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603E72" w:rsidRPr="000063DB" w14:paraId="71DDD5B6" w14:textId="77777777" w:rsidTr="006E33E4">
        <w:tc>
          <w:tcPr>
            <w:tcW w:w="10423" w:type="dxa"/>
            <w:tcBorders>
              <w:top w:val="nil"/>
              <w:left w:val="nil"/>
              <w:bottom w:val="nil"/>
              <w:right w:val="nil"/>
            </w:tcBorders>
            <w:shd w:val="clear" w:color="auto" w:fill="auto"/>
          </w:tcPr>
          <w:p w14:paraId="333420DF" w14:textId="3F1F4873" w:rsidR="004F0988" w:rsidRPr="000063DB" w:rsidRDefault="004F0988" w:rsidP="00D27B5B">
            <w:pPr>
              <w:pStyle w:val="ZA"/>
              <w:framePr w:wrap="notBeside"/>
            </w:pPr>
            <w:bookmarkStart w:id="0" w:name="page1"/>
            <w:r w:rsidRPr="000063DB">
              <w:rPr>
                <w:sz w:val="64"/>
              </w:rPr>
              <w:t xml:space="preserve">3GPP </w:t>
            </w:r>
            <w:bookmarkStart w:id="1" w:name="specType1"/>
            <w:r w:rsidR="0063543D" w:rsidRPr="000063DB">
              <w:rPr>
                <w:sz w:val="64"/>
              </w:rPr>
              <w:t>TR</w:t>
            </w:r>
            <w:bookmarkEnd w:id="1"/>
            <w:r w:rsidRPr="000063DB">
              <w:rPr>
                <w:sz w:val="64"/>
              </w:rPr>
              <w:t xml:space="preserve"> </w:t>
            </w:r>
            <w:bookmarkStart w:id="2" w:name="specNumber"/>
            <w:r w:rsidR="00F96A55" w:rsidRPr="000063DB">
              <w:rPr>
                <w:sz w:val="64"/>
              </w:rPr>
              <w:t>23.700-</w:t>
            </w:r>
            <w:bookmarkEnd w:id="2"/>
            <w:r w:rsidR="00DE03A1" w:rsidRPr="000063DB">
              <w:rPr>
                <w:sz w:val="64"/>
                <w:lang w:eastAsia="zh-CN"/>
              </w:rPr>
              <w:t>71</w:t>
            </w:r>
            <w:r w:rsidRPr="000063DB">
              <w:rPr>
                <w:sz w:val="64"/>
              </w:rPr>
              <w:t xml:space="preserve"> </w:t>
            </w:r>
            <w:r w:rsidRPr="000063DB">
              <w:t>V</w:t>
            </w:r>
            <w:bookmarkStart w:id="3" w:name="specVersion"/>
            <w:r w:rsidR="00A8637C" w:rsidRPr="000063DB">
              <w:rPr>
                <w:lang w:eastAsia="zh-CN"/>
              </w:rPr>
              <w:t>0</w:t>
            </w:r>
            <w:r w:rsidRPr="000063DB">
              <w:t>.</w:t>
            </w:r>
            <w:del w:id="4" w:author="CATT-Ming" w:date="2022-05-23T17:31:00Z">
              <w:r w:rsidR="000F15A5" w:rsidRPr="000063DB" w:rsidDel="00D27B5B">
                <w:rPr>
                  <w:lang w:eastAsia="zh-CN"/>
                </w:rPr>
                <w:delText>2</w:delText>
              </w:r>
            </w:del>
            <w:ins w:id="5" w:author="CATT-Ming" w:date="2022-05-23T17:31:00Z">
              <w:r w:rsidR="00D27B5B">
                <w:rPr>
                  <w:rFonts w:eastAsiaTheme="minorEastAsia" w:hint="eastAsia"/>
                  <w:lang w:eastAsia="zh-CN"/>
                </w:rPr>
                <w:t>3</w:t>
              </w:r>
            </w:ins>
            <w:r w:rsidRPr="000063DB">
              <w:t>.</w:t>
            </w:r>
            <w:r w:rsidR="00956E83" w:rsidRPr="000063DB">
              <w:t>0</w:t>
            </w:r>
            <w:bookmarkEnd w:id="3"/>
            <w:r w:rsidRPr="000063DB">
              <w:t xml:space="preserve"> </w:t>
            </w:r>
            <w:r w:rsidRPr="000063DB">
              <w:rPr>
                <w:sz w:val="32"/>
              </w:rPr>
              <w:t>(</w:t>
            </w:r>
            <w:bookmarkStart w:id="6" w:name="issueDate"/>
            <w:r w:rsidR="005401FC" w:rsidRPr="000063DB">
              <w:rPr>
                <w:sz w:val="32"/>
              </w:rPr>
              <w:t>202</w:t>
            </w:r>
            <w:r w:rsidR="005F0F01" w:rsidRPr="000063DB">
              <w:rPr>
                <w:sz w:val="32"/>
              </w:rPr>
              <w:t>2</w:t>
            </w:r>
            <w:r w:rsidRPr="000063DB">
              <w:rPr>
                <w:sz w:val="32"/>
              </w:rPr>
              <w:t>-</w:t>
            </w:r>
            <w:bookmarkEnd w:id="6"/>
            <w:del w:id="7" w:author="CATT-Ming" w:date="2022-05-23T17:31:00Z">
              <w:r w:rsidR="000F15A5" w:rsidRPr="000063DB" w:rsidDel="00D27B5B">
                <w:rPr>
                  <w:sz w:val="32"/>
                </w:rPr>
                <w:delText>0</w:delText>
              </w:r>
              <w:r w:rsidR="000F15A5" w:rsidRPr="000063DB" w:rsidDel="00D27B5B">
                <w:rPr>
                  <w:sz w:val="32"/>
                  <w:lang w:eastAsia="zh-CN"/>
                </w:rPr>
                <w:delText>4</w:delText>
              </w:r>
            </w:del>
            <w:ins w:id="8" w:author="CATT-Ming" w:date="2022-05-23T17:31:00Z">
              <w:r w:rsidR="00D27B5B" w:rsidRPr="000063DB">
                <w:rPr>
                  <w:sz w:val="32"/>
                </w:rPr>
                <w:t>0</w:t>
              </w:r>
              <w:r w:rsidR="00D27B5B">
                <w:rPr>
                  <w:rFonts w:eastAsiaTheme="minorEastAsia" w:hint="eastAsia"/>
                  <w:sz w:val="32"/>
                  <w:lang w:eastAsia="zh-CN"/>
                </w:rPr>
                <w:t>5</w:t>
              </w:r>
            </w:ins>
            <w:r w:rsidRPr="000063DB">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063DB" w14:paraId="1AE5EA24" w14:textId="77777777" w:rsidTr="006E33E4">
        <w:trPr>
          <w:trHeight w:hRule="exact" w:val="1134"/>
        </w:trPr>
        <w:tc>
          <w:tcPr>
            <w:tcW w:w="10423" w:type="dxa"/>
            <w:gridSpan w:val="2"/>
            <w:tcBorders>
              <w:top w:val="nil"/>
              <w:left w:val="nil"/>
              <w:bottom w:val="nil"/>
              <w:right w:val="nil"/>
            </w:tcBorders>
            <w:shd w:val="clear" w:color="auto" w:fill="auto"/>
          </w:tcPr>
          <w:p w14:paraId="0C18A021" w14:textId="77777777" w:rsidR="004F0988" w:rsidRPr="000063DB" w:rsidRDefault="004F0988" w:rsidP="00133525">
            <w:pPr>
              <w:pStyle w:val="ZB"/>
              <w:framePr w:w="0" w:hRule="auto" w:wrap="auto" w:vAnchor="margin" w:hAnchor="text" w:yAlign="inline"/>
            </w:pPr>
            <w:r w:rsidRPr="000063DB">
              <w:t xml:space="preserve">Technical </w:t>
            </w:r>
            <w:bookmarkStart w:id="9" w:name="spectype2"/>
            <w:r w:rsidR="00D57972" w:rsidRPr="000063DB">
              <w:t>Report</w:t>
            </w:r>
            <w:bookmarkEnd w:id="9"/>
          </w:p>
          <w:p w14:paraId="27C3BAE7" w14:textId="60857192" w:rsidR="00BA4B8D" w:rsidRPr="000063DB" w:rsidRDefault="00BA4B8D" w:rsidP="00BA4B8D">
            <w:pPr>
              <w:pStyle w:val="Guidance"/>
              <w:rPr>
                <w:color w:val="auto"/>
              </w:rPr>
            </w:pPr>
          </w:p>
        </w:tc>
      </w:tr>
      <w:tr w:rsidR="004F0988" w:rsidRPr="000063DB" w14:paraId="1906C92B" w14:textId="77777777" w:rsidTr="006E33E4">
        <w:trPr>
          <w:trHeight w:hRule="exact" w:val="3686"/>
        </w:trPr>
        <w:tc>
          <w:tcPr>
            <w:tcW w:w="10423" w:type="dxa"/>
            <w:gridSpan w:val="2"/>
            <w:tcBorders>
              <w:top w:val="nil"/>
              <w:left w:val="nil"/>
              <w:bottom w:val="nil"/>
              <w:right w:val="nil"/>
            </w:tcBorders>
            <w:shd w:val="clear" w:color="auto" w:fill="auto"/>
          </w:tcPr>
          <w:p w14:paraId="01541FBA" w14:textId="77777777" w:rsidR="004F0988" w:rsidRPr="000063DB" w:rsidRDefault="004F0988" w:rsidP="00133525">
            <w:pPr>
              <w:pStyle w:val="ZT"/>
              <w:framePr w:wrap="auto" w:hAnchor="text" w:yAlign="inline"/>
            </w:pPr>
            <w:r w:rsidRPr="000063DB">
              <w:t>3rd Generation Partnership Project;</w:t>
            </w:r>
          </w:p>
          <w:p w14:paraId="1351E256" w14:textId="77777777" w:rsidR="004F0988" w:rsidRPr="000063DB" w:rsidRDefault="004F0988" w:rsidP="00133525">
            <w:pPr>
              <w:pStyle w:val="ZT"/>
              <w:framePr w:wrap="auto" w:hAnchor="text" w:yAlign="inline"/>
            </w:pPr>
            <w:r w:rsidRPr="000063DB">
              <w:t xml:space="preserve">Technical Specification Group </w:t>
            </w:r>
            <w:bookmarkStart w:id="10" w:name="specTitle"/>
            <w:r w:rsidR="006C54B5" w:rsidRPr="000063DB">
              <w:t>Services and System Aspects</w:t>
            </w:r>
            <w:r w:rsidRPr="000063DB">
              <w:t>;</w:t>
            </w:r>
          </w:p>
          <w:p w14:paraId="3A477829" w14:textId="77777777" w:rsidR="003B45B3" w:rsidRPr="000063DB" w:rsidRDefault="00DE03A1" w:rsidP="00133525">
            <w:pPr>
              <w:pStyle w:val="ZT"/>
              <w:framePr w:wrap="auto" w:hAnchor="text" w:yAlign="inline"/>
            </w:pPr>
            <w:r w:rsidRPr="000063DB">
              <w:t>Study on enhancement to the 5GC LoCation Services (LCS);</w:t>
            </w:r>
          </w:p>
          <w:p w14:paraId="002C59DF" w14:textId="55F705A0" w:rsidR="004F0988" w:rsidRPr="000063DB" w:rsidRDefault="006D6CB6" w:rsidP="00133525">
            <w:pPr>
              <w:pStyle w:val="ZT"/>
              <w:framePr w:wrap="auto" w:hAnchor="text" w:yAlign="inline"/>
            </w:pPr>
            <w:r w:rsidRPr="000063DB">
              <w:t xml:space="preserve">Phase </w:t>
            </w:r>
            <w:r w:rsidR="00DE03A1" w:rsidRPr="000063DB">
              <w:rPr>
                <w:lang w:eastAsia="zh-CN"/>
              </w:rPr>
              <w:t>3</w:t>
            </w:r>
          </w:p>
          <w:bookmarkEnd w:id="10"/>
          <w:p w14:paraId="40806746" w14:textId="77777777" w:rsidR="004F0988" w:rsidRPr="000063DB" w:rsidRDefault="004F0988" w:rsidP="00133525">
            <w:pPr>
              <w:pStyle w:val="ZT"/>
              <w:framePr w:wrap="auto" w:hAnchor="text" w:yAlign="inline"/>
              <w:rPr>
                <w:i/>
                <w:sz w:val="28"/>
              </w:rPr>
            </w:pPr>
            <w:r w:rsidRPr="000063DB">
              <w:t>(</w:t>
            </w:r>
            <w:r w:rsidRPr="000063DB">
              <w:rPr>
                <w:rStyle w:val="ZGSM"/>
              </w:rPr>
              <w:t xml:space="preserve">Release </w:t>
            </w:r>
            <w:bookmarkStart w:id="11" w:name="specRelease"/>
            <w:r w:rsidRPr="000063DB">
              <w:rPr>
                <w:rStyle w:val="ZGSM"/>
              </w:rPr>
              <w:t>1</w:t>
            </w:r>
            <w:r w:rsidR="00D82E6F" w:rsidRPr="000063DB">
              <w:rPr>
                <w:rStyle w:val="ZGSM"/>
              </w:rPr>
              <w:t>8</w:t>
            </w:r>
            <w:bookmarkEnd w:id="11"/>
            <w:r w:rsidRPr="000063DB">
              <w:t>)</w:t>
            </w:r>
          </w:p>
        </w:tc>
      </w:tr>
      <w:tr w:rsidR="00BF128E" w:rsidRPr="000063DB" w14:paraId="6780FB28" w14:textId="77777777" w:rsidTr="006E33E4">
        <w:tc>
          <w:tcPr>
            <w:tcW w:w="10423" w:type="dxa"/>
            <w:gridSpan w:val="2"/>
            <w:tcBorders>
              <w:top w:val="nil"/>
              <w:left w:val="nil"/>
              <w:bottom w:val="nil"/>
              <w:right w:val="nil"/>
            </w:tcBorders>
            <w:shd w:val="clear" w:color="auto" w:fill="auto"/>
          </w:tcPr>
          <w:p w14:paraId="3460253A" w14:textId="77777777" w:rsidR="00BF128E" w:rsidRPr="000063DB" w:rsidRDefault="00BF128E" w:rsidP="00133525">
            <w:pPr>
              <w:pStyle w:val="ZU"/>
              <w:framePr w:w="0" w:wrap="auto" w:vAnchor="margin" w:hAnchor="text" w:yAlign="inline"/>
              <w:tabs>
                <w:tab w:val="right" w:pos="10206"/>
              </w:tabs>
              <w:jc w:val="left"/>
            </w:pPr>
            <w:r w:rsidRPr="000063DB">
              <w:tab/>
            </w:r>
          </w:p>
        </w:tc>
      </w:tr>
      <w:tr w:rsidR="00D82E6F" w:rsidRPr="000063DB" w14:paraId="0C900D20" w14:textId="77777777" w:rsidTr="006E33E4">
        <w:trPr>
          <w:trHeight w:hRule="exact" w:val="1531"/>
        </w:trPr>
        <w:tc>
          <w:tcPr>
            <w:tcW w:w="4883" w:type="dxa"/>
            <w:tcBorders>
              <w:top w:val="nil"/>
              <w:left w:val="nil"/>
              <w:bottom w:val="nil"/>
              <w:right w:val="nil"/>
            </w:tcBorders>
            <w:shd w:val="clear" w:color="auto" w:fill="auto"/>
          </w:tcPr>
          <w:p w14:paraId="5A302C9C" w14:textId="4666BD25" w:rsidR="00D82E6F" w:rsidRPr="000063DB" w:rsidRDefault="00431008" w:rsidP="00D82E6F">
            <w:pPr>
              <w:rPr>
                <w:i/>
              </w:rPr>
            </w:pPr>
            <w:r w:rsidRPr="000063DB">
              <w:rPr>
                <w:i/>
                <w:noProof/>
                <w:lang w:val="en-US" w:eastAsia="zh-CN"/>
              </w:rPr>
              <w:drawing>
                <wp:inline distT="0" distB="0" distL="0" distR="0" wp14:anchorId="0DA36972" wp14:editId="6CDF1CF4">
                  <wp:extent cx="1285240" cy="7848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240" cy="78486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052C38EA" w14:textId="01B3E3DB" w:rsidR="00D82E6F" w:rsidRPr="000063DB" w:rsidRDefault="00431008" w:rsidP="00D82E6F">
            <w:pPr>
              <w:jc w:val="right"/>
            </w:pPr>
            <w:r w:rsidRPr="000063DB">
              <w:rPr>
                <w:noProof/>
                <w:lang w:val="en-US" w:eastAsia="zh-CN"/>
              </w:rPr>
              <w:drawing>
                <wp:inline distT="0" distB="0" distL="0" distR="0" wp14:anchorId="51110198" wp14:editId="6E1A4AC9">
                  <wp:extent cx="1612900" cy="948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2900" cy="948690"/>
                          </a:xfrm>
                          <a:prstGeom prst="rect">
                            <a:avLst/>
                          </a:prstGeom>
                          <a:noFill/>
                          <a:ln>
                            <a:noFill/>
                          </a:ln>
                        </pic:spPr>
                      </pic:pic>
                    </a:graphicData>
                  </a:graphic>
                </wp:inline>
              </w:drawing>
            </w:r>
          </w:p>
        </w:tc>
      </w:tr>
      <w:tr w:rsidR="00D82E6F" w:rsidRPr="000063DB" w14:paraId="7623AAA5" w14:textId="77777777" w:rsidTr="006E33E4">
        <w:trPr>
          <w:trHeight w:hRule="exact" w:val="5783"/>
        </w:trPr>
        <w:tc>
          <w:tcPr>
            <w:tcW w:w="10423" w:type="dxa"/>
            <w:gridSpan w:val="2"/>
            <w:tcBorders>
              <w:top w:val="nil"/>
              <w:left w:val="nil"/>
              <w:bottom w:val="nil"/>
              <w:right w:val="nil"/>
            </w:tcBorders>
            <w:shd w:val="clear" w:color="auto" w:fill="auto"/>
          </w:tcPr>
          <w:p w14:paraId="0D544D3C" w14:textId="77777777" w:rsidR="00D82E6F" w:rsidRPr="000063DB" w:rsidRDefault="00D82E6F" w:rsidP="00D82E6F">
            <w:pPr>
              <w:pStyle w:val="Guidance"/>
              <w:rPr>
                <w:b/>
                <w:color w:val="auto"/>
              </w:rPr>
            </w:pPr>
          </w:p>
        </w:tc>
      </w:tr>
      <w:tr w:rsidR="00D82E6F" w:rsidRPr="000063DB" w14:paraId="781F1ABB" w14:textId="77777777" w:rsidTr="006E33E4">
        <w:trPr>
          <w:trHeight w:hRule="exact" w:val="964"/>
        </w:trPr>
        <w:tc>
          <w:tcPr>
            <w:tcW w:w="10423" w:type="dxa"/>
            <w:gridSpan w:val="2"/>
            <w:tcBorders>
              <w:top w:val="nil"/>
              <w:left w:val="nil"/>
              <w:bottom w:val="nil"/>
              <w:right w:val="nil"/>
            </w:tcBorders>
            <w:shd w:val="clear" w:color="auto" w:fill="auto"/>
          </w:tcPr>
          <w:p w14:paraId="51567074" w14:textId="6597D556" w:rsidR="00D82E6F" w:rsidRPr="000063DB" w:rsidRDefault="00D82E6F" w:rsidP="00D82E6F">
            <w:pPr>
              <w:rPr>
                <w:sz w:val="16"/>
              </w:rPr>
            </w:pPr>
            <w:bookmarkStart w:id="12" w:name="warningNotice"/>
            <w:r w:rsidRPr="000063DB">
              <w:rPr>
                <w:sz w:val="16"/>
              </w:rPr>
              <w:t>The present document has been developed within the 3rd Generation Partnership Project (3GPP</w:t>
            </w:r>
            <w:r w:rsidRPr="000063DB">
              <w:rPr>
                <w:sz w:val="16"/>
                <w:vertAlign w:val="superscript"/>
              </w:rPr>
              <w:t xml:space="preserve"> TM</w:t>
            </w:r>
            <w:r w:rsidRPr="000063DB">
              <w:rPr>
                <w:sz w:val="16"/>
              </w:rPr>
              <w:t>) and may be further elaborated for the purposes of 3GPP.</w:t>
            </w:r>
            <w:r w:rsidRPr="000063DB">
              <w:rPr>
                <w:sz w:val="16"/>
              </w:rPr>
              <w:br/>
              <w:t>The present document has not been subject to any approval process by the 3GPP</w:t>
            </w:r>
            <w:r w:rsidRPr="000063DB">
              <w:rPr>
                <w:sz w:val="16"/>
                <w:vertAlign w:val="superscript"/>
              </w:rPr>
              <w:t xml:space="preserve"> </w:t>
            </w:r>
            <w:r w:rsidRPr="000063DB">
              <w:rPr>
                <w:sz w:val="16"/>
              </w:rPr>
              <w:t>Organizational Partners and shall not be implemented.</w:t>
            </w:r>
            <w:r w:rsidRPr="000063DB">
              <w:rPr>
                <w:sz w:val="16"/>
              </w:rPr>
              <w:br/>
              <w:t>This Specification is provided for future development work within 3GPP</w:t>
            </w:r>
            <w:r w:rsidRPr="000063DB">
              <w:rPr>
                <w:sz w:val="16"/>
                <w:vertAlign w:val="superscript"/>
              </w:rPr>
              <w:t xml:space="preserve"> </w:t>
            </w:r>
            <w:r w:rsidRPr="000063DB">
              <w:rPr>
                <w:sz w:val="16"/>
              </w:rPr>
              <w:t>only. The Organizational Partners accept no liability for any use of this Specification.</w:t>
            </w:r>
            <w:r w:rsidRPr="000063DB">
              <w:rPr>
                <w:sz w:val="16"/>
              </w:rPr>
              <w:br/>
              <w:t>Specifications and Reports for implementation of the 3GPP</w:t>
            </w:r>
            <w:r w:rsidRPr="000063DB">
              <w:rPr>
                <w:sz w:val="16"/>
                <w:vertAlign w:val="superscript"/>
              </w:rPr>
              <w:t xml:space="preserve"> TM</w:t>
            </w:r>
            <w:r w:rsidRPr="000063DB">
              <w:rPr>
                <w:sz w:val="16"/>
              </w:rPr>
              <w:t xml:space="preserve"> system should be obtained via the 3GPP Organizational Partners</w:t>
            </w:r>
            <w:r w:rsidR="00AD2391">
              <w:rPr>
                <w:sz w:val="16"/>
              </w:rPr>
              <w:t>'</w:t>
            </w:r>
            <w:r w:rsidRPr="000063DB">
              <w:rPr>
                <w:sz w:val="16"/>
              </w:rPr>
              <w:t xml:space="preserve"> Publications Offices.</w:t>
            </w:r>
            <w:bookmarkEnd w:id="12"/>
          </w:p>
          <w:p w14:paraId="7C24FD5C" w14:textId="77777777" w:rsidR="00D82E6F" w:rsidRPr="000063DB" w:rsidRDefault="00D82E6F" w:rsidP="00D82E6F">
            <w:pPr>
              <w:pStyle w:val="ZV"/>
              <w:framePr w:w="0" w:wrap="auto" w:vAnchor="margin" w:hAnchor="text" w:yAlign="inline"/>
            </w:pPr>
          </w:p>
          <w:p w14:paraId="3218AFDA" w14:textId="77777777" w:rsidR="00D82E6F" w:rsidRPr="000063DB" w:rsidRDefault="00D82E6F" w:rsidP="00D82E6F">
            <w:pPr>
              <w:rPr>
                <w:sz w:val="16"/>
              </w:rPr>
            </w:pPr>
          </w:p>
        </w:tc>
      </w:tr>
      <w:bookmarkEnd w:id="0"/>
    </w:tbl>
    <w:p w14:paraId="5C515E49" w14:textId="77777777" w:rsidR="00080512" w:rsidRPr="000063DB" w:rsidRDefault="00080512">
      <w:pPr>
        <w:sectPr w:rsidR="00080512" w:rsidRPr="000063DB" w:rsidSect="009114D7">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03E72" w:rsidRPr="000063DB" w14:paraId="2BBBC2D2" w14:textId="77777777" w:rsidTr="00133525">
        <w:trPr>
          <w:trHeight w:hRule="exact" w:val="5670"/>
        </w:trPr>
        <w:tc>
          <w:tcPr>
            <w:tcW w:w="10423" w:type="dxa"/>
            <w:shd w:val="clear" w:color="auto" w:fill="auto"/>
          </w:tcPr>
          <w:p w14:paraId="389AF528" w14:textId="77777777" w:rsidR="00E16509" w:rsidRPr="000063DB" w:rsidRDefault="00E16509" w:rsidP="00E16509">
            <w:pPr>
              <w:pStyle w:val="Guidance"/>
              <w:rPr>
                <w:color w:val="auto"/>
              </w:rPr>
            </w:pPr>
            <w:bookmarkStart w:id="13" w:name="page2"/>
          </w:p>
        </w:tc>
      </w:tr>
      <w:tr w:rsidR="00603E72" w:rsidRPr="000063DB" w14:paraId="5603CEDC" w14:textId="77777777" w:rsidTr="00C074DD">
        <w:trPr>
          <w:trHeight w:hRule="exact" w:val="5387"/>
        </w:trPr>
        <w:tc>
          <w:tcPr>
            <w:tcW w:w="10423" w:type="dxa"/>
            <w:shd w:val="clear" w:color="auto" w:fill="auto"/>
          </w:tcPr>
          <w:p w14:paraId="5D2DAA1C" w14:textId="77777777" w:rsidR="00E16509" w:rsidRPr="000063DB" w:rsidRDefault="00E16509" w:rsidP="00133525">
            <w:pPr>
              <w:pStyle w:val="FP"/>
              <w:spacing w:after="240"/>
              <w:ind w:left="2835" w:right="2835"/>
              <w:jc w:val="center"/>
              <w:rPr>
                <w:rFonts w:ascii="Arial" w:hAnsi="Arial"/>
                <w:b/>
                <w:i/>
              </w:rPr>
            </w:pPr>
            <w:bookmarkStart w:id="14" w:name="coords3gpp"/>
            <w:r w:rsidRPr="000063DB">
              <w:rPr>
                <w:rFonts w:ascii="Arial" w:hAnsi="Arial"/>
                <w:b/>
                <w:i/>
              </w:rPr>
              <w:t>3GPP</w:t>
            </w:r>
          </w:p>
          <w:p w14:paraId="3BE3DA60" w14:textId="77777777" w:rsidR="00E16509" w:rsidRPr="000063DB" w:rsidRDefault="00E16509" w:rsidP="00133525">
            <w:pPr>
              <w:pStyle w:val="FP"/>
              <w:pBdr>
                <w:bottom w:val="single" w:sz="6" w:space="1" w:color="auto"/>
              </w:pBdr>
              <w:ind w:left="2835" w:right="2835"/>
              <w:jc w:val="center"/>
            </w:pPr>
            <w:r w:rsidRPr="000063DB">
              <w:t>Postal address</w:t>
            </w:r>
          </w:p>
          <w:p w14:paraId="2F3D656D" w14:textId="77777777" w:rsidR="00E16509" w:rsidRPr="000063DB" w:rsidRDefault="00E16509" w:rsidP="00133525">
            <w:pPr>
              <w:pStyle w:val="FP"/>
              <w:ind w:left="2835" w:right="2835"/>
              <w:jc w:val="center"/>
              <w:rPr>
                <w:rFonts w:ascii="Arial" w:hAnsi="Arial"/>
                <w:sz w:val="18"/>
              </w:rPr>
            </w:pPr>
          </w:p>
          <w:p w14:paraId="6168C430" w14:textId="77777777" w:rsidR="00E16509" w:rsidRPr="000063DB" w:rsidRDefault="00E16509" w:rsidP="00133525">
            <w:pPr>
              <w:pStyle w:val="FP"/>
              <w:pBdr>
                <w:bottom w:val="single" w:sz="6" w:space="1" w:color="auto"/>
              </w:pBdr>
              <w:spacing w:before="240"/>
              <w:ind w:left="2835" w:right="2835"/>
              <w:jc w:val="center"/>
            </w:pPr>
            <w:r w:rsidRPr="000063DB">
              <w:t>3GPP support office address</w:t>
            </w:r>
          </w:p>
          <w:p w14:paraId="0B3B4B1E" w14:textId="77777777" w:rsidR="00E16509" w:rsidRPr="000063DB" w:rsidRDefault="00E16509" w:rsidP="00133525">
            <w:pPr>
              <w:pStyle w:val="FP"/>
              <w:ind w:left="2835" w:right="2835"/>
              <w:jc w:val="center"/>
              <w:rPr>
                <w:rFonts w:ascii="Arial" w:hAnsi="Arial"/>
                <w:sz w:val="18"/>
              </w:rPr>
            </w:pPr>
            <w:r w:rsidRPr="000063DB">
              <w:rPr>
                <w:rFonts w:ascii="Arial" w:hAnsi="Arial"/>
                <w:sz w:val="18"/>
              </w:rPr>
              <w:t>650 Route des Lucioles - Sophia Antipolis</w:t>
            </w:r>
          </w:p>
          <w:p w14:paraId="7CBD8407" w14:textId="77777777" w:rsidR="00E16509" w:rsidRPr="000063DB" w:rsidRDefault="00E16509" w:rsidP="00133525">
            <w:pPr>
              <w:pStyle w:val="FP"/>
              <w:ind w:left="2835" w:right="2835"/>
              <w:jc w:val="center"/>
              <w:rPr>
                <w:rFonts w:ascii="Arial" w:hAnsi="Arial"/>
                <w:sz w:val="18"/>
              </w:rPr>
            </w:pPr>
            <w:r w:rsidRPr="000063DB">
              <w:rPr>
                <w:rFonts w:ascii="Arial" w:hAnsi="Arial"/>
                <w:sz w:val="18"/>
              </w:rPr>
              <w:t>Valbonne - FRANCE</w:t>
            </w:r>
          </w:p>
          <w:p w14:paraId="0D7F0159" w14:textId="77777777" w:rsidR="00E16509" w:rsidRPr="000063DB" w:rsidRDefault="00E16509" w:rsidP="00133525">
            <w:pPr>
              <w:pStyle w:val="FP"/>
              <w:spacing w:after="20"/>
              <w:ind w:left="2835" w:right="2835"/>
              <w:jc w:val="center"/>
              <w:rPr>
                <w:rFonts w:ascii="Arial" w:hAnsi="Arial"/>
                <w:sz w:val="18"/>
              </w:rPr>
            </w:pPr>
            <w:r w:rsidRPr="000063DB">
              <w:rPr>
                <w:rFonts w:ascii="Arial" w:hAnsi="Arial"/>
                <w:sz w:val="18"/>
              </w:rPr>
              <w:t>Tel.: +33 4 92 94 42 00 Fax: +33 4 93 65 47 16</w:t>
            </w:r>
          </w:p>
          <w:p w14:paraId="5C637019" w14:textId="77777777" w:rsidR="00E16509" w:rsidRPr="000063DB" w:rsidRDefault="00E16509" w:rsidP="00133525">
            <w:pPr>
              <w:pStyle w:val="FP"/>
              <w:pBdr>
                <w:bottom w:val="single" w:sz="6" w:space="1" w:color="auto"/>
              </w:pBdr>
              <w:spacing w:before="240"/>
              <w:ind w:left="2835" w:right="2835"/>
              <w:jc w:val="center"/>
            </w:pPr>
            <w:r w:rsidRPr="000063DB">
              <w:t>Internet</w:t>
            </w:r>
          </w:p>
          <w:p w14:paraId="6DD054D5" w14:textId="77777777" w:rsidR="00E16509" w:rsidRPr="000063DB" w:rsidRDefault="00E16509" w:rsidP="00133525">
            <w:pPr>
              <w:pStyle w:val="FP"/>
              <w:ind w:left="2835" w:right="2835"/>
              <w:jc w:val="center"/>
              <w:rPr>
                <w:rFonts w:ascii="Arial" w:hAnsi="Arial"/>
                <w:sz w:val="18"/>
              </w:rPr>
            </w:pPr>
            <w:r w:rsidRPr="000063DB">
              <w:rPr>
                <w:rFonts w:ascii="Arial" w:hAnsi="Arial"/>
                <w:sz w:val="18"/>
              </w:rPr>
              <w:t>http://www.3gpp.org</w:t>
            </w:r>
            <w:bookmarkEnd w:id="14"/>
          </w:p>
          <w:p w14:paraId="6C5362D7" w14:textId="77777777" w:rsidR="00E16509" w:rsidRPr="000063DB" w:rsidRDefault="00E16509" w:rsidP="00133525"/>
        </w:tc>
      </w:tr>
      <w:tr w:rsidR="00603E72" w:rsidRPr="000063DB" w14:paraId="25D0622F" w14:textId="77777777" w:rsidTr="00C074DD">
        <w:tc>
          <w:tcPr>
            <w:tcW w:w="10423" w:type="dxa"/>
            <w:shd w:val="clear" w:color="auto" w:fill="auto"/>
            <w:vAlign w:val="bottom"/>
          </w:tcPr>
          <w:p w14:paraId="6B23B865" w14:textId="77777777" w:rsidR="00E16509" w:rsidRPr="000063DB" w:rsidRDefault="00E16509" w:rsidP="00133525">
            <w:pPr>
              <w:pStyle w:val="FP"/>
              <w:pBdr>
                <w:bottom w:val="single" w:sz="6" w:space="1" w:color="auto"/>
              </w:pBdr>
              <w:spacing w:after="240"/>
              <w:jc w:val="center"/>
              <w:rPr>
                <w:rFonts w:ascii="Arial" w:hAnsi="Arial"/>
                <w:b/>
                <w:i/>
                <w:noProof/>
              </w:rPr>
            </w:pPr>
            <w:bookmarkStart w:id="15" w:name="copyrightNotification"/>
            <w:r w:rsidRPr="000063DB">
              <w:rPr>
                <w:rFonts w:ascii="Arial" w:hAnsi="Arial"/>
                <w:b/>
                <w:i/>
                <w:noProof/>
              </w:rPr>
              <w:t>Copyright Notification</w:t>
            </w:r>
          </w:p>
          <w:p w14:paraId="5465D8CD" w14:textId="77777777" w:rsidR="00E16509" w:rsidRPr="000063DB" w:rsidRDefault="00E16509" w:rsidP="00133525">
            <w:pPr>
              <w:pStyle w:val="FP"/>
              <w:jc w:val="center"/>
              <w:rPr>
                <w:noProof/>
              </w:rPr>
            </w:pPr>
            <w:r w:rsidRPr="000063DB">
              <w:rPr>
                <w:noProof/>
              </w:rPr>
              <w:t>No part may be reproduced except as authorized by written permission.</w:t>
            </w:r>
            <w:r w:rsidRPr="000063DB">
              <w:rPr>
                <w:noProof/>
              </w:rPr>
              <w:br/>
              <w:t>The copyright and the foregoing restriction extend to reproduction in all media.</w:t>
            </w:r>
          </w:p>
          <w:p w14:paraId="623B0FB4" w14:textId="77777777" w:rsidR="00E16509" w:rsidRPr="000063DB" w:rsidRDefault="00E16509" w:rsidP="00133525">
            <w:pPr>
              <w:pStyle w:val="FP"/>
              <w:jc w:val="center"/>
              <w:rPr>
                <w:noProof/>
              </w:rPr>
            </w:pPr>
          </w:p>
          <w:p w14:paraId="0ED6676D" w14:textId="7D9FDA32" w:rsidR="00E16509" w:rsidRPr="000063DB" w:rsidRDefault="00E16509" w:rsidP="00133525">
            <w:pPr>
              <w:pStyle w:val="FP"/>
              <w:jc w:val="center"/>
              <w:rPr>
                <w:noProof/>
                <w:sz w:val="18"/>
              </w:rPr>
            </w:pPr>
            <w:r w:rsidRPr="000063DB">
              <w:rPr>
                <w:noProof/>
                <w:sz w:val="18"/>
              </w:rPr>
              <w:t xml:space="preserve">© </w:t>
            </w:r>
            <w:bookmarkStart w:id="16" w:name="copyrightDate"/>
            <w:r w:rsidRPr="000063DB">
              <w:rPr>
                <w:noProof/>
                <w:sz w:val="18"/>
              </w:rPr>
              <w:t>2</w:t>
            </w:r>
            <w:r w:rsidR="008E2D68" w:rsidRPr="000063DB">
              <w:rPr>
                <w:noProof/>
                <w:sz w:val="18"/>
              </w:rPr>
              <w:t>02</w:t>
            </w:r>
            <w:bookmarkEnd w:id="16"/>
            <w:r w:rsidR="003B45B3" w:rsidRPr="000063DB">
              <w:rPr>
                <w:noProof/>
                <w:sz w:val="18"/>
              </w:rPr>
              <w:t>2</w:t>
            </w:r>
            <w:r w:rsidRPr="000063DB">
              <w:rPr>
                <w:noProof/>
                <w:sz w:val="18"/>
              </w:rPr>
              <w:t>, 3GPP Organizational Partners (ARIB, ATIS, CCSA, ETSI, TSDSI, TTA, TTC).</w:t>
            </w:r>
            <w:bookmarkStart w:id="17" w:name="copyrightaddon"/>
            <w:bookmarkEnd w:id="17"/>
          </w:p>
          <w:p w14:paraId="524A7DD0" w14:textId="77777777" w:rsidR="00E16509" w:rsidRPr="000063DB" w:rsidRDefault="00E16509" w:rsidP="00133525">
            <w:pPr>
              <w:pStyle w:val="FP"/>
              <w:jc w:val="center"/>
              <w:rPr>
                <w:noProof/>
                <w:sz w:val="18"/>
              </w:rPr>
            </w:pPr>
            <w:r w:rsidRPr="000063DB">
              <w:rPr>
                <w:noProof/>
                <w:sz w:val="18"/>
              </w:rPr>
              <w:t>All rights reserved.</w:t>
            </w:r>
          </w:p>
          <w:p w14:paraId="0EC97DC4" w14:textId="77777777" w:rsidR="00E16509" w:rsidRPr="000063DB" w:rsidRDefault="00E16509" w:rsidP="00E16509">
            <w:pPr>
              <w:pStyle w:val="FP"/>
              <w:rPr>
                <w:noProof/>
                <w:sz w:val="18"/>
              </w:rPr>
            </w:pPr>
          </w:p>
          <w:p w14:paraId="62EA7C94" w14:textId="77777777" w:rsidR="00E16509" w:rsidRPr="000063DB" w:rsidRDefault="00E16509" w:rsidP="00E16509">
            <w:pPr>
              <w:pStyle w:val="FP"/>
              <w:rPr>
                <w:noProof/>
                <w:sz w:val="18"/>
              </w:rPr>
            </w:pPr>
            <w:r w:rsidRPr="000063DB">
              <w:rPr>
                <w:noProof/>
                <w:sz w:val="18"/>
              </w:rPr>
              <w:t>UMTS™ is a Trade Mark of ETSI registered for the benefit of its members</w:t>
            </w:r>
          </w:p>
          <w:p w14:paraId="58BA1254" w14:textId="77777777" w:rsidR="00E16509" w:rsidRPr="000063DB" w:rsidRDefault="00E16509" w:rsidP="00E16509">
            <w:pPr>
              <w:pStyle w:val="FP"/>
              <w:rPr>
                <w:noProof/>
                <w:sz w:val="18"/>
              </w:rPr>
            </w:pPr>
            <w:r w:rsidRPr="000063DB">
              <w:rPr>
                <w:noProof/>
                <w:sz w:val="18"/>
              </w:rPr>
              <w:t>3GPP™ is a Trade Mark of ETSI registered for the benefit of its Members and of the 3GPP Organizational Partners</w:t>
            </w:r>
            <w:r w:rsidRPr="000063DB">
              <w:rPr>
                <w:noProof/>
                <w:sz w:val="18"/>
              </w:rPr>
              <w:br/>
              <w:t>LTE™ is a Trade Mark of ETSI registered for the benefit of its Members and of the 3GPP Organizational Partners</w:t>
            </w:r>
          </w:p>
          <w:p w14:paraId="755E152D" w14:textId="77777777" w:rsidR="00E16509" w:rsidRPr="000063DB" w:rsidRDefault="00E16509" w:rsidP="00E16509">
            <w:pPr>
              <w:pStyle w:val="FP"/>
              <w:rPr>
                <w:noProof/>
                <w:sz w:val="18"/>
              </w:rPr>
            </w:pPr>
            <w:r w:rsidRPr="000063DB">
              <w:rPr>
                <w:noProof/>
                <w:sz w:val="18"/>
              </w:rPr>
              <w:t>GSM® and the GSM logo are registered and owned by the GSM Association</w:t>
            </w:r>
            <w:bookmarkEnd w:id="15"/>
          </w:p>
          <w:p w14:paraId="355F586F" w14:textId="77777777" w:rsidR="00E16509" w:rsidRPr="000063DB" w:rsidRDefault="00E16509" w:rsidP="00133525"/>
        </w:tc>
      </w:tr>
      <w:bookmarkEnd w:id="13"/>
    </w:tbl>
    <w:p w14:paraId="46535FF8" w14:textId="77777777" w:rsidR="00080512" w:rsidRPr="000063DB" w:rsidRDefault="00080512">
      <w:pPr>
        <w:pStyle w:val="TT"/>
      </w:pPr>
      <w:r w:rsidRPr="000063DB">
        <w:br w:type="page"/>
      </w:r>
      <w:bookmarkStart w:id="18" w:name="tableOfContents"/>
      <w:bookmarkEnd w:id="18"/>
      <w:r w:rsidRPr="000063DB">
        <w:lastRenderedPageBreak/>
        <w:t>Contents</w:t>
      </w:r>
    </w:p>
    <w:p w14:paraId="51E6C5E5" w14:textId="77777777" w:rsidR="00BB1CA2" w:rsidRDefault="00944402">
      <w:pPr>
        <w:pStyle w:val="TOC1"/>
        <w:rPr>
          <w:ins w:id="19" w:author="CATT-Ming" w:date="2022-05-24T12:28:00Z"/>
          <w:rFonts w:asciiTheme="minorHAnsi" w:eastAsiaTheme="minorEastAsia" w:hAnsiTheme="minorHAnsi" w:cstheme="minorBidi"/>
          <w:szCs w:val="22"/>
          <w:lang w:val="en-US" w:eastAsia="zh-CN"/>
        </w:rPr>
      </w:pPr>
      <w:ins w:id="20" w:author="CATT-Ming" w:date="2022-05-24T10:58:00Z">
        <w:r>
          <w:fldChar w:fldCharType="begin"/>
        </w:r>
        <w:r>
          <w:instrText xml:space="preserve"> TOC \o "1-4" \h \z \u </w:instrText>
        </w:r>
      </w:ins>
      <w:r>
        <w:fldChar w:fldCharType="separate"/>
      </w:r>
      <w:ins w:id="21" w:author="CATT-Ming" w:date="2022-05-24T12:28:00Z">
        <w:r w:rsidR="00BB1CA2" w:rsidRPr="00E97A89">
          <w:rPr>
            <w:rStyle w:val="Hyperlink"/>
          </w:rPr>
          <w:fldChar w:fldCharType="begin"/>
        </w:r>
        <w:r w:rsidR="00BB1CA2" w:rsidRPr="00E97A89">
          <w:rPr>
            <w:rStyle w:val="Hyperlink"/>
          </w:rPr>
          <w:instrText xml:space="preserve"> </w:instrText>
        </w:r>
        <w:r w:rsidR="00BB1CA2">
          <w:instrText>HYPERLINK \l "_Toc104287709"</w:instrText>
        </w:r>
        <w:r w:rsidR="00BB1CA2" w:rsidRPr="00E97A89">
          <w:rPr>
            <w:rStyle w:val="Hyperlink"/>
          </w:rPr>
          <w:instrText xml:space="preserve"> </w:instrText>
        </w:r>
        <w:r w:rsidR="00BB1CA2" w:rsidRPr="00E97A89">
          <w:rPr>
            <w:rStyle w:val="Hyperlink"/>
          </w:rPr>
          <w:fldChar w:fldCharType="separate"/>
        </w:r>
        <w:r w:rsidR="00BB1CA2" w:rsidRPr="00E97A89">
          <w:rPr>
            <w:rStyle w:val="Hyperlink"/>
          </w:rPr>
          <w:t>Foreword</w:t>
        </w:r>
        <w:r w:rsidR="00BB1CA2">
          <w:rPr>
            <w:webHidden/>
          </w:rPr>
          <w:tab/>
        </w:r>
        <w:r w:rsidR="00BB1CA2">
          <w:rPr>
            <w:webHidden/>
          </w:rPr>
          <w:fldChar w:fldCharType="begin"/>
        </w:r>
        <w:r w:rsidR="00BB1CA2">
          <w:rPr>
            <w:webHidden/>
          </w:rPr>
          <w:instrText xml:space="preserve"> PAGEREF _Toc104287709 \h </w:instrText>
        </w:r>
      </w:ins>
      <w:r w:rsidR="00BB1CA2">
        <w:rPr>
          <w:webHidden/>
        </w:rPr>
      </w:r>
      <w:r w:rsidR="00BB1CA2">
        <w:rPr>
          <w:webHidden/>
        </w:rPr>
        <w:fldChar w:fldCharType="separate"/>
      </w:r>
      <w:ins w:id="22" w:author="CATT-Ming" w:date="2022-05-24T12:28:00Z">
        <w:r w:rsidR="00BB1CA2">
          <w:rPr>
            <w:webHidden/>
          </w:rPr>
          <w:t>7</w:t>
        </w:r>
        <w:r w:rsidR="00BB1CA2">
          <w:rPr>
            <w:webHidden/>
          </w:rPr>
          <w:fldChar w:fldCharType="end"/>
        </w:r>
        <w:r w:rsidR="00BB1CA2" w:rsidRPr="00E97A89">
          <w:rPr>
            <w:rStyle w:val="Hyperlink"/>
          </w:rPr>
          <w:fldChar w:fldCharType="end"/>
        </w:r>
      </w:ins>
    </w:p>
    <w:p w14:paraId="1D42C26C" w14:textId="77777777" w:rsidR="00BB1CA2" w:rsidRDefault="00BB1CA2">
      <w:pPr>
        <w:pStyle w:val="TOC1"/>
        <w:rPr>
          <w:ins w:id="23" w:author="CATT-Ming" w:date="2022-05-24T12:28:00Z"/>
          <w:rFonts w:asciiTheme="minorHAnsi" w:eastAsiaTheme="minorEastAsia" w:hAnsiTheme="minorHAnsi" w:cstheme="minorBidi"/>
          <w:szCs w:val="22"/>
          <w:lang w:val="en-US" w:eastAsia="zh-CN"/>
        </w:rPr>
      </w:pPr>
      <w:ins w:id="24" w:author="CATT-Ming" w:date="2022-05-24T12:28:00Z">
        <w:r w:rsidRPr="00E97A89">
          <w:rPr>
            <w:rStyle w:val="Hyperlink"/>
          </w:rPr>
          <w:fldChar w:fldCharType="begin"/>
        </w:r>
        <w:r w:rsidRPr="00E97A89">
          <w:rPr>
            <w:rStyle w:val="Hyperlink"/>
          </w:rPr>
          <w:instrText xml:space="preserve"> </w:instrText>
        </w:r>
        <w:r>
          <w:instrText>HYPERLINK \l "_Toc104287710"</w:instrText>
        </w:r>
        <w:r w:rsidRPr="00E97A89">
          <w:rPr>
            <w:rStyle w:val="Hyperlink"/>
          </w:rPr>
          <w:instrText xml:space="preserve"> </w:instrText>
        </w:r>
        <w:r w:rsidRPr="00E97A89">
          <w:rPr>
            <w:rStyle w:val="Hyperlink"/>
          </w:rPr>
          <w:fldChar w:fldCharType="separate"/>
        </w:r>
        <w:r w:rsidRPr="00E97A89">
          <w:rPr>
            <w:rStyle w:val="Hyperlink"/>
          </w:rPr>
          <w:t>1</w:t>
        </w:r>
        <w:r>
          <w:rPr>
            <w:rFonts w:asciiTheme="minorHAnsi" w:eastAsiaTheme="minorEastAsia" w:hAnsiTheme="minorHAnsi" w:cstheme="minorBidi"/>
            <w:szCs w:val="22"/>
            <w:lang w:val="en-US" w:eastAsia="zh-CN"/>
          </w:rPr>
          <w:tab/>
        </w:r>
        <w:r w:rsidRPr="00E97A89">
          <w:rPr>
            <w:rStyle w:val="Hyperlink"/>
          </w:rPr>
          <w:t>Scope</w:t>
        </w:r>
        <w:r>
          <w:rPr>
            <w:webHidden/>
          </w:rPr>
          <w:tab/>
        </w:r>
        <w:r>
          <w:rPr>
            <w:webHidden/>
          </w:rPr>
          <w:fldChar w:fldCharType="begin"/>
        </w:r>
        <w:r>
          <w:rPr>
            <w:webHidden/>
          </w:rPr>
          <w:instrText xml:space="preserve"> PAGEREF _Toc104287710 \h </w:instrText>
        </w:r>
      </w:ins>
      <w:r>
        <w:rPr>
          <w:webHidden/>
        </w:rPr>
      </w:r>
      <w:r>
        <w:rPr>
          <w:webHidden/>
        </w:rPr>
        <w:fldChar w:fldCharType="separate"/>
      </w:r>
      <w:ins w:id="25" w:author="CATT-Ming" w:date="2022-05-24T12:28:00Z">
        <w:r>
          <w:rPr>
            <w:webHidden/>
          </w:rPr>
          <w:t>9</w:t>
        </w:r>
        <w:r>
          <w:rPr>
            <w:webHidden/>
          </w:rPr>
          <w:fldChar w:fldCharType="end"/>
        </w:r>
        <w:r w:rsidRPr="00E97A89">
          <w:rPr>
            <w:rStyle w:val="Hyperlink"/>
          </w:rPr>
          <w:fldChar w:fldCharType="end"/>
        </w:r>
      </w:ins>
    </w:p>
    <w:p w14:paraId="25295D89" w14:textId="77777777" w:rsidR="00BB1CA2" w:rsidRDefault="00BB1CA2">
      <w:pPr>
        <w:pStyle w:val="TOC1"/>
        <w:rPr>
          <w:ins w:id="26" w:author="CATT-Ming" w:date="2022-05-24T12:28:00Z"/>
          <w:rFonts w:asciiTheme="minorHAnsi" w:eastAsiaTheme="minorEastAsia" w:hAnsiTheme="minorHAnsi" w:cstheme="minorBidi"/>
          <w:szCs w:val="22"/>
          <w:lang w:val="en-US" w:eastAsia="zh-CN"/>
        </w:rPr>
      </w:pPr>
      <w:ins w:id="27" w:author="CATT-Ming" w:date="2022-05-24T12:28:00Z">
        <w:r w:rsidRPr="00E97A89">
          <w:rPr>
            <w:rStyle w:val="Hyperlink"/>
          </w:rPr>
          <w:fldChar w:fldCharType="begin"/>
        </w:r>
        <w:r w:rsidRPr="00E97A89">
          <w:rPr>
            <w:rStyle w:val="Hyperlink"/>
          </w:rPr>
          <w:instrText xml:space="preserve"> </w:instrText>
        </w:r>
        <w:r>
          <w:instrText>HYPERLINK \l "_Toc104287711"</w:instrText>
        </w:r>
        <w:r w:rsidRPr="00E97A89">
          <w:rPr>
            <w:rStyle w:val="Hyperlink"/>
          </w:rPr>
          <w:instrText xml:space="preserve"> </w:instrText>
        </w:r>
        <w:r w:rsidRPr="00E97A89">
          <w:rPr>
            <w:rStyle w:val="Hyperlink"/>
          </w:rPr>
          <w:fldChar w:fldCharType="separate"/>
        </w:r>
        <w:r w:rsidRPr="00E97A89">
          <w:rPr>
            <w:rStyle w:val="Hyperlink"/>
          </w:rPr>
          <w:t>2</w:t>
        </w:r>
        <w:r>
          <w:rPr>
            <w:rFonts w:asciiTheme="minorHAnsi" w:eastAsiaTheme="minorEastAsia" w:hAnsiTheme="minorHAnsi" w:cstheme="minorBidi"/>
            <w:szCs w:val="22"/>
            <w:lang w:val="en-US" w:eastAsia="zh-CN"/>
          </w:rPr>
          <w:tab/>
        </w:r>
        <w:r w:rsidRPr="00E97A89">
          <w:rPr>
            <w:rStyle w:val="Hyperlink"/>
          </w:rPr>
          <w:t>References</w:t>
        </w:r>
        <w:r>
          <w:rPr>
            <w:webHidden/>
          </w:rPr>
          <w:tab/>
        </w:r>
        <w:r>
          <w:rPr>
            <w:webHidden/>
          </w:rPr>
          <w:fldChar w:fldCharType="begin"/>
        </w:r>
        <w:r>
          <w:rPr>
            <w:webHidden/>
          </w:rPr>
          <w:instrText xml:space="preserve"> PAGEREF _Toc104287711 \h </w:instrText>
        </w:r>
      </w:ins>
      <w:r>
        <w:rPr>
          <w:webHidden/>
        </w:rPr>
      </w:r>
      <w:r>
        <w:rPr>
          <w:webHidden/>
        </w:rPr>
        <w:fldChar w:fldCharType="separate"/>
      </w:r>
      <w:ins w:id="28" w:author="CATT-Ming" w:date="2022-05-24T12:28:00Z">
        <w:r>
          <w:rPr>
            <w:webHidden/>
          </w:rPr>
          <w:t>9</w:t>
        </w:r>
        <w:r>
          <w:rPr>
            <w:webHidden/>
          </w:rPr>
          <w:fldChar w:fldCharType="end"/>
        </w:r>
        <w:r w:rsidRPr="00E97A89">
          <w:rPr>
            <w:rStyle w:val="Hyperlink"/>
          </w:rPr>
          <w:fldChar w:fldCharType="end"/>
        </w:r>
      </w:ins>
    </w:p>
    <w:p w14:paraId="3EF6225E" w14:textId="77777777" w:rsidR="00BB1CA2" w:rsidRDefault="00BB1CA2">
      <w:pPr>
        <w:pStyle w:val="TOC1"/>
        <w:rPr>
          <w:ins w:id="29" w:author="CATT-Ming" w:date="2022-05-24T12:28:00Z"/>
          <w:rFonts w:asciiTheme="minorHAnsi" w:eastAsiaTheme="minorEastAsia" w:hAnsiTheme="minorHAnsi" w:cstheme="minorBidi"/>
          <w:szCs w:val="22"/>
          <w:lang w:val="en-US" w:eastAsia="zh-CN"/>
        </w:rPr>
      </w:pPr>
      <w:ins w:id="30" w:author="CATT-Ming" w:date="2022-05-24T12:28:00Z">
        <w:r w:rsidRPr="00E97A89">
          <w:rPr>
            <w:rStyle w:val="Hyperlink"/>
          </w:rPr>
          <w:fldChar w:fldCharType="begin"/>
        </w:r>
        <w:r w:rsidRPr="00E97A89">
          <w:rPr>
            <w:rStyle w:val="Hyperlink"/>
          </w:rPr>
          <w:instrText xml:space="preserve"> </w:instrText>
        </w:r>
        <w:r>
          <w:instrText>HYPERLINK \l "_Toc104287712"</w:instrText>
        </w:r>
        <w:r w:rsidRPr="00E97A89">
          <w:rPr>
            <w:rStyle w:val="Hyperlink"/>
          </w:rPr>
          <w:instrText xml:space="preserve"> </w:instrText>
        </w:r>
        <w:r w:rsidRPr="00E97A89">
          <w:rPr>
            <w:rStyle w:val="Hyperlink"/>
          </w:rPr>
          <w:fldChar w:fldCharType="separate"/>
        </w:r>
        <w:r w:rsidRPr="00E97A89">
          <w:rPr>
            <w:rStyle w:val="Hyperlink"/>
          </w:rPr>
          <w:t>3</w:t>
        </w:r>
        <w:r>
          <w:rPr>
            <w:rFonts w:asciiTheme="minorHAnsi" w:eastAsiaTheme="minorEastAsia" w:hAnsiTheme="minorHAnsi" w:cstheme="minorBidi"/>
            <w:szCs w:val="22"/>
            <w:lang w:val="en-US" w:eastAsia="zh-CN"/>
          </w:rPr>
          <w:tab/>
        </w:r>
        <w:r w:rsidRPr="00E97A89">
          <w:rPr>
            <w:rStyle w:val="Hyperlink"/>
          </w:rPr>
          <w:t>Definitions of terms, symbols and abbreviations</w:t>
        </w:r>
        <w:r>
          <w:rPr>
            <w:webHidden/>
          </w:rPr>
          <w:tab/>
        </w:r>
        <w:r>
          <w:rPr>
            <w:webHidden/>
          </w:rPr>
          <w:fldChar w:fldCharType="begin"/>
        </w:r>
        <w:r>
          <w:rPr>
            <w:webHidden/>
          </w:rPr>
          <w:instrText xml:space="preserve"> PAGEREF _Toc104287712 \h </w:instrText>
        </w:r>
      </w:ins>
      <w:r>
        <w:rPr>
          <w:webHidden/>
        </w:rPr>
      </w:r>
      <w:r>
        <w:rPr>
          <w:webHidden/>
        </w:rPr>
        <w:fldChar w:fldCharType="separate"/>
      </w:r>
      <w:ins w:id="31" w:author="CATT-Ming" w:date="2022-05-24T12:28:00Z">
        <w:r>
          <w:rPr>
            <w:webHidden/>
          </w:rPr>
          <w:t>10</w:t>
        </w:r>
        <w:r>
          <w:rPr>
            <w:webHidden/>
          </w:rPr>
          <w:fldChar w:fldCharType="end"/>
        </w:r>
        <w:r w:rsidRPr="00E97A89">
          <w:rPr>
            <w:rStyle w:val="Hyperlink"/>
          </w:rPr>
          <w:fldChar w:fldCharType="end"/>
        </w:r>
      </w:ins>
    </w:p>
    <w:p w14:paraId="03914293" w14:textId="77777777" w:rsidR="00BB1CA2" w:rsidRDefault="00BB1CA2">
      <w:pPr>
        <w:pStyle w:val="TOC2"/>
        <w:rPr>
          <w:ins w:id="32" w:author="CATT-Ming" w:date="2022-05-24T12:28:00Z"/>
          <w:rFonts w:asciiTheme="minorHAnsi" w:eastAsiaTheme="minorEastAsia" w:hAnsiTheme="minorHAnsi" w:cstheme="minorBidi"/>
          <w:sz w:val="22"/>
          <w:szCs w:val="22"/>
          <w:lang w:val="en-US" w:eastAsia="zh-CN"/>
        </w:rPr>
      </w:pPr>
      <w:ins w:id="33" w:author="CATT-Ming" w:date="2022-05-24T12:28:00Z">
        <w:r w:rsidRPr="00E97A89">
          <w:rPr>
            <w:rStyle w:val="Hyperlink"/>
          </w:rPr>
          <w:fldChar w:fldCharType="begin"/>
        </w:r>
        <w:r w:rsidRPr="00E97A89">
          <w:rPr>
            <w:rStyle w:val="Hyperlink"/>
          </w:rPr>
          <w:instrText xml:space="preserve"> </w:instrText>
        </w:r>
        <w:r>
          <w:instrText>HYPERLINK \l "_Toc104287713"</w:instrText>
        </w:r>
        <w:r w:rsidRPr="00E97A89">
          <w:rPr>
            <w:rStyle w:val="Hyperlink"/>
          </w:rPr>
          <w:instrText xml:space="preserve"> </w:instrText>
        </w:r>
        <w:r w:rsidRPr="00E97A89">
          <w:rPr>
            <w:rStyle w:val="Hyperlink"/>
          </w:rPr>
          <w:fldChar w:fldCharType="separate"/>
        </w:r>
        <w:r w:rsidRPr="00E97A89">
          <w:rPr>
            <w:rStyle w:val="Hyperlink"/>
          </w:rPr>
          <w:t>3.1</w:t>
        </w:r>
        <w:r>
          <w:rPr>
            <w:rFonts w:asciiTheme="minorHAnsi" w:eastAsiaTheme="minorEastAsia" w:hAnsiTheme="minorHAnsi" w:cstheme="minorBidi"/>
            <w:sz w:val="22"/>
            <w:szCs w:val="22"/>
            <w:lang w:val="en-US" w:eastAsia="zh-CN"/>
          </w:rPr>
          <w:tab/>
        </w:r>
        <w:r w:rsidRPr="00E97A89">
          <w:rPr>
            <w:rStyle w:val="Hyperlink"/>
          </w:rPr>
          <w:t>Terms</w:t>
        </w:r>
        <w:r>
          <w:rPr>
            <w:webHidden/>
          </w:rPr>
          <w:tab/>
        </w:r>
        <w:r>
          <w:rPr>
            <w:webHidden/>
          </w:rPr>
          <w:fldChar w:fldCharType="begin"/>
        </w:r>
        <w:r>
          <w:rPr>
            <w:webHidden/>
          </w:rPr>
          <w:instrText xml:space="preserve"> PAGEREF _Toc104287713 \h </w:instrText>
        </w:r>
      </w:ins>
      <w:r>
        <w:rPr>
          <w:webHidden/>
        </w:rPr>
      </w:r>
      <w:r>
        <w:rPr>
          <w:webHidden/>
        </w:rPr>
        <w:fldChar w:fldCharType="separate"/>
      </w:r>
      <w:ins w:id="34" w:author="CATT-Ming" w:date="2022-05-24T12:28:00Z">
        <w:r>
          <w:rPr>
            <w:webHidden/>
          </w:rPr>
          <w:t>10</w:t>
        </w:r>
        <w:r>
          <w:rPr>
            <w:webHidden/>
          </w:rPr>
          <w:fldChar w:fldCharType="end"/>
        </w:r>
        <w:r w:rsidRPr="00E97A89">
          <w:rPr>
            <w:rStyle w:val="Hyperlink"/>
          </w:rPr>
          <w:fldChar w:fldCharType="end"/>
        </w:r>
      </w:ins>
    </w:p>
    <w:p w14:paraId="76B3AD62" w14:textId="77777777" w:rsidR="00BB1CA2" w:rsidRDefault="00BB1CA2">
      <w:pPr>
        <w:pStyle w:val="TOC2"/>
        <w:rPr>
          <w:ins w:id="35" w:author="CATT-Ming" w:date="2022-05-24T12:28:00Z"/>
          <w:rFonts w:asciiTheme="minorHAnsi" w:eastAsiaTheme="minorEastAsia" w:hAnsiTheme="minorHAnsi" w:cstheme="minorBidi"/>
          <w:sz w:val="22"/>
          <w:szCs w:val="22"/>
          <w:lang w:val="en-US" w:eastAsia="zh-CN"/>
        </w:rPr>
      </w:pPr>
      <w:ins w:id="36" w:author="CATT-Ming" w:date="2022-05-24T12:28:00Z">
        <w:r w:rsidRPr="00E97A89">
          <w:rPr>
            <w:rStyle w:val="Hyperlink"/>
          </w:rPr>
          <w:fldChar w:fldCharType="begin"/>
        </w:r>
        <w:r w:rsidRPr="00E97A89">
          <w:rPr>
            <w:rStyle w:val="Hyperlink"/>
          </w:rPr>
          <w:instrText xml:space="preserve"> </w:instrText>
        </w:r>
        <w:r>
          <w:instrText>HYPERLINK \l "_Toc104287714"</w:instrText>
        </w:r>
        <w:r w:rsidRPr="00E97A89">
          <w:rPr>
            <w:rStyle w:val="Hyperlink"/>
          </w:rPr>
          <w:instrText xml:space="preserve"> </w:instrText>
        </w:r>
        <w:r w:rsidRPr="00E97A89">
          <w:rPr>
            <w:rStyle w:val="Hyperlink"/>
          </w:rPr>
          <w:fldChar w:fldCharType="separate"/>
        </w:r>
        <w:r w:rsidRPr="00E97A89">
          <w:rPr>
            <w:rStyle w:val="Hyperlink"/>
          </w:rPr>
          <w:t>3.</w:t>
        </w:r>
        <w:r w:rsidRPr="00E97A89">
          <w:rPr>
            <w:rStyle w:val="Hyperlink"/>
            <w:lang w:eastAsia="zh-CN"/>
          </w:rPr>
          <w:t>2</w:t>
        </w:r>
        <w:r>
          <w:rPr>
            <w:rFonts w:asciiTheme="minorHAnsi" w:eastAsiaTheme="minorEastAsia" w:hAnsiTheme="minorHAnsi" w:cstheme="minorBidi"/>
            <w:sz w:val="22"/>
            <w:szCs w:val="22"/>
            <w:lang w:val="en-US" w:eastAsia="zh-CN"/>
          </w:rPr>
          <w:tab/>
        </w:r>
        <w:r w:rsidRPr="00E97A89">
          <w:rPr>
            <w:rStyle w:val="Hyperlink"/>
          </w:rPr>
          <w:t>Abbreviations</w:t>
        </w:r>
        <w:r>
          <w:rPr>
            <w:webHidden/>
          </w:rPr>
          <w:tab/>
        </w:r>
        <w:r>
          <w:rPr>
            <w:webHidden/>
          </w:rPr>
          <w:fldChar w:fldCharType="begin"/>
        </w:r>
        <w:r>
          <w:rPr>
            <w:webHidden/>
          </w:rPr>
          <w:instrText xml:space="preserve"> PAGEREF _Toc104287714 \h </w:instrText>
        </w:r>
      </w:ins>
      <w:r>
        <w:rPr>
          <w:webHidden/>
        </w:rPr>
      </w:r>
      <w:r>
        <w:rPr>
          <w:webHidden/>
        </w:rPr>
        <w:fldChar w:fldCharType="separate"/>
      </w:r>
      <w:ins w:id="37" w:author="CATT-Ming" w:date="2022-05-24T12:28:00Z">
        <w:r>
          <w:rPr>
            <w:webHidden/>
          </w:rPr>
          <w:t>11</w:t>
        </w:r>
        <w:r>
          <w:rPr>
            <w:webHidden/>
          </w:rPr>
          <w:fldChar w:fldCharType="end"/>
        </w:r>
        <w:r w:rsidRPr="00E97A89">
          <w:rPr>
            <w:rStyle w:val="Hyperlink"/>
          </w:rPr>
          <w:fldChar w:fldCharType="end"/>
        </w:r>
      </w:ins>
    </w:p>
    <w:p w14:paraId="660F7A57" w14:textId="77777777" w:rsidR="00BB1CA2" w:rsidRDefault="00BB1CA2">
      <w:pPr>
        <w:pStyle w:val="TOC1"/>
        <w:rPr>
          <w:ins w:id="38" w:author="CATT-Ming" w:date="2022-05-24T12:28:00Z"/>
          <w:rFonts w:asciiTheme="minorHAnsi" w:eastAsiaTheme="minorEastAsia" w:hAnsiTheme="minorHAnsi" w:cstheme="minorBidi"/>
          <w:szCs w:val="22"/>
          <w:lang w:val="en-US" w:eastAsia="zh-CN"/>
        </w:rPr>
      </w:pPr>
      <w:ins w:id="39" w:author="CATT-Ming" w:date="2022-05-24T12:28:00Z">
        <w:r w:rsidRPr="00E97A89">
          <w:rPr>
            <w:rStyle w:val="Hyperlink"/>
          </w:rPr>
          <w:fldChar w:fldCharType="begin"/>
        </w:r>
        <w:r w:rsidRPr="00E97A89">
          <w:rPr>
            <w:rStyle w:val="Hyperlink"/>
          </w:rPr>
          <w:instrText xml:space="preserve"> </w:instrText>
        </w:r>
        <w:r>
          <w:instrText>HYPERLINK \l "_Toc104287715"</w:instrText>
        </w:r>
        <w:r w:rsidRPr="00E97A89">
          <w:rPr>
            <w:rStyle w:val="Hyperlink"/>
          </w:rPr>
          <w:instrText xml:space="preserve"> </w:instrText>
        </w:r>
        <w:r w:rsidRPr="00E97A89">
          <w:rPr>
            <w:rStyle w:val="Hyperlink"/>
          </w:rPr>
          <w:fldChar w:fldCharType="separate"/>
        </w:r>
        <w:r w:rsidRPr="00E97A89">
          <w:rPr>
            <w:rStyle w:val="Hyperlink"/>
          </w:rPr>
          <w:t>4</w:t>
        </w:r>
        <w:r>
          <w:rPr>
            <w:rFonts w:asciiTheme="minorHAnsi" w:eastAsiaTheme="minorEastAsia" w:hAnsiTheme="minorHAnsi" w:cstheme="minorBidi"/>
            <w:szCs w:val="22"/>
            <w:lang w:val="en-US" w:eastAsia="zh-CN"/>
          </w:rPr>
          <w:tab/>
        </w:r>
        <w:r w:rsidRPr="00E97A89">
          <w:rPr>
            <w:rStyle w:val="Hyperlink"/>
          </w:rPr>
          <w:t>Architectural Assumptions and Requirements</w:t>
        </w:r>
        <w:r>
          <w:rPr>
            <w:webHidden/>
          </w:rPr>
          <w:tab/>
        </w:r>
        <w:r>
          <w:rPr>
            <w:webHidden/>
          </w:rPr>
          <w:fldChar w:fldCharType="begin"/>
        </w:r>
        <w:r>
          <w:rPr>
            <w:webHidden/>
          </w:rPr>
          <w:instrText xml:space="preserve"> PAGEREF _Toc104287715 \h </w:instrText>
        </w:r>
      </w:ins>
      <w:r>
        <w:rPr>
          <w:webHidden/>
        </w:rPr>
      </w:r>
      <w:r>
        <w:rPr>
          <w:webHidden/>
        </w:rPr>
        <w:fldChar w:fldCharType="separate"/>
      </w:r>
      <w:ins w:id="40" w:author="CATT-Ming" w:date="2022-05-24T12:28:00Z">
        <w:r>
          <w:rPr>
            <w:webHidden/>
          </w:rPr>
          <w:t>11</w:t>
        </w:r>
        <w:r>
          <w:rPr>
            <w:webHidden/>
          </w:rPr>
          <w:fldChar w:fldCharType="end"/>
        </w:r>
        <w:r w:rsidRPr="00E97A89">
          <w:rPr>
            <w:rStyle w:val="Hyperlink"/>
          </w:rPr>
          <w:fldChar w:fldCharType="end"/>
        </w:r>
      </w:ins>
    </w:p>
    <w:p w14:paraId="7AD55177" w14:textId="77777777" w:rsidR="00BB1CA2" w:rsidRDefault="00BB1CA2">
      <w:pPr>
        <w:pStyle w:val="TOC2"/>
        <w:rPr>
          <w:ins w:id="41" w:author="CATT-Ming" w:date="2022-05-24T12:28:00Z"/>
          <w:rFonts w:asciiTheme="minorHAnsi" w:eastAsiaTheme="minorEastAsia" w:hAnsiTheme="minorHAnsi" w:cstheme="minorBidi"/>
          <w:sz w:val="22"/>
          <w:szCs w:val="22"/>
          <w:lang w:val="en-US" w:eastAsia="zh-CN"/>
        </w:rPr>
      </w:pPr>
      <w:ins w:id="42" w:author="CATT-Ming" w:date="2022-05-24T12:28:00Z">
        <w:r w:rsidRPr="00E97A89">
          <w:rPr>
            <w:rStyle w:val="Hyperlink"/>
          </w:rPr>
          <w:fldChar w:fldCharType="begin"/>
        </w:r>
        <w:r w:rsidRPr="00E97A89">
          <w:rPr>
            <w:rStyle w:val="Hyperlink"/>
          </w:rPr>
          <w:instrText xml:space="preserve"> </w:instrText>
        </w:r>
        <w:r>
          <w:instrText>HYPERLINK \l "_Toc104287716"</w:instrText>
        </w:r>
        <w:r w:rsidRPr="00E97A89">
          <w:rPr>
            <w:rStyle w:val="Hyperlink"/>
          </w:rPr>
          <w:instrText xml:space="preserve"> </w:instrText>
        </w:r>
        <w:r w:rsidRPr="00E97A89">
          <w:rPr>
            <w:rStyle w:val="Hyperlink"/>
          </w:rPr>
          <w:fldChar w:fldCharType="separate"/>
        </w:r>
        <w:r w:rsidRPr="00E97A89">
          <w:rPr>
            <w:rStyle w:val="Hyperlink"/>
          </w:rPr>
          <w:t>4.1</w:t>
        </w:r>
        <w:r>
          <w:rPr>
            <w:rFonts w:asciiTheme="minorHAnsi" w:eastAsiaTheme="minorEastAsia" w:hAnsiTheme="minorHAnsi" w:cstheme="minorBidi"/>
            <w:sz w:val="22"/>
            <w:szCs w:val="22"/>
            <w:lang w:val="en-US" w:eastAsia="zh-CN"/>
          </w:rPr>
          <w:tab/>
        </w:r>
        <w:r w:rsidRPr="00E97A89">
          <w:rPr>
            <w:rStyle w:val="Hyperlink"/>
          </w:rPr>
          <w:t>Architecture assumptions</w:t>
        </w:r>
        <w:r>
          <w:rPr>
            <w:webHidden/>
          </w:rPr>
          <w:tab/>
        </w:r>
        <w:r>
          <w:rPr>
            <w:webHidden/>
          </w:rPr>
          <w:fldChar w:fldCharType="begin"/>
        </w:r>
        <w:r>
          <w:rPr>
            <w:webHidden/>
          </w:rPr>
          <w:instrText xml:space="preserve"> PAGEREF _Toc104287716 \h </w:instrText>
        </w:r>
      </w:ins>
      <w:r>
        <w:rPr>
          <w:webHidden/>
        </w:rPr>
      </w:r>
      <w:r>
        <w:rPr>
          <w:webHidden/>
        </w:rPr>
        <w:fldChar w:fldCharType="separate"/>
      </w:r>
      <w:ins w:id="43" w:author="CATT-Ming" w:date="2022-05-24T12:28:00Z">
        <w:r>
          <w:rPr>
            <w:webHidden/>
          </w:rPr>
          <w:t>11</w:t>
        </w:r>
        <w:r>
          <w:rPr>
            <w:webHidden/>
          </w:rPr>
          <w:fldChar w:fldCharType="end"/>
        </w:r>
        <w:r w:rsidRPr="00E97A89">
          <w:rPr>
            <w:rStyle w:val="Hyperlink"/>
          </w:rPr>
          <w:fldChar w:fldCharType="end"/>
        </w:r>
      </w:ins>
    </w:p>
    <w:p w14:paraId="64A337B7" w14:textId="77777777" w:rsidR="00BB1CA2" w:rsidRDefault="00BB1CA2">
      <w:pPr>
        <w:pStyle w:val="TOC2"/>
        <w:rPr>
          <w:ins w:id="44" w:author="CATT-Ming" w:date="2022-05-24T12:28:00Z"/>
          <w:rFonts w:asciiTheme="minorHAnsi" w:eastAsiaTheme="minorEastAsia" w:hAnsiTheme="minorHAnsi" w:cstheme="minorBidi"/>
          <w:sz w:val="22"/>
          <w:szCs w:val="22"/>
          <w:lang w:val="en-US" w:eastAsia="zh-CN"/>
        </w:rPr>
      </w:pPr>
      <w:ins w:id="45" w:author="CATT-Ming" w:date="2022-05-24T12:28:00Z">
        <w:r w:rsidRPr="00E97A89">
          <w:rPr>
            <w:rStyle w:val="Hyperlink"/>
          </w:rPr>
          <w:fldChar w:fldCharType="begin"/>
        </w:r>
        <w:r w:rsidRPr="00E97A89">
          <w:rPr>
            <w:rStyle w:val="Hyperlink"/>
          </w:rPr>
          <w:instrText xml:space="preserve"> </w:instrText>
        </w:r>
        <w:r>
          <w:instrText>HYPERLINK \l "_Toc104287717"</w:instrText>
        </w:r>
        <w:r w:rsidRPr="00E97A89">
          <w:rPr>
            <w:rStyle w:val="Hyperlink"/>
          </w:rPr>
          <w:instrText xml:space="preserve"> </w:instrText>
        </w:r>
        <w:r w:rsidRPr="00E97A89">
          <w:rPr>
            <w:rStyle w:val="Hyperlink"/>
          </w:rPr>
          <w:fldChar w:fldCharType="separate"/>
        </w:r>
        <w:r w:rsidRPr="00E97A89">
          <w:rPr>
            <w:rStyle w:val="Hyperlink"/>
          </w:rPr>
          <w:t>4.2</w:t>
        </w:r>
        <w:r>
          <w:rPr>
            <w:rFonts w:asciiTheme="minorHAnsi" w:eastAsiaTheme="minorEastAsia" w:hAnsiTheme="minorHAnsi" w:cstheme="minorBidi"/>
            <w:sz w:val="22"/>
            <w:szCs w:val="22"/>
            <w:lang w:val="en-US" w:eastAsia="zh-CN"/>
          </w:rPr>
          <w:tab/>
        </w:r>
        <w:r w:rsidRPr="00E97A89">
          <w:rPr>
            <w:rStyle w:val="Hyperlink"/>
          </w:rPr>
          <w:t>Architecture requirements</w:t>
        </w:r>
        <w:r>
          <w:rPr>
            <w:webHidden/>
          </w:rPr>
          <w:tab/>
        </w:r>
        <w:r>
          <w:rPr>
            <w:webHidden/>
          </w:rPr>
          <w:fldChar w:fldCharType="begin"/>
        </w:r>
        <w:r>
          <w:rPr>
            <w:webHidden/>
          </w:rPr>
          <w:instrText xml:space="preserve"> PAGEREF _Toc104287717 \h </w:instrText>
        </w:r>
      </w:ins>
      <w:r>
        <w:rPr>
          <w:webHidden/>
        </w:rPr>
      </w:r>
      <w:r>
        <w:rPr>
          <w:webHidden/>
        </w:rPr>
        <w:fldChar w:fldCharType="separate"/>
      </w:r>
      <w:ins w:id="46" w:author="CATT-Ming" w:date="2022-05-24T12:28:00Z">
        <w:r>
          <w:rPr>
            <w:webHidden/>
          </w:rPr>
          <w:t>11</w:t>
        </w:r>
        <w:r>
          <w:rPr>
            <w:webHidden/>
          </w:rPr>
          <w:fldChar w:fldCharType="end"/>
        </w:r>
        <w:r w:rsidRPr="00E97A89">
          <w:rPr>
            <w:rStyle w:val="Hyperlink"/>
          </w:rPr>
          <w:fldChar w:fldCharType="end"/>
        </w:r>
      </w:ins>
    </w:p>
    <w:p w14:paraId="649D607D" w14:textId="77777777" w:rsidR="00BB1CA2" w:rsidRDefault="00BB1CA2">
      <w:pPr>
        <w:pStyle w:val="TOC1"/>
        <w:rPr>
          <w:ins w:id="47" w:author="CATT-Ming" w:date="2022-05-24T12:28:00Z"/>
          <w:rFonts w:asciiTheme="minorHAnsi" w:eastAsiaTheme="minorEastAsia" w:hAnsiTheme="minorHAnsi" w:cstheme="minorBidi"/>
          <w:szCs w:val="22"/>
          <w:lang w:val="en-US" w:eastAsia="zh-CN"/>
        </w:rPr>
      </w:pPr>
      <w:ins w:id="48" w:author="CATT-Ming" w:date="2022-05-24T12:28:00Z">
        <w:r w:rsidRPr="00E97A89">
          <w:rPr>
            <w:rStyle w:val="Hyperlink"/>
          </w:rPr>
          <w:fldChar w:fldCharType="begin"/>
        </w:r>
        <w:r w:rsidRPr="00E97A89">
          <w:rPr>
            <w:rStyle w:val="Hyperlink"/>
          </w:rPr>
          <w:instrText xml:space="preserve"> </w:instrText>
        </w:r>
        <w:r>
          <w:instrText>HYPERLINK \l "_Toc104287718"</w:instrText>
        </w:r>
        <w:r w:rsidRPr="00E97A89">
          <w:rPr>
            <w:rStyle w:val="Hyperlink"/>
          </w:rPr>
          <w:instrText xml:space="preserve"> </w:instrText>
        </w:r>
        <w:r w:rsidRPr="00E97A89">
          <w:rPr>
            <w:rStyle w:val="Hyperlink"/>
          </w:rPr>
          <w:fldChar w:fldCharType="separate"/>
        </w:r>
        <w:r w:rsidRPr="00E97A89">
          <w:rPr>
            <w:rStyle w:val="Hyperlink"/>
          </w:rPr>
          <w:t>5</w:t>
        </w:r>
        <w:r>
          <w:rPr>
            <w:rFonts w:asciiTheme="minorHAnsi" w:eastAsiaTheme="minorEastAsia" w:hAnsiTheme="minorHAnsi" w:cstheme="minorBidi"/>
            <w:szCs w:val="22"/>
            <w:lang w:val="en-US" w:eastAsia="zh-CN"/>
          </w:rPr>
          <w:tab/>
        </w:r>
        <w:r w:rsidRPr="00E97A89">
          <w:rPr>
            <w:rStyle w:val="Hyperlink"/>
          </w:rPr>
          <w:t>Key Issues</w:t>
        </w:r>
        <w:r>
          <w:rPr>
            <w:webHidden/>
          </w:rPr>
          <w:tab/>
        </w:r>
        <w:r>
          <w:rPr>
            <w:webHidden/>
          </w:rPr>
          <w:fldChar w:fldCharType="begin"/>
        </w:r>
        <w:r>
          <w:rPr>
            <w:webHidden/>
          </w:rPr>
          <w:instrText xml:space="preserve"> PAGEREF _Toc104287718 \h </w:instrText>
        </w:r>
      </w:ins>
      <w:r>
        <w:rPr>
          <w:webHidden/>
        </w:rPr>
      </w:r>
      <w:r>
        <w:rPr>
          <w:webHidden/>
        </w:rPr>
        <w:fldChar w:fldCharType="separate"/>
      </w:r>
      <w:ins w:id="49" w:author="CATT-Ming" w:date="2022-05-24T12:28:00Z">
        <w:r>
          <w:rPr>
            <w:webHidden/>
          </w:rPr>
          <w:t>11</w:t>
        </w:r>
        <w:r>
          <w:rPr>
            <w:webHidden/>
          </w:rPr>
          <w:fldChar w:fldCharType="end"/>
        </w:r>
        <w:r w:rsidRPr="00E97A89">
          <w:rPr>
            <w:rStyle w:val="Hyperlink"/>
          </w:rPr>
          <w:fldChar w:fldCharType="end"/>
        </w:r>
      </w:ins>
    </w:p>
    <w:p w14:paraId="048B82AA" w14:textId="77777777" w:rsidR="00BB1CA2" w:rsidRDefault="00BB1CA2">
      <w:pPr>
        <w:pStyle w:val="TOC2"/>
        <w:rPr>
          <w:ins w:id="50" w:author="CATT-Ming" w:date="2022-05-24T12:28:00Z"/>
          <w:rFonts w:asciiTheme="minorHAnsi" w:eastAsiaTheme="minorEastAsia" w:hAnsiTheme="minorHAnsi" w:cstheme="minorBidi"/>
          <w:sz w:val="22"/>
          <w:szCs w:val="22"/>
          <w:lang w:val="en-US" w:eastAsia="zh-CN"/>
        </w:rPr>
      </w:pPr>
      <w:ins w:id="51" w:author="CATT-Ming" w:date="2022-05-24T12:28:00Z">
        <w:r w:rsidRPr="00E97A89">
          <w:rPr>
            <w:rStyle w:val="Hyperlink"/>
          </w:rPr>
          <w:fldChar w:fldCharType="begin"/>
        </w:r>
        <w:r w:rsidRPr="00E97A89">
          <w:rPr>
            <w:rStyle w:val="Hyperlink"/>
          </w:rPr>
          <w:instrText xml:space="preserve"> </w:instrText>
        </w:r>
        <w:r>
          <w:instrText>HYPERLINK \l "_Toc104287719"</w:instrText>
        </w:r>
        <w:r w:rsidRPr="00E97A89">
          <w:rPr>
            <w:rStyle w:val="Hyperlink"/>
          </w:rPr>
          <w:instrText xml:space="preserve"> </w:instrText>
        </w:r>
        <w:r w:rsidRPr="00E97A89">
          <w:rPr>
            <w:rStyle w:val="Hyperlink"/>
          </w:rPr>
          <w:fldChar w:fldCharType="separate"/>
        </w:r>
        <w:r w:rsidRPr="00E97A89">
          <w:rPr>
            <w:rStyle w:val="Hyperlink"/>
          </w:rPr>
          <w:t>5.1</w:t>
        </w:r>
        <w:r>
          <w:rPr>
            <w:rFonts w:asciiTheme="minorHAnsi" w:eastAsiaTheme="minorEastAsia" w:hAnsiTheme="minorHAnsi" w:cstheme="minorBidi"/>
            <w:sz w:val="22"/>
            <w:szCs w:val="22"/>
            <w:lang w:val="en-US" w:eastAsia="zh-CN"/>
          </w:rPr>
          <w:tab/>
        </w:r>
        <w:r w:rsidRPr="00E97A89">
          <w:rPr>
            <w:rStyle w:val="Hyperlink"/>
          </w:rPr>
          <w:t>Key Issue #1:Architectural Enhancement to support User Plane positioning</w:t>
        </w:r>
        <w:r>
          <w:rPr>
            <w:webHidden/>
          </w:rPr>
          <w:tab/>
        </w:r>
        <w:r>
          <w:rPr>
            <w:webHidden/>
          </w:rPr>
          <w:fldChar w:fldCharType="begin"/>
        </w:r>
        <w:r>
          <w:rPr>
            <w:webHidden/>
          </w:rPr>
          <w:instrText xml:space="preserve"> PAGEREF _Toc104287719 \h </w:instrText>
        </w:r>
      </w:ins>
      <w:r>
        <w:rPr>
          <w:webHidden/>
        </w:rPr>
      </w:r>
      <w:r>
        <w:rPr>
          <w:webHidden/>
        </w:rPr>
        <w:fldChar w:fldCharType="separate"/>
      </w:r>
      <w:ins w:id="52" w:author="CATT-Ming" w:date="2022-05-24T12:28:00Z">
        <w:r>
          <w:rPr>
            <w:webHidden/>
          </w:rPr>
          <w:t>11</w:t>
        </w:r>
        <w:r>
          <w:rPr>
            <w:webHidden/>
          </w:rPr>
          <w:fldChar w:fldCharType="end"/>
        </w:r>
        <w:r w:rsidRPr="00E97A89">
          <w:rPr>
            <w:rStyle w:val="Hyperlink"/>
          </w:rPr>
          <w:fldChar w:fldCharType="end"/>
        </w:r>
      </w:ins>
    </w:p>
    <w:p w14:paraId="772072C5" w14:textId="77777777" w:rsidR="00BB1CA2" w:rsidRDefault="00BB1CA2">
      <w:pPr>
        <w:pStyle w:val="TOC3"/>
        <w:rPr>
          <w:ins w:id="53" w:author="CATT-Ming" w:date="2022-05-24T12:28:00Z"/>
          <w:rFonts w:asciiTheme="minorHAnsi" w:eastAsiaTheme="minorEastAsia" w:hAnsiTheme="minorHAnsi" w:cstheme="minorBidi"/>
          <w:sz w:val="22"/>
          <w:szCs w:val="22"/>
          <w:lang w:val="en-US" w:eastAsia="zh-CN"/>
        </w:rPr>
      </w:pPr>
      <w:ins w:id="54" w:author="CATT-Ming" w:date="2022-05-24T12:28:00Z">
        <w:r w:rsidRPr="00E97A89">
          <w:rPr>
            <w:rStyle w:val="Hyperlink"/>
          </w:rPr>
          <w:fldChar w:fldCharType="begin"/>
        </w:r>
        <w:r w:rsidRPr="00E97A89">
          <w:rPr>
            <w:rStyle w:val="Hyperlink"/>
          </w:rPr>
          <w:instrText xml:space="preserve"> </w:instrText>
        </w:r>
        <w:r>
          <w:instrText>HYPERLINK \l "_Toc104287720"</w:instrText>
        </w:r>
        <w:r w:rsidRPr="00E97A89">
          <w:rPr>
            <w:rStyle w:val="Hyperlink"/>
          </w:rPr>
          <w:instrText xml:space="preserve"> </w:instrText>
        </w:r>
        <w:r w:rsidRPr="00E97A89">
          <w:rPr>
            <w:rStyle w:val="Hyperlink"/>
          </w:rPr>
          <w:fldChar w:fldCharType="separate"/>
        </w:r>
        <w:r w:rsidRPr="00E97A89">
          <w:rPr>
            <w:rStyle w:val="Hyperlink"/>
            <w:lang w:eastAsia="ko-KR"/>
          </w:rPr>
          <w:t>5.</w:t>
        </w:r>
        <w:r w:rsidRPr="00E97A89">
          <w:rPr>
            <w:rStyle w:val="Hyperlink"/>
            <w:lang w:eastAsia="zh-CN"/>
          </w:rPr>
          <w:t>1</w:t>
        </w:r>
        <w:r w:rsidRPr="00E97A89">
          <w:rPr>
            <w:rStyle w:val="Hyperlink"/>
            <w:lang w:eastAsia="ko-KR"/>
          </w:rPr>
          <w:t>.1</w:t>
        </w:r>
        <w:r>
          <w:rPr>
            <w:rFonts w:asciiTheme="minorHAnsi" w:eastAsiaTheme="minorEastAsia" w:hAnsiTheme="minorHAnsi" w:cstheme="minorBidi"/>
            <w:sz w:val="22"/>
            <w:szCs w:val="22"/>
            <w:lang w:val="en-US" w:eastAsia="zh-CN"/>
          </w:rPr>
          <w:tab/>
        </w:r>
        <w:r w:rsidRPr="00E97A89">
          <w:rPr>
            <w:rStyle w:val="Hyperlink"/>
            <w:lang w:eastAsia="ko-KR"/>
          </w:rPr>
          <w:t>Introduction</w:t>
        </w:r>
        <w:r>
          <w:rPr>
            <w:webHidden/>
          </w:rPr>
          <w:tab/>
        </w:r>
        <w:r>
          <w:rPr>
            <w:webHidden/>
          </w:rPr>
          <w:fldChar w:fldCharType="begin"/>
        </w:r>
        <w:r>
          <w:rPr>
            <w:webHidden/>
          </w:rPr>
          <w:instrText xml:space="preserve"> PAGEREF _Toc104287720 \h </w:instrText>
        </w:r>
      </w:ins>
      <w:r>
        <w:rPr>
          <w:webHidden/>
        </w:rPr>
      </w:r>
      <w:r>
        <w:rPr>
          <w:webHidden/>
        </w:rPr>
        <w:fldChar w:fldCharType="separate"/>
      </w:r>
      <w:ins w:id="55" w:author="CATT-Ming" w:date="2022-05-24T12:28:00Z">
        <w:r>
          <w:rPr>
            <w:webHidden/>
          </w:rPr>
          <w:t>11</w:t>
        </w:r>
        <w:r>
          <w:rPr>
            <w:webHidden/>
          </w:rPr>
          <w:fldChar w:fldCharType="end"/>
        </w:r>
        <w:r w:rsidRPr="00E97A89">
          <w:rPr>
            <w:rStyle w:val="Hyperlink"/>
          </w:rPr>
          <w:fldChar w:fldCharType="end"/>
        </w:r>
      </w:ins>
    </w:p>
    <w:p w14:paraId="32DFE68E" w14:textId="77777777" w:rsidR="00BB1CA2" w:rsidRDefault="00BB1CA2">
      <w:pPr>
        <w:pStyle w:val="TOC2"/>
        <w:rPr>
          <w:ins w:id="56" w:author="CATT-Ming" w:date="2022-05-24T12:28:00Z"/>
          <w:rFonts w:asciiTheme="minorHAnsi" w:eastAsiaTheme="minorEastAsia" w:hAnsiTheme="minorHAnsi" w:cstheme="minorBidi"/>
          <w:sz w:val="22"/>
          <w:szCs w:val="22"/>
          <w:lang w:val="en-US" w:eastAsia="zh-CN"/>
        </w:rPr>
      </w:pPr>
      <w:ins w:id="57" w:author="CATT-Ming" w:date="2022-05-24T12:28:00Z">
        <w:r w:rsidRPr="00E97A89">
          <w:rPr>
            <w:rStyle w:val="Hyperlink"/>
          </w:rPr>
          <w:fldChar w:fldCharType="begin"/>
        </w:r>
        <w:r w:rsidRPr="00E97A89">
          <w:rPr>
            <w:rStyle w:val="Hyperlink"/>
          </w:rPr>
          <w:instrText xml:space="preserve"> </w:instrText>
        </w:r>
        <w:r>
          <w:instrText>HYPERLINK \l "_Toc104287721"</w:instrText>
        </w:r>
        <w:r w:rsidRPr="00E97A89">
          <w:rPr>
            <w:rStyle w:val="Hyperlink"/>
          </w:rPr>
          <w:instrText xml:space="preserve"> </w:instrText>
        </w:r>
        <w:r w:rsidRPr="00E97A89">
          <w:rPr>
            <w:rStyle w:val="Hyperlink"/>
          </w:rPr>
          <w:fldChar w:fldCharType="separate"/>
        </w:r>
        <w:r w:rsidRPr="00E97A89">
          <w:rPr>
            <w:rStyle w:val="Hyperlink"/>
          </w:rPr>
          <w:t>5.2</w:t>
        </w:r>
        <w:r>
          <w:rPr>
            <w:rFonts w:asciiTheme="minorHAnsi" w:eastAsiaTheme="minorEastAsia" w:hAnsiTheme="minorHAnsi" w:cstheme="minorBidi"/>
            <w:sz w:val="22"/>
            <w:szCs w:val="22"/>
            <w:lang w:val="en-US" w:eastAsia="zh-CN"/>
          </w:rPr>
          <w:tab/>
        </w:r>
        <w:r w:rsidRPr="00E97A89">
          <w:rPr>
            <w:rStyle w:val="Hyperlink"/>
          </w:rPr>
          <w:t>Key Issue #2: enhanced positioning architecture for NPN deployment</w:t>
        </w:r>
        <w:r>
          <w:rPr>
            <w:webHidden/>
          </w:rPr>
          <w:tab/>
        </w:r>
        <w:r>
          <w:rPr>
            <w:webHidden/>
          </w:rPr>
          <w:fldChar w:fldCharType="begin"/>
        </w:r>
        <w:r>
          <w:rPr>
            <w:webHidden/>
          </w:rPr>
          <w:instrText xml:space="preserve"> PAGEREF _Toc104287721 \h </w:instrText>
        </w:r>
      </w:ins>
      <w:r>
        <w:rPr>
          <w:webHidden/>
        </w:rPr>
      </w:r>
      <w:r>
        <w:rPr>
          <w:webHidden/>
        </w:rPr>
        <w:fldChar w:fldCharType="separate"/>
      </w:r>
      <w:ins w:id="58" w:author="CATT-Ming" w:date="2022-05-24T12:28:00Z">
        <w:r>
          <w:rPr>
            <w:webHidden/>
          </w:rPr>
          <w:t>12</w:t>
        </w:r>
        <w:r>
          <w:rPr>
            <w:webHidden/>
          </w:rPr>
          <w:fldChar w:fldCharType="end"/>
        </w:r>
        <w:r w:rsidRPr="00E97A89">
          <w:rPr>
            <w:rStyle w:val="Hyperlink"/>
          </w:rPr>
          <w:fldChar w:fldCharType="end"/>
        </w:r>
      </w:ins>
    </w:p>
    <w:p w14:paraId="529C9A25" w14:textId="77777777" w:rsidR="00BB1CA2" w:rsidRDefault="00BB1CA2">
      <w:pPr>
        <w:pStyle w:val="TOC3"/>
        <w:rPr>
          <w:ins w:id="59" w:author="CATT-Ming" w:date="2022-05-24T12:28:00Z"/>
          <w:rFonts w:asciiTheme="minorHAnsi" w:eastAsiaTheme="minorEastAsia" w:hAnsiTheme="minorHAnsi" w:cstheme="minorBidi"/>
          <w:sz w:val="22"/>
          <w:szCs w:val="22"/>
          <w:lang w:val="en-US" w:eastAsia="zh-CN"/>
        </w:rPr>
      </w:pPr>
      <w:ins w:id="60" w:author="CATT-Ming" w:date="2022-05-24T12:28:00Z">
        <w:r w:rsidRPr="00E97A89">
          <w:rPr>
            <w:rStyle w:val="Hyperlink"/>
          </w:rPr>
          <w:fldChar w:fldCharType="begin"/>
        </w:r>
        <w:r w:rsidRPr="00E97A89">
          <w:rPr>
            <w:rStyle w:val="Hyperlink"/>
          </w:rPr>
          <w:instrText xml:space="preserve"> </w:instrText>
        </w:r>
        <w:r>
          <w:instrText>HYPERLINK \l "_Toc104287722"</w:instrText>
        </w:r>
        <w:r w:rsidRPr="00E97A89">
          <w:rPr>
            <w:rStyle w:val="Hyperlink"/>
          </w:rPr>
          <w:instrText xml:space="preserve"> </w:instrText>
        </w:r>
        <w:r w:rsidRPr="00E97A89">
          <w:rPr>
            <w:rStyle w:val="Hyperlink"/>
          </w:rPr>
          <w:fldChar w:fldCharType="separate"/>
        </w:r>
        <w:r w:rsidRPr="00E97A89">
          <w:rPr>
            <w:rStyle w:val="Hyperlink"/>
          </w:rPr>
          <w:t>5.</w:t>
        </w:r>
        <w:r w:rsidRPr="00E97A89">
          <w:rPr>
            <w:rStyle w:val="Hyperlink"/>
            <w:lang w:eastAsia="zh-CN"/>
          </w:rPr>
          <w:t>2</w:t>
        </w:r>
        <w:r w:rsidRPr="00E97A89">
          <w:rPr>
            <w:rStyle w:val="Hyperlink"/>
          </w:rPr>
          <w:t>.1</w:t>
        </w:r>
        <w:r>
          <w:rPr>
            <w:rFonts w:asciiTheme="minorHAnsi" w:eastAsiaTheme="minorEastAsia" w:hAnsiTheme="minorHAnsi" w:cstheme="minorBidi"/>
            <w:sz w:val="22"/>
            <w:szCs w:val="22"/>
            <w:lang w:val="en-US" w:eastAsia="zh-CN"/>
          </w:rPr>
          <w:tab/>
        </w:r>
        <w:r w:rsidRPr="00E97A89">
          <w:rPr>
            <w:rStyle w:val="Hyperlink"/>
          </w:rPr>
          <w:t>Description</w:t>
        </w:r>
        <w:r>
          <w:rPr>
            <w:webHidden/>
          </w:rPr>
          <w:tab/>
        </w:r>
        <w:r>
          <w:rPr>
            <w:webHidden/>
          </w:rPr>
          <w:fldChar w:fldCharType="begin"/>
        </w:r>
        <w:r>
          <w:rPr>
            <w:webHidden/>
          </w:rPr>
          <w:instrText xml:space="preserve"> PAGEREF _Toc104287722 \h </w:instrText>
        </w:r>
      </w:ins>
      <w:r>
        <w:rPr>
          <w:webHidden/>
        </w:rPr>
      </w:r>
      <w:r>
        <w:rPr>
          <w:webHidden/>
        </w:rPr>
        <w:fldChar w:fldCharType="separate"/>
      </w:r>
      <w:ins w:id="61" w:author="CATT-Ming" w:date="2022-05-24T12:28:00Z">
        <w:r>
          <w:rPr>
            <w:webHidden/>
          </w:rPr>
          <w:t>12</w:t>
        </w:r>
        <w:r>
          <w:rPr>
            <w:webHidden/>
          </w:rPr>
          <w:fldChar w:fldCharType="end"/>
        </w:r>
        <w:r w:rsidRPr="00E97A89">
          <w:rPr>
            <w:rStyle w:val="Hyperlink"/>
          </w:rPr>
          <w:fldChar w:fldCharType="end"/>
        </w:r>
      </w:ins>
    </w:p>
    <w:p w14:paraId="5CD25EFF" w14:textId="77777777" w:rsidR="00BB1CA2" w:rsidRDefault="00BB1CA2">
      <w:pPr>
        <w:pStyle w:val="TOC2"/>
        <w:rPr>
          <w:ins w:id="62" w:author="CATT-Ming" w:date="2022-05-24T12:28:00Z"/>
          <w:rFonts w:asciiTheme="minorHAnsi" w:eastAsiaTheme="minorEastAsia" w:hAnsiTheme="minorHAnsi" w:cstheme="minorBidi"/>
          <w:sz w:val="22"/>
          <w:szCs w:val="22"/>
          <w:lang w:val="en-US" w:eastAsia="zh-CN"/>
        </w:rPr>
      </w:pPr>
      <w:ins w:id="63" w:author="CATT-Ming" w:date="2022-05-24T12:28:00Z">
        <w:r w:rsidRPr="00E97A89">
          <w:rPr>
            <w:rStyle w:val="Hyperlink"/>
          </w:rPr>
          <w:fldChar w:fldCharType="begin"/>
        </w:r>
        <w:r w:rsidRPr="00E97A89">
          <w:rPr>
            <w:rStyle w:val="Hyperlink"/>
          </w:rPr>
          <w:instrText xml:space="preserve"> </w:instrText>
        </w:r>
        <w:r>
          <w:instrText>HYPERLINK \l "_Toc104287723"</w:instrText>
        </w:r>
        <w:r w:rsidRPr="00E97A89">
          <w:rPr>
            <w:rStyle w:val="Hyperlink"/>
          </w:rPr>
          <w:instrText xml:space="preserve"> </w:instrText>
        </w:r>
        <w:r w:rsidRPr="00E97A89">
          <w:rPr>
            <w:rStyle w:val="Hyperlink"/>
          </w:rPr>
          <w:fldChar w:fldCharType="separate"/>
        </w:r>
        <w:r w:rsidRPr="00E97A89">
          <w:rPr>
            <w:rStyle w:val="Hyperlink"/>
            <w:lang w:eastAsia="ko-KR"/>
          </w:rPr>
          <w:t>5.</w:t>
        </w:r>
        <w:r w:rsidRPr="00E97A89">
          <w:rPr>
            <w:rStyle w:val="Hyperlink"/>
            <w:lang w:eastAsia="zh-CN"/>
          </w:rPr>
          <w:t>3</w:t>
        </w:r>
        <w:r>
          <w:rPr>
            <w:rFonts w:asciiTheme="minorHAnsi" w:eastAsiaTheme="minorEastAsia" w:hAnsiTheme="minorHAnsi" w:cstheme="minorBidi"/>
            <w:sz w:val="22"/>
            <w:szCs w:val="22"/>
            <w:lang w:val="en-US" w:eastAsia="zh-CN"/>
          </w:rPr>
          <w:tab/>
        </w:r>
        <w:r w:rsidRPr="00E97A89">
          <w:rPr>
            <w:rStyle w:val="Hyperlink"/>
            <w:lang w:eastAsia="ko-KR"/>
          </w:rPr>
          <w:t xml:space="preserve">Key Issue </w:t>
        </w:r>
        <w:r w:rsidRPr="00E97A89">
          <w:rPr>
            <w:rStyle w:val="Hyperlink"/>
            <w:lang w:eastAsia="zh-CN"/>
          </w:rPr>
          <w:t>#3</w:t>
        </w:r>
        <w:r w:rsidRPr="00E97A89">
          <w:rPr>
            <w:rStyle w:val="Hyperlink"/>
            <w:lang w:eastAsia="ko-KR"/>
          </w:rPr>
          <w:t>: Local Area Restriction for an LMF and GMLC</w:t>
        </w:r>
        <w:r>
          <w:rPr>
            <w:webHidden/>
          </w:rPr>
          <w:tab/>
        </w:r>
        <w:r>
          <w:rPr>
            <w:webHidden/>
          </w:rPr>
          <w:fldChar w:fldCharType="begin"/>
        </w:r>
        <w:r>
          <w:rPr>
            <w:webHidden/>
          </w:rPr>
          <w:instrText xml:space="preserve"> PAGEREF _Toc104287723 \h </w:instrText>
        </w:r>
      </w:ins>
      <w:r>
        <w:rPr>
          <w:webHidden/>
        </w:rPr>
      </w:r>
      <w:r>
        <w:rPr>
          <w:webHidden/>
        </w:rPr>
        <w:fldChar w:fldCharType="separate"/>
      </w:r>
      <w:ins w:id="64" w:author="CATT-Ming" w:date="2022-05-24T12:28:00Z">
        <w:r>
          <w:rPr>
            <w:webHidden/>
          </w:rPr>
          <w:t>12</w:t>
        </w:r>
        <w:r>
          <w:rPr>
            <w:webHidden/>
          </w:rPr>
          <w:fldChar w:fldCharType="end"/>
        </w:r>
        <w:r w:rsidRPr="00E97A89">
          <w:rPr>
            <w:rStyle w:val="Hyperlink"/>
          </w:rPr>
          <w:fldChar w:fldCharType="end"/>
        </w:r>
      </w:ins>
    </w:p>
    <w:p w14:paraId="0D934983" w14:textId="77777777" w:rsidR="00BB1CA2" w:rsidRDefault="00BB1CA2">
      <w:pPr>
        <w:pStyle w:val="TOC3"/>
        <w:rPr>
          <w:ins w:id="65" w:author="CATT-Ming" w:date="2022-05-24T12:28:00Z"/>
          <w:rFonts w:asciiTheme="minorHAnsi" w:eastAsiaTheme="minorEastAsia" w:hAnsiTheme="minorHAnsi" w:cstheme="minorBidi"/>
          <w:sz w:val="22"/>
          <w:szCs w:val="22"/>
          <w:lang w:val="en-US" w:eastAsia="zh-CN"/>
        </w:rPr>
      </w:pPr>
      <w:ins w:id="66" w:author="CATT-Ming" w:date="2022-05-24T12:28:00Z">
        <w:r w:rsidRPr="00E97A89">
          <w:rPr>
            <w:rStyle w:val="Hyperlink"/>
          </w:rPr>
          <w:fldChar w:fldCharType="begin"/>
        </w:r>
        <w:r w:rsidRPr="00E97A89">
          <w:rPr>
            <w:rStyle w:val="Hyperlink"/>
          </w:rPr>
          <w:instrText xml:space="preserve"> </w:instrText>
        </w:r>
        <w:r>
          <w:instrText>HYPERLINK \l "_Toc104287724"</w:instrText>
        </w:r>
        <w:r w:rsidRPr="00E97A89">
          <w:rPr>
            <w:rStyle w:val="Hyperlink"/>
          </w:rPr>
          <w:instrText xml:space="preserve"> </w:instrText>
        </w:r>
        <w:r w:rsidRPr="00E97A89">
          <w:rPr>
            <w:rStyle w:val="Hyperlink"/>
          </w:rPr>
          <w:fldChar w:fldCharType="separate"/>
        </w:r>
        <w:r w:rsidRPr="00E97A89">
          <w:rPr>
            <w:rStyle w:val="Hyperlink"/>
          </w:rPr>
          <w:t>5.</w:t>
        </w:r>
        <w:r w:rsidRPr="00E97A89">
          <w:rPr>
            <w:rStyle w:val="Hyperlink"/>
            <w:lang w:eastAsia="zh-CN"/>
          </w:rPr>
          <w:t>3</w:t>
        </w:r>
        <w:r w:rsidRPr="00E97A89">
          <w:rPr>
            <w:rStyle w:val="Hyperlink"/>
          </w:rPr>
          <w:t>.1</w:t>
        </w:r>
        <w:r>
          <w:rPr>
            <w:rFonts w:asciiTheme="minorHAnsi" w:eastAsiaTheme="minorEastAsia" w:hAnsiTheme="minorHAnsi" w:cstheme="minorBidi"/>
            <w:sz w:val="22"/>
            <w:szCs w:val="22"/>
            <w:lang w:val="en-US" w:eastAsia="zh-CN"/>
          </w:rPr>
          <w:tab/>
        </w:r>
        <w:r w:rsidRPr="00E97A89">
          <w:rPr>
            <w:rStyle w:val="Hyperlink"/>
          </w:rPr>
          <w:t>Description</w:t>
        </w:r>
        <w:r>
          <w:rPr>
            <w:webHidden/>
          </w:rPr>
          <w:tab/>
        </w:r>
        <w:r>
          <w:rPr>
            <w:webHidden/>
          </w:rPr>
          <w:fldChar w:fldCharType="begin"/>
        </w:r>
        <w:r>
          <w:rPr>
            <w:webHidden/>
          </w:rPr>
          <w:instrText xml:space="preserve"> PAGEREF _Toc104287724 \h </w:instrText>
        </w:r>
      </w:ins>
      <w:r>
        <w:rPr>
          <w:webHidden/>
        </w:rPr>
      </w:r>
      <w:r>
        <w:rPr>
          <w:webHidden/>
        </w:rPr>
        <w:fldChar w:fldCharType="separate"/>
      </w:r>
      <w:ins w:id="67" w:author="CATT-Ming" w:date="2022-05-24T12:28:00Z">
        <w:r>
          <w:rPr>
            <w:webHidden/>
          </w:rPr>
          <w:t>12</w:t>
        </w:r>
        <w:r>
          <w:rPr>
            <w:webHidden/>
          </w:rPr>
          <w:fldChar w:fldCharType="end"/>
        </w:r>
        <w:r w:rsidRPr="00E97A89">
          <w:rPr>
            <w:rStyle w:val="Hyperlink"/>
          </w:rPr>
          <w:fldChar w:fldCharType="end"/>
        </w:r>
      </w:ins>
    </w:p>
    <w:p w14:paraId="6677D724" w14:textId="77777777" w:rsidR="00BB1CA2" w:rsidRDefault="00BB1CA2">
      <w:pPr>
        <w:pStyle w:val="TOC2"/>
        <w:rPr>
          <w:ins w:id="68" w:author="CATT-Ming" w:date="2022-05-24T12:28:00Z"/>
          <w:rFonts w:asciiTheme="minorHAnsi" w:eastAsiaTheme="minorEastAsia" w:hAnsiTheme="minorHAnsi" w:cstheme="minorBidi"/>
          <w:sz w:val="22"/>
          <w:szCs w:val="22"/>
          <w:lang w:val="en-US" w:eastAsia="zh-CN"/>
        </w:rPr>
      </w:pPr>
      <w:ins w:id="69" w:author="CATT-Ming" w:date="2022-05-24T12:28:00Z">
        <w:r w:rsidRPr="00E97A89">
          <w:rPr>
            <w:rStyle w:val="Hyperlink"/>
          </w:rPr>
          <w:fldChar w:fldCharType="begin"/>
        </w:r>
        <w:r w:rsidRPr="00E97A89">
          <w:rPr>
            <w:rStyle w:val="Hyperlink"/>
          </w:rPr>
          <w:instrText xml:space="preserve"> </w:instrText>
        </w:r>
        <w:r>
          <w:instrText>HYPERLINK \l "_Toc104287725"</w:instrText>
        </w:r>
        <w:r w:rsidRPr="00E97A89">
          <w:rPr>
            <w:rStyle w:val="Hyperlink"/>
          </w:rPr>
          <w:instrText xml:space="preserve"> </w:instrText>
        </w:r>
        <w:r w:rsidRPr="00E97A89">
          <w:rPr>
            <w:rStyle w:val="Hyperlink"/>
          </w:rPr>
          <w:fldChar w:fldCharType="separate"/>
        </w:r>
        <w:r w:rsidRPr="00E97A89">
          <w:rPr>
            <w:rStyle w:val="Hyperlink"/>
            <w:lang w:eastAsia="ko-KR"/>
          </w:rPr>
          <w:t>5.</w:t>
        </w:r>
        <w:r w:rsidRPr="00E97A89">
          <w:rPr>
            <w:rStyle w:val="Hyperlink"/>
            <w:lang w:eastAsia="zh-CN"/>
          </w:rPr>
          <w:t>4</w:t>
        </w:r>
        <w:r>
          <w:rPr>
            <w:rFonts w:asciiTheme="minorHAnsi" w:eastAsiaTheme="minorEastAsia" w:hAnsiTheme="minorHAnsi" w:cstheme="minorBidi"/>
            <w:sz w:val="22"/>
            <w:szCs w:val="22"/>
            <w:lang w:val="en-US" w:eastAsia="zh-CN"/>
          </w:rPr>
          <w:tab/>
        </w:r>
        <w:r w:rsidRPr="00E97A89">
          <w:rPr>
            <w:rStyle w:val="Hyperlink"/>
            <w:lang w:eastAsia="ko-KR"/>
          </w:rPr>
          <w:t>Key Issue</w:t>
        </w:r>
        <w:r w:rsidRPr="00E97A89">
          <w:rPr>
            <w:rStyle w:val="Hyperlink"/>
            <w:lang w:eastAsia="zh-CN"/>
          </w:rPr>
          <w:t xml:space="preserve"> #4</w:t>
        </w:r>
        <w:r w:rsidRPr="00E97A89">
          <w:rPr>
            <w:rStyle w:val="Hyperlink"/>
            <w:lang w:eastAsia="ko-KR"/>
          </w:rPr>
          <w:t xml:space="preserve">: </w:t>
        </w:r>
        <w:r w:rsidRPr="00E97A89">
          <w:rPr>
            <w:rStyle w:val="Hyperlink"/>
            <w:lang w:eastAsia="zh-CN"/>
          </w:rPr>
          <w:t>Interaction between Location Service and NWDAF</w:t>
        </w:r>
        <w:r>
          <w:rPr>
            <w:webHidden/>
          </w:rPr>
          <w:tab/>
        </w:r>
        <w:r>
          <w:rPr>
            <w:webHidden/>
          </w:rPr>
          <w:fldChar w:fldCharType="begin"/>
        </w:r>
        <w:r>
          <w:rPr>
            <w:webHidden/>
          </w:rPr>
          <w:instrText xml:space="preserve"> PAGEREF _Toc104287725 \h </w:instrText>
        </w:r>
      </w:ins>
      <w:r>
        <w:rPr>
          <w:webHidden/>
        </w:rPr>
      </w:r>
      <w:r>
        <w:rPr>
          <w:webHidden/>
        </w:rPr>
        <w:fldChar w:fldCharType="separate"/>
      </w:r>
      <w:ins w:id="70" w:author="CATT-Ming" w:date="2022-05-24T12:28:00Z">
        <w:r>
          <w:rPr>
            <w:webHidden/>
          </w:rPr>
          <w:t>13</w:t>
        </w:r>
        <w:r>
          <w:rPr>
            <w:webHidden/>
          </w:rPr>
          <w:fldChar w:fldCharType="end"/>
        </w:r>
        <w:r w:rsidRPr="00E97A89">
          <w:rPr>
            <w:rStyle w:val="Hyperlink"/>
          </w:rPr>
          <w:fldChar w:fldCharType="end"/>
        </w:r>
      </w:ins>
    </w:p>
    <w:p w14:paraId="1E8574E5" w14:textId="77777777" w:rsidR="00BB1CA2" w:rsidRDefault="00BB1CA2">
      <w:pPr>
        <w:pStyle w:val="TOC3"/>
        <w:rPr>
          <w:ins w:id="71" w:author="CATT-Ming" w:date="2022-05-24T12:28:00Z"/>
          <w:rFonts w:asciiTheme="minorHAnsi" w:eastAsiaTheme="minorEastAsia" w:hAnsiTheme="minorHAnsi" w:cstheme="minorBidi"/>
          <w:sz w:val="22"/>
          <w:szCs w:val="22"/>
          <w:lang w:val="en-US" w:eastAsia="zh-CN"/>
        </w:rPr>
      </w:pPr>
      <w:ins w:id="72" w:author="CATT-Ming" w:date="2022-05-24T12:28:00Z">
        <w:r w:rsidRPr="00E97A89">
          <w:rPr>
            <w:rStyle w:val="Hyperlink"/>
          </w:rPr>
          <w:fldChar w:fldCharType="begin"/>
        </w:r>
        <w:r w:rsidRPr="00E97A89">
          <w:rPr>
            <w:rStyle w:val="Hyperlink"/>
          </w:rPr>
          <w:instrText xml:space="preserve"> </w:instrText>
        </w:r>
        <w:r>
          <w:instrText>HYPERLINK \l "_Toc104287726"</w:instrText>
        </w:r>
        <w:r w:rsidRPr="00E97A89">
          <w:rPr>
            <w:rStyle w:val="Hyperlink"/>
          </w:rPr>
          <w:instrText xml:space="preserve"> </w:instrText>
        </w:r>
        <w:r w:rsidRPr="00E97A89">
          <w:rPr>
            <w:rStyle w:val="Hyperlink"/>
          </w:rPr>
          <w:fldChar w:fldCharType="separate"/>
        </w:r>
        <w:r w:rsidRPr="00E97A89">
          <w:rPr>
            <w:rStyle w:val="Hyperlink"/>
            <w:lang w:eastAsia="ko-KR"/>
          </w:rPr>
          <w:t>5.</w:t>
        </w:r>
        <w:r w:rsidRPr="00E97A89">
          <w:rPr>
            <w:rStyle w:val="Hyperlink"/>
            <w:lang w:eastAsia="zh-CN"/>
          </w:rPr>
          <w:t>4</w:t>
        </w:r>
        <w:r w:rsidRPr="00E97A89">
          <w:rPr>
            <w:rStyle w:val="Hyperlink"/>
            <w:lang w:eastAsia="ko-KR"/>
          </w:rPr>
          <w:t>.1</w:t>
        </w:r>
        <w:r>
          <w:rPr>
            <w:rFonts w:asciiTheme="minorHAnsi" w:eastAsiaTheme="minorEastAsia" w:hAnsiTheme="minorHAnsi" w:cstheme="minorBidi"/>
            <w:sz w:val="22"/>
            <w:szCs w:val="22"/>
            <w:lang w:val="en-US" w:eastAsia="zh-CN"/>
          </w:rPr>
          <w:tab/>
        </w:r>
        <w:r w:rsidRPr="00E97A89">
          <w:rPr>
            <w:rStyle w:val="Hyperlink"/>
            <w:lang w:eastAsia="ko-KR"/>
          </w:rPr>
          <w:t>Description</w:t>
        </w:r>
        <w:r>
          <w:rPr>
            <w:webHidden/>
          </w:rPr>
          <w:tab/>
        </w:r>
        <w:r>
          <w:rPr>
            <w:webHidden/>
          </w:rPr>
          <w:fldChar w:fldCharType="begin"/>
        </w:r>
        <w:r>
          <w:rPr>
            <w:webHidden/>
          </w:rPr>
          <w:instrText xml:space="preserve"> PAGEREF _Toc104287726 \h </w:instrText>
        </w:r>
      </w:ins>
      <w:r>
        <w:rPr>
          <w:webHidden/>
        </w:rPr>
      </w:r>
      <w:r>
        <w:rPr>
          <w:webHidden/>
        </w:rPr>
        <w:fldChar w:fldCharType="separate"/>
      </w:r>
      <w:ins w:id="73" w:author="CATT-Ming" w:date="2022-05-24T12:28:00Z">
        <w:r>
          <w:rPr>
            <w:webHidden/>
          </w:rPr>
          <w:t>13</w:t>
        </w:r>
        <w:r>
          <w:rPr>
            <w:webHidden/>
          </w:rPr>
          <w:fldChar w:fldCharType="end"/>
        </w:r>
        <w:r w:rsidRPr="00E97A89">
          <w:rPr>
            <w:rStyle w:val="Hyperlink"/>
          </w:rPr>
          <w:fldChar w:fldCharType="end"/>
        </w:r>
      </w:ins>
    </w:p>
    <w:p w14:paraId="00E22F7D" w14:textId="77777777" w:rsidR="00BB1CA2" w:rsidRDefault="00BB1CA2">
      <w:pPr>
        <w:pStyle w:val="TOC2"/>
        <w:rPr>
          <w:ins w:id="74" w:author="CATT-Ming" w:date="2022-05-24T12:28:00Z"/>
          <w:rFonts w:asciiTheme="minorHAnsi" w:eastAsiaTheme="minorEastAsia" w:hAnsiTheme="minorHAnsi" w:cstheme="minorBidi"/>
          <w:sz w:val="22"/>
          <w:szCs w:val="22"/>
          <w:lang w:val="en-US" w:eastAsia="zh-CN"/>
        </w:rPr>
      </w:pPr>
      <w:ins w:id="75" w:author="CATT-Ming" w:date="2022-05-24T12:28:00Z">
        <w:r w:rsidRPr="00E97A89">
          <w:rPr>
            <w:rStyle w:val="Hyperlink"/>
          </w:rPr>
          <w:fldChar w:fldCharType="begin"/>
        </w:r>
        <w:r w:rsidRPr="00E97A89">
          <w:rPr>
            <w:rStyle w:val="Hyperlink"/>
          </w:rPr>
          <w:instrText xml:space="preserve"> </w:instrText>
        </w:r>
        <w:r>
          <w:instrText>HYPERLINK \l "_Toc104287727"</w:instrText>
        </w:r>
        <w:r w:rsidRPr="00E97A89">
          <w:rPr>
            <w:rStyle w:val="Hyperlink"/>
          </w:rPr>
          <w:instrText xml:space="preserve"> </w:instrText>
        </w:r>
        <w:r w:rsidRPr="00E97A89">
          <w:rPr>
            <w:rStyle w:val="Hyperlink"/>
          </w:rPr>
          <w:fldChar w:fldCharType="separate"/>
        </w:r>
        <w:r w:rsidRPr="00E97A89">
          <w:rPr>
            <w:rStyle w:val="Hyperlink"/>
          </w:rPr>
          <w:t>5.</w:t>
        </w:r>
        <w:r w:rsidRPr="00E97A89">
          <w:rPr>
            <w:rStyle w:val="Hyperlink"/>
            <w:lang w:eastAsia="zh-CN"/>
          </w:rPr>
          <w:t>5</w:t>
        </w:r>
        <w:r>
          <w:rPr>
            <w:rFonts w:asciiTheme="minorHAnsi" w:eastAsiaTheme="minorEastAsia" w:hAnsiTheme="minorHAnsi" w:cstheme="minorBidi"/>
            <w:sz w:val="22"/>
            <w:szCs w:val="22"/>
            <w:lang w:val="en-US" w:eastAsia="zh-CN"/>
          </w:rPr>
          <w:tab/>
        </w:r>
        <w:r w:rsidRPr="00E97A89">
          <w:rPr>
            <w:rStyle w:val="Hyperlink"/>
          </w:rPr>
          <w:t xml:space="preserve">Key Issue </w:t>
        </w:r>
        <w:r w:rsidRPr="00E97A89">
          <w:rPr>
            <w:rStyle w:val="Hyperlink"/>
            <w:lang w:eastAsia="zh-CN"/>
          </w:rPr>
          <w:t>#5</w:t>
        </w:r>
        <w:r w:rsidRPr="00E97A89">
          <w:rPr>
            <w:rStyle w:val="Hyperlink"/>
          </w:rPr>
          <w:t>: Assistance data provisioning for low power high accuracy GNSS positioning</w:t>
        </w:r>
        <w:r>
          <w:rPr>
            <w:webHidden/>
          </w:rPr>
          <w:tab/>
        </w:r>
        <w:r>
          <w:rPr>
            <w:webHidden/>
          </w:rPr>
          <w:fldChar w:fldCharType="begin"/>
        </w:r>
        <w:r>
          <w:rPr>
            <w:webHidden/>
          </w:rPr>
          <w:instrText xml:space="preserve"> PAGEREF _Toc104287727 \h </w:instrText>
        </w:r>
      </w:ins>
      <w:r>
        <w:rPr>
          <w:webHidden/>
        </w:rPr>
      </w:r>
      <w:r>
        <w:rPr>
          <w:webHidden/>
        </w:rPr>
        <w:fldChar w:fldCharType="separate"/>
      </w:r>
      <w:ins w:id="76" w:author="CATT-Ming" w:date="2022-05-24T12:28:00Z">
        <w:r>
          <w:rPr>
            <w:webHidden/>
          </w:rPr>
          <w:t>13</w:t>
        </w:r>
        <w:r>
          <w:rPr>
            <w:webHidden/>
          </w:rPr>
          <w:fldChar w:fldCharType="end"/>
        </w:r>
        <w:r w:rsidRPr="00E97A89">
          <w:rPr>
            <w:rStyle w:val="Hyperlink"/>
          </w:rPr>
          <w:fldChar w:fldCharType="end"/>
        </w:r>
      </w:ins>
    </w:p>
    <w:p w14:paraId="00448E07" w14:textId="77777777" w:rsidR="00BB1CA2" w:rsidRDefault="00BB1CA2">
      <w:pPr>
        <w:pStyle w:val="TOC3"/>
        <w:rPr>
          <w:ins w:id="77" w:author="CATT-Ming" w:date="2022-05-24T12:28:00Z"/>
          <w:rFonts w:asciiTheme="minorHAnsi" w:eastAsiaTheme="minorEastAsia" w:hAnsiTheme="minorHAnsi" w:cstheme="minorBidi"/>
          <w:sz w:val="22"/>
          <w:szCs w:val="22"/>
          <w:lang w:val="en-US" w:eastAsia="zh-CN"/>
        </w:rPr>
      </w:pPr>
      <w:ins w:id="78" w:author="CATT-Ming" w:date="2022-05-24T12:28:00Z">
        <w:r w:rsidRPr="00E97A89">
          <w:rPr>
            <w:rStyle w:val="Hyperlink"/>
          </w:rPr>
          <w:fldChar w:fldCharType="begin"/>
        </w:r>
        <w:r w:rsidRPr="00E97A89">
          <w:rPr>
            <w:rStyle w:val="Hyperlink"/>
          </w:rPr>
          <w:instrText xml:space="preserve"> </w:instrText>
        </w:r>
        <w:r>
          <w:instrText>HYPERLINK \l "_Toc104287728"</w:instrText>
        </w:r>
        <w:r w:rsidRPr="00E97A89">
          <w:rPr>
            <w:rStyle w:val="Hyperlink"/>
          </w:rPr>
          <w:instrText xml:space="preserve"> </w:instrText>
        </w:r>
        <w:r w:rsidRPr="00E97A89">
          <w:rPr>
            <w:rStyle w:val="Hyperlink"/>
          </w:rPr>
          <w:fldChar w:fldCharType="separate"/>
        </w:r>
        <w:r w:rsidRPr="00E97A89">
          <w:rPr>
            <w:rStyle w:val="Hyperlink"/>
            <w:lang w:eastAsia="ko-KR"/>
          </w:rPr>
          <w:t>5.5.1</w:t>
        </w:r>
        <w:r>
          <w:rPr>
            <w:rFonts w:asciiTheme="minorHAnsi" w:eastAsiaTheme="minorEastAsia" w:hAnsiTheme="minorHAnsi" w:cstheme="minorBidi"/>
            <w:sz w:val="22"/>
            <w:szCs w:val="22"/>
            <w:lang w:val="en-US" w:eastAsia="zh-CN"/>
          </w:rPr>
          <w:tab/>
        </w:r>
        <w:r w:rsidRPr="00E97A89">
          <w:rPr>
            <w:rStyle w:val="Hyperlink"/>
            <w:lang w:eastAsia="ko-KR"/>
          </w:rPr>
          <w:t>Description</w:t>
        </w:r>
        <w:r>
          <w:rPr>
            <w:webHidden/>
          </w:rPr>
          <w:tab/>
        </w:r>
        <w:r>
          <w:rPr>
            <w:webHidden/>
          </w:rPr>
          <w:fldChar w:fldCharType="begin"/>
        </w:r>
        <w:r>
          <w:rPr>
            <w:webHidden/>
          </w:rPr>
          <w:instrText xml:space="preserve"> PAGEREF _Toc104287728 \h </w:instrText>
        </w:r>
      </w:ins>
      <w:r>
        <w:rPr>
          <w:webHidden/>
        </w:rPr>
      </w:r>
      <w:r>
        <w:rPr>
          <w:webHidden/>
        </w:rPr>
        <w:fldChar w:fldCharType="separate"/>
      </w:r>
      <w:ins w:id="79" w:author="CATT-Ming" w:date="2022-05-24T12:28:00Z">
        <w:r>
          <w:rPr>
            <w:webHidden/>
          </w:rPr>
          <w:t>13</w:t>
        </w:r>
        <w:r>
          <w:rPr>
            <w:webHidden/>
          </w:rPr>
          <w:fldChar w:fldCharType="end"/>
        </w:r>
        <w:r w:rsidRPr="00E97A89">
          <w:rPr>
            <w:rStyle w:val="Hyperlink"/>
          </w:rPr>
          <w:fldChar w:fldCharType="end"/>
        </w:r>
      </w:ins>
    </w:p>
    <w:p w14:paraId="61095E2F" w14:textId="77777777" w:rsidR="00BB1CA2" w:rsidRDefault="00BB1CA2">
      <w:pPr>
        <w:pStyle w:val="TOC2"/>
        <w:rPr>
          <w:ins w:id="80" w:author="CATT-Ming" w:date="2022-05-24T12:28:00Z"/>
          <w:rFonts w:asciiTheme="minorHAnsi" w:eastAsiaTheme="minorEastAsia" w:hAnsiTheme="minorHAnsi" w:cstheme="minorBidi"/>
          <w:sz w:val="22"/>
          <w:szCs w:val="22"/>
          <w:lang w:val="en-US" w:eastAsia="zh-CN"/>
        </w:rPr>
      </w:pPr>
      <w:ins w:id="81" w:author="CATT-Ming" w:date="2022-05-24T12:28:00Z">
        <w:r w:rsidRPr="00E97A89">
          <w:rPr>
            <w:rStyle w:val="Hyperlink"/>
          </w:rPr>
          <w:fldChar w:fldCharType="begin"/>
        </w:r>
        <w:r w:rsidRPr="00E97A89">
          <w:rPr>
            <w:rStyle w:val="Hyperlink"/>
          </w:rPr>
          <w:instrText xml:space="preserve"> </w:instrText>
        </w:r>
        <w:r>
          <w:instrText>HYPERLINK \l "_Toc104287729"</w:instrText>
        </w:r>
        <w:r w:rsidRPr="00E97A89">
          <w:rPr>
            <w:rStyle w:val="Hyperlink"/>
          </w:rPr>
          <w:instrText xml:space="preserve"> </w:instrText>
        </w:r>
        <w:r w:rsidRPr="00E97A89">
          <w:rPr>
            <w:rStyle w:val="Hyperlink"/>
          </w:rPr>
          <w:fldChar w:fldCharType="separate"/>
        </w:r>
        <w:r w:rsidRPr="00E97A89">
          <w:rPr>
            <w:rStyle w:val="Hyperlink"/>
            <w:lang w:eastAsia="ko-KR"/>
          </w:rPr>
          <w:t>5.</w:t>
        </w:r>
        <w:r w:rsidRPr="00E97A89">
          <w:rPr>
            <w:rStyle w:val="Hyperlink"/>
            <w:lang w:eastAsia="zh-CN"/>
          </w:rPr>
          <w:t>6</w:t>
        </w:r>
        <w:r>
          <w:rPr>
            <w:rFonts w:asciiTheme="minorHAnsi" w:eastAsiaTheme="minorEastAsia" w:hAnsiTheme="minorHAnsi" w:cstheme="minorBidi"/>
            <w:sz w:val="22"/>
            <w:szCs w:val="22"/>
            <w:lang w:val="en-US" w:eastAsia="zh-CN"/>
          </w:rPr>
          <w:tab/>
        </w:r>
        <w:r w:rsidRPr="00E97A89">
          <w:rPr>
            <w:rStyle w:val="Hyperlink"/>
            <w:lang w:eastAsia="ko-KR"/>
          </w:rPr>
          <w:t>Key Issue</w:t>
        </w:r>
        <w:r w:rsidRPr="00E97A89">
          <w:rPr>
            <w:rStyle w:val="Hyperlink"/>
            <w:lang w:eastAsia="zh-CN"/>
          </w:rPr>
          <w:t xml:space="preserve"> #6</w:t>
        </w:r>
        <w:r w:rsidRPr="00E97A89">
          <w:rPr>
            <w:rStyle w:val="Hyperlink"/>
            <w:lang w:eastAsia="ko-KR"/>
          </w:rPr>
          <w:t xml:space="preserve">: </w:t>
        </w:r>
        <w:r w:rsidRPr="00E97A89">
          <w:rPr>
            <w:rStyle w:val="Hyperlink"/>
            <w:lang w:eastAsia="zh-CN"/>
          </w:rPr>
          <w:t>UE Positioning without UE/User Awareness</w:t>
        </w:r>
        <w:r>
          <w:rPr>
            <w:webHidden/>
          </w:rPr>
          <w:tab/>
        </w:r>
        <w:r>
          <w:rPr>
            <w:webHidden/>
          </w:rPr>
          <w:fldChar w:fldCharType="begin"/>
        </w:r>
        <w:r>
          <w:rPr>
            <w:webHidden/>
          </w:rPr>
          <w:instrText xml:space="preserve"> PAGEREF _Toc104287729 \h </w:instrText>
        </w:r>
      </w:ins>
      <w:r>
        <w:rPr>
          <w:webHidden/>
        </w:rPr>
      </w:r>
      <w:r>
        <w:rPr>
          <w:webHidden/>
        </w:rPr>
        <w:fldChar w:fldCharType="separate"/>
      </w:r>
      <w:ins w:id="82" w:author="CATT-Ming" w:date="2022-05-24T12:28:00Z">
        <w:r>
          <w:rPr>
            <w:webHidden/>
          </w:rPr>
          <w:t>14</w:t>
        </w:r>
        <w:r>
          <w:rPr>
            <w:webHidden/>
          </w:rPr>
          <w:fldChar w:fldCharType="end"/>
        </w:r>
        <w:r w:rsidRPr="00E97A89">
          <w:rPr>
            <w:rStyle w:val="Hyperlink"/>
          </w:rPr>
          <w:fldChar w:fldCharType="end"/>
        </w:r>
      </w:ins>
    </w:p>
    <w:p w14:paraId="3F6F2CE4" w14:textId="77777777" w:rsidR="00BB1CA2" w:rsidRDefault="00BB1CA2">
      <w:pPr>
        <w:pStyle w:val="TOC3"/>
        <w:rPr>
          <w:ins w:id="83" w:author="CATT-Ming" w:date="2022-05-24T12:28:00Z"/>
          <w:rFonts w:asciiTheme="minorHAnsi" w:eastAsiaTheme="minorEastAsia" w:hAnsiTheme="minorHAnsi" w:cstheme="minorBidi"/>
          <w:sz w:val="22"/>
          <w:szCs w:val="22"/>
          <w:lang w:val="en-US" w:eastAsia="zh-CN"/>
        </w:rPr>
      </w:pPr>
      <w:ins w:id="84" w:author="CATT-Ming" w:date="2022-05-24T12:28:00Z">
        <w:r w:rsidRPr="00E97A89">
          <w:rPr>
            <w:rStyle w:val="Hyperlink"/>
          </w:rPr>
          <w:fldChar w:fldCharType="begin"/>
        </w:r>
        <w:r w:rsidRPr="00E97A89">
          <w:rPr>
            <w:rStyle w:val="Hyperlink"/>
          </w:rPr>
          <w:instrText xml:space="preserve"> </w:instrText>
        </w:r>
        <w:r>
          <w:instrText>HYPERLINK \l "_Toc104287730"</w:instrText>
        </w:r>
        <w:r w:rsidRPr="00E97A89">
          <w:rPr>
            <w:rStyle w:val="Hyperlink"/>
          </w:rPr>
          <w:instrText xml:space="preserve"> </w:instrText>
        </w:r>
        <w:r w:rsidRPr="00E97A89">
          <w:rPr>
            <w:rStyle w:val="Hyperlink"/>
          </w:rPr>
          <w:fldChar w:fldCharType="separate"/>
        </w:r>
        <w:r w:rsidRPr="00E97A89">
          <w:rPr>
            <w:rStyle w:val="Hyperlink"/>
            <w:lang w:eastAsia="ko-KR"/>
          </w:rPr>
          <w:t>5.</w:t>
        </w:r>
        <w:r w:rsidRPr="00E97A89">
          <w:rPr>
            <w:rStyle w:val="Hyperlink"/>
            <w:lang w:eastAsia="zh-CN"/>
          </w:rPr>
          <w:t>6</w:t>
        </w:r>
        <w:r w:rsidRPr="00E97A89">
          <w:rPr>
            <w:rStyle w:val="Hyperlink"/>
            <w:lang w:eastAsia="ko-KR"/>
          </w:rPr>
          <w:t>.1</w:t>
        </w:r>
        <w:r>
          <w:rPr>
            <w:rFonts w:asciiTheme="minorHAnsi" w:eastAsiaTheme="minorEastAsia" w:hAnsiTheme="minorHAnsi" w:cstheme="minorBidi"/>
            <w:sz w:val="22"/>
            <w:szCs w:val="22"/>
            <w:lang w:val="en-US" w:eastAsia="zh-CN"/>
          </w:rPr>
          <w:tab/>
        </w:r>
        <w:r w:rsidRPr="00E97A89">
          <w:rPr>
            <w:rStyle w:val="Hyperlink"/>
            <w:lang w:eastAsia="ko-KR"/>
          </w:rPr>
          <w:t>Description</w:t>
        </w:r>
        <w:r>
          <w:rPr>
            <w:webHidden/>
          </w:rPr>
          <w:tab/>
        </w:r>
        <w:r>
          <w:rPr>
            <w:webHidden/>
          </w:rPr>
          <w:fldChar w:fldCharType="begin"/>
        </w:r>
        <w:r>
          <w:rPr>
            <w:webHidden/>
          </w:rPr>
          <w:instrText xml:space="preserve"> PAGEREF _Toc104287730 \h </w:instrText>
        </w:r>
      </w:ins>
      <w:r>
        <w:rPr>
          <w:webHidden/>
        </w:rPr>
      </w:r>
      <w:r>
        <w:rPr>
          <w:webHidden/>
        </w:rPr>
        <w:fldChar w:fldCharType="separate"/>
      </w:r>
      <w:ins w:id="85" w:author="CATT-Ming" w:date="2022-05-24T12:28:00Z">
        <w:r>
          <w:rPr>
            <w:webHidden/>
          </w:rPr>
          <w:t>14</w:t>
        </w:r>
        <w:r>
          <w:rPr>
            <w:webHidden/>
          </w:rPr>
          <w:fldChar w:fldCharType="end"/>
        </w:r>
        <w:r w:rsidRPr="00E97A89">
          <w:rPr>
            <w:rStyle w:val="Hyperlink"/>
          </w:rPr>
          <w:fldChar w:fldCharType="end"/>
        </w:r>
      </w:ins>
    </w:p>
    <w:p w14:paraId="271A05EA" w14:textId="77777777" w:rsidR="00BB1CA2" w:rsidRDefault="00BB1CA2">
      <w:pPr>
        <w:pStyle w:val="TOC2"/>
        <w:rPr>
          <w:ins w:id="86" w:author="CATT-Ming" w:date="2022-05-24T12:28:00Z"/>
          <w:rFonts w:asciiTheme="minorHAnsi" w:eastAsiaTheme="minorEastAsia" w:hAnsiTheme="minorHAnsi" w:cstheme="minorBidi"/>
          <w:sz w:val="22"/>
          <w:szCs w:val="22"/>
          <w:lang w:val="en-US" w:eastAsia="zh-CN"/>
        </w:rPr>
      </w:pPr>
      <w:ins w:id="87" w:author="CATT-Ming" w:date="2022-05-24T12:28:00Z">
        <w:r w:rsidRPr="00E97A89">
          <w:rPr>
            <w:rStyle w:val="Hyperlink"/>
          </w:rPr>
          <w:fldChar w:fldCharType="begin"/>
        </w:r>
        <w:r w:rsidRPr="00E97A89">
          <w:rPr>
            <w:rStyle w:val="Hyperlink"/>
          </w:rPr>
          <w:instrText xml:space="preserve"> </w:instrText>
        </w:r>
        <w:r>
          <w:instrText>HYPERLINK \l "_Toc104287731"</w:instrText>
        </w:r>
        <w:r w:rsidRPr="00E97A89">
          <w:rPr>
            <w:rStyle w:val="Hyperlink"/>
          </w:rPr>
          <w:instrText xml:space="preserve"> </w:instrText>
        </w:r>
        <w:r w:rsidRPr="00E97A89">
          <w:rPr>
            <w:rStyle w:val="Hyperlink"/>
          </w:rPr>
          <w:fldChar w:fldCharType="separate"/>
        </w:r>
        <w:r w:rsidRPr="00E97A89">
          <w:rPr>
            <w:rStyle w:val="Hyperlink"/>
            <w:lang w:eastAsia="ko-KR"/>
          </w:rPr>
          <w:t>5.7</w:t>
        </w:r>
        <w:r>
          <w:rPr>
            <w:rFonts w:asciiTheme="minorHAnsi" w:eastAsiaTheme="minorEastAsia" w:hAnsiTheme="minorHAnsi" w:cstheme="minorBidi"/>
            <w:sz w:val="22"/>
            <w:szCs w:val="22"/>
            <w:lang w:val="en-US" w:eastAsia="zh-CN"/>
          </w:rPr>
          <w:tab/>
        </w:r>
        <w:r w:rsidRPr="00E97A89">
          <w:rPr>
            <w:rStyle w:val="Hyperlink"/>
            <w:lang w:eastAsia="ko-KR"/>
          </w:rPr>
          <w:t>Key Issue #7: support of Positioning Reference Units and Reference UEs</w:t>
        </w:r>
        <w:r>
          <w:rPr>
            <w:webHidden/>
          </w:rPr>
          <w:tab/>
        </w:r>
        <w:r>
          <w:rPr>
            <w:webHidden/>
          </w:rPr>
          <w:fldChar w:fldCharType="begin"/>
        </w:r>
        <w:r>
          <w:rPr>
            <w:webHidden/>
          </w:rPr>
          <w:instrText xml:space="preserve"> PAGEREF _Toc104287731 \h </w:instrText>
        </w:r>
      </w:ins>
      <w:r>
        <w:rPr>
          <w:webHidden/>
        </w:rPr>
      </w:r>
      <w:r>
        <w:rPr>
          <w:webHidden/>
        </w:rPr>
        <w:fldChar w:fldCharType="separate"/>
      </w:r>
      <w:ins w:id="88" w:author="CATT-Ming" w:date="2022-05-24T12:28:00Z">
        <w:r>
          <w:rPr>
            <w:webHidden/>
          </w:rPr>
          <w:t>14</w:t>
        </w:r>
        <w:r>
          <w:rPr>
            <w:webHidden/>
          </w:rPr>
          <w:fldChar w:fldCharType="end"/>
        </w:r>
        <w:r w:rsidRPr="00E97A89">
          <w:rPr>
            <w:rStyle w:val="Hyperlink"/>
          </w:rPr>
          <w:fldChar w:fldCharType="end"/>
        </w:r>
      </w:ins>
    </w:p>
    <w:p w14:paraId="2C61A8BE" w14:textId="77777777" w:rsidR="00BB1CA2" w:rsidRDefault="00BB1CA2">
      <w:pPr>
        <w:pStyle w:val="TOC3"/>
        <w:rPr>
          <w:ins w:id="89" w:author="CATT-Ming" w:date="2022-05-24T12:28:00Z"/>
          <w:rFonts w:asciiTheme="minorHAnsi" w:eastAsiaTheme="minorEastAsia" w:hAnsiTheme="minorHAnsi" w:cstheme="minorBidi"/>
          <w:sz w:val="22"/>
          <w:szCs w:val="22"/>
          <w:lang w:val="en-US" w:eastAsia="zh-CN"/>
        </w:rPr>
      </w:pPr>
      <w:ins w:id="90" w:author="CATT-Ming" w:date="2022-05-24T12:28:00Z">
        <w:r w:rsidRPr="00E97A89">
          <w:rPr>
            <w:rStyle w:val="Hyperlink"/>
          </w:rPr>
          <w:fldChar w:fldCharType="begin"/>
        </w:r>
        <w:r w:rsidRPr="00E97A89">
          <w:rPr>
            <w:rStyle w:val="Hyperlink"/>
          </w:rPr>
          <w:instrText xml:space="preserve"> </w:instrText>
        </w:r>
        <w:r>
          <w:instrText>HYPERLINK \l "_Toc104287732"</w:instrText>
        </w:r>
        <w:r w:rsidRPr="00E97A89">
          <w:rPr>
            <w:rStyle w:val="Hyperlink"/>
          </w:rPr>
          <w:instrText xml:space="preserve"> </w:instrText>
        </w:r>
        <w:r w:rsidRPr="00E97A89">
          <w:rPr>
            <w:rStyle w:val="Hyperlink"/>
          </w:rPr>
          <w:fldChar w:fldCharType="separate"/>
        </w:r>
        <w:r w:rsidRPr="00E97A89">
          <w:rPr>
            <w:rStyle w:val="Hyperlink"/>
          </w:rPr>
          <w:t>5.7.1</w:t>
        </w:r>
        <w:r>
          <w:rPr>
            <w:rFonts w:asciiTheme="minorHAnsi" w:eastAsiaTheme="minorEastAsia" w:hAnsiTheme="minorHAnsi" w:cstheme="minorBidi"/>
            <w:sz w:val="22"/>
            <w:szCs w:val="22"/>
            <w:lang w:val="en-US" w:eastAsia="zh-CN"/>
          </w:rPr>
          <w:tab/>
        </w:r>
        <w:r w:rsidRPr="00E97A89">
          <w:rPr>
            <w:rStyle w:val="Hyperlink"/>
          </w:rPr>
          <w:t>Description</w:t>
        </w:r>
        <w:r>
          <w:rPr>
            <w:webHidden/>
          </w:rPr>
          <w:tab/>
        </w:r>
        <w:r>
          <w:rPr>
            <w:webHidden/>
          </w:rPr>
          <w:fldChar w:fldCharType="begin"/>
        </w:r>
        <w:r>
          <w:rPr>
            <w:webHidden/>
          </w:rPr>
          <w:instrText xml:space="preserve"> PAGEREF _Toc104287732 \h </w:instrText>
        </w:r>
      </w:ins>
      <w:r>
        <w:rPr>
          <w:webHidden/>
        </w:rPr>
      </w:r>
      <w:r>
        <w:rPr>
          <w:webHidden/>
        </w:rPr>
        <w:fldChar w:fldCharType="separate"/>
      </w:r>
      <w:ins w:id="91" w:author="CATT-Ming" w:date="2022-05-24T12:28:00Z">
        <w:r>
          <w:rPr>
            <w:webHidden/>
          </w:rPr>
          <w:t>14</w:t>
        </w:r>
        <w:r>
          <w:rPr>
            <w:webHidden/>
          </w:rPr>
          <w:fldChar w:fldCharType="end"/>
        </w:r>
        <w:r w:rsidRPr="00E97A89">
          <w:rPr>
            <w:rStyle w:val="Hyperlink"/>
          </w:rPr>
          <w:fldChar w:fldCharType="end"/>
        </w:r>
      </w:ins>
    </w:p>
    <w:p w14:paraId="3993467C" w14:textId="77777777" w:rsidR="00BB1CA2" w:rsidRDefault="00BB1CA2">
      <w:pPr>
        <w:pStyle w:val="TOC2"/>
        <w:rPr>
          <w:ins w:id="92" w:author="CATT-Ming" w:date="2022-05-24T12:28:00Z"/>
          <w:rFonts w:asciiTheme="minorHAnsi" w:eastAsiaTheme="minorEastAsia" w:hAnsiTheme="minorHAnsi" w:cstheme="minorBidi"/>
          <w:sz w:val="22"/>
          <w:szCs w:val="22"/>
          <w:lang w:val="en-US" w:eastAsia="zh-CN"/>
        </w:rPr>
      </w:pPr>
      <w:ins w:id="93" w:author="CATT-Ming" w:date="2022-05-24T12:28:00Z">
        <w:r w:rsidRPr="00E97A89">
          <w:rPr>
            <w:rStyle w:val="Hyperlink"/>
          </w:rPr>
          <w:fldChar w:fldCharType="begin"/>
        </w:r>
        <w:r w:rsidRPr="00E97A89">
          <w:rPr>
            <w:rStyle w:val="Hyperlink"/>
          </w:rPr>
          <w:instrText xml:space="preserve"> </w:instrText>
        </w:r>
        <w:r>
          <w:instrText>HYPERLINK \l "_Toc104287733"</w:instrText>
        </w:r>
        <w:r w:rsidRPr="00E97A89">
          <w:rPr>
            <w:rStyle w:val="Hyperlink"/>
          </w:rPr>
          <w:instrText xml:space="preserve"> </w:instrText>
        </w:r>
        <w:r w:rsidRPr="00E97A89">
          <w:rPr>
            <w:rStyle w:val="Hyperlink"/>
          </w:rPr>
          <w:fldChar w:fldCharType="separate"/>
        </w:r>
        <w:r w:rsidRPr="00E97A89">
          <w:rPr>
            <w:rStyle w:val="Hyperlink"/>
            <w:lang w:eastAsia="ko-KR"/>
          </w:rPr>
          <w:t>5.</w:t>
        </w:r>
        <w:r w:rsidRPr="00E97A89">
          <w:rPr>
            <w:rStyle w:val="Hyperlink"/>
            <w:lang w:eastAsia="zh-CN"/>
          </w:rPr>
          <w:t>8</w:t>
        </w:r>
        <w:r>
          <w:rPr>
            <w:rFonts w:asciiTheme="minorHAnsi" w:eastAsiaTheme="minorEastAsia" w:hAnsiTheme="minorHAnsi" w:cstheme="minorBidi"/>
            <w:sz w:val="22"/>
            <w:szCs w:val="22"/>
            <w:lang w:val="en-US" w:eastAsia="zh-CN"/>
          </w:rPr>
          <w:tab/>
        </w:r>
        <w:r w:rsidRPr="00E97A89">
          <w:rPr>
            <w:rStyle w:val="Hyperlink"/>
            <w:lang w:eastAsia="ko-KR"/>
          </w:rPr>
          <w:t xml:space="preserve">Key Issue </w:t>
        </w:r>
        <w:r w:rsidRPr="00E97A89">
          <w:rPr>
            <w:rStyle w:val="Hyperlink"/>
            <w:lang w:eastAsia="zh-CN"/>
          </w:rPr>
          <w:t>#</w:t>
        </w:r>
        <w:r w:rsidRPr="00E97A89">
          <w:rPr>
            <w:rStyle w:val="Hyperlink"/>
            <w:rFonts w:eastAsia="SimSun" w:cs="Arial"/>
            <w:lang w:eastAsia="zh-CN"/>
          </w:rPr>
          <w:t>8</w:t>
        </w:r>
        <w:r w:rsidRPr="00E97A89">
          <w:rPr>
            <w:rStyle w:val="Hyperlink"/>
            <w:lang w:eastAsia="ko-KR"/>
          </w:rPr>
          <w:t>: support of location service continuity in case of UE mobility</w:t>
        </w:r>
        <w:r>
          <w:rPr>
            <w:webHidden/>
          </w:rPr>
          <w:tab/>
        </w:r>
        <w:r>
          <w:rPr>
            <w:webHidden/>
          </w:rPr>
          <w:fldChar w:fldCharType="begin"/>
        </w:r>
        <w:r>
          <w:rPr>
            <w:webHidden/>
          </w:rPr>
          <w:instrText xml:space="preserve"> PAGEREF _Toc104287733 \h </w:instrText>
        </w:r>
      </w:ins>
      <w:r>
        <w:rPr>
          <w:webHidden/>
        </w:rPr>
      </w:r>
      <w:r>
        <w:rPr>
          <w:webHidden/>
        </w:rPr>
        <w:fldChar w:fldCharType="separate"/>
      </w:r>
      <w:ins w:id="94" w:author="CATT-Ming" w:date="2022-05-24T12:28:00Z">
        <w:r>
          <w:rPr>
            <w:webHidden/>
          </w:rPr>
          <w:t>15</w:t>
        </w:r>
        <w:r>
          <w:rPr>
            <w:webHidden/>
          </w:rPr>
          <w:fldChar w:fldCharType="end"/>
        </w:r>
        <w:r w:rsidRPr="00E97A89">
          <w:rPr>
            <w:rStyle w:val="Hyperlink"/>
          </w:rPr>
          <w:fldChar w:fldCharType="end"/>
        </w:r>
      </w:ins>
    </w:p>
    <w:p w14:paraId="6203C522" w14:textId="77777777" w:rsidR="00BB1CA2" w:rsidRDefault="00BB1CA2">
      <w:pPr>
        <w:pStyle w:val="TOC3"/>
        <w:rPr>
          <w:ins w:id="95" w:author="CATT-Ming" w:date="2022-05-24T12:28:00Z"/>
          <w:rFonts w:asciiTheme="minorHAnsi" w:eastAsiaTheme="minorEastAsia" w:hAnsiTheme="minorHAnsi" w:cstheme="minorBidi"/>
          <w:sz w:val="22"/>
          <w:szCs w:val="22"/>
          <w:lang w:val="en-US" w:eastAsia="zh-CN"/>
        </w:rPr>
      </w:pPr>
      <w:ins w:id="96" w:author="CATT-Ming" w:date="2022-05-24T12:28:00Z">
        <w:r w:rsidRPr="00E97A89">
          <w:rPr>
            <w:rStyle w:val="Hyperlink"/>
          </w:rPr>
          <w:fldChar w:fldCharType="begin"/>
        </w:r>
        <w:r w:rsidRPr="00E97A89">
          <w:rPr>
            <w:rStyle w:val="Hyperlink"/>
          </w:rPr>
          <w:instrText xml:space="preserve"> </w:instrText>
        </w:r>
        <w:r>
          <w:instrText>HYPERLINK \l "_Toc104287734"</w:instrText>
        </w:r>
        <w:r w:rsidRPr="00E97A89">
          <w:rPr>
            <w:rStyle w:val="Hyperlink"/>
          </w:rPr>
          <w:instrText xml:space="preserve"> </w:instrText>
        </w:r>
        <w:r w:rsidRPr="00E97A89">
          <w:rPr>
            <w:rStyle w:val="Hyperlink"/>
          </w:rPr>
          <w:fldChar w:fldCharType="separate"/>
        </w:r>
        <w:r w:rsidRPr="00E97A89">
          <w:rPr>
            <w:rStyle w:val="Hyperlink"/>
          </w:rPr>
          <w:t>5.</w:t>
        </w:r>
        <w:r w:rsidRPr="00E97A89">
          <w:rPr>
            <w:rStyle w:val="Hyperlink"/>
            <w:lang w:eastAsia="zh-CN"/>
          </w:rPr>
          <w:t>8</w:t>
        </w:r>
        <w:r w:rsidRPr="00E97A89">
          <w:rPr>
            <w:rStyle w:val="Hyperlink"/>
          </w:rPr>
          <w:t>.1</w:t>
        </w:r>
        <w:r>
          <w:rPr>
            <w:rFonts w:asciiTheme="minorHAnsi" w:eastAsiaTheme="minorEastAsia" w:hAnsiTheme="minorHAnsi" w:cstheme="minorBidi"/>
            <w:sz w:val="22"/>
            <w:szCs w:val="22"/>
            <w:lang w:val="en-US" w:eastAsia="zh-CN"/>
          </w:rPr>
          <w:tab/>
        </w:r>
        <w:r w:rsidRPr="00E97A89">
          <w:rPr>
            <w:rStyle w:val="Hyperlink"/>
          </w:rPr>
          <w:t>Description</w:t>
        </w:r>
        <w:r>
          <w:rPr>
            <w:webHidden/>
          </w:rPr>
          <w:tab/>
        </w:r>
        <w:r>
          <w:rPr>
            <w:webHidden/>
          </w:rPr>
          <w:fldChar w:fldCharType="begin"/>
        </w:r>
        <w:r>
          <w:rPr>
            <w:webHidden/>
          </w:rPr>
          <w:instrText xml:space="preserve"> PAGEREF _Toc104287734 \h </w:instrText>
        </w:r>
      </w:ins>
      <w:r>
        <w:rPr>
          <w:webHidden/>
        </w:rPr>
      </w:r>
      <w:r>
        <w:rPr>
          <w:webHidden/>
        </w:rPr>
        <w:fldChar w:fldCharType="separate"/>
      </w:r>
      <w:ins w:id="97" w:author="CATT-Ming" w:date="2022-05-24T12:28:00Z">
        <w:r>
          <w:rPr>
            <w:webHidden/>
          </w:rPr>
          <w:t>15</w:t>
        </w:r>
        <w:r>
          <w:rPr>
            <w:webHidden/>
          </w:rPr>
          <w:fldChar w:fldCharType="end"/>
        </w:r>
        <w:r w:rsidRPr="00E97A89">
          <w:rPr>
            <w:rStyle w:val="Hyperlink"/>
          </w:rPr>
          <w:fldChar w:fldCharType="end"/>
        </w:r>
      </w:ins>
    </w:p>
    <w:p w14:paraId="45AE8B22" w14:textId="77777777" w:rsidR="00BB1CA2" w:rsidRDefault="00BB1CA2">
      <w:pPr>
        <w:pStyle w:val="TOC2"/>
        <w:rPr>
          <w:ins w:id="98" w:author="CATT-Ming" w:date="2022-05-24T12:28:00Z"/>
          <w:rFonts w:asciiTheme="minorHAnsi" w:eastAsiaTheme="minorEastAsia" w:hAnsiTheme="minorHAnsi" w:cstheme="minorBidi"/>
          <w:sz w:val="22"/>
          <w:szCs w:val="22"/>
          <w:lang w:val="en-US" w:eastAsia="zh-CN"/>
        </w:rPr>
      </w:pPr>
      <w:ins w:id="99" w:author="CATT-Ming" w:date="2022-05-24T12:28:00Z">
        <w:r w:rsidRPr="00E97A89">
          <w:rPr>
            <w:rStyle w:val="Hyperlink"/>
          </w:rPr>
          <w:fldChar w:fldCharType="begin"/>
        </w:r>
        <w:r w:rsidRPr="00E97A89">
          <w:rPr>
            <w:rStyle w:val="Hyperlink"/>
          </w:rPr>
          <w:instrText xml:space="preserve"> </w:instrText>
        </w:r>
        <w:r>
          <w:instrText>HYPERLINK \l "_Toc104287735"</w:instrText>
        </w:r>
        <w:r w:rsidRPr="00E97A89">
          <w:rPr>
            <w:rStyle w:val="Hyperlink"/>
          </w:rPr>
          <w:instrText xml:space="preserve"> </w:instrText>
        </w:r>
        <w:r w:rsidRPr="00E97A89">
          <w:rPr>
            <w:rStyle w:val="Hyperlink"/>
          </w:rPr>
          <w:fldChar w:fldCharType="separate"/>
        </w:r>
        <w:r w:rsidRPr="00E97A89">
          <w:rPr>
            <w:rStyle w:val="Hyperlink"/>
            <w:lang w:eastAsia="ko-KR"/>
          </w:rPr>
          <w:t>5.</w:t>
        </w:r>
        <w:r w:rsidRPr="00E97A89">
          <w:rPr>
            <w:rStyle w:val="Hyperlink"/>
            <w:lang w:eastAsia="zh-CN"/>
          </w:rPr>
          <w:t>9</w:t>
        </w:r>
        <w:r>
          <w:rPr>
            <w:rFonts w:asciiTheme="minorHAnsi" w:eastAsiaTheme="minorEastAsia" w:hAnsiTheme="minorHAnsi" w:cstheme="minorBidi"/>
            <w:sz w:val="22"/>
            <w:szCs w:val="22"/>
            <w:lang w:val="en-US" w:eastAsia="zh-CN"/>
          </w:rPr>
          <w:tab/>
        </w:r>
        <w:r w:rsidRPr="00E97A89">
          <w:rPr>
            <w:rStyle w:val="Hyperlink"/>
            <w:lang w:eastAsia="ko-KR"/>
          </w:rPr>
          <w:t>Key Issue</w:t>
        </w:r>
        <w:r w:rsidRPr="00E97A89">
          <w:rPr>
            <w:rStyle w:val="Hyperlink"/>
            <w:lang w:eastAsia="zh-CN"/>
          </w:rPr>
          <w:t xml:space="preserve"> #9</w:t>
        </w:r>
        <w:r w:rsidRPr="00E97A89">
          <w:rPr>
            <w:rStyle w:val="Hyperlink"/>
            <w:lang w:eastAsia="ko-KR"/>
          </w:rPr>
          <w:t xml:space="preserve">: </w:t>
        </w:r>
        <w:r w:rsidRPr="00E97A89">
          <w:rPr>
            <w:rStyle w:val="Hyperlink"/>
            <w:lang w:eastAsia="zh-CN"/>
          </w:rPr>
          <w:t>Support of Positioning Requirements Related to Satellite Access</w:t>
        </w:r>
        <w:r>
          <w:rPr>
            <w:webHidden/>
          </w:rPr>
          <w:tab/>
        </w:r>
        <w:r>
          <w:rPr>
            <w:webHidden/>
          </w:rPr>
          <w:fldChar w:fldCharType="begin"/>
        </w:r>
        <w:r>
          <w:rPr>
            <w:webHidden/>
          </w:rPr>
          <w:instrText xml:space="preserve"> PAGEREF _Toc104287735 \h </w:instrText>
        </w:r>
      </w:ins>
      <w:r>
        <w:rPr>
          <w:webHidden/>
        </w:rPr>
      </w:r>
      <w:r>
        <w:rPr>
          <w:webHidden/>
        </w:rPr>
        <w:fldChar w:fldCharType="separate"/>
      </w:r>
      <w:ins w:id="100" w:author="CATT-Ming" w:date="2022-05-24T12:28:00Z">
        <w:r>
          <w:rPr>
            <w:webHidden/>
          </w:rPr>
          <w:t>15</w:t>
        </w:r>
        <w:r>
          <w:rPr>
            <w:webHidden/>
          </w:rPr>
          <w:fldChar w:fldCharType="end"/>
        </w:r>
        <w:r w:rsidRPr="00E97A89">
          <w:rPr>
            <w:rStyle w:val="Hyperlink"/>
          </w:rPr>
          <w:fldChar w:fldCharType="end"/>
        </w:r>
      </w:ins>
    </w:p>
    <w:p w14:paraId="541C72C3" w14:textId="77777777" w:rsidR="00BB1CA2" w:rsidRDefault="00BB1CA2">
      <w:pPr>
        <w:pStyle w:val="TOC3"/>
        <w:rPr>
          <w:ins w:id="101" w:author="CATT-Ming" w:date="2022-05-24T12:28:00Z"/>
          <w:rFonts w:asciiTheme="minorHAnsi" w:eastAsiaTheme="minorEastAsia" w:hAnsiTheme="minorHAnsi" w:cstheme="minorBidi"/>
          <w:sz w:val="22"/>
          <w:szCs w:val="22"/>
          <w:lang w:val="en-US" w:eastAsia="zh-CN"/>
        </w:rPr>
      </w:pPr>
      <w:ins w:id="102" w:author="CATT-Ming" w:date="2022-05-24T12:28:00Z">
        <w:r w:rsidRPr="00E97A89">
          <w:rPr>
            <w:rStyle w:val="Hyperlink"/>
          </w:rPr>
          <w:fldChar w:fldCharType="begin"/>
        </w:r>
        <w:r w:rsidRPr="00E97A89">
          <w:rPr>
            <w:rStyle w:val="Hyperlink"/>
          </w:rPr>
          <w:instrText xml:space="preserve"> </w:instrText>
        </w:r>
        <w:r>
          <w:instrText>HYPERLINK \l "_Toc104287736"</w:instrText>
        </w:r>
        <w:r w:rsidRPr="00E97A89">
          <w:rPr>
            <w:rStyle w:val="Hyperlink"/>
          </w:rPr>
          <w:instrText xml:space="preserve"> </w:instrText>
        </w:r>
        <w:r w:rsidRPr="00E97A89">
          <w:rPr>
            <w:rStyle w:val="Hyperlink"/>
          </w:rPr>
          <w:fldChar w:fldCharType="separate"/>
        </w:r>
        <w:r w:rsidRPr="00E97A89">
          <w:rPr>
            <w:rStyle w:val="Hyperlink"/>
            <w:lang w:eastAsia="ko-KR"/>
          </w:rPr>
          <w:t>5.</w:t>
        </w:r>
        <w:r w:rsidRPr="00E97A89">
          <w:rPr>
            <w:rStyle w:val="Hyperlink"/>
            <w:lang w:eastAsia="zh-CN"/>
          </w:rPr>
          <w:t>9</w:t>
        </w:r>
        <w:r w:rsidRPr="00E97A89">
          <w:rPr>
            <w:rStyle w:val="Hyperlink"/>
            <w:lang w:eastAsia="ko-KR"/>
          </w:rPr>
          <w:t>.1</w:t>
        </w:r>
        <w:r>
          <w:rPr>
            <w:rFonts w:asciiTheme="minorHAnsi" w:eastAsiaTheme="minorEastAsia" w:hAnsiTheme="minorHAnsi" w:cstheme="minorBidi"/>
            <w:sz w:val="22"/>
            <w:szCs w:val="22"/>
            <w:lang w:val="en-US" w:eastAsia="zh-CN"/>
          </w:rPr>
          <w:tab/>
        </w:r>
        <w:r w:rsidRPr="00E97A89">
          <w:rPr>
            <w:rStyle w:val="Hyperlink"/>
            <w:lang w:eastAsia="ko-KR"/>
          </w:rPr>
          <w:t>Description</w:t>
        </w:r>
        <w:r>
          <w:rPr>
            <w:webHidden/>
          </w:rPr>
          <w:tab/>
        </w:r>
        <w:r>
          <w:rPr>
            <w:webHidden/>
          </w:rPr>
          <w:fldChar w:fldCharType="begin"/>
        </w:r>
        <w:r>
          <w:rPr>
            <w:webHidden/>
          </w:rPr>
          <w:instrText xml:space="preserve"> PAGEREF _Toc104287736 \h </w:instrText>
        </w:r>
      </w:ins>
      <w:r>
        <w:rPr>
          <w:webHidden/>
        </w:rPr>
      </w:r>
      <w:r>
        <w:rPr>
          <w:webHidden/>
        </w:rPr>
        <w:fldChar w:fldCharType="separate"/>
      </w:r>
      <w:ins w:id="103" w:author="CATT-Ming" w:date="2022-05-24T12:28:00Z">
        <w:r>
          <w:rPr>
            <w:webHidden/>
          </w:rPr>
          <w:t>15</w:t>
        </w:r>
        <w:r>
          <w:rPr>
            <w:webHidden/>
          </w:rPr>
          <w:fldChar w:fldCharType="end"/>
        </w:r>
        <w:r w:rsidRPr="00E97A89">
          <w:rPr>
            <w:rStyle w:val="Hyperlink"/>
          </w:rPr>
          <w:fldChar w:fldCharType="end"/>
        </w:r>
      </w:ins>
    </w:p>
    <w:p w14:paraId="626B93C1" w14:textId="77777777" w:rsidR="00BB1CA2" w:rsidRDefault="00BB1CA2">
      <w:pPr>
        <w:pStyle w:val="TOC2"/>
        <w:rPr>
          <w:ins w:id="104" w:author="CATT-Ming" w:date="2022-05-24T12:28:00Z"/>
          <w:rFonts w:asciiTheme="minorHAnsi" w:eastAsiaTheme="minorEastAsia" w:hAnsiTheme="minorHAnsi" w:cstheme="minorBidi"/>
          <w:sz w:val="22"/>
          <w:szCs w:val="22"/>
          <w:lang w:val="en-US" w:eastAsia="zh-CN"/>
        </w:rPr>
      </w:pPr>
      <w:ins w:id="105" w:author="CATT-Ming" w:date="2022-05-24T12:28:00Z">
        <w:r w:rsidRPr="00E97A89">
          <w:rPr>
            <w:rStyle w:val="Hyperlink"/>
          </w:rPr>
          <w:fldChar w:fldCharType="begin"/>
        </w:r>
        <w:r w:rsidRPr="00E97A89">
          <w:rPr>
            <w:rStyle w:val="Hyperlink"/>
          </w:rPr>
          <w:instrText xml:space="preserve"> </w:instrText>
        </w:r>
        <w:r>
          <w:instrText>HYPERLINK \l "_Toc104287737"</w:instrText>
        </w:r>
        <w:r w:rsidRPr="00E97A89">
          <w:rPr>
            <w:rStyle w:val="Hyperlink"/>
          </w:rPr>
          <w:instrText xml:space="preserve"> </w:instrText>
        </w:r>
        <w:r w:rsidRPr="00E97A89">
          <w:rPr>
            <w:rStyle w:val="Hyperlink"/>
          </w:rPr>
          <w:fldChar w:fldCharType="separate"/>
        </w:r>
        <w:r w:rsidRPr="00E97A89">
          <w:rPr>
            <w:rStyle w:val="Hyperlink"/>
          </w:rPr>
          <w:t>5.</w:t>
        </w:r>
        <w:r w:rsidRPr="00E97A89">
          <w:rPr>
            <w:rStyle w:val="Hyperlink"/>
            <w:lang w:eastAsia="zh-CN"/>
          </w:rPr>
          <w:t>10</w:t>
        </w:r>
        <w:r>
          <w:rPr>
            <w:rFonts w:asciiTheme="minorHAnsi" w:eastAsiaTheme="minorEastAsia" w:hAnsiTheme="minorHAnsi" w:cstheme="minorBidi"/>
            <w:sz w:val="22"/>
            <w:szCs w:val="22"/>
            <w:lang w:val="en-US" w:eastAsia="zh-CN"/>
          </w:rPr>
          <w:tab/>
        </w:r>
        <w:r w:rsidRPr="00E97A89">
          <w:rPr>
            <w:rStyle w:val="Hyperlink"/>
          </w:rPr>
          <w:t xml:space="preserve">Key Issue </w:t>
        </w:r>
        <w:r w:rsidRPr="00E97A89">
          <w:rPr>
            <w:rStyle w:val="Hyperlink"/>
            <w:lang w:eastAsia="zh-CN"/>
          </w:rPr>
          <w:t>#10</w:t>
        </w:r>
        <w:r w:rsidRPr="00E97A89">
          <w:rPr>
            <w:rStyle w:val="Hyperlink"/>
          </w:rPr>
          <w:t>: Support of Reduced Latency</w:t>
        </w:r>
        <w:r>
          <w:rPr>
            <w:webHidden/>
          </w:rPr>
          <w:tab/>
        </w:r>
        <w:r>
          <w:rPr>
            <w:webHidden/>
          </w:rPr>
          <w:fldChar w:fldCharType="begin"/>
        </w:r>
        <w:r>
          <w:rPr>
            <w:webHidden/>
          </w:rPr>
          <w:instrText xml:space="preserve"> PAGEREF _Toc104287737 \h </w:instrText>
        </w:r>
      </w:ins>
      <w:r>
        <w:rPr>
          <w:webHidden/>
        </w:rPr>
      </w:r>
      <w:r>
        <w:rPr>
          <w:webHidden/>
        </w:rPr>
        <w:fldChar w:fldCharType="separate"/>
      </w:r>
      <w:ins w:id="106" w:author="CATT-Ming" w:date="2022-05-24T12:28:00Z">
        <w:r>
          <w:rPr>
            <w:webHidden/>
          </w:rPr>
          <w:t>16</w:t>
        </w:r>
        <w:r>
          <w:rPr>
            <w:webHidden/>
          </w:rPr>
          <w:fldChar w:fldCharType="end"/>
        </w:r>
        <w:r w:rsidRPr="00E97A89">
          <w:rPr>
            <w:rStyle w:val="Hyperlink"/>
          </w:rPr>
          <w:fldChar w:fldCharType="end"/>
        </w:r>
      </w:ins>
    </w:p>
    <w:p w14:paraId="5410490D" w14:textId="77777777" w:rsidR="00BB1CA2" w:rsidRDefault="00BB1CA2">
      <w:pPr>
        <w:pStyle w:val="TOC3"/>
        <w:rPr>
          <w:ins w:id="107" w:author="CATT-Ming" w:date="2022-05-24T12:28:00Z"/>
          <w:rFonts w:asciiTheme="minorHAnsi" w:eastAsiaTheme="minorEastAsia" w:hAnsiTheme="minorHAnsi" w:cstheme="minorBidi"/>
          <w:sz w:val="22"/>
          <w:szCs w:val="22"/>
          <w:lang w:val="en-US" w:eastAsia="zh-CN"/>
        </w:rPr>
      </w:pPr>
      <w:ins w:id="108" w:author="CATT-Ming" w:date="2022-05-24T12:28:00Z">
        <w:r w:rsidRPr="00E97A89">
          <w:rPr>
            <w:rStyle w:val="Hyperlink"/>
          </w:rPr>
          <w:fldChar w:fldCharType="begin"/>
        </w:r>
        <w:r w:rsidRPr="00E97A89">
          <w:rPr>
            <w:rStyle w:val="Hyperlink"/>
          </w:rPr>
          <w:instrText xml:space="preserve"> </w:instrText>
        </w:r>
        <w:r>
          <w:instrText>HYPERLINK \l "_Toc104287738"</w:instrText>
        </w:r>
        <w:r w:rsidRPr="00E97A89">
          <w:rPr>
            <w:rStyle w:val="Hyperlink"/>
          </w:rPr>
          <w:instrText xml:space="preserve"> </w:instrText>
        </w:r>
        <w:r w:rsidRPr="00E97A89">
          <w:rPr>
            <w:rStyle w:val="Hyperlink"/>
          </w:rPr>
          <w:fldChar w:fldCharType="separate"/>
        </w:r>
        <w:r w:rsidRPr="00E97A89">
          <w:rPr>
            <w:rStyle w:val="Hyperlink"/>
          </w:rPr>
          <w:t>5.</w:t>
        </w:r>
        <w:r w:rsidRPr="00E97A89">
          <w:rPr>
            <w:rStyle w:val="Hyperlink"/>
            <w:lang w:eastAsia="zh-CN"/>
          </w:rPr>
          <w:t>10</w:t>
        </w:r>
        <w:r w:rsidRPr="00E97A89">
          <w:rPr>
            <w:rStyle w:val="Hyperlink"/>
          </w:rPr>
          <w:t>.1</w:t>
        </w:r>
        <w:r>
          <w:rPr>
            <w:rFonts w:asciiTheme="minorHAnsi" w:eastAsiaTheme="minorEastAsia" w:hAnsiTheme="minorHAnsi" w:cstheme="minorBidi"/>
            <w:sz w:val="22"/>
            <w:szCs w:val="22"/>
            <w:lang w:val="en-US" w:eastAsia="zh-CN"/>
          </w:rPr>
          <w:tab/>
        </w:r>
        <w:r w:rsidRPr="00E97A89">
          <w:rPr>
            <w:rStyle w:val="Hyperlink"/>
          </w:rPr>
          <w:t>Description</w:t>
        </w:r>
        <w:r>
          <w:rPr>
            <w:webHidden/>
          </w:rPr>
          <w:tab/>
        </w:r>
        <w:r>
          <w:rPr>
            <w:webHidden/>
          </w:rPr>
          <w:fldChar w:fldCharType="begin"/>
        </w:r>
        <w:r>
          <w:rPr>
            <w:webHidden/>
          </w:rPr>
          <w:instrText xml:space="preserve"> PAGEREF _Toc104287738 \h </w:instrText>
        </w:r>
      </w:ins>
      <w:r>
        <w:rPr>
          <w:webHidden/>
        </w:rPr>
      </w:r>
      <w:r>
        <w:rPr>
          <w:webHidden/>
        </w:rPr>
        <w:fldChar w:fldCharType="separate"/>
      </w:r>
      <w:ins w:id="109" w:author="CATT-Ming" w:date="2022-05-24T12:28:00Z">
        <w:r>
          <w:rPr>
            <w:webHidden/>
          </w:rPr>
          <w:t>16</w:t>
        </w:r>
        <w:r>
          <w:rPr>
            <w:webHidden/>
          </w:rPr>
          <w:fldChar w:fldCharType="end"/>
        </w:r>
        <w:r w:rsidRPr="00E97A89">
          <w:rPr>
            <w:rStyle w:val="Hyperlink"/>
          </w:rPr>
          <w:fldChar w:fldCharType="end"/>
        </w:r>
      </w:ins>
    </w:p>
    <w:p w14:paraId="0FCF4DD2" w14:textId="77777777" w:rsidR="00BB1CA2" w:rsidRDefault="00BB1CA2">
      <w:pPr>
        <w:pStyle w:val="TOC2"/>
        <w:rPr>
          <w:ins w:id="110" w:author="CATT-Ming" w:date="2022-05-24T12:28:00Z"/>
          <w:rFonts w:asciiTheme="minorHAnsi" w:eastAsiaTheme="minorEastAsia" w:hAnsiTheme="minorHAnsi" w:cstheme="minorBidi"/>
          <w:sz w:val="22"/>
          <w:szCs w:val="22"/>
          <w:lang w:val="en-US" w:eastAsia="zh-CN"/>
        </w:rPr>
      </w:pPr>
      <w:ins w:id="111" w:author="CATT-Ming" w:date="2022-05-24T12:28:00Z">
        <w:r w:rsidRPr="00E97A89">
          <w:rPr>
            <w:rStyle w:val="Hyperlink"/>
          </w:rPr>
          <w:fldChar w:fldCharType="begin"/>
        </w:r>
        <w:r w:rsidRPr="00E97A89">
          <w:rPr>
            <w:rStyle w:val="Hyperlink"/>
          </w:rPr>
          <w:instrText xml:space="preserve"> </w:instrText>
        </w:r>
        <w:r>
          <w:instrText>HYPERLINK \l "_Toc104287739"</w:instrText>
        </w:r>
        <w:r w:rsidRPr="00E97A89">
          <w:rPr>
            <w:rStyle w:val="Hyperlink"/>
          </w:rPr>
          <w:instrText xml:space="preserve"> </w:instrText>
        </w:r>
        <w:r w:rsidRPr="00E97A89">
          <w:rPr>
            <w:rStyle w:val="Hyperlink"/>
          </w:rPr>
          <w:fldChar w:fldCharType="separate"/>
        </w:r>
        <w:r w:rsidRPr="00E97A89">
          <w:rPr>
            <w:rStyle w:val="Hyperlink"/>
            <w:lang w:eastAsia="ko-KR"/>
          </w:rPr>
          <w:t>5.</w:t>
        </w:r>
        <w:r w:rsidRPr="00E97A89">
          <w:rPr>
            <w:rStyle w:val="Hyperlink"/>
            <w:lang w:eastAsia="zh-CN"/>
          </w:rPr>
          <w:t>11</w:t>
        </w:r>
        <w:r>
          <w:rPr>
            <w:rFonts w:asciiTheme="minorHAnsi" w:eastAsiaTheme="minorEastAsia" w:hAnsiTheme="minorHAnsi" w:cstheme="minorBidi"/>
            <w:sz w:val="22"/>
            <w:szCs w:val="22"/>
            <w:lang w:val="en-US" w:eastAsia="zh-CN"/>
          </w:rPr>
          <w:tab/>
        </w:r>
        <w:r w:rsidRPr="00E97A89">
          <w:rPr>
            <w:rStyle w:val="Hyperlink"/>
            <w:lang w:eastAsia="ko-KR"/>
          </w:rPr>
          <w:t>Key Issue #</w:t>
        </w:r>
        <w:r w:rsidRPr="00E97A89">
          <w:rPr>
            <w:rStyle w:val="Hyperlink"/>
            <w:lang w:eastAsia="zh-CN"/>
          </w:rPr>
          <w:t>11</w:t>
        </w:r>
        <w:r w:rsidRPr="00E97A89">
          <w:rPr>
            <w:rStyle w:val="Hyperlink"/>
            <w:lang w:eastAsia="ko-KR"/>
          </w:rPr>
          <w:t xml:space="preserve">: </w:t>
        </w:r>
        <w:r w:rsidRPr="00E97A89">
          <w:rPr>
            <w:rStyle w:val="Hyperlink"/>
            <w:lang w:eastAsia="zh-CN"/>
          </w:rPr>
          <w:t xml:space="preserve">Enhance the </w:t>
        </w:r>
        <w:r w:rsidRPr="00E97A89">
          <w:rPr>
            <w:rStyle w:val="Hyperlink"/>
            <w:lang w:eastAsia="ko-KR"/>
          </w:rPr>
          <w:t>Triggered Location for UE power saving purpose</w:t>
        </w:r>
        <w:r>
          <w:rPr>
            <w:webHidden/>
          </w:rPr>
          <w:tab/>
        </w:r>
        <w:r>
          <w:rPr>
            <w:webHidden/>
          </w:rPr>
          <w:fldChar w:fldCharType="begin"/>
        </w:r>
        <w:r>
          <w:rPr>
            <w:webHidden/>
          </w:rPr>
          <w:instrText xml:space="preserve"> PAGEREF _Toc104287739 \h </w:instrText>
        </w:r>
      </w:ins>
      <w:r>
        <w:rPr>
          <w:webHidden/>
        </w:rPr>
      </w:r>
      <w:r>
        <w:rPr>
          <w:webHidden/>
        </w:rPr>
        <w:fldChar w:fldCharType="separate"/>
      </w:r>
      <w:ins w:id="112" w:author="CATT-Ming" w:date="2022-05-24T12:28:00Z">
        <w:r>
          <w:rPr>
            <w:webHidden/>
          </w:rPr>
          <w:t>16</w:t>
        </w:r>
        <w:r>
          <w:rPr>
            <w:webHidden/>
          </w:rPr>
          <w:fldChar w:fldCharType="end"/>
        </w:r>
        <w:r w:rsidRPr="00E97A89">
          <w:rPr>
            <w:rStyle w:val="Hyperlink"/>
          </w:rPr>
          <w:fldChar w:fldCharType="end"/>
        </w:r>
      </w:ins>
    </w:p>
    <w:p w14:paraId="1EE91974" w14:textId="77777777" w:rsidR="00BB1CA2" w:rsidRDefault="00BB1CA2">
      <w:pPr>
        <w:pStyle w:val="TOC3"/>
        <w:rPr>
          <w:ins w:id="113" w:author="CATT-Ming" w:date="2022-05-24T12:28:00Z"/>
          <w:rFonts w:asciiTheme="minorHAnsi" w:eastAsiaTheme="minorEastAsia" w:hAnsiTheme="minorHAnsi" w:cstheme="minorBidi"/>
          <w:sz w:val="22"/>
          <w:szCs w:val="22"/>
          <w:lang w:val="en-US" w:eastAsia="zh-CN"/>
        </w:rPr>
      </w:pPr>
      <w:ins w:id="114" w:author="CATT-Ming" w:date="2022-05-24T12:28:00Z">
        <w:r w:rsidRPr="00E97A89">
          <w:rPr>
            <w:rStyle w:val="Hyperlink"/>
          </w:rPr>
          <w:fldChar w:fldCharType="begin"/>
        </w:r>
        <w:r w:rsidRPr="00E97A89">
          <w:rPr>
            <w:rStyle w:val="Hyperlink"/>
          </w:rPr>
          <w:instrText xml:space="preserve"> </w:instrText>
        </w:r>
        <w:r>
          <w:instrText>HYPERLINK \l "_Toc104287740"</w:instrText>
        </w:r>
        <w:r w:rsidRPr="00E97A89">
          <w:rPr>
            <w:rStyle w:val="Hyperlink"/>
          </w:rPr>
          <w:instrText xml:space="preserve"> </w:instrText>
        </w:r>
        <w:r w:rsidRPr="00E97A89">
          <w:rPr>
            <w:rStyle w:val="Hyperlink"/>
          </w:rPr>
          <w:fldChar w:fldCharType="separate"/>
        </w:r>
        <w:r w:rsidRPr="00E97A89">
          <w:rPr>
            <w:rStyle w:val="Hyperlink"/>
          </w:rPr>
          <w:t>5.</w:t>
        </w:r>
        <w:r w:rsidRPr="00E97A89">
          <w:rPr>
            <w:rStyle w:val="Hyperlink"/>
            <w:lang w:eastAsia="zh-CN"/>
          </w:rPr>
          <w:t>11</w:t>
        </w:r>
        <w:r w:rsidRPr="00E97A89">
          <w:rPr>
            <w:rStyle w:val="Hyperlink"/>
          </w:rPr>
          <w:t>.1</w:t>
        </w:r>
        <w:r>
          <w:rPr>
            <w:rFonts w:asciiTheme="minorHAnsi" w:eastAsiaTheme="minorEastAsia" w:hAnsiTheme="minorHAnsi" w:cstheme="minorBidi"/>
            <w:sz w:val="22"/>
            <w:szCs w:val="22"/>
            <w:lang w:val="en-US" w:eastAsia="zh-CN"/>
          </w:rPr>
          <w:tab/>
        </w:r>
        <w:r w:rsidRPr="00E97A89">
          <w:rPr>
            <w:rStyle w:val="Hyperlink"/>
          </w:rPr>
          <w:t>Description</w:t>
        </w:r>
        <w:r>
          <w:rPr>
            <w:webHidden/>
          </w:rPr>
          <w:tab/>
        </w:r>
        <w:r>
          <w:rPr>
            <w:webHidden/>
          </w:rPr>
          <w:fldChar w:fldCharType="begin"/>
        </w:r>
        <w:r>
          <w:rPr>
            <w:webHidden/>
          </w:rPr>
          <w:instrText xml:space="preserve"> PAGEREF _Toc104287740 \h </w:instrText>
        </w:r>
      </w:ins>
      <w:r>
        <w:rPr>
          <w:webHidden/>
        </w:rPr>
      </w:r>
      <w:r>
        <w:rPr>
          <w:webHidden/>
        </w:rPr>
        <w:fldChar w:fldCharType="separate"/>
      </w:r>
      <w:ins w:id="115" w:author="CATT-Ming" w:date="2022-05-24T12:28:00Z">
        <w:r>
          <w:rPr>
            <w:webHidden/>
          </w:rPr>
          <w:t>16</w:t>
        </w:r>
        <w:r>
          <w:rPr>
            <w:webHidden/>
          </w:rPr>
          <w:fldChar w:fldCharType="end"/>
        </w:r>
        <w:r w:rsidRPr="00E97A89">
          <w:rPr>
            <w:rStyle w:val="Hyperlink"/>
          </w:rPr>
          <w:fldChar w:fldCharType="end"/>
        </w:r>
      </w:ins>
    </w:p>
    <w:p w14:paraId="6F823867" w14:textId="77777777" w:rsidR="00BB1CA2" w:rsidRDefault="00BB1CA2">
      <w:pPr>
        <w:pStyle w:val="TOC2"/>
        <w:rPr>
          <w:ins w:id="116" w:author="CATT-Ming" w:date="2022-05-24T12:28:00Z"/>
          <w:rFonts w:asciiTheme="minorHAnsi" w:eastAsiaTheme="minorEastAsia" w:hAnsiTheme="minorHAnsi" w:cstheme="minorBidi"/>
          <w:sz w:val="22"/>
          <w:szCs w:val="22"/>
          <w:lang w:val="en-US" w:eastAsia="zh-CN"/>
        </w:rPr>
      </w:pPr>
      <w:ins w:id="117" w:author="CATT-Ming" w:date="2022-05-24T12:28:00Z">
        <w:r w:rsidRPr="00E97A89">
          <w:rPr>
            <w:rStyle w:val="Hyperlink"/>
          </w:rPr>
          <w:fldChar w:fldCharType="begin"/>
        </w:r>
        <w:r w:rsidRPr="00E97A89">
          <w:rPr>
            <w:rStyle w:val="Hyperlink"/>
          </w:rPr>
          <w:instrText xml:space="preserve"> </w:instrText>
        </w:r>
        <w:r>
          <w:instrText>HYPERLINK \l "_Toc104287741"</w:instrText>
        </w:r>
        <w:r w:rsidRPr="00E97A89">
          <w:rPr>
            <w:rStyle w:val="Hyperlink"/>
          </w:rPr>
          <w:instrText xml:space="preserve"> </w:instrText>
        </w:r>
        <w:r w:rsidRPr="00E97A89">
          <w:rPr>
            <w:rStyle w:val="Hyperlink"/>
          </w:rPr>
          <w:fldChar w:fldCharType="separate"/>
        </w:r>
        <w:r w:rsidRPr="00E97A89">
          <w:rPr>
            <w:rStyle w:val="Hyperlink"/>
          </w:rPr>
          <w:t>5.</w:t>
        </w:r>
        <w:r w:rsidRPr="00E97A89">
          <w:rPr>
            <w:rStyle w:val="Hyperlink"/>
            <w:lang w:eastAsia="zh-CN"/>
          </w:rPr>
          <w:t>12</w:t>
        </w:r>
        <w:r>
          <w:rPr>
            <w:rFonts w:asciiTheme="minorHAnsi" w:eastAsiaTheme="minorEastAsia" w:hAnsiTheme="minorHAnsi" w:cstheme="minorBidi"/>
            <w:sz w:val="22"/>
            <w:szCs w:val="22"/>
            <w:lang w:val="en-US" w:eastAsia="zh-CN"/>
          </w:rPr>
          <w:tab/>
        </w:r>
        <w:r w:rsidRPr="00E97A89">
          <w:rPr>
            <w:rStyle w:val="Hyperlink"/>
          </w:rPr>
          <w:t>Key Issue #</w:t>
        </w:r>
        <w:r w:rsidRPr="00E97A89">
          <w:rPr>
            <w:rStyle w:val="Hyperlink"/>
            <w:lang w:eastAsia="zh-CN"/>
          </w:rPr>
          <w:t>12</w:t>
        </w:r>
        <w:r w:rsidRPr="00E97A89">
          <w:rPr>
            <w:rStyle w:val="Hyperlink"/>
          </w:rPr>
          <w:t>: support of low power and/or high accuracy positioning</w:t>
        </w:r>
        <w:r>
          <w:rPr>
            <w:webHidden/>
          </w:rPr>
          <w:tab/>
        </w:r>
        <w:r>
          <w:rPr>
            <w:webHidden/>
          </w:rPr>
          <w:fldChar w:fldCharType="begin"/>
        </w:r>
        <w:r>
          <w:rPr>
            <w:webHidden/>
          </w:rPr>
          <w:instrText xml:space="preserve"> PAGEREF _Toc104287741 \h </w:instrText>
        </w:r>
      </w:ins>
      <w:r>
        <w:rPr>
          <w:webHidden/>
        </w:rPr>
      </w:r>
      <w:r>
        <w:rPr>
          <w:webHidden/>
        </w:rPr>
        <w:fldChar w:fldCharType="separate"/>
      </w:r>
      <w:ins w:id="118" w:author="CATT-Ming" w:date="2022-05-24T12:28:00Z">
        <w:r>
          <w:rPr>
            <w:webHidden/>
          </w:rPr>
          <w:t>17</w:t>
        </w:r>
        <w:r>
          <w:rPr>
            <w:webHidden/>
          </w:rPr>
          <w:fldChar w:fldCharType="end"/>
        </w:r>
        <w:r w:rsidRPr="00E97A89">
          <w:rPr>
            <w:rStyle w:val="Hyperlink"/>
          </w:rPr>
          <w:fldChar w:fldCharType="end"/>
        </w:r>
      </w:ins>
    </w:p>
    <w:p w14:paraId="71BAA946" w14:textId="77777777" w:rsidR="00BB1CA2" w:rsidRDefault="00BB1CA2">
      <w:pPr>
        <w:pStyle w:val="TOC3"/>
        <w:rPr>
          <w:ins w:id="119" w:author="CATT-Ming" w:date="2022-05-24T12:28:00Z"/>
          <w:rFonts w:asciiTheme="minorHAnsi" w:eastAsiaTheme="minorEastAsia" w:hAnsiTheme="minorHAnsi" w:cstheme="minorBidi"/>
          <w:sz w:val="22"/>
          <w:szCs w:val="22"/>
          <w:lang w:val="en-US" w:eastAsia="zh-CN"/>
        </w:rPr>
      </w:pPr>
      <w:ins w:id="120" w:author="CATT-Ming" w:date="2022-05-24T12:28:00Z">
        <w:r w:rsidRPr="00E97A89">
          <w:rPr>
            <w:rStyle w:val="Hyperlink"/>
          </w:rPr>
          <w:fldChar w:fldCharType="begin"/>
        </w:r>
        <w:r w:rsidRPr="00E97A89">
          <w:rPr>
            <w:rStyle w:val="Hyperlink"/>
          </w:rPr>
          <w:instrText xml:space="preserve"> </w:instrText>
        </w:r>
        <w:r>
          <w:instrText>HYPERLINK \l "_Toc104287742"</w:instrText>
        </w:r>
        <w:r w:rsidRPr="00E97A89">
          <w:rPr>
            <w:rStyle w:val="Hyperlink"/>
          </w:rPr>
          <w:instrText xml:space="preserve"> </w:instrText>
        </w:r>
        <w:r w:rsidRPr="00E97A89">
          <w:rPr>
            <w:rStyle w:val="Hyperlink"/>
          </w:rPr>
          <w:fldChar w:fldCharType="separate"/>
        </w:r>
        <w:r w:rsidRPr="00E97A89">
          <w:rPr>
            <w:rStyle w:val="Hyperlink"/>
          </w:rPr>
          <w:t>5.</w:t>
        </w:r>
        <w:r w:rsidRPr="00E97A89">
          <w:rPr>
            <w:rStyle w:val="Hyperlink"/>
            <w:lang w:eastAsia="zh-CN"/>
          </w:rPr>
          <w:t>12</w:t>
        </w:r>
        <w:r w:rsidRPr="00E97A89">
          <w:rPr>
            <w:rStyle w:val="Hyperlink"/>
          </w:rPr>
          <w:t>.1</w:t>
        </w:r>
        <w:r>
          <w:rPr>
            <w:rFonts w:asciiTheme="minorHAnsi" w:eastAsiaTheme="minorEastAsia" w:hAnsiTheme="minorHAnsi" w:cstheme="minorBidi"/>
            <w:sz w:val="22"/>
            <w:szCs w:val="22"/>
            <w:lang w:val="en-US" w:eastAsia="zh-CN"/>
          </w:rPr>
          <w:tab/>
        </w:r>
        <w:r w:rsidRPr="00E97A89">
          <w:rPr>
            <w:rStyle w:val="Hyperlink"/>
          </w:rPr>
          <w:t>Description</w:t>
        </w:r>
        <w:r>
          <w:rPr>
            <w:webHidden/>
          </w:rPr>
          <w:tab/>
        </w:r>
        <w:r>
          <w:rPr>
            <w:webHidden/>
          </w:rPr>
          <w:fldChar w:fldCharType="begin"/>
        </w:r>
        <w:r>
          <w:rPr>
            <w:webHidden/>
          </w:rPr>
          <w:instrText xml:space="preserve"> PAGEREF _Toc104287742 \h </w:instrText>
        </w:r>
      </w:ins>
      <w:r>
        <w:rPr>
          <w:webHidden/>
        </w:rPr>
      </w:r>
      <w:r>
        <w:rPr>
          <w:webHidden/>
        </w:rPr>
        <w:fldChar w:fldCharType="separate"/>
      </w:r>
      <w:ins w:id="121" w:author="CATT-Ming" w:date="2022-05-24T12:28:00Z">
        <w:r>
          <w:rPr>
            <w:webHidden/>
          </w:rPr>
          <w:t>17</w:t>
        </w:r>
        <w:r>
          <w:rPr>
            <w:webHidden/>
          </w:rPr>
          <w:fldChar w:fldCharType="end"/>
        </w:r>
        <w:r w:rsidRPr="00E97A89">
          <w:rPr>
            <w:rStyle w:val="Hyperlink"/>
          </w:rPr>
          <w:fldChar w:fldCharType="end"/>
        </w:r>
      </w:ins>
    </w:p>
    <w:p w14:paraId="20FCC4D0" w14:textId="77777777" w:rsidR="00BB1CA2" w:rsidRDefault="00BB1CA2">
      <w:pPr>
        <w:pStyle w:val="TOC1"/>
        <w:rPr>
          <w:ins w:id="122" w:author="CATT-Ming" w:date="2022-05-24T12:28:00Z"/>
          <w:rFonts w:asciiTheme="minorHAnsi" w:eastAsiaTheme="minorEastAsia" w:hAnsiTheme="minorHAnsi" w:cstheme="minorBidi"/>
          <w:szCs w:val="22"/>
          <w:lang w:val="en-US" w:eastAsia="zh-CN"/>
        </w:rPr>
      </w:pPr>
      <w:ins w:id="123" w:author="CATT-Ming" w:date="2022-05-24T12:28:00Z">
        <w:r w:rsidRPr="00E97A89">
          <w:rPr>
            <w:rStyle w:val="Hyperlink"/>
          </w:rPr>
          <w:fldChar w:fldCharType="begin"/>
        </w:r>
        <w:r w:rsidRPr="00E97A89">
          <w:rPr>
            <w:rStyle w:val="Hyperlink"/>
          </w:rPr>
          <w:instrText xml:space="preserve"> </w:instrText>
        </w:r>
        <w:r>
          <w:instrText>HYPERLINK \l "_Toc104287743"</w:instrText>
        </w:r>
        <w:r w:rsidRPr="00E97A89">
          <w:rPr>
            <w:rStyle w:val="Hyperlink"/>
          </w:rPr>
          <w:instrText xml:space="preserve"> </w:instrText>
        </w:r>
        <w:r w:rsidRPr="00E97A89">
          <w:rPr>
            <w:rStyle w:val="Hyperlink"/>
          </w:rPr>
          <w:fldChar w:fldCharType="separate"/>
        </w:r>
        <w:r w:rsidRPr="00E97A89">
          <w:rPr>
            <w:rStyle w:val="Hyperlink"/>
          </w:rPr>
          <w:t>6</w:t>
        </w:r>
        <w:r>
          <w:rPr>
            <w:rFonts w:asciiTheme="minorHAnsi" w:eastAsiaTheme="minorEastAsia" w:hAnsiTheme="minorHAnsi" w:cstheme="minorBidi"/>
            <w:szCs w:val="22"/>
            <w:lang w:val="en-US" w:eastAsia="zh-CN"/>
          </w:rPr>
          <w:tab/>
        </w:r>
        <w:r w:rsidRPr="00E97A89">
          <w:rPr>
            <w:rStyle w:val="Hyperlink"/>
          </w:rPr>
          <w:t>Solutions</w:t>
        </w:r>
        <w:r>
          <w:rPr>
            <w:webHidden/>
          </w:rPr>
          <w:tab/>
        </w:r>
        <w:r>
          <w:rPr>
            <w:webHidden/>
          </w:rPr>
          <w:fldChar w:fldCharType="begin"/>
        </w:r>
        <w:r>
          <w:rPr>
            <w:webHidden/>
          </w:rPr>
          <w:instrText xml:space="preserve"> PAGEREF _Toc104287743 \h </w:instrText>
        </w:r>
      </w:ins>
      <w:r>
        <w:rPr>
          <w:webHidden/>
        </w:rPr>
      </w:r>
      <w:r>
        <w:rPr>
          <w:webHidden/>
        </w:rPr>
        <w:fldChar w:fldCharType="separate"/>
      </w:r>
      <w:ins w:id="124" w:author="CATT-Ming" w:date="2022-05-24T12:28:00Z">
        <w:r>
          <w:rPr>
            <w:webHidden/>
          </w:rPr>
          <w:t>17</w:t>
        </w:r>
        <w:r>
          <w:rPr>
            <w:webHidden/>
          </w:rPr>
          <w:fldChar w:fldCharType="end"/>
        </w:r>
        <w:r w:rsidRPr="00E97A89">
          <w:rPr>
            <w:rStyle w:val="Hyperlink"/>
          </w:rPr>
          <w:fldChar w:fldCharType="end"/>
        </w:r>
      </w:ins>
    </w:p>
    <w:p w14:paraId="1C172613" w14:textId="77777777" w:rsidR="00BB1CA2" w:rsidRDefault="00BB1CA2">
      <w:pPr>
        <w:pStyle w:val="TOC2"/>
        <w:rPr>
          <w:ins w:id="125" w:author="CATT-Ming" w:date="2022-05-24T12:28:00Z"/>
          <w:rFonts w:asciiTheme="minorHAnsi" w:eastAsiaTheme="minorEastAsia" w:hAnsiTheme="minorHAnsi" w:cstheme="minorBidi"/>
          <w:sz w:val="22"/>
          <w:szCs w:val="22"/>
          <w:lang w:val="en-US" w:eastAsia="zh-CN"/>
        </w:rPr>
      </w:pPr>
      <w:ins w:id="126" w:author="CATT-Ming" w:date="2022-05-24T12:28:00Z">
        <w:r w:rsidRPr="00E97A89">
          <w:rPr>
            <w:rStyle w:val="Hyperlink"/>
          </w:rPr>
          <w:fldChar w:fldCharType="begin"/>
        </w:r>
        <w:r w:rsidRPr="00E97A89">
          <w:rPr>
            <w:rStyle w:val="Hyperlink"/>
          </w:rPr>
          <w:instrText xml:space="preserve"> </w:instrText>
        </w:r>
        <w:r>
          <w:instrText>HYPERLINK \l "_Toc104287744"</w:instrText>
        </w:r>
        <w:r w:rsidRPr="00E97A89">
          <w:rPr>
            <w:rStyle w:val="Hyperlink"/>
          </w:rPr>
          <w:instrText xml:space="preserve"> </w:instrText>
        </w:r>
        <w:r w:rsidRPr="00E97A89">
          <w:rPr>
            <w:rStyle w:val="Hyperlink"/>
          </w:rPr>
          <w:fldChar w:fldCharType="separate"/>
        </w:r>
        <w:r w:rsidRPr="00E97A89">
          <w:rPr>
            <w:rStyle w:val="Hyperlink"/>
          </w:rPr>
          <w:t>6.0</w:t>
        </w:r>
        <w:r>
          <w:rPr>
            <w:rFonts w:asciiTheme="minorHAnsi" w:eastAsiaTheme="minorEastAsia" w:hAnsiTheme="minorHAnsi" w:cstheme="minorBidi"/>
            <w:sz w:val="22"/>
            <w:szCs w:val="22"/>
            <w:lang w:val="en-US" w:eastAsia="zh-CN"/>
          </w:rPr>
          <w:tab/>
        </w:r>
        <w:r w:rsidRPr="00E97A89">
          <w:rPr>
            <w:rStyle w:val="Hyperlink"/>
            <w:lang w:eastAsia="zh-CN"/>
          </w:rPr>
          <w:t>Mapping Solutions to Key Issues</w:t>
        </w:r>
        <w:r>
          <w:rPr>
            <w:webHidden/>
          </w:rPr>
          <w:tab/>
        </w:r>
        <w:r>
          <w:rPr>
            <w:webHidden/>
          </w:rPr>
          <w:fldChar w:fldCharType="begin"/>
        </w:r>
        <w:r>
          <w:rPr>
            <w:webHidden/>
          </w:rPr>
          <w:instrText xml:space="preserve"> PAGEREF _Toc104287744 \h </w:instrText>
        </w:r>
      </w:ins>
      <w:r>
        <w:rPr>
          <w:webHidden/>
        </w:rPr>
      </w:r>
      <w:r>
        <w:rPr>
          <w:webHidden/>
        </w:rPr>
        <w:fldChar w:fldCharType="separate"/>
      </w:r>
      <w:ins w:id="127" w:author="CATT-Ming" w:date="2022-05-24T12:28:00Z">
        <w:r>
          <w:rPr>
            <w:webHidden/>
          </w:rPr>
          <w:t>17</w:t>
        </w:r>
        <w:r>
          <w:rPr>
            <w:webHidden/>
          </w:rPr>
          <w:fldChar w:fldCharType="end"/>
        </w:r>
        <w:r w:rsidRPr="00E97A89">
          <w:rPr>
            <w:rStyle w:val="Hyperlink"/>
          </w:rPr>
          <w:fldChar w:fldCharType="end"/>
        </w:r>
      </w:ins>
    </w:p>
    <w:p w14:paraId="3F1C5775" w14:textId="77777777" w:rsidR="00BB1CA2" w:rsidRDefault="00BB1CA2">
      <w:pPr>
        <w:pStyle w:val="TOC2"/>
        <w:rPr>
          <w:ins w:id="128" w:author="CATT-Ming" w:date="2022-05-24T12:28:00Z"/>
          <w:rFonts w:asciiTheme="minorHAnsi" w:eastAsiaTheme="minorEastAsia" w:hAnsiTheme="minorHAnsi" w:cstheme="minorBidi"/>
          <w:sz w:val="22"/>
          <w:szCs w:val="22"/>
          <w:lang w:val="en-US" w:eastAsia="zh-CN"/>
        </w:rPr>
      </w:pPr>
      <w:ins w:id="129" w:author="CATT-Ming" w:date="2022-05-24T12:28:00Z">
        <w:r w:rsidRPr="00E97A89">
          <w:rPr>
            <w:rStyle w:val="Hyperlink"/>
          </w:rPr>
          <w:fldChar w:fldCharType="begin"/>
        </w:r>
        <w:r w:rsidRPr="00E97A89">
          <w:rPr>
            <w:rStyle w:val="Hyperlink"/>
          </w:rPr>
          <w:instrText xml:space="preserve"> </w:instrText>
        </w:r>
        <w:r>
          <w:instrText>HYPERLINK \l "_Toc104287745"</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1</w:t>
        </w:r>
        <w:r>
          <w:rPr>
            <w:rFonts w:asciiTheme="minorHAnsi" w:eastAsiaTheme="minorEastAsia" w:hAnsiTheme="minorHAnsi" w:cstheme="minorBidi"/>
            <w:sz w:val="22"/>
            <w:szCs w:val="22"/>
            <w:lang w:val="en-US" w:eastAsia="zh-CN"/>
          </w:rPr>
          <w:tab/>
        </w:r>
        <w:r w:rsidRPr="00E97A89">
          <w:rPr>
            <w:rStyle w:val="Hyperlink"/>
          </w:rPr>
          <w:t>Solution #</w:t>
        </w:r>
        <w:r w:rsidRPr="00E97A89">
          <w:rPr>
            <w:rStyle w:val="Hyperlink"/>
            <w:lang w:eastAsia="zh-CN"/>
          </w:rPr>
          <w:t>1</w:t>
        </w:r>
        <w:r w:rsidRPr="00E97A89">
          <w:rPr>
            <w:rStyle w:val="Hyperlink"/>
          </w:rPr>
          <w:t>: Positioning protocol transport over User Plane</w:t>
        </w:r>
        <w:r>
          <w:rPr>
            <w:webHidden/>
          </w:rPr>
          <w:tab/>
        </w:r>
        <w:r>
          <w:rPr>
            <w:webHidden/>
          </w:rPr>
          <w:fldChar w:fldCharType="begin"/>
        </w:r>
        <w:r>
          <w:rPr>
            <w:webHidden/>
          </w:rPr>
          <w:instrText xml:space="preserve"> PAGEREF _Toc104287745 \h </w:instrText>
        </w:r>
      </w:ins>
      <w:r>
        <w:rPr>
          <w:webHidden/>
        </w:rPr>
      </w:r>
      <w:r>
        <w:rPr>
          <w:webHidden/>
        </w:rPr>
        <w:fldChar w:fldCharType="separate"/>
      </w:r>
      <w:ins w:id="130" w:author="CATT-Ming" w:date="2022-05-24T12:28:00Z">
        <w:r>
          <w:rPr>
            <w:webHidden/>
          </w:rPr>
          <w:t>18</w:t>
        </w:r>
        <w:r>
          <w:rPr>
            <w:webHidden/>
          </w:rPr>
          <w:fldChar w:fldCharType="end"/>
        </w:r>
        <w:r w:rsidRPr="00E97A89">
          <w:rPr>
            <w:rStyle w:val="Hyperlink"/>
          </w:rPr>
          <w:fldChar w:fldCharType="end"/>
        </w:r>
      </w:ins>
    </w:p>
    <w:p w14:paraId="3D53F1F4" w14:textId="77777777" w:rsidR="00BB1CA2" w:rsidRDefault="00BB1CA2">
      <w:pPr>
        <w:pStyle w:val="TOC3"/>
        <w:rPr>
          <w:ins w:id="131" w:author="CATT-Ming" w:date="2022-05-24T12:28:00Z"/>
          <w:rFonts w:asciiTheme="minorHAnsi" w:eastAsiaTheme="minorEastAsia" w:hAnsiTheme="minorHAnsi" w:cstheme="minorBidi"/>
          <w:sz w:val="22"/>
          <w:szCs w:val="22"/>
          <w:lang w:val="en-US" w:eastAsia="zh-CN"/>
        </w:rPr>
      </w:pPr>
      <w:ins w:id="132" w:author="CATT-Ming" w:date="2022-05-24T12:28:00Z">
        <w:r w:rsidRPr="00E97A89">
          <w:rPr>
            <w:rStyle w:val="Hyperlink"/>
          </w:rPr>
          <w:fldChar w:fldCharType="begin"/>
        </w:r>
        <w:r w:rsidRPr="00E97A89">
          <w:rPr>
            <w:rStyle w:val="Hyperlink"/>
          </w:rPr>
          <w:instrText xml:space="preserve"> </w:instrText>
        </w:r>
        <w:r>
          <w:instrText>HYPERLINK \l "_Toc104287746"</w:instrText>
        </w:r>
        <w:r w:rsidRPr="00E97A89">
          <w:rPr>
            <w:rStyle w:val="Hyperlink"/>
          </w:rPr>
          <w:instrText xml:space="preserve"> </w:instrText>
        </w:r>
        <w:r w:rsidRPr="00E97A89">
          <w:rPr>
            <w:rStyle w:val="Hyperlink"/>
          </w:rPr>
          <w:fldChar w:fldCharType="separate"/>
        </w:r>
        <w:r w:rsidRPr="00E97A89">
          <w:rPr>
            <w:rStyle w:val="Hyperlink"/>
            <w:lang w:eastAsia="ko-KR"/>
          </w:rPr>
          <w:t>6.</w:t>
        </w:r>
        <w:r w:rsidRPr="00E97A89">
          <w:rPr>
            <w:rStyle w:val="Hyperlink"/>
            <w:lang w:eastAsia="zh-CN"/>
          </w:rPr>
          <w:t>1</w:t>
        </w:r>
        <w:r w:rsidRPr="00E97A89">
          <w:rPr>
            <w:rStyle w:val="Hyperlink"/>
            <w:lang w:eastAsia="ko-KR"/>
          </w:rPr>
          <w:t>.1</w:t>
        </w:r>
        <w:r>
          <w:rPr>
            <w:rFonts w:asciiTheme="minorHAnsi" w:eastAsiaTheme="minorEastAsia" w:hAnsiTheme="minorHAnsi" w:cstheme="minorBidi"/>
            <w:sz w:val="22"/>
            <w:szCs w:val="22"/>
            <w:lang w:val="en-US" w:eastAsia="zh-CN"/>
          </w:rPr>
          <w:tab/>
        </w:r>
        <w:r w:rsidRPr="00E97A89">
          <w:rPr>
            <w:rStyle w:val="Hyperlink"/>
            <w:lang w:eastAsia="ko-KR"/>
          </w:rPr>
          <w:t>Introduction</w:t>
        </w:r>
        <w:r>
          <w:rPr>
            <w:webHidden/>
          </w:rPr>
          <w:tab/>
        </w:r>
        <w:r>
          <w:rPr>
            <w:webHidden/>
          </w:rPr>
          <w:fldChar w:fldCharType="begin"/>
        </w:r>
        <w:r>
          <w:rPr>
            <w:webHidden/>
          </w:rPr>
          <w:instrText xml:space="preserve"> PAGEREF _Toc104287746 \h </w:instrText>
        </w:r>
      </w:ins>
      <w:r>
        <w:rPr>
          <w:webHidden/>
        </w:rPr>
      </w:r>
      <w:r>
        <w:rPr>
          <w:webHidden/>
        </w:rPr>
        <w:fldChar w:fldCharType="separate"/>
      </w:r>
      <w:ins w:id="133" w:author="CATT-Ming" w:date="2022-05-24T12:28:00Z">
        <w:r>
          <w:rPr>
            <w:webHidden/>
          </w:rPr>
          <w:t>18</w:t>
        </w:r>
        <w:r>
          <w:rPr>
            <w:webHidden/>
          </w:rPr>
          <w:fldChar w:fldCharType="end"/>
        </w:r>
        <w:r w:rsidRPr="00E97A89">
          <w:rPr>
            <w:rStyle w:val="Hyperlink"/>
          </w:rPr>
          <w:fldChar w:fldCharType="end"/>
        </w:r>
      </w:ins>
    </w:p>
    <w:p w14:paraId="5875FE4C" w14:textId="77777777" w:rsidR="00BB1CA2" w:rsidRDefault="00BB1CA2">
      <w:pPr>
        <w:pStyle w:val="TOC3"/>
        <w:rPr>
          <w:ins w:id="134" w:author="CATT-Ming" w:date="2022-05-24T12:28:00Z"/>
          <w:rFonts w:asciiTheme="minorHAnsi" w:eastAsiaTheme="minorEastAsia" w:hAnsiTheme="minorHAnsi" w:cstheme="minorBidi"/>
          <w:sz w:val="22"/>
          <w:szCs w:val="22"/>
          <w:lang w:val="en-US" w:eastAsia="zh-CN"/>
        </w:rPr>
      </w:pPr>
      <w:ins w:id="135" w:author="CATT-Ming" w:date="2022-05-24T12:28:00Z">
        <w:r w:rsidRPr="00E97A89">
          <w:rPr>
            <w:rStyle w:val="Hyperlink"/>
          </w:rPr>
          <w:fldChar w:fldCharType="begin"/>
        </w:r>
        <w:r w:rsidRPr="00E97A89">
          <w:rPr>
            <w:rStyle w:val="Hyperlink"/>
          </w:rPr>
          <w:instrText xml:space="preserve"> </w:instrText>
        </w:r>
        <w:r>
          <w:instrText>HYPERLINK \l "_Toc104287747"</w:instrText>
        </w:r>
        <w:r w:rsidRPr="00E97A89">
          <w:rPr>
            <w:rStyle w:val="Hyperlink"/>
          </w:rPr>
          <w:instrText xml:space="preserve"> </w:instrText>
        </w:r>
        <w:r w:rsidRPr="00E97A89">
          <w:rPr>
            <w:rStyle w:val="Hyperlink"/>
          </w:rPr>
          <w:fldChar w:fldCharType="separate"/>
        </w:r>
        <w:r w:rsidRPr="00E97A89">
          <w:rPr>
            <w:rStyle w:val="Hyperlink"/>
            <w:lang w:eastAsia="ko-KR"/>
          </w:rPr>
          <w:t>6.</w:t>
        </w:r>
        <w:r w:rsidRPr="00E97A89">
          <w:rPr>
            <w:rStyle w:val="Hyperlink"/>
            <w:lang w:eastAsia="zh-CN"/>
          </w:rPr>
          <w:t>1</w:t>
        </w:r>
        <w:r w:rsidRPr="00E97A89">
          <w:rPr>
            <w:rStyle w:val="Hyperlink"/>
            <w:lang w:eastAsia="ko-KR"/>
          </w:rPr>
          <w:t>.2</w:t>
        </w:r>
        <w:r>
          <w:rPr>
            <w:rFonts w:asciiTheme="minorHAnsi" w:eastAsiaTheme="minorEastAsia" w:hAnsiTheme="minorHAnsi" w:cstheme="minorBidi"/>
            <w:sz w:val="22"/>
            <w:szCs w:val="22"/>
            <w:lang w:val="en-US" w:eastAsia="zh-CN"/>
          </w:rPr>
          <w:tab/>
        </w:r>
        <w:r w:rsidRPr="00E97A89">
          <w:rPr>
            <w:rStyle w:val="Hyperlink"/>
            <w:lang w:eastAsia="ko-KR"/>
          </w:rPr>
          <w:t>Functional Description</w:t>
        </w:r>
        <w:r>
          <w:rPr>
            <w:webHidden/>
          </w:rPr>
          <w:tab/>
        </w:r>
        <w:r>
          <w:rPr>
            <w:webHidden/>
          </w:rPr>
          <w:fldChar w:fldCharType="begin"/>
        </w:r>
        <w:r>
          <w:rPr>
            <w:webHidden/>
          </w:rPr>
          <w:instrText xml:space="preserve"> PAGEREF _Toc104287747 \h </w:instrText>
        </w:r>
      </w:ins>
      <w:r>
        <w:rPr>
          <w:webHidden/>
        </w:rPr>
      </w:r>
      <w:r>
        <w:rPr>
          <w:webHidden/>
        </w:rPr>
        <w:fldChar w:fldCharType="separate"/>
      </w:r>
      <w:ins w:id="136" w:author="CATT-Ming" w:date="2022-05-24T12:28:00Z">
        <w:r>
          <w:rPr>
            <w:webHidden/>
          </w:rPr>
          <w:t>18</w:t>
        </w:r>
        <w:r>
          <w:rPr>
            <w:webHidden/>
          </w:rPr>
          <w:fldChar w:fldCharType="end"/>
        </w:r>
        <w:r w:rsidRPr="00E97A89">
          <w:rPr>
            <w:rStyle w:val="Hyperlink"/>
          </w:rPr>
          <w:fldChar w:fldCharType="end"/>
        </w:r>
      </w:ins>
    </w:p>
    <w:p w14:paraId="41A98F96" w14:textId="77777777" w:rsidR="00BB1CA2" w:rsidRDefault="00BB1CA2">
      <w:pPr>
        <w:pStyle w:val="TOC3"/>
        <w:rPr>
          <w:ins w:id="137" w:author="CATT-Ming" w:date="2022-05-24T12:28:00Z"/>
          <w:rFonts w:asciiTheme="minorHAnsi" w:eastAsiaTheme="minorEastAsia" w:hAnsiTheme="minorHAnsi" w:cstheme="minorBidi"/>
          <w:sz w:val="22"/>
          <w:szCs w:val="22"/>
          <w:lang w:val="en-US" w:eastAsia="zh-CN"/>
        </w:rPr>
      </w:pPr>
      <w:ins w:id="138" w:author="CATT-Ming" w:date="2022-05-24T12:28:00Z">
        <w:r w:rsidRPr="00E97A89">
          <w:rPr>
            <w:rStyle w:val="Hyperlink"/>
          </w:rPr>
          <w:fldChar w:fldCharType="begin"/>
        </w:r>
        <w:r w:rsidRPr="00E97A89">
          <w:rPr>
            <w:rStyle w:val="Hyperlink"/>
          </w:rPr>
          <w:instrText xml:space="preserve"> </w:instrText>
        </w:r>
        <w:r>
          <w:instrText>HYPERLINK \l "_Toc104287748"</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1</w:t>
        </w:r>
        <w:r w:rsidRPr="00E97A89">
          <w:rPr>
            <w:rStyle w:val="Hyperlink"/>
          </w:rPr>
          <w:t>.3</w:t>
        </w:r>
        <w:r>
          <w:rPr>
            <w:rFonts w:asciiTheme="minorHAnsi" w:eastAsiaTheme="minorEastAsia" w:hAnsiTheme="minorHAnsi" w:cstheme="minorBidi"/>
            <w:sz w:val="22"/>
            <w:szCs w:val="22"/>
            <w:lang w:val="en-US" w:eastAsia="zh-CN"/>
          </w:rPr>
          <w:tab/>
        </w:r>
        <w:r w:rsidRPr="00E97A89">
          <w:rPr>
            <w:rStyle w:val="Hyperlink"/>
          </w:rPr>
          <w:t>Procedures</w:t>
        </w:r>
        <w:r>
          <w:rPr>
            <w:webHidden/>
          </w:rPr>
          <w:tab/>
        </w:r>
        <w:r>
          <w:rPr>
            <w:webHidden/>
          </w:rPr>
          <w:fldChar w:fldCharType="begin"/>
        </w:r>
        <w:r>
          <w:rPr>
            <w:webHidden/>
          </w:rPr>
          <w:instrText xml:space="preserve"> PAGEREF _Toc104287748 \h </w:instrText>
        </w:r>
      </w:ins>
      <w:r>
        <w:rPr>
          <w:webHidden/>
        </w:rPr>
      </w:r>
      <w:r>
        <w:rPr>
          <w:webHidden/>
        </w:rPr>
        <w:fldChar w:fldCharType="separate"/>
      </w:r>
      <w:ins w:id="139" w:author="CATT-Ming" w:date="2022-05-24T12:28:00Z">
        <w:r>
          <w:rPr>
            <w:webHidden/>
          </w:rPr>
          <w:t>19</w:t>
        </w:r>
        <w:r>
          <w:rPr>
            <w:webHidden/>
          </w:rPr>
          <w:fldChar w:fldCharType="end"/>
        </w:r>
        <w:r w:rsidRPr="00E97A89">
          <w:rPr>
            <w:rStyle w:val="Hyperlink"/>
          </w:rPr>
          <w:fldChar w:fldCharType="end"/>
        </w:r>
      </w:ins>
    </w:p>
    <w:p w14:paraId="20F64F80" w14:textId="77777777" w:rsidR="00BB1CA2" w:rsidRDefault="00BB1CA2">
      <w:pPr>
        <w:pStyle w:val="TOC4"/>
        <w:rPr>
          <w:ins w:id="140" w:author="CATT-Ming" w:date="2022-05-24T12:28:00Z"/>
          <w:rFonts w:asciiTheme="minorHAnsi" w:eastAsiaTheme="minorEastAsia" w:hAnsiTheme="minorHAnsi" w:cstheme="minorBidi"/>
          <w:sz w:val="22"/>
          <w:szCs w:val="22"/>
          <w:lang w:val="en-US" w:eastAsia="zh-CN"/>
        </w:rPr>
      </w:pPr>
      <w:ins w:id="141" w:author="CATT-Ming" w:date="2022-05-24T12:28:00Z">
        <w:r w:rsidRPr="00E97A89">
          <w:rPr>
            <w:rStyle w:val="Hyperlink"/>
          </w:rPr>
          <w:fldChar w:fldCharType="begin"/>
        </w:r>
        <w:r w:rsidRPr="00E97A89">
          <w:rPr>
            <w:rStyle w:val="Hyperlink"/>
          </w:rPr>
          <w:instrText xml:space="preserve"> </w:instrText>
        </w:r>
        <w:r>
          <w:instrText>HYPERLINK \l "_Toc104287749"</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1</w:t>
        </w:r>
        <w:r w:rsidRPr="00E97A89">
          <w:rPr>
            <w:rStyle w:val="Hyperlink"/>
          </w:rPr>
          <w:t>.</w:t>
        </w:r>
        <w:r w:rsidRPr="00E97A89">
          <w:rPr>
            <w:rStyle w:val="Hyperlink"/>
            <w:lang w:eastAsia="zh-CN"/>
          </w:rPr>
          <w:t>3.1</w:t>
        </w:r>
        <w:r>
          <w:rPr>
            <w:rFonts w:asciiTheme="minorHAnsi" w:eastAsiaTheme="minorEastAsia" w:hAnsiTheme="minorHAnsi" w:cstheme="minorBidi"/>
            <w:sz w:val="22"/>
            <w:szCs w:val="22"/>
            <w:lang w:val="en-US" w:eastAsia="zh-CN"/>
          </w:rPr>
          <w:tab/>
        </w:r>
        <w:r w:rsidRPr="00E97A89">
          <w:rPr>
            <w:rStyle w:val="Hyperlink"/>
          </w:rPr>
          <w:t>Establish LCS-UP connection between UE and LMF</w:t>
        </w:r>
        <w:r>
          <w:rPr>
            <w:webHidden/>
          </w:rPr>
          <w:tab/>
        </w:r>
        <w:r>
          <w:rPr>
            <w:webHidden/>
          </w:rPr>
          <w:fldChar w:fldCharType="begin"/>
        </w:r>
        <w:r>
          <w:rPr>
            <w:webHidden/>
          </w:rPr>
          <w:instrText xml:space="preserve"> PAGEREF _Toc104287749 \h </w:instrText>
        </w:r>
      </w:ins>
      <w:r>
        <w:rPr>
          <w:webHidden/>
        </w:rPr>
      </w:r>
      <w:r>
        <w:rPr>
          <w:webHidden/>
        </w:rPr>
        <w:fldChar w:fldCharType="separate"/>
      </w:r>
      <w:ins w:id="142" w:author="CATT-Ming" w:date="2022-05-24T12:28:00Z">
        <w:r>
          <w:rPr>
            <w:webHidden/>
          </w:rPr>
          <w:t>19</w:t>
        </w:r>
        <w:r>
          <w:rPr>
            <w:webHidden/>
          </w:rPr>
          <w:fldChar w:fldCharType="end"/>
        </w:r>
        <w:r w:rsidRPr="00E97A89">
          <w:rPr>
            <w:rStyle w:val="Hyperlink"/>
          </w:rPr>
          <w:fldChar w:fldCharType="end"/>
        </w:r>
      </w:ins>
    </w:p>
    <w:p w14:paraId="2454AB75" w14:textId="77777777" w:rsidR="00BB1CA2" w:rsidRDefault="00BB1CA2">
      <w:pPr>
        <w:pStyle w:val="TOC4"/>
        <w:rPr>
          <w:ins w:id="143" w:author="CATT-Ming" w:date="2022-05-24T12:28:00Z"/>
          <w:rFonts w:asciiTheme="minorHAnsi" w:eastAsiaTheme="minorEastAsia" w:hAnsiTheme="minorHAnsi" w:cstheme="minorBidi"/>
          <w:sz w:val="22"/>
          <w:szCs w:val="22"/>
          <w:lang w:val="en-US" w:eastAsia="zh-CN"/>
        </w:rPr>
      </w:pPr>
      <w:ins w:id="144" w:author="CATT-Ming" w:date="2022-05-24T12:28:00Z">
        <w:r w:rsidRPr="00E97A89">
          <w:rPr>
            <w:rStyle w:val="Hyperlink"/>
          </w:rPr>
          <w:fldChar w:fldCharType="begin"/>
        </w:r>
        <w:r w:rsidRPr="00E97A89">
          <w:rPr>
            <w:rStyle w:val="Hyperlink"/>
          </w:rPr>
          <w:instrText xml:space="preserve"> </w:instrText>
        </w:r>
        <w:r>
          <w:instrText>HYPERLINK \l "_Toc104287750"</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1</w:t>
        </w:r>
        <w:r w:rsidRPr="00E97A89">
          <w:rPr>
            <w:rStyle w:val="Hyperlink"/>
          </w:rPr>
          <w:t>.</w:t>
        </w:r>
        <w:r w:rsidRPr="00E97A89">
          <w:rPr>
            <w:rStyle w:val="Hyperlink"/>
            <w:lang w:eastAsia="zh-CN"/>
          </w:rPr>
          <w:t>3.2</w:t>
        </w:r>
        <w:r>
          <w:rPr>
            <w:rFonts w:asciiTheme="minorHAnsi" w:eastAsiaTheme="minorEastAsia" w:hAnsiTheme="minorHAnsi" w:cstheme="minorBidi"/>
            <w:sz w:val="22"/>
            <w:szCs w:val="22"/>
            <w:lang w:val="en-US" w:eastAsia="zh-CN"/>
          </w:rPr>
          <w:tab/>
        </w:r>
        <w:r w:rsidRPr="00E97A89">
          <w:rPr>
            <w:rStyle w:val="Hyperlink"/>
          </w:rPr>
          <w:t>Modify LCS-UP connection between UE and LMF</w:t>
        </w:r>
        <w:r>
          <w:rPr>
            <w:webHidden/>
          </w:rPr>
          <w:tab/>
        </w:r>
        <w:r>
          <w:rPr>
            <w:webHidden/>
          </w:rPr>
          <w:fldChar w:fldCharType="begin"/>
        </w:r>
        <w:r>
          <w:rPr>
            <w:webHidden/>
          </w:rPr>
          <w:instrText xml:space="preserve"> PAGEREF _Toc104287750 \h </w:instrText>
        </w:r>
      </w:ins>
      <w:r>
        <w:rPr>
          <w:webHidden/>
        </w:rPr>
      </w:r>
      <w:r>
        <w:rPr>
          <w:webHidden/>
        </w:rPr>
        <w:fldChar w:fldCharType="separate"/>
      </w:r>
      <w:ins w:id="145" w:author="CATT-Ming" w:date="2022-05-24T12:28:00Z">
        <w:r>
          <w:rPr>
            <w:webHidden/>
          </w:rPr>
          <w:t>19</w:t>
        </w:r>
        <w:r>
          <w:rPr>
            <w:webHidden/>
          </w:rPr>
          <w:fldChar w:fldCharType="end"/>
        </w:r>
        <w:r w:rsidRPr="00E97A89">
          <w:rPr>
            <w:rStyle w:val="Hyperlink"/>
          </w:rPr>
          <w:fldChar w:fldCharType="end"/>
        </w:r>
      </w:ins>
    </w:p>
    <w:p w14:paraId="5F4265B1" w14:textId="77777777" w:rsidR="00BB1CA2" w:rsidRDefault="00BB1CA2">
      <w:pPr>
        <w:pStyle w:val="TOC4"/>
        <w:rPr>
          <w:ins w:id="146" w:author="CATT-Ming" w:date="2022-05-24T12:28:00Z"/>
          <w:rFonts w:asciiTheme="minorHAnsi" w:eastAsiaTheme="minorEastAsia" w:hAnsiTheme="minorHAnsi" w:cstheme="minorBidi"/>
          <w:sz w:val="22"/>
          <w:szCs w:val="22"/>
          <w:lang w:val="en-US" w:eastAsia="zh-CN"/>
        </w:rPr>
      </w:pPr>
      <w:ins w:id="147" w:author="CATT-Ming" w:date="2022-05-24T12:28:00Z">
        <w:r w:rsidRPr="00E97A89">
          <w:rPr>
            <w:rStyle w:val="Hyperlink"/>
          </w:rPr>
          <w:fldChar w:fldCharType="begin"/>
        </w:r>
        <w:r w:rsidRPr="00E97A89">
          <w:rPr>
            <w:rStyle w:val="Hyperlink"/>
          </w:rPr>
          <w:instrText xml:space="preserve"> </w:instrText>
        </w:r>
        <w:r>
          <w:instrText>HYPERLINK \l "_Toc104287751"</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1</w:t>
        </w:r>
        <w:r w:rsidRPr="00E97A89">
          <w:rPr>
            <w:rStyle w:val="Hyperlink"/>
          </w:rPr>
          <w:t>.</w:t>
        </w:r>
        <w:r w:rsidRPr="00E97A89">
          <w:rPr>
            <w:rStyle w:val="Hyperlink"/>
            <w:lang w:eastAsia="zh-CN"/>
          </w:rPr>
          <w:t>3.3</w:t>
        </w:r>
        <w:r>
          <w:rPr>
            <w:rFonts w:asciiTheme="minorHAnsi" w:eastAsiaTheme="minorEastAsia" w:hAnsiTheme="minorHAnsi" w:cstheme="minorBidi"/>
            <w:sz w:val="22"/>
            <w:szCs w:val="22"/>
            <w:lang w:val="en-US" w:eastAsia="zh-CN"/>
          </w:rPr>
          <w:tab/>
        </w:r>
        <w:r w:rsidRPr="00E97A89">
          <w:rPr>
            <w:rStyle w:val="Hyperlink"/>
            <w:lang w:eastAsia="zh-CN"/>
          </w:rPr>
          <w:t>UE Assisted and UE Based Positioning Procedure over LCS-UP</w:t>
        </w:r>
        <w:r>
          <w:rPr>
            <w:webHidden/>
          </w:rPr>
          <w:tab/>
        </w:r>
        <w:r>
          <w:rPr>
            <w:webHidden/>
          </w:rPr>
          <w:fldChar w:fldCharType="begin"/>
        </w:r>
        <w:r>
          <w:rPr>
            <w:webHidden/>
          </w:rPr>
          <w:instrText xml:space="preserve"> PAGEREF _Toc104287751 \h </w:instrText>
        </w:r>
      </w:ins>
      <w:r>
        <w:rPr>
          <w:webHidden/>
        </w:rPr>
      </w:r>
      <w:r>
        <w:rPr>
          <w:webHidden/>
        </w:rPr>
        <w:fldChar w:fldCharType="separate"/>
      </w:r>
      <w:ins w:id="148" w:author="CATT-Ming" w:date="2022-05-24T12:28:00Z">
        <w:r>
          <w:rPr>
            <w:webHidden/>
          </w:rPr>
          <w:t>20</w:t>
        </w:r>
        <w:r>
          <w:rPr>
            <w:webHidden/>
          </w:rPr>
          <w:fldChar w:fldCharType="end"/>
        </w:r>
        <w:r w:rsidRPr="00E97A89">
          <w:rPr>
            <w:rStyle w:val="Hyperlink"/>
          </w:rPr>
          <w:fldChar w:fldCharType="end"/>
        </w:r>
      </w:ins>
    </w:p>
    <w:p w14:paraId="11442E5D" w14:textId="77777777" w:rsidR="00BB1CA2" w:rsidRDefault="00BB1CA2">
      <w:pPr>
        <w:pStyle w:val="TOC3"/>
        <w:rPr>
          <w:ins w:id="149" w:author="CATT-Ming" w:date="2022-05-24T12:28:00Z"/>
          <w:rFonts w:asciiTheme="minorHAnsi" w:eastAsiaTheme="minorEastAsia" w:hAnsiTheme="minorHAnsi" w:cstheme="minorBidi"/>
          <w:sz w:val="22"/>
          <w:szCs w:val="22"/>
          <w:lang w:val="en-US" w:eastAsia="zh-CN"/>
        </w:rPr>
      </w:pPr>
      <w:ins w:id="150" w:author="CATT-Ming" w:date="2022-05-24T12:28:00Z">
        <w:r w:rsidRPr="00E97A89">
          <w:rPr>
            <w:rStyle w:val="Hyperlink"/>
          </w:rPr>
          <w:fldChar w:fldCharType="begin"/>
        </w:r>
        <w:r w:rsidRPr="00E97A89">
          <w:rPr>
            <w:rStyle w:val="Hyperlink"/>
          </w:rPr>
          <w:instrText xml:space="preserve"> </w:instrText>
        </w:r>
        <w:r>
          <w:instrText>HYPERLINK \l "_Toc104287752"</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1</w:t>
        </w:r>
        <w:r w:rsidRPr="00E97A89">
          <w:rPr>
            <w:rStyle w:val="Hyperlink"/>
          </w:rPr>
          <w:t>.4</w:t>
        </w:r>
        <w:r>
          <w:rPr>
            <w:rFonts w:asciiTheme="minorHAnsi" w:eastAsiaTheme="minorEastAsia" w:hAnsiTheme="minorHAnsi" w:cstheme="minorBidi"/>
            <w:sz w:val="22"/>
            <w:szCs w:val="22"/>
            <w:lang w:val="en-US" w:eastAsia="zh-CN"/>
          </w:rPr>
          <w:tab/>
        </w:r>
        <w:r w:rsidRPr="00E97A89">
          <w:rPr>
            <w:rStyle w:val="Hyperlink"/>
          </w:rPr>
          <w:t>Impacts on services, entities, and interfaces</w:t>
        </w:r>
        <w:r>
          <w:rPr>
            <w:webHidden/>
          </w:rPr>
          <w:tab/>
        </w:r>
        <w:r>
          <w:rPr>
            <w:webHidden/>
          </w:rPr>
          <w:fldChar w:fldCharType="begin"/>
        </w:r>
        <w:r>
          <w:rPr>
            <w:webHidden/>
          </w:rPr>
          <w:instrText xml:space="preserve"> PAGEREF _Toc104287752 \h </w:instrText>
        </w:r>
      </w:ins>
      <w:r>
        <w:rPr>
          <w:webHidden/>
        </w:rPr>
      </w:r>
      <w:r>
        <w:rPr>
          <w:webHidden/>
        </w:rPr>
        <w:fldChar w:fldCharType="separate"/>
      </w:r>
      <w:ins w:id="151" w:author="CATT-Ming" w:date="2022-05-24T12:28:00Z">
        <w:r>
          <w:rPr>
            <w:webHidden/>
          </w:rPr>
          <w:t>21</w:t>
        </w:r>
        <w:r>
          <w:rPr>
            <w:webHidden/>
          </w:rPr>
          <w:fldChar w:fldCharType="end"/>
        </w:r>
        <w:r w:rsidRPr="00E97A89">
          <w:rPr>
            <w:rStyle w:val="Hyperlink"/>
          </w:rPr>
          <w:fldChar w:fldCharType="end"/>
        </w:r>
      </w:ins>
    </w:p>
    <w:p w14:paraId="7FB3714F" w14:textId="77777777" w:rsidR="00BB1CA2" w:rsidRDefault="00BB1CA2">
      <w:pPr>
        <w:pStyle w:val="TOC2"/>
        <w:rPr>
          <w:ins w:id="152" w:author="CATT-Ming" w:date="2022-05-24T12:28:00Z"/>
          <w:rFonts w:asciiTheme="minorHAnsi" w:eastAsiaTheme="minorEastAsia" w:hAnsiTheme="minorHAnsi" w:cstheme="minorBidi"/>
          <w:sz w:val="22"/>
          <w:szCs w:val="22"/>
          <w:lang w:val="en-US" w:eastAsia="zh-CN"/>
        </w:rPr>
      </w:pPr>
      <w:ins w:id="153" w:author="CATT-Ming" w:date="2022-05-24T12:28:00Z">
        <w:r w:rsidRPr="00E97A89">
          <w:rPr>
            <w:rStyle w:val="Hyperlink"/>
          </w:rPr>
          <w:fldChar w:fldCharType="begin"/>
        </w:r>
        <w:r w:rsidRPr="00E97A89">
          <w:rPr>
            <w:rStyle w:val="Hyperlink"/>
          </w:rPr>
          <w:instrText xml:space="preserve"> </w:instrText>
        </w:r>
        <w:r>
          <w:instrText>HYPERLINK \l "_Toc104287753"</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2</w:t>
        </w:r>
        <w:r>
          <w:rPr>
            <w:rFonts w:asciiTheme="minorHAnsi" w:eastAsiaTheme="minorEastAsia" w:hAnsiTheme="minorHAnsi" w:cstheme="minorBidi"/>
            <w:sz w:val="22"/>
            <w:szCs w:val="22"/>
            <w:lang w:val="en-US" w:eastAsia="zh-CN"/>
          </w:rPr>
          <w:tab/>
        </w:r>
        <w:r w:rsidRPr="00E97A89">
          <w:rPr>
            <w:rStyle w:val="Hyperlink"/>
          </w:rPr>
          <w:t>Solution #</w:t>
        </w:r>
        <w:r w:rsidRPr="00E97A89">
          <w:rPr>
            <w:rStyle w:val="Hyperlink"/>
            <w:lang w:eastAsia="zh-CN"/>
          </w:rPr>
          <w:t>2</w:t>
        </w:r>
        <w:r w:rsidRPr="00E97A89">
          <w:rPr>
            <w:rStyle w:val="Hyperlink"/>
          </w:rPr>
          <w:t>: Discovery of User Plane service Cooperated with 3GPP LCS Features</w:t>
        </w:r>
        <w:r>
          <w:rPr>
            <w:webHidden/>
          </w:rPr>
          <w:tab/>
        </w:r>
        <w:r>
          <w:rPr>
            <w:webHidden/>
          </w:rPr>
          <w:fldChar w:fldCharType="begin"/>
        </w:r>
        <w:r>
          <w:rPr>
            <w:webHidden/>
          </w:rPr>
          <w:instrText xml:space="preserve"> PAGEREF _Toc104287753 \h </w:instrText>
        </w:r>
      </w:ins>
      <w:r>
        <w:rPr>
          <w:webHidden/>
        </w:rPr>
      </w:r>
      <w:r>
        <w:rPr>
          <w:webHidden/>
        </w:rPr>
        <w:fldChar w:fldCharType="separate"/>
      </w:r>
      <w:ins w:id="154" w:author="CATT-Ming" w:date="2022-05-24T12:28:00Z">
        <w:r>
          <w:rPr>
            <w:webHidden/>
          </w:rPr>
          <w:t>21</w:t>
        </w:r>
        <w:r>
          <w:rPr>
            <w:webHidden/>
          </w:rPr>
          <w:fldChar w:fldCharType="end"/>
        </w:r>
        <w:r w:rsidRPr="00E97A89">
          <w:rPr>
            <w:rStyle w:val="Hyperlink"/>
          </w:rPr>
          <w:fldChar w:fldCharType="end"/>
        </w:r>
      </w:ins>
    </w:p>
    <w:p w14:paraId="220EE780" w14:textId="77777777" w:rsidR="00BB1CA2" w:rsidRDefault="00BB1CA2">
      <w:pPr>
        <w:pStyle w:val="TOC3"/>
        <w:rPr>
          <w:ins w:id="155" w:author="CATT-Ming" w:date="2022-05-24T12:28:00Z"/>
          <w:rFonts w:asciiTheme="minorHAnsi" w:eastAsiaTheme="minorEastAsia" w:hAnsiTheme="minorHAnsi" w:cstheme="minorBidi"/>
          <w:sz w:val="22"/>
          <w:szCs w:val="22"/>
          <w:lang w:val="en-US" w:eastAsia="zh-CN"/>
        </w:rPr>
      </w:pPr>
      <w:ins w:id="156" w:author="CATT-Ming" w:date="2022-05-24T12:28:00Z">
        <w:r w:rsidRPr="00E97A89">
          <w:rPr>
            <w:rStyle w:val="Hyperlink"/>
          </w:rPr>
          <w:fldChar w:fldCharType="begin"/>
        </w:r>
        <w:r w:rsidRPr="00E97A89">
          <w:rPr>
            <w:rStyle w:val="Hyperlink"/>
          </w:rPr>
          <w:instrText xml:space="preserve"> </w:instrText>
        </w:r>
        <w:r>
          <w:instrText>HYPERLINK \l "_Toc104287754"</w:instrText>
        </w:r>
        <w:r w:rsidRPr="00E97A89">
          <w:rPr>
            <w:rStyle w:val="Hyperlink"/>
          </w:rPr>
          <w:instrText xml:space="preserve"> </w:instrText>
        </w:r>
        <w:r w:rsidRPr="00E97A89">
          <w:rPr>
            <w:rStyle w:val="Hyperlink"/>
          </w:rPr>
          <w:fldChar w:fldCharType="separate"/>
        </w:r>
        <w:r w:rsidRPr="00E97A89">
          <w:rPr>
            <w:rStyle w:val="Hyperlink"/>
            <w:lang w:eastAsia="ko-KR"/>
          </w:rPr>
          <w:t>6.</w:t>
        </w:r>
        <w:r w:rsidRPr="00E97A89">
          <w:rPr>
            <w:rStyle w:val="Hyperlink"/>
            <w:lang w:eastAsia="zh-CN"/>
          </w:rPr>
          <w:t>2</w:t>
        </w:r>
        <w:r w:rsidRPr="00E97A89">
          <w:rPr>
            <w:rStyle w:val="Hyperlink"/>
            <w:lang w:eastAsia="ko-KR"/>
          </w:rPr>
          <w:t>.1</w:t>
        </w:r>
        <w:r>
          <w:rPr>
            <w:rFonts w:asciiTheme="minorHAnsi" w:eastAsiaTheme="minorEastAsia" w:hAnsiTheme="minorHAnsi" w:cstheme="minorBidi"/>
            <w:sz w:val="22"/>
            <w:szCs w:val="22"/>
            <w:lang w:val="en-US" w:eastAsia="zh-CN"/>
          </w:rPr>
          <w:tab/>
        </w:r>
        <w:r w:rsidRPr="00E97A89">
          <w:rPr>
            <w:rStyle w:val="Hyperlink"/>
            <w:lang w:eastAsia="ko-KR"/>
          </w:rPr>
          <w:t>Introduction</w:t>
        </w:r>
        <w:r>
          <w:rPr>
            <w:webHidden/>
          </w:rPr>
          <w:tab/>
        </w:r>
        <w:r>
          <w:rPr>
            <w:webHidden/>
          </w:rPr>
          <w:fldChar w:fldCharType="begin"/>
        </w:r>
        <w:r>
          <w:rPr>
            <w:webHidden/>
          </w:rPr>
          <w:instrText xml:space="preserve"> PAGEREF _Toc104287754 \h </w:instrText>
        </w:r>
      </w:ins>
      <w:r>
        <w:rPr>
          <w:webHidden/>
        </w:rPr>
      </w:r>
      <w:r>
        <w:rPr>
          <w:webHidden/>
        </w:rPr>
        <w:fldChar w:fldCharType="separate"/>
      </w:r>
      <w:ins w:id="157" w:author="CATT-Ming" w:date="2022-05-24T12:28:00Z">
        <w:r>
          <w:rPr>
            <w:webHidden/>
          </w:rPr>
          <w:t>21</w:t>
        </w:r>
        <w:r>
          <w:rPr>
            <w:webHidden/>
          </w:rPr>
          <w:fldChar w:fldCharType="end"/>
        </w:r>
        <w:r w:rsidRPr="00E97A89">
          <w:rPr>
            <w:rStyle w:val="Hyperlink"/>
          </w:rPr>
          <w:fldChar w:fldCharType="end"/>
        </w:r>
      </w:ins>
    </w:p>
    <w:p w14:paraId="30D3E075" w14:textId="77777777" w:rsidR="00BB1CA2" w:rsidRDefault="00BB1CA2">
      <w:pPr>
        <w:pStyle w:val="TOC3"/>
        <w:rPr>
          <w:ins w:id="158" w:author="CATT-Ming" w:date="2022-05-24T12:28:00Z"/>
          <w:rFonts w:asciiTheme="minorHAnsi" w:eastAsiaTheme="minorEastAsia" w:hAnsiTheme="minorHAnsi" w:cstheme="minorBidi"/>
          <w:sz w:val="22"/>
          <w:szCs w:val="22"/>
          <w:lang w:val="en-US" w:eastAsia="zh-CN"/>
        </w:rPr>
      </w:pPr>
      <w:ins w:id="159" w:author="CATT-Ming" w:date="2022-05-24T12:28:00Z">
        <w:r w:rsidRPr="00E97A89">
          <w:rPr>
            <w:rStyle w:val="Hyperlink"/>
          </w:rPr>
          <w:fldChar w:fldCharType="begin"/>
        </w:r>
        <w:r w:rsidRPr="00E97A89">
          <w:rPr>
            <w:rStyle w:val="Hyperlink"/>
          </w:rPr>
          <w:instrText xml:space="preserve"> </w:instrText>
        </w:r>
        <w:r>
          <w:instrText>HYPERLINK \l "_Toc104287755"</w:instrText>
        </w:r>
        <w:r w:rsidRPr="00E97A89">
          <w:rPr>
            <w:rStyle w:val="Hyperlink"/>
          </w:rPr>
          <w:instrText xml:space="preserve"> </w:instrText>
        </w:r>
        <w:r w:rsidRPr="00E97A89">
          <w:rPr>
            <w:rStyle w:val="Hyperlink"/>
          </w:rPr>
          <w:fldChar w:fldCharType="separate"/>
        </w:r>
        <w:r w:rsidRPr="00E97A89">
          <w:rPr>
            <w:rStyle w:val="Hyperlink"/>
            <w:lang w:eastAsia="ko-KR"/>
          </w:rPr>
          <w:t>6.</w:t>
        </w:r>
        <w:r w:rsidRPr="00E97A89">
          <w:rPr>
            <w:rStyle w:val="Hyperlink"/>
            <w:lang w:eastAsia="zh-CN"/>
          </w:rPr>
          <w:t>2</w:t>
        </w:r>
        <w:r w:rsidRPr="00E97A89">
          <w:rPr>
            <w:rStyle w:val="Hyperlink"/>
            <w:lang w:eastAsia="ko-KR"/>
          </w:rPr>
          <w:t>.2</w:t>
        </w:r>
        <w:r>
          <w:rPr>
            <w:rFonts w:asciiTheme="minorHAnsi" w:eastAsiaTheme="minorEastAsia" w:hAnsiTheme="minorHAnsi" w:cstheme="minorBidi"/>
            <w:sz w:val="22"/>
            <w:szCs w:val="22"/>
            <w:lang w:val="en-US" w:eastAsia="zh-CN"/>
          </w:rPr>
          <w:tab/>
        </w:r>
        <w:r w:rsidRPr="00E97A89">
          <w:rPr>
            <w:rStyle w:val="Hyperlink"/>
            <w:lang w:eastAsia="ko-KR"/>
          </w:rPr>
          <w:t>Functional Description</w:t>
        </w:r>
        <w:r>
          <w:rPr>
            <w:webHidden/>
          </w:rPr>
          <w:tab/>
        </w:r>
        <w:r>
          <w:rPr>
            <w:webHidden/>
          </w:rPr>
          <w:fldChar w:fldCharType="begin"/>
        </w:r>
        <w:r>
          <w:rPr>
            <w:webHidden/>
          </w:rPr>
          <w:instrText xml:space="preserve"> PAGEREF _Toc104287755 \h </w:instrText>
        </w:r>
      </w:ins>
      <w:r>
        <w:rPr>
          <w:webHidden/>
        </w:rPr>
      </w:r>
      <w:r>
        <w:rPr>
          <w:webHidden/>
        </w:rPr>
        <w:fldChar w:fldCharType="separate"/>
      </w:r>
      <w:ins w:id="160" w:author="CATT-Ming" w:date="2022-05-24T12:28:00Z">
        <w:r>
          <w:rPr>
            <w:webHidden/>
          </w:rPr>
          <w:t>21</w:t>
        </w:r>
        <w:r>
          <w:rPr>
            <w:webHidden/>
          </w:rPr>
          <w:fldChar w:fldCharType="end"/>
        </w:r>
        <w:r w:rsidRPr="00E97A89">
          <w:rPr>
            <w:rStyle w:val="Hyperlink"/>
          </w:rPr>
          <w:fldChar w:fldCharType="end"/>
        </w:r>
      </w:ins>
    </w:p>
    <w:p w14:paraId="4B56C2DE" w14:textId="77777777" w:rsidR="00BB1CA2" w:rsidRDefault="00BB1CA2">
      <w:pPr>
        <w:pStyle w:val="TOC3"/>
        <w:rPr>
          <w:ins w:id="161" w:author="CATT-Ming" w:date="2022-05-24T12:28:00Z"/>
          <w:rFonts w:asciiTheme="minorHAnsi" w:eastAsiaTheme="minorEastAsia" w:hAnsiTheme="minorHAnsi" w:cstheme="minorBidi"/>
          <w:sz w:val="22"/>
          <w:szCs w:val="22"/>
          <w:lang w:val="en-US" w:eastAsia="zh-CN"/>
        </w:rPr>
      </w:pPr>
      <w:ins w:id="162" w:author="CATT-Ming" w:date="2022-05-24T12:28:00Z">
        <w:r w:rsidRPr="00E97A89">
          <w:rPr>
            <w:rStyle w:val="Hyperlink"/>
          </w:rPr>
          <w:fldChar w:fldCharType="begin"/>
        </w:r>
        <w:r w:rsidRPr="00E97A89">
          <w:rPr>
            <w:rStyle w:val="Hyperlink"/>
          </w:rPr>
          <w:instrText xml:space="preserve"> </w:instrText>
        </w:r>
        <w:r>
          <w:instrText>HYPERLINK \l "_Toc104287756"</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2</w:t>
        </w:r>
        <w:r w:rsidRPr="00E97A89">
          <w:rPr>
            <w:rStyle w:val="Hyperlink"/>
          </w:rPr>
          <w:t>.3</w:t>
        </w:r>
        <w:r>
          <w:rPr>
            <w:rFonts w:asciiTheme="minorHAnsi" w:eastAsiaTheme="minorEastAsia" w:hAnsiTheme="minorHAnsi" w:cstheme="minorBidi"/>
            <w:sz w:val="22"/>
            <w:szCs w:val="22"/>
            <w:lang w:val="en-US" w:eastAsia="zh-CN"/>
          </w:rPr>
          <w:tab/>
        </w:r>
        <w:r w:rsidRPr="00E97A89">
          <w:rPr>
            <w:rStyle w:val="Hyperlink"/>
          </w:rPr>
          <w:t>Procedures</w:t>
        </w:r>
        <w:r>
          <w:rPr>
            <w:webHidden/>
          </w:rPr>
          <w:tab/>
        </w:r>
        <w:r>
          <w:rPr>
            <w:webHidden/>
          </w:rPr>
          <w:fldChar w:fldCharType="begin"/>
        </w:r>
        <w:r>
          <w:rPr>
            <w:webHidden/>
          </w:rPr>
          <w:instrText xml:space="preserve"> PAGEREF _Toc104287756 \h </w:instrText>
        </w:r>
      </w:ins>
      <w:r>
        <w:rPr>
          <w:webHidden/>
        </w:rPr>
      </w:r>
      <w:r>
        <w:rPr>
          <w:webHidden/>
        </w:rPr>
        <w:fldChar w:fldCharType="separate"/>
      </w:r>
      <w:ins w:id="163" w:author="CATT-Ming" w:date="2022-05-24T12:28:00Z">
        <w:r>
          <w:rPr>
            <w:webHidden/>
          </w:rPr>
          <w:t>25</w:t>
        </w:r>
        <w:r>
          <w:rPr>
            <w:webHidden/>
          </w:rPr>
          <w:fldChar w:fldCharType="end"/>
        </w:r>
        <w:r w:rsidRPr="00E97A89">
          <w:rPr>
            <w:rStyle w:val="Hyperlink"/>
          </w:rPr>
          <w:fldChar w:fldCharType="end"/>
        </w:r>
      </w:ins>
    </w:p>
    <w:p w14:paraId="5A7E9ABC" w14:textId="77777777" w:rsidR="00BB1CA2" w:rsidRDefault="00BB1CA2">
      <w:pPr>
        <w:pStyle w:val="TOC4"/>
        <w:rPr>
          <w:ins w:id="164" w:author="CATT-Ming" w:date="2022-05-24T12:28:00Z"/>
          <w:rFonts w:asciiTheme="minorHAnsi" w:eastAsiaTheme="minorEastAsia" w:hAnsiTheme="minorHAnsi" w:cstheme="minorBidi"/>
          <w:sz w:val="22"/>
          <w:szCs w:val="22"/>
          <w:lang w:val="en-US" w:eastAsia="zh-CN"/>
        </w:rPr>
      </w:pPr>
      <w:ins w:id="165" w:author="CATT-Ming" w:date="2022-05-24T12:28:00Z">
        <w:r w:rsidRPr="00E97A89">
          <w:rPr>
            <w:rStyle w:val="Hyperlink"/>
          </w:rPr>
          <w:fldChar w:fldCharType="begin"/>
        </w:r>
        <w:r w:rsidRPr="00E97A89">
          <w:rPr>
            <w:rStyle w:val="Hyperlink"/>
          </w:rPr>
          <w:instrText xml:space="preserve"> </w:instrText>
        </w:r>
        <w:r>
          <w:instrText>HYPERLINK \l "_Toc104287757"</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2</w:t>
        </w:r>
        <w:r w:rsidRPr="00E97A89">
          <w:rPr>
            <w:rStyle w:val="Hyperlink"/>
          </w:rPr>
          <w:t>.3.1</w:t>
        </w:r>
        <w:r>
          <w:rPr>
            <w:rFonts w:asciiTheme="minorHAnsi" w:eastAsiaTheme="minorEastAsia" w:hAnsiTheme="minorHAnsi" w:cstheme="minorBidi"/>
            <w:sz w:val="22"/>
            <w:szCs w:val="22"/>
            <w:lang w:val="en-US" w:eastAsia="zh-CN"/>
          </w:rPr>
          <w:tab/>
        </w:r>
        <w:r w:rsidRPr="00E97A89">
          <w:rPr>
            <w:rStyle w:val="Hyperlink"/>
          </w:rPr>
          <w:t>LMF Offload traffic to Cooperated LCUP</w:t>
        </w:r>
        <w:r>
          <w:rPr>
            <w:webHidden/>
          </w:rPr>
          <w:tab/>
        </w:r>
        <w:r>
          <w:rPr>
            <w:webHidden/>
          </w:rPr>
          <w:fldChar w:fldCharType="begin"/>
        </w:r>
        <w:r>
          <w:rPr>
            <w:webHidden/>
          </w:rPr>
          <w:instrText xml:space="preserve"> PAGEREF _Toc104287757 \h </w:instrText>
        </w:r>
      </w:ins>
      <w:r>
        <w:rPr>
          <w:webHidden/>
        </w:rPr>
      </w:r>
      <w:r>
        <w:rPr>
          <w:webHidden/>
        </w:rPr>
        <w:fldChar w:fldCharType="separate"/>
      </w:r>
      <w:ins w:id="166" w:author="CATT-Ming" w:date="2022-05-24T12:28:00Z">
        <w:r>
          <w:rPr>
            <w:webHidden/>
          </w:rPr>
          <w:t>25</w:t>
        </w:r>
        <w:r>
          <w:rPr>
            <w:webHidden/>
          </w:rPr>
          <w:fldChar w:fldCharType="end"/>
        </w:r>
        <w:r w:rsidRPr="00E97A89">
          <w:rPr>
            <w:rStyle w:val="Hyperlink"/>
          </w:rPr>
          <w:fldChar w:fldCharType="end"/>
        </w:r>
      </w:ins>
    </w:p>
    <w:p w14:paraId="46030134" w14:textId="77777777" w:rsidR="00BB1CA2" w:rsidRDefault="00BB1CA2">
      <w:pPr>
        <w:pStyle w:val="TOC4"/>
        <w:rPr>
          <w:ins w:id="167" w:author="CATT-Ming" w:date="2022-05-24T12:28:00Z"/>
          <w:rFonts w:asciiTheme="minorHAnsi" w:eastAsiaTheme="minorEastAsia" w:hAnsiTheme="minorHAnsi" w:cstheme="minorBidi"/>
          <w:sz w:val="22"/>
          <w:szCs w:val="22"/>
          <w:lang w:val="en-US" w:eastAsia="zh-CN"/>
        </w:rPr>
      </w:pPr>
      <w:ins w:id="168" w:author="CATT-Ming" w:date="2022-05-24T12:28:00Z">
        <w:r w:rsidRPr="00E97A89">
          <w:rPr>
            <w:rStyle w:val="Hyperlink"/>
          </w:rPr>
          <w:fldChar w:fldCharType="begin"/>
        </w:r>
        <w:r w:rsidRPr="00E97A89">
          <w:rPr>
            <w:rStyle w:val="Hyperlink"/>
          </w:rPr>
          <w:instrText xml:space="preserve"> </w:instrText>
        </w:r>
        <w:r>
          <w:instrText>HYPERLINK \l "_Toc104287758"</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2</w:t>
        </w:r>
        <w:r w:rsidRPr="00E97A89">
          <w:rPr>
            <w:rStyle w:val="Hyperlink"/>
          </w:rPr>
          <w:t>.3.2</w:t>
        </w:r>
        <w:r>
          <w:rPr>
            <w:rFonts w:asciiTheme="minorHAnsi" w:eastAsiaTheme="minorEastAsia" w:hAnsiTheme="minorHAnsi" w:cstheme="minorBidi"/>
            <w:sz w:val="22"/>
            <w:szCs w:val="22"/>
            <w:lang w:val="en-US" w:eastAsia="zh-CN"/>
          </w:rPr>
          <w:tab/>
        </w:r>
        <w:r w:rsidRPr="00E97A89">
          <w:rPr>
            <w:rStyle w:val="Hyperlink"/>
          </w:rPr>
          <w:t>LMF Activates UE with UP Connection to LCUP</w:t>
        </w:r>
        <w:r>
          <w:rPr>
            <w:webHidden/>
          </w:rPr>
          <w:tab/>
        </w:r>
        <w:r>
          <w:rPr>
            <w:webHidden/>
          </w:rPr>
          <w:fldChar w:fldCharType="begin"/>
        </w:r>
        <w:r>
          <w:rPr>
            <w:webHidden/>
          </w:rPr>
          <w:instrText xml:space="preserve"> PAGEREF _Toc104287758 \h </w:instrText>
        </w:r>
      </w:ins>
      <w:r>
        <w:rPr>
          <w:webHidden/>
        </w:rPr>
      </w:r>
      <w:r>
        <w:rPr>
          <w:webHidden/>
        </w:rPr>
        <w:fldChar w:fldCharType="separate"/>
      </w:r>
      <w:ins w:id="169" w:author="CATT-Ming" w:date="2022-05-24T12:28:00Z">
        <w:r>
          <w:rPr>
            <w:webHidden/>
          </w:rPr>
          <w:t>26</w:t>
        </w:r>
        <w:r>
          <w:rPr>
            <w:webHidden/>
          </w:rPr>
          <w:fldChar w:fldCharType="end"/>
        </w:r>
        <w:r w:rsidRPr="00E97A89">
          <w:rPr>
            <w:rStyle w:val="Hyperlink"/>
          </w:rPr>
          <w:fldChar w:fldCharType="end"/>
        </w:r>
      </w:ins>
    </w:p>
    <w:p w14:paraId="7C51F8BC" w14:textId="77777777" w:rsidR="00BB1CA2" w:rsidRDefault="00BB1CA2">
      <w:pPr>
        <w:pStyle w:val="TOC3"/>
        <w:rPr>
          <w:ins w:id="170" w:author="CATT-Ming" w:date="2022-05-24T12:28:00Z"/>
          <w:rFonts w:asciiTheme="minorHAnsi" w:eastAsiaTheme="minorEastAsia" w:hAnsiTheme="minorHAnsi" w:cstheme="minorBidi"/>
          <w:sz w:val="22"/>
          <w:szCs w:val="22"/>
          <w:lang w:val="en-US" w:eastAsia="zh-CN"/>
        </w:rPr>
      </w:pPr>
      <w:ins w:id="171" w:author="CATT-Ming" w:date="2022-05-24T12:28:00Z">
        <w:r w:rsidRPr="00E97A89">
          <w:rPr>
            <w:rStyle w:val="Hyperlink"/>
          </w:rPr>
          <w:fldChar w:fldCharType="begin"/>
        </w:r>
        <w:r w:rsidRPr="00E97A89">
          <w:rPr>
            <w:rStyle w:val="Hyperlink"/>
          </w:rPr>
          <w:instrText xml:space="preserve"> </w:instrText>
        </w:r>
        <w:r>
          <w:instrText>HYPERLINK \l "_Toc104287759"</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2</w:t>
        </w:r>
        <w:r w:rsidRPr="00E97A89">
          <w:rPr>
            <w:rStyle w:val="Hyperlink"/>
          </w:rPr>
          <w:t>.4</w:t>
        </w:r>
        <w:r>
          <w:rPr>
            <w:rFonts w:asciiTheme="minorHAnsi" w:eastAsiaTheme="minorEastAsia" w:hAnsiTheme="minorHAnsi" w:cstheme="minorBidi"/>
            <w:sz w:val="22"/>
            <w:szCs w:val="22"/>
            <w:lang w:val="en-US" w:eastAsia="zh-CN"/>
          </w:rPr>
          <w:tab/>
        </w:r>
        <w:r w:rsidRPr="00E97A89">
          <w:rPr>
            <w:rStyle w:val="Hyperlink"/>
          </w:rPr>
          <w:t>Impacts on services, entities, and interfaces</w:t>
        </w:r>
        <w:r>
          <w:rPr>
            <w:webHidden/>
          </w:rPr>
          <w:tab/>
        </w:r>
        <w:r>
          <w:rPr>
            <w:webHidden/>
          </w:rPr>
          <w:fldChar w:fldCharType="begin"/>
        </w:r>
        <w:r>
          <w:rPr>
            <w:webHidden/>
          </w:rPr>
          <w:instrText xml:space="preserve"> PAGEREF _Toc104287759 \h </w:instrText>
        </w:r>
      </w:ins>
      <w:r>
        <w:rPr>
          <w:webHidden/>
        </w:rPr>
      </w:r>
      <w:r>
        <w:rPr>
          <w:webHidden/>
        </w:rPr>
        <w:fldChar w:fldCharType="separate"/>
      </w:r>
      <w:ins w:id="172" w:author="CATT-Ming" w:date="2022-05-24T12:28:00Z">
        <w:r>
          <w:rPr>
            <w:webHidden/>
          </w:rPr>
          <w:t>27</w:t>
        </w:r>
        <w:r>
          <w:rPr>
            <w:webHidden/>
          </w:rPr>
          <w:fldChar w:fldCharType="end"/>
        </w:r>
        <w:r w:rsidRPr="00E97A89">
          <w:rPr>
            <w:rStyle w:val="Hyperlink"/>
          </w:rPr>
          <w:fldChar w:fldCharType="end"/>
        </w:r>
      </w:ins>
    </w:p>
    <w:p w14:paraId="6FC0441F" w14:textId="77777777" w:rsidR="00BB1CA2" w:rsidRDefault="00BB1CA2">
      <w:pPr>
        <w:pStyle w:val="TOC2"/>
        <w:rPr>
          <w:ins w:id="173" w:author="CATT-Ming" w:date="2022-05-24T12:28:00Z"/>
          <w:rFonts w:asciiTheme="minorHAnsi" w:eastAsiaTheme="minorEastAsia" w:hAnsiTheme="minorHAnsi" w:cstheme="minorBidi"/>
          <w:sz w:val="22"/>
          <w:szCs w:val="22"/>
          <w:lang w:val="en-US" w:eastAsia="zh-CN"/>
        </w:rPr>
      </w:pPr>
      <w:ins w:id="174" w:author="CATT-Ming" w:date="2022-05-24T12:28:00Z">
        <w:r w:rsidRPr="00E97A89">
          <w:rPr>
            <w:rStyle w:val="Hyperlink"/>
          </w:rPr>
          <w:fldChar w:fldCharType="begin"/>
        </w:r>
        <w:r w:rsidRPr="00E97A89">
          <w:rPr>
            <w:rStyle w:val="Hyperlink"/>
          </w:rPr>
          <w:instrText xml:space="preserve"> </w:instrText>
        </w:r>
        <w:r>
          <w:instrText>HYPERLINK \l "_Toc104287760"</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3</w:t>
        </w:r>
        <w:r>
          <w:rPr>
            <w:rFonts w:asciiTheme="minorHAnsi" w:eastAsiaTheme="minorEastAsia" w:hAnsiTheme="minorHAnsi" w:cstheme="minorBidi"/>
            <w:sz w:val="22"/>
            <w:szCs w:val="22"/>
            <w:lang w:val="en-US" w:eastAsia="zh-CN"/>
          </w:rPr>
          <w:tab/>
        </w:r>
        <w:r w:rsidRPr="00E97A89">
          <w:rPr>
            <w:rStyle w:val="Hyperlink"/>
          </w:rPr>
          <w:t>Solution #</w:t>
        </w:r>
        <w:r w:rsidRPr="00E97A89">
          <w:rPr>
            <w:rStyle w:val="Hyperlink"/>
            <w:lang w:eastAsia="zh-CN"/>
          </w:rPr>
          <w:t>3</w:t>
        </w:r>
        <w:r w:rsidRPr="00E97A89">
          <w:rPr>
            <w:rStyle w:val="Hyperlink"/>
          </w:rPr>
          <w:t>: User plane location capability transfer and positioning via user plane</w:t>
        </w:r>
        <w:r>
          <w:rPr>
            <w:webHidden/>
          </w:rPr>
          <w:tab/>
        </w:r>
        <w:r>
          <w:rPr>
            <w:webHidden/>
          </w:rPr>
          <w:fldChar w:fldCharType="begin"/>
        </w:r>
        <w:r>
          <w:rPr>
            <w:webHidden/>
          </w:rPr>
          <w:instrText xml:space="preserve"> PAGEREF _Toc104287760 \h </w:instrText>
        </w:r>
      </w:ins>
      <w:r>
        <w:rPr>
          <w:webHidden/>
        </w:rPr>
      </w:r>
      <w:r>
        <w:rPr>
          <w:webHidden/>
        </w:rPr>
        <w:fldChar w:fldCharType="separate"/>
      </w:r>
      <w:ins w:id="175" w:author="CATT-Ming" w:date="2022-05-24T12:28:00Z">
        <w:r>
          <w:rPr>
            <w:webHidden/>
          </w:rPr>
          <w:t>27</w:t>
        </w:r>
        <w:r>
          <w:rPr>
            <w:webHidden/>
          </w:rPr>
          <w:fldChar w:fldCharType="end"/>
        </w:r>
        <w:r w:rsidRPr="00E97A89">
          <w:rPr>
            <w:rStyle w:val="Hyperlink"/>
          </w:rPr>
          <w:fldChar w:fldCharType="end"/>
        </w:r>
      </w:ins>
    </w:p>
    <w:p w14:paraId="3E0254D2" w14:textId="77777777" w:rsidR="00BB1CA2" w:rsidRDefault="00BB1CA2">
      <w:pPr>
        <w:pStyle w:val="TOC3"/>
        <w:rPr>
          <w:ins w:id="176" w:author="CATT-Ming" w:date="2022-05-24T12:28:00Z"/>
          <w:rFonts w:asciiTheme="minorHAnsi" w:eastAsiaTheme="minorEastAsia" w:hAnsiTheme="minorHAnsi" w:cstheme="minorBidi"/>
          <w:sz w:val="22"/>
          <w:szCs w:val="22"/>
          <w:lang w:val="en-US" w:eastAsia="zh-CN"/>
        </w:rPr>
      </w:pPr>
      <w:ins w:id="177" w:author="CATT-Ming" w:date="2022-05-24T12:28:00Z">
        <w:r w:rsidRPr="00E97A89">
          <w:rPr>
            <w:rStyle w:val="Hyperlink"/>
          </w:rPr>
          <w:fldChar w:fldCharType="begin"/>
        </w:r>
        <w:r w:rsidRPr="00E97A89">
          <w:rPr>
            <w:rStyle w:val="Hyperlink"/>
          </w:rPr>
          <w:instrText xml:space="preserve"> </w:instrText>
        </w:r>
        <w:r>
          <w:instrText>HYPERLINK \l "_Toc104287761"</w:instrText>
        </w:r>
        <w:r w:rsidRPr="00E97A89">
          <w:rPr>
            <w:rStyle w:val="Hyperlink"/>
          </w:rPr>
          <w:instrText xml:space="preserve"> </w:instrText>
        </w:r>
        <w:r w:rsidRPr="00E97A89">
          <w:rPr>
            <w:rStyle w:val="Hyperlink"/>
          </w:rPr>
          <w:fldChar w:fldCharType="separate"/>
        </w:r>
        <w:r w:rsidRPr="00E97A89">
          <w:rPr>
            <w:rStyle w:val="Hyperlink"/>
            <w:lang w:eastAsia="ko-KR"/>
          </w:rPr>
          <w:t>6.</w:t>
        </w:r>
        <w:r w:rsidRPr="00E97A89">
          <w:rPr>
            <w:rStyle w:val="Hyperlink"/>
            <w:lang w:eastAsia="zh-CN"/>
          </w:rPr>
          <w:t>3</w:t>
        </w:r>
        <w:r w:rsidRPr="00E97A89">
          <w:rPr>
            <w:rStyle w:val="Hyperlink"/>
            <w:lang w:eastAsia="ko-KR"/>
          </w:rPr>
          <w:t>.1</w:t>
        </w:r>
        <w:r>
          <w:rPr>
            <w:rFonts w:asciiTheme="minorHAnsi" w:eastAsiaTheme="minorEastAsia" w:hAnsiTheme="minorHAnsi" w:cstheme="minorBidi"/>
            <w:sz w:val="22"/>
            <w:szCs w:val="22"/>
            <w:lang w:val="en-US" w:eastAsia="zh-CN"/>
          </w:rPr>
          <w:tab/>
        </w:r>
        <w:r w:rsidRPr="00E97A89">
          <w:rPr>
            <w:rStyle w:val="Hyperlink"/>
            <w:lang w:eastAsia="ko-KR"/>
          </w:rPr>
          <w:t>Introduction</w:t>
        </w:r>
        <w:r>
          <w:rPr>
            <w:webHidden/>
          </w:rPr>
          <w:tab/>
        </w:r>
        <w:r>
          <w:rPr>
            <w:webHidden/>
          </w:rPr>
          <w:fldChar w:fldCharType="begin"/>
        </w:r>
        <w:r>
          <w:rPr>
            <w:webHidden/>
          </w:rPr>
          <w:instrText xml:space="preserve"> PAGEREF _Toc104287761 \h </w:instrText>
        </w:r>
      </w:ins>
      <w:r>
        <w:rPr>
          <w:webHidden/>
        </w:rPr>
      </w:r>
      <w:r>
        <w:rPr>
          <w:webHidden/>
        </w:rPr>
        <w:fldChar w:fldCharType="separate"/>
      </w:r>
      <w:ins w:id="178" w:author="CATT-Ming" w:date="2022-05-24T12:28:00Z">
        <w:r>
          <w:rPr>
            <w:webHidden/>
          </w:rPr>
          <w:t>27</w:t>
        </w:r>
        <w:r>
          <w:rPr>
            <w:webHidden/>
          </w:rPr>
          <w:fldChar w:fldCharType="end"/>
        </w:r>
        <w:r w:rsidRPr="00E97A89">
          <w:rPr>
            <w:rStyle w:val="Hyperlink"/>
          </w:rPr>
          <w:fldChar w:fldCharType="end"/>
        </w:r>
      </w:ins>
    </w:p>
    <w:p w14:paraId="7A7CC3FE" w14:textId="77777777" w:rsidR="00BB1CA2" w:rsidRDefault="00BB1CA2">
      <w:pPr>
        <w:pStyle w:val="TOC3"/>
        <w:rPr>
          <w:ins w:id="179" w:author="CATT-Ming" w:date="2022-05-24T12:28:00Z"/>
          <w:rFonts w:asciiTheme="minorHAnsi" w:eastAsiaTheme="minorEastAsia" w:hAnsiTheme="minorHAnsi" w:cstheme="minorBidi"/>
          <w:sz w:val="22"/>
          <w:szCs w:val="22"/>
          <w:lang w:val="en-US" w:eastAsia="zh-CN"/>
        </w:rPr>
      </w:pPr>
      <w:ins w:id="180" w:author="CATT-Ming" w:date="2022-05-24T12:28:00Z">
        <w:r w:rsidRPr="00E97A89">
          <w:rPr>
            <w:rStyle w:val="Hyperlink"/>
          </w:rPr>
          <w:lastRenderedPageBreak/>
          <w:fldChar w:fldCharType="begin"/>
        </w:r>
        <w:r w:rsidRPr="00E97A89">
          <w:rPr>
            <w:rStyle w:val="Hyperlink"/>
          </w:rPr>
          <w:instrText xml:space="preserve"> </w:instrText>
        </w:r>
        <w:r>
          <w:instrText>HYPERLINK \l "_Toc104287762"</w:instrText>
        </w:r>
        <w:r w:rsidRPr="00E97A89">
          <w:rPr>
            <w:rStyle w:val="Hyperlink"/>
          </w:rPr>
          <w:instrText xml:space="preserve"> </w:instrText>
        </w:r>
        <w:r w:rsidRPr="00E97A89">
          <w:rPr>
            <w:rStyle w:val="Hyperlink"/>
          </w:rPr>
          <w:fldChar w:fldCharType="separate"/>
        </w:r>
        <w:r w:rsidRPr="00E97A89">
          <w:rPr>
            <w:rStyle w:val="Hyperlink"/>
            <w:lang w:eastAsia="ko-KR"/>
          </w:rPr>
          <w:t>6.</w:t>
        </w:r>
        <w:r w:rsidRPr="00E97A89">
          <w:rPr>
            <w:rStyle w:val="Hyperlink"/>
            <w:lang w:eastAsia="zh-CN"/>
          </w:rPr>
          <w:t>3</w:t>
        </w:r>
        <w:r w:rsidRPr="00E97A89">
          <w:rPr>
            <w:rStyle w:val="Hyperlink"/>
            <w:lang w:eastAsia="ko-KR"/>
          </w:rPr>
          <w:t>.2</w:t>
        </w:r>
        <w:r>
          <w:rPr>
            <w:rFonts w:asciiTheme="minorHAnsi" w:eastAsiaTheme="minorEastAsia" w:hAnsiTheme="minorHAnsi" w:cstheme="minorBidi"/>
            <w:sz w:val="22"/>
            <w:szCs w:val="22"/>
            <w:lang w:val="en-US" w:eastAsia="zh-CN"/>
          </w:rPr>
          <w:tab/>
        </w:r>
        <w:r w:rsidRPr="00E97A89">
          <w:rPr>
            <w:rStyle w:val="Hyperlink"/>
            <w:lang w:eastAsia="ko-KR"/>
          </w:rPr>
          <w:t>Functional Description</w:t>
        </w:r>
        <w:r>
          <w:rPr>
            <w:webHidden/>
          </w:rPr>
          <w:tab/>
        </w:r>
        <w:r>
          <w:rPr>
            <w:webHidden/>
          </w:rPr>
          <w:fldChar w:fldCharType="begin"/>
        </w:r>
        <w:r>
          <w:rPr>
            <w:webHidden/>
          </w:rPr>
          <w:instrText xml:space="preserve"> PAGEREF _Toc104287762 \h </w:instrText>
        </w:r>
      </w:ins>
      <w:r>
        <w:rPr>
          <w:webHidden/>
        </w:rPr>
      </w:r>
      <w:r>
        <w:rPr>
          <w:webHidden/>
        </w:rPr>
        <w:fldChar w:fldCharType="separate"/>
      </w:r>
      <w:ins w:id="181" w:author="CATT-Ming" w:date="2022-05-24T12:28:00Z">
        <w:r>
          <w:rPr>
            <w:webHidden/>
          </w:rPr>
          <w:t>28</w:t>
        </w:r>
        <w:r>
          <w:rPr>
            <w:webHidden/>
          </w:rPr>
          <w:fldChar w:fldCharType="end"/>
        </w:r>
        <w:r w:rsidRPr="00E97A89">
          <w:rPr>
            <w:rStyle w:val="Hyperlink"/>
          </w:rPr>
          <w:fldChar w:fldCharType="end"/>
        </w:r>
      </w:ins>
    </w:p>
    <w:p w14:paraId="1F77E0F6" w14:textId="77777777" w:rsidR="00BB1CA2" w:rsidRDefault="00BB1CA2">
      <w:pPr>
        <w:pStyle w:val="TOC3"/>
        <w:rPr>
          <w:ins w:id="182" w:author="CATT-Ming" w:date="2022-05-24T12:28:00Z"/>
          <w:rFonts w:asciiTheme="minorHAnsi" w:eastAsiaTheme="minorEastAsia" w:hAnsiTheme="minorHAnsi" w:cstheme="minorBidi"/>
          <w:sz w:val="22"/>
          <w:szCs w:val="22"/>
          <w:lang w:val="en-US" w:eastAsia="zh-CN"/>
        </w:rPr>
      </w:pPr>
      <w:ins w:id="183" w:author="CATT-Ming" w:date="2022-05-24T12:28:00Z">
        <w:r w:rsidRPr="00E97A89">
          <w:rPr>
            <w:rStyle w:val="Hyperlink"/>
          </w:rPr>
          <w:fldChar w:fldCharType="begin"/>
        </w:r>
        <w:r w:rsidRPr="00E97A89">
          <w:rPr>
            <w:rStyle w:val="Hyperlink"/>
          </w:rPr>
          <w:instrText xml:space="preserve"> </w:instrText>
        </w:r>
        <w:r>
          <w:instrText>HYPERLINK \l "_Toc104287763"</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3</w:t>
        </w:r>
        <w:r w:rsidRPr="00E97A89">
          <w:rPr>
            <w:rStyle w:val="Hyperlink"/>
          </w:rPr>
          <w:t>.3</w:t>
        </w:r>
        <w:r>
          <w:rPr>
            <w:rFonts w:asciiTheme="minorHAnsi" w:eastAsiaTheme="minorEastAsia" w:hAnsiTheme="minorHAnsi" w:cstheme="minorBidi"/>
            <w:sz w:val="22"/>
            <w:szCs w:val="22"/>
            <w:lang w:val="en-US" w:eastAsia="zh-CN"/>
          </w:rPr>
          <w:tab/>
        </w:r>
        <w:r w:rsidRPr="00E97A89">
          <w:rPr>
            <w:rStyle w:val="Hyperlink"/>
          </w:rPr>
          <w:t>Procedures</w:t>
        </w:r>
        <w:r>
          <w:rPr>
            <w:webHidden/>
          </w:rPr>
          <w:tab/>
        </w:r>
        <w:r>
          <w:rPr>
            <w:webHidden/>
          </w:rPr>
          <w:fldChar w:fldCharType="begin"/>
        </w:r>
        <w:r>
          <w:rPr>
            <w:webHidden/>
          </w:rPr>
          <w:instrText xml:space="preserve"> PAGEREF _Toc104287763 \h </w:instrText>
        </w:r>
      </w:ins>
      <w:r>
        <w:rPr>
          <w:webHidden/>
        </w:rPr>
      </w:r>
      <w:r>
        <w:rPr>
          <w:webHidden/>
        </w:rPr>
        <w:fldChar w:fldCharType="separate"/>
      </w:r>
      <w:ins w:id="184" w:author="CATT-Ming" w:date="2022-05-24T12:28:00Z">
        <w:r>
          <w:rPr>
            <w:webHidden/>
          </w:rPr>
          <w:t>28</w:t>
        </w:r>
        <w:r>
          <w:rPr>
            <w:webHidden/>
          </w:rPr>
          <w:fldChar w:fldCharType="end"/>
        </w:r>
        <w:r w:rsidRPr="00E97A89">
          <w:rPr>
            <w:rStyle w:val="Hyperlink"/>
          </w:rPr>
          <w:fldChar w:fldCharType="end"/>
        </w:r>
      </w:ins>
    </w:p>
    <w:p w14:paraId="54FDF03E" w14:textId="77777777" w:rsidR="00BB1CA2" w:rsidRDefault="00BB1CA2">
      <w:pPr>
        <w:pStyle w:val="TOC4"/>
        <w:rPr>
          <w:ins w:id="185" w:author="CATT-Ming" w:date="2022-05-24T12:28:00Z"/>
          <w:rFonts w:asciiTheme="minorHAnsi" w:eastAsiaTheme="minorEastAsia" w:hAnsiTheme="minorHAnsi" w:cstheme="minorBidi"/>
          <w:sz w:val="22"/>
          <w:szCs w:val="22"/>
          <w:lang w:val="en-US" w:eastAsia="zh-CN"/>
        </w:rPr>
      </w:pPr>
      <w:ins w:id="186" w:author="CATT-Ming" w:date="2022-05-24T12:28:00Z">
        <w:r w:rsidRPr="00E97A89">
          <w:rPr>
            <w:rStyle w:val="Hyperlink"/>
          </w:rPr>
          <w:fldChar w:fldCharType="begin"/>
        </w:r>
        <w:r w:rsidRPr="00E97A89">
          <w:rPr>
            <w:rStyle w:val="Hyperlink"/>
          </w:rPr>
          <w:instrText xml:space="preserve"> </w:instrText>
        </w:r>
        <w:r>
          <w:instrText>HYPERLINK \l "_Toc104287764"</w:instrText>
        </w:r>
        <w:r w:rsidRPr="00E97A89">
          <w:rPr>
            <w:rStyle w:val="Hyperlink"/>
          </w:rPr>
          <w:instrText xml:space="preserve"> </w:instrText>
        </w:r>
        <w:r w:rsidRPr="00E97A89">
          <w:rPr>
            <w:rStyle w:val="Hyperlink"/>
          </w:rPr>
          <w:fldChar w:fldCharType="separate"/>
        </w:r>
        <w:r w:rsidRPr="00E97A89">
          <w:rPr>
            <w:rStyle w:val="Hyperlink"/>
          </w:rPr>
          <w:t>6.3.3.1</w:t>
        </w:r>
        <w:r>
          <w:rPr>
            <w:rFonts w:asciiTheme="minorHAnsi" w:eastAsiaTheme="minorEastAsia" w:hAnsiTheme="minorHAnsi" w:cstheme="minorBidi"/>
            <w:sz w:val="22"/>
            <w:szCs w:val="22"/>
            <w:lang w:val="en-US" w:eastAsia="zh-CN"/>
          </w:rPr>
          <w:tab/>
        </w:r>
        <w:r w:rsidRPr="00E97A89">
          <w:rPr>
            <w:rStyle w:val="Hyperlink"/>
          </w:rPr>
          <w:t>User plane location capability transfer</w:t>
        </w:r>
        <w:r>
          <w:rPr>
            <w:webHidden/>
          </w:rPr>
          <w:tab/>
        </w:r>
        <w:r>
          <w:rPr>
            <w:webHidden/>
          </w:rPr>
          <w:fldChar w:fldCharType="begin"/>
        </w:r>
        <w:r>
          <w:rPr>
            <w:webHidden/>
          </w:rPr>
          <w:instrText xml:space="preserve"> PAGEREF _Toc104287764 \h </w:instrText>
        </w:r>
      </w:ins>
      <w:r>
        <w:rPr>
          <w:webHidden/>
        </w:rPr>
      </w:r>
      <w:r>
        <w:rPr>
          <w:webHidden/>
        </w:rPr>
        <w:fldChar w:fldCharType="separate"/>
      </w:r>
      <w:ins w:id="187" w:author="CATT-Ming" w:date="2022-05-24T12:28:00Z">
        <w:r>
          <w:rPr>
            <w:webHidden/>
          </w:rPr>
          <w:t>28</w:t>
        </w:r>
        <w:r>
          <w:rPr>
            <w:webHidden/>
          </w:rPr>
          <w:fldChar w:fldCharType="end"/>
        </w:r>
        <w:r w:rsidRPr="00E97A89">
          <w:rPr>
            <w:rStyle w:val="Hyperlink"/>
          </w:rPr>
          <w:fldChar w:fldCharType="end"/>
        </w:r>
      </w:ins>
    </w:p>
    <w:p w14:paraId="2CF6612D" w14:textId="77777777" w:rsidR="00BB1CA2" w:rsidRDefault="00BB1CA2">
      <w:pPr>
        <w:pStyle w:val="TOC4"/>
        <w:rPr>
          <w:ins w:id="188" w:author="CATT-Ming" w:date="2022-05-24T12:28:00Z"/>
          <w:rFonts w:asciiTheme="minorHAnsi" w:eastAsiaTheme="minorEastAsia" w:hAnsiTheme="minorHAnsi" w:cstheme="minorBidi"/>
          <w:sz w:val="22"/>
          <w:szCs w:val="22"/>
          <w:lang w:val="en-US" w:eastAsia="zh-CN"/>
        </w:rPr>
      </w:pPr>
      <w:ins w:id="189" w:author="CATT-Ming" w:date="2022-05-24T12:28:00Z">
        <w:r w:rsidRPr="00E97A89">
          <w:rPr>
            <w:rStyle w:val="Hyperlink"/>
          </w:rPr>
          <w:fldChar w:fldCharType="begin"/>
        </w:r>
        <w:r w:rsidRPr="00E97A89">
          <w:rPr>
            <w:rStyle w:val="Hyperlink"/>
          </w:rPr>
          <w:instrText xml:space="preserve"> </w:instrText>
        </w:r>
        <w:r>
          <w:instrText>HYPERLINK \l "_Toc104287765"</w:instrText>
        </w:r>
        <w:r w:rsidRPr="00E97A89">
          <w:rPr>
            <w:rStyle w:val="Hyperlink"/>
          </w:rPr>
          <w:instrText xml:space="preserve"> </w:instrText>
        </w:r>
        <w:r w:rsidRPr="00E97A89">
          <w:rPr>
            <w:rStyle w:val="Hyperlink"/>
          </w:rPr>
          <w:fldChar w:fldCharType="separate"/>
        </w:r>
        <w:r w:rsidRPr="00E97A89">
          <w:rPr>
            <w:rStyle w:val="Hyperlink"/>
          </w:rPr>
          <w:t>6.3.3.2</w:t>
        </w:r>
        <w:r>
          <w:rPr>
            <w:rFonts w:asciiTheme="minorHAnsi" w:eastAsiaTheme="minorEastAsia" w:hAnsiTheme="minorHAnsi" w:cstheme="minorBidi"/>
            <w:sz w:val="22"/>
            <w:szCs w:val="22"/>
            <w:lang w:val="en-US" w:eastAsia="zh-CN"/>
          </w:rPr>
          <w:tab/>
        </w:r>
        <w:r w:rsidRPr="00E97A89">
          <w:rPr>
            <w:rStyle w:val="Hyperlink"/>
          </w:rPr>
          <w:t>5GC-MT-LR Procedure via user plane</w:t>
        </w:r>
        <w:r>
          <w:rPr>
            <w:webHidden/>
          </w:rPr>
          <w:tab/>
        </w:r>
        <w:r>
          <w:rPr>
            <w:webHidden/>
          </w:rPr>
          <w:fldChar w:fldCharType="begin"/>
        </w:r>
        <w:r>
          <w:rPr>
            <w:webHidden/>
          </w:rPr>
          <w:instrText xml:space="preserve"> PAGEREF _Toc104287765 \h </w:instrText>
        </w:r>
      </w:ins>
      <w:r>
        <w:rPr>
          <w:webHidden/>
        </w:rPr>
      </w:r>
      <w:r>
        <w:rPr>
          <w:webHidden/>
        </w:rPr>
        <w:fldChar w:fldCharType="separate"/>
      </w:r>
      <w:ins w:id="190" w:author="CATT-Ming" w:date="2022-05-24T12:28:00Z">
        <w:r>
          <w:rPr>
            <w:webHidden/>
          </w:rPr>
          <w:t>29</w:t>
        </w:r>
        <w:r>
          <w:rPr>
            <w:webHidden/>
          </w:rPr>
          <w:fldChar w:fldCharType="end"/>
        </w:r>
        <w:r w:rsidRPr="00E97A89">
          <w:rPr>
            <w:rStyle w:val="Hyperlink"/>
          </w:rPr>
          <w:fldChar w:fldCharType="end"/>
        </w:r>
      </w:ins>
    </w:p>
    <w:p w14:paraId="02FACF59" w14:textId="77777777" w:rsidR="00BB1CA2" w:rsidRDefault="00BB1CA2">
      <w:pPr>
        <w:pStyle w:val="TOC4"/>
        <w:rPr>
          <w:ins w:id="191" w:author="CATT-Ming" w:date="2022-05-24T12:28:00Z"/>
          <w:rFonts w:asciiTheme="minorHAnsi" w:eastAsiaTheme="minorEastAsia" w:hAnsiTheme="minorHAnsi" w:cstheme="minorBidi"/>
          <w:sz w:val="22"/>
          <w:szCs w:val="22"/>
          <w:lang w:val="en-US" w:eastAsia="zh-CN"/>
        </w:rPr>
      </w:pPr>
      <w:ins w:id="192" w:author="CATT-Ming" w:date="2022-05-24T12:28:00Z">
        <w:r w:rsidRPr="00E97A89">
          <w:rPr>
            <w:rStyle w:val="Hyperlink"/>
          </w:rPr>
          <w:fldChar w:fldCharType="begin"/>
        </w:r>
        <w:r w:rsidRPr="00E97A89">
          <w:rPr>
            <w:rStyle w:val="Hyperlink"/>
          </w:rPr>
          <w:instrText xml:space="preserve"> </w:instrText>
        </w:r>
        <w:r>
          <w:instrText>HYPERLINK \l "_Toc104287766"</w:instrText>
        </w:r>
        <w:r w:rsidRPr="00E97A89">
          <w:rPr>
            <w:rStyle w:val="Hyperlink"/>
          </w:rPr>
          <w:instrText xml:space="preserve"> </w:instrText>
        </w:r>
        <w:r w:rsidRPr="00E97A89">
          <w:rPr>
            <w:rStyle w:val="Hyperlink"/>
          </w:rPr>
          <w:fldChar w:fldCharType="separate"/>
        </w:r>
        <w:r w:rsidRPr="00E97A89">
          <w:rPr>
            <w:rStyle w:val="Hyperlink"/>
          </w:rPr>
          <w:t>6.3.3.</w:t>
        </w:r>
        <w:r w:rsidRPr="00E97A89">
          <w:rPr>
            <w:rStyle w:val="Hyperlink"/>
            <w:highlight w:val="yellow"/>
            <w:lang w:eastAsia="zh-CN"/>
          </w:rPr>
          <w:t>3</w:t>
        </w:r>
        <w:r>
          <w:rPr>
            <w:rFonts w:asciiTheme="minorHAnsi" w:eastAsiaTheme="minorEastAsia" w:hAnsiTheme="minorHAnsi" w:cstheme="minorBidi"/>
            <w:sz w:val="22"/>
            <w:szCs w:val="22"/>
            <w:lang w:val="en-US" w:eastAsia="zh-CN"/>
          </w:rPr>
          <w:tab/>
        </w:r>
        <w:r w:rsidRPr="00E97A89">
          <w:rPr>
            <w:rStyle w:val="Hyperlink"/>
          </w:rPr>
          <w:t>5GC-MO-LR Procedure via user plane</w:t>
        </w:r>
        <w:r>
          <w:rPr>
            <w:webHidden/>
          </w:rPr>
          <w:tab/>
        </w:r>
        <w:r>
          <w:rPr>
            <w:webHidden/>
          </w:rPr>
          <w:fldChar w:fldCharType="begin"/>
        </w:r>
        <w:r>
          <w:rPr>
            <w:webHidden/>
          </w:rPr>
          <w:instrText xml:space="preserve"> PAGEREF _Toc104287766 \h </w:instrText>
        </w:r>
      </w:ins>
      <w:r>
        <w:rPr>
          <w:webHidden/>
        </w:rPr>
      </w:r>
      <w:r>
        <w:rPr>
          <w:webHidden/>
        </w:rPr>
        <w:fldChar w:fldCharType="separate"/>
      </w:r>
      <w:ins w:id="193" w:author="CATT-Ming" w:date="2022-05-24T12:28:00Z">
        <w:r>
          <w:rPr>
            <w:webHidden/>
          </w:rPr>
          <w:t>30</w:t>
        </w:r>
        <w:r>
          <w:rPr>
            <w:webHidden/>
          </w:rPr>
          <w:fldChar w:fldCharType="end"/>
        </w:r>
        <w:r w:rsidRPr="00E97A89">
          <w:rPr>
            <w:rStyle w:val="Hyperlink"/>
          </w:rPr>
          <w:fldChar w:fldCharType="end"/>
        </w:r>
      </w:ins>
    </w:p>
    <w:p w14:paraId="6AF12E32" w14:textId="77777777" w:rsidR="00BB1CA2" w:rsidRDefault="00BB1CA2">
      <w:pPr>
        <w:pStyle w:val="TOC4"/>
        <w:rPr>
          <w:ins w:id="194" w:author="CATT-Ming" w:date="2022-05-24T12:28:00Z"/>
          <w:rFonts w:asciiTheme="minorHAnsi" w:eastAsiaTheme="minorEastAsia" w:hAnsiTheme="minorHAnsi" w:cstheme="minorBidi"/>
          <w:sz w:val="22"/>
          <w:szCs w:val="22"/>
          <w:lang w:val="en-US" w:eastAsia="zh-CN"/>
        </w:rPr>
      </w:pPr>
      <w:ins w:id="195" w:author="CATT-Ming" w:date="2022-05-24T12:28:00Z">
        <w:r w:rsidRPr="00E97A89">
          <w:rPr>
            <w:rStyle w:val="Hyperlink"/>
          </w:rPr>
          <w:fldChar w:fldCharType="begin"/>
        </w:r>
        <w:r w:rsidRPr="00E97A89">
          <w:rPr>
            <w:rStyle w:val="Hyperlink"/>
          </w:rPr>
          <w:instrText xml:space="preserve"> </w:instrText>
        </w:r>
        <w:r>
          <w:instrText>HYPERLINK \l "_Toc104287767"</w:instrText>
        </w:r>
        <w:r w:rsidRPr="00E97A89">
          <w:rPr>
            <w:rStyle w:val="Hyperlink"/>
          </w:rPr>
          <w:instrText xml:space="preserve"> </w:instrText>
        </w:r>
        <w:r w:rsidRPr="00E97A89">
          <w:rPr>
            <w:rStyle w:val="Hyperlink"/>
          </w:rPr>
          <w:fldChar w:fldCharType="separate"/>
        </w:r>
        <w:r w:rsidRPr="00E97A89">
          <w:rPr>
            <w:rStyle w:val="Hyperlink"/>
          </w:rPr>
          <w:t>6.3.3.4</w:t>
        </w:r>
        <w:r>
          <w:rPr>
            <w:rFonts w:asciiTheme="minorHAnsi" w:eastAsiaTheme="minorEastAsia" w:hAnsiTheme="minorHAnsi" w:cstheme="minorBidi"/>
            <w:sz w:val="22"/>
            <w:szCs w:val="22"/>
            <w:lang w:val="en-US" w:eastAsia="zh-CN"/>
          </w:rPr>
          <w:tab/>
        </w:r>
        <w:r w:rsidRPr="00E97A89">
          <w:rPr>
            <w:rStyle w:val="Hyperlink"/>
          </w:rPr>
          <w:t>LPP transfer via user plane</w:t>
        </w:r>
        <w:r>
          <w:rPr>
            <w:webHidden/>
          </w:rPr>
          <w:tab/>
        </w:r>
        <w:r>
          <w:rPr>
            <w:webHidden/>
          </w:rPr>
          <w:fldChar w:fldCharType="begin"/>
        </w:r>
        <w:r>
          <w:rPr>
            <w:webHidden/>
          </w:rPr>
          <w:instrText xml:space="preserve"> PAGEREF _Toc104287767 \h </w:instrText>
        </w:r>
      </w:ins>
      <w:r>
        <w:rPr>
          <w:webHidden/>
        </w:rPr>
      </w:r>
      <w:r>
        <w:rPr>
          <w:webHidden/>
        </w:rPr>
        <w:fldChar w:fldCharType="separate"/>
      </w:r>
      <w:ins w:id="196" w:author="CATT-Ming" w:date="2022-05-24T12:28:00Z">
        <w:r>
          <w:rPr>
            <w:webHidden/>
          </w:rPr>
          <w:t>31</w:t>
        </w:r>
        <w:r>
          <w:rPr>
            <w:webHidden/>
          </w:rPr>
          <w:fldChar w:fldCharType="end"/>
        </w:r>
        <w:r w:rsidRPr="00E97A89">
          <w:rPr>
            <w:rStyle w:val="Hyperlink"/>
          </w:rPr>
          <w:fldChar w:fldCharType="end"/>
        </w:r>
      </w:ins>
    </w:p>
    <w:p w14:paraId="41861C18" w14:textId="77777777" w:rsidR="00BB1CA2" w:rsidRDefault="00BB1CA2">
      <w:pPr>
        <w:pStyle w:val="TOC3"/>
        <w:rPr>
          <w:ins w:id="197" w:author="CATT-Ming" w:date="2022-05-24T12:28:00Z"/>
          <w:rFonts w:asciiTheme="minorHAnsi" w:eastAsiaTheme="minorEastAsia" w:hAnsiTheme="minorHAnsi" w:cstheme="minorBidi"/>
          <w:sz w:val="22"/>
          <w:szCs w:val="22"/>
          <w:lang w:val="en-US" w:eastAsia="zh-CN"/>
        </w:rPr>
      </w:pPr>
      <w:ins w:id="198" w:author="CATT-Ming" w:date="2022-05-24T12:28:00Z">
        <w:r w:rsidRPr="00E97A89">
          <w:rPr>
            <w:rStyle w:val="Hyperlink"/>
          </w:rPr>
          <w:fldChar w:fldCharType="begin"/>
        </w:r>
        <w:r w:rsidRPr="00E97A89">
          <w:rPr>
            <w:rStyle w:val="Hyperlink"/>
          </w:rPr>
          <w:instrText xml:space="preserve"> </w:instrText>
        </w:r>
        <w:r>
          <w:instrText>HYPERLINK \l "_Toc104287768"</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3</w:t>
        </w:r>
        <w:r w:rsidRPr="00E97A89">
          <w:rPr>
            <w:rStyle w:val="Hyperlink"/>
          </w:rPr>
          <w:t>.4</w:t>
        </w:r>
        <w:r>
          <w:rPr>
            <w:rFonts w:asciiTheme="minorHAnsi" w:eastAsiaTheme="minorEastAsia" w:hAnsiTheme="minorHAnsi" w:cstheme="minorBidi"/>
            <w:sz w:val="22"/>
            <w:szCs w:val="22"/>
            <w:lang w:val="en-US" w:eastAsia="zh-CN"/>
          </w:rPr>
          <w:tab/>
        </w:r>
        <w:r w:rsidRPr="00E97A89">
          <w:rPr>
            <w:rStyle w:val="Hyperlink"/>
          </w:rPr>
          <w:t>Impacts on services, entities, and interfaces</w:t>
        </w:r>
        <w:r>
          <w:rPr>
            <w:webHidden/>
          </w:rPr>
          <w:tab/>
        </w:r>
        <w:r>
          <w:rPr>
            <w:webHidden/>
          </w:rPr>
          <w:fldChar w:fldCharType="begin"/>
        </w:r>
        <w:r>
          <w:rPr>
            <w:webHidden/>
          </w:rPr>
          <w:instrText xml:space="preserve"> PAGEREF _Toc104287768 \h </w:instrText>
        </w:r>
      </w:ins>
      <w:r>
        <w:rPr>
          <w:webHidden/>
        </w:rPr>
      </w:r>
      <w:r>
        <w:rPr>
          <w:webHidden/>
        </w:rPr>
        <w:fldChar w:fldCharType="separate"/>
      </w:r>
      <w:ins w:id="199" w:author="CATT-Ming" w:date="2022-05-24T12:28:00Z">
        <w:r>
          <w:rPr>
            <w:webHidden/>
          </w:rPr>
          <w:t>32</w:t>
        </w:r>
        <w:r>
          <w:rPr>
            <w:webHidden/>
          </w:rPr>
          <w:fldChar w:fldCharType="end"/>
        </w:r>
        <w:r w:rsidRPr="00E97A89">
          <w:rPr>
            <w:rStyle w:val="Hyperlink"/>
          </w:rPr>
          <w:fldChar w:fldCharType="end"/>
        </w:r>
      </w:ins>
    </w:p>
    <w:p w14:paraId="50F08CB9" w14:textId="77777777" w:rsidR="00BB1CA2" w:rsidRDefault="00BB1CA2">
      <w:pPr>
        <w:pStyle w:val="TOC2"/>
        <w:rPr>
          <w:ins w:id="200" w:author="CATT-Ming" w:date="2022-05-24T12:28:00Z"/>
          <w:rFonts w:asciiTheme="minorHAnsi" w:eastAsiaTheme="minorEastAsia" w:hAnsiTheme="minorHAnsi" w:cstheme="minorBidi"/>
          <w:sz w:val="22"/>
          <w:szCs w:val="22"/>
          <w:lang w:val="en-US" w:eastAsia="zh-CN"/>
        </w:rPr>
      </w:pPr>
      <w:ins w:id="201" w:author="CATT-Ming" w:date="2022-05-24T12:28:00Z">
        <w:r w:rsidRPr="00E97A89">
          <w:rPr>
            <w:rStyle w:val="Hyperlink"/>
          </w:rPr>
          <w:fldChar w:fldCharType="begin"/>
        </w:r>
        <w:r w:rsidRPr="00E97A89">
          <w:rPr>
            <w:rStyle w:val="Hyperlink"/>
          </w:rPr>
          <w:instrText xml:space="preserve"> </w:instrText>
        </w:r>
        <w:r>
          <w:instrText>HYPERLINK \l "_Toc104287769"</w:instrText>
        </w:r>
        <w:r w:rsidRPr="00E97A89">
          <w:rPr>
            <w:rStyle w:val="Hyperlink"/>
          </w:rPr>
          <w:instrText xml:space="preserve"> </w:instrText>
        </w:r>
        <w:r w:rsidRPr="00E97A89">
          <w:rPr>
            <w:rStyle w:val="Hyperlink"/>
          </w:rPr>
          <w:fldChar w:fldCharType="separate"/>
        </w:r>
        <w:r w:rsidRPr="00E97A89">
          <w:rPr>
            <w:rStyle w:val="Hyperlink"/>
            <w:lang w:eastAsia="zh-CN"/>
          </w:rPr>
          <w:t>6.4</w:t>
        </w:r>
        <w:r>
          <w:rPr>
            <w:rFonts w:asciiTheme="minorHAnsi" w:eastAsiaTheme="minorEastAsia" w:hAnsiTheme="minorHAnsi" w:cstheme="minorBidi"/>
            <w:sz w:val="22"/>
            <w:szCs w:val="22"/>
            <w:lang w:val="en-US" w:eastAsia="zh-CN"/>
          </w:rPr>
          <w:tab/>
        </w:r>
        <w:r w:rsidRPr="00E97A89">
          <w:rPr>
            <w:rStyle w:val="Hyperlink"/>
          </w:rPr>
          <w:t>Solution</w:t>
        </w:r>
        <w:r w:rsidRPr="00E97A89">
          <w:rPr>
            <w:rStyle w:val="Hyperlink"/>
            <w:lang w:eastAsia="zh-CN"/>
          </w:rPr>
          <w:t xml:space="preserve"> #4</w:t>
        </w:r>
        <w:r w:rsidRPr="00E97A89">
          <w:rPr>
            <w:rStyle w:val="Hyperlink"/>
          </w:rPr>
          <w:t>: Direct communication between LMF and RAN node</w:t>
        </w:r>
        <w:r>
          <w:rPr>
            <w:webHidden/>
          </w:rPr>
          <w:tab/>
        </w:r>
        <w:r>
          <w:rPr>
            <w:webHidden/>
          </w:rPr>
          <w:fldChar w:fldCharType="begin"/>
        </w:r>
        <w:r>
          <w:rPr>
            <w:webHidden/>
          </w:rPr>
          <w:instrText xml:space="preserve"> PAGEREF _Toc104287769 \h </w:instrText>
        </w:r>
      </w:ins>
      <w:r>
        <w:rPr>
          <w:webHidden/>
        </w:rPr>
      </w:r>
      <w:r>
        <w:rPr>
          <w:webHidden/>
        </w:rPr>
        <w:fldChar w:fldCharType="separate"/>
      </w:r>
      <w:ins w:id="202" w:author="CATT-Ming" w:date="2022-05-24T12:28:00Z">
        <w:r>
          <w:rPr>
            <w:webHidden/>
          </w:rPr>
          <w:t>32</w:t>
        </w:r>
        <w:r>
          <w:rPr>
            <w:webHidden/>
          </w:rPr>
          <w:fldChar w:fldCharType="end"/>
        </w:r>
        <w:r w:rsidRPr="00E97A89">
          <w:rPr>
            <w:rStyle w:val="Hyperlink"/>
          </w:rPr>
          <w:fldChar w:fldCharType="end"/>
        </w:r>
      </w:ins>
    </w:p>
    <w:p w14:paraId="37538467" w14:textId="77777777" w:rsidR="00BB1CA2" w:rsidRDefault="00BB1CA2">
      <w:pPr>
        <w:pStyle w:val="TOC3"/>
        <w:rPr>
          <w:ins w:id="203" w:author="CATT-Ming" w:date="2022-05-24T12:28:00Z"/>
          <w:rFonts w:asciiTheme="minorHAnsi" w:eastAsiaTheme="minorEastAsia" w:hAnsiTheme="minorHAnsi" w:cstheme="minorBidi"/>
          <w:sz w:val="22"/>
          <w:szCs w:val="22"/>
          <w:lang w:val="en-US" w:eastAsia="zh-CN"/>
        </w:rPr>
      </w:pPr>
      <w:ins w:id="204" w:author="CATT-Ming" w:date="2022-05-24T12:28:00Z">
        <w:r w:rsidRPr="00E97A89">
          <w:rPr>
            <w:rStyle w:val="Hyperlink"/>
          </w:rPr>
          <w:fldChar w:fldCharType="begin"/>
        </w:r>
        <w:r w:rsidRPr="00E97A89">
          <w:rPr>
            <w:rStyle w:val="Hyperlink"/>
          </w:rPr>
          <w:instrText xml:space="preserve"> </w:instrText>
        </w:r>
        <w:r>
          <w:instrText>HYPERLINK \l "_Toc104287770"</w:instrText>
        </w:r>
        <w:r w:rsidRPr="00E97A89">
          <w:rPr>
            <w:rStyle w:val="Hyperlink"/>
          </w:rPr>
          <w:instrText xml:space="preserve"> </w:instrText>
        </w:r>
        <w:r w:rsidRPr="00E97A89">
          <w:rPr>
            <w:rStyle w:val="Hyperlink"/>
          </w:rPr>
          <w:fldChar w:fldCharType="separate"/>
        </w:r>
        <w:r w:rsidRPr="00E97A89">
          <w:rPr>
            <w:rStyle w:val="Hyperlink"/>
            <w:lang w:eastAsia="ko-KR"/>
          </w:rPr>
          <w:t>6.</w:t>
        </w:r>
        <w:r w:rsidRPr="00E97A89">
          <w:rPr>
            <w:rStyle w:val="Hyperlink"/>
            <w:lang w:eastAsia="zh-CN"/>
          </w:rPr>
          <w:t>4</w:t>
        </w:r>
        <w:r w:rsidRPr="00E97A89">
          <w:rPr>
            <w:rStyle w:val="Hyperlink"/>
            <w:lang w:eastAsia="ko-KR"/>
          </w:rPr>
          <w:t>.1</w:t>
        </w:r>
        <w:r>
          <w:rPr>
            <w:rFonts w:asciiTheme="minorHAnsi" w:eastAsiaTheme="minorEastAsia" w:hAnsiTheme="minorHAnsi" w:cstheme="minorBidi"/>
            <w:sz w:val="22"/>
            <w:szCs w:val="22"/>
            <w:lang w:val="en-US" w:eastAsia="zh-CN"/>
          </w:rPr>
          <w:tab/>
        </w:r>
        <w:r w:rsidRPr="00E97A89">
          <w:rPr>
            <w:rStyle w:val="Hyperlink"/>
            <w:lang w:eastAsia="ko-KR"/>
          </w:rPr>
          <w:t>Introduction</w:t>
        </w:r>
        <w:r>
          <w:rPr>
            <w:webHidden/>
          </w:rPr>
          <w:tab/>
        </w:r>
        <w:r>
          <w:rPr>
            <w:webHidden/>
          </w:rPr>
          <w:fldChar w:fldCharType="begin"/>
        </w:r>
        <w:r>
          <w:rPr>
            <w:webHidden/>
          </w:rPr>
          <w:instrText xml:space="preserve"> PAGEREF _Toc104287770 \h </w:instrText>
        </w:r>
      </w:ins>
      <w:r>
        <w:rPr>
          <w:webHidden/>
        </w:rPr>
      </w:r>
      <w:r>
        <w:rPr>
          <w:webHidden/>
        </w:rPr>
        <w:fldChar w:fldCharType="separate"/>
      </w:r>
      <w:ins w:id="205" w:author="CATT-Ming" w:date="2022-05-24T12:28:00Z">
        <w:r>
          <w:rPr>
            <w:webHidden/>
          </w:rPr>
          <w:t>32</w:t>
        </w:r>
        <w:r>
          <w:rPr>
            <w:webHidden/>
          </w:rPr>
          <w:fldChar w:fldCharType="end"/>
        </w:r>
        <w:r w:rsidRPr="00E97A89">
          <w:rPr>
            <w:rStyle w:val="Hyperlink"/>
          </w:rPr>
          <w:fldChar w:fldCharType="end"/>
        </w:r>
      </w:ins>
    </w:p>
    <w:p w14:paraId="1A0B2C2D" w14:textId="77777777" w:rsidR="00BB1CA2" w:rsidRDefault="00BB1CA2">
      <w:pPr>
        <w:pStyle w:val="TOC3"/>
        <w:rPr>
          <w:ins w:id="206" w:author="CATT-Ming" w:date="2022-05-24T12:28:00Z"/>
          <w:rFonts w:asciiTheme="minorHAnsi" w:eastAsiaTheme="minorEastAsia" w:hAnsiTheme="minorHAnsi" w:cstheme="minorBidi"/>
          <w:sz w:val="22"/>
          <w:szCs w:val="22"/>
          <w:lang w:val="en-US" w:eastAsia="zh-CN"/>
        </w:rPr>
      </w:pPr>
      <w:ins w:id="207" w:author="CATT-Ming" w:date="2022-05-24T12:28:00Z">
        <w:r w:rsidRPr="00E97A89">
          <w:rPr>
            <w:rStyle w:val="Hyperlink"/>
          </w:rPr>
          <w:fldChar w:fldCharType="begin"/>
        </w:r>
        <w:r w:rsidRPr="00E97A89">
          <w:rPr>
            <w:rStyle w:val="Hyperlink"/>
          </w:rPr>
          <w:instrText xml:space="preserve"> </w:instrText>
        </w:r>
        <w:r>
          <w:instrText>HYPERLINK \l "_Toc104287771"</w:instrText>
        </w:r>
        <w:r w:rsidRPr="00E97A89">
          <w:rPr>
            <w:rStyle w:val="Hyperlink"/>
          </w:rPr>
          <w:instrText xml:space="preserve"> </w:instrText>
        </w:r>
        <w:r w:rsidRPr="00E97A89">
          <w:rPr>
            <w:rStyle w:val="Hyperlink"/>
          </w:rPr>
          <w:fldChar w:fldCharType="separate"/>
        </w:r>
        <w:r w:rsidRPr="00E97A89">
          <w:rPr>
            <w:rStyle w:val="Hyperlink"/>
            <w:lang w:eastAsia="ko-KR"/>
          </w:rPr>
          <w:t>6.</w:t>
        </w:r>
        <w:r w:rsidRPr="00E97A89">
          <w:rPr>
            <w:rStyle w:val="Hyperlink"/>
            <w:lang w:eastAsia="zh-CN"/>
          </w:rPr>
          <w:t>4</w:t>
        </w:r>
        <w:r w:rsidRPr="00E97A89">
          <w:rPr>
            <w:rStyle w:val="Hyperlink"/>
            <w:lang w:eastAsia="ko-KR"/>
          </w:rPr>
          <w:t>.2</w:t>
        </w:r>
        <w:r>
          <w:rPr>
            <w:rFonts w:asciiTheme="minorHAnsi" w:eastAsiaTheme="minorEastAsia" w:hAnsiTheme="minorHAnsi" w:cstheme="minorBidi"/>
            <w:sz w:val="22"/>
            <w:szCs w:val="22"/>
            <w:lang w:val="en-US" w:eastAsia="zh-CN"/>
          </w:rPr>
          <w:tab/>
        </w:r>
        <w:r w:rsidRPr="00E97A89">
          <w:rPr>
            <w:rStyle w:val="Hyperlink"/>
            <w:lang w:eastAsia="ko-KR"/>
          </w:rPr>
          <w:t>Functional Description</w:t>
        </w:r>
        <w:r>
          <w:rPr>
            <w:webHidden/>
          </w:rPr>
          <w:tab/>
        </w:r>
        <w:r>
          <w:rPr>
            <w:webHidden/>
          </w:rPr>
          <w:fldChar w:fldCharType="begin"/>
        </w:r>
        <w:r>
          <w:rPr>
            <w:webHidden/>
          </w:rPr>
          <w:instrText xml:space="preserve"> PAGEREF _Toc104287771 \h </w:instrText>
        </w:r>
      </w:ins>
      <w:r>
        <w:rPr>
          <w:webHidden/>
        </w:rPr>
      </w:r>
      <w:r>
        <w:rPr>
          <w:webHidden/>
        </w:rPr>
        <w:fldChar w:fldCharType="separate"/>
      </w:r>
      <w:ins w:id="208" w:author="CATT-Ming" w:date="2022-05-24T12:28:00Z">
        <w:r>
          <w:rPr>
            <w:webHidden/>
          </w:rPr>
          <w:t>32</w:t>
        </w:r>
        <w:r>
          <w:rPr>
            <w:webHidden/>
          </w:rPr>
          <w:fldChar w:fldCharType="end"/>
        </w:r>
        <w:r w:rsidRPr="00E97A89">
          <w:rPr>
            <w:rStyle w:val="Hyperlink"/>
          </w:rPr>
          <w:fldChar w:fldCharType="end"/>
        </w:r>
      </w:ins>
    </w:p>
    <w:p w14:paraId="39AA7C23" w14:textId="77777777" w:rsidR="00BB1CA2" w:rsidRDefault="00BB1CA2">
      <w:pPr>
        <w:pStyle w:val="TOC3"/>
        <w:rPr>
          <w:ins w:id="209" w:author="CATT-Ming" w:date="2022-05-24T12:28:00Z"/>
          <w:rFonts w:asciiTheme="minorHAnsi" w:eastAsiaTheme="minorEastAsia" w:hAnsiTheme="minorHAnsi" w:cstheme="minorBidi"/>
          <w:sz w:val="22"/>
          <w:szCs w:val="22"/>
          <w:lang w:val="en-US" w:eastAsia="zh-CN"/>
        </w:rPr>
      </w:pPr>
      <w:ins w:id="210" w:author="CATT-Ming" w:date="2022-05-24T12:28:00Z">
        <w:r w:rsidRPr="00E97A89">
          <w:rPr>
            <w:rStyle w:val="Hyperlink"/>
          </w:rPr>
          <w:fldChar w:fldCharType="begin"/>
        </w:r>
        <w:r w:rsidRPr="00E97A89">
          <w:rPr>
            <w:rStyle w:val="Hyperlink"/>
          </w:rPr>
          <w:instrText xml:space="preserve"> </w:instrText>
        </w:r>
        <w:r>
          <w:instrText>HYPERLINK \l "_Toc104287772"</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4</w:t>
        </w:r>
        <w:r w:rsidRPr="00E97A89">
          <w:rPr>
            <w:rStyle w:val="Hyperlink"/>
          </w:rPr>
          <w:t>.3</w:t>
        </w:r>
        <w:r>
          <w:rPr>
            <w:rFonts w:asciiTheme="minorHAnsi" w:eastAsiaTheme="minorEastAsia" w:hAnsiTheme="minorHAnsi" w:cstheme="minorBidi"/>
            <w:sz w:val="22"/>
            <w:szCs w:val="22"/>
            <w:lang w:val="en-US" w:eastAsia="zh-CN"/>
          </w:rPr>
          <w:tab/>
        </w:r>
        <w:r w:rsidRPr="00E97A89">
          <w:rPr>
            <w:rStyle w:val="Hyperlink"/>
          </w:rPr>
          <w:t>Procedures</w:t>
        </w:r>
        <w:r>
          <w:rPr>
            <w:webHidden/>
          </w:rPr>
          <w:tab/>
        </w:r>
        <w:r>
          <w:rPr>
            <w:webHidden/>
          </w:rPr>
          <w:fldChar w:fldCharType="begin"/>
        </w:r>
        <w:r>
          <w:rPr>
            <w:webHidden/>
          </w:rPr>
          <w:instrText xml:space="preserve"> PAGEREF _Toc104287772 \h </w:instrText>
        </w:r>
      </w:ins>
      <w:r>
        <w:rPr>
          <w:webHidden/>
        </w:rPr>
      </w:r>
      <w:r>
        <w:rPr>
          <w:webHidden/>
        </w:rPr>
        <w:fldChar w:fldCharType="separate"/>
      </w:r>
      <w:ins w:id="211" w:author="CATT-Ming" w:date="2022-05-24T12:28:00Z">
        <w:r>
          <w:rPr>
            <w:webHidden/>
          </w:rPr>
          <w:t>33</w:t>
        </w:r>
        <w:r>
          <w:rPr>
            <w:webHidden/>
          </w:rPr>
          <w:fldChar w:fldCharType="end"/>
        </w:r>
        <w:r w:rsidRPr="00E97A89">
          <w:rPr>
            <w:rStyle w:val="Hyperlink"/>
          </w:rPr>
          <w:fldChar w:fldCharType="end"/>
        </w:r>
      </w:ins>
    </w:p>
    <w:p w14:paraId="5C69109F" w14:textId="77777777" w:rsidR="00BB1CA2" w:rsidRDefault="00BB1CA2">
      <w:pPr>
        <w:pStyle w:val="TOC4"/>
        <w:rPr>
          <w:ins w:id="212" w:author="CATT-Ming" w:date="2022-05-24T12:28:00Z"/>
          <w:rFonts w:asciiTheme="minorHAnsi" w:eastAsiaTheme="minorEastAsia" w:hAnsiTheme="minorHAnsi" w:cstheme="minorBidi"/>
          <w:sz w:val="22"/>
          <w:szCs w:val="22"/>
          <w:lang w:val="en-US" w:eastAsia="zh-CN"/>
        </w:rPr>
      </w:pPr>
      <w:ins w:id="213" w:author="CATT-Ming" w:date="2022-05-24T12:28:00Z">
        <w:r w:rsidRPr="00E97A89">
          <w:rPr>
            <w:rStyle w:val="Hyperlink"/>
          </w:rPr>
          <w:fldChar w:fldCharType="begin"/>
        </w:r>
        <w:r w:rsidRPr="00E97A89">
          <w:rPr>
            <w:rStyle w:val="Hyperlink"/>
          </w:rPr>
          <w:instrText xml:space="preserve"> </w:instrText>
        </w:r>
        <w:r>
          <w:instrText>HYPERLINK \l "_Toc104287773"</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4</w:t>
        </w:r>
        <w:r w:rsidRPr="00E97A89">
          <w:rPr>
            <w:rStyle w:val="Hyperlink"/>
          </w:rPr>
          <w:t>.3.1</w:t>
        </w:r>
        <w:r>
          <w:rPr>
            <w:rFonts w:asciiTheme="minorHAnsi" w:eastAsiaTheme="minorEastAsia" w:hAnsiTheme="minorHAnsi" w:cstheme="minorBidi"/>
            <w:sz w:val="22"/>
            <w:szCs w:val="22"/>
            <w:lang w:val="en-US" w:eastAsia="zh-CN"/>
          </w:rPr>
          <w:tab/>
        </w:r>
        <w:r w:rsidRPr="00E97A89">
          <w:rPr>
            <w:rStyle w:val="Hyperlink"/>
            <w:rFonts w:eastAsia="SimSun"/>
            <w:lang w:eastAsia="zh-CN"/>
          </w:rPr>
          <w:t>Network Assisted Positioning Procedure</w:t>
        </w:r>
        <w:r>
          <w:rPr>
            <w:webHidden/>
          </w:rPr>
          <w:tab/>
        </w:r>
        <w:r>
          <w:rPr>
            <w:webHidden/>
          </w:rPr>
          <w:fldChar w:fldCharType="begin"/>
        </w:r>
        <w:r>
          <w:rPr>
            <w:webHidden/>
          </w:rPr>
          <w:instrText xml:space="preserve"> PAGEREF _Toc104287773 \h </w:instrText>
        </w:r>
      </w:ins>
      <w:r>
        <w:rPr>
          <w:webHidden/>
        </w:rPr>
      </w:r>
      <w:r>
        <w:rPr>
          <w:webHidden/>
        </w:rPr>
        <w:fldChar w:fldCharType="separate"/>
      </w:r>
      <w:ins w:id="214" w:author="CATT-Ming" w:date="2022-05-24T12:28:00Z">
        <w:r>
          <w:rPr>
            <w:webHidden/>
          </w:rPr>
          <w:t>33</w:t>
        </w:r>
        <w:r>
          <w:rPr>
            <w:webHidden/>
          </w:rPr>
          <w:fldChar w:fldCharType="end"/>
        </w:r>
        <w:r w:rsidRPr="00E97A89">
          <w:rPr>
            <w:rStyle w:val="Hyperlink"/>
          </w:rPr>
          <w:fldChar w:fldCharType="end"/>
        </w:r>
      </w:ins>
    </w:p>
    <w:p w14:paraId="45AF8FA9" w14:textId="77777777" w:rsidR="00BB1CA2" w:rsidRDefault="00BB1CA2">
      <w:pPr>
        <w:pStyle w:val="TOC4"/>
        <w:rPr>
          <w:ins w:id="215" w:author="CATT-Ming" w:date="2022-05-24T12:28:00Z"/>
          <w:rFonts w:asciiTheme="minorHAnsi" w:eastAsiaTheme="minorEastAsia" w:hAnsiTheme="minorHAnsi" w:cstheme="minorBidi"/>
          <w:sz w:val="22"/>
          <w:szCs w:val="22"/>
          <w:lang w:val="en-US" w:eastAsia="zh-CN"/>
        </w:rPr>
      </w:pPr>
      <w:ins w:id="216" w:author="CATT-Ming" w:date="2022-05-24T12:28:00Z">
        <w:r w:rsidRPr="00E97A89">
          <w:rPr>
            <w:rStyle w:val="Hyperlink"/>
          </w:rPr>
          <w:fldChar w:fldCharType="begin"/>
        </w:r>
        <w:r w:rsidRPr="00E97A89">
          <w:rPr>
            <w:rStyle w:val="Hyperlink"/>
          </w:rPr>
          <w:instrText xml:space="preserve"> </w:instrText>
        </w:r>
        <w:r>
          <w:instrText>HYPERLINK \l "_Toc104287774"</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4</w:t>
        </w:r>
        <w:r w:rsidRPr="00E97A89">
          <w:rPr>
            <w:rStyle w:val="Hyperlink"/>
          </w:rPr>
          <w:t>.3.2</w:t>
        </w:r>
        <w:r>
          <w:rPr>
            <w:rFonts w:asciiTheme="minorHAnsi" w:eastAsiaTheme="minorEastAsia" w:hAnsiTheme="minorHAnsi" w:cstheme="minorBidi"/>
            <w:sz w:val="22"/>
            <w:szCs w:val="22"/>
            <w:lang w:val="en-US" w:eastAsia="zh-CN"/>
          </w:rPr>
          <w:tab/>
        </w:r>
        <w:r w:rsidRPr="00E97A89">
          <w:rPr>
            <w:rStyle w:val="Hyperlink"/>
            <w:rFonts w:eastAsia="SimSun"/>
            <w:lang w:eastAsia="zh-CN"/>
          </w:rPr>
          <w:t>Obtaining Non-UE Associated Network Assistance Data</w:t>
        </w:r>
        <w:r>
          <w:rPr>
            <w:webHidden/>
          </w:rPr>
          <w:tab/>
        </w:r>
        <w:r>
          <w:rPr>
            <w:webHidden/>
          </w:rPr>
          <w:fldChar w:fldCharType="begin"/>
        </w:r>
        <w:r>
          <w:rPr>
            <w:webHidden/>
          </w:rPr>
          <w:instrText xml:space="preserve"> PAGEREF _Toc104287774 \h </w:instrText>
        </w:r>
      </w:ins>
      <w:r>
        <w:rPr>
          <w:webHidden/>
        </w:rPr>
      </w:r>
      <w:r>
        <w:rPr>
          <w:webHidden/>
        </w:rPr>
        <w:fldChar w:fldCharType="separate"/>
      </w:r>
      <w:ins w:id="217" w:author="CATT-Ming" w:date="2022-05-24T12:28:00Z">
        <w:r>
          <w:rPr>
            <w:webHidden/>
          </w:rPr>
          <w:t>34</w:t>
        </w:r>
        <w:r>
          <w:rPr>
            <w:webHidden/>
          </w:rPr>
          <w:fldChar w:fldCharType="end"/>
        </w:r>
        <w:r w:rsidRPr="00E97A89">
          <w:rPr>
            <w:rStyle w:val="Hyperlink"/>
          </w:rPr>
          <w:fldChar w:fldCharType="end"/>
        </w:r>
      </w:ins>
    </w:p>
    <w:p w14:paraId="7B270F72" w14:textId="77777777" w:rsidR="00BB1CA2" w:rsidRDefault="00BB1CA2">
      <w:pPr>
        <w:pStyle w:val="TOC3"/>
        <w:rPr>
          <w:ins w:id="218" w:author="CATT-Ming" w:date="2022-05-24T12:28:00Z"/>
          <w:rFonts w:asciiTheme="minorHAnsi" w:eastAsiaTheme="minorEastAsia" w:hAnsiTheme="minorHAnsi" w:cstheme="minorBidi"/>
          <w:sz w:val="22"/>
          <w:szCs w:val="22"/>
          <w:lang w:val="en-US" w:eastAsia="zh-CN"/>
        </w:rPr>
      </w:pPr>
      <w:ins w:id="219" w:author="CATT-Ming" w:date="2022-05-24T12:28:00Z">
        <w:r w:rsidRPr="00E97A89">
          <w:rPr>
            <w:rStyle w:val="Hyperlink"/>
          </w:rPr>
          <w:fldChar w:fldCharType="begin"/>
        </w:r>
        <w:r w:rsidRPr="00E97A89">
          <w:rPr>
            <w:rStyle w:val="Hyperlink"/>
          </w:rPr>
          <w:instrText xml:space="preserve"> </w:instrText>
        </w:r>
        <w:r>
          <w:instrText>HYPERLINK \l "_Toc104287775"</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4</w:t>
        </w:r>
        <w:r w:rsidRPr="00E97A89">
          <w:rPr>
            <w:rStyle w:val="Hyperlink"/>
          </w:rPr>
          <w:t>.4</w:t>
        </w:r>
        <w:r>
          <w:rPr>
            <w:rFonts w:asciiTheme="minorHAnsi" w:eastAsiaTheme="minorEastAsia" w:hAnsiTheme="minorHAnsi" w:cstheme="minorBidi"/>
            <w:sz w:val="22"/>
            <w:szCs w:val="22"/>
            <w:lang w:val="en-US" w:eastAsia="zh-CN"/>
          </w:rPr>
          <w:tab/>
        </w:r>
        <w:r w:rsidRPr="00E97A89">
          <w:rPr>
            <w:rStyle w:val="Hyperlink"/>
          </w:rPr>
          <w:t>Impacts on services, entities, and interfaces</w:t>
        </w:r>
        <w:r>
          <w:rPr>
            <w:webHidden/>
          </w:rPr>
          <w:tab/>
        </w:r>
        <w:r>
          <w:rPr>
            <w:webHidden/>
          </w:rPr>
          <w:fldChar w:fldCharType="begin"/>
        </w:r>
        <w:r>
          <w:rPr>
            <w:webHidden/>
          </w:rPr>
          <w:instrText xml:space="preserve"> PAGEREF _Toc104287775 \h </w:instrText>
        </w:r>
      </w:ins>
      <w:r>
        <w:rPr>
          <w:webHidden/>
        </w:rPr>
      </w:r>
      <w:r>
        <w:rPr>
          <w:webHidden/>
        </w:rPr>
        <w:fldChar w:fldCharType="separate"/>
      </w:r>
      <w:ins w:id="220" w:author="CATT-Ming" w:date="2022-05-24T12:28:00Z">
        <w:r>
          <w:rPr>
            <w:webHidden/>
          </w:rPr>
          <w:t>35</w:t>
        </w:r>
        <w:r>
          <w:rPr>
            <w:webHidden/>
          </w:rPr>
          <w:fldChar w:fldCharType="end"/>
        </w:r>
        <w:r w:rsidRPr="00E97A89">
          <w:rPr>
            <w:rStyle w:val="Hyperlink"/>
          </w:rPr>
          <w:fldChar w:fldCharType="end"/>
        </w:r>
      </w:ins>
    </w:p>
    <w:p w14:paraId="24888C71" w14:textId="65E4AB33" w:rsidR="00BB1CA2" w:rsidRDefault="00BB1CA2">
      <w:pPr>
        <w:pStyle w:val="TOC2"/>
        <w:rPr>
          <w:ins w:id="221" w:author="CATT-Ming" w:date="2022-05-24T12:28:00Z"/>
          <w:rFonts w:asciiTheme="minorHAnsi" w:eastAsiaTheme="minorEastAsia" w:hAnsiTheme="minorHAnsi" w:cstheme="minorBidi"/>
          <w:sz w:val="22"/>
          <w:szCs w:val="22"/>
          <w:lang w:val="en-US" w:eastAsia="zh-CN"/>
        </w:rPr>
      </w:pPr>
      <w:ins w:id="222" w:author="CATT-Ming" w:date="2022-05-24T12:28:00Z">
        <w:r w:rsidRPr="00E97A89">
          <w:rPr>
            <w:rStyle w:val="Hyperlink"/>
          </w:rPr>
          <w:fldChar w:fldCharType="begin"/>
        </w:r>
        <w:r w:rsidRPr="00E97A89">
          <w:rPr>
            <w:rStyle w:val="Hyperlink"/>
          </w:rPr>
          <w:instrText xml:space="preserve"> </w:instrText>
        </w:r>
        <w:r>
          <w:instrText>HYPERLINK \l "_Toc104287776"</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5</w:t>
        </w:r>
        <w:r>
          <w:rPr>
            <w:rFonts w:asciiTheme="minorHAnsi" w:eastAsiaTheme="minorEastAsia" w:hAnsiTheme="minorHAnsi" w:cstheme="minorBidi"/>
            <w:sz w:val="22"/>
            <w:szCs w:val="22"/>
            <w:lang w:val="en-US" w:eastAsia="zh-CN"/>
          </w:rPr>
          <w:tab/>
        </w:r>
        <w:r w:rsidRPr="00E97A89">
          <w:rPr>
            <w:rStyle w:val="Hyperlink"/>
          </w:rPr>
          <w:t>Solution #</w:t>
        </w:r>
        <w:r w:rsidRPr="00E97A89">
          <w:rPr>
            <w:rStyle w:val="Hyperlink"/>
            <w:lang w:eastAsia="zh-CN"/>
          </w:rPr>
          <w:t>5</w:t>
        </w:r>
        <w:r w:rsidRPr="00E97A89">
          <w:rPr>
            <w:rStyle w:val="Hyperlink"/>
          </w:rPr>
          <w:t xml:space="preserve">: LCS architecture with </w:t>
        </w:r>
      </w:ins>
      <w:r w:rsidR="00AD2391">
        <w:rPr>
          <w:rStyle w:val="Hyperlink"/>
        </w:rPr>
        <w:t>"</w:t>
      </w:r>
      <w:ins w:id="223" w:author="CATT-Ming" w:date="2022-05-24T12:28:00Z">
        <w:r w:rsidRPr="00E97A89">
          <w:rPr>
            <w:rStyle w:val="Hyperlink"/>
          </w:rPr>
          <w:t>any AMF</w:t>
        </w:r>
      </w:ins>
      <w:r w:rsidR="00AD2391">
        <w:rPr>
          <w:rStyle w:val="Hyperlink"/>
        </w:rPr>
        <w:t>"</w:t>
      </w:r>
      <w:ins w:id="224" w:author="CATT-Ming" w:date="2022-05-24T12:28:00Z">
        <w:r>
          <w:rPr>
            <w:webHidden/>
          </w:rPr>
          <w:tab/>
        </w:r>
        <w:r>
          <w:rPr>
            <w:webHidden/>
          </w:rPr>
          <w:fldChar w:fldCharType="begin"/>
        </w:r>
        <w:r>
          <w:rPr>
            <w:webHidden/>
          </w:rPr>
          <w:instrText xml:space="preserve"> PAGEREF _Toc104287776 \h </w:instrText>
        </w:r>
      </w:ins>
      <w:r>
        <w:rPr>
          <w:webHidden/>
        </w:rPr>
      </w:r>
      <w:r>
        <w:rPr>
          <w:webHidden/>
        </w:rPr>
        <w:fldChar w:fldCharType="separate"/>
      </w:r>
      <w:ins w:id="225" w:author="CATT-Ming" w:date="2022-05-24T12:28:00Z">
        <w:r>
          <w:rPr>
            <w:webHidden/>
          </w:rPr>
          <w:t>35</w:t>
        </w:r>
        <w:r>
          <w:rPr>
            <w:webHidden/>
          </w:rPr>
          <w:fldChar w:fldCharType="end"/>
        </w:r>
        <w:r w:rsidRPr="00E97A89">
          <w:rPr>
            <w:rStyle w:val="Hyperlink"/>
          </w:rPr>
          <w:fldChar w:fldCharType="end"/>
        </w:r>
      </w:ins>
    </w:p>
    <w:p w14:paraId="2580807A" w14:textId="77777777" w:rsidR="00BB1CA2" w:rsidRDefault="00BB1CA2">
      <w:pPr>
        <w:pStyle w:val="TOC3"/>
        <w:rPr>
          <w:ins w:id="226" w:author="CATT-Ming" w:date="2022-05-24T12:28:00Z"/>
          <w:rFonts w:asciiTheme="minorHAnsi" w:eastAsiaTheme="minorEastAsia" w:hAnsiTheme="minorHAnsi" w:cstheme="minorBidi"/>
          <w:sz w:val="22"/>
          <w:szCs w:val="22"/>
          <w:lang w:val="en-US" w:eastAsia="zh-CN"/>
        </w:rPr>
      </w:pPr>
      <w:ins w:id="227" w:author="CATT-Ming" w:date="2022-05-24T12:28:00Z">
        <w:r w:rsidRPr="00E97A89">
          <w:rPr>
            <w:rStyle w:val="Hyperlink"/>
          </w:rPr>
          <w:fldChar w:fldCharType="begin"/>
        </w:r>
        <w:r w:rsidRPr="00E97A89">
          <w:rPr>
            <w:rStyle w:val="Hyperlink"/>
          </w:rPr>
          <w:instrText xml:space="preserve"> </w:instrText>
        </w:r>
        <w:r>
          <w:instrText>HYPERLINK \l "_Toc104287777"</w:instrText>
        </w:r>
        <w:r w:rsidRPr="00E97A89">
          <w:rPr>
            <w:rStyle w:val="Hyperlink"/>
          </w:rPr>
          <w:instrText xml:space="preserve"> </w:instrText>
        </w:r>
        <w:r w:rsidRPr="00E97A89">
          <w:rPr>
            <w:rStyle w:val="Hyperlink"/>
          </w:rPr>
          <w:fldChar w:fldCharType="separate"/>
        </w:r>
        <w:r w:rsidRPr="00E97A89">
          <w:rPr>
            <w:rStyle w:val="Hyperlink"/>
            <w:lang w:eastAsia="ko-KR"/>
          </w:rPr>
          <w:t>6.</w:t>
        </w:r>
        <w:r w:rsidRPr="00E97A89">
          <w:rPr>
            <w:rStyle w:val="Hyperlink"/>
            <w:lang w:eastAsia="zh-CN"/>
          </w:rPr>
          <w:t>5</w:t>
        </w:r>
        <w:r w:rsidRPr="00E97A89">
          <w:rPr>
            <w:rStyle w:val="Hyperlink"/>
            <w:lang w:eastAsia="ko-KR"/>
          </w:rPr>
          <w:t>.1</w:t>
        </w:r>
        <w:r>
          <w:rPr>
            <w:rFonts w:asciiTheme="minorHAnsi" w:eastAsiaTheme="minorEastAsia" w:hAnsiTheme="minorHAnsi" w:cstheme="minorBidi"/>
            <w:sz w:val="22"/>
            <w:szCs w:val="22"/>
            <w:lang w:val="en-US" w:eastAsia="zh-CN"/>
          </w:rPr>
          <w:tab/>
        </w:r>
        <w:r w:rsidRPr="00E97A89">
          <w:rPr>
            <w:rStyle w:val="Hyperlink"/>
            <w:lang w:eastAsia="ko-KR"/>
          </w:rPr>
          <w:t>Introduction</w:t>
        </w:r>
        <w:r>
          <w:rPr>
            <w:webHidden/>
          </w:rPr>
          <w:tab/>
        </w:r>
        <w:r>
          <w:rPr>
            <w:webHidden/>
          </w:rPr>
          <w:fldChar w:fldCharType="begin"/>
        </w:r>
        <w:r>
          <w:rPr>
            <w:webHidden/>
          </w:rPr>
          <w:instrText xml:space="preserve"> PAGEREF _Toc104287777 \h </w:instrText>
        </w:r>
      </w:ins>
      <w:r>
        <w:rPr>
          <w:webHidden/>
        </w:rPr>
      </w:r>
      <w:r>
        <w:rPr>
          <w:webHidden/>
        </w:rPr>
        <w:fldChar w:fldCharType="separate"/>
      </w:r>
      <w:ins w:id="228" w:author="CATT-Ming" w:date="2022-05-24T12:28:00Z">
        <w:r>
          <w:rPr>
            <w:webHidden/>
          </w:rPr>
          <w:t>35</w:t>
        </w:r>
        <w:r>
          <w:rPr>
            <w:webHidden/>
          </w:rPr>
          <w:fldChar w:fldCharType="end"/>
        </w:r>
        <w:r w:rsidRPr="00E97A89">
          <w:rPr>
            <w:rStyle w:val="Hyperlink"/>
          </w:rPr>
          <w:fldChar w:fldCharType="end"/>
        </w:r>
      </w:ins>
    </w:p>
    <w:p w14:paraId="4DCD8F5A" w14:textId="77777777" w:rsidR="00BB1CA2" w:rsidRDefault="00BB1CA2">
      <w:pPr>
        <w:pStyle w:val="TOC3"/>
        <w:rPr>
          <w:ins w:id="229" w:author="CATT-Ming" w:date="2022-05-24T12:28:00Z"/>
          <w:rFonts w:asciiTheme="minorHAnsi" w:eastAsiaTheme="minorEastAsia" w:hAnsiTheme="minorHAnsi" w:cstheme="minorBidi"/>
          <w:sz w:val="22"/>
          <w:szCs w:val="22"/>
          <w:lang w:val="en-US" w:eastAsia="zh-CN"/>
        </w:rPr>
      </w:pPr>
      <w:ins w:id="230" w:author="CATT-Ming" w:date="2022-05-24T12:28:00Z">
        <w:r w:rsidRPr="00E97A89">
          <w:rPr>
            <w:rStyle w:val="Hyperlink"/>
          </w:rPr>
          <w:fldChar w:fldCharType="begin"/>
        </w:r>
        <w:r w:rsidRPr="00E97A89">
          <w:rPr>
            <w:rStyle w:val="Hyperlink"/>
          </w:rPr>
          <w:instrText xml:space="preserve"> </w:instrText>
        </w:r>
        <w:r>
          <w:instrText>HYPERLINK \l "_Toc104287778"</w:instrText>
        </w:r>
        <w:r w:rsidRPr="00E97A89">
          <w:rPr>
            <w:rStyle w:val="Hyperlink"/>
          </w:rPr>
          <w:instrText xml:space="preserve"> </w:instrText>
        </w:r>
        <w:r w:rsidRPr="00E97A89">
          <w:rPr>
            <w:rStyle w:val="Hyperlink"/>
          </w:rPr>
          <w:fldChar w:fldCharType="separate"/>
        </w:r>
        <w:r w:rsidRPr="00E97A89">
          <w:rPr>
            <w:rStyle w:val="Hyperlink"/>
            <w:lang w:eastAsia="ko-KR"/>
          </w:rPr>
          <w:t>6.</w:t>
        </w:r>
        <w:r w:rsidRPr="00E97A89">
          <w:rPr>
            <w:rStyle w:val="Hyperlink"/>
            <w:lang w:eastAsia="zh-CN"/>
          </w:rPr>
          <w:t>5</w:t>
        </w:r>
        <w:r w:rsidRPr="00E97A89">
          <w:rPr>
            <w:rStyle w:val="Hyperlink"/>
            <w:lang w:eastAsia="ko-KR"/>
          </w:rPr>
          <w:t>.2</w:t>
        </w:r>
        <w:r>
          <w:rPr>
            <w:rFonts w:asciiTheme="minorHAnsi" w:eastAsiaTheme="minorEastAsia" w:hAnsiTheme="minorHAnsi" w:cstheme="minorBidi"/>
            <w:sz w:val="22"/>
            <w:szCs w:val="22"/>
            <w:lang w:val="en-US" w:eastAsia="zh-CN"/>
          </w:rPr>
          <w:tab/>
        </w:r>
        <w:r w:rsidRPr="00E97A89">
          <w:rPr>
            <w:rStyle w:val="Hyperlink"/>
            <w:lang w:eastAsia="ko-KR"/>
          </w:rPr>
          <w:t>Functional Description</w:t>
        </w:r>
        <w:r>
          <w:rPr>
            <w:webHidden/>
          </w:rPr>
          <w:tab/>
        </w:r>
        <w:r>
          <w:rPr>
            <w:webHidden/>
          </w:rPr>
          <w:fldChar w:fldCharType="begin"/>
        </w:r>
        <w:r>
          <w:rPr>
            <w:webHidden/>
          </w:rPr>
          <w:instrText xml:space="preserve"> PAGEREF _Toc104287778 \h </w:instrText>
        </w:r>
      </w:ins>
      <w:r>
        <w:rPr>
          <w:webHidden/>
        </w:rPr>
      </w:r>
      <w:r>
        <w:rPr>
          <w:webHidden/>
        </w:rPr>
        <w:fldChar w:fldCharType="separate"/>
      </w:r>
      <w:ins w:id="231" w:author="CATT-Ming" w:date="2022-05-24T12:28:00Z">
        <w:r>
          <w:rPr>
            <w:webHidden/>
          </w:rPr>
          <w:t>35</w:t>
        </w:r>
        <w:r>
          <w:rPr>
            <w:webHidden/>
          </w:rPr>
          <w:fldChar w:fldCharType="end"/>
        </w:r>
        <w:r w:rsidRPr="00E97A89">
          <w:rPr>
            <w:rStyle w:val="Hyperlink"/>
          </w:rPr>
          <w:fldChar w:fldCharType="end"/>
        </w:r>
      </w:ins>
    </w:p>
    <w:p w14:paraId="62015107" w14:textId="77777777" w:rsidR="00BB1CA2" w:rsidRDefault="00BB1CA2">
      <w:pPr>
        <w:pStyle w:val="TOC3"/>
        <w:rPr>
          <w:ins w:id="232" w:author="CATT-Ming" w:date="2022-05-24T12:28:00Z"/>
          <w:rFonts w:asciiTheme="minorHAnsi" w:eastAsiaTheme="minorEastAsia" w:hAnsiTheme="minorHAnsi" w:cstheme="minorBidi"/>
          <w:sz w:val="22"/>
          <w:szCs w:val="22"/>
          <w:lang w:val="en-US" w:eastAsia="zh-CN"/>
        </w:rPr>
      </w:pPr>
      <w:ins w:id="233" w:author="CATT-Ming" w:date="2022-05-24T12:28:00Z">
        <w:r w:rsidRPr="00E97A89">
          <w:rPr>
            <w:rStyle w:val="Hyperlink"/>
          </w:rPr>
          <w:fldChar w:fldCharType="begin"/>
        </w:r>
        <w:r w:rsidRPr="00E97A89">
          <w:rPr>
            <w:rStyle w:val="Hyperlink"/>
          </w:rPr>
          <w:instrText xml:space="preserve"> </w:instrText>
        </w:r>
        <w:r>
          <w:instrText>HYPERLINK \l "_Toc104287779"</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5</w:t>
        </w:r>
        <w:r w:rsidRPr="00E97A89">
          <w:rPr>
            <w:rStyle w:val="Hyperlink"/>
          </w:rPr>
          <w:t>.3</w:t>
        </w:r>
        <w:r>
          <w:rPr>
            <w:rFonts w:asciiTheme="minorHAnsi" w:eastAsiaTheme="minorEastAsia" w:hAnsiTheme="minorHAnsi" w:cstheme="minorBidi"/>
            <w:sz w:val="22"/>
            <w:szCs w:val="22"/>
            <w:lang w:val="en-US" w:eastAsia="zh-CN"/>
          </w:rPr>
          <w:tab/>
        </w:r>
        <w:r w:rsidRPr="00E97A89">
          <w:rPr>
            <w:rStyle w:val="Hyperlink"/>
          </w:rPr>
          <w:t>Procedures</w:t>
        </w:r>
        <w:r>
          <w:rPr>
            <w:webHidden/>
          </w:rPr>
          <w:tab/>
        </w:r>
        <w:r>
          <w:rPr>
            <w:webHidden/>
          </w:rPr>
          <w:fldChar w:fldCharType="begin"/>
        </w:r>
        <w:r>
          <w:rPr>
            <w:webHidden/>
          </w:rPr>
          <w:instrText xml:space="preserve"> PAGEREF _Toc104287779 \h </w:instrText>
        </w:r>
      </w:ins>
      <w:r>
        <w:rPr>
          <w:webHidden/>
        </w:rPr>
      </w:r>
      <w:r>
        <w:rPr>
          <w:webHidden/>
        </w:rPr>
        <w:fldChar w:fldCharType="separate"/>
      </w:r>
      <w:ins w:id="234" w:author="CATT-Ming" w:date="2022-05-24T12:28:00Z">
        <w:r>
          <w:rPr>
            <w:webHidden/>
          </w:rPr>
          <w:t>36</w:t>
        </w:r>
        <w:r>
          <w:rPr>
            <w:webHidden/>
          </w:rPr>
          <w:fldChar w:fldCharType="end"/>
        </w:r>
        <w:r w:rsidRPr="00E97A89">
          <w:rPr>
            <w:rStyle w:val="Hyperlink"/>
          </w:rPr>
          <w:fldChar w:fldCharType="end"/>
        </w:r>
      </w:ins>
    </w:p>
    <w:p w14:paraId="678E5182" w14:textId="77777777" w:rsidR="00BB1CA2" w:rsidRDefault="00BB1CA2">
      <w:pPr>
        <w:pStyle w:val="TOC4"/>
        <w:rPr>
          <w:ins w:id="235" w:author="CATT-Ming" w:date="2022-05-24T12:28:00Z"/>
          <w:rFonts w:asciiTheme="minorHAnsi" w:eastAsiaTheme="minorEastAsia" w:hAnsiTheme="minorHAnsi" w:cstheme="minorBidi"/>
          <w:sz w:val="22"/>
          <w:szCs w:val="22"/>
          <w:lang w:val="en-US" w:eastAsia="zh-CN"/>
        </w:rPr>
      </w:pPr>
      <w:ins w:id="236" w:author="CATT-Ming" w:date="2022-05-24T12:28:00Z">
        <w:r w:rsidRPr="00E97A89">
          <w:rPr>
            <w:rStyle w:val="Hyperlink"/>
          </w:rPr>
          <w:fldChar w:fldCharType="begin"/>
        </w:r>
        <w:r w:rsidRPr="00E97A89">
          <w:rPr>
            <w:rStyle w:val="Hyperlink"/>
          </w:rPr>
          <w:instrText xml:space="preserve"> </w:instrText>
        </w:r>
        <w:r>
          <w:instrText>HYPERLINK \l "_Toc104287780"</w:instrText>
        </w:r>
        <w:r w:rsidRPr="00E97A89">
          <w:rPr>
            <w:rStyle w:val="Hyperlink"/>
          </w:rPr>
          <w:instrText xml:space="preserve"> </w:instrText>
        </w:r>
        <w:r w:rsidRPr="00E97A89">
          <w:rPr>
            <w:rStyle w:val="Hyperlink"/>
          </w:rPr>
          <w:fldChar w:fldCharType="separate"/>
        </w:r>
        <w:r w:rsidRPr="00E97A89">
          <w:rPr>
            <w:rStyle w:val="Hyperlink"/>
          </w:rPr>
          <w:t>6.5.3.1</w:t>
        </w:r>
        <w:r>
          <w:rPr>
            <w:rFonts w:asciiTheme="minorHAnsi" w:eastAsiaTheme="minorEastAsia" w:hAnsiTheme="minorHAnsi" w:cstheme="minorBidi"/>
            <w:sz w:val="22"/>
            <w:szCs w:val="22"/>
            <w:lang w:val="en-US" w:eastAsia="zh-CN"/>
          </w:rPr>
          <w:tab/>
        </w:r>
        <w:r w:rsidRPr="00E97A89">
          <w:rPr>
            <w:rStyle w:val="Hyperlink"/>
          </w:rPr>
          <w:t>Network Assisted Positioning Procedure</w:t>
        </w:r>
        <w:r>
          <w:rPr>
            <w:webHidden/>
          </w:rPr>
          <w:tab/>
        </w:r>
        <w:r>
          <w:rPr>
            <w:webHidden/>
          </w:rPr>
          <w:fldChar w:fldCharType="begin"/>
        </w:r>
        <w:r>
          <w:rPr>
            <w:webHidden/>
          </w:rPr>
          <w:instrText xml:space="preserve"> PAGEREF _Toc104287780 \h </w:instrText>
        </w:r>
      </w:ins>
      <w:r>
        <w:rPr>
          <w:webHidden/>
        </w:rPr>
      </w:r>
      <w:r>
        <w:rPr>
          <w:webHidden/>
        </w:rPr>
        <w:fldChar w:fldCharType="separate"/>
      </w:r>
      <w:ins w:id="237" w:author="CATT-Ming" w:date="2022-05-24T12:28:00Z">
        <w:r>
          <w:rPr>
            <w:webHidden/>
          </w:rPr>
          <w:t>36</w:t>
        </w:r>
        <w:r>
          <w:rPr>
            <w:webHidden/>
          </w:rPr>
          <w:fldChar w:fldCharType="end"/>
        </w:r>
        <w:r w:rsidRPr="00E97A89">
          <w:rPr>
            <w:rStyle w:val="Hyperlink"/>
          </w:rPr>
          <w:fldChar w:fldCharType="end"/>
        </w:r>
      </w:ins>
    </w:p>
    <w:p w14:paraId="59D9CB81" w14:textId="77777777" w:rsidR="00BB1CA2" w:rsidRDefault="00BB1CA2">
      <w:pPr>
        <w:pStyle w:val="TOC4"/>
        <w:rPr>
          <w:ins w:id="238" w:author="CATT-Ming" w:date="2022-05-24T12:28:00Z"/>
          <w:rFonts w:asciiTheme="minorHAnsi" w:eastAsiaTheme="minorEastAsia" w:hAnsiTheme="minorHAnsi" w:cstheme="minorBidi"/>
          <w:sz w:val="22"/>
          <w:szCs w:val="22"/>
          <w:lang w:val="en-US" w:eastAsia="zh-CN"/>
        </w:rPr>
      </w:pPr>
      <w:ins w:id="239" w:author="CATT-Ming" w:date="2022-05-24T12:28:00Z">
        <w:r w:rsidRPr="00E97A89">
          <w:rPr>
            <w:rStyle w:val="Hyperlink"/>
          </w:rPr>
          <w:fldChar w:fldCharType="begin"/>
        </w:r>
        <w:r w:rsidRPr="00E97A89">
          <w:rPr>
            <w:rStyle w:val="Hyperlink"/>
          </w:rPr>
          <w:instrText xml:space="preserve"> </w:instrText>
        </w:r>
        <w:r>
          <w:instrText>HYPERLINK \l "_Toc104287781"</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5</w:t>
        </w:r>
        <w:r w:rsidRPr="00E97A89">
          <w:rPr>
            <w:rStyle w:val="Hyperlink"/>
          </w:rPr>
          <w:t>.3.2</w:t>
        </w:r>
        <w:r>
          <w:rPr>
            <w:rFonts w:asciiTheme="minorHAnsi" w:eastAsiaTheme="minorEastAsia" w:hAnsiTheme="minorHAnsi" w:cstheme="minorBidi"/>
            <w:sz w:val="22"/>
            <w:szCs w:val="22"/>
            <w:lang w:val="en-US" w:eastAsia="zh-CN"/>
          </w:rPr>
          <w:tab/>
        </w:r>
        <w:r w:rsidRPr="00E97A89">
          <w:rPr>
            <w:rStyle w:val="Hyperlink"/>
            <w:rFonts w:eastAsia="DengXian"/>
            <w:lang w:eastAsia="en-US"/>
          </w:rPr>
          <w:t>Obtaining Non-UE Associated Network Assistance Data</w:t>
        </w:r>
        <w:r>
          <w:rPr>
            <w:webHidden/>
          </w:rPr>
          <w:tab/>
        </w:r>
        <w:r>
          <w:rPr>
            <w:webHidden/>
          </w:rPr>
          <w:fldChar w:fldCharType="begin"/>
        </w:r>
        <w:r>
          <w:rPr>
            <w:webHidden/>
          </w:rPr>
          <w:instrText xml:space="preserve"> PAGEREF _Toc104287781 \h </w:instrText>
        </w:r>
      </w:ins>
      <w:r>
        <w:rPr>
          <w:webHidden/>
        </w:rPr>
      </w:r>
      <w:r>
        <w:rPr>
          <w:webHidden/>
        </w:rPr>
        <w:fldChar w:fldCharType="separate"/>
      </w:r>
      <w:ins w:id="240" w:author="CATT-Ming" w:date="2022-05-24T12:28:00Z">
        <w:r>
          <w:rPr>
            <w:webHidden/>
          </w:rPr>
          <w:t>36</w:t>
        </w:r>
        <w:r>
          <w:rPr>
            <w:webHidden/>
          </w:rPr>
          <w:fldChar w:fldCharType="end"/>
        </w:r>
        <w:r w:rsidRPr="00E97A89">
          <w:rPr>
            <w:rStyle w:val="Hyperlink"/>
          </w:rPr>
          <w:fldChar w:fldCharType="end"/>
        </w:r>
      </w:ins>
    </w:p>
    <w:p w14:paraId="1361078E" w14:textId="77777777" w:rsidR="00BB1CA2" w:rsidRDefault="00BB1CA2">
      <w:pPr>
        <w:pStyle w:val="TOC3"/>
        <w:rPr>
          <w:ins w:id="241" w:author="CATT-Ming" w:date="2022-05-24T12:28:00Z"/>
          <w:rFonts w:asciiTheme="minorHAnsi" w:eastAsiaTheme="minorEastAsia" w:hAnsiTheme="minorHAnsi" w:cstheme="minorBidi"/>
          <w:sz w:val="22"/>
          <w:szCs w:val="22"/>
          <w:lang w:val="en-US" w:eastAsia="zh-CN"/>
        </w:rPr>
      </w:pPr>
      <w:ins w:id="242" w:author="CATT-Ming" w:date="2022-05-24T12:28:00Z">
        <w:r w:rsidRPr="00E97A89">
          <w:rPr>
            <w:rStyle w:val="Hyperlink"/>
          </w:rPr>
          <w:fldChar w:fldCharType="begin"/>
        </w:r>
        <w:r w:rsidRPr="00E97A89">
          <w:rPr>
            <w:rStyle w:val="Hyperlink"/>
          </w:rPr>
          <w:instrText xml:space="preserve"> </w:instrText>
        </w:r>
        <w:r>
          <w:instrText>HYPERLINK \l "_Toc104287782"</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5</w:t>
        </w:r>
        <w:r w:rsidRPr="00E97A89">
          <w:rPr>
            <w:rStyle w:val="Hyperlink"/>
          </w:rPr>
          <w:t>.4</w:t>
        </w:r>
        <w:r>
          <w:rPr>
            <w:rFonts w:asciiTheme="minorHAnsi" w:eastAsiaTheme="minorEastAsia" w:hAnsiTheme="minorHAnsi" w:cstheme="minorBidi"/>
            <w:sz w:val="22"/>
            <w:szCs w:val="22"/>
            <w:lang w:val="en-US" w:eastAsia="zh-CN"/>
          </w:rPr>
          <w:tab/>
        </w:r>
        <w:r w:rsidRPr="00E97A89">
          <w:rPr>
            <w:rStyle w:val="Hyperlink"/>
          </w:rPr>
          <w:t>Impacts on services, entities, and interfaces</w:t>
        </w:r>
        <w:r>
          <w:rPr>
            <w:webHidden/>
          </w:rPr>
          <w:tab/>
        </w:r>
        <w:r>
          <w:rPr>
            <w:webHidden/>
          </w:rPr>
          <w:fldChar w:fldCharType="begin"/>
        </w:r>
        <w:r>
          <w:rPr>
            <w:webHidden/>
          </w:rPr>
          <w:instrText xml:space="preserve"> PAGEREF _Toc104287782 \h </w:instrText>
        </w:r>
      </w:ins>
      <w:r>
        <w:rPr>
          <w:webHidden/>
        </w:rPr>
      </w:r>
      <w:r>
        <w:rPr>
          <w:webHidden/>
        </w:rPr>
        <w:fldChar w:fldCharType="separate"/>
      </w:r>
      <w:ins w:id="243" w:author="CATT-Ming" w:date="2022-05-24T12:28:00Z">
        <w:r>
          <w:rPr>
            <w:webHidden/>
          </w:rPr>
          <w:t>37</w:t>
        </w:r>
        <w:r>
          <w:rPr>
            <w:webHidden/>
          </w:rPr>
          <w:fldChar w:fldCharType="end"/>
        </w:r>
        <w:r w:rsidRPr="00E97A89">
          <w:rPr>
            <w:rStyle w:val="Hyperlink"/>
          </w:rPr>
          <w:fldChar w:fldCharType="end"/>
        </w:r>
      </w:ins>
    </w:p>
    <w:p w14:paraId="0C6B9773" w14:textId="77777777" w:rsidR="00BB1CA2" w:rsidRDefault="00BB1CA2">
      <w:pPr>
        <w:pStyle w:val="TOC2"/>
        <w:rPr>
          <w:ins w:id="244" w:author="CATT-Ming" w:date="2022-05-24T12:28:00Z"/>
          <w:rFonts w:asciiTheme="minorHAnsi" w:eastAsiaTheme="minorEastAsia" w:hAnsiTheme="minorHAnsi" w:cstheme="minorBidi"/>
          <w:sz w:val="22"/>
          <w:szCs w:val="22"/>
          <w:lang w:val="en-US" w:eastAsia="zh-CN"/>
        </w:rPr>
      </w:pPr>
      <w:ins w:id="245" w:author="CATT-Ming" w:date="2022-05-24T12:28:00Z">
        <w:r w:rsidRPr="00E97A89">
          <w:rPr>
            <w:rStyle w:val="Hyperlink"/>
          </w:rPr>
          <w:fldChar w:fldCharType="begin"/>
        </w:r>
        <w:r w:rsidRPr="00E97A89">
          <w:rPr>
            <w:rStyle w:val="Hyperlink"/>
          </w:rPr>
          <w:instrText xml:space="preserve"> </w:instrText>
        </w:r>
        <w:r>
          <w:instrText>HYPERLINK \l "_Toc104287783"</w:instrText>
        </w:r>
        <w:r w:rsidRPr="00E97A89">
          <w:rPr>
            <w:rStyle w:val="Hyperlink"/>
          </w:rPr>
          <w:instrText xml:space="preserve"> </w:instrText>
        </w:r>
        <w:r w:rsidRPr="00E97A89">
          <w:rPr>
            <w:rStyle w:val="Hyperlink"/>
          </w:rPr>
          <w:fldChar w:fldCharType="separate"/>
        </w:r>
        <w:r w:rsidRPr="00E97A89">
          <w:rPr>
            <w:rStyle w:val="Hyperlink"/>
            <w:lang w:eastAsia="zh-CN"/>
          </w:rPr>
          <w:t>6.6</w:t>
        </w:r>
        <w:r>
          <w:rPr>
            <w:rFonts w:asciiTheme="minorHAnsi" w:eastAsiaTheme="minorEastAsia" w:hAnsiTheme="minorHAnsi" w:cstheme="minorBidi"/>
            <w:sz w:val="22"/>
            <w:szCs w:val="22"/>
            <w:lang w:val="en-US" w:eastAsia="zh-CN"/>
          </w:rPr>
          <w:tab/>
        </w:r>
        <w:r w:rsidRPr="00E97A89">
          <w:rPr>
            <w:rStyle w:val="Hyperlink"/>
          </w:rPr>
          <w:t>Solution</w:t>
        </w:r>
        <w:r w:rsidRPr="00E97A89">
          <w:rPr>
            <w:rStyle w:val="Hyperlink"/>
            <w:lang w:eastAsia="zh-CN"/>
          </w:rPr>
          <w:t xml:space="preserve"> #6</w:t>
        </w:r>
        <w:r w:rsidRPr="00E97A89">
          <w:rPr>
            <w:rStyle w:val="Hyperlink"/>
          </w:rPr>
          <w:t>: LMF selection based on LMF ID</w:t>
        </w:r>
        <w:r>
          <w:rPr>
            <w:webHidden/>
          </w:rPr>
          <w:tab/>
        </w:r>
        <w:r>
          <w:rPr>
            <w:webHidden/>
          </w:rPr>
          <w:fldChar w:fldCharType="begin"/>
        </w:r>
        <w:r>
          <w:rPr>
            <w:webHidden/>
          </w:rPr>
          <w:instrText xml:space="preserve"> PAGEREF _Toc104287783 \h </w:instrText>
        </w:r>
      </w:ins>
      <w:r>
        <w:rPr>
          <w:webHidden/>
        </w:rPr>
      </w:r>
      <w:r>
        <w:rPr>
          <w:webHidden/>
        </w:rPr>
        <w:fldChar w:fldCharType="separate"/>
      </w:r>
      <w:ins w:id="246" w:author="CATT-Ming" w:date="2022-05-24T12:28:00Z">
        <w:r>
          <w:rPr>
            <w:webHidden/>
          </w:rPr>
          <w:t>37</w:t>
        </w:r>
        <w:r>
          <w:rPr>
            <w:webHidden/>
          </w:rPr>
          <w:fldChar w:fldCharType="end"/>
        </w:r>
        <w:r w:rsidRPr="00E97A89">
          <w:rPr>
            <w:rStyle w:val="Hyperlink"/>
          </w:rPr>
          <w:fldChar w:fldCharType="end"/>
        </w:r>
      </w:ins>
    </w:p>
    <w:p w14:paraId="169DC77C" w14:textId="77777777" w:rsidR="00BB1CA2" w:rsidRDefault="00BB1CA2">
      <w:pPr>
        <w:pStyle w:val="TOC3"/>
        <w:rPr>
          <w:ins w:id="247" w:author="CATT-Ming" w:date="2022-05-24T12:28:00Z"/>
          <w:rFonts w:asciiTheme="minorHAnsi" w:eastAsiaTheme="minorEastAsia" w:hAnsiTheme="minorHAnsi" w:cstheme="minorBidi"/>
          <w:sz w:val="22"/>
          <w:szCs w:val="22"/>
          <w:lang w:val="en-US" w:eastAsia="zh-CN"/>
        </w:rPr>
      </w:pPr>
      <w:ins w:id="248" w:author="CATT-Ming" w:date="2022-05-24T12:28:00Z">
        <w:r w:rsidRPr="00E97A89">
          <w:rPr>
            <w:rStyle w:val="Hyperlink"/>
          </w:rPr>
          <w:fldChar w:fldCharType="begin"/>
        </w:r>
        <w:r w:rsidRPr="00E97A89">
          <w:rPr>
            <w:rStyle w:val="Hyperlink"/>
          </w:rPr>
          <w:instrText xml:space="preserve"> </w:instrText>
        </w:r>
        <w:r>
          <w:instrText>HYPERLINK \l "_Toc104287784"</w:instrText>
        </w:r>
        <w:r w:rsidRPr="00E97A89">
          <w:rPr>
            <w:rStyle w:val="Hyperlink"/>
          </w:rPr>
          <w:instrText xml:space="preserve"> </w:instrText>
        </w:r>
        <w:r w:rsidRPr="00E97A89">
          <w:rPr>
            <w:rStyle w:val="Hyperlink"/>
          </w:rPr>
          <w:fldChar w:fldCharType="separate"/>
        </w:r>
        <w:r w:rsidRPr="00E97A89">
          <w:rPr>
            <w:rStyle w:val="Hyperlink"/>
            <w:lang w:eastAsia="ko-KR"/>
          </w:rPr>
          <w:t>6.</w:t>
        </w:r>
        <w:r w:rsidRPr="00E97A89">
          <w:rPr>
            <w:rStyle w:val="Hyperlink"/>
            <w:lang w:eastAsia="zh-CN"/>
          </w:rPr>
          <w:t>6</w:t>
        </w:r>
        <w:r w:rsidRPr="00E97A89">
          <w:rPr>
            <w:rStyle w:val="Hyperlink"/>
            <w:lang w:eastAsia="ko-KR"/>
          </w:rPr>
          <w:t>.1</w:t>
        </w:r>
        <w:r>
          <w:rPr>
            <w:rFonts w:asciiTheme="minorHAnsi" w:eastAsiaTheme="minorEastAsia" w:hAnsiTheme="minorHAnsi" w:cstheme="minorBidi"/>
            <w:sz w:val="22"/>
            <w:szCs w:val="22"/>
            <w:lang w:val="en-US" w:eastAsia="zh-CN"/>
          </w:rPr>
          <w:tab/>
        </w:r>
        <w:r w:rsidRPr="00E97A89">
          <w:rPr>
            <w:rStyle w:val="Hyperlink"/>
            <w:lang w:eastAsia="ko-KR"/>
          </w:rPr>
          <w:t>Introduction</w:t>
        </w:r>
        <w:r>
          <w:rPr>
            <w:webHidden/>
          </w:rPr>
          <w:tab/>
        </w:r>
        <w:r>
          <w:rPr>
            <w:webHidden/>
          </w:rPr>
          <w:fldChar w:fldCharType="begin"/>
        </w:r>
        <w:r>
          <w:rPr>
            <w:webHidden/>
          </w:rPr>
          <w:instrText xml:space="preserve"> PAGEREF _Toc104287784 \h </w:instrText>
        </w:r>
      </w:ins>
      <w:r>
        <w:rPr>
          <w:webHidden/>
        </w:rPr>
      </w:r>
      <w:r>
        <w:rPr>
          <w:webHidden/>
        </w:rPr>
        <w:fldChar w:fldCharType="separate"/>
      </w:r>
      <w:ins w:id="249" w:author="CATT-Ming" w:date="2022-05-24T12:28:00Z">
        <w:r>
          <w:rPr>
            <w:webHidden/>
          </w:rPr>
          <w:t>37</w:t>
        </w:r>
        <w:r>
          <w:rPr>
            <w:webHidden/>
          </w:rPr>
          <w:fldChar w:fldCharType="end"/>
        </w:r>
        <w:r w:rsidRPr="00E97A89">
          <w:rPr>
            <w:rStyle w:val="Hyperlink"/>
          </w:rPr>
          <w:fldChar w:fldCharType="end"/>
        </w:r>
      </w:ins>
    </w:p>
    <w:p w14:paraId="3DFA9612" w14:textId="77777777" w:rsidR="00BB1CA2" w:rsidRDefault="00BB1CA2">
      <w:pPr>
        <w:pStyle w:val="TOC3"/>
        <w:rPr>
          <w:ins w:id="250" w:author="CATT-Ming" w:date="2022-05-24T12:28:00Z"/>
          <w:rFonts w:asciiTheme="minorHAnsi" w:eastAsiaTheme="minorEastAsia" w:hAnsiTheme="minorHAnsi" w:cstheme="minorBidi"/>
          <w:sz w:val="22"/>
          <w:szCs w:val="22"/>
          <w:lang w:val="en-US" w:eastAsia="zh-CN"/>
        </w:rPr>
      </w:pPr>
      <w:ins w:id="251" w:author="CATT-Ming" w:date="2022-05-24T12:28:00Z">
        <w:r w:rsidRPr="00E97A89">
          <w:rPr>
            <w:rStyle w:val="Hyperlink"/>
          </w:rPr>
          <w:fldChar w:fldCharType="begin"/>
        </w:r>
        <w:r w:rsidRPr="00E97A89">
          <w:rPr>
            <w:rStyle w:val="Hyperlink"/>
          </w:rPr>
          <w:instrText xml:space="preserve"> </w:instrText>
        </w:r>
        <w:r>
          <w:instrText>HYPERLINK \l "_Toc104287785"</w:instrText>
        </w:r>
        <w:r w:rsidRPr="00E97A89">
          <w:rPr>
            <w:rStyle w:val="Hyperlink"/>
          </w:rPr>
          <w:instrText xml:space="preserve"> </w:instrText>
        </w:r>
        <w:r w:rsidRPr="00E97A89">
          <w:rPr>
            <w:rStyle w:val="Hyperlink"/>
          </w:rPr>
          <w:fldChar w:fldCharType="separate"/>
        </w:r>
        <w:r w:rsidRPr="00E97A89">
          <w:rPr>
            <w:rStyle w:val="Hyperlink"/>
            <w:lang w:eastAsia="ko-KR"/>
          </w:rPr>
          <w:t>6.</w:t>
        </w:r>
        <w:r w:rsidRPr="00E97A89">
          <w:rPr>
            <w:rStyle w:val="Hyperlink"/>
            <w:lang w:eastAsia="zh-CN"/>
          </w:rPr>
          <w:t>6</w:t>
        </w:r>
        <w:r w:rsidRPr="00E97A89">
          <w:rPr>
            <w:rStyle w:val="Hyperlink"/>
            <w:lang w:eastAsia="ko-KR"/>
          </w:rPr>
          <w:t>.2</w:t>
        </w:r>
        <w:r>
          <w:rPr>
            <w:rFonts w:asciiTheme="minorHAnsi" w:eastAsiaTheme="minorEastAsia" w:hAnsiTheme="minorHAnsi" w:cstheme="minorBidi"/>
            <w:sz w:val="22"/>
            <w:szCs w:val="22"/>
            <w:lang w:val="en-US" w:eastAsia="zh-CN"/>
          </w:rPr>
          <w:tab/>
        </w:r>
        <w:r w:rsidRPr="00E97A89">
          <w:rPr>
            <w:rStyle w:val="Hyperlink"/>
            <w:lang w:eastAsia="ko-KR"/>
          </w:rPr>
          <w:t>Functional Description</w:t>
        </w:r>
        <w:r>
          <w:rPr>
            <w:webHidden/>
          </w:rPr>
          <w:tab/>
        </w:r>
        <w:r>
          <w:rPr>
            <w:webHidden/>
          </w:rPr>
          <w:fldChar w:fldCharType="begin"/>
        </w:r>
        <w:r>
          <w:rPr>
            <w:webHidden/>
          </w:rPr>
          <w:instrText xml:space="preserve"> PAGEREF _Toc104287785 \h </w:instrText>
        </w:r>
      </w:ins>
      <w:r>
        <w:rPr>
          <w:webHidden/>
        </w:rPr>
      </w:r>
      <w:r>
        <w:rPr>
          <w:webHidden/>
        </w:rPr>
        <w:fldChar w:fldCharType="separate"/>
      </w:r>
      <w:ins w:id="252" w:author="CATT-Ming" w:date="2022-05-24T12:28:00Z">
        <w:r>
          <w:rPr>
            <w:webHidden/>
          </w:rPr>
          <w:t>37</w:t>
        </w:r>
        <w:r>
          <w:rPr>
            <w:webHidden/>
          </w:rPr>
          <w:fldChar w:fldCharType="end"/>
        </w:r>
        <w:r w:rsidRPr="00E97A89">
          <w:rPr>
            <w:rStyle w:val="Hyperlink"/>
          </w:rPr>
          <w:fldChar w:fldCharType="end"/>
        </w:r>
      </w:ins>
    </w:p>
    <w:p w14:paraId="515C08F4" w14:textId="77777777" w:rsidR="00BB1CA2" w:rsidRDefault="00BB1CA2">
      <w:pPr>
        <w:pStyle w:val="TOC3"/>
        <w:rPr>
          <w:ins w:id="253" w:author="CATT-Ming" w:date="2022-05-24T12:28:00Z"/>
          <w:rFonts w:asciiTheme="minorHAnsi" w:eastAsiaTheme="minorEastAsia" w:hAnsiTheme="minorHAnsi" w:cstheme="minorBidi"/>
          <w:sz w:val="22"/>
          <w:szCs w:val="22"/>
          <w:lang w:val="en-US" w:eastAsia="zh-CN"/>
        </w:rPr>
      </w:pPr>
      <w:ins w:id="254" w:author="CATT-Ming" w:date="2022-05-24T12:28:00Z">
        <w:r w:rsidRPr="00E97A89">
          <w:rPr>
            <w:rStyle w:val="Hyperlink"/>
          </w:rPr>
          <w:fldChar w:fldCharType="begin"/>
        </w:r>
        <w:r w:rsidRPr="00E97A89">
          <w:rPr>
            <w:rStyle w:val="Hyperlink"/>
          </w:rPr>
          <w:instrText xml:space="preserve"> </w:instrText>
        </w:r>
        <w:r>
          <w:instrText>HYPERLINK \l "_Toc104287786"</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6</w:t>
        </w:r>
        <w:r w:rsidRPr="00E97A89">
          <w:rPr>
            <w:rStyle w:val="Hyperlink"/>
          </w:rPr>
          <w:t>.3</w:t>
        </w:r>
        <w:r>
          <w:rPr>
            <w:rFonts w:asciiTheme="minorHAnsi" w:eastAsiaTheme="minorEastAsia" w:hAnsiTheme="minorHAnsi" w:cstheme="minorBidi"/>
            <w:sz w:val="22"/>
            <w:szCs w:val="22"/>
            <w:lang w:val="en-US" w:eastAsia="zh-CN"/>
          </w:rPr>
          <w:tab/>
        </w:r>
        <w:r w:rsidRPr="00E97A89">
          <w:rPr>
            <w:rStyle w:val="Hyperlink"/>
          </w:rPr>
          <w:t>Procedures</w:t>
        </w:r>
        <w:r>
          <w:rPr>
            <w:webHidden/>
          </w:rPr>
          <w:tab/>
        </w:r>
        <w:r>
          <w:rPr>
            <w:webHidden/>
          </w:rPr>
          <w:fldChar w:fldCharType="begin"/>
        </w:r>
        <w:r>
          <w:rPr>
            <w:webHidden/>
          </w:rPr>
          <w:instrText xml:space="preserve"> PAGEREF _Toc104287786 \h </w:instrText>
        </w:r>
      </w:ins>
      <w:r>
        <w:rPr>
          <w:webHidden/>
        </w:rPr>
      </w:r>
      <w:r>
        <w:rPr>
          <w:webHidden/>
        </w:rPr>
        <w:fldChar w:fldCharType="separate"/>
      </w:r>
      <w:ins w:id="255" w:author="CATT-Ming" w:date="2022-05-24T12:28:00Z">
        <w:r>
          <w:rPr>
            <w:webHidden/>
          </w:rPr>
          <w:t>38</w:t>
        </w:r>
        <w:r>
          <w:rPr>
            <w:webHidden/>
          </w:rPr>
          <w:fldChar w:fldCharType="end"/>
        </w:r>
        <w:r w:rsidRPr="00E97A89">
          <w:rPr>
            <w:rStyle w:val="Hyperlink"/>
          </w:rPr>
          <w:fldChar w:fldCharType="end"/>
        </w:r>
      </w:ins>
    </w:p>
    <w:p w14:paraId="52D05F5E" w14:textId="77777777" w:rsidR="00BB1CA2" w:rsidRDefault="00BB1CA2">
      <w:pPr>
        <w:pStyle w:val="TOC3"/>
        <w:rPr>
          <w:ins w:id="256" w:author="CATT-Ming" w:date="2022-05-24T12:28:00Z"/>
          <w:rFonts w:asciiTheme="minorHAnsi" w:eastAsiaTheme="minorEastAsia" w:hAnsiTheme="minorHAnsi" w:cstheme="minorBidi"/>
          <w:sz w:val="22"/>
          <w:szCs w:val="22"/>
          <w:lang w:val="en-US" w:eastAsia="zh-CN"/>
        </w:rPr>
      </w:pPr>
      <w:ins w:id="257" w:author="CATT-Ming" w:date="2022-05-24T12:28:00Z">
        <w:r w:rsidRPr="00E97A89">
          <w:rPr>
            <w:rStyle w:val="Hyperlink"/>
          </w:rPr>
          <w:fldChar w:fldCharType="begin"/>
        </w:r>
        <w:r w:rsidRPr="00E97A89">
          <w:rPr>
            <w:rStyle w:val="Hyperlink"/>
          </w:rPr>
          <w:instrText xml:space="preserve"> </w:instrText>
        </w:r>
        <w:r>
          <w:instrText>HYPERLINK \l "_Toc104287787"</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6</w:t>
        </w:r>
        <w:r w:rsidRPr="00E97A89">
          <w:rPr>
            <w:rStyle w:val="Hyperlink"/>
          </w:rPr>
          <w:t>.4</w:t>
        </w:r>
        <w:r>
          <w:rPr>
            <w:rFonts w:asciiTheme="minorHAnsi" w:eastAsiaTheme="minorEastAsia" w:hAnsiTheme="minorHAnsi" w:cstheme="minorBidi"/>
            <w:sz w:val="22"/>
            <w:szCs w:val="22"/>
            <w:lang w:val="en-US" w:eastAsia="zh-CN"/>
          </w:rPr>
          <w:tab/>
        </w:r>
        <w:r w:rsidRPr="00E97A89">
          <w:rPr>
            <w:rStyle w:val="Hyperlink"/>
          </w:rPr>
          <w:t>Impacts on existing entities and interfaces</w:t>
        </w:r>
        <w:r>
          <w:rPr>
            <w:webHidden/>
          </w:rPr>
          <w:tab/>
        </w:r>
        <w:r>
          <w:rPr>
            <w:webHidden/>
          </w:rPr>
          <w:fldChar w:fldCharType="begin"/>
        </w:r>
        <w:r>
          <w:rPr>
            <w:webHidden/>
          </w:rPr>
          <w:instrText xml:space="preserve"> PAGEREF _Toc104287787 \h </w:instrText>
        </w:r>
      </w:ins>
      <w:r>
        <w:rPr>
          <w:webHidden/>
        </w:rPr>
      </w:r>
      <w:r>
        <w:rPr>
          <w:webHidden/>
        </w:rPr>
        <w:fldChar w:fldCharType="separate"/>
      </w:r>
      <w:ins w:id="258" w:author="CATT-Ming" w:date="2022-05-24T12:28:00Z">
        <w:r>
          <w:rPr>
            <w:webHidden/>
          </w:rPr>
          <w:t>38</w:t>
        </w:r>
        <w:r>
          <w:rPr>
            <w:webHidden/>
          </w:rPr>
          <w:fldChar w:fldCharType="end"/>
        </w:r>
        <w:r w:rsidRPr="00E97A89">
          <w:rPr>
            <w:rStyle w:val="Hyperlink"/>
          </w:rPr>
          <w:fldChar w:fldCharType="end"/>
        </w:r>
      </w:ins>
    </w:p>
    <w:p w14:paraId="1EE7741D" w14:textId="77777777" w:rsidR="00BB1CA2" w:rsidRDefault="00BB1CA2">
      <w:pPr>
        <w:pStyle w:val="TOC2"/>
        <w:rPr>
          <w:ins w:id="259" w:author="CATT-Ming" w:date="2022-05-24T12:28:00Z"/>
          <w:rFonts w:asciiTheme="minorHAnsi" w:eastAsiaTheme="minorEastAsia" w:hAnsiTheme="minorHAnsi" w:cstheme="minorBidi"/>
          <w:sz w:val="22"/>
          <w:szCs w:val="22"/>
          <w:lang w:val="en-US" w:eastAsia="zh-CN"/>
        </w:rPr>
      </w:pPr>
      <w:ins w:id="260" w:author="CATT-Ming" w:date="2022-05-24T12:28:00Z">
        <w:r w:rsidRPr="00E97A89">
          <w:rPr>
            <w:rStyle w:val="Hyperlink"/>
          </w:rPr>
          <w:fldChar w:fldCharType="begin"/>
        </w:r>
        <w:r w:rsidRPr="00E97A89">
          <w:rPr>
            <w:rStyle w:val="Hyperlink"/>
          </w:rPr>
          <w:instrText xml:space="preserve"> </w:instrText>
        </w:r>
        <w:r>
          <w:instrText>HYPERLINK \l "_Toc104287788"</w:instrText>
        </w:r>
        <w:r w:rsidRPr="00E97A89">
          <w:rPr>
            <w:rStyle w:val="Hyperlink"/>
          </w:rPr>
          <w:instrText xml:space="preserve"> </w:instrText>
        </w:r>
        <w:r w:rsidRPr="00E97A89">
          <w:rPr>
            <w:rStyle w:val="Hyperlink"/>
          </w:rPr>
          <w:fldChar w:fldCharType="separate"/>
        </w:r>
        <w:r w:rsidRPr="00E97A89">
          <w:rPr>
            <w:rStyle w:val="Hyperlink"/>
            <w:lang w:eastAsia="zh-CN"/>
          </w:rPr>
          <w:t>6.7</w:t>
        </w:r>
        <w:r>
          <w:rPr>
            <w:rFonts w:asciiTheme="minorHAnsi" w:eastAsiaTheme="minorEastAsia" w:hAnsiTheme="minorHAnsi" w:cstheme="minorBidi"/>
            <w:sz w:val="22"/>
            <w:szCs w:val="22"/>
            <w:lang w:val="en-US" w:eastAsia="zh-CN"/>
          </w:rPr>
          <w:tab/>
        </w:r>
        <w:r w:rsidRPr="00E97A89">
          <w:rPr>
            <w:rStyle w:val="Hyperlink"/>
          </w:rPr>
          <w:t>Solution</w:t>
        </w:r>
        <w:r w:rsidRPr="00E97A89">
          <w:rPr>
            <w:rStyle w:val="Hyperlink"/>
            <w:lang w:eastAsia="zh-CN"/>
          </w:rPr>
          <w:t xml:space="preserve"> #7</w:t>
        </w:r>
        <w:r w:rsidRPr="00E97A89">
          <w:rPr>
            <w:rStyle w:val="Hyperlink"/>
          </w:rPr>
          <w:t>: LMF selection based on client or AF identifier</w:t>
        </w:r>
        <w:r>
          <w:rPr>
            <w:webHidden/>
          </w:rPr>
          <w:tab/>
        </w:r>
        <w:r>
          <w:rPr>
            <w:webHidden/>
          </w:rPr>
          <w:fldChar w:fldCharType="begin"/>
        </w:r>
        <w:r>
          <w:rPr>
            <w:webHidden/>
          </w:rPr>
          <w:instrText xml:space="preserve"> PAGEREF _Toc104287788 \h </w:instrText>
        </w:r>
      </w:ins>
      <w:r>
        <w:rPr>
          <w:webHidden/>
        </w:rPr>
      </w:r>
      <w:r>
        <w:rPr>
          <w:webHidden/>
        </w:rPr>
        <w:fldChar w:fldCharType="separate"/>
      </w:r>
      <w:ins w:id="261" w:author="CATT-Ming" w:date="2022-05-24T12:28:00Z">
        <w:r>
          <w:rPr>
            <w:webHidden/>
          </w:rPr>
          <w:t>39</w:t>
        </w:r>
        <w:r>
          <w:rPr>
            <w:webHidden/>
          </w:rPr>
          <w:fldChar w:fldCharType="end"/>
        </w:r>
        <w:r w:rsidRPr="00E97A89">
          <w:rPr>
            <w:rStyle w:val="Hyperlink"/>
          </w:rPr>
          <w:fldChar w:fldCharType="end"/>
        </w:r>
      </w:ins>
    </w:p>
    <w:p w14:paraId="305E43A5" w14:textId="77777777" w:rsidR="00BB1CA2" w:rsidRDefault="00BB1CA2">
      <w:pPr>
        <w:pStyle w:val="TOC3"/>
        <w:rPr>
          <w:ins w:id="262" w:author="CATT-Ming" w:date="2022-05-24T12:28:00Z"/>
          <w:rFonts w:asciiTheme="minorHAnsi" w:eastAsiaTheme="minorEastAsia" w:hAnsiTheme="minorHAnsi" w:cstheme="minorBidi"/>
          <w:sz w:val="22"/>
          <w:szCs w:val="22"/>
          <w:lang w:val="en-US" w:eastAsia="zh-CN"/>
        </w:rPr>
      </w:pPr>
      <w:ins w:id="263" w:author="CATT-Ming" w:date="2022-05-24T12:28:00Z">
        <w:r w:rsidRPr="00E97A89">
          <w:rPr>
            <w:rStyle w:val="Hyperlink"/>
          </w:rPr>
          <w:fldChar w:fldCharType="begin"/>
        </w:r>
        <w:r w:rsidRPr="00E97A89">
          <w:rPr>
            <w:rStyle w:val="Hyperlink"/>
          </w:rPr>
          <w:instrText xml:space="preserve"> </w:instrText>
        </w:r>
        <w:r>
          <w:instrText>HYPERLINK \l "_Toc104287789"</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7</w:t>
        </w:r>
        <w:r w:rsidRPr="00E97A89">
          <w:rPr>
            <w:rStyle w:val="Hyperlink"/>
          </w:rPr>
          <w:t>.1</w:t>
        </w:r>
        <w:r>
          <w:rPr>
            <w:rFonts w:asciiTheme="minorHAnsi" w:eastAsiaTheme="minorEastAsia" w:hAnsiTheme="minorHAnsi" w:cstheme="minorBidi"/>
            <w:sz w:val="22"/>
            <w:szCs w:val="22"/>
            <w:lang w:val="en-US" w:eastAsia="zh-CN"/>
          </w:rPr>
          <w:tab/>
        </w:r>
        <w:r w:rsidRPr="00E97A89">
          <w:rPr>
            <w:rStyle w:val="Hyperlink"/>
            <w:lang w:eastAsia="ko-KR"/>
          </w:rPr>
          <w:t>Introduction</w:t>
        </w:r>
        <w:r>
          <w:rPr>
            <w:webHidden/>
          </w:rPr>
          <w:tab/>
        </w:r>
        <w:r>
          <w:rPr>
            <w:webHidden/>
          </w:rPr>
          <w:fldChar w:fldCharType="begin"/>
        </w:r>
        <w:r>
          <w:rPr>
            <w:webHidden/>
          </w:rPr>
          <w:instrText xml:space="preserve"> PAGEREF _Toc104287789 \h </w:instrText>
        </w:r>
      </w:ins>
      <w:r>
        <w:rPr>
          <w:webHidden/>
        </w:rPr>
      </w:r>
      <w:r>
        <w:rPr>
          <w:webHidden/>
        </w:rPr>
        <w:fldChar w:fldCharType="separate"/>
      </w:r>
      <w:ins w:id="264" w:author="CATT-Ming" w:date="2022-05-24T12:28:00Z">
        <w:r>
          <w:rPr>
            <w:webHidden/>
          </w:rPr>
          <w:t>39</w:t>
        </w:r>
        <w:r>
          <w:rPr>
            <w:webHidden/>
          </w:rPr>
          <w:fldChar w:fldCharType="end"/>
        </w:r>
        <w:r w:rsidRPr="00E97A89">
          <w:rPr>
            <w:rStyle w:val="Hyperlink"/>
          </w:rPr>
          <w:fldChar w:fldCharType="end"/>
        </w:r>
      </w:ins>
    </w:p>
    <w:p w14:paraId="2B55D2E1" w14:textId="77777777" w:rsidR="00BB1CA2" w:rsidRDefault="00BB1CA2">
      <w:pPr>
        <w:pStyle w:val="TOC3"/>
        <w:rPr>
          <w:ins w:id="265" w:author="CATT-Ming" w:date="2022-05-24T12:28:00Z"/>
          <w:rFonts w:asciiTheme="minorHAnsi" w:eastAsiaTheme="minorEastAsia" w:hAnsiTheme="minorHAnsi" w:cstheme="minorBidi"/>
          <w:sz w:val="22"/>
          <w:szCs w:val="22"/>
          <w:lang w:val="en-US" w:eastAsia="zh-CN"/>
        </w:rPr>
      </w:pPr>
      <w:ins w:id="266" w:author="CATT-Ming" w:date="2022-05-24T12:28:00Z">
        <w:r w:rsidRPr="00E97A89">
          <w:rPr>
            <w:rStyle w:val="Hyperlink"/>
          </w:rPr>
          <w:fldChar w:fldCharType="begin"/>
        </w:r>
        <w:r w:rsidRPr="00E97A89">
          <w:rPr>
            <w:rStyle w:val="Hyperlink"/>
          </w:rPr>
          <w:instrText xml:space="preserve"> </w:instrText>
        </w:r>
        <w:r>
          <w:instrText>HYPERLINK \l "_Toc104287790"</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7</w:t>
        </w:r>
        <w:r w:rsidRPr="00E97A89">
          <w:rPr>
            <w:rStyle w:val="Hyperlink"/>
          </w:rPr>
          <w:t>.2</w:t>
        </w:r>
        <w:r>
          <w:rPr>
            <w:rFonts w:asciiTheme="minorHAnsi" w:eastAsiaTheme="minorEastAsia" w:hAnsiTheme="minorHAnsi" w:cstheme="minorBidi"/>
            <w:sz w:val="22"/>
            <w:szCs w:val="22"/>
            <w:lang w:val="en-US" w:eastAsia="zh-CN"/>
          </w:rPr>
          <w:tab/>
        </w:r>
        <w:r w:rsidRPr="00E97A89">
          <w:rPr>
            <w:rStyle w:val="Hyperlink"/>
          </w:rPr>
          <w:t>Functional Description</w:t>
        </w:r>
        <w:r>
          <w:rPr>
            <w:webHidden/>
          </w:rPr>
          <w:tab/>
        </w:r>
        <w:r>
          <w:rPr>
            <w:webHidden/>
          </w:rPr>
          <w:fldChar w:fldCharType="begin"/>
        </w:r>
        <w:r>
          <w:rPr>
            <w:webHidden/>
          </w:rPr>
          <w:instrText xml:space="preserve"> PAGEREF _Toc104287790 \h </w:instrText>
        </w:r>
      </w:ins>
      <w:r>
        <w:rPr>
          <w:webHidden/>
        </w:rPr>
      </w:r>
      <w:r>
        <w:rPr>
          <w:webHidden/>
        </w:rPr>
        <w:fldChar w:fldCharType="separate"/>
      </w:r>
      <w:ins w:id="267" w:author="CATT-Ming" w:date="2022-05-24T12:28:00Z">
        <w:r>
          <w:rPr>
            <w:webHidden/>
          </w:rPr>
          <w:t>39</w:t>
        </w:r>
        <w:r>
          <w:rPr>
            <w:webHidden/>
          </w:rPr>
          <w:fldChar w:fldCharType="end"/>
        </w:r>
        <w:r w:rsidRPr="00E97A89">
          <w:rPr>
            <w:rStyle w:val="Hyperlink"/>
          </w:rPr>
          <w:fldChar w:fldCharType="end"/>
        </w:r>
      </w:ins>
    </w:p>
    <w:p w14:paraId="1687D596" w14:textId="77777777" w:rsidR="00BB1CA2" w:rsidRDefault="00BB1CA2">
      <w:pPr>
        <w:pStyle w:val="TOC3"/>
        <w:rPr>
          <w:ins w:id="268" w:author="CATT-Ming" w:date="2022-05-24T12:28:00Z"/>
          <w:rFonts w:asciiTheme="minorHAnsi" w:eastAsiaTheme="minorEastAsia" w:hAnsiTheme="minorHAnsi" w:cstheme="minorBidi"/>
          <w:sz w:val="22"/>
          <w:szCs w:val="22"/>
          <w:lang w:val="en-US" w:eastAsia="zh-CN"/>
        </w:rPr>
      </w:pPr>
      <w:ins w:id="269" w:author="CATT-Ming" w:date="2022-05-24T12:28:00Z">
        <w:r w:rsidRPr="00E97A89">
          <w:rPr>
            <w:rStyle w:val="Hyperlink"/>
          </w:rPr>
          <w:fldChar w:fldCharType="begin"/>
        </w:r>
        <w:r w:rsidRPr="00E97A89">
          <w:rPr>
            <w:rStyle w:val="Hyperlink"/>
          </w:rPr>
          <w:instrText xml:space="preserve"> </w:instrText>
        </w:r>
        <w:r>
          <w:instrText>HYPERLINK \l "_Toc104287791"</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7</w:t>
        </w:r>
        <w:r w:rsidRPr="00E97A89">
          <w:rPr>
            <w:rStyle w:val="Hyperlink"/>
          </w:rPr>
          <w:t>.3</w:t>
        </w:r>
        <w:r>
          <w:rPr>
            <w:rFonts w:asciiTheme="minorHAnsi" w:eastAsiaTheme="minorEastAsia" w:hAnsiTheme="minorHAnsi" w:cstheme="minorBidi"/>
            <w:sz w:val="22"/>
            <w:szCs w:val="22"/>
            <w:lang w:val="en-US" w:eastAsia="zh-CN"/>
          </w:rPr>
          <w:tab/>
        </w:r>
        <w:r w:rsidRPr="00E97A89">
          <w:rPr>
            <w:rStyle w:val="Hyperlink"/>
          </w:rPr>
          <w:t>Procedures</w:t>
        </w:r>
        <w:r>
          <w:rPr>
            <w:webHidden/>
          </w:rPr>
          <w:tab/>
        </w:r>
        <w:r>
          <w:rPr>
            <w:webHidden/>
          </w:rPr>
          <w:fldChar w:fldCharType="begin"/>
        </w:r>
        <w:r>
          <w:rPr>
            <w:webHidden/>
          </w:rPr>
          <w:instrText xml:space="preserve"> PAGEREF _Toc104287791 \h </w:instrText>
        </w:r>
      </w:ins>
      <w:r>
        <w:rPr>
          <w:webHidden/>
        </w:rPr>
      </w:r>
      <w:r>
        <w:rPr>
          <w:webHidden/>
        </w:rPr>
        <w:fldChar w:fldCharType="separate"/>
      </w:r>
      <w:ins w:id="270" w:author="CATT-Ming" w:date="2022-05-24T12:28:00Z">
        <w:r>
          <w:rPr>
            <w:webHidden/>
          </w:rPr>
          <w:t>39</w:t>
        </w:r>
        <w:r>
          <w:rPr>
            <w:webHidden/>
          </w:rPr>
          <w:fldChar w:fldCharType="end"/>
        </w:r>
        <w:r w:rsidRPr="00E97A89">
          <w:rPr>
            <w:rStyle w:val="Hyperlink"/>
          </w:rPr>
          <w:fldChar w:fldCharType="end"/>
        </w:r>
      </w:ins>
    </w:p>
    <w:p w14:paraId="741998C8" w14:textId="77777777" w:rsidR="00BB1CA2" w:rsidRDefault="00BB1CA2">
      <w:pPr>
        <w:pStyle w:val="TOC3"/>
        <w:rPr>
          <w:ins w:id="271" w:author="CATT-Ming" w:date="2022-05-24T12:28:00Z"/>
          <w:rFonts w:asciiTheme="minorHAnsi" w:eastAsiaTheme="minorEastAsia" w:hAnsiTheme="minorHAnsi" w:cstheme="minorBidi"/>
          <w:sz w:val="22"/>
          <w:szCs w:val="22"/>
          <w:lang w:val="en-US" w:eastAsia="zh-CN"/>
        </w:rPr>
      </w:pPr>
      <w:ins w:id="272" w:author="CATT-Ming" w:date="2022-05-24T12:28:00Z">
        <w:r w:rsidRPr="00E97A89">
          <w:rPr>
            <w:rStyle w:val="Hyperlink"/>
          </w:rPr>
          <w:fldChar w:fldCharType="begin"/>
        </w:r>
        <w:r w:rsidRPr="00E97A89">
          <w:rPr>
            <w:rStyle w:val="Hyperlink"/>
          </w:rPr>
          <w:instrText xml:space="preserve"> </w:instrText>
        </w:r>
        <w:r>
          <w:instrText>HYPERLINK \l "_Toc104287792"</w:instrText>
        </w:r>
        <w:r w:rsidRPr="00E97A89">
          <w:rPr>
            <w:rStyle w:val="Hyperlink"/>
          </w:rPr>
          <w:instrText xml:space="preserve"> </w:instrText>
        </w:r>
        <w:r w:rsidRPr="00E97A89">
          <w:rPr>
            <w:rStyle w:val="Hyperlink"/>
          </w:rPr>
          <w:fldChar w:fldCharType="separate"/>
        </w:r>
        <w:r w:rsidRPr="00E97A89">
          <w:rPr>
            <w:rStyle w:val="Hyperlink"/>
            <w:lang w:eastAsia="zh-CN"/>
          </w:rPr>
          <w:t>6.7.4</w:t>
        </w:r>
        <w:r>
          <w:rPr>
            <w:rFonts w:asciiTheme="minorHAnsi" w:eastAsiaTheme="minorEastAsia" w:hAnsiTheme="minorHAnsi" w:cstheme="minorBidi"/>
            <w:sz w:val="22"/>
            <w:szCs w:val="22"/>
            <w:lang w:val="en-US" w:eastAsia="zh-CN"/>
          </w:rPr>
          <w:tab/>
        </w:r>
        <w:r w:rsidRPr="00E97A89">
          <w:rPr>
            <w:rStyle w:val="Hyperlink"/>
          </w:rPr>
          <w:t>Impacts on services, entities, and interfaces</w:t>
        </w:r>
        <w:r>
          <w:rPr>
            <w:webHidden/>
          </w:rPr>
          <w:tab/>
        </w:r>
        <w:r>
          <w:rPr>
            <w:webHidden/>
          </w:rPr>
          <w:fldChar w:fldCharType="begin"/>
        </w:r>
        <w:r>
          <w:rPr>
            <w:webHidden/>
          </w:rPr>
          <w:instrText xml:space="preserve"> PAGEREF _Toc104287792 \h </w:instrText>
        </w:r>
      </w:ins>
      <w:r>
        <w:rPr>
          <w:webHidden/>
        </w:rPr>
      </w:r>
      <w:r>
        <w:rPr>
          <w:webHidden/>
        </w:rPr>
        <w:fldChar w:fldCharType="separate"/>
      </w:r>
      <w:ins w:id="273" w:author="CATT-Ming" w:date="2022-05-24T12:28:00Z">
        <w:r>
          <w:rPr>
            <w:webHidden/>
          </w:rPr>
          <w:t>39</w:t>
        </w:r>
        <w:r>
          <w:rPr>
            <w:webHidden/>
          </w:rPr>
          <w:fldChar w:fldCharType="end"/>
        </w:r>
        <w:r w:rsidRPr="00E97A89">
          <w:rPr>
            <w:rStyle w:val="Hyperlink"/>
          </w:rPr>
          <w:fldChar w:fldCharType="end"/>
        </w:r>
      </w:ins>
    </w:p>
    <w:p w14:paraId="150720D4" w14:textId="77777777" w:rsidR="00BB1CA2" w:rsidRDefault="00BB1CA2">
      <w:pPr>
        <w:pStyle w:val="TOC2"/>
        <w:rPr>
          <w:ins w:id="274" w:author="CATT-Ming" w:date="2022-05-24T12:28:00Z"/>
          <w:rFonts w:asciiTheme="minorHAnsi" w:eastAsiaTheme="minorEastAsia" w:hAnsiTheme="minorHAnsi" w:cstheme="minorBidi"/>
          <w:sz w:val="22"/>
          <w:szCs w:val="22"/>
          <w:lang w:val="en-US" w:eastAsia="zh-CN"/>
        </w:rPr>
      </w:pPr>
      <w:ins w:id="275" w:author="CATT-Ming" w:date="2022-05-24T12:28:00Z">
        <w:r w:rsidRPr="00E97A89">
          <w:rPr>
            <w:rStyle w:val="Hyperlink"/>
          </w:rPr>
          <w:fldChar w:fldCharType="begin"/>
        </w:r>
        <w:r w:rsidRPr="00E97A89">
          <w:rPr>
            <w:rStyle w:val="Hyperlink"/>
          </w:rPr>
          <w:instrText xml:space="preserve"> </w:instrText>
        </w:r>
        <w:r>
          <w:instrText>HYPERLINK \l "_Toc104287793"</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8</w:t>
        </w:r>
        <w:r>
          <w:rPr>
            <w:rFonts w:asciiTheme="minorHAnsi" w:eastAsiaTheme="minorEastAsia" w:hAnsiTheme="minorHAnsi" w:cstheme="minorBidi"/>
            <w:sz w:val="22"/>
            <w:szCs w:val="22"/>
            <w:lang w:val="en-US" w:eastAsia="zh-CN"/>
          </w:rPr>
          <w:tab/>
        </w:r>
        <w:r w:rsidRPr="00E97A89">
          <w:rPr>
            <w:rStyle w:val="Hyperlink"/>
          </w:rPr>
          <w:t>Solution #</w:t>
        </w:r>
        <w:r w:rsidRPr="00E97A89">
          <w:rPr>
            <w:rStyle w:val="Hyperlink"/>
            <w:lang w:eastAsia="zh-CN"/>
          </w:rPr>
          <w:t>8</w:t>
        </w:r>
        <w:r w:rsidRPr="00E97A89">
          <w:rPr>
            <w:rStyle w:val="Hyperlink"/>
          </w:rPr>
          <w:t xml:space="preserve">: </w:t>
        </w:r>
        <w:r w:rsidRPr="00E97A89">
          <w:rPr>
            <w:rStyle w:val="Hyperlink"/>
            <w:lang w:eastAsia="zh-CN"/>
          </w:rPr>
          <w:t>LMF Selection based on GMLC service area</w:t>
        </w:r>
        <w:r>
          <w:rPr>
            <w:webHidden/>
          </w:rPr>
          <w:tab/>
        </w:r>
        <w:r>
          <w:rPr>
            <w:webHidden/>
          </w:rPr>
          <w:fldChar w:fldCharType="begin"/>
        </w:r>
        <w:r>
          <w:rPr>
            <w:webHidden/>
          </w:rPr>
          <w:instrText xml:space="preserve"> PAGEREF _Toc104287793 \h </w:instrText>
        </w:r>
      </w:ins>
      <w:r>
        <w:rPr>
          <w:webHidden/>
        </w:rPr>
      </w:r>
      <w:r>
        <w:rPr>
          <w:webHidden/>
        </w:rPr>
        <w:fldChar w:fldCharType="separate"/>
      </w:r>
      <w:ins w:id="276" w:author="CATT-Ming" w:date="2022-05-24T12:28:00Z">
        <w:r>
          <w:rPr>
            <w:webHidden/>
          </w:rPr>
          <w:t>39</w:t>
        </w:r>
        <w:r>
          <w:rPr>
            <w:webHidden/>
          </w:rPr>
          <w:fldChar w:fldCharType="end"/>
        </w:r>
        <w:r w:rsidRPr="00E97A89">
          <w:rPr>
            <w:rStyle w:val="Hyperlink"/>
          </w:rPr>
          <w:fldChar w:fldCharType="end"/>
        </w:r>
      </w:ins>
    </w:p>
    <w:p w14:paraId="4D831558" w14:textId="77777777" w:rsidR="00BB1CA2" w:rsidRDefault="00BB1CA2">
      <w:pPr>
        <w:pStyle w:val="TOC3"/>
        <w:rPr>
          <w:ins w:id="277" w:author="CATT-Ming" w:date="2022-05-24T12:28:00Z"/>
          <w:rFonts w:asciiTheme="minorHAnsi" w:eastAsiaTheme="minorEastAsia" w:hAnsiTheme="minorHAnsi" w:cstheme="minorBidi"/>
          <w:sz w:val="22"/>
          <w:szCs w:val="22"/>
          <w:lang w:val="en-US" w:eastAsia="zh-CN"/>
        </w:rPr>
      </w:pPr>
      <w:ins w:id="278" w:author="CATT-Ming" w:date="2022-05-24T12:28:00Z">
        <w:r w:rsidRPr="00E97A89">
          <w:rPr>
            <w:rStyle w:val="Hyperlink"/>
          </w:rPr>
          <w:fldChar w:fldCharType="begin"/>
        </w:r>
        <w:r w:rsidRPr="00E97A89">
          <w:rPr>
            <w:rStyle w:val="Hyperlink"/>
          </w:rPr>
          <w:instrText xml:space="preserve"> </w:instrText>
        </w:r>
        <w:r>
          <w:instrText>HYPERLINK \l "_Toc104287794"</w:instrText>
        </w:r>
        <w:r w:rsidRPr="00E97A89">
          <w:rPr>
            <w:rStyle w:val="Hyperlink"/>
          </w:rPr>
          <w:instrText xml:space="preserve"> </w:instrText>
        </w:r>
        <w:r w:rsidRPr="00E97A89">
          <w:rPr>
            <w:rStyle w:val="Hyperlink"/>
          </w:rPr>
          <w:fldChar w:fldCharType="separate"/>
        </w:r>
        <w:r w:rsidRPr="00E97A89">
          <w:rPr>
            <w:rStyle w:val="Hyperlink"/>
            <w:lang w:eastAsia="ko-KR"/>
          </w:rPr>
          <w:t>6.</w:t>
        </w:r>
        <w:r w:rsidRPr="00E97A89">
          <w:rPr>
            <w:rStyle w:val="Hyperlink"/>
            <w:lang w:eastAsia="zh-CN"/>
          </w:rPr>
          <w:t>8</w:t>
        </w:r>
        <w:r w:rsidRPr="00E97A89">
          <w:rPr>
            <w:rStyle w:val="Hyperlink"/>
            <w:lang w:eastAsia="ko-KR"/>
          </w:rPr>
          <w:t>.1</w:t>
        </w:r>
        <w:r>
          <w:rPr>
            <w:rFonts w:asciiTheme="minorHAnsi" w:eastAsiaTheme="minorEastAsia" w:hAnsiTheme="minorHAnsi" w:cstheme="minorBidi"/>
            <w:sz w:val="22"/>
            <w:szCs w:val="22"/>
            <w:lang w:val="en-US" w:eastAsia="zh-CN"/>
          </w:rPr>
          <w:tab/>
        </w:r>
        <w:r w:rsidRPr="00E97A89">
          <w:rPr>
            <w:rStyle w:val="Hyperlink"/>
            <w:lang w:eastAsia="ko-KR"/>
          </w:rPr>
          <w:t>Introduction</w:t>
        </w:r>
        <w:r>
          <w:rPr>
            <w:webHidden/>
          </w:rPr>
          <w:tab/>
        </w:r>
        <w:r>
          <w:rPr>
            <w:webHidden/>
          </w:rPr>
          <w:fldChar w:fldCharType="begin"/>
        </w:r>
        <w:r>
          <w:rPr>
            <w:webHidden/>
          </w:rPr>
          <w:instrText xml:space="preserve"> PAGEREF _Toc104287794 \h </w:instrText>
        </w:r>
      </w:ins>
      <w:r>
        <w:rPr>
          <w:webHidden/>
        </w:rPr>
      </w:r>
      <w:r>
        <w:rPr>
          <w:webHidden/>
        </w:rPr>
        <w:fldChar w:fldCharType="separate"/>
      </w:r>
      <w:ins w:id="279" w:author="CATT-Ming" w:date="2022-05-24T12:28:00Z">
        <w:r>
          <w:rPr>
            <w:webHidden/>
          </w:rPr>
          <w:t>39</w:t>
        </w:r>
        <w:r>
          <w:rPr>
            <w:webHidden/>
          </w:rPr>
          <w:fldChar w:fldCharType="end"/>
        </w:r>
        <w:r w:rsidRPr="00E97A89">
          <w:rPr>
            <w:rStyle w:val="Hyperlink"/>
          </w:rPr>
          <w:fldChar w:fldCharType="end"/>
        </w:r>
      </w:ins>
    </w:p>
    <w:p w14:paraId="38D6B0E1" w14:textId="77777777" w:rsidR="00BB1CA2" w:rsidRDefault="00BB1CA2">
      <w:pPr>
        <w:pStyle w:val="TOC3"/>
        <w:rPr>
          <w:ins w:id="280" w:author="CATT-Ming" w:date="2022-05-24T12:28:00Z"/>
          <w:rFonts w:asciiTheme="minorHAnsi" w:eastAsiaTheme="minorEastAsia" w:hAnsiTheme="minorHAnsi" w:cstheme="minorBidi"/>
          <w:sz w:val="22"/>
          <w:szCs w:val="22"/>
          <w:lang w:val="en-US" w:eastAsia="zh-CN"/>
        </w:rPr>
      </w:pPr>
      <w:ins w:id="281" w:author="CATT-Ming" w:date="2022-05-24T12:28:00Z">
        <w:r w:rsidRPr="00E97A89">
          <w:rPr>
            <w:rStyle w:val="Hyperlink"/>
          </w:rPr>
          <w:fldChar w:fldCharType="begin"/>
        </w:r>
        <w:r w:rsidRPr="00E97A89">
          <w:rPr>
            <w:rStyle w:val="Hyperlink"/>
          </w:rPr>
          <w:instrText xml:space="preserve"> </w:instrText>
        </w:r>
        <w:r>
          <w:instrText>HYPERLINK \l "_Toc104287795"</w:instrText>
        </w:r>
        <w:r w:rsidRPr="00E97A89">
          <w:rPr>
            <w:rStyle w:val="Hyperlink"/>
          </w:rPr>
          <w:instrText xml:space="preserve"> </w:instrText>
        </w:r>
        <w:r w:rsidRPr="00E97A89">
          <w:rPr>
            <w:rStyle w:val="Hyperlink"/>
          </w:rPr>
          <w:fldChar w:fldCharType="separate"/>
        </w:r>
        <w:r w:rsidRPr="00E97A89">
          <w:rPr>
            <w:rStyle w:val="Hyperlink"/>
            <w:lang w:eastAsia="ko-KR"/>
          </w:rPr>
          <w:t>6.</w:t>
        </w:r>
        <w:r w:rsidRPr="00E97A89">
          <w:rPr>
            <w:rStyle w:val="Hyperlink"/>
            <w:lang w:eastAsia="zh-CN"/>
          </w:rPr>
          <w:t>8</w:t>
        </w:r>
        <w:r w:rsidRPr="00E97A89">
          <w:rPr>
            <w:rStyle w:val="Hyperlink"/>
            <w:lang w:eastAsia="ko-KR"/>
          </w:rPr>
          <w:t>.2</w:t>
        </w:r>
        <w:r>
          <w:rPr>
            <w:rFonts w:asciiTheme="minorHAnsi" w:eastAsiaTheme="minorEastAsia" w:hAnsiTheme="minorHAnsi" w:cstheme="minorBidi"/>
            <w:sz w:val="22"/>
            <w:szCs w:val="22"/>
            <w:lang w:val="en-US" w:eastAsia="zh-CN"/>
          </w:rPr>
          <w:tab/>
        </w:r>
        <w:r w:rsidRPr="00E97A89">
          <w:rPr>
            <w:rStyle w:val="Hyperlink"/>
            <w:lang w:eastAsia="ko-KR"/>
          </w:rPr>
          <w:t>Functional Description</w:t>
        </w:r>
        <w:r>
          <w:rPr>
            <w:webHidden/>
          </w:rPr>
          <w:tab/>
        </w:r>
        <w:r>
          <w:rPr>
            <w:webHidden/>
          </w:rPr>
          <w:fldChar w:fldCharType="begin"/>
        </w:r>
        <w:r>
          <w:rPr>
            <w:webHidden/>
          </w:rPr>
          <w:instrText xml:space="preserve"> PAGEREF _Toc104287795 \h </w:instrText>
        </w:r>
      </w:ins>
      <w:r>
        <w:rPr>
          <w:webHidden/>
        </w:rPr>
      </w:r>
      <w:r>
        <w:rPr>
          <w:webHidden/>
        </w:rPr>
        <w:fldChar w:fldCharType="separate"/>
      </w:r>
      <w:ins w:id="282" w:author="CATT-Ming" w:date="2022-05-24T12:28:00Z">
        <w:r>
          <w:rPr>
            <w:webHidden/>
          </w:rPr>
          <w:t>39</w:t>
        </w:r>
        <w:r>
          <w:rPr>
            <w:webHidden/>
          </w:rPr>
          <w:fldChar w:fldCharType="end"/>
        </w:r>
        <w:r w:rsidRPr="00E97A89">
          <w:rPr>
            <w:rStyle w:val="Hyperlink"/>
          </w:rPr>
          <w:fldChar w:fldCharType="end"/>
        </w:r>
      </w:ins>
    </w:p>
    <w:p w14:paraId="1F4C6E66" w14:textId="77777777" w:rsidR="00BB1CA2" w:rsidRDefault="00BB1CA2">
      <w:pPr>
        <w:pStyle w:val="TOC3"/>
        <w:rPr>
          <w:ins w:id="283" w:author="CATT-Ming" w:date="2022-05-24T12:28:00Z"/>
          <w:rFonts w:asciiTheme="minorHAnsi" w:eastAsiaTheme="minorEastAsia" w:hAnsiTheme="minorHAnsi" w:cstheme="minorBidi"/>
          <w:sz w:val="22"/>
          <w:szCs w:val="22"/>
          <w:lang w:val="en-US" w:eastAsia="zh-CN"/>
        </w:rPr>
      </w:pPr>
      <w:ins w:id="284" w:author="CATT-Ming" w:date="2022-05-24T12:28:00Z">
        <w:r w:rsidRPr="00E97A89">
          <w:rPr>
            <w:rStyle w:val="Hyperlink"/>
          </w:rPr>
          <w:fldChar w:fldCharType="begin"/>
        </w:r>
        <w:r w:rsidRPr="00E97A89">
          <w:rPr>
            <w:rStyle w:val="Hyperlink"/>
          </w:rPr>
          <w:instrText xml:space="preserve"> </w:instrText>
        </w:r>
        <w:r>
          <w:instrText>HYPERLINK \l "_Toc104287796"</w:instrText>
        </w:r>
        <w:r w:rsidRPr="00E97A89">
          <w:rPr>
            <w:rStyle w:val="Hyperlink"/>
          </w:rPr>
          <w:instrText xml:space="preserve"> </w:instrText>
        </w:r>
        <w:r w:rsidRPr="00E97A89">
          <w:rPr>
            <w:rStyle w:val="Hyperlink"/>
          </w:rPr>
          <w:fldChar w:fldCharType="separate"/>
        </w:r>
        <w:r w:rsidRPr="00E97A89">
          <w:rPr>
            <w:rStyle w:val="Hyperlink"/>
            <w:lang w:eastAsia="ko-KR"/>
          </w:rPr>
          <w:t>6.</w:t>
        </w:r>
        <w:r w:rsidRPr="00E97A89">
          <w:rPr>
            <w:rStyle w:val="Hyperlink"/>
            <w:lang w:eastAsia="zh-CN"/>
          </w:rPr>
          <w:t>8</w:t>
        </w:r>
        <w:r w:rsidRPr="00E97A89">
          <w:rPr>
            <w:rStyle w:val="Hyperlink"/>
            <w:lang w:eastAsia="ko-KR"/>
          </w:rPr>
          <w:t>.3</w:t>
        </w:r>
        <w:r>
          <w:rPr>
            <w:rFonts w:asciiTheme="minorHAnsi" w:eastAsiaTheme="minorEastAsia" w:hAnsiTheme="minorHAnsi" w:cstheme="minorBidi"/>
            <w:sz w:val="22"/>
            <w:szCs w:val="22"/>
            <w:lang w:val="en-US" w:eastAsia="zh-CN"/>
          </w:rPr>
          <w:tab/>
        </w:r>
        <w:r w:rsidRPr="00E97A89">
          <w:rPr>
            <w:rStyle w:val="Hyperlink"/>
            <w:lang w:eastAsia="ko-KR"/>
          </w:rPr>
          <w:t>Procedures</w:t>
        </w:r>
        <w:r>
          <w:rPr>
            <w:webHidden/>
          </w:rPr>
          <w:tab/>
        </w:r>
        <w:r>
          <w:rPr>
            <w:webHidden/>
          </w:rPr>
          <w:fldChar w:fldCharType="begin"/>
        </w:r>
        <w:r>
          <w:rPr>
            <w:webHidden/>
          </w:rPr>
          <w:instrText xml:space="preserve"> PAGEREF _Toc104287796 \h </w:instrText>
        </w:r>
      </w:ins>
      <w:r>
        <w:rPr>
          <w:webHidden/>
        </w:rPr>
      </w:r>
      <w:r>
        <w:rPr>
          <w:webHidden/>
        </w:rPr>
        <w:fldChar w:fldCharType="separate"/>
      </w:r>
      <w:ins w:id="285" w:author="CATT-Ming" w:date="2022-05-24T12:28:00Z">
        <w:r>
          <w:rPr>
            <w:webHidden/>
          </w:rPr>
          <w:t>40</w:t>
        </w:r>
        <w:r>
          <w:rPr>
            <w:webHidden/>
          </w:rPr>
          <w:fldChar w:fldCharType="end"/>
        </w:r>
        <w:r w:rsidRPr="00E97A89">
          <w:rPr>
            <w:rStyle w:val="Hyperlink"/>
          </w:rPr>
          <w:fldChar w:fldCharType="end"/>
        </w:r>
      </w:ins>
    </w:p>
    <w:p w14:paraId="5233FD8B" w14:textId="77777777" w:rsidR="00BB1CA2" w:rsidRDefault="00BB1CA2">
      <w:pPr>
        <w:pStyle w:val="TOC3"/>
        <w:rPr>
          <w:ins w:id="286" w:author="CATT-Ming" w:date="2022-05-24T12:28:00Z"/>
          <w:rFonts w:asciiTheme="minorHAnsi" w:eastAsiaTheme="minorEastAsia" w:hAnsiTheme="minorHAnsi" w:cstheme="minorBidi"/>
          <w:sz w:val="22"/>
          <w:szCs w:val="22"/>
          <w:lang w:val="en-US" w:eastAsia="zh-CN"/>
        </w:rPr>
      </w:pPr>
      <w:ins w:id="287" w:author="CATT-Ming" w:date="2022-05-24T12:28:00Z">
        <w:r w:rsidRPr="00E97A89">
          <w:rPr>
            <w:rStyle w:val="Hyperlink"/>
          </w:rPr>
          <w:fldChar w:fldCharType="begin"/>
        </w:r>
        <w:r w:rsidRPr="00E97A89">
          <w:rPr>
            <w:rStyle w:val="Hyperlink"/>
          </w:rPr>
          <w:instrText xml:space="preserve"> </w:instrText>
        </w:r>
        <w:r>
          <w:instrText>HYPERLINK \l "_Toc104287797"</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8</w:t>
        </w:r>
        <w:r w:rsidRPr="00E97A89">
          <w:rPr>
            <w:rStyle w:val="Hyperlink"/>
          </w:rPr>
          <w:t>.4</w:t>
        </w:r>
        <w:r>
          <w:rPr>
            <w:rFonts w:asciiTheme="minorHAnsi" w:eastAsiaTheme="minorEastAsia" w:hAnsiTheme="minorHAnsi" w:cstheme="minorBidi"/>
            <w:sz w:val="22"/>
            <w:szCs w:val="22"/>
            <w:lang w:val="en-US" w:eastAsia="zh-CN"/>
          </w:rPr>
          <w:tab/>
        </w:r>
        <w:r w:rsidRPr="00E97A89">
          <w:rPr>
            <w:rStyle w:val="Hyperlink"/>
          </w:rPr>
          <w:t>Impacts on services, entities, and interfaces</w:t>
        </w:r>
        <w:r>
          <w:rPr>
            <w:webHidden/>
          </w:rPr>
          <w:tab/>
        </w:r>
        <w:r>
          <w:rPr>
            <w:webHidden/>
          </w:rPr>
          <w:fldChar w:fldCharType="begin"/>
        </w:r>
        <w:r>
          <w:rPr>
            <w:webHidden/>
          </w:rPr>
          <w:instrText xml:space="preserve"> PAGEREF _Toc104287797 \h </w:instrText>
        </w:r>
      </w:ins>
      <w:r>
        <w:rPr>
          <w:webHidden/>
        </w:rPr>
      </w:r>
      <w:r>
        <w:rPr>
          <w:webHidden/>
        </w:rPr>
        <w:fldChar w:fldCharType="separate"/>
      </w:r>
      <w:ins w:id="288" w:author="CATT-Ming" w:date="2022-05-24T12:28:00Z">
        <w:r>
          <w:rPr>
            <w:webHidden/>
          </w:rPr>
          <w:t>40</w:t>
        </w:r>
        <w:r>
          <w:rPr>
            <w:webHidden/>
          </w:rPr>
          <w:fldChar w:fldCharType="end"/>
        </w:r>
        <w:r w:rsidRPr="00E97A89">
          <w:rPr>
            <w:rStyle w:val="Hyperlink"/>
          </w:rPr>
          <w:fldChar w:fldCharType="end"/>
        </w:r>
      </w:ins>
    </w:p>
    <w:p w14:paraId="2F92AA12" w14:textId="77777777" w:rsidR="00BB1CA2" w:rsidRDefault="00BB1CA2">
      <w:pPr>
        <w:pStyle w:val="TOC2"/>
        <w:rPr>
          <w:ins w:id="289" w:author="CATT-Ming" w:date="2022-05-24T12:28:00Z"/>
          <w:rFonts w:asciiTheme="minorHAnsi" w:eastAsiaTheme="minorEastAsia" w:hAnsiTheme="minorHAnsi" w:cstheme="minorBidi"/>
          <w:sz w:val="22"/>
          <w:szCs w:val="22"/>
          <w:lang w:val="en-US" w:eastAsia="zh-CN"/>
        </w:rPr>
      </w:pPr>
      <w:ins w:id="290" w:author="CATT-Ming" w:date="2022-05-24T12:28:00Z">
        <w:r w:rsidRPr="00E97A89">
          <w:rPr>
            <w:rStyle w:val="Hyperlink"/>
          </w:rPr>
          <w:fldChar w:fldCharType="begin"/>
        </w:r>
        <w:r w:rsidRPr="00E97A89">
          <w:rPr>
            <w:rStyle w:val="Hyperlink"/>
          </w:rPr>
          <w:instrText xml:space="preserve"> </w:instrText>
        </w:r>
        <w:r>
          <w:instrText>HYPERLINK \l "_Toc104287798"</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9</w:t>
        </w:r>
        <w:r>
          <w:rPr>
            <w:rFonts w:asciiTheme="minorHAnsi" w:eastAsiaTheme="minorEastAsia" w:hAnsiTheme="minorHAnsi" w:cstheme="minorBidi"/>
            <w:sz w:val="22"/>
            <w:szCs w:val="22"/>
            <w:lang w:val="en-US" w:eastAsia="zh-CN"/>
          </w:rPr>
          <w:tab/>
        </w:r>
        <w:r w:rsidRPr="00E97A89">
          <w:rPr>
            <w:rStyle w:val="Hyperlink"/>
          </w:rPr>
          <w:t>Solution #</w:t>
        </w:r>
        <w:r w:rsidRPr="00E97A89">
          <w:rPr>
            <w:rStyle w:val="Hyperlink"/>
            <w:lang w:eastAsia="zh-CN"/>
          </w:rPr>
          <w:t>9</w:t>
        </w:r>
        <w:r w:rsidRPr="00E97A89">
          <w:rPr>
            <w:rStyle w:val="Hyperlink"/>
          </w:rPr>
          <w:t>: local LMF and GMLC selection</w:t>
        </w:r>
        <w:r>
          <w:rPr>
            <w:webHidden/>
          </w:rPr>
          <w:tab/>
        </w:r>
        <w:r>
          <w:rPr>
            <w:webHidden/>
          </w:rPr>
          <w:fldChar w:fldCharType="begin"/>
        </w:r>
        <w:r>
          <w:rPr>
            <w:webHidden/>
          </w:rPr>
          <w:instrText xml:space="preserve"> PAGEREF _Toc104287798 \h </w:instrText>
        </w:r>
      </w:ins>
      <w:r>
        <w:rPr>
          <w:webHidden/>
        </w:rPr>
      </w:r>
      <w:r>
        <w:rPr>
          <w:webHidden/>
        </w:rPr>
        <w:fldChar w:fldCharType="separate"/>
      </w:r>
      <w:ins w:id="291" w:author="CATT-Ming" w:date="2022-05-24T12:28:00Z">
        <w:r>
          <w:rPr>
            <w:webHidden/>
          </w:rPr>
          <w:t>40</w:t>
        </w:r>
        <w:r>
          <w:rPr>
            <w:webHidden/>
          </w:rPr>
          <w:fldChar w:fldCharType="end"/>
        </w:r>
        <w:r w:rsidRPr="00E97A89">
          <w:rPr>
            <w:rStyle w:val="Hyperlink"/>
          </w:rPr>
          <w:fldChar w:fldCharType="end"/>
        </w:r>
      </w:ins>
    </w:p>
    <w:p w14:paraId="28932F96" w14:textId="77777777" w:rsidR="00BB1CA2" w:rsidRDefault="00BB1CA2">
      <w:pPr>
        <w:pStyle w:val="TOC3"/>
        <w:rPr>
          <w:ins w:id="292" w:author="CATT-Ming" w:date="2022-05-24T12:28:00Z"/>
          <w:rFonts w:asciiTheme="minorHAnsi" w:eastAsiaTheme="minorEastAsia" w:hAnsiTheme="minorHAnsi" w:cstheme="minorBidi"/>
          <w:sz w:val="22"/>
          <w:szCs w:val="22"/>
          <w:lang w:val="en-US" w:eastAsia="zh-CN"/>
        </w:rPr>
      </w:pPr>
      <w:ins w:id="293" w:author="CATT-Ming" w:date="2022-05-24T12:28:00Z">
        <w:r w:rsidRPr="00E97A89">
          <w:rPr>
            <w:rStyle w:val="Hyperlink"/>
          </w:rPr>
          <w:fldChar w:fldCharType="begin"/>
        </w:r>
        <w:r w:rsidRPr="00E97A89">
          <w:rPr>
            <w:rStyle w:val="Hyperlink"/>
          </w:rPr>
          <w:instrText xml:space="preserve"> </w:instrText>
        </w:r>
        <w:r>
          <w:instrText>HYPERLINK \l "_Toc104287799"</w:instrText>
        </w:r>
        <w:r w:rsidRPr="00E97A89">
          <w:rPr>
            <w:rStyle w:val="Hyperlink"/>
          </w:rPr>
          <w:instrText xml:space="preserve"> </w:instrText>
        </w:r>
        <w:r w:rsidRPr="00E97A89">
          <w:rPr>
            <w:rStyle w:val="Hyperlink"/>
          </w:rPr>
          <w:fldChar w:fldCharType="separate"/>
        </w:r>
        <w:r w:rsidRPr="00E97A89">
          <w:rPr>
            <w:rStyle w:val="Hyperlink"/>
            <w:lang w:eastAsia="ko-KR"/>
          </w:rPr>
          <w:t>6.</w:t>
        </w:r>
        <w:r w:rsidRPr="00E97A89">
          <w:rPr>
            <w:rStyle w:val="Hyperlink"/>
            <w:lang w:eastAsia="zh-CN"/>
          </w:rPr>
          <w:t>9</w:t>
        </w:r>
        <w:r w:rsidRPr="00E97A89">
          <w:rPr>
            <w:rStyle w:val="Hyperlink"/>
            <w:lang w:eastAsia="ko-KR"/>
          </w:rPr>
          <w:t>.1</w:t>
        </w:r>
        <w:r>
          <w:rPr>
            <w:rFonts w:asciiTheme="minorHAnsi" w:eastAsiaTheme="minorEastAsia" w:hAnsiTheme="minorHAnsi" w:cstheme="minorBidi"/>
            <w:sz w:val="22"/>
            <w:szCs w:val="22"/>
            <w:lang w:val="en-US" w:eastAsia="zh-CN"/>
          </w:rPr>
          <w:tab/>
        </w:r>
        <w:r w:rsidRPr="00E97A89">
          <w:rPr>
            <w:rStyle w:val="Hyperlink"/>
            <w:lang w:eastAsia="ko-KR"/>
          </w:rPr>
          <w:t>Introduction</w:t>
        </w:r>
        <w:r>
          <w:rPr>
            <w:webHidden/>
          </w:rPr>
          <w:tab/>
        </w:r>
        <w:r>
          <w:rPr>
            <w:webHidden/>
          </w:rPr>
          <w:fldChar w:fldCharType="begin"/>
        </w:r>
        <w:r>
          <w:rPr>
            <w:webHidden/>
          </w:rPr>
          <w:instrText xml:space="preserve"> PAGEREF _Toc104287799 \h </w:instrText>
        </w:r>
      </w:ins>
      <w:r>
        <w:rPr>
          <w:webHidden/>
        </w:rPr>
      </w:r>
      <w:r>
        <w:rPr>
          <w:webHidden/>
        </w:rPr>
        <w:fldChar w:fldCharType="separate"/>
      </w:r>
      <w:ins w:id="294" w:author="CATT-Ming" w:date="2022-05-24T12:28:00Z">
        <w:r>
          <w:rPr>
            <w:webHidden/>
          </w:rPr>
          <w:t>40</w:t>
        </w:r>
        <w:r>
          <w:rPr>
            <w:webHidden/>
          </w:rPr>
          <w:fldChar w:fldCharType="end"/>
        </w:r>
        <w:r w:rsidRPr="00E97A89">
          <w:rPr>
            <w:rStyle w:val="Hyperlink"/>
          </w:rPr>
          <w:fldChar w:fldCharType="end"/>
        </w:r>
      </w:ins>
    </w:p>
    <w:p w14:paraId="31954610" w14:textId="77777777" w:rsidR="00BB1CA2" w:rsidRDefault="00BB1CA2">
      <w:pPr>
        <w:pStyle w:val="TOC3"/>
        <w:rPr>
          <w:ins w:id="295" w:author="CATT-Ming" w:date="2022-05-24T12:28:00Z"/>
          <w:rFonts w:asciiTheme="minorHAnsi" w:eastAsiaTheme="minorEastAsia" w:hAnsiTheme="minorHAnsi" w:cstheme="minorBidi"/>
          <w:sz w:val="22"/>
          <w:szCs w:val="22"/>
          <w:lang w:val="en-US" w:eastAsia="zh-CN"/>
        </w:rPr>
      </w:pPr>
      <w:ins w:id="296" w:author="CATT-Ming" w:date="2022-05-24T12:28:00Z">
        <w:r w:rsidRPr="00E97A89">
          <w:rPr>
            <w:rStyle w:val="Hyperlink"/>
          </w:rPr>
          <w:fldChar w:fldCharType="begin"/>
        </w:r>
        <w:r w:rsidRPr="00E97A89">
          <w:rPr>
            <w:rStyle w:val="Hyperlink"/>
          </w:rPr>
          <w:instrText xml:space="preserve"> </w:instrText>
        </w:r>
        <w:r>
          <w:instrText>HYPERLINK \l "_Toc104287800"</w:instrText>
        </w:r>
        <w:r w:rsidRPr="00E97A89">
          <w:rPr>
            <w:rStyle w:val="Hyperlink"/>
          </w:rPr>
          <w:instrText xml:space="preserve"> </w:instrText>
        </w:r>
        <w:r w:rsidRPr="00E97A89">
          <w:rPr>
            <w:rStyle w:val="Hyperlink"/>
          </w:rPr>
          <w:fldChar w:fldCharType="separate"/>
        </w:r>
        <w:r w:rsidRPr="00E97A89">
          <w:rPr>
            <w:rStyle w:val="Hyperlink"/>
            <w:lang w:eastAsia="ko-KR"/>
          </w:rPr>
          <w:t>6.</w:t>
        </w:r>
        <w:r w:rsidRPr="00E97A89">
          <w:rPr>
            <w:rStyle w:val="Hyperlink"/>
            <w:lang w:eastAsia="zh-CN"/>
          </w:rPr>
          <w:t>9</w:t>
        </w:r>
        <w:r w:rsidRPr="00E97A89">
          <w:rPr>
            <w:rStyle w:val="Hyperlink"/>
            <w:lang w:eastAsia="ko-KR"/>
          </w:rPr>
          <w:t>.2</w:t>
        </w:r>
        <w:r>
          <w:rPr>
            <w:rFonts w:asciiTheme="minorHAnsi" w:eastAsiaTheme="minorEastAsia" w:hAnsiTheme="minorHAnsi" w:cstheme="minorBidi"/>
            <w:sz w:val="22"/>
            <w:szCs w:val="22"/>
            <w:lang w:val="en-US" w:eastAsia="zh-CN"/>
          </w:rPr>
          <w:tab/>
        </w:r>
        <w:r w:rsidRPr="00E97A89">
          <w:rPr>
            <w:rStyle w:val="Hyperlink"/>
            <w:lang w:eastAsia="ko-KR"/>
          </w:rPr>
          <w:t>Functional Description</w:t>
        </w:r>
        <w:r>
          <w:rPr>
            <w:webHidden/>
          </w:rPr>
          <w:tab/>
        </w:r>
        <w:r>
          <w:rPr>
            <w:webHidden/>
          </w:rPr>
          <w:fldChar w:fldCharType="begin"/>
        </w:r>
        <w:r>
          <w:rPr>
            <w:webHidden/>
          </w:rPr>
          <w:instrText xml:space="preserve"> PAGEREF _Toc104287800 \h </w:instrText>
        </w:r>
      </w:ins>
      <w:r>
        <w:rPr>
          <w:webHidden/>
        </w:rPr>
      </w:r>
      <w:r>
        <w:rPr>
          <w:webHidden/>
        </w:rPr>
        <w:fldChar w:fldCharType="separate"/>
      </w:r>
      <w:ins w:id="297" w:author="CATT-Ming" w:date="2022-05-24T12:28:00Z">
        <w:r>
          <w:rPr>
            <w:webHidden/>
          </w:rPr>
          <w:t>40</w:t>
        </w:r>
        <w:r>
          <w:rPr>
            <w:webHidden/>
          </w:rPr>
          <w:fldChar w:fldCharType="end"/>
        </w:r>
        <w:r w:rsidRPr="00E97A89">
          <w:rPr>
            <w:rStyle w:val="Hyperlink"/>
          </w:rPr>
          <w:fldChar w:fldCharType="end"/>
        </w:r>
      </w:ins>
    </w:p>
    <w:p w14:paraId="46ADB2F9" w14:textId="77777777" w:rsidR="00BB1CA2" w:rsidRDefault="00BB1CA2">
      <w:pPr>
        <w:pStyle w:val="TOC3"/>
        <w:rPr>
          <w:ins w:id="298" w:author="CATT-Ming" w:date="2022-05-24T12:28:00Z"/>
          <w:rFonts w:asciiTheme="minorHAnsi" w:eastAsiaTheme="minorEastAsia" w:hAnsiTheme="minorHAnsi" w:cstheme="minorBidi"/>
          <w:sz w:val="22"/>
          <w:szCs w:val="22"/>
          <w:lang w:val="en-US" w:eastAsia="zh-CN"/>
        </w:rPr>
      </w:pPr>
      <w:ins w:id="299" w:author="CATT-Ming" w:date="2022-05-24T12:28:00Z">
        <w:r w:rsidRPr="00E97A89">
          <w:rPr>
            <w:rStyle w:val="Hyperlink"/>
          </w:rPr>
          <w:fldChar w:fldCharType="begin"/>
        </w:r>
        <w:r w:rsidRPr="00E97A89">
          <w:rPr>
            <w:rStyle w:val="Hyperlink"/>
          </w:rPr>
          <w:instrText xml:space="preserve"> </w:instrText>
        </w:r>
        <w:r>
          <w:instrText>HYPERLINK \l "_Toc104287801"</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9</w:t>
        </w:r>
        <w:r w:rsidRPr="00E97A89">
          <w:rPr>
            <w:rStyle w:val="Hyperlink"/>
          </w:rPr>
          <w:t>.3</w:t>
        </w:r>
        <w:r>
          <w:rPr>
            <w:rFonts w:asciiTheme="minorHAnsi" w:eastAsiaTheme="minorEastAsia" w:hAnsiTheme="minorHAnsi" w:cstheme="minorBidi"/>
            <w:sz w:val="22"/>
            <w:szCs w:val="22"/>
            <w:lang w:val="en-US" w:eastAsia="zh-CN"/>
          </w:rPr>
          <w:tab/>
        </w:r>
        <w:r w:rsidRPr="00E97A89">
          <w:rPr>
            <w:rStyle w:val="Hyperlink"/>
          </w:rPr>
          <w:t>Procedures</w:t>
        </w:r>
        <w:r>
          <w:rPr>
            <w:webHidden/>
          </w:rPr>
          <w:tab/>
        </w:r>
        <w:r>
          <w:rPr>
            <w:webHidden/>
          </w:rPr>
          <w:fldChar w:fldCharType="begin"/>
        </w:r>
        <w:r>
          <w:rPr>
            <w:webHidden/>
          </w:rPr>
          <w:instrText xml:space="preserve"> PAGEREF _Toc104287801 \h </w:instrText>
        </w:r>
      </w:ins>
      <w:r>
        <w:rPr>
          <w:webHidden/>
        </w:rPr>
      </w:r>
      <w:r>
        <w:rPr>
          <w:webHidden/>
        </w:rPr>
        <w:fldChar w:fldCharType="separate"/>
      </w:r>
      <w:ins w:id="300" w:author="CATT-Ming" w:date="2022-05-24T12:28:00Z">
        <w:r>
          <w:rPr>
            <w:webHidden/>
          </w:rPr>
          <w:t>40</w:t>
        </w:r>
        <w:r>
          <w:rPr>
            <w:webHidden/>
          </w:rPr>
          <w:fldChar w:fldCharType="end"/>
        </w:r>
        <w:r w:rsidRPr="00E97A89">
          <w:rPr>
            <w:rStyle w:val="Hyperlink"/>
          </w:rPr>
          <w:fldChar w:fldCharType="end"/>
        </w:r>
      </w:ins>
    </w:p>
    <w:p w14:paraId="10B7C829" w14:textId="77777777" w:rsidR="00BB1CA2" w:rsidRDefault="00BB1CA2">
      <w:pPr>
        <w:pStyle w:val="TOC4"/>
        <w:rPr>
          <w:ins w:id="301" w:author="CATT-Ming" w:date="2022-05-24T12:28:00Z"/>
          <w:rFonts w:asciiTheme="minorHAnsi" w:eastAsiaTheme="minorEastAsia" w:hAnsiTheme="minorHAnsi" w:cstheme="minorBidi"/>
          <w:sz w:val="22"/>
          <w:szCs w:val="22"/>
          <w:lang w:val="en-US" w:eastAsia="zh-CN"/>
        </w:rPr>
      </w:pPr>
      <w:ins w:id="302" w:author="CATT-Ming" w:date="2022-05-24T12:28:00Z">
        <w:r w:rsidRPr="00E97A89">
          <w:rPr>
            <w:rStyle w:val="Hyperlink"/>
          </w:rPr>
          <w:fldChar w:fldCharType="begin"/>
        </w:r>
        <w:r w:rsidRPr="00E97A89">
          <w:rPr>
            <w:rStyle w:val="Hyperlink"/>
          </w:rPr>
          <w:instrText xml:space="preserve"> </w:instrText>
        </w:r>
        <w:r>
          <w:instrText>HYPERLINK \l "_Toc104287802"</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9</w:t>
        </w:r>
        <w:r w:rsidRPr="00E97A89">
          <w:rPr>
            <w:rStyle w:val="Hyperlink"/>
          </w:rPr>
          <w:t>.3.1</w:t>
        </w:r>
        <w:r>
          <w:rPr>
            <w:rFonts w:asciiTheme="minorHAnsi" w:eastAsiaTheme="minorEastAsia" w:hAnsiTheme="minorHAnsi" w:cstheme="minorBidi"/>
            <w:sz w:val="22"/>
            <w:szCs w:val="22"/>
            <w:lang w:val="en-US" w:eastAsia="zh-CN"/>
          </w:rPr>
          <w:tab/>
        </w:r>
        <w:r w:rsidRPr="00E97A89">
          <w:rPr>
            <w:rStyle w:val="Hyperlink"/>
          </w:rPr>
          <w:t>5GC-MT-LR Procedure for the commercial location service</w:t>
        </w:r>
        <w:r>
          <w:rPr>
            <w:webHidden/>
          </w:rPr>
          <w:tab/>
        </w:r>
        <w:r>
          <w:rPr>
            <w:webHidden/>
          </w:rPr>
          <w:fldChar w:fldCharType="begin"/>
        </w:r>
        <w:r>
          <w:rPr>
            <w:webHidden/>
          </w:rPr>
          <w:instrText xml:space="preserve"> PAGEREF _Toc104287802 \h </w:instrText>
        </w:r>
      </w:ins>
      <w:r>
        <w:rPr>
          <w:webHidden/>
        </w:rPr>
      </w:r>
      <w:r>
        <w:rPr>
          <w:webHidden/>
        </w:rPr>
        <w:fldChar w:fldCharType="separate"/>
      </w:r>
      <w:ins w:id="303" w:author="CATT-Ming" w:date="2022-05-24T12:28:00Z">
        <w:r>
          <w:rPr>
            <w:webHidden/>
          </w:rPr>
          <w:t>40</w:t>
        </w:r>
        <w:r>
          <w:rPr>
            <w:webHidden/>
          </w:rPr>
          <w:fldChar w:fldCharType="end"/>
        </w:r>
        <w:r w:rsidRPr="00E97A89">
          <w:rPr>
            <w:rStyle w:val="Hyperlink"/>
          </w:rPr>
          <w:fldChar w:fldCharType="end"/>
        </w:r>
      </w:ins>
    </w:p>
    <w:p w14:paraId="75868E3B" w14:textId="77777777" w:rsidR="00BB1CA2" w:rsidRDefault="00BB1CA2">
      <w:pPr>
        <w:pStyle w:val="TOC3"/>
        <w:rPr>
          <w:ins w:id="304" w:author="CATT-Ming" w:date="2022-05-24T12:28:00Z"/>
          <w:rFonts w:asciiTheme="minorHAnsi" w:eastAsiaTheme="minorEastAsia" w:hAnsiTheme="minorHAnsi" w:cstheme="minorBidi"/>
          <w:sz w:val="22"/>
          <w:szCs w:val="22"/>
          <w:lang w:val="en-US" w:eastAsia="zh-CN"/>
        </w:rPr>
      </w:pPr>
      <w:ins w:id="305" w:author="CATT-Ming" w:date="2022-05-24T12:28:00Z">
        <w:r w:rsidRPr="00E97A89">
          <w:rPr>
            <w:rStyle w:val="Hyperlink"/>
          </w:rPr>
          <w:fldChar w:fldCharType="begin"/>
        </w:r>
        <w:r w:rsidRPr="00E97A89">
          <w:rPr>
            <w:rStyle w:val="Hyperlink"/>
          </w:rPr>
          <w:instrText xml:space="preserve"> </w:instrText>
        </w:r>
        <w:r>
          <w:instrText>HYPERLINK \l "_Toc104287803"</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9</w:t>
        </w:r>
        <w:r w:rsidRPr="00E97A89">
          <w:rPr>
            <w:rStyle w:val="Hyperlink"/>
          </w:rPr>
          <w:t>.4</w:t>
        </w:r>
        <w:r>
          <w:rPr>
            <w:rFonts w:asciiTheme="minorHAnsi" w:eastAsiaTheme="minorEastAsia" w:hAnsiTheme="minorHAnsi" w:cstheme="minorBidi"/>
            <w:sz w:val="22"/>
            <w:szCs w:val="22"/>
            <w:lang w:val="en-US" w:eastAsia="zh-CN"/>
          </w:rPr>
          <w:tab/>
        </w:r>
        <w:r w:rsidRPr="00E97A89">
          <w:rPr>
            <w:rStyle w:val="Hyperlink"/>
          </w:rPr>
          <w:t>Impacts on services, entities, and interfaces</w:t>
        </w:r>
        <w:r>
          <w:rPr>
            <w:webHidden/>
          </w:rPr>
          <w:tab/>
        </w:r>
        <w:r>
          <w:rPr>
            <w:webHidden/>
          </w:rPr>
          <w:fldChar w:fldCharType="begin"/>
        </w:r>
        <w:r>
          <w:rPr>
            <w:webHidden/>
          </w:rPr>
          <w:instrText xml:space="preserve"> PAGEREF _Toc104287803 \h </w:instrText>
        </w:r>
      </w:ins>
      <w:r>
        <w:rPr>
          <w:webHidden/>
        </w:rPr>
      </w:r>
      <w:r>
        <w:rPr>
          <w:webHidden/>
        </w:rPr>
        <w:fldChar w:fldCharType="separate"/>
      </w:r>
      <w:ins w:id="306" w:author="CATT-Ming" w:date="2022-05-24T12:28:00Z">
        <w:r>
          <w:rPr>
            <w:webHidden/>
          </w:rPr>
          <w:t>41</w:t>
        </w:r>
        <w:r>
          <w:rPr>
            <w:webHidden/>
          </w:rPr>
          <w:fldChar w:fldCharType="end"/>
        </w:r>
        <w:r w:rsidRPr="00E97A89">
          <w:rPr>
            <w:rStyle w:val="Hyperlink"/>
          </w:rPr>
          <w:fldChar w:fldCharType="end"/>
        </w:r>
      </w:ins>
    </w:p>
    <w:p w14:paraId="460B5642" w14:textId="77777777" w:rsidR="00BB1CA2" w:rsidRDefault="00BB1CA2">
      <w:pPr>
        <w:pStyle w:val="TOC2"/>
        <w:rPr>
          <w:ins w:id="307" w:author="CATT-Ming" w:date="2022-05-24T12:28:00Z"/>
          <w:rFonts w:asciiTheme="minorHAnsi" w:eastAsiaTheme="minorEastAsia" w:hAnsiTheme="minorHAnsi" w:cstheme="minorBidi"/>
          <w:sz w:val="22"/>
          <w:szCs w:val="22"/>
          <w:lang w:val="en-US" w:eastAsia="zh-CN"/>
        </w:rPr>
      </w:pPr>
      <w:ins w:id="308" w:author="CATT-Ming" w:date="2022-05-24T12:28:00Z">
        <w:r w:rsidRPr="00E97A89">
          <w:rPr>
            <w:rStyle w:val="Hyperlink"/>
          </w:rPr>
          <w:fldChar w:fldCharType="begin"/>
        </w:r>
        <w:r w:rsidRPr="00E97A89">
          <w:rPr>
            <w:rStyle w:val="Hyperlink"/>
          </w:rPr>
          <w:instrText xml:space="preserve"> </w:instrText>
        </w:r>
        <w:r>
          <w:instrText>HYPERLINK \l "_Toc104287804"</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rFonts w:eastAsia="DengXian"/>
            <w:lang w:eastAsia="zh-CN"/>
          </w:rPr>
          <w:t>10</w:t>
        </w:r>
        <w:r>
          <w:rPr>
            <w:rFonts w:asciiTheme="minorHAnsi" w:eastAsiaTheme="minorEastAsia" w:hAnsiTheme="minorHAnsi" w:cstheme="minorBidi"/>
            <w:sz w:val="22"/>
            <w:szCs w:val="22"/>
            <w:lang w:val="en-US" w:eastAsia="zh-CN"/>
          </w:rPr>
          <w:tab/>
        </w:r>
        <w:r w:rsidRPr="00E97A89">
          <w:rPr>
            <w:rStyle w:val="Hyperlink"/>
          </w:rPr>
          <w:t>Solution #</w:t>
        </w:r>
        <w:r w:rsidRPr="00E97A89">
          <w:rPr>
            <w:rStyle w:val="Hyperlink"/>
            <w:lang w:eastAsia="zh-CN"/>
          </w:rPr>
          <w:t>10</w:t>
        </w:r>
        <w:r w:rsidRPr="00E97A89">
          <w:rPr>
            <w:rStyle w:val="Hyperlink"/>
          </w:rPr>
          <w:t xml:space="preserve">: </w:t>
        </w:r>
        <w:r w:rsidRPr="00E97A89">
          <w:rPr>
            <w:rStyle w:val="Hyperlink"/>
            <w:rFonts w:eastAsia="DengXian"/>
            <w:lang w:eastAsia="zh-CN"/>
          </w:rPr>
          <w:t>Support interaction between location service and NWDAF</w:t>
        </w:r>
        <w:r>
          <w:rPr>
            <w:webHidden/>
          </w:rPr>
          <w:tab/>
        </w:r>
        <w:r>
          <w:rPr>
            <w:webHidden/>
          </w:rPr>
          <w:fldChar w:fldCharType="begin"/>
        </w:r>
        <w:r>
          <w:rPr>
            <w:webHidden/>
          </w:rPr>
          <w:instrText xml:space="preserve"> PAGEREF _Toc104287804 \h </w:instrText>
        </w:r>
      </w:ins>
      <w:r>
        <w:rPr>
          <w:webHidden/>
        </w:rPr>
      </w:r>
      <w:r>
        <w:rPr>
          <w:webHidden/>
        </w:rPr>
        <w:fldChar w:fldCharType="separate"/>
      </w:r>
      <w:ins w:id="309" w:author="CATT-Ming" w:date="2022-05-24T12:28:00Z">
        <w:r>
          <w:rPr>
            <w:webHidden/>
          </w:rPr>
          <w:t>42</w:t>
        </w:r>
        <w:r>
          <w:rPr>
            <w:webHidden/>
          </w:rPr>
          <w:fldChar w:fldCharType="end"/>
        </w:r>
        <w:r w:rsidRPr="00E97A89">
          <w:rPr>
            <w:rStyle w:val="Hyperlink"/>
          </w:rPr>
          <w:fldChar w:fldCharType="end"/>
        </w:r>
      </w:ins>
    </w:p>
    <w:p w14:paraId="3BF90050" w14:textId="77777777" w:rsidR="00BB1CA2" w:rsidRDefault="00BB1CA2">
      <w:pPr>
        <w:pStyle w:val="TOC3"/>
        <w:rPr>
          <w:ins w:id="310" w:author="CATT-Ming" w:date="2022-05-24T12:28:00Z"/>
          <w:rFonts w:asciiTheme="minorHAnsi" w:eastAsiaTheme="minorEastAsia" w:hAnsiTheme="minorHAnsi" w:cstheme="minorBidi"/>
          <w:sz w:val="22"/>
          <w:szCs w:val="22"/>
          <w:lang w:val="en-US" w:eastAsia="zh-CN"/>
        </w:rPr>
      </w:pPr>
      <w:ins w:id="311" w:author="CATT-Ming" w:date="2022-05-24T12:28:00Z">
        <w:r w:rsidRPr="00E97A89">
          <w:rPr>
            <w:rStyle w:val="Hyperlink"/>
          </w:rPr>
          <w:fldChar w:fldCharType="begin"/>
        </w:r>
        <w:r w:rsidRPr="00E97A89">
          <w:rPr>
            <w:rStyle w:val="Hyperlink"/>
          </w:rPr>
          <w:instrText xml:space="preserve"> </w:instrText>
        </w:r>
        <w:r>
          <w:instrText>HYPERLINK \l "_Toc104287805"</w:instrText>
        </w:r>
        <w:r w:rsidRPr="00E97A89">
          <w:rPr>
            <w:rStyle w:val="Hyperlink"/>
          </w:rPr>
          <w:instrText xml:space="preserve"> </w:instrText>
        </w:r>
        <w:r w:rsidRPr="00E97A89">
          <w:rPr>
            <w:rStyle w:val="Hyperlink"/>
          </w:rPr>
          <w:fldChar w:fldCharType="separate"/>
        </w:r>
        <w:r w:rsidRPr="00E97A89">
          <w:rPr>
            <w:rStyle w:val="Hyperlink"/>
            <w:lang w:eastAsia="ko-KR"/>
          </w:rPr>
          <w:t>6.</w:t>
        </w:r>
        <w:r w:rsidRPr="00E97A89">
          <w:rPr>
            <w:rStyle w:val="Hyperlink"/>
            <w:lang w:eastAsia="zh-CN"/>
          </w:rPr>
          <w:t>10</w:t>
        </w:r>
        <w:r w:rsidRPr="00E97A89">
          <w:rPr>
            <w:rStyle w:val="Hyperlink"/>
            <w:lang w:eastAsia="ko-KR"/>
          </w:rPr>
          <w:t>.1</w:t>
        </w:r>
        <w:r>
          <w:rPr>
            <w:rFonts w:asciiTheme="minorHAnsi" w:eastAsiaTheme="minorEastAsia" w:hAnsiTheme="minorHAnsi" w:cstheme="minorBidi"/>
            <w:sz w:val="22"/>
            <w:szCs w:val="22"/>
            <w:lang w:val="en-US" w:eastAsia="zh-CN"/>
          </w:rPr>
          <w:tab/>
        </w:r>
        <w:r w:rsidRPr="00E97A89">
          <w:rPr>
            <w:rStyle w:val="Hyperlink"/>
            <w:lang w:eastAsia="ko-KR"/>
          </w:rPr>
          <w:t>Introduction</w:t>
        </w:r>
        <w:r>
          <w:rPr>
            <w:webHidden/>
          </w:rPr>
          <w:tab/>
        </w:r>
        <w:r>
          <w:rPr>
            <w:webHidden/>
          </w:rPr>
          <w:fldChar w:fldCharType="begin"/>
        </w:r>
        <w:r>
          <w:rPr>
            <w:webHidden/>
          </w:rPr>
          <w:instrText xml:space="preserve"> PAGEREF _Toc104287805 \h </w:instrText>
        </w:r>
      </w:ins>
      <w:r>
        <w:rPr>
          <w:webHidden/>
        </w:rPr>
      </w:r>
      <w:r>
        <w:rPr>
          <w:webHidden/>
        </w:rPr>
        <w:fldChar w:fldCharType="separate"/>
      </w:r>
      <w:ins w:id="312" w:author="CATT-Ming" w:date="2022-05-24T12:28:00Z">
        <w:r>
          <w:rPr>
            <w:webHidden/>
          </w:rPr>
          <w:t>42</w:t>
        </w:r>
        <w:r>
          <w:rPr>
            <w:webHidden/>
          </w:rPr>
          <w:fldChar w:fldCharType="end"/>
        </w:r>
        <w:r w:rsidRPr="00E97A89">
          <w:rPr>
            <w:rStyle w:val="Hyperlink"/>
          </w:rPr>
          <w:fldChar w:fldCharType="end"/>
        </w:r>
      </w:ins>
    </w:p>
    <w:p w14:paraId="5A8DCAD6" w14:textId="77777777" w:rsidR="00BB1CA2" w:rsidRDefault="00BB1CA2">
      <w:pPr>
        <w:pStyle w:val="TOC3"/>
        <w:rPr>
          <w:ins w:id="313" w:author="CATT-Ming" w:date="2022-05-24T12:28:00Z"/>
          <w:rFonts w:asciiTheme="minorHAnsi" w:eastAsiaTheme="minorEastAsia" w:hAnsiTheme="minorHAnsi" w:cstheme="minorBidi"/>
          <w:sz w:val="22"/>
          <w:szCs w:val="22"/>
          <w:lang w:val="en-US" w:eastAsia="zh-CN"/>
        </w:rPr>
      </w:pPr>
      <w:ins w:id="314" w:author="CATT-Ming" w:date="2022-05-24T12:28:00Z">
        <w:r w:rsidRPr="00E97A89">
          <w:rPr>
            <w:rStyle w:val="Hyperlink"/>
          </w:rPr>
          <w:fldChar w:fldCharType="begin"/>
        </w:r>
        <w:r w:rsidRPr="00E97A89">
          <w:rPr>
            <w:rStyle w:val="Hyperlink"/>
          </w:rPr>
          <w:instrText xml:space="preserve"> </w:instrText>
        </w:r>
        <w:r>
          <w:instrText>HYPERLINK \l "_Toc104287806"</w:instrText>
        </w:r>
        <w:r w:rsidRPr="00E97A89">
          <w:rPr>
            <w:rStyle w:val="Hyperlink"/>
          </w:rPr>
          <w:instrText xml:space="preserve"> </w:instrText>
        </w:r>
        <w:r w:rsidRPr="00E97A89">
          <w:rPr>
            <w:rStyle w:val="Hyperlink"/>
          </w:rPr>
          <w:fldChar w:fldCharType="separate"/>
        </w:r>
        <w:r w:rsidRPr="00E97A89">
          <w:rPr>
            <w:rStyle w:val="Hyperlink"/>
            <w:lang w:eastAsia="ko-KR"/>
          </w:rPr>
          <w:t>6.</w:t>
        </w:r>
        <w:r w:rsidRPr="00E97A89">
          <w:rPr>
            <w:rStyle w:val="Hyperlink"/>
            <w:lang w:eastAsia="zh-CN"/>
          </w:rPr>
          <w:t>10</w:t>
        </w:r>
        <w:r w:rsidRPr="00E97A89">
          <w:rPr>
            <w:rStyle w:val="Hyperlink"/>
            <w:lang w:eastAsia="ko-KR"/>
          </w:rPr>
          <w:t>.2</w:t>
        </w:r>
        <w:r>
          <w:rPr>
            <w:rFonts w:asciiTheme="minorHAnsi" w:eastAsiaTheme="minorEastAsia" w:hAnsiTheme="minorHAnsi" w:cstheme="minorBidi"/>
            <w:sz w:val="22"/>
            <w:szCs w:val="22"/>
            <w:lang w:val="en-US" w:eastAsia="zh-CN"/>
          </w:rPr>
          <w:tab/>
        </w:r>
        <w:r w:rsidRPr="00E97A89">
          <w:rPr>
            <w:rStyle w:val="Hyperlink"/>
            <w:lang w:eastAsia="ko-KR"/>
          </w:rPr>
          <w:t>Functional Description</w:t>
        </w:r>
        <w:r>
          <w:rPr>
            <w:webHidden/>
          </w:rPr>
          <w:tab/>
        </w:r>
        <w:r>
          <w:rPr>
            <w:webHidden/>
          </w:rPr>
          <w:fldChar w:fldCharType="begin"/>
        </w:r>
        <w:r>
          <w:rPr>
            <w:webHidden/>
          </w:rPr>
          <w:instrText xml:space="preserve"> PAGEREF _Toc104287806 \h </w:instrText>
        </w:r>
      </w:ins>
      <w:r>
        <w:rPr>
          <w:webHidden/>
        </w:rPr>
      </w:r>
      <w:r>
        <w:rPr>
          <w:webHidden/>
        </w:rPr>
        <w:fldChar w:fldCharType="separate"/>
      </w:r>
      <w:ins w:id="315" w:author="CATT-Ming" w:date="2022-05-24T12:28:00Z">
        <w:r>
          <w:rPr>
            <w:webHidden/>
          </w:rPr>
          <w:t>42</w:t>
        </w:r>
        <w:r>
          <w:rPr>
            <w:webHidden/>
          </w:rPr>
          <w:fldChar w:fldCharType="end"/>
        </w:r>
        <w:r w:rsidRPr="00E97A89">
          <w:rPr>
            <w:rStyle w:val="Hyperlink"/>
          </w:rPr>
          <w:fldChar w:fldCharType="end"/>
        </w:r>
      </w:ins>
    </w:p>
    <w:p w14:paraId="0CAB626A" w14:textId="77777777" w:rsidR="00BB1CA2" w:rsidRDefault="00BB1CA2">
      <w:pPr>
        <w:pStyle w:val="TOC3"/>
        <w:rPr>
          <w:ins w:id="316" w:author="CATT-Ming" w:date="2022-05-24T12:28:00Z"/>
          <w:rFonts w:asciiTheme="minorHAnsi" w:eastAsiaTheme="minorEastAsia" w:hAnsiTheme="minorHAnsi" w:cstheme="minorBidi"/>
          <w:sz w:val="22"/>
          <w:szCs w:val="22"/>
          <w:lang w:val="en-US" w:eastAsia="zh-CN"/>
        </w:rPr>
      </w:pPr>
      <w:ins w:id="317" w:author="CATT-Ming" w:date="2022-05-24T12:28:00Z">
        <w:r w:rsidRPr="00E97A89">
          <w:rPr>
            <w:rStyle w:val="Hyperlink"/>
          </w:rPr>
          <w:fldChar w:fldCharType="begin"/>
        </w:r>
        <w:r w:rsidRPr="00E97A89">
          <w:rPr>
            <w:rStyle w:val="Hyperlink"/>
          </w:rPr>
          <w:instrText xml:space="preserve"> </w:instrText>
        </w:r>
        <w:r>
          <w:instrText>HYPERLINK \l "_Toc104287807"</w:instrText>
        </w:r>
        <w:r w:rsidRPr="00E97A89">
          <w:rPr>
            <w:rStyle w:val="Hyperlink"/>
          </w:rPr>
          <w:instrText xml:space="preserve"> </w:instrText>
        </w:r>
        <w:r w:rsidRPr="00E97A89">
          <w:rPr>
            <w:rStyle w:val="Hyperlink"/>
          </w:rPr>
          <w:fldChar w:fldCharType="separate"/>
        </w:r>
        <w:r w:rsidRPr="00E97A89">
          <w:rPr>
            <w:rStyle w:val="Hyperlink"/>
            <w:lang w:eastAsia="ko-KR"/>
          </w:rPr>
          <w:t>6.</w:t>
        </w:r>
        <w:r w:rsidRPr="00E97A89">
          <w:rPr>
            <w:rStyle w:val="Hyperlink"/>
            <w:lang w:eastAsia="zh-CN"/>
          </w:rPr>
          <w:t>10</w:t>
        </w:r>
        <w:r w:rsidRPr="00E97A89">
          <w:rPr>
            <w:rStyle w:val="Hyperlink"/>
            <w:lang w:eastAsia="ko-KR"/>
          </w:rPr>
          <w:t>.3</w:t>
        </w:r>
        <w:r>
          <w:rPr>
            <w:rFonts w:asciiTheme="minorHAnsi" w:eastAsiaTheme="minorEastAsia" w:hAnsiTheme="minorHAnsi" w:cstheme="minorBidi"/>
            <w:sz w:val="22"/>
            <w:szCs w:val="22"/>
            <w:lang w:val="en-US" w:eastAsia="zh-CN"/>
          </w:rPr>
          <w:tab/>
        </w:r>
        <w:r w:rsidRPr="00E97A89">
          <w:rPr>
            <w:rStyle w:val="Hyperlink"/>
            <w:lang w:eastAsia="ko-KR"/>
          </w:rPr>
          <w:t>Procedures</w:t>
        </w:r>
        <w:r>
          <w:rPr>
            <w:webHidden/>
          </w:rPr>
          <w:tab/>
        </w:r>
        <w:r>
          <w:rPr>
            <w:webHidden/>
          </w:rPr>
          <w:fldChar w:fldCharType="begin"/>
        </w:r>
        <w:r>
          <w:rPr>
            <w:webHidden/>
          </w:rPr>
          <w:instrText xml:space="preserve"> PAGEREF _Toc104287807 \h </w:instrText>
        </w:r>
      </w:ins>
      <w:r>
        <w:rPr>
          <w:webHidden/>
        </w:rPr>
      </w:r>
      <w:r>
        <w:rPr>
          <w:webHidden/>
        </w:rPr>
        <w:fldChar w:fldCharType="separate"/>
      </w:r>
      <w:ins w:id="318" w:author="CATT-Ming" w:date="2022-05-24T12:28:00Z">
        <w:r>
          <w:rPr>
            <w:webHidden/>
          </w:rPr>
          <w:t>42</w:t>
        </w:r>
        <w:r>
          <w:rPr>
            <w:webHidden/>
          </w:rPr>
          <w:fldChar w:fldCharType="end"/>
        </w:r>
        <w:r w:rsidRPr="00E97A89">
          <w:rPr>
            <w:rStyle w:val="Hyperlink"/>
          </w:rPr>
          <w:fldChar w:fldCharType="end"/>
        </w:r>
      </w:ins>
    </w:p>
    <w:p w14:paraId="25EB3ADA" w14:textId="77777777" w:rsidR="00BB1CA2" w:rsidRDefault="00BB1CA2">
      <w:pPr>
        <w:pStyle w:val="TOC4"/>
        <w:rPr>
          <w:ins w:id="319" w:author="CATT-Ming" w:date="2022-05-24T12:28:00Z"/>
          <w:rFonts w:asciiTheme="minorHAnsi" w:eastAsiaTheme="minorEastAsia" w:hAnsiTheme="minorHAnsi" w:cstheme="minorBidi"/>
          <w:sz w:val="22"/>
          <w:szCs w:val="22"/>
          <w:lang w:val="en-US" w:eastAsia="zh-CN"/>
        </w:rPr>
      </w:pPr>
      <w:ins w:id="320" w:author="CATT-Ming" w:date="2022-05-24T12:28:00Z">
        <w:r w:rsidRPr="00E97A89">
          <w:rPr>
            <w:rStyle w:val="Hyperlink"/>
          </w:rPr>
          <w:fldChar w:fldCharType="begin"/>
        </w:r>
        <w:r w:rsidRPr="00E97A89">
          <w:rPr>
            <w:rStyle w:val="Hyperlink"/>
          </w:rPr>
          <w:instrText xml:space="preserve"> </w:instrText>
        </w:r>
        <w:r>
          <w:instrText>HYPERLINK \l "_Toc104287808"</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10</w:t>
        </w:r>
        <w:r w:rsidRPr="00E97A89">
          <w:rPr>
            <w:rStyle w:val="Hyperlink"/>
          </w:rPr>
          <w:t>.</w:t>
        </w:r>
        <w:r w:rsidRPr="00E97A89">
          <w:rPr>
            <w:rStyle w:val="Hyperlink"/>
            <w:lang w:eastAsia="zh-CN"/>
          </w:rPr>
          <w:t>3</w:t>
        </w:r>
        <w:r w:rsidRPr="00E97A89">
          <w:rPr>
            <w:rStyle w:val="Hyperlink"/>
          </w:rPr>
          <w:t>.1</w:t>
        </w:r>
        <w:r>
          <w:rPr>
            <w:rFonts w:asciiTheme="minorHAnsi" w:eastAsiaTheme="minorEastAsia" w:hAnsiTheme="minorHAnsi" w:cstheme="minorBidi"/>
            <w:sz w:val="22"/>
            <w:szCs w:val="22"/>
            <w:lang w:val="en-US" w:eastAsia="zh-CN"/>
          </w:rPr>
          <w:tab/>
        </w:r>
        <w:r w:rsidRPr="00E97A89">
          <w:rPr>
            <w:rStyle w:val="Hyperlink"/>
            <w:rFonts w:eastAsia="DengXian"/>
            <w:lang w:eastAsia="zh-CN"/>
          </w:rPr>
          <w:t>NWDAF accesses location service</w:t>
        </w:r>
        <w:r>
          <w:rPr>
            <w:webHidden/>
          </w:rPr>
          <w:tab/>
        </w:r>
        <w:r>
          <w:rPr>
            <w:webHidden/>
          </w:rPr>
          <w:fldChar w:fldCharType="begin"/>
        </w:r>
        <w:r>
          <w:rPr>
            <w:webHidden/>
          </w:rPr>
          <w:instrText xml:space="preserve"> PAGEREF _Toc104287808 \h </w:instrText>
        </w:r>
      </w:ins>
      <w:r>
        <w:rPr>
          <w:webHidden/>
        </w:rPr>
      </w:r>
      <w:r>
        <w:rPr>
          <w:webHidden/>
        </w:rPr>
        <w:fldChar w:fldCharType="separate"/>
      </w:r>
      <w:ins w:id="321" w:author="CATT-Ming" w:date="2022-05-24T12:28:00Z">
        <w:r>
          <w:rPr>
            <w:webHidden/>
          </w:rPr>
          <w:t>42</w:t>
        </w:r>
        <w:r>
          <w:rPr>
            <w:webHidden/>
          </w:rPr>
          <w:fldChar w:fldCharType="end"/>
        </w:r>
        <w:r w:rsidRPr="00E97A89">
          <w:rPr>
            <w:rStyle w:val="Hyperlink"/>
          </w:rPr>
          <w:fldChar w:fldCharType="end"/>
        </w:r>
      </w:ins>
    </w:p>
    <w:p w14:paraId="4C3D7577" w14:textId="77777777" w:rsidR="00BB1CA2" w:rsidRDefault="00BB1CA2">
      <w:pPr>
        <w:pStyle w:val="TOC4"/>
        <w:rPr>
          <w:ins w:id="322" w:author="CATT-Ming" w:date="2022-05-24T12:28:00Z"/>
          <w:rFonts w:asciiTheme="minorHAnsi" w:eastAsiaTheme="minorEastAsia" w:hAnsiTheme="minorHAnsi" w:cstheme="minorBidi"/>
          <w:sz w:val="22"/>
          <w:szCs w:val="22"/>
          <w:lang w:val="en-US" w:eastAsia="zh-CN"/>
        </w:rPr>
      </w:pPr>
      <w:ins w:id="323" w:author="CATT-Ming" w:date="2022-05-24T12:28:00Z">
        <w:r w:rsidRPr="00E97A89">
          <w:rPr>
            <w:rStyle w:val="Hyperlink"/>
          </w:rPr>
          <w:fldChar w:fldCharType="begin"/>
        </w:r>
        <w:r w:rsidRPr="00E97A89">
          <w:rPr>
            <w:rStyle w:val="Hyperlink"/>
          </w:rPr>
          <w:instrText xml:space="preserve"> </w:instrText>
        </w:r>
        <w:r>
          <w:instrText>HYPERLINK \l "_Toc104287809"</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10</w:t>
        </w:r>
        <w:r w:rsidRPr="00E97A89">
          <w:rPr>
            <w:rStyle w:val="Hyperlink"/>
          </w:rPr>
          <w:t>.</w:t>
        </w:r>
        <w:r w:rsidRPr="00E97A89">
          <w:rPr>
            <w:rStyle w:val="Hyperlink"/>
            <w:lang w:eastAsia="zh-CN"/>
          </w:rPr>
          <w:t>3</w:t>
        </w:r>
        <w:r w:rsidRPr="00E97A89">
          <w:rPr>
            <w:rStyle w:val="Hyperlink"/>
          </w:rPr>
          <w:t>.</w:t>
        </w:r>
        <w:r w:rsidRPr="00E97A89">
          <w:rPr>
            <w:rStyle w:val="Hyperlink"/>
            <w:rFonts w:eastAsia="DengXian"/>
            <w:lang w:eastAsia="zh-CN"/>
          </w:rPr>
          <w:t>2</w:t>
        </w:r>
        <w:r>
          <w:rPr>
            <w:rFonts w:asciiTheme="minorHAnsi" w:eastAsiaTheme="minorEastAsia" w:hAnsiTheme="minorHAnsi" w:cstheme="minorBidi"/>
            <w:sz w:val="22"/>
            <w:szCs w:val="22"/>
            <w:lang w:val="en-US" w:eastAsia="zh-CN"/>
          </w:rPr>
          <w:tab/>
        </w:r>
        <w:r w:rsidRPr="00E97A89">
          <w:rPr>
            <w:rStyle w:val="Hyperlink"/>
            <w:rFonts w:eastAsia="DengXian"/>
            <w:lang w:eastAsia="zh-CN"/>
          </w:rPr>
          <w:t>LMF obtains data analytics from NWDAF</w:t>
        </w:r>
        <w:r>
          <w:rPr>
            <w:webHidden/>
          </w:rPr>
          <w:tab/>
        </w:r>
        <w:r>
          <w:rPr>
            <w:webHidden/>
          </w:rPr>
          <w:fldChar w:fldCharType="begin"/>
        </w:r>
        <w:r>
          <w:rPr>
            <w:webHidden/>
          </w:rPr>
          <w:instrText xml:space="preserve"> PAGEREF _Toc104287809 \h </w:instrText>
        </w:r>
      </w:ins>
      <w:r>
        <w:rPr>
          <w:webHidden/>
        </w:rPr>
      </w:r>
      <w:r>
        <w:rPr>
          <w:webHidden/>
        </w:rPr>
        <w:fldChar w:fldCharType="separate"/>
      </w:r>
      <w:ins w:id="324" w:author="CATT-Ming" w:date="2022-05-24T12:28:00Z">
        <w:r>
          <w:rPr>
            <w:webHidden/>
          </w:rPr>
          <w:t>43</w:t>
        </w:r>
        <w:r>
          <w:rPr>
            <w:webHidden/>
          </w:rPr>
          <w:fldChar w:fldCharType="end"/>
        </w:r>
        <w:r w:rsidRPr="00E97A89">
          <w:rPr>
            <w:rStyle w:val="Hyperlink"/>
          </w:rPr>
          <w:fldChar w:fldCharType="end"/>
        </w:r>
      </w:ins>
    </w:p>
    <w:p w14:paraId="6CD03FE0" w14:textId="77777777" w:rsidR="00BB1CA2" w:rsidRDefault="00BB1CA2">
      <w:pPr>
        <w:pStyle w:val="TOC3"/>
        <w:rPr>
          <w:ins w:id="325" w:author="CATT-Ming" w:date="2022-05-24T12:28:00Z"/>
          <w:rFonts w:asciiTheme="minorHAnsi" w:eastAsiaTheme="minorEastAsia" w:hAnsiTheme="minorHAnsi" w:cstheme="minorBidi"/>
          <w:sz w:val="22"/>
          <w:szCs w:val="22"/>
          <w:lang w:val="en-US" w:eastAsia="zh-CN"/>
        </w:rPr>
      </w:pPr>
      <w:ins w:id="326" w:author="CATT-Ming" w:date="2022-05-24T12:28:00Z">
        <w:r w:rsidRPr="00E97A89">
          <w:rPr>
            <w:rStyle w:val="Hyperlink"/>
          </w:rPr>
          <w:fldChar w:fldCharType="begin"/>
        </w:r>
        <w:r w:rsidRPr="00E97A89">
          <w:rPr>
            <w:rStyle w:val="Hyperlink"/>
          </w:rPr>
          <w:instrText xml:space="preserve"> </w:instrText>
        </w:r>
        <w:r>
          <w:instrText>HYPERLINK \l "_Toc104287810"</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10</w:t>
        </w:r>
        <w:r w:rsidRPr="00E97A89">
          <w:rPr>
            <w:rStyle w:val="Hyperlink"/>
          </w:rPr>
          <w:t>.4</w:t>
        </w:r>
        <w:r>
          <w:rPr>
            <w:rFonts w:asciiTheme="minorHAnsi" w:eastAsiaTheme="minorEastAsia" w:hAnsiTheme="minorHAnsi" w:cstheme="minorBidi"/>
            <w:sz w:val="22"/>
            <w:szCs w:val="22"/>
            <w:lang w:val="en-US" w:eastAsia="zh-CN"/>
          </w:rPr>
          <w:tab/>
        </w:r>
        <w:r w:rsidRPr="00E97A89">
          <w:rPr>
            <w:rStyle w:val="Hyperlink"/>
          </w:rPr>
          <w:t>Impacts on services, entities, and interfaces</w:t>
        </w:r>
        <w:r>
          <w:rPr>
            <w:webHidden/>
          </w:rPr>
          <w:tab/>
        </w:r>
        <w:r>
          <w:rPr>
            <w:webHidden/>
          </w:rPr>
          <w:fldChar w:fldCharType="begin"/>
        </w:r>
        <w:r>
          <w:rPr>
            <w:webHidden/>
          </w:rPr>
          <w:instrText xml:space="preserve"> PAGEREF _Toc104287810 \h </w:instrText>
        </w:r>
      </w:ins>
      <w:r>
        <w:rPr>
          <w:webHidden/>
        </w:rPr>
      </w:r>
      <w:r>
        <w:rPr>
          <w:webHidden/>
        </w:rPr>
        <w:fldChar w:fldCharType="separate"/>
      </w:r>
      <w:ins w:id="327" w:author="CATT-Ming" w:date="2022-05-24T12:28:00Z">
        <w:r>
          <w:rPr>
            <w:webHidden/>
          </w:rPr>
          <w:t>43</w:t>
        </w:r>
        <w:r>
          <w:rPr>
            <w:webHidden/>
          </w:rPr>
          <w:fldChar w:fldCharType="end"/>
        </w:r>
        <w:r w:rsidRPr="00E97A89">
          <w:rPr>
            <w:rStyle w:val="Hyperlink"/>
          </w:rPr>
          <w:fldChar w:fldCharType="end"/>
        </w:r>
      </w:ins>
    </w:p>
    <w:p w14:paraId="0C2F78ED" w14:textId="77777777" w:rsidR="00BB1CA2" w:rsidRDefault="00BB1CA2">
      <w:pPr>
        <w:pStyle w:val="TOC2"/>
        <w:rPr>
          <w:ins w:id="328" w:author="CATT-Ming" w:date="2022-05-24T12:28:00Z"/>
          <w:rFonts w:asciiTheme="minorHAnsi" w:eastAsiaTheme="minorEastAsia" w:hAnsiTheme="minorHAnsi" w:cstheme="minorBidi"/>
          <w:sz w:val="22"/>
          <w:szCs w:val="22"/>
          <w:lang w:val="en-US" w:eastAsia="zh-CN"/>
        </w:rPr>
      </w:pPr>
      <w:ins w:id="329" w:author="CATT-Ming" w:date="2022-05-24T12:28:00Z">
        <w:r w:rsidRPr="00E97A89">
          <w:rPr>
            <w:rStyle w:val="Hyperlink"/>
          </w:rPr>
          <w:fldChar w:fldCharType="begin"/>
        </w:r>
        <w:r w:rsidRPr="00E97A89">
          <w:rPr>
            <w:rStyle w:val="Hyperlink"/>
          </w:rPr>
          <w:instrText xml:space="preserve"> </w:instrText>
        </w:r>
        <w:r>
          <w:instrText>HYPERLINK \l "_Toc104287811"</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11</w:t>
        </w:r>
        <w:r>
          <w:rPr>
            <w:rFonts w:asciiTheme="minorHAnsi" w:eastAsiaTheme="minorEastAsia" w:hAnsiTheme="minorHAnsi" w:cstheme="minorBidi"/>
            <w:sz w:val="22"/>
            <w:szCs w:val="22"/>
            <w:lang w:val="en-US" w:eastAsia="zh-CN"/>
          </w:rPr>
          <w:tab/>
        </w:r>
        <w:r w:rsidRPr="00E97A89">
          <w:rPr>
            <w:rStyle w:val="Hyperlink"/>
          </w:rPr>
          <w:t>Solution #</w:t>
        </w:r>
        <w:r w:rsidRPr="00E97A89">
          <w:rPr>
            <w:rStyle w:val="Hyperlink"/>
            <w:lang w:eastAsia="zh-CN"/>
          </w:rPr>
          <w:t>11</w:t>
        </w:r>
        <w:r w:rsidRPr="00E97A89">
          <w:rPr>
            <w:rStyle w:val="Hyperlink"/>
          </w:rPr>
          <w:t>: Interaction Enhancement between LCS and NWDAF</w:t>
        </w:r>
        <w:r>
          <w:rPr>
            <w:webHidden/>
          </w:rPr>
          <w:tab/>
        </w:r>
        <w:r>
          <w:rPr>
            <w:webHidden/>
          </w:rPr>
          <w:fldChar w:fldCharType="begin"/>
        </w:r>
        <w:r>
          <w:rPr>
            <w:webHidden/>
          </w:rPr>
          <w:instrText xml:space="preserve"> PAGEREF _Toc104287811 \h </w:instrText>
        </w:r>
      </w:ins>
      <w:r>
        <w:rPr>
          <w:webHidden/>
        </w:rPr>
      </w:r>
      <w:r>
        <w:rPr>
          <w:webHidden/>
        </w:rPr>
        <w:fldChar w:fldCharType="separate"/>
      </w:r>
      <w:ins w:id="330" w:author="CATT-Ming" w:date="2022-05-24T12:28:00Z">
        <w:r>
          <w:rPr>
            <w:webHidden/>
          </w:rPr>
          <w:t>43</w:t>
        </w:r>
        <w:r>
          <w:rPr>
            <w:webHidden/>
          </w:rPr>
          <w:fldChar w:fldCharType="end"/>
        </w:r>
        <w:r w:rsidRPr="00E97A89">
          <w:rPr>
            <w:rStyle w:val="Hyperlink"/>
          </w:rPr>
          <w:fldChar w:fldCharType="end"/>
        </w:r>
      </w:ins>
    </w:p>
    <w:p w14:paraId="143EDC04" w14:textId="77777777" w:rsidR="00BB1CA2" w:rsidRDefault="00BB1CA2">
      <w:pPr>
        <w:pStyle w:val="TOC3"/>
        <w:rPr>
          <w:ins w:id="331" w:author="CATT-Ming" w:date="2022-05-24T12:28:00Z"/>
          <w:rFonts w:asciiTheme="minorHAnsi" w:eastAsiaTheme="minorEastAsia" w:hAnsiTheme="minorHAnsi" w:cstheme="minorBidi"/>
          <w:sz w:val="22"/>
          <w:szCs w:val="22"/>
          <w:lang w:val="en-US" w:eastAsia="zh-CN"/>
        </w:rPr>
      </w:pPr>
      <w:ins w:id="332" w:author="CATT-Ming" w:date="2022-05-24T12:28:00Z">
        <w:r w:rsidRPr="00E97A89">
          <w:rPr>
            <w:rStyle w:val="Hyperlink"/>
          </w:rPr>
          <w:fldChar w:fldCharType="begin"/>
        </w:r>
        <w:r w:rsidRPr="00E97A89">
          <w:rPr>
            <w:rStyle w:val="Hyperlink"/>
          </w:rPr>
          <w:instrText xml:space="preserve"> </w:instrText>
        </w:r>
        <w:r>
          <w:instrText>HYPERLINK \l "_Toc104287812"</w:instrText>
        </w:r>
        <w:r w:rsidRPr="00E97A89">
          <w:rPr>
            <w:rStyle w:val="Hyperlink"/>
          </w:rPr>
          <w:instrText xml:space="preserve"> </w:instrText>
        </w:r>
        <w:r w:rsidRPr="00E97A89">
          <w:rPr>
            <w:rStyle w:val="Hyperlink"/>
          </w:rPr>
          <w:fldChar w:fldCharType="separate"/>
        </w:r>
        <w:r w:rsidRPr="00E97A89">
          <w:rPr>
            <w:rStyle w:val="Hyperlink"/>
            <w:rFonts w:eastAsia="DengXian"/>
          </w:rPr>
          <w:t>6.11.1</w:t>
        </w:r>
        <w:r>
          <w:rPr>
            <w:rFonts w:asciiTheme="minorHAnsi" w:eastAsiaTheme="minorEastAsia" w:hAnsiTheme="minorHAnsi" w:cstheme="minorBidi"/>
            <w:sz w:val="22"/>
            <w:szCs w:val="22"/>
            <w:lang w:val="en-US" w:eastAsia="zh-CN"/>
          </w:rPr>
          <w:tab/>
        </w:r>
        <w:r w:rsidRPr="00E97A89">
          <w:rPr>
            <w:rStyle w:val="Hyperlink"/>
            <w:rFonts w:eastAsia="DengXian"/>
          </w:rPr>
          <w:t>Introduction</w:t>
        </w:r>
        <w:r>
          <w:rPr>
            <w:webHidden/>
          </w:rPr>
          <w:tab/>
        </w:r>
        <w:r>
          <w:rPr>
            <w:webHidden/>
          </w:rPr>
          <w:fldChar w:fldCharType="begin"/>
        </w:r>
        <w:r>
          <w:rPr>
            <w:webHidden/>
          </w:rPr>
          <w:instrText xml:space="preserve"> PAGEREF _Toc104287812 \h </w:instrText>
        </w:r>
      </w:ins>
      <w:r>
        <w:rPr>
          <w:webHidden/>
        </w:rPr>
      </w:r>
      <w:r>
        <w:rPr>
          <w:webHidden/>
        </w:rPr>
        <w:fldChar w:fldCharType="separate"/>
      </w:r>
      <w:ins w:id="333" w:author="CATT-Ming" w:date="2022-05-24T12:28:00Z">
        <w:r>
          <w:rPr>
            <w:webHidden/>
          </w:rPr>
          <w:t>43</w:t>
        </w:r>
        <w:r>
          <w:rPr>
            <w:webHidden/>
          </w:rPr>
          <w:fldChar w:fldCharType="end"/>
        </w:r>
        <w:r w:rsidRPr="00E97A89">
          <w:rPr>
            <w:rStyle w:val="Hyperlink"/>
          </w:rPr>
          <w:fldChar w:fldCharType="end"/>
        </w:r>
      </w:ins>
    </w:p>
    <w:p w14:paraId="4A8B369B" w14:textId="77777777" w:rsidR="00BB1CA2" w:rsidRDefault="00BB1CA2">
      <w:pPr>
        <w:pStyle w:val="TOC3"/>
        <w:rPr>
          <w:ins w:id="334" w:author="CATT-Ming" w:date="2022-05-24T12:28:00Z"/>
          <w:rFonts w:asciiTheme="minorHAnsi" w:eastAsiaTheme="minorEastAsia" w:hAnsiTheme="minorHAnsi" w:cstheme="minorBidi"/>
          <w:sz w:val="22"/>
          <w:szCs w:val="22"/>
          <w:lang w:val="en-US" w:eastAsia="zh-CN"/>
        </w:rPr>
      </w:pPr>
      <w:ins w:id="335" w:author="CATT-Ming" w:date="2022-05-24T12:28:00Z">
        <w:r w:rsidRPr="00E97A89">
          <w:rPr>
            <w:rStyle w:val="Hyperlink"/>
          </w:rPr>
          <w:fldChar w:fldCharType="begin"/>
        </w:r>
        <w:r w:rsidRPr="00E97A89">
          <w:rPr>
            <w:rStyle w:val="Hyperlink"/>
          </w:rPr>
          <w:instrText xml:space="preserve"> </w:instrText>
        </w:r>
        <w:r>
          <w:instrText>HYPERLINK \l "_Toc104287813"</w:instrText>
        </w:r>
        <w:r w:rsidRPr="00E97A89">
          <w:rPr>
            <w:rStyle w:val="Hyperlink"/>
          </w:rPr>
          <w:instrText xml:space="preserve"> </w:instrText>
        </w:r>
        <w:r w:rsidRPr="00E97A89">
          <w:rPr>
            <w:rStyle w:val="Hyperlink"/>
          </w:rPr>
          <w:fldChar w:fldCharType="separate"/>
        </w:r>
        <w:r w:rsidRPr="00E97A89">
          <w:rPr>
            <w:rStyle w:val="Hyperlink"/>
            <w:rFonts w:eastAsia="DengXian"/>
          </w:rPr>
          <w:t>6.11.2</w:t>
        </w:r>
        <w:r>
          <w:rPr>
            <w:rFonts w:asciiTheme="minorHAnsi" w:eastAsiaTheme="minorEastAsia" w:hAnsiTheme="minorHAnsi" w:cstheme="minorBidi"/>
            <w:sz w:val="22"/>
            <w:szCs w:val="22"/>
            <w:lang w:val="en-US" w:eastAsia="zh-CN"/>
          </w:rPr>
          <w:tab/>
        </w:r>
        <w:r w:rsidRPr="00E97A89">
          <w:rPr>
            <w:rStyle w:val="Hyperlink"/>
            <w:rFonts w:eastAsia="DengXian"/>
          </w:rPr>
          <w:t>Functional Description</w:t>
        </w:r>
        <w:r>
          <w:rPr>
            <w:webHidden/>
          </w:rPr>
          <w:tab/>
        </w:r>
        <w:r>
          <w:rPr>
            <w:webHidden/>
          </w:rPr>
          <w:fldChar w:fldCharType="begin"/>
        </w:r>
        <w:r>
          <w:rPr>
            <w:webHidden/>
          </w:rPr>
          <w:instrText xml:space="preserve"> PAGEREF _Toc104287813 \h </w:instrText>
        </w:r>
      </w:ins>
      <w:r>
        <w:rPr>
          <w:webHidden/>
        </w:rPr>
      </w:r>
      <w:r>
        <w:rPr>
          <w:webHidden/>
        </w:rPr>
        <w:fldChar w:fldCharType="separate"/>
      </w:r>
      <w:ins w:id="336" w:author="CATT-Ming" w:date="2022-05-24T12:28:00Z">
        <w:r>
          <w:rPr>
            <w:webHidden/>
          </w:rPr>
          <w:t>43</w:t>
        </w:r>
        <w:r>
          <w:rPr>
            <w:webHidden/>
          </w:rPr>
          <w:fldChar w:fldCharType="end"/>
        </w:r>
        <w:r w:rsidRPr="00E97A89">
          <w:rPr>
            <w:rStyle w:val="Hyperlink"/>
          </w:rPr>
          <w:fldChar w:fldCharType="end"/>
        </w:r>
      </w:ins>
    </w:p>
    <w:p w14:paraId="59BAB824" w14:textId="77777777" w:rsidR="00BB1CA2" w:rsidRDefault="00BB1CA2">
      <w:pPr>
        <w:pStyle w:val="TOC3"/>
        <w:rPr>
          <w:ins w:id="337" w:author="CATT-Ming" w:date="2022-05-24T12:28:00Z"/>
          <w:rFonts w:asciiTheme="minorHAnsi" w:eastAsiaTheme="minorEastAsia" w:hAnsiTheme="minorHAnsi" w:cstheme="minorBidi"/>
          <w:sz w:val="22"/>
          <w:szCs w:val="22"/>
          <w:lang w:val="en-US" w:eastAsia="zh-CN"/>
        </w:rPr>
      </w:pPr>
      <w:ins w:id="338" w:author="CATT-Ming" w:date="2022-05-24T12:28:00Z">
        <w:r w:rsidRPr="00E97A89">
          <w:rPr>
            <w:rStyle w:val="Hyperlink"/>
          </w:rPr>
          <w:fldChar w:fldCharType="begin"/>
        </w:r>
        <w:r w:rsidRPr="00E97A89">
          <w:rPr>
            <w:rStyle w:val="Hyperlink"/>
          </w:rPr>
          <w:instrText xml:space="preserve"> </w:instrText>
        </w:r>
        <w:r>
          <w:instrText>HYPERLINK \l "_Toc104287814"</w:instrText>
        </w:r>
        <w:r w:rsidRPr="00E97A89">
          <w:rPr>
            <w:rStyle w:val="Hyperlink"/>
          </w:rPr>
          <w:instrText xml:space="preserve"> </w:instrText>
        </w:r>
        <w:r w:rsidRPr="00E97A89">
          <w:rPr>
            <w:rStyle w:val="Hyperlink"/>
          </w:rPr>
          <w:fldChar w:fldCharType="separate"/>
        </w:r>
        <w:r w:rsidRPr="00E97A89">
          <w:rPr>
            <w:rStyle w:val="Hyperlink"/>
            <w:rFonts w:eastAsia="DengXian"/>
          </w:rPr>
          <w:t>6.11.3</w:t>
        </w:r>
        <w:r>
          <w:rPr>
            <w:rFonts w:asciiTheme="minorHAnsi" w:eastAsiaTheme="minorEastAsia" w:hAnsiTheme="minorHAnsi" w:cstheme="minorBidi"/>
            <w:sz w:val="22"/>
            <w:szCs w:val="22"/>
            <w:lang w:val="en-US" w:eastAsia="zh-CN"/>
          </w:rPr>
          <w:tab/>
        </w:r>
        <w:r w:rsidRPr="00E97A89">
          <w:rPr>
            <w:rStyle w:val="Hyperlink"/>
            <w:rFonts w:eastAsia="DengXian"/>
          </w:rPr>
          <w:t>Procedure</w:t>
        </w:r>
        <w:r>
          <w:rPr>
            <w:webHidden/>
          </w:rPr>
          <w:tab/>
        </w:r>
        <w:r>
          <w:rPr>
            <w:webHidden/>
          </w:rPr>
          <w:fldChar w:fldCharType="begin"/>
        </w:r>
        <w:r>
          <w:rPr>
            <w:webHidden/>
          </w:rPr>
          <w:instrText xml:space="preserve"> PAGEREF _Toc104287814 \h </w:instrText>
        </w:r>
      </w:ins>
      <w:r>
        <w:rPr>
          <w:webHidden/>
        </w:rPr>
      </w:r>
      <w:r>
        <w:rPr>
          <w:webHidden/>
        </w:rPr>
        <w:fldChar w:fldCharType="separate"/>
      </w:r>
      <w:ins w:id="339" w:author="CATT-Ming" w:date="2022-05-24T12:28:00Z">
        <w:r>
          <w:rPr>
            <w:webHidden/>
          </w:rPr>
          <w:t>44</w:t>
        </w:r>
        <w:r>
          <w:rPr>
            <w:webHidden/>
          </w:rPr>
          <w:fldChar w:fldCharType="end"/>
        </w:r>
        <w:r w:rsidRPr="00E97A89">
          <w:rPr>
            <w:rStyle w:val="Hyperlink"/>
          </w:rPr>
          <w:fldChar w:fldCharType="end"/>
        </w:r>
      </w:ins>
    </w:p>
    <w:p w14:paraId="6B372321" w14:textId="77777777" w:rsidR="00BB1CA2" w:rsidRDefault="00BB1CA2">
      <w:pPr>
        <w:pStyle w:val="TOC3"/>
        <w:rPr>
          <w:ins w:id="340" w:author="CATT-Ming" w:date="2022-05-24T12:28:00Z"/>
          <w:rFonts w:asciiTheme="minorHAnsi" w:eastAsiaTheme="minorEastAsia" w:hAnsiTheme="minorHAnsi" w:cstheme="minorBidi"/>
          <w:sz w:val="22"/>
          <w:szCs w:val="22"/>
          <w:lang w:val="en-US" w:eastAsia="zh-CN"/>
        </w:rPr>
      </w:pPr>
      <w:ins w:id="341" w:author="CATT-Ming" w:date="2022-05-24T12:28:00Z">
        <w:r w:rsidRPr="00E97A89">
          <w:rPr>
            <w:rStyle w:val="Hyperlink"/>
          </w:rPr>
          <w:fldChar w:fldCharType="begin"/>
        </w:r>
        <w:r w:rsidRPr="00E97A89">
          <w:rPr>
            <w:rStyle w:val="Hyperlink"/>
          </w:rPr>
          <w:instrText xml:space="preserve"> </w:instrText>
        </w:r>
        <w:r>
          <w:instrText>HYPERLINK \l "_Toc104287815"</w:instrText>
        </w:r>
        <w:r w:rsidRPr="00E97A89">
          <w:rPr>
            <w:rStyle w:val="Hyperlink"/>
          </w:rPr>
          <w:instrText xml:space="preserve"> </w:instrText>
        </w:r>
        <w:r w:rsidRPr="00E97A89">
          <w:rPr>
            <w:rStyle w:val="Hyperlink"/>
          </w:rPr>
          <w:fldChar w:fldCharType="separate"/>
        </w:r>
        <w:r w:rsidRPr="00E97A89">
          <w:rPr>
            <w:rStyle w:val="Hyperlink"/>
            <w:rFonts w:eastAsia="DengXian"/>
          </w:rPr>
          <w:t>6.11.4</w:t>
        </w:r>
        <w:r>
          <w:rPr>
            <w:rFonts w:asciiTheme="minorHAnsi" w:eastAsiaTheme="minorEastAsia" w:hAnsiTheme="minorHAnsi" w:cstheme="minorBidi"/>
            <w:sz w:val="22"/>
            <w:szCs w:val="22"/>
            <w:lang w:val="en-US" w:eastAsia="zh-CN"/>
          </w:rPr>
          <w:tab/>
        </w:r>
        <w:r w:rsidRPr="00E97A89">
          <w:rPr>
            <w:rStyle w:val="Hyperlink"/>
            <w:rFonts w:eastAsia="DengXian"/>
          </w:rPr>
          <w:t>Impacts on services, entities, and interfaces</w:t>
        </w:r>
        <w:r>
          <w:rPr>
            <w:webHidden/>
          </w:rPr>
          <w:tab/>
        </w:r>
        <w:r>
          <w:rPr>
            <w:webHidden/>
          </w:rPr>
          <w:fldChar w:fldCharType="begin"/>
        </w:r>
        <w:r>
          <w:rPr>
            <w:webHidden/>
          </w:rPr>
          <w:instrText xml:space="preserve"> PAGEREF _Toc104287815 \h </w:instrText>
        </w:r>
      </w:ins>
      <w:r>
        <w:rPr>
          <w:webHidden/>
        </w:rPr>
      </w:r>
      <w:r>
        <w:rPr>
          <w:webHidden/>
        </w:rPr>
        <w:fldChar w:fldCharType="separate"/>
      </w:r>
      <w:ins w:id="342" w:author="CATT-Ming" w:date="2022-05-24T12:28:00Z">
        <w:r>
          <w:rPr>
            <w:webHidden/>
          </w:rPr>
          <w:t>45</w:t>
        </w:r>
        <w:r>
          <w:rPr>
            <w:webHidden/>
          </w:rPr>
          <w:fldChar w:fldCharType="end"/>
        </w:r>
        <w:r w:rsidRPr="00E97A89">
          <w:rPr>
            <w:rStyle w:val="Hyperlink"/>
          </w:rPr>
          <w:fldChar w:fldCharType="end"/>
        </w:r>
      </w:ins>
    </w:p>
    <w:p w14:paraId="3D4B91F7" w14:textId="77777777" w:rsidR="00BB1CA2" w:rsidRDefault="00BB1CA2">
      <w:pPr>
        <w:pStyle w:val="TOC2"/>
        <w:rPr>
          <w:ins w:id="343" w:author="CATT-Ming" w:date="2022-05-24T12:28:00Z"/>
          <w:rFonts w:asciiTheme="minorHAnsi" w:eastAsiaTheme="minorEastAsia" w:hAnsiTheme="minorHAnsi" w:cstheme="minorBidi"/>
          <w:sz w:val="22"/>
          <w:szCs w:val="22"/>
          <w:lang w:val="en-US" w:eastAsia="zh-CN"/>
        </w:rPr>
      </w:pPr>
      <w:ins w:id="344" w:author="CATT-Ming" w:date="2022-05-24T12:28:00Z">
        <w:r w:rsidRPr="00E97A89">
          <w:rPr>
            <w:rStyle w:val="Hyperlink"/>
          </w:rPr>
          <w:fldChar w:fldCharType="begin"/>
        </w:r>
        <w:r w:rsidRPr="00E97A89">
          <w:rPr>
            <w:rStyle w:val="Hyperlink"/>
          </w:rPr>
          <w:instrText xml:space="preserve"> </w:instrText>
        </w:r>
        <w:r>
          <w:instrText>HYPERLINK \l "_Toc104287816"</w:instrText>
        </w:r>
        <w:r w:rsidRPr="00E97A89">
          <w:rPr>
            <w:rStyle w:val="Hyperlink"/>
          </w:rPr>
          <w:instrText xml:space="preserve"> </w:instrText>
        </w:r>
        <w:r w:rsidRPr="00E97A89">
          <w:rPr>
            <w:rStyle w:val="Hyperlink"/>
          </w:rPr>
          <w:fldChar w:fldCharType="separate"/>
        </w:r>
        <w:r w:rsidRPr="00E97A89">
          <w:rPr>
            <w:rStyle w:val="Hyperlink"/>
            <w:lang w:eastAsia="zh-CN"/>
          </w:rPr>
          <w:t>6.12</w:t>
        </w:r>
        <w:r>
          <w:rPr>
            <w:rFonts w:asciiTheme="minorHAnsi" w:eastAsiaTheme="minorEastAsia" w:hAnsiTheme="minorHAnsi" w:cstheme="minorBidi"/>
            <w:sz w:val="22"/>
            <w:szCs w:val="22"/>
            <w:lang w:val="en-US" w:eastAsia="zh-CN"/>
          </w:rPr>
          <w:tab/>
        </w:r>
        <w:r w:rsidRPr="00E97A89">
          <w:rPr>
            <w:rStyle w:val="Hyperlink"/>
          </w:rPr>
          <w:t>Solution</w:t>
        </w:r>
        <w:r w:rsidRPr="00E97A89">
          <w:rPr>
            <w:rStyle w:val="Hyperlink"/>
            <w:lang w:eastAsia="zh-CN"/>
          </w:rPr>
          <w:t xml:space="preserve"> #12</w:t>
        </w:r>
        <w:r w:rsidRPr="00E97A89">
          <w:rPr>
            <w:rStyle w:val="Hyperlink"/>
          </w:rPr>
          <w:t>: Supporting analytics for location accuracy</w:t>
        </w:r>
        <w:r>
          <w:rPr>
            <w:webHidden/>
          </w:rPr>
          <w:tab/>
        </w:r>
        <w:r>
          <w:rPr>
            <w:webHidden/>
          </w:rPr>
          <w:fldChar w:fldCharType="begin"/>
        </w:r>
        <w:r>
          <w:rPr>
            <w:webHidden/>
          </w:rPr>
          <w:instrText xml:space="preserve"> PAGEREF _Toc104287816 \h </w:instrText>
        </w:r>
      </w:ins>
      <w:r>
        <w:rPr>
          <w:webHidden/>
        </w:rPr>
      </w:r>
      <w:r>
        <w:rPr>
          <w:webHidden/>
        </w:rPr>
        <w:fldChar w:fldCharType="separate"/>
      </w:r>
      <w:ins w:id="345" w:author="CATT-Ming" w:date="2022-05-24T12:28:00Z">
        <w:r>
          <w:rPr>
            <w:webHidden/>
          </w:rPr>
          <w:t>45</w:t>
        </w:r>
        <w:r>
          <w:rPr>
            <w:webHidden/>
          </w:rPr>
          <w:fldChar w:fldCharType="end"/>
        </w:r>
        <w:r w:rsidRPr="00E97A89">
          <w:rPr>
            <w:rStyle w:val="Hyperlink"/>
          </w:rPr>
          <w:fldChar w:fldCharType="end"/>
        </w:r>
      </w:ins>
    </w:p>
    <w:p w14:paraId="172B76A4" w14:textId="77777777" w:rsidR="00BB1CA2" w:rsidRDefault="00BB1CA2">
      <w:pPr>
        <w:pStyle w:val="TOC3"/>
        <w:rPr>
          <w:ins w:id="346" w:author="CATT-Ming" w:date="2022-05-24T12:28:00Z"/>
          <w:rFonts w:asciiTheme="minorHAnsi" w:eastAsiaTheme="minorEastAsia" w:hAnsiTheme="minorHAnsi" w:cstheme="minorBidi"/>
          <w:sz w:val="22"/>
          <w:szCs w:val="22"/>
          <w:lang w:val="en-US" w:eastAsia="zh-CN"/>
        </w:rPr>
      </w:pPr>
      <w:ins w:id="347" w:author="CATT-Ming" w:date="2022-05-24T12:28:00Z">
        <w:r w:rsidRPr="00E97A89">
          <w:rPr>
            <w:rStyle w:val="Hyperlink"/>
          </w:rPr>
          <w:fldChar w:fldCharType="begin"/>
        </w:r>
        <w:r w:rsidRPr="00E97A89">
          <w:rPr>
            <w:rStyle w:val="Hyperlink"/>
          </w:rPr>
          <w:instrText xml:space="preserve"> </w:instrText>
        </w:r>
        <w:r>
          <w:instrText>HYPERLINK \l "_Toc104287817"</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12</w:t>
        </w:r>
        <w:r w:rsidRPr="00E97A89">
          <w:rPr>
            <w:rStyle w:val="Hyperlink"/>
          </w:rPr>
          <w:t>.1</w:t>
        </w:r>
        <w:r>
          <w:rPr>
            <w:rFonts w:asciiTheme="minorHAnsi" w:eastAsiaTheme="minorEastAsia" w:hAnsiTheme="minorHAnsi" w:cstheme="minorBidi"/>
            <w:sz w:val="22"/>
            <w:szCs w:val="22"/>
            <w:lang w:val="en-US" w:eastAsia="zh-CN"/>
          </w:rPr>
          <w:tab/>
        </w:r>
        <w:r w:rsidRPr="00E97A89">
          <w:rPr>
            <w:rStyle w:val="Hyperlink"/>
          </w:rPr>
          <w:t>Description</w:t>
        </w:r>
        <w:r>
          <w:rPr>
            <w:webHidden/>
          </w:rPr>
          <w:tab/>
        </w:r>
        <w:r>
          <w:rPr>
            <w:webHidden/>
          </w:rPr>
          <w:fldChar w:fldCharType="begin"/>
        </w:r>
        <w:r>
          <w:rPr>
            <w:webHidden/>
          </w:rPr>
          <w:instrText xml:space="preserve"> PAGEREF _Toc104287817 \h </w:instrText>
        </w:r>
      </w:ins>
      <w:r>
        <w:rPr>
          <w:webHidden/>
        </w:rPr>
      </w:r>
      <w:r>
        <w:rPr>
          <w:webHidden/>
        </w:rPr>
        <w:fldChar w:fldCharType="separate"/>
      </w:r>
      <w:ins w:id="348" w:author="CATT-Ming" w:date="2022-05-24T12:28:00Z">
        <w:r>
          <w:rPr>
            <w:webHidden/>
          </w:rPr>
          <w:t>45</w:t>
        </w:r>
        <w:r>
          <w:rPr>
            <w:webHidden/>
          </w:rPr>
          <w:fldChar w:fldCharType="end"/>
        </w:r>
        <w:r w:rsidRPr="00E97A89">
          <w:rPr>
            <w:rStyle w:val="Hyperlink"/>
          </w:rPr>
          <w:fldChar w:fldCharType="end"/>
        </w:r>
      </w:ins>
    </w:p>
    <w:p w14:paraId="7973371C" w14:textId="77777777" w:rsidR="00BB1CA2" w:rsidRDefault="00BB1CA2">
      <w:pPr>
        <w:pStyle w:val="TOC3"/>
        <w:rPr>
          <w:ins w:id="349" w:author="CATT-Ming" w:date="2022-05-24T12:28:00Z"/>
          <w:rFonts w:asciiTheme="minorHAnsi" w:eastAsiaTheme="minorEastAsia" w:hAnsiTheme="minorHAnsi" w:cstheme="minorBidi"/>
          <w:sz w:val="22"/>
          <w:szCs w:val="22"/>
          <w:lang w:val="en-US" w:eastAsia="zh-CN"/>
        </w:rPr>
      </w:pPr>
      <w:ins w:id="350" w:author="CATT-Ming" w:date="2022-05-24T12:28:00Z">
        <w:r w:rsidRPr="00E97A89">
          <w:rPr>
            <w:rStyle w:val="Hyperlink"/>
          </w:rPr>
          <w:fldChar w:fldCharType="begin"/>
        </w:r>
        <w:r w:rsidRPr="00E97A89">
          <w:rPr>
            <w:rStyle w:val="Hyperlink"/>
          </w:rPr>
          <w:instrText xml:space="preserve"> </w:instrText>
        </w:r>
        <w:r>
          <w:instrText>HYPERLINK \l "_Toc104287818"</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12</w:t>
        </w:r>
        <w:r w:rsidRPr="00E97A89">
          <w:rPr>
            <w:rStyle w:val="Hyperlink"/>
          </w:rPr>
          <w:t>.2</w:t>
        </w:r>
        <w:r>
          <w:rPr>
            <w:rFonts w:asciiTheme="minorHAnsi" w:eastAsiaTheme="minorEastAsia" w:hAnsiTheme="minorHAnsi" w:cstheme="minorBidi"/>
            <w:sz w:val="22"/>
            <w:szCs w:val="22"/>
            <w:lang w:val="en-US" w:eastAsia="zh-CN"/>
          </w:rPr>
          <w:tab/>
        </w:r>
        <w:r w:rsidRPr="00E97A89">
          <w:rPr>
            <w:rStyle w:val="Hyperlink"/>
          </w:rPr>
          <w:t>Procedures</w:t>
        </w:r>
        <w:r>
          <w:rPr>
            <w:webHidden/>
          </w:rPr>
          <w:tab/>
        </w:r>
        <w:r>
          <w:rPr>
            <w:webHidden/>
          </w:rPr>
          <w:fldChar w:fldCharType="begin"/>
        </w:r>
        <w:r>
          <w:rPr>
            <w:webHidden/>
          </w:rPr>
          <w:instrText xml:space="preserve"> PAGEREF _Toc104287818 \h </w:instrText>
        </w:r>
      </w:ins>
      <w:r>
        <w:rPr>
          <w:webHidden/>
        </w:rPr>
      </w:r>
      <w:r>
        <w:rPr>
          <w:webHidden/>
        </w:rPr>
        <w:fldChar w:fldCharType="separate"/>
      </w:r>
      <w:ins w:id="351" w:author="CATT-Ming" w:date="2022-05-24T12:28:00Z">
        <w:r>
          <w:rPr>
            <w:webHidden/>
          </w:rPr>
          <w:t>45</w:t>
        </w:r>
        <w:r>
          <w:rPr>
            <w:webHidden/>
          </w:rPr>
          <w:fldChar w:fldCharType="end"/>
        </w:r>
        <w:r w:rsidRPr="00E97A89">
          <w:rPr>
            <w:rStyle w:val="Hyperlink"/>
          </w:rPr>
          <w:fldChar w:fldCharType="end"/>
        </w:r>
      </w:ins>
    </w:p>
    <w:p w14:paraId="54161C97" w14:textId="77777777" w:rsidR="00BB1CA2" w:rsidRDefault="00BB1CA2">
      <w:pPr>
        <w:pStyle w:val="TOC3"/>
        <w:rPr>
          <w:ins w:id="352" w:author="CATT-Ming" w:date="2022-05-24T12:28:00Z"/>
          <w:rFonts w:asciiTheme="minorHAnsi" w:eastAsiaTheme="minorEastAsia" w:hAnsiTheme="minorHAnsi" w:cstheme="minorBidi"/>
          <w:sz w:val="22"/>
          <w:szCs w:val="22"/>
          <w:lang w:val="en-US" w:eastAsia="zh-CN"/>
        </w:rPr>
      </w:pPr>
      <w:ins w:id="353" w:author="CATT-Ming" w:date="2022-05-24T12:28:00Z">
        <w:r w:rsidRPr="00E97A89">
          <w:rPr>
            <w:rStyle w:val="Hyperlink"/>
          </w:rPr>
          <w:fldChar w:fldCharType="begin"/>
        </w:r>
        <w:r w:rsidRPr="00E97A89">
          <w:rPr>
            <w:rStyle w:val="Hyperlink"/>
          </w:rPr>
          <w:instrText xml:space="preserve"> </w:instrText>
        </w:r>
        <w:r>
          <w:instrText>HYPERLINK \l "_Toc104287819"</w:instrText>
        </w:r>
        <w:r w:rsidRPr="00E97A89">
          <w:rPr>
            <w:rStyle w:val="Hyperlink"/>
          </w:rPr>
          <w:instrText xml:space="preserve"> </w:instrText>
        </w:r>
        <w:r w:rsidRPr="00E97A89">
          <w:rPr>
            <w:rStyle w:val="Hyperlink"/>
          </w:rPr>
          <w:fldChar w:fldCharType="separate"/>
        </w:r>
        <w:r w:rsidRPr="00E97A89">
          <w:rPr>
            <w:rStyle w:val="Hyperlink"/>
            <w:lang w:eastAsia="zh-CN"/>
          </w:rPr>
          <w:t>6.12.3</w:t>
        </w:r>
        <w:r>
          <w:rPr>
            <w:rFonts w:asciiTheme="minorHAnsi" w:eastAsiaTheme="minorEastAsia" w:hAnsiTheme="minorHAnsi" w:cstheme="minorBidi"/>
            <w:sz w:val="22"/>
            <w:szCs w:val="22"/>
            <w:lang w:val="en-US" w:eastAsia="zh-CN"/>
          </w:rPr>
          <w:tab/>
        </w:r>
        <w:r w:rsidRPr="00E97A89">
          <w:rPr>
            <w:rStyle w:val="Hyperlink"/>
          </w:rPr>
          <w:t xml:space="preserve">Impacts on </w:t>
        </w:r>
        <w:r w:rsidRPr="00E97A89">
          <w:rPr>
            <w:rStyle w:val="Hyperlink"/>
            <w:lang w:eastAsia="zh-CN"/>
          </w:rPr>
          <w:t>services,</w:t>
        </w:r>
        <w:r w:rsidRPr="00E97A89">
          <w:rPr>
            <w:rStyle w:val="Hyperlink"/>
          </w:rPr>
          <w:t xml:space="preserve"> entities and interfaces</w:t>
        </w:r>
        <w:r>
          <w:rPr>
            <w:webHidden/>
          </w:rPr>
          <w:tab/>
        </w:r>
        <w:r>
          <w:rPr>
            <w:webHidden/>
          </w:rPr>
          <w:fldChar w:fldCharType="begin"/>
        </w:r>
        <w:r>
          <w:rPr>
            <w:webHidden/>
          </w:rPr>
          <w:instrText xml:space="preserve"> PAGEREF _Toc104287819 \h </w:instrText>
        </w:r>
      </w:ins>
      <w:r>
        <w:rPr>
          <w:webHidden/>
        </w:rPr>
      </w:r>
      <w:r>
        <w:rPr>
          <w:webHidden/>
        </w:rPr>
        <w:fldChar w:fldCharType="separate"/>
      </w:r>
      <w:ins w:id="354" w:author="CATT-Ming" w:date="2022-05-24T12:28:00Z">
        <w:r>
          <w:rPr>
            <w:webHidden/>
          </w:rPr>
          <w:t>49</w:t>
        </w:r>
        <w:r>
          <w:rPr>
            <w:webHidden/>
          </w:rPr>
          <w:fldChar w:fldCharType="end"/>
        </w:r>
        <w:r w:rsidRPr="00E97A89">
          <w:rPr>
            <w:rStyle w:val="Hyperlink"/>
          </w:rPr>
          <w:fldChar w:fldCharType="end"/>
        </w:r>
      </w:ins>
    </w:p>
    <w:p w14:paraId="6F53AA97" w14:textId="77777777" w:rsidR="00BB1CA2" w:rsidRDefault="00BB1CA2">
      <w:pPr>
        <w:pStyle w:val="TOC2"/>
        <w:rPr>
          <w:ins w:id="355" w:author="CATT-Ming" w:date="2022-05-24T12:28:00Z"/>
          <w:rFonts w:asciiTheme="minorHAnsi" w:eastAsiaTheme="minorEastAsia" w:hAnsiTheme="minorHAnsi" w:cstheme="minorBidi"/>
          <w:sz w:val="22"/>
          <w:szCs w:val="22"/>
          <w:lang w:val="en-US" w:eastAsia="zh-CN"/>
        </w:rPr>
      </w:pPr>
      <w:ins w:id="356" w:author="CATT-Ming" w:date="2022-05-24T12:28:00Z">
        <w:r w:rsidRPr="00E97A89">
          <w:rPr>
            <w:rStyle w:val="Hyperlink"/>
          </w:rPr>
          <w:fldChar w:fldCharType="begin"/>
        </w:r>
        <w:r w:rsidRPr="00E97A89">
          <w:rPr>
            <w:rStyle w:val="Hyperlink"/>
          </w:rPr>
          <w:instrText xml:space="preserve"> </w:instrText>
        </w:r>
        <w:r>
          <w:instrText>HYPERLINK \l "_Toc104287820"</w:instrText>
        </w:r>
        <w:r w:rsidRPr="00E97A89">
          <w:rPr>
            <w:rStyle w:val="Hyperlink"/>
          </w:rPr>
          <w:instrText xml:space="preserve"> </w:instrText>
        </w:r>
        <w:r w:rsidRPr="00E97A89">
          <w:rPr>
            <w:rStyle w:val="Hyperlink"/>
          </w:rPr>
          <w:fldChar w:fldCharType="separate"/>
        </w:r>
        <w:r w:rsidRPr="00E97A89">
          <w:rPr>
            <w:rStyle w:val="Hyperlink"/>
            <w:lang w:eastAsia="zh-CN"/>
          </w:rPr>
          <w:t>6.13</w:t>
        </w:r>
        <w:r>
          <w:rPr>
            <w:rFonts w:asciiTheme="minorHAnsi" w:eastAsiaTheme="minorEastAsia" w:hAnsiTheme="minorHAnsi" w:cstheme="minorBidi"/>
            <w:sz w:val="22"/>
            <w:szCs w:val="22"/>
            <w:lang w:val="en-US" w:eastAsia="zh-CN"/>
          </w:rPr>
          <w:tab/>
        </w:r>
        <w:r w:rsidRPr="00E97A89">
          <w:rPr>
            <w:rStyle w:val="Hyperlink"/>
          </w:rPr>
          <w:t>Solution</w:t>
        </w:r>
        <w:r w:rsidRPr="00E97A89">
          <w:rPr>
            <w:rStyle w:val="Hyperlink"/>
            <w:lang w:eastAsia="zh-CN"/>
          </w:rPr>
          <w:t xml:space="preserve"> #13</w:t>
        </w:r>
        <w:r w:rsidRPr="00E97A89">
          <w:rPr>
            <w:rStyle w:val="Hyperlink"/>
          </w:rPr>
          <w:t>: Architecture enhancement for the interaction between LCS and NWDAF</w:t>
        </w:r>
        <w:r>
          <w:rPr>
            <w:webHidden/>
          </w:rPr>
          <w:tab/>
        </w:r>
        <w:r>
          <w:rPr>
            <w:webHidden/>
          </w:rPr>
          <w:fldChar w:fldCharType="begin"/>
        </w:r>
        <w:r>
          <w:rPr>
            <w:webHidden/>
          </w:rPr>
          <w:instrText xml:space="preserve"> PAGEREF _Toc104287820 \h </w:instrText>
        </w:r>
      </w:ins>
      <w:r>
        <w:rPr>
          <w:webHidden/>
        </w:rPr>
      </w:r>
      <w:r>
        <w:rPr>
          <w:webHidden/>
        </w:rPr>
        <w:fldChar w:fldCharType="separate"/>
      </w:r>
      <w:ins w:id="357" w:author="CATT-Ming" w:date="2022-05-24T12:28:00Z">
        <w:r>
          <w:rPr>
            <w:webHidden/>
          </w:rPr>
          <w:t>50</w:t>
        </w:r>
        <w:r>
          <w:rPr>
            <w:webHidden/>
          </w:rPr>
          <w:fldChar w:fldCharType="end"/>
        </w:r>
        <w:r w:rsidRPr="00E97A89">
          <w:rPr>
            <w:rStyle w:val="Hyperlink"/>
          </w:rPr>
          <w:fldChar w:fldCharType="end"/>
        </w:r>
      </w:ins>
    </w:p>
    <w:p w14:paraId="77C4459C" w14:textId="77777777" w:rsidR="00BB1CA2" w:rsidRDefault="00BB1CA2">
      <w:pPr>
        <w:pStyle w:val="TOC3"/>
        <w:rPr>
          <w:ins w:id="358" w:author="CATT-Ming" w:date="2022-05-24T12:28:00Z"/>
          <w:rFonts w:asciiTheme="minorHAnsi" w:eastAsiaTheme="minorEastAsia" w:hAnsiTheme="minorHAnsi" w:cstheme="minorBidi"/>
          <w:sz w:val="22"/>
          <w:szCs w:val="22"/>
          <w:lang w:val="en-US" w:eastAsia="zh-CN"/>
        </w:rPr>
      </w:pPr>
      <w:ins w:id="359" w:author="CATT-Ming" w:date="2022-05-24T12:28:00Z">
        <w:r w:rsidRPr="00E97A89">
          <w:rPr>
            <w:rStyle w:val="Hyperlink"/>
          </w:rPr>
          <w:fldChar w:fldCharType="begin"/>
        </w:r>
        <w:r w:rsidRPr="00E97A89">
          <w:rPr>
            <w:rStyle w:val="Hyperlink"/>
          </w:rPr>
          <w:instrText xml:space="preserve"> </w:instrText>
        </w:r>
        <w:r>
          <w:instrText>HYPERLINK \l "_Toc104287821"</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13</w:t>
        </w:r>
        <w:r w:rsidRPr="00E97A89">
          <w:rPr>
            <w:rStyle w:val="Hyperlink"/>
          </w:rPr>
          <w:t>.1</w:t>
        </w:r>
        <w:r>
          <w:rPr>
            <w:rFonts w:asciiTheme="minorHAnsi" w:eastAsiaTheme="minorEastAsia" w:hAnsiTheme="minorHAnsi" w:cstheme="minorBidi"/>
            <w:sz w:val="22"/>
            <w:szCs w:val="22"/>
            <w:lang w:val="en-US" w:eastAsia="zh-CN"/>
          </w:rPr>
          <w:tab/>
        </w:r>
        <w:r w:rsidRPr="00E97A89">
          <w:rPr>
            <w:rStyle w:val="Hyperlink"/>
          </w:rPr>
          <w:t>Introduction</w:t>
        </w:r>
        <w:r>
          <w:rPr>
            <w:webHidden/>
          </w:rPr>
          <w:tab/>
        </w:r>
        <w:r>
          <w:rPr>
            <w:webHidden/>
          </w:rPr>
          <w:fldChar w:fldCharType="begin"/>
        </w:r>
        <w:r>
          <w:rPr>
            <w:webHidden/>
          </w:rPr>
          <w:instrText xml:space="preserve"> PAGEREF _Toc104287821 \h </w:instrText>
        </w:r>
      </w:ins>
      <w:r>
        <w:rPr>
          <w:webHidden/>
        </w:rPr>
      </w:r>
      <w:r>
        <w:rPr>
          <w:webHidden/>
        </w:rPr>
        <w:fldChar w:fldCharType="separate"/>
      </w:r>
      <w:ins w:id="360" w:author="CATT-Ming" w:date="2022-05-24T12:28:00Z">
        <w:r>
          <w:rPr>
            <w:webHidden/>
          </w:rPr>
          <w:t>50</w:t>
        </w:r>
        <w:r>
          <w:rPr>
            <w:webHidden/>
          </w:rPr>
          <w:fldChar w:fldCharType="end"/>
        </w:r>
        <w:r w:rsidRPr="00E97A89">
          <w:rPr>
            <w:rStyle w:val="Hyperlink"/>
          </w:rPr>
          <w:fldChar w:fldCharType="end"/>
        </w:r>
      </w:ins>
    </w:p>
    <w:p w14:paraId="3FAF5AF2" w14:textId="77777777" w:rsidR="00BB1CA2" w:rsidRDefault="00BB1CA2">
      <w:pPr>
        <w:pStyle w:val="TOC3"/>
        <w:rPr>
          <w:ins w:id="361" w:author="CATT-Ming" w:date="2022-05-24T12:28:00Z"/>
          <w:rFonts w:asciiTheme="minorHAnsi" w:eastAsiaTheme="minorEastAsia" w:hAnsiTheme="minorHAnsi" w:cstheme="minorBidi"/>
          <w:sz w:val="22"/>
          <w:szCs w:val="22"/>
          <w:lang w:val="en-US" w:eastAsia="zh-CN"/>
        </w:rPr>
      </w:pPr>
      <w:ins w:id="362" w:author="CATT-Ming" w:date="2022-05-24T12:28:00Z">
        <w:r w:rsidRPr="00E97A89">
          <w:rPr>
            <w:rStyle w:val="Hyperlink"/>
          </w:rPr>
          <w:fldChar w:fldCharType="begin"/>
        </w:r>
        <w:r w:rsidRPr="00E97A89">
          <w:rPr>
            <w:rStyle w:val="Hyperlink"/>
          </w:rPr>
          <w:instrText xml:space="preserve"> </w:instrText>
        </w:r>
        <w:r>
          <w:instrText>HYPERLINK \l "_Toc104287822"</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13</w:t>
        </w:r>
        <w:r w:rsidRPr="00E97A89">
          <w:rPr>
            <w:rStyle w:val="Hyperlink"/>
          </w:rPr>
          <w:t>.2</w:t>
        </w:r>
        <w:r>
          <w:rPr>
            <w:rFonts w:asciiTheme="minorHAnsi" w:eastAsiaTheme="minorEastAsia" w:hAnsiTheme="minorHAnsi" w:cstheme="minorBidi"/>
            <w:sz w:val="22"/>
            <w:szCs w:val="22"/>
            <w:lang w:val="en-US" w:eastAsia="zh-CN"/>
          </w:rPr>
          <w:tab/>
        </w:r>
        <w:r w:rsidRPr="00E97A89">
          <w:rPr>
            <w:rStyle w:val="Hyperlink"/>
          </w:rPr>
          <w:t>Architecture</w:t>
        </w:r>
        <w:r>
          <w:rPr>
            <w:webHidden/>
          </w:rPr>
          <w:tab/>
        </w:r>
        <w:r>
          <w:rPr>
            <w:webHidden/>
          </w:rPr>
          <w:fldChar w:fldCharType="begin"/>
        </w:r>
        <w:r>
          <w:rPr>
            <w:webHidden/>
          </w:rPr>
          <w:instrText xml:space="preserve"> PAGEREF _Toc104287822 \h </w:instrText>
        </w:r>
      </w:ins>
      <w:r>
        <w:rPr>
          <w:webHidden/>
        </w:rPr>
      </w:r>
      <w:r>
        <w:rPr>
          <w:webHidden/>
        </w:rPr>
        <w:fldChar w:fldCharType="separate"/>
      </w:r>
      <w:ins w:id="363" w:author="CATT-Ming" w:date="2022-05-24T12:28:00Z">
        <w:r>
          <w:rPr>
            <w:webHidden/>
          </w:rPr>
          <w:t>50</w:t>
        </w:r>
        <w:r>
          <w:rPr>
            <w:webHidden/>
          </w:rPr>
          <w:fldChar w:fldCharType="end"/>
        </w:r>
        <w:r w:rsidRPr="00E97A89">
          <w:rPr>
            <w:rStyle w:val="Hyperlink"/>
          </w:rPr>
          <w:fldChar w:fldCharType="end"/>
        </w:r>
      </w:ins>
    </w:p>
    <w:p w14:paraId="4540D7B2" w14:textId="77777777" w:rsidR="00BB1CA2" w:rsidRDefault="00BB1CA2">
      <w:pPr>
        <w:pStyle w:val="TOC3"/>
        <w:rPr>
          <w:ins w:id="364" w:author="CATT-Ming" w:date="2022-05-24T12:28:00Z"/>
          <w:rFonts w:asciiTheme="minorHAnsi" w:eastAsiaTheme="minorEastAsia" w:hAnsiTheme="minorHAnsi" w:cstheme="minorBidi"/>
          <w:sz w:val="22"/>
          <w:szCs w:val="22"/>
          <w:lang w:val="en-US" w:eastAsia="zh-CN"/>
        </w:rPr>
      </w:pPr>
      <w:ins w:id="365" w:author="CATT-Ming" w:date="2022-05-24T12:28:00Z">
        <w:r w:rsidRPr="00E97A89">
          <w:rPr>
            <w:rStyle w:val="Hyperlink"/>
          </w:rPr>
          <w:fldChar w:fldCharType="begin"/>
        </w:r>
        <w:r w:rsidRPr="00E97A89">
          <w:rPr>
            <w:rStyle w:val="Hyperlink"/>
          </w:rPr>
          <w:instrText xml:space="preserve"> </w:instrText>
        </w:r>
        <w:r>
          <w:instrText>HYPERLINK \l "_Toc104287823"</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13</w:t>
        </w:r>
        <w:r w:rsidRPr="00E97A89">
          <w:rPr>
            <w:rStyle w:val="Hyperlink"/>
          </w:rPr>
          <w:t>.</w:t>
        </w:r>
        <w:r w:rsidRPr="00E97A89">
          <w:rPr>
            <w:rStyle w:val="Hyperlink"/>
            <w:lang w:eastAsia="zh-CN"/>
          </w:rPr>
          <w:t>3</w:t>
        </w:r>
        <w:r>
          <w:rPr>
            <w:rFonts w:asciiTheme="minorHAnsi" w:eastAsiaTheme="minorEastAsia" w:hAnsiTheme="minorHAnsi" w:cstheme="minorBidi"/>
            <w:sz w:val="22"/>
            <w:szCs w:val="22"/>
            <w:lang w:val="en-US" w:eastAsia="zh-CN"/>
          </w:rPr>
          <w:tab/>
        </w:r>
        <w:r w:rsidRPr="00E97A89">
          <w:rPr>
            <w:rStyle w:val="Hyperlink"/>
          </w:rPr>
          <w:t>Procedures</w:t>
        </w:r>
        <w:r>
          <w:rPr>
            <w:webHidden/>
          </w:rPr>
          <w:tab/>
        </w:r>
        <w:r>
          <w:rPr>
            <w:webHidden/>
          </w:rPr>
          <w:fldChar w:fldCharType="begin"/>
        </w:r>
        <w:r>
          <w:rPr>
            <w:webHidden/>
          </w:rPr>
          <w:instrText xml:space="preserve"> PAGEREF _Toc104287823 \h </w:instrText>
        </w:r>
      </w:ins>
      <w:r>
        <w:rPr>
          <w:webHidden/>
        </w:rPr>
      </w:r>
      <w:r>
        <w:rPr>
          <w:webHidden/>
        </w:rPr>
        <w:fldChar w:fldCharType="separate"/>
      </w:r>
      <w:ins w:id="366" w:author="CATT-Ming" w:date="2022-05-24T12:28:00Z">
        <w:r>
          <w:rPr>
            <w:webHidden/>
          </w:rPr>
          <w:t>51</w:t>
        </w:r>
        <w:r>
          <w:rPr>
            <w:webHidden/>
          </w:rPr>
          <w:fldChar w:fldCharType="end"/>
        </w:r>
        <w:r w:rsidRPr="00E97A89">
          <w:rPr>
            <w:rStyle w:val="Hyperlink"/>
          </w:rPr>
          <w:fldChar w:fldCharType="end"/>
        </w:r>
      </w:ins>
    </w:p>
    <w:p w14:paraId="639FA313" w14:textId="77777777" w:rsidR="00BB1CA2" w:rsidRDefault="00BB1CA2">
      <w:pPr>
        <w:pStyle w:val="TOC4"/>
        <w:rPr>
          <w:ins w:id="367" w:author="CATT-Ming" w:date="2022-05-24T12:28:00Z"/>
          <w:rFonts w:asciiTheme="minorHAnsi" w:eastAsiaTheme="minorEastAsia" w:hAnsiTheme="minorHAnsi" w:cstheme="minorBidi"/>
          <w:sz w:val="22"/>
          <w:szCs w:val="22"/>
          <w:lang w:val="en-US" w:eastAsia="zh-CN"/>
        </w:rPr>
      </w:pPr>
      <w:ins w:id="368" w:author="CATT-Ming" w:date="2022-05-24T12:28:00Z">
        <w:r w:rsidRPr="00E97A89">
          <w:rPr>
            <w:rStyle w:val="Hyperlink"/>
          </w:rPr>
          <w:lastRenderedPageBreak/>
          <w:fldChar w:fldCharType="begin"/>
        </w:r>
        <w:r w:rsidRPr="00E97A89">
          <w:rPr>
            <w:rStyle w:val="Hyperlink"/>
          </w:rPr>
          <w:instrText xml:space="preserve"> </w:instrText>
        </w:r>
        <w:r>
          <w:instrText>HYPERLINK \l "_Toc104287824"</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13</w:t>
        </w:r>
        <w:r w:rsidRPr="00E97A89">
          <w:rPr>
            <w:rStyle w:val="Hyperlink"/>
          </w:rPr>
          <w:t>.3.1</w:t>
        </w:r>
        <w:r>
          <w:rPr>
            <w:rFonts w:asciiTheme="minorHAnsi" w:eastAsiaTheme="minorEastAsia" w:hAnsiTheme="minorHAnsi" w:cstheme="minorBidi"/>
            <w:sz w:val="22"/>
            <w:szCs w:val="22"/>
            <w:lang w:val="en-US" w:eastAsia="zh-CN"/>
          </w:rPr>
          <w:tab/>
        </w:r>
        <w:r w:rsidRPr="00E97A89">
          <w:rPr>
            <w:rStyle w:val="Hyperlink"/>
            <w:lang w:eastAsia="ko-KR"/>
          </w:rPr>
          <w:t xml:space="preserve">One-time </w:t>
        </w:r>
        <w:r w:rsidRPr="00E97A89">
          <w:rPr>
            <w:rStyle w:val="Hyperlink"/>
          </w:rPr>
          <w:t xml:space="preserve">Collection </w:t>
        </w:r>
        <w:r w:rsidRPr="00E97A89">
          <w:rPr>
            <w:rStyle w:val="Hyperlink"/>
            <w:lang w:eastAsia="zh-CN"/>
          </w:rPr>
          <w:t>Procedure</w:t>
        </w:r>
        <w:r>
          <w:rPr>
            <w:webHidden/>
          </w:rPr>
          <w:tab/>
        </w:r>
        <w:r>
          <w:rPr>
            <w:webHidden/>
          </w:rPr>
          <w:fldChar w:fldCharType="begin"/>
        </w:r>
        <w:r>
          <w:rPr>
            <w:webHidden/>
          </w:rPr>
          <w:instrText xml:space="preserve"> PAGEREF _Toc104287824 \h </w:instrText>
        </w:r>
      </w:ins>
      <w:r>
        <w:rPr>
          <w:webHidden/>
        </w:rPr>
      </w:r>
      <w:r>
        <w:rPr>
          <w:webHidden/>
        </w:rPr>
        <w:fldChar w:fldCharType="separate"/>
      </w:r>
      <w:ins w:id="369" w:author="CATT-Ming" w:date="2022-05-24T12:28:00Z">
        <w:r>
          <w:rPr>
            <w:webHidden/>
          </w:rPr>
          <w:t>51</w:t>
        </w:r>
        <w:r>
          <w:rPr>
            <w:webHidden/>
          </w:rPr>
          <w:fldChar w:fldCharType="end"/>
        </w:r>
        <w:r w:rsidRPr="00E97A89">
          <w:rPr>
            <w:rStyle w:val="Hyperlink"/>
          </w:rPr>
          <w:fldChar w:fldCharType="end"/>
        </w:r>
      </w:ins>
    </w:p>
    <w:p w14:paraId="7E4000D1" w14:textId="77777777" w:rsidR="00BB1CA2" w:rsidRDefault="00BB1CA2">
      <w:pPr>
        <w:pStyle w:val="TOC4"/>
        <w:rPr>
          <w:ins w:id="370" w:author="CATT-Ming" w:date="2022-05-24T12:28:00Z"/>
          <w:rFonts w:asciiTheme="minorHAnsi" w:eastAsiaTheme="minorEastAsia" w:hAnsiTheme="minorHAnsi" w:cstheme="minorBidi"/>
          <w:sz w:val="22"/>
          <w:szCs w:val="22"/>
          <w:lang w:val="en-US" w:eastAsia="zh-CN"/>
        </w:rPr>
      </w:pPr>
      <w:ins w:id="371" w:author="CATT-Ming" w:date="2022-05-24T12:28:00Z">
        <w:r w:rsidRPr="00E97A89">
          <w:rPr>
            <w:rStyle w:val="Hyperlink"/>
          </w:rPr>
          <w:fldChar w:fldCharType="begin"/>
        </w:r>
        <w:r w:rsidRPr="00E97A89">
          <w:rPr>
            <w:rStyle w:val="Hyperlink"/>
          </w:rPr>
          <w:instrText xml:space="preserve"> </w:instrText>
        </w:r>
        <w:r>
          <w:instrText>HYPERLINK \l "_Toc104287825"</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13</w:t>
        </w:r>
        <w:r w:rsidRPr="00E97A89">
          <w:rPr>
            <w:rStyle w:val="Hyperlink"/>
          </w:rPr>
          <w:t>.3.</w:t>
        </w:r>
        <w:r w:rsidRPr="00E97A89">
          <w:rPr>
            <w:rStyle w:val="Hyperlink"/>
            <w:lang w:eastAsia="zh-CN"/>
          </w:rPr>
          <w:t>2</w:t>
        </w:r>
        <w:r>
          <w:rPr>
            <w:rFonts w:asciiTheme="minorHAnsi" w:eastAsiaTheme="minorEastAsia" w:hAnsiTheme="minorHAnsi" w:cstheme="minorBidi"/>
            <w:sz w:val="22"/>
            <w:szCs w:val="22"/>
            <w:lang w:val="en-US" w:eastAsia="zh-CN"/>
          </w:rPr>
          <w:tab/>
        </w:r>
        <w:r w:rsidRPr="00E97A89">
          <w:rPr>
            <w:rStyle w:val="Hyperlink"/>
            <w:lang w:eastAsia="ko-KR"/>
          </w:rPr>
          <w:t>Continuous Collection</w:t>
        </w:r>
        <w:r w:rsidRPr="00E97A89">
          <w:rPr>
            <w:rStyle w:val="Hyperlink"/>
          </w:rPr>
          <w:t xml:space="preserve"> </w:t>
        </w:r>
        <w:r w:rsidRPr="00E97A89">
          <w:rPr>
            <w:rStyle w:val="Hyperlink"/>
            <w:lang w:eastAsia="zh-CN"/>
          </w:rPr>
          <w:t>Procedure</w:t>
        </w:r>
        <w:r>
          <w:rPr>
            <w:webHidden/>
          </w:rPr>
          <w:tab/>
        </w:r>
        <w:r>
          <w:rPr>
            <w:webHidden/>
          </w:rPr>
          <w:fldChar w:fldCharType="begin"/>
        </w:r>
        <w:r>
          <w:rPr>
            <w:webHidden/>
          </w:rPr>
          <w:instrText xml:space="preserve"> PAGEREF _Toc104287825 \h </w:instrText>
        </w:r>
      </w:ins>
      <w:r>
        <w:rPr>
          <w:webHidden/>
        </w:rPr>
      </w:r>
      <w:r>
        <w:rPr>
          <w:webHidden/>
        </w:rPr>
        <w:fldChar w:fldCharType="separate"/>
      </w:r>
      <w:ins w:id="372" w:author="CATT-Ming" w:date="2022-05-24T12:28:00Z">
        <w:r>
          <w:rPr>
            <w:webHidden/>
          </w:rPr>
          <w:t>52</w:t>
        </w:r>
        <w:r>
          <w:rPr>
            <w:webHidden/>
          </w:rPr>
          <w:fldChar w:fldCharType="end"/>
        </w:r>
        <w:r w:rsidRPr="00E97A89">
          <w:rPr>
            <w:rStyle w:val="Hyperlink"/>
          </w:rPr>
          <w:fldChar w:fldCharType="end"/>
        </w:r>
      </w:ins>
    </w:p>
    <w:p w14:paraId="786C47DC" w14:textId="77777777" w:rsidR="00BB1CA2" w:rsidRDefault="00BB1CA2">
      <w:pPr>
        <w:pStyle w:val="TOC3"/>
        <w:rPr>
          <w:ins w:id="373" w:author="CATT-Ming" w:date="2022-05-24T12:28:00Z"/>
          <w:rFonts w:asciiTheme="minorHAnsi" w:eastAsiaTheme="minorEastAsia" w:hAnsiTheme="minorHAnsi" w:cstheme="minorBidi"/>
          <w:sz w:val="22"/>
          <w:szCs w:val="22"/>
          <w:lang w:val="en-US" w:eastAsia="zh-CN"/>
        </w:rPr>
      </w:pPr>
      <w:ins w:id="374" w:author="CATT-Ming" w:date="2022-05-24T12:28:00Z">
        <w:r w:rsidRPr="00E97A89">
          <w:rPr>
            <w:rStyle w:val="Hyperlink"/>
          </w:rPr>
          <w:fldChar w:fldCharType="begin"/>
        </w:r>
        <w:r w:rsidRPr="00E97A89">
          <w:rPr>
            <w:rStyle w:val="Hyperlink"/>
          </w:rPr>
          <w:instrText xml:space="preserve"> </w:instrText>
        </w:r>
        <w:r>
          <w:instrText>HYPERLINK \l "_Toc104287826"</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13</w:t>
        </w:r>
        <w:r w:rsidRPr="00E97A89">
          <w:rPr>
            <w:rStyle w:val="Hyperlink"/>
          </w:rPr>
          <w:t>.</w:t>
        </w:r>
        <w:r w:rsidRPr="00E97A89">
          <w:rPr>
            <w:rStyle w:val="Hyperlink"/>
            <w:lang w:eastAsia="zh-CN"/>
          </w:rPr>
          <w:t>4</w:t>
        </w:r>
        <w:r>
          <w:rPr>
            <w:rFonts w:asciiTheme="minorHAnsi" w:eastAsiaTheme="minorEastAsia" w:hAnsiTheme="minorHAnsi" w:cstheme="minorBidi"/>
            <w:sz w:val="22"/>
            <w:szCs w:val="22"/>
            <w:lang w:val="en-US" w:eastAsia="zh-CN"/>
          </w:rPr>
          <w:tab/>
        </w:r>
        <w:r w:rsidRPr="00E97A89">
          <w:rPr>
            <w:rStyle w:val="Hyperlink"/>
          </w:rPr>
          <w:t>Impacts on existing entities and interfaces</w:t>
        </w:r>
        <w:r>
          <w:rPr>
            <w:webHidden/>
          </w:rPr>
          <w:tab/>
        </w:r>
        <w:r>
          <w:rPr>
            <w:webHidden/>
          </w:rPr>
          <w:fldChar w:fldCharType="begin"/>
        </w:r>
        <w:r>
          <w:rPr>
            <w:webHidden/>
          </w:rPr>
          <w:instrText xml:space="preserve"> PAGEREF _Toc104287826 \h </w:instrText>
        </w:r>
      </w:ins>
      <w:r>
        <w:rPr>
          <w:webHidden/>
        </w:rPr>
      </w:r>
      <w:r>
        <w:rPr>
          <w:webHidden/>
        </w:rPr>
        <w:fldChar w:fldCharType="separate"/>
      </w:r>
      <w:ins w:id="375" w:author="CATT-Ming" w:date="2022-05-24T12:28:00Z">
        <w:r>
          <w:rPr>
            <w:webHidden/>
          </w:rPr>
          <w:t>53</w:t>
        </w:r>
        <w:r>
          <w:rPr>
            <w:webHidden/>
          </w:rPr>
          <w:fldChar w:fldCharType="end"/>
        </w:r>
        <w:r w:rsidRPr="00E97A89">
          <w:rPr>
            <w:rStyle w:val="Hyperlink"/>
          </w:rPr>
          <w:fldChar w:fldCharType="end"/>
        </w:r>
      </w:ins>
    </w:p>
    <w:p w14:paraId="6D0DBF60" w14:textId="77777777" w:rsidR="00BB1CA2" w:rsidRDefault="00BB1CA2">
      <w:pPr>
        <w:pStyle w:val="TOC4"/>
        <w:rPr>
          <w:ins w:id="376" w:author="CATT-Ming" w:date="2022-05-24T12:28:00Z"/>
          <w:rFonts w:asciiTheme="minorHAnsi" w:eastAsiaTheme="minorEastAsia" w:hAnsiTheme="minorHAnsi" w:cstheme="minorBidi"/>
          <w:sz w:val="22"/>
          <w:szCs w:val="22"/>
          <w:lang w:val="en-US" w:eastAsia="zh-CN"/>
        </w:rPr>
      </w:pPr>
      <w:ins w:id="377" w:author="CATT-Ming" w:date="2022-05-24T12:28:00Z">
        <w:r w:rsidRPr="00E97A89">
          <w:rPr>
            <w:rStyle w:val="Hyperlink"/>
          </w:rPr>
          <w:fldChar w:fldCharType="begin"/>
        </w:r>
        <w:r w:rsidRPr="00E97A89">
          <w:rPr>
            <w:rStyle w:val="Hyperlink"/>
          </w:rPr>
          <w:instrText xml:space="preserve"> </w:instrText>
        </w:r>
        <w:r>
          <w:instrText>HYPERLINK \l "_Toc104287827"</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13</w:t>
        </w:r>
        <w:r w:rsidRPr="00E97A89">
          <w:rPr>
            <w:rStyle w:val="Hyperlink"/>
          </w:rPr>
          <w:t>.4.1</w:t>
        </w:r>
        <w:r>
          <w:rPr>
            <w:rFonts w:asciiTheme="minorHAnsi" w:eastAsiaTheme="minorEastAsia" w:hAnsiTheme="minorHAnsi" w:cstheme="minorBidi"/>
            <w:sz w:val="22"/>
            <w:szCs w:val="22"/>
            <w:lang w:val="en-US" w:eastAsia="zh-CN"/>
          </w:rPr>
          <w:tab/>
        </w:r>
        <w:r w:rsidRPr="00E97A89">
          <w:rPr>
            <w:rStyle w:val="Hyperlink"/>
          </w:rPr>
          <w:t>Impacts on AMF</w:t>
        </w:r>
        <w:r>
          <w:rPr>
            <w:webHidden/>
          </w:rPr>
          <w:tab/>
        </w:r>
        <w:r>
          <w:rPr>
            <w:webHidden/>
          </w:rPr>
          <w:fldChar w:fldCharType="begin"/>
        </w:r>
        <w:r>
          <w:rPr>
            <w:webHidden/>
          </w:rPr>
          <w:instrText xml:space="preserve"> PAGEREF _Toc104287827 \h </w:instrText>
        </w:r>
      </w:ins>
      <w:r>
        <w:rPr>
          <w:webHidden/>
        </w:rPr>
      </w:r>
      <w:r>
        <w:rPr>
          <w:webHidden/>
        </w:rPr>
        <w:fldChar w:fldCharType="separate"/>
      </w:r>
      <w:ins w:id="378" w:author="CATT-Ming" w:date="2022-05-24T12:28:00Z">
        <w:r>
          <w:rPr>
            <w:webHidden/>
          </w:rPr>
          <w:t>53</w:t>
        </w:r>
        <w:r>
          <w:rPr>
            <w:webHidden/>
          </w:rPr>
          <w:fldChar w:fldCharType="end"/>
        </w:r>
        <w:r w:rsidRPr="00E97A89">
          <w:rPr>
            <w:rStyle w:val="Hyperlink"/>
          </w:rPr>
          <w:fldChar w:fldCharType="end"/>
        </w:r>
      </w:ins>
    </w:p>
    <w:p w14:paraId="4373BAD7" w14:textId="77777777" w:rsidR="00BB1CA2" w:rsidRDefault="00BB1CA2">
      <w:pPr>
        <w:pStyle w:val="TOC4"/>
        <w:rPr>
          <w:ins w:id="379" w:author="CATT-Ming" w:date="2022-05-24T12:28:00Z"/>
          <w:rFonts w:asciiTheme="minorHAnsi" w:eastAsiaTheme="minorEastAsia" w:hAnsiTheme="minorHAnsi" w:cstheme="minorBidi"/>
          <w:sz w:val="22"/>
          <w:szCs w:val="22"/>
          <w:lang w:val="en-US" w:eastAsia="zh-CN"/>
        </w:rPr>
      </w:pPr>
      <w:ins w:id="380" w:author="CATT-Ming" w:date="2022-05-24T12:28:00Z">
        <w:r w:rsidRPr="00E97A89">
          <w:rPr>
            <w:rStyle w:val="Hyperlink"/>
          </w:rPr>
          <w:fldChar w:fldCharType="begin"/>
        </w:r>
        <w:r w:rsidRPr="00E97A89">
          <w:rPr>
            <w:rStyle w:val="Hyperlink"/>
          </w:rPr>
          <w:instrText xml:space="preserve"> </w:instrText>
        </w:r>
        <w:r>
          <w:instrText>HYPERLINK \l "_Toc104287828"</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13</w:t>
        </w:r>
        <w:r w:rsidRPr="00E97A89">
          <w:rPr>
            <w:rStyle w:val="Hyperlink"/>
          </w:rPr>
          <w:t>.4.2</w:t>
        </w:r>
        <w:r>
          <w:rPr>
            <w:rFonts w:asciiTheme="minorHAnsi" w:eastAsiaTheme="minorEastAsia" w:hAnsiTheme="minorHAnsi" w:cstheme="minorBidi"/>
            <w:sz w:val="22"/>
            <w:szCs w:val="22"/>
            <w:lang w:val="en-US" w:eastAsia="zh-CN"/>
          </w:rPr>
          <w:tab/>
        </w:r>
        <w:r w:rsidRPr="00E97A89">
          <w:rPr>
            <w:rStyle w:val="Hyperlink"/>
          </w:rPr>
          <w:t>Impacts on NWDAF</w:t>
        </w:r>
        <w:r>
          <w:rPr>
            <w:webHidden/>
          </w:rPr>
          <w:tab/>
        </w:r>
        <w:r>
          <w:rPr>
            <w:webHidden/>
          </w:rPr>
          <w:fldChar w:fldCharType="begin"/>
        </w:r>
        <w:r>
          <w:rPr>
            <w:webHidden/>
          </w:rPr>
          <w:instrText xml:space="preserve"> PAGEREF _Toc104287828 \h </w:instrText>
        </w:r>
      </w:ins>
      <w:r>
        <w:rPr>
          <w:webHidden/>
        </w:rPr>
      </w:r>
      <w:r>
        <w:rPr>
          <w:webHidden/>
        </w:rPr>
        <w:fldChar w:fldCharType="separate"/>
      </w:r>
      <w:ins w:id="381" w:author="CATT-Ming" w:date="2022-05-24T12:28:00Z">
        <w:r>
          <w:rPr>
            <w:webHidden/>
          </w:rPr>
          <w:t>53</w:t>
        </w:r>
        <w:r>
          <w:rPr>
            <w:webHidden/>
          </w:rPr>
          <w:fldChar w:fldCharType="end"/>
        </w:r>
        <w:r w:rsidRPr="00E97A89">
          <w:rPr>
            <w:rStyle w:val="Hyperlink"/>
          </w:rPr>
          <w:fldChar w:fldCharType="end"/>
        </w:r>
      </w:ins>
    </w:p>
    <w:p w14:paraId="49D39269" w14:textId="77777777" w:rsidR="00BB1CA2" w:rsidRDefault="00BB1CA2">
      <w:pPr>
        <w:pStyle w:val="TOC2"/>
        <w:rPr>
          <w:ins w:id="382" w:author="CATT-Ming" w:date="2022-05-24T12:28:00Z"/>
          <w:rFonts w:asciiTheme="minorHAnsi" w:eastAsiaTheme="minorEastAsia" w:hAnsiTheme="minorHAnsi" w:cstheme="minorBidi"/>
          <w:sz w:val="22"/>
          <w:szCs w:val="22"/>
          <w:lang w:val="en-US" w:eastAsia="zh-CN"/>
        </w:rPr>
      </w:pPr>
      <w:ins w:id="383" w:author="CATT-Ming" w:date="2022-05-24T12:28:00Z">
        <w:r w:rsidRPr="00E97A89">
          <w:rPr>
            <w:rStyle w:val="Hyperlink"/>
          </w:rPr>
          <w:fldChar w:fldCharType="begin"/>
        </w:r>
        <w:r w:rsidRPr="00E97A89">
          <w:rPr>
            <w:rStyle w:val="Hyperlink"/>
          </w:rPr>
          <w:instrText xml:space="preserve"> </w:instrText>
        </w:r>
        <w:r>
          <w:instrText>HYPERLINK \l "_Toc104287829"</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14</w:t>
        </w:r>
        <w:r>
          <w:rPr>
            <w:rFonts w:asciiTheme="minorHAnsi" w:eastAsiaTheme="minorEastAsia" w:hAnsiTheme="minorHAnsi" w:cstheme="minorBidi"/>
            <w:sz w:val="22"/>
            <w:szCs w:val="22"/>
            <w:lang w:val="en-US" w:eastAsia="zh-CN"/>
          </w:rPr>
          <w:tab/>
        </w:r>
        <w:r w:rsidRPr="00E97A89">
          <w:rPr>
            <w:rStyle w:val="Hyperlink"/>
          </w:rPr>
          <w:t>Solution #</w:t>
        </w:r>
        <w:r w:rsidRPr="00E97A89">
          <w:rPr>
            <w:rStyle w:val="Hyperlink"/>
            <w:lang w:eastAsia="zh-CN"/>
          </w:rPr>
          <w:t>14</w:t>
        </w:r>
        <w:r w:rsidRPr="00E97A89">
          <w:rPr>
            <w:rStyle w:val="Hyperlink"/>
          </w:rPr>
          <w:t>: Unawareness positioning</w:t>
        </w:r>
        <w:r>
          <w:rPr>
            <w:webHidden/>
          </w:rPr>
          <w:tab/>
        </w:r>
        <w:r>
          <w:rPr>
            <w:webHidden/>
          </w:rPr>
          <w:fldChar w:fldCharType="begin"/>
        </w:r>
        <w:r>
          <w:rPr>
            <w:webHidden/>
          </w:rPr>
          <w:instrText xml:space="preserve"> PAGEREF _Toc104287829 \h </w:instrText>
        </w:r>
      </w:ins>
      <w:r>
        <w:rPr>
          <w:webHidden/>
        </w:rPr>
      </w:r>
      <w:r>
        <w:rPr>
          <w:webHidden/>
        </w:rPr>
        <w:fldChar w:fldCharType="separate"/>
      </w:r>
      <w:ins w:id="384" w:author="CATT-Ming" w:date="2022-05-24T12:28:00Z">
        <w:r>
          <w:rPr>
            <w:webHidden/>
          </w:rPr>
          <w:t>53</w:t>
        </w:r>
        <w:r>
          <w:rPr>
            <w:webHidden/>
          </w:rPr>
          <w:fldChar w:fldCharType="end"/>
        </w:r>
        <w:r w:rsidRPr="00E97A89">
          <w:rPr>
            <w:rStyle w:val="Hyperlink"/>
          </w:rPr>
          <w:fldChar w:fldCharType="end"/>
        </w:r>
      </w:ins>
    </w:p>
    <w:p w14:paraId="54A4AAD9" w14:textId="77777777" w:rsidR="00BB1CA2" w:rsidRDefault="00BB1CA2">
      <w:pPr>
        <w:pStyle w:val="TOC3"/>
        <w:rPr>
          <w:ins w:id="385" w:author="CATT-Ming" w:date="2022-05-24T12:28:00Z"/>
          <w:rFonts w:asciiTheme="minorHAnsi" w:eastAsiaTheme="minorEastAsia" w:hAnsiTheme="minorHAnsi" w:cstheme="minorBidi"/>
          <w:sz w:val="22"/>
          <w:szCs w:val="22"/>
          <w:lang w:val="en-US" w:eastAsia="zh-CN"/>
        </w:rPr>
      </w:pPr>
      <w:ins w:id="386" w:author="CATT-Ming" w:date="2022-05-24T12:28:00Z">
        <w:r w:rsidRPr="00E97A89">
          <w:rPr>
            <w:rStyle w:val="Hyperlink"/>
          </w:rPr>
          <w:fldChar w:fldCharType="begin"/>
        </w:r>
        <w:r w:rsidRPr="00E97A89">
          <w:rPr>
            <w:rStyle w:val="Hyperlink"/>
          </w:rPr>
          <w:instrText xml:space="preserve"> </w:instrText>
        </w:r>
        <w:r>
          <w:instrText>HYPERLINK \l "_Toc104287830"</w:instrText>
        </w:r>
        <w:r w:rsidRPr="00E97A89">
          <w:rPr>
            <w:rStyle w:val="Hyperlink"/>
          </w:rPr>
          <w:instrText xml:space="preserve"> </w:instrText>
        </w:r>
        <w:r w:rsidRPr="00E97A89">
          <w:rPr>
            <w:rStyle w:val="Hyperlink"/>
          </w:rPr>
          <w:fldChar w:fldCharType="separate"/>
        </w:r>
        <w:r w:rsidRPr="00E97A89">
          <w:rPr>
            <w:rStyle w:val="Hyperlink"/>
            <w:lang w:eastAsia="ko-KR"/>
          </w:rPr>
          <w:t>6.</w:t>
        </w:r>
        <w:r w:rsidRPr="00E97A89">
          <w:rPr>
            <w:rStyle w:val="Hyperlink"/>
            <w:lang w:eastAsia="zh-CN"/>
          </w:rPr>
          <w:t>14</w:t>
        </w:r>
        <w:r w:rsidRPr="00E97A89">
          <w:rPr>
            <w:rStyle w:val="Hyperlink"/>
            <w:lang w:eastAsia="ko-KR"/>
          </w:rPr>
          <w:t>.1</w:t>
        </w:r>
        <w:r>
          <w:rPr>
            <w:rFonts w:asciiTheme="minorHAnsi" w:eastAsiaTheme="minorEastAsia" w:hAnsiTheme="minorHAnsi" w:cstheme="minorBidi"/>
            <w:sz w:val="22"/>
            <w:szCs w:val="22"/>
            <w:lang w:val="en-US" w:eastAsia="zh-CN"/>
          </w:rPr>
          <w:tab/>
        </w:r>
        <w:r w:rsidRPr="00E97A89">
          <w:rPr>
            <w:rStyle w:val="Hyperlink"/>
            <w:lang w:eastAsia="ko-KR"/>
          </w:rPr>
          <w:t>Introduction</w:t>
        </w:r>
        <w:r>
          <w:rPr>
            <w:webHidden/>
          </w:rPr>
          <w:tab/>
        </w:r>
        <w:r>
          <w:rPr>
            <w:webHidden/>
          </w:rPr>
          <w:fldChar w:fldCharType="begin"/>
        </w:r>
        <w:r>
          <w:rPr>
            <w:webHidden/>
          </w:rPr>
          <w:instrText xml:space="preserve"> PAGEREF _Toc104287830 \h </w:instrText>
        </w:r>
      </w:ins>
      <w:r>
        <w:rPr>
          <w:webHidden/>
        </w:rPr>
      </w:r>
      <w:r>
        <w:rPr>
          <w:webHidden/>
        </w:rPr>
        <w:fldChar w:fldCharType="separate"/>
      </w:r>
      <w:ins w:id="387" w:author="CATT-Ming" w:date="2022-05-24T12:28:00Z">
        <w:r>
          <w:rPr>
            <w:webHidden/>
          </w:rPr>
          <w:t>53</w:t>
        </w:r>
        <w:r>
          <w:rPr>
            <w:webHidden/>
          </w:rPr>
          <w:fldChar w:fldCharType="end"/>
        </w:r>
        <w:r w:rsidRPr="00E97A89">
          <w:rPr>
            <w:rStyle w:val="Hyperlink"/>
          </w:rPr>
          <w:fldChar w:fldCharType="end"/>
        </w:r>
      </w:ins>
    </w:p>
    <w:p w14:paraId="4C3B2577" w14:textId="77777777" w:rsidR="00BB1CA2" w:rsidRDefault="00BB1CA2">
      <w:pPr>
        <w:pStyle w:val="TOC3"/>
        <w:rPr>
          <w:ins w:id="388" w:author="CATT-Ming" w:date="2022-05-24T12:28:00Z"/>
          <w:rFonts w:asciiTheme="minorHAnsi" w:eastAsiaTheme="minorEastAsia" w:hAnsiTheme="minorHAnsi" w:cstheme="minorBidi"/>
          <w:sz w:val="22"/>
          <w:szCs w:val="22"/>
          <w:lang w:val="en-US" w:eastAsia="zh-CN"/>
        </w:rPr>
      </w:pPr>
      <w:ins w:id="389" w:author="CATT-Ming" w:date="2022-05-24T12:28:00Z">
        <w:r w:rsidRPr="00E97A89">
          <w:rPr>
            <w:rStyle w:val="Hyperlink"/>
          </w:rPr>
          <w:fldChar w:fldCharType="begin"/>
        </w:r>
        <w:r w:rsidRPr="00E97A89">
          <w:rPr>
            <w:rStyle w:val="Hyperlink"/>
          </w:rPr>
          <w:instrText xml:space="preserve"> </w:instrText>
        </w:r>
        <w:r>
          <w:instrText>HYPERLINK \l "_Toc104287831"</w:instrText>
        </w:r>
        <w:r w:rsidRPr="00E97A89">
          <w:rPr>
            <w:rStyle w:val="Hyperlink"/>
          </w:rPr>
          <w:instrText xml:space="preserve"> </w:instrText>
        </w:r>
        <w:r w:rsidRPr="00E97A89">
          <w:rPr>
            <w:rStyle w:val="Hyperlink"/>
          </w:rPr>
          <w:fldChar w:fldCharType="separate"/>
        </w:r>
        <w:r w:rsidRPr="00E97A89">
          <w:rPr>
            <w:rStyle w:val="Hyperlink"/>
            <w:lang w:eastAsia="ko-KR"/>
          </w:rPr>
          <w:t>6.</w:t>
        </w:r>
        <w:r w:rsidRPr="00E97A89">
          <w:rPr>
            <w:rStyle w:val="Hyperlink"/>
            <w:lang w:eastAsia="zh-CN"/>
          </w:rPr>
          <w:t>14</w:t>
        </w:r>
        <w:r w:rsidRPr="00E97A89">
          <w:rPr>
            <w:rStyle w:val="Hyperlink"/>
            <w:lang w:eastAsia="ko-KR"/>
          </w:rPr>
          <w:t>.2</w:t>
        </w:r>
        <w:r>
          <w:rPr>
            <w:rFonts w:asciiTheme="minorHAnsi" w:eastAsiaTheme="minorEastAsia" w:hAnsiTheme="minorHAnsi" w:cstheme="minorBidi"/>
            <w:sz w:val="22"/>
            <w:szCs w:val="22"/>
            <w:lang w:val="en-US" w:eastAsia="zh-CN"/>
          </w:rPr>
          <w:tab/>
        </w:r>
        <w:r w:rsidRPr="00E97A89">
          <w:rPr>
            <w:rStyle w:val="Hyperlink"/>
            <w:lang w:eastAsia="ko-KR"/>
          </w:rPr>
          <w:t>Functional Description</w:t>
        </w:r>
        <w:r>
          <w:rPr>
            <w:webHidden/>
          </w:rPr>
          <w:tab/>
        </w:r>
        <w:r>
          <w:rPr>
            <w:webHidden/>
          </w:rPr>
          <w:fldChar w:fldCharType="begin"/>
        </w:r>
        <w:r>
          <w:rPr>
            <w:webHidden/>
          </w:rPr>
          <w:instrText xml:space="preserve"> PAGEREF _Toc104287831 \h </w:instrText>
        </w:r>
      </w:ins>
      <w:r>
        <w:rPr>
          <w:webHidden/>
        </w:rPr>
      </w:r>
      <w:r>
        <w:rPr>
          <w:webHidden/>
        </w:rPr>
        <w:fldChar w:fldCharType="separate"/>
      </w:r>
      <w:ins w:id="390" w:author="CATT-Ming" w:date="2022-05-24T12:28:00Z">
        <w:r>
          <w:rPr>
            <w:webHidden/>
          </w:rPr>
          <w:t>53</w:t>
        </w:r>
        <w:r>
          <w:rPr>
            <w:webHidden/>
          </w:rPr>
          <w:fldChar w:fldCharType="end"/>
        </w:r>
        <w:r w:rsidRPr="00E97A89">
          <w:rPr>
            <w:rStyle w:val="Hyperlink"/>
          </w:rPr>
          <w:fldChar w:fldCharType="end"/>
        </w:r>
      </w:ins>
    </w:p>
    <w:p w14:paraId="14192FE2" w14:textId="77777777" w:rsidR="00BB1CA2" w:rsidRDefault="00BB1CA2">
      <w:pPr>
        <w:pStyle w:val="TOC3"/>
        <w:rPr>
          <w:ins w:id="391" w:author="CATT-Ming" w:date="2022-05-24T12:28:00Z"/>
          <w:rFonts w:asciiTheme="minorHAnsi" w:eastAsiaTheme="minorEastAsia" w:hAnsiTheme="minorHAnsi" w:cstheme="minorBidi"/>
          <w:sz w:val="22"/>
          <w:szCs w:val="22"/>
          <w:lang w:val="en-US" w:eastAsia="zh-CN"/>
        </w:rPr>
      </w:pPr>
      <w:ins w:id="392" w:author="CATT-Ming" w:date="2022-05-24T12:28:00Z">
        <w:r w:rsidRPr="00E97A89">
          <w:rPr>
            <w:rStyle w:val="Hyperlink"/>
          </w:rPr>
          <w:fldChar w:fldCharType="begin"/>
        </w:r>
        <w:r w:rsidRPr="00E97A89">
          <w:rPr>
            <w:rStyle w:val="Hyperlink"/>
          </w:rPr>
          <w:instrText xml:space="preserve"> </w:instrText>
        </w:r>
        <w:r>
          <w:instrText>HYPERLINK \l "_Toc104287832"</w:instrText>
        </w:r>
        <w:r w:rsidRPr="00E97A89">
          <w:rPr>
            <w:rStyle w:val="Hyperlink"/>
          </w:rPr>
          <w:instrText xml:space="preserve"> </w:instrText>
        </w:r>
        <w:r w:rsidRPr="00E97A89">
          <w:rPr>
            <w:rStyle w:val="Hyperlink"/>
          </w:rPr>
          <w:fldChar w:fldCharType="separate"/>
        </w:r>
        <w:r w:rsidRPr="00E97A89">
          <w:rPr>
            <w:rStyle w:val="Hyperlink"/>
            <w:lang w:eastAsia="ko-KR"/>
          </w:rPr>
          <w:t>6.</w:t>
        </w:r>
        <w:r w:rsidRPr="00E97A89">
          <w:rPr>
            <w:rStyle w:val="Hyperlink"/>
            <w:lang w:eastAsia="zh-CN"/>
          </w:rPr>
          <w:t>14</w:t>
        </w:r>
        <w:r w:rsidRPr="00E97A89">
          <w:rPr>
            <w:rStyle w:val="Hyperlink"/>
            <w:lang w:eastAsia="ko-KR"/>
          </w:rPr>
          <w:t>.3</w:t>
        </w:r>
        <w:r>
          <w:rPr>
            <w:rFonts w:asciiTheme="minorHAnsi" w:eastAsiaTheme="minorEastAsia" w:hAnsiTheme="minorHAnsi" w:cstheme="minorBidi"/>
            <w:sz w:val="22"/>
            <w:szCs w:val="22"/>
            <w:lang w:val="en-US" w:eastAsia="zh-CN"/>
          </w:rPr>
          <w:tab/>
        </w:r>
        <w:r w:rsidRPr="00E97A89">
          <w:rPr>
            <w:rStyle w:val="Hyperlink"/>
            <w:lang w:eastAsia="ko-KR"/>
          </w:rPr>
          <w:t>Procedures</w:t>
        </w:r>
        <w:r>
          <w:rPr>
            <w:webHidden/>
          </w:rPr>
          <w:tab/>
        </w:r>
        <w:r>
          <w:rPr>
            <w:webHidden/>
          </w:rPr>
          <w:fldChar w:fldCharType="begin"/>
        </w:r>
        <w:r>
          <w:rPr>
            <w:webHidden/>
          </w:rPr>
          <w:instrText xml:space="preserve"> PAGEREF _Toc104287832 \h </w:instrText>
        </w:r>
      </w:ins>
      <w:r>
        <w:rPr>
          <w:webHidden/>
        </w:rPr>
      </w:r>
      <w:r>
        <w:rPr>
          <w:webHidden/>
        </w:rPr>
        <w:fldChar w:fldCharType="separate"/>
      </w:r>
      <w:ins w:id="393" w:author="CATT-Ming" w:date="2022-05-24T12:28:00Z">
        <w:r>
          <w:rPr>
            <w:webHidden/>
          </w:rPr>
          <w:t>54</w:t>
        </w:r>
        <w:r>
          <w:rPr>
            <w:webHidden/>
          </w:rPr>
          <w:fldChar w:fldCharType="end"/>
        </w:r>
        <w:r w:rsidRPr="00E97A89">
          <w:rPr>
            <w:rStyle w:val="Hyperlink"/>
          </w:rPr>
          <w:fldChar w:fldCharType="end"/>
        </w:r>
      </w:ins>
    </w:p>
    <w:p w14:paraId="254EA8ED" w14:textId="77777777" w:rsidR="00BB1CA2" w:rsidRDefault="00BB1CA2">
      <w:pPr>
        <w:pStyle w:val="TOC4"/>
        <w:rPr>
          <w:ins w:id="394" w:author="CATT-Ming" w:date="2022-05-24T12:28:00Z"/>
          <w:rFonts w:asciiTheme="minorHAnsi" w:eastAsiaTheme="minorEastAsia" w:hAnsiTheme="minorHAnsi" w:cstheme="minorBidi"/>
          <w:sz w:val="22"/>
          <w:szCs w:val="22"/>
          <w:lang w:val="en-US" w:eastAsia="zh-CN"/>
        </w:rPr>
      </w:pPr>
      <w:ins w:id="395" w:author="CATT-Ming" w:date="2022-05-24T12:28:00Z">
        <w:r w:rsidRPr="00E97A89">
          <w:rPr>
            <w:rStyle w:val="Hyperlink"/>
          </w:rPr>
          <w:fldChar w:fldCharType="begin"/>
        </w:r>
        <w:r w:rsidRPr="00E97A89">
          <w:rPr>
            <w:rStyle w:val="Hyperlink"/>
          </w:rPr>
          <w:instrText xml:space="preserve"> </w:instrText>
        </w:r>
        <w:r>
          <w:instrText>HYPERLINK \l "_Toc104287833"</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14</w:t>
        </w:r>
        <w:r w:rsidRPr="00E97A89">
          <w:rPr>
            <w:rStyle w:val="Hyperlink"/>
          </w:rPr>
          <w:t>.</w:t>
        </w:r>
        <w:r w:rsidRPr="00E97A89">
          <w:rPr>
            <w:rStyle w:val="Hyperlink"/>
            <w:lang w:eastAsia="zh-CN"/>
          </w:rPr>
          <w:t>3</w:t>
        </w:r>
        <w:r w:rsidRPr="00E97A89">
          <w:rPr>
            <w:rStyle w:val="Hyperlink"/>
          </w:rPr>
          <w:t>.1</w:t>
        </w:r>
        <w:r>
          <w:rPr>
            <w:rFonts w:asciiTheme="minorHAnsi" w:eastAsiaTheme="minorEastAsia" w:hAnsiTheme="minorHAnsi" w:cstheme="minorBidi"/>
            <w:sz w:val="22"/>
            <w:szCs w:val="22"/>
            <w:lang w:val="en-US" w:eastAsia="zh-CN"/>
          </w:rPr>
          <w:tab/>
        </w:r>
        <w:r w:rsidRPr="00E97A89">
          <w:rPr>
            <w:rStyle w:val="Hyperlink"/>
            <w:rFonts w:eastAsia="DengXian"/>
            <w:lang w:eastAsia="zh-CN"/>
          </w:rPr>
          <w:t>UE unaware positioning</w:t>
        </w:r>
        <w:r>
          <w:rPr>
            <w:webHidden/>
          </w:rPr>
          <w:tab/>
        </w:r>
        <w:r>
          <w:rPr>
            <w:webHidden/>
          </w:rPr>
          <w:fldChar w:fldCharType="begin"/>
        </w:r>
        <w:r>
          <w:rPr>
            <w:webHidden/>
          </w:rPr>
          <w:instrText xml:space="preserve"> PAGEREF _Toc104287833 \h </w:instrText>
        </w:r>
      </w:ins>
      <w:r>
        <w:rPr>
          <w:webHidden/>
        </w:rPr>
      </w:r>
      <w:r>
        <w:rPr>
          <w:webHidden/>
        </w:rPr>
        <w:fldChar w:fldCharType="separate"/>
      </w:r>
      <w:ins w:id="396" w:author="CATT-Ming" w:date="2022-05-24T12:28:00Z">
        <w:r>
          <w:rPr>
            <w:webHidden/>
          </w:rPr>
          <w:t>54</w:t>
        </w:r>
        <w:r>
          <w:rPr>
            <w:webHidden/>
          </w:rPr>
          <w:fldChar w:fldCharType="end"/>
        </w:r>
        <w:r w:rsidRPr="00E97A89">
          <w:rPr>
            <w:rStyle w:val="Hyperlink"/>
          </w:rPr>
          <w:fldChar w:fldCharType="end"/>
        </w:r>
      </w:ins>
    </w:p>
    <w:p w14:paraId="55B34BF0" w14:textId="77777777" w:rsidR="00BB1CA2" w:rsidRDefault="00BB1CA2">
      <w:pPr>
        <w:pStyle w:val="TOC4"/>
        <w:rPr>
          <w:ins w:id="397" w:author="CATT-Ming" w:date="2022-05-24T12:28:00Z"/>
          <w:rFonts w:asciiTheme="minorHAnsi" w:eastAsiaTheme="minorEastAsia" w:hAnsiTheme="minorHAnsi" w:cstheme="minorBidi"/>
          <w:sz w:val="22"/>
          <w:szCs w:val="22"/>
          <w:lang w:val="en-US" w:eastAsia="zh-CN"/>
        </w:rPr>
      </w:pPr>
      <w:ins w:id="398" w:author="CATT-Ming" w:date="2022-05-24T12:28:00Z">
        <w:r w:rsidRPr="00E97A89">
          <w:rPr>
            <w:rStyle w:val="Hyperlink"/>
          </w:rPr>
          <w:fldChar w:fldCharType="begin"/>
        </w:r>
        <w:r w:rsidRPr="00E97A89">
          <w:rPr>
            <w:rStyle w:val="Hyperlink"/>
          </w:rPr>
          <w:instrText xml:space="preserve"> </w:instrText>
        </w:r>
        <w:r>
          <w:instrText>HYPERLINK \l "_Toc104287834"</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14</w:t>
        </w:r>
        <w:r w:rsidRPr="00E97A89">
          <w:rPr>
            <w:rStyle w:val="Hyperlink"/>
          </w:rPr>
          <w:t>.</w:t>
        </w:r>
        <w:r w:rsidRPr="00E97A89">
          <w:rPr>
            <w:rStyle w:val="Hyperlink"/>
            <w:lang w:eastAsia="zh-CN"/>
          </w:rPr>
          <w:t>3</w:t>
        </w:r>
        <w:r w:rsidRPr="00E97A89">
          <w:rPr>
            <w:rStyle w:val="Hyperlink"/>
          </w:rPr>
          <w:t>.</w:t>
        </w:r>
        <w:r w:rsidRPr="00E97A89">
          <w:rPr>
            <w:rStyle w:val="Hyperlink"/>
            <w:rFonts w:eastAsia="DengXian"/>
            <w:lang w:eastAsia="zh-CN"/>
          </w:rPr>
          <w:t>2</w:t>
        </w:r>
        <w:r>
          <w:rPr>
            <w:rFonts w:asciiTheme="minorHAnsi" w:eastAsiaTheme="minorEastAsia" w:hAnsiTheme="minorHAnsi" w:cstheme="minorBidi"/>
            <w:sz w:val="22"/>
            <w:szCs w:val="22"/>
            <w:lang w:val="en-US" w:eastAsia="zh-CN"/>
          </w:rPr>
          <w:tab/>
        </w:r>
        <w:r w:rsidRPr="00E97A89">
          <w:rPr>
            <w:rStyle w:val="Hyperlink"/>
            <w:rFonts w:eastAsia="DengXian"/>
            <w:lang w:eastAsia="zh-CN"/>
          </w:rPr>
          <w:t>User unaware positioning</w:t>
        </w:r>
        <w:r>
          <w:rPr>
            <w:webHidden/>
          </w:rPr>
          <w:tab/>
        </w:r>
        <w:r>
          <w:rPr>
            <w:webHidden/>
          </w:rPr>
          <w:fldChar w:fldCharType="begin"/>
        </w:r>
        <w:r>
          <w:rPr>
            <w:webHidden/>
          </w:rPr>
          <w:instrText xml:space="preserve"> PAGEREF _Toc104287834 \h </w:instrText>
        </w:r>
      </w:ins>
      <w:r>
        <w:rPr>
          <w:webHidden/>
        </w:rPr>
      </w:r>
      <w:r>
        <w:rPr>
          <w:webHidden/>
        </w:rPr>
        <w:fldChar w:fldCharType="separate"/>
      </w:r>
      <w:ins w:id="399" w:author="CATT-Ming" w:date="2022-05-24T12:28:00Z">
        <w:r>
          <w:rPr>
            <w:webHidden/>
          </w:rPr>
          <w:t>55</w:t>
        </w:r>
        <w:r>
          <w:rPr>
            <w:webHidden/>
          </w:rPr>
          <w:fldChar w:fldCharType="end"/>
        </w:r>
        <w:r w:rsidRPr="00E97A89">
          <w:rPr>
            <w:rStyle w:val="Hyperlink"/>
          </w:rPr>
          <w:fldChar w:fldCharType="end"/>
        </w:r>
      </w:ins>
    </w:p>
    <w:p w14:paraId="5A7506BC" w14:textId="77777777" w:rsidR="00BB1CA2" w:rsidRDefault="00BB1CA2">
      <w:pPr>
        <w:pStyle w:val="TOC3"/>
        <w:rPr>
          <w:ins w:id="400" w:author="CATT-Ming" w:date="2022-05-24T12:28:00Z"/>
          <w:rFonts w:asciiTheme="minorHAnsi" w:eastAsiaTheme="minorEastAsia" w:hAnsiTheme="minorHAnsi" w:cstheme="minorBidi"/>
          <w:sz w:val="22"/>
          <w:szCs w:val="22"/>
          <w:lang w:val="en-US" w:eastAsia="zh-CN"/>
        </w:rPr>
      </w:pPr>
      <w:ins w:id="401" w:author="CATT-Ming" w:date="2022-05-24T12:28:00Z">
        <w:r w:rsidRPr="00E97A89">
          <w:rPr>
            <w:rStyle w:val="Hyperlink"/>
          </w:rPr>
          <w:fldChar w:fldCharType="begin"/>
        </w:r>
        <w:r w:rsidRPr="00E97A89">
          <w:rPr>
            <w:rStyle w:val="Hyperlink"/>
          </w:rPr>
          <w:instrText xml:space="preserve"> </w:instrText>
        </w:r>
        <w:r>
          <w:instrText>HYPERLINK \l "_Toc104287835"</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14</w:t>
        </w:r>
        <w:r w:rsidRPr="00E97A89">
          <w:rPr>
            <w:rStyle w:val="Hyperlink"/>
          </w:rPr>
          <w:t>.4</w:t>
        </w:r>
        <w:r>
          <w:rPr>
            <w:rFonts w:asciiTheme="minorHAnsi" w:eastAsiaTheme="minorEastAsia" w:hAnsiTheme="minorHAnsi" w:cstheme="minorBidi"/>
            <w:sz w:val="22"/>
            <w:szCs w:val="22"/>
            <w:lang w:val="en-US" w:eastAsia="zh-CN"/>
          </w:rPr>
          <w:tab/>
        </w:r>
        <w:r w:rsidRPr="00E97A89">
          <w:rPr>
            <w:rStyle w:val="Hyperlink"/>
          </w:rPr>
          <w:t>Impacts on services, entities, and interfaces</w:t>
        </w:r>
        <w:r>
          <w:rPr>
            <w:webHidden/>
          </w:rPr>
          <w:tab/>
        </w:r>
        <w:r>
          <w:rPr>
            <w:webHidden/>
          </w:rPr>
          <w:fldChar w:fldCharType="begin"/>
        </w:r>
        <w:r>
          <w:rPr>
            <w:webHidden/>
          </w:rPr>
          <w:instrText xml:space="preserve"> PAGEREF _Toc104287835 \h </w:instrText>
        </w:r>
      </w:ins>
      <w:r>
        <w:rPr>
          <w:webHidden/>
        </w:rPr>
      </w:r>
      <w:r>
        <w:rPr>
          <w:webHidden/>
        </w:rPr>
        <w:fldChar w:fldCharType="separate"/>
      </w:r>
      <w:ins w:id="402" w:author="CATT-Ming" w:date="2022-05-24T12:28:00Z">
        <w:r>
          <w:rPr>
            <w:webHidden/>
          </w:rPr>
          <w:t>56</w:t>
        </w:r>
        <w:r>
          <w:rPr>
            <w:webHidden/>
          </w:rPr>
          <w:fldChar w:fldCharType="end"/>
        </w:r>
        <w:r w:rsidRPr="00E97A89">
          <w:rPr>
            <w:rStyle w:val="Hyperlink"/>
          </w:rPr>
          <w:fldChar w:fldCharType="end"/>
        </w:r>
      </w:ins>
    </w:p>
    <w:p w14:paraId="56903E40" w14:textId="77777777" w:rsidR="00BB1CA2" w:rsidRDefault="00BB1CA2">
      <w:pPr>
        <w:pStyle w:val="TOC2"/>
        <w:rPr>
          <w:ins w:id="403" w:author="CATT-Ming" w:date="2022-05-24T12:28:00Z"/>
          <w:rFonts w:asciiTheme="minorHAnsi" w:eastAsiaTheme="minorEastAsia" w:hAnsiTheme="minorHAnsi" w:cstheme="minorBidi"/>
          <w:sz w:val="22"/>
          <w:szCs w:val="22"/>
          <w:lang w:val="en-US" w:eastAsia="zh-CN"/>
        </w:rPr>
      </w:pPr>
      <w:ins w:id="404" w:author="CATT-Ming" w:date="2022-05-24T12:28:00Z">
        <w:r w:rsidRPr="00E97A89">
          <w:rPr>
            <w:rStyle w:val="Hyperlink"/>
          </w:rPr>
          <w:fldChar w:fldCharType="begin"/>
        </w:r>
        <w:r w:rsidRPr="00E97A89">
          <w:rPr>
            <w:rStyle w:val="Hyperlink"/>
          </w:rPr>
          <w:instrText xml:space="preserve"> </w:instrText>
        </w:r>
        <w:r>
          <w:instrText>HYPERLINK \l "_Toc104287836"</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15</w:t>
        </w:r>
        <w:r>
          <w:rPr>
            <w:rFonts w:asciiTheme="minorHAnsi" w:eastAsiaTheme="minorEastAsia" w:hAnsiTheme="minorHAnsi" w:cstheme="minorBidi"/>
            <w:sz w:val="22"/>
            <w:szCs w:val="22"/>
            <w:lang w:val="en-US" w:eastAsia="zh-CN"/>
          </w:rPr>
          <w:tab/>
        </w:r>
        <w:r w:rsidRPr="00E97A89">
          <w:rPr>
            <w:rStyle w:val="Hyperlink"/>
          </w:rPr>
          <w:t>Solution #</w:t>
        </w:r>
        <w:r w:rsidRPr="00E97A89">
          <w:rPr>
            <w:rStyle w:val="Hyperlink"/>
            <w:lang w:eastAsia="zh-CN"/>
          </w:rPr>
          <w:t>15</w:t>
        </w:r>
        <w:r w:rsidRPr="00E97A89">
          <w:rPr>
            <w:rStyle w:val="Hyperlink"/>
          </w:rPr>
          <w:t>: PRU assisted LCS architecture and procedure</w:t>
        </w:r>
        <w:r>
          <w:rPr>
            <w:webHidden/>
          </w:rPr>
          <w:tab/>
        </w:r>
        <w:r>
          <w:rPr>
            <w:webHidden/>
          </w:rPr>
          <w:fldChar w:fldCharType="begin"/>
        </w:r>
        <w:r>
          <w:rPr>
            <w:webHidden/>
          </w:rPr>
          <w:instrText xml:space="preserve"> PAGEREF _Toc104287836 \h </w:instrText>
        </w:r>
      </w:ins>
      <w:r>
        <w:rPr>
          <w:webHidden/>
        </w:rPr>
      </w:r>
      <w:r>
        <w:rPr>
          <w:webHidden/>
        </w:rPr>
        <w:fldChar w:fldCharType="separate"/>
      </w:r>
      <w:ins w:id="405" w:author="CATT-Ming" w:date="2022-05-24T12:28:00Z">
        <w:r>
          <w:rPr>
            <w:webHidden/>
          </w:rPr>
          <w:t>56</w:t>
        </w:r>
        <w:r>
          <w:rPr>
            <w:webHidden/>
          </w:rPr>
          <w:fldChar w:fldCharType="end"/>
        </w:r>
        <w:r w:rsidRPr="00E97A89">
          <w:rPr>
            <w:rStyle w:val="Hyperlink"/>
          </w:rPr>
          <w:fldChar w:fldCharType="end"/>
        </w:r>
      </w:ins>
    </w:p>
    <w:p w14:paraId="76B102ED" w14:textId="77777777" w:rsidR="00BB1CA2" w:rsidRDefault="00BB1CA2">
      <w:pPr>
        <w:pStyle w:val="TOC3"/>
        <w:rPr>
          <w:ins w:id="406" w:author="CATT-Ming" w:date="2022-05-24T12:28:00Z"/>
          <w:rFonts w:asciiTheme="minorHAnsi" w:eastAsiaTheme="minorEastAsia" w:hAnsiTheme="minorHAnsi" w:cstheme="minorBidi"/>
          <w:sz w:val="22"/>
          <w:szCs w:val="22"/>
          <w:lang w:val="en-US" w:eastAsia="zh-CN"/>
        </w:rPr>
      </w:pPr>
      <w:ins w:id="407" w:author="CATT-Ming" w:date="2022-05-24T12:28:00Z">
        <w:r w:rsidRPr="00E97A89">
          <w:rPr>
            <w:rStyle w:val="Hyperlink"/>
          </w:rPr>
          <w:fldChar w:fldCharType="begin"/>
        </w:r>
        <w:r w:rsidRPr="00E97A89">
          <w:rPr>
            <w:rStyle w:val="Hyperlink"/>
          </w:rPr>
          <w:instrText xml:space="preserve"> </w:instrText>
        </w:r>
        <w:r>
          <w:instrText>HYPERLINK \l "_Toc104287837"</w:instrText>
        </w:r>
        <w:r w:rsidRPr="00E97A89">
          <w:rPr>
            <w:rStyle w:val="Hyperlink"/>
          </w:rPr>
          <w:instrText xml:space="preserve"> </w:instrText>
        </w:r>
        <w:r w:rsidRPr="00E97A89">
          <w:rPr>
            <w:rStyle w:val="Hyperlink"/>
          </w:rPr>
          <w:fldChar w:fldCharType="separate"/>
        </w:r>
        <w:r w:rsidRPr="00E97A89">
          <w:rPr>
            <w:rStyle w:val="Hyperlink"/>
            <w:lang w:eastAsia="ko-KR"/>
          </w:rPr>
          <w:t>6.</w:t>
        </w:r>
        <w:r w:rsidRPr="00E97A89">
          <w:rPr>
            <w:rStyle w:val="Hyperlink"/>
            <w:lang w:eastAsia="zh-CN"/>
          </w:rPr>
          <w:t>15</w:t>
        </w:r>
        <w:r w:rsidRPr="00E97A89">
          <w:rPr>
            <w:rStyle w:val="Hyperlink"/>
            <w:lang w:eastAsia="ko-KR"/>
          </w:rPr>
          <w:t>.1</w:t>
        </w:r>
        <w:r>
          <w:rPr>
            <w:rFonts w:asciiTheme="minorHAnsi" w:eastAsiaTheme="minorEastAsia" w:hAnsiTheme="minorHAnsi" w:cstheme="minorBidi"/>
            <w:sz w:val="22"/>
            <w:szCs w:val="22"/>
            <w:lang w:val="en-US" w:eastAsia="zh-CN"/>
          </w:rPr>
          <w:tab/>
        </w:r>
        <w:r w:rsidRPr="00E97A89">
          <w:rPr>
            <w:rStyle w:val="Hyperlink"/>
            <w:lang w:eastAsia="ko-KR"/>
          </w:rPr>
          <w:t>Introduction</w:t>
        </w:r>
        <w:r>
          <w:rPr>
            <w:webHidden/>
          </w:rPr>
          <w:tab/>
        </w:r>
        <w:r>
          <w:rPr>
            <w:webHidden/>
          </w:rPr>
          <w:fldChar w:fldCharType="begin"/>
        </w:r>
        <w:r>
          <w:rPr>
            <w:webHidden/>
          </w:rPr>
          <w:instrText xml:space="preserve"> PAGEREF _Toc104287837 \h </w:instrText>
        </w:r>
      </w:ins>
      <w:r>
        <w:rPr>
          <w:webHidden/>
        </w:rPr>
      </w:r>
      <w:r>
        <w:rPr>
          <w:webHidden/>
        </w:rPr>
        <w:fldChar w:fldCharType="separate"/>
      </w:r>
      <w:ins w:id="408" w:author="CATT-Ming" w:date="2022-05-24T12:28:00Z">
        <w:r>
          <w:rPr>
            <w:webHidden/>
          </w:rPr>
          <w:t>56</w:t>
        </w:r>
        <w:r>
          <w:rPr>
            <w:webHidden/>
          </w:rPr>
          <w:fldChar w:fldCharType="end"/>
        </w:r>
        <w:r w:rsidRPr="00E97A89">
          <w:rPr>
            <w:rStyle w:val="Hyperlink"/>
          </w:rPr>
          <w:fldChar w:fldCharType="end"/>
        </w:r>
      </w:ins>
    </w:p>
    <w:p w14:paraId="7FCA2A97" w14:textId="77777777" w:rsidR="00BB1CA2" w:rsidRDefault="00BB1CA2">
      <w:pPr>
        <w:pStyle w:val="TOC3"/>
        <w:rPr>
          <w:ins w:id="409" w:author="CATT-Ming" w:date="2022-05-24T12:28:00Z"/>
          <w:rFonts w:asciiTheme="minorHAnsi" w:eastAsiaTheme="minorEastAsia" w:hAnsiTheme="minorHAnsi" w:cstheme="minorBidi"/>
          <w:sz w:val="22"/>
          <w:szCs w:val="22"/>
          <w:lang w:val="en-US" w:eastAsia="zh-CN"/>
        </w:rPr>
      </w:pPr>
      <w:ins w:id="410" w:author="CATT-Ming" w:date="2022-05-24T12:28:00Z">
        <w:r w:rsidRPr="00E97A89">
          <w:rPr>
            <w:rStyle w:val="Hyperlink"/>
          </w:rPr>
          <w:fldChar w:fldCharType="begin"/>
        </w:r>
        <w:r w:rsidRPr="00E97A89">
          <w:rPr>
            <w:rStyle w:val="Hyperlink"/>
          </w:rPr>
          <w:instrText xml:space="preserve"> </w:instrText>
        </w:r>
        <w:r>
          <w:instrText>HYPERLINK \l "_Toc104287838"</w:instrText>
        </w:r>
        <w:r w:rsidRPr="00E97A89">
          <w:rPr>
            <w:rStyle w:val="Hyperlink"/>
          </w:rPr>
          <w:instrText xml:space="preserve"> </w:instrText>
        </w:r>
        <w:r w:rsidRPr="00E97A89">
          <w:rPr>
            <w:rStyle w:val="Hyperlink"/>
          </w:rPr>
          <w:fldChar w:fldCharType="separate"/>
        </w:r>
        <w:r w:rsidRPr="00E97A89">
          <w:rPr>
            <w:rStyle w:val="Hyperlink"/>
            <w:lang w:eastAsia="ko-KR"/>
          </w:rPr>
          <w:t>6.</w:t>
        </w:r>
        <w:r w:rsidRPr="00E97A89">
          <w:rPr>
            <w:rStyle w:val="Hyperlink"/>
            <w:lang w:eastAsia="zh-CN"/>
          </w:rPr>
          <w:t>15</w:t>
        </w:r>
        <w:r w:rsidRPr="00E97A89">
          <w:rPr>
            <w:rStyle w:val="Hyperlink"/>
            <w:lang w:eastAsia="ko-KR"/>
          </w:rPr>
          <w:t>.2</w:t>
        </w:r>
        <w:r>
          <w:rPr>
            <w:rFonts w:asciiTheme="minorHAnsi" w:eastAsiaTheme="minorEastAsia" w:hAnsiTheme="minorHAnsi" w:cstheme="minorBidi"/>
            <w:sz w:val="22"/>
            <w:szCs w:val="22"/>
            <w:lang w:val="en-US" w:eastAsia="zh-CN"/>
          </w:rPr>
          <w:tab/>
        </w:r>
        <w:r w:rsidRPr="00E97A89">
          <w:rPr>
            <w:rStyle w:val="Hyperlink"/>
            <w:lang w:eastAsia="ko-KR"/>
          </w:rPr>
          <w:t>Functional Description</w:t>
        </w:r>
        <w:r>
          <w:rPr>
            <w:webHidden/>
          </w:rPr>
          <w:tab/>
        </w:r>
        <w:r>
          <w:rPr>
            <w:webHidden/>
          </w:rPr>
          <w:fldChar w:fldCharType="begin"/>
        </w:r>
        <w:r>
          <w:rPr>
            <w:webHidden/>
          </w:rPr>
          <w:instrText xml:space="preserve"> PAGEREF _Toc104287838 \h </w:instrText>
        </w:r>
      </w:ins>
      <w:r>
        <w:rPr>
          <w:webHidden/>
        </w:rPr>
      </w:r>
      <w:r>
        <w:rPr>
          <w:webHidden/>
        </w:rPr>
        <w:fldChar w:fldCharType="separate"/>
      </w:r>
      <w:ins w:id="411" w:author="CATT-Ming" w:date="2022-05-24T12:28:00Z">
        <w:r>
          <w:rPr>
            <w:webHidden/>
          </w:rPr>
          <w:t>56</w:t>
        </w:r>
        <w:r>
          <w:rPr>
            <w:webHidden/>
          </w:rPr>
          <w:fldChar w:fldCharType="end"/>
        </w:r>
        <w:r w:rsidRPr="00E97A89">
          <w:rPr>
            <w:rStyle w:val="Hyperlink"/>
          </w:rPr>
          <w:fldChar w:fldCharType="end"/>
        </w:r>
      </w:ins>
    </w:p>
    <w:p w14:paraId="09D0E3A9" w14:textId="77777777" w:rsidR="00BB1CA2" w:rsidRDefault="00BB1CA2">
      <w:pPr>
        <w:pStyle w:val="TOC4"/>
        <w:rPr>
          <w:ins w:id="412" w:author="CATT-Ming" w:date="2022-05-24T12:28:00Z"/>
          <w:rFonts w:asciiTheme="minorHAnsi" w:eastAsiaTheme="minorEastAsia" w:hAnsiTheme="minorHAnsi" w:cstheme="minorBidi"/>
          <w:sz w:val="22"/>
          <w:szCs w:val="22"/>
          <w:lang w:val="en-US" w:eastAsia="zh-CN"/>
        </w:rPr>
      </w:pPr>
      <w:ins w:id="413" w:author="CATT-Ming" w:date="2022-05-24T12:28:00Z">
        <w:r w:rsidRPr="00E97A89">
          <w:rPr>
            <w:rStyle w:val="Hyperlink"/>
          </w:rPr>
          <w:fldChar w:fldCharType="begin"/>
        </w:r>
        <w:r w:rsidRPr="00E97A89">
          <w:rPr>
            <w:rStyle w:val="Hyperlink"/>
          </w:rPr>
          <w:instrText xml:space="preserve"> </w:instrText>
        </w:r>
        <w:r>
          <w:instrText>HYPERLINK \l "_Toc104287839"</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15</w:t>
        </w:r>
        <w:r w:rsidRPr="00E97A89">
          <w:rPr>
            <w:rStyle w:val="Hyperlink"/>
          </w:rPr>
          <w:t>.2.1</w:t>
        </w:r>
        <w:r>
          <w:rPr>
            <w:rFonts w:asciiTheme="minorHAnsi" w:eastAsiaTheme="minorEastAsia" w:hAnsiTheme="minorHAnsi" w:cstheme="minorBidi"/>
            <w:sz w:val="22"/>
            <w:szCs w:val="22"/>
            <w:lang w:val="en-US" w:eastAsia="zh-CN"/>
          </w:rPr>
          <w:tab/>
        </w:r>
        <w:r w:rsidRPr="00E97A89">
          <w:rPr>
            <w:rStyle w:val="Hyperlink"/>
          </w:rPr>
          <w:t>PRU Information</w:t>
        </w:r>
        <w:r>
          <w:rPr>
            <w:webHidden/>
          </w:rPr>
          <w:tab/>
        </w:r>
        <w:r>
          <w:rPr>
            <w:webHidden/>
          </w:rPr>
          <w:fldChar w:fldCharType="begin"/>
        </w:r>
        <w:r>
          <w:rPr>
            <w:webHidden/>
          </w:rPr>
          <w:instrText xml:space="preserve"> PAGEREF _Toc104287839 \h </w:instrText>
        </w:r>
      </w:ins>
      <w:r>
        <w:rPr>
          <w:webHidden/>
        </w:rPr>
      </w:r>
      <w:r>
        <w:rPr>
          <w:webHidden/>
        </w:rPr>
        <w:fldChar w:fldCharType="separate"/>
      </w:r>
      <w:ins w:id="414" w:author="CATT-Ming" w:date="2022-05-24T12:28:00Z">
        <w:r>
          <w:rPr>
            <w:webHidden/>
          </w:rPr>
          <w:t>56</w:t>
        </w:r>
        <w:r>
          <w:rPr>
            <w:webHidden/>
          </w:rPr>
          <w:fldChar w:fldCharType="end"/>
        </w:r>
        <w:r w:rsidRPr="00E97A89">
          <w:rPr>
            <w:rStyle w:val="Hyperlink"/>
          </w:rPr>
          <w:fldChar w:fldCharType="end"/>
        </w:r>
      </w:ins>
    </w:p>
    <w:p w14:paraId="2DBA872A" w14:textId="77777777" w:rsidR="00BB1CA2" w:rsidRDefault="00BB1CA2">
      <w:pPr>
        <w:pStyle w:val="TOC4"/>
        <w:rPr>
          <w:ins w:id="415" w:author="CATT-Ming" w:date="2022-05-24T12:28:00Z"/>
          <w:rFonts w:asciiTheme="minorHAnsi" w:eastAsiaTheme="minorEastAsia" w:hAnsiTheme="minorHAnsi" w:cstheme="minorBidi"/>
          <w:sz w:val="22"/>
          <w:szCs w:val="22"/>
          <w:lang w:val="en-US" w:eastAsia="zh-CN"/>
        </w:rPr>
      </w:pPr>
      <w:ins w:id="416" w:author="CATT-Ming" w:date="2022-05-24T12:28:00Z">
        <w:r w:rsidRPr="00E97A89">
          <w:rPr>
            <w:rStyle w:val="Hyperlink"/>
          </w:rPr>
          <w:fldChar w:fldCharType="begin"/>
        </w:r>
        <w:r w:rsidRPr="00E97A89">
          <w:rPr>
            <w:rStyle w:val="Hyperlink"/>
          </w:rPr>
          <w:instrText xml:space="preserve"> </w:instrText>
        </w:r>
        <w:r>
          <w:instrText>HYPERLINK \l "_Toc104287840"</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15</w:t>
        </w:r>
        <w:r w:rsidRPr="00E97A89">
          <w:rPr>
            <w:rStyle w:val="Hyperlink"/>
          </w:rPr>
          <w:t>.2.2</w:t>
        </w:r>
        <w:r>
          <w:rPr>
            <w:rFonts w:asciiTheme="minorHAnsi" w:eastAsiaTheme="minorEastAsia" w:hAnsiTheme="minorHAnsi" w:cstheme="minorBidi"/>
            <w:sz w:val="22"/>
            <w:szCs w:val="22"/>
            <w:lang w:val="en-US" w:eastAsia="zh-CN"/>
          </w:rPr>
          <w:tab/>
        </w:r>
        <w:r w:rsidRPr="00E97A89">
          <w:rPr>
            <w:rStyle w:val="Hyperlink"/>
          </w:rPr>
          <w:t>PRU Information Acquisition</w:t>
        </w:r>
        <w:r>
          <w:rPr>
            <w:webHidden/>
          </w:rPr>
          <w:tab/>
        </w:r>
        <w:r>
          <w:rPr>
            <w:webHidden/>
          </w:rPr>
          <w:fldChar w:fldCharType="begin"/>
        </w:r>
        <w:r>
          <w:rPr>
            <w:webHidden/>
          </w:rPr>
          <w:instrText xml:space="preserve"> PAGEREF _Toc104287840 \h </w:instrText>
        </w:r>
      </w:ins>
      <w:r>
        <w:rPr>
          <w:webHidden/>
        </w:rPr>
      </w:r>
      <w:r>
        <w:rPr>
          <w:webHidden/>
        </w:rPr>
        <w:fldChar w:fldCharType="separate"/>
      </w:r>
      <w:ins w:id="417" w:author="CATT-Ming" w:date="2022-05-24T12:28:00Z">
        <w:r>
          <w:rPr>
            <w:webHidden/>
          </w:rPr>
          <w:t>57</w:t>
        </w:r>
        <w:r>
          <w:rPr>
            <w:webHidden/>
          </w:rPr>
          <w:fldChar w:fldCharType="end"/>
        </w:r>
        <w:r w:rsidRPr="00E97A89">
          <w:rPr>
            <w:rStyle w:val="Hyperlink"/>
          </w:rPr>
          <w:fldChar w:fldCharType="end"/>
        </w:r>
      </w:ins>
    </w:p>
    <w:p w14:paraId="67E015A5" w14:textId="77777777" w:rsidR="00BB1CA2" w:rsidRDefault="00BB1CA2">
      <w:pPr>
        <w:pStyle w:val="TOC4"/>
        <w:rPr>
          <w:ins w:id="418" w:author="CATT-Ming" w:date="2022-05-24T12:28:00Z"/>
          <w:rFonts w:asciiTheme="minorHAnsi" w:eastAsiaTheme="minorEastAsia" w:hAnsiTheme="minorHAnsi" w:cstheme="minorBidi"/>
          <w:sz w:val="22"/>
          <w:szCs w:val="22"/>
          <w:lang w:val="en-US" w:eastAsia="zh-CN"/>
        </w:rPr>
      </w:pPr>
      <w:ins w:id="419" w:author="CATT-Ming" w:date="2022-05-24T12:28:00Z">
        <w:r w:rsidRPr="00E97A89">
          <w:rPr>
            <w:rStyle w:val="Hyperlink"/>
          </w:rPr>
          <w:fldChar w:fldCharType="begin"/>
        </w:r>
        <w:r w:rsidRPr="00E97A89">
          <w:rPr>
            <w:rStyle w:val="Hyperlink"/>
          </w:rPr>
          <w:instrText xml:space="preserve"> </w:instrText>
        </w:r>
        <w:r>
          <w:instrText>HYPERLINK \l "_Toc104287841"</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15</w:t>
        </w:r>
        <w:r w:rsidRPr="00E97A89">
          <w:rPr>
            <w:rStyle w:val="Hyperlink"/>
          </w:rPr>
          <w:t>.2.3</w:t>
        </w:r>
        <w:r>
          <w:rPr>
            <w:rFonts w:asciiTheme="minorHAnsi" w:eastAsiaTheme="minorEastAsia" w:hAnsiTheme="minorHAnsi" w:cstheme="minorBidi"/>
            <w:sz w:val="22"/>
            <w:szCs w:val="22"/>
            <w:lang w:val="en-US" w:eastAsia="zh-CN"/>
          </w:rPr>
          <w:tab/>
        </w:r>
        <w:r w:rsidRPr="00E97A89">
          <w:rPr>
            <w:rStyle w:val="Hyperlink"/>
          </w:rPr>
          <w:t>PRU (de)/Activation</w:t>
        </w:r>
        <w:r>
          <w:rPr>
            <w:webHidden/>
          </w:rPr>
          <w:tab/>
        </w:r>
        <w:r>
          <w:rPr>
            <w:webHidden/>
          </w:rPr>
          <w:fldChar w:fldCharType="begin"/>
        </w:r>
        <w:r>
          <w:rPr>
            <w:webHidden/>
          </w:rPr>
          <w:instrText xml:space="preserve"> PAGEREF _Toc104287841 \h </w:instrText>
        </w:r>
      </w:ins>
      <w:r>
        <w:rPr>
          <w:webHidden/>
        </w:rPr>
      </w:r>
      <w:r>
        <w:rPr>
          <w:webHidden/>
        </w:rPr>
        <w:fldChar w:fldCharType="separate"/>
      </w:r>
      <w:ins w:id="420" w:author="CATT-Ming" w:date="2022-05-24T12:28:00Z">
        <w:r>
          <w:rPr>
            <w:webHidden/>
          </w:rPr>
          <w:t>57</w:t>
        </w:r>
        <w:r>
          <w:rPr>
            <w:webHidden/>
          </w:rPr>
          <w:fldChar w:fldCharType="end"/>
        </w:r>
        <w:r w:rsidRPr="00E97A89">
          <w:rPr>
            <w:rStyle w:val="Hyperlink"/>
          </w:rPr>
          <w:fldChar w:fldCharType="end"/>
        </w:r>
      </w:ins>
    </w:p>
    <w:p w14:paraId="1AAB4E69" w14:textId="77777777" w:rsidR="00BB1CA2" w:rsidRDefault="00BB1CA2">
      <w:pPr>
        <w:pStyle w:val="TOC4"/>
        <w:rPr>
          <w:ins w:id="421" w:author="CATT-Ming" w:date="2022-05-24T12:28:00Z"/>
          <w:rFonts w:asciiTheme="minorHAnsi" w:eastAsiaTheme="minorEastAsia" w:hAnsiTheme="minorHAnsi" w:cstheme="minorBidi"/>
          <w:sz w:val="22"/>
          <w:szCs w:val="22"/>
          <w:lang w:val="en-US" w:eastAsia="zh-CN"/>
        </w:rPr>
      </w:pPr>
      <w:ins w:id="422" w:author="CATT-Ming" w:date="2022-05-24T12:28:00Z">
        <w:r w:rsidRPr="00E97A89">
          <w:rPr>
            <w:rStyle w:val="Hyperlink"/>
          </w:rPr>
          <w:fldChar w:fldCharType="begin"/>
        </w:r>
        <w:r w:rsidRPr="00E97A89">
          <w:rPr>
            <w:rStyle w:val="Hyperlink"/>
          </w:rPr>
          <w:instrText xml:space="preserve"> </w:instrText>
        </w:r>
        <w:r>
          <w:instrText>HYPERLINK \l "_Toc104287842"</w:instrText>
        </w:r>
        <w:r w:rsidRPr="00E97A89">
          <w:rPr>
            <w:rStyle w:val="Hyperlink"/>
          </w:rPr>
          <w:instrText xml:space="preserve"> </w:instrText>
        </w:r>
        <w:r w:rsidRPr="00E97A89">
          <w:rPr>
            <w:rStyle w:val="Hyperlink"/>
          </w:rPr>
          <w:fldChar w:fldCharType="separate"/>
        </w:r>
        <w:r w:rsidRPr="00E97A89">
          <w:rPr>
            <w:rStyle w:val="Hyperlink"/>
          </w:rPr>
          <w:t>6.15.2.4</w:t>
        </w:r>
        <w:r>
          <w:rPr>
            <w:rFonts w:asciiTheme="minorHAnsi" w:eastAsiaTheme="minorEastAsia" w:hAnsiTheme="minorHAnsi" w:cstheme="minorBidi"/>
            <w:sz w:val="22"/>
            <w:szCs w:val="22"/>
            <w:lang w:val="en-US" w:eastAsia="zh-CN"/>
          </w:rPr>
          <w:tab/>
        </w:r>
        <w:r w:rsidRPr="00E97A89">
          <w:rPr>
            <w:rStyle w:val="Hyperlink"/>
          </w:rPr>
          <w:t>CM-IDLE/RRC-Inactive PRU(s) Utilization</w:t>
        </w:r>
        <w:r>
          <w:rPr>
            <w:webHidden/>
          </w:rPr>
          <w:tab/>
        </w:r>
        <w:r>
          <w:rPr>
            <w:webHidden/>
          </w:rPr>
          <w:fldChar w:fldCharType="begin"/>
        </w:r>
        <w:r>
          <w:rPr>
            <w:webHidden/>
          </w:rPr>
          <w:instrText xml:space="preserve"> PAGEREF _Toc104287842 \h </w:instrText>
        </w:r>
      </w:ins>
      <w:r>
        <w:rPr>
          <w:webHidden/>
        </w:rPr>
      </w:r>
      <w:r>
        <w:rPr>
          <w:webHidden/>
        </w:rPr>
        <w:fldChar w:fldCharType="separate"/>
      </w:r>
      <w:ins w:id="423" w:author="CATT-Ming" w:date="2022-05-24T12:28:00Z">
        <w:r>
          <w:rPr>
            <w:webHidden/>
          </w:rPr>
          <w:t>57</w:t>
        </w:r>
        <w:r>
          <w:rPr>
            <w:webHidden/>
          </w:rPr>
          <w:fldChar w:fldCharType="end"/>
        </w:r>
        <w:r w:rsidRPr="00E97A89">
          <w:rPr>
            <w:rStyle w:val="Hyperlink"/>
          </w:rPr>
          <w:fldChar w:fldCharType="end"/>
        </w:r>
      </w:ins>
    </w:p>
    <w:p w14:paraId="38EBC219" w14:textId="77777777" w:rsidR="00BB1CA2" w:rsidRDefault="00BB1CA2">
      <w:pPr>
        <w:pStyle w:val="TOC3"/>
        <w:rPr>
          <w:ins w:id="424" w:author="CATT-Ming" w:date="2022-05-24T12:28:00Z"/>
          <w:rFonts w:asciiTheme="minorHAnsi" w:eastAsiaTheme="minorEastAsia" w:hAnsiTheme="minorHAnsi" w:cstheme="minorBidi"/>
          <w:sz w:val="22"/>
          <w:szCs w:val="22"/>
          <w:lang w:val="en-US" w:eastAsia="zh-CN"/>
        </w:rPr>
      </w:pPr>
      <w:ins w:id="425" w:author="CATT-Ming" w:date="2022-05-24T12:28:00Z">
        <w:r w:rsidRPr="00E97A89">
          <w:rPr>
            <w:rStyle w:val="Hyperlink"/>
          </w:rPr>
          <w:fldChar w:fldCharType="begin"/>
        </w:r>
        <w:r w:rsidRPr="00E97A89">
          <w:rPr>
            <w:rStyle w:val="Hyperlink"/>
          </w:rPr>
          <w:instrText xml:space="preserve"> </w:instrText>
        </w:r>
        <w:r>
          <w:instrText>HYPERLINK \l "_Toc104287843"</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15</w:t>
        </w:r>
        <w:r w:rsidRPr="00E97A89">
          <w:rPr>
            <w:rStyle w:val="Hyperlink"/>
          </w:rPr>
          <w:t>.3</w:t>
        </w:r>
        <w:r>
          <w:rPr>
            <w:rFonts w:asciiTheme="minorHAnsi" w:eastAsiaTheme="minorEastAsia" w:hAnsiTheme="minorHAnsi" w:cstheme="minorBidi"/>
            <w:sz w:val="22"/>
            <w:szCs w:val="22"/>
            <w:lang w:val="en-US" w:eastAsia="zh-CN"/>
          </w:rPr>
          <w:tab/>
        </w:r>
        <w:r w:rsidRPr="00E97A89">
          <w:rPr>
            <w:rStyle w:val="Hyperlink"/>
          </w:rPr>
          <w:t>Procedures</w:t>
        </w:r>
        <w:r>
          <w:rPr>
            <w:webHidden/>
          </w:rPr>
          <w:tab/>
        </w:r>
        <w:r>
          <w:rPr>
            <w:webHidden/>
          </w:rPr>
          <w:fldChar w:fldCharType="begin"/>
        </w:r>
        <w:r>
          <w:rPr>
            <w:webHidden/>
          </w:rPr>
          <w:instrText xml:space="preserve"> PAGEREF _Toc104287843 \h </w:instrText>
        </w:r>
      </w:ins>
      <w:r>
        <w:rPr>
          <w:webHidden/>
        </w:rPr>
      </w:r>
      <w:r>
        <w:rPr>
          <w:webHidden/>
        </w:rPr>
        <w:fldChar w:fldCharType="separate"/>
      </w:r>
      <w:ins w:id="426" w:author="CATT-Ming" w:date="2022-05-24T12:28:00Z">
        <w:r>
          <w:rPr>
            <w:webHidden/>
          </w:rPr>
          <w:t>57</w:t>
        </w:r>
        <w:r>
          <w:rPr>
            <w:webHidden/>
          </w:rPr>
          <w:fldChar w:fldCharType="end"/>
        </w:r>
        <w:r w:rsidRPr="00E97A89">
          <w:rPr>
            <w:rStyle w:val="Hyperlink"/>
          </w:rPr>
          <w:fldChar w:fldCharType="end"/>
        </w:r>
      </w:ins>
    </w:p>
    <w:p w14:paraId="47821C83" w14:textId="77777777" w:rsidR="00BB1CA2" w:rsidRDefault="00BB1CA2">
      <w:pPr>
        <w:pStyle w:val="TOC4"/>
        <w:rPr>
          <w:ins w:id="427" w:author="CATT-Ming" w:date="2022-05-24T12:28:00Z"/>
          <w:rFonts w:asciiTheme="minorHAnsi" w:eastAsiaTheme="minorEastAsia" w:hAnsiTheme="minorHAnsi" w:cstheme="minorBidi"/>
          <w:sz w:val="22"/>
          <w:szCs w:val="22"/>
          <w:lang w:val="en-US" w:eastAsia="zh-CN"/>
        </w:rPr>
      </w:pPr>
      <w:ins w:id="428" w:author="CATT-Ming" w:date="2022-05-24T12:28:00Z">
        <w:r w:rsidRPr="00E97A89">
          <w:rPr>
            <w:rStyle w:val="Hyperlink"/>
          </w:rPr>
          <w:fldChar w:fldCharType="begin"/>
        </w:r>
        <w:r w:rsidRPr="00E97A89">
          <w:rPr>
            <w:rStyle w:val="Hyperlink"/>
          </w:rPr>
          <w:instrText xml:space="preserve"> </w:instrText>
        </w:r>
        <w:r>
          <w:instrText>HYPERLINK \l "_Toc104287844"</w:instrText>
        </w:r>
        <w:r w:rsidRPr="00E97A89">
          <w:rPr>
            <w:rStyle w:val="Hyperlink"/>
          </w:rPr>
          <w:instrText xml:space="preserve"> </w:instrText>
        </w:r>
        <w:r w:rsidRPr="00E97A89">
          <w:rPr>
            <w:rStyle w:val="Hyperlink"/>
          </w:rPr>
          <w:fldChar w:fldCharType="separate"/>
        </w:r>
        <w:r w:rsidRPr="00E97A89">
          <w:rPr>
            <w:rStyle w:val="Hyperlink"/>
          </w:rPr>
          <w:t>6.15.3.0</w:t>
        </w:r>
        <w:r>
          <w:rPr>
            <w:rFonts w:asciiTheme="minorHAnsi" w:eastAsiaTheme="minorEastAsia" w:hAnsiTheme="minorHAnsi" w:cstheme="minorBidi"/>
            <w:sz w:val="22"/>
            <w:szCs w:val="22"/>
            <w:lang w:val="en-US" w:eastAsia="zh-CN"/>
          </w:rPr>
          <w:tab/>
        </w:r>
        <w:r w:rsidRPr="00E97A89">
          <w:rPr>
            <w:rStyle w:val="Hyperlink"/>
          </w:rPr>
          <w:t>Architecture Assumption</w:t>
        </w:r>
        <w:r>
          <w:rPr>
            <w:webHidden/>
          </w:rPr>
          <w:tab/>
        </w:r>
        <w:r>
          <w:rPr>
            <w:webHidden/>
          </w:rPr>
          <w:fldChar w:fldCharType="begin"/>
        </w:r>
        <w:r>
          <w:rPr>
            <w:webHidden/>
          </w:rPr>
          <w:instrText xml:space="preserve"> PAGEREF _Toc104287844 \h </w:instrText>
        </w:r>
      </w:ins>
      <w:r>
        <w:rPr>
          <w:webHidden/>
        </w:rPr>
      </w:r>
      <w:r>
        <w:rPr>
          <w:webHidden/>
        </w:rPr>
        <w:fldChar w:fldCharType="separate"/>
      </w:r>
      <w:ins w:id="429" w:author="CATT-Ming" w:date="2022-05-24T12:28:00Z">
        <w:r>
          <w:rPr>
            <w:webHidden/>
          </w:rPr>
          <w:t>57</w:t>
        </w:r>
        <w:r>
          <w:rPr>
            <w:webHidden/>
          </w:rPr>
          <w:fldChar w:fldCharType="end"/>
        </w:r>
        <w:r w:rsidRPr="00E97A89">
          <w:rPr>
            <w:rStyle w:val="Hyperlink"/>
          </w:rPr>
          <w:fldChar w:fldCharType="end"/>
        </w:r>
      </w:ins>
    </w:p>
    <w:p w14:paraId="658CA8DA" w14:textId="77777777" w:rsidR="00BB1CA2" w:rsidRDefault="00BB1CA2">
      <w:pPr>
        <w:pStyle w:val="TOC4"/>
        <w:rPr>
          <w:ins w:id="430" w:author="CATT-Ming" w:date="2022-05-24T12:28:00Z"/>
          <w:rFonts w:asciiTheme="minorHAnsi" w:eastAsiaTheme="minorEastAsia" w:hAnsiTheme="minorHAnsi" w:cstheme="minorBidi"/>
          <w:sz w:val="22"/>
          <w:szCs w:val="22"/>
          <w:lang w:val="en-US" w:eastAsia="zh-CN"/>
        </w:rPr>
      </w:pPr>
      <w:ins w:id="431" w:author="CATT-Ming" w:date="2022-05-24T12:28:00Z">
        <w:r w:rsidRPr="00E97A89">
          <w:rPr>
            <w:rStyle w:val="Hyperlink"/>
          </w:rPr>
          <w:fldChar w:fldCharType="begin"/>
        </w:r>
        <w:r w:rsidRPr="00E97A89">
          <w:rPr>
            <w:rStyle w:val="Hyperlink"/>
          </w:rPr>
          <w:instrText xml:space="preserve"> </w:instrText>
        </w:r>
        <w:r>
          <w:instrText>HYPERLINK \l "_Toc104287845"</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en-US"/>
          </w:rPr>
          <w:t>15</w:t>
        </w:r>
        <w:r w:rsidRPr="00E97A89">
          <w:rPr>
            <w:rStyle w:val="Hyperlink"/>
          </w:rPr>
          <w:t>.3.1</w:t>
        </w:r>
        <w:r>
          <w:rPr>
            <w:rFonts w:asciiTheme="minorHAnsi" w:eastAsiaTheme="minorEastAsia" w:hAnsiTheme="minorHAnsi" w:cstheme="minorBidi"/>
            <w:sz w:val="22"/>
            <w:szCs w:val="22"/>
            <w:lang w:val="en-US" w:eastAsia="zh-CN"/>
          </w:rPr>
          <w:tab/>
        </w:r>
        <w:r w:rsidRPr="00E97A89">
          <w:rPr>
            <w:rStyle w:val="Hyperlink"/>
          </w:rPr>
          <w:t>PRU Management</w:t>
        </w:r>
        <w:r>
          <w:rPr>
            <w:webHidden/>
          </w:rPr>
          <w:tab/>
        </w:r>
        <w:r>
          <w:rPr>
            <w:webHidden/>
          </w:rPr>
          <w:fldChar w:fldCharType="begin"/>
        </w:r>
        <w:r>
          <w:rPr>
            <w:webHidden/>
          </w:rPr>
          <w:instrText xml:space="preserve"> PAGEREF _Toc104287845 \h </w:instrText>
        </w:r>
      </w:ins>
      <w:r>
        <w:rPr>
          <w:webHidden/>
        </w:rPr>
      </w:r>
      <w:r>
        <w:rPr>
          <w:webHidden/>
        </w:rPr>
        <w:fldChar w:fldCharType="separate"/>
      </w:r>
      <w:ins w:id="432" w:author="CATT-Ming" w:date="2022-05-24T12:28:00Z">
        <w:r>
          <w:rPr>
            <w:webHidden/>
          </w:rPr>
          <w:t>58</w:t>
        </w:r>
        <w:r>
          <w:rPr>
            <w:webHidden/>
          </w:rPr>
          <w:fldChar w:fldCharType="end"/>
        </w:r>
        <w:r w:rsidRPr="00E97A89">
          <w:rPr>
            <w:rStyle w:val="Hyperlink"/>
          </w:rPr>
          <w:fldChar w:fldCharType="end"/>
        </w:r>
      </w:ins>
    </w:p>
    <w:p w14:paraId="6036962D" w14:textId="77777777" w:rsidR="00BB1CA2" w:rsidRDefault="00BB1CA2">
      <w:pPr>
        <w:pStyle w:val="TOC4"/>
        <w:rPr>
          <w:ins w:id="433" w:author="CATT-Ming" w:date="2022-05-24T12:28:00Z"/>
          <w:rFonts w:asciiTheme="minorHAnsi" w:eastAsiaTheme="minorEastAsia" w:hAnsiTheme="minorHAnsi" w:cstheme="minorBidi"/>
          <w:sz w:val="22"/>
          <w:szCs w:val="22"/>
          <w:lang w:val="en-US" w:eastAsia="zh-CN"/>
        </w:rPr>
      </w:pPr>
      <w:ins w:id="434" w:author="CATT-Ming" w:date="2022-05-24T12:28:00Z">
        <w:r w:rsidRPr="00E97A89">
          <w:rPr>
            <w:rStyle w:val="Hyperlink"/>
          </w:rPr>
          <w:fldChar w:fldCharType="begin"/>
        </w:r>
        <w:r w:rsidRPr="00E97A89">
          <w:rPr>
            <w:rStyle w:val="Hyperlink"/>
          </w:rPr>
          <w:instrText xml:space="preserve"> </w:instrText>
        </w:r>
        <w:r>
          <w:instrText>HYPERLINK \l "_Toc104287846"</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en-US"/>
          </w:rPr>
          <w:t>15</w:t>
        </w:r>
        <w:r w:rsidRPr="00E97A89">
          <w:rPr>
            <w:rStyle w:val="Hyperlink"/>
          </w:rPr>
          <w:t>.3.2</w:t>
        </w:r>
        <w:r>
          <w:rPr>
            <w:rFonts w:asciiTheme="minorHAnsi" w:eastAsiaTheme="minorEastAsia" w:hAnsiTheme="minorHAnsi" w:cstheme="minorBidi"/>
            <w:sz w:val="22"/>
            <w:szCs w:val="22"/>
            <w:lang w:val="en-US" w:eastAsia="zh-CN"/>
          </w:rPr>
          <w:tab/>
        </w:r>
        <w:r w:rsidRPr="00E97A89">
          <w:rPr>
            <w:rStyle w:val="Hyperlink"/>
          </w:rPr>
          <w:t>PRU Activation/Deactivation</w:t>
        </w:r>
        <w:r>
          <w:rPr>
            <w:webHidden/>
          </w:rPr>
          <w:tab/>
        </w:r>
        <w:r>
          <w:rPr>
            <w:webHidden/>
          </w:rPr>
          <w:fldChar w:fldCharType="begin"/>
        </w:r>
        <w:r>
          <w:rPr>
            <w:webHidden/>
          </w:rPr>
          <w:instrText xml:space="preserve"> PAGEREF _Toc104287846 \h </w:instrText>
        </w:r>
      </w:ins>
      <w:r>
        <w:rPr>
          <w:webHidden/>
        </w:rPr>
      </w:r>
      <w:r>
        <w:rPr>
          <w:webHidden/>
        </w:rPr>
        <w:fldChar w:fldCharType="separate"/>
      </w:r>
      <w:ins w:id="435" w:author="CATT-Ming" w:date="2022-05-24T12:28:00Z">
        <w:r>
          <w:rPr>
            <w:webHidden/>
          </w:rPr>
          <w:t>60</w:t>
        </w:r>
        <w:r>
          <w:rPr>
            <w:webHidden/>
          </w:rPr>
          <w:fldChar w:fldCharType="end"/>
        </w:r>
        <w:r w:rsidRPr="00E97A89">
          <w:rPr>
            <w:rStyle w:val="Hyperlink"/>
          </w:rPr>
          <w:fldChar w:fldCharType="end"/>
        </w:r>
      </w:ins>
    </w:p>
    <w:p w14:paraId="292C142A" w14:textId="77777777" w:rsidR="00BB1CA2" w:rsidRDefault="00BB1CA2">
      <w:pPr>
        <w:pStyle w:val="TOC4"/>
        <w:rPr>
          <w:ins w:id="436" w:author="CATT-Ming" w:date="2022-05-24T12:28:00Z"/>
          <w:rFonts w:asciiTheme="minorHAnsi" w:eastAsiaTheme="minorEastAsia" w:hAnsiTheme="minorHAnsi" w:cstheme="minorBidi"/>
          <w:sz w:val="22"/>
          <w:szCs w:val="22"/>
          <w:lang w:val="en-US" w:eastAsia="zh-CN"/>
        </w:rPr>
      </w:pPr>
      <w:ins w:id="437" w:author="CATT-Ming" w:date="2022-05-24T12:28:00Z">
        <w:r w:rsidRPr="00E97A89">
          <w:rPr>
            <w:rStyle w:val="Hyperlink"/>
          </w:rPr>
          <w:fldChar w:fldCharType="begin"/>
        </w:r>
        <w:r w:rsidRPr="00E97A89">
          <w:rPr>
            <w:rStyle w:val="Hyperlink"/>
          </w:rPr>
          <w:instrText xml:space="preserve"> </w:instrText>
        </w:r>
        <w:r>
          <w:instrText>HYPERLINK \l "_Toc104287847"</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en-US"/>
          </w:rPr>
          <w:t>15</w:t>
        </w:r>
        <w:r w:rsidRPr="00E97A89">
          <w:rPr>
            <w:rStyle w:val="Hyperlink"/>
          </w:rPr>
          <w:t>.3.3</w:t>
        </w:r>
        <w:r>
          <w:rPr>
            <w:rFonts w:asciiTheme="minorHAnsi" w:eastAsiaTheme="minorEastAsia" w:hAnsiTheme="minorHAnsi" w:cstheme="minorBidi"/>
            <w:sz w:val="22"/>
            <w:szCs w:val="22"/>
            <w:lang w:val="en-US" w:eastAsia="zh-CN"/>
          </w:rPr>
          <w:tab/>
        </w:r>
        <w:r w:rsidRPr="00E97A89">
          <w:rPr>
            <w:rStyle w:val="Hyperlink"/>
          </w:rPr>
          <w:t>Location service procedure by using PRU(s)</w:t>
        </w:r>
        <w:r>
          <w:rPr>
            <w:webHidden/>
          </w:rPr>
          <w:tab/>
        </w:r>
        <w:r>
          <w:rPr>
            <w:webHidden/>
          </w:rPr>
          <w:fldChar w:fldCharType="begin"/>
        </w:r>
        <w:r>
          <w:rPr>
            <w:webHidden/>
          </w:rPr>
          <w:instrText xml:space="preserve"> PAGEREF _Toc104287847 \h </w:instrText>
        </w:r>
      </w:ins>
      <w:r>
        <w:rPr>
          <w:webHidden/>
        </w:rPr>
      </w:r>
      <w:r>
        <w:rPr>
          <w:webHidden/>
        </w:rPr>
        <w:fldChar w:fldCharType="separate"/>
      </w:r>
      <w:ins w:id="438" w:author="CATT-Ming" w:date="2022-05-24T12:28:00Z">
        <w:r>
          <w:rPr>
            <w:webHidden/>
          </w:rPr>
          <w:t>60</w:t>
        </w:r>
        <w:r>
          <w:rPr>
            <w:webHidden/>
          </w:rPr>
          <w:fldChar w:fldCharType="end"/>
        </w:r>
        <w:r w:rsidRPr="00E97A89">
          <w:rPr>
            <w:rStyle w:val="Hyperlink"/>
          </w:rPr>
          <w:fldChar w:fldCharType="end"/>
        </w:r>
      </w:ins>
    </w:p>
    <w:p w14:paraId="1B0E649B" w14:textId="77777777" w:rsidR="00BB1CA2" w:rsidRDefault="00BB1CA2">
      <w:pPr>
        <w:pStyle w:val="TOC3"/>
        <w:rPr>
          <w:ins w:id="439" w:author="CATT-Ming" w:date="2022-05-24T12:28:00Z"/>
          <w:rFonts w:asciiTheme="minorHAnsi" w:eastAsiaTheme="minorEastAsia" w:hAnsiTheme="minorHAnsi" w:cstheme="minorBidi"/>
          <w:sz w:val="22"/>
          <w:szCs w:val="22"/>
          <w:lang w:val="en-US" w:eastAsia="zh-CN"/>
        </w:rPr>
      </w:pPr>
      <w:ins w:id="440" w:author="CATT-Ming" w:date="2022-05-24T12:28:00Z">
        <w:r w:rsidRPr="00E97A89">
          <w:rPr>
            <w:rStyle w:val="Hyperlink"/>
          </w:rPr>
          <w:fldChar w:fldCharType="begin"/>
        </w:r>
        <w:r w:rsidRPr="00E97A89">
          <w:rPr>
            <w:rStyle w:val="Hyperlink"/>
          </w:rPr>
          <w:instrText xml:space="preserve"> </w:instrText>
        </w:r>
        <w:r>
          <w:instrText>HYPERLINK \l "_Toc104287848"</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15</w:t>
        </w:r>
        <w:r w:rsidRPr="00E97A89">
          <w:rPr>
            <w:rStyle w:val="Hyperlink"/>
          </w:rPr>
          <w:t>.4</w:t>
        </w:r>
        <w:r>
          <w:rPr>
            <w:rFonts w:asciiTheme="minorHAnsi" w:eastAsiaTheme="minorEastAsia" w:hAnsiTheme="minorHAnsi" w:cstheme="minorBidi"/>
            <w:sz w:val="22"/>
            <w:szCs w:val="22"/>
            <w:lang w:val="en-US" w:eastAsia="zh-CN"/>
          </w:rPr>
          <w:tab/>
        </w:r>
        <w:r w:rsidRPr="00E97A89">
          <w:rPr>
            <w:rStyle w:val="Hyperlink"/>
          </w:rPr>
          <w:t>Impacts on services, entities, and interfaces</w:t>
        </w:r>
        <w:r>
          <w:rPr>
            <w:webHidden/>
          </w:rPr>
          <w:tab/>
        </w:r>
        <w:r>
          <w:rPr>
            <w:webHidden/>
          </w:rPr>
          <w:fldChar w:fldCharType="begin"/>
        </w:r>
        <w:r>
          <w:rPr>
            <w:webHidden/>
          </w:rPr>
          <w:instrText xml:space="preserve"> PAGEREF _Toc104287848 \h </w:instrText>
        </w:r>
      </w:ins>
      <w:r>
        <w:rPr>
          <w:webHidden/>
        </w:rPr>
      </w:r>
      <w:r>
        <w:rPr>
          <w:webHidden/>
        </w:rPr>
        <w:fldChar w:fldCharType="separate"/>
      </w:r>
      <w:ins w:id="441" w:author="CATT-Ming" w:date="2022-05-24T12:28:00Z">
        <w:r>
          <w:rPr>
            <w:webHidden/>
          </w:rPr>
          <w:t>65</w:t>
        </w:r>
        <w:r>
          <w:rPr>
            <w:webHidden/>
          </w:rPr>
          <w:fldChar w:fldCharType="end"/>
        </w:r>
        <w:r w:rsidRPr="00E97A89">
          <w:rPr>
            <w:rStyle w:val="Hyperlink"/>
          </w:rPr>
          <w:fldChar w:fldCharType="end"/>
        </w:r>
      </w:ins>
    </w:p>
    <w:p w14:paraId="12363D84" w14:textId="77777777" w:rsidR="00BB1CA2" w:rsidRDefault="00BB1CA2">
      <w:pPr>
        <w:pStyle w:val="TOC2"/>
        <w:rPr>
          <w:ins w:id="442" w:author="CATT-Ming" w:date="2022-05-24T12:28:00Z"/>
          <w:rFonts w:asciiTheme="minorHAnsi" w:eastAsiaTheme="minorEastAsia" w:hAnsiTheme="minorHAnsi" w:cstheme="minorBidi"/>
          <w:sz w:val="22"/>
          <w:szCs w:val="22"/>
          <w:lang w:val="en-US" w:eastAsia="zh-CN"/>
        </w:rPr>
      </w:pPr>
      <w:ins w:id="443" w:author="CATT-Ming" w:date="2022-05-24T12:28:00Z">
        <w:r w:rsidRPr="00E97A89">
          <w:rPr>
            <w:rStyle w:val="Hyperlink"/>
          </w:rPr>
          <w:fldChar w:fldCharType="begin"/>
        </w:r>
        <w:r w:rsidRPr="00E97A89">
          <w:rPr>
            <w:rStyle w:val="Hyperlink"/>
          </w:rPr>
          <w:instrText xml:space="preserve"> </w:instrText>
        </w:r>
        <w:r>
          <w:instrText>HYPERLINK \l "_Toc104287849"</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16</w:t>
        </w:r>
        <w:r>
          <w:rPr>
            <w:rFonts w:asciiTheme="minorHAnsi" w:eastAsiaTheme="minorEastAsia" w:hAnsiTheme="minorHAnsi" w:cstheme="minorBidi"/>
            <w:sz w:val="22"/>
            <w:szCs w:val="22"/>
            <w:lang w:val="en-US" w:eastAsia="zh-CN"/>
          </w:rPr>
          <w:tab/>
        </w:r>
        <w:r w:rsidRPr="00E97A89">
          <w:rPr>
            <w:rStyle w:val="Hyperlink"/>
          </w:rPr>
          <w:t>Solution #</w:t>
        </w:r>
        <w:r w:rsidRPr="00E97A89">
          <w:rPr>
            <w:rStyle w:val="Hyperlink"/>
            <w:lang w:eastAsia="zh-CN"/>
          </w:rPr>
          <w:t>16</w:t>
        </w:r>
        <w:r w:rsidRPr="00E97A89">
          <w:rPr>
            <w:rStyle w:val="Hyperlink"/>
          </w:rPr>
          <w:t xml:space="preserve">: </w:t>
        </w:r>
        <w:r w:rsidRPr="00E97A89">
          <w:rPr>
            <w:rStyle w:val="Hyperlink"/>
            <w:rFonts w:eastAsia="DengXian"/>
            <w:lang w:eastAsia="zh-CN"/>
          </w:rPr>
          <w:t xml:space="preserve">Support of Positioning </w:t>
        </w:r>
        <w:r w:rsidRPr="00E97A89">
          <w:rPr>
            <w:rStyle w:val="Hyperlink"/>
            <w:lang w:eastAsia="zh-CN"/>
          </w:rPr>
          <w:t>Reference Units</w:t>
        </w:r>
        <w:r>
          <w:rPr>
            <w:webHidden/>
          </w:rPr>
          <w:tab/>
        </w:r>
        <w:r>
          <w:rPr>
            <w:webHidden/>
          </w:rPr>
          <w:fldChar w:fldCharType="begin"/>
        </w:r>
        <w:r>
          <w:rPr>
            <w:webHidden/>
          </w:rPr>
          <w:instrText xml:space="preserve"> PAGEREF _Toc104287849 \h </w:instrText>
        </w:r>
      </w:ins>
      <w:r>
        <w:rPr>
          <w:webHidden/>
        </w:rPr>
      </w:r>
      <w:r>
        <w:rPr>
          <w:webHidden/>
        </w:rPr>
        <w:fldChar w:fldCharType="separate"/>
      </w:r>
      <w:ins w:id="444" w:author="CATT-Ming" w:date="2022-05-24T12:28:00Z">
        <w:r>
          <w:rPr>
            <w:webHidden/>
          </w:rPr>
          <w:t>66</w:t>
        </w:r>
        <w:r>
          <w:rPr>
            <w:webHidden/>
          </w:rPr>
          <w:fldChar w:fldCharType="end"/>
        </w:r>
        <w:r w:rsidRPr="00E97A89">
          <w:rPr>
            <w:rStyle w:val="Hyperlink"/>
          </w:rPr>
          <w:fldChar w:fldCharType="end"/>
        </w:r>
      </w:ins>
    </w:p>
    <w:p w14:paraId="45E2B510" w14:textId="77777777" w:rsidR="00BB1CA2" w:rsidRDefault="00BB1CA2">
      <w:pPr>
        <w:pStyle w:val="TOC3"/>
        <w:rPr>
          <w:ins w:id="445" w:author="CATT-Ming" w:date="2022-05-24T12:28:00Z"/>
          <w:rFonts w:asciiTheme="minorHAnsi" w:eastAsiaTheme="minorEastAsia" w:hAnsiTheme="minorHAnsi" w:cstheme="minorBidi"/>
          <w:sz w:val="22"/>
          <w:szCs w:val="22"/>
          <w:lang w:val="en-US" w:eastAsia="zh-CN"/>
        </w:rPr>
      </w:pPr>
      <w:ins w:id="446" w:author="CATT-Ming" w:date="2022-05-24T12:28:00Z">
        <w:r w:rsidRPr="00E97A89">
          <w:rPr>
            <w:rStyle w:val="Hyperlink"/>
          </w:rPr>
          <w:fldChar w:fldCharType="begin"/>
        </w:r>
        <w:r w:rsidRPr="00E97A89">
          <w:rPr>
            <w:rStyle w:val="Hyperlink"/>
          </w:rPr>
          <w:instrText xml:space="preserve"> </w:instrText>
        </w:r>
        <w:r>
          <w:instrText>HYPERLINK \l "_Toc104287850"</w:instrText>
        </w:r>
        <w:r w:rsidRPr="00E97A89">
          <w:rPr>
            <w:rStyle w:val="Hyperlink"/>
          </w:rPr>
          <w:instrText xml:space="preserve"> </w:instrText>
        </w:r>
        <w:r w:rsidRPr="00E97A89">
          <w:rPr>
            <w:rStyle w:val="Hyperlink"/>
          </w:rPr>
          <w:fldChar w:fldCharType="separate"/>
        </w:r>
        <w:r w:rsidRPr="00E97A89">
          <w:rPr>
            <w:rStyle w:val="Hyperlink"/>
            <w:lang w:eastAsia="ko-KR"/>
          </w:rPr>
          <w:t>6.</w:t>
        </w:r>
        <w:r w:rsidRPr="00E97A89">
          <w:rPr>
            <w:rStyle w:val="Hyperlink"/>
            <w:lang w:eastAsia="zh-CN"/>
          </w:rPr>
          <w:t>16</w:t>
        </w:r>
        <w:r w:rsidRPr="00E97A89">
          <w:rPr>
            <w:rStyle w:val="Hyperlink"/>
            <w:lang w:eastAsia="ko-KR"/>
          </w:rPr>
          <w:t>.1</w:t>
        </w:r>
        <w:r>
          <w:rPr>
            <w:rFonts w:asciiTheme="minorHAnsi" w:eastAsiaTheme="minorEastAsia" w:hAnsiTheme="minorHAnsi" w:cstheme="minorBidi"/>
            <w:sz w:val="22"/>
            <w:szCs w:val="22"/>
            <w:lang w:val="en-US" w:eastAsia="zh-CN"/>
          </w:rPr>
          <w:tab/>
        </w:r>
        <w:r w:rsidRPr="00E97A89">
          <w:rPr>
            <w:rStyle w:val="Hyperlink"/>
            <w:lang w:eastAsia="ko-KR"/>
          </w:rPr>
          <w:t>Introduction</w:t>
        </w:r>
        <w:r>
          <w:rPr>
            <w:webHidden/>
          </w:rPr>
          <w:tab/>
        </w:r>
        <w:r>
          <w:rPr>
            <w:webHidden/>
          </w:rPr>
          <w:fldChar w:fldCharType="begin"/>
        </w:r>
        <w:r>
          <w:rPr>
            <w:webHidden/>
          </w:rPr>
          <w:instrText xml:space="preserve"> PAGEREF _Toc104287850 \h </w:instrText>
        </w:r>
      </w:ins>
      <w:r>
        <w:rPr>
          <w:webHidden/>
        </w:rPr>
      </w:r>
      <w:r>
        <w:rPr>
          <w:webHidden/>
        </w:rPr>
        <w:fldChar w:fldCharType="separate"/>
      </w:r>
      <w:ins w:id="447" w:author="CATT-Ming" w:date="2022-05-24T12:28:00Z">
        <w:r>
          <w:rPr>
            <w:webHidden/>
          </w:rPr>
          <w:t>66</w:t>
        </w:r>
        <w:r>
          <w:rPr>
            <w:webHidden/>
          </w:rPr>
          <w:fldChar w:fldCharType="end"/>
        </w:r>
        <w:r w:rsidRPr="00E97A89">
          <w:rPr>
            <w:rStyle w:val="Hyperlink"/>
          </w:rPr>
          <w:fldChar w:fldCharType="end"/>
        </w:r>
      </w:ins>
    </w:p>
    <w:p w14:paraId="254904ED" w14:textId="77777777" w:rsidR="00BB1CA2" w:rsidRDefault="00BB1CA2">
      <w:pPr>
        <w:pStyle w:val="TOC3"/>
        <w:rPr>
          <w:ins w:id="448" w:author="CATT-Ming" w:date="2022-05-24T12:28:00Z"/>
          <w:rFonts w:asciiTheme="minorHAnsi" w:eastAsiaTheme="minorEastAsia" w:hAnsiTheme="minorHAnsi" w:cstheme="minorBidi"/>
          <w:sz w:val="22"/>
          <w:szCs w:val="22"/>
          <w:lang w:val="en-US" w:eastAsia="zh-CN"/>
        </w:rPr>
      </w:pPr>
      <w:ins w:id="449" w:author="CATT-Ming" w:date="2022-05-24T12:28:00Z">
        <w:r w:rsidRPr="00E97A89">
          <w:rPr>
            <w:rStyle w:val="Hyperlink"/>
          </w:rPr>
          <w:fldChar w:fldCharType="begin"/>
        </w:r>
        <w:r w:rsidRPr="00E97A89">
          <w:rPr>
            <w:rStyle w:val="Hyperlink"/>
          </w:rPr>
          <w:instrText xml:space="preserve"> </w:instrText>
        </w:r>
        <w:r>
          <w:instrText>HYPERLINK \l "_Toc104287851"</w:instrText>
        </w:r>
        <w:r w:rsidRPr="00E97A89">
          <w:rPr>
            <w:rStyle w:val="Hyperlink"/>
          </w:rPr>
          <w:instrText xml:space="preserve"> </w:instrText>
        </w:r>
        <w:r w:rsidRPr="00E97A89">
          <w:rPr>
            <w:rStyle w:val="Hyperlink"/>
          </w:rPr>
          <w:fldChar w:fldCharType="separate"/>
        </w:r>
        <w:r w:rsidRPr="00E97A89">
          <w:rPr>
            <w:rStyle w:val="Hyperlink"/>
            <w:lang w:eastAsia="ko-KR"/>
          </w:rPr>
          <w:t>6.</w:t>
        </w:r>
        <w:r w:rsidRPr="00E97A89">
          <w:rPr>
            <w:rStyle w:val="Hyperlink"/>
            <w:lang w:eastAsia="zh-CN"/>
          </w:rPr>
          <w:t>16</w:t>
        </w:r>
        <w:r w:rsidRPr="00E97A89">
          <w:rPr>
            <w:rStyle w:val="Hyperlink"/>
            <w:lang w:eastAsia="ko-KR"/>
          </w:rPr>
          <w:t>.2</w:t>
        </w:r>
        <w:r>
          <w:rPr>
            <w:rFonts w:asciiTheme="minorHAnsi" w:eastAsiaTheme="minorEastAsia" w:hAnsiTheme="minorHAnsi" w:cstheme="minorBidi"/>
            <w:sz w:val="22"/>
            <w:szCs w:val="22"/>
            <w:lang w:val="en-US" w:eastAsia="zh-CN"/>
          </w:rPr>
          <w:tab/>
        </w:r>
        <w:r w:rsidRPr="00E97A89">
          <w:rPr>
            <w:rStyle w:val="Hyperlink"/>
            <w:lang w:eastAsia="ko-KR"/>
          </w:rPr>
          <w:t>Functional Description</w:t>
        </w:r>
        <w:r>
          <w:rPr>
            <w:webHidden/>
          </w:rPr>
          <w:tab/>
        </w:r>
        <w:r>
          <w:rPr>
            <w:webHidden/>
          </w:rPr>
          <w:fldChar w:fldCharType="begin"/>
        </w:r>
        <w:r>
          <w:rPr>
            <w:webHidden/>
          </w:rPr>
          <w:instrText xml:space="preserve"> PAGEREF _Toc104287851 \h </w:instrText>
        </w:r>
      </w:ins>
      <w:r>
        <w:rPr>
          <w:webHidden/>
        </w:rPr>
      </w:r>
      <w:r>
        <w:rPr>
          <w:webHidden/>
        </w:rPr>
        <w:fldChar w:fldCharType="separate"/>
      </w:r>
      <w:ins w:id="450" w:author="CATT-Ming" w:date="2022-05-24T12:28:00Z">
        <w:r>
          <w:rPr>
            <w:webHidden/>
          </w:rPr>
          <w:t>66</w:t>
        </w:r>
        <w:r>
          <w:rPr>
            <w:webHidden/>
          </w:rPr>
          <w:fldChar w:fldCharType="end"/>
        </w:r>
        <w:r w:rsidRPr="00E97A89">
          <w:rPr>
            <w:rStyle w:val="Hyperlink"/>
          </w:rPr>
          <w:fldChar w:fldCharType="end"/>
        </w:r>
      </w:ins>
    </w:p>
    <w:p w14:paraId="7D4EB0F7" w14:textId="77777777" w:rsidR="00BB1CA2" w:rsidRDefault="00BB1CA2">
      <w:pPr>
        <w:pStyle w:val="TOC3"/>
        <w:rPr>
          <w:ins w:id="451" w:author="CATT-Ming" w:date="2022-05-24T12:28:00Z"/>
          <w:rFonts w:asciiTheme="minorHAnsi" w:eastAsiaTheme="minorEastAsia" w:hAnsiTheme="minorHAnsi" w:cstheme="minorBidi"/>
          <w:sz w:val="22"/>
          <w:szCs w:val="22"/>
          <w:lang w:val="en-US" w:eastAsia="zh-CN"/>
        </w:rPr>
      </w:pPr>
      <w:ins w:id="452" w:author="CATT-Ming" w:date="2022-05-24T12:28:00Z">
        <w:r w:rsidRPr="00E97A89">
          <w:rPr>
            <w:rStyle w:val="Hyperlink"/>
          </w:rPr>
          <w:fldChar w:fldCharType="begin"/>
        </w:r>
        <w:r w:rsidRPr="00E97A89">
          <w:rPr>
            <w:rStyle w:val="Hyperlink"/>
          </w:rPr>
          <w:instrText xml:space="preserve"> </w:instrText>
        </w:r>
        <w:r>
          <w:instrText>HYPERLINK \l "_Toc104287852"</w:instrText>
        </w:r>
        <w:r w:rsidRPr="00E97A89">
          <w:rPr>
            <w:rStyle w:val="Hyperlink"/>
          </w:rPr>
          <w:instrText xml:space="preserve"> </w:instrText>
        </w:r>
        <w:r w:rsidRPr="00E97A89">
          <w:rPr>
            <w:rStyle w:val="Hyperlink"/>
          </w:rPr>
          <w:fldChar w:fldCharType="separate"/>
        </w:r>
        <w:r w:rsidRPr="00E97A89">
          <w:rPr>
            <w:rStyle w:val="Hyperlink"/>
            <w:lang w:eastAsia="ko-KR"/>
          </w:rPr>
          <w:t>6.</w:t>
        </w:r>
        <w:r w:rsidRPr="00E97A89">
          <w:rPr>
            <w:rStyle w:val="Hyperlink"/>
            <w:lang w:eastAsia="zh-CN"/>
          </w:rPr>
          <w:t>16</w:t>
        </w:r>
        <w:r w:rsidRPr="00E97A89">
          <w:rPr>
            <w:rStyle w:val="Hyperlink"/>
            <w:lang w:eastAsia="ko-KR"/>
          </w:rPr>
          <w:t>.3</w:t>
        </w:r>
        <w:r>
          <w:rPr>
            <w:rFonts w:asciiTheme="minorHAnsi" w:eastAsiaTheme="minorEastAsia" w:hAnsiTheme="minorHAnsi" w:cstheme="minorBidi"/>
            <w:sz w:val="22"/>
            <w:szCs w:val="22"/>
            <w:lang w:val="en-US" w:eastAsia="zh-CN"/>
          </w:rPr>
          <w:tab/>
        </w:r>
        <w:r w:rsidRPr="00E97A89">
          <w:rPr>
            <w:rStyle w:val="Hyperlink"/>
            <w:lang w:eastAsia="ko-KR"/>
          </w:rPr>
          <w:t>Procedures</w:t>
        </w:r>
        <w:r>
          <w:rPr>
            <w:webHidden/>
          </w:rPr>
          <w:tab/>
        </w:r>
        <w:r>
          <w:rPr>
            <w:webHidden/>
          </w:rPr>
          <w:fldChar w:fldCharType="begin"/>
        </w:r>
        <w:r>
          <w:rPr>
            <w:webHidden/>
          </w:rPr>
          <w:instrText xml:space="preserve"> PAGEREF _Toc104287852 \h </w:instrText>
        </w:r>
      </w:ins>
      <w:r>
        <w:rPr>
          <w:webHidden/>
        </w:rPr>
      </w:r>
      <w:r>
        <w:rPr>
          <w:webHidden/>
        </w:rPr>
        <w:fldChar w:fldCharType="separate"/>
      </w:r>
      <w:ins w:id="453" w:author="CATT-Ming" w:date="2022-05-24T12:28:00Z">
        <w:r>
          <w:rPr>
            <w:webHidden/>
          </w:rPr>
          <w:t>67</w:t>
        </w:r>
        <w:r>
          <w:rPr>
            <w:webHidden/>
          </w:rPr>
          <w:fldChar w:fldCharType="end"/>
        </w:r>
        <w:r w:rsidRPr="00E97A89">
          <w:rPr>
            <w:rStyle w:val="Hyperlink"/>
          </w:rPr>
          <w:fldChar w:fldCharType="end"/>
        </w:r>
      </w:ins>
    </w:p>
    <w:p w14:paraId="4EE7EEC3" w14:textId="77777777" w:rsidR="00BB1CA2" w:rsidRDefault="00BB1CA2">
      <w:pPr>
        <w:pStyle w:val="TOC4"/>
        <w:rPr>
          <w:ins w:id="454" w:author="CATT-Ming" w:date="2022-05-24T12:28:00Z"/>
          <w:rFonts w:asciiTheme="minorHAnsi" w:eastAsiaTheme="minorEastAsia" w:hAnsiTheme="minorHAnsi" w:cstheme="minorBidi"/>
          <w:sz w:val="22"/>
          <w:szCs w:val="22"/>
          <w:lang w:val="en-US" w:eastAsia="zh-CN"/>
        </w:rPr>
      </w:pPr>
      <w:ins w:id="455" w:author="CATT-Ming" w:date="2022-05-24T12:28:00Z">
        <w:r w:rsidRPr="00E97A89">
          <w:rPr>
            <w:rStyle w:val="Hyperlink"/>
          </w:rPr>
          <w:fldChar w:fldCharType="begin"/>
        </w:r>
        <w:r w:rsidRPr="00E97A89">
          <w:rPr>
            <w:rStyle w:val="Hyperlink"/>
          </w:rPr>
          <w:instrText xml:space="preserve"> </w:instrText>
        </w:r>
        <w:r>
          <w:instrText>HYPERLINK \l "_Toc104287853"</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16</w:t>
        </w:r>
        <w:r w:rsidRPr="00E97A89">
          <w:rPr>
            <w:rStyle w:val="Hyperlink"/>
          </w:rPr>
          <w:t>.</w:t>
        </w:r>
        <w:r w:rsidRPr="00E97A89">
          <w:rPr>
            <w:rStyle w:val="Hyperlink"/>
            <w:lang w:eastAsia="zh-CN"/>
          </w:rPr>
          <w:t>3</w:t>
        </w:r>
        <w:r w:rsidRPr="00E97A89">
          <w:rPr>
            <w:rStyle w:val="Hyperlink"/>
          </w:rPr>
          <w:t>.1</w:t>
        </w:r>
        <w:r>
          <w:rPr>
            <w:rFonts w:asciiTheme="minorHAnsi" w:eastAsiaTheme="minorEastAsia" w:hAnsiTheme="minorHAnsi" w:cstheme="minorBidi"/>
            <w:sz w:val="22"/>
            <w:szCs w:val="22"/>
            <w:lang w:val="en-US" w:eastAsia="zh-CN"/>
          </w:rPr>
          <w:tab/>
        </w:r>
        <w:r w:rsidRPr="00E97A89">
          <w:rPr>
            <w:rStyle w:val="Hyperlink"/>
            <w:rFonts w:eastAsia="DengXian"/>
            <w:lang w:eastAsia="zh-CN"/>
          </w:rPr>
          <w:t>PRU Registration</w:t>
        </w:r>
        <w:r>
          <w:rPr>
            <w:webHidden/>
          </w:rPr>
          <w:tab/>
        </w:r>
        <w:r>
          <w:rPr>
            <w:webHidden/>
          </w:rPr>
          <w:fldChar w:fldCharType="begin"/>
        </w:r>
        <w:r>
          <w:rPr>
            <w:webHidden/>
          </w:rPr>
          <w:instrText xml:space="preserve"> PAGEREF _Toc104287853 \h </w:instrText>
        </w:r>
      </w:ins>
      <w:r>
        <w:rPr>
          <w:webHidden/>
        </w:rPr>
      </w:r>
      <w:r>
        <w:rPr>
          <w:webHidden/>
        </w:rPr>
        <w:fldChar w:fldCharType="separate"/>
      </w:r>
      <w:ins w:id="456" w:author="CATT-Ming" w:date="2022-05-24T12:28:00Z">
        <w:r>
          <w:rPr>
            <w:webHidden/>
          </w:rPr>
          <w:t>67</w:t>
        </w:r>
        <w:r>
          <w:rPr>
            <w:webHidden/>
          </w:rPr>
          <w:fldChar w:fldCharType="end"/>
        </w:r>
        <w:r w:rsidRPr="00E97A89">
          <w:rPr>
            <w:rStyle w:val="Hyperlink"/>
          </w:rPr>
          <w:fldChar w:fldCharType="end"/>
        </w:r>
      </w:ins>
    </w:p>
    <w:p w14:paraId="32BF926C" w14:textId="77777777" w:rsidR="00BB1CA2" w:rsidRDefault="00BB1CA2">
      <w:pPr>
        <w:pStyle w:val="TOC4"/>
        <w:rPr>
          <w:ins w:id="457" w:author="CATT-Ming" w:date="2022-05-24T12:28:00Z"/>
          <w:rFonts w:asciiTheme="minorHAnsi" w:eastAsiaTheme="minorEastAsia" w:hAnsiTheme="minorHAnsi" w:cstheme="minorBidi"/>
          <w:sz w:val="22"/>
          <w:szCs w:val="22"/>
          <w:lang w:val="en-US" w:eastAsia="zh-CN"/>
        </w:rPr>
      </w:pPr>
      <w:ins w:id="458" w:author="CATT-Ming" w:date="2022-05-24T12:28:00Z">
        <w:r w:rsidRPr="00E97A89">
          <w:rPr>
            <w:rStyle w:val="Hyperlink"/>
          </w:rPr>
          <w:fldChar w:fldCharType="begin"/>
        </w:r>
        <w:r w:rsidRPr="00E97A89">
          <w:rPr>
            <w:rStyle w:val="Hyperlink"/>
          </w:rPr>
          <w:instrText xml:space="preserve"> </w:instrText>
        </w:r>
        <w:r>
          <w:instrText>HYPERLINK \l "_Toc104287854"</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16</w:t>
        </w:r>
        <w:r w:rsidRPr="00E97A89">
          <w:rPr>
            <w:rStyle w:val="Hyperlink"/>
          </w:rPr>
          <w:t>.</w:t>
        </w:r>
        <w:r w:rsidRPr="00E97A89">
          <w:rPr>
            <w:rStyle w:val="Hyperlink"/>
            <w:lang w:eastAsia="zh-CN"/>
          </w:rPr>
          <w:t>3</w:t>
        </w:r>
        <w:r w:rsidRPr="00E97A89">
          <w:rPr>
            <w:rStyle w:val="Hyperlink"/>
          </w:rPr>
          <w:t>.</w:t>
        </w:r>
        <w:r w:rsidRPr="00E97A89">
          <w:rPr>
            <w:rStyle w:val="Hyperlink"/>
            <w:rFonts w:eastAsia="DengXian"/>
            <w:lang w:eastAsia="zh-CN"/>
          </w:rPr>
          <w:t>2</w:t>
        </w:r>
        <w:r>
          <w:rPr>
            <w:rFonts w:asciiTheme="minorHAnsi" w:eastAsiaTheme="minorEastAsia" w:hAnsiTheme="minorHAnsi" w:cstheme="minorBidi"/>
            <w:sz w:val="22"/>
            <w:szCs w:val="22"/>
            <w:lang w:val="en-US" w:eastAsia="zh-CN"/>
          </w:rPr>
          <w:tab/>
        </w:r>
        <w:r w:rsidRPr="00E97A89">
          <w:rPr>
            <w:rStyle w:val="Hyperlink"/>
            <w:rFonts w:eastAsia="DengXian"/>
            <w:lang w:eastAsia="zh-CN"/>
          </w:rPr>
          <w:t>PRU Utilization</w:t>
        </w:r>
        <w:r>
          <w:rPr>
            <w:webHidden/>
          </w:rPr>
          <w:tab/>
        </w:r>
        <w:r>
          <w:rPr>
            <w:webHidden/>
          </w:rPr>
          <w:fldChar w:fldCharType="begin"/>
        </w:r>
        <w:r>
          <w:rPr>
            <w:webHidden/>
          </w:rPr>
          <w:instrText xml:space="preserve"> PAGEREF _Toc104287854 \h </w:instrText>
        </w:r>
      </w:ins>
      <w:r>
        <w:rPr>
          <w:webHidden/>
        </w:rPr>
      </w:r>
      <w:r>
        <w:rPr>
          <w:webHidden/>
        </w:rPr>
        <w:fldChar w:fldCharType="separate"/>
      </w:r>
      <w:ins w:id="459" w:author="CATT-Ming" w:date="2022-05-24T12:28:00Z">
        <w:r>
          <w:rPr>
            <w:webHidden/>
          </w:rPr>
          <w:t>68</w:t>
        </w:r>
        <w:r>
          <w:rPr>
            <w:webHidden/>
          </w:rPr>
          <w:fldChar w:fldCharType="end"/>
        </w:r>
        <w:r w:rsidRPr="00E97A89">
          <w:rPr>
            <w:rStyle w:val="Hyperlink"/>
          </w:rPr>
          <w:fldChar w:fldCharType="end"/>
        </w:r>
      </w:ins>
    </w:p>
    <w:p w14:paraId="7A60FC11" w14:textId="77777777" w:rsidR="00BB1CA2" w:rsidRDefault="00BB1CA2">
      <w:pPr>
        <w:pStyle w:val="TOC3"/>
        <w:rPr>
          <w:ins w:id="460" w:author="CATT-Ming" w:date="2022-05-24T12:28:00Z"/>
          <w:rFonts w:asciiTheme="minorHAnsi" w:eastAsiaTheme="minorEastAsia" w:hAnsiTheme="minorHAnsi" w:cstheme="minorBidi"/>
          <w:sz w:val="22"/>
          <w:szCs w:val="22"/>
          <w:lang w:val="en-US" w:eastAsia="zh-CN"/>
        </w:rPr>
      </w:pPr>
      <w:ins w:id="461" w:author="CATT-Ming" w:date="2022-05-24T12:28:00Z">
        <w:r w:rsidRPr="00E97A89">
          <w:rPr>
            <w:rStyle w:val="Hyperlink"/>
          </w:rPr>
          <w:fldChar w:fldCharType="begin"/>
        </w:r>
        <w:r w:rsidRPr="00E97A89">
          <w:rPr>
            <w:rStyle w:val="Hyperlink"/>
          </w:rPr>
          <w:instrText xml:space="preserve"> </w:instrText>
        </w:r>
        <w:r>
          <w:instrText>HYPERLINK \l "_Toc104287855"</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16</w:t>
        </w:r>
        <w:r w:rsidRPr="00E97A89">
          <w:rPr>
            <w:rStyle w:val="Hyperlink"/>
          </w:rPr>
          <w:t>.4</w:t>
        </w:r>
        <w:r>
          <w:rPr>
            <w:rFonts w:asciiTheme="minorHAnsi" w:eastAsiaTheme="minorEastAsia" w:hAnsiTheme="minorHAnsi" w:cstheme="minorBidi"/>
            <w:sz w:val="22"/>
            <w:szCs w:val="22"/>
            <w:lang w:val="en-US" w:eastAsia="zh-CN"/>
          </w:rPr>
          <w:tab/>
        </w:r>
        <w:r w:rsidRPr="00E97A89">
          <w:rPr>
            <w:rStyle w:val="Hyperlink"/>
          </w:rPr>
          <w:t>Impacts on services, entities, and interfaces</w:t>
        </w:r>
        <w:r>
          <w:rPr>
            <w:webHidden/>
          </w:rPr>
          <w:tab/>
        </w:r>
        <w:r>
          <w:rPr>
            <w:webHidden/>
          </w:rPr>
          <w:fldChar w:fldCharType="begin"/>
        </w:r>
        <w:r>
          <w:rPr>
            <w:webHidden/>
          </w:rPr>
          <w:instrText xml:space="preserve"> PAGEREF _Toc104287855 \h </w:instrText>
        </w:r>
      </w:ins>
      <w:r>
        <w:rPr>
          <w:webHidden/>
        </w:rPr>
      </w:r>
      <w:r>
        <w:rPr>
          <w:webHidden/>
        </w:rPr>
        <w:fldChar w:fldCharType="separate"/>
      </w:r>
      <w:ins w:id="462" w:author="CATT-Ming" w:date="2022-05-24T12:28:00Z">
        <w:r>
          <w:rPr>
            <w:webHidden/>
          </w:rPr>
          <w:t>69</w:t>
        </w:r>
        <w:r>
          <w:rPr>
            <w:webHidden/>
          </w:rPr>
          <w:fldChar w:fldCharType="end"/>
        </w:r>
        <w:r w:rsidRPr="00E97A89">
          <w:rPr>
            <w:rStyle w:val="Hyperlink"/>
          </w:rPr>
          <w:fldChar w:fldCharType="end"/>
        </w:r>
      </w:ins>
    </w:p>
    <w:p w14:paraId="75B31946" w14:textId="77777777" w:rsidR="00BB1CA2" w:rsidRDefault="00BB1CA2">
      <w:pPr>
        <w:pStyle w:val="TOC2"/>
        <w:rPr>
          <w:ins w:id="463" w:author="CATT-Ming" w:date="2022-05-24T12:28:00Z"/>
          <w:rFonts w:asciiTheme="minorHAnsi" w:eastAsiaTheme="minorEastAsia" w:hAnsiTheme="minorHAnsi" w:cstheme="minorBidi"/>
          <w:sz w:val="22"/>
          <w:szCs w:val="22"/>
          <w:lang w:val="en-US" w:eastAsia="zh-CN"/>
        </w:rPr>
      </w:pPr>
      <w:ins w:id="464" w:author="CATT-Ming" w:date="2022-05-24T12:28:00Z">
        <w:r w:rsidRPr="00E97A89">
          <w:rPr>
            <w:rStyle w:val="Hyperlink"/>
          </w:rPr>
          <w:fldChar w:fldCharType="begin"/>
        </w:r>
        <w:r w:rsidRPr="00E97A89">
          <w:rPr>
            <w:rStyle w:val="Hyperlink"/>
          </w:rPr>
          <w:instrText xml:space="preserve"> </w:instrText>
        </w:r>
        <w:r>
          <w:instrText>HYPERLINK \l "_Toc104287856"</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17</w:t>
        </w:r>
        <w:r>
          <w:rPr>
            <w:rFonts w:asciiTheme="minorHAnsi" w:eastAsiaTheme="minorEastAsia" w:hAnsiTheme="minorHAnsi" w:cstheme="minorBidi"/>
            <w:sz w:val="22"/>
            <w:szCs w:val="22"/>
            <w:lang w:val="en-US" w:eastAsia="zh-CN"/>
          </w:rPr>
          <w:tab/>
        </w:r>
        <w:r w:rsidRPr="00E97A89">
          <w:rPr>
            <w:rStyle w:val="Hyperlink"/>
          </w:rPr>
          <w:t>Solution #</w:t>
        </w:r>
        <w:r w:rsidRPr="00E97A89">
          <w:rPr>
            <w:rStyle w:val="Hyperlink"/>
            <w:lang w:eastAsia="zh-CN"/>
          </w:rPr>
          <w:t>17</w:t>
        </w:r>
        <w:r w:rsidRPr="00E97A89">
          <w:rPr>
            <w:rStyle w:val="Hyperlink"/>
          </w:rPr>
          <w:t>: Support for 5GS Localization via Reference UE</w:t>
        </w:r>
        <w:r>
          <w:rPr>
            <w:webHidden/>
          </w:rPr>
          <w:tab/>
        </w:r>
        <w:r>
          <w:rPr>
            <w:webHidden/>
          </w:rPr>
          <w:fldChar w:fldCharType="begin"/>
        </w:r>
        <w:r>
          <w:rPr>
            <w:webHidden/>
          </w:rPr>
          <w:instrText xml:space="preserve"> PAGEREF _Toc104287856 \h </w:instrText>
        </w:r>
      </w:ins>
      <w:r>
        <w:rPr>
          <w:webHidden/>
        </w:rPr>
      </w:r>
      <w:r>
        <w:rPr>
          <w:webHidden/>
        </w:rPr>
        <w:fldChar w:fldCharType="separate"/>
      </w:r>
      <w:ins w:id="465" w:author="CATT-Ming" w:date="2022-05-24T12:28:00Z">
        <w:r>
          <w:rPr>
            <w:webHidden/>
          </w:rPr>
          <w:t>69</w:t>
        </w:r>
        <w:r>
          <w:rPr>
            <w:webHidden/>
          </w:rPr>
          <w:fldChar w:fldCharType="end"/>
        </w:r>
        <w:r w:rsidRPr="00E97A89">
          <w:rPr>
            <w:rStyle w:val="Hyperlink"/>
          </w:rPr>
          <w:fldChar w:fldCharType="end"/>
        </w:r>
      </w:ins>
    </w:p>
    <w:p w14:paraId="72DD916E" w14:textId="77777777" w:rsidR="00BB1CA2" w:rsidRDefault="00BB1CA2">
      <w:pPr>
        <w:pStyle w:val="TOC3"/>
        <w:rPr>
          <w:ins w:id="466" w:author="CATT-Ming" w:date="2022-05-24T12:28:00Z"/>
          <w:rFonts w:asciiTheme="minorHAnsi" w:eastAsiaTheme="minorEastAsia" w:hAnsiTheme="minorHAnsi" w:cstheme="minorBidi"/>
          <w:sz w:val="22"/>
          <w:szCs w:val="22"/>
          <w:lang w:val="en-US" w:eastAsia="zh-CN"/>
        </w:rPr>
      </w:pPr>
      <w:ins w:id="467" w:author="CATT-Ming" w:date="2022-05-24T12:28:00Z">
        <w:r w:rsidRPr="00E97A89">
          <w:rPr>
            <w:rStyle w:val="Hyperlink"/>
          </w:rPr>
          <w:fldChar w:fldCharType="begin"/>
        </w:r>
        <w:r w:rsidRPr="00E97A89">
          <w:rPr>
            <w:rStyle w:val="Hyperlink"/>
          </w:rPr>
          <w:instrText xml:space="preserve"> </w:instrText>
        </w:r>
        <w:r>
          <w:instrText>HYPERLINK \l "_Toc104287857"</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17</w:t>
        </w:r>
        <w:r w:rsidRPr="00E97A89">
          <w:rPr>
            <w:rStyle w:val="Hyperlink"/>
          </w:rPr>
          <w:t>.1</w:t>
        </w:r>
        <w:r>
          <w:rPr>
            <w:rFonts w:asciiTheme="minorHAnsi" w:eastAsiaTheme="minorEastAsia" w:hAnsiTheme="minorHAnsi" w:cstheme="minorBidi"/>
            <w:sz w:val="22"/>
            <w:szCs w:val="22"/>
            <w:lang w:val="en-US" w:eastAsia="zh-CN"/>
          </w:rPr>
          <w:tab/>
        </w:r>
        <w:r w:rsidRPr="00E97A89">
          <w:rPr>
            <w:rStyle w:val="Hyperlink"/>
          </w:rPr>
          <w:t>Introduction</w:t>
        </w:r>
        <w:r>
          <w:rPr>
            <w:webHidden/>
          </w:rPr>
          <w:tab/>
        </w:r>
        <w:r>
          <w:rPr>
            <w:webHidden/>
          </w:rPr>
          <w:fldChar w:fldCharType="begin"/>
        </w:r>
        <w:r>
          <w:rPr>
            <w:webHidden/>
          </w:rPr>
          <w:instrText xml:space="preserve"> PAGEREF _Toc104287857 \h </w:instrText>
        </w:r>
      </w:ins>
      <w:r>
        <w:rPr>
          <w:webHidden/>
        </w:rPr>
      </w:r>
      <w:r>
        <w:rPr>
          <w:webHidden/>
        </w:rPr>
        <w:fldChar w:fldCharType="separate"/>
      </w:r>
      <w:ins w:id="468" w:author="CATT-Ming" w:date="2022-05-24T12:28:00Z">
        <w:r>
          <w:rPr>
            <w:webHidden/>
          </w:rPr>
          <w:t>69</w:t>
        </w:r>
        <w:r>
          <w:rPr>
            <w:webHidden/>
          </w:rPr>
          <w:fldChar w:fldCharType="end"/>
        </w:r>
        <w:r w:rsidRPr="00E97A89">
          <w:rPr>
            <w:rStyle w:val="Hyperlink"/>
          </w:rPr>
          <w:fldChar w:fldCharType="end"/>
        </w:r>
      </w:ins>
    </w:p>
    <w:p w14:paraId="392124AB" w14:textId="77777777" w:rsidR="00BB1CA2" w:rsidRDefault="00BB1CA2">
      <w:pPr>
        <w:pStyle w:val="TOC3"/>
        <w:rPr>
          <w:ins w:id="469" w:author="CATT-Ming" w:date="2022-05-24T12:28:00Z"/>
          <w:rFonts w:asciiTheme="minorHAnsi" w:eastAsiaTheme="minorEastAsia" w:hAnsiTheme="minorHAnsi" w:cstheme="minorBidi"/>
          <w:sz w:val="22"/>
          <w:szCs w:val="22"/>
          <w:lang w:val="en-US" w:eastAsia="zh-CN"/>
        </w:rPr>
      </w:pPr>
      <w:ins w:id="470" w:author="CATT-Ming" w:date="2022-05-24T12:28:00Z">
        <w:r w:rsidRPr="00E97A89">
          <w:rPr>
            <w:rStyle w:val="Hyperlink"/>
          </w:rPr>
          <w:fldChar w:fldCharType="begin"/>
        </w:r>
        <w:r w:rsidRPr="00E97A89">
          <w:rPr>
            <w:rStyle w:val="Hyperlink"/>
          </w:rPr>
          <w:instrText xml:space="preserve"> </w:instrText>
        </w:r>
        <w:r>
          <w:instrText>HYPERLINK \l "_Toc104287858"</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17</w:t>
        </w:r>
        <w:r w:rsidRPr="00E97A89">
          <w:rPr>
            <w:rStyle w:val="Hyperlink"/>
          </w:rPr>
          <w:t>.2</w:t>
        </w:r>
        <w:r>
          <w:rPr>
            <w:rFonts w:asciiTheme="minorHAnsi" w:eastAsiaTheme="minorEastAsia" w:hAnsiTheme="minorHAnsi" w:cstheme="minorBidi"/>
            <w:sz w:val="22"/>
            <w:szCs w:val="22"/>
            <w:lang w:val="en-US" w:eastAsia="zh-CN"/>
          </w:rPr>
          <w:tab/>
        </w:r>
        <w:r w:rsidRPr="00E97A89">
          <w:rPr>
            <w:rStyle w:val="Hyperlink"/>
          </w:rPr>
          <w:t>Functional Description</w:t>
        </w:r>
        <w:r>
          <w:rPr>
            <w:webHidden/>
          </w:rPr>
          <w:tab/>
        </w:r>
        <w:r>
          <w:rPr>
            <w:webHidden/>
          </w:rPr>
          <w:fldChar w:fldCharType="begin"/>
        </w:r>
        <w:r>
          <w:rPr>
            <w:webHidden/>
          </w:rPr>
          <w:instrText xml:space="preserve"> PAGEREF _Toc104287858 \h </w:instrText>
        </w:r>
      </w:ins>
      <w:r>
        <w:rPr>
          <w:webHidden/>
        </w:rPr>
      </w:r>
      <w:r>
        <w:rPr>
          <w:webHidden/>
        </w:rPr>
        <w:fldChar w:fldCharType="separate"/>
      </w:r>
      <w:ins w:id="471" w:author="CATT-Ming" w:date="2022-05-24T12:28:00Z">
        <w:r>
          <w:rPr>
            <w:webHidden/>
          </w:rPr>
          <w:t>69</w:t>
        </w:r>
        <w:r>
          <w:rPr>
            <w:webHidden/>
          </w:rPr>
          <w:fldChar w:fldCharType="end"/>
        </w:r>
        <w:r w:rsidRPr="00E97A89">
          <w:rPr>
            <w:rStyle w:val="Hyperlink"/>
          </w:rPr>
          <w:fldChar w:fldCharType="end"/>
        </w:r>
      </w:ins>
    </w:p>
    <w:p w14:paraId="478889C4" w14:textId="77777777" w:rsidR="00BB1CA2" w:rsidRDefault="00BB1CA2">
      <w:pPr>
        <w:pStyle w:val="TOC3"/>
        <w:rPr>
          <w:ins w:id="472" w:author="CATT-Ming" w:date="2022-05-24T12:28:00Z"/>
          <w:rFonts w:asciiTheme="minorHAnsi" w:eastAsiaTheme="minorEastAsia" w:hAnsiTheme="minorHAnsi" w:cstheme="minorBidi"/>
          <w:sz w:val="22"/>
          <w:szCs w:val="22"/>
          <w:lang w:val="en-US" w:eastAsia="zh-CN"/>
        </w:rPr>
      </w:pPr>
      <w:ins w:id="473" w:author="CATT-Ming" w:date="2022-05-24T12:28:00Z">
        <w:r w:rsidRPr="00E97A89">
          <w:rPr>
            <w:rStyle w:val="Hyperlink"/>
          </w:rPr>
          <w:fldChar w:fldCharType="begin"/>
        </w:r>
        <w:r w:rsidRPr="00E97A89">
          <w:rPr>
            <w:rStyle w:val="Hyperlink"/>
          </w:rPr>
          <w:instrText xml:space="preserve"> </w:instrText>
        </w:r>
        <w:r>
          <w:instrText>HYPERLINK \l "_Toc104287859"</w:instrText>
        </w:r>
        <w:r w:rsidRPr="00E97A89">
          <w:rPr>
            <w:rStyle w:val="Hyperlink"/>
          </w:rPr>
          <w:instrText xml:space="preserve"> </w:instrText>
        </w:r>
        <w:r w:rsidRPr="00E97A89">
          <w:rPr>
            <w:rStyle w:val="Hyperlink"/>
          </w:rPr>
          <w:fldChar w:fldCharType="separate"/>
        </w:r>
        <w:r w:rsidRPr="00E97A89">
          <w:rPr>
            <w:rStyle w:val="Hyperlink"/>
            <w:lang w:eastAsia="zh-CN"/>
          </w:rPr>
          <w:t>6.17.3</w:t>
        </w:r>
        <w:r>
          <w:rPr>
            <w:rFonts w:asciiTheme="minorHAnsi" w:eastAsiaTheme="minorEastAsia" w:hAnsiTheme="minorHAnsi" w:cstheme="minorBidi"/>
            <w:sz w:val="22"/>
            <w:szCs w:val="22"/>
            <w:lang w:val="en-US" w:eastAsia="zh-CN"/>
          </w:rPr>
          <w:tab/>
        </w:r>
        <w:r w:rsidRPr="00E97A89">
          <w:rPr>
            <w:rStyle w:val="Hyperlink"/>
          </w:rPr>
          <w:t>Procedures</w:t>
        </w:r>
        <w:r>
          <w:rPr>
            <w:webHidden/>
          </w:rPr>
          <w:tab/>
        </w:r>
        <w:r>
          <w:rPr>
            <w:webHidden/>
          </w:rPr>
          <w:fldChar w:fldCharType="begin"/>
        </w:r>
        <w:r>
          <w:rPr>
            <w:webHidden/>
          </w:rPr>
          <w:instrText xml:space="preserve"> PAGEREF _Toc104287859 \h </w:instrText>
        </w:r>
      </w:ins>
      <w:r>
        <w:rPr>
          <w:webHidden/>
        </w:rPr>
      </w:r>
      <w:r>
        <w:rPr>
          <w:webHidden/>
        </w:rPr>
        <w:fldChar w:fldCharType="separate"/>
      </w:r>
      <w:ins w:id="474" w:author="CATT-Ming" w:date="2022-05-24T12:28:00Z">
        <w:r>
          <w:rPr>
            <w:webHidden/>
          </w:rPr>
          <w:t>70</w:t>
        </w:r>
        <w:r>
          <w:rPr>
            <w:webHidden/>
          </w:rPr>
          <w:fldChar w:fldCharType="end"/>
        </w:r>
        <w:r w:rsidRPr="00E97A89">
          <w:rPr>
            <w:rStyle w:val="Hyperlink"/>
          </w:rPr>
          <w:fldChar w:fldCharType="end"/>
        </w:r>
      </w:ins>
    </w:p>
    <w:p w14:paraId="5C19EF48" w14:textId="77777777" w:rsidR="00BB1CA2" w:rsidRDefault="00BB1CA2">
      <w:pPr>
        <w:pStyle w:val="TOC3"/>
        <w:rPr>
          <w:ins w:id="475" w:author="CATT-Ming" w:date="2022-05-24T12:28:00Z"/>
          <w:rFonts w:asciiTheme="minorHAnsi" w:eastAsiaTheme="minorEastAsia" w:hAnsiTheme="minorHAnsi" w:cstheme="minorBidi"/>
          <w:sz w:val="22"/>
          <w:szCs w:val="22"/>
          <w:lang w:val="en-US" w:eastAsia="zh-CN"/>
        </w:rPr>
      </w:pPr>
      <w:ins w:id="476" w:author="CATT-Ming" w:date="2022-05-24T12:28:00Z">
        <w:r w:rsidRPr="00E97A89">
          <w:rPr>
            <w:rStyle w:val="Hyperlink"/>
          </w:rPr>
          <w:fldChar w:fldCharType="begin"/>
        </w:r>
        <w:r w:rsidRPr="00E97A89">
          <w:rPr>
            <w:rStyle w:val="Hyperlink"/>
          </w:rPr>
          <w:instrText xml:space="preserve"> </w:instrText>
        </w:r>
        <w:r>
          <w:instrText>HYPERLINK \l "_Toc104287860"</w:instrText>
        </w:r>
        <w:r w:rsidRPr="00E97A89">
          <w:rPr>
            <w:rStyle w:val="Hyperlink"/>
          </w:rPr>
          <w:instrText xml:space="preserve"> </w:instrText>
        </w:r>
        <w:r w:rsidRPr="00E97A89">
          <w:rPr>
            <w:rStyle w:val="Hyperlink"/>
          </w:rPr>
          <w:fldChar w:fldCharType="separate"/>
        </w:r>
        <w:r w:rsidRPr="00E97A89">
          <w:rPr>
            <w:rStyle w:val="Hyperlink"/>
            <w:lang w:eastAsia="zh-CN"/>
          </w:rPr>
          <w:t>6.17.4</w:t>
        </w:r>
        <w:r>
          <w:rPr>
            <w:rFonts w:asciiTheme="minorHAnsi" w:eastAsiaTheme="minorEastAsia" w:hAnsiTheme="minorHAnsi" w:cstheme="minorBidi"/>
            <w:sz w:val="22"/>
            <w:szCs w:val="22"/>
            <w:lang w:val="en-US" w:eastAsia="zh-CN"/>
          </w:rPr>
          <w:tab/>
        </w:r>
        <w:r w:rsidRPr="00E97A89">
          <w:rPr>
            <w:rStyle w:val="Hyperlink"/>
          </w:rPr>
          <w:t xml:space="preserve">Impacts on </w:t>
        </w:r>
        <w:r w:rsidRPr="00E97A89">
          <w:rPr>
            <w:rStyle w:val="Hyperlink"/>
            <w:lang w:eastAsia="zh-CN"/>
          </w:rPr>
          <w:t>services, entities and interfaces</w:t>
        </w:r>
        <w:r>
          <w:rPr>
            <w:webHidden/>
          </w:rPr>
          <w:tab/>
        </w:r>
        <w:r>
          <w:rPr>
            <w:webHidden/>
          </w:rPr>
          <w:fldChar w:fldCharType="begin"/>
        </w:r>
        <w:r>
          <w:rPr>
            <w:webHidden/>
          </w:rPr>
          <w:instrText xml:space="preserve"> PAGEREF _Toc104287860 \h </w:instrText>
        </w:r>
      </w:ins>
      <w:r>
        <w:rPr>
          <w:webHidden/>
        </w:rPr>
      </w:r>
      <w:r>
        <w:rPr>
          <w:webHidden/>
        </w:rPr>
        <w:fldChar w:fldCharType="separate"/>
      </w:r>
      <w:ins w:id="477" w:author="CATT-Ming" w:date="2022-05-24T12:28:00Z">
        <w:r>
          <w:rPr>
            <w:webHidden/>
          </w:rPr>
          <w:t>71</w:t>
        </w:r>
        <w:r>
          <w:rPr>
            <w:webHidden/>
          </w:rPr>
          <w:fldChar w:fldCharType="end"/>
        </w:r>
        <w:r w:rsidRPr="00E97A89">
          <w:rPr>
            <w:rStyle w:val="Hyperlink"/>
          </w:rPr>
          <w:fldChar w:fldCharType="end"/>
        </w:r>
      </w:ins>
    </w:p>
    <w:p w14:paraId="69FD7725" w14:textId="77777777" w:rsidR="00BB1CA2" w:rsidRDefault="00BB1CA2">
      <w:pPr>
        <w:pStyle w:val="TOC2"/>
        <w:rPr>
          <w:ins w:id="478" w:author="CATT-Ming" w:date="2022-05-24T12:28:00Z"/>
          <w:rFonts w:asciiTheme="minorHAnsi" w:eastAsiaTheme="minorEastAsia" w:hAnsiTheme="minorHAnsi" w:cstheme="minorBidi"/>
          <w:sz w:val="22"/>
          <w:szCs w:val="22"/>
          <w:lang w:val="en-US" w:eastAsia="zh-CN"/>
        </w:rPr>
      </w:pPr>
      <w:ins w:id="479" w:author="CATT-Ming" w:date="2022-05-24T12:28:00Z">
        <w:r w:rsidRPr="00E97A89">
          <w:rPr>
            <w:rStyle w:val="Hyperlink"/>
          </w:rPr>
          <w:fldChar w:fldCharType="begin"/>
        </w:r>
        <w:r w:rsidRPr="00E97A89">
          <w:rPr>
            <w:rStyle w:val="Hyperlink"/>
          </w:rPr>
          <w:instrText xml:space="preserve"> </w:instrText>
        </w:r>
        <w:r>
          <w:instrText>HYPERLINK \l "_Toc104287861"</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18</w:t>
        </w:r>
        <w:r>
          <w:rPr>
            <w:rFonts w:asciiTheme="minorHAnsi" w:eastAsiaTheme="minorEastAsia" w:hAnsiTheme="minorHAnsi" w:cstheme="minorBidi"/>
            <w:sz w:val="22"/>
            <w:szCs w:val="22"/>
            <w:lang w:val="en-US" w:eastAsia="zh-CN"/>
          </w:rPr>
          <w:tab/>
        </w:r>
        <w:r w:rsidRPr="00E97A89">
          <w:rPr>
            <w:rStyle w:val="Hyperlink"/>
          </w:rPr>
          <w:t>Solution #</w:t>
        </w:r>
        <w:r w:rsidRPr="00E97A89">
          <w:rPr>
            <w:rStyle w:val="Hyperlink"/>
            <w:lang w:eastAsia="zh-CN"/>
          </w:rPr>
          <w:t>18</w:t>
        </w:r>
        <w:r w:rsidRPr="00E97A89">
          <w:rPr>
            <w:rStyle w:val="Hyperlink"/>
          </w:rPr>
          <w:t>: Location Verification for Satellite Access assisted by NWDAF Analytics</w:t>
        </w:r>
        <w:r>
          <w:rPr>
            <w:webHidden/>
          </w:rPr>
          <w:tab/>
        </w:r>
        <w:r>
          <w:rPr>
            <w:webHidden/>
          </w:rPr>
          <w:fldChar w:fldCharType="begin"/>
        </w:r>
        <w:r>
          <w:rPr>
            <w:webHidden/>
          </w:rPr>
          <w:instrText xml:space="preserve"> PAGEREF _Toc104287861 \h </w:instrText>
        </w:r>
      </w:ins>
      <w:r>
        <w:rPr>
          <w:webHidden/>
        </w:rPr>
      </w:r>
      <w:r>
        <w:rPr>
          <w:webHidden/>
        </w:rPr>
        <w:fldChar w:fldCharType="separate"/>
      </w:r>
      <w:ins w:id="480" w:author="CATT-Ming" w:date="2022-05-24T12:28:00Z">
        <w:r>
          <w:rPr>
            <w:webHidden/>
          </w:rPr>
          <w:t>72</w:t>
        </w:r>
        <w:r>
          <w:rPr>
            <w:webHidden/>
          </w:rPr>
          <w:fldChar w:fldCharType="end"/>
        </w:r>
        <w:r w:rsidRPr="00E97A89">
          <w:rPr>
            <w:rStyle w:val="Hyperlink"/>
          </w:rPr>
          <w:fldChar w:fldCharType="end"/>
        </w:r>
      </w:ins>
    </w:p>
    <w:p w14:paraId="3BD0A60D" w14:textId="77777777" w:rsidR="00BB1CA2" w:rsidRDefault="00BB1CA2">
      <w:pPr>
        <w:pStyle w:val="TOC3"/>
        <w:rPr>
          <w:ins w:id="481" w:author="CATT-Ming" w:date="2022-05-24T12:28:00Z"/>
          <w:rFonts w:asciiTheme="minorHAnsi" w:eastAsiaTheme="minorEastAsia" w:hAnsiTheme="minorHAnsi" w:cstheme="minorBidi"/>
          <w:sz w:val="22"/>
          <w:szCs w:val="22"/>
          <w:lang w:val="en-US" w:eastAsia="zh-CN"/>
        </w:rPr>
      </w:pPr>
      <w:ins w:id="482" w:author="CATT-Ming" w:date="2022-05-24T12:28:00Z">
        <w:r w:rsidRPr="00E97A89">
          <w:rPr>
            <w:rStyle w:val="Hyperlink"/>
          </w:rPr>
          <w:fldChar w:fldCharType="begin"/>
        </w:r>
        <w:r w:rsidRPr="00E97A89">
          <w:rPr>
            <w:rStyle w:val="Hyperlink"/>
          </w:rPr>
          <w:instrText xml:space="preserve"> </w:instrText>
        </w:r>
        <w:r>
          <w:instrText>HYPERLINK \l "_Toc104287862"</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18</w:t>
        </w:r>
        <w:r w:rsidRPr="00E97A89">
          <w:rPr>
            <w:rStyle w:val="Hyperlink"/>
          </w:rPr>
          <w:t>.1</w:t>
        </w:r>
        <w:r>
          <w:rPr>
            <w:rFonts w:asciiTheme="minorHAnsi" w:eastAsiaTheme="minorEastAsia" w:hAnsiTheme="minorHAnsi" w:cstheme="minorBidi"/>
            <w:sz w:val="22"/>
            <w:szCs w:val="22"/>
            <w:lang w:val="en-US" w:eastAsia="zh-CN"/>
          </w:rPr>
          <w:tab/>
        </w:r>
        <w:r w:rsidRPr="00E97A89">
          <w:rPr>
            <w:rStyle w:val="Hyperlink"/>
          </w:rPr>
          <w:t>Introduction</w:t>
        </w:r>
        <w:r>
          <w:rPr>
            <w:webHidden/>
          </w:rPr>
          <w:tab/>
        </w:r>
        <w:r>
          <w:rPr>
            <w:webHidden/>
          </w:rPr>
          <w:fldChar w:fldCharType="begin"/>
        </w:r>
        <w:r>
          <w:rPr>
            <w:webHidden/>
          </w:rPr>
          <w:instrText xml:space="preserve"> PAGEREF _Toc104287862 \h </w:instrText>
        </w:r>
      </w:ins>
      <w:r>
        <w:rPr>
          <w:webHidden/>
        </w:rPr>
      </w:r>
      <w:r>
        <w:rPr>
          <w:webHidden/>
        </w:rPr>
        <w:fldChar w:fldCharType="separate"/>
      </w:r>
      <w:ins w:id="483" w:author="CATT-Ming" w:date="2022-05-24T12:28:00Z">
        <w:r>
          <w:rPr>
            <w:webHidden/>
          </w:rPr>
          <w:t>72</w:t>
        </w:r>
        <w:r>
          <w:rPr>
            <w:webHidden/>
          </w:rPr>
          <w:fldChar w:fldCharType="end"/>
        </w:r>
        <w:r w:rsidRPr="00E97A89">
          <w:rPr>
            <w:rStyle w:val="Hyperlink"/>
          </w:rPr>
          <w:fldChar w:fldCharType="end"/>
        </w:r>
      </w:ins>
    </w:p>
    <w:p w14:paraId="4E7F11DF" w14:textId="77777777" w:rsidR="00BB1CA2" w:rsidRDefault="00BB1CA2">
      <w:pPr>
        <w:pStyle w:val="TOC3"/>
        <w:rPr>
          <w:ins w:id="484" w:author="CATT-Ming" w:date="2022-05-24T12:28:00Z"/>
          <w:rFonts w:asciiTheme="minorHAnsi" w:eastAsiaTheme="minorEastAsia" w:hAnsiTheme="minorHAnsi" w:cstheme="minorBidi"/>
          <w:sz w:val="22"/>
          <w:szCs w:val="22"/>
          <w:lang w:val="en-US" w:eastAsia="zh-CN"/>
        </w:rPr>
      </w:pPr>
      <w:ins w:id="485" w:author="CATT-Ming" w:date="2022-05-24T12:28:00Z">
        <w:r w:rsidRPr="00E97A89">
          <w:rPr>
            <w:rStyle w:val="Hyperlink"/>
          </w:rPr>
          <w:fldChar w:fldCharType="begin"/>
        </w:r>
        <w:r w:rsidRPr="00E97A89">
          <w:rPr>
            <w:rStyle w:val="Hyperlink"/>
          </w:rPr>
          <w:instrText xml:space="preserve"> </w:instrText>
        </w:r>
        <w:r>
          <w:instrText>HYPERLINK \l "_Toc104287863"</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18</w:t>
        </w:r>
        <w:r w:rsidRPr="00E97A89">
          <w:rPr>
            <w:rStyle w:val="Hyperlink"/>
          </w:rPr>
          <w:t>.2</w:t>
        </w:r>
        <w:r>
          <w:rPr>
            <w:rFonts w:asciiTheme="minorHAnsi" w:eastAsiaTheme="minorEastAsia" w:hAnsiTheme="minorHAnsi" w:cstheme="minorBidi"/>
            <w:sz w:val="22"/>
            <w:szCs w:val="22"/>
            <w:lang w:val="en-US" w:eastAsia="zh-CN"/>
          </w:rPr>
          <w:tab/>
        </w:r>
        <w:r w:rsidRPr="00E97A89">
          <w:rPr>
            <w:rStyle w:val="Hyperlink"/>
          </w:rPr>
          <w:t>Functional description</w:t>
        </w:r>
        <w:r>
          <w:rPr>
            <w:webHidden/>
          </w:rPr>
          <w:tab/>
        </w:r>
        <w:r>
          <w:rPr>
            <w:webHidden/>
          </w:rPr>
          <w:fldChar w:fldCharType="begin"/>
        </w:r>
        <w:r>
          <w:rPr>
            <w:webHidden/>
          </w:rPr>
          <w:instrText xml:space="preserve"> PAGEREF _Toc104287863 \h </w:instrText>
        </w:r>
      </w:ins>
      <w:r>
        <w:rPr>
          <w:webHidden/>
        </w:rPr>
      </w:r>
      <w:r>
        <w:rPr>
          <w:webHidden/>
        </w:rPr>
        <w:fldChar w:fldCharType="separate"/>
      </w:r>
      <w:ins w:id="486" w:author="CATT-Ming" w:date="2022-05-24T12:28:00Z">
        <w:r>
          <w:rPr>
            <w:webHidden/>
          </w:rPr>
          <w:t>72</w:t>
        </w:r>
        <w:r>
          <w:rPr>
            <w:webHidden/>
          </w:rPr>
          <w:fldChar w:fldCharType="end"/>
        </w:r>
        <w:r w:rsidRPr="00E97A89">
          <w:rPr>
            <w:rStyle w:val="Hyperlink"/>
          </w:rPr>
          <w:fldChar w:fldCharType="end"/>
        </w:r>
      </w:ins>
    </w:p>
    <w:p w14:paraId="7BDD66FC" w14:textId="77777777" w:rsidR="00BB1CA2" w:rsidRDefault="00BB1CA2">
      <w:pPr>
        <w:pStyle w:val="TOC3"/>
        <w:rPr>
          <w:ins w:id="487" w:author="CATT-Ming" w:date="2022-05-24T12:28:00Z"/>
          <w:rFonts w:asciiTheme="minorHAnsi" w:eastAsiaTheme="minorEastAsia" w:hAnsiTheme="minorHAnsi" w:cstheme="minorBidi"/>
          <w:sz w:val="22"/>
          <w:szCs w:val="22"/>
          <w:lang w:val="en-US" w:eastAsia="zh-CN"/>
        </w:rPr>
      </w:pPr>
      <w:ins w:id="488" w:author="CATT-Ming" w:date="2022-05-24T12:28:00Z">
        <w:r w:rsidRPr="00E97A89">
          <w:rPr>
            <w:rStyle w:val="Hyperlink"/>
          </w:rPr>
          <w:fldChar w:fldCharType="begin"/>
        </w:r>
        <w:r w:rsidRPr="00E97A89">
          <w:rPr>
            <w:rStyle w:val="Hyperlink"/>
          </w:rPr>
          <w:instrText xml:space="preserve"> </w:instrText>
        </w:r>
        <w:r>
          <w:instrText>HYPERLINK \l "_Toc104287864"</w:instrText>
        </w:r>
        <w:r w:rsidRPr="00E97A89">
          <w:rPr>
            <w:rStyle w:val="Hyperlink"/>
          </w:rPr>
          <w:instrText xml:space="preserve"> </w:instrText>
        </w:r>
        <w:r w:rsidRPr="00E97A89">
          <w:rPr>
            <w:rStyle w:val="Hyperlink"/>
          </w:rPr>
          <w:fldChar w:fldCharType="separate"/>
        </w:r>
        <w:r w:rsidRPr="00E97A89">
          <w:rPr>
            <w:rStyle w:val="Hyperlink"/>
            <w:lang w:eastAsia="zh-CN"/>
          </w:rPr>
          <w:t>6.18.3</w:t>
        </w:r>
        <w:r>
          <w:rPr>
            <w:rFonts w:asciiTheme="minorHAnsi" w:eastAsiaTheme="minorEastAsia" w:hAnsiTheme="minorHAnsi" w:cstheme="minorBidi"/>
            <w:sz w:val="22"/>
            <w:szCs w:val="22"/>
            <w:lang w:val="en-US" w:eastAsia="zh-CN"/>
          </w:rPr>
          <w:tab/>
        </w:r>
        <w:r w:rsidRPr="00E97A89">
          <w:rPr>
            <w:rStyle w:val="Hyperlink"/>
          </w:rPr>
          <w:t>Procedures</w:t>
        </w:r>
        <w:r>
          <w:rPr>
            <w:webHidden/>
          </w:rPr>
          <w:tab/>
        </w:r>
        <w:r>
          <w:rPr>
            <w:webHidden/>
          </w:rPr>
          <w:fldChar w:fldCharType="begin"/>
        </w:r>
        <w:r>
          <w:rPr>
            <w:webHidden/>
          </w:rPr>
          <w:instrText xml:space="preserve"> PAGEREF _Toc104287864 \h </w:instrText>
        </w:r>
      </w:ins>
      <w:r>
        <w:rPr>
          <w:webHidden/>
        </w:rPr>
      </w:r>
      <w:r>
        <w:rPr>
          <w:webHidden/>
        </w:rPr>
        <w:fldChar w:fldCharType="separate"/>
      </w:r>
      <w:ins w:id="489" w:author="CATT-Ming" w:date="2022-05-24T12:28:00Z">
        <w:r>
          <w:rPr>
            <w:webHidden/>
          </w:rPr>
          <w:t>73</w:t>
        </w:r>
        <w:r>
          <w:rPr>
            <w:webHidden/>
          </w:rPr>
          <w:fldChar w:fldCharType="end"/>
        </w:r>
        <w:r w:rsidRPr="00E97A89">
          <w:rPr>
            <w:rStyle w:val="Hyperlink"/>
          </w:rPr>
          <w:fldChar w:fldCharType="end"/>
        </w:r>
      </w:ins>
    </w:p>
    <w:p w14:paraId="77C4BC9E" w14:textId="77777777" w:rsidR="00BB1CA2" w:rsidRDefault="00BB1CA2">
      <w:pPr>
        <w:pStyle w:val="TOC3"/>
        <w:rPr>
          <w:ins w:id="490" w:author="CATT-Ming" w:date="2022-05-24T12:28:00Z"/>
          <w:rFonts w:asciiTheme="minorHAnsi" w:eastAsiaTheme="minorEastAsia" w:hAnsiTheme="minorHAnsi" w:cstheme="minorBidi"/>
          <w:sz w:val="22"/>
          <w:szCs w:val="22"/>
          <w:lang w:val="en-US" w:eastAsia="zh-CN"/>
        </w:rPr>
      </w:pPr>
      <w:ins w:id="491" w:author="CATT-Ming" w:date="2022-05-24T12:28:00Z">
        <w:r w:rsidRPr="00E97A89">
          <w:rPr>
            <w:rStyle w:val="Hyperlink"/>
          </w:rPr>
          <w:fldChar w:fldCharType="begin"/>
        </w:r>
        <w:r w:rsidRPr="00E97A89">
          <w:rPr>
            <w:rStyle w:val="Hyperlink"/>
          </w:rPr>
          <w:instrText xml:space="preserve"> </w:instrText>
        </w:r>
        <w:r>
          <w:instrText>HYPERLINK \l "_Toc104287865"</w:instrText>
        </w:r>
        <w:r w:rsidRPr="00E97A89">
          <w:rPr>
            <w:rStyle w:val="Hyperlink"/>
          </w:rPr>
          <w:instrText xml:space="preserve"> </w:instrText>
        </w:r>
        <w:r w:rsidRPr="00E97A89">
          <w:rPr>
            <w:rStyle w:val="Hyperlink"/>
          </w:rPr>
          <w:fldChar w:fldCharType="separate"/>
        </w:r>
        <w:r w:rsidRPr="00E97A89">
          <w:rPr>
            <w:rStyle w:val="Hyperlink"/>
            <w:lang w:eastAsia="zh-CN"/>
          </w:rPr>
          <w:t>6.18.4</w:t>
        </w:r>
        <w:r>
          <w:rPr>
            <w:rFonts w:asciiTheme="minorHAnsi" w:eastAsiaTheme="minorEastAsia" w:hAnsiTheme="minorHAnsi" w:cstheme="minorBidi"/>
            <w:sz w:val="22"/>
            <w:szCs w:val="22"/>
            <w:lang w:val="en-US" w:eastAsia="zh-CN"/>
          </w:rPr>
          <w:tab/>
        </w:r>
        <w:r w:rsidRPr="00E97A89">
          <w:rPr>
            <w:rStyle w:val="Hyperlink"/>
          </w:rPr>
          <w:t xml:space="preserve">Impacts on </w:t>
        </w:r>
        <w:r w:rsidRPr="00E97A89">
          <w:rPr>
            <w:rStyle w:val="Hyperlink"/>
            <w:lang w:eastAsia="zh-CN"/>
          </w:rPr>
          <w:t>services, entities and interfaces</w:t>
        </w:r>
        <w:r>
          <w:rPr>
            <w:webHidden/>
          </w:rPr>
          <w:tab/>
        </w:r>
        <w:r>
          <w:rPr>
            <w:webHidden/>
          </w:rPr>
          <w:fldChar w:fldCharType="begin"/>
        </w:r>
        <w:r>
          <w:rPr>
            <w:webHidden/>
          </w:rPr>
          <w:instrText xml:space="preserve"> PAGEREF _Toc104287865 \h </w:instrText>
        </w:r>
      </w:ins>
      <w:r>
        <w:rPr>
          <w:webHidden/>
        </w:rPr>
      </w:r>
      <w:r>
        <w:rPr>
          <w:webHidden/>
        </w:rPr>
        <w:fldChar w:fldCharType="separate"/>
      </w:r>
      <w:ins w:id="492" w:author="CATT-Ming" w:date="2022-05-24T12:28:00Z">
        <w:r>
          <w:rPr>
            <w:webHidden/>
          </w:rPr>
          <w:t>74</w:t>
        </w:r>
        <w:r>
          <w:rPr>
            <w:webHidden/>
          </w:rPr>
          <w:fldChar w:fldCharType="end"/>
        </w:r>
        <w:r w:rsidRPr="00E97A89">
          <w:rPr>
            <w:rStyle w:val="Hyperlink"/>
          </w:rPr>
          <w:fldChar w:fldCharType="end"/>
        </w:r>
      </w:ins>
    </w:p>
    <w:p w14:paraId="5184E8F7" w14:textId="77777777" w:rsidR="00BB1CA2" w:rsidRDefault="00BB1CA2">
      <w:pPr>
        <w:pStyle w:val="TOC2"/>
        <w:rPr>
          <w:ins w:id="493" w:author="CATT-Ming" w:date="2022-05-24T12:28:00Z"/>
          <w:rFonts w:asciiTheme="minorHAnsi" w:eastAsiaTheme="minorEastAsia" w:hAnsiTheme="minorHAnsi" w:cstheme="minorBidi"/>
          <w:sz w:val="22"/>
          <w:szCs w:val="22"/>
          <w:lang w:val="en-US" w:eastAsia="zh-CN"/>
        </w:rPr>
      </w:pPr>
      <w:ins w:id="494" w:author="CATT-Ming" w:date="2022-05-24T12:28:00Z">
        <w:r w:rsidRPr="00E97A89">
          <w:rPr>
            <w:rStyle w:val="Hyperlink"/>
          </w:rPr>
          <w:fldChar w:fldCharType="begin"/>
        </w:r>
        <w:r w:rsidRPr="00E97A89">
          <w:rPr>
            <w:rStyle w:val="Hyperlink"/>
          </w:rPr>
          <w:instrText xml:space="preserve"> </w:instrText>
        </w:r>
        <w:r>
          <w:instrText>HYPERLINK \l "_Toc104287866"</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19</w:t>
        </w:r>
        <w:r>
          <w:rPr>
            <w:rFonts w:asciiTheme="minorHAnsi" w:eastAsiaTheme="minorEastAsia" w:hAnsiTheme="minorHAnsi" w:cstheme="minorBidi"/>
            <w:sz w:val="22"/>
            <w:szCs w:val="22"/>
            <w:lang w:val="en-US" w:eastAsia="zh-CN"/>
          </w:rPr>
          <w:tab/>
        </w:r>
        <w:r w:rsidRPr="00E97A89">
          <w:rPr>
            <w:rStyle w:val="Hyperlink"/>
          </w:rPr>
          <w:t>Solution #</w:t>
        </w:r>
        <w:r w:rsidRPr="00E97A89">
          <w:rPr>
            <w:rStyle w:val="Hyperlink"/>
            <w:lang w:eastAsia="zh-CN"/>
          </w:rPr>
          <w:t>19</w:t>
        </w:r>
        <w:r w:rsidRPr="00E97A89">
          <w:rPr>
            <w:rStyle w:val="Hyperlink"/>
          </w:rPr>
          <w:t>: Support of Low Latency via User Plane</w:t>
        </w:r>
        <w:r>
          <w:rPr>
            <w:webHidden/>
          </w:rPr>
          <w:tab/>
        </w:r>
        <w:r>
          <w:rPr>
            <w:webHidden/>
          </w:rPr>
          <w:fldChar w:fldCharType="begin"/>
        </w:r>
        <w:r>
          <w:rPr>
            <w:webHidden/>
          </w:rPr>
          <w:instrText xml:space="preserve"> PAGEREF _Toc104287866 \h </w:instrText>
        </w:r>
      </w:ins>
      <w:r>
        <w:rPr>
          <w:webHidden/>
        </w:rPr>
      </w:r>
      <w:r>
        <w:rPr>
          <w:webHidden/>
        </w:rPr>
        <w:fldChar w:fldCharType="separate"/>
      </w:r>
      <w:ins w:id="495" w:author="CATT-Ming" w:date="2022-05-24T12:28:00Z">
        <w:r>
          <w:rPr>
            <w:webHidden/>
          </w:rPr>
          <w:t>74</w:t>
        </w:r>
        <w:r>
          <w:rPr>
            <w:webHidden/>
          </w:rPr>
          <w:fldChar w:fldCharType="end"/>
        </w:r>
        <w:r w:rsidRPr="00E97A89">
          <w:rPr>
            <w:rStyle w:val="Hyperlink"/>
          </w:rPr>
          <w:fldChar w:fldCharType="end"/>
        </w:r>
      </w:ins>
    </w:p>
    <w:p w14:paraId="72EA3766" w14:textId="77777777" w:rsidR="00BB1CA2" w:rsidRDefault="00BB1CA2">
      <w:pPr>
        <w:pStyle w:val="TOC3"/>
        <w:rPr>
          <w:ins w:id="496" w:author="CATT-Ming" w:date="2022-05-24T12:28:00Z"/>
          <w:rFonts w:asciiTheme="minorHAnsi" w:eastAsiaTheme="minorEastAsia" w:hAnsiTheme="minorHAnsi" w:cstheme="minorBidi"/>
          <w:sz w:val="22"/>
          <w:szCs w:val="22"/>
          <w:lang w:val="en-US" w:eastAsia="zh-CN"/>
        </w:rPr>
      </w:pPr>
      <w:ins w:id="497" w:author="CATT-Ming" w:date="2022-05-24T12:28:00Z">
        <w:r w:rsidRPr="00E97A89">
          <w:rPr>
            <w:rStyle w:val="Hyperlink"/>
          </w:rPr>
          <w:fldChar w:fldCharType="begin"/>
        </w:r>
        <w:r w:rsidRPr="00E97A89">
          <w:rPr>
            <w:rStyle w:val="Hyperlink"/>
          </w:rPr>
          <w:instrText xml:space="preserve"> </w:instrText>
        </w:r>
        <w:r>
          <w:instrText>HYPERLINK \l "_Toc104287867"</w:instrText>
        </w:r>
        <w:r w:rsidRPr="00E97A89">
          <w:rPr>
            <w:rStyle w:val="Hyperlink"/>
          </w:rPr>
          <w:instrText xml:space="preserve"> </w:instrText>
        </w:r>
        <w:r w:rsidRPr="00E97A89">
          <w:rPr>
            <w:rStyle w:val="Hyperlink"/>
          </w:rPr>
          <w:fldChar w:fldCharType="separate"/>
        </w:r>
        <w:r w:rsidRPr="00E97A89">
          <w:rPr>
            <w:rStyle w:val="Hyperlink"/>
            <w:lang w:eastAsia="zh-CN"/>
          </w:rPr>
          <w:t>6.19.1</w:t>
        </w:r>
        <w:r>
          <w:rPr>
            <w:rFonts w:asciiTheme="minorHAnsi" w:eastAsiaTheme="minorEastAsia" w:hAnsiTheme="minorHAnsi" w:cstheme="minorBidi"/>
            <w:sz w:val="22"/>
            <w:szCs w:val="22"/>
            <w:lang w:val="en-US" w:eastAsia="zh-CN"/>
          </w:rPr>
          <w:tab/>
        </w:r>
        <w:r w:rsidRPr="00E97A89">
          <w:rPr>
            <w:rStyle w:val="Hyperlink"/>
            <w:lang w:eastAsia="zh-CN"/>
          </w:rPr>
          <w:t>Introduction</w:t>
        </w:r>
        <w:r>
          <w:rPr>
            <w:webHidden/>
          </w:rPr>
          <w:tab/>
        </w:r>
        <w:r>
          <w:rPr>
            <w:webHidden/>
          </w:rPr>
          <w:fldChar w:fldCharType="begin"/>
        </w:r>
        <w:r>
          <w:rPr>
            <w:webHidden/>
          </w:rPr>
          <w:instrText xml:space="preserve"> PAGEREF _Toc104287867 \h </w:instrText>
        </w:r>
      </w:ins>
      <w:r>
        <w:rPr>
          <w:webHidden/>
        </w:rPr>
      </w:r>
      <w:r>
        <w:rPr>
          <w:webHidden/>
        </w:rPr>
        <w:fldChar w:fldCharType="separate"/>
      </w:r>
      <w:ins w:id="498" w:author="CATT-Ming" w:date="2022-05-24T12:28:00Z">
        <w:r>
          <w:rPr>
            <w:webHidden/>
          </w:rPr>
          <w:t>74</w:t>
        </w:r>
        <w:r>
          <w:rPr>
            <w:webHidden/>
          </w:rPr>
          <w:fldChar w:fldCharType="end"/>
        </w:r>
        <w:r w:rsidRPr="00E97A89">
          <w:rPr>
            <w:rStyle w:val="Hyperlink"/>
          </w:rPr>
          <w:fldChar w:fldCharType="end"/>
        </w:r>
      </w:ins>
    </w:p>
    <w:p w14:paraId="1E5C44EF" w14:textId="77777777" w:rsidR="00BB1CA2" w:rsidRDefault="00BB1CA2">
      <w:pPr>
        <w:pStyle w:val="TOC3"/>
        <w:rPr>
          <w:ins w:id="499" w:author="CATT-Ming" w:date="2022-05-24T12:28:00Z"/>
          <w:rFonts w:asciiTheme="minorHAnsi" w:eastAsiaTheme="minorEastAsia" w:hAnsiTheme="minorHAnsi" w:cstheme="minorBidi"/>
          <w:sz w:val="22"/>
          <w:szCs w:val="22"/>
          <w:lang w:val="en-US" w:eastAsia="zh-CN"/>
        </w:rPr>
      </w:pPr>
      <w:ins w:id="500" w:author="CATT-Ming" w:date="2022-05-24T12:28:00Z">
        <w:r w:rsidRPr="00E97A89">
          <w:rPr>
            <w:rStyle w:val="Hyperlink"/>
          </w:rPr>
          <w:fldChar w:fldCharType="begin"/>
        </w:r>
        <w:r w:rsidRPr="00E97A89">
          <w:rPr>
            <w:rStyle w:val="Hyperlink"/>
          </w:rPr>
          <w:instrText xml:space="preserve"> </w:instrText>
        </w:r>
        <w:r>
          <w:instrText>HYPERLINK \l "_Toc104287868"</w:instrText>
        </w:r>
        <w:r w:rsidRPr="00E97A89">
          <w:rPr>
            <w:rStyle w:val="Hyperlink"/>
          </w:rPr>
          <w:instrText xml:space="preserve"> </w:instrText>
        </w:r>
        <w:r w:rsidRPr="00E97A89">
          <w:rPr>
            <w:rStyle w:val="Hyperlink"/>
          </w:rPr>
          <w:fldChar w:fldCharType="separate"/>
        </w:r>
        <w:r w:rsidRPr="00E97A89">
          <w:rPr>
            <w:rStyle w:val="Hyperlink"/>
            <w:lang w:eastAsia="zh-CN"/>
          </w:rPr>
          <w:t>6.19.2</w:t>
        </w:r>
        <w:r>
          <w:rPr>
            <w:rFonts w:asciiTheme="minorHAnsi" w:eastAsiaTheme="minorEastAsia" w:hAnsiTheme="minorHAnsi" w:cstheme="minorBidi"/>
            <w:sz w:val="22"/>
            <w:szCs w:val="22"/>
            <w:lang w:val="en-US" w:eastAsia="zh-CN"/>
          </w:rPr>
          <w:tab/>
        </w:r>
        <w:r w:rsidRPr="00E97A89">
          <w:rPr>
            <w:rStyle w:val="Hyperlink"/>
            <w:lang w:eastAsia="zh-CN"/>
          </w:rPr>
          <w:t>Functional Description</w:t>
        </w:r>
        <w:r>
          <w:rPr>
            <w:webHidden/>
          </w:rPr>
          <w:tab/>
        </w:r>
        <w:r>
          <w:rPr>
            <w:webHidden/>
          </w:rPr>
          <w:fldChar w:fldCharType="begin"/>
        </w:r>
        <w:r>
          <w:rPr>
            <w:webHidden/>
          </w:rPr>
          <w:instrText xml:space="preserve"> PAGEREF _Toc104287868 \h </w:instrText>
        </w:r>
      </w:ins>
      <w:r>
        <w:rPr>
          <w:webHidden/>
        </w:rPr>
      </w:r>
      <w:r>
        <w:rPr>
          <w:webHidden/>
        </w:rPr>
        <w:fldChar w:fldCharType="separate"/>
      </w:r>
      <w:ins w:id="501" w:author="CATT-Ming" w:date="2022-05-24T12:28:00Z">
        <w:r>
          <w:rPr>
            <w:webHidden/>
          </w:rPr>
          <w:t>75</w:t>
        </w:r>
        <w:r>
          <w:rPr>
            <w:webHidden/>
          </w:rPr>
          <w:fldChar w:fldCharType="end"/>
        </w:r>
        <w:r w:rsidRPr="00E97A89">
          <w:rPr>
            <w:rStyle w:val="Hyperlink"/>
          </w:rPr>
          <w:fldChar w:fldCharType="end"/>
        </w:r>
      </w:ins>
    </w:p>
    <w:p w14:paraId="54CD487C" w14:textId="77777777" w:rsidR="00BB1CA2" w:rsidRDefault="00BB1CA2">
      <w:pPr>
        <w:pStyle w:val="TOC3"/>
        <w:rPr>
          <w:ins w:id="502" w:author="CATT-Ming" w:date="2022-05-24T12:28:00Z"/>
          <w:rFonts w:asciiTheme="minorHAnsi" w:eastAsiaTheme="minorEastAsia" w:hAnsiTheme="minorHAnsi" w:cstheme="minorBidi"/>
          <w:sz w:val="22"/>
          <w:szCs w:val="22"/>
          <w:lang w:val="en-US" w:eastAsia="zh-CN"/>
        </w:rPr>
      </w:pPr>
      <w:ins w:id="503" w:author="CATT-Ming" w:date="2022-05-24T12:28:00Z">
        <w:r w:rsidRPr="00E97A89">
          <w:rPr>
            <w:rStyle w:val="Hyperlink"/>
          </w:rPr>
          <w:fldChar w:fldCharType="begin"/>
        </w:r>
        <w:r w:rsidRPr="00E97A89">
          <w:rPr>
            <w:rStyle w:val="Hyperlink"/>
          </w:rPr>
          <w:instrText xml:space="preserve"> </w:instrText>
        </w:r>
        <w:r>
          <w:instrText>HYPERLINK \l "_Toc104287869"</w:instrText>
        </w:r>
        <w:r w:rsidRPr="00E97A89">
          <w:rPr>
            <w:rStyle w:val="Hyperlink"/>
          </w:rPr>
          <w:instrText xml:space="preserve"> </w:instrText>
        </w:r>
        <w:r w:rsidRPr="00E97A89">
          <w:rPr>
            <w:rStyle w:val="Hyperlink"/>
          </w:rPr>
          <w:fldChar w:fldCharType="separate"/>
        </w:r>
        <w:r w:rsidRPr="00E97A89">
          <w:rPr>
            <w:rStyle w:val="Hyperlink"/>
            <w:lang w:eastAsia="zh-CN"/>
          </w:rPr>
          <w:t>6.19.3</w:t>
        </w:r>
        <w:r>
          <w:rPr>
            <w:rFonts w:asciiTheme="minorHAnsi" w:eastAsiaTheme="minorEastAsia" w:hAnsiTheme="minorHAnsi" w:cstheme="minorBidi"/>
            <w:sz w:val="22"/>
            <w:szCs w:val="22"/>
            <w:lang w:val="en-US" w:eastAsia="zh-CN"/>
          </w:rPr>
          <w:tab/>
        </w:r>
        <w:r w:rsidRPr="00E97A89">
          <w:rPr>
            <w:rStyle w:val="Hyperlink"/>
            <w:lang w:eastAsia="zh-CN"/>
          </w:rPr>
          <w:t>Procedures</w:t>
        </w:r>
        <w:r>
          <w:rPr>
            <w:webHidden/>
          </w:rPr>
          <w:tab/>
        </w:r>
        <w:r>
          <w:rPr>
            <w:webHidden/>
          </w:rPr>
          <w:fldChar w:fldCharType="begin"/>
        </w:r>
        <w:r>
          <w:rPr>
            <w:webHidden/>
          </w:rPr>
          <w:instrText xml:space="preserve"> PAGEREF _Toc104287869 \h </w:instrText>
        </w:r>
      </w:ins>
      <w:r>
        <w:rPr>
          <w:webHidden/>
        </w:rPr>
      </w:r>
      <w:r>
        <w:rPr>
          <w:webHidden/>
        </w:rPr>
        <w:fldChar w:fldCharType="separate"/>
      </w:r>
      <w:ins w:id="504" w:author="CATT-Ming" w:date="2022-05-24T12:28:00Z">
        <w:r>
          <w:rPr>
            <w:webHidden/>
          </w:rPr>
          <w:t>75</w:t>
        </w:r>
        <w:r>
          <w:rPr>
            <w:webHidden/>
          </w:rPr>
          <w:fldChar w:fldCharType="end"/>
        </w:r>
        <w:r w:rsidRPr="00E97A89">
          <w:rPr>
            <w:rStyle w:val="Hyperlink"/>
          </w:rPr>
          <w:fldChar w:fldCharType="end"/>
        </w:r>
      </w:ins>
    </w:p>
    <w:p w14:paraId="626297B5" w14:textId="77777777" w:rsidR="00BB1CA2" w:rsidRDefault="00BB1CA2">
      <w:pPr>
        <w:pStyle w:val="TOC3"/>
        <w:rPr>
          <w:ins w:id="505" w:author="CATT-Ming" w:date="2022-05-24T12:28:00Z"/>
          <w:rFonts w:asciiTheme="minorHAnsi" w:eastAsiaTheme="minorEastAsia" w:hAnsiTheme="minorHAnsi" w:cstheme="minorBidi"/>
          <w:sz w:val="22"/>
          <w:szCs w:val="22"/>
          <w:lang w:val="en-US" w:eastAsia="zh-CN"/>
        </w:rPr>
      </w:pPr>
      <w:ins w:id="506" w:author="CATT-Ming" w:date="2022-05-24T12:28:00Z">
        <w:r w:rsidRPr="00E97A89">
          <w:rPr>
            <w:rStyle w:val="Hyperlink"/>
          </w:rPr>
          <w:fldChar w:fldCharType="begin"/>
        </w:r>
        <w:r w:rsidRPr="00E97A89">
          <w:rPr>
            <w:rStyle w:val="Hyperlink"/>
          </w:rPr>
          <w:instrText xml:space="preserve"> </w:instrText>
        </w:r>
        <w:r>
          <w:instrText>HYPERLINK \l "_Toc104287870"</w:instrText>
        </w:r>
        <w:r w:rsidRPr="00E97A89">
          <w:rPr>
            <w:rStyle w:val="Hyperlink"/>
          </w:rPr>
          <w:instrText xml:space="preserve"> </w:instrText>
        </w:r>
        <w:r w:rsidRPr="00E97A89">
          <w:rPr>
            <w:rStyle w:val="Hyperlink"/>
          </w:rPr>
          <w:fldChar w:fldCharType="separate"/>
        </w:r>
        <w:r w:rsidRPr="00E97A89">
          <w:rPr>
            <w:rStyle w:val="Hyperlink"/>
            <w:lang w:eastAsia="zh-CN"/>
          </w:rPr>
          <w:t>6.19.4</w:t>
        </w:r>
        <w:r>
          <w:rPr>
            <w:rFonts w:asciiTheme="minorHAnsi" w:eastAsiaTheme="minorEastAsia" w:hAnsiTheme="minorHAnsi" w:cstheme="minorBidi"/>
            <w:sz w:val="22"/>
            <w:szCs w:val="22"/>
            <w:lang w:val="en-US" w:eastAsia="zh-CN"/>
          </w:rPr>
          <w:tab/>
        </w:r>
        <w:r w:rsidRPr="00E97A89">
          <w:rPr>
            <w:rStyle w:val="Hyperlink"/>
            <w:lang w:eastAsia="zh-CN"/>
          </w:rPr>
          <w:t>Impacts on services, entities, and interfaces</w:t>
        </w:r>
        <w:r>
          <w:rPr>
            <w:webHidden/>
          </w:rPr>
          <w:tab/>
        </w:r>
        <w:r>
          <w:rPr>
            <w:webHidden/>
          </w:rPr>
          <w:fldChar w:fldCharType="begin"/>
        </w:r>
        <w:r>
          <w:rPr>
            <w:webHidden/>
          </w:rPr>
          <w:instrText xml:space="preserve"> PAGEREF _Toc104287870 \h </w:instrText>
        </w:r>
      </w:ins>
      <w:r>
        <w:rPr>
          <w:webHidden/>
        </w:rPr>
      </w:r>
      <w:r>
        <w:rPr>
          <w:webHidden/>
        </w:rPr>
        <w:fldChar w:fldCharType="separate"/>
      </w:r>
      <w:ins w:id="507" w:author="CATT-Ming" w:date="2022-05-24T12:28:00Z">
        <w:r>
          <w:rPr>
            <w:webHidden/>
          </w:rPr>
          <w:t>80</w:t>
        </w:r>
        <w:r>
          <w:rPr>
            <w:webHidden/>
          </w:rPr>
          <w:fldChar w:fldCharType="end"/>
        </w:r>
        <w:r w:rsidRPr="00E97A89">
          <w:rPr>
            <w:rStyle w:val="Hyperlink"/>
          </w:rPr>
          <w:fldChar w:fldCharType="end"/>
        </w:r>
      </w:ins>
    </w:p>
    <w:p w14:paraId="7B62F2B6" w14:textId="77777777" w:rsidR="00BB1CA2" w:rsidRDefault="00BB1CA2">
      <w:pPr>
        <w:pStyle w:val="TOC2"/>
        <w:rPr>
          <w:ins w:id="508" w:author="CATT-Ming" w:date="2022-05-24T12:28:00Z"/>
          <w:rFonts w:asciiTheme="minorHAnsi" w:eastAsiaTheme="minorEastAsia" w:hAnsiTheme="minorHAnsi" w:cstheme="minorBidi"/>
          <w:sz w:val="22"/>
          <w:szCs w:val="22"/>
          <w:lang w:val="en-US" w:eastAsia="zh-CN"/>
        </w:rPr>
      </w:pPr>
      <w:ins w:id="509" w:author="CATT-Ming" w:date="2022-05-24T12:28:00Z">
        <w:r w:rsidRPr="00E97A89">
          <w:rPr>
            <w:rStyle w:val="Hyperlink"/>
          </w:rPr>
          <w:fldChar w:fldCharType="begin"/>
        </w:r>
        <w:r w:rsidRPr="00E97A89">
          <w:rPr>
            <w:rStyle w:val="Hyperlink"/>
          </w:rPr>
          <w:instrText xml:space="preserve"> </w:instrText>
        </w:r>
        <w:r>
          <w:instrText>HYPERLINK \l "_Toc104287871"</w:instrText>
        </w:r>
        <w:r w:rsidRPr="00E97A89">
          <w:rPr>
            <w:rStyle w:val="Hyperlink"/>
          </w:rPr>
          <w:instrText xml:space="preserve"> </w:instrText>
        </w:r>
        <w:r w:rsidRPr="00E97A89">
          <w:rPr>
            <w:rStyle w:val="Hyperlink"/>
          </w:rPr>
          <w:fldChar w:fldCharType="separate"/>
        </w:r>
        <w:r w:rsidRPr="00E97A89">
          <w:rPr>
            <w:rStyle w:val="Hyperlink"/>
          </w:rPr>
          <w:t>6.20</w:t>
        </w:r>
        <w:r>
          <w:rPr>
            <w:rFonts w:asciiTheme="minorHAnsi" w:eastAsiaTheme="minorEastAsia" w:hAnsiTheme="minorHAnsi" w:cstheme="minorBidi"/>
            <w:sz w:val="22"/>
            <w:szCs w:val="22"/>
            <w:lang w:val="en-US" w:eastAsia="zh-CN"/>
          </w:rPr>
          <w:tab/>
        </w:r>
        <w:r w:rsidRPr="00E97A89">
          <w:rPr>
            <w:rStyle w:val="Hyperlink"/>
          </w:rPr>
          <w:t xml:space="preserve">Solutions </w:t>
        </w:r>
        <w:r w:rsidRPr="00E97A89">
          <w:rPr>
            <w:rStyle w:val="Hyperlink"/>
            <w:lang w:eastAsia="zh-CN"/>
          </w:rPr>
          <w:t>20</w:t>
        </w:r>
        <w:r w:rsidRPr="00E97A89">
          <w:rPr>
            <w:rStyle w:val="Hyperlink"/>
          </w:rPr>
          <w:t>: NWDAF based Indoor or Outdoor in Location Services</w:t>
        </w:r>
        <w:r>
          <w:rPr>
            <w:webHidden/>
          </w:rPr>
          <w:tab/>
        </w:r>
        <w:r>
          <w:rPr>
            <w:webHidden/>
          </w:rPr>
          <w:fldChar w:fldCharType="begin"/>
        </w:r>
        <w:r>
          <w:rPr>
            <w:webHidden/>
          </w:rPr>
          <w:instrText xml:space="preserve"> PAGEREF _Toc104287871 \h </w:instrText>
        </w:r>
      </w:ins>
      <w:r>
        <w:rPr>
          <w:webHidden/>
        </w:rPr>
      </w:r>
      <w:r>
        <w:rPr>
          <w:webHidden/>
        </w:rPr>
        <w:fldChar w:fldCharType="separate"/>
      </w:r>
      <w:ins w:id="510" w:author="CATT-Ming" w:date="2022-05-24T12:28:00Z">
        <w:r>
          <w:rPr>
            <w:webHidden/>
          </w:rPr>
          <w:t>81</w:t>
        </w:r>
        <w:r>
          <w:rPr>
            <w:webHidden/>
          </w:rPr>
          <w:fldChar w:fldCharType="end"/>
        </w:r>
        <w:r w:rsidRPr="00E97A89">
          <w:rPr>
            <w:rStyle w:val="Hyperlink"/>
          </w:rPr>
          <w:fldChar w:fldCharType="end"/>
        </w:r>
      </w:ins>
    </w:p>
    <w:p w14:paraId="1E0628E7" w14:textId="77777777" w:rsidR="00BB1CA2" w:rsidRDefault="00BB1CA2">
      <w:pPr>
        <w:pStyle w:val="TOC3"/>
        <w:rPr>
          <w:ins w:id="511" w:author="CATT-Ming" w:date="2022-05-24T12:28:00Z"/>
          <w:rFonts w:asciiTheme="minorHAnsi" w:eastAsiaTheme="minorEastAsia" w:hAnsiTheme="minorHAnsi" w:cstheme="minorBidi"/>
          <w:sz w:val="22"/>
          <w:szCs w:val="22"/>
          <w:lang w:val="en-US" w:eastAsia="zh-CN"/>
        </w:rPr>
      </w:pPr>
      <w:ins w:id="512" w:author="CATT-Ming" w:date="2022-05-24T12:28:00Z">
        <w:r w:rsidRPr="00E97A89">
          <w:rPr>
            <w:rStyle w:val="Hyperlink"/>
          </w:rPr>
          <w:fldChar w:fldCharType="begin"/>
        </w:r>
        <w:r w:rsidRPr="00E97A89">
          <w:rPr>
            <w:rStyle w:val="Hyperlink"/>
          </w:rPr>
          <w:instrText xml:space="preserve"> </w:instrText>
        </w:r>
        <w:r>
          <w:instrText>HYPERLINK \l "_Toc104287872"</w:instrText>
        </w:r>
        <w:r w:rsidRPr="00E97A89">
          <w:rPr>
            <w:rStyle w:val="Hyperlink"/>
          </w:rPr>
          <w:instrText xml:space="preserve"> </w:instrText>
        </w:r>
        <w:r w:rsidRPr="00E97A89">
          <w:rPr>
            <w:rStyle w:val="Hyperlink"/>
          </w:rPr>
          <w:fldChar w:fldCharType="separate"/>
        </w:r>
        <w:r w:rsidRPr="00E97A89">
          <w:rPr>
            <w:rStyle w:val="Hyperlink"/>
            <w:lang w:eastAsia="zh-CN"/>
          </w:rPr>
          <w:t>6.20.1</w:t>
        </w:r>
        <w:r>
          <w:rPr>
            <w:rFonts w:asciiTheme="minorHAnsi" w:eastAsiaTheme="minorEastAsia" w:hAnsiTheme="minorHAnsi" w:cstheme="minorBidi"/>
            <w:sz w:val="22"/>
            <w:szCs w:val="22"/>
            <w:lang w:val="en-US" w:eastAsia="zh-CN"/>
          </w:rPr>
          <w:tab/>
        </w:r>
        <w:r w:rsidRPr="00E97A89">
          <w:rPr>
            <w:rStyle w:val="Hyperlink"/>
            <w:lang w:eastAsia="zh-CN"/>
          </w:rPr>
          <w:t>Introduction</w:t>
        </w:r>
        <w:r>
          <w:rPr>
            <w:webHidden/>
          </w:rPr>
          <w:tab/>
        </w:r>
        <w:r>
          <w:rPr>
            <w:webHidden/>
          </w:rPr>
          <w:fldChar w:fldCharType="begin"/>
        </w:r>
        <w:r>
          <w:rPr>
            <w:webHidden/>
          </w:rPr>
          <w:instrText xml:space="preserve"> PAGEREF _Toc104287872 \h </w:instrText>
        </w:r>
      </w:ins>
      <w:r>
        <w:rPr>
          <w:webHidden/>
        </w:rPr>
      </w:r>
      <w:r>
        <w:rPr>
          <w:webHidden/>
        </w:rPr>
        <w:fldChar w:fldCharType="separate"/>
      </w:r>
      <w:ins w:id="513" w:author="CATT-Ming" w:date="2022-05-24T12:28:00Z">
        <w:r>
          <w:rPr>
            <w:webHidden/>
          </w:rPr>
          <w:t>81</w:t>
        </w:r>
        <w:r>
          <w:rPr>
            <w:webHidden/>
          </w:rPr>
          <w:fldChar w:fldCharType="end"/>
        </w:r>
        <w:r w:rsidRPr="00E97A89">
          <w:rPr>
            <w:rStyle w:val="Hyperlink"/>
          </w:rPr>
          <w:fldChar w:fldCharType="end"/>
        </w:r>
      </w:ins>
    </w:p>
    <w:p w14:paraId="6D5BF843" w14:textId="77777777" w:rsidR="00BB1CA2" w:rsidRDefault="00BB1CA2">
      <w:pPr>
        <w:pStyle w:val="TOC3"/>
        <w:rPr>
          <w:ins w:id="514" w:author="CATT-Ming" w:date="2022-05-24T12:28:00Z"/>
          <w:rFonts w:asciiTheme="minorHAnsi" w:eastAsiaTheme="minorEastAsia" w:hAnsiTheme="minorHAnsi" w:cstheme="minorBidi"/>
          <w:sz w:val="22"/>
          <w:szCs w:val="22"/>
          <w:lang w:val="en-US" w:eastAsia="zh-CN"/>
        </w:rPr>
      </w:pPr>
      <w:ins w:id="515" w:author="CATT-Ming" w:date="2022-05-24T12:28:00Z">
        <w:r w:rsidRPr="00E97A89">
          <w:rPr>
            <w:rStyle w:val="Hyperlink"/>
          </w:rPr>
          <w:fldChar w:fldCharType="begin"/>
        </w:r>
        <w:r w:rsidRPr="00E97A89">
          <w:rPr>
            <w:rStyle w:val="Hyperlink"/>
          </w:rPr>
          <w:instrText xml:space="preserve"> </w:instrText>
        </w:r>
        <w:r>
          <w:instrText>HYPERLINK \l "_Toc104287873"</w:instrText>
        </w:r>
        <w:r w:rsidRPr="00E97A89">
          <w:rPr>
            <w:rStyle w:val="Hyperlink"/>
          </w:rPr>
          <w:instrText xml:space="preserve"> </w:instrText>
        </w:r>
        <w:r w:rsidRPr="00E97A89">
          <w:rPr>
            <w:rStyle w:val="Hyperlink"/>
          </w:rPr>
          <w:fldChar w:fldCharType="separate"/>
        </w:r>
        <w:r w:rsidRPr="00E97A89">
          <w:rPr>
            <w:rStyle w:val="Hyperlink"/>
            <w:lang w:eastAsia="zh-CN"/>
          </w:rPr>
          <w:t>6.20.2</w:t>
        </w:r>
        <w:r>
          <w:rPr>
            <w:rFonts w:asciiTheme="minorHAnsi" w:eastAsiaTheme="minorEastAsia" w:hAnsiTheme="minorHAnsi" w:cstheme="minorBidi"/>
            <w:sz w:val="22"/>
            <w:szCs w:val="22"/>
            <w:lang w:val="en-US" w:eastAsia="zh-CN"/>
          </w:rPr>
          <w:tab/>
        </w:r>
        <w:r w:rsidRPr="00E97A89">
          <w:rPr>
            <w:rStyle w:val="Hyperlink"/>
            <w:lang w:eastAsia="zh-CN"/>
          </w:rPr>
          <w:t>Solution Description</w:t>
        </w:r>
        <w:r>
          <w:rPr>
            <w:webHidden/>
          </w:rPr>
          <w:tab/>
        </w:r>
        <w:r>
          <w:rPr>
            <w:webHidden/>
          </w:rPr>
          <w:fldChar w:fldCharType="begin"/>
        </w:r>
        <w:r>
          <w:rPr>
            <w:webHidden/>
          </w:rPr>
          <w:instrText xml:space="preserve"> PAGEREF _Toc104287873 \h </w:instrText>
        </w:r>
      </w:ins>
      <w:r>
        <w:rPr>
          <w:webHidden/>
        </w:rPr>
      </w:r>
      <w:r>
        <w:rPr>
          <w:webHidden/>
        </w:rPr>
        <w:fldChar w:fldCharType="separate"/>
      </w:r>
      <w:ins w:id="516" w:author="CATT-Ming" w:date="2022-05-24T12:28:00Z">
        <w:r>
          <w:rPr>
            <w:webHidden/>
          </w:rPr>
          <w:t>81</w:t>
        </w:r>
        <w:r>
          <w:rPr>
            <w:webHidden/>
          </w:rPr>
          <w:fldChar w:fldCharType="end"/>
        </w:r>
        <w:r w:rsidRPr="00E97A89">
          <w:rPr>
            <w:rStyle w:val="Hyperlink"/>
          </w:rPr>
          <w:fldChar w:fldCharType="end"/>
        </w:r>
      </w:ins>
    </w:p>
    <w:p w14:paraId="7C501414" w14:textId="77777777" w:rsidR="00BB1CA2" w:rsidRDefault="00BB1CA2">
      <w:pPr>
        <w:pStyle w:val="TOC3"/>
        <w:rPr>
          <w:ins w:id="517" w:author="CATT-Ming" w:date="2022-05-24T12:28:00Z"/>
          <w:rFonts w:asciiTheme="minorHAnsi" w:eastAsiaTheme="minorEastAsia" w:hAnsiTheme="minorHAnsi" w:cstheme="minorBidi"/>
          <w:sz w:val="22"/>
          <w:szCs w:val="22"/>
          <w:lang w:val="en-US" w:eastAsia="zh-CN"/>
        </w:rPr>
      </w:pPr>
      <w:ins w:id="518" w:author="CATT-Ming" w:date="2022-05-24T12:28:00Z">
        <w:r w:rsidRPr="00E97A89">
          <w:rPr>
            <w:rStyle w:val="Hyperlink"/>
          </w:rPr>
          <w:fldChar w:fldCharType="begin"/>
        </w:r>
        <w:r w:rsidRPr="00E97A89">
          <w:rPr>
            <w:rStyle w:val="Hyperlink"/>
          </w:rPr>
          <w:instrText xml:space="preserve"> </w:instrText>
        </w:r>
        <w:r>
          <w:instrText>HYPERLINK \l "_Toc104287874"</w:instrText>
        </w:r>
        <w:r w:rsidRPr="00E97A89">
          <w:rPr>
            <w:rStyle w:val="Hyperlink"/>
          </w:rPr>
          <w:instrText xml:space="preserve"> </w:instrText>
        </w:r>
        <w:r w:rsidRPr="00E97A89">
          <w:rPr>
            <w:rStyle w:val="Hyperlink"/>
          </w:rPr>
          <w:fldChar w:fldCharType="separate"/>
        </w:r>
        <w:r w:rsidRPr="00E97A89">
          <w:rPr>
            <w:rStyle w:val="Hyperlink"/>
            <w:lang w:eastAsia="zh-CN"/>
          </w:rPr>
          <w:t>6.20.3</w:t>
        </w:r>
        <w:r>
          <w:rPr>
            <w:rFonts w:asciiTheme="minorHAnsi" w:eastAsiaTheme="minorEastAsia" w:hAnsiTheme="minorHAnsi" w:cstheme="minorBidi"/>
            <w:sz w:val="22"/>
            <w:szCs w:val="22"/>
            <w:lang w:val="en-US" w:eastAsia="zh-CN"/>
          </w:rPr>
          <w:tab/>
        </w:r>
        <w:r w:rsidRPr="00E97A89">
          <w:rPr>
            <w:rStyle w:val="Hyperlink"/>
            <w:lang w:eastAsia="zh-CN"/>
          </w:rPr>
          <w:t>Procedures</w:t>
        </w:r>
        <w:r>
          <w:rPr>
            <w:webHidden/>
          </w:rPr>
          <w:tab/>
        </w:r>
        <w:r>
          <w:rPr>
            <w:webHidden/>
          </w:rPr>
          <w:fldChar w:fldCharType="begin"/>
        </w:r>
        <w:r>
          <w:rPr>
            <w:webHidden/>
          </w:rPr>
          <w:instrText xml:space="preserve"> PAGEREF _Toc104287874 \h </w:instrText>
        </w:r>
      </w:ins>
      <w:r>
        <w:rPr>
          <w:webHidden/>
        </w:rPr>
      </w:r>
      <w:r>
        <w:rPr>
          <w:webHidden/>
        </w:rPr>
        <w:fldChar w:fldCharType="separate"/>
      </w:r>
      <w:ins w:id="519" w:author="CATT-Ming" w:date="2022-05-24T12:28:00Z">
        <w:r>
          <w:rPr>
            <w:webHidden/>
          </w:rPr>
          <w:t>82</w:t>
        </w:r>
        <w:r>
          <w:rPr>
            <w:webHidden/>
          </w:rPr>
          <w:fldChar w:fldCharType="end"/>
        </w:r>
        <w:r w:rsidRPr="00E97A89">
          <w:rPr>
            <w:rStyle w:val="Hyperlink"/>
          </w:rPr>
          <w:fldChar w:fldCharType="end"/>
        </w:r>
      </w:ins>
    </w:p>
    <w:p w14:paraId="271F3921" w14:textId="77777777" w:rsidR="00BB1CA2" w:rsidRDefault="00BB1CA2">
      <w:pPr>
        <w:pStyle w:val="TOC3"/>
        <w:rPr>
          <w:ins w:id="520" w:author="CATT-Ming" w:date="2022-05-24T12:28:00Z"/>
          <w:rFonts w:asciiTheme="minorHAnsi" w:eastAsiaTheme="minorEastAsia" w:hAnsiTheme="minorHAnsi" w:cstheme="minorBidi"/>
          <w:sz w:val="22"/>
          <w:szCs w:val="22"/>
          <w:lang w:val="en-US" w:eastAsia="zh-CN"/>
        </w:rPr>
      </w:pPr>
      <w:ins w:id="521" w:author="CATT-Ming" w:date="2022-05-24T12:28:00Z">
        <w:r w:rsidRPr="00E97A89">
          <w:rPr>
            <w:rStyle w:val="Hyperlink"/>
          </w:rPr>
          <w:fldChar w:fldCharType="begin"/>
        </w:r>
        <w:r w:rsidRPr="00E97A89">
          <w:rPr>
            <w:rStyle w:val="Hyperlink"/>
          </w:rPr>
          <w:instrText xml:space="preserve"> </w:instrText>
        </w:r>
        <w:r>
          <w:instrText>HYPERLINK \l "_Toc104287875"</w:instrText>
        </w:r>
        <w:r w:rsidRPr="00E97A89">
          <w:rPr>
            <w:rStyle w:val="Hyperlink"/>
          </w:rPr>
          <w:instrText xml:space="preserve"> </w:instrText>
        </w:r>
        <w:r w:rsidRPr="00E97A89">
          <w:rPr>
            <w:rStyle w:val="Hyperlink"/>
          </w:rPr>
          <w:fldChar w:fldCharType="separate"/>
        </w:r>
        <w:r w:rsidRPr="00E97A89">
          <w:rPr>
            <w:rStyle w:val="Hyperlink"/>
            <w:lang w:eastAsia="zh-CN"/>
          </w:rPr>
          <w:t>6.20.4</w:t>
        </w:r>
        <w:r>
          <w:rPr>
            <w:rFonts w:asciiTheme="minorHAnsi" w:eastAsiaTheme="minorEastAsia" w:hAnsiTheme="minorHAnsi" w:cstheme="minorBidi"/>
            <w:sz w:val="22"/>
            <w:szCs w:val="22"/>
            <w:lang w:val="en-US" w:eastAsia="zh-CN"/>
          </w:rPr>
          <w:tab/>
        </w:r>
        <w:r w:rsidRPr="00E97A89">
          <w:rPr>
            <w:rStyle w:val="Hyperlink"/>
            <w:lang w:eastAsia="zh-CN"/>
          </w:rPr>
          <w:t>Impacts on services, entities, and interfaces</w:t>
        </w:r>
        <w:r>
          <w:rPr>
            <w:webHidden/>
          </w:rPr>
          <w:tab/>
        </w:r>
        <w:r>
          <w:rPr>
            <w:webHidden/>
          </w:rPr>
          <w:fldChar w:fldCharType="begin"/>
        </w:r>
        <w:r>
          <w:rPr>
            <w:webHidden/>
          </w:rPr>
          <w:instrText xml:space="preserve"> PAGEREF _Toc104287875 \h </w:instrText>
        </w:r>
      </w:ins>
      <w:r>
        <w:rPr>
          <w:webHidden/>
        </w:rPr>
      </w:r>
      <w:r>
        <w:rPr>
          <w:webHidden/>
        </w:rPr>
        <w:fldChar w:fldCharType="separate"/>
      </w:r>
      <w:ins w:id="522" w:author="CATT-Ming" w:date="2022-05-24T12:28:00Z">
        <w:r>
          <w:rPr>
            <w:webHidden/>
          </w:rPr>
          <w:t>82</w:t>
        </w:r>
        <w:r>
          <w:rPr>
            <w:webHidden/>
          </w:rPr>
          <w:fldChar w:fldCharType="end"/>
        </w:r>
        <w:r w:rsidRPr="00E97A89">
          <w:rPr>
            <w:rStyle w:val="Hyperlink"/>
          </w:rPr>
          <w:fldChar w:fldCharType="end"/>
        </w:r>
      </w:ins>
    </w:p>
    <w:p w14:paraId="73DF762F" w14:textId="77777777" w:rsidR="00BB1CA2" w:rsidRDefault="00BB1CA2">
      <w:pPr>
        <w:pStyle w:val="TOC2"/>
        <w:rPr>
          <w:ins w:id="523" w:author="CATT-Ming" w:date="2022-05-24T12:28:00Z"/>
          <w:rFonts w:asciiTheme="minorHAnsi" w:eastAsiaTheme="minorEastAsia" w:hAnsiTheme="minorHAnsi" w:cstheme="minorBidi"/>
          <w:sz w:val="22"/>
          <w:szCs w:val="22"/>
          <w:lang w:val="en-US" w:eastAsia="zh-CN"/>
        </w:rPr>
      </w:pPr>
      <w:ins w:id="524" w:author="CATT-Ming" w:date="2022-05-24T12:28:00Z">
        <w:r w:rsidRPr="00E97A89">
          <w:rPr>
            <w:rStyle w:val="Hyperlink"/>
          </w:rPr>
          <w:fldChar w:fldCharType="begin"/>
        </w:r>
        <w:r w:rsidRPr="00E97A89">
          <w:rPr>
            <w:rStyle w:val="Hyperlink"/>
          </w:rPr>
          <w:instrText xml:space="preserve"> </w:instrText>
        </w:r>
        <w:r>
          <w:instrText>HYPERLINK \l "_Toc104287876"</w:instrText>
        </w:r>
        <w:r w:rsidRPr="00E97A89">
          <w:rPr>
            <w:rStyle w:val="Hyperlink"/>
          </w:rPr>
          <w:instrText xml:space="preserve"> </w:instrText>
        </w:r>
        <w:r w:rsidRPr="00E97A89">
          <w:rPr>
            <w:rStyle w:val="Hyperlink"/>
          </w:rPr>
          <w:fldChar w:fldCharType="separate"/>
        </w:r>
        <w:r w:rsidRPr="00E97A89">
          <w:rPr>
            <w:rStyle w:val="Hyperlink"/>
          </w:rPr>
          <w:t>6.21</w:t>
        </w:r>
        <w:r>
          <w:rPr>
            <w:rFonts w:asciiTheme="minorHAnsi" w:eastAsiaTheme="minorEastAsia" w:hAnsiTheme="minorHAnsi" w:cstheme="minorBidi"/>
            <w:sz w:val="22"/>
            <w:szCs w:val="22"/>
            <w:lang w:val="en-US" w:eastAsia="zh-CN"/>
          </w:rPr>
          <w:tab/>
        </w:r>
        <w:r w:rsidRPr="00E97A89">
          <w:rPr>
            <w:rStyle w:val="Hyperlink"/>
          </w:rPr>
          <w:t>Solution #</w:t>
        </w:r>
        <w:r w:rsidRPr="00E97A89">
          <w:rPr>
            <w:rStyle w:val="Hyperlink"/>
            <w:lang w:eastAsia="zh-CN"/>
          </w:rPr>
          <w:t>21</w:t>
        </w:r>
        <w:r w:rsidRPr="00E97A89">
          <w:rPr>
            <w:rStyle w:val="Hyperlink"/>
          </w:rPr>
          <w:t>: Collection of nearby GNSS assistance data</w:t>
        </w:r>
        <w:r>
          <w:rPr>
            <w:webHidden/>
          </w:rPr>
          <w:tab/>
        </w:r>
        <w:r>
          <w:rPr>
            <w:webHidden/>
          </w:rPr>
          <w:fldChar w:fldCharType="begin"/>
        </w:r>
        <w:r>
          <w:rPr>
            <w:webHidden/>
          </w:rPr>
          <w:instrText xml:space="preserve"> PAGEREF _Toc104287876 \h </w:instrText>
        </w:r>
      </w:ins>
      <w:r>
        <w:rPr>
          <w:webHidden/>
        </w:rPr>
      </w:r>
      <w:r>
        <w:rPr>
          <w:webHidden/>
        </w:rPr>
        <w:fldChar w:fldCharType="separate"/>
      </w:r>
      <w:ins w:id="525" w:author="CATT-Ming" w:date="2022-05-24T12:28:00Z">
        <w:r>
          <w:rPr>
            <w:webHidden/>
          </w:rPr>
          <w:t>82</w:t>
        </w:r>
        <w:r>
          <w:rPr>
            <w:webHidden/>
          </w:rPr>
          <w:fldChar w:fldCharType="end"/>
        </w:r>
        <w:r w:rsidRPr="00E97A89">
          <w:rPr>
            <w:rStyle w:val="Hyperlink"/>
          </w:rPr>
          <w:fldChar w:fldCharType="end"/>
        </w:r>
      </w:ins>
    </w:p>
    <w:p w14:paraId="5EC5E90D" w14:textId="77777777" w:rsidR="00BB1CA2" w:rsidRDefault="00BB1CA2">
      <w:pPr>
        <w:pStyle w:val="TOC3"/>
        <w:rPr>
          <w:ins w:id="526" w:author="CATT-Ming" w:date="2022-05-24T12:28:00Z"/>
          <w:rFonts w:asciiTheme="minorHAnsi" w:eastAsiaTheme="minorEastAsia" w:hAnsiTheme="minorHAnsi" w:cstheme="minorBidi"/>
          <w:sz w:val="22"/>
          <w:szCs w:val="22"/>
          <w:lang w:val="en-US" w:eastAsia="zh-CN"/>
        </w:rPr>
      </w:pPr>
      <w:ins w:id="527" w:author="CATT-Ming" w:date="2022-05-24T12:28:00Z">
        <w:r w:rsidRPr="00E97A89">
          <w:rPr>
            <w:rStyle w:val="Hyperlink"/>
          </w:rPr>
          <w:fldChar w:fldCharType="begin"/>
        </w:r>
        <w:r w:rsidRPr="00E97A89">
          <w:rPr>
            <w:rStyle w:val="Hyperlink"/>
          </w:rPr>
          <w:instrText xml:space="preserve"> </w:instrText>
        </w:r>
        <w:r>
          <w:instrText>HYPERLINK \l "_Toc104287877"</w:instrText>
        </w:r>
        <w:r w:rsidRPr="00E97A89">
          <w:rPr>
            <w:rStyle w:val="Hyperlink"/>
          </w:rPr>
          <w:instrText xml:space="preserve"> </w:instrText>
        </w:r>
        <w:r w:rsidRPr="00E97A89">
          <w:rPr>
            <w:rStyle w:val="Hyperlink"/>
          </w:rPr>
          <w:fldChar w:fldCharType="separate"/>
        </w:r>
        <w:r w:rsidRPr="00E97A89">
          <w:rPr>
            <w:rStyle w:val="Hyperlink"/>
            <w:lang w:eastAsia="zh-CN"/>
          </w:rPr>
          <w:t>6.21.1</w:t>
        </w:r>
        <w:r>
          <w:rPr>
            <w:rFonts w:asciiTheme="minorHAnsi" w:eastAsiaTheme="minorEastAsia" w:hAnsiTheme="minorHAnsi" w:cstheme="minorBidi"/>
            <w:sz w:val="22"/>
            <w:szCs w:val="22"/>
            <w:lang w:val="en-US" w:eastAsia="zh-CN"/>
          </w:rPr>
          <w:tab/>
        </w:r>
        <w:r w:rsidRPr="00E97A89">
          <w:rPr>
            <w:rStyle w:val="Hyperlink"/>
            <w:lang w:eastAsia="zh-CN"/>
          </w:rPr>
          <w:t>Introduction</w:t>
        </w:r>
        <w:r>
          <w:rPr>
            <w:webHidden/>
          </w:rPr>
          <w:tab/>
        </w:r>
        <w:r>
          <w:rPr>
            <w:webHidden/>
          </w:rPr>
          <w:fldChar w:fldCharType="begin"/>
        </w:r>
        <w:r>
          <w:rPr>
            <w:webHidden/>
          </w:rPr>
          <w:instrText xml:space="preserve"> PAGEREF _Toc104287877 \h </w:instrText>
        </w:r>
      </w:ins>
      <w:r>
        <w:rPr>
          <w:webHidden/>
        </w:rPr>
      </w:r>
      <w:r>
        <w:rPr>
          <w:webHidden/>
        </w:rPr>
        <w:fldChar w:fldCharType="separate"/>
      </w:r>
      <w:ins w:id="528" w:author="CATT-Ming" w:date="2022-05-24T12:28:00Z">
        <w:r>
          <w:rPr>
            <w:webHidden/>
          </w:rPr>
          <w:t>82</w:t>
        </w:r>
        <w:r>
          <w:rPr>
            <w:webHidden/>
          </w:rPr>
          <w:fldChar w:fldCharType="end"/>
        </w:r>
        <w:r w:rsidRPr="00E97A89">
          <w:rPr>
            <w:rStyle w:val="Hyperlink"/>
          </w:rPr>
          <w:fldChar w:fldCharType="end"/>
        </w:r>
      </w:ins>
    </w:p>
    <w:p w14:paraId="698A7ADA" w14:textId="77777777" w:rsidR="00BB1CA2" w:rsidRDefault="00BB1CA2">
      <w:pPr>
        <w:pStyle w:val="TOC3"/>
        <w:rPr>
          <w:ins w:id="529" w:author="CATT-Ming" w:date="2022-05-24T12:28:00Z"/>
          <w:rFonts w:asciiTheme="minorHAnsi" w:eastAsiaTheme="minorEastAsia" w:hAnsiTheme="minorHAnsi" w:cstheme="minorBidi"/>
          <w:sz w:val="22"/>
          <w:szCs w:val="22"/>
          <w:lang w:val="en-US" w:eastAsia="zh-CN"/>
        </w:rPr>
      </w:pPr>
      <w:ins w:id="530" w:author="CATT-Ming" w:date="2022-05-24T12:28:00Z">
        <w:r w:rsidRPr="00E97A89">
          <w:rPr>
            <w:rStyle w:val="Hyperlink"/>
          </w:rPr>
          <w:fldChar w:fldCharType="begin"/>
        </w:r>
        <w:r w:rsidRPr="00E97A89">
          <w:rPr>
            <w:rStyle w:val="Hyperlink"/>
          </w:rPr>
          <w:instrText xml:space="preserve"> </w:instrText>
        </w:r>
        <w:r>
          <w:instrText>HYPERLINK \l "_Toc104287878"</w:instrText>
        </w:r>
        <w:r w:rsidRPr="00E97A89">
          <w:rPr>
            <w:rStyle w:val="Hyperlink"/>
          </w:rPr>
          <w:instrText xml:space="preserve"> </w:instrText>
        </w:r>
        <w:r w:rsidRPr="00E97A89">
          <w:rPr>
            <w:rStyle w:val="Hyperlink"/>
          </w:rPr>
          <w:fldChar w:fldCharType="separate"/>
        </w:r>
        <w:r w:rsidRPr="00E97A89">
          <w:rPr>
            <w:rStyle w:val="Hyperlink"/>
            <w:lang w:eastAsia="zh-CN"/>
          </w:rPr>
          <w:t>6.21.2</w:t>
        </w:r>
        <w:r>
          <w:rPr>
            <w:rFonts w:asciiTheme="minorHAnsi" w:eastAsiaTheme="minorEastAsia" w:hAnsiTheme="minorHAnsi" w:cstheme="minorBidi"/>
            <w:sz w:val="22"/>
            <w:szCs w:val="22"/>
            <w:lang w:val="en-US" w:eastAsia="zh-CN"/>
          </w:rPr>
          <w:tab/>
        </w:r>
        <w:r w:rsidRPr="00E97A89">
          <w:rPr>
            <w:rStyle w:val="Hyperlink"/>
            <w:lang w:eastAsia="zh-CN"/>
          </w:rPr>
          <w:t>Functional Description</w:t>
        </w:r>
        <w:r>
          <w:rPr>
            <w:webHidden/>
          </w:rPr>
          <w:tab/>
        </w:r>
        <w:r>
          <w:rPr>
            <w:webHidden/>
          </w:rPr>
          <w:fldChar w:fldCharType="begin"/>
        </w:r>
        <w:r>
          <w:rPr>
            <w:webHidden/>
          </w:rPr>
          <w:instrText xml:space="preserve"> PAGEREF _Toc104287878 \h </w:instrText>
        </w:r>
      </w:ins>
      <w:r>
        <w:rPr>
          <w:webHidden/>
        </w:rPr>
      </w:r>
      <w:r>
        <w:rPr>
          <w:webHidden/>
        </w:rPr>
        <w:fldChar w:fldCharType="separate"/>
      </w:r>
      <w:ins w:id="531" w:author="CATT-Ming" w:date="2022-05-24T12:28:00Z">
        <w:r>
          <w:rPr>
            <w:webHidden/>
          </w:rPr>
          <w:t>82</w:t>
        </w:r>
        <w:r>
          <w:rPr>
            <w:webHidden/>
          </w:rPr>
          <w:fldChar w:fldCharType="end"/>
        </w:r>
        <w:r w:rsidRPr="00E97A89">
          <w:rPr>
            <w:rStyle w:val="Hyperlink"/>
          </w:rPr>
          <w:fldChar w:fldCharType="end"/>
        </w:r>
      </w:ins>
    </w:p>
    <w:p w14:paraId="0097E2F4" w14:textId="77777777" w:rsidR="00BB1CA2" w:rsidRDefault="00BB1CA2">
      <w:pPr>
        <w:pStyle w:val="TOC3"/>
        <w:rPr>
          <w:ins w:id="532" w:author="CATT-Ming" w:date="2022-05-24T12:28:00Z"/>
          <w:rFonts w:asciiTheme="minorHAnsi" w:eastAsiaTheme="minorEastAsia" w:hAnsiTheme="minorHAnsi" w:cstheme="minorBidi"/>
          <w:sz w:val="22"/>
          <w:szCs w:val="22"/>
          <w:lang w:val="en-US" w:eastAsia="zh-CN"/>
        </w:rPr>
      </w:pPr>
      <w:ins w:id="533" w:author="CATT-Ming" w:date="2022-05-24T12:28:00Z">
        <w:r w:rsidRPr="00E97A89">
          <w:rPr>
            <w:rStyle w:val="Hyperlink"/>
          </w:rPr>
          <w:fldChar w:fldCharType="begin"/>
        </w:r>
        <w:r w:rsidRPr="00E97A89">
          <w:rPr>
            <w:rStyle w:val="Hyperlink"/>
          </w:rPr>
          <w:instrText xml:space="preserve"> </w:instrText>
        </w:r>
        <w:r>
          <w:instrText>HYPERLINK \l "_Toc104287879"</w:instrText>
        </w:r>
        <w:r w:rsidRPr="00E97A89">
          <w:rPr>
            <w:rStyle w:val="Hyperlink"/>
          </w:rPr>
          <w:instrText xml:space="preserve"> </w:instrText>
        </w:r>
        <w:r w:rsidRPr="00E97A89">
          <w:rPr>
            <w:rStyle w:val="Hyperlink"/>
          </w:rPr>
          <w:fldChar w:fldCharType="separate"/>
        </w:r>
        <w:r w:rsidRPr="00E97A89">
          <w:rPr>
            <w:rStyle w:val="Hyperlink"/>
            <w:lang w:eastAsia="zh-CN"/>
          </w:rPr>
          <w:t>6.21.3</w:t>
        </w:r>
        <w:r>
          <w:rPr>
            <w:rFonts w:asciiTheme="minorHAnsi" w:eastAsiaTheme="minorEastAsia" w:hAnsiTheme="minorHAnsi" w:cstheme="minorBidi"/>
            <w:sz w:val="22"/>
            <w:szCs w:val="22"/>
            <w:lang w:val="en-US" w:eastAsia="zh-CN"/>
          </w:rPr>
          <w:tab/>
        </w:r>
        <w:r w:rsidRPr="00E97A89">
          <w:rPr>
            <w:rStyle w:val="Hyperlink"/>
            <w:lang w:eastAsia="zh-CN"/>
          </w:rPr>
          <w:t>Procedures</w:t>
        </w:r>
        <w:r>
          <w:rPr>
            <w:webHidden/>
          </w:rPr>
          <w:tab/>
        </w:r>
        <w:r>
          <w:rPr>
            <w:webHidden/>
          </w:rPr>
          <w:fldChar w:fldCharType="begin"/>
        </w:r>
        <w:r>
          <w:rPr>
            <w:webHidden/>
          </w:rPr>
          <w:instrText xml:space="preserve"> PAGEREF _Toc104287879 \h </w:instrText>
        </w:r>
      </w:ins>
      <w:r>
        <w:rPr>
          <w:webHidden/>
        </w:rPr>
      </w:r>
      <w:r>
        <w:rPr>
          <w:webHidden/>
        </w:rPr>
        <w:fldChar w:fldCharType="separate"/>
      </w:r>
      <w:ins w:id="534" w:author="CATT-Ming" w:date="2022-05-24T12:28:00Z">
        <w:r>
          <w:rPr>
            <w:webHidden/>
          </w:rPr>
          <w:t>83</w:t>
        </w:r>
        <w:r>
          <w:rPr>
            <w:webHidden/>
          </w:rPr>
          <w:fldChar w:fldCharType="end"/>
        </w:r>
        <w:r w:rsidRPr="00E97A89">
          <w:rPr>
            <w:rStyle w:val="Hyperlink"/>
          </w:rPr>
          <w:fldChar w:fldCharType="end"/>
        </w:r>
      </w:ins>
    </w:p>
    <w:p w14:paraId="5DEA5161" w14:textId="77777777" w:rsidR="00BB1CA2" w:rsidRDefault="00BB1CA2">
      <w:pPr>
        <w:pStyle w:val="TOC4"/>
        <w:rPr>
          <w:ins w:id="535" w:author="CATT-Ming" w:date="2022-05-24T12:28:00Z"/>
          <w:rFonts w:asciiTheme="minorHAnsi" w:eastAsiaTheme="minorEastAsia" w:hAnsiTheme="minorHAnsi" w:cstheme="minorBidi"/>
          <w:sz w:val="22"/>
          <w:szCs w:val="22"/>
          <w:lang w:val="en-US" w:eastAsia="zh-CN"/>
        </w:rPr>
      </w:pPr>
      <w:ins w:id="536" w:author="CATT-Ming" w:date="2022-05-24T12:28:00Z">
        <w:r w:rsidRPr="00E97A89">
          <w:rPr>
            <w:rStyle w:val="Hyperlink"/>
          </w:rPr>
          <w:fldChar w:fldCharType="begin"/>
        </w:r>
        <w:r w:rsidRPr="00E97A89">
          <w:rPr>
            <w:rStyle w:val="Hyperlink"/>
          </w:rPr>
          <w:instrText xml:space="preserve"> </w:instrText>
        </w:r>
        <w:r>
          <w:instrText>HYPERLINK \l "_Toc104287880"</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21</w:t>
        </w:r>
        <w:r w:rsidRPr="00E97A89">
          <w:rPr>
            <w:rStyle w:val="Hyperlink"/>
          </w:rPr>
          <w:t>.3.1a</w:t>
        </w:r>
        <w:r>
          <w:rPr>
            <w:rFonts w:asciiTheme="minorHAnsi" w:eastAsiaTheme="minorEastAsia" w:hAnsiTheme="minorHAnsi" w:cstheme="minorBidi"/>
            <w:sz w:val="22"/>
            <w:szCs w:val="22"/>
            <w:lang w:val="en-US" w:eastAsia="zh-CN"/>
          </w:rPr>
          <w:tab/>
        </w:r>
        <w:r w:rsidRPr="00E97A89">
          <w:rPr>
            <w:rStyle w:val="Hyperlink"/>
          </w:rPr>
          <w:t>GNSS assistance data collection from untrusted AF</w:t>
        </w:r>
        <w:r>
          <w:rPr>
            <w:webHidden/>
          </w:rPr>
          <w:tab/>
        </w:r>
        <w:r>
          <w:rPr>
            <w:webHidden/>
          </w:rPr>
          <w:fldChar w:fldCharType="begin"/>
        </w:r>
        <w:r>
          <w:rPr>
            <w:webHidden/>
          </w:rPr>
          <w:instrText xml:space="preserve"> PAGEREF _Toc104287880 \h </w:instrText>
        </w:r>
      </w:ins>
      <w:r>
        <w:rPr>
          <w:webHidden/>
        </w:rPr>
      </w:r>
      <w:r>
        <w:rPr>
          <w:webHidden/>
        </w:rPr>
        <w:fldChar w:fldCharType="separate"/>
      </w:r>
      <w:ins w:id="537" w:author="CATT-Ming" w:date="2022-05-24T12:28:00Z">
        <w:r>
          <w:rPr>
            <w:webHidden/>
          </w:rPr>
          <w:t>83</w:t>
        </w:r>
        <w:r>
          <w:rPr>
            <w:webHidden/>
          </w:rPr>
          <w:fldChar w:fldCharType="end"/>
        </w:r>
        <w:r w:rsidRPr="00E97A89">
          <w:rPr>
            <w:rStyle w:val="Hyperlink"/>
          </w:rPr>
          <w:fldChar w:fldCharType="end"/>
        </w:r>
      </w:ins>
    </w:p>
    <w:p w14:paraId="0140CC90" w14:textId="77777777" w:rsidR="00BB1CA2" w:rsidRDefault="00BB1CA2">
      <w:pPr>
        <w:pStyle w:val="TOC4"/>
        <w:rPr>
          <w:ins w:id="538" w:author="CATT-Ming" w:date="2022-05-24T12:28:00Z"/>
          <w:rFonts w:asciiTheme="minorHAnsi" w:eastAsiaTheme="minorEastAsia" w:hAnsiTheme="minorHAnsi" w:cstheme="minorBidi"/>
          <w:sz w:val="22"/>
          <w:szCs w:val="22"/>
          <w:lang w:val="en-US" w:eastAsia="zh-CN"/>
        </w:rPr>
      </w:pPr>
      <w:ins w:id="539" w:author="CATT-Ming" w:date="2022-05-24T12:28:00Z">
        <w:r w:rsidRPr="00E97A89">
          <w:rPr>
            <w:rStyle w:val="Hyperlink"/>
          </w:rPr>
          <w:fldChar w:fldCharType="begin"/>
        </w:r>
        <w:r w:rsidRPr="00E97A89">
          <w:rPr>
            <w:rStyle w:val="Hyperlink"/>
          </w:rPr>
          <w:instrText xml:space="preserve"> </w:instrText>
        </w:r>
        <w:r>
          <w:instrText>HYPERLINK \l "_Toc104287881"</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21</w:t>
        </w:r>
        <w:r w:rsidRPr="00E97A89">
          <w:rPr>
            <w:rStyle w:val="Hyperlink"/>
          </w:rPr>
          <w:t>.3.1b</w:t>
        </w:r>
        <w:r>
          <w:rPr>
            <w:rFonts w:asciiTheme="minorHAnsi" w:eastAsiaTheme="minorEastAsia" w:hAnsiTheme="minorHAnsi" w:cstheme="minorBidi"/>
            <w:sz w:val="22"/>
            <w:szCs w:val="22"/>
            <w:lang w:val="en-US" w:eastAsia="zh-CN"/>
          </w:rPr>
          <w:tab/>
        </w:r>
        <w:r w:rsidRPr="00E97A89">
          <w:rPr>
            <w:rStyle w:val="Hyperlink"/>
          </w:rPr>
          <w:t>GNSS assistance data collection from trusted AF</w:t>
        </w:r>
        <w:r>
          <w:rPr>
            <w:webHidden/>
          </w:rPr>
          <w:tab/>
        </w:r>
        <w:r>
          <w:rPr>
            <w:webHidden/>
          </w:rPr>
          <w:fldChar w:fldCharType="begin"/>
        </w:r>
        <w:r>
          <w:rPr>
            <w:webHidden/>
          </w:rPr>
          <w:instrText xml:space="preserve"> PAGEREF _Toc104287881 \h </w:instrText>
        </w:r>
      </w:ins>
      <w:r>
        <w:rPr>
          <w:webHidden/>
        </w:rPr>
      </w:r>
      <w:r>
        <w:rPr>
          <w:webHidden/>
        </w:rPr>
        <w:fldChar w:fldCharType="separate"/>
      </w:r>
      <w:ins w:id="540" w:author="CATT-Ming" w:date="2022-05-24T12:28:00Z">
        <w:r>
          <w:rPr>
            <w:webHidden/>
          </w:rPr>
          <w:t>83</w:t>
        </w:r>
        <w:r>
          <w:rPr>
            <w:webHidden/>
          </w:rPr>
          <w:fldChar w:fldCharType="end"/>
        </w:r>
        <w:r w:rsidRPr="00E97A89">
          <w:rPr>
            <w:rStyle w:val="Hyperlink"/>
          </w:rPr>
          <w:fldChar w:fldCharType="end"/>
        </w:r>
      </w:ins>
    </w:p>
    <w:p w14:paraId="2DF4527B" w14:textId="77777777" w:rsidR="00BB1CA2" w:rsidRDefault="00BB1CA2">
      <w:pPr>
        <w:pStyle w:val="TOC3"/>
        <w:rPr>
          <w:ins w:id="541" w:author="CATT-Ming" w:date="2022-05-24T12:28:00Z"/>
          <w:rFonts w:asciiTheme="minorHAnsi" w:eastAsiaTheme="minorEastAsia" w:hAnsiTheme="minorHAnsi" w:cstheme="minorBidi"/>
          <w:sz w:val="22"/>
          <w:szCs w:val="22"/>
          <w:lang w:val="en-US" w:eastAsia="zh-CN"/>
        </w:rPr>
      </w:pPr>
      <w:ins w:id="542" w:author="CATT-Ming" w:date="2022-05-24T12:28:00Z">
        <w:r w:rsidRPr="00E97A89">
          <w:rPr>
            <w:rStyle w:val="Hyperlink"/>
          </w:rPr>
          <w:fldChar w:fldCharType="begin"/>
        </w:r>
        <w:r w:rsidRPr="00E97A89">
          <w:rPr>
            <w:rStyle w:val="Hyperlink"/>
          </w:rPr>
          <w:instrText xml:space="preserve"> </w:instrText>
        </w:r>
        <w:r>
          <w:instrText>HYPERLINK \l "_Toc104287882"</w:instrText>
        </w:r>
        <w:r w:rsidRPr="00E97A89">
          <w:rPr>
            <w:rStyle w:val="Hyperlink"/>
          </w:rPr>
          <w:instrText xml:space="preserve"> </w:instrText>
        </w:r>
        <w:r w:rsidRPr="00E97A89">
          <w:rPr>
            <w:rStyle w:val="Hyperlink"/>
          </w:rPr>
          <w:fldChar w:fldCharType="separate"/>
        </w:r>
        <w:r w:rsidRPr="00E97A89">
          <w:rPr>
            <w:rStyle w:val="Hyperlink"/>
            <w:lang w:eastAsia="zh-CN"/>
          </w:rPr>
          <w:t>6.21.4</w:t>
        </w:r>
        <w:r>
          <w:rPr>
            <w:rFonts w:asciiTheme="minorHAnsi" w:eastAsiaTheme="minorEastAsia" w:hAnsiTheme="minorHAnsi" w:cstheme="minorBidi"/>
            <w:sz w:val="22"/>
            <w:szCs w:val="22"/>
            <w:lang w:val="en-US" w:eastAsia="zh-CN"/>
          </w:rPr>
          <w:tab/>
        </w:r>
        <w:r w:rsidRPr="00E97A89">
          <w:rPr>
            <w:rStyle w:val="Hyperlink"/>
            <w:lang w:eastAsia="zh-CN"/>
          </w:rPr>
          <w:t>Impacts on services, entities, and interfaces</w:t>
        </w:r>
        <w:r>
          <w:rPr>
            <w:webHidden/>
          </w:rPr>
          <w:tab/>
        </w:r>
        <w:r>
          <w:rPr>
            <w:webHidden/>
          </w:rPr>
          <w:fldChar w:fldCharType="begin"/>
        </w:r>
        <w:r>
          <w:rPr>
            <w:webHidden/>
          </w:rPr>
          <w:instrText xml:space="preserve"> PAGEREF _Toc104287882 \h </w:instrText>
        </w:r>
      </w:ins>
      <w:r>
        <w:rPr>
          <w:webHidden/>
        </w:rPr>
      </w:r>
      <w:r>
        <w:rPr>
          <w:webHidden/>
        </w:rPr>
        <w:fldChar w:fldCharType="separate"/>
      </w:r>
      <w:ins w:id="543" w:author="CATT-Ming" w:date="2022-05-24T12:28:00Z">
        <w:r>
          <w:rPr>
            <w:webHidden/>
          </w:rPr>
          <w:t>84</w:t>
        </w:r>
        <w:r>
          <w:rPr>
            <w:webHidden/>
          </w:rPr>
          <w:fldChar w:fldCharType="end"/>
        </w:r>
        <w:r w:rsidRPr="00E97A89">
          <w:rPr>
            <w:rStyle w:val="Hyperlink"/>
          </w:rPr>
          <w:fldChar w:fldCharType="end"/>
        </w:r>
      </w:ins>
    </w:p>
    <w:p w14:paraId="110D0BEF" w14:textId="77777777" w:rsidR="00BB1CA2" w:rsidRDefault="00BB1CA2">
      <w:pPr>
        <w:pStyle w:val="TOC2"/>
        <w:rPr>
          <w:ins w:id="544" w:author="CATT-Ming" w:date="2022-05-24T12:28:00Z"/>
          <w:rFonts w:asciiTheme="minorHAnsi" w:eastAsiaTheme="minorEastAsia" w:hAnsiTheme="minorHAnsi" w:cstheme="minorBidi"/>
          <w:sz w:val="22"/>
          <w:szCs w:val="22"/>
          <w:lang w:val="en-US" w:eastAsia="zh-CN"/>
        </w:rPr>
      </w:pPr>
      <w:ins w:id="545" w:author="CATT-Ming" w:date="2022-05-24T12:28:00Z">
        <w:r w:rsidRPr="00E97A89">
          <w:rPr>
            <w:rStyle w:val="Hyperlink"/>
          </w:rPr>
          <w:fldChar w:fldCharType="begin"/>
        </w:r>
        <w:r w:rsidRPr="00E97A89">
          <w:rPr>
            <w:rStyle w:val="Hyperlink"/>
          </w:rPr>
          <w:instrText xml:space="preserve"> </w:instrText>
        </w:r>
        <w:r>
          <w:instrText>HYPERLINK \l "_Toc104287883"</w:instrText>
        </w:r>
        <w:r w:rsidRPr="00E97A89">
          <w:rPr>
            <w:rStyle w:val="Hyperlink"/>
          </w:rPr>
          <w:instrText xml:space="preserve"> </w:instrText>
        </w:r>
        <w:r w:rsidRPr="00E97A89">
          <w:rPr>
            <w:rStyle w:val="Hyperlink"/>
          </w:rPr>
          <w:fldChar w:fldCharType="separate"/>
        </w:r>
        <w:r w:rsidRPr="00E97A89">
          <w:rPr>
            <w:rStyle w:val="Hyperlink"/>
            <w:rFonts w:eastAsia="DengXian"/>
            <w:lang w:eastAsia="en-US"/>
          </w:rPr>
          <w:t>6.</w:t>
        </w:r>
        <w:r w:rsidRPr="00E97A89">
          <w:rPr>
            <w:rStyle w:val="Hyperlink"/>
            <w:rFonts w:eastAsia="DengXian"/>
            <w:lang w:eastAsia="zh-CN"/>
          </w:rPr>
          <w:t>22</w:t>
        </w:r>
        <w:r>
          <w:rPr>
            <w:rFonts w:asciiTheme="minorHAnsi" w:eastAsiaTheme="minorEastAsia" w:hAnsiTheme="minorHAnsi" w:cstheme="minorBidi"/>
            <w:sz w:val="22"/>
            <w:szCs w:val="22"/>
            <w:lang w:val="en-US" w:eastAsia="zh-CN"/>
          </w:rPr>
          <w:tab/>
        </w:r>
        <w:r w:rsidRPr="00E97A89">
          <w:rPr>
            <w:rStyle w:val="Hyperlink"/>
            <w:rFonts w:eastAsia="DengXian"/>
            <w:lang w:eastAsia="en-US"/>
          </w:rPr>
          <w:t>Solution #</w:t>
        </w:r>
        <w:r w:rsidRPr="00E97A89">
          <w:rPr>
            <w:rStyle w:val="Hyperlink"/>
            <w:rFonts w:eastAsia="DengXian"/>
            <w:lang w:eastAsia="zh-CN"/>
          </w:rPr>
          <w:t>22</w:t>
        </w:r>
        <w:r w:rsidRPr="00E97A89">
          <w:rPr>
            <w:rStyle w:val="Hyperlink"/>
            <w:rFonts w:eastAsia="DengXian"/>
            <w:lang w:eastAsia="en-US"/>
          </w:rPr>
          <w:t>: Support of LCS mobility when UE moves between NG-RAN nodes</w:t>
        </w:r>
        <w:r>
          <w:rPr>
            <w:webHidden/>
          </w:rPr>
          <w:tab/>
        </w:r>
        <w:r>
          <w:rPr>
            <w:webHidden/>
          </w:rPr>
          <w:fldChar w:fldCharType="begin"/>
        </w:r>
        <w:r>
          <w:rPr>
            <w:webHidden/>
          </w:rPr>
          <w:instrText xml:space="preserve"> PAGEREF _Toc104287883 \h </w:instrText>
        </w:r>
      </w:ins>
      <w:r>
        <w:rPr>
          <w:webHidden/>
        </w:rPr>
      </w:r>
      <w:r>
        <w:rPr>
          <w:webHidden/>
        </w:rPr>
        <w:fldChar w:fldCharType="separate"/>
      </w:r>
      <w:ins w:id="546" w:author="CATT-Ming" w:date="2022-05-24T12:28:00Z">
        <w:r>
          <w:rPr>
            <w:webHidden/>
          </w:rPr>
          <w:t>85</w:t>
        </w:r>
        <w:r>
          <w:rPr>
            <w:webHidden/>
          </w:rPr>
          <w:fldChar w:fldCharType="end"/>
        </w:r>
        <w:r w:rsidRPr="00E97A89">
          <w:rPr>
            <w:rStyle w:val="Hyperlink"/>
          </w:rPr>
          <w:fldChar w:fldCharType="end"/>
        </w:r>
      </w:ins>
    </w:p>
    <w:p w14:paraId="3C8F873C" w14:textId="77777777" w:rsidR="00BB1CA2" w:rsidRDefault="00BB1CA2">
      <w:pPr>
        <w:pStyle w:val="TOC3"/>
        <w:rPr>
          <w:ins w:id="547" w:author="CATT-Ming" w:date="2022-05-24T12:28:00Z"/>
          <w:rFonts w:asciiTheme="minorHAnsi" w:eastAsiaTheme="minorEastAsia" w:hAnsiTheme="minorHAnsi" w:cstheme="minorBidi"/>
          <w:sz w:val="22"/>
          <w:szCs w:val="22"/>
          <w:lang w:val="en-US" w:eastAsia="zh-CN"/>
        </w:rPr>
      </w:pPr>
      <w:ins w:id="548" w:author="CATT-Ming" w:date="2022-05-24T12:28:00Z">
        <w:r w:rsidRPr="00E97A89">
          <w:rPr>
            <w:rStyle w:val="Hyperlink"/>
          </w:rPr>
          <w:fldChar w:fldCharType="begin"/>
        </w:r>
        <w:r w:rsidRPr="00E97A89">
          <w:rPr>
            <w:rStyle w:val="Hyperlink"/>
          </w:rPr>
          <w:instrText xml:space="preserve"> </w:instrText>
        </w:r>
        <w:r>
          <w:instrText>HYPERLINK \l "_Toc104287884"</w:instrText>
        </w:r>
        <w:r w:rsidRPr="00E97A89">
          <w:rPr>
            <w:rStyle w:val="Hyperlink"/>
          </w:rPr>
          <w:instrText xml:space="preserve"> </w:instrText>
        </w:r>
        <w:r w:rsidRPr="00E97A89">
          <w:rPr>
            <w:rStyle w:val="Hyperlink"/>
          </w:rPr>
          <w:fldChar w:fldCharType="separate"/>
        </w:r>
        <w:r w:rsidRPr="00E97A89">
          <w:rPr>
            <w:rStyle w:val="Hyperlink"/>
            <w:rFonts w:eastAsia="DengXian"/>
            <w:lang w:eastAsia="ko-KR"/>
          </w:rPr>
          <w:t>6.</w:t>
        </w:r>
        <w:r w:rsidRPr="00E97A89">
          <w:rPr>
            <w:rStyle w:val="Hyperlink"/>
            <w:rFonts w:eastAsia="DengXian"/>
            <w:lang w:eastAsia="zh-CN"/>
          </w:rPr>
          <w:t>22</w:t>
        </w:r>
        <w:r w:rsidRPr="00E97A89">
          <w:rPr>
            <w:rStyle w:val="Hyperlink"/>
            <w:rFonts w:eastAsia="DengXian"/>
            <w:lang w:eastAsia="ko-KR"/>
          </w:rPr>
          <w:t>.1</w:t>
        </w:r>
        <w:r>
          <w:rPr>
            <w:rFonts w:asciiTheme="minorHAnsi" w:eastAsiaTheme="minorEastAsia" w:hAnsiTheme="minorHAnsi" w:cstheme="minorBidi"/>
            <w:sz w:val="22"/>
            <w:szCs w:val="22"/>
            <w:lang w:val="en-US" w:eastAsia="zh-CN"/>
          </w:rPr>
          <w:tab/>
        </w:r>
        <w:r w:rsidRPr="00E97A89">
          <w:rPr>
            <w:rStyle w:val="Hyperlink"/>
            <w:rFonts w:eastAsia="DengXian"/>
          </w:rPr>
          <w:t>Introduction</w:t>
        </w:r>
        <w:r>
          <w:rPr>
            <w:webHidden/>
          </w:rPr>
          <w:tab/>
        </w:r>
        <w:r>
          <w:rPr>
            <w:webHidden/>
          </w:rPr>
          <w:fldChar w:fldCharType="begin"/>
        </w:r>
        <w:r>
          <w:rPr>
            <w:webHidden/>
          </w:rPr>
          <w:instrText xml:space="preserve"> PAGEREF _Toc104287884 \h </w:instrText>
        </w:r>
      </w:ins>
      <w:r>
        <w:rPr>
          <w:webHidden/>
        </w:rPr>
      </w:r>
      <w:r>
        <w:rPr>
          <w:webHidden/>
        </w:rPr>
        <w:fldChar w:fldCharType="separate"/>
      </w:r>
      <w:ins w:id="549" w:author="CATT-Ming" w:date="2022-05-24T12:28:00Z">
        <w:r>
          <w:rPr>
            <w:webHidden/>
          </w:rPr>
          <w:t>85</w:t>
        </w:r>
        <w:r>
          <w:rPr>
            <w:webHidden/>
          </w:rPr>
          <w:fldChar w:fldCharType="end"/>
        </w:r>
        <w:r w:rsidRPr="00E97A89">
          <w:rPr>
            <w:rStyle w:val="Hyperlink"/>
          </w:rPr>
          <w:fldChar w:fldCharType="end"/>
        </w:r>
      </w:ins>
    </w:p>
    <w:p w14:paraId="6943DBDA" w14:textId="77777777" w:rsidR="00BB1CA2" w:rsidRDefault="00BB1CA2">
      <w:pPr>
        <w:pStyle w:val="TOC3"/>
        <w:rPr>
          <w:ins w:id="550" w:author="CATT-Ming" w:date="2022-05-24T12:28:00Z"/>
          <w:rFonts w:asciiTheme="minorHAnsi" w:eastAsiaTheme="minorEastAsia" w:hAnsiTheme="minorHAnsi" w:cstheme="minorBidi"/>
          <w:sz w:val="22"/>
          <w:szCs w:val="22"/>
          <w:lang w:val="en-US" w:eastAsia="zh-CN"/>
        </w:rPr>
      </w:pPr>
      <w:ins w:id="551" w:author="CATT-Ming" w:date="2022-05-24T12:28:00Z">
        <w:r w:rsidRPr="00E97A89">
          <w:rPr>
            <w:rStyle w:val="Hyperlink"/>
          </w:rPr>
          <w:fldChar w:fldCharType="begin"/>
        </w:r>
        <w:r w:rsidRPr="00E97A89">
          <w:rPr>
            <w:rStyle w:val="Hyperlink"/>
          </w:rPr>
          <w:instrText xml:space="preserve"> </w:instrText>
        </w:r>
        <w:r>
          <w:instrText>HYPERLINK \l "_Toc104287885"</w:instrText>
        </w:r>
        <w:r w:rsidRPr="00E97A89">
          <w:rPr>
            <w:rStyle w:val="Hyperlink"/>
          </w:rPr>
          <w:instrText xml:space="preserve"> </w:instrText>
        </w:r>
        <w:r w:rsidRPr="00E97A89">
          <w:rPr>
            <w:rStyle w:val="Hyperlink"/>
          </w:rPr>
          <w:fldChar w:fldCharType="separate"/>
        </w:r>
        <w:r w:rsidRPr="00E97A89">
          <w:rPr>
            <w:rStyle w:val="Hyperlink"/>
            <w:rFonts w:eastAsia="DengXian"/>
            <w:lang w:eastAsia="ko-KR"/>
          </w:rPr>
          <w:t>6.</w:t>
        </w:r>
        <w:r w:rsidRPr="00E97A89">
          <w:rPr>
            <w:rStyle w:val="Hyperlink"/>
            <w:rFonts w:eastAsia="DengXian"/>
            <w:lang w:eastAsia="zh-CN"/>
          </w:rPr>
          <w:t>22</w:t>
        </w:r>
        <w:r w:rsidRPr="00E97A89">
          <w:rPr>
            <w:rStyle w:val="Hyperlink"/>
            <w:rFonts w:eastAsia="DengXian"/>
            <w:lang w:eastAsia="ko-KR"/>
          </w:rPr>
          <w:t>.2</w:t>
        </w:r>
        <w:r>
          <w:rPr>
            <w:rFonts w:asciiTheme="minorHAnsi" w:eastAsiaTheme="minorEastAsia" w:hAnsiTheme="minorHAnsi" w:cstheme="minorBidi"/>
            <w:sz w:val="22"/>
            <w:szCs w:val="22"/>
            <w:lang w:val="en-US" w:eastAsia="zh-CN"/>
          </w:rPr>
          <w:tab/>
        </w:r>
        <w:r w:rsidRPr="00E97A89">
          <w:rPr>
            <w:rStyle w:val="Hyperlink"/>
            <w:rFonts w:eastAsia="DengXian"/>
            <w:lang w:eastAsia="ko-KR"/>
          </w:rPr>
          <w:t xml:space="preserve">Functional </w:t>
        </w:r>
        <w:r w:rsidRPr="00E97A89">
          <w:rPr>
            <w:rStyle w:val="Hyperlink"/>
            <w:rFonts w:eastAsia="DengXian"/>
          </w:rPr>
          <w:t>Description</w:t>
        </w:r>
        <w:r>
          <w:rPr>
            <w:webHidden/>
          </w:rPr>
          <w:tab/>
        </w:r>
        <w:r>
          <w:rPr>
            <w:webHidden/>
          </w:rPr>
          <w:fldChar w:fldCharType="begin"/>
        </w:r>
        <w:r>
          <w:rPr>
            <w:webHidden/>
          </w:rPr>
          <w:instrText xml:space="preserve"> PAGEREF _Toc104287885 \h </w:instrText>
        </w:r>
      </w:ins>
      <w:r>
        <w:rPr>
          <w:webHidden/>
        </w:rPr>
      </w:r>
      <w:r>
        <w:rPr>
          <w:webHidden/>
        </w:rPr>
        <w:fldChar w:fldCharType="separate"/>
      </w:r>
      <w:ins w:id="552" w:author="CATT-Ming" w:date="2022-05-24T12:28:00Z">
        <w:r>
          <w:rPr>
            <w:webHidden/>
          </w:rPr>
          <w:t>85</w:t>
        </w:r>
        <w:r>
          <w:rPr>
            <w:webHidden/>
          </w:rPr>
          <w:fldChar w:fldCharType="end"/>
        </w:r>
        <w:r w:rsidRPr="00E97A89">
          <w:rPr>
            <w:rStyle w:val="Hyperlink"/>
          </w:rPr>
          <w:fldChar w:fldCharType="end"/>
        </w:r>
      </w:ins>
    </w:p>
    <w:p w14:paraId="6B5634A0" w14:textId="77777777" w:rsidR="00BB1CA2" w:rsidRDefault="00BB1CA2">
      <w:pPr>
        <w:pStyle w:val="TOC3"/>
        <w:rPr>
          <w:ins w:id="553" w:author="CATT-Ming" w:date="2022-05-24T12:28:00Z"/>
          <w:rFonts w:asciiTheme="minorHAnsi" w:eastAsiaTheme="minorEastAsia" w:hAnsiTheme="minorHAnsi" w:cstheme="minorBidi"/>
          <w:sz w:val="22"/>
          <w:szCs w:val="22"/>
          <w:lang w:val="en-US" w:eastAsia="zh-CN"/>
        </w:rPr>
      </w:pPr>
      <w:ins w:id="554" w:author="CATT-Ming" w:date="2022-05-24T12:28:00Z">
        <w:r w:rsidRPr="00E97A89">
          <w:rPr>
            <w:rStyle w:val="Hyperlink"/>
          </w:rPr>
          <w:lastRenderedPageBreak/>
          <w:fldChar w:fldCharType="begin"/>
        </w:r>
        <w:r w:rsidRPr="00E97A89">
          <w:rPr>
            <w:rStyle w:val="Hyperlink"/>
          </w:rPr>
          <w:instrText xml:space="preserve"> </w:instrText>
        </w:r>
        <w:r>
          <w:instrText>HYPERLINK \l "_Toc104287886"</w:instrText>
        </w:r>
        <w:r w:rsidRPr="00E97A89">
          <w:rPr>
            <w:rStyle w:val="Hyperlink"/>
          </w:rPr>
          <w:instrText xml:space="preserve"> </w:instrText>
        </w:r>
        <w:r w:rsidRPr="00E97A89">
          <w:rPr>
            <w:rStyle w:val="Hyperlink"/>
          </w:rPr>
          <w:fldChar w:fldCharType="separate"/>
        </w:r>
        <w:r w:rsidRPr="00E97A89">
          <w:rPr>
            <w:rStyle w:val="Hyperlink"/>
            <w:rFonts w:eastAsia="DengXian"/>
            <w:lang w:eastAsia="en-US"/>
          </w:rPr>
          <w:t>6.</w:t>
        </w:r>
        <w:r w:rsidRPr="00E97A89">
          <w:rPr>
            <w:rStyle w:val="Hyperlink"/>
            <w:rFonts w:eastAsia="DengXian"/>
            <w:lang w:eastAsia="zh-CN"/>
          </w:rPr>
          <w:t>22</w:t>
        </w:r>
        <w:r w:rsidRPr="00E97A89">
          <w:rPr>
            <w:rStyle w:val="Hyperlink"/>
            <w:rFonts w:eastAsia="DengXian"/>
            <w:lang w:eastAsia="en-US"/>
          </w:rPr>
          <w:t>.3</w:t>
        </w:r>
        <w:r>
          <w:rPr>
            <w:rFonts w:asciiTheme="minorHAnsi" w:eastAsiaTheme="minorEastAsia" w:hAnsiTheme="minorHAnsi" w:cstheme="minorBidi"/>
            <w:sz w:val="22"/>
            <w:szCs w:val="22"/>
            <w:lang w:val="en-US" w:eastAsia="zh-CN"/>
          </w:rPr>
          <w:tab/>
        </w:r>
        <w:r w:rsidRPr="00E97A89">
          <w:rPr>
            <w:rStyle w:val="Hyperlink"/>
            <w:rFonts w:eastAsia="DengXian"/>
          </w:rPr>
          <w:t>Procedure</w:t>
        </w:r>
        <w:r>
          <w:rPr>
            <w:webHidden/>
          </w:rPr>
          <w:tab/>
        </w:r>
        <w:r>
          <w:rPr>
            <w:webHidden/>
          </w:rPr>
          <w:fldChar w:fldCharType="begin"/>
        </w:r>
        <w:r>
          <w:rPr>
            <w:webHidden/>
          </w:rPr>
          <w:instrText xml:space="preserve"> PAGEREF _Toc104287886 \h </w:instrText>
        </w:r>
      </w:ins>
      <w:r>
        <w:rPr>
          <w:webHidden/>
        </w:rPr>
      </w:r>
      <w:r>
        <w:rPr>
          <w:webHidden/>
        </w:rPr>
        <w:fldChar w:fldCharType="separate"/>
      </w:r>
      <w:ins w:id="555" w:author="CATT-Ming" w:date="2022-05-24T12:28:00Z">
        <w:r>
          <w:rPr>
            <w:webHidden/>
          </w:rPr>
          <w:t>85</w:t>
        </w:r>
        <w:r>
          <w:rPr>
            <w:webHidden/>
          </w:rPr>
          <w:fldChar w:fldCharType="end"/>
        </w:r>
        <w:r w:rsidRPr="00E97A89">
          <w:rPr>
            <w:rStyle w:val="Hyperlink"/>
          </w:rPr>
          <w:fldChar w:fldCharType="end"/>
        </w:r>
      </w:ins>
    </w:p>
    <w:p w14:paraId="652DD6AF" w14:textId="77777777" w:rsidR="00BB1CA2" w:rsidRDefault="00BB1CA2">
      <w:pPr>
        <w:pStyle w:val="TOC3"/>
        <w:rPr>
          <w:ins w:id="556" w:author="CATT-Ming" w:date="2022-05-24T12:28:00Z"/>
          <w:rFonts w:asciiTheme="minorHAnsi" w:eastAsiaTheme="minorEastAsia" w:hAnsiTheme="minorHAnsi" w:cstheme="minorBidi"/>
          <w:sz w:val="22"/>
          <w:szCs w:val="22"/>
          <w:lang w:val="en-US" w:eastAsia="zh-CN"/>
        </w:rPr>
      </w:pPr>
      <w:ins w:id="557" w:author="CATT-Ming" w:date="2022-05-24T12:28:00Z">
        <w:r w:rsidRPr="00E97A89">
          <w:rPr>
            <w:rStyle w:val="Hyperlink"/>
          </w:rPr>
          <w:fldChar w:fldCharType="begin"/>
        </w:r>
        <w:r w:rsidRPr="00E97A89">
          <w:rPr>
            <w:rStyle w:val="Hyperlink"/>
          </w:rPr>
          <w:instrText xml:space="preserve"> </w:instrText>
        </w:r>
        <w:r>
          <w:instrText>HYPERLINK \l "_Toc104287887"</w:instrText>
        </w:r>
        <w:r w:rsidRPr="00E97A89">
          <w:rPr>
            <w:rStyle w:val="Hyperlink"/>
          </w:rPr>
          <w:instrText xml:space="preserve"> </w:instrText>
        </w:r>
        <w:r w:rsidRPr="00E97A89">
          <w:rPr>
            <w:rStyle w:val="Hyperlink"/>
          </w:rPr>
          <w:fldChar w:fldCharType="separate"/>
        </w:r>
        <w:r w:rsidRPr="00E97A89">
          <w:rPr>
            <w:rStyle w:val="Hyperlink"/>
            <w:rFonts w:eastAsia="DengXian"/>
          </w:rPr>
          <w:t>6.22.4</w:t>
        </w:r>
        <w:r>
          <w:rPr>
            <w:rFonts w:asciiTheme="minorHAnsi" w:eastAsiaTheme="minorEastAsia" w:hAnsiTheme="minorHAnsi" w:cstheme="minorBidi"/>
            <w:sz w:val="22"/>
            <w:szCs w:val="22"/>
            <w:lang w:val="en-US" w:eastAsia="zh-CN"/>
          </w:rPr>
          <w:tab/>
        </w:r>
        <w:r w:rsidRPr="00E97A89">
          <w:rPr>
            <w:rStyle w:val="Hyperlink"/>
            <w:rFonts w:eastAsia="DengXian"/>
          </w:rPr>
          <w:t>Impacts on services, entities, and interfaces</w:t>
        </w:r>
        <w:r>
          <w:rPr>
            <w:webHidden/>
          </w:rPr>
          <w:tab/>
        </w:r>
        <w:r>
          <w:rPr>
            <w:webHidden/>
          </w:rPr>
          <w:fldChar w:fldCharType="begin"/>
        </w:r>
        <w:r>
          <w:rPr>
            <w:webHidden/>
          </w:rPr>
          <w:instrText xml:space="preserve"> PAGEREF _Toc104287887 \h </w:instrText>
        </w:r>
      </w:ins>
      <w:r>
        <w:rPr>
          <w:webHidden/>
        </w:rPr>
      </w:r>
      <w:r>
        <w:rPr>
          <w:webHidden/>
        </w:rPr>
        <w:fldChar w:fldCharType="separate"/>
      </w:r>
      <w:ins w:id="558" w:author="CATT-Ming" w:date="2022-05-24T12:28:00Z">
        <w:r>
          <w:rPr>
            <w:webHidden/>
          </w:rPr>
          <w:t>88</w:t>
        </w:r>
        <w:r>
          <w:rPr>
            <w:webHidden/>
          </w:rPr>
          <w:fldChar w:fldCharType="end"/>
        </w:r>
        <w:r w:rsidRPr="00E97A89">
          <w:rPr>
            <w:rStyle w:val="Hyperlink"/>
          </w:rPr>
          <w:fldChar w:fldCharType="end"/>
        </w:r>
      </w:ins>
    </w:p>
    <w:p w14:paraId="2A91DB75" w14:textId="77777777" w:rsidR="00BB1CA2" w:rsidRDefault="00BB1CA2">
      <w:pPr>
        <w:pStyle w:val="TOC2"/>
        <w:rPr>
          <w:ins w:id="559" w:author="CATT-Ming" w:date="2022-05-24T12:28:00Z"/>
          <w:rFonts w:asciiTheme="minorHAnsi" w:eastAsiaTheme="minorEastAsia" w:hAnsiTheme="minorHAnsi" w:cstheme="minorBidi"/>
          <w:sz w:val="22"/>
          <w:szCs w:val="22"/>
          <w:lang w:val="en-US" w:eastAsia="zh-CN"/>
        </w:rPr>
      </w:pPr>
      <w:ins w:id="560" w:author="CATT-Ming" w:date="2022-05-24T12:28:00Z">
        <w:r w:rsidRPr="00E97A89">
          <w:rPr>
            <w:rStyle w:val="Hyperlink"/>
          </w:rPr>
          <w:fldChar w:fldCharType="begin"/>
        </w:r>
        <w:r w:rsidRPr="00E97A89">
          <w:rPr>
            <w:rStyle w:val="Hyperlink"/>
          </w:rPr>
          <w:instrText xml:space="preserve"> </w:instrText>
        </w:r>
        <w:r>
          <w:instrText>HYPERLINK \l "_Toc104287888"</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23</w:t>
        </w:r>
        <w:r>
          <w:rPr>
            <w:rFonts w:asciiTheme="minorHAnsi" w:eastAsiaTheme="minorEastAsia" w:hAnsiTheme="minorHAnsi" w:cstheme="minorBidi"/>
            <w:sz w:val="22"/>
            <w:szCs w:val="22"/>
            <w:lang w:val="en-US" w:eastAsia="zh-CN"/>
          </w:rPr>
          <w:tab/>
        </w:r>
        <w:r w:rsidRPr="00E97A89">
          <w:rPr>
            <w:rStyle w:val="Hyperlink"/>
          </w:rPr>
          <w:t>Solution #</w:t>
        </w:r>
        <w:r w:rsidRPr="00E97A89">
          <w:rPr>
            <w:rStyle w:val="Hyperlink"/>
            <w:lang w:eastAsia="zh-CN"/>
          </w:rPr>
          <w:t>23</w:t>
        </w:r>
        <w:r w:rsidRPr="00E97A89">
          <w:rPr>
            <w:rStyle w:val="Hyperlink"/>
          </w:rPr>
          <w:t>: Location Verification for Satellite Access assisted by TN access</w:t>
        </w:r>
        <w:r>
          <w:rPr>
            <w:webHidden/>
          </w:rPr>
          <w:tab/>
        </w:r>
        <w:r>
          <w:rPr>
            <w:webHidden/>
          </w:rPr>
          <w:fldChar w:fldCharType="begin"/>
        </w:r>
        <w:r>
          <w:rPr>
            <w:webHidden/>
          </w:rPr>
          <w:instrText xml:space="preserve"> PAGEREF _Toc104287888 \h </w:instrText>
        </w:r>
      </w:ins>
      <w:r>
        <w:rPr>
          <w:webHidden/>
        </w:rPr>
      </w:r>
      <w:r>
        <w:rPr>
          <w:webHidden/>
        </w:rPr>
        <w:fldChar w:fldCharType="separate"/>
      </w:r>
      <w:ins w:id="561" w:author="CATT-Ming" w:date="2022-05-24T12:28:00Z">
        <w:r>
          <w:rPr>
            <w:webHidden/>
          </w:rPr>
          <w:t>88</w:t>
        </w:r>
        <w:r>
          <w:rPr>
            <w:webHidden/>
          </w:rPr>
          <w:fldChar w:fldCharType="end"/>
        </w:r>
        <w:r w:rsidRPr="00E97A89">
          <w:rPr>
            <w:rStyle w:val="Hyperlink"/>
          </w:rPr>
          <w:fldChar w:fldCharType="end"/>
        </w:r>
      </w:ins>
    </w:p>
    <w:p w14:paraId="389CCFDA" w14:textId="77777777" w:rsidR="00BB1CA2" w:rsidRDefault="00BB1CA2">
      <w:pPr>
        <w:pStyle w:val="TOC3"/>
        <w:rPr>
          <w:ins w:id="562" w:author="CATT-Ming" w:date="2022-05-24T12:28:00Z"/>
          <w:rFonts w:asciiTheme="minorHAnsi" w:eastAsiaTheme="minorEastAsia" w:hAnsiTheme="minorHAnsi" w:cstheme="minorBidi"/>
          <w:sz w:val="22"/>
          <w:szCs w:val="22"/>
          <w:lang w:val="en-US" w:eastAsia="zh-CN"/>
        </w:rPr>
      </w:pPr>
      <w:ins w:id="563" w:author="CATT-Ming" w:date="2022-05-24T12:28:00Z">
        <w:r w:rsidRPr="00E97A89">
          <w:rPr>
            <w:rStyle w:val="Hyperlink"/>
          </w:rPr>
          <w:fldChar w:fldCharType="begin"/>
        </w:r>
        <w:r w:rsidRPr="00E97A89">
          <w:rPr>
            <w:rStyle w:val="Hyperlink"/>
          </w:rPr>
          <w:instrText xml:space="preserve"> </w:instrText>
        </w:r>
        <w:r>
          <w:instrText>HYPERLINK \l "_Toc104287889"</w:instrText>
        </w:r>
        <w:r w:rsidRPr="00E97A89">
          <w:rPr>
            <w:rStyle w:val="Hyperlink"/>
          </w:rPr>
          <w:instrText xml:space="preserve"> </w:instrText>
        </w:r>
        <w:r w:rsidRPr="00E97A89">
          <w:rPr>
            <w:rStyle w:val="Hyperlink"/>
          </w:rPr>
          <w:fldChar w:fldCharType="separate"/>
        </w:r>
        <w:r w:rsidRPr="00E97A89">
          <w:rPr>
            <w:rStyle w:val="Hyperlink"/>
            <w:lang w:eastAsia="ko-KR"/>
          </w:rPr>
          <w:t>6.</w:t>
        </w:r>
        <w:r w:rsidRPr="00E97A89">
          <w:rPr>
            <w:rStyle w:val="Hyperlink"/>
            <w:lang w:eastAsia="zh-CN"/>
          </w:rPr>
          <w:t>23</w:t>
        </w:r>
        <w:r w:rsidRPr="00E97A89">
          <w:rPr>
            <w:rStyle w:val="Hyperlink"/>
            <w:lang w:eastAsia="ko-KR"/>
          </w:rPr>
          <w:t>.1</w:t>
        </w:r>
        <w:r>
          <w:rPr>
            <w:rFonts w:asciiTheme="minorHAnsi" w:eastAsiaTheme="minorEastAsia" w:hAnsiTheme="minorHAnsi" w:cstheme="minorBidi"/>
            <w:sz w:val="22"/>
            <w:szCs w:val="22"/>
            <w:lang w:val="en-US" w:eastAsia="zh-CN"/>
          </w:rPr>
          <w:tab/>
        </w:r>
        <w:r w:rsidRPr="00E97A89">
          <w:rPr>
            <w:rStyle w:val="Hyperlink"/>
            <w:lang w:eastAsia="ko-KR"/>
          </w:rPr>
          <w:t>Introduction</w:t>
        </w:r>
        <w:r>
          <w:rPr>
            <w:webHidden/>
          </w:rPr>
          <w:tab/>
        </w:r>
        <w:r>
          <w:rPr>
            <w:webHidden/>
          </w:rPr>
          <w:fldChar w:fldCharType="begin"/>
        </w:r>
        <w:r>
          <w:rPr>
            <w:webHidden/>
          </w:rPr>
          <w:instrText xml:space="preserve"> PAGEREF _Toc104287889 \h </w:instrText>
        </w:r>
      </w:ins>
      <w:r>
        <w:rPr>
          <w:webHidden/>
        </w:rPr>
      </w:r>
      <w:r>
        <w:rPr>
          <w:webHidden/>
        </w:rPr>
        <w:fldChar w:fldCharType="separate"/>
      </w:r>
      <w:ins w:id="564" w:author="CATT-Ming" w:date="2022-05-24T12:28:00Z">
        <w:r>
          <w:rPr>
            <w:webHidden/>
          </w:rPr>
          <w:t>88</w:t>
        </w:r>
        <w:r>
          <w:rPr>
            <w:webHidden/>
          </w:rPr>
          <w:fldChar w:fldCharType="end"/>
        </w:r>
        <w:r w:rsidRPr="00E97A89">
          <w:rPr>
            <w:rStyle w:val="Hyperlink"/>
          </w:rPr>
          <w:fldChar w:fldCharType="end"/>
        </w:r>
      </w:ins>
    </w:p>
    <w:p w14:paraId="72DEA872" w14:textId="77777777" w:rsidR="00BB1CA2" w:rsidRDefault="00BB1CA2">
      <w:pPr>
        <w:pStyle w:val="TOC3"/>
        <w:rPr>
          <w:ins w:id="565" w:author="CATT-Ming" w:date="2022-05-24T12:28:00Z"/>
          <w:rFonts w:asciiTheme="minorHAnsi" w:eastAsiaTheme="minorEastAsia" w:hAnsiTheme="minorHAnsi" w:cstheme="minorBidi"/>
          <w:sz w:val="22"/>
          <w:szCs w:val="22"/>
          <w:lang w:val="en-US" w:eastAsia="zh-CN"/>
        </w:rPr>
      </w:pPr>
      <w:ins w:id="566" w:author="CATT-Ming" w:date="2022-05-24T12:28:00Z">
        <w:r w:rsidRPr="00E97A89">
          <w:rPr>
            <w:rStyle w:val="Hyperlink"/>
          </w:rPr>
          <w:fldChar w:fldCharType="begin"/>
        </w:r>
        <w:r w:rsidRPr="00E97A89">
          <w:rPr>
            <w:rStyle w:val="Hyperlink"/>
          </w:rPr>
          <w:instrText xml:space="preserve"> </w:instrText>
        </w:r>
        <w:r>
          <w:instrText>HYPERLINK \l "_Toc104287890"</w:instrText>
        </w:r>
        <w:r w:rsidRPr="00E97A89">
          <w:rPr>
            <w:rStyle w:val="Hyperlink"/>
          </w:rPr>
          <w:instrText xml:space="preserve"> </w:instrText>
        </w:r>
        <w:r w:rsidRPr="00E97A89">
          <w:rPr>
            <w:rStyle w:val="Hyperlink"/>
          </w:rPr>
          <w:fldChar w:fldCharType="separate"/>
        </w:r>
        <w:r w:rsidRPr="00E97A89">
          <w:rPr>
            <w:rStyle w:val="Hyperlink"/>
            <w:lang w:eastAsia="ko-KR"/>
          </w:rPr>
          <w:t>6.</w:t>
        </w:r>
        <w:r w:rsidRPr="00E97A89">
          <w:rPr>
            <w:rStyle w:val="Hyperlink"/>
            <w:lang w:eastAsia="zh-CN"/>
          </w:rPr>
          <w:t>23</w:t>
        </w:r>
        <w:r w:rsidRPr="00E97A89">
          <w:rPr>
            <w:rStyle w:val="Hyperlink"/>
            <w:lang w:eastAsia="ko-KR"/>
          </w:rPr>
          <w:t>.2</w:t>
        </w:r>
        <w:r>
          <w:rPr>
            <w:rFonts w:asciiTheme="minorHAnsi" w:eastAsiaTheme="minorEastAsia" w:hAnsiTheme="minorHAnsi" w:cstheme="minorBidi"/>
            <w:sz w:val="22"/>
            <w:szCs w:val="22"/>
            <w:lang w:val="en-US" w:eastAsia="zh-CN"/>
          </w:rPr>
          <w:tab/>
        </w:r>
        <w:r w:rsidRPr="00E97A89">
          <w:rPr>
            <w:rStyle w:val="Hyperlink"/>
            <w:lang w:eastAsia="ko-KR"/>
          </w:rPr>
          <w:t>Functional Description</w:t>
        </w:r>
        <w:r>
          <w:rPr>
            <w:webHidden/>
          </w:rPr>
          <w:tab/>
        </w:r>
        <w:r>
          <w:rPr>
            <w:webHidden/>
          </w:rPr>
          <w:fldChar w:fldCharType="begin"/>
        </w:r>
        <w:r>
          <w:rPr>
            <w:webHidden/>
          </w:rPr>
          <w:instrText xml:space="preserve"> PAGEREF _Toc104287890 \h </w:instrText>
        </w:r>
      </w:ins>
      <w:r>
        <w:rPr>
          <w:webHidden/>
        </w:rPr>
      </w:r>
      <w:r>
        <w:rPr>
          <w:webHidden/>
        </w:rPr>
        <w:fldChar w:fldCharType="separate"/>
      </w:r>
      <w:ins w:id="567" w:author="CATT-Ming" w:date="2022-05-24T12:28:00Z">
        <w:r>
          <w:rPr>
            <w:webHidden/>
          </w:rPr>
          <w:t>88</w:t>
        </w:r>
        <w:r>
          <w:rPr>
            <w:webHidden/>
          </w:rPr>
          <w:fldChar w:fldCharType="end"/>
        </w:r>
        <w:r w:rsidRPr="00E97A89">
          <w:rPr>
            <w:rStyle w:val="Hyperlink"/>
          </w:rPr>
          <w:fldChar w:fldCharType="end"/>
        </w:r>
      </w:ins>
    </w:p>
    <w:p w14:paraId="62F11DD7" w14:textId="77777777" w:rsidR="00BB1CA2" w:rsidRDefault="00BB1CA2">
      <w:pPr>
        <w:pStyle w:val="TOC3"/>
        <w:rPr>
          <w:ins w:id="568" w:author="CATT-Ming" w:date="2022-05-24T12:28:00Z"/>
          <w:rFonts w:asciiTheme="minorHAnsi" w:eastAsiaTheme="minorEastAsia" w:hAnsiTheme="minorHAnsi" w:cstheme="minorBidi"/>
          <w:sz w:val="22"/>
          <w:szCs w:val="22"/>
          <w:lang w:val="en-US" w:eastAsia="zh-CN"/>
        </w:rPr>
      </w:pPr>
      <w:ins w:id="569" w:author="CATT-Ming" w:date="2022-05-24T12:28:00Z">
        <w:r w:rsidRPr="00E97A89">
          <w:rPr>
            <w:rStyle w:val="Hyperlink"/>
          </w:rPr>
          <w:fldChar w:fldCharType="begin"/>
        </w:r>
        <w:r w:rsidRPr="00E97A89">
          <w:rPr>
            <w:rStyle w:val="Hyperlink"/>
          </w:rPr>
          <w:instrText xml:space="preserve"> </w:instrText>
        </w:r>
        <w:r>
          <w:instrText>HYPERLINK \l "_Toc104287891"</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23</w:t>
        </w:r>
        <w:r w:rsidRPr="00E97A89">
          <w:rPr>
            <w:rStyle w:val="Hyperlink"/>
          </w:rPr>
          <w:t>.3</w:t>
        </w:r>
        <w:r>
          <w:rPr>
            <w:rFonts w:asciiTheme="minorHAnsi" w:eastAsiaTheme="minorEastAsia" w:hAnsiTheme="minorHAnsi" w:cstheme="minorBidi"/>
            <w:sz w:val="22"/>
            <w:szCs w:val="22"/>
            <w:lang w:val="en-US" w:eastAsia="zh-CN"/>
          </w:rPr>
          <w:tab/>
        </w:r>
        <w:r w:rsidRPr="00E97A89">
          <w:rPr>
            <w:rStyle w:val="Hyperlink"/>
          </w:rPr>
          <w:t>Procedures</w:t>
        </w:r>
        <w:r>
          <w:rPr>
            <w:webHidden/>
          </w:rPr>
          <w:tab/>
        </w:r>
        <w:r>
          <w:rPr>
            <w:webHidden/>
          </w:rPr>
          <w:fldChar w:fldCharType="begin"/>
        </w:r>
        <w:r>
          <w:rPr>
            <w:webHidden/>
          </w:rPr>
          <w:instrText xml:space="preserve"> PAGEREF _Toc104287891 \h </w:instrText>
        </w:r>
      </w:ins>
      <w:r>
        <w:rPr>
          <w:webHidden/>
        </w:rPr>
      </w:r>
      <w:r>
        <w:rPr>
          <w:webHidden/>
        </w:rPr>
        <w:fldChar w:fldCharType="separate"/>
      </w:r>
      <w:ins w:id="570" w:author="CATT-Ming" w:date="2022-05-24T12:28:00Z">
        <w:r>
          <w:rPr>
            <w:webHidden/>
          </w:rPr>
          <w:t>89</w:t>
        </w:r>
        <w:r>
          <w:rPr>
            <w:webHidden/>
          </w:rPr>
          <w:fldChar w:fldCharType="end"/>
        </w:r>
        <w:r w:rsidRPr="00E97A89">
          <w:rPr>
            <w:rStyle w:val="Hyperlink"/>
          </w:rPr>
          <w:fldChar w:fldCharType="end"/>
        </w:r>
      </w:ins>
    </w:p>
    <w:p w14:paraId="5712A7AE" w14:textId="77777777" w:rsidR="00BB1CA2" w:rsidRDefault="00BB1CA2">
      <w:pPr>
        <w:pStyle w:val="TOC3"/>
        <w:rPr>
          <w:ins w:id="571" w:author="CATT-Ming" w:date="2022-05-24T12:28:00Z"/>
          <w:rFonts w:asciiTheme="minorHAnsi" w:eastAsiaTheme="minorEastAsia" w:hAnsiTheme="minorHAnsi" w:cstheme="minorBidi"/>
          <w:sz w:val="22"/>
          <w:szCs w:val="22"/>
          <w:lang w:val="en-US" w:eastAsia="zh-CN"/>
        </w:rPr>
      </w:pPr>
      <w:ins w:id="572" w:author="CATT-Ming" w:date="2022-05-24T12:28:00Z">
        <w:r w:rsidRPr="00E97A89">
          <w:rPr>
            <w:rStyle w:val="Hyperlink"/>
          </w:rPr>
          <w:fldChar w:fldCharType="begin"/>
        </w:r>
        <w:r w:rsidRPr="00E97A89">
          <w:rPr>
            <w:rStyle w:val="Hyperlink"/>
          </w:rPr>
          <w:instrText xml:space="preserve"> </w:instrText>
        </w:r>
        <w:r>
          <w:instrText>HYPERLINK \l "_Toc104287892"</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23</w:t>
        </w:r>
        <w:r w:rsidRPr="00E97A89">
          <w:rPr>
            <w:rStyle w:val="Hyperlink"/>
          </w:rPr>
          <w:t>.4</w:t>
        </w:r>
        <w:r>
          <w:rPr>
            <w:rFonts w:asciiTheme="minorHAnsi" w:eastAsiaTheme="minorEastAsia" w:hAnsiTheme="minorHAnsi" w:cstheme="minorBidi"/>
            <w:sz w:val="22"/>
            <w:szCs w:val="22"/>
            <w:lang w:val="en-US" w:eastAsia="zh-CN"/>
          </w:rPr>
          <w:tab/>
        </w:r>
        <w:r w:rsidRPr="00E97A89">
          <w:rPr>
            <w:rStyle w:val="Hyperlink"/>
          </w:rPr>
          <w:t>Impacts on services, entities, and interfaces</w:t>
        </w:r>
        <w:r>
          <w:rPr>
            <w:webHidden/>
          </w:rPr>
          <w:tab/>
        </w:r>
        <w:r>
          <w:rPr>
            <w:webHidden/>
          </w:rPr>
          <w:fldChar w:fldCharType="begin"/>
        </w:r>
        <w:r>
          <w:rPr>
            <w:webHidden/>
          </w:rPr>
          <w:instrText xml:space="preserve"> PAGEREF _Toc104287892 \h </w:instrText>
        </w:r>
      </w:ins>
      <w:r>
        <w:rPr>
          <w:webHidden/>
        </w:rPr>
      </w:r>
      <w:r>
        <w:rPr>
          <w:webHidden/>
        </w:rPr>
        <w:fldChar w:fldCharType="separate"/>
      </w:r>
      <w:ins w:id="573" w:author="CATT-Ming" w:date="2022-05-24T12:28:00Z">
        <w:r>
          <w:rPr>
            <w:webHidden/>
          </w:rPr>
          <w:t>89</w:t>
        </w:r>
        <w:r>
          <w:rPr>
            <w:webHidden/>
          </w:rPr>
          <w:fldChar w:fldCharType="end"/>
        </w:r>
        <w:r w:rsidRPr="00E97A89">
          <w:rPr>
            <w:rStyle w:val="Hyperlink"/>
          </w:rPr>
          <w:fldChar w:fldCharType="end"/>
        </w:r>
      </w:ins>
    </w:p>
    <w:p w14:paraId="01B7B19B" w14:textId="77777777" w:rsidR="00BB1CA2" w:rsidRDefault="00BB1CA2">
      <w:pPr>
        <w:pStyle w:val="TOC2"/>
        <w:rPr>
          <w:ins w:id="574" w:author="CATT-Ming" w:date="2022-05-24T12:28:00Z"/>
          <w:rFonts w:asciiTheme="minorHAnsi" w:eastAsiaTheme="minorEastAsia" w:hAnsiTheme="minorHAnsi" w:cstheme="minorBidi"/>
          <w:sz w:val="22"/>
          <w:szCs w:val="22"/>
          <w:lang w:val="en-US" w:eastAsia="zh-CN"/>
        </w:rPr>
      </w:pPr>
      <w:ins w:id="575" w:author="CATT-Ming" w:date="2022-05-24T12:28:00Z">
        <w:r w:rsidRPr="00E97A89">
          <w:rPr>
            <w:rStyle w:val="Hyperlink"/>
          </w:rPr>
          <w:fldChar w:fldCharType="begin"/>
        </w:r>
        <w:r w:rsidRPr="00E97A89">
          <w:rPr>
            <w:rStyle w:val="Hyperlink"/>
          </w:rPr>
          <w:instrText xml:space="preserve"> </w:instrText>
        </w:r>
        <w:r>
          <w:instrText>HYPERLINK \l "_Toc104287893"</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rFonts w:eastAsia="DengXian"/>
            <w:lang w:eastAsia="zh-CN"/>
          </w:rPr>
          <w:t>24</w:t>
        </w:r>
        <w:r>
          <w:rPr>
            <w:rFonts w:asciiTheme="minorHAnsi" w:eastAsiaTheme="minorEastAsia" w:hAnsiTheme="minorHAnsi" w:cstheme="minorBidi"/>
            <w:sz w:val="22"/>
            <w:szCs w:val="22"/>
            <w:lang w:val="en-US" w:eastAsia="zh-CN"/>
          </w:rPr>
          <w:tab/>
        </w:r>
        <w:r w:rsidRPr="00E97A89">
          <w:rPr>
            <w:rStyle w:val="Hyperlink"/>
          </w:rPr>
          <w:t>Solution #</w:t>
        </w:r>
        <w:r w:rsidRPr="00E97A89">
          <w:rPr>
            <w:rStyle w:val="Hyperlink"/>
            <w:lang w:eastAsia="zh-CN"/>
          </w:rPr>
          <w:t>24</w:t>
        </w:r>
        <w:r w:rsidRPr="00E97A89">
          <w:rPr>
            <w:rStyle w:val="Hyperlink"/>
          </w:rPr>
          <w:t xml:space="preserve">: </w:t>
        </w:r>
        <w:r w:rsidRPr="00E97A89">
          <w:rPr>
            <w:rStyle w:val="Hyperlink"/>
            <w:rFonts w:eastAsia="DengXian"/>
            <w:lang w:eastAsia="zh-CN"/>
          </w:rPr>
          <w:t>UE Location Verification based on Obtained Information</w:t>
        </w:r>
        <w:r>
          <w:rPr>
            <w:webHidden/>
          </w:rPr>
          <w:tab/>
        </w:r>
        <w:r>
          <w:rPr>
            <w:webHidden/>
          </w:rPr>
          <w:fldChar w:fldCharType="begin"/>
        </w:r>
        <w:r>
          <w:rPr>
            <w:webHidden/>
          </w:rPr>
          <w:instrText xml:space="preserve"> PAGEREF _Toc104287893 \h </w:instrText>
        </w:r>
      </w:ins>
      <w:r>
        <w:rPr>
          <w:webHidden/>
        </w:rPr>
      </w:r>
      <w:r>
        <w:rPr>
          <w:webHidden/>
        </w:rPr>
        <w:fldChar w:fldCharType="separate"/>
      </w:r>
      <w:ins w:id="576" w:author="CATT-Ming" w:date="2022-05-24T12:28:00Z">
        <w:r>
          <w:rPr>
            <w:webHidden/>
          </w:rPr>
          <w:t>90</w:t>
        </w:r>
        <w:r>
          <w:rPr>
            <w:webHidden/>
          </w:rPr>
          <w:fldChar w:fldCharType="end"/>
        </w:r>
        <w:r w:rsidRPr="00E97A89">
          <w:rPr>
            <w:rStyle w:val="Hyperlink"/>
          </w:rPr>
          <w:fldChar w:fldCharType="end"/>
        </w:r>
      </w:ins>
    </w:p>
    <w:p w14:paraId="7F25304A" w14:textId="77777777" w:rsidR="00BB1CA2" w:rsidRDefault="00BB1CA2">
      <w:pPr>
        <w:pStyle w:val="TOC3"/>
        <w:rPr>
          <w:ins w:id="577" w:author="CATT-Ming" w:date="2022-05-24T12:28:00Z"/>
          <w:rFonts w:asciiTheme="minorHAnsi" w:eastAsiaTheme="minorEastAsia" w:hAnsiTheme="minorHAnsi" w:cstheme="minorBidi"/>
          <w:sz w:val="22"/>
          <w:szCs w:val="22"/>
          <w:lang w:val="en-US" w:eastAsia="zh-CN"/>
        </w:rPr>
      </w:pPr>
      <w:ins w:id="578" w:author="CATT-Ming" w:date="2022-05-24T12:28:00Z">
        <w:r w:rsidRPr="00E97A89">
          <w:rPr>
            <w:rStyle w:val="Hyperlink"/>
          </w:rPr>
          <w:fldChar w:fldCharType="begin"/>
        </w:r>
        <w:r w:rsidRPr="00E97A89">
          <w:rPr>
            <w:rStyle w:val="Hyperlink"/>
          </w:rPr>
          <w:instrText xml:space="preserve"> </w:instrText>
        </w:r>
        <w:r>
          <w:instrText>HYPERLINK \l "_Toc104287894"</w:instrText>
        </w:r>
        <w:r w:rsidRPr="00E97A89">
          <w:rPr>
            <w:rStyle w:val="Hyperlink"/>
          </w:rPr>
          <w:instrText xml:space="preserve"> </w:instrText>
        </w:r>
        <w:r w:rsidRPr="00E97A89">
          <w:rPr>
            <w:rStyle w:val="Hyperlink"/>
          </w:rPr>
          <w:fldChar w:fldCharType="separate"/>
        </w:r>
        <w:r w:rsidRPr="00E97A89">
          <w:rPr>
            <w:rStyle w:val="Hyperlink"/>
            <w:lang w:eastAsia="ko-KR"/>
          </w:rPr>
          <w:t>6.</w:t>
        </w:r>
        <w:r w:rsidRPr="00E97A89">
          <w:rPr>
            <w:rStyle w:val="Hyperlink"/>
            <w:lang w:eastAsia="zh-CN"/>
          </w:rPr>
          <w:t>24</w:t>
        </w:r>
        <w:r w:rsidRPr="00E97A89">
          <w:rPr>
            <w:rStyle w:val="Hyperlink"/>
            <w:lang w:eastAsia="ko-KR"/>
          </w:rPr>
          <w:t>.1</w:t>
        </w:r>
        <w:r>
          <w:rPr>
            <w:rFonts w:asciiTheme="minorHAnsi" w:eastAsiaTheme="minorEastAsia" w:hAnsiTheme="minorHAnsi" w:cstheme="minorBidi"/>
            <w:sz w:val="22"/>
            <w:szCs w:val="22"/>
            <w:lang w:val="en-US" w:eastAsia="zh-CN"/>
          </w:rPr>
          <w:tab/>
        </w:r>
        <w:r w:rsidRPr="00E97A89">
          <w:rPr>
            <w:rStyle w:val="Hyperlink"/>
            <w:lang w:eastAsia="ko-KR"/>
          </w:rPr>
          <w:t>Introduction</w:t>
        </w:r>
        <w:r>
          <w:rPr>
            <w:webHidden/>
          </w:rPr>
          <w:tab/>
        </w:r>
        <w:r>
          <w:rPr>
            <w:webHidden/>
          </w:rPr>
          <w:fldChar w:fldCharType="begin"/>
        </w:r>
        <w:r>
          <w:rPr>
            <w:webHidden/>
          </w:rPr>
          <w:instrText xml:space="preserve"> PAGEREF _Toc104287894 \h </w:instrText>
        </w:r>
      </w:ins>
      <w:r>
        <w:rPr>
          <w:webHidden/>
        </w:rPr>
      </w:r>
      <w:r>
        <w:rPr>
          <w:webHidden/>
        </w:rPr>
        <w:fldChar w:fldCharType="separate"/>
      </w:r>
      <w:ins w:id="579" w:author="CATT-Ming" w:date="2022-05-24T12:28:00Z">
        <w:r>
          <w:rPr>
            <w:webHidden/>
          </w:rPr>
          <w:t>90</w:t>
        </w:r>
        <w:r>
          <w:rPr>
            <w:webHidden/>
          </w:rPr>
          <w:fldChar w:fldCharType="end"/>
        </w:r>
        <w:r w:rsidRPr="00E97A89">
          <w:rPr>
            <w:rStyle w:val="Hyperlink"/>
          </w:rPr>
          <w:fldChar w:fldCharType="end"/>
        </w:r>
      </w:ins>
    </w:p>
    <w:p w14:paraId="50BA94CC" w14:textId="77777777" w:rsidR="00BB1CA2" w:rsidRDefault="00BB1CA2">
      <w:pPr>
        <w:pStyle w:val="TOC3"/>
        <w:rPr>
          <w:ins w:id="580" w:author="CATT-Ming" w:date="2022-05-24T12:28:00Z"/>
          <w:rFonts w:asciiTheme="minorHAnsi" w:eastAsiaTheme="minorEastAsia" w:hAnsiTheme="minorHAnsi" w:cstheme="minorBidi"/>
          <w:sz w:val="22"/>
          <w:szCs w:val="22"/>
          <w:lang w:val="en-US" w:eastAsia="zh-CN"/>
        </w:rPr>
      </w:pPr>
      <w:ins w:id="581" w:author="CATT-Ming" w:date="2022-05-24T12:28:00Z">
        <w:r w:rsidRPr="00E97A89">
          <w:rPr>
            <w:rStyle w:val="Hyperlink"/>
          </w:rPr>
          <w:fldChar w:fldCharType="begin"/>
        </w:r>
        <w:r w:rsidRPr="00E97A89">
          <w:rPr>
            <w:rStyle w:val="Hyperlink"/>
          </w:rPr>
          <w:instrText xml:space="preserve"> </w:instrText>
        </w:r>
        <w:r>
          <w:instrText>HYPERLINK \l "_Toc104287895"</w:instrText>
        </w:r>
        <w:r w:rsidRPr="00E97A89">
          <w:rPr>
            <w:rStyle w:val="Hyperlink"/>
          </w:rPr>
          <w:instrText xml:space="preserve"> </w:instrText>
        </w:r>
        <w:r w:rsidRPr="00E97A89">
          <w:rPr>
            <w:rStyle w:val="Hyperlink"/>
          </w:rPr>
          <w:fldChar w:fldCharType="separate"/>
        </w:r>
        <w:r w:rsidRPr="00E97A89">
          <w:rPr>
            <w:rStyle w:val="Hyperlink"/>
            <w:lang w:eastAsia="ko-KR"/>
          </w:rPr>
          <w:t>6.</w:t>
        </w:r>
        <w:r w:rsidRPr="00E97A89">
          <w:rPr>
            <w:rStyle w:val="Hyperlink"/>
            <w:lang w:eastAsia="zh-CN"/>
          </w:rPr>
          <w:t>24</w:t>
        </w:r>
        <w:r w:rsidRPr="00E97A89">
          <w:rPr>
            <w:rStyle w:val="Hyperlink"/>
            <w:lang w:eastAsia="ko-KR"/>
          </w:rPr>
          <w:t>.2</w:t>
        </w:r>
        <w:r>
          <w:rPr>
            <w:rFonts w:asciiTheme="minorHAnsi" w:eastAsiaTheme="minorEastAsia" w:hAnsiTheme="minorHAnsi" w:cstheme="minorBidi"/>
            <w:sz w:val="22"/>
            <w:szCs w:val="22"/>
            <w:lang w:val="en-US" w:eastAsia="zh-CN"/>
          </w:rPr>
          <w:tab/>
        </w:r>
        <w:r w:rsidRPr="00E97A89">
          <w:rPr>
            <w:rStyle w:val="Hyperlink"/>
            <w:lang w:eastAsia="ko-KR"/>
          </w:rPr>
          <w:t>Functional Description</w:t>
        </w:r>
        <w:r>
          <w:rPr>
            <w:webHidden/>
          </w:rPr>
          <w:tab/>
        </w:r>
        <w:r>
          <w:rPr>
            <w:webHidden/>
          </w:rPr>
          <w:fldChar w:fldCharType="begin"/>
        </w:r>
        <w:r>
          <w:rPr>
            <w:webHidden/>
          </w:rPr>
          <w:instrText xml:space="preserve"> PAGEREF _Toc104287895 \h </w:instrText>
        </w:r>
      </w:ins>
      <w:r>
        <w:rPr>
          <w:webHidden/>
        </w:rPr>
      </w:r>
      <w:r>
        <w:rPr>
          <w:webHidden/>
        </w:rPr>
        <w:fldChar w:fldCharType="separate"/>
      </w:r>
      <w:ins w:id="582" w:author="CATT-Ming" w:date="2022-05-24T12:28:00Z">
        <w:r>
          <w:rPr>
            <w:webHidden/>
          </w:rPr>
          <w:t>90</w:t>
        </w:r>
        <w:r>
          <w:rPr>
            <w:webHidden/>
          </w:rPr>
          <w:fldChar w:fldCharType="end"/>
        </w:r>
        <w:r w:rsidRPr="00E97A89">
          <w:rPr>
            <w:rStyle w:val="Hyperlink"/>
          </w:rPr>
          <w:fldChar w:fldCharType="end"/>
        </w:r>
      </w:ins>
    </w:p>
    <w:p w14:paraId="20EB47ED" w14:textId="77777777" w:rsidR="00BB1CA2" w:rsidRDefault="00BB1CA2">
      <w:pPr>
        <w:pStyle w:val="TOC3"/>
        <w:rPr>
          <w:ins w:id="583" w:author="CATT-Ming" w:date="2022-05-24T12:28:00Z"/>
          <w:rFonts w:asciiTheme="minorHAnsi" w:eastAsiaTheme="minorEastAsia" w:hAnsiTheme="minorHAnsi" w:cstheme="minorBidi"/>
          <w:sz w:val="22"/>
          <w:szCs w:val="22"/>
          <w:lang w:val="en-US" w:eastAsia="zh-CN"/>
        </w:rPr>
      </w:pPr>
      <w:ins w:id="584" w:author="CATT-Ming" w:date="2022-05-24T12:28:00Z">
        <w:r w:rsidRPr="00E97A89">
          <w:rPr>
            <w:rStyle w:val="Hyperlink"/>
          </w:rPr>
          <w:fldChar w:fldCharType="begin"/>
        </w:r>
        <w:r w:rsidRPr="00E97A89">
          <w:rPr>
            <w:rStyle w:val="Hyperlink"/>
          </w:rPr>
          <w:instrText xml:space="preserve"> </w:instrText>
        </w:r>
        <w:r>
          <w:instrText>HYPERLINK \l "_Toc104287896"</w:instrText>
        </w:r>
        <w:r w:rsidRPr="00E97A89">
          <w:rPr>
            <w:rStyle w:val="Hyperlink"/>
          </w:rPr>
          <w:instrText xml:space="preserve"> </w:instrText>
        </w:r>
        <w:r w:rsidRPr="00E97A89">
          <w:rPr>
            <w:rStyle w:val="Hyperlink"/>
          </w:rPr>
          <w:fldChar w:fldCharType="separate"/>
        </w:r>
        <w:r w:rsidRPr="00E97A89">
          <w:rPr>
            <w:rStyle w:val="Hyperlink"/>
            <w:lang w:eastAsia="ko-KR"/>
          </w:rPr>
          <w:t>6.</w:t>
        </w:r>
        <w:r w:rsidRPr="00E97A89">
          <w:rPr>
            <w:rStyle w:val="Hyperlink"/>
            <w:lang w:eastAsia="zh-CN"/>
          </w:rPr>
          <w:t>24</w:t>
        </w:r>
        <w:r w:rsidRPr="00E97A89">
          <w:rPr>
            <w:rStyle w:val="Hyperlink"/>
            <w:lang w:eastAsia="ko-KR"/>
          </w:rPr>
          <w:t>.3</w:t>
        </w:r>
        <w:r>
          <w:rPr>
            <w:rFonts w:asciiTheme="minorHAnsi" w:eastAsiaTheme="minorEastAsia" w:hAnsiTheme="minorHAnsi" w:cstheme="minorBidi"/>
            <w:sz w:val="22"/>
            <w:szCs w:val="22"/>
            <w:lang w:val="en-US" w:eastAsia="zh-CN"/>
          </w:rPr>
          <w:tab/>
        </w:r>
        <w:r w:rsidRPr="00E97A89">
          <w:rPr>
            <w:rStyle w:val="Hyperlink"/>
            <w:lang w:eastAsia="ko-KR"/>
          </w:rPr>
          <w:t>Procedures</w:t>
        </w:r>
        <w:r>
          <w:rPr>
            <w:webHidden/>
          </w:rPr>
          <w:tab/>
        </w:r>
        <w:r>
          <w:rPr>
            <w:webHidden/>
          </w:rPr>
          <w:fldChar w:fldCharType="begin"/>
        </w:r>
        <w:r>
          <w:rPr>
            <w:webHidden/>
          </w:rPr>
          <w:instrText xml:space="preserve"> PAGEREF _Toc104287896 \h </w:instrText>
        </w:r>
      </w:ins>
      <w:r>
        <w:rPr>
          <w:webHidden/>
        </w:rPr>
      </w:r>
      <w:r>
        <w:rPr>
          <w:webHidden/>
        </w:rPr>
        <w:fldChar w:fldCharType="separate"/>
      </w:r>
      <w:ins w:id="585" w:author="CATT-Ming" w:date="2022-05-24T12:28:00Z">
        <w:r>
          <w:rPr>
            <w:webHidden/>
          </w:rPr>
          <w:t>91</w:t>
        </w:r>
        <w:r>
          <w:rPr>
            <w:webHidden/>
          </w:rPr>
          <w:fldChar w:fldCharType="end"/>
        </w:r>
        <w:r w:rsidRPr="00E97A89">
          <w:rPr>
            <w:rStyle w:val="Hyperlink"/>
          </w:rPr>
          <w:fldChar w:fldCharType="end"/>
        </w:r>
      </w:ins>
    </w:p>
    <w:p w14:paraId="7D332590" w14:textId="77777777" w:rsidR="00BB1CA2" w:rsidRDefault="00BB1CA2">
      <w:pPr>
        <w:pStyle w:val="TOC4"/>
        <w:rPr>
          <w:ins w:id="586" w:author="CATT-Ming" w:date="2022-05-24T12:28:00Z"/>
          <w:rFonts w:asciiTheme="minorHAnsi" w:eastAsiaTheme="minorEastAsia" w:hAnsiTheme="minorHAnsi" w:cstheme="minorBidi"/>
          <w:sz w:val="22"/>
          <w:szCs w:val="22"/>
          <w:lang w:val="en-US" w:eastAsia="zh-CN"/>
        </w:rPr>
      </w:pPr>
      <w:ins w:id="587" w:author="CATT-Ming" w:date="2022-05-24T12:28:00Z">
        <w:r w:rsidRPr="00E97A89">
          <w:rPr>
            <w:rStyle w:val="Hyperlink"/>
          </w:rPr>
          <w:fldChar w:fldCharType="begin"/>
        </w:r>
        <w:r w:rsidRPr="00E97A89">
          <w:rPr>
            <w:rStyle w:val="Hyperlink"/>
          </w:rPr>
          <w:instrText xml:space="preserve"> </w:instrText>
        </w:r>
        <w:r>
          <w:instrText>HYPERLINK \l "_Toc104287897"</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24</w:t>
        </w:r>
        <w:r w:rsidRPr="00E97A89">
          <w:rPr>
            <w:rStyle w:val="Hyperlink"/>
          </w:rPr>
          <w:t>.</w:t>
        </w:r>
        <w:r w:rsidRPr="00E97A89">
          <w:rPr>
            <w:rStyle w:val="Hyperlink"/>
            <w:lang w:eastAsia="zh-CN"/>
          </w:rPr>
          <w:t>3</w:t>
        </w:r>
        <w:r w:rsidRPr="00E97A89">
          <w:rPr>
            <w:rStyle w:val="Hyperlink"/>
          </w:rPr>
          <w:t>.</w:t>
        </w:r>
        <w:r w:rsidRPr="00E97A89">
          <w:rPr>
            <w:rStyle w:val="Hyperlink"/>
            <w:rFonts w:eastAsia="DengXian"/>
            <w:lang w:eastAsia="zh-CN"/>
          </w:rPr>
          <w:t>1</w:t>
        </w:r>
        <w:r>
          <w:rPr>
            <w:rFonts w:asciiTheme="minorHAnsi" w:eastAsiaTheme="minorEastAsia" w:hAnsiTheme="minorHAnsi" w:cstheme="minorBidi"/>
            <w:sz w:val="22"/>
            <w:szCs w:val="22"/>
            <w:lang w:val="en-US" w:eastAsia="zh-CN"/>
          </w:rPr>
          <w:tab/>
        </w:r>
        <w:r w:rsidRPr="00E97A89">
          <w:rPr>
            <w:rStyle w:val="Hyperlink"/>
            <w:rFonts w:eastAsia="DengXian"/>
            <w:lang w:eastAsia="zh-CN"/>
          </w:rPr>
          <w:t>UE Provided Location Verification based on Obtained Information</w:t>
        </w:r>
        <w:r>
          <w:rPr>
            <w:webHidden/>
          </w:rPr>
          <w:tab/>
        </w:r>
        <w:r>
          <w:rPr>
            <w:webHidden/>
          </w:rPr>
          <w:fldChar w:fldCharType="begin"/>
        </w:r>
        <w:r>
          <w:rPr>
            <w:webHidden/>
          </w:rPr>
          <w:instrText xml:space="preserve"> PAGEREF _Toc104287897 \h </w:instrText>
        </w:r>
      </w:ins>
      <w:r>
        <w:rPr>
          <w:webHidden/>
        </w:rPr>
      </w:r>
      <w:r>
        <w:rPr>
          <w:webHidden/>
        </w:rPr>
        <w:fldChar w:fldCharType="separate"/>
      </w:r>
      <w:ins w:id="588" w:author="CATT-Ming" w:date="2022-05-24T12:28:00Z">
        <w:r>
          <w:rPr>
            <w:webHidden/>
          </w:rPr>
          <w:t>91</w:t>
        </w:r>
        <w:r>
          <w:rPr>
            <w:webHidden/>
          </w:rPr>
          <w:fldChar w:fldCharType="end"/>
        </w:r>
        <w:r w:rsidRPr="00E97A89">
          <w:rPr>
            <w:rStyle w:val="Hyperlink"/>
          </w:rPr>
          <w:fldChar w:fldCharType="end"/>
        </w:r>
      </w:ins>
    </w:p>
    <w:p w14:paraId="2E34F6AE" w14:textId="77777777" w:rsidR="00BB1CA2" w:rsidRDefault="00BB1CA2">
      <w:pPr>
        <w:pStyle w:val="TOC3"/>
        <w:rPr>
          <w:ins w:id="589" w:author="CATT-Ming" w:date="2022-05-24T12:28:00Z"/>
          <w:rFonts w:asciiTheme="minorHAnsi" w:eastAsiaTheme="minorEastAsia" w:hAnsiTheme="minorHAnsi" w:cstheme="minorBidi"/>
          <w:sz w:val="22"/>
          <w:szCs w:val="22"/>
          <w:lang w:val="en-US" w:eastAsia="zh-CN"/>
        </w:rPr>
      </w:pPr>
      <w:ins w:id="590" w:author="CATT-Ming" w:date="2022-05-24T12:28:00Z">
        <w:r w:rsidRPr="00E97A89">
          <w:rPr>
            <w:rStyle w:val="Hyperlink"/>
          </w:rPr>
          <w:fldChar w:fldCharType="begin"/>
        </w:r>
        <w:r w:rsidRPr="00E97A89">
          <w:rPr>
            <w:rStyle w:val="Hyperlink"/>
          </w:rPr>
          <w:instrText xml:space="preserve"> </w:instrText>
        </w:r>
        <w:r>
          <w:instrText>HYPERLINK \l "_Toc104287898"</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24</w:t>
        </w:r>
        <w:r w:rsidRPr="00E97A89">
          <w:rPr>
            <w:rStyle w:val="Hyperlink"/>
          </w:rPr>
          <w:t>.4</w:t>
        </w:r>
        <w:r>
          <w:rPr>
            <w:rFonts w:asciiTheme="minorHAnsi" w:eastAsiaTheme="minorEastAsia" w:hAnsiTheme="minorHAnsi" w:cstheme="minorBidi"/>
            <w:sz w:val="22"/>
            <w:szCs w:val="22"/>
            <w:lang w:val="en-US" w:eastAsia="zh-CN"/>
          </w:rPr>
          <w:tab/>
        </w:r>
        <w:r w:rsidRPr="00E97A89">
          <w:rPr>
            <w:rStyle w:val="Hyperlink"/>
          </w:rPr>
          <w:t>Impacts on services, entities, and interfaces</w:t>
        </w:r>
        <w:r>
          <w:rPr>
            <w:webHidden/>
          </w:rPr>
          <w:tab/>
        </w:r>
        <w:r>
          <w:rPr>
            <w:webHidden/>
          </w:rPr>
          <w:fldChar w:fldCharType="begin"/>
        </w:r>
        <w:r>
          <w:rPr>
            <w:webHidden/>
          </w:rPr>
          <w:instrText xml:space="preserve"> PAGEREF _Toc104287898 \h </w:instrText>
        </w:r>
      </w:ins>
      <w:r>
        <w:rPr>
          <w:webHidden/>
        </w:rPr>
      </w:r>
      <w:r>
        <w:rPr>
          <w:webHidden/>
        </w:rPr>
        <w:fldChar w:fldCharType="separate"/>
      </w:r>
      <w:ins w:id="591" w:author="CATT-Ming" w:date="2022-05-24T12:28:00Z">
        <w:r>
          <w:rPr>
            <w:webHidden/>
          </w:rPr>
          <w:t>91</w:t>
        </w:r>
        <w:r>
          <w:rPr>
            <w:webHidden/>
          </w:rPr>
          <w:fldChar w:fldCharType="end"/>
        </w:r>
        <w:r w:rsidRPr="00E97A89">
          <w:rPr>
            <w:rStyle w:val="Hyperlink"/>
          </w:rPr>
          <w:fldChar w:fldCharType="end"/>
        </w:r>
      </w:ins>
    </w:p>
    <w:p w14:paraId="40E8444F" w14:textId="77777777" w:rsidR="00BB1CA2" w:rsidRDefault="00BB1CA2">
      <w:pPr>
        <w:pStyle w:val="TOC2"/>
        <w:rPr>
          <w:ins w:id="592" w:author="CATT-Ming" w:date="2022-05-24T12:28:00Z"/>
          <w:rFonts w:asciiTheme="minorHAnsi" w:eastAsiaTheme="minorEastAsia" w:hAnsiTheme="minorHAnsi" w:cstheme="minorBidi"/>
          <w:sz w:val="22"/>
          <w:szCs w:val="22"/>
          <w:lang w:val="en-US" w:eastAsia="zh-CN"/>
        </w:rPr>
      </w:pPr>
      <w:ins w:id="593" w:author="CATT-Ming" w:date="2022-05-24T12:28:00Z">
        <w:r w:rsidRPr="00E97A89">
          <w:rPr>
            <w:rStyle w:val="Hyperlink"/>
          </w:rPr>
          <w:fldChar w:fldCharType="begin"/>
        </w:r>
        <w:r w:rsidRPr="00E97A89">
          <w:rPr>
            <w:rStyle w:val="Hyperlink"/>
          </w:rPr>
          <w:instrText xml:space="preserve"> </w:instrText>
        </w:r>
        <w:r>
          <w:instrText>HYPERLINK \l "_Toc104287899"</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rFonts w:eastAsia="DengXian"/>
            <w:lang w:eastAsia="zh-CN"/>
          </w:rPr>
          <w:t>25</w:t>
        </w:r>
        <w:r>
          <w:rPr>
            <w:rFonts w:asciiTheme="minorHAnsi" w:eastAsiaTheme="minorEastAsia" w:hAnsiTheme="minorHAnsi" w:cstheme="minorBidi"/>
            <w:sz w:val="22"/>
            <w:szCs w:val="22"/>
            <w:lang w:val="en-US" w:eastAsia="zh-CN"/>
          </w:rPr>
          <w:tab/>
        </w:r>
        <w:r w:rsidRPr="00E97A89">
          <w:rPr>
            <w:rStyle w:val="Hyperlink"/>
          </w:rPr>
          <w:t>Solution #</w:t>
        </w:r>
        <w:r w:rsidRPr="00E97A89">
          <w:rPr>
            <w:rStyle w:val="Hyperlink"/>
            <w:lang w:eastAsia="zh-CN"/>
          </w:rPr>
          <w:t>25</w:t>
        </w:r>
        <w:r w:rsidRPr="00E97A89">
          <w:rPr>
            <w:rStyle w:val="Hyperlink"/>
          </w:rPr>
          <w:t xml:space="preserve">: </w:t>
        </w:r>
        <w:r w:rsidRPr="00E97A89">
          <w:rPr>
            <w:rStyle w:val="Hyperlink"/>
            <w:rFonts w:eastAsia="DengXian"/>
            <w:lang w:eastAsia="zh-CN"/>
          </w:rPr>
          <w:t>Event Report in an Allowed Area</w:t>
        </w:r>
        <w:r>
          <w:rPr>
            <w:webHidden/>
          </w:rPr>
          <w:tab/>
        </w:r>
        <w:r>
          <w:rPr>
            <w:webHidden/>
          </w:rPr>
          <w:fldChar w:fldCharType="begin"/>
        </w:r>
        <w:r>
          <w:rPr>
            <w:webHidden/>
          </w:rPr>
          <w:instrText xml:space="preserve"> PAGEREF _Toc104287899 \h </w:instrText>
        </w:r>
      </w:ins>
      <w:r>
        <w:rPr>
          <w:webHidden/>
        </w:rPr>
      </w:r>
      <w:r>
        <w:rPr>
          <w:webHidden/>
        </w:rPr>
        <w:fldChar w:fldCharType="separate"/>
      </w:r>
      <w:ins w:id="594" w:author="CATT-Ming" w:date="2022-05-24T12:28:00Z">
        <w:r>
          <w:rPr>
            <w:webHidden/>
          </w:rPr>
          <w:t>92</w:t>
        </w:r>
        <w:r>
          <w:rPr>
            <w:webHidden/>
          </w:rPr>
          <w:fldChar w:fldCharType="end"/>
        </w:r>
        <w:r w:rsidRPr="00E97A89">
          <w:rPr>
            <w:rStyle w:val="Hyperlink"/>
          </w:rPr>
          <w:fldChar w:fldCharType="end"/>
        </w:r>
      </w:ins>
    </w:p>
    <w:p w14:paraId="29914F09" w14:textId="77777777" w:rsidR="00BB1CA2" w:rsidRDefault="00BB1CA2">
      <w:pPr>
        <w:pStyle w:val="TOC3"/>
        <w:rPr>
          <w:ins w:id="595" w:author="CATT-Ming" w:date="2022-05-24T12:28:00Z"/>
          <w:rFonts w:asciiTheme="minorHAnsi" w:eastAsiaTheme="minorEastAsia" w:hAnsiTheme="minorHAnsi" w:cstheme="minorBidi"/>
          <w:sz w:val="22"/>
          <w:szCs w:val="22"/>
          <w:lang w:val="en-US" w:eastAsia="zh-CN"/>
        </w:rPr>
      </w:pPr>
      <w:ins w:id="596" w:author="CATT-Ming" w:date="2022-05-24T12:28:00Z">
        <w:r w:rsidRPr="00E97A89">
          <w:rPr>
            <w:rStyle w:val="Hyperlink"/>
          </w:rPr>
          <w:fldChar w:fldCharType="begin"/>
        </w:r>
        <w:r w:rsidRPr="00E97A89">
          <w:rPr>
            <w:rStyle w:val="Hyperlink"/>
          </w:rPr>
          <w:instrText xml:space="preserve"> </w:instrText>
        </w:r>
        <w:r>
          <w:instrText>HYPERLINK \l "_Toc104287900"</w:instrText>
        </w:r>
        <w:r w:rsidRPr="00E97A89">
          <w:rPr>
            <w:rStyle w:val="Hyperlink"/>
          </w:rPr>
          <w:instrText xml:space="preserve"> </w:instrText>
        </w:r>
        <w:r w:rsidRPr="00E97A89">
          <w:rPr>
            <w:rStyle w:val="Hyperlink"/>
          </w:rPr>
          <w:fldChar w:fldCharType="separate"/>
        </w:r>
        <w:r w:rsidRPr="00E97A89">
          <w:rPr>
            <w:rStyle w:val="Hyperlink"/>
            <w:lang w:eastAsia="ko-KR"/>
          </w:rPr>
          <w:t>6.</w:t>
        </w:r>
        <w:r w:rsidRPr="00E97A89">
          <w:rPr>
            <w:rStyle w:val="Hyperlink"/>
            <w:lang w:eastAsia="zh-CN"/>
          </w:rPr>
          <w:t>25</w:t>
        </w:r>
        <w:r w:rsidRPr="00E97A89">
          <w:rPr>
            <w:rStyle w:val="Hyperlink"/>
            <w:lang w:eastAsia="ko-KR"/>
          </w:rPr>
          <w:t>.1</w:t>
        </w:r>
        <w:r>
          <w:rPr>
            <w:rFonts w:asciiTheme="minorHAnsi" w:eastAsiaTheme="minorEastAsia" w:hAnsiTheme="minorHAnsi" w:cstheme="minorBidi"/>
            <w:sz w:val="22"/>
            <w:szCs w:val="22"/>
            <w:lang w:val="en-US" w:eastAsia="zh-CN"/>
          </w:rPr>
          <w:tab/>
        </w:r>
        <w:r w:rsidRPr="00E97A89">
          <w:rPr>
            <w:rStyle w:val="Hyperlink"/>
            <w:lang w:eastAsia="ko-KR"/>
          </w:rPr>
          <w:t>Introduction</w:t>
        </w:r>
        <w:r>
          <w:rPr>
            <w:webHidden/>
          </w:rPr>
          <w:tab/>
        </w:r>
        <w:r>
          <w:rPr>
            <w:webHidden/>
          </w:rPr>
          <w:fldChar w:fldCharType="begin"/>
        </w:r>
        <w:r>
          <w:rPr>
            <w:webHidden/>
          </w:rPr>
          <w:instrText xml:space="preserve"> PAGEREF _Toc104287900 \h </w:instrText>
        </w:r>
      </w:ins>
      <w:r>
        <w:rPr>
          <w:webHidden/>
        </w:rPr>
      </w:r>
      <w:r>
        <w:rPr>
          <w:webHidden/>
        </w:rPr>
        <w:fldChar w:fldCharType="separate"/>
      </w:r>
      <w:ins w:id="597" w:author="CATT-Ming" w:date="2022-05-24T12:28:00Z">
        <w:r>
          <w:rPr>
            <w:webHidden/>
          </w:rPr>
          <w:t>92</w:t>
        </w:r>
        <w:r>
          <w:rPr>
            <w:webHidden/>
          </w:rPr>
          <w:fldChar w:fldCharType="end"/>
        </w:r>
        <w:r w:rsidRPr="00E97A89">
          <w:rPr>
            <w:rStyle w:val="Hyperlink"/>
          </w:rPr>
          <w:fldChar w:fldCharType="end"/>
        </w:r>
      </w:ins>
    </w:p>
    <w:p w14:paraId="4691D8EC" w14:textId="77777777" w:rsidR="00BB1CA2" w:rsidRDefault="00BB1CA2">
      <w:pPr>
        <w:pStyle w:val="TOC3"/>
        <w:rPr>
          <w:ins w:id="598" w:author="CATT-Ming" w:date="2022-05-24T12:28:00Z"/>
          <w:rFonts w:asciiTheme="minorHAnsi" w:eastAsiaTheme="minorEastAsia" w:hAnsiTheme="minorHAnsi" w:cstheme="minorBidi"/>
          <w:sz w:val="22"/>
          <w:szCs w:val="22"/>
          <w:lang w:val="en-US" w:eastAsia="zh-CN"/>
        </w:rPr>
      </w:pPr>
      <w:ins w:id="599" w:author="CATT-Ming" w:date="2022-05-24T12:28:00Z">
        <w:r w:rsidRPr="00E97A89">
          <w:rPr>
            <w:rStyle w:val="Hyperlink"/>
          </w:rPr>
          <w:fldChar w:fldCharType="begin"/>
        </w:r>
        <w:r w:rsidRPr="00E97A89">
          <w:rPr>
            <w:rStyle w:val="Hyperlink"/>
          </w:rPr>
          <w:instrText xml:space="preserve"> </w:instrText>
        </w:r>
        <w:r>
          <w:instrText>HYPERLINK \l "_Toc104287901"</w:instrText>
        </w:r>
        <w:r w:rsidRPr="00E97A89">
          <w:rPr>
            <w:rStyle w:val="Hyperlink"/>
          </w:rPr>
          <w:instrText xml:space="preserve"> </w:instrText>
        </w:r>
        <w:r w:rsidRPr="00E97A89">
          <w:rPr>
            <w:rStyle w:val="Hyperlink"/>
          </w:rPr>
          <w:fldChar w:fldCharType="separate"/>
        </w:r>
        <w:r w:rsidRPr="00E97A89">
          <w:rPr>
            <w:rStyle w:val="Hyperlink"/>
            <w:lang w:eastAsia="ko-KR"/>
          </w:rPr>
          <w:t>6.</w:t>
        </w:r>
        <w:r w:rsidRPr="00E97A89">
          <w:rPr>
            <w:rStyle w:val="Hyperlink"/>
            <w:lang w:eastAsia="zh-CN"/>
          </w:rPr>
          <w:t>25</w:t>
        </w:r>
        <w:r w:rsidRPr="00E97A89">
          <w:rPr>
            <w:rStyle w:val="Hyperlink"/>
            <w:lang w:eastAsia="ko-KR"/>
          </w:rPr>
          <w:t>.2</w:t>
        </w:r>
        <w:r>
          <w:rPr>
            <w:rFonts w:asciiTheme="minorHAnsi" w:eastAsiaTheme="minorEastAsia" w:hAnsiTheme="minorHAnsi" w:cstheme="minorBidi"/>
            <w:sz w:val="22"/>
            <w:szCs w:val="22"/>
            <w:lang w:val="en-US" w:eastAsia="zh-CN"/>
          </w:rPr>
          <w:tab/>
        </w:r>
        <w:r w:rsidRPr="00E97A89">
          <w:rPr>
            <w:rStyle w:val="Hyperlink"/>
            <w:lang w:eastAsia="ko-KR"/>
          </w:rPr>
          <w:t>Functional Description</w:t>
        </w:r>
        <w:r>
          <w:rPr>
            <w:webHidden/>
          </w:rPr>
          <w:tab/>
        </w:r>
        <w:r>
          <w:rPr>
            <w:webHidden/>
          </w:rPr>
          <w:fldChar w:fldCharType="begin"/>
        </w:r>
        <w:r>
          <w:rPr>
            <w:webHidden/>
          </w:rPr>
          <w:instrText xml:space="preserve"> PAGEREF _Toc104287901 \h </w:instrText>
        </w:r>
      </w:ins>
      <w:r>
        <w:rPr>
          <w:webHidden/>
        </w:rPr>
      </w:r>
      <w:r>
        <w:rPr>
          <w:webHidden/>
        </w:rPr>
        <w:fldChar w:fldCharType="separate"/>
      </w:r>
      <w:ins w:id="600" w:author="CATT-Ming" w:date="2022-05-24T12:28:00Z">
        <w:r>
          <w:rPr>
            <w:webHidden/>
          </w:rPr>
          <w:t>92</w:t>
        </w:r>
        <w:r>
          <w:rPr>
            <w:webHidden/>
          </w:rPr>
          <w:fldChar w:fldCharType="end"/>
        </w:r>
        <w:r w:rsidRPr="00E97A89">
          <w:rPr>
            <w:rStyle w:val="Hyperlink"/>
          </w:rPr>
          <w:fldChar w:fldCharType="end"/>
        </w:r>
      </w:ins>
    </w:p>
    <w:p w14:paraId="643BA89A" w14:textId="77777777" w:rsidR="00BB1CA2" w:rsidRDefault="00BB1CA2">
      <w:pPr>
        <w:pStyle w:val="TOC3"/>
        <w:rPr>
          <w:ins w:id="601" w:author="CATT-Ming" w:date="2022-05-24T12:28:00Z"/>
          <w:rFonts w:asciiTheme="minorHAnsi" w:eastAsiaTheme="minorEastAsia" w:hAnsiTheme="minorHAnsi" w:cstheme="minorBidi"/>
          <w:sz w:val="22"/>
          <w:szCs w:val="22"/>
          <w:lang w:val="en-US" w:eastAsia="zh-CN"/>
        </w:rPr>
      </w:pPr>
      <w:ins w:id="602" w:author="CATT-Ming" w:date="2022-05-24T12:28:00Z">
        <w:r w:rsidRPr="00E97A89">
          <w:rPr>
            <w:rStyle w:val="Hyperlink"/>
          </w:rPr>
          <w:fldChar w:fldCharType="begin"/>
        </w:r>
        <w:r w:rsidRPr="00E97A89">
          <w:rPr>
            <w:rStyle w:val="Hyperlink"/>
          </w:rPr>
          <w:instrText xml:space="preserve"> </w:instrText>
        </w:r>
        <w:r>
          <w:instrText>HYPERLINK \l "_Toc104287902"</w:instrText>
        </w:r>
        <w:r w:rsidRPr="00E97A89">
          <w:rPr>
            <w:rStyle w:val="Hyperlink"/>
          </w:rPr>
          <w:instrText xml:space="preserve"> </w:instrText>
        </w:r>
        <w:r w:rsidRPr="00E97A89">
          <w:rPr>
            <w:rStyle w:val="Hyperlink"/>
          </w:rPr>
          <w:fldChar w:fldCharType="separate"/>
        </w:r>
        <w:r w:rsidRPr="00E97A89">
          <w:rPr>
            <w:rStyle w:val="Hyperlink"/>
            <w:lang w:eastAsia="ko-KR"/>
          </w:rPr>
          <w:t>6.</w:t>
        </w:r>
        <w:r w:rsidRPr="00E97A89">
          <w:rPr>
            <w:rStyle w:val="Hyperlink"/>
            <w:lang w:eastAsia="zh-CN"/>
          </w:rPr>
          <w:t>25</w:t>
        </w:r>
        <w:r w:rsidRPr="00E97A89">
          <w:rPr>
            <w:rStyle w:val="Hyperlink"/>
            <w:lang w:eastAsia="ko-KR"/>
          </w:rPr>
          <w:t>.3</w:t>
        </w:r>
        <w:r>
          <w:rPr>
            <w:rFonts w:asciiTheme="minorHAnsi" w:eastAsiaTheme="minorEastAsia" w:hAnsiTheme="minorHAnsi" w:cstheme="minorBidi"/>
            <w:sz w:val="22"/>
            <w:szCs w:val="22"/>
            <w:lang w:val="en-US" w:eastAsia="zh-CN"/>
          </w:rPr>
          <w:tab/>
        </w:r>
        <w:r w:rsidRPr="00E97A89">
          <w:rPr>
            <w:rStyle w:val="Hyperlink"/>
            <w:lang w:eastAsia="ko-KR"/>
          </w:rPr>
          <w:t>Procedures</w:t>
        </w:r>
        <w:r>
          <w:rPr>
            <w:webHidden/>
          </w:rPr>
          <w:tab/>
        </w:r>
        <w:r>
          <w:rPr>
            <w:webHidden/>
          </w:rPr>
          <w:fldChar w:fldCharType="begin"/>
        </w:r>
        <w:r>
          <w:rPr>
            <w:webHidden/>
          </w:rPr>
          <w:instrText xml:space="preserve"> PAGEREF _Toc104287902 \h </w:instrText>
        </w:r>
      </w:ins>
      <w:r>
        <w:rPr>
          <w:webHidden/>
        </w:rPr>
      </w:r>
      <w:r>
        <w:rPr>
          <w:webHidden/>
        </w:rPr>
        <w:fldChar w:fldCharType="separate"/>
      </w:r>
      <w:ins w:id="603" w:author="CATT-Ming" w:date="2022-05-24T12:28:00Z">
        <w:r>
          <w:rPr>
            <w:webHidden/>
          </w:rPr>
          <w:t>92</w:t>
        </w:r>
        <w:r>
          <w:rPr>
            <w:webHidden/>
          </w:rPr>
          <w:fldChar w:fldCharType="end"/>
        </w:r>
        <w:r w:rsidRPr="00E97A89">
          <w:rPr>
            <w:rStyle w:val="Hyperlink"/>
          </w:rPr>
          <w:fldChar w:fldCharType="end"/>
        </w:r>
      </w:ins>
    </w:p>
    <w:p w14:paraId="5FC0181A" w14:textId="77777777" w:rsidR="00BB1CA2" w:rsidRDefault="00BB1CA2">
      <w:pPr>
        <w:pStyle w:val="TOC4"/>
        <w:rPr>
          <w:ins w:id="604" w:author="CATT-Ming" w:date="2022-05-24T12:28:00Z"/>
          <w:rFonts w:asciiTheme="minorHAnsi" w:eastAsiaTheme="minorEastAsia" w:hAnsiTheme="minorHAnsi" w:cstheme="minorBidi"/>
          <w:sz w:val="22"/>
          <w:szCs w:val="22"/>
          <w:lang w:val="en-US" w:eastAsia="zh-CN"/>
        </w:rPr>
      </w:pPr>
      <w:ins w:id="605" w:author="CATT-Ming" w:date="2022-05-24T12:28:00Z">
        <w:r w:rsidRPr="00E97A89">
          <w:rPr>
            <w:rStyle w:val="Hyperlink"/>
          </w:rPr>
          <w:fldChar w:fldCharType="begin"/>
        </w:r>
        <w:r w:rsidRPr="00E97A89">
          <w:rPr>
            <w:rStyle w:val="Hyperlink"/>
          </w:rPr>
          <w:instrText xml:space="preserve"> </w:instrText>
        </w:r>
        <w:r>
          <w:instrText>HYPERLINK \l "_Toc104287903"</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25</w:t>
        </w:r>
        <w:r w:rsidRPr="00E97A89">
          <w:rPr>
            <w:rStyle w:val="Hyperlink"/>
          </w:rPr>
          <w:t>.</w:t>
        </w:r>
        <w:r w:rsidRPr="00E97A89">
          <w:rPr>
            <w:rStyle w:val="Hyperlink"/>
            <w:lang w:eastAsia="zh-CN"/>
          </w:rPr>
          <w:t>3</w:t>
        </w:r>
        <w:r w:rsidRPr="00E97A89">
          <w:rPr>
            <w:rStyle w:val="Hyperlink"/>
          </w:rPr>
          <w:t>.</w:t>
        </w:r>
        <w:r w:rsidRPr="00E97A89">
          <w:rPr>
            <w:rStyle w:val="Hyperlink"/>
            <w:rFonts w:eastAsia="DengXian"/>
            <w:lang w:eastAsia="zh-CN"/>
          </w:rPr>
          <w:t>1</w:t>
        </w:r>
        <w:r>
          <w:rPr>
            <w:rFonts w:asciiTheme="minorHAnsi" w:eastAsiaTheme="minorEastAsia" w:hAnsiTheme="minorHAnsi" w:cstheme="minorBidi"/>
            <w:sz w:val="22"/>
            <w:szCs w:val="22"/>
            <w:lang w:val="en-US" w:eastAsia="zh-CN"/>
          </w:rPr>
          <w:tab/>
        </w:r>
        <w:r w:rsidRPr="00E97A89">
          <w:rPr>
            <w:rStyle w:val="Hyperlink"/>
            <w:rFonts w:eastAsia="DengXian"/>
            <w:lang w:eastAsia="zh-CN"/>
          </w:rPr>
          <w:t>Event Report Allowed Area provided by UE</w:t>
        </w:r>
        <w:r>
          <w:rPr>
            <w:webHidden/>
          </w:rPr>
          <w:tab/>
        </w:r>
        <w:r>
          <w:rPr>
            <w:webHidden/>
          </w:rPr>
          <w:fldChar w:fldCharType="begin"/>
        </w:r>
        <w:r>
          <w:rPr>
            <w:webHidden/>
          </w:rPr>
          <w:instrText xml:space="preserve"> PAGEREF _Toc104287903 \h </w:instrText>
        </w:r>
      </w:ins>
      <w:r>
        <w:rPr>
          <w:webHidden/>
        </w:rPr>
      </w:r>
      <w:r>
        <w:rPr>
          <w:webHidden/>
        </w:rPr>
        <w:fldChar w:fldCharType="separate"/>
      </w:r>
      <w:ins w:id="606" w:author="CATT-Ming" w:date="2022-05-24T12:28:00Z">
        <w:r>
          <w:rPr>
            <w:webHidden/>
          </w:rPr>
          <w:t>92</w:t>
        </w:r>
        <w:r>
          <w:rPr>
            <w:webHidden/>
          </w:rPr>
          <w:fldChar w:fldCharType="end"/>
        </w:r>
        <w:r w:rsidRPr="00E97A89">
          <w:rPr>
            <w:rStyle w:val="Hyperlink"/>
          </w:rPr>
          <w:fldChar w:fldCharType="end"/>
        </w:r>
      </w:ins>
    </w:p>
    <w:p w14:paraId="67697675" w14:textId="77777777" w:rsidR="00BB1CA2" w:rsidRDefault="00BB1CA2">
      <w:pPr>
        <w:pStyle w:val="TOC4"/>
        <w:rPr>
          <w:ins w:id="607" w:author="CATT-Ming" w:date="2022-05-24T12:28:00Z"/>
          <w:rFonts w:asciiTheme="minorHAnsi" w:eastAsiaTheme="minorEastAsia" w:hAnsiTheme="minorHAnsi" w:cstheme="minorBidi"/>
          <w:sz w:val="22"/>
          <w:szCs w:val="22"/>
          <w:lang w:val="en-US" w:eastAsia="zh-CN"/>
        </w:rPr>
      </w:pPr>
      <w:ins w:id="608" w:author="CATT-Ming" w:date="2022-05-24T12:28:00Z">
        <w:r w:rsidRPr="00E97A89">
          <w:rPr>
            <w:rStyle w:val="Hyperlink"/>
          </w:rPr>
          <w:fldChar w:fldCharType="begin"/>
        </w:r>
        <w:r w:rsidRPr="00E97A89">
          <w:rPr>
            <w:rStyle w:val="Hyperlink"/>
          </w:rPr>
          <w:instrText xml:space="preserve"> </w:instrText>
        </w:r>
        <w:r>
          <w:instrText>HYPERLINK \l "_Toc104287904"</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25</w:t>
        </w:r>
        <w:r w:rsidRPr="00E97A89">
          <w:rPr>
            <w:rStyle w:val="Hyperlink"/>
          </w:rPr>
          <w:t>.</w:t>
        </w:r>
        <w:r w:rsidRPr="00E97A89">
          <w:rPr>
            <w:rStyle w:val="Hyperlink"/>
            <w:lang w:eastAsia="zh-CN"/>
          </w:rPr>
          <w:t>3</w:t>
        </w:r>
        <w:r w:rsidRPr="00E97A89">
          <w:rPr>
            <w:rStyle w:val="Hyperlink"/>
          </w:rPr>
          <w:t>.</w:t>
        </w:r>
        <w:r w:rsidRPr="00E97A89">
          <w:rPr>
            <w:rStyle w:val="Hyperlink"/>
            <w:rFonts w:eastAsia="DengXian"/>
            <w:lang w:eastAsia="zh-CN"/>
          </w:rPr>
          <w:t>2</w:t>
        </w:r>
        <w:r>
          <w:rPr>
            <w:rFonts w:asciiTheme="minorHAnsi" w:eastAsiaTheme="minorEastAsia" w:hAnsiTheme="minorHAnsi" w:cstheme="minorBidi"/>
            <w:sz w:val="22"/>
            <w:szCs w:val="22"/>
            <w:lang w:val="en-US" w:eastAsia="zh-CN"/>
          </w:rPr>
          <w:tab/>
        </w:r>
        <w:r w:rsidRPr="00E97A89">
          <w:rPr>
            <w:rStyle w:val="Hyperlink"/>
            <w:rFonts w:eastAsia="DengXian"/>
            <w:lang w:eastAsia="zh-CN"/>
          </w:rPr>
          <w:t>Event Report in an Allowed Area</w:t>
        </w:r>
        <w:r>
          <w:rPr>
            <w:webHidden/>
          </w:rPr>
          <w:tab/>
        </w:r>
        <w:r>
          <w:rPr>
            <w:webHidden/>
          </w:rPr>
          <w:fldChar w:fldCharType="begin"/>
        </w:r>
        <w:r>
          <w:rPr>
            <w:webHidden/>
          </w:rPr>
          <w:instrText xml:space="preserve"> PAGEREF _Toc104287904 \h </w:instrText>
        </w:r>
      </w:ins>
      <w:r>
        <w:rPr>
          <w:webHidden/>
        </w:rPr>
      </w:r>
      <w:r>
        <w:rPr>
          <w:webHidden/>
        </w:rPr>
        <w:fldChar w:fldCharType="separate"/>
      </w:r>
      <w:ins w:id="609" w:author="CATT-Ming" w:date="2022-05-24T12:28:00Z">
        <w:r>
          <w:rPr>
            <w:webHidden/>
          </w:rPr>
          <w:t>92</w:t>
        </w:r>
        <w:r>
          <w:rPr>
            <w:webHidden/>
          </w:rPr>
          <w:fldChar w:fldCharType="end"/>
        </w:r>
        <w:r w:rsidRPr="00E97A89">
          <w:rPr>
            <w:rStyle w:val="Hyperlink"/>
          </w:rPr>
          <w:fldChar w:fldCharType="end"/>
        </w:r>
      </w:ins>
    </w:p>
    <w:p w14:paraId="53F25E9D" w14:textId="77777777" w:rsidR="00BB1CA2" w:rsidRDefault="00BB1CA2">
      <w:pPr>
        <w:pStyle w:val="TOC4"/>
        <w:rPr>
          <w:ins w:id="610" w:author="CATT-Ming" w:date="2022-05-24T12:28:00Z"/>
          <w:rFonts w:asciiTheme="minorHAnsi" w:eastAsiaTheme="minorEastAsia" w:hAnsiTheme="minorHAnsi" w:cstheme="minorBidi"/>
          <w:sz w:val="22"/>
          <w:szCs w:val="22"/>
          <w:lang w:val="en-US" w:eastAsia="zh-CN"/>
        </w:rPr>
      </w:pPr>
      <w:ins w:id="611" w:author="CATT-Ming" w:date="2022-05-24T12:28:00Z">
        <w:r w:rsidRPr="00E97A89">
          <w:rPr>
            <w:rStyle w:val="Hyperlink"/>
          </w:rPr>
          <w:fldChar w:fldCharType="begin"/>
        </w:r>
        <w:r w:rsidRPr="00E97A89">
          <w:rPr>
            <w:rStyle w:val="Hyperlink"/>
          </w:rPr>
          <w:instrText xml:space="preserve"> </w:instrText>
        </w:r>
        <w:r>
          <w:instrText>HYPERLINK \l "_Toc104287905"</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25</w:t>
        </w:r>
        <w:r w:rsidRPr="00E97A89">
          <w:rPr>
            <w:rStyle w:val="Hyperlink"/>
          </w:rPr>
          <w:t>.</w:t>
        </w:r>
        <w:r w:rsidRPr="00E97A89">
          <w:rPr>
            <w:rStyle w:val="Hyperlink"/>
            <w:lang w:eastAsia="zh-CN"/>
          </w:rPr>
          <w:t>3</w:t>
        </w:r>
        <w:r w:rsidRPr="00E97A89">
          <w:rPr>
            <w:rStyle w:val="Hyperlink"/>
          </w:rPr>
          <w:t>.</w:t>
        </w:r>
        <w:r w:rsidRPr="00E97A89">
          <w:rPr>
            <w:rStyle w:val="Hyperlink"/>
            <w:rFonts w:eastAsia="DengXian"/>
            <w:lang w:eastAsia="zh-CN"/>
          </w:rPr>
          <w:t>3</w:t>
        </w:r>
        <w:r>
          <w:rPr>
            <w:rFonts w:asciiTheme="minorHAnsi" w:eastAsiaTheme="minorEastAsia" w:hAnsiTheme="minorHAnsi" w:cstheme="minorBidi"/>
            <w:sz w:val="22"/>
            <w:szCs w:val="22"/>
            <w:lang w:val="en-US" w:eastAsia="zh-CN"/>
          </w:rPr>
          <w:tab/>
        </w:r>
        <w:r w:rsidRPr="00E97A89">
          <w:rPr>
            <w:rStyle w:val="Hyperlink"/>
            <w:rFonts w:eastAsia="DengXian"/>
            <w:lang w:eastAsia="zh-CN"/>
          </w:rPr>
          <w:t>Add a new trigger for Cancellation of Reporting of Location Events by a UE</w:t>
        </w:r>
        <w:r>
          <w:rPr>
            <w:webHidden/>
          </w:rPr>
          <w:tab/>
        </w:r>
        <w:r>
          <w:rPr>
            <w:webHidden/>
          </w:rPr>
          <w:fldChar w:fldCharType="begin"/>
        </w:r>
        <w:r>
          <w:rPr>
            <w:webHidden/>
          </w:rPr>
          <w:instrText xml:space="preserve"> PAGEREF _Toc104287905 \h </w:instrText>
        </w:r>
      </w:ins>
      <w:r>
        <w:rPr>
          <w:webHidden/>
        </w:rPr>
      </w:r>
      <w:r>
        <w:rPr>
          <w:webHidden/>
        </w:rPr>
        <w:fldChar w:fldCharType="separate"/>
      </w:r>
      <w:ins w:id="612" w:author="CATT-Ming" w:date="2022-05-24T12:28:00Z">
        <w:r>
          <w:rPr>
            <w:webHidden/>
          </w:rPr>
          <w:t>93</w:t>
        </w:r>
        <w:r>
          <w:rPr>
            <w:webHidden/>
          </w:rPr>
          <w:fldChar w:fldCharType="end"/>
        </w:r>
        <w:r w:rsidRPr="00E97A89">
          <w:rPr>
            <w:rStyle w:val="Hyperlink"/>
          </w:rPr>
          <w:fldChar w:fldCharType="end"/>
        </w:r>
      </w:ins>
    </w:p>
    <w:p w14:paraId="14248D65" w14:textId="77777777" w:rsidR="00BB1CA2" w:rsidRDefault="00BB1CA2">
      <w:pPr>
        <w:pStyle w:val="TOC3"/>
        <w:rPr>
          <w:ins w:id="613" w:author="CATT-Ming" w:date="2022-05-24T12:28:00Z"/>
          <w:rFonts w:asciiTheme="minorHAnsi" w:eastAsiaTheme="minorEastAsia" w:hAnsiTheme="minorHAnsi" w:cstheme="minorBidi"/>
          <w:sz w:val="22"/>
          <w:szCs w:val="22"/>
          <w:lang w:val="en-US" w:eastAsia="zh-CN"/>
        </w:rPr>
      </w:pPr>
      <w:ins w:id="614" w:author="CATT-Ming" w:date="2022-05-24T12:28:00Z">
        <w:r w:rsidRPr="00E97A89">
          <w:rPr>
            <w:rStyle w:val="Hyperlink"/>
          </w:rPr>
          <w:fldChar w:fldCharType="begin"/>
        </w:r>
        <w:r w:rsidRPr="00E97A89">
          <w:rPr>
            <w:rStyle w:val="Hyperlink"/>
          </w:rPr>
          <w:instrText xml:space="preserve"> </w:instrText>
        </w:r>
        <w:r>
          <w:instrText>HYPERLINK \l "_Toc104287906"</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25</w:t>
        </w:r>
        <w:r w:rsidRPr="00E97A89">
          <w:rPr>
            <w:rStyle w:val="Hyperlink"/>
          </w:rPr>
          <w:t>.4</w:t>
        </w:r>
        <w:r>
          <w:rPr>
            <w:rFonts w:asciiTheme="minorHAnsi" w:eastAsiaTheme="minorEastAsia" w:hAnsiTheme="minorHAnsi" w:cstheme="minorBidi"/>
            <w:sz w:val="22"/>
            <w:szCs w:val="22"/>
            <w:lang w:val="en-US" w:eastAsia="zh-CN"/>
          </w:rPr>
          <w:tab/>
        </w:r>
        <w:r w:rsidRPr="00E97A89">
          <w:rPr>
            <w:rStyle w:val="Hyperlink"/>
          </w:rPr>
          <w:t>Impacts on services, entities, and interfaces</w:t>
        </w:r>
        <w:r>
          <w:rPr>
            <w:webHidden/>
          </w:rPr>
          <w:tab/>
        </w:r>
        <w:r>
          <w:rPr>
            <w:webHidden/>
          </w:rPr>
          <w:fldChar w:fldCharType="begin"/>
        </w:r>
        <w:r>
          <w:rPr>
            <w:webHidden/>
          </w:rPr>
          <w:instrText xml:space="preserve"> PAGEREF _Toc104287906 \h </w:instrText>
        </w:r>
      </w:ins>
      <w:r>
        <w:rPr>
          <w:webHidden/>
        </w:rPr>
      </w:r>
      <w:r>
        <w:rPr>
          <w:webHidden/>
        </w:rPr>
        <w:fldChar w:fldCharType="separate"/>
      </w:r>
      <w:ins w:id="615" w:author="CATT-Ming" w:date="2022-05-24T12:28:00Z">
        <w:r>
          <w:rPr>
            <w:webHidden/>
          </w:rPr>
          <w:t>93</w:t>
        </w:r>
        <w:r>
          <w:rPr>
            <w:webHidden/>
          </w:rPr>
          <w:fldChar w:fldCharType="end"/>
        </w:r>
        <w:r w:rsidRPr="00E97A89">
          <w:rPr>
            <w:rStyle w:val="Hyperlink"/>
          </w:rPr>
          <w:fldChar w:fldCharType="end"/>
        </w:r>
      </w:ins>
    </w:p>
    <w:p w14:paraId="595125CB" w14:textId="77777777" w:rsidR="00BB1CA2" w:rsidRDefault="00BB1CA2">
      <w:pPr>
        <w:pStyle w:val="TOC2"/>
        <w:rPr>
          <w:ins w:id="616" w:author="CATT-Ming" w:date="2022-05-24T12:28:00Z"/>
          <w:rFonts w:asciiTheme="minorHAnsi" w:eastAsiaTheme="minorEastAsia" w:hAnsiTheme="minorHAnsi" w:cstheme="minorBidi"/>
          <w:sz w:val="22"/>
          <w:szCs w:val="22"/>
          <w:lang w:val="en-US" w:eastAsia="zh-CN"/>
        </w:rPr>
      </w:pPr>
      <w:ins w:id="617" w:author="CATT-Ming" w:date="2022-05-24T12:28:00Z">
        <w:r w:rsidRPr="00E97A89">
          <w:rPr>
            <w:rStyle w:val="Hyperlink"/>
          </w:rPr>
          <w:fldChar w:fldCharType="begin"/>
        </w:r>
        <w:r w:rsidRPr="00E97A89">
          <w:rPr>
            <w:rStyle w:val="Hyperlink"/>
          </w:rPr>
          <w:instrText xml:space="preserve"> </w:instrText>
        </w:r>
        <w:r>
          <w:instrText>HYPERLINK \l "_Toc104287907"</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26</w:t>
        </w:r>
        <w:r>
          <w:rPr>
            <w:rFonts w:asciiTheme="minorHAnsi" w:eastAsiaTheme="minorEastAsia" w:hAnsiTheme="minorHAnsi" w:cstheme="minorBidi"/>
            <w:sz w:val="22"/>
            <w:szCs w:val="22"/>
            <w:lang w:val="en-US" w:eastAsia="zh-CN"/>
          </w:rPr>
          <w:tab/>
        </w:r>
        <w:r w:rsidRPr="00E97A89">
          <w:rPr>
            <w:rStyle w:val="Hyperlink"/>
          </w:rPr>
          <w:t>Solution #</w:t>
        </w:r>
        <w:r w:rsidRPr="00E97A89">
          <w:rPr>
            <w:rStyle w:val="Hyperlink"/>
            <w:lang w:eastAsia="zh-CN"/>
          </w:rPr>
          <w:t>26</w:t>
        </w:r>
        <w:r w:rsidRPr="00E97A89">
          <w:rPr>
            <w:rStyle w:val="Hyperlink"/>
          </w:rPr>
          <w:t>: LPHAP requirement awareness by LMF</w:t>
        </w:r>
        <w:r>
          <w:rPr>
            <w:webHidden/>
          </w:rPr>
          <w:tab/>
        </w:r>
        <w:r>
          <w:rPr>
            <w:webHidden/>
          </w:rPr>
          <w:fldChar w:fldCharType="begin"/>
        </w:r>
        <w:r>
          <w:rPr>
            <w:webHidden/>
          </w:rPr>
          <w:instrText xml:space="preserve"> PAGEREF _Toc104287907 \h </w:instrText>
        </w:r>
      </w:ins>
      <w:r>
        <w:rPr>
          <w:webHidden/>
        </w:rPr>
      </w:r>
      <w:r>
        <w:rPr>
          <w:webHidden/>
        </w:rPr>
        <w:fldChar w:fldCharType="separate"/>
      </w:r>
      <w:ins w:id="618" w:author="CATT-Ming" w:date="2022-05-24T12:28:00Z">
        <w:r>
          <w:rPr>
            <w:webHidden/>
          </w:rPr>
          <w:t>93</w:t>
        </w:r>
        <w:r>
          <w:rPr>
            <w:webHidden/>
          </w:rPr>
          <w:fldChar w:fldCharType="end"/>
        </w:r>
        <w:r w:rsidRPr="00E97A89">
          <w:rPr>
            <w:rStyle w:val="Hyperlink"/>
          </w:rPr>
          <w:fldChar w:fldCharType="end"/>
        </w:r>
      </w:ins>
    </w:p>
    <w:p w14:paraId="1923CF3D" w14:textId="77777777" w:rsidR="00BB1CA2" w:rsidRDefault="00BB1CA2">
      <w:pPr>
        <w:pStyle w:val="TOC3"/>
        <w:rPr>
          <w:ins w:id="619" w:author="CATT-Ming" w:date="2022-05-24T12:28:00Z"/>
          <w:rFonts w:asciiTheme="minorHAnsi" w:eastAsiaTheme="minorEastAsia" w:hAnsiTheme="minorHAnsi" w:cstheme="minorBidi"/>
          <w:sz w:val="22"/>
          <w:szCs w:val="22"/>
          <w:lang w:val="en-US" w:eastAsia="zh-CN"/>
        </w:rPr>
      </w:pPr>
      <w:ins w:id="620" w:author="CATT-Ming" w:date="2022-05-24T12:28:00Z">
        <w:r w:rsidRPr="00E97A89">
          <w:rPr>
            <w:rStyle w:val="Hyperlink"/>
          </w:rPr>
          <w:fldChar w:fldCharType="begin"/>
        </w:r>
        <w:r w:rsidRPr="00E97A89">
          <w:rPr>
            <w:rStyle w:val="Hyperlink"/>
          </w:rPr>
          <w:instrText xml:space="preserve"> </w:instrText>
        </w:r>
        <w:r>
          <w:instrText>HYPERLINK \l "_Toc104287908"</w:instrText>
        </w:r>
        <w:r w:rsidRPr="00E97A89">
          <w:rPr>
            <w:rStyle w:val="Hyperlink"/>
          </w:rPr>
          <w:instrText xml:space="preserve"> </w:instrText>
        </w:r>
        <w:r w:rsidRPr="00E97A89">
          <w:rPr>
            <w:rStyle w:val="Hyperlink"/>
          </w:rPr>
          <w:fldChar w:fldCharType="separate"/>
        </w:r>
        <w:r w:rsidRPr="00E97A89">
          <w:rPr>
            <w:rStyle w:val="Hyperlink"/>
            <w:lang w:eastAsia="ko-KR"/>
          </w:rPr>
          <w:t>6.</w:t>
        </w:r>
        <w:r w:rsidRPr="00E97A89">
          <w:rPr>
            <w:rStyle w:val="Hyperlink"/>
            <w:lang w:eastAsia="zh-CN"/>
          </w:rPr>
          <w:t>26</w:t>
        </w:r>
        <w:r w:rsidRPr="00E97A89">
          <w:rPr>
            <w:rStyle w:val="Hyperlink"/>
            <w:lang w:eastAsia="ko-KR"/>
          </w:rPr>
          <w:t>.1</w:t>
        </w:r>
        <w:r>
          <w:rPr>
            <w:rFonts w:asciiTheme="minorHAnsi" w:eastAsiaTheme="minorEastAsia" w:hAnsiTheme="minorHAnsi" w:cstheme="minorBidi"/>
            <w:sz w:val="22"/>
            <w:szCs w:val="22"/>
            <w:lang w:val="en-US" w:eastAsia="zh-CN"/>
          </w:rPr>
          <w:tab/>
        </w:r>
        <w:r w:rsidRPr="00E97A89">
          <w:rPr>
            <w:rStyle w:val="Hyperlink"/>
            <w:lang w:eastAsia="ko-KR"/>
          </w:rPr>
          <w:t>Introduction</w:t>
        </w:r>
        <w:r>
          <w:rPr>
            <w:webHidden/>
          </w:rPr>
          <w:tab/>
        </w:r>
        <w:r>
          <w:rPr>
            <w:webHidden/>
          </w:rPr>
          <w:fldChar w:fldCharType="begin"/>
        </w:r>
        <w:r>
          <w:rPr>
            <w:webHidden/>
          </w:rPr>
          <w:instrText xml:space="preserve"> PAGEREF _Toc104287908 \h </w:instrText>
        </w:r>
      </w:ins>
      <w:r>
        <w:rPr>
          <w:webHidden/>
        </w:rPr>
      </w:r>
      <w:r>
        <w:rPr>
          <w:webHidden/>
        </w:rPr>
        <w:fldChar w:fldCharType="separate"/>
      </w:r>
      <w:ins w:id="621" w:author="CATT-Ming" w:date="2022-05-24T12:28:00Z">
        <w:r>
          <w:rPr>
            <w:webHidden/>
          </w:rPr>
          <w:t>93</w:t>
        </w:r>
        <w:r>
          <w:rPr>
            <w:webHidden/>
          </w:rPr>
          <w:fldChar w:fldCharType="end"/>
        </w:r>
        <w:r w:rsidRPr="00E97A89">
          <w:rPr>
            <w:rStyle w:val="Hyperlink"/>
          </w:rPr>
          <w:fldChar w:fldCharType="end"/>
        </w:r>
      </w:ins>
    </w:p>
    <w:p w14:paraId="0DD21F9F" w14:textId="77777777" w:rsidR="00BB1CA2" w:rsidRDefault="00BB1CA2">
      <w:pPr>
        <w:pStyle w:val="TOC3"/>
        <w:rPr>
          <w:ins w:id="622" w:author="CATT-Ming" w:date="2022-05-24T12:28:00Z"/>
          <w:rFonts w:asciiTheme="minorHAnsi" w:eastAsiaTheme="minorEastAsia" w:hAnsiTheme="minorHAnsi" w:cstheme="minorBidi"/>
          <w:sz w:val="22"/>
          <w:szCs w:val="22"/>
          <w:lang w:val="en-US" w:eastAsia="zh-CN"/>
        </w:rPr>
      </w:pPr>
      <w:ins w:id="623" w:author="CATT-Ming" w:date="2022-05-24T12:28:00Z">
        <w:r w:rsidRPr="00E97A89">
          <w:rPr>
            <w:rStyle w:val="Hyperlink"/>
          </w:rPr>
          <w:fldChar w:fldCharType="begin"/>
        </w:r>
        <w:r w:rsidRPr="00E97A89">
          <w:rPr>
            <w:rStyle w:val="Hyperlink"/>
          </w:rPr>
          <w:instrText xml:space="preserve"> </w:instrText>
        </w:r>
        <w:r>
          <w:instrText>HYPERLINK \l "_Toc104287909"</w:instrText>
        </w:r>
        <w:r w:rsidRPr="00E97A89">
          <w:rPr>
            <w:rStyle w:val="Hyperlink"/>
          </w:rPr>
          <w:instrText xml:space="preserve"> </w:instrText>
        </w:r>
        <w:r w:rsidRPr="00E97A89">
          <w:rPr>
            <w:rStyle w:val="Hyperlink"/>
          </w:rPr>
          <w:fldChar w:fldCharType="separate"/>
        </w:r>
        <w:r w:rsidRPr="00E97A89">
          <w:rPr>
            <w:rStyle w:val="Hyperlink"/>
            <w:lang w:eastAsia="ko-KR"/>
          </w:rPr>
          <w:t>6.</w:t>
        </w:r>
        <w:r w:rsidRPr="00E97A89">
          <w:rPr>
            <w:rStyle w:val="Hyperlink"/>
            <w:lang w:eastAsia="zh-CN"/>
          </w:rPr>
          <w:t>26</w:t>
        </w:r>
        <w:r w:rsidRPr="00E97A89">
          <w:rPr>
            <w:rStyle w:val="Hyperlink"/>
            <w:lang w:eastAsia="ko-KR"/>
          </w:rPr>
          <w:t>.2</w:t>
        </w:r>
        <w:r>
          <w:rPr>
            <w:rFonts w:asciiTheme="minorHAnsi" w:eastAsiaTheme="minorEastAsia" w:hAnsiTheme="minorHAnsi" w:cstheme="minorBidi"/>
            <w:sz w:val="22"/>
            <w:szCs w:val="22"/>
            <w:lang w:val="en-US" w:eastAsia="zh-CN"/>
          </w:rPr>
          <w:tab/>
        </w:r>
        <w:r w:rsidRPr="00E97A89">
          <w:rPr>
            <w:rStyle w:val="Hyperlink"/>
            <w:lang w:eastAsia="ko-KR"/>
          </w:rPr>
          <w:t>Functional Description</w:t>
        </w:r>
        <w:r>
          <w:rPr>
            <w:webHidden/>
          </w:rPr>
          <w:tab/>
        </w:r>
        <w:r>
          <w:rPr>
            <w:webHidden/>
          </w:rPr>
          <w:fldChar w:fldCharType="begin"/>
        </w:r>
        <w:r>
          <w:rPr>
            <w:webHidden/>
          </w:rPr>
          <w:instrText xml:space="preserve"> PAGEREF _Toc104287909 \h </w:instrText>
        </w:r>
      </w:ins>
      <w:r>
        <w:rPr>
          <w:webHidden/>
        </w:rPr>
      </w:r>
      <w:r>
        <w:rPr>
          <w:webHidden/>
        </w:rPr>
        <w:fldChar w:fldCharType="separate"/>
      </w:r>
      <w:ins w:id="624" w:author="CATT-Ming" w:date="2022-05-24T12:28:00Z">
        <w:r>
          <w:rPr>
            <w:webHidden/>
          </w:rPr>
          <w:t>94</w:t>
        </w:r>
        <w:r>
          <w:rPr>
            <w:webHidden/>
          </w:rPr>
          <w:fldChar w:fldCharType="end"/>
        </w:r>
        <w:r w:rsidRPr="00E97A89">
          <w:rPr>
            <w:rStyle w:val="Hyperlink"/>
          </w:rPr>
          <w:fldChar w:fldCharType="end"/>
        </w:r>
      </w:ins>
    </w:p>
    <w:p w14:paraId="5113BCAD" w14:textId="77777777" w:rsidR="00BB1CA2" w:rsidRDefault="00BB1CA2">
      <w:pPr>
        <w:pStyle w:val="TOC3"/>
        <w:rPr>
          <w:ins w:id="625" w:author="CATT-Ming" w:date="2022-05-24T12:28:00Z"/>
          <w:rFonts w:asciiTheme="minorHAnsi" w:eastAsiaTheme="minorEastAsia" w:hAnsiTheme="minorHAnsi" w:cstheme="minorBidi"/>
          <w:sz w:val="22"/>
          <w:szCs w:val="22"/>
          <w:lang w:val="en-US" w:eastAsia="zh-CN"/>
        </w:rPr>
      </w:pPr>
      <w:ins w:id="626" w:author="CATT-Ming" w:date="2022-05-24T12:28:00Z">
        <w:r w:rsidRPr="00E97A89">
          <w:rPr>
            <w:rStyle w:val="Hyperlink"/>
          </w:rPr>
          <w:fldChar w:fldCharType="begin"/>
        </w:r>
        <w:r w:rsidRPr="00E97A89">
          <w:rPr>
            <w:rStyle w:val="Hyperlink"/>
          </w:rPr>
          <w:instrText xml:space="preserve"> </w:instrText>
        </w:r>
        <w:r>
          <w:instrText>HYPERLINK \l "_Toc104287910"</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26</w:t>
        </w:r>
        <w:r w:rsidRPr="00E97A89">
          <w:rPr>
            <w:rStyle w:val="Hyperlink"/>
          </w:rPr>
          <w:t>.3</w:t>
        </w:r>
        <w:r>
          <w:rPr>
            <w:rFonts w:asciiTheme="minorHAnsi" w:eastAsiaTheme="minorEastAsia" w:hAnsiTheme="minorHAnsi" w:cstheme="minorBidi"/>
            <w:sz w:val="22"/>
            <w:szCs w:val="22"/>
            <w:lang w:val="en-US" w:eastAsia="zh-CN"/>
          </w:rPr>
          <w:tab/>
        </w:r>
        <w:r w:rsidRPr="00E97A89">
          <w:rPr>
            <w:rStyle w:val="Hyperlink"/>
          </w:rPr>
          <w:t>Procedures</w:t>
        </w:r>
        <w:r>
          <w:rPr>
            <w:webHidden/>
          </w:rPr>
          <w:tab/>
        </w:r>
        <w:r>
          <w:rPr>
            <w:webHidden/>
          </w:rPr>
          <w:fldChar w:fldCharType="begin"/>
        </w:r>
        <w:r>
          <w:rPr>
            <w:webHidden/>
          </w:rPr>
          <w:instrText xml:space="preserve"> PAGEREF _Toc104287910 \h </w:instrText>
        </w:r>
      </w:ins>
      <w:r>
        <w:rPr>
          <w:webHidden/>
        </w:rPr>
      </w:r>
      <w:r>
        <w:rPr>
          <w:webHidden/>
        </w:rPr>
        <w:fldChar w:fldCharType="separate"/>
      </w:r>
      <w:ins w:id="627" w:author="CATT-Ming" w:date="2022-05-24T12:28:00Z">
        <w:r>
          <w:rPr>
            <w:webHidden/>
          </w:rPr>
          <w:t>94</w:t>
        </w:r>
        <w:r>
          <w:rPr>
            <w:webHidden/>
          </w:rPr>
          <w:fldChar w:fldCharType="end"/>
        </w:r>
        <w:r w:rsidRPr="00E97A89">
          <w:rPr>
            <w:rStyle w:val="Hyperlink"/>
          </w:rPr>
          <w:fldChar w:fldCharType="end"/>
        </w:r>
      </w:ins>
    </w:p>
    <w:p w14:paraId="7D3A0F3D" w14:textId="77777777" w:rsidR="00BB1CA2" w:rsidRDefault="00BB1CA2">
      <w:pPr>
        <w:pStyle w:val="TOC3"/>
        <w:rPr>
          <w:ins w:id="628" w:author="CATT-Ming" w:date="2022-05-24T12:28:00Z"/>
          <w:rFonts w:asciiTheme="minorHAnsi" w:eastAsiaTheme="minorEastAsia" w:hAnsiTheme="minorHAnsi" w:cstheme="minorBidi"/>
          <w:sz w:val="22"/>
          <w:szCs w:val="22"/>
          <w:lang w:val="en-US" w:eastAsia="zh-CN"/>
        </w:rPr>
      </w:pPr>
      <w:ins w:id="629" w:author="CATT-Ming" w:date="2022-05-24T12:28:00Z">
        <w:r w:rsidRPr="00E97A89">
          <w:rPr>
            <w:rStyle w:val="Hyperlink"/>
          </w:rPr>
          <w:fldChar w:fldCharType="begin"/>
        </w:r>
        <w:r w:rsidRPr="00E97A89">
          <w:rPr>
            <w:rStyle w:val="Hyperlink"/>
          </w:rPr>
          <w:instrText xml:space="preserve"> </w:instrText>
        </w:r>
        <w:r>
          <w:instrText>HYPERLINK \l "_Toc104287911"</w:instrText>
        </w:r>
        <w:r w:rsidRPr="00E97A89">
          <w:rPr>
            <w:rStyle w:val="Hyperlink"/>
          </w:rPr>
          <w:instrText xml:space="preserve"> </w:instrText>
        </w:r>
        <w:r w:rsidRPr="00E97A89">
          <w:rPr>
            <w:rStyle w:val="Hyperlink"/>
          </w:rPr>
          <w:fldChar w:fldCharType="separate"/>
        </w:r>
        <w:r w:rsidRPr="00E97A89">
          <w:rPr>
            <w:rStyle w:val="Hyperlink"/>
          </w:rPr>
          <w:t>6.</w:t>
        </w:r>
        <w:r w:rsidRPr="00E97A89">
          <w:rPr>
            <w:rStyle w:val="Hyperlink"/>
            <w:lang w:eastAsia="zh-CN"/>
          </w:rPr>
          <w:t>26</w:t>
        </w:r>
        <w:r w:rsidRPr="00E97A89">
          <w:rPr>
            <w:rStyle w:val="Hyperlink"/>
          </w:rPr>
          <w:t>.4</w:t>
        </w:r>
        <w:r>
          <w:rPr>
            <w:rFonts w:asciiTheme="minorHAnsi" w:eastAsiaTheme="minorEastAsia" w:hAnsiTheme="minorHAnsi" w:cstheme="minorBidi"/>
            <w:sz w:val="22"/>
            <w:szCs w:val="22"/>
            <w:lang w:val="en-US" w:eastAsia="zh-CN"/>
          </w:rPr>
          <w:tab/>
        </w:r>
        <w:r w:rsidRPr="00E97A89">
          <w:rPr>
            <w:rStyle w:val="Hyperlink"/>
          </w:rPr>
          <w:t>Impacts on services, entities, and interfaces</w:t>
        </w:r>
        <w:r>
          <w:rPr>
            <w:webHidden/>
          </w:rPr>
          <w:tab/>
        </w:r>
        <w:r>
          <w:rPr>
            <w:webHidden/>
          </w:rPr>
          <w:fldChar w:fldCharType="begin"/>
        </w:r>
        <w:r>
          <w:rPr>
            <w:webHidden/>
          </w:rPr>
          <w:instrText xml:space="preserve"> PAGEREF _Toc104287911 \h </w:instrText>
        </w:r>
      </w:ins>
      <w:r>
        <w:rPr>
          <w:webHidden/>
        </w:rPr>
      </w:r>
      <w:r>
        <w:rPr>
          <w:webHidden/>
        </w:rPr>
        <w:fldChar w:fldCharType="separate"/>
      </w:r>
      <w:ins w:id="630" w:author="CATT-Ming" w:date="2022-05-24T12:28:00Z">
        <w:r>
          <w:rPr>
            <w:webHidden/>
          </w:rPr>
          <w:t>94</w:t>
        </w:r>
        <w:r>
          <w:rPr>
            <w:webHidden/>
          </w:rPr>
          <w:fldChar w:fldCharType="end"/>
        </w:r>
        <w:r w:rsidRPr="00E97A89">
          <w:rPr>
            <w:rStyle w:val="Hyperlink"/>
          </w:rPr>
          <w:fldChar w:fldCharType="end"/>
        </w:r>
      </w:ins>
    </w:p>
    <w:p w14:paraId="3767818F" w14:textId="77777777" w:rsidR="00BB1CA2" w:rsidRDefault="00BB1CA2">
      <w:pPr>
        <w:pStyle w:val="TOC2"/>
        <w:rPr>
          <w:ins w:id="631" w:author="CATT-Ming" w:date="2022-05-24T12:28:00Z"/>
          <w:rFonts w:asciiTheme="minorHAnsi" w:eastAsiaTheme="minorEastAsia" w:hAnsiTheme="minorHAnsi" w:cstheme="minorBidi"/>
          <w:sz w:val="22"/>
          <w:szCs w:val="22"/>
          <w:lang w:val="en-US" w:eastAsia="zh-CN"/>
        </w:rPr>
      </w:pPr>
      <w:ins w:id="632" w:author="CATT-Ming" w:date="2022-05-24T12:28:00Z">
        <w:r w:rsidRPr="00E97A89">
          <w:rPr>
            <w:rStyle w:val="Hyperlink"/>
          </w:rPr>
          <w:fldChar w:fldCharType="begin"/>
        </w:r>
        <w:r w:rsidRPr="00E97A89">
          <w:rPr>
            <w:rStyle w:val="Hyperlink"/>
          </w:rPr>
          <w:instrText xml:space="preserve"> </w:instrText>
        </w:r>
        <w:r>
          <w:instrText>HYPERLINK \l "_Toc104287912"</w:instrText>
        </w:r>
        <w:r w:rsidRPr="00E97A89">
          <w:rPr>
            <w:rStyle w:val="Hyperlink"/>
          </w:rPr>
          <w:instrText xml:space="preserve"> </w:instrText>
        </w:r>
        <w:r w:rsidRPr="00E97A89">
          <w:rPr>
            <w:rStyle w:val="Hyperlink"/>
          </w:rPr>
          <w:fldChar w:fldCharType="separate"/>
        </w:r>
        <w:r w:rsidRPr="00E97A89">
          <w:rPr>
            <w:rStyle w:val="Hyperlink"/>
          </w:rPr>
          <w:t>6.x</w:t>
        </w:r>
        <w:r>
          <w:rPr>
            <w:rFonts w:asciiTheme="minorHAnsi" w:eastAsiaTheme="minorEastAsia" w:hAnsiTheme="minorHAnsi" w:cstheme="minorBidi"/>
            <w:sz w:val="22"/>
            <w:szCs w:val="22"/>
            <w:lang w:val="en-US" w:eastAsia="zh-CN"/>
          </w:rPr>
          <w:tab/>
        </w:r>
        <w:r w:rsidRPr="00E97A89">
          <w:rPr>
            <w:rStyle w:val="Hyperlink"/>
          </w:rPr>
          <w:t>Solution #x: solution title</w:t>
        </w:r>
        <w:r>
          <w:rPr>
            <w:webHidden/>
          </w:rPr>
          <w:tab/>
        </w:r>
        <w:r>
          <w:rPr>
            <w:webHidden/>
          </w:rPr>
          <w:fldChar w:fldCharType="begin"/>
        </w:r>
        <w:r>
          <w:rPr>
            <w:webHidden/>
          </w:rPr>
          <w:instrText xml:space="preserve"> PAGEREF _Toc104287912 \h </w:instrText>
        </w:r>
      </w:ins>
      <w:r>
        <w:rPr>
          <w:webHidden/>
        </w:rPr>
      </w:r>
      <w:r>
        <w:rPr>
          <w:webHidden/>
        </w:rPr>
        <w:fldChar w:fldCharType="separate"/>
      </w:r>
      <w:ins w:id="633" w:author="CATT-Ming" w:date="2022-05-24T12:28:00Z">
        <w:r>
          <w:rPr>
            <w:webHidden/>
          </w:rPr>
          <w:t>95</w:t>
        </w:r>
        <w:r>
          <w:rPr>
            <w:webHidden/>
          </w:rPr>
          <w:fldChar w:fldCharType="end"/>
        </w:r>
        <w:r w:rsidRPr="00E97A89">
          <w:rPr>
            <w:rStyle w:val="Hyperlink"/>
          </w:rPr>
          <w:fldChar w:fldCharType="end"/>
        </w:r>
      </w:ins>
    </w:p>
    <w:p w14:paraId="18E22218" w14:textId="77777777" w:rsidR="00BB1CA2" w:rsidRDefault="00BB1CA2">
      <w:pPr>
        <w:pStyle w:val="TOC3"/>
        <w:rPr>
          <w:ins w:id="634" w:author="CATT-Ming" w:date="2022-05-24T12:28:00Z"/>
          <w:rFonts w:asciiTheme="minorHAnsi" w:eastAsiaTheme="minorEastAsia" w:hAnsiTheme="minorHAnsi" w:cstheme="minorBidi"/>
          <w:sz w:val="22"/>
          <w:szCs w:val="22"/>
          <w:lang w:val="en-US" w:eastAsia="zh-CN"/>
        </w:rPr>
      </w:pPr>
      <w:ins w:id="635" w:author="CATT-Ming" w:date="2022-05-24T12:28:00Z">
        <w:r w:rsidRPr="00E97A89">
          <w:rPr>
            <w:rStyle w:val="Hyperlink"/>
          </w:rPr>
          <w:fldChar w:fldCharType="begin"/>
        </w:r>
        <w:r w:rsidRPr="00E97A89">
          <w:rPr>
            <w:rStyle w:val="Hyperlink"/>
          </w:rPr>
          <w:instrText xml:space="preserve"> </w:instrText>
        </w:r>
        <w:r>
          <w:instrText>HYPERLINK \l "_Toc104287913"</w:instrText>
        </w:r>
        <w:r w:rsidRPr="00E97A89">
          <w:rPr>
            <w:rStyle w:val="Hyperlink"/>
          </w:rPr>
          <w:instrText xml:space="preserve"> </w:instrText>
        </w:r>
        <w:r w:rsidRPr="00E97A89">
          <w:rPr>
            <w:rStyle w:val="Hyperlink"/>
          </w:rPr>
          <w:fldChar w:fldCharType="separate"/>
        </w:r>
        <w:r w:rsidRPr="00E97A89">
          <w:rPr>
            <w:rStyle w:val="Hyperlink"/>
            <w:lang w:eastAsia="ko-KR"/>
          </w:rPr>
          <w:t>6.X.1</w:t>
        </w:r>
        <w:r>
          <w:rPr>
            <w:rFonts w:asciiTheme="minorHAnsi" w:eastAsiaTheme="minorEastAsia" w:hAnsiTheme="minorHAnsi" w:cstheme="minorBidi"/>
            <w:sz w:val="22"/>
            <w:szCs w:val="22"/>
            <w:lang w:val="en-US" w:eastAsia="zh-CN"/>
          </w:rPr>
          <w:tab/>
        </w:r>
        <w:r w:rsidRPr="00E97A89">
          <w:rPr>
            <w:rStyle w:val="Hyperlink"/>
            <w:lang w:eastAsia="ko-KR"/>
          </w:rPr>
          <w:t>Introduction</w:t>
        </w:r>
        <w:r>
          <w:rPr>
            <w:webHidden/>
          </w:rPr>
          <w:tab/>
        </w:r>
        <w:r>
          <w:rPr>
            <w:webHidden/>
          </w:rPr>
          <w:fldChar w:fldCharType="begin"/>
        </w:r>
        <w:r>
          <w:rPr>
            <w:webHidden/>
          </w:rPr>
          <w:instrText xml:space="preserve"> PAGEREF _Toc104287913 \h </w:instrText>
        </w:r>
      </w:ins>
      <w:r>
        <w:rPr>
          <w:webHidden/>
        </w:rPr>
      </w:r>
      <w:r>
        <w:rPr>
          <w:webHidden/>
        </w:rPr>
        <w:fldChar w:fldCharType="separate"/>
      </w:r>
      <w:ins w:id="636" w:author="CATT-Ming" w:date="2022-05-24T12:28:00Z">
        <w:r>
          <w:rPr>
            <w:webHidden/>
          </w:rPr>
          <w:t>95</w:t>
        </w:r>
        <w:r>
          <w:rPr>
            <w:webHidden/>
          </w:rPr>
          <w:fldChar w:fldCharType="end"/>
        </w:r>
        <w:r w:rsidRPr="00E97A89">
          <w:rPr>
            <w:rStyle w:val="Hyperlink"/>
          </w:rPr>
          <w:fldChar w:fldCharType="end"/>
        </w:r>
      </w:ins>
    </w:p>
    <w:p w14:paraId="3642AFB6" w14:textId="77777777" w:rsidR="00BB1CA2" w:rsidRDefault="00BB1CA2">
      <w:pPr>
        <w:pStyle w:val="TOC3"/>
        <w:rPr>
          <w:ins w:id="637" w:author="CATT-Ming" w:date="2022-05-24T12:28:00Z"/>
          <w:rFonts w:asciiTheme="minorHAnsi" w:eastAsiaTheme="minorEastAsia" w:hAnsiTheme="minorHAnsi" w:cstheme="minorBidi"/>
          <w:sz w:val="22"/>
          <w:szCs w:val="22"/>
          <w:lang w:val="en-US" w:eastAsia="zh-CN"/>
        </w:rPr>
      </w:pPr>
      <w:ins w:id="638" w:author="CATT-Ming" w:date="2022-05-24T12:28:00Z">
        <w:r w:rsidRPr="00E97A89">
          <w:rPr>
            <w:rStyle w:val="Hyperlink"/>
          </w:rPr>
          <w:fldChar w:fldCharType="begin"/>
        </w:r>
        <w:r w:rsidRPr="00E97A89">
          <w:rPr>
            <w:rStyle w:val="Hyperlink"/>
          </w:rPr>
          <w:instrText xml:space="preserve"> </w:instrText>
        </w:r>
        <w:r>
          <w:instrText>HYPERLINK \l "_Toc104287914"</w:instrText>
        </w:r>
        <w:r w:rsidRPr="00E97A89">
          <w:rPr>
            <w:rStyle w:val="Hyperlink"/>
          </w:rPr>
          <w:instrText xml:space="preserve"> </w:instrText>
        </w:r>
        <w:r w:rsidRPr="00E97A89">
          <w:rPr>
            <w:rStyle w:val="Hyperlink"/>
          </w:rPr>
          <w:fldChar w:fldCharType="separate"/>
        </w:r>
        <w:r w:rsidRPr="00E97A89">
          <w:rPr>
            <w:rStyle w:val="Hyperlink"/>
            <w:lang w:eastAsia="ko-KR"/>
          </w:rPr>
          <w:t>6.X.2</w:t>
        </w:r>
        <w:r>
          <w:rPr>
            <w:rFonts w:asciiTheme="minorHAnsi" w:eastAsiaTheme="minorEastAsia" w:hAnsiTheme="minorHAnsi" w:cstheme="minorBidi"/>
            <w:sz w:val="22"/>
            <w:szCs w:val="22"/>
            <w:lang w:val="en-US" w:eastAsia="zh-CN"/>
          </w:rPr>
          <w:tab/>
        </w:r>
        <w:r w:rsidRPr="00E97A89">
          <w:rPr>
            <w:rStyle w:val="Hyperlink"/>
            <w:lang w:eastAsia="ko-KR"/>
          </w:rPr>
          <w:t>Functional Description</w:t>
        </w:r>
        <w:r>
          <w:rPr>
            <w:webHidden/>
          </w:rPr>
          <w:tab/>
        </w:r>
        <w:r>
          <w:rPr>
            <w:webHidden/>
          </w:rPr>
          <w:fldChar w:fldCharType="begin"/>
        </w:r>
        <w:r>
          <w:rPr>
            <w:webHidden/>
          </w:rPr>
          <w:instrText xml:space="preserve"> PAGEREF _Toc104287914 \h </w:instrText>
        </w:r>
      </w:ins>
      <w:r>
        <w:rPr>
          <w:webHidden/>
        </w:rPr>
      </w:r>
      <w:r>
        <w:rPr>
          <w:webHidden/>
        </w:rPr>
        <w:fldChar w:fldCharType="separate"/>
      </w:r>
      <w:ins w:id="639" w:author="CATT-Ming" w:date="2022-05-24T12:28:00Z">
        <w:r>
          <w:rPr>
            <w:webHidden/>
          </w:rPr>
          <w:t>95</w:t>
        </w:r>
        <w:r>
          <w:rPr>
            <w:webHidden/>
          </w:rPr>
          <w:fldChar w:fldCharType="end"/>
        </w:r>
        <w:r w:rsidRPr="00E97A89">
          <w:rPr>
            <w:rStyle w:val="Hyperlink"/>
          </w:rPr>
          <w:fldChar w:fldCharType="end"/>
        </w:r>
      </w:ins>
    </w:p>
    <w:p w14:paraId="375BAD6A" w14:textId="77777777" w:rsidR="00BB1CA2" w:rsidRDefault="00BB1CA2">
      <w:pPr>
        <w:pStyle w:val="TOC3"/>
        <w:rPr>
          <w:ins w:id="640" w:author="CATT-Ming" w:date="2022-05-24T12:28:00Z"/>
          <w:rFonts w:asciiTheme="minorHAnsi" w:eastAsiaTheme="minorEastAsia" w:hAnsiTheme="minorHAnsi" w:cstheme="minorBidi"/>
          <w:sz w:val="22"/>
          <w:szCs w:val="22"/>
          <w:lang w:val="en-US" w:eastAsia="zh-CN"/>
        </w:rPr>
      </w:pPr>
      <w:ins w:id="641" w:author="CATT-Ming" w:date="2022-05-24T12:28:00Z">
        <w:r w:rsidRPr="00E97A89">
          <w:rPr>
            <w:rStyle w:val="Hyperlink"/>
          </w:rPr>
          <w:fldChar w:fldCharType="begin"/>
        </w:r>
        <w:r w:rsidRPr="00E97A89">
          <w:rPr>
            <w:rStyle w:val="Hyperlink"/>
          </w:rPr>
          <w:instrText xml:space="preserve"> </w:instrText>
        </w:r>
        <w:r>
          <w:instrText>HYPERLINK \l "_Toc104287915"</w:instrText>
        </w:r>
        <w:r w:rsidRPr="00E97A89">
          <w:rPr>
            <w:rStyle w:val="Hyperlink"/>
          </w:rPr>
          <w:instrText xml:space="preserve"> </w:instrText>
        </w:r>
        <w:r w:rsidRPr="00E97A89">
          <w:rPr>
            <w:rStyle w:val="Hyperlink"/>
          </w:rPr>
          <w:fldChar w:fldCharType="separate"/>
        </w:r>
        <w:r w:rsidRPr="00E97A89">
          <w:rPr>
            <w:rStyle w:val="Hyperlink"/>
          </w:rPr>
          <w:t>6.X.3</w:t>
        </w:r>
        <w:r>
          <w:rPr>
            <w:rFonts w:asciiTheme="minorHAnsi" w:eastAsiaTheme="minorEastAsia" w:hAnsiTheme="minorHAnsi" w:cstheme="minorBidi"/>
            <w:sz w:val="22"/>
            <w:szCs w:val="22"/>
            <w:lang w:val="en-US" w:eastAsia="zh-CN"/>
          </w:rPr>
          <w:tab/>
        </w:r>
        <w:r w:rsidRPr="00E97A89">
          <w:rPr>
            <w:rStyle w:val="Hyperlink"/>
          </w:rPr>
          <w:t>Procedures</w:t>
        </w:r>
        <w:r>
          <w:rPr>
            <w:webHidden/>
          </w:rPr>
          <w:tab/>
        </w:r>
        <w:r>
          <w:rPr>
            <w:webHidden/>
          </w:rPr>
          <w:fldChar w:fldCharType="begin"/>
        </w:r>
        <w:r>
          <w:rPr>
            <w:webHidden/>
          </w:rPr>
          <w:instrText xml:space="preserve"> PAGEREF _Toc104287915 \h </w:instrText>
        </w:r>
      </w:ins>
      <w:r>
        <w:rPr>
          <w:webHidden/>
        </w:rPr>
      </w:r>
      <w:r>
        <w:rPr>
          <w:webHidden/>
        </w:rPr>
        <w:fldChar w:fldCharType="separate"/>
      </w:r>
      <w:ins w:id="642" w:author="CATT-Ming" w:date="2022-05-24T12:28:00Z">
        <w:r>
          <w:rPr>
            <w:webHidden/>
          </w:rPr>
          <w:t>95</w:t>
        </w:r>
        <w:r>
          <w:rPr>
            <w:webHidden/>
          </w:rPr>
          <w:fldChar w:fldCharType="end"/>
        </w:r>
        <w:r w:rsidRPr="00E97A89">
          <w:rPr>
            <w:rStyle w:val="Hyperlink"/>
          </w:rPr>
          <w:fldChar w:fldCharType="end"/>
        </w:r>
      </w:ins>
    </w:p>
    <w:p w14:paraId="53187C3F" w14:textId="77777777" w:rsidR="00BB1CA2" w:rsidRDefault="00BB1CA2">
      <w:pPr>
        <w:pStyle w:val="TOC3"/>
        <w:rPr>
          <w:ins w:id="643" w:author="CATT-Ming" w:date="2022-05-24T12:28:00Z"/>
          <w:rFonts w:asciiTheme="minorHAnsi" w:eastAsiaTheme="minorEastAsia" w:hAnsiTheme="minorHAnsi" w:cstheme="minorBidi"/>
          <w:sz w:val="22"/>
          <w:szCs w:val="22"/>
          <w:lang w:val="en-US" w:eastAsia="zh-CN"/>
        </w:rPr>
      </w:pPr>
      <w:ins w:id="644" w:author="CATT-Ming" w:date="2022-05-24T12:28:00Z">
        <w:r w:rsidRPr="00E97A89">
          <w:rPr>
            <w:rStyle w:val="Hyperlink"/>
          </w:rPr>
          <w:fldChar w:fldCharType="begin"/>
        </w:r>
        <w:r w:rsidRPr="00E97A89">
          <w:rPr>
            <w:rStyle w:val="Hyperlink"/>
          </w:rPr>
          <w:instrText xml:space="preserve"> </w:instrText>
        </w:r>
        <w:r>
          <w:instrText>HYPERLINK \l "_Toc104287916"</w:instrText>
        </w:r>
        <w:r w:rsidRPr="00E97A89">
          <w:rPr>
            <w:rStyle w:val="Hyperlink"/>
          </w:rPr>
          <w:instrText xml:space="preserve"> </w:instrText>
        </w:r>
        <w:r w:rsidRPr="00E97A89">
          <w:rPr>
            <w:rStyle w:val="Hyperlink"/>
          </w:rPr>
          <w:fldChar w:fldCharType="separate"/>
        </w:r>
        <w:r w:rsidRPr="00E97A89">
          <w:rPr>
            <w:rStyle w:val="Hyperlink"/>
          </w:rPr>
          <w:t>6.X.4</w:t>
        </w:r>
        <w:r>
          <w:rPr>
            <w:rFonts w:asciiTheme="minorHAnsi" w:eastAsiaTheme="minorEastAsia" w:hAnsiTheme="minorHAnsi" w:cstheme="minorBidi"/>
            <w:sz w:val="22"/>
            <w:szCs w:val="22"/>
            <w:lang w:val="en-US" w:eastAsia="zh-CN"/>
          </w:rPr>
          <w:tab/>
        </w:r>
        <w:r w:rsidRPr="00E97A89">
          <w:rPr>
            <w:rStyle w:val="Hyperlink"/>
          </w:rPr>
          <w:t>Impacts on services, entities, and interfaces</w:t>
        </w:r>
        <w:r>
          <w:rPr>
            <w:webHidden/>
          </w:rPr>
          <w:tab/>
        </w:r>
        <w:r>
          <w:rPr>
            <w:webHidden/>
          </w:rPr>
          <w:fldChar w:fldCharType="begin"/>
        </w:r>
        <w:r>
          <w:rPr>
            <w:webHidden/>
          </w:rPr>
          <w:instrText xml:space="preserve"> PAGEREF _Toc104287916 \h </w:instrText>
        </w:r>
      </w:ins>
      <w:r>
        <w:rPr>
          <w:webHidden/>
        </w:rPr>
      </w:r>
      <w:r>
        <w:rPr>
          <w:webHidden/>
        </w:rPr>
        <w:fldChar w:fldCharType="separate"/>
      </w:r>
      <w:ins w:id="645" w:author="CATT-Ming" w:date="2022-05-24T12:28:00Z">
        <w:r>
          <w:rPr>
            <w:webHidden/>
          </w:rPr>
          <w:t>95</w:t>
        </w:r>
        <w:r>
          <w:rPr>
            <w:webHidden/>
          </w:rPr>
          <w:fldChar w:fldCharType="end"/>
        </w:r>
        <w:r w:rsidRPr="00E97A89">
          <w:rPr>
            <w:rStyle w:val="Hyperlink"/>
          </w:rPr>
          <w:fldChar w:fldCharType="end"/>
        </w:r>
      </w:ins>
    </w:p>
    <w:p w14:paraId="6D635453" w14:textId="77777777" w:rsidR="00BB1CA2" w:rsidRDefault="00BB1CA2">
      <w:pPr>
        <w:pStyle w:val="TOC1"/>
        <w:rPr>
          <w:ins w:id="646" w:author="CATT-Ming" w:date="2022-05-24T12:28:00Z"/>
          <w:rFonts w:asciiTheme="minorHAnsi" w:eastAsiaTheme="minorEastAsia" w:hAnsiTheme="minorHAnsi" w:cstheme="minorBidi"/>
          <w:szCs w:val="22"/>
          <w:lang w:val="en-US" w:eastAsia="zh-CN"/>
        </w:rPr>
      </w:pPr>
      <w:ins w:id="647" w:author="CATT-Ming" w:date="2022-05-24T12:28:00Z">
        <w:r w:rsidRPr="00E97A89">
          <w:rPr>
            <w:rStyle w:val="Hyperlink"/>
          </w:rPr>
          <w:fldChar w:fldCharType="begin"/>
        </w:r>
        <w:r w:rsidRPr="00E97A89">
          <w:rPr>
            <w:rStyle w:val="Hyperlink"/>
          </w:rPr>
          <w:instrText xml:space="preserve"> </w:instrText>
        </w:r>
        <w:r>
          <w:instrText>HYPERLINK \l "_Toc104287917"</w:instrText>
        </w:r>
        <w:r w:rsidRPr="00E97A89">
          <w:rPr>
            <w:rStyle w:val="Hyperlink"/>
          </w:rPr>
          <w:instrText xml:space="preserve"> </w:instrText>
        </w:r>
        <w:r w:rsidRPr="00E97A89">
          <w:rPr>
            <w:rStyle w:val="Hyperlink"/>
          </w:rPr>
          <w:fldChar w:fldCharType="separate"/>
        </w:r>
        <w:r w:rsidRPr="00E97A89">
          <w:rPr>
            <w:rStyle w:val="Hyperlink"/>
          </w:rPr>
          <w:t>7</w:t>
        </w:r>
        <w:r>
          <w:rPr>
            <w:rFonts w:asciiTheme="minorHAnsi" w:eastAsiaTheme="minorEastAsia" w:hAnsiTheme="minorHAnsi" w:cstheme="minorBidi"/>
            <w:szCs w:val="22"/>
            <w:lang w:val="en-US" w:eastAsia="zh-CN"/>
          </w:rPr>
          <w:tab/>
        </w:r>
        <w:r w:rsidRPr="00E97A89">
          <w:rPr>
            <w:rStyle w:val="Hyperlink"/>
          </w:rPr>
          <w:t>Evaluation</w:t>
        </w:r>
        <w:r>
          <w:rPr>
            <w:webHidden/>
          </w:rPr>
          <w:tab/>
        </w:r>
        <w:r>
          <w:rPr>
            <w:webHidden/>
          </w:rPr>
          <w:fldChar w:fldCharType="begin"/>
        </w:r>
        <w:r>
          <w:rPr>
            <w:webHidden/>
          </w:rPr>
          <w:instrText xml:space="preserve"> PAGEREF _Toc104287917 \h </w:instrText>
        </w:r>
      </w:ins>
      <w:r>
        <w:rPr>
          <w:webHidden/>
        </w:rPr>
      </w:r>
      <w:r>
        <w:rPr>
          <w:webHidden/>
        </w:rPr>
        <w:fldChar w:fldCharType="separate"/>
      </w:r>
      <w:ins w:id="648" w:author="CATT-Ming" w:date="2022-05-24T12:28:00Z">
        <w:r>
          <w:rPr>
            <w:webHidden/>
          </w:rPr>
          <w:t>95</w:t>
        </w:r>
        <w:r>
          <w:rPr>
            <w:webHidden/>
          </w:rPr>
          <w:fldChar w:fldCharType="end"/>
        </w:r>
        <w:r w:rsidRPr="00E97A89">
          <w:rPr>
            <w:rStyle w:val="Hyperlink"/>
          </w:rPr>
          <w:fldChar w:fldCharType="end"/>
        </w:r>
      </w:ins>
    </w:p>
    <w:p w14:paraId="16A6F362" w14:textId="77777777" w:rsidR="00BB1CA2" w:rsidRDefault="00BB1CA2">
      <w:pPr>
        <w:pStyle w:val="TOC2"/>
        <w:rPr>
          <w:ins w:id="649" w:author="CATT-Ming" w:date="2022-05-24T12:28:00Z"/>
          <w:rFonts w:asciiTheme="minorHAnsi" w:eastAsiaTheme="minorEastAsia" w:hAnsiTheme="minorHAnsi" w:cstheme="minorBidi"/>
          <w:sz w:val="22"/>
          <w:szCs w:val="22"/>
          <w:lang w:val="en-US" w:eastAsia="zh-CN"/>
        </w:rPr>
      </w:pPr>
      <w:ins w:id="650" w:author="CATT-Ming" w:date="2022-05-24T12:28:00Z">
        <w:r w:rsidRPr="00E97A89">
          <w:rPr>
            <w:rStyle w:val="Hyperlink"/>
          </w:rPr>
          <w:fldChar w:fldCharType="begin"/>
        </w:r>
        <w:r w:rsidRPr="00E97A89">
          <w:rPr>
            <w:rStyle w:val="Hyperlink"/>
          </w:rPr>
          <w:instrText xml:space="preserve"> </w:instrText>
        </w:r>
        <w:r>
          <w:instrText>HYPERLINK \l "_Toc104287918"</w:instrText>
        </w:r>
        <w:r w:rsidRPr="00E97A89">
          <w:rPr>
            <w:rStyle w:val="Hyperlink"/>
          </w:rPr>
          <w:instrText xml:space="preserve"> </w:instrText>
        </w:r>
        <w:r w:rsidRPr="00E97A89">
          <w:rPr>
            <w:rStyle w:val="Hyperlink"/>
          </w:rPr>
          <w:fldChar w:fldCharType="separate"/>
        </w:r>
        <w:r w:rsidRPr="00E97A89">
          <w:rPr>
            <w:rStyle w:val="Hyperlink"/>
            <w:rFonts w:eastAsia="SimSun"/>
            <w:lang w:eastAsia="zh-CN"/>
          </w:rPr>
          <w:t>7.x</w:t>
        </w:r>
        <w:r>
          <w:rPr>
            <w:rFonts w:asciiTheme="minorHAnsi" w:eastAsiaTheme="minorEastAsia" w:hAnsiTheme="minorHAnsi" w:cstheme="minorBidi"/>
            <w:sz w:val="22"/>
            <w:szCs w:val="22"/>
            <w:lang w:val="en-US" w:eastAsia="zh-CN"/>
          </w:rPr>
          <w:tab/>
        </w:r>
        <w:r w:rsidRPr="00E97A89">
          <w:rPr>
            <w:rStyle w:val="Hyperlink"/>
            <w:rFonts w:eastAsia="SimSun"/>
            <w:lang w:eastAsia="zh-CN"/>
          </w:rPr>
          <w:t>Key Issue #x: &lt;Key Issue name&gt;</w:t>
        </w:r>
        <w:r>
          <w:rPr>
            <w:webHidden/>
          </w:rPr>
          <w:tab/>
        </w:r>
        <w:r>
          <w:rPr>
            <w:webHidden/>
          </w:rPr>
          <w:fldChar w:fldCharType="begin"/>
        </w:r>
        <w:r>
          <w:rPr>
            <w:webHidden/>
          </w:rPr>
          <w:instrText xml:space="preserve"> PAGEREF _Toc104287918 \h </w:instrText>
        </w:r>
      </w:ins>
      <w:r>
        <w:rPr>
          <w:webHidden/>
        </w:rPr>
      </w:r>
      <w:r>
        <w:rPr>
          <w:webHidden/>
        </w:rPr>
        <w:fldChar w:fldCharType="separate"/>
      </w:r>
      <w:ins w:id="651" w:author="CATT-Ming" w:date="2022-05-24T12:28:00Z">
        <w:r>
          <w:rPr>
            <w:webHidden/>
          </w:rPr>
          <w:t>95</w:t>
        </w:r>
        <w:r>
          <w:rPr>
            <w:webHidden/>
          </w:rPr>
          <w:fldChar w:fldCharType="end"/>
        </w:r>
        <w:r w:rsidRPr="00E97A89">
          <w:rPr>
            <w:rStyle w:val="Hyperlink"/>
          </w:rPr>
          <w:fldChar w:fldCharType="end"/>
        </w:r>
      </w:ins>
    </w:p>
    <w:p w14:paraId="1DD3BA6A" w14:textId="77777777" w:rsidR="00BB1CA2" w:rsidRDefault="00BB1CA2">
      <w:pPr>
        <w:pStyle w:val="TOC1"/>
        <w:rPr>
          <w:ins w:id="652" w:author="CATT-Ming" w:date="2022-05-24T12:28:00Z"/>
          <w:rFonts w:asciiTheme="minorHAnsi" w:eastAsiaTheme="minorEastAsia" w:hAnsiTheme="minorHAnsi" w:cstheme="minorBidi"/>
          <w:szCs w:val="22"/>
          <w:lang w:val="en-US" w:eastAsia="zh-CN"/>
        </w:rPr>
      </w:pPr>
      <w:ins w:id="653" w:author="CATT-Ming" w:date="2022-05-24T12:28:00Z">
        <w:r w:rsidRPr="00E97A89">
          <w:rPr>
            <w:rStyle w:val="Hyperlink"/>
          </w:rPr>
          <w:fldChar w:fldCharType="begin"/>
        </w:r>
        <w:r w:rsidRPr="00E97A89">
          <w:rPr>
            <w:rStyle w:val="Hyperlink"/>
          </w:rPr>
          <w:instrText xml:space="preserve"> </w:instrText>
        </w:r>
        <w:r>
          <w:instrText>HYPERLINK \l "_Toc104287919"</w:instrText>
        </w:r>
        <w:r w:rsidRPr="00E97A89">
          <w:rPr>
            <w:rStyle w:val="Hyperlink"/>
          </w:rPr>
          <w:instrText xml:space="preserve"> </w:instrText>
        </w:r>
        <w:r w:rsidRPr="00E97A89">
          <w:rPr>
            <w:rStyle w:val="Hyperlink"/>
          </w:rPr>
          <w:fldChar w:fldCharType="separate"/>
        </w:r>
        <w:r w:rsidRPr="00E97A89">
          <w:rPr>
            <w:rStyle w:val="Hyperlink"/>
          </w:rPr>
          <w:t>8</w:t>
        </w:r>
        <w:r>
          <w:rPr>
            <w:rFonts w:asciiTheme="minorHAnsi" w:eastAsiaTheme="minorEastAsia" w:hAnsiTheme="minorHAnsi" w:cstheme="minorBidi"/>
            <w:szCs w:val="22"/>
            <w:lang w:val="en-US" w:eastAsia="zh-CN"/>
          </w:rPr>
          <w:tab/>
        </w:r>
        <w:r w:rsidRPr="00E97A89">
          <w:rPr>
            <w:rStyle w:val="Hyperlink"/>
          </w:rPr>
          <w:t>Conclusions</w:t>
        </w:r>
        <w:r>
          <w:rPr>
            <w:webHidden/>
          </w:rPr>
          <w:tab/>
        </w:r>
        <w:r>
          <w:rPr>
            <w:webHidden/>
          </w:rPr>
          <w:fldChar w:fldCharType="begin"/>
        </w:r>
        <w:r>
          <w:rPr>
            <w:webHidden/>
          </w:rPr>
          <w:instrText xml:space="preserve"> PAGEREF _Toc104287919 \h </w:instrText>
        </w:r>
      </w:ins>
      <w:r>
        <w:rPr>
          <w:webHidden/>
        </w:rPr>
      </w:r>
      <w:r>
        <w:rPr>
          <w:webHidden/>
        </w:rPr>
        <w:fldChar w:fldCharType="separate"/>
      </w:r>
      <w:ins w:id="654" w:author="CATT-Ming" w:date="2022-05-24T12:28:00Z">
        <w:r>
          <w:rPr>
            <w:webHidden/>
          </w:rPr>
          <w:t>96</w:t>
        </w:r>
        <w:r>
          <w:rPr>
            <w:webHidden/>
          </w:rPr>
          <w:fldChar w:fldCharType="end"/>
        </w:r>
        <w:r w:rsidRPr="00E97A89">
          <w:rPr>
            <w:rStyle w:val="Hyperlink"/>
          </w:rPr>
          <w:fldChar w:fldCharType="end"/>
        </w:r>
      </w:ins>
    </w:p>
    <w:p w14:paraId="5AC009D4" w14:textId="15B897E5" w:rsidR="00DB4AA0" w:rsidDel="00944402" w:rsidRDefault="00944402">
      <w:pPr>
        <w:pStyle w:val="TOC1"/>
        <w:rPr>
          <w:del w:id="655" w:author="CATT-Ming" w:date="2022-05-24T10:58:00Z"/>
          <w:rFonts w:asciiTheme="minorHAnsi" w:eastAsiaTheme="minorEastAsia" w:hAnsiTheme="minorHAnsi" w:cstheme="minorBidi"/>
          <w:szCs w:val="22"/>
        </w:rPr>
      </w:pPr>
      <w:ins w:id="656" w:author="CATT-Ming" w:date="2022-05-24T10:58:00Z">
        <w:r>
          <w:fldChar w:fldCharType="end"/>
        </w:r>
      </w:ins>
      <w:del w:id="657" w:author="CATT-Ming" w:date="2022-05-24T10:58:00Z">
        <w:r w:rsidR="00735F4A" w:rsidRPr="000063DB" w:rsidDel="00944402">
          <w:fldChar w:fldCharType="begin" w:fldLock="1"/>
        </w:r>
        <w:r w:rsidR="00735F4A" w:rsidRPr="000063DB" w:rsidDel="00944402">
          <w:delInstrText xml:space="preserve"> TOC \o </w:delInstrText>
        </w:r>
        <w:r w:rsidR="00735F4A" w:rsidRPr="000063DB" w:rsidDel="00944402">
          <w:fldChar w:fldCharType="separate"/>
        </w:r>
        <w:r w:rsidR="00DB4AA0" w:rsidDel="00944402">
          <w:delText>Foreword</w:delText>
        </w:r>
        <w:r w:rsidR="00DB4AA0" w:rsidDel="00944402">
          <w:tab/>
        </w:r>
        <w:r w:rsidR="00DB4AA0" w:rsidDel="00944402">
          <w:fldChar w:fldCharType="begin" w:fldLock="1"/>
        </w:r>
        <w:r w:rsidR="00DB4AA0" w:rsidDel="00944402">
          <w:delInstrText xml:space="preserve"> PAGEREF _Toc101332901 \h </w:delInstrText>
        </w:r>
        <w:r w:rsidR="00DB4AA0" w:rsidDel="00944402">
          <w:fldChar w:fldCharType="separate"/>
        </w:r>
        <w:r w:rsidR="00DB4AA0" w:rsidDel="00944402">
          <w:delText>6</w:delText>
        </w:r>
        <w:r w:rsidR="00DB4AA0" w:rsidDel="00944402">
          <w:fldChar w:fldCharType="end"/>
        </w:r>
      </w:del>
    </w:p>
    <w:p w14:paraId="1445FC0F" w14:textId="496200E2" w:rsidR="00DB4AA0" w:rsidDel="00944402" w:rsidRDefault="00DB4AA0">
      <w:pPr>
        <w:pStyle w:val="TOC1"/>
        <w:rPr>
          <w:del w:id="658" w:author="CATT-Ming" w:date="2022-05-24T10:58:00Z"/>
          <w:rFonts w:asciiTheme="minorHAnsi" w:eastAsiaTheme="minorEastAsia" w:hAnsiTheme="minorHAnsi" w:cstheme="minorBidi"/>
          <w:szCs w:val="22"/>
        </w:rPr>
      </w:pPr>
      <w:del w:id="659" w:author="CATT-Ming" w:date="2022-05-24T10:58:00Z">
        <w:r w:rsidDel="00944402">
          <w:delText>1</w:delText>
        </w:r>
        <w:r w:rsidDel="00944402">
          <w:rPr>
            <w:rFonts w:asciiTheme="minorHAnsi" w:eastAsiaTheme="minorEastAsia" w:hAnsiTheme="minorHAnsi" w:cstheme="minorBidi"/>
            <w:szCs w:val="22"/>
          </w:rPr>
          <w:tab/>
        </w:r>
        <w:r w:rsidDel="00944402">
          <w:delText>Scope</w:delText>
        </w:r>
        <w:r w:rsidDel="00944402">
          <w:tab/>
        </w:r>
        <w:r w:rsidDel="00944402">
          <w:fldChar w:fldCharType="begin" w:fldLock="1"/>
        </w:r>
        <w:r w:rsidDel="00944402">
          <w:delInstrText xml:space="preserve"> PAGEREF _Toc101332902 \h </w:delInstrText>
        </w:r>
        <w:r w:rsidDel="00944402">
          <w:fldChar w:fldCharType="separate"/>
        </w:r>
        <w:r w:rsidDel="00944402">
          <w:delText>8</w:delText>
        </w:r>
        <w:r w:rsidDel="00944402">
          <w:fldChar w:fldCharType="end"/>
        </w:r>
      </w:del>
    </w:p>
    <w:p w14:paraId="5BE39075" w14:textId="4C2A2CB0" w:rsidR="00DB4AA0" w:rsidDel="00944402" w:rsidRDefault="00DB4AA0">
      <w:pPr>
        <w:pStyle w:val="TOC1"/>
        <w:rPr>
          <w:del w:id="660" w:author="CATT-Ming" w:date="2022-05-24T10:58:00Z"/>
          <w:rFonts w:asciiTheme="minorHAnsi" w:eastAsiaTheme="minorEastAsia" w:hAnsiTheme="minorHAnsi" w:cstheme="minorBidi"/>
          <w:szCs w:val="22"/>
        </w:rPr>
      </w:pPr>
      <w:del w:id="661" w:author="CATT-Ming" w:date="2022-05-24T10:58:00Z">
        <w:r w:rsidDel="00944402">
          <w:delText>2</w:delText>
        </w:r>
        <w:r w:rsidDel="00944402">
          <w:rPr>
            <w:rFonts w:asciiTheme="minorHAnsi" w:eastAsiaTheme="minorEastAsia" w:hAnsiTheme="minorHAnsi" w:cstheme="minorBidi"/>
            <w:szCs w:val="22"/>
          </w:rPr>
          <w:tab/>
        </w:r>
        <w:r w:rsidDel="00944402">
          <w:delText>References</w:delText>
        </w:r>
        <w:r w:rsidDel="00944402">
          <w:tab/>
        </w:r>
        <w:r w:rsidDel="00944402">
          <w:fldChar w:fldCharType="begin" w:fldLock="1"/>
        </w:r>
        <w:r w:rsidDel="00944402">
          <w:delInstrText xml:space="preserve"> PAGEREF _Toc101332903 \h </w:delInstrText>
        </w:r>
        <w:r w:rsidDel="00944402">
          <w:fldChar w:fldCharType="separate"/>
        </w:r>
        <w:r w:rsidDel="00944402">
          <w:delText>8</w:delText>
        </w:r>
        <w:r w:rsidDel="00944402">
          <w:fldChar w:fldCharType="end"/>
        </w:r>
      </w:del>
    </w:p>
    <w:p w14:paraId="4429BD82" w14:textId="0B570EC4" w:rsidR="00DB4AA0" w:rsidDel="00944402" w:rsidRDefault="00DB4AA0">
      <w:pPr>
        <w:pStyle w:val="TOC1"/>
        <w:rPr>
          <w:del w:id="662" w:author="CATT-Ming" w:date="2022-05-24T10:58:00Z"/>
          <w:rFonts w:asciiTheme="minorHAnsi" w:eastAsiaTheme="minorEastAsia" w:hAnsiTheme="minorHAnsi" w:cstheme="minorBidi"/>
          <w:szCs w:val="22"/>
        </w:rPr>
      </w:pPr>
      <w:del w:id="663" w:author="CATT-Ming" w:date="2022-05-24T10:58:00Z">
        <w:r w:rsidDel="00944402">
          <w:delText>3</w:delText>
        </w:r>
        <w:r w:rsidDel="00944402">
          <w:rPr>
            <w:rFonts w:asciiTheme="minorHAnsi" w:eastAsiaTheme="minorEastAsia" w:hAnsiTheme="minorHAnsi" w:cstheme="minorBidi"/>
            <w:szCs w:val="22"/>
          </w:rPr>
          <w:tab/>
        </w:r>
        <w:r w:rsidDel="00944402">
          <w:delText>Definitions of terms, symbols and abbreviations</w:delText>
        </w:r>
        <w:r w:rsidDel="00944402">
          <w:tab/>
        </w:r>
        <w:r w:rsidDel="00944402">
          <w:fldChar w:fldCharType="begin" w:fldLock="1"/>
        </w:r>
        <w:r w:rsidDel="00944402">
          <w:delInstrText xml:space="preserve"> PAGEREF _Toc101332904 \h </w:delInstrText>
        </w:r>
        <w:r w:rsidDel="00944402">
          <w:fldChar w:fldCharType="separate"/>
        </w:r>
        <w:r w:rsidDel="00944402">
          <w:delText>9</w:delText>
        </w:r>
        <w:r w:rsidDel="00944402">
          <w:fldChar w:fldCharType="end"/>
        </w:r>
      </w:del>
    </w:p>
    <w:p w14:paraId="1057F860" w14:textId="6EE7F853" w:rsidR="00DB4AA0" w:rsidDel="00944402" w:rsidRDefault="00DB4AA0">
      <w:pPr>
        <w:pStyle w:val="TOC2"/>
        <w:rPr>
          <w:del w:id="664" w:author="CATT-Ming" w:date="2022-05-24T10:58:00Z"/>
          <w:rFonts w:asciiTheme="minorHAnsi" w:eastAsiaTheme="minorEastAsia" w:hAnsiTheme="minorHAnsi" w:cstheme="minorBidi"/>
          <w:sz w:val="22"/>
          <w:szCs w:val="22"/>
        </w:rPr>
      </w:pPr>
      <w:del w:id="665" w:author="CATT-Ming" w:date="2022-05-24T10:58:00Z">
        <w:r w:rsidDel="00944402">
          <w:delText>3.1</w:delText>
        </w:r>
        <w:r w:rsidDel="00944402">
          <w:rPr>
            <w:rFonts w:asciiTheme="minorHAnsi" w:eastAsiaTheme="minorEastAsia" w:hAnsiTheme="minorHAnsi" w:cstheme="minorBidi"/>
            <w:sz w:val="22"/>
            <w:szCs w:val="22"/>
          </w:rPr>
          <w:tab/>
        </w:r>
        <w:r w:rsidDel="00944402">
          <w:delText>Terms</w:delText>
        </w:r>
        <w:r w:rsidDel="00944402">
          <w:tab/>
        </w:r>
        <w:r w:rsidDel="00944402">
          <w:fldChar w:fldCharType="begin" w:fldLock="1"/>
        </w:r>
        <w:r w:rsidDel="00944402">
          <w:delInstrText xml:space="preserve"> PAGEREF _Toc101332905 \h </w:delInstrText>
        </w:r>
        <w:r w:rsidDel="00944402">
          <w:fldChar w:fldCharType="separate"/>
        </w:r>
        <w:r w:rsidDel="00944402">
          <w:delText>9</w:delText>
        </w:r>
        <w:r w:rsidDel="00944402">
          <w:fldChar w:fldCharType="end"/>
        </w:r>
      </w:del>
    </w:p>
    <w:p w14:paraId="19E02DAE" w14:textId="6FC5C2F4" w:rsidR="00DB4AA0" w:rsidDel="00944402" w:rsidRDefault="00DB4AA0">
      <w:pPr>
        <w:pStyle w:val="TOC2"/>
        <w:rPr>
          <w:del w:id="666" w:author="CATT-Ming" w:date="2022-05-24T10:58:00Z"/>
          <w:rFonts w:asciiTheme="minorHAnsi" w:eastAsiaTheme="minorEastAsia" w:hAnsiTheme="minorHAnsi" w:cstheme="minorBidi"/>
          <w:sz w:val="22"/>
          <w:szCs w:val="22"/>
        </w:rPr>
      </w:pPr>
      <w:del w:id="667" w:author="CATT-Ming" w:date="2022-05-24T10:58:00Z">
        <w:r w:rsidDel="00944402">
          <w:delText>3.</w:delText>
        </w:r>
        <w:r w:rsidDel="00944402">
          <w:rPr>
            <w:lang w:eastAsia="zh-CN"/>
          </w:rPr>
          <w:delText>2</w:delText>
        </w:r>
        <w:r w:rsidDel="00944402">
          <w:rPr>
            <w:rFonts w:asciiTheme="minorHAnsi" w:eastAsiaTheme="minorEastAsia" w:hAnsiTheme="minorHAnsi" w:cstheme="minorBidi"/>
            <w:sz w:val="22"/>
            <w:szCs w:val="22"/>
          </w:rPr>
          <w:tab/>
        </w:r>
        <w:r w:rsidDel="00944402">
          <w:delText>Abbreviations</w:delText>
        </w:r>
        <w:r w:rsidDel="00944402">
          <w:tab/>
        </w:r>
        <w:r w:rsidDel="00944402">
          <w:fldChar w:fldCharType="begin" w:fldLock="1"/>
        </w:r>
        <w:r w:rsidDel="00944402">
          <w:delInstrText xml:space="preserve"> PAGEREF _Toc101332906 \h </w:delInstrText>
        </w:r>
        <w:r w:rsidDel="00944402">
          <w:fldChar w:fldCharType="separate"/>
        </w:r>
        <w:r w:rsidDel="00944402">
          <w:delText>9</w:delText>
        </w:r>
        <w:r w:rsidDel="00944402">
          <w:fldChar w:fldCharType="end"/>
        </w:r>
      </w:del>
    </w:p>
    <w:p w14:paraId="48452588" w14:textId="518337E8" w:rsidR="00DB4AA0" w:rsidDel="00944402" w:rsidRDefault="00DB4AA0">
      <w:pPr>
        <w:pStyle w:val="TOC1"/>
        <w:rPr>
          <w:del w:id="668" w:author="CATT-Ming" w:date="2022-05-24T10:58:00Z"/>
          <w:rFonts w:asciiTheme="minorHAnsi" w:eastAsiaTheme="minorEastAsia" w:hAnsiTheme="minorHAnsi" w:cstheme="minorBidi"/>
          <w:szCs w:val="22"/>
        </w:rPr>
      </w:pPr>
      <w:del w:id="669" w:author="CATT-Ming" w:date="2022-05-24T10:58:00Z">
        <w:r w:rsidDel="00944402">
          <w:delText>4</w:delText>
        </w:r>
        <w:r w:rsidDel="00944402">
          <w:rPr>
            <w:rFonts w:asciiTheme="minorHAnsi" w:eastAsiaTheme="minorEastAsia" w:hAnsiTheme="minorHAnsi" w:cstheme="minorBidi"/>
            <w:szCs w:val="22"/>
          </w:rPr>
          <w:tab/>
        </w:r>
        <w:r w:rsidDel="00944402">
          <w:delText>Architectural Assumptions and Requirements</w:delText>
        </w:r>
        <w:r w:rsidDel="00944402">
          <w:tab/>
        </w:r>
        <w:r w:rsidDel="00944402">
          <w:fldChar w:fldCharType="begin" w:fldLock="1"/>
        </w:r>
        <w:r w:rsidDel="00944402">
          <w:delInstrText xml:space="preserve"> PAGEREF _Toc101332907 \h </w:delInstrText>
        </w:r>
        <w:r w:rsidDel="00944402">
          <w:fldChar w:fldCharType="separate"/>
        </w:r>
        <w:r w:rsidDel="00944402">
          <w:delText>9</w:delText>
        </w:r>
        <w:r w:rsidDel="00944402">
          <w:fldChar w:fldCharType="end"/>
        </w:r>
      </w:del>
    </w:p>
    <w:p w14:paraId="1FBDAA86" w14:textId="0E2CEC94" w:rsidR="00DB4AA0" w:rsidDel="00944402" w:rsidRDefault="00DB4AA0">
      <w:pPr>
        <w:pStyle w:val="TOC2"/>
        <w:rPr>
          <w:del w:id="670" w:author="CATT-Ming" w:date="2022-05-24T10:58:00Z"/>
          <w:rFonts w:asciiTheme="minorHAnsi" w:eastAsiaTheme="minorEastAsia" w:hAnsiTheme="minorHAnsi" w:cstheme="minorBidi"/>
          <w:sz w:val="22"/>
          <w:szCs w:val="22"/>
        </w:rPr>
      </w:pPr>
      <w:del w:id="671" w:author="CATT-Ming" w:date="2022-05-24T10:58:00Z">
        <w:r w:rsidDel="00944402">
          <w:delText>4.1</w:delText>
        </w:r>
        <w:r w:rsidDel="00944402">
          <w:rPr>
            <w:rFonts w:asciiTheme="minorHAnsi" w:eastAsiaTheme="minorEastAsia" w:hAnsiTheme="minorHAnsi" w:cstheme="minorBidi"/>
            <w:sz w:val="22"/>
            <w:szCs w:val="22"/>
          </w:rPr>
          <w:tab/>
        </w:r>
        <w:r w:rsidDel="00944402">
          <w:delText>Architecture assumptions</w:delText>
        </w:r>
        <w:r w:rsidDel="00944402">
          <w:tab/>
        </w:r>
        <w:r w:rsidDel="00944402">
          <w:fldChar w:fldCharType="begin" w:fldLock="1"/>
        </w:r>
        <w:r w:rsidDel="00944402">
          <w:delInstrText xml:space="preserve"> PAGEREF _Toc101332908 \h </w:delInstrText>
        </w:r>
        <w:r w:rsidDel="00944402">
          <w:fldChar w:fldCharType="separate"/>
        </w:r>
        <w:r w:rsidDel="00944402">
          <w:delText>9</w:delText>
        </w:r>
        <w:r w:rsidDel="00944402">
          <w:fldChar w:fldCharType="end"/>
        </w:r>
      </w:del>
    </w:p>
    <w:p w14:paraId="4A43A188" w14:textId="15F1B859" w:rsidR="00DB4AA0" w:rsidDel="00944402" w:rsidRDefault="00DB4AA0">
      <w:pPr>
        <w:pStyle w:val="TOC2"/>
        <w:rPr>
          <w:del w:id="672" w:author="CATT-Ming" w:date="2022-05-24T10:58:00Z"/>
          <w:rFonts w:asciiTheme="minorHAnsi" w:eastAsiaTheme="minorEastAsia" w:hAnsiTheme="minorHAnsi" w:cstheme="minorBidi"/>
          <w:sz w:val="22"/>
          <w:szCs w:val="22"/>
        </w:rPr>
      </w:pPr>
      <w:del w:id="673" w:author="CATT-Ming" w:date="2022-05-24T10:58:00Z">
        <w:r w:rsidDel="00944402">
          <w:delText>4.2</w:delText>
        </w:r>
        <w:r w:rsidDel="00944402">
          <w:rPr>
            <w:rFonts w:asciiTheme="minorHAnsi" w:eastAsiaTheme="minorEastAsia" w:hAnsiTheme="minorHAnsi" w:cstheme="minorBidi"/>
            <w:sz w:val="22"/>
            <w:szCs w:val="22"/>
          </w:rPr>
          <w:tab/>
        </w:r>
        <w:r w:rsidDel="00944402">
          <w:delText>Architecture requirements</w:delText>
        </w:r>
        <w:r w:rsidDel="00944402">
          <w:tab/>
        </w:r>
        <w:r w:rsidDel="00944402">
          <w:fldChar w:fldCharType="begin" w:fldLock="1"/>
        </w:r>
        <w:r w:rsidDel="00944402">
          <w:delInstrText xml:space="preserve"> PAGEREF _Toc101332909 \h </w:delInstrText>
        </w:r>
        <w:r w:rsidDel="00944402">
          <w:fldChar w:fldCharType="separate"/>
        </w:r>
        <w:r w:rsidDel="00944402">
          <w:delText>10</w:delText>
        </w:r>
        <w:r w:rsidDel="00944402">
          <w:fldChar w:fldCharType="end"/>
        </w:r>
      </w:del>
    </w:p>
    <w:p w14:paraId="1F98C9DB" w14:textId="63886614" w:rsidR="00DB4AA0" w:rsidDel="00944402" w:rsidRDefault="00DB4AA0">
      <w:pPr>
        <w:pStyle w:val="TOC1"/>
        <w:rPr>
          <w:del w:id="674" w:author="CATT-Ming" w:date="2022-05-24T10:58:00Z"/>
          <w:rFonts w:asciiTheme="minorHAnsi" w:eastAsiaTheme="minorEastAsia" w:hAnsiTheme="minorHAnsi" w:cstheme="minorBidi"/>
          <w:szCs w:val="22"/>
        </w:rPr>
      </w:pPr>
      <w:del w:id="675" w:author="CATT-Ming" w:date="2022-05-24T10:58:00Z">
        <w:r w:rsidDel="00944402">
          <w:delText>5</w:delText>
        </w:r>
        <w:r w:rsidDel="00944402">
          <w:rPr>
            <w:rFonts w:asciiTheme="minorHAnsi" w:eastAsiaTheme="minorEastAsia" w:hAnsiTheme="minorHAnsi" w:cstheme="minorBidi"/>
            <w:szCs w:val="22"/>
          </w:rPr>
          <w:tab/>
        </w:r>
        <w:r w:rsidDel="00944402">
          <w:delText>Key Issues</w:delText>
        </w:r>
        <w:r w:rsidDel="00944402">
          <w:tab/>
        </w:r>
        <w:r w:rsidDel="00944402">
          <w:fldChar w:fldCharType="begin" w:fldLock="1"/>
        </w:r>
        <w:r w:rsidDel="00944402">
          <w:delInstrText xml:space="preserve"> PAGEREF _Toc101332910 \h </w:delInstrText>
        </w:r>
        <w:r w:rsidDel="00944402">
          <w:fldChar w:fldCharType="separate"/>
        </w:r>
        <w:r w:rsidDel="00944402">
          <w:delText>10</w:delText>
        </w:r>
        <w:r w:rsidDel="00944402">
          <w:fldChar w:fldCharType="end"/>
        </w:r>
      </w:del>
    </w:p>
    <w:p w14:paraId="43849C2B" w14:textId="196674E4" w:rsidR="00DB4AA0" w:rsidDel="00944402" w:rsidRDefault="00DB4AA0">
      <w:pPr>
        <w:pStyle w:val="TOC2"/>
        <w:rPr>
          <w:del w:id="676" w:author="CATT-Ming" w:date="2022-05-24T10:58:00Z"/>
          <w:rFonts w:asciiTheme="minorHAnsi" w:eastAsiaTheme="minorEastAsia" w:hAnsiTheme="minorHAnsi" w:cstheme="minorBidi"/>
          <w:sz w:val="22"/>
          <w:szCs w:val="22"/>
        </w:rPr>
      </w:pPr>
      <w:del w:id="677" w:author="CATT-Ming" w:date="2022-05-24T10:58:00Z">
        <w:r w:rsidDel="00944402">
          <w:delText>5.1</w:delText>
        </w:r>
        <w:r w:rsidDel="00944402">
          <w:rPr>
            <w:rFonts w:asciiTheme="minorHAnsi" w:eastAsiaTheme="minorEastAsia" w:hAnsiTheme="minorHAnsi" w:cstheme="minorBidi"/>
            <w:sz w:val="22"/>
            <w:szCs w:val="22"/>
          </w:rPr>
          <w:tab/>
        </w:r>
        <w:r w:rsidDel="00944402">
          <w:delText>Key Issue #1:Architectural Enhancement to support User Plane positioning</w:delText>
        </w:r>
        <w:r w:rsidDel="00944402">
          <w:tab/>
        </w:r>
        <w:r w:rsidDel="00944402">
          <w:fldChar w:fldCharType="begin" w:fldLock="1"/>
        </w:r>
        <w:r w:rsidDel="00944402">
          <w:delInstrText xml:space="preserve"> PAGEREF _Toc101332911 \h </w:delInstrText>
        </w:r>
        <w:r w:rsidDel="00944402">
          <w:fldChar w:fldCharType="separate"/>
        </w:r>
        <w:r w:rsidDel="00944402">
          <w:delText>10</w:delText>
        </w:r>
        <w:r w:rsidDel="00944402">
          <w:fldChar w:fldCharType="end"/>
        </w:r>
      </w:del>
    </w:p>
    <w:p w14:paraId="5167EDA5" w14:textId="716C84AD" w:rsidR="00DB4AA0" w:rsidDel="00944402" w:rsidRDefault="00DB4AA0">
      <w:pPr>
        <w:pStyle w:val="TOC3"/>
        <w:rPr>
          <w:del w:id="678" w:author="CATT-Ming" w:date="2022-05-24T10:58:00Z"/>
          <w:rFonts w:asciiTheme="minorHAnsi" w:eastAsiaTheme="minorEastAsia" w:hAnsiTheme="minorHAnsi" w:cstheme="minorBidi"/>
          <w:sz w:val="22"/>
          <w:szCs w:val="22"/>
        </w:rPr>
      </w:pPr>
      <w:del w:id="679" w:author="CATT-Ming" w:date="2022-05-24T10:58:00Z">
        <w:r w:rsidDel="00944402">
          <w:rPr>
            <w:lang w:eastAsia="ko-KR"/>
          </w:rPr>
          <w:delText>5.</w:delText>
        </w:r>
        <w:r w:rsidDel="00944402">
          <w:rPr>
            <w:lang w:eastAsia="zh-CN"/>
          </w:rPr>
          <w:delText>1</w:delText>
        </w:r>
        <w:r w:rsidDel="00944402">
          <w:rPr>
            <w:lang w:eastAsia="ko-KR"/>
          </w:rPr>
          <w:delText>.1</w:delText>
        </w:r>
        <w:r w:rsidDel="00944402">
          <w:rPr>
            <w:rFonts w:asciiTheme="minorHAnsi" w:eastAsiaTheme="minorEastAsia" w:hAnsiTheme="minorHAnsi" w:cstheme="minorBidi"/>
            <w:sz w:val="22"/>
            <w:szCs w:val="22"/>
          </w:rPr>
          <w:tab/>
        </w:r>
        <w:r w:rsidDel="00944402">
          <w:rPr>
            <w:lang w:eastAsia="ko-KR"/>
          </w:rPr>
          <w:delText>Introduction</w:delText>
        </w:r>
        <w:r w:rsidDel="00944402">
          <w:tab/>
        </w:r>
        <w:r w:rsidDel="00944402">
          <w:fldChar w:fldCharType="begin" w:fldLock="1"/>
        </w:r>
        <w:r w:rsidDel="00944402">
          <w:delInstrText xml:space="preserve"> PAGEREF _Toc101332912 \h </w:delInstrText>
        </w:r>
        <w:r w:rsidDel="00944402">
          <w:fldChar w:fldCharType="separate"/>
        </w:r>
        <w:r w:rsidDel="00944402">
          <w:delText>10</w:delText>
        </w:r>
        <w:r w:rsidDel="00944402">
          <w:fldChar w:fldCharType="end"/>
        </w:r>
      </w:del>
    </w:p>
    <w:p w14:paraId="1B14AC7C" w14:textId="79889AAD" w:rsidR="00DB4AA0" w:rsidDel="00944402" w:rsidRDefault="00DB4AA0">
      <w:pPr>
        <w:pStyle w:val="TOC2"/>
        <w:rPr>
          <w:del w:id="680" w:author="CATT-Ming" w:date="2022-05-24T10:58:00Z"/>
          <w:rFonts w:asciiTheme="minorHAnsi" w:eastAsiaTheme="minorEastAsia" w:hAnsiTheme="minorHAnsi" w:cstheme="minorBidi"/>
          <w:sz w:val="22"/>
          <w:szCs w:val="22"/>
        </w:rPr>
      </w:pPr>
      <w:del w:id="681" w:author="CATT-Ming" w:date="2022-05-24T10:58:00Z">
        <w:r w:rsidDel="00944402">
          <w:delText>5.2</w:delText>
        </w:r>
        <w:r w:rsidDel="00944402">
          <w:rPr>
            <w:rFonts w:asciiTheme="minorHAnsi" w:eastAsiaTheme="minorEastAsia" w:hAnsiTheme="minorHAnsi" w:cstheme="minorBidi"/>
            <w:sz w:val="22"/>
            <w:szCs w:val="22"/>
          </w:rPr>
          <w:tab/>
        </w:r>
        <w:r w:rsidDel="00944402">
          <w:delText>Key Issue #2: enhanced positioning architecture for NPN deployment</w:delText>
        </w:r>
        <w:r w:rsidDel="00944402">
          <w:tab/>
        </w:r>
        <w:r w:rsidDel="00944402">
          <w:fldChar w:fldCharType="begin" w:fldLock="1"/>
        </w:r>
        <w:r w:rsidDel="00944402">
          <w:delInstrText xml:space="preserve"> PAGEREF _Toc101332913 \h </w:delInstrText>
        </w:r>
        <w:r w:rsidDel="00944402">
          <w:fldChar w:fldCharType="separate"/>
        </w:r>
        <w:r w:rsidDel="00944402">
          <w:delText>11</w:delText>
        </w:r>
        <w:r w:rsidDel="00944402">
          <w:fldChar w:fldCharType="end"/>
        </w:r>
      </w:del>
    </w:p>
    <w:p w14:paraId="0329C6D9" w14:textId="6E8F1B47" w:rsidR="00DB4AA0" w:rsidDel="00944402" w:rsidRDefault="00DB4AA0">
      <w:pPr>
        <w:pStyle w:val="TOC3"/>
        <w:rPr>
          <w:del w:id="682" w:author="CATT-Ming" w:date="2022-05-24T10:58:00Z"/>
          <w:rFonts w:asciiTheme="minorHAnsi" w:eastAsiaTheme="minorEastAsia" w:hAnsiTheme="minorHAnsi" w:cstheme="minorBidi"/>
          <w:sz w:val="22"/>
          <w:szCs w:val="22"/>
        </w:rPr>
      </w:pPr>
      <w:del w:id="683" w:author="CATT-Ming" w:date="2022-05-24T10:58:00Z">
        <w:r w:rsidDel="00944402">
          <w:delText>5.</w:delText>
        </w:r>
        <w:r w:rsidDel="00944402">
          <w:rPr>
            <w:lang w:eastAsia="zh-CN"/>
          </w:rPr>
          <w:delText>2</w:delText>
        </w:r>
        <w:r w:rsidDel="00944402">
          <w:delText>.1</w:delText>
        </w:r>
        <w:r w:rsidDel="00944402">
          <w:rPr>
            <w:rFonts w:asciiTheme="minorHAnsi" w:eastAsiaTheme="minorEastAsia" w:hAnsiTheme="minorHAnsi" w:cstheme="minorBidi"/>
            <w:sz w:val="22"/>
            <w:szCs w:val="22"/>
          </w:rPr>
          <w:tab/>
        </w:r>
        <w:r w:rsidDel="00944402">
          <w:delText>Description</w:delText>
        </w:r>
        <w:r w:rsidDel="00944402">
          <w:tab/>
        </w:r>
        <w:r w:rsidDel="00944402">
          <w:fldChar w:fldCharType="begin" w:fldLock="1"/>
        </w:r>
        <w:r w:rsidDel="00944402">
          <w:delInstrText xml:space="preserve"> PAGEREF _Toc101332914 \h </w:delInstrText>
        </w:r>
        <w:r w:rsidDel="00944402">
          <w:fldChar w:fldCharType="separate"/>
        </w:r>
        <w:r w:rsidDel="00944402">
          <w:delText>11</w:delText>
        </w:r>
        <w:r w:rsidDel="00944402">
          <w:fldChar w:fldCharType="end"/>
        </w:r>
      </w:del>
    </w:p>
    <w:p w14:paraId="74BE3657" w14:textId="575C5A5F" w:rsidR="00DB4AA0" w:rsidDel="00944402" w:rsidRDefault="00DB4AA0">
      <w:pPr>
        <w:pStyle w:val="TOC2"/>
        <w:rPr>
          <w:del w:id="684" w:author="CATT-Ming" w:date="2022-05-24T10:58:00Z"/>
          <w:rFonts w:asciiTheme="minorHAnsi" w:eastAsiaTheme="minorEastAsia" w:hAnsiTheme="minorHAnsi" w:cstheme="minorBidi"/>
          <w:sz w:val="22"/>
          <w:szCs w:val="22"/>
        </w:rPr>
      </w:pPr>
      <w:del w:id="685" w:author="CATT-Ming" w:date="2022-05-24T10:58:00Z">
        <w:r w:rsidDel="00944402">
          <w:rPr>
            <w:lang w:eastAsia="ko-KR"/>
          </w:rPr>
          <w:delText>5.</w:delText>
        </w:r>
        <w:r w:rsidDel="00944402">
          <w:rPr>
            <w:lang w:eastAsia="zh-CN"/>
          </w:rPr>
          <w:delText>3</w:delText>
        </w:r>
        <w:r w:rsidDel="00944402">
          <w:rPr>
            <w:rFonts w:asciiTheme="minorHAnsi" w:eastAsiaTheme="minorEastAsia" w:hAnsiTheme="minorHAnsi" w:cstheme="minorBidi"/>
            <w:sz w:val="22"/>
            <w:szCs w:val="22"/>
          </w:rPr>
          <w:tab/>
        </w:r>
        <w:r w:rsidDel="00944402">
          <w:rPr>
            <w:lang w:eastAsia="ko-KR"/>
          </w:rPr>
          <w:delText xml:space="preserve">Key Issue </w:delText>
        </w:r>
        <w:r w:rsidDel="00944402">
          <w:rPr>
            <w:lang w:eastAsia="zh-CN"/>
          </w:rPr>
          <w:delText>#3</w:delText>
        </w:r>
        <w:r w:rsidDel="00944402">
          <w:rPr>
            <w:lang w:eastAsia="ko-KR"/>
          </w:rPr>
          <w:delText>: Local Area Restriction for an LMF and GMLC</w:delText>
        </w:r>
        <w:r w:rsidDel="00944402">
          <w:tab/>
        </w:r>
        <w:r w:rsidDel="00944402">
          <w:fldChar w:fldCharType="begin" w:fldLock="1"/>
        </w:r>
        <w:r w:rsidDel="00944402">
          <w:delInstrText xml:space="preserve"> PAGEREF _Toc101332915 \h </w:delInstrText>
        </w:r>
        <w:r w:rsidDel="00944402">
          <w:fldChar w:fldCharType="separate"/>
        </w:r>
        <w:r w:rsidDel="00944402">
          <w:delText>11</w:delText>
        </w:r>
        <w:r w:rsidDel="00944402">
          <w:fldChar w:fldCharType="end"/>
        </w:r>
      </w:del>
    </w:p>
    <w:p w14:paraId="40379AB3" w14:textId="493EB476" w:rsidR="00DB4AA0" w:rsidDel="00944402" w:rsidRDefault="00DB4AA0">
      <w:pPr>
        <w:pStyle w:val="TOC3"/>
        <w:rPr>
          <w:del w:id="686" w:author="CATT-Ming" w:date="2022-05-24T10:58:00Z"/>
          <w:rFonts w:asciiTheme="minorHAnsi" w:eastAsiaTheme="minorEastAsia" w:hAnsiTheme="minorHAnsi" w:cstheme="minorBidi"/>
          <w:sz w:val="22"/>
          <w:szCs w:val="22"/>
        </w:rPr>
      </w:pPr>
      <w:del w:id="687" w:author="CATT-Ming" w:date="2022-05-24T10:58:00Z">
        <w:r w:rsidDel="00944402">
          <w:delText>5.</w:delText>
        </w:r>
        <w:r w:rsidDel="00944402">
          <w:rPr>
            <w:lang w:eastAsia="zh-CN"/>
          </w:rPr>
          <w:delText>3</w:delText>
        </w:r>
        <w:r w:rsidDel="00944402">
          <w:delText>.1</w:delText>
        </w:r>
        <w:r w:rsidDel="00944402">
          <w:rPr>
            <w:rFonts w:asciiTheme="minorHAnsi" w:eastAsiaTheme="minorEastAsia" w:hAnsiTheme="minorHAnsi" w:cstheme="minorBidi"/>
            <w:sz w:val="22"/>
            <w:szCs w:val="22"/>
          </w:rPr>
          <w:tab/>
        </w:r>
        <w:r w:rsidDel="00944402">
          <w:delText>Description</w:delText>
        </w:r>
        <w:r w:rsidDel="00944402">
          <w:tab/>
        </w:r>
        <w:r w:rsidDel="00944402">
          <w:fldChar w:fldCharType="begin" w:fldLock="1"/>
        </w:r>
        <w:r w:rsidDel="00944402">
          <w:delInstrText xml:space="preserve"> PAGEREF _Toc101332916 \h </w:delInstrText>
        </w:r>
        <w:r w:rsidDel="00944402">
          <w:fldChar w:fldCharType="separate"/>
        </w:r>
        <w:r w:rsidDel="00944402">
          <w:delText>11</w:delText>
        </w:r>
        <w:r w:rsidDel="00944402">
          <w:fldChar w:fldCharType="end"/>
        </w:r>
      </w:del>
    </w:p>
    <w:p w14:paraId="30368F95" w14:textId="35C8F5EF" w:rsidR="00DB4AA0" w:rsidDel="00944402" w:rsidRDefault="00DB4AA0">
      <w:pPr>
        <w:pStyle w:val="TOC2"/>
        <w:rPr>
          <w:del w:id="688" w:author="CATT-Ming" w:date="2022-05-24T10:58:00Z"/>
          <w:rFonts w:asciiTheme="minorHAnsi" w:eastAsiaTheme="minorEastAsia" w:hAnsiTheme="minorHAnsi" w:cstheme="minorBidi"/>
          <w:sz w:val="22"/>
          <w:szCs w:val="22"/>
        </w:rPr>
      </w:pPr>
      <w:del w:id="689" w:author="CATT-Ming" w:date="2022-05-24T10:58:00Z">
        <w:r w:rsidDel="00944402">
          <w:rPr>
            <w:lang w:eastAsia="ko-KR"/>
          </w:rPr>
          <w:delText>5.</w:delText>
        </w:r>
        <w:r w:rsidDel="00944402">
          <w:rPr>
            <w:lang w:eastAsia="zh-CN"/>
          </w:rPr>
          <w:delText>4</w:delText>
        </w:r>
        <w:r w:rsidDel="00944402">
          <w:rPr>
            <w:rFonts w:asciiTheme="minorHAnsi" w:eastAsiaTheme="minorEastAsia" w:hAnsiTheme="minorHAnsi" w:cstheme="minorBidi"/>
            <w:sz w:val="22"/>
            <w:szCs w:val="22"/>
          </w:rPr>
          <w:tab/>
        </w:r>
        <w:r w:rsidDel="00944402">
          <w:rPr>
            <w:lang w:eastAsia="ko-KR"/>
          </w:rPr>
          <w:delText>Key Issue</w:delText>
        </w:r>
        <w:r w:rsidDel="00944402">
          <w:rPr>
            <w:lang w:eastAsia="zh-CN"/>
          </w:rPr>
          <w:delText xml:space="preserve"> #4</w:delText>
        </w:r>
        <w:r w:rsidDel="00944402">
          <w:rPr>
            <w:lang w:eastAsia="ko-KR"/>
          </w:rPr>
          <w:delText xml:space="preserve">: </w:delText>
        </w:r>
        <w:r w:rsidDel="00944402">
          <w:rPr>
            <w:lang w:eastAsia="zh-CN"/>
          </w:rPr>
          <w:delText>Interaction between Location Service and NWDAF</w:delText>
        </w:r>
        <w:r w:rsidDel="00944402">
          <w:tab/>
        </w:r>
        <w:r w:rsidDel="00944402">
          <w:fldChar w:fldCharType="begin" w:fldLock="1"/>
        </w:r>
        <w:r w:rsidDel="00944402">
          <w:delInstrText xml:space="preserve"> PAGEREF _Toc101332917 \h </w:delInstrText>
        </w:r>
        <w:r w:rsidDel="00944402">
          <w:fldChar w:fldCharType="separate"/>
        </w:r>
        <w:r w:rsidDel="00944402">
          <w:delText>11</w:delText>
        </w:r>
        <w:r w:rsidDel="00944402">
          <w:fldChar w:fldCharType="end"/>
        </w:r>
      </w:del>
    </w:p>
    <w:p w14:paraId="382F16B4" w14:textId="77455299" w:rsidR="00DB4AA0" w:rsidDel="00944402" w:rsidRDefault="00DB4AA0">
      <w:pPr>
        <w:pStyle w:val="TOC3"/>
        <w:rPr>
          <w:del w:id="690" w:author="CATT-Ming" w:date="2022-05-24T10:58:00Z"/>
          <w:rFonts w:asciiTheme="minorHAnsi" w:eastAsiaTheme="minorEastAsia" w:hAnsiTheme="minorHAnsi" w:cstheme="minorBidi"/>
          <w:sz w:val="22"/>
          <w:szCs w:val="22"/>
        </w:rPr>
      </w:pPr>
      <w:del w:id="691" w:author="CATT-Ming" w:date="2022-05-24T10:58:00Z">
        <w:r w:rsidDel="00944402">
          <w:rPr>
            <w:lang w:eastAsia="ko-KR"/>
          </w:rPr>
          <w:delText>5.</w:delText>
        </w:r>
        <w:r w:rsidDel="00944402">
          <w:rPr>
            <w:lang w:eastAsia="zh-CN"/>
          </w:rPr>
          <w:delText>4</w:delText>
        </w:r>
        <w:r w:rsidDel="00944402">
          <w:rPr>
            <w:lang w:eastAsia="ko-KR"/>
          </w:rPr>
          <w:delText>.1</w:delText>
        </w:r>
        <w:r w:rsidDel="00944402">
          <w:rPr>
            <w:rFonts w:asciiTheme="minorHAnsi" w:eastAsiaTheme="minorEastAsia" w:hAnsiTheme="minorHAnsi" w:cstheme="minorBidi"/>
            <w:sz w:val="22"/>
            <w:szCs w:val="22"/>
          </w:rPr>
          <w:tab/>
        </w:r>
        <w:r w:rsidDel="00944402">
          <w:rPr>
            <w:lang w:eastAsia="ko-KR"/>
          </w:rPr>
          <w:delText>Description</w:delText>
        </w:r>
        <w:r w:rsidDel="00944402">
          <w:tab/>
        </w:r>
        <w:r w:rsidDel="00944402">
          <w:fldChar w:fldCharType="begin" w:fldLock="1"/>
        </w:r>
        <w:r w:rsidDel="00944402">
          <w:delInstrText xml:space="preserve"> PAGEREF _Toc101332918 \h </w:delInstrText>
        </w:r>
        <w:r w:rsidDel="00944402">
          <w:fldChar w:fldCharType="separate"/>
        </w:r>
        <w:r w:rsidDel="00944402">
          <w:delText>11</w:delText>
        </w:r>
        <w:r w:rsidDel="00944402">
          <w:fldChar w:fldCharType="end"/>
        </w:r>
      </w:del>
    </w:p>
    <w:p w14:paraId="0186CD7D" w14:textId="5B54A713" w:rsidR="00DB4AA0" w:rsidDel="00944402" w:rsidRDefault="00DB4AA0">
      <w:pPr>
        <w:pStyle w:val="TOC2"/>
        <w:rPr>
          <w:del w:id="692" w:author="CATT-Ming" w:date="2022-05-24T10:58:00Z"/>
          <w:rFonts w:asciiTheme="minorHAnsi" w:eastAsiaTheme="minorEastAsia" w:hAnsiTheme="minorHAnsi" w:cstheme="minorBidi"/>
          <w:sz w:val="22"/>
          <w:szCs w:val="22"/>
        </w:rPr>
      </w:pPr>
      <w:del w:id="693" w:author="CATT-Ming" w:date="2022-05-24T10:58:00Z">
        <w:r w:rsidDel="00944402">
          <w:delText>5.</w:delText>
        </w:r>
        <w:r w:rsidDel="00944402">
          <w:rPr>
            <w:lang w:eastAsia="zh-CN"/>
          </w:rPr>
          <w:delText>5</w:delText>
        </w:r>
        <w:r w:rsidDel="00944402">
          <w:rPr>
            <w:rFonts w:asciiTheme="minorHAnsi" w:eastAsiaTheme="minorEastAsia" w:hAnsiTheme="minorHAnsi" w:cstheme="minorBidi"/>
            <w:sz w:val="22"/>
            <w:szCs w:val="22"/>
          </w:rPr>
          <w:tab/>
        </w:r>
        <w:r w:rsidDel="00944402">
          <w:delText xml:space="preserve">Key Issue </w:delText>
        </w:r>
        <w:r w:rsidDel="00944402">
          <w:rPr>
            <w:lang w:eastAsia="zh-CN"/>
          </w:rPr>
          <w:delText>#5</w:delText>
        </w:r>
        <w:r w:rsidDel="00944402">
          <w:delText>: Assistance data provisioning for low power high accuracy GNSS positioning</w:delText>
        </w:r>
        <w:r w:rsidDel="00944402">
          <w:tab/>
        </w:r>
        <w:r w:rsidDel="00944402">
          <w:fldChar w:fldCharType="begin" w:fldLock="1"/>
        </w:r>
        <w:r w:rsidDel="00944402">
          <w:delInstrText xml:space="preserve"> PAGEREF _Toc101332919 \h </w:delInstrText>
        </w:r>
        <w:r w:rsidDel="00944402">
          <w:fldChar w:fldCharType="separate"/>
        </w:r>
        <w:r w:rsidDel="00944402">
          <w:delText>12</w:delText>
        </w:r>
        <w:r w:rsidDel="00944402">
          <w:fldChar w:fldCharType="end"/>
        </w:r>
      </w:del>
    </w:p>
    <w:p w14:paraId="2B85DC93" w14:textId="2A3C23FF" w:rsidR="00DB4AA0" w:rsidDel="00944402" w:rsidRDefault="00DB4AA0">
      <w:pPr>
        <w:pStyle w:val="TOC3"/>
        <w:rPr>
          <w:del w:id="694" w:author="CATT-Ming" w:date="2022-05-24T10:58:00Z"/>
          <w:rFonts w:asciiTheme="minorHAnsi" w:eastAsiaTheme="minorEastAsia" w:hAnsiTheme="minorHAnsi" w:cstheme="minorBidi"/>
          <w:sz w:val="22"/>
          <w:szCs w:val="22"/>
        </w:rPr>
      </w:pPr>
      <w:del w:id="695" w:author="CATT-Ming" w:date="2022-05-24T10:58:00Z">
        <w:r w:rsidDel="00944402">
          <w:rPr>
            <w:lang w:eastAsia="ko-KR"/>
          </w:rPr>
          <w:delText>5.5.1</w:delText>
        </w:r>
        <w:r w:rsidDel="00944402">
          <w:rPr>
            <w:rFonts w:asciiTheme="minorHAnsi" w:eastAsiaTheme="minorEastAsia" w:hAnsiTheme="minorHAnsi" w:cstheme="minorBidi"/>
            <w:sz w:val="22"/>
            <w:szCs w:val="22"/>
          </w:rPr>
          <w:tab/>
        </w:r>
        <w:r w:rsidDel="00944402">
          <w:rPr>
            <w:lang w:eastAsia="ko-KR"/>
          </w:rPr>
          <w:delText>Description</w:delText>
        </w:r>
        <w:r w:rsidDel="00944402">
          <w:tab/>
        </w:r>
        <w:r w:rsidDel="00944402">
          <w:fldChar w:fldCharType="begin" w:fldLock="1"/>
        </w:r>
        <w:r w:rsidDel="00944402">
          <w:delInstrText xml:space="preserve"> PAGEREF _Toc101332920 \h </w:delInstrText>
        </w:r>
        <w:r w:rsidDel="00944402">
          <w:fldChar w:fldCharType="separate"/>
        </w:r>
        <w:r w:rsidDel="00944402">
          <w:delText>12</w:delText>
        </w:r>
        <w:r w:rsidDel="00944402">
          <w:fldChar w:fldCharType="end"/>
        </w:r>
      </w:del>
    </w:p>
    <w:p w14:paraId="496BB4AA" w14:textId="275555E8" w:rsidR="00DB4AA0" w:rsidDel="00944402" w:rsidRDefault="00DB4AA0">
      <w:pPr>
        <w:pStyle w:val="TOC2"/>
        <w:rPr>
          <w:del w:id="696" w:author="CATT-Ming" w:date="2022-05-24T10:58:00Z"/>
          <w:rFonts w:asciiTheme="minorHAnsi" w:eastAsiaTheme="minorEastAsia" w:hAnsiTheme="minorHAnsi" w:cstheme="minorBidi"/>
          <w:sz w:val="22"/>
          <w:szCs w:val="22"/>
        </w:rPr>
      </w:pPr>
      <w:del w:id="697" w:author="CATT-Ming" w:date="2022-05-24T10:58:00Z">
        <w:r w:rsidDel="00944402">
          <w:rPr>
            <w:lang w:eastAsia="ko-KR"/>
          </w:rPr>
          <w:delText>5.</w:delText>
        </w:r>
        <w:r w:rsidDel="00944402">
          <w:rPr>
            <w:lang w:eastAsia="zh-CN"/>
          </w:rPr>
          <w:delText>6</w:delText>
        </w:r>
        <w:r w:rsidDel="00944402">
          <w:rPr>
            <w:rFonts w:asciiTheme="minorHAnsi" w:eastAsiaTheme="minorEastAsia" w:hAnsiTheme="minorHAnsi" w:cstheme="minorBidi"/>
            <w:sz w:val="22"/>
            <w:szCs w:val="22"/>
          </w:rPr>
          <w:tab/>
        </w:r>
        <w:r w:rsidDel="00944402">
          <w:rPr>
            <w:lang w:eastAsia="ko-KR"/>
          </w:rPr>
          <w:delText>Key Issue</w:delText>
        </w:r>
        <w:r w:rsidDel="00944402">
          <w:rPr>
            <w:lang w:eastAsia="zh-CN"/>
          </w:rPr>
          <w:delText xml:space="preserve"> #6</w:delText>
        </w:r>
        <w:r w:rsidDel="00944402">
          <w:rPr>
            <w:lang w:eastAsia="ko-KR"/>
          </w:rPr>
          <w:delText xml:space="preserve">: </w:delText>
        </w:r>
        <w:r w:rsidDel="00944402">
          <w:rPr>
            <w:lang w:eastAsia="zh-CN"/>
          </w:rPr>
          <w:delText>UE Positioning without UE/User Awareness</w:delText>
        </w:r>
        <w:r w:rsidDel="00944402">
          <w:tab/>
        </w:r>
        <w:r w:rsidDel="00944402">
          <w:fldChar w:fldCharType="begin" w:fldLock="1"/>
        </w:r>
        <w:r w:rsidDel="00944402">
          <w:delInstrText xml:space="preserve"> PAGEREF _Toc101332921 \h </w:delInstrText>
        </w:r>
        <w:r w:rsidDel="00944402">
          <w:fldChar w:fldCharType="separate"/>
        </w:r>
        <w:r w:rsidDel="00944402">
          <w:delText>12</w:delText>
        </w:r>
        <w:r w:rsidDel="00944402">
          <w:fldChar w:fldCharType="end"/>
        </w:r>
      </w:del>
    </w:p>
    <w:p w14:paraId="43FECB1E" w14:textId="6BBD8630" w:rsidR="00DB4AA0" w:rsidDel="00944402" w:rsidRDefault="00DB4AA0">
      <w:pPr>
        <w:pStyle w:val="TOC3"/>
        <w:rPr>
          <w:del w:id="698" w:author="CATT-Ming" w:date="2022-05-24T10:58:00Z"/>
          <w:rFonts w:asciiTheme="minorHAnsi" w:eastAsiaTheme="minorEastAsia" w:hAnsiTheme="minorHAnsi" w:cstheme="minorBidi"/>
          <w:sz w:val="22"/>
          <w:szCs w:val="22"/>
        </w:rPr>
      </w:pPr>
      <w:del w:id="699" w:author="CATT-Ming" w:date="2022-05-24T10:58:00Z">
        <w:r w:rsidDel="00944402">
          <w:rPr>
            <w:lang w:eastAsia="ko-KR"/>
          </w:rPr>
          <w:delText>5.</w:delText>
        </w:r>
        <w:r w:rsidDel="00944402">
          <w:rPr>
            <w:lang w:eastAsia="zh-CN"/>
          </w:rPr>
          <w:delText>6</w:delText>
        </w:r>
        <w:r w:rsidDel="00944402">
          <w:rPr>
            <w:lang w:eastAsia="ko-KR"/>
          </w:rPr>
          <w:delText>.1</w:delText>
        </w:r>
        <w:r w:rsidDel="00944402">
          <w:rPr>
            <w:rFonts w:asciiTheme="minorHAnsi" w:eastAsiaTheme="minorEastAsia" w:hAnsiTheme="minorHAnsi" w:cstheme="minorBidi"/>
            <w:sz w:val="22"/>
            <w:szCs w:val="22"/>
          </w:rPr>
          <w:tab/>
        </w:r>
        <w:r w:rsidDel="00944402">
          <w:rPr>
            <w:lang w:eastAsia="ko-KR"/>
          </w:rPr>
          <w:delText>Description</w:delText>
        </w:r>
        <w:r w:rsidDel="00944402">
          <w:tab/>
        </w:r>
        <w:r w:rsidDel="00944402">
          <w:fldChar w:fldCharType="begin" w:fldLock="1"/>
        </w:r>
        <w:r w:rsidDel="00944402">
          <w:delInstrText xml:space="preserve"> PAGEREF _Toc101332922 \h </w:delInstrText>
        </w:r>
        <w:r w:rsidDel="00944402">
          <w:fldChar w:fldCharType="separate"/>
        </w:r>
        <w:r w:rsidDel="00944402">
          <w:delText>12</w:delText>
        </w:r>
        <w:r w:rsidDel="00944402">
          <w:fldChar w:fldCharType="end"/>
        </w:r>
      </w:del>
    </w:p>
    <w:p w14:paraId="20C30887" w14:textId="5C993F0C" w:rsidR="00DB4AA0" w:rsidDel="00944402" w:rsidRDefault="00DB4AA0">
      <w:pPr>
        <w:pStyle w:val="TOC2"/>
        <w:rPr>
          <w:del w:id="700" w:author="CATT-Ming" w:date="2022-05-24T10:58:00Z"/>
          <w:rFonts w:asciiTheme="minorHAnsi" w:eastAsiaTheme="minorEastAsia" w:hAnsiTheme="minorHAnsi" w:cstheme="minorBidi"/>
          <w:sz w:val="22"/>
          <w:szCs w:val="22"/>
        </w:rPr>
      </w:pPr>
      <w:del w:id="701" w:author="CATT-Ming" w:date="2022-05-24T10:58:00Z">
        <w:r w:rsidDel="00944402">
          <w:rPr>
            <w:lang w:eastAsia="ko-KR"/>
          </w:rPr>
          <w:delText>5.7</w:delText>
        </w:r>
        <w:r w:rsidDel="00944402">
          <w:rPr>
            <w:rFonts w:asciiTheme="minorHAnsi" w:eastAsiaTheme="minorEastAsia" w:hAnsiTheme="minorHAnsi" w:cstheme="minorBidi"/>
            <w:sz w:val="22"/>
            <w:szCs w:val="22"/>
          </w:rPr>
          <w:tab/>
        </w:r>
        <w:r w:rsidDel="00944402">
          <w:rPr>
            <w:lang w:eastAsia="ko-KR"/>
          </w:rPr>
          <w:delText>Key Issue #7: support of Positioning Reference Units and Reference UEs</w:delText>
        </w:r>
        <w:r w:rsidDel="00944402">
          <w:tab/>
        </w:r>
        <w:r w:rsidDel="00944402">
          <w:fldChar w:fldCharType="begin" w:fldLock="1"/>
        </w:r>
        <w:r w:rsidDel="00944402">
          <w:delInstrText xml:space="preserve"> PAGEREF _Toc101332923 \h </w:delInstrText>
        </w:r>
        <w:r w:rsidDel="00944402">
          <w:fldChar w:fldCharType="separate"/>
        </w:r>
        <w:r w:rsidDel="00944402">
          <w:delText>13</w:delText>
        </w:r>
        <w:r w:rsidDel="00944402">
          <w:fldChar w:fldCharType="end"/>
        </w:r>
      </w:del>
    </w:p>
    <w:p w14:paraId="752AF995" w14:textId="3B97299B" w:rsidR="00DB4AA0" w:rsidDel="00944402" w:rsidRDefault="00DB4AA0">
      <w:pPr>
        <w:pStyle w:val="TOC3"/>
        <w:rPr>
          <w:del w:id="702" w:author="CATT-Ming" w:date="2022-05-24T10:58:00Z"/>
          <w:rFonts w:asciiTheme="minorHAnsi" w:eastAsiaTheme="minorEastAsia" w:hAnsiTheme="minorHAnsi" w:cstheme="minorBidi"/>
          <w:sz w:val="22"/>
          <w:szCs w:val="22"/>
        </w:rPr>
      </w:pPr>
      <w:del w:id="703" w:author="CATT-Ming" w:date="2022-05-24T10:58:00Z">
        <w:r w:rsidDel="00944402">
          <w:lastRenderedPageBreak/>
          <w:delText>5.7.1</w:delText>
        </w:r>
        <w:r w:rsidDel="00944402">
          <w:rPr>
            <w:rFonts w:asciiTheme="minorHAnsi" w:eastAsiaTheme="minorEastAsia" w:hAnsiTheme="minorHAnsi" w:cstheme="minorBidi"/>
            <w:sz w:val="22"/>
            <w:szCs w:val="22"/>
          </w:rPr>
          <w:tab/>
        </w:r>
        <w:r w:rsidDel="00944402">
          <w:delText>Description</w:delText>
        </w:r>
        <w:r w:rsidDel="00944402">
          <w:tab/>
        </w:r>
        <w:r w:rsidDel="00944402">
          <w:fldChar w:fldCharType="begin" w:fldLock="1"/>
        </w:r>
        <w:r w:rsidDel="00944402">
          <w:delInstrText xml:space="preserve"> PAGEREF _Toc101332924 \h </w:delInstrText>
        </w:r>
        <w:r w:rsidDel="00944402">
          <w:fldChar w:fldCharType="separate"/>
        </w:r>
        <w:r w:rsidDel="00944402">
          <w:delText>13</w:delText>
        </w:r>
        <w:r w:rsidDel="00944402">
          <w:fldChar w:fldCharType="end"/>
        </w:r>
      </w:del>
    </w:p>
    <w:p w14:paraId="0CB5C178" w14:textId="2192ADA5" w:rsidR="00DB4AA0" w:rsidDel="00944402" w:rsidRDefault="00DB4AA0">
      <w:pPr>
        <w:pStyle w:val="TOC2"/>
        <w:rPr>
          <w:del w:id="704" w:author="CATT-Ming" w:date="2022-05-24T10:58:00Z"/>
          <w:rFonts w:asciiTheme="minorHAnsi" w:eastAsiaTheme="minorEastAsia" w:hAnsiTheme="minorHAnsi" w:cstheme="minorBidi"/>
          <w:sz w:val="22"/>
          <w:szCs w:val="22"/>
        </w:rPr>
      </w:pPr>
      <w:del w:id="705" w:author="CATT-Ming" w:date="2022-05-24T10:58:00Z">
        <w:r w:rsidDel="00944402">
          <w:rPr>
            <w:lang w:eastAsia="ko-KR"/>
          </w:rPr>
          <w:delText>5.</w:delText>
        </w:r>
        <w:r w:rsidDel="00944402">
          <w:rPr>
            <w:lang w:eastAsia="zh-CN"/>
          </w:rPr>
          <w:delText>8</w:delText>
        </w:r>
        <w:r w:rsidDel="00944402">
          <w:rPr>
            <w:rFonts w:asciiTheme="minorHAnsi" w:eastAsiaTheme="minorEastAsia" w:hAnsiTheme="minorHAnsi" w:cstheme="minorBidi"/>
            <w:sz w:val="22"/>
            <w:szCs w:val="22"/>
          </w:rPr>
          <w:tab/>
        </w:r>
        <w:r w:rsidDel="00944402">
          <w:rPr>
            <w:lang w:eastAsia="ko-KR"/>
          </w:rPr>
          <w:delText xml:space="preserve">Key Issue </w:delText>
        </w:r>
        <w:r w:rsidDel="00944402">
          <w:rPr>
            <w:lang w:eastAsia="zh-CN"/>
          </w:rPr>
          <w:delText>#</w:delText>
        </w:r>
        <w:r w:rsidRPr="00DD6E58" w:rsidDel="00944402">
          <w:rPr>
            <w:rFonts w:eastAsia="SimSun" w:cs="Arial"/>
            <w:lang w:eastAsia="zh-CN"/>
          </w:rPr>
          <w:delText>8</w:delText>
        </w:r>
        <w:r w:rsidDel="00944402">
          <w:rPr>
            <w:lang w:eastAsia="ko-KR"/>
          </w:rPr>
          <w:delText>: support of location service continuity in case of UE mobility</w:delText>
        </w:r>
        <w:r w:rsidDel="00944402">
          <w:tab/>
        </w:r>
        <w:r w:rsidDel="00944402">
          <w:fldChar w:fldCharType="begin" w:fldLock="1"/>
        </w:r>
        <w:r w:rsidDel="00944402">
          <w:delInstrText xml:space="preserve"> PAGEREF _Toc101332925 \h </w:delInstrText>
        </w:r>
        <w:r w:rsidDel="00944402">
          <w:fldChar w:fldCharType="separate"/>
        </w:r>
        <w:r w:rsidDel="00944402">
          <w:delText>13</w:delText>
        </w:r>
        <w:r w:rsidDel="00944402">
          <w:fldChar w:fldCharType="end"/>
        </w:r>
      </w:del>
    </w:p>
    <w:p w14:paraId="33CBC148" w14:textId="71CD5C10" w:rsidR="00DB4AA0" w:rsidDel="00944402" w:rsidRDefault="00DB4AA0">
      <w:pPr>
        <w:pStyle w:val="TOC3"/>
        <w:rPr>
          <w:del w:id="706" w:author="CATT-Ming" w:date="2022-05-24T10:58:00Z"/>
          <w:rFonts w:asciiTheme="minorHAnsi" w:eastAsiaTheme="minorEastAsia" w:hAnsiTheme="minorHAnsi" w:cstheme="minorBidi"/>
          <w:sz w:val="22"/>
          <w:szCs w:val="22"/>
        </w:rPr>
      </w:pPr>
      <w:del w:id="707" w:author="CATT-Ming" w:date="2022-05-24T10:58:00Z">
        <w:r w:rsidDel="00944402">
          <w:delText>5.</w:delText>
        </w:r>
        <w:r w:rsidDel="00944402">
          <w:rPr>
            <w:lang w:eastAsia="zh-CN"/>
          </w:rPr>
          <w:delText>8</w:delText>
        </w:r>
        <w:r w:rsidDel="00944402">
          <w:delText>.1</w:delText>
        </w:r>
        <w:r w:rsidDel="00944402">
          <w:rPr>
            <w:rFonts w:asciiTheme="minorHAnsi" w:eastAsiaTheme="minorEastAsia" w:hAnsiTheme="minorHAnsi" w:cstheme="minorBidi"/>
            <w:sz w:val="22"/>
            <w:szCs w:val="22"/>
          </w:rPr>
          <w:tab/>
        </w:r>
        <w:r w:rsidDel="00944402">
          <w:delText>Description</w:delText>
        </w:r>
        <w:r w:rsidDel="00944402">
          <w:tab/>
        </w:r>
        <w:r w:rsidDel="00944402">
          <w:fldChar w:fldCharType="begin" w:fldLock="1"/>
        </w:r>
        <w:r w:rsidDel="00944402">
          <w:delInstrText xml:space="preserve"> PAGEREF _Toc101332926 \h </w:delInstrText>
        </w:r>
        <w:r w:rsidDel="00944402">
          <w:fldChar w:fldCharType="separate"/>
        </w:r>
        <w:r w:rsidDel="00944402">
          <w:delText>13</w:delText>
        </w:r>
        <w:r w:rsidDel="00944402">
          <w:fldChar w:fldCharType="end"/>
        </w:r>
      </w:del>
    </w:p>
    <w:p w14:paraId="2AC2B2D6" w14:textId="3FCCD881" w:rsidR="00DB4AA0" w:rsidDel="00944402" w:rsidRDefault="00DB4AA0">
      <w:pPr>
        <w:pStyle w:val="TOC2"/>
        <w:rPr>
          <w:del w:id="708" w:author="CATT-Ming" w:date="2022-05-24T10:58:00Z"/>
          <w:rFonts w:asciiTheme="minorHAnsi" w:eastAsiaTheme="minorEastAsia" w:hAnsiTheme="minorHAnsi" w:cstheme="minorBidi"/>
          <w:sz w:val="22"/>
          <w:szCs w:val="22"/>
        </w:rPr>
      </w:pPr>
      <w:del w:id="709" w:author="CATT-Ming" w:date="2022-05-24T10:58:00Z">
        <w:r w:rsidDel="00944402">
          <w:rPr>
            <w:lang w:eastAsia="ko-KR"/>
          </w:rPr>
          <w:delText>5.</w:delText>
        </w:r>
        <w:r w:rsidDel="00944402">
          <w:rPr>
            <w:lang w:eastAsia="zh-CN"/>
          </w:rPr>
          <w:delText>9</w:delText>
        </w:r>
        <w:r w:rsidDel="00944402">
          <w:rPr>
            <w:rFonts w:asciiTheme="minorHAnsi" w:eastAsiaTheme="minorEastAsia" w:hAnsiTheme="minorHAnsi" w:cstheme="minorBidi"/>
            <w:sz w:val="22"/>
            <w:szCs w:val="22"/>
          </w:rPr>
          <w:tab/>
        </w:r>
        <w:r w:rsidDel="00944402">
          <w:rPr>
            <w:lang w:eastAsia="ko-KR"/>
          </w:rPr>
          <w:delText>Key Issue</w:delText>
        </w:r>
        <w:r w:rsidDel="00944402">
          <w:rPr>
            <w:lang w:eastAsia="zh-CN"/>
          </w:rPr>
          <w:delText xml:space="preserve"> #9</w:delText>
        </w:r>
        <w:r w:rsidDel="00944402">
          <w:rPr>
            <w:lang w:eastAsia="ko-KR"/>
          </w:rPr>
          <w:delText xml:space="preserve">: </w:delText>
        </w:r>
        <w:r w:rsidDel="00944402">
          <w:rPr>
            <w:lang w:eastAsia="zh-CN"/>
          </w:rPr>
          <w:delText>Support of Positioning Requirements Related to Satellite Access</w:delText>
        </w:r>
        <w:r w:rsidDel="00944402">
          <w:tab/>
        </w:r>
        <w:r w:rsidDel="00944402">
          <w:fldChar w:fldCharType="begin" w:fldLock="1"/>
        </w:r>
        <w:r w:rsidDel="00944402">
          <w:delInstrText xml:space="preserve"> PAGEREF _Toc101332927 \h </w:delInstrText>
        </w:r>
        <w:r w:rsidDel="00944402">
          <w:fldChar w:fldCharType="separate"/>
        </w:r>
        <w:r w:rsidDel="00944402">
          <w:delText>14</w:delText>
        </w:r>
        <w:r w:rsidDel="00944402">
          <w:fldChar w:fldCharType="end"/>
        </w:r>
      </w:del>
    </w:p>
    <w:p w14:paraId="0A5380C1" w14:textId="1381B578" w:rsidR="00DB4AA0" w:rsidDel="00944402" w:rsidRDefault="00DB4AA0">
      <w:pPr>
        <w:pStyle w:val="TOC3"/>
        <w:rPr>
          <w:del w:id="710" w:author="CATT-Ming" w:date="2022-05-24T10:58:00Z"/>
          <w:rFonts w:asciiTheme="minorHAnsi" w:eastAsiaTheme="minorEastAsia" w:hAnsiTheme="minorHAnsi" w:cstheme="minorBidi"/>
          <w:sz w:val="22"/>
          <w:szCs w:val="22"/>
        </w:rPr>
      </w:pPr>
      <w:del w:id="711" w:author="CATT-Ming" w:date="2022-05-24T10:58:00Z">
        <w:r w:rsidDel="00944402">
          <w:rPr>
            <w:lang w:eastAsia="ko-KR"/>
          </w:rPr>
          <w:delText>5.</w:delText>
        </w:r>
        <w:r w:rsidDel="00944402">
          <w:rPr>
            <w:lang w:eastAsia="zh-CN"/>
          </w:rPr>
          <w:delText>9</w:delText>
        </w:r>
        <w:r w:rsidDel="00944402">
          <w:rPr>
            <w:lang w:eastAsia="ko-KR"/>
          </w:rPr>
          <w:delText>.1</w:delText>
        </w:r>
        <w:r w:rsidDel="00944402">
          <w:rPr>
            <w:rFonts w:asciiTheme="minorHAnsi" w:eastAsiaTheme="minorEastAsia" w:hAnsiTheme="minorHAnsi" w:cstheme="minorBidi"/>
            <w:sz w:val="22"/>
            <w:szCs w:val="22"/>
          </w:rPr>
          <w:tab/>
        </w:r>
        <w:r w:rsidDel="00944402">
          <w:rPr>
            <w:lang w:eastAsia="ko-KR"/>
          </w:rPr>
          <w:delText>Description</w:delText>
        </w:r>
        <w:r w:rsidDel="00944402">
          <w:tab/>
        </w:r>
        <w:r w:rsidDel="00944402">
          <w:fldChar w:fldCharType="begin" w:fldLock="1"/>
        </w:r>
        <w:r w:rsidDel="00944402">
          <w:delInstrText xml:space="preserve"> PAGEREF _Toc101332928 \h </w:delInstrText>
        </w:r>
        <w:r w:rsidDel="00944402">
          <w:fldChar w:fldCharType="separate"/>
        </w:r>
        <w:r w:rsidDel="00944402">
          <w:delText>14</w:delText>
        </w:r>
        <w:r w:rsidDel="00944402">
          <w:fldChar w:fldCharType="end"/>
        </w:r>
      </w:del>
    </w:p>
    <w:p w14:paraId="407F2AC1" w14:textId="7D81D62F" w:rsidR="00DB4AA0" w:rsidDel="00944402" w:rsidRDefault="00DB4AA0">
      <w:pPr>
        <w:pStyle w:val="TOC2"/>
        <w:rPr>
          <w:del w:id="712" w:author="CATT-Ming" w:date="2022-05-24T10:58:00Z"/>
          <w:rFonts w:asciiTheme="minorHAnsi" w:eastAsiaTheme="minorEastAsia" w:hAnsiTheme="minorHAnsi" w:cstheme="minorBidi"/>
          <w:sz w:val="22"/>
          <w:szCs w:val="22"/>
        </w:rPr>
      </w:pPr>
      <w:del w:id="713" w:author="CATT-Ming" w:date="2022-05-24T10:58:00Z">
        <w:r w:rsidDel="00944402">
          <w:delText>5.</w:delText>
        </w:r>
        <w:r w:rsidDel="00944402">
          <w:rPr>
            <w:lang w:eastAsia="zh-CN"/>
          </w:rPr>
          <w:delText>10</w:delText>
        </w:r>
        <w:r w:rsidDel="00944402">
          <w:rPr>
            <w:rFonts w:asciiTheme="minorHAnsi" w:eastAsiaTheme="minorEastAsia" w:hAnsiTheme="minorHAnsi" w:cstheme="minorBidi"/>
            <w:sz w:val="22"/>
            <w:szCs w:val="22"/>
          </w:rPr>
          <w:tab/>
        </w:r>
        <w:r w:rsidDel="00944402">
          <w:delText xml:space="preserve">Key Issue </w:delText>
        </w:r>
        <w:r w:rsidDel="00944402">
          <w:rPr>
            <w:lang w:eastAsia="zh-CN"/>
          </w:rPr>
          <w:delText>#10</w:delText>
        </w:r>
        <w:r w:rsidDel="00944402">
          <w:delText>: Support of Reduced Latency</w:delText>
        </w:r>
        <w:r w:rsidDel="00944402">
          <w:tab/>
        </w:r>
        <w:r w:rsidDel="00944402">
          <w:fldChar w:fldCharType="begin" w:fldLock="1"/>
        </w:r>
        <w:r w:rsidDel="00944402">
          <w:delInstrText xml:space="preserve"> PAGEREF _Toc101332929 \h </w:delInstrText>
        </w:r>
        <w:r w:rsidDel="00944402">
          <w:fldChar w:fldCharType="separate"/>
        </w:r>
        <w:r w:rsidDel="00944402">
          <w:delText>14</w:delText>
        </w:r>
        <w:r w:rsidDel="00944402">
          <w:fldChar w:fldCharType="end"/>
        </w:r>
      </w:del>
    </w:p>
    <w:p w14:paraId="69980241" w14:textId="6219BBDB" w:rsidR="00DB4AA0" w:rsidDel="00944402" w:rsidRDefault="00DB4AA0">
      <w:pPr>
        <w:pStyle w:val="TOC3"/>
        <w:rPr>
          <w:del w:id="714" w:author="CATT-Ming" w:date="2022-05-24T10:58:00Z"/>
          <w:rFonts w:asciiTheme="minorHAnsi" w:eastAsiaTheme="minorEastAsia" w:hAnsiTheme="minorHAnsi" w:cstheme="minorBidi"/>
          <w:sz w:val="22"/>
          <w:szCs w:val="22"/>
        </w:rPr>
      </w:pPr>
      <w:del w:id="715" w:author="CATT-Ming" w:date="2022-05-24T10:58:00Z">
        <w:r w:rsidDel="00944402">
          <w:delText>5.</w:delText>
        </w:r>
        <w:r w:rsidDel="00944402">
          <w:rPr>
            <w:lang w:eastAsia="zh-CN"/>
          </w:rPr>
          <w:delText>10</w:delText>
        </w:r>
        <w:r w:rsidDel="00944402">
          <w:delText>.1</w:delText>
        </w:r>
        <w:r w:rsidDel="00944402">
          <w:rPr>
            <w:rFonts w:asciiTheme="minorHAnsi" w:eastAsiaTheme="minorEastAsia" w:hAnsiTheme="minorHAnsi" w:cstheme="minorBidi"/>
            <w:sz w:val="22"/>
            <w:szCs w:val="22"/>
          </w:rPr>
          <w:tab/>
        </w:r>
        <w:r w:rsidDel="00944402">
          <w:delText>Description</w:delText>
        </w:r>
        <w:r w:rsidDel="00944402">
          <w:tab/>
        </w:r>
        <w:r w:rsidDel="00944402">
          <w:fldChar w:fldCharType="begin" w:fldLock="1"/>
        </w:r>
        <w:r w:rsidDel="00944402">
          <w:delInstrText xml:space="preserve"> PAGEREF _Toc101332930 \h </w:delInstrText>
        </w:r>
        <w:r w:rsidDel="00944402">
          <w:fldChar w:fldCharType="separate"/>
        </w:r>
        <w:r w:rsidDel="00944402">
          <w:delText>14</w:delText>
        </w:r>
        <w:r w:rsidDel="00944402">
          <w:fldChar w:fldCharType="end"/>
        </w:r>
      </w:del>
    </w:p>
    <w:p w14:paraId="079B7725" w14:textId="49819421" w:rsidR="00DB4AA0" w:rsidDel="00944402" w:rsidRDefault="00DB4AA0">
      <w:pPr>
        <w:pStyle w:val="TOC2"/>
        <w:rPr>
          <w:del w:id="716" w:author="CATT-Ming" w:date="2022-05-24T10:58:00Z"/>
          <w:rFonts w:asciiTheme="minorHAnsi" w:eastAsiaTheme="minorEastAsia" w:hAnsiTheme="minorHAnsi" w:cstheme="minorBidi"/>
          <w:sz w:val="22"/>
          <w:szCs w:val="22"/>
        </w:rPr>
      </w:pPr>
      <w:del w:id="717" w:author="CATT-Ming" w:date="2022-05-24T10:58:00Z">
        <w:r w:rsidDel="00944402">
          <w:rPr>
            <w:lang w:eastAsia="ko-KR"/>
          </w:rPr>
          <w:delText>5.</w:delText>
        </w:r>
        <w:r w:rsidDel="00944402">
          <w:rPr>
            <w:lang w:eastAsia="zh-CN"/>
          </w:rPr>
          <w:delText>11</w:delText>
        </w:r>
        <w:r w:rsidDel="00944402">
          <w:rPr>
            <w:rFonts w:asciiTheme="minorHAnsi" w:eastAsiaTheme="minorEastAsia" w:hAnsiTheme="minorHAnsi" w:cstheme="minorBidi"/>
            <w:sz w:val="22"/>
            <w:szCs w:val="22"/>
          </w:rPr>
          <w:tab/>
        </w:r>
        <w:r w:rsidDel="00944402">
          <w:rPr>
            <w:lang w:eastAsia="ko-KR"/>
          </w:rPr>
          <w:delText>Key Issue #</w:delText>
        </w:r>
        <w:r w:rsidDel="00944402">
          <w:rPr>
            <w:lang w:eastAsia="zh-CN"/>
          </w:rPr>
          <w:delText>11</w:delText>
        </w:r>
        <w:r w:rsidDel="00944402">
          <w:rPr>
            <w:lang w:eastAsia="ko-KR"/>
          </w:rPr>
          <w:delText xml:space="preserve">: </w:delText>
        </w:r>
        <w:r w:rsidDel="00944402">
          <w:rPr>
            <w:lang w:eastAsia="zh-CN"/>
          </w:rPr>
          <w:delText xml:space="preserve">Enhance the </w:delText>
        </w:r>
        <w:r w:rsidDel="00944402">
          <w:rPr>
            <w:lang w:eastAsia="ko-KR"/>
          </w:rPr>
          <w:delText>Triggered Location for UE power saving purpose</w:delText>
        </w:r>
        <w:r w:rsidDel="00944402">
          <w:tab/>
        </w:r>
        <w:r w:rsidDel="00944402">
          <w:fldChar w:fldCharType="begin" w:fldLock="1"/>
        </w:r>
        <w:r w:rsidDel="00944402">
          <w:delInstrText xml:space="preserve"> PAGEREF _Toc101332931 \h </w:delInstrText>
        </w:r>
        <w:r w:rsidDel="00944402">
          <w:fldChar w:fldCharType="separate"/>
        </w:r>
        <w:r w:rsidDel="00944402">
          <w:delText>15</w:delText>
        </w:r>
        <w:r w:rsidDel="00944402">
          <w:fldChar w:fldCharType="end"/>
        </w:r>
      </w:del>
    </w:p>
    <w:p w14:paraId="72367FC2" w14:textId="4E4AF6BB" w:rsidR="00DB4AA0" w:rsidDel="00944402" w:rsidRDefault="00DB4AA0">
      <w:pPr>
        <w:pStyle w:val="TOC3"/>
        <w:rPr>
          <w:del w:id="718" w:author="CATT-Ming" w:date="2022-05-24T10:58:00Z"/>
          <w:rFonts w:asciiTheme="minorHAnsi" w:eastAsiaTheme="minorEastAsia" w:hAnsiTheme="minorHAnsi" w:cstheme="minorBidi"/>
          <w:sz w:val="22"/>
          <w:szCs w:val="22"/>
        </w:rPr>
      </w:pPr>
      <w:del w:id="719" w:author="CATT-Ming" w:date="2022-05-24T10:58:00Z">
        <w:r w:rsidDel="00944402">
          <w:delText>5.</w:delText>
        </w:r>
        <w:r w:rsidDel="00944402">
          <w:rPr>
            <w:lang w:eastAsia="zh-CN"/>
          </w:rPr>
          <w:delText>11</w:delText>
        </w:r>
        <w:r w:rsidDel="00944402">
          <w:delText>.1</w:delText>
        </w:r>
        <w:r w:rsidDel="00944402">
          <w:rPr>
            <w:rFonts w:asciiTheme="minorHAnsi" w:eastAsiaTheme="minorEastAsia" w:hAnsiTheme="minorHAnsi" w:cstheme="minorBidi"/>
            <w:sz w:val="22"/>
            <w:szCs w:val="22"/>
          </w:rPr>
          <w:tab/>
        </w:r>
        <w:r w:rsidDel="00944402">
          <w:delText>Description</w:delText>
        </w:r>
        <w:r w:rsidDel="00944402">
          <w:tab/>
        </w:r>
        <w:r w:rsidDel="00944402">
          <w:fldChar w:fldCharType="begin" w:fldLock="1"/>
        </w:r>
        <w:r w:rsidDel="00944402">
          <w:delInstrText xml:space="preserve"> PAGEREF _Toc101332932 \h </w:delInstrText>
        </w:r>
        <w:r w:rsidDel="00944402">
          <w:fldChar w:fldCharType="separate"/>
        </w:r>
        <w:r w:rsidDel="00944402">
          <w:delText>15</w:delText>
        </w:r>
        <w:r w:rsidDel="00944402">
          <w:fldChar w:fldCharType="end"/>
        </w:r>
      </w:del>
    </w:p>
    <w:p w14:paraId="2FD033F5" w14:textId="4F9C905E" w:rsidR="00DB4AA0" w:rsidDel="00944402" w:rsidRDefault="00DB4AA0">
      <w:pPr>
        <w:pStyle w:val="TOC2"/>
        <w:rPr>
          <w:del w:id="720" w:author="CATT-Ming" w:date="2022-05-24T10:58:00Z"/>
          <w:rFonts w:asciiTheme="minorHAnsi" w:eastAsiaTheme="minorEastAsia" w:hAnsiTheme="minorHAnsi" w:cstheme="minorBidi"/>
          <w:sz w:val="22"/>
          <w:szCs w:val="22"/>
        </w:rPr>
      </w:pPr>
      <w:del w:id="721" w:author="CATT-Ming" w:date="2022-05-24T10:58:00Z">
        <w:r w:rsidDel="00944402">
          <w:delText>5.</w:delText>
        </w:r>
        <w:r w:rsidDel="00944402">
          <w:rPr>
            <w:lang w:eastAsia="zh-CN"/>
          </w:rPr>
          <w:delText>12</w:delText>
        </w:r>
        <w:r w:rsidDel="00944402">
          <w:rPr>
            <w:rFonts w:asciiTheme="minorHAnsi" w:eastAsiaTheme="minorEastAsia" w:hAnsiTheme="minorHAnsi" w:cstheme="minorBidi"/>
            <w:sz w:val="22"/>
            <w:szCs w:val="22"/>
          </w:rPr>
          <w:tab/>
        </w:r>
        <w:r w:rsidDel="00944402">
          <w:delText>Key Issue #</w:delText>
        </w:r>
        <w:r w:rsidDel="00944402">
          <w:rPr>
            <w:lang w:eastAsia="zh-CN"/>
          </w:rPr>
          <w:delText>12</w:delText>
        </w:r>
        <w:r w:rsidDel="00944402">
          <w:delText>: support of low power and/or high accuracy positioning</w:delText>
        </w:r>
        <w:r w:rsidDel="00944402">
          <w:tab/>
        </w:r>
        <w:r w:rsidDel="00944402">
          <w:fldChar w:fldCharType="begin" w:fldLock="1"/>
        </w:r>
        <w:r w:rsidDel="00944402">
          <w:delInstrText xml:space="preserve"> PAGEREF _Toc101332933 \h </w:delInstrText>
        </w:r>
        <w:r w:rsidDel="00944402">
          <w:fldChar w:fldCharType="separate"/>
        </w:r>
        <w:r w:rsidDel="00944402">
          <w:delText>15</w:delText>
        </w:r>
        <w:r w:rsidDel="00944402">
          <w:fldChar w:fldCharType="end"/>
        </w:r>
      </w:del>
    </w:p>
    <w:p w14:paraId="616608DB" w14:textId="106E3ED0" w:rsidR="00DB4AA0" w:rsidDel="00944402" w:rsidRDefault="00DB4AA0">
      <w:pPr>
        <w:pStyle w:val="TOC3"/>
        <w:rPr>
          <w:del w:id="722" w:author="CATT-Ming" w:date="2022-05-24T10:58:00Z"/>
          <w:rFonts w:asciiTheme="minorHAnsi" w:eastAsiaTheme="minorEastAsia" w:hAnsiTheme="minorHAnsi" w:cstheme="minorBidi"/>
          <w:sz w:val="22"/>
          <w:szCs w:val="22"/>
        </w:rPr>
      </w:pPr>
      <w:del w:id="723" w:author="CATT-Ming" w:date="2022-05-24T10:58:00Z">
        <w:r w:rsidDel="00944402">
          <w:delText>5.</w:delText>
        </w:r>
        <w:r w:rsidDel="00944402">
          <w:rPr>
            <w:lang w:eastAsia="zh-CN"/>
          </w:rPr>
          <w:delText>12</w:delText>
        </w:r>
        <w:r w:rsidDel="00944402">
          <w:delText>.1</w:delText>
        </w:r>
        <w:r w:rsidDel="00944402">
          <w:rPr>
            <w:rFonts w:asciiTheme="minorHAnsi" w:eastAsiaTheme="minorEastAsia" w:hAnsiTheme="minorHAnsi" w:cstheme="minorBidi"/>
            <w:sz w:val="22"/>
            <w:szCs w:val="22"/>
          </w:rPr>
          <w:tab/>
        </w:r>
        <w:r w:rsidDel="00944402">
          <w:delText>Description</w:delText>
        </w:r>
        <w:r w:rsidDel="00944402">
          <w:tab/>
        </w:r>
        <w:r w:rsidDel="00944402">
          <w:fldChar w:fldCharType="begin" w:fldLock="1"/>
        </w:r>
        <w:r w:rsidDel="00944402">
          <w:delInstrText xml:space="preserve"> PAGEREF _Toc101332934 \h </w:delInstrText>
        </w:r>
        <w:r w:rsidDel="00944402">
          <w:fldChar w:fldCharType="separate"/>
        </w:r>
        <w:r w:rsidDel="00944402">
          <w:delText>15</w:delText>
        </w:r>
        <w:r w:rsidDel="00944402">
          <w:fldChar w:fldCharType="end"/>
        </w:r>
      </w:del>
    </w:p>
    <w:p w14:paraId="226EA502" w14:textId="2260268D" w:rsidR="00DB4AA0" w:rsidDel="00944402" w:rsidRDefault="00DB4AA0">
      <w:pPr>
        <w:pStyle w:val="TOC1"/>
        <w:rPr>
          <w:del w:id="724" w:author="CATT-Ming" w:date="2022-05-24T10:58:00Z"/>
          <w:rFonts w:asciiTheme="minorHAnsi" w:eastAsiaTheme="minorEastAsia" w:hAnsiTheme="minorHAnsi" w:cstheme="minorBidi"/>
          <w:szCs w:val="22"/>
        </w:rPr>
      </w:pPr>
      <w:del w:id="725" w:author="CATT-Ming" w:date="2022-05-24T10:58:00Z">
        <w:r w:rsidDel="00944402">
          <w:delText>6</w:delText>
        </w:r>
        <w:r w:rsidDel="00944402">
          <w:rPr>
            <w:rFonts w:asciiTheme="minorHAnsi" w:eastAsiaTheme="minorEastAsia" w:hAnsiTheme="minorHAnsi" w:cstheme="minorBidi"/>
            <w:szCs w:val="22"/>
          </w:rPr>
          <w:tab/>
        </w:r>
        <w:r w:rsidDel="00944402">
          <w:delText>Solutions</w:delText>
        </w:r>
        <w:r w:rsidDel="00944402">
          <w:tab/>
        </w:r>
        <w:r w:rsidDel="00944402">
          <w:fldChar w:fldCharType="begin" w:fldLock="1"/>
        </w:r>
        <w:r w:rsidDel="00944402">
          <w:delInstrText xml:space="preserve"> PAGEREF _Toc101332935 \h </w:delInstrText>
        </w:r>
        <w:r w:rsidDel="00944402">
          <w:fldChar w:fldCharType="separate"/>
        </w:r>
        <w:r w:rsidDel="00944402">
          <w:delText>16</w:delText>
        </w:r>
        <w:r w:rsidDel="00944402">
          <w:fldChar w:fldCharType="end"/>
        </w:r>
      </w:del>
    </w:p>
    <w:p w14:paraId="09BD0357" w14:textId="371C7932" w:rsidR="00DB4AA0" w:rsidDel="00944402" w:rsidRDefault="00DB4AA0">
      <w:pPr>
        <w:pStyle w:val="TOC2"/>
        <w:rPr>
          <w:del w:id="726" w:author="CATT-Ming" w:date="2022-05-24T10:58:00Z"/>
          <w:rFonts w:asciiTheme="minorHAnsi" w:eastAsiaTheme="minorEastAsia" w:hAnsiTheme="minorHAnsi" w:cstheme="minorBidi"/>
          <w:sz w:val="22"/>
          <w:szCs w:val="22"/>
        </w:rPr>
      </w:pPr>
      <w:del w:id="727" w:author="CATT-Ming" w:date="2022-05-24T10:58:00Z">
        <w:r w:rsidDel="00944402">
          <w:delText>6.0</w:delText>
        </w:r>
        <w:r w:rsidDel="00944402">
          <w:rPr>
            <w:rFonts w:asciiTheme="minorHAnsi" w:eastAsiaTheme="minorEastAsia" w:hAnsiTheme="minorHAnsi" w:cstheme="minorBidi"/>
            <w:sz w:val="22"/>
            <w:szCs w:val="22"/>
          </w:rPr>
          <w:tab/>
        </w:r>
        <w:r w:rsidDel="00944402">
          <w:rPr>
            <w:lang w:eastAsia="zh-CN"/>
          </w:rPr>
          <w:delText>Mapping Solutions to Key Issues</w:delText>
        </w:r>
        <w:r w:rsidDel="00944402">
          <w:tab/>
        </w:r>
        <w:r w:rsidDel="00944402">
          <w:fldChar w:fldCharType="begin" w:fldLock="1"/>
        </w:r>
        <w:r w:rsidDel="00944402">
          <w:delInstrText xml:space="preserve"> PAGEREF _Toc101332936 \h </w:delInstrText>
        </w:r>
        <w:r w:rsidDel="00944402">
          <w:fldChar w:fldCharType="separate"/>
        </w:r>
        <w:r w:rsidDel="00944402">
          <w:delText>16</w:delText>
        </w:r>
        <w:r w:rsidDel="00944402">
          <w:fldChar w:fldCharType="end"/>
        </w:r>
      </w:del>
    </w:p>
    <w:p w14:paraId="3335CA44" w14:textId="3DB6CDB1" w:rsidR="00DB4AA0" w:rsidDel="00944402" w:rsidRDefault="00DB4AA0">
      <w:pPr>
        <w:pStyle w:val="TOC2"/>
        <w:rPr>
          <w:del w:id="728" w:author="CATT-Ming" w:date="2022-05-24T10:58:00Z"/>
          <w:rFonts w:asciiTheme="minorHAnsi" w:eastAsiaTheme="minorEastAsia" w:hAnsiTheme="minorHAnsi" w:cstheme="minorBidi"/>
          <w:sz w:val="22"/>
          <w:szCs w:val="22"/>
        </w:rPr>
      </w:pPr>
      <w:del w:id="729" w:author="CATT-Ming" w:date="2022-05-24T10:58:00Z">
        <w:r w:rsidDel="00944402">
          <w:delText>6.</w:delText>
        </w:r>
        <w:r w:rsidDel="00944402">
          <w:rPr>
            <w:lang w:eastAsia="zh-CN"/>
          </w:rPr>
          <w:delText>1</w:delText>
        </w:r>
        <w:r w:rsidDel="00944402">
          <w:rPr>
            <w:rFonts w:asciiTheme="minorHAnsi" w:eastAsiaTheme="minorEastAsia" w:hAnsiTheme="minorHAnsi" w:cstheme="minorBidi"/>
            <w:sz w:val="22"/>
            <w:szCs w:val="22"/>
          </w:rPr>
          <w:tab/>
        </w:r>
        <w:r w:rsidDel="00944402">
          <w:delText>Solution #</w:delText>
        </w:r>
        <w:r w:rsidDel="00944402">
          <w:rPr>
            <w:lang w:eastAsia="zh-CN"/>
          </w:rPr>
          <w:delText>1</w:delText>
        </w:r>
        <w:r w:rsidDel="00944402">
          <w:delText>: Positioning protocol transport over User Plane</w:delText>
        </w:r>
        <w:r w:rsidDel="00944402">
          <w:tab/>
        </w:r>
        <w:r w:rsidDel="00944402">
          <w:fldChar w:fldCharType="begin" w:fldLock="1"/>
        </w:r>
        <w:r w:rsidDel="00944402">
          <w:delInstrText xml:space="preserve"> PAGEREF _Toc101332937 \h </w:delInstrText>
        </w:r>
        <w:r w:rsidDel="00944402">
          <w:fldChar w:fldCharType="separate"/>
        </w:r>
        <w:r w:rsidDel="00944402">
          <w:delText>16</w:delText>
        </w:r>
        <w:r w:rsidDel="00944402">
          <w:fldChar w:fldCharType="end"/>
        </w:r>
      </w:del>
    </w:p>
    <w:p w14:paraId="319D6C3E" w14:textId="7CB2B0AA" w:rsidR="00DB4AA0" w:rsidDel="00944402" w:rsidRDefault="00DB4AA0">
      <w:pPr>
        <w:pStyle w:val="TOC3"/>
        <w:rPr>
          <w:del w:id="730" w:author="CATT-Ming" w:date="2022-05-24T10:58:00Z"/>
          <w:rFonts w:asciiTheme="minorHAnsi" w:eastAsiaTheme="minorEastAsia" w:hAnsiTheme="minorHAnsi" w:cstheme="minorBidi"/>
          <w:sz w:val="22"/>
          <w:szCs w:val="22"/>
        </w:rPr>
      </w:pPr>
      <w:del w:id="731" w:author="CATT-Ming" w:date="2022-05-24T10:58:00Z">
        <w:r w:rsidDel="00944402">
          <w:rPr>
            <w:lang w:eastAsia="ko-KR"/>
          </w:rPr>
          <w:delText>6.</w:delText>
        </w:r>
        <w:r w:rsidDel="00944402">
          <w:rPr>
            <w:lang w:eastAsia="zh-CN"/>
          </w:rPr>
          <w:delText>1</w:delText>
        </w:r>
        <w:r w:rsidDel="00944402">
          <w:rPr>
            <w:lang w:eastAsia="ko-KR"/>
          </w:rPr>
          <w:delText>.1</w:delText>
        </w:r>
        <w:r w:rsidDel="00944402">
          <w:rPr>
            <w:rFonts w:asciiTheme="minorHAnsi" w:eastAsiaTheme="minorEastAsia" w:hAnsiTheme="minorHAnsi" w:cstheme="minorBidi"/>
            <w:sz w:val="22"/>
            <w:szCs w:val="22"/>
          </w:rPr>
          <w:tab/>
        </w:r>
        <w:r w:rsidDel="00944402">
          <w:rPr>
            <w:lang w:eastAsia="ko-KR"/>
          </w:rPr>
          <w:delText>Introduction</w:delText>
        </w:r>
        <w:r w:rsidDel="00944402">
          <w:tab/>
        </w:r>
        <w:r w:rsidDel="00944402">
          <w:fldChar w:fldCharType="begin" w:fldLock="1"/>
        </w:r>
        <w:r w:rsidDel="00944402">
          <w:delInstrText xml:space="preserve"> PAGEREF _Toc101332938 \h </w:delInstrText>
        </w:r>
        <w:r w:rsidDel="00944402">
          <w:fldChar w:fldCharType="separate"/>
        </w:r>
        <w:r w:rsidDel="00944402">
          <w:delText>16</w:delText>
        </w:r>
        <w:r w:rsidDel="00944402">
          <w:fldChar w:fldCharType="end"/>
        </w:r>
      </w:del>
    </w:p>
    <w:p w14:paraId="7F4E62AF" w14:textId="464BBEB4" w:rsidR="00DB4AA0" w:rsidDel="00944402" w:rsidRDefault="00DB4AA0">
      <w:pPr>
        <w:pStyle w:val="TOC3"/>
        <w:rPr>
          <w:del w:id="732" w:author="CATT-Ming" w:date="2022-05-24T10:58:00Z"/>
          <w:rFonts w:asciiTheme="minorHAnsi" w:eastAsiaTheme="minorEastAsia" w:hAnsiTheme="minorHAnsi" w:cstheme="minorBidi"/>
          <w:sz w:val="22"/>
          <w:szCs w:val="22"/>
        </w:rPr>
      </w:pPr>
      <w:del w:id="733" w:author="CATT-Ming" w:date="2022-05-24T10:58:00Z">
        <w:r w:rsidDel="00944402">
          <w:rPr>
            <w:lang w:eastAsia="ko-KR"/>
          </w:rPr>
          <w:delText>6.</w:delText>
        </w:r>
        <w:r w:rsidDel="00944402">
          <w:rPr>
            <w:lang w:eastAsia="zh-CN"/>
          </w:rPr>
          <w:delText>1</w:delText>
        </w:r>
        <w:r w:rsidDel="00944402">
          <w:rPr>
            <w:lang w:eastAsia="ko-KR"/>
          </w:rPr>
          <w:delText>.2</w:delText>
        </w:r>
        <w:r w:rsidDel="00944402">
          <w:rPr>
            <w:rFonts w:asciiTheme="minorHAnsi" w:eastAsiaTheme="minorEastAsia" w:hAnsiTheme="minorHAnsi" w:cstheme="minorBidi"/>
            <w:sz w:val="22"/>
            <w:szCs w:val="22"/>
          </w:rPr>
          <w:tab/>
        </w:r>
        <w:r w:rsidDel="00944402">
          <w:rPr>
            <w:lang w:eastAsia="ko-KR"/>
          </w:rPr>
          <w:delText>Functional Description</w:delText>
        </w:r>
        <w:r w:rsidDel="00944402">
          <w:tab/>
        </w:r>
        <w:r w:rsidDel="00944402">
          <w:fldChar w:fldCharType="begin" w:fldLock="1"/>
        </w:r>
        <w:r w:rsidDel="00944402">
          <w:delInstrText xml:space="preserve"> PAGEREF _Toc101332939 \h </w:delInstrText>
        </w:r>
        <w:r w:rsidDel="00944402">
          <w:fldChar w:fldCharType="separate"/>
        </w:r>
        <w:r w:rsidDel="00944402">
          <w:delText>16</w:delText>
        </w:r>
        <w:r w:rsidDel="00944402">
          <w:fldChar w:fldCharType="end"/>
        </w:r>
      </w:del>
    </w:p>
    <w:p w14:paraId="7D2CBD72" w14:textId="4E72EB5B" w:rsidR="00DB4AA0" w:rsidDel="00944402" w:rsidRDefault="00DB4AA0">
      <w:pPr>
        <w:pStyle w:val="TOC3"/>
        <w:rPr>
          <w:del w:id="734" w:author="CATT-Ming" w:date="2022-05-24T10:58:00Z"/>
          <w:rFonts w:asciiTheme="minorHAnsi" w:eastAsiaTheme="minorEastAsia" w:hAnsiTheme="minorHAnsi" w:cstheme="minorBidi"/>
          <w:sz w:val="22"/>
          <w:szCs w:val="22"/>
        </w:rPr>
      </w:pPr>
      <w:del w:id="735" w:author="CATT-Ming" w:date="2022-05-24T10:58:00Z">
        <w:r w:rsidDel="00944402">
          <w:delText>6.</w:delText>
        </w:r>
        <w:r w:rsidDel="00944402">
          <w:rPr>
            <w:lang w:eastAsia="zh-CN"/>
          </w:rPr>
          <w:delText>1</w:delText>
        </w:r>
        <w:r w:rsidDel="00944402">
          <w:delText>.3</w:delText>
        </w:r>
        <w:r w:rsidDel="00944402">
          <w:rPr>
            <w:rFonts w:asciiTheme="minorHAnsi" w:eastAsiaTheme="minorEastAsia" w:hAnsiTheme="minorHAnsi" w:cstheme="minorBidi"/>
            <w:sz w:val="22"/>
            <w:szCs w:val="22"/>
          </w:rPr>
          <w:tab/>
        </w:r>
        <w:r w:rsidDel="00944402">
          <w:delText>Procedures</w:delText>
        </w:r>
        <w:r w:rsidDel="00944402">
          <w:tab/>
        </w:r>
        <w:r w:rsidDel="00944402">
          <w:fldChar w:fldCharType="begin" w:fldLock="1"/>
        </w:r>
        <w:r w:rsidDel="00944402">
          <w:delInstrText xml:space="preserve"> PAGEREF _Toc101332940 \h </w:delInstrText>
        </w:r>
        <w:r w:rsidDel="00944402">
          <w:fldChar w:fldCharType="separate"/>
        </w:r>
        <w:r w:rsidDel="00944402">
          <w:delText>17</w:delText>
        </w:r>
        <w:r w:rsidDel="00944402">
          <w:fldChar w:fldCharType="end"/>
        </w:r>
      </w:del>
    </w:p>
    <w:p w14:paraId="386CB194" w14:textId="6D025191" w:rsidR="00DB4AA0" w:rsidDel="00944402" w:rsidRDefault="00DB4AA0">
      <w:pPr>
        <w:pStyle w:val="TOC4"/>
        <w:rPr>
          <w:del w:id="736" w:author="CATT-Ming" w:date="2022-05-24T10:58:00Z"/>
          <w:rFonts w:asciiTheme="minorHAnsi" w:eastAsiaTheme="minorEastAsia" w:hAnsiTheme="minorHAnsi" w:cstheme="minorBidi"/>
          <w:sz w:val="22"/>
          <w:szCs w:val="22"/>
        </w:rPr>
      </w:pPr>
      <w:del w:id="737" w:author="CATT-Ming" w:date="2022-05-24T10:58:00Z">
        <w:r w:rsidDel="00944402">
          <w:delText>6.</w:delText>
        </w:r>
        <w:r w:rsidDel="00944402">
          <w:rPr>
            <w:lang w:eastAsia="zh-CN"/>
          </w:rPr>
          <w:delText>1</w:delText>
        </w:r>
        <w:r w:rsidDel="00944402">
          <w:delText>.</w:delText>
        </w:r>
        <w:r w:rsidDel="00944402">
          <w:rPr>
            <w:lang w:eastAsia="zh-CN"/>
          </w:rPr>
          <w:delText>3.1</w:delText>
        </w:r>
        <w:r w:rsidDel="00944402">
          <w:rPr>
            <w:rFonts w:asciiTheme="minorHAnsi" w:eastAsiaTheme="minorEastAsia" w:hAnsiTheme="minorHAnsi" w:cstheme="minorBidi"/>
            <w:sz w:val="22"/>
            <w:szCs w:val="22"/>
          </w:rPr>
          <w:tab/>
        </w:r>
        <w:r w:rsidDel="00944402">
          <w:delText>Establish LCS-UP connection between UE and LMF</w:delText>
        </w:r>
        <w:r w:rsidDel="00944402">
          <w:tab/>
        </w:r>
        <w:r w:rsidDel="00944402">
          <w:fldChar w:fldCharType="begin" w:fldLock="1"/>
        </w:r>
        <w:r w:rsidDel="00944402">
          <w:delInstrText xml:space="preserve"> PAGEREF _Toc101332941 \h </w:delInstrText>
        </w:r>
        <w:r w:rsidDel="00944402">
          <w:fldChar w:fldCharType="separate"/>
        </w:r>
        <w:r w:rsidDel="00944402">
          <w:delText>17</w:delText>
        </w:r>
        <w:r w:rsidDel="00944402">
          <w:fldChar w:fldCharType="end"/>
        </w:r>
      </w:del>
    </w:p>
    <w:p w14:paraId="3CE55BA6" w14:textId="6B3E1837" w:rsidR="00DB4AA0" w:rsidDel="00944402" w:rsidRDefault="00DB4AA0">
      <w:pPr>
        <w:pStyle w:val="TOC4"/>
        <w:rPr>
          <w:del w:id="738" w:author="CATT-Ming" w:date="2022-05-24T10:58:00Z"/>
          <w:rFonts w:asciiTheme="minorHAnsi" w:eastAsiaTheme="minorEastAsia" w:hAnsiTheme="minorHAnsi" w:cstheme="minorBidi"/>
          <w:sz w:val="22"/>
          <w:szCs w:val="22"/>
        </w:rPr>
      </w:pPr>
      <w:del w:id="739" w:author="CATT-Ming" w:date="2022-05-24T10:58:00Z">
        <w:r w:rsidDel="00944402">
          <w:delText>6.</w:delText>
        </w:r>
        <w:r w:rsidDel="00944402">
          <w:rPr>
            <w:lang w:eastAsia="zh-CN"/>
          </w:rPr>
          <w:delText>1</w:delText>
        </w:r>
        <w:r w:rsidDel="00944402">
          <w:delText>.</w:delText>
        </w:r>
        <w:r w:rsidDel="00944402">
          <w:rPr>
            <w:lang w:eastAsia="zh-CN"/>
          </w:rPr>
          <w:delText>3.2</w:delText>
        </w:r>
        <w:r w:rsidDel="00944402">
          <w:rPr>
            <w:rFonts w:asciiTheme="minorHAnsi" w:eastAsiaTheme="minorEastAsia" w:hAnsiTheme="minorHAnsi" w:cstheme="minorBidi"/>
            <w:sz w:val="22"/>
            <w:szCs w:val="22"/>
          </w:rPr>
          <w:tab/>
        </w:r>
        <w:r w:rsidDel="00944402">
          <w:delText>Modify LCS-UP connection between UE and LMF</w:delText>
        </w:r>
        <w:r w:rsidDel="00944402">
          <w:tab/>
        </w:r>
        <w:r w:rsidDel="00944402">
          <w:fldChar w:fldCharType="begin" w:fldLock="1"/>
        </w:r>
        <w:r w:rsidDel="00944402">
          <w:delInstrText xml:space="preserve"> PAGEREF _Toc101332942 \h </w:delInstrText>
        </w:r>
        <w:r w:rsidDel="00944402">
          <w:fldChar w:fldCharType="separate"/>
        </w:r>
        <w:r w:rsidDel="00944402">
          <w:delText>17</w:delText>
        </w:r>
        <w:r w:rsidDel="00944402">
          <w:fldChar w:fldCharType="end"/>
        </w:r>
      </w:del>
    </w:p>
    <w:p w14:paraId="45F9C3D3" w14:textId="6A37CF4B" w:rsidR="00DB4AA0" w:rsidDel="00944402" w:rsidRDefault="00DB4AA0">
      <w:pPr>
        <w:pStyle w:val="TOC4"/>
        <w:rPr>
          <w:del w:id="740" w:author="CATT-Ming" w:date="2022-05-24T10:58:00Z"/>
          <w:rFonts w:asciiTheme="minorHAnsi" w:eastAsiaTheme="minorEastAsia" w:hAnsiTheme="minorHAnsi" w:cstheme="minorBidi"/>
          <w:sz w:val="22"/>
          <w:szCs w:val="22"/>
        </w:rPr>
      </w:pPr>
      <w:del w:id="741" w:author="CATT-Ming" w:date="2022-05-24T10:58:00Z">
        <w:r w:rsidDel="00944402">
          <w:delText>6.</w:delText>
        </w:r>
        <w:r w:rsidDel="00944402">
          <w:rPr>
            <w:lang w:eastAsia="zh-CN"/>
          </w:rPr>
          <w:delText>1</w:delText>
        </w:r>
        <w:r w:rsidDel="00944402">
          <w:delText>.</w:delText>
        </w:r>
        <w:r w:rsidDel="00944402">
          <w:rPr>
            <w:lang w:eastAsia="zh-CN"/>
          </w:rPr>
          <w:delText>3.3</w:delText>
        </w:r>
        <w:r w:rsidDel="00944402">
          <w:rPr>
            <w:rFonts w:asciiTheme="minorHAnsi" w:eastAsiaTheme="minorEastAsia" w:hAnsiTheme="minorHAnsi" w:cstheme="minorBidi"/>
            <w:sz w:val="22"/>
            <w:szCs w:val="22"/>
          </w:rPr>
          <w:tab/>
        </w:r>
        <w:r w:rsidDel="00944402">
          <w:rPr>
            <w:lang w:eastAsia="zh-CN"/>
          </w:rPr>
          <w:delText>UE Assisted and UE Based Positioning Procedure over LCS-UP</w:delText>
        </w:r>
        <w:r w:rsidDel="00944402">
          <w:tab/>
        </w:r>
        <w:r w:rsidDel="00944402">
          <w:fldChar w:fldCharType="begin" w:fldLock="1"/>
        </w:r>
        <w:r w:rsidDel="00944402">
          <w:delInstrText xml:space="preserve"> PAGEREF _Toc101332943 \h </w:delInstrText>
        </w:r>
        <w:r w:rsidDel="00944402">
          <w:fldChar w:fldCharType="separate"/>
        </w:r>
        <w:r w:rsidDel="00944402">
          <w:delText>18</w:delText>
        </w:r>
        <w:r w:rsidDel="00944402">
          <w:fldChar w:fldCharType="end"/>
        </w:r>
      </w:del>
    </w:p>
    <w:p w14:paraId="19DA4B4C" w14:textId="7FE453D2" w:rsidR="00DB4AA0" w:rsidDel="00944402" w:rsidRDefault="00DB4AA0">
      <w:pPr>
        <w:pStyle w:val="TOC3"/>
        <w:rPr>
          <w:del w:id="742" w:author="CATT-Ming" w:date="2022-05-24T10:58:00Z"/>
          <w:rFonts w:asciiTheme="minorHAnsi" w:eastAsiaTheme="minorEastAsia" w:hAnsiTheme="minorHAnsi" w:cstheme="minorBidi"/>
          <w:sz w:val="22"/>
          <w:szCs w:val="22"/>
        </w:rPr>
      </w:pPr>
      <w:del w:id="743" w:author="CATT-Ming" w:date="2022-05-24T10:58:00Z">
        <w:r w:rsidDel="00944402">
          <w:delText>6.</w:delText>
        </w:r>
        <w:r w:rsidDel="00944402">
          <w:rPr>
            <w:lang w:eastAsia="zh-CN"/>
          </w:rPr>
          <w:delText>1</w:delText>
        </w:r>
        <w:r w:rsidDel="00944402">
          <w:delText>.4</w:delText>
        </w:r>
        <w:r w:rsidDel="00944402">
          <w:rPr>
            <w:rFonts w:asciiTheme="minorHAnsi" w:eastAsiaTheme="minorEastAsia" w:hAnsiTheme="minorHAnsi" w:cstheme="minorBidi"/>
            <w:sz w:val="22"/>
            <w:szCs w:val="22"/>
          </w:rPr>
          <w:tab/>
        </w:r>
        <w:r w:rsidDel="00944402">
          <w:delText>Impacts on services, entities, and interfaces</w:delText>
        </w:r>
        <w:r w:rsidDel="00944402">
          <w:tab/>
        </w:r>
        <w:r w:rsidDel="00944402">
          <w:fldChar w:fldCharType="begin" w:fldLock="1"/>
        </w:r>
        <w:r w:rsidDel="00944402">
          <w:delInstrText xml:space="preserve"> PAGEREF _Toc101332944 \h </w:delInstrText>
        </w:r>
        <w:r w:rsidDel="00944402">
          <w:fldChar w:fldCharType="separate"/>
        </w:r>
        <w:r w:rsidDel="00944402">
          <w:delText>19</w:delText>
        </w:r>
        <w:r w:rsidDel="00944402">
          <w:fldChar w:fldCharType="end"/>
        </w:r>
      </w:del>
    </w:p>
    <w:p w14:paraId="66876DAF" w14:textId="3E29036F" w:rsidR="00DB4AA0" w:rsidDel="00944402" w:rsidRDefault="00DB4AA0">
      <w:pPr>
        <w:pStyle w:val="TOC2"/>
        <w:rPr>
          <w:del w:id="744" w:author="CATT-Ming" w:date="2022-05-24T10:58:00Z"/>
          <w:rFonts w:asciiTheme="minorHAnsi" w:eastAsiaTheme="minorEastAsia" w:hAnsiTheme="minorHAnsi" w:cstheme="minorBidi"/>
          <w:sz w:val="22"/>
          <w:szCs w:val="22"/>
        </w:rPr>
      </w:pPr>
      <w:del w:id="745" w:author="CATT-Ming" w:date="2022-05-24T10:58:00Z">
        <w:r w:rsidDel="00944402">
          <w:delText>6.</w:delText>
        </w:r>
        <w:r w:rsidDel="00944402">
          <w:rPr>
            <w:lang w:eastAsia="zh-CN"/>
          </w:rPr>
          <w:delText>2</w:delText>
        </w:r>
        <w:r w:rsidDel="00944402">
          <w:rPr>
            <w:rFonts w:asciiTheme="minorHAnsi" w:eastAsiaTheme="minorEastAsia" w:hAnsiTheme="minorHAnsi" w:cstheme="minorBidi"/>
            <w:sz w:val="22"/>
            <w:szCs w:val="22"/>
          </w:rPr>
          <w:tab/>
        </w:r>
        <w:r w:rsidDel="00944402">
          <w:delText>Solution #</w:delText>
        </w:r>
        <w:r w:rsidDel="00944402">
          <w:rPr>
            <w:lang w:eastAsia="zh-CN"/>
          </w:rPr>
          <w:delText>2</w:delText>
        </w:r>
        <w:r w:rsidDel="00944402">
          <w:delText>: Discovery of User Plane service Cooperated with 3GPP LCS Features</w:delText>
        </w:r>
        <w:r w:rsidDel="00944402">
          <w:tab/>
        </w:r>
        <w:r w:rsidDel="00944402">
          <w:fldChar w:fldCharType="begin" w:fldLock="1"/>
        </w:r>
        <w:r w:rsidDel="00944402">
          <w:delInstrText xml:space="preserve"> PAGEREF _Toc101332945 \h </w:delInstrText>
        </w:r>
        <w:r w:rsidDel="00944402">
          <w:fldChar w:fldCharType="separate"/>
        </w:r>
        <w:r w:rsidDel="00944402">
          <w:delText>19</w:delText>
        </w:r>
        <w:r w:rsidDel="00944402">
          <w:fldChar w:fldCharType="end"/>
        </w:r>
      </w:del>
    </w:p>
    <w:p w14:paraId="7487D2EC" w14:textId="22022206" w:rsidR="00DB4AA0" w:rsidDel="00944402" w:rsidRDefault="00DB4AA0">
      <w:pPr>
        <w:pStyle w:val="TOC3"/>
        <w:rPr>
          <w:del w:id="746" w:author="CATT-Ming" w:date="2022-05-24T10:58:00Z"/>
          <w:rFonts w:asciiTheme="minorHAnsi" w:eastAsiaTheme="minorEastAsia" w:hAnsiTheme="minorHAnsi" w:cstheme="minorBidi"/>
          <w:sz w:val="22"/>
          <w:szCs w:val="22"/>
        </w:rPr>
      </w:pPr>
      <w:del w:id="747" w:author="CATT-Ming" w:date="2022-05-24T10:58:00Z">
        <w:r w:rsidDel="00944402">
          <w:rPr>
            <w:lang w:eastAsia="ko-KR"/>
          </w:rPr>
          <w:delText>6.</w:delText>
        </w:r>
        <w:r w:rsidDel="00944402">
          <w:rPr>
            <w:lang w:eastAsia="zh-CN"/>
          </w:rPr>
          <w:delText>2</w:delText>
        </w:r>
        <w:r w:rsidDel="00944402">
          <w:rPr>
            <w:lang w:eastAsia="ko-KR"/>
          </w:rPr>
          <w:delText>.1</w:delText>
        </w:r>
        <w:r w:rsidDel="00944402">
          <w:rPr>
            <w:rFonts w:asciiTheme="minorHAnsi" w:eastAsiaTheme="minorEastAsia" w:hAnsiTheme="minorHAnsi" w:cstheme="minorBidi"/>
            <w:sz w:val="22"/>
            <w:szCs w:val="22"/>
          </w:rPr>
          <w:tab/>
        </w:r>
        <w:r w:rsidDel="00944402">
          <w:rPr>
            <w:lang w:eastAsia="ko-KR"/>
          </w:rPr>
          <w:delText>Introduction</w:delText>
        </w:r>
        <w:r w:rsidDel="00944402">
          <w:tab/>
        </w:r>
        <w:r w:rsidDel="00944402">
          <w:fldChar w:fldCharType="begin" w:fldLock="1"/>
        </w:r>
        <w:r w:rsidDel="00944402">
          <w:delInstrText xml:space="preserve"> PAGEREF _Toc101332946 \h </w:delInstrText>
        </w:r>
        <w:r w:rsidDel="00944402">
          <w:fldChar w:fldCharType="separate"/>
        </w:r>
        <w:r w:rsidDel="00944402">
          <w:delText>19</w:delText>
        </w:r>
        <w:r w:rsidDel="00944402">
          <w:fldChar w:fldCharType="end"/>
        </w:r>
      </w:del>
    </w:p>
    <w:p w14:paraId="19B3ADB5" w14:textId="5266B1C2" w:rsidR="00DB4AA0" w:rsidDel="00944402" w:rsidRDefault="00DB4AA0">
      <w:pPr>
        <w:pStyle w:val="TOC3"/>
        <w:rPr>
          <w:del w:id="748" w:author="CATT-Ming" w:date="2022-05-24T10:58:00Z"/>
          <w:rFonts w:asciiTheme="minorHAnsi" w:eastAsiaTheme="minorEastAsia" w:hAnsiTheme="minorHAnsi" w:cstheme="minorBidi"/>
          <w:sz w:val="22"/>
          <w:szCs w:val="22"/>
        </w:rPr>
      </w:pPr>
      <w:del w:id="749" w:author="CATT-Ming" w:date="2022-05-24T10:58:00Z">
        <w:r w:rsidDel="00944402">
          <w:rPr>
            <w:lang w:eastAsia="ko-KR"/>
          </w:rPr>
          <w:delText>6.</w:delText>
        </w:r>
        <w:r w:rsidDel="00944402">
          <w:rPr>
            <w:lang w:eastAsia="zh-CN"/>
          </w:rPr>
          <w:delText>2</w:delText>
        </w:r>
        <w:r w:rsidDel="00944402">
          <w:rPr>
            <w:lang w:eastAsia="ko-KR"/>
          </w:rPr>
          <w:delText>.2</w:delText>
        </w:r>
        <w:r w:rsidDel="00944402">
          <w:rPr>
            <w:rFonts w:asciiTheme="minorHAnsi" w:eastAsiaTheme="minorEastAsia" w:hAnsiTheme="minorHAnsi" w:cstheme="minorBidi"/>
            <w:sz w:val="22"/>
            <w:szCs w:val="22"/>
          </w:rPr>
          <w:tab/>
        </w:r>
        <w:r w:rsidDel="00944402">
          <w:rPr>
            <w:lang w:eastAsia="ko-KR"/>
          </w:rPr>
          <w:delText>Functional Description</w:delText>
        </w:r>
        <w:r w:rsidDel="00944402">
          <w:tab/>
        </w:r>
        <w:r w:rsidDel="00944402">
          <w:fldChar w:fldCharType="begin" w:fldLock="1"/>
        </w:r>
        <w:r w:rsidDel="00944402">
          <w:delInstrText xml:space="preserve"> PAGEREF _Toc101332947 \h </w:delInstrText>
        </w:r>
        <w:r w:rsidDel="00944402">
          <w:fldChar w:fldCharType="separate"/>
        </w:r>
        <w:r w:rsidDel="00944402">
          <w:delText>19</w:delText>
        </w:r>
        <w:r w:rsidDel="00944402">
          <w:fldChar w:fldCharType="end"/>
        </w:r>
      </w:del>
    </w:p>
    <w:p w14:paraId="1D1BC9E7" w14:textId="744ABC84" w:rsidR="00DB4AA0" w:rsidDel="00944402" w:rsidRDefault="00DB4AA0">
      <w:pPr>
        <w:pStyle w:val="TOC3"/>
        <w:rPr>
          <w:del w:id="750" w:author="CATT-Ming" w:date="2022-05-24T10:58:00Z"/>
          <w:rFonts w:asciiTheme="minorHAnsi" w:eastAsiaTheme="minorEastAsia" w:hAnsiTheme="minorHAnsi" w:cstheme="minorBidi"/>
          <w:sz w:val="22"/>
          <w:szCs w:val="22"/>
        </w:rPr>
      </w:pPr>
      <w:del w:id="751" w:author="CATT-Ming" w:date="2022-05-24T10:58:00Z">
        <w:r w:rsidDel="00944402">
          <w:delText>6.</w:delText>
        </w:r>
        <w:r w:rsidDel="00944402">
          <w:rPr>
            <w:lang w:eastAsia="zh-CN"/>
          </w:rPr>
          <w:delText>2</w:delText>
        </w:r>
        <w:r w:rsidDel="00944402">
          <w:delText>.3</w:delText>
        </w:r>
        <w:r w:rsidDel="00944402">
          <w:rPr>
            <w:rFonts w:asciiTheme="minorHAnsi" w:eastAsiaTheme="minorEastAsia" w:hAnsiTheme="minorHAnsi" w:cstheme="minorBidi"/>
            <w:sz w:val="22"/>
            <w:szCs w:val="22"/>
          </w:rPr>
          <w:tab/>
        </w:r>
        <w:r w:rsidDel="00944402">
          <w:delText>Procedures</w:delText>
        </w:r>
        <w:r w:rsidDel="00944402">
          <w:tab/>
        </w:r>
        <w:r w:rsidDel="00944402">
          <w:fldChar w:fldCharType="begin" w:fldLock="1"/>
        </w:r>
        <w:r w:rsidDel="00944402">
          <w:delInstrText xml:space="preserve"> PAGEREF _Toc101332948 \h </w:delInstrText>
        </w:r>
        <w:r w:rsidDel="00944402">
          <w:fldChar w:fldCharType="separate"/>
        </w:r>
        <w:r w:rsidDel="00944402">
          <w:delText>23</w:delText>
        </w:r>
        <w:r w:rsidDel="00944402">
          <w:fldChar w:fldCharType="end"/>
        </w:r>
      </w:del>
    </w:p>
    <w:p w14:paraId="4E1D71E4" w14:textId="39A9D629" w:rsidR="00DB4AA0" w:rsidDel="00944402" w:rsidRDefault="00DB4AA0">
      <w:pPr>
        <w:pStyle w:val="TOC4"/>
        <w:rPr>
          <w:del w:id="752" w:author="CATT-Ming" w:date="2022-05-24T10:58:00Z"/>
          <w:rFonts w:asciiTheme="minorHAnsi" w:eastAsiaTheme="minorEastAsia" w:hAnsiTheme="minorHAnsi" w:cstheme="minorBidi"/>
          <w:sz w:val="22"/>
          <w:szCs w:val="22"/>
        </w:rPr>
      </w:pPr>
      <w:del w:id="753" w:author="CATT-Ming" w:date="2022-05-24T10:58:00Z">
        <w:r w:rsidDel="00944402">
          <w:delText>6.</w:delText>
        </w:r>
        <w:r w:rsidDel="00944402">
          <w:rPr>
            <w:lang w:eastAsia="zh-CN"/>
          </w:rPr>
          <w:delText>2</w:delText>
        </w:r>
        <w:r w:rsidDel="00944402">
          <w:delText>.3.1</w:delText>
        </w:r>
        <w:r w:rsidDel="00944402">
          <w:rPr>
            <w:rFonts w:asciiTheme="minorHAnsi" w:eastAsiaTheme="minorEastAsia" w:hAnsiTheme="minorHAnsi" w:cstheme="minorBidi"/>
            <w:sz w:val="22"/>
            <w:szCs w:val="22"/>
          </w:rPr>
          <w:tab/>
        </w:r>
        <w:r w:rsidDel="00944402">
          <w:delText>LMF Offload traffic to Cooperated LCUP</w:delText>
        </w:r>
        <w:r w:rsidDel="00944402">
          <w:tab/>
        </w:r>
        <w:r w:rsidDel="00944402">
          <w:fldChar w:fldCharType="begin" w:fldLock="1"/>
        </w:r>
        <w:r w:rsidDel="00944402">
          <w:delInstrText xml:space="preserve"> PAGEREF _Toc101332949 \h </w:delInstrText>
        </w:r>
        <w:r w:rsidDel="00944402">
          <w:fldChar w:fldCharType="separate"/>
        </w:r>
        <w:r w:rsidDel="00944402">
          <w:delText>23</w:delText>
        </w:r>
        <w:r w:rsidDel="00944402">
          <w:fldChar w:fldCharType="end"/>
        </w:r>
      </w:del>
    </w:p>
    <w:p w14:paraId="5AA722E6" w14:textId="5752C1C4" w:rsidR="00DB4AA0" w:rsidDel="00944402" w:rsidRDefault="00DB4AA0">
      <w:pPr>
        <w:pStyle w:val="TOC4"/>
        <w:rPr>
          <w:del w:id="754" w:author="CATT-Ming" w:date="2022-05-24T10:58:00Z"/>
          <w:rFonts w:asciiTheme="minorHAnsi" w:eastAsiaTheme="minorEastAsia" w:hAnsiTheme="minorHAnsi" w:cstheme="minorBidi"/>
          <w:sz w:val="22"/>
          <w:szCs w:val="22"/>
        </w:rPr>
      </w:pPr>
      <w:del w:id="755" w:author="CATT-Ming" w:date="2022-05-24T10:58:00Z">
        <w:r w:rsidDel="00944402">
          <w:delText>6.</w:delText>
        </w:r>
        <w:r w:rsidDel="00944402">
          <w:rPr>
            <w:lang w:eastAsia="zh-CN"/>
          </w:rPr>
          <w:delText>2</w:delText>
        </w:r>
        <w:r w:rsidDel="00944402">
          <w:delText>.3.2</w:delText>
        </w:r>
        <w:r w:rsidDel="00944402">
          <w:rPr>
            <w:rFonts w:asciiTheme="minorHAnsi" w:eastAsiaTheme="minorEastAsia" w:hAnsiTheme="minorHAnsi" w:cstheme="minorBidi"/>
            <w:sz w:val="22"/>
            <w:szCs w:val="22"/>
          </w:rPr>
          <w:tab/>
        </w:r>
        <w:r w:rsidDel="00944402">
          <w:delText>LMF Activates UE with UP Connection to LCUP</w:delText>
        </w:r>
        <w:r w:rsidDel="00944402">
          <w:tab/>
        </w:r>
        <w:r w:rsidDel="00944402">
          <w:fldChar w:fldCharType="begin" w:fldLock="1"/>
        </w:r>
        <w:r w:rsidDel="00944402">
          <w:delInstrText xml:space="preserve"> PAGEREF _Toc101332950 \h </w:delInstrText>
        </w:r>
        <w:r w:rsidDel="00944402">
          <w:fldChar w:fldCharType="separate"/>
        </w:r>
        <w:r w:rsidDel="00944402">
          <w:delText>24</w:delText>
        </w:r>
        <w:r w:rsidDel="00944402">
          <w:fldChar w:fldCharType="end"/>
        </w:r>
      </w:del>
    </w:p>
    <w:p w14:paraId="58F2C10C" w14:textId="769BD8B1" w:rsidR="00DB4AA0" w:rsidDel="00944402" w:rsidRDefault="00DB4AA0">
      <w:pPr>
        <w:pStyle w:val="TOC3"/>
        <w:rPr>
          <w:del w:id="756" w:author="CATT-Ming" w:date="2022-05-24T10:58:00Z"/>
          <w:rFonts w:asciiTheme="minorHAnsi" w:eastAsiaTheme="minorEastAsia" w:hAnsiTheme="minorHAnsi" w:cstheme="minorBidi"/>
          <w:sz w:val="22"/>
          <w:szCs w:val="22"/>
        </w:rPr>
      </w:pPr>
      <w:del w:id="757" w:author="CATT-Ming" w:date="2022-05-24T10:58:00Z">
        <w:r w:rsidDel="00944402">
          <w:delText>6.</w:delText>
        </w:r>
        <w:r w:rsidDel="00944402">
          <w:rPr>
            <w:lang w:eastAsia="zh-CN"/>
          </w:rPr>
          <w:delText>2</w:delText>
        </w:r>
        <w:r w:rsidDel="00944402">
          <w:delText>.4</w:delText>
        </w:r>
        <w:r w:rsidDel="00944402">
          <w:rPr>
            <w:rFonts w:asciiTheme="minorHAnsi" w:eastAsiaTheme="minorEastAsia" w:hAnsiTheme="minorHAnsi" w:cstheme="minorBidi"/>
            <w:sz w:val="22"/>
            <w:szCs w:val="22"/>
          </w:rPr>
          <w:tab/>
        </w:r>
        <w:r w:rsidDel="00944402">
          <w:delText>Impacts on services, entities, and interfaces</w:delText>
        </w:r>
        <w:r w:rsidDel="00944402">
          <w:tab/>
        </w:r>
        <w:r w:rsidDel="00944402">
          <w:fldChar w:fldCharType="begin" w:fldLock="1"/>
        </w:r>
        <w:r w:rsidDel="00944402">
          <w:delInstrText xml:space="preserve"> PAGEREF _Toc101332951 \h </w:delInstrText>
        </w:r>
        <w:r w:rsidDel="00944402">
          <w:fldChar w:fldCharType="separate"/>
        </w:r>
        <w:r w:rsidDel="00944402">
          <w:delText>25</w:delText>
        </w:r>
        <w:r w:rsidDel="00944402">
          <w:fldChar w:fldCharType="end"/>
        </w:r>
      </w:del>
    </w:p>
    <w:p w14:paraId="73E4CDFC" w14:textId="5FB38F9A" w:rsidR="00DB4AA0" w:rsidDel="00944402" w:rsidRDefault="00DB4AA0">
      <w:pPr>
        <w:pStyle w:val="TOC2"/>
        <w:rPr>
          <w:del w:id="758" w:author="CATT-Ming" w:date="2022-05-24T10:58:00Z"/>
          <w:rFonts w:asciiTheme="minorHAnsi" w:eastAsiaTheme="minorEastAsia" w:hAnsiTheme="minorHAnsi" w:cstheme="minorBidi"/>
          <w:sz w:val="22"/>
          <w:szCs w:val="22"/>
        </w:rPr>
      </w:pPr>
      <w:del w:id="759" w:author="CATT-Ming" w:date="2022-05-24T10:58:00Z">
        <w:r w:rsidDel="00944402">
          <w:delText>6.</w:delText>
        </w:r>
        <w:r w:rsidDel="00944402">
          <w:rPr>
            <w:lang w:eastAsia="zh-CN"/>
          </w:rPr>
          <w:delText>3</w:delText>
        </w:r>
        <w:r w:rsidDel="00944402">
          <w:rPr>
            <w:rFonts w:asciiTheme="minorHAnsi" w:eastAsiaTheme="minorEastAsia" w:hAnsiTheme="minorHAnsi" w:cstheme="minorBidi"/>
            <w:sz w:val="22"/>
            <w:szCs w:val="22"/>
          </w:rPr>
          <w:tab/>
        </w:r>
        <w:r w:rsidDel="00944402">
          <w:delText>Solution #</w:delText>
        </w:r>
        <w:r w:rsidDel="00944402">
          <w:rPr>
            <w:lang w:eastAsia="zh-CN"/>
          </w:rPr>
          <w:delText>3</w:delText>
        </w:r>
        <w:r w:rsidDel="00944402">
          <w:delText>: User plane location capability transfer and positioning via user plane</w:delText>
        </w:r>
        <w:r w:rsidDel="00944402">
          <w:tab/>
        </w:r>
        <w:r w:rsidDel="00944402">
          <w:fldChar w:fldCharType="begin" w:fldLock="1"/>
        </w:r>
        <w:r w:rsidDel="00944402">
          <w:delInstrText xml:space="preserve"> PAGEREF _Toc101332952 \h </w:delInstrText>
        </w:r>
        <w:r w:rsidDel="00944402">
          <w:fldChar w:fldCharType="separate"/>
        </w:r>
        <w:r w:rsidDel="00944402">
          <w:delText>25</w:delText>
        </w:r>
        <w:r w:rsidDel="00944402">
          <w:fldChar w:fldCharType="end"/>
        </w:r>
      </w:del>
    </w:p>
    <w:p w14:paraId="2BBF3A94" w14:textId="1C45632C" w:rsidR="00DB4AA0" w:rsidDel="00944402" w:rsidRDefault="00DB4AA0">
      <w:pPr>
        <w:pStyle w:val="TOC3"/>
        <w:rPr>
          <w:del w:id="760" w:author="CATT-Ming" w:date="2022-05-24T10:58:00Z"/>
          <w:rFonts w:asciiTheme="minorHAnsi" w:eastAsiaTheme="minorEastAsia" w:hAnsiTheme="minorHAnsi" w:cstheme="minorBidi"/>
          <w:sz w:val="22"/>
          <w:szCs w:val="22"/>
        </w:rPr>
      </w:pPr>
      <w:del w:id="761" w:author="CATT-Ming" w:date="2022-05-24T10:58:00Z">
        <w:r w:rsidDel="00944402">
          <w:rPr>
            <w:lang w:eastAsia="ko-KR"/>
          </w:rPr>
          <w:delText>6.</w:delText>
        </w:r>
        <w:r w:rsidDel="00944402">
          <w:rPr>
            <w:lang w:eastAsia="zh-CN"/>
          </w:rPr>
          <w:delText>3</w:delText>
        </w:r>
        <w:r w:rsidDel="00944402">
          <w:rPr>
            <w:lang w:eastAsia="ko-KR"/>
          </w:rPr>
          <w:delText>.1</w:delText>
        </w:r>
        <w:r w:rsidDel="00944402">
          <w:rPr>
            <w:rFonts w:asciiTheme="minorHAnsi" w:eastAsiaTheme="minorEastAsia" w:hAnsiTheme="minorHAnsi" w:cstheme="minorBidi"/>
            <w:sz w:val="22"/>
            <w:szCs w:val="22"/>
          </w:rPr>
          <w:tab/>
        </w:r>
        <w:r w:rsidDel="00944402">
          <w:rPr>
            <w:lang w:eastAsia="ko-KR"/>
          </w:rPr>
          <w:delText>Introduction</w:delText>
        </w:r>
        <w:r w:rsidDel="00944402">
          <w:tab/>
        </w:r>
        <w:r w:rsidDel="00944402">
          <w:fldChar w:fldCharType="begin" w:fldLock="1"/>
        </w:r>
        <w:r w:rsidDel="00944402">
          <w:delInstrText xml:space="preserve"> PAGEREF _Toc101332953 \h </w:delInstrText>
        </w:r>
        <w:r w:rsidDel="00944402">
          <w:fldChar w:fldCharType="separate"/>
        </w:r>
        <w:r w:rsidDel="00944402">
          <w:delText>25</w:delText>
        </w:r>
        <w:r w:rsidDel="00944402">
          <w:fldChar w:fldCharType="end"/>
        </w:r>
      </w:del>
    </w:p>
    <w:p w14:paraId="62370752" w14:textId="78DE8114" w:rsidR="00DB4AA0" w:rsidDel="00944402" w:rsidRDefault="00DB4AA0">
      <w:pPr>
        <w:pStyle w:val="TOC3"/>
        <w:rPr>
          <w:del w:id="762" w:author="CATT-Ming" w:date="2022-05-24T10:58:00Z"/>
          <w:rFonts w:asciiTheme="minorHAnsi" w:eastAsiaTheme="minorEastAsia" w:hAnsiTheme="minorHAnsi" w:cstheme="minorBidi"/>
          <w:sz w:val="22"/>
          <w:szCs w:val="22"/>
        </w:rPr>
      </w:pPr>
      <w:del w:id="763" w:author="CATT-Ming" w:date="2022-05-24T10:58:00Z">
        <w:r w:rsidDel="00944402">
          <w:rPr>
            <w:lang w:eastAsia="ko-KR"/>
          </w:rPr>
          <w:delText>6.</w:delText>
        </w:r>
        <w:r w:rsidDel="00944402">
          <w:rPr>
            <w:lang w:eastAsia="zh-CN"/>
          </w:rPr>
          <w:delText>3</w:delText>
        </w:r>
        <w:r w:rsidDel="00944402">
          <w:rPr>
            <w:lang w:eastAsia="ko-KR"/>
          </w:rPr>
          <w:delText>.2</w:delText>
        </w:r>
        <w:r w:rsidDel="00944402">
          <w:rPr>
            <w:rFonts w:asciiTheme="minorHAnsi" w:eastAsiaTheme="minorEastAsia" w:hAnsiTheme="minorHAnsi" w:cstheme="minorBidi"/>
            <w:sz w:val="22"/>
            <w:szCs w:val="22"/>
          </w:rPr>
          <w:tab/>
        </w:r>
        <w:r w:rsidDel="00944402">
          <w:rPr>
            <w:lang w:eastAsia="ko-KR"/>
          </w:rPr>
          <w:delText>Functional Description</w:delText>
        </w:r>
        <w:r w:rsidDel="00944402">
          <w:tab/>
        </w:r>
        <w:r w:rsidDel="00944402">
          <w:fldChar w:fldCharType="begin" w:fldLock="1"/>
        </w:r>
        <w:r w:rsidDel="00944402">
          <w:delInstrText xml:space="preserve"> PAGEREF _Toc101332954 \h </w:delInstrText>
        </w:r>
        <w:r w:rsidDel="00944402">
          <w:fldChar w:fldCharType="separate"/>
        </w:r>
        <w:r w:rsidDel="00944402">
          <w:delText>26</w:delText>
        </w:r>
        <w:r w:rsidDel="00944402">
          <w:fldChar w:fldCharType="end"/>
        </w:r>
      </w:del>
    </w:p>
    <w:p w14:paraId="7420C088" w14:textId="29BC8DBA" w:rsidR="00DB4AA0" w:rsidDel="00944402" w:rsidRDefault="00DB4AA0">
      <w:pPr>
        <w:pStyle w:val="TOC3"/>
        <w:rPr>
          <w:del w:id="764" w:author="CATT-Ming" w:date="2022-05-24T10:58:00Z"/>
          <w:rFonts w:asciiTheme="minorHAnsi" w:eastAsiaTheme="minorEastAsia" w:hAnsiTheme="minorHAnsi" w:cstheme="minorBidi"/>
          <w:sz w:val="22"/>
          <w:szCs w:val="22"/>
        </w:rPr>
      </w:pPr>
      <w:del w:id="765" w:author="CATT-Ming" w:date="2022-05-24T10:58:00Z">
        <w:r w:rsidDel="00944402">
          <w:delText>6.</w:delText>
        </w:r>
        <w:r w:rsidDel="00944402">
          <w:rPr>
            <w:lang w:eastAsia="zh-CN"/>
          </w:rPr>
          <w:delText>3</w:delText>
        </w:r>
        <w:r w:rsidDel="00944402">
          <w:delText>.3</w:delText>
        </w:r>
        <w:r w:rsidDel="00944402">
          <w:rPr>
            <w:rFonts w:asciiTheme="minorHAnsi" w:eastAsiaTheme="minorEastAsia" w:hAnsiTheme="minorHAnsi" w:cstheme="minorBidi"/>
            <w:sz w:val="22"/>
            <w:szCs w:val="22"/>
          </w:rPr>
          <w:tab/>
        </w:r>
        <w:r w:rsidDel="00944402">
          <w:delText>Procedures</w:delText>
        </w:r>
        <w:r w:rsidDel="00944402">
          <w:tab/>
        </w:r>
        <w:r w:rsidDel="00944402">
          <w:fldChar w:fldCharType="begin" w:fldLock="1"/>
        </w:r>
        <w:r w:rsidDel="00944402">
          <w:delInstrText xml:space="preserve"> PAGEREF _Toc101332955 \h </w:delInstrText>
        </w:r>
        <w:r w:rsidDel="00944402">
          <w:fldChar w:fldCharType="separate"/>
        </w:r>
        <w:r w:rsidDel="00944402">
          <w:delText>26</w:delText>
        </w:r>
        <w:r w:rsidDel="00944402">
          <w:fldChar w:fldCharType="end"/>
        </w:r>
      </w:del>
    </w:p>
    <w:p w14:paraId="27872941" w14:textId="4A229654" w:rsidR="00DB4AA0" w:rsidDel="00944402" w:rsidRDefault="00DB4AA0">
      <w:pPr>
        <w:pStyle w:val="TOC4"/>
        <w:rPr>
          <w:del w:id="766" w:author="CATT-Ming" w:date="2022-05-24T10:58:00Z"/>
          <w:rFonts w:asciiTheme="minorHAnsi" w:eastAsiaTheme="minorEastAsia" w:hAnsiTheme="minorHAnsi" w:cstheme="minorBidi"/>
          <w:sz w:val="22"/>
          <w:szCs w:val="22"/>
        </w:rPr>
      </w:pPr>
      <w:del w:id="767" w:author="CATT-Ming" w:date="2022-05-24T10:58:00Z">
        <w:r w:rsidDel="00944402">
          <w:delText>6.3.3.1</w:delText>
        </w:r>
        <w:r w:rsidDel="00944402">
          <w:rPr>
            <w:rFonts w:asciiTheme="minorHAnsi" w:eastAsiaTheme="minorEastAsia" w:hAnsiTheme="minorHAnsi" w:cstheme="minorBidi"/>
            <w:sz w:val="22"/>
            <w:szCs w:val="22"/>
          </w:rPr>
          <w:tab/>
        </w:r>
        <w:r w:rsidDel="00944402">
          <w:delText>User plane location capability transfer</w:delText>
        </w:r>
        <w:r w:rsidDel="00944402">
          <w:tab/>
        </w:r>
        <w:r w:rsidDel="00944402">
          <w:fldChar w:fldCharType="begin" w:fldLock="1"/>
        </w:r>
        <w:r w:rsidDel="00944402">
          <w:delInstrText xml:space="preserve"> PAGEREF _Toc101332956 \h </w:delInstrText>
        </w:r>
        <w:r w:rsidDel="00944402">
          <w:fldChar w:fldCharType="separate"/>
        </w:r>
        <w:r w:rsidDel="00944402">
          <w:delText>26</w:delText>
        </w:r>
        <w:r w:rsidDel="00944402">
          <w:fldChar w:fldCharType="end"/>
        </w:r>
      </w:del>
    </w:p>
    <w:p w14:paraId="0746623B" w14:textId="112BD436" w:rsidR="00DB4AA0" w:rsidDel="00944402" w:rsidRDefault="00DB4AA0">
      <w:pPr>
        <w:pStyle w:val="TOC4"/>
        <w:rPr>
          <w:del w:id="768" w:author="CATT-Ming" w:date="2022-05-24T10:58:00Z"/>
          <w:rFonts w:asciiTheme="minorHAnsi" w:eastAsiaTheme="minorEastAsia" w:hAnsiTheme="minorHAnsi" w:cstheme="minorBidi"/>
          <w:sz w:val="22"/>
          <w:szCs w:val="22"/>
        </w:rPr>
      </w:pPr>
      <w:del w:id="769" w:author="CATT-Ming" w:date="2022-05-24T10:58:00Z">
        <w:r w:rsidDel="00944402">
          <w:delText>6.3.3.2</w:delText>
        </w:r>
        <w:r w:rsidDel="00944402">
          <w:rPr>
            <w:rFonts w:asciiTheme="minorHAnsi" w:eastAsiaTheme="minorEastAsia" w:hAnsiTheme="minorHAnsi" w:cstheme="minorBidi"/>
            <w:sz w:val="22"/>
            <w:szCs w:val="22"/>
          </w:rPr>
          <w:tab/>
        </w:r>
        <w:r w:rsidDel="00944402">
          <w:delText>5GC-MT-LR Procedure via user plane</w:delText>
        </w:r>
        <w:r w:rsidDel="00944402">
          <w:tab/>
        </w:r>
        <w:r w:rsidDel="00944402">
          <w:fldChar w:fldCharType="begin" w:fldLock="1"/>
        </w:r>
        <w:r w:rsidDel="00944402">
          <w:delInstrText xml:space="preserve"> PAGEREF _Toc101332957 \h </w:delInstrText>
        </w:r>
        <w:r w:rsidDel="00944402">
          <w:fldChar w:fldCharType="separate"/>
        </w:r>
        <w:r w:rsidDel="00944402">
          <w:delText>27</w:delText>
        </w:r>
        <w:r w:rsidDel="00944402">
          <w:fldChar w:fldCharType="end"/>
        </w:r>
      </w:del>
    </w:p>
    <w:p w14:paraId="32332D14" w14:textId="57EB5DA3" w:rsidR="00DB4AA0" w:rsidDel="00944402" w:rsidRDefault="00DB4AA0">
      <w:pPr>
        <w:pStyle w:val="TOC4"/>
        <w:rPr>
          <w:del w:id="770" w:author="CATT-Ming" w:date="2022-05-24T10:58:00Z"/>
          <w:rFonts w:asciiTheme="minorHAnsi" w:eastAsiaTheme="minorEastAsia" w:hAnsiTheme="minorHAnsi" w:cstheme="minorBidi"/>
          <w:sz w:val="22"/>
          <w:szCs w:val="22"/>
        </w:rPr>
      </w:pPr>
      <w:del w:id="771" w:author="CATT-Ming" w:date="2022-05-24T10:58:00Z">
        <w:r w:rsidDel="00944402">
          <w:delText>6.3.3.2</w:delText>
        </w:r>
        <w:r w:rsidDel="00944402">
          <w:rPr>
            <w:rFonts w:asciiTheme="minorHAnsi" w:eastAsiaTheme="minorEastAsia" w:hAnsiTheme="minorHAnsi" w:cstheme="minorBidi"/>
            <w:sz w:val="22"/>
            <w:szCs w:val="22"/>
          </w:rPr>
          <w:tab/>
        </w:r>
        <w:r w:rsidDel="00944402">
          <w:delText>5GC-MO-LR Procedure via user plane</w:delText>
        </w:r>
        <w:r w:rsidDel="00944402">
          <w:tab/>
        </w:r>
        <w:r w:rsidDel="00944402">
          <w:fldChar w:fldCharType="begin" w:fldLock="1"/>
        </w:r>
        <w:r w:rsidDel="00944402">
          <w:delInstrText xml:space="preserve"> PAGEREF _Toc101332958 \h </w:delInstrText>
        </w:r>
        <w:r w:rsidDel="00944402">
          <w:fldChar w:fldCharType="separate"/>
        </w:r>
        <w:r w:rsidDel="00944402">
          <w:delText>28</w:delText>
        </w:r>
        <w:r w:rsidDel="00944402">
          <w:fldChar w:fldCharType="end"/>
        </w:r>
      </w:del>
    </w:p>
    <w:p w14:paraId="70552238" w14:textId="3D918C61" w:rsidR="00DB4AA0" w:rsidDel="00944402" w:rsidRDefault="00DB4AA0">
      <w:pPr>
        <w:pStyle w:val="TOC3"/>
        <w:rPr>
          <w:del w:id="772" w:author="CATT-Ming" w:date="2022-05-24T10:58:00Z"/>
          <w:rFonts w:asciiTheme="minorHAnsi" w:eastAsiaTheme="minorEastAsia" w:hAnsiTheme="minorHAnsi" w:cstheme="minorBidi"/>
          <w:sz w:val="22"/>
          <w:szCs w:val="22"/>
        </w:rPr>
      </w:pPr>
      <w:del w:id="773" w:author="CATT-Ming" w:date="2022-05-24T10:58:00Z">
        <w:r w:rsidDel="00944402">
          <w:delText>6.</w:delText>
        </w:r>
        <w:r w:rsidDel="00944402">
          <w:rPr>
            <w:lang w:eastAsia="zh-CN"/>
          </w:rPr>
          <w:delText>3</w:delText>
        </w:r>
        <w:r w:rsidDel="00944402">
          <w:delText>.4</w:delText>
        </w:r>
        <w:r w:rsidDel="00944402">
          <w:rPr>
            <w:rFonts w:asciiTheme="minorHAnsi" w:eastAsiaTheme="minorEastAsia" w:hAnsiTheme="minorHAnsi" w:cstheme="minorBidi"/>
            <w:sz w:val="22"/>
            <w:szCs w:val="22"/>
          </w:rPr>
          <w:tab/>
        </w:r>
        <w:r w:rsidDel="00944402">
          <w:delText>Impacts on services, entities, and interfaces</w:delText>
        </w:r>
        <w:r w:rsidDel="00944402">
          <w:tab/>
        </w:r>
        <w:r w:rsidDel="00944402">
          <w:fldChar w:fldCharType="begin" w:fldLock="1"/>
        </w:r>
        <w:r w:rsidDel="00944402">
          <w:delInstrText xml:space="preserve"> PAGEREF _Toc101332959 \h </w:delInstrText>
        </w:r>
        <w:r w:rsidDel="00944402">
          <w:fldChar w:fldCharType="separate"/>
        </w:r>
        <w:r w:rsidDel="00944402">
          <w:delText>28</w:delText>
        </w:r>
        <w:r w:rsidDel="00944402">
          <w:fldChar w:fldCharType="end"/>
        </w:r>
      </w:del>
    </w:p>
    <w:p w14:paraId="0D0EA2E7" w14:textId="25D17B82" w:rsidR="00DB4AA0" w:rsidDel="00944402" w:rsidRDefault="00DB4AA0">
      <w:pPr>
        <w:pStyle w:val="TOC2"/>
        <w:rPr>
          <w:del w:id="774" w:author="CATT-Ming" w:date="2022-05-24T10:58:00Z"/>
          <w:rFonts w:asciiTheme="minorHAnsi" w:eastAsiaTheme="minorEastAsia" w:hAnsiTheme="minorHAnsi" w:cstheme="minorBidi"/>
          <w:sz w:val="22"/>
          <w:szCs w:val="22"/>
        </w:rPr>
      </w:pPr>
      <w:del w:id="775" w:author="CATT-Ming" w:date="2022-05-24T10:58:00Z">
        <w:r w:rsidDel="00944402">
          <w:rPr>
            <w:lang w:eastAsia="zh-CN"/>
          </w:rPr>
          <w:delText>6.4</w:delText>
        </w:r>
        <w:r w:rsidDel="00944402">
          <w:rPr>
            <w:rFonts w:asciiTheme="minorHAnsi" w:eastAsiaTheme="minorEastAsia" w:hAnsiTheme="minorHAnsi" w:cstheme="minorBidi"/>
            <w:sz w:val="22"/>
            <w:szCs w:val="22"/>
          </w:rPr>
          <w:tab/>
        </w:r>
        <w:r w:rsidDel="00944402">
          <w:delText>Solution</w:delText>
        </w:r>
        <w:r w:rsidDel="00944402">
          <w:rPr>
            <w:lang w:eastAsia="zh-CN"/>
          </w:rPr>
          <w:delText xml:space="preserve"> #4</w:delText>
        </w:r>
        <w:r w:rsidDel="00944402">
          <w:delText>: Direct communication between LMF and RAN node</w:delText>
        </w:r>
        <w:r w:rsidDel="00944402">
          <w:tab/>
        </w:r>
        <w:r w:rsidDel="00944402">
          <w:fldChar w:fldCharType="begin" w:fldLock="1"/>
        </w:r>
        <w:r w:rsidDel="00944402">
          <w:delInstrText xml:space="preserve"> PAGEREF _Toc101332960 \h </w:delInstrText>
        </w:r>
        <w:r w:rsidDel="00944402">
          <w:fldChar w:fldCharType="separate"/>
        </w:r>
        <w:r w:rsidDel="00944402">
          <w:delText>29</w:delText>
        </w:r>
        <w:r w:rsidDel="00944402">
          <w:fldChar w:fldCharType="end"/>
        </w:r>
      </w:del>
    </w:p>
    <w:p w14:paraId="058C2268" w14:textId="01EC941B" w:rsidR="00DB4AA0" w:rsidDel="00944402" w:rsidRDefault="00DB4AA0">
      <w:pPr>
        <w:pStyle w:val="TOC3"/>
        <w:rPr>
          <w:del w:id="776" w:author="CATT-Ming" w:date="2022-05-24T10:58:00Z"/>
          <w:rFonts w:asciiTheme="minorHAnsi" w:eastAsiaTheme="minorEastAsia" w:hAnsiTheme="minorHAnsi" w:cstheme="minorBidi"/>
          <w:sz w:val="22"/>
          <w:szCs w:val="22"/>
        </w:rPr>
      </w:pPr>
      <w:del w:id="777" w:author="CATT-Ming" w:date="2022-05-24T10:58:00Z">
        <w:r w:rsidDel="00944402">
          <w:rPr>
            <w:lang w:eastAsia="ko-KR"/>
          </w:rPr>
          <w:delText>6.</w:delText>
        </w:r>
        <w:r w:rsidDel="00944402">
          <w:rPr>
            <w:lang w:eastAsia="zh-CN"/>
          </w:rPr>
          <w:delText>4</w:delText>
        </w:r>
        <w:r w:rsidDel="00944402">
          <w:rPr>
            <w:lang w:eastAsia="ko-KR"/>
          </w:rPr>
          <w:delText>.1</w:delText>
        </w:r>
        <w:r w:rsidDel="00944402">
          <w:rPr>
            <w:rFonts w:asciiTheme="minorHAnsi" w:eastAsiaTheme="minorEastAsia" w:hAnsiTheme="minorHAnsi" w:cstheme="minorBidi"/>
            <w:sz w:val="22"/>
            <w:szCs w:val="22"/>
          </w:rPr>
          <w:tab/>
        </w:r>
        <w:r w:rsidDel="00944402">
          <w:rPr>
            <w:lang w:eastAsia="ko-KR"/>
          </w:rPr>
          <w:delText>Introduction</w:delText>
        </w:r>
        <w:r w:rsidDel="00944402">
          <w:tab/>
        </w:r>
        <w:r w:rsidDel="00944402">
          <w:fldChar w:fldCharType="begin" w:fldLock="1"/>
        </w:r>
        <w:r w:rsidDel="00944402">
          <w:delInstrText xml:space="preserve"> PAGEREF _Toc101332961 \h </w:delInstrText>
        </w:r>
        <w:r w:rsidDel="00944402">
          <w:fldChar w:fldCharType="separate"/>
        </w:r>
        <w:r w:rsidDel="00944402">
          <w:delText>29</w:delText>
        </w:r>
        <w:r w:rsidDel="00944402">
          <w:fldChar w:fldCharType="end"/>
        </w:r>
      </w:del>
    </w:p>
    <w:p w14:paraId="6C10A2E1" w14:textId="2A22511C" w:rsidR="00DB4AA0" w:rsidDel="00944402" w:rsidRDefault="00DB4AA0">
      <w:pPr>
        <w:pStyle w:val="TOC3"/>
        <w:rPr>
          <w:del w:id="778" w:author="CATT-Ming" w:date="2022-05-24T10:58:00Z"/>
          <w:rFonts w:asciiTheme="minorHAnsi" w:eastAsiaTheme="minorEastAsia" w:hAnsiTheme="minorHAnsi" w:cstheme="minorBidi"/>
          <w:sz w:val="22"/>
          <w:szCs w:val="22"/>
        </w:rPr>
      </w:pPr>
      <w:del w:id="779" w:author="CATT-Ming" w:date="2022-05-24T10:58:00Z">
        <w:r w:rsidDel="00944402">
          <w:rPr>
            <w:lang w:eastAsia="ko-KR"/>
          </w:rPr>
          <w:delText>6.</w:delText>
        </w:r>
        <w:r w:rsidDel="00944402">
          <w:rPr>
            <w:lang w:eastAsia="zh-CN"/>
          </w:rPr>
          <w:delText>4</w:delText>
        </w:r>
        <w:r w:rsidDel="00944402">
          <w:rPr>
            <w:lang w:eastAsia="ko-KR"/>
          </w:rPr>
          <w:delText>.2</w:delText>
        </w:r>
        <w:r w:rsidDel="00944402">
          <w:rPr>
            <w:rFonts w:asciiTheme="minorHAnsi" w:eastAsiaTheme="minorEastAsia" w:hAnsiTheme="minorHAnsi" w:cstheme="minorBidi"/>
            <w:sz w:val="22"/>
            <w:szCs w:val="22"/>
          </w:rPr>
          <w:tab/>
        </w:r>
        <w:r w:rsidDel="00944402">
          <w:rPr>
            <w:lang w:eastAsia="ko-KR"/>
          </w:rPr>
          <w:delText>Functional Description</w:delText>
        </w:r>
        <w:r w:rsidDel="00944402">
          <w:tab/>
        </w:r>
        <w:r w:rsidDel="00944402">
          <w:fldChar w:fldCharType="begin" w:fldLock="1"/>
        </w:r>
        <w:r w:rsidDel="00944402">
          <w:delInstrText xml:space="preserve"> PAGEREF _Toc101332962 \h </w:delInstrText>
        </w:r>
        <w:r w:rsidDel="00944402">
          <w:fldChar w:fldCharType="separate"/>
        </w:r>
        <w:r w:rsidDel="00944402">
          <w:delText>29</w:delText>
        </w:r>
        <w:r w:rsidDel="00944402">
          <w:fldChar w:fldCharType="end"/>
        </w:r>
      </w:del>
    </w:p>
    <w:p w14:paraId="55458D4B" w14:textId="1EF630EB" w:rsidR="00DB4AA0" w:rsidDel="00944402" w:rsidRDefault="00DB4AA0">
      <w:pPr>
        <w:pStyle w:val="TOC3"/>
        <w:rPr>
          <w:del w:id="780" w:author="CATT-Ming" w:date="2022-05-24T10:58:00Z"/>
          <w:rFonts w:asciiTheme="minorHAnsi" w:eastAsiaTheme="minorEastAsia" w:hAnsiTheme="minorHAnsi" w:cstheme="minorBidi"/>
          <w:sz w:val="22"/>
          <w:szCs w:val="22"/>
        </w:rPr>
      </w:pPr>
      <w:del w:id="781" w:author="CATT-Ming" w:date="2022-05-24T10:58:00Z">
        <w:r w:rsidDel="00944402">
          <w:delText>6.</w:delText>
        </w:r>
        <w:r w:rsidDel="00944402">
          <w:rPr>
            <w:lang w:eastAsia="zh-CN"/>
          </w:rPr>
          <w:delText>4</w:delText>
        </w:r>
        <w:r w:rsidDel="00944402">
          <w:delText>.3</w:delText>
        </w:r>
        <w:r w:rsidDel="00944402">
          <w:rPr>
            <w:rFonts w:asciiTheme="minorHAnsi" w:eastAsiaTheme="minorEastAsia" w:hAnsiTheme="minorHAnsi" w:cstheme="minorBidi"/>
            <w:sz w:val="22"/>
            <w:szCs w:val="22"/>
          </w:rPr>
          <w:tab/>
        </w:r>
        <w:r w:rsidDel="00944402">
          <w:delText>Procedures</w:delText>
        </w:r>
        <w:r w:rsidDel="00944402">
          <w:tab/>
        </w:r>
        <w:r w:rsidDel="00944402">
          <w:fldChar w:fldCharType="begin" w:fldLock="1"/>
        </w:r>
        <w:r w:rsidDel="00944402">
          <w:delInstrText xml:space="preserve"> PAGEREF _Toc101332963 \h </w:delInstrText>
        </w:r>
        <w:r w:rsidDel="00944402">
          <w:fldChar w:fldCharType="separate"/>
        </w:r>
        <w:r w:rsidDel="00944402">
          <w:delText>30</w:delText>
        </w:r>
        <w:r w:rsidDel="00944402">
          <w:fldChar w:fldCharType="end"/>
        </w:r>
      </w:del>
    </w:p>
    <w:p w14:paraId="684A6450" w14:textId="466EC40C" w:rsidR="00DB4AA0" w:rsidDel="00944402" w:rsidRDefault="00DB4AA0">
      <w:pPr>
        <w:pStyle w:val="TOC4"/>
        <w:rPr>
          <w:del w:id="782" w:author="CATT-Ming" w:date="2022-05-24T10:58:00Z"/>
          <w:rFonts w:asciiTheme="minorHAnsi" w:eastAsiaTheme="minorEastAsia" w:hAnsiTheme="minorHAnsi" w:cstheme="minorBidi"/>
          <w:sz w:val="22"/>
          <w:szCs w:val="22"/>
        </w:rPr>
      </w:pPr>
      <w:del w:id="783" w:author="CATT-Ming" w:date="2022-05-24T10:58:00Z">
        <w:r w:rsidDel="00944402">
          <w:delText>6.</w:delText>
        </w:r>
        <w:r w:rsidDel="00944402">
          <w:rPr>
            <w:lang w:eastAsia="zh-CN"/>
          </w:rPr>
          <w:delText>4</w:delText>
        </w:r>
        <w:r w:rsidDel="00944402">
          <w:delText>.3.1</w:delText>
        </w:r>
        <w:r w:rsidDel="00944402">
          <w:rPr>
            <w:rFonts w:asciiTheme="minorHAnsi" w:eastAsiaTheme="minorEastAsia" w:hAnsiTheme="minorHAnsi" w:cstheme="minorBidi"/>
            <w:sz w:val="22"/>
            <w:szCs w:val="22"/>
          </w:rPr>
          <w:tab/>
        </w:r>
        <w:r w:rsidRPr="00DD6E58" w:rsidDel="00944402">
          <w:rPr>
            <w:rFonts w:eastAsia="SimSun"/>
            <w:lang w:eastAsia="zh-CN"/>
          </w:rPr>
          <w:delText>Network Assisted Positioning Procedure</w:delText>
        </w:r>
        <w:r w:rsidDel="00944402">
          <w:tab/>
        </w:r>
        <w:r w:rsidDel="00944402">
          <w:fldChar w:fldCharType="begin" w:fldLock="1"/>
        </w:r>
        <w:r w:rsidDel="00944402">
          <w:delInstrText xml:space="preserve"> PAGEREF _Toc101332964 \h </w:delInstrText>
        </w:r>
        <w:r w:rsidDel="00944402">
          <w:fldChar w:fldCharType="separate"/>
        </w:r>
        <w:r w:rsidDel="00944402">
          <w:delText>30</w:delText>
        </w:r>
        <w:r w:rsidDel="00944402">
          <w:fldChar w:fldCharType="end"/>
        </w:r>
      </w:del>
    </w:p>
    <w:p w14:paraId="08F74AC0" w14:textId="343EBF13" w:rsidR="00DB4AA0" w:rsidDel="00944402" w:rsidRDefault="00DB4AA0">
      <w:pPr>
        <w:pStyle w:val="TOC4"/>
        <w:rPr>
          <w:del w:id="784" w:author="CATT-Ming" w:date="2022-05-24T10:58:00Z"/>
          <w:rFonts w:asciiTheme="minorHAnsi" w:eastAsiaTheme="minorEastAsia" w:hAnsiTheme="minorHAnsi" w:cstheme="minorBidi"/>
          <w:sz w:val="22"/>
          <w:szCs w:val="22"/>
        </w:rPr>
      </w:pPr>
      <w:del w:id="785" w:author="CATT-Ming" w:date="2022-05-24T10:58:00Z">
        <w:r w:rsidDel="00944402">
          <w:delText>6.</w:delText>
        </w:r>
        <w:r w:rsidDel="00944402">
          <w:rPr>
            <w:lang w:eastAsia="zh-CN"/>
          </w:rPr>
          <w:delText>4</w:delText>
        </w:r>
        <w:r w:rsidDel="00944402">
          <w:delText>.3.2</w:delText>
        </w:r>
        <w:r w:rsidDel="00944402">
          <w:rPr>
            <w:rFonts w:asciiTheme="minorHAnsi" w:eastAsiaTheme="minorEastAsia" w:hAnsiTheme="minorHAnsi" w:cstheme="minorBidi"/>
            <w:sz w:val="22"/>
            <w:szCs w:val="22"/>
          </w:rPr>
          <w:tab/>
        </w:r>
        <w:r w:rsidRPr="00DD6E58" w:rsidDel="00944402">
          <w:rPr>
            <w:rFonts w:eastAsia="SimSun"/>
            <w:lang w:eastAsia="zh-CN"/>
          </w:rPr>
          <w:delText>Obtaining Non-UE Associated Network Assistance Data</w:delText>
        </w:r>
        <w:r w:rsidDel="00944402">
          <w:tab/>
        </w:r>
        <w:r w:rsidDel="00944402">
          <w:fldChar w:fldCharType="begin" w:fldLock="1"/>
        </w:r>
        <w:r w:rsidDel="00944402">
          <w:delInstrText xml:space="preserve"> PAGEREF _Toc101332965 \h </w:delInstrText>
        </w:r>
        <w:r w:rsidDel="00944402">
          <w:fldChar w:fldCharType="separate"/>
        </w:r>
        <w:r w:rsidDel="00944402">
          <w:delText>31</w:delText>
        </w:r>
        <w:r w:rsidDel="00944402">
          <w:fldChar w:fldCharType="end"/>
        </w:r>
      </w:del>
    </w:p>
    <w:p w14:paraId="11FB5AA1" w14:textId="228A328D" w:rsidR="00DB4AA0" w:rsidDel="00944402" w:rsidRDefault="00DB4AA0">
      <w:pPr>
        <w:pStyle w:val="TOC3"/>
        <w:rPr>
          <w:del w:id="786" w:author="CATT-Ming" w:date="2022-05-24T10:58:00Z"/>
          <w:rFonts w:asciiTheme="minorHAnsi" w:eastAsiaTheme="minorEastAsia" w:hAnsiTheme="minorHAnsi" w:cstheme="minorBidi"/>
          <w:sz w:val="22"/>
          <w:szCs w:val="22"/>
        </w:rPr>
      </w:pPr>
      <w:del w:id="787" w:author="CATT-Ming" w:date="2022-05-24T10:58:00Z">
        <w:r w:rsidDel="00944402">
          <w:delText>6.</w:delText>
        </w:r>
        <w:r w:rsidDel="00944402">
          <w:rPr>
            <w:lang w:eastAsia="zh-CN"/>
          </w:rPr>
          <w:delText>4</w:delText>
        </w:r>
        <w:r w:rsidDel="00944402">
          <w:delText>.4</w:delText>
        </w:r>
        <w:r w:rsidDel="00944402">
          <w:rPr>
            <w:rFonts w:asciiTheme="minorHAnsi" w:eastAsiaTheme="minorEastAsia" w:hAnsiTheme="minorHAnsi" w:cstheme="minorBidi"/>
            <w:sz w:val="22"/>
            <w:szCs w:val="22"/>
          </w:rPr>
          <w:tab/>
        </w:r>
        <w:r w:rsidDel="00944402">
          <w:delText>Impacts on services, entities, and interfaces</w:delText>
        </w:r>
        <w:r w:rsidDel="00944402">
          <w:tab/>
        </w:r>
        <w:r w:rsidDel="00944402">
          <w:fldChar w:fldCharType="begin" w:fldLock="1"/>
        </w:r>
        <w:r w:rsidDel="00944402">
          <w:delInstrText xml:space="preserve"> PAGEREF _Toc101332966 \h </w:delInstrText>
        </w:r>
        <w:r w:rsidDel="00944402">
          <w:fldChar w:fldCharType="separate"/>
        </w:r>
        <w:r w:rsidDel="00944402">
          <w:delText>31</w:delText>
        </w:r>
        <w:r w:rsidDel="00944402">
          <w:fldChar w:fldCharType="end"/>
        </w:r>
      </w:del>
    </w:p>
    <w:p w14:paraId="72D092C6" w14:textId="40A32159" w:rsidR="00DB4AA0" w:rsidDel="00944402" w:rsidRDefault="00DB4AA0">
      <w:pPr>
        <w:pStyle w:val="TOC2"/>
        <w:rPr>
          <w:del w:id="788" w:author="CATT-Ming" w:date="2022-05-24T10:58:00Z"/>
          <w:rFonts w:asciiTheme="minorHAnsi" w:eastAsiaTheme="minorEastAsia" w:hAnsiTheme="minorHAnsi" w:cstheme="minorBidi"/>
          <w:sz w:val="22"/>
          <w:szCs w:val="22"/>
        </w:rPr>
      </w:pPr>
      <w:del w:id="789" w:author="CATT-Ming" w:date="2022-05-24T10:58:00Z">
        <w:r w:rsidDel="00944402">
          <w:delText>6.</w:delText>
        </w:r>
        <w:r w:rsidDel="00944402">
          <w:rPr>
            <w:lang w:eastAsia="zh-CN"/>
          </w:rPr>
          <w:delText>5</w:delText>
        </w:r>
        <w:r w:rsidDel="00944402">
          <w:rPr>
            <w:rFonts w:asciiTheme="minorHAnsi" w:eastAsiaTheme="minorEastAsia" w:hAnsiTheme="minorHAnsi" w:cstheme="minorBidi"/>
            <w:sz w:val="22"/>
            <w:szCs w:val="22"/>
          </w:rPr>
          <w:tab/>
        </w:r>
        <w:r w:rsidDel="00944402">
          <w:delText>Solution #</w:delText>
        </w:r>
        <w:r w:rsidDel="00944402">
          <w:rPr>
            <w:lang w:eastAsia="zh-CN"/>
          </w:rPr>
          <w:delText>5</w:delText>
        </w:r>
        <w:r w:rsidDel="00944402">
          <w:delText xml:space="preserve">: LCS architecture with </w:delText>
        </w:r>
      </w:del>
      <w:r w:rsidR="00AD2391">
        <w:t>"</w:t>
      </w:r>
      <w:del w:id="790" w:author="CATT-Ming" w:date="2022-05-24T10:58:00Z">
        <w:r w:rsidDel="00944402">
          <w:delText>any AMF</w:delText>
        </w:r>
      </w:del>
      <w:r w:rsidR="00AD2391">
        <w:t>"</w:t>
      </w:r>
      <w:del w:id="791" w:author="CATT-Ming" w:date="2022-05-24T10:58:00Z">
        <w:r w:rsidDel="00944402">
          <w:tab/>
        </w:r>
        <w:r w:rsidDel="00944402">
          <w:fldChar w:fldCharType="begin" w:fldLock="1"/>
        </w:r>
        <w:r w:rsidDel="00944402">
          <w:delInstrText xml:space="preserve"> PAGEREF _Toc101332967 \h </w:delInstrText>
        </w:r>
        <w:r w:rsidDel="00944402">
          <w:fldChar w:fldCharType="separate"/>
        </w:r>
        <w:r w:rsidDel="00944402">
          <w:delText>31</w:delText>
        </w:r>
        <w:r w:rsidDel="00944402">
          <w:fldChar w:fldCharType="end"/>
        </w:r>
      </w:del>
    </w:p>
    <w:p w14:paraId="469BB04A" w14:textId="5744EEB3" w:rsidR="00DB4AA0" w:rsidDel="00944402" w:rsidRDefault="00DB4AA0">
      <w:pPr>
        <w:pStyle w:val="TOC3"/>
        <w:rPr>
          <w:del w:id="792" w:author="CATT-Ming" w:date="2022-05-24T10:58:00Z"/>
          <w:rFonts w:asciiTheme="minorHAnsi" w:eastAsiaTheme="minorEastAsia" w:hAnsiTheme="minorHAnsi" w:cstheme="minorBidi"/>
          <w:sz w:val="22"/>
          <w:szCs w:val="22"/>
        </w:rPr>
      </w:pPr>
      <w:del w:id="793" w:author="CATT-Ming" w:date="2022-05-24T10:58:00Z">
        <w:r w:rsidDel="00944402">
          <w:rPr>
            <w:lang w:eastAsia="ko-KR"/>
          </w:rPr>
          <w:delText>6.</w:delText>
        </w:r>
        <w:r w:rsidDel="00944402">
          <w:rPr>
            <w:lang w:eastAsia="zh-CN"/>
          </w:rPr>
          <w:delText>5</w:delText>
        </w:r>
        <w:r w:rsidDel="00944402">
          <w:rPr>
            <w:lang w:eastAsia="ko-KR"/>
          </w:rPr>
          <w:delText>.1</w:delText>
        </w:r>
        <w:r w:rsidDel="00944402">
          <w:rPr>
            <w:rFonts w:asciiTheme="minorHAnsi" w:eastAsiaTheme="minorEastAsia" w:hAnsiTheme="minorHAnsi" w:cstheme="minorBidi"/>
            <w:sz w:val="22"/>
            <w:szCs w:val="22"/>
          </w:rPr>
          <w:tab/>
        </w:r>
        <w:r w:rsidDel="00944402">
          <w:rPr>
            <w:lang w:eastAsia="ko-KR"/>
          </w:rPr>
          <w:delText>Introduction</w:delText>
        </w:r>
        <w:r w:rsidDel="00944402">
          <w:tab/>
        </w:r>
        <w:r w:rsidDel="00944402">
          <w:fldChar w:fldCharType="begin" w:fldLock="1"/>
        </w:r>
        <w:r w:rsidDel="00944402">
          <w:delInstrText xml:space="preserve"> PAGEREF _Toc101332968 \h </w:delInstrText>
        </w:r>
        <w:r w:rsidDel="00944402">
          <w:fldChar w:fldCharType="separate"/>
        </w:r>
        <w:r w:rsidDel="00944402">
          <w:delText>31</w:delText>
        </w:r>
        <w:r w:rsidDel="00944402">
          <w:fldChar w:fldCharType="end"/>
        </w:r>
      </w:del>
    </w:p>
    <w:p w14:paraId="5DC6D22F" w14:textId="31D4B1D3" w:rsidR="00DB4AA0" w:rsidDel="00944402" w:rsidRDefault="00DB4AA0">
      <w:pPr>
        <w:pStyle w:val="TOC3"/>
        <w:rPr>
          <w:del w:id="794" w:author="CATT-Ming" w:date="2022-05-24T10:58:00Z"/>
          <w:rFonts w:asciiTheme="minorHAnsi" w:eastAsiaTheme="minorEastAsia" w:hAnsiTheme="minorHAnsi" w:cstheme="minorBidi"/>
          <w:sz w:val="22"/>
          <w:szCs w:val="22"/>
        </w:rPr>
      </w:pPr>
      <w:del w:id="795" w:author="CATT-Ming" w:date="2022-05-24T10:58:00Z">
        <w:r w:rsidDel="00944402">
          <w:rPr>
            <w:lang w:eastAsia="ko-KR"/>
          </w:rPr>
          <w:delText>6.</w:delText>
        </w:r>
        <w:r w:rsidDel="00944402">
          <w:rPr>
            <w:lang w:eastAsia="zh-CN"/>
          </w:rPr>
          <w:delText>5</w:delText>
        </w:r>
        <w:r w:rsidDel="00944402">
          <w:rPr>
            <w:lang w:eastAsia="ko-KR"/>
          </w:rPr>
          <w:delText>.2</w:delText>
        </w:r>
        <w:r w:rsidDel="00944402">
          <w:rPr>
            <w:rFonts w:asciiTheme="minorHAnsi" w:eastAsiaTheme="minorEastAsia" w:hAnsiTheme="minorHAnsi" w:cstheme="minorBidi"/>
            <w:sz w:val="22"/>
            <w:szCs w:val="22"/>
          </w:rPr>
          <w:tab/>
        </w:r>
        <w:r w:rsidDel="00944402">
          <w:rPr>
            <w:lang w:eastAsia="ko-KR"/>
          </w:rPr>
          <w:delText>Functional Description</w:delText>
        </w:r>
        <w:r w:rsidDel="00944402">
          <w:tab/>
        </w:r>
        <w:r w:rsidDel="00944402">
          <w:fldChar w:fldCharType="begin" w:fldLock="1"/>
        </w:r>
        <w:r w:rsidDel="00944402">
          <w:delInstrText xml:space="preserve"> PAGEREF _Toc101332969 \h </w:delInstrText>
        </w:r>
        <w:r w:rsidDel="00944402">
          <w:fldChar w:fldCharType="separate"/>
        </w:r>
        <w:r w:rsidDel="00944402">
          <w:delText>31</w:delText>
        </w:r>
        <w:r w:rsidDel="00944402">
          <w:fldChar w:fldCharType="end"/>
        </w:r>
      </w:del>
    </w:p>
    <w:p w14:paraId="2F7A43F8" w14:textId="76E16596" w:rsidR="00DB4AA0" w:rsidDel="00944402" w:rsidRDefault="00DB4AA0">
      <w:pPr>
        <w:pStyle w:val="TOC3"/>
        <w:rPr>
          <w:del w:id="796" w:author="CATT-Ming" w:date="2022-05-24T10:58:00Z"/>
          <w:rFonts w:asciiTheme="minorHAnsi" w:eastAsiaTheme="minorEastAsia" w:hAnsiTheme="minorHAnsi" w:cstheme="minorBidi"/>
          <w:sz w:val="22"/>
          <w:szCs w:val="22"/>
        </w:rPr>
      </w:pPr>
      <w:del w:id="797" w:author="CATT-Ming" w:date="2022-05-24T10:58:00Z">
        <w:r w:rsidDel="00944402">
          <w:delText>6.</w:delText>
        </w:r>
        <w:r w:rsidDel="00944402">
          <w:rPr>
            <w:lang w:eastAsia="zh-CN"/>
          </w:rPr>
          <w:delText>5</w:delText>
        </w:r>
        <w:r w:rsidDel="00944402">
          <w:delText>.3</w:delText>
        </w:r>
        <w:r w:rsidDel="00944402">
          <w:rPr>
            <w:rFonts w:asciiTheme="minorHAnsi" w:eastAsiaTheme="minorEastAsia" w:hAnsiTheme="minorHAnsi" w:cstheme="minorBidi"/>
            <w:sz w:val="22"/>
            <w:szCs w:val="22"/>
          </w:rPr>
          <w:tab/>
        </w:r>
        <w:r w:rsidDel="00944402">
          <w:delText>Procedures</w:delText>
        </w:r>
        <w:r w:rsidDel="00944402">
          <w:tab/>
        </w:r>
        <w:r w:rsidDel="00944402">
          <w:fldChar w:fldCharType="begin" w:fldLock="1"/>
        </w:r>
        <w:r w:rsidDel="00944402">
          <w:delInstrText xml:space="preserve"> PAGEREF _Toc101332970 \h </w:delInstrText>
        </w:r>
        <w:r w:rsidDel="00944402">
          <w:fldChar w:fldCharType="separate"/>
        </w:r>
        <w:r w:rsidDel="00944402">
          <w:delText>32</w:delText>
        </w:r>
        <w:r w:rsidDel="00944402">
          <w:fldChar w:fldCharType="end"/>
        </w:r>
      </w:del>
    </w:p>
    <w:p w14:paraId="008E5458" w14:textId="7250ECF7" w:rsidR="00DB4AA0" w:rsidDel="00944402" w:rsidRDefault="00DB4AA0">
      <w:pPr>
        <w:pStyle w:val="TOC4"/>
        <w:rPr>
          <w:del w:id="798" w:author="CATT-Ming" w:date="2022-05-24T10:58:00Z"/>
          <w:rFonts w:asciiTheme="minorHAnsi" w:eastAsiaTheme="minorEastAsia" w:hAnsiTheme="minorHAnsi" w:cstheme="minorBidi"/>
          <w:sz w:val="22"/>
          <w:szCs w:val="22"/>
        </w:rPr>
      </w:pPr>
      <w:del w:id="799" w:author="CATT-Ming" w:date="2022-05-24T10:58:00Z">
        <w:r w:rsidDel="00944402">
          <w:delText>6.5.3.1</w:delText>
        </w:r>
        <w:r w:rsidDel="00944402">
          <w:rPr>
            <w:rFonts w:asciiTheme="minorHAnsi" w:eastAsiaTheme="minorEastAsia" w:hAnsiTheme="minorHAnsi" w:cstheme="minorBidi"/>
            <w:sz w:val="22"/>
            <w:szCs w:val="22"/>
          </w:rPr>
          <w:tab/>
        </w:r>
        <w:r w:rsidDel="00944402">
          <w:delText>Network Assisted Positioning Procedure</w:delText>
        </w:r>
        <w:r w:rsidDel="00944402">
          <w:tab/>
        </w:r>
        <w:r w:rsidDel="00944402">
          <w:fldChar w:fldCharType="begin" w:fldLock="1"/>
        </w:r>
        <w:r w:rsidDel="00944402">
          <w:delInstrText xml:space="preserve"> PAGEREF _Toc101332971 \h </w:delInstrText>
        </w:r>
        <w:r w:rsidDel="00944402">
          <w:fldChar w:fldCharType="separate"/>
        </w:r>
        <w:r w:rsidDel="00944402">
          <w:delText>32</w:delText>
        </w:r>
        <w:r w:rsidDel="00944402">
          <w:fldChar w:fldCharType="end"/>
        </w:r>
      </w:del>
    </w:p>
    <w:p w14:paraId="6F465FE0" w14:textId="48DEE04D" w:rsidR="00DB4AA0" w:rsidDel="00944402" w:rsidRDefault="00DB4AA0">
      <w:pPr>
        <w:pStyle w:val="TOC4"/>
        <w:rPr>
          <w:del w:id="800" w:author="CATT-Ming" w:date="2022-05-24T10:58:00Z"/>
          <w:rFonts w:asciiTheme="minorHAnsi" w:eastAsiaTheme="minorEastAsia" w:hAnsiTheme="minorHAnsi" w:cstheme="minorBidi"/>
          <w:sz w:val="22"/>
          <w:szCs w:val="22"/>
        </w:rPr>
      </w:pPr>
      <w:del w:id="801" w:author="CATT-Ming" w:date="2022-05-24T10:58:00Z">
        <w:r w:rsidDel="00944402">
          <w:delText>6.</w:delText>
        </w:r>
        <w:r w:rsidDel="00944402">
          <w:rPr>
            <w:lang w:eastAsia="zh-CN"/>
          </w:rPr>
          <w:delText>5</w:delText>
        </w:r>
        <w:r w:rsidDel="00944402">
          <w:delText>.3.2</w:delText>
        </w:r>
        <w:r w:rsidDel="00944402">
          <w:rPr>
            <w:rFonts w:asciiTheme="minorHAnsi" w:eastAsiaTheme="minorEastAsia" w:hAnsiTheme="minorHAnsi" w:cstheme="minorBidi"/>
            <w:sz w:val="22"/>
            <w:szCs w:val="22"/>
          </w:rPr>
          <w:tab/>
        </w:r>
        <w:r w:rsidRPr="00DD6E58" w:rsidDel="00944402">
          <w:rPr>
            <w:rFonts w:eastAsia="DengXian"/>
            <w:lang w:eastAsia="en-US"/>
          </w:rPr>
          <w:delText>Obtaining Non-UE Associated Network Assistance Data</w:delText>
        </w:r>
        <w:r w:rsidDel="00944402">
          <w:tab/>
        </w:r>
        <w:r w:rsidDel="00944402">
          <w:fldChar w:fldCharType="begin" w:fldLock="1"/>
        </w:r>
        <w:r w:rsidDel="00944402">
          <w:delInstrText xml:space="preserve"> PAGEREF _Toc101332972 \h </w:delInstrText>
        </w:r>
        <w:r w:rsidDel="00944402">
          <w:fldChar w:fldCharType="separate"/>
        </w:r>
        <w:r w:rsidDel="00944402">
          <w:delText>33</w:delText>
        </w:r>
        <w:r w:rsidDel="00944402">
          <w:fldChar w:fldCharType="end"/>
        </w:r>
      </w:del>
    </w:p>
    <w:p w14:paraId="79D8FF25" w14:textId="36CA6230" w:rsidR="00DB4AA0" w:rsidDel="00944402" w:rsidRDefault="00DB4AA0">
      <w:pPr>
        <w:pStyle w:val="TOC3"/>
        <w:rPr>
          <w:del w:id="802" w:author="CATT-Ming" w:date="2022-05-24T10:58:00Z"/>
          <w:rFonts w:asciiTheme="minorHAnsi" w:eastAsiaTheme="minorEastAsia" w:hAnsiTheme="minorHAnsi" w:cstheme="minorBidi"/>
          <w:sz w:val="22"/>
          <w:szCs w:val="22"/>
        </w:rPr>
      </w:pPr>
      <w:del w:id="803" w:author="CATT-Ming" w:date="2022-05-24T10:58:00Z">
        <w:r w:rsidDel="00944402">
          <w:delText>6.</w:delText>
        </w:r>
        <w:r w:rsidDel="00944402">
          <w:rPr>
            <w:lang w:eastAsia="zh-CN"/>
          </w:rPr>
          <w:delText>5</w:delText>
        </w:r>
        <w:r w:rsidDel="00944402">
          <w:delText>.4</w:delText>
        </w:r>
        <w:r w:rsidDel="00944402">
          <w:rPr>
            <w:rFonts w:asciiTheme="minorHAnsi" w:eastAsiaTheme="minorEastAsia" w:hAnsiTheme="minorHAnsi" w:cstheme="minorBidi"/>
            <w:sz w:val="22"/>
            <w:szCs w:val="22"/>
          </w:rPr>
          <w:tab/>
        </w:r>
        <w:r w:rsidDel="00944402">
          <w:delText>Impacts on services, entities, and interfaces</w:delText>
        </w:r>
        <w:r w:rsidDel="00944402">
          <w:tab/>
        </w:r>
        <w:r w:rsidDel="00944402">
          <w:fldChar w:fldCharType="begin" w:fldLock="1"/>
        </w:r>
        <w:r w:rsidDel="00944402">
          <w:delInstrText xml:space="preserve"> PAGEREF _Toc101332973 \h </w:delInstrText>
        </w:r>
        <w:r w:rsidDel="00944402">
          <w:fldChar w:fldCharType="separate"/>
        </w:r>
        <w:r w:rsidDel="00944402">
          <w:delText>33</w:delText>
        </w:r>
        <w:r w:rsidDel="00944402">
          <w:fldChar w:fldCharType="end"/>
        </w:r>
      </w:del>
    </w:p>
    <w:p w14:paraId="14C1340B" w14:textId="38B463DA" w:rsidR="00DB4AA0" w:rsidDel="00944402" w:rsidRDefault="00DB4AA0">
      <w:pPr>
        <w:pStyle w:val="TOC2"/>
        <w:rPr>
          <w:del w:id="804" w:author="CATT-Ming" w:date="2022-05-24T10:58:00Z"/>
          <w:rFonts w:asciiTheme="minorHAnsi" w:eastAsiaTheme="minorEastAsia" w:hAnsiTheme="minorHAnsi" w:cstheme="minorBidi"/>
          <w:sz w:val="22"/>
          <w:szCs w:val="22"/>
        </w:rPr>
      </w:pPr>
      <w:del w:id="805" w:author="CATT-Ming" w:date="2022-05-24T10:58:00Z">
        <w:r w:rsidDel="00944402">
          <w:rPr>
            <w:lang w:eastAsia="zh-CN"/>
          </w:rPr>
          <w:delText>6.6</w:delText>
        </w:r>
        <w:r w:rsidDel="00944402">
          <w:rPr>
            <w:rFonts w:asciiTheme="minorHAnsi" w:eastAsiaTheme="minorEastAsia" w:hAnsiTheme="minorHAnsi" w:cstheme="minorBidi"/>
            <w:sz w:val="22"/>
            <w:szCs w:val="22"/>
          </w:rPr>
          <w:tab/>
        </w:r>
        <w:r w:rsidDel="00944402">
          <w:delText>Solution</w:delText>
        </w:r>
        <w:r w:rsidDel="00944402">
          <w:rPr>
            <w:lang w:eastAsia="zh-CN"/>
          </w:rPr>
          <w:delText xml:space="preserve"> #6</w:delText>
        </w:r>
        <w:r w:rsidDel="00944402">
          <w:delText>: LMF selection based on LMF ID</w:delText>
        </w:r>
        <w:r w:rsidDel="00944402">
          <w:tab/>
        </w:r>
        <w:r w:rsidDel="00944402">
          <w:fldChar w:fldCharType="begin" w:fldLock="1"/>
        </w:r>
        <w:r w:rsidDel="00944402">
          <w:delInstrText xml:space="preserve"> PAGEREF _Toc101332974 \h </w:delInstrText>
        </w:r>
        <w:r w:rsidDel="00944402">
          <w:fldChar w:fldCharType="separate"/>
        </w:r>
        <w:r w:rsidDel="00944402">
          <w:delText>34</w:delText>
        </w:r>
        <w:r w:rsidDel="00944402">
          <w:fldChar w:fldCharType="end"/>
        </w:r>
      </w:del>
    </w:p>
    <w:p w14:paraId="52F63860" w14:textId="7D1305D7" w:rsidR="00DB4AA0" w:rsidDel="00944402" w:rsidRDefault="00DB4AA0">
      <w:pPr>
        <w:pStyle w:val="TOC3"/>
        <w:rPr>
          <w:del w:id="806" w:author="CATT-Ming" w:date="2022-05-24T10:58:00Z"/>
          <w:rFonts w:asciiTheme="minorHAnsi" w:eastAsiaTheme="minorEastAsia" w:hAnsiTheme="minorHAnsi" w:cstheme="minorBidi"/>
          <w:sz w:val="22"/>
          <w:szCs w:val="22"/>
        </w:rPr>
      </w:pPr>
      <w:del w:id="807" w:author="CATT-Ming" w:date="2022-05-24T10:58:00Z">
        <w:r w:rsidDel="00944402">
          <w:rPr>
            <w:lang w:eastAsia="ko-KR"/>
          </w:rPr>
          <w:delText>6.</w:delText>
        </w:r>
        <w:r w:rsidDel="00944402">
          <w:rPr>
            <w:lang w:eastAsia="zh-CN"/>
          </w:rPr>
          <w:delText>6</w:delText>
        </w:r>
        <w:r w:rsidDel="00944402">
          <w:rPr>
            <w:lang w:eastAsia="ko-KR"/>
          </w:rPr>
          <w:delText>.1</w:delText>
        </w:r>
        <w:r w:rsidDel="00944402">
          <w:rPr>
            <w:rFonts w:asciiTheme="minorHAnsi" w:eastAsiaTheme="minorEastAsia" w:hAnsiTheme="minorHAnsi" w:cstheme="minorBidi"/>
            <w:sz w:val="22"/>
            <w:szCs w:val="22"/>
          </w:rPr>
          <w:tab/>
        </w:r>
        <w:r w:rsidDel="00944402">
          <w:rPr>
            <w:lang w:eastAsia="ko-KR"/>
          </w:rPr>
          <w:delText>Introduction</w:delText>
        </w:r>
        <w:r w:rsidDel="00944402">
          <w:tab/>
        </w:r>
        <w:r w:rsidDel="00944402">
          <w:fldChar w:fldCharType="begin" w:fldLock="1"/>
        </w:r>
        <w:r w:rsidDel="00944402">
          <w:delInstrText xml:space="preserve"> PAGEREF _Toc101332975 \h </w:delInstrText>
        </w:r>
        <w:r w:rsidDel="00944402">
          <w:fldChar w:fldCharType="separate"/>
        </w:r>
        <w:r w:rsidDel="00944402">
          <w:delText>34</w:delText>
        </w:r>
        <w:r w:rsidDel="00944402">
          <w:fldChar w:fldCharType="end"/>
        </w:r>
      </w:del>
    </w:p>
    <w:p w14:paraId="4ADDA56C" w14:textId="796B2E7C" w:rsidR="00DB4AA0" w:rsidDel="00944402" w:rsidRDefault="00DB4AA0">
      <w:pPr>
        <w:pStyle w:val="TOC3"/>
        <w:rPr>
          <w:del w:id="808" w:author="CATT-Ming" w:date="2022-05-24T10:58:00Z"/>
          <w:rFonts w:asciiTheme="minorHAnsi" w:eastAsiaTheme="minorEastAsia" w:hAnsiTheme="minorHAnsi" w:cstheme="minorBidi"/>
          <w:sz w:val="22"/>
          <w:szCs w:val="22"/>
        </w:rPr>
      </w:pPr>
      <w:del w:id="809" w:author="CATT-Ming" w:date="2022-05-24T10:58:00Z">
        <w:r w:rsidDel="00944402">
          <w:rPr>
            <w:lang w:eastAsia="ko-KR"/>
          </w:rPr>
          <w:delText>6.</w:delText>
        </w:r>
        <w:r w:rsidDel="00944402">
          <w:rPr>
            <w:lang w:eastAsia="zh-CN"/>
          </w:rPr>
          <w:delText>6</w:delText>
        </w:r>
        <w:r w:rsidDel="00944402">
          <w:rPr>
            <w:lang w:eastAsia="ko-KR"/>
          </w:rPr>
          <w:delText>.2</w:delText>
        </w:r>
        <w:r w:rsidDel="00944402">
          <w:rPr>
            <w:rFonts w:asciiTheme="minorHAnsi" w:eastAsiaTheme="minorEastAsia" w:hAnsiTheme="minorHAnsi" w:cstheme="minorBidi"/>
            <w:sz w:val="22"/>
            <w:szCs w:val="22"/>
          </w:rPr>
          <w:tab/>
        </w:r>
        <w:r w:rsidDel="00944402">
          <w:rPr>
            <w:lang w:eastAsia="ko-KR"/>
          </w:rPr>
          <w:delText>Functional Description</w:delText>
        </w:r>
        <w:r w:rsidDel="00944402">
          <w:tab/>
        </w:r>
        <w:r w:rsidDel="00944402">
          <w:fldChar w:fldCharType="begin" w:fldLock="1"/>
        </w:r>
        <w:r w:rsidDel="00944402">
          <w:delInstrText xml:space="preserve"> PAGEREF _Toc101332976 \h </w:delInstrText>
        </w:r>
        <w:r w:rsidDel="00944402">
          <w:fldChar w:fldCharType="separate"/>
        </w:r>
        <w:r w:rsidDel="00944402">
          <w:delText>34</w:delText>
        </w:r>
        <w:r w:rsidDel="00944402">
          <w:fldChar w:fldCharType="end"/>
        </w:r>
      </w:del>
    </w:p>
    <w:p w14:paraId="34200550" w14:textId="0A41FBC9" w:rsidR="00DB4AA0" w:rsidDel="00944402" w:rsidRDefault="00DB4AA0">
      <w:pPr>
        <w:pStyle w:val="TOC3"/>
        <w:rPr>
          <w:del w:id="810" w:author="CATT-Ming" w:date="2022-05-24T10:58:00Z"/>
          <w:rFonts w:asciiTheme="minorHAnsi" w:eastAsiaTheme="minorEastAsia" w:hAnsiTheme="minorHAnsi" w:cstheme="minorBidi"/>
          <w:sz w:val="22"/>
          <w:szCs w:val="22"/>
        </w:rPr>
      </w:pPr>
      <w:del w:id="811" w:author="CATT-Ming" w:date="2022-05-24T10:58:00Z">
        <w:r w:rsidDel="00944402">
          <w:delText>6.</w:delText>
        </w:r>
        <w:r w:rsidDel="00944402">
          <w:rPr>
            <w:lang w:eastAsia="zh-CN"/>
          </w:rPr>
          <w:delText>6</w:delText>
        </w:r>
        <w:r w:rsidDel="00944402">
          <w:delText>.3</w:delText>
        </w:r>
        <w:r w:rsidDel="00944402">
          <w:rPr>
            <w:rFonts w:asciiTheme="minorHAnsi" w:eastAsiaTheme="minorEastAsia" w:hAnsiTheme="minorHAnsi" w:cstheme="minorBidi"/>
            <w:sz w:val="22"/>
            <w:szCs w:val="22"/>
          </w:rPr>
          <w:tab/>
        </w:r>
        <w:r w:rsidDel="00944402">
          <w:delText>Procedures</w:delText>
        </w:r>
        <w:r w:rsidDel="00944402">
          <w:tab/>
        </w:r>
        <w:r w:rsidDel="00944402">
          <w:fldChar w:fldCharType="begin" w:fldLock="1"/>
        </w:r>
        <w:r w:rsidDel="00944402">
          <w:delInstrText xml:space="preserve"> PAGEREF _Toc101332977 \h </w:delInstrText>
        </w:r>
        <w:r w:rsidDel="00944402">
          <w:fldChar w:fldCharType="separate"/>
        </w:r>
        <w:r w:rsidDel="00944402">
          <w:delText>34</w:delText>
        </w:r>
        <w:r w:rsidDel="00944402">
          <w:fldChar w:fldCharType="end"/>
        </w:r>
      </w:del>
    </w:p>
    <w:p w14:paraId="4B78A92D" w14:textId="18232EEB" w:rsidR="00DB4AA0" w:rsidDel="00944402" w:rsidRDefault="00DB4AA0">
      <w:pPr>
        <w:pStyle w:val="TOC3"/>
        <w:rPr>
          <w:del w:id="812" w:author="CATT-Ming" w:date="2022-05-24T10:58:00Z"/>
          <w:rFonts w:asciiTheme="minorHAnsi" w:eastAsiaTheme="minorEastAsia" w:hAnsiTheme="minorHAnsi" w:cstheme="minorBidi"/>
          <w:sz w:val="22"/>
          <w:szCs w:val="22"/>
        </w:rPr>
      </w:pPr>
      <w:del w:id="813" w:author="CATT-Ming" w:date="2022-05-24T10:58:00Z">
        <w:r w:rsidDel="00944402">
          <w:delText>6.</w:delText>
        </w:r>
        <w:r w:rsidDel="00944402">
          <w:rPr>
            <w:lang w:eastAsia="zh-CN"/>
          </w:rPr>
          <w:delText>6</w:delText>
        </w:r>
        <w:r w:rsidDel="00944402">
          <w:delText>.4</w:delText>
        </w:r>
        <w:r w:rsidDel="00944402">
          <w:rPr>
            <w:rFonts w:asciiTheme="minorHAnsi" w:eastAsiaTheme="minorEastAsia" w:hAnsiTheme="minorHAnsi" w:cstheme="minorBidi"/>
            <w:sz w:val="22"/>
            <w:szCs w:val="22"/>
          </w:rPr>
          <w:tab/>
        </w:r>
        <w:r w:rsidDel="00944402">
          <w:delText>Impacts on existing entities and interfaces</w:delText>
        </w:r>
        <w:r w:rsidDel="00944402">
          <w:tab/>
        </w:r>
        <w:r w:rsidDel="00944402">
          <w:fldChar w:fldCharType="begin" w:fldLock="1"/>
        </w:r>
        <w:r w:rsidDel="00944402">
          <w:delInstrText xml:space="preserve"> PAGEREF _Toc101332978 \h </w:delInstrText>
        </w:r>
        <w:r w:rsidDel="00944402">
          <w:fldChar w:fldCharType="separate"/>
        </w:r>
        <w:r w:rsidDel="00944402">
          <w:delText>35</w:delText>
        </w:r>
        <w:r w:rsidDel="00944402">
          <w:fldChar w:fldCharType="end"/>
        </w:r>
      </w:del>
    </w:p>
    <w:p w14:paraId="6EFEF864" w14:textId="0D49496A" w:rsidR="00DB4AA0" w:rsidDel="00944402" w:rsidRDefault="00DB4AA0">
      <w:pPr>
        <w:pStyle w:val="TOC2"/>
        <w:rPr>
          <w:del w:id="814" w:author="CATT-Ming" w:date="2022-05-24T10:58:00Z"/>
          <w:rFonts w:asciiTheme="minorHAnsi" w:eastAsiaTheme="minorEastAsia" w:hAnsiTheme="minorHAnsi" w:cstheme="minorBidi"/>
          <w:sz w:val="22"/>
          <w:szCs w:val="22"/>
        </w:rPr>
      </w:pPr>
      <w:del w:id="815" w:author="CATT-Ming" w:date="2022-05-24T10:58:00Z">
        <w:r w:rsidDel="00944402">
          <w:rPr>
            <w:lang w:eastAsia="zh-CN"/>
          </w:rPr>
          <w:delText>6.7</w:delText>
        </w:r>
        <w:r w:rsidDel="00944402">
          <w:rPr>
            <w:rFonts w:asciiTheme="minorHAnsi" w:eastAsiaTheme="minorEastAsia" w:hAnsiTheme="minorHAnsi" w:cstheme="minorBidi"/>
            <w:sz w:val="22"/>
            <w:szCs w:val="22"/>
          </w:rPr>
          <w:tab/>
        </w:r>
        <w:r w:rsidDel="00944402">
          <w:delText>Solution</w:delText>
        </w:r>
        <w:r w:rsidDel="00944402">
          <w:rPr>
            <w:lang w:eastAsia="zh-CN"/>
          </w:rPr>
          <w:delText xml:space="preserve"> #7</w:delText>
        </w:r>
        <w:r w:rsidDel="00944402">
          <w:delText>: LMF selection based on client or AF identifier</w:delText>
        </w:r>
        <w:r w:rsidDel="00944402">
          <w:tab/>
        </w:r>
        <w:r w:rsidDel="00944402">
          <w:fldChar w:fldCharType="begin" w:fldLock="1"/>
        </w:r>
        <w:r w:rsidDel="00944402">
          <w:delInstrText xml:space="preserve"> PAGEREF _Toc101332979 \h </w:delInstrText>
        </w:r>
        <w:r w:rsidDel="00944402">
          <w:fldChar w:fldCharType="separate"/>
        </w:r>
        <w:r w:rsidDel="00944402">
          <w:delText>35</w:delText>
        </w:r>
        <w:r w:rsidDel="00944402">
          <w:fldChar w:fldCharType="end"/>
        </w:r>
      </w:del>
    </w:p>
    <w:p w14:paraId="468BF463" w14:textId="03DA6327" w:rsidR="00DB4AA0" w:rsidDel="00944402" w:rsidRDefault="00DB4AA0">
      <w:pPr>
        <w:pStyle w:val="TOC3"/>
        <w:rPr>
          <w:del w:id="816" w:author="CATT-Ming" w:date="2022-05-24T10:58:00Z"/>
          <w:rFonts w:asciiTheme="minorHAnsi" w:eastAsiaTheme="minorEastAsia" w:hAnsiTheme="minorHAnsi" w:cstheme="minorBidi"/>
          <w:sz w:val="22"/>
          <w:szCs w:val="22"/>
        </w:rPr>
      </w:pPr>
      <w:del w:id="817" w:author="CATT-Ming" w:date="2022-05-24T10:58:00Z">
        <w:r w:rsidDel="00944402">
          <w:delText>6.</w:delText>
        </w:r>
        <w:r w:rsidDel="00944402">
          <w:rPr>
            <w:lang w:eastAsia="zh-CN"/>
          </w:rPr>
          <w:delText>7</w:delText>
        </w:r>
        <w:r w:rsidDel="00944402">
          <w:delText>.1</w:delText>
        </w:r>
        <w:r w:rsidDel="00944402">
          <w:rPr>
            <w:rFonts w:asciiTheme="minorHAnsi" w:eastAsiaTheme="minorEastAsia" w:hAnsiTheme="minorHAnsi" w:cstheme="minorBidi"/>
            <w:sz w:val="22"/>
            <w:szCs w:val="22"/>
          </w:rPr>
          <w:tab/>
        </w:r>
        <w:r w:rsidDel="00944402">
          <w:rPr>
            <w:lang w:eastAsia="ko-KR"/>
          </w:rPr>
          <w:delText>Introduction</w:delText>
        </w:r>
        <w:r w:rsidDel="00944402">
          <w:tab/>
        </w:r>
        <w:r w:rsidDel="00944402">
          <w:fldChar w:fldCharType="begin" w:fldLock="1"/>
        </w:r>
        <w:r w:rsidDel="00944402">
          <w:delInstrText xml:space="preserve"> PAGEREF _Toc101332980 \h </w:delInstrText>
        </w:r>
        <w:r w:rsidDel="00944402">
          <w:fldChar w:fldCharType="separate"/>
        </w:r>
        <w:r w:rsidDel="00944402">
          <w:delText>35</w:delText>
        </w:r>
        <w:r w:rsidDel="00944402">
          <w:fldChar w:fldCharType="end"/>
        </w:r>
      </w:del>
    </w:p>
    <w:p w14:paraId="022B4EB6" w14:textId="37F3B032" w:rsidR="00DB4AA0" w:rsidDel="00944402" w:rsidRDefault="00DB4AA0">
      <w:pPr>
        <w:pStyle w:val="TOC3"/>
        <w:rPr>
          <w:del w:id="818" w:author="CATT-Ming" w:date="2022-05-24T10:58:00Z"/>
          <w:rFonts w:asciiTheme="minorHAnsi" w:eastAsiaTheme="minorEastAsia" w:hAnsiTheme="minorHAnsi" w:cstheme="minorBidi"/>
          <w:sz w:val="22"/>
          <w:szCs w:val="22"/>
        </w:rPr>
      </w:pPr>
      <w:del w:id="819" w:author="CATT-Ming" w:date="2022-05-24T10:58:00Z">
        <w:r w:rsidDel="00944402">
          <w:delText>6.</w:delText>
        </w:r>
        <w:r w:rsidDel="00944402">
          <w:rPr>
            <w:lang w:eastAsia="zh-CN"/>
          </w:rPr>
          <w:delText>7</w:delText>
        </w:r>
        <w:r w:rsidDel="00944402">
          <w:delText>.2</w:delText>
        </w:r>
        <w:r w:rsidDel="00944402">
          <w:rPr>
            <w:rFonts w:asciiTheme="minorHAnsi" w:eastAsiaTheme="minorEastAsia" w:hAnsiTheme="minorHAnsi" w:cstheme="minorBidi"/>
            <w:sz w:val="22"/>
            <w:szCs w:val="22"/>
          </w:rPr>
          <w:tab/>
        </w:r>
        <w:r w:rsidDel="00944402">
          <w:delText>Functional Description</w:delText>
        </w:r>
        <w:r w:rsidDel="00944402">
          <w:tab/>
        </w:r>
        <w:r w:rsidDel="00944402">
          <w:fldChar w:fldCharType="begin" w:fldLock="1"/>
        </w:r>
        <w:r w:rsidDel="00944402">
          <w:delInstrText xml:space="preserve"> PAGEREF _Toc101332981 \h </w:delInstrText>
        </w:r>
        <w:r w:rsidDel="00944402">
          <w:fldChar w:fldCharType="separate"/>
        </w:r>
        <w:r w:rsidDel="00944402">
          <w:delText>35</w:delText>
        </w:r>
        <w:r w:rsidDel="00944402">
          <w:fldChar w:fldCharType="end"/>
        </w:r>
      </w:del>
    </w:p>
    <w:p w14:paraId="5277604D" w14:textId="40BC55EB" w:rsidR="00DB4AA0" w:rsidDel="00944402" w:rsidRDefault="00DB4AA0">
      <w:pPr>
        <w:pStyle w:val="TOC3"/>
        <w:rPr>
          <w:del w:id="820" w:author="CATT-Ming" w:date="2022-05-24T10:58:00Z"/>
          <w:rFonts w:asciiTheme="minorHAnsi" w:eastAsiaTheme="minorEastAsia" w:hAnsiTheme="minorHAnsi" w:cstheme="minorBidi"/>
          <w:sz w:val="22"/>
          <w:szCs w:val="22"/>
        </w:rPr>
      </w:pPr>
      <w:del w:id="821" w:author="CATT-Ming" w:date="2022-05-24T10:58:00Z">
        <w:r w:rsidDel="00944402">
          <w:delText>6.</w:delText>
        </w:r>
        <w:r w:rsidDel="00944402">
          <w:rPr>
            <w:lang w:eastAsia="zh-CN"/>
          </w:rPr>
          <w:delText>7</w:delText>
        </w:r>
        <w:r w:rsidDel="00944402">
          <w:delText>.3</w:delText>
        </w:r>
        <w:r w:rsidDel="00944402">
          <w:rPr>
            <w:rFonts w:asciiTheme="minorHAnsi" w:eastAsiaTheme="minorEastAsia" w:hAnsiTheme="minorHAnsi" w:cstheme="minorBidi"/>
            <w:sz w:val="22"/>
            <w:szCs w:val="22"/>
          </w:rPr>
          <w:tab/>
        </w:r>
        <w:r w:rsidDel="00944402">
          <w:delText>Procedures</w:delText>
        </w:r>
        <w:r w:rsidDel="00944402">
          <w:tab/>
        </w:r>
        <w:r w:rsidDel="00944402">
          <w:fldChar w:fldCharType="begin" w:fldLock="1"/>
        </w:r>
        <w:r w:rsidDel="00944402">
          <w:delInstrText xml:space="preserve"> PAGEREF _Toc101332982 \h </w:delInstrText>
        </w:r>
        <w:r w:rsidDel="00944402">
          <w:fldChar w:fldCharType="separate"/>
        </w:r>
        <w:r w:rsidDel="00944402">
          <w:delText>35</w:delText>
        </w:r>
        <w:r w:rsidDel="00944402">
          <w:fldChar w:fldCharType="end"/>
        </w:r>
      </w:del>
    </w:p>
    <w:p w14:paraId="48B64F0E" w14:textId="2586CFFF" w:rsidR="00DB4AA0" w:rsidDel="00944402" w:rsidRDefault="00DB4AA0">
      <w:pPr>
        <w:pStyle w:val="TOC3"/>
        <w:rPr>
          <w:del w:id="822" w:author="CATT-Ming" w:date="2022-05-24T10:58:00Z"/>
          <w:rFonts w:asciiTheme="minorHAnsi" w:eastAsiaTheme="minorEastAsia" w:hAnsiTheme="minorHAnsi" w:cstheme="minorBidi"/>
          <w:sz w:val="22"/>
          <w:szCs w:val="22"/>
        </w:rPr>
      </w:pPr>
      <w:del w:id="823" w:author="CATT-Ming" w:date="2022-05-24T10:58:00Z">
        <w:r w:rsidDel="00944402">
          <w:rPr>
            <w:lang w:eastAsia="zh-CN"/>
          </w:rPr>
          <w:delText>6.7.4</w:delText>
        </w:r>
        <w:r w:rsidDel="00944402">
          <w:rPr>
            <w:rFonts w:asciiTheme="minorHAnsi" w:eastAsiaTheme="minorEastAsia" w:hAnsiTheme="minorHAnsi" w:cstheme="minorBidi"/>
            <w:sz w:val="22"/>
            <w:szCs w:val="22"/>
          </w:rPr>
          <w:tab/>
        </w:r>
        <w:r w:rsidDel="00944402">
          <w:delText>Impacts on services, entities, and interfaces</w:delText>
        </w:r>
        <w:r w:rsidDel="00944402">
          <w:tab/>
        </w:r>
        <w:r w:rsidDel="00944402">
          <w:fldChar w:fldCharType="begin" w:fldLock="1"/>
        </w:r>
        <w:r w:rsidDel="00944402">
          <w:delInstrText xml:space="preserve"> PAGEREF _Toc101332983 \h </w:delInstrText>
        </w:r>
        <w:r w:rsidDel="00944402">
          <w:fldChar w:fldCharType="separate"/>
        </w:r>
        <w:r w:rsidDel="00944402">
          <w:delText>35</w:delText>
        </w:r>
        <w:r w:rsidDel="00944402">
          <w:fldChar w:fldCharType="end"/>
        </w:r>
      </w:del>
    </w:p>
    <w:p w14:paraId="150397D7" w14:textId="2630D5E9" w:rsidR="00DB4AA0" w:rsidDel="00944402" w:rsidRDefault="00DB4AA0">
      <w:pPr>
        <w:pStyle w:val="TOC2"/>
        <w:rPr>
          <w:del w:id="824" w:author="CATT-Ming" w:date="2022-05-24T10:58:00Z"/>
          <w:rFonts w:asciiTheme="minorHAnsi" w:eastAsiaTheme="minorEastAsia" w:hAnsiTheme="minorHAnsi" w:cstheme="minorBidi"/>
          <w:sz w:val="22"/>
          <w:szCs w:val="22"/>
        </w:rPr>
      </w:pPr>
      <w:del w:id="825" w:author="CATT-Ming" w:date="2022-05-24T10:58:00Z">
        <w:r w:rsidDel="00944402">
          <w:delText>6.</w:delText>
        </w:r>
        <w:r w:rsidDel="00944402">
          <w:rPr>
            <w:lang w:eastAsia="zh-CN"/>
          </w:rPr>
          <w:delText>8</w:delText>
        </w:r>
        <w:r w:rsidDel="00944402">
          <w:rPr>
            <w:rFonts w:asciiTheme="minorHAnsi" w:eastAsiaTheme="minorEastAsia" w:hAnsiTheme="minorHAnsi" w:cstheme="minorBidi"/>
            <w:sz w:val="22"/>
            <w:szCs w:val="22"/>
          </w:rPr>
          <w:tab/>
        </w:r>
        <w:r w:rsidDel="00944402">
          <w:delText>Solution #</w:delText>
        </w:r>
        <w:r w:rsidDel="00944402">
          <w:rPr>
            <w:lang w:eastAsia="zh-CN"/>
          </w:rPr>
          <w:delText>8</w:delText>
        </w:r>
        <w:r w:rsidDel="00944402">
          <w:delText xml:space="preserve">: </w:delText>
        </w:r>
        <w:r w:rsidDel="00944402">
          <w:rPr>
            <w:lang w:eastAsia="zh-CN"/>
          </w:rPr>
          <w:delText>LMF Selection based on GMLC service area</w:delText>
        </w:r>
        <w:r w:rsidDel="00944402">
          <w:tab/>
        </w:r>
        <w:r w:rsidDel="00944402">
          <w:fldChar w:fldCharType="begin" w:fldLock="1"/>
        </w:r>
        <w:r w:rsidDel="00944402">
          <w:delInstrText xml:space="preserve"> PAGEREF _Toc101332984 \h </w:delInstrText>
        </w:r>
        <w:r w:rsidDel="00944402">
          <w:fldChar w:fldCharType="separate"/>
        </w:r>
        <w:r w:rsidDel="00944402">
          <w:delText>36</w:delText>
        </w:r>
        <w:r w:rsidDel="00944402">
          <w:fldChar w:fldCharType="end"/>
        </w:r>
      </w:del>
    </w:p>
    <w:p w14:paraId="45E4DF15" w14:textId="04DA4CA4" w:rsidR="00DB4AA0" w:rsidDel="00944402" w:rsidRDefault="00DB4AA0">
      <w:pPr>
        <w:pStyle w:val="TOC3"/>
        <w:rPr>
          <w:del w:id="826" w:author="CATT-Ming" w:date="2022-05-24T10:58:00Z"/>
          <w:rFonts w:asciiTheme="minorHAnsi" w:eastAsiaTheme="minorEastAsia" w:hAnsiTheme="minorHAnsi" w:cstheme="minorBidi"/>
          <w:sz w:val="22"/>
          <w:szCs w:val="22"/>
        </w:rPr>
      </w:pPr>
      <w:del w:id="827" w:author="CATT-Ming" w:date="2022-05-24T10:58:00Z">
        <w:r w:rsidDel="00944402">
          <w:rPr>
            <w:lang w:eastAsia="ko-KR"/>
          </w:rPr>
          <w:lastRenderedPageBreak/>
          <w:delText>6.</w:delText>
        </w:r>
        <w:r w:rsidDel="00944402">
          <w:rPr>
            <w:lang w:eastAsia="zh-CN"/>
          </w:rPr>
          <w:delText>8</w:delText>
        </w:r>
        <w:r w:rsidDel="00944402">
          <w:rPr>
            <w:lang w:eastAsia="ko-KR"/>
          </w:rPr>
          <w:delText>.1</w:delText>
        </w:r>
        <w:r w:rsidDel="00944402">
          <w:rPr>
            <w:rFonts w:asciiTheme="minorHAnsi" w:eastAsiaTheme="minorEastAsia" w:hAnsiTheme="minorHAnsi" w:cstheme="minorBidi"/>
            <w:sz w:val="22"/>
            <w:szCs w:val="22"/>
          </w:rPr>
          <w:tab/>
        </w:r>
        <w:r w:rsidDel="00944402">
          <w:rPr>
            <w:lang w:eastAsia="ko-KR"/>
          </w:rPr>
          <w:delText>Introduction</w:delText>
        </w:r>
        <w:r w:rsidDel="00944402">
          <w:tab/>
        </w:r>
        <w:r w:rsidDel="00944402">
          <w:fldChar w:fldCharType="begin" w:fldLock="1"/>
        </w:r>
        <w:r w:rsidDel="00944402">
          <w:delInstrText xml:space="preserve"> PAGEREF _Toc101332985 \h </w:delInstrText>
        </w:r>
        <w:r w:rsidDel="00944402">
          <w:fldChar w:fldCharType="separate"/>
        </w:r>
        <w:r w:rsidDel="00944402">
          <w:delText>36</w:delText>
        </w:r>
        <w:r w:rsidDel="00944402">
          <w:fldChar w:fldCharType="end"/>
        </w:r>
      </w:del>
    </w:p>
    <w:p w14:paraId="784F0982" w14:textId="740A46FA" w:rsidR="00DB4AA0" w:rsidDel="00944402" w:rsidRDefault="00DB4AA0">
      <w:pPr>
        <w:pStyle w:val="TOC3"/>
        <w:rPr>
          <w:del w:id="828" w:author="CATT-Ming" w:date="2022-05-24T10:58:00Z"/>
          <w:rFonts w:asciiTheme="minorHAnsi" w:eastAsiaTheme="minorEastAsia" w:hAnsiTheme="minorHAnsi" w:cstheme="minorBidi"/>
          <w:sz w:val="22"/>
          <w:szCs w:val="22"/>
        </w:rPr>
      </w:pPr>
      <w:del w:id="829" w:author="CATT-Ming" w:date="2022-05-24T10:58:00Z">
        <w:r w:rsidDel="00944402">
          <w:rPr>
            <w:lang w:eastAsia="ko-KR"/>
          </w:rPr>
          <w:delText>6.</w:delText>
        </w:r>
        <w:r w:rsidDel="00944402">
          <w:rPr>
            <w:lang w:eastAsia="zh-CN"/>
          </w:rPr>
          <w:delText>8</w:delText>
        </w:r>
        <w:r w:rsidDel="00944402">
          <w:rPr>
            <w:lang w:eastAsia="ko-KR"/>
          </w:rPr>
          <w:delText>.2</w:delText>
        </w:r>
        <w:r w:rsidDel="00944402">
          <w:rPr>
            <w:rFonts w:asciiTheme="minorHAnsi" w:eastAsiaTheme="minorEastAsia" w:hAnsiTheme="minorHAnsi" w:cstheme="minorBidi"/>
            <w:sz w:val="22"/>
            <w:szCs w:val="22"/>
          </w:rPr>
          <w:tab/>
        </w:r>
        <w:r w:rsidDel="00944402">
          <w:rPr>
            <w:lang w:eastAsia="ko-KR"/>
          </w:rPr>
          <w:delText>Functional Description</w:delText>
        </w:r>
        <w:r w:rsidDel="00944402">
          <w:tab/>
        </w:r>
        <w:r w:rsidDel="00944402">
          <w:fldChar w:fldCharType="begin" w:fldLock="1"/>
        </w:r>
        <w:r w:rsidDel="00944402">
          <w:delInstrText xml:space="preserve"> PAGEREF _Toc101332986 \h </w:delInstrText>
        </w:r>
        <w:r w:rsidDel="00944402">
          <w:fldChar w:fldCharType="separate"/>
        </w:r>
        <w:r w:rsidDel="00944402">
          <w:delText>36</w:delText>
        </w:r>
        <w:r w:rsidDel="00944402">
          <w:fldChar w:fldCharType="end"/>
        </w:r>
      </w:del>
    </w:p>
    <w:p w14:paraId="0B2CBB1D" w14:textId="48B5FB6D" w:rsidR="00DB4AA0" w:rsidDel="00944402" w:rsidRDefault="00DB4AA0">
      <w:pPr>
        <w:pStyle w:val="TOC3"/>
        <w:rPr>
          <w:del w:id="830" w:author="CATT-Ming" w:date="2022-05-24T10:58:00Z"/>
          <w:rFonts w:asciiTheme="minorHAnsi" w:eastAsiaTheme="minorEastAsia" w:hAnsiTheme="minorHAnsi" w:cstheme="minorBidi"/>
          <w:sz w:val="22"/>
          <w:szCs w:val="22"/>
        </w:rPr>
      </w:pPr>
      <w:del w:id="831" w:author="CATT-Ming" w:date="2022-05-24T10:58:00Z">
        <w:r w:rsidDel="00944402">
          <w:rPr>
            <w:lang w:eastAsia="ko-KR"/>
          </w:rPr>
          <w:delText>6.</w:delText>
        </w:r>
        <w:r w:rsidDel="00944402">
          <w:rPr>
            <w:lang w:eastAsia="zh-CN"/>
          </w:rPr>
          <w:delText>8</w:delText>
        </w:r>
        <w:r w:rsidDel="00944402">
          <w:rPr>
            <w:lang w:eastAsia="ko-KR"/>
          </w:rPr>
          <w:delText>.3</w:delText>
        </w:r>
        <w:r w:rsidDel="00944402">
          <w:rPr>
            <w:rFonts w:asciiTheme="minorHAnsi" w:eastAsiaTheme="minorEastAsia" w:hAnsiTheme="minorHAnsi" w:cstheme="minorBidi"/>
            <w:sz w:val="22"/>
            <w:szCs w:val="22"/>
          </w:rPr>
          <w:tab/>
        </w:r>
        <w:r w:rsidDel="00944402">
          <w:rPr>
            <w:lang w:eastAsia="ko-KR"/>
          </w:rPr>
          <w:delText>Procedures</w:delText>
        </w:r>
        <w:r w:rsidDel="00944402">
          <w:tab/>
        </w:r>
        <w:r w:rsidDel="00944402">
          <w:fldChar w:fldCharType="begin" w:fldLock="1"/>
        </w:r>
        <w:r w:rsidDel="00944402">
          <w:delInstrText xml:space="preserve"> PAGEREF _Toc101332987 \h </w:delInstrText>
        </w:r>
        <w:r w:rsidDel="00944402">
          <w:fldChar w:fldCharType="separate"/>
        </w:r>
        <w:r w:rsidDel="00944402">
          <w:delText>36</w:delText>
        </w:r>
        <w:r w:rsidDel="00944402">
          <w:fldChar w:fldCharType="end"/>
        </w:r>
      </w:del>
    </w:p>
    <w:p w14:paraId="4E12F6D0" w14:textId="1BB75DBE" w:rsidR="00DB4AA0" w:rsidDel="00944402" w:rsidRDefault="00DB4AA0">
      <w:pPr>
        <w:pStyle w:val="TOC3"/>
        <w:rPr>
          <w:del w:id="832" w:author="CATT-Ming" w:date="2022-05-24T10:58:00Z"/>
          <w:rFonts w:asciiTheme="minorHAnsi" w:eastAsiaTheme="minorEastAsia" w:hAnsiTheme="minorHAnsi" w:cstheme="minorBidi"/>
          <w:sz w:val="22"/>
          <w:szCs w:val="22"/>
        </w:rPr>
      </w:pPr>
      <w:del w:id="833" w:author="CATT-Ming" w:date="2022-05-24T10:58:00Z">
        <w:r w:rsidDel="00944402">
          <w:delText>6.</w:delText>
        </w:r>
        <w:r w:rsidDel="00944402">
          <w:rPr>
            <w:lang w:eastAsia="zh-CN"/>
          </w:rPr>
          <w:delText>8</w:delText>
        </w:r>
        <w:r w:rsidDel="00944402">
          <w:delText>.4</w:delText>
        </w:r>
        <w:r w:rsidDel="00944402">
          <w:rPr>
            <w:rFonts w:asciiTheme="minorHAnsi" w:eastAsiaTheme="minorEastAsia" w:hAnsiTheme="minorHAnsi" w:cstheme="minorBidi"/>
            <w:sz w:val="22"/>
            <w:szCs w:val="22"/>
          </w:rPr>
          <w:tab/>
        </w:r>
        <w:r w:rsidDel="00944402">
          <w:delText>Impacts on services, entities, and interfaces</w:delText>
        </w:r>
        <w:r w:rsidDel="00944402">
          <w:tab/>
        </w:r>
        <w:r w:rsidDel="00944402">
          <w:fldChar w:fldCharType="begin" w:fldLock="1"/>
        </w:r>
        <w:r w:rsidDel="00944402">
          <w:delInstrText xml:space="preserve"> PAGEREF _Toc101332988 \h </w:delInstrText>
        </w:r>
        <w:r w:rsidDel="00944402">
          <w:fldChar w:fldCharType="separate"/>
        </w:r>
        <w:r w:rsidDel="00944402">
          <w:delText>36</w:delText>
        </w:r>
        <w:r w:rsidDel="00944402">
          <w:fldChar w:fldCharType="end"/>
        </w:r>
      </w:del>
    </w:p>
    <w:p w14:paraId="48937B01" w14:textId="38EC0A5C" w:rsidR="00DB4AA0" w:rsidDel="00944402" w:rsidRDefault="00DB4AA0">
      <w:pPr>
        <w:pStyle w:val="TOC2"/>
        <w:rPr>
          <w:del w:id="834" w:author="CATT-Ming" w:date="2022-05-24T10:58:00Z"/>
          <w:rFonts w:asciiTheme="minorHAnsi" w:eastAsiaTheme="minorEastAsia" w:hAnsiTheme="minorHAnsi" w:cstheme="minorBidi"/>
          <w:sz w:val="22"/>
          <w:szCs w:val="22"/>
        </w:rPr>
      </w:pPr>
      <w:del w:id="835" w:author="CATT-Ming" w:date="2022-05-24T10:58:00Z">
        <w:r w:rsidDel="00944402">
          <w:delText>6.</w:delText>
        </w:r>
        <w:r w:rsidDel="00944402">
          <w:rPr>
            <w:lang w:eastAsia="zh-CN"/>
          </w:rPr>
          <w:delText>9</w:delText>
        </w:r>
        <w:r w:rsidDel="00944402">
          <w:rPr>
            <w:rFonts w:asciiTheme="minorHAnsi" w:eastAsiaTheme="minorEastAsia" w:hAnsiTheme="minorHAnsi" w:cstheme="minorBidi"/>
            <w:sz w:val="22"/>
            <w:szCs w:val="22"/>
          </w:rPr>
          <w:tab/>
        </w:r>
        <w:r w:rsidDel="00944402">
          <w:delText>Solution #</w:delText>
        </w:r>
        <w:r w:rsidDel="00944402">
          <w:rPr>
            <w:lang w:eastAsia="zh-CN"/>
          </w:rPr>
          <w:delText>9</w:delText>
        </w:r>
        <w:r w:rsidDel="00944402">
          <w:delText>: local LMF and GMLC selection</w:delText>
        </w:r>
        <w:r w:rsidDel="00944402">
          <w:tab/>
        </w:r>
        <w:r w:rsidDel="00944402">
          <w:fldChar w:fldCharType="begin" w:fldLock="1"/>
        </w:r>
        <w:r w:rsidDel="00944402">
          <w:delInstrText xml:space="preserve"> PAGEREF _Toc101332989 \h </w:delInstrText>
        </w:r>
        <w:r w:rsidDel="00944402">
          <w:fldChar w:fldCharType="separate"/>
        </w:r>
        <w:r w:rsidDel="00944402">
          <w:delText>36</w:delText>
        </w:r>
        <w:r w:rsidDel="00944402">
          <w:fldChar w:fldCharType="end"/>
        </w:r>
      </w:del>
    </w:p>
    <w:p w14:paraId="5CE2AF5A" w14:textId="434D3090" w:rsidR="00DB4AA0" w:rsidDel="00944402" w:rsidRDefault="00DB4AA0">
      <w:pPr>
        <w:pStyle w:val="TOC3"/>
        <w:rPr>
          <w:del w:id="836" w:author="CATT-Ming" w:date="2022-05-24T10:58:00Z"/>
          <w:rFonts w:asciiTheme="minorHAnsi" w:eastAsiaTheme="minorEastAsia" w:hAnsiTheme="minorHAnsi" w:cstheme="minorBidi"/>
          <w:sz w:val="22"/>
          <w:szCs w:val="22"/>
        </w:rPr>
      </w:pPr>
      <w:del w:id="837" w:author="CATT-Ming" w:date="2022-05-24T10:58:00Z">
        <w:r w:rsidDel="00944402">
          <w:rPr>
            <w:lang w:eastAsia="ko-KR"/>
          </w:rPr>
          <w:delText>6.</w:delText>
        </w:r>
        <w:r w:rsidDel="00944402">
          <w:rPr>
            <w:lang w:eastAsia="zh-CN"/>
          </w:rPr>
          <w:delText>9</w:delText>
        </w:r>
        <w:r w:rsidDel="00944402">
          <w:rPr>
            <w:lang w:eastAsia="ko-KR"/>
          </w:rPr>
          <w:delText>.1</w:delText>
        </w:r>
        <w:r w:rsidDel="00944402">
          <w:rPr>
            <w:rFonts w:asciiTheme="minorHAnsi" w:eastAsiaTheme="minorEastAsia" w:hAnsiTheme="minorHAnsi" w:cstheme="minorBidi"/>
            <w:sz w:val="22"/>
            <w:szCs w:val="22"/>
          </w:rPr>
          <w:tab/>
        </w:r>
        <w:r w:rsidDel="00944402">
          <w:rPr>
            <w:lang w:eastAsia="ko-KR"/>
          </w:rPr>
          <w:delText>Introduction</w:delText>
        </w:r>
        <w:r w:rsidDel="00944402">
          <w:tab/>
        </w:r>
        <w:r w:rsidDel="00944402">
          <w:fldChar w:fldCharType="begin" w:fldLock="1"/>
        </w:r>
        <w:r w:rsidDel="00944402">
          <w:delInstrText xml:space="preserve"> PAGEREF _Toc101332990 \h </w:delInstrText>
        </w:r>
        <w:r w:rsidDel="00944402">
          <w:fldChar w:fldCharType="separate"/>
        </w:r>
        <w:r w:rsidDel="00944402">
          <w:delText>36</w:delText>
        </w:r>
        <w:r w:rsidDel="00944402">
          <w:fldChar w:fldCharType="end"/>
        </w:r>
      </w:del>
    </w:p>
    <w:p w14:paraId="7F6DEF4D" w14:textId="4D37A106" w:rsidR="00DB4AA0" w:rsidDel="00944402" w:rsidRDefault="00DB4AA0">
      <w:pPr>
        <w:pStyle w:val="TOC3"/>
        <w:rPr>
          <w:del w:id="838" w:author="CATT-Ming" w:date="2022-05-24T10:58:00Z"/>
          <w:rFonts w:asciiTheme="minorHAnsi" w:eastAsiaTheme="minorEastAsia" w:hAnsiTheme="minorHAnsi" w:cstheme="minorBidi"/>
          <w:sz w:val="22"/>
          <w:szCs w:val="22"/>
        </w:rPr>
      </w:pPr>
      <w:del w:id="839" w:author="CATT-Ming" w:date="2022-05-24T10:58:00Z">
        <w:r w:rsidDel="00944402">
          <w:rPr>
            <w:lang w:eastAsia="ko-KR"/>
          </w:rPr>
          <w:delText>6.</w:delText>
        </w:r>
        <w:r w:rsidDel="00944402">
          <w:rPr>
            <w:lang w:eastAsia="zh-CN"/>
          </w:rPr>
          <w:delText>9</w:delText>
        </w:r>
        <w:r w:rsidDel="00944402">
          <w:rPr>
            <w:lang w:eastAsia="ko-KR"/>
          </w:rPr>
          <w:delText>.2</w:delText>
        </w:r>
        <w:r w:rsidDel="00944402">
          <w:rPr>
            <w:rFonts w:asciiTheme="minorHAnsi" w:eastAsiaTheme="minorEastAsia" w:hAnsiTheme="minorHAnsi" w:cstheme="minorBidi"/>
            <w:sz w:val="22"/>
            <w:szCs w:val="22"/>
          </w:rPr>
          <w:tab/>
        </w:r>
        <w:r w:rsidDel="00944402">
          <w:rPr>
            <w:lang w:eastAsia="ko-KR"/>
          </w:rPr>
          <w:delText>Functional Description</w:delText>
        </w:r>
        <w:r w:rsidDel="00944402">
          <w:tab/>
        </w:r>
        <w:r w:rsidDel="00944402">
          <w:fldChar w:fldCharType="begin" w:fldLock="1"/>
        </w:r>
        <w:r w:rsidDel="00944402">
          <w:delInstrText xml:space="preserve"> PAGEREF _Toc101332991 \h </w:delInstrText>
        </w:r>
        <w:r w:rsidDel="00944402">
          <w:fldChar w:fldCharType="separate"/>
        </w:r>
        <w:r w:rsidDel="00944402">
          <w:delText>36</w:delText>
        </w:r>
        <w:r w:rsidDel="00944402">
          <w:fldChar w:fldCharType="end"/>
        </w:r>
      </w:del>
    </w:p>
    <w:p w14:paraId="3782547C" w14:textId="51A87568" w:rsidR="00DB4AA0" w:rsidDel="00944402" w:rsidRDefault="00DB4AA0">
      <w:pPr>
        <w:pStyle w:val="TOC3"/>
        <w:rPr>
          <w:del w:id="840" w:author="CATT-Ming" w:date="2022-05-24T10:58:00Z"/>
          <w:rFonts w:asciiTheme="minorHAnsi" w:eastAsiaTheme="minorEastAsia" w:hAnsiTheme="minorHAnsi" w:cstheme="minorBidi"/>
          <w:sz w:val="22"/>
          <w:szCs w:val="22"/>
        </w:rPr>
      </w:pPr>
      <w:del w:id="841" w:author="CATT-Ming" w:date="2022-05-24T10:58:00Z">
        <w:r w:rsidDel="00944402">
          <w:delText>6.</w:delText>
        </w:r>
        <w:r w:rsidDel="00944402">
          <w:rPr>
            <w:lang w:eastAsia="zh-CN"/>
          </w:rPr>
          <w:delText>9</w:delText>
        </w:r>
        <w:r w:rsidDel="00944402">
          <w:delText>.3</w:delText>
        </w:r>
        <w:r w:rsidDel="00944402">
          <w:rPr>
            <w:rFonts w:asciiTheme="minorHAnsi" w:eastAsiaTheme="minorEastAsia" w:hAnsiTheme="minorHAnsi" w:cstheme="minorBidi"/>
            <w:sz w:val="22"/>
            <w:szCs w:val="22"/>
          </w:rPr>
          <w:tab/>
        </w:r>
        <w:r w:rsidDel="00944402">
          <w:delText>Procedures</w:delText>
        </w:r>
        <w:r w:rsidDel="00944402">
          <w:tab/>
        </w:r>
        <w:r w:rsidDel="00944402">
          <w:fldChar w:fldCharType="begin" w:fldLock="1"/>
        </w:r>
        <w:r w:rsidDel="00944402">
          <w:delInstrText xml:space="preserve"> PAGEREF _Toc101332992 \h </w:delInstrText>
        </w:r>
        <w:r w:rsidDel="00944402">
          <w:fldChar w:fldCharType="separate"/>
        </w:r>
        <w:r w:rsidDel="00944402">
          <w:delText>36</w:delText>
        </w:r>
        <w:r w:rsidDel="00944402">
          <w:fldChar w:fldCharType="end"/>
        </w:r>
      </w:del>
    </w:p>
    <w:p w14:paraId="1DEFE819" w14:textId="735ED853" w:rsidR="00DB4AA0" w:rsidDel="00944402" w:rsidRDefault="00DB4AA0">
      <w:pPr>
        <w:pStyle w:val="TOC4"/>
        <w:rPr>
          <w:del w:id="842" w:author="CATT-Ming" w:date="2022-05-24T10:58:00Z"/>
          <w:rFonts w:asciiTheme="minorHAnsi" w:eastAsiaTheme="minorEastAsia" w:hAnsiTheme="minorHAnsi" w:cstheme="minorBidi"/>
          <w:sz w:val="22"/>
          <w:szCs w:val="22"/>
        </w:rPr>
      </w:pPr>
      <w:del w:id="843" w:author="CATT-Ming" w:date="2022-05-24T10:58:00Z">
        <w:r w:rsidDel="00944402">
          <w:delText>6.</w:delText>
        </w:r>
        <w:r w:rsidDel="00944402">
          <w:rPr>
            <w:lang w:eastAsia="zh-CN"/>
          </w:rPr>
          <w:delText>9</w:delText>
        </w:r>
        <w:r w:rsidDel="00944402">
          <w:delText>.3.1</w:delText>
        </w:r>
        <w:r w:rsidDel="00944402">
          <w:rPr>
            <w:rFonts w:asciiTheme="minorHAnsi" w:eastAsiaTheme="minorEastAsia" w:hAnsiTheme="minorHAnsi" w:cstheme="minorBidi"/>
            <w:sz w:val="22"/>
            <w:szCs w:val="22"/>
          </w:rPr>
          <w:tab/>
        </w:r>
        <w:r w:rsidDel="00944402">
          <w:delText>5GC-MT-LR Procedure for the commercial location service</w:delText>
        </w:r>
        <w:r w:rsidDel="00944402">
          <w:tab/>
        </w:r>
        <w:r w:rsidDel="00944402">
          <w:fldChar w:fldCharType="begin" w:fldLock="1"/>
        </w:r>
        <w:r w:rsidDel="00944402">
          <w:delInstrText xml:space="preserve"> PAGEREF _Toc101332993 \h </w:delInstrText>
        </w:r>
        <w:r w:rsidDel="00944402">
          <w:fldChar w:fldCharType="separate"/>
        </w:r>
        <w:r w:rsidDel="00944402">
          <w:delText>36</w:delText>
        </w:r>
        <w:r w:rsidDel="00944402">
          <w:fldChar w:fldCharType="end"/>
        </w:r>
      </w:del>
    </w:p>
    <w:p w14:paraId="17A7D2C3" w14:textId="183BD2A9" w:rsidR="00DB4AA0" w:rsidDel="00944402" w:rsidRDefault="00DB4AA0">
      <w:pPr>
        <w:pStyle w:val="TOC3"/>
        <w:rPr>
          <w:del w:id="844" w:author="CATT-Ming" w:date="2022-05-24T10:58:00Z"/>
          <w:rFonts w:asciiTheme="minorHAnsi" w:eastAsiaTheme="minorEastAsia" w:hAnsiTheme="minorHAnsi" w:cstheme="minorBidi"/>
          <w:sz w:val="22"/>
          <w:szCs w:val="22"/>
        </w:rPr>
      </w:pPr>
      <w:del w:id="845" w:author="CATT-Ming" w:date="2022-05-24T10:58:00Z">
        <w:r w:rsidDel="00944402">
          <w:delText>6.</w:delText>
        </w:r>
        <w:r w:rsidDel="00944402">
          <w:rPr>
            <w:lang w:eastAsia="zh-CN"/>
          </w:rPr>
          <w:delText>9</w:delText>
        </w:r>
        <w:r w:rsidDel="00944402">
          <w:delText>.4</w:delText>
        </w:r>
        <w:r w:rsidDel="00944402">
          <w:rPr>
            <w:rFonts w:asciiTheme="minorHAnsi" w:eastAsiaTheme="minorEastAsia" w:hAnsiTheme="minorHAnsi" w:cstheme="minorBidi"/>
            <w:sz w:val="22"/>
            <w:szCs w:val="22"/>
          </w:rPr>
          <w:tab/>
        </w:r>
        <w:r w:rsidDel="00944402">
          <w:delText>Impacts on services, entities, and interfaces</w:delText>
        </w:r>
        <w:r w:rsidDel="00944402">
          <w:tab/>
        </w:r>
        <w:r w:rsidDel="00944402">
          <w:fldChar w:fldCharType="begin" w:fldLock="1"/>
        </w:r>
        <w:r w:rsidDel="00944402">
          <w:delInstrText xml:space="preserve"> PAGEREF _Toc101332994 \h </w:delInstrText>
        </w:r>
        <w:r w:rsidDel="00944402">
          <w:fldChar w:fldCharType="separate"/>
        </w:r>
        <w:r w:rsidDel="00944402">
          <w:delText>37</w:delText>
        </w:r>
        <w:r w:rsidDel="00944402">
          <w:fldChar w:fldCharType="end"/>
        </w:r>
      </w:del>
    </w:p>
    <w:p w14:paraId="1C4D47DA" w14:textId="7B5CC4D3" w:rsidR="00DB4AA0" w:rsidDel="00944402" w:rsidRDefault="00DB4AA0">
      <w:pPr>
        <w:pStyle w:val="TOC2"/>
        <w:rPr>
          <w:del w:id="846" w:author="CATT-Ming" w:date="2022-05-24T10:58:00Z"/>
          <w:rFonts w:asciiTheme="minorHAnsi" w:eastAsiaTheme="minorEastAsia" w:hAnsiTheme="minorHAnsi" w:cstheme="minorBidi"/>
          <w:sz w:val="22"/>
          <w:szCs w:val="22"/>
        </w:rPr>
      </w:pPr>
      <w:del w:id="847" w:author="CATT-Ming" w:date="2022-05-24T10:58:00Z">
        <w:r w:rsidDel="00944402">
          <w:delText>6.</w:delText>
        </w:r>
        <w:r w:rsidRPr="00DD6E58" w:rsidDel="00944402">
          <w:rPr>
            <w:rFonts w:eastAsia="DengXian"/>
            <w:lang w:eastAsia="zh-CN"/>
          </w:rPr>
          <w:delText>10</w:delText>
        </w:r>
        <w:r w:rsidDel="00944402">
          <w:rPr>
            <w:rFonts w:asciiTheme="minorHAnsi" w:eastAsiaTheme="minorEastAsia" w:hAnsiTheme="minorHAnsi" w:cstheme="minorBidi"/>
            <w:sz w:val="22"/>
            <w:szCs w:val="22"/>
          </w:rPr>
          <w:tab/>
        </w:r>
        <w:r w:rsidDel="00944402">
          <w:delText>Solution #</w:delText>
        </w:r>
        <w:r w:rsidDel="00944402">
          <w:rPr>
            <w:lang w:eastAsia="zh-CN"/>
          </w:rPr>
          <w:delText>10</w:delText>
        </w:r>
        <w:r w:rsidDel="00944402">
          <w:delText xml:space="preserve">: </w:delText>
        </w:r>
        <w:r w:rsidRPr="00DD6E58" w:rsidDel="00944402">
          <w:rPr>
            <w:rFonts w:eastAsia="DengXian"/>
            <w:lang w:eastAsia="zh-CN"/>
          </w:rPr>
          <w:delText>Support interaction between location service and NWDAF</w:delText>
        </w:r>
        <w:r w:rsidDel="00944402">
          <w:tab/>
        </w:r>
        <w:r w:rsidDel="00944402">
          <w:fldChar w:fldCharType="begin" w:fldLock="1"/>
        </w:r>
        <w:r w:rsidDel="00944402">
          <w:delInstrText xml:space="preserve"> PAGEREF _Toc101332995 \h </w:delInstrText>
        </w:r>
        <w:r w:rsidDel="00944402">
          <w:fldChar w:fldCharType="separate"/>
        </w:r>
        <w:r w:rsidDel="00944402">
          <w:delText>38</w:delText>
        </w:r>
        <w:r w:rsidDel="00944402">
          <w:fldChar w:fldCharType="end"/>
        </w:r>
      </w:del>
    </w:p>
    <w:p w14:paraId="5BCA34D6" w14:textId="05308659" w:rsidR="00DB4AA0" w:rsidDel="00944402" w:rsidRDefault="00DB4AA0">
      <w:pPr>
        <w:pStyle w:val="TOC3"/>
        <w:rPr>
          <w:del w:id="848" w:author="CATT-Ming" w:date="2022-05-24T10:58:00Z"/>
          <w:rFonts w:asciiTheme="minorHAnsi" w:eastAsiaTheme="minorEastAsia" w:hAnsiTheme="minorHAnsi" w:cstheme="minorBidi"/>
          <w:sz w:val="22"/>
          <w:szCs w:val="22"/>
        </w:rPr>
      </w:pPr>
      <w:del w:id="849" w:author="CATT-Ming" w:date="2022-05-24T10:58:00Z">
        <w:r w:rsidDel="00944402">
          <w:rPr>
            <w:lang w:eastAsia="ko-KR"/>
          </w:rPr>
          <w:delText>6.</w:delText>
        </w:r>
        <w:r w:rsidDel="00944402">
          <w:rPr>
            <w:lang w:eastAsia="zh-CN"/>
          </w:rPr>
          <w:delText>10</w:delText>
        </w:r>
        <w:r w:rsidDel="00944402">
          <w:rPr>
            <w:lang w:eastAsia="ko-KR"/>
          </w:rPr>
          <w:delText>.1</w:delText>
        </w:r>
        <w:r w:rsidDel="00944402">
          <w:rPr>
            <w:rFonts w:asciiTheme="minorHAnsi" w:eastAsiaTheme="minorEastAsia" w:hAnsiTheme="minorHAnsi" w:cstheme="minorBidi"/>
            <w:sz w:val="22"/>
            <w:szCs w:val="22"/>
          </w:rPr>
          <w:tab/>
        </w:r>
        <w:r w:rsidDel="00944402">
          <w:rPr>
            <w:lang w:eastAsia="ko-KR"/>
          </w:rPr>
          <w:delText>Introduction</w:delText>
        </w:r>
        <w:r w:rsidDel="00944402">
          <w:tab/>
        </w:r>
        <w:r w:rsidDel="00944402">
          <w:fldChar w:fldCharType="begin" w:fldLock="1"/>
        </w:r>
        <w:r w:rsidDel="00944402">
          <w:delInstrText xml:space="preserve"> PAGEREF _Toc101332996 \h </w:delInstrText>
        </w:r>
        <w:r w:rsidDel="00944402">
          <w:fldChar w:fldCharType="separate"/>
        </w:r>
        <w:r w:rsidDel="00944402">
          <w:delText>38</w:delText>
        </w:r>
        <w:r w:rsidDel="00944402">
          <w:fldChar w:fldCharType="end"/>
        </w:r>
      </w:del>
    </w:p>
    <w:p w14:paraId="7759C9E2" w14:textId="54DA7F73" w:rsidR="00DB4AA0" w:rsidDel="00944402" w:rsidRDefault="00DB4AA0">
      <w:pPr>
        <w:pStyle w:val="TOC3"/>
        <w:rPr>
          <w:del w:id="850" w:author="CATT-Ming" w:date="2022-05-24T10:58:00Z"/>
          <w:rFonts w:asciiTheme="minorHAnsi" w:eastAsiaTheme="minorEastAsia" w:hAnsiTheme="minorHAnsi" w:cstheme="minorBidi"/>
          <w:sz w:val="22"/>
          <w:szCs w:val="22"/>
        </w:rPr>
      </w:pPr>
      <w:del w:id="851" w:author="CATT-Ming" w:date="2022-05-24T10:58:00Z">
        <w:r w:rsidDel="00944402">
          <w:rPr>
            <w:lang w:eastAsia="ko-KR"/>
          </w:rPr>
          <w:delText>6.</w:delText>
        </w:r>
        <w:r w:rsidDel="00944402">
          <w:rPr>
            <w:lang w:eastAsia="zh-CN"/>
          </w:rPr>
          <w:delText>10</w:delText>
        </w:r>
        <w:r w:rsidDel="00944402">
          <w:rPr>
            <w:lang w:eastAsia="ko-KR"/>
          </w:rPr>
          <w:delText>.2</w:delText>
        </w:r>
        <w:r w:rsidDel="00944402">
          <w:rPr>
            <w:rFonts w:asciiTheme="minorHAnsi" w:eastAsiaTheme="minorEastAsia" w:hAnsiTheme="minorHAnsi" w:cstheme="minorBidi"/>
            <w:sz w:val="22"/>
            <w:szCs w:val="22"/>
          </w:rPr>
          <w:tab/>
        </w:r>
        <w:r w:rsidDel="00944402">
          <w:rPr>
            <w:lang w:eastAsia="ko-KR"/>
          </w:rPr>
          <w:delText>Functional Description</w:delText>
        </w:r>
        <w:r w:rsidDel="00944402">
          <w:tab/>
        </w:r>
        <w:r w:rsidDel="00944402">
          <w:fldChar w:fldCharType="begin" w:fldLock="1"/>
        </w:r>
        <w:r w:rsidDel="00944402">
          <w:delInstrText xml:space="preserve"> PAGEREF _Toc101332997 \h </w:delInstrText>
        </w:r>
        <w:r w:rsidDel="00944402">
          <w:fldChar w:fldCharType="separate"/>
        </w:r>
        <w:r w:rsidDel="00944402">
          <w:delText>38</w:delText>
        </w:r>
        <w:r w:rsidDel="00944402">
          <w:fldChar w:fldCharType="end"/>
        </w:r>
      </w:del>
    </w:p>
    <w:p w14:paraId="4AA2E2A1" w14:textId="733E3096" w:rsidR="00DB4AA0" w:rsidDel="00944402" w:rsidRDefault="00DB4AA0">
      <w:pPr>
        <w:pStyle w:val="TOC3"/>
        <w:rPr>
          <w:del w:id="852" w:author="CATT-Ming" w:date="2022-05-24T10:58:00Z"/>
          <w:rFonts w:asciiTheme="minorHAnsi" w:eastAsiaTheme="minorEastAsia" w:hAnsiTheme="minorHAnsi" w:cstheme="minorBidi"/>
          <w:sz w:val="22"/>
          <w:szCs w:val="22"/>
        </w:rPr>
      </w:pPr>
      <w:del w:id="853" w:author="CATT-Ming" w:date="2022-05-24T10:58:00Z">
        <w:r w:rsidDel="00944402">
          <w:rPr>
            <w:lang w:eastAsia="ko-KR"/>
          </w:rPr>
          <w:delText>6.</w:delText>
        </w:r>
        <w:r w:rsidDel="00944402">
          <w:rPr>
            <w:lang w:eastAsia="zh-CN"/>
          </w:rPr>
          <w:delText>10</w:delText>
        </w:r>
        <w:r w:rsidDel="00944402">
          <w:rPr>
            <w:lang w:eastAsia="ko-KR"/>
          </w:rPr>
          <w:delText>.3</w:delText>
        </w:r>
        <w:r w:rsidDel="00944402">
          <w:rPr>
            <w:rFonts w:asciiTheme="minorHAnsi" w:eastAsiaTheme="minorEastAsia" w:hAnsiTheme="minorHAnsi" w:cstheme="minorBidi"/>
            <w:sz w:val="22"/>
            <w:szCs w:val="22"/>
          </w:rPr>
          <w:tab/>
        </w:r>
        <w:r w:rsidDel="00944402">
          <w:rPr>
            <w:lang w:eastAsia="ko-KR"/>
          </w:rPr>
          <w:delText>Procedures</w:delText>
        </w:r>
        <w:r w:rsidDel="00944402">
          <w:tab/>
        </w:r>
        <w:r w:rsidDel="00944402">
          <w:fldChar w:fldCharType="begin" w:fldLock="1"/>
        </w:r>
        <w:r w:rsidDel="00944402">
          <w:delInstrText xml:space="preserve"> PAGEREF _Toc101332998 \h </w:delInstrText>
        </w:r>
        <w:r w:rsidDel="00944402">
          <w:fldChar w:fldCharType="separate"/>
        </w:r>
        <w:r w:rsidDel="00944402">
          <w:delText>38</w:delText>
        </w:r>
        <w:r w:rsidDel="00944402">
          <w:fldChar w:fldCharType="end"/>
        </w:r>
      </w:del>
    </w:p>
    <w:p w14:paraId="65DD1A52" w14:textId="65F6C711" w:rsidR="00DB4AA0" w:rsidDel="00944402" w:rsidRDefault="00DB4AA0">
      <w:pPr>
        <w:pStyle w:val="TOC4"/>
        <w:rPr>
          <w:del w:id="854" w:author="CATT-Ming" w:date="2022-05-24T10:58:00Z"/>
          <w:rFonts w:asciiTheme="minorHAnsi" w:eastAsiaTheme="minorEastAsia" w:hAnsiTheme="minorHAnsi" w:cstheme="minorBidi"/>
          <w:sz w:val="22"/>
          <w:szCs w:val="22"/>
        </w:rPr>
      </w:pPr>
      <w:del w:id="855" w:author="CATT-Ming" w:date="2022-05-24T10:58:00Z">
        <w:r w:rsidDel="00944402">
          <w:delText>6.</w:delText>
        </w:r>
        <w:r w:rsidDel="00944402">
          <w:rPr>
            <w:lang w:eastAsia="zh-CN"/>
          </w:rPr>
          <w:delText>10</w:delText>
        </w:r>
        <w:r w:rsidDel="00944402">
          <w:delText>.</w:delText>
        </w:r>
        <w:r w:rsidDel="00944402">
          <w:rPr>
            <w:lang w:eastAsia="zh-CN"/>
          </w:rPr>
          <w:delText>3</w:delText>
        </w:r>
        <w:r w:rsidDel="00944402">
          <w:delText>.1</w:delText>
        </w:r>
        <w:r w:rsidDel="00944402">
          <w:rPr>
            <w:rFonts w:asciiTheme="minorHAnsi" w:eastAsiaTheme="minorEastAsia" w:hAnsiTheme="minorHAnsi" w:cstheme="minorBidi"/>
            <w:sz w:val="22"/>
            <w:szCs w:val="22"/>
          </w:rPr>
          <w:tab/>
        </w:r>
        <w:r w:rsidRPr="00DD6E58" w:rsidDel="00944402">
          <w:rPr>
            <w:rFonts w:eastAsia="DengXian"/>
            <w:lang w:eastAsia="zh-CN"/>
          </w:rPr>
          <w:delText>NWDAF accesses location service</w:delText>
        </w:r>
        <w:r w:rsidDel="00944402">
          <w:tab/>
        </w:r>
        <w:r w:rsidDel="00944402">
          <w:fldChar w:fldCharType="begin" w:fldLock="1"/>
        </w:r>
        <w:r w:rsidDel="00944402">
          <w:delInstrText xml:space="preserve"> PAGEREF _Toc101332999 \h </w:delInstrText>
        </w:r>
        <w:r w:rsidDel="00944402">
          <w:fldChar w:fldCharType="separate"/>
        </w:r>
        <w:r w:rsidDel="00944402">
          <w:delText>38</w:delText>
        </w:r>
        <w:r w:rsidDel="00944402">
          <w:fldChar w:fldCharType="end"/>
        </w:r>
      </w:del>
    </w:p>
    <w:p w14:paraId="6E47A1D7" w14:textId="19C93B21" w:rsidR="00DB4AA0" w:rsidDel="00944402" w:rsidRDefault="00DB4AA0">
      <w:pPr>
        <w:pStyle w:val="TOC4"/>
        <w:rPr>
          <w:del w:id="856" w:author="CATT-Ming" w:date="2022-05-24T10:58:00Z"/>
          <w:rFonts w:asciiTheme="minorHAnsi" w:eastAsiaTheme="minorEastAsia" w:hAnsiTheme="minorHAnsi" w:cstheme="minorBidi"/>
          <w:sz w:val="22"/>
          <w:szCs w:val="22"/>
        </w:rPr>
      </w:pPr>
      <w:del w:id="857" w:author="CATT-Ming" w:date="2022-05-24T10:58:00Z">
        <w:r w:rsidDel="00944402">
          <w:delText>6.</w:delText>
        </w:r>
        <w:r w:rsidDel="00944402">
          <w:rPr>
            <w:lang w:eastAsia="zh-CN"/>
          </w:rPr>
          <w:delText>10</w:delText>
        </w:r>
        <w:r w:rsidDel="00944402">
          <w:delText>.</w:delText>
        </w:r>
        <w:r w:rsidDel="00944402">
          <w:rPr>
            <w:lang w:eastAsia="zh-CN"/>
          </w:rPr>
          <w:delText>3</w:delText>
        </w:r>
        <w:r w:rsidDel="00944402">
          <w:delText>.</w:delText>
        </w:r>
        <w:r w:rsidRPr="00DD6E58" w:rsidDel="00944402">
          <w:rPr>
            <w:rFonts w:eastAsia="DengXian"/>
            <w:lang w:eastAsia="zh-CN"/>
          </w:rPr>
          <w:delText>2</w:delText>
        </w:r>
        <w:r w:rsidDel="00944402">
          <w:rPr>
            <w:rFonts w:asciiTheme="minorHAnsi" w:eastAsiaTheme="minorEastAsia" w:hAnsiTheme="minorHAnsi" w:cstheme="minorBidi"/>
            <w:sz w:val="22"/>
            <w:szCs w:val="22"/>
          </w:rPr>
          <w:tab/>
        </w:r>
        <w:r w:rsidRPr="00DD6E58" w:rsidDel="00944402">
          <w:rPr>
            <w:rFonts w:eastAsia="DengXian"/>
            <w:lang w:eastAsia="zh-CN"/>
          </w:rPr>
          <w:delText>LMF obtains data analytics from NWDAF</w:delText>
        </w:r>
        <w:r w:rsidDel="00944402">
          <w:tab/>
        </w:r>
        <w:r w:rsidDel="00944402">
          <w:fldChar w:fldCharType="begin" w:fldLock="1"/>
        </w:r>
        <w:r w:rsidDel="00944402">
          <w:delInstrText xml:space="preserve"> PAGEREF _Toc101333000 \h </w:delInstrText>
        </w:r>
        <w:r w:rsidDel="00944402">
          <w:fldChar w:fldCharType="separate"/>
        </w:r>
        <w:r w:rsidDel="00944402">
          <w:delText>38</w:delText>
        </w:r>
        <w:r w:rsidDel="00944402">
          <w:fldChar w:fldCharType="end"/>
        </w:r>
      </w:del>
    </w:p>
    <w:p w14:paraId="4D189E14" w14:textId="26C3F152" w:rsidR="00DB4AA0" w:rsidDel="00944402" w:rsidRDefault="00DB4AA0">
      <w:pPr>
        <w:pStyle w:val="TOC3"/>
        <w:rPr>
          <w:del w:id="858" w:author="CATT-Ming" w:date="2022-05-24T10:58:00Z"/>
          <w:rFonts w:asciiTheme="minorHAnsi" w:eastAsiaTheme="minorEastAsia" w:hAnsiTheme="minorHAnsi" w:cstheme="minorBidi"/>
          <w:sz w:val="22"/>
          <w:szCs w:val="22"/>
        </w:rPr>
      </w:pPr>
      <w:del w:id="859" w:author="CATT-Ming" w:date="2022-05-24T10:58:00Z">
        <w:r w:rsidDel="00944402">
          <w:delText>6.</w:delText>
        </w:r>
        <w:r w:rsidDel="00944402">
          <w:rPr>
            <w:lang w:eastAsia="zh-CN"/>
          </w:rPr>
          <w:delText>10</w:delText>
        </w:r>
        <w:r w:rsidDel="00944402">
          <w:delText>.4</w:delText>
        </w:r>
        <w:r w:rsidDel="00944402">
          <w:rPr>
            <w:rFonts w:asciiTheme="minorHAnsi" w:eastAsiaTheme="minorEastAsia" w:hAnsiTheme="minorHAnsi" w:cstheme="minorBidi"/>
            <w:sz w:val="22"/>
            <w:szCs w:val="22"/>
          </w:rPr>
          <w:tab/>
        </w:r>
        <w:r w:rsidDel="00944402">
          <w:delText>Impacts on services, entities, and interfaces</w:delText>
        </w:r>
        <w:r w:rsidDel="00944402">
          <w:tab/>
        </w:r>
        <w:r w:rsidDel="00944402">
          <w:fldChar w:fldCharType="begin" w:fldLock="1"/>
        </w:r>
        <w:r w:rsidDel="00944402">
          <w:delInstrText xml:space="preserve"> PAGEREF _Toc101333001 \h </w:delInstrText>
        </w:r>
        <w:r w:rsidDel="00944402">
          <w:fldChar w:fldCharType="separate"/>
        </w:r>
        <w:r w:rsidDel="00944402">
          <w:delText>38</w:delText>
        </w:r>
        <w:r w:rsidDel="00944402">
          <w:fldChar w:fldCharType="end"/>
        </w:r>
      </w:del>
    </w:p>
    <w:p w14:paraId="44755189" w14:textId="5C04EC54" w:rsidR="00DB4AA0" w:rsidDel="00944402" w:rsidRDefault="00DB4AA0">
      <w:pPr>
        <w:pStyle w:val="TOC2"/>
        <w:rPr>
          <w:del w:id="860" w:author="CATT-Ming" w:date="2022-05-24T10:58:00Z"/>
          <w:rFonts w:asciiTheme="minorHAnsi" w:eastAsiaTheme="minorEastAsia" w:hAnsiTheme="minorHAnsi" w:cstheme="minorBidi"/>
          <w:sz w:val="22"/>
          <w:szCs w:val="22"/>
        </w:rPr>
      </w:pPr>
      <w:del w:id="861" w:author="CATT-Ming" w:date="2022-05-24T10:58:00Z">
        <w:r w:rsidDel="00944402">
          <w:delText>6.</w:delText>
        </w:r>
        <w:r w:rsidDel="00944402">
          <w:rPr>
            <w:lang w:eastAsia="zh-CN"/>
          </w:rPr>
          <w:delText>11</w:delText>
        </w:r>
        <w:r w:rsidDel="00944402">
          <w:rPr>
            <w:rFonts w:asciiTheme="minorHAnsi" w:eastAsiaTheme="minorEastAsia" w:hAnsiTheme="minorHAnsi" w:cstheme="minorBidi"/>
            <w:sz w:val="22"/>
            <w:szCs w:val="22"/>
          </w:rPr>
          <w:tab/>
        </w:r>
        <w:r w:rsidDel="00944402">
          <w:delText>Solution #</w:delText>
        </w:r>
        <w:r w:rsidDel="00944402">
          <w:rPr>
            <w:lang w:eastAsia="zh-CN"/>
          </w:rPr>
          <w:delText>11</w:delText>
        </w:r>
        <w:r w:rsidDel="00944402">
          <w:delText>: Interaction Enhancement between LCS and NWDAF</w:delText>
        </w:r>
        <w:r w:rsidDel="00944402">
          <w:tab/>
        </w:r>
        <w:r w:rsidDel="00944402">
          <w:fldChar w:fldCharType="begin" w:fldLock="1"/>
        </w:r>
        <w:r w:rsidDel="00944402">
          <w:delInstrText xml:space="preserve"> PAGEREF _Toc101333002 \h </w:delInstrText>
        </w:r>
        <w:r w:rsidDel="00944402">
          <w:fldChar w:fldCharType="separate"/>
        </w:r>
        <w:r w:rsidDel="00944402">
          <w:delText>39</w:delText>
        </w:r>
        <w:r w:rsidDel="00944402">
          <w:fldChar w:fldCharType="end"/>
        </w:r>
      </w:del>
    </w:p>
    <w:p w14:paraId="63C5E0AA" w14:textId="08A83487" w:rsidR="00DB4AA0" w:rsidDel="00944402" w:rsidRDefault="00DB4AA0">
      <w:pPr>
        <w:pStyle w:val="TOC3"/>
        <w:rPr>
          <w:del w:id="862" w:author="CATT-Ming" w:date="2022-05-24T10:58:00Z"/>
          <w:rFonts w:asciiTheme="minorHAnsi" w:eastAsiaTheme="minorEastAsia" w:hAnsiTheme="minorHAnsi" w:cstheme="minorBidi"/>
          <w:sz w:val="22"/>
          <w:szCs w:val="22"/>
        </w:rPr>
      </w:pPr>
      <w:del w:id="863" w:author="CATT-Ming" w:date="2022-05-24T10:58:00Z">
        <w:r w:rsidRPr="00DD6E58" w:rsidDel="00944402">
          <w:rPr>
            <w:rFonts w:eastAsia="DengXian"/>
          </w:rPr>
          <w:delText>6.11.1</w:delText>
        </w:r>
        <w:r w:rsidDel="00944402">
          <w:rPr>
            <w:rFonts w:asciiTheme="minorHAnsi" w:eastAsiaTheme="minorEastAsia" w:hAnsiTheme="minorHAnsi" w:cstheme="minorBidi"/>
            <w:sz w:val="22"/>
            <w:szCs w:val="22"/>
          </w:rPr>
          <w:tab/>
        </w:r>
        <w:r w:rsidRPr="00DD6E58" w:rsidDel="00944402">
          <w:rPr>
            <w:rFonts w:eastAsia="DengXian"/>
          </w:rPr>
          <w:delText>Introduction</w:delText>
        </w:r>
        <w:r w:rsidDel="00944402">
          <w:tab/>
        </w:r>
        <w:r w:rsidDel="00944402">
          <w:fldChar w:fldCharType="begin" w:fldLock="1"/>
        </w:r>
        <w:r w:rsidDel="00944402">
          <w:delInstrText xml:space="preserve"> PAGEREF _Toc101333003 \h </w:delInstrText>
        </w:r>
        <w:r w:rsidDel="00944402">
          <w:fldChar w:fldCharType="separate"/>
        </w:r>
        <w:r w:rsidDel="00944402">
          <w:delText>39</w:delText>
        </w:r>
        <w:r w:rsidDel="00944402">
          <w:fldChar w:fldCharType="end"/>
        </w:r>
      </w:del>
    </w:p>
    <w:p w14:paraId="3948C92D" w14:textId="5CB7D822" w:rsidR="00DB4AA0" w:rsidDel="00944402" w:rsidRDefault="00DB4AA0">
      <w:pPr>
        <w:pStyle w:val="TOC3"/>
        <w:rPr>
          <w:del w:id="864" w:author="CATT-Ming" w:date="2022-05-24T10:58:00Z"/>
          <w:rFonts w:asciiTheme="minorHAnsi" w:eastAsiaTheme="minorEastAsia" w:hAnsiTheme="minorHAnsi" w:cstheme="minorBidi"/>
          <w:sz w:val="22"/>
          <w:szCs w:val="22"/>
        </w:rPr>
      </w:pPr>
      <w:del w:id="865" w:author="CATT-Ming" w:date="2022-05-24T10:58:00Z">
        <w:r w:rsidRPr="00DD6E58" w:rsidDel="00944402">
          <w:rPr>
            <w:rFonts w:eastAsia="DengXian"/>
          </w:rPr>
          <w:delText>6.11.2</w:delText>
        </w:r>
        <w:r w:rsidDel="00944402">
          <w:rPr>
            <w:rFonts w:asciiTheme="minorHAnsi" w:eastAsiaTheme="minorEastAsia" w:hAnsiTheme="minorHAnsi" w:cstheme="minorBidi"/>
            <w:sz w:val="22"/>
            <w:szCs w:val="22"/>
          </w:rPr>
          <w:tab/>
        </w:r>
        <w:r w:rsidRPr="00DD6E58" w:rsidDel="00944402">
          <w:rPr>
            <w:rFonts w:eastAsia="DengXian"/>
          </w:rPr>
          <w:delText>Functional Description</w:delText>
        </w:r>
        <w:r w:rsidDel="00944402">
          <w:tab/>
        </w:r>
        <w:r w:rsidDel="00944402">
          <w:fldChar w:fldCharType="begin" w:fldLock="1"/>
        </w:r>
        <w:r w:rsidDel="00944402">
          <w:delInstrText xml:space="preserve"> PAGEREF _Toc101333004 \h </w:delInstrText>
        </w:r>
        <w:r w:rsidDel="00944402">
          <w:fldChar w:fldCharType="separate"/>
        </w:r>
        <w:r w:rsidDel="00944402">
          <w:delText>39</w:delText>
        </w:r>
        <w:r w:rsidDel="00944402">
          <w:fldChar w:fldCharType="end"/>
        </w:r>
      </w:del>
    </w:p>
    <w:p w14:paraId="385AA102" w14:textId="325F5221" w:rsidR="00DB4AA0" w:rsidDel="00944402" w:rsidRDefault="00DB4AA0">
      <w:pPr>
        <w:pStyle w:val="TOC3"/>
        <w:rPr>
          <w:del w:id="866" w:author="CATT-Ming" w:date="2022-05-24T10:58:00Z"/>
          <w:rFonts w:asciiTheme="minorHAnsi" w:eastAsiaTheme="minorEastAsia" w:hAnsiTheme="minorHAnsi" w:cstheme="minorBidi"/>
          <w:sz w:val="22"/>
          <w:szCs w:val="22"/>
        </w:rPr>
      </w:pPr>
      <w:del w:id="867" w:author="CATT-Ming" w:date="2022-05-24T10:58:00Z">
        <w:r w:rsidRPr="00DD6E58" w:rsidDel="00944402">
          <w:rPr>
            <w:rFonts w:eastAsia="DengXian"/>
          </w:rPr>
          <w:delText>6.11.3</w:delText>
        </w:r>
        <w:r w:rsidDel="00944402">
          <w:rPr>
            <w:rFonts w:asciiTheme="minorHAnsi" w:eastAsiaTheme="minorEastAsia" w:hAnsiTheme="minorHAnsi" w:cstheme="minorBidi"/>
            <w:sz w:val="22"/>
            <w:szCs w:val="22"/>
          </w:rPr>
          <w:tab/>
        </w:r>
        <w:r w:rsidRPr="00DD6E58" w:rsidDel="00944402">
          <w:rPr>
            <w:rFonts w:eastAsia="DengXian"/>
          </w:rPr>
          <w:delText>Procedure</w:delText>
        </w:r>
        <w:r w:rsidDel="00944402">
          <w:tab/>
        </w:r>
        <w:r w:rsidDel="00944402">
          <w:fldChar w:fldCharType="begin" w:fldLock="1"/>
        </w:r>
        <w:r w:rsidDel="00944402">
          <w:delInstrText xml:space="preserve"> PAGEREF _Toc101333005 \h </w:delInstrText>
        </w:r>
        <w:r w:rsidDel="00944402">
          <w:fldChar w:fldCharType="separate"/>
        </w:r>
        <w:r w:rsidDel="00944402">
          <w:delText>39</w:delText>
        </w:r>
        <w:r w:rsidDel="00944402">
          <w:fldChar w:fldCharType="end"/>
        </w:r>
      </w:del>
    </w:p>
    <w:p w14:paraId="07DFA584" w14:textId="4B35737C" w:rsidR="00DB4AA0" w:rsidDel="00944402" w:rsidRDefault="00DB4AA0">
      <w:pPr>
        <w:pStyle w:val="TOC3"/>
        <w:rPr>
          <w:del w:id="868" w:author="CATT-Ming" w:date="2022-05-24T10:58:00Z"/>
          <w:rFonts w:asciiTheme="minorHAnsi" w:eastAsiaTheme="minorEastAsia" w:hAnsiTheme="minorHAnsi" w:cstheme="minorBidi"/>
          <w:sz w:val="22"/>
          <w:szCs w:val="22"/>
        </w:rPr>
      </w:pPr>
      <w:del w:id="869" w:author="CATT-Ming" w:date="2022-05-24T10:58:00Z">
        <w:r w:rsidRPr="00DD6E58" w:rsidDel="00944402">
          <w:rPr>
            <w:rFonts w:eastAsia="DengXian"/>
          </w:rPr>
          <w:delText>6.11.4</w:delText>
        </w:r>
        <w:r w:rsidDel="00944402">
          <w:rPr>
            <w:rFonts w:asciiTheme="minorHAnsi" w:eastAsiaTheme="minorEastAsia" w:hAnsiTheme="minorHAnsi" w:cstheme="minorBidi"/>
            <w:sz w:val="22"/>
            <w:szCs w:val="22"/>
          </w:rPr>
          <w:tab/>
        </w:r>
        <w:r w:rsidRPr="00DD6E58" w:rsidDel="00944402">
          <w:rPr>
            <w:rFonts w:eastAsia="DengXian"/>
          </w:rPr>
          <w:delText>Impacts on services, entities, and interfaces</w:delText>
        </w:r>
        <w:r w:rsidDel="00944402">
          <w:tab/>
        </w:r>
        <w:r w:rsidDel="00944402">
          <w:fldChar w:fldCharType="begin" w:fldLock="1"/>
        </w:r>
        <w:r w:rsidDel="00944402">
          <w:delInstrText xml:space="preserve"> PAGEREF _Toc101333006 \h </w:delInstrText>
        </w:r>
        <w:r w:rsidDel="00944402">
          <w:fldChar w:fldCharType="separate"/>
        </w:r>
        <w:r w:rsidDel="00944402">
          <w:delText>40</w:delText>
        </w:r>
        <w:r w:rsidDel="00944402">
          <w:fldChar w:fldCharType="end"/>
        </w:r>
      </w:del>
    </w:p>
    <w:p w14:paraId="29DD7FFD" w14:textId="7A7D3C6C" w:rsidR="00DB4AA0" w:rsidDel="00944402" w:rsidRDefault="00DB4AA0">
      <w:pPr>
        <w:pStyle w:val="TOC2"/>
        <w:rPr>
          <w:del w:id="870" w:author="CATT-Ming" w:date="2022-05-24T10:58:00Z"/>
          <w:rFonts w:asciiTheme="minorHAnsi" w:eastAsiaTheme="minorEastAsia" w:hAnsiTheme="minorHAnsi" w:cstheme="minorBidi"/>
          <w:sz w:val="22"/>
          <w:szCs w:val="22"/>
        </w:rPr>
      </w:pPr>
      <w:del w:id="871" w:author="CATT-Ming" w:date="2022-05-24T10:58:00Z">
        <w:r w:rsidDel="00944402">
          <w:rPr>
            <w:lang w:eastAsia="zh-CN"/>
          </w:rPr>
          <w:delText>6.12</w:delText>
        </w:r>
        <w:r w:rsidDel="00944402">
          <w:rPr>
            <w:rFonts w:asciiTheme="minorHAnsi" w:eastAsiaTheme="minorEastAsia" w:hAnsiTheme="minorHAnsi" w:cstheme="minorBidi"/>
            <w:sz w:val="22"/>
            <w:szCs w:val="22"/>
          </w:rPr>
          <w:tab/>
        </w:r>
        <w:r w:rsidDel="00944402">
          <w:delText>Solution</w:delText>
        </w:r>
        <w:r w:rsidDel="00944402">
          <w:rPr>
            <w:lang w:eastAsia="zh-CN"/>
          </w:rPr>
          <w:delText xml:space="preserve"> #12</w:delText>
        </w:r>
        <w:r w:rsidDel="00944402">
          <w:delText>: Supporting analytics for location accuracy</w:delText>
        </w:r>
        <w:r w:rsidDel="00944402">
          <w:tab/>
        </w:r>
        <w:r w:rsidDel="00944402">
          <w:fldChar w:fldCharType="begin" w:fldLock="1"/>
        </w:r>
        <w:r w:rsidDel="00944402">
          <w:delInstrText xml:space="preserve"> PAGEREF _Toc101333007 \h </w:delInstrText>
        </w:r>
        <w:r w:rsidDel="00944402">
          <w:fldChar w:fldCharType="separate"/>
        </w:r>
        <w:r w:rsidDel="00944402">
          <w:delText>40</w:delText>
        </w:r>
        <w:r w:rsidDel="00944402">
          <w:fldChar w:fldCharType="end"/>
        </w:r>
      </w:del>
    </w:p>
    <w:p w14:paraId="3183C7E1" w14:textId="722F0161" w:rsidR="00DB4AA0" w:rsidDel="00944402" w:rsidRDefault="00DB4AA0">
      <w:pPr>
        <w:pStyle w:val="TOC3"/>
        <w:rPr>
          <w:del w:id="872" w:author="CATT-Ming" w:date="2022-05-24T10:58:00Z"/>
          <w:rFonts w:asciiTheme="minorHAnsi" w:eastAsiaTheme="minorEastAsia" w:hAnsiTheme="minorHAnsi" w:cstheme="minorBidi"/>
          <w:sz w:val="22"/>
          <w:szCs w:val="22"/>
        </w:rPr>
      </w:pPr>
      <w:del w:id="873" w:author="CATT-Ming" w:date="2022-05-24T10:58:00Z">
        <w:r w:rsidDel="00944402">
          <w:delText>6.</w:delText>
        </w:r>
        <w:r w:rsidDel="00944402">
          <w:rPr>
            <w:lang w:eastAsia="zh-CN"/>
          </w:rPr>
          <w:delText>12</w:delText>
        </w:r>
        <w:r w:rsidDel="00944402">
          <w:delText>.1</w:delText>
        </w:r>
        <w:r w:rsidDel="00944402">
          <w:rPr>
            <w:rFonts w:asciiTheme="minorHAnsi" w:eastAsiaTheme="minorEastAsia" w:hAnsiTheme="minorHAnsi" w:cstheme="minorBidi"/>
            <w:sz w:val="22"/>
            <w:szCs w:val="22"/>
          </w:rPr>
          <w:tab/>
        </w:r>
        <w:r w:rsidDel="00944402">
          <w:delText>Description</w:delText>
        </w:r>
        <w:r w:rsidDel="00944402">
          <w:tab/>
        </w:r>
        <w:r w:rsidDel="00944402">
          <w:fldChar w:fldCharType="begin" w:fldLock="1"/>
        </w:r>
        <w:r w:rsidDel="00944402">
          <w:delInstrText xml:space="preserve"> PAGEREF _Toc101333008 \h </w:delInstrText>
        </w:r>
        <w:r w:rsidDel="00944402">
          <w:fldChar w:fldCharType="separate"/>
        </w:r>
        <w:r w:rsidDel="00944402">
          <w:delText>40</w:delText>
        </w:r>
        <w:r w:rsidDel="00944402">
          <w:fldChar w:fldCharType="end"/>
        </w:r>
      </w:del>
    </w:p>
    <w:p w14:paraId="2797DAB5" w14:textId="00675B9C" w:rsidR="00DB4AA0" w:rsidDel="00944402" w:rsidRDefault="00DB4AA0">
      <w:pPr>
        <w:pStyle w:val="TOC3"/>
        <w:rPr>
          <w:del w:id="874" w:author="CATT-Ming" w:date="2022-05-24T10:58:00Z"/>
          <w:rFonts w:asciiTheme="minorHAnsi" w:eastAsiaTheme="minorEastAsia" w:hAnsiTheme="minorHAnsi" w:cstheme="minorBidi"/>
          <w:sz w:val="22"/>
          <w:szCs w:val="22"/>
        </w:rPr>
      </w:pPr>
      <w:del w:id="875" w:author="CATT-Ming" w:date="2022-05-24T10:58:00Z">
        <w:r w:rsidDel="00944402">
          <w:delText>6.</w:delText>
        </w:r>
        <w:r w:rsidDel="00944402">
          <w:rPr>
            <w:lang w:eastAsia="zh-CN"/>
          </w:rPr>
          <w:delText>12</w:delText>
        </w:r>
        <w:r w:rsidDel="00944402">
          <w:delText>.2</w:delText>
        </w:r>
        <w:r w:rsidDel="00944402">
          <w:rPr>
            <w:rFonts w:asciiTheme="minorHAnsi" w:eastAsiaTheme="minorEastAsia" w:hAnsiTheme="minorHAnsi" w:cstheme="minorBidi"/>
            <w:sz w:val="22"/>
            <w:szCs w:val="22"/>
          </w:rPr>
          <w:tab/>
        </w:r>
        <w:r w:rsidDel="00944402">
          <w:delText>Procedures</w:delText>
        </w:r>
        <w:r w:rsidDel="00944402">
          <w:tab/>
        </w:r>
        <w:r w:rsidDel="00944402">
          <w:fldChar w:fldCharType="begin" w:fldLock="1"/>
        </w:r>
        <w:r w:rsidDel="00944402">
          <w:delInstrText xml:space="preserve"> PAGEREF _Toc101333009 \h </w:delInstrText>
        </w:r>
        <w:r w:rsidDel="00944402">
          <w:fldChar w:fldCharType="separate"/>
        </w:r>
        <w:r w:rsidDel="00944402">
          <w:delText>41</w:delText>
        </w:r>
        <w:r w:rsidDel="00944402">
          <w:fldChar w:fldCharType="end"/>
        </w:r>
      </w:del>
    </w:p>
    <w:p w14:paraId="07AE0EAD" w14:textId="0F7F0B67" w:rsidR="00DB4AA0" w:rsidDel="00944402" w:rsidRDefault="00DB4AA0">
      <w:pPr>
        <w:pStyle w:val="TOC3"/>
        <w:rPr>
          <w:del w:id="876" w:author="CATT-Ming" w:date="2022-05-24T10:58:00Z"/>
          <w:rFonts w:asciiTheme="minorHAnsi" w:eastAsiaTheme="minorEastAsia" w:hAnsiTheme="minorHAnsi" w:cstheme="minorBidi"/>
          <w:sz w:val="22"/>
          <w:szCs w:val="22"/>
        </w:rPr>
      </w:pPr>
      <w:del w:id="877" w:author="CATT-Ming" w:date="2022-05-24T10:58:00Z">
        <w:r w:rsidDel="00944402">
          <w:rPr>
            <w:lang w:eastAsia="zh-CN"/>
          </w:rPr>
          <w:delText>6.12.3</w:delText>
        </w:r>
        <w:r w:rsidDel="00944402">
          <w:rPr>
            <w:rFonts w:asciiTheme="minorHAnsi" w:eastAsiaTheme="minorEastAsia" w:hAnsiTheme="minorHAnsi" w:cstheme="minorBidi"/>
            <w:sz w:val="22"/>
            <w:szCs w:val="22"/>
          </w:rPr>
          <w:tab/>
        </w:r>
        <w:r w:rsidDel="00944402">
          <w:delText xml:space="preserve">Impacts on </w:delText>
        </w:r>
        <w:r w:rsidDel="00944402">
          <w:rPr>
            <w:lang w:eastAsia="zh-CN"/>
          </w:rPr>
          <w:delText>services,</w:delText>
        </w:r>
        <w:r w:rsidDel="00944402">
          <w:delText xml:space="preserve"> entities and interfaces</w:delText>
        </w:r>
        <w:r w:rsidDel="00944402">
          <w:tab/>
        </w:r>
        <w:r w:rsidDel="00944402">
          <w:fldChar w:fldCharType="begin" w:fldLock="1"/>
        </w:r>
        <w:r w:rsidDel="00944402">
          <w:delInstrText xml:space="preserve"> PAGEREF _Toc101333010 \h </w:delInstrText>
        </w:r>
        <w:r w:rsidDel="00944402">
          <w:fldChar w:fldCharType="separate"/>
        </w:r>
        <w:r w:rsidDel="00944402">
          <w:delText>43</w:delText>
        </w:r>
        <w:r w:rsidDel="00944402">
          <w:fldChar w:fldCharType="end"/>
        </w:r>
      </w:del>
    </w:p>
    <w:p w14:paraId="3B75A9D0" w14:textId="2769E19B" w:rsidR="00DB4AA0" w:rsidDel="00944402" w:rsidRDefault="00DB4AA0">
      <w:pPr>
        <w:pStyle w:val="TOC2"/>
        <w:rPr>
          <w:del w:id="878" w:author="CATT-Ming" w:date="2022-05-24T10:58:00Z"/>
          <w:rFonts w:asciiTheme="minorHAnsi" w:eastAsiaTheme="minorEastAsia" w:hAnsiTheme="minorHAnsi" w:cstheme="minorBidi"/>
          <w:sz w:val="22"/>
          <w:szCs w:val="22"/>
        </w:rPr>
      </w:pPr>
      <w:del w:id="879" w:author="CATT-Ming" w:date="2022-05-24T10:58:00Z">
        <w:r w:rsidDel="00944402">
          <w:rPr>
            <w:lang w:eastAsia="zh-CN"/>
          </w:rPr>
          <w:delText>6.13</w:delText>
        </w:r>
        <w:r w:rsidDel="00944402">
          <w:rPr>
            <w:rFonts w:asciiTheme="minorHAnsi" w:eastAsiaTheme="minorEastAsia" w:hAnsiTheme="minorHAnsi" w:cstheme="minorBidi"/>
            <w:sz w:val="22"/>
            <w:szCs w:val="22"/>
          </w:rPr>
          <w:tab/>
        </w:r>
        <w:r w:rsidDel="00944402">
          <w:delText>Solution</w:delText>
        </w:r>
        <w:r w:rsidDel="00944402">
          <w:rPr>
            <w:lang w:eastAsia="zh-CN"/>
          </w:rPr>
          <w:delText xml:space="preserve"> #13</w:delText>
        </w:r>
        <w:r w:rsidDel="00944402">
          <w:delText>: Architecture enhancement for the interaction between LCS and NWDAF</w:delText>
        </w:r>
        <w:r w:rsidDel="00944402">
          <w:tab/>
        </w:r>
        <w:r w:rsidDel="00944402">
          <w:fldChar w:fldCharType="begin" w:fldLock="1"/>
        </w:r>
        <w:r w:rsidDel="00944402">
          <w:delInstrText xml:space="preserve"> PAGEREF _Toc101333011 \h </w:delInstrText>
        </w:r>
        <w:r w:rsidDel="00944402">
          <w:fldChar w:fldCharType="separate"/>
        </w:r>
        <w:r w:rsidDel="00944402">
          <w:delText>43</w:delText>
        </w:r>
        <w:r w:rsidDel="00944402">
          <w:fldChar w:fldCharType="end"/>
        </w:r>
      </w:del>
    </w:p>
    <w:p w14:paraId="2C00556C" w14:textId="2DC1A08D" w:rsidR="00DB4AA0" w:rsidDel="00944402" w:rsidRDefault="00DB4AA0">
      <w:pPr>
        <w:pStyle w:val="TOC3"/>
        <w:rPr>
          <w:del w:id="880" w:author="CATT-Ming" w:date="2022-05-24T10:58:00Z"/>
          <w:rFonts w:asciiTheme="minorHAnsi" w:eastAsiaTheme="minorEastAsia" w:hAnsiTheme="minorHAnsi" w:cstheme="minorBidi"/>
          <w:sz w:val="22"/>
          <w:szCs w:val="22"/>
        </w:rPr>
      </w:pPr>
      <w:del w:id="881" w:author="CATT-Ming" w:date="2022-05-24T10:58:00Z">
        <w:r w:rsidDel="00944402">
          <w:delText>6.</w:delText>
        </w:r>
        <w:r w:rsidDel="00944402">
          <w:rPr>
            <w:lang w:eastAsia="zh-CN"/>
          </w:rPr>
          <w:delText>13</w:delText>
        </w:r>
        <w:r w:rsidDel="00944402">
          <w:delText>.1</w:delText>
        </w:r>
        <w:r w:rsidDel="00944402">
          <w:rPr>
            <w:rFonts w:asciiTheme="minorHAnsi" w:eastAsiaTheme="minorEastAsia" w:hAnsiTheme="minorHAnsi" w:cstheme="minorBidi"/>
            <w:sz w:val="22"/>
            <w:szCs w:val="22"/>
          </w:rPr>
          <w:tab/>
        </w:r>
        <w:r w:rsidDel="00944402">
          <w:delText>Introduction</w:delText>
        </w:r>
        <w:r w:rsidDel="00944402">
          <w:tab/>
        </w:r>
        <w:r w:rsidDel="00944402">
          <w:fldChar w:fldCharType="begin" w:fldLock="1"/>
        </w:r>
        <w:r w:rsidDel="00944402">
          <w:delInstrText xml:space="preserve"> PAGEREF _Toc101333012 \h </w:delInstrText>
        </w:r>
        <w:r w:rsidDel="00944402">
          <w:fldChar w:fldCharType="separate"/>
        </w:r>
        <w:r w:rsidDel="00944402">
          <w:delText>43</w:delText>
        </w:r>
        <w:r w:rsidDel="00944402">
          <w:fldChar w:fldCharType="end"/>
        </w:r>
      </w:del>
    </w:p>
    <w:p w14:paraId="23D9E74E" w14:textId="59A6186C" w:rsidR="00DB4AA0" w:rsidDel="00944402" w:rsidRDefault="00DB4AA0">
      <w:pPr>
        <w:pStyle w:val="TOC3"/>
        <w:rPr>
          <w:del w:id="882" w:author="CATT-Ming" w:date="2022-05-24T10:58:00Z"/>
          <w:rFonts w:asciiTheme="minorHAnsi" w:eastAsiaTheme="minorEastAsia" w:hAnsiTheme="minorHAnsi" w:cstheme="minorBidi"/>
          <w:sz w:val="22"/>
          <w:szCs w:val="22"/>
        </w:rPr>
      </w:pPr>
      <w:del w:id="883" w:author="CATT-Ming" w:date="2022-05-24T10:58:00Z">
        <w:r w:rsidDel="00944402">
          <w:delText>6.</w:delText>
        </w:r>
        <w:r w:rsidDel="00944402">
          <w:rPr>
            <w:lang w:eastAsia="zh-CN"/>
          </w:rPr>
          <w:delText>13</w:delText>
        </w:r>
        <w:r w:rsidDel="00944402">
          <w:delText>.2</w:delText>
        </w:r>
        <w:r w:rsidDel="00944402">
          <w:rPr>
            <w:rFonts w:asciiTheme="minorHAnsi" w:eastAsiaTheme="minorEastAsia" w:hAnsiTheme="minorHAnsi" w:cstheme="minorBidi"/>
            <w:sz w:val="22"/>
            <w:szCs w:val="22"/>
          </w:rPr>
          <w:tab/>
        </w:r>
        <w:r w:rsidDel="00944402">
          <w:delText>Architecture</w:delText>
        </w:r>
        <w:r w:rsidDel="00944402">
          <w:tab/>
        </w:r>
        <w:r w:rsidDel="00944402">
          <w:fldChar w:fldCharType="begin" w:fldLock="1"/>
        </w:r>
        <w:r w:rsidDel="00944402">
          <w:delInstrText xml:space="preserve"> PAGEREF _Toc101333013 \h </w:delInstrText>
        </w:r>
        <w:r w:rsidDel="00944402">
          <w:fldChar w:fldCharType="separate"/>
        </w:r>
        <w:r w:rsidDel="00944402">
          <w:delText>44</w:delText>
        </w:r>
        <w:r w:rsidDel="00944402">
          <w:fldChar w:fldCharType="end"/>
        </w:r>
      </w:del>
    </w:p>
    <w:p w14:paraId="798B515B" w14:textId="657D3626" w:rsidR="00DB4AA0" w:rsidDel="00944402" w:rsidRDefault="00DB4AA0">
      <w:pPr>
        <w:pStyle w:val="TOC3"/>
        <w:rPr>
          <w:del w:id="884" w:author="CATT-Ming" w:date="2022-05-24T10:58:00Z"/>
          <w:rFonts w:asciiTheme="minorHAnsi" w:eastAsiaTheme="minorEastAsia" w:hAnsiTheme="minorHAnsi" w:cstheme="minorBidi"/>
          <w:sz w:val="22"/>
          <w:szCs w:val="22"/>
        </w:rPr>
      </w:pPr>
      <w:del w:id="885" w:author="CATT-Ming" w:date="2022-05-24T10:58:00Z">
        <w:r w:rsidDel="00944402">
          <w:delText>6.</w:delText>
        </w:r>
        <w:r w:rsidDel="00944402">
          <w:rPr>
            <w:lang w:eastAsia="zh-CN"/>
          </w:rPr>
          <w:delText>13</w:delText>
        </w:r>
        <w:r w:rsidDel="00944402">
          <w:delText>.</w:delText>
        </w:r>
        <w:r w:rsidDel="00944402">
          <w:rPr>
            <w:lang w:eastAsia="zh-CN"/>
          </w:rPr>
          <w:delText>3</w:delText>
        </w:r>
        <w:r w:rsidDel="00944402">
          <w:rPr>
            <w:rFonts w:asciiTheme="minorHAnsi" w:eastAsiaTheme="minorEastAsia" w:hAnsiTheme="minorHAnsi" w:cstheme="minorBidi"/>
            <w:sz w:val="22"/>
            <w:szCs w:val="22"/>
          </w:rPr>
          <w:tab/>
        </w:r>
        <w:r w:rsidDel="00944402">
          <w:delText>Procedures</w:delText>
        </w:r>
        <w:r w:rsidDel="00944402">
          <w:tab/>
        </w:r>
        <w:r w:rsidDel="00944402">
          <w:fldChar w:fldCharType="begin" w:fldLock="1"/>
        </w:r>
        <w:r w:rsidDel="00944402">
          <w:delInstrText xml:space="preserve"> PAGEREF _Toc101333014 \h </w:delInstrText>
        </w:r>
        <w:r w:rsidDel="00944402">
          <w:fldChar w:fldCharType="separate"/>
        </w:r>
        <w:r w:rsidDel="00944402">
          <w:delText>44</w:delText>
        </w:r>
        <w:r w:rsidDel="00944402">
          <w:fldChar w:fldCharType="end"/>
        </w:r>
      </w:del>
    </w:p>
    <w:p w14:paraId="70BD0ED6" w14:textId="449FE485" w:rsidR="00DB4AA0" w:rsidDel="00944402" w:rsidRDefault="00DB4AA0">
      <w:pPr>
        <w:pStyle w:val="TOC4"/>
        <w:rPr>
          <w:del w:id="886" w:author="CATT-Ming" w:date="2022-05-24T10:58:00Z"/>
          <w:rFonts w:asciiTheme="minorHAnsi" w:eastAsiaTheme="minorEastAsia" w:hAnsiTheme="minorHAnsi" w:cstheme="minorBidi"/>
          <w:sz w:val="22"/>
          <w:szCs w:val="22"/>
        </w:rPr>
      </w:pPr>
      <w:del w:id="887" w:author="CATT-Ming" w:date="2022-05-24T10:58:00Z">
        <w:r w:rsidDel="00944402">
          <w:delText>6.</w:delText>
        </w:r>
        <w:r w:rsidDel="00944402">
          <w:rPr>
            <w:lang w:eastAsia="zh-CN"/>
          </w:rPr>
          <w:delText>13</w:delText>
        </w:r>
        <w:r w:rsidDel="00944402">
          <w:delText>.3.1</w:delText>
        </w:r>
        <w:r w:rsidDel="00944402">
          <w:rPr>
            <w:rFonts w:asciiTheme="minorHAnsi" w:eastAsiaTheme="minorEastAsia" w:hAnsiTheme="minorHAnsi" w:cstheme="minorBidi"/>
            <w:sz w:val="22"/>
            <w:szCs w:val="22"/>
          </w:rPr>
          <w:tab/>
        </w:r>
        <w:r w:rsidDel="00944402">
          <w:rPr>
            <w:lang w:eastAsia="ko-KR"/>
          </w:rPr>
          <w:delText xml:space="preserve">One-time </w:delText>
        </w:r>
        <w:r w:rsidDel="00944402">
          <w:delText xml:space="preserve">Collection </w:delText>
        </w:r>
        <w:r w:rsidDel="00944402">
          <w:rPr>
            <w:lang w:eastAsia="zh-CN"/>
          </w:rPr>
          <w:delText>Procedure</w:delText>
        </w:r>
        <w:r w:rsidDel="00944402">
          <w:tab/>
        </w:r>
        <w:r w:rsidDel="00944402">
          <w:fldChar w:fldCharType="begin" w:fldLock="1"/>
        </w:r>
        <w:r w:rsidDel="00944402">
          <w:delInstrText xml:space="preserve"> PAGEREF _Toc101333015 \h </w:delInstrText>
        </w:r>
        <w:r w:rsidDel="00944402">
          <w:fldChar w:fldCharType="separate"/>
        </w:r>
        <w:r w:rsidDel="00944402">
          <w:delText>44</w:delText>
        </w:r>
        <w:r w:rsidDel="00944402">
          <w:fldChar w:fldCharType="end"/>
        </w:r>
      </w:del>
    </w:p>
    <w:p w14:paraId="1FEF0E79" w14:textId="77F15C3B" w:rsidR="00DB4AA0" w:rsidDel="00944402" w:rsidRDefault="00DB4AA0">
      <w:pPr>
        <w:pStyle w:val="TOC4"/>
        <w:rPr>
          <w:del w:id="888" w:author="CATT-Ming" w:date="2022-05-24T10:58:00Z"/>
          <w:rFonts w:asciiTheme="minorHAnsi" w:eastAsiaTheme="minorEastAsia" w:hAnsiTheme="minorHAnsi" w:cstheme="minorBidi"/>
          <w:sz w:val="22"/>
          <w:szCs w:val="22"/>
        </w:rPr>
      </w:pPr>
      <w:del w:id="889" w:author="CATT-Ming" w:date="2022-05-24T10:58:00Z">
        <w:r w:rsidDel="00944402">
          <w:delText>6.</w:delText>
        </w:r>
        <w:r w:rsidDel="00944402">
          <w:rPr>
            <w:lang w:eastAsia="zh-CN"/>
          </w:rPr>
          <w:delText>13</w:delText>
        </w:r>
        <w:r w:rsidDel="00944402">
          <w:delText>.3.</w:delText>
        </w:r>
        <w:r w:rsidDel="00944402">
          <w:rPr>
            <w:lang w:eastAsia="zh-CN"/>
          </w:rPr>
          <w:delText>2</w:delText>
        </w:r>
        <w:r w:rsidDel="00944402">
          <w:rPr>
            <w:rFonts w:asciiTheme="minorHAnsi" w:eastAsiaTheme="minorEastAsia" w:hAnsiTheme="minorHAnsi" w:cstheme="minorBidi"/>
            <w:sz w:val="22"/>
            <w:szCs w:val="22"/>
          </w:rPr>
          <w:tab/>
        </w:r>
        <w:r w:rsidDel="00944402">
          <w:rPr>
            <w:lang w:eastAsia="ko-KR"/>
          </w:rPr>
          <w:delText>Continuous Collection</w:delText>
        </w:r>
        <w:r w:rsidDel="00944402">
          <w:delText xml:space="preserve"> </w:delText>
        </w:r>
        <w:r w:rsidDel="00944402">
          <w:rPr>
            <w:lang w:eastAsia="zh-CN"/>
          </w:rPr>
          <w:delText>Procedure</w:delText>
        </w:r>
        <w:r w:rsidDel="00944402">
          <w:tab/>
        </w:r>
        <w:r w:rsidDel="00944402">
          <w:fldChar w:fldCharType="begin" w:fldLock="1"/>
        </w:r>
        <w:r w:rsidDel="00944402">
          <w:delInstrText xml:space="preserve"> PAGEREF _Toc101333016 \h </w:delInstrText>
        </w:r>
        <w:r w:rsidDel="00944402">
          <w:fldChar w:fldCharType="separate"/>
        </w:r>
        <w:r w:rsidDel="00944402">
          <w:delText>45</w:delText>
        </w:r>
        <w:r w:rsidDel="00944402">
          <w:fldChar w:fldCharType="end"/>
        </w:r>
      </w:del>
    </w:p>
    <w:p w14:paraId="310AECA2" w14:textId="53210DCA" w:rsidR="00DB4AA0" w:rsidDel="00944402" w:rsidRDefault="00DB4AA0">
      <w:pPr>
        <w:pStyle w:val="TOC3"/>
        <w:rPr>
          <w:del w:id="890" w:author="CATT-Ming" w:date="2022-05-24T10:58:00Z"/>
          <w:rFonts w:asciiTheme="minorHAnsi" w:eastAsiaTheme="minorEastAsia" w:hAnsiTheme="minorHAnsi" w:cstheme="minorBidi"/>
          <w:sz w:val="22"/>
          <w:szCs w:val="22"/>
        </w:rPr>
      </w:pPr>
      <w:del w:id="891" w:author="CATT-Ming" w:date="2022-05-24T10:58:00Z">
        <w:r w:rsidDel="00944402">
          <w:delText>6.</w:delText>
        </w:r>
        <w:r w:rsidDel="00944402">
          <w:rPr>
            <w:lang w:eastAsia="zh-CN"/>
          </w:rPr>
          <w:delText>13</w:delText>
        </w:r>
        <w:r w:rsidDel="00944402">
          <w:delText>.</w:delText>
        </w:r>
        <w:r w:rsidDel="00944402">
          <w:rPr>
            <w:lang w:eastAsia="zh-CN"/>
          </w:rPr>
          <w:delText>4</w:delText>
        </w:r>
        <w:r w:rsidDel="00944402">
          <w:rPr>
            <w:rFonts w:asciiTheme="minorHAnsi" w:eastAsiaTheme="minorEastAsia" w:hAnsiTheme="minorHAnsi" w:cstheme="minorBidi"/>
            <w:sz w:val="22"/>
            <w:szCs w:val="22"/>
          </w:rPr>
          <w:tab/>
        </w:r>
        <w:r w:rsidDel="00944402">
          <w:delText>Impacts on existing entities and interfaces</w:delText>
        </w:r>
        <w:r w:rsidDel="00944402">
          <w:tab/>
        </w:r>
        <w:r w:rsidDel="00944402">
          <w:fldChar w:fldCharType="begin" w:fldLock="1"/>
        </w:r>
        <w:r w:rsidDel="00944402">
          <w:delInstrText xml:space="preserve"> PAGEREF _Toc101333017 \h </w:delInstrText>
        </w:r>
        <w:r w:rsidDel="00944402">
          <w:fldChar w:fldCharType="separate"/>
        </w:r>
        <w:r w:rsidDel="00944402">
          <w:delText>47</w:delText>
        </w:r>
        <w:r w:rsidDel="00944402">
          <w:fldChar w:fldCharType="end"/>
        </w:r>
      </w:del>
    </w:p>
    <w:p w14:paraId="0B24D0EE" w14:textId="0A795B33" w:rsidR="00DB4AA0" w:rsidDel="00944402" w:rsidRDefault="00DB4AA0">
      <w:pPr>
        <w:pStyle w:val="TOC4"/>
        <w:rPr>
          <w:del w:id="892" w:author="CATT-Ming" w:date="2022-05-24T10:58:00Z"/>
          <w:rFonts w:asciiTheme="minorHAnsi" w:eastAsiaTheme="minorEastAsia" w:hAnsiTheme="minorHAnsi" w:cstheme="minorBidi"/>
          <w:sz w:val="22"/>
          <w:szCs w:val="22"/>
        </w:rPr>
      </w:pPr>
      <w:del w:id="893" w:author="CATT-Ming" w:date="2022-05-24T10:58:00Z">
        <w:r w:rsidDel="00944402">
          <w:delText>6.</w:delText>
        </w:r>
        <w:r w:rsidDel="00944402">
          <w:rPr>
            <w:lang w:eastAsia="zh-CN"/>
          </w:rPr>
          <w:delText>13</w:delText>
        </w:r>
        <w:r w:rsidDel="00944402">
          <w:delText>.4.1</w:delText>
        </w:r>
        <w:r w:rsidDel="00944402">
          <w:rPr>
            <w:rFonts w:asciiTheme="minorHAnsi" w:eastAsiaTheme="minorEastAsia" w:hAnsiTheme="minorHAnsi" w:cstheme="minorBidi"/>
            <w:sz w:val="22"/>
            <w:szCs w:val="22"/>
          </w:rPr>
          <w:tab/>
        </w:r>
        <w:r w:rsidDel="00944402">
          <w:delText>Impacts on AMF</w:delText>
        </w:r>
        <w:r w:rsidDel="00944402">
          <w:tab/>
        </w:r>
        <w:r w:rsidDel="00944402">
          <w:fldChar w:fldCharType="begin" w:fldLock="1"/>
        </w:r>
        <w:r w:rsidDel="00944402">
          <w:delInstrText xml:space="preserve"> PAGEREF _Toc101333018 \h </w:delInstrText>
        </w:r>
        <w:r w:rsidDel="00944402">
          <w:fldChar w:fldCharType="separate"/>
        </w:r>
        <w:r w:rsidDel="00944402">
          <w:delText>47</w:delText>
        </w:r>
        <w:r w:rsidDel="00944402">
          <w:fldChar w:fldCharType="end"/>
        </w:r>
      </w:del>
    </w:p>
    <w:p w14:paraId="1E6FF847" w14:textId="18D91A60" w:rsidR="00DB4AA0" w:rsidDel="00944402" w:rsidRDefault="00DB4AA0">
      <w:pPr>
        <w:pStyle w:val="TOC4"/>
        <w:rPr>
          <w:del w:id="894" w:author="CATT-Ming" w:date="2022-05-24T10:58:00Z"/>
          <w:rFonts w:asciiTheme="minorHAnsi" w:eastAsiaTheme="minorEastAsia" w:hAnsiTheme="minorHAnsi" w:cstheme="minorBidi"/>
          <w:sz w:val="22"/>
          <w:szCs w:val="22"/>
        </w:rPr>
      </w:pPr>
      <w:del w:id="895" w:author="CATT-Ming" w:date="2022-05-24T10:58:00Z">
        <w:r w:rsidDel="00944402">
          <w:delText>6.</w:delText>
        </w:r>
        <w:r w:rsidDel="00944402">
          <w:rPr>
            <w:lang w:eastAsia="zh-CN"/>
          </w:rPr>
          <w:delText>13</w:delText>
        </w:r>
        <w:r w:rsidDel="00944402">
          <w:delText>.4.2</w:delText>
        </w:r>
        <w:r w:rsidDel="00944402">
          <w:rPr>
            <w:rFonts w:asciiTheme="minorHAnsi" w:eastAsiaTheme="minorEastAsia" w:hAnsiTheme="minorHAnsi" w:cstheme="minorBidi"/>
            <w:sz w:val="22"/>
            <w:szCs w:val="22"/>
          </w:rPr>
          <w:tab/>
        </w:r>
        <w:r w:rsidDel="00944402">
          <w:delText>Impacts on NWDAF</w:delText>
        </w:r>
        <w:r w:rsidDel="00944402">
          <w:tab/>
        </w:r>
        <w:r w:rsidDel="00944402">
          <w:fldChar w:fldCharType="begin" w:fldLock="1"/>
        </w:r>
        <w:r w:rsidDel="00944402">
          <w:delInstrText xml:space="preserve"> PAGEREF _Toc101333019 \h </w:delInstrText>
        </w:r>
        <w:r w:rsidDel="00944402">
          <w:fldChar w:fldCharType="separate"/>
        </w:r>
        <w:r w:rsidDel="00944402">
          <w:delText>47</w:delText>
        </w:r>
        <w:r w:rsidDel="00944402">
          <w:fldChar w:fldCharType="end"/>
        </w:r>
      </w:del>
    </w:p>
    <w:p w14:paraId="48949003" w14:textId="3EA05A93" w:rsidR="00DB4AA0" w:rsidDel="00944402" w:rsidRDefault="00DB4AA0">
      <w:pPr>
        <w:pStyle w:val="TOC2"/>
        <w:rPr>
          <w:del w:id="896" w:author="CATT-Ming" w:date="2022-05-24T10:58:00Z"/>
          <w:rFonts w:asciiTheme="minorHAnsi" w:eastAsiaTheme="minorEastAsia" w:hAnsiTheme="minorHAnsi" w:cstheme="minorBidi"/>
          <w:sz w:val="22"/>
          <w:szCs w:val="22"/>
        </w:rPr>
      </w:pPr>
      <w:del w:id="897" w:author="CATT-Ming" w:date="2022-05-24T10:58:00Z">
        <w:r w:rsidDel="00944402">
          <w:delText>6.</w:delText>
        </w:r>
        <w:r w:rsidDel="00944402">
          <w:rPr>
            <w:lang w:eastAsia="zh-CN"/>
          </w:rPr>
          <w:delText>14</w:delText>
        </w:r>
        <w:r w:rsidDel="00944402">
          <w:rPr>
            <w:rFonts w:asciiTheme="minorHAnsi" w:eastAsiaTheme="minorEastAsia" w:hAnsiTheme="minorHAnsi" w:cstheme="minorBidi"/>
            <w:sz w:val="22"/>
            <w:szCs w:val="22"/>
          </w:rPr>
          <w:tab/>
        </w:r>
        <w:r w:rsidDel="00944402">
          <w:delText>Solution #</w:delText>
        </w:r>
        <w:r w:rsidDel="00944402">
          <w:rPr>
            <w:lang w:eastAsia="zh-CN"/>
          </w:rPr>
          <w:delText>14</w:delText>
        </w:r>
        <w:r w:rsidDel="00944402">
          <w:delText>: Unawareness positioning</w:delText>
        </w:r>
        <w:r w:rsidDel="00944402">
          <w:tab/>
        </w:r>
        <w:r w:rsidDel="00944402">
          <w:fldChar w:fldCharType="begin" w:fldLock="1"/>
        </w:r>
        <w:r w:rsidDel="00944402">
          <w:delInstrText xml:space="preserve"> PAGEREF _Toc101333020 \h </w:delInstrText>
        </w:r>
        <w:r w:rsidDel="00944402">
          <w:fldChar w:fldCharType="separate"/>
        </w:r>
        <w:r w:rsidDel="00944402">
          <w:delText>47</w:delText>
        </w:r>
        <w:r w:rsidDel="00944402">
          <w:fldChar w:fldCharType="end"/>
        </w:r>
      </w:del>
    </w:p>
    <w:p w14:paraId="0665A33A" w14:textId="15C2E837" w:rsidR="00DB4AA0" w:rsidDel="00944402" w:rsidRDefault="00DB4AA0">
      <w:pPr>
        <w:pStyle w:val="TOC3"/>
        <w:rPr>
          <w:del w:id="898" w:author="CATT-Ming" w:date="2022-05-24T10:58:00Z"/>
          <w:rFonts w:asciiTheme="minorHAnsi" w:eastAsiaTheme="minorEastAsia" w:hAnsiTheme="minorHAnsi" w:cstheme="minorBidi"/>
          <w:sz w:val="22"/>
          <w:szCs w:val="22"/>
        </w:rPr>
      </w:pPr>
      <w:del w:id="899" w:author="CATT-Ming" w:date="2022-05-24T10:58:00Z">
        <w:r w:rsidDel="00944402">
          <w:rPr>
            <w:lang w:eastAsia="ko-KR"/>
          </w:rPr>
          <w:delText>6.</w:delText>
        </w:r>
        <w:r w:rsidDel="00944402">
          <w:rPr>
            <w:lang w:eastAsia="zh-CN"/>
          </w:rPr>
          <w:delText>14</w:delText>
        </w:r>
        <w:r w:rsidDel="00944402">
          <w:rPr>
            <w:lang w:eastAsia="ko-KR"/>
          </w:rPr>
          <w:delText>.1</w:delText>
        </w:r>
        <w:r w:rsidDel="00944402">
          <w:rPr>
            <w:rFonts w:asciiTheme="minorHAnsi" w:eastAsiaTheme="minorEastAsia" w:hAnsiTheme="minorHAnsi" w:cstheme="minorBidi"/>
            <w:sz w:val="22"/>
            <w:szCs w:val="22"/>
          </w:rPr>
          <w:tab/>
        </w:r>
        <w:r w:rsidDel="00944402">
          <w:rPr>
            <w:lang w:eastAsia="ko-KR"/>
          </w:rPr>
          <w:delText>Introduction</w:delText>
        </w:r>
        <w:r w:rsidDel="00944402">
          <w:tab/>
        </w:r>
        <w:r w:rsidDel="00944402">
          <w:fldChar w:fldCharType="begin" w:fldLock="1"/>
        </w:r>
        <w:r w:rsidDel="00944402">
          <w:delInstrText xml:space="preserve"> PAGEREF _Toc101333021 \h </w:delInstrText>
        </w:r>
        <w:r w:rsidDel="00944402">
          <w:fldChar w:fldCharType="separate"/>
        </w:r>
        <w:r w:rsidDel="00944402">
          <w:delText>47</w:delText>
        </w:r>
        <w:r w:rsidDel="00944402">
          <w:fldChar w:fldCharType="end"/>
        </w:r>
      </w:del>
    </w:p>
    <w:p w14:paraId="04339D46" w14:textId="4363D010" w:rsidR="00DB4AA0" w:rsidDel="00944402" w:rsidRDefault="00DB4AA0">
      <w:pPr>
        <w:pStyle w:val="TOC3"/>
        <w:rPr>
          <w:del w:id="900" w:author="CATT-Ming" w:date="2022-05-24T10:58:00Z"/>
          <w:rFonts w:asciiTheme="minorHAnsi" w:eastAsiaTheme="minorEastAsia" w:hAnsiTheme="minorHAnsi" w:cstheme="minorBidi"/>
          <w:sz w:val="22"/>
          <w:szCs w:val="22"/>
        </w:rPr>
      </w:pPr>
      <w:del w:id="901" w:author="CATT-Ming" w:date="2022-05-24T10:58:00Z">
        <w:r w:rsidDel="00944402">
          <w:rPr>
            <w:lang w:eastAsia="ko-KR"/>
          </w:rPr>
          <w:delText>6.</w:delText>
        </w:r>
        <w:r w:rsidDel="00944402">
          <w:rPr>
            <w:lang w:eastAsia="zh-CN"/>
          </w:rPr>
          <w:delText>14</w:delText>
        </w:r>
        <w:r w:rsidDel="00944402">
          <w:rPr>
            <w:lang w:eastAsia="ko-KR"/>
          </w:rPr>
          <w:delText>.2</w:delText>
        </w:r>
        <w:r w:rsidDel="00944402">
          <w:rPr>
            <w:rFonts w:asciiTheme="minorHAnsi" w:eastAsiaTheme="minorEastAsia" w:hAnsiTheme="minorHAnsi" w:cstheme="minorBidi"/>
            <w:sz w:val="22"/>
            <w:szCs w:val="22"/>
          </w:rPr>
          <w:tab/>
        </w:r>
        <w:r w:rsidDel="00944402">
          <w:rPr>
            <w:lang w:eastAsia="ko-KR"/>
          </w:rPr>
          <w:delText>Functional Description</w:delText>
        </w:r>
        <w:r w:rsidDel="00944402">
          <w:tab/>
        </w:r>
        <w:r w:rsidDel="00944402">
          <w:fldChar w:fldCharType="begin" w:fldLock="1"/>
        </w:r>
        <w:r w:rsidDel="00944402">
          <w:delInstrText xml:space="preserve"> PAGEREF _Toc101333022 \h </w:delInstrText>
        </w:r>
        <w:r w:rsidDel="00944402">
          <w:fldChar w:fldCharType="separate"/>
        </w:r>
        <w:r w:rsidDel="00944402">
          <w:delText>47</w:delText>
        </w:r>
        <w:r w:rsidDel="00944402">
          <w:fldChar w:fldCharType="end"/>
        </w:r>
      </w:del>
    </w:p>
    <w:p w14:paraId="4B25388E" w14:textId="3EFB0AB0" w:rsidR="00DB4AA0" w:rsidDel="00944402" w:rsidRDefault="00DB4AA0">
      <w:pPr>
        <w:pStyle w:val="TOC3"/>
        <w:rPr>
          <w:del w:id="902" w:author="CATT-Ming" w:date="2022-05-24T10:58:00Z"/>
          <w:rFonts w:asciiTheme="minorHAnsi" w:eastAsiaTheme="minorEastAsia" w:hAnsiTheme="minorHAnsi" w:cstheme="minorBidi"/>
          <w:sz w:val="22"/>
          <w:szCs w:val="22"/>
        </w:rPr>
      </w:pPr>
      <w:del w:id="903" w:author="CATT-Ming" w:date="2022-05-24T10:58:00Z">
        <w:r w:rsidDel="00944402">
          <w:rPr>
            <w:lang w:eastAsia="ko-KR"/>
          </w:rPr>
          <w:delText>6.</w:delText>
        </w:r>
        <w:r w:rsidDel="00944402">
          <w:rPr>
            <w:lang w:eastAsia="zh-CN"/>
          </w:rPr>
          <w:delText>14</w:delText>
        </w:r>
        <w:r w:rsidDel="00944402">
          <w:rPr>
            <w:lang w:eastAsia="ko-KR"/>
          </w:rPr>
          <w:delText>.3</w:delText>
        </w:r>
        <w:r w:rsidDel="00944402">
          <w:rPr>
            <w:rFonts w:asciiTheme="minorHAnsi" w:eastAsiaTheme="minorEastAsia" w:hAnsiTheme="minorHAnsi" w:cstheme="minorBidi"/>
            <w:sz w:val="22"/>
            <w:szCs w:val="22"/>
          </w:rPr>
          <w:tab/>
        </w:r>
        <w:r w:rsidDel="00944402">
          <w:rPr>
            <w:lang w:eastAsia="ko-KR"/>
          </w:rPr>
          <w:delText>Procedures</w:delText>
        </w:r>
        <w:r w:rsidDel="00944402">
          <w:tab/>
        </w:r>
        <w:r w:rsidDel="00944402">
          <w:fldChar w:fldCharType="begin" w:fldLock="1"/>
        </w:r>
        <w:r w:rsidDel="00944402">
          <w:delInstrText xml:space="preserve"> PAGEREF _Toc101333023 \h </w:delInstrText>
        </w:r>
        <w:r w:rsidDel="00944402">
          <w:fldChar w:fldCharType="separate"/>
        </w:r>
        <w:r w:rsidDel="00944402">
          <w:delText>48</w:delText>
        </w:r>
        <w:r w:rsidDel="00944402">
          <w:fldChar w:fldCharType="end"/>
        </w:r>
      </w:del>
    </w:p>
    <w:p w14:paraId="6DF78D47" w14:textId="488C935C" w:rsidR="00DB4AA0" w:rsidDel="00944402" w:rsidRDefault="00DB4AA0">
      <w:pPr>
        <w:pStyle w:val="TOC4"/>
        <w:rPr>
          <w:del w:id="904" w:author="CATT-Ming" w:date="2022-05-24T10:58:00Z"/>
          <w:rFonts w:asciiTheme="minorHAnsi" w:eastAsiaTheme="minorEastAsia" w:hAnsiTheme="minorHAnsi" w:cstheme="minorBidi"/>
          <w:sz w:val="22"/>
          <w:szCs w:val="22"/>
        </w:rPr>
      </w:pPr>
      <w:del w:id="905" w:author="CATT-Ming" w:date="2022-05-24T10:58:00Z">
        <w:r w:rsidDel="00944402">
          <w:delText>6.</w:delText>
        </w:r>
        <w:r w:rsidDel="00944402">
          <w:rPr>
            <w:lang w:eastAsia="zh-CN"/>
          </w:rPr>
          <w:delText>14</w:delText>
        </w:r>
        <w:r w:rsidDel="00944402">
          <w:delText>.</w:delText>
        </w:r>
        <w:r w:rsidDel="00944402">
          <w:rPr>
            <w:lang w:eastAsia="zh-CN"/>
          </w:rPr>
          <w:delText>3</w:delText>
        </w:r>
        <w:r w:rsidDel="00944402">
          <w:delText>.1</w:delText>
        </w:r>
        <w:r w:rsidDel="00944402">
          <w:rPr>
            <w:rFonts w:asciiTheme="minorHAnsi" w:eastAsiaTheme="minorEastAsia" w:hAnsiTheme="minorHAnsi" w:cstheme="minorBidi"/>
            <w:sz w:val="22"/>
            <w:szCs w:val="22"/>
          </w:rPr>
          <w:tab/>
        </w:r>
        <w:r w:rsidRPr="00DD6E58" w:rsidDel="00944402">
          <w:rPr>
            <w:rFonts w:eastAsia="DengXian"/>
            <w:lang w:eastAsia="zh-CN"/>
          </w:rPr>
          <w:delText>UE unaware positioning</w:delText>
        </w:r>
        <w:r w:rsidDel="00944402">
          <w:tab/>
        </w:r>
        <w:r w:rsidDel="00944402">
          <w:fldChar w:fldCharType="begin" w:fldLock="1"/>
        </w:r>
        <w:r w:rsidDel="00944402">
          <w:delInstrText xml:space="preserve"> PAGEREF _Toc101333024 \h </w:delInstrText>
        </w:r>
        <w:r w:rsidDel="00944402">
          <w:fldChar w:fldCharType="separate"/>
        </w:r>
        <w:r w:rsidDel="00944402">
          <w:delText>48</w:delText>
        </w:r>
        <w:r w:rsidDel="00944402">
          <w:fldChar w:fldCharType="end"/>
        </w:r>
      </w:del>
    </w:p>
    <w:p w14:paraId="4CF3D9FF" w14:textId="5F3E0E26" w:rsidR="00DB4AA0" w:rsidDel="00944402" w:rsidRDefault="00DB4AA0">
      <w:pPr>
        <w:pStyle w:val="TOC4"/>
        <w:rPr>
          <w:del w:id="906" w:author="CATT-Ming" w:date="2022-05-24T10:58:00Z"/>
          <w:rFonts w:asciiTheme="minorHAnsi" w:eastAsiaTheme="minorEastAsia" w:hAnsiTheme="minorHAnsi" w:cstheme="minorBidi"/>
          <w:sz w:val="22"/>
          <w:szCs w:val="22"/>
        </w:rPr>
      </w:pPr>
      <w:del w:id="907" w:author="CATT-Ming" w:date="2022-05-24T10:58:00Z">
        <w:r w:rsidDel="00944402">
          <w:delText>6.</w:delText>
        </w:r>
        <w:r w:rsidDel="00944402">
          <w:rPr>
            <w:lang w:eastAsia="zh-CN"/>
          </w:rPr>
          <w:delText>14</w:delText>
        </w:r>
        <w:r w:rsidDel="00944402">
          <w:delText>.</w:delText>
        </w:r>
        <w:r w:rsidDel="00944402">
          <w:rPr>
            <w:lang w:eastAsia="zh-CN"/>
          </w:rPr>
          <w:delText>3</w:delText>
        </w:r>
        <w:r w:rsidDel="00944402">
          <w:delText>.</w:delText>
        </w:r>
        <w:r w:rsidRPr="00DD6E58" w:rsidDel="00944402">
          <w:rPr>
            <w:rFonts w:eastAsia="DengXian"/>
            <w:lang w:eastAsia="zh-CN"/>
          </w:rPr>
          <w:delText>2</w:delText>
        </w:r>
        <w:r w:rsidDel="00944402">
          <w:rPr>
            <w:rFonts w:asciiTheme="minorHAnsi" w:eastAsiaTheme="minorEastAsia" w:hAnsiTheme="minorHAnsi" w:cstheme="minorBidi"/>
            <w:sz w:val="22"/>
            <w:szCs w:val="22"/>
          </w:rPr>
          <w:tab/>
        </w:r>
        <w:r w:rsidRPr="00DD6E58" w:rsidDel="00944402">
          <w:rPr>
            <w:rFonts w:eastAsia="DengXian"/>
            <w:lang w:eastAsia="zh-CN"/>
          </w:rPr>
          <w:delText>User unaware positioning</w:delText>
        </w:r>
        <w:r w:rsidDel="00944402">
          <w:tab/>
        </w:r>
        <w:r w:rsidDel="00944402">
          <w:fldChar w:fldCharType="begin" w:fldLock="1"/>
        </w:r>
        <w:r w:rsidDel="00944402">
          <w:delInstrText xml:space="preserve"> PAGEREF _Toc101333025 \h </w:delInstrText>
        </w:r>
        <w:r w:rsidDel="00944402">
          <w:fldChar w:fldCharType="separate"/>
        </w:r>
        <w:r w:rsidDel="00944402">
          <w:delText>48</w:delText>
        </w:r>
        <w:r w:rsidDel="00944402">
          <w:fldChar w:fldCharType="end"/>
        </w:r>
      </w:del>
    </w:p>
    <w:p w14:paraId="41FEF98F" w14:textId="5F67DCE2" w:rsidR="00DB4AA0" w:rsidDel="00944402" w:rsidRDefault="00DB4AA0">
      <w:pPr>
        <w:pStyle w:val="TOC3"/>
        <w:rPr>
          <w:del w:id="908" w:author="CATT-Ming" w:date="2022-05-24T10:58:00Z"/>
          <w:rFonts w:asciiTheme="minorHAnsi" w:eastAsiaTheme="minorEastAsia" w:hAnsiTheme="minorHAnsi" w:cstheme="minorBidi"/>
          <w:sz w:val="22"/>
          <w:szCs w:val="22"/>
        </w:rPr>
      </w:pPr>
      <w:del w:id="909" w:author="CATT-Ming" w:date="2022-05-24T10:58:00Z">
        <w:r w:rsidDel="00944402">
          <w:delText>6.</w:delText>
        </w:r>
        <w:r w:rsidDel="00944402">
          <w:rPr>
            <w:lang w:eastAsia="zh-CN"/>
          </w:rPr>
          <w:delText>14</w:delText>
        </w:r>
        <w:r w:rsidDel="00944402">
          <w:delText>.4</w:delText>
        </w:r>
        <w:r w:rsidDel="00944402">
          <w:rPr>
            <w:rFonts w:asciiTheme="minorHAnsi" w:eastAsiaTheme="minorEastAsia" w:hAnsiTheme="minorHAnsi" w:cstheme="minorBidi"/>
            <w:sz w:val="22"/>
            <w:szCs w:val="22"/>
          </w:rPr>
          <w:tab/>
        </w:r>
        <w:r w:rsidDel="00944402">
          <w:delText>Impacts on services, entities, and interfaces</w:delText>
        </w:r>
        <w:r w:rsidDel="00944402">
          <w:tab/>
        </w:r>
        <w:r w:rsidDel="00944402">
          <w:fldChar w:fldCharType="begin" w:fldLock="1"/>
        </w:r>
        <w:r w:rsidDel="00944402">
          <w:delInstrText xml:space="preserve"> PAGEREF _Toc101333026 \h </w:delInstrText>
        </w:r>
        <w:r w:rsidDel="00944402">
          <w:fldChar w:fldCharType="separate"/>
        </w:r>
        <w:r w:rsidDel="00944402">
          <w:delText>49</w:delText>
        </w:r>
        <w:r w:rsidDel="00944402">
          <w:fldChar w:fldCharType="end"/>
        </w:r>
      </w:del>
    </w:p>
    <w:p w14:paraId="6DB8A855" w14:textId="461E3476" w:rsidR="00DB4AA0" w:rsidDel="00944402" w:rsidRDefault="00DB4AA0">
      <w:pPr>
        <w:pStyle w:val="TOC2"/>
        <w:rPr>
          <w:del w:id="910" w:author="CATT-Ming" w:date="2022-05-24T10:58:00Z"/>
          <w:rFonts w:asciiTheme="minorHAnsi" w:eastAsiaTheme="minorEastAsia" w:hAnsiTheme="minorHAnsi" w:cstheme="minorBidi"/>
          <w:sz w:val="22"/>
          <w:szCs w:val="22"/>
        </w:rPr>
      </w:pPr>
      <w:del w:id="911" w:author="CATT-Ming" w:date="2022-05-24T10:58:00Z">
        <w:r w:rsidDel="00944402">
          <w:delText>6.</w:delText>
        </w:r>
        <w:r w:rsidDel="00944402">
          <w:rPr>
            <w:lang w:eastAsia="zh-CN"/>
          </w:rPr>
          <w:delText>15</w:delText>
        </w:r>
        <w:r w:rsidDel="00944402">
          <w:rPr>
            <w:rFonts w:asciiTheme="minorHAnsi" w:eastAsiaTheme="minorEastAsia" w:hAnsiTheme="minorHAnsi" w:cstheme="minorBidi"/>
            <w:sz w:val="22"/>
            <w:szCs w:val="22"/>
          </w:rPr>
          <w:tab/>
        </w:r>
        <w:r w:rsidDel="00944402">
          <w:delText>Solution #</w:delText>
        </w:r>
        <w:r w:rsidDel="00944402">
          <w:rPr>
            <w:lang w:eastAsia="zh-CN"/>
          </w:rPr>
          <w:delText>15</w:delText>
        </w:r>
        <w:r w:rsidDel="00944402">
          <w:delText>: PRU assisted LCS architecture and procedure</w:delText>
        </w:r>
        <w:r w:rsidDel="00944402">
          <w:tab/>
        </w:r>
        <w:r w:rsidDel="00944402">
          <w:fldChar w:fldCharType="begin" w:fldLock="1"/>
        </w:r>
        <w:r w:rsidDel="00944402">
          <w:delInstrText xml:space="preserve"> PAGEREF _Toc101333027 \h </w:delInstrText>
        </w:r>
        <w:r w:rsidDel="00944402">
          <w:fldChar w:fldCharType="separate"/>
        </w:r>
        <w:r w:rsidDel="00944402">
          <w:delText>49</w:delText>
        </w:r>
        <w:r w:rsidDel="00944402">
          <w:fldChar w:fldCharType="end"/>
        </w:r>
      </w:del>
    </w:p>
    <w:p w14:paraId="601EA65C" w14:textId="5B834B9A" w:rsidR="00DB4AA0" w:rsidDel="00944402" w:rsidRDefault="00DB4AA0">
      <w:pPr>
        <w:pStyle w:val="TOC3"/>
        <w:rPr>
          <w:del w:id="912" w:author="CATT-Ming" w:date="2022-05-24T10:58:00Z"/>
          <w:rFonts w:asciiTheme="minorHAnsi" w:eastAsiaTheme="minorEastAsia" w:hAnsiTheme="minorHAnsi" w:cstheme="minorBidi"/>
          <w:sz w:val="22"/>
          <w:szCs w:val="22"/>
        </w:rPr>
      </w:pPr>
      <w:del w:id="913" w:author="CATT-Ming" w:date="2022-05-24T10:58:00Z">
        <w:r w:rsidDel="00944402">
          <w:rPr>
            <w:lang w:eastAsia="ko-KR"/>
          </w:rPr>
          <w:delText>6.</w:delText>
        </w:r>
        <w:r w:rsidDel="00944402">
          <w:rPr>
            <w:lang w:eastAsia="zh-CN"/>
          </w:rPr>
          <w:delText>15</w:delText>
        </w:r>
        <w:r w:rsidDel="00944402">
          <w:rPr>
            <w:lang w:eastAsia="ko-KR"/>
          </w:rPr>
          <w:delText>.1</w:delText>
        </w:r>
        <w:r w:rsidDel="00944402">
          <w:rPr>
            <w:rFonts w:asciiTheme="minorHAnsi" w:eastAsiaTheme="minorEastAsia" w:hAnsiTheme="minorHAnsi" w:cstheme="minorBidi"/>
            <w:sz w:val="22"/>
            <w:szCs w:val="22"/>
          </w:rPr>
          <w:tab/>
        </w:r>
        <w:r w:rsidDel="00944402">
          <w:rPr>
            <w:lang w:eastAsia="ko-KR"/>
          </w:rPr>
          <w:delText>Introduction</w:delText>
        </w:r>
        <w:r w:rsidDel="00944402">
          <w:tab/>
        </w:r>
        <w:r w:rsidDel="00944402">
          <w:fldChar w:fldCharType="begin" w:fldLock="1"/>
        </w:r>
        <w:r w:rsidDel="00944402">
          <w:delInstrText xml:space="preserve"> PAGEREF _Toc101333028 \h </w:delInstrText>
        </w:r>
        <w:r w:rsidDel="00944402">
          <w:fldChar w:fldCharType="separate"/>
        </w:r>
        <w:r w:rsidDel="00944402">
          <w:delText>49</w:delText>
        </w:r>
        <w:r w:rsidDel="00944402">
          <w:fldChar w:fldCharType="end"/>
        </w:r>
      </w:del>
    </w:p>
    <w:p w14:paraId="12E0FD67" w14:textId="1EB84834" w:rsidR="00DB4AA0" w:rsidDel="00944402" w:rsidRDefault="00DB4AA0">
      <w:pPr>
        <w:pStyle w:val="TOC3"/>
        <w:rPr>
          <w:del w:id="914" w:author="CATT-Ming" w:date="2022-05-24T10:58:00Z"/>
          <w:rFonts w:asciiTheme="minorHAnsi" w:eastAsiaTheme="minorEastAsia" w:hAnsiTheme="minorHAnsi" w:cstheme="minorBidi"/>
          <w:sz w:val="22"/>
          <w:szCs w:val="22"/>
        </w:rPr>
      </w:pPr>
      <w:del w:id="915" w:author="CATT-Ming" w:date="2022-05-24T10:58:00Z">
        <w:r w:rsidDel="00944402">
          <w:rPr>
            <w:lang w:eastAsia="ko-KR"/>
          </w:rPr>
          <w:delText>6.</w:delText>
        </w:r>
        <w:r w:rsidDel="00944402">
          <w:rPr>
            <w:lang w:eastAsia="zh-CN"/>
          </w:rPr>
          <w:delText>15</w:delText>
        </w:r>
        <w:r w:rsidDel="00944402">
          <w:rPr>
            <w:lang w:eastAsia="ko-KR"/>
          </w:rPr>
          <w:delText>.2</w:delText>
        </w:r>
        <w:r w:rsidDel="00944402">
          <w:rPr>
            <w:rFonts w:asciiTheme="minorHAnsi" w:eastAsiaTheme="minorEastAsia" w:hAnsiTheme="minorHAnsi" w:cstheme="minorBidi"/>
            <w:sz w:val="22"/>
            <w:szCs w:val="22"/>
          </w:rPr>
          <w:tab/>
        </w:r>
        <w:r w:rsidDel="00944402">
          <w:rPr>
            <w:lang w:eastAsia="ko-KR"/>
          </w:rPr>
          <w:delText>Functional Description</w:delText>
        </w:r>
        <w:r w:rsidDel="00944402">
          <w:tab/>
        </w:r>
        <w:r w:rsidDel="00944402">
          <w:fldChar w:fldCharType="begin" w:fldLock="1"/>
        </w:r>
        <w:r w:rsidDel="00944402">
          <w:delInstrText xml:space="preserve"> PAGEREF _Toc101333029 \h </w:delInstrText>
        </w:r>
        <w:r w:rsidDel="00944402">
          <w:fldChar w:fldCharType="separate"/>
        </w:r>
        <w:r w:rsidDel="00944402">
          <w:delText>49</w:delText>
        </w:r>
        <w:r w:rsidDel="00944402">
          <w:fldChar w:fldCharType="end"/>
        </w:r>
      </w:del>
    </w:p>
    <w:p w14:paraId="5C66140F" w14:textId="2B20FFB8" w:rsidR="00DB4AA0" w:rsidDel="00944402" w:rsidRDefault="00DB4AA0">
      <w:pPr>
        <w:pStyle w:val="TOC4"/>
        <w:rPr>
          <w:del w:id="916" w:author="CATT-Ming" w:date="2022-05-24T10:58:00Z"/>
          <w:rFonts w:asciiTheme="minorHAnsi" w:eastAsiaTheme="minorEastAsia" w:hAnsiTheme="minorHAnsi" w:cstheme="minorBidi"/>
          <w:sz w:val="22"/>
          <w:szCs w:val="22"/>
        </w:rPr>
      </w:pPr>
      <w:del w:id="917" w:author="CATT-Ming" w:date="2022-05-24T10:58:00Z">
        <w:r w:rsidDel="00944402">
          <w:delText>6.</w:delText>
        </w:r>
        <w:r w:rsidDel="00944402">
          <w:rPr>
            <w:lang w:eastAsia="zh-CN"/>
          </w:rPr>
          <w:delText>15</w:delText>
        </w:r>
        <w:r w:rsidDel="00944402">
          <w:delText>.2.1</w:delText>
        </w:r>
        <w:r w:rsidDel="00944402">
          <w:rPr>
            <w:rFonts w:asciiTheme="minorHAnsi" w:eastAsiaTheme="minorEastAsia" w:hAnsiTheme="minorHAnsi" w:cstheme="minorBidi"/>
            <w:sz w:val="22"/>
            <w:szCs w:val="22"/>
          </w:rPr>
          <w:tab/>
        </w:r>
        <w:r w:rsidDel="00944402">
          <w:delText>PRU Information</w:delText>
        </w:r>
        <w:r w:rsidDel="00944402">
          <w:tab/>
        </w:r>
        <w:r w:rsidDel="00944402">
          <w:fldChar w:fldCharType="begin" w:fldLock="1"/>
        </w:r>
        <w:r w:rsidDel="00944402">
          <w:delInstrText xml:space="preserve"> PAGEREF _Toc101333030 \h </w:delInstrText>
        </w:r>
        <w:r w:rsidDel="00944402">
          <w:fldChar w:fldCharType="separate"/>
        </w:r>
        <w:r w:rsidDel="00944402">
          <w:delText>50</w:delText>
        </w:r>
        <w:r w:rsidDel="00944402">
          <w:fldChar w:fldCharType="end"/>
        </w:r>
      </w:del>
    </w:p>
    <w:p w14:paraId="531C73C4" w14:textId="1CFA5605" w:rsidR="00DB4AA0" w:rsidDel="00944402" w:rsidRDefault="00DB4AA0">
      <w:pPr>
        <w:pStyle w:val="TOC4"/>
        <w:rPr>
          <w:del w:id="918" w:author="CATT-Ming" w:date="2022-05-24T10:58:00Z"/>
          <w:rFonts w:asciiTheme="minorHAnsi" w:eastAsiaTheme="minorEastAsia" w:hAnsiTheme="minorHAnsi" w:cstheme="minorBidi"/>
          <w:sz w:val="22"/>
          <w:szCs w:val="22"/>
        </w:rPr>
      </w:pPr>
      <w:del w:id="919" w:author="CATT-Ming" w:date="2022-05-24T10:58:00Z">
        <w:r w:rsidDel="00944402">
          <w:delText>6.</w:delText>
        </w:r>
        <w:r w:rsidDel="00944402">
          <w:rPr>
            <w:lang w:eastAsia="zh-CN"/>
          </w:rPr>
          <w:delText>15</w:delText>
        </w:r>
        <w:r w:rsidDel="00944402">
          <w:delText>.2.2</w:delText>
        </w:r>
        <w:r w:rsidDel="00944402">
          <w:rPr>
            <w:rFonts w:asciiTheme="minorHAnsi" w:eastAsiaTheme="minorEastAsia" w:hAnsiTheme="minorHAnsi" w:cstheme="minorBidi"/>
            <w:sz w:val="22"/>
            <w:szCs w:val="22"/>
          </w:rPr>
          <w:tab/>
        </w:r>
        <w:r w:rsidDel="00944402">
          <w:delText>PRU Information Acquisition</w:delText>
        </w:r>
        <w:r w:rsidDel="00944402">
          <w:tab/>
        </w:r>
        <w:r w:rsidDel="00944402">
          <w:fldChar w:fldCharType="begin" w:fldLock="1"/>
        </w:r>
        <w:r w:rsidDel="00944402">
          <w:delInstrText xml:space="preserve"> PAGEREF _Toc101333031 \h </w:delInstrText>
        </w:r>
        <w:r w:rsidDel="00944402">
          <w:fldChar w:fldCharType="separate"/>
        </w:r>
        <w:r w:rsidDel="00944402">
          <w:delText>50</w:delText>
        </w:r>
        <w:r w:rsidDel="00944402">
          <w:fldChar w:fldCharType="end"/>
        </w:r>
      </w:del>
    </w:p>
    <w:p w14:paraId="05920AC3" w14:textId="47A26EE6" w:rsidR="00DB4AA0" w:rsidDel="00944402" w:rsidRDefault="00DB4AA0">
      <w:pPr>
        <w:pStyle w:val="TOC4"/>
        <w:rPr>
          <w:del w:id="920" w:author="CATT-Ming" w:date="2022-05-24T10:58:00Z"/>
          <w:rFonts w:asciiTheme="minorHAnsi" w:eastAsiaTheme="minorEastAsia" w:hAnsiTheme="minorHAnsi" w:cstheme="minorBidi"/>
          <w:sz w:val="22"/>
          <w:szCs w:val="22"/>
        </w:rPr>
      </w:pPr>
      <w:del w:id="921" w:author="CATT-Ming" w:date="2022-05-24T10:58:00Z">
        <w:r w:rsidDel="00944402">
          <w:delText>6.</w:delText>
        </w:r>
        <w:r w:rsidDel="00944402">
          <w:rPr>
            <w:lang w:eastAsia="zh-CN"/>
          </w:rPr>
          <w:delText>15</w:delText>
        </w:r>
        <w:r w:rsidDel="00944402">
          <w:delText>.2.3</w:delText>
        </w:r>
        <w:r w:rsidDel="00944402">
          <w:rPr>
            <w:rFonts w:asciiTheme="minorHAnsi" w:eastAsiaTheme="minorEastAsia" w:hAnsiTheme="minorHAnsi" w:cstheme="minorBidi"/>
            <w:sz w:val="22"/>
            <w:szCs w:val="22"/>
          </w:rPr>
          <w:tab/>
        </w:r>
        <w:r w:rsidDel="00944402">
          <w:delText>PRU (de)/Activation</w:delText>
        </w:r>
        <w:r w:rsidDel="00944402">
          <w:tab/>
        </w:r>
        <w:r w:rsidDel="00944402">
          <w:fldChar w:fldCharType="begin" w:fldLock="1"/>
        </w:r>
        <w:r w:rsidDel="00944402">
          <w:delInstrText xml:space="preserve"> PAGEREF _Toc101333032 \h </w:delInstrText>
        </w:r>
        <w:r w:rsidDel="00944402">
          <w:fldChar w:fldCharType="separate"/>
        </w:r>
        <w:r w:rsidDel="00944402">
          <w:delText>50</w:delText>
        </w:r>
        <w:r w:rsidDel="00944402">
          <w:fldChar w:fldCharType="end"/>
        </w:r>
      </w:del>
    </w:p>
    <w:p w14:paraId="4EB3852C" w14:textId="67D3E045" w:rsidR="00DB4AA0" w:rsidDel="00944402" w:rsidRDefault="00DB4AA0">
      <w:pPr>
        <w:pStyle w:val="TOC3"/>
        <w:rPr>
          <w:del w:id="922" w:author="CATT-Ming" w:date="2022-05-24T10:58:00Z"/>
          <w:rFonts w:asciiTheme="minorHAnsi" w:eastAsiaTheme="minorEastAsia" w:hAnsiTheme="minorHAnsi" w:cstheme="minorBidi"/>
          <w:sz w:val="22"/>
          <w:szCs w:val="22"/>
        </w:rPr>
      </w:pPr>
      <w:del w:id="923" w:author="CATT-Ming" w:date="2022-05-24T10:58:00Z">
        <w:r w:rsidDel="00944402">
          <w:delText>6.</w:delText>
        </w:r>
        <w:r w:rsidDel="00944402">
          <w:rPr>
            <w:lang w:eastAsia="zh-CN"/>
          </w:rPr>
          <w:delText>15</w:delText>
        </w:r>
        <w:r w:rsidDel="00944402">
          <w:delText>.3</w:delText>
        </w:r>
        <w:r w:rsidDel="00944402">
          <w:rPr>
            <w:rFonts w:asciiTheme="minorHAnsi" w:eastAsiaTheme="minorEastAsia" w:hAnsiTheme="minorHAnsi" w:cstheme="minorBidi"/>
            <w:sz w:val="22"/>
            <w:szCs w:val="22"/>
          </w:rPr>
          <w:tab/>
        </w:r>
        <w:r w:rsidDel="00944402">
          <w:delText>Procedures</w:delText>
        </w:r>
        <w:r w:rsidDel="00944402">
          <w:tab/>
        </w:r>
        <w:r w:rsidDel="00944402">
          <w:fldChar w:fldCharType="begin" w:fldLock="1"/>
        </w:r>
        <w:r w:rsidDel="00944402">
          <w:delInstrText xml:space="preserve"> PAGEREF _Toc101333033 \h </w:delInstrText>
        </w:r>
        <w:r w:rsidDel="00944402">
          <w:fldChar w:fldCharType="separate"/>
        </w:r>
        <w:r w:rsidDel="00944402">
          <w:delText>50</w:delText>
        </w:r>
        <w:r w:rsidDel="00944402">
          <w:fldChar w:fldCharType="end"/>
        </w:r>
      </w:del>
    </w:p>
    <w:p w14:paraId="5808DAE0" w14:textId="59AEFDB6" w:rsidR="00DB4AA0" w:rsidDel="00944402" w:rsidRDefault="00DB4AA0">
      <w:pPr>
        <w:pStyle w:val="TOC4"/>
        <w:rPr>
          <w:del w:id="924" w:author="CATT-Ming" w:date="2022-05-24T10:58:00Z"/>
          <w:rFonts w:asciiTheme="minorHAnsi" w:eastAsiaTheme="minorEastAsia" w:hAnsiTheme="minorHAnsi" w:cstheme="minorBidi"/>
          <w:sz w:val="22"/>
          <w:szCs w:val="22"/>
        </w:rPr>
      </w:pPr>
      <w:del w:id="925" w:author="CATT-Ming" w:date="2022-05-24T10:58:00Z">
        <w:r w:rsidDel="00944402">
          <w:delText>6.15.3.0</w:delText>
        </w:r>
        <w:r w:rsidDel="00944402">
          <w:rPr>
            <w:rFonts w:asciiTheme="minorHAnsi" w:eastAsiaTheme="minorEastAsia" w:hAnsiTheme="minorHAnsi" w:cstheme="minorBidi"/>
            <w:sz w:val="22"/>
            <w:szCs w:val="22"/>
          </w:rPr>
          <w:tab/>
        </w:r>
        <w:r w:rsidDel="00944402">
          <w:delText>Architecture Assumption</w:delText>
        </w:r>
        <w:r w:rsidDel="00944402">
          <w:tab/>
        </w:r>
        <w:r w:rsidDel="00944402">
          <w:fldChar w:fldCharType="begin" w:fldLock="1"/>
        </w:r>
        <w:r w:rsidDel="00944402">
          <w:delInstrText xml:space="preserve"> PAGEREF _Toc101333034 \h </w:delInstrText>
        </w:r>
        <w:r w:rsidDel="00944402">
          <w:fldChar w:fldCharType="separate"/>
        </w:r>
        <w:r w:rsidDel="00944402">
          <w:delText>50</w:delText>
        </w:r>
        <w:r w:rsidDel="00944402">
          <w:fldChar w:fldCharType="end"/>
        </w:r>
      </w:del>
    </w:p>
    <w:p w14:paraId="66C1A0CF" w14:textId="1240EAB3" w:rsidR="00DB4AA0" w:rsidDel="00944402" w:rsidRDefault="00DB4AA0">
      <w:pPr>
        <w:pStyle w:val="TOC4"/>
        <w:rPr>
          <w:del w:id="926" w:author="CATT-Ming" w:date="2022-05-24T10:58:00Z"/>
          <w:rFonts w:asciiTheme="minorHAnsi" w:eastAsiaTheme="minorEastAsia" w:hAnsiTheme="minorHAnsi" w:cstheme="minorBidi"/>
          <w:sz w:val="22"/>
          <w:szCs w:val="22"/>
        </w:rPr>
      </w:pPr>
      <w:del w:id="927" w:author="CATT-Ming" w:date="2022-05-24T10:58:00Z">
        <w:r w:rsidDel="00944402">
          <w:delText>6.</w:delText>
        </w:r>
        <w:r w:rsidDel="00944402">
          <w:rPr>
            <w:lang w:eastAsia="en-US"/>
          </w:rPr>
          <w:delText>15</w:delText>
        </w:r>
        <w:r w:rsidDel="00944402">
          <w:delText>.3.1</w:delText>
        </w:r>
        <w:r w:rsidDel="00944402">
          <w:rPr>
            <w:rFonts w:asciiTheme="minorHAnsi" w:eastAsiaTheme="minorEastAsia" w:hAnsiTheme="minorHAnsi" w:cstheme="minorBidi"/>
            <w:sz w:val="22"/>
            <w:szCs w:val="22"/>
          </w:rPr>
          <w:tab/>
        </w:r>
        <w:r w:rsidDel="00944402">
          <w:delText>PRU Management</w:delText>
        </w:r>
        <w:r w:rsidDel="00944402">
          <w:tab/>
        </w:r>
        <w:r w:rsidDel="00944402">
          <w:fldChar w:fldCharType="begin" w:fldLock="1"/>
        </w:r>
        <w:r w:rsidDel="00944402">
          <w:delInstrText xml:space="preserve"> PAGEREF _Toc101333035 \h </w:delInstrText>
        </w:r>
        <w:r w:rsidDel="00944402">
          <w:fldChar w:fldCharType="separate"/>
        </w:r>
        <w:r w:rsidDel="00944402">
          <w:delText>51</w:delText>
        </w:r>
        <w:r w:rsidDel="00944402">
          <w:fldChar w:fldCharType="end"/>
        </w:r>
      </w:del>
    </w:p>
    <w:p w14:paraId="2D431272" w14:textId="0E0FA289" w:rsidR="00DB4AA0" w:rsidDel="00944402" w:rsidRDefault="00DB4AA0">
      <w:pPr>
        <w:pStyle w:val="TOC4"/>
        <w:rPr>
          <w:del w:id="928" w:author="CATT-Ming" w:date="2022-05-24T10:58:00Z"/>
          <w:rFonts w:asciiTheme="minorHAnsi" w:eastAsiaTheme="minorEastAsia" w:hAnsiTheme="minorHAnsi" w:cstheme="minorBidi"/>
          <w:sz w:val="22"/>
          <w:szCs w:val="22"/>
        </w:rPr>
      </w:pPr>
      <w:del w:id="929" w:author="CATT-Ming" w:date="2022-05-24T10:58:00Z">
        <w:r w:rsidDel="00944402">
          <w:delText>6.</w:delText>
        </w:r>
        <w:r w:rsidDel="00944402">
          <w:rPr>
            <w:lang w:eastAsia="en-US"/>
          </w:rPr>
          <w:delText>15</w:delText>
        </w:r>
        <w:r w:rsidDel="00944402">
          <w:delText>.3.2</w:delText>
        </w:r>
        <w:r w:rsidDel="00944402">
          <w:rPr>
            <w:rFonts w:asciiTheme="minorHAnsi" w:eastAsiaTheme="minorEastAsia" w:hAnsiTheme="minorHAnsi" w:cstheme="minorBidi"/>
            <w:sz w:val="22"/>
            <w:szCs w:val="22"/>
          </w:rPr>
          <w:tab/>
        </w:r>
        <w:r w:rsidDel="00944402">
          <w:delText>PRU Activation/Deactivation</w:delText>
        </w:r>
        <w:r w:rsidDel="00944402">
          <w:tab/>
        </w:r>
        <w:r w:rsidDel="00944402">
          <w:fldChar w:fldCharType="begin" w:fldLock="1"/>
        </w:r>
        <w:r w:rsidDel="00944402">
          <w:delInstrText xml:space="preserve"> PAGEREF _Toc101333036 \h </w:delInstrText>
        </w:r>
        <w:r w:rsidDel="00944402">
          <w:fldChar w:fldCharType="separate"/>
        </w:r>
        <w:r w:rsidDel="00944402">
          <w:delText>53</w:delText>
        </w:r>
        <w:r w:rsidDel="00944402">
          <w:fldChar w:fldCharType="end"/>
        </w:r>
      </w:del>
    </w:p>
    <w:p w14:paraId="012772D0" w14:textId="447EBA00" w:rsidR="00DB4AA0" w:rsidDel="00944402" w:rsidRDefault="00DB4AA0">
      <w:pPr>
        <w:pStyle w:val="TOC4"/>
        <w:rPr>
          <w:del w:id="930" w:author="CATT-Ming" w:date="2022-05-24T10:58:00Z"/>
          <w:rFonts w:asciiTheme="minorHAnsi" w:eastAsiaTheme="minorEastAsia" w:hAnsiTheme="minorHAnsi" w:cstheme="minorBidi"/>
          <w:sz w:val="22"/>
          <w:szCs w:val="22"/>
        </w:rPr>
      </w:pPr>
      <w:del w:id="931" w:author="CATT-Ming" w:date="2022-05-24T10:58:00Z">
        <w:r w:rsidDel="00944402">
          <w:delText>6.</w:delText>
        </w:r>
        <w:r w:rsidDel="00944402">
          <w:rPr>
            <w:lang w:eastAsia="en-US"/>
          </w:rPr>
          <w:delText>15</w:delText>
        </w:r>
        <w:r w:rsidDel="00944402">
          <w:delText>.3.3</w:delText>
        </w:r>
        <w:r w:rsidDel="00944402">
          <w:rPr>
            <w:rFonts w:asciiTheme="minorHAnsi" w:eastAsiaTheme="minorEastAsia" w:hAnsiTheme="minorHAnsi" w:cstheme="minorBidi"/>
            <w:sz w:val="22"/>
            <w:szCs w:val="22"/>
          </w:rPr>
          <w:tab/>
        </w:r>
        <w:r w:rsidDel="00944402">
          <w:delText>Location service procedure by using PRU(s)</w:delText>
        </w:r>
        <w:r w:rsidDel="00944402">
          <w:tab/>
        </w:r>
        <w:r w:rsidDel="00944402">
          <w:fldChar w:fldCharType="begin" w:fldLock="1"/>
        </w:r>
        <w:r w:rsidDel="00944402">
          <w:delInstrText xml:space="preserve"> PAGEREF _Toc101333037 \h </w:delInstrText>
        </w:r>
        <w:r w:rsidDel="00944402">
          <w:fldChar w:fldCharType="separate"/>
        </w:r>
        <w:r w:rsidDel="00944402">
          <w:delText>53</w:delText>
        </w:r>
        <w:r w:rsidDel="00944402">
          <w:fldChar w:fldCharType="end"/>
        </w:r>
      </w:del>
    </w:p>
    <w:p w14:paraId="616C4F68" w14:textId="12FBECCE" w:rsidR="00DB4AA0" w:rsidDel="00944402" w:rsidRDefault="00DB4AA0">
      <w:pPr>
        <w:pStyle w:val="TOC5"/>
        <w:rPr>
          <w:del w:id="932" w:author="CATT-Ming" w:date="2022-05-24T10:58:00Z"/>
          <w:rFonts w:asciiTheme="minorHAnsi" w:eastAsiaTheme="minorEastAsia" w:hAnsiTheme="minorHAnsi" w:cstheme="minorBidi"/>
          <w:sz w:val="22"/>
          <w:szCs w:val="22"/>
        </w:rPr>
      </w:pPr>
      <w:del w:id="933" w:author="CATT-Ming" w:date="2022-05-24T10:58:00Z">
        <w:r w:rsidDel="00944402">
          <w:delText>6.</w:delText>
        </w:r>
        <w:r w:rsidDel="00944402">
          <w:rPr>
            <w:lang w:eastAsia="zh-CN"/>
          </w:rPr>
          <w:delText>15</w:delText>
        </w:r>
        <w:r w:rsidDel="00944402">
          <w:delText>.3.3.1</w:delText>
        </w:r>
        <w:r w:rsidDel="00944402">
          <w:rPr>
            <w:rFonts w:asciiTheme="minorHAnsi" w:eastAsiaTheme="minorEastAsia" w:hAnsiTheme="minorHAnsi" w:cstheme="minorBidi"/>
            <w:sz w:val="22"/>
            <w:szCs w:val="22"/>
          </w:rPr>
          <w:tab/>
        </w:r>
        <w:r w:rsidDel="00944402">
          <w:delText>AMF-centric MT-LR</w:delText>
        </w:r>
        <w:r w:rsidDel="00944402">
          <w:tab/>
        </w:r>
        <w:r w:rsidDel="00944402">
          <w:fldChar w:fldCharType="begin" w:fldLock="1"/>
        </w:r>
        <w:r w:rsidDel="00944402">
          <w:delInstrText xml:space="preserve"> PAGEREF _Toc101333038 \h </w:delInstrText>
        </w:r>
        <w:r w:rsidDel="00944402">
          <w:fldChar w:fldCharType="separate"/>
        </w:r>
        <w:r w:rsidDel="00944402">
          <w:delText>53</w:delText>
        </w:r>
        <w:r w:rsidDel="00944402">
          <w:fldChar w:fldCharType="end"/>
        </w:r>
      </w:del>
    </w:p>
    <w:p w14:paraId="132F2B51" w14:textId="5EC2A1D8" w:rsidR="00DB4AA0" w:rsidDel="00944402" w:rsidRDefault="00DB4AA0">
      <w:pPr>
        <w:pStyle w:val="TOC5"/>
        <w:rPr>
          <w:del w:id="934" w:author="CATT-Ming" w:date="2022-05-24T10:58:00Z"/>
          <w:rFonts w:asciiTheme="minorHAnsi" w:eastAsiaTheme="minorEastAsia" w:hAnsiTheme="minorHAnsi" w:cstheme="minorBidi"/>
          <w:sz w:val="22"/>
          <w:szCs w:val="22"/>
        </w:rPr>
      </w:pPr>
      <w:del w:id="935" w:author="CATT-Ming" w:date="2022-05-24T10:58:00Z">
        <w:r w:rsidDel="00944402">
          <w:delText>6.</w:delText>
        </w:r>
        <w:r w:rsidDel="00944402">
          <w:rPr>
            <w:lang w:eastAsia="zh-CN"/>
          </w:rPr>
          <w:delText>15</w:delText>
        </w:r>
        <w:r w:rsidDel="00944402">
          <w:delText>.3.3.2</w:delText>
        </w:r>
        <w:r w:rsidDel="00944402">
          <w:rPr>
            <w:rFonts w:asciiTheme="minorHAnsi" w:eastAsiaTheme="minorEastAsia" w:hAnsiTheme="minorHAnsi" w:cstheme="minorBidi"/>
            <w:sz w:val="22"/>
            <w:szCs w:val="22"/>
          </w:rPr>
          <w:tab/>
        </w:r>
        <w:r w:rsidDel="00944402">
          <w:delText>AMF-centric MO-LR</w:delText>
        </w:r>
        <w:r w:rsidDel="00944402">
          <w:tab/>
        </w:r>
        <w:r w:rsidDel="00944402">
          <w:fldChar w:fldCharType="begin" w:fldLock="1"/>
        </w:r>
        <w:r w:rsidDel="00944402">
          <w:delInstrText xml:space="preserve"> PAGEREF _Toc101333039 \h </w:delInstrText>
        </w:r>
        <w:r w:rsidDel="00944402">
          <w:fldChar w:fldCharType="separate"/>
        </w:r>
        <w:r w:rsidDel="00944402">
          <w:delText>55</w:delText>
        </w:r>
        <w:r w:rsidDel="00944402">
          <w:fldChar w:fldCharType="end"/>
        </w:r>
      </w:del>
    </w:p>
    <w:p w14:paraId="139D7BE6" w14:textId="5E888D52" w:rsidR="00DB4AA0" w:rsidDel="00944402" w:rsidRDefault="00DB4AA0">
      <w:pPr>
        <w:pStyle w:val="TOC5"/>
        <w:rPr>
          <w:del w:id="936" w:author="CATT-Ming" w:date="2022-05-24T10:58:00Z"/>
          <w:rFonts w:asciiTheme="minorHAnsi" w:eastAsiaTheme="minorEastAsia" w:hAnsiTheme="minorHAnsi" w:cstheme="minorBidi"/>
          <w:sz w:val="22"/>
          <w:szCs w:val="22"/>
        </w:rPr>
      </w:pPr>
      <w:del w:id="937" w:author="CATT-Ming" w:date="2022-05-24T10:58:00Z">
        <w:r w:rsidDel="00944402">
          <w:delText>6.</w:delText>
        </w:r>
        <w:r w:rsidDel="00944402">
          <w:rPr>
            <w:lang w:eastAsia="zh-CN"/>
          </w:rPr>
          <w:delText>15</w:delText>
        </w:r>
        <w:r w:rsidDel="00944402">
          <w:delText>.3.3.3</w:delText>
        </w:r>
        <w:r w:rsidDel="00944402">
          <w:rPr>
            <w:rFonts w:asciiTheme="minorHAnsi" w:eastAsiaTheme="minorEastAsia" w:hAnsiTheme="minorHAnsi" w:cstheme="minorBidi"/>
            <w:sz w:val="22"/>
            <w:szCs w:val="22"/>
          </w:rPr>
          <w:tab/>
        </w:r>
        <w:r w:rsidDel="00944402">
          <w:delText>LMF-centric MT-LR</w:delText>
        </w:r>
        <w:r w:rsidDel="00944402">
          <w:tab/>
        </w:r>
        <w:r w:rsidDel="00944402">
          <w:fldChar w:fldCharType="begin" w:fldLock="1"/>
        </w:r>
        <w:r w:rsidDel="00944402">
          <w:delInstrText xml:space="preserve"> PAGEREF _Toc101333040 \h </w:delInstrText>
        </w:r>
        <w:r w:rsidDel="00944402">
          <w:fldChar w:fldCharType="separate"/>
        </w:r>
        <w:r w:rsidDel="00944402">
          <w:delText>56</w:delText>
        </w:r>
        <w:r w:rsidDel="00944402">
          <w:fldChar w:fldCharType="end"/>
        </w:r>
      </w:del>
    </w:p>
    <w:p w14:paraId="1BA6E63F" w14:textId="26DCA289" w:rsidR="00DB4AA0" w:rsidDel="00944402" w:rsidRDefault="00DB4AA0">
      <w:pPr>
        <w:pStyle w:val="TOC5"/>
        <w:rPr>
          <w:del w:id="938" w:author="CATT-Ming" w:date="2022-05-24T10:58:00Z"/>
          <w:rFonts w:asciiTheme="minorHAnsi" w:eastAsiaTheme="minorEastAsia" w:hAnsiTheme="minorHAnsi" w:cstheme="minorBidi"/>
          <w:sz w:val="22"/>
          <w:szCs w:val="22"/>
        </w:rPr>
      </w:pPr>
      <w:del w:id="939" w:author="CATT-Ming" w:date="2022-05-24T10:58:00Z">
        <w:r w:rsidDel="00944402">
          <w:delText>6.</w:delText>
        </w:r>
        <w:r w:rsidDel="00944402">
          <w:rPr>
            <w:lang w:eastAsia="zh-CN"/>
          </w:rPr>
          <w:delText>15</w:delText>
        </w:r>
        <w:r w:rsidDel="00944402">
          <w:delText>.3.3.4</w:delText>
        </w:r>
        <w:r w:rsidDel="00944402">
          <w:rPr>
            <w:rFonts w:asciiTheme="minorHAnsi" w:eastAsiaTheme="minorEastAsia" w:hAnsiTheme="minorHAnsi" w:cstheme="minorBidi"/>
            <w:sz w:val="22"/>
            <w:szCs w:val="22"/>
          </w:rPr>
          <w:tab/>
        </w:r>
        <w:r w:rsidDel="00944402">
          <w:delText>LMF-centric MO-LR</w:delText>
        </w:r>
        <w:r w:rsidDel="00944402">
          <w:tab/>
        </w:r>
        <w:r w:rsidDel="00944402">
          <w:fldChar w:fldCharType="begin" w:fldLock="1"/>
        </w:r>
        <w:r w:rsidDel="00944402">
          <w:delInstrText xml:space="preserve"> PAGEREF _Toc101333041 \h </w:delInstrText>
        </w:r>
        <w:r w:rsidDel="00944402">
          <w:fldChar w:fldCharType="separate"/>
        </w:r>
        <w:r w:rsidDel="00944402">
          <w:delText>57</w:delText>
        </w:r>
        <w:r w:rsidDel="00944402">
          <w:fldChar w:fldCharType="end"/>
        </w:r>
      </w:del>
    </w:p>
    <w:p w14:paraId="6CDBC17F" w14:textId="26550358" w:rsidR="00DB4AA0" w:rsidDel="00944402" w:rsidRDefault="00DB4AA0">
      <w:pPr>
        <w:pStyle w:val="TOC3"/>
        <w:rPr>
          <w:del w:id="940" w:author="CATT-Ming" w:date="2022-05-24T10:58:00Z"/>
          <w:rFonts w:asciiTheme="minorHAnsi" w:eastAsiaTheme="minorEastAsia" w:hAnsiTheme="minorHAnsi" w:cstheme="minorBidi"/>
          <w:sz w:val="22"/>
          <w:szCs w:val="22"/>
        </w:rPr>
      </w:pPr>
      <w:del w:id="941" w:author="CATT-Ming" w:date="2022-05-24T10:58:00Z">
        <w:r w:rsidDel="00944402">
          <w:delText>6.</w:delText>
        </w:r>
        <w:r w:rsidDel="00944402">
          <w:rPr>
            <w:lang w:eastAsia="zh-CN"/>
          </w:rPr>
          <w:delText>15</w:delText>
        </w:r>
        <w:r w:rsidDel="00944402">
          <w:delText>.4</w:delText>
        </w:r>
        <w:r w:rsidDel="00944402">
          <w:rPr>
            <w:rFonts w:asciiTheme="minorHAnsi" w:eastAsiaTheme="minorEastAsia" w:hAnsiTheme="minorHAnsi" w:cstheme="minorBidi"/>
            <w:sz w:val="22"/>
            <w:szCs w:val="22"/>
          </w:rPr>
          <w:tab/>
        </w:r>
        <w:r w:rsidDel="00944402">
          <w:delText>Impacts on services, entities, and interfaces</w:delText>
        </w:r>
        <w:r w:rsidDel="00944402">
          <w:tab/>
        </w:r>
        <w:r w:rsidDel="00944402">
          <w:fldChar w:fldCharType="begin" w:fldLock="1"/>
        </w:r>
        <w:r w:rsidDel="00944402">
          <w:delInstrText xml:space="preserve"> PAGEREF _Toc101333042 \h </w:delInstrText>
        </w:r>
        <w:r w:rsidDel="00944402">
          <w:fldChar w:fldCharType="separate"/>
        </w:r>
        <w:r w:rsidDel="00944402">
          <w:delText>58</w:delText>
        </w:r>
        <w:r w:rsidDel="00944402">
          <w:fldChar w:fldCharType="end"/>
        </w:r>
      </w:del>
    </w:p>
    <w:p w14:paraId="459B1155" w14:textId="6EA3E0C1" w:rsidR="00DB4AA0" w:rsidDel="00944402" w:rsidRDefault="00DB4AA0">
      <w:pPr>
        <w:pStyle w:val="TOC2"/>
        <w:rPr>
          <w:del w:id="942" w:author="CATT-Ming" w:date="2022-05-24T10:58:00Z"/>
          <w:rFonts w:asciiTheme="minorHAnsi" w:eastAsiaTheme="minorEastAsia" w:hAnsiTheme="minorHAnsi" w:cstheme="minorBidi"/>
          <w:sz w:val="22"/>
          <w:szCs w:val="22"/>
        </w:rPr>
      </w:pPr>
      <w:del w:id="943" w:author="CATT-Ming" w:date="2022-05-24T10:58:00Z">
        <w:r w:rsidDel="00944402">
          <w:delText>6.</w:delText>
        </w:r>
        <w:r w:rsidDel="00944402">
          <w:rPr>
            <w:lang w:eastAsia="zh-CN"/>
          </w:rPr>
          <w:delText>16</w:delText>
        </w:r>
        <w:r w:rsidDel="00944402">
          <w:rPr>
            <w:rFonts w:asciiTheme="minorHAnsi" w:eastAsiaTheme="minorEastAsia" w:hAnsiTheme="minorHAnsi" w:cstheme="minorBidi"/>
            <w:sz w:val="22"/>
            <w:szCs w:val="22"/>
          </w:rPr>
          <w:tab/>
        </w:r>
        <w:r w:rsidDel="00944402">
          <w:delText>Solution #</w:delText>
        </w:r>
        <w:r w:rsidDel="00944402">
          <w:rPr>
            <w:lang w:eastAsia="zh-CN"/>
          </w:rPr>
          <w:delText>16</w:delText>
        </w:r>
        <w:r w:rsidDel="00944402">
          <w:delText xml:space="preserve">: </w:delText>
        </w:r>
        <w:r w:rsidRPr="00DD6E58" w:rsidDel="00944402">
          <w:rPr>
            <w:rFonts w:eastAsia="DengXian"/>
            <w:lang w:eastAsia="zh-CN"/>
          </w:rPr>
          <w:delText xml:space="preserve">Support of Positioning </w:delText>
        </w:r>
        <w:r w:rsidDel="00944402">
          <w:rPr>
            <w:lang w:eastAsia="zh-CN"/>
          </w:rPr>
          <w:delText>Reference Units</w:delText>
        </w:r>
        <w:r w:rsidDel="00944402">
          <w:tab/>
        </w:r>
        <w:r w:rsidDel="00944402">
          <w:fldChar w:fldCharType="begin" w:fldLock="1"/>
        </w:r>
        <w:r w:rsidDel="00944402">
          <w:delInstrText xml:space="preserve"> PAGEREF _Toc101333043 \h </w:delInstrText>
        </w:r>
        <w:r w:rsidDel="00944402">
          <w:fldChar w:fldCharType="separate"/>
        </w:r>
        <w:r w:rsidDel="00944402">
          <w:delText>59</w:delText>
        </w:r>
        <w:r w:rsidDel="00944402">
          <w:fldChar w:fldCharType="end"/>
        </w:r>
      </w:del>
    </w:p>
    <w:p w14:paraId="68F4CECE" w14:textId="41F04489" w:rsidR="00DB4AA0" w:rsidDel="00944402" w:rsidRDefault="00DB4AA0">
      <w:pPr>
        <w:pStyle w:val="TOC3"/>
        <w:rPr>
          <w:del w:id="944" w:author="CATT-Ming" w:date="2022-05-24T10:58:00Z"/>
          <w:rFonts w:asciiTheme="minorHAnsi" w:eastAsiaTheme="minorEastAsia" w:hAnsiTheme="minorHAnsi" w:cstheme="minorBidi"/>
          <w:sz w:val="22"/>
          <w:szCs w:val="22"/>
        </w:rPr>
      </w:pPr>
      <w:del w:id="945" w:author="CATT-Ming" w:date="2022-05-24T10:58:00Z">
        <w:r w:rsidDel="00944402">
          <w:rPr>
            <w:lang w:eastAsia="ko-KR"/>
          </w:rPr>
          <w:delText>6.</w:delText>
        </w:r>
        <w:r w:rsidDel="00944402">
          <w:rPr>
            <w:lang w:eastAsia="zh-CN"/>
          </w:rPr>
          <w:delText>16</w:delText>
        </w:r>
        <w:r w:rsidDel="00944402">
          <w:rPr>
            <w:lang w:eastAsia="ko-KR"/>
          </w:rPr>
          <w:delText>.1</w:delText>
        </w:r>
        <w:r w:rsidDel="00944402">
          <w:rPr>
            <w:rFonts w:asciiTheme="minorHAnsi" w:eastAsiaTheme="minorEastAsia" w:hAnsiTheme="minorHAnsi" w:cstheme="minorBidi"/>
            <w:sz w:val="22"/>
            <w:szCs w:val="22"/>
          </w:rPr>
          <w:tab/>
        </w:r>
        <w:r w:rsidDel="00944402">
          <w:rPr>
            <w:lang w:eastAsia="ko-KR"/>
          </w:rPr>
          <w:delText>Introduction</w:delText>
        </w:r>
        <w:r w:rsidDel="00944402">
          <w:tab/>
        </w:r>
        <w:r w:rsidDel="00944402">
          <w:fldChar w:fldCharType="begin" w:fldLock="1"/>
        </w:r>
        <w:r w:rsidDel="00944402">
          <w:delInstrText xml:space="preserve"> PAGEREF _Toc101333044 \h </w:delInstrText>
        </w:r>
        <w:r w:rsidDel="00944402">
          <w:fldChar w:fldCharType="separate"/>
        </w:r>
        <w:r w:rsidDel="00944402">
          <w:delText>59</w:delText>
        </w:r>
        <w:r w:rsidDel="00944402">
          <w:fldChar w:fldCharType="end"/>
        </w:r>
      </w:del>
    </w:p>
    <w:p w14:paraId="12AEA861" w14:textId="6CCEEA82" w:rsidR="00DB4AA0" w:rsidDel="00944402" w:rsidRDefault="00DB4AA0">
      <w:pPr>
        <w:pStyle w:val="TOC3"/>
        <w:rPr>
          <w:del w:id="946" w:author="CATT-Ming" w:date="2022-05-24T10:58:00Z"/>
          <w:rFonts w:asciiTheme="minorHAnsi" w:eastAsiaTheme="minorEastAsia" w:hAnsiTheme="minorHAnsi" w:cstheme="minorBidi"/>
          <w:sz w:val="22"/>
          <w:szCs w:val="22"/>
        </w:rPr>
      </w:pPr>
      <w:del w:id="947" w:author="CATT-Ming" w:date="2022-05-24T10:58:00Z">
        <w:r w:rsidDel="00944402">
          <w:rPr>
            <w:lang w:eastAsia="ko-KR"/>
          </w:rPr>
          <w:delText>6.</w:delText>
        </w:r>
        <w:r w:rsidDel="00944402">
          <w:rPr>
            <w:lang w:eastAsia="zh-CN"/>
          </w:rPr>
          <w:delText>16</w:delText>
        </w:r>
        <w:r w:rsidDel="00944402">
          <w:rPr>
            <w:lang w:eastAsia="ko-KR"/>
          </w:rPr>
          <w:delText>.2</w:delText>
        </w:r>
        <w:r w:rsidDel="00944402">
          <w:rPr>
            <w:rFonts w:asciiTheme="minorHAnsi" w:eastAsiaTheme="minorEastAsia" w:hAnsiTheme="minorHAnsi" w:cstheme="minorBidi"/>
            <w:sz w:val="22"/>
            <w:szCs w:val="22"/>
          </w:rPr>
          <w:tab/>
        </w:r>
        <w:r w:rsidDel="00944402">
          <w:rPr>
            <w:lang w:eastAsia="ko-KR"/>
          </w:rPr>
          <w:delText>Functional Description</w:delText>
        </w:r>
        <w:r w:rsidDel="00944402">
          <w:tab/>
        </w:r>
        <w:r w:rsidDel="00944402">
          <w:fldChar w:fldCharType="begin" w:fldLock="1"/>
        </w:r>
        <w:r w:rsidDel="00944402">
          <w:delInstrText xml:space="preserve"> PAGEREF _Toc101333045 \h </w:delInstrText>
        </w:r>
        <w:r w:rsidDel="00944402">
          <w:fldChar w:fldCharType="separate"/>
        </w:r>
        <w:r w:rsidDel="00944402">
          <w:delText>59</w:delText>
        </w:r>
        <w:r w:rsidDel="00944402">
          <w:fldChar w:fldCharType="end"/>
        </w:r>
      </w:del>
    </w:p>
    <w:p w14:paraId="517E4829" w14:textId="2BC08097" w:rsidR="00DB4AA0" w:rsidDel="00944402" w:rsidRDefault="00DB4AA0">
      <w:pPr>
        <w:pStyle w:val="TOC3"/>
        <w:rPr>
          <w:del w:id="948" w:author="CATT-Ming" w:date="2022-05-24T10:58:00Z"/>
          <w:rFonts w:asciiTheme="minorHAnsi" w:eastAsiaTheme="minorEastAsia" w:hAnsiTheme="minorHAnsi" w:cstheme="minorBidi"/>
          <w:sz w:val="22"/>
          <w:szCs w:val="22"/>
        </w:rPr>
      </w:pPr>
      <w:del w:id="949" w:author="CATT-Ming" w:date="2022-05-24T10:58:00Z">
        <w:r w:rsidDel="00944402">
          <w:rPr>
            <w:lang w:eastAsia="ko-KR"/>
          </w:rPr>
          <w:delText>6.</w:delText>
        </w:r>
        <w:r w:rsidDel="00944402">
          <w:rPr>
            <w:lang w:eastAsia="zh-CN"/>
          </w:rPr>
          <w:delText>16</w:delText>
        </w:r>
        <w:r w:rsidDel="00944402">
          <w:rPr>
            <w:lang w:eastAsia="ko-KR"/>
          </w:rPr>
          <w:delText>.3</w:delText>
        </w:r>
        <w:r w:rsidDel="00944402">
          <w:rPr>
            <w:rFonts w:asciiTheme="minorHAnsi" w:eastAsiaTheme="minorEastAsia" w:hAnsiTheme="minorHAnsi" w:cstheme="minorBidi"/>
            <w:sz w:val="22"/>
            <w:szCs w:val="22"/>
          </w:rPr>
          <w:tab/>
        </w:r>
        <w:r w:rsidDel="00944402">
          <w:rPr>
            <w:lang w:eastAsia="ko-KR"/>
          </w:rPr>
          <w:delText>Procedures</w:delText>
        </w:r>
        <w:r w:rsidDel="00944402">
          <w:tab/>
        </w:r>
        <w:r w:rsidDel="00944402">
          <w:fldChar w:fldCharType="begin" w:fldLock="1"/>
        </w:r>
        <w:r w:rsidDel="00944402">
          <w:delInstrText xml:space="preserve"> PAGEREF _Toc101333046 \h </w:delInstrText>
        </w:r>
        <w:r w:rsidDel="00944402">
          <w:fldChar w:fldCharType="separate"/>
        </w:r>
        <w:r w:rsidDel="00944402">
          <w:delText>59</w:delText>
        </w:r>
        <w:r w:rsidDel="00944402">
          <w:fldChar w:fldCharType="end"/>
        </w:r>
      </w:del>
    </w:p>
    <w:p w14:paraId="74A32C33" w14:textId="30749822" w:rsidR="00DB4AA0" w:rsidDel="00944402" w:rsidRDefault="00DB4AA0">
      <w:pPr>
        <w:pStyle w:val="TOC4"/>
        <w:rPr>
          <w:del w:id="950" w:author="CATT-Ming" w:date="2022-05-24T10:58:00Z"/>
          <w:rFonts w:asciiTheme="minorHAnsi" w:eastAsiaTheme="minorEastAsia" w:hAnsiTheme="minorHAnsi" w:cstheme="minorBidi"/>
          <w:sz w:val="22"/>
          <w:szCs w:val="22"/>
        </w:rPr>
      </w:pPr>
      <w:del w:id="951" w:author="CATT-Ming" w:date="2022-05-24T10:58:00Z">
        <w:r w:rsidDel="00944402">
          <w:lastRenderedPageBreak/>
          <w:delText>6.</w:delText>
        </w:r>
        <w:r w:rsidDel="00944402">
          <w:rPr>
            <w:lang w:eastAsia="zh-CN"/>
          </w:rPr>
          <w:delText>16</w:delText>
        </w:r>
        <w:r w:rsidDel="00944402">
          <w:delText>.</w:delText>
        </w:r>
        <w:r w:rsidDel="00944402">
          <w:rPr>
            <w:lang w:eastAsia="zh-CN"/>
          </w:rPr>
          <w:delText>3</w:delText>
        </w:r>
        <w:r w:rsidDel="00944402">
          <w:delText>.1</w:delText>
        </w:r>
        <w:r w:rsidDel="00944402">
          <w:rPr>
            <w:rFonts w:asciiTheme="minorHAnsi" w:eastAsiaTheme="minorEastAsia" w:hAnsiTheme="minorHAnsi" w:cstheme="minorBidi"/>
            <w:sz w:val="22"/>
            <w:szCs w:val="22"/>
          </w:rPr>
          <w:tab/>
        </w:r>
        <w:r w:rsidRPr="00DD6E58" w:rsidDel="00944402">
          <w:rPr>
            <w:rFonts w:eastAsia="DengXian"/>
            <w:lang w:eastAsia="zh-CN"/>
          </w:rPr>
          <w:delText>PRU Registration</w:delText>
        </w:r>
        <w:r w:rsidDel="00944402">
          <w:tab/>
        </w:r>
        <w:r w:rsidDel="00944402">
          <w:fldChar w:fldCharType="begin" w:fldLock="1"/>
        </w:r>
        <w:r w:rsidDel="00944402">
          <w:delInstrText xml:space="preserve"> PAGEREF _Toc101333047 \h </w:delInstrText>
        </w:r>
        <w:r w:rsidDel="00944402">
          <w:fldChar w:fldCharType="separate"/>
        </w:r>
        <w:r w:rsidDel="00944402">
          <w:delText>59</w:delText>
        </w:r>
        <w:r w:rsidDel="00944402">
          <w:fldChar w:fldCharType="end"/>
        </w:r>
      </w:del>
    </w:p>
    <w:p w14:paraId="32E3A287" w14:textId="716947F3" w:rsidR="00DB4AA0" w:rsidDel="00944402" w:rsidRDefault="00DB4AA0">
      <w:pPr>
        <w:pStyle w:val="TOC4"/>
        <w:rPr>
          <w:del w:id="952" w:author="CATT-Ming" w:date="2022-05-24T10:58:00Z"/>
          <w:rFonts w:asciiTheme="minorHAnsi" w:eastAsiaTheme="minorEastAsia" w:hAnsiTheme="minorHAnsi" w:cstheme="minorBidi"/>
          <w:sz w:val="22"/>
          <w:szCs w:val="22"/>
        </w:rPr>
      </w:pPr>
      <w:del w:id="953" w:author="CATT-Ming" w:date="2022-05-24T10:58:00Z">
        <w:r w:rsidDel="00944402">
          <w:delText>6.</w:delText>
        </w:r>
        <w:r w:rsidDel="00944402">
          <w:rPr>
            <w:lang w:eastAsia="zh-CN"/>
          </w:rPr>
          <w:delText>16</w:delText>
        </w:r>
        <w:r w:rsidDel="00944402">
          <w:delText>.</w:delText>
        </w:r>
        <w:r w:rsidDel="00944402">
          <w:rPr>
            <w:lang w:eastAsia="zh-CN"/>
          </w:rPr>
          <w:delText>3</w:delText>
        </w:r>
        <w:r w:rsidDel="00944402">
          <w:delText>.</w:delText>
        </w:r>
        <w:r w:rsidRPr="00DD6E58" w:rsidDel="00944402">
          <w:rPr>
            <w:rFonts w:eastAsia="DengXian"/>
            <w:lang w:eastAsia="zh-CN"/>
          </w:rPr>
          <w:delText>2</w:delText>
        </w:r>
        <w:r w:rsidDel="00944402">
          <w:rPr>
            <w:rFonts w:asciiTheme="minorHAnsi" w:eastAsiaTheme="minorEastAsia" w:hAnsiTheme="minorHAnsi" w:cstheme="minorBidi"/>
            <w:sz w:val="22"/>
            <w:szCs w:val="22"/>
          </w:rPr>
          <w:tab/>
        </w:r>
        <w:r w:rsidRPr="00DD6E58" w:rsidDel="00944402">
          <w:rPr>
            <w:rFonts w:eastAsia="DengXian"/>
            <w:lang w:eastAsia="zh-CN"/>
          </w:rPr>
          <w:delText>PRU Utilization</w:delText>
        </w:r>
        <w:r w:rsidDel="00944402">
          <w:tab/>
        </w:r>
        <w:r w:rsidDel="00944402">
          <w:fldChar w:fldCharType="begin" w:fldLock="1"/>
        </w:r>
        <w:r w:rsidDel="00944402">
          <w:delInstrText xml:space="preserve"> PAGEREF _Toc101333048 \h </w:delInstrText>
        </w:r>
        <w:r w:rsidDel="00944402">
          <w:fldChar w:fldCharType="separate"/>
        </w:r>
        <w:r w:rsidDel="00944402">
          <w:delText>60</w:delText>
        </w:r>
        <w:r w:rsidDel="00944402">
          <w:fldChar w:fldCharType="end"/>
        </w:r>
      </w:del>
    </w:p>
    <w:p w14:paraId="61DEF493" w14:textId="6D0849B6" w:rsidR="00DB4AA0" w:rsidDel="00944402" w:rsidRDefault="00DB4AA0">
      <w:pPr>
        <w:pStyle w:val="TOC3"/>
        <w:rPr>
          <w:del w:id="954" w:author="CATT-Ming" w:date="2022-05-24T10:58:00Z"/>
          <w:rFonts w:asciiTheme="minorHAnsi" w:eastAsiaTheme="minorEastAsia" w:hAnsiTheme="minorHAnsi" w:cstheme="minorBidi"/>
          <w:sz w:val="22"/>
          <w:szCs w:val="22"/>
        </w:rPr>
      </w:pPr>
      <w:del w:id="955" w:author="CATT-Ming" w:date="2022-05-24T10:58:00Z">
        <w:r w:rsidDel="00944402">
          <w:delText>6.</w:delText>
        </w:r>
        <w:r w:rsidDel="00944402">
          <w:rPr>
            <w:lang w:eastAsia="zh-CN"/>
          </w:rPr>
          <w:delText>16</w:delText>
        </w:r>
        <w:r w:rsidDel="00944402">
          <w:delText>.4</w:delText>
        </w:r>
        <w:r w:rsidDel="00944402">
          <w:rPr>
            <w:rFonts w:asciiTheme="minorHAnsi" w:eastAsiaTheme="minorEastAsia" w:hAnsiTheme="minorHAnsi" w:cstheme="minorBidi"/>
            <w:sz w:val="22"/>
            <w:szCs w:val="22"/>
          </w:rPr>
          <w:tab/>
        </w:r>
        <w:r w:rsidDel="00944402">
          <w:delText>Impacts on services, entities, and interfaces</w:delText>
        </w:r>
        <w:r w:rsidDel="00944402">
          <w:tab/>
        </w:r>
        <w:r w:rsidDel="00944402">
          <w:fldChar w:fldCharType="begin" w:fldLock="1"/>
        </w:r>
        <w:r w:rsidDel="00944402">
          <w:delInstrText xml:space="preserve"> PAGEREF _Toc101333049 \h </w:delInstrText>
        </w:r>
        <w:r w:rsidDel="00944402">
          <w:fldChar w:fldCharType="separate"/>
        </w:r>
        <w:r w:rsidDel="00944402">
          <w:delText>61</w:delText>
        </w:r>
        <w:r w:rsidDel="00944402">
          <w:fldChar w:fldCharType="end"/>
        </w:r>
      </w:del>
    </w:p>
    <w:p w14:paraId="41599BF2" w14:textId="5644BF02" w:rsidR="00DB4AA0" w:rsidDel="00944402" w:rsidRDefault="00DB4AA0">
      <w:pPr>
        <w:pStyle w:val="TOC2"/>
        <w:rPr>
          <w:del w:id="956" w:author="CATT-Ming" w:date="2022-05-24T10:58:00Z"/>
          <w:rFonts w:asciiTheme="minorHAnsi" w:eastAsiaTheme="minorEastAsia" w:hAnsiTheme="minorHAnsi" w:cstheme="minorBidi"/>
          <w:sz w:val="22"/>
          <w:szCs w:val="22"/>
        </w:rPr>
      </w:pPr>
      <w:del w:id="957" w:author="CATT-Ming" w:date="2022-05-24T10:58:00Z">
        <w:r w:rsidDel="00944402">
          <w:delText>6.</w:delText>
        </w:r>
        <w:r w:rsidDel="00944402">
          <w:rPr>
            <w:lang w:eastAsia="zh-CN"/>
          </w:rPr>
          <w:delText>17</w:delText>
        </w:r>
        <w:r w:rsidDel="00944402">
          <w:rPr>
            <w:rFonts w:asciiTheme="minorHAnsi" w:eastAsiaTheme="minorEastAsia" w:hAnsiTheme="minorHAnsi" w:cstheme="minorBidi"/>
            <w:sz w:val="22"/>
            <w:szCs w:val="22"/>
          </w:rPr>
          <w:tab/>
        </w:r>
        <w:r w:rsidDel="00944402">
          <w:delText>Solution #</w:delText>
        </w:r>
        <w:r w:rsidDel="00944402">
          <w:rPr>
            <w:lang w:eastAsia="zh-CN"/>
          </w:rPr>
          <w:delText>17</w:delText>
        </w:r>
        <w:r w:rsidDel="00944402">
          <w:delText>: Support for 5GS Localization via Reference UE</w:delText>
        </w:r>
        <w:r w:rsidDel="00944402">
          <w:tab/>
        </w:r>
        <w:r w:rsidDel="00944402">
          <w:fldChar w:fldCharType="begin" w:fldLock="1"/>
        </w:r>
        <w:r w:rsidDel="00944402">
          <w:delInstrText xml:space="preserve"> PAGEREF _Toc101333050 \h </w:delInstrText>
        </w:r>
        <w:r w:rsidDel="00944402">
          <w:fldChar w:fldCharType="separate"/>
        </w:r>
        <w:r w:rsidDel="00944402">
          <w:delText>61</w:delText>
        </w:r>
        <w:r w:rsidDel="00944402">
          <w:fldChar w:fldCharType="end"/>
        </w:r>
      </w:del>
    </w:p>
    <w:p w14:paraId="25C06603" w14:textId="3AD46574" w:rsidR="00DB4AA0" w:rsidDel="00944402" w:rsidRDefault="00DB4AA0">
      <w:pPr>
        <w:pStyle w:val="TOC3"/>
        <w:rPr>
          <w:del w:id="958" w:author="CATT-Ming" w:date="2022-05-24T10:58:00Z"/>
          <w:rFonts w:asciiTheme="minorHAnsi" w:eastAsiaTheme="minorEastAsia" w:hAnsiTheme="minorHAnsi" w:cstheme="minorBidi"/>
          <w:sz w:val="22"/>
          <w:szCs w:val="22"/>
        </w:rPr>
      </w:pPr>
      <w:del w:id="959" w:author="CATT-Ming" w:date="2022-05-24T10:58:00Z">
        <w:r w:rsidDel="00944402">
          <w:delText>6.</w:delText>
        </w:r>
        <w:r w:rsidDel="00944402">
          <w:rPr>
            <w:lang w:eastAsia="zh-CN"/>
          </w:rPr>
          <w:delText>17</w:delText>
        </w:r>
        <w:r w:rsidDel="00944402">
          <w:delText>.1</w:delText>
        </w:r>
        <w:r w:rsidDel="00944402">
          <w:rPr>
            <w:rFonts w:asciiTheme="minorHAnsi" w:eastAsiaTheme="minorEastAsia" w:hAnsiTheme="minorHAnsi" w:cstheme="minorBidi"/>
            <w:sz w:val="22"/>
            <w:szCs w:val="22"/>
          </w:rPr>
          <w:tab/>
        </w:r>
        <w:r w:rsidDel="00944402">
          <w:delText>Introduction</w:delText>
        </w:r>
        <w:r w:rsidDel="00944402">
          <w:tab/>
        </w:r>
        <w:r w:rsidDel="00944402">
          <w:fldChar w:fldCharType="begin" w:fldLock="1"/>
        </w:r>
        <w:r w:rsidDel="00944402">
          <w:delInstrText xml:space="preserve"> PAGEREF _Toc101333051 \h </w:delInstrText>
        </w:r>
        <w:r w:rsidDel="00944402">
          <w:fldChar w:fldCharType="separate"/>
        </w:r>
        <w:r w:rsidDel="00944402">
          <w:delText>61</w:delText>
        </w:r>
        <w:r w:rsidDel="00944402">
          <w:fldChar w:fldCharType="end"/>
        </w:r>
      </w:del>
    </w:p>
    <w:p w14:paraId="6116456C" w14:textId="7B047F11" w:rsidR="00DB4AA0" w:rsidDel="00944402" w:rsidRDefault="00DB4AA0">
      <w:pPr>
        <w:pStyle w:val="TOC3"/>
        <w:rPr>
          <w:del w:id="960" w:author="CATT-Ming" w:date="2022-05-24T10:58:00Z"/>
          <w:rFonts w:asciiTheme="minorHAnsi" w:eastAsiaTheme="minorEastAsia" w:hAnsiTheme="minorHAnsi" w:cstheme="minorBidi"/>
          <w:sz w:val="22"/>
          <w:szCs w:val="22"/>
        </w:rPr>
      </w:pPr>
      <w:del w:id="961" w:author="CATT-Ming" w:date="2022-05-24T10:58:00Z">
        <w:r w:rsidDel="00944402">
          <w:delText>6.</w:delText>
        </w:r>
        <w:r w:rsidDel="00944402">
          <w:rPr>
            <w:lang w:eastAsia="zh-CN"/>
          </w:rPr>
          <w:delText>17</w:delText>
        </w:r>
        <w:r w:rsidDel="00944402">
          <w:delText>.2</w:delText>
        </w:r>
        <w:r w:rsidDel="00944402">
          <w:rPr>
            <w:rFonts w:asciiTheme="minorHAnsi" w:eastAsiaTheme="minorEastAsia" w:hAnsiTheme="minorHAnsi" w:cstheme="minorBidi"/>
            <w:sz w:val="22"/>
            <w:szCs w:val="22"/>
          </w:rPr>
          <w:tab/>
        </w:r>
        <w:r w:rsidDel="00944402">
          <w:delText>Functional Description</w:delText>
        </w:r>
        <w:r w:rsidDel="00944402">
          <w:tab/>
        </w:r>
        <w:r w:rsidDel="00944402">
          <w:fldChar w:fldCharType="begin" w:fldLock="1"/>
        </w:r>
        <w:r w:rsidDel="00944402">
          <w:delInstrText xml:space="preserve"> PAGEREF _Toc101333052 \h </w:delInstrText>
        </w:r>
        <w:r w:rsidDel="00944402">
          <w:fldChar w:fldCharType="separate"/>
        </w:r>
        <w:r w:rsidDel="00944402">
          <w:delText>61</w:delText>
        </w:r>
        <w:r w:rsidDel="00944402">
          <w:fldChar w:fldCharType="end"/>
        </w:r>
      </w:del>
    </w:p>
    <w:p w14:paraId="2E723340" w14:textId="0207811C" w:rsidR="00DB4AA0" w:rsidDel="00944402" w:rsidRDefault="00DB4AA0">
      <w:pPr>
        <w:pStyle w:val="TOC3"/>
        <w:rPr>
          <w:del w:id="962" w:author="CATT-Ming" w:date="2022-05-24T10:58:00Z"/>
          <w:rFonts w:asciiTheme="minorHAnsi" w:eastAsiaTheme="minorEastAsia" w:hAnsiTheme="minorHAnsi" w:cstheme="minorBidi"/>
          <w:sz w:val="22"/>
          <w:szCs w:val="22"/>
        </w:rPr>
      </w:pPr>
      <w:del w:id="963" w:author="CATT-Ming" w:date="2022-05-24T10:58:00Z">
        <w:r w:rsidDel="00944402">
          <w:rPr>
            <w:lang w:eastAsia="zh-CN"/>
          </w:rPr>
          <w:delText>6.17.3</w:delText>
        </w:r>
        <w:r w:rsidDel="00944402">
          <w:rPr>
            <w:rFonts w:asciiTheme="minorHAnsi" w:eastAsiaTheme="minorEastAsia" w:hAnsiTheme="minorHAnsi" w:cstheme="minorBidi"/>
            <w:sz w:val="22"/>
            <w:szCs w:val="22"/>
          </w:rPr>
          <w:tab/>
        </w:r>
        <w:r w:rsidDel="00944402">
          <w:delText>Procedures</w:delText>
        </w:r>
        <w:r w:rsidDel="00944402">
          <w:tab/>
        </w:r>
        <w:r w:rsidDel="00944402">
          <w:fldChar w:fldCharType="begin" w:fldLock="1"/>
        </w:r>
        <w:r w:rsidDel="00944402">
          <w:delInstrText xml:space="preserve"> PAGEREF _Toc101333053 \h </w:delInstrText>
        </w:r>
        <w:r w:rsidDel="00944402">
          <w:fldChar w:fldCharType="separate"/>
        </w:r>
        <w:r w:rsidDel="00944402">
          <w:delText>62</w:delText>
        </w:r>
        <w:r w:rsidDel="00944402">
          <w:fldChar w:fldCharType="end"/>
        </w:r>
      </w:del>
    </w:p>
    <w:p w14:paraId="6E24F11E" w14:textId="6EDE112C" w:rsidR="00DB4AA0" w:rsidDel="00944402" w:rsidRDefault="00DB4AA0">
      <w:pPr>
        <w:pStyle w:val="TOC3"/>
        <w:rPr>
          <w:del w:id="964" w:author="CATT-Ming" w:date="2022-05-24T10:58:00Z"/>
          <w:rFonts w:asciiTheme="minorHAnsi" w:eastAsiaTheme="minorEastAsia" w:hAnsiTheme="minorHAnsi" w:cstheme="minorBidi"/>
          <w:sz w:val="22"/>
          <w:szCs w:val="22"/>
        </w:rPr>
      </w:pPr>
      <w:del w:id="965" w:author="CATT-Ming" w:date="2022-05-24T10:58:00Z">
        <w:r w:rsidDel="00944402">
          <w:rPr>
            <w:lang w:eastAsia="zh-CN"/>
          </w:rPr>
          <w:delText>6.17.4</w:delText>
        </w:r>
        <w:r w:rsidDel="00944402">
          <w:rPr>
            <w:rFonts w:asciiTheme="minorHAnsi" w:eastAsiaTheme="minorEastAsia" w:hAnsiTheme="minorHAnsi" w:cstheme="minorBidi"/>
            <w:sz w:val="22"/>
            <w:szCs w:val="22"/>
          </w:rPr>
          <w:tab/>
        </w:r>
        <w:r w:rsidDel="00944402">
          <w:delText xml:space="preserve">Impacts on </w:delText>
        </w:r>
        <w:r w:rsidDel="00944402">
          <w:rPr>
            <w:lang w:eastAsia="zh-CN"/>
          </w:rPr>
          <w:delText>services, entities and interfaces</w:delText>
        </w:r>
        <w:r w:rsidDel="00944402">
          <w:tab/>
        </w:r>
        <w:r w:rsidDel="00944402">
          <w:fldChar w:fldCharType="begin" w:fldLock="1"/>
        </w:r>
        <w:r w:rsidDel="00944402">
          <w:delInstrText xml:space="preserve"> PAGEREF _Toc101333054 \h </w:delInstrText>
        </w:r>
        <w:r w:rsidDel="00944402">
          <w:fldChar w:fldCharType="separate"/>
        </w:r>
        <w:r w:rsidDel="00944402">
          <w:delText>63</w:delText>
        </w:r>
        <w:r w:rsidDel="00944402">
          <w:fldChar w:fldCharType="end"/>
        </w:r>
      </w:del>
    </w:p>
    <w:p w14:paraId="1A43080F" w14:textId="27980D5E" w:rsidR="00DB4AA0" w:rsidDel="00944402" w:rsidRDefault="00DB4AA0">
      <w:pPr>
        <w:pStyle w:val="TOC2"/>
        <w:rPr>
          <w:del w:id="966" w:author="CATT-Ming" w:date="2022-05-24T10:58:00Z"/>
          <w:rFonts w:asciiTheme="minorHAnsi" w:eastAsiaTheme="minorEastAsia" w:hAnsiTheme="minorHAnsi" w:cstheme="minorBidi"/>
          <w:sz w:val="22"/>
          <w:szCs w:val="22"/>
        </w:rPr>
      </w:pPr>
      <w:del w:id="967" w:author="CATT-Ming" w:date="2022-05-24T10:58:00Z">
        <w:r w:rsidDel="00944402">
          <w:delText>6.</w:delText>
        </w:r>
        <w:r w:rsidDel="00944402">
          <w:rPr>
            <w:lang w:eastAsia="zh-CN"/>
          </w:rPr>
          <w:delText>18</w:delText>
        </w:r>
        <w:r w:rsidDel="00944402">
          <w:rPr>
            <w:rFonts w:asciiTheme="minorHAnsi" w:eastAsiaTheme="minorEastAsia" w:hAnsiTheme="minorHAnsi" w:cstheme="minorBidi"/>
            <w:sz w:val="22"/>
            <w:szCs w:val="22"/>
          </w:rPr>
          <w:tab/>
        </w:r>
        <w:r w:rsidDel="00944402">
          <w:delText>Solution #</w:delText>
        </w:r>
        <w:r w:rsidDel="00944402">
          <w:rPr>
            <w:lang w:eastAsia="zh-CN"/>
          </w:rPr>
          <w:delText>18</w:delText>
        </w:r>
        <w:r w:rsidDel="00944402">
          <w:delText>: Location Verification for Satellite Access assisted by NWDAF Analytics</w:delText>
        </w:r>
        <w:r w:rsidDel="00944402">
          <w:tab/>
        </w:r>
        <w:r w:rsidDel="00944402">
          <w:fldChar w:fldCharType="begin" w:fldLock="1"/>
        </w:r>
        <w:r w:rsidDel="00944402">
          <w:delInstrText xml:space="preserve"> PAGEREF _Toc101333055 \h </w:delInstrText>
        </w:r>
        <w:r w:rsidDel="00944402">
          <w:fldChar w:fldCharType="separate"/>
        </w:r>
        <w:r w:rsidDel="00944402">
          <w:delText>64</w:delText>
        </w:r>
        <w:r w:rsidDel="00944402">
          <w:fldChar w:fldCharType="end"/>
        </w:r>
      </w:del>
    </w:p>
    <w:p w14:paraId="1898DA2E" w14:textId="7B893F9F" w:rsidR="00DB4AA0" w:rsidDel="00944402" w:rsidRDefault="00DB4AA0">
      <w:pPr>
        <w:pStyle w:val="TOC3"/>
        <w:rPr>
          <w:del w:id="968" w:author="CATT-Ming" w:date="2022-05-24T10:58:00Z"/>
          <w:rFonts w:asciiTheme="minorHAnsi" w:eastAsiaTheme="minorEastAsia" w:hAnsiTheme="minorHAnsi" w:cstheme="minorBidi"/>
          <w:sz w:val="22"/>
          <w:szCs w:val="22"/>
        </w:rPr>
      </w:pPr>
      <w:del w:id="969" w:author="CATT-Ming" w:date="2022-05-24T10:58:00Z">
        <w:r w:rsidDel="00944402">
          <w:delText>6.</w:delText>
        </w:r>
        <w:r w:rsidDel="00944402">
          <w:rPr>
            <w:lang w:eastAsia="zh-CN"/>
          </w:rPr>
          <w:delText>18</w:delText>
        </w:r>
        <w:r w:rsidDel="00944402">
          <w:delText>.1</w:delText>
        </w:r>
        <w:r w:rsidDel="00944402">
          <w:rPr>
            <w:rFonts w:asciiTheme="minorHAnsi" w:eastAsiaTheme="minorEastAsia" w:hAnsiTheme="minorHAnsi" w:cstheme="minorBidi"/>
            <w:sz w:val="22"/>
            <w:szCs w:val="22"/>
          </w:rPr>
          <w:tab/>
        </w:r>
        <w:r w:rsidDel="00944402">
          <w:delText>Introduction</w:delText>
        </w:r>
        <w:r w:rsidDel="00944402">
          <w:tab/>
        </w:r>
        <w:r w:rsidDel="00944402">
          <w:fldChar w:fldCharType="begin" w:fldLock="1"/>
        </w:r>
        <w:r w:rsidDel="00944402">
          <w:delInstrText xml:space="preserve"> PAGEREF _Toc101333056 \h </w:delInstrText>
        </w:r>
        <w:r w:rsidDel="00944402">
          <w:fldChar w:fldCharType="separate"/>
        </w:r>
        <w:r w:rsidDel="00944402">
          <w:delText>64</w:delText>
        </w:r>
        <w:r w:rsidDel="00944402">
          <w:fldChar w:fldCharType="end"/>
        </w:r>
      </w:del>
    </w:p>
    <w:p w14:paraId="3AF6C910" w14:textId="2725CE40" w:rsidR="00DB4AA0" w:rsidDel="00944402" w:rsidRDefault="00DB4AA0">
      <w:pPr>
        <w:pStyle w:val="TOC3"/>
        <w:rPr>
          <w:del w:id="970" w:author="CATT-Ming" w:date="2022-05-24T10:58:00Z"/>
          <w:rFonts w:asciiTheme="minorHAnsi" w:eastAsiaTheme="minorEastAsia" w:hAnsiTheme="minorHAnsi" w:cstheme="minorBidi"/>
          <w:sz w:val="22"/>
          <w:szCs w:val="22"/>
        </w:rPr>
      </w:pPr>
      <w:del w:id="971" w:author="CATT-Ming" w:date="2022-05-24T10:58:00Z">
        <w:r w:rsidDel="00944402">
          <w:delText>6.</w:delText>
        </w:r>
        <w:r w:rsidDel="00944402">
          <w:rPr>
            <w:lang w:eastAsia="zh-CN"/>
          </w:rPr>
          <w:delText>18</w:delText>
        </w:r>
        <w:r w:rsidDel="00944402">
          <w:delText>.2</w:delText>
        </w:r>
        <w:r w:rsidDel="00944402">
          <w:rPr>
            <w:rFonts w:asciiTheme="minorHAnsi" w:eastAsiaTheme="minorEastAsia" w:hAnsiTheme="minorHAnsi" w:cstheme="minorBidi"/>
            <w:sz w:val="22"/>
            <w:szCs w:val="22"/>
          </w:rPr>
          <w:tab/>
        </w:r>
        <w:r w:rsidDel="00944402">
          <w:delText>Functional description</w:delText>
        </w:r>
        <w:r w:rsidDel="00944402">
          <w:tab/>
        </w:r>
        <w:r w:rsidDel="00944402">
          <w:fldChar w:fldCharType="begin" w:fldLock="1"/>
        </w:r>
        <w:r w:rsidDel="00944402">
          <w:delInstrText xml:space="preserve"> PAGEREF _Toc101333057 \h </w:delInstrText>
        </w:r>
        <w:r w:rsidDel="00944402">
          <w:fldChar w:fldCharType="separate"/>
        </w:r>
        <w:r w:rsidDel="00944402">
          <w:delText>64</w:delText>
        </w:r>
        <w:r w:rsidDel="00944402">
          <w:fldChar w:fldCharType="end"/>
        </w:r>
      </w:del>
    </w:p>
    <w:p w14:paraId="288C470D" w14:textId="14EC06ED" w:rsidR="00DB4AA0" w:rsidDel="00944402" w:rsidRDefault="00DB4AA0">
      <w:pPr>
        <w:pStyle w:val="TOC3"/>
        <w:rPr>
          <w:del w:id="972" w:author="CATT-Ming" w:date="2022-05-24T10:58:00Z"/>
          <w:rFonts w:asciiTheme="minorHAnsi" w:eastAsiaTheme="minorEastAsia" w:hAnsiTheme="minorHAnsi" w:cstheme="minorBidi"/>
          <w:sz w:val="22"/>
          <w:szCs w:val="22"/>
        </w:rPr>
      </w:pPr>
      <w:del w:id="973" w:author="CATT-Ming" w:date="2022-05-24T10:58:00Z">
        <w:r w:rsidDel="00944402">
          <w:rPr>
            <w:lang w:eastAsia="zh-CN"/>
          </w:rPr>
          <w:delText>6.18.3</w:delText>
        </w:r>
        <w:r w:rsidDel="00944402">
          <w:rPr>
            <w:rFonts w:asciiTheme="minorHAnsi" w:eastAsiaTheme="minorEastAsia" w:hAnsiTheme="minorHAnsi" w:cstheme="minorBidi"/>
            <w:sz w:val="22"/>
            <w:szCs w:val="22"/>
          </w:rPr>
          <w:tab/>
        </w:r>
        <w:r w:rsidDel="00944402">
          <w:delText>Procedures</w:delText>
        </w:r>
        <w:r w:rsidDel="00944402">
          <w:tab/>
        </w:r>
        <w:r w:rsidDel="00944402">
          <w:fldChar w:fldCharType="begin" w:fldLock="1"/>
        </w:r>
        <w:r w:rsidDel="00944402">
          <w:delInstrText xml:space="preserve"> PAGEREF _Toc101333058 \h </w:delInstrText>
        </w:r>
        <w:r w:rsidDel="00944402">
          <w:fldChar w:fldCharType="separate"/>
        </w:r>
        <w:r w:rsidDel="00944402">
          <w:delText>65</w:delText>
        </w:r>
        <w:r w:rsidDel="00944402">
          <w:fldChar w:fldCharType="end"/>
        </w:r>
      </w:del>
    </w:p>
    <w:p w14:paraId="288E8834" w14:textId="34D417D6" w:rsidR="00DB4AA0" w:rsidDel="00944402" w:rsidRDefault="00DB4AA0">
      <w:pPr>
        <w:pStyle w:val="TOC3"/>
        <w:rPr>
          <w:del w:id="974" w:author="CATT-Ming" w:date="2022-05-24T10:58:00Z"/>
          <w:rFonts w:asciiTheme="minorHAnsi" w:eastAsiaTheme="minorEastAsia" w:hAnsiTheme="minorHAnsi" w:cstheme="minorBidi"/>
          <w:sz w:val="22"/>
          <w:szCs w:val="22"/>
        </w:rPr>
      </w:pPr>
      <w:del w:id="975" w:author="CATT-Ming" w:date="2022-05-24T10:58:00Z">
        <w:r w:rsidDel="00944402">
          <w:rPr>
            <w:lang w:eastAsia="zh-CN"/>
          </w:rPr>
          <w:delText>6.18.4</w:delText>
        </w:r>
        <w:r w:rsidDel="00944402">
          <w:rPr>
            <w:rFonts w:asciiTheme="minorHAnsi" w:eastAsiaTheme="minorEastAsia" w:hAnsiTheme="minorHAnsi" w:cstheme="minorBidi"/>
            <w:sz w:val="22"/>
            <w:szCs w:val="22"/>
          </w:rPr>
          <w:tab/>
        </w:r>
        <w:r w:rsidDel="00944402">
          <w:delText xml:space="preserve">Impacts on </w:delText>
        </w:r>
        <w:r w:rsidDel="00944402">
          <w:rPr>
            <w:lang w:eastAsia="zh-CN"/>
          </w:rPr>
          <w:delText>services, entities and interfaces</w:delText>
        </w:r>
        <w:r w:rsidDel="00944402">
          <w:tab/>
        </w:r>
        <w:r w:rsidDel="00944402">
          <w:fldChar w:fldCharType="begin" w:fldLock="1"/>
        </w:r>
        <w:r w:rsidDel="00944402">
          <w:delInstrText xml:space="preserve"> PAGEREF _Toc101333059 \h </w:delInstrText>
        </w:r>
        <w:r w:rsidDel="00944402">
          <w:fldChar w:fldCharType="separate"/>
        </w:r>
        <w:r w:rsidDel="00944402">
          <w:delText>66</w:delText>
        </w:r>
        <w:r w:rsidDel="00944402">
          <w:fldChar w:fldCharType="end"/>
        </w:r>
      </w:del>
    </w:p>
    <w:p w14:paraId="7F0BFB7E" w14:textId="25701259" w:rsidR="00DB4AA0" w:rsidDel="00944402" w:rsidRDefault="00DB4AA0">
      <w:pPr>
        <w:pStyle w:val="TOC2"/>
        <w:rPr>
          <w:del w:id="976" w:author="CATT-Ming" w:date="2022-05-24T10:58:00Z"/>
          <w:rFonts w:asciiTheme="minorHAnsi" w:eastAsiaTheme="minorEastAsia" w:hAnsiTheme="minorHAnsi" w:cstheme="minorBidi"/>
          <w:sz w:val="22"/>
          <w:szCs w:val="22"/>
        </w:rPr>
      </w:pPr>
      <w:del w:id="977" w:author="CATT-Ming" w:date="2022-05-24T10:58:00Z">
        <w:r w:rsidDel="00944402">
          <w:delText>6.x</w:delText>
        </w:r>
        <w:r w:rsidDel="00944402">
          <w:rPr>
            <w:rFonts w:asciiTheme="minorHAnsi" w:eastAsiaTheme="minorEastAsia" w:hAnsiTheme="minorHAnsi" w:cstheme="minorBidi"/>
            <w:sz w:val="22"/>
            <w:szCs w:val="22"/>
          </w:rPr>
          <w:tab/>
        </w:r>
        <w:r w:rsidDel="00944402">
          <w:delText>Solution #x: solution title</w:delText>
        </w:r>
        <w:r w:rsidDel="00944402">
          <w:tab/>
        </w:r>
        <w:r w:rsidDel="00944402">
          <w:fldChar w:fldCharType="begin" w:fldLock="1"/>
        </w:r>
        <w:r w:rsidDel="00944402">
          <w:delInstrText xml:space="preserve"> PAGEREF _Toc101333060 \h </w:delInstrText>
        </w:r>
        <w:r w:rsidDel="00944402">
          <w:fldChar w:fldCharType="separate"/>
        </w:r>
        <w:r w:rsidDel="00944402">
          <w:delText>66</w:delText>
        </w:r>
        <w:r w:rsidDel="00944402">
          <w:fldChar w:fldCharType="end"/>
        </w:r>
      </w:del>
    </w:p>
    <w:p w14:paraId="09BC115B" w14:textId="2E70BAA8" w:rsidR="00DB4AA0" w:rsidDel="00944402" w:rsidRDefault="00DB4AA0">
      <w:pPr>
        <w:pStyle w:val="TOC3"/>
        <w:rPr>
          <w:del w:id="978" w:author="CATT-Ming" w:date="2022-05-24T10:58:00Z"/>
          <w:rFonts w:asciiTheme="minorHAnsi" w:eastAsiaTheme="minorEastAsia" w:hAnsiTheme="minorHAnsi" w:cstheme="minorBidi"/>
          <w:sz w:val="22"/>
          <w:szCs w:val="22"/>
        </w:rPr>
      </w:pPr>
      <w:del w:id="979" w:author="CATT-Ming" w:date="2022-05-24T10:58:00Z">
        <w:r w:rsidDel="00944402">
          <w:rPr>
            <w:lang w:eastAsia="ko-KR"/>
          </w:rPr>
          <w:delText>6.X.1</w:delText>
        </w:r>
        <w:r w:rsidDel="00944402">
          <w:rPr>
            <w:rFonts w:asciiTheme="minorHAnsi" w:eastAsiaTheme="minorEastAsia" w:hAnsiTheme="minorHAnsi" w:cstheme="minorBidi"/>
            <w:sz w:val="22"/>
            <w:szCs w:val="22"/>
          </w:rPr>
          <w:tab/>
        </w:r>
        <w:r w:rsidDel="00944402">
          <w:rPr>
            <w:lang w:eastAsia="ko-KR"/>
          </w:rPr>
          <w:delText>Introduction</w:delText>
        </w:r>
        <w:r w:rsidDel="00944402">
          <w:tab/>
        </w:r>
        <w:r w:rsidDel="00944402">
          <w:fldChar w:fldCharType="begin" w:fldLock="1"/>
        </w:r>
        <w:r w:rsidDel="00944402">
          <w:delInstrText xml:space="preserve"> PAGEREF _Toc101333061 \h </w:delInstrText>
        </w:r>
        <w:r w:rsidDel="00944402">
          <w:fldChar w:fldCharType="separate"/>
        </w:r>
        <w:r w:rsidDel="00944402">
          <w:delText>66</w:delText>
        </w:r>
        <w:r w:rsidDel="00944402">
          <w:fldChar w:fldCharType="end"/>
        </w:r>
      </w:del>
    </w:p>
    <w:p w14:paraId="0EF277D9" w14:textId="562CB6CB" w:rsidR="00DB4AA0" w:rsidDel="00944402" w:rsidRDefault="00DB4AA0">
      <w:pPr>
        <w:pStyle w:val="TOC3"/>
        <w:rPr>
          <w:del w:id="980" w:author="CATT-Ming" w:date="2022-05-24T10:58:00Z"/>
          <w:rFonts w:asciiTheme="minorHAnsi" w:eastAsiaTheme="minorEastAsia" w:hAnsiTheme="minorHAnsi" w:cstheme="minorBidi"/>
          <w:sz w:val="22"/>
          <w:szCs w:val="22"/>
        </w:rPr>
      </w:pPr>
      <w:del w:id="981" w:author="CATT-Ming" w:date="2022-05-24T10:58:00Z">
        <w:r w:rsidDel="00944402">
          <w:rPr>
            <w:lang w:eastAsia="ko-KR"/>
          </w:rPr>
          <w:delText>6.X.2</w:delText>
        </w:r>
        <w:r w:rsidDel="00944402">
          <w:rPr>
            <w:rFonts w:asciiTheme="minorHAnsi" w:eastAsiaTheme="minorEastAsia" w:hAnsiTheme="minorHAnsi" w:cstheme="minorBidi"/>
            <w:sz w:val="22"/>
            <w:szCs w:val="22"/>
          </w:rPr>
          <w:tab/>
        </w:r>
        <w:r w:rsidDel="00944402">
          <w:rPr>
            <w:lang w:eastAsia="ko-KR"/>
          </w:rPr>
          <w:delText>Functional Description</w:delText>
        </w:r>
        <w:r w:rsidDel="00944402">
          <w:tab/>
        </w:r>
        <w:r w:rsidDel="00944402">
          <w:fldChar w:fldCharType="begin" w:fldLock="1"/>
        </w:r>
        <w:r w:rsidDel="00944402">
          <w:delInstrText xml:space="preserve"> PAGEREF _Toc101333062 \h </w:delInstrText>
        </w:r>
        <w:r w:rsidDel="00944402">
          <w:fldChar w:fldCharType="separate"/>
        </w:r>
        <w:r w:rsidDel="00944402">
          <w:delText>66</w:delText>
        </w:r>
        <w:r w:rsidDel="00944402">
          <w:fldChar w:fldCharType="end"/>
        </w:r>
      </w:del>
    </w:p>
    <w:p w14:paraId="06EC849F" w14:textId="7AAD69EF" w:rsidR="00DB4AA0" w:rsidDel="00944402" w:rsidRDefault="00DB4AA0">
      <w:pPr>
        <w:pStyle w:val="TOC3"/>
        <w:rPr>
          <w:del w:id="982" w:author="CATT-Ming" w:date="2022-05-24T10:58:00Z"/>
          <w:rFonts w:asciiTheme="minorHAnsi" w:eastAsiaTheme="minorEastAsia" w:hAnsiTheme="minorHAnsi" w:cstheme="minorBidi"/>
          <w:sz w:val="22"/>
          <w:szCs w:val="22"/>
        </w:rPr>
      </w:pPr>
      <w:del w:id="983" w:author="CATT-Ming" w:date="2022-05-24T10:58:00Z">
        <w:r w:rsidDel="00944402">
          <w:delText>6.X.3</w:delText>
        </w:r>
        <w:r w:rsidDel="00944402">
          <w:rPr>
            <w:rFonts w:asciiTheme="minorHAnsi" w:eastAsiaTheme="minorEastAsia" w:hAnsiTheme="minorHAnsi" w:cstheme="minorBidi"/>
            <w:sz w:val="22"/>
            <w:szCs w:val="22"/>
          </w:rPr>
          <w:tab/>
        </w:r>
        <w:r w:rsidDel="00944402">
          <w:delText>Procedures</w:delText>
        </w:r>
        <w:r w:rsidDel="00944402">
          <w:tab/>
        </w:r>
        <w:r w:rsidDel="00944402">
          <w:fldChar w:fldCharType="begin" w:fldLock="1"/>
        </w:r>
        <w:r w:rsidDel="00944402">
          <w:delInstrText xml:space="preserve"> PAGEREF _Toc101333063 \h </w:delInstrText>
        </w:r>
        <w:r w:rsidDel="00944402">
          <w:fldChar w:fldCharType="separate"/>
        </w:r>
        <w:r w:rsidDel="00944402">
          <w:delText>66</w:delText>
        </w:r>
        <w:r w:rsidDel="00944402">
          <w:fldChar w:fldCharType="end"/>
        </w:r>
      </w:del>
    </w:p>
    <w:p w14:paraId="3AA8717F" w14:textId="6342FC42" w:rsidR="00DB4AA0" w:rsidDel="00944402" w:rsidRDefault="00DB4AA0">
      <w:pPr>
        <w:pStyle w:val="TOC3"/>
        <w:rPr>
          <w:del w:id="984" w:author="CATT-Ming" w:date="2022-05-24T10:58:00Z"/>
          <w:rFonts w:asciiTheme="minorHAnsi" w:eastAsiaTheme="minorEastAsia" w:hAnsiTheme="minorHAnsi" w:cstheme="minorBidi"/>
          <w:sz w:val="22"/>
          <w:szCs w:val="22"/>
        </w:rPr>
      </w:pPr>
      <w:del w:id="985" w:author="CATT-Ming" w:date="2022-05-24T10:58:00Z">
        <w:r w:rsidDel="00944402">
          <w:delText>6.X.4</w:delText>
        </w:r>
        <w:r w:rsidDel="00944402">
          <w:rPr>
            <w:rFonts w:asciiTheme="minorHAnsi" w:eastAsiaTheme="minorEastAsia" w:hAnsiTheme="minorHAnsi" w:cstheme="minorBidi"/>
            <w:sz w:val="22"/>
            <w:szCs w:val="22"/>
          </w:rPr>
          <w:tab/>
        </w:r>
        <w:r w:rsidDel="00944402">
          <w:delText>Impacts on services, entities, and interfaces</w:delText>
        </w:r>
        <w:r w:rsidDel="00944402">
          <w:tab/>
        </w:r>
        <w:r w:rsidDel="00944402">
          <w:fldChar w:fldCharType="begin" w:fldLock="1"/>
        </w:r>
        <w:r w:rsidDel="00944402">
          <w:delInstrText xml:space="preserve"> PAGEREF _Toc101333064 \h </w:delInstrText>
        </w:r>
        <w:r w:rsidDel="00944402">
          <w:fldChar w:fldCharType="separate"/>
        </w:r>
        <w:r w:rsidDel="00944402">
          <w:delText>67</w:delText>
        </w:r>
        <w:r w:rsidDel="00944402">
          <w:fldChar w:fldCharType="end"/>
        </w:r>
      </w:del>
    </w:p>
    <w:p w14:paraId="6B16F5A4" w14:textId="459FCD28" w:rsidR="00DB4AA0" w:rsidDel="00944402" w:rsidRDefault="00DB4AA0">
      <w:pPr>
        <w:pStyle w:val="TOC1"/>
        <w:rPr>
          <w:del w:id="986" w:author="CATT-Ming" w:date="2022-05-24T10:58:00Z"/>
          <w:rFonts w:asciiTheme="minorHAnsi" w:eastAsiaTheme="minorEastAsia" w:hAnsiTheme="minorHAnsi" w:cstheme="minorBidi"/>
          <w:szCs w:val="22"/>
        </w:rPr>
      </w:pPr>
      <w:del w:id="987" w:author="CATT-Ming" w:date="2022-05-24T10:58:00Z">
        <w:r w:rsidDel="00944402">
          <w:delText>7</w:delText>
        </w:r>
        <w:r w:rsidDel="00944402">
          <w:rPr>
            <w:rFonts w:asciiTheme="minorHAnsi" w:eastAsiaTheme="minorEastAsia" w:hAnsiTheme="minorHAnsi" w:cstheme="minorBidi"/>
            <w:szCs w:val="22"/>
          </w:rPr>
          <w:tab/>
        </w:r>
        <w:r w:rsidDel="00944402">
          <w:delText>Evaluation</w:delText>
        </w:r>
        <w:r w:rsidDel="00944402">
          <w:tab/>
        </w:r>
        <w:r w:rsidDel="00944402">
          <w:fldChar w:fldCharType="begin" w:fldLock="1"/>
        </w:r>
        <w:r w:rsidDel="00944402">
          <w:delInstrText xml:space="preserve"> PAGEREF _Toc101333065 \h </w:delInstrText>
        </w:r>
        <w:r w:rsidDel="00944402">
          <w:fldChar w:fldCharType="separate"/>
        </w:r>
        <w:r w:rsidDel="00944402">
          <w:delText>67</w:delText>
        </w:r>
        <w:r w:rsidDel="00944402">
          <w:fldChar w:fldCharType="end"/>
        </w:r>
      </w:del>
    </w:p>
    <w:p w14:paraId="6ADA92FB" w14:textId="1A53446B" w:rsidR="00DB4AA0" w:rsidDel="00944402" w:rsidRDefault="00DB4AA0">
      <w:pPr>
        <w:pStyle w:val="TOC2"/>
        <w:rPr>
          <w:del w:id="988" w:author="CATT-Ming" w:date="2022-05-24T10:58:00Z"/>
          <w:rFonts w:asciiTheme="minorHAnsi" w:eastAsiaTheme="minorEastAsia" w:hAnsiTheme="minorHAnsi" w:cstheme="minorBidi"/>
          <w:sz w:val="22"/>
          <w:szCs w:val="22"/>
        </w:rPr>
      </w:pPr>
      <w:del w:id="989" w:author="CATT-Ming" w:date="2022-05-24T10:58:00Z">
        <w:r w:rsidRPr="00DD6E58" w:rsidDel="00944402">
          <w:rPr>
            <w:rFonts w:eastAsia="SimSun"/>
            <w:lang w:eastAsia="zh-CN"/>
          </w:rPr>
          <w:delText>7.x</w:delText>
        </w:r>
        <w:r w:rsidDel="00944402">
          <w:rPr>
            <w:rFonts w:asciiTheme="minorHAnsi" w:eastAsiaTheme="minorEastAsia" w:hAnsiTheme="minorHAnsi" w:cstheme="minorBidi"/>
            <w:sz w:val="22"/>
            <w:szCs w:val="22"/>
          </w:rPr>
          <w:tab/>
        </w:r>
        <w:r w:rsidRPr="00DD6E58" w:rsidDel="00944402">
          <w:rPr>
            <w:rFonts w:eastAsia="SimSun"/>
            <w:lang w:eastAsia="zh-CN"/>
          </w:rPr>
          <w:delText>Key Issue #x: &lt;Key Issue name&gt;</w:delText>
        </w:r>
        <w:r w:rsidDel="00944402">
          <w:tab/>
        </w:r>
        <w:r w:rsidDel="00944402">
          <w:fldChar w:fldCharType="begin" w:fldLock="1"/>
        </w:r>
        <w:r w:rsidDel="00944402">
          <w:delInstrText xml:space="preserve"> PAGEREF _Toc101333066 \h </w:delInstrText>
        </w:r>
        <w:r w:rsidDel="00944402">
          <w:fldChar w:fldCharType="separate"/>
        </w:r>
        <w:r w:rsidDel="00944402">
          <w:delText>67</w:delText>
        </w:r>
        <w:r w:rsidDel="00944402">
          <w:fldChar w:fldCharType="end"/>
        </w:r>
      </w:del>
    </w:p>
    <w:p w14:paraId="5E459181" w14:textId="5C9ECD3D" w:rsidR="00DB4AA0" w:rsidDel="00944402" w:rsidRDefault="00DB4AA0">
      <w:pPr>
        <w:pStyle w:val="TOC1"/>
        <w:rPr>
          <w:del w:id="990" w:author="CATT-Ming" w:date="2022-05-24T10:58:00Z"/>
          <w:rFonts w:asciiTheme="minorHAnsi" w:eastAsiaTheme="minorEastAsia" w:hAnsiTheme="minorHAnsi" w:cstheme="minorBidi"/>
          <w:szCs w:val="22"/>
        </w:rPr>
      </w:pPr>
      <w:del w:id="991" w:author="CATT-Ming" w:date="2022-05-24T10:58:00Z">
        <w:r w:rsidDel="00944402">
          <w:delText>8</w:delText>
        </w:r>
        <w:r w:rsidDel="00944402">
          <w:rPr>
            <w:rFonts w:asciiTheme="minorHAnsi" w:eastAsiaTheme="minorEastAsia" w:hAnsiTheme="minorHAnsi" w:cstheme="minorBidi"/>
            <w:szCs w:val="22"/>
          </w:rPr>
          <w:tab/>
        </w:r>
        <w:r w:rsidDel="00944402">
          <w:delText>Conclusions</w:delText>
        </w:r>
        <w:r w:rsidDel="00944402">
          <w:tab/>
        </w:r>
        <w:r w:rsidDel="00944402">
          <w:fldChar w:fldCharType="begin" w:fldLock="1"/>
        </w:r>
        <w:r w:rsidDel="00944402">
          <w:delInstrText xml:space="preserve"> PAGEREF _Toc101333067 \h </w:delInstrText>
        </w:r>
        <w:r w:rsidDel="00944402">
          <w:fldChar w:fldCharType="separate"/>
        </w:r>
        <w:r w:rsidDel="00944402">
          <w:delText>67</w:delText>
        </w:r>
        <w:r w:rsidDel="00944402">
          <w:fldChar w:fldCharType="end"/>
        </w:r>
      </w:del>
    </w:p>
    <w:p w14:paraId="2DEBF87A" w14:textId="212FDEB0" w:rsidR="00DB4AA0" w:rsidDel="00944402" w:rsidRDefault="00DB4AA0">
      <w:pPr>
        <w:pStyle w:val="TOC9"/>
        <w:rPr>
          <w:del w:id="992" w:author="CATT-Ming" w:date="2022-05-24T10:58:00Z"/>
          <w:rFonts w:asciiTheme="minorHAnsi" w:eastAsiaTheme="minorEastAsia" w:hAnsiTheme="minorHAnsi" w:cstheme="minorBidi"/>
          <w:b w:val="0"/>
          <w:szCs w:val="22"/>
        </w:rPr>
      </w:pPr>
      <w:del w:id="993" w:author="CATT-Ming" w:date="2022-05-24T10:58:00Z">
        <w:r w:rsidDel="00944402">
          <w:delText>Annex A: Change history</w:delText>
        </w:r>
        <w:r w:rsidDel="00944402">
          <w:tab/>
        </w:r>
        <w:r w:rsidDel="00944402">
          <w:rPr>
            <w:b w:val="0"/>
          </w:rPr>
          <w:fldChar w:fldCharType="begin" w:fldLock="1"/>
        </w:r>
        <w:r w:rsidDel="00944402">
          <w:delInstrText xml:space="preserve"> PAGEREF _Toc101333068 \h </w:delInstrText>
        </w:r>
        <w:r w:rsidDel="00944402">
          <w:rPr>
            <w:b w:val="0"/>
          </w:rPr>
        </w:r>
        <w:r w:rsidDel="00944402">
          <w:rPr>
            <w:b w:val="0"/>
          </w:rPr>
          <w:fldChar w:fldCharType="separate"/>
        </w:r>
        <w:r w:rsidDel="00944402">
          <w:delText>68</w:delText>
        </w:r>
        <w:r w:rsidDel="00944402">
          <w:rPr>
            <w:b w:val="0"/>
          </w:rPr>
          <w:fldChar w:fldCharType="end"/>
        </w:r>
      </w:del>
    </w:p>
    <w:p w14:paraId="3267EDC7" w14:textId="447EC241" w:rsidR="00080512" w:rsidRPr="000063DB" w:rsidRDefault="00735F4A">
      <w:del w:id="994" w:author="CATT-Ming" w:date="2022-05-24T10:58:00Z">
        <w:r w:rsidRPr="000063DB" w:rsidDel="00944402">
          <w:rPr>
            <w:noProof/>
            <w:sz w:val="22"/>
          </w:rPr>
          <w:fldChar w:fldCharType="end"/>
        </w:r>
      </w:del>
    </w:p>
    <w:p w14:paraId="7030B512" w14:textId="71C24092" w:rsidR="00080512" w:rsidRPr="000063DB" w:rsidRDefault="003B45B3" w:rsidP="003B45B3">
      <w:pPr>
        <w:pStyle w:val="Heading1"/>
      </w:pPr>
      <w:bookmarkStart w:id="995" w:name="foreword"/>
      <w:bookmarkEnd w:id="995"/>
      <w:r w:rsidRPr="000063DB">
        <w:br w:type="page"/>
      </w:r>
      <w:bookmarkStart w:id="996" w:name="_Toc104287709"/>
      <w:r w:rsidR="00080512" w:rsidRPr="000063DB">
        <w:lastRenderedPageBreak/>
        <w:t>Foreword</w:t>
      </w:r>
      <w:bookmarkEnd w:id="996"/>
    </w:p>
    <w:p w14:paraId="179F758B" w14:textId="77777777" w:rsidR="00080512" w:rsidRPr="000063DB" w:rsidRDefault="00080512">
      <w:r w:rsidRPr="000063DB">
        <w:t xml:space="preserve">This Technical </w:t>
      </w:r>
      <w:bookmarkStart w:id="997" w:name="spectype3"/>
      <w:r w:rsidR="00602AEA" w:rsidRPr="000063DB">
        <w:t>Report</w:t>
      </w:r>
      <w:bookmarkEnd w:id="997"/>
      <w:r w:rsidRPr="000063DB">
        <w:t xml:space="preserve"> has been produced by the 3</w:t>
      </w:r>
      <w:r w:rsidR="00F04712" w:rsidRPr="000063DB">
        <w:t>rd</w:t>
      </w:r>
      <w:r w:rsidRPr="000063DB">
        <w:t xml:space="preserve"> Generation Partnership Project (3GPP).</w:t>
      </w:r>
    </w:p>
    <w:p w14:paraId="5B6D0EAA" w14:textId="77777777" w:rsidR="00080512" w:rsidRPr="000063DB" w:rsidRDefault="00080512">
      <w:r w:rsidRPr="000063D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D8804E" w14:textId="77777777" w:rsidR="00080512" w:rsidRPr="000063DB" w:rsidRDefault="00080512">
      <w:pPr>
        <w:pStyle w:val="B1"/>
      </w:pPr>
      <w:r w:rsidRPr="000063DB">
        <w:t>Version x.y.z</w:t>
      </w:r>
    </w:p>
    <w:p w14:paraId="69BEDD11" w14:textId="77777777" w:rsidR="00080512" w:rsidRPr="000063DB" w:rsidRDefault="00080512">
      <w:pPr>
        <w:pStyle w:val="B1"/>
      </w:pPr>
      <w:r w:rsidRPr="000063DB">
        <w:t>where:</w:t>
      </w:r>
    </w:p>
    <w:p w14:paraId="5A33BFE0" w14:textId="77777777" w:rsidR="00080512" w:rsidRPr="000063DB" w:rsidRDefault="00080512">
      <w:pPr>
        <w:pStyle w:val="B2"/>
      </w:pPr>
      <w:r w:rsidRPr="000063DB">
        <w:t>x</w:t>
      </w:r>
      <w:r w:rsidRPr="000063DB">
        <w:tab/>
        <w:t>the first digit:</w:t>
      </w:r>
    </w:p>
    <w:p w14:paraId="0E54D808" w14:textId="77777777" w:rsidR="00080512" w:rsidRPr="000063DB" w:rsidRDefault="00080512">
      <w:pPr>
        <w:pStyle w:val="B3"/>
      </w:pPr>
      <w:r w:rsidRPr="000063DB">
        <w:t>1</w:t>
      </w:r>
      <w:r w:rsidRPr="000063DB">
        <w:tab/>
        <w:t>presented to TSG for information;</w:t>
      </w:r>
    </w:p>
    <w:p w14:paraId="67F074B5" w14:textId="77777777" w:rsidR="00080512" w:rsidRPr="000063DB" w:rsidRDefault="00080512">
      <w:pPr>
        <w:pStyle w:val="B3"/>
      </w:pPr>
      <w:r w:rsidRPr="000063DB">
        <w:t>2</w:t>
      </w:r>
      <w:r w:rsidRPr="000063DB">
        <w:tab/>
        <w:t>presented to TSG for approval;</w:t>
      </w:r>
    </w:p>
    <w:p w14:paraId="0EBA40BD" w14:textId="77777777" w:rsidR="00080512" w:rsidRPr="000063DB" w:rsidRDefault="00080512">
      <w:pPr>
        <w:pStyle w:val="B3"/>
      </w:pPr>
      <w:r w:rsidRPr="000063DB">
        <w:t>3</w:t>
      </w:r>
      <w:r w:rsidRPr="000063DB">
        <w:tab/>
        <w:t>or greater indicates TSG approved document under change control.</w:t>
      </w:r>
    </w:p>
    <w:p w14:paraId="1A52453D" w14:textId="77777777" w:rsidR="00080512" w:rsidRPr="000063DB" w:rsidRDefault="00080512">
      <w:pPr>
        <w:pStyle w:val="B2"/>
      </w:pPr>
      <w:r w:rsidRPr="000063DB">
        <w:t>y</w:t>
      </w:r>
      <w:r w:rsidRPr="000063DB">
        <w:tab/>
        <w:t>the second digit is incremented for all changes of substance, i.e. technical enhancements, corrections, updates, etc.</w:t>
      </w:r>
    </w:p>
    <w:p w14:paraId="6136FFF0" w14:textId="77777777" w:rsidR="00080512" w:rsidRPr="000063DB" w:rsidRDefault="00080512">
      <w:pPr>
        <w:pStyle w:val="B2"/>
      </w:pPr>
      <w:r w:rsidRPr="000063DB">
        <w:t>z</w:t>
      </w:r>
      <w:r w:rsidRPr="000063DB">
        <w:tab/>
        <w:t>the third digit is incremented when editorial only changes have been incorporated in the document.</w:t>
      </w:r>
    </w:p>
    <w:p w14:paraId="16057EAB" w14:textId="77777777" w:rsidR="008C384C" w:rsidRPr="000063DB" w:rsidRDefault="008C384C" w:rsidP="008C384C">
      <w:r w:rsidRPr="000063DB">
        <w:t xml:space="preserve">In </w:t>
      </w:r>
      <w:r w:rsidR="0074026F" w:rsidRPr="000063DB">
        <w:t>the present</w:t>
      </w:r>
      <w:r w:rsidRPr="000063DB">
        <w:t xml:space="preserve"> document, modal verbs have the following meanings:</w:t>
      </w:r>
    </w:p>
    <w:p w14:paraId="6BD92FD9" w14:textId="08CB4B16" w:rsidR="008C384C" w:rsidRPr="000063DB" w:rsidRDefault="008C384C" w:rsidP="00774DA4">
      <w:pPr>
        <w:pStyle w:val="EX"/>
      </w:pPr>
      <w:r w:rsidRPr="000063DB">
        <w:rPr>
          <w:b/>
        </w:rPr>
        <w:t>shall</w:t>
      </w:r>
      <w:r w:rsidR="00431008" w:rsidRPr="000063DB">
        <w:tab/>
      </w:r>
      <w:r w:rsidRPr="000063DB">
        <w:t>indicates a mandatory requirement to do something</w:t>
      </w:r>
    </w:p>
    <w:p w14:paraId="060D8DD9" w14:textId="77777777" w:rsidR="008C384C" w:rsidRPr="000063DB" w:rsidRDefault="008C384C" w:rsidP="00774DA4">
      <w:pPr>
        <w:pStyle w:val="EX"/>
      </w:pPr>
      <w:r w:rsidRPr="000063DB">
        <w:rPr>
          <w:b/>
        </w:rPr>
        <w:t>shall not</w:t>
      </w:r>
      <w:r w:rsidRPr="000063DB">
        <w:tab/>
        <w:t>indicates an interdiction (</w:t>
      </w:r>
      <w:r w:rsidR="001F1132" w:rsidRPr="000063DB">
        <w:t>prohibition</w:t>
      </w:r>
      <w:r w:rsidRPr="000063DB">
        <w:t>) to do something</w:t>
      </w:r>
    </w:p>
    <w:p w14:paraId="5107749B" w14:textId="120AFEA3" w:rsidR="00BA19ED" w:rsidRPr="000063DB" w:rsidRDefault="00BA19ED" w:rsidP="00A27486">
      <w:r w:rsidRPr="000063DB">
        <w:t xml:space="preserve">The constructions </w:t>
      </w:r>
      <w:r w:rsidR="00AD2391">
        <w:t>"</w:t>
      </w:r>
      <w:r w:rsidRPr="000063DB">
        <w:t>shall</w:t>
      </w:r>
      <w:r w:rsidR="00AD2391">
        <w:t>"</w:t>
      </w:r>
      <w:r w:rsidRPr="000063DB">
        <w:t xml:space="preserve"> and </w:t>
      </w:r>
      <w:r w:rsidR="00AD2391">
        <w:t>"</w:t>
      </w:r>
      <w:r w:rsidRPr="000063DB">
        <w:t>shall not</w:t>
      </w:r>
      <w:r w:rsidR="00AD2391">
        <w:t>"</w:t>
      </w:r>
      <w:r w:rsidRPr="000063DB">
        <w:t xml:space="preserve"> are confined to the context of normative provisions, and do not appear in Technical Reports.</w:t>
      </w:r>
    </w:p>
    <w:p w14:paraId="26112FAF" w14:textId="2363E51D" w:rsidR="00C1496A" w:rsidRPr="000063DB" w:rsidRDefault="00C1496A" w:rsidP="00A27486">
      <w:r w:rsidRPr="000063DB">
        <w:t xml:space="preserve">The constructions </w:t>
      </w:r>
      <w:r w:rsidR="00AD2391">
        <w:t>"</w:t>
      </w:r>
      <w:r w:rsidRPr="000063DB">
        <w:t>must</w:t>
      </w:r>
      <w:r w:rsidR="00AD2391">
        <w:t>"</w:t>
      </w:r>
      <w:r w:rsidRPr="000063DB">
        <w:t xml:space="preserve"> and </w:t>
      </w:r>
      <w:r w:rsidR="00AD2391">
        <w:t>"</w:t>
      </w:r>
      <w:r w:rsidRPr="000063DB">
        <w:t>must not</w:t>
      </w:r>
      <w:r w:rsidR="00AD2391">
        <w:t>"</w:t>
      </w:r>
      <w:r w:rsidRPr="000063DB">
        <w:t xml:space="preserve"> are not used as substitutes for </w:t>
      </w:r>
      <w:r w:rsidR="00AD2391">
        <w:t>"</w:t>
      </w:r>
      <w:r w:rsidRPr="000063DB">
        <w:t>shall</w:t>
      </w:r>
      <w:r w:rsidR="00AD2391">
        <w:t>"</w:t>
      </w:r>
      <w:r w:rsidRPr="000063DB">
        <w:t xml:space="preserve"> and </w:t>
      </w:r>
      <w:r w:rsidR="00AD2391">
        <w:t>"</w:t>
      </w:r>
      <w:r w:rsidRPr="000063DB">
        <w:t>shall not</w:t>
      </w:r>
      <w:r w:rsidR="00AD2391">
        <w:t>"</w:t>
      </w:r>
      <w:r w:rsidRPr="000063DB">
        <w:t xml:space="preserve">. Their use is avoided insofar as possible, and </w:t>
      </w:r>
      <w:r w:rsidR="001F1132" w:rsidRPr="000063DB">
        <w:t xml:space="preserve">they </w:t>
      </w:r>
      <w:r w:rsidRPr="000063DB">
        <w:t xml:space="preserve">are </w:t>
      </w:r>
      <w:r w:rsidR="001F1132" w:rsidRPr="000063DB">
        <w:t>not</w:t>
      </w:r>
      <w:r w:rsidRPr="000063DB">
        <w:t xml:space="preserve"> used in a normative context except in a direct citation from an external, referenced, non-3GPP document, or so as to maintain continuity of style when extending or modifying the provisions of such a referenced document.</w:t>
      </w:r>
    </w:p>
    <w:p w14:paraId="7C5F0A16" w14:textId="6DDB6BE2" w:rsidR="008C384C" w:rsidRPr="000063DB" w:rsidRDefault="008C384C" w:rsidP="00774DA4">
      <w:pPr>
        <w:pStyle w:val="EX"/>
      </w:pPr>
      <w:r w:rsidRPr="000063DB">
        <w:rPr>
          <w:b/>
        </w:rPr>
        <w:t>should</w:t>
      </w:r>
      <w:r w:rsidR="00431008" w:rsidRPr="000063DB">
        <w:tab/>
      </w:r>
      <w:r w:rsidRPr="000063DB">
        <w:t>indicates a recommendation to do something</w:t>
      </w:r>
    </w:p>
    <w:p w14:paraId="6512F310" w14:textId="77777777" w:rsidR="008C384C" w:rsidRPr="000063DB" w:rsidRDefault="008C384C" w:rsidP="00774DA4">
      <w:pPr>
        <w:pStyle w:val="EX"/>
      </w:pPr>
      <w:r w:rsidRPr="000063DB">
        <w:rPr>
          <w:b/>
        </w:rPr>
        <w:t>should not</w:t>
      </w:r>
      <w:r w:rsidRPr="000063DB">
        <w:tab/>
        <w:t>indicates a recommendation not to do something</w:t>
      </w:r>
    </w:p>
    <w:p w14:paraId="23039D6F" w14:textId="029E7F01" w:rsidR="008C384C" w:rsidRPr="000063DB" w:rsidRDefault="008C384C" w:rsidP="00774DA4">
      <w:pPr>
        <w:pStyle w:val="EX"/>
      </w:pPr>
      <w:r w:rsidRPr="000063DB">
        <w:rPr>
          <w:b/>
        </w:rPr>
        <w:t>may</w:t>
      </w:r>
      <w:r w:rsidR="00431008" w:rsidRPr="000063DB">
        <w:tab/>
      </w:r>
      <w:r w:rsidRPr="000063DB">
        <w:t>indicates permission to do something</w:t>
      </w:r>
    </w:p>
    <w:p w14:paraId="5CBB5F06" w14:textId="77777777" w:rsidR="008C384C" w:rsidRPr="000063DB" w:rsidRDefault="008C384C" w:rsidP="00774DA4">
      <w:pPr>
        <w:pStyle w:val="EX"/>
      </w:pPr>
      <w:r w:rsidRPr="000063DB">
        <w:rPr>
          <w:b/>
        </w:rPr>
        <w:t>need not</w:t>
      </w:r>
      <w:r w:rsidRPr="000063DB">
        <w:tab/>
        <w:t>indicates permission not to do something</w:t>
      </w:r>
    </w:p>
    <w:p w14:paraId="1B394FC2" w14:textId="2F922499" w:rsidR="008C384C" w:rsidRPr="000063DB" w:rsidRDefault="008C384C" w:rsidP="00A27486">
      <w:r w:rsidRPr="000063DB">
        <w:t xml:space="preserve">The construction </w:t>
      </w:r>
      <w:r w:rsidR="00AD2391">
        <w:t>"</w:t>
      </w:r>
      <w:r w:rsidRPr="000063DB">
        <w:t>may not</w:t>
      </w:r>
      <w:r w:rsidR="00AD2391">
        <w:t>"</w:t>
      </w:r>
      <w:r w:rsidRPr="000063DB">
        <w:t xml:space="preserve"> is ambiguous</w:t>
      </w:r>
      <w:r w:rsidR="001F1132" w:rsidRPr="000063DB">
        <w:t xml:space="preserve"> </w:t>
      </w:r>
      <w:r w:rsidRPr="000063DB">
        <w:t xml:space="preserve">and </w:t>
      </w:r>
      <w:r w:rsidR="00774DA4" w:rsidRPr="000063DB">
        <w:t>is not</w:t>
      </w:r>
      <w:r w:rsidR="00F9008D" w:rsidRPr="000063DB">
        <w:t xml:space="preserve"> </w:t>
      </w:r>
      <w:r w:rsidRPr="000063DB">
        <w:t>used in normative elements.</w:t>
      </w:r>
      <w:r w:rsidR="001F1132" w:rsidRPr="000063DB">
        <w:t xml:space="preserve"> The </w:t>
      </w:r>
      <w:r w:rsidR="003765B8" w:rsidRPr="000063DB">
        <w:t xml:space="preserve">unambiguous </w:t>
      </w:r>
      <w:r w:rsidR="001F1132" w:rsidRPr="000063DB">
        <w:t>construction</w:t>
      </w:r>
      <w:r w:rsidR="003765B8" w:rsidRPr="000063DB">
        <w:t>s</w:t>
      </w:r>
      <w:r w:rsidR="001F1132" w:rsidRPr="000063DB">
        <w:t xml:space="preserve"> </w:t>
      </w:r>
      <w:r w:rsidR="00AD2391">
        <w:t>"</w:t>
      </w:r>
      <w:r w:rsidR="001F1132" w:rsidRPr="000063DB">
        <w:t>might not</w:t>
      </w:r>
      <w:r w:rsidR="00AD2391">
        <w:t>"</w:t>
      </w:r>
      <w:r w:rsidR="001F1132" w:rsidRPr="000063DB">
        <w:t xml:space="preserve"> </w:t>
      </w:r>
      <w:r w:rsidR="003765B8" w:rsidRPr="000063DB">
        <w:t xml:space="preserve">or </w:t>
      </w:r>
      <w:r w:rsidR="00AD2391">
        <w:t>"</w:t>
      </w:r>
      <w:r w:rsidR="003765B8" w:rsidRPr="000063DB">
        <w:t>shall not</w:t>
      </w:r>
      <w:r w:rsidR="00AD2391">
        <w:t>"</w:t>
      </w:r>
      <w:r w:rsidR="003765B8" w:rsidRPr="000063DB">
        <w:t xml:space="preserve"> are</w:t>
      </w:r>
      <w:r w:rsidR="001F1132" w:rsidRPr="000063DB">
        <w:t xml:space="preserve"> used </w:t>
      </w:r>
      <w:r w:rsidR="003765B8" w:rsidRPr="000063DB">
        <w:t xml:space="preserve">instead, depending upon the </w:t>
      </w:r>
      <w:r w:rsidR="001F1132" w:rsidRPr="000063DB">
        <w:t>meaning intended.</w:t>
      </w:r>
    </w:p>
    <w:p w14:paraId="00B59282" w14:textId="289C08CB" w:rsidR="008C384C" w:rsidRPr="000063DB" w:rsidRDefault="008C384C" w:rsidP="00774DA4">
      <w:pPr>
        <w:pStyle w:val="EX"/>
      </w:pPr>
      <w:r w:rsidRPr="000063DB">
        <w:rPr>
          <w:b/>
        </w:rPr>
        <w:t>can</w:t>
      </w:r>
      <w:r w:rsidR="00431008" w:rsidRPr="000063DB">
        <w:tab/>
      </w:r>
      <w:r w:rsidRPr="000063DB">
        <w:t>indicates</w:t>
      </w:r>
      <w:r w:rsidR="00774DA4" w:rsidRPr="000063DB">
        <w:t xml:space="preserve"> that something is possible</w:t>
      </w:r>
    </w:p>
    <w:p w14:paraId="50C22E36" w14:textId="6EF18E4A" w:rsidR="00774DA4" w:rsidRPr="000063DB" w:rsidRDefault="00774DA4" w:rsidP="00774DA4">
      <w:pPr>
        <w:pStyle w:val="EX"/>
      </w:pPr>
      <w:r w:rsidRPr="000063DB">
        <w:rPr>
          <w:b/>
        </w:rPr>
        <w:t>cannot</w:t>
      </w:r>
      <w:r w:rsidR="00431008" w:rsidRPr="000063DB">
        <w:tab/>
      </w:r>
      <w:r w:rsidRPr="000063DB">
        <w:t>indicates that something is impossible</w:t>
      </w:r>
    </w:p>
    <w:p w14:paraId="4473B52B" w14:textId="3D81C360" w:rsidR="00774DA4" w:rsidRPr="000063DB" w:rsidRDefault="00774DA4" w:rsidP="00A27486">
      <w:r w:rsidRPr="000063DB">
        <w:t xml:space="preserve">The constructions </w:t>
      </w:r>
      <w:r w:rsidR="00AD2391">
        <w:t>"</w:t>
      </w:r>
      <w:r w:rsidRPr="000063DB">
        <w:t>can</w:t>
      </w:r>
      <w:r w:rsidR="00AD2391">
        <w:t>"</w:t>
      </w:r>
      <w:r w:rsidRPr="000063DB">
        <w:t xml:space="preserve"> and </w:t>
      </w:r>
      <w:r w:rsidR="00AD2391">
        <w:t>"</w:t>
      </w:r>
      <w:r w:rsidRPr="000063DB">
        <w:t>cannot</w:t>
      </w:r>
      <w:r w:rsidR="00AD2391">
        <w:t>"</w:t>
      </w:r>
      <w:r w:rsidRPr="000063DB">
        <w:t xml:space="preserve"> </w:t>
      </w:r>
      <w:r w:rsidR="00F9008D" w:rsidRPr="000063DB">
        <w:t xml:space="preserve">are not </w:t>
      </w:r>
      <w:r w:rsidRPr="000063DB">
        <w:t>substitute</w:t>
      </w:r>
      <w:r w:rsidR="003765B8" w:rsidRPr="000063DB">
        <w:t>s</w:t>
      </w:r>
      <w:r w:rsidRPr="000063DB">
        <w:t xml:space="preserve"> for </w:t>
      </w:r>
      <w:r w:rsidR="00AD2391">
        <w:t>"</w:t>
      </w:r>
      <w:r w:rsidRPr="000063DB">
        <w:t>may</w:t>
      </w:r>
      <w:r w:rsidR="00AD2391">
        <w:t>"</w:t>
      </w:r>
      <w:r w:rsidRPr="000063DB">
        <w:t xml:space="preserve"> and </w:t>
      </w:r>
      <w:r w:rsidR="00AD2391">
        <w:t>"</w:t>
      </w:r>
      <w:r w:rsidRPr="000063DB">
        <w:t>need not</w:t>
      </w:r>
      <w:r w:rsidR="00AD2391">
        <w:t>"</w:t>
      </w:r>
      <w:r w:rsidRPr="000063DB">
        <w:t>.</w:t>
      </w:r>
    </w:p>
    <w:p w14:paraId="25FA18FA" w14:textId="64D3AF20" w:rsidR="00774DA4" w:rsidRPr="000063DB" w:rsidRDefault="00774DA4" w:rsidP="00774DA4">
      <w:pPr>
        <w:pStyle w:val="EX"/>
      </w:pPr>
      <w:r w:rsidRPr="000063DB">
        <w:rPr>
          <w:b/>
        </w:rPr>
        <w:t>will</w:t>
      </w:r>
      <w:r w:rsidR="00431008" w:rsidRPr="000063DB">
        <w:tab/>
      </w:r>
      <w:r w:rsidRPr="000063DB">
        <w:t xml:space="preserve">indicates that something is certain </w:t>
      </w:r>
      <w:r w:rsidR="003765B8" w:rsidRPr="000063DB">
        <w:t xml:space="preserve">or </w:t>
      </w:r>
      <w:r w:rsidRPr="000063DB">
        <w:t xml:space="preserve">expected to happen </w:t>
      </w:r>
      <w:r w:rsidR="003765B8" w:rsidRPr="000063DB">
        <w:t xml:space="preserve">as a result of action taken by an </w:t>
      </w:r>
      <w:r w:rsidRPr="000063DB">
        <w:t>agency the behaviour of which is outside the scope of the present document</w:t>
      </w:r>
    </w:p>
    <w:p w14:paraId="069CE6F2" w14:textId="12759E84" w:rsidR="00774DA4" w:rsidRPr="000063DB" w:rsidRDefault="00774DA4" w:rsidP="00774DA4">
      <w:pPr>
        <w:pStyle w:val="EX"/>
      </w:pPr>
      <w:r w:rsidRPr="000063DB">
        <w:rPr>
          <w:b/>
        </w:rPr>
        <w:t>will not</w:t>
      </w:r>
      <w:r w:rsidR="00431008" w:rsidRPr="000063DB">
        <w:tab/>
      </w:r>
      <w:r w:rsidRPr="000063DB">
        <w:t xml:space="preserve">indicates that something is certain </w:t>
      </w:r>
      <w:r w:rsidR="003765B8" w:rsidRPr="000063DB">
        <w:t xml:space="preserve">or expected not </w:t>
      </w:r>
      <w:r w:rsidRPr="000063DB">
        <w:t xml:space="preserve">to happen </w:t>
      </w:r>
      <w:r w:rsidR="003765B8" w:rsidRPr="000063DB">
        <w:t xml:space="preserve">as a result of action taken </w:t>
      </w:r>
      <w:r w:rsidRPr="000063DB">
        <w:t xml:space="preserve">by </w:t>
      </w:r>
      <w:r w:rsidR="003765B8" w:rsidRPr="000063DB">
        <w:t xml:space="preserve">an </w:t>
      </w:r>
      <w:r w:rsidRPr="000063DB">
        <w:t>agency the behaviour of which is outside the scope of the present document</w:t>
      </w:r>
    </w:p>
    <w:p w14:paraId="4C548743" w14:textId="77777777" w:rsidR="001F1132" w:rsidRPr="000063DB" w:rsidRDefault="001F1132" w:rsidP="00774DA4">
      <w:pPr>
        <w:pStyle w:val="EX"/>
      </w:pPr>
      <w:r w:rsidRPr="000063DB">
        <w:rPr>
          <w:b/>
        </w:rPr>
        <w:t>might</w:t>
      </w:r>
      <w:r w:rsidRPr="000063DB">
        <w:tab/>
        <w:t xml:space="preserve">indicates a likelihood that something will happen as a result of </w:t>
      </w:r>
      <w:r w:rsidR="003765B8" w:rsidRPr="000063DB">
        <w:t xml:space="preserve">action taken by </w:t>
      </w:r>
      <w:r w:rsidRPr="000063DB">
        <w:t>some agency the behaviour of which is outside the scope of the present document</w:t>
      </w:r>
    </w:p>
    <w:p w14:paraId="61D5FBC4" w14:textId="77777777" w:rsidR="003765B8" w:rsidRPr="000063DB" w:rsidRDefault="003765B8" w:rsidP="003765B8">
      <w:pPr>
        <w:pStyle w:val="EX"/>
      </w:pPr>
      <w:r w:rsidRPr="000063DB">
        <w:rPr>
          <w:b/>
        </w:rPr>
        <w:lastRenderedPageBreak/>
        <w:t>might not</w:t>
      </w:r>
      <w:r w:rsidRPr="000063DB">
        <w:tab/>
        <w:t>indicates a likelihood that something will not happen as a result of action taken by some agency the behaviour of which is outside the scope of the present document</w:t>
      </w:r>
    </w:p>
    <w:p w14:paraId="692873A7" w14:textId="77777777" w:rsidR="001F1132" w:rsidRPr="000063DB" w:rsidRDefault="001F1132" w:rsidP="001F1132">
      <w:r w:rsidRPr="000063DB">
        <w:t>In addition:</w:t>
      </w:r>
    </w:p>
    <w:p w14:paraId="4FE9CB9F" w14:textId="77777777" w:rsidR="00774DA4" w:rsidRPr="000063DB" w:rsidRDefault="00774DA4" w:rsidP="00774DA4">
      <w:pPr>
        <w:pStyle w:val="EX"/>
      </w:pPr>
      <w:r w:rsidRPr="000063DB">
        <w:rPr>
          <w:b/>
        </w:rPr>
        <w:t>is</w:t>
      </w:r>
      <w:r w:rsidRPr="000063DB">
        <w:tab/>
        <w:t>(or any other verb in the indicative</w:t>
      </w:r>
      <w:r w:rsidR="001F1132" w:rsidRPr="000063DB">
        <w:t xml:space="preserve"> mood</w:t>
      </w:r>
      <w:r w:rsidRPr="000063DB">
        <w:t>) indicates a statement of fact</w:t>
      </w:r>
    </w:p>
    <w:p w14:paraId="57357990" w14:textId="77777777" w:rsidR="00647114" w:rsidRPr="000063DB" w:rsidRDefault="00647114" w:rsidP="00774DA4">
      <w:pPr>
        <w:pStyle w:val="EX"/>
      </w:pPr>
      <w:r w:rsidRPr="000063DB">
        <w:rPr>
          <w:b/>
        </w:rPr>
        <w:t>is not</w:t>
      </w:r>
      <w:r w:rsidRPr="000063DB">
        <w:tab/>
        <w:t>(or any other negative verb in the indicative</w:t>
      </w:r>
      <w:r w:rsidR="001F1132" w:rsidRPr="000063DB">
        <w:t xml:space="preserve"> mood</w:t>
      </w:r>
      <w:r w:rsidRPr="000063DB">
        <w:t>) indicates a statement of fact</w:t>
      </w:r>
    </w:p>
    <w:p w14:paraId="39856B3F" w14:textId="4BAEC9D5" w:rsidR="00774DA4" w:rsidRPr="000063DB" w:rsidRDefault="00647114" w:rsidP="00A27486">
      <w:r w:rsidRPr="000063DB">
        <w:t xml:space="preserve">The constructions </w:t>
      </w:r>
      <w:r w:rsidR="00AD2391">
        <w:t>"</w:t>
      </w:r>
      <w:r w:rsidRPr="000063DB">
        <w:t>is</w:t>
      </w:r>
      <w:r w:rsidR="00AD2391">
        <w:t>"</w:t>
      </w:r>
      <w:r w:rsidRPr="000063DB">
        <w:t xml:space="preserve"> and </w:t>
      </w:r>
      <w:r w:rsidR="00AD2391">
        <w:t>"</w:t>
      </w:r>
      <w:r w:rsidRPr="000063DB">
        <w:t>is not</w:t>
      </w:r>
      <w:r w:rsidR="00AD2391">
        <w:t>"</w:t>
      </w:r>
      <w:r w:rsidRPr="000063DB">
        <w:t xml:space="preserve"> do not indicate requirements.</w:t>
      </w:r>
    </w:p>
    <w:p w14:paraId="4E7012DF" w14:textId="77777777" w:rsidR="00080512" w:rsidRPr="000063DB" w:rsidRDefault="00080512">
      <w:pPr>
        <w:pStyle w:val="Heading1"/>
      </w:pPr>
      <w:bookmarkStart w:id="998" w:name="introduction"/>
      <w:bookmarkEnd w:id="998"/>
      <w:r w:rsidRPr="000063DB">
        <w:br w:type="page"/>
      </w:r>
      <w:bookmarkStart w:id="999" w:name="scope"/>
      <w:bookmarkStart w:id="1000" w:name="_Toc104287710"/>
      <w:bookmarkEnd w:id="999"/>
      <w:r w:rsidRPr="000063DB">
        <w:lastRenderedPageBreak/>
        <w:t>1</w:t>
      </w:r>
      <w:r w:rsidRPr="000063DB">
        <w:tab/>
        <w:t>Scope</w:t>
      </w:r>
      <w:bookmarkEnd w:id="1000"/>
    </w:p>
    <w:p w14:paraId="3C90DDB0" w14:textId="77777777" w:rsidR="0022203D" w:rsidRPr="000063DB" w:rsidRDefault="0022203D" w:rsidP="0022203D">
      <w:pPr>
        <w:rPr>
          <w:lang w:eastAsia="zh-CN"/>
        </w:rPr>
      </w:pPr>
      <w:r w:rsidRPr="000063DB">
        <w:t xml:space="preserve">The scope of this Technical Report is to study further enhancements </w:t>
      </w:r>
      <w:r w:rsidRPr="000063DB">
        <w:rPr>
          <w:lang w:eastAsia="zh-CN"/>
        </w:rPr>
        <w:t>to</w:t>
      </w:r>
      <w:r w:rsidRPr="000063DB">
        <w:t xml:space="preserve"> the to the 5GC LoCation Services including the following aspects:</w:t>
      </w:r>
    </w:p>
    <w:p w14:paraId="7F1CAA5C" w14:textId="77777777" w:rsidR="003B45B3" w:rsidRPr="000063DB" w:rsidRDefault="003B45B3" w:rsidP="003B45B3">
      <w:pPr>
        <w:pStyle w:val="B1"/>
        <w:rPr>
          <w:lang w:eastAsia="zh-CN"/>
        </w:rPr>
      </w:pPr>
      <w:r w:rsidRPr="000063DB">
        <w:rPr>
          <w:lang w:eastAsia="zh-CN"/>
        </w:rPr>
        <w:t>-</w:t>
      </w:r>
      <w:r w:rsidRPr="000063DB">
        <w:rPr>
          <w:lang w:eastAsia="zh-CN"/>
        </w:rPr>
        <w:tab/>
        <w:t>Investigate potential architectural enhancements to location service (e.g. in scenarios like edge computing, and other), i.e. support Positioning Signalling via user plane.</w:t>
      </w:r>
    </w:p>
    <w:p w14:paraId="6429F0EC" w14:textId="77777777" w:rsidR="003B45B3" w:rsidRPr="000063DB" w:rsidRDefault="003B45B3" w:rsidP="003B45B3">
      <w:pPr>
        <w:pStyle w:val="B1"/>
        <w:rPr>
          <w:lang w:eastAsia="zh-CN"/>
        </w:rPr>
      </w:pPr>
      <w:r w:rsidRPr="000063DB">
        <w:rPr>
          <w:lang w:eastAsia="zh-CN"/>
        </w:rPr>
        <w:t>-</w:t>
      </w:r>
      <w:r w:rsidRPr="000063DB">
        <w:rPr>
          <w:lang w:eastAsia="zh-CN"/>
        </w:rPr>
        <w:tab/>
        <w:t>Investigate potential architectural enhancements to location service (e.g. in scenarios like edge computing, and other), i.e. reduction of location service latency, signalling overhead and location estimate exposure.</w:t>
      </w:r>
    </w:p>
    <w:p w14:paraId="13DDB314" w14:textId="77777777" w:rsidR="003B45B3" w:rsidRPr="000063DB" w:rsidRDefault="003B45B3" w:rsidP="003B45B3">
      <w:pPr>
        <w:pStyle w:val="B1"/>
        <w:rPr>
          <w:lang w:eastAsia="zh-CN"/>
        </w:rPr>
      </w:pPr>
      <w:r w:rsidRPr="000063DB">
        <w:rPr>
          <w:lang w:eastAsia="zh-CN"/>
        </w:rPr>
        <w:t>-</w:t>
      </w:r>
      <w:r w:rsidRPr="000063DB">
        <w:rPr>
          <w:lang w:eastAsia="zh-CN"/>
        </w:rPr>
        <w:tab/>
        <w:t>Study how the location services can benefit from NWDAF reporting and how the NWDAF use cases can benefit from location services, e.g. enhanced accuracy in certain UE location or population flow statistics data that require UE locations smaller than TA/cell</w:t>
      </w:r>
    </w:p>
    <w:p w14:paraId="402F0BEB" w14:textId="581A0EAA" w:rsidR="003B45B3" w:rsidRPr="000063DB" w:rsidRDefault="003B45B3" w:rsidP="003B45B3">
      <w:pPr>
        <w:pStyle w:val="B1"/>
        <w:rPr>
          <w:lang w:eastAsia="zh-CN"/>
        </w:rPr>
      </w:pPr>
      <w:r w:rsidRPr="000063DB">
        <w:rPr>
          <w:lang w:eastAsia="zh-CN"/>
        </w:rPr>
        <w:t>-</w:t>
      </w:r>
      <w:r w:rsidRPr="000063DB">
        <w:rPr>
          <w:lang w:eastAsia="zh-CN"/>
        </w:rPr>
        <w:tab/>
        <w:t>Study enhancements to support low power positioning (e.g. for RedCap) including the requirements related to low power high accuracy positioning described in TS 22.104 [7].</w:t>
      </w:r>
    </w:p>
    <w:p w14:paraId="75759E63" w14:textId="77777777" w:rsidR="003B45B3" w:rsidRPr="000063DB" w:rsidRDefault="003B45B3" w:rsidP="003B45B3">
      <w:pPr>
        <w:pStyle w:val="B1"/>
        <w:rPr>
          <w:lang w:eastAsia="zh-CN"/>
        </w:rPr>
      </w:pPr>
      <w:r w:rsidRPr="000063DB">
        <w:rPr>
          <w:lang w:eastAsia="zh-CN"/>
        </w:rPr>
        <w:t>-</w:t>
      </w:r>
      <w:r w:rsidRPr="000063DB">
        <w:rPr>
          <w:lang w:eastAsia="zh-CN"/>
        </w:rPr>
        <w:tab/>
        <w:t>Study necessary enhancement to support regulatory requirement i.e. the network should not notify the UE by any means during the LCS session.</w:t>
      </w:r>
    </w:p>
    <w:p w14:paraId="4F922168" w14:textId="77777777" w:rsidR="003B45B3" w:rsidRPr="000063DB" w:rsidRDefault="003B45B3" w:rsidP="003B45B3">
      <w:pPr>
        <w:pStyle w:val="B1"/>
        <w:rPr>
          <w:lang w:eastAsia="zh-CN"/>
        </w:rPr>
      </w:pPr>
      <w:r w:rsidRPr="000063DB">
        <w:rPr>
          <w:lang w:eastAsia="zh-CN"/>
        </w:rPr>
        <w:t>-</w:t>
      </w:r>
      <w:r w:rsidRPr="000063DB">
        <w:rPr>
          <w:lang w:eastAsia="zh-CN"/>
        </w:rPr>
        <w:tab/>
        <w:t>Study enhancement to support the Flexible and Efficient Periodic and Triggered Location for UE power saving purpose.</w:t>
      </w:r>
    </w:p>
    <w:p w14:paraId="106C8337" w14:textId="77777777" w:rsidR="003B45B3" w:rsidRPr="000063DB" w:rsidRDefault="003B45B3" w:rsidP="003B45B3">
      <w:pPr>
        <w:pStyle w:val="B1"/>
        <w:rPr>
          <w:lang w:eastAsia="zh-CN"/>
        </w:rPr>
      </w:pPr>
      <w:r w:rsidRPr="000063DB">
        <w:rPr>
          <w:lang w:eastAsia="zh-CN"/>
        </w:rPr>
        <w:t>-</w:t>
      </w:r>
      <w:r w:rsidRPr="000063DB">
        <w:rPr>
          <w:lang w:eastAsia="zh-CN"/>
        </w:rPr>
        <w:tab/>
        <w:t>In collaboration with RAN, study specific network functionality related to use of Positioning Reference Units (PRUs) as defined by RAN WGs and study how 5GS to support a specific UE (i.e. Reference UE) to improve the accuracy of positioning, and reduce the signalling:</w:t>
      </w:r>
    </w:p>
    <w:p w14:paraId="4B083215" w14:textId="77777777" w:rsidR="003B45B3" w:rsidRPr="000063DB" w:rsidRDefault="003B45B3" w:rsidP="003B45B3">
      <w:pPr>
        <w:pStyle w:val="B1"/>
        <w:rPr>
          <w:lang w:eastAsia="zh-CN"/>
        </w:rPr>
      </w:pPr>
      <w:r w:rsidRPr="000063DB">
        <w:rPr>
          <w:lang w:eastAsia="zh-CN"/>
        </w:rPr>
        <w:t>-</w:t>
      </w:r>
      <w:r w:rsidRPr="000063DB">
        <w:rPr>
          <w:lang w:eastAsia="zh-CN"/>
        </w:rPr>
        <w:tab/>
        <w:t>Study enhancements to support the location service continuity for UE mobility, i.e. between EPS and 5GS;</w:t>
      </w:r>
    </w:p>
    <w:p w14:paraId="4A154ED5" w14:textId="0F61455F" w:rsidR="003B45B3" w:rsidRPr="000063DB" w:rsidRDefault="003B45B3" w:rsidP="003B45B3">
      <w:pPr>
        <w:pStyle w:val="B1"/>
        <w:rPr>
          <w:lang w:eastAsia="zh-CN"/>
        </w:rPr>
      </w:pPr>
      <w:r w:rsidRPr="000063DB">
        <w:rPr>
          <w:lang w:eastAsia="zh-CN"/>
        </w:rPr>
        <w:t>-</w:t>
      </w:r>
      <w:r w:rsidRPr="000063DB">
        <w:rPr>
          <w:lang w:eastAsia="zh-CN"/>
        </w:rPr>
        <w:tab/>
        <w:t>For 5G with satellite access, in collaboration with RAN, study LCS architectural enhancement to support network verified UE location, and to meet location services related requirements defined in TS 22.261 [8].</w:t>
      </w:r>
    </w:p>
    <w:p w14:paraId="75C7ABAD" w14:textId="77777777" w:rsidR="00080512" w:rsidRPr="000063DB" w:rsidRDefault="00080512">
      <w:pPr>
        <w:pStyle w:val="Heading1"/>
      </w:pPr>
      <w:bookmarkStart w:id="1001" w:name="references"/>
      <w:bookmarkStart w:id="1002" w:name="_Toc104287711"/>
      <w:bookmarkEnd w:id="1001"/>
      <w:r w:rsidRPr="000063DB">
        <w:t>2</w:t>
      </w:r>
      <w:r w:rsidRPr="000063DB">
        <w:tab/>
        <w:t>References</w:t>
      </w:r>
      <w:bookmarkEnd w:id="1002"/>
    </w:p>
    <w:p w14:paraId="0811F7D3" w14:textId="77777777" w:rsidR="00080512" w:rsidRPr="000063DB" w:rsidRDefault="00080512">
      <w:r w:rsidRPr="000063DB">
        <w:t>The following documents contain provisions which, through reference in this text, constitute provisions of the present document.</w:t>
      </w:r>
    </w:p>
    <w:p w14:paraId="345D0363" w14:textId="77777777" w:rsidR="00080512" w:rsidRPr="000063DB" w:rsidRDefault="00051834" w:rsidP="00051834">
      <w:pPr>
        <w:pStyle w:val="B1"/>
      </w:pPr>
      <w:r w:rsidRPr="000063DB">
        <w:t>-</w:t>
      </w:r>
      <w:r w:rsidRPr="000063DB">
        <w:tab/>
      </w:r>
      <w:r w:rsidR="00080512" w:rsidRPr="000063DB">
        <w:t>References are either specific (identified by date of publication, edition numbe</w:t>
      </w:r>
      <w:r w:rsidR="00DC4DA2" w:rsidRPr="000063DB">
        <w:t>r, version number, etc.) or non</w:t>
      </w:r>
      <w:r w:rsidR="00DC4DA2" w:rsidRPr="000063DB">
        <w:noBreakHyphen/>
      </w:r>
      <w:r w:rsidR="00080512" w:rsidRPr="000063DB">
        <w:t>specific.</w:t>
      </w:r>
    </w:p>
    <w:p w14:paraId="6F57CD78" w14:textId="77777777" w:rsidR="00080512" w:rsidRPr="000063DB" w:rsidRDefault="00051834" w:rsidP="00051834">
      <w:pPr>
        <w:pStyle w:val="B1"/>
      </w:pPr>
      <w:r w:rsidRPr="000063DB">
        <w:t>-</w:t>
      </w:r>
      <w:r w:rsidRPr="000063DB">
        <w:tab/>
      </w:r>
      <w:r w:rsidR="00080512" w:rsidRPr="000063DB">
        <w:t>For a specific reference, subsequent revisions do not apply.</w:t>
      </w:r>
    </w:p>
    <w:p w14:paraId="16727300" w14:textId="77777777" w:rsidR="00080512" w:rsidRPr="000063DB" w:rsidRDefault="00051834" w:rsidP="00051834">
      <w:pPr>
        <w:pStyle w:val="B1"/>
      </w:pPr>
      <w:r w:rsidRPr="000063DB">
        <w:t>-</w:t>
      </w:r>
      <w:r w:rsidRPr="000063DB">
        <w:tab/>
      </w:r>
      <w:r w:rsidR="00080512" w:rsidRPr="000063DB">
        <w:t>For a non-specific reference, the latest version applies. In the case of a reference to a 3GPP document (including a GSM document), a non-specific reference implicitly refers to the latest version of that document</w:t>
      </w:r>
      <w:r w:rsidR="00080512" w:rsidRPr="000063DB">
        <w:rPr>
          <w:i/>
        </w:rPr>
        <w:t xml:space="preserve"> in the same Release as the present document</w:t>
      </w:r>
      <w:r w:rsidR="00080512" w:rsidRPr="000063DB">
        <w:t>.</w:t>
      </w:r>
    </w:p>
    <w:p w14:paraId="3FB28AF6" w14:textId="5C67A8FA" w:rsidR="00EC4A25" w:rsidRPr="000063DB" w:rsidRDefault="00EC4A25" w:rsidP="003B45B3">
      <w:pPr>
        <w:pStyle w:val="EX"/>
        <w:rPr>
          <w:lang w:eastAsia="zh-CN"/>
        </w:rPr>
      </w:pPr>
      <w:r w:rsidRPr="000063DB">
        <w:t>[1]</w:t>
      </w:r>
      <w:r w:rsidRPr="000063DB">
        <w:tab/>
      </w:r>
      <w:r w:rsidR="00DB4AA0" w:rsidRPr="000063DB">
        <w:t>3GPP</w:t>
      </w:r>
      <w:r w:rsidR="00DB4AA0">
        <w:t> </w:t>
      </w:r>
      <w:r w:rsidR="00DB4AA0" w:rsidRPr="000063DB">
        <w:t>TR</w:t>
      </w:r>
      <w:r w:rsidR="00DB4AA0">
        <w:t> </w:t>
      </w:r>
      <w:r w:rsidR="00DB4AA0" w:rsidRPr="000063DB">
        <w:t>21.905:</w:t>
      </w:r>
      <w:r w:rsidRPr="000063DB">
        <w:t xml:space="preserve"> </w:t>
      </w:r>
      <w:r w:rsidR="00AD2391">
        <w:t>"</w:t>
      </w:r>
      <w:r w:rsidRPr="000063DB">
        <w:t>Vocabulary for 3GPP Specifications</w:t>
      </w:r>
      <w:r w:rsidR="00AD2391">
        <w:t>"</w:t>
      </w:r>
      <w:r w:rsidRPr="000063DB">
        <w:t>.</w:t>
      </w:r>
    </w:p>
    <w:p w14:paraId="3F89CF8A" w14:textId="6399684D" w:rsidR="00E2656D" w:rsidRPr="000063DB" w:rsidRDefault="00E2656D" w:rsidP="003B45B3">
      <w:pPr>
        <w:pStyle w:val="EX"/>
        <w:rPr>
          <w:lang w:eastAsia="zh-CN"/>
        </w:rPr>
      </w:pPr>
      <w:r w:rsidRPr="000063DB">
        <w:rPr>
          <w:lang w:eastAsia="zh-CN"/>
        </w:rPr>
        <w:t>[</w:t>
      </w:r>
      <w:r w:rsidR="003C3DAD" w:rsidRPr="000063DB">
        <w:rPr>
          <w:lang w:eastAsia="zh-CN"/>
        </w:rPr>
        <w:t>2</w:t>
      </w:r>
      <w:r w:rsidRPr="000063DB">
        <w:rPr>
          <w:lang w:eastAsia="zh-CN"/>
        </w:rPr>
        <w:t>]</w:t>
      </w:r>
      <w:r w:rsidRPr="000063DB">
        <w:rPr>
          <w:lang w:eastAsia="zh-CN"/>
        </w:rPr>
        <w:tab/>
      </w:r>
      <w:r w:rsidR="00DB4AA0" w:rsidRPr="000063DB">
        <w:rPr>
          <w:lang w:eastAsia="zh-CN"/>
        </w:rPr>
        <w:t>3GPP</w:t>
      </w:r>
      <w:r w:rsidR="00DB4AA0">
        <w:rPr>
          <w:lang w:eastAsia="zh-CN"/>
        </w:rPr>
        <w:t> </w:t>
      </w:r>
      <w:r w:rsidR="00DB4AA0" w:rsidRPr="000063DB">
        <w:rPr>
          <w:lang w:eastAsia="zh-CN"/>
        </w:rPr>
        <w:t>TS</w:t>
      </w:r>
      <w:r w:rsidR="00DB4AA0">
        <w:rPr>
          <w:lang w:eastAsia="zh-CN"/>
        </w:rPr>
        <w:t> </w:t>
      </w:r>
      <w:r w:rsidR="00DB4AA0" w:rsidRPr="000063DB">
        <w:rPr>
          <w:lang w:eastAsia="zh-CN"/>
        </w:rPr>
        <w:t>23.501:</w:t>
      </w:r>
      <w:r w:rsidRPr="000063DB">
        <w:rPr>
          <w:lang w:eastAsia="zh-CN"/>
        </w:rPr>
        <w:t xml:space="preserve"> </w:t>
      </w:r>
      <w:r w:rsidR="00AD2391">
        <w:rPr>
          <w:lang w:eastAsia="zh-CN"/>
        </w:rPr>
        <w:t>"</w:t>
      </w:r>
      <w:r w:rsidRPr="000063DB">
        <w:rPr>
          <w:lang w:eastAsia="zh-CN"/>
        </w:rPr>
        <w:t>System Architecture for the 5G System; Stage 2</w:t>
      </w:r>
      <w:r w:rsidR="00AD2391">
        <w:rPr>
          <w:lang w:eastAsia="zh-CN"/>
        </w:rPr>
        <w:t>"</w:t>
      </w:r>
      <w:r w:rsidRPr="000063DB">
        <w:rPr>
          <w:lang w:eastAsia="zh-CN"/>
        </w:rPr>
        <w:t>.</w:t>
      </w:r>
    </w:p>
    <w:p w14:paraId="24EBC89C" w14:textId="5F011CDD" w:rsidR="00E2656D" w:rsidRPr="000063DB" w:rsidRDefault="00E2656D" w:rsidP="003B45B3">
      <w:pPr>
        <w:pStyle w:val="EX"/>
        <w:rPr>
          <w:lang w:eastAsia="zh-CN"/>
        </w:rPr>
      </w:pPr>
      <w:r w:rsidRPr="000063DB">
        <w:rPr>
          <w:lang w:eastAsia="zh-CN"/>
        </w:rPr>
        <w:t>[</w:t>
      </w:r>
      <w:r w:rsidR="003C3DAD" w:rsidRPr="000063DB">
        <w:rPr>
          <w:lang w:eastAsia="zh-CN"/>
        </w:rPr>
        <w:t>3</w:t>
      </w:r>
      <w:r w:rsidRPr="000063DB">
        <w:rPr>
          <w:lang w:eastAsia="zh-CN"/>
        </w:rPr>
        <w:t>]</w:t>
      </w:r>
      <w:r w:rsidRPr="000063DB">
        <w:rPr>
          <w:lang w:eastAsia="zh-CN"/>
        </w:rPr>
        <w:tab/>
      </w:r>
      <w:r w:rsidR="00DB4AA0" w:rsidRPr="000063DB">
        <w:rPr>
          <w:lang w:eastAsia="zh-CN"/>
        </w:rPr>
        <w:t>3GPP</w:t>
      </w:r>
      <w:r w:rsidR="00DB4AA0">
        <w:rPr>
          <w:lang w:eastAsia="zh-CN"/>
        </w:rPr>
        <w:t> </w:t>
      </w:r>
      <w:r w:rsidR="00DB4AA0" w:rsidRPr="000063DB">
        <w:rPr>
          <w:lang w:eastAsia="zh-CN"/>
        </w:rPr>
        <w:t>TS</w:t>
      </w:r>
      <w:r w:rsidR="00DB4AA0">
        <w:rPr>
          <w:lang w:eastAsia="zh-CN"/>
        </w:rPr>
        <w:t> </w:t>
      </w:r>
      <w:r w:rsidR="00DB4AA0" w:rsidRPr="000063DB">
        <w:rPr>
          <w:lang w:eastAsia="zh-CN"/>
        </w:rPr>
        <w:t>23.502:</w:t>
      </w:r>
      <w:r w:rsidRPr="000063DB">
        <w:rPr>
          <w:lang w:eastAsia="zh-CN"/>
        </w:rPr>
        <w:t xml:space="preserve"> </w:t>
      </w:r>
      <w:r w:rsidR="00AD2391">
        <w:rPr>
          <w:lang w:eastAsia="zh-CN"/>
        </w:rPr>
        <w:t>"</w:t>
      </w:r>
      <w:r w:rsidRPr="000063DB">
        <w:rPr>
          <w:lang w:eastAsia="zh-CN"/>
        </w:rPr>
        <w:t>Procedures for the 5G System; Stage 2</w:t>
      </w:r>
      <w:r w:rsidR="00AD2391">
        <w:rPr>
          <w:lang w:eastAsia="zh-CN"/>
        </w:rPr>
        <w:t>"</w:t>
      </w:r>
      <w:r w:rsidRPr="000063DB">
        <w:rPr>
          <w:lang w:eastAsia="zh-CN"/>
        </w:rPr>
        <w:t>.</w:t>
      </w:r>
    </w:p>
    <w:p w14:paraId="047BDC98" w14:textId="0D778B0D" w:rsidR="00E2656D" w:rsidRPr="000063DB" w:rsidRDefault="00E2656D" w:rsidP="003B45B3">
      <w:pPr>
        <w:pStyle w:val="EX"/>
        <w:rPr>
          <w:lang w:eastAsia="zh-CN"/>
        </w:rPr>
      </w:pPr>
      <w:r w:rsidRPr="000063DB">
        <w:rPr>
          <w:lang w:eastAsia="zh-CN"/>
        </w:rPr>
        <w:t>[</w:t>
      </w:r>
      <w:r w:rsidR="003C3DAD" w:rsidRPr="000063DB">
        <w:rPr>
          <w:lang w:eastAsia="zh-CN"/>
        </w:rPr>
        <w:t>4</w:t>
      </w:r>
      <w:r w:rsidRPr="000063DB">
        <w:rPr>
          <w:lang w:eastAsia="zh-CN"/>
        </w:rPr>
        <w:t>]</w:t>
      </w:r>
      <w:r w:rsidRPr="000063DB">
        <w:rPr>
          <w:lang w:eastAsia="zh-CN"/>
        </w:rPr>
        <w:tab/>
      </w:r>
      <w:r w:rsidR="00DB4AA0" w:rsidRPr="000063DB">
        <w:rPr>
          <w:lang w:eastAsia="zh-CN"/>
        </w:rPr>
        <w:t>3GPP</w:t>
      </w:r>
      <w:r w:rsidR="00DB4AA0">
        <w:rPr>
          <w:lang w:eastAsia="zh-CN"/>
        </w:rPr>
        <w:t> </w:t>
      </w:r>
      <w:r w:rsidR="00DB4AA0" w:rsidRPr="000063DB">
        <w:rPr>
          <w:lang w:eastAsia="zh-CN"/>
        </w:rPr>
        <w:t>TS</w:t>
      </w:r>
      <w:r w:rsidR="00DB4AA0">
        <w:rPr>
          <w:lang w:eastAsia="zh-CN"/>
        </w:rPr>
        <w:t> </w:t>
      </w:r>
      <w:r w:rsidR="00DB4AA0" w:rsidRPr="000063DB">
        <w:rPr>
          <w:lang w:eastAsia="zh-CN"/>
        </w:rPr>
        <w:t>23.271:</w:t>
      </w:r>
      <w:r w:rsidRPr="000063DB">
        <w:rPr>
          <w:lang w:eastAsia="zh-CN"/>
        </w:rPr>
        <w:t xml:space="preserve"> </w:t>
      </w:r>
      <w:r w:rsidR="00AD2391">
        <w:rPr>
          <w:lang w:eastAsia="zh-CN"/>
        </w:rPr>
        <w:t>"</w:t>
      </w:r>
      <w:r w:rsidRPr="000063DB">
        <w:rPr>
          <w:lang w:eastAsia="zh-CN"/>
        </w:rPr>
        <w:t>Functional stage 2 description of Location Services (LCS)</w:t>
      </w:r>
      <w:r w:rsidR="00AD2391">
        <w:rPr>
          <w:lang w:eastAsia="zh-CN"/>
        </w:rPr>
        <w:t>"</w:t>
      </w:r>
      <w:r w:rsidRPr="000063DB">
        <w:rPr>
          <w:lang w:eastAsia="zh-CN"/>
        </w:rPr>
        <w:t>.</w:t>
      </w:r>
    </w:p>
    <w:p w14:paraId="1ECA777B" w14:textId="113244A9" w:rsidR="00E2656D" w:rsidRPr="000063DB" w:rsidRDefault="00E2656D" w:rsidP="003B45B3">
      <w:pPr>
        <w:pStyle w:val="EX"/>
        <w:rPr>
          <w:lang w:eastAsia="zh-CN"/>
        </w:rPr>
      </w:pPr>
      <w:r w:rsidRPr="000063DB">
        <w:rPr>
          <w:lang w:eastAsia="zh-CN"/>
        </w:rPr>
        <w:t>[</w:t>
      </w:r>
      <w:r w:rsidR="003C3DAD" w:rsidRPr="000063DB">
        <w:rPr>
          <w:lang w:eastAsia="zh-CN"/>
        </w:rPr>
        <w:t>5</w:t>
      </w:r>
      <w:r w:rsidRPr="000063DB">
        <w:rPr>
          <w:lang w:eastAsia="zh-CN"/>
        </w:rPr>
        <w:t>]</w:t>
      </w:r>
      <w:r w:rsidRPr="000063DB">
        <w:rPr>
          <w:lang w:eastAsia="zh-CN"/>
        </w:rPr>
        <w:tab/>
      </w:r>
      <w:r w:rsidR="00DB4AA0" w:rsidRPr="000063DB">
        <w:rPr>
          <w:lang w:eastAsia="zh-CN"/>
        </w:rPr>
        <w:t>3GPP</w:t>
      </w:r>
      <w:r w:rsidR="00DB4AA0">
        <w:rPr>
          <w:lang w:eastAsia="zh-CN"/>
        </w:rPr>
        <w:t> </w:t>
      </w:r>
      <w:r w:rsidR="00DB4AA0" w:rsidRPr="000063DB">
        <w:rPr>
          <w:lang w:eastAsia="zh-CN"/>
        </w:rPr>
        <w:t>TS</w:t>
      </w:r>
      <w:r w:rsidR="00DB4AA0">
        <w:rPr>
          <w:lang w:eastAsia="zh-CN"/>
        </w:rPr>
        <w:t> </w:t>
      </w:r>
      <w:r w:rsidR="00DB4AA0" w:rsidRPr="000063DB">
        <w:rPr>
          <w:lang w:eastAsia="zh-CN"/>
        </w:rPr>
        <w:t>23.273:</w:t>
      </w:r>
      <w:r w:rsidRPr="000063DB">
        <w:rPr>
          <w:lang w:eastAsia="zh-CN"/>
        </w:rPr>
        <w:t xml:space="preserve"> </w:t>
      </w:r>
      <w:r w:rsidR="00AD2391">
        <w:rPr>
          <w:lang w:eastAsia="zh-CN"/>
        </w:rPr>
        <w:t>"</w:t>
      </w:r>
      <w:r w:rsidRPr="000063DB">
        <w:rPr>
          <w:lang w:eastAsia="zh-CN"/>
        </w:rPr>
        <w:t>5G System (5GS) Location Services (LCS); Stage 2</w:t>
      </w:r>
      <w:r w:rsidR="00AD2391">
        <w:rPr>
          <w:lang w:eastAsia="zh-CN"/>
        </w:rPr>
        <w:t>"</w:t>
      </w:r>
      <w:r w:rsidRPr="000063DB">
        <w:rPr>
          <w:lang w:eastAsia="zh-CN"/>
        </w:rPr>
        <w:t>.</w:t>
      </w:r>
    </w:p>
    <w:p w14:paraId="58566F5E" w14:textId="73DBE232" w:rsidR="00E2656D" w:rsidRPr="000063DB" w:rsidRDefault="00E2656D" w:rsidP="003B45B3">
      <w:pPr>
        <w:pStyle w:val="EX"/>
      </w:pPr>
      <w:r w:rsidRPr="000063DB">
        <w:t>[</w:t>
      </w:r>
      <w:r w:rsidR="003C3DAD" w:rsidRPr="000063DB">
        <w:rPr>
          <w:lang w:eastAsia="zh-CN"/>
        </w:rPr>
        <w:t>6</w:t>
      </w:r>
      <w:r w:rsidRPr="000063DB">
        <w:t>]</w:t>
      </w:r>
      <w:r w:rsidRPr="000063DB">
        <w:tab/>
      </w:r>
      <w:r w:rsidR="00DB4AA0" w:rsidRPr="000063DB">
        <w:t>3GPP</w:t>
      </w:r>
      <w:r w:rsidR="00DB4AA0">
        <w:t> </w:t>
      </w:r>
      <w:r w:rsidR="00DB4AA0" w:rsidRPr="000063DB">
        <w:t>TS</w:t>
      </w:r>
      <w:r w:rsidR="00DB4AA0">
        <w:t> </w:t>
      </w:r>
      <w:r w:rsidR="00DB4AA0" w:rsidRPr="000063DB">
        <w:t>38.305:</w:t>
      </w:r>
      <w:r w:rsidRPr="000063DB">
        <w:t xml:space="preserve"> </w:t>
      </w:r>
      <w:r w:rsidR="00AD2391">
        <w:t>"</w:t>
      </w:r>
      <w:r w:rsidRPr="000063DB">
        <w:t>Stage 2 functional specification of User Equipment (UE) positioning in NG-RAN</w:t>
      </w:r>
      <w:r w:rsidR="00AD2391">
        <w:t>"</w:t>
      </w:r>
      <w:r w:rsidRPr="000063DB">
        <w:t>.</w:t>
      </w:r>
    </w:p>
    <w:p w14:paraId="06FB4025" w14:textId="4F157D37" w:rsidR="00E2656D" w:rsidRPr="000063DB" w:rsidRDefault="003B45B3" w:rsidP="003B45B3">
      <w:pPr>
        <w:pStyle w:val="EX"/>
        <w:rPr>
          <w:lang w:eastAsia="zh-CN"/>
        </w:rPr>
      </w:pPr>
      <w:r w:rsidRPr="000063DB">
        <w:rPr>
          <w:lang w:eastAsia="zh-CN"/>
        </w:rPr>
        <w:t>[7]</w:t>
      </w:r>
      <w:r w:rsidRPr="000063DB">
        <w:rPr>
          <w:lang w:eastAsia="zh-CN"/>
        </w:rPr>
        <w:tab/>
      </w:r>
      <w:r w:rsidR="00DB4AA0" w:rsidRPr="000063DB">
        <w:rPr>
          <w:lang w:eastAsia="zh-CN"/>
        </w:rPr>
        <w:t>3GPP</w:t>
      </w:r>
      <w:r w:rsidR="00DB4AA0">
        <w:rPr>
          <w:lang w:eastAsia="zh-CN"/>
        </w:rPr>
        <w:t> </w:t>
      </w:r>
      <w:r w:rsidR="00DB4AA0" w:rsidRPr="000063DB">
        <w:rPr>
          <w:lang w:eastAsia="zh-CN"/>
        </w:rPr>
        <w:t>TS</w:t>
      </w:r>
      <w:r w:rsidR="00DB4AA0">
        <w:rPr>
          <w:lang w:eastAsia="zh-CN"/>
        </w:rPr>
        <w:t> </w:t>
      </w:r>
      <w:r w:rsidR="00DB4AA0" w:rsidRPr="000063DB">
        <w:rPr>
          <w:lang w:eastAsia="zh-CN"/>
        </w:rPr>
        <w:t>22.104:</w:t>
      </w:r>
      <w:r w:rsidRPr="000063DB">
        <w:rPr>
          <w:lang w:eastAsia="zh-CN"/>
        </w:rPr>
        <w:t xml:space="preserve"> </w:t>
      </w:r>
      <w:r w:rsidR="00AD2391">
        <w:rPr>
          <w:lang w:eastAsia="zh-CN"/>
        </w:rPr>
        <w:t>"</w:t>
      </w:r>
      <w:r w:rsidRPr="000063DB">
        <w:rPr>
          <w:lang w:eastAsia="zh-CN"/>
        </w:rPr>
        <w:t>Service requirements for cyber-physical control applications in vertical domains</w:t>
      </w:r>
      <w:r w:rsidR="00AD2391">
        <w:rPr>
          <w:lang w:eastAsia="zh-CN"/>
        </w:rPr>
        <w:t>"</w:t>
      </w:r>
      <w:r w:rsidRPr="000063DB">
        <w:rPr>
          <w:lang w:eastAsia="zh-CN"/>
        </w:rPr>
        <w:t>.</w:t>
      </w:r>
    </w:p>
    <w:p w14:paraId="21C64A4A" w14:textId="6E769B1C" w:rsidR="003B45B3" w:rsidRPr="000063DB" w:rsidRDefault="003B45B3" w:rsidP="003B45B3">
      <w:pPr>
        <w:pStyle w:val="EX"/>
      </w:pPr>
      <w:r w:rsidRPr="000063DB">
        <w:rPr>
          <w:lang w:eastAsia="zh-CN"/>
        </w:rPr>
        <w:lastRenderedPageBreak/>
        <w:t>[8]</w:t>
      </w:r>
      <w:r w:rsidRPr="000063DB">
        <w:rPr>
          <w:lang w:eastAsia="zh-CN"/>
        </w:rPr>
        <w:tab/>
      </w:r>
      <w:r w:rsidR="00DB4AA0" w:rsidRPr="000063DB">
        <w:t>3GPP</w:t>
      </w:r>
      <w:r w:rsidR="00DB4AA0">
        <w:t> </w:t>
      </w:r>
      <w:r w:rsidR="00DB4AA0" w:rsidRPr="000063DB">
        <w:rPr>
          <w:lang w:eastAsia="zh-CN"/>
        </w:rPr>
        <w:t>TS</w:t>
      </w:r>
      <w:r w:rsidR="00DB4AA0">
        <w:t> </w:t>
      </w:r>
      <w:r w:rsidR="00DB4AA0" w:rsidRPr="000063DB">
        <w:rPr>
          <w:lang w:eastAsia="zh-CN"/>
        </w:rPr>
        <w:t>22.261</w:t>
      </w:r>
      <w:r w:rsidR="00DB4AA0" w:rsidRPr="000063DB">
        <w:t>:</w:t>
      </w:r>
      <w:r w:rsidRPr="000063DB">
        <w:t xml:space="preserve"> </w:t>
      </w:r>
      <w:r w:rsidR="00AD2391">
        <w:t>"</w:t>
      </w:r>
      <w:r w:rsidRPr="000063DB">
        <w:t>Service requirements for the 5G system</w:t>
      </w:r>
      <w:r w:rsidR="00AD2391">
        <w:t>"</w:t>
      </w:r>
      <w:r w:rsidRPr="000063DB">
        <w:t>.</w:t>
      </w:r>
    </w:p>
    <w:p w14:paraId="36140952" w14:textId="5BF17740" w:rsidR="003B45B3" w:rsidRPr="000063DB" w:rsidRDefault="003B45B3" w:rsidP="003B45B3">
      <w:pPr>
        <w:pStyle w:val="EX"/>
      </w:pPr>
      <w:r w:rsidRPr="000063DB">
        <w:rPr>
          <w:lang w:eastAsia="zh-CN"/>
        </w:rPr>
        <w:t>[9]</w:t>
      </w:r>
      <w:r w:rsidRPr="000063DB">
        <w:rPr>
          <w:lang w:eastAsia="zh-CN"/>
        </w:rPr>
        <w:tab/>
      </w:r>
      <w:r w:rsidR="00DB4AA0" w:rsidRPr="000063DB">
        <w:t>3GPP</w:t>
      </w:r>
      <w:r w:rsidR="00DB4AA0">
        <w:t> </w:t>
      </w:r>
      <w:r w:rsidR="00DB4AA0" w:rsidRPr="000063DB">
        <w:rPr>
          <w:lang w:eastAsia="zh-CN"/>
        </w:rPr>
        <w:t>TS</w:t>
      </w:r>
      <w:r w:rsidR="00DB4AA0">
        <w:t> </w:t>
      </w:r>
      <w:r w:rsidR="00DB4AA0" w:rsidRPr="000063DB">
        <w:rPr>
          <w:lang w:eastAsia="zh-CN"/>
        </w:rPr>
        <w:t>23.288</w:t>
      </w:r>
      <w:r w:rsidR="00DB4AA0" w:rsidRPr="000063DB">
        <w:t>:</w:t>
      </w:r>
      <w:r w:rsidRPr="000063DB">
        <w:t xml:space="preserve"> </w:t>
      </w:r>
      <w:r w:rsidR="00AD2391">
        <w:t>"</w:t>
      </w:r>
      <w:r w:rsidRPr="000063DB">
        <w:t>Architecture enhancements for 5G System (5GS) to support network data analytics services</w:t>
      </w:r>
      <w:r w:rsidR="00AD2391">
        <w:t>"</w:t>
      </w:r>
      <w:r w:rsidRPr="000063DB">
        <w:t>.</w:t>
      </w:r>
    </w:p>
    <w:p w14:paraId="31E5B7EF" w14:textId="5741E866" w:rsidR="003B45B3" w:rsidRPr="000063DB" w:rsidRDefault="003B45B3" w:rsidP="003B45B3">
      <w:pPr>
        <w:pStyle w:val="EX"/>
      </w:pPr>
      <w:r w:rsidRPr="000063DB">
        <w:t>[10]</w:t>
      </w:r>
      <w:r w:rsidRPr="000063DB">
        <w:tab/>
      </w:r>
      <w:r w:rsidR="00DB4AA0" w:rsidRPr="000063DB">
        <w:t>3GPP</w:t>
      </w:r>
      <w:r w:rsidR="00DB4AA0">
        <w:t> </w:t>
      </w:r>
      <w:r w:rsidR="00DB4AA0" w:rsidRPr="000063DB">
        <w:t>TS</w:t>
      </w:r>
      <w:r w:rsidR="00DB4AA0">
        <w:t> </w:t>
      </w:r>
      <w:r w:rsidR="00DB4AA0" w:rsidRPr="000063DB">
        <w:t>23.548:</w:t>
      </w:r>
      <w:r w:rsidRPr="000063DB">
        <w:t xml:space="preserve"> </w:t>
      </w:r>
      <w:r w:rsidR="00AD2391">
        <w:t>"</w:t>
      </w:r>
      <w:r w:rsidRPr="000063DB">
        <w:t>5G System Enhancements for Edge Computing; Stage 2</w:t>
      </w:r>
      <w:r w:rsidR="00AD2391">
        <w:t>"</w:t>
      </w:r>
      <w:r w:rsidRPr="000063DB">
        <w:t>.</w:t>
      </w:r>
    </w:p>
    <w:p w14:paraId="425A22A2" w14:textId="01A0CFFF" w:rsidR="003B45B3" w:rsidRPr="000063DB" w:rsidRDefault="003B45B3" w:rsidP="003B45B3">
      <w:pPr>
        <w:pStyle w:val="EX"/>
      </w:pPr>
      <w:r w:rsidRPr="000063DB">
        <w:t>[11]</w:t>
      </w:r>
      <w:r w:rsidRPr="000063DB">
        <w:tab/>
        <w:t xml:space="preserve">S3i210282: </w:t>
      </w:r>
      <w:r w:rsidR="00AD2391">
        <w:t>"</w:t>
      </w:r>
      <w:r w:rsidRPr="000063DB">
        <w:t>LS OUT on UE location aspects in NTN</w:t>
      </w:r>
      <w:r w:rsidR="00AD2391">
        <w:t>"</w:t>
      </w:r>
      <w:r w:rsidRPr="000063DB">
        <w:t xml:space="preserve"> https://www.3gpp.org/ftp/TSG_SA/WG3_Security/TSGS3_LI/2021_81e-a/Docs/s3i210282.zip.</w:t>
      </w:r>
    </w:p>
    <w:p w14:paraId="3B92129A" w14:textId="5BE329FF" w:rsidR="000671EF" w:rsidRPr="000063DB" w:rsidRDefault="003B45B3" w:rsidP="00DB4AA0">
      <w:pPr>
        <w:pStyle w:val="EX"/>
        <w:rPr>
          <w:lang w:eastAsia="zh-CN"/>
        </w:rPr>
      </w:pPr>
      <w:r w:rsidRPr="00DB4AA0">
        <w:t>[12]</w:t>
      </w:r>
      <w:r w:rsidRPr="00DB4AA0">
        <w:tab/>
        <w:t xml:space="preserve">RP-213690: </w:t>
      </w:r>
      <w:r w:rsidR="00AD2391">
        <w:t>"</w:t>
      </w:r>
      <w:r w:rsidRPr="00DB4AA0">
        <w:t>New WI: NR NTN (Non-Terrestrial Networks) enhancements</w:t>
      </w:r>
      <w:r w:rsidR="00AD2391">
        <w:t>"</w:t>
      </w:r>
      <w:r w:rsidRPr="00DB4AA0">
        <w:t>.</w:t>
      </w:r>
    </w:p>
    <w:p w14:paraId="299A15ED" w14:textId="0B90A59B" w:rsidR="000671EF" w:rsidRPr="000063DB" w:rsidRDefault="000671EF" w:rsidP="000671EF">
      <w:pPr>
        <w:pStyle w:val="EX"/>
      </w:pPr>
      <w:r w:rsidRPr="000063DB">
        <w:t>[1</w:t>
      </w:r>
      <w:r w:rsidR="007E2949" w:rsidRPr="000063DB">
        <w:rPr>
          <w:lang w:eastAsia="zh-CN"/>
        </w:rPr>
        <w:t>3</w:t>
      </w:r>
      <w:r w:rsidRPr="000063DB">
        <w:t>]</w:t>
      </w:r>
      <w:r w:rsidRPr="000063DB">
        <w:tab/>
        <w:t xml:space="preserve">OMA-AD-SUPL-V2_0: </w:t>
      </w:r>
      <w:r w:rsidR="00AD2391">
        <w:t>"</w:t>
      </w:r>
      <w:r w:rsidRPr="000063DB">
        <w:t>Secure User Plane Location Architecture Approved Version 2.0</w:t>
      </w:r>
      <w:r w:rsidR="00AD2391">
        <w:t>"</w:t>
      </w:r>
      <w:r w:rsidRPr="000063DB">
        <w:t>.</w:t>
      </w:r>
    </w:p>
    <w:p w14:paraId="17480143" w14:textId="19E9F5CE" w:rsidR="000671EF" w:rsidRPr="000063DB" w:rsidRDefault="000671EF" w:rsidP="000671EF">
      <w:pPr>
        <w:pStyle w:val="EX"/>
      </w:pPr>
      <w:r w:rsidRPr="000063DB">
        <w:t>[</w:t>
      </w:r>
      <w:r w:rsidRPr="000063DB">
        <w:rPr>
          <w:lang w:eastAsia="zh-CN"/>
        </w:rPr>
        <w:t>1</w:t>
      </w:r>
      <w:r w:rsidR="007E2949" w:rsidRPr="000063DB">
        <w:rPr>
          <w:lang w:eastAsia="zh-CN"/>
        </w:rPr>
        <w:t>4</w:t>
      </w:r>
      <w:r w:rsidRPr="000063DB">
        <w:t>]</w:t>
      </w:r>
      <w:r w:rsidRPr="000063DB">
        <w:tab/>
        <w:t xml:space="preserve">OMA-TS-ULP-V2_0_6: </w:t>
      </w:r>
      <w:r w:rsidR="00AD2391">
        <w:t>"</w:t>
      </w:r>
      <w:r w:rsidRPr="000063DB">
        <w:t>User Plane Location Protocol Approved Version 2.0.6</w:t>
      </w:r>
      <w:r w:rsidR="00AD2391">
        <w:t>"</w:t>
      </w:r>
      <w:r w:rsidRPr="000063DB">
        <w:t>.</w:t>
      </w:r>
    </w:p>
    <w:p w14:paraId="0429B9ED" w14:textId="1FC972E5" w:rsidR="000671EF" w:rsidRPr="000063DB" w:rsidRDefault="000671EF" w:rsidP="000671EF">
      <w:pPr>
        <w:pStyle w:val="EX"/>
      </w:pPr>
      <w:r w:rsidRPr="000063DB">
        <w:t>[</w:t>
      </w:r>
      <w:r w:rsidRPr="000063DB">
        <w:rPr>
          <w:lang w:eastAsia="zh-CN"/>
        </w:rPr>
        <w:t>1</w:t>
      </w:r>
      <w:r w:rsidR="007E2949" w:rsidRPr="000063DB">
        <w:rPr>
          <w:lang w:eastAsia="zh-CN"/>
        </w:rPr>
        <w:t>5</w:t>
      </w:r>
      <w:r w:rsidRPr="000063DB">
        <w:t>]</w:t>
      </w:r>
      <w:r w:rsidRPr="000063DB">
        <w:tab/>
      </w:r>
      <w:r w:rsidR="00DB4AA0" w:rsidRPr="000063DB">
        <w:t>3GPP</w:t>
      </w:r>
      <w:r w:rsidR="00DB4AA0">
        <w:t> </w:t>
      </w:r>
      <w:r w:rsidR="00DB4AA0" w:rsidRPr="000063DB">
        <w:t>TS</w:t>
      </w:r>
      <w:r w:rsidR="00DB4AA0">
        <w:t> </w:t>
      </w:r>
      <w:r w:rsidR="00DB4AA0" w:rsidRPr="000063DB">
        <w:t>37.355:</w:t>
      </w:r>
      <w:r w:rsidRPr="000063DB">
        <w:t xml:space="preserve"> </w:t>
      </w:r>
      <w:r w:rsidR="00AD2391">
        <w:t>"</w:t>
      </w:r>
      <w:r w:rsidRPr="000063DB">
        <w:t>LTE Positioning Protocol (LPP)</w:t>
      </w:r>
      <w:r w:rsidR="00AD2391">
        <w:t>"</w:t>
      </w:r>
      <w:r w:rsidR="005866B8" w:rsidRPr="000063DB">
        <w:t>.</w:t>
      </w:r>
    </w:p>
    <w:p w14:paraId="66E4B10C" w14:textId="5F36F748" w:rsidR="009C5A2E" w:rsidRPr="000063DB" w:rsidRDefault="009C5A2E" w:rsidP="009C5A2E">
      <w:pPr>
        <w:pStyle w:val="EX"/>
      </w:pPr>
      <w:bookmarkStart w:id="1003" w:name="definitions"/>
      <w:bookmarkEnd w:id="1003"/>
      <w:r w:rsidRPr="000063DB">
        <w:t>[</w:t>
      </w:r>
      <w:r w:rsidRPr="000063DB">
        <w:rPr>
          <w:lang w:eastAsia="zh-CN"/>
        </w:rPr>
        <w:t>16</w:t>
      </w:r>
      <w:r w:rsidRPr="000063DB">
        <w:t>]</w:t>
      </w:r>
      <w:r w:rsidRPr="000063DB">
        <w:tab/>
      </w:r>
      <w:r w:rsidR="00DB4AA0" w:rsidRPr="000063DB">
        <w:t>3GPP</w:t>
      </w:r>
      <w:r w:rsidR="00DB4AA0">
        <w:t> </w:t>
      </w:r>
      <w:r w:rsidR="00DB4AA0" w:rsidRPr="000063DB">
        <w:t>TS</w:t>
      </w:r>
      <w:r w:rsidR="00DB4AA0">
        <w:t> </w:t>
      </w:r>
      <w:r w:rsidR="00DB4AA0" w:rsidRPr="000063DB">
        <w:t>23.503:</w:t>
      </w:r>
      <w:r w:rsidRPr="000063DB">
        <w:t xml:space="preserve"> </w:t>
      </w:r>
      <w:r w:rsidR="00AD2391">
        <w:t>"</w:t>
      </w:r>
      <w:r w:rsidR="000E4992" w:rsidRPr="000063DB">
        <w:t>Policy and charging control framework for the 5G System (5GS); Stage 2</w:t>
      </w:r>
      <w:r w:rsidR="00AD2391">
        <w:t>"</w:t>
      </w:r>
      <w:r w:rsidRPr="000063DB">
        <w:t>.</w:t>
      </w:r>
    </w:p>
    <w:p w14:paraId="1C4247E7" w14:textId="5BBC7983" w:rsidR="00E4027D" w:rsidRPr="000063DB" w:rsidRDefault="00E4027D" w:rsidP="00E4027D">
      <w:pPr>
        <w:pStyle w:val="EX"/>
      </w:pPr>
      <w:r w:rsidRPr="000063DB">
        <w:t>[</w:t>
      </w:r>
      <w:r w:rsidRPr="000063DB">
        <w:rPr>
          <w:lang w:eastAsia="zh-CN"/>
        </w:rPr>
        <w:t>1</w:t>
      </w:r>
      <w:r>
        <w:rPr>
          <w:lang w:eastAsia="zh-CN"/>
        </w:rPr>
        <w:t>7</w:t>
      </w:r>
      <w:r w:rsidRPr="000063DB">
        <w:t>]</w:t>
      </w:r>
      <w:r w:rsidRPr="000063DB">
        <w:tab/>
      </w:r>
      <w:r w:rsidR="00DB4AA0" w:rsidRPr="000063DB">
        <w:t>3GPP</w:t>
      </w:r>
      <w:r w:rsidR="00DB4AA0">
        <w:t> TR 23.700</w:t>
      </w:r>
      <w:r w:rsidR="00DB4AA0">
        <w:noBreakHyphen/>
        <w:t>81:</w:t>
      </w:r>
      <w:r>
        <w:t xml:space="preserve"> </w:t>
      </w:r>
      <w:r w:rsidR="00AD2391">
        <w:t>"</w:t>
      </w:r>
      <w:r>
        <w:t>Study on Enablers for Network Automation for 5G; Phase 3</w:t>
      </w:r>
      <w:r w:rsidR="00AD2391">
        <w:t>"</w:t>
      </w:r>
      <w:r w:rsidRPr="000063DB">
        <w:t>.</w:t>
      </w:r>
    </w:p>
    <w:p w14:paraId="21609F35" w14:textId="3FDEC2AE" w:rsidR="00E4027D" w:rsidRPr="000063DB" w:rsidRDefault="00E4027D" w:rsidP="00E4027D">
      <w:pPr>
        <w:pStyle w:val="EX"/>
      </w:pPr>
      <w:r w:rsidRPr="000063DB">
        <w:t>[</w:t>
      </w:r>
      <w:r w:rsidRPr="000063DB">
        <w:rPr>
          <w:lang w:eastAsia="zh-CN"/>
        </w:rPr>
        <w:t>1</w:t>
      </w:r>
      <w:r>
        <w:rPr>
          <w:lang w:eastAsia="zh-CN"/>
        </w:rPr>
        <w:t>8</w:t>
      </w:r>
      <w:r w:rsidRPr="000063DB">
        <w:t>]</w:t>
      </w:r>
      <w:r w:rsidRPr="000063DB">
        <w:tab/>
      </w:r>
      <w:r w:rsidR="00DB4AA0" w:rsidRPr="000063DB">
        <w:t>3GPP</w:t>
      </w:r>
      <w:r w:rsidR="00DB4AA0">
        <w:t> TS 22.071:</w:t>
      </w:r>
      <w:r>
        <w:t xml:space="preserve"> </w:t>
      </w:r>
      <w:r w:rsidR="00AD2391">
        <w:t>"</w:t>
      </w:r>
      <w:r>
        <w:t>Location Services (LCS); Service description; Stage 1</w:t>
      </w:r>
      <w:r w:rsidR="00AD2391">
        <w:t>"</w:t>
      </w:r>
      <w:r w:rsidRPr="000063DB">
        <w:t>.</w:t>
      </w:r>
    </w:p>
    <w:p w14:paraId="57E1FA20" w14:textId="77EFC9B1" w:rsidR="00DB4AA0" w:rsidRDefault="00DB4AA0" w:rsidP="00DB4AA0">
      <w:pPr>
        <w:pStyle w:val="EX"/>
        <w:rPr>
          <w:rFonts w:eastAsiaTheme="minorEastAsia"/>
          <w:lang w:eastAsia="zh-CN"/>
        </w:rPr>
      </w:pPr>
      <w:r w:rsidRPr="000063DB">
        <w:t>[</w:t>
      </w:r>
      <w:r w:rsidRPr="000063DB">
        <w:rPr>
          <w:lang w:eastAsia="zh-CN"/>
        </w:rPr>
        <w:t>1</w:t>
      </w:r>
      <w:r>
        <w:rPr>
          <w:lang w:eastAsia="zh-CN"/>
        </w:rPr>
        <w:t>9</w:t>
      </w:r>
      <w:r w:rsidRPr="000063DB">
        <w:t>]</w:t>
      </w:r>
      <w:r w:rsidRPr="000063DB">
        <w:tab/>
        <w:t>3GPP</w:t>
      </w:r>
      <w:r>
        <w:t xml:space="preserve"> TS 23.304: </w:t>
      </w:r>
      <w:r w:rsidR="00AD2391">
        <w:t>"</w:t>
      </w:r>
      <w:r>
        <w:t>Proximity based Services (ProSe) in the 5G System (5GS)</w:t>
      </w:r>
      <w:r w:rsidR="00AD2391">
        <w:t>"</w:t>
      </w:r>
      <w:r w:rsidRPr="000063DB">
        <w:t>.</w:t>
      </w:r>
    </w:p>
    <w:p w14:paraId="09B84D41" w14:textId="4CB28349" w:rsidR="00AD2391" w:rsidRDefault="00AD2391" w:rsidP="00DB4AA0">
      <w:pPr>
        <w:pStyle w:val="EX"/>
        <w:rPr>
          <w:rFonts w:eastAsiaTheme="minorEastAsia"/>
          <w:lang w:eastAsia="zh-CN"/>
        </w:rPr>
      </w:pPr>
      <w:r>
        <w:rPr>
          <w:rFonts w:eastAsiaTheme="minorEastAsia"/>
          <w:lang w:eastAsia="zh-CN"/>
        </w:rPr>
        <w:t>[20]</w:t>
      </w:r>
      <w:r>
        <w:rPr>
          <w:rFonts w:eastAsiaTheme="minorEastAsia"/>
          <w:lang w:eastAsia="zh-CN"/>
        </w:rPr>
        <w:tab/>
        <w:t>IETF RFC 5246: "The Transport Layer Security (TLS) Protocol Version 1.2".</w:t>
      </w:r>
    </w:p>
    <w:p w14:paraId="6A519FA2" w14:textId="5D3971B2" w:rsidR="00AD2391" w:rsidRDefault="00AD2391" w:rsidP="00DB4AA0">
      <w:pPr>
        <w:pStyle w:val="EX"/>
        <w:rPr>
          <w:rFonts w:eastAsiaTheme="minorEastAsia"/>
          <w:lang w:eastAsia="zh-CN"/>
        </w:rPr>
      </w:pPr>
      <w:r>
        <w:rPr>
          <w:rFonts w:eastAsiaTheme="minorEastAsia"/>
          <w:lang w:eastAsia="zh-CN"/>
        </w:rPr>
        <w:t>[21]</w:t>
      </w:r>
      <w:r>
        <w:rPr>
          <w:rFonts w:eastAsiaTheme="minorEastAsia"/>
          <w:lang w:eastAsia="zh-CN"/>
        </w:rPr>
        <w:tab/>
        <w:t>3GPP TS 24.080: "Supplementary services specification; Formats and coding".</w:t>
      </w:r>
    </w:p>
    <w:p w14:paraId="6FD87A7E" w14:textId="77777777" w:rsidR="00080512" w:rsidRPr="000063DB" w:rsidRDefault="00080512">
      <w:pPr>
        <w:pStyle w:val="Heading1"/>
      </w:pPr>
      <w:bookmarkStart w:id="1004" w:name="_Toc104287712"/>
      <w:r w:rsidRPr="000063DB">
        <w:t>3</w:t>
      </w:r>
      <w:r w:rsidRPr="000063DB">
        <w:tab/>
        <w:t>Definitions</w:t>
      </w:r>
      <w:r w:rsidR="00602AEA" w:rsidRPr="000063DB">
        <w:t xml:space="preserve"> of terms, symbols and abbreviations</w:t>
      </w:r>
      <w:bookmarkEnd w:id="1004"/>
    </w:p>
    <w:p w14:paraId="5EE036AC" w14:textId="77777777" w:rsidR="00080512" w:rsidRPr="000063DB" w:rsidRDefault="00080512">
      <w:pPr>
        <w:pStyle w:val="Heading2"/>
      </w:pPr>
      <w:bookmarkStart w:id="1005" w:name="_Toc104287713"/>
      <w:r w:rsidRPr="000063DB">
        <w:t>3.1</w:t>
      </w:r>
      <w:r w:rsidRPr="000063DB">
        <w:tab/>
      </w:r>
      <w:r w:rsidR="002B6339" w:rsidRPr="000063DB">
        <w:t>Terms</w:t>
      </w:r>
      <w:bookmarkEnd w:id="1005"/>
    </w:p>
    <w:p w14:paraId="5A9E4AE9" w14:textId="1A4912B2" w:rsidR="00080512" w:rsidRPr="000063DB" w:rsidRDefault="003B45B3">
      <w:r w:rsidRPr="000063DB">
        <w:t xml:space="preserve">For the purposes of the present document, the terms given in </w:t>
      </w:r>
      <w:r w:rsidR="00DB4AA0" w:rsidRPr="000063DB">
        <w:t>TR</w:t>
      </w:r>
      <w:r w:rsidR="00DB4AA0">
        <w:t> </w:t>
      </w:r>
      <w:r w:rsidR="00DB4AA0" w:rsidRPr="000063DB">
        <w:t>21.905</w:t>
      </w:r>
      <w:r w:rsidR="00DB4AA0">
        <w:t> </w:t>
      </w:r>
      <w:r w:rsidR="00DB4AA0" w:rsidRPr="000063DB">
        <w:t>[</w:t>
      </w:r>
      <w:r w:rsidRPr="000063DB">
        <w:t xml:space="preserve">1] and the following apply. A term defined in the present document takes precedence over the definition of the same term, if any, in </w:t>
      </w:r>
      <w:r w:rsidR="00DB4AA0" w:rsidRPr="000063DB">
        <w:t>TR</w:t>
      </w:r>
      <w:r w:rsidR="00DB4AA0">
        <w:t> </w:t>
      </w:r>
      <w:r w:rsidR="00DB4AA0" w:rsidRPr="000063DB">
        <w:t>21.905</w:t>
      </w:r>
      <w:r w:rsidR="00DB4AA0">
        <w:t> </w:t>
      </w:r>
      <w:r w:rsidR="00DB4AA0" w:rsidRPr="000063DB">
        <w:t>[</w:t>
      </w:r>
      <w:r w:rsidRPr="000063DB">
        <w:t>1].</w:t>
      </w:r>
    </w:p>
    <w:p w14:paraId="01D0C4B5" w14:textId="36341B9F" w:rsidR="000277E0" w:rsidRPr="00DF048C" w:rsidRDefault="000277E0" w:rsidP="000277E0">
      <w:pPr>
        <w:rPr>
          <w:rFonts w:eastAsia="SimSun"/>
          <w:lang w:eastAsia="zh-CN" w:bidi="ar"/>
        </w:rPr>
      </w:pPr>
      <w:r>
        <w:rPr>
          <w:rFonts w:eastAsia="DengXian"/>
          <w:b/>
        </w:rPr>
        <w:t>Positioning Reference Unit (PRU)</w:t>
      </w:r>
      <w:r w:rsidRPr="00DF048C">
        <w:rPr>
          <w:rFonts w:eastAsia="DengXian"/>
          <w:b/>
        </w:rPr>
        <w:t xml:space="preserve">: </w:t>
      </w:r>
      <w:r w:rsidRPr="00DF048C">
        <w:rPr>
          <w:rFonts w:eastAsia="SimSun"/>
          <w:lang w:eastAsia="zh-CN" w:bidi="ar"/>
        </w:rPr>
        <w:t>A</w:t>
      </w:r>
      <w:r>
        <w:rPr>
          <w:rFonts w:eastAsia="SimSun"/>
          <w:lang w:eastAsia="zh-CN" w:bidi="ar"/>
        </w:rPr>
        <w:t xml:space="preserve">s defined in TS </w:t>
      </w:r>
      <w:r w:rsidRPr="00A8647B">
        <w:rPr>
          <w:rFonts w:eastAsia="SimSun"/>
          <w:lang w:eastAsia="zh-CN" w:bidi="ar"/>
        </w:rPr>
        <w:t>38.305</w:t>
      </w:r>
      <w:r>
        <w:rPr>
          <w:rFonts w:eastAsia="SimSun"/>
          <w:lang w:eastAsia="zh-CN" w:bidi="ar"/>
        </w:rPr>
        <w:t xml:space="preserve"> [5]</w:t>
      </w:r>
      <w:r w:rsidRPr="00DF048C">
        <w:rPr>
          <w:rFonts w:eastAsia="SimSun"/>
          <w:lang w:eastAsia="zh-CN" w:bidi="ar"/>
        </w:rPr>
        <w:t>.</w:t>
      </w:r>
    </w:p>
    <w:p w14:paraId="4116FA91" w14:textId="77777777" w:rsidR="000277E0" w:rsidRPr="00B15426" w:rsidRDefault="000277E0" w:rsidP="000277E0">
      <w:pPr>
        <w:rPr>
          <w:rFonts w:eastAsia="SimSun"/>
          <w:lang w:eastAsia="zh-CN" w:bidi="ar"/>
        </w:rPr>
      </w:pPr>
      <w:r w:rsidRPr="005379B5">
        <w:rPr>
          <w:rFonts w:eastAsia="DengXian"/>
          <w:b/>
        </w:rPr>
        <w:t>Reference UE</w:t>
      </w:r>
      <w:r w:rsidRPr="005379B5">
        <w:rPr>
          <w:rFonts w:eastAsia="DengXian" w:hint="eastAsia"/>
          <w:b/>
        </w:rPr>
        <w:t>:</w:t>
      </w:r>
      <w:r w:rsidRPr="005379B5">
        <w:rPr>
          <w:rFonts w:eastAsia="DengXian"/>
          <w:b/>
        </w:rPr>
        <w:tab/>
      </w:r>
      <w:r w:rsidRPr="005379B5">
        <w:rPr>
          <w:rFonts w:eastAsia="SimSun"/>
          <w:lang w:eastAsia="zh-CN" w:bidi="ar"/>
        </w:rPr>
        <w:t xml:space="preserve">A UE </w:t>
      </w:r>
      <w:r w:rsidRPr="005379B5">
        <w:rPr>
          <w:bCs/>
        </w:rPr>
        <w:t xml:space="preserve">with a location assumed known to the network that can </w:t>
      </w:r>
      <w:r w:rsidRPr="005379B5">
        <w:rPr>
          <w:rFonts w:eastAsia="SimSun"/>
          <w:lang w:eastAsia="zh-CN" w:bidi="ar"/>
        </w:rPr>
        <w:t xml:space="preserve">obtain location related information </w:t>
      </w:r>
      <w:r w:rsidRPr="005379B5">
        <w:rPr>
          <w:bCs/>
        </w:rPr>
        <w:t>of one or more target UE(s)</w:t>
      </w:r>
      <w:r w:rsidRPr="005379B5">
        <w:rPr>
          <w:rFonts w:eastAsia="SimSun" w:hint="eastAsia"/>
          <w:bCs/>
          <w:lang w:eastAsia="zh-CN"/>
        </w:rPr>
        <w:t xml:space="preserve">, which may </w:t>
      </w:r>
      <w:r w:rsidRPr="005379B5">
        <w:rPr>
          <w:rFonts w:eastAsia="SimSun"/>
          <w:lang w:eastAsia="zh-CN" w:bidi="ar"/>
        </w:rPr>
        <w:t>assist the network to improve</w:t>
      </w:r>
      <w:r w:rsidRPr="005379B5">
        <w:rPr>
          <w:rFonts w:eastAsia="SimSun" w:hint="eastAsia"/>
          <w:lang w:eastAsia="zh-CN" w:bidi="ar"/>
        </w:rPr>
        <w:t xml:space="preserve"> the </w:t>
      </w:r>
      <w:r w:rsidRPr="005379B5">
        <w:rPr>
          <w:rFonts w:eastAsia="SimSun"/>
          <w:lang w:eastAsia="zh-CN" w:bidi="ar"/>
        </w:rPr>
        <w:t>positioning performance of target UE(s).</w:t>
      </w:r>
    </w:p>
    <w:p w14:paraId="299769F7" w14:textId="0E05B0C2" w:rsidR="000277E0" w:rsidRPr="00A45F4A" w:rsidRDefault="000277E0" w:rsidP="000277E0">
      <w:pPr>
        <w:pStyle w:val="EditorsNote"/>
        <w:ind w:left="1530" w:hanging="1246"/>
        <w:rPr>
          <w:rFonts w:eastAsia="SimSun"/>
          <w:lang w:eastAsia="zh-CN"/>
        </w:rPr>
      </w:pPr>
      <w:r w:rsidRPr="003B45B3">
        <w:t>Editor</w:t>
      </w:r>
      <w:r w:rsidR="00AD2391">
        <w:t>'</w:t>
      </w:r>
      <w:r w:rsidRPr="003B45B3">
        <w:t>s note:</w:t>
      </w:r>
      <w:r w:rsidR="00AD2391">
        <w:rPr>
          <w:rFonts w:eastAsia="SimSun"/>
          <w:lang w:eastAsia="zh-CN"/>
        </w:rPr>
        <w:tab/>
      </w:r>
      <w:r>
        <w:t xml:space="preserve">It is FFS whether a PRU and a Reference UE should be combined into a single entity </w:t>
      </w:r>
      <w:r w:rsidRPr="005379B5">
        <w:t>that is able to function as either or both</w:t>
      </w:r>
      <w:r w:rsidRPr="00A45F4A">
        <w:rPr>
          <w:rFonts w:eastAsia="SimSun" w:hint="eastAsia"/>
          <w:lang w:eastAsia="zh-CN"/>
        </w:rPr>
        <w:t>.</w:t>
      </w:r>
    </w:p>
    <w:p w14:paraId="30C8F8AE" w14:textId="30DA9C89" w:rsidR="000277E0" w:rsidRPr="005379B5" w:rsidRDefault="00AD2391" w:rsidP="000277E0">
      <w:pPr>
        <w:pStyle w:val="NO"/>
      </w:pPr>
      <w:r>
        <w:t>NOTE:</w:t>
      </w:r>
      <w:r>
        <w:tab/>
        <w:t>Within the FS_eLCS_ph3 study and this TR, the Reference UE has no relationship with other Studies, e.g. FS_Ranging_SL, unless clearly mentioned. If a terminology alignment between studies is required, it will be done before starting normative work.</w:t>
      </w:r>
    </w:p>
    <w:p w14:paraId="5C05EB73" w14:textId="77777777" w:rsidR="00080512" w:rsidRPr="000063DB" w:rsidRDefault="003466DB">
      <w:pPr>
        <w:pStyle w:val="Heading2"/>
      </w:pPr>
      <w:bookmarkStart w:id="1006" w:name="_Toc104287714"/>
      <w:r w:rsidRPr="000063DB">
        <w:t>3.</w:t>
      </w:r>
      <w:r w:rsidRPr="000063DB">
        <w:rPr>
          <w:lang w:eastAsia="zh-CN"/>
        </w:rPr>
        <w:t>2</w:t>
      </w:r>
      <w:r w:rsidR="00080512" w:rsidRPr="000063DB">
        <w:tab/>
        <w:t>Abbreviations</w:t>
      </w:r>
      <w:bookmarkEnd w:id="1006"/>
    </w:p>
    <w:p w14:paraId="6A268420" w14:textId="40686974" w:rsidR="00080512" w:rsidRPr="000063DB" w:rsidRDefault="003B45B3">
      <w:pPr>
        <w:keepNext/>
      </w:pPr>
      <w:r w:rsidRPr="000063DB">
        <w:t xml:space="preserve">For the purposes of the present document, the abbreviations given in </w:t>
      </w:r>
      <w:r w:rsidR="00DB4AA0" w:rsidRPr="000063DB">
        <w:t>TR</w:t>
      </w:r>
      <w:r w:rsidR="00DB4AA0">
        <w:t> </w:t>
      </w:r>
      <w:r w:rsidR="00DB4AA0" w:rsidRPr="000063DB">
        <w:t>21.905</w:t>
      </w:r>
      <w:r w:rsidR="00DB4AA0">
        <w:t> </w:t>
      </w:r>
      <w:r w:rsidR="00DB4AA0" w:rsidRPr="000063DB">
        <w:t>[</w:t>
      </w:r>
      <w:r w:rsidRPr="000063DB">
        <w:t xml:space="preserve">1] and the following apply. An abbreviation defined in the present document takes precedence over the definition of the same abbreviation, if any, in </w:t>
      </w:r>
      <w:r w:rsidR="00DB4AA0" w:rsidRPr="000063DB">
        <w:t>TR</w:t>
      </w:r>
      <w:r w:rsidR="00DB4AA0">
        <w:t> </w:t>
      </w:r>
      <w:r w:rsidR="00DB4AA0" w:rsidRPr="000063DB">
        <w:t>21.905</w:t>
      </w:r>
      <w:r w:rsidR="00DB4AA0">
        <w:t> </w:t>
      </w:r>
      <w:r w:rsidR="00DB4AA0" w:rsidRPr="000063DB">
        <w:t>[</w:t>
      </w:r>
      <w:r w:rsidRPr="000063DB">
        <w:t>1].</w:t>
      </w:r>
    </w:p>
    <w:p w14:paraId="62A7A84C" w14:textId="77777777" w:rsidR="00080512" w:rsidRPr="000063DB" w:rsidRDefault="00080512">
      <w:pPr>
        <w:pStyle w:val="Guidance"/>
        <w:keepNext/>
      </w:pPr>
      <w:r w:rsidRPr="000063DB">
        <w:t>Abbreviation format (EW)</w:t>
      </w:r>
    </w:p>
    <w:p w14:paraId="54F0624B" w14:textId="77777777" w:rsidR="00080512" w:rsidRPr="000063DB" w:rsidRDefault="00080512">
      <w:pPr>
        <w:pStyle w:val="EW"/>
      </w:pPr>
      <w:r w:rsidRPr="000063DB">
        <w:t>&lt;</w:t>
      </w:r>
      <w:r w:rsidR="00D76048" w:rsidRPr="000063DB">
        <w:t>ABBREVIATION</w:t>
      </w:r>
      <w:r w:rsidRPr="000063DB">
        <w:t>&gt;</w:t>
      </w:r>
      <w:r w:rsidRPr="000063DB">
        <w:tab/>
        <w:t>&lt;</w:t>
      </w:r>
      <w:r w:rsidR="00D76048" w:rsidRPr="000063DB">
        <w:t>Expansion</w:t>
      </w:r>
      <w:r w:rsidRPr="000063DB">
        <w:t>&gt;</w:t>
      </w:r>
    </w:p>
    <w:p w14:paraId="24F7CCA9" w14:textId="01FF3E89" w:rsidR="00E2656D" w:rsidRPr="000063DB" w:rsidRDefault="00E2656D" w:rsidP="00DB4AA0">
      <w:pPr>
        <w:pStyle w:val="EW"/>
      </w:pPr>
      <w:r w:rsidRPr="00DB4AA0">
        <w:t>LMF</w:t>
      </w:r>
      <w:r w:rsidR="00431008" w:rsidRPr="00DB4AA0">
        <w:tab/>
      </w:r>
      <w:r w:rsidRPr="00DB4AA0">
        <w:t>Location Management Function</w:t>
      </w:r>
    </w:p>
    <w:p w14:paraId="51733B12" w14:textId="2B2667E5" w:rsidR="00E2656D" w:rsidRPr="000063DB" w:rsidRDefault="00E2656D" w:rsidP="00DB4AA0">
      <w:pPr>
        <w:pStyle w:val="EW"/>
      </w:pPr>
      <w:r w:rsidRPr="00DB4AA0">
        <w:t>LPP</w:t>
      </w:r>
      <w:r w:rsidR="00431008" w:rsidRPr="00DB4AA0">
        <w:tab/>
      </w:r>
      <w:r w:rsidRPr="00DB4AA0">
        <w:t>LTE Positioning Protocol</w:t>
      </w:r>
    </w:p>
    <w:p w14:paraId="4CAE0CE9" w14:textId="0F5D073D" w:rsidR="00E2656D" w:rsidRPr="000063DB" w:rsidRDefault="00E2656D" w:rsidP="00DB4AA0">
      <w:pPr>
        <w:pStyle w:val="EW"/>
      </w:pPr>
      <w:r w:rsidRPr="00DB4AA0">
        <w:t>LPPe</w:t>
      </w:r>
      <w:r w:rsidR="00431008" w:rsidRPr="00DB4AA0">
        <w:tab/>
      </w:r>
      <w:r w:rsidRPr="00DB4AA0">
        <w:t>LPP extension</w:t>
      </w:r>
    </w:p>
    <w:p w14:paraId="4C322BA6" w14:textId="2664E233" w:rsidR="00E2656D" w:rsidRPr="000063DB" w:rsidRDefault="00E2656D" w:rsidP="00DB4AA0">
      <w:pPr>
        <w:pStyle w:val="EW"/>
      </w:pPr>
      <w:r w:rsidRPr="00DB4AA0">
        <w:t>LCS</w:t>
      </w:r>
      <w:r w:rsidR="00431008" w:rsidRPr="00DB4AA0">
        <w:tab/>
      </w:r>
      <w:r w:rsidRPr="00DB4AA0">
        <w:t>LoCation Service</w:t>
      </w:r>
    </w:p>
    <w:p w14:paraId="3BC15373" w14:textId="77777777" w:rsidR="00080512" w:rsidRPr="000063DB" w:rsidRDefault="00080512">
      <w:pPr>
        <w:pStyle w:val="EW"/>
      </w:pPr>
    </w:p>
    <w:p w14:paraId="02AB3BF2" w14:textId="77777777" w:rsidR="00094A0D" w:rsidRPr="000063DB" w:rsidRDefault="00094A0D" w:rsidP="00094A0D">
      <w:pPr>
        <w:pStyle w:val="Heading1"/>
      </w:pPr>
      <w:bookmarkStart w:id="1007" w:name="clause4"/>
      <w:bookmarkStart w:id="1008" w:name="_Toc21087536"/>
      <w:bookmarkStart w:id="1009" w:name="_Toc23326069"/>
      <w:bookmarkStart w:id="1010" w:name="_Toc25934659"/>
      <w:bookmarkStart w:id="1011" w:name="_Toc26337039"/>
      <w:bookmarkStart w:id="1012" w:name="_Toc31114286"/>
      <w:bookmarkStart w:id="1013" w:name="_Toc43392560"/>
      <w:bookmarkStart w:id="1014" w:name="_Toc43475356"/>
      <w:bookmarkStart w:id="1015" w:name="_Toc50558960"/>
      <w:bookmarkStart w:id="1016" w:name="_Toc54940315"/>
      <w:bookmarkStart w:id="1017" w:name="_Toc54952030"/>
      <w:bookmarkStart w:id="1018" w:name="_Toc57233478"/>
      <w:bookmarkStart w:id="1019" w:name="_Toc68068790"/>
      <w:bookmarkStart w:id="1020" w:name="_Toc104287715"/>
      <w:bookmarkEnd w:id="1007"/>
      <w:r w:rsidRPr="000063DB">
        <w:t>4</w:t>
      </w:r>
      <w:r w:rsidRPr="000063DB">
        <w:tab/>
        <w:t>Architectural Assumptions and Requirements</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7E276C3B" w14:textId="77777777" w:rsidR="00171865" w:rsidRPr="000063DB" w:rsidRDefault="00171865" w:rsidP="00171865">
      <w:pPr>
        <w:pStyle w:val="Heading2"/>
      </w:pPr>
      <w:bookmarkStart w:id="1021" w:name="_Toc93486477"/>
      <w:bookmarkStart w:id="1022" w:name="_Toc93529801"/>
      <w:bookmarkStart w:id="1023" w:name="_Toc104287716"/>
      <w:r w:rsidRPr="000063DB">
        <w:t>4.1</w:t>
      </w:r>
      <w:r w:rsidRPr="000063DB">
        <w:tab/>
        <w:t>Architecture assumptions</w:t>
      </w:r>
      <w:bookmarkEnd w:id="1021"/>
      <w:bookmarkEnd w:id="1022"/>
      <w:bookmarkEnd w:id="1023"/>
    </w:p>
    <w:p w14:paraId="23099D9D" w14:textId="35479DAE" w:rsidR="003B45B3" w:rsidRPr="000063DB" w:rsidRDefault="00171865" w:rsidP="00171865">
      <w:pPr>
        <w:pStyle w:val="EditorsNote"/>
      </w:pPr>
      <w:r w:rsidRPr="000063DB">
        <w:t>Editor</w:t>
      </w:r>
      <w:r w:rsidR="00AD2391">
        <w:t>'</w:t>
      </w:r>
      <w:r w:rsidRPr="000063DB">
        <w:t>s note:</w:t>
      </w:r>
      <w:r w:rsidR="003B45B3" w:rsidRPr="000063DB">
        <w:tab/>
      </w:r>
      <w:r w:rsidRPr="000063DB">
        <w:t>This clause will document the general architecture assumptions for the study.</w:t>
      </w:r>
    </w:p>
    <w:p w14:paraId="23E71B43" w14:textId="77777777" w:rsidR="00D0126E" w:rsidRPr="000063DB" w:rsidRDefault="00D0126E" w:rsidP="00D0126E">
      <w:r w:rsidRPr="000063DB">
        <w:rPr>
          <w:lang w:eastAsia="zh-CN"/>
        </w:rPr>
        <w:t>The existing 5G LCS architecture is the</w:t>
      </w:r>
      <w:r w:rsidRPr="000063DB">
        <w:t xml:space="preserve"> bases for further enhancement work, with following add</w:t>
      </w:r>
      <w:r w:rsidRPr="000063DB">
        <w:rPr>
          <w:lang w:eastAsia="zh-CN"/>
        </w:rPr>
        <w:t xml:space="preserve"> </w:t>
      </w:r>
      <w:r w:rsidRPr="000063DB">
        <w:t>on</w:t>
      </w:r>
      <w:r w:rsidRPr="000063DB">
        <w:rPr>
          <w:lang w:eastAsia="zh-CN"/>
        </w:rPr>
        <w:t xml:space="preserve"> assumption:</w:t>
      </w:r>
    </w:p>
    <w:p w14:paraId="740D956E" w14:textId="77777777" w:rsidR="00D0126E" w:rsidRPr="000063DB" w:rsidRDefault="00D0126E" w:rsidP="00D0126E">
      <w:pPr>
        <w:pStyle w:val="B1"/>
      </w:pPr>
      <w:r w:rsidRPr="000063DB">
        <w:t>-</w:t>
      </w:r>
      <w:r w:rsidRPr="000063DB">
        <w:tab/>
        <w:t>Positioning methods may be Access Network specific, although commonalties should be encouraged between Access Networks.</w:t>
      </w:r>
    </w:p>
    <w:p w14:paraId="3933C57E" w14:textId="77777777" w:rsidR="00171865" w:rsidRPr="000063DB" w:rsidRDefault="00171865" w:rsidP="00171865">
      <w:pPr>
        <w:pStyle w:val="Heading2"/>
      </w:pPr>
      <w:bookmarkStart w:id="1024" w:name="_Toc93486478"/>
      <w:bookmarkStart w:id="1025" w:name="_Toc93529802"/>
      <w:bookmarkStart w:id="1026" w:name="_Toc104287717"/>
      <w:r w:rsidRPr="000063DB">
        <w:t>4.2</w:t>
      </w:r>
      <w:r w:rsidRPr="000063DB">
        <w:tab/>
        <w:t>Architecture requirements</w:t>
      </w:r>
      <w:bookmarkEnd w:id="1024"/>
      <w:bookmarkEnd w:id="1025"/>
      <w:bookmarkEnd w:id="1026"/>
    </w:p>
    <w:p w14:paraId="37A03631" w14:textId="14F49460" w:rsidR="003B45B3" w:rsidRPr="000063DB" w:rsidRDefault="00171865" w:rsidP="00171865">
      <w:pPr>
        <w:pStyle w:val="EditorsNote"/>
      </w:pPr>
      <w:r w:rsidRPr="000063DB">
        <w:t>Editor</w:t>
      </w:r>
      <w:r w:rsidR="00AD2391">
        <w:t>'</w:t>
      </w:r>
      <w:r w:rsidRPr="000063DB">
        <w:t>s note:</w:t>
      </w:r>
      <w:r w:rsidR="003B45B3" w:rsidRPr="000063DB">
        <w:tab/>
      </w:r>
      <w:r w:rsidRPr="000063DB">
        <w:t>This clause will document the agreed principles for the study.</w:t>
      </w:r>
    </w:p>
    <w:p w14:paraId="7447D314" w14:textId="54D7FA02" w:rsidR="00D0126E" w:rsidRPr="000063DB" w:rsidRDefault="00D0126E" w:rsidP="00D0126E">
      <w:r w:rsidRPr="000063DB">
        <w:t xml:space="preserve">The following requirements are applicable to </w:t>
      </w:r>
      <w:r w:rsidRPr="000063DB">
        <w:rPr>
          <w:lang w:eastAsia="zh-CN"/>
        </w:rPr>
        <w:t xml:space="preserve">further enhance the existing </w:t>
      </w:r>
      <w:r w:rsidRPr="000063DB">
        <w:t xml:space="preserve">5GC LCS </w:t>
      </w:r>
      <w:r w:rsidRPr="000063DB">
        <w:rPr>
          <w:lang w:eastAsia="zh-CN"/>
        </w:rPr>
        <w:t xml:space="preserve">architecture defined in </w:t>
      </w:r>
      <w:r w:rsidR="00DB4AA0" w:rsidRPr="000063DB">
        <w:rPr>
          <w:lang w:eastAsia="zh-CN"/>
        </w:rPr>
        <w:t>TS</w:t>
      </w:r>
      <w:r w:rsidR="00DB4AA0">
        <w:rPr>
          <w:lang w:eastAsia="zh-CN"/>
        </w:rPr>
        <w:t> </w:t>
      </w:r>
      <w:r w:rsidR="00DB4AA0" w:rsidRPr="000063DB">
        <w:rPr>
          <w:lang w:eastAsia="zh-CN"/>
        </w:rPr>
        <w:t>23.273</w:t>
      </w:r>
      <w:r w:rsidR="00DB4AA0">
        <w:rPr>
          <w:lang w:eastAsia="zh-CN"/>
        </w:rPr>
        <w:t> </w:t>
      </w:r>
      <w:r w:rsidR="00DB4AA0" w:rsidRPr="000063DB">
        <w:rPr>
          <w:lang w:eastAsia="zh-CN"/>
        </w:rPr>
        <w:t>[</w:t>
      </w:r>
      <w:r w:rsidRPr="000063DB">
        <w:rPr>
          <w:lang w:eastAsia="zh-CN"/>
        </w:rPr>
        <w:t>5]</w:t>
      </w:r>
      <w:r w:rsidRPr="000063DB">
        <w:t>:</w:t>
      </w:r>
    </w:p>
    <w:p w14:paraId="02798F2B" w14:textId="2B45C823" w:rsidR="00D0126E" w:rsidRPr="000063DB" w:rsidRDefault="00D0126E" w:rsidP="005866B8">
      <w:pPr>
        <w:pStyle w:val="B1"/>
        <w:rPr>
          <w:lang w:eastAsia="zh-CN"/>
        </w:rPr>
      </w:pPr>
      <w:r w:rsidRPr="000063DB">
        <w:t>-</w:t>
      </w:r>
      <w:r w:rsidRPr="000063DB">
        <w:tab/>
        <w:t xml:space="preserve">The </w:t>
      </w:r>
      <w:r w:rsidRPr="000063DB">
        <w:rPr>
          <w:lang w:eastAsia="zh-CN"/>
        </w:rPr>
        <w:t xml:space="preserve">further enhancement to the </w:t>
      </w:r>
      <w:r w:rsidRPr="000063DB">
        <w:t>5GC LCS architecture should incorporate flexible modular components with open interfaces that facilitate equipment interoperability and the architectural requirements based on evolution of service providing capabilities</w:t>
      </w:r>
      <w:r w:rsidR="005866B8" w:rsidRPr="000063DB">
        <w:t>.</w:t>
      </w:r>
    </w:p>
    <w:p w14:paraId="3900F1C5" w14:textId="2B3C351A" w:rsidR="00D0126E" w:rsidRPr="000063DB" w:rsidRDefault="00D0126E" w:rsidP="005866B8">
      <w:pPr>
        <w:pStyle w:val="B1"/>
      </w:pPr>
      <w:r w:rsidRPr="000063DB">
        <w:t>-</w:t>
      </w:r>
      <w:r w:rsidRPr="000063DB">
        <w:tab/>
        <w:t xml:space="preserve">The </w:t>
      </w:r>
      <w:r w:rsidRPr="000063DB">
        <w:rPr>
          <w:lang w:eastAsia="zh-CN"/>
        </w:rPr>
        <w:t>further enhancement to the</w:t>
      </w:r>
      <w:r w:rsidRPr="000063DB">
        <w:t xml:space="preserve"> 5GC LCS architecture should be future proof</w:t>
      </w:r>
      <w:r w:rsidRPr="000063DB">
        <w:rPr>
          <w:lang w:eastAsia="zh-CN"/>
        </w:rPr>
        <w:t>.</w:t>
      </w:r>
    </w:p>
    <w:p w14:paraId="40FB6EE6" w14:textId="77777777" w:rsidR="00B33876" w:rsidRPr="000063DB" w:rsidRDefault="00B33876" w:rsidP="00B33876">
      <w:pPr>
        <w:pStyle w:val="Heading1"/>
      </w:pPr>
      <w:bookmarkStart w:id="1027" w:name="_Toc21087537"/>
      <w:bookmarkStart w:id="1028" w:name="_Toc23326070"/>
      <w:bookmarkStart w:id="1029" w:name="_Toc25934661"/>
      <w:bookmarkStart w:id="1030" w:name="_Toc26337041"/>
      <w:bookmarkStart w:id="1031" w:name="_Toc31114288"/>
      <w:bookmarkStart w:id="1032" w:name="_Toc43392562"/>
      <w:bookmarkStart w:id="1033" w:name="_Toc43475358"/>
      <w:bookmarkStart w:id="1034" w:name="_Toc50558962"/>
      <w:bookmarkStart w:id="1035" w:name="_Toc54940317"/>
      <w:bookmarkStart w:id="1036" w:name="_Toc54952032"/>
      <w:bookmarkStart w:id="1037" w:name="_Toc57233480"/>
      <w:bookmarkStart w:id="1038" w:name="_Toc68068792"/>
      <w:bookmarkStart w:id="1039" w:name="_Toc104287718"/>
      <w:r w:rsidRPr="000063DB">
        <w:t>5</w:t>
      </w:r>
      <w:r w:rsidRPr="000063DB">
        <w:tab/>
        <w:t>Key Issues</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08DA460C" w14:textId="60CA9429" w:rsidR="00E2656D" w:rsidRPr="000063DB" w:rsidRDefault="00E2656D" w:rsidP="005407BE">
      <w:pPr>
        <w:pStyle w:val="Heading2"/>
      </w:pPr>
      <w:bookmarkStart w:id="1040" w:name="_Toc104287719"/>
      <w:bookmarkStart w:id="1041" w:name="_Toc435670433"/>
      <w:bookmarkStart w:id="1042" w:name="_Toc436124703"/>
      <w:bookmarkStart w:id="1043" w:name="_Toc509905226"/>
      <w:bookmarkStart w:id="1044" w:name="_Toc510604403"/>
      <w:bookmarkStart w:id="1045" w:name="_Toc22214904"/>
      <w:bookmarkStart w:id="1046" w:name="_Toc23254037"/>
      <w:r w:rsidRPr="000063DB">
        <w:t>5.</w:t>
      </w:r>
      <w:r w:rsidR="003C3DAD" w:rsidRPr="000063DB">
        <w:t>1</w:t>
      </w:r>
      <w:r w:rsidRPr="000063DB">
        <w:tab/>
      </w:r>
      <w:r w:rsidR="001C53E9" w:rsidRPr="000063DB">
        <w:t>Key Issue #1:</w:t>
      </w:r>
      <w:r w:rsidR="00027A69">
        <w:rPr>
          <w:rFonts w:eastAsiaTheme="minorEastAsia" w:hint="eastAsia"/>
          <w:lang w:eastAsia="zh-CN"/>
        </w:rPr>
        <w:t xml:space="preserve"> </w:t>
      </w:r>
      <w:r w:rsidRPr="000063DB">
        <w:t>Architectural Enhancement to support User Plane positioning</w:t>
      </w:r>
      <w:bookmarkEnd w:id="1040"/>
    </w:p>
    <w:p w14:paraId="38BE01B1" w14:textId="77777777" w:rsidR="00E2656D" w:rsidRPr="000063DB" w:rsidRDefault="00E2656D" w:rsidP="00891B8E">
      <w:pPr>
        <w:pStyle w:val="Heading3"/>
        <w:rPr>
          <w:lang w:eastAsia="ko-KR"/>
        </w:rPr>
      </w:pPr>
      <w:bookmarkStart w:id="1047" w:name="_Toc104287720"/>
      <w:r w:rsidRPr="000063DB">
        <w:rPr>
          <w:lang w:eastAsia="ko-KR"/>
        </w:rPr>
        <w:t>5.</w:t>
      </w:r>
      <w:r w:rsidR="003C3DAD" w:rsidRPr="000063DB">
        <w:rPr>
          <w:lang w:eastAsia="zh-CN"/>
        </w:rPr>
        <w:t>1</w:t>
      </w:r>
      <w:r w:rsidRPr="000063DB">
        <w:rPr>
          <w:lang w:eastAsia="ko-KR"/>
        </w:rPr>
        <w:t>.1</w:t>
      </w:r>
      <w:r w:rsidRPr="000063DB">
        <w:rPr>
          <w:lang w:eastAsia="ko-KR"/>
        </w:rPr>
        <w:tab/>
        <w:t>Introduction</w:t>
      </w:r>
      <w:bookmarkEnd w:id="1047"/>
    </w:p>
    <w:p w14:paraId="0FA7101A" w14:textId="77777777" w:rsidR="003B45B3" w:rsidRPr="000063DB" w:rsidRDefault="00E2656D" w:rsidP="005866B8">
      <w:r w:rsidRPr="000063DB">
        <w:t>The key target of this KI is to identify the LCS features and enhancements required to support user plane positioning.</w:t>
      </w:r>
    </w:p>
    <w:p w14:paraId="6318E4EC" w14:textId="17216148" w:rsidR="00E2656D" w:rsidRPr="000063DB" w:rsidRDefault="00E2656D" w:rsidP="005866B8">
      <w:r w:rsidRPr="000063DB">
        <w:t>Positioning Signalling via user plane has several benefits, such as:</w:t>
      </w:r>
    </w:p>
    <w:p w14:paraId="4D1316AA" w14:textId="2B1410AF" w:rsidR="00E2656D" w:rsidRPr="000063DB" w:rsidRDefault="00252480" w:rsidP="00252480">
      <w:pPr>
        <w:pStyle w:val="B1"/>
      </w:pPr>
      <w:r w:rsidRPr="000063DB">
        <w:rPr>
          <w:lang w:eastAsia="zh-CN"/>
        </w:rPr>
        <w:t>-</w:t>
      </w:r>
      <w:r w:rsidR="003B45B3" w:rsidRPr="000063DB">
        <w:rPr>
          <w:lang w:eastAsia="zh-CN"/>
        </w:rPr>
        <w:tab/>
      </w:r>
      <w:r w:rsidR="00E2656D" w:rsidRPr="000063DB">
        <w:rPr>
          <w:lang w:eastAsia="zh-CN"/>
        </w:rPr>
        <w:t>It has a more efficient communication overload with a direct connection from LCS server to UE.</w:t>
      </w:r>
    </w:p>
    <w:p w14:paraId="705944EE" w14:textId="5EBDC200" w:rsidR="00E2656D" w:rsidRPr="000063DB" w:rsidRDefault="00252480" w:rsidP="00EC60AB">
      <w:pPr>
        <w:pStyle w:val="B2"/>
      </w:pPr>
      <w:r w:rsidRPr="000063DB">
        <w:t>-</w:t>
      </w:r>
      <w:r w:rsidR="003B45B3" w:rsidRPr="000063DB">
        <w:tab/>
      </w:r>
      <w:r w:rsidR="00E2656D" w:rsidRPr="000063DB">
        <w:t>It may not require gNodeB, AMF, LMF signalling processing of RRC, NG-AP and HTTP/2 protocol stacks. A single session may handle all the transactions.</w:t>
      </w:r>
    </w:p>
    <w:p w14:paraId="2BB6621D" w14:textId="6A0BA5AB" w:rsidR="00E2656D" w:rsidRPr="000063DB" w:rsidRDefault="00252480" w:rsidP="00252480">
      <w:pPr>
        <w:pStyle w:val="B1"/>
        <w:rPr>
          <w:lang w:eastAsia="zh-CN"/>
        </w:rPr>
      </w:pPr>
      <w:r w:rsidRPr="000063DB">
        <w:rPr>
          <w:lang w:eastAsia="zh-CN"/>
        </w:rPr>
        <w:t>-</w:t>
      </w:r>
      <w:r w:rsidR="003B45B3" w:rsidRPr="000063DB">
        <w:rPr>
          <w:lang w:eastAsia="zh-CN"/>
        </w:rPr>
        <w:tab/>
      </w:r>
      <w:r w:rsidR="00E2656D" w:rsidRPr="000063DB">
        <w:rPr>
          <w:lang w:eastAsia="zh-CN"/>
        </w:rPr>
        <w:t>It can have multiple choices depending on UE support. For example, both 3GPP LPP and OMA LPPe can be possible in positioning methods</w:t>
      </w:r>
      <w:r w:rsidR="00AD2391">
        <w:rPr>
          <w:lang w:eastAsia="zh-CN"/>
        </w:rPr>
        <w:t>'</w:t>
      </w:r>
      <w:r w:rsidR="00E2656D" w:rsidRPr="000063DB">
        <w:rPr>
          <w:lang w:eastAsia="zh-CN"/>
        </w:rPr>
        <w:t xml:space="preserve"> choices</w:t>
      </w:r>
      <w:r w:rsidR="009B0CB4" w:rsidRPr="000063DB">
        <w:rPr>
          <w:lang w:eastAsia="zh-CN"/>
        </w:rPr>
        <w:t>.</w:t>
      </w:r>
    </w:p>
    <w:p w14:paraId="0EDEAB8F" w14:textId="77777777" w:rsidR="00E2656D" w:rsidRPr="000063DB" w:rsidRDefault="00E2656D" w:rsidP="005866B8">
      <w:r w:rsidRPr="000063DB">
        <w:t>To deploy user plane positioning, it involves the following considerations:</w:t>
      </w:r>
    </w:p>
    <w:p w14:paraId="289FAB85" w14:textId="77777777" w:rsidR="003B45B3" w:rsidRPr="000063DB" w:rsidRDefault="003B45B3" w:rsidP="003B45B3">
      <w:pPr>
        <w:pStyle w:val="B1"/>
      </w:pPr>
      <w:r w:rsidRPr="000063DB">
        <w:t>-</w:t>
      </w:r>
      <w:r w:rsidRPr="000063DB">
        <w:tab/>
        <w:t>Different use cases like emergency/non-emergency, other regulatory cases like lawful interception and MO-LR cases, etc.</w:t>
      </w:r>
    </w:p>
    <w:p w14:paraId="2AB5DB58" w14:textId="77777777" w:rsidR="003B45B3" w:rsidRPr="000063DB" w:rsidRDefault="003B45B3" w:rsidP="003B45B3">
      <w:pPr>
        <w:pStyle w:val="B1"/>
      </w:pPr>
      <w:r w:rsidRPr="000063DB">
        <w:t>-</w:t>
      </w:r>
      <w:r w:rsidRPr="000063DB">
        <w:tab/>
        <w:t>Different deployment options including centrally deployed or local deployment ,i.e, deployed the edge data network.</w:t>
      </w:r>
    </w:p>
    <w:p w14:paraId="1790CE4D" w14:textId="77777777" w:rsidR="003B45B3" w:rsidRPr="000063DB" w:rsidRDefault="003B45B3" w:rsidP="003B45B3">
      <w:pPr>
        <w:pStyle w:val="B1"/>
      </w:pPr>
      <w:r w:rsidRPr="000063DB">
        <w:t>-</w:t>
      </w:r>
      <w:r w:rsidRPr="000063DB">
        <w:tab/>
        <w:t>Whether the solution is end to end or restricted to only certain entities (e.g. UE and LMF, LMF and LCS Client).</w:t>
      </w:r>
    </w:p>
    <w:p w14:paraId="4D434D74" w14:textId="77777777" w:rsidR="00E2656D" w:rsidRPr="000063DB" w:rsidRDefault="00E2656D" w:rsidP="005866B8">
      <w:r w:rsidRPr="000063DB">
        <w:t>For user plane positioning deployment, two options are identified, although other options are also possible:</w:t>
      </w:r>
    </w:p>
    <w:p w14:paraId="29FF30EF" w14:textId="541FCF7E" w:rsidR="00E2656D" w:rsidRPr="000063DB" w:rsidRDefault="003B45B3" w:rsidP="003B45B3">
      <w:pPr>
        <w:pStyle w:val="B1"/>
      </w:pPr>
      <w:r w:rsidRPr="000063DB">
        <w:lastRenderedPageBreak/>
        <w:tab/>
      </w:r>
      <w:r w:rsidR="00D91A26" w:rsidRPr="000063DB">
        <w:t>O</w:t>
      </w:r>
      <w:r w:rsidR="009B0CB4" w:rsidRPr="000063DB">
        <w:t xml:space="preserve">ption 1: </w:t>
      </w:r>
      <w:r w:rsidRPr="000063DB">
        <w:t xml:space="preserve">User </w:t>
      </w:r>
      <w:r w:rsidR="00E2656D" w:rsidRPr="000063DB">
        <w:t>plane positioning functionality  (e.g. LMF) in the central network</w:t>
      </w:r>
      <w:r w:rsidRPr="000063DB">
        <w:t>.</w:t>
      </w:r>
    </w:p>
    <w:p w14:paraId="1DE8B39B" w14:textId="750C43AE" w:rsidR="003B45B3" w:rsidRPr="000063DB" w:rsidRDefault="003B45B3" w:rsidP="003B45B3">
      <w:pPr>
        <w:pStyle w:val="B1"/>
      </w:pPr>
      <w:r w:rsidRPr="000063DB">
        <w:tab/>
      </w:r>
      <w:r w:rsidR="009B0CB4" w:rsidRPr="000063DB">
        <w:t xml:space="preserve">Option 2: </w:t>
      </w:r>
      <w:r w:rsidR="00E2656D" w:rsidRPr="000063DB">
        <w:t xml:space="preserve">The user plane positioning functionality can be deployed </w:t>
      </w:r>
      <w:r w:rsidR="00AD2391">
        <w:t>"</w:t>
      </w:r>
      <w:r w:rsidR="00E2656D" w:rsidRPr="000063DB">
        <w:t>in scenarios like edge computing</w:t>
      </w:r>
      <w:r w:rsidR="00AD2391">
        <w:t>"</w:t>
      </w:r>
      <w:r w:rsidR="00E2656D" w:rsidRPr="000063DB">
        <w:t xml:space="preserve"> of the edge data network to provide positi</w:t>
      </w:r>
      <w:r w:rsidR="001C53E9" w:rsidRPr="000063DB">
        <w:t>o</w:t>
      </w:r>
      <w:r w:rsidR="00E2656D" w:rsidRPr="000063DB">
        <w:t xml:space="preserve">ning in the edge and fits into the architecture in </w:t>
      </w:r>
      <w:r w:rsidR="00DB4AA0" w:rsidRPr="000063DB">
        <w:t>TS</w:t>
      </w:r>
      <w:r w:rsidR="00DB4AA0">
        <w:t> </w:t>
      </w:r>
      <w:r w:rsidR="00DB4AA0" w:rsidRPr="000063DB">
        <w:t>23.548</w:t>
      </w:r>
      <w:r w:rsidR="00DB4AA0">
        <w:t> </w:t>
      </w:r>
      <w:r w:rsidR="00DB4AA0" w:rsidRPr="000063DB">
        <w:t>[</w:t>
      </w:r>
      <w:r w:rsidRPr="000063DB">
        <w:t>10]</w:t>
      </w:r>
      <w:r w:rsidR="00E2656D" w:rsidRPr="000063DB">
        <w:t>.</w:t>
      </w:r>
      <w:bookmarkEnd w:id="1041"/>
      <w:bookmarkEnd w:id="1042"/>
      <w:bookmarkEnd w:id="1043"/>
      <w:bookmarkEnd w:id="1044"/>
      <w:bookmarkEnd w:id="1045"/>
      <w:bookmarkEnd w:id="1046"/>
    </w:p>
    <w:p w14:paraId="64BD1EDA" w14:textId="0417DA1B" w:rsidR="00E2656D" w:rsidRPr="000063DB" w:rsidRDefault="00E2656D" w:rsidP="00E2656D">
      <w:r w:rsidRPr="000063DB">
        <w:t>This KI is to address architectural changes allowing user plane positioning deployment, including central deployment or deployment at the edge e.g.</w:t>
      </w:r>
      <w:r w:rsidR="003B45B3" w:rsidRPr="000063DB">
        <w:t>:</w:t>
      </w:r>
    </w:p>
    <w:p w14:paraId="016DEF84" w14:textId="77777777" w:rsidR="003B45B3" w:rsidRPr="000063DB" w:rsidRDefault="003B45B3" w:rsidP="003B45B3">
      <w:pPr>
        <w:pStyle w:val="B1"/>
        <w:rPr>
          <w:lang w:eastAsia="zh-CN"/>
        </w:rPr>
      </w:pPr>
      <w:r w:rsidRPr="000063DB">
        <w:rPr>
          <w:lang w:eastAsia="zh-CN"/>
        </w:rPr>
        <w:t>-</w:t>
      </w:r>
      <w:r w:rsidRPr="000063DB">
        <w:rPr>
          <w:lang w:eastAsia="zh-CN"/>
        </w:rPr>
        <w:tab/>
        <w:t>Discovery of user plane capability and configuration and selection of PDU Sessions (if needed) to be used for the communication between UE and user plane positioning.</w:t>
      </w:r>
    </w:p>
    <w:p w14:paraId="10A1FA1E" w14:textId="77777777" w:rsidR="003B45B3" w:rsidRPr="000063DB" w:rsidRDefault="003B45B3" w:rsidP="003B45B3">
      <w:pPr>
        <w:pStyle w:val="B1"/>
        <w:rPr>
          <w:lang w:eastAsia="zh-CN"/>
        </w:rPr>
      </w:pPr>
      <w:r w:rsidRPr="000063DB">
        <w:rPr>
          <w:lang w:eastAsia="zh-CN"/>
        </w:rPr>
        <w:t>-</w:t>
      </w:r>
      <w:r w:rsidRPr="000063DB">
        <w:rPr>
          <w:lang w:eastAsia="zh-CN"/>
        </w:rPr>
        <w:tab/>
        <w:t>Whether and how to enhance existing 5GS LCS architecture or related procedures to support MO-LR, MT-LR, Deferred MT-LR and regulatory-related positioning procedures when user plane positioning is involved.</w:t>
      </w:r>
    </w:p>
    <w:p w14:paraId="29D5F96B" w14:textId="665E0C7D" w:rsidR="003B45B3" w:rsidRPr="000063DB" w:rsidRDefault="003B45B3" w:rsidP="003B45B3">
      <w:pPr>
        <w:pStyle w:val="B1"/>
        <w:rPr>
          <w:lang w:eastAsia="zh-CN"/>
        </w:rPr>
      </w:pPr>
      <w:r w:rsidRPr="000063DB">
        <w:rPr>
          <w:lang w:eastAsia="zh-CN"/>
        </w:rPr>
        <w:t>-</w:t>
      </w:r>
      <w:r w:rsidRPr="000063DB">
        <w:rPr>
          <w:lang w:eastAsia="zh-CN"/>
        </w:rPr>
        <w:tab/>
        <w:t>Interaction with legacy LCS call flows and security aspect</w:t>
      </w:r>
      <w:r w:rsidR="005866B8" w:rsidRPr="000063DB">
        <w:rPr>
          <w:lang w:eastAsia="zh-CN"/>
        </w:rPr>
        <w:t>.</w:t>
      </w:r>
    </w:p>
    <w:p w14:paraId="6DB1EF3E" w14:textId="441BEEDF" w:rsidR="003B45B3" w:rsidRPr="000063DB" w:rsidRDefault="003B45B3" w:rsidP="003B45B3">
      <w:pPr>
        <w:pStyle w:val="B1"/>
        <w:rPr>
          <w:lang w:eastAsia="zh-CN"/>
        </w:rPr>
      </w:pPr>
      <w:r w:rsidRPr="000063DB">
        <w:rPr>
          <w:lang w:eastAsia="zh-CN"/>
        </w:rPr>
        <w:t>-</w:t>
      </w:r>
      <w:r w:rsidRPr="000063DB">
        <w:rPr>
          <w:lang w:eastAsia="zh-CN"/>
        </w:rPr>
        <w:tab/>
        <w:t>Requirements on transport protocol e.g</w:t>
      </w:r>
      <w:r w:rsidR="009178CB" w:rsidRPr="000063DB">
        <w:rPr>
          <w:lang w:eastAsia="zh-CN"/>
        </w:rPr>
        <w:t>.</w:t>
      </w:r>
      <w:r w:rsidRPr="000063DB">
        <w:rPr>
          <w:lang w:eastAsia="zh-CN"/>
        </w:rPr>
        <w:t xml:space="preserve"> if reliable transport and in sequence delivery is required.</w:t>
      </w:r>
    </w:p>
    <w:p w14:paraId="0F3A47C5" w14:textId="77777777" w:rsidR="003B45B3" w:rsidRPr="000063DB" w:rsidRDefault="003B45B3" w:rsidP="003B45B3">
      <w:pPr>
        <w:pStyle w:val="B1"/>
        <w:rPr>
          <w:lang w:eastAsia="zh-CN"/>
        </w:rPr>
      </w:pPr>
      <w:r w:rsidRPr="000063DB">
        <w:rPr>
          <w:lang w:eastAsia="zh-CN"/>
        </w:rPr>
        <w:t>-</w:t>
      </w:r>
      <w:r w:rsidRPr="000063DB">
        <w:rPr>
          <w:lang w:eastAsia="zh-CN"/>
        </w:rPr>
        <w:tab/>
        <w:t>Interaction (if any) between user plane and existing control plane solution.</w:t>
      </w:r>
    </w:p>
    <w:p w14:paraId="33FEF509" w14:textId="77777777" w:rsidR="003B45B3" w:rsidRPr="000063DB" w:rsidRDefault="003B45B3" w:rsidP="003B45B3">
      <w:pPr>
        <w:pStyle w:val="B1"/>
        <w:rPr>
          <w:lang w:eastAsia="zh-CN"/>
        </w:rPr>
      </w:pPr>
      <w:r w:rsidRPr="000063DB">
        <w:rPr>
          <w:lang w:eastAsia="zh-CN"/>
        </w:rPr>
        <w:t>-</w:t>
      </w:r>
      <w:r w:rsidRPr="000063DB">
        <w:rPr>
          <w:lang w:eastAsia="zh-CN"/>
        </w:rPr>
        <w:tab/>
        <w:t>User plane as a possible enhancement to control plane.</w:t>
      </w:r>
    </w:p>
    <w:p w14:paraId="72CD8074" w14:textId="77777777" w:rsidR="00E2656D" w:rsidRPr="000063DB" w:rsidRDefault="00E2656D" w:rsidP="005407BE">
      <w:pPr>
        <w:pStyle w:val="Heading2"/>
      </w:pPr>
      <w:bookmarkStart w:id="1048" w:name="_Toc104287721"/>
      <w:r w:rsidRPr="000063DB">
        <w:t>5.</w:t>
      </w:r>
      <w:r w:rsidR="003C3DAD" w:rsidRPr="000063DB">
        <w:t>2</w:t>
      </w:r>
      <w:r w:rsidRPr="000063DB">
        <w:tab/>
        <w:t xml:space="preserve">Key Issue </w:t>
      </w:r>
      <w:r w:rsidR="001C53E9" w:rsidRPr="000063DB">
        <w:t>#2</w:t>
      </w:r>
      <w:r w:rsidRPr="000063DB">
        <w:t>: enhanced positioning architecture for NPN deployment</w:t>
      </w:r>
      <w:bookmarkEnd w:id="1048"/>
    </w:p>
    <w:p w14:paraId="50C5C57F" w14:textId="77777777" w:rsidR="00E2656D" w:rsidRPr="000063DB" w:rsidRDefault="00E2656D" w:rsidP="00E2656D">
      <w:pPr>
        <w:pStyle w:val="Heading3"/>
      </w:pPr>
      <w:bookmarkStart w:id="1049" w:name="_Toc22214905"/>
      <w:bookmarkStart w:id="1050" w:name="_Toc23254038"/>
      <w:bookmarkStart w:id="1051" w:name="_Toc104287722"/>
      <w:r w:rsidRPr="000063DB">
        <w:t>5.</w:t>
      </w:r>
      <w:r w:rsidR="003C3DAD" w:rsidRPr="000063DB">
        <w:rPr>
          <w:lang w:eastAsia="zh-CN"/>
        </w:rPr>
        <w:t>2</w:t>
      </w:r>
      <w:r w:rsidRPr="000063DB">
        <w:t>.1</w:t>
      </w:r>
      <w:r w:rsidRPr="000063DB">
        <w:tab/>
        <w:t>Description</w:t>
      </w:r>
      <w:bookmarkEnd w:id="1049"/>
      <w:bookmarkEnd w:id="1050"/>
      <w:bookmarkEnd w:id="1051"/>
    </w:p>
    <w:p w14:paraId="1916BBCE" w14:textId="77777777" w:rsidR="00E2656D" w:rsidRPr="000063DB" w:rsidRDefault="00E2656D" w:rsidP="00E2656D">
      <w:r w:rsidRPr="000063DB">
        <w:t>For NPN network deployments, the following technical issues will be studied:</w:t>
      </w:r>
    </w:p>
    <w:p w14:paraId="36433002" w14:textId="77777777" w:rsidR="003B45B3" w:rsidRPr="000063DB" w:rsidRDefault="003B45B3" w:rsidP="003B45B3">
      <w:pPr>
        <w:pStyle w:val="B1"/>
      </w:pPr>
      <w:r w:rsidRPr="000063DB">
        <w:t>-</w:t>
      </w:r>
      <w:r w:rsidRPr="000063DB">
        <w:tab/>
        <w:t>How to realize low latency positioning procedure under NPN deployment.</w:t>
      </w:r>
    </w:p>
    <w:p w14:paraId="65A48288" w14:textId="77777777" w:rsidR="003B45B3" w:rsidRPr="000063DB" w:rsidRDefault="003B45B3" w:rsidP="003B45B3">
      <w:pPr>
        <w:pStyle w:val="B1"/>
      </w:pPr>
      <w:r w:rsidRPr="000063DB">
        <w:t>-</w:t>
      </w:r>
      <w:r w:rsidRPr="000063DB">
        <w:tab/>
        <w:t>How to realize low complexity positioning procedure under NPN deployment.</w:t>
      </w:r>
    </w:p>
    <w:p w14:paraId="0F2B4027" w14:textId="77777777" w:rsidR="003B45B3" w:rsidRPr="000063DB" w:rsidRDefault="003B45B3" w:rsidP="003B45B3">
      <w:pPr>
        <w:pStyle w:val="B1"/>
      </w:pPr>
      <w:r w:rsidRPr="000063DB">
        <w:t>-</w:t>
      </w:r>
      <w:r w:rsidRPr="000063DB">
        <w:tab/>
        <w:t>How to achieve reliable and secure location result delivery and exposure, e.g. UE location not exposed to the public network.</w:t>
      </w:r>
    </w:p>
    <w:p w14:paraId="055D2D44" w14:textId="77777777" w:rsidR="00E2656D" w:rsidRPr="000063DB" w:rsidRDefault="00E2656D" w:rsidP="00E2656D">
      <w:pPr>
        <w:pStyle w:val="Heading2"/>
      </w:pPr>
      <w:bookmarkStart w:id="1052" w:name="_Toc104287723"/>
      <w:r w:rsidRPr="000063DB">
        <w:rPr>
          <w:lang w:eastAsia="ko-KR"/>
        </w:rPr>
        <w:t>5.</w:t>
      </w:r>
      <w:r w:rsidR="003C3DAD" w:rsidRPr="000063DB">
        <w:rPr>
          <w:lang w:eastAsia="zh-CN"/>
        </w:rPr>
        <w:t>3</w:t>
      </w:r>
      <w:r w:rsidRPr="000063DB">
        <w:rPr>
          <w:lang w:eastAsia="ko-KR"/>
        </w:rPr>
        <w:tab/>
        <w:t xml:space="preserve">Key Issue </w:t>
      </w:r>
      <w:r w:rsidR="001C53E9" w:rsidRPr="000063DB">
        <w:rPr>
          <w:lang w:eastAsia="zh-CN"/>
        </w:rPr>
        <w:t>#3</w:t>
      </w:r>
      <w:r w:rsidRPr="000063DB">
        <w:rPr>
          <w:lang w:eastAsia="ko-KR"/>
        </w:rPr>
        <w:t>: Local Area Restriction for an LMF and GMLC</w:t>
      </w:r>
      <w:bookmarkEnd w:id="1052"/>
    </w:p>
    <w:p w14:paraId="629E3768" w14:textId="77777777" w:rsidR="00E2656D" w:rsidRPr="000063DB" w:rsidRDefault="00E2656D" w:rsidP="00E2656D">
      <w:pPr>
        <w:pStyle w:val="Heading3"/>
      </w:pPr>
      <w:bookmarkStart w:id="1053" w:name="_Toc104287724"/>
      <w:r w:rsidRPr="000063DB">
        <w:t>5.</w:t>
      </w:r>
      <w:r w:rsidR="003C3DAD" w:rsidRPr="000063DB">
        <w:rPr>
          <w:lang w:eastAsia="zh-CN"/>
        </w:rPr>
        <w:t>3</w:t>
      </w:r>
      <w:r w:rsidRPr="000063DB">
        <w:t>.1</w:t>
      </w:r>
      <w:r w:rsidRPr="000063DB">
        <w:tab/>
        <w:t>Description</w:t>
      </w:r>
      <w:bookmarkEnd w:id="1053"/>
    </w:p>
    <w:p w14:paraId="6AC08957" w14:textId="3E9BDBE4" w:rsidR="00E2656D" w:rsidRPr="000063DB" w:rsidRDefault="003B45B3" w:rsidP="003B45B3">
      <w:r w:rsidRPr="000063DB">
        <w:t>In some scenarios, an GMLC and an LMF might be restricted to supporting location services in a local area, i.e. the LMF needs to be selected within the same local area of the GMLC. The objective of this KI is to investigate how to support the local area restriction for GMLC and LMF.</w:t>
      </w:r>
    </w:p>
    <w:p w14:paraId="7761B268" w14:textId="01F74DDE" w:rsidR="00E2656D" w:rsidRPr="000063DB" w:rsidRDefault="00E2656D" w:rsidP="003B45B3">
      <w:pPr>
        <w:pStyle w:val="NO"/>
      </w:pPr>
      <w:r w:rsidRPr="000063DB">
        <w:rPr>
          <w:lang w:eastAsia="zh-CN"/>
        </w:rPr>
        <w:t>NOTE:</w:t>
      </w:r>
      <w:r w:rsidR="003B45B3" w:rsidRPr="000063DB">
        <w:rPr>
          <w:lang w:eastAsia="zh-CN"/>
        </w:rPr>
        <w:tab/>
      </w:r>
      <w:r w:rsidRPr="000063DB">
        <w:rPr>
          <w:lang w:eastAsia="zh-CN"/>
        </w:rPr>
        <w:t>This KI is not applicable to an NPN.</w:t>
      </w:r>
    </w:p>
    <w:p w14:paraId="7A063DE2" w14:textId="77777777" w:rsidR="00E2656D" w:rsidRPr="000063DB" w:rsidRDefault="00E2656D" w:rsidP="00E2656D">
      <w:pPr>
        <w:pStyle w:val="Heading2"/>
        <w:rPr>
          <w:lang w:eastAsia="zh-CN"/>
        </w:rPr>
      </w:pPr>
      <w:bookmarkStart w:id="1054" w:name="_Toc508693930"/>
      <w:bookmarkStart w:id="1055" w:name="_Toc104287725"/>
      <w:bookmarkStart w:id="1056" w:name="_Toc43819957"/>
      <w:bookmarkStart w:id="1057" w:name="_Toc43882472"/>
      <w:bookmarkStart w:id="1058" w:name="_Toc43882646"/>
      <w:bookmarkStart w:id="1059" w:name="_Toc43882633"/>
      <w:bookmarkStart w:id="1060" w:name="_Toc43882459"/>
      <w:r w:rsidRPr="000063DB">
        <w:rPr>
          <w:lang w:eastAsia="ko-KR"/>
        </w:rPr>
        <w:t>5.</w:t>
      </w:r>
      <w:r w:rsidR="003C3DAD" w:rsidRPr="000063DB">
        <w:rPr>
          <w:lang w:eastAsia="zh-CN"/>
        </w:rPr>
        <w:t>4</w:t>
      </w:r>
      <w:r w:rsidRPr="000063DB">
        <w:rPr>
          <w:lang w:eastAsia="ko-KR"/>
        </w:rPr>
        <w:tab/>
        <w:t>Key Issue</w:t>
      </w:r>
      <w:r w:rsidRPr="000063DB">
        <w:rPr>
          <w:lang w:eastAsia="zh-CN"/>
        </w:rPr>
        <w:t xml:space="preserve"> </w:t>
      </w:r>
      <w:r w:rsidR="001C53E9" w:rsidRPr="000063DB">
        <w:rPr>
          <w:lang w:eastAsia="zh-CN"/>
        </w:rPr>
        <w:t>#4</w:t>
      </w:r>
      <w:r w:rsidRPr="000063DB">
        <w:rPr>
          <w:lang w:eastAsia="ko-KR"/>
        </w:rPr>
        <w:t xml:space="preserve">: </w:t>
      </w:r>
      <w:r w:rsidRPr="000063DB">
        <w:rPr>
          <w:lang w:eastAsia="zh-CN"/>
        </w:rPr>
        <w:t>Interaction between Location Service and NWDAF</w:t>
      </w:r>
      <w:bookmarkEnd w:id="1054"/>
      <w:bookmarkEnd w:id="1055"/>
    </w:p>
    <w:p w14:paraId="5C80FBEA" w14:textId="77777777" w:rsidR="00E2656D" w:rsidRPr="000063DB" w:rsidRDefault="00E2656D" w:rsidP="00E2656D">
      <w:pPr>
        <w:pStyle w:val="Heading3"/>
        <w:rPr>
          <w:lang w:eastAsia="ko-KR"/>
        </w:rPr>
      </w:pPr>
      <w:bookmarkStart w:id="1061" w:name="_Toc508693931"/>
      <w:bookmarkStart w:id="1062" w:name="_Toc104287726"/>
      <w:r w:rsidRPr="000063DB">
        <w:rPr>
          <w:lang w:eastAsia="ko-KR"/>
        </w:rPr>
        <w:t>5.</w:t>
      </w:r>
      <w:r w:rsidR="003C3DAD" w:rsidRPr="000063DB">
        <w:rPr>
          <w:lang w:eastAsia="zh-CN"/>
        </w:rPr>
        <w:t>4</w:t>
      </w:r>
      <w:r w:rsidRPr="000063DB">
        <w:rPr>
          <w:lang w:eastAsia="ko-KR"/>
        </w:rPr>
        <w:t>.1</w:t>
      </w:r>
      <w:r w:rsidRPr="000063DB">
        <w:rPr>
          <w:lang w:eastAsia="ko-KR"/>
        </w:rPr>
        <w:tab/>
        <w:t>Description</w:t>
      </w:r>
      <w:bookmarkEnd w:id="1061"/>
      <w:bookmarkEnd w:id="1062"/>
    </w:p>
    <w:p w14:paraId="01654E93" w14:textId="77777777" w:rsidR="003B45B3" w:rsidRPr="000063DB" w:rsidRDefault="003B45B3" w:rsidP="003B45B3">
      <w:pPr>
        <w:rPr>
          <w:lang w:eastAsia="zh-CN"/>
        </w:rPr>
      </w:pPr>
      <w:r w:rsidRPr="000063DB">
        <w:rPr>
          <w:lang w:eastAsia="zh-CN"/>
        </w:rPr>
        <w:t>NWDAF can generate different analytics data, e.g. UE mobility analytics, WLAN performance analytics. 5GC NF (e.g. AMF, PCF) can request analytics data from NWDAF for decision making. But whether and how location service can be benefit from NWDAF is not studied yet. For example, whether the existing analytics generated by NWDAF (e.g. WLAN performance analytics) can be used to improve the location service performance, e.g. to assist the LMF to select the positioning method or decide more accurate assistance data?</w:t>
      </w:r>
    </w:p>
    <w:p w14:paraId="0A8E9BF6" w14:textId="047C4C60" w:rsidR="003B45B3" w:rsidRPr="000063DB" w:rsidRDefault="003B45B3" w:rsidP="003B45B3">
      <w:pPr>
        <w:rPr>
          <w:lang w:eastAsia="zh-CN"/>
        </w:rPr>
      </w:pPr>
      <w:r w:rsidRPr="000063DB">
        <w:rPr>
          <w:lang w:eastAsia="zh-CN"/>
        </w:rPr>
        <w:lastRenderedPageBreak/>
        <w:t xml:space="preserve">Furthermore, based on Table 6.7.2.2.1 and Table 6.7.2.3.1 of </w:t>
      </w:r>
      <w:r w:rsidR="00DB4AA0" w:rsidRPr="000063DB">
        <w:rPr>
          <w:lang w:eastAsia="zh-CN"/>
        </w:rPr>
        <w:t>TS</w:t>
      </w:r>
      <w:r w:rsidR="00DB4AA0">
        <w:rPr>
          <w:lang w:eastAsia="zh-CN"/>
        </w:rPr>
        <w:t> </w:t>
      </w:r>
      <w:r w:rsidR="00DB4AA0" w:rsidRPr="000063DB">
        <w:rPr>
          <w:lang w:eastAsia="zh-CN"/>
        </w:rPr>
        <w:t>23.288</w:t>
      </w:r>
      <w:r w:rsidR="00DB4AA0">
        <w:rPr>
          <w:lang w:eastAsia="zh-CN"/>
        </w:rPr>
        <w:t> </w:t>
      </w:r>
      <w:r w:rsidR="00DB4AA0" w:rsidRPr="000063DB">
        <w:rPr>
          <w:lang w:eastAsia="zh-CN"/>
        </w:rPr>
        <w:t>[</w:t>
      </w:r>
      <w:r w:rsidRPr="000063DB">
        <w:rPr>
          <w:lang w:eastAsia="zh-CN"/>
        </w:rPr>
        <w:t>9], the UE location collected and included in the analytics data by the NWDAF is TA or cell. But in some use cases, analytics in granularity of TA or cell level is not sufficient. Considering location service can provide more accurate UE location information, it is needed to study how does the location service provides such information to NWDAF.</w:t>
      </w:r>
    </w:p>
    <w:p w14:paraId="0F0F11FB" w14:textId="77777777" w:rsidR="003B45B3" w:rsidRPr="000063DB" w:rsidRDefault="003B45B3" w:rsidP="003B45B3">
      <w:pPr>
        <w:rPr>
          <w:lang w:eastAsia="zh-CN"/>
        </w:rPr>
      </w:pPr>
      <w:r w:rsidRPr="000063DB">
        <w:rPr>
          <w:lang w:eastAsia="zh-CN"/>
        </w:rPr>
        <w:t>To support the aspects above, this key issue will study:</w:t>
      </w:r>
    </w:p>
    <w:p w14:paraId="7592D0C9" w14:textId="77777777" w:rsidR="003B45B3" w:rsidRPr="000063DB" w:rsidRDefault="003B45B3" w:rsidP="00E2656D">
      <w:pPr>
        <w:pStyle w:val="B1"/>
        <w:rPr>
          <w:lang w:eastAsia="zh-CN"/>
        </w:rPr>
      </w:pPr>
      <w:r w:rsidRPr="000063DB">
        <w:t>-</w:t>
      </w:r>
      <w:r w:rsidRPr="000063DB">
        <w:tab/>
        <w:t>How to provide the NWDAF with location information with finer granularity than TA/cell level, e.g. which NF in the location architecture supports the interface to the NWDAF, whether existing location procedures can be re-used or not;</w:t>
      </w:r>
    </w:p>
    <w:p w14:paraId="3F588F85" w14:textId="21F4E8A5" w:rsidR="00055D0E" w:rsidRPr="000063DB" w:rsidRDefault="00055D0E" w:rsidP="00055D0E">
      <w:pPr>
        <w:pStyle w:val="B1"/>
        <w:rPr>
          <w:lang w:eastAsia="zh-CN"/>
        </w:rPr>
      </w:pPr>
      <w:r w:rsidRPr="000063DB">
        <w:rPr>
          <w:lang w:eastAsia="zh-CN"/>
        </w:rPr>
        <w:t>-</w:t>
      </w:r>
      <w:r w:rsidRPr="000063DB">
        <w:rPr>
          <w:lang w:eastAsia="zh-CN"/>
        </w:rPr>
        <w:tab/>
        <w:t>Whether the privacy check can be skipped or not when the NWDAF requests location information via LCS services, if not, how to perform the privacy check in LCS;</w:t>
      </w:r>
    </w:p>
    <w:p w14:paraId="057761A9" w14:textId="77777777" w:rsidR="003B45B3" w:rsidRPr="000063DB" w:rsidRDefault="003B45B3" w:rsidP="00E2656D">
      <w:pPr>
        <w:pStyle w:val="B1"/>
      </w:pPr>
      <w:r w:rsidRPr="000063DB">
        <w:t>-</w:t>
      </w:r>
      <w:r w:rsidRPr="000063DB">
        <w:tab/>
        <w:t>Whether existing data analytics generated by the NWDAF can be used to improve location service performance and how, e.g. assist the LMF to select the positioning method, decide more accurate assistance data, reduce signalling cost and delay etc.;</w:t>
      </w:r>
    </w:p>
    <w:p w14:paraId="6BE5526D" w14:textId="77777777" w:rsidR="003B45B3" w:rsidRPr="000063DB" w:rsidRDefault="003B45B3" w:rsidP="00E2656D">
      <w:pPr>
        <w:pStyle w:val="B1"/>
      </w:pPr>
      <w:r w:rsidRPr="000063DB">
        <w:t>-</w:t>
      </w:r>
      <w:r w:rsidRPr="000063DB">
        <w:tab/>
        <w:t>Identify use cases where new or existing data analytics from the NWDAF can be used for improving location service performance. Regulatory requirements (e.g. different location accuracy requirements from FCC in different cases) will be taken into account.</w:t>
      </w:r>
    </w:p>
    <w:p w14:paraId="508CECA5" w14:textId="77777777" w:rsidR="00E2656D" w:rsidRPr="000063DB" w:rsidRDefault="00E2656D" w:rsidP="00E2656D">
      <w:pPr>
        <w:pStyle w:val="NO"/>
        <w:rPr>
          <w:lang w:eastAsia="zh-CN"/>
        </w:rPr>
      </w:pPr>
      <w:r w:rsidRPr="000063DB">
        <w:rPr>
          <w:lang w:eastAsia="zh-CN"/>
        </w:rPr>
        <w:t>NOTE:</w:t>
      </w:r>
      <w:r w:rsidRPr="000063DB">
        <w:rPr>
          <w:lang w:eastAsia="zh-CN"/>
        </w:rPr>
        <w:tab/>
        <w:t>Coordinated activities between the study FS_eNA_Ph3 and this study are needed. Any new data analytics agreed as part of this Key Issue that need to be provided by NWDAF need to be studied and agreed in FS_eNA_Ph3.</w:t>
      </w:r>
    </w:p>
    <w:p w14:paraId="495F6822" w14:textId="77777777" w:rsidR="00C07ED6" w:rsidRPr="000063DB" w:rsidRDefault="00C07ED6" w:rsidP="00C07ED6">
      <w:pPr>
        <w:pStyle w:val="Heading2"/>
        <w:rPr>
          <w:lang w:eastAsia="zh-CN"/>
        </w:rPr>
      </w:pPr>
      <w:bookmarkStart w:id="1063" w:name="_Toc104287727"/>
      <w:bookmarkEnd w:id="1056"/>
      <w:bookmarkEnd w:id="1057"/>
      <w:bookmarkEnd w:id="1058"/>
      <w:bookmarkEnd w:id="1059"/>
      <w:bookmarkEnd w:id="1060"/>
      <w:r w:rsidRPr="000063DB">
        <w:t>5.</w:t>
      </w:r>
      <w:r w:rsidR="003C3DAD" w:rsidRPr="000063DB">
        <w:rPr>
          <w:lang w:eastAsia="zh-CN"/>
        </w:rPr>
        <w:t>5</w:t>
      </w:r>
      <w:r w:rsidRPr="000063DB">
        <w:tab/>
        <w:t xml:space="preserve">Key Issue </w:t>
      </w:r>
      <w:r w:rsidR="001C53E9" w:rsidRPr="000063DB">
        <w:rPr>
          <w:lang w:eastAsia="zh-CN"/>
        </w:rPr>
        <w:t>#5</w:t>
      </w:r>
      <w:r w:rsidRPr="000063DB">
        <w:t>: Assistance data provisioning for low power high accuracy GNSS positioning</w:t>
      </w:r>
      <w:bookmarkEnd w:id="1063"/>
    </w:p>
    <w:p w14:paraId="6C2AB34B" w14:textId="10862B71" w:rsidR="00C07ED6" w:rsidRPr="000063DB" w:rsidRDefault="00C07ED6" w:rsidP="00C07ED6">
      <w:pPr>
        <w:pStyle w:val="Heading3"/>
        <w:rPr>
          <w:lang w:eastAsia="ko-KR"/>
        </w:rPr>
      </w:pPr>
      <w:bookmarkStart w:id="1064" w:name="_Toc104287728"/>
      <w:r w:rsidRPr="000063DB">
        <w:rPr>
          <w:lang w:eastAsia="ko-KR"/>
        </w:rPr>
        <w:t>5.</w:t>
      </w:r>
      <w:r w:rsidR="003C3DAD" w:rsidRPr="000063DB">
        <w:rPr>
          <w:lang w:eastAsia="ko-KR"/>
        </w:rPr>
        <w:t>5</w:t>
      </w:r>
      <w:r w:rsidRPr="000063DB">
        <w:rPr>
          <w:lang w:eastAsia="ko-KR"/>
        </w:rPr>
        <w:t>.1</w:t>
      </w:r>
      <w:r w:rsidR="009178CB" w:rsidRPr="000063DB">
        <w:rPr>
          <w:lang w:eastAsia="ko-KR"/>
        </w:rPr>
        <w:tab/>
      </w:r>
      <w:r w:rsidRPr="000063DB">
        <w:rPr>
          <w:lang w:eastAsia="ko-KR"/>
        </w:rPr>
        <w:t>Description</w:t>
      </w:r>
      <w:bookmarkEnd w:id="1064"/>
    </w:p>
    <w:p w14:paraId="7FCDD434" w14:textId="2758F70C" w:rsidR="003B45B3" w:rsidRPr="000063DB" w:rsidRDefault="003B45B3" w:rsidP="003B45B3">
      <w:pPr>
        <w:rPr>
          <w:lang w:eastAsia="zh-CN"/>
        </w:rPr>
      </w:pPr>
      <w:r w:rsidRPr="000063DB">
        <w:rPr>
          <w:lang w:eastAsia="zh-CN"/>
        </w:rPr>
        <w:t>The GNSS assistance data could help reduce UE GNSS receivers</w:t>
      </w:r>
      <w:r w:rsidR="00AD2391">
        <w:rPr>
          <w:lang w:eastAsia="zh-CN"/>
        </w:rPr>
        <w:t>'</w:t>
      </w:r>
      <w:r w:rsidRPr="000063DB">
        <w:rPr>
          <w:lang w:eastAsia="zh-CN"/>
        </w:rPr>
        <w:t xml:space="preserve"> power consumption and increase the position accuracy. Nowadays, UE usually gets the assistance data from internet through user-plane. However, using a user plane based way means that UE must active a PDU Session, which leads to higher power consummation. Moreover, it may not apply to Redcap UEs, as some of them may not support to establish a PDU Session.</w:t>
      </w:r>
    </w:p>
    <w:p w14:paraId="789AB504" w14:textId="77777777" w:rsidR="003B45B3" w:rsidRPr="000063DB" w:rsidRDefault="003B45B3" w:rsidP="003B45B3">
      <w:pPr>
        <w:rPr>
          <w:lang w:eastAsia="zh-CN"/>
        </w:rPr>
      </w:pPr>
      <w:r w:rsidRPr="000063DB">
        <w:rPr>
          <w:lang w:eastAsia="zh-CN"/>
        </w:rPr>
        <w:t>The distance between the UE GNSS receivers and GNSS reference receiver should be sufficiently short to make sure the GNSS assist data provided by the reference receiver are valid and accurate. However, GNSS reference receivers are not widely implemented in some countries, which makes it hard to provide high accuracy GNSS positioning service for UE GNSS receivers in some areas.</w:t>
      </w:r>
    </w:p>
    <w:p w14:paraId="647BD817" w14:textId="77777777" w:rsidR="003B45B3" w:rsidRPr="000063DB" w:rsidRDefault="003B45B3" w:rsidP="003B45B3">
      <w:pPr>
        <w:rPr>
          <w:lang w:eastAsia="zh-CN"/>
        </w:rPr>
      </w:pPr>
      <w:r w:rsidRPr="000063DB">
        <w:rPr>
          <w:lang w:eastAsia="zh-CN"/>
        </w:rPr>
        <w:t>This key issue aims at studying the possible method to get nearby GNSS assistance data inside 3GPP, to mitigate a lack of implementation of GNSS reference receivers.</w:t>
      </w:r>
    </w:p>
    <w:p w14:paraId="5BBC6D21" w14:textId="77777777" w:rsidR="003B45B3" w:rsidRPr="000063DB" w:rsidRDefault="003B45B3" w:rsidP="003B45B3">
      <w:pPr>
        <w:rPr>
          <w:lang w:eastAsia="zh-CN"/>
        </w:rPr>
      </w:pPr>
      <w:r w:rsidRPr="000063DB">
        <w:rPr>
          <w:lang w:eastAsia="zh-CN"/>
        </w:rPr>
        <w:t>The following aspects will be studied:</w:t>
      </w:r>
    </w:p>
    <w:p w14:paraId="4F506A6A" w14:textId="09343182" w:rsidR="003B45B3" w:rsidRPr="000063DB" w:rsidRDefault="003B45B3" w:rsidP="003B45B3">
      <w:pPr>
        <w:pStyle w:val="B1"/>
        <w:rPr>
          <w:lang w:eastAsia="zh-CN"/>
        </w:rPr>
      </w:pPr>
      <w:r w:rsidRPr="000063DB">
        <w:rPr>
          <w:lang w:eastAsia="zh-CN"/>
        </w:rPr>
        <w:t>-</w:t>
      </w:r>
      <w:r w:rsidRPr="000063DB">
        <w:rPr>
          <w:lang w:eastAsia="zh-CN"/>
        </w:rPr>
        <w:tab/>
        <w:t>How could the core network (i.e. LMF) get the</w:t>
      </w:r>
      <w:r w:rsidR="00811733">
        <w:rPr>
          <w:lang w:eastAsia="zh-CN"/>
        </w:rPr>
        <w:t xml:space="preserve"> GNSS assistance data of a GNSS </w:t>
      </w:r>
      <w:r w:rsidR="00811733" w:rsidRPr="00EC1351">
        <w:rPr>
          <w:lang w:eastAsia="zh-CN"/>
        </w:rPr>
        <w:t>reference receiver, either inside 3GPP domain or external to 3GPP domain</w:t>
      </w:r>
      <w:r w:rsidRPr="000063DB">
        <w:rPr>
          <w:lang w:eastAsia="zh-CN"/>
        </w:rPr>
        <w:t xml:space="preserve"> </w:t>
      </w:r>
      <w:r w:rsidR="00811733" w:rsidRPr="00CF229A">
        <w:rPr>
          <w:lang w:eastAsia="zh-CN"/>
        </w:rPr>
        <w:t>to select a GNSS reference receiver close to the estimated location of the UE</w:t>
      </w:r>
      <w:r w:rsidR="00811733">
        <w:rPr>
          <w:lang w:eastAsia="zh-CN"/>
        </w:rPr>
        <w:t>,</w:t>
      </w:r>
      <w:r w:rsidR="00811733">
        <w:rPr>
          <w:rFonts w:eastAsiaTheme="minorEastAsia" w:hint="eastAsia"/>
          <w:lang w:eastAsia="zh-CN"/>
        </w:rPr>
        <w:t xml:space="preserve"> </w:t>
      </w:r>
      <w:r w:rsidRPr="000063DB">
        <w:rPr>
          <w:lang w:eastAsia="zh-CN"/>
        </w:rPr>
        <w:t>help reduce power consumption and increase the positioning accuracy?</w:t>
      </w:r>
    </w:p>
    <w:p w14:paraId="07DF8151" w14:textId="77777777" w:rsidR="003B45B3" w:rsidRPr="000063DB" w:rsidRDefault="003B45B3" w:rsidP="003B45B3">
      <w:pPr>
        <w:pStyle w:val="B1"/>
        <w:rPr>
          <w:lang w:eastAsia="zh-CN"/>
        </w:rPr>
      </w:pPr>
      <w:r w:rsidRPr="000063DB">
        <w:rPr>
          <w:lang w:eastAsia="zh-CN"/>
        </w:rPr>
        <w:t>-</w:t>
      </w:r>
      <w:r w:rsidRPr="000063DB">
        <w:rPr>
          <w:lang w:eastAsia="zh-CN"/>
        </w:rPr>
        <w:tab/>
        <w:t>Whether and how existing procedures, protocols or interfaces can be re-used or enhanced to make UE get the nearby GNSS assistance data?</w:t>
      </w:r>
    </w:p>
    <w:p w14:paraId="7190F34F" w14:textId="77777777" w:rsidR="00C07ED6" w:rsidRPr="000063DB" w:rsidRDefault="00C07ED6" w:rsidP="00C07ED6">
      <w:pPr>
        <w:pStyle w:val="Heading2"/>
        <w:rPr>
          <w:lang w:eastAsia="zh-CN"/>
        </w:rPr>
      </w:pPr>
      <w:bookmarkStart w:id="1065" w:name="_Toc104287729"/>
      <w:r w:rsidRPr="000063DB">
        <w:rPr>
          <w:lang w:eastAsia="ko-KR"/>
        </w:rPr>
        <w:t>5.</w:t>
      </w:r>
      <w:r w:rsidR="003C3DAD" w:rsidRPr="000063DB">
        <w:rPr>
          <w:lang w:eastAsia="zh-CN"/>
        </w:rPr>
        <w:t>6</w:t>
      </w:r>
      <w:r w:rsidRPr="000063DB">
        <w:rPr>
          <w:lang w:eastAsia="ko-KR"/>
        </w:rPr>
        <w:tab/>
        <w:t>Key Issue</w:t>
      </w:r>
      <w:r w:rsidRPr="000063DB">
        <w:rPr>
          <w:lang w:eastAsia="zh-CN"/>
        </w:rPr>
        <w:t xml:space="preserve"> </w:t>
      </w:r>
      <w:r w:rsidR="001C53E9" w:rsidRPr="000063DB">
        <w:rPr>
          <w:lang w:eastAsia="zh-CN"/>
        </w:rPr>
        <w:t>#6</w:t>
      </w:r>
      <w:r w:rsidRPr="000063DB">
        <w:rPr>
          <w:lang w:eastAsia="ko-KR"/>
        </w:rPr>
        <w:t xml:space="preserve">: </w:t>
      </w:r>
      <w:r w:rsidRPr="000063DB">
        <w:rPr>
          <w:lang w:eastAsia="zh-CN"/>
        </w:rPr>
        <w:t>UE Positioning without UE/User Awareness</w:t>
      </w:r>
      <w:bookmarkEnd w:id="1065"/>
    </w:p>
    <w:p w14:paraId="60D32026" w14:textId="77777777" w:rsidR="00C07ED6" w:rsidRPr="000063DB" w:rsidRDefault="00C07ED6" w:rsidP="00C07ED6">
      <w:pPr>
        <w:pStyle w:val="Heading3"/>
        <w:rPr>
          <w:lang w:eastAsia="ko-KR"/>
        </w:rPr>
      </w:pPr>
      <w:bookmarkStart w:id="1066" w:name="_Toc104287730"/>
      <w:r w:rsidRPr="000063DB">
        <w:rPr>
          <w:lang w:eastAsia="ko-KR"/>
        </w:rPr>
        <w:t>5.</w:t>
      </w:r>
      <w:r w:rsidR="003C3DAD" w:rsidRPr="000063DB">
        <w:rPr>
          <w:lang w:eastAsia="zh-CN"/>
        </w:rPr>
        <w:t>6</w:t>
      </w:r>
      <w:r w:rsidRPr="000063DB">
        <w:rPr>
          <w:lang w:eastAsia="ko-KR"/>
        </w:rPr>
        <w:t>.1</w:t>
      </w:r>
      <w:r w:rsidRPr="000063DB">
        <w:rPr>
          <w:lang w:eastAsia="ko-KR"/>
        </w:rPr>
        <w:tab/>
        <w:t>Description</w:t>
      </w:r>
      <w:bookmarkEnd w:id="1066"/>
    </w:p>
    <w:p w14:paraId="2AD64D8B" w14:textId="77777777" w:rsidR="003B45B3" w:rsidRPr="000063DB" w:rsidRDefault="003B45B3" w:rsidP="003B45B3">
      <w:pPr>
        <w:rPr>
          <w:lang w:eastAsia="zh-CN"/>
        </w:rPr>
      </w:pPr>
      <w:r w:rsidRPr="000063DB">
        <w:rPr>
          <w:lang w:eastAsia="zh-CN"/>
        </w:rPr>
        <w:t>There are regulatory cases (e.g. helping with police enquires), in that UE should not be notified by any means during the LCS session. But how to support the requirement has not been considered.</w:t>
      </w:r>
    </w:p>
    <w:p w14:paraId="1C8629FB" w14:textId="77777777" w:rsidR="003B45B3" w:rsidRPr="000063DB" w:rsidRDefault="003B45B3" w:rsidP="003B45B3">
      <w:pPr>
        <w:rPr>
          <w:lang w:eastAsia="zh-CN"/>
        </w:rPr>
      </w:pPr>
      <w:r w:rsidRPr="000063DB">
        <w:rPr>
          <w:lang w:eastAsia="zh-CN"/>
        </w:rPr>
        <w:lastRenderedPageBreak/>
        <w:t>For some IoT or RedCap devices, when power saving is more important than fulfilling the LCS request, how to obtain UE location without notifying the UE especially when UE is in CM-IDLE or RRC_INACTIVE state is also not considered.</w:t>
      </w:r>
    </w:p>
    <w:p w14:paraId="016ED1F4" w14:textId="77777777" w:rsidR="003B45B3" w:rsidRPr="000063DB" w:rsidRDefault="003B45B3" w:rsidP="003B45B3">
      <w:pPr>
        <w:rPr>
          <w:lang w:eastAsia="zh-CN"/>
        </w:rPr>
      </w:pPr>
      <w:r w:rsidRPr="000063DB">
        <w:rPr>
          <w:lang w:eastAsia="zh-CN"/>
        </w:rPr>
        <w:t>To support the requirements above, this key issue will study:</w:t>
      </w:r>
    </w:p>
    <w:p w14:paraId="79F60492" w14:textId="77777777" w:rsidR="003B45B3" w:rsidRPr="000063DB" w:rsidRDefault="003B45B3" w:rsidP="003B45B3">
      <w:pPr>
        <w:pStyle w:val="B1"/>
        <w:rPr>
          <w:lang w:eastAsia="zh-CN"/>
        </w:rPr>
      </w:pPr>
      <w:r w:rsidRPr="000063DB">
        <w:rPr>
          <w:lang w:eastAsia="zh-CN"/>
        </w:rPr>
        <w:t>-</w:t>
      </w:r>
      <w:r w:rsidRPr="000063DB">
        <w:rPr>
          <w:lang w:eastAsia="zh-CN"/>
        </w:rPr>
        <w:tab/>
        <w:t>Which NF and how to decide not to notify UE/User during the LCS session, e.g. what information is considered to make the decision;</w:t>
      </w:r>
    </w:p>
    <w:p w14:paraId="6728D858" w14:textId="77777777" w:rsidR="003B45B3" w:rsidRPr="000063DB" w:rsidRDefault="003B45B3" w:rsidP="003B45B3">
      <w:pPr>
        <w:pStyle w:val="B1"/>
        <w:rPr>
          <w:lang w:eastAsia="zh-CN"/>
        </w:rPr>
      </w:pPr>
      <w:r w:rsidRPr="000063DB">
        <w:rPr>
          <w:lang w:eastAsia="zh-CN"/>
        </w:rPr>
        <w:t>-</w:t>
      </w:r>
      <w:r w:rsidRPr="000063DB">
        <w:rPr>
          <w:lang w:eastAsia="zh-CN"/>
        </w:rPr>
        <w:tab/>
        <w:t>Functionality and procedure enhancements to guarantee not to notify UE/User during the LCS session when UE is in CM_CONNECTED, CM_IDLE or RRC_INACTIVE state;</w:t>
      </w:r>
    </w:p>
    <w:p w14:paraId="20528A6F" w14:textId="77777777" w:rsidR="003B45B3" w:rsidRPr="000063DB" w:rsidRDefault="003B45B3" w:rsidP="003B45B3">
      <w:pPr>
        <w:pStyle w:val="B1"/>
        <w:rPr>
          <w:lang w:eastAsia="zh-CN"/>
        </w:rPr>
      </w:pPr>
      <w:r w:rsidRPr="000063DB">
        <w:rPr>
          <w:lang w:eastAsia="zh-CN"/>
        </w:rPr>
        <w:t>-</w:t>
      </w:r>
      <w:r w:rsidRPr="000063DB">
        <w:rPr>
          <w:lang w:eastAsia="zh-CN"/>
        </w:rPr>
        <w:tab/>
        <w:t>What UE location information is provided to LCS Client/ AF to fulfil the LCS QoS when the UE is in CM_IDLE or RRC_INACTIVE state and if the UE is not notified during the LCS procedure.</w:t>
      </w:r>
    </w:p>
    <w:p w14:paraId="1C79A84C" w14:textId="77777777" w:rsidR="00C07ED6" w:rsidRPr="000063DB" w:rsidRDefault="00C07ED6" w:rsidP="00C07ED6">
      <w:pPr>
        <w:pStyle w:val="Heading2"/>
        <w:rPr>
          <w:lang w:eastAsia="ko-KR"/>
        </w:rPr>
      </w:pPr>
      <w:bookmarkStart w:id="1067" w:name="_Toc104287731"/>
      <w:r w:rsidRPr="000063DB">
        <w:rPr>
          <w:lang w:eastAsia="ko-KR"/>
        </w:rPr>
        <w:t>5.</w:t>
      </w:r>
      <w:r w:rsidR="003C3DAD" w:rsidRPr="000063DB">
        <w:rPr>
          <w:lang w:eastAsia="ko-KR"/>
        </w:rPr>
        <w:t>7</w:t>
      </w:r>
      <w:r w:rsidRPr="000063DB">
        <w:rPr>
          <w:lang w:eastAsia="ko-KR"/>
        </w:rPr>
        <w:tab/>
        <w:t xml:space="preserve">Key Issue </w:t>
      </w:r>
      <w:r w:rsidR="001C53E9" w:rsidRPr="000063DB">
        <w:rPr>
          <w:lang w:eastAsia="ko-KR"/>
        </w:rPr>
        <w:t>#7</w:t>
      </w:r>
      <w:r w:rsidRPr="000063DB">
        <w:rPr>
          <w:lang w:eastAsia="ko-KR"/>
        </w:rPr>
        <w:t>: support of Positioning Reference Units and Reference UEs</w:t>
      </w:r>
      <w:bookmarkEnd w:id="1067"/>
    </w:p>
    <w:p w14:paraId="31309C0D" w14:textId="77777777" w:rsidR="003B45B3" w:rsidRPr="000063DB" w:rsidRDefault="00C07ED6" w:rsidP="00D91A26">
      <w:pPr>
        <w:pStyle w:val="Heading3"/>
      </w:pPr>
      <w:bookmarkStart w:id="1068" w:name="_Toc104287732"/>
      <w:r w:rsidRPr="000063DB">
        <w:t>5.</w:t>
      </w:r>
      <w:r w:rsidR="003C3DAD" w:rsidRPr="000063DB">
        <w:t>7</w:t>
      </w:r>
      <w:r w:rsidRPr="000063DB">
        <w:t>.1</w:t>
      </w:r>
      <w:r w:rsidRPr="000063DB">
        <w:tab/>
        <w:t>Description</w:t>
      </w:r>
      <w:bookmarkEnd w:id="1068"/>
    </w:p>
    <w:p w14:paraId="734058A6" w14:textId="562DD198" w:rsidR="003B45B3" w:rsidRPr="000063DB" w:rsidRDefault="003B45B3" w:rsidP="003B45B3">
      <w:pPr>
        <w:rPr>
          <w:lang w:eastAsia="zh-CN"/>
        </w:rPr>
      </w:pPr>
      <w:r w:rsidRPr="000063DB">
        <w:rPr>
          <w:lang w:eastAsia="zh-CN"/>
        </w:rPr>
        <w:t>Based on RAN WG conclusion in Rel-17, positioning reference units (PRUs) with known locations can enhance the positioning performance. PRUs may be used to assist positioning of UEs by e.g. providing measurement information related to RAN nodes. This key issue aims to study the system level impact to support PRUs.</w:t>
      </w:r>
    </w:p>
    <w:p w14:paraId="411D69BC" w14:textId="28E80DF4" w:rsidR="003B45B3" w:rsidRPr="000063DB" w:rsidRDefault="003B45B3" w:rsidP="003B45B3">
      <w:pPr>
        <w:rPr>
          <w:lang w:eastAsia="zh-CN"/>
        </w:rPr>
      </w:pPr>
      <w:r w:rsidRPr="000063DB">
        <w:rPr>
          <w:lang w:eastAsia="zh-CN"/>
        </w:rPr>
        <w:t>The accuracy of positioning heavily relies on the number of Line of Sight (LoS) paths, so positioning in the indoor environment is complex, as there are many factors that reduce the possibility of LoS path. It is resource consuming and complicated to deploy sufficient RAN nodes (e.g. pRRUs or gNBs) to provide enough LoS path, considering the complex environment with possible changes. Consequently, a simplified node, referred to as a Reference UE, is required to provide more potential LoS paths for positioning.</w:t>
      </w:r>
    </w:p>
    <w:p w14:paraId="3BF5A0D9" w14:textId="77777777" w:rsidR="003B45B3" w:rsidRPr="000063DB" w:rsidRDefault="003B45B3" w:rsidP="003B45B3">
      <w:pPr>
        <w:rPr>
          <w:lang w:eastAsia="zh-CN"/>
        </w:rPr>
      </w:pPr>
      <w:r w:rsidRPr="000063DB">
        <w:rPr>
          <w:lang w:eastAsia="zh-CN"/>
        </w:rPr>
        <w:t>The following aspects will be studied for PRUs:</w:t>
      </w:r>
    </w:p>
    <w:p w14:paraId="546856CD" w14:textId="77777777" w:rsidR="003B45B3" w:rsidRPr="000063DB" w:rsidRDefault="003B45B3" w:rsidP="003B45B3">
      <w:pPr>
        <w:pStyle w:val="B1"/>
        <w:rPr>
          <w:lang w:eastAsia="zh-CN"/>
        </w:rPr>
      </w:pPr>
      <w:r w:rsidRPr="000063DB">
        <w:rPr>
          <w:lang w:eastAsia="zh-CN"/>
        </w:rPr>
        <w:t>-</w:t>
      </w:r>
      <w:r w:rsidRPr="000063DB">
        <w:rPr>
          <w:lang w:eastAsia="zh-CN"/>
        </w:rPr>
        <w:tab/>
        <w:t>What information of the PRUs needs to be obtained by 5GC and how can the 5GC become aware which PRU(s) are available.</w:t>
      </w:r>
    </w:p>
    <w:p w14:paraId="6BAE7FF4" w14:textId="77777777" w:rsidR="003B45B3" w:rsidRPr="000063DB" w:rsidRDefault="003B45B3" w:rsidP="003B45B3">
      <w:pPr>
        <w:pStyle w:val="B1"/>
        <w:rPr>
          <w:lang w:eastAsia="zh-CN"/>
        </w:rPr>
      </w:pPr>
      <w:r w:rsidRPr="000063DB">
        <w:rPr>
          <w:lang w:eastAsia="zh-CN"/>
        </w:rPr>
        <w:t>-</w:t>
      </w:r>
      <w:r w:rsidRPr="000063DB">
        <w:rPr>
          <w:lang w:eastAsia="zh-CN"/>
        </w:rPr>
        <w:tab/>
        <w:t>How can 5GC determine and enable particular (e.g. candidate) PRU(s) from the available PRU(s).</w:t>
      </w:r>
    </w:p>
    <w:p w14:paraId="2A0FA9B4" w14:textId="77777777" w:rsidR="003B45B3" w:rsidRPr="000063DB" w:rsidRDefault="003B45B3" w:rsidP="003B45B3">
      <w:pPr>
        <w:pStyle w:val="B1"/>
        <w:rPr>
          <w:lang w:eastAsia="zh-CN"/>
        </w:rPr>
      </w:pPr>
      <w:r w:rsidRPr="000063DB">
        <w:rPr>
          <w:lang w:eastAsia="zh-CN"/>
        </w:rPr>
        <w:t>-</w:t>
      </w:r>
      <w:r w:rsidRPr="000063DB">
        <w:rPr>
          <w:lang w:eastAsia="zh-CN"/>
        </w:rPr>
        <w:tab/>
        <w:t>How are the location service procedures performed to improve positioning accuracy using PRU(s). This can include using PRUs to assist positioning of one UE or using PRUs to assist positioning of many or all UEs.</w:t>
      </w:r>
    </w:p>
    <w:p w14:paraId="0FBCA8BC" w14:textId="77777777" w:rsidR="00C07ED6" w:rsidRPr="000063DB" w:rsidRDefault="00C07ED6" w:rsidP="00C07ED6">
      <w:pPr>
        <w:rPr>
          <w:lang w:eastAsia="zh-CN"/>
        </w:rPr>
      </w:pPr>
      <w:r w:rsidRPr="000063DB">
        <w:rPr>
          <w:lang w:eastAsia="zh-CN"/>
        </w:rPr>
        <w:t>The following aspects will be studied for Reference UEs:</w:t>
      </w:r>
    </w:p>
    <w:p w14:paraId="58B85B45" w14:textId="77777777" w:rsidR="003B45B3" w:rsidRPr="000063DB" w:rsidRDefault="003B45B3" w:rsidP="003B45B3">
      <w:pPr>
        <w:pStyle w:val="B1"/>
        <w:rPr>
          <w:lang w:eastAsia="zh-CN"/>
        </w:rPr>
      </w:pPr>
      <w:r w:rsidRPr="000063DB">
        <w:rPr>
          <w:lang w:eastAsia="zh-CN"/>
        </w:rPr>
        <w:t>-</w:t>
      </w:r>
      <w:r w:rsidRPr="000063DB">
        <w:rPr>
          <w:lang w:eastAsia="zh-CN"/>
        </w:rPr>
        <w:tab/>
        <w:t>Whether and how the 5GS can assist with the selection of Reference UE supporting the 5G location services provided to a different UE.</w:t>
      </w:r>
    </w:p>
    <w:p w14:paraId="02EF0209" w14:textId="77777777" w:rsidR="003B45B3" w:rsidRPr="000063DB" w:rsidRDefault="003B45B3" w:rsidP="003B45B3">
      <w:pPr>
        <w:pStyle w:val="B1"/>
        <w:rPr>
          <w:lang w:eastAsia="zh-CN"/>
        </w:rPr>
      </w:pPr>
      <w:r w:rsidRPr="000063DB">
        <w:rPr>
          <w:lang w:eastAsia="zh-CN"/>
        </w:rPr>
        <w:t>-</w:t>
      </w:r>
      <w:r w:rsidRPr="000063DB">
        <w:rPr>
          <w:lang w:eastAsia="zh-CN"/>
        </w:rPr>
        <w:tab/>
        <w:t>The specific entities and mechanisms in the 5GC whose functionality need to be updated to account for the Reference UE operation as part of the location service.</w:t>
      </w:r>
    </w:p>
    <w:p w14:paraId="0F01FE0D" w14:textId="3C48A3B2" w:rsidR="003B45B3" w:rsidRPr="000063DB" w:rsidRDefault="003B45B3" w:rsidP="003B45B3">
      <w:pPr>
        <w:pStyle w:val="NO"/>
        <w:rPr>
          <w:lang w:eastAsia="zh-CN"/>
        </w:rPr>
      </w:pPr>
      <w:r w:rsidRPr="000063DB">
        <w:rPr>
          <w:lang w:eastAsia="zh-CN"/>
        </w:rPr>
        <w:t>NOTE 1:</w:t>
      </w:r>
      <w:r w:rsidRPr="000063DB">
        <w:rPr>
          <w:lang w:eastAsia="zh-CN"/>
        </w:rPr>
        <w:tab/>
        <w:t>Coordination with RAN WG may be required.</w:t>
      </w:r>
    </w:p>
    <w:p w14:paraId="61F5919B" w14:textId="65DEF0A4" w:rsidR="003B45B3" w:rsidRDefault="003B45B3" w:rsidP="003B45B3">
      <w:pPr>
        <w:pStyle w:val="NO"/>
        <w:rPr>
          <w:rFonts w:eastAsiaTheme="minorEastAsia"/>
          <w:lang w:eastAsia="zh-CN"/>
        </w:rPr>
      </w:pPr>
      <w:r w:rsidRPr="000063DB">
        <w:rPr>
          <w:lang w:eastAsia="zh-CN"/>
        </w:rPr>
        <w:t>NOTE 2:</w:t>
      </w:r>
      <w:r w:rsidRPr="000063DB">
        <w:rPr>
          <w:lang w:eastAsia="zh-CN"/>
        </w:rPr>
        <w:tab/>
        <w:t>Whether PRU and Reference UE can be the same entity should be determined during normative phase.</w:t>
      </w:r>
    </w:p>
    <w:p w14:paraId="24CEA903" w14:textId="492B27E3" w:rsidR="00811733" w:rsidRPr="00811733" w:rsidRDefault="00AD2391" w:rsidP="003B45B3">
      <w:pPr>
        <w:pStyle w:val="NO"/>
        <w:rPr>
          <w:rFonts w:eastAsiaTheme="minorEastAsia"/>
          <w:lang w:eastAsia="zh-CN"/>
        </w:rPr>
      </w:pPr>
      <w:r>
        <w:rPr>
          <w:rFonts w:eastAsiaTheme="minorEastAsia"/>
          <w:lang w:eastAsia="zh-CN"/>
        </w:rPr>
        <w:t>NOTE 3:</w:t>
      </w:r>
      <w:r>
        <w:rPr>
          <w:rFonts w:eastAsiaTheme="minorEastAsia"/>
          <w:lang w:eastAsia="zh-CN"/>
        </w:rPr>
        <w:tab/>
        <w:t>Within the FS_eLCS_ph3 study and this TR, the Reference UE has no relationship with other Studies, e.g. FS_Ranging_SL, unless clearly mentioned. If a terminology alignment between studies is required, it will be done before starting normative work.</w:t>
      </w:r>
    </w:p>
    <w:p w14:paraId="1E19D061" w14:textId="77777777" w:rsidR="00C07ED6" w:rsidRPr="000063DB" w:rsidRDefault="00C07ED6" w:rsidP="00C07ED6">
      <w:pPr>
        <w:pStyle w:val="Heading2"/>
      </w:pPr>
      <w:bookmarkStart w:id="1069" w:name="_Toc104287733"/>
      <w:r w:rsidRPr="000063DB">
        <w:rPr>
          <w:lang w:eastAsia="ko-KR"/>
        </w:rPr>
        <w:lastRenderedPageBreak/>
        <w:t>5.</w:t>
      </w:r>
      <w:r w:rsidR="003C3DAD" w:rsidRPr="000063DB">
        <w:rPr>
          <w:lang w:eastAsia="zh-CN"/>
        </w:rPr>
        <w:t>8</w:t>
      </w:r>
      <w:r w:rsidRPr="000063DB">
        <w:rPr>
          <w:lang w:eastAsia="ko-KR"/>
        </w:rPr>
        <w:tab/>
        <w:t xml:space="preserve">Key Issue </w:t>
      </w:r>
      <w:r w:rsidR="001C53E9" w:rsidRPr="000063DB">
        <w:rPr>
          <w:lang w:eastAsia="zh-CN"/>
        </w:rPr>
        <w:t>#</w:t>
      </w:r>
      <w:r w:rsidR="001C53E9" w:rsidRPr="000063DB">
        <w:rPr>
          <w:rFonts w:eastAsia="SimSun" w:cs="Arial"/>
          <w:lang w:eastAsia="zh-CN"/>
        </w:rPr>
        <w:t>8</w:t>
      </w:r>
      <w:r w:rsidRPr="000063DB">
        <w:rPr>
          <w:lang w:eastAsia="ko-KR"/>
        </w:rPr>
        <w:t>: support of location service continuity in case of UE mobility</w:t>
      </w:r>
      <w:bookmarkEnd w:id="1069"/>
    </w:p>
    <w:p w14:paraId="5F5BC91E" w14:textId="77777777" w:rsidR="00C07ED6" w:rsidRPr="000063DB" w:rsidRDefault="00C07ED6" w:rsidP="00C07ED6">
      <w:pPr>
        <w:pStyle w:val="Heading3"/>
      </w:pPr>
      <w:bookmarkStart w:id="1070" w:name="_Toc104287734"/>
      <w:r w:rsidRPr="000063DB">
        <w:t>5.</w:t>
      </w:r>
      <w:r w:rsidR="003C3DAD" w:rsidRPr="000063DB">
        <w:rPr>
          <w:lang w:eastAsia="zh-CN"/>
        </w:rPr>
        <w:t>8</w:t>
      </w:r>
      <w:r w:rsidRPr="000063DB">
        <w:t>.1</w:t>
      </w:r>
      <w:r w:rsidRPr="000063DB">
        <w:tab/>
        <w:t>Description</w:t>
      </w:r>
      <w:bookmarkEnd w:id="1070"/>
    </w:p>
    <w:p w14:paraId="007E6ACB" w14:textId="77777777" w:rsidR="003B45B3" w:rsidRPr="000063DB" w:rsidRDefault="003B45B3" w:rsidP="00C07ED6">
      <w:pPr>
        <w:rPr>
          <w:rFonts w:eastAsia="SimSun"/>
          <w:lang w:eastAsia="zh-CN"/>
        </w:rPr>
      </w:pPr>
      <w:r w:rsidRPr="000063DB">
        <w:rPr>
          <w:rFonts w:eastAsia="SimSun"/>
          <w:lang w:eastAsia="zh-CN"/>
        </w:rPr>
        <w:t>For commercial location service, in particular the use case on vehicle(V2X) UE, it is very likely that UE moves between EPS and 5GS, and continuous UE positioning (periodical location service/LDR) is required.</w:t>
      </w:r>
    </w:p>
    <w:p w14:paraId="166C0EC6" w14:textId="77777777" w:rsidR="003B45B3" w:rsidRPr="000063DB" w:rsidRDefault="003B45B3" w:rsidP="00C07ED6">
      <w:pPr>
        <w:rPr>
          <w:rFonts w:eastAsia="SimSun"/>
          <w:lang w:eastAsia="zh-CN"/>
        </w:rPr>
      </w:pPr>
      <w:r w:rsidRPr="000063DB">
        <w:rPr>
          <w:rFonts w:eastAsia="SimSun"/>
          <w:lang w:eastAsia="zh-CN"/>
        </w:rPr>
        <w:t>Following UE mobility scenarios are considered under this key issue:</w:t>
      </w:r>
    </w:p>
    <w:p w14:paraId="1EBC9598" w14:textId="33420391" w:rsidR="003B45B3" w:rsidRPr="000063DB" w:rsidRDefault="003B45B3" w:rsidP="003B45B3">
      <w:pPr>
        <w:pStyle w:val="B1"/>
        <w:rPr>
          <w:lang w:eastAsia="zh-CN"/>
        </w:rPr>
      </w:pPr>
      <w:r w:rsidRPr="000063DB">
        <w:rPr>
          <w:lang w:eastAsia="zh-CN"/>
        </w:rPr>
        <w:t>-</w:t>
      </w:r>
      <w:r w:rsidRPr="000063DB">
        <w:rPr>
          <w:lang w:eastAsia="zh-CN"/>
        </w:rPr>
        <w:tab/>
        <w:t>UE mobility between EPS and 5GS (bi-direction).</w:t>
      </w:r>
    </w:p>
    <w:p w14:paraId="42FC448B" w14:textId="2AE4B0DE" w:rsidR="003B45B3" w:rsidRPr="000063DB" w:rsidRDefault="003B45B3" w:rsidP="003B45B3">
      <w:pPr>
        <w:pStyle w:val="B1"/>
        <w:rPr>
          <w:lang w:eastAsia="zh-CN"/>
        </w:rPr>
      </w:pPr>
      <w:r w:rsidRPr="000063DB">
        <w:rPr>
          <w:lang w:eastAsia="zh-CN"/>
        </w:rPr>
        <w:t>-</w:t>
      </w:r>
      <w:r w:rsidRPr="000063DB">
        <w:rPr>
          <w:lang w:eastAsia="zh-CN"/>
        </w:rPr>
        <w:tab/>
        <w:t>UE mobility between NG-RAN node.</w:t>
      </w:r>
    </w:p>
    <w:p w14:paraId="17E452EB" w14:textId="220C91E0" w:rsidR="00C07ED6" w:rsidRPr="000063DB" w:rsidRDefault="003B45B3" w:rsidP="003B45B3">
      <w:pPr>
        <w:rPr>
          <w:lang w:eastAsia="zh-CN"/>
        </w:rPr>
      </w:pPr>
      <w:r w:rsidRPr="000063DB">
        <w:rPr>
          <w:lang w:eastAsia="zh-CN"/>
        </w:rPr>
        <w:t xml:space="preserve">The following </w:t>
      </w:r>
      <w:r w:rsidR="00AD2391">
        <w:rPr>
          <w:lang w:eastAsia="zh-CN"/>
        </w:rPr>
        <w:t>"</w:t>
      </w:r>
      <w:r w:rsidRPr="000063DB">
        <w:rPr>
          <w:lang w:eastAsia="zh-CN"/>
        </w:rPr>
        <w:t>Types of Location Request</w:t>
      </w:r>
      <w:r w:rsidR="00AD2391">
        <w:rPr>
          <w:lang w:eastAsia="zh-CN"/>
        </w:rPr>
        <w:t>"</w:t>
      </w:r>
      <w:r w:rsidRPr="000063DB">
        <w:rPr>
          <w:lang w:eastAsia="zh-CN"/>
        </w:rPr>
        <w:t xml:space="preserve"> should be considered in the scope of WT#6:</w:t>
      </w:r>
    </w:p>
    <w:p w14:paraId="39CEB865" w14:textId="77777777" w:rsidR="003B45B3" w:rsidRPr="000063DB" w:rsidRDefault="003B45B3" w:rsidP="003B45B3">
      <w:pPr>
        <w:pStyle w:val="B1"/>
        <w:rPr>
          <w:lang w:eastAsia="zh-CN"/>
        </w:rPr>
      </w:pPr>
      <w:r w:rsidRPr="000063DB">
        <w:rPr>
          <w:lang w:eastAsia="zh-CN"/>
        </w:rPr>
        <w:t>-</w:t>
      </w:r>
      <w:r w:rsidRPr="000063DB">
        <w:rPr>
          <w:lang w:eastAsia="zh-CN"/>
        </w:rPr>
        <w:tab/>
        <w:t>Mobile Terminated Location Request, and in detail covers:</w:t>
      </w:r>
    </w:p>
    <w:p w14:paraId="6489BAB3" w14:textId="440E791D" w:rsidR="003B45B3" w:rsidRPr="000063DB" w:rsidRDefault="003B45B3" w:rsidP="003B45B3">
      <w:pPr>
        <w:pStyle w:val="B2"/>
        <w:rPr>
          <w:lang w:eastAsia="zh-CN"/>
        </w:rPr>
      </w:pPr>
      <w:r w:rsidRPr="000063DB">
        <w:rPr>
          <w:lang w:eastAsia="zh-CN"/>
        </w:rPr>
        <w:t>-</w:t>
      </w:r>
      <w:r w:rsidRPr="000063DB">
        <w:rPr>
          <w:lang w:eastAsia="zh-CN"/>
        </w:rPr>
        <w:tab/>
        <w:t xml:space="preserve">Immediate Location Request (Response Time </w:t>
      </w:r>
      <w:r w:rsidR="00AD2391">
        <w:rPr>
          <w:lang w:eastAsia="zh-CN"/>
        </w:rPr>
        <w:t>"</w:t>
      </w:r>
      <w:r w:rsidRPr="000063DB">
        <w:rPr>
          <w:lang w:eastAsia="zh-CN"/>
        </w:rPr>
        <w:t>no delay</w:t>
      </w:r>
      <w:r w:rsidR="00AD2391">
        <w:rPr>
          <w:lang w:eastAsia="zh-CN"/>
        </w:rPr>
        <w:t>"</w:t>
      </w:r>
      <w:r w:rsidRPr="000063DB">
        <w:rPr>
          <w:lang w:eastAsia="zh-CN"/>
        </w:rPr>
        <w:t xml:space="preserve"> and </w:t>
      </w:r>
      <w:r w:rsidR="00AD2391">
        <w:rPr>
          <w:lang w:eastAsia="zh-CN"/>
        </w:rPr>
        <w:t>"</w:t>
      </w:r>
      <w:r w:rsidRPr="000063DB">
        <w:rPr>
          <w:lang w:eastAsia="zh-CN"/>
        </w:rPr>
        <w:t>low delay</w:t>
      </w:r>
      <w:r w:rsidR="00AD2391">
        <w:rPr>
          <w:lang w:eastAsia="zh-CN"/>
        </w:rPr>
        <w:t>"</w:t>
      </w:r>
      <w:r w:rsidRPr="000063DB">
        <w:rPr>
          <w:lang w:eastAsia="zh-CN"/>
        </w:rPr>
        <w:t xml:space="preserve"> are excluded)</w:t>
      </w:r>
      <w:r w:rsidR="005866B8" w:rsidRPr="000063DB">
        <w:rPr>
          <w:lang w:eastAsia="zh-CN"/>
        </w:rPr>
        <w:t>.</w:t>
      </w:r>
    </w:p>
    <w:p w14:paraId="408EDC94" w14:textId="1D5FB9C1" w:rsidR="003B45B3" w:rsidRPr="000063DB" w:rsidRDefault="003B45B3" w:rsidP="003B45B3">
      <w:pPr>
        <w:pStyle w:val="B2"/>
        <w:rPr>
          <w:lang w:eastAsia="zh-CN"/>
        </w:rPr>
      </w:pPr>
      <w:r w:rsidRPr="000063DB">
        <w:rPr>
          <w:lang w:eastAsia="zh-CN"/>
        </w:rPr>
        <w:t>-</w:t>
      </w:r>
      <w:r w:rsidRPr="000063DB">
        <w:rPr>
          <w:lang w:eastAsia="zh-CN"/>
        </w:rPr>
        <w:tab/>
        <w:t>Deferred Location Request (both periodic location service, and event based location request)</w:t>
      </w:r>
      <w:r w:rsidR="005866B8" w:rsidRPr="000063DB">
        <w:rPr>
          <w:lang w:eastAsia="zh-CN"/>
        </w:rPr>
        <w:t>.</w:t>
      </w:r>
    </w:p>
    <w:p w14:paraId="33DD4534" w14:textId="46885386" w:rsidR="003B45B3" w:rsidRPr="000063DB" w:rsidRDefault="003B45B3" w:rsidP="003B45B3">
      <w:pPr>
        <w:pStyle w:val="B1"/>
        <w:rPr>
          <w:lang w:eastAsia="zh-CN"/>
        </w:rPr>
      </w:pPr>
      <w:r w:rsidRPr="000063DB">
        <w:rPr>
          <w:lang w:eastAsia="zh-CN"/>
        </w:rPr>
        <w:t>-</w:t>
      </w:r>
      <w:r w:rsidRPr="000063DB">
        <w:rPr>
          <w:lang w:eastAsia="zh-CN"/>
        </w:rPr>
        <w:tab/>
        <w:t>Mobile Originated Location Request</w:t>
      </w:r>
      <w:r w:rsidR="005866B8" w:rsidRPr="000063DB">
        <w:rPr>
          <w:lang w:eastAsia="zh-CN"/>
        </w:rPr>
        <w:t>.</w:t>
      </w:r>
    </w:p>
    <w:p w14:paraId="20A3469A" w14:textId="77777777" w:rsidR="00C07ED6" w:rsidRPr="000063DB" w:rsidRDefault="00C07ED6" w:rsidP="00C07ED6">
      <w:pPr>
        <w:rPr>
          <w:rFonts w:eastAsia="SimSun"/>
          <w:lang w:eastAsia="zh-CN"/>
        </w:rPr>
      </w:pPr>
      <w:r w:rsidRPr="000063DB">
        <w:rPr>
          <w:rFonts w:eastAsia="SimSun"/>
          <w:lang w:eastAsia="zh-CN"/>
        </w:rPr>
        <w:t>The following issues will be studied:</w:t>
      </w:r>
    </w:p>
    <w:p w14:paraId="0A0040B5" w14:textId="77777777" w:rsidR="003B45B3" w:rsidRPr="000063DB" w:rsidRDefault="003B45B3" w:rsidP="003B45B3">
      <w:pPr>
        <w:pStyle w:val="B1"/>
        <w:rPr>
          <w:lang w:eastAsia="zh-CN"/>
        </w:rPr>
      </w:pPr>
      <w:r w:rsidRPr="000063DB">
        <w:rPr>
          <w:lang w:eastAsia="zh-CN"/>
        </w:rPr>
        <w:t>-</w:t>
      </w:r>
      <w:r w:rsidRPr="000063DB">
        <w:rPr>
          <w:lang w:eastAsia="zh-CN"/>
        </w:rPr>
        <w:tab/>
        <w:t>How to handle the UE location service context in case of UE mobility (e.g. context in the AMF, MME, LMF, E-SMLC).</w:t>
      </w:r>
    </w:p>
    <w:p w14:paraId="2932488D" w14:textId="77777777" w:rsidR="003B45B3" w:rsidRPr="000063DB" w:rsidRDefault="003B45B3" w:rsidP="003B45B3">
      <w:pPr>
        <w:pStyle w:val="B1"/>
        <w:rPr>
          <w:lang w:eastAsia="zh-CN"/>
        </w:rPr>
      </w:pPr>
      <w:r w:rsidRPr="000063DB">
        <w:rPr>
          <w:lang w:eastAsia="zh-CN"/>
        </w:rPr>
        <w:t>-</w:t>
      </w:r>
      <w:r w:rsidRPr="000063DB">
        <w:rPr>
          <w:lang w:eastAsia="zh-CN"/>
        </w:rPr>
        <w:tab/>
        <w:t>Configuration update of the positioning information/configuration on the source and target RAN nodes in case of UE mobility.</w:t>
      </w:r>
    </w:p>
    <w:p w14:paraId="6B30BE20" w14:textId="77777777" w:rsidR="003B45B3" w:rsidRPr="000063DB" w:rsidRDefault="003B45B3" w:rsidP="003B45B3">
      <w:pPr>
        <w:pStyle w:val="B1"/>
        <w:rPr>
          <w:lang w:eastAsia="zh-CN"/>
        </w:rPr>
      </w:pPr>
      <w:r w:rsidRPr="000063DB">
        <w:rPr>
          <w:lang w:eastAsia="zh-CN"/>
        </w:rPr>
        <w:t>-</w:t>
      </w:r>
      <w:r w:rsidRPr="000063DB">
        <w:rPr>
          <w:lang w:eastAsia="zh-CN"/>
        </w:rPr>
        <w:tab/>
        <w:t>How to enhance the cancellation of the existing positioning procedure in case of UE mobility.</w:t>
      </w:r>
    </w:p>
    <w:p w14:paraId="552FFD79" w14:textId="0E183314" w:rsidR="001C53E9" w:rsidRPr="000063DB" w:rsidRDefault="001C53E9" w:rsidP="001C53E9">
      <w:pPr>
        <w:pStyle w:val="Heading2"/>
        <w:rPr>
          <w:lang w:eastAsia="zh-CN"/>
        </w:rPr>
      </w:pPr>
      <w:bookmarkStart w:id="1071" w:name="_Toc104287735"/>
      <w:r w:rsidRPr="000063DB">
        <w:rPr>
          <w:lang w:eastAsia="ko-KR"/>
        </w:rPr>
        <w:t>5.</w:t>
      </w:r>
      <w:r w:rsidRPr="000063DB">
        <w:rPr>
          <w:lang w:eastAsia="zh-CN"/>
        </w:rPr>
        <w:t>9</w:t>
      </w:r>
      <w:r w:rsidRPr="000063DB">
        <w:rPr>
          <w:lang w:eastAsia="ko-KR"/>
        </w:rPr>
        <w:tab/>
        <w:t>Key Issue</w:t>
      </w:r>
      <w:r w:rsidRPr="000063DB">
        <w:rPr>
          <w:lang w:eastAsia="zh-CN"/>
        </w:rPr>
        <w:t xml:space="preserve"> #9</w:t>
      </w:r>
      <w:r w:rsidRPr="000063DB">
        <w:rPr>
          <w:lang w:eastAsia="ko-KR"/>
        </w:rPr>
        <w:t xml:space="preserve">: </w:t>
      </w:r>
      <w:r w:rsidRPr="000063DB">
        <w:rPr>
          <w:lang w:eastAsia="zh-CN"/>
        </w:rPr>
        <w:t>Support of Positioning Requirements Related to Satellite Access</w:t>
      </w:r>
      <w:bookmarkEnd w:id="1071"/>
    </w:p>
    <w:p w14:paraId="2D1BFBA7" w14:textId="77777777" w:rsidR="001C53E9" w:rsidRPr="000063DB" w:rsidRDefault="001C53E9" w:rsidP="001C53E9">
      <w:pPr>
        <w:pStyle w:val="Heading3"/>
        <w:rPr>
          <w:lang w:eastAsia="ko-KR"/>
        </w:rPr>
      </w:pPr>
      <w:bookmarkStart w:id="1072" w:name="_Toc104287736"/>
      <w:r w:rsidRPr="000063DB">
        <w:rPr>
          <w:lang w:eastAsia="ko-KR"/>
        </w:rPr>
        <w:t>5.</w:t>
      </w:r>
      <w:r w:rsidRPr="000063DB">
        <w:rPr>
          <w:lang w:eastAsia="zh-CN"/>
        </w:rPr>
        <w:t>9</w:t>
      </w:r>
      <w:r w:rsidRPr="000063DB">
        <w:rPr>
          <w:lang w:eastAsia="ko-KR"/>
        </w:rPr>
        <w:t>.1</w:t>
      </w:r>
      <w:r w:rsidRPr="000063DB">
        <w:rPr>
          <w:lang w:eastAsia="ko-KR"/>
        </w:rPr>
        <w:tab/>
        <w:t>Description</w:t>
      </w:r>
      <w:bookmarkEnd w:id="1072"/>
    </w:p>
    <w:p w14:paraId="0315FB6E" w14:textId="77777777" w:rsidR="003B45B3" w:rsidRPr="000063DB" w:rsidRDefault="003B45B3" w:rsidP="003B45B3">
      <w:pPr>
        <w:rPr>
          <w:lang w:eastAsia="zh-CN"/>
        </w:rPr>
      </w:pPr>
      <w:r w:rsidRPr="000063DB">
        <w:rPr>
          <w:lang w:eastAsia="zh-CN"/>
        </w:rPr>
        <w:t>In Rel-17, the 5GS system has been enhanced to support the service requirements of 5GC with satellite access (in the WID: Architecture aspects for using satellite access in 5G).</w:t>
      </w:r>
    </w:p>
    <w:p w14:paraId="0C1455BE" w14:textId="48C66399" w:rsidR="003B45B3" w:rsidRPr="000063DB" w:rsidRDefault="003B45B3" w:rsidP="003B45B3">
      <w:pPr>
        <w:rPr>
          <w:lang w:eastAsia="zh-CN"/>
        </w:rPr>
      </w:pPr>
      <w:r w:rsidRPr="000063DB">
        <w:rPr>
          <w:lang w:eastAsia="zh-CN"/>
        </w:rPr>
        <w:t>In R</w:t>
      </w:r>
      <w:r w:rsidR="005866B8" w:rsidRPr="000063DB">
        <w:rPr>
          <w:lang w:eastAsia="zh-CN"/>
        </w:rPr>
        <w:t>el</w:t>
      </w:r>
      <w:r w:rsidRPr="000063DB">
        <w:rPr>
          <w:lang w:eastAsia="zh-CN"/>
        </w:rPr>
        <w:t>-17, when a UE is using NR satellite access, in order to ensure to meet the regulatory requirements, the network will verify whether the PLMN selected by the UE is allowed to operate in the country of the UE location based on the UE location information.</w:t>
      </w:r>
    </w:p>
    <w:p w14:paraId="0C16E17B" w14:textId="7FB2D47A" w:rsidR="003B45B3" w:rsidRPr="000063DB" w:rsidRDefault="003B45B3" w:rsidP="003B45B3">
      <w:pPr>
        <w:rPr>
          <w:lang w:eastAsia="zh-CN"/>
        </w:rPr>
      </w:pPr>
      <w:r w:rsidRPr="000063DB">
        <w:rPr>
          <w:lang w:eastAsia="zh-CN"/>
        </w:rPr>
        <w:t>Besides, the broadcast TAI(s) and the TAI where the UE is geographically located, if known, will be provided as part of ULI by NG-RAN to the AMF. Using UE-generated location information (e.g. GNSS/A-GNSS) to determine the TAI where the UE is geographically located can be accurate but may be unreliable as has been evaluated by SA</w:t>
      </w:r>
      <w:r w:rsidR="00431008" w:rsidRPr="000063DB">
        <w:rPr>
          <w:lang w:eastAsia="zh-CN"/>
        </w:rPr>
        <w:t> WG</w:t>
      </w:r>
      <w:r w:rsidRPr="000063DB">
        <w:rPr>
          <w:lang w:eastAsia="zh-CN"/>
        </w:rPr>
        <w:t>3.</w:t>
      </w:r>
    </w:p>
    <w:p w14:paraId="09D16623" w14:textId="77777777" w:rsidR="003B45B3" w:rsidRPr="000063DB" w:rsidRDefault="003B45B3" w:rsidP="003B45B3">
      <w:pPr>
        <w:rPr>
          <w:lang w:eastAsia="zh-CN"/>
        </w:rPr>
      </w:pPr>
      <w:r w:rsidRPr="000063DB">
        <w:rPr>
          <w:lang w:eastAsia="zh-CN"/>
        </w:rPr>
        <w:t>When UE access 5G via satellite access, some services with regulatory requirements, e.g. emergency calls service and lawful interception, require a trusted/reliable methods to determine with sufficient accuracy the UE location. Any method which relies solely on UE-generated location information may not be reliable unless the information provided by the UE can be verified by the network. But how does the network verify the UE location has not been considered, so this key issue will study:</w:t>
      </w:r>
    </w:p>
    <w:p w14:paraId="66852AFD" w14:textId="77777777" w:rsidR="003B45B3" w:rsidRPr="000063DB" w:rsidRDefault="003B45B3" w:rsidP="003B45B3">
      <w:pPr>
        <w:pStyle w:val="B1"/>
        <w:rPr>
          <w:lang w:eastAsia="zh-CN"/>
        </w:rPr>
      </w:pPr>
      <w:r w:rsidRPr="000063DB">
        <w:rPr>
          <w:lang w:eastAsia="zh-CN"/>
        </w:rPr>
        <w:t>-</w:t>
      </w:r>
      <w:r w:rsidRPr="000063DB">
        <w:rPr>
          <w:lang w:eastAsia="zh-CN"/>
        </w:rPr>
        <w:tab/>
        <w:t>What kind of location information can represent the UE location that meets required accuracy in NR satellite access (e.g. doing verification based on the location information to meet regulatory requirements)?</w:t>
      </w:r>
    </w:p>
    <w:p w14:paraId="3FE3758D" w14:textId="459F37F5" w:rsidR="003B45B3" w:rsidRPr="000063DB" w:rsidRDefault="003B45B3" w:rsidP="003B45B3">
      <w:pPr>
        <w:pStyle w:val="B1"/>
        <w:rPr>
          <w:lang w:eastAsia="zh-CN"/>
        </w:rPr>
      </w:pPr>
      <w:r w:rsidRPr="000063DB">
        <w:rPr>
          <w:lang w:eastAsia="zh-CN"/>
        </w:rPr>
        <w:t>-</w:t>
      </w:r>
      <w:r w:rsidRPr="000063DB">
        <w:rPr>
          <w:lang w:eastAsia="zh-CN"/>
        </w:rPr>
        <w:tab/>
        <w:t>In collaboration with RAN, for the reliability of the location verification by the network for regulated services (LI, emergency)</w:t>
      </w:r>
      <w:r w:rsidR="00431008" w:rsidRPr="000063DB">
        <w:rPr>
          <w:lang w:eastAsia="zh-CN"/>
        </w:rPr>
        <w:t xml:space="preserve"> </w:t>
      </w:r>
      <w:r w:rsidRPr="000063DB">
        <w:rPr>
          <w:lang w:eastAsia="zh-CN"/>
        </w:rPr>
        <w:t>and given SA</w:t>
      </w:r>
      <w:r w:rsidR="00431008" w:rsidRPr="000063DB">
        <w:rPr>
          <w:lang w:eastAsia="zh-CN"/>
        </w:rPr>
        <w:t> </w:t>
      </w:r>
      <w:r w:rsidRPr="000063DB">
        <w:rPr>
          <w:lang w:eastAsia="zh-CN"/>
        </w:rPr>
        <w:t xml:space="preserve">WG3-LI requirements defined in S3i210282 [11], further study how the 5GC </w:t>
      </w:r>
      <w:r w:rsidRPr="000063DB">
        <w:rPr>
          <w:lang w:eastAsia="zh-CN"/>
        </w:rPr>
        <w:lastRenderedPageBreak/>
        <w:t>LCS can ensure that network verification of UE location is performed with reliable method, that does not rely solely on UE-generated location information, and the result of such network verification of UE location meets aforementioned requirements;</w:t>
      </w:r>
    </w:p>
    <w:p w14:paraId="0222AE3E" w14:textId="74AE1D61" w:rsidR="003B45B3" w:rsidRPr="000063DB" w:rsidRDefault="003B45B3" w:rsidP="003B45B3">
      <w:pPr>
        <w:pStyle w:val="B1"/>
        <w:rPr>
          <w:lang w:eastAsia="zh-CN"/>
        </w:rPr>
      </w:pPr>
      <w:r w:rsidRPr="000063DB">
        <w:rPr>
          <w:lang w:eastAsia="zh-CN"/>
        </w:rPr>
        <w:t>-</w:t>
      </w:r>
      <w:r w:rsidRPr="000063DB">
        <w:rPr>
          <w:lang w:eastAsia="zh-CN"/>
        </w:rPr>
        <w:tab/>
        <w:t>In collaboration with RAN on their work on network verified UE location, study whether existing core network verification mechanisms needs enhancement and conditions (which NF, when, how, etc.);</w:t>
      </w:r>
    </w:p>
    <w:p w14:paraId="4E18A510" w14:textId="3F376824" w:rsidR="003B45B3" w:rsidRPr="000063DB" w:rsidRDefault="003B45B3" w:rsidP="003B45B3">
      <w:pPr>
        <w:pStyle w:val="B1"/>
        <w:rPr>
          <w:lang w:eastAsia="zh-CN"/>
        </w:rPr>
      </w:pPr>
      <w:r w:rsidRPr="000063DB">
        <w:rPr>
          <w:lang w:eastAsia="zh-CN"/>
        </w:rPr>
        <w:t>-</w:t>
      </w:r>
      <w:r w:rsidRPr="000063DB">
        <w:rPr>
          <w:lang w:eastAsia="zh-CN"/>
        </w:rPr>
        <w:tab/>
        <w:t xml:space="preserve">How to further enhance the LCS to verify location services related requirements defined in </w:t>
      </w:r>
      <w:r w:rsidR="00DB4AA0" w:rsidRPr="000063DB">
        <w:rPr>
          <w:lang w:eastAsia="zh-CN"/>
        </w:rPr>
        <w:t>TS</w:t>
      </w:r>
      <w:r w:rsidR="00DB4AA0">
        <w:rPr>
          <w:lang w:eastAsia="zh-CN"/>
        </w:rPr>
        <w:t> </w:t>
      </w:r>
      <w:r w:rsidR="00DB4AA0" w:rsidRPr="000063DB">
        <w:rPr>
          <w:lang w:eastAsia="zh-CN"/>
        </w:rPr>
        <w:t>22.261</w:t>
      </w:r>
      <w:r w:rsidR="00DB4AA0">
        <w:rPr>
          <w:lang w:eastAsia="zh-CN"/>
        </w:rPr>
        <w:t> </w:t>
      </w:r>
      <w:r w:rsidR="00DB4AA0" w:rsidRPr="000063DB">
        <w:rPr>
          <w:lang w:eastAsia="zh-CN"/>
        </w:rPr>
        <w:t>[</w:t>
      </w:r>
      <w:r w:rsidRPr="000063DB">
        <w:rPr>
          <w:lang w:eastAsia="zh-CN"/>
        </w:rPr>
        <w:t>8];</w:t>
      </w:r>
    </w:p>
    <w:p w14:paraId="3248C4CA" w14:textId="38722C4D" w:rsidR="001C53E9" w:rsidRPr="000063DB" w:rsidRDefault="003B45B3" w:rsidP="003B45B3">
      <w:pPr>
        <w:pStyle w:val="NO"/>
        <w:rPr>
          <w:lang w:eastAsia="zh-CN"/>
        </w:rPr>
      </w:pPr>
      <w:r w:rsidRPr="000063DB">
        <w:rPr>
          <w:lang w:eastAsia="zh-CN"/>
        </w:rPr>
        <w:t>NOTE:</w:t>
      </w:r>
      <w:r w:rsidRPr="000063DB">
        <w:rPr>
          <w:lang w:eastAsia="zh-CN"/>
        </w:rPr>
        <w:tab/>
        <w:t>The work of this key issue needs collaboration with RAN. Considering SA</w:t>
      </w:r>
      <w:r w:rsidR="00431008" w:rsidRPr="000063DB">
        <w:rPr>
          <w:lang w:eastAsia="zh-CN"/>
        </w:rPr>
        <w:t> </w:t>
      </w:r>
      <w:r w:rsidRPr="000063DB">
        <w:rPr>
          <w:lang w:eastAsia="zh-CN"/>
        </w:rPr>
        <w:t>WG2 Rel-18 work begins earlier than RAN and RAN will make decision related to the work by RAN#98 as indicated in NR_NTN_enh WID in RP-213690 [12], thus SA</w:t>
      </w:r>
      <w:r w:rsidR="00431008" w:rsidRPr="000063DB">
        <w:rPr>
          <w:lang w:eastAsia="zh-CN"/>
        </w:rPr>
        <w:t> </w:t>
      </w:r>
      <w:r w:rsidRPr="000063DB">
        <w:rPr>
          <w:lang w:eastAsia="zh-CN"/>
        </w:rPr>
        <w:t>WG2 can start discussing solutions first and make conclusion in collaboration with RAN.</w:t>
      </w:r>
    </w:p>
    <w:p w14:paraId="583388BA" w14:textId="28E20585" w:rsidR="00D0126E" w:rsidRPr="000063DB" w:rsidRDefault="00D0126E" w:rsidP="00D0126E">
      <w:pPr>
        <w:pStyle w:val="Heading2"/>
        <w:rPr>
          <w:lang w:eastAsia="zh-CN"/>
        </w:rPr>
      </w:pPr>
      <w:bookmarkStart w:id="1073" w:name="_Toc104287737"/>
      <w:r w:rsidRPr="000063DB">
        <w:t>5.</w:t>
      </w:r>
      <w:r w:rsidR="00C62A19" w:rsidRPr="000063DB">
        <w:rPr>
          <w:lang w:eastAsia="zh-CN"/>
        </w:rPr>
        <w:t>10</w:t>
      </w:r>
      <w:r w:rsidRPr="000063DB">
        <w:tab/>
        <w:t xml:space="preserve">Key Issue </w:t>
      </w:r>
      <w:r w:rsidRPr="000063DB">
        <w:rPr>
          <w:lang w:eastAsia="zh-CN"/>
        </w:rPr>
        <w:t>#</w:t>
      </w:r>
      <w:r w:rsidR="00EC0FBE" w:rsidRPr="000063DB">
        <w:rPr>
          <w:lang w:eastAsia="zh-CN"/>
        </w:rPr>
        <w:t>10</w:t>
      </w:r>
      <w:r w:rsidRPr="000063DB">
        <w:t>: Support of Reduced Latency</w:t>
      </w:r>
      <w:bookmarkEnd w:id="1073"/>
    </w:p>
    <w:p w14:paraId="4C1122C2" w14:textId="165EC9B6" w:rsidR="00D0126E" w:rsidRPr="000063DB" w:rsidRDefault="00D0126E" w:rsidP="00D0126E">
      <w:pPr>
        <w:pStyle w:val="Heading3"/>
      </w:pPr>
      <w:bookmarkStart w:id="1074" w:name="_Toc104287738"/>
      <w:r w:rsidRPr="000063DB">
        <w:t>5.</w:t>
      </w:r>
      <w:r w:rsidR="00446AC9" w:rsidRPr="000063DB">
        <w:rPr>
          <w:lang w:eastAsia="zh-CN"/>
        </w:rPr>
        <w:t>10</w:t>
      </w:r>
      <w:r w:rsidRPr="000063DB">
        <w:t>.1</w:t>
      </w:r>
      <w:r w:rsidR="009178CB" w:rsidRPr="000063DB">
        <w:tab/>
      </w:r>
      <w:r w:rsidRPr="000063DB">
        <w:t>Description</w:t>
      </w:r>
      <w:bookmarkEnd w:id="1074"/>
    </w:p>
    <w:p w14:paraId="486F487D" w14:textId="77777777" w:rsidR="00D0126E" w:rsidRPr="000063DB" w:rsidRDefault="00D0126E" w:rsidP="00D0126E">
      <w:pPr>
        <w:rPr>
          <w:lang w:eastAsia="zh-CN"/>
        </w:rPr>
      </w:pPr>
      <w:r w:rsidRPr="000063DB">
        <w:rPr>
          <w:lang w:eastAsia="zh-CN"/>
        </w:rPr>
        <w:t>Reduction of latency is useful for many user cases and needs to be end-to-end. For example, very low latency for positioning that may be supported by procedures defined by RAN1 and RAN2 would be nullified by extra time in establishing a positioning session with a target UE or in returning a location estimate to an LCS Client or AF.</w:t>
      </w:r>
    </w:p>
    <w:p w14:paraId="703CBF58" w14:textId="77777777" w:rsidR="00D0126E" w:rsidRPr="000063DB" w:rsidRDefault="00D0126E" w:rsidP="00D0126E">
      <w:pPr>
        <w:rPr>
          <w:lang w:eastAsia="zh-CN"/>
        </w:rPr>
      </w:pPr>
      <w:r w:rsidRPr="000063DB">
        <w:rPr>
          <w:lang w:eastAsia="zh-CN"/>
        </w:rPr>
        <w:t>The following aspects will be studied:</w:t>
      </w:r>
    </w:p>
    <w:p w14:paraId="65858E4C" w14:textId="36A7E210" w:rsidR="00D0126E" w:rsidRPr="000063DB" w:rsidRDefault="00D0126E" w:rsidP="00D0126E">
      <w:pPr>
        <w:pStyle w:val="B1"/>
        <w:rPr>
          <w:lang w:eastAsia="zh-CN"/>
        </w:rPr>
      </w:pPr>
      <w:r w:rsidRPr="000063DB">
        <w:rPr>
          <w:lang w:eastAsia="zh-CN"/>
        </w:rPr>
        <w:t>-</w:t>
      </w:r>
      <w:r w:rsidRPr="000063DB">
        <w:rPr>
          <w:lang w:eastAsia="zh-CN"/>
        </w:rPr>
        <w:tab/>
        <w:t>Reducing end to end latency for an immediate location request (5GC-MT-LR, 5GC-MO-LR)</w:t>
      </w:r>
      <w:r w:rsidR="005866B8" w:rsidRPr="000063DB">
        <w:rPr>
          <w:lang w:eastAsia="zh-CN"/>
        </w:rPr>
        <w:t>.</w:t>
      </w:r>
    </w:p>
    <w:p w14:paraId="4FB0F910" w14:textId="4FAB1FB0" w:rsidR="00D0126E" w:rsidRPr="000063DB" w:rsidRDefault="00D0126E" w:rsidP="00D0126E">
      <w:pPr>
        <w:pStyle w:val="B1"/>
        <w:rPr>
          <w:lang w:eastAsia="zh-CN"/>
        </w:rPr>
      </w:pPr>
      <w:r w:rsidRPr="000063DB">
        <w:rPr>
          <w:lang w:eastAsia="zh-CN"/>
        </w:rPr>
        <w:t>-</w:t>
      </w:r>
      <w:r w:rsidRPr="000063DB">
        <w:rPr>
          <w:lang w:eastAsia="zh-CN"/>
        </w:rPr>
        <w:tab/>
        <w:t>Reducing end to end latency for a deferred location request (periodic or triggered 5GC-MT-LR)</w:t>
      </w:r>
      <w:r w:rsidR="005866B8" w:rsidRPr="000063DB">
        <w:rPr>
          <w:lang w:eastAsia="zh-CN"/>
        </w:rPr>
        <w:t>.</w:t>
      </w:r>
    </w:p>
    <w:p w14:paraId="534FB387" w14:textId="77777777" w:rsidR="00D0126E" w:rsidRPr="000063DB" w:rsidRDefault="00D0126E" w:rsidP="00D0126E">
      <w:pPr>
        <w:pStyle w:val="NO"/>
      </w:pPr>
      <w:r w:rsidRPr="000063DB">
        <w:t>NOTE:</w:t>
      </w:r>
      <w:r w:rsidRPr="000063DB">
        <w:tab/>
        <w:t>Reducing latency should focus on aspects related to signalling and procedures involving the 5GCN and not on aspects completely within NG-RAN which are under RAN control.</w:t>
      </w:r>
    </w:p>
    <w:p w14:paraId="7ECD01A1" w14:textId="4F2EDD15" w:rsidR="00055D0E" w:rsidRPr="000063DB" w:rsidRDefault="00055D0E" w:rsidP="00055D0E">
      <w:pPr>
        <w:pStyle w:val="Heading2"/>
      </w:pPr>
      <w:bookmarkStart w:id="1075" w:name="_Toc104287739"/>
      <w:r w:rsidRPr="000063DB">
        <w:rPr>
          <w:lang w:eastAsia="ko-KR"/>
        </w:rPr>
        <w:t>5.</w:t>
      </w:r>
      <w:r w:rsidR="00EC0FBE" w:rsidRPr="000063DB">
        <w:rPr>
          <w:lang w:eastAsia="zh-CN"/>
        </w:rPr>
        <w:t>11</w:t>
      </w:r>
      <w:r w:rsidRPr="000063DB">
        <w:rPr>
          <w:lang w:eastAsia="ko-KR"/>
        </w:rPr>
        <w:tab/>
        <w:t>Key Issue #</w:t>
      </w:r>
      <w:r w:rsidR="00C62A19" w:rsidRPr="000063DB">
        <w:rPr>
          <w:lang w:eastAsia="zh-CN"/>
        </w:rPr>
        <w:t>1</w:t>
      </w:r>
      <w:r w:rsidR="000671EF" w:rsidRPr="000063DB">
        <w:rPr>
          <w:lang w:eastAsia="zh-CN"/>
        </w:rPr>
        <w:t>1</w:t>
      </w:r>
      <w:r w:rsidRPr="000063DB">
        <w:rPr>
          <w:lang w:eastAsia="ko-KR"/>
        </w:rPr>
        <w:t xml:space="preserve">: </w:t>
      </w:r>
      <w:r w:rsidRPr="000063DB">
        <w:rPr>
          <w:lang w:eastAsia="zh-CN"/>
        </w:rPr>
        <w:t xml:space="preserve">Enhance the </w:t>
      </w:r>
      <w:r w:rsidRPr="000063DB">
        <w:rPr>
          <w:lang w:eastAsia="ko-KR"/>
        </w:rPr>
        <w:t>Triggered Location for UE power saving purpose</w:t>
      </w:r>
      <w:bookmarkEnd w:id="1075"/>
    </w:p>
    <w:p w14:paraId="19C48C14" w14:textId="40F625A9" w:rsidR="00055D0E" w:rsidRPr="000063DB" w:rsidRDefault="00055D0E" w:rsidP="00055D0E">
      <w:pPr>
        <w:pStyle w:val="Heading3"/>
      </w:pPr>
      <w:bookmarkStart w:id="1076" w:name="_Toc104287740"/>
      <w:r w:rsidRPr="000063DB">
        <w:t>5.</w:t>
      </w:r>
      <w:r w:rsidR="00EC0FBE" w:rsidRPr="000063DB">
        <w:rPr>
          <w:lang w:eastAsia="zh-CN"/>
        </w:rPr>
        <w:t>11</w:t>
      </w:r>
      <w:r w:rsidRPr="000063DB">
        <w:t>.1</w:t>
      </w:r>
      <w:r w:rsidRPr="000063DB">
        <w:tab/>
        <w:t>Description</w:t>
      </w:r>
      <w:bookmarkEnd w:id="1076"/>
    </w:p>
    <w:p w14:paraId="243EA838" w14:textId="77777777" w:rsidR="00055D0E" w:rsidRPr="000063DB" w:rsidRDefault="00055D0E" w:rsidP="00055D0E">
      <w:r w:rsidRPr="000063DB">
        <w:t>Some use cases only need the UE location to be tracked when the UE is within a set of pre-defined areas</w:t>
      </w:r>
      <w:r w:rsidRPr="000063DB">
        <w:rPr>
          <w:lang w:eastAsia="zh-CN"/>
        </w:rPr>
        <w:t>, e.g. when UE is within one big city or a campus</w:t>
      </w:r>
      <w:r w:rsidRPr="000063DB">
        <w:t xml:space="preserve">. For power saving purpose, it is beneficial to </w:t>
      </w:r>
      <w:r w:rsidRPr="000063DB">
        <w:rPr>
          <w:lang w:eastAsia="zh-CN"/>
        </w:rPr>
        <w:t>only allow</w:t>
      </w:r>
      <w:r w:rsidRPr="000063DB">
        <w:t xml:space="preserve"> UE location tracking when the UE enters one such area.</w:t>
      </w:r>
    </w:p>
    <w:p w14:paraId="12C834BA" w14:textId="6EFC66F0" w:rsidR="00055D0E" w:rsidRPr="000063DB" w:rsidRDefault="00055D0E" w:rsidP="00055D0E">
      <w:pPr>
        <w:rPr>
          <w:lang w:eastAsia="zh-CN"/>
        </w:rPr>
      </w:pPr>
      <w:r w:rsidRPr="000063DB">
        <w:t>This Key Issue will study</w:t>
      </w:r>
      <w:r w:rsidRPr="000063DB">
        <w:rPr>
          <w:lang w:eastAsia="zh-CN"/>
        </w:rPr>
        <w:t>:</w:t>
      </w:r>
    </w:p>
    <w:p w14:paraId="256F29B9" w14:textId="77777777" w:rsidR="005866B8" w:rsidRPr="000063DB" w:rsidRDefault="005866B8" w:rsidP="005866B8">
      <w:pPr>
        <w:pStyle w:val="B1"/>
        <w:rPr>
          <w:lang w:eastAsia="zh-CN"/>
        </w:rPr>
      </w:pPr>
      <w:r w:rsidRPr="000063DB">
        <w:rPr>
          <w:lang w:eastAsia="zh-CN"/>
        </w:rPr>
        <w:t>-</w:t>
      </w:r>
      <w:r w:rsidRPr="000063DB">
        <w:rPr>
          <w:lang w:eastAsia="zh-CN"/>
        </w:rPr>
        <w:tab/>
        <w:t>How to provide location service only when the UE is within a pre-defined area, including border district and central district in this area;</w:t>
      </w:r>
    </w:p>
    <w:p w14:paraId="08B1D27D" w14:textId="77777777" w:rsidR="005866B8" w:rsidRPr="000063DB" w:rsidRDefault="005866B8" w:rsidP="005866B8">
      <w:pPr>
        <w:pStyle w:val="B1"/>
        <w:rPr>
          <w:lang w:eastAsia="zh-CN"/>
        </w:rPr>
      </w:pPr>
      <w:r w:rsidRPr="000063DB">
        <w:rPr>
          <w:lang w:eastAsia="zh-CN"/>
        </w:rPr>
        <w:t>-</w:t>
      </w:r>
      <w:r w:rsidRPr="000063DB">
        <w:rPr>
          <w:lang w:eastAsia="zh-CN"/>
        </w:rPr>
        <w:tab/>
        <w:t>How to define and identify the pre-defined areas; and:</w:t>
      </w:r>
    </w:p>
    <w:p w14:paraId="1CEA0F51" w14:textId="77777777" w:rsidR="005866B8" w:rsidRPr="000063DB" w:rsidRDefault="005866B8" w:rsidP="005866B8">
      <w:pPr>
        <w:pStyle w:val="B1"/>
        <w:rPr>
          <w:lang w:eastAsia="zh-CN"/>
        </w:rPr>
      </w:pPr>
      <w:r w:rsidRPr="000063DB">
        <w:rPr>
          <w:lang w:eastAsia="zh-CN"/>
        </w:rPr>
        <w:t>-</w:t>
      </w:r>
      <w:r w:rsidRPr="000063DB">
        <w:rPr>
          <w:lang w:eastAsia="zh-CN"/>
        </w:rPr>
        <w:tab/>
        <w:t>Which entity provide such pre-defined areas to the LCS system and how?</w:t>
      </w:r>
    </w:p>
    <w:p w14:paraId="07D7B706" w14:textId="06412DA2" w:rsidR="00055D0E" w:rsidRPr="000063DB" w:rsidRDefault="00055D0E" w:rsidP="00055D0E">
      <w:pPr>
        <w:pStyle w:val="Heading2"/>
      </w:pPr>
      <w:bookmarkStart w:id="1077" w:name="_Toc104287741"/>
      <w:r w:rsidRPr="000063DB">
        <w:t>5.</w:t>
      </w:r>
      <w:r w:rsidR="00EC0FBE" w:rsidRPr="000063DB">
        <w:rPr>
          <w:lang w:eastAsia="zh-CN"/>
        </w:rPr>
        <w:t>12</w:t>
      </w:r>
      <w:r w:rsidRPr="000063DB">
        <w:tab/>
        <w:t>Key Issue #</w:t>
      </w:r>
      <w:r w:rsidR="00C62A19" w:rsidRPr="000063DB">
        <w:rPr>
          <w:lang w:eastAsia="zh-CN"/>
        </w:rPr>
        <w:t>12</w:t>
      </w:r>
      <w:r w:rsidRPr="000063DB">
        <w:t>: support of low power and/or high accuracy positioning</w:t>
      </w:r>
      <w:bookmarkEnd w:id="1077"/>
    </w:p>
    <w:p w14:paraId="79951F11" w14:textId="741DE788" w:rsidR="00055D0E" w:rsidRPr="000063DB" w:rsidRDefault="00055D0E" w:rsidP="00055D0E">
      <w:pPr>
        <w:pStyle w:val="Heading3"/>
      </w:pPr>
      <w:bookmarkStart w:id="1078" w:name="_Toc104287742"/>
      <w:r w:rsidRPr="000063DB">
        <w:t>5.</w:t>
      </w:r>
      <w:r w:rsidR="00EC0FBE" w:rsidRPr="000063DB">
        <w:rPr>
          <w:lang w:eastAsia="zh-CN"/>
        </w:rPr>
        <w:t>12</w:t>
      </w:r>
      <w:r w:rsidRPr="000063DB">
        <w:t>.1</w:t>
      </w:r>
      <w:r w:rsidRPr="000063DB">
        <w:tab/>
        <w:t>Description</w:t>
      </w:r>
      <w:bookmarkEnd w:id="1078"/>
    </w:p>
    <w:p w14:paraId="252F0F36" w14:textId="069BDBBF" w:rsidR="005866B8" w:rsidRPr="000063DB" w:rsidRDefault="005866B8" w:rsidP="005866B8">
      <w:pPr>
        <w:rPr>
          <w:rFonts w:eastAsiaTheme="minorEastAsia"/>
        </w:rPr>
      </w:pPr>
      <w:r w:rsidRPr="000063DB">
        <w:rPr>
          <w:rFonts w:eastAsiaTheme="minorEastAsia"/>
        </w:rPr>
        <w:t xml:space="preserve">SA WG1 considers low power high accuracy positioning is an integral part of a considerable number of industrial applications. The total energy needed for a specific operation time for such a low power high accuracy positioning optimized IoT-device is a combination of energy for positioning (varies depending on the used positioning method), </w:t>
      </w:r>
      <w:r w:rsidRPr="000063DB">
        <w:rPr>
          <w:rFonts w:eastAsiaTheme="minorEastAsia"/>
        </w:rPr>
        <w:lastRenderedPageBreak/>
        <w:t>energy for communication/synchronization and a difficult to predict factor to take additional losses through e.g. security, power management, microcontroller, and self-discharge of batteries into account.</w:t>
      </w:r>
    </w:p>
    <w:p w14:paraId="298C4778" w14:textId="77777777" w:rsidR="005866B8" w:rsidRPr="000063DB" w:rsidRDefault="005866B8" w:rsidP="005866B8">
      <w:pPr>
        <w:rPr>
          <w:rFonts w:eastAsiaTheme="minorEastAsia"/>
        </w:rPr>
      </w:pPr>
      <w:r w:rsidRPr="000063DB">
        <w:rPr>
          <w:rFonts w:eastAsiaTheme="minorEastAsia"/>
        </w:rPr>
        <w:t>Low power and/or high accuracy positioning may need specific handing in the system level, depending on the localization requirements of an LCS Client or AF.</w:t>
      </w:r>
    </w:p>
    <w:p w14:paraId="3FF3B4C1" w14:textId="77777777" w:rsidR="005866B8" w:rsidRPr="000063DB" w:rsidRDefault="005866B8" w:rsidP="005866B8">
      <w:pPr>
        <w:rPr>
          <w:rFonts w:eastAsiaTheme="minorEastAsia"/>
        </w:rPr>
      </w:pPr>
      <w:r w:rsidRPr="000063DB">
        <w:rPr>
          <w:rFonts w:eastAsiaTheme="minorEastAsia"/>
        </w:rPr>
        <w:t>Reduction of power consumption can be useful for IIoT and CIoT UEs and is generally preferable for any UE to improve battery lifetime. Reduction of power consumption may or may not be associated with high accuracy.</w:t>
      </w:r>
    </w:p>
    <w:p w14:paraId="186B6340" w14:textId="77777777" w:rsidR="005866B8" w:rsidRPr="000063DB" w:rsidRDefault="005866B8" w:rsidP="005866B8">
      <w:pPr>
        <w:rPr>
          <w:rFonts w:eastAsiaTheme="minorEastAsia"/>
        </w:rPr>
      </w:pPr>
      <w:r w:rsidRPr="000063DB">
        <w:rPr>
          <w:rFonts w:eastAsiaTheme="minorEastAsia"/>
        </w:rPr>
        <w:t>Following issues are proposed for study:</w:t>
      </w:r>
    </w:p>
    <w:p w14:paraId="1E695614" w14:textId="77777777" w:rsidR="005866B8" w:rsidRPr="000063DB" w:rsidRDefault="005866B8" w:rsidP="005866B8">
      <w:pPr>
        <w:pStyle w:val="B1"/>
        <w:rPr>
          <w:rFonts w:eastAsiaTheme="minorEastAsia"/>
        </w:rPr>
      </w:pPr>
      <w:r w:rsidRPr="000063DB">
        <w:rPr>
          <w:rFonts w:eastAsiaTheme="minorEastAsia"/>
        </w:rPr>
        <w:t>-</w:t>
      </w:r>
      <w:r w:rsidRPr="000063DB">
        <w:rPr>
          <w:rFonts w:eastAsiaTheme="minorEastAsia"/>
        </w:rPr>
        <w:tab/>
        <w:t>How to identify localization QoS for low power and/or high accuracy positioning;</w:t>
      </w:r>
    </w:p>
    <w:p w14:paraId="156FA432" w14:textId="77777777" w:rsidR="005866B8" w:rsidRPr="000063DB" w:rsidRDefault="005866B8" w:rsidP="005866B8">
      <w:pPr>
        <w:pStyle w:val="B1"/>
        <w:rPr>
          <w:rFonts w:eastAsiaTheme="minorEastAsia"/>
        </w:rPr>
      </w:pPr>
      <w:r w:rsidRPr="000063DB">
        <w:rPr>
          <w:rFonts w:eastAsiaTheme="minorEastAsia"/>
        </w:rPr>
        <w:t>-</w:t>
      </w:r>
      <w:r w:rsidRPr="000063DB">
        <w:rPr>
          <w:rFonts w:eastAsiaTheme="minorEastAsia"/>
        </w:rPr>
        <w:tab/>
        <w:t>Whether new information is needed in subscription data for low power and/or high accuracy positioning;</w:t>
      </w:r>
    </w:p>
    <w:p w14:paraId="0F31E299" w14:textId="77777777" w:rsidR="005866B8" w:rsidRPr="000063DB" w:rsidRDefault="005866B8" w:rsidP="005866B8">
      <w:pPr>
        <w:pStyle w:val="B1"/>
        <w:rPr>
          <w:rFonts w:eastAsiaTheme="minorEastAsia"/>
        </w:rPr>
      </w:pPr>
      <w:r w:rsidRPr="000063DB">
        <w:rPr>
          <w:rFonts w:eastAsiaTheme="minorEastAsia"/>
        </w:rPr>
        <w:t>-</w:t>
      </w:r>
      <w:r w:rsidRPr="000063DB">
        <w:rPr>
          <w:rFonts w:eastAsiaTheme="minorEastAsia"/>
        </w:rPr>
        <w:tab/>
        <w:t>Whether LCS QoS should be enhanced to support LPHAP;</w:t>
      </w:r>
    </w:p>
    <w:p w14:paraId="5B215975" w14:textId="77777777" w:rsidR="005866B8" w:rsidRPr="000063DB" w:rsidRDefault="005866B8" w:rsidP="005866B8">
      <w:pPr>
        <w:pStyle w:val="B1"/>
        <w:rPr>
          <w:rFonts w:eastAsiaTheme="minorEastAsia"/>
        </w:rPr>
      </w:pPr>
      <w:r w:rsidRPr="000063DB">
        <w:rPr>
          <w:rFonts w:eastAsiaTheme="minorEastAsia"/>
        </w:rPr>
        <w:t>-</w:t>
      </w:r>
      <w:r w:rsidRPr="000063DB">
        <w:rPr>
          <w:rFonts w:eastAsiaTheme="minorEastAsia"/>
        </w:rPr>
        <w:tab/>
        <w:t>How to handle UE connection management/mobility management, for power saving purpose, when supporting low power and/or high accuracy positioning;</w:t>
      </w:r>
    </w:p>
    <w:p w14:paraId="0AAD5B7B" w14:textId="77777777" w:rsidR="005866B8" w:rsidRPr="000063DB" w:rsidRDefault="005866B8" w:rsidP="005866B8">
      <w:pPr>
        <w:pStyle w:val="B1"/>
        <w:rPr>
          <w:rFonts w:eastAsiaTheme="minorEastAsia"/>
        </w:rPr>
      </w:pPr>
      <w:r w:rsidRPr="000063DB">
        <w:rPr>
          <w:rFonts w:eastAsiaTheme="minorEastAsia"/>
        </w:rPr>
        <w:t>-</w:t>
      </w:r>
      <w:r w:rsidRPr="000063DB">
        <w:rPr>
          <w:rFonts w:eastAsiaTheme="minorEastAsia"/>
        </w:rPr>
        <w:tab/>
        <w:t>Positioning procedure optimization:</w:t>
      </w:r>
    </w:p>
    <w:p w14:paraId="4996F7DD" w14:textId="14577132" w:rsidR="005866B8" w:rsidRPr="000063DB" w:rsidRDefault="005866B8" w:rsidP="005866B8">
      <w:pPr>
        <w:pStyle w:val="B2"/>
        <w:rPr>
          <w:rFonts w:eastAsiaTheme="minorEastAsia"/>
        </w:rPr>
      </w:pPr>
      <w:r w:rsidRPr="000063DB">
        <w:rPr>
          <w:rFonts w:eastAsiaTheme="minorEastAsia"/>
        </w:rPr>
        <w:t>-</w:t>
      </w:r>
      <w:r w:rsidRPr="000063DB">
        <w:rPr>
          <w:rFonts w:eastAsiaTheme="minorEastAsia"/>
        </w:rPr>
        <w:tab/>
        <w:t>Reducing UE power consumption for an immediate location request (5GC-MT-LR, 5GC-MO-LR);</w:t>
      </w:r>
    </w:p>
    <w:p w14:paraId="5158313B" w14:textId="0C7FBCC9" w:rsidR="005866B8" w:rsidRPr="000063DB" w:rsidRDefault="005866B8" w:rsidP="005866B8">
      <w:pPr>
        <w:pStyle w:val="B2"/>
        <w:rPr>
          <w:rFonts w:eastAsiaTheme="minorEastAsia"/>
        </w:rPr>
      </w:pPr>
      <w:r w:rsidRPr="000063DB">
        <w:rPr>
          <w:rFonts w:eastAsiaTheme="minorEastAsia"/>
        </w:rPr>
        <w:t>-</w:t>
      </w:r>
      <w:r w:rsidRPr="000063DB">
        <w:rPr>
          <w:rFonts w:eastAsiaTheme="minorEastAsia"/>
        </w:rPr>
        <w:tab/>
        <w:t>Reducing UE power consumption for a deferred location request (periodic or triggered 5GC-MT-LR);</w:t>
      </w:r>
    </w:p>
    <w:p w14:paraId="321D66F3" w14:textId="16242166" w:rsidR="005866B8" w:rsidRPr="000063DB" w:rsidRDefault="005866B8" w:rsidP="005866B8">
      <w:pPr>
        <w:pStyle w:val="B2"/>
        <w:rPr>
          <w:rFonts w:eastAsiaTheme="minorEastAsia"/>
        </w:rPr>
      </w:pPr>
      <w:r w:rsidRPr="000063DB">
        <w:rPr>
          <w:rFonts w:eastAsiaTheme="minorEastAsia"/>
        </w:rPr>
        <w:t>-</w:t>
      </w:r>
      <w:r w:rsidRPr="000063DB">
        <w:rPr>
          <w:rFonts w:eastAsiaTheme="minorEastAsia"/>
        </w:rPr>
        <w:tab/>
        <w:t>Reducing UE power consumption in association with high accuracy positioning.</w:t>
      </w:r>
    </w:p>
    <w:p w14:paraId="5A036A9A" w14:textId="77777777" w:rsidR="00103463" w:rsidRPr="000063DB" w:rsidRDefault="00103463" w:rsidP="00103463">
      <w:pPr>
        <w:pStyle w:val="Heading1"/>
      </w:pPr>
      <w:bookmarkStart w:id="1079" w:name="_Toc25934674"/>
      <w:bookmarkStart w:id="1080" w:name="_Toc26337054"/>
      <w:bookmarkStart w:id="1081" w:name="_Toc31114301"/>
      <w:bookmarkStart w:id="1082" w:name="_Toc43392575"/>
      <w:bookmarkStart w:id="1083" w:name="_Toc43475371"/>
      <w:bookmarkStart w:id="1084" w:name="_Toc50558975"/>
      <w:bookmarkStart w:id="1085" w:name="_Toc54940330"/>
      <w:bookmarkStart w:id="1086" w:name="_Toc54952045"/>
      <w:bookmarkStart w:id="1087" w:name="_Toc57233493"/>
      <w:bookmarkStart w:id="1088" w:name="_Toc68068805"/>
      <w:bookmarkStart w:id="1089" w:name="_Toc104287743"/>
      <w:r w:rsidRPr="000063DB">
        <w:t>6</w:t>
      </w:r>
      <w:r w:rsidRPr="000063DB">
        <w:tab/>
        <w:t>Solutions</w:t>
      </w:r>
      <w:bookmarkEnd w:id="1079"/>
      <w:bookmarkEnd w:id="1080"/>
      <w:bookmarkEnd w:id="1081"/>
      <w:bookmarkEnd w:id="1082"/>
      <w:bookmarkEnd w:id="1083"/>
      <w:bookmarkEnd w:id="1084"/>
      <w:bookmarkEnd w:id="1085"/>
      <w:bookmarkEnd w:id="1086"/>
      <w:bookmarkEnd w:id="1087"/>
      <w:bookmarkEnd w:id="1088"/>
      <w:bookmarkEnd w:id="1089"/>
    </w:p>
    <w:p w14:paraId="501D7328" w14:textId="74C77B28" w:rsidR="003C1F3D" w:rsidRPr="000063DB" w:rsidRDefault="003C1F3D" w:rsidP="003C1F3D">
      <w:pPr>
        <w:pStyle w:val="EditorsNote"/>
        <w:rPr>
          <w:lang w:eastAsia="x-none"/>
        </w:rPr>
      </w:pPr>
      <w:r w:rsidRPr="000063DB">
        <w:t>Editor</w:t>
      </w:r>
      <w:r w:rsidR="00AD2391">
        <w:t>'</w:t>
      </w:r>
      <w:r w:rsidRPr="000063DB">
        <w:t>s note:</w:t>
      </w:r>
      <w:r w:rsidRPr="000063DB">
        <w:tab/>
        <w:t>This clause</w:t>
      </w:r>
      <w:r w:rsidR="003B45B3" w:rsidRPr="000063DB">
        <w:t xml:space="preserve"> </w:t>
      </w:r>
      <w:r w:rsidRPr="000063DB">
        <w:t>is intended to document the agreed architecture solutions</w:t>
      </w:r>
      <w:r w:rsidR="00D80570" w:rsidRPr="000063DB">
        <w:t xml:space="preserve"> and a mapping of solutions to key </w:t>
      </w:r>
      <w:r w:rsidR="005459D8" w:rsidRPr="000063DB">
        <w:t xml:space="preserve">issue(s) in </w:t>
      </w:r>
      <w:r w:rsidR="003B45B3" w:rsidRPr="000063DB">
        <w:t>clause 6</w:t>
      </w:r>
      <w:r w:rsidR="005459D8" w:rsidRPr="000063DB">
        <w:t>.0</w:t>
      </w:r>
      <w:r w:rsidRPr="000063DB">
        <w:t>. Each solution should clearly describe which of the key issues it covers and how.</w:t>
      </w:r>
    </w:p>
    <w:p w14:paraId="14D79DE0" w14:textId="77777777" w:rsidR="00103463" w:rsidRPr="000063DB" w:rsidRDefault="00103463" w:rsidP="00103463">
      <w:pPr>
        <w:pStyle w:val="Heading2"/>
        <w:rPr>
          <w:lang w:eastAsia="zh-CN"/>
        </w:rPr>
      </w:pPr>
      <w:bookmarkStart w:id="1090" w:name="_Toc23326074"/>
      <w:bookmarkStart w:id="1091" w:name="_Toc25934675"/>
      <w:bookmarkStart w:id="1092" w:name="_Toc26337055"/>
      <w:bookmarkStart w:id="1093" w:name="_Toc31114302"/>
      <w:bookmarkStart w:id="1094" w:name="_Toc43392576"/>
      <w:bookmarkStart w:id="1095" w:name="_Toc43475372"/>
      <w:bookmarkStart w:id="1096" w:name="_Toc50558976"/>
      <w:bookmarkStart w:id="1097" w:name="_Toc54940331"/>
      <w:bookmarkStart w:id="1098" w:name="_Toc54952046"/>
      <w:bookmarkStart w:id="1099" w:name="_Toc57233494"/>
      <w:bookmarkStart w:id="1100" w:name="_Toc68068806"/>
      <w:bookmarkStart w:id="1101" w:name="_Toc104287744"/>
      <w:r w:rsidRPr="000063DB">
        <w:t>6.0</w:t>
      </w:r>
      <w:r w:rsidRPr="000063DB">
        <w:tab/>
      </w:r>
      <w:r w:rsidRPr="000063DB">
        <w:rPr>
          <w:lang w:eastAsia="zh-CN"/>
        </w:rPr>
        <w:t>Mapping Solutions to Key Issues</w:t>
      </w:r>
      <w:bookmarkEnd w:id="1090"/>
      <w:bookmarkEnd w:id="1091"/>
      <w:bookmarkEnd w:id="1092"/>
      <w:bookmarkEnd w:id="1093"/>
      <w:bookmarkEnd w:id="1094"/>
      <w:bookmarkEnd w:id="1095"/>
      <w:bookmarkEnd w:id="1096"/>
      <w:bookmarkEnd w:id="1097"/>
      <w:bookmarkEnd w:id="1098"/>
      <w:bookmarkEnd w:id="1099"/>
      <w:bookmarkEnd w:id="1100"/>
      <w:bookmarkEnd w:id="1101"/>
    </w:p>
    <w:p w14:paraId="2ED053C5" w14:textId="7F3D2AF0" w:rsidR="00EB2CED" w:rsidRPr="000063DB" w:rsidRDefault="003B45B3" w:rsidP="003B45B3">
      <w:pPr>
        <w:pStyle w:val="EditorsNote"/>
        <w:rPr>
          <w:lang w:eastAsia="zh-CN"/>
        </w:rPr>
      </w:pPr>
      <w:r w:rsidRPr="000063DB">
        <w:t>Editor</w:t>
      </w:r>
      <w:r w:rsidR="00AD2391">
        <w:t>'</w:t>
      </w:r>
      <w:r w:rsidRPr="000063DB">
        <w:t>s note:</w:t>
      </w:r>
      <w:r w:rsidRPr="000063DB">
        <w:tab/>
        <w:t>This clause describes the mapping between solutions and key issues.</w:t>
      </w:r>
    </w:p>
    <w:p w14:paraId="092A8BA7" w14:textId="61C778DF" w:rsidR="003466DB" w:rsidRPr="000063DB" w:rsidRDefault="003B45B3" w:rsidP="003B45B3">
      <w:pPr>
        <w:pStyle w:val="TH"/>
        <w:rPr>
          <w:lang w:eastAsia="zh-CN"/>
        </w:rPr>
      </w:pPr>
      <w:r w:rsidRPr="000063DB">
        <w:rPr>
          <w:lang w:eastAsia="zh-CN"/>
        </w:rPr>
        <w:lastRenderedPageBreak/>
        <w:t>Table 6.0-1: Mapping Solutions to Key Issues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516"/>
        <w:gridCol w:w="517"/>
        <w:gridCol w:w="517"/>
        <w:gridCol w:w="516"/>
        <w:gridCol w:w="517"/>
        <w:gridCol w:w="517"/>
        <w:gridCol w:w="517"/>
        <w:gridCol w:w="516"/>
        <w:gridCol w:w="517"/>
        <w:gridCol w:w="517"/>
        <w:gridCol w:w="517"/>
        <w:gridCol w:w="516"/>
        <w:gridCol w:w="517"/>
        <w:gridCol w:w="517"/>
        <w:gridCol w:w="517"/>
      </w:tblGrid>
      <w:tr w:rsidR="003466DB" w:rsidRPr="000063DB" w14:paraId="4B9909D3" w14:textId="77777777" w:rsidTr="000F15A5">
        <w:tc>
          <w:tcPr>
            <w:tcW w:w="1038" w:type="dxa"/>
            <w:tcBorders>
              <w:top w:val="single" w:sz="4" w:space="0" w:color="auto"/>
              <w:left w:val="single" w:sz="4" w:space="0" w:color="auto"/>
              <w:bottom w:val="single" w:sz="4" w:space="0" w:color="auto"/>
              <w:right w:val="single" w:sz="4" w:space="0" w:color="auto"/>
            </w:tcBorders>
          </w:tcPr>
          <w:p w14:paraId="403C4C67" w14:textId="77777777" w:rsidR="003466DB" w:rsidRPr="000063DB" w:rsidRDefault="003466DB" w:rsidP="00A9580B">
            <w:pPr>
              <w:pStyle w:val="TAC"/>
              <w:rPr>
                <w:lang w:eastAsia="zh-CN"/>
              </w:rPr>
            </w:pPr>
          </w:p>
        </w:tc>
        <w:tc>
          <w:tcPr>
            <w:tcW w:w="7751" w:type="dxa"/>
            <w:gridSpan w:val="15"/>
            <w:tcBorders>
              <w:top w:val="single" w:sz="4" w:space="0" w:color="auto"/>
              <w:left w:val="single" w:sz="4" w:space="0" w:color="auto"/>
              <w:bottom w:val="single" w:sz="4" w:space="0" w:color="auto"/>
              <w:right w:val="single" w:sz="4" w:space="0" w:color="auto"/>
            </w:tcBorders>
            <w:hideMark/>
          </w:tcPr>
          <w:p w14:paraId="644BD0E0" w14:textId="77777777" w:rsidR="003466DB" w:rsidRPr="000063DB" w:rsidRDefault="003466DB" w:rsidP="00A9580B">
            <w:pPr>
              <w:pStyle w:val="TAH"/>
              <w:rPr>
                <w:lang w:eastAsia="zh-CN"/>
              </w:rPr>
            </w:pPr>
            <w:r w:rsidRPr="000063DB">
              <w:rPr>
                <w:lang w:eastAsia="zh-CN"/>
              </w:rPr>
              <w:t>Key Issues</w:t>
            </w:r>
          </w:p>
        </w:tc>
      </w:tr>
      <w:tr w:rsidR="000F15A5" w:rsidRPr="000063DB" w14:paraId="72475E79" w14:textId="4D906F54" w:rsidTr="000F15A5">
        <w:tc>
          <w:tcPr>
            <w:tcW w:w="1038" w:type="dxa"/>
            <w:tcBorders>
              <w:top w:val="single" w:sz="4" w:space="0" w:color="auto"/>
              <w:left w:val="single" w:sz="4" w:space="0" w:color="auto"/>
              <w:bottom w:val="single" w:sz="4" w:space="0" w:color="auto"/>
              <w:right w:val="single" w:sz="4" w:space="0" w:color="auto"/>
            </w:tcBorders>
            <w:hideMark/>
          </w:tcPr>
          <w:p w14:paraId="491AC56F" w14:textId="77777777" w:rsidR="000F15A5" w:rsidRPr="000063DB" w:rsidRDefault="000F15A5" w:rsidP="00A9580B">
            <w:pPr>
              <w:pStyle w:val="TAH"/>
              <w:rPr>
                <w:lang w:eastAsia="zh-CN"/>
              </w:rPr>
            </w:pPr>
            <w:r w:rsidRPr="000063DB">
              <w:rPr>
                <w:lang w:eastAsia="zh-CN"/>
              </w:rPr>
              <w:t>Solutions</w:t>
            </w:r>
          </w:p>
        </w:tc>
        <w:tc>
          <w:tcPr>
            <w:tcW w:w="516" w:type="dxa"/>
            <w:tcBorders>
              <w:top w:val="single" w:sz="4" w:space="0" w:color="auto"/>
              <w:left w:val="single" w:sz="4" w:space="0" w:color="auto"/>
              <w:bottom w:val="single" w:sz="4" w:space="0" w:color="auto"/>
              <w:right w:val="single" w:sz="4" w:space="0" w:color="auto"/>
            </w:tcBorders>
          </w:tcPr>
          <w:p w14:paraId="23150EBD" w14:textId="1401B9B1" w:rsidR="000F15A5" w:rsidRPr="000063DB" w:rsidRDefault="000F15A5" w:rsidP="00A9580B">
            <w:pPr>
              <w:pStyle w:val="TAH"/>
              <w:rPr>
                <w:lang w:eastAsia="zh-CN"/>
              </w:rPr>
            </w:pPr>
            <w:r w:rsidRPr="000063DB">
              <w:rPr>
                <w:lang w:eastAsia="zh-CN"/>
              </w:rPr>
              <w:t>1</w:t>
            </w:r>
          </w:p>
        </w:tc>
        <w:tc>
          <w:tcPr>
            <w:tcW w:w="517" w:type="dxa"/>
            <w:tcBorders>
              <w:top w:val="single" w:sz="4" w:space="0" w:color="auto"/>
              <w:left w:val="single" w:sz="4" w:space="0" w:color="auto"/>
              <w:bottom w:val="single" w:sz="4" w:space="0" w:color="auto"/>
              <w:right w:val="single" w:sz="4" w:space="0" w:color="auto"/>
            </w:tcBorders>
          </w:tcPr>
          <w:p w14:paraId="219693CD" w14:textId="4DD8D3D2" w:rsidR="000F15A5" w:rsidRPr="000063DB" w:rsidRDefault="000F15A5" w:rsidP="000F15A5">
            <w:pPr>
              <w:pStyle w:val="TAH"/>
              <w:rPr>
                <w:lang w:eastAsia="zh-CN"/>
              </w:rPr>
            </w:pPr>
            <w:r w:rsidRPr="000063DB">
              <w:rPr>
                <w:lang w:eastAsia="zh-CN"/>
              </w:rPr>
              <w:t>2</w:t>
            </w:r>
          </w:p>
        </w:tc>
        <w:tc>
          <w:tcPr>
            <w:tcW w:w="517" w:type="dxa"/>
            <w:tcBorders>
              <w:top w:val="single" w:sz="4" w:space="0" w:color="auto"/>
              <w:left w:val="single" w:sz="4" w:space="0" w:color="auto"/>
              <w:bottom w:val="single" w:sz="4" w:space="0" w:color="auto"/>
              <w:right w:val="single" w:sz="4" w:space="0" w:color="auto"/>
            </w:tcBorders>
          </w:tcPr>
          <w:p w14:paraId="5AD548CF" w14:textId="1242EEB7" w:rsidR="000F15A5" w:rsidRPr="000063DB" w:rsidRDefault="000F15A5" w:rsidP="000F15A5">
            <w:pPr>
              <w:pStyle w:val="TAH"/>
              <w:rPr>
                <w:lang w:eastAsia="zh-CN"/>
              </w:rPr>
            </w:pPr>
            <w:r w:rsidRPr="000063DB">
              <w:rPr>
                <w:lang w:eastAsia="zh-CN"/>
              </w:rPr>
              <w:t>3</w:t>
            </w:r>
          </w:p>
        </w:tc>
        <w:tc>
          <w:tcPr>
            <w:tcW w:w="516" w:type="dxa"/>
            <w:tcBorders>
              <w:top w:val="single" w:sz="4" w:space="0" w:color="auto"/>
              <w:left w:val="single" w:sz="4" w:space="0" w:color="auto"/>
              <w:bottom w:val="single" w:sz="4" w:space="0" w:color="auto"/>
              <w:right w:val="single" w:sz="4" w:space="0" w:color="auto"/>
            </w:tcBorders>
          </w:tcPr>
          <w:p w14:paraId="79E33336" w14:textId="42BB05FB" w:rsidR="000F15A5" w:rsidRPr="000063DB" w:rsidRDefault="000F15A5" w:rsidP="00A9580B">
            <w:pPr>
              <w:pStyle w:val="TAH"/>
              <w:rPr>
                <w:lang w:eastAsia="zh-CN"/>
              </w:rPr>
            </w:pPr>
            <w:r w:rsidRPr="000063DB">
              <w:rPr>
                <w:lang w:eastAsia="zh-CN"/>
              </w:rPr>
              <w:t>4</w:t>
            </w:r>
          </w:p>
        </w:tc>
        <w:tc>
          <w:tcPr>
            <w:tcW w:w="517" w:type="dxa"/>
            <w:tcBorders>
              <w:top w:val="single" w:sz="4" w:space="0" w:color="auto"/>
              <w:left w:val="single" w:sz="4" w:space="0" w:color="auto"/>
              <w:bottom w:val="single" w:sz="4" w:space="0" w:color="auto"/>
              <w:right w:val="single" w:sz="4" w:space="0" w:color="auto"/>
            </w:tcBorders>
          </w:tcPr>
          <w:p w14:paraId="4C36A4E3" w14:textId="1BE15510" w:rsidR="000F15A5" w:rsidRPr="000063DB" w:rsidRDefault="000F15A5" w:rsidP="000F15A5">
            <w:pPr>
              <w:pStyle w:val="TAH"/>
              <w:rPr>
                <w:lang w:eastAsia="zh-CN"/>
              </w:rPr>
            </w:pPr>
            <w:r w:rsidRPr="000063DB">
              <w:rPr>
                <w:lang w:eastAsia="zh-CN"/>
              </w:rPr>
              <w:t>5</w:t>
            </w:r>
          </w:p>
        </w:tc>
        <w:tc>
          <w:tcPr>
            <w:tcW w:w="517" w:type="dxa"/>
            <w:tcBorders>
              <w:top w:val="single" w:sz="4" w:space="0" w:color="auto"/>
              <w:left w:val="single" w:sz="4" w:space="0" w:color="auto"/>
              <w:bottom w:val="single" w:sz="4" w:space="0" w:color="auto"/>
              <w:right w:val="single" w:sz="4" w:space="0" w:color="auto"/>
            </w:tcBorders>
          </w:tcPr>
          <w:p w14:paraId="1C30948F" w14:textId="5A38808F" w:rsidR="000F15A5" w:rsidRPr="000063DB" w:rsidRDefault="000F15A5" w:rsidP="00A9580B">
            <w:pPr>
              <w:pStyle w:val="TAH"/>
              <w:rPr>
                <w:lang w:eastAsia="zh-CN"/>
              </w:rPr>
            </w:pPr>
            <w:r w:rsidRPr="000063DB">
              <w:rPr>
                <w:lang w:eastAsia="zh-CN"/>
              </w:rPr>
              <w:t>6</w:t>
            </w:r>
          </w:p>
        </w:tc>
        <w:tc>
          <w:tcPr>
            <w:tcW w:w="517" w:type="dxa"/>
            <w:tcBorders>
              <w:top w:val="single" w:sz="4" w:space="0" w:color="auto"/>
              <w:left w:val="single" w:sz="4" w:space="0" w:color="auto"/>
              <w:bottom w:val="single" w:sz="4" w:space="0" w:color="auto"/>
              <w:right w:val="single" w:sz="4" w:space="0" w:color="auto"/>
            </w:tcBorders>
          </w:tcPr>
          <w:p w14:paraId="31A2C0E3" w14:textId="44A8D700" w:rsidR="000F15A5" w:rsidRPr="000063DB" w:rsidRDefault="000F15A5" w:rsidP="000F15A5">
            <w:pPr>
              <w:pStyle w:val="TAH"/>
              <w:rPr>
                <w:lang w:eastAsia="zh-CN"/>
              </w:rPr>
            </w:pPr>
            <w:r w:rsidRPr="000063DB">
              <w:rPr>
                <w:lang w:eastAsia="zh-CN"/>
              </w:rPr>
              <w:t>7</w:t>
            </w:r>
          </w:p>
        </w:tc>
        <w:tc>
          <w:tcPr>
            <w:tcW w:w="516" w:type="dxa"/>
            <w:tcBorders>
              <w:top w:val="single" w:sz="4" w:space="0" w:color="auto"/>
              <w:left w:val="single" w:sz="4" w:space="0" w:color="auto"/>
              <w:bottom w:val="single" w:sz="4" w:space="0" w:color="auto"/>
              <w:right w:val="single" w:sz="4" w:space="0" w:color="auto"/>
            </w:tcBorders>
          </w:tcPr>
          <w:p w14:paraId="0EBFE1D5" w14:textId="4D658448" w:rsidR="000F15A5" w:rsidRPr="000063DB" w:rsidRDefault="000F15A5" w:rsidP="00A9580B">
            <w:pPr>
              <w:pStyle w:val="TAH"/>
              <w:rPr>
                <w:lang w:eastAsia="zh-CN"/>
              </w:rPr>
            </w:pPr>
            <w:r w:rsidRPr="000063DB">
              <w:rPr>
                <w:lang w:eastAsia="zh-CN"/>
              </w:rPr>
              <w:t>8</w:t>
            </w:r>
          </w:p>
        </w:tc>
        <w:tc>
          <w:tcPr>
            <w:tcW w:w="517" w:type="dxa"/>
            <w:tcBorders>
              <w:top w:val="single" w:sz="4" w:space="0" w:color="auto"/>
              <w:left w:val="single" w:sz="4" w:space="0" w:color="auto"/>
              <w:bottom w:val="single" w:sz="4" w:space="0" w:color="auto"/>
              <w:right w:val="single" w:sz="4" w:space="0" w:color="auto"/>
            </w:tcBorders>
          </w:tcPr>
          <w:p w14:paraId="732EA049" w14:textId="473283A4" w:rsidR="000F15A5" w:rsidRPr="000063DB" w:rsidRDefault="000F15A5" w:rsidP="000F15A5">
            <w:pPr>
              <w:pStyle w:val="TAH"/>
              <w:rPr>
                <w:lang w:eastAsia="zh-CN"/>
              </w:rPr>
            </w:pPr>
            <w:r w:rsidRPr="000063DB">
              <w:rPr>
                <w:lang w:eastAsia="zh-CN"/>
              </w:rPr>
              <w:t>9</w:t>
            </w:r>
          </w:p>
        </w:tc>
        <w:tc>
          <w:tcPr>
            <w:tcW w:w="517" w:type="dxa"/>
            <w:tcBorders>
              <w:top w:val="single" w:sz="4" w:space="0" w:color="auto"/>
              <w:left w:val="single" w:sz="4" w:space="0" w:color="auto"/>
              <w:bottom w:val="single" w:sz="4" w:space="0" w:color="auto"/>
              <w:right w:val="single" w:sz="4" w:space="0" w:color="auto"/>
            </w:tcBorders>
          </w:tcPr>
          <w:p w14:paraId="592CD970" w14:textId="74490E48" w:rsidR="000F15A5" w:rsidRPr="000063DB" w:rsidRDefault="000F15A5" w:rsidP="000F15A5">
            <w:pPr>
              <w:pStyle w:val="TAH"/>
              <w:rPr>
                <w:lang w:eastAsia="zh-CN"/>
              </w:rPr>
            </w:pPr>
            <w:r w:rsidRPr="000063DB">
              <w:rPr>
                <w:lang w:eastAsia="zh-CN"/>
              </w:rPr>
              <w:t>10</w:t>
            </w:r>
          </w:p>
        </w:tc>
        <w:tc>
          <w:tcPr>
            <w:tcW w:w="517" w:type="dxa"/>
            <w:tcBorders>
              <w:top w:val="single" w:sz="4" w:space="0" w:color="auto"/>
              <w:left w:val="single" w:sz="4" w:space="0" w:color="auto"/>
              <w:bottom w:val="single" w:sz="4" w:space="0" w:color="auto"/>
              <w:right w:val="single" w:sz="4" w:space="0" w:color="auto"/>
            </w:tcBorders>
          </w:tcPr>
          <w:p w14:paraId="1CC2E8BF" w14:textId="281F8A2C" w:rsidR="000F15A5" w:rsidRPr="000063DB" w:rsidRDefault="000F15A5" w:rsidP="000F15A5">
            <w:pPr>
              <w:pStyle w:val="TAH"/>
              <w:rPr>
                <w:lang w:eastAsia="zh-CN"/>
              </w:rPr>
            </w:pPr>
            <w:r w:rsidRPr="000063DB">
              <w:rPr>
                <w:lang w:eastAsia="zh-CN"/>
              </w:rPr>
              <w:t>11</w:t>
            </w:r>
          </w:p>
        </w:tc>
        <w:tc>
          <w:tcPr>
            <w:tcW w:w="516" w:type="dxa"/>
            <w:tcBorders>
              <w:top w:val="single" w:sz="4" w:space="0" w:color="auto"/>
              <w:left w:val="single" w:sz="4" w:space="0" w:color="auto"/>
              <w:bottom w:val="single" w:sz="4" w:space="0" w:color="auto"/>
              <w:right w:val="single" w:sz="4" w:space="0" w:color="auto"/>
            </w:tcBorders>
          </w:tcPr>
          <w:p w14:paraId="6A34109E" w14:textId="57D949B0" w:rsidR="000F15A5" w:rsidRPr="000063DB" w:rsidRDefault="000F15A5" w:rsidP="000F15A5">
            <w:pPr>
              <w:pStyle w:val="TAH"/>
              <w:rPr>
                <w:lang w:eastAsia="zh-CN"/>
              </w:rPr>
            </w:pPr>
            <w:r w:rsidRPr="000063DB">
              <w:rPr>
                <w:lang w:eastAsia="zh-CN"/>
              </w:rPr>
              <w:t>12</w:t>
            </w:r>
          </w:p>
        </w:tc>
        <w:tc>
          <w:tcPr>
            <w:tcW w:w="517" w:type="dxa"/>
            <w:tcBorders>
              <w:top w:val="single" w:sz="4" w:space="0" w:color="auto"/>
              <w:left w:val="single" w:sz="4" w:space="0" w:color="auto"/>
              <w:bottom w:val="single" w:sz="4" w:space="0" w:color="auto"/>
              <w:right w:val="single" w:sz="4" w:space="0" w:color="auto"/>
            </w:tcBorders>
          </w:tcPr>
          <w:p w14:paraId="3F6B1C56" w14:textId="2BBA6F51" w:rsidR="000F15A5" w:rsidRPr="000063DB" w:rsidRDefault="000F15A5" w:rsidP="000F15A5">
            <w:pPr>
              <w:pStyle w:val="TAH"/>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D80E51" w14:textId="73D0C8F6" w:rsidR="000F15A5" w:rsidRPr="000063DB" w:rsidRDefault="000F15A5" w:rsidP="000F15A5">
            <w:pPr>
              <w:pStyle w:val="TAH"/>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90BD57D" w14:textId="27BB234A" w:rsidR="000F15A5" w:rsidRPr="000063DB" w:rsidRDefault="000F15A5" w:rsidP="000F15A5">
            <w:pPr>
              <w:pStyle w:val="TAH"/>
              <w:rPr>
                <w:lang w:eastAsia="zh-CN"/>
              </w:rPr>
            </w:pPr>
          </w:p>
        </w:tc>
      </w:tr>
      <w:tr w:rsidR="000F15A5" w:rsidRPr="000063DB" w14:paraId="66AB0D68" w14:textId="243BE39D" w:rsidTr="000F15A5">
        <w:tc>
          <w:tcPr>
            <w:tcW w:w="1038" w:type="dxa"/>
            <w:tcBorders>
              <w:top w:val="single" w:sz="4" w:space="0" w:color="auto"/>
              <w:left w:val="single" w:sz="4" w:space="0" w:color="auto"/>
              <w:bottom w:val="single" w:sz="4" w:space="0" w:color="auto"/>
              <w:right w:val="single" w:sz="4" w:space="0" w:color="auto"/>
            </w:tcBorders>
          </w:tcPr>
          <w:p w14:paraId="37004DB4" w14:textId="72C6BE22" w:rsidR="000F15A5" w:rsidRPr="000063DB" w:rsidRDefault="00EC0FBE" w:rsidP="00A9580B">
            <w:pPr>
              <w:pStyle w:val="TAH"/>
              <w:rPr>
                <w:lang w:eastAsia="zh-CN"/>
              </w:rPr>
            </w:pPr>
            <w:r w:rsidRPr="000063DB">
              <w:rPr>
                <w:lang w:eastAsia="zh-CN"/>
              </w:rPr>
              <w:t>1</w:t>
            </w:r>
          </w:p>
        </w:tc>
        <w:tc>
          <w:tcPr>
            <w:tcW w:w="516" w:type="dxa"/>
            <w:tcBorders>
              <w:top w:val="single" w:sz="4" w:space="0" w:color="auto"/>
              <w:left w:val="single" w:sz="4" w:space="0" w:color="auto"/>
              <w:bottom w:val="single" w:sz="4" w:space="0" w:color="auto"/>
              <w:right w:val="single" w:sz="4" w:space="0" w:color="auto"/>
            </w:tcBorders>
          </w:tcPr>
          <w:p w14:paraId="21B1D513" w14:textId="09C79B63" w:rsidR="000F15A5" w:rsidRPr="000063DB" w:rsidRDefault="00652F3C" w:rsidP="00A9580B">
            <w:pPr>
              <w:pStyle w:val="TAC"/>
              <w:rPr>
                <w:lang w:eastAsia="zh-CN"/>
              </w:rPr>
            </w:pPr>
            <w:r w:rsidRPr="000063DB">
              <w:t>X</w:t>
            </w:r>
          </w:p>
        </w:tc>
        <w:tc>
          <w:tcPr>
            <w:tcW w:w="517" w:type="dxa"/>
            <w:tcBorders>
              <w:top w:val="single" w:sz="4" w:space="0" w:color="auto"/>
              <w:left w:val="single" w:sz="4" w:space="0" w:color="auto"/>
              <w:bottom w:val="single" w:sz="4" w:space="0" w:color="auto"/>
              <w:right w:val="single" w:sz="4" w:space="0" w:color="auto"/>
            </w:tcBorders>
          </w:tcPr>
          <w:p w14:paraId="6EEB5F82"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C88B3DB" w14:textId="12AF6CBE"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E47F5D8" w14:textId="4CBA923B"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3D4B7E"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9AF454B" w14:textId="07B148AA"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A41D4B"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40248AF" w14:textId="4A2E634B"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D9FCC73"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75948BD" w14:textId="1791A365" w:rsidR="000F15A5" w:rsidRPr="000063DB" w:rsidRDefault="00403115" w:rsidP="00A9580B">
            <w:pPr>
              <w:pStyle w:val="TAC"/>
              <w:rPr>
                <w:lang w:eastAsia="zh-CN"/>
              </w:rPr>
            </w:pPr>
            <w:r w:rsidRPr="0040311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6C387387"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23EF32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B4BF392"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BB48795"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897B183" w14:textId="77777777" w:rsidR="000F15A5" w:rsidRPr="000063DB" w:rsidRDefault="000F15A5" w:rsidP="00A9580B">
            <w:pPr>
              <w:pStyle w:val="TAC"/>
              <w:rPr>
                <w:lang w:eastAsia="zh-CN"/>
              </w:rPr>
            </w:pPr>
          </w:p>
        </w:tc>
      </w:tr>
      <w:tr w:rsidR="000F15A5" w:rsidRPr="000063DB" w14:paraId="2757C354" w14:textId="77777777" w:rsidTr="000F15A5">
        <w:tc>
          <w:tcPr>
            <w:tcW w:w="1038" w:type="dxa"/>
            <w:tcBorders>
              <w:top w:val="single" w:sz="4" w:space="0" w:color="auto"/>
              <w:left w:val="single" w:sz="4" w:space="0" w:color="auto"/>
              <w:bottom w:val="single" w:sz="4" w:space="0" w:color="auto"/>
              <w:right w:val="single" w:sz="4" w:space="0" w:color="auto"/>
            </w:tcBorders>
          </w:tcPr>
          <w:p w14:paraId="58826060" w14:textId="6CBFC420" w:rsidR="000F15A5" w:rsidRPr="000063DB" w:rsidRDefault="00EC0FBE" w:rsidP="00A9580B">
            <w:pPr>
              <w:pStyle w:val="TAH"/>
              <w:rPr>
                <w:lang w:eastAsia="zh-CN"/>
              </w:rPr>
            </w:pPr>
            <w:r w:rsidRPr="000063DB">
              <w:rPr>
                <w:lang w:eastAsia="zh-CN"/>
              </w:rPr>
              <w:t>2</w:t>
            </w:r>
          </w:p>
        </w:tc>
        <w:tc>
          <w:tcPr>
            <w:tcW w:w="516" w:type="dxa"/>
            <w:tcBorders>
              <w:top w:val="single" w:sz="4" w:space="0" w:color="auto"/>
              <w:left w:val="single" w:sz="4" w:space="0" w:color="auto"/>
              <w:bottom w:val="single" w:sz="4" w:space="0" w:color="auto"/>
              <w:right w:val="single" w:sz="4" w:space="0" w:color="auto"/>
            </w:tcBorders>
          </w:tcPr>
          <w:p w14:paraId="1CB816B9" w14:textId="67FFA06F" w:rsidR="000F15A5" w:rsidRPr="000063DB" w:rsidRDefault="00652F3C" w:rsidP="00A9580B">
            <w:pPr>
              <w:pStyle w:val="TAC"/>
              <w:rPr>
                <w:lang w:eastAsia="zh-CN"/>
              </w:rPr>
            </w:pPr>
            <w:r w:rsidRPr="000063DB">
              <w:t>X</w:t>
            </w:r>
          </w:p>
        </w:tc>
        <w:tc>
          <w:tcPr>
            <w:tcW w:w="517" w:type="dxa"/>
            <w:tcBorders>
              <w:top w:val="single" w:sz="4" w:space="0" w:color="auto"/>
              <w:left w:val="single" w:sz="4" w:space="0" w:color="auto"/>
              <w:bottom w:val="single" w:sz="4" w:space="0" w:color="auto"/>
              <w:right w:val="single" w:sz="4" w:space="0" w:color="auto"/>
            </w:tcBorders>
          </w:tcPr>
          <w:p w14:paraId="5D4C747F"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91E1C4E"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330B2F3"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E4E1395"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5205FC"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9BC59A1"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9C76176"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0F2BBE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1EF35E"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6B394F"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5827593"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8E55522"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0FFACD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9612B0" w14:textId="77777777" w:rsidR="000F15A5" w:rsidRPr="000063DB" w:rsidRDefault="000F15A5" w:rsidP="00A9580B">
            <w:pPr>
              <w:pStyle w:val="TAC"/>
              <w:rPr>
                <w:lang w:eastAsia="zh-CN"/>
              </w:rPr>
            </w:pPr>
          </w:p>
        </w:tc>
      </w:tr>
      <w:tr w:rsidR="000F15A5" w:rsidRPr="000063DB" w14:paraId="7317F2CA" w14:textId="77777777" w:rsidTr="000F15A5">
        <w:tc>
          <w:tcPr>
            <w:tcW w:w="1038" w:type="dxa"/>
            <w:tcBorders>
              <w:top w:val="single" w:sz="4" w:space="0" w:color="auto"/>
              <w:left w:val="single" w:sz="4" w:space="0" w:color="auto"/>
              <w:bottom w:val="single" w:sz="4" w:space="0" w:color="auto"/>
              <w:right w:val="single" w:sz="4" w:space="0" w:color="auto"/>
            </w:tcBorders>
          </w:tcPr>
          <w:p w14:paraId="3BABEC34" w14:textId="17A3955B" w:rsidR="000F15A5" w:rsidRPr="000063DB" w:rsidRDefault="00EC0FBE" w:rsidP="00A9580B">
            <w:pPr>
              <w:pStyle w:val="TAH"/>
              <w:rPr>
                <w:lang w:eastAsia="zh-CN"/>
              </w:rPr>
            </w:pPr>
            <w:r w:rsidRPr="000063DB">
              <w:rPr>
                <w:lang w:eastAsia="zh-CN"/>
              </w:rPr>
              <w:t>3</w:t>
            </w:r>
          </w:p>
        </w:tc>
        <w:tc>
          <w:tcPr>
            <w:tcW w:w="516" w:type="dxa"/>
            <w:tcBorders>
              <w:top w:val="single" w:sz="4" w:space="0" w:color="auto"/>
              <w:left w:val="single" w:sz="4" w:space="0" w:color="auto"/>
              <w:bottom w:val="single" w:sz="4" w:space="0" w:color="auto"/>
              <w:right w:val="single" w:sz="4" w:space="0" w:color="auto"/>
            </w:tcBorders>
          </w:tcPr>
          <w:p w14:paraId="4D915A49" w14:textId="0ACD5370" w:rsidR="000F15A5" w:rsidRPr="000063DB" w:rsidRDefault="00652F3C"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5C4182B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840FC1A"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01445D0"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4C72AA2"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7BB5C2C"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9CBDD39"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CF2BA5C"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6E42F6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AFBE71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CDD9203"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B372E1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EF0209E"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D201568"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2E1FF9D" w14:textId="77777777" w:rsidR="000F15A5" w:rsidRPr="000063DB" w:rsidRDefault="000F15A5" w:rsidP="00A9580B">
            <w:pPr>
              <w:pStyle w:val="TAC"/>
              <w:rPr>
                <w:lang w:eastAsia="zh-CN"/>
              </w:rPr>
            </w:pPr>
          </w:p>
        </w:tc>
      </w:tr>
      <w:tr w:rsidR="000F15A5" w:rsidRPr="000063DB" w14:paraId="1C763DE9" w14:textId="77777777" w:rsidTr="000F15A5">
        <w:tc>
          <w:tcPr>
            <w:tcW w:w="1038" w:type="dxa"/>
            <w:tcBorders>
              <w:top w:val="single" w:sz="4" w:space="0" w:color="auto"/>
              <w:left w:val="single" w:sz="4" w:space="0" w:color="auto"/>
              <w:bottom w:val="single" w:sz="4" w:space="0" w:color="auto"/>
              <w:right w:val="single" w:sz="4" w:space="0" w:color="auto"/>
            </w:tcBorders>
          </w:tcPr>
          <w:p w14:paraId="640FE9A5" w14:textId="71E999F2" w:rsidR="000F15A5" w:rsidRPr="000063DB" w:rsidRDefault="00EC0FBE" w:rsidP="00A9580B">
            <w:pPr>
              <w:pStyle w:val="TAH"/>
              <w:rPr>
                <w:lang w:eastAsia="zh-CN"/>
              </w:rPr>
            </w:pPr>
            <w:r w:rsidRPr="000063DB">
              <w:rPr>
                <w:lang w:eastAsia="zh-CN"/>
              </w:rPr>
              <w:t>4</w:t>
            </w:r>
          </w:p>
        </w:tc>
        <w:tc>
          <w:tcPr>
            <w:tcW w:w="516" w:type="dxa"/>
            <w:tcBorders>
              <w:top w:val="single" w:sz="4" w:space="0" w:color="auto"/>
              <w:left w:val="single" w:sz="4" w:space="0" w:color="auto"/>
              <w:bottom w:val="single" w:sz="4" w:space="0" w:color="auto"/>
              <w:right w:val="single" w:sz="4" w:space="0" w:color="auto"/>
            </w:tcBorders>
          </w:tcPr>
          <w:p w14:paraId="5183388E"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21D82B8" w14:textId="5EF8EF91" w:rsidR="000F15A5" w:rsidRPr="000063DB" w:rsidRDefault="00434C3E"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312C8C3C"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50CA6E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16B9BE0"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8479D71"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E6FD351"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30A870C"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5EB88D1"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7EC68E9"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38161DA"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593AC4E"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D460A72"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30B96A6"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9F330C" w14:textId="77777777" w:rsidR="000F15A5" w:rsidRPr="000063DB" w:rsidRDefault="000F15A5" w:rsidP="00A9580B">
            <w:pPr>
              <w:pStyle w:val="TAC"/>
              <w:rPr>
                <w:lang w:eastAsia="zh-CN"/>
              </w:rPr>
            </w:pPr>
          </w:p>
        </w:tc>
      </w:tr>
      <w:tr w:rsidR="000F15A5" w:rsidRPr="000063DB" w14:paraId="4C2D69F0" w14:textId="77777777" w:rsidTr="000F15A5">
        <w:tc>
          <w:tcPr>
            <w:tcW w:w="1038" w:type="dxa"/>
            <w:tcBorders>
              <w:top w:val="single" w:sz="4" w:space="0" w:color="auto"/>
              <w:left w:val="single" w:sz="4" w:space="0" w:color="auto"/>
              <w:bottom w:val="single" w:sz="4" w:space="0" w:color="auto"/>
              <w:right w:val="single" w:sz="4" w:space="0" w:color="auto"/>
            </w:tcBorders>
          </w:tcPr>
          <w:p w14:paraId="2E3D21AD" w14:textId="10C80E46" w:rsidR="000F15A5" w:rsidRPr="000063DB" w:rsidRDefault="00EC0FBE" w:rsidP="00A9580B">
            <w:pPr>
              <w:pStyle w:val="TAH"/>
              <w:rPr>
                <w:lang w:eastAsia="zh-CN"/>
              </w:rPr>
            </w:pPr>
            <w:r w:rsidRPr="000063DB">
              <w:rPr>
                <w:lang w:eastAsia="zh-CN"/>
              </w:rPr>
              <w:t>5</w:t>
            </w:r>
          </w:p>
        </w:tc>
        <w:tc>
          <w:tcPr>
            <w:tcW w:w="516" w:type="dxa"/>
            <w:tcBorders>
              <w:top w:val="single" w:sz="4" w:space="0" w:color="auto"/>
              <w:left w:val="single" w:sz="4" w:space="0" w:color="auto"/>
              <w:bottom w:val="single" w:sz="4" w:space="0" w:color="auto"/>
              <w:right w:val="single" w:sz="4" w:space="0" w:color="auto"/>
            </w:tcBorders>
          </w:tcPr>
          <w:p w14:paraId="7A41B440"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5ACE340" w14:textId="7DE43341" w:rsidR="000F15A5" w:rsidRPr="000063DB" w:rsidRDefault="00490B04"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496EC96" w14:textId="5C387B6F"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CFF044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53935F"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749884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FE647C"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C61CE93"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F3EBC0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C08EE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37AB8F"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4BD4CDC"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3A91CD"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F8454E"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187A764" w14:textId="77777777" w:rsidR="000F15A5" w:rsidRPr="000063DB" w:rsidRDefault="000F15A5" w:rsidP="00A9580B">
            <w:pPr>
              <w:pStyle w:val="TAC"/>
              <w:rPr>
                <w:lang w:eastAsia="zh-CN"/>
              </w:rPr>
            </w:pPr>
          </w:p>
        </w:tc>
      </w:tr>
      <w:tr w:rsidR="000F15A5" w:rsidRPr="000063DB" w14:paraId="3517F66C" w14:textId="77777777" w:rsidTr="000F15A5">
        <w:tc>
          <w:tcPr>
            <w:tcW w:w="1038" w:type="dxa"/>
            <w:tcBorders>
              <w:top w:val="single" w:sz="4" w:space="0" w:color="auto"/>
              <w:left w:val="single" w:sz="4" w:space="0" w:color="auto"/>
              <w:bottom w:val="single" w:sz="4" w:space="0" w:color="auto"/>
              <w:right w:val="single" w:sz="4" w:space="0" w:color="auto"/>
            </w:tcBorders>
          </w:tcPr>
          <w:p w14:paraId="23AA5574" w14:textId="20770D91" w:rsidR="000F15A5" w:rsidRPr="000063DB" w:rsidRDefault="00EC0FBE" w:rsidP="00A9580B">
            <w:pPr>
              <w:pStyle w:val="TAH"/>
              <w:rPr>
                <w:lang w:eastAsia="zh-CN"/>
              </w:rPr>
            </w:pPr>
            <w:r w:rsidRPr="000063DB">
              <w:rPr>
                <w:lang w:eastAsia="zh-CN"/>
              </w:rPr>
              <w:t>6</w:t>
            </w:r>
          </w:p>
        </w:tc>
        <w:tc>
          <w:tcPr>
            <w:tcW w:w="516" w:type="dxa"/>
            <w:tcBorders>
              <w:top w:val="single" w:sz="4" w:space="0" w:color="auto"/>
              <w:left w:val="single" w:sz="4" w:space="0" w:color="auto"/>
              <w:bottom w:val="single" w:sz="4" w:space="0" w:color="auto"/>
              <w:right w:val="single" w:sz="4" w:space="0" w:color="auto"/>
            </w:tcBorders>
          </w:tcPr>
          <w:p w14:paraId="589D027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7408A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7C2FA7" w14:textId="0EFE2394" w:rsidR="000F15A5" w:rsidRPr="000063DB" w:rsidRDefault="00EC0FBE"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673CFCB9"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9B823FE"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8499880"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6C1614"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F97E43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11B01D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22C305"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A03A7C"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1F077B5"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2D3605"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E7E1A70"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6C8EC25" w14:textId="77777777" w:rsidR="000F15A5" w:rsidRPr="000063DB" w:rsidRDefault="000F15A5" w:rsidP="00A9580B">
            <w:pPr>
              <w:pStyle w:val="TAC"/>
              <w:rPr>
                <w:lang w:eastAsia="zh-CN"/>
              </w:rPr>
            </w:pPr>
          </w:p>
        </w:tc>
      </w:tr>
      <w:tr w:rsidR="000F15A5" w:rsidRPr="000063DB" w14:paraId="00AECA5A" w14:textId="77777777" w:rsidTr="000F15A5">
        <w:tc>
          <w:tcPr>
            <w:tcW w:w="1038" w:type="dxa"/>
            <w:tcBorders>
              <w:top w:val="single" w:sz="4" w:space="0" w:color="auto"/>
              <w:left w:val="single" w:sz="4" w:space="0" w:color="auto"/>
              <w:bottom w:val="single" w:sz="4" w:space="0" w:color="auto"/>
              <w:right w:val="single" w:sz="4" w:space="0" w:color="auto"/>
            </w:tcBorders>
          </w:tcPr>
          <w:p w14:paraId="211D546F" w14:textId="0D3DCE26" w:rsidR="000F15A5" w:rsidRPr="000063DB" w:rsidRDefault="00EC0FBE" w:rsidP="00A9580B">
            <w:pPr>
              <w:pStyle w:val="TAH"/>
              <w:rPr>
                <w:lang w:eastAsia="zh-CN"/>
              </w:rPr>
            </w:pPr>
            <w:r w:rsidRPr="000063DB">
              <w:rPr>
                <w:lang w:eastAsia="zh-CN"/>
              </w:rPr>
              <w:t>7</w:t>
            </w:r>
          </w:p>
        </w:tc>
        <w:tc>
          <w:tcPr>
            <w:tcW w:w="516" w:type="dxa"/>
            <w:tcBorders>
              <w:top w:val="single" w:sz="4" w:space="0" w:color="auto"/>
              <w:left w:val="single" w:sz="4" w:space="0" w:color="auto"/>
              <w:bottom w:val="single" w:sz="4" w:space="0" w:color="auto"/>
              <w:right w:val="single" w:sz="4" w:space="0" w:color="auto"/>
            </w:tcBorders>
          </w:tcPr>
          <w:p w14:paraId="7D3CEDF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5819C5C"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8582C7E" w14:textId="46A7A7D4" w:rsidR="000F15A5" w:rsidRPr="000063DB" w:rsidRDefault="00EC0FBE"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69AFCB0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80C523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BBAC1D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6AA9E2F"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A834571"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90BEE1F"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9BAEE95"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35FA35F"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70B33CD"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3CF137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2AADD2"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25B3938" w14:textId="77777777" w:rsidR="000F15A5" w:rsidRPr="000063DB" w:rsidRDefault="000F15A5" w:rsidP="00A9580B">
            <w:pPr>
              <w:pStyle w:val="TAC"/>
              <w:rPr>
                <w:lang w:eastAsia="zh-CN"/>
              </w:rPr>
            </w:pPr>
          </w:p>
        </w:tc>
      </w:tr>
      <w:tr w:rsidR="000F15A5" w:rsidRPr="000063DB" w14:paraId="03DB59D0" w14:textId="77777777" w:rsidTr="000F15A5">
        <w:tc>
          <w:tcPr>
            <w:tcW w:w="1038" w:type="dxa"/>
            <w:tcBorders>
              <w:top w:val="single" w:sz="4" w:space="0" w:color="auto"/>
              <w:left w:val="single" w:sz="4" w:space="0" w:color="auto"/>
              <w:bottom w:val="single" w:sz="4" w:space="0" w:color="auto"/>
              <w:right w:val="single" w:sz="4" w:space="0" w:color="auto"/>
            </w:tcBorders>
          </w:tcPr>
          <w:p w14:paraId="2619AE4C" w14:textId="15E6264E" w:rsidR="000F15A5" w:rsidRPr="000063DB" w:rsidRDefault="00EC0FBE" w:rsidP="00A9580B">
            <w:pPr>
              <w:pStyle w:val="TAH"/>
              <w:rPr>
                <w:lang w:eastAsia="zh-CN"/>
              </w:rPr>
            </w:pPr>
            <w:r w:rsidRPr="000063DB">
              <w:rPr>
                <w:lang w:eastAsia="zh-CN"/>
              </w:rPr>
              <w:t>8</w:t>
            </w:r>
          </w:p>
        </w:tc>
        <w:tc>
          <w:tcPr>
            <w:tcW w:w="516" w:type="dxa"/>
            <w:tcBorders>
              <w:top w:val="single" w:sz="4" w:space="0" w:color="auto"/>
              <w:left w:val="single" w:sz="4" w:space="0" w:color="auto"/>
              <w:bottom w:val="single" w:sz="4" w:space="0" w:color="auto"/>
              <w:right w:val="single" w:sz="4" w:space="0" w:color="auto"/>
            </w:tcBorders>
          </w:tcPr>
          <w:p w14:paraId="42404DFC"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FC951D"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FF147D5" w14:textId="588F2149" w:rsidR="000F15A5" w:rsidRPr="000063DB" w:rsidRDefault="00EC0FBE"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165DAF7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321301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B3E9D40"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C23713F"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6BC654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8694D5"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089E1F"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7A6F6EE"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B5C095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4DF124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CCC955D"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8B08BF" w14:textId="77777777" w:rsidR="000F15A5" w:rsidRPr="000063DB" w:rsidRDefault="000F15A5" w:rsidP="00A9580B">
            <w:pPr>
              <w:pStyle w:val="TAC"/>
              <w:rPr>
                <w:lang w:eastAsia="zh-CN"/>
              </w:rPr>
            </w:pPr>
          </w:p>
        </w:tc>
      </w:tr>
      <w:tr w:rsidR="00334FC1" w:rsidRPr="000063DB" w14:paraId="693F6567" w14:textId="77777777" w:rsidTr="000F15A5">
        <w:tc>
          <w:tcPr>
            <w:tcW w:w="1038" w:type="dxa"/>
            <w:tcBorders>
              <w:top w:val="single" w:sz="4" w:space="0" w:color="auto"/>
              <w:left w:val="single" w:sz="4" w:space="0" w:color="auto"/>
              <w:bottom w:val="single" w:sz="4" w:space="0" w:color="auto"/>
              <w:right w:val="single" w:sz="4" w:space="0" w:color="auto"/>
            </w:tcBorders>
          </w:tcPr>
          <w:p w14:paraId="1001D9D2" w14:textId="0DC1DB6B" w:rsidR="00334FC1" w:rsidRPr="000063DB" w:rsidRDefault="00334FC1" w:rsidP="00A9580B">
            <w:pPr>
              <w:pStyle w:val="TAH"/>
              <w:rPr>
                <w:lang w:eastAsia="zh-CN"/>
              </w:rPr>
            </w:pPr>
            <w:r w:rsidRPr="000063DB">
              <w:rPr>
                <w:lang w:eastAsia="zh-CN"/>
              </w:rPr>
              <w:t>9</w:t>
            </w:r>
          </w:p>
        </w:tc>
        <w:tc>
          <w:tcPr>
            <w:tcW w:w="516" w:type="dxa"/>
            <w:tcBorders>
              <w:top w:val="single" w:sz="4" w:space="0" w:color="auto"/>
              <w:left w:val="single" w:sz="4" w:space="0" w:color="auto"/>
              <w:bottom w:val="single" w:sz="4" w:space="0" w:color="auto"/>
              <w:right w:val="single" w:sz="4" w:space="0" w:color="auto"/>
            </w:tcBorders>
          </w:tcPr>
          <w:p w14:paraId="320E0650"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F14E74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FFA76AD" w14:textId="455A8884" w:rsidR="00334FC1" w:rsidRPr="000063DB" w:rsidRDefault="00334FC1"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06A78E70"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5100C04"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3A9F189"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9A3E6D2"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FDAB5C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7D0CB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C5E2F90"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45361AF"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DD73D28"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552056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6A6A433"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1F6198F" w14:textId="77777777" w:rsidR="00334FC1" w:rsidRPr="000063DB" w:rsidRDefault="00334FC1" w:rsidP="00A9580B">
            <w:pPr>
              <w:pStyle w:val="TAC"/>
              <w:rPr>
                <w:lang w:eastAsia="zh-CN"/>
              </w:rPr>
            </w:pPr>
          </w:p>
        </w:tc>
      </w:tr>
      <w:tr w:rsidR="00334FC1" w:rsidRPr="000063DB" w14:paraId="44040719" w14:textId="77777777" w:rsidTr="000F15A5">
        <w:tc>
          <w:tcPr>
            <w:tcW w:w="1038" w:type="dxa"/>
            <w:tcBorders>
              <w:top w:val="single" w:sz="4" w:space="0" w:color="auto"/>
              <w:left w:val="single" w:sz="4" w:space="0" w:color="auto"/>
              <w:bottom w:val="single" w:sz="4" w:space="0" w:color="auto"/>
              <w:right w:val="single" w:sz="4" w:space="0" w:color="auto"/>
            </w:tcBorders>
          </w:tcPr>
          <w:p w14:paraId="6C366DB6" w14:textId="610B462D" w:rsidR="00334FC1" w:rsidRPr="000063DB" w:rsidRDefault="00334FC1" w:rsidP="00A9580B">
            <w:pPr>
              <w:pStyle w:val="TAH"/>
              <w:rPr>
                <w:lang w:eastAsia="zh-CN"/>
              </w:rPr>
            </w:pPr>
            <w:r w:rsidRPr="000063DB">
              <w:rPr>
                <w:lang w:eastAsia="zh-CN"/>
              </w:rPr>
              <w:t>10</w:t>
            </w:r>
          </w:p>
        </w:tc>
        <w:tc>
          <w:tcPr>
            <w:tcW w:w="516" w:type="dxa"/>
            <w:tcBorders>
              <w:top w:val="single" w:sz="4" w:space="0" w:color="auto"/>
              <w:left w:val="single" w:sz="4" w:space="0" w:color="auto"/>
              <w:bottom w:val="single" w:sz="4" w:space="0" w:color="auto"/>
              <w:right w:val="single" w:sz="4" w:space="0" w:color="auto"/>
            </w:tcBorders>
          </w:tcPr>
          <w:p w14:paraId="7F1BCEAF"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8D4FB3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B77A79"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2E264F4" w14:textId="44CE8295" w:rsidR="00334FC1" w:rsidRPr="000063DB" w:rsidRDefault="00334FC1"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24794D3"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F250E42"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BA0EF3E"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806DB43"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168CF5"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E2A50E4"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86E3C61"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80F3153"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9E4200F"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AEB04C"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AE2D13" w14:textId="77777777" w:rsidR="00334FC1" w:rsidRPr="000063DB" w:rsidRDefault="00334FC1" w:rsidP="00A9580B">
            <w:pPr>
              <w:pStyle w:val="TAC"/>
              <w:rPr>
                <w:lang w:eastAsia="zh-CN"/>
              </w:rPr>
            </w:pPr>
          </w:p>
        </w:tc>
      </w:tr>
      <w:tr w:rsidR="00334FC1" w:rsidRPr="000063DB" w14:paraId="56D6122E" w14:textId="77777777" w:rsidTr="000F15A5">
        <w:tc>
          <w:tcPr>
            <w:tcW w:w="1038" w:type="dxa"/>
            <w:tcBorders>
              <w:top w:val="single" w:sz="4" w:space="0" w:color="auto"/>
              <w:left w:val="single" w:sz="4" w:space="0" w:color="auto"/>
              <w:bottom w:val="single" w:sz="4" w:space="0" w:color="auto"/>
              <w:right w:val="single" w:sz="4" w:space="0" w:color="auto"/>
            </w:tcBorders>
          </w:tcPr>
          <w:p w14:paraId="3B904CD1" w14:textId="08900FEE" w:rsidR="00334FC1" w:rsidRPr="000063DB" w:rsidRDefault="00334FC1" w:rsidP="00A9580B">
            <w:pPr>
              <w:pStyle w:val="TAH"/>
              <w:rPr>
                <w:lang w:eastAsia="zh-CN"/>
              </w:rPr>
            </w:pPr>
            <w:r w:rsidRPr="000063DB">
              <w:rPr>
                <w:lang w:eastAsia="zh-CN"/>
              </w:rPr>
              <w:t>11</w:t>
            </w:r>
          </w:p>
        </w:tc>
        <w:tc>
          <w:tcPr>
            <w:tcW w:w="516" w:type="dxa"/>
            <w:tcBorders>
              <w:top w:val="single" w:sz="4" w:space="0" w:color="auto"/>
              <w:left w:val="single" w:sz="4" w:space="0" w:color="auto"/>
              <w:bottom w:val="single" w:sz="4" w:space="0" w:color="auto"/>
              <w:right w:val="single" w:sz="4" w:space="0" w:color="auto"/>
            </w:tcBorders>
          </w:tcPr>
          <w:p w14:paraId="29DFBA81"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702B2C5"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D90E31F"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A65CE8B" w14:textId="23C3586D" w:rsidR="00334FC1" w:rsidRPr="000063DB" w:rsidRDefault="00334FC1"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EB15966"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BF9304"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77EF1F"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81D5D0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9872E4F"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2087932"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1E4D9B"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793F000"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6B0ECA"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323063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1B34E78" w14:textId="77777777" w:rsidR="00334FC1" w:rsidRPr="000063DB" w:rsidRDefault="00334FC1" w:rsidP="00A9580B">
            <w:pPr>
              <w:pStyle w:val="TAC"/>
              <w:rPr>
                <w:lang w:eastAsia="zh-CN"/>
              </w:rPr>
            </w:pPr>
          </w:p>
        </w:tc>
      </w:tr>
      <w:tr w:rsidR="00334FC1" w:rsidRPr="000063DB" w14:paraId="36F8986C" w14:textId="77777777" w:rsidTr="000F15A5">
        <w:tc>
          <w:tcPr>
            <w:tcW w:w="1038" w:type="dxa"/>
            <w:tcBorders>
              <w:top w:val="single" w:sz="4" w:space="0" w:color="auto"/>
              <w:left w:val="single" w:sz="4" w:space="0" w:color="auto"/>
              <w:bottom w:val="single" w:sz="4" w:space="0" w:color="auto"/>
              <w:right w:val="single" w:sz="4" w:space="0" w:color="auto"/>
            </w:tcBorders>
          </w:tcPr>
          <w:p w14:paraId="0C81E0E6" w14:textId="19BFE04D" w:rsidR="00334FC1" w:rsidRPr="000063DB" w:rsidRDefault="00334FC1" w:rsidP="00A9580B">
            <w:pPr>
              <w:pStyle w:val="TAH"/>
              <w:rPr>
                <w:lang w:eastAsia="zh-CN"/>
              </w:rPr>
            </w:pPr>
            <w:r w:rsidRPr="000063DB">
              <w:rPr>
                <w:lang w:eastAsia="zh-CN"/>
              </w:rPr>
              <w:t>12</w:t>
            </w:r>
          </w:p>
        </w:tc>
        <w:tc>
          <w:tcPr>
            <w:tcW w:w="516" w:type="dxa"/>
            <w:tcBorders>
              <w:top w:val="single" w:sz="4" w:space="0" w:color="auto"/>
              <w:left w:val="single" w:sz="4" w:space="0" w:color="auto"/>
              <w:bottom w:val="single" w:sz="4" w:space="0" w:color="auto"/>
              <w:right w:val="single" w:sz="4" w:space="0" w:color="auto"/>
            </w:tcBorders>
          </w:tcPr>
          <w:p w14:paraId="6D9D8CAD"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02AC0B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330B7C1"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F061737" w14:textId="23EBD048" w:rsidR="00334FC1" w:rsidRPr="000063DB" w:rsidRDefault="00334FC1"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37B58A59"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894B5A"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01C9F6E"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51CE95F"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131B402"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D38A0A"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0638F42"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67B807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FD0704"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802F0DD"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3DF4220" w14:textId="77777777" w:rsidR="00334FC1" w:rsidRPr="000063DB" w:rsidRDefault="00334FC1" w:rsidP="00A9580B">
            <w:pPr>
              <w:pStyle w:val="TAC"/>
              <w:rPr>
                <w:lang w:eastAsia="zh-CN"/>
              </w:rPr>
            </w:pPr>
          </w:p>
        </w:tc>
      </w:tr>
      <w:tr w:rsidR="00334FC1" w:rsidRPr="000063DB" w14:paraId="751F16C2" w14:textId="42317F48" w:rsidTr="000F15A5">
        <w:tc>
          <w:tcPr>
            <w:tcW w:w="1038" w:type="dxa"/>
            <w:tcBorders>
              <w:top w:val="single" w:sz="4" w:space="0" w:color="auto"/>
              <w:left w:val="single" w:sz="4" w:space="0" w:color="auto"/>
              <w:bottom w:val="single" w:sz="4" w:space="0" w:color="auto"/>
              <w:right w:val="single" w:sz="4" w:space="0" w:color="auto"/>
            </w:tcBorders>
          </w:tcPr>
          <w:p w14:paraId="4B2E3296" w14:textId="710C9E58" w:rsidR="00334FC1" w:rsidRPr="000063DB" w:rsidRDefault="00334FC1" w:rsidP="00A9580B">
            <w:pPr>
              <w:pStyle w:val="TAH"/>
              <w:rPr>
                <w:lang w:eastAsia="zh-CN"/>
              </w:rPr>
            </w:pPr>
            <w:r w:rsidRPr="000063DB">
              <w:rPr>
                <w:lang w:eastAsia="zh-CN"/>
              </w:rPr>
              <w:t>13</w:t>
            </w:r>
          </w:p>
        </w:tc>
        <w:tc>
          <w:tcPr>
            <w:tcW w:w="516" w:type="dxa"/>
            <w:tcBorders>
              <w:top w:val="single" w:sz="4" w:space="0" w:color="auto"/>
              <w:left w:val="single" w:sz="4" w:space="0" w:color="auto"/>
              <w:bottom w:val="single" w:sz="4" w:space="0" w:color="auto"/>
              <w:right w:val="single" w:sz="4" w:space="0" w:color="auto"/>
            </w:tcBorders>
          </w:tcPr>
          <w:p w14:paraId="46577C3C"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B33B63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7ADE2CB" w14:textId="7B49043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545D82C" w14:textId="7BAE7228" w:rsidR="00334FC1" w:rsidRPr="000063DB" w:rsidRDefault="00334FC1"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DB38706"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382E9AD" w14:textId="7295F3B6"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D05EFC"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04B5595" w14:textId="34EC85A8"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46743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40FD75"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74688CD"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3BB57B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76FCBE5"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FA51AB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FECCE09" w14:textId="77777777" w:rsidR="00334FC1" w:rsidRPr="000063DB" w:rsidRDefault="00334FC1" w:rsidP="00A9580B">
            <w:pPr>
              <w:pStyle w:val="TAC"/>
              <w:rPr>
                <w:lang w:eastAsia="zh-CN"/>
              </w:rPr>
            </w:pPr>
          </w:p>
        </w:tc>
      </w:tr>
      <w:tr w:rsidR="00334FC1" w:rsidRPr="000063DB" w14:paraId="4C8CBD44" w14:textId="4392045C" w:rsidTr="000F15A5">
        <w:tc>
          <w:tcPr>
            <w:tcW w:w="1038" w:type="dxa"/>
            <w:tcBorders>
              <w:top w:val="single" w:sz="4" w:space="0" w:color="auto"/>
              <w:left w:val="single" w:sz="4" w:space="0" w:color="auto"/>
              <w:bottom w:val="single" w:sz="4" w:space="0" w:color="auto"/>
              <w:right w:val="single" w:sz="4" w:space="0" w:color="auto"/>
            </w:tcBorders>
          </w:tcPr>
          <w:p w14:paraId="44B90451" w14:textId="0C2394E7" w:rsidR="00334FC1" w:rsidRPr="000063DB" w:rsidRDefault="00334FC1" w:rsidP="00A9580B">
            <w:pPr>
              <w:pStyle w:val="TAH"/>
              <w:rPr>
                <w:lang w:eastAsia="zh-CN"/>
              </w:rPr>
            </w:pPr>
            <w:r w:rsidRPr="000063DB">
              <w:rPr>
                <w:lang w:eastAsia="zh-CN"/>
              </w:rPr>
              <w:t>14</w:t>
            </w:r>
          </w:p>
        </w:tc>
        <w:tc>
          <w:tcPr>
            <w:tcW w:w="516" w:type="dxa"/>
            <w:tcBorders>
              <w:top w:val="single" w:sz="4" w:space="0" w:color="auto"/>
              <w:left w:val="single" w:sz="4" w:space="0" w:color="auto"/>
              <w:bottom w:val="single" w:sz="4" w:space="0" w:color="auto"/>
              <w:right w:val="single" w:sz="4" w:space="0" w:color="auto"/>
            </w:tcBorders>
          </w:tcPr>
          <w:p w14:paraId="08E76A60"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9D76A28"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597441" w14:textId="7A3762D4"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0E89B46" w14:textId="3A6F63EE"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6933CA5"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699A152" w14:textId="19D8E4B8" w:rsidR="00334FC1" w:rsidRPr="000063DB" w:rsidRDefault="00334FC1"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05BFF312"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ECEBF46" w14:textId="089636C6"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1B2E5E1"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8F59284"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832CBB1"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AE859D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9B80439"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9F5DD39"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3BE1589" w14:textId="77777777" w:rsidR="00334FC1" w:rsidRPr="000063DB" w:rsidRDefault="00334FC1" w:rsidP="00A9580B">
            <w:pPr>
              <w:pStyle w:val="TAC"/>
              <w:rPr>
                <w:lang w:eastAsia="zh-CN"/>
              </w:rPr>
            </w:pPr>
          </w:p>
        </w:tc>
      </w:tr>
      <w:tr w:rsidR="00334FC1" w:rsidRPr="000063DB" w14:paraId="7A004F29" w14:textId="4EC6AF2F" w:rsidTr="000F15A5">
        <w:tc>
          <w:tcPr>
            <w:tcW w:w="1038" w:type="dxa"/>
            <w:tcBorders>
              <w:top w:val="single" w:sz="4" w:space="0" w:color="auto"/>
              <w:left w:val="single" w:sz="4" w:space="0" w:color="auto"/>
              <w:bottom w:val="single" w:sz="4" w:space="0" w:color="auto"/>
              <w:right w:val="single" w:sz="4" w:space="0" w:color="auto"/>
            </w:tcBorders>
          </w:tcPr>
          <w:p w14:paraId="4E45B591" w14:textId="4C1409DB" w:rsidR="00334FC1" w:rsidRPr="000063DB" w:rsidRDefault="00334FC1" w:rsidP="00A9580B">
            <w:pPr>
              <w:pStyle w:val="TAH"/>
              <w:rPr>
                <w:lang w:eastAsia="zh-CN"/>
              </w:rPr>
            </w:pPr>
            <w:r w:rsidRPr="000063DB">
              <w:rPr>
                <w:lang w:eastAsia="zh-CN"/>
              </w:rPr>
              <w:t>15</w:t>
            </w:r>
          </w:p>
        </w:tc>
        <w:tc>
          <w:tcPr>
            <w:tcW w:w="516" w:type="dxa"/>
            <w:tcBorders>
              <w:top w:val="single" w:sz="4" w:space="0" w:color="auto"/>
              <w:left w:val="single" w:sz="4" w:space="0" w:color="auto"/>
              <w:bottom w:val="single" w:sz="4" w:space="0" w:color="auto"/>
              <w:right w:val="single" w:sz="4" w:space="0" w:color="auto"/>
            </w:tcBorders>
          </w:tcPr>
          <w:p w14:paraId="635349AD"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18CAE2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021143F" w14:textId="54AF3B8F"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D3E4F10" w14:textId="32891616"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7B4ABA7"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A6BCACB" w14:textId="69E23FC1"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74FB216" w14:textId="4AB113BD" w:rsidR="00334FC1" w:rsidRPr="000063DB" w:rsidRDefault="00334FC1"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044F8725" w14:textId="4BC1DD32"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BD75421"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B1A0BDC"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EC624EE"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944F5BA"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CE6E125"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268770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3B7A3D" w14:textId="77777777" w:rsidR="00334FC1" w:rsidRPr="000063DB" w:rsidRDefault="00334FC1" w:rsidP="00A9580B">
            <w:pPr>
              <w:pStyle w:val="TAC"/>
              <w:rPr>
                <w:lang w:eastAsia="zh-CN"/>
              </w:rPr>
            </w:pPr>
          </w:p>
        </w:tc>
      </w:tr>
      <w:tr w:rsidR="00334FC1" w:rsidRPr="000063DB" w14:paraId="27F90B36" w14:textId="5AEACA9B" w:rsidTr="000F15A5">
        <w:tc>
          <w:tcPr>
            <w:tcW w:w="1038" w:type="dxa"/>
            <w:tcBorders>
              <w:top w:val="single" w:sz="4" w:space="0" w:color="auto"/>
              <w:left w:val="single" w:sz="4" w:space="0" w:color="auto"/>
              <w:bottom w:val="single" w:sz="4" w:space="0" w:color="auto"/>
              <w:right w:val="single" w:sz="4" w:space="0" w:color="auto"/>
            </w:tcBorders>
          </w:tcPr>
          <w:p w14:paraId="78E9C4FD" w14:textId="37CAE948" w:rsidR="00334FC1" w:rsidRPr="000063DB" w:rsidRDefault="00334FC1" w:rsidP="00A9580B">
            <w:pPr>
              <w:pStyle w:val="TAH"/>
              <w:rPr>
                <w:lang w:eastAsia="zh-CN"/>
              </w:rPr>
            </w:pPr>
            <w:r w:rsidRPr="000063DB">
              <w:rPr>
                <w:lang w:eastAsia="zh-CN"/>
              </w:rPr>
              <w:t>16</w:t>
            </w:r>
          </w:p>
        </w:tc>
        <w:tc>
          <w:tcPr>
            <w:tcW w:w="516" w:type="dxa"/>
            <w:tcBorders>
              <w:top w:val="single" w:sz="4" w:space="0" w:color="auto"/>
              <w:left w:val="single" w:sz="4" w:space="0" w:color="auto"/>
              <w:bottom w:val="single" w:sz="4" w:space="0" w:color="auto"/>
              <w:right w:val="single" w:sz="4" w:space="0" w:color="auto"/>
            </w:tcBorders>
          </w:tcPr>
          <w:p w14:paraId="3B3709BC"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BB4B036"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19B01BE" w14:textId="043977C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97D3375" w14:textId="3A217BE6"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6CCDA2"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32BF840" w14:textId="43E8F78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8B704C4" w14:textId="44015247" w:rsidR="00334FC1" w:rsidRPr="000063DB" w:rsidRDefault="00334FC1"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28DFACE8" w14:textId="1558BF7E"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B4B80A6"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CFDD5E9"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9D5AD14"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6FDF1D0"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C7B8159"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EE55F39"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C6B8CC6" w14:textId="77777777" w:rsidR="00334FC1" w:rsidRPr="000063DB" w:rsidRDefault="00334FC1" w:rsidP="00A9580B">
            <w:pPr>
              <w:pStyle w:val="TAC"/>
              <w:rPr>
                <w:lang w:eastAsia="zh-CN"/>
              </w:rPr>
            </w:pPr>
          </w:p>
        </w:tc>
      </w:tr>
      <w:tr w:rsidR="00334FC1" w:rsidRPr="000063DB" w14:paraId="6163BBA3" w14:textId="77777777" w:rsidTr="000F15A5">
        <w:tc>
          <w:tcPr>
            <w:tcW w:w="1038" w:type="dxa"/>
            <w:tcBorders>
              <w:top w:val="single" w:sz="4" w:space="0" w:color="auto"/>
              <w:left w:val="single" w:sz="4" w:space="0" w:color="auto"/>
              <w:bottom w:val="single" w:sz="4" w:space="0" w:color="auto"/>
              <w:right w:val="single" w:sz="4" w:space="0" w:color="auto"/>
            </w:tcBorders>
          </w:tcPr>
          <w:p w14:paraId="7D152EF5" w14:textId="7E643702" w:rsidR="00334FC1" w:rsidRPr="000063DB" w:rsidRDefault="00334FC1" w:rsidP="00A9580B">
            <w:pPr>
              <w:pStyle w:val="TAH"/>
              <w:rPr>
                <w:lang w:eastAsia="zh-CN"/>
              </w:rPr>
            </w:pPr>
            <w:r w:rsidRPr="000063DB">
              <w:rPr>
                <w:lang w:eastAsia="zh-CN"/>
              </w:rPr>
              <w:t>17</w:t>
            </w:r>
          </w:p>
        </w:tc>
        <w:tc>
          <w:tcPr>
            <w:tcW w:w="516" w:type="dxa"/>
            <w:tcBorders>
              <w:top w:val="single" w:sz="4" w:space="0" w:color="auto"/>
              <w:left w:val="single" w:sz="4" w:space="0" w:color="auto"/>
              <w:bottom w:val="single" w:sz="4" w:space="0" w:color="auto"/>
              <w:right w:val="single" w:sz="4" w:space="0" w:color="auto"/>
            </w:tcBorders>
          </w:tcPr>
          <w:p w14:paraId="30B75CCC"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56FD841"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EC7D66F"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37A293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08C8C28"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E9BE8F"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4406099" w14:textId="6205A2ED" w:rsidR="00334FC1" w:rsidRPr="000063DB" w:rsidRDefault="00334FC1"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54C68F98"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07F9508"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9853371"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613403B"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B93EA87"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9927BF"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29670A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06D6FB7" w14:textId="77777777" w:rsidR="00334FC1" w:rsidRPr="000063DB" w:rsidRDefault="00334FC1" w:rsidP="00A9580B">
            <w:pPr>
              <w:pStyle w:val="TAC"/>
              <w:rPr>
                <w:lang w:eastAsia="zh-CN"/>
              </w:rPr>
            </w:pPr>
          </w:p>
        </w:tc>
      </w:tr>
      <w:tr w:rsidR="00334FC1" w:rsidRPr="000063DB" w14:paraId="2DD21A13" w14:textId="77777777" w:rsidTr="000F15A5">
        <w:tc>
          <w:tcPr>
            <w:tcW w:w="1038" w:type="dxa"/>
            <w:tcBorders>
              <w:top w:val="single" w:sz="4" w:space="0" w:color="auto"/>
              <w:left w:val="single" w:sz="4" w:space="0" w:color="auto"/>
              <w:bottom w:val="single" w:sz="4" w:space="0" w:color="auto"/>
              <w:right w:val="single" w:sz="4" w:space="0" w:color="auto"/>
            </w:tcBorders>
          </w:tcPr>
          <w:p w14:paraId="5340FF46" w14:textId="042B4DE9" w:rsidR="00334FC1" w:rsidRPr="000063DB" w:rsidRDefault="00334FC1" w:rsidP="00A9580B">
            <w:pPr>
              <w:pStyle w:val="TAH"/>
              <w:rPr>
                <w:lang w:eastAsia="zh-CN"/>
              </w:rPr>
            </w:pPr>
            <w:r w:rsidRPr="000063DB">
              <w:rPr>
                <w:lang w:eastAsia="zh-CN"/>
              </w:rPr>
              <w:t>18</w:t>
            </w:r>
          </w:p>
        </w:tc>
        <w:tc>
          <w:tcPr>
            <w:tcW w:w="516" w:type="dxa"/>
            <w:tcBorders>
              <w:top w:val="single" w:sz="4" w:space="0" w:color="auto"/>
              <w:left w:val="single" w:sz="4" w:space="0" w:color="auto"/>
              <w:bottom w:val="single" w:sz="4" w:space="0" w:color="auto"/>
              <w:right w:val="single" w:sz="4" w:space="0" w:color="auto"/>
            </w:tcBorders>
          </w:tcPr>
          <w:p w14:paraId="7F8DF6B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3FE0D2"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1A08D44"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7582D4A" w14:textId="7D33F520" w:rsidR="00334FC1" w:rsidRPr="000063DB" w:rsidRDefault="00334FC1"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CCE4393"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0035A7D"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BB31917"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0D68396"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082F17A" w14:textId="256D5964" w:rsidR="00334FC1" w:rsidRPr="000063DB" w:rsidRDefault="00334FC1"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4A76A2F2"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55FEA6"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216ECE3"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48A9E5A"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E9AD06"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39FA036" w14:textId="77777777" w:rsidR="00334FC1" w:rsidRPr="000063DB" w:rsidRDefault="00334FC1" w:rsidP="00A9580B">
            <w:pPr>
              <w:pStyle w:val="TAC"/>
              <w:rPr>
                <w:lang w:eastAsia="zh-CN"/>
              </w:rPr>
            </w:pPr>
          </w:p>
        </w:tc>
      </w:tr>
      <w:tr w:rsidR="006B203D" w:rsidRPr="000063DB" w14:paraId="0312809E" w14:textId="77777777" w:rsidTr="000F15A5">
        <w:tc>
          <w:tcPr>
            <w:tcW w:w="1038" w:type="dxa"/>
            <w:tcBorders>
              <w:top w:val="single" w:sz="4" w:space="0" w:color="auto"/>
              <w:left w:val="single" w:sz="4" w:space="0" w:color="auto"/>
              <w:bottom w:val="single" w:sz="4" w:space="0" w:color="auto"/>
              <w:right w:val="single" w:sz="4" w:space="0" w:color="auto"/>
            </w:tcBorders>
          </w:tcPr>
          <w:p w14:paraId="4270CE9D" w14:textId="70669AA4" w:rsidR="006B203D" w:rsidRPr="006B203D" w:rsidRDefault="006B203D" w:rsidP="00A9580B">
            <w:pPr>
              <w:pStyle w:val="TAH"/>
              <w:rPr>
                <w:rFonts w:eastAsiaTheme="minorEastAsia"/>
                <w:lang w:eastAsia="zh-CN"/>
              </w:rPr>
            </w:pPr>
            <w:r>
              <w:rPr>
                <w:rFonts w:eastAsiaTheme="minorEastAsia" w:hint="eastAsia"/>
                <w:lang w:eastAsia="zh-CN"/>
              </w:rPr>
              <w:t>19</w:t>
            </w:r>
          </w:p>
        </w:tc>
        <w:tc>
          <w:tcPr>
            <w:tcW w:w="516" w:type="dxa"/>
            <w:tcBorders>
              <w:top w:val="single" w:sz="4" w:space="0" w:color="auto"/>
              <w:left w:val="single" w:sz="4" w:space="0" w:color="auto"/>
              <w:bottom w:val="single" w:sz="4" w:space="0" w:color="auto"/>
              <w:right w:val="single" w:sz="4" w:space="0" w:color="auto"/>
            </w:tcBorders>
          </w:tcPr>
          <w:p w14:paraId="7CB33380" w14:textId="6F9F7586" w:rsidR="006B203D" w:rsidRPr="000063DB" w:rsidRDefault="006B203D"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01CBA6DF"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CCD65BE"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EC514B9"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9B8E0CA"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494684B"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C71E6F4"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8B5F316"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73B61AA"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C1EAC51" w14:textId="536C90DC" w:rsidR="006B203D" w:rsidRPr="000063DB" w:rsidRDefault="006B203D"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6FC59F67"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B81158D"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22481AF"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D901101"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E94BED" w14:textId="77777777" w:rsidR="006B203D" w:rsidRPr="000063DB" w:rsidRDefault="006B203D" w:rsidP="00A9580B">
            <w:pPr>
              <w:pStyle w:val="TAC"/>
              <w:rPr>
                <w:lang w:eastAsia="zh-CN"/>
              </w:rPr>
            </w:pPr>
          </w:p>
        </w:tc>
      </w:tr>
      <w:tr w:rsidR="006B203D" w:rsidRPr="000063DB" w14:paraId="4B7AF6F7" w14:textId="77777777" w:rsidTr="000F15A5">
        <w:tc>
          <w:tcPr>
            <w:tcW w:w="1038" w:type="dxa"/>
            <w:tcBorders>
              <w:top w:val="single" w:sz="4" w:space="0" w:color="auto"/>
              <w:left w:val="single" w:sz="4" w:space="0" w:color="auto"/>
              <w:bottom w:val="single" w:sz="4" w:space="0" w:color="auto"/>
              <w:right w:val="single" w:sz="4" w:space="0" w:color="auto"/>
            </w:tcBorders>
          </w:tcPr>
          <w:p w14:paraId="2CA82642" w14:textId="7882F9A2" w:rsidR="006B203D" w:rsidRDefault="0081433F" w:rsidP="00A9580B">
            <w:pPr>
              <w:pStyle w:val="TAH"/>
              <w:rPr>
                <w:rFonts w:eastAsiaTheme="minorEastAsia"/>
                <w:lang w:eastAsia="zh-CN"/>
              </w:rPr>
            </w:pPr>
            <w:r>
              <w:rPr>
                <w:rFonts w:eastAsiaTheme="minorEastAsia" w:hint="eastAsia"/>
                <w:lang w:eastAsia="zh-CN"/>
              </w:rPr>
              <w:t>20</w:t>
            </w:r>
          </w:p>
        </w:tc>
        <w:tc>
          <w:tcPr>
            <w:tcW w:w="516" w:type="dxa"/>
            <w:tcBorders>
              <w:top w:val="single" w:sz="4" w:space="0" w:color="auto"/>
              <w:left w:val="single" w:sz="4" w:space="0" w:color="auto"/>
              <w:bottom w:val="single" w:sz="4" w:space="0" w:color="auto"/>
              <w:right w:val="single" w:sz="4" w:space="0" w:color="auto"/>
            </w:tcBorders>
          </w:tcPr>
          <w:p w14:paraId="49D07B42"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155F2D"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F13722"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4DD01DE" w14:textId="235E6258" w:rsidR="006B203D" w:rsidRPr="000063DB" w:rsidRDefault="0081433F"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0D9D9EDB"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2E3FF0A"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BC076A"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B752CD2"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94560C9"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59ED975"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A094090"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FFE8CBC"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369D985"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ECA9943"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D665FEE" w14:textId="77777777" w:rsidR="006B203D" w:rsidRPr="000063DB" w:rsidRDefault="006B203D" w:rsidP="00A9580B">
            <w:pPr>
              <w:pStyle w:val="TAC"/>
              <w:rPr>
                <w:lang w:eastAsia="zh-CN"/>
              </w:rPr>
            </w:pPr>
          </w:p>
        </w:tc>
      </w:tr>
      <w:tr w:rsidR="006B203D" w:rsidRPr="000063DB" w14:paraId="74E45EB4" w14:textId="77777777" w:rsidTr="000F15A5">
        <w:tc>
          <w:tcPr>
            <w:tcW w:w="1038" w:type="dxa"/>
            <w:tcBorders>
              <w:top w:val="single" w:sz="4" w:space="0" w:color="auto"/>
              <w:left w:val="single" w:sz="4" w:space="0" w:color="auto"/>
              <w:bottom w:val="single" w:sz="4" w:space="0" w:color="auto"/>
              <w:right w:val="single" w:sz="4" w:space="0" w:color="auto"/>
            </w:tcBorders>
          </w:tcPr>
          <w:p w14:paraId="26B2CC92" w14:textId="192A071D" w:rsidR="006B203D" w:rsidRDefault="0081433F" w:rsidP="00A9580B">
            <w:pPr>
              <w:pStyle w:val="TAH"/>
              <w:rPr>
                <w:rFonts w:eastAsiaTheme="minorEastAsia"/>
                <w:lang w:eastAsia="zh-CN"/>
              </w:rPr>
            </w:pPr>
            <w:r>
              <w:rPr>
                <w:rFonts w:eastAsiaTheme="minorEastAsia" w:hint="eastAsia"/>
                <w:lang w:eastAsia="zh-CN"/>
              </w:rPr>
              <w:t>21</w:t>
            </w:r>
          </w:p>
        </w:tc>
        <w:tc>
          <w:tcPr>
            <w:tcW w:w="516" w:type="dxa"/>
            <w:tcBorders>
              <w:top w:val="single" w:sz="4" w:space="0" w:color="auto"/>
              <w:left w:val="single" w:sz="4" w:space="0" w:color="auto"/>
              <w:bottom w:val="single" w:sz="4" w:space="0" w:color="auto"/>
              <w:right w:val="single" w:sz="4" w:space="0" w:color="auto"/>
            </w:tcBorders>
          </w:tcPr>
          <w:p w14:paraId="345EC57F"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2CB656A"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FFE69E7"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E3186F5"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D1315C8" w14:textId="7A22C068" w:rsidR="006B203D" w:rsidRPr="000063DB" w:rsidRDefault="0081433F"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0377D04"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BC3B062"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D5286B4"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2067ED5"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E3C8A3F"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39056B2"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35AD344"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E67A10F"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89A8FA0"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C849211" w14:textId="77777777" w:rsidR="006B203D" w:rsidRPr="000063DB" w:rsidRDefault="006B203D" w:rsidP="00A9580B">
            <w:pPr>
              <w:pStyle w:val="TAC"/>
              <w:rPr>
                <w:lang w:eastAsia="zh-CN"/>
              </w:rPr>
            </w:pPr>
          </w:p>
        </w:tc>
      </w:tr>
      <w:tr w:rsidR="006B203D" w:rsidRPr="000063DB" w14:paraId="0C68338B" w14:textId="77777777" w:rsidTr="000F15A5">
        <w:tc>
          <w:tcPr>
            <w:tcW w:w="1038" w:type="dxa"/>
            <w:tcBorders>
              <w:top w:val="single" w:sz="4" w:space="0" w:color="auto"/>
              <w:left w:val="single" w:sz="4" w:space="0" w:color="auto"/>
              <w:bottom w:val="single" w:sz="4" w:space="0" w:color="auto"/>
              <w:right w:val="single" w:sz="4" w:space="0" w:color="auto"/>
            </w:tcBorders>
          </w:tcPr>
          <w:p w14:paraId="21CA6FD7" w14:textId="619A374F" w:rsidR="006B203D" w:rsidRDefault="0081433F" w:rsidP="00A9580B">
            <w:pPr>
              <w:pStyle w:val="TAH"/>
              <w:rPr>
                <w:rFonts w:eastAsiaTheme="minorEastAsia"/>
                <w:lang w:eastAsia="zh-CN"/>
              </w:rPr>
            </w:pPr>
            <w:r>
              <w:rPr>
                <w:rFonts w:eastAsiaTheme="minorEastAsia" w:hint="eastAsia"/>
                <w:lang w:eastAsia="zh-CN"/>
              </w:rPr>
              <w:t>22</w:t>
            </w:r>
          </w:p>
        </w:tc>
        <w:tc>
          <w:tcPr>
            <w:tcW w:w="516" w:type="dxa"/>
            <w:tcBorders>
              <w:top w:val="single" w:sz="4" w:space="0" w:color="auto"/>
              <w:left w:val="single" w:sz="4" w:space="0" w:color="auto"/>
              <w:bottom w:val="single" w:sz="4" w:space="0" w:color="auto"/>
              <w:right w:val="single" w:sz="4" w:space="0" w:color="auto"/>
            </w:tcBorders>
          </w:tcPr>
          <w:p w14:paraId="6E316265"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798ADFB"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57689A"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F549D82"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C2B5B97"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665A81F"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EF4ED5"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BB0033D" w14:textId="7448CB74" w:rsidR="006B203D" w:rsidRPr="000063DB" w:rsidRDefault="0081433F"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5A792E66"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5F5E6D4"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5A542CE"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000D956"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B9EA5DD"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04DDF29"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676F380" w14:textId="77777777" w:rsidR="006B203D" w:rsidRPr="000063DB" w:rsidRDefault="006B203D" w:rsidP="00A9580B">
            <w:pPr>
              <w:pStyle w:val="TAC"/>
              <w:rPr>
                <w:lang w:eastAsia="zh-CN"/>
              </w:rPr>
            </w:pPr>
          </w:p>
        </w:tc>
      </w:tr>
      <w:tr w:rsidR="006B203D" w:rsidRPr="000063DB" w14:paraId="799B4996" w14:textId="77777777" w:rsidTr="000F15A5">
        <w:tc>
          <w:tcPr>
            <w:tcW w:w="1038" w:type="dxa"/>
            <w:tcBorders>
              <w:top w:val="single" w:sz="4" w:space="0" w:color="auto"/>
              <w:left w:val="single" w:sz="4" w:space="0" w:color="auto"/>
              <w:bottom w:val="single" w:sz="4" w:space="0" w:color="auto"/>
              <w:right w:val="single" w:sz="4" w:space="0" w:color="auto"/>
            </w:tcBorders>
          </w:tcPr>
          <w:p w14:paraId="06E41D3F" w14:textId="7E9371E7" w:rsidR="006B203D" w:rsidRDefault="0081433F" w:rsidP="00A9580B">
            <w:pPr>
              <w:pStyle w:val="TAH"/>
              <w:rPr>
                <w:rFonts w:eastAsiaTheme="minorEastAsia"/>
                <w:lang w:eastAsia="zh-CN"/>
              </w:rPr>
            </w:pPr>
            <w:r>
              <w:rPr>
                <w:rFonts w:eastAsiaTheme="minorEastAsia" w:hint="eastAsia"/>
                <w:lang w:eastAsia="zh-CN"/>
              </w:rPr>
              <w:t>23</w:t>
            </w:r>
          </w:p>
        </w:tc>
        <w:tc>
          <w:tcPr>
            <w:tcW w:w="516" w:type="dxa"/>
            <w:tcBorders>
              <w:top w:val="single" w:sz="4" w:space="0" w:color="auto"/>
              <w:left w:val="single" w:sz="4" w:space="0" w:color="auto"/>
              <w:bottom w:val="single" w:sz="4" w:space="0" w:color="auto"/>
              <w:right w:val="single" w:sz="4" w:space="0" w:color="auto"/>
            </w:tcBorders>
          </w:tcPr>
          <w:p w14:paraId="7842B753"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27FE942"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24576D"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D3AD141"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47A9098"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D09D2DD"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CEB323D"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5F332B7"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DED672D" w14:textId="7985AA85" w:rsidR="006B203D" w:rsidRPr="000063DB" w:rsidRDefault="0081433F"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79C1B3E"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CDD098"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4C84477"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1F75CA0"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9A94654"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DFC0D68" w14:textId="77777777" w:rsidR="006B203D" w:rsidRPr="000063DB" w:rsidRDefault="006B203D" w:rsidP="00A9580B">
            <w:pPr>
              <w:pStyle w:val="TAC"/>
              <w:rPr>
                <w:lang w:eastAsia="zh-CN"/>
              </w:rPr>
            </w:pPr>
          </w:p>
        </w:tc>
      </w:tr>
      <w:tr w:rsidR="0081433F" w:rsidRPr="000063DB" w14:paraId="09C39BF1" w14:textId="77777777" w:rsidTr="000F15A5">
        <w:tc>
          <w:tcPr>
            <w:tcW w:w="1038" w:type="dxa"/>
            <w:tcBorders>
              <w:top w:val="single" w:sz="4" w:space="0" w:color="auto"/>
              <w:left w:val="single" w:sz="4" w:space="0" w:color="auto"/>
              <w:bottom w:val="single" w:sz="4" w:space="0" w:color="auto"/>
              <w:right w:val="single" w:sz="4" w:space="0" w:color="auto"/>
            </w:tcBorders>
          </w:tcPr>
          <w:p w14:paraId="5A798F9E" w14:textId="5CA73167" w:rsidR="0081433F" w:rsidRDefault="0081433F" w:rsidP="00A9580B">
            <w:pPr>
              <w:pStyle w:val="TAH"/>
              <w:rPr>
                <w:rFonts w:eastAsiaTheme="minorEastAsia"/>
                <w:lang w:eastAsia="zh-CN"/>
              </w:rPr>
            </w:pPr>
            <w:r>
              <w:rPr>
                <w:rFonts w:eastAsiaTheme="minorEastAsia" w:hint="eastAsia"/>
                <w:lang w:eastAsia="zh-CN"/>
              </w:rPr>
              <w:t>24</w:t>
            </w:r>
          </w:p>
        </w:tc>
        <w:tc>
          <w:tcPr>
            <w:tcW w:w="516" w:type="dxa"/>
            <w:tcBorders>
              <w:top w:val="single" w:sz="4" w:space="0" w:color="auto"/>
              <w:left w:val="single" w:sz="4" w:space="0" w:color="auto"/>
              <w:bottom w:val="single" w:sz="4" w:space="0" w:color="auto"/>
              <w:right w:val="single" w:sz="4" w:space="0" w:color="auto"/>
            </w:tcBorders>
          </w:tcPr>
          <w:p w14:paraId="04877406"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7AB291"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D213AD9" w14:textId="77777777" w:rsidR="0081433F" w:rsidRPr="000063DB"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EDB45F6"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17D1DF"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5DB3A3F"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6563B61" w14:textId="77777777" w:rsidR="0081433F" w:rsidRPr="000063DB"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530F6CC"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2789B92" w14:textId="151F2D90" w:rsidR="0081433F" w:rsidRPr="000063DB" w:rsidRDefault="0081433F"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37F4F101"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CE7959" w14:textId="77777777" w:rsidR="0081433F" w:rsidRPr="000063DB"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E1217D5"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72931AD"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26397E3"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C6915F" w14:textId="77777777" w:rsidR="0081433F" w:rsidRPr="000063DB" w:rsidRDefault="0081433F" w:rsidP="00A9580B">
            <w:pPr>
              <w:pStyle w:val="TAC"/>
              <w:rPr>
                <w:lang w:eastAsia="zh-CN"/>
              </w:rPr>
            </w:pPr>
          </w:p>
        </w:tc>
      </w:tr>
      <w:tr w:rsidR="0081433F" w:rsidRPr="000063DB" w14:paraId="1C11E277" w14:textId="77777777" w:rsidTr="000F15A5">
        <w:tc>
          <w:tcPr>
            <w:tcW w:w="1038" w:type="dxa"/>
            <w:tcBorders>
              <w:top w:val="single" w:sz="4" w:space="0" w:color="auto"/>
              <w:left w:val="single" w:sz="4" w:space="0" w:color="auto"/>
              <w:bottom w:val="single" w:sz="4" w:space="0" w:color="auto"/>
              <w:right w:val="single" w:sz="4" w:space="0" w:color="auto"/>
            </w:tcBorders>
          </w:tcPr>
          <w:p w14:paraId="05F157D9" w14:textId="3D070749" w:rsidR="0081433F" w:rsidRDefault="0081433F" w:rsidP="00A9580B">
            <w:pPr>
              <w:pStyle w:val="TAH"/>
              <w:rPr>
                <w:rFonts w:eastAsiaTheme="minorEastAsia"/>
                <w:lang w:eastAsia="zh-CN"/>
              </w:rPr>
            </w:pPr>
            <w:r>
              <w:rPr>
                <w:rFonts w:eastAsiaTheme="minorEastAsia" w:hint="eastAsia"/>
                <w:lang w:eastAsia="zh-CN"/>
              </w:rPr>
              <w:t>25</w:t>
            </w:r>
          </w:p>
        </w:tc>
        <w:tc>
          <w:tcPr>
            <w:tcW w:w="516" w:type="dxa"/>
            <w:tcBorders>
              <w:top w:val="single" w:sz="4" w:space="0" w:color="auto"/>
              <w:left w:val="single" w:sz="4" w:space="0" w:color="auto"/>
              <w:bottom w:val="single" w:sz="4" w:space="0" w:color="auto"/>
              <w:right w:val="single" w:sz="4" w:space="0" w:color="auto"/>
            </w:tcBorders>
          </w:tcPr>
          <w:p w14:paraId="16C3D183"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1495279"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4EDDB87" w14:textId="77777777" w:rsidR="0081433F" w:rsidRPr="000063DB"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40B8F5A"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874A35"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336BD48"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6082775" w14:textId="77777777" w:rsidR="0081433F" w:rsidRPr="000063DB"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1DE8519"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0A508DF"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651FEFE"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2B04805" w14:textId="44112B3F" w:rsidR="0081433F" w:rsidRPr="000063DB" w:rsidRDefault="0081433F" w:rsidP="00A9580B">
            <w:pPr>
              <w:pStyle w:val="TAC"/>
              <w:rPr>
                <w:lang w:eastAsia="zh-CN"/>
              </w:rPr>
            </w:pPr>
            <w:r w:rsidRPr="0081433F">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5FC79C6A"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7C87BFB"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1490E1F"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AF8F1B" w14:textId="77777777" w:rsidR="0081433F" w:rsidRPr="000063DB" w:rsidRDefault="0081433F" w:rsidP="00A9580B">
            <w:pPr>
              <w:pStyle w:val="TAC"/>
              <w:rPr>
                <w:lang w:eastAsia="zh-CN"/>
              </w:rPr>
            </w:pPr>
          </w:p>
        </w:tc>
      </w:tr>
      <w:tr w:rsidR="0081433F" w:rsidRPr="000063DB" w14:paraId="59CF7B6C" w14:textId="77777777" w:rsidTr="000F15A5">
        <w:tc>
          <w:tcPr>
            <w:tcW w:w="1038" w:type="dxa"/>
            <w:tcBorders>
              <w:top w:val="single" w:sz="4" w:space="0" w:color="auto"/>
              <w:left w:val="single" w:sz="4" w:space="0" w:color="auto"/>
              <w:bottom w:val="single" w:sz="4" w:space="0" w:color="auto"/>
              <w:right w:val="single" w:sz="4" w:space="0" w:color="auto"/>
            </w:tcBorders>
          </w:tcPr>
          <w:p w14:paraId="379C6B4F" w14:textId="5044C6C1" w:rsidR="0081433F" w:rsidRDefault="0081433F" w:rsidP="00A9580B">
            <w:pPr>
              <w:pStyle w:val="TAH"/>
              <w:rPr>
                <w:rFonts w:eastAsiaTheme="minorEastAsia"/>
                <w:lang w:eastAsia="zh-CN"/>
              </w:rPr>
            </w:pPr>
            <w:r>
              <w:rPr>
                <w:rFonts w:eastAsiaTheme="minorEastAsia" w:hint="eastAsia"/>
                <w:lang w:eastAsia="zh-CN"/>
              </w:rPr>
              <w:t>26</w:t>
            </w:r>
          </w:p>
        </w:tc>
        <w:tc>
          <w:tcPr>
            <w:tcW w:w="516" w:type="dxa"/>
            <w:tcBorders>
              <w:top w:val="single" w:sz="4" w:space="0" w:color="auto"/>
              <w:left w:val="single" w:sz="4" w:space="0" w:color="auto"/>
              <w:bottom w:val="single" w:sz="4" w:space="0" w:color="auto"/>
              <w:right w:val="single" w:sz="4" w:space="0" w:color="auto"/>
            </w:tcBorders>
          </w:tcPr>
          <w:p w14:paraId="06CD87C0"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5DD8042"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D8E1D98" w14:textId="77777777" w:rsidR="0081433F" w:rsidRPr="000063DB"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0124436"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7CF85FC"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F54017E"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4CA2A4B" w14:textId="77777777" w:rsidR="0081433F" w:rsidRPr="000063DB"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AC57230"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3BA6757"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11B4E85"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FA01CF4" w14:textId="77777777" w:rsidR="0081433F" w:rsidRPr="000063DB"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C83B845" w14:textId="7989BE10" w:rsidR="0081433F" w:rsidRPr="000063DB" w:rsidRDefault="0081433F"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4412408"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2100F37"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D246F52" w14:textId="77777777" w:rsidR="0081433F" w:rsidRPr="000063DB" w:rsidRDefault="0081433F" w:rsidP="00A9580B">
            <w:pPr>
              <w:pStyle w:val="TAC"/>
              <w:rPr>
                <w:lang w:eastAsia="zh-CN"/>
              </w:rPr>
            </w:pPr>
          </w:p>
        </w:tc>
      </w:tr>
    </w:tbl>
    <w:p w14:paraId="182FE2AC" w14:textId="77777777" w:rsidR="003466DB" w:rsidRPr="000063DB" w:rsidRDefault="003466DB" w:rsidP="003B45B3">
      <w:pPr>
        <w:rPr>
          <w:lang w:eastAsia="zh-CN"/>
        </w:rPr>
      </w:pPr>
    </w:p>
    <w:p w14:paraId="30CBF7B3" w14:textId="03A9E319" w:rsidR="00652F3C" w:rsidRPr="000063DB" w:rsidRDefault="00652F3C" w:rsidP="00652F3C">
      <w:pPr>
        <w:pStyle w:val="Heading2"/>
      </w:pPr>
      <w:bookmarkStart w:id="1102" w:name="_Toc104287745"/>
      <w:r w:rsidRPr="000063DB">
        <w:t>6.</w:t>
      </w:r>
      <w:r w:rsidR="00EC0FBE" w:rsidRPr="000063DB">
        <w:rPr>
          <w:lang w:eastAsia="zh-CN"/>
        </w:rPr>
        <w:t>1</w:t>
      </w:r>
      <w:r w:rsidRPr="000063DB">
        <w:tab/>
        <w:t>Solution #</w:t>
      </w:r>
      <w:r w:rsidR="009028C3" w:rsidRPr="000063DB">
        <w:rPr>
          <w:lang w:eastAsia="zh-CN"/>
        </w:rPr>
        <w:t>1</w:t>
      </w:r>
      <w:r w:rsidRPr="000063DB">
        <w:t>: Positioning protocol transport over User Plane</w:t>
      </w:r>
      <w:bookmarkEnd w:id="1102"/>
    </w:p>
    <w:p w14:paraId="1BEA69E4" w14:textId="2779DBD9" w:rsidR="00652F3C" w:rsidRPr="000063DB" w:rsidRDefault="00652F3C" w:rsidP="00652F3C">
      <w:pPr>
        <w:pStyle w:val="Heading3"/>
        <w:rPr>
          <w:lang w:eastAsia="ko-KR"/>
        </w:rPr>
      </w:pPr>
      <w:bookmarkStart w:id="1103" w:name="_Toc104287746"/>
      <w:r w:rsidRPr="000063DB">
        <w:rPr>
          <w:lang w:eastAsia="ko-KR"/>
        </w:rPr>
        <w:t>6.</w:t>
      </w:r>
      <w:r w:rsidR="00EC0FBE" w:rsidRPr="000063DB">
        <w:rPr>
          <w:lang w:eastAsia="zh-CN"/>
        </w:rPr>
        <w:t>1</w:t>
      </w:r>
      <w:r w:rsidRPr="000063DB">
        <w:rPr>
          <w:lang w:eastAsia="ko-KR"/>
        </w:rPr>
        <w:t>.1</w:t>
      </w:r>
      <w:r w:rsidRPr="000063DB">
        <w:rPr>
          <w:lang w:eastAsia="ko-KR"/>
        </w:rPr>
        <w:tab/>
        <w:t>Introduction</w:t>
      </w:r>
      <w:bookmarkEnd w:id="1103"/>
    </w:p>
    <w:p w14:paraId="0AED1DD5" w14:textId="22049837" w:rsidR="00652F3C" w:rsidRPr="000063DB" w:rsidRDefault="00652F3C" w:rsidP="00652F3C">
      <w:pPr>
        <w:rPr>
          <w:lang w:eastAsia="zh-CN"/>
        </w:rPr>
      </w:pPr>
      <w:r w:rsidRPr="000063DB">
        <w:rPr>
          <w:lang w:eastAsia="zh-CN"/>
        </w:rPr>
        <w:t xml:space="preserve">This solution addresses Key Issue #1 on </w:t>
      </w:r>
      <w:r w:rsidRPr="000063DB">
        <w:t>Architectural Enhancement to support User Plane positioning</w:t>
      </w:r>
      <w:r w:rsidR="00403115" w:rsidRPr="00403115">
        <w:t xml:space="preserve"> </w:t>
      </w:r>
      <w:r w:rsidR="00403115">
        <w:t>and also provides option to reduce latency for Key Issue #10</w:t>
      </w:r>
      <w:r w:rsidRPr="000063DB">
        <w:rPr>
          <w:lang w:eastAsia="zh-CN"/>
        </w:rPr>
        <w:t>.</w:t>
      </w:r>
    </w:p>
    <w:p w14:paraId="459E2B3A" w14:textId="08F3DC4B" w:rsidR="00652F3C" w:rsidRPr="000063DB" w:rsidRDefault="00652F3C" w:rsidP="00652F3C">
      <w:pPr>
        <w:pStyle w:val="Heading3"/>
        <w:rPr>
          <w:lang w:eastAsia="ko-KR"/>
        </w:rPr>
      </w:pPr>
      <w:bookmarkStart w:id="1104" w:name="_Toc104287747"/>
      <w:r w:rsidRPr="000063DB">
        <w:rPr>
          <w:lang w:eastAsia="ko-KR"/>
        </w:rPr>
        <w:t>6.</w:t>
      </w:r>
      <w:r w:rsidR="00EC0FBE" w:rsidRPr="000063DB">
        <w:rPr>
          <w:lang w:eastAsia="zh-CN"/>
        </w:rPr>
        <w:t>1</w:t>
      </w:r>
      <w:r w:rsidRPr="000063DB">
        <w:rPr>
          <w:lang w:eastAsia="ko-KR"/>
        </w:rPr>
        <w:t>.2</w:t>
      </w:r>
      <w:r w:rsidRPr="000063DB">
        <w:rPr>
          <w:lang w:eastAsia="ko-KR"/>
        </w:rPr>
        <w:tab/>
        <w:t>Functional Description</w:t>
      </w:r>
      <w:bookmarkEnd w:id="1104"/>
    </w:p>
    <w:p w14:paraId="4E2F9400" w14:textId="0D35F271" w:rsidR="00AD2391" w:rsidRDefault="00AD2391" w:rsidP="00AD2391">
      <w:pPr>
        <w:rPr>
          <w:lang w:eastAsia="zh-CN"/>
        </w:rPr>
      </w:pPr>
      <w:r>
        <w:rPr>
          <w:lang w:eastAsia="zh-CN"/>
        </w:rPr>
        <w:t>The AMF, UE and LMF are enhanced to initiate setup of a User Plane connection between a selected LMF and UE and to provide LMF and UE with needed information to establish a secure connection. The information includes e.g. IP address of LMF, S-NSSAI, identity of the DNN to be used for the connection, temporary UE identifier (not the same as used N2 or other reference points), and security credentials. The AMF, UE and LMF are enhanced to transport LPP over a UP protocol. Once the LCS-UP connection is established the LMF selects either to use the LCS-UP procedure according to clause 6.1.3.3 or to use CP procedure according to clause 6.11.1 of TS 23.273 [5]. Within one LPP session the same transport shall be used.</w:t>
      </w:r>
    </w:p>
    <w:p w14:paraId="219FD3E2" w14:textId="77777777" w:rsidR="00AD2391" w:rsidRDefault="00AD2391" w:rsidP="00AD2391">
      <w:pPr>
        <w:rPr>
          <w:lang w:eastAsia="zh-CN"/>
        </w:rPr>
      </w:pPr>
      <w:r>
        <w:rPr>
          <w:lang w:eastAsia="zh-CN"/>
        </w:rPr>
        <w:t>Since LCS-UP connection is maintained during the lifetime of the PDU session, the procedure also reduces the latency if LMF selects LCS-UP over CP for certain positioning requests.</w:t>
      </w:r>
    </w:p>
    <w:p w14:paraId="36DA374F" w14:textId="77777777" w:rsidR="00AD2391" w:rsidRDefault="00AD2391" w:rsidP="00AD2391">
      <w:pPr>
        <w:rPr>
          <w:lang w:eastAsia="zh-CN"/>
        </w:rPr>
      </w:pPr>
      <w:r>
        <w:rPr>
          <w:lang w:eastAsia="zh-CN"/>
        </w:rPr>
        <w:t>Current solution considers UE has only one LCS-UP connection with the selected LMF.</w:t>
      </w:r>
    </w:p>
    <w:p w14:paraId="283423E8" w14:textId="0B49D756" w:rsidR="00652F3C" w:rsidRPr="000063DB" w:rsidRDefault="00AD2391" w:rsidP="00403115">
      <w:pPr>
        <w:pStyle w:val="NO"/>
      </w:pPr>
      <w:r>
        <w:rPr>
          <w:rFonts w:eastAsiaTheme="minorEastAsia"/>
          <w:lang w:eastAsia="zh-CN"/>
        </w:rPr>
        <w:t>N</w:t>
      </w:r>
      <w:r w:rsidRPr="000063DB">
        <w:t>OTE</w:t>
      </w:r>
      <w:r w:rsidR="00652F3C" w:rsidRPr="000063DB">
        <w:t>:</w:t>
      </w:r>
      <w:r w:rsidR="009178CB" w:rsidRPr="000063DB">
        <w:tab/>
      </w:r>
      <w:r w:rsidR="00403115">
        <w:t xml:space="preserve">If and </w:t>
      </w:r>
      <w:r w:rsidR="00652F3C" w:rsidRPr="000063DB">
        <w:t>what security mechanism is used and subject to SA</w:t>
      </w:r>
      <w:r w:rsidR="009178CB" w:rsidRPr="000063DB">
        <w:t> WG</w:t>
      </w:r>
      <w:r w:rsidR="00652F3C" w:rsidRPr="000063DB">
        <w:t>3 conclusion.</w:t>
      </w:r>
    </w:p>
    <w:p w14:paraId="73523400" w14:textId="0E56CF2A" w:rsidR="00652F3C" w:rsidRPr="000063DB" w:rsidRDefault="00652F3C" w:rsidP="00652F3C">
      <w:pPr>
        <w:pStyle w:val="Heading3"/>
      </w:pPr>
      <w:bookmarkStart w:id="1105" w:name="_Toc104287748"/>
      <w:r w:rsidRPr="000063DB">
        <w:t>6.</w:t>
      </w:r>
      <w:r w:rsidR="00EC0FBE" w:rsidRPr="000063DB">
        <w:rPr>
          <w:lang w:eastAsia="zh-CN"/>
        </w:rPr>
        <w:t>1</w:t>
      </w:r>
      <w:r w:rsidRPr="000063DB">
        <w:t>.3</w:t>
      </w:r>
      <w:r w:rsidRPr="000063DB">
        <w:tab/>
        <w:t>Procedures</w:t>
      </w:r>
      <w:bookmarkEnd w:id="1105"/>
    </w:p>
    <w:p w14:paraId="33A1D119" w14:textId="33562E4A" w:rsidR="00652F3C" w:rsidRPr="000063DB" w:rsidRDefault="00652F3C" w:rsidP="009178CB">
      <w:pPr>
        <w:pStyle w:val="Heading4"/>
      </w:pPr>
      <w:bookmarkStart w:id="1106" w:name="_Toc104287749"/>
      <w:r w:rsidRPr="000063DB">
        <w:t>6.</w:t>
      </w:r>
      <w:r w:rsidR="00EC0FBE" w:rsidRPr="000063DB">
        <w:rPr>
          <w:lang w:eastAsia="zh-CN"/>
        </w:rPr>
        <w:t>1</w:t>
      </w:r>
      <w:r w:rsidRPr="000063DB">
        <w:t>.</w:t>
      </w:r>
      <w:r w:rsidRPr="000063DB">
        <w:rPr>
          <w:lang w:eastAsia="zh-CN"/>
        </w:rPr>
        <w:t>3.1</w:t>
      </w:r>
      <w:r w:rsidRPr="000063DB">
        <w:tab/>
        <w:t>Establish LCS-UP connection between UE and LMF</w:t>
      </w:r>
      <w:bookmarkEnd w:id="1106"/>
    </w:p>
    <w:p w14:paraId="61DF718A" w14:textId="77777777" w:rsidR="00652F3C" w:rsidRPr="000063DB" w:rsidRDefault="00652F3C" w:rsidP="00652F3C">
      <w:pPr>
        <w:rPr>
          <w:lang w:eastAsia="zh-CN"/>
        </w:rPr>
      </w:pPr>
      <w:r w:rsidRPr="000063DB">
        <w:rPr>
          <w:lang w:eastAsia="zh-CN"/>
        </w:rPr>
        <w:t>The flow below shows how a secure LCS-UP connection between UE and LMF is established.</w:t>
      </w:r>
    </w:p>
    <w:p w14:paraId="10776CEA" w14:textId="77777777" w:rsidR="00652F3C" w:rsidRPr="000063DB" w:rsidRDefault="00652F3C" w:rsidP="009178CB">
      <w:pPr>
        <w:pStyle w:val="TH"/>
        <w:rPr>
          <w:lang w:eastAsia="zh-CN"/>
        </w:rPr>
      </w:pPr>
      <w:r w:rsidRPr="000063DB">
        <w:object w:dxaOrig="12810" w:dyaOrig="6181" w14:anchorId="1A7662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8.6pt;height:191.8pt" o:ole="">
            <v:imagedata r:id="rId20" o:title=""/>
          </v:shape>
          <o:OLEObject Type="Embed" ProgID="Visio.Drawing.15" ShapeID="_x0000_i1025" DrawAspect="Content" ObjectID="_1715084864" r:id="rId21"/>
        </w:object>
      </w:r>
    </w:p>
    <w:p w14:paraId="509A020E" w14:textId="63F4AAF1" w:rsidR="00652F3C" w:rsidRPr="000063DB" w:rsidRDefault="00652F3C" w:rsidP="00652F3C">
      <w:pPr>
        <w:pStyle w:val="TF"/>
      </w:pPr>
      <w:r w:rsidRPr="000063DB">
        <w:t>Figure 6.</w:t>
      </w:r>
      <w:r w:rsidR="000671EF" w:rsidRPr="000063DB">
        <w:rPr>
          <w:lang w:eastAsia="zh-CN"/>
        </w:rPr>
        <w:t>1</w:t>
      </w:r>
      <w:r w:rsidRPr="000063DB">
        <w:t>.3.1-1: Connection establishment between UE and LMF</w:t>
      </w:r>
    </w:p>
    <w:p w14:paraId="3F4DC401" w14:textId="2004D2D1" w:rsidR="00652F3C" w:rsidRDefault="00652F3C" w:rsidP="00652F3C">
      <w:pPr>
        <w:pStyle w:val="B1"/>
        <w:rPr>
          <w:rFonts w:eastAsiaTheme="minorEastAsia"/>
          <w:lang w:eastAsia="zh-CN"/>
        </w:rPr>
      </w:pPr>
      <w:r w:rsidRPr="000063DB">
        <w:t>1.</w:t>
      </w:r>
      <w:r w:rsidRPr="000063DB">
        <w:tab/>
        <w:t xml:space="preserve">At applicable Registration </w:t>
      </w:r>
      <w:r w:rsidRPr="00403115">
        <w:rPr>
          <w:rFonts w:eastAsia="Malgun Gothic"/>
          <w:color w:val="000000"/>
          <w:lang w:eastAsia="ja-JP"/>
        </w:rPr>
        <w:t xml:space="preserve">events  </w:t>
      </w:r>
      <w:r w:rsidR="00403115" w:rsidRPr="00403115">
        <w:rPr>
          <w:rFonts w:eastAsia="Malgun Gothic" w:hint="eastAsia"/>
          <w:color w:val="000000"/>
          <w:lang w:eastAsia="ja-JP"/>
        </w:rPr>
        <w:t xml:space="preserve">or </w:t>
      </w:r>
      <w:r w:rsidRPr="00403115">
        <w:rPr>
          <w:rFonts w:eastAsia="Malgun Gothic"/>
          <w:color w:val="000000"/>
          <w:lang w:eastAsia="ja-JP"/>
        </w:rPr>
        <w:t>when</w:t>
      </w:r>
      <w:r w:rsidRPr="000063DB">
        <w:t xml:space="preserve"> an LCS procedure is initiated, AMF may decide to select an LMF and request the UE and the selected LMF to establish an LCS-UP connection to be used for transfer of LPP signalling. The decision may be based on e.g</w:t>
      </w:r>
      <w:r w:rsidR="009178CB" w:rsidRPr="000063DB">
        <w:t>.</w:t>
      </w:r>
      <w:r w:rsidRPr="000063DB">
        <w:t xml:space="preserve"> UE capabilities, UE location, subscription information</w:t>
      </w:r>
      <w:r w:rsidR="00403115">
        <w:rPr>
          <w:rFonts w:eastAsiaTheme="minorEastAsia" w:hint="eastAsia"/>
          <w:lang w:eastAsia="zh-CN"/>
        </w:rPr>
        <w:t>,</w:t>
      </w:r>
      <w:r w:rsidRPr="000063DB">
        <w:t xml:space="preserve"> </w:t>
      </w:r>
      <w:r w:rsidR="00403115">
        <w:rPr>
          <w:rFonts w:eastAsiaTheme="minorEastAsia" w:hint="eastAsia"/>
          <w:lang w:eastAsia="zh-CN"/>
        </w:rPr>
        <w:t xml:space="preserve">LMF load </w:t>
      </w:r>
      <w:r w:rsidRPr="000063DB">
        <w:t>and LMF capabilities.</w:t>
      </w:r>
    </w:p>
    <w:p w14:paraId="69E743A5" w14:textId="0DA4A63F" w:rsidR="00403115" w:rsidRPr="00403115" w:rsidRDefault="00403115" w:rsidP="00403115">
      <w:pPr>
        <w:pStyle w:val="B1"/>
        <w:ind w:left="630" w:hanging="360"/>
        <w:rPr>
          <w:rFonts w:eastAsiaTheme="minorEastAsia"/>
          <w:lang w:eastAsia="zh-CN"/>
        </w:rPr>
      </w:pPr>
      <w:r w:rsidRPr="00556146">
        <w:t>1.b</w:t>
      </w:r>
      <w:r>
        <w:t>.</w:t>
      </w:r>
      <w:r w:rsidR="00AD2391">
        <w:tab/>
      </w:r>
      <w:r w:rsidRPr="00556146">
        <w:t xml:space="preserve">When a new LCS procedure is initiated for the UE which already has </w:t>
      </w:r>
      <w:r>
        <w:t>LCS</w:t>
      </w:r>
      <w:r w:rsidRPr="00556146">
        <w:t>-UP connection</w:t>
      </w:r>
      <w:r>
        <w:t>, the</w:t>
      </w:r>
      <w:r w:rsidRPr="00556146">
        <w:t xml:space="preserve"> AMF may detect a need to reselect LMF used for LCS-UP signalling. The detection may be based on e.g. UE capabilities, UE location, subscription information</w:t>
      </w:r>
      <w:r>
        <w:t xml:space="preserve">, </w:t>
      </w:r>
      <w:r w:rsidRPr="001216A7">
        <w:t>LMF load</w:t>
      </w:r>
      <w:r w:rsidRPr="00556146">
        <w:t xml:space="preserve"> and LMF capabilities. Further at AMF relocation</w:t>
      </w:r>
      <w:r>
        <w:t>,</w:t>
      </w:r>
      <w:r w:rsidRPr="00556146">
        <w:t xml:space="preserve"> the target AMF needs to inform the LMF using LCS-UP signalling </w:t>
      </w:r>
      <w:r>
        <w:t xml:space="preserve">about </w:t>
      </w:r>
      <w:r w:rsidRPr="00556146">
        <w:t>the AMF change.</w:t>
      </w:r>
    </w:p>
    <w:p w14:paraId="256529F0" w14:textId="77777777" w:rsidR="00652F3C" w:rsidRPr="000063DB" w:rsidRDefault="00652F3C" w:rsidP="00652F3C">
      <w:pPr>
        <w:pStyle w:val="B1"/>
      </w:pPr>
      <w:r w:rsidRPr="000063DB">
        <w:rPr>
          <w:lang w:eastAsia="zh-CN"/>
        </w:rPr>
        <w:t>2.</w:t>
      </w:r>
      <w:r w:rsidRPr="000063DB">
        <w:rPr>
          <w:lang w:eastAsia="zh-CN"/>
        </w:rPr>
        <w:tab/>
      </w:r>
      <w:r w:rsidRPr="000063DB">
        <w:t>The AMF sends a Nlmf_Location_UPConfig Request towards the LMF to request set up of a LCS-UP connection. The message may include e.g. S-NSSAI and a temporary UE identifier.</w:t>
      </w:r>
    </w:p>
    <w:p w14:paraId="3506B248" w14:textId="5F16C858" w:rsidR="00652F3C" w:rsidRPr="000063DB" w:rsidRDefault="00652F3C" w:rsidP="00652F3C">
      <w:pPr>
        <w:pStyle w:val="B1"/>
      </w:pPr>
      <w:r w:rsidRPr="000063DB">
        <w:t>3.</w:t>
      </w:r>
      <w:r w:rsidRPr="000063DB">
        <w:tab/>
        <w:t xml:space="preserve">The LMF sends a LCS UP Info message to the UE via the serving AMF by invoking the Namf_Communication_N1N2MessageTransfer service operation. The LCS UP Info message may include e.g. IP </w:t>
      </w:r>
      <w:r w:rsidR="00403115">
        <w:t xml:space="preserve">or FQDN </w:t>
      </w:r>
      <w:r w:rsidRPr="000063DB">
        <w:t>address of LMF, S-NSSAI, DNN identity, temporary UE identifier and security credentials.</w:t>
      </w:r>
    </w:p>
    <w:p w14:paraId="5CF242AE" w14:textId="77777777" w:rsidR="00652F3C" w:rsidRPr="000063DB" w:rsidRDefault="00652F3C" w:rsidP="00652F3C">
      <w:pPr>
        <w:pStyle w:val="B1"/>
      </w:pPr>
      <w:r w:rsidRPr="000063DB">
        <w:rPr>
          <w:lang w:eastAsia="zh-CN"/>
        </w:rPr>
        <w:t>4.</w:t>
      </w:r>
      <w:r w:rsidRPr="000063DB">
        <w:rPr>
          <w:lang w:eastAsia="zh-CN"/>
        </w:rPr>
        <w:tab/>
      </w:r>
      <w:r w:rsidRPr="000063DB">
        <w:t>The AMF forwards the LCS UP Info in a DL NAS TRANSPORT message.</w:t>
      </w:r>
    </w:p>
    <w:p w14:paraId="54F4F4D6" w14:textId="77777777" w:rsidR="00652F3C" w:rsidRPr="000063DB" w:rsidRDefault="00652F3C" w:rsidP="00652F3C">
      <w:pPr>
        <w:pStyle w:val="B1"/>
      </w:pPr>
      <w:r w:rsidRPr="000063DB">
        <w:rPr>
          <w:lang w:eastAsia="zh-CN"/>
        </w:rPr>
        <w:t>5.</w:t>
      </w:r>
      <w:r w:rsidRPr="000063DB">
        <w:rPr>
          <w:lang w:eastAsia="zh-CN"/>
        </w:rPr>
        <w:tab/>
      </w:r>
      <w:r w:rsidRPr="000063DB">
        <w:t>The UE and LMF establish a secure connection.</w:t>
      </w:r>
    </w:p>
    <w:p w14:paraId="54619799" w14:textId="77777777" w:rsidR="00652F3C" w:rsidRPr="000063DB" w:rsidRDefault="00652F3C" w:rsidP="00652F3C">
      <w:pPr>
        <w:pStyle w:val="B1"/>
      </w:pPr>
      <w:r w:rsidRPr="000063DB">
        <w:rPr>
          <w:lang w:eastAsia="zh-CN"/>
        </w:rPr>
        <w:t>6.</w:t>
      </w:r>
      <w:r w:rsidRPr="000063DB">
        <w:rPr>
          <w:lang w:eastAsia="zh-CN"/>
        </w:rPr>
        <w:tab/>
      </w:r>
      <w:r w:rsidRPr="000063DB">
        <w:t>The LMF sends Nlmf_Location_UPConfig Response message to AMF to inform of outcome of connection setup.</w:t>
      </w:r>
    </w:p>
    <w:p w14:paraId="3F01AAF7" w14:textId="77777777" w:rsidR="00652F3C" w:rsidRPr="000063DB" w:rsidRDefault="00652F3C" w:rsidP="00652F3C">
      <w:pPr>
        <w:pStyle w:val="B1"/>
      </w:pPr>
      <w:r w:rsidRPr="000063DB">
        <w:rPr>
          <w:lang w:eastAsia="zh-CN"/>
        </w:rPr>
        <w:t>7.</w:t>
      </w:r>
      <w:r w:rsidRPr="000063DB">
        <w:rPr>
          <w:lang w:eastAsia="zh-CN"/>
        </w:rPr>
        <w:tab/>
      </w:r>
      <w:r w:rsidRPr="000063DB">
        <w:t>The AMF stores the LCS-UP connection context as part of UE context.</w:t>
      </w:r>
    </w:p>
    <w:p w14:paraId="3E088C2A" w14:textId="77777777" w:rsidR="00652F3C" w:rsidRPr="000063DB" w:rsidRDefault="00652F3C" w:rsidP="00652F3C">
      <w:pPr>
        <w:rPr>
          <w:lang w:eastAsia="zh-CN"/>
        </w:rPr>
      </w:pPr>
      <w:r w:rsidRPr="000063DB">
        <w:rPr>
          <w:lang w:eastAsia="zh-CN"/>
        </w:rPr>
        <w:t>After establishing the connection, UE and LMF may maintain the connection for later message transfer via user plane.</w:t>
      </w:r>
    </w:p>
    <w:p w14:paraId="68F5F734" w14:textId="3C4EDA35" w:rsidR="00652F3C" w:rsidRPr="000063DB" w:rsidRDefault="00652F3C" w:rsidP="009178CB">
      <w:pPr>
        <w:pStyle w:val="Heading4"/>
      </w:pPr>
      <w:bookmarkStart w:id="1107" w:name="_Toc104287750"/>
      <w:r w:rsidRPr="000063DB">
        <w:t>6.</w:t>
      </w:r>
      <w:r w:rsidR="00EC0FBE" w:rsidRPr="000063DB">
        <w:rPr>
          <w:lang w:eastAsia="zh-CN"/>
        </w:rPr>
        <w:t>1</w:t>
      </w:r>
      <w:r w:rsidRPr="000063DB">
        <w:t>.</w:t>
      </w:r>
      <w:r w:rsidRPr="000063DB">
        <w:rPr>
          <w:lang w:eastAsia="zh-CN"/>
        </w:rPr>
        <w:t>3.2</w:t>
      </w:r>
      <w:r w:rsidRPr="000063DB">
        <w:tab/>
        <w:t>Modify LCS-UP connection between UE and LMF</w:t>
      </w:r>
      <w:bookmarkEnd w:id="1107"/>
    </w:p>
    <w:p w14:paraId="3F197ED3" w14:textId="77777777" w:rsidR="00652F3C" w:rsidRPr="000063DB" w:rsidRDefault="00652F3C" w:rsidP="00652F3C">
      <w:pPr>
        <w:rPr>
          <w:lang w:eastAsia="zh-CN"/>
        </w:rPr>
      </w:pPr>
      <w:r w:rsidRPr="000063DB">
        <w:rPr>
          <w:lang w:eastAsia="zh-CN"/>
        </w:rPr>
        <w:t>The flow below shows how a secure LCS-UP connection between UE and LMF is modified. Flow describes change of LMF but applies also when source and target LMF is the same. The procedure can also be used to terminate LCS-UP connection to Source LMF by AMF not selecting any Target LMF.</w:t>
      </w:r>
    </w:p>
    <w:p w14:paraId="502344EF" w14:textId="77777777" w:rsidR="00652F3C" w:rsidRPr="000063DB" w:rsidRDefault="00652F3C" w:rsidP="009C5A2E">
      <w:pPr>
        <w:pStyle w:val="TH"/>
        <w:rPr>
          <w:lang w:eastAsia="zh-CN"/>
        </w:rPr>
      </w:pPr>
      <w:r w:rsidRPr="000063DB">
        <w:object w:dxaOrig="12810" w:dyaOrig="6181" w14:anchorId="4AA093CA">
          <v:shape id="_x0000_i1026" type="#_x0000_t75" style="width:398.6pt;height:191.8pt" o:ole="">
            <v:imagedata r:id="rId22" o:title=""/>
          </v:shape>
          <o:OLEObject Type="Embed" ProgID="Visio.Drawing.15" ShapeID="_x0000_i1026" DrawAspect="Content" ObjectID="_1715084865" r:id="rId23"/>
        </w:object>
      </w:r>
    </w:p>
    <w:p w14:paraId="74186E52" w14:textId="268A335E" w:rsidR="00652F3C" w:rsidRPr="000063DB" w:rsidRDefault="00652F3C" w:rsidP="00652F3C">
      <w:pPr>
        <w:pStyle w:val="TF"/>
      </w:pPr>
      <w:r w:rsidRPr="000063DB">
        <w:t>Figure 6.</w:t>
      </w:r>
      <w:r w:rsidR="000671EF" w:rsidRPr="000063DB">
        <w:rPr>
          <w:lang w:eastAsia="zh-CN"/>
        </w:rPr>
        <w:t>1</w:t>
      </w:r>
      <w:r w:rsidRPr="000063DB">
        <w:t>.3.2-1: Connection modification between UE and LMFs</w:t>
      </w:r>
    </w:p>
    <w:p w14:paraId="684D3666" w14:textId="1C9AC591" w:rsidR="00652F3C" w:rsidRPr="000063DB" w:rsidRDefault="00652F3C" w:rsidP="00652F3C">
      <w:pPr>
        <w:pStyle w:val="B1"/>
      </w:pPr>
      <w:r w:rsidRPr="000063DB">
        <w:t>1a.</w:t>
      </w:r>
      <w:r w:rsidRPr="000063DB">
        <w:tab/>
        <w:t xml:space="preserve">[Conditional] The LMF discovers a need to change LMF or re-establish LCS-UP connection. The LMF sends an Nlmf_Location_UPNotify message that includes UP Info that indicates the reason for modification. The address of the AMF was provided to LMF as a </w:t>
      </w:r>
      <w:r w:rsidR="00AD2391">
        <w:t>"</w:t>
      </w:r>
      <w:r w:rsidRPr="000063DB">
        <w:t>Notification Target Address</w:t>
      </w:r>
      <w:r w:rsidR="00AD2391">
        <w:t>"</w:t>
      </w:r>
      <w:r w:rsidRPr="000063DB">
        <w:t xml:space="preserve"> in latest Nlmf_Location_UPConfig message.</w:t>
      </w:r>
    </w:p>
    <w:p w14:paraId="752CD592" w14:textId="314002EE" w:rsidR="00652F3C" w:rsidRPr="000063DB" w:rsidRDefault="00652F3C" w:rsidP="00652F3C">
      <w:pPr>
        <w:pStyle w:val="B1"/>
      </w:pPr>
      <w:r w:rsidRPr="000063DB">
        <w:t>1b.</w:t>
      </w:r>
      <w:r w:rsidRPr="000063DB">
        <w:tab/>
        <w:t>[Conditional] At applicable Registration events and when an LCS procedure is initiated, AMF may detect a need to reselect LMF used for LCS-UP signalling. The detection may be based on e.g</w:t>
      </w:r>
      <w:r w:rsidR="009178CB" w:rsidRPr="000063DB">
        <w:t>.</w:t>
      </w:r>
      <w:r w:rsidRPr="000063DB">
        <w:t xml:space="preserve"> UE capabilities, UE location, subscription information and LMF capabilities. Further at AMF relocation the target AMF needs to inform the LMF using LCS-UP signalling of the AMF change.</w:t>
      </w:r>
    </w:p>
    <w:p w14:paraId="540A3F2B" w14:textId="194BA418" w:rsidR="00652F3C" w:rsidRPr="000063DB" w:rsidRDefault="00652F3C" w:rsidP="00652F3C">
      <w:pPr>
        <w:pStyle w:val="B1"/>
      </w:pPr>
      <w:r w:rsidRPr="000063DB">
        <w:t>2.</w:t>
      </w:r>
      <w:r w:rsidRPr="000063DB">
        <w:tab/>
        <w:t>[Conditional] If AMF reallocation has occurred this step is skipped. Otherwise, step</w:t>
      </w:r>
      <w:r w:rsidR="009C5A2E" w:rsidRPr="000063DB">
        <w:t>s</w:t>
      </w:r>
      <w:r w:rsidRPr="000063DB">
        <w:t xml:space="preserve"> 2 to 7 of </w:t>
      </w:r>
      <w:r w:rsidR="009C5A2E" w:rsidRPr="000063DB">
        <w:t>clause </w:t>
      </w:r>
      <w:r w:rsidRPr="000063DB">
        <w:t>6.</w:t>
      </w:r>
      <w:r w:rsidR="00D57C17" w:rsidRPr="000063DB">
        <w:rPr>
          <w:lang w:eastAsia="zh-CN"/>
        </w:rPr>
        <w:t>1</w:t>
      </w:r>
      <w:r w:rsidRPr="000063DB">
        <w:t xml:space="preserve">.3.1 </w:t>
      </w:r>
      <w:r w:rsidR="009C5A2E" w:rsidRPr="000063DB">
        <w:t>are</w:t>
      </w:r>
      <w:r w:rsidRPr="000063DB">
        <w:t xml:space="preserve"> performed between AMF, UE, and Target LMF with addition that UE also terminate connection to Source LMF.</w:t>
      </w:r>
    </w:p>
    <w:p w14:paraId="28263B80" w14:textId="77777777" w:rsidR="00652F3C" w:rsidRPr="000063DB" w:rsidRDefault="00652F3C" w:rsidP="00652F3C">
      <w:pPr>
        <w:pStyle w:val="B1"/>
      </w:pPr>
      <w:r w:rsidRPr="000063DB">
        <w:rPr>
          <w:lang w:eastAsia="zh-CN"/>
        </w:rPr>
        <w:t>3.</w:t>
      </w:r>
      <w:r w:rsidRPr="000063DB">
        <w:rPr>
          <w:lang w:eastAsia="zh-CN"/>
        </w:rPr>
        <w:tab/>
      </w:r>
      <w:r w:rsidRPr="000063DB">
        <w:t>The AMF sends a Nlmf_Location_UPConfig Request towards the source LMF. The message may include a request for the Source LMF to terminate a specific LCS-UP connection to the UE if connection is still active. Alternatively, it may include information about AMF reallocation.</w:t>
      </w:r>
    </w:p>
    <w:p w14:paraId="5DC56009" w14:textId="77777777" w:rsidR="00652F3C" w:rsidRPr="000063DB" w:rsidRDefault="00652F3C" w:rsidP="00652F3C">
      <w:pPr>
        <w:pStyle w:val="B1"/>
      </w:pPr>
      <w:r w:rsidRPr="000063DB">
        <w:rPr>
          <w:lang w:eastAsia="zh-CN"/>
        </w:rPr>
        <w:t>4.</w:t>
      </w:r>
      <w:r w:rsidRPr="000063DB">
        <w:rPr>
          <w:lang w:eastAsia="zh-CN"/>
        </w:rPr>
        <w:tab/>
      </w:r>
      <w:r w:rsidRPr="000063DB">
        <w:t xml:space="preserve">[Conditional] </w:t>
      </w:r>
      <w:r w:rsidRPr="000063DB">
        <w:rPr>
          <w:lang w:eastAsia="zh-CN"/>
        </w:rPr>
        <w:t>If the LCS-</w:t>
      </w:r>
      <w:r w:rsidRPr="000063DB">
        <w:t>UP connection to source LMF is still active source LMF terminates the connection to the UE.</w:t>
      </w:r>
    </w:p>
    <w:p w14:paraId="78021E7F" w14:textId="77777777" w:rsidR="00652F3C" w:rsidRPr="000063DB" w:rsidRDefault="00652F3C" w:rsidP="00652F3C">
      <w:pPr>
        <w:pStyle w:val="B1"/>
      </w:pPr>
      <w:r w:rsidRPr="000063DB">
        <w:rPr>
          <w:lang w:eastAsia="zh-CN"/>
        </w:rPr>
        <w:t>5.</w:t>
      </w:r>
      <w:r w:rsidRPr="000063DB">
        <w:rPr>
          <w:lang w:eastAsia="zh-CN"/>
        </w:rPr>
        <w:tab/>
      </w:r>
      <w:r w:rsidRPr="000063DB">
        <w:t>The LMF sends Nlmf_Location_UPConfig Response message to AMF to confirm connection termination or acknowledge change of AMF.</w:t>
      </w:r>
    </w:p>
    <w:p w14:paraId="0458D731" w14:textId="1EE160F6" w:rsidR="00652F3C" w:rsidRPr="000063DB" w:rsidRDefault="00652F3C" w:rsidP="009178CB">
      <w:pPr>
        <w:pStyle w:val="Heading4"/>
      </w:pPr>
      <w:bookmarkStart w:id="1108" w:name="_Toc104287751"/>
      <w:r w:rsidRPr="000063DB">
        <w:t>6.</w:t>
      </w:r>
      <w:r w:rsidR="00EC0FBE" w:rsidRPr="000063DB">
        <w:rPr>
          <w:lang w:eastAsia="zh-CN"/>
        </w:rPr>
        <w:t>1</w:t>
      </w:r>
      <w:r w:rsidRPr="000063DB">
        <w:t>.</w:t>
      </w:r>
      <w:r w:rsidRPr="000063DB">
        <w:rPr>
          <w:lang w:eastAsia="zh-CN"/>
        </w:rPr>
        <w:t>3.3</w:t>
      </w:r>
      <w:r w:rsidRPr="000063DB">
        <w:tab/>
      </w:r>
      <w:r w:rsidRPr="000063DB">
        <w:rPr>
          <w:lang w:eastAsia="zh-CN"/>
        </w:rPr>
        <w:t>UE Assisted and UE Based Positioning Procedure over LCS-UP</w:t>
      </w:r>
      <w:bookmarkEnd w:id="1108"/>
    </w:p>
    <w:p w14:paraId="5F44193D" w14:textId="23803A81" w:rsidR="00652F3C" w:rsidRPr="000063DB" w:rsidRDefault="00652F3C" w:rsidP="00652F3C">
      <w:r w:rsidRPr="000063DB">
        <w:rPr>
          <w:lang w:eastAsia="zh-CN"/>
        </w:rPr>
        <w:t>The flow below s</w:t>
      </w:r>
      <w:r w:rsidRPr="000063DB">
        <w:t xml:space="preserve">hows a positioning procedure used by an LMF to support UE based positioning, UE assisted positioning and delivery of assistance data. The procedure is based on use of the LPP protocol defined in </w:t>
      </w:r>
      <w:r w:rsidR="00DB4AA0" w:rsidRPr="000063DB">
        <w:t>TS</w:t>
      </w:r>
      <w:r w:rsidR="00DB4AA0">
        <w:t> </w:t>
      </w:r>
      <w:r w:rsidR="00DB4AA0" w:rsidRPr="000063DB">
        <w:t>37.355</w:t>
      </w:r>
      <w:r w:rsidR="00DB4AA0">
        <w:t> </w:t>
      </w:r>
      <w:r w:rsidR="00DB4AA0" w:rsidRPr="000063DB">
        <w:t>[</w:t>
      </w:r>
      <w:r w:rsidR="00DB4AA0">
        <w:t>15</w:t>
      </w:r>
      <w:r w:rsidRPr="000063DB">
        <w:t>] between the LMF and UE.</w:t>
      </w:r>
    </w:p>
    <w:p w14:paraId="528919F7" w14:textId="77777777" w:rsidR="00652F3C" w:rsidRPr="000063DB" w:rsidRDefault="00652F3C" w:rsidP="00652F3C">
      <w:pPr>
        <w:pStyle w:val="TH"/>
        <w:rPr>
          <w:lang w:eastAsia="zh-CN"/>
        </w:rPr>
      </w:pPr>
      <w:r w:rsidRPr="000063DB">
        <w:object w:dxaOrig="12810" w:dyaOrig="4051" w14:anchorId="0D527E82">
          <v:shape id="_x0000_i1027" type="#_x0000_t75" style="width:398.6pt;height:125.55pt" o:ole="">
            <v:imagedata r:id="rId24" o:title=""/>
          </v:shape>
          <o:OLEObject Type="Embed" ProgID="Visio.Drawing.15" ShapeID="_x0000_i1027" DrawAspect="Content" ObjectID="_1715084866" r:id="rId25"/>
        </w:object>
      </w:r>
    </w:p>
    <w:p w14:paraId="70B60CA4" w14:textId="39B49510" w:rsidR="00652F3C" w:rsidRPr="000063DB" w:rsidRDefault="00652F3C" w:rsidP="00652F3C">
      <w:pPr>
        <w:pStyle w:val="TF"/>
        <w:rPr>
          <w:lang w:eastAsia="zh-CN"/>
        </w:rPr>
      </w:pPr>
      <w:r w:rsidRPr="000063DB">
        <w:rPr>
          <w:lang w:eastAsia="zh-CN"/>
        </w:rPr>
        <w:t>Figure 6.</w:t>
      </w:r>
      <w:r w:rsidR="000671EF" w:rsidRPr="000063DB">
        <w:rPr>
          <w:lang w:eastAsia="zh-CN"/>
        </w:rPr>
        <w:t>1</w:t>
      </w:r>
      <w:r w:rsidRPr="000063DB">
        <w:rPr>
          <w:lang w:eastAsia="zh-CN"/>
        </w:rPr>
        <w:t>.3.3-1: UE Assisted and UE Based Positioning Procedure over LCS-UP</w:t>
      </w:r>
    </w:p>
    <w:p w14:paraId="130FEFB5" w14:textId="77777777" w:rsidR="00652F3C" w:rsidRPr="000063DB" w:rsidRDefault="00652F3C" w:rsidP="00652F3C">
      <w:pPr>
        <w:pStyle w:val="B1"/>
      </w:pPr>
      <w:r w:rsidRPr="000063DB">
        <w:lastRenderedPageBreak/>
        <w:t>1.</w:t>
      </w:r>
      <w:r w:rsidRPr="000063DB">
        <w:tab/>
        <w:t>The LMF use the LCS-UP connection to transfer of a Downlink (DL) UP TRANSFER message to the UE. The message includes a LPP message. The LPP message may request location information from the UE, provide assistance data to the UE or query for the UE capabilities.</w:t>
      </w:r>
    </w:p>
    <w:p w14:paraId="656BBD75" w14:textId="77777777" w:rsidR="00652F3C" w:rsidRPr="000063DB" w:rsidRDefault="00652F3C" w:rsidP="00652F3C">
      <w:pPr>
        <w:pStyle w:val="B1"/>
      </w:pPr>
      <w:r w:rsidRPr="000063DB">
        <w:t>2.</w:t>
      </w:r>
      <w:r w:rsidRPr="000063DB">
        <w:tab/>
        <w:t>The UE stores any assistance data provided in the Downlink Positioning message and performs any positioning measurements and/or location computation requested by the Downlink Positioning message.</w:t>
      </w:r>
    </w:p>
    <w:p w14:paraId="71500F03" w14:textId="77777777" w:rsidR="00652F3C" w:rsidRPr="000063DB" w:rsidRDefault="00652F3C" w:rsidP="00652F3C">
      <w:pPr>
        <w:pStyle w:val="B1"/>
      </w:pPr>
      <w:r w:rsidRPr="000063DB">
        <w:t>3.</w:t>
      </w:r>
      <w:r w:rsidRPr="000063DB">
        <w:tab/>
        <w:t>[Conditional] The UE use the LCS-UP connection to transfer of a Uplink (UL) UP TRANSFER message carrying includes a LPP message to the LMF to return any location information or returns any capabilities.</w:t>
      </w:r>
    </w:p>
    <w:p w14:paraId="362058C1" w14:textId="06AEE7C5" w:rsidR="00652F3C" w:rsidRPr="000063DB" w:rsidRDefault="00652F3C" w:rsidP="00652F3C">
      <w:pPr>
        <w:pStyle w:val="Heading3"/>
      </w:pPr>
      <w:bookmarkStart w:id="1109" w:name="_Toc104287752"/>
      <w:r w:rsidRPr="000063DB">
        <w:t>6.</w:t>
      </w:r>
      <w:r w:rsidR="00EC0FBE" w:rsidRPr="000063DB">
        <w:rPr>
          <w:lang w:eastAsia="zh-CN"/>
        </w:rPr>
        <w:t>1</w:t>
      </w:r>
      <w:r w:rsidRPr="000063DB">
        <w:t>.4</w:t>
      </w:r>
      <w:r w:rsidRPr="000063DB">
        <w:tab/>
        <w:t>Impacts on services, entities, and interfaces</w:t>
      </w:r>
      <w:bookmarkEnd w:id="1109"/>
    </w:p>
    <w:p w14:paraId="11F9B94F" w14:textId="2594A348" w:rsidR="00652F3C" w:rsidRPr="000063DB" w:rsidRDefault="00652F3C" w:rsidP="00652F3C">
      <w:pPr>
        <w:pStyle w:val="EditorsNote"/>
      </w:pPr>
      <w:r w:rsidRPr="000063DB">
        <w:t>Editor</w:t>
      </w:r>
      <w:r w:rsidR="00AD2391">
        <w:t>'</w:t>
      </w:r>
      <w:r w:rsidRPr="000063DB">
        <w:t>s note:</w:t>
      </w:r>
      <w:r w:rsidRPr="000063DB">
        <w:tab/>
        <w:t>This clause lists impacts to services, entities, and interfaces.</w:t>
      </w:r>
    </w:p>
    <w:p w14:paraId="3446D355" w14:textId="77777777" w:rsidR="00652F3C" w:rsidRPr="000063DB" w:rsidRDefault="00652F3C" w:rsidP="00652F3C">
      <w:pPr>
        <w:rPr>
          <w:lang w:eastAsia="zh-CN"/>
        </w:rPr>
      </w:pPr>
      <w:r w:rsidRPr="000063DB">
        <w:rPr>
          <w:lang w:eastAsia="zh-CN"/>
        </w:rPr>
        <w:t>The solution impacts the following network functions:</w:t>
      </w:r>
    </w:p>
    <w:p w14:paraId="1C26303C" w14:textId="2734F9A9" w:rsidR="00652F3C" w:rsidRPr="00403115" w:rsidRDefault="00652F3C" w:rsidP="00652F3C">
      <w:pPr>
        <w:pStyle w:val="B1"/>
        <w:rPr>
          <w:rFonts w:eastAsiaTheme="minorEastAsia"/>
          <w:lang w:eastAsia="zh-CN"/>
        </w:rPr>
      </w:pPr>
      <w:r w:rsidRPr="000063DB">
        <w:rPr>
          <w:lang w:eastAsia="zh-CN"/>
        </w:rPr>
        <w:t>-</w:t>
      </w:r>
      <w:r w:rsidRPr="000063DB">
        <w:rPr>
          <w:lang w:eastAsia="zh-CN"/>
        </w:rPr>
        <w:tab/>
        <w:t>AMF that need to support triggering of LCS-UP connection setup, modification &amp; termination.</w:t>
      </w:r>
      <w:r w:rsidR="00403115">
        <w:rPr>
          <w:rFonts w:eastAsiaTheme="minorEastAsia" w:hint="eastAsia"/>
          <w:lang w:eastAsia="zh-CN"/>
        </w:rPr>
        <w:t xml:space="preserve"> </w:t>
      </w:r>
      <w:r w:rsidR="00403115">
        <w:rPr>
          <w:lang w:eastAsia="zh-CN"/>
        </w:rPr>
        <w:t xml:space="preserve">Additionally, AMF also needs to consider at LMF selection that the requested UE has an existing </w:t>
      </w:r>
      <w:r w:rsidR="00403115">
        <w:t>LCS-</w:t>
      </w:r>
      <w:r w:rsidR="00403115" w:rsidRPr="00697515">
        <w:t>UP connection</w:t>
      </w:r>
      <w:r w:rsidR="00403115">
        <w:t xml:space="preserve"> with one of the LMFs.</w:t>
      </w:r>
    </w:p>
    <w:p w14:paraId="001524CC" w14:textId="77777777" w:rsidR="00652F3C" w:rsidRPr="000063DB" w:rsidRDefault="00652F3C" w:rsidP="00652F3C">
      <w:pPr>
        <w:pStyle w:val="B1"/>
        <w:rPr>
          <w:lang w:eastAsia="zh-CN"/>
        </w:rPr>
      </w:pPr>
      <w:r w:rsidRPr="000063DB">
        <w:rPr>
          <w:lang w:eastAsia="zh-CN"/>
        </w:rPr>
        <w:t>-</w:t>
      </w:r>
      <w:r w:rsidRPr="000063DB">
        <w:rPr>
          <w:lang w:eastAsia="zh-CN"/>
        </w:rPr>
        <w:tab/>
        <w:t>LMF that need to support procedure to setup, modification &amp; termination of LCS-UP connection. Transfer of LPP messages over LCS-UP.</w:t>
      </w:r>
    </w:p>
    <w:p w14:paraId="46316606" w14:textId="77777777" w:rsidR="00652F3C" w:rsidRPr="000063DB" w:rsidRDefault="00652F3C" w:rsidP="00652F3C">
      <w:pPr>
        <w:pStyle w:val="B1"/>
        <w:rPr>
          <w:lang w:eastAsia="zh-CN"/>
        </w:rPr>
      </w:pPr>
      <w:r w:rsidRPr="000063DB">
        <w:rPr>
          <w:lang w:eastAsia="zh-CN"/>
        </w:rPr>
        <w:t>-</w:t>
      </w:r>
      <w:r w:rsidRPr="000063DB">
        <w:rPr>
          <w:lang w:eastAsia="zh-CN"/>
        </w:rPr>
        <w:tab/>
        <w:t>UE that need to support: Procedure to setup, modification &amp; termination of LCS-UP connection. Transfer of LPP messages over LCS-UP.</w:t>
      </w:r>
    </w:p>
    <w:p w14:paraId="7023CBB2" w14:textId="77777777" w:rsidR="00652F3C" w:rsidRPr="000063DB" w:rsidRDefault="00652F3C" w:rsidP="00652F3C">
      <w:pPr>
        <w:pStyle w:val="B1"/>
        <w:rPr>
          <w:lang w:eastAsia="zh-CN"/>
        </w:rPr>
      </w:pPr>
      <w:r w:rsidRPr="000063DB">
        <w:rPr>
          <w:lang w:eastAsia="zh-CN"/>
        </w:rPr>
        <w:t>-</w:t>
      </w:r>
      <w:r w:rsidRPr="000063DB">
        <w:rPr>
          <w:lang w:eastAsia="zh-CN"/>
        </w:rPr>
        <w:tab/>
        <w:t>UDM that need to add info in Subscriber info if LCS-UP transport is supported.</w:t>
      </w:r>
    </w:p>
    <w:p w14:paraId="0A1AB158" w14:textId="58B7EE4F" w:rsidR="00055D0E" w:rsidRPr="000063DB" w:rsidRDefault="00652F3C" w:rsidP="00403115">
      <w:pPr>
        <w:pStyle w:val="B1"/>
        <w:rPr>
          <w:lang w:eastAsia="zh-CN"/>
        </w:rPr>
      </w:pPr>
      <w:r w:rsidRPr="000063DB">
        <w:rPr>
          <w:lang w:eastAsia="zh-CN"/>
        </w:rPr>
        <w:t>-</w:t>
      </w:r>
      <w:r w:rsidRPr="000063DB">
        <w:rPr>
          <w:lang w:eastAsia="zh-CN"/>
        </w:rPr>
        <w:tab/>
        <w:t>NRF that need to add info in NF profile LMF support LCS-UP transport.</w:t>
      </w:r>
    </w:p>
    <w:p w14:paraId="2E3BC050" w14:textId="45A66BD8" w:rsidR="00652F3C" w:rsidRPr="000063DB" w:rsidRDefault="00652F3C" w:rsidP="009028C3">
      <w:pPr>
        <w:pStyle w:val="Heading2"/>
      </w:pPr>
      <w:bookmarkStart w:id="1110" w:name="_Toc104287753"/>
      <w:r w:rsidRPr="000063DB">
        <w:t>6.</w:t>
      </w:r>
      <w:r w:rsidR="00EC0FBE" w:rsidRPr="000063DB">
        <w:rPr>
          <w:lang w:eastAsia="zh-CN"/>
        </w:rPr>
        <w:t>2</w:t>
      </w:r>
      <w:r w:rsidRPr="000063DB">
        <w:tab/>
        <w:t>Solution #</w:t>
      </w:r>
      <w:r w:rsidR="009028C3" w:rsidRPr="000063DB">
        <w:rPr>
          <w:lang w:eastAsia="zh-CN"/>
        </w:rPr>
        <w:t>2</w:t>
      </w:r>
      <w:r w:rsidRPr="000063DB">
        <w:t>: Discovery of User Plane service Cooperated with 3GPP LCS Features</w:t>
      </w:r>
      <w:bookmarkEnd w:id="1110"/>
    </w:p>
    <w:p w14:paraId="454D770F" w14:textId="7421898A" w:rsidR="00652F3C" w:rsidRPr="000063DB" w:rsidRDefault="00652F3C" w:rsidP="009178CB">
      <w:pPr>
        <w:pStyle w:val="Heading3"/>
        <w:rPr>
          <w:lang w:eastAsia="ko-KR"/>
        </w:rPr>
      </w:pPr>
      <w:bookmarkStart w:id="1111" w:name="_Toc104287754"/>
      <w:r w:rsidRPr="000063DB">
        <w:rPr>
          <w:lang w:eastAsia="ko-KR"/>
        </w:rPr>
        <w:t>6.</w:t>
      </w:r>
      <w:r w:rsidR="00EC0FBE" w:rsidRPr="000063DB">
        <w:rPr>
          <w:lang w:eastAsia="zh-CN"/>
        </w:rPr>
        <w:t>2</w:t>
      </w:r>
      <w:r w:rsidRPr="000063DB">
        <w:rPr>
          <w:lang w:eastAsia="ko-KR"/>
        </w:rPr>
        <w:t>.1</w:t>
      </w:r>
      <w:r w:rsidRPr="000063DB">
        <w:rPr>
          <w:lang w:eastAsia="ko-KR"/>
        </w:rPr>
        <w:tab/>
        <w:t>Introduction</w:t>
      </w:r>
      <w:bookmarkEnd w:id="1111"/>
    </w:p>
    <w:p w14:paraId="47DD448E" w14:textId="6F91C469" w:rsidR="00652F3C" w:rsidRPr="000063DB" w:rsidRDefault="00652F3C" w:rsidP="00652F3C">
      <w:pPr>
        <w:keepNext/>
      </w:pPr>
      <w:r w:rsidRPr="000063DB">
        <w:rPr>
          <w:rFonts w:eastAsia="DengXian"/>
        </w:rPr>
        <w:t xml:space="preserve">This solution addresses the KI </w:t>
      </w:r>
      <w:r w:rsidR="00AD2391">
        <w:t>"</w:t>
      </w:r>
      <w:r w:rsidRPr="000063DB">
        <w:rPr>
          <w:rFonts w:eastAsia="DengXian"/>
        </w:rPr>
        <w:t>Key Issue #1:Architectural Enhancement to support User Plane positioning</w:t>
      </w:r>
      <w:r w:rsidR="00AD2391">
        <w:t>"</w:t>
      </w:r>
      <w:r w:rsidRPr="000063DB">
        <w:rPr>
          <w:rFonts w:eastAsia="DengXian"/>
        </w:rPr>
        <w:t>.</w:t>
      </w:r>
    </w:p>
    <w:p w14:paraId="0E9BC7B7" w14:textId="1C8408ED" w:rsidR="00652F3C" w:rsidRPr="000063DB" w:rsidRDefault="00652F3C" w:rsidP="009178CB">
      <w:pPr>
        <w:pStyle w:val="Heading3"/>
        <w:rPr>
          <w:lang w:eastAsia="ko-KR"/>
        </w:rPr>
      </w:pPr>
      <w:bookmarkStart w:id="1112" w:name="_Toc104287755"/>
      <w:r w:rsidRPr="000063DB">
        <w:rPr>
          <w:lang w:eastAsia="ko-KR"/>
        </w:rPr>
        <w:t>6.</w:t>
      </w:r>
      <w:r w:rsidR="00EC0FBE" w:rsidRPr="000063DB">
        <w:rPr>
          <w:lang w:eastAsia="zh-CN"/>
        </w:rPr>
        <w:t>2</w:t>
      </w:r>
      <w:r w:rsidRPr="000063DB">
        <w:rPr>
          <w:lang w:eastAsia="ko-KR"/>
        </w:rPr>
        <w:t>.2</w:t>
      </w:r>
      <w:r w:rsidRPr="000063DB">
        <w:rPr>
          <w:lang w:eastAsia="ko-KR"/>
        </w:rPr>
        <w:tab/>
        <w:t>Functional Description</w:t>
      </w:r>
      <w:bookmarkEnd w:id="1112"/>
    </w:p>
    <w:p w14:paraId="0CC757AD" w14:textId="0646DC73" w:rsidR="009C5A2E" w:rsidRPr="000063DB" w:rsidRDefault="009C5A2E" w:rsidP="009C5A2E">
      <w:r w:rsidRPr="000063DB">
        <w:t>As described in clause 5, User Plane positioning gives benefits including a simpler protocol stack, less overload, better performance, extra LPPe support, etc. When there is overloaded LCS signalling over N1 and/or NL1 interfaces, like massive emergency cases, LMF can offload the traffic to the user plane to enhance capacity.</w:t>
      </w:r>
    </w:p>
    <w:p w14:paraId="52999A10" w14:textId="77777777" w:rsidR="009C5A2E" w:rsidRPr="000063DB" w:rsidRDefault="009C5A2E" w:rsidP="009C5A2E">
      <w:r w:rsidRPr="000063DB">
        <w:t>LMF can perform legacy 3GPP LCS features independently. User Plane features can also be used independently with OMA User Plane specifications.</w:t>
      </w:r>
    </w:p>
    <w:p w14:paraId="3A423367" w14:textId="4CE9FE22" w:rsidR="009C5A2E" w:rsidRPr="000063DB" w:rsidRDefault="009C5A2E" w:rsidP="009C5A2E">
      <w:r w:rsidRPr="000063DB">
        <w:t>With many features defined by OMA, since UE can</w:t>
      </w:r>
      <w:r w:rsidR="00AD2391">
        <w:t>'</w:t>
      </w:r>
      <w:r w:rsidRPr="000063DB">
        <w:t>t take uplink measurements, to fulfil positioning methods like RTT, the User Plane has to cooperate with Control Plane LMF to collect both uplink and downlink measurements.</w:t>
      </w:r>
    </w:p>
    <w:p w14:paraId="08A18AAF" w14:textId="4D4D91FF" w:rsidR="009C5A2E" w:rsidRPr="000063DB" w:rsidRDefault="009C5A2E" w:rsidP="009C5A2E">
      <w:r w:rsidRPr="000063DB">
        <w:t xml:space="preserve">User Plane cooperated with the 3GPP LCS control plane can be named </w:t>
      </w:r>
      <w:r w:rsidR="00AD2391">
        <w:t>'</w:t>
      </w:r>
      <w:r w:rsidRPr="000063DB">
        <w:t>LCUP</w:t>
      </w:r>
      <w:r w:rsidR="00AD2391">
        <w:t>'</w:t>
      </w:r>
      <w:r w:rsidRPr="000063DB">
        <w:t xml:space="preserve"> (LCs User Plane).</w:t>
      </w:r>
    </w:p>
    <w:bookmarkStart w:id="1113" w:name="_MON_1711940174"/>
    <w:bookmarkEnd w:id="1113"/>
    <w:p w14:paraId="5058C309" w14:textId="09BB7AC0" w:rsidR="00652F3C" w:rsidRPr="000063DB" w:rsidRDefault="009C5A2E" w:rsidP="009C5A2E">
      <w:pPr>
        <w:pStyle w:val="TH"/>
      </w:pPr>
      <w:r w:rsidRPr="000063DB">
        <w:object w:dxaOrig="8505" w:dyaOrig="4959" w14:anchorId="7A72ED0E">
          <v:shape id="_x0000_i1028" type="#_x0000_t75" style="width:425.1pt;height:247.7pt" o:ole="">
            <v:imagedata r:id="rId26" o:title=""/>
          </v:shape>
          <o:OLEObject Type="Embed" ProgID="Word.Picture.8" ShapeID="_x0000_i1028" DrawAspect="Content" ObjectID="_1715084867" r:id="rId27"/>
        </w:object>
      </w:r>
    </w:p>
    <w:p w14:paraId="783F139F" w14:textId="735C4420" w:rsidR="00652F3C" w:rsidRPr="000063DB" w:rsidRDefault="00652F3C" w:rsidP="009C5A2E">
      <w:pPr>
        <w:pStyle w:val="TF"/>
      </w:pPr>
      <w:r w:rsidRPr="000063DB">
        <w:rPr>
          <w:rFonts w:eastAsia="DengXian"/>
        </w:rPr>
        <w:t>Figure 6.</w:t>
      </w:r>
      <w:r w:rsidR="000671EF" w:rsidRPr="000063DB">
        <w:rPr>
          <w:rFonts w:eastAsia="DengXian"/>
          <w:lang w:eastAsia="zh-CN"/>
        </w:rPr>
        <w:t>2</w:t>
      </w:r>
      <w:r w:rsidRPr="000063DB">
        <w:rPr>
          <w:rFonts w:eastAsia="DengXian"/>
        </w:rPr>
        <w:t>.2</w:t>
      </w:r>
      <w:r w:rsidR="009C5A2E" w:rsidRPr="000063DB">
        <w:rPr>
          <w:rFonts w:eastAsia="DengXian"/>
        </w:rPr>
        <w:t>-</w:t>
      </w:r>
      <w:r w:rsidRPr="000063DB">
        <w:rPr>
          <w:rFonts w:eastAsia="DengXian"/>
        </w:rPr>
        <w:t>1</w:t>
      </w:r>
      <w:r w:rsidR="009C5A2E" w:rsidRPr="000063DB">
        <w:rPr>
          <w:rFonts w:eastAsia="DengXian"/>
        </w:rPr>
        <w:t>:</w:t>
      </w:r>
      <w:r w:rsidRPr="000063DB">
        <w:rPr>
          <w:rFonts w:eastAsia="DengXian"/>
        </w:rPr>
        <w:t xml:space="preserve"> LMF and LCUP can be deployed independently and can cooperate with each other</w:t>
      </w:r>
    </w:p>
    <w:p w14:paraId="0A9C5773" w14:textId="77777777" w:rsidR="009C5A2E" w:rsidRPr="000063DB" w:rsidRDefault="009C5A2E" w:rsidP="009C5A2E">
      <w:r w:rsidRPr="000063DB">
        <w:t>Independent LMF handles requests as per legacy 3GPP LCS specifications.</w:t>
      </w:r>
    </w:p>
    <w:p w14:paraId="11B6426A" w14:textId="77777777" w:rsidR="009C5A2E" w:rsidRPr="000063DB" w:rsidRDefault="009C5A2E" w:rsidP="009C5A2E">
      <w:r w:rsidRPr="000063DB">
        <w:t>For independent User Plane entity, it could perform end to end location service (possibly following legacy OMA specifications) without 5GC impact:</w:t>
      </w:r>
    </w:p>
    <w:p w14:paraId="526E154F" w14:textId="1C8FE984" w:rsidR="00652F3C" w:rsidRPr="000063DB" w:rsidRDefault="009C5A2E" w:rsidP="009C5A2E">
      <w:pPr>
        <w:pStyle w:val="TH"/>
      </w:pPr>
      <w:r w:rsidRPr="000063DB">
        <w:object w:dxaOrig="6543" w:dyaOrig="3481" w14:anchorId="28172FC2">
          <v:shape id="_x0000_i1029" type="#_x0000_t75" style="width:251.15pt;height:58.75pt" o:ole="">
            <v:imagedata r:id="rId28" o:title="" croptop="43547f" cropleft="15072f"/>
          </v:shape>
          <o:OLEObject Type="Embed" ProgID="Word.Picture.8" ShapeID="_x0000_i1029" DrawAspect="Content" ObjectID="_1715084868" r:id="rId29"/>
        </w:object>
      </w:r>
    </w:p>
    <w:p w14:paraId="6434623F" w14:textId="22912C6A" w:rsidR="00652F3C" w:rsidRPr="000063DB" w:rsidRDefault="009C5A2E" w:rsidP="009C5A2E">
      <w:pPr>
        <w:pStyle w:val="TF"/>
      </w:pPr>
      <w:r w:rsidRPr="000063DB">
        <w:rPr>
          <w:rFonts w:eastAsia="DengXian"/>
        </w:rPr>
        <w:t>Figure 6.</w:t>
      </w:r>
      <w:r w:rsidRPr="000063DB">
        <w:rPr>
          <w:rFonts w:eastAsia="DengXian"/>
          <w:lang w:eastAsia="zh-CN"/>
        </w:rPr>
        <w:t>2</w:t>
      </w:r>
      <w:r w:rsidRPr="000063DB">
        <w:rPr>
          <w:rFonts w:eastAsia="DengXian"/>
        </w:rPr>
        <w:t>.2-2</w:t>
      </w:r>
    </w:p>
    <w:p w14:paraId="6756F27D" w14:textId="77777777" w:rsidR="009C5A2E" w:rsidRPr="000063DB" w:rsidRDefault="009C5A2E" w:rsidP="009C5A2E">
      <w:r w:rsidRPr="000063DB">
        <w:t>Details of independent user plane function is out of this solution scope.</w:t>
      </w:r>
    </w:p>
    <w:p w14:paraId="04C910DA" w14:textId="40196B80" w:rsidR="009C5A2E" w:rsidRPr="000063DB" w:rsidRDefault="009C5A2E" w:rsidP="009C5A2E">
      <w:r w:rsidRPr="000063DB">
        <w:t xml:space="preserve">In this solution, only user plane invoked by LMF to enhance the 3GPP 5G LCS procedures is referred as </w:t>
      </w:r>
      <w:r w:rsidR="00AD2391">
        <w:t>'</w:t>
      </w:r>
      <w:r w:rsidRPr="000063DB">
        <w:t>LCUP</w:t>
      </w:r>
      <w:r w:rsidR="00AD2391">
        <w:t>'</w:t>
      </w:r>
      <w:r w:rsidRPr="000063DB">
        <w:t>. This solution makes it compatible that LCUP could also act as independent user plane while cooperating with LMF.For LCUP cooperated with LMF, it can achieve the following benefits:</w:t>
      </w:r>
    </w:p>
    <w:p w14:paraId="5AA4DE3F" w14:textId="7BB7092F" w:rsidR="009C5A2E" w:rsidRPr="000063DB" w:rsidRDefault="009C5A2E" w:rsidP="009C5A2E">
      <w:pPr>
        <w:pStyle w:val="B1"/>
      </w:pPr>
      <w:r w:rsidRPr="000063DB">
        <w:t>1.</w:t>
      </w:r>
      <w:r w:rsidRPr="000063DB">
        <w:tab/>
        <w:t>Both uplink and downlink measurements can be collected.</w:t>
      </w:r>
    </w:p>
    <w:p w14:paraId="02211783" w14:textId="77777777" w:rsidR="009C5A2E" w:rsidRPr="000063DB" w:rsidRDefault="009C5A2E" w:rsidP="009C5A2E">
      <w:pPr>
        <w:pStyle w:val="B1"/>
      </w:pPr>
      <w:r w:rsidRPr="000063DB">
        <w:t>2.</w:t>
      </w:r>
      <w:r w:rsidRPr="000063DB">
        <w:tab/>
        <w:t>User Plane and Control Plane can have feature reusability, e.g. sharing the same algorithm calculation.</w:t>
      </w:r>
    </w:p>
    <w:p w14:paraId="06622258" w14:textId="308FB38B" w:rsidR="009C5A2E" w:rsidRPr="000063DB" w:rsidRDefault="009C5A2E" w:rsidP="009C5A2E">
      <w:pPr>
        <w:pStyle w:val="NO"/>
      </w:pPr>
      <w:r w:rsidRPr="000063DB">
        <w:t>NOTE:</w:t>
      </w:r>
      <w:r w:rsidRPr="000063DB">
        <w:tab/>
        <w:t>Detailed cooperation interface between LMF and LCUP is out of the solution scope and could be implementation specific.</w:t>
      </w:r>
    </w:p>
    <w:p w14:paraId="7E75BFD9" w14:textId="22233A53" w:rsidR="009C5A2E" w:rsidRPr="000063DB" w:rsidRDefault="009C5A2E" w:rsidP="009C5A2E">
      <w:r w:rsidRPr="000063DB">
        <w:t>To keep legacy LCS procedures</w:t>
      </w:r>
      <w:r w:rsidR="00AD2391">
        <w:t>'</w:t>
      </w:r>
      <w:r w:rsidRPr="000063DB">
        <w:t xml:space="preserve"> compatibility, for the cooperated LMF and LCUP instances, LMF should still perform the entry point and response route for 5GS LCS procedures, including MO-LR, MT-LR, Deferred MT-LR and regulatory-related positioning when user plane positioning is involved.</w:t>
      </w:r>
    </w:p>
    <w:p w14:paraId="429AFE79" w14:textId="77777777" w:rsidR="009C5A2E" w:rsidRPr="000063DB" w:rsidRDefault="009C5A2E" w:rsidP="009C5A2E">
      <w:r w:rsidRPr="000063DB">
        <w:t>Since there could be multiple LMF and LCUP instances, when LCUP cooperated with LMF, UE needs to discover the correct instance of LCUP. With 3GPP LCS MT-LR/NI-LR/MO-LR procedures, when AMF has selected an LMF instance - LMFi to serve an LCS request about a UE, when the UE establishes user plane interaction with an LCUP, the UE should perform user plane session with an LCUPi cooperated with LMFi. This means UE should discover the LCUP instance working with the serving LMF instance.</w:t>
      </w:r>
    </w:p>
    <w:p w14:paraId="766AC41A" w14:textId="77777777" w:rsidR="009C5A2E" w:rsidRPr="000063DB" w:rsidRDefault="009C5A2E" w:rsidP="009C5A2E">
      <w:r w:rsidRPr="000063DB">
        <w:t>For the cooperated case, LMF can perform the offload operation to switch the LPP traffic to User Plane.</w:t>
      </w:r>
    </w:p>
    <w:p w14:paraId="79A6B44B" w14:textId="77777777" w:rsidR="009C5A2E" w:rsidRPr="000063DB" w:rsidRDefault="009C5A2E" w:rsidP="009C5A2E">
      <w:r w:rsidRPr="000063DB">
        <w:lastRenderedPageBreak/>
        <w:t>LMF can provide information to UE, and allows the UE to establish a UP connection to a proper LCUP through the following means:</w:t>
      </w:r>
    </w:p>
    <w:p w14:paraId="1A992B5B" w14:textId="77777777" w:rsidR="009C5A2E" w:rsidRPr="000063DB" w:rsidRDefault="009C5A2E" w:rsidP="009C5A2E">
      <w:pPr>
        <w:pStyle w:val="B1"/>
      </w:pPr>
      <w:r w:rsidRPr="000063DB">
        <w:t>1.</w:t>
      </w:r>
      <w:r w:rsidRPr="000063DB">
        <w:tab/>
        <w:t>LMF can send SUPL INIT to UE through OME-defined push mechanisms and activate the UP session with its cooperated LCUP.</w:t>
      </w:r>
    </w:p>
    <w:p w14:paraId="51BA5923" w14:textId="77777777" w:rsidR="009C5A2E" w:rsidRPr="000063DB" w:rsidRDefault="009C5A2E" w:rsidP="009C5A2E">
      <w:pPr>
        <w:pStyle w:val="B1"/>
      </w:pPr>
      <w:r w:rsidRPr="000063DB">
        <w:t>2.</w:t>
      </w:r>
      <w:r w:rsidRPr="000063DB">
        <w:tab/>
        <w:t>Since different push mechanisms are hard to choose for different devices and different use cases (emergency with UDP push, IMS with SIP push, etc), for LPP offload in Rel.18, it is straightforward that the LCUP related information be delivered over LPP itself. LMF can treat cooperated LCUP information and contents in SUPL INIT as part of assistance data in LPP provide assistance message.</w:t>
      </w:r>
    </w:p>
    <w:p w14:paraId="45BFCF78" w14:textId="3A585BB9" w:rsidR="009C5A2E" w:rsidRPr="000063DB" w:rsidRDefault="009C5A2E" w:rsidP="009C5A2E">
      <w:pPr>
        <w:pStyle w:val="B2"/>
      </w:pPr>
      <w:r w:rsidRPr="000063DB">
        <w:t>a.</w:t>
      </w:r>
      <w:r w:rsidRPr="000063DB">
        <w:tab/>
        <w:t>The provide assistance data message can be unsolicited or in response to a request assistance message from UE.</w:t>
      </w:r>
    </w:p>
    <w:p w14:paraId="503E180E" w14:textId="77777777" w:rsidR="009C5A2E" w:rsidRPr="000063DB" w:rsidRDefault="009C5A2E" w:rsidP="009C5A2E">
      <w:pPr>
        <w:pStyle w:val="B2"/>
      </w:pPr>
      <w:r w:rsidRPr="000063DB">
        <w:t>b.</w:t>
      </w:r>
      <w:r w:rsidRPr="000063DB">
        <w:tab/>
        <w:t>The LPP offload instruction in the LCUP assistance can be imperative or instructive. Imperative means UE can choose to offload the traffic or receive failure; instructive means UE would better to offload the traffic but may still be served by LMF over control plane.</w:t>
      </w:r>
    </w:p>
    <w:p w14:paraId="0EA24226" w14:textId="479F28DF" w:rsidR="009C5A2E" w:rsidRPr="000063DB" w:rsidRDefault="009C5A2E" w:rsidP="009C5A2E">
      <w:pPr>
        <w:pStyle w:val="B1"/>
      </w:pPr>
      <w:r w:rsidRPr="000063DB">
        <w:t>3.</w:t>
      </w:r>
      <w:r w:rsidRPr="000063DB">
        <w:tab/>
        <w:t>For cases that UE supports User Plane but doesn</w:t>
      </w:r>
      <w:r w:rsidR="00AD2391">
        <w:t>'</w:t>
      </w:r>
      <w:r w:rsidRPr="000063DB">
        <w:t>t support LPP, LMF can also provide LCUP information to AMF using Namf_Communication_N1N2MessageTransfer and AMF forward it to UE with DL NAS TRANSPORT.</w:t>
      </w:r>
    </w:p>
    <w:p w14:paraId="329376F1" w14:textId="5D5E1118" w:rsidR="009C5A2E" w:rsidRPr="000063DB" w:rsidRDefault="009C5A2E" w:rsidP="009C5A2E">
      <w:r w:rsidRPr="000063DB">
        <w:t>Besides the contents in SUPL INIT, LCUP assistance data can also include:</w:t>
      </w:r>
    </w:p>
    <w:p w14:paraId="19462C06" w14:textId="43552870" w:rsidR="009C5A2E" w:rsidRPr="000063DB" w:rsidRDefault="009C5A2E" w:rsidP="009C5A2E">
      <w:pPr>
        <w:pStyle w:val="B1"/>
      </w:pPr>
      <w:r w:rsidRPr="000063DB">
        <w:t>1.</w:t>
      </w:r>
      <w:r w:rsidRPr="000063DB">
        <w:tab/>
        <w:t>The pre-provisioned or unique FQDN of the LCUP cooperating with serving LMF.</w:t>
      </w:r>
    </w:p>
    <w:p w14:paraId="6EF978D9" w14:textId="4641A197" w:rsidR="009C5A2E" w:rsidRPr="000063DB" w:rsidRDefault="009C5A2E" w:rsidP="009C5A2E">
      <w:pPr>
        <w:pStyle w:val="B1"/>
      </w:pPr>
      <w:r w:rsidRPr="000063DB">
        <w:t>2.</w:t>
      </w:r>
      <w:r w:rsidRPr="000063DB">
        <w:tab/>
        <w:t>Security attributes of LCUP for TLS connection establishment.</w:t>
      </w:r>
    </w:p>
    <w:p w14:paraId="2DDA6B3B" w14:textId="77777777" w:rsidR="009C5A2E" w:rsidRPr="000063DB" w:rsidRDefault="009C5A2E" w:rsidP="009C5A2E">
      <w:r w:rsidRPr="000063DB">
        <w:t>Meanwhile, LCUP service should only be provided to capable UEs. UE capability of User Plane can be exposed in a similar way as its legacy 3GPP LCS capability:</w:t>
      </w:r>
    </w:p>
    <w:p w14:paraId="3BC7F823" w14:textId="11CF7975" w:rsidR="009C5A2E" w:rsidRPr="000063DB" w:rsidRDefault="009C5A2E" w:rsidP="009C5A2E">
      <w:pPr>
        <w:pStyle w:val="B1"/>
      </w:pPr>
      <w:r w:rsidRPr="000063DB">
        <w:t>1.</w:t>
      </w:r>
      <w:r w:rsidRPr="000063DB">
        <w:tab/>
        <w:t>The capabilities of a target UE to support user plane may be signalled by the UE to a serving PLMN or to an SNPN at the AS, NAS during registration of the UE.</w:t>
      </w:r>
    </w:p>
    <w:p w14:paraId="7BD3401E" w14:textId="3ABD87E2" w:rsidR="009C5A2E" w:rsidRPr="000063DB" w:rsidRDefault="009C5A2E" w:rsidP="009C5A2E">
      <w:pPr>
        <w:pStyle w:val="B1"/>
      </w:pPr>
      <w:r w:rsidRPr="000063DB">
        <w:t>2.</w:t>
      </w:r>
      <w:r w:rsidRPr="000063DB">
        <w:tab/>
        <w:t>Some of these positioning capabilities may be transferred subsequently to an LMF with enhanced LPP signalling.</w:t>
      </w:r>
    </w:p>
    <w:p w14:paraId="7740C753" w14:textId="77777777" w:rsidR="009C5A2E" w:rsidRPr="000063DB" w:rsidRDefault="009C5A2E" w:rsidP="009C5A2E">
      <w:r w:rsidRPr="000063DB">
        <w:t>Such capability information could be transferred to LMF from:</w:t>
      </w:r>
    </w:p>
    <w:p w14:paraId="28EA565B" w14:textId="77777777" w:rsidR="009C5A2E" w:rsidRPr="000063DB" w:rsidRDefault="009C5A2E" w:rsidP="009C5A2E">
      <w:pPr>
        <w:pStyle w:val="B1"/>
      </w:pPr>
      <w:r w:rsidRPr="000063DB">
        <w:t>1.</w:t>
      </w:r>
      <w:r w:rsidRPr="000063DB">
        <w:tab/>
        <w:t>AMF in the DetermineLocation Request enhancement when UE provides the UP capability during registration.</w:t>
      </w:r>
    </w:p>
    <w:p w14:paraId="2CEDAF92" w14:textId="2B5C8FBF" w:rsidR="009C5A2E" w:rsidRPr="000063DB" w:rsidRDefault="009C5A2E" w:rsidP="009C5A2E">
      <w:pPr>
        <w:pStyle w:val="B1"/>
      </w:pPr>
      <w:r w:rsidRPr="000063DB">
        <w:t>2.</w:t>
      </w:r>
      <w:r w:rsidRPr="000063DB">
        <w:tab/>
        <w:t>LPP message to LMF in capabilities exchange.</w:t>
      </w:r>
    </w:p>
    <w:p w14:paraId="6E6D971A" w14:textId="77777777" w:rsidR="009C5A2E" w:rsidRPr="000063DB" w:rsidRDefault="009C5A2E" w:rsidP="009C5A2E">
      <w:r w:rsidRPr="000063DB">
        <w:t>As per [13][14], UE could use pre-configured FQDN and/or runtime parameter(s) received in SUPL INIT or LPP assistance to discover the LCUP.</w:t>
      </w:r>
    </w:p>
    <w:p w14:paraId="71F6D3FA" w14:textId="77777777" w:rsidR="009C5A2E" w:rsidRPr="000063DB" w:rsidRDefault="009C5A2E" w:rsidP="009C5A2E">
      <w:r w:rsidRPr="000063DB">
        <w:t>Since UE uses FQDN to discover the User Plane server, URSP, EASDF rules and different FQDN resolution can be used to locate the LCUP:</w:t>
      </w:r>
    </w:p>
    <w:p w14:paraId="28688FAF" w14:textId="77777777" w:rsidR="009C5A2E" w:rsidRPr="000063DB" w:rsidRDefault="009C5A2E" w:rsidP="009C5A2E">
      <w:pPr>
        <w:pStyle w:val="B1"/>
      </w:pPr>
      <w:r w:rsidRPr="000063DB">
        <w:t>1.</w:t>
      </w:r>
      <w:r w:rsidRPr="000063DB">
        <w:tab/>
        <w:t>As one of the options, each LCUP instance cooperated with the LMF can be assigned to a unique FQDN. LMF can provide the corresponding FQDN as part of the assistance data to the UE. UE can also retry the user plane in case of an overloaded error reply of the control plane request.</w:t>
      </w:r>
    </w:p>
    <w:p w14:paraId="6A394EDE" w14:textId="77777777" w:rsidR="009C5A2E" w:rsidRPr="000063DB" w:rsidRDefault="009C5A2E" w:rsidP="009C5A2E">
      <w:pPr>
        <w:pStyle w:val="B1"/>
      </w:pPr>
      <w:r w:rsidRPr="000063DB">
        <w:t>2.</w:t>
      </w:r>
      <w:r w:rsidRPr="000063DB">
        <w:tab/>
        <w:t>For UEs which can only use provisioned (H-SLP) FQDN and related trusted certificate settings, before the traffic offload, the serving LMF can act as a DNS server and respond to the DNS query to reply the cooperated LCUP.</w:t>
      </w:r>
    </w:p>
    <w:p w14:paraId="1135A0E4" w14:textId="77777777" w:rsidR="009C5A2E" w:rsidRPr="000063DB" w:rsidRDefault="009C5A2E" w:rsidP="009C5A2E">
      <w:pPr>
        <w:pStyle w:val="B2"/>
      </w:pPr>
      <w:r w:rsidRPr="000063DB">
        <w:t>a.</w:t>
      </w:r>
      <w:r w:rsidRPr="000063DB">
        <w:tab/>
        <w:t>If LCUP is bounded to certain area like in localized LCS, LMF can use the same serving cell identity to choose the LCUP as its cooperated instance.</w:t>
      </w:r>
    </w:p>
    <w:p w14:paraId="525F6754" w14:textId="6CC6820C" w:rsidR="009C5A2E" w:rsidRPr="000063DB" w:rsidRDefault="009C5A2E" w:rsidP="009C5A2E">
      <w:pPr>
        <w:pStyle w:val="B2"/>
      </w:pPr>
      <w:r w:rsidRPr="000063DB">
        <w:t>b.</w:t>
      </w:r>
      <w:r w:rsidRPr="000063DB">
        <w:tab/>
        <w:t>For the more specific cases that LMF is pre-configured with LCUP instance, after LMF offload instruction to UE. UE performs the LCUP DNS query. EASDF rules can attach UE IP in the ECS (EDNS Client Subnet) and forward the provisioned FQDN</w:t>
      </w:r>
      <w:r w:rsidR="00AD2391">
        <w:t>'</w:t>
      </w:r>
      <w:r w:rsidRPr="000063DB">
        <w:t>s DNS query to all related LMF instances. Through BSF or co-location with GMLC/LRF/RDF to fetch SIP header in emergency IMS case, LMF could maintain its serving UE IP list to decide the DNS query result. Only when UE IP in ECS exists in the serving UE IP list, the LMF would reply with its cooperated LCUP IP. Then UE can use the LCUP assistance delivered from serving LMF to establish User Plane session with the cooperated LCUP instance.</w:t>
      </w:r>
    </w:p>
    <w:p w14:paraId="14928E2E" w14:textId="77777777" w:rsidR="009C5A2E" w:rsidRPr="000063DB" w:rsidRDefault="009C5A2E" w:rsidP="009C5A2E">
      <w:r w:rsidRPr="000063DB">
        <w:lastRenderedPageBreak/>
        <w:t>In conclusion, the solution to the cooperation of LMF and LCUP can be summarized as follows:</w:t>
      </w:r>
    </w:p>
    <w:p w14:paraId="30D8D72D" w14:textId="77777777" w:rsidR="009C5A2E" w:rsidRPr="000063DB" w:rsidRDefault="009C5A2E" w:rsidP="009C5A2E">
      <w:pPr>
        <w:pStyle w:val="B1"/>
      </w:pPr>
      <w:r w:rsidRPr="000063DB">
        <w:t>1.</w:t>
      </w:r>
      <w:r w:rsidRPr="000063DB">
        <w:tab/>
        <w:t>LMF performs the entry point and response route of LCS procedures</w:t>
      </w:r>
    </w:p>
    <w:p w14:paraId="30DB4B59" w14:textId="77777777" w:rsidR="009C5A2E" w:rsidRPr="000063DB" w:rsidRDefault="009C5A2E" w:rsidP="009C5A2E">
      <w:pPr>
        <w:pStyle w:val="B1"/>
      </w:pPr>
      <w:r w:rsidRPr="000063DB">
        <w:t>2.</w:t>
      </w:r>
      <w:r w:rsidRPr="000063DB">
        <w:tab/>
        <w:t>OAM provisions LMF with the assistance information (including FQDN, etc.) of its cooperated LCUP instance(s).</w:t>
      </w:r>
    </w:p>
    <w:p w14:paraId="2CB9B30E" w14:textId="77777777" w:rsidR="009C5A2E" w:rsidRPr="000063DB" w:rsidRDefault="009C5A2E" w:rsidP="009C5A2E">
      <w:pPr>
        <w:pStyle w:val="B1"/>
      </w:pPr>
      <w:r w:rsidRPr="000063DB">
        <w:t>3.</w:t>
      </w:r>
      <w:r w:rsidRPr="000063DB">
        <w:tab/>
        <w:t>LMF provides LCUP assistance to UE either through OMA defined push mechanism or LPP assistance delivery</w:t>
      </w:r>
    </w:p>
    <w:p w14:paraId="69A1A03C" w14:textId="77777777" w:rsidR="009C5A2E" w:rsidRPr="000063DB" w:rsidRDefault="009C5A2E" w:rsidP="009C5A2E">
      <w:pPr>
        <w:pStyle w:val="B1"/>
      </w:pPr>
      <w:r w:rsidRPr="000063DB">
        <w:t>4.</w:t>
      </w:r>
      <w:r w:rsidRPr="000063DB">
        <w:tab/>
        <w:t>With knowledge of LCUP service, URSP configured in the UE may indicate which PDU session is used to establish the connection with LCUP.</w:t>
      </w:r>
    </w:p>
    <w:p w14:paraId="6C790D15" w14:textId="77777777" w:rsidR="009C5A2E" w:rsidRPr="000063DB" w:rsidRDefault="009C5A2E" w:rsidP="009C5A2E">
      <w:pPr>
        <w:pStyle w:val="B1"/>
      </w:pPr>
      <w:r w:rsidRPr="000063DB">
        <w:t>5.</w:t>
      </w:r>
      <w:r w:rsidRPr="000063DB">
        <w:tab/>
        <w:t>With Edge DNS Client (EDC) functionality in the UE, EASDF rules has the flexibility to match the DNS query to correct LCUP provisioned to the cooperated LMF instance.</w:t>
      </w:r>
    </w:p>
    <w:p w14:paraId="0D5B3AAF" w14:textId="77777777" w:rsidR="009C5A2E" w:rsidRPr="000063DB" w:rsidRDefault="009C5A2E" w:rsidP="009C5A2E">
      <w:pPr>
        <w:pStyle w:val="B2"/>
      </w:pPr>
      <w:r w:rsidRPr="000063DB">
        <w:t>a.</w:t>
      </w:r>
      <w:r w:rsidRPr="000063DB">
        <w:tab/>
        <w:t>When each cooperated LCUP can have its unique FQDN so that UE can have direct access, it could be pre-configured in LMF for all its LCUP assistance delivery.</w:t>
      </w:r>
    </w:p>
    <w:p w14:paraId="55CF0EBD" w14:textId="77777777" w:rsidR="009C5A2E" w:rsidRPr="000063DB" w:rsidRDefault="009C5A2E" w:rsidP="009C5A2E">
      <w:pPr>
        <w:pStyle w:val="B2"/>
      </w:pPr>
      <w:r w:rsidRPr="000063DB">
        <w:t>b.</w:t>
      </w:r>
      <w:r w:rsidRPr="000063DB">
        <w:tab/>
        <w:t>When applying DNS query feature to LMF, when triggered by MT/MO/NI procedures, after offload instruction, serving LMF can reply the DNS query with its cooperated LCUP assistance information based on either serving area or UE IP/identity.</w:t>
      </w:r>
    </w:p>
    <w:p w14:paraId="3540DBB8" w14:textId="77777777" w:rsidR="009C5A2E" w:rsidRPr="000063DB" w:rsidRDefault="009C5A2E" w:rsidP="009C5A2E">
      <w:r w:rsidRPr="000063DB">
        <w:t>When LCUP is used with 3GPP LCS MT/NI/MO procedures, LMF can offload the LPP traffic to LCUP by the following means to activate UP connection from UE :</w:t>
      </w:r>
    </w:p>
    <w:p w14:paraId="0C6E3D4C" w14:textId="6EBB9708" w:rsidR="009C5A2E" w:rsidRPr="000063DB" w:rsidRDefault="009C5A2E" w:rsidP="009C5A2E">
      <w:pPr>
        <w:pStyle w:val="B1"/>
      </w:pPr>
      <w:r w:rsidRPr="000063DB">
        <w:t>1.</w:t>
      </w:r>
      <w:r w:rsidRPr="000063DB">
        <w:tab/>
        <w:t>LMF can use LPP assistance delivery containing LCUP information.</w:t>
      </w:r>
    </w:p>
    <w:p w14:paraId="290A34A6" w14:textId="77777777" w:rsidR="009C5A2E" w:rsidRPr="000063DB" w:rsidRDefault="009C5A2E" w:rsidP="009C5A2E">
      <w:pPr>
        <w:pStyle w:val="B1"/>
      </w:pPr>
      <w:r w:rsidRPr="000063DB">
        <w:t>2.</w:t>
      </w:r>
      <w:r w:rsidRPr="000063DB">
        <w:tab/>
        <w:t>LMF can use OMA defined push mechanisms. This is compatible with legacy SUPL capability of UE.</w:t>
      </w:r>
    </w:p>
    <w:p w14:paraId="1B34CC5F" w14:textId="4B2814F4" w:rsidR="009C5A2E" w:rsidRPr="000063DB" w:rsidRDefault="009C5A2E" w:rsidP="009C5A2E">
      <w:pPr>
        <w:pStyle w:val="B1"/>
      </w:pPr>
      <w:r w:rsidRPr="000063DB">
        <w:t>3.</w:t>
      </w:r>
      <w:r w:rsidRPr="000063DB">
        <w:tab/>
        <w:t>LMF can also use Namf_Communication_N1N2MessageTransfer to AMF which forwards LCUP info to UE with DL NAS TRANSPORT.</w:t>
      </w:r>
    </w:p>
    <w:p w14:paraId="0C1723DC" w14:textId="77777777" w:rsidR="009C5A2E" w:rsidRPr="000063DB" w:rsidRDefault="009C5A2E" w:rsidP="009C5A2E">
      <w:r w:rsidRPr="000063DB">
        <w:t>After UE gets the cooperated LCUP assistance data of its serving LMF:</w:t>
      </w:r>
    </w:p>
    <w:p w14:paraId="705C08A4" w14:textId="77777777" w:rsidR="009C5A2E" w:rsidRPr="000063DB" w:rsidRDefault="009C5A2E" w:rsidP="009C5A2E">
      <w:pPr>
        <w:pStyle w:val="B1"/>
      </w:pPr>
      <w:r w:rsidRPr="000063DB">
        <w:t>1.</w:t>
      </w:r>
      <w:r w:rsidRPr="000063DB">
        <w:tab/>
        <w:t>UE starts LCUP DNS query either with pre-provisioned, or from OMA defined push mechanism or LPP assistance delivery:</w:t>
      </w:r>
    </w:p>
    <w:p w14:paraId="5CB3FF04" w14:textId="77777777" w:rsidR="009C5A2E" w:rsidRPr="000063DB" w:rsidRDefault="009C5A2E" w:rsidP="009C5A2E">
      <w:pPr>
        <w:pStyle w:val="B2"/>
      </w:pPr>
      <w:r w:rsidRPr="000063DB">
        <w:t>a.</w:t>
      </w:r>
      <w:r w:rsidRPr="000063DB">
        <w:tab/>
        <w:t>If the FQDN of LCUP could uniquely identify an LCUP instance, such instance would be the serving LCUP cooperated with the currently serving LMF. OAM can perform pre-provision.</w:t>
      </w:r>
    </w:p>
    <w:p w14:paraId="5FDB8AFC" w14:textId="136A4D9D" w:rsidR="009C5A2E" w:rsidRPr="000063DB" w:rsidRDefault="009C5A2E" w:rsidP="009C5A2E">
      <w:pPr>
        <w:pStyle w:val="B2"/>
      </w:pPr>
      <w:r w:rsidRPr="000063DB">
        <w:t>b.</w:t>
      </w:r>
      <w:r w:rsidRPr="000063DB">
        <w:tab/>
        <w:t>With localized LCS cases where LCUP and/or LMF are bounded to the serving area, LMF can use UE</w:t>
      </w:r>
      <w:r w:rsidR="00AD2391">
        <w:t>'</w:t>
      </w:r>
      <w:r w:rsidRPr="000063DB">
        <w:t>s serving cell ID to match its serving area and respond to DNS queries with its cooperated LCUP assistance information.</w:t>
      </w:r>
    </w:p>
    <w:p w14:paraId="505D05A8" w14:textId="77777777" w:rsidR="009C5A2E" w:rsidRPr="000063DB" w:rsidRDefault="009C5A2E" w:rsidP="009C5A2E">
      <w:pPr>
        <w:pStyle w:val="B2"/>
      </w:pPr>
      <w:r w:rsidRPr="000063DB">
        <w:t>c.</w:t>
      </w:r>
      <w:r w:rsidRPr="000063DB">
        <w:tab/>
        <w:t>LMF can also maintain serving UE IP list from BSF query or SIP IP header of SIP INVITE with co-location with LRF/RDF in emergency IMS call. LMF can use UE IP to match ECS in LCUP DNS query to know whether it is the serving LMF so that its cooperated LCUP assistance can be replied for the DNS query.</w:t>
      </w:r>
    </w:p>
    <w:p w14:paraId="1ED2C9B8" w14:textId="4D449111" w:rsidR="009C5A2E" w:rsidRPr="000063DB" w:rsidRDefault="009C5A2E" w:rsidP="009C5A2E">
      <w:pPr>
        <w:pStyle w:val="B1"/>
      </w:pPr>
      <w:r w:rsidRPr="000063DB">
        <w:t>2.</w:t>
      </w:r>
      <w:r w:rsidRPr="000063DB">
        <w:tab/>
        <w:t>UE connects to the LCUP over the user plane through the N6 interface.</w:t>
      </w:r>
    </w:p>
    <w:p w14:paraId="3228209C" w14:textId="75A3787E" w:rsidR="009C5A2E" w:rsidRPr="000063DB" w:rsidRDefault="009C5A2E" w:rsidP="009C5A2E">
      <w:pPr>
        <w:pStyle w:val="B1"/>
      </w:pPr>
      <w:r w:rsidRPr="000063DB">
        <w:t>3.</w:t>
      </w:r>
      <w:r w:rsidRPr="000063DB">
        <w:tab/>
        <w:t>UE establishes TLS connection possibly with LCUP assistance data or pre-configured trusted certificates.</w:t>
      </w:r>
    </w:p>
    <w:p w14:paraId="36E75DB5" w14:textId="77777777" w:rsidR="009C5A2E" w:rsidRPr="000063DB" w:rsidRDefault="009C5A2E" w:rsidP="009C5A2E">
      <w:pPr>
        <w:pStyle w:val="B1"/>
      </w:pPr>
      <w:r w:rsidRPr="000063DB">
        <w:t>4.</w:t>
      </w:r>
      <w:r w:rsidRPr="000063DB">
        <w:tab/>
        <w:t>UE can start OMA specified SUPL positioning procedures besides the control plane MT/MO/NI procedures.</w:t>
      </w:r>
    </w:p>
    <w:p w14:paraId="0F0AE220" w14:textId="0E4A985A" w:rsidR="00652F3C" w:rsidRPr="000063DB" w:rsidRDefault="00652F3C" w:rsidP="00446AC9">
      <w:pPr>
        <w:pStyle w:val="Heading3"/>
      </w:pPr>
      <w:bookmarkStart w:id="1114" w:name="_Toc104287756"/>
      <w:r w:rsidRPr="000063DB">
        <w:lastRenderedPageBreak/>
        <w:t>6.</w:t>
      </w:r>
      <w:r w:rsidR="00EC0FBE" w:rsidRPr="000063DB">
        <w:rPr>
          <w:lang w:eastAsia="zh-CN"/>
        </w:rPr>
        <w:t>2</w:t>
      </w:r>
      <w:r w:rsidRPr="000063DB">
        <w:t>.3</w:t>
      </w:r>
      <w:r w:rsidRPr="000063DB">
        <w:tab/>
        <w:t>Procedures</w:t>
      </w:r>
      <w:bookmarkEnd w:id="1114"/>
    </w:p>
    <w:p w14:paraId="2F9193A2" w14:textId="07F9DFFE" w:rsidR="00652F3C" w:rsidRPr="000063DB" w:rsidRDefault="00652F3C" w:rsidP="00446AC9">
      <w:pPr>
        <w:pStyle w:val="Heading4"/>
      </w:pPr>
      <w:bookmarkStart w:id="1115" w:name="_Toc104287757"/>
      <w:r w:rsidRPr="000063DB">
        <w:t>6.</w:t>
      </w:r>
      <w:r w:rsidR="00EC0FBE" w:rsidRPr="000063DB">
        <w:rPr>
          <w:lang w:eastAsia="zh-CN"/>
        </w:rPr>
        <w:t>2</w:t>
      </w:r>
      <w:r w:rsidRPr="000063DB">
        <w:t>.3.1</w:t>
      </w:r>
      <w:r w:rsidR="00446AC9" w:rsidRPr="000063DB">
        <w:rPr>
          <w:lang w:eastAsia="zh-CN"/>
        </w:rPr>
        <w:tab/>
      </w:r>
      <w:r w:rsidRPr="000063DB">
        <w:t>LMF Offload traffic to Cooperated LCUP</w:t>
      </w:r>
      <w:bookmarkEnd w:id="1115"/>
    </w:p>
    <w:p w14:paraId="7ED9758E" w14:textId="56A6ADB7" w:rsidR="00652F3C" w:rsidRPr="000063DB" w:rsidRDefault="00652F3C" w:rsidP="009C5A2E">
      <w:pPr>
        <w:pStyle w:val="TH"/>
      </w:pPr>
      <w:r w:rsidRPr="000063DB">
        <w:object w:dxaOrig="9072" w:dyaOrig="7510" w14:anchorId="7C935D3B">
          <v:shape id="_x0000_i1030" type="#_x0000_t75" style="width:392.85pt;height:326.6pt" o:ole="">
            <v:imagedata r:id="rId30" o:title=""/>
          </v:shape>
          <o:OLEObject Type="Embed" ProgID="Word.Picture.8" ShapeID="_x0000_i1030" DrawAspect="Content" ObjectID="_1715084869" r:id="rId31"/>
        </w:object>
      </w:r>
    </w:p>
    <w:p w14:paraId="53631727" w14:textId="431ECFC7" w:rsidR="009C5A2E" w:rsidRPr="000063DB" w:rsidRDefault="009C5A2E" w:rsidP="009C5A2E">
      <w:pPr>
        <w:pStyle w:val="TF"/>
      </w:pPr>
      <w:r w:rsidRPr="000063DB">
        <w:t>Figure 6.2.3.1-1</w:t>
      </w:r>
    </w:p>
    <w:p w14:paraId="6BC87159" w14:textId="77777777" w:rsidR="009C5A2E" w:rsidRPr="000063DB" w:rsidRDefault="009C5A2E" w:rsidP="009C5A2E">
      <w:pPr>
        <w:pStyle w:val="B1"/>
      </w:pPr>
      <w:r w:rsidRPr="000063DB">
        <w:t>1.</w:t>
      </w:r>
      <w:r w:rsidRPr="000063DB">
        <w:tab/>
        <w:t>The external location services client sends a request to the GMLC for a location for the target UE identified by an GPSI or an SUPI.</w:t>
      </w:r>
    </w:p>
    <w:p w14:paraId="1F422A66" w14:textId="77777777" w:rsidR="009C5A2E" w:rsidRPr="000063DB" w:rsidRDefault="009C5A2E" w:rsidP="009C5A2E">
      <w:pPr>
        <w:pStyle w:val="B1"/>
      </w:pPr>
      <w:r w:rsidRPr="000063DB">
        <w:t>2.</w:t>
      </w:r>
      <w:r w:rsidRPr="000063DB">
        <w:tab/>
        <w:t>The GMLC invokes a Nudm_UECM_Get service operation towards the home UDM of the target UE to be located with the GPSI or SUPI of this UE.</w:t>
      </w:r>
    </w:p>
    <w:p w14:paraId="59351036" w14:textId="77777777" w:rsidR="009C5A2E" w:rsidRPr="000063DB" w:rsidRDefault="009C5A2E" w:rsidP="009C5A2E">
      <w:pPr>
        <w:pStyle w:val="B1"/>
      </w:pPr>
      <w:r w:rsidRPr="000063DB">
        <w:t>3.</w:t>
      </w:r>
      <w:r w:rsidRPr="000063DB">
        <w:tab/>
        <w:t>The UDM returns the network addresses of the current serving AMF.</w:t>
      </w:r>
    </w:p>
    <w:p w14:paraId="5B6AEC55" w14:textId="77777777" w:rsidR="009C5A2E" w:rsidRPr="000063DB" w:rsidRDefault="009C5A2E" w:rsidP="009C5A2E">
      <w:pPr>
        <w:pStyle w:val="B1"/>
      </w:pPr>
      <w:r w:rsidRPr="000063DB">
        <w:t>4.</w:t>
      </w:r>
      <w:r w:rsidRPr="000063DB">
        <w:tab/>
        <w:t>The GMLC invokes the Namf_Location_ProvidePositioningInfo service operation towards the AMF to request the current location of the UE. The service operation includes the SUPI, and client type and may include the required QoS, Supported GAD shapes and UE UP capability.</w:t>
      </w:r>
    </w:p>
    <w:p w14:paraId="7F8FBA42" w14:textId="0E095291" w:rsidR="009C5A2E" w:rsidRPr="000063DB" w:rsidRDefault="009C5A2E" w:rsidP="009C5A2E">
      <w:pPr>
        <w:pStyle w:val="B1"/>
      </w:pPr>
      <w:r w:rsidRPr="000063DB">
        <w:t>5.</w:t>
      </w:r>
      <w:r w:rsidRPr="000063DB">
        <w:tab/>
        <w:t xml:space="preserve">If the UE is in CM IDLE state, the AMF initiates a network triggered Service Request procedure as defined in clause 4.2.3.3 of </w:t>
      </w:r>
      <w:r w:rsidR="00DB4AA0" w:rsidRPr="000063DB">
        <w:t>TS</w:t>
      </w:r>
      <w:r w:rsidR="00DB4AA0">
        <w:t> </w:t>
      </w:r>
      <w:r w:rsidR="00DB4AA0" w:rsidRPr="000063DB">
        <w:t>23.502</w:t>
      </w:r>
      <w:r w:rsidR="00DB4AA0">
        <w:t> </w:t>
      </w:r>
      <w:r w:rsidR="00DB4AA0" w:rsidRPr="000063DB">
        <w:t>[</w:t>
      </w:r>
      <w:r w:rsidR="00DB4AA0">
        <w:t>3</w:t>
      </w:r>
      <w:r w:rsidRPr="000063DB">
        <w:t>] to establish a signaling connection with the UE.</w:t>
      </w:r>
    </w:p>
    <w:p w14:paraId="1705C66F" w14:textId="77777777" w:rsidR="009C5A2E" w:rsidRPr="000063DB" w:rsidRDefault="009C5A2E" w:rsidP="009C5A2E">
      <w:pPr>
        <w:pStyle w:val="B1"/>
      </w:pPr>
      <w:r w:rsidRPr="000063DB">
        <w:t>6.</w:t>
      </w:r>
      <w:r w:rsidRPr="000063DB">
        <w:tab/>
        <w:t>The AMF selects an LMF based on the available information as defined in clause 5.1 or based on AMF local configuration. The LMF selection takes the 5G-AN currently serving the UE into account. The selection may use an NRF query.</w:t>
      </w:r>
    </w:p>
    <w:p w14:paraId="5F75A929" w14:textId="77777777" w:rsidR="009C5A2E" w:rsidRPr="000063DB" w:rsidRDefault="009C5A2E" w:rsidP="009C5A2E">
      <w:pPr>
        <w:pStyle w:val="B1"/>
      </w:pPr>
      <w:r w:rsidRPr="000063DB">
        <w:t>7.</w:t>
      </w:r>
      <w:r w:rsidRPr="000063DB">
        <w:tab/>
        <w:t>The AMF invokes the Nlmf_Location_DetermineLocation service operation towards the LMF to request the current location of the UE.</w:t>
      </w:r>
    </w:p>
    <w:p w14:paraId="2EA44A09" w14:textId="77777777" w:rsidR="009C5A2E" w:rsidRPr="000063DB" w:rsidRDefault="009C5A2E" w:rsidP="009C5A2E">
      <w:pPr>
        <w:pStyle w:val="B1"/>
      </w:pPr>
      <w:r w:rsidRPr="000063DB">
        <w:t>8.</w:t>
      </w:r>
      <w:r w:rsidRPr="000063DB">
        <w:tab/>
        <w:t>LMF offloads the LPP traffic to its cooperated LCUP by one of the methods in clause 6.2.2.</w:t>
      </w:r>
    </w:p>
    <w:p w14:paraId="7374ADB0" w14:textId="77777777" w:rsidR="009C5A2E" w:rsidRPr="000063DB" w:rsidRDefault="009C5A2E" w:rsidP="009C5A2E">
      <w:pPr>
        <w:pStyle w:val="B1"/>
      </w:pPr>
      <w:r w:rsidRPr="000063DB">
        <w:t>8.a The cooperated LMF can perform one or more of the positioning procedures with RAN defined by 3GPP.</w:t>
      </w:r>
    </w:p>
    <w:p w14:paraId="2A09B909" w14:textId="77777777" w:rsidR="009C5A2E" w:rsidRPr="000063DB" w:rsidRDefault="009C5A2E" w:rsidP="009C5A2E">
      <w:pPr>
        <w:pStyle w:val="B1"/>
      </w:pPr>
      <w:r w:rsidRPr="000063DB">
        <w:t>8.b The cooperated LCUP can perform one or more of the positioning procedures with UE defined by OMA.</w:t>
      </w:r>
    </w:p>
    <w:p w14:paraId="3F0B75B7" w14:textId="77777777" w:rsidR="009C5A2E" w:rsidRPr="000063DB" w:rsidRDefault="009C5A2E" w:rsidP="009C5A2E">
      <w:pPr>
        <w:pStyle w:val="B1"/>
      </w:pPr>
      <w:r w:rsidRPr="000063DB">
        <w:lastRenderedPageBreak/>
        <w:t>9.</w:t>
      </w:r>
      <w:r w:rsidRPr="000063DB">
        <w:tab/>
        <w:t>The LMF returns the Nlmf_Location_DetermineLocation Response towards the AMF with the combined result from cooperated LMF and LCUP.</w:t>
      </w:r>
    </w:p>
    <w:p w14:paraId="32F46CAB" w14:textId="77777777" w:rsidR="009C5A2E" w:rsidRPr="000063DB" w:rsidRDefault="009C5A2E" w:rsidP="009C5A2E">
      <w:pPr>
        <w:pStyle w:val="B1"/>
      </w:pPr>
      <w:r w:rsidRPr="000063DB">
        <w:t>10.</w:t>
      </w:r>
      <w:r w:rsidRPr="000063DB">
        <w:tab/>
        <w:t>The AMF returns the Namf_Location_ProvidePositioningInfo Response towards the GMLC/LRF.</w:t>
      </w:r>
    </w:p>
    <w:p w14:paraId="331FA4EF" w14:textId="77777777" w:rsidR="009C5A2E" w:rsidRPr="000063DB" w:rsidRDefault="009C5A2E" w:rsidP="009C5A2E">
      <w:pPr>
        <w:pStyle w:val="B1"/>
      </w:pPr>
      <w:r w:rsidRPr="000063DB">
        <w:t>11.</w:t>
      </w:r>
      <w:r w:rsidRPr="000063DB">
        <w:tab/>
        <w:t>The GMLC sends the location service response to the external location services client.</w:t>
      </w:r>
    </w:p>
    <w:p w14:paraId="456B586E" w14:textId="1D2667C1" w:rsidR="00652F3C" w:rsidRPr="000063DB" w:rsidRDefault="00652F3C" w:rsidP="00446AC9">
      <w:pPr>
        <w:pStyle w:val="Heading4"/>
      </w:pPr>
      <w:bookmarkStart w:id="1116" w:name="_Toc104287758"/>
      <w:r w:rsidRPr="000063DB">
        <w:t>6.</w:t>
      </w:r>
      <w:r w:rsidR="00EC0FBE" w:rsidRPr="000063DB">
        <w:rPr>
          <w:lang w:eastAsia="zh-CN"/>
        </w:rPr>
        <w:t>2</w:t>
      </w:r>
      <w:r w:rsidRPr="000063DB">
        <w:t>.3.2</w:t>
      </w:r>
      <w:r w:rsidR="009178CB" w:rsidRPr="000063DB">
        <w:tab/>
      </w:r>
      <w:r w:rsidRPr="000063DB">
        <w:t>LMF Activates UE with UP Connection to LCUP</w:t>
      </w:r>
      <w:bookmarkEnd w:id="1116"/>
    </w:p>
    <w:p w14:paraId="422C5990" w14:textId="77777777" w:rsidR="00652F3C" w:rsidRPr="000063DB" w:rsidRDefault="00652F3C" w:rsidP="009C5A2E">
      <w:pPr>
        <w:pStyle w:val="TH"/>
      </w:pPr>
      <w:r w:rsidRPr="000063DB">
        <w:object w:dxaOrig="11401" w:dyaOrig="8971" w14:anchorId="3C6C9FD0">
          <v:shape id="_x0000_i1031" type="#_x0000_t75" style="width:479.8pt;height:377.85pt" o:ole="">
            <v:imagedata r:id="rId32" o:title=""/>
          </v:shape>
          <o:OLEObject Type="Embed" ProgID="Visio.Drawing.11" ShapeID="_x0000_i1031" DrawAspect="Content" ObjectID="_1715084870" r:id="rId33"/>
        </w:object>
      </w:r>
    </w:p>
    <w:p w14:paraId="5C3F1CA7" w14:textId="591F641D" w:rsidR="009C5A2E" w:rsidRPr="000063DB" w:rsidRDefault="009C5A2E" w:rsidP="009C5A2E">
      <w:pPr>
        <w:pStyle w:val="TF"/>
      </w:pPr>
      <w:r w:rsidRPr="000063DB">
        <w:t>Figure 6.2.3.2-1</w:t>
      </w:r>
    </w:p>
    <w:p w14:paraId="02EF601D" w14:textId="5D02D658" w:rsidR="000E4992" w:rsidRPr="000063DB" w:rsidRDefault="000E4992" w:rsidP="000E4992">
      <w:pPr>
        <w:pStyle w:val="B1"/>
      </w:pPr>
      <w:r w:rsidRPr="000063DB">
        <w:t>1.</w:t>
      </w:r>
      <w:r w:rsidRPr="000063DB">
        <w:tab/>
        <w:t xml:space="preserve">URSP rules can be provisioned as an example in </w:t>
      </w:r>
      <w:r w:rsidR="00DB4AA0" w:rsidRPr="000063DB">
        <w:t>TS</w:t>
      </w:r>
      <w:r w:rsidR="00DB4AA0">
        <w:t> </w:t>
      </w:r>
      <w:r w:rsidR="00DB4AA0" w:rsidRPr="000063DB">
        <w:t>23.503</w:t>
      </w:r>
      <w:r w:rsidR="00DB4AA0">
        <w:t> </w:t>
      </w:r>
      <w:r w:rsidR="00DB4AA0" w:rsidRPr="000063DB">
        <w:t>[</w:t>
      </w:r>
      <w:r w:rsidRPr="000063DB">
        <w:t>16]:</w:t>
      </w:r>
    </w:p>
    <w:p w14:paraId="7F97186F" w14:textId="42924952" w:rsidR="00652F3C" w:rsidRPr="000063DB" w:rsidRDefault="00652F3C" w:rsidP="009C5A2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3119"/>
        <w:gridCol w:w="4023"/>
      </w:tblGrid>
      <w:tr w:rsidR="00652F3C" w:rsidRPr="000063DB" w14:paraId="7CC3A967" w14:textId="77777777" w:rsidTr="000E4992">
        <w:trPr>
          <w:cantSplit/>
          <w:jc w:val="center"/>
        </w:trPr>
        <w:tc>
          <w:tcPr>
            <w:tcW w:w="2410" w:type="dxa"/>
          </w:tcPr>
          <w:p w14:paraId="629162FE" w14:textId="77777777" w:rsidR="00652F3C" w:rsidRPr="000063DB" w:rsidRDefault="00652F3C" w:rsidP="00EC0FBE">
            <w:pPr>
              <w:pStyle w:val="TAL"/>
            </w:pPr>
            <w:r w:rsidRPr="000063DB">
              <w:t>Rule Precedence =4</w:t>
            </w:r>
          </w:p>
          <w:p w14:paraId="7E8F9019" w14:textId="77777777" w:rsidR="00652F3C" w:rsidRPr="000063DB" w:rsidRDefault="00652F3C" w:rsidP="00EC0FBE">
            <w:pPr>
              <w:pStyle w:val="TAL"/>
            </w:pPr>
          </w:p>
          <w:p w14:paraId="64980983" w14:textId="77777777" w:rsidR="00652F3C" w:rsidRPr="000063DB" w:rsidRDefault="00652F3C" w:rsidP="00EC0FBE">
            <w:pPr>
              <w:pStyle w:val="TAL"/>
            </w:pPr>
            <w:r w:rsidRPr="000063DB">
              <w:t>Traffic Descriptor:</w:t>
            </w:r>
          </w:p>
          <w:p w14:paraId="37B1DF26" w14:textId="77777777" w:rsidR="00652F3C" w:rsidRPr="000063DB" w:rsidRDefault="00652F3C" w:rsidP="00EC0FBE">
            <w:pPr>
              <w:pStyle w:val="TAL"/>
            </w:pPr>
            <w:r w:rsidRPr="000063DB">
              <w:t>Application descriptor=App1</w:t>
            </w:r>
          </w:p>
          <w:p w14:paraId="3DCA989C" w14:textId="77777777" w:rsidR="00652F3C" w:rsidRPr="000063DB" w:rsidRDefault="00652F3C" w:rsidP="00EC0FBE">
            <w:pPr>
              <w:pStyle w:val="TAL"/>
            </w:pPr>
          </w:p>
          <w:p w14:paraId="204D706A" w14:textId="13304203" w:rsidR="00652F3C" w:rsidRPr="000063DB" w:rsidRDefault="00652F3C" w:rsidP="00EC0FBE">
            <w:pPr>
              <w:pStyle w:val="TAL"/>
            </w:pPr>
            <w:r w:rsidRPr="000063DB">
              <w:t>Connection Capabilities=</w:t>
            </w:r>
            <w:r w:rsidR="00AD2391">
              <w:t>"</w:t>
            </w:r>
            <w:r w:rsidRPr="000063DB">
              <w:t>internet</w:t>
            </w:r>
            <w:r w:rsidR="00AD2391">
              <w:t>"</w:t>
            </w:r>
            <w:r w:rsidRPr="000063DB">
              <w:t xml:space="preserve">, </w:t>
            </w:r>
            <w:r w:rsidR="00AD2391">
              <w:t>"</w:t>
            </w:r>
            <w:r w:rsidRPr="000063DB">
              <w:t>supl</w:t>
            </w:r>
            <w:r w:rsidR="00AD2391">
              <w:t>"</w:t>
            </w:r>
          </w:p>
        </w:tc>
        <w:tc>
          <w:tcPr>
            <w:tcW w:w="3119" w:type="dxa"/>
          </w:tcPr>
          <w:p w14:paraId="55DE60E2" w14:textId="77777777" w:rsidR="00652F3C" w:rsidRPr="000063DB" w:rsidRDefault="00652F3C" w:rsidP="00EC0FBE">
            <w:pPr>
              <w:pStyle w:val="TAL"/>
            </w:pPr>
            <w:r w:rsidRPr="000063DB">
              <w:t>Route Selection Descriptor Precedence =1</w:t>
            </w:r>
          </w:p>
          <w:p w14:paraId="4F3797CA" w14:textId="77777777" w:rsidR="00652F3C" w:rsidRPr="000063DB" w:rsidRDefault="00652F3C" w:rsidP="00EC0FBE">
            <w:pPr>
              <w:pStyle w:val="TAL"/>
            </w:pPr>
            <w:r w:rsidRPr="000063DB">
              <w:t>Network Slice Selection: S-NSSAI-a</w:t>
            </w:r>
          </w:p>
          <w:p w14:paraId="22C70A7C" w14:textId="77777777" w:rsidR="00652F3C" w:rsidRPr="000063DB" w:rsidRDefault="00652F3C" w:rsidP="00EC0FBE">
            <w:pPr>
              <w:pStyle w:val="TAL"/>
            </w:pPr>
            <w:r w:rsidRPr="000063DB">
              <w:t>DNN Selection: DNN_1</w:t>
            </w:r>
          </w:p>
          <w:p w14:paraId="48E9F251" w14:textId="77777777" w:rsidR="00652F3C" w:rsidRPr="000063DB" w:rsidRDefault="00652F3C" w:rsidP="00EC0FBE">
            <w:pPr>
              <w:pStyle w:val="TAL"/>
            </w:pPr>
            <w:r w:rsidRPr="000063DB">
              <w:t>Access Type preference: Non-3GPP access</w:t>
            </w:r>
          </w:p>
        </w:tc>
        <w:tc>
          <w:tcPr>
            <w:tcW w:w="4023" w:type="dxa"/>
          </w:tcPr>
          <w:p w14:paraId="5201DAE7" w14:textId="106A76B7" w:rsidR="00652F3C" w:rsidRPr="000063DB" w:rsidRDefault="00652F3C" w:rsidP="00EC0FBE">
            <w:pPr>
              <w:pStyle w:val="TAL"/>
            </w:pPr>
            <w:r w:rsidRPr="000063DB">
              <w:t xml:space="preserve">This URSP rule associates the application </w:t>
            </w:r>
            <w:r w:rsidR="00AD2391">
              <w:t>"</w:t>
            </w:r>
            <w:r w:rsidRPr="000063DB">
              <w:t>App1</w:t>
            </w:r>
            <w:r w:rsidR="00AD2391">
              <w:t>"</w:t>
            </w:r>
            <w:r w:rsidRPr="000063DB">
              <w:t xml:space="preserve"> and the Connection Capabilities </w:t>
            </w:r>
            <w:r w:rsidR="00AD2391">
              <w:t>"</w:t>
            </w:r>
            <w:r w:rsidRPr="000063DB">
              <w:t>internet</w:t>
            </w:r>
            <w:r w:rsidR="00AD2391">
              <w:t>"</w:t>
            </w:r>
            <w:r w:rsidRPr="000063DB">
              <w:t xml:space="preserve"> and </w:t>
            </w:r>
            <w:r w:rsidR="00AD2391">
              <w:t>"</w:t>
            </w:r>
            <w:r w:rsidRPr="000063DB">
              <w:t>supl</w:t>
            </w:r>
            <w:r w:rsidR="00AD2391">
              <w:t>"</w:t>
            </w:r>
            <w:r w:rsidRPr="000063DB">
              <w:t xml:space="preserve"> with DNN_1, S-NSSAI-a over Non-3GPP access.</w:t>
            </w:r>
          </w:p>
          <w:p w14:paraId="2C37A2B7" w14:textId="77777777" w:rsidR="00652F3C" w:rsidRPr="000063DB" w:rsidRDefault="00652F3C" w:rsidP="00EC0FBE">
            <w:pPr>
              <w:pStyle w:val="TAL"/>
            </w:pPr>
          </w:p>
          <w:p w14:paraId="6D6A154D" w14:textId="77777777" w:rsidR="00652F3C" w:rsidRPr="000063DB" w:rsidRDefault="00652F3C" w:rsidP="00EC0FBE">
            <w:pPr>
              <w:pStyle w:val="TAL"/>
            </w:pPr>
            <w:r w:rsidRPr="000063DB">
              <w:t>It enforces the following routing policy:</w:t>
            </w:r>
          </w:p>
          <w:p w14:paraId="19C02E79" w14:textId="09050ABA" w:rsidR="00652F3C" w:rsidRPr="000063DB" w:rsidRDefault="00652F3C" w:rsidP="00EC0FBE">
            <w:pPr>
              <w:pStyle w:val="TAL"/>
            </w:pPr>
            <w:r w:rsidRPr="000063DB">
              <w:t xml:space="preserve">When the </w:t>
            </w:r>
            <w:r w:rsidR="00AD2391">
              <w:t>"</w:t>
            </w:r>
            <w:r w:rsidRPr="000063DB">
              <w:t>App1</w:t>
            </w:r>
            <w:r w:rsidR="00AD2391">
              <w:t>"</w:t>
            </w:r>
            <w:r w:rsidRPr="000063DB">
              <w:t xml:space="preserve"> requests a network connection with Connection Capability </w:t>
            </w:r>
            <w:r w:rsidR="00AD2391">
              <w:t>"</w:t>
            </w:r>
            <w:r w:rsidRPr="000063DB">
              <w:t>internet</w:t>
            </w:r>
            <w:r w:rsidR="00AD2391">
              <w:t>"</w:t>
            </w:r>
            <w:r w:rsidRPr="000063DB">
              <w:t xml:space="preserve"> or </w:t>
            </w:r>
            <w:r w:rsidR="00AD2391">
              <w:t>"</w:t>
            </w:r>
            <w:r w:rsidRPr="000063DB">
              <w:t>supl</w:t>
            </w:r>
            <w:r w:rsidR="00AD2391">
              <w:t>"</w:t>
            </w:r>
            <w:r w:rsidRPr="000063DB">
              <w:t xml:space="preserve">, the UE establishes (if not already established) a PDU Session with DNN_1 and S-NSSAI-a over Non-3GPP access. After that, the UE routes the traffic of </w:t>
            </w:r>
            <w:r w:rsidR="00AD2391">
              <w:t>"</w:t>
            </w:r>
            <w:r w:rsidRPr="000063DB">
              <w:t>App1</w:t>
            </w:r>
            <w:r w:rsidR="00AD2391">
              <w:t>"</w:t>
            </w:r>
            <w:r w:rsidRPr="000063DB">
              <w:t xml:space="preserve"> over this PDU Session.</w:t>
            </w:r>
          </w:p>
        </w:tc>
      </w:tr>
    </w:tbl>
    <w:p w14:paraId="7946BF43" w14:textId="3D3A5A7F" w:rsidR="00652F3C" w:rsidRPr="000063DB" w:rsidRDefault="00652F3C" w:rsidP="000E4992">
      <w:pPr>
        <w:pStyle w:val="FP"/>
      </w:pPr>
    </w:p>
    <w:p w14:paraId="51393C06" w14:textId="77777777" w:rsidR="000E4992" w:rsidRPr="000063DB" w:rsidRDefault="000E4992" w:rsidP="000E4992">
      <w:pPr>
        <w:pStyle w:val="B1"/>
      </w:pPr>
      <w:r w:rsidRPr="000063DB">
        <w:lastRenderedPageBreak/>
        <w:t>2.</w:t>
      </w:r>
      <w:r w:rsidRPr="000063DB">
        <w:tab/>
        <w:t>URSP rules are applied to UE.</w:t>
      </w:r>
    </w:p>
    <w:p w14:paraId="44978FB0" w14:textId="5AC5F8E9" w:rsidR="000E4992" w:rsidRPr="000063DB" w:rsidRDefault="000E4992" w:rsidP="000E4992">
      <w:pPr>
        <w:pStyle w:val="B1"/>
      </w:pPr>
      <w:r w:rsidRPr="000063DB">
        <w:t>3.</w:t>
      </w:r>
      <w:r w:rsidRPr="000063DB">
        <w:tab/>
        <w:t xml:space="preserve">The start of 3GPP LCS procedures contained in </w:t>
      </w:r>
      <w:r w:rsidR="00DB4AA0" w:rsidRPr="000063DB">
        <w:t>TS</w:t>
      </w:r>
      <w:r w:rsidR="00DB4AA0">
        <w:t> </w:t>
      </w:r>
      <w:r w:rsidR="00DB4AA0" w:rsidRPr="000063DB">
        <w:t>23.273</w:t>
      </w:r>
      <w:r w:rsidR="00DB4AA0">
        <w:t> </w:t>
      </w:r>
      <w:r w:rsidR="00DB4AA0" w:rsidRPr="000063DB">
        <w:t>[</w:t>
      </w:r>
      <w:r w:rsidRPr="000063DB">
        <w:t>5].</w:t>
      </w:r>
    </w:p>
    <w:p w14:paraId="4B4E5482" w14:textId="77777777" w:rsidR="000E4992" w:rsidRPr="000063DB" w:rsidRDefault="000E4992" w:rsidP="000E4992">
      <w:pPr>
        <w:pStyle w:val="B1"/>
      </w:pPr>
      <w:r w:rsidRPr="000063DB">
        <w:t>4.</w:t>
      </w:r>
      <w:r w:rsidRPr="000063DB">
        <w:tab/>
        <w:t>Request comes to LMF with UE identity in inputData of Nlmf_Location_DetermineLocation request. When UE provides the user plane capability in registration, the request could take such capability in its parameters.</w:t>
      </w:r>
    </w:p>
    <w:p w14:paraId="619D021B" w14:textId="77777777" w:rsidR="000E4992" w:rsidRPr="000063DB" w:rsidRDefault="000E4992" w:rsidP="000E4992">
      <w:pPr>
        <w:pStyle w:val="B2"/>
      </w:pPr>
      <w:r w:rsidRPr="000063DB">
        <w:t>a.</w:t>
      </w:r>
      <w:r w:rsidRPr="000063DB">
        <w:tab/>
        <w:t>LMF can use UE id to query BSF for UE ip; in emergency IMS call, E-CSCF forwards SIP INVITE to GMLC/LRF. Through GMLC/LRF, LMF can also get the UE ip from SIP header of the SIP INVITE.</w:t>
      </w:r>
    </w:p>
    <w:p w14:paraId="51A41709" w14:textId="77777777" w:rsidR="000E4992" w:rsidRPr="000063DB" w:rsidRDefault="000E4992" w:rsidP="000E4992">
      <w:pPr>
        <w:pStyle w:val="B1"/>
      </w:pPr>
      <w:r w:rsidRPr="000063DB">
        <w:t>5.</w:t>
      </w:r>
      <w:r w:rsidRPr="000063DB">
        <w:tab/>
        <w:t>LMF gets UE user plane capability and provides LCUP information through either LPP or NAS. LMF can also reuse legacy 2G/3G/4G SUPL mechanisms by sending SUPL INIT to UE with attempts to activate user plane connection.</w:t>
      </w:r>
    </w:p>
    <w:p w14:paraId="60B2FE2B" w14:textId="0728F841" w:rsidR="000E4992" w:rsidRPr="000063DB" w:rsidRDefault="000E4992" w:rsidP="000E4992">
      <w:pPr>
        <w:pStyle w:val="B2"/>
      </w:pPr>
      <w:r w:rsidRPr="000063DB">
        <w:t>a.</w:t>
      </w:r>
      <w:r w:rsidRPr="000063DB">
        <w:tab/>
        <w:t>LPP capability exchange is used to fetch UE user plane capability if Nlmf_Location_DetermineLocation doesn</w:t>
      </w:r>
      <w:r w:rsidR="00AD2391">
        <w:t>'</w:t>
      </w:r>
      <w:r w:rsidRPr="000063DB">
        <w:t>t show such capability; LMF can also use solicited or unsolicited assistance data delivery to transfer LCUP information to UE.</w:t>
      </w:r>
    </w:p>
    <w:p w14:paraId="5B891F41" w14:textId="2BBEDA5C" w:rsidR="000E4992" w:rsidRPr="000063DB" w:rsidRDefault="000E4992" w:rsidP="000E4992">
      <w:pPr>
        <w:pStyle w:val="B2"/>
      </w:pPr>
      <w:r w:rsidRPr="000063DB">
        <w:t>b.</w:t>
      </w:r>
      <w:r w:rsidRPr="000063DB">
        <w:tab/>
        <w:t>In (rare) cases that UE doesn</w:t>
      </w:r>
      <w:r w:rsidR="00AD2391">
        <w:t>'</w:t>
      </w:r>
      <w:r w:rsidRPr="000063DB">
        <w:t>t support LPP but supports user plane, DL_NAS_TRANSPORT can be used to query UE user plane capability and delivery the LCUP assistance information.</w:t>
      </w:r>
    </w:p>
    <w:p w14:paraId="45127A83" w14:textId="77777777" w:rsidR="000E4992" w:rsidRPr="000063DB" w:rsidRDefault="000E4992" w:rsidP="000E4992">
      <w:pPr>
        <w:pStyle w:val="B2"/>
      </w:pPr>
      <w:r w:rsidRPr="000063DB">
        <w:t>c.</w:t>
      </w:r>
      <w:r w:rsidRPr="000063DB">
        <w:tab/>
        <w:t>To be compatible with legacy SUPL implementation in UE, especially when LMF has knowledge of UE user plane capability by OAM provision or other means, LMF can use OMA defined push mechanisms and send SUPL INIT message to activate the user plane session.</w:t>
      </w:r>
    </w:p>
    <w:p w14:paraId="300A2C40" w14:textId="1C8CDB86" w:rsidR="000E4992" w:rsidRPr="000063DB" w:rsidRDefault="000E4992" w:rsidP="000E4992">
      <w:pPr>
        <w:pStyle w:val="B1"/>
      </w:pPr>
      <w:r w:rsidRPr="000063DB">
        <w:t>6, 7, 8.</w:t>
      </w:r>
      <w:r w:rsidRPr="000063DB">
        <w:tab/>
        <w:t xml:space="preserve">PDU session and EASDF rule execution as per </w:t>
      </w:r>
      <w:r w:rsidR="00DB4AA0" w:rsidRPr="000063DB">
        <w:t>TS</w:t>
      </w:r>
      <w:r w:rsidR="00DB4AA0">
        <w:t> </w:t>
      </w:r>
      <w:r w:rsidR="00DB4AA0" w:rsidRPr="000063DB">
        <w:t>23.548</w:t>
      </w:r>
      <w:r w:rsidR="00DB4AA0">
        <w:t> </w:t>
      </w:r>
      <w:r w:rsidR="00DB4AA0" w:rsidRPr="000063DB">
        <w:t>[</w:t>
      </w:r>
      <w:r w:rsidRPr="000063DB">
        <w:t>10].</w:t>
      </w:r>
    </w:p>
    <w:p w14:paraId="03DADD2A" w14:textId="77777777" w:rsidR="000E4992" w:rsidRPr="000063DB" w:rsidRDefault="000E4992" w:rsidP="000E4992">
      <w:pPr>
        <w:pStyle w:val="B1"/>
      </w:pPr>
      <w:r w:rsidRPr="000063DB">
        <w:t>9.</w:t>
      </w:r>
      <w:r w:rsidRPr="000063DB">
        <w:tab/>
        <w:t>If FQDN in DNS query is uniquely mapped to one LCUP instance, the LCUP address is replied. This applies to cases when such FQDN is transferred from LMF to UE at step 5. But this may not apply to pre-provisioned H-SLP/E-SLP in UE. Such pre-configuration follows OMA SUPL specifications whose FQDN and trusted certificates override the runtime parameter transferred through step 5 or other means.</w:t>
      </w:r>
    </w:p>
    <w:p w14:paraId="718165D1" w14:textId="77777777" w:rsidR="000E4992" w:rsidRPr="000063DB" w:rsidRDefault="000E4992" w:rsidP="000E4992">
      <w:pPr>
        <w:pStyle w:val="B2"/>
      </w:pPr>
      <w:r w:rsidRPr="000063DB">
        <w:t>a.</w:t>
      </w:r>
      <w:r w:rsidRPr="000063DB">
        <w:tab/>
        <w:t>If FQDN could be mapped to multiple LCUP instances, EASDF attached UE ip in ECS field and forward the DNS query to related LMF/LCUP instances. The serving LMF/LCUP instance could match UE ip among its serving UE requests and reply its LCUP address. This address is the correct LCUP instance that UE should establish user plane session.</w:t>
      </w:r>
    </w:p>
    <w:p w14:paraId="0EBA83BD" w14:textId="00AEA0F3" w:rsidR="000E4992" w:rsidRPr="000063DB" w:rsidRDefault="000E4992" w:rsidP="000E4992">
      <w:pPr>
        <w:pStyle w:val="B1"/>
      </w:pPr>
      <w:r w:rsidRPr="000063DB">
        <w:t>10.</w:t>
      </w:r>
      <w:r w:rsidRPr="000063DB">
        <w:tab/>
        <w:t>DNS result is replied to UE.</w:t>
      </w:r>
    </w:p>
    <w:p w14:paraId="0F63B796" w14:textId="77777777" w:rsidR="000E4992" w:rsidRPr="000063DB" w:rsidRDefault="000E4992" w:rsidP="000E4992">
      <w:pPr>
        <w:pStyle w:val="B1"/>
      </w:pPr>
      <w:r w:rsidRPr="000063DB">
        <w:t>11.</w:t>
      </w:r>
      <w:r w:rsidRPr="000063DB">
        <w:tab/>
        <w:t>UE continues to establish secure user plane session. After secure connection established, user plane messages can be transferred, e.g. SUPL POS INIT for option c in step 5.</w:t>
      </w:r>
    </w:p>
    <w:p w14:paraId="7E341CAC" w14:textId="4A34E5E1" w:rsidR="00652F3C" w:rsidRPr="000063DB" w:rsidRDefault="00652F3C" w:rsidP="000E4992">
      <w:pPr>
        <w:pStyle w:val="EditorsNote"/>
      </w:pPr>
      <w:r w:rsidRPr="000063DB">
        <w:t>Editor</w:t>
      </w:r>
      <w:r w:rsidR="00AD2391">
        <w:t>'</w:t>
      </w:r>
      <w:r w:rsidRPr="000063DB">
        <w:t xml:space="preserve">s </w:t>
      </w:r>
      <w:r w:rsidR="000E4992" w:rsidRPr="000063DB">
        <w:t>note</w:t>
      </w:r>
      <w:r w:rsidRPr="000063DB">
        <w:t>:</w:t>
      </w:r>
      <w:r w:rsidR="000E4992" w:rsidRPr="000063DB">
        <w:tab/>
      </w:r>
      <w:r w:rsidRPr="000063DB">
        <w:t>Further details are FFS</w:t>
      </w:r>
      <w:r w:rsidR="000E4992" w:rsidRPr="000063DB">
        <w:t>.</w:t>
      </w:r>
    </w:p>
    <w:p w14:paraId="303CEABF" w14:textId="76B5C6A6" w:rsidR="00652F3C" w:rsidRPr="000063DB" w:rsidRDefault="00652F3C" w:rsidP="00446AC9">
      <w:pPr>
        <w:pStyle w:val="Heading3"/>
      </w:pPr>
      <w:bookmarkStart w:id="1117" w:name="_Toc104287759"/>
      <w:r w:rsidRPr="000063DB">
        <w:t>6.</w:t>
      </w:r>
      <w:r w:rsidR="00EC0FBE" w:rsidRPr="000063DB">
        <w:rPr>
          <w:lang w:eastAsia="zh-CN"/>
        </w:rPr>
        <w:t>2</w:t>
      </w:r>
      <w:r w:rsidRPr="000063DB">
        <w:t>.4</w:t>
      </w:r>
      <w:r w:rsidRPr="000063DB">
        <w:tab/>
        <w:t>Impacts on services, entities, and interfaces</w:t>
      </w:r>
      <w:bookmarkEnd w:id="1117"/>
    </w:p>
    <w:p w14:paraId="2C066965" w14:textId="0FCABDD6" w:rsidR="00652F3C" w:rsidRPr="000063DB" w:rsidRDefault="00652F3C" w:rsidP="000E4992">
      <w:pPr>
        <w:pStyle w:val="EditorsNote"/>
      </w:pPr>
      <w:r w:rsidRPr="000063DB">
        <w:t>Editor</w:t>
      </w:r>
      <w:r w:rsidR="00AD2391">
        <w:t>'</w:t>
      </w:r>
      <w:r w:rsidRPr="000063DB">
        <w:t xml:space="preserve">s </w:t>
      </w:r>
      <w:r w:rsidR="000E4992" w:rsidRPr="000063DB">
        <w:t>note</w:t>
      </w:r>
      <w:r w:rsidRPr="000063DB">
        <w:t>:</w:t>
      </w:r>
      <w:r w:rsidR="000E4992" w:rsidRPr="000063DB">
        <w:tab/>
      </w:r>
      <w:r w:rsidRPr="000063DB">
        <w:t>Any further possible impacts are FFS</w:t>
      </w:r>
      <w:r w:rsidR="000E4992" w:rsidRPr="000063DB">
        <w:t>.</w:t>
      </w:r>
    </w:p>
    <w:p w14:paraId="7469C437" w14:textId="3CB4AD70" w:rsidR="00652F3C" w:rsidRPr="000063DB" w:rsidRDefault="00652F3C" w:rsidP="003B45B3">
      <w:pPr>
        <w:rPr>
          <w:lang w:eastAsia="zh-CN"/>
        </w:rPr>
      </w:pPr>
    </w:p>
    <w:p w14:paraId="45DE733A" w14:textId="57BB70E4" w:rsidR="00652F3C" w:rsidRPr="000063DB" w:rsidRDefault="00652F3C" w:rsidP="00652F3C">
      <w:pPr>
        <w:pStyle w:val="Heading2"/>
      </w:pPr>
      <w:bookmarkStart w:id="1118" w:name="_Toc104287760"/>
      <w:r w:rsidRPr="000063DB">
        <w:t>6.</w:t>
      </w:r>
      <w:r w:rsidR="00EC0FBE" w:rsidRPr="000063DB">
        <w:rPr>
          <w:lang w:eastAsia="zh-CN"/>
        </w:rPr>
        <w:t>3</w:t>
      </w:r>
      <w:r w:rsidRPr="000063DB">
        <w:tab/>
        <w:t>Solution #</w:t>
      </w:r>
      <w:r w:rsidR="009028C3" w:rsidRPr="000063DB">
        <w:rPr>
          <w:lang w:eastAsia="zh-CN"/>
        </w:rPr>
        <w:t>3</w:t>
      </w:r>
      <w:r w:rsidRPr="000063DB">
        <w:t>: User plane location capability transfer and positioning via user plane</w:t>
      </w:r>
      <w:bookmarkEnd w:id="1118"/>
    </w:p>
    <w:p w14:paraId="01F762C6" w14:textId="48073E24" w:rsidR="00652F3C" w:rsidRPr="000063DB" w:rsidRDefault="00652F3C" w:rsidP="00652F3C">
      <w:pPr>
        <w:pStyle w:val="Heading3"/>
        <w:rPr>
          <w:lang w:eastAsia="ko-KR"/>
        </w:rPr>
      </w:pPr>
      <w:bookmarkStart w:id="1119" w:name="_Toc97022939"/>
      <w:bookmarkStart w:id="1120" w:name="_Toc104287761"/>
      <w:r w:rsidRPr="000063DB">
        <w:rPr>
          <w:lang w:eastAsia="ko-KR"/>
        </w:rPr>
        <w:t>6.</w:t>
      </w:r>
      <w:r w:rsidR="00EC0FBE" w:rsidRPr="000063DB">
        <w:rPr>
          <w:lang w:eastAsia="zh-CN"/>
        </w:rPr>
        <w:t>3</w:t>
      </w:r>
      <w:r w:rsidRPr="000063DB">
        <w:rPr>
          <w:lang w:eastAsia="ko-KR"/>
        </w:rPr>
        <w:t>.1</w:t>
      </w:r>
      <w:r w:rsidRPr="000063DB">
        <w:rPr>
          <w:lang w:eastAsia="ko-KR"/>
        </w:rPr>
        <w:tab/>
        <w:t>Introduction</w:t>
      </w:r>
      <w:bookmarkEnd w:id="1119"/>
      <w:bookmarkEnd w:id="1120"/>
    </w:p>
    <w:p w14:paraId="3ED12E9C" w14:textId="77CAD6F5" w:rsidR="008B2718" w:rsidRDefault="00652F3C" w:rsidP="00DB4AA0">
      <w:pPr>
        <w:rPr>
          <w:rFonts w:eastAsiaTheme="minorEastAsia"/>
          <w:lang w:eastAsia="zh-CN"/>
        </w:rPr>
      </w:pPr>
      <w:r w:rsidRPr="00DB4AA0">
        <w:t xml:space="preserve">This solution addresses Key Issue </w:t>
      </w:r>
      <w:r w:rsidR="008B2718">
        <w:rPr>
          <w:rFonts w:eastAsiaTheme="minorEastAsia" w:hint="eastAsia"/>
          <w:lang w:eastAsia="zh-CN"/>
        </w:rPr>
        <w:t>#</w:t>
      </w:r>
      <w:r w:rsidRPr="00DB4AA0">
        <w:t>1 on Positioning via user plane transmission.</w:t>
      </w:r>
    </w:p>
    <w:p w14:paraId="0A94EC39" w14:textId="55A4A4F1" w:rsidR="00652F3C" w:rsidRPr="000063DB" w:rsidRDefault="00652F3C" w:rsidP="00DB4AA0">
      <w:pPr>
        <w:rPr>
          <w:rFonts w:eastAsiaTheme="minorEastAsia"/>
          <w:lang w:eastAsia="zh-CN"/>
        </w:rPr>
      </w:pPr>
      <w:r w:rsidRPr="00DB4AA0">
        <w:rPr>
          <w:rFonts w:eastAsiaTheme="minorEastAsia"/>
        </w:rPr>
        <w:t>I</w:t>
      </w:r>
      <w:r w:rsidRPr="00DB4AA0">
        <w:t xml:space="preserve">n this solution, capability transmission </w:t>
      </w:r>
      <w:r w:rsidR="008B2718">
        <w:rPr>
          <w:rFonts w:eastAsiaTheme="minorEastAsia" w:hint="eastAsia"/>
          <w:lang w:eastAsia="zh-CN"/>
        </w:rPr>
        <w:t xml:space="preserve">of LPP </w:t>
      </w:r>
      <w:r w:rsidRPr="00DB4AA0">
        <w:t xml:space="preserve">is updated to cover </w:t>
      </w:r>
      <w:r w:rsidR="00AD2391">
        <w:t>'</w:t>
      </w:r>
      <w:r w:rsidRPr="00DB4AA0">
        <w:t>user plane location capability</w:t>
      </w:r>
      <w:r w:rsidR="00AD2391">
        <w:t>'</w:t>
      </w:r>
      <w:r w:rsidR="008B2718" w:rsidRPr="008B2718">
        <w:t xml:space="preserve"> </w:t>
      </w:r>
      <w:r w:rsidR="008B2718">
        <w:t>indication</w:t>
      </w:r>
      <w:r w:rsidRPr="00DB4AA0">
        <w:t xml:space="preserve">. If network determines to use user plane for positioning, the network should send the information (e.g. address information) of the </w:t>
      </w:r>
      <w:r w:rsidR="008B2718">
        <w:t xml:space="preserve">LMF supporting </w:t>
      </w:r>
      <w:r w:rsidRPr="00DB4AA0">
        <w:t>user plane positioning function</w:t>
      </w:r>
      <w:r w:rsidR="008B2718">
        <w:rPr>
          <w:rFonts w:eastAsiaTheme="minorEastAsia" w:hint="eastAsia"/>
          <w:lang w:eastAsia="zh-CN"/>
        </w:rPr>
        <w:t>ality</w:t>
      </w:r>
      <w:r w:rsidRPr="00DB4AA0">
        <w:t xml:space="preserve"> to UE to enable the user plan connection.</w:t>
      </w:r>
    </w:p>
    <w:p w14:paraId="0E36F338" w14:textId="58E7CB23" w:rsidR="00652F3C" w:rsidRPr="000063DB" w:rsidRDefault="00652F3C" w:rsidP="00652F3C">
      <w:pPr>
        <w:pStyle w:val="Heading3"/>
        <w:rPr>
          <w:rFonts w:eastAsia="MS Mincho"/>
        </w:rPr>
      </w:pPr>
      <w:bookmarkStart w:id="1121" w:name="_Toc97022940"/>
      <w:bookmarkStart w:id="1122" w:name="_Toc104287762"/>
      <w:r w:rsidRPr="000063DB">
        <w:rPr>
          <w:lang w:eastAsia="ko-KR"/>
        </w:rPr>
        <w:lastRenderedPageBreak/>
        <w:t>6.</w:t>
      </w:r>
      <w:r w:rsidR="00EC0FBE" w:rsidRPr="000063DB">
        <w:rPr>
          <w:lang w:eastAsia="zh-CN"/>
        </w:rPr>
        <w:t>3</w:t>
      </w:r>
      <w:r w:rsidRPr="000063DB">
        <w:rPr>
          <w:lang w:eastAsia="ko-KR"/>
        </w:rPr>
        <w:t>.2</w:t>
      </w:r>
      <w:r w:rsidRPr="000063DB">
        <w:rPr>
          <w:lang w:eastAsia="ko-KR"/>
        </w:rPr>
        <w:tab/>
        <w:t>Functional Description</w:t>
      </w:r>
      <w:bookmarkEnd w:id="1121"/>
      <w:bookmarkEnd w:id="1122"/>
    </w:p>
    <w:p w14:paraId="6D1D71C4" w14:textId="0891CCE9" w:rsidR="00652F3C" w:rsidRPr="000063DB" w:rsidRDefault="00652F3C" w:rsidP="00652F3C">
      <w:pPr>
        <w:rPr>
          <w:rFonts w:eastAsiaTheme="minorEastAsia"/>
          <w:lang w:eastAsia="zh-CN"/>
        </w:rPr>
      </w:pPr>
      <w:r w:rsidRPr="000063DB">
        <w:rPr>
          <w:rFonts w:eastAsiaTheme="minorEastAsia"/>
          <w:lang w:eastAsia="zh-CN"/>
        </w:rPr>
        <w:t xml:space="preserve">In this solution, we assume </w:t>
      </w:r>
      <w:r w:rsidR="008B2718">
        <w:rPr>
          <w:rFonts w:eastAsiaTheme="minorEastAsia"/>
          <w:lang w:eastAsia="zh-CN"/>
        </w:rPr>
        <w:t>LMF is integrated with a user plane location function</w:t>
      </w:r>
      <w:r w:rsidR="008B2718" w:rsidRPr="000063DB">
        <w:rPr>
          <w:rFonts w:eastAsiaTheme="minorEastAsia"/>
          <w:lang w:eastAsia="zh-CN"/>
        </w:rPr>
        <w:t xml:space="preserve"> </w:t>
      </w:r>
      <w:r w:rsidRPr="000063DB">
        <w:rPr>
          <w:rFonts w:eastAsiaTheme="minorEastAsia"/>
          <w:lang w:eastAsia="zh-CN"/>
        </w:rPr>
        <w:t>, to which UE needs to establish a user plane connection if user plane positioning is to be used.</w:t>
      </w:r>
    </w:p>
    <w:p w14:paraId="1DA25345" w14:textId="69539497" w:rsidR="00652F3C" w:rsidRPr="000063DB" w:rsidRDefault="00652F3C" w:rsidP="00652F3C">
      <w:r w:rsidRPr="000063DB">
        <w:rPr>
          <w:rFonts w:eastAsiaTheme="minorEastAsia"/>
          <w:lang w:eastAsia="zh-CN"/>
        </w:rPr>
        <w:t>Before a UE establishes the user plane connection, it is</w:t>
      </w:r>
      <w:r w:rsidRPr="000063DB">
        <w:t xml:space="preserve"> required to send user plane location capability to the network so that the network knows that the UE supports positioning via user plane then can determine to use user plane for positioning. Thus, the existing capability transfer should cover the </w:t>
      </w:r>
      <w:r w:rsidR="00AD2391">
        <w:t>'</w:t>
      </w:r>
      <w:r w:rsidRPr="000063DB">
        <w:t>user plane location capability</w:t>
      </w:r>
      <w:r w:rsidR="00AD2391">
        <w:t>'</w:t>
      </w:r>
      <w:r w:rsidR="008B2718" w:rsidRPr="008B2718">
        <w:rPr>
          <w:rFonts w:eastAsiaTheme="minorEastAsia"/>
          <w:lang w:eastAsia="zh-CN"/>
        </w:rPr>
        <w:t xml:space="preserve"> </w:t>
      </w:r>
      <w:r w:rsidR="008B2718">
        <w:rPr>
          <w:rFonts w:eastAsiaTheme="minorEastAsia"/>
          <w:lang w:eastAsia="zh-CN"/>
        </w:rPr>
        <w:t>indication</w:t>
      </w:r>
      <w:r w:rsidRPr="000063DB">
        <w:t>.</w:t>
      </w:r>
    </w:p>
    <w:p w14:paraId="77613EE0" w14:textId="0465F820" w:rsidR="00652F3C" w:rsidRPr="000063DB" w:rsidRDefault="00652F3C" w:rsidP="00652F3C">
      <w:r w:rsidRPr="000063DB">
        <w:t xml:space="preserve">During the MO or MT positioning procedure, after the network determines to use user plane positioning, the network should indicate the UE to use user plane for positioning with the address information of </w:t>
      </w:r>
      <w:r w:rsidRPr="000063DB">
        <w:rPr>
          <w:rFonts w:eastAsiaTheme="minorEastAsia"/>
          <w:lang w:eastAsia="zh-CN"/>
        </w:rPr>
        <w:t xml:space="preserve"> LMF</w:t>
      </w:r>
      <w:r w:rsidRPr="000063DB">
        <w:t xml:space="preserve">. With the address information, UE can establish a secure connection with the </w:t>
      </w:r>
      <w:r w:rsidR="008B2718">
        <w:t>LMF</w:t>
      </w:r>
      <w:r w:rsidRPr="000063DB">
        <w:t xml:space="preserve">, and via this secure connection, position messages can be transferred between UE and the </w:t>
      </w:r>
      <w:r w:rsidR="008B2718">
        <w:t>LMF</w:t>
      </w:r>
      <w:r w:rsidRPr="000063DB">
        <w:t xml:space="preserve">. The established user plane connection may be reused for subsequent user plane position messages transmission trigged by UE or </w:t>
      </w:r>
      <w:r w:rsidR="008B2718">
        <w:t>LMF</w:t>
      </w:r>
      <w:r w:rsidRPr="000063DB">
        <w:t>, e.g. if UE does not move to a new place, does not have new QoS requirements and uses the same positioning method via the user plane.</w:t>
      </w:r>
    </w:p>
    <w:p w14:paraId="68B61C25" w14:textId="4F68D24F" w:rsidR="00652F3C" w:rsidRPr="000063DB" w:rsidRDefault="00652F3C" w:rsidP="00652F3C">
      <w:pPr>
        <w:pStyle w:val="Heading3"/>
        <w:rPr>
          <w:rFonts w:eastAsia="MS Mincho"/>
        </w:rPr>
      </w:pPr>
      <w:bookmarkStart w:id="1123" w:name="_Toc97022941"/>
      <w:bookmarkStart w:id="1124" w:name="_Toc104287763"/>
      <w:r w:rsidRPr="000063DB">
        <w:t>6.</w:t>
      </w:r>
      <w:r w:rsidR="00EC0FBE" w:rsidRPr="000063DB">
        <w:rPr>
          <w:lang w:eastAsia="zh-CN"/>
        </w:rPr>
        <w:t>3</w:t>
      </w:r>
      <w:r w:rsidRPr="000063DB">
        <w:t>.3</w:t>
      </w:r>
      <w:r w:rsidRPr="000063DB">
        <w:tab/>
        <w:t>Procedures</w:t>
      </w:r>
      <w:bookmarkEnd w:id="1123"/>
      <w:bookmarkEnd w:id="1124"/>
    </w:p>
    <w:p w14:paraId="2D62B28D" w14:textId="768C1026" w:rsidR="00652F3C" w:rsidRPr="000063DB" w:rsidRDefault="00652F3C" w:rsidP="00DB4AA0">
      <w:pPr>
        <w:pStyle w:val="Heading4"/>
      </w:pPr>
      <w:bookmarkStart w:id="1125" w:name="_Toc104287764"/>
      <w:r w:rsidRPr="00DB4AA0">
        <w:t>6.</w:t>
      </w:r>
      <w:r w:rsidR="00EC0FBE" w:rsidRPr="00DB4AA0">
        <w:t>3</w:t>
      </w:r>
      <w:r w:rsidRPr="00DB4AA0">
        <w:t>.3.1</w:t>
      </w:r>
      <w:r w:rsidR="00446AC9" w:rsidRPr="00DB4AA0">
        <w:tab/>
      </w:r>
      <w:r w:rsidRPr="00DB4AA0">
        <w:t>User plane location capability transfer</w:t>
      </w:r>
      <w:bookmarkEnd w:id="1125"/>
    </w:p>
    <w:p w14:paraId="3E688F68" w14:textId="05E43277" w:rsidR="00652F3C" w:rsidRPr="000063DB" w:rsidRDefault="00652F3C" w:rsidP="00652F3C">
      <w:pPr>
        <w:rPr>
          <w:rFonts w:eastAsiaTheme="minorEastAsia"/>
          <w:lang w:eastAsia="zh-CN"/>
        </w:rPr>
      </w:pPr>
      <w:r w:rsidRPr="000063DB">
        <w:rPr>
          <w:rFonts w:eastAsiaTheme="minorEastAsia"/>
          <w:lang w:eastAsia="zh-CN"/>
        </w:rPr>
        <w:t>During the MO-LR or MT-LR procedures, LMF may request the UE to provide the user plane location capability. Figure 6.</w:t>
      </w:r>
      <w:r w:rsidR="00D57C17" w:rsidRPr="000063DB">
        <w:rPr>
          <w:rFonts w:eastAsiaTheme="minorEastAsia"/>
          <w:lang w:eastAsia="zh-CN"/>
        </w:rPr>
        <w:t>3</w:t>
      </w:r>
      <w:r w:rsidRPr="000063DB">
        <w:rPr>
          <w:rFonts w:eastAsiaTheme="minorEastAsia"/>
          <w:lang w:eastAsia="zh-CN"/>
        </w:rPr>
        <w:t xml:space="preserve">.3.1.-1 presents the capability transfer procedure, the </w:t>
      </w:r>
      <w:r w:rsidRPr="000063DB">
        <w:rPr>
          <w:i/>
        </w:rPr>
        <w:t>ProvideCapabilities</w:t>
      </w:r>
      <w:r w:rsidRPr="000063DB">
        <w:rPr>
          <w:rFonts w:eastAsiaTheme="minorEastAsia"/>
          <w:lang w:eastAsia="zh-CN"/>
        </w:rPr>
        <w:t xml:space="preserve"> message </w:t>
      </w:r>
      <w:r w:rsidR="008B2718" w:rsidRPr="000063DB">
        <w:rPr>
          <w:rFonts w:eastAsiaTheme="minorEastAsia"/>
          <w:lang w:eastAsia="zh-CN"/>
        </w:rPr>
        <w:t>message</w:t>
      </w:r>
      <w:r w:rsidR="008B2718">
        <w:rPr>
          <w:rFonts w:eastAsiaTheme="minorEastAsia"/>
          <w:lang w:eastAsia="zh-CN"/>
        </w:rPr>
        <w:t xml:space="preserve"> described in</w:t>
      </w:r>
      <w:r w:rsidR="008B2718" w:rsidRPr="000063DB">
        <w:rPr>
          <w:rFonts w:eastAsiaTheme="minorEastAsia"/>
          <w:lang w:eastAsia="zh-CN"/>
        </w:rPr>
        <w:t xml:space="preserve"> </w:t>
      </w:r>
      <w:r w:rsidR="008B2718" w:rsidRPr="000063DB">
        <w:t>TS</w:t>
      </w:r>
      <w:r w:rsidR="008B2718">
        <w:t> </w:t>
      </w:r>
      <w:r w:rsidR="008B2718" w:rsidRPr="000063DB">
        <w:t>37.355</w:t>
      </w:r>
      <w:r w:rsidR="008B2718">
        <w:t xml:space="preserve"> [15] </w:t>
      </w:r>
      <w:r w:rsidRPr="000063DB">
        <w:rPr>
          <w:rFonts w:eastAsiaTheme="minorEastAsia"/>
          <w:lang w:eastAsia="zh-CN"/>
        </w:rPr>
        <w:t xml:space="preserve">should support to carry </w:t>
      </w:r>
      <w:r w:rsidR="00AD2391">
        <w:rPr>
          <w:rFonts w:eastAsiaTheme="minorEastAsia"/>
          <w:lang w:eastAsia="zh-CN"/>
        </w:rPr>
        <w:t>'</w:t>
      </w:r>
      <w:r w:rsidRPr="000063DB">
        <w:rPr>
          <w:rFonts w:eastAsiaTheme="minorEastAsia"/>
          <w:lang w:eastAsia="zh-CN"/>
        </w:rPr>
        <w:t>user plane location capability</w:t>
      </w:r>
      <w:r w:rsidR="00AD2391">
        <w:rPr>
          <w:rFonts w:eastAsiaTheme="minorEastAsia"/>
          <w:lang w:eastAsia="zh-CN"/>
        </w:rPr>
        <w:t>'</w:t>
      </w:r>
      <w:r w:rsidR="008B2718" w:rsidRPr="008B2718">
        <w:rPr>
          <w:rFonts w:eastAsiaTheme="minorEastAsia"/>
          <w:lang w:eastAsia="zh-CN"/>
        </w:rPr>
        <w:t xml:space="preserve"> </w:t>
      </w:r>
      <w:r w:rsidR="008B2718">
        <w:rPr>
          <w:rFonts w:eastAsiaTheme="minorEastAsia"/>
          <w:lang w:eastAsia="zh-CN"/>
        </w:rPr>
        <w:t>indication</w:t>
      </w:r>
      <w:r w:rsidRPr="000063DB">
        <w:rPr>
          <w:rFonts w:eastAsiaTheme="minorEastAsia"/>
          <w:lang w:eastAsia="zh-CN"/>
        </w:rPr>
        <w:t>.</w:t>
      </w:r>
    </w:p>
    <w:p w14:paraId="5BB07B34" w14:textId="77777777" w:rsidR="0088755A" w:rsidRPr="000063DB" w:rsidRDefault="0088755A" w:rsidP="0088755A">
      <w:pPr>
        <w:pStyle w:val="TH"/>
      </w:pPr>
      <w:r>
        <w:object w:dxaOrig="13470" w:dyaOrig="3060" w14:anchorId="03367844">
          <v:shape id="_x0000_i1033" type="#_x0000_t75" style="width:481.55pt;height:109.45pt" o:ole="">
            <v:imagedata r:id="rId34" o:title=""/>
          </v:shape>
          <o:OLEObject Type="Embed" ProgID="Visio.Drawing.15" ShapeID="_x0000_i1033" DrawAspect="Content" ObjectID="_1715084871" r:id="rId35"/>
        </w:object>
      </w:r>
    </w:p>
    <w:p w14:paraId="114D6C0A" w14:textId="28FAB7D5" w:rsidR="00652F3C" w:rsidRPr="000063DB" w:rsidRDefault="00652F3C" w:rsidP="000E4992">
      <w:pPr>
        <w:pStyle w:val="TF"/>
        <w:rPr>
          <w:rFonts w:eastAsia="MS Mincho"/>
        </w:rPr>
      </w:pPr>
      <w:r w:rsidRPr="000063DB">
        <w:t>Fig</w:t>
      </w:r>
      <w:r w:rsidR="000E4992" w:rsidRPr="000063DB">
        <w:t>ure</w:t>
      </w:r>
      <w:r w:rsidRPr="000063DB">
        <w:t xml:space="preserve"> 6.</w:t>
      </w:r>
      <w:r w:rsidR="007E2949" w:rsidRPr="000063DB">
        <w:rPr>
          <w:lang w:eastAsia="zh-CN"/>
        </w:rPr>
        <w:t>3</w:t>
      </w:r>
      <w:r w:rsidRPr="000063DB">
        <w:t>.3.1-1</w:t>
      </w:r>
      <w:r w:rsidR="000E4992" w:rsidRPr="000063DB">
        <w:t>:</w:t>
      </w:r>
      <w:r w:rsidRPr="000063DB">
        <w:t xml:space="preserve"> Capability transfer</w:t>
      </w:r>
    </w:p>
    <w:p w14:paraId="4D38AD62" w14:textId="008A416B" w:rsidR="000E4992" w:rsidRPr="000063DB" w:rsidRDefault="000E4992" w:rsidP="000E4992">
      <w:pPr>
        <w:pStyle w:val="B1"/>
      </w:pPr>
      <w:r w:rsidRPr="000063DB">
        <w:t>1.</w:t>
      </w:r>
      <w:r w:rsidRPr="000063DB">
        <w:tab/>
        <w:t>AMF sends Nlmf_Location_DetermineLocation Request to the LMF.</w:t>
      </w:r>
    </w:p>
    <w:p w14:paraId="17AD2F37" w14:textId="6BE99DCB" w:rsidR="000E4992" w:rsidRPr="000063DB" w:rsidRDefault="000E4992" w:rsidP="000E4992">
      <w:pPr>
        <w:pStyle w:val="B1"/>
      </w:pPr>
      <w:r w:rsidRPr="000063DB">
        <w:t>2</w:t>
      </w:r>
      <w:r w:rsidR="0088755A">
        <w:t>-3</w:t>
      </w:r>
      <w:r w:rsidR="0088755A" w:rsidRPr="000063DB">
        <w:t>.</w:t>
      </w:r>
      <w:r w:rsidR="00AD2391">
        <w:tab/>
      </w:r>
      <w:r w:rsidR="0088755A" w:rsidRPr="001216A7">
        <w:t>The LMF invokes the Namf_Communication</w:t>
      </w:r>
      <w:r w:rsidR="0088755A">
        <w:t>_</w:t>
      </w:r>
      <w:r w:rsidR="0088755A" w:rsidRPr="001216A7">
        <w:t>N1N2MessageTransfer service operation towards the AMF to request the transfer of a Downlink (DL) Positioning message</w:t>
      </w:r>
      <w:r w:rsidR="0088755A">
        <w:t xml:space="preserve"> </w:t>
      </w:r>
      <w:r w:rsidR="0088755A" w:rsidRPr="001216A7">
        <w:t>to the UE</w:t>
      </w:r>
      <w:r w:rsidR="0088755A">
        <w:t xml:space="preserve">. </w:t>
      </w:r>
      <w:r w:rsidR="0088755A" w:rsidRPr="001216A7">
        <w:t>The Downlink Positioning message</w:t>
      </w:r>
      <w:r w:rsidR="0088755A">
        <w:t xml:space="preserve"> queries</w:t>
      </w:r>
      <w:r w:rsidR="0088755A" w:rsidRPr="001216A7">
        <w:t xml:space="preserve"> for the UE capabilities</w:t>
      </w:r>
      <w:r w:rsidR="0088755A">
        <w:t xml:space="preserve"> if the UE Positioning Capability is not received from AMF. </w:t>
      </w:r>
      <w:r w:rsidR="0088755A" w:rsidRPr="001216A7">
        <w:t>The AMF forwards the Downlink Positioning message to the UE in a DL NAS TRANSPORT message</w:t>
      </w:r>
      <w:r w:rsidR="00AD2391">
        <w:t>.</w:t>
      </w:r>
    </w:p>
    <w:p w14:paraId="552B03CB" w14:textId="7230D4EE" w:rsidR="000E4992" w:rsidRPr="000063DB" w:rsidRDefault="0088755A" w:rsidP="000E4992">
      <w:pPr>
        <w:pStyle w:val="B1"/>
      </w:pPr>
      <w:r>
        <w:rPr>
          <w:rFonts w:eastAsiaTheme="minorEastAsia" w:hint="eastAsia"/>
          <w:lang w:eastAsia="zh-CN"/>
        </w:rPr>
        <w:t>4-5</w:t>
      </w:r>
      <w:r w:rsidR="000E4992" w:rsidRPr="000063DB">
        <w:t>.</w:t>
      </w:r>
      <w:r w:rsidR="000E4992" w:rsidRPr="000063DB">
        <w:tab/>
        <w:t xml:space="preserve">UE provide its </w:t>
      </w:r>
      <w:r w:rsidR="00AD2391">
        <w:t>'</w:t>
      </w:r>
      <w:r w:rsidR="000E4992" w:rsidRPr="000063DB">
        <w:t>user plane location capability</w:t>
      </w:r>
      <w:r w:rsidR="00AD2391">
        <w:t>'</w:t>
      </w:r>
      <w:r w:rsidR="000E4992" w:rsidRPr="000063DB">
        <w:t xml:space="preserve"> </w:t>
      </w:r>
      <w:r>
        <w:t>indication</w:t>
      </w:r>
      <w:r w:rsidRPr="000063DB">
        <w:t xml:space="preserve"> </w:t>
      </w:r>
      <w:r w:rsidR="000E4992" w:rsidRPr="000063DB">
        <w:t>in a</w:t>
      </w:r>
      <w:r>
        <w:rPr>
          <w:rFonts w:eastAsiaTheme="minorEastAsia" w:hint="eastAsia"/>
          <w:lang w:eastAsia="zh-CN"/>
        </w:rPr>
        <w:t>n</w:t>
      </w:r>
      <w:r w:rsidR="000E4992" w:rsidRPr="000063DB">
        <w:t xml:space="preserve"> </w:t>
      </w:r>
      <w:r>
        <w:t>Uplink Positioning message included in a NAS TRANSPORT message,</w:t>
      </w:r>
      <w:r w:rsidR="000E4992" w:rsidRPr="000063DB">
        <w:t xml:space="preserve"> if it supports user plane </w:t>
      </w:r>
      <w:r>
        <w:rPr>
          <w:rFonts w:eastAsiaTheme="minorEastAsia" w:hint="eastAsia"/>
          <w:lang w:eastAsia="zh-CN"/>
        </w:rPr>
        <w:t>p</w:t>
      </w:r>
      <w:r w:rsidR="000E4992" w:rsidRPr="000063DB">
        <w:t>ositioning method.</w:t>
      </w:r>
    </w:p>
    <w:p w14:paraId="2AB2A6EB" w14:textId="2516B3EE" w:rsidR="000E4992" w:rsidRPr="000063DB" w:rsidRDefault="000E4992" w:rsidP="000E4992">
      <w:pPr>
        <w:pStyle w:val="Heading4"/>
      </w:pPr>
      <w:bookmarkStart w:id="1126" w:name="_Toc104287765"/>
      <w:r w:rsidRPr="000063DB">
        <w:lastRenderedPageBreak/>
        <w:t>6.3.3.2</w:t>
      </w:r>
      <w:r w:rsidRPr="000063DB">
        <w:tab/>
        <w:t>5GC-MT-LR Procedure via user plane</w:t>
      </w:r>
      <w:bookmarkEnd w:id="1126"/>
    </w:p>
    <w:p w14:paraId="4E7EE5EE" w14:textId="59AD0C08" w:rsidR="0088755A" w:rsidRPr="00AD2391" w:rsidRDefault="0088755A" w:rsidP="00AD2391">
      <w:pPr>
        <w:pStyle w:val="TH"/>
        <w:rPr>
          <w:rFonts w:eastAsiaTheme="minorEastAsia"/>
        </w:rPr>
      </w:pPr>
      <w:r w:rsidRPr="00AD2391">
        <w:object w:dxaOrig="13350" w:dyaOrig="8190" w14:anchorId="7547AC61">
          <v:shape id="_x0000_i1035" type="#_x0000_t75" style="width:481.55pt;height:293.75pt" o:ole="">
            <v:imagedata r:id="rId36" o:title=""/>
          </v:shape>
          <o:OLEObject Type="Embed" ProgID="Visio.Drawing.15" ShapeID="_x0000_i1035" DrawAspect="Content" ObjectID="_1715084872" r:id="rId37"/>
        </w:object>
      </w:r>
    </w:p>
    <w:p w14:paraId="4AD0BEEB" w14:textId="7110C9A3" w:rsidR="00652F3C" w:rsidRPr="000063DB" w:rsidRDefault="00652F3C" w:rsidP="000E4992">
      <w:pPr>
        <w:pStyle w:val="TF"/>
      </w:pPr>
      <w:r w:rsidRPr="000063DB">
        <w:t>Fig</w:t>
      </w:r>
      <w:r w:rsidR="000E4992" w:rsidRPr="000063DB">
        <w:t>ure</w:t>
      </w:r>
      <w:r w:rsidRPr="000063DB">
        <w:t xml:space="preserve"> 6.</w:t>
      </w:r>
      <w:r w:rsidR="007E2949" w:rsidRPr="000063DB">
        <w:rPr>
          <w:lang w:eastAsia="zh-CN"/>
        </w:rPr>
        <w:t>3</w:t>
      </w:r>
      <w:r w:rsidRPr="000063DB">
        <w:t>.3.2-1</w:t>
      </w:r>
      <w:r w:rsidR="000E4992" w:rsidRPr="000063DB">
        <w:t>:</w:t>
      </w:r>
      <w:r w:rsidRPr="000063DB">
        <w:t xml:space="preserve"> 5GC-MT-LR Procedure via user plane</w:t>
      </w:r>
    </w:p>
    <w:p w14:paraId="7679CA19" w14:textId="61CE7955" w:rsidR="000E4992" w:rsidRPr="000063DB" w:rsidRDefault="000E4992" w:rsidP="000E4992">
      <w:pPr>
        <w:pStyle w:val="B1"/>
      </w:pPr>
      <w:r w:rsidRPr="000063DB">
        <w:t>1~10.</w:t>
      </w:r>
      <w:r w:rsidRPr="000063DB">
        <w:tab/>
        <w:t xml:space="preserve">Steps 1-10 of figure 6.1.2-1 in </w:t>
      </w:r>
      <w:r w:rsidR="00DB4AA0" w:rsidRPr="000063DB">
        <w:t>TS</w:t>
      </w:r>
      <w:r w:rsidR="00DB4AA0">
        <w:t> </w:t>
      </w:r>
      <w:r w:rsidR="00DB4AA0" w:rsidRPr="000063DB">
        <w:t>23.273</w:t>
      </w:r>
      <w:r w:rsidR="00DB4AA0">
        <w:t> </w:t>
      </w:r>
      <w:r w:rsidR="00DB4AA0" w:rsidRPr="000063DB">
        <w:t>[</w:t>
      </w:r>
      <w:r w:rsidRPr="000063DB">
        <w:t>5].</w:t>
      </w:r>
    </w:p>
    <w:p w14:paraId="122EE082" w14:textId="4F58BAE2" w:rsidR="000E4992" w:rsidRPr="000063DB" w:rsidRDefault="000E4992" w:rsidP="000E4992">
      <w:pPr>
        <w:pStyle w:val="B1"/>
      </w:pPr>
      <w:r w:rsidRPr="000063DB">
        <w:t>11.</w:t>
      </w:r>
      <w:r w:rsidRPr="000063DB">
        <w:tab/>
        <w:t>The AMF invokes the Nlmf_Location_DetermineLocation service operation towards the LMF to request the current location of the UE.</w:t>
      </w:r>
    </w:p>
    <w:p w14:paraId="40AEEBFC" w14:textId="54F96D63" w:rsidR="000E4992" w:rsidRPr="000063DB" w:rsidRDefault="000E4992" w:rsidP="000E4992">
      <w:pPr>
        <w:pStyle w:val="B1"/>
      </w:pPr>
      <w:r w:rsidRPr="000063DB">
        <w:t>12</w:t>
      </w:r>
      <w:r w:rsidR="0088755A">
        <w:t>-13</w:t>
      </w:r>
      <w:r w:rsidR="0088755A" w:rsidRPr="000063DB">
        <w:t>.</w:t>
      </w:r>
      <w:r w:rsidR="00AD2391">
        <w:tab/>
      </w:r>
      <w:r w:rsidR="0088755A">
        <w:t>[Conditional] Step</w:t>
      </w:r>
      <w:r w:rsidR="00AD2391">
        <w:t>s</w:t>
      </w:r>
      <w:r w:rsidR="0088755A">
        <w:t xml:space="preserve"> 2-5 of clause</w:t>
      </w:r>
      <w:r w:rsidR="00AD2391">
        <w:t> </w:t>
      </w:r>
      <w:r w:rsidR="0088755A">
        <w:t>6.3.3.1 for capability transfer, if LMF has not obtained the capability of UE.</w:t>
      </w:r>
    </w:p>
    <w:p w14:paraId="57739FA4" w14:textId="27DD9317" w:rsidR="000E4992" w:rsidRPr="0088755A" w:rsidRDefault="00AD2391" w:rsidP="000E4992">
      <w:pPr>
        <w:pStyle w:val="B1"/>
        <w:rPr>
          <w:rFonts w:eastAsiaTheme="minorEastAsia"/>
          <w:lang w:eastAsia="zh-CN"/>
        </w:rPr>
      </w:pPr>
      <w:r>
        <w:rPr>
          <w:rFonts w:eastAsiaTheme="minorEastAsia"/>
          <w:lang w:eastAsia="zh-CN"/>
        </w:rPr>
        <w:t>14.</w:t>
      </w:r>
      <w:r>
        <w:rPr>
          <w:rFonts w:eastAsiaTheme="minorEastAsia"/>
          <w:lang w:eastAsia="zh-CN"/>
        </w:rPr>
        <w:tab/>
        <w:t>Based on the 'user plane location capability' indication of the UE, the Positioning methods and modes the UE supports, the load of the control plane, service type, Client Type, deferred location type, required location QoS received in step 11, LMF decides whether to continue the position procedure via user plane. Steps 15-19 is skipped if there is already user plane connection context of the target UE in LMF.</w:t>
      </w:r>
    </w:p>
    <w:p w14:paraId="10F1DED2" w14:textId="490D681A" w:rsidR="000E4992" w:rsidRDefault="00AD2391" w:rsidP="000E4992">
      <w:pPr>
        <w:pStyle w:val="B1"/>
        <w:rPr>
          <w:rFonts w:eastAsiaTheme="minorEastAsia"/>
          <w:lang w:eastAsia="zh-CN"/>
        </w:rPr>
      </w:pPr>
      <w:r>
        <w:rPr>
          <w:rFonts w:eastAsiaTheme="minorEastAsia"/>
          <w:lang w:eastAsia="zh-CN"/>
        </w:rPr>
        <w:t>15.</w:t>
      </w:r>
      <w:r>
        <w:rPr>
          <w:rFonts w:eastAsiaTheme="minorEastAsia"/>
          <w:lang w:eastAsia="zh-CN"/>
        </w:rPr>
        <w:tab/>
        <w:t>[Conditional] If LMF decides to utilize user plane and there is no established PDU session supporting user plane positioning for the UE, LMF sends a user plane positioning information to AMF to indicate UE to use user plane positioning. The user plane positioning information includes the FQDN or IP address of the LMF, the S-NSSAI and DNN for the PDU session used for user plane positioning and other security related information. Also, the LMF may require the UE to report the IP address of the PDU session used for user plane positioning. If UE supports more than one positioning methods, LMF may also indicate UE which type of positioning methods should use the user plane connection, while others may still use the control plane (e.g. user plane for sensor method and control plane for NR-based positioning method). The user plane positioning information transfer can be based on NAS signalling or enhanced LPP.</w:t>
      </w:r>
    </w:p>
    <w:p w14:paraId="43E01CE9" w14:textId="0F476CB8" w:rsidR="00573A5F" w:rsidRDefault="00573A5F" w:rsidP="00573A5F">
      <w:pPr>
        <w:pStyle w:val="NO"/>
        <w:rPr>
          <w:lang w:val="en-US"/>
        </w:rPr>
      </w:pPr>
      <w:r w:rsidRPr="00573A5F">
        <w:rPr>
          <w:lang w:val="en-US"/>
        </w:rPr>
        <w:t>NOTE:</w:t>
      </w:r>
      <w:r w:rsidR="00AD2391">
        <w:rPr>
          <w:lang w:val="en-US"/>
        </w:rPr>
        <w:tab/>
      </w:r>
      <w:r w:rsidRPr="00573A5F">
        <w:rPr>
          <w:lang w:val="en-US"/>
        </w:rPr>
        <w:t>LMF can select different positioning methods (e.g. motion sensor-based method) for the user plane and it is based on implementation and local configuration to determine which positioning method to use on user plane.</w:t>
      </w:r>
    </w:p>
    <w:p w14:paraId="03565A53" w14:textId="77777777" w:rsidR="00AD2391" w:rsidRDefault="00AD2391" w:rsidP="00AD2391">
      <w:pPr>
        <w:pStyle w:val="EditorsNote"/>
      </w:pPr>
      <w:r>
        <w:t>Editor's note:</w:t>
      </w:r>
      <w:r>
        <w:tab/>
        <w:t>It is for FSS how to make the IP address replied from LMF reachable over the connection.</w:t>
      </w:r>
    </w:p>
    <w:p w14:paraId="33445856" w14:textId="77777777" w:rsidR="00AD2391" w:rsidRDefault="00AD2391" w:rsidP="00AD2391">
      <w:pPr>
        <w:pStyle w:val="EditorsNote"/>
      </w:pPr>
      <w:r>
        <w:t>Editor's note:</w:t>
      </w:r>
      <w:r>
        <w:tab/>
        <w:t>The security mechanism and security information provided by LMF to UE is subject to SA WG3's work.</w:t>
      </w:r>
    </w:p>
    <w:p w14:paraId="0F1E0898" w14:textId="77777777" w:rsidR="00AD2391" w:rsidRDefault="00AD2391" w:rsidP="00AD2391">
      <w:pPr>
        <w:pStyle w:val="B1"/>
      </w:pPr>
      <w:r>
        <w:t>16.</w:t>
      </w:r>
      <w:r>
        <w:tab/>
        <w:t>[Conditional] When AMF receives the ser plane information from LMF in step 15, AMF sends it to UE via a DL NAS TRANSPORT message.</w:t>
      </w:r>
    </w:p>
    <w:p w14:paraId="2D2EC745" w14:textId="77777777" w:rsidR="00AD2391" w:rsidRDefault="00AD2391" w:rsidP="00AD2391">
      <w:pPr>
        <w:pStyle w:val="B1"/>
      </w:pPr>
      <w:r>
        <w:lastRenderedPageBreak/>
        <w:t>17.</w:t>
      </w:r>
      <w:r>
        <w:tab/>
        <w:t>[Conditional] The UE starts to establish a secure connection with LMF. If UE finds there is no suitable existing PDU session for user plane positioning, UE should establish a PDU session with the S-NSSAI and DNN received from the positioning information.</w:t>
      </w:r>
    </w:p>
    <w:p w14:paraId="42FBFF6D" w14:textId="77777777" w:rsidR="00AD2391" w:rsidRDefault="00AD2391" w:rsidP="00AD2391">
      <w:pPr>
        <w:pStyle w:val="B1"/>
      </w:pPr>
      <w:r>
        <w:t>18.</w:t>
      </w:r>
      <w:r>
        <w:tab/>
        <w:t>[Conditional] If the suitable PDU session exists, UE sends an acknowledgement to LMF via a UL NAS TRANSPORT message, to confirm that user plane position is chosen, and the IP address of the PDU session may also be included in the acknowledgement. If there is no suitable existing PDU session and the PDU session establishment failed in step 17, a failure indication should be included in the acknowledgement message.</w:t>
      </w:r>
    </w:p>
    <w:p w14:paraId="2E821C58" w14:textId="77777777" w:rsidR="00AD2391" w:rsidRDefault="00AD2391" w:rsidP="00AD2391">
      <w:pPr>
        <w:pStyle w:val="B1"/>
      </w:pPr>
      <w:r>
        <w:t>19.</w:t>
      </w:r>
      <w:r>
        <w:tab/>
        <w:t>[Conditional] AMF sends the acknowledgement received in step 18 to the LMF via Namf_N1messageNotify service.</w:t>
      </w:r>
    </w:p>
    <w:p w14:paraId="26C15504" w14:textId="77777777" w:rsidR="00AD2391" w:rsidRDefault="00AD2391" w:rsidP="00AD2391">
      <w:pPr>
        <w:pStyle w:val="B1"/>
      </w:pPr>
      <w:r>
        <w:t>20.</w:t>
      </w:r>
      <w:r>
        <w:tab/>
        <w:t>UE establishes a connection with LMF, and then LPP message can be transferred between UE and LMF for UE based positioning, UE assisted positioning and delivery of assistance data. the user plane secure connection has been established, LMF directly sends LPP messages to UE. The message flow is described in clause 6.3.3.4.</w:t>
      </w:r>
    </w:p>
    <w:p w14:paraId="5167E1D3" w14:textId="77777777" w:rsidR="00AD2391" w:rsidRDefault="00AD2391" w:rsidP="00AD2391">
      <w:pPr>
        <w:pStyle w:val="B1"/>
      </w:pPr>
      <w:r>
        <w:t>21~23.</w:t>
      </w:r>
      <w:r>
        <w:tab/>
        <w:t>Steps 9~11 of figure 6.1.1-1 in TS 23.273 [5].</w:t>
      </w:r>
    </w:p>
    <w:p w14:paraId="536CB974" w14:textId="67F50CBE" w:rsidR="000E4992" w:rsidRPr="00636A6E" w:rsidRDefault="000E4992" w:rsidP="000E4992">
      <w:pPr>
        <w:pStyle w:val="Heading4"/>
      </w:pPr>
      <w:bookmarkStart w:id="1127" w:name="_Toc104287766"/>
      <w:r w:rsidRPr="00636A6E">
        <w:t>6.3.3.</w:t>
      </w:r>
      <w:r w:rsidR="00FE6A2D" w:rsidRPr="00636A6E">
        <w:rPr>
          <w:rFonts w:eastAsiaTheme="minorEastAsia" w:hint="eastAsia"/>
          <w:lang w:eastAsia="zh-CN"/>
        </w:rPr>
        <w:t>3</w:t>
      </w:r>
      <w:r w:rsidRPr="00636A6E">
        <w:tab/>
        <w:t>5GC-MO-LR Procedure via user plane</w:t>
      </w:r>
      <w:bookmarkEnd w:id="1127"/>
    </w:p>
    <w:p w14:paraId="3E799272" w14:textId="226BDCCA" w:rsidR="00652F3C" w:rsidRPr="00636A6E" w:rsidRDefault="00652F3C" w:rsidP="00652F3C">
      <w:r w:rsidRPr="00636A6E">
        <w:t xml:space="preserve">For MO-LR procedure, </w:t>
      </w:r>
      <w:r w:rsidR="00FE6A2D" w:rsidRPr="00636A6E">
        <w:rPr>
          <w:rFonts w:hint="eastAsia"/>
        </w:rPr>
        <w:t xml:space="preserve">the </w:t>
      </w:r>
      <w:r w:rsidRPr="00636A6E">
        <w:t xml:space="preserve">user plane location capability may be included in the MO-LR request message, in this case there is no need for LMF to require UE to report its </w:t>
      </w:r>
      <w:r w:rsidR="00FE6A2D" w:rsidRPr="00636A6E">
        <w:t xml:space="preserve">user plane </w:t>
      </w:r>
      <w:r w:rsidRPr="00636A6E">
        <w:t>capability</w:t>
      </w:r>
      <w:r w:rsidR="00FE6A2D" w:rsidRPr="00636A6E">
        <w:rPr>
          <w:rFonts w:hint="eastAsia"/>
        </w:rPr>
        <w:t xml:space="preserve">.  </w:t>
      </w:r>
      <w:r w:rsidR="00FE6A2D" w:rsidRPr="00636A6E">
        <w:t>After receiving the Nlmf_Location_DetermineLocation message, LMF determines whether to utilize user plane for UE positioning.</w:t>
      </w:r>
    </w:p>
    <w:p w14:paraId="58F403BE" w14:textId="309F5E33" w:rsidR="00652F3C" w:rsidRPr="00636A6E" w:rsidRDefault="00652F3C" w:rsidP="00652F3C">
      <w:pPr>
        <w:rPr>
          <w:rFonts w:eastAsiaTheme="minorEastAsia"/>
          <w:lang w:eastAsia="zh-CN"/>
        </w:rPr>
      </w:pPr>
      <w:r w:rsidRPr="00636A6E">
        <w:rPr>
          <w:rFonts w:eastAsiaTheme="minorEastAsia"/>
          <w:lang w:eastAsia="zh-CN"/>
        </w:rPr>
        <w:t>Figure 6.</w:t>
      </w:r>
      <w:r w:rsidR="00D57C17" w:rsidRPr="00636A6E">
        <w:rPr>
          <w:rFonts w:eastAsiaTheme="minorEastAsia"/>
          <w:lang w:eastAsia="zh-CN"/>
        </w:rPr>
        <w:t>3</w:t>
      </w:r>
      <w:r w:rsidRPr="00636A6E">
        <w:rPr>
          <w:rFonts w:eastAsiaTheme="minorEastAsia"/>
          <w:lang w:eastAsia="zh-CN"/>
        </w:rPr>
        <w:t xml:space="preserve">.3.2-2 presents the 5GC-MO-LR procedure via user plane, of which the principle is similar with 5GC-MT-LR Procedure via user plane. The difference is, in step 4, the user plane location capability can be carried by the </w:t>
      </w:r>
      <w:r w:rsidRPr="00636A6E">
        <w:t>Nlmf_Location_DetermineLocation message.</w:t>
      </w:r>
    </w:p>
    <w:p w14:paraId="324B9D16" w14:textId="397658A0" w:rsidR="00FE6A2D" w:rsidRPr="00EE5204" w:rsidRDefault="00FE6A2D" w:rsidP="00652F3C">
      <w:r w:rsidRPr="00636A6E">
        <w:t>If the UE has received DNNs/S-NSSAIs used for user plane positioning and established corresponding PDU sessions from previous location procedure, it may directly interact with LMF via the user plane connection for MO-LR, if the requested location service type is either location estimate of the UE or location assistance data. If the MO-LR requesting location transfer to an LCS client or AF, the UE still should send the MO-LR request through AMF, but step 5~9 in figure 6.3.3.2-2 can be skipped after LMF determined to utilize user plane.</w:t>
      </w:r>
    </w:p>
    <w:p w14:paraId="560A802B" w14:textId="2062789D" w:rsidR="00FE6A2D" w:rsidRPr="00636A6E" w:rsidRDefault="00FE6A2D" w:rsidP="00636A6E">
      <w:pPr>
        <w:pStyle w:val="TH"/>
        <w:rPr>
          <w:rFonts w:eastAsiaTheme="minorEastAsia"/>
        </w:rPr>
      </w:pPr>
      <w:r w:rsidRPr="00636A6E">
        <w:object w:dxaOrig="13470" w:dyaOrig="8130" w14:anchorId="6BE3E203">
          <v:shape id="_x0000_i1037" type="#_x0000_t75" style="width:481.55pt;height:290.9pt" o:ole="">
            <v:imagedata r:id="rId38" o:title=""/>
          </v:shape>
          <o:OLEObject Type="Embed" ProgID="Visio.Drawing.15" ShapeID="_x0000_i1037" DrawAspect="Content" ObjectID="_1715084873" r:id="rId39"/>
        </w:object>
      </w:r>
    </w:p>
    <w:p w14:paraId="5769269A" w14:textId="34B03613" w:rsidR="00652F3C" w:rsidRPr="00636A6E" w:rsidRDefault="00652F3C" w:rsidP="000E4992">
      <w:pPr>
        <w:pStyle w:val="TF"/>
        <w:rPr>
          <w:rFonts w:eastAsiaTheme="minorEastAsia"/>
        </w:rPr>
      </w:pPr>
      <w:r w:rsidRPr="00636A6E">
        <w:t>Fig</w:t>
      </w:r>
      <w:r w:rsidR="000E4992" w:rsidRPr="00636A6E">
        <w:t>ure</w:t>
      </w:r>
      <w:r w:rsidRPr="00636A6E">
        <w:t xml:space="preserve"> 6.</w:t>
      </w:r>
      <w:r w:rsidR="007E2949" w:rsidRPr="00636A6E">
        <w:t>3</w:t>
      </w:r>
      <w:r w:rsidRPr="00636A6E">
        <w:t>.3.2-2</w:t>
      </w:r>
      <w:r w:rsidR="000E4992" w:rsidRPr="00636A6E">
        <w:t>:</w:t>
      </w:r>
      <w:r w:rsidR="00636A6E" w:rsidRPr="00636A6E">
        <w:t xml:space="preserve"> </w:t>
      </w:r>
      <w:r w:rsidRPr="00636A6E">
        <w:t>5GC-MO-LR Procedure via user plane</w:t>
      </w:r>
      <w:r w:rsidR="00FE6A2D" w:rsidRPr="00636A6E">
        <w:t xml:space="preserve"> if there is no established user plane secure connection between UE and LMF</w:t>
      </w:r>
    </w:p>
    <w:p w14:paraId="75E2ABE5" w14:textId="77777777" w:rsidR="00636A6E" w:rsidRDefault="00636A6E" w:rsidP="00636A6E">
      <w:pPr>
        <w:pStyle w:val="B1"/>
        <w:rPr>
          <w:rFonts w:eastAsiaTheme="minorEastAsia"/>
          <w:lang w:eastAsia="zh-CN"/>
        </w:rPr>
      </w:pPr>
      <w:r>
        <w:rPr>
          <w:rFonts w:eastAsiaTheme="minorEastAsia"/>
          <w:lang w:eastAsia="zh-CN"/>
        </w:rPr>
        <w:lastRenderedPageBreak/>
        <w:t>1-4.</w:t>
      </w:r>
      <w:r>
        <w:rPr>
          <w:rFonts w:eastAsiaTheme="minorEastAsia"/>
          <w:lang w:eastAsia="zh-CN"/>
        </w:rPr>
        <w:tab/>
        <w:t>Similar with steps 1-4 in figure 6.2-1 of clause 6.2 of TS 23.273 [5]. The difference is that the 'user plane location capability' indication is carried by the Nlmf_Location_DetermineLocation message in step 4.</w:t>
      </w:r>
    </w:p>
    <w:p w14:paraId="2A2AE93D" w14:textId="77777777" w:rsidR="00636A6E" w:rsidRDefault="00636A6E" w:rsidP="00636A6E">
      <w:pPr>
        <w:pStyle w:val="B1"/>
        <w:rPr>
          <w:rFonts w:eastAsiaTheme="minorEastAsia"/>
          <w:lang w:eastAsia="zh-CN"/>
        </w:rPr>
      </w:pPr>
      <w:r>
        <w:rPr>
          <w:rFonts w:eastAsiaTheme="minorEastAsia"/>
          <w:lang w:eastAsia="zh-CN"/>
        </w:rPr>
        <w:t>4b-13.</w:t>
      </w:r>
      <w:r>
        <w:rPr>
          <w:rFonts w:eastAsiaTheme="minorEastAsia"/>
          <w:lang w:eastAsia="zh-CN"/>
        </w:rPr>
        <w:tab/>
        <w:t>Same with steps 15-23 in clause 6.3.3.1.</w:t>
      </w:r>
    </w:p>
    <w:p w14:paraId="7519454D" w14:textId="77777777" w:rsidR="007D6B2B" w:rsidRDefault="007D6B2B" w:rsidP="00636A6E">
      <w:pPr>
        <w:pStyle w:val="Heading4"/>
      </w:pPr>
      <w:bookmarkStart w:id="1128" w:name="_Toc104287767"/>
      <w:r w:rsidRPr="00790069">
        <w:t>6.</w:t>
      </w:r>
      <w:r>
        <w:t>3</w:t>
      </w:r>
      <w:r w:rsidRPr="00790069">
        <w:t>.3.</w:t>
      </w:r>
      <w:r w:rsidRPr="00C92E24">
        <w:t>4</w:t>
      </w:r>
      <w:r>
        <w:tab/>
        <w:t>LPP transfer</w:t>
      </w:r>
      <w:r w:rsidRPr="00790069">
        <w:t xml:space="preserve"> via user plane</w:t>
      </w:r>
      <w:bookmarkEnd w:id="1128"/>
    </w:p>
    <w:p w14:paraId="65848345" w14:textId="42465816" w:rsidR="007D6B2B" w:rsidRPr="002D1AAC" w:rsidRDefault="00636A6E" w:rsidP="00636A6E">
      <w:pPr>
        <w:rPr>
          <w:rFonts w:eastAsiaTheme="minorEastAsia"/>
          <w:lang w:eastAsia="zh-CN"/>
        </w:rPr>
      </w:pPr>
      <w:r>
        <w:rPr>
          <w:rFonts w:eastAsiaTheme="minorEastAsia"/>
          <w:lang w:eastAsia="zh-CN"/>
        </w:rPr>
        <w:t>This procedure presents the LPP Message transfer between UE and LMF via user plane. The LMF interacts with the UE in order to exchange location information applicable to UE assisted and UE based position methods.</w:t>
      </w:r>
    </w:p>
    <w:p w14:paraId="27ACE847" w14:textId="77777777" w:rsidR="007D6B2B" w:rsidRPr="00636A6E" w:rsidRDefault="007D6B2B" w:rsidP="00636A6E">
      <w:pPr>
        <w:pStyle w:val="TH"/>
      </w:pPr>
      <w:r w:rsidRPr="00636A6E">
        <w:object w:dxaOrig="11940" w:dyaOrig="3930" w14:anchorId="16D7EFDA">
          <v:shape id="_x0000_i1038" type="#_x0000_t75" style="width:482.1pt;height:158.4pt" o:ole="">
            <v:imagedata r:id="rId40" o:title=""/>
          </v:shape>
          <o:OLEObject Type="Embed" ProgID="Visio.Drawing.15" ShapeID="_x0000_i1038" DrawAspect="Content" ObjectID="_1715084874" r:id="rId41"/>
        </w:object>
      </w:r>
    </w:p>
    <w:p w14:paraId="2F57A916" w14:textId="579BFD19" w:rsidR="007D6B2B" w:rsidRPr="00B14422" w:rsidRDefault="007D6B2B" w:rsidP="00636A6E">
      <w:pPr>
        <w:pStyle w:val="TF"/>
      </w:pPr>
      <w:r>
        <w:t>Fig</w:t>
      </w:r>
      <w:r w:rsidR="00636A6E">
        <w:t>ure</w:t>
      </w:r>
      <w:r>
        <w:t xml:space="preserve"> 6.3.3.4-4</w:t>
      </w:r>
      <w:r w:rsidR="00636A6E">
        <w:t>:</w:t>
      </w:r>
      <w:r>
        <w:t xml:space="preserve"> UE assisted and UE based positioning via user plane</w:t>
      </w:r>
    </w:p>
    <w:p w14:paraId="48DC1F77" w14:textId="77777777" w:rsidR="00636A6E" w:rsidRDefault="00636A6E" w:rsidP="00636A6E">
      <w:pPr>
        <w:pStyle w:val="B1"/>
        <w:rPr>
          <w:rFonts w:eastAsiaTheme="minorEastAsia"/>
          <w:lang w:eastAsia="zh-CN"/>
        </w:rPr>
      </w:pPr>
      <w:r>
        <w:rPr>
          <w:rFonts w:eastAsiaTheme="minorEastAsia"/>
          <w:lang w:eastAsia="zh-CN"/>
        </w:rPr>
        <w:t>1.</w:t>
      </w:r>
      <w:r>
        <w:rPr>
          <w:rFonts w:eastAsiaTheme="minorEastAsia"/>
          <w:lang w:eastAsia="zh-CN"/>
        </w:rPr>
        <w:tab/>
        <w:t>Before the LPP message transfer, UE and LMF should has established a secure connection.</w:t>
      </w:r>
    </w:p>
    <w:p w14:paraId="4029D218" w14:textId="77777777" w:rsidR="00636A6E" w:rsidRDefault="00636A6E" w:rsidP="00636A6E">
      <w:pPr>
        <w:pStyle w:val="B1"/>
        <w:rPr>
          <w:rFonts w:eastAsiaTheme="minorEastAsia"/>
          <w:lang w:eastAsia="zh-CN"/>
        </w:rPr>
      </w:pPr>
      <w:r>
        <w:rPr>
          <w:rFonts w:eastAsiaTheme="minorEastAsia"/>
          <w:lang w:eastAsia="zh-CN"/>
        </w:rPr>
        <w:t>2.</w:t>
      </w:r>
      <w:r>
        <w:rPr>
          <w:rFonts w:eastAsiaTheme="minorEastAsia"/>
          <w:lang w:eastAsia="zh-CN"/>
        </w:rPr>
        <w:tab/>
        <w:t>LMF send LPP Message to UE via DL UP LPP TRANSFER, which may request location information from the UE, provide assistance data to the UE or query for the UE capabilities.</w:t>
      </w:r>
    </w:p>
    <w:p w14:paraId="51EA1479" w14:textId="77777777" w:rsidR="00636A6E" w:rsidRDefault="00636A6E" w:rsidP="00636A6E">
      <w:pPr>
        <w:pStyle w:val="B1"/>
        <w:rPr>
          <w:rFonts w:eastAsiaTheme="minorEastAsia"/>
          <w:lang w:eastAsia="zh-CN"/>
        </w:rPr>
      </w:pPr>
      <w:r>
        <w:rPr>
          <w:rFonts w:eastAsiaTheme="minorEastAsia"/>
          <w:lang w:eastAsia="zh-CN"/>
        </w:rPr>
        <w:t>3.</w:t>
      </w:r>
      <w:r>
        <w:rPr>
          <w:rFonts w:eastAsiaTheme="minorEastAsia"/>
          <w:lang w:eastAsia="zh-CN"/>
        </w:rPr>
        <w:tab/>
        <w:t>After receiving the downlink LPP message, the UE may store assistance data provided by LMF and/or performs positioning measurements and/or location computation.</w:t>
      </w:r>
    </w:p>
    <w:p w14:paraId="539F5F7E" w14:textId="77777777" w:rsidR="00636A6E" w:rsidRDefault="00636A6E" w:rsidP="00636A6E">
      <w:pPr>
        <w:pStyle w:val="B1"/>
        <w:rPr>
          <w:rFonts w:eastAsiaTheme="minorEastAsia"/>
          <w:lang w:eastAsia="zh-CN"/>
        </w:rPr>
      </w:pPr>
      <w:r>
        <w:rPr>
          <w:rFonts w:eastAsiaTheme="minorEastAsia"/>
          <w:lang w:eastAsia="zh-CN"/>
        </w:rPr>
        <w:t>4.</w:t>
      </w:r>
      <w:r>
        <w:rPr>
          <w:rFonts w:eastAsiaTheme="minorEastAsia"/>
          <w:lang w:eastAsia="zh-CN"/>
        </w:rPr>
        <w:tab/>
        <w:t>UE may return location information or returns capabilities to LMF via uplink LPP message.</w:t>
      </w:r>
    </w:p>
    <w:p w14:paraId="5CAB50A0" w14:textId="670A4B12" w:rsidR="007D6B2B" w:rsidRPr="007301DF" w:rsidRDefault="007D6B2B" w:rsidP="007D6B2B">
      <w:pPr>
        <w:pStyle w:val="EditorsNote"/>
        <w:rPr>
          <w:rFonts w:eastAsiaTheme="minorEastAsia"/>
          <w:b/>
          <w:lang w:eastAsia="zh-CN"/>
        </w:rPr>
      </w:pPr>
      <w:r w:rsidRPr="0048290C">
        <w:rPr>
          <w:rFonts w:eastAsiaTheme="minorEastAsia"/>
          <w:lang w:eastAsia="zh-CN"/>
        </w:rPr>
        <w:t>Editor</w:t>
      </w:r>
      <w:r w:rsidR="00AD2391">
        <w:rPr>
          <w:rFonts w:eastAsiaTheme="minorEastAsia"/>
          <w:lang w:eastAsia="zh-CN"/>
        </w:rPr>
        <w:t>'</w:t>
      </w:r>
      <w:r w:rsidRPr="0048290C">
        <w:rPr>
          <w:rFonts w:eastAsiaTheme="minorEastAsia"/>
          <w:lang w:eastAsia="zh-CN"/>
        </w:rPr>
        <w:t xml:space="preserve">s </w:t>
      </w:r>
      <w:r w:rsidR="00636A6E" w:rsidRPr="0048290C">
        <w:rPr>
          <w:rFonts w:eastAsiaTheme="minorEastAsia"/>
          <w:lang w:eastAsia="zh-CN"/>
        </w:rPr>
        <w:t>note</w:t>
      </w:r>
      <w:r w:rsidRPr="0048290C">
        <w:rPr>
          <w:rFonts w:eastAsiaTheme="minorEastAsia"/>
          <w:lang w:eastAsia="zh-CN"/>
        </w:rPr>
        <w:t>:</w:t>
      </w:r>
      <w:r w:rsidR="00636A6E">
        <w:rPr>
          <w:rFonts w:eastAsiaTheme="minorEastAsia"/>
          <w:lang w:eastAsia="zh-CN"/>
        </w:rPr>
        <w:tab/>
      </w:r>
      <w:r w:rsidRPr="003165FA">
        <w:rPr>
          <w:rFonts w:eastAsiaTheme="minorEastAsia"/>
          <w:lang w:eastAsia="zh-CN"/>
        </w:rPr>
        <w:t>The user plane</w:t>
      </w:r>
      <w:r w:rsidRPr="007E146C">
        <w:rPr>
          <w:rFonts w:eastAsiaTheme="minorEastAsia"/>
          <w:lang w:eastAsia="zh-CN"/>
        </w:rPr>
        <w:t xml:space="preserve"> transport protocol</w:t>
      </w:r>
      <w:r w:rsidRPr="00D328BE">
        <w:rPr>
          <w:rFonts w:eastAsiaTheme="minorEastAsia"/>
          <w:lang w:eastAsia="zh-CN"/>
        </w:rPr>
        <w:t xml:space="preserve"> and security aspects for LPP </w:t>
      </w:r>
      <w:r w:rsidRPr="003576E5">
        <w:rPr>
          <w:rFonts w:eastAsiaTheme="minorEastAsia"/>
          <w:lang w:eastAsia="zh-CN"/>
        </w:rPr>
        <w:t>re-</w:t>
      </w:r>
      <w:r w:rsidRPr="00320B27">
        <w:rPr>
          <w:rFonts w:eastAsiaTheme="minorEastAsia"/>
          <w:lang w:eastAsia="zh-CN"/>
        </w:rPr>
        <w:t>use solution#1 and the conclusion of SA</w:t>
      </w:r>
      <w:r w:rsidR="00636A6E">
        <w:rPr>
          <w:rFonts w:eastAsiaTheme="minorEastAsia"/>
          <w:lang w:eastAsia="zh-CN"/>
        </w:rPr>
        <w:t> WG</w:t>
      </w:r>
      <w:r w:rsidRPr="00320B27">
        <w:rPr>
          <w:rFonts w:eastAsiaTheme="minorEastAsia"/>
          <w:lang w:eastAsia="zh-CN"/>
        </w:rPr>
        <w:t>3</w:t>
      </w:r>
      <w:r w:rsidRPr="00481806">
        <w:rPr>
          <w:rFonts w:eastAsiaTheme="minorEastAsia" w:hint="eastAsia"/>
          <w:lang w:eastAsia="zh-CN"/>
        </w:rPr>
        <w:t>.</w:t>
      </w:r>
    </w:p>
    <w:p w14:paraId="77FABE41" w14:textId="1037A69F" w:rsidR="00652F3C" w:rsidRPr="000063DB" w:rsidRDefault="00652F3C" w:rsidP="00652F3C">
      <w:pPr>
        <w:pStyle w:val="Heading3"/>
        <w:rPr>
          <w:rFonts w:eastAsia="MS Mincho"/>
        </w:rPr>
      </w:pPr>
      <w:bookmarkStart w:id="1129" w:name="_Toc104287768"/>
      <w:r w:rsidRPr="000063DB">
        <w:t>6.</w:t>
      </w:r>
      <w:r w:rsidR="00EC0FBE" w:rsidRPr="000063DB">
        <w:rPr>
          <w:lang w:eastAsia="zh-CN"/>
        </w:rPr>
        <w:t>3</w:t>
      </w:r>
      <w:r w:rsidRPr="000063DB">
        <w:t>.4</w:t>
      </w:r>
      <w:r w:rsidRPr="000063DB">
        <w:tab/>
        <w:t>Impacts on services, entities, and interfaces</w:t>
      </w:r>
      <w:bookmarkEnd w:id="1129"/>
    </w:p>
    <w:p w14:paraId="2E82025E" w14:textId="77777777" w:rsidR="000E4992" w:rsidRPr="000063DB" w:rsidRDefault="000E4992" w:rsidP="000E4992">
      <w:pPr>
        <w:rPr>
          <w:lang w:eastAsia="zh-CN"/>
        </w:rPr>
      </w:pPr>
      <w:r w:rsidRPr="000063DB">
        <w:rPr>
          <w:lang w:eastAsia="zh-CN"/>
        </w:rPr>
        <w:t>The solution impact the following network functions:</w:t>
      </w:r>
    </w:p>
    <w:p w14:paraId="330E8979" w14:textId="77777777" w:rsidR="00636A6E" w:rsidRDefault="00636A6E" w:rsidP="00636A6E">
      <w:pPr>
        <w:pStyle w:val="B1"/>
        <w:rPr>
          <w:lang w:eastAsia="zh-CN"/>
        </w:rPr>
      </w:pPr>
      <w:r>
        <w:rPr>
          <w:lang w:eastAsia="zh-CN"/>
        </w:rPr>
        <w:t>-</w:t>
      </w:r>
      <w:r>
        <w:rPr>
          <w:lang w:eastAsia="zh-CN"/>
        </w:rPr>
        <w:tab/>
        <w:t>UE supports to send user plane location capability to LMF, receives user plane positioning information from LMF, support setup and release of UP connection and supports to perform positioning via user plane location connection;</w:t>
      </w:r>
    </w:p>
    <w:p w14:paraId="276C5384" w14:textId="77777777" w:rsidR="00636A6E" w:rsidRDefault="00636A6E" w:rsidP="00636A6E">
      <w:pPr>
        <w:pStyle w:val="B1"/>
        <w:rPr>
          <w:lang w:eastAsia="zh-CN"/>
        </w:rPr>
      </w:pPr>
      <w:r>
        <w:rPr>
          <w:lang w:eastAsia="zh-CN"/>
        </w:rPr>
        <w:t>-</w:t>
      </w:r>
      <w:r>
        <w:rPr>
          <w:lang w:eastAsia="zh-CN"/>
        </w:rPr>
        <w:tab/>
        <w:t>LMF supports user plane location service and supports to transfer the user plane positioning information to UE.</w:t>
      </w:r>
    </w:p>
    <w:p w14:paraId="12BA5B5D" w14:textId="0DD28047" w:rsidR="00434C3E" w:rsidRPr="000063DB" w:rsidRDefault="00434C3E" w:rsidP="00434C3E">
      <w:pPr>
        <w:pStyle w:val="Heading2"/>
      </w:pPr>
      <w:bookmarkStart w:id="1130" w:name="_Toc104287769"/>
      <w:r w:rsidRPr="000063DB">
        <w:rPr>
          <w:lang w:eastAsia="zh-CN"/>
        </w:rPr>
        <w:t>6.</w:t>
      </w:r>
      <w:r w:rsidR="00EC0FBE" w:rsidRPr="000063DB">
        <w:rPr>
          <w:lang w:eastAsia="zh-CN"/>
        </w:rPr>
        <w:t>4</w:t>
      </w:r>
      <w:r w:rsidRPr="000063DB">
        <w:rPr>
          <w:lang w:eastAsia="ko-KR"/>
        </w:rPr>
        <w:tab/>
      </w:r>
      <w:r w:rsidRPr="000063DB">
        <w:t>Solution</w:t>
      </w:r>
      <w:r w:rsidRPr="000063DB">
        <w:rPr>
          <w:lang w:eastAsia="zh-CN"/>
        </w:rPr>
        <w:t xml:space="preserve"> #</w:t>
      </w:r>
      <w:r w:rsidR="009028C3" w:rsidRPr="000063DB">
        <w:rPr>
          <w:lang w:eastAsia="zh-CN"/>
        </w:rPr>
        <w:t>4</w:t>
      </w:r>
      <w:r w:rsidRPr="000063DB">
        <w:t>: Direct communication between LMF and RAN node</w:t>
      </w:r>
      <w:bookmarkEnd w:id="1130"/>
    </w:p>
    <w:p w14:paraId="124FCA17" w14:textId="5F8FD0C0" w:rsidR="00434C3E" w:rsidRPr="000063DB" w:rsidRDefault="00434C3E" w:rsidP="00434C3E">
      <w:pPr>
        <w:pStyle w:val="Heading3"/>
        <w:rPr>
          <w:lang w:eastAsia="ko-KR"/>
        </w:rPr>
      </w:pPr>
      <w:bookmarkStart w:id="1131" w:name="_Toc104287770"/>
      <w:r w:rsidRPr="000063DB">
        <w:rPr>
          <w:lang w:eastAsia="ko-KR"/>
        </w:rPr>
        <w:t>6.</w:t>
      </w:r>
      <w:r w:rsidR="00EC0FBE" w:rsidRPr="000063DB">
        <w:rPr>
          <w:lang w:eastAsia="zh-CN"/>
        </w:rPr>
        <w:t>4</w:t>
      </w:r>
      <w:r w:rsidRPr="000063DB">
        <w:rPr>
          <w:lang w:eastAsia="ko-KR"/>
        </w:rPr>
        <w:t>.1</w:t>
      </w:r>
      <w:r w:rsidRPr="000063DB">
        <w:rPr>
          <w:lang w:eastAsia="ko-KR"/>
        </w:rPr>
        <w:tab/>
        <w:t>Introduction</w:t>
      </w:r>
      <w:bookmarkEnd w:id="1131"/>
    </w:p>
    <w:p w14:paraId="1A089CE4" w14:textId="77777777" w:rsidR="00434C3E" w:rsidRPr="000063DB" w:rsidRDefault="00434C3E" w:rsidP="00434C3E">
      <w:r w:rsidRPr="000063DB">
        <w:rPr>
          <w:rFonts w:eastAsia="SimSun"/>
          <w:lang w:eastAsia="zh-CN"/>
        </w:rPr>
        <w:t>This solution aims to address the key issues#2</w:t>
      </w:r>
      <w:r w:rsidRPr="000063DB">
        <w:rPr>
          <w:lang w:eastAsia="ko-KR"/>
        </w:rPr>
        <w:t>:</w:t>
      </w:r>
      <w:r w:rsidRPr="000063DB">
        <w:t xml:space="preserve"> enhanced positioning architecture for NPN deployment</w:t>
      </w:r>
      <w:r w:rsidRPr="000063DB">
        <w:rPr>
          <w:lang w:eastAsia="ko-KR"/>
        </w:rPr>
        <w:t>. Particularly this solution address the following questions:</w:t>
      </w:r>
    </w:p>
    <w:p w14:paraId="0D773A87" w14:textId="77777777" w:rsidR="000E4992" w:rsidRPr="000063DB" w:rsidRDefault="000E4992" w:rsidP="000E4992">
      <w:pPr>
        <w:pStyle w:val="B1"/>
        <w:rPr>
          <w:rFonts w:eastAsia="SimSun"/>
          <w:lang w:eastAsia="zh-CN"/>
        </w:rPr>
      </w:pPr>
      <w:r w:rsidRPr="000063DB">
        <w:rPr>
          <w:rFonts w:eastAsia="SimSun"/>
          <w:lang w:eastAsia="zh-CN"/>
        </w:rPr>
        <w:t>-</w:t>
      </w:r>
      <w:r w:rsidRPr="000063DB">
        <w:rPr>
          <w:rFonts w:eastAsia="SimSun"/>
          <w:lang w:eastAsia="zh-CN"/>
        </w:rPr>
        <w:tab/>
        <w:t>How to realize low latency positioning procedure under NPN deployment.</w:t>
      </w:r>
    </w:p>
    <w:p w14:paraId="38EDB393" w14:textId="77777777" w:rsidR="000E4992" w:rsidRPr="000063DB" w:rsidRDefault="000E4992" w:rsidP="000E4992">
      <w:pPr>
        <w:pStyle w:val="B1"/>
        <w:rPr>
          <w:rFonts w:eastAsia="SimSun"/>
          <w:lang w:eastAsia="zh-CN"/>
        </w:rPr>
      </w:pPr>
      <w:r w:rsidRPr="000063DB">
        <w:rPr>
          <w:rFonts w:eastAsia="SimSun"/>
          <w:lang w:eastAsia="zh-CN"/>
        </w:rPr>
        <w:lastRenderedPageBreak/>
        <w:t>-</w:t>
      </w:r>
      <w:r w:rsidRPr="000063DB">
        <w:rPr>
          <w:rFonts w:eastAsia="SimSun"/>
          <w:lang w:eastAsia="zh-CN"/>
        </w:rPr>
        <w:tab/>
        <w:t>How to achieve reliable and secure location result delivery and exposure, e.g. UE location not exposed to the public network.</w:t>
      </w:r>
    </w:p>
    <w:p w14:paraId="739E4D47" w14:textId="2B482EFE" w:rsidR="00434C3E" w:rsidRPr="00636A6E" w:rsidRDefault="00434C3E" w:rsidP="00434C3E">
      <w:pPr>
        <w:pStyle w:val="Heading3"/>
        <w:rPr>
          <w:lang w:eastAsia="ko-KR"/>
        </w:rPr>
      </w:pPr>
      <w:bookmarkStart w:id="1132" w:name="_Toc104287771"/>
      <w:r w:rsidRPr="00636A6E">
        <w:rPr>
          <w:lang w:eastAsia="ko-KR"/>
        </w:rPr>
        <w:t>6.</w:t>
      </w:r>
      <w:r w:rsidR="00EC0FBE" w:rsidRPr="00636A6E">
        <w:rPr>
          <w:lang w:eastAsia="zh-CN"/>
        </w:rPr>
        <w:t>4</w:t>
      </w:r>
      <w:r w:rsidRPr="00636A6E">
        <w:rPr>
          <w:lang w:eastAsia="ko-KR"/>
        </w:rPr>
        <w:t>.2</w:t>
      </w:r>
      <w:r w:rsidRPr="00636A6E">
        <w:rPr>
          <w:lang w:eastAsia="ko-KR"/>
        </w:rPr>
        <w:tab/>
        <w:t>Functional Description</w:t>
      </w:r>
      <w:bookmarkEnd w:id="1132"/>
    </w:p>
    <w:p w14:paraId="1B0791E9" w14:textId="30262469" w:rsidR="00434C3E" w:rsidRPr="00636A6E" w:rsidRDefault="00434C3E" w:rsidP="00434C3E">
      <w:pPr>
        <w:rPr>
          <w:rFonts w:eastAsia="SimSun"/>
          <w:lang w:eastAsia="zh-CN"/>
        </w:rPr>
      </w:pPr>
      <w:r w:rsidRPr="00636A6E">
        <w:rPr>
          <w:rFonts w:eastAsia="SimSun"/>
          <w:lang w:eastAsia="zh-CN"/>
        </w:rPr>
        <w:t>The following is the architecture figure in this solution</w:t>
      </w:r>
      <w:r w:rsidR="000E4992" w:rsidRPr="00636A6E">
        <w:rPr>
          <w:rFonts w:eastAsia="SimSun"/>
          <w:lang w:eastAsia="zh-CN"/>
        </w:rPr>
        <w:t>.</w:t>
      </w:r>
    </w:p>
    <w:p w14:paraId="013DA3C0" w14:textId="3A202400" w:rsidR="00EE5204" w:rsidRPr="00636A6E" w:rsidRDefault="00EE5204" w:rsidP="000E4992">
      <w:pPr>
        <w:pStyle w:val="TH"/>
        <w:rPr>
          <w:rFonts w:eastAsiaTheme="minorEastAsia"/>
          <w:lang w:eastAsia="zh-CN"/>
        </w:rPr>
      </w:pPr>
      <w:r w:rsidRPr="00636A6E">
        <w:object w:dxaOrig="8130" w:dyaOrig="3380" w14:anchorId="34BFB8C5">
          <v:shape id="_x0000_i1040" type="#_x0000_t75" style="width:406.1pt;height:168.75pt" o:ole="">
            <v:imagedata r:id="rId42" o:title=""/>
          </v:shape>
          <o:OLEObject Type="Embed" ProgID="Visio.Drawing.15" ShapeID="_x0000_i1040" DrawAspect="Content" ObjectID="_1715084875" r:id="rId43"/>
        </w:object>
      </w:r>
    </w:p>
    <w:p w14:paraId="0A45BC25" w14:textId="46D69FED" w:rsidR="00434C3E" w:rsidRPr="00636A6E" w:rsidRDefault="00434C3E" w:rsidP="00434C3E">
      <w:pPr>
        <w:pStyle w:val="TF"/>
        <w:rPr>
          <w:rFonts w:eastAsia="SimSun"/>
          <w:lang w:eastAsia="zh-CN"/>
        </w:rPr>
      </w:pPr>
      <w:r w:rsidRPr="00636A6E">
        <w:rPr>
          <w:lang w:eastAsia="zh-CN"/>
        </w:rPr>
        <w:t>Figure 6.</w:t>
      </w:r>
      <w:r w:rsidR="007E2949" w:rsidRPr="00636A6E">
        <w:rPr>
          <w:lang w:eastAsia="zh-CN"/>
        </w:rPr>
        <w:t>4</w:t>
      </w:r>
      <w:r w:rsidRPr="00636A6E">
        <w:rPr>
          <w:lang w:eastAsia="zh-CN"/>
        </w:rPr>
        <w:t>.2: Reference architecture for Location Services</w:t>
      </w:r>
    </w:p>
    <w:p w14:paraId="3EFF346E" w14:textId="77777777" w:rsidR="00636A6E" w:rsidRDefault="00636A6E" w:rsidP="00636A6E">
      <w:pPr>
        <w:rPr>
          <w:rFonts w:eastAsia="SimSun"/>
          <w:lang w:eastAsia="zh-CN"/>
        </w:rPr>
      </w:pPr>
      <w:r>
        <w:rPr>
          <w:rFonts w:eastAsia="SimSun"/>
          <w:lang w:eastAsia="zh-CN"/>
        </w:rPr>
        <w:t>In this solution, the LMF communicates with the RAN node via a local AMF. The LMF use local AMF to exchange the Network Positioning Message between the RAN and LMF for network assisted or network based positioning procedure, and obtaining Network Positioning Message for Non-UE Associated Network Assistance Data procedure, without going through the AMF. The LMF directly communicates with the GMLC to exposure the UE location to GMLC directly without going through the AMF.</w:t>
      </w:r>
    </w:p>
    <w:p w14:paraId="194C07D4" w14:textId="77777777" w:rsidR="00636A6E" w:rsidRDefault="00636A6E" w:rsidP="00636A6E">
      <w:pPr>
        <w:rPr>
          <w:rFonts w:eastAsia="SimSun"/>
          <w:lang w:eastAsia="zh-CN"/>
        </w:rPr>
      </w:pPr>
      <w:r>
        <w:rPr>
          <w:rFonts w:eastAsia="SimSun"/>
          <w:lang w:eastAsia="zh-CN"/>
        </w:rPr>
        <w:t>The TNL association between the RAN node and the local AMF is pre-established via configuration. For UE associated Network Positioning Message the AMF provides the RAN NGAP UE ID to LMF. The Local AMF allocates Local AMF NGAP UE ID and establishes NGAP association between the RAN node and Local AMF.</w:t>
      </w:r>
    </w:p>
    <w:p w14:paraId="4F60577E" w14:textId="77777777" w:rsidR="00636A6E" w:rsidRDefault="00636A6E" w:rsidP="00636A6E">
      <w:pPr>
        <w:rPr>
          <w:rFonts w:eastAsia="SimSun"/>
          <w:lang w:eastAsia="zh-CN"/>
        </w:rPr>
      </w:pPr>
      <w:r>
        <w:rPr>
          <w:rFonts w:eastAsia="SimSun"/>
          <w:lang w:eastAsia="zh-CN"/>
        </w:rPr>
        <w:t>The interface between local AMF and LMF is NL1, as defined in TS 23.273 [5].</w:t>
      </w:r>
    </w:p>
    <w:p w14:paraId="14A8162C" w14:textId="106B94F2" w:rsidR="00F242AA" w:rsidRPr="00636A6E" w:rsidRDefault="00F242AA" w:rsidP="00F242AA">
      <w:pPr>
        <w:pStyle w:val="EditorsNote"/>
        <w:rPr>
          <w:rFonts w:eastAsia="SimSun"/>
          <w:lang w:eastAsia="zh-CN"/>
        </w:rPr>
      </w:pPr>
      <w:r w:rsidRPr="00636A6E">
        <w:rPr>
          <w:rFonts w:eastAsia="SimSun"/>
          <w:lang w:eastAsia="zh-CN"/>
        </w:rPr>
        <w:t>Editor</w:t>
      </w:r>
      <w:r w:rsidR="00AD2391" w:rsidRPr="00636A6E">
        <w:rPr>
          <w:rFonts w:eastAsia="SimSun"/>
          <w:lang w:eastAsia="zh-CN"/>
        </w:rPr>
        <w:t>'</w:t>
      </w:r>
      <w:r w:rsidRPr="00636A6E">
        <w:rPr>
          <w:rFonts w:eastAsia="SimSun"/>
          <w:lang w:eastAsia="zh-CN"/>
        </w:rPr>
        <w:t>s note:</w:t>
      </w:r>
      <w:r w:rsidR="00636A6E">
        <w:rPr>
          <w:rFonts w:eastAsia="SimSun"/>
          <w:lang w:eastAsia="zh-CN"/>
        </w:rPr>
        <w:tab/>
      </w:r>
      <w:r w:rsidRPr="00636A6E">
        <w:rPr>
          <w:rFonts w:eastAsia="SimSun"/>
          <w:lang w:eastAsia="zh-CN"/>
        </w:rPr>
        <w:t xml:space="preserve">Whether </w:t>
      </w:r>
      <w:r w:rsidR="00AD2391" w:rsidRPr="00636A6E">
        <w:rPr>
          <w:rFonts w:eastAsia="SimSun"/>
          <w:lang w:eastAsia="zh-CN"/>
        </w:rPr>
        <w:t>"</w:t>
      </w:r>
      <w:r w:rsidRPr="00636A6E">
        <w:rPr>
          <w:rFonts w:eastAsia="SimSun"/>
          <w:lang w:eastAsia="zh-CN"/>
        </w:rPr>
        <w:t>local AMF</w:t>
      </w:r>
      <w:r w:rsidR="00AD2391" w:rsidRPr="00636A6E">
        <w:rPr>
          <w:rFonts w:eastAsia="SimSun"/>
          <w:lang w:eastAsia="zh-CN"/>
        </w:rPr>
        <w:t>"</w:t>
      </w:r>
      <w:r w:rsidRPr="00636A6E">
        <w:rPr>
          <w:rFonts w:eastAsia="SimSun"/>
          <w:lang w:eastAsia="zh-CN"/>
        </w:rPr>
        <w:t xml:space="preserve"> in this solution is same as AMF defined in TS 23.501</w:t>
      </w:r>
      <w:r w:rsidR="00636A6E">
        <w:rPr>
          <w:rFonts w:eastAsia="SimSun"/>
          <w:lang w:eastAsia="zh-CN"/>
        </w:rPr>
        <w:t> [2]</w:t>
      </w:r>
      <w:r w:rsidRPr="00636A6E">
        <w:rPr>
          <w:rFonts w:eastAsia="SimSun"/>
          <w:lang w:eastAsia="zh-CN"/>
        </w:rPr>
        <w:t xml:space="preserve"> and TS 23.502</w:t>
      </w:r>
      <w:r w:rsidR="00636A6E">
        <w:rPr>
          <w:rFonts w:eastAsia="SimSun"/>
          <w:lang w:eastAsia="zh-CN"/>
        </w:rPr>
        <w:t> [3]</w:t>
      </w:r>
      <w:r w:rsidRPr="00636A6E">
        <w:rPr>
          <w:rFonts w:eastAsia="SimSun"/>
          <w:lang w:eastAsia="zh-CN"/>
        </w:rPr>
        <w:t xml:space="preserve"> is FFS.</w:t>
      </w:r>
    </w:p>
    <w:p w14:paraId="584E3373" w14:textId="02EC1BC6" w:rsidR="00636A6E" w:rsidRDefault="00636A6E" w:rsidP="00636A6E">
      <w:pPr>
        <w:rPr>
          <w:rFonts w:eastAsia="SimSun"/>
          <w:lang w:eastAsia="zh-CN"/>
        </w:rPr>
      </w:pPr>
      <w:r>
        <w:rPr>
          <w:rFonts w:eastAsia="SimSun"/>
          <w:lang w:eastAsia="zh-CN"/>
        </w:rPr>
        <w:t>The Local AMF supports the management of N2 interface, i.e. the TNL association and the NGAP association between the RAN node and Local AMF. The weight factor of TNL association with the Local AMF shall be set to zero so the RAN node shall not select the Local AMF for initial N2.</w:t>
      </w:r>
    </w:p>
    <w:p w14:paraId="0EB257BB" w14:textId="77777777" w:rsidR="00636A6E" w:rsidRDefault="00636A6E" w:rsidP="00636A6E">
      <w:pPr>
        <w:rPr>
          <w:rFonts w:eastAsia="SimSun"/>
          <w:lang w:eastAsia="zh-CN"/>
        </w:rPr>
      </w:pPr>
      <w:r>
        <w:rPr>
          <w:rFonts w:eastAsia="SimSun"/>
          <w:lang w:eastAsia="zh-CN"/>
        </w:rPr>
        <w:t>When the UE moves to a new RAN node, the AMF provides the new RAN NGAP UE ID to LMF. The Local AMF allocates a new local AMF NGAP UE ID and establish a new NGAP association towards the new RAN node.</w:t>
      </w:r>
    </w:p>
    <w:p w14:paraId="509DBB41" w14:textId="77777777" w:rsidR="00636A6E" w:rsidRDefault="00636A6E" w:rsidP="00636A6E">
      <w:pPr>
        <w:rPr>
          <w:rFonts w:eastAsia="SimSun"/>
          <w:lang w:eastAsia="zh-CN"/>
        </w:rPr>
      </w:pPr>
      <w:r>
        <w:rPr>
          <w:rFonts w:eastAsia="SimSun"/>
          <w:lang w:eastAsia="zh-CN"/>
        </w:rPr>
        <w:t>The GMLC notification address is provided from AMF to LMF. The LMF notifies the UE location estimation towards the GMLC directly.</w:t>
      </w:r>
    </w:p>
    <w:p w14:paraId="14051AE3" w14:textId="79057AFC" w:rsidR="00636A6E" w:rsidRDefault="00636A6E" w:rsidP="00636A6E">
      <w:pPr>
        <w:rPr>
          <w:rFonts w:eastAsia="SimSun"/>
          <w:lang w:eastAsia="zh-CN"/>
        </w:rPr>
      </w:pPr>
      <w:r>
        <w:rPr>
          <w:rFonts w:eastAsia="SimSun"/>
          <w:lang w:eastAsia="zh-CN"/>
        </w:rPr>
        <w:t>NOTE:</w:t>
      </w:r>
      <w:r>
        <w:rPr>
          <w:rFonts w:eastAsia="SimSun"/>
          <w:lang w:eastAsia="zh-CN"/>
        </w:rPr>
        <w:tab/>
        <w:t>This solution assumes that the LMF/Local AMF and the RAN node are in the same trusted domain.</w:t>
      </w:r>
    </w:p>
    <w:p w14:paraId="53678CC2" w14:textId="32C22F06" w:rsidR="00434C3E" w:rsidRPr="000063DB" w:rsidRDefault="00434C3E" w:rsidP="00434C3E">
      <w:pPr>
        <w:pStyle w:val="Heading3"/>
      </w:pPr>
      <w:bookmarkStart w:id="1133" w:name="_Toc104287772"/>
      <w:r w:rsidRPr="000063DB">
        <w:lastRenderedPageBreak/>
        <w:t>6.</w:t>
      </w:r>
      <w:r w:rsidR="00EC0FBE" w:rsidRPr="000063DB">
        <w:rPr>
          <w:lang w:eastAsia="zh-CN"/>
        </w:rPr>
        <w:t>4</w:t>
      </w:r>
      <w:r w:rsidRPr="000063DB">
        <w:t>.3</w:t>
      </w:r>
      <w:r w:rsidRPr="000063DB">
        <w:tab/>
        <w:t>Procedures</w:t>
      </w:r>
      <w:bookmarkEnd w:id="1133"/>
    </w:p>
    <w:p w14:paraId="468FBD9A" w14:textId="5E92D08B" w:rsidR="00434C3E" w:rsidRPr="000063DB" w:rsidRDefault="00434C3E" w:rsidP="00434C3E">
      <w:pPr>
        <w:pStyle w:val="Heading4"/>
      </w:pPr>
      <w:bookmarkStart w:id="1134" w:name="_Toc58920685"/>
      <w:bookmarkStart w:id="1135" w:name="_Toc91143657"/>
      <w:bookmarkStart w:id="1136" w:name="_Toc104287773"/>
      <w:r w:rsidRPr="000063DB">
        <w:t>6.</w:t>
      </w:r>
      <w:r w:rsidR="00EC0FBE" w:rsidRPr="000063DB">
        <w:rPr>
          <w:lang w:eastAsia="zh-CN"/>
        </w:rPr>
        <w:t>4</w:t>
      </w:r>
      <w:r w:rsidRPr="000063DB">
        <w:t>.3.1</w:t>
      </w:r>
      <w:r w:rsidRPr="000063DB">
        <w:tab/>
      </w:r>
      <w:bookmarkEnd w:id="1134"/>
      <w:bookmarkEnd w:id="1135"/>
      <w:r w:rsidRPr="000063DB">
        <w:rPr>
          <w:rFonts w:eastAsia="SimSun"/>
          <w:lang w:eastAsia="zh-CN"/>
        </w:rPr>
        <w:t>Network Assisted Positioning Procedure</w:t>
      </w:r>
      <w:bookmarkEnd w:id="1136"/>
    </w:p>
    <w:p w14:paraId="485263B3" w14:textId="57FCC9C1" w:rsidR="00F242AA" w:rsidRPr="00636A6E" w:rsidRDefault="00F242AA" w:rsidP="00A0543C">
      <w:pPr>
        <w:pStyle w:val="TH"/>
        <w:rPr>
          <w:rFonts w:eastAsiaTheme="minorEastAsia"/>
          <w:lang w:eastAsia="zh-CN"/>
        </w:rPr>
      </w:pPr>
      <w:r w:rsidRPr="000063DB">
        <w:object w:dxaOrig="9460" w:dyaOrig="6350" w14:anchorId="1BC7B879">
          <v:shape id="_x0000_i1042" type="#_x0000_t75" style="width:472.3pt;height:317.4pt" o:ole="">
            <v:imagedata r:id="rId44" o:title=""/>
          </v:shape>
          <o:OLEObject Type="Embed" ProgID="Visio.Drawing.15" ShapeID="_x0000_i1042" DrawAspect="Content" ObjectID="_1715084876" r:id="rId45"/>
        </w:object>
      </w:r>
    </w:p>
    <w:p w14:paraId="556E4752" w14:textId="11958028" w:rsidR="00434C3E" w:rsidRPr="000063DB" w:rsidRDefault="00A0543C" w:rsidP="00A0543C">
      <w:pPr>
        <w:pStyle w:val="TF"/>
        <w:rPr>
          <w:lang w:eastAsia="zh-CN"/>
        </w:rPr>
      </w:pPr>
      <w:r w:rsidRPr="000063DB">
        <w:rPr>
          <w:lang w:eastAsia="zh-CN"/>
        </w:rPr>
        <w:t>Figure 6.4.3-1: Mobile Terminated Network Assisted Positioning Procedure</w:t>
      </w:r>
    </w:p>
    <w:p w14:paraId="75592B81" w14:textId="0D4F7831" w:rsidR="00A0543C" w:rsidRPr="000063DB" w:rsidRDefault="00A0543C" w:rsidP="00A0543C">
      <w:pPr>
        <w:pStyle w:val="B1"/>
        <w:rPr>
          <w:lang w:eastAsia="zh-CN"/>
        </w:rPr>
      </w:pPr>
      <w:r w:rsidRPr="000063DB">
        <w:rPr>
          <w:lang w:eastAsia="zh-CN"/>
        </w:rPr>
        <w:t>1.</w:t>
      </w:r>
      <w:r w:rsidRPr="000063DB">
        <w:rPr>
          <w:lang w:eastAsia="zh-CN"/>
        </w:rPr>
        <w:tab/>
        <w:t xml:space="preserve">Based on configuration the TNL association may be pre-established between the RAN node and the </w:t>
      </w:r>
      <w:r w:rsidR="00F242AA">
        <w:rPr>
          <w:rFonts w:eastAsiaTheme="minorEastAsia" w:hint="eastAsia"/>
          <w:lang w:eastAsia="zh-CN"/>
        </w:rPr>
        <w:t xml:space="preserve">Local </w:t>
      </w:r>
      <w:r w:rsidRPr="000063DB">
        <w:rPr>
          <w:lang w:eastAsia="zh-CN"/>
        </w:rPr>
        <w:t>AMF</w:t>
      </w:r>
      <w:r w:rsidR="00F242AA">
        <w:rPr>
          <w:rFonts w:eastAsiaTheme="minorEastAsia" w:hint="eastAsia"/>
          <w:lang w:eastAsia="zh-CN"/>
        </w:rPr>
        <w:t>/LMF</w:t>
      </w:r>
      <w:r w:rsidRPr="000063DB">
        <w:rPr>
          <w:lang w:eastAsia="zh-CN"/>
        </w:rPr>
        <w:t>.</w:t>
      </w:r>
    </w:p>
    <w:p w14:paraId="01B080D7" w14:textId="77777777" w:rsidR="00A0543C" w:rsidRPr="000063DB" w:rsidRDefault="00A0543C" w:rsidP="00A0543C">
      <w:pPr>
        <w:pStyle w:val="B1"/>
        <w:rPr>
          <w:lang w:eastAsia="zh-CN"/>
        </w:rPr>
      </w:pPr>
      <w:r w:rsidRPr="000063DB">
        <w:rPr>
          <w:lang w:eastAsia="zh-CN"/>
        </w:rPr>
        <w:t>2.</w:t>
      </w:r>
      <w:r w:rsidRPr="000063DB">
        <w:rPr>
          <w:lang w:eastAsia="zh-CN"/>
        </w:rPr>
        <w:tab/>
        <w:t>The GMLC invokes the Namf_Location_ProvidePositioningInfo service operation towards the AMF to request the current location of the UE. The service operation includes the SUPI, and client type and may include the required QoS and Supported GAD shapes.</w:t>
      </w:r>
    </w:p>
    <w:p w14:paraId="617A14AB" w14:textId="63727CC2" w:rsidR="00A0543C" w:rsidRPr="000063DB" w:rsidRDefault="00A0543C" w:rsidP="00A0543C">
      <w:pPr>
        <w:pStyle w:val="B1"/>
        <w:rPr>
          <w:lang w:eastAsia="zh-CN"/>
        </w:rPr>
      </w:pPr>
      <w:r w:rsidRPr="000063DB">
        <w:rPr>
          <w:lang w:eastAsia="zh-CN"/>
        </w:rPr>
        <w:t>3.</w:t>
      </w:r>
      <w:r w:rsidRPr="000063DB">
        <w:rPr>
          <w:lang w:eastAsia="zh-CN"/>
        </w:rPr>
        <w:tab/>
        <w:t xml:space="preserve">If the UE is in CM IDLE state, the AMF initiates a network triggered Service Request procedure as defined in clause 4.2.3.3 of </w:t>
      </w:r>
      <w:r w:rsidR="00DB4AA0" w:rsidRPr="000063DB">
        <w:rPr>
          <w:lang w:eastAsia="zh-CN"/>
        </w:rPr>
        <w:t>TS</w:t>
      </w:r>
      <w:r w:rsidR="00DB4AA0">
        <w:rPr>
          <w:lang w:eastAsia="zh-CN"/>
        </w:rPr>
        <w:t> </w:t>
      </w:r>
      <w:r w:rsidR="00DB4AA0" w:rsidRPr="000063DB">
        <w:rPr>
          <w:lang w:eastAsia="zh-CN"/>
        </w:rPr>
        <w:t>23.502</w:t>
      </w:r>
      <w:r w:rsidR="00DB4AA0">
        <w:rPr>
          <w:lang w:eastAsia="zh-CN"/>
        </w:rPr>
        <w:t> </w:t>
      </w:r>
      <w:r w:rsidR="00DB4AA0" w:rsidRPr="000063DB">
        <w:rPr>
          <w:lang w:eastAsia="zh-CN"/>
        </w:rPr>
        <w:t>[</w:t>
      </w:r>
      <w:r w:rsidR="00DB4AA0">
        <w:rPr>
          <w:lang w:eastAsia="zh-CN"/>
        </w:rPr>
        <w:t>3</w:t>
      </w:r>
      <w:r w:rsidRPr="000063DB">
        <w:rPr>
          <w:lang w:eastAsia="zh-CN"/>
        </w:rPr>
        <w:t>] to establish a signalling connection with the UE.</w:t>
      </w:r>
    </w:p>
    <w:p w14:paraId="67113633" w14:textId="1EC7677A" w:rsidR="00A0543C" w:rsidRPr="000063DB" w:rsidRDefault="00A0543C" w:rsidP="00A0543C">
      <w:pPr>
        <w:pStyle w:val="B1"/>
        <w:rPr>
          <w:lang w:eastAsia="zh-CN"/>
        </w:rPr>
      </w:pPr>
      <w:r w:rsidRPr="000063DB">
        <w:rPr>
          <w:lang w:eastAsia="zh-CN"/>
        </w:rPr>
        <w:t>4.</w:t>
      </w:r>
      <w:r w:rsidRPr="000063DB">
        <w:rPr>
          <w:lang w:eastAsia="zh-CN"/>
        </w:rPr>
        <w:tab/>
        <w:t xml:space="preserve">The AMF selects the LMF and invokes the Nlmf_Location_DetermineLocation service operation towards the LMF to request the current location of the UE. This service operation may include the RAN node ID, and the RAN </w:t>
      </w:r>
      <w:r w:rsidR="00F242AA" w:rsidRPr="000063DB">
        <w:rPr>
          <w:lang w:eastAsia="zh-CN"/>
        </w:rPr>
        <w:t>N</w:t>
      </w:r>
      <w:r w:rsidR="00F242AA">
        <w:rPr>
          <w:rFonts w:eastAsiaTheme="minorEastAsia" w:hint="eastAsia"/>
          <w:lang w:eastAsia="zh-CN"/>
        </w:rPr>
        <w:t>G</w:t>
      </w:r>
      <w:r w:rsidR="00F242AA" w:rsidRPr="000063DB">
        <w:rPr>
          <w:lang w:eastAsia="zh-CN"/>
        </w:rPr>
        <w:t xml:space="preserve">AP </w:t>
      </w:r>
      <w:r w:rsidRPr="000063DB">
        <w:rPr>
          <w:lang w:eastAsia="zh-CN"/>
        </w:rPr>
        <w:t>UE ID. This service operation may also include the GMLC notification address to receive the UE location.</w:t>
      </w:r>
    </w:p>
    <w:p w14:paraId="6CE3574B" w14:textId="77777777" w:rsidR="00A0543C" w:rsidRPr="000063DB" w:rsidRDefault="00A0543C" w:rsidP="00A0543C">
      <w:pPr>
        <w:pStyle w:val="B1"/>
        <w:rPr>
          <w:lang w:eastAsia="zh-CN"/>
        </w:rPr>
      </w:pPr>
      <w:r w:rsidRPr="000063DB">
        <w:rPr>
          <w:lang w:eastAsia="zh-CN"/>
        </w:rPr>
        <w:t>5.</w:t>
      </w:r>
      <w:r w:rsidRPr="000063DB">
        <w:rPr>
          <w:lang w:eastAsia="zh-CN"/>
        </w:rPr>
        <w:tab/>
        <w:t>The LMF response Nlmf_Location_DetermineLocation response.</w:t>
      </w:r>
    </w:p>
    <w:p w14:paraId="4FA4C5EA" w14:textId="542E96AE" w:rsidR="00A0543C" w:rsidRPr="000063DB" w:rsidRDefault="00A0543C" w:rsidP="00A0543C">
      <w:pPr>
        <w:pStyle w:val="B1"/>
        <w:rPr>
          <w:lang w:eastAsia="zh-CN"/>
        </w:rPr>
      </w:pPr>
      <w:r w:rsidRPr="000063DB">
        <w:rPr>
          <w:lang w:eastAsia="zh-CN"/>
        </w:rPr>
        <w:t>6.</w:t>
      </w:r>
      <w:r w:rsidRPr="000063DB">
        <w:rPr>
          <w:lang w:eastAsia="zh-CN"/>
        </w:rPr>
        <w:tab/>
        <w:t>The LMF</w:t>
      </w:r>
      <w:r w:rsidR="00F242AA">
        <w:rPr>
          <w:rFonts w:eastAsiaTheme="minorEastAsia" w:hint="eastAsia"/>
          <w:lang w:eastAsia="zh-CN"/>
        </w:rPr>
        <w:t>/Local AMF</w:t>
      </w:r>
      <w:r w:rsidRPr="000063DB">
        <w:rPr>
          <w:lang w:eastAsia="zh-CN"/>
        </w:rPr>
        <w:t xml:space="preserve"> sends a Network Positioning message in the </w:t>
      </w:r>
      <w:r w:rsidR="00F242AA" w:rsidRPr="000063DB">
        <w:rPr>
          <w:lang w:eastAsia="zh-CN"/>
        </w:rPr>
        <w:t>N</w:t>
      </w:r>
      <w:r w:rsidR="00F242AA">
        <w:rPr>
          <w:rFonts w:eastAsiaTheme="minorEastAsia" w:hint="eastAsia"/>
          <w:lang w:eastAsia="zh-CN"/>
        </w:rPr>
        <w:t>2</w:t>
      </w:r>
      <w:r w:rsidR="00F242AA" w:rsidRPr="000063DB">
        <w:rPr>
          <w:lang w:eastAsia="zh-CN"/>
        </w:rPr>
        <w:t xml:space="preserve"> </w:t>
      </w:r>
      <w:r w:rsidRPr="000063DB">
        <w:rPr>
          <w:lang w:eastAsia="zh-CN"/>
        </w:rPr>
        <w:t xml:space="preserve">Transport message via the TNL association to the RAN node to request position related information from the RAN node. The </w:t>
      </w:r>
      <w:r w:rsidR="00F242AA">
        <w:rPr>
          <w:rFonts w:eastAsiaTheme="minorEastAsia" w:hint="eastAsia"/>
          <w:lang w:eastAsia="zh-CN"/>
        </w:rPr>
        <w:t>Local AMF/</w:t>
      </w:r>
      <w:r w:rsidRPr="000063DB">
        <w:rPr>
          <w:lang w:eastAsia="zh-CN"/>
        </w:rPr>
        <w:t xml:space="preserve">LMF allocates an </w:t>
      </w:r>
      <w:r w:rsidR="00F242AA">
        <w:rPr>
          <w:rFonts w:eastAsiaTheme="minorEastAsia" w:hint="eastAsia"/>
          <w:lang w:eastAsia="zh-CN"/>
        </w:rPr>
        <w:t>Local AMF</w:t>
      </w:r>
      <w:r w:rsidR="00F242AA" w:rsidRPr="000063DB">
        <w:rPr>
          <w:lang w:eastAsia="zh-CN"/>
        </w:rPr>
        <w:t xml:space="preserve"> </w:t>
      </w:r>
      <w:r w:rsidR="00F242AA">
        <w:rPr>
          <w:rFonts w:eastAsiaTheme="minorEastAsia" w:hint="eastAsia"/>
          <w:lang w:eastAsia="zh-CN"/>
        </w:rPr>
        <w:t xml:space="preserve">NGAP </w:t>
      </w:r>
      <w:r w:rsidRPr="000063DB">
        <w:rPr>
          <w:lang w:eastAsia="zh-CN"/>
        </w:rPr>
        <w:t xml:space="preserve">UE ID and includes both the RAN </w:t>
      </w:r>
      <w:r w:rsidR="00F242AA">
        <w:rPr>
          <w:rFonts w:eastAsiaTheme="minorEastAsia" w:hint="eastAsia"/>
          <w:lang w:eastAsia="zh-CN"/>
        </w:rPr>
        <w:t>NGAP</w:t>
      </w:r>
      <w:r w:rsidRPr="000063DB">
        <w:rPr>
          <w:lang w:eastAsia="zh-CN"/>
        </w:rPr>
        <w:t xml:space="preserve"> UE ID and the  </w:t>
      </w:r>
      <w:r w:rsidR="00F242AA">
        <w:rPr>
          <w:lang w:eastAsia="zh-CN"/>
        </w:rPr>
        <w:t xml:space="preserve">Local AMF </w:t>
      </w:r>
      <w:r w:rsidR="00F242AA">
        <w:rPr>
          <w:rFonts w:eastAsiaTheme="minorEastAsia" w:hint="eastAsia"/>
          <w:lang w:eastAsia="zh-CN"/>
        </w:rPr>
        <w:t>NGAP</w:t>
      </w:r>
      <w:r w:rsidRPr="000063DB">
        <w:rPr>
          <w:lang w:eastAsia="zh-CN"/>
        </w:rPr>
        <w:t xml:space="preserve"> UE ID in the </w:t>
      </w:r>
      <w:r w:rsidR="00F242AA" w:rsidRPr="000063DB">
        <w:rPr>
          <w:lang w:eastAsia="zh-CN"/>
        </w:rPr>
        <w:t>N</w:t>
      </w:r>
      <w:r w:rsidR="00F242AA">
        <w:rPr>
          <w:rFonts w:eastAsiaTheme="minorEastAsia" w:hint="eastAsia"/>
          <w:lang w:eastAsia="zh-CN"/>
        </w:rPr>
        <w:t>2</w:t>
      </w:r>
      <w:r w:rsidR="00F242AA" w:rsidRPr="000063DB">
        <w:rPr>
          <w:lang w:eastAsia="zh-CN"/>
        </w:rPr>
        <w:t xml:space="preserve"> </w:t>
      </w:r>
      <w:r w:rsidRPr="000063DB">
        <w:rPr>
          <w:lang w:eastAsia="zh-CN"/>
        </w:rPr>
        <w:t>Transport message</w:t>
      </w:r>
      <w:r w:rsidR="00636A6E">
        <w:rPr>
          <w:lang w:eastAsia="zh-CN"/>
        </w:rPr>
        <w:t>.</w:t>
      </w:r>
    </w:p>
    <w:p w14:paraId="69E98D38" w14:textId="54249D3E" w:rsidR="00A0543C" w:rsidRPr="000063DB" w:rsidRDefault="00A0543C" w:rsidP="00A0543C">
      <w:pPr>
        <w:pStyle w:val="B1"/>
        <w:rPr>
          <w:lang w:eastAsia="zh-CN"/>
        </w:rPr>
      </w:pPr>
      <w:r w:rsidRPr="000063DB">
        <w:rPr>
          <w:lang w:eastAsia="zh-CN"/>
        </w:rPr>
        <w:t>7.</w:t>
      </w:r>
      <w:r w:rsidRPr="000063DB">
        <w:rPr>
          <w:lang w:eastAsia="zh-CN"/>
        </w:rPr>
        <w:tab/>
        <w:t>The target RAN node returns any position related information to the LMF</w:t>
      </w:r>
      <w:r w:rsidR="00F242AA" w:rsidRPr="00F242AA">
        <w:rPr>
          <w:lang w:eastAsia="zh-CN"/>
        </w:rPr>
        <w:t xml:space="preserve"> </w:t>
      </w:r>
      <w:r w:rsidR="00F242AA">
        <w:rPr>
          <w:lang w:eastAsia="zh-CN"/>
        </w:rPr>
        <w:t>Local AMF</w:t>
      </w:r>
      <w:r w:rsidRPr="000063DB">
        <w:rPr>
          <w:lang w:eastAsia="zh-CN"/>
        </w:rPr>
        <w:t xml:space="preserve"> in a Network Positioning message included in an </w:t>
      </w:r>
      <w:r w:rsidR="00F242AA" w:rsidRPr="000063DB">
        <w:rPr>
          <w:lang w:eastAsia="zh-CN"/>
        </w:rPr>
        <w:t>N</w:t>
      </w:r>
      <w:r w:rsidR="00F242AA">
        <w:rPr>
          <w:rFonts w:eastAsiaTheme="minorEastAsia" w:hint="eastAsia"/>
          <w:lang w:eastAsia="zh-CN"/>
        </w:rPr>
        <w:t>2</w:t>
      </w:r>
      <w:r w:rsidR="00F242AA" w:rsidRPr="000063DB">
        <w:rPr>
          <w:lang w:eastAsia="zh-CN"/>
        </w:rPr>
        <w:t xml:space="preserve"> </w:t>
      </w:r>
      <w:r w:rsidRPr="000063DB">
        <w:rPr>
          <w:lang w:eastAsia="zh-CN"/>
        </w:rPr>
        <w:t xml:space="preserve">Transport message. The </w:t>
      </w:r>
      <w:r w:rsidR="00F242AA" w:rsidRPr="000063DB">
        <w:rPr>
          <w:lang w:eastAsia="zh-CN"/>
        </w:rPr>
        <w:t>N</w:t>
      </w:r>
      <w:r w:rsidR="00F242AA">
        <w:rPr>
          <w:rFonts w:eastAsiaTheme="minorEastAsia" w:hint="eastAsia"/>
          <w:lang w:eastAsia="zh-CN"/>
        </w:rPr>
        <w:t>2</w:t>
      </w:r>
      <w:r w:rsidR="00F242AA" w:rsidRPr="000063DB">
        <w:rPr>
          <w:lang w:eastAsia="zh-CN"/>
        </w:rPr>
        <w:t xml:space="preserve"> </w:t>
      </w:r>
      <w:r w:rsidRPr="000063DB">
        <w:rPr>
          <w:lang w:eastAsia="zh-CN"/>
        </w:rPr>
        <w:t xml:space="preserve">Transport message includes the  </w:t>
      </w:r>
      <w:r w:rsidR="00F242AA">
        <w:rPr>
          <w:rFonts w:eastAsiaTheme="minorEastAsia" w:hint="eastAsia"/>
          <w:lang w:eastAsia="zh-CN"/>
        </w:rPr>
        <w:t>Local</w:t>
      </w:r>
      <w:r w:rsidR="006C112A">
        <w:rPr>
          <w:rFonts w:eastAsiaTheme="minorEastAsia" w:hint="eastAsia"/>
          <w:lang w:eastAsia="zh-CN"/>
        </w:rPr>
        <w:t xml:space="preserve"> AMF NGAP </w:t>
      </w:r>
      <w:r w:rsidRPr="000063DB">
        <w:rPr>
          <w:lang w:eastAsia="zh-CN"/>
        </w:rPr>
        <w:t>UE ID.</w:t>
      </w:r>
    </w:p>
    <w:p w14:paraId="5AA44495" w14:textId="1BB1438B" w:rsidR="00A0543C" w:rsidRPr="000063DB" w:rsidRDefault="00A0543C" w:rsidP="00A0543C">
      <w:pPr>
        <w:pStyle w:val="B1"/>
        <w:rPr>
          <w:lang w:eastAsia="zh-CN"/>
        </w:rPr>
      </w:pPr>
      <w:r w:rsidRPr="000063DB">
        <w:rPr>
          <w:lang w:eastAsia="zh-CN"/>
        </w:rPr>
        <w:t>8.</w:t>
      </w:r>
      <w:r w:rsidRPr="000063DB">
        <w:rPr>
          <w:lang w:eastAsia="zh-CN"/>
        </w:rPr>
        <w:tab/>
        <w:t>The LMF invokes the Nlmf_</w:t>
      </w:r>
      <w:r w:rsidR="006C112A">
        <w:rPr>
          <w:lang w:eastAsia="zh-CN"/>
        </w:rPr>
        <w:t>Location_EventNotify</w:t>
      </w:r>
      <w:r w:rsidRPr="000063DB">
        <w:rPr>
          <w:lang w:eastAsia="zh-CN"/>
        </w:rPr>
        <w:t xml:space="preserve"> service operation towards the GMLC notification address received from AMF in step 4.</w:t>
      </w:r>
    </w:p>
    <w:p w14:paraId="3F7BC3E8" w14:textId="5BB4EA67" w:rsidR="00434C3E" w:rsidRPr="000063DB" w:rsidRDefault="00434C3E" w:rsidP="00434C3E">
      <w:pPr>
        <w:pStyle w:val="Heading4"/>
      </w:pPr>
      <w:bookmarkStart w:id="1137" w:name="_Toc104287774"/>
      <w:r w:rsidRPr="000063DB">
        <w:lastRenderedPageBreak/>
        <w:t>6.</w:t>
      </w:r>
      <w:r w:rsidR="00EC0FBE" w:rsidRPr="000063DB">
        <w:rPr>
          <w:lang w:eastAsia="zh-CN"/>
        </w:rPr>
        <w:t>4</w:t>
      </w:r>
      <w:r w:rsidRPr="000063DB">
        <w:t>.3.2</w:t>
      </w:r>
      <w:r w:rsidRPr="000063DB">
        <w:tab/>
      </w:r>
      <w:r w:rsidRPr="000063DB">
        <w:rPr>
          <w:rFonts w:eastAsia="SimSun"/>
          <w:lang w:eastAsia="zh-CN"/>
        </w:rPr>
        <w:t>Obtaining Non-UE Associated Network Assistance Data</w:t>
      </w:r>
      <w:bookmarkEnd w:id="1137"/>
    </w:p>
    <w:p w14:paraId="697F80C6" w14:textId="78B32F96" w:rsidR="006C112A" w:rsidRPr="00636A6E" w:rsidRDefault="006C112A" w:rsidP="00A0543C">
      <w:pPr>
        <w:pStyle w:val="TH"/>
        <w:rPr>
          <w:rFonts w:eastAsiaTheme="minorEastAsia"/>
          <w:lang w:eastAsia="zh-CN"/>
        </w:rPr>
      </w:pPr>
      <w:r w:rsidRPr="000063DB">
        <w:object w:dxaOrig="5820" w:dyaOrig="3610" w14:anchorId="16AFFE15">
          <v:shape id="_x0000_i1044" type="#_x0000_t75" style="width:291.45pt;height:179.15pt" o:ole="">
            <v:imagedata r:id="rId46" o:title=""/>
          </v:shape>
          <o:OLEObject Type="Embed" ProgID="Visio.Drawing.15" ShapeID="_x0000_i1044" DrawAspect="Content" ObjectID="_1715084877" r:id="rId47"/>
        </w:object>
      </w:r>
    </w:p>
    <w:p w14:paraId="3DC49CAA" w14:textId="5D4F5A4E" w:rsidR="00434C3E" w:rsidRPr="000063DB" w:rsidRDefault="00434C3E" w:rsidP="00434C3E">
      <w:pPr>
        <w:pStyle w:val="TF"/>
        <w:rPr>
          <w:lang w:eastAsia="zh-CN"/>
        </w:rPr>
      </w:pPr>
      <w:r w:rsidRPr="000063DB">
        <w:rPr>
          <w:lang w:eastAsia="zh-CN"/>
        </w:rPr>
        <w:t>Figure 6.</w:t>
      </w:r>
      <w:r w:rsidR="007E2949" w:rsidRPr="000063DB">
        <w:rPr>
          <w:lang w:eastAsia="zh-CN"/>
        </w:rPr>
        <w:t>4</w:t>
      </w:r>
      <w:r w:rsidRPr="000063DB">
        <w:rPr>
          <w:lang w:eastAsia="zh-CN"/>
        </w:rPr>
        <w:t xml:space="preserve">.3.2: </w:t>
      </w:r>
      <w:r w:rsidRPr="000063DB">
        <w:rPr>
          <w:rFonts w:eastAsia="SimSun"/>
          <w:lang w:eastAsia="zh-CN"/>
        </w:rPr>
        <w:t>Non-UE Associated Network Assistance Data</w:t>
      </w:r>
      <w:r w:rsidRPr="000063DB">
        <w:rPr>
          <w:lang w:eastAsia="zh-CN"/>
        </w:rPr>
        <w:t xml:space="preserve"> procedure</w:t>
      </w:r>
    </w:p>
    <w:p w14:paraId="354E7580" w14:textId="77777777" w:rsidR="00636A6E" w:rsidRDefault="00636A6E" w:rsidP="00636A6E">
      <w:pPr>
        <w:pStyle w:val="B1"/>
        <w:rPr>
          <w:rFonts w:eastAsia="SimSun"/>
          <w:lang w:eastAsia="zh-CN"/>
        </w:rPr>
      </w:pPr>
      <w:r>
        <w:rPr>
          <w:rFonts w:eastAsia="SimSun"/>
          <w:lang w:eastAsia="zh-CN"/>
        </w:rPr>
        <w:t>1.</w:t>
      </w:r>
      <w:r>
        <w:rPr>
          <w:rFonts w:eastAsia="SimSun"/>
          <w:lang w:eastAsia="zh-CN"/>
        </w:rPr>
        <w:tab/>
        <w:t>Based on configuration the TNL association may be pre-established between the RAN node and the LMF/Local AMF.</w:t>
      </w:r>
    </w:p>
    <w:p w14:paraId="0745C27D" w14:textId="77777777" w:rsidR="00636A6E" w:rsidRDefault="00636A6E" w:rsidP="00636A6E">
      <w:pPr>
        <w:pStyle w:val="B1"/>
        <w:rPr>
          <w:rFonts w:eastAsia="SimSun"/>
          <w:lang w:eastAsia="zh-CN"/>
        </w:rPr>
      </w:pPr>
      <w:r>
        <w:rPr>
          <w:rFonts w:eastAsia="SimSun"/>
          <w:lang w:eastAsia="zh-CN"/>
        </w:rPr>
        <w:t>2.</w:t>
      </w:r>
      <w:r>
        <w:rPr>
          <w:rFonts w:eastAsia="SimSun"/>
          <w:lang w:eastAsia="zh-CN"/>
        </w:rPr>
        <w:tab/>
        <w:t>The LMF/Local AMF sends a Network Positioning message in the Non UE associated N2 Transport message via the TNL association to the RAN node to request position related information from the RAN node.</w:t>
      </w:r>
    </w:p>
    <w:p w14:paraId="1462F8D6" w14:textId="77777777" w:rsidR="00636A6E" w:rsidRDefault="00636A6E" w:rsidP="00636A6E">
      <w:pPr>
        <w:pStyle w:val="B1"/>
        <w:rPr>
          <w:rFonts w:eastAsia="SimSun"/>
          <w:lang w:eastAsia="zh-CN"/>
        </w:rPr>
      </w:pPr>
      <w:r>
        <w:rPr>
          <w:rFonts w:eastAsia="SimSun"/>
          <w:lang w:eastAsia="zh-CN"/>
        </w:rPr>
        <w:t>3.</w:t>
      </w:r>
      <w:r>
        <w:rPr>
          <w:rFonts w:eastAsia="SimSun"/>
          <w:lang w:eastAsia="zh-CN"/>
        </w:rPr>
        <w:tab/>
        <w:t>The target RAN node returns any position related information to the LMF in a Network Positioning message included in an Non UE associated N2 Transport message.</w:t>
      </w:r>
    </w:p>
    <w:p w14:paraId="395C7C68" w14:textId="1B785CB9" w:rsidR="00434C3E" w:rsidRPr="000063DB" w:rsidRDefault="00434C3E" w:rsidP="00434C3E">
      <w:pPr>
        <w:pStyle w:val="Heading3"/>
      </w:pPr>
      <w:bookmarkStart w:id="1138" w:name="_Toc104287775"/>
      <w:r w:rsidRPr="000063DB">
        <w:t>6.</w:t>
      </w:r>
      <w:r w:rsidR="00EC0FBE" w:rsidRPr="000063DB">
        <w:rPr>
          <w:lang w:eastAsia="zh-CN"/>
        </w:rPr>
        <w:t>4</w:t>
      </w:r>
      <w:r w:rsidRPr="000063DB">
        <w:t>.4</w:t>
      </w:r>
      <w:r w:rsidRPr="000063DB">
        <w:tab/>
        <w:t>Impacts on services, entities, and interfaces</w:t>
      </w:r>
      <w:bookmarkEnd w:id="1138"/>
    </w:p>
    <w:p w14:paraId="5167ABAB" w14:textId="77777777" w:rsidR="00A0543C" w:rsidRPr="000063DB" w:rsidRDefault="00A0543C" w:rsidP="00A0543C">
      <w:pPr>
        <w:rPr>
          <w:lang w:eastAsia="zh-CN"/>
        </w:rPr>
      </w:pPr>
      <w:r w:rsidRPr="000063DB">
        <w:rPr>
          <w:lang w:eastAsia="zh-CN"/>
        </w:rPr>
        <w:t>LMF:</w:t>
      </w:r>
    </w:p>
    <w:p w14:paraId="4124D426" w14:textId="528C0B57" w:rsidR="00A0543C" w:rsidRPr="000063DB" w:rsidRDefault="00A0543C" w:rsidP="00A0543C">
      <w:pPr>
        <w:pStyle w:val="B1"/>
        <w:rPr>
          <w:lang w:eastAsia="zh-CN"/>
        </w:rPr>
      </w:pPr>
      <w:r w:rsidRPr="000063DB">
        <w:rPr>
          <w:lang w:eastAsia="zh-CN"/>
        </w:rPr>
        <w:t>-</w:t>
      </w:r>
      <w:r w:rsidRPr="000063DB">
        <w:rPr>
          <w:lang w:eastAsia="zh-CN"/>
        </w:rPr>
        <w:tab/>
        <w:t xml:space="preserve">Exchange the Network Positioning message with RAN node </w:t>
      </w:r>
      <w:r w:rsidR="006C112A">
        <w:rPr>
          <w:lang w:eastAsia="zh-CN"/>
        </w:rPr>
        <w:t xml:space="preserve">via </w:t>
      </w:r>
      <w:r w:rsidR="00636A6E">
        <w:rPr>
          <w:lang w:eastAsia="zh-CN"/>
        </w:rPr>
        <w:t xml:space="preserve">the </w:t>
      </w:r>
      <w:r w:rsidR="006C112A">
        <w:rPr>
          <w:lang w:eastAsia="zh-CN"/>
        </w:rPr>
        <w:t>Local AMF</w:t>
      </w:r>
      <w:r w:rsidRPr="000063DB">
        <w:rPr>
          <w:lang w:eastAsia="zh-CN"/>
        </w:rPr>
        <w:t>.</w:t>
      </w:r>
    </w:p>
    <w:p w14:paraId="316BBBB6" w14:textId="731F2D49" w:rsidR="00A0543C" w:rsidRPr="000063DB" w:rsidRDefault="00A0543C" w:rsidP="00A0543C">
      <w:pPr>
        <w:pStyle w:val="B1"/>
        <w:rPr>
          <w:lang w:eastAsia="zh-CN"/>
        </w:rPr>
      </w:pPr>
      <w:r w:rsidRPr="000063DB">
        <w:rPr>
          <w:lang w:eastAsia="zh-CN"/>
        </w:rPr>
        <w:t>-</w:t>
      </w:r>
      <w:r w:rsidRPr="000063DB">
        <w:rPr>
          <w:lang w:eastAsia="zh-CN"/>
        </w:rPr>
        <w:tab/>
        <w:t>Send the UE location to the GMLC.</w:t>
      </w:r>
    </w:p>
    <w:p w14:paraId="49EC7433" w14:textId="77777777" w:rsidR="00A0543C" w:rsidRPr="000063DB" w:rsidRDefault="00A0543C" w:rsidP="00A0543C">
      <w:pPr>
        <w:rPr>
          <w:lang w:eastAsia="zh-CN"/>
        </w:rPr>
      </w:pPr>
      <w:r w:rsidRPr="000063DB">
        <w:rPr>
          <w:lang w:eastAsia="zh-CN"/>
        </w:rPr>
        <w:t>AMF:</w:t>
      </w:r>
    </w:p>
    <w:p w14:paraId="26324ED0" w14:textId="278E1841" w:rsidR="00A0543C" w:rsidRPr="000063DB" w:rsidRDefault="00A0543C" w:rsidP="00A0543C">
      <w:pPr>
        <w:pStyle w:val="B1"/>
        <w:rPr>
          <w:lang w:eastAsia="zh-CN"/>
        </w:rPr>
      </w:pPr>
      <w:r w:rsidRPr="000063DB">
        <w:rPr>
          <w:lang w:eastAsia="zh-CN"/>
        </w:rPr>
        <w:t>-</w:t>
      </w:r>
      <w:r w:rsidRPr="000063DB">
        <w:rPr>
          <w:lang w:eastAsia="zh-CN"/>
        </w:rPr>
        <w:tab/>
        <w:t xml:space="preserve">Provides </w:t>
      </w:r>
      <w:r w:rsidR="006C112A">
        <w:rPr>
          <w:lang w:eastAsia="zh-CN"/>
        </w:rPr>
        <w:t xml:space="preserve">RAN node ID </w:t>
      </w:r>
      <w:r w:rsidRPr="000063DB">
        <w:rPr>
          <w:lang w:eastAsia="zh-CN"/>
        </w:rPr>
        <w:t xml:space="preserve"> and RAN </w:t>
      </w:r>
      <w:r w:rsidR="006C112A">
        <w:rPr>
          <w:rFonts w:eastAsiaTheme="minorEastAsia" w:hint="eastAsia"/>
          <w:lang w:eastAsia="zh-CN"/>
        </w:rPr>
        <w:t xml:space="preserve">NGAP </w:t>
      </w:r>
      <w:r w:rsidRPr="000063DB">
        <w:rPr>
          <w:lang w:eastAsia="zh-CN"/>
        </w:rPr>
        <w:t>UE ID to the LMF.</w:t>
      </w:r>
    </w:p>
    <w:p w14:paraId="19A71ACE" w14:textId="77777777" w:rsidR="006C112A" w:rsidRDefault="006C112A" w:rsidP="006C112A">
      <w:pPr>
        <w:rPr>
          <w:rFonts w:eastAsiaTheme="minorEastAsia"/>
          <w:lang w:eastAsia="zh-CN"/>
        </w:rPr>
      </w:pPr>
      <w:r>
        <w:rPr>
          <w:rFonts w:eastAsiaTheme="minorEastAsia" w:hint="eastAsia"/>
          <w:lang w:eastAsia="zh-CN"/>
        </w:rPr>
        <w:t>L</w:t>
      </w:r>
      <w:r>
        <w:rPr>
          <w:rFonts w:eastAsiaTheme="minorEastAsia"/>
          <w:lang w:eastAsia="zh-CN"/>
        </w:rPr>
        <w:t>ocal AMF:</w:t>
      </w:r>
    </w:p>
    <w:p w14:paraId="3ABC0583" w14:textId="77777777" w:rsidR="006C112A" w:rsidRPr="000063DB" w:rsidRDefault="006C112A" w:rsidP="006C112A">
      <w:pPr>
        <w:pStyle w:val="B1"/>
        <w:rPr>
          <w:lang w:eastAsia="zh-CN"/>
        </w:rPr>
      </w:pPr>
      <w:r w:rsidRPr="000063DB">
        <w:rPr>
          <w:lang w:eastAsia="zh-CN"/>
        </w:rPr>
        <w:t>-</w:t>
      </w:r>
      <w:r w:rsidRPr="000063DB">
        <w:rPr>
          <w:lang w:eastAsia="zh-CN"/>
        </w:rPr>
        <w:tab/>
      </w:r>
      <w:r>
        <w:rPr>
          <w:lang w:eastAsia="zh-CN"/>
        </w:rPr>
        <w:t>Manage the N2 interface with the RAN node</w:t>
      </w:r>
      <w:r w:rsidRPr="000063DB">
        <w:rPr>
          <w:lang w:eastAsia="zh-CN"/>
        </w:rPr>
        <w:t>.</w:t>
      </w:r>
    </w:p>
    <w:p w14:paraId="011A5AC3" w14:textId="77777777" w:rsidR="00A0543C" w:rsidRPr="000063DB" w:rsidRDefault="00A0543C" w:rsidP="00A0543C">
      <w:pPr>
        <w:rPr>
          <w:lang w:eastAsia="zh-CN"/>
        </w:rPr>
      </w:pPr>
      <w:r w:rsidRPr="000063DB">
        <w:rPr>
          <w:lang w:eastAsia="zh-CN"/>
        </w:rPr>
        <w:t>RAN node:</w:t>
      </w:r>
    </w:p>
    <w:p w14:paraId="29B80406" w14:textId="1B019D87" w:rsidR="00A0543C" w:rsidRPr="000063DB" w:rsidRDefault="00A0543C" w:rsidP="00A0543C">
      <w:pPr>
        <w:pStyle w:val="B1"/>
        <w:rPr>
          <w:lang w:eastAsia="zh-CN"/>
        </w:rPr>
      </w:pPr>
      <w:r w:rsidRPr="000063DB">
        <w:rPr>
          <w:lang w:eastAsia="zh-CN"/>
        </w:rPr>
        <w:t>-</w:t>
      </w:r>
      <w:r w:rsidRPr="000063DB">
        <w:rPr>
          <w:lang w:eastAsia="zh-CN"/>
        </w:rPr>
        <w:tab/>
      </w:r>
      <w:r w:rsidR="006C112A">
        <w:rPr>
          <w:lang w:eastAsia="zh-CN"/>
        </w:rPr>
        <w:t xml:space="preserve">Support NGAP association with the AMF </w:t>
      </w:r>
      <w:r w:rsidR="006C112A">
        <w:rPr>
          <w:rFonts w:eastAsiaTheme="minorEastAsia" w:hint="eastAsia"/>
          <w:lang w:eastAsia="zh-CN"/>
        </w:rPr>
        <w:t>and</w:t>
      </w:r>
      <w:r w:rsidRPr="000063DB">
        <w:rPr>
          <w:lang w:eastAsia="zh-CN"/>
        </w:rPr>
        <w:t xml:space="preserve"> </w:t>
      </w:r>
      <w:r w:rsidR="006C112A">
        <w:rPr>
          <w:rFonts w:eastAsiaTheme="minorEastAsia" w:hint="eastAsia"/>
          <w:lang w:eastAsia="zh-CN"/>
        </w:rPr>
        <w:t xml:space="preserve">NGAP </w:t>
      </w:r>
      <w:r w:rsidRPr="000063DB">
        <w:rPr>
          <w:lang w:eastAsia="zh-CN"/>
        </w:rPr>
        <w:t>association with the</w:t>
      </w:r>
      <w:r w:rsidR="00636A6E">
        <w:rPr>
          <w:lang w:eastAsia="zh-CN"/>
        </w:rPr>
        <w:t xml:space="preserve"> </w:t>
      </w:r>
      <w:r w:rsidR="006C112A">
        <w:rPr>
          <w:rFonts w:eastAsiaTheme="minorEastAsia" w:hint="eastAsia"/>
          <w:lang w:eastAsia="zh-CN"/>
        </w:rPr>
        <w:t>Local AMF</w:t>
      </w:r>
      <w:r w:rsidRPr="000063DB">
        <w:rPr>
          <w:lang w:eastAsia="zh-CN"/>
        </w:rPr>
        <w:t>.</w:t>
      </w:r>
    </w:p>
    <w:p w14:paraId="10468926" w14:textId="308DBCD3" w:rsidR="00A0543C" w:rsidRPr="000063DB" w:rsidRDefault="00A0543C" w:rsidP="00A0543C">
      <w:pPr>
        <w:pStyle w:val="B1"/>
        <w:rPr>
          <w:lang w:eastAsia="zh-CN"/>
        </w:rPr>
      </w:pPr>
      <w:r w:rsidRPr="000063DB">
        <w:rPr>
          <w:lang w:eastAsia="zh-CN"/>
        </w:rPr>
        <w:t>-</w:t>
      </w:r>
      <w:r w:rsidRPr="000063DB">
        <w:rPr>
          <w:lang w:eastAsia="zh-CN"/>
        </w:rPr>
        <w:tab/>
        <w:t xml:space="preserve">Exchange the Network Positioning message with LMF </w:t>
      </w:r>
      <w:r w:rsidR="006C112A">
        <w:rPr>
          <w:lang w:eastAsia="zh-CN"/>
        </w:rPr>
        <w:t xml:space="preserve">via </w:t>
      </w:r>
      <w:r w:rsidR="00636A6E">
        <w:rPr>
          <w:lang w:eastAsia="zh-CN"/>
        </w:rPr>
        <w:t xml:space="preserve">the </w:t>
      </w:r>
      <w:r w:rsidR="006C112A">
        <w:rPr>
          <w:lang w:eastAsia="zh-CN"/>
        </w:rPr>
        <w:t>Local AMF</w:t>
      </w:r>
      <w:r w:rsidRPr="000063DB">
        <w:rPr>
          <w:lang w:eastAsia="zh-CN"/>
        </w:rPr>
        <w:t>.</w:t>
      </w:r>
    </w:p>
    <w:p w14:paraId="4A4D8644" w14:textId="6B72BC16" w:rsidR="00434C3E" w:rsidRPr="000063DB" w:rsidRDefault="00434C3E" w:rsidP="00434C3E">
      <w:pPr>
        <w:pStyle w:val="Heading2"/>
      </w:pPr>
      <w:bookmarkStart w:id="1139" w:name="_Toc104287776"/>
      <w:r w:rsidRPr="000063DB">
        <w:t>6.</w:t>
      </w:r>
      <w:r w:rsidR="00490B04" w:rsidRPr="000063DB">
        <w:rPr>
          <w:lang w:eastAsia="zh-CN"/>
        </w:rPr>
        <w:t>5</w:t>
      </w:r>
      <w:r w:rsidRPr="000063DB">
        <w:tab/>
        <w:t>Solution #</w:t>
      </w:r>
      <w:r w:rsidR="00490B04" w:rsidRPr="000063DB">
        <w:rPr>
          <w:lang w:eastAsia="zh-CN"/>
        </w:rPr>
        <w:t>5</w:t>
      </w:r>
      <w:r w:rsidRPr="000063DB">
        <w:t xml:space="preserve">: LCS architecture with </w:t>
      </w:r>
      <w:r w:rsidR="00AD2391">
        <w:t>"</w:t>
      </w:r>
      <w:r w:rsidRPr="000063DB">
        <w:t>any AMF</w:t>
      </w:r>
      <w:r w:rsidR="00AD2391">
        <w:t>"</w:t>
      </w:r>
      <w:bookmarkEnd w:id="1139"/>
    </w:p>
    <w:p w14:paraId="1B24BD6A" w14:textId="207E9C22" w:rsidR="00434C3E" w:rsidRPr="000063DB" w:rsidRDefault="00434C3E" w:rsidP="00434C3E">
      <w:pPr>
        <w:pStyle w:val="Heading3"/>
        <w:rPr>
          <w:lang w:eastAsia="ko-KR"/>
        </w:rPr>
      </w:pPr>
      <w:bookmarkStart w:id="1140" w:name="_Toc104287777"/>
      <w:r w:rsidRPr="000063DB">
        <w:rPr>
          <w:lang w:eastAsia="ko-KR"/>
        </w:rPr>
        <w:t>6.</w:t>
      </w:r>
      <w:r w:rsidR="00490B04" w:rsidRPr="000063DB">
        <w:rPr>
          <w:lang w:eastAsia="zh-CN"/>
        </w:rPr>
        <w:t>5</w:t>
      </w:r>
      <w:r w:rsidRPr="000063DB">
        <w:rPr>
          <w:lang w:eastAsia="ko-KR"/>
        </w:rPr>
        <w:t>.1</w:t>
      </w:r>
      <w:r w:rsidRPr="000063DB">
        <w:rPr>
          <w:lang w:eastAsia="ko-KR"/>
        </w:rPr>
        <w:tab/>
        <w:t>Introduction</w:t>
      </w:r>
      <w:bookmarkEnd w:id="1140"/>
    </w:p>
    <w:p w14:paraId="6B8355C2" w14:textId="35A1EA1C" w:rsidR="00434C3E" w:rsidRPr="000063DB" w:rsidRDefault="00A0543C" w:rsidP="00434C3E">
      <w:pPr>
        <w:rPr>
          <w:rFonts w:eastAsiaTheme="minorEastAsia"/>
          <w:lang w:eastAsia="zh-CN"/>
        </w:rPr>
      </w:pPr>
      <w:r w:rsidRPr="000063DB">
        <w:rPr>
          <w:rFonts w:eastAsiaTheme="minorEastAsia"/>
          <w:lang w:eastAsia="zh-CN"/>
        </w:rPr>
        <w:t>This solution is applicable to LCS procedure including MO-LR, MT-LR, and LDR. When network based positioning method is selected by LMF, the signalling between LMF and NG-RAN, LMF and GMLC, are not transmitted to the AMF in the public network.</w:t>
      </w:r>
    </w:p>
    <w:p w14:paraId="287DF3E8" w14:textId="1C425E85" w:rsidR="00434C3E" w:rsidRPr="000063DB" w:rsidRDefault="00434C3E" w:rsidP="00434C3E">
      <w:pPr>
        <w:pStyle w:val="Heading3"/>
        <w:rPr>
          <w:lang w:eastAsia="ko-KR"/>
        </w:rPr>
      </w:pPr>
      <w:bookmarkStart w:id="1141" w:name="_Toc104287778"/>
      <w:r w:rsidRPr="000063DB">
        <w:rPr>
          <w:lang w:eastAsia="ko-KR"/>
        </w:rPr>
        <w:lastRenderedPageBreak/>
        <w:t>6.</w:t>
      </w:r>
      <w:r w:rsidR="00490B04" w:rsidRPr="000063DB">
        <w:rPr>
          <w:lang w:eastAsia="zh-CN"/>
        </w:rPr>
        <w:t>5</w:t>
      </w:r>
      <w:r w:rsidRPr="000063DB">
        <w:rPr>
          <w:lang w:eastAsia="ko-KR"/>
        </w:rPr>
        <w:t>.2</w:t>
      </w:r>
      <w:r w:rsidRPr="000063DB">
        <w:rPr>
          <w:lang w:eastAsia="ko-KR"/>
        </w:rPr>
        <w:tab/>
        <w:t>Functional Description</w:t>
      </w:r>
      <w:bookmarkEnd w:id="1141"/>
    </w:p>
    <w:p w14:paraId="0302CB80" w14:textId="77777777" w:rsidR="00434C3E" w:rsidRPr="000063DB" w:rsidRDefault="00434C3E" w:rsidP="00434C3E">
      <w:pPr>
        <w:rPr>
          <w:rFonts w:eastAsiaTheme="minorEastAsia"/>
          <w:lang w:eastAsia="zh-CN"/>
        </w:rPr>
      </w:pPr>
      <w:r w:rsidRPr="000063DB">
        <w:rPr>
          <w:rFonts w:eastAsiaTheme="minorEastAsia"/>
          <w:lang w:eastAsia="zh-CN"/>
        </w:rPr>
        <w:t>Architecture for this solution is illustrated as below.</w:t>
      </w:r>
    </w:p>
    <w:p w14:paraId="71E43D7E" w14:textId="6C693949" w:rsidR="0075226B" w:rsidRPr="000063DB" w:rsidRDefault="0075226B" w:rsidP="00593EAD">
      <w:pPr>
        <w:pStyle w:val="TH"/>
      </w:pPr>
      <w:r w:rsidRPr="000063DB">
        <w:object w:dxaOrig="5293" w:dyaOrig="2445" w14:anchorId="11F7FE52">
          <v:shape id="_x0000_i1045" type="#_x0000_t75" style="width:264.95pt;height:121.55pt" o:ole="">
            <v:imagedata r:id="rId48" o:title=""/>
          </v:shape>
          <o:OLEObject Type="Embed" ProgID="Word.Picture.8" ShapeID="_x0000_i1045" DrawAspect="Content" ObjectID="_1715084878" r:id="rId49"/>
        </w:object>
      </w:r>
    </w:p>
    <w:p w14:paraId="78F055F3" w14:textId="7AC2CD93" w:rsidR="0075226B" w:rsidRPr="000063DB" w:rsidRDefault="0075226B" w:rsidP="0075226B">
      <w:pPr>
        <w:pStyle w:val="TF"/>
        <w:rPr>
          <w:rFonts w:eastAsiaTheme="minorEastAsia"/>
          <w:lang w:eastAsia="zh-CN"/>
        </w:rPr>
      </w:pPr>
      <w:r w:rsidRPr="000063DB">
        <w:rPr>
          <w:rFonts w:eastAsiaTheme="minorEastAsia"/>
          <w:lang w:eastAsia="zh-CN"/>
        </w:rPr>
        <w:t>Figure 6.5.2-1</w:t>
      </w:r>
    </w:p>
    <w:p w14:paraId="6531F848" w14:textId="09A955C0" w:rsidR="0075226B" w:rsidRPr="000063DB" w:rsidRDefault="0075226B" w:rsidP="0075226B">
      <w:pPr>
        <w:rPr>
          <w:rFonts w:eastAsiaTheme="minorEastAsia"/>
          <w:lang w:eastAsia="zh-CN"/>
        </w:rPr>
      </w:pPr>
      <w:r w:rsidRPr="000063DB">
        <w:rPr>
          <w:rFonts w:eastAsiaTheme="minorEastAsia"/>
          <w:lang w:eastAsia="zh-CN"/>
        </w:rPr>
        <w:t>When UE registers to the network, NG-RAN 1 is the serving RAN node for the UE. NG-RAN 1 shall select an AMF in the public network, based on operator</w:t>
      </w:r>
      <w:r w:rsidR="00AD2391">
        <w:rPr>
          <w:rFonts w:eastAsiaTheme="minorEastAsia"/>
          <w:lang w:eastAsia="zh-CN"/>
        </w:rPr>
        <w:t>'</w:t>
      </w:r>
      <w:r w:rsidRPr="000063DB">
        <w:rPr>
          <w:rFonts w:eastAsiaTheme="minorEastAsia"/>
          <w:lang w:eastAsia="zh-CN"/>
        </w:rPr>
        <w:t>s configuration.</w:t>
      </w:r>
    </w:p>
    <w:p w14:paraId="2F69AE82" w14:textId="77777777" w:rsidR="0075226B" w:rsidRPr="000063DB" w:rsidRDefault="0075226B" w:rsidP="0075226B">
      <w:pPr>
        <w:rPr>
          <w:rFonts w:eastAsiaTheme="minorEastAsia"/>
          <w:lang w:eastAsia="zh-CN"/>
        </w:rPr>
      </w:pPr>
      <w:r w:rsidRPr="000063DB">
        <w:rPr>
          <w:rFonts w:eastAsiaTheme="minorEastAsia"/>
          <w:lang w:eastAsia="zh-CN"/>
        </w:rPr>
        <w:t>Current LCS design assumes NG-RAN report UE measurement to AMF (NRPPa message) and then to LMF. Because the NG-AP message may not be cyphered, it is likely the information will be sniffed by other entity in the transport network, which leads to exposure concern.</w:t>
      </w:r>
    </w:p>
    <w:p w14:paraId="519A16D7" w14:textId="77777777" w:rsidR="0075226B" w:rsidRPr="000063DB" w:rsidRDefault="0075226B" w:rsidP="0075226B">
      <w:pPr>
        <w:rPr>
          <w:rFonts w:eastAsiaTheme="minorEastAsia"/>
          <w:lang w:eastAsia="zh-CN"/>
        </w:rPr>
      </w:pPr>
      <w:r w:rsidRPr="000063DB">
        <w:rPr>
          <w:rFonts w:eastAsiaTheme="minorEastAsia"/>
          <w:lang w:eastAsia="zh-CN"/>
        </w:rPr>
        <w:t>It is proposed to update the NRPPa signalling as follows:</w:t>
      </w:r>
    </w:p>
    <w:p w14:paraId="1AE89569" w14:textId="5070F028" w:rsidR="0075226B" w:rsidRPr="000063DB" w:rsidRDefault="0075226B" w:rsidP="0075226B">
      <w:pPr>
        <w:rPr>
          <w:rFonts w:eastAsiaTheme="minorEastAsia"/>
          <w:lang w:eastAsia="zh-CN"/>
        </w:rPr>
      </w:pPr>
      <w:r w:rsidRPr="000063DB">
        <w:rPr>
          <w:rFonts w:eastAsiaTheme="minorEastAsia"/>
          <w:lang w:eastAsia="zh-CN"/>
        </w:rPr>
        <w:t xml:space="preserve">During the location request procedure, if network based positioning method is selected by LMF, for UE associated NRPPa signalling, it is transmitted via the serving AMF. For non UE associated NRPPa signalling, it is transmitted using </w:t>
      </w:r>
      <w:r w:rsidR="00AD2391">
        <w:rPr>
          <w:rFonts w:eastAsiaTheme="minorEastAsia"/>
          <w:lang w:eastAsia="zh-CN"/>
        </w:rPr>
        <w:t>"</w:t>
      </w:r>
      <w:r w:rsidRPr="000063DB">
        <w:rPr>
          <w:rFonts w:eastAsiaTheme="minorEastAsia"/>
          <w:lang w:eastAsia="zh-CN"/>
        </w:rPr>
        <w:t>any AMF</w:t>
      </w:r>
      <w:r w:rsidR="00AD2391">
        <w:rPr>
          <w:rFonts w:eastAsiaTheme="minorEastAsia"/>
          <w:lang w:eastAsia="zh-CN"/>
        </w:rPr>
        <w:t>"</w:t>
      </w:r>
      <w:r w:rsidRPr="000063DB">
        <w:rPr>
          <w:rFonts w:eastAsiaTheme="minorEastAsia"/>
          <w:lang w:eastAsia="zh-CN"/>
        </w:rPr>
        <w:t xml:space="preserve"> deployed in the campus network.</w:t>
      </w:r>
    </w:p>
    <w:p w14:paraId="36DBE30A" w14:textId="0BED156C" w:rsidR="0075226B" w:rsidRPr="000063DB" w:rsidRDefault="0075226B" w:rsidP="0075226B">
      <w:pPr>
        <w:rPr>
          <w:rFonts w:eastAsiaTheme="minorEastAsia"/>
          <w:lang w:eastAsia="zh-CN"/>
        </w:rPr>
      </w:pPr>
      <w:r w:rsidRPr="000063DB">
        <w:rPr>
          <w:rFonts w:eastAsiaTheme="minorEastAsia"/>
          <w:lang w:eastAsia="zh-CN"/>
        </w:rPr>
        <w:t xml:space="preserve">The description of using </w:t>
      </w:r>
      <w:r w:rsidR="00AD2391">
        <w:rPr>
          <w:rFonts w:eastAsiaTheme="minorEastAsia"/>
          <w:lang w:eastAsia="zh-CN"/>
        </w:rPr>
        <w:t>"</w:t>
      </w:r>
      <w:r w:rsidRPr="000063DB">
        <w:rPr>
          <w:rFonts w:eastAsiaTheme="minorEastAsia"/>
          <w:lang w:eastAsia="zh-CN"/>
        </w:rPr>
        <w:t>any AMF</w:t>
      </w:r>
      <w:r w:rsidR="00AD2391">
        <w:rPr>
          <w:rFonts w:eastAsiaTheme="minorEastAsia"/>
          <w:lang w:eastAsia="zh-CN"/>
        </w:rPr>
        <w:t>"</w:t>
      </w:r>
      <w:r w:rsidRPr="000063DB">
        <w:rPr>
          <w:rFonts w:eastAsiaTheme="minorEastAsia"/>
          <w:lang w:eastAsia="zh-CN"/>
        </w:rPr>
        <w:t xml:space="preserve"> is specified in </w:t>
      </w:r>
      <w:r w:rsidR="00DB4AA0" w:rsidRPr="000063DB">
        <w:rPr>
          <w:rFonts w:eastAsiaTheme="minorEastAsia"/>
          <w:lang w:eastAsia="zh-CN"/>
        </w:rPr>
        <w:t>TS</w:t>
      </w:r>
      <w:r w:rsidR="00DB4AA0">
        <w:rPr>
          <w:rFonts w:eastAsiaTheme="minorEastAsia"/>
          <w:lang w:eastAsia="zh-CN"/>
        </w:rPr>
        <w:t> </w:t>
      </w:r>
      <w:r w:rsidR="00DB4AA0" w:rsidRPr="000063DB">
        <w:rPr>
          <w:rFonts w:eastAsiaTheme="minorEastAsia"/>
          <w:lang w:eastAsia="zh-CN"/>
        </w:rPr>
        <w:t>38.305</w:t>
      </w:r>
      <w:r w:rsidR="00DB4AA0">
        <w:rPr>
          <w:rFonts w:eastAsiaTheme="minorEastAsia"/>
          <w:lang w:eastAsia="zh-CN"/>
        </w:rPr>
        <w:t> </w:t>
      </w:r>
      <w:r w:rsidR="00DB4AA0" w:rsidRPr="000063DB">
        <w:rPr>
          <w:rFonts w:eastAsiaTheme="minorEastAsia"/>
          <w:lang w:eastAsia="zh-CN"/>
        </w:rPr>
        <w:t>[</w:t>
      </w:r>
      <w:r w:rsidRPr="000063DB">
        <w:rPr>
          <w:rFonts w:eastAsiaTheme="minorEastAsia"/>
          <w:lang w:eastAsia="zh-CN"/>
        </w:rPr>
        <w:t>6]:</w:t>
      </w:r>
    </w:p>
    <w:p w14:paraId="3C0DC5D0" w14:textId="5B6BF69C" w:rsidR="0075226B" w:rsidRPr="000063DB" w:rsidRDefault="0075226B" w:rsidP="0075226B">
      <w:pPr>
        <w:pStyle w:val="B1"/>
        <w:rPr>
          <w:rFonts w:eastAsiaTheme="minorEastAsia"/>
          <w:i/>
          <w:iCs/>
          <w:lang w:eastAsia="zh-CN"/>
        </w:rPr>
      </w:pPr>
      <w:r w:rsidRPr="000063DB">
        <w:rPr>
          <w:rFonts w:eastAsiaTheme="minorEastAsia"/>
          <w:i/>
          <w:iCs/>
          <w:lang w:eastAsia="zh-CN"/>
        </w:rPr>
        <w:tab/>
        <w:t>An LMF can interact with any gNB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14:paraId="4CDCB8D3" w14:textId="3E89E66A" w:rsidR="0075226B" w:rsidRPr="000063DB" w:rsidRDefault="0075226B" w:rsidP="0075226B">
      <w:pPr>
        <w:pStyle w:val="B1"/>
        <w:rPr>
          <w:rFonts w:eastAsiaTheme="minorEastAsia"/>
          <w:i/>
          <w:iCs/>
          <w:lang w:eastAsia="zh-CN"/>
        </w:rPr>
      </w:pPr>
      <w:r w:rsidRPr="000063DB">
        <w:rPr>
          <w:rFonts w:eastAsiaTheme="minorEastAsia"/>
          <w:i/>
          <w:iCs/>
          <w:lang w:eastAsia="zh-CN"/>
        </w:rPr>
        <w:tab/>
        <w:t>Signalling access between the LMF and gNB may be via any AMF with signalling access to both the LMF and gNB.</w:t>
      </w:r>
    </w:p>
    <w:p w14:paraId="3373A677" w14:textId="082E9CFB" w:rsidR="0075226B" w:rsidRPr="000063DB" w:rsidRDefault="00AD2391" w:rsidP="0075226B">
      <w:pPr>
        <w:rPr>
          <w:rFonts w:eastAsiaTheme="minorEastAsia"/>
          <w:lang w:eastAsia="zh-CN"/>
        </w:rPr>
      </w:pPr>
      <w:r>
        <w:rPr>
          <w:rFonts w:eastAsiaTheme="minorEastAsia"/>
          <w:lang w:eastAsia="zh-CN"/>
        </w:rPr>
        <w:t>"</w:t>
      </w:r>
      <w:r w:rsidR="0075226B" w:rsidRPr="000063DB">
        <w:rPr>
          <w:rFonts w:eastAsiaTheme="minorEastAsia"/>
          <w:lang w:eastAsia="zh-CN"/>
        </w:rPr>
        <w:t>any AMF</w:t>
      </w:r>
      <w:r>
        <w:rPr>
          <w:rFonts w:eastAsiaTheme="minorEastAsia"/>
          <w:lang w:eastAsia="zh-CN"/>
        </w:rPr>
        <w:t>"</w:t>
      </w:r>
      <w:r w:rsidR="0075226B" w:rsidRPr="000063DB">
        <w:rPr>
          <w:rFonts w:eastAsiaTheme="minorEastAsia"/>
          <w:lang w:eastAsia="zh-CN"/>
        </w:rPr>
        <w:t xml:space="preserve"> is an AMF defined in TS 23.501, and needs to support the following functionality in this solution.</w:t>
      </w:r>
    </w:p>
    <w:p w14:paraId="24AA0BCA" w14:textId="77777777" w:rsidR="0075226B" w:rsidRPr="000063DB" w:rsidRDefault="0075226B" w:rsidP="0075226B">
      <w:pPr>
        <w:pStyle w:val="B1"/>
        <w:rPr>
          <w:rFonts w:eastAsiaTheme="minorEastAsia"/>
          <w:lang w:eastAsia="zh-CN"/>
        </w:rPr>
      </w:pPr>
      <w:r w:rsidRPr="000063DB">
        <w:rPr>
          <w:rFonts w:eastAsiaTheme="minorEastAsia"/>
          <w:lang w:eastAsia="zh-CN"/>
        </w:rPr>
        <w:t>-</w:t>
      </w:r>
      <w:r w:rsidRPr="000063DB">
        <w:rPr>
          <w:rFonts w:eastAsiaTheme="minorEastAsia"/>
          <w:lang w:eastAsia="zh-CN"/>
        </w:rPr>
        <w:tab/>
        <w:t>handling of Namf_nonUEN2message transfer service from LMF;</w:t>
      </w:r>
    </w:p>
    <w:p w14:paraId="5339D358" w14:textId="5A2DE115" w:rsidR="0075226B" w:rsidRPr="000063DB" w:rsidRDefault="0075226B" w:rsidP="0075226B">
      <w:pPr>
        <w:pStyle w:val="B1"/>
        <w:rPr>
          <w:rFonts w:eastAsiaTheme="minorEastAsia"/>
          <w:lang w:eastAsia="zh-CN"/>
        </w:rPr>
      </w:pPr>
      <w:r w:rsidRPr="000063DB">
        <w:rPr>
          <w:rFonts w:eastAsiaTheme="minorEastAsia"/>
          <w:lang w:eastAsia="zh-CN"/>
        </w:rPr>
        <w:t>-</w:t>
      </w:r>
      <w:r w:rsidRPr="000063DB">
        <w:rPr>
          <w:rFonts w:eastAsiaTheme="minorEastAsia"/>
          <w:lang w:eastAsia="zh-CN"/>
        </w:rPr>
        <w:tab/>
        <w:t>NG-AP message capsulation and decapsulation for UL and DL non UE associated NRPPa message.</w:t>
      </w:r>
    </w:p>
    <w:p w14:paraId="45A67812" w14:textId="666B9163" w:rsidR="0075226B" w:rsidRDefault="0075226B" w:rsidP="0075226B">
      <w:pPr>
        <w:rPr>
          <w:rFonts w:eastAsiaTheme="minorEastAsia"/>
          <w:lang w:eastAsia="zh-CN"/>
        </w:rPr>
      </w:pPr>
      <w:r w:rsidRPr="000063DB">
        <w:rPr>
          <w:rFonts w:eastAsiaTheme="minorEastAsia"/>
          <w:lang w:eastAsia="zh-CN"/>
        </w:rPr>
        <w:t xml:space="preserve">Other functionalities supported by the AMF may not be needed in </w:t>
      </w:r>
      <w:r w:rsidR="00AD2391">
        <w:rPr>
          <w:rFonts w:eastAsiaTheme="minorEastAsia"/>
          <w:lang w:eastAsia="zh-CN"/>
        </w:rPr>
        <w:t>"</w:t>
      </w:r>
      <w:r w:rsidRPr="000063DB">
        <w:rPr>
          <w:rFonts w:eastAsiaTheme="minorEastAsia"/>
          <w:lang w:eastAsia="zh-CN"/>
        </w:rPr>
        <w:t>any AMF</w:t>
      </w:r>
      <w:r w:rsidR="00AD2391">
        <w:rPr>
          <w:rFonts w:eastAsiaTheme="minorEastAsia"/>
          <w:lang w:eastAsia="zh-CN"/>
        </w:rPr>
        <w:t>"</w:t>
      </w:r>
      <w:r w:rsidRPr="000063DB">
        <w:rPr>
          <w:rFonts w:eastAsiaTheme="minorEastAsia"/>
          <w:lang w:eastAsia="zh-CN"/>
        </w:rPr>
        <w:t>.</w:t>
      </w:r>
    </w:p>
    <w:p w14:paraId="056AE1F9" w14:textId="46B50648" w:rsidR="000277E0" w:rsidRPr="00B012C3" w:rsidRDefault="000277E0" w:rsidP="000277E0">
      <w:pPr>
        <w:pStyle w:val="NO"/>
      </w:pPr>
      <w:r w:rsidRPr="00B012C3">
        <w:t>NOTE:</w:t>
      </w:r>
      <w:r w:rsidR="00636A6E">
        <w:tab/>
      </w:r>
      <w:r w:rsidRPr="00B012C3">
        <w:t xml:space="preserve">Based on configuration by the campus network, the NG-RAN(s) are configured with the </w:t>
      </w:r>
      <w:r w:rsidR="00AD2391">
        <w:t>"</w:t>
      </w:r>
      <w:r w:rsidRPr="00B012C3">
        <w:t>any AMF</w:t>
      </w:r>
      <w:r w:rsidR="00AD2391">
        <w:t>"</w:t>
      </w:r>
      <w:r w:rsidRPr="00B012C3">
        <w:t xml:space="preserve"> address, and establish NG-AP association with the any AMF</w:t>
      </w:r>
      <w:r w:rsidR="00636A6E">
        <w:t>.</w:t>
      </w:r>
    </w:p>
    <w:p w14:paraId="34B229AD" w14:textId="329D822B" w:rsidR="00434C3E" w:rsidRPr="000063DB" w:rsidRDefault="0075226B" w:rsidP="0075226B">
      <w:pPr>
        <w:rPr>
          <w:rFonts w:eastAsiaTheme="minorEastAsia"/>
          <w:lang w:eastAsia="zh-CN"/>
        </w:rPr>
      </w:pPr>
      <w:r w:rsidRPr="000063DB">
        <w:rPr>
          <w:rFonts w:eastAsiaTheme="minorEastAsia"/>
          <w:lang w:eastAsia="zh-CN"/>
        </w:rPr>
        <w:t xml:space="preserve">Topology of NG-RAN, </w:t>
      </w:r>
      <w:r w:rsidR="00AD2391">
        <w:rPr>
          <w:rFonts w:eastAsiaTheme="minorEastAsia"/>
          <w:lang w:eastAsia="zh-CN"/>
        </w:rPr>
        <w:t>"</w:t>
      </w:r>
      <w:r w:rsidRPr="000063DB">
        <w:rPr>
          <w:rFonts w:eastAsiaTheme="minorEastAsia"/>
          <w:lang w:eastAsia="zh-CN"/>
        </w:rPr>
        <w:t>any AMF</w:t>
      </w:r>
      <w:r w:rsidR="00AD2391">
        <w:rPr>
          <w:rFonts w:eastAsiaTheme="minorEastAsia"/>
          <w:lang w:eastAsia="zh-CN"/>
        </w:rPr>
        <w:t>"</w:t>
      </w:r>
      <w:r w:rsidRPr="000063DB">
        <w:rPr>
          <w:rFonts w:eastAsiaTheme="minorEastAsia"/>
          <w:lang w:eastAsia="zh-CN"/>
        </w:rPr>
        <w:t xml:space="preserve"> and LMF are configured by the operator. LMF is configured with </w:t>
      </w:r>
      <w:r w:rsidR="00AD2391">
        <w:rPr>
          <w:rFonts w:eastAsiaTheme="minorEastAsia"/>
          <w:lang w:eastAsia="zh-CN"/>
        </w:rPr>
        <w:t>"</w:t>
      </w:r>
      <w:r w:rsidRPr="000063DB">
        <w:rPr>
          <w:rFonts w:eastAsiaTheme="minorEastAsia"/>
          <w:lang w:eastAsia="zh-CN"/>
        </w:rPr>
        <w:t>any AMF</w:t>
      </w:r>
      <w:r w:rsidR="00AD2391">
        <w:rPr>
          <w:rFonts w:eastAsiaTheme="minorEastAsia"/>
          <w:lang w:eastAsia="zh-CN"/>
        </w:rPr>
        <w:t>"</w:t>
      </w:r>
      <w:r w:rsidRPr="000063DB">
        <w:rPr>
          <w:rFonts w:eastAsiaTheme="minorEastAsia"/>
          <w:lang w:eastAsia="zh-CN"/>
        </w:rPr>
        <w:t xml:space="preserve"> address. NG-RAN nodes in the campus network establishes TNL association with </w:t>
      </w:r>
      <w:r w:rsidR="00AD2391">
        <w:rPr>
          <w:rFonts w:eastAsiaTheme="minorEastAsia"/>
          <w:lang w:eastAsia="zh-CN"/>
        </w:rPr>
        <w:t>"</w:t>
      </w:r>
      <w:r w:rsidRPr="000063DB">
        <w:rPr>
          <w:rFonts w:eastAsiaTheme="minorEastAsia"/>
          <w:lang w:eastAsia="zh-CN"/>
        </w:rPr>
        <w:t>any AMF</w:t>
      </w:r>
      <w:r w:rsidR="00AD2391">
        <w:rPr>
          <w:rFonts w:eastAsiaTheme="minorEastAsia"/>
          <w:lang w:eastAsia="zh-CN"/>
        </w:rPr>
        <w:t>"</w:t>
      </w:r>
      <w:r w:rsidRPr="000063DB">
        <w:rPr>
          <w:rFonts w:eastAsiaTheme="minorEastAsia"/>
          <w:lang w:eastAsia="zh-CN"/>
        </w:rPr>
        <w:t xml:space="preserve"> in the campus network.</w:t>
      </w:r>
    </w:p>
    <w:p w14:paraId="3539199B" w14:textId="7BE17B0B" w:rsidR="00434C3E" w:rsidRPr="000063DB" w:rsidRDefault="00434C3E" w:rsidP="00434C3E">
      <w:pPr>
        <w:pStyle w:val="Heading3"/>
      </w:pPr>
      <w:bookmarkStart w:id="1142" w:name="_Toc104287779"/>
      <w:r w:rsidRPr="000063DB">
        <w:t>6.</w:t>
      </w:r>
      <w:r w:rsidR="00490B04" w:rsidRPr="000063DB">
        <w:rPr>
          <w:lang w:eastAsia="zh-CN"/>
        </w:rPr>
        <w:t>5</w:t>
      </w:r>
      <w:r w:rsidRPr="000063DB">
        <w:t>.3</w:t>
      </w:r>
      <w:r w:rsidRPr="000063DB">
        <w:tab/>
        <w:t>Procedures</w:t>
      </w:r>
      <w:bookmarkEnd w:id="1142"/>
    </w:p>
    <w:p w14:paraId="6A982AB8" w14:textId="789823E5" w:rsidR="00434C3E" w:rsidRPr="000063DB" w:rsidRDefault="00434C3E" w:rsidP="0075226B">
      <w:pPr>
        <w:pStyle w:val="Heading4"/>
      </w:pPr>
      <w:bookmarkStart w:id="1143" w:name="_Toc104287780"/>
      <w:bookmarkStart w:id="1144" w:name="_Toc58920664"/>
      <w:bookmarkStart w:id="1145" w:name="_Toc91143636"/>
      <w:r w:rsidRPr="000063DB">
        <w:t>6.</w:t>
      </w:r>
      <w:r w:rsidR="00490B04" w:rsidRPr="000063DB">
        <w:t>5</w:t>
      </w:r>
      <w:r w:rsidRPr="000063DB">
        <w:t>.3.1</w:t>
      </w:r>
      <w:r w:rsidR="009178CB" w:rsidRPr="000063DB">
        <w:tab/>
      </w:r>
      <w:r w:rsidRPr="000063DB">
        <w:t>Network Assisted Positioning Procedure</w:t>
      </w:r>
      <w:bookmarkEnd w:id="1143"/>
    </w:p>
    <w:p w14:paraId="11994B3E" w14:textId="15E9F6FE" w:rsidR="0075226B" w:rsidRPr="000063DB" w:rsidRDefault="0075226B" w:rsidP="0075226B">
      <w:pPr>
        <w:pStyle w:val="B1"/>
      </w:pPr>
      <w:r w:rsidRPr="000063DB">
        <w:rPr>
          <w:rFonts w:eastAsia="DengXian"/>
        </w:rPr>
        <w:tab/>
        <w:t>Same as clause </w:t>
      </w:r>
      <w:r w:rsidRPr="000063DB">
        <w:t xml:space="preserve">6.11.2 of </w:t>
      </w:r>
      <w:r w:rsidR="00DB4AA0" w:rsidRPr="000063DB">
        <w:rPr>
          <w:rFonts w:eastAsia="DengXian"/>
        </w:rPr>
        <w:t>TS</w:t>
      </w:r>
      <w:r w:rsidR="00DB4AA0">
        <w:rPr>
          <w:rFonts w:eastAsia="DengXian"/>
        </w:rPr>
        <w:t> </w:t>
      </w:r>
      <w:r w:rsidR="00DB4AA0" w:rsidRPr="000063DB">
        <w:rPr>
          <w:rFonts w:eastAsia="DengXian"/>
        </w:rPr>
        <w:t>23.273</w:t>
      </w:r>
      <w:r w:rsidR="00DB4AA0">
        <w:rPr>
          <w:rFonts w:eastAsia="DengXian"/>
        </w:rPr>
        <w:t> </w:t>
      </w:r>
      <w:r w:rsidR="00DB4AA0" w:rsidRPr="000063DB">
        <w:rPr>
          <w:rFonts w:eastAsia="DengXian"/>
        </w:rPr>
        <w:t>[</w:t>
      </w:r>
      <w:r w:rsidRPr="000063DB">
        <w:rPr>
          <w:rFonts w:eastAsia="DengXian"/>
        </w:rPr>
        <w:t>5].</w:t>
      </w:r>
    </w:p>
    <w:p w14:paraId="6AABC5C2" w14:textId="0C22575B" w:rsidR="00434C3E" w:rsidRPr="000063DB" w:rsidRDefault="00434C3E" w:rsidP="00434C3E">
      <w:pPr>
        <w:rPr>
          <w:rFonts w:eastAsiaTheme="minorEastAsia"/>
          <w:lang w:eastAsia="zh-CN"/>
        </w:rPr>
      </w:pPr>
      <w:r w:rsidRPr="000063DB">
        <w:rPr>
          <w:rFonts w:eastAsiaTheme="minorEastAsia"/>
          <w:lang w:eastAsia="zh-CN"/>
        </w:rPr>
        <w:t>The AMF illustrated in this call flow is the serving AMF of the UE</w:t>
      </w:r>
      <w:r w:rsidR="0075226B" w:rsidRPr="000063DB">
        <w:rPr>
          <w:rFonts w:eastAsiaTheme="minorEastAsia"/>
          <w:lang w:eastAsia="zh-CN"/>
        </w:rPr>
        <w:t>.</w:t>
      </w:r>
    </w:p>
    <w:p w14:paraId="5ACE996A" w14:textId="27631CE9" w:rsidR="00434C3E" w:rsidRPr="000063DB" w:rsidRDefault="00434C3E" w:rsidP="00434C3E">
      <w:pPr>
        <w:pStyle w:val="TH"/>
        <w:rPr>
          <w:lang w:eastAsia="zh-CN"/>
        </w:rPr>
      </w:pPr>
      <w:r w:rsidRPr="000063DB">
        <w:rPr>
          <w:lang w:eastAsia="zh-CN"/>
        </w:rPr>
        <w:object w:dxaOrig="8025" w:dyaOrig="3870" w14:anchorId="18CBA1E0">
          <v:shape id="_x0000_i1046" type="#_x0000_t75" style="width:401.45pt;height:194.1pt" o:ole="">
            <v:imagedata r:id="rId50" o:title=""/>
          </v:shape>
          <o:OLEObject Type="Embed" ProgID="Visio.Drawing.11" ShapeID="_x0000_i1046" DrawAspect="Content" ObjectID="_1715084879" r:id="rId51"/>
        </w:object>
      </w:r>
    </w:p>
    <w:p w14:paraId="2058CC98" w14:textId="5C8EAA9C" w:rsidR="0075226B" w:rsidRPr="000063DB" w:rsidRDefault="0075226B" w:rsidP="0075226B">
      <w:pPr>
        <w:pStyle w:val="TF"/>
        <w:rPr>
          <w:lang w:eastAsia="zh-CN"/>
        </w:rPr>
      </w:pPr>
      <w:r w:rsidRPr="000063DB">
        <w:rPr>
          <w:lang w:eastAsia="zh-CN"/>
        </w:rPr>
        <w:t>Figure 6.5.3.1-1</w:t>
      </w:r>
    </w:p>
    <w:p w14:paraId="42E04D9A" w14:textId="13CC4263" w:rsidR="00434C3E" w:rsidRPr="000063DB" w:rsidRDefault="00434C3E" w:rsidP="0075226B">
      <w:pPr>
        <w:pStyle w:val="Heading4"/>
      </w:pPr>
      <w:bookmarkStart w:id="1146" w:name="_Toc104287781"/>
      <w:r w:rsidRPr="000063DB">
        <w:t>6.</w:t>
      </w:r>
      <w:r w:rsidR="00490B04" w:rsidRPr="000063DB">
        <w:rPr>
          <w:lang w:eastAsia="zh-CN"/>
        </w:rPr>
        <w:t>5</w:t>
      </w:r>
      <w:r w:rsidRPr="000063DB">
        <w:t>.3.2</w:t>
      </w:r>
      <w:r w:rsidR="009178CB" w:rsidRPr="000063DB">
        <w:tab/>
      </w:r>
      <w:r w:rsidRPr="000063DB">
        <w:rPr>
          <w:rFonts w:eastAsia="DengXian"/>
          <w:lang w:eastAsia="en-US"/>
        </w:rPr>
        <w:t>Obtaining Non-UE Associated Network Assistance Data</w:t>
      </w:r>
      <w:bookmarkEnd w:id="1146"/>
    </w:p>
    <w:p w14:paraId="7CFF58F2" w14:textId="13DCA8F5" w:rsidR="0075226B" w:rsidRPr="000063DB" w:rsidRDefault="0075226B" w:rsidP="0075226B">
      <w:pPr>
        <w:pStyle w:val="B1"/>
      </w:pPr>
      <w:r w:rsidRPr="000063DB">
        <w:rPr>
          <w:rFonts w:eastAsia="DengXian"/>
          <w:lang w:eastAsia="en-US"/>
        </w:rPr>
        <w:tab/>
        <w:t xml:space="preserve">Same as clause 6.11.3 of </w:t>
      </w:r>
      <w:r w:rsidR="00DB4AA0" w:rsidRPr="000063DB">
        <w:rPr>
          <w:rFonts w:eastAsia="DengXian"/>
          <w:lang w:eastAsia="en-US"/>
        </w:rPr>
        <w:t>TS</w:t>
      </w:r>
      <w:r w:rsidR="00DB4AA0">
        <w:rPr>
          <w:rFonts w:eastAsia="DengXian"/>
          <w:lang w:eastAsia="en-US"/>
        </w:rPr>
        <w:t> </w:t>
      </w:r>
      <w:r w:rsidR="00DB4AA0" w:rsidRPr="000063DB">
        <w:rPr>
          <w:rFonts w:eastAsia="DengXian"/>
          <w:lang w:eastAsia="en-US"/>
        </w:rPr>
        <w:t>23.273</w:t>
      </w:r>
      <w:r w:rsidR="00DB4AA0">
        <w:rPr>
          <w:rFonts w:eastAsia="DengXian"/>
          <w:lang w:eastAsia="en-US"/>
        </w:rPr>
        <w:t> </w:t>
      </w:r>
      <w:r w:rsidR="00DB4AA0" w:rsidRPr="000063DB">
        <w:rPr>
          <w:rFonts w:eastAsia="DengXian"/>
          <w:lang w:eastAsia="en-US"/>
        </w:rPr>
        <w:t>[</w:t>
      </w:r>
      <w:r w:rsidRPr="000063DB">
        <w:rPr>
          <w:rFonts w:eastAsia="DengXian"/>
          <w:lang w:eastAsia="en-US"/>
        </w:rPr>
        <w:t>5].</w:t>
      </w:r>
    </w:p>
    <w:p w14:paraId="320DDB79" w14:textId="57693671" w:rsidR="00434C3E" w:rsidRPr="000063DB" w:rsidRDefault="0075226B" w:rsidP="0075226B">
      <w:pPr>
        <w:rPr>
          <w:rFonts w:eastAsiaTheme="minorEastAsia"/>
          <w:lang w:eastAsia="zh-CN"/>
        </w:rPr>
      </w:pPr>
      <w:r w:rsidRPr="000063DB">
        <w:rPr>
          <w:rFonts w:eastAsiaTheme="minorEastAsia"/>
          <w:lang w:eastAsia="zh-CN"/>
        </w:rPr>
        <w:t xml:space="preserve">The AMF illustrated in this call flow is </w:t>
      </w:r>
      <w:r w:rsidR="00AD2391">
        <w:rPr>
          <w:rFonts w:eastAsiaTheme="minorEastAsia"/>
          <w:lang w:eastAsia="zh-CN"/>
        </w:rPr>
        <w:t>"</w:t>
      </w:r>
      <w:r w:rsidRPr="000063DB">
        <w:rPr>
          <w:rFonts w:eastAsiaTheme="minorEastAsia"/>
          <w:lang w:eastAsia="zh-CN"/>
        </w:rPr>
        <w:t>any AMF</w:t>
      </w:r>
      <w:r w:rsidR="00AD2391">
        <w:rPr>
          <w:rFonts w:eastAsiaTheme="minorEastAsia"/>
          <w:lang w:eastAsia="zh-CN"/>
        </w:rPr>
        <w:t>"</w:t>
      </w:r>
      <w:r w:rsidRPr="000063DB">
        <w:rPr>
          <w:rFonts w:eastAsiaTheme="minorEastAsia"/>
          <w:lang w:eastAsia="zh-CN"/>
        </w:rPr>
        <w:t xml:space="preserve"> deployed in the campus network. LMF is configured with </w:t>
      </w:r>
      <w:r w:rsidR="00AD2391">
        <w:rPr>
          <w:rFonts w:eastAsiaTheme="minorEastAsia"/>
          <w:lang w:eastAsia="zh-CN"/>
        </w:rPr>
        <w:t>"</w:t>
      </w:r>
      <w:r w:rsidRPr="000063DB">
        <w:rPr>
          <w:rFonts w:eastAsiaTheme="minorEastAsia"/>
          <w:lang w:eastAsia="zh-CN"/>
        </w:rPr>
        <w:t>any AMF</w:t>
      </w:r>
      <w:r w:rsidR="00AD2391">
        <w:rPr>
          <w:rFonts w:eastAsiaTheme="minorEastAsia"/>
          <w:lang w:eastAsia="zh-CN"/>
        </w:rPr>
        <w:t>"</w:t>
      </w:r>
      <w:r w:rsidRPr="000063DB">
        <w:rPr>
          <w:rFonts w:eastAsiaTheme="minorEastAsia"/>
          <w:lang w:eastAsia="zh-CN"/>
        </w:rPr>
        <w:t xml:space="preserve"> address. NG-RAN nodes in the campus network establishes TNL association with </w:t>
      </w:r>
      <w:r w:rsidR="00AD2391">
        <w:rPr>
          <w:rFonts w:eastAsiaTheme="minorEastAsia"/>
          <w:lang w:eastAsia="zh-CN"/>
        </w:rPr>
        <w:t>"</w:t>
      </w:r>
      <w:r w:rsidRPr="000063DB">
        <w:rPr>
          <w:rFonts w:eastAsiaTheme="minorEastAsia"/>
          <w:lang w:eastAsia="zh-CN"/>
        </w:rPr>
        <w:t>any AMF</w:t>
      </w:r>
      <w:r w:rsidR="00AD2391">
        <w:rPr>
          <w:rFonts w:eastAsiaTheme="minorEastAsia"/>
          <w:lang w:eastAsia="zh-CN"/>
        </w:rPr>
        <w:t>"</w:t>
      </w:r>
      <w:r w:rsidRPr="000063DB">
        <w:rPr>
          <w:rFonts w:eastAsiaTheme="minorEastAsia"/>
          <w:lang w:eastAsia="zh-CN"/>
        </w:rPr>
        <w:t xml:space="preserve"> in the campus network.</w:t>
      </w:r>
    </w:p>
    <w:bookmarkEnd w:id="1144"/>
    <w:bookmarkEnd w:id="1145"/>
    <w:p w14:paraId="58A97238" w14:textId="77777777" w:rsidR="00434C3E" w:rsidRPr="000063DB" w:rsidRDefault="00434C3E" w:rsidP="0075226B">
      <w:pPr>
        <w:pStyle w:val="TH"/>
        <w:rPr>
          <w:rFonts w:eastAsia="MS Mincho"/>
        </w:rPr>
      </w:pPr>
      <w:r w:rsidRPr="000063DB">
        <w:rPr>
          <w:lang w:eastAsia="zh-CN"/>
        </w:rPr>
        <w:object w:dxaOrig="12564" w:dyaOrig="5592" w14:anchorId="570DDFBF">
          <v:shape id="_x0000_i1047" type="#_x0000_t75" style="width:402.6pt;height:181.45pt" o:ole="">
            <v:imagedata r:id="rId52" o:title=""/>
          </v:shape>
          <o:OLEObject Type="Embed" ProgID="Visio.Drawing.11" ShapeID="_x0000_i1047" DrawAspect="Content" ObjectID="_1715084880" r:id="rId53"/>
        </w:object>
      </w:r>
    </w:p>
    <w:p w14:paraId="37C322CC" w14:textId="32DE6B0E" w:rsidR="0075226B" w:rsidRPr="000063DB" w:rsidRDefault="0075226B" w:rsidP="0075226B">
      <w:pPr>
        <w:pStyle w:val="TF"/>
        <w:rPr>
          <w:lang w:eastAsia="zh-CN"/>
        </w:rPr>
      </w:pPr>
      <w:r w:rsidRPr="000063DB">
        <w:rPr>
          <w:lang w:eastAsia="zh-CN"/>
        </w:rPr>
        <w:t>Figure 6.5.3.2-1</w:t>
      </w:r>
    </w:p>
    <w:p w14:paraId="778FB032" w14:textId="16C19BFF" w:rsidR="00434C3E" w:rsidRPr="000063DB" w:rsidRDefault="00434C3E" w:rsidP="0075226B">
      <w:pPr>
        <w:pStyle w:val="Heading3"/>
      </w:pPr>
      <w:bookmarkStart w:id="1147" w:name="_Toc104287782"/>
      <w:r w:rsidRPr="000063DB">
        <w:t>6.</w:t>
      </w:r>
      <w:r w:rsidR="00490B04" w:rsidRPr="000063DB">
        <w:rPr>
          <w:lang w:eastAsia="zh-CN"/>
        </w:rPr>
        <w:t>5</w:t>
      </w:r>
      <w:r w:rsidRPr="000063DB">
        <w:t>.4</w:t>
      </w:r>
      <w:r w:rsidRPr="000063DB">
        <w:tab/>
        <w:t>Impacts on services, entities, and interfaces</w:t>
      </w:r>
      <w:bookmarkEnd w:id="1147"/>
    </w:p>
    <w:p w14:paraId="23C2C5A3" w14:textId="77777777" w:rsidR="0075226B" w:rsidRPr="000063DB" w:rsidRDefault="0075226B" w:rsidP="0075226B">
      <w:r w:rsidRPr="000063DB">
        <w:t>LMF:</w:t>
      </w:r>
    </w:p>
    <w:p w14:paraId="58A88808" w14:textId="2824C0DF" w:rsidR="0075226B" w:rsidRPr="000063DB" w:rsidRDefault="0075226B" w:rsidP="0075226B">
      <w:pPr>
        <w:pStyle w:val="B1"/>
      </w:pPr>
      <w:r w:rsidRPr="000063DB">
        <w:t>-</w:t>
      </w:r>
      <w:r w:rsidRPr="000063DB">
        <w:tab/>
        <w:t xml:space="preserve">configured with </w:t>
      </w:r>
      <w:r w:rsidR="00AD2391">
        <w:t>"</w:t>
      </w:r>
      <w:r w:rsidRPr="000063DB">
        <w:t>any AMF</w:t>
      </w:r>
      <w:r w:rsidR="00AD2391">
        <w:t>"</w:t>
      </w:r>
      <w:r w:rsidRPr="000063DB">
        <w:t xml:space="preserve"> address.</w:t>
      </w:r>
    </w:p>
    <w:p w14:paraId="4D2CF84A" w14:textId="11664444" w:rsidR="0075226B" w:rsidRPr="000063DB" w:rsidRDefault="0075226B" w:rsidP="0075226B">
      <w:pPr>
        <w:pStyle w:val="B1"/>
      </w:pPr>
      <w:r w:rsidRPr="000063DB">
        <w:t>-</w:t>
      </w:r>
      <w:r w:rsidRPr="000063DB">
        <w:tab/>
        <w:t xml:space="preserve">if network based positioning method is selected by LMF, for UE associated NRPPa signalling, it is transmitted via the serving AMF. For non UE associated NRPPa signalling, it is transmitted using </w:t>
      </w:r>
      <w:r w:rsidR="00AD2391">
        <w:t>"</w:t>
      </w:r>
      <w:r w:rsidRPr="000063DB">
        <w:t>any AMF</w:t>
      </w:r>
      <w:r w:rsidR="00AD2391">
        <w:t>"</w:t>
      </w:r>
      <w:r w:rsidRPr="000063DB">
        <w:t xml:space="preserve"> deployed in the campus network.</w:t>
      </w:r>
    </w:p>
    <w:p w14:paraId="54460E5A" w14:textId="77777777" w:rsidR="0075226B" w:rsidRPr="000063DB" w:rsidRDefault="0075226B" w:rsidP="0075226B">
      <w:r w:rsidRPr="000063DB">
        <w:t>NG-RAN:</w:t>
      </w:r>
    </w:p>
    <w:p w14:paraId="331DE650" w14:textId="4A373322" w:rsidR="0075226B" w:rsidRPr="000063DB" w:rsidRDefault="0075226B" w:rsidP="0075226B">
      <w:pPr>
        <w:pStyle w:val="B1"/>
      </w:pPr>
      <w:r w:rsidRPr="000063DB">
        <w:t>-</w:t>
      </w:r>
      <w:r w:rsidRPr="000063DB">
        <w:tab/>
        <w:t xml:space="preserve">establishes TNL association with </w:t>
      </w:r>
      <w:r w:rsidR="00AD2391">
        <w:t>"</w:t>
      </w:r>
      <w:r w:rsidRPr="000063DB">
        <w:t>any AMF</w:t>
      </w:r>
      <w:r w:rsidR="00AD2391">
        <w:t>"</w:t>
      </w:r>
      <w:r w:rsidRPr="000063DB">
        <w:t>.</w:t>
      </w:r>
    </w:p>
    <w:p w14:paraId="4B6A6E4B" w14:textId="681607FB" w:rsidR="00490B04" w:rsidRPr="000063DB" w:rsidRDefault="00490B04" w:rsidP="00490B04">
      <w:pPr>
        <w:pStyle w:val="Heading2"/>
      </w:pPr>
      <w:bookmarkStart w:id="1148" w:name="_MON_1643182591"/>
      <w:bookmarkStart w:id="1149" w:name="_MON_1643182622"/>
      <w:bookmarkStart w:id="1150" w:name="_Toc500949097"/>
      <w:bookmarkStart w:id="1151" w:name="_Toc22214908"/>
      <w:bookmarkStart w:id="1152" w:name="_Toc92883029"/>
      <w:bookmarkStart w:id="1153" w:name="_Toc92890920"/>
      <w:bookmarkStart w:id="1154" w:name="_Toc104287783"/>
      <w:bookmarkEnd w:id="1148"/>
      <w:bookmarkEnd w:id="1149"/>
      <w:r w:rsidRPr="000063DB">
        <w:rPr>
          <w:lang w:eastAsia="zh-CN"/>
        </w:rPr>
        <w:lastRenderedPageBreak/>
        <w:t>6.6</w:t>
      </w:r>
      <w:r w:rsidRPr="000063DB">
        <w:rPr>
          <w:lang w:eastAsia="ko-KR"/>
        </w:rPr>
        <w:tab/>
      </w:r>
      <w:r w:rsidRPr="000063DB">
        <w:t>Solution</w:t>
      </w:r>
      <w:r w:rsidRPr="000063DB">
        <w:rPr>
          <w:lang w:eastAsia="zh-CN"/>
        </w:rPr>
        <w:t xml:space="preserve"> #6</w:t>
      </w:r>
      <w:r w:rsidRPr="000063DB">
        <w:t xml:space="preserve">: </w:t>
      </w:r>
      <w:bookmarkEnd w:id="1150"/>
      <w:bookmarkEnd w:id="1151"/>
      <w:bookmarkEnd w:id="1152"/>
      <w:bookmarkEnd w:id="1153"/>
      <w:r w:rsidRPr="000063DB">
        <w:t>LMF selection based on LMF ID</w:t>
      </w:r>
      <w:bookmarkEnd w:id="1154"/>
    </w:p>
    <w:p w14:paraId="4D160E0F" w14:textId="54314FEE" w:rsidR="00490B04" w:rsidRPr="000063DB" w:rsidRDefault="00490B04" w:rsidP="00490B04">
      <w:pPr>
        <w:pStyle w:val="Heading3"/>
        <w:rPr>
          <w:lang w:eastAsia="ko-KR"/>
        </w:rPr>
      </w:pPr>
      <w:bookmarkStart w:id="1155" w:name="_Toc21087542"/>
      <w:bookmarkStart w:id="1156" w:name="_Toc92883030"/>
      <w:bookmarkStart w:id="1157" w:name="_Toc92890921"/>
      <w:bookmarkStart w:id="1158" w:name="_Toc104287784"/>
      <w:bookmarkStart w:id="1159" w:name="_Toc500949099"/>
      <w:bookmarkStart w:id="1160" w:name="_Toc22214909"/>
      <w:r w:rsidRPr="000063DB">
        <w:rPr>
          <w:lang w:eastAsia="ko-KR"/>
        </w:rPr>
        <w:t>6.</w:t>
      </w:r>
      <w:r w:rsidRPr="000063DB">
        <w:rPr>
          <w:lang w:eastAsia="zh-CN"/>
        </w:rPr>
        <w:t>6</w:t>
      </w:r>
      <w:r w:rsidRPr="000063DB">
        <w:rPr>
          <w:lang w:eastAsia="ko-KR"/>
        </w:rPr>
        <w:t>.1</w:t>
      </w:r>
      <w:r w:rsidRPr="000063DB">
        <w:rPr>
          <w:lang w:eastAsia="ko-KR"/>
        </w:rPr>
        <w:tab/>
        <w:t>Introduction</w:t>
      </w:r>
      <w:bookmarkEnd w:id="1155"/>
      <w:bookmarkEnd w:id="1156"/>
      <w:bookmarkEnd w:id="1157"/>
      <w:bookmarkEnd w:id="1158"/>
    </w:p>
    <w:p w14:paraId="622634FB" w14:textId="77777777" w:rsidR="00490B04" w:rsidRPr="000063DB" w:rsidRDefault="00490B04" w:rsidP="00490B04">
      <w:pPr>
        <w:rPr>
          <w:rFonts w:eastAsia="SimSun"/>
          <w:lang w:eastAsia="zh-CN"/>
        </w:rPr>
      </w:pPr>
      <w:bookmarkStart w:id="1161" w:name="_Toc21087543"/>
      <w:r w:rsidRPr="000063DB">
        <w:rPr>
          <w:rFonts w:eastAsia="SimSun"/>
          <w:lang w:eastAsia="zh-CN"/>
        </w:rPr>
        <w:t>This solution aims to address the key issues#3</w:t>
      </w:r>
      <w:r w:rsidRPr="000063DB">
        <w:rPr>
          <w:lang w:eastAsia="ko-KR"/>
        </w:rPr>
        <w:t>: Local Area Restriction for an LMF and GMLC. In this solution the LMF discovery and selection mechanism is enhanced to use LMF ID as input parameter.</w:t>
      </w:r>
    </w:p>
    <w:p w14:paraId="6ECB71B9" w14:textId="3505CB32" w:rsidR="00490B04" w:rsidRPr="000063DB" w:rsidRDefault="00490B04" w:rsidP="00490B04">
      <w:pPr>
        <w:pStyle w:val="Heading3"/>
        <w:rPr>
          <w:lang w:eastAsia="ko-KR"/>
        </w:rPr>
      </w:pPr>
      <w:bookmarkStart w:id="1162" w:name="_Toc92883031"/>
      <w:bookmarkStart w:id="1163" w:name="_Toc92890922"/>
      <w:bookmarkStart w:id="1164" w:name="_Toc104287785"/>
      <w:r w:rsidRPr="000063DB">
        <w:rPr>
          <w:lang w:eastAsia="ko-KR"/>
        </w:rPr>
        <w:t>6.</w:t>
      </w:r>
      <w:r w:rsidRPr="000063DB">
        <w:rPr>
          <w:lang w:eastAsia="zh-CN"/>
        </w:rPr>
        <w:t>6</w:t>
      </w:r>
      <w:r w:rsidRPr="000063DB">
        <w:rPr>
          <w:lang w:eastAsia="ko-KR"/>
        </w:rPr>
        <w:t>.2</w:t>
      </w:r>
      <w:r w:rsidRPr="000063DB">
        <w:rPr>
          <w:lang w:eastAsia="ko-KR"/>
        </w:rPr>
        <w:tab/>
        <w:t>Functional Description</w:t>
      </w:r>
      <w:bookmarkEnd w:id="1161"/>
      <w:bookmarkEnd w:id="1162"/>
      <w:bookmarkEnd w:id="1163"/>
      <w:bookmarkEnd w:id="1164"/>
    </w:p>
    <w:p w14:paraId="0DD6BFAB" w14:textId="77777777" w:rsidR="00490B04" w:rsidRPr="000063DB" w:rsidRDefault="00490B04" w:rsidP="00490B04">
      <w:bookmarkStart w:id="1165" w:name="_Toc21087544"/>
      <w:r w:rsidRPr="000063DB">
        <w:rPr>
          <w:rFonts w:eastAsia="SimSun"/>
          <w:lang w:eastAsia="zh-CN"/>
        </w:rPr>
        <w:t xml:space="preserve">In this solution, the GMLC is configured with an LMF ID of the LMF located within the same local area of the GMLC. The LMF may register itself in the NRF. The GMLC provides the LMF ID to AMF in </w:t>
      </w:r>
      <w:r w:rsidRPr="000063DB">
        <w:t>Namf_Location_ProvidePositioningInfo service operation</w:t>
      </w:r>
      <w:r w:rsidRPr="000063DB">
        <w:rPr>
          <w:rFonts w:eastAsia="SimSun"/>
          <w:lang w:eastAsia="zh-CN"/>
        </w:rPr>
        <w:t xml:space="preserve">. The AMF uses the LMF ID to discover the LMF via NRF query or local configuration and invokes </w:t>
      </w:r>
      <w:r w:rsidRPr="000063DB">
        <w:t>the Nlmf_Location_DetermineLocation service operation to request the current location of the UE.</w:t>
      </w:r>
    </w:p>
    <w:p w14:paraId="148A8007" w14:textId="03A9F66F" w:rsidR="00490B04" w:rsidRPr="000063DB" w:rsidRDefault="00490B04" w:rsidP="00490B04">
      <w:pPr>
        <w:pStyle w:val="Heading3"/>
      </w:pPr>
      <w:bookmarkStart w:id="1166" w:name="_Toc92883032"/>
      <w:bookmarkStart w:id="1167" w:name="_Toc92890923"/>
      <w:bookmarkStart w:id="1168" w:name="_Toc104287786"/>
      <w:r w:rsidRPr="000063DB">
        <w:t>6.</w:t>
      </w:r>
      <w:r w:rsidRPr="000063DB">
        <w:rPr>
          <w:lang w:eastAsia="zh-CN"/>
        </w:rPr>
        <w:t>6</w:t>
      </w:r>
      <w:r w:rsidRPr="000063DB">
        <w:t>.3</w:t>
      </w:r>
      <w:r w:rsidRPr="000063DB">
        <w:tab/>
        <w:t>Procedures</w:t>
      </w:r>
      <w:bookmarkEnd w:id="1165"/>
      <w:bookmarkEnd w:id="1166"/>
      <w:bookmarkEnd w:id="1167"/>
      <w:bookmarkEnd w:id="1168"/>
    </w:p>
    <w:bookmarkStart w:id="1169" w:name="_Toc21087545"/>
    <w:bookmarkStart w:id="1170" w:name="_MON_1609086182"/>
    <w:bookmarkEnd w:id="1170"/>
    <w:p w14:paraId="205E5B4C" w14:textId="77777777" w:rsidR="00490B04" w:rsidRPr="000063DB" w:rsidRDefault="00490B04" w:rsidP="0075226B">
      <w:pPr>
        <w:pStyle w:val="TH"/>
      </w:pPr>
      <w:r w:rsidRPr="000063DB">
        <w:object w:dxaOrig="9072" w:dyaOrig="7510" w14:anchorId="6AA808E7">
          <v:shape id="_x0000_i1048" type="#_x0000_t75" style="width:391.7pt;height:325.45pt" o:ole="">
            <v:imagedata r:id="rId54" o:title=""/>
          </v:shape>
          <o:OLEObject Type="Embed" ProgID="Word.Picture.8" ShapeID="_x0000_i1048" DrawAspect="Content" ObjectID="_1715084881" r:id="rId55"/>
        </w:object>
      </w:r>
    </w:p>
    <w:p w14:paraId="5EE1396A" w14:textId="70809A4C" w:rsidR="00490B04" w:rsidRPr="000063DB" w:rsidRDefault="00490B04" w:rsidP="00490B04">
      <w:pPr>
        <w:pStyle w:val="TF"/>
        <w:rPr>
          <w:lang w:eastAsia="zh-CN"/>
        </w:rPr>
      </w:pPr>
      <w:r w:rsidRPr="000063DB">
        <w:rPr>
          <w:lang w:eastAsia="zh-CN"/>
        </w:rPr>
        <w:t>Figure 6.6.</w:t>
      </w:r>
      <w:r w:rsidR="0075226B" w:rsidRPr="000063DB">
        <w:rPr>
          <w:lang w:eastAsia="zh-CN"/>
        </w:rPr>
        <w:t>3-1</w:t>
      </w:r>
      <w:r w:rsidRPr="000063DB">
        <w:rPr>
          <w:lang w:eastAsia="zh-CN"/>
        </w:rPr>
        <w:t>: 5GC-MT-LR procedure</w:t>
      </w:r>
    </w:p>
    <w:p w14:paraId="38C21119" w14:textId="77777777" w:rsidR="0075226B" w:rsidRPr="000063DB" w:rsidRDefault="0075226B" w:rsidP="0075226B">
      <w:pPr>
        <w:pStyle w:val="B1"/>
        <w:rPr>
          <w:rFonts w:eastAsia="SimSun"/>
          <w:lang w:eastAsia="zh-CN"/>
        </w:rPr>
      </w:pPr>
      <w:r w:rsidRPr="000063DB">
        <w:rPr>
          <w:rFonts w:eastAsia="SimSun"/>
          <w:lang w:eastAsia="zh-CN"/>
        </w:rPr>
        <w:t>1.</w:t>
      </w:r>
      <w:r w:rsidRPr="000063DB">
        <w:rPr>
          <w:rFonts w:eastAsia="SimSun"/>
          <w:lang w:eastAsia="zh-CN"/>
        </w:rPr>
        <w:tab/>
        <w:t>The external location services client sends a request to the GMLC for a location for the target UE identified by an GPSI or an SUPI.</w:t>
      </w:r>
    </w:p>
    <w:p w14:paraId="3AE44541" w14:textId="77777777" w:rsidR="0075226B" w:rsidRPr="000063DB" w:rsidRDefault="0075226B" w:rsidP="0075226B">
      <w:pPr>
        <w:pStyle w:val="B1"/>
        <w:rPr>
          <w:rFonts w:eastAsia="SimSun"/>
          <w:lang w:eastAsia="zh-CN"/>
        </w:rPr>
      </w:pPr>
      <w:r w:rsidRPr="000063DB">
        <w:rPr>
          <w:rFonts w:eastAsia="SimSun"/>
          <w:lang w:eastAsia="zh-CN"/>
        </w:rPr>
        <w:t>2.</w:t>
      </w:r>
      <w:r w:rsidRPr="000063DB">
        <w:rPr>
          <w:rFonts w:eastAsia="SimSun"/>
          <w:lang w:eastAsia="zh-CN"/>
        </w:rPr>
        <w:tab/>
        <w:t>The GMLC invokes a Nudm_UECM_Get service operation towards the home UDM of the target UE to be located with the GPSI or SUPI of this UE.</w:t>
      </w:r>
    </w:p>
    <w:p w14:paraId="0A8F4B56" w14:textId="77777777" w:rsidR="0075226B" w:rsidRPr="000063DB" w:rsidRDefault="0075226B" w:rsidP="0075226B">
      <w:pPr>
        <w:pStyle w:val="B1"/>
        <w:rPr>
          <w:rFonts w:eastAsia="SimSun"/>
          <w:lang w:eastAsia="zh-CN"/>
        </w:rPr>
      </w:pPr>
      <w:r w:rsidRPr="000063DB">
        <w:rPr>
          <w:rFonts w:eastAsia="SimSun"/>
          <w:lang w:eastAsia="zh-CN"/>
        </w:rPr>
        <w:t>3.</w:t>
      </w:r>
      <w:r w:rsidRPr="000063DB">
        <w:rPr>
          <w:rFonts w:eastAsia="SimSun"/>
          <w:lang w:eastAsia="zh-CN"/>
        </w:rPr>
        <w:tab/>
        <w:t>The UDM returns the network addresses of the current serving AMF.</w:t>
      </w:r>
    </w:p>
    <w:p w14:paraId="4FD08D1F" w14:textId="77777777" w:rsidR="0075226B" w:rsidRPr="000063DB" w:rsidRDefault="0075226B" w:rsidP="0075226B">
      <w:pPr>
        <w:pStyle w:val="B1"/>
        <w:rPr>
          <w:rFonts w:eastAsia="SimSun"/>
          <w:lang w:eastAsia="zh-CN"/>
        </w:rPr>
      </w:pPr>
      <w:r w:rsidRPr="000063DB">
        <w:rPr>
          <w:rFonts w:eastAsia="SimSun"/>
          <w:lang w:eastAsia="zh-CN"/>
        </w:rPr>
        <w:t>4.</w:t>
      </w:r>
      <w:r w:rsidRPr="000063DB">
        <w:rPr>
          <w:rFonts w:eastAsia="SimSun"/>
          <w:lang w:eastAsia="zh-CN"/>
        </w:rPr>
        <w:tab/>
        <w:t>The GMLC invokes the Namf_Location_ProvidePositioningInfo service operation towards the AMF to request the current location of the UE. The service operation includes the SUPI, and client type and may include the required QoS and Supported GAD shapes. The service operation may also include the LMF ID if it is configured in the GMLC.</w:t>
      </w:r>
    </w:p>
    <w:p w14:paraId="4AF5BC26" w14:textId="3B4AA8F7" w:rsidR="0075226B" w:rsidRPr="000063DB" w:rsidRDefault="0075226B" w:rsidP="0075226B">
      <w:pPr>
        <w:pStyle w:val="B1"/>
        <w:rPr>
          <w:rFonts w:eastAsia="SimSun"/>
          <w:lang w:eastAsia="zh-CN"/>
        </w:rPr>
      </w:pPr>
      <w:r w:rsidRPr="000063DB">
        <w:rPr>
          <w:rFonts w:eastAsia="SimSun"/>
          <w:lang w:eastAsia="zh-CN"/>
        </w:rPr>
        <w:lastRenderedPageBreak/>
        <w:t>5.</w:t>
      </w:r>
      <w:r w:rsidRPr="000063DB">
        <w:rPr>
          <w:rFonts w:eastAsia="SimSun"/>
          <w:lang w:eastAsia="zh-CN"/>
        </w:rPr>
        <w:tab/>
        <w:t xml:space="preserve">If the UE is in CM IDLE state, the AMF initiates a network triggered Service Request procedure as defined in clause 4.2.3.3 of </w:t>
      </w:r>
      <w:r w:rsidR="00DB4AA0" w:rsidRPr="000063DB">
        <w:rPr>
          <w:rFonts w:eastAsia="SimSun"/>
          <w:lang w:eastAsia="zh-CN"/>
        </w:rPr>
        <w:t>TS</w:t>
      </w:r>
      <w:r w:rsidR="00DB4AA0">
        <w:rPr>
          <w:rFonts w:eastAsia="SimSun"/>
          <w:lang w:eastAsia="zh-CN"/>
        </w:rPr>
        <w:t> </w:t>
      </w:r>
      <w:r w:rsidR="00DB4AA0" w:rsidRPr="000063DB">
        <w:rPr>
          <w:rFonts w:eastAsia="SimSun"/>
          <w:lang w:eastAsia="zh-CN"/>
        </w:rPr>
        <w:t>23.502</w:t>
      </w:r>
      <w:r w:rsidR="00DB4AA0">
        <w:rPr>
          <w:rFonts w:eastAsia="SimSun"/>
          <w:lang w:eastAsia="zh-CN"/>
        </w:rPr>
        <w:t> </w:t>
      </w:r>
      <w:r w:rsidR="00DB4AA0" w:rsidRPr="000063DB">
        <w:rPr>
          <w:rFonts w:eastAsia="SimSun"/>
          <w:lang w:eastAsia="zh-CN"/>
        </w:rPr>
        <w:t>[</w:t>
      </w:r>
      <w:r w:rsidR="00DB4AA0">
        <w:rPr>
          <w:rFonts w:eastAsia="SimSun"/>
          <w:lang w:eastAsia="zh-CN"/>
        </w:rPr>
        <w:t>3</w:t>
      </w:r>
      <w:r w:rsidRPr="000063DB">
        <w:rPr>
          <w:rFonts w:eastAsia="SimSun"/>
          <w:lang w:eastAsia="zh-CN"/>
        </w:rPr>
        <w:t>] to establish a signalling connection with the UE.</w:t>
      </w:r>
    </w:p>
    <w:p w14:paraId="3D269C45" w14:textId="77777777" w:rsidR="0075226B" w:rsidRPr="000063DB" w:rsidRDefault="0075226B" w:rsidP="0075226B">
      <w:pPr>
        <w:pStyle w:val="B1"/>
        <w:rPr>
          <w:rFonts w:eastAsia="SimSun"/>
          <w:lang w:eastAsia="zh-CN"/>
        </w:rPr>
      </w:pPr>
      <w:r w:rsidRPr="000063DB">
        <w:rPr>
          <w:rFonts w:eastAsia="SimSun"/>
          <w:lang w:eastAsia="zh-CN"/>
        </w:rPr>
        <w:t>6.</w:t>
      </w:r>
      <w:r w:rsidRPr="000063DB">
        <w:rPr>
          <w:rFonts w:eastAsia="SimSun"/>
          <w:lang w:eastAsia="zh-CN"/>
        </w:rPr>
        <w:tab/>
        <w:t>The AMF selects the LMF based on the LMF ID received from GMLC. The selection may use a NRF query or local configuration.</w:t>
      </w:r>
    </w:p>
    <w:p w14:paraId="259A0CED" w14:textId="652B81E4" w:rsidR="0075226B" w:rsidRPr="000063DB" w:rsidRDefault="0075226B" w:rsidP="0075226B">
      <w:pPr>
        <w:pStyle w:val="B1"/>
        <w:rPr>
          <w:rFonts w:eastAsia="SimSun"/>
          <w:lang w:eastAsia="zh-CN"/>
        </w:rPr>
      </w:pPr>
      <w:r w:rsidRPr="000063DB">
        <w:rPr>
          <w:rFonts w:eastAsia="SimSun"/>
          <w:lang w:eastAsia="zh-CN"/>
        </w:rPr>
        <w:t>7-11.</w:t>
      </w:r>
      <w:r w:rsidRPr="000063DB">
        <w:rPr>
          <w:rFonts w:eastAsia="SimSun"/>
          <w:lang w:eastAsia="zh-CN"/>
        </w:rPr>
        <w:tab/>
        <w:t>Same steps 7-11 in</w:t>
      </w:r>
      <w:r w:rsidR="000063DB" w:rsidRPr="000063DB">
        <w:rPr>
          <w:rFonts w:eastAsia="SimSun"/>
          <w:lang w:eastAsia="zh-CN"/>
        </w:rPr>
        <w:t xml:space="preserve"> clause 6.1.1</w:t>
      </w:r>
      <w:r w:rsidRPr="000063DB">
        <w:rPr>
          <w:rFonts w:eastAsia="SimSun"/>
          <w:lang w:eastAsia="zh-CN"/>
        </w:rPr>
        <w:t xml:space="preserve"> </w:t>
      </w:r>
      <w:r w:rsidR="000063DB" w:rsidRPr="000063DB">
        <w:rPr>
          <w:rFonts w:eastAsia="SimSun"/>
          <w:lang w:eastAsia="zh-CN"/>
        </w:rPr>
        <w:t xml:space="preserve">of </w:t>
      </w:r>
      <w:r w:rsidR="00DB4AA0" w:rsidRPr="000063DB">
        <w:rPr>
          <w:rFonts w:eastAsia="SimSun"/>
          <w:lang w:eastAsia="zh-CN"/>
        </w:rPr>
        <w:t>TS</w:t>
      </w:r>
      <w:r w:rsidR="00DB4AA0">
        <w:rPr>
          <w:rFonts w:eastAsia="SimSun"/>
          <w:lang w:eastAsia="zh-CN"/>
        </w:rPr>
        <w:t> </w:t>
      </w:r>
      <w:r w:rsidR="00DB4AA0" w:rsidRPr="000063DB">
        <w:rPr>
          <w:rFonts w:eastAsia="SimSun"/>
          <w:lang w:eastAsia="zh-CN"/>
        </w:rPr>
        <w:t>23.273</w:t>
      </w:r>
      <w:r w:rsidR="00DB4AA0">
        <w:rPr>
          <w:rFonts w:eastAsia="SimSun"/>
          <w:lang w:eastAsia="zh-CN"/>
        </w:rPr>
        <w:t> </w:t>
      </w:r>
      <w:r w:rsidR="00DB4AA0" w:rsidRPr="000063DB">
        <w:rPr>
          <w:rFonts w:eastAsia="SimSun"/>
          <w:lang w:eastAsia="zh-CN"/>
        </w:rPr>
        <w:t>[</w:t>
      </w:r>
      <w:r w:rsidR="000063DB" w:rsidRPr="000063DB">
        <w:rPr>
          <w:rFonts w:eastAsia="SimSun"/>
          <w:lang w:eastAsia="zh-CN"/>
        </w:rPr>
        <w:t>5]</w:t>
      </w:r>
      <w:r w:rsidRPr="000063DB">
        <w:rPr>
          <w:rFonts w:eastAsia="SimSun"/>
          <w:lang w:eastAsia="zh-CN"/>
        </w:rPr>
        <w:t>.</w:t>
      </w:r>
    </w:p>
    <w:p w14:paraId="488903CA" w14:textId="516D1AC0" w:rsidR="00490B04" w:rsidRDefault="00490B04" w:rsidP="00490B04">
      <w:pPr>
        <w:pStyle w:val="Heading3"/>
      </w:pPr>
      <w:bookmarkStart w:id="1171" w:name="_Toc92883033"/>
      <w:bookmarkStart w:id="1172" w:name="_Toc92890924"/>
      <w:bookmarkStart w:id="1173" w:name="_Toc104287787"/>
      <w:r w:rsidRPr="000063DB">
        <w:t>6.</w:t>
      </w:r>
      <w:r w:rsidRPr="000063DB">
        <w:rPr>
          <w:lang w:eastAsia="zh-CN"/>
        </w:rPr>
        <w:t>6</w:t>
      </w:r>
      <w:r w:rsidRPr="000063DB">
        <w:t>.4</w:t>
      </w:r>
      <w:r w:rsidRPr="000063DB">
        <w:tab/>
        <w:t>Impacts on existing entities and interfaces</w:t>
      </w:r>
      <w:bookmarkEnd w:id="1169"/>
      <w:bookmarkEnd w:id="1171"/>
      <w:bookmarkEnd w:id="1172"/>
      <w:bookmarkEnd w:id="1173"/>
    </w:p>
    <w:p w14:paraId="7202D819" w14:textId="77777777" w:rsidR="000063DB" w:rsidRDefault="000063DB" w:rsidP="000063DB">
      <w:r>
        <w:t>GMLC:</w:t>
      </w:r>
    </w:p>
    <w:p w14:paraId="2E806834" w14:textId="58F13F4F" w:rsidR="000063DB" w:rsidRDefault="000063DB" w:rsidP="000063DB">
      <w:pPr>
        <w:pStyle w:val="B1"/>
      </w:pPr>
      <w:r>
        <w:t>-</w:t>
      </w:r>
      <w:r>
        <w:tab/>
        <w:t>Configured with LMF ID in the same location area.</w:t>
      </w:r>
    </w:p>
    <w:p w14:paraId="68A89E77" w14:textId="151F1483" w:rsidR="000063DB" w:rsidRDefault="000063DB" w:rsidP="000063DB">
      <w:pPr>
        <w:pStyle w:val="B1"/>
      </w:pPr>
      <w:r>
        <w:t>-</w:t>
      </w:r>
      <w:r>
        <w:tab/>
        <w:t>Send the LMF ID to AMF in Namf_Location_ProvidePositioningInfo service operation.</w:t>
      </w:r>
    </w:p>
    <w:p w14:paraId="140A2239" w14:textId="77777777" w:rsidR="000063DB" w:rsidRDefault="000063DB" w:rsidP="000063DB">
      <w:r>
        <w:t>AMF:</w:t>
      </w:r>
    </w:p>
    <w:p w14:paraId="3007FDFC" w14:textId="420BC9B6" w:rsidR="000063DB" w:rsidRDefault="000063DB" w:rsidP="000063DB">
      <w:pPr>
        <w:pStyle w:val="B1"/>
      </w:pPr>
      <w:r>
        <w:t>-</w:t>
      </w:r>
      <w:r>
        <w:tab/>
        <w:t>Select the LMF according to the LMF ID received from the GMLC.</w:t>
      </w:r>
    </w:p>
    <w:p w14:paraId="77508675" w14:textId="7B021E91" w:rsidR="00434C3E" w:rsidRPr="000063DB" w:rsidRDefault="00434C3E" w:rsidP="00434C3E">
      <w:pPr>
        <w:pStyle w:val="Heading2"/>
      </w:pPr>
      <w:bookmarkStart w:id="1174" w:name="_Toc104287788"/>
      <w:bookmarkEnd w:id="1159"/>
      <w:bookmarkEnd w:id="1160"/>
      <w:r w:rsidRPr="000063DB">
        <w:rPr>
          <w:lang w:eastAsia="zh-CN"/>
        </w:rPr>
        <w:t>6.</w:t>
      </w:r>
      <w:r w:rsidR="00555FE7" w:rsidRPr="000063DB">
        <w:rPr>
          <w:lang w:eastAsia="zh-CN"/>
        </w:rPr>
        <w:t>7</w:t>
      </w:r>
      <w:r w:rsidRPr="000063DB">
        <w:rPr>
          <w:lang w:eastAsia="ko-KR"/>
        </w:rPr>
        <w:tab/>
      </w:r>
      <w:r w:rsidRPr="000063DB">
        <w:t>Solution</w:t>
      </w:r>
      <w:r w:rsidRPr="000063DB">
        <w:rPr>
          <w:lang w:eastAsia="zh-CN"/>
        </w:rPr>
        <w:t xml:space="preserve"> #</w:t>
      </w:r>
      <w:bookmarkStart w:id="1175" w:name="_Toc97057911"/>
      <w:bookmarkStart w:id="1176" w:name="_Toc97052784"/>
      <w:bookmarkStart w:id="1177" w:name="_Toc97052456"/>
      <w:bookmarkStart w:id="1178" w:name="_Toc97057838"/>
      <w:r w:rsidR="009028C3" w:rsidRPr="000063DB">
        <w:rPr>
          <w:lang w:eastAsia="zh-CN"/>
        </w:rPr>
        <w:t>7</w:t>
      </w:r>
      <w:r w:rsidRPr="000063DB">
        <w:t xml:space="preserve">: </w:t>
      </w:r>
      <w:bookmarkEnd w:id="1175"/>
      <w:bookmarkEnd w:id="1176"/>
      <w:bookmarkEnd w:id="1177"/>
      <w:bookmarkEnd w:id="1178"/>
      <w:r w:rsidRPr="000063DB">
        <w:t>LMF selection based on client or AF identifier</w:t>
      </w:r>
      <w:bookmarkEnd w:id="1174"/>
    </w:p>
    <w:p w14:paraId="67431CDB" w14:textId="6C847322" w:rsidR="00434C3E" w:rsidRPr="000063DB" w:rsidRDefault="00434C3E" w:rsidP="00434C3E">
      <w:pPr>
        <w:pStyle w:val="Heading3"/>
      </w:pPr>
      <w:bookmarkStart w:id="1179" w:name="_Toc104287789"/>
      <w:bookmarkStart w:id="1180" w:name="_Toc97057839"/>
      <w:bookmarkStart w:id="1181" w:name="_Toc97052457"/>
      <w:bookmarkStart w:id="1182" w:name="_Toc97052785"/>
      <w:bookmarkStart w:id="1183" w:name="_Toc97057912"/>
      <w:r w:rsidRPr="000063DB">
        <w:t>6.</w:t>
      </w:r>
      <w:r w:rsidR="00555FE7" w:rsidRPr="000063DB">
        <w:rPr>
          <w:lang w:eastAsia="zh-CN"/>
        </w:rPr>
        <w:t>7</w:t>
      </w:r>
      <w:r w:rsidRPr="000063DB">
        <w:t>.1</w:t>
      </w:r>
      <w:r w:rsidRPr="000063DB">
        <w:tab/>
      </w:r>
      <w:r w:rsidRPr="000063DB">
        <w:rPr>
          <w:lang w:eastAsia="ko-KR"/>
        </w:rPr>
        <w:t>Introduction</w:t>
      </w:r>
      <w:bookmarkEnd w:id="1179"/>
    </w:p>
    <w:p w14:paraId="15C52E30" w14:textId="77777777" w:rsidR="000063DB" w:rsidRDefault="000063DB" w:rsidP="000063DB">
      <w:pPr>
        <w:rPr>
          <w:lang w:eastAsia="zh-CN"/>
        </w:rPr>
      </w:pPr>
      <w:r>
        <w:rPr>
          <w:lang w:eastAsia="zh-CN"/>
        </w:rPr>
        <w:t>This solution is to address KI#3: Local Area Restriction for an LMF and GMLC.</w:t>
      </w:r>
    </w:p>
    <w:p w14:paraId="05D0AC17" w14:textId="77777777" w:rsidR="000063DB" w:rsidRDefault="000063DB" w:rsidP="000063DB">
      <w:pPr>
        <w:rPr>
          <w:lang w:eastAsia="zh-CN"/>
        </w:rPr>
      </w:pPr>
      <w:r>
        <w:rPr>
          <w:lang w:eastAsia="zh-CN"/>
        </w:rPr>
        <w:t>LMF selection functionality is used by the AMF to determine an LMF for location estimation of the target UE. In some local cases, operators may deploy specific LMF and GMLC for enterprises for some customized or privacy requirements. But the UEs of different enterprises may share the same AMF or AMF pool. In order to select the right LMF for specific enterprise, AMF could use new identifiers which can map between enterprise and specific LMF.</w:t>
      </w:r>
    </w:p>
    <w:p w14:paraId="7E919F2D" w14:textId="3041D0B8" w:rsidR="00434C3E" w:rsidRPr="000063DB" w:rsidRDefault="00434C3E" w:rsidP="00434C3E">
      <w:pPr>
        <w:pStyle w:val="Heading3"/>
      </w:pPr>
      <w:bookmarkStart w:id="1184" w:name="_Toc104287790"/>
      <w:r w:rsidRPr="000063DB">
        <w:t>6.</w:t>
      </w:r>
      <w:r w:rsidR="00555FE7" w:rsidRPr="000063DB">
        <w:rPr>
          <w:lang w:eastAsia="zh-CN"/>
        </w:rPr>
        <w:t>7</w:t>
      </w:r>
      <w:r w:rsidRPr="000063DB">
        <w:t>.2</w:t>
      </w:r>
      <w:r w:rsidRPr="000063DB">
        <w:tab/>
        <w:t>Functional Description</w:t>
      </w:r>
      <w:bookmarkEnd w:id="1180"/>
      <w:bookmarkEnd w:id="1181"/>
      <w:bookmarkEnd w:id="1182"/>
      <w:bookmarkEnd w:id="1183"/>
      <w:bookmarkEnd w:id="1184"/>
    </w:p>
    <w:p w14:paraId="53A5BE7C" w14:textId="414684C3" w:rsidR="000063DB" w:rsidRDefault="000063DB" w:rsidP="000063DB">
      <w:bookmarkStart w:id="1185" w:name="_Toc500949101"/>
      <w:r>
        <w:t xml:space="preserve">Based on the scenarios mentioned above, AMF may use client identifiers or AF identifiers as one of the additional factors during the LMF selection, as specified in clause 5.1 in </w:t>
      </w:r>
      <w:r w:rsidR="00DB4AA0">
        <w:t>TS 23.273 [</w:t>
      </w:r>
      <w:r>
        <w:t>5]. The client and AF request the location information of the target UE, whose identifiers are assigned by the operator. The selection policy can be configured locally at AMF, or by querying NRF.</w:t>
      </w:r>
    </w:p>
    <w:p w14:paraId="3CF97805" w14:textId="77777777" w:rsidR="000063DB" w:rsidRDefault="000063DB" w:rsidP="000063DB">
      <w:r>
        <w:t>If the LMF selection is performed at the AMF by querying NRF, LMF shall register with the client or AF identifier(s) that the LMF can serve.</w:t>
      </w:r>
    </w:p>
    <w:p w14:paraId="26E87AA3" w14:textId="67F0F5F0" w:rsidR="00434C3E" w:rsidRPr="000063DB" w:rsidRDefault="00434C3E" w:rsidP="00434C3E">
      <w:pPr>
        <w:pStyle w:val="Heading3"/>
      </w:pPr>
      <w:bookmarkStart w:id="1186" w:name="_Toc97057840"/>
      <w:bookmarkStart w:id="1187" w:name="_Toc97052786"/>
      <w:bookmarkStart w:id="1188" w:name="_Toc97057913"/>
      <w:bookmarkStart w:id="1189" w:name="_Toc97052458"/>
      <w:bookmarkStart w:id="1190" w:name="_Toc104287791"/>
      <w:r w:rsidRPr="000063DB">
        <w:t>6.</w:t>
      </w:r>
      <w:r w:rsidR="00555FE7" w:rsidRPr="000063DB">
        <w:rPr>
          <w:lang w:eastAsia="zh-CN"/>
        </w:rPr>
        <w:t>7</w:t>
      </w:r>
      <w:r w:rsidRPr="000063DB">
        <w:t>.3</w:t>
      </w:r>
      <w:r w:rsidRPr="000063DB">
        <w:tab/>
        <w:t>Procedures</w:t>
      </w:r>
      <w:bookmarkEnd w:id="1185"/>
      <w:bookmarkEnd w:id="1186"/>
      <w:bookmarkEnd w:id="1187"/>
      <w:bookmarkEnd w:id="1188"/>
      <w:bookmarkEnd w:id="1189"/>
      <w:bookmarkEnd w:id="1190"/>
    </w:p>
    <w:p w14:paraId="30343402" w14:textId="06B149F2" w:rsidR="00434C3E" w:rsidRPr="000063DB" w:rsidRDefault="00434C3E" w:rsidP="00434C3E">
      <w:r w:rsidRPr="000063DB">
        <w:t>N/A</w:t>
      </w:r>
      <w:r w:rsidR="000063DB" w:rsidRPr="000063DB">
        <w:t>.</w:t>
      </w:r>
    </w:p>
    <w:p w14:paraId="5DBBF309" w14:textId="2217E2E3" w:rsidR="00434C3E" w:rsidRPr="000063DB" w:rsidRDefault="00434C3E" w:rsidP="00434C3E">
      <w:pPr>
        <w:pStyle w:val="Heading3"/>
        <w:rPr>
          <w:lang w:eastAsia="zh-CN"/>
        </w:rPr>
      </w:pPr>
      <w:bookmarkStart w:id="1191" w:name="_Toc97052787"/>
      <w:bookmarkStart w:id="1192" w:name="_Toc326248711"/>
      <w:bookmarkStart w:id="1193" w:name="_Toc97052459"/>
      <w:bookmarkStart w:id="1194" w:name="_Toc97057841"/>
      <w:bookmarkStart w:id="1195" w:name="_Toc510604409"/>
      <w:bookmarkStart w:id="1196" w:name="_Toc97057914"/>
      <w:bookmarkStart w:id="1197" w:name="_Toc104287792"/>
      <w:r w:rsidRPr="000063DB">
        <w:rPr>
          <w:lang w:eastAsia="zh-CN"/>
        </w:rPr>
        <w:t>6.</w:t>
      </w:r>
      <w:r w:rsidR="00555FE7" w:rsidRPr="000063DB">
        <w:rPr>
          <w:lang w:eastAsia="zh-CN"/>
        </w:rPr>
        <w:t>7</w:t>
      </w:r>
      <w:r w:rsidRPr="000063DB">
        <w:rPr>
          <w:lang w:eastAsia="zh-CN"/>
        </w:rPr>
        <w:t>.4</w:t>
      </w:r>
      <w:r w:rsidRPr="000063DB">
        <w:rPr>
          <w:lang w:eastAsia="zh-CN"/>
        </w:rPr>
        <w:tab/>
      </w:r>
      <w:bookmarkEnd w:id="1191"/>
      <w:bookmarkEnd w:id="1192"/>
      <w:bookmarkEnd w:id="1193"/>
      <w:bookmarkEnd w:id="1194"/>
      <w:bookmarkEnd w:id="1195"/>
      <w:bookmarkEnd w:id="1196"/>
      <w:r w:rsidRPr="000063DB">
        <w:t>Impacts on services, entities, and interfaces</w:t>
      </w:r>
      <w:bookmarkEnd w:id="1197"/>
    </w:p>
    <w:p w14:paraId="68D43530" w14:textId="77777777" w:rsidR="000063DB" w:rsidRDefault="000063DB" w:rsidP="000063DB">
      <w:bookmarkStart w:id="1198" w:name="_Toc97022938"/>
      <w:r>
        <w:t>AMF:</w:t>
      </w:r>
    </w:p>
    <w:p w14:paraId="7177DDAD" w14:textId="09E07FB3" w:rsidR="000063DB" w:rsidRDefault="000063DB" w:rsidP="000063DB">
      <w:pPr>
        <w:pStyle w:val="B1"/>
      </w:pPr>
      <w:r>
        <w:t>-</w:t>
      </w:r>
      <w:r>
        <w:tab/>
        <w:t>Take AF or client identifier(s) into account during the LMF selection.</w:t>
      </w:r>
    </w:p>
    <w:p w14:paraId="35142029" w14:textId="77777777" w:rsidR="000063DB" w:rsidRDefault="000063DB" w:rsidP="000063DB">
      <w:r>
        <w:t>AF:</w:t>
      </w:r>
    </w:p>
    <w:p w14:paraId="2AE88734" w14:textId="20503146" w:rsidR="000063DB" w:rsidRDefault="000063DB" w:rsidP="000063DB">
      <w:pPr>
        <w:pStyle w:val="B1"/>
      </w:pPr>
      <w:r>
        <w:t>-</w:t>
      </w:r>
      <w:r>
        <w:tab/>
        <w:t>Provide the AF identifier(s) in location service procedures.</w:t>
      </w:r>
    </w:p>
    <w:p w14:paraId="155D6035" w14:textId="77777777" w:rsidR="000063DB" w:rsidRDefault="000063DB" w:rsidP="000063DB">
      <w:r>
        <w:t>UE:</w:t>
      </w:r>
    </w:p>
    <w:p w14:paraId="57C67064" w14:textId="03E5EDA8" w:rsidR="000063DB" w:rsidRDefault="000063DB" w:rsidP="000063DB">
      <w:pPr>
        <w:pStyle w:val="B1"/>
      </w:pPr>
      <w:r>
        <w:t>-</w:t>
      </w:r>
      <w:r>
        <w:tab/>
        <w:t>Provide the client or AF identifier(s) to AMF in location service procedures.</w:t>
      </w:r>
    </w:p>
    <w:p w14:paraId="113B53C1" w14:textId="77777777" w:rsidR="000063DB" w:rsidRDefault="000063DB" w:rsidP="000063DB">
      <w:r>
        <w:t>LMF:</w:t>
      </w:r>
    </w:p>
    <w:p w14:paraId="656592AE" w14:textId="77777777" w:rsidR="000063DB" w:rsidRDefault="000063DB" w:rsidP="000063DB">
      <w:pPr>
        <w:pStyle w:val="B1"/>
      </w:pPr>
      <w:r>
        <w:lastRenderedPageBreak/>
        <w:t>-</w:t>
      </w:r>
      <w:r>
        <w:tab/>
        <w:t>Register in NRF with serving AF or client identifier(s).</w:t>
      </w:r>
    </w:p>
    <w:p w14:paraId="2996B37D" w14:textId="214E79D6" w:rsidR="00EC0FBE" w:rsidRPr="000063DB" w:rsidRDefault="00EC0FBE" w:rsidP="00EC0FBE">
      <w:pPr>
        <w:pStyle w:val="Heading2"/>
      </w:pPr>
      <w:bookmarkStart w:id="1199" w:name="_Toc104287793"/>
      <w:r w:rsidRPr="000063DB">
        <w:t>6.</w:t>
      </w:r>
      <w:r w:rsidR="009028C3" w:rsidRPr="000063DB">
        <w:rPr>
          <w:lang w:eastAsia="zh-CN"/>
        </w:rPr>
        <w:t>8</w:t>
      </w:r>
      <w:r w:rsidRPr="000063DB">
        <w:tab/>
        <w:t>Solution #</w:t>
      </w:r>
      <w:r w:rsidR="009028C3" w:rsidRPr="000063DB">
        <w:rPr>
          <w:lang w:eastAsia="zh-CN"/>
        </w:rPr>
        <w:t>8</w:t>
      </w:r>
      <w:r w:rsidRPr="000063DB">
        <w:t xml:space="preserve">: </w:t>
      </w:r>
      <w:r w:rsidRPr="000063DB">
        <w:rPr>
          <w:lang w:eastAsia="zh-CN"/>
        </w:rPr>
        <w:t xml:space="preserve">LMF Selection based on </w:t>
      </w:r>
      <w:bookmarkEnd w:id="1198"/>
      <w:r w:rsidRPr="000063DB">
        <w:rPr>
          <w:lang w:eastAsia="zh-CN"/>
        </w:rPr>
        <w:t>GMLC service area</w:t>
      </w:r>
      <w:bookmarkEnd w:id="1199"/>
    </w:p>
    <w:p w14:paraId="157099DB" w14:textId="72B3B0C4" w:rsidR="00EC0FBE" w:rsidRPr="000063DB" w:rsidRDefault="00EC0FBE" w:rsidP="00EC0FBE">
      <w:pPr>
        <w:pStyle w:val="Heading3"/>
        <w:rPr>
          <w:lang w:eastAsia="ko-KR"/>
        </w:rPr>
      </w:pPr>
      <w:bookmarkStart w:id="1200" w:name="_Toc104287794"/>
      <w:r w:rsidRPr="000063DB">
        <w:rPr>
          <w:lang w:eastAsia="ko-KR"/>
        </w:rPr>
        <w:t>6.</w:t>
      </w:r>
      <w:r w:rsidR="009028C3" w:rsidRPr="000063DB">
        <w:rPr>
          <w:lang w:eastAsia="zh-CN"/>
        </w:rPr>
        <w:t>8</w:t>
      </w:r>
      <w:r w:rsidRPr="000063DB">
        <w:rPr>
          <w:lang w:eastAsia="ko-KR"/>
        </w:rPr>
        <w:t>.1</w:t>
      </w:r>
      <w:r w:rsidRPr="000063DB">
        <w:rPr>
          <w:lang w:eastAsia="ko-KR"/>
        </w:rPr>
        <w:tab/>
        <w:t>Introduction</w:t>
      </w:r>
      <w:bookmarkEnd w:id="1200"/>
    </w:p>
    <w:p w14:paraId="1BCB1910" w14:textId="77777777" w:rsidR="00EC0FBE" w:rsidRPr="000063DB" w:rsidRDefault="00EC0FBE" w:rsidP="00EC0FBE">
      <w:pPr>
        <w:rPr>
          <w:lang w:eastAsia="zh-CN"/>
        </w:rPr>
      </w:pPr>
      <w:r w:rsidRPr="000063DB">
        <w:rPr>
          <w:lang w:eastAsia="zh-CN"/>
        </w:rPr>
        <w:t>This solution addresses KI#3: Local Area Restriction for an LMF and GMLC.</w:t>
      </w:r>
    </w:p>
    <w:p w14:paraId="598D3E9F" w14:textId="4B04E183" w:rsidR="00EC0FBE" w:rsidRPr="000063DB" w:rsidRDefault="00EC0FBE" w:rsidP="00EC0FBE">
      <w:pPr>
        <w:pStyle w:val="Heading3"/>
        <w:rPr>
          <w:lang w:eastAsia="ko-KR"/>
        </w:rPr>
      </w:pPr>
      <w:bookmarkStart w:id="1201" w:name="_Toc104287795"/>
      <w:r w:rsidRPr="000063DB">
        <w:rPr>
          <w:lang w:eastAsia="ko-KR"/>
        </w:rPr>
        <w:t>6.</w:t>
      </w:r>
      <w:r w:rsidR="009028C3" w:rsidRPr="000063DB">
        <w:rPr>
          <w:lang w:eastAsia="zh-CN"/>
        </w:rPr>
        <w:t>8</w:t>
      </w:r>
      <w:r w:rsidRPr="000063DB">
        <w:rPr>
          <w:lang w:eastAsia="ko-KR"/>
        </w:rPr>
        <w:t>.2</w:t>
      </w:r>
      <w:r w:rsidRPr="000063DB">
        <w:rPr>
          <w:lang w:eastAsia="ko-KR"/>
        </w:rPr>
        <w:tab/>
        <w:t>Functional Description</w:t>
      </w:r>
      <w:bookmarkEnd w:id="1201"/>
    </w:p>
    <w:p w14:paraId="1AA8425D" w14:textId="77777777" w:rsidR="00EC0FBE" w:rsidRPr="000063DB" w:rsidRDefault="00EC0FBE" w:rsidP="00EC0FBE">
      <w:pPr>
        <w:rPr>
          <w:lang w:eastAsia="zh-CN"/>
        </w:rPr>
      </w:pPr>
      <w:r w:rsidRPr="000063DB">
        <w:rPr>
          <w:lang w:eastAsia="zh-CN"/>
        </w:rPr>
        <w:t>The existing LMF selection mechanism is re-used with the following enhancements:</w:t>
      </w:r>
    </w:p>
    <w:p w14:paraId="4406B324" w14:textId="77777777" w:rsidR="00EC0FBE" w:rsidRPr="000063DB" w:rsidRDefault="00EC0FBE" w:rsidP="00EC0FBE">
      <w:pPr>
        <w:pStyle w:val="B1"/>
        <w:rPr>
          <w:lang w:eastAsia="zh-CN"/>
        </w:rPr>
      </w:pPr>
      <w:r w:rsidRPr="000063DB">
        <w:t>-</w:t>
      </w:r>
      <w:r w:rsidRPr="000063DB">
        <w:tab/>
      </w:r>
      <w:r w:rsidRPr="000063DB">
        <w:rPr>
          <w:lang w:eastAsia="zh-CN"/>
        </w:rPr>
        <w:t xml:space="preserve">When AMF selects LMF: a new factor considered for LMF selection is added, i.e. GMLC service area </w:t>
      </w:r>
      <w:r w:rsidRPr="000063DB">
        <w:t>consisting of one or more TA(s)</w:t>
      </w:r>
      <w:r w:rsidRPr="000063DB">
        <w:rPr>
          <w:lang w:eastAsia="zh-CN"/>
        </w:rPr>
        <w:t xml:space="preserve"> which is locally configured in AMF.</w:t>
      </w:r>
    </w:p>
    <w:p w14:paraId="50133F3F" w14:textId="77777777" w:rsidR="00EC0FBE" w:rsidRPr="000063DB" w:rsidRDefault="00EC0FBE" w:rsidP="00EC0FBE">
      <w:pPr>
        <w:pStyle w:val="B1"/>
        <w:rPr>
          <w:lang w:eastAsia="zh-CN"/>
        </w:rPr>
      </w:pPr>
      <w:r w:rsidRPr="000063DB">
        <w:t>-</w:t>
      </w:r>
      <w:r w:rsidRPr="000063DB">
        <w:tab/>
      </w:r>
      <w:r w:rsidRPr="000063DB">
        <w:rPr>
          <w:lang w:eastAsia="zh-CN"/>
        </w:rPr>
        <w:t>When AMF selects target LMF: if the GMLC is restricted to supporting local services in a local area, it selects target LMF able to support location in the same local area.</w:t>
      </w:r>
    </w:p>
    <w:p w14:paraId="0D6E458E" w14:textId="154C3762" w:rsidR="00EC0FBE" w:rsidRPr="000063DB" w:rsidRDefault="00EC0FBE" w:rsidP="00EC0FBE">
      <w:pPr>
        <w:pStyle w:val="Heading3"/>
        <w:rPr>
          <w:lang w:eastAsia="zh-CN"/>
        </w:rPr>
      </w:pPr>
      <w:bookmarkStart w:id="1202" w:name="_Toc104287796"/>
      <w:r w:rsidRPr="000063DB">
        <w:rPr>
          <w:lang w:eastAsia="ko-KR"/>
        </w:rPr>
        <w:t>6.</w:t>
      </w:r>
      <w:r w:rsidR="009028C3" w:rsidRPr="000063DB">
        <w:rPr>
          <w:lang w:eastAsia="zh-CN"/>
        </w:rPr>
        <w:t>8</w:t>
      </w:r>
      <w:r w:rsidRPr="000063DB">
        <w:rPr>
          <w:lang w:eastAsia="ko-KR"/>
        </w:rPr>
        <w:t>.3</w:t>
      </w:r>
      <w:r w:rsidRPr="000063DB">
        <w:rPr>
          <w:lang w:eastAsia="ko-KR"/>
        </w:rPr>
        <w:tab/>
        <w:t>Procedures</w:t>
      </w:r>
      <w:bookmarkEnd w:id="1202"/>
    </w:p>
    <w:p w14:paraId="5A6F211E" w14:textId="4A3B7096" w:rsidR="00EC0FBE" w:rsidRPr="000063DB" w:rsidRDefault="00EC0FBE" w:rsidP="00EC0FBE">
      <w:pPr>
        <w:rPr>
          <w:lang w:eastAsia="zh-CN"/>
        </w:rPr>
      </w:pPr>
      <w:r w:rsidRPr="000063DB">
        <w:rPr>
          <w:lang w:eastAsia="zh-CN"/>
        </w:rPr>
        <w:t xml:space="preserve">The existing LMF Change Procedure in clause 6.4 in </w:t>
      </w:r>
      <w:r w:rsidR="00DB4AA0" w:rsidRPr="000063DB">
        <w:rPr>
          <w:lang w:eastAsia="zh-CN"/>
        </w:rPr>
        <w:t>TS</w:t>
      </w:r>
      <w:r w:rsidR="00DB4AA0">
        <w:rPr>
          <w:lang w:eastAsia="zh-CN"/>
        </w:rPr>
        <w:t> </w:t>
      </w:r>
      <w:r w:rsidR="00DB4AA0" w:rsidRPr="000063DB">
        <w:rPr>
          <w:lang w:eastAsia="zh-CN"/>
        </w:rPr>
        <w:t>23.273</w:t>
      </w:r>
      <w:r w:rsidR="00DB4AA0">
        <w:rPr>
          <w:lang w:eastAsia="zh-CN"/>
        </w:rPr>
        <w:t> [</w:t>
      </w:r>
      <w:r w:rsidR="000063DB">
        <w:rPr>
          <w:lang w:eastAsia="zh-CN"/>
        </w:rPr>
        <w:t>5]</w:t>
      </w:r>
      <w:r w:rsidRPr="000063DB">
        <w:rPr>
          <w:lang w:eastAsia="zh-CN"/>
        </w:rPr>
        <w:t xml:space="preserve"> is re-used.</w:t>
      </w:r>
    </w:p>
    <w:p w14:paraId="74564F24" w14:textId="27F56772" w:rsidR="00EC0FBE" w:rsidRPr="000063DB" w:rsidRDefault="00EC0FBE" w:rsidP="00EC0FBE">
      <w:pPr>
        <w:pStyle w:val="Heading3"/>
      </w:pPr>
      <w:bookmarkStart w:id="1203" w:name="_Toc97022942"/>
      <w:bookmarkStart w:id="1204" w:name="_Toc104287797"/>
      <w:r w:rsidRPr="000063DB">
        <w:t>6.</w:t>
      </w:r>
      <w:r w:rsidR="009028C3" w:rsidRPr="000063DB">
        <w:rPr>
          <w:lang w:eastAsia="zh-CN"/>
        </w:rPr>
        <w:t>8</w:t>
      </w:r>
      <w:r w:rsidRPr="000063DB">
        <w:t>.4</w:t>
      </w:r>
      <w:r w:rsidRPr="000063DB">
        <w:tab/>
        <w:t>Impacts on services, entities, and interfaces</w:t>
      </w:r>
      <w:bookmarkEnd w:id="1203"/>
      <w:bookmarkEnd w:id="1204"/>
    </w:p>
    <w:p w14:paraId="3315FA34" w14:textId="77777777" w:rsidR="000063DB" w:rsidRDefault="000063DB" w:rsidP="000063DB">
      <w:pPr>
        <w:rPr>
          <w:lang w:eastAsia="zh-CN"/>
        </w:rPr>
      </w:pPr>
      <w:r>
        <w:rPr>
          <w:lang w:eastAsia="zh-CN"/>
        </w:rPr>
        <w:t>AMF:</w:t>
      </w:r>
    </w:p>
    <w:p w14:paraId="3FBAF1C6" w14:textId="3DFB994C" w:rsidR="000063DB" w:rsidRDefault="000063DB" w:rsidP="000063DB">
      <w:pPr>
        <w:pStyle w:val="B1"/>
        <w:rPr>
          <w:lang w:eastAsia="zh-CN"/>
        </w:rPr>
      </w:pPr>
      <w:r>
        <w:rPr>
          <w:lang w:eastAsia="zh-CN"/>
        </w:rPr>
        <w:t>-</w:t>
      </w:r>
      <w:r>
        <w:rPr>
          <w:lang w:eastAsia="zh-CN"/>
        </w:rPr>
        <w:tab/>
        <w:t>Consider GMLCS service area when selecting LMF.</w:t>
      </w:r>
    </w:p>
    <w:p w14:paraId="0088AABA" w14:textId="77777777" w:rsidR="000063DB" w:rsidRDefault="000063DB" w:rsidP="000063DB">
      <w:pPr>
        <w:rPr>
          <w:lang w:eastAsia="zh-CN"/>
        </w:rPr>
      </w:pPr>
      <w:r>
        <w:rPr>
          <w:lang w:eastAsia="zh-CN"/>
        </w:rPr>
        <w:t>LMF:</w:t>
      </w:r>
    </w:p>
    <w:p w14:paraId="230F63C5" w14:textId="5062C90A" w:rsidR="000063DB" w:rsidRDefault="000063DB" w:rsidP="000063DB">
      <w:pPr>
        <w:pStyle w:val="B1"/>
        <w:rPr>
          <w:lang w:eastAsia="zh-CN"/>
        </w:rPr>
      </w:pPr>
      <w:r>
        <w:rPr>
          <w:lang w:eastAsia="zh-CN"/>
        </w:rPr>
        <w:t>-</w:t>
      </w:r>
      <w:r>
        <w:rPr>
          <w:lang w:eastAsia="zh-CN"/>
        </w:rPr>
        <w:tab/>
        <w:t>If the LMF is restricted to supporting local services in a local area, it selects target LMF in the same local area.</w:t>
      </w:r>
    </w:p>
    <w:p w14:paraId="4C8C5F49" w14:textId="493DE2E9" w:rsidR="00EC0FBE" w:rsidRPr="000063DB" w:rsidRDefault="00EC0FBE" w:rsidP="00EC0FBE">
      <w:pPr>
        <w:pStyle w:val="Heading2"/>
      </w:pPr>
      <w:bookmarkStart w:id="1205" w:name="_Toc104287798"/>
      <w:r w:rsidRPr="000063DB">
        <w:t>6.</w:t>
      </w:r>
      <w:r w:rsidR="009028C3" w:rsidRPr="000063DB">
        <w:rPr>
          <w:lang w:eastAsia="zh-CN"/>
        </w:rPr>
        <w:t>9</w:t>
      </w:r>
      <w:r w:rsidRPr="000063DB">
        <w:tab/>
        <w:t>Solution #</w:t>
      </w:r>
      <w:r w:rsidR="009028C3" w:rsidRPr="000063DB">
        <w:rPr>
          <w:lang w:eastAsia="zh-CN"/>
        </w:rPr>
        <w:t>9</w:t>
      </w:r>
      <w:r w:rsidRPr="000063DB">
        <w:t>: local LMF and GMLC selection</w:t>
      </w:r>
      <w:bookmarkEnd w:id="1205"/>
    </w:p>
    <w:p w14:paraId="403059F2" w14:textId="6636DB56" w:rsidR="00EC0FBE" w:rsidRPr="000063DB" w:rsidRDefault="00EC0FBE" w:rsidP="00EC0FBE">
      <w:pPr>
        <w:pStyle w:val="Heading3"/>
        <w:rPr>
          <w:lang w:eastAsia="ko-KR"/>
        </w:rPr>
      </w:pPr>
      <w:bookmarkStart w:id="1206" w:name="_Toc104287799"/>
      <w:r w:rsidRPr="000063DB">
        <w:rPr>
          <w:lang w:eastAsia="ko-KR"/>
        </w:rPr>
        <w:t>6.</w:t>
      </w:r>
      <w:r w:rsidR="009028C3" w:rsidRPr="000063DB">
        <w:rPr>
          <w:lang w:eastAsia="zh-CN"/>
        </w:rPr>
        <w:t>9</w:t>
      </w:r>
      <w:r w:rsidRPr="000063DB">
        <w:rPr>
          <w:lang w:eastAsia="ko-KR"/>
        </w:rPr>
        <w:t>.1</w:t>
      </w:r>
      <w:r w:rsidRPr="000063DB">
        <w:rPr>
          <w:lang w:eastAsia="ko-KR"/>
        </w:rPr>
        <w:tab/>
        <w:t>Introduction</w:t>
      </w:r>
      <w:bookmarkEnd w:id="1206"/>
    </w:p>
    <w:p w14:paraId="19F77E5F" w14:textId="63306AE1" w:rsidR="00EC0FBE" w:rsidRPr="000063DB" w:rsidRDefault="00EC0FBE" w:rsidP="00EC0FBE">
      <w:pPr>
        <w:rPr>
          <w:rFonts w:eastAsiaTheme="minorEastAsia"/>
          <w:lang w:eastAsia="zh-CN"/>
        </w:rPr>
      </w:pPr>
      <w:r w:rsidRPr="000063DB">
        <w:rPr>
          <w:rFonts w:eastAsiaTheme="minorEastAsia"/>
          <w:lang w:eastAsia="zh-CN"/>
        </w:rPr>
        <w:t>This solution enables dedicated LMF and GMLC selection for the UE positioning in the local network.</w:t>
      </w:r>
    </w:p>
    <w:p w14:paraId="46B7B3BD" w14:textId="61895226" w:rsidR="00EC0FBE" w:rsidRPr="000063DB" w:rsidRDefault="00EC0FBE" w:rsidP="00EC0FBE">
      <w:pPr>
        <w:pStyle w:val="Heading3"/>
        <w:rPr>
          <w:lang w:eastAsia="ko-KR"/>
        </w:rPr>
      </w:pPr>
      <w:bookmarkStart w:id="1207" w:name="_Toc104287800"/>
      <w:r w:rsidRPr="000063DB">
        <w:rPr>
          <w:lang w:eastAsia="ko-KR"/>
        </w:rPr>
        <w:t>6.</w:t>
      </w:r>
      <w:r w:rsidR="009028C3" w:rsidRPr="000063DB">
        <w:rPr>
          <w:lang w:eastAsia="zh-CN"/>
        </w:rPr>
        <w:t>9</w:t>
      </w:r>
      <w:r w:rsidRPr="000063DB">
        <w:rPr>
          <w:lang w:eastAsia="ko-KR"/>
        </w:rPr>
        <w:t>.2</w:t>
      </w:r>
      <w:r w:rsidRPr="000063DB">
        <w:rPr>
          <w:lang w:eastAsia="ko-KR"/>
        </w:rPr>
        <w:tab/>
        <w:t>Functional Description</w:t>
      </w:r>
      <w:bookmarkEnd w:id="1207"/>
    </w:p>
    <w:p w14:paraId="10774077" w14:textId="0A9848C1" w:rsidR="00EC0FBE" w:rsidRDefault="00EC0FBE" w:rsidP="000063DB">
      <w:pPr>
        <w:rPr>
          <w:rFonts w:eastAsiaTheme="minorEastAsia"/>
          <w:lang w:eastAsia="zh-CN"/>
        </w:rPr>
      </w:pPr>
      <w:r w:rsidRPr="000063DB">
        <w:rPr>
          <w:rFonts w:eastAsiaTheme="minorEastAsia"/>
          <w:lang w:eastAsia="zh-CN"/>
        </w:rPr>
        <w:t>Two options are proposed for the AMF to select a local LMF and local GMLC:</w:t>
      </w:r>
    </w:p>
    <w:p w14:paraId="356E31B7" w14:textId="39524100" w:rsidR="000063DB" w:rsidRDefault="000063DB" w:rsidP="000063DB">
      <w:pPr>
        <w:pStyle w:val="B1"/>
        <w:rPr>
          <w:rFonts w:eastAsiaTheme="minorEastAsia"/>
          <w:lang w:eastAsia="zh-CN"/>
        </w:rPr>
      </w:pPr>
      <w:r>
        <w:rPr>
          <w:rFonts w:eastAsiaTheme="minorEastAsia"/>
          <w:lang w:eastAsia="zh-CN"/>
        </w:rPr>
        <w:t>-</w:t>
      </w:r>
      <w:r>
        <w:rPr>
          <w:rFonts w:eastAsiaTheme="minorEastAsia"/>
          <w:lang w:eastAsia="zh-CN"/>
        </w:rPr>
        <w:tab/>
        <w:t>Based on operator</w:t>
      </w:r>
      <w:r w:rsidR="00AD2391">
        <w:rPr>
          <w:rFonts w:eastAsiaTheme="minorEastAsia"/>
          <w:lang w:eastAsia="zh-CN"/>
        </w:rPr>
        <w:t>'</w:t>
      </w:r>
      <w:r>
        <w:rPr>
          <w:rFonts w:eastAsiaTheme="minorEastAsia"/>
          <w:lang w:eastAsia="zh-CN"/>
        </w:rPr>
        <w:t>s configuration. An example could be a mapping table of UE identity e.g. MSISDN and LMF/GMLC address is stored at AMF.</w:t>
      </w:r>
    </w:p>
    <w:p w14:paraId="4ED8CD95" w14:textId="77777777" w:rsidR="000063DB" w:rsidRDefault="000063DB" w:rsidP="000063DB">
      <w:pPr>
        <w:pStyle w:val="B1"/>
        <w:rPr>
          <w:rFonts w:eastAsiaTheme="minorEastAsia"/>
          <w:lang w:eastAsia="zh-CN"/>
        </w:rPr>
      </w:pPr>
      <w:r>
        <w:rPr>
          <w:rFonts w:eastAsiaTheme="minorEastAsia"/>
          <w:lang w:eastAsia="zh-CN"/>
        </w:rPr>
        <w:t>-</w:t>
      </w:r>
      <w:r>
        <w:rPr>
          <w:rFonts w:eastAsiaTheme="minorEastAsia"/>
          <w:lang w:eastAsia="zh-CN"/>
        </w:rPr>
        <w:tab/>
        <w:t>Fetch from UDM, UE LCS subscription storing its serving local LMF and local GMLC address.</w:t>
      </w:r>
    </w:p>
    <w:p w14:paraId="75CF702D" w14:textId="58BF4B81" w:rsidR="00EC0FBE" w:rsidRPr="000063DB" w:rsidRDefault="00EC0FBE" w:rsidP="00EC0FBE">
      <w:pPr>
        <w:pStyle w:val="Heading3"/>
      </w:pPr>
      <w:bookmarkStart w:id="1208" w:name="_Toc104287801"/>
      <w:r w:rsidRPr="000063DB">
        <w:t>6.</w:t>
      </w:r>
      <w:r w:rsidR="009028C3" w:rsidRPr="000063DB">
        <w:rPr>
          <w:lang w:eastAsia="zh-CN"/>
        </w:rPr>
        <w:t>9</w:t>
      </w:r>
      <w:r w:rsidRPr="000063DB">
        <w:t>.3</w:t>
      </w:r>
      <w:r w:rsidRPr="000063DB">
        <w:tab/>
        <w:t>Procedures</w:t>
      </w:r>
      <w:bookmarkEnd w:id="1208"/>
    </w:p>
    <w:p w14:paraId="320F6509" w14:textId="1CF29E62" w:rsidR="00EC0FBE" w:rsidRDefault="00EC0FBE" w:rsidP="00EC0FBE">
      <w:pPr>
        <w:pStyle w:val="Heading4"/>
      </w:pPr>
      <w:bookmarkStart w:id="1209" w:name="_Toc104287802"/>
      <w:r w:rsidRPr="000063DB">
        <w:t>6.</w:t>
      </w:r>
      <w:r w:rsidR="009028C3" w:rsidRPr="000063DB">
        <w:rPr>
          <w:lang w:eastAsia="zh-CN"/>
        </w:rPr>
        <w:t>9</w:t>
      </w:r>
      <w:r w:rsidRPr="000063DB">
        <w:t>.3.1</w:t>
      </w:r>
      <w:r w:rsidRPr="000063DB">
        <w:tab/>
        <w:t>5GC-MT-LR Procedure for the commercial location service</w:t>
      </w:r>
      <w:bookmarkEnd w:id="1209"/>
    </w:p>
    <w:p w14:paraId="75F9E9AE" w14:textId="49E0DEA2" w:rsidR="000063DB" w:rsidRPr="000063DB" w:rsidRDefault="000063DB" w:rsidP="000063DB">
      <w:pPr>
        <w:pStyle w:val="B1"/>
      </w:pPr>
      <w:r>
        <w:tab/>
        <w:t xml:space="preserve">Is clause 6.1.2 of </w:t>
      </w:r>
      <w:r w:rsidR="00DB4AA0">
        <w:t>TS 23.273 [</w:t>
      </w:r>
      <w:r>
        <w:t>5].</w:t>
      </w:r>
    </w:p>
    <w:p w14:paraId="13A3D952" w14:textId="77777777" w:rsidR="00EC0FBE" w:rsidRPr="000063DB" w:rsidRDefault="00EC0FBE" w:rsidP="000063DB">
      <w:pPr>
        <w:pStyle w:val="TH"/>
        <w:rPr>
          <w:lang w:eastAsia="zh-CN"/>
        </w:rPr>
      </w:pPr>
      <w:r w:rsidRPr="000063DB">
        <w:object w:dxaOrig="10929" w:dyaOrig="11486" w14:anchorId="40D1D2AF">
          <v:shape id="_x0000_i1049" type="#_x0000_t75" style="width:480.95pt;height:505.15pt" o:ole="">
            <v:imagedata r:id="rId56" o:title=""/>
          </v:shape>
          <o:OLEObject Type="Embed" ProgID="Word.Picture.8" ShapeID="_x0000_i1049" DrawAspect="Content" ObjectID="_1715084882" r:id="rId57"/>
        </w:object>
      </w:r>
    </w:p>
    <w:p w14:paraId="6CEF333D" w14:textId="17AC4B5D" w:rsidR="000063DB" w:rsidRDefault="000063DB" w:rsidP="000063DB">
      <w:pPr>
        <w:pStyle w:val="TF"/>
        <w:rPr>
          <w:rFonts w:eastAsiaTheme="minorEastAsia"/>
          <w:lang w:eastAsia="zh-CN"/>
        </w:rPr>
      </w:pPr>
      <w:r>
        <w:rPr>
          <w:rFonts w:eastAsiaTheme="minorEastAsia"/>
          <w:lang w:eastAsia="zh-CN"/>
        </w:rPr>
        <w:t>Figure 6.9.3.1-1</w:t>
      </w:r>
    </w:p>
    <w:p w14:paraId="41275B50" w14:textId="174BDEBC" w:rsidR="000063DB" w:rsidRDefault="000063DB" w:rsidP="00EC0FBE">
      <w:pPr>
        <w:rPr>
          <w:rFonts w:eastAsiaTheme="minorEastAsia"/>
          <w:lang w:eastAsia="zh-CN"/>
        </w:rPr>
      </w:pPr>
      <w:r>
        <w:rPr>
          <w:rFonts w:eastAsiaTheme="minorEastAsia"/>
          <w:lang w:eastAsia="zh-CN"/>
        </w:rPr>
        <w:t xml:space="preserve">Other steps are same as in </w:t>
      </w:r>
      <w:r w:rsidR="00DB4AA0">
        <w:rPr>
          <w:rFonts w:eastAsiaTheme="minorEastAsia"/>
          <w:lang w:eastAsia="zh-CN"/>
        </w:rPr>
        <w:t>TS 23.273 [</w:t>
      </w:r>
      <w:r>
        <w:rPr>
          <w:rFonts w:eastAsiaTheme="minorEastAsia"/>
          <w:lang w:eastAsia="zh-CN"/>
        </w:rPr>
        <w:t>5], except step 10:</w:t>
      </w:r>
    </w:p>
    <w:p w14:paraId="40254889" w14:textId="568A784C" w:rsidR="000063DB" w:rsidRDefault="000063DB" w:rsidP="000063DB">
      <w:pPr>
        <w:pStyle w:val="B1"/>
        <w:rPr>
          <w:rFonts w:eastAsiaTheme="minorEastAsia"/>
          <w:lang w:eastAsia="zh-CN"/>
        </w:rPr>
      </w:pPr>
      <w:r>
        <w:rPr>
          <w:rFonts w:eastAsiaTheme="minorEastAsia"/>
          <w:lang w:eastAsia="zh-CN"/>
        </w:rPr>
        <w:t>10.</w:t>
      </w:r>
      <w:r>
        <w:rPr>
          <w:rFonts w:eastAsiaTheme="minorEastAsia"/>
          <w:lang w:eastAsia="zh-CN"/>
        </w:rPr>
        <w:tab/>
        <w:t>AMF, based on local configuration, e.g. mapping table mapping table of UE identity e.g. MSISDN and LMF address, or the UE LCS subscription data where includes a dedicated LMF ID, selects an LMF.</w:t>
      </w:r>
    </w:p>
    <w:p w14:paraId="3ABD72F3" w14:textId="1D0C03BC" w:rsidR="00EC0FBE" w:rsidRPr="000063DB" w:rsidRDefault="00EC0FBE" w:rsidP="00EC0FBE">
      <w:pPr>
        <w:pStyle w:val="Heading3"/>
      </w:pPr>
      <w:bookmarkStart w:id="1210" w:name="_Toc104287803"/>
      <w:r w:rsidRPr="000063DB">
        <w:t>6.</w:t>
      </w:r>
      <w:r w:rsidR="009028C3" w:rsidRPr="000063DB">
        <w:rPr>
          <w:lang w:eastAsia="zh-CN"/>
        </w:rPr>
        <w:t>9</w:t>
      </w:r>
      <w:r w:rsidRPr="000063DB">
        <w:t>.4</w:t>
      </w:r>
      <w:r w:rsidRPr="000063DB">
        <w:tab/>
        <w:t>Impacts on services, entities, and interfaces</w:t>
      </w:r>
      <w:bookmarkEnd w:id="1210"/>
    </w:p>
    <w:p w14:paraId="6659FFC1" w14:textId="77777777" w:rsidR="000063DB" w:rsidRDefault="000063DB" w:rsidP="000063DB">
      <w:pPr>
        <w:rPr>
          <w:lang w:eastAsia="zh-CN"/>
        </w:rPr>
      </w:pPr>
      <w:r>
        <w:rPr>
          <w:lang w:eastAsia="zh-CN"/>
        </w:rPr>
        <w:t>AMF:</w:t>
      </w:r>
    </w:p>
    <w:p w14:paraId="40E06CC1" w14:textId="73D0C72A" w:rsidR="000063DB" w:rsidRDefault="000063DB" w:rsidP="000063DB">
      <w:pPr>
        <w:pStyle w:val="B1"/>
        <w:rPr>
          <w:lang w:eastAsia="zh-CN"/>
        </w:rPr>
      </w:pPr>
      <w:r>
        <w:rPr>
          <w:lang w:eastAsia="zh-CN"/>
        </w:rPr>
        <w:t>-</w:t>
      </w:r>
      <w:r>
        <w:rPr>
          <w:lang w:eastAsia="zh-CN"/>
        </w:rPr>
        <w:tab/>
      </w:r>
      <w:r w:rsidR="000277E0">
        <w:rPr>
          <w:rFonts w:eastAsiaTheme="minorEastAsia" w:hint="eastAsia"/>
          <w:lang w:eastAsia="zh-CN"/>
        </w:rPr>
        <w:t xml:space="preserve">configured </w:t>
      </w:r>
      <w:r w:rsidR="000277E0">
        <w:rPr>
          <w:rFonts w:eastAsiaTheme="minorEastAsia"/>
          <w:lang w:eastAsia="zh-CN"/>
        </w:rPr>
        <w:t>locally</w:t>
      </w:r>
      <w:r w:rsidR="00636A6E">
        <w:rPr>
          <w:rFonts w:eastAsiaTheme="minorEastAsia"/>
          <w:lang w:eastAsia="zh-CN"/>
        </w:rPr>
        <w:t>,</w:t>
      </w:r>
      <w:r w:rsidR="000277E0">
        <w:rPr>
          <w:rFonts w:eastAsiaTheme="minorEastAsia" w:hint="eastAsia"/>
          <w:lang w:eastAsia="zh-CN"/>
        </w:rPr>
        <w:t xml:space="preserve"> </w:t>
      </w:r>
      <w:r>
        <w:rPr>
          <w:lang w:eastAsia="zh-CN"/>
        </w:rPr>
        <w:t>a mapping table of UE identity e.g. MSISDN and LMF/GMLC address is stored at AMF.</w:t>
      </w:r>
    </w:p>
    <w:p w14:paraId="5FB808E2" w14:textId="77777777" w:rsidR="000063DB" w:rsidRDefault="000063DB" w:rsidP="000063DB">
      <w:pPr>
        <w:pStyle w:val="B1"/>
        <w:rPr>
          <w:rFonts w:eastAsiaTheme="minorEastAsia"/>
          <w:lang w:eastAsia="zh-CN"/>
        </w:rPr>
      </w:pPr>
      <w:r>
        <w:rPr>
          <w:lang w:eastAsia="zh-CN"/>
        </w:rPr>
        <w:t>-</w:t>
      </w:r>
      <w:r>
        <w:rPr>
          <w:lang w:eastAsia="zh-CN"/>
        </w:rPr>
        <w:tab/>
        <w:t>Fetch from UDM, UE LCS subscription storing its serving local LMF and local GMLC address.</w:t>
      </w:r>
    </w:p>
    <w:p w14:paraId="00784511" w14:textId="71453AC7" w:rsidR="000277E0" w:rsidRPr="000277E0" w:rsidRDefault="000277E0" w:rsidP="000277E0">
      <w:pPr>
        <w:pStyle w:val="B1"/>
        <w:rPr>
          <w:rFonts w:eastAsiaTheme="minorEastAsia"/>
          <w:lang w:eastAsia="zh-CN"/>
        </w:rPr>
      </w:pPr>
      <w:r>
        <w:rPr>
          <w:lang w:eastAsia="zh-CN"/>
        </w:rPr>
        <w:t>-</w:t>
      </w:r>
      <w:r>
        <w:rPr>
          <w:lang w:eastAsia="zh-CN"/>
        </w:rPr>
        <w:tab/>
      </w:r>
      <w:r w:rsidRPr="00FF0B32">
        <w:rPr>
          <w:lang w:eastAsia="zh-CN"/>
        </w:rPr>
        <w:t>Determine the LMF for the location request</w:t>
      </w:r>
      <w:r w:rsidR="00636A6E">
        <w:rPr>
          <w:lang w:eastAsia="zh-CN"/>
        </w:rPr>
        <w:t>.</w:t>
      </w:r>
    </w:p>
    <w:p w14:paraId="2441527A" w14:textId="748652CE" w:rsidR="009028C3" w:rsidRPr="000063DB" w:rsidRDefault="009028C3" w:rsidP="009028C3">
      <w:pPr>
        <w:pStyle w:val="Heading2"/>
      </w:pPr>
      <w:bookmarkStart w:id="1211" w:name="_Toc104287804"/>
      <w:r w:rsidRPr="000063DB">
        <w:lastRenderedPageBreak/>
        <w:t>6.</w:t>
      </w:r>
      <w:r w:rsidR="001B3BCF" w:rsidRPr="000063DB">
        <w:rPr>
          <w:rFonts w:eastAsia="DengXian"/>
          <w:lang w:eastAsia="zh-CN"/>
        </w:rPr>
        <w:t>10</w:t>
      </w:r>
      <w:r w:rsidRPr="000063DB">
        <w:tab/>
        <w:t>Solution #</w:t>
      </w:r>
      <w:r w:rsidR="001B3BCF" w:rsidRPr="000063DB">
        <w:rPr>
          <w:lang w:eastAsia="zh-CN"/>
        </w:rPr>
        <w:t>10</w:t>
      </w:r>
      <w:r w:rsidRPr="000063DB">
        <w:t xml:space="preserve">: </w:t>
      </w:r>
      <w:r w:rsidRPr="000063DB">
        <w:rPr>
          <w:rFonts w:eastAsia="DengXian"/>
          <w:lang w:eastAsia="zh-CN"/>
        </w:rPr>
        <w:t>Support interaction between location service and NWDAF</w:t>
      </w:r>
      <w:bookmarkEnd w:id="1211"/>
    </w:p>
    <w:p w14:paraId="7905C737" w14:textId="60239CE6" w:rsidR="009028C3" w:rsidRPr="000063DB" w:rsidRDefault="009028C3" w:rsidP="009028C3">
      <w:pPr>
        <w:pStyle w:val="Heading3"/>
        <w:rPr>
          <w:lang w:eastAsia="ko-KR"/>
        </w:rPr>
      </w:pPr>
      <w:bookmarkStart w:id="1212" w:name="_Toc104287805"/>
      <w:r w:rsidRPr="000063DB">
        <w:rPr>
          <w:lang w:eastAsia="ko-KR"/>
        </w:rPr>
        <w:t>6.</w:t>
      </w:r>
      <w:r w:rsidR="00AE2899" w:rsidRPr="000063DB">
        <w:rPr>
          <w:lang w:eastAsia="zh-CN"/>
        </w:rPr>
        <w:t>10</w:t>
      </w:r>
      <w:r w:rsidRPr="000063DB">
        <w:rPr>
          <w:lang w:eastAsia="ko-KR"/>
        </w:rPr>
        <w:t>.1</w:t>
      </w:r>
      <w:r w:rsidRPr="000063DB">
        <w:rPr>
          <w:lang w:eastAsia="ko-KR"/>
        </w:rPr>
        <w:tab/>
        <w:t>Introduction</w:t>
      </w:r>
      <w:bookmarkEnd w:id="1212"/>
    </w:p>
    <w:p w14:paraId="6DB89252" w14:textId="77777777" w:rsidR="009028C3" w:rsidRPr="000063DB" w:rsidRDefault="009028C3" w:rsidP="009028C3">
      <w:pPr>
        <w:rPr>
          <w:lang w:eastAsia="zh-CN"/>
        </w:rPr>
      </w:pPr>
      <w:r w:rsidRPr="000063DB">
        <w:rPr>
          <w:rFonts w:eastAsia="DengXian"/>
          <w:lang w:eastAsia="zh-CN"/>
        </w:rPr>
        <w:t>This solution addresses KI#4: Interaction between Location Service and NWDAF</w:t>
      </w:r>
      <w:r w:rsidRPr="000063DB">
        <w:rPr>
          <w:lang w:eastAsia="zh-CN"/>
        </w:rPr>
        <w:t>.</w:t>
      </w:r>
    </w:p>
    <w:p w14:paraId="5CD2520B" w14:textId="51470B54" w:rsidR="009028C3" w:rsidRPr="000063DB" w:rsidRDefault="009028C3" w:rsidP="009028C3">
      <w:pPr>
        <w:pStyle w:val="Heading3"/>
        <w:rPr>
          <w:lang w:eastAsia="ko-KR"/>
        </w:rPr>
      </w:pPr>
      <w:bookmarkStart w:id="1213" w:name="_Toc104287806"/>
      <w:r w:rsidRPr="000063DB">
        <w:rPr>
          <w:lang w:eastAsia="ko-KR"/>
        </w:rPr>
        <w:t>6.</w:t>
      </w:r>
      <w:r w:rsidR="00AE2899" w:rsidRPr="000063DB">
        <w:rPr>
          <w:lang w:eastAsia="zh-CN"/>
        </w:rPr>
        <w:t>10</w:t>
      </w:r>
      <w:r w:rsidRPr="000063DB">
        <w:rPr>
          <w:lang w:eastAsia="ko-KR"/>
        </w:rPr>
        <w:t>.2</w:t>
      </w:r>
      <w:r w:rsidRPr="000063DB">
        <w:rPr>
          <w:lang w:eastAsia="ko-KR"/>
        </w:rPr>
        <w:tab/>
        <w:t>Functional Description</w:t>
      </w:r>
      <w:bookmarkEnd w:id="1213"/>
    </w:p>
    <w:p w14:paraId="0BA24C63" w14:textId="79BDA5AE" w:rsidR="009028C3" w:rsidRDefault="009028C3" w:rsidP="009028C3">
      <w:pPr>
        <w:rPr>
          <w:rFonts w:eastAsia="DengXian"/>
          <w:lang w:eastAsia="zh-CN"/>
        </w:rPr>
      </w:pPr>
      <w:r w:rsidRPr="000063DB">
        <w:rPr>
          <w:rFonts w:eastAsia="DengXian"/>
          <w:lang w:eastAsia="zh-CN"/>
        </w:rPr>
        <w:t>This solution reuses the existing architecture and interfaces to support interaction between location service and NWDAF:</w:t>
      </w:r>
    </w:p>
    <w:p w14:paraId="787E0435" w14:textId="744F442A" w:rsidR="000063DB" w:rsidRDefault="000063DB" w:rsidP="000063DB">
      <w:pPr>
        <w:pStyle w:val="B1"/>
        <w:rPr>
          <w:lang w:eastAsia="zh-CN"/>
        </w:rPr>
      </w:pPr>
      <w:r>
        <w:rPr>
          <w:lang w:eastAsia="zh-CN"/>
        </w:rPr>
        <w:t>-</w:t>
      </w:r>
      <w:r>
        <w:rPr>
          <w:lang w:eastAsia="zh-CN"/>
        </w:rPr>
        <w:tab/>
        <w:t xml:space="preserve">Based on description in clause 4.3.2 of </w:t>
      </w:r>
      <w:r w:rsidR="00DB4AA0">
        <w:rPr>
          <w:lang w:eastAsia="zh-CN"/>
        </w:rPr>
        <w:t>TS 23.273 [</w:t>
      </w:r>
      <w:r>
        <w:rPr>
          <w:lang w:eastAsia="zh-CN"/>
        </w:rPr>
        <w:t>5], the LCS service supports NFs to access LCS services from a GMLC. So the Ngmlc interface is re-used when NWDAF obtains UE location by invoking LCS services.</w:t>
      </w:r>
    </w:p>
    <w:p w14:paraId="367F80AB" w14:textId="0BDDF132" w:rsidR="000063DB" w:rsidRDefault="000063DB" w:rsidP="000063DB">
      <w:pPr>
        <w:pStyle w:val="B1"/>
        <w:rPr>
          <w:rFonts w:eastAsiaTheme="minorEastAsia"/>
          <w:lang w:eastAsia="zh-CN"/>
        </w:rPr>
      </w:pPr>
      <w:r>
        <w:rPr>
          <w:lang w:eastAsia="zh-CN"/>
        </w:rPr>
        <w:t>-</w:t>
      </w:r>
      <w:r>
        <w:rPr>
          <w:lang w:eastAsia="zh-CN"/>
        </w:rPr>
        <w:tab/>
        <w:t xml:space="preserve">Based on description in clause 4.2.0 of </w:t>
      </w:r>
      <w:r w:rsidR="00DB4AA0">
        <w:rPr>
          <w:lang w:eastAsia="zh-CN"/>
        </w:rPr>
        <w:t>TS 23.288 [</w:t>
      </w:r>
      <w:r>
        <w:rPr>
          <w:lang w:eastAsia="zh-CN"/>
        </w:rPr>
        <w:t>9], any 5GC NF can request network analytics information from NWDAF. So the Nnwdaf interface is re-used when LMF obtains data analytics from the NWDAF. In this solution, the LMF selects positioning method based on WLAN performance analytics from the NWDAF.</w:t>
      </w:r>
    </w:p>
    <w:p w14:paraId="45158306" w14:textId="77777777" w:rsidR="006C112A" w:rsidRPr="007A6D40" w:rsidRDefault="006C112A" w:rsidP="006C112A">
      <w:pPr>
        <w:pStyle w:val="B1"/>
        <w:rPr>
          <w:rFonts w:eastAsia="DengXian"/>
          <w:lang w:eastAsia="zh-CN"/>
        </w:rPr>
      </w:pPr>
      <w:r>
        <w:rPr>
          <w:lang w:eastAsia="zh-CN"/>
        </w:rPr>
        <w:t>-</w:t>
      </w:r>
      <w:r>
        <w:rPr>
          <w:lang w:eastAsia="zh-CN"/>
        </w:rPr>
        <w:tab/>
      </w:r>
      <w:r w:rsidRPr="007A6D40">
        <w:rPr>
          <w:rFonts w:eastAsia="DengXian" w:hint="eastAsia"/>
          <w:lang w:eastAsia="zh-CN"/>
        </w:rPr>
        <w:t xml:space="preserve">The existing privacy check mechanism is re-used with enhancements of introducing the following </w:t>
      </w:r>
      <w:r>
        <w:rPr>
          <w:rFonts w:eastAsia="DengXian" w:hint="eastAsia"/>
          <w:lang w:eastAsia="zh-CN"/>
        </w:rPr>
        <w:t xml:space="preserve">new </w:t>
      </w:r>
      <w:r w:rsidRPr="007A6D40">
        <w:rPr>
          <w:rFonts w:eastAsia="DengXian" w:hint="eastAsia"/>
          <w:lang w:eastAsia="zh-CN"/>
        </w:rPr>
        <w:t>LCS Client Type and Service Type</w:t>
      </w:r>
      <w:r>
        <w:rPr>
          <w:rFonts w:eastAsia="DengXian" w:hint="eastAsia"/>
          <w:lang w:eastAsia="zh-CN"/>
        </w:rPr>
        <w:t xml:space="preserve"> which are used by NWDAF to request UE location:</w:t>
      </w:r>
    </w:p>
    <w:p w14:paraId="65504CC0" w14:textId="77777777" w:rsidR="006C112A" w:rsidRPr="007D0567" w:rsidRDefault="006C112A" w:rsidP="006C112A">
      <w:pPr>
        <w:pStyle w:val="B2"/>
        <w:rPr>
          <w:lang w:eastAsia="zh-CN"/>
        </w:rPr>
      </w:pPr>
      <w:r>
        <w:rPr>
          <w:lang w:eastAsia="zh-CN"/>
        </w:rPr>
        <w:t>-</w:t>
      </w:r>
      <w:r>
        <w:rPr>
          <w:lang w:eastAsia="zh-CN"/>
        </w:rPr>
        <w:tab/>
      </w:r>
      <w:r w:rsidRPr="007D0567">
        <w:rPr>
          <w:rFonts w:eastAsia="DengXian" w:hint="eastAsia"/>
          <w:lang w:eastAsia="zh-CN"/>
        </w:rPr>
        <w:t>new LCS Client Types for PLMN Operator Class</w:t>
      </w:r>
      <w:r w:rsidRPr="007D0567">
        <w:rPr>
          <w:rFonts w:hint="eastAsia"/>
          <w:lang w:eastAsia="zh-CN"/>
        </w:rPr>
        <w:t>:</w:t>
      </w:r>
    </w:p>
    <w:p w14:paraId="549D5E34" w14:textId="77777777" w:rsidR="006C112A" w:rsidRDefault="006C112A" w:rsidP="006C112A">
      <w:pPr>
        <w:pStyle w:val="B3"/>
      </w:pPr>
      <w:r w:rsidRPr="001216A7">
        <w:t>-</w:t>
      </w:r>
      <w:r w:rsidRPr="001216A7">
        <w:tab/>
      </w:r>
      <w:r w:rsidRPr="007D0567">
        <w:rPr>
          <w:rFonts w:eastAsia="DengXian" w:hint="eastAsia"/>
          <w:lang w:eastAsia="zh-CN"/>
        </w:rPr>
        <w:t>NWDAF client</w:t>
      </w:r>
      <w:r>
        <w:t xml:space="preserve"> in the HPLMN (when the UE is currently being served by the HPLMN);</w:t>
      </w:r>
    </w:p>
    <w:p w14:paraId="3433E5C8" w14:textId="77777777" w:rsidR="006C112A" w:rsidRPr="007A6D40" w:rsidRDefault="006C112A" w:rsidP="006C112A">
      <w:pPr>
        <w:pStyle w:val="B3"/>
        <w:rPr>
          <w:rFonts w:eastAsia="DengXian"/>
          <w:lang w:eastAsia="zh-CN"/>
        </w:rPr>
      </w:pPr>
      <w:r w:rsidRPr="001216A7">
        <w:t>-</w:t>
      </w:r>
      <w:r w:rsidRPr="001216A7">
        <w:tab/>
      </w:r>
      <w:r w:rsidRPr="007D0567">
        <w:rPr>
          <w:rFonts w:eastAsia="DengXian" w:hint="eastAsia"/>
          <w:lang w:eastAsia="zh-CN"/>
        </w:rPr>
        <w:t>NWDAF client</w:t>
      </w:r>
      <w:r>
        <w:t xml:space="preserve"> in the VPLMN</w:t>
      </w:r>
      <w:r w:rsidRPr="007D0567">
        <w:rPr>
          <w:rFonts w:eastAsia="DengXian" w:hint="eastAsia"/>
          <w:lang w:eastAsia="zh-CN"/>
        </w:rPr>
        <w:t>.</w:t>
      </w:r>
    </w:p>
    <w:p w14:paraId="4602EAEB" w14:textId="1D58661E" w:rsidR="006C112A" w:rsidRPr="007D0567" w:rsidRDefault="006C112A" w:rsidP="006C112A">
      <w:pPr>
        <w:pStyle w:val="B2"/>
        <w:rPr>
          <w:lang w:eastAsia="zh-CN"/>
        </w:rPr>
      </w:pPr>
      <w:r>
        <w:rPr>
          <w:lang w:eastAsia="zh-CN"/>
        </w:rPr>
        <w:t>-</w:t>
      </w:r>
      <w:r>
        <w:rPr>
          <w:lang w:eastAsia="zh-CN"/>
        </w:rPr>
        <w:tab/>
      </w:r>
      <w:r w:rsidRPr="007A6D40">
        <w:rPr>
          <w:rFonts w:eastAsia="DengXian" w:hint="eastAsia"/>
          <w:lang w:eastAsia="zh-CN"/>
        </w:rPr>
        <w:t>n</w:t>
      </w:r>
      <w:r w:rsidRPr="007D0567">
        <w:rPr>
          <w:rFonts w:eastAsia="DengXian" w:hint="eastAsia"/>
          <w:lang w:eastAsia="zh-CN"/>
        </w:rPr>
        <w:t>ew standardized Service Type for Tracking Services</w:t>
      </w:r>
      <w:r w:rsidR="00863EAB">
        <w:rPr>
          <w:rFonts w:eastAsia="DengXian"/>
          <w:lang w:eastAsia="zh-CN"/>
        </w:rPr>
        <w:t>:</w:t>
      </w:r>
    </w:p>
    <w:p w14:paraId="78FB1B39" w14:textId="77777777" w:rsidR="006C112A" w:rsidRDefault="006C112A" w:rsidP="006C112A">
      <w:pPr>
        <w:pStyle w:val="B3"/>
      </w:pPr>
      <w:r w:rsidRPr="001216A7">
        <w:t>-</w:t>
      </w:r>
      <w:r w:rsidRPr="001216A7">
        <w:tab/>
      </w:r>
      <w:r w:rsidRPr="007D0567">
        <w:rPr>
          <w:rFonts w:eastAsia="DengXian" w:hint="eastAsia"/>
          <w:lang w:eastAsia="zh-CN"/>
        </w:rPr>
        <w:t>Analytics</w:t>
      </w:r>
      <w:r>
        <w:t>;</w:t>
      </w:r>
    </w:p>
    <w:p w14:paraId="54506273" w14:textId="77777777" w:rsidR="006C112A" w:rsidRDefault="006C112A" w:rsidP="006C112A">
      <w:pPr>
        <w:pStyle w:val="B3"/>
      </w:pPr>
      <w:r w:rsidRPr="001216A7">
        <w:t>-</w:t>
      </w:r>
      <w:r w:rsidRPr="001216A7">
        <w:tab/>
      </w:r>
      <w:r w:rsidRPr="007D0567">
        <w:rPr>
          <w:rFonts w:eastAsia="DengXian" w:hint="eastAsia"/>
          <w:lang w:eastAsia="zh-CN"/>
        </w:rPr>
        <w:t>Model training.</w:t>
      </w:r>
    </w:p>
    <w:p w14:paraId="2ADDC2A6" w14:textId="3D4D1FB4" w:rsidR="006C112A" w:rsidRPr="00AD0D87" w:rsidRDefault="006C112A" w:rsidP="006C112A">
      <w:pPr>
        <w:pStyle w:val="B1"/>
        <w:rPr>
          <w:rFonts w:eastAsia="DengXian"/>
          <w:lang w:eastAsia="zh-CN"/>
        </w:rPr>
      </w:pPr>
      <w:r>
        <w:rPr>
          <w:lang w:eastAsia="zh-CN"/>
        </w:rPr>
        <w:t>-</w:t>
      </w:r>
      <w:r>
        <w:rPr>
          <w:lang w:eastAsia="zh-CN"/>
        </w:rPr>
        <w:tab/>
      </w:r>
      <w:r w:rsidRPr="00AD0D87">
        <w:rPr>
          <w:rFonts w:eastAsia="DengXian" w:hint="eastAsia"/>
          <w:lang w:eastAsia="zh-CN"/>
        </w:rPr>
        <w:t>T</w:t>
      </w:r>
      <w:r w:rsidRPr="007D0567">
        <w:rPr>
          <w:rFonts w:hint="eastAsia"/>
        </w:rPr>
        <w:t>he NWDAF may invoke LCS services for a SUPI, a list of SUPI or an internal group identifier. The NWDAF determines the identifier</w:t>
      </w:r>
      <w:r w:rsidRPr="00BA6AC4">
        <w:rPr>
          <w:rFonts w:eastAsia="DengXian" w:hint="eastAsia"/>
          <w:lang w:eastAsia="zh-CN"/>
        </w:rPr>
        <w:t xml:space="preserve"> as</w:t>
      </w:r>
      <w:r w:rsidRPr="007D0567">
        <w:rPr>
          <w:rFonts w:hint="eastAsia"/>
        </w:rPr>
        <w:t xml:space="preserve"> described in TS</w:t>
      </w:r>
      <w:r w:rsidR="00863EAB">
        <w:t> </w:t>
      </w:r>
      <w:r w:rsidRPr="007D0567">
        <w:rPr>
          <w:rFonts w:hint="eastAsia"/>
        </w:rPr>
        <w:t>23.2</w:t>
      </w:r>
      <w:r>
        <w:rPr>
          <w:rFonts w:hint="eastAsia"/>
        </w:rPr>
        <w:t>88</w:t>
      </w:r>
      <w:r w:rsidR="00863EAB">
        <w:t> [9]</w:t>
      </w:r>
      <w:r>
        <w:rPr>
          <w:rFonts w:hint="eastAsia"/>
        </w:rPr>
        <w:t>.</w:t>
      </w:r>
    </w:p>
    <w:p w14:paraId="2D8C83C0" w14:textId="2D8A854F" w:rsidR="009028C3" w:rsidRPr="000063DB" w:rsidRDefault="009028C3" w:rsidP="009028C3">
      <w:pPr>
        <w:pStyle w:val="Heading3"/>
        <w:rPr>
          <w:lang w:eastAsia="zh-CN"/>
        </w:rPr>
      </w:pPr>
      <w:bookmarkStart w:id="1214" w:name="_Toc104287807"/>
      <w:r w:rsidRPr="000063DB">
        <w:rPr>
          <w:lang w:eastAsia="ko-KR"/>
        </w:rPr>
        <w:t>6.</w:t>
      </w:r>
      <w:r w:rsidR="00AE2899" w:rsidRPr="000063DB">
        <w:rPr>
          <w:lang w:eastAsia="zh-CN"/>
        </w:rPr>
        <w:t>10</w:t>
      </w:r>
      <w:r w:rsidRPr="000063DB">
        <w:rPr>
          <w:lang w:eastAsia="ko-KR"/>
        </w:rPr>
        <w:t>.3</w:t>
      </w:r>
      <w:r w:rsidRPr="000063DB">
        <w:rPr>
          <w:lang w:eastAsia="ko-KR"/>
        </w:rPr>
        <w:tab/>
        <w:t>Procedures</w:t>
      </w:r>
      <w:bookmarkEnd w:id="1214"/>
    </w:p>
    <w:p w14:paraId="02A72AD4" w14:textId="362901D7" w:rsidR="009028C3" w:rsidRPr="000063DB" w:rsidRDefault="009028C3" w:rsidP="009028C3">
      <w:pPr>
        <w:pStyle w:val="Heading4"/>
        <w:rPr>
          <w:lang w:eastAsia="zh-CN"/>
        </w:rPr>
      </w:pPr>
      <w:bookmarkStart w:id="1215" w:name="_Toc104287808"/>
      <w:r w:rsidRPr="000063DB">
        <w:t>6.</w:t>
      </w:r>
      <w:r w:rsidR="00AE2899" w:rsidRPr="000063DB">
        <w:rPr>
          <w:lang w:eastAsia="zh-CN"/>
        </w:rPr>
        <w:t>10</w:t>
      </w:r>
      <w:r w:rsidRPr="000063DB">
        <w:t>.</w:t>
      </w:r>
      <w:r w:rsidRPr="000063DB">
        <w:rPr>
          <w:lang w:eastAsia="zh-CN"/>
        </w:rPr>
        <w:t>3</w:t>
      </w:r>
      <w:r w:rsidRPr="000063DB">
        <w:t>.1</w:t>
      </w:r>
      <w:r w:rsidRPr="000063DB">
        <w:tab/>
      </w:r>
      <w:r w:rsidRPr="000063DB">
        <w:rPr>
          <w:rFonts w:eastAsia="DengXian"/>
          <w:lang w:eastAsia="zh-CN"/>
        </w:rPr>
        <w:t>NWDAF accesses location service</w:t>
      </w:r>
      <w:bookmarkEnd w:id="1215"/>
    </w:p>
    <w:p w14:paraId="6222C4D4" w14:textId="1CAD39BB" w:rsidR="009028C3" w:rsidRPr="000063DB" w:rsidRDefault="006C112A" w:rsidP="009028C3">
      <w:pPr>
        <w:pStyle w:val="TH"/>
        <w:rPr>
          <w:lang w:eastAsia="zh-CN"/>
        </w:rPr>
      </w:pPr>
      <w:r>
        <w:object w:dxaOrig="12954" w:dyaOrig="3656" w14:anchorId="38143700">
          <v:shape id="_x0000_i1050" type="#_x0000_t75" style="width:448.7pt;height:126.15pt" o:ole="">
            <v:imagedata r:id="rId58" o:title=""/>
          </v:shape>
          <o:OLEObject Type="Embed" ProgID="Visio.Drawing.11" ShapeID="_x0000_i1050" DrawAspect="Content" ObjectID="_1715084883" r:id="rId59"/>
        </w:object>
      </w:r>
    </w:p>
    <w:p w14:paraId="6AE5F399" w14:textId="25FE6C2E" w:rsidR="009028C3" w:rsidRDefault="009028C3" w:rsidP="009028C3">
      <w:pPr>
        <w:pStyle w:val="TF"/>
        <w:rPr>
          <w:rFonts w:eastAsia="DengXian"/>
          <w:lang w:eastAsia="zh-CN"/>
        </w:rPr>
      </w:pPr>
      <w:r w:rsidRPr="000063DB">
        <w:rPr>
          <w:lang w:eastAsia="zh-CN"/>
        </w:rPr>
        <w:t>Figure 6.</w:t>
      </w:r>
      <w:r w:rsidR="007E2949" w:rsidRPr="000063DB">
        <w:rPr>
          <w:rFonts w:eastAsia="DengXian"/>
          <w:lang w:eastAsia="zh-CN"/>
        </w:rPr>
        <w:t>10</w:t>
      </w:r>
      <w:r w:rsidRPr="000063DB">
        <w:rPr>
          <w:rFonts w:eastAsia="DengXian"/>
          <w:lang w:eastAsia="zh-CN"/>
        </w:rPr>
        <w:t>.3</w:t>
      </w:r>
      <w:r w:rsidRPr="000063DB">
        <w:rPr>
          <w:lang w:eastAsia="zh-CN"/>
        </w:rPr>
        <w:t xml:space="preserve">.1-1: </w:t>
      </w:r>
      <w:r w:rsidRPr="000063DB">
        <w:rPr>
          <w:rFonts w:eastAsia="DengXian"/>
          <w:lang w:eastAsia="zh-CN"/>
        </w:rPr>
        <w:t>NWDAF accesses location service based on existing mechanism</w:t>
      </w:r>
    </w:p>
    <w:p w14:paraId="1FD91F8C" w14:textId="77777777" w:rsidR="00863EAB" w:rsidRDefault="00863EAB" w:rsidP="00863EAB">
      <w:pPr>
        <w:pStyle w:val="B1"/>
        <w:rPr>
          <w:lang w:eastAsia="zh-CN"/>
        </w:rPr>
      </w:pPr>
      <w:r>
        <w:rPr>
          <w:lang w:eastAsia="zh-CN"/>
        </w:rPr>
        <w:t>1.</w:t>
      </w:r>
      <w:r>
        <w:rPr>
          <w:lang w:eastAsia="zh-CN"/>
        </w:rPr>
        <w:tab/>
        <w:t>NWDAF invokes Ngmlc_Location_ProvideLocation Request to GMLC.</w:t>
      </w:r>
    </w:p>
    <w:p w14:paraId="69126D89" w14:textId="77777777" w:rsidR="00863EAB" w:rsidRDefault="00863EAB" w:rsidP="00863EAB">
      <w:pPr>
        <w:pStyle w:val="B1"/>
        <w:rPr>
          <w:lang w:eastAsia="zh-CN"/>
        </w:rPr>
      </w:pPr>
      <w:r>
        <w:rPr>
          <w:lang w:eastAsia="zh-CN"/>
        </w:rPr>
        <w:tab/>
        <w:t>The NWDAF includes the LCS Client Type, Service Type, LCS QoS and UE identifier in the Request.</w:t>
      </w:r>
    </w:p>
    <w:p w14:paraId="56F2A85A" w14:textId="77777777" w:rsidR="00863EAB" w:rsidRDefault="00863EAB" w:rsidP="00863EAB">
      <w:pPr>
        <w:pStyle w:val="B1"/>
        <w:rPr>
          <w:lang w:eastAsia="zh-CN"/>
        </w:rPr>
      </w:pPr>
      <w:r>
        <w:rPr>
          <w:lang w:eastAsia="zh-CN"/>
        </w:rPr>
        <w:lastRenderedPageBreak/>
        <w:tab/>
        <w:t>The LCS Client Type is NWDAF client in the HPLMN (when the UE is currently being served by the HPLMN) or NWDAF client in the VPLMN. The Service Type is analytics or model training. The UE identifier is SUPI, SUPI list or an internal group identifier.</w:t>
      </w:r>
    </w:p>
    <w:p w14:paraId="5ED7F8C6" w14:textId="77777777" w:rsidR="00863EAB" w:rsidRDefault="00863EAB" w:rsidP="00863EAB">
      <w:pPr>
        <w:pStyle w:val="B1"/>
        <w:rPr>
          <w:lang w:eastAsia="zh-CN"/>
        </w:rPr>
      </w:pPr>
      <w:r>
        <w:rPr>
          <w:lang w:eastAsia="zh-CN"/>
        </w:rPr>
        <w:tab/>
        <w:t>If the NWDAF requests location of any UE within an Area of Interest, it provides the Area of Interest instead of UE identifier.</w:t>
      </w:r>
    </w:p>
    <w:p w14:paraId="687211C0" w14:textId="7049EB62" w:rsidR="00863EAB" w:rsidRDefault="00863EAB" w:rsidP="00863EAB">
      <w:pPr>
        <w:pStyle w:val="B1"/>
        <w:rPr>
          <w:lang w:eastAsia="zh-CN"/>
        </w:rPr>
      </w:pPr>
      <w:r>
        <w:rPr>
          <w:lang w:eastAsia="zh-CN"/>
        </w:rPr>
        <w:t>2.</w:t>
      </w:r>
      <w:r>
        <w:rPr>
          <w:lang w:eastAsia="zh-CN"/>
        </w:rPr>
        <w:tab/>
        <w:t>The GMLC performs steps 2-23 in clause 6.1.2, or steps 2-29 in clause 6.3.1, or triggers the procedure in clause 6.8 of TS 23.273 [5].</w:t>
      </w:r>
    </w:p>
    <w:p w14:paraId="6313CB6F" w14:textId="77777777" w:rsidR="00863EAB" w:rsidRDefault="00863EAB" w:rsidP="00863EAB">
      <w:pPr>
        <w:pStyle w:val="B1"/>
        <w:rPr>
          <w:lang w:eastAsia="zh-CN"/>
        </w:rPr>
      </w:pPr>
      <w:r>
        <w:rPr>
          <w:lang w:eastAsia="zh-CN"/>
        </w:rPr>
        <w:tab/>
        <w:t>If the UE identifier is SUPI, the GMLCS performs steps 2-23 in clause 6.1.2, or steps 2-29 in clause 6.3.1 of TS 23.273 [5]. If the UE identifier is SUPI list, the GMLC performs the procedure above for each SUPI in the list. If the UE identifier is an internal group identifier, the GMLC performs the procedure in clause 6.8 of TS 23.273 [5].</w:t>
      </w:r>
    </w:p>
    <w:p w14:paraId="31D40958" w14:textId="77777777" w:rsidR="00863EAB" w:rsidRDefault="00863EAB" w:rsidP="00863EAB">
      <w:pPr>
        <w:pStyle w:val="B1"/>
        <w:rPr>
          <w:lang w:eastAsia="zh-CN"/>
        </w:rPr>
      </w:pPr>
      <w:r>
        <w:rPr>
          <w:lang w:eastAsia="zh-CN"/>
        </w:rPr>
        <w:tab/>
        <w:t>If the NWDAF provides an Area of Interest in step 1, the GMLC obtains from AMF a list of UEs located within the Area of Interest and then performs step 2.</w:t>
      </w:r>
    </w:p>
    <w:p w14:paraId="312B777A" w14:textId="77777777" w:rsidR="00863EAB" w:rsidRDefault="00863EAB" w:rsidP="00863EAB">
      <w:pPr>
        <w:pStyle w:val="B1"/>
        <w:rPr>
          <w:lang w:eastAsia="zh-CN"/>
        </w:rPr>
      </w:pPr>
      <w:r>
        <w:rPr>
          <w:lang w:eastAsia="zh-CN"/>
        </w:rPr>
        <w:t>3.</w:t>
      </w:r>
      <w:r>
        <w:rPr>
          <w:lang w:eastAsia="zh-CN"/>
        </w:rPr>
        <w:tab/>
        <w:t>The GMLC sends Ngmlc_Location_ProvideLocation Response to NWDAF.</w:t>
      </w:r>
    </w:p>
    <w:p w14:paraId="546BCF68" w14:textId="55D8C563" w:rsidR="009028C3" w:rsidRPr="000063DB" w:rsidRDefault="009028C3" w:rsidP="009028C3">
      <w:pPr>
        <w:pStyle w:val="Heading4"/>
        <w:rPr>
          <w:lang w:eastAsia="zh-CN"/>
        </w:rPr>
      </w:pPr>
      <w:bookmarkStart w:id="1216" w:name="_Toc104287809"/>
      <w:r w:rsidRPr="000063DB">
        <w:t>6.</w:t>
      </w:r>
      <w:r w:rsidR="00AE2899" w:rsidRPr="000063DB">
        <w:rPr>
          <w:lang w:eastAsia="zh-CN"/>
        </w:rPr>
        <w:t>10</w:t>
      </w:r>
      <w:r w:rsidRPr="000063DB">
        <w:t>.</w:t>
      </w:r>
      <w:r w:rsidRPr="000063DB">
        <w:rPr>
          <w:lang w:eastAsia="zh-CN"/>
        </w:rPr>
        <w:t>3</w:t>
      </w:r>
      <w:r w:rsidRPr="000063DB">
        <w:t>.</w:t>
      </w:r>
      <w:r w:rsidRPr="000063DB">
        <w:rPr>
          <w:rFonts w:eastAsia="DengXian"/>
          <w:lang w:eastAsia="zh-CN"/>
        </w:rPr>
        <w:t>2</w:t>
      </w:r>
      <w:r w:rsidRPr="000063DB">
        <w:tab/>
      </w:r>
      <w:r w:rsidRPr="000063DB">
        <w:rPr>
          <w:rFonts w:eastAsia="DengXian"/>
          <w:lang w:eastAsia="zh-CN"/>
        </w:rPr>
        <w:t>LMF obtains data analytics from NWDAF</w:t>
      </w:r>
      <w:bookmarkEnd w:id="1216"/>
    </w:p>
    <w:p w14:paraId="4700AD2F" w14:textId="7CC1F958" w:rsidR="009028C3" w:rsidRPr="000063DB" w:rsidRDefault="009028C3" w:rsidP="009028C3">
      <w:pPr>
        <w:rPr>
          <w:lang w:eastAsia="zh-CN"/>
        </w:rPr>
      </w:pPr>
      <w:r w:rsidRPr="000063DB">
        <w:rPr>
          <w:rFonts w:eastAsia="DengXian"/>
          <w:lang w:eastAsia="zh-CN"/>
        </w:rPr>
        <w:t>The procedure in clause</w:t>
      </w:r>
      <w:r w:rsidR="000063DB">
        <w:rPr>
          <w:rFonts w:eastAsia="DengXian"/>
          <w:lang w:eastAsia="zh-CN"/>
        </w:rPr>
        <w:t> </w:t>
      </w:r>
      <w:r w:rsidRPr="000063DB">
        <w:rPr>
          <w:rFonts w:eastAsia="DengXian"/>
          <w:lang w:eastAsia="zh-CN"/>
        </w:rPr>
        <w:t xml:space="preserve">6.11.4 </w:t>
      </w:r>
      <w:r w:rsidR="000063DB">
        <w:rPr>
          <w:rFonts w:eastAsia="DengXian"/>
          <w:lang w:eastAsia="zh-CN"/>
        </w:rPr>
        <w:t>of</w:t>
      </w:r>
      <w:r w:rsidRPr="000063DB">
        <w:rPr>
          <w:rFonts w:eastAsia="DengXian"/>
          <w:lang w:eastAsia="zh-CN"/>
        </w:rPr>
        <w:t xml:space="preserve"> </w:t>
      </w:r>
      <w:r w:rsidR="00DB4AA0" w:rsidRPr="000063DB">
        <w:rPr>
          <w:rFonts w:eastAsia="DengXian"/>
          <w:lang w:eastAsia="zh-CN"/>
        </w:rPr>
        <w:t>TS</w:t>
      </w:r>
      <w:r w:rsidR="00DB4AA0">
        <w:rPr>
          <w:rFonts w:eastAsia="DengXian"/>
          <w:lang w:eastAsia="zh-CN"/>
        </w:rPr>
        <w:t> </w:t>
      </w:r>
      <w:r w:rsidR="00DB4AA0" w:rsidRPr="000063DB">
        <w:rPr>
          <w:rFonts w:eastAsia="DengXian"/>
          <w:lang w:eastAsia="zh-CN"/>
        </w:rPr>
        <w:t>23.288</w:t>
      </w:r>
      <w:r w:rsidR="00DB4AA0">
        <w:rPr>
          <w:rFonts w:eastAsia="DengXian"/>
          <w:lang w:eastAsia="zh-CN"/>
        </w:rPr>
        <w:t> [</w:t>
      </w:r>
      <w:r w:rsidR="000063DB">
        <w:rPr>
          <w:rFonts w:eastAsia="DengXian"/>
          <w:lang w:eastAsia="zh-CN"/>
        </w:rPr>
        <w:t>9]</w:t>
      </w:r>
      <w:r w:rsidRPr="000063DB">
        <w:rPr>
          <w:rFonts w:eastAsia="DengXian"/>
          <w:lang w:eastAsia="zh-CN"/>
        </w:rPr>
        <w:t xml:space="preserve"> can be re-used.</w:t>
      </w:r>
    </w:p>
    <w:p w14:paraId="0000CD34" w14:textId="78194F56" w:rsidR="009028C3" w:rsidRPr="000063DB" w:rsidRDefault="009028C3" w:rsidP="009028C3">
      <w:pPr>
        <w:pStyle w:val="Heading3"/>
      </w:pPr>
      <w:bookmarkStart w:id="1217" w:name="_Toc104287810"/>
      <w:r w:rsidRPr="000063DB">
        <w:t>6.</w:t>
      </w:r>
      <w:r w:rsidR="00AE2899" w:rsidRPr="000063DB">
        <w:rPr>
          <w:lang w:eastAsia="zh-CN"/>
        </w:rPr>
        <w:t>10</w:t>
      </w:r>
      <w:r w:rsidRPr="000063DB">
        <w:t>.4</w:t>
      </w:r>
      <w:r w:rsidRPr="000063DB">
        <w:tab/>
        <w:t>Impacts on services, entities, and interfaces</w:t>
      </w:r>
      <w:bookmarkEnd w:id="1217"/>
    </w:p>
    <w:p w14:paraId="2E6F7EFE" w14:textId="77777777" w:rsidR="000063DB" w:rsidRDefault="009028C3" w:rsidP="009028C3">
      <w:pPr>
        <w:rPr>
          <w:rFonts w:eastAsia="DengXian"/>
          <w:lang w:eastAsia="zh-CN"/>
        </w:rPr>
      </w:pPr>
      <w:r w:rsidRPr="000063DB">
        <w:rPr>
          <w:rFonts w:eastAsia="DengXian"/>
          <w:lang w:eastAsia="zh-CN"/>
        </w:rPr>
        <w:t>LMF:</w:t>
      </w:r>
    </w:p>
    <w:p w14:paraId="39CCF14C" w14:textId="21D31BDD" w:rsidR="009028C3" w:rsidRDefault="000063DB" w:rsidP="000063DB">
      <w:pPr>
        <w:pStyle w:val="B1"/>
        <w:rPr>
          <w:rFonts w:eastAsia="DengXian"/>
          <w:lang w:eastAsia="zh-CN"/>
        </w:rPr>
      </w:pPr>
      <w:r>
        <w:rPr>
          <w:rFonts w:eastAsia="DengXian"/>
          <w:lang w:eastAsia="zh-CN"/>
        </w:rPr>
        <w:t>-</w:t>
      </w:r>
      <w:r>
        <w:rPr>
          <w:rFonts w:eastAsia="DengXian"/>
          <w:lang w:eastAsia="zh-CN"/>
        </w:rPr>
        <w:tab/>
        <w:t>S</w:t>
      </w:r>
      <w:r w:rsidR="009028C3" w:rsidRPr="000063DB">
        <w:rPr>
          <w:rFonts w:eastAsia="DengXian"/>
          <w:lang w:eastAsia="zh-CN"/>
        </w:rPr>
        <w:t>elects positioning method based on data analytics from NWDAF.</w:t>
      </w:r>
    </w:p>
    <w:p w14:paraId="68CEE865" w14:textId="77777777" w:rsidR="006C112A" w:rsidRDefault="006C112A" w:rsidP="006C112A">
      <w:pPr>
        <w:rPr>
          <w:rFonts w:eastAsia="DengXian"/>
          <w:lang w:eastAsia="zh-CN"/>
        </w:rPr>
      </w:pPr>
      <w:r>
        <w:rPr>
          <w:rFonts w:eastAsia="DengXian" w:hint="eastAsia"/>
          <w:lang w:eastAsia="zh-CN"/>
        </w:rPr>
        <w:t>GMLC</w:t>
      </w:r>
      <w:r w:rsidRPr="000063DB">
        <w:rPr>
          <w:rFonts w:eastAsia="DengXian"/>
          <w:lang w:eastAsia="zh-CN"/>
        </w:rPr>
        <w:t>:</w:t>
      </w:r>
    </w:p>
    <w:p w14:paraId="64B664BF" w14:textId="77777777" w:rsidR="006C112A" w:rsidRPr="004B187B" w:rsidRDefault="006C112A" w:rsidP="006C112A">
      <w:pPr>
        <w:pStyle w:val="B1"/>
        <w:rPr>
          <w:rFonts w:eastAsia="DengXian"/>
          <w:lang w:eastAsia="zh-CN"/>
        </w:rPr>
      </w:pPr>
      <w:r>
        <w:rPr>
          <w:rFonts w:eastAsia="DengXian"/>
          <w:lang w:eastAsia="zh-CN"/>
        </w:rPr>
        <w:t>-</w:t>
      </w:r>
      <w:r>
        <w:rPr>
          <w:rFonts w:eastAsia="DengXian"/>
          <w:lang w:eastAsia="zh-CN"/>
        </w:rPr>
        <w:tab/>
      </w:r>
      <w:r>
        <w:rPr>
          <w:rFonts w:eastAsia="DengXian" w:hint="eastAsia"/>
          <w:lang w:eastAsia="zh-CN"/>
        </w:rPr>
        <w:t xml:space="preserve">If the UE </w:t>
      </w:r>
      <w:r>
        <w:rPr>
          <w:rFonts w:eastAsia="DengXian"/>
          <w:lang w:eastAsia="zh-CN"/>
        </w:rPr>
        <w:t>identifier</w:t>
      </w:r>
      <w:r>
        <w:rPr>
          <w:rFonts w:eastAsia="DengXian" w:hint="eastAsia"/>
          <w:lang w:eastAsia="zh-CN"/>
        </w:rPr>
        <w:t xml:space="preserve"> is SUPI list in the </w:t>
      </w:r>
      <w:r>
        <w:rPr>
          <w:lang w:eastAsia="zh-CN"/>
        </w:rPr>
        <w:t>Ngmlc_Location_ProvideLocation Request</w:t>
      </w:r>
      <w:r>
        <w:rPr>
          <w:rFonts w:eastAsia="DengXian" w:hint="eastAsia"/>
          <w:lang w:eastAsia="zh-CN"/>
        </w:rPr>
        <w:t>, the GMLC triggers the existing positioning procedure for each SUPI in the list.</w:t>
      </w:r>
    </w:p>
    <w:p w14:paraId="62244499" w14:textId="378EC368" w:rsidR="009028C3" w:rsidRPr="000063DB" w:rsidRDefault="009028C3" w:rsidP="007E2949">
      <w:pPr>
        <w:pStyle w:val="Heading2"/>
      </w:pPr>
      <w:bookmarkStart w:id="1218" w:name="_Toc93305721"/>
      <w:bookmarkStart w:id="1219" w:name="_Toc104287811"/>
      <w:r w:rsidRPr="000063DB">
        <w:t>6.</w:t>
      </w:r>
      <w:r w:rsidR="00AE2899" w:rsidRPr="000063DB">
        <w:rPr>
          <w:lang w:eastAsia="zh-CN"/>
        </w:rPr>
        <w:t>11</w:t>
      </w:r>
      <w:r w:rsidRPr="000063DB">
        <w:tab/>
        <w:t>Solution #</w:t>
      </w:r>
      <w:r w:rsidR="00AE2899" w:rsidRPr="000063DB">
        <w:rPr>
          <w:lang w:eastAsia="zh-CN"/>
        </w:rPr>
        <w:t>11</w:t>
      </w:r>
      <w:r w:rsidRPr="000063DB">
        <w:t xml:space="preserve">: </w:t>
      </w:r>
      <w:bookmarkStart w:id="1220" w:name="_Toc93305722"/>
      <w:bookmarkEnd w:id="1218"/>
      <w:r w:rsidRPr="000063DB">
        <w:t>Interaction Enhancement between LCS and NWDAF</w:t>
      </w:r>
      <w:bookmarkEnd w:id="1219"/>
    </w:p>
    <w:p w14:paraId="24689DD1" w14:textId="7AEB3708" w:rsidR="009028C3" w:rsidRPr="000063DB" w:rsidRDefault="009028C3" w:rsidP="00DB4AA0">
      <w:pPr>
        <w:pStyle w:val="Heading3"/>
        <w:rPr>
          <w:lang w:eastAsia="ko-KR"/>
        </w:rPr>
      </w:pPr>
      <w:bookmarkStart w:id="1221" w:name="_Toc104287812"/>
      <w:r w:rsidRPr="00DB4AA0">
        <w:rPr>
          <w:rFonts w:eastAsia="DengXian"/>
        </w:rPr>
        <w:t>6.</w:t>
      </w:r>
      <w:r w:rsidR="00334FC1" w:rsidRPr="00DB4AA0">
        <w:rPr>
          <w:rFonts w:eastAsia="DengXian"/>
        </w:rPr>
        <w:t>11</w:t>
      </w:r>
      <w:r w:rsidRPr="00DB4AA0">
        <w:rPr>
          <w:rFonts w:eastAsia="DengXian"/>
        </w:rPr>
        <w:t>.1</w:t>
      </w:r>
      <w:r w:rsidRPr="00DB4AA0">
        <w:rPr>
          <w:rFonts w:eastAsia="DengXian"/>
        </w:rPr>
        <w:tab/>
        <w:t>Introduction</w:t>
      </w:r>
      <w:bookmarkEnd w:id="1220"/>
      <w:bookmarkEnd w:id="1221"/>
    </w:p>
    <w:p w14:paraId="5C7B22EE" w14:textId="4F1680C4" w:rsidR="009028C3" w:rsidRPr="000063DB" w:rsidRDefault="009028C3" w:rsidP="000063DB">
      <w:r w:rsidRPr="000063DB">
        <w:rPr>
          <w:rFonts w:eastAsia="DengXian"/>
        </w:rPr>
        <w:t xml:space="preserve">This solution addresses the KI </w:t>
      </w:r>
      <w:r w:rsidR="00AD2391">
        <w:t>"</w:t>
      </w:r>
      <w:r w:rsidRPr="000063DB">
        <w:rPr>
          <w:rFonts w:eastAsia="DengXian"/>
        </w:rPr>
        <w:t>Key Issue #4: Interaction between Location Service and NWDAF</w:t>
      </w:r>
      <w:r w:rsidR="00AD2391">
        <w:t>"</w:t>
      </w:r>
      <w:r w:rsidRPr="000063DB">
        <w:rPr>
          <w:rFonts w:eastAsia="DengXian"/>
        </w:rPr>
        <w:t>.</w:t>
      </w:r>
    </w:p>
    <w:p w14:paraId="7AF7F3A7" w14:textId="0AE56F23" w:rsidR="009028C3" w:rsidRDefault="009028C3" w:rsidP="00DB4AA0">
      <w:pPr>
        <w:pStyle w:val="Heading3"/>
        <w:rPr>
          <w:rFonts w:eastAsia="DengXian"/>
          <w:lang w:eastAsia="ko-KR"/>
        </w:rPr>
      </w:pPr>
      <w:bookmarkStart w:id="1222" w:name="_Toc93305723"/>
      <w:bookmarkStart w:id="1223" w:name="_Toc104287813"/>
      <w:r w:rsidRPr="00DB4AA0">
        <w:rPr>
          <w:rFonts w:eastAsia="DengXian"/>
        </w:rPr>
        <w:t>6.</w:t>
      </w:r>
      <w:r w:rsidR="00334FC1" w:rsidRPr="00DB4AA0">
        <w:rPr>
          <w:rFonts w:eastAsia="DengXian"/>
        </w:rPr>
        <w:t>11</w:t>
      </w:r>
      <w:r w:rsidRPr="00DB4AA0">
        <w:rPr>
          <w:rFonts w:eastAsia="DengXian"/>
        </w:rPr>
        <w:t>.2</w:t>
      </w:r>
      <w:r w:rsidRPr="00DB4AA0">
        <w:rPr>
          <w:rFonts w:eastAsia="DengXian"/>
        </w:rPr>
        <w:tab/>
        <w:t>Functional Description</w:t>
      </w:r>
      <w:bookmarkEnd w:id="1222"/>
      <w:bookmarkEnd w:id="1223"/>
    </w:p>
    <w:p w14:paraId="3F9C813D" w14:textId="415A8992" w:rsidR="00E4027D" w:rsidRDefault="00DB4AA0" w:rsidP="00E4027D">
      <w:pPr>
        <w:rPr>
          <w:lang w:eastAsia="ko-KR"/>
        </w:rPr>
      </w:pPr>
      <w:r>
        <w:rPr>
          <w:lang w:eastAsia="ko-KR"/>
        </w:rPr>
        <w:t>TS 23.273 [5]</w:t>
      </w:r>
      <w:r w:rsidR="00E4027D">
        <w:rPr>
          <w:lang w:eastAsia="ko-KR"/>
        </w:rPr>
        <w:t xml:space="preserve"> defines LCS QoS to have the following attributes:</w:t>
      </w:r>
    </w:p>
    <w:p w14:paraId="73748E4E" w14:textId="7D24F0BD" w:rsidR="00E4027D" w:rsidRDefault="00E4027D" w:rsidP="00E4027D">
      <w:pPr>
        <w:pStyle w:val="B1"/>
        <w:rPr>
          <w:lang w:eastAsia="ko-KR"/>
        </w:rPr>
      </w:pPr>
      <w:r>
        <w:rPr>
          <w:lang w:eastAsia="ko-KR"/>
        </w:rPr>
        <w:t>-</w:t>
      </w:r>
      <w:r>
        <w:rPr>
          <w:lang w:eastAsia="ko-KR"/>
        </w:rPr>
        <w:tab/>
        <w:t>Location Accuracy.</w:t>
      </w:r>
    </w:p>
    <w:p w14:paraId="410BFF78" w14:textId="6FA3DC33" w:rsidR="00E4027D" w:rsidRDefault="00E4027D" w:rsidP="00E4027D">
      <w:pPr>
        <w:pStyle w:val="B1"/>
        <w:rPr>
          <w:lang w:eastAsia="ko-KR"/>
        </w:rPr>
      </w:pPr>
      <w:r>
        <w:rPr>
          <w:lang w:eastAsia="ko-KR"/>
        </w:rPr>
        <w:t>-</w:t>
      </w:r>
      <w:r>
        <w:rPr>
          <w:lang w:eastAsia="ko-KR"/>
        </w:rPr>
        <w:tab/>
        <w:t>Response time.</w:t>
      </w:r>
    </w:p>
    <w:p w14:paraId="36583A9C" w14:textId="5BAF70C4" w:rsidR="00E4027D" w:rsidRDefault="00E4027D" w:rsidP="00E4027D">
      <w:pPr>
        <w:pStyle w:val="B1"/>
        <w:rPr>
          <w:lang w:eastAsia="ko-KR"/>
        </w:rPr>
      </w:pPr>
      <w:r>
        <w:rPr>
          <w:lang w:eastAsia="ko-KR"/>
        </w:rPr>
        <w:t>-</w:t>
      </w:r>
      <w:r>
        <w:rPr>
          <w:lang w:eastAsia="ko-KR"/>
        </w:rPr>
        <w:tab/>
        <w:t>QoS Class.</w:t>
      </w:r>
    </w:p>
    <w:p w14:paraId="662039B2" w14:textId="77777777" w:rsidR="00E4027D" w:rsidRDefault="00E4027D" w:rsidP="00E4027D">
      <w:pPr>
        <w:rPr>
          <w:lang w:eastAsia="ko-KR"/>
        </w:rPr>
      </w:pPr>
      <w:r>
        <w:rPr>
          <w:lang w:eastAsia="ko-KR"/>
        </w:rPr>
        <w:t>Among these, the QoS Class attribute gives the requirement on the other attributes like accuracy or response time. It could take values Best Effort, Multiple QoS Class or Assured. While the Best Effort class is the least stringent one, the other two require the LMF to determine how accurate its location estimate is.</w:t>
      </w:r>
    </w:p>
    <w:p w14:paraId="59B87364" w14:textId="35BE4770" w:rsidR="00E4027D" w:rsidRDefault="00E4027D" w:rsidP="00E4027D">
      <w:pPr>
        <w:rPr>
          <w:lang w:eastAsia="ko-KR"/>
        </w:rPr>
      </w:pPr>
      <w:r>
        <w:rPr>
          <w:lang w:eastAsia="ko-KR"/>
        </w:rPr>
        <w:t>For example:</w:t>
      </w:r>
    </w:p>
    <w:p w14:paraId="0172B737" w14:textId="1615C29B" w:rsidR="00E4027D" w:rsidRDefault="00E4027D" w:rsidP="00E4027D">
      <w:pPr>
        <w:pStyle w:val="B1"/>
        <w:rPr>
          <w:lang w:eastAsia="ko-KR"/>
        </w:rPr>
      </w:pPr>
      <w:r>
        <w:rPr>
          <w:lang w:eastAsia="ko-KR"/>
        </w:rPr>
        <w:t>-</w:t>
      </w:r>
      <w:r>
        <w:rPr>
          <w:lang w:eastAsia="ko-KR"/>
        </w:rPr>
        <w:tab/>
        <w:t xml:space="preserve">In the case of </w:t>
      </w:r>
      <w:r w:rsidR="00AD2391">
        <w:rPr>
          <w:lang w:eastAsia="ko-KR"/>
        </w:rPr>
        <w:t>"</w:t>
      </w:r>
      <w:r>
        <w:rPr>
          <w:lang w:eastAsia="ko-KR"/>
        </w:rPr>
        <w:t>Multiple QoS Class</w:t>
      </w:r>
      <w:r w:rsidR="00AD2391">
        <w:rPr>
          <w:lang w:eastAsia="ko-KR"/>
        </w:rPr>
        <w:t>"</w:t>
      </w:r>
      <w:r>
        <w:rPr>
          <w:lang w:eastAsia="ko-KR"/>
        </w:rPr>
        <w:t>, if the accuracy is less than what is required, the LMF shall rerun the estimate with more measurements etc. to achieve the accuracy required.</w:t>
      </w:r>
    </w:p>
    <w:p w14:paraId="69E07F5B" w14:textId="6D881AC3" w:rsidR="00E4027D" w:rsidRDefault="00E4027D" w:rsidP="00E4027D">
      <w:pPr>
        <w:pStyle w:val="B1"/>
        <w:rPr>
          <w:lang w:eastAsia="ko-KR"/>
        </w:rPr>
      </w:pPr>
      <w:r>
        <w:rPr>
          <w:lang w:eastAsia="ko-KR"/>
        </w:rPr>
        <w:lastRenderedPageBreak/>
        <w:t>-</w:t>
      </w:r>
      <w:r>
        <w:rPr>
          <w:lang w:eastAsia="ko-KR"/>
        </w:rPr>
        <w:tab/>
        <w:t xml:space="preserve">In the case of </w:t>
      </w:r>
      <w:r w:rsidR="00AD2391">
        <w:rPr>
          <w:lang w:eastAsia="ko-KR"/>
        </w:rPr>
        <w:t>"</w:t>
      </w:r>
      <w:r>
        <w:rPr>
          <w:lang w:eastAsia="ko-KR"/>
        </w:rPr>
        <w:t>Assured</w:t>
      </w:r>
      <w:r w:rsidR="00AD2391">
        <w:rPr>
          <w:lang w:eastAsia="ko-KR"/>
        </w:rPr>
        <w:t>"</w:t>
      </w:r>
      <w:r>
        <w:rPr>
          <w:lang w:eastAsia="ko-KR"/>
        </w:rPr>
        <w:t xml:space="preserve"> QoS Class, the procedure fails if the accuracy required is not met.</w:t>
      </w:r>
    </w:p>
    <w:p w14:paraId="7E3D9D24" w14:textId="77777777" w:rsidR="00E4027D" w:rsidRDefault="00E4027D" w:rsidP="00E4027D">
      <w:pPr>
        <w:rPr>
          <w:lang w:eastAsia="ko-KR"/>
        </w:rPr>
      </w:pPr>
      <w:r>
        <w:rPr>
          <w:lang w:eastAsia="ko-KR"/>
        </w:rPr>
        <w:t>This is a data analytics-based solution that shall run in the NWDAF where a Machine Learning model is trained using data like positioning estimate, positioning method used, assistance data, UE ID, time of the day etc. and corresponding accuracy. This model is then subsequently used by the LMF to determine if its location estimate meets the accuracy required and take appropriate action. To enable this, the LMF makes use of a Service Based API that is exposed by the NWDAF.</w:t>
      </w:r>
    </w:p>
    <w:p w14:paraId="1A783DA4" w14:textId="3E1D5975" w:rsidR="009028C3" w:rsidRPr="000063DB" w:rsidRDefault="009028C3" w:rsidP="00DB4AA0">
      <w:pPr>
        <w:pStyle w:val="Heading3"/>
      </w:pPr>
      <w:bookmarkStart w:id="1224" w:name="_Toc93305724"/>
      <w:bookmarkStart w:id="1225" w:name="_Toc104287814"/>
      <w:r w:rsidRPr="00DB4AA0">
        <w:rPr>
          <w:rFonts w:eastAsia="DengXian"/>
        </w:rPr>
        <w:t>6.</w:t>
      </w:r>
      <w:r w:rsidR="00334FC1" w:rsidRPr="00DB4AA0">
        <w:rPr>
          <w:rFonts w:eastAsia="DengXian"/>
        </w:rPr>
        <w:t>11</w:t>
      </w:r>
      <w:r w:rsidRPr="00DB4AA0">
        <w:rPr>
          <w:rFonts w:eastAsia="DengXian"/>
        </w:rPr>
        <w:t>.3</w:t>
      </w:r>
      <w:r w:rsidRPr="00DB4AA0">
        <w:rPr>
          <w:rFonts w:eastAsia="DengXian"/>
        </w:rPr>
        <w:tab/>
        <w:t>Procedure</w:t>
      </w:r>
      <w:bookmarkEnd w:id="1224"/>
      <w:bookmarkEnd w:id="1225"/>
    </w:p>
    <w:bookmarkStart w:id="1226" w:name="_MON_1684549432"/>
    <w:bookmarkEnd w:id="1226"/>
    <w:p w14:paraId="4ADFB691" w14:textId="438D6050" w:rsidR="00E4027D" w:rsidRDefault="00E4027D" w:rsidP="00593EAD">
      <w:pPr>
        <w:pStyle w:val="TH"/>
      </w:pPr>
      <w:r>
        <w:object w:dxaOrig="9640" w:dyaOrig="3931" w14:anchorId="02C7ED1A">
          <v:shape id="_x0000_i1052" type="#_x0000_t75" style="width:482.7pt;height:195.25pt" o:ole="">
            <v:imagedata r:id="rId60" o:title=""/>
          </v:shape>
          <o:OLEObject Type="Embed" ProgID="Word.Picture.8" ShapeID="_x0000_i1052" DrawAspect="Content" ObjectID="_1715084884" r:id="rId61"/>
        </w:object>
      </w:r>
    </w:p>
    <w:p w14:paraId="46671667" w14:textId="28623BEE" w:rsidR="00E4027D" w:rsidRDefault="00E4027D" w:rsidP="00E4027D">
      <w:pPr>
        <w:pStyle w:val="TF"/>
        <w:rPr>
          <w:rFonts w:eastAsia="DengXian"/>
        </w:rPr>
      </w:pPr>
      <w:r>
        <w:rPr>
          <w:rFonts w:eastAsia="DengXian"/>
        </w:rPr>
        <w:t>Figure 6.11.3-1</w:t>
      </w:r>
    </w:p>
    <w:p w14:paraId="5542DC4B" w14:textId="2677E719" w:rsidR="00E4027D" w:rsidRDefault="00E4027D" w:rsidP="00E4027D">
      <w:pPr>
        <w:pStyle w:val="NO"/>
      </w:pPr>
      <w:r>
        <w:t>Step 0.1:</w:t>
      </w:r>
      <w:r>
        <w:tab/>
        <w:t>The LMF invokes NWDAF API to subscribe to the Analytics ID corresponding to Location Accuracy for a given target area, this acts as a trigger for the NWDAF to do the offline training of the corresponding ML model.</w:t>
      </w:r>
    </w:p>
    <w:p w14:paraId="247897AD" w14:textId="53095A4C" w:rsidR="00E4027D" w:rsidRDefault="00E4027D" w:rsidP="00E4027D">
      <w:pPr>
        <w:pStyle w:val="EditorsNote"/>
      </w:pPr>
      <w:r>
        <w:t>Editor</w:t>
      </w:r>
      <w:r w:rsidR="00AD2391">
        <w:t>'</w:t>
      </w:r>
      <w:r>
        <w:t>s note:</w:t>
      </w:r>
      <w:r>
        <w:tab/>
        <w:t>Whether to use new Analytics ID or reuse existing one is FFS and may need to be decided in coordination with eNA_ph3.</w:t>
      </w:r>
    </w:p>
    <w:p w14:paraId="184790BD" w14:textId="324C6AD7" w:rsidR="00E4027D" w:rsidRDefault="00E4027D" w:rsidP="00E4027D">
      <w:pPr>
        <w:pStyle w:val="NO"/>
      </w:pPr>
      <w:r>
        <w:t>Step 0.2:</w:t>
      </w:r>
      <w:r>
        <w:tab/>
        <w:t>The NWDAF performs the offline training of the model using supervised data. It may also access labelled data collected from eg.MDT for its training purposes. The training is complete waiting for analytics request from the LMF for that Analytics ID.</w:t>
      </w:r>
    </w:p>
    <w:p w14:paraId="23CF4668" w14:textId="2F5CF028" w:rsidR="00E4027D" w:rsidRDefault="00E4027D" w:rsidP="00E4027D">
      <w:pPr>
        <w:pStyle w:val="NO"/>
      </w:pPr>
      <w:r>
        <w:t>Step 1:</w:t>
      </w:r>
      <w:r>
        <w:tab/>
        <w:t xml:space="preserve">LCS Client requests UE location with QoS Class as either </w:t>
      </w:r>
      <w:r w:rsidR="00AD2391">
        <w:t>"</w:t>
      </w:r>
      <w:r>
        <w:t>Multiple QoS Class</w:t>
      </w:r>
      <w:r w:rsidR="00AD2391">
        <w:t>"</w:t>
      </w:r>
      <w:r>
        <w:t xml:space="preserve"> or </w:t>
      </w:r>
      <w:r w:rsidR="00AD2391">
        <w:t>"</w:t>
      </w:r>
      <w:r>
        <w:t>Assured</w:t>
      </w:r>
      <w:r w:rsidR="00AD2391">
        <w:t>"</w:t>
      </w:r>
      <w:r>
        <w:t xml:space="preserve"> along with the location accuracy required. The expected behaviour from the LMF is as given in clause 6.11.2.</w:t>
      </w:r>
    </w:p>
    <w:p w14:paraId="6FC58DAD" w14:textId="019A1B3B" w:rsidR="00E4027D" w:rsidRDefault="00E4027D" w:rsidP="00E4027D">
      <w:pPr>
        <w:pStyle w:val="NO"/>
      </w:pPr>
      <w:r>
        <w:t>Step 2:</w:t>
      </w:r>
      <w:r>
        <w:tab/>
        <w:t xml:space="preserve">The LMF initiates the LCS session as given in </w:t>
      </w:r>
      <w:r w:rsidR="00DB4AA0">
        <w:t>TS 23.273 [</w:t>
      </w:r>
      <w:r>
        <w:t>5] and derives the UE location estimate</w:t>
      </w:r>
    </w:p>
    <w:p w14:paraId="118B7C9C" w14:textId="5F818734" w:rsidR="00E4027D" w:rsidRDefault="00E4027D" w:rsidP="00E4027D">
      <w:pPr>
        <w:pStyle w:val="NO"/>
      </w:pPr>
      <w:r>
        <w:t>Step 3:</w:t>
      </w:r>
      <w:r>
        <w:tab/>
        <w:t>The LMF then queries the NWDAF for the location estimate accuracy giving as inputs the subscribed Analytics ID, location estimate and other parameters like UE ID, assistance data, time of the day etc. The NWDAF uses the corresponding model trained in Step: 0.2 and provides the location accuracy as the output to the LMF.</w:t>
      </w:r>
    </w:p>
    <w:p w14:paraId="04CA7B82" w14:textId="3235E1B3" w:rsidR="009028C3" w:rsidRPr="000063DB" w:rsidRDefault="00E4027D" w:rsidP="00E4027D">
      <w:pPr>
        <w:pStyle w:val="NO"/>
      </w:pPr>
      <w:r w:rsidRPr="000063DB">
        <w:rPr>
          <w:rFonts w:eastAsia="DengXian"/>
        </w:rPr>
        <w:t>NOTE</w:t>
      </w:r>
      <w:r>
        <w:rPr>
          <w:rFonts w:eastAsia="DengXian"/>
        </w:rPr>
        <w:t> </w:t>
      </w:r>
      <w:r w:rsidR="009028C3" w:rsidRPr="000063DB">
        <w:rPr>
          <w:rFonts w:eastAsia="DengXian"/>
        </w:rPr>
        <w:t>1:</w:t>
      </w:r>
      <w:r>
        <w:rPr>
          <w:rFonts w:eastAsia="DengXian"/>
        </w:rPr>
        <w:tab/>
      </w:r>
      <w:r w:rsidR="009028C3" w:rsidRPr="000063DB">
        <w:rPr>
          <w:rFonts w:eastAsia="DengXian"/>
        </w:rPr>
        <w:t xml:space="preserve">The training done in </w:t>
      </w:r>
      <w:r>
        <w:rPr>
          <w:rFonts w:eastAsia="DengXian"/>
        </w:rPr>
        <w:t>s</w:t>
      </w:r>
      <w:r w:rsidR="009028C3" w:rsidRPr="000063DB">
        <w:rPr>
          <w:rFonts w:eastAsia="DengXian"/>
        </w:rPr>
        <w:t>tep</w:t>
      </w:r>
      <w:r>
        <w:rPr>
          <w:rFonts w:eastAsia="DengXian"/>
        </w:rPr>
        <w:t> </w:t>
      </w:r>
      <w:r w:rsidR="009028C3" w:rsidRPr="000063DB">
        <w:rPr>
          <w:rFonts w:eastAsia="DengXian"/>
        </w:rPr>
        <w:t>0.2 gives the ML model the ability to predict the location accuracy without the need for a reference location estimate. This is made possible by the extensive training done using various accuracy/reference values, which result in the computing of weights in the ML model. Such a trained model can then be used for an inference/prediction of the location accuracy in this step. An internal PoC has shown very encouraging results using such an ML model</w:t>
      </w:r>
    </w:p>
    <w:p w14:paraId="66F0DB14" w14:textId="2446C930" w:rsidR="009028C3" w:rsidRDefault="00E4027D" w:rsidP="00E4027D">
      <w:pPr>
        <w:pStyle w:val="NO"/>
        <w:rPr>
          <w:rFonts w:eastAsia="DengXian"/>
        </w:rPr>
      </w:pPr>
      <w:r w:rsidRPr="000063DB">
        <w:rPr>
          <w:rFonts w:eastAsia="DengXian"/>
        </w:rPr>
        <w:t>NOTE</w:t>
      </w:r>
      <w:r>
        <w:rPr>
          <w:rFonts w:eastAsia="DengXian"/>
        </w:rPr>
        <w:t> </w:t>
      </w:r>
      <w:r w:rsidR="009028C3" w:rsidRPr="000063DB">
        <w:rPr>
          <w:rFonts w:eastAsia="DengXian"/>
        </w:rPr>
        <w:t>2:</w:t>
      </w:r>
      <w:r>
        <w:rPr>
          <w:rFonts w:eastAsia="DengXian"/>
        </w:rPr>
        <w:tab/>
        <w:t>The NWDAF and related aspects of this solution to be further discussed in FS_eNA_Ph3, as part of Key Issue #9: Enhancement of NWDAF with finer granularity of location information given in TR 23.700-81 [17].</w:t>
      </w:r>
    </w:p>
    <w:p w14:paraId="10917909" w14:textId="1164D82A" w:rsidR="00E4027D" w:rsidRDefault="00E4027D" w:rsidP="00E4027D">
      <w:pPr>
        <w:pStyle w:val="NO"/>
      </w:pPr>
      <w:r>
        <w:lastRenderedPageBreak/>
        <w:t>Step 4:</w:t>
      </w:r>
      <w:r>
        <w:tab/>
        <w:t>LMF compares the location accuracy got in step 3 with the required location accuracy got in step 1 from the LCS Client.</w:t>
      </w:r>
    </w:p>
    <w:p w14:paraId="4F221C2C" w14:textId="26363FE7" w:rsidR="00E4027D" w:rsidRDefault="00E4027D" w:rsidP="00E4027D">
      <w:pPr>
        <w:pStyle w:val="NO"/>
      </w:pPr>
      <w:r>
        <w:t>Step 5:</w:t>
      </w:r>
      <w:r>
        <w:tab/>
        <w:t>If the required location accuracy is not met, the LMF may take subsequent actions like re-executing the LCS procedure with more stringent parameters (for example: higher periodicity measurements).</w:t>
      </w:r>
    </w:p>
    <w:p w14:paraId="0B959560" w14:textId="730E29CB" w:rsidR="00E4027D" w:rsidRDefault="00E4027D" w:rsidP="00E4027D">
      <w:pPr>
        <w:pStyle w:val="NO"/>
      </w:pPr>
      <w:r>
        <w:t>Step 6:</w:t>
      </w:r>
      <w:r>
        <w:tab/>
        <w:t>The LMF returns the location estimate with the required accuracy.</w:t>
      </w:r>
    </w:p>
    <w:p w14:paraId="1CAF48BD" w14:textId="06FDAA89" w:rsidR="009028C3" w:rsidRPr="000063DB" w:rsidRDefault="009028C3" w:rsidP="00DB4AA0">
      <w:pPr>
        <w:pStyle w:val="Heading3"/>
      </w:pPr>
      <w:bookmarkStart w:id="1227" w:name="_Toc93305725"/>
      <w:bookmarkStart w:id="1228" w:name="_Toc104287815"/>
      <w:r w:rsidRPr="00DB4AA0">
        <w:rPr>
          <w:rFonts w:eastAsia="DengXian"/>
        </w:rPr>
        <w:t>6.</w:t>
      </w:r>
      <w:r w:rsidR="00334FC1" w:rsidRPr="00DB4AA0">
        <w:rPr>
          <w:rFonts w:eastAsia="DengXian"/>
        </w:rPr>
        <w:t>11</w:t>
      </w:r>
      <w:r w:rsidRPr="00DB4AA0">
        <w:rPr>
          <w:rFonts w:eastAsia="DengXian"/>
        </w:rPr>
        <w:t>.4</w:t>
      </w:r>
      <w:r w:rsidRPr="00DB4AA0">
        <w:rPr>
          <w:rFonts w:eastAsia="DengXian"/>
        </w:rPr>
        <w:tab/>
        <w:t>Impacts on services, entities, and interfaces</w:t>
      </w:r>
      <w:bookmarkEnd w:id="1227"/>
      <w:bookmarkEnd w:id="1228"/>
    </w:p>
    <w:p w14:paraId="0B863EEC" w14:textId="4C9B76C0" w:rsidR="009028C3" w:rsidRPr="000063DB" w:rsidRDefault="009028C3" w:rsidP="00E4027D">
      <w:pPr>
        <w:pStyle w:val="EditorsNote"/>
      </w:pPr>
      <w:r w:rsidRPr="000063DB">
        <w:t>Editor</w:t>
      </w:r>
      <w:r w:rsidR="00AD2391">
        <w:t>'</w:t>
      </w:r>
      <w:r w:rsidRPr="000063DB">
        <w:t xml:space="preserve">s </w:t>
      </w:r>
      <w:r w:rsidR="00E4027D" w:rsidRPr="000063DB">
        <w:t>note</w:t>
      </w:r>
      <w:r w:rsidRPr="000063DB">
        <w:t>:</w:t>
      </w:r>
      <w:r w:rsidR="00E4027D">
        <w:tab/>
      </w:r>
      <w:r w:rsidRPr="000063DB">
        <w:t>Any further possible impacts are FFS</w:t>
      </w:r>
      <w:r w:rsidR="00E4027D">
        <w:t>.</w:t>
      </w:r>
    </w:p>
    <w:p w14:paraId="0427C029" w14:textId="3E9E0FF6" w:rsidR="00F901EA" w:rsidRPr="000063DB" w:rsidRDefault="00F901EA" w:rsidP="00F901EA">
      <w:pPr>
        <w:pStyle w:val="Heading2"/>
      </w:pPr>
      <w:bookmarkStart w:id="1229" w:name="_Toc104287816"/>
      <w:r w:rsidRPr="000063DB">
        <w:rPr>
          <w:lang w:eastAsia="zh-CN"/>
        </w:rPr>
        <w:t>6.</w:t>
      </w:r>
      <w:r w:rsidR="001B3BCF" w:rsidRPr="000063DB">
        <w:rPr>
          <w:lang w:eastAsia="zh-CN"/>
        </w:rPr>
        <w:t>1</w:t>
      </w:r>
      <w:r w:rsidR="00334FC1" w:rsidRPr="000063DB">
        <w:rPr>
          <w:lang w:eastAsia="zh-CN"/>
        </w:rPr>
        <w:t>2</w:t>
      </w:r>
      <w:r w:rsidRPr="000063DB">
        <w:rPr>
          <w:lang w:eastAsia="ko-KR"/>
        </w:rPr>
        <w:tab/>
      </w:r>
      <w:r w:rsidRPr="000063DB">
        <w:t>Solution</w:t>
      </w:r>
      <w:r w:rsidRPr="000063DB">
        <w:rPr>
          <w:lang w:eastAsia="zh-CN"/>
        </w:rPr>
        <w:t xml:space="preserve"> #</w:t>
      </w:r>
      <w:r w:rsidR="001B3BCF" w:rsidRPr="000063DB">
        <w:rPr>
          <w:lang w:eastAsia="zh-CN"/>
        </w:rPr>
        <w:t>1</w:t>
      </w:r>
      <w:r w:rsidR="00334FC1" w:rsidRPr="000063DB">
        <w:rPr>
          <w:lang w:eastAsia="zh-CN"/>
        </w:rPr>
        <w:t>2</w:t>
      </w:r>
      <w:r w:rsidRPr="000063DB">
        <w:t>: Supporting analytics for location accuracy</w:t>
      </w:r>
      <w:bookmarkEnd w:id="1229"/>
    </w:p>
    <w:p w14:paraId="04039A66" w14:textId="3C2E5C7A" w:rsidR="00F901EA" w:rsidRPr="000063DB" w:rsidRDefault="00F901EA" w:rsidP="00F901EA">
      <w:pPr>
        <w:pStyle w:val="Heading3"/>
      </w:pPr>
      <w:bookmarkStart w:id="1230" w:name="_Toc97269611"/>
      <w:bookmarkStart w:id="1231" w:name="_Toc104287817"/>
      <w:r w:rsidRPr="000063DB">
        <w:t>6.</w:t>
      </w:r>
      <w:r w:rsidR="00F31221" w:rsidRPr="000063DB">
        <w:rPr>
          <w:lang w:eastAsia="zh-CN"/>
        </w:rPr>
        <w:t>12</w:t>
      </w:r>
      <w:r w:rsidRPr="000063DB">
        <w:t>.1</w:t>
      </w:r>
      <w:r w:rsidRPr="000063DB">
        <w:tab/>
        <w:t>Description</w:t>
      </w:r>
      <w:bookmarkEnd w:id="1230"/>
      <w:bookmarkEnd w:id="1231"/>
    </w:p>
    <w:p w14:paraId="1946E2B2" w14:textId="1CA5400E" w:rsidR="00F901EA" w:rsidRPr="000063DB" w:rsidRDefault="00F901EA" w:rsidP="00E4027D">
      <w:pPr>
        <w:pStyle w:val="EditorsNote"/>
      </w:pPr>
      <w:r w:rsidRPr="000063DB">
        <w:t>Editor</w:t>
      </w:r>
      <w:r w:rsidR="00AD2391">
        <w:t>'</w:t>
      </w:r>
      <w:r w:rsidRPr="000063DB">
        <w:t>s note:</w:t>
      </w:r>
      <w:r w:rsidRPr="000063DB">
        <w:tab/>
        <w:t>This clause</w:t>
      </w:r>
      <w:r w:rsidR="00E4027D">
        <w:t xml:space="preserve"> </w:t>
      </w:r>
      <w:r w:rsidRPr="000063DB">
        <w:t>will describe the solution principles and architecture assumptions for corresponding key issue(s) which should be explicitly stated. Clause(s) may be added to capture details.</w:t>
      </w:r>
    </w:p>
    <w:p w14:paraId="19709D24" w14:textId="7680702E" w:rsidR="00E4027D" w:rsidRDefault="00E4027D" w:rsidP="00E4027D">
      <w:pPr>
        <w:rPr>
          <w:lang w:eastAsia="zh-CN"/>
        </w:rPr>
      </w:pPr>
      <w:r>
        <w:rPr>
          <w:lang w:eastAsia="zh-CN"/>
        </w:rPr>
        <w:t xml:space="preserve">As part of the location services requirements defined in </w:t>
      </w:r>
      <w:r w:rsidR="00DB4AA0">
        <w:rPr>
          <w:lang w:eastAsia="zh-CN"/>
        </w:rPr>
        <w:t>TS 22.071 [</w:t>
      </w:r>
      <w:r>
        <w:rPr>
          <w:lang w:eastAsia="zh-CN"/>
        </w:rPr>
        <w:t>18], one of the main requirements for the LCS service is the support of Location Accuracy.</w:t>
      </w:r>
    </w:p>
    <w:p w14:paraId="251162EE" w14:textId="77777777" w:rsidR="00E4027D" w:rsidRDefault="00E4027D" w:rsidP="00E4027D">
      <w:pPr>
        <w:rPr>
          <w:lang w:eastAsia="zh-CN"/>
        </w:rPr>
      </w:pPr>
      <w:r>
        <w:rPr>
          <w:lang w:eastAsia="zh-CN"/>
        </w:rPr>
        <w:t>The location accuracy is provided in terms of horizontal, vertical accuracy and response time. In general the accuracy of the location depends on the positioning technology used, the varying radio environments (e.g. considering multipath propagation), the type of environment where the location is measured (dense urban area or rural area).</w:t>
      </w:r>
    </w:p>
    <w:p w14:paraId="23D15918" w14:textId="71F78175" w:rsidR="00E4027D" w:rsidRDefault="00E4027D" w:rsidP="00E4027D">
      <w:pPr>
        <w:rPr>
          <w:lang w:eastAsia="zh-CN"/>
        </w:rPr>
      </w:pPr>
      <w:r>
        <w:rPr>
          <w:lang w:eastAsia="zh-CN"/>
        </w:rPr>
        <w:t xml:space="preserve">The location accuracy required by each service varies and can vary from location accuracy up to 200km for weather services to location accuracy of up to 50m for Asset Location, route guidance, navigation. Further information is provided in Table 4.1 of </w:t>
      </w:r>
      <w:r w:rsidR="00DB4AA0">
        <w:rPr>
          <w:lang w:eastAsia="zh-CN"/>
        </w:rPr>
        <w:t>TS 22.071 [</w:t>
      </w:r>
      <w:r>
        <w:rPr>
          <w:lang w:eastAsia="zh-CN"/>
        </w:rPr>
        <w:t>18].</w:t>
      </w:r>
    </w:p>
    <w:p w14:paraId="1E2A45EC" w14:textId="77777777" w:rsidR="00E4027D" w:rsidRDefault="00E4027D" w:rsidP="00E4027D">
      <w:pPr>
        <w:rPr>
          <w:lang w:eastAsia="zh-CN"/>
        </w:rPr>
      </w:pPr>
      <w:r>
        <w:rPr>
          <w:lang w:eastAsia="zh-CN"/>
        </w:rPr>
        <w:t>When a location client requires a location accuracy the location client may include in the request to the GMLC:</w:t>
      </w:r>
    </w:p>
    <w:p w14:paraId="009C1BFA" w14:textId="5386BA03" w:rsidR="00E4027D" w:rsidRDefault="00E4027D" w:rsidP="00E4027D">
      <w:pPr>
        <w:pStyle w:val="B1"/>
        <w:rPr>
          <w:lang w:eastAsia="zh-CN"/>
        </w:rPr>
      </w:pPr>
      <w:r>
        <w:rPr>
          <w:lang w:eastAsia="zh-CN"/>
        </w:rPr>
        <w:t>-</w:t>
      </w:r>
      <w:r>
        <w:rPr>
          <w:lang w:eastAsia="zh-CN"/>
        </w:rPr>
        <w:tab/>
        <w:t>A response time (no delay, low delay, delay tolerant).</w:t>
      </w:r>
    </w:p>
    <w:p w14:paraId="4FF6544C" w14:textId="5EF3CE30" w:rsidR="00E4027D" w:rsidRDefault="00E4027D" w:rsidP="00E4027D">
      <w:pPr>
        <w:pStyle w:val="B1"/>
        <w:rPr>
          <w:lang w:eastAsia="zh-CN"/>
        </w:rPr>
      </w:pPr>
      <w:r>
        <w:rPr>
          <w:lang w:eastAsia="zh-CN"/>
        </w:rPr>
        <w:t>-</w:t>
      </w:r>
      <w:r>
        <w:rPr>
          <w:lang w:eastAsia="zh-CN"/>
        </w:rPr>
        <w:tab/>
        <w:t>Horizontal and/or vertical accuracy requirements (in meters).</w:t>
      </w:r>
    </w:p>
    <w:p w14:paraId="5E5121A2" w14:textId="5DA5AE6F" w:rsidR="00E4027D" w:rsidRDefault="00E4027D" w:rsidP="00E4027D">
      <w:pPr>
        <w:pStyle w:val="B1"/>
        <w:rPr>
          <w:lang w:eastAsia="zh-CN"/>
        </w:rPr>
      </w:pPr>
      <w:r>
        <w:rPr>
          <w:lang w:eastAsia="zh-CN"/>
        </w:rPr>
        <w:t>-</w:t>
      </w:r>
      <w:r>
        <w:rPr>
          <w:lang w:eastAsia="zh-CN"/>
        </w:rPr>
        <w:tab/>
        <w:t>LCS QoS Class (best effort, assured or multiple QoS corresponding to a priority of QoS accuracy).</w:t>
      </w:r>
    </w:p>
    <w:p w14:paraId="43FD2929" w14:textId="77777777" w:rsidR="00E4027D" w:rsidRDefault="00E4027D" w:rsidP="00E4027D">
      <w:pPr>
        <w:rPr>
          <w:lang w:eastAsia="zh-CN"/>
        </w:rPr>
      </w:pPr>
      <w:r>
        <w:rPr>
          <w:lang w:eastAsia="zh-CN"/>
        </w:rPr>
        <w:t>When the LMF determines the location the LMF also determines the accuracy of the location and also whether the location requirements are met which are sent to the GMLC. The GMLC responds to the client the accuracy of the location measurement can be met.</w:t>
      </w:r>
    </w:p>
    <w:p w14:paraId="2209FDC4" w14:textId="77777777" w:rsidR="00E4027D" w:rsidRDefault="00E4027D" w:rsidP="00E4027D">
      <w:pPr>
        <w:rPr>
          <w:lang w:eastAsia="zh-CN"/>
        </w:rPr>
      </w:pPr>
      <w:r>
        <w:rPr>
          <w:lang w:eastAsia="zh-CN"/>
        </w:rPr>
        <w:t>Analytics from the NWDAF can be enhanced to allow a location client to be aware if a location accuracy can be met. Example consumers of such analytics is as follows:</w:t>
      </w:r>
    </w:p>
    <w:p w14:paraId="2B95AA18" w14:textId="77777777" w:rsidR="00E4027D" w:rsidRDefault="00E4027D" w:rsidP="00E4027D">
      <w:pPr>
        <w:pStyle w:val="B1"/>
        <w:rPr>
          <w:lang w:eastAsia="zh-CN"/>
        </w:rPr>
      </w:pPr>
      <w:r>
        <w:rPr>
          <w:lang w:eastAsia="zh-CN"/>
        </w:rPr>
        <w:t>-</w:t>
      </w:r>
      <w:r>
        <w:rPr>
          <w:lang w:eastAsia="zh-CN"/>
        </w:rPr>
        <w:tab/>
        <w:t>LMF uses the analytics to identify the best positioning method to use to determine a location in a specific area, taking into account UE capabilities, QoS requirements and operator policies.</w:t>
      </w:r>
    </w:p>
    <w:p w14:paraId="16BFF10F" w14:textId="2B1440AA" w:rsidR="00E4027D" w:rsidRDefault="00E4027D" w:rsidP="00E4027D">
      <w:pPr>
        <w:pStyle w:val="B1"/>
        <w:rPr>
          <w:lang w:eastAsia="zh-CN"/>
        </w:rPr>
      </w:pPr>
      <w:r>
        <w:rPr>
          <w:lang w:eastAsia="zh-CN"/>
        </w:rPr>
        <w:t>-</w:t>
      </w:r>
      <w:r>
        <w:rPr>
          <w:lang w:eastAsia="zh-CN"/>
        </w:rPr>
        <w:tab/>
        <w:t>The location client can determine to upgrade/downgrade the requested LCS QoS taking into account the analytics of location accuracy.</w:t>
      </w:r>
    </w:p>
    <w:p w14:paraId="0B16D726" w14:textId="77777777" w:rsidR="00E4027D" w:rsidRDefault="00E4027D" w:rsidP="00E4027D">
      <w:pPr>
        <w:pStyle w:val="B1"/>
        <w:rPr>
          <w:lang w:eastAsia="zh-CN"/>
        </w:rPr>
      </w:pPr>
      <w:r>
        <w:rPr>
          <w:lang w:eastAsia="zh-CN"/>
        </w:rPr>
        <w:t>-</w:t>
      </w:r>
      <w:r>
        <w:rPr>
          <w:lang w:eastAsia="zh-CN"/>
        </w:rPr>
        <w:tab/>
        <w:t>The location client can adapt the application service accordingly. For example, a navigation service can take into account areas where location accuracy cannot be met when providing route guidance.</w:t>
      </w:r>
    </w:p>
    <w:p w14:paraId="112AC3D3" w14:textId="39ECFDA6" w:rsidR="00F901EA" w:rsidRPr="000063DB" w:rsidRDefault="00F901EA" w:rsidP="00F901EA">
      <w:pPr>
        <w:pStyle w:val="Heading3"/>
      </w:pPr>
      <w:bookmarkStart w:id="1232" w:name="_Toc97269612"/>
      <w:bookmarkStart w:id="1233" w:name="_Toc104287818"/>
      <w:r w:rsidRPr="000063DB">
        <w:t>6.</w:t>
      </w:r>
      <w:r w:rsidR="00334FC1" w:rsidRPr="000063DB">
        <w:rPr>
          <w:lang w:eastAsia="zh-CN"/>
        </w:rPr>
        <w:t>12</w:t>
      </w:r>
      <w:r w:rsidRPr="000063DB">
        <w:t>.2</w:t>
      </w:r>
      <w:r w:rsidRPr="000063DB">
        <w:tab/>
        <w:t>Procedures</w:t>
      </w:r>
      <w:bookmarkEnd w:id="1232"/>
      <w:bookmarkEnd w:id="1233"/>
    </w:p>
    <w:p w14:paraId="30A73498" w14:textId="6416C774" w:rsidR="00F901EA" w:rsidRPr="000063DB" w:rsidRDefault="00F901EA" w:rsidP="00F901EA">
      <w:pPr>
        <w:pStyle w:val="EditorsNote"/>
      </w:pPr>
      <w:r w:rsidRPr="000063DB">
        <w:t>Editor</w:t>
      </w:r>
      <w:r w:rsidR="00AD2391">
        <w:t>'</w:t>
      </w:r>
      <w:r w:rsidRPr="000063DB">
        <w:t>s note:</w:t>
      </w:r>
      <w:r w:rsidRPr="000063DB">
        <w:tab/>
        <w:t>This clause</w:t>
      </w:r>
      <w:r w:rsidR="00E4027D">
        <w:t xml:space="preserve"> </w:t>
      </w:r>
      <w:r w:rsidRPr="000063DB">
        <w:t xml:space="preserve">describes </w:t>
      </w:r>
      <w:r w:rsidRPr="000063DB">
        <w:rPr>
          <w:lang w:eastAsia="ko-KR"/>
        </w:rPr>
        <w:t xml:space="preserve">high-level </w:t>
      </w:r>
      <w:r w:rsidRPr="000063DB">
        <w:t>procedures and information flows for the solution.</w:t>
      </w:r>
    </w:p>
    <w:p w14:paraId="199974E0" w14:textId="174627FC" w:rsidR="00F901EA" w:rsidRPr="000063DB" w:rsidRDefault="00F901EA" w:rsidP="00F901EA">
      <w:pPr>
        <w:spacing w:before="60" w:after="120"/>
      </w:pPr>
      <w:r w:rsidRPr="000063DB">
        <w:t xml:space="preserve">A consumer (e.g. a location client) requests from the NWDAF analytics for </w:t>
      </w:r>
      <w:r w:rsidR="00AD2391">
        <w:t>"</w:t>
      </w:r>
      <w:r w:rsidRPr="000063DB">
        <w:t>Location Accuracy Sustainability</w:t>
      </w:r>
      <w:r w:rsidR="00AD2391">
        <w:t>"</w:t>
      </w:r>
      <w:r w:rsidRPr="000063DB">
        <w:t>. The request may also include the following as Analytic Filters:</w:t>
      </w:r>
    </w:p>
    <w:p w14:paraId="6C64A58F" w14:textId="77777777" w:rsidR="00E4027D" w:rsidRDefault="00E4027D" w:rsidP="00E4027D">
      <w:pPr>
        <w:pStyle w:val="B1"/>
      </w:pPr>
      <w:r>
        <w:t>-</w:t>
      </w:r>
      <w:r>
        <w:tab/>
        <w:t>A target area.</w:t>
      </w:r>
    </w:p>
    <w:p w14:paraId="174C0681" w14:textId="1BB9CE21" w:rsidR="00E4027D" w:rsidRDefault="00E4027D" w:rsidP="00E4027D">
      <w:pPr>
        <w:pStyle w:val="B1"/>
      </w:pPr>
      <w:r>
        <w:lastRenderedPageBreak/>
        <w:t>-</w:t>
      </w:r>
      <w:r>
        <w:tab/>
        <w:t>A target UE</w:t>
      </w:r>
      <w:r w:rsidR="000277E0">
        <w:rPr>
          <w:rFonts w:eastAsiaTheme="minorEastAsia" w:hint="eastAsia"/>
          <w:lang w:eastAsia="zh-CN"/>
        </w:rPr>
        <w:t xml:space="preserve"> </w:t>
      </w:r>
      <w:r w:rsidR="000277E0">
        <w:t>(not applicable for option 1)</w:t>
      </w:r>
      <w:r>
        <w:t xml:space="preserve">, group of UEs </w:t>
      </w:r>
      <w:r w:rsidR="000277E0">
        <w:t xml:space="preserve">(not applicable for option 1) </w:t>
      </w:r>
      <w:r>
        <w:t>or any UE.</w:t>
      </w:r>
    </w:p>
    <w:p w14:paraId="2038C92C" w14:textId="77777777" w:rsidR="00E4027D" w:rsidRDefault="00E4027D" w:rsidP="00E4027D">
      <w:pPr>
        <w:pStyle w:val="B1"/>
      </w:pPr>
      <w:r>
        <w:t>-</w:t>
      </w:r>
      <w:r>
        <w:tab/>
        <w:t>Time of Day.</w:t>
      </w:r>
    </w:p>
    <w:p w14:paraId="7E65CEBA" w14:textId="77777777" w:rsidR="00E4027D" w:rsidRDefault="00E4027D" w:rsidP="00E4027D">
      <w:pPr>
        <w:pStyle w:val="B1"/>
      </w:pPr>
      <w:r>
        <w:t>-</w:t>
      </w:r>
      <w:r>
        <w:tab/>
        <w:t>An LCS QoS Class or Horizontal/Vertical Accuracy requirement (denotes the requested LCS QoS or Horizontal/Vertical accuracy requirement.</w:t>
      </w:r>
    </w:p>
    <w:p w14:paraId="202B60D2" w14:textId="77777777" w:rsidR="00E4027D" w:rsidRDefault="00E4027D" w:rsidP="00E4027D">
      <w:pPr>
        <w:pStyle w:val="B1"/>
      </w:pPr>
      <w:r>
        <w:t>-</w:t>
      </w:r>
      <w:r>
        <w:tab/>
        <w:t>Optionally a positioning method used.</w:t>
      </w:r>
    </w:p>
    <w:p w14:paraId="23719623" w14:textId="3705B9FD" w:rsidR="00E4027D" w:rsidRDefault="00E4027D" w:rsidP="00E4027D">
      <w:pPr>
        <w:pStyle w:val="B1"/>
      </w:pPr>
      <w:r>
        <w:t>-</w:t>
      </w:r>
      <w:r>
        <w:tab/>
        <w:t>A location accuracy threshold, i.e. report accuracy analytics only if the location accuracy exceed an horizontal or a vertical accuracy threshold (in meters).</w:t>
      </w:r>
    </w:p>
    <w:p w14:paraId="79A013A5" w14:textId="5C103402" w:rsidR="00E34F1B" w:rsidRDefault="00E34F1B" w:rsidP="00E34F1B">
      <w:r>
        <w:t>Two options are available from the NWDAF to collect input data for Location Measurement Accuracy</w:t>
      </w:r>
      <w:r w:rsidR="00863EAB">
        <w:t>:</w:t>
      </w:r>
    </w:p>
    <w:p w14:paraId="0D1E8B1E" w14:textId="0C678F64" w:rsidR="00E34F1B" w:rsidRDefault="00E34F1B" w:rsidP="00E34F1B">
      <w:pPr>
        <w:pStyle w:val="B1"/>
      </w:pPr>
      <w:r>
        <w:t>-</w:t>
      </w:r>
      <w:r>
        <w:tab/>
        <w:t>Option 1: Data Producer is the LMF (applicable when an analytics consumer requests Location Accuracy Analytics for any UE for a specific Target Area)</w:t>
      </w:r>
      <w:r w:rsidR="00863EAB">
        <w:t>.</w:t>
      </w:r>
    </w:p>
    <w:p w14:paraId="67CBC035" w14:textId="59681FE1" w:rsidR="00E34F1B" w:rsidRDefault="00E34F1B" w:rsidP="00E34F1B">
      <w:pPr>
        <w:pStyle w:val="B1"/>
      </w:pPr>
      <w:r>
        <w:t>-</w:t>
      </w:r>
      <w:r>
        <w:tab/>
        <w:t>Option 2: Data Producer is the GMLC</w:t>
      </w:r>
      <w:r w:rsidR="00863EAB">
        <w:t>.</w:t>
      </w:r>
    </w:p>
    <w:p w14:paraId="37CC979A" w14:textId="77777777" w:rsidR="00E34F1B" w:rsidRPr="00CD4CC2" w:rsidRDefault="00E34F1B" w:rsidP="00E34F1B">
      <w:pPr>
        <w:rPr>
          <w:b/>
          <w:bCs/>
        </w:rPr>
      </w:pPr>
      <w:r w:rsidRPr="00CD4CC2">
        <w:rPr>
          <w:b/>
          <w:bCs/>
        </w:rPr>
        <w:t>Data collection for Option 1:</w:t>
      </w:r>
    </w:p>
    <w:p w14:paraId="5BF5C8B9" w14:textId="2EBE39EE" w:rsidR="00E4027D" w:rsidRDefault="00E34F1B" w:rsidP="00E4027D">
      <w:r>
        <w:t xml:space="preserve">The NWDAF finds the LMF that servers a target area. </w:t>
      </w:r>
      <w:r w:rsidR="00E4027D">
        <w:t xml:space="preserve">The NWDAF </w:t>
      </w:r>
      <w:r>
        <w:rPr>
          <w:rFonts w:eastAsiaTheme="minorEastAsia" w:hint="eastAsia"/>
          <w:lang w:eastAsia="zh-CN"/>
        </w:rPr>
        <w:t xml:space="preserve">then </w:t>
      </w:r>
      <w:r w:rsidR="00E4027D">
        <w:t>invokes a new SBI (e.g. Nlmf_Event_Exposure) and requests data from the LMF identified by a new Event ID</w:t>
      </w:r>
      <w:r w:rsidR="00FB2968">
        <w:t>,</w:t>
      </w:r>
      <w:r w:rsidR="00E4027D">
        <w:t xml:space="preserve"> e.g. </w:t>
      </w:r>
      <w:r w:rsidR="00AD2391">
        <w:t>"</w:t>
      </w:r>
      <w:r w:rsidR="00E4027D">
        <w:t>Location Measurement Accuracy request</w:t>
      </w:r>
      <w:r w:rsidR="00AD2391">
        <w:t>"</w:t>
      </w:r>
      <w:r w:rsidR="00E4027D">
        <w:t>. The LMF based on the Event ID requested provides information on accuracy of a measurement of a location when a location measurement is made by the LMF.</w:t>
      </w:r>
    </w:p>
    <w:p w14:paraId="48DB3E73" w14:textId="553DF481" w:rsidR="00E4027D" w:rsidRDefault="00E4027D" w:rsidP="00E4027D">
      <w:pPr>
        <w:pStyle w:val="EditorsNote"/>
      </w:pPr>
      <w:r>
        <w:t>Editor</w:t>
      </w:r>
      <w:r w:rsidR="00AD2391">
        <w:t>'</w:t>
      </w:r>
      <w:r>
        <w:t>s note:</w:t>
      </w:r>
      <w:r>
        <w:tab/>
        <w:t>Whether the LMF can provide measurement information to NWDAF for location accuracy is FFS.</w:t>
      </w:r>
    </w:p>
    <w:p w14:paraId="75D2450A" w14:textId="349CB850" w:rsidR="00E4027D" w:rsidRDefault="00AD2391" w:rsidP="00E4027D">
      <w:r>
        <w:t>'</w:t>
      </w:r>
      <w:r w:rsidR="00E4027D">
        <w:t>The LMF provides measurements reports to the NWDAF as follows:</w:t>
      </w:r>
    </w:p>
    <w:p w14:paraId="65CCAC1F" w14:textId="77777777" w:rsidR="00863EAB" w:rsidRDefault="00863EAB" w:rsidP="00863EAB">
      <w:pPr>
        <w:pStyle w:val="B1"/>
      </w:pPr>
      <w:r>
        <w:t>-</w:t>
      </w:r>
      <w:r>
        <w:tab/>
        <w:t>The LMF provides measurements report for any location request received by the LMF by a location client (the request is received via the GMLC).</w:t>
      </w:r>
    </w:p>
    <w:p w14:paraId="2D8CF677" w14:textId="77777777" w:rsidR="00863EAB" w:rsidRDefault="00863EAB" w:rsidP="00863EAB">
      <w:pPr>
        <w:pStyle w:val="B1"/>
      </w:pPr>
      <w:r>
        <w:t>-</w:t>
      </w:r>
      <w:r>
        <w:tab/>
        <w:t>If the request includes a requested LCS QoS class or horizontal/vertical accuracy the LMF provides a measurements report when the LMF receives a location request from a location client with the requested accuracy.</w:t>
      </w:r>
    </w:p>
    <w:p w14:paraId="57ECCF9E" w14:textId="77777777" w:rsidR="00863EAB" w:rsidRDefault="00863EAB" w:rsidP="00863EAB">
      <w:pPr>
        <w:pStyle w:val="B1"/>
      </w:pPr>
      <w:r>
        <w:t>-</w:t>
      </w:r>
      <w:r>
        <w:tab/>
        <w:t>If the request includes a positioning method, the LMF provides measurements report when the LMF determines the location using the position method used.</w:t>
      </w:r>
    </w:p>
    <w:p w14:paraId="08FDDC1A" w14:textId="5FF9609E" w:rsidR="00F901EA" w:rsidRPr="000063DB" w:rsidRDefault="00FB2968" w:rsidP="00FB2968">
      <w:r>
        <w:t>The procedure is shown below:</w:t>
      </w:r>
    </w:p>
    <w:p w14:paraId="0DF18CB8" w14:textId="77777777" w:rsidR="00F901EA" w:rsidRPr="000063DB" w:rsidRDefault="00F901EA" w:rsidP="00FB2968">
      <w:pPr>
        <w:pStyle w:val="TH"/>
      </w:pPr>
      <w:r w:rsidRPr="000063DB">
        <w:object w:dxaOrig="28671" w:dyaOrig="21271" w14:anchorId="2E0B577A">
          <v:shape id="_x0000_i1053" type="#_x0000_t75" style="width:481.55pt;height:357.1pt" o:ole="">
            <v:imagedata r:id="rId62" o:title=""/>
          </v:shape>
          <o:OLEObject Type="Embed" ProgID="Visio.Drawing.15" ShapeID="_x0000_i1053" DrawAspect="Content" ObjectID="_1715084885" r:id="rId63"/>
        </w:object>
      </w:r>
    </w:p>
    <w:p w14:paraId="06B015F6" w14:textId="19596E80" w:rsidR="00F901EA" w:rsidRPr="00863EAB" w:rsidRDefault="00F901EA" w:rsidP="00FB2968">
      <w:pPr>
        <w:pStyle w:val="TF"/>
      </w:pPr>
      <w:r w:rsidRPr="00863EAB">
        <w:t>Figure 6.</w:t>
      </w:r>
      <w:r w:rsidR="007E2949" w:rsidRPr="00863EAB">
        <w:rPr>
          <w:rFonts w:eastAsiaTheme="minorEastAsia"/>
          <w:lang w:eastAsia="zh-CN"/>
        </w:rPr>
        <w:t>12</w:t>
      </w:r>
      <w:r w:rsidRPr="00863EAB">
        <w:t>.2-1: Procedure to derive analytics for location accuracy sustainability</w:t>
      </w:r>
      <w:r w:rsidR="00E34F1B" w:rsidRPr="00863EAB">
        <w:t>(Option 1)</w:t>
      </w:r>
    </w:p>
    <w:p w14:paraId="7875F0E2" w14:textId="77777777" w:rsidR="00863EAB" w:rsidRDefault="00863EAB" w:rsidP="00863EAB">
      <w:pPr>
        <w:pStyle w:val="B1"/>
        <w:rPr>
          <w:rFonts w:eastAsiaTheme="minorEastAsia"/>
          <w:lang w:eastAsia="zh-CN"/>
        </w:rPr>
      </w:pPr>
      <w:r>
        <w:rPr>
          <w:rFonts w:eastAsiaTheme="minorEastAsia"/>
          <w:lang w:eastAsia="zh-CN"/>
        </w:rPr>
        <w:t>1.</w:t>
      </w:r>
      <w:r>
        <w:rPr>
          <w:rFonts w:eastAsiaTheme="minorEastAsia"/>
          <w:lang w:eastAsia="zh-CN"/>
        </w:rPr>
        <w:tab/>
        <w:t>A Consumer requests analytics for location accuracy sustainability from the NWDAF. The request may include a target area, a time of day, a target UE (or group of UEs or any UE). The request may also include, to report analytics for a specific LCS QoS requirement or horizontal/vertical accuracy.</w:t>
      </w:r>
    </w:p>
    <w:p w14:paraId="2863867F" w14:textId="77777777" w:rsidR="00863EAB" w:rsidRDefault="00863EAB" w:rsidP="00863EAB">
      <w:pPr>
        <w:pStyle w:val="B1"/>
        <w:rPr>
          <w:rFonts w:eastAsiaTheme="minorEastAsia"/>
          <w:lang w:eastAsia="zh-CN"/>
        </w:rPr>
      </w:pPr>
      <w:r>
        <w:rPr>
          <w:rFonts w:eastAsiaTheme="minorEastAsia"/>
          <w:lang w:eastAsia="zh-CN"/>
        </w:rPr>
        <w:t>2.</w:t>
      </w:r>
      <w:r>
        <w:rPr>
          <w:rFonts w:eastAsiaTheme="minorEastAsia"/>
          <w:lang w:eastAsia="zh-CN"/>
        </w:rPr>
        <w:tab/>
        <w:t>The NWDAF finds the LMF serving the UE target area (Option 1) by querying the NRF.</w:t>
      </w:r>
    </w:p>
    <w:p w14:paraId="37F718C4" w14:textId="77777777" w:rsidR="00863EAB" w:rsidRDefault="00863EAB" w:rsidP="00863EAB">
      <w:pPr>
        <w:pStyle w:val="B1"/>
        <w:rPr>
          <w:rFonts w:eastAsiaTheme="minorEastAsia"/>
          <w:lang w:eastAsia="zh-CN"/>
        </w:rPr>
      </w:pPr>
      <w:r>
        <w:rPr>
          <w:rFonts w:eastAsiaTheme="minorEastAsia"/>
          <w:lang w:eastAsia="zh-CN"/>
        </w:rPr>
        <w:t>3.</w:t>
      </w:r>
      <w:r>
        <w:rPr>
          <w:rFonts w:eastAsiaTheme="minorEastAsia"/>
          <w:lang w:eastAsia="zh-CN"/>
        </w:rPr>
        <w:tab/>
        <w:t>The NWDAF sends a request to the LMF to provide location measurement accuracy data (the request may be a subscription or a one-time request). The NWDAF includes in the request to the LMF information to satisfy the requirements of the consumer in step 1.</w:t>
      </w:r>
    </w:p>
    <w:p w14:paraId="40770980" w14:textId="77777777" w:rsidR="00863EAB" w:rsidRDefault="00863EAB" w:rsidP="00863EAB">
      <w:pPr>
        <w:pStyle w:val="B1"/>
        <w:rPr>
          <w:rFonts w:eastAsiaTheme="minorEastAsia"/>
          <w:lang w:eastAsia="zh-CN"/>
        </w:rPr>
      </w:pPr>
      <w:r>
        <w:rPr>
          <w:rFonts w:eastAsiaTheme="minorEastAsia"/>
          <w:lang w:eastAsia="zh-CN"/>
        </w:rPr>
        <w:t>4a-4c.</w:t>
      </w:r>
      <w:r>
        <w:rPr>
          <w:rFonts w:eastAsiaTheme="minorEastAsia"/>
          <w:lang w:eastAsia="zh-CN"/>
        </w:rPr>
        <w:tab/>
        <w:t>The LMF is triggered to provide a location from a location client as per procedure in TS 23.273 [5]. The LMF derives the location of the UE.</w:t>
      </w:r>
    </w:p>
    <w:p w14:paraId="6E2A32AD" w14:textId="77777777" w:rsidR="00863EAB" w:rsidRDefault="00863EAB" w:rsidP="00863EAB">
      <w:pPr>
        <w:pStyle w:val="B1"/>
        <w:rPr>
          <w:rFonts w:eastAsiaTheme="minorEastAsia"/>
          <w:lang w:eastAsia="zh-CN"/>
        </w:rPr>
      </w:pPr>
      <w:r>
        <w:rPr>
          <w:rFonts w:eastAsiaTheme="minorEastAsia"/>
          <w:lang w:eastAsia="zh-CN"/>
        </w:rPr>
        <w:t>5.</w:t>
      </w:r>
      <w:r>
        <w:rPr>
          <w:rFonts w:eastAsiaTheme="minorEastAsia"/>
          <w:lang w:eastAsia="zh-CN"/>
        </w:rPr>
        <w:tab/>
        <w:t>The LMF determines that the location measured is in an area where the NWDAF has subscribed to report location measurements. The LMF reports the location accuracy to the NWDAF.</w:t>
      </w:r>
    </w:p>
    <w:p w14:paraId="3304A420" w14:textId="77777777" w:rsidR="00863EAB" w:rsidRDefault="00863EAB" w:rsidP="00863EAB">
      <w:pPr>
        <w:pStyle w:val="B1"/>
        <w:rPr>
          <w:rFonts w:eastAsiaTheme="minorEastAsia"/>
          <w:lang w:eastAsia="zh-CN"/>
        </w:rPr>
      </w:pPr>
      <w:r>
        <w:rPr>
          <w:rFonts w:eastAsiaTheme="minorEastAsia"/>
          <w:lang w:eastAsia="zh-CN"/>
        </w:rPr>
        <w:t>6.</w:t>
      </w:r>
      <w:r>
        <w:rPr>
          <w:rFonts w:eastAsiaTheme="minorEastAsia"/>
          <w:lang w:eastAsia="zh-CN"/>
        </w:rPr>
        <w:tab/>
        <w:t>The data are provided to the NWDAF.</w:t>
      </w:r>
    </w:p>
    <w:p w14:paraId="5F12623A" w14:textId="77777777" w:rsidR="00863EAB" w:rsidRDefault="00863EAB" w:rsidP="00863EAB">
      <w:pPr>
        <w:pStyle w:val="B1"/>
        <w:rPr>
          <w:rFonts w:eastAsiaTheme="minorEastAsia"/>
          <w:lang w:eastAsia="zh-CN"/>
        </w:rPr>
      </w:pPr>
      <w:r>
        <w:rPr>
          <w:rFonts w:eastAsiaTheme="minorEastAsia"/>
          <w:lang w:eastAsia="zh-CN"/>
        </w:rPr>
        <w:t>7.</w:t>
      </w:r>
      <w:r>
        <w:rPr>
          <w:rFonts w:eastAsiaTheme="minorEastAsia"/>
          <w:lang w:eastAsia="zh-CN"/>
        </w:rPr>
        <w:tab/>
        <w:t>The NWDAF derives analytics for location accuracy.</w:t>
      </w:r>
    </w:p>
    <w:p w14:paraId="7F5B15DC" w14:textId="77777777" w:rsidR="00863EAB" w:rsidRDefault="00863EAB" w:rsidP="00863EAB">
      <w:pPr>
        <w:pStyle w:val="B1"/>
        <w:rPr>
          <w:rFonts w:eastAsiaTheme="minorEastAsia"/>
          <w:lang w:eastAsia="zh-CN"/>
        </w:rPr>
      </w:pPr>
      <w:r>
        <w:rPr>
          <w:rFonts w:eastAsiaTheme="minorEastAsia"/>
          <w:lang w:eastAsia="zh-CN"/>
        </w:rPr>
        <w:t>8.</w:t>
      </w:r>
      <w:r>
        <w:rPr>
          <w:rFonts w:eastAsiaTheme="minorEastAsia"/>
          <w:lang w:eastAsia="zh-CN"/>
        </w:rPr>
        <w:tab/>
        <w:t>The NWDAF provides analytics to the consumer.</w:t>
      </w:r>
    </w:p>
    <w:p w14:paraId="750C8652" w14:textId="77777777" w:rsidR="00E34F1B" w:rsidRDefault="00E34F1B" w:rsidP="00E34F1B">
      <w:pPr>
        <w:rPr>
          <w:b/>
          <w:bCs/>
        </w:rPr>
      </w:pPr>
      <w:r w:rsidRPr="00CD4CC2">
        <w:rPr>
          <w:b/>
          <w:bCs/>
        </w:rPr>
        <w:t xml:space="preserve">Data collection for Option </w:t>
      </w:r>
      <w:r>
        <w:rPr>
          <w:b/>
          <w:bCs/>
        </w:rPr>
        <w:t>2</w:t>
      </w:r>
      <w:r w:rsidRPr="00CD4CC2">
        <w:rPr>
          <w:b/>
          <w:bCs/>
        </w:rPr>
        <w:t>:</w:t>
      </w:r>
    </w:p>
    <w:p w14:paraId="7C89EF85" w14:textId="77777777" w:rsidR="00E34F1B" w:rsidRDefault="00E34F1B" w:rsidP="00E34F1B">
      <w:r>
        <w:t>The NWDAF subscribes from GMLC to obtain location data for a UE or any UE. The NWDAF discovers GMLC from NRF and invokes (via a new SBI) to retrieve data about the location measurement accuracy (optionally per positioning method).</w:t>
      </w:r>
    </w:p>
    <w:p w14:paraId="52B6CB8F" w14:textId="77777777" w:rsidR="00E34F1B" w:rsidRDefault="00E34F1B" w:rsidP="00E34F1B">
      <w:r>
        <w:t>The GMLC provides measurements report to the NWDAF as follows:</w:t>
      </w:r>
    </w:p>
    <w:p w14:paraId="49AC0BBC" w14:textId="77777777" w:rsidR="00E34F1B" w:rsidRPr="00E4692B" w:rsidRDefault="00E34F1B" w:rsidP="00E34F1B">
      <w:pPr>
        <w:pStyle w:val="B1"/>
      </w:pPr>
      <w:r>
        <w:lastRenderedPageBreak/>
        <w:t>-</w:t>
      </w:r>
      <w:r>
        <w:tab/>
        <w:t>If the request target any UE the GMLC provides measurements report for any location request received by a location client</w:t>
      </w:r>
    </w:p>
    <w:p w14:paraId="684AFC84" w14:textId="77777777" w:rsidR="00E34F1B" w:rsidRDefault="00E34F1B" w:rsidP="00E34F1B">
      <w:pPr>
        <w:pStyle w:val="B1"/>
      </w:pPr>
      <w:r>
        <w:t>-</w:t>
      </w:r>
      <w:r>
        <w:tab/>
        <w:t>If the request target a specific UE, the GMLC provides measurements report when the GMLC receives a location request from a location client that targets the specific UE.</w:t>
      </w:r>
    </w:p>
    <w:p w14:paraId="1FC65043" w14:textId="77777777" w:rsidR="00E34F1B" w:rsidRDefault="00E34F1B" w:rsidP="00E34F1B">
      <w:pPr>
        <w:pStyle w:val="B1"/>
      </w:pPr>
      <w:r>
        <w:t>-</w:t>
      </w:r>
      <w:r>
        <w:tab/>
        <w:t>If the request includes a requested LCS QoS class or horizontal/vertical accuracy the GMLC provides measurements report when the GMLC receives a location request from a location client with the requested accuracy</w:t>
      </w:r>
    </w:p>
    <w:p w14:paraId="1601DAEE" w14:textId="77777777" w:rsidR="00E34F1B" w:rsidRDefault="00E34F1B" w:rsidP="00E34F1B">
      <w:pPr>
        <w:pStyle w:val="B1"/>
      </w:pPr>
      <w:r>
        <w:t>-</w:t>
      </w:r>
      <w:r>
        <w:tab/>
        <w:t>If the request includes a positioning method, the GMLC provides measurements report when the GMLC receives information (from the AMF) on the positioning method used by the LMF to determine the location of the UE.</w:t>
      </w:r>
    </w:p>
    <w:p w14:paraId="19EB5AF1" w14:textId="7843D5D6" w:rsidR="00E34F1B" w:rsidRDefault="00E34F1B" w:rsidP="00863EAB">
      <w:pPr>
        <w:rPr>
          <w:rFonts w:eastAsiaTheme="minorEastAsia"/>
          <w:lang w:eastAsia="zh-CN"/>
        </w:rPr>
      </w:pPr>
      <w:r>
        <w:t>The procedure is shown below:</w:t>
      </w:r>
    </w:p>
    <w:p w14:paraId="68EF355D" w14:textId="77777777" w:rsidR="00E34F1B" w:rsidRPr="000063DB" w:rsidRDefault="00E34F1B" w:rsidP="00E34F1B">
      <w:pPr>
        <w:pStyle w:val="TH"/>
      </w:pPr>
      <w:r w:rsidRPr="000063DB">
        <w:object w:dxaOrig="28671" w:dyaOrig="21271" w14:anchorId="42F916DF">
          <v:shape id="_x0000_i1054" type="#_x0000_t75" style="width:481.55pt;height:357.1pt" o:ole="">
            <v:imagedata r:id="rId64" o:title=""/>
          </v:shape>
          <o:OLEObject Type="Embed" ProgID="Visio.Drawing.15" ShapeID="_x0000_i1054" DrawAspect="Content" ObjectID="_1715084886" r:id="rId65"/>
        </w:object>
      </w:r>
    </w:p>
    <w:p w14:paraId="3BDF0E25" w14:textId="77777777" w:rsidR="00E34F1B" w:rsidRPr="002A1E57" w:rsidRDefault="00E34F1B" w:rsidP="00E34F1B">
      <w:pPr>
        <w:pStyle w:val="TF"/>
      </w:pPr>
      <w:r w:rsidRPr="000063DB">
        <w:t>Figure 6.</w:t>
      </w:r>
      <w:r w:rsidRPr="000063DB">
        <w:rPr>
          <w:rFonts w:eastAsiaTheme="minorEastAsia"/>
          <w:lang w:eastAsia="zh-CN"/>
        </w:rPr>
        <w:t>12</w:t>
      </w:r>
      <w:r w:rsidRPr="000063DB">
        <w:t>.2-</w:t>
      </w:r>
      <w:r>
        <w:t>2</w:t>
      </w:r>
      <w:r w:rsidRPr="000063DB">
        <w:t>: Procedure to derive analytics for location accuracy sustainability</w:t>
      </w:r>
      <w:r>
        <w:t xml:space="preserve"> (Option 2)</w:t>
      </w:r>
    </w:p>
    <w:p w14:paraId="39FECB7B" w14:textId="77777777" w:rsidR="00863EAB" w:rsidRDefault="00863EAB" w:rsidP="00863EAB">
      <w:pPr>
        <w:pStyle w:val="B1"/>
      </w:pPr>
      <w:r>
        <w:t>1.</w:t>
      </w:r>
      <w:r>
        <w:tab/>
        <w:t>A Consumer requests analytics for location accuracy sustainability from the NWDAF. The request may include a target area, a time of day, a target UE (or group of UEs or any UE). The request may also include, to report analytics for a specific LCS QoS requirement or horizontal/vertical accuracy.</w:t>
      </w:r>
    </w:p>
    <w:p w14:paraId="33233C7A" w14:textId="77777777" w:rsidR="00863EAB" w:rsidRDefault="00863EAB" w:rsidP="00863EAB">
      <w:pPr>
        <w:pStyle w:val="B1"/>
      </w:pPr>
      <w:r>
        <w:t>2.</w:t>
      </w:r>
      <w:r>
        <w:tab/>
        <w:t>The NWDAF finds the GMLC from the NRF</w:t>
      </w:r>
    </w:p>
    <w:p w14:paraId="4CBA035D" w14:textId="77777777" w:rsidR="00863EAB" w:rsidRDefault="00863EAB" w:rsidP="00863EAB">
      <w:pPr>
        <w:pStyle w:val="B1"/>
      </w:pPr>
      <w:r>
        <w:t>3.</w:t>
      </w:r>
      <w:r>
        <w:tab/>
        <w:t>The NWDAF sends a request to the GMLC to provide location measurement accuracy data (the request may be a subscription or a one-time request). The NWDAF includes in the request to the GMLC information to satisfy the requirements of the consumer in step 1.</w:t>
      </w:r>
    </w:p>
    <w:p w14:paraId="326A77E7" w14:textId="77777777" w:rsidR="00863EAB" w:rsidRDefault="00863EAB" w:rsidP="00863EAB">
      <w:pPr>
        <w:pStyle w:val="B1"/>
      </w:pPr>
      <w:r>
        <w:t>4a-4b.</w:t>
      </w:r>
      <w:r>
        <w:tab/>
        <w:t>The GMLC is triggered to provide a location from a location client as per procedure in TS 23.273 [5]. The GMLC invokes a location request to the AMF/LMF according to TS 23.273 [5]. The GMLC receives location information from the AMF/LMF including information indicating if the location accuracy requested has been met and the positioning method used.</w:t>
      </w:r>
    </w:p>
    <w:p w14:paraId="2939EF2D" w14:textId="77777777" w:rsidR="00863EAB" w:rsidRDefault="00863EAB" w:rsidP="00863EAB">
      <w:pPr>
        <w:pStyle w:val="B1"/>
      </w:pPr>
      <w:r>
        <w:lastRenderedPageBreak/>
        <w:t>5.</w:t>
      </w:r>
      <w:r>
        <w:tab/>
        <w:t>The GMLC determines to report the location information to the NWDAF.</w:t>
      </w:r>
    </w:p>
    <w:p w14:paraId="4E9AE325" w14:textId="77777777" w:rsidR="00863EAB" w:rsidRDefault="00863EAB" w:rsidP="00863EAB">
      <w:pPr>
        <w:pStyle w:val="B1"/>
      </w:pPr>
      <w:r>
        <w:t>6.</w:t>
      </w:r>
      <w:r>
        <w:tab/>
        <w:t>The data are provided to the NWDAF</w:t>
      </w:r>
    </w:p>
    <w:p w14:paraId="191751EB" w14:textId="77777777" w:rsidR="00863EAB" w:rsidRDefault="00863EAB" w:rsidP="00863EAB">
      <w:pPr>
        <w:pStyle w:val="B1"/>
      </w:pPr>
      <w:r>
        <w:t>7.</w:t>
      </w:r>
      <w:r>
        <w:tab/>
        <w:t>The NWDAF derives analytics for location accuracy .</w:t>
      </w:r>
    </w:p>
    <w:p w14:paraId="73895930" w14:textId="77777777" w:rsidR="00863EAB" w:rsidRDefault="00863EAB" w:rsidP="00863EAB">
      <w:pPr>
        <w:pStyle w:val="B1"/>
      </w:pPr>
      <w:r>
        <w:t>8.</w:t>
      </w:r>
      <w:r>
        <w:tab/>
        <w:t>The NWDAF provides analytics to the consumer.</w:t>
      </w:r>
    </w:p>
    <w:p w14:paraId="060CD676" w14:textId="5ADC73B5" w:rsidR="00F901EA" w:rsidRPr="000063DB" w:rsidRDefault="00F901EA" w:rsidP="00FB2968">
      <w:r w:rsidRPr="000063DB">
        <w:t>The following input data are required by the NWDAF to measure location measure accuracy.</w:t>
      </w:r>
    </w:p>
    <w:p w14:paraId="358C15DB" w14:textId="1ADB8159" w:rsidR="00F901EA" w:rsidRPr="000063DB" w:rsidRDefault="00F901EA" w:rsidP="00FB2968">
      <w:pPr>
        <w:pStyle w:val="TH"/>
      </w:pPr>
      <w:r w:rsidRPr="000063DB">
        <w:t xml:space="preserve">Table </w:t>
      </w:r>
      <w:r w:rsidRPr="000063DB">
        <w:rPr>
          <w:lang w:eastAsia="zh-CN"/>
        </w:rPr>
        <w:t>6.</w:t>
      </w:r>
      <w:r w:rsidR="007E2949" w:rsidRPr="000063DB">
        <w:rPr>
          <w:rFonts w:eastAsiaTheme="minorEastAsia"/>
          <w:lang w:eastAsia="zh-CN"/>
        </w:rPr>
        <w:t>12</w:t>
      </w:r>
      <w:r w:rsidRPr="000063DB">
        <w:rPr>
          <w:lang w:eastAsia="zh-CN"/>
        </w:rPr>
        <w:t>.2-1</w:t>
      </w:r>
      <w:r w:rsidRPr="000063DB">
        <w:t xml:space="preserve">: </w:t>
      </w:r>
      <w:r w:rsidRPr="000063DB">
        <w:rPr>
          <w:lang w:eastAsia="zh-CN"/>
        </w:rPr>
        <w:t>Location measurement accuracy data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F901EA" w:rsidRPr="000063DB" w14:paraId="0FC856E3" w14:textId="77777777" w:rsidTr="007143D6">
        <w:trPr>
          <w:jc w:val="center"/>
        </w:trPr>
        <w:tc>
          <w:tcPr>
            <w:tcW w:w="3118" w:type="dxa"/>
          </w:tcPr>
          <w:p w14:paraId="5A2F33BF" w14:textId="77777777" w:rsidR="00F901EA" w:rsidRPr="000063DB" w:rsidRDefault="00F901EA" w:rsidP="00FB2968">
            <w:pPr>
              <w:pStyle w:val="TAH"/>
              <w:rPr>
                <w:lang w:eastAsia="zh-CN"/>
              </w:rPr>
            </w:pPr>
            <w:r w:rsidRPr="000063DB">
              <w:rPr>
                <w:lang w:eastAsia="zh-CN"/>
              </w:rPr>
              <w:t>Information</w:t>
            </w:r>
          </w:p>
        </w:tc>
        <w:tc>
          <w:tcPr>
            <w:tcW w:w="927" w:type="dxa"/>
          </w:tcPr>
          <w:p w14:paraId="5FE10146" w14:textId="77777777" w:rsidR="00F901EA" w:rsidRPr="000063DB" w:rsidRDefault="00F901EA" w:rsidP="00FB2968">
            <w:pPr>
              <w:pStyle w:val="TAH"/>
              <w:rPr>
                <w:rFonts w:cs="Arial"/>
              </w:rPr>
            </w:pPr>
            <w:r w:rsidRPr="000063DB">
              <w:rPr>
                <w:rFonts w:cs="Arial"/>
              </w:rPr>
              <w:t>Source</w:t>
            </w:r>
          </w:p>
        </w:tc>
        <w:tc>
          <w:tcPr>
            <w:tcW w:w="3444" w:type="dxa"/>
          </w:tcPr>
          <w:p w14:paraId="55FAC0EE" w14:textId="77777777" w:rsidR="00F901EA" w:rsidRPr="000063DB" w:rsidRDefault="00F901EA" w:rsidP="00FB2968">
            <w:pPr>
              <w:pStyle w:val="TAH"/>
              <w:rPr>
                <w:rFonts w:cs="Arial"/>
              </w:rPr>
            </w:pPr>
            <w:r w:rsidRPr="000063DB">
              <w:rPr>
                <w:rFonts w:cs="Arial"/>
              </w:rPr>
              <w:t>Description</w:t>
            </w:r>
          </w:p>
        </w:tc>
      </w:tr>
      <w:tr w:rsidR="00F901EA" w:rsidRPr="00FB2968" w14:paraId="6A3FB012" w14:textId="77777777" w:rsidTr="007143D6">
        <w:trPr>
          <w:jc w:val="center"/>
        </w:trPr>
        <w:tc>
          <w:tcPr>
            <w:tcW w:w="3118" w:type="dxa"/>
          </w:tcPr>
          <w:p w14:paraId="13B9EF93" w14:textId="77777777" w:rsidR="00F901EA" w:rsidRPr="00FB2968" w:rsidRDefault="00F901EA" w:rsidP="00FB2968">
            <w:pPr>
              <w:pStyle w:val="TAL"/>
              <w:rPr>
                <w:rFonts w:eastAsia="Batang"/>
              </w:rPr>
            </w:pPr>
            <w:r w:rsidRPr="00FB2968">
              <w:rPr>
                <w:rFonts w:eastAsia="Batang"/>
              </w:rPr>
              <w:t>Location Measurement accuracy data</w:t>
            </w:r>
          </w:p>
        </w:tc>
        <w:tc>
          <w:tcPr>
            <w:tcW w:w="927" w:type="dxa"/>
          </w:tcPr>
          <w:p w14:paraId="0658436B" w14:textId="77777777" w:rsidR="00F901EA" w:rsidRDefault="00F901EA" w:rsidP="00FB2968">
            <w:pPr>
              <w:pStyle w:val="TAC"/>
              <w:rPr>
                <w:rFonts w:eastAsiaTheme="minorEastAsia"/>
                <w:lang w:eastAsia="zh-CN"/>
              </w:rPr>
            </w:pPr>
            <w:r w:rsidRPr="00FB2968">
              <w:t>LMF</w:t>
            </w:r>
            <w:r w:rsidR="00E34F1B">
              <w:rPr>
                <w:rFonts w:eastAsiaTheme="minorEastAsia" w:hint="eastAsia"/>
                <w:lang w:eastAsia="zh-CN"/>
              </w:rPr>
              <w:t xml:space="preserve"> or</w:t>
            </w:r>
          </w:p>
          <w:p w14:paraId="5F289B37" w14:textId="20D627F4" w:rsidR="00E34F1B" w:rsidRPr="00E34F1B" w:rsidRDefault="00E34F1B" w:rsidP="00FB2968">
            <w:pPr>
              <w:pStyle w:val="TAC"/>
              <w:rPr>
                <w:rFonts w:eastAsiaTheme="minorEastAsia"/>
                <w:lang w:eastAsia="zh-CN"/>
              </w:rPr>
            </w:pPr>
            <w:r>
              <w:rPr>
                <w:rFonts w:eastAsiaTheme="minorEastAsia" w:hint="eastAsia"/>
                <w:lang w:eastAsia="zh-CN"/>
              </w:rPr>
              <w:t>GMLC</w:t>
            </w:r>
          </w:p>
        </w:tc>
        <w:tc>
          <w:tcPr>
            <w:tcW w:w="3444" w:type="dxa"/>
          </w:tcPr>
          <w:p w14:paraId="33D76B64" w14:textId="77777777" w:rsidR="00F901EA" w:rsidRPr="00FB2968" w:rsidRDefault="00F901EA" w:rsidP="00FB2968">
            <w:pPr>
              <w:pStyle w:val="TAL"/>
            </w:pPr>
            <w:r w:rsidRPr="00FB2968">
              <w:t>Includes information on the Position Method used, the requested LCS QoS or horizontal/accuracy and whether the location accuracy request was satisfied</w:t>
            </w:r>
          </w:p>
        </w:tc>
      </w:tr>
      <w:tr w:rsidR="00F901EA" w:rsidRPr="00FB2968" w14:paraId="00624EB8" w14:textId="77777777" w:rsidTr="007143D6">
        <w:trPr>
          <w:jc w:val="center"/>
        </w:trPr>
        <w:tc>
          <w:tcPr>
            <w:tcW w:w="3118" w:type="dxa"/>
          </w:tcPr>
          <w:p w14:paraId="28528D17" w14:textId="77777777" w:rsidR="00F901EA" w:rsidRPr="00FB2968" w:rsidRDefault="00F901EA" w:rsidP="00FB2968">
            <w:pPr>
              <w:pStyle w:val="TAL"/>
              <w:rPr>
                <w:rFonts w:eastAsia="Batang"/>
              </w:rPr>
            </w:pPr>
            <w:r w:rsidRPr="00FB2968">
              <w:rPr>
                <w:rFonts w:eastAsia="Batang"/>
              </w:rPr>
              <w:t>Timestamp</w:t>
            </w:r>
          </w:p>
        </w:tc>
        <w:tc>
          <w:tcPr>
            <w:tcW w:w="927" w:type="dxa"/>
          </w:tcPr>
          <w:p w14:paraId="43317026" w14:textId="77777777" w:rsidR="00F901EA" w:rsidRDefault="00F901EA" w:rsidP="00FB2968">
            <w:pPr>
              <w:pStyle w:val="TAC"/>
              <w:rPr>
                <w:rFonts w:eastAsiaTheme="minorEastAsia"/>
                <w:lang w:eastAsia="zh-CN"/>
              </w:rPr>
            </w:pPr>
            <w:r w:rsidRPr="00FB2968">
              <w:t>LMF</w:t>
            </w:r>
            <w:r w:rsidR="00E34F1B">
              <w:rPr>
                <w:rFonts w:eastAsiaTheme="minorEastAsia" w:hint="eastAsia"/>
                <w:lang w:eastAsia="zh-CN"/>
              </w:rPr>
              <w:t xml:space="preserve"> or</w:t>
            </w:r>
          </w:p>
          <w:p w14:paraId="01FB6A13" w14:textId="2BAC614A" w:rsidR="00E34F1B" w:rsidRPr="00E34F1B" w:rsidRDefault="00E34F1B" w:rsidP="00FB2968">
            <w:pPr>
              <w:pStyle w:val="TAC"/>
              <w:rPr>
                <w:rFonts w:eastAsiaTheme="minorEastAsia"/>
                <w:lang w:eastAsia="zh-CN"/>
              </w:rPr>
            </w:pPr>
            <w:r>
              <w:rPr>
                <w:rFonts w:eastAsiaTheme="minorEastAsia" w:hint="eastAsia"/>
                <w:lang w:eastAsia="zh-CN"/>
              </w:rPr>
              <w:t>GMLC</w:t>
            </w:r>
          </w:p>
        </w:tc>
        <w:tc>
          <w:tcPr>
            <w:tcW w:w="3444" w:type="dxa"/>
          </w:tcPr>
          <w:p w14:paraId="25210FA7" w14:textId="77777777" w:rsidR="00F901EA" w:rsidRPr="00FB2968" w:rsidRDefault="00F901EA" w:rsidP="00FB2968">
            <w:pPr>
              <w:pStyle w:val="TAL"/>
            </w:pPr>
            <w:r w:rsidRPr="00FB2968">
              <w:t>The time where the location was measured by the LMF</w:t>
            </w:r>
          </w:p>
        </w:tc>
      </w:tr>
      <w:tr w:rsidR="00F901EA" w:rsidRPr="00FB2968" w14:paraId="2FEA07A3" w14:textId="77777777" w:rsidTr="007143D6">
        <w:trPr>
          <w:jc w:val="center"/>
        </w:trPr>
        <w:tc>
          <w:tcPr>
            <w:tcW w:w="3118" w:type="dxa"/>
          </w:tcPr>
          <w:p w14:paraId="5672932D" w14:textId="77777777" w:rsidR="00F901EA" w:rsidRPr="00FB2968" w:rsidRDefault="00F901EA" w:rsidP="00FB2968">
            <w:pPr>
              <w:pStyle w:val="TAL"/>
              <w:rPr>
                <w:rFonts w:eastAsia="Batang"/>
              </w:rPr>
            </w:pPr>
            <w:r w:rsidRPr="00FB2968">
              <w:rPr>
                <w:rFonts w:eastAsia="Batang"/>
              </w:rPr>
              <w:t>UE Location</w:t>
            </w:r>
          </w:p>
        </w:tc>
        <w:tc>
          <w:tcPr>
            <w:tcW w:w="927" w:type="dxa"/>
          </w:tcPr>
          <w:p w14:paraId="0485173E" w14:textId="77777777" w:rsidR="00F901EA" w:rsidRPr="00FB2968" w:rsidRDefault="00F901EA" w:rsidP="00FB2968">
            <w:pPr>
              <w:pStyle w:val="TAC"/>
            </w:pPr>
            <w:r w:rsidRPr="00FB2968">
              <w:t>AMF</w:t>
            </w:r>
          </w:p>
        </w:tc>
        <w:tc>
          <w:tcPr>
            <w:tcW w:w="3444" w:type="dxa"/>
          </w:tcPr>
          <w:p w14:paraId="00D96AFC" w14:textId="77777777" w:rsidR="00F901EA" w:rsidRPr="00FB2968" w:rsidRDefault="00F901EA" w:rsidP="00FB2968">
            <w:pPr>
              <w:pStyle w:val="TAL"/>
            </w:pPr>
            <w:r w:rsidRPr="00FB2968">
              <w:t>The location area of the UE when the location measurement was made</w:t>
            </w:r>
          </w:p>
        </w:tc>
      </w:tr>
    </w:tbl>
    <w:p w14:paraId="4033B3A2" w14:textId="77777777" w:rsidR="00F901EA" w:rsidRPr="000063DB" w:rsidRDefault="00F901EA" w:rsidP="00FB2968"/>
    <w:p w14:paraId="1A7F34C5" w14:textId="480D7AA7" w:rsidR="00F901EA" w:rsidRPr="000063DB" w:rsidRDefault="00FB2968" w:rsidP="00FB2968">
      <w:r>
        <w:t>The analytics output to the consumer may include one of the following:</w:t>
      </w:r>
    </w:p>
    <w:p w14:paraId="1D181C72" w14:textId="6501C7BF" w:rsidR="00F901EA" w:rsidRPr="00FB2968" w:rsidRDefault="00F901EA" w:rsidP="00FB2968">
      <w:pPr>
        <w:pStyle w:val="TH"/>
      </w:pPr>
      <w:r w:rsidRPr="00FB2968">
        <w:t>Table 6.</w:t>
      </w:r>
      <w:r w:rsidR="007E2949" w:rsidRPr="00FB2968">
        <w:rPr>
          <w:rFonts w:eastAsiaTheme="minorEastAsia"/>
        </w:rPr>
        <w:t>12</w:t>
      </w:r>
      <w:r w:rsidRPr="00FB2968">
        <w:t>.2-</w:t>
      </w:r>
      <w:r w:rsidR="00FB2968" w:rsidRPr="00FB2968">
        <w:t>2</w:t>
      </w:r>
      <w:r w:rsidRPr="00FB2968">
        <w:t xml:space="preserve">: </w:t>
      </w:r>
      <w:r w:rsidR="00AD2391">
        <w:t>"</w:t>
      </w:r>
      <w:r w:rsidRPr="00FB2968">
        <w:t>Location Accuracy Sustainability</w:t>
      </w:r>
      <w:r w:rsidR="00AD2391">
        <w:t>"</w:t>
      </w:r>
      <w:r w:rsidRPr="00FB2968">
        <w:t xml:space="preserv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8"/>
        <w:gridCol w:w="7153"/>
      </w:tblGrid>
      <w:tr w:rsidR="00F901EA" w:rsidRPr="00FB2968" w14:paraId="1804E332" w14:textId="77777777" w:rsidTr="007143D6">
        <w:tc>
          <w:tcPr>
            <w:tcW w:w="2518" w:type="dxa"/>
            <w:shd w:val="clear" w:color="auto" w:fill="auto"/>
          </w:tcPr>
          <w:p w14:paraId="410801B4" w14:textId="77777777" w:rsidR="00F901EA" w:rsidRPr="00FB2968" w:rsidRDefault="00F901EA" w:rsidP="00FB2968">
            <w:pPr>
              <w:pStyle w:val="TAH"/>
            </w:pPr>
            <w:r w:rsidRPr="00FB2968">
              <w:t>Information</w:t>
            </w:r>
          </w:p>
        </w:tc>
        <w:tc>
          <w:tcPr>
            <w:tcW w:w="7339" w:type="dxa"/>
            <w:shd w:val="clear" w:color="auto" w:fill="auto"/>
          </w:tcPr>
          <w:p w14:paraId="6B362A62" w14:textId="77777777" w:rsidR="00F901EA" w:rsidRPr="00FB2968" w:rsidRDefault="00F901EA" w:rsidP="00FB2968">
            <w:pPr>
              <w:pStyle w:val="TAH"/>
            </w:pPr>
            <w:r w:rsidRPr="00FB2968">
              <w:t>Description</w:t>
            </w:r>
          </w:p>
        </w:tc>
      </w:tr>
      <w:tr w:rsidR="00F901EA" w:rsidRPr="00FB2968" w14:paraId="1CD7CD16" w14:textId="77777777" w:rsidTr="007143D6">
        <w:tc>
          <w:tcPr>
            <w:tcW w:w="2518" w:type="dxa"/>
            <w:shd w:val="clear" w:color="auto" w:fill="auto"/>
          </w:tcPr>
          <w:p w14:paraId="0E8CB6BB" w14:textId="77777777" w:rsidR="00F901EA" w:rsidRPr="00FB2968" w:rsidRDefault="00F901EA" w:rsidP="00FB2968">
            <w:pPr>
              <w:pStyle w:val="TAL"/>
            </w:pPr>
            <w:r w:rsidRPr="00FB2968">
              <w:t>List of Accuracy Analytics (1..max)</w:t>
            </w:r>
          </w:p>
        </w:tc>
        <w:tc>
          <w:tcPr>
            <w:tcW w:w="7339" w:type="dxa"/>
            <w:shd w:val="clear" w:color="auto" w:fill="auto"/>
          </w:tcPr>
          <w:p w14:paraId="474AD4F0" w14:textId="77777777" w:rsidR="00F901EA" w:rsidRPr="00FB2968" w:rsidRDefault="00F901EA" w:rsidP="00FB2968">
            <w:pPr>
              <w:pStyle w:val="TAL"/>
            </w:pPr>
          </w:p>
        </w:tc>
      </w:tr>
      <w:tr w:rsidR="00F901EA" w:rsidRPr="00FB2968" w14:paraId="0FFDA73F" w14:textId="77777777" w:rsidTr="007143D6">
        <w:tc>
          <w:tcPr>
            <w:tcW w:w="2518" w:type="dxa"/>
            <w:shd w:val="clear" w:color="auto" w:fill="auto"/>
          </w:tcPr>
          <w:p w14:paraId="1DE38CED" w14:textId="77777777" w:rsidR="00F901EA" w:rsidRPr="00FB2968" w:rsidRDefault="00F901EA" w:rsidP="00FB2968">
            <w:pPr>
              <w:pStyle w:val="TAL"/>
            </w:pPr>
            <w:r w:rsidRPr="00FB2968">
              <w:t>&gt;Applicable Area</w:t>
            </w:r>
          </w:p>
        </w:tc>
        <w:tc>
          <w:tcPr>
            <w:tcW w:w="7339" w:type="dxa"/>
            <w:shd w:val="clear" w:color="auto" w:fill="auto"/>
          </w:tcPr>
          <w:p w14:paraId="3DA221F6" w14:textId="77777777" w:rsidR="00F901EA" w:rsidRPr="00FB2968" w:rsidRDefault="00F901EA" w:rsidP="00FB2968">
            <w:pPr>
              <w:pStyle w:val="TAL"/>
            </w:pPr>
            <w:r w:rsidRPr="00FB2968">
              <w:t>A list of TAIs or Cell IDs within the Location information that the analytics applies to.</w:t>
            </w:r>
          </w:p>
        </w:tc>
      </w:tr>
      <w:tr w:rsidR="00F901EA" w:rsidRPr="00FB2968" w14:paraId="2407F58F" w14:textId="77777777" w:rsidTr="007143D6">
        <w:tc>
          <w:tcPr>
            <w:tcW w:w="2518" w:type="dxa"/>
            <w:shd w:val="clear" w:color="auto" w:fill="auto"/>
          </w:tcPr>
          <w:p w14:paraId="1105DD4D" w14:textId="77777777" w:rsidR="00F901EA" w:rsidRPr="00FB2968" w:rsidRDefault="00F901EA" w:rsidP="00FB2968">
            <w:pPr>
              <w:pStyle w:val="TAL"/>
            </w:pPr>
            <w:r w:rsidRPr="00FB2968">
              <w:t>&gt;Applicable Time Period</w:t>
            </w:r>
          </w:p>
        </w:tc>
        <w:tc>
          <w:tcPr>
            <w:tcW w:w="7339" w:type="dxa"/>
            <w:shd w:val="clear" w:color="auto" w:fill="auto"/>
          </w:tcPr>
          <w:p w14:paraId="29079C67" w14:textId="77777777" w:rsidR="00F901EA" w:rsidRPr="00FB2968" w:rsidRDefault="00F901EA" w:rsidP="00FB2968">
            <w:pPr>
              <w:pStyle w:val="TAL"/>
            </w:pPr>
            <w:r w:rsidRPr="00FB2968">
              <w:t>The time period within the Analytics target period that the analytics applies to.</w:t>
            </w:r>
          </w:p>
        </w:tc>
      </w:tr>
      <w:tr w:rsidR="00F901EA" w:rsidRPr="00FB2968" w14:paraId="0C87D6B4" w14:textId="77777777" w:rsidTr="007143D6">
        <w:tc>
          <w:tcPr>
            <w:tcW w:w="2518" w:type="dxa"/>
            <w:shd w:val="clear" w:color="auto" w:fill="auto"/>
          </w:tcPr>
          <w:p w14:paraId="60643621" w14:textId="77777777" w:rsidR="00F901EA" w:rsidRPr="00FB2968" w:rsidRDefault="00F901EA" w:rsidP="00FB2968">
            <w:pPr>
              <w:pStyle w:val="TAL"/>
            </w:pPr>
            <w:r w:rsidRPr="00FB2968">
              <w:t>&gt;The requested LCS QoS</w:t>
            </w:r>
          </w:p>
        </w:tc>
        <w:tc>
          <w:tcPr>
            <w:tcW w:w="7339" w:type="dxa"/>
            <w:shd w:val="clear" w:color="auto" w:fill="auto"/>
          </w:tcPr>
          <w:p w14:paraId="7F7D7F41" w14:textId="77777777" w:rsidR="00F901EA" w:rsidRPr="00FB2968" w:rsidRDefault="00F901EA" w:rsidP="00FB2968">
            <w:pPr>
              <w:pStyle w:val="TAL"/>
            </w:pPr>
            <w:r w:rsidRPr="00FB2968">
              <w:t>The analytics provide a delta against the request measurement accuracy level from a consumer</w:t>
            </w:r>
          </w:p>
        </w:tc>
      </w:tr>
      <w:tr w:rsidR="00F901EA" w:rsidRPr="00FB2968" w14:paraId="177C9C50" w14:textId="77777777" w:rsidTr="007143D6">
        <w:tc>
          <w:tcPr>
            <w:tcW w:w="2518" w:type="dxa"/>
            <w:shd w:val="clear" w:color="auto" w:fill="auto"/>
          </w:tcPr>
          <w:p w14:paraId="5244750E" w14:textId="77777777" w:rsidR="00F901EA" w:rsidRPr="00FB2968" w:rsidRDefault="00F901EA" w:rsidP="00FB2968">
            <w:pPr>
              <w:pStyle w:val="TAL"/>
            </w:pPr>
            <w:r w:rsidRPr="00FB2968">
              <w:t>&gt; List of SUPIs</w:t>
            </w:r>
          </w:p>
        </w:tc>
        <w:tc>
          <w:tcPr>
            <w:tcW w:w="7339" w:type="dxa"/>
            <w:shd w:val="clear" w:color="auto" w:fill="auto"/>
          </w:tcPr>
          <w:p w14:paraId="274B86BC" w14:textId="77777777" w:rsidR="00F901EA" w:rsidRPr="00FB2968" w:rsidRDefault="00F901EA" w:rsidP="00FB2968">
            <w:pPr>
              <w:pStyle w:val="TAL"/>
            </w:pPr>
            <w:r w:rsidRPr="00FB2968">
              <w:t>A list of SUPIs experiencing the same analytics accuracy</w:t>
            </w:r>
          </w:p>
        </w:tc>
      </w:tr>
      <w:tr w:rsidR="00F901EA" w:rsidRPr="00FB2968" w14:paraId="3C6577CE" w14:textId="77777777" w:rsidTr="007143D6">
        <w:tc>
          <w:tcPr>
            <w:tcW w:w="2518" w:type="dxa"/>
            <w:shd w:val="clear" w:color="auto" w:fill="auto"/>
          </w:tcPr>
          <w:p w14:paraId="22855D84" w14:textId="77777777" w:rsidR="00F901EA" w:rsidRPr="00FB2968" w:rsidRDefault="00F901EA" w:rsidP="00FB2968">
            <w:pPr>
              <w:pStyle w:val="TAL"/>
            </w:pPr>
            <w:r w:rsidRPr="00FB2968">
              <w:t>&gt; Positioning Method</w:t>
            </w:r>
          </w:p>
        </w:tc>
        <w:tc>
          <w:tcPr>
            <w:tcW w:w="7339" w:type="dxa"/>
            <w:shd w:val="clear" w:color="auto" w:fill="auto"/>
          </w:tcPr>
          <w:p w14:paraId="71614A1F" w14:textId="77777777" w:rsidR="00F901EA" w:rsidRPr="00FB2968" w:rsidRDefault="00F901EA" w:rsidP="00FB2968">
            <w:pPr>
              <w:pStyle w:val="TAL"/>
            </w:pPr>
            <w:r w:rsidRPr="00FB2968">
              <w:t>The positioning method used to measure location</w:t>
            </w:r>
          </w:p>
        </w:tc>
      </w:tr>
      <w:tr w:rsidR="00F901EA" w:rsidRPr="00FB2968" w14:paraId="5FC55E8B" w14:textId="77777777" w:rsidTr="007143D6">
        <w:tc>
          <w:tcPr>
            <w:tcW w:w="2518" w:type="dxa"/>
            <w:shd w:val="clear" w:color="auto" w:fill="auto"/>
          </w:tcPr>
          <w:p w14:paraId="1BB1ECEF" w14:textId="77777777" w:rsidR="00F901EA" w:rsidRPr="00FB2968" w:rsidRDefault="00F901EA" w:rsidP="00FB2968">
            <w:pPr>
              <w:pStyle w:val="TAL"/>
            </w:pPr>
            <w:r w:rsidRPr="00FB2968">
              <w:t>&gt; Percentage of analytics accuracy above/below requested thresholds</w:t>
            </w:r>
          </w:p>
        </w:tc>
        <w:tc>
          <w:tcPr>
            <w:tcW w:w="7339" w:type="dxa"/>
            <w:shd w:val="clear" w:color="auto" w:fill="auto"/>
          </w:tcPr>
          <w:p w14:paraId="13DB5129" w14:textId="77777777" w:rsidR="00F901EA" w:rsidRPr="00FB2968" w:rsidRDefault="00F901EA" w:rsidP="00FB2968">
            <w:pPr>
              <w:pStyle w:val="TAL"/>
            </w:pPr>
            <w:r w:rsidRPr="00FB2968">
              <w:t xml:space="preserve">A percentage indicating if the requested analytics accuracy is met  </w:t>
            </w:r>
          </w:p>
        </w:tc>
      </w:tr>
    </w:tbl>
    <w:p w14:paraId="31C8F3BB" w14:textId="77777777" w:rsidR="00F901EA" w:rsidRPr="000063DB" w:rsidRDefault="00F901EA" w:rsidP="00FB2968"/>
    <w:p w14:paraId="053B22BB" w14:textId="7B9D0123" w:rsidR="00F901EA" w:rsidRPr="00FB2968" w:rsidRDefault="00F901EA" w:rsidP="00FB2968">
      <w:pPr>
        <w:pStyle w:val="TH"/>
      </w:pPr>
      <w:r w:rsidRPr="00FB2968">
        <w:t>Table 6.</w:t>
      </w:r>
      <w:r w:rsidR="007E2949" w:rsidRPr="00FB2968">
        <w:rPr>
          <w:rFonts w:eastAsiaTheme="minorEastAsia"/>
        </w:rPr>
        <w:t>12</w:t>
      </w:r>
      <w:r w:rsidRPr="00FB2968">
        <w:t>.2-</w:t>
      </w:r>
      <w:r w:rsidR="00FB2968" w:rsidRPr="00FB2968">
        <w:t>3</w:t>
      </w:r>
      <w:r w:rsidRPr="00FB2968">
        <w:t xml:space="preserve">: </w:t>
      </w:r>
      <w:r w:rsidR="00AD2391">
        <w:t>"</w:t>
      </w:r>
      <w:r w:rsidRPr="00FB2968">
        <w:t>Location Accuracy Sustainability</w:t>
      </w:r>
      <w:r w:rsidR="00AD2391">
        <w:t>"</w:t>
      </w:r>
      <w:r w:rsidRPr="00FB2968">
        <w:t xml:space="preserv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6"/>
        <w:gridCol w:w="7137"/>
      </w:tblGrid>
      <w:tr w:rsidR="00F901EA" w:rsidRPr="00FB2968" w14:paraId="31B8C285" w14:textId="77777777" w:rsidTr="007143D6">
        <w:tc>
          <w:tcPr>
            <w:tcW w:w="2476" w:type="dxa"/>
            <w:shd w:val="clear" w:color="auto" w:fill="auto"/>
          </w:tcPr>
          <w:p w14:paraId="48B01296" w14:textId="77777777" w:rsidR="00F901EA" w:rsidRPr="00FB2968" w:rsidRDefault="00F901EA" w:rsidP="00FB2968">
            <w:pPr>
              <w:pStyle w:val="TAH"/>
            </w:pPr>
            <w:r w:rsidRPr="00FB2968">
              <w:t>Information</w:t>
            </w:r>
          </w:p>
        </w:tc>
        <w:tc>
          <w:tcPr>
            <w:tcW w:w="7137" w:type="dxa"/>
            <w:shd w:val="clear" w:color="auto" w:fill="auto"/>
          </w:tcPr>
          <w:p w14:paraId="25C5D63E" w14:textId="77777777" w:rsidR="00F901EA" w:rsidRPr="00FB2968" w:rsidRDefault="00F901EA" w:rsidP="00FB2968">
            <w:pPr>
              <w:pStyle w:val="TAH"/>
            </w:pPr>
            <w:r w:rsidRPr="00FB2968">
              <w:t>Description</w:t>
            </w:r>
          </w:p>
        </w:tc>
      </w:tr>
      <w:tr w:rsidR="00F901EA" w:rsidRPr="00FB2968" w14:paraId="3498293E" w14:textId="77777777" w:rsidTr="007143D6">
        <w:tc>
          <w:tcPr>
            <w:tcW w:w="2476" w:type="dxa"/>
            <w:shd w:val="clear" w:color="auto" w:fill="auto"/>
          </w:tcPr>
          <w:p w14:paraId="180B326C" w14:textId="77777777" w:rsidR="00F901EA" w:rsidRPr="00FB2968" w:rsidRDefault="00F901EA" w:rsidP="00FB2968">
            <w:pPr>
              <w:pStyle w:val="TAL"/>
            </w:pPr>
            <w:r w:rsidRPr="00FB2968">
              <w:t>List of Accuracy sustainability Analytics (1..max)</w:t>
            </w:r>
          </w:p>
        </w:tc>
        <w:tc>
          <w:tcPr>
            <w:tcW w:w="7137" w:type="dxa"/>
            <w:shd w:val="clear" w:color="auto" w:fill="auto"/>
          </w:tcPr>
          <w:p w14:paraId="009A255E" w14:textId="77777777" w:rsidR="00F901EA" w:rsidRPr="00FB2968" w:rsidRDefault="00F901EA" w:rsidP="00FB2968">
            <w:pPr>
              <w:pStyle w:val="TAL"/>
            </w:pPr>
          </w:p>
        </w:tc>
      </w:tr>
      <w:tr w:rsidR="00F901EA" w:rsidRPr="00FB2968" w14:paraId="2163EDDF" w14:textId="77777777" w:rsidTr="007143D6">
        <w:tc>
          <w:tcPr>
            <w:tcW w:w="2476" w:type="dxa"/>
            <w:shd w:val="clear" w:color="auto" w:fill="auto"/>
          </w:tcPr>
          <w:p w14:paraId="4C72FBCD" w14:textId="77777777" w:rsidR="00F901EA" w:rsidRPr="00FB2968" w:rsidRDefault="00F901EA" w:rsidP="00FB2968">
            <w:pPr>
              <w:pStyle w:val="TAL"/>
            </w:pPr>
            <w:r w:rsidRPr="00FB2968">
              <w:t>&gt;Applicable Area</w:t>
            </w:r>
          </w:p>
        </w:tc>
        <w:tc>
          <w:tcPr>
            <w:tcW w:w="7137" w:type="dxa"/>
            <w:shd w:val="clear" w:color="auto" w:fill="auto"/>
          </w:tcPr>
          <w:p w14:paraId="7232C95D" w14:textId="77777777" w:rsidR="00F901EA" w:rsidRPr="00FB2968" w:rsidRDefault="00F901EA" w:rsidP="00FB2968">
            <w:pPr>
              <w:pStyle w:val="TAL"/>
            </w:pPr>
            <w:r w:rsidRPr="00FB2968">
              <w:t>A list of TAIs or Cell IDs within the Location information that the analytics applies to.</w:t>
            </w:r>
          </w:p>
        </w:tc>
      </w:tr>
      <w:tr w:rsidR="00F901EA" w:rsidRPr="00FB2968" w14:paraId="23BBE948" w14:textId="77777777" w:rsidTr="007143D6">
        <w:tc>
          <w:tcPr>
            <w:tcW w:w="2476" w:type="dxa"/>
            <w:shd w:val="clear" w:color="auto" w:fill="auto"/>
          </w:tcPr>
          <w:p w14:paraId="11A94BDF" w14:textId="77777777" w:rsidR="00F901EA" w:rsidRPr="00FB2968" w:rsidRDefault="00F901EA" w:rsidP="00FB2968">
            <w:pPr>
              <w:pStyle w:val="TAL"/>
            </w:pPr>
            <w:r w:rsidRPr="00FB2968">
              <w:t>&gt;Applicable Time Period</w:t>
            </w:r>
          </w:p>
        </w:tc>
        <w:tc>
          <w:tcPr>
            <w:tcW w:w="7137" w:type="dxa"/>
            <w:shd w:val="clear" w:color="auto" w:fill="auto"/>
          </w:tcPr>
          <w:p w14:paraId="26D064E8" w14:textId="77777777" w:rsidR="00F901EA" w:rsidRPr="00FB2968" w:rsidRDefault="00F901EA" w:rsidP="00FB2968">
            <w:pPr>
              <w:pStyle w:val="TAL"/>
            </w:pPr>
            <w:r w:rsidRPr="00FB2968">
              <w:t>The time period within the Analytics target period that the analytics applies to.</w:t>
            </w:r>
          </w:p>
        </w:tc>
      </w:tr>
      <w:tr w:rsidR="00F901EA" w:rsidRPr="00FB2968" w14:paraId="5C61365A" w14:textId="77777777" w:rsidTr="007143D6">
        <w:tc>
          <w:tcPr>
            <w:tcW w:w="2476" w:type="dxa"/>
            <w:shd w:val="clear" w:color="auto" w:fill="auto"/>
          </w:tcPr>
          <w:p w14:paraId="7AF13031" w14:textId="77777777" w:rsidR="00F901EA" w:rsidRPr="00FB2968" w:rsidRDefault="00F901EA" w:rsidP="00FB2968">
            <w:pPr>
              <w:pStyle w:val="TAL"/>
            </w:pPr>
            <w:r w:rsidRPr="00FB2968">
              <w:t>&gt; The requested LCS QoS</w:t>
            </w:r>
          </w:p>
        </w:tc>
        <w:tc>
          <w:tcPr>
            <w:tcW w:w="7137" w:type="dxa"/>
            <w:shd w:val="clear" w:color="auto" w:fill="auto"/>
          </w:tcPr>
          <w:p w14:paraId="11D2BB1E" w14:textId="77777777" w:rsidR="00F901EA" w:rsidRPr="00FB2968" w:rsidRDefault="00F901EA" w:rsidP="00FB2968">
            <w:pPr>
              <w:pStyle w:val="TAL"/>
            </w:pPr>
            <w:r w:rsidRPr="00FB2968">
              <w:t>The analytics provide a delta against the request measurement accuracy level from a consumer</w:t>
            </w:r>
          </w:p>
        </w:tc>
      </w:tr>
      <w:tr w:rsidR="00F901EA" w:rsidRPr="00FB2968" w14:paraId="23BD9B40" w14:textId="77777777" w:rsidTr="007143D6">
        <w:tc>
          <w:tcPr>
            <w:tcW w:w="2476" w:type="dxa"/>
            <w:shd w:val="clear" w:color="auto" w:fill="auto"/>
          </w:tcPr>
          <w:p w14:paraId="186F0D57" w14:textId="77777777" w:rsidR="00F901EA" w:rsidRPr="00FB2968" w:rsidRDefault="00F901EA" w:rsidP="00FB2968">
            <w:pPr>
              <w:pStyle w:val="TAL"/>
            </w:pPr>
            <w:r w:rsidRPr="00FB2968">
              <w:t xml:space="preserve">&gt; List of SUPIs </w:t>
            </w:r>
          </w:p>
        </w:tc>
        <w:tc>
          <w:tcPr>
            <w:tcW w:w="7137" w:type="dxa"/>
            <w:shd w:val="clear" w:color="auto" w:fill="auto"/>
          </w:tcPr>
          <w:p w14:paraId="775F72A2" w14:textId="77777777" w:rsidR="00F901EA" w:rsidRPr="00FB2968" w:rsidRDefault="00F901EA" w:rsidP="00FB2968">
            <w:pPr>
              <w:pStyle w:val="TAL"/>
            </w:pPr>
            <w:r w:rsidRPr="00FB2968">
              <w:t>A list of SUPIs experiencing the same analytics accuracy</w:t>
            </w:r>
          </w:p>
        </w:tc>
      </w:tr>
      <w:tr w:rsidR="00F901EA" w:rsidRPr="00FB2968" w14:paraId="11FF75DF" w14:textId="77777777" w:rsidTr="007143D6">
        <w:tc>
          <w:tcPr>
            <w:tcW w:w="2476" w:type="dxa"/>
            <w:shd w:val="clear" w:color="auto" w:fill="auto"/>
          </w:tcPr>
          <w:p w14:paraId="3BF9BD64" w14:textId="77777777" w:rsidR="00F901EA" w:rsidRPr="00FB2968" w:rsidRDefault="00F901EA" w:rsidP="00FB2968">
            <w:pPr>
              <w:pStyle w:val="TAL"/>
            </w:pPr>
            <w:r w:rsidRPr="00FB2968">
              <w:t>&gt; Positioning Method</w:t>
            </w:r>
          </w:p>
        </w:tc>
        <w:tc>
          <w:tcPr>
            <w:tcW w:w="7137" w:type="dxa"/>
            <w:shd w:val="clear" w:color="auto" w:fill="auto"/>
          </w:tcPr>
          <w:p w14:paraId="76E388AE" w14:textId="77777777" w:rsidR="00F901EA" w:rsidRPr="00FB2968" w:rsidRDefault="00F901EA" w:rsidP="00FB2968">
            <w:pPr>
              <w:pStyle w:val="TAL"/>
            </w:pPr>
            <w:r w:rsidRPr="00FB2968">
              <w:t>The positioning method used to measure location</w:t>
            </w:r>
          </w:p>
        </w:tc>
      </w:tr>
      <w:tr w:rsidR="00F901EA" w:rsidRPr="00FB2968" w14:paraId="732AAF8E" w14:textId="77777777" w:rsidTr="007143D6">
        <w:tc>
          <w:tcPr>
            <w:tcW w:w="2476" w:type="dxa"/>
            <w:shd w:val="clear" w:color="auto" w:fill="auto"/>
          </w:tcPr>
          <w:p w14:paraId="1059ACD4" w14:textId="77777777" w:rsidR="00F901EA" w:rsidRPr="00FB2968" w:rsidRDefault="00F901EA" w:rsidP="00FB2968">
            <w:pPr>
              <w:pStyle w:val="TAL"/>
            </w:pPr>
            <w:r w:rsidRPr="00FB2968">
              <w:t>&gt; Percentage of analytics accuracy above/below requested thresholds</w:t>
            </w:r>
          </w:p>
        </w:tc>
        <w:tc>
          <w:tcPr>
            <w:tcW w:w="7137" w:type="dxa"/>
            <w:shd w:val="clear" w:color="auto" w:fill="auto"/>
          </w:tcPr>
          <w:p w14:paraId="5B47F910" w14:textId="77777777" w:rsidR="00F901EA" w:rsidRPr="00FB2968" w:rsidRDefault="00F901EA" w:rsidP="00FB2968">
            <w:pPr>
              <w:pStyle w:val="TAL"/>
            </w:pPr>
            <w:r w:rsidRPr="00FB2968">
              <w:t>A percentage prediction indicating if the requested analytics accuracy is met</w:t>
            </w:r>
          </w:p>
        </w:tc>
      </w:tr>
      <w:tr w:rsidR="00F901EA" w:rsidRPr="00FB2968" w14:paraId="4C84ED13" w14:textId="77777777" w:rsidTr="007143D6">
        <w:tc>
          <w:tcPr>
            <w:tcW w:w="2476" w:type="dxa"/>
            <w:shd w:val="clear" w:color="auto" w:fill="auto"/>
          </w:tcPr>
          <w:p w14:paraId="479DC522" w14:textId="77777777" w:rsidR="00F901EA" w:rsidRPr="00FB2968" w:rsidRDefault="00F901EA" w:rsidP="00FB2968">
            <w:pPr>
              <w:pStyle w:val="TAL"/>
            </w:pPr>
            <w:r w:rsidRPr="00FB2968">
              <w:t>&gt;Confidence</w:t>
            </w:r>
          </w:p>
        </w:tc>
        <w:tc>
          <w:tcPr>
            <w:tcW w:w="7137" w:type="dxa"/>
            <w:shd w:val="clear" w:color="auto" w:fill="auto"/>
          </w:tcPr>
          <w:p w14:paraId="0AA08E6F" w14:textId="77777777" w:rsidR="00F901EA" w:rsidRPr="00FB2968" w:rsidRDefault="00F901EA" w:rsidP="00FB2968">
            <w:pPr>
              <w:pStyle w:val="TAL"/>
            </w:pPr>
            <w:r w:rsidRPr="00FB2968">
              <w:t>Confidence of the prediction.</w:t>
            </w:r>
          </w:p>
        </w:tc>
      </w:tr>
    </w:tbl>
    <w:p w14:paraId="2287C6F3" w14:textId="77777777" w:rsidR="00F901EA" w:rsidRPr="000063DB" w:rsidRDefault="00F901EA" w:rsidP="00FB2968"/>
    <w:p w14:paraId="5B06520D" w14:textId="3EFAA6F0" w:rsidR="00F901EA" w:rsidRPr="000063DB" w:rsidRDefault="00F901EA" w:rsidP="00FB2968">
      <w:pPr>
        <w:pStyle w:val="Heading3"/>
        <w:rPr>
          <w:lang w:eastAsia="zh-CN"/>
        </w:rPr>
      </w:pPr>
      <w:bookmarkStart w:id="1234" w:name="_Toc97269613"/>
      <w:bookmarkStart w:id="1235" w:name="_Toc104287819"/>
      <w:r w:rsidRPr="000063DB">
        <w:rPr>
          <w:lang w:eastAsia="zh-CN"/>
        </w:rPr>
        <w:t>6.</w:t>
      </w:r>
      <w:r w:rsidR="00334FC1" w:rsidRPr="000063DB">
        <w:rPr>
          <w:lang w:eastAsia="zh-CN"/>
        </w:rPr>
        <w:t>12</w:t>
      </w:r>
      <w:r w:rsidRPr="000063DB">
        <w:rPr>
          <w:lang w:eastAsia="zh-CN"/>
        </w:rPr>
        <w:t>.3</w:t>
      </w:r>
      <w:r w:rsidRPr="000063DB">
        <w:rPr>
          <w:lang w:eastAsia="zh-CN"/>
        </w:rPr>
        <w:tab/>
      </w:r>
      <w:r w:rsidRPr="000063DB">
        <w:t xml:space="preserve">Impacts on </w:t>
      </w:r>
      <w:r w:rsidRPr="000063DB">
        <w:rPr>
          <w:lang w:eastAsia="zh-CN"/>
        </w:rPr>
        <w:t>services,</w:t>
      </w:r>
      <w:r w:rsidRPr="000063DB">
        <w:t xml:space="preserve"> entities and interfaces</w:t>
      </w:r>
      <w:bookmarkEnd w:id="1234"/>
      <w:bookmarkEnd w:id="1235"/>
    </w:p>
    <w:p w14:paraId="1C869956" w14:textId="138ACA43" w:rsidR="00F901EA" w:rsidRPr="000063DB" w:rsidRDefault="00F901EA" w:rsidP="00FB2968">
      <w:pPr>
        <w:pStyle w:val="EditorsNote"/>
      </w:pPr>
      <w:r w:rsidRPr="000063DB">
        <w:t>Editor</w:t>
      </w:r>
      <w:r w:rsidR="00AD2391">
        <w:t>'</w:t>
      </w:r>
      <w:r w:rsidRPr="000063DB">
        <w:t>s note:</w:t>
      </w:r>
      <w:r w:rsidR="00FB2968">
        <w:tab/>
      </w:r>
      <w:r w:rsidRPr="000063DB">
        <w:t>This clause captures impacts on existing 3GPP nodes and functional elements.</w:t>
      </w:r>
    </w:p>
    <w:p w14:paraId="14139CC2" w14:textId="77777777" w:rsidR="00863EAB" w:rsidRDefault="00863EAB" w:rsidP="00863EAB">
      <w:pPr>
        <w:pStyle w:val="B1"/>
        <w:rPr>
          <w:rFonts w:eastAsiaTheme="minorEastAsia"/>
          <w:lang w:eastAsia="zh-CN"/>
        </w:rPr>
      </w:pPr>
      <w:r>
        <w:rPr>
          <w:rFonts w:eastAsiaTheme="minorEastAsia"/>
          <w:lang w:eastAsia="zh-CN"/>
        </w:rPr>
        <w:t>-</w:t>
      </w:r>
      <w:r>
        <w:rPr>
          <w:rFonts w:eastAsiaTheme="minorEastAsia"/>
          <w:lang w:eastAsia="zh-CN"/>
        </w:rPr>
        <w:tab/>
        <w:t>Applicable to Option 1: New Nlmf event notification service to allow the NWDAF to retrieve location measurement reports from the LMF.</w:t>
      </w:r>
    </w:p>
    <w:p w14:paraId="4FF0BB02" w14:textId="77777777" w:rsidR="00863EAB" w:rsidRDefault="00863EAB" w:rsidP="00863EAB">
      <w:pPr>
        <w:pStyle w:val="B1"/>
        <w:rPr>
          <w:rFonts w:eastAsiaTheme="minorEastAsia"/>
          <w:lang w:eastAsia="zh-CN"/>
        </w:rPr>
      </w:pPr>
      <w:r>
        <w:rPr>
          <w:rFonts w:eastAsiaTheme="minorEastAsia"/>
          <w:lang w:eastAsia="zh-CN"/>
        </w:rPr>
        <w:lastRenderedPageBreak/>
        <w:t>-</w:t>
      </w:r>
      <w:r>
        <w:rPr>
          <w:rFonts w:eastAsiaTheme="minorEastAsia"/>
          <w:lang w:eastAsia="zh-CN"/>
        </w:rPr>
        <w:tab/>
        <w:t>Applicable to Option 2: NWDAF support Ngmlc service based interfaces to retrieve location information for a UE.</w:t>
      </w:r>
    </w:p>
    <w:p w14:paraId="563BFF49" w14:textId="14947C6F" w:rsidR="00F901EA" w:rsidRPr="000063DB" w:rsidRDefault="00F901EA" w:rsidP="00F901EA">
      <w:pPr>
        <w:pStyle w:val="Heading2"/>
        <w:rPr>
          <w:lang w:eastAsia="zh-CN"/>
        </w:rPr>
      </w:pPr>
      <w:bookmarkStart w:id="1236" w:name="_Toc532993858"/>
      <w:bookmarkStart w:id="1237" w:name="_Toc104287820"/>
      <w:r w:rsidRPr="000063DB">
        <w:rPr>
          <w:lang w:eastAsia="zh-CN"/>
        </w:rPr>
        <w:t>6.</w:t>
      </w:r>
      <w:r w:rsidR="001B3BCF" w:rsidRPr="000063DB">
        <w:rPr>
          <w:lang w:eastAsia="zh-CN"/>
        </w:rPr>
        <w:t>1</w:t>
      </w:r>
      <w:r w:rsidR="00334FC1" w:rsidRPr="000063DB">
        <w:rPr>
          <w:lang w:eastAsia="zh-CN"/>
        </w:rPr>
        <w:t>3</w:t>
      </w:r>
      <w:r w:rsidRPr="000063DB">
        <w:rPr>
          <w:lang w:eastAsia="ko-KR"/>
        </w:rPr>
        <w:tab/>
      </w:r>
      <w:r w:rsidRPr="000063DB">
        <w:t>Solution</w:t>
      </w:r>
      <w:r w:rsidRPr="000063DB">
        <w:rPr>
          <w:lang w:eastAsia="zh-CN"/>
        </w:rPr>
        <w:t xml:space="preserve"> </w:t>
      </w:r>
      <w:r w:rsidR="00334FC1" w:rsidRPr="000063DB">
        <w:rPr>
          <w:lang w:eastAsia="zh-CN"/>
        </w:rPr>
        <w:t>#</w:t>
      </w:r>
      <w:r w:rsidR="001B3BCF" w:rsidRPr="000063DB">
        <w:rPr>
          <w:lang w:eastAsia="zh-CN"/>
        </w:rPr>
        <w:t>1</w:t>
      </w:r>
      <w:r w:rsidR="00334FC1" w:rsidRPr="000063DB">
        <w:rPr>
          <w:lang w:eastAsia="zh-CN"/>
        </w:rPr>
        <w:t>3</w:t>
      </w:r>
      <w:r w:rsidRPr="000063DB">
        <w:t>: Architecture enhancement for the interaction between LCS and NWDAF</w:t>
      </w:r>
      <w:bookmarkEnd w:id="1236"/>
      <w:bookmarkEnd w:id="1237"/>
    </w:p>
    <w:p w14:paraId="56BD8509" w14:textId="1F766254" w:rsidR="00F901EA" w:rsidRPr="000063DB" w:rsidRDefault="00F901EA" w:rsidP="00F901EA">
      <w:pPr>
        <w:pStyle w:val="Heading3"/>
      </w:pPr>
      <w:bookmarkStart w:id="1238" w:name="_Toc532993866"/>
      <w:bookmarkStart w:id="1239" w:name="_Toc104287821"/>
      <w:r w:rsidRPr="000063DB">
        <w:t>6.</w:t>
      </w:r>
      <w:r w:rsidR="00334FC1" w:rsidRPr="000063DB">
        <w:rPr>
          <w:lang w:eastAsia="zh-CN"/>
        </w:rPr>
        <w:t>13</w:t>
      </w:r>
      <w:r w:rsidRPr="000063DB">
        <w:t>.1</w:t>
      </w:r>
      <w:r w:rsidRPr="000063DB">
        <w:tab/>
        <w:t>Introduction</w:t>
      </w:r>
      <w:bookmarkEnd w:id="1238"/>
      <w:bookmarkEnd w:id="1239"/>
    </w:p>
    <w:p w14:paraId="572A2F13" w14:textId="77777777" w:rsidR="00863EAB" w:rsidRDefault="00863EAB" w:rsidP="00863EAB">
      <w:pPr>
        <w:rPr>
          <w:lang w:eastAsia="zh-CN"/>
        </w:rPr>
      </w:pPr>
      <w:r>
        <w:rPr>
          <w:lang w:eastAsia="zh-CN"/>
        </w:rPr>
        <w:t>The solution is intended to address and resolve Key Issue 4: Interaction between Location Service and NWDAF.</w:t>
      </w:r>
    </w:p>
    <w:p w14:paraId="3543C845" w14:textId="77777777" w:rsidR="00863EAB" w:rsidRDefault="00863EAB" w:rsidP="00863EAB">
      <w:pPr>
        <w:rPr>
          <w:lang w:eastAsia="zh-CN"/>
        </w:rPr>
      </w:pPr>
      <w:r>
        <w:rPr>
          <w:lang w:eastAsia="zh-CN"/>
        </w:rPr>
        <w:t>Here are three schemes that can be a potential basis to support the finer granularity location information interaction between LCS and NWDAF, i.e. AMF interacts with NWDAF, GMLC interacts with NWDAF, and LMF interacts with NWDAF. This solution aims to enhance the interfaces between AMF and NWDAF with the consideration of the reduction of the time latency and the signalling flows.</w:t>
      </w:r>
    </w:p>
    <w:p w14:paraId="1D877312" w14:textId="77777777" w:rsidR="00863EAB" w:rsidRDefault="00863EAB" w:rsidP="00863EAB">
      <w:pPr>
        <w:rPr>
          <w:lang w:eastAsia="zh-CN"/>
        </w:rPr>
      </w:pPr>
      <w:r>
        <w:rPr>
          <w:lang w:eastAsia="zh-CN"/>
        </w:rPr>
        <w:t>The interaction between AMF and NWDAF is enhanced to support the delivery of the finer granularity location information, including the finer geographical location, velocity, accuracy, and other necessary information. When the location information request is received in AMF from NWDAF, the AMF has a responsibility to distinct the requested granularity to determine whether it is necessary to initiate a request to LMF. If the granularity is TA/cell level, the AMF returns the TA/cell level location to the NWDAF as specified in TS 23.288 [9]. If the granularity is finer than the TA/cell level and other requirements are received in the requested message, the AMF initiates a location request to LMF.</w:t>
      </w:r>
    </w:p>
    <w:p w14:paraId="79F6CD5C" w14:textId="77777777" w:rsidR="00863EAB" w:rsidRDefault="00863EAB" w:rsidP="00863EAB">
      <w:pPr>
        <w:rPr>
          <w:lang w:eastAsia="zh-CN"/>
        </w:rPr>
      </w:pPr>
      <w:r>
        <w:rPr>
          <w:lang w:eastAsia="zh-CN"/>
        </w:rPr>
        <w:t>To solve the aforementioned issue, this solution proposes a scheme to support location information delivery between LCS architecture and NWDAF.</w:t>
      </w:r>
    </w:p>
    <w:p w14:paraId="55CC599C" w14:textId="1BA6E63E" w:rsidR="00F901EA" w:rsidRPr="000063DB" w:rsidRDefault="00F901EA" w:rsidP="00F901EA">
      <w:pPr>
        <w:pStyle w:val="Heading3"/>
      </w:pPr>
      <w:bookmarkStart w:id="1240" w:name="_Toc532993867"/>
      <w:bookmarkStart w:id="1241" w:name="_Toc104287822"/>
      <w:r w:rsidRPr="000063DB">
        <w:t>6.</w:t>
      </w:r>
      <w:r w:rsidR="00334FC1" w:rsidRPr="000063DB">
        <w:rPr>
          <w:lang w:eastAsia="zh-CN"/>
        </w:rPr>
        <w:t>13</w:t>
      </w:r>
      <w:r w:rsidRPr="000063DB">
        <w:t>.2</w:t>
      </w:r>
      <w:r w:rsidRPr="000063DB">
        <w:tab/>
      </w:r>
      <w:bookmarkEnd w:id="1240"/>
      <w:r w:rsidRPr="000063DB">
        <w:t>Architecture</w:t>
      </w:r>
      <w:bookmarkEnd w:id="1241"/>
    </w:p>
    <w:p w14:paraId="1B96A70A" w14:textId="77777777" w:rsidR="00F901EA" w:rsidRPr="000063DB" w:rsidRDefault="00F901EA" w:rsidP="00F901EA">
      <w:pPr>
        <w:pStyle w:val="TH"/>
      </w:pPr>
      <w:r w:rsidRPr="000063DB">
        <w:object w:dxaOrig="12145" w:dyaOrig="4093" w14:anchorId="5BF64BFA">
          <v:shape id="_x0000_i1055" type="#_x0000_t75" style="width:424.5pt;height:138.8pt" o:ole="">
            <v:imagedata r:id="rId66" o:title=""/>
          </v:shape>
          <o:OLEObject Type="Embed" ProgID="Visio.Drawing.11" ShapeID="_x0000_i1055" DrawAspect="Content" ObjectID="_1715084887" r:id="rId67"/>
        </w:object>
      </w:r>
    </w:p>
    <w:p w14:paraId="7D92FDA6" w14:textId="3DEBD2A7" w:rsidR="00F901EA" w:rsidRPr="000063DB" w:rsidRDefault="00F901EA" w:rsidP="00F901EA">
      <w:pPr>
        <w:pStyle w:val="TF"/>
      </w:pPr>
      <w:r w:rsidRPr="000063DB">
        <w:rPr>
          <w:lang w:eastAsia="zh-CN"/>
        </w:rPr>
        <w:t>Figure 6.</w:t>
      </w:r>
      <w:r w:rsidR="00F31221" w:rsidRPr="000063DB">
        <w:rPr>
          <w:lang w:eastAsia="zh-CN"/>
        </w:rPr>
        <w:t>13</w:t>
      </w:r>
      <w:r w:rsidRPr="000063DB">
        <w:rPr>
          <w:lang w:eastAsia="zh-CN"/>
        </w:rPr>
        <w:t>.2-1: Interaction between LCS and NWDAF architecture</w:t>
      </w:r>
    </w:p>
    <w:p w14:paraId="0B19D367" w14:textId="57C7660D" w:rsidR="00F901EA" w:rsidRPr="000063DB" w:rsidRDefault="00F901EA" w:rsidP="00F901EA">
      <w:r w:rsidRPr="000063DB">
        <w:t>Figure 6.</w:t>
      </w:r>
      <w:r w:rsidR="00D57C17" w:rsidRPr="000063DB">
        <w:rPr>
          <w:lang w:eastAsia="zh-CN"/>
        </w:rPr>
        <w:t>13</w:t>
      </w:r>
      <w:r w:rsidRPr="000063DB">
        <w:t xml:space="preserve">.2-1 is similar to Figure 4.2.1-1 in </w:t>
      </w:r>
      <w:r w:rsidR="00DB4AA0" w:rsidRPr="000063DB">
        <w:t>TS</w:t>
      </w:r>
      <w:r w:rsidR="00DB4AA0">
        <w:t> </w:t>
      </w:r>
      <w:r w:rsidR="00DB4AA0" w:rsidRPr="000063DB">
        <w:t>23.273</w:t>
      </w:r>
      <w:r w:rsidR="00DB4AA0">
        <w:t> </w:t>
      </w:r>
      <w:r w:rsidR="00DB4AA0" w:rsidRPr="000063DB">
        <w:t>[</w:t>
      </w:r>
      <w:r w:rsidRPr="000063DB">
        <w:t>5] and additionally supports the enhancement of the service-based interface between AMF and NWDAF.</w:t>
      </w:r>
    </w:p>
    <w:p w14:paraId="78CFC0E6" w14:textId="5B09DEE5" w:rsidR="00F901EA" w:rsidRPr="000063DB" w:rsidRDefault="00F901EA" w:rsidP="00F901EA">
      <w:pPr>
        <w:pStyle w:val="EditorsNote"/>
      </w:pPr>
      <w:r w:rsidRPr="000063DB">
        <w:t>Editor</w:t>
      </w:r>
      <w:r w:rsidR="00AD2391">
        <w:t>'</w:t>
      </w:r>
      <w:r w:rsidRPr="000063DB">
        <w:t>s note:</w:t>
      </w:r>
      <w:r w:rsidR="00FB2968">
        <w:tab/>
      </w:r>
      <w:r w:rsidRPr="000063DB">
        <w:t>Whether the interface between NWDAF and GMLC can be supported is FFS.</w:t>
      </w:r>
    </w:p>
    <w:p w14:paraId="55283762" w14:textId="77777777" w:rsidR="00F901EA" w:rsidRPr="000063DB" w:rsidRDefault="00F901EA" w:rsidP="00F901EA">
      <w:r w:rsidRPr="000063DB">
        <w:rPr>
          <w:lang w:eastAsia="zh-CN"/>
        </w:rPr>
        <w:t xml:space="preserve">Enhanced </w:t>
      </w:r>
      <w:r w:rsidRPr="000063DB">
        <w:t>Service Based Interfaces proposed in this solution comprise:</w:t>
      </w:r>
    </w:p>
    <w:p w14:paraId="02E17FCD" w14:textId="77777777" w:rsidR="00F901EA" w:rsidRPr="000063DB" w:rsidRDefault="00F901EA" w:rsidP="00F901EA">
      <w:r w:rsidRPr="000063DB">
        <w:rPr>
          <w:b/>
        </w:rPr>
        <w:t>Nnwdaf:</w:t>
      </w:r>
      <w:r w:rsidRPr="000063DB">
        <w:tab/>
        <w:t>Service-based interface exhibited by NWDAF.</w:t>
      </w:r>
    </w:p>
    <w:p w14:paraId="1FF07CBE" w14:textId="77777777" w:rsidR="00F901EA" w:rsidRPr="000063DB" w:rsidRDefault="00F901EA" w:rsidP="00F901EA">
      <w:r w:rsidRPr="000063DB">
        <w:rPr>
          <w:b/>
        </w:rPr>
        <w:t>Namf:</w:t>
      </w:r>
      <w:r w:rsidRPr="000063DB">
        <w:rPr>
          <w:b/>
        </w:rPr>
        <w:tab/>
      </w:r>
      <w:r w:rsidRPr="000063DB">
        <w:t>Service-based interface exhibited by AMF.</w:t>
      </w:r>
    </w:p>
    <w:p w14:paraId="67EE5160" w14:textId="22EF36C4" w:rsidR="00F901EA" w:rsidRPr="000063DB" w:rsidRDefault="00F901EA" w:rsidP="00F901EA">
      <w:r w:rsidRPr="000063DB">
        <w:t xml:space="preserve">In addition, this solution utilizes the existing service operations defined in </w:t>
      </w:r>
      <w:r w:rsidR="00DB4AA0" w:rsidRPr="000063DB">
        <w:t>TS</w:t>
      </w:r>
      <w:r w:rsidR="00DB4AA0">
        <w:t> </w:t>
      </w:r>
      <w:r w:rsidR="00DB4AA0" w:rsidRPr="000063DB">
        <w:t>23.502</w:t>
      </w:r>
      <w:r w:rsidR="00DB4AA0">
        <w:t> </w:t>
      </w:r>
      <w:r w:rsidR="00DB4AA0" w:rsidRPr="000063DB">
        <w:t>[</w:t>
      </w:r>
      <w:r w:rsidRPr="000063DB">
        <w:rPr>
          <w:lang w:eastAsia="zh-CN"/>
        </w:rPr>
        <w:t xml:space="preserve">3] and </w:t>
      </w:r>
      <w:r w:rsidR="00DB4AA0" w:rsidRPr="000063DB">
        <w:t>TS</w:t>
      </w:r>
      <w:r w:rsidR="00DB4AA0">
        <w:t> </w:t>
      </w:r>
      <w:r w:rsidR="00DB4AA0" w:rsidRPr="000063DB">
        <w:t>23.273</w:t>
      </w:r>
      <w:r w:rsidR="00DB4AA0">
        <w:t> </w:t>
      </w:r>
      <w:r w:rsidR="00DB4AA0" w:rsidRPr="000063DB">
        <w:t>[</w:t>
      </w:r>
      <w:r w:rsidRPr="000063DB">
        <w:rPr>
          <w:lang w:eastAsia="zh-CN"/>
        </w:rPr>
        <w:t>5]</w:t>
      </w:r>
      <w:r w:rsidRPr="000063DB">
        <w:t xml:space="preserve"> for the Nlmf and Nudm service based interfaces.</w:t>
      </w:r>
    </w:p>
    <w:p w14:paraId="3CB4C43D" w14:textId="614650EE" w:rsidR="00F901EA" w:rsidRPr="000063DB" w:rsidRDefault="00F901EA" w:rsidP="00F901EA">
      <w:pPr>
        <w:pStyle w:val="EditorsNote"/>
        <w:rPr>
          <w:lang w:eastAsia="zh-CN"/>
        </w:rPr>
      </w:pPr>
      <w:r w:rsidRPr="000063DB">
        <w:rPr>
          <w:lang w:eastAsia="zh-CN"/>
        </w:rPr>
        <w:t>Editor</w:t>
      </w:r>
      <w:r w:rsidR="00AD2391">
        <w:rPr>
          <w:lang w:eastAsia="zh-CN"/>
        </w:rPr>
        <w:t>'</w:t>
      </w:r>
      <w:r w:rsidRPr="000063DB">
        <w:rPr>
          <w:lang w:eastAsia="zh-CN"/>
        </w:rPr>
        <w:t xml:space="preserve">s </w:t>
      </w:r>
      <w:r w:rsidR="00FB2968" w:rsidRPr="000063DB">
        <w:rPr>
          <w:lang w:eastAsia="zh-CN"/>
        </w:rPr>
        <w:t>note</w:t>
      </w:r>
      <w:r w:rsidRPr="000063DB">
        <w:rPr>
          <w:lang w:eastAsia="zh-CN"/>
        </w:rPr>
        <w:t>:</w:t>
      </w:r>
      <w:r w:rsidRPr="000063DB">
        <w:rPr>
          <w:lang w:eastAsia="zh-CN"/>
        </w:rPr>
        <w:tab/>
        <w:t>How to perform privacy check based on this architecture is FFS.</w:t>
      </w:r>
    </w:p>
    <w:p w14:paraId="7DD9355E" w14:textId="6CDB9510" w:rsidR="00F901EA" w:rsidRPr="000063DB" w:rsidRDefault="00F901EA" w:rsidP="00F901EA">
      <w:pPr>
        <w:pStyle w:val="Heading3"/>
      </w:pPr>
      <w:bookmarkStart w:id="1242" w:name="_Toc532993870"/>
      <w:bookmarkStart w:id="1243" w:name="_Toc104287823"/>
      <w:r w:rsidRPr="000063DB">
        <w:lastRenderedPageBreak/>
        <w:t>6.</w:t>
      </w:r>
      <w:r w:rsidR="00334FC1" w:rsidRPr="000063DB">
        <w:rPr>
          <w:lang w:eastAsia="zh-CN"/>
        </w:rPr>
        <w:t>13</w:t>
      </w:r>
      <w:r w:rsidRPr="000063DB">
        <w:t>.</w:t>
      </w:r>
      <w:r w:rsidRPr="000063DB">
        <w:rPr>
          <w:lang w:eastAsia="zh-CN"/>
        </w:rPr>
        <w:t>3</w:t>
      </w:r>
      <w:r w:rsidRPr="000063DB">
        <w:tab/>
        <w:t>Procedures</w:t>
      </w:r>
      <w:bookmarkEnd w:id="1242"/>
      <w:bookmarkEnd w:id="1243"/>
    </w:p>
    <w:p w14:paraId="10E155DB" w14:textId="3EF27E06" w:rsidR="00F901EA" w:rsidRPr="000063DB" w:rsidRDefault="00F901EA" w:rsidP="00F901EA">
      <w:pPr>
        <w:pStyle w:val="Heading4"/>
        <w:rPr>
          <w:lang w:eastAsia="zh-CN"/>
        </w:rPr>
      </w:pPr>
      <w:bookmarkStart w:id="1244" w:name="_Toc532993871"/>
      <w:bookmarkStart w:id="1245" w:name="_Toc104287824"/>
      <w:r w:rsidRPr="000063DB">
        <w:t>6.</w:t>
      </w:r>
      <w:r w:rsidR="00334FC1" w:rsidRPr="000063DB">
        <w:rPr>
          <w:lang w:eastAsia="zh-CN"/>
        </w:rPr>
        <w:t>13</w:t>
      </w:r>
      <w:r w:rsidRPr="000063DB">
        <w:t>.3.1</w:t>
      </w:r>
      <w:r w:rsidRPr="000063DB">
        <w:tab/>
      </w:r>
      <w:r w:rsidRPr="000063DB">
        <w:rPr>
          <w:lang w:eastAsia="ko-KR"/>
        </w:rPr>
        <w:t xml:space="preserve">One-time </w:t>
      </w:r>
      <w:r w:rsidRPr="000063DB">
        <w:t xml:space="preserve">Collection </w:t>
      </w:r>
      <w:r w:rsidRPr="000063DB">
        <w:rPr>
          <w:lang w:eastAsia="zh-CN"/>
        </w:rPr>
        <w:t>Procedure</w:t>
      </w:r>
      <w:bookmarkEnd w:id="1244"/>
      <w:bookmarkEnd w:id="1245"/>
    </w:p>
    <w:p w14:paraId="2FA76C08" w14:textId="0BF1C3E8" w:rsidR="00F901EA" w:rsidRPr="000063DB" w:rsidRDefault="00F901EA" w:rsidP="00F901EA">
      <w:r w:rsidRPr="000063DB">
        <w:t>Figure 6.</w:t>
      </w:r>
      <w:r w:rsidR="00F31221" w:rsidRPr="000063DB">
        <w:rPr>
          <w:lang w:eastAsia="zh-CN"/>
        </w:rPr>
        <w:t>13</w:t>
      </w:r>
      <w:r w:rsidRPr="000063DB">
        <w:t>.3.1-1 illustrates the one-time data collection from NWDAF to LCS architecture. In this scenario, it is assumed that the target UE(s) is identified using a SUPI or GPSI. This procedure is applicable to a request from NWDAF for immediately location collection.</w:t>
      </w:r>
    </w:p>
    <w:p w14:paraId="6DF5D15E" w14:textId="38FF2B64" w:rsidR="00D54335" w:rsidRPr="00863EAB" w:rsidRDefault="00D54335" w:rsidP="00F901EA">
      <w:pPr>
        <w:pStyle w:val="TH"/>
        <w:rPr>
          <w:rFonts w:eastAsiaTheme="minorEastAsia"/>
          <w:lang w:eastAsia="zh-CN"/>
        </w:rPr>
      </w:pPr>
      <w:r>
        <w:object w:dxaOrig="9589" w:dyaOrig="7333" w14:anchorId="0A6DFFE8">
          <v:shape id="_x0000_i1057" type="#_x0000_t75" style="width:358.85pt;height:274.75pt" o:ole="">
            <v:imagedata r:id="rId68" o:title=""/>
          </v:shape>
          <o:OLEObject Type="Embed" ProgID="Visio.Drawing.15" ShapeID="_x0000_i1057" DrawAspect="Content" ObjectID="_1715084888" r:id="rId69"/>
        </w:object>
      </w:r>
    </w:p>
    <w:p w14:paraId="1A506632" w14:textId="430E80F6" w:rsidR="00F901EA" w:rsidRPr="000063DB" w:rsidRDefault="00F901EA" w:rsidP="00F901EA">
      <w:pPr>
        <w:pStyle w:val="TF"/>
      </w:pPr>
      <w:r w:rsidRPr="000063DB">
        <w:t>Figure 6.</w:t>
      </w:r>
      <w:r w:rsidR="007E2949" w:rsidRPr="000063DB">
        <w:rPr>
          <w:lang w:eastAsia="zh-CN"/>
        </w:rPr>
        <w:t>13</w:t>
      </w:r>
      <w:r w:rsidRPr="000063DB">
        <w:t>.3.1-1: AMF provides UE location information to NWDAF (</w:t>
      </w:r>
      <w:r w:rsidRPr="000063DB">
        <w:rPr>
          <w:lang w:eastAsia="ko-KR"/>
        </w:rPr>
        <w:t>One-time Collection</w:t>
      </w:r>
      <w:r w:rsidRPr="000063DB">
        <w:t>)</w:t>
      </w:r>
    </w:p>
    <w:p w14:paraId="31378C5C" w14:textId="77777777" w:rsidR="00863EAB" w:rsidRDefault="00863EAB" w:rsidP="00863EAB">
      <w:pPr>
        <w:pStyle w:val="B1"/>
        <w:rPr>
          <w:lang w:eastAsia="zh-CN"/>
        </w:rPr>
      </w:pPr>
      <w:r>
        <w:rPr>
          <w:lang w:eastAsia="zh-CN"/>
        </w:rPr>
        <w:t>1.</w:t>
      </w:r>
      <w:r>
        <w:rPr>
          <w:lang w:eastAsia="zh-CN"/>
        </w:rPr>
        <w:tab/>
        <w:t>The NWDAF invokes a Nudm_UECM_Get service operation towards the home UDM of the target UE to be located with the GPSI or SUPI of the UE. If the NWDAF needs to have a trajectory or the location of the target UE and the user consent has been checked to allow the NWDAF to collect and use the location information, then the NWDAF process this procedure.</w:t>
      </w:r>
    </w:p>
    <w:p w14:paraId="7FEF818A" w14:textId="77777777" w:rsidR="00863EAB" w:rsidRDefault="00863EAB" w:rsidP="00863EAB">
      <w:pPr>
        <w:pStyle w:val="B1"/>
        <w:rPr>
          <w:lang w:eastAsia="zh-CN"/>
        </w:rPr>
      </w:pPr>
      <w:r>
        <w:rPr>
          <w:lang w:eastAsia="zh-CN"/>
        </w:rPr>
        <w:t>2.</w:t>
      </w:r>
      <w:r>
        <w:rPr>
          <w:lang w:eastAsia="zh-CN"/>
        </w:rPr>
        <w:tab/>
        <w:t>The UDM returns the address of the current serving AMF for the target UE.</w:t>
      </w:r>
    </w:p>
    <w:p w14:paraId="6425499D" w14:textId="77777777" w:rsidR="00863EAB" w:rsidRDefault="00863EAB" w:rsidP="00863EAB">
      <w:pPr>
        <w:pStyle w:val="B1"/>
        <w:rPr>
          <w:lang w:eastAsia="zh-CN"/>
        </w:rPr>
      </w:pPr>
      <w:r>
        <w:rPr>
          <w:lang w:eastAsia="zh-CN"/>
        </w:rPr>
        <w:t>3.</w:t>
      </w:r>
      <w:r>
        <w:rPr>
          <w:lang w:eastAsia="zh-CN"/>
        </w:rPr>
        <w:tab/>
        <w:t>The NWDAF invokes the location information request towards the AMF to request the location of the UE. The service operation includes the SUPI, the required location granularity, and may include the collection type, an indication of velocity information and the required QoS, which includes accuracy, latency, and QoS class.</w:t>
      </w:r>
    </w:p>
    <w:p w14:paraId="468572F4" w14:textId="77777777" w:rsidR="00863EAB" w:rsidRDefault="00863EAB" w:rsidP="00863EAB">
      <w:pPr>
        <w:pStyle w:val="B1"/>
        <w:rPr>
          <w:lang w:eastAsia="zh-CN"/>
        </w:rPr>
      </w:pPr>
      <w:r>
        <w:rPr>
          <w:lang w:eastAsia="zh-CN"/>
        </w:rPr>
        <w:t>4.</w:t>
      </w:r>
      <w:r>
        <w:rPr>
          <w:lang w:eastAsia="zh-CN"/>
        </w:rPr>
        <w:tab/>
        <w:t>The AMF determines whether the required location granularity can be provided by AMF itself. If the finer granularity location is required, the AMF selects an LMF based on NRF query or configuration in AMF.</w:t>
      </w:r>
    </w:p>
    <w:p w14:paraId="7A11ED8C" w14:textId="77777777" w:rsidR="00863EAB" w:rsidRDefault="00863EAB" w:rsidP="00863EAB">
      <w:pPr>
        <w:pStyle w:val="B1"/>
        <w:rPr>
          <w:lang w:eastAsia="zh-CN"/>
        </w:rPr>
      </w:pPr>
      <w:r>
        <w:rPr>
          <w:lang w:eastAsia="zh-CN"/>
        </w:rPr>
        <w:t>5.</w:t>
      </w:r>
      <w:r>
        <w:rPr>
          <w:lang w:eastAsia="zh-CN"/>
        </w:rPr>
        <w:tab/>
        <w:t>The AMF invokes the Nlmf_Location_DetermineLocation service operation towards the LMF to request the location information of the UE. The service operation includes an LCS Correlation identifier, the access type and may include the required QoS, which includes accuracy, latency, and QoS class.</w:t>
      </w:r>
    </w:p>
    <w:p w14:paraId="1D8BFEF8" w14:textId="77777777" w:rsidR="00863EAB" w:rsidRDefault="00863EAB" w:rsidP="00863EAB">
      <w:pPr>
        <w:pStyle w:val="B1"/>
        <w:rPr>
          <w:lang w:eastAsia="zh-CN"/>
        </w:rPr>
      </w:pPr>
      <w:r>
        <w:rPr>
          <w:lang w:eastAsia="zh-CN"/>
        </w:rPr>
        <w:t>6.</w:t>
      </w:r>
      <w:r>
        <w:rPr>
          <w:lang w:eastAsia="zh-CN"/>
        </w:rPr>
        <w:tab/>
        <w:t>The LMF initiates the positioning procedure toward UE.</w:t>
      </w:r>
    </w:p>
    <w:p w14:paraId="1F55A87E" w14:textId="77777777" w:rsidR="00863EAB" w:rsidRDefault="00863EAB" w:rsidP="00863EAB">
      <w:pPr>
        <w:pStyle w:val="B1"/>
        <w:rPr>
          <w:lang w:eastAsia="zh-CN"/>
        </w:rPr>
      </w:pPr>
      <w:r>
        <w:rPr>
          <w:lang w:eastAsia="zh-CN"/>
        </w:rPr>
        <w:t>7.</w:t>
      </w:r>
      <w:r>
        <w:rPr>
          <w:lang w:eastAsia="zh-CN"/>
        </w:rPr>
        <w:tab/>
        <w:t>The LMF returns the Nlmf_Location_DetermineLocation Response towards the AMF to return the location information of the UE. The service operation includes the location estimate and may include velocity estimate, the age of location information, the timestamp, achieved QoS, which includes accuracy, latency and QoS class.</w:t>
      </w:r>
    </w:p>
    <w:p w14:paraId="5688DFD1" w14:textId="77777777" w:rsidR="00863EAB" w:rsidRDefault="00863EAB" w:rsidP="00863EAB">
      <w:pPr>
        <w:pStyle w:val="B1"/>
        <w:rPr>
          <w:lang w:eastAsia="zh-CN"/>
        </w:rPr>
      </w:pPr>
      <w:r>
        <w:rPr>
          <w:lang w:eastAsia="zh-CN"/>
        </w:rPr>
        <w:t>8.</w:t>
      </w:r>
      <w:r>
        <w:rPr>
          <w:lang w:eastAsia="zh-CN"/>
        </w:rPr>
        <w:tab/>
        <w:t>The AMF returns the Namf_Location_ProvideLocation Response towards the NWDAF to return the location information of the UE.</w:t>
      </w:r>
    </w:p>
    <w:p w14:paraId="42A9581A" w14:textId="1E763E2D" w:rsidR="00F901EA" w:rsidRPr="000063DB" w:rsidRDefault="00F901EA" w:rsidP="00F901EA">
      <w:pPr>
        <w:pStyle w:val="Heading4"/>
        <w:rPr>
          <w:lang w:eastAsia="zh-CN"/>
        </w:rPr>
      </w:pPr>
      <w:bookmarkStart w:id="1246" w:name="_Toc532993872"/>
      <w:bookmarkStart w:id="1247" w:name="_Toc104287825"/>
      <w:r w:rsidRPr="000063DB">
        <w:lastRenderedPageBreak/>
        <w:t>6.</w:t>
      </w:r>
      <w:r w:rsidR="00334FC1" w:rsidRPr="000063DB">
        <w:rPr>
          <w:lang w:eastAsia="zh-CN"/>
        </w:rPr>
        <w:t>13</w:t>
      </w:r>
      <w:r w:rsidRPr="000063DB">
        <w:t>.3.</w:t>
      </w:r>
      <w:r w:rsidRPr="000063DB">
        <w:rPr>
          <w:lang w:eastAsia="zh-CN"/>
        </w:rPr>
        <w:t>2</w:t>
      </w:r>
      <w:r w:rsidRPr="000063DB">
        <w:tab/>
      </w:r>
      <w:r w:rsidRPr="000063DB">
        <w:rPr>
          <w:lang w:eastAsia="ko-KR"/>
        </w:rPr>
        <w:t>Continuous Collection</w:t>
      </w:r>
      <w:r w:rsidRPr="000063DB">
        <w:t xml:space="preserve"> </w:t>
      </w:r>
      <w:r w:rsidRPr="000063DB">
        <w:rPr>
          <w:lang w:eastAsia="zh-CN"/>
        </w:rPr>
        <w:t>Procedure</w:t>
      </w:r>
      <w:bookmarkEnd w:id="1246"/>
      <w:bookmarkEnd w:id="1247"/>
    </w:p>
    <w:p w14:paraId="75A5A97F" w14:textId="32140444" w:rsidR="00F901EA" w:rsidRPr="000063DB" w:rsidRDefault="00FB2968" w:rsidP="00F901EA">
      <w:r>
        <w:t>Figure 6.13.3.2-1 illustrates the continuous data collection from NWDAF to LCS architecture using event reporting. In this architecture, it is assumed that the target UE(s) is identified using a SUPI or GPSI. This procedure is applicable for the request from NWDAF for the deferred location reporting.</w:t>
      </w:r>
    </w:p>
    <w:p w14:paraId="09DC2920" w14:textId="694A20E6" w:rsidR="00D54335" w:rsidRPr="00863EAB" w:rsidRDefault="00D54335" w:rsidP="00FB2968">
      <w:pPr>
        <w:pStyle w:val="TH"/>
        <w:rPr>
          <w:rFonts w:eastAsiaTheme="minorEastAsia"/>
          <w:lang w:eastAsia="zh-CN"/>
        </w:rPr>
      </w:pPr>
      <w:r>
        <w:object w:dxaOrig="9781" w:dyaOrig="11988" w14:anchorId="5E226A05">
          <v:shape id="_x0000_i1059" type="#_x0000_t75" style="width:354.8pt;height:434.9pt" o:ole="">
            <v:imagedata r:id="rId70" o:title=""/>
          </v:shape>
          <o:OLEObject Type="Embed" ProgID="Visio.Drawing.15" ShapeID="_x0000_i1059" DrawAspect="Content" ObjectID="_1715084889" r:id="rId71"/>
        </w:object>
      </w:r>
    </w:p>
    <w:p w14:paraId="771D3E4E" w14:textId="709BF148" w:rsidR="00F901EA" w:rsidRPr="000063DB" w:rsidRDefault="00F901EA" w:rsidP="00FB2968">
      <w:pPr>
        <w:pStyle w:val="TF"/>
      </w:pPr>
      <w:r w:rsidRPr="000063DB">
        <w:t>Figure 6.</w:t>
      </w:r>
      <w:r w:rsidR="007E2949" w:rsidRPr="000063DB">
        <w:rPr>
          <w:lang w:eastAsia="zh-CN"/>
        </w:rPr>
        <w:t>13</w:t>
      </w:r>
      <w:r w:rsidRPr="000063DB">
        <w:t>.3.</w:t>
      </w:r>
      <w:r w:rsidRPr="000063DB">
        <w:rPr>
          <w:lang w:eastAsia="zh-CN"/>
        </w:rPr>
        <w:t>2</w:t>
      </w:r>
      <w:r w:rsidRPr="000063DB">
        <w:t>-1: AMF provides UE location information to NWDAF (</w:t>
      </w:r>
      <w:r w:rsidRPr="000063DB">
        <w:rPr>
          <w:rFonts w:eastAsia="SimSun"/>
        </w:rPr>
        <w:t>Continuous</w:t>
      </w:r>
      <w:r w:rsidRPr="000063DB">
        <w:t xml:space="preserve"> Collection)</w:t>
      </w:r>
    </w:p>
    <w:p w14:paraId="0E143B00" w14:textId="77777777" w:rsidR="00863EAB" w:rsidRDefault="00863EAB" w:rsidP="00863EAB">
      <w:pPr>
        <w:pStyle w:val="B1"/>
        <w:rPr>
          <w:rFonts w:eastAsia="SimSun"/>
        </w:rPr>
      </w:pPr>
      <w:r>
        <w:rPr>
          <w:rFonts w:eastAsia="SimSun"/>
        </w:rPr>
        <w:t>1.</w:t>
      </w:r>
      <w:r>
        <w:rPr>
          <w:rFonts w:eastAsia="SimSun"/>
        </w:rPr>
        <w:tab/>
        <w:t>The NWDAF invokes a Nudm_UECM_Get service operation towards the home UDM of the target UE to be located with the GPSI or SUPI of the UE. If the NWDAF needs to collect the trajectory or the location of the target UE and the user consent has been checked to allow the NWDAF to collect and use the location information, then the NWDAF process this procedure.</w:t>
      </w:r>
    </w:p>
    <w:p w14:paraId="54EA668B" w14:textId="77777777" w:rsidR="00863EAB" w:rsidRDefault="00863EAB" w:rsidP="00863EAB">
      <w:pPr>
        <w:pStyle w:val="B1"/>
        <w:rPr>
          <w:rFonts w:eastAsia="SimSun"/>
        </w:rPr>
      </w:pPr>
      <w:r>
        <w:rPr>
          <w:rFonts w:eastAsia="SimSun"/>
        </w:rPr>
        <w:t>2.</w:t>
      </w:r>
      <w:r>
        <w:rPr>
          <w:rFonts w:eastAsia="SimSun"/>
        </w:rPr>
        <w:tab/>
        <w:t>The UDM returns the address of the current serving AMF of the target UE.</w:t>
      </w:r>
    </w:p>
    <w:p w14:paraId="134CA639" w14:textId="77777777" w:rsidR="00863EAB" w:rsidRDefault="00863EAB" w:rsidP="00863EAB">
      <w:pPr>
        <w:pStyle w:val="B1"/>
        <w:rPr>
          <w:rFonts w:eastAsia="SimSun"/>
        </w:rPr>
      </w:pPr>
      <w:r>
        <w:rPr>
          <w:rFonts w:eastAsia="SimSun"/>
        </w:rPr>
        <w:t>3.</w:t>
      </w:r>
      <w:r>
        <w:rPr>
          <w:rFonts w:eastAsia="SimSun"/>
        </w:rPr>
        <w:tab/>
        <w:t>The NWDAF invokes the location information request towards the AMF to request the location of the UE. The service operation includes the SUPI, the required location granularity and may include the collection type, the event type, an indication of velocity information and the required QoS, which includes accuracy, latency, and QoS class.</w:t>
      </w:r>
    </w:p>
    <w:p w14:paraId="323CE76B" w14:textId="77777777" w:rsidR="00863EAB" w:rsidRDefault="00863EAB" w:rsidP="00863EAB">
      <w:pPr>
        <w:pStyle w:val="B1"/>
        <w:rPr>
          <w:rFonts w:eastAsia="SimSun"/>
        </w:rPr>
      </w:pPr>
      <w:r>
        <w:rPr>
          <w:rFonts w:eastAsia="SimSun"/>
        </w:rPr>
        <w:tab/>
        <w:t>The NWDAF includes trigger or periodic event types in the location information request message. The AMF delivers event types to LMF and then LMF sends to the UE are specified as the current deferred MT-LR procedure.</w:t>
      </w:r>
    </w:p>
    <w:p w14:paraId="021F6585" w14:textId="77777777" w:rsidR="00863EAB" w:rsidRDefault="00863EAB" w:rsidP="00863EAB">
      <w:pPr>
        <w:pStyle w:val="B1"/>
        <w:rPr>
          <w:rFonts w:eastAsia="SimSun"/>
        </w:rPr>
      </w:pPr>
      <w:r>
        <w:rPr>
          <w:rFonts w:eastAsia="SimSun"/>
        </w:rPr>
        <w:lastRenderedPageBreak/>
        <w:t>4.</w:t>
      </w:r>
      <w:r>
        <w:rPr>
          <w:rFonts w:eastAsia="SimSun"/>
        </w:rPr>
        <w:tab/>
        <w:t>The AMF determines whether the required location granularity can be provided by AMF itself. If the finer granularity location is requiredthe AMF selects an LMF based on NRF query or configuration in AMF.</w:t>
      </w:r>
    </w:p>
    <w:p w14:paraId="7D1E32D7" w14:textId="77777777" w:rsidR="00863EAB" w:rsidRDefault="00863EAB" w:rsidP="00863EAB">
      <w:pPr>
        <w:pStyle w:val="B1"/>
        <w:rPr>
          <w:rFonts w:eastAsia="SimSun"/>
        </w:rPr>
      </w:pPr>
      <w:r>
        <w:rPr>
          <w:rFonts w:eastAsia="SimSun"/>
        </w:rPr>
        <w:t>5.</w:t>
      </w:r>
      <w:r>
        <w:rPr>
          <w:rFonts w:eastAsia="SimSun"/>
        </w:rPr>
        <w:tab/>
        <w:t>The AMF invokes the Nlmf_Location_DetermineLocation service operation towards the LMF to request the location information of the UE. The service operation includes an LCS Correlation identifier, the access type and may include the event type, the required QoS, which includes accuracy, latency, and QoS class.</w:t>
      </w:r>
    </w:p>
    <w:p w14:paraId="67E53102" w14:textId="77777777" w:rsidR="00863EAB" w:rsidRDefault="00863EAB" w:rsidP="00863EAB">
      <w:pPr>
        <w:pStyle w:val="B1"/>
        <w:rPr>
          <w:rFonts w:eastAsia="SimSun"/>
        </w:rPr>
      </w:pPr>
      <w:r>
        <w:rPr>
          <w:rFonts w:eastAsia="SimSun"/>
        </w:rPr>
        <w:t>6.</w:t>
      </w:r>
      <w:r>
        <w:rPr>
          <w:rFonts w:eastAsia="SimSun"/>
        </w:rPr>
        <w:tab/>
        <w:t>The LMF initiates the positioning procedure towards UE.</w:t>
      </w:r>
    </w:p>
    <w:p w14:paraId="3D40013A" w14:textId="77777777" w:rsidR="00863EAB" w:rsidRDefault="00863EAB" w:rsidP="00863EAB">
      <w:pPr>
        <w:pStyle w:val="B1"/>
        <w:rPr>
          <w:rFonts w:eastAsia="SimSun"/>
        </w:rPr>
      </w:pPr>
      <w:r>
        <w:rPr>
          <w:rFonts w:eastAsia="SimSun"/>
        </w:rPr>
        <w:t>7-8.</w:t>
      </w:r>
      <w:r>
        <w:rPr>
          <w:rFonts w:eastAsia="SimSun"/>
        </w:rPr>
        <w:tab/>
        <w:t>The AMF includes in the notification to the UE the type of deferred location request in the case of periodic or triggered location. The UE returns a result to the LMF.</w:t>
      </w:r>
    </w:p>
    <w:p w14:paraId="47D8FA2C" w14:textId="77777777" w:rsidR="00863EAB" w:rsidRDefault="00863EAB" w:rsidP="00863EAB">
      <w:pPr>
        <w:pStyle w:val="B1"/>
        <w:rPr>
          <w:rFonts w:eastAsia="SimSun"/>
        </w:rPr>
      </w:pPr>
      <w:r>
        <w:rPr>
          <w:rFonts w:eastAsia="SimSun"/>
        </w:rPr>
        <w:t>9-10.</w:t>
      </w:r>
      <w:r>
        <w:rPr>
          <w:rFonts w:eastAsia="SimSun"/>
        </w:rPr>
        <w:tab/>
        <w:t>The LMF may report the current location information, including the age of location information, the timestamp, event type, location estimate, velocity estimate, achieved QoS accuracy and QoS class, to the AMF and then to the NWDAF according to the periodic location reporting rule.</w:t>
      </w:r>
    </w:p>
    <w:p w14:paraId="74249BFF" w14:textId="77777777" w:rsidR="00863EAB" w:rsidRDefault="00863EAB" w:rsidP="00863EAB">
      <w:pPr>
        <w:pStyle w:val="B1"/>
        <w:rPr>
          <w:rFonts w:eastAsia="SimSun"/>
        </w:rPr>
      </w:pPr>
      <w:r>
        <w:rPr>
          <w:rFonts w:eastAsia="SimSun"/>
        </w:rPr>
        <w:t>11.</w:t>
      </w:r>
      <w:r>
        <w:rPr>
          <w:rFonts w:eastAsia="SimSun"/>
        </w:rPr>
        <w:tab/>
        <w:t>The UE monitors for the occurrence of the trigger or periodic event requested in step 7. When a trigger or periodic event is detected, the UE needs to connect to LMF and report its location information.</w:t>
      </w:r>
    </w:p>
    <w:p w14:paraId="2D30A598" w14:textId="77777777" w:rsidR="00863EAB" w:rsidRDefault="00863EAB" w:rsidP="00863EAB">
      <w:pPr>
        <w:pStyle w:val="B1"/>
        <w:rPr>
          <w:rFonts w:eastAsia="SimSun"/>
        </w:rPr>
      </w:pPr>
      <w:r>
        <w:rPr>
          <w:rFonts w:eastAsia="SimSun"/>
        </w:rPr>
        <w:t>12-13.</w:t>
      </w:r>
      <w:r>
        <w:rPr>
          <w:rFonts w:eastAsia="SimSun"/>
        </w:rPr>
        <w:tab/>
        <w:t>The UE sends an event reporting to the LMF. This event report may include the event type, location estimate, velocity estimate.</w:t>
      </w:r>
    </w:p>
    <w:p w14:paraId="3E7C370E" w14:textId="77777777" w:rsidR="00863EAB" w:rsidRDefault="00863EAB" w:rsidP="00863EAB">
      <w:pPr>
        <w:pStyle w:val="B1"/>
        <w:rPr>
          <w:rFonts w:eastAsia="SimSun"/>
        </w:rPr>
      </w:pPr>
      <w:r>
        <w:rPr>
          <w:rFonts w:eastAsia="SimSun"/>
        </w:rPr>
        <w:t>14.</w:t>
      </w:r>
      <w:r>
        <w:rPr>
          <w:rFonts w:eastAsia="SimSun"/>
        </w:rPr>
        <w:tab/>
        <w:t>One or more UE positioning may be needed in this scenario.</w:t>
      </w:r>
    </w:p>
    <w:p w14:paraId="4D16DE3E" w14:textId="77777777" w:rsidR="00863EAB" w:rsidRDefault="00863EAB" w:rsidP="00863EAB">
      <w:pPr>
        <w:pStyle w:val="B1"/>
        <w:rPr>
          <w:rFonts w:eastAsia="SimSun"/>
        </w:rPr>
      </w:pPr>
      <w:r>
        <w:rPr>
          <w:rFonts w:eastAsia="SimSun"/>
        </w:rPr>
        <w:t>15-16.</w:t>
      </w:r>
      <w:r>
        <w:rPr>
          <w:rFonts w:eastAsia="SimSun"/>
        </w:rPr>
        <w:tab/>
        <w:t>The LMF reports the current location information, which may include the age of location information, the timestamp, event type, location estimate, velocity estimate, achieved QoS accuracy and QoS class.</w:t>
      </w:r>
    </w:p>
    <w:p w14:paraId="0E48763E" w14:textId="29844B5F" w:rsidR="00F901EA" w:rsidRPr="000063DB" w:rsidRDefault="00F901EA" w:rsidP="00F901EA">
      <w:pPr>
        <w:pStyle w:val="Heading3"/>
      </w:pPr>
      <w:bookmarkStart w:id="1248" w:name="_Toc532993873"/>
      <w:bookmarkStart w:id="1249" w:name="_Toc104287826"/>
      <w:r w:rsidRPr="000063DB">
        <w:t>6.</w:t>
      </w:r>
      <w:r w:rsidR="00334FC1" w:rsidRPr="000063DB">
        <w:rPr>
          <w:lang w:eastAsia="zh-CN"/>
        </w:rPr>
        <w:t>13</w:t>
      </w:r>
      <w:r w:rsidRPr="000063DB">
        <w:t>.</w:t>
      </w:r>
      <w:r w:rsidRPr="000063DB">
        <w:rPr>
          <w:lang w:eastAsia="zh-CN"/>
        </w:rPr>
        <w:t>4</w:t>
      </w:r>
      <w:r w:rsidRPr="000063DB">
        <w:tab/>
        <w:t>Impacts on existing entities and interfaces</w:t>
      </w:r>
      <w:bookmarkEnd w:id="1248"/>
      <w:bookmarkEnd w:id="1249"/>
    </w:p>
    <w:p w14:paraId="0CECEFA2" w14:textId="19B608AB" w:rsidR="00F901EA" w:rsidRDefault="00F901EA" w:rsidP="00F901EA">
      <w:pPr>
        <w:pStyle w:val="Heading4"/>
      </w:pPr>
      <w:bookmarkStart w:id="1250" w:name="_Toc532993877"/>
      <w:bookmarkStart w:id="1251" w:name="_Toc104287827"/>
      <w:r w:rsidRPr="000063DB">
        <w:t>6.</w:t>
      </w:r>
      <w:r w:rsidR="00334FC1" w:rsidRPr="000063DB">
        <w:rPr>
          <w:lang w:eastAsia="zh-CN"/>
        </w:rPr>
        <w:t>13</w:t>
      </w:r>
      <w:r w:rsidRPr="000063DB">
        <w:t>.4.1</w:t>
      </w:r>
      <w:r w:rsidRPr="000063DB">
        <w:tab/>
        <w:t>Impacts on AMF</w:t>
      </w:r>
      <w:bookmarkEnd w:id="1250"/>
      <w:bookmarkEnd w:id="1251"/>
    </w:p>
    <w:p w14:paraId="6D87BC98" w14:textId="46EAA20C" w:rsidR="00FB2968" w:rsidRDefault="00FB2968" w:rsidP="00FB2968">
      <w:pPr>
        <w:pStyle w:val="B1"/>
      </w:pPr>
      <w:r>
        <w:t>-</w:t>
      </w:r>
      <w:r>
        <w:tab/>
        <w:t xml:space="preserve">Provides </w:t>
      </w:r>
      <w:r w:rsidR="002D74FB">
        <w:t xml:space="preserve">to NWDAF with </w:t>
      </w:r>
      <w:r>
        <w:t>finer granularity location data than TA/cell level and other information, e.g. location estimate, velocity estimate, timestamp, achieved QoS information.</w:t>
      </w:r>
    </w:p>
    <w:p w14:paraId="56C79CCC" w14:textId="30E0C179" w:rsidR="00F901EA" w:rsidRPr="000063DB" w:rsidRDefault="00F901EA" w:rsidP="00F901EA">
      <w:pPr>
        <w:pStyle w:val="Heading4"/>
      </w:pPr>
      <w:bookmarkStart w:id="1252" w:name="_Toc532993879"/>
      <w:bookmarkStart w:id="1253" w:name="_Toc104287828"/>
      <w:r w:rsidRPr="000063DB">
        <w:t>6.</w:t>
      </w:r>
      <w:r w:rsidR="00334FC1" w:rsidRPr="000063DB">
        <w:rPr>
          <w:lang w:eastAsia="zh-CN"/>
        </w:rPr>
        <w:t>13</w:t>
      </w:r>
      <w:r w:rsidRPr="000063DB">
        <w:t>.4.2</w:t>
      </w:r>
      <w:r w:rsidRPr="000063DB">
        <w:tab/>
        <w:t xml:space="preserve">Impacts on </w:t>
      </w:r>
      <w:bookmarkEnd w:id="1252"/>
      <w:r w:rsidRPr="000063DB">
        <w:t>NWDAF</w:t>
      </w:r>
      <w:bookmarkEnd w:id="1253"/>
    </w:p>
    <w:p w14:paraId="42D7353F" w14:textId="69E7D7C7" w:rsidR="00F901EA" w:rsidRPr="000063DB" w:rsidRDefault="00F901EA" w:rsidP="00F901EA">
      <w:pPr>
        <w:pStyle w:val="B1"/>
      </w:pPr>
      <w:r w:rsidRPr="000063DB">
        <w:t>-</w:t>
      </w:r>
      <w:r w:rsidRPr="000063DB">
        <w:tab/>
        <w:t>Enhanced interface with AMF to request finer granularity location data than TA/cell level.</w:t>
      </w:r>
    </w:p>
    <w:p w14:paraId="55228462" w14:textId="7E4DD092" w:rsidR="00F901EA" w:rsidRPr="000063DB" w:rsidRDefault="00F901EA" w:rsidP="00F901EA">
      <w:pPr>
        <w:pStyle w:val="EditorsNote"/>
      </w:pPr>
      <w:r w:rsidRPr="000063DB">
        <w:t>Editors</w:t>
      </w:r>
      <w:r w:rsidR="00AD2391">
        <w:t>'</w:t>
      </w:r>
      <w:r w:rsidRPr="000063DB">
        <w:t xml:space="preserve"> </w:t>
      </w:r>
      <w:r w:rsidR="00FB2968" w:rsidRPr="000063DB">
        <w:t>note</w:t>
      </w:r>
      <w:r w:rsidRPr="000063DB">
        <w:t>:</w:t>
      </w:r>
      <w:r w:rsidRPr="000063DB">
        <w:tab/>
        <w:t xml:space="preserve">How the user consent in NWDAF procedures and the privacy check in LCS </w:t>
      </w:r>
      <w:r w:rsidR="00FB2968" w:rsidRPr="000063DB">
        <w:t>procedures</w:t>
      </w:r>
      <w:r w:rsidRPr="000063DB">
        <w:t xml:space="preserve"> </w:t>
      </w:r>
      <w:r w:rsidR="002D74FB">
        <w:t xml:space="preserve">cooperate or </w:t>
      </w:r>
      <w:r w:rsidRPr="000063DB">
        <w:t>work in this architecture is FFS.</w:t>
      </w:r>
    </w:p>
    <w:p w14:paraId="310E01FE" w14:textId="5CCB59F8" w:rsidR="00F901EA" w:rsidRPr="000063DB" w:rsidRDefault="00F901EA" w:rsidP="00F901EA">
      <w:pPr>
        <w:pStyle w:val="Heading2"/>
      </w:pPr>
      <w:bookmarkStart w:id="1254" w:name="_Toc104287829"/>
      <w:r w:rsidRPr="000063DB">
        <w:t>6.</w:t>
      </w:r>
      <w:r w:rsidR="001B3BCF" w:rsidRPr="000063DB">
        <w:rPr>
          <w:lang w:eastAsia="zh-CN"/>
        </w:rPr>
        <w:t>1</w:t>
      </w:r>
      <w:r w:rsidR="00334FC1" w:rsidRPr="000063DB">
        <w:rPr>
          <w:lang w:eastAsia="zh-CN"/>
        </w:rPr>
        <w:t>4</w:t>
      </w:r>
      <w:r w:rsidRPr="000063DB">
        <w:tab/>
        <w:t>Solution #</w:t>
      </w:r>
      <w:r w:rsidR="001B3BCF" w:rsidRPr="000063DB">
        <w:rPr>
          <w:lang w:eastAsia="zh-CN"/>
        </w:rPr>
        <w:t>1</w:t>
      </w:r>
      <w:r w:rsidR="00334FC1" w:rsidRPr="000063DB">
        <w:rPr>
          <w:lang w:eastAsia="zh-CN"/>
        </w:rPr>
        <w:t>4</w:t>
      </w:r>
      <w:r w:rsidRPr="000063DB">
        <w:t>: Unawareness positioning</w:t>
      </w:r>
      <w:bookmarkEnd w:id="1254"/>
    </w:p>
    <w:p w14:paraId="016F2ADE" w14:textId="00476B85" w:rsidR="00F901EA" w:rsidRPr="000063DB" w:rsidRDefault="00F901EA" w:rsidP="00F901EA">
      <w:pPr>
        <w:pStyle w:val="Heading3"/>
        <w:rPr>
          <w:lang w:eastAsia="ko-KR"/>
        </w:rPr>
      </w:pPr>
      <w:bookmarkStart w:id="1255" w:name="_Toc104287830"/>
      <w:r w:rsidRPr="000063DB">
        <w:rPr>
          <w:lang w:eastAsia="ko-KR"/>
        </w:rPr>
        <w:t>6.</w:t>
      </w:r>
      <w:r w:rsidR="00334FC1" w:rsidRPr="000063DB">
        <w:rPr>
          <w:lang w:eastAsia="zh-CN"/>
        </w:rPr>
        <w:t>14</w:t>
      </w:r>
      <w:r w:rsidRPr="000063DB">
        <w:rPr>
          <w:lang w:eastAsia="ko-KR"/>
        </w:rPr>
        <w:t>.1</w:t>
      </w:r>
      <w:r w:rsidRPr="000063DB">
        <w:rPr>
          <w:lang w:eastAsia="ko-KR"/>
        </w:rPr>
        <w:tab/>
        <w:t>Introduction</w:t>
      </w:r>
      <w:bookmarkEnd w:id="1255"/>
    </w:p>
    <w:p w14:paraId="20CC45F7" w14:textId="77777777" w:rsidR="00F901EA" w:rsidRPr="000063DB" w:rsidRDefault="00F901EA" w:rsidP="00F901EA">
      <w:pPr>
        <w:rPr>
          <w:lang w:eastAsia="zh-CN"/>
        </w:rPr>
      </w:pPr>
      <w:r w:rsidRPr="000063DB">
        <w:rPr>
          <w:rFonts w:eastAsia="DengXian"/>
          <w:lang w:eastAsia="zh-CN"/>
        </w:rPr>
        <w:t xml:space="preserve">This solution addresses KI#6: </w:t>
      </w:r>
      <w:r w:rsidRPr="000063DB">
        <w:rPr>
          <w:lang w:eastAsia="zh-CN"/>
        </w:rPr>
        <w:t>UE Positioning without UE/User Awareness.</w:t>
      </w:r>
    </w:p>
    <w:p w14:paraId="57A4DADD" w14:textId="4EF47A6C" w:rsidR="00F901EA" w:rsidRPr="000063DB" w:rsidRDefault="00F901EA" w:rsidP="00F901EA">
      <w:pPr>
        <w:pStyle w:val="Heading3"/>
        <w:rPr>
          <w:lang w:eastAsia="ko-KR"/>
        </w:rPr>
      </w:pPr>
      <w:bookmarkStart w:id="1256" w:name="_Toc104287831"/>
      <w:r w:rsidRPr="000063DB">
        <w:rPr>
          <w:lang w:eastAsia="ko-KR"/>
        </w:rPr>
        <w:t>6.</w:t>
      </w:r>
      <w:r w:rsidR="00334FC1" w:rsidRPr="000063DB">
        <w:rPr>
          <w:lang w:eastAsia="zh-CN"/>
        </w:rPr>
        <w:t>14</w:t>
      </w:r>
      <w:r w:rsidRPr="000063DB">
        <w:rPr>
          <w:lang w:eastAsia="ko-KR"/>
        </w:rPr>
        <w:t>.2</w:t>
      </w:r>
      <w:r w:rsidRPr="000063DB">
        <w:rPr>
          <w:lang w:eastAsia="ko-KR"/>
        </w:rPr>
        <w:tab/>
        <w:t>Functional Description</w:t>
      </w:r>
      <w:bookmarkEnd w:id="1256"/>
    </w:p>
    <w:p w14:paraId="6A6D3639" w14:textId="77777777" w:rsidR="00F901EA" w:rsidRPr="000063DB" w:rsidRDefault="00F901EA" w:rsidP="00F901EA">
      <w:pPr>
        <w:rPr>
          <w:lang w:eastAsia="zh-CN"/>
        </w:rPr>
      </w:pPr>
      <w:r w:rsidRPr="000063DB">
        <w:rPr>
          <w:rFonts w:eastAsia="DengXian"/>
          <w:lang w:eastAsia="zh-CN"/>
        </w:rPr>
        <w:t>The principles of the solution are as follows:</w:t>
      </w:r>
    </w:p>
    <w:p w14:paraId="7AC61A72" w14:textId="77777777" w:rsidR="00F901EA" w:rsidRPr="000063DB" w:rsidRDefault="00F901EA" w:rsidP="00F901EA">
      <w:pPr>
        <w:pStyle w:val="B1"/>
        <w:rPr>
          <w:lang w:eastAsia="zh-CN"/>
        </w:rPr>
      </w:pPr>
      <w:r w:rsidRPr="000063DB">
        <w:t>-</w:t>
      </w:r>
      <w:r w:rsidRPr="000063DB">
        <w:tab/>
        <w:t>UE unaware positioning:</w:t>
      </w:r>
    </w:p>
    <w:p w14:paraId="1CF17D47" w14:textId="77777777" w:rsidR="00F901EA" w:rsidRPr="000063DB" w:rsidRDefault="00F901EA" w:rsidP="00F901EA">
      <w:pPr>
        <w:pStyle w:val="B2"/>
        <w:rPr>
          <w:lang w:eastAsia="zh-CN"/>
        </w:rPr>
      </w:pPr>
      <w:r w:rsidRPr="000063DB">
        <w:t>-</w:t>
      </w:r>
      <w:r w:rsidRPr="000063DB">
        <w:tab/>
      </w:r>
      <w:r w:rsidRPr="000063DB">
        <w:rPr>
          <w:rFonts w:eastAsia="DengXian"/>
          <w:lang w:eastAsia="zh-CN"/>
        </w:rPr>
        <w:t>I</w:t>
      </w:r>
      <w:r w:rsidRPr="000063DB">
        <w:t>f the UE is in CM_IDLE or RRC_INACTIVE state</w:t>
      </w:r>
      <w:r w:rsidRPr="000063DB">
        <w:rPr>
          <w:rFonts w:eastAsia="DengXian"/>
          <w:lang w:eastAsia="zh-CN"/>
        </w:rPr>
        <w:t>, the</w:t>
      </w:r>
      <w:r w:rsidRPr="000063DB">
        <w:t xml:space="preserve"> UE cannot be paged </w:t>
      </w:r>
      <w:r w:rsidRPr="000063DB">
        <w:rPr>
          <w:rFonts w:eastAsia="DengXian"/>
          <w:lang w:eastAsia="zh-CN"/>
        </w:rPr>
        <w:t>during the</w:t>
      </w:r>
      <w:r w:rsidRPr="000063DB">
        <w:t xml:space="preserve"> positioning</w:t>
      </w:r>
      <w:r w:rsidRPr="000063DB">
        <w:rPr>
          <w:rFonts w:eastAsia="DengXian"/>
          <w:lang w:eastAsia="zh-CN"/>
        </w:rPr>
        <w:t xml:space="preserve"> procedure</w:t>
      </w:r>
      <w:r w:rsidRPr="000063DB">
        <w:t>.</w:t>
      </w:r>
      <w:r w:rsidRPr="000063DB">
        <w:rPr>
          <w:rFonts w:eastAsia="DengXian"/>
          <w:lang w:eastAsia="zh-CN"/>
        </w:rPr>
        <w:t xml:space="preserve"> In this case, the 5GC provides the latest stored UE location information to the LCS Client/AF if the </w:t>
      </w:r>
      <w:r w:rsidRPr="000063DB">
        <w:rPr>
          <w:lang w:eastAsia="zh-CN"/>
        </w:rPr>
        <w:t>requested accuracy is achieved</w:t>
      </w:r>
      <w:r w:rsidRPr="000063DB">
        <w:rPr>
          <w:rFonts w:eastAsia="DengXian"/>
          <w:lang w:eastAsia="zh-CN"/>
        </w:rPr>
        <w:t>.</w:t>
      </w:r>
    </w:p>
    <w:p w14:paraId="775FDBFD" w14:textId="77777777" w:rsidR="00F901EA" w:rsidRPr="000063DB" w:rsidRDefault="00F901EA" w:rsidP="00F901EA">
      <w:pPr>
        <w:pStyle w:val="B2"/>
        <w:rPr>
          <w:lang w:eastAsia="zh-CN"/>
        </w:rPr>
      </w:pPr>
      <w:r w:rsidRPr="000063DB">
        <w:t>-</w:t>
      </w:r>
      <w:r w:rsidRPr="000063DB">
        <w:tab/>
        <w:t>If the UE is</w:t>
      </w:r>
      <w:r w:rsidRPr="000063DB">
        <w:rPr>
          <w:rFonts w:eastAsia="DengXian"/>
          <w:lang w:eastAsia="zh-CN"/>
        </w:rPr>
        <w:t xml:space="preserve"> in</w:t>
      </w:r>
      <w:r w:rsidRPr="000063DB">
        <w:t xml:space="preserve"> CM_CONNECTED</w:t>
      </w:r>
      <w:r w:rsidRPr="000063DB">
        <w:rPr>
          <w:rFonts w:eastAsia="DengXian"/>
          <w:lang w:eastAsia="zh-CN"/>
        </w:rPr>
        <w:t xml:space="preserve"> state</w:t>
      </w:r>
      <w:r w:rsidRPr="000063DB">
        <w:t xml:space="preserve">, </w:t>
      </w:r>
      <w:r w:rsidRPr="000063DB">
        <w:rPr>
          <w:rFonts w:eastAsia="DengXian"/>
          <w:lang w:eastAsia="zh-CN"/>
        </w:rPr>
        <w:t xml:space="preserve">the LMF selects uplink positioning method (e.g. </w:t>
      </w:r>
      <w:r w:rsidRPr="000063DB">
        <w:t xml:space="preserve">Uplink E-CID, </w:t>
      </w:r>
      <w:r w:rsidRPr="000063DB">
        <w:rPr>
          <w:rFonts w:eastAsia="DengXian"/>
          <w:lang w:eastAsia="zh-CN"/>
        </w:rPr>
        <w:t xml:space="preserve">Uplink NR-E-CID, </w:t>
      </w:r>
      <w:r w:rsidRPr="000063DB">
        <w:t>UL-TDOA, UL-AoA</w:t>
      </w:r>
      <w:r w:rsidRPr="000063DB">
        <w:rPr>
          <w:rFonts w:eastAsia="DengXian"/>
          <w:lang w:eastAsia="zh-CN"/>
        </w:rPr>
        <w:t xml:space="preserve">) which requires the NG-RAN configures the UE to report the measurement information, e.g. E-UTRA RSRP, E-UTRA RSRQ measurements in UL E-CID. From UE point </w:t>
      </w:r>
      <w:r w:rsidRPr="000063DB">
        <w:rPr>
          <w:rFonts w:eastAsia="DengXian"/>
          <w:lang w:eastAsia="zh-CN"/>
        </w:rPr>
        <w:lastRenderedPageBreak/>
        <w:t>of view, it has no idea that the measurement is related to positioning, so UE unawareness can be achieved. Furthermore, the privacy check which requires interaction with UE is also skipped.</w:t>
      </w:r>
    </w:p>
    <w:p w14:paraId="338778E4" w14:textId="77777777" w:rsidR="00F901EA" w:rsidRPr="000063DB" w:rsidRDefault="00F901EA" w:rsidP="00F901EA">
      <w:pPr>
        <w:pStyle w:val="B2"/>
        <w:rPr>
          <w:lang w:eastAsia="zh-CN"/>
        </w:rPr>
      </w:pPr>
      <w:r w:rsidRPr="000063DB">
        <w:t>-</w:t>
      </w:r>
      <w:r w:rsidRPr="000063DB">
        <w:tab/>
      </w:r>
      <w:r w:rsidRPr="000063DB">
        <w:rPr>
          <w:rFonts w:eastAsia="DengXian"/>
          <w:lang w:eastAsia="zh-CN"/>
        </w:rPr>
        <w:t>The UE unaware positioning can be applied to the 5GC-MT-LR and NI-LR procedures.</w:t>
      </w:r>
    </w:p>
    <w:p w14:paraId="6F357F98" w14:textId="77777777" w:rsidR="00F901EA" w:rsidRPr="000063DB" w:rsidRDefault="00F901EA" w:rsidP="00F901EA">
      <w:pPr>
        <w:pStyle w:val="B1"/>
        <w:rPr>
          <w:lang w:eastAsia="zh-CN"/>
        </w:rPr>
      </w:pPr>
      <w:r w:rsidRPr="000063DB">
        <w:t>-</w:t>
      </w:r>
      <w:r w:rsidRPr="000063DB">
        <w:tab/>
        <w:t>U</w:t>
      </w:r>
      <w:r w:rsidRPr="000063DB">
        <w:rPr>
          <w:rFonts w:eastAsia="DengXian"/>
          <w:lang w:eastAsia="zh-CN"/>
        </w:rPr>
        <w:t>ser</w:t>
      </w:r>
      <w:r w:rsidRPr="000063DB">
        <w:t xml:space="preserve"> unaware positioning:</w:t>
      </w:r>
    </w:p>
    <w:p w14:paraId="726CCFF8" w14:textId="77777777" w:rsidR="00F901EA" w:rsidRPr="000063DB" w:rsidRDefault="00F901EA" w:rsidP="00F901EA">
      <w:pPr>
        <w:pStyle w:val="B2"/>
        <w:rPr>
          <w:lang w:eastAsia="zh-CN"/>
        </w:rPr>
      </w:pPr>
      <w:r w:rsidRPr="000063DB">
        <w:t>-</w:t>
      </w:r>
      <w:r w:rsidRPr="000063DB">
        <w:tab/>
      </w:r>
      <w:r w:rsidRPr="000063DB">
        <w:rPr>
          <w:rFonts w:eastAsia="DengXian"/>
          <w:lang w:eastAsia="zh-CN"/>
        </w:rPr>
        <w:t>I</w:t>
      </w:r>
      <w:r w:rsidRPr="000063DB">
        <w:t>f the UE is in CM_IDLE or RRC_INACTIVE state</w:t>
      </w:r>
      <w:r w:rsidRPr="000063DB">
        <w:rPr>
          <w:rFonts w:eastAsia="DengXian"/>
          <w:lang w:eastAsia="zh-CN"/>
        </w:rPr>
        <w:t>, the</w:t>
      </w:r>
      <w:r w:rsidRPr="000063DB">
        <w:t xml:space="preserve"> UE can be paged </w:t>
      </w:r>
      <w:r w:rsidRPr="000063DB">
        <w:rPr>
          <w:rFonts w:eastAsia="DengXian"/>
          <w:lang w:eastAsia="zh-CN"/>
        </w:rPr>
        <w:t>during the</w:t>
      </w:r>
      <w:r w:rsidRPr="000063DB">
        <w:t xml:space="preserve"> positioning</w:t>
      </w:r>
      <w:r w:rsidRPr="000063DB">
        <w:rPr>
          <w:rFonts w:eastAsia="DengXian"/>
          <w:lang w:eastAsia="zh-CN"/>
        </w:rPr>
        <w:t xml:space="preserve"> procedure</w:t>
      </w:r>
      <w:r w:rsidRPr="000063DB">
        <w:t>.</w:t>
      </w:r>
    </w:p>
    <w:p w14:paraId="5373508F" w14:textId="77777777" w:rsidR="00F901EA" w:rsidRPr="000063DB" w:rsidRDefault="00F901EA" w:rsidP="00F901EA">
      <w:pPr>
        <w:pStyle w:val="B2"/>
        <w:rPr>
          <w:lang w:eastAsia="zh-CN"/>
        </w:rPr>
      </w:pPr>
      <w:r w:rsidRPr="000063DB">
        <w:t>-</w:t>
      </w:r>
      <w:r w:rsidRPr="000063DB">
        <w:tab/>
      </w:r>
      <w:r w:rsidRPr="000063DB">
        <w:rPr>
          <w:rFonts w:eastAsia="DengXian"/>
          <w:lang w:eastAsia="zh-CN"/>
        </w:rPr>
        <w:t>The User unaware positioning can be applied to any</w:t>
      </w:r>
      <w:r w:rsidRPr="000063DB">
        <w:t xml:space="preserve"> existing positioning procedure with the exception that the privacy check which requires interaction with user is skipped.</w:t>
      </w:r>
    </w:p>
    <w:p w14:paraId="09E65458" w14:textId="1409686A" w:rsidR="00F901EA" w:rsidRPr="000063DB" w:rsidRDefault="00F901EA" w:rsidP="00F901EA">
      <w:pPr>
        <w:pStyle w:val="Heading3"/>
        <w:rPr>
          <w:lang w:eastAsia="ko-KR"/>
        </w:rPr>
      </w:pPr>
      <w:bookmarkStart w:id="1257" w:name="_Toc104287832"/>
      <w:r w:rsidRPr="000063DB">
        <w:rPr>
          <w:lang w:eastAsia="ko-KR"/>
        </w:rPr>
        <w:t>6.</w:t>
      </w:r>
      <w:r w:rsidR="00334FC1" w:rsidRPr="000063DB">
        <w:rPr>
          <w:lang w:eastAsia="zh-CN"/>
        </w:rPr>
        <w:t>14</w:t>
      </w:r>
      <w:r w:rsidRPr="000063DB">
        <w:rPr>
          <w:lang w:eastAsia="ko-KR"/>
        </w:rPr>
        <w:t>.3</w:t>
      </w:r>
      <w:r w:rsidRPr="000063DB">
        <w:rPr>
          <w:lang w:eastAsia="ko-KR"/>
        </w:rPr>
        <w:tab/>
        <w:t>Procedures</w:t>
      </w:r>
      <w:bookmarkEnd w:id="1257"/>
    </w:p>
    <w:p w14:paraId="643E7800" w14:textId="47F770F1" w:rsidR="00F901EA" w:rsidRPr="000063DB" w:rsidRDefault="00F901EA" w:rsidP="00F901EA">
      <w:pPr>
        <w:pStyle w:val="Heading4"/>
      </w:pPr>
      <w:bookmarkStart w:id="1258" w:name="_Toc104287833"/>
      <w:r w:rsidRPr="000063DB">
        <w:t>6.</w:t>
      </w:r>
      <w:r w:rsidR="00334FC1" w:rsidRPr="000063DB">
        <w:rPr>
          <w:lang w:eastAsia="zh-CN"/>
        </w:rPr>
        <w:t>14</w:t>
      </w:r>
      <w:r w:rsidRPr="000063DB">
        <w:t>.</w:t>
      </w:r>
      <w:r w:rsidRPr="000063DB">
        <w:rPr>
          <w:lang w:eastAsia="zh-CN"/>
        </w:rPr>
        <w:t>3</w:t>
      </w:r>
      <w:r w:rsidRPr="000063DB">
        <w:t>.1</w:t>
      </w:r>
      <w:r w:rsidRPr="000063DB">
        <w:tab/>
      </w:r>
      <w:r w:rsidRPr="000063DB">
        <w:rPr>
          <w:rFonts w:eastAsia="DengXian"/>
          <w:lang w:eastAsia="zh-CN"/>
        </w:rPr>
        <w:t>UE unaware positioning</w:t>
      </w:r>
      <w:bookmarkEnd w:id="1258"/>
    </w:p>
    <w:p w14:paraId="4B8E9581" w14:textId="77777777" w:rsidR="00F901EA" w:rsidRPr="000063DB" w:rsidRDefault="00F901EA" w:rsidP="00F901EA">
      <w:pPr>
        <w:rPr>
          <w:lang w:eastAsia="zh-CN"/>
        </w:rPr>
      </w:pPr>
      <w:r w:rsidRPr="000063DB">
        <w:rPr>
          <w:rFonts w:eastAsia="DengXian"/>
          <w:lang w:eastAsia="zh-CN"/>
        </w:rPr>
        <w:t>To support UE unaware positioning, enhancements to the existing 5GC-MT-LR procedure and NI-LR procedure are described in this clause.</w:t>
      </w:r>
    </w:p>
    <w:p w14:paraId="380A5938" w14:textId="2A0F9225" w:rsidR="00F901EA" w:rsidRPr="000063DB" w:rsidRDefault="00F901EA" w:rsidP="00F901EA">
      <w:pPr>
        <w:rPr>
          <w:lang w:eastAsia="zh-CN"/>
        </w:rPr>
      </w:pPr>
      <w:r w:rsidRPr="000063DB">
        <w:rPr>
          <w:rFonts w:eastAsia="DengXian"/>
          <w:lang w:eastAsia="zh-CN"/>
        </w:rPr>
        <w:t xml:space="preserve">Enhancements to 5GC-MT-LR procedure for the regulatory location service in clause 6.1.1 </w:t>
      </w:r>
      <w:r w:rsidR="00FB2968">
        <w:rPr>
          <w:rFonts w:eastAsia="DengXian"/>
          <w:lang w:eastAsia="zh-CN"/>
        </w:rPr>
        <w:t>of</w:t>
      </w:r>
      <w:r w:rsidRPr="000063DB">
        <w:rPr>
          <w:rFonts w:eastAsia="DengXian"/>
          <w:lang w:eastAsia="zh-CN"/>
        </w:rPr>
        <w:t xml:space="preserve"> </w:t>
      </w:r>
      <w:r w:rsidR="00DB4AA0" w:rsidRPr="000063DB">
        <w:rPr>
          <w:rFonts w:eastAsia="DengXian"/>
          <w:lang w:eastAsia="zh-CN"/>
        </w:rPr>
        <w:t>TS</w:t>
      </w:r>
      <w:r w:rsidR="00DB4AA0">
        <w:rPr>
          <w:rFonts w:eastAsia="DengXian"/>
          <w:lang w:eastAsia="zh-CN"/>
        </w:rPr>
        <w:t> </w:t>
      </w:r>
      <w:r w:rsidR="00DB4AA0" w:rsidRPr="000063DB">
        <w:rPr>
          <w:rFonts w:eastAsia="DengXian"/>
          <w:lang w:eastAsia="zh-CN"/>
        </w:rPr>
        <w:t>23.273</w:t>
      </w:r>
      <w:r w:rsidR="00DB4AA0">
        <w:rPr>
          <w:rFonts w:eastAsia="DengXian"/>
          <w:lang w:eastAsia="zh-CN"/>
        </w:rPr>
        <w:t> [</w:t>
      </w:r>
      <w:r w:rsidR="00FB2968">
        <w:rPr>
          <w:rFonts w:eastAsia="DengXian"/>
          <w:lang w:eastAsia="zh-CN"/>
        </w:rPr>
        <w:t>5]</w:t>
      </w:r>
      <w:r w:rsidRPr="000063DB">
        <w:rPr>
          <w:rFonts w:eastAsia="DengXian"/>
          <w:lang w:eastAsia="zh-CN"/>
        </w:rPr>
        <w:t xml:space="preserve"> are as follows:</w:t>
      </w:r>
    </w:p>
    <w:p w14:paraId="425E01D2" w14:textId="77777777" w:rsidR="00863EAB" w:rsidRDefault="00863EAB" w:rsidP="00F901EA">
      <w:pPr>
        <w:pStyle w:val="B1"/>
        <w:rPr>
          <w:lang w:eastAsia="zh-CN"/>
        </w:rPr>
      </w:pPr>
      <w:r>
        <w:rPr>
          <w:lang w:eastAsia="zh-CN"/>
        </w:rPr>
        <w:t>-</w:t>
      </w:r>
      <w:r>
        <w:rPr>
          <w:lang w:eastAsia="zh-CN"/>
        </w:rPr>
        <w:tab/>
        <w:t>Step 1: the LCS Service Request includes the UE unaware indication.</w:t>
      </w:r>
    </w:p>
    <w:p w14:paraId="4D2E95D4" w14:textId="77777777" w:rsidR="00863EAB" w:rsidRDefault="00863EAB" w:rsidP="00F901EA">
      <w:pPr>
        <w:pStyle w:val="B1"/>
        <w:rPr>
          <w:lang w:eastAsia="zh-CN"/>
        </w:rPr>
      </w:pPr>
      <w:r>
        <w:rPr>
          <w:lang w:eastAsia="zh-CN"/>
        </w:rPr>
        <w:t>-</w:t>
      </w:r>
      <w:r>
        <w:rPr>
          <w:lang w:eastAsia="zh-CN"/>
        </w:rPr>
        <w:tab/>
        <w:t>Step 4: the Namf_Location_ProvidePositioningInfo Request includes the UE unaware indication.</w:t>
      </w:r>
    </w:p>
    <w:p w14:paraId="7B86CFB5" w14:textId="77777777" w:rsidR="00863EAB" w:rsidRDefault="00863EAB" w:rsidP="00F901EA">
      <w:pPr>
        <w:pStyle w:val="B1"/>
        <w:rPr>
          <w:lang w:eastAsia="zh-CN"/>
        </w:rPr>
      </w:pPr>
      <w:r>
        <w:rPr>
          <w:lang w:eastAsia="zh-CN"/>
        </w:rPr>
        <w:t>-</w:t>
      </w:r>
      <w:r>
        <w:rPr>
          <w:lang w:eastAsia="zh-CN"/>
        </w:rPr>
        <w:tab/>
        <w:t>If the UE is in CM_IDLE or RRC_INACTIVE state (if known by AMF by requesting the NG-RAN to report RRC state information), the enhancements to steps 5-11 are as follows:</w:t>
      </w:r>
    </w:p>
    <w:p w14:paraId="29181EBC" w14:textId="77777777" w:rsidR="00863EAB" w:rsidRDefault="00863EAB" w:rsidP="00863EAB">
      <w:pPr>
        <w:pStyle w:val="B2"/>
        <w:rPr>
          <w:lang w:eastAsia="zh-CN"/>
        </w:rPr>
      </w:pPr>
      <w:r>
        <w:rPr>
          <w:lang w:eastAsia="zh-CN"/>
        </w:rPr>
        <w:t>-</w:t>
      </w:r>
      <w:r>
        <w:rPr>
          <w:lang w:eastAsia="zh-CN"/>
        </w:rPr>
        <w:tab/>
        <w:t>Steps 5-9 are skipped.</w:t>
      </w:r>
    </w:p>
    <w:p w14:paraId="024F1F46" w14:textId="77777777" w:rsidR="00863EAB" w:rsidRDefault="00863EAB" w:rsidP="00863EAB">
      <w:pPr>
        <w:pStyle w:val="B2"/>
        <w:rPr>
          <w:lang w:eastAsia="zh-CN"/>
        </w:rPr>
      </w:pPr>
      <w:r>
        <w:rPr>
          <w:lang w:eastAsia="zh-CN"/>
        </w:rPr>
        <w:t>-</w:t>
      </w:r>
      <w:r>
        <w:rPr>
          <w:lang w:eastAsia="zh-CN"/>
        </w:rPr>
        <w:tab/>
        <w:t>Step 10: the AMF rejects the location request with appropriate rejection cause or returns the Namf_Location_ProvidePositioningInfo Response which includes the latest UE location information.</w:t>
      </w:r>
    </w:p>
    <w:p w14:paraId="49CB6F67" w14:textId="77777777" w:rsidR="00863EAB" w:rsidRDefault="00863EAB" w:rsidP="00863EAB">
      <w:pPr>
        <w:pStyle w:val="B2"/>
        <w:rPr>
          <w:lang w:eastAsia="zh-CN"/>
        </w:rPr>
      </w:pPr>
      <w:r>
        <w:rPr>
          <w:lang w:eastAsia="zh-CN"/>
        </w:rPr>
        <w:t>-</w:t>
      </w:r>
      <w:r>
        <w:rPr>
          <w:lang w:eastAsia="zh-CN"/>
        </w:rPr>
        <w:tab/>
        <w:t>Step 11: the GMLC rejects the LCS Service Request if there is no UE location can fulfil the QoS. Otherwise, the GMLC returns the LCS Service Response with latest UE location.</w:t>
      </w:r>
    </w:p>
    <w:p w14:paraId="64691CCF" w14:textId="38AE9166" w:rsidR="00F901EA" w:rsidRPr="000063DB" w:rsidRDefault="00863EAB" w:rsidP="00F901EA">
      <w:pPr>
        <w:pStyle w:val="B1"/>
        <w:rPr>
          <w:lang w:eastAsia="zh-CN"/>
        </w:rPr>
      </w:pPr>
      <w:r>
        <w:rPr>
          <w:lang w:eastAsia="zh-CN"/>
        </w:rPr>
        <w:t>-</w:t>
      </w:r>
      <w:r>
        <w:rPr>
          <w:lang w:eastAsia="zh-CN"/>
        </w:rPr>
        <w:tab/>
        <w:t>If the UE is in CM_CONNECTED state, the enhancements to steps 5-11 are as follows:</w:t>
      </w:r>
    </w:p>
    <w:p w14:paraId="2F831E4C" w14:textId="355CD8ED" w:rsidR="00F901EA" w:rsidRDefault="00863EAB" w:rsidP="00F901EA">
      <w:pPr>
        <w:pStyle w:val="B2"/>
        <w:rPr>
          <w:rFonts w:eastAsia="DengXian"/>
          <w:lang w:eastAsia="zh-CN"/>
        </w:rPr>
      </w:pPr>
      <w:r>
        <w:rPr>
          <w:rFonts w:eastAsia="DengXian"/>
          <w:lang w:eastAsia="zh-CN"/>
        </w:rPr>
        <w:t>-</w:t>
      </w:r>
      <w:r>
        <w:rPr>
          <w:rFonts w:eastAsia="DengXian"/>
          <w:lang w:eastAsia="zh-CN"/>
        </w:rPr>
        <w:tab/>
        <w:t>Step 7: the Nlmf_Location_DetermineLocation Request includes the UE unaware indication. The LMF selects positioning method based on the UE unaware indication.</w:t>
      </w:r>
    </w:p>
    <w:p w14:paraId="219121E8" w14:textId="665B0727" w:rsidR="00095995" w:rsidRPr="000063DB" w:rsidRDefault="00863EAB" w:rsidP="00095995">
      <w:pPr>
        <w:pStyle w:val="B1"/>
        <w:rPr>
          <w:lang w:eastAsia="zh-CN"/>
        </w:rPr>
      </w:pPr>
      <w:r>
        <w:rPr>
          <w:lang w:eastAsia="zh-CN"/>
        </w:rPr>
        <w:t>-</w:t>
      </w:r>
      <w:r>
        <w:rPr>
          <w:lang w:eastAsia="zh-CN"/>
        </w:rPr>
        <w:tab/>
        <w:t>If the UE is in RRC_INAVTIVE state (from AMF point of view, UE is CM-CONNECTED), the enhancements to steps 5-11 are as follows:</w:t>
      </w:r>
    </w:p>
    <w:p w14:paraId="232D896E" w14:textId="77777777" w:rsidR="00863EAB" w:rsidRDefault="00863EAB" w:rsidP="00095995">
      <w:pPr>
        <w:pStyle w:val="B2"/>
        <w:rPr>
          <w:rFonts w:eastAsia="DengXian"/>
          <w:lang w:eastAsia="zh-CN"/>
        </w:rPr>
      </w:pPr>
      <w:r>
        <w:rPr>
          <w:rFonts w:eastAsia="DengXian"/>
          <w:lang w:eastAsia="zh-CN"/>
        </w:rPr>
        <w:t>-</w:t>
      </w:r>
      <w:r>
        <w:rPr>
          <w:rFonts w:eastAsia="DengXian"/>
          <w:lang w:eastAsia="zh-CN"/>
        </w:rPr>
        <w:tab/>
        <w:t>Step 7: the Nlmf_Location_DetermineLocation Request includes the UE unaware indication. The LMF selects positioning method based on the UE unaware indication.</w:t>
      </w:r>
    </w:p>
    <w:p w14:paraId="0D0BC128" w14:textId="77777777" w:rsidR="00863EAB" w:rsidRDefault="00863EAB" w:rsidP="00095995">
      <w:pPr>
        <w:pStyle w:val="B2"/>
        <w:rPr>
          <w:rFonts w:eastAsia="DengXian"/>
          <w:lang w:eastAsia="zh-CN"/>
        </w:rPr>
      </w:pPr>
      <w:r>
        <w:rPr>
          <w:rFonts w:eastAsia="DengXian"/>
          <w:lang w:eastAsia="zh-CN"/>
        </w:rPr>
        <w:t>-</w:t>
      </w:r>
      <w:r>
        <w:rPr>
          <w:rFonts w:eastAsia="DengXian"/>
          <w:lang w:eastAsia="zh-CN"/>
        </w:rPr>
        <w:tab/>
        <w:t>Step 8: The LMF sends NRPPa message including UE unaware indication to RAN. Because UE cannot be paged, RAN rejects the NRPPa message.</w:t>
      </w:r>
    </w:p>
    <w:p w14:paraId="246275BA" w14:textId="77777777" w:rsidR="00863EAB" w:rsidRDefault="00863EAB" w:rsidP="00095995">
      <w:pPr>
        <w:pStyle w:val="B2"/>
        <w:rPr>
          <w:rFonts w:eastAsia="DengXian"/>
          <w:lang w:eastAsia="zh-CN"/>
        </w:rPr>
      </w:pPr>
      <w:r>
        <w:rPr>
          <w:rFonts w:eastAsia="DengXian"/>
          <w:lang w:eastAsia="zh-CN"/>
        </w:rPr>
        <w:t>-</w:t>
      </w:r>
      <w:r>
        <w:rPr>
          <w:rFonts w:eastAsia="DengXian"/>
          <w:lang w:eastAsia="zh-CN"/>
        </w:rPr>
        <w:tab/>
        <w:t>Step 9: The LMF rejects the Nlmf_Location_DetermineLocation Reject with appropriate rejection cause.</w:t>
      </w:r>
    </w:p>
    <w:p w14:paraId="1F882673" w14:textId="77777777" w:rsidR="00863EAB" w:rsidRDefault="00863EAB" w:rsidP="00095995">
      <w:pPr>
        <w:pStyle w:val="B2"/>
        <w:rPr>
          <w:rFonts w:eastAsia="DengXian"/>
          <w:lang w:eastAsia="zh-CN"/>
        </w:rPr>
      </w:pPr>
      <w:r>
        <w:rPr>
          <w:rFonts w:eastAsia="DengXian"/>
          <w:lang w:eastAsia="zh-CN"/>
        </w:rPr>
        <w:t>-</w:t>
      </w:r>
      <w:r>
        <w:rPr>
          <w:rFonts w:eastAsia="DengXian"/>
          <w:lang w:eastAsia="zh-CN"/>
        </w:rPr>
        <w:tab/>
        <w:t>Step 10: the AMF rejects the location request with appropriate rejection cause or returns the Namf_Location_ProvidePositioningInfo Response which includes the latest UE location information.</w:t>
      </w:r>
    </w:p>
    <w:p w14:paraId="2856F485" w14:textId="32E1EA9A" w:rsidR="00863EAB" w:rsidRDefault="00863EAB" w:rsidP="00095995">
      <w:pPr>
        <w:pStyle w:val="B2"/>
        <w:rPr>
          <w:rFonts w:eastAsia="DengXian"/>
          <w:lang w:eastAsia="zh-CN"/>
        </w:rPr>
      </w:pPr>
      <w:r>
        <w:rPr>
          <w:rFonts w:eastAsia="DengXian"/>
          <w:lang w:eastAsia="zh-CN"/>
        </w:rPr>
        <w:t>-</w:t>
      </w:r>
      <w:r>
        <w:rPr>
          <w:rFonts w:eastAsia="DengXian"/>
          <w:lang w:eastAsia="zh-CN"/>
        </w:rPr>
        <w:tab/>
        <w:t>Step 11: the GMLC rejects the LCS Service Request if there is no UE location can fulfil the QoS. Otherwise, the GMLC returns the LCS Service Response with latest UE location.</w:t>
      </w:r>
    </w:p>
    <w:p w14:paraId="0604E7A1" w14:textId="4ABC6008" w:rsidR="00F901EA" w:rsidRPr="000063DB" w:rsidRDefault="00F901EA" w:rsidP="00F901EA">
      <w:pPr>
        <w:rPr>
          <w:lang w:eastAsia="zh-CN"/>
        </w:rPr>
      </w:pPr>
      <w:r w:rsidRPr="000063DB">
        <w:rPr>
          <w:rFonts w:eastAsia="DengXian"/>
          <w:lang w:eastAsia="zh-CN"/>
        </w:rPr>
        <w:t xml:space="preserve">Enhancements to 5GC-MT-LR procedure for the commercial location service in clause 6.1.2 </w:t>
      </w:r>
      <w:r w:rsidR="00FB2968">
        <w:rPr>
          <w:rFonts w:eastAsia="DengXian"/>
          <w:lang w:eastAsia="zh-CN"/>
        </w:rPr>
        <w:t>of</w:t>
      </w:r>
      <w:r w:rsidRPr="000063DB">
        <w:rPr>
          <w:rFonts w:eastAsia="DengXian"/>
          <w:lang w:eastAsia="zh-CN"/>
        </w:rPr>
        <w:t xml:space="preserve"> </w:t>
      </w:r>
      <w:r w:rsidR="00DB4AA0" w:rsidRPr="000063DB">
        <w:rPr>
          <w:rFonts w:eastAsia="DengXian"/>
          <w:lang w:eastAsia="zh-CN"/>
        </w:rPr>
        <w:t>TS</w:t>
      </w:r>
      <w:r w:rsidR="00DB4AA0">
        <w:rPr>
          <w:rFonts w:eastAsia="DengXian"/>
          <w:lang w:eastAsia="zh-CN"/>
        </w:rPr>
        <w:t> </w:t>
      </w:r>
      <w:r w:rsidR="00DB4AA0" w:rsidRPr="000063DB">
        <w:rPr>
          <w:rFonts w:eastAsia="DengXian"/>
          <w:lang w:eastAsia="zh-CN"/>
        </w:rPr>
        <w:t>23.273</w:t>
      </w:r>
      <w:r w:rsidR="00DB4AA0">
        <w:rPr>
          <w:rFonts w:eastAsia="DengXian"/>
          <w:lang w:eastAsia="zh-CN"/>
        </w:rPr>
        <w:t> [</w:t>
      </w:r>
      <w:r w:rsidR="00FB2968">
        <w:rPr>
          <w:rFonts w:eastAsia="DengXian"/>
          <w:lang w:eastAsia="zh-CN"/>
        </w:rPr>
        <w:t>5]</w:t>
      </w:r>
      <w:r w:rsidRPr="000063DB">
        <w:rPr>
          <w:rFonts w:eastAsia="DengXian"/>
          <w:lang w:eastAsia="zh-CN"/>
        </w:rPr>
        <w:t xml:space="preserve"> are as follows:</w:t>
      </w:r>
    </w:p>
    <w:p w14:paraId="6C50876C" w14:textId="77777777" w:rsidR="00863EAB" w:rsidRDefault="00863EAB" w:rsidP="00863EAB">
      <w:pPr>
        <w:pStyle w:val="B1"/>
        <w:rPr>
          <w:lang w:eastAsia="zh-CN"/>
        </w:rPr>
      </w:pPr>
      <w:r>
        <w:rPr>
          <w:lang w:eastAsia="zh-CN"/>
        </w:rPr>
        <w:t>-</w:t>
      </w:r>
      <w:r>
        <w:rPr>
          <w:lang w:eastAsia="zh-CN"/>
        </w:rPr>
        <w:tab/>
        <w:t>Steps 1a, 1b-1, 1b-2, 4, 5: the corresponding message includes the UE unaware indication.</w:t>
      </w:r>
    </w:p>
    <w:p w14:paraId="633A2645" w14:textId="77777777" w:rsidR="00863EAB" w:rsidRDefault="00863EAB" w:rsidP="00863EAB">
      <w:pPr>
        <w:pStyle w:val="B1"/>
        <w:rPr>
          <w:lang w:eastAsia="zh-CN"/>
        </w:rPr>
      </w:pPr>
      <w:r>
        <w:rPr>
          <w:lang w:eastAsia="zh-CN"/>
        </w:rPr>
        <w:lastRenderedPageBreak/>
        <w:t>-</w:t>
      </w:r>
      <w:r>
        <w:rPr>
          <w:lang w:eastAsia="zh-CN"/>
        </w:rPr>
        <w:tab/>
        <w:t>If the UE is in CM_IDLE or RRC_INACTIVE state(if known by AMF by requesting the NG-RAN to report RRC state information), the enhancements to steps 6-24 are as follows:</w:t>
      </w:r>
    </w:p>
    <w:p w14:paraId="56169C85" w14:textId="77777777" w:rsidR="00863EAB" w:rsidRDefault="00863EAB" w:rsidP="00863EAB">
      <w:pPr>
        <w:pStyle w:val="B2"/>
        <w:rPr>
          <w:lang w:eastAsia="zh-CN"/>
        </w:rPr>
      </w:pPr>
      <w:r>
        <w:rPr>
          <w:lang w:eastAsia="zh-CN"/>
        </w:rPr>
        <w:t>-</w:t>
      </w:r>
      <w:r>
        <w:rPr>
          <w:lang w:eastAsia="zh-CN"/>
        </w:rPr>
        <w:tab/>
        <w:t>Steps 5-21 are skipped.</w:t>
      </w:r>
    </w:p>
    <w:p w14:paraId="0363B401" w14:textId="77777777" w:rsidR="00863EAB" w:rsidRDefault="00863EAB" w:rsidP="00863EAB">
      <w:pPr>
        <w:pStyle w:val="B2"/>
        <w:rPr>
          <w:lang w:eastAsia="zh-CN"/>
        </w:rPr>
      </w:pPr>
      <w:r>
        <w:rPr>
          <w:lang w:eastAsia="zh-CN"/>
        </w:rPr>
        <w:t>-</w:t>
      </w:r>
      <w:r>
        <w:rPr>
          <w:lang w:eastAsia="zh-CN"/>
        </w:rPr>
        <w:tab/>
        <w:t>Step 22: the AMF rejects the location request with appropriate rejection cause or returns the Namf_Location_ProvidePositioningInfo Response which includes the latest UE location information.</w:t>
      </w:r>
    </w:p>
    <w:p w14:paraId="178FB63D" w14:textId="77777777" w:rsidR="00863EAB" w:rsidRDefault="00863EAB" w:rsidP="00863EAB">
      <w:pPr>
        <w:pStyle w:val="B2"/>
        <w:rPr>
          <w:lang w:eastAsia="zh-CN"/>
        </w:rPr>
      </w:pPr>
      <w:r>
        <w:rPr>
          <w:lang w:eastAsia="zh-CN"/>
        </w:rPr>
        <w:t>-</w:t>
      </w:r>
      <w:r>
        <w:rPr>
          <w:lang w:eastAsia="zh-CN"/>
        </w:rPr>
        <w:tab/>
        <w:t>Step 23-24: the GMLC rejects the LCS Service Request if there is no UE location can fulfil the QoS. Otherwise, the latest UE location is returned to LCS Client or AF.</w:t>
      </w:r>
    </w:p>
    <w:p w14:paraId="21798DB2" w14:textId="699BC2DE" w:rsidR="00F901EA" w:rsidRPr="000063DB" w:rsidRDefault="00F901EA" w:rsidP="00863EAB">
      <w:pPr>
        <w:pStyle w:val="B2"/>
        <w:rPr>
          <w:lang w:eastAsia="zh-CN"/>
        </w:rPr>
      </w:pPr>
    </w:p>
    <w:p w14:paraId="6281D7C1" w14:textId="6F2B66FE" w:rsidR="00F901EA" w:rsidRPr="000063DB" w:rsidRDefault="00F901EA" w:rsidP="00F901EA">
      <w:pPr>
        <w:pStyle w:val="B1"/>
        <w:rPr>
          <w:lang w:eastAsia="zh-CN"/>
        </w:rPr>
      </w:pPr>
      <w:r w:rsidRPr="000063DB">
        <w:t>-</w:t>
      </w:r>
      <w:r w:rsidRPr="000063DB">
        <w:tab/>
      </w:r>
      <w:r w:rsidRPr="000063DB">
        <w:rPr>
          <w:rFonts w:eastAsia="DengXian"/>
          <w:lang w:eastAsia="zh-CN"/>
        </w:rPr>
        <w:t>If the UE is in CM_CONNECTED state</w:t>
      </w:r>
      <w:r w:rsidR="00095995">
        <w:rPr>
          <w:rFonts w:eastAsia="DengXian" w:hint="eastAsia"/>
          <w:lang w:eastAsia="zh-CN"/>
        </w:rPr>
        <w:t>, the enhancements to steps 6-24 are as follows</w:t>
      </w:r>
      <w:r w:rsidRPr="000063DB">
        <w:rPr>
          <w:rFonts w:eastAsia="DengXian"/>
          <w:lang w:eastAsia="zh-CN"/>
        </w:rPr>
        <w:t>:</w:t>
      </w:r>
    </w:p>
    <w:p w14:paraId="2A3EEEBE" w14:textId="77777777" w:rsidR="00F901EA" w:rsidRPr="000063DB" w:rsidRDefault="00F901EA" w:rsidP="00F901EA">
      <w:pPr>
        <w:pStyle w:val="B2"/>
        <w:rPr>
          <w:lang w:eastAsia="zh-CN"/>
        </w:rPr>
      </w:pPr>
      <w:r w:rsidRPr="000063DB">
        <w:t>-</w:t>
      </w:r>
      <w:r w:rsidRPr="000063DB">
        <w:tab/>
      </w:r>
      <w:r w:rsidRPr="000063DB">
        <w:rPr>
          <w:rFonts w:eastAsia="DengXian"/>
          <w:lang w:eastAsia="zh-CN"/>
        </w:rPr>
        <w:t>Steps 7-9 are skipped.</w:t>
      </w:r>
    </w:p>
    <w:p w14:paraId="4B59AA84" w14:textId="77777777" w:rsidR="00F901EA" w:rsidRPr="000063DB" w:rsidRDefault="00F901EA" w:rsidP="00F901EA">
      <w:pPr>
        <w:pStyle w:val="B2"/>
        <w:rPr>
          <w:lang w:eastAsia="zh-CN"/>
        </w:rPr>
      </w:pPr>
      <w:r w:rsidRPr="000063DB">
        <w:t>-</w:t>
      </w:r>
      <w:r w:rsidRPr="000063DB">
        <w:tab/>
      </w:r>
      <w:r w:rsidRPr="000063DB">
        <w:rPr>
          <w:rFonts w:eastAsia="DengXian"/>
          <w:lang w:eastAsia="zh-CN"/>
        </w:rPr>
        <w:t>Step 11: the Nlmf_Location_DetermineLocation Request includes the UE unaware indication. The LMF selects positioning method based on the UE unaware indication.</w:t>
      </w:r>
    </w:p>
    <w:p w14:paraId="49EF6C55" w14:textId="77777777" w:rsidR="00F901EA" w:rsidRDefault="00F901EA" w:rsidP="00F901EA">
      <w:pPr>
        <w:pStyle w:val="B2"/>
        <w:rPr>
          <w:rFonts w:eastAsia="DengXian"/>
          <w:lang w:eastAsia="zh-CN"/>
        </w:rPr>
      </w:pPr>
      <w:r w:rsidRPr="000063DB">
        <w:t>-</w:t>
      </w:r>
      <w:r w:rsidRPr="000063DB">
        <w:tab/>
      </w:r>
      <w:r w:rsidRPr="000063DB">
        <w:rPr>
          <w:rFonts w:eastAsia="DengXian"/>
          <w:lang w:eastAsia="zh-CN"/>
        </w:rPr>
        <w:t>Steps 20-21 are skipped.</w:t>
      </w:r>
    </w:p>
    <w:p w14:paraId="603E5F2A" w14:textId="77777777" w:rsidR="00095995" w:rsidRPr="000063DB" w:rsidRDefault="00095995" w:rsidP="00095995">
      <w:pPr>
        <w:pStyle w:val="B1"/>
        <w:rPr>
          <w:lang w:eastAsia="zh-CN"/>
        </w:rPr>
      </w:pPr>
      <w:r w:rsidRPr="000063DB">
        <w:t>-</w:t>
      </w:r>
      <w:r w:rsidRPr="000063DB">
        <w:tab/>
      </w:r>
      <w:r w:rsidRPr="000063DB">
        <w:rPr>
          <w:rFonts w:eastAsia="DengXian"/>
          <w:lang w:eastAsia="zh-CN"/>
        </w:rPr>
        <w:t xml:space="preserve">If the UE is in </w:t>
      </w:r>
      <w:r>
        <w:rPr>
          <w:rFonts w:eastAsia="DengXian" w:hint="eastAsia"/>
          <w:lang w:eastAsia="zh-CN"/>
        </w:rPr>
        <w:t>RRC_INAVTIVE state (from AMF point of view, UE is CM-CONNECTED), the enhancements to steps 6-24 are as follows</w:t>
      </w:r>
      <w:r w:rsidRPr="000063DB">
        <w:rPr>
          <w:rFonts w:eastAsia="DengXian"/>
          <w:lang w:eastAsia="zh-CN"/>
        </w:rPr>
        <w:t>:</w:t>
      </w:r>
    </w:p>
    <w:p w14:paraId="53D5AAA5" w14:textId="77777777" w:rsidR="00095995" w:rsidRPr="000063DB" w:rsidRDefault="00095995" w:rsidP="00095995">
      <w:pPr>
        <w:pStyle w:val="B2"/>
        <w:rPr>
          <w:lang w:eastAsia="zh-CN"/>
        </w:rPr>
      </w:pPr>
      <w:r w:rsidRPr="000063DB">
        <w:t>-</w:t>
      </w:r>
      <w:r w:rsidRPr="000063DB">
        <w:tab/>
      </w:r>
      <w:r w:rsidRPr="000063DB">
        <w:rPr>
          <w:rFonts w:eastAsia="DengXian"/>
          <w:lang w:eastAsia="zh-CN"/>
        </w:rPr>
        <w:t>Step 11: the Nlmf_Location_DetermineLocation Request includes the UE unaware indication. The LMF selects positioning method based on the UE unaware indication.</w:t>
      </w:r>
    </w:p>
    <w:p w14:paraId="4700545B" w14:textId="77777777" w:rsidR="00095995" w:rsidRDefault="00095995" w:rsidP="00095995">
      <w:pPr>
        <w:pStyle w:val="B2"/>
        <w:rPr>
          <w:rFonts w:eastAsia="DengXian"/>
          <w:lang w:eastAsia="zh-CN"/>
        </w:rPr>
      </w:pPr>
      <w:r w:rsidRPr="000063DB">
        <w:t>-</w:t>
      </w:r>
      <w:r w:rsidRPr="000063DB">
        <w:tab/>
      </w:r>
      <w:r w:rsidRPr="000063DB">
        <w:rPr>
          <w:rFonts w:eastAsia="DengXian"/>
          <w:lang w:eastAsia="zh-CN"/>
        </w:rPr>
        <w:t xml:space="preserve">Step </w:t>
      </w:r>
      <w:r>
        <w:rPr>
          <w:rFonts w:eastAsia="DengXian" w:hint="eastAsia"/>
          <w:lang w:eastAsia="zh-CN"/>
        </w:rPr>
        <w:t>12</w:t>
      </w:r>
      <w:r w:rsidRPr="000063DB">
        <w:rPr>
          <w:rFonts w:eastAsia="DengXian"/>
          <w:lang w:eastAsia="zh-CN"/>
        </w:rPr>
        <w:t xml:space="preserve">: The LMF </w:t>
      </w:r>
      <w:r>
        <w:rPr>
          <w:rFonts w:eastAsia="DengXian" w:hint="eastAsia"/>
          <w:lang w:eastAsia="zh-CN"/>
        </w:rPr>
        <w:t>sends</w:t>
      </w:r>
      <w:r w:rsidRPr="000063DB">
        <w:rPr>
          <w:rFonts w:eastAsia="DengXian"/>
          <w:lang w:eastAsia="zh-CN"/>
        </w:rPr>
        <w:t xml:space="preserve"> </w:t>
      </w:r>
      <w:r>
        <w:rPr>
          <w:rFonts w:eastAsia="DengXian" w:hint="eastAsia"/>
          <w:lang w:eastAsia="zh-CN"/>
        </w:rPr>
        <w:t xml:space="preserve">NRPPa message including </w:t>
      </w:r>
      <w:r w:rsidRPr="000063DB">
        <w:rPr>
          <w:rFonts w:eastAsia="DengXian"/>
          <w:lang w:eastAsia="zh-CN"/>
        </w:rPr>
        <w:t>UE unaware indication</w:t>
      </w:r>
      <w:r>
        <w:rPr>
          <w:rFonts w:eastAsia="DengXian" w:hint="eastAsia"/>
          <w:lang w:eastAsia="zh-CN"/>
        </w:rPr>
        <w:t xml:space="preserve"> to RAN</w:t>
      </w:r>
      <w:r w:rsidRPr="000063DB">
        <w:rPr>
          <w:rFonts w:eastAsia="DengXian"/>
          <w:lang w:eastAsia="zh-CN"/>
        </w:rPr>
        <w:t>.</w:t>
      </w:r>
      <w:r>
        <w:rPr>
          <w:rFonts w:eastAsia="DengXian" w:hint="eastAsia"/>
          <w:lang w:eastAsia="zh-CN"/>
        </w:rPr>
        <w:t xml:space="preserve"> </w:t>
      </w:r>
      <w:r>
        <w:rPr>
          <w:rFonts w:eastAsia="DengXian"/>
          <w:lang w:eastAsia="zh-CN"/>
        </w:rPr>
        <w:t>B</w:t>
      </w:r>
      <w:r>
        <w:rPr>
          <w:rFonts w:eastAsia="DengXian" w:hint="eastAsia"/>
          <w:lang w:eastAsia="zh-CN"/>
        </w:rPr>
        <w:t>ecause UE cannot be paged, RAN rejects the NRPPa message.</w:t>
      </w:r>
    </w:p>
    <w:p w14:paraId="72B10DC8" w14:textId="77777777" w:rsidR="00095995" w:rsidRDefault="00095995" w:rsidP="00095995">
      <w:pPr>
        <w:pStyle w:val="B2"/>
        <w:rPr>
          <w:rFonts w:eastAsia="DengXian"/>
          <w:lang w:eastAsia="zh-CN"/>
        </w:rPr>
      </w:pPr>
      <w:r w:rsidRPr="000063DB">
        <w:t>-</w:t>
      </w:r>
      <w:r w:rsidRPr="000063DB">
        <w:tab/>
      </w:r>
      <w:r w:rsidRPr="000063DB">
        <w:rPr>
          <w:rFonts w:eastAsia="DengXian"/>
          <w:lang w:eastAsia="zh-CN"/>
        </w:rPr>
        <w:t xml:space="preserve">Step </w:t>
      </w:r>
      <w:r>
        <w:rPr>
          <w:rFonts w:eastAsia="DengXian" w:hint="eastAsia"/>
          <w:lang w:eastAsia="zh-CN"/>
        </w:rPr>
        <w:t>13</w:t>
      </w:r>
      <w:r w:rsidRPr="000063DB">
        <w:rPr>
          <w:rFonts w:eastAsia="DengXian"/>
          <w:lang w:eastAsia="zh-CN"/>
        </w:rPr>
        <w:t xml:space="preserve">: The LMF </w:t>
      </w:r>
      <w:r>
        <w:rPr>
          <w:rFonts w:eastAsia="DengXian" w:hint="eastAsia"/>
          <w:lang w:eastAsia="zh-CN"/>
        </w:rPr>
        <w:t>rejects the Nlmf_Location_DetermineLocation Reject with appropriate rejection cause.</w:t>
      </w:r>
    </w:p>
    <w:p w14:paraId="0D6AB2FC" w14:textId="77777777" w:rsidR="00095995" w:rsidRPr="000063DB" w:rsidRDefault="00095995" w:rsidP="00095995">
      <w:pPr>
        <w:pStyle w:val="B2"/>
        <w:rPr>
          <w:lang w:eastAsia="zh-CN"/>
        </w:rPr>
      </w:pPr>
      <w:r w:rsidRPr="000063DB">
        <w:t>-</w:t>
      </w:r>
      <w:r w:rsidRPr="000063DB">
        <w:tab/>
      </w:r>
      <w:r w:rsidRPr="000063DB">
        <w:rPr>
          <w:rFonts w:eastAsia="DengXian"/>
          <w:lang w:eastAsia="zh-CN"/>
        </w:rPr>
        <w:t>Step 1</w:t>
      </w:r>
      <w:r>
        <w:rPr>
          <w:rFonts w:eastAsia="DengXian" w:hint="eastAsia"/>
          <w:lang w:eastAsia="zh-CN"/>
        </w:rPr>
        <w:t>4</w:t>
      </w:r>
      <w:r w:rsidRPr="000063DB">
        <w:rPr>
          <w:rFonts w:eastAsia="DengXian"/>
          <w:lang w:eastAsia="zh-CN"/>
        </w:rPr>
        <w:t>: the AMF rejects the location request with appropriate rejection cause or returns the Namf_Location_ProvidePositioningInfo Response which includes the latest UE location information.</w:t>
      </w:r>
    </w:p>
    <w:p w14:paraId="516134A7" w14:textId="77777777" w:rsidR="00095995" w:rsidRDefault="00095995" w:rsidP="00095995">
      <w:pPr>
        <w:pStyle w:val="B2"/>
        <w:rPr>
          <w:rFonts w:eastAsia="DengXian"/>
          <w:lang w:eastAsia="zh-CN"/>
        </w:rPr>
      </w:pPr>
      <w:r w:rsidRPr="000063DB">
        <w:t>-</w:t>
      </w:r>
      <w:r w:rsidRPr="000063DB">
        <w:tab/>
      </w:r>
      <w:r w:rsidRPr="000063DB">
        <w:rPr>
          <w:rFonts w:eastAsia="DengXian"/>
          <w:lang w:eastAsia="zh-CN"/>
        </w:rPr>
        <w:t>Step 1</w:t>
      </w:r>
      <w:r>
        <w:rPr>
          <w:rFonts w:eastAsia="DengXian" w:hint="eastAsia"/>
          <w:lang w:eastAsia="zh-CN"/>
        </w:rPr>
        <w:t>6-23</w:t>
      </w:r>
      <w:r w:rsidRPr="000063DB">
        <w:rPr>
          <w:rFonts w:eastAsia="DengXian"/>
          <w:lang w:eastAsia="zh-CN"/>
        </w:rPr>
        <w:t xml:space="preserve"> are skipped.</w:t>
      </w:r>
    </w:p>
    <w:p w14:paraId="33DDD4ED" w14:textId="192DD2F9" w:rsidR="00095995" w:rsidRPr="000063DB" w:rsidRDefault="00095995" w:rsidP="00095995">
      <w:pPr>
        <w:pStyle w:val="B2"/>
        <w:rPr>
          <w:lang w:eastAsia="zh-CN"/>
        </w:rPr>
      </w:pPr>
      <w:r w:rsidRPr="000063DB">
        <w:t>-</w:t>
      </w:r>
      <w:r w:rsidRPr="000063DB">
        <w:tab/>
      </w:r>
      <w:r w:rsidRPr="000063DB">
        <w:rPr>
          <w:rFonts w:eastAsia="DengXian"/>
          <w:lang w:eastAsia="zh-CN"/>
        </w:rPr>
        <w:t xml:space="preserve">Step </w:t>
      </w:r>
      <w:r>
        <w:rPr>
          <w:rFonts w:eastAsia="DengXian" w:hint="eastAsia"/>
          <w:lang w:eastAsia="zh-CN"/>
        </w:rPr>
        <w:t>24</w:t>
      </w:r>
      <w:r w:rsidRPr="000063DB">
        <w:rPr>
          <w:rFonts w:eastAsia="DengXian"/>
          <w:lang w:eastAsia="zh-CN"/>
        </w:rPr>
        <w:t>: the GMLC rejects the LCS Service Request if there is no UE location can fulfi</w:t>
      </w:r>
      <w:r>
        <w:rPr>
          <w:rFonts w:eastAsia="DengXian" w:hint="eastAsia"/>
          <w:lang w:eastAsia="zh-CN"/>
        </w:rPr>
        <w:t>l</w:t>
      </w:r>
      <w:r w:rsidRPr="000063DB">
        <w:rPr>
          <w:rFonts w:eastAsia="DengXian"/>
          <w:lang w:eastAsia="zh-CN"/>
        </w:rPr>
        <w:t>l the QoS. Otherwise, the GMLC returns the LCS Service Response with latest UE location.</w:t>
      </w:r>
    </w:p>
    <w:p w14:paraId="011BE5AE" w14:textId="40CD71B5" w:rsidR="00F901EA" w:rsidRPr="000063DB" w:rsidRDefault="00F901EA" w:rsidP="00F901EA">
      <w:pPr>
        <w:rPr>
          <w:lang w:eastAsia="zh-CN"/>
        </w:rPr>
      </w:pPr>
      <w:r w:rsidRPr="000063DB">
        <w:rPr>
          <w:rFonts w:eastAsia="DengXian"/>
          <w:lang w:eastAsia="zh-CN"/>
        </w:rPr>
        <w:t xml:space="preserve">Enhancements to 5GC-NI-LR procedure in clause 6.10.1 </w:t>
      </w:r>
      <w:r w:rsidR="00FB2968">
        <w:rPr>
          <w:rFonts w:eastAsia="DengXian"/>
          <w:lang w:eastAsia="zh-CN"/>
        </w:rPr>
        <w:t>of</w:t>
      </w:r>
      <w:r w:rsidRPr="000063DB">
        <w:rPr>
          <w:rFonts w:eastAsia="DengXian"/>
          <w:lang w:eastAsia="zh-CN"/>
        </w:rPr>
        <w:t xml:space="preserve"> </w:t>
      </w:r>
      <w:r w:rsidR="00DB4AA0" w:rsidRPr="000063DB">
        <w:rPr>
          <w:rFonts w:eastAsia="DengXian"/>
          <w:lang w:eastAsia="zh-CN"/>
        </w:rPr>
        <w:t>TS</w:t>
      </w:r>
      <w:r w:rsidR="00DB4AA0">
        <w:rPr>
          <w:rFonts w:eastAsia="DengXian"/>
          <w:lang w:eastAsia="zh-CN"/>
        </w:rPr>
        <w:t> </w:t>
      </w:r>
      <w:r w:rsidR="00DB4AA0" w:rsidRPr="000063DB">
        <w:rPr>
          <w:rFonts w:eastAsia="DengXian"/>
          <w:lang w:eastAsia="zh-CN"/>
        </w:rPr>
        <w:t>23.273</w:t>
      </w:r>
      <w:r w:rsidR="00DB4AA0">
        <w:rPr>
          <w:rFonts w:eastAsia="DengXian"/>
          <w:lang w:eastAsia="zh-CN"/>
        </w:rPr>
        <w:t> [</w:t>
      </w:r>
      <w:r w:rsidR="00FB2968">
        <w:rPr>
          <w:rFonts w:eastAsia="DengXian"/>
          <w:lang w:eastAsia="zh-CN"/>
        </w:rPr>
        <w:t>5]</w:t>
      </w:r>
      <w:r w:rsidRPr="000063DB">
        <w:rPr>
          <w:rFonts w:eastAsia="DengXian"/>
          <w:lang w:eastAsia="zh-CN"/>
        </w:rPr>
        <w:t xml:space="preserve"> are as follows:</w:t>
      </w:r>
    </w:p>
    <w:p w14:paraId="2646EDCC" w14:textId="77777777" w:rsidR="00F901EA" w:rsidRPr="000063DB" w:rsidRDefault="00F901EA" w:rsidP="00F901EA">
      <w:pPr>
        <w:pStyle w:val="B1"/>
        <w:rPr>
          <w:lang w:eastAsia="zh-CN"/>
        </w:rPr>
      </w:pPr>
      <w:r w:rsidRPr="000063DB">
        <w:t>-</w:t>
      </w:r>
      <w:r w:rsidRPr="000063DB">
        <w:tab/>
      </w:r>
      <w:r w:rsidRPr="000063DB">
        <w:rPr>
          <w:rFonts w:eastAsia="DengXian"/>
          <w:lang w:eastAsia="zh-CN"/>
        </w:rPr>
        <w:t>Step 1: the AMF decides that the positioning is UE unaware based on configuration.</w:t>
      </w:r>
    </w:p>
    <w:p w14:paraId="0A1D7DAF" w14:textId="77777777" w:rsidR="00F901EA" w:rsidRPr="000063DB" w:rsidRDefault="00F901EA" w:rsidP="00F901EA">
      <w:pPr>
        <w:pStyle w:val="B1"/>
      </w:pPr>
      <w:r w:rsidRPr="000063DB">
        <w:t>-</w:t>
      </w:r>
      <w:r w:rsidRPr="000063DB">
        <w:tab/>
        <w:t xml:space="preserve">Step </w:t>
      </w:r>
      <w:r w:rsidRPr="000063DB">
        <w:rPr>
          <w:rFonts w:eastAsia="DengXian"/>
          <w:lang w:eastAsia="zh-CN"/>
        </w:rPr>
        <w:t>2</w:t>
      </w:r>
      <w:r w:rsidRPr="000063DB">
        <w:t>: the Nlmf_Location_DetermineLocation Request includes the UE unaware indication. The LMF selects positioning method based on the UE unaware indication.</w:t>
      </w:r>
    </w:p>
    <w:p w14:paraId="286B67FF" w14:textId="7AB49D7F" w:rsidR="00F901EA" w:rsidRPr="000063DB" w:rsidRDefault="00F901EA" w:rsidP="00F901EA">
      <w:pPr>
        <w:pStyle w:val="Heading4"/>
      </w:pPr>
      <w:bookmarkStart w:id="1259" w:name="_Toc104287834"/>
      <w:r w:rsidRPr="000063DB">
        <w:t>6.</w:t>
      </w:r>
      <w:r w:rsidR="00334FC1" w:rsidRPr="000063DB">
        <w:rPr>
          <w:lang w:eastAsia="zh-CN"/>
        </w:rPr>
        <w:t>14</w:t>
      </w:r>
      <w:r w:rsidRPr="000063DB">
        <w:t>.</w:t>
      </w:r>
      <w:r w:rsidRPr="000063DB">
        <w:rPr>
          <w:lang w:eastAsia="zh-CN"/>
        </w:rPr>
        <w:t>3</w:t>
      </w:r>
      <w:r w:rsidRPr="000063DB">
        <w:t>.</w:t>
      </w:r>
      <w:r w:rsidRPr="000063DB">
        <w:rPr>
          <w:rFonts w:eastAsia="DengXian"/>
          <w:lang w:eastAsia="zh-CN"/>
        </w:rPr>
        <w:t>2</w:t>
      </w:r>
      <w:r w:rsidRPr="000063DB">
        <w:tab/>
      </w:r>
      <w:r w:rsidRPr="000063DB">
        <w:rPr>
          <w:rFonts w:eastAsia="DengXian"/>
          <w:lang w:eastAsia="zh-CN"/>
        </w:rPr>
        <w:t>User unaware positioning</w:t>
      </w:r>
      <w:bookmarkEnd w:id="1259"/>
    </w:p>
    <w:p w14:paraId="3B81736C" w14:textId="77777777" w:rsidR="00F901EA" w:rsidRPr="000063DB" w:rsidRDefault="00F901EA" w:rsidP="00F901EA">
      <w:pPr>
        <w:rPr>
          <w:lang w:eastAsia="zh-CN"/>
        </w:rPr>
      </w:pPr>
      <w:r w:rsidRPr="000063DB">
        <w:rPr>
          <w:rFonts w:eastAsia="DengXian"/>
          <w:lang w:eastAsia="zh-CN"/>
        </w:rPr>
        <w:t>To support user unaware positioning, enhancements to the existing procedures are described in this clause.</w:t>
      </w:r>
    </w:p>
    <w:p w14:paraId="7035C6E4" w14:textId="15178AE0" w:rsidR="00F901EA" w:rsidRPr="000063DB" w:rsidRDefault="00F901EA" w:rsidP="00F901EA">
      <w:pPr>
        <w:rPr>
          <w:lang w:eastAsia="zh-CN"/>
        </w:rPr>
      </w:pPr>
      <w:r w:rsidRPr="000063DB">
        <w:rPr>
          <w:rFonts w:eastAsia="DengXian"/>
          <w:lang w:eastAsia="zh-CN"/>
        </w:rPr>
        <w:t xml:space="preserve">Enhancements to 5GC-MT-LR procedure for the commercial location service in clause 6.1.2 </w:t>
      </w:r>
      <w:r w:rsidR="00FB2968">
        <w:rPr>
          <w:rFonts w:eastAsia="DengXian"/>
          <w:lang w:eastAsia="zh-CN"/>
        </w:rPr>
        <w:t>of</w:t>
      </w:r>
      <w:r w:rsidRPr="000063DB">
        <w:rPr>
          <w:rFonts w:eastAsia="DengXian"/>
          <w:lang w:eastAsia="zh-CN"/>
        </w:rPr>
        <w:t xml:space="preserve"> </w:t>
      </w:r>
      <w:r w:rsidR="00DB4AA0" w:rsidRPr="000063DB">
        <w:rPr>
          <w:rFonts w:eastAsia="DengXian"/>
          <w:lang w:eastAsia="zh-CN"/>
        </w:rPr>
        <w:t>TS</w:t>
      </w:r>
      <w:r w:rsidR="00DB4AA0">
        <w:rPr>
          <w:rFonts w:eastAsia="DengXian"/>
          <w:lang w:eastAsia="zh-CN"/>
        </w:rPr>
        <w:t> </w:t>
      </w:r>
      <w:r w:rsidR="00DB4AA0" w:rsidRPr="000063DB">
        <w:rPr>
          <w:rFonts w:eastAsia="DengXian"/>
          <w:lang w:eastAsia="zh-CN"/>
        </w:rPr>
        <w:t>23.273</w:t>
      </w:r>
      <w:r w:rsidR="00DB4AA0">
        <w:rPr>
          <w:rFonts w:eastAsia="DengXian"/>
          <w:lang w:eastAsia="zh-CN"/>
        </w:rPr>
        <w:t> [</w:t>
      </w:r>
      <w:r w:rsidR="00FB2968">
        <w:rPr>
          <w:rFonts w:eastAsia="DengXian"/>
          <w:lang w:eastAsia="zh-CN"/>
        </w:rPr>
        <w:t>5]</w:t>
      </w:r>
      <w:r w:rsidRPr="000063DB">
        <w:rPr>
          <w:rFonts w:eastAsia="DengXian"/>
          <w:lang w:eastAsia="zh-CN"/>
        </w:rPr>
        <w:t xml:space="preserve"> are as follows:</w:t>
      </w:r>
    </w:p>
    <w:p w14:paraId="5A1C1A74" w14:textId="77777777" w:rsidR="00F901EA" w:rsidRPr="000063DB" w:rsidRDefault="00F901EA" w:rsidP="00F901EA">
      <w:pPr>
        <w:pStyle w:val="B1"/>
        <w:rPr>
          <w:lang w:eastAsia="zh-CN"/>
        </w:rPr>
      </w:pPr>
      <w:r w:rsidRPr="000063DB">
        <w:t>-</w:t>
      </w:r>
      <w:r w:rsidRPr="000063DB">
        <w:tab/>
      </w:r>
      <w:r w:rsidRPr="000063DB">
        <w:rPr>
          <w:rFonts w:eastAsia="DengXian"/>
          <w:lang w:eastAsia="zh-CN"/>
        </w:rPr>
        <w:t>Steps 1a, 1b-1, 1b-2, 4, 5: the corresponding message includes the user unaware indication.</w:t>
      </w:r>
    </w:p>
    <w:p w14:paraId="032FB720" w14:textId="77777777" w:rsidR="00F901EA" w:rsidRPr="000063DB" w:rsidRDefault="00F901EA" w:rsidP="00F901EA">
      <w:pPr>
        <w:pStyle w:val="B1"/>
        <w:rPr>
          <w:lang w:eastAsia="zh-CN"/>
        </w:rPr>
      </w:pPr>
      <w:r w:rsidRPr="000063DB">
        <w:t>-</w:t>
      </w:r>
      <w:r w:rsidRPr="000063DB">
        <w:tab/>
      </w:r>
      <w:r w:rsidRPr="000063DB">
        <w:rPr>
          <w:rFonts w:eastAsia="DengXian"/>
          <w:lang w:eastAsia="zh-CN"/>
        </w:rPr>
        <w:t>Steps 7-9, 20-21 are skipped.</w:t>
      </w:r>
    </w:p>
    <w:p w14:paraId="5890F814" w14:textId="590E101C" w:rsidR="00F901EA" w:rsidRPr="000063DB" w:rsidRDefault="00F901EA" w:rsidP="00F901EA">
      <w:pPr>
        <w:rPr>
          <w:lang w:eastAsia="zh-CN"/>
        </w:rPr>
      </w:pPr>
      <w:r w:rsidRPr="000063DB">
        <w:rPr>
          <w:rFonts w:eastAsia="DengXian"/>
          <w:lang w:eastAsia="zh-CN"/>
        </w:rPr>
        <w:t xml:space="preserve">Enhancements to Deferred 5GC-MT-LR procedure for Periodic, Triggered and UE Available Location Events in clause 6.3 </w:t>
      </w:r>
      <w:r w:rsidR="00FB2968">
        <w:rPr>
          <w:rFonts w:eastAsia="DengXian"/>
          <w:lang w:eastAsia="zh-CN"/>
        </w:rPr>
        <w:t>of</w:t>
      </w:r>
      <w:r w:rsidRPr="000063DB">
        <w:rPr>
          <w:rFonts w:eastAsia="DengXian"/>
          <w:lang w:eastAsia="zh-CN"/>
        </w:rPr>
        <w:t xml:space="preserve"> </w:t>
      </w:r>
      <w:r w:rsidR="00DB4AA0" w:rsidRPr="000063DB">
        <w:rPr>
          <w:rFonts w:eastAsia="DengXian"/>
          <w:lang w:eastAsia="zh-CN"/>
        </w:rPr>
        <w:t>TS</w:t>
      </w:r>
      <w:r w:rsidR="00DB4AA0">
        <w:rPr>
          <w:rFonts w:eastAsia="DengXian"/>
          <w:lang w:eastAsia="zh-CN"/>
        </w:rPr>
        <w:t> </w:t>
      </w:r>
      <w:r w:rsidR="00DB4AA0" w:rsidRPr="000063DB">
        <w:rPr>
          <w:rFonts w:eastAsia="DengXian"/>
          <w:lang w:eastAsia="zh-CN"/>
        </w:rPr>
        <w:t>23.273</w:t>
      </w:r>
      <w:r w:rsidR="00DB4AA0">
        <w:rPr>
          <w:rFonts w:eastAsia="DengXian"/>
          <w:lang w:eastAsia="zh-CN"/>
        </w:rPr>
        <w:t> [</w:t>
      </w:r>
      <w:r w:rsidR="00FB2968">
        <w:rPr>
          <w:rFonts w:eastAsia="DengXian"/>
          <w:lang w:eastAsia="zh-CN"/>
        </w:rPr>
        <w:t>5]</w:t>
      </w:r>
      <w:r w:rsidRPr="000063DB">
        <w:rPr>
          <w:rFonts w:eastAsia="DengXian"/>
          <w:lang w:eastAsia="zh-CN"/>
        </w:rPr>
        <w:t xml:space="preserve"> are as follows:</w:t>
      </w:r>
    </w:p>
    <w:p w14:paraId="4C89EC9C" w14:textId="77777777" w:rsidR="00F901EA" w:rsidRPr="000063DB" w:rsidRDefault="00F901EA" w:rsidP="00F901EA">
      <w:pPr>
        <w:pStyle w:val="B1"/>
        <w:rPr>
          <w:lang w:eastAsia="zh-CN"/>
        </w:rPr>
      </w:pPr>
      <w:r w:rsidRPr="000063DB">
        <w:t>-</w:t>
      </w:r>
      <w:r w:rsidRPr="000063DB">
        <w:tab/>
      </w:r>
      <w:r w:rsidRPr="000063DB">
        <w:rPr>
          <w:rFonts w:eastAsia="DengXian"/>
          <w:lang w:eastAsia="zh-CN"/>
        </w:rPr>
        <w:t>Steps 1a, 1b-1, 1b-2, 4, 5: the corresponding message includes the user unaware indication.</w:t>
      </w:r>
    </w:p>
    <w:p w14:paraId="6247093E" w14:textId="77777777" w:rsidR="00F901EA" w:rsidRPr="000063DB" w:rsidRDefault="00F901EA" w:rsidP="00F901EA">
      <w:pPr>
        <w:pStyle w:val="B1"/>
        <w:rPr>
          <w:lang w:eastAsia="zh-CN"/>
        </w:rPr>
      </w:pPr>
      <w:r w:rsidRPr="000063DB">
        <w:t>-</w:t>
      </w:r>
      <w:r w:rsidRPr="000063DB">
        <w:tab/>
      </w:r>
      <w:r w:rsidRPr="000063DB">
        <w:rPr>
          <w:rFonts w:eastAsia="DengXian"/>
          <w:lang w:eastAsia="zh-CN"/>
        </w:rPr>
        <w:t>Steps 11-12 are skipped.</w:t>
      </w:r>
    </w:p>
    <w:p w14:paraId="5A3A70EE" w14:textId="7E0B0A11" w:rsidR="00F901EA" w:rsidRPr="000063DB" w:rsidRDefault="00F901EA" w:rsidP="00F901EA">
      <w:pPr>
        <w:pStyle w:val="Heading3"/>
      </w:pPr>
      <w:bookmarkStart w:id="1260" w:name="_Toc104287835"/>
      <w:r w:rsidRPr="000063DB">
        <w:lastRenderedPageBreak/>
        <w:t>6.</w:t>
      </w:r>
      <w:r w:rsidR="00334FC1" w:rsidRPr="000063DB">
        <w:rPr>
          <w:lang w:eastAsia="zh-CN"/>
        </w:rPr>
        <w:t>14</w:t>
      </w:r>
      <w:r w:rsidRPr="000063DB">
        <w:t>.4</w:t>
      </w:r>
      <w:r w:rsidRPr="000063DB">
        <w:tab/>
        <w:t>Impacts on services, entities, and interfaces</w:t>
      </w:r>
      <w:bookmarkEnd w:id="1260"/>
    </w:p>
    <w:p w14:paraId="0F0B3966" w14:textId="77777777" w:rsidR="00F901EA" w:rsidRPr="000063DB" w:rsidRDefault="00F901EA" w:rsidP="00F901EA">
      <w:pPr>
        <w:rPr>
          <w:lang w:eastAsia="zh-CN"/>
        </w:rPr>
      </w:pPr>
      <w:r w:rsidRPr="000063DB">
        <w:rPr>
          <w:rFonts w:eastAsia="DengXian"/>
          <w:lang w:eastAsia="zh-CN"/>
        </w:rPr>
        <w:t>GMLC:</w:t>
      </w:r>
    </w:p>
    <w:p w14:paraId="3CA5B6DA" w14:textId="77777777" w:rsidR="00F901EA" w:rsidRPr="000063DB" w:rsidRDefault="00F901EA" w:rsidP="00F901EA">
      <w:pPr>
        <w:pStyle w:val="B1"/>
        <w:rPr>
          <w:lang w:eastAsia="zh-CN"/>
        </w:rPr>
      </w:pPr>
      <w:r w:rsidRPr="000063DB">
        <w:t>-</w:t>
      </w:r>
      <w:r w:rsidRPr="000063DB">
        <w:tab/>
      </w:r>
      <w:r w:rsidRPr="000063DB">
        <w:rPr>
          <w:rFonts w:eastAsia="DengXian"/>
          <w:lang w:eastAsia="zh-CN"/>
        </w:rPr>
        <w:t>To support UE unaware positioning: receive UE unaware positioning indication from LCS Client and send the indication to AMF.</w:t>
      </w:r>
    </w:p>
    <w:p w14:paraId="3C6496E6" w14:textId="77777777" w:rsidR="00F901EA" w:rsidRPr="000063DB" w:rsidRDefault="00F901EA" w:rsidP="00F901EA">
      <w:pPr>
        <w:pStyle w:val="B1"/>
        <w:rPr>
          <w:lang w:eastAsia="zh-CN"/>
        </w:rPr>
      </w:pPr>
      <w:r w:rsidRPr="000063DB">
        <w:t>-</w:t>
      </w:r>
      <w:r w:rsidRPr="000063DB">
        <w:tab/>
      </w:r>
      <w:r w:rsidRPr="000063DB">
        <w:rPr>
          <w:rFonts w:eastAsia="DengXian"/>
          <w:lang w:eastAsia="zh-CN"/>
        </w:rPr>
        <w:t>To support user unaware positioning: receive user unaware positioning indication from LCS Client and send the indication to AMF.</w:t>
      </w:r>
    </w:p>
    <w:p w14:paraId="79FDB6E4" w14:textId="77777777" w:rsidR="00F901EA" w:rsidRPr="000063DB" w:rsidRDefault="00F901EA" w:rsidP="00F901EA">
      <w:pPr>
        <w:rPr>
          <w:lang w:eastAsia="zh-CN"/>
        </w:rPr>
      </w:pPr>
      <w:r w:rsidRPr="000063DB">
        <w:rPr>
          <w:rFonts w:eastAsia="DengXian"/>
          <w:lang w:eastAsia="zh-CN"/>
        </w:rPr>
        <w:t>AMF:</w:t>
      </w:r>
    </w:p>
    <w:p w14:paraId="155E31A8" w14:textId="77777777" w:rsidR="00F901EA" w:rsidRPr="000063DB" w:rsidRDefault="00F901EA" w:rsidP="00F901EA">
      <w:pPr>
        <w:pStyle w:val="B1"/>
        <w:rPr>
          <w:lang w:eastAsia="zh-CN"/>
        </w:rPr>
      </w:pPr>
      <w:r w:rsidRPr="000063DB">
        <w:t>-</w:t>
      </w:r>
      <w:r w:rsidRPr="000063DB">
        <w:tab/>
      </w:r>
      <w:r w:rsidRPr="000063DB">
        <w:rPr>
          <w:rFonts w:eastAsia="DengXian"/>
          <w:lang w:eastAsia="zh-CN"/>
        </w:rPr>
        <w:t>To support UE unaware positioning:</w:t>
      </w:r>
    </w:p>
    <w:p w14:paraId="59A3B200" w14:textId="1944690D" w:rsidR="00F901EA" w:rsidRPr="000063DB" w:rsidRDefault="00F901EA" w:rsidP="00F901EA">
      <w:pPr>
        <w:pStyle w:val="B2"/>
        <w:rPr>
          <w:lang w:eastAsia="zh-CN"/>
        </w:rPr>
      </w:pPr>
      <w:r w:rsidRPr="000063DB">
        <w:t>-</w:t>
      </w:r>
      <w:r w:rsidRPr="000063DB">
        <w:tab/>
      </w:r>
      <w:r w:rsidRPr="000063DB">
        <w:rPr>
          <w:rFonts w:eastAsia="DengXian"/>
          <w:lang w:eastAsia="zh-CN"/>
        </w:rPr>
        <w:t>If UE is in CM_IDLE or RRC_INACTIVE state</w:t>
      </w:r>
      <w:ins w:id="1261" w:author="S2-2204475" w:date="2022-05-24T09:49:00Z">
        <w:r w:rsidR="00095995">
          <w:rPr>
            <w:rFonts w:eastAsia="DengXian" w:hint="eastAsia"/>
            <w:lang w:eastAsia="zh-CN"/>
          </w:rPr>
          <w:t xml:space="preserve"> (if known by AMF)</w:t>
        </w:r>
      </w:ins>
      <w:r w:rsidRPr="000063DB">
        <w:rPr>
          <w:rFonts w:eastAsia="DengXian"/>
          <w:lang w:eastAsia="zh-CN"/>
        </w:rPr>
        <w:t>, the AMF does not page UE. The AMF rejects the request or returns the latest UE location to GMLC.</w:t>
      </w:r>
    </w:p>
    <w:p w14:paraId="77F09E23" w14:textId="77777777" w:rsidR="00F901EA" w:rsidRPr="000063DB" w:rsidRDefault="00F901EA" w:rsidP="00F901EA">
      <w:pPr>
        <w:pStyle w:val="B2"/>
        <w:rPr>
          <w:lang w:eastAsia="zh-CN"/>
        </w:rPr>
      </w:pPr>
      <w:r w:rsidRPr="000063DB">
        <w:t>-</w:t>
      </w:r>
      <w:r w:rsidRPr="000063DB">
        <w:tab/>
      </w:r>
      <w:r w:rsidRPr="000063DB">
        <w:rPr>
          <w:rFonts w:eastAsia="DengXian"/>
          <w:lang w:eastAsia="zh-CN"/>
        </w:rPr>
        <w:t>If UE is in CM_CONNECTED state, the AMF sends the UE unaware indication to LMF.</w:t>
      </w:r>
    </w:p>
    <w:p w14:paraId="64EF9362" w14:textId="77777777" w:rsidR="00F901EA" w:rsidRPr="000063DB" w:rsidRDefault="00F901EA" w:rsidP="00F901EA">
      <w:pPr>
        <w:pStyle w:val="B1"/>
        <w:rPr>
          <w:lang w:eastAsia="zh-CN"/>
        </w:rPr>
      </w:pPr>
      <w:r w:rsidRPr="000063DB">
        <w:t>-</w:t>
      </w:r>
      <w:r w:rsidRPr="000063DB">
        <w:tab/>
      </w:r>
      <w:r w:rsidRPr="000063DB">
        <w:rPr>
          <w:rFonts w:eastAsia="DengXian"/>
          <w:lang w:eastAsia="zh-CN"/>
        </w:rPr>
        <w:t>To support user unaware positioning: the AMF does not send the NAS Location Notification Invoke Request to UE.</w:t>
      </w:r>
    </w:p>
    <w:p w14:paraId="55F5FB61" w14:textId="77777777" w:rsidR="00F901EA" w:rsidRPr="000063DB" w:rsidRDefault="00F901EA" w:rsidP="00F901EA">
      <w:pPr>
        <w:rPr>
          <w:lang w:eastAsia="zh-CN"/>
        </w:rPr>
      </w:pPr>
      <w:r w:rsidRPr="000063DB">
        <w:rPr>
          <w:rFonts w:eastAsia="DengXian"/>
          <w:lang w:eastAsia="zh-CN"/>
        </w:rPr>
        <w:t>LMF:</w:t>
      </w:r>
    </w:p>
    <w:p w14:paraId="74CF7A82" w14:textId="77777777" w:rsidR="00095995" w:rsidRDefault="00F901EA" w:rsidP="00F901EA">
      <w:pPr>
        <w:pStyle w:val="B1"/>
        <w:rPr>
          <w:ins w:id="1262" w:author="S2-2204475" w:date="2022-05-24T09:50:00Z"/>
          <w:rFonts w:eastAsia="DengXian"/>
          <w:lang w:eastAsia="zh-CN"/>
        </w:rPr>
      </w:pPr>
      <w:r w:rsidRPr="000063DB">
        <w:t>-</w:t>
      </w:r>
      <w:r w:rsidRPr="000063DB">
        <w:tab/>
      </w:r>
      <w:r w:rsidRPr="000063DB">
        <w:rPr>
          <w:rFonts w:eastAsia="DengXian"/>
          <w:lang w:eastAsia="zh-CN"/>
        </w:rPr>
        <w:t xml:space="preserve">To support UE unaware positioning: </w:t>
      </w:r>
    </w:p>
    <w:p w14:paraId="58B99DD7" w14:textId="4AED11D8" w:rsidR="00F901EA" w:rsidRDefault="00095995" w:rsidP="00095995">
      <w:pPr>
        <w:pStyle w:val="B2"/>
        <w:rPr>
          <w:ins w:id="1263" w:author="S2-2204475" w:date="2022-05-24T09:51:00Z"/>
          <w:rFonts w:eastAsia="DengXian"/>
          <w:lang w:eastAsia="zh-CN"/>
        </w:rPr>
      </w:pPr>
      <w:ins w:id="1264" w:author="S2-2204475" w:date="2022-05-24T09:50:00Z">
        <w:r>
          <w:rPr>
            <w:rFonts w:eastAsia="DengXian" w:hint="eastAsia"/>
            <w:lang w:eastAsia="zh-CN"/>
          </w:rPr>
          <w:t>-  R</w:t>
        </w:r>
      </w:ins>
      <w:del w:id="1265" w:author="S2-2204475" w:date="2022-05-24T09:50:00Z">
        <w:r w:rsidR="00F901EA" w:rsidRPr="000063DB" w:rsidDel="00095995">
          <w:rPr>
            <w:rFonts w:eastAsia="DengXian"/>
            <w:lang w:eastAsia="zh-CN"/>
          </w:rPr>
          <w:delText>r</w:delText>
        </w:r>
      </w:del>
      <w:r w:rsidR="00F901EA" w:rsidRPr="000063DB">
        <w:rPr>
          <w:rFonts w:eastAsia="DengXian"/>
          <w:lang w:eastAsia="zh-CN"/>
        </w:rPr>
        <w:t>eceives the UE unaware indication from AMF and selects positioning method based on the indication.</w:t>
      </w:r>
    </w:p>
    <w:p w14:paraId="70DE40F8" w14:textId="5B38E6B1" w:rsidR="00095995" w:rsidRPr="00095995" w:rsidDel="00095995" w:rsidRDefault="00095995" w:rsidP="00095995">
      <w:pPr>
        <w:pStyle w:val="B2"/>
        <w:rPr>
          <w:del w:id="1266" w:author="S2-2204475" w:date="2022-05-24T09:51:00Z"/>
          <w:rFonts w:eastAsiaTheme="minorEastAsia"/>
          <w:lang w:eastAsia="zh-CN"/>
        </w:rPr>
      </w:pPr>
      <w:ins w:id="1267" w:author="S2-2204475" w:date="2022-05-24T09:51:00Z">
        <w:r w:rsidRPr="000063DB">
          <w:t>-</w:t>
        </w:r>
        <w:r w:rsidRPr="000063DB">
          <w:tab/>
        </w:r>
        <w:r w:rsidRPr="002068E6">
          <w:rPr>
            <w:rFonts w:eastAsia="DengXian" w:hint="eastAsia"/>
            <w:lang w:eastAsia="zh-CN"/>
          </w:rPr>
          <w:t>Sends the UE unaware indication included in the NRPPa message to NG-RAN.</w:t>
        </w:r>
      </w:ins>
    </w:p>
    <w:p w14:paraId="08709014" w14:textId="77777777" w:rsidR="00095995" w:rsidRPr="000063DB" w:rsidRDefault="00095995" w:rsidP="00095995">
      <w:pPr>
        <w:rPr>
          <w:ins w:id="1268" w:author="S2-2204475" w:date="2022-05-24T09:51:00Z"/>
          <w:lang w:eastAsia="zh-CN"/>
        </w:rPr>
      </w:pPr>
      <w:ins w:id="1269" w:author="S2-2204475" w:date="2022-05-24T09:51:00Z">
        <w:r>
          <w:rPr>
            <w:rFonts w:eastAsia="DengXian" w:hint="eastAsia"/>
            <w:lang w:eastAsia="zh-CN"/>
          </w:rPr>
          <w:t>NG-RAN</w:t>
        </w:r>
        <w:r w:rsidRPr="000063DB">
          <w:rPr>
            <w:rFonts w:eastAsia="DengXian"/>
            <w:lang w:eastAsia="zh-CN"/>
          </w:rPr>
          <w:t>:</w:t>
        </w:r>
      </w:ins>
    </w:p>
    <w:p w14:paraId="395B8E58" w14:textId="6CEBFC5C" w:rsidR="00095995" w:rsidRDefault="00095995" w:rsidP="00095995">
      <w:pPr>
        <w:pStyle w:val="B1"/>
        <w:rPr>
          <w:ins w:id="1270" w:author="S2-2204475" w:date="2022-05-24T09:51:00Z"/>
          <w:rFonts w:eastAsia="DengXian"/>
          <w:lang w:eastAsia="zh-CN"/>
        </w:rPr>
      </w:pPr>
      <w:ins w:id="1271" w:author="S2-2204475" w:date="2022-05-24T09:51:00Z">
        <w:r w:rsidRPr="000063DB">
          <w:t>-</w:t>
        </w:r>
        <w:r w:rsidRPr="000063DB">
          <w:tab/>
        </w:r>
        <w:r w:rsidRPr="000063DB">
          <w:rPr>
            <w:rFonts w:eastAsia="DengXian"/>
            <w:lang w:eastAsia="zh-CN"/>
          </w:rPr>
          <w:t>To support UE unaware positioning:</w:t>
        </w:r>
        <w:r>
          <w:rPr>
            <w:rFonts w:eastAsia="DengXian" w:hint="eastAsia"/>
            <w:lang w:eastAsia="zh-CN"/>
          </w:rPr>
          <w:t xml:space="preserve"> receives the UE unaware indication from LMF and rejects the NRPPa request if UE is in RRC_INACTIVE state.</w:t>
        </w:r>
      </w:ins>
    </w:p>
    <w:p w14:paraId="63E926A2" w14:textId="35BE9FCC" w:rsidR="00F901EA" w:rsidRPr="000063DB" w:rsidRDefault="00F901EA" w:rsidP="00F901EA">
      <w:pPr>
        <w:rPr>
          <w:lang w:eastAsia="zh-CN"/>
        </w:rPr>
      </w:pPr>
      <w:r w:rsidRPr="000063DB">
        <w:rPr>
          <w:rFonts w:eastAsia="DengXian"/>
          <w:lang w:eastAsia="zh-CN"/>
        </w:rPr>
        <w:t>LCS Client/AF:</w:t>
      </w:r>
    </w:p>
    <w:p w14:paraId="027BF36A" w14:textId="77777777" w:rsidR="00F901EA" w:rsidRPr="000063DB" w:rsidRDefault="00F901EA" w:rsidP="00F901EA">
      <w:pPr>
        <w:pStyle w:val="B1"/>
        <w:rPr>
          <w:lang w:eastAsia="zh-CN"/>
        </w:rPr>
      </w:pPr>
      <w:r w:rsidRPr="000063DB">
        <w:t>-</w:t>
      </w:r>
      <w:r w:rsidRPr="000063DB">
        <w:tab/>
      </w:r>
      <w:r w:rsidRPr="000063DB">
        <w:rPr>
          <w:rFonts w:eastAsia="DengXian"/>
          <w:lang w:eastAsia="zh-CN"/>
        </w:rPr>
        <w:t>To support UE unaware positioning: send UE unaware positioning indication to GMLC.</w:t>
      </w:r>
    </w:p>
    <w:p w14:paraId="6835E5D3" w14:textId="77777777" w:rsidR="00F901EA" w:rsidRPr="000063DB" w:rsidRDefault="00F901EA" w:rsidP="00F901EA">
      <w:pPr>
        <w:pStyle w:val="B1"/>
        <w:rPr>
          <w:lang w:eastAsia="zh-CN"/>
        </w:rPr>
      </w:pPr>
      <w:r w:rsidRPr="000063DB">
        <w:t>-</w:t>
      </w:r>
      <w:r w:rsidRPr="000063DB">
        <w:tab/>
      </w:r>
      <w:r w:rsidRPr="000063DB">
        <w:rPr>
          <w:rFonts w:eastAsia="DengXian"/>
          <w:lang w:eastAsia="zh-CN"/>
        </w:rPr>
        <w:t>To support user unaware positioning: send user unaware positioning indication to GMLC.</w:t>
      </w:r>
    </w:p>
    <w:p w14:paraId="07425DFE" w14:textId="528D45DD" w:rsidR="00F901EA" w:rsidRPr="000063DB" w:rsidRDefault="00F901EA" w:rsidP="00F901EA">
      <w:pPr>
        <w:pStyle w:val="Heading2"/>
      </w:pPr>
      <w:bookmarkStart w:id="1272" w:name="_Toc104287836"/>
      <w:r w:rsidRPr="000063DB">
        <w:t>6.</w:t>
      </w:r>
      <w:r w:rsidR="001B3BCF" w:rsidRPr="000063DB">
        <w:rPr>
          <w:lang w:eastAsia="zh-CN"/>
        </w:rPr>
        <w:t>1</w:t>
      </w:r>
      <w:r w:rsidR="00334FC1" w:rsidRPr="000063DB">
        <w:rPr>
          <w:lang w:eastAsia="zh-CN"/>
        </w:rPr>
        <w:t>5</w:t>
      </w:r>
      <w:r w:rsidRPr="000063DB">
        <w:tab/>
        <w:t>Solution #</w:t>
      </w:r>
      <w:r w:rsidR="001B3BCF" w:rsidRPr="000063DB">
        <w:rPr>
          <w:lang w:eastAsia="zh-CN"/>
        </w:rPr>
        <w:t>1</w:t>
      </w:r>
      <w:r w:rsidR="00334FC1" w:rsidRPr="000063DB">
        <w:rPr>
          <w:lang w:eastAsia="zh-CN"/>
        </w:rPr>
        <w:t>5</w:t>
      </w:r>
      <w:r w:rsidRPr="000063DB">
        <w:t>: PRU assisted LCS architecture and procedure</w:t>
      </w:r>
      <w:bookmarkEnd w:id="1272"/>
    </w:p>
    <w:p w14:paraId="181C8123" w14:textId="10BE0681" w:rsidR="00F901EA" w:rsidRPr="000063DB" w:rsidRDefault="00F901EA" w:rsidP="00F901EA">
      <w:pPr>
        <w:pStyle w:val="Heading3"/>
        <w:rPr>
          <w:lang w:eastAsia="ko-KR"/>
        </w:rPr>
      </w:pPr>
      <w:bookmarkStart w:id="1273" w:name="_Toc104287837"/>
      <w:r w:rsidRPr="000063DB">
        <w:rPr>
          <w:lang w:eastAsia="ko-KR"/>
        </w:rPr>
        <w:t>6.</w:t>
      </w:r>
      <w:r w:rsidR="00334FC1" w:rsidRPr="000063DB">
        <w:rPr>
          <w:lang w:eastAsia="zh-CN"/>
        </w:rPr>
        <w:t>15</w:t>
      </w:r>
      <w:r w:rsidRPr="000063DB">
        <w:rPr>
          <w:lang w:eastAsia="ko-KR"/>
        </w:rPr>
        <w:t>.1</w:t>
      </w:r>
      <w:r w:rsidRPr="000063DB">
        <w:rPr>
          <w:lang w:eastAsia="ko-KR"/>
        </w:rPr>
        <w:tab/>
        <w:t>Introduction</w:t>
      </w:r>
      <w:bookmarkEnd w:id="1273"/>
    </w:p>
    <w:p w14:paraId="1892E778" w14:textId="77777777" w:rsidR="00F901EA" w:rsidRPr="000063DB" w:rsidRDefault="00F901EA" w:rsidP="00F901EA">
      <w:r w:rsidRPr="000063DB">
        <w:t>This solution addresses Key Issue #7, especially on the enable of the PRU management in 5GC and utilize the PRU to enhance the LCS procedure.</w:t>
      </w:r>
    </w:p>
    <w:p w14:paraId="56C6B292" w14:textId="650C46D2" w:rsidR="00F901EA" w:rsidRPr="000063DB" w:rsidRDefault="00F901EA" w:rsidP="00F901EA">
      <w:pPr>
        <w:pStyle w:val="Heading3"/>
        <w:rPr>
          <w:lang w:eastAsia="ko-KR"/>
        </w:rPr>
      </w:pPr>
      <w:bookmarkStart w:id="1274" w:name="_Toc104287838"/>
      <w:r w:rsidRPr="000063DB">
        <w:rPr>
          <w:lang w:eastAsia="ko-KR"/>
        </w:rPr>
        <w:t>6.</w:t>
      </w:r>
      <w:r w:rsidR="00334FC1" w:rsidRPr="000063DB">
        <w:rPr>
          <w:lang w:eastAsia="zh-CN"/>
        </w:rPr>
        <w:t>15</w:t>
      </w:r>
      <w:r w:rsidRPr="000063DB">
        <w:rPr>
          <w:lang w:eastAsia="ko-KR"/>
        </w:rPr>
        <w:t>.2</w:t>
      </w:r>
      <w:r w:rsidRPr="000063DB">
        <w:rPr>
          <w:lang w:eastAsia="ko-KR"/>
        </w:rPr>
        <w:tab/>
        <w:t>Functional Description</w:t>
      </w:r>
      <w:bookmarkEnd w:id="1274"/>
    </w:p>
    <w:p w14:paraId="1FBD6BEC" w14:textId="6AEC4A80" w:rsidR="00F901EA" w:rsidRPr="000063DB" w:rsidRDefault="00FB2968" w:rsidP="00FB2968">
      <w:r>
        <w:t>The procedures in clause 6.15.3.1 is used for 5GC to obtain the available PRU(s)</w:t>
      </w:r>
      <w:del w:id="1275" w:author="S2-2205017" w:date="2022-05-24T09:57:00Z">
        <w:r w:rsidDel="00211A0D">
          <w:delText>/Reference UE</w:delText>
        </w:r>
      </w:del>
      <w:r>
        <w:t xml:space="preserve"> information. The procedures in clauses 6.15.3.2 and 6.15.3.3 are used for the 5GC to choose the candidate PRU(s) and to use the candidate PRU(s) to enhance the location service procedure.</w:t>
      </w:r>
    </w:p>
    <w:p w14:paraId="40E21141" w14:textId="18929548" w:rsidR="00F901EA" w:rsidRPr="000063DB" w:rsidRDefault="00F901EA" w:rsidP="00F901EA">
      <w:pPr>
        <w:pStyle w:val="Heading4"/>
      </w:pPr>
      <w:bookmarkStart w:id="1276" w:name="_Toc104287839"/>
      <w:r w:rsidRPr="000063DB">
        <w:t>6.</w:t>
      </w:r>
      <w:r w:rsidR="00334FC1" w:rsidRPr="000063DB">
        <w:rPr>
          <w:lang w:eastAsia="zh-CN"/>
        </w:rPr>
        <w:t>15</w:t>
      </w:r>
      <w:r w:rsidRPr="000063DB">
        <w:t>.2.1</w:t>
      </w:r>
      <w:r w:rsidR="009178CB" w:rsidRPr="000063DB">
        <w:tab/>
      </w:r>
      <w:r w:rsidRPr="000063DB">
        <w:t>PRU Information</w:t>
      </w:r>
      <w:bookmarkEnd w:id="1276"/>
    </w:p>
    <w:p w14:paraId="3BBCC042" w14:textId="3C95C355" w:rsidR="00F901EA" w:rsidRDefault="00F901EA" w:rsidP="00F901EA">
      <w:r w:rsidRPr="000063DB">
        <w:t>The PRU information consists the following aspects:</w:t>
      </w:r>
    </w:p>
    <w:p w14:paraId="2FA0B57E" w14:textId="6E022B43" w:rsidR="00270A9F" w:rsidRDefault="00270A9F" w:rsidP="00270A9F">
      <w:pPr>
        <w:pStyle w:val="B1"/>
      </w:pPr>
      <w:r>
        <w:t>-</w:t>
      </w:r>
      <w:r>
        <w:tab/>
        <w:t>Capability: indicate the capability a PRU supports positioning signal transmission capability and positioning measurement capability on Uu and PC5, based on that information, PRUs</w:t>
      </w:r>
      <w:del w:id="1277" w:author="S2-2205017" w:date="2022-05-24T09:57:00Z">
        <w:r w:rsidDel="00211A0D">
          <w:delText>/Reference UE</w:delText>
        </w:r>
      </w:del>
      <w:r>
        <w:t xml:space="preserve"> could be selected as candidate PRUs</w:t>
      </w:r>
      <w:del w:id="1278" w:author="S2-2205017" w:date="2022-05-24T09:57:00Z">
        <w:r w:rsidDel="00211A0D">
          <w:delText>/Reference UE</w:delText>
        </w:r>
      </w:del>
      <w:r>
        <w:t xml:space="preserve"> to assist the positioning of other UE.</w:t>
      </w:r>
    </w:p>
    <w:p w14:paraId="3E3167C1" w14:textId="0FF2FCE7" w:rsidR="00270A9F" w:rsidRDefault="00270A9F" w:rsidP="00270A9F">
      <w:pPr>
        <w:pStyle w:val="NO"/>
      </w:pPr>
      <w:r>
        <w:lastRenderedPageBreak/>
        <w:t>NOTE 1:</w:t>
      </w:r>
      <w:r>
        <w:tab/>
        <w:t>The positioning signal transmission capability and signal measurement capability on PC5 relates to the study in RAN WG.</w:t>
      </w:r>
    </w:p>
    <w:p w14:paraId="47BACAB5" w14:textId="77777777" w:rsidR="00270A9F" w:rsidRDefault="00270A9F" w:rsidP="00270A9F">
      <w:pPr>
        <w:pStyle w:val="B1"/>
      </w:pPr>
      <w:r>
        <w:t>-</w:t>
      </w:r>
      <w:r>
        <w:tab/>
        <w:t>Location information, e.g. whether absolute location coordinates are available and to which degree of accuracy. This is required if a PRU to be utilized for timing calibration or to be utilized to complete the insufficient LoS path. The location information may include other parameters, such as velocity information, time stamps or duration of valid location information etc.</w:t>
      </w:r>
    </w:p>
    <w:p w14:paraId="5621CB1F" w14:textId="77777777" w:rsidR="00270A9F" w:rsidRDefault="00270A9F" w:rsidP="00270A9F">
      <w:pPr>
        <w:pStyle w:val="B1"/>
      </w:pPr>
      <w:r>
        <w:t>-</w:t>
      </w:r>
      <w:r>
        <w:tab/>
        <w:t>Mobility state, whether a PRU is fixed or mobile.</w:t>
      </w:r>
    </w:p>
    <w:p w14:paraId="158CF081" w14:textId="77777777" w:rsidR="00270A9F" w:rsidRDefault="00270A9F" w:rsidP="00270A9F">
      <w:pPr>
        <w:pStyle w:val="B1"/>
      </w:pPr>
      <w:r>
        <w:t>-</w:t>
      </w:r>
      <w:r>
        <w:tab/>
        <w:t>State indication, e.g. ON/OFF: this indicates whether a PRU is enabled to assist positioning of the other UEs.</w:t>
      </w:r>
    </w:p>
    <w:p w14:paraId="6FDC61A2" w14:textId="18CAC190" w:rsidR="00F901EA" w:rsidRPr="000063DB" w:rsidRDefault="00F901EA" w:rsidP="00F901EA">
      <w:pPr>
        <w:pStyle w:val="Heading4"/>
      </w:pPr>
      <w:bookmarkStart w:id="1279" w:name="_Toc104287840"/>
      <w:r w:rsidRPr="000063DB">
        <w:t>6.</w:t>
      </w:r>
      <w:r w:rsidR="00334FC1" w:rsidRPr="000063DB">
        <w:rPr>
          <w:lang w:eastAsia="zh-CN"/>
        </w:rPr>
        <w:t>15</w:t>
      </w:r>
      <w:r w:rsidRPr="000063DB">
        <w:t>.2.2</w:t>
      </w:r>
      <w:r w:rsidR="009178CB" w:rsidRPr="000063DB">
        <w:tab/>
      </w:r>
      <w:r w:rsidRPr="000063DB">
        <w:t>PRU Information Acquisition</w:t>
      </w:r>
      <w:bookmarkEnd w:id="1279"/>
    </w:p>
    <w:p w14:paraId="749A6EEC" w14:textId="782DAE40" w:rsidR="00F901EA" w:rsidRDefault="00F901EA" w:rsidP="00270A9F">
      <w:r w:rsidRPr="000063DB">
        <w:t>PRU information could be obtained by 5GC via three different ways:</w:t>
      </w:r>
    </w:p>
    <w:p w14:paraId="355F6ACC" w14:textId="77777777" w:rsidR="00270A9F" w:rsidRDefault="00270A9F" w:rsidP="00270A9F">
      <w:pPr>
        <w:pStyle w:val="B1"/>
        <w:rPr>
          <w:rFonts w:eastAsia="MS Mincho"/>
        </w:rPr>
      </w:pPr>
      <w:r>
        <w:rPr>
          <w:rFonts w:eastAsia="MS Mincho"/>
        </w:rPr>
        <w:t>i.</w:t>
      </w:r>
      <w:r>
        <w:rPr>
          <w:rFonts w:eastAsia="MS Mincho"/>
        </w:rPr>
        <w:tab/>
        <w:t>Registration to AMF</w:t>
      </w:r>
    </w:p>
    <w:p w14:paraId="7A85ACE6" w14:textId="5E8A01C0" w:rsidR="00270A9F" w:rsidRDefault="00270A9F" w:rsidP="00270A9F">
      <w:pPr>
        <w:pStyle w:val="B1"/>
        <w:rPr>
          <w:rFonts w:eastAsia="MS Mincho"/>
        </w:rPr>
      </w:pPr>
      <w:r>
        <w:rPr>
          <w:rFonts w:eastAsia="MS Mincho"/>
        </w:rPr>
        <w:tab/>
        <w:t>A UE can be registered as a PRU. When a PRU registers to the network, the PRU information may be included in the UE context data and obtained by the AMF. After receive the PRU registration, the AMF sends message to NRF to indicate PRU existence in certain area (e.g. the TAI of the PRU location).</w:t>
      </w:r>
    </w:p>
    <w:p w14:paraId="3CA93ABE" w14:textId="77777777" w:rsidR="00270A9F" w:rsidRDefault="00270A9F" w:rsidP="00270A9F">
      <w:pPr>
        <w:pStyle w:val="B1"/>
        <w:rPr>
          <w:rFonts w:eastAsia="MS Mincho"/>
        </w:rPr>
      </w:pPr>
      <w:r>
        <w:rPr>
          <w:rFonts w:eastAsia="MS Mincho"/>
        </w:rPr>
        <w:t>ii.</w:t>
      </w:r>
      <w:r>
        <w:rPr>
          <w:rFonts w:eastAsia="MS Mincho"/>
        </w:rPr>
        <w:tab/>
        <w:t>Registration to LMF</w:t>
      </w:r>
    </w:p>
    <w:p w14:paraId="4AC223E5" w14:textId="4A160F6A" w:rsidR="00270A9F" w:rsidRDefault="00270A9F" w:rsidP="00270A9F">
      <w:pPr>
        <w:pStyle w:val="B1"/>
        <w:rPr>
          <w:rFonts w:eastAsia="MS Mincho"/>
        </w:rPr>
      </w:pPr>
      <w:r>
        <w:rPr>
          <w:rFonts w:eastAsia="MS Mincho"/>
        </w:rPr>
        <w:tab/>
        <w:t>A UE can be configure as a PRU by a NF, e.g. LMF. LMF obtains PRU information via AMF. This information may be provided by the UE via LPP procedure. After receive the PRU registration, LMF sends message to NRF to indicate PRU existence in certain area (e.g. the TAI of the PRU location).</w:t>
      </w:r>
    </w:p>
    <w:p w14:paraId="1EE85DCE" w14:textId="77777777" w:rsidR="00270A9F" w:rsidRDefault="00270A9F" w:rsidP="00270A9F">
      <w:pPr>
        <w:pStyle w:val="B1"/>
        <w:rPr>
          <w:rFonts w:eastAsia="MS Mincho"/>
        </w:rPr>
      </w:pPr>
      <w:r>
        <w:rPr>
          <w:rFonts w:eastAsia="MS Mincho"/>
        </w:rPr>
        <w:t>iii.</w:t>
      </w:r>
      <w:r>
        <w:rPr>
          <w:rFonts w:eastAsia="MS Mincho"/>
        </w:rPr>
        <w:tab/>
        <w:t>Subscription to UDM</w:t>
      </w:r>
    </w:p>
    <w:p w14:paraId="2A5A1B72" w14:textId="39F778FF" w:rsidR="00270A9F" w:rsidRDefault="00270A9F" w:rsidP="00270A9F">
      <w:pPr>
        <w:pStyle w:val="B1"/>
        <w:rPr>
          <w:rFonts w:eastAsia="MS Mincho"/>
        </w:rPr>
      </w:pPr>
      <w:r>
        <w:rPr>
          <w:rFonts w:eastAsia="MS Mincho"/>
        </w:rPr>
        <w:tab/>
        <w:t>A UE may be pre-configured as a PRU. Then, the PRU information may be included in the UE subscription data as a new parameter set and stored in UDM/UDR.</w:t>
      </w:r>
    </w:p>
    <w:p w14:paraId="7293DB4C" w14:textId="6D720CF2" w:rsidR="00F901EA" w:rsidRPr="000063DB" w:rsidRDefault="00F901EA" w:rsidP="00F901EA">
      <w:pPr>
        <w:pStyle w:val="Heading4"/>
      </w:pPr>
      <w:bookmarkStart w:id="1280" w:name="_Toc104287841"/>
      <w:r w:rsidRPr="000063DB">
        <w:t>6.</w:t>
      </w:r>
      <w:r w:rsidR="00334FC1" w:rsidRPr="000063DB">
        <w:rPr>
          <w:lang w:eastAsia="zh-CN"/>
        </w:rPr>
        <w:t>15</w:t>
      </w:r>
      <w:r w:rsidRPr="000063DB">
        <w:t>.2.3</w:t>
      </w:r>
      <w:r w:rsidR="009178CB" w:rsidRPr="000063DB">
        <w:tab/>
      </w:r>
      <w:r w:rsidRPr="000063DB">
        <w:t>PRU (de)/Activation</w:t>
      </w:r>
      <w:bookmarkEnd w:id="1280"/>
    </w:p>
    <w:p w14:paraId="2D50EB52" w14:textId="5BA77956" w:rsidR="00F901EA" w:rsidRDefault="00F901EA" w:rsidP="00F901EA">
      <w:pPr>
        <w:rPr>
          <w:ins w:id="1281" w:author="S2-2205017" w:date="2022-05-24T09:58:00Z"/>
          <w:rFonts w:eastAsiaTheme="minorEastAsia"/>
          <w:lang w:eastAsia="zh-CN"/>
        </w:rPr>
      </w:pPr>
      <w:r w:rsidRPr="000063DB">
        <w:t>To save power, the PRU may not always be activated. 5GC may activate or deactivate</w:t>
      </w:r>
      <w:r w:rsidRPr="000063DB" w:rsidDel="00CE0378">
        <w:t xml:space="preserve"> </w:t>
      </w:r>
      <w:r w:rsidRPr="000063DB">
        <w:t>the PRU(s) based on the location service requirements. This can be enabled by updating the state indication in the PRU information. For instance, LMF may determine to de/activate PRUs via AMF.</w:t>
      </w:r>
    </w:p>
    <w:p w14:paraId="70511FB9" w14:textId="453CE6DF" w:rsidR="00211A0D" w:rsidRPr="008318BE" w:rsidRDefault="00211A0D" w:rsidP="008318BE">
      <w:pPr>
        <w:pStyle w:val="Heading4"/>
        <w:rPr>
          <w:ins w:id="1282" w:author="S2-2205017" w:date="2022-05-24T09:58:00Z"/>
        </w:rPr>
      </w:pPr>
      <w:bookmarkStart w:id="1283" w:name="_Toc104287842"/>
      <w:ins w:id="1284" w:author="S2-2205017" w:date="2022-05-24T09:58:00Z">
        <w:r w:rsidRPr="008318BE">
          <w:t>6.15.2.4</w:t>
        </w:r>
      </w:ins>
      <w:ins w:id="1285" w:author="CATT-Ming" w:date="2022-05-24T11:19:00Z">
        <w:r w:rsidR="008318BE" w:rsidRPr="008318BE">
          <w:rPr>
            <w:rFonts w:eastAsiaTheme="minorEastAsia"/>
            <w:rPrChange w:id="1286" w:author="CATT-Ming" w:date="2022-05-24T11:19:00Z">
              <w:rPr>
                <w:rFonts w:eastAsiaTheme="minorEastAsia"/>
                <w:lang w:eastAsia="zh-CN"/>
              </w:rPr>
            </w:rPrChange>
          </w:rPr>
          <w:tab/>
        </w:r>
      </w:ins>
      <w:ins w:id="1287" w:author="S2-2205017" w:date="2022-05-24T09:58:00Z">
        <w:r w:rsidRPr="008318BE">
          <w:t>CM-IDLE/RRC-Inactive PRU(s) Utilization</w:t>
        </w:r>
        <w:bookmarkEnd w:id="1283"/>
      </w:ins>
    </w:p>
    <w:p w14:paraId="733AF537" w14:textId="77777777" w:rsidR="00211A0D" w:rsidRPr="00ED796A" w:rsidRDefault="00211A0D" w:rsidP="00211A0D">
      <w:pPr>
        <w:jc w:val="both"/>
        <w:rPr>
          <w:ins w:id="1288" w:author="S2-2205017" w:date="2022-05-24T09:58:00Z"/>
          <w:rFonts w:eastAsiaTheme="minorEastAsia"/>
          <w:lang w:eastAsia="zh-CN"/>
        </w:rPr>
      </w:pPr>
      <w:ins w:id="1289" w:author="S2-2205017" w:date="2022-05-24T09:58:00Z">
        <w:r>
          <w:rPr>
            <w:rFonts w:eastAsiaTheme="minorEastAsia"/>
            <w:lang w:eastAsia="zh-CN"/>
          </w:rPr>
          <w:t>To fully utilize the PRU(s) in the same camping cell of target UE, target UE AMF can</w:t>
        </w:r>
        <w:r w:rsidRPr="00ED796A">
          <w:rPr>
            <w:rFonts w:eastAsiaTheme="minorEastAsia"/>
            <w:lang w:eastAsia="zh-CN"/>
          </w:rPr>
          <w:t xml:space="preserve"> send the PRU wake up indication to the target UE NG-RAN, then target UE NG-RAN broadcast this information in target UE camping cell, then all candidate PRU(s) could listen this information and go back to connected state.</w:t>
        </w:r>
      </w:ins>
    </w:p>
    <w:p w14:paraId="37DE264F" w14:textId="28EC0B8D" w:rsidR="00211A0D" w:rsidRDefault="00211A0D" w:rsidP="00211A0D">
      <w:pPr>
        <w:rPr>
          <w:ins w:id="1290" w:author="S2-2205017" w:date="2022-05-24T09:58:00Z"/>
          <w:rFonts w:eastAsia="DengXian"/>
          <w:color w:val="FF0000"/>
          <w:lang w:val="en-US" w:eastAsia="en-US"/>
        </w:rPr>
      </w:pPr>
      <w:ins w:id="1291" w:author="S2-2205017" w:date="2022-05-24T09:58:00Z">
        <w:r w:rsidRPr="00571D59">
          <w:rPr>
            <w:rFonts w:eastAsia="DengXian"/>
            <w:color w:val="FF0000"/>
            <w:lang w:val="en-US" w:eastAsia="en-US"/>
          </w:rPr>
          <w:t>Editor</w:t>
        </w:r>
      </w:ins>
      <w:r w:rsidR="00AD2391">
        <w:rPr>
          <w:rFonts w:eastAsia="DengXian"/>
          <w:color w:val="FF0000"/>
          <w:lang w:val="en-US" w:eastAsia="en-US"/>
        </w:rPr>
        <w:t>'</w:t>
      </w:r>
      <w:ins w:id="1292" w:author="S2-2205017" w:date="2022-05-24T09:58:00Z">
        <w:r w:rsidRPr="00571D59">
          <w:rPr>
            <w:rFonts w:eastAsia="DengXian"/>
            <w:color w:val="FF0000"/>
            <w:lang w:val="en-US" w:eastAsia="en-US"/>
          </w:rPr>
          <w:t xml:space="preserve">s Note: </w:t>
        </w:r>
        <w:r>
          <w:rPr>
            <w:rFonts w:eastAsia="DengXian"/>
            <w:color w:val="FF0000"/>
            <w:lang w:val="en-US" w:eastAsia="en-US"/>
          </w:rPr>
          <w:t>RAN WG coordination is needed.</w:t>
        </w:r>
      </w:ins>
    </w:p>
    <w:p w14:paraId="59501561" w14:textId="1868742A" w:rsidR="00211A0D" w:rsidRPr="00211A0D" w:rsidRDefault="00211A0D" w:rsidP="00211A0D">
      <w:pPr>
        <w:ind w:left="1200" w:hangingChars="600" w:hanging="1200"/>
        <w:rPr>
          <w:rFonts w:eastAsia="DengXian"/>
          <w:color w:val="FF0000"/>
          <w:lang w:eastAsia="zh-CN"/>
        </w:rPr>
      </w:pPr>
      <w:ins w:id="1293" w:author="S2-2205017" w:date="2022-05-24T09:58:00Z">
        <w:r w:rsidRPr="00DA3948">
          <w:rPr>
            <w:rFonts w:eastAsia="DengXian"/>
            <w:color w:val="FF0000"/>
            <w:lang w:val="en-US" w:eastAsia="en-US"/>
          </w:rPr>
          <w:t>Editor</w:t>
        </w:r>
      </w:ins>
      <w:r w:rsidR="00AD2391">
        <w:rPr>
          <w:rFonts w:eastAsia="DengXian"/>
          <w:color w:val="FF0000"/>
          <w:lang w:val="en-US" w:eastAsia="en-US"/>
        </w:rPr>
        <w:t>'</w:t>
      </w:r>
      <w:ins w:id="1294" w:author="S2-2205017" w:date="2022-05-24T09:58:00Z">
        <w:r w:rsidRPr="00DA3948">
          <w:rPr>
            <w:rFonts w:eastAsia="DengXian"/>
            <w:color w:val="FF0000"/>
            <w:lang w:val="en-US" w:eastAsia="en-US"/>
          </w:rPr>
          <w:t>s Note: It is FFS how to fully utilize the PRUs in the neighbor cells of target UE and in CM-IDLE/RRC-inactive state.</w:t>
        </w:r>
      </w:ins>
    </w:p>
    <w:p w14:paraId="1460743F" w14:textId="59C2C1E7" w:rsidR="00F901EA" w:rsidRPr="000063DB" w:rsidRDefault="00F901EA" w:rsidP="00F901EA">
      <w:pPr>
        <w:pStyle w:val="Heading3"/>
      </w:pPr>
      <w:bookmarkStart w:id="1295" w:name="_Toc104287843"/>
      <w:r w:rsidRPr="000063DB">
        <w:t>6.</w:t>
      </w:r>
      <w:r w:rsidR="00334FC1" w:rsidRPr="000063DB">
        <w:rPr>
          <w:lang w:eastAsia="zh-CN"/>
        </w:rPr>
        <w:t>15</w:t>
      </w:r>
      <w:r w:rsidRPr="000063DB">
        <w:t>.3</w:t>
      </w:r>
      <w:r w:rsidRPr="000063DB">
        <w:tab/>
        <w:t>Procedures</w:t>
      </w:r>
      <w:bookmarkEnd w:id="1295"/>
    </w:p>
    <w:p w14:paraId="535844FD" w14:textId="68549767" w:rsidR="00F901EA" w:rsidRPr="000063DB" w:rsidRDefault="00F901EA" w:rsidP="00DB4AA0">
      <w:pPr>
        <w:pStyle w:val="Heading4"/>
      </w:pPr>
      <w:bookmarkStart w:id="1296" w:name="_Toc104287844"/>
      <w:r w:rsidRPr="00DB4AA0">
        <w:t>6.</w:t>
      </w:r>
      <w:r w:rsidR="00334FC1" w:rsidRPr="00DB4AA0">
        <w:t>15</w:t>
      </w:r>
      <w:r w:rsidRPr="00DB4AA0">
        <w:t>.3.0</w:t>
      </w:r>
      <w:r w:rsidR="009178CB" w:rsidRPr="00DB4AA0">
        <w:tab/>
      </w:r>
      <w:r w:rsidRPr="00DB4AA0">
        <w:t>Architecture Assumption</w:t>
      </w:r>
      <w:bookmarkEnd w:id="1296"/>
    </w:p>
    <w:p w14:paraId="7C5B8F46" w14:textId="70CA7085" w:rsidR="00F901EA" w:rsidRPr="000063DB" w:rsidRDefault="00270A9F" w:rsidP="00270A9F">
      <w:pPr>
        <w:rPr>
          <w:rFonts w:eastAsia="MS Mincho"/>
        </w:rPr>
      </w:pPr>
      <w:r>
        <w:rPr>
          <w:rFonts w:eastAsia="MS Mincho"/>
        </w:rPr>
        <w:t xml:space="preserve">It is assumed to reuse the existing architecture defined in Rel-17 LCS work (see </w:t>
      </w:r>
      <w:r w:rsidR="00DB4AA0">
        <w:rPr>
          <w:rFonts w:eastAsia="MS Mincho"/>
        </w:rPr>
        <w:t>TS 23.273 [</w:t>
      </w:r>
      <w:r>
        <w:rPr>
          <w:rFonts w:eastAsia="MS Mincho"/>
        </w:rPr>
        <w:t>5]).</w:t>
      </w:r>
    </w:p>
    <w:p w14:paraId="04432E1F" w14:textId="04BA4064" w:rsidR="005866B8" w:rsidRPr="000063DB" w:rsidRDefault="005866B8" w:rsidP="00270A9F">
      <w:pPr>
        <w:pStyle w:val="TH"/>
      </w:pPr>
      <w:r w:rsidRPr="000063DB">
        <w:object w:dxaOrig="7154" w:dyaOrig="4699" w14:anchorId="364B5D33">
          <v:shape id="_x0000_i1060" type="#_x0000_t75" style="width:358.25pt;height:233.3pt" o:ole="">
            <v:imagedata r:id="rId72" o:title=""/>
          </v:shape>
          <o:OLEObject Type="Embed" ProgID="Word.Picture.8" ShapeID="_x0000_i1060" DrawAspect="Content" ObjectID="_1715084890" r:id="rId73"/>
        </w:object>
      </w:r>
    </w:p>
    <w:p w14:paraId="0B02A6E0" w14:textId="1BC97ECA" w:rsidR="007E2949" w:rsidRPr="000063DB" w:rsidRDefault="00F901EA" w:rsidP="009178CB">
      <w:pPr>
        <w:pStyle w:val="TF"/>
        <w:rPr>
          <w:b w:val="0"/>
          <w:lang w:eastAsia="zh-CN"/>
        </w:rPr>
      </w:pPr>
      <w:r w:rsidRPr="000063DB">
        <w:rPr>
          <w:lang w:eastAsia="zh-CN"/>
        </w:rPr>
        <w:t>Figure 6.</w:t>
      </w:r>
      <w:r w:rsidR="007E2949" w:rsidRPr="000063DB">
        <w:rPr>
          <w:lang w:eastAsia="zh-CN"/>
        </w:rPr>
        <w:t>15</w:t>
      </w:r>
      <w:r w:rsidRPr="000063DB">
        <w:rPr>
          <w:lang w:eastAsia="zh-CN"/>
        </w:rPr>
        <w:t>.3.1-0: Architecture Assumption</w:t>
      </w:r>
    </w:p>
    <w:p w14:paraId="785EF204" w14:textId="46255195" w:rsidR="00F901EA" w:rsidRPr="000063DB" w:rsidRDefault="00F901EA" w:rsidP="009178CB">
      <w:pPr>
        <w:pStyle w:val="Heading4"/>
      </w:pPr>
      <w:bookmarkStart w:id="1297" w:name="_Toc104287845"/>
      <w:r w:rsidRPr="000063DB">
        <w:t>6.</w:t>
      </w:r>
      <w:r w:rsidR="007E2949" w:rsidRPr="000063DB">
        <w:rPr>
          <w:lang w:eastAsia="en-US"/>
        </w:rPr>
        <w:t>15</w:t>
      </w:r>
      <w:r w:rsidRPr="000063DB">
        <w:t>.3.1</w:t>
      </w:r>
      <w:r w:rsidR="009178CB" w:rsidRPr="000063DB">
        <w:tab/>
      </w:r>
      <w:r w:rsidRPr="000063DB">
        <w:t>PRU Management</w:t>
      </w:r>
      <w:bookmarkEnd w:id="1297"/>
    </w:p>
    <w:p w14:paraId="6D777C4F" w14:textId="4367EF87" w:rsidR="00F901EA" w:rsidRDefault="00F901EA" w:rsidP="00F901EA">
      <w:pPr>
        <w:rPr>
          <w:rFonts w:eastAsiaTheme="minorEastAsia"/>
          <w:lang w:eastAsia="zh-CN"/>
        </w:rPr>
      </w:pPr>
      <w:r w:rsidRPr="000063DB">
        <w:rPr>
          <w:rFonts w:eastAsiaTheme="minorEastAsia"/>
          <w:lang w:eastAsia="zh-CN"/>
        </w:rPr>
        <w:t>The PRU management procedure is used by 5GC to obtain the PRU information and to become aware which PRU(s)) are available in the network.</w:t>
      </w:r>
    </w:p>
    <w:p w14:paraId="59A333A6" w14:textId="77777777" w:rsidR="00270A9F" w:rsidRDefault="00270A9F" w:rsidP="00270A9F">
      <w:pPr>
        <w:rPr>
          <w:rFonts w:eastAsiaTheme="minorEastAsia"/>
          <w:lang w:eastAsia="zh-CN"/>
        </w:rPr>
      </w:pPr>
      <w:r>
        <w:rPr>
          <w:rFonts w:eastAsiaTheme="minorEastAsia"/>
          <w:lang w:eastAsia="zh-CN"/>
        </w:rPr>
        <w:t>To manage PRU, three options could be considered:</w:t>
      </w:r>
    </w:p>
    <w:p w14:paraId="7D40EDB2" w14:textId="77777777" w:rsidR="00270A9F" w:rsidRDefault="00270A9F" w:rsidP="00270A9F">
      <w:pPr>
        <w:pStyle w:val="B1"/>
        <w:rPr>
          <w:rFonts w:eastAsiaTheme="minorEastAsia"/>
          <w:lang w:eastAsia="zh-CN"/>
        </w:rPr>
      </w:pPr>
      <w:r>
        <w:rPr>
          <w:rFonts w:eastAsiaTheme="minorEastAsia"/>
          <w:lang w:eastAsia="zh-CN"/>
        </w:rPr>
        <w:t>-</w:t>
      </w:r>
      <w:r>
        <w:rPr>
          <w:rFonts w:eastAsiaTheme="minorEastAsia"/>
          <w:lang w:eastAsia="zh-CN"/>
        </w:rPr>
        <w:tab/>
        <w:t>Option A: PRU registration to AMF.</w:t>
      </w:r>
    </w:p>
    <w:p w14:paraId="74357CDC" w14:textId="77777777" w:rsidR="00270A9F" w:rsidRDefault="00270A9F" w:rsidP="00270A9F">
      <w:pPr>
        <w:pStyle w:val="B1"/>
        <w:rPr>
          <w:rFonts w:eastAsiaTheme="minorEastAsia"/>
          <w:lang w:eastAsia="zh-CN"/>
        </w:rPr>
      </w:pPr>
      <w:r>
        <w:rPr>
          <w:rFonts w:eastAsiaTheme="minorEastAsia"/>
          <w:lang w:eastAsia="zh-CN"/>
        </w:rPr>
        <w:t>-</w:t>
      </w:r>
      <w:r>
        <w:rPr>
          <w:rFonts w:eastAsiaTheme="minorEastAsia"/>
          <w:lang w:eastAsia="zh-CN"/>
        </w:rPr>
        <w:tab/>
        <w:t>Option B.1: PRU registration to LMF.</w:t>
      </w:r>
    </w:p>
    <w:p w14:paraId="0C21F12C" w14:textId="77777777" w:rsidR="00270A9F" w:rsidRDefault="00270A9F" w:rsidP="00270A9F">
      <w:pPr>
        <w:pStyle w:val="B1"/>
        <w:rPr>
          <w:rFonts w:eastAsiaTheme="minorEastAsia"/>
          <w:lang w:eastAsia="zh-CN"/>
        </w:rPr>
      </w:pPr>
      <w:r>
        <w:rPr>
          <w:rFonts w:eastAsiaTheme="minorEastAsia"/>
          <w:lang w:eastAsia="zh-CN"/>
        </w:rPr>
        <w:t>-</w:t>
      </w:r>
      <w:r>
        <w:rPr>
          <w:rFonts w:eastAsiaTheme="minorEastAsia"/>
          <w:lang w:eastAsia="zh-CN"/>
        </w:rPr>
        <w:tab/>
        <w:t>Option B.2: LMF obtains available PRU information via LPP procedures.</w:t>
      </w:r>
    </w:p>
    <w:p w14:paraId="0EE56432" w14:textId="77777777" w:rsidR="00270A9F" w:rsidRDefault="00270A9F" w:rsidP="00270A9F">
      <w:pPr>
        <w:pStyle w:val="B1"/>
        <w:rPr>
          <w:rFonts w:eastAsiaTheme="minorEastAsia"/>
          <w:lang w:eastAsia="zh-CN"/>
        </w:rPr>
      </w:pPr>
      <w:r>
        <w:rPr>
          <w:rFonts w:eastAsiaTheme="minorEastAsia"/>
          <w:lang w:eastAsia="zh-CN"/>
        </w:rPr>
        <w:t>-</w:t>
      </w:r>
      <w:r>
        <w:rPr>
          <w:rFonts w:eastAsiaTheme="minorEastAsia"/>
          <w:lang w:eastAsia="zh-CN"/>
        </w:rPr>
        <w:tab/>
        <w:t>Option C: PRU information are pre-configured in the UDM.</w:t>
      </w:r>
    </w:p>
    <w:p w14:paraId="6ED4EECA" w14:textId="176FCB11" w:rsidR="00F901EA" w:rsidRPr="000063DB" w:rsidRDefault="00F901EA" w:rsidP="00270A9F">
      <w:pPr>
        <w:pStyle w:val="TH"/>
      </w:pPr>
      <w:r w:rsidRPr="000063DB">
        <w:object w:dxaOrig="9577" w:dyaOrig="7381" w14:anchorId="6134A83E">
          <v:shape id="_x0000_i1061" type="#_x0000_t75" style="width:401.45pt;height:308.75pt" o:ole="">
            <v:imagedata r:id="rId74" o:title=""/>
          </v:shape>
          <o:OLEObject Type="Embed" ProgID="Visio.Drawing.15" ShapeID="_x0000_i1061" DrawAspect="Content" ObjectID="_1715084891" r:id="rId75"/>
        </w:object>
      </w:r>
    </w:p>
    <w:p w14:paraId="79D9A2DB" w14:textId="55D3FA61" w:rsidR="00F901EA" w:rsidRPr="000063DB" w:rsidRDefault="00F901EA" w:rsidP="005866B8">
      <w:pPr>
        <w:pStyle w:val="TF"/>
        <w:rPr>
          <w:lang w:eastAsia="zh-CN"/>
        </w:rPr>
      </w:pPr>
      <w:r w:rsidRPr="000063DB">
        <w:rPr>
          <w:lang w:eastAsia="zh-CN"/>
        </w:rPr>
        <w:t>Figure 6.</w:t>
      </w:r>
      <w:r w:rsidR="007E2949" w:rsidRPr="000063DB">
        <w:rPr>
          <w:lang w:eastAsia="zh-CN"/>
        </w:rPr>
        <w:t>15</w:t>
      </w:r>
      <w:r w:rsidRPr="000063DB">
        <w:rPr>
          <w:lang w:eastAsia="zh-CN"/>
        </w:rPr>
        <w:t>.3.1-1: PRU Management</w:t>
      </w:r>
    </w:p>
    <w:p w14:paraId="5103329C" w14:textId="77777777" w:rsidR="00270A9F" w:rsidRPr="00270A9F" w:rsidRDefault="00270A9F" w:rsidP="00270A9F">
      <w:pPr>
        <w:rPr>
          <w:rFonts w:eastAsia="MS Mincho"/>
          <w:b/>
          <w:bCs/>
        </w:rPr>
      </w:pPr>
      <w:r w:rsidRPr="00270A9F">
        <w:rPr>
          <w:rFonts w:eastAsia="MS Mincho"/>
          <w:b/>
          <w:bCs/>
        </w:rPr>
        <w:t>Option A: PRU registration to AMF</w:t>
      </w:r>
    </w:p>
    <w:p w14:paraId="0B0D9657" w14:textId="77777777" w:rsidR="00270A9F" w:rsidRDefault="00270A9F" w:rsidP="00270A9F">
      <w:pPr>
        <w:pStyle w:val="NO"/>
        <w:rPr>
          <w:rFonts w:eastAsia="MS Mincho"/>
        </w:rPr>
      </w:pPr>
      <w:r>
        <w:rPr>
          <w:rFonts w:eastAsia="MS Mincho"/>
        </w:rPr>
        <w:t>1a~2a.</w:t>
      </w:r>
      <w:r>
        <w:rPr>
          <w:rFonts w:eastAsia="MS Mincho"/>
        </w:rPr>
        <w:tab/>
        <w:t>PRU initiate the registration procedure to the AMF, including the PRU capability as well as the User Location Information (i.e. CGI and TAI). The PRU may also include the mobility state (e.g. mobile or static) in its registration, so AMF can maintain all the available PRU with related information dynamically.</w:t>
      </w:r>
    </w:p>
    <w:p w14:paraId="52F91EC7" w14:textId="77777777" w:rsidR="00270A9F" w:rsidRDefault="00270A9F" w:rsidP="00270A9F">
      <w:pPr>
        <w:pStyle w:val="NO"/>
        <w:rPr>
          <w:rFonts w:eastAsia="MS Mincho"/>
        </w:rPr>
      </w:pPr>
      <w:r>
        <w:rPr>
          <w:rFonts w:eastAsia="MS Mincho"/>
        </w:rPr>
        <w:t>3a.</w:t>
      </w:r>
      <w:r>
        <w:rPr>
          <w:rFonts w:eastAsia="MS Mincho"/>
        </w:rPr>
        <w:tab/>
        <w:t>After receive the PRU information, the AMF invokes the Nnrf_NFManagement_NFUpdate Request (PRU location, PRU existence indication) to NRF to indicate the PRU existence in certain areas (e.g. in one or multiple TAI(s)).</w:t>
      </w:r>
    </w:p>
    <w:p w14:paraId="43B05ED0" w14:textId="77777777" w:rsidR="00270A9F" w:rsidRPr="00270A9F" w:rsidRDefault="00270A9F" w:rsidP="00270A9F">
      <w:pPr>
        <w:rPr>
          <w:rFonts w:eastAsia="MS Mincho"/>
          <w:b/>
          <w:bCs/>
        </w:rPr>
      </w:pPr>
      <w:r w:rsidRPr="00270A9F">
        <w:rPr>
          <w:rFonts w:eastAsia="MS Mincho"/>
          <w:b/>
          <w:bCs/>
        </w:rPr>
        <w:t>Option B.1: PRU registration to LMF</w:t>
      </w:r>
    </w:p>
    <w:p w14:paraId="01DA0786" w14:textId="77777777" w:rsidR="00270A9F" w:rsidRDefault="00270A9F" w:rsidP="00270A9F">
      <w:pPr>
        <w:pStyle w:val="NO"/>
        <w:rPr>
          <w:rFonts w:eastAsia="MS Mincho"/>
        </w:rPr>
      </w:pPr>
      <w:r>
        <w:rPr>
          <w:rFonts w:eastAsia="MS Mincho"/>
        </w:rPr>
        <w:t>1b~2b.</w:t>
      </w:r>
      <w:r>
        <w:rPr>
          <w:rFonts w:eastAsia="MS Mincho"/>
        </w:rPr>
        <w:tab/>
        <w:t>The UE provides an indication to the serving AMF whether it can function as a PRU. The serving AMF then registers the PRU to an LMF.</w:t>
      </w:r>
    </w:p>
    <w:p w14:paraId="0C801DE7" w14:textId="77777777" w:rsidR="00270A9F" w:rsidRDefault="00270A9F" w:rsidP="00270A9F">
      <w:pPr>
        <w:pStyle w:val="NO"/>
        <w:rPr>
          <w:rFonts w:eastAsia="MS Mincho"/>
        </w:rPr>
      </w:pPr>
      <w:r>
        <w:rPr>
          <w:rFonts w:eastAsia="MS Mincho"/>
        </w:rPr>
        <w:t>3b.</w:t>
      </w:r>
      <w:r>
        <w:rPr>
          <w:rFonts w:eastAsia="MS Mincho"/>
        </w:rPr>
        <w:tab/>
        <w:t>After receive the PRU information, the LMF invokes the Nnrf_NFManagement_NFUpdate Request (PRU location, PRU existence indication) to NRF to indicate the PRU existence in certain areas (e.g. in one or multiple TAI(s)).</w:t>
      </w:r>
    </w:p>
    <w:p w14:paraId="0C578F17" w14:textId="77777777" w:rsidR="00270A9F" w:rsidRPr="00270A9F" w:rsidRDefault="00270A9F" w:rsidP="00270A9F">
      <w:pPr>
        <w:rPr>
          <w:rFonts w:eastAsia="MS Mincho"/>
          <w:b/>
          <w:bCs/>
        </w:rPr>
      </w:pPr>
      <w:r w:rsidRPr="00270A9F">
        <w:rPr>
          <w:rFonts w:eastAsia="MS Mincho"/>
          <w:b/>
          <w:bCs/>
        </w:rPr>
        <w:t>Option B.2: PRU registration to LMF</w:t>
      </w:r>
    </w:p>
    <w:p w14:paraId="39D3AC93" w14:textId="77777777" w:rsidR="00270A9F" w:rsidRDefault="00270A9F" w:rsidP="00270A9F">
      <w:pPr>
        <w:pStyle w:val="NO"/>
        <w:rPr>
          <w:rFonts w:eastAsia="MS Mincho"/>
        </w:rPr>
      </w:pPr>
      <w:r>
        <w:rPr>
          <w:rFonts w:eastAsia="MS Mincho"/>
        </w:rPr>
        <w:t>1b.</w:t>
      </w:r>
      <w:r>
        <w:rPr>
          <w:rFonts w:eastAsia="MS Mincho"/>
        </w:rPr>
        <w:tab/>
        <w:t>LMF obtains available PRU information via LPP procedures.</w:t>
      </w:r>
    </w:p>
    <w:p w14:paraId="251987EA" w14:textId="77777777" w:rsidR="00270A9F" w:rsidRDefault="00270A9F" w:rsidP="00270A9F">
      <w:pPr>
        <w:pStyle w:val="NO"/>
        <w:rPr>
          <w:rFonts w:eastAsia="MS Mincho"/>
        </w:rPr>
      </w:pPr>
      <w:r>
        <w:rPr>
          <w:rFonts w:eastAsia="MS Mincho"/>
        </w:rPr>
        <w:t>2b.</w:t>
      </w:r>
      <w:r>
        <w:rPr>
          <w:rFonts w:eastAsia="MS Mincho"/>
        </w:rPr>
        <w:tab/>
        <w:t>This step is same as step 3b in OptionB.1.</w:t>
      </w:r>
    </w:p>
    <w:p w14:paraId="46AEE98E" w14:textId="77777777" w:rsidR="00270A9F" w:rsidRPr="00270A9F" w:rsidRDefault="00270A9F" w:rsidP="00270A9F">
      <w:pPr>
        <w:rPr>
          <w:rFonts w:eastAsia="MS Mincho"/>
          <w:b/>
          <w:bCs/>
        </w:rPr>
      </w:pPr>
      <w:r w:rsidRPr="00270A9F">
        <w:rPr>
          <w:rFonts w:eastAsia="MS Mincho"/>
          <w:b/>
          <w:bCs/>
        </w:rPr>
        <w:t>Option C: PRUs information are maintained at the UDM.</w:t>
      </w:r>
    </w:p>
    <w:p w14:paraId="0E30C00F" w14:textId="77777777" w:rsidR="00270A9F" w:rsidRDefault="00270A9F" w:rsidP="00270A9F">
      <w:pPr>
        <w:rPr>
          <w:rFonts w:eastAsia="MS Mincho"/>
        </w:rPr>
      </w:pPr>
      <w:r>
        <w:rPr>
          <w:rFonts w:eastAsia="MS Mincho"/>
        </w:rPr>
        <w:t>A UE may be pre-configured as a PRU with the PRU information included in the UE subscription data as a new parameter set and stored in UDM.</w:t>
      </w:r>
    </w:p>
    <w:p w14:paraId="1B30A7AF" w14:textId="0C2F6F91" w:rsidR="00F901EA" w:rsidRPr="000063DB" w:rsidRDefault="00F901EA" w:rsidP="00F31221">
      <w:pPr>
        <w:pStyle w:val="Heading4"/>
      </w:pPr>
      <w:bookmarkStart w:id="1298" w:name="_Toc104287846"/>
      <w:r w:rsidRPr="000063DB">
        <w:lastRenderedPageBreak/>
        <w:t>6.</w:t>
      </w:r>
      <w:r w:rsidR="00334FC1" w:rsidRPr="000063DB">
        <w:rPr>
          <w:lang w:eastAsia="en-US"/>
        </w:rPr>
        <w:t>15</w:t>
      </w:r>
      <w:r w:rsidRPr="000063DB">
        <w:t>.3.2</w:t>
      </w:r>
      <w:r w:rsidR="009178CB" w:rsidRPr="000063DB">
        <w:tab/>
      </w:r>
      <w:r w:rsidRPr="000063DB">
        <w:t>PRU Activation/Deactivation</w:t>
      </w:r>
      <w:bookmarkEnd w:id="1298"/>
    </w:p>
    <w:p w14:paraId="349D9D5F" w14:textId="77777777" w:rsidR="00F901EA" w:rsidRPr="000063DB" w:rsidRDefault="00F901EA" w:rsidP="00F901EA">
      <w:pPr>
        <w:rPr>
          <w:lang w:eastAsia="zh-CN"/>
        </w:rPr>
      </w:pPr>
      <w:r w:rsidRPr="000063DB">
        <w:rPr>
          <w:lang w:eastAsia="zh-CN"/>
        </w:rPr>
        <w:t>PRU activation/deactivation procedure is used by 5GC to enable/disable the candidate PRU(s) for assisting location service.</w:t>
      </w:r>
    </w:p>
    <w:p w14:paraId="470CE651" w14:textId="02AE894F" w:rsidR="00F901EA" w:rsidRPr="000063DB" w:rsidRDefault="00F901EA" w:rsidP="005866B8">
      <w:pPr>
        <w:pStyle w:val="TH"/>
      </w:pPr>
      <w:r w:rsidRPr="000063DB">
        <w:object w:dxaOrig="7405" w:dyaOrig="3852" w14:anchorId="3C273E7F">
          <v:shape id="_x0000_i1062" type="#_x0000_t75" style="width:336.95pt;height:175.7pt" o:ole="">
            <v:imagedata r:id="rId76" o:title=""/>
          </v:shape>
          <o:OLEObject Type="Embed" ProgID="Visio.Drawing.15" ShapeID="_x0000_i1062" DrawAspect="Content" ObjectID="_1715084892" r:id="rId77"/>
        </w:object>
      </w:r>
    </w:p>
    <w:p w14:paraId="54EC9A40" w14:textId="296BDEEA" w:rsidR="00F901EA" w:rsidRPr="00270A9F" w:rsidRDefault="00F901EA" w:rsidP="00270A9F">
      <w:pPr>
        <w:pStyle w:val="TF"/>
      </w:pPr>
      <w:r w:rsidRPr="00270A9F">
        <w:t>Figure 6.</w:t>
      </w:r>
      <w:r w:rsidR="007E2949" w:rsidRPr="00270A9F">
        <w:t>15</w:t>
      </w:r>
      <w:r w:rsidRPr="00270A9F">
        <w:t>.3.2-1: PRU activated or deactivated</w:t>
      </w:r>
    </w:p>
    <w:p w14:paraId="12853F8B" w14:textId="77777777" w:rsidR="00270A9F" w:rsidRDefault="00270A9F" w:rsidP="00270A9F">
      <w:pPr>
        <w:pStyle w:val="B1"/>
        <w:rPr>
          <w:lang w:eastAsia="zh-CN"/>
        </w:rPr>
      </w:pPr>
      <w:r>
        <w:rPr>
          <w:lang w:eastAsia="zh-CN"/>
        </w:rPr>
        <w:t>1.</w:t>
      </w:r>
      <w:r>
        <w:rPr>
          <w:lang w:eastAsia="zh-CN"/>
        </w:rPr>
        <w:tab/>
        <w:t>Activation/deactivation of PRU(s) is triggered by LMF, such as based on LCS requirements, e.g. LCS QoS of target UEs cannot be met, or based on the location service procedure in clause 6.15.3.3.</w:t>
      </w:r>
    </w:p>
    <w:p w14:paraId="79E253C6" w14:textId="77777777" w:rsidR="00270A9F" w:rsidRDefault="00270A9F" w:rsidP="00270A9F">
      <w:pPr>
        <w:pStyle w:val="B1"/>
        <w:rPr>
          <w:lang w:eastAsia="zh-CN"/>
        </w:rPr>
      </w:pPr>
      <w:r>
        <w:rPr>
          <w:lang w:eastAsia="zh-CN"/>
        </w:rPr>
        <w:t>2.</w:t>
      </w:r>
      <w:r>
        <w:rPr>
          <w:lang w:eastAsia="zh-CN"/>
        </w:rPr>
        <w:tab/>
        <w:t>LMF invokes the PRU activation request towards the PRU AMF. The operation request may include target UE location, PRU(s) information and triggering conditions.</w:t>
      </w:r>
    </w:p>
    <w:p w14:paraId="20CD6560" w14:textId="77777777" w:rsidR="00270A9F" w:rsidRDefault="00270A9F" w:rsidP="00270A9F">
      <w:pPr>
        <w:pStyle w:val="B1"/>
        <w:rPr>
          <w:lang w:eastAsia="zh-CN"/>
        </w:rPr>
      </w:pPr>
      <w:r>
        <w:rPr>
          <w:lang w:eastAsia="zh-CN"/>
        </w:rPr>
        <w:t>3.</w:t>
      </w:r>
      <w:r>
        <w:rPr>
          <w:lang w:eastAsia="zh-CN"/>
        </w:rPr>
        <w:tab/>
        <w:t>AMF invokes a Nudm_SDM_Get service operation towards the UDM to obtain the privacy settings of the PRU(s). The UDM returns the PRU(s) privacy setting. AMF checks the PRU(s) Privacy profile.</w:t>
      </w:r>
    </w:p>
    <w:p w14:paraId="3DCA82AA" w14:textId="77777777" w:rsidR="00270A9F" w:rsidRDefault="00270A9F" w:rsidP="00270A9F">
      <w:pPr>
        <w:pStyle w:val="B1"/>
        <w:rPr>
          <w:lang w:eastAsia="zh-CN"/>
        </w:rPr>
      </w:pPr>
      <w:r>
        <w:rPr>
          <w:lang w:eastAsia="zh-CN"/>
        </w:rPr>
        <w:t>4.</w:t>
      </w:r>
      <w:r>
        <w:rPr>
          <w:lang w:eastAsia="zh-CN"/>
        </w:rPr>
        <w:tab/>
        <w:t>AMF performs privacy check if the privacy profile indicates that the PRU(s) must be either notifies or verified.</w:t>
      </w:r>
    </w:p>
    <w:p w14:paraId="61389A8E" w14:textId="77777777" w:rsidR="00270A9F" w:rsidRDefault="00270A9F" w:rsidP="00270A9F">
      <w:pPr>
        <w:pStyle w:val="B1"/>
        <w:rPr>
          <w:lang w:eastAsia="zh-CN"/>
        </w:rPr>
      </w:pPr>
      <w:r>
        <w:rPr>
          <w:lang w:eastAsia="zh-CN"/>
        </w:rPr>
        <w:t>5.</w:t>
      </w:r>
      <w:r>
        <w:rPr>
          <w:lang w:eastAsia="zh-CN"/>
        </w:rPr>
        <w:tab/>
        <w:t>AMF invokes the context management update operation request to UDM to update the PRU state information.</w:t>
      </w:r>
    </w:p>
    <w:p w14:paraId="0F354F9F" w14:textId="77777777" w:rsidR="00270A9F" w:rsidRDefault="00270A9F" w:rsidP="00270A9F">
      <w:pPr>
        <w:pStyle w:val="B1"/>
        <w:rPr>
          <w:lang w:eastAsia="zh-CN"/>
        </w:rPr>
      </w:pPr>
      <w:r>
        <w:rPr>
          <w:lang w:eastAsia="zh-CN"/>
        </w:rPr>
        <w:t>6.</w:t>
      </w:r>
      <w:r>
        <w:rPr>
          <w:lang w:eastAsia="zh-CN"/>
        </w:rPr>
        <w:tab/>
        <w:t>AMF receives the response from UDM.</w:t>
      </w:r>
    </w:p>
    <w:p w14:paraId="239E04C9" w14:textId="77777777" w:rsidR="00270A9F" w:rsidRDefault="00270A9F" w:rsidP="00270A9F">
      <w:pPr>
        <w:pStyle w:val="B1"/>
        <w:rPr>
          <w:lang w:eastAsia="zh-CN"/>
        </w:rPr>
      </w:pPr>
      <w:r>
        <w:rPr>
          <w:lang w:eastAsia="zh-CN"/>
        </w:rPr>
        <w:t>7.</w:t>
      </w:r>
      <w:r>
        <w:rPr>
          <w:lang w:eastAsia="zh-CN"/>
        </w:rPr>
        <w:tab/>
        <w:t>The AMF activates the candidate PRU.</w:t>
      </w:r>
    </w:p>
    <w:p w14:paraId="75E9EDBD" w14:textId="77777777" w:rsidR="00270A9F" w:rsidRDefault="00270A9F" w:rsidP="00270A9F">
      <w:pPr>
        <w:pStyle w:val="B1"/>
        <w:rPr>
          <w:lang w:eastAsia="zh-CN"/>
        </w:rPr>
      </w:pPr>
      <w:r>
        <w:rPr>
          <w:lang w:eastAsia="zh-CN"/>
        </w:rPr>
        <w:t>8.</w:t>
      </w:r>
      <w:r>
        <w:rPr>
          <w:lang w:eastAsia="zh-CN"/>
        </w:rPr>
        <w:tab/>
        <w:t>AMF returns PRU activation response towards LMF.</w:t>
      </w:r>
    </w:p>
    <w:p w14:paraId="2EF2740A" w14:textId="0E8E4EB6" w:rsidR="00F901EA" w:rsidRPr="000063DB" w:rsidRDefault="00F901EA" w:rsidP="00270A9F">
      <w:pPr>
        <w:pStyle w:val="Heading4"/>
      </w:pPr>
      <w:bookmarkStart w:id="1299" w:name="_Toc104287847"/>
      <w:r w:rsidRPr="000063DB">
        <w:t>6.</w:t>
      </w:r>
      <w:r w:rsidR="00334FC1" w:rsidRPr="000063DB">
        <w:rPr>
          <w:lang w:eastAsia="en-US"/>
        </w:rPr>
        <w:t>15</w:t>
      </w:r>
      <w:r w:rsidRPr="000063DB">
        <w:t>.3.3</w:t>
      </w:r>
      <w:r w:rsidR="009178CB" w:rsidRPr="000063DB">
        <w:tab/>
      </w:r>
      <w:r w:rsidRPr="000063DB">
        <w:t>Location service procedure by using PRU(s)</w:t>
      </w:r>
      <w:bookmarkEnd w:id="1299"/>
    </w:p>
    <w:p w14:paraId="265A5ED4" w14:textId="6551DF91" w:rsidR="00F901EA" w:rsidRPr="000063DB" w:rsidRDefault="00270A9F" w:rsidP="00270A9F">
      <w:pPr>
        <w:rPr>
          <w:rFonts w:eastAsiaTheme="minorEastAsia"/>
          <w:lang w:eastAsia="zh-CN"/>
        </w:rPr>
      </w:pPr>
      <w:r>
        <w:rPr>
          <w:rFonts w:eastAsiaTheme="minorEastAsia"/>
          <w:lang w:eastAsia="zh-CN"/>
        </w:rPr>
        <w:t>This clause describes the location service procedure with the assistance of PRU. Clauses 6.15.3.3.1 and 6.15.3.3.2 are based on the prerequisite that PRU(s) are managed by AMF, i.e. the AMF-centric. Clauses 6.15.3.3.3 and 6.15.3.3.4 are based on the prerequisite that PRU(s) are managed by LMF, i.e. the LMF-centric.</w:t>
      </w:r>
    </w:p>
    <w:p w14:paraId="73F4B185" w14:textId="5C283CCA" w:rsidR="00F901EA" w:rsidRPr="000063DB" w:rsidRDefault="00F901EA" w:rsidP="00F901EA">
      <w:pPr>
        <w:pStyle w:val="Heading5"/>
      </w:pPr>
      <w:r w:rsidRPr="000063DB">
        <w:t>6.</w:t>
      </w:r>
      <w:r w:rsidR="00334FC1" w:rsidRPr="000063DB">
        <w:rPr>
          <w:lang w:eastAsia="zh-CN"/>
        </w:rPr>
        <w:t>15</w:t>
      </w:r>
      <w:r w:rsidRPr="000063DB">
        <w:t>.3.3.1</w:t>
      </w:r>
      <w:r w:rsidR="009178CB" w:rsidRPr="000063DB">
        <w:tab/>
      </w:r>
      <w:r w:rsidRPr="000063DB">
        <w:t>AMF-centric MT-LR</w:t>
      </w:r>
    </w:p>
    <w:p w14:paraId="0D4B389A" w14:textId="5D6FDC8E" w:rsidR="00F901EA" w:rsidRPr="000063DB" w:rsidRDefault="00270A9F" w:rsidP="00270A9F">
      <w:r>
        <w:t>The AMF-centric MT-LR requests PRU AMF to provide one or multiple candidates PRU(s) in the vicinity of target UE, e.g. the same cell or the neighbour cell, to improve positioning accuracy.</w:t>
      </w:r>
    </w:p>
    <w:p w14:paraId="19C71409" w14:textId="0CD2CC83" w:rsidR="00F901EA" w:rsidRPr="000063DB" w:rsidRDefault="00F901EA" w:rsidP="00270A9F">
      <w:pPr>
        <w:pStyle w:val="H6"/>
        <w:rPr>
          <w:rFonts w:eastAsia="MS Mincho"/>
        </w:rPr>
      </w:pPr>
      <w:r w:rsidRPr="000063DB">
        <w:lastRenderedPageBreak/>
        <w:t>6.</w:t>
      </w:r>
      <w:r w:rsidR="00334FC1" w:rsidRPr="000063DB">
        <w:rPr>
          <w:lang w:eastAsia="zh-CN"/>
        </w:rPr>
        <w:t>15</w:t>
      </w:r>
      <w:r w:rsidRPr="000063DB">
        <w:t>.3.3.1.1</w:t>
      </w:r>
      <w:r w:rsidR="009178CB" w:rsidRPr="000063DB">
        <w:tab/>
      </w:r>
      <w:r w:rsidRPr="000063DB">
        <w:t>MT-LR procedure based on Option A in clause</w:t>
      </w:r>
      <w:r w:rsidR="00270A9F">
        <w:t> </w:t>
      </w:r>
      <w:r w:rsidRPr="000063DB">
        <w:t>6.</w:t>
      </w:r>
      <w:r w:rsidR="00F31221" w:rsidRPr="000063DB">
        <w:rPr>
          <w:lang w:eastAsia="zh-CN"/>
        </w:rPr>
        <w:t>15</w:t>
      </w:r>
      <w:r w:rsidRPr="000063DB">
        <w:t>.3.1</w:t>
      </w:r>
    </w:p>
    <w:p w14:paraId="2924154B" w14:textId="5646A8B9" w:rsidR="00F901EA" w:rsidRDefault="009178CB" w:rsidP="00270A9F">
      <w:pPr>
        <w:pStyle w:val="TH"/>
        <w:rPr>
          <w:ins w:id="1300" w:author="S2-2205017" w:date="2022-05-24T09:59:00Z"/>
          <w:rFonts w:eastAsiaTheme="minorEastAsia"/>
          <w:lang w:eastAsia="zh-CN"/>
        </w:rPr>
      </w:pPr>
      <w:del w:id="1301" w:author="S2-2205017" w:date="2022-05-24T09:59:00Z">
        <w:r w:rsidRPr="000063DB" w:rsidDel="00211A0D">
          <w:object w:dxaOrig="13297" w:dyaOrig="5785" w14:anchorId="48955E29">
            <v:shape id="_x0000_i1063" type="#_x0000_t75" style="width:479.8pt;height:245.95pt" o:ole="">
              <v:imagedata r:id="rId78" o:title=""/>
            </v:shape>
            <o:OLEObject Type="Embed" ProgID="Visio.Drawing.15" ShapeID="_x0000_i1063" DrawAspect="Content" ObjectID="_1715084893" r:id="rId79"/>
          </w:object>
        </w:r>
      </w:del>
    </w:p>
    <w:p w14:paraId="34DBE060" w14:textId="6FE6E483" w:rsidR="00211A0D" w:rsidRPr="00211A0D" w:rsidRDefault="00211A0D" w:rsidP="00270A9F">
      <w:pPr>
        <w:pStyle w:val="TH"/>
        <w:rPr>
          <w:rFonts w:eastAsiaTheme="minorEastAsia"/>
          <w:lang w:eastAsia="zh-CN"/>
        </w:rPr>
      </w:pPr>
      <w:ins w:id="1302" w:author="S2-2205017" w:date="2022-05-24T09:59:00Z">
        <w:r>
          <w:object w:dxaOrig="13296" w:dyaOrig="5784" w14:anchorId="723B8363">
            <v:shape id="_x0000_i1064" type="#_x0000_t75" style="width:525.3pt;height:239.05pt" o:ole="">
              <v:imagedata r:id="rId80" o:title=""/>
            </v:shape>
            <o:OLEObject Type="Embed" ProgID="Visio.Drawing.15" ShapeID="_x0000_i1064" DrawAspect="Content" ObjectID="_1715084894" r:id="rId81"/>
          </w:object>
        </w:r>
      </w:ins>
    </w:p>
    <w:p w14:paraId="685199E3" w14:textId="59545521" w:rsidR="00F901EA" w:rsidRPr="000063DB" w:rsidRDefault="00F901EA" w:rsidP="00B552B2">
      <w:pPr>
        <w:pStyle w:val="TF"/>
        <w:rPr>
          <w:b w:val="0"/>
          <w:lang w:eastAsia="zh-CN"/>
        </w:rPr>
      </w:pPr>
      <w:r w:rsidRPr="000063DB">
        <w:rPr>
          <w:lang w:eastAsia="zh-CN"/>
        </w:rPr>
        <w:t>Figure 6.</w:t>
      </w:r>
      <w:r w:rsidR="007E2949" w:rsidRPr="000063DB">
        <w:rPr>
          <w:lang w:eastAsia="zh-CN"/>
        </w:rPr>
        <w:t>15</w:t>
      </w:r>
      <w:r w:rsidRPr="000063DB">
        <w:rPr>
          <w:lang w:eastAsia="zh-CN"/>
        </w:rPr>
        <w:t>.3.3-1: MT-LR procedure using PRU (AMF-centric)</w:t>
      </w:r>
    </w:p>
    <w:p w14:paraId="140936B2" w14:textId="76B47139" w:rsidR="00270A9F" w:rsidRDefault="00211A0D" w:rsidP="00270A9F">
      <w:pPr>
        <w:rPr>
          <w:ins w:id="1303" w:author="S2-2205017" w:date="2022-05-24T10:00:00Z"/>
          <w:rFonts w:eastAsiaTheme="minorEastAsia"/>
          <w:lang w:eastAsia="zh-CN"/>
        </w:rPr>
      </w:pPr>
      <w:ins w:id="1304" w:author="S2-2205017" w:date="2022-05-24T10:00:00Z">
        <w:r w:rsidRPr="003F3F2B">
          <w:t>The following additions apply</w:t>
        </w:r>
        <w:r>
          <w:t xml:space="preserve"> to step 1~4</w:t>
        </w:r>
        <w:r w:rsidRPr="003F3F2B">
          <w:t xml:space="preserve"> compared to </w:t>
        </w:r>
      </w:ins>
      <w:del w:id="1305" w:author="S2-2205017" w:date="2022-05-24T10:00:00Z">
        <w:r w:rsidR="00270A9F" w:rsidDel="00211A0D">
          <w:delText xml:space="preserve">Steps 1~4 are same as the </w:delText>
        </w:r>
      </w:del>
      <w:r w:rsidR="00270A9F">
        <w:t xml:space="preserve">steps 1-5 defined in clause 6.1.1 of </w:t>
      </w:r>
      <w:r w:rsidR="00DB4AA0">
        <w:t>TS 23.273 [</w:t>
      </w:r>
      <w:r w:rsidR="00270A9F">
        <w:t>5].</w:t>
      </w:r>
    </w:p>
    <w:p w14:paraId="6470A07C" w14:textId="0647006E" w:rsidR="00211A0D" w:rsidRPr="00211A0D" w:rsidRDefault="00211A0D" w:rsidP="00211A0D">
      <w:pPr>
        <w:ind w:leftChars="100" w:left="500" w:hangingChars="150" w:hanging="300"/>
        <w:rPr>
          <w:rFonts w:eastAsiaTheme="minorEastAsia"/>
          <w:lang w:eastAsia="zh-CN"/>
        </w:rPr>
      </w:pPr>
      <w:ins w:id="1306" w:author="S2-2205017" w:date="2022-05-24T10:00:00Z">
        <w:r>
          <w:t>3b. After target UE AMF receive</w:t>
        </w:r>
        <w:r w:rsidRPr="003F3F2B">
          <w:t xml:space="preserve"> step 3</w:t>
        </w:r>
        <w:r w:rsidRPr="00EA1C68">
          <w:rPr>
            <w:rFonts w:hint="eastAsia"/>
          </w:rPr>
          <w:t>a</w:t>
        </w:r>
        <w:r>
          <w:t xml:space="preserve">, </w:t>
        </w:r>
        <w:r w:rsidRPr="00DA3948">
          <w:t xml:space="preserve">if the target UE support positioning by PRU, e.g., based on the target UE subscription information or the information in target UE context, or based on the target UE positioning capability, e.g., whether target UE support NR positioning, </w:t>
        </w:r>
        <w:r>
          <w:t>t</w:t>
        </w:r>
        <w:r w:rsidRPr="00233052">
          <w:t>he AMF send an indication to NG-RAN to trigger NG-RAN broadcast the PRU wake up information in target UE camping cell, e.g., the per PLMN indication in posSIB. For those PRU(s) in CM-IDLE/RRC-inactive state, after receive this information, those PRU(s) trigger the service request/RRC-resume to go back to CM-CONNECTED as described in clause 4.2.3.2 of TS 23.502 or clause 9.2.2.4 of TS 38.300.</w:t>
        </w:r>
      </w:ins>
    </w:p>
    <w:p w14:paraId="5A48D181" w14:textId="77777777" w:rsidR="00270A9F" w:rsidRDefault="00270A9F" w:rsidP="00270A9F">
      <w:pPr>
        <w:pStyle w:val="B1"/>
      </w:pPr>
      <w:r>
        <w:lastRenderedPageBreak/>
        <w:t>5.</w:t>
      </w:r>
      <w:r>
        <w:tab/>
        <w:t>The LMF invokes the Nnrf_NFDiscovery_Request Request towards NRF to request the PRU AMF. The service operation includes the target UE location information (e.g. the TAI of target UE), the indication to find the PRU AMF which could serve in the area around the target UE.</w:t>
      </w:r>
    </w:p>
    <w:p w14:paraId="57C80BF4" w14:textId="77777777" w:rsidR="00270A9F" w:rsidRDefault="00270A9F" w:rsidP="00270A9F">
      <w:pPr>
        <w:pStyle w:val="B1"/>
      </w:pPr>
      <w:r>
        <w:t>6.</w:t>
      </w:r>
      <w:r>
        <w:tab/>
        <w:t>Based on the PRU AMF discovery indication and the target UE location information, the NRF return one or multiple PRU AMF(s) via Nnrf_NFDiscovery_Request Response.</w:t>
      </w:r>
    </w:p>
    <w:p w14:paraId="23F2BA5D" w14:textId="77777777" w:rsidR="00270A9F" w:rsidRDefault="00270A9F" w:rsidP="00270A9F">
      <w:pPr>
        <w:pStyle w:val="B1"/>
      </w:pPr>
      <w:r>
        <w:t>7.</w:t>
      </w:r>
      <w:r>
        <w:tab/>
        <w:t>LMF sends the PRU discovery request to PRU AMF to request the candidate PRU. The message includes the target UE location information and the target UE vicinal location (e.g. the neighbour cell of target UE).</w:t>
      </w:r>
    </w:p>
    <w:p w14:paraId="24116B7C" w14:textId="77777777" w:rsidR="00270A9F" w:rsidRDefault="00270A9F" w:rsidP="00270A9F">
      <w:pPr>
        <w:pStyle w:val="B1"/>
      </w:pPr>
      <w:r>
        <w:t>8.</w:t>
      </w:r>
      <w:r>
        <w:tab/>
        <w:t>Based on the message in step 7, the PRU AMF choose one or multiple candidate PRU(s) based on the target UE location, the target UE vicinal location, and the mobile state of PRU. The PRU AMF invokes PRU discovery response to LMF, includes one or multiple candidate PRU(s).</w:t>
      </w:r>
    </w:p>
    <w:p w14:paraId="02A533F7" w14:textId="66E80D11" w:rsidR="00270A9F" w:rsidRDefault="00270A9F" w:rsidP="00270A9F">
      <w:pPr>
        <w:pStyle w:val="B1"/>
      </w:pPr>
      <w:r>
        <w:t>9.</w:t>
      </w:r>
      <w:r>
        <w:tab/>
        <w:t xml:space="preserve">The LMF performs the activation procedure as defined in clause 6.15.3.2 to activate the desired PRU(s). LMF also performs one or more of the positioning procedures towards PRU as described in clauses 6.11.1, 6.11.2 and 6.11.3 of </w:t>
      </w:r>
      <w:r w:rsidR="00DB4AA0">
        <w:t>TS 23.273 [</w:t>
      </w:r>
      <w:r>
        <w:t>5].</w:t>
      </w:r>
    </w:p>
    <w:p w14:paraId="4419F3D0" w14:textId="39DB4A11" w:rsidR="00270A9F" w:rsidRDefault="00270A9F" w:rsidP="00270A9F">
      <w:pPr>
        <w:pStyle w:val="B1"/>
      </w:pPr>
      <w:r>
        <w:t>10.</w:t>
      </w:r>
      <w:r>
        <w:tab/>
        <w:t xml:space="preserve">The LMF performs one or more of the positioning procedures towards target UE as described in clauses 6.11.1, 6.11.2 and 6.11.3 of </w:t>
      </w:r>
      <w:r w:rsidR="00DB4AA0">
        <w:t>TS 23.273 [</w:t>
      </w:r>
      <w:r>
        <w:t>5].</w:t>
      </w:r>
    </w:p>
    <w:p w14:paraId="0FC163D5" w14:textId="7FA6C08E" w:rsidR="00F901EA" w:rsidRPr="000063DB" w:rsidRDefault="00F901EA" w:rsidP="00270A9F">
      <w:pPr>
        <w:pStyle w:val="H6"/>
        <w:rPr>
          <w:rFonts w:eastAsia="MS Mincho"/>
        </w:rPr>
      </w:pPr>
      <w:r w:rsidRPr="000063DB">
        <w:lastRenderedPageBreak/>
        <w:t>6.</w:t>
      </w:r>
      <w:r w:rsidR="00334FC1" w:rsidRPr="000063DB">
        <w:rPr>
          <w:lang w:eastAsia="zh-CN"/>
        </w:rPr>
        <w:t>15</w:t>
      </w:r>
      <w:r w:rsidRPr="000063DB">
        <w:t>.3.3.1.2</w:t>
      </w:r>
      <w:r w:rsidR="009178CB" w:rsidRPr="000063DB">
        <w:tab/>
      </w:r>
      <w:r w:rsidRPr="000063DB">
        <w:t>MT-LR procedure based on Option C in clause</w:t>
      </w:r>
      <w:r w:rsidR="00270A9F">
        <w:t> </w:t>
      </w:r>
      <w:r w:rsidRPr="000063DB">
        <w:t>6.</w:t>
      </w:r>
      <w:r w:rsidR="00F31221" w:rsidRPr="000063DB">
        <w:rPr>
          <w:lang w:eastAsia="zh-CN"/>
        </w:rPr>
        <w:t>15</w:t>
      </w:r>
      <w:r w:rsidRPr="000063DB">
        <w:t>.3.1</w:t>
      </w:r>
    </w:p>
    <w:p w14:paraId="1AF2EDAC" w14:textId="3AEF75C9" w:rsidR="00F901EA" w:rsidRDefault="00F901EA" w:rsidP="005866B8">
      <w:pPr>
        <w:pStyle w:val="TH"/>
        <w:rPr>
          <w:ins w:id="1307" w:author="S2-2205017" w:date="2022-05-24T10:01:00Z"/>
          <w:rFonts w:eastAsiaTheme="minorEastAsia"/>
          <w:lang w:eastAsia="zh-CN"/>
        </w:rPr>
      </w:pPr>
      <w:del w:id="1308" w:author="S2-2205017" w:date="2022-05-24T10:01:00Z">
        <w:r w:rsidRPr="000063DB" w:rsidDel="00211A0D">
          <w:object w:dxaOrig="10909" w:dyaOrig="4969" w14:anchorId="254A2470">
            <v:shape id="_x0000_i1065" type="#_x0000_t75" style="width:448.15pt;height:213.7pt" o:ole="">
              <v:imagedata r:id="rId82" o:title=""/>
            </v:shape>
            <o:OLEObject Type="Embed" ProgID="Visio.Drawing.15" ShapeID="_x0000_i1065" DrawAspect="Content" ObjectID="_1715084895" r:id="rId83"/>
          </w:object>
        </w:r>
      </w:del>
    </w:p>
    <w:p w14:paraId="0F868028" w14:textId="34A0656D" w:rsidR="00211A0D" w:rsidRPr="00211A0D" w:rsidRDefault="00211A0D" w:rsidP="005866B8">
      <w:pPr>
        <w:pStyle w:val="TH"/>
        <w:rPr>
          <w:rFonts w:eastAsiaTheme="minorEastAsia"/>
          <w:lang w:eastAsia="zh-CN"/>
          <w:rPrChange w:id="1309" w:author="S2-2205017" w:date="2022-05-24T10:01:00Z">
            <w:rPr/>
          </w:rPrChange>
        </w:rPr>
      </w:pPr>
      <w:ins w:id="1310" w:author="S2-2205017" w:date="2022-05-24T10:01:00Z">
        <w:r>
          <w:object w:dxaOrig="10908" w:dyaOrig="4968" w14:anchorId="35EF33BB">
            <v:shape id="_x0000_i1066" type="#_x0000_t75" style="width:481.55pt;height:220.05pt" o:ole="">
              <v:imagedata r:id="rId84" o:title=""/>
            </v:shape>
            <o:OLEObject Type="Embed" ProgID="Visio.Drawing.15" ShapeID="_x0000_i1066" DrawAspect="Content" ObjectID="_1715084896" r:id="rId85"/>
          </w:object>
        </w:r>
      </w:ins>
    </w:p>
    <w:p w14:paraId="7494B2CD" w14:textId="345A1CD3" w:rsidR="00F901EA" w:rsidRDefault="00F901EA" w:rsidP="005866B8">
      <w:pPr>
        <w:pStyle w:val="TF"/>
        <w:rPr>
          <w:rFonts w:eastAsia="DengXian"/>
        </w:rPr>
      </w:pPr>
      <w:r w:rsidRPr="000063DB">
        <w:rPr>
          <w:rFonts w:eastAsia="DengXian"/>
        </w:rPr>
        <w:t>Figure 6.</w:t>
      </w:r>
      <w:r w:rsidR="007E2949" w:rsidRPr="000063DB">
        <w:rPr>
          <w:rFonts w:eastAsia="DengXian"/>
          <w:lang w:eastAsia="zh-CN"/>
        </w:rPr>
        <w:t>15</w:t>
      </w:r>
      <w:r w:rsidRPr="000063DB">
        <w:rPr>
          <w:rFonts w:eastAsia="DengXian"/>
        </w:rPr>
        <w:t>.3.3-2: MT-LR procedure using PRU (AMF-centric)</w:t>
      </w:r>
    </w:p>
    <w:p w14:paraId="36E77BB7" w14:textId="1123881E" w:rsidR="00270A9F" w:rsidRDefault="00211A0D" w:rsidP="00270A9F">
      <w:pPr>
        <w:rPr>
          <w:ins w:id="1311" w:author="S2-2205017" w:date="2022-05-24T10:01:00Z"/>
          <w:rFonts w:eastAsiaTheme="minorEastAsia"/>
          <w:lang w:eastAsia="zh-CN"/>
        </w:rPr>
      </w:pPr>
      <w:ins w:id="1312" w:author="S2-2205017" w:date="2022-05-24T10:02:00Z">
        <w:r w:rsidRPr="003F3F2B">
          <w:t>The following additions apply</w:t>
        </w:r>
        <w:r>
          <w:t xml:space="preserve"> to</w:t>
        </w:r>
        <w:r w:rsidRPr="00911B88">
          <w:t xml:space="preserve"> </w:t>
        </w:r>
      </w:ins>
      <w:del w:id="1313" w:author="S2-2205017" w:date="2022-05-24T10:02:00Z">
        <w:r w:rsidR="00270A9F" w:rsidDel="00211A0D">
          <w:delText>S</w:delText>
        </w:r>
      </w:del>
      <w:ins w:id="1314" w:author="S2-2205017" w:date="2022-05-24T10:02:00Z">
        <w:r>
          <w:rPr>
            <w:rFonts w:eastAsiaTheme="minorEastAsia" w:hint="eastAsia"/>
            <w:lang w:eastAsia="zh-CN"/>
          </w:rPr>
          <w:t>s</w:t>
        </w:r>
      </w:ins>
      <w:r w:rsidR="00270A9F">
        <w:t xml:space="preserve">teps 1~3 </w:t>
      </w:r>
      <w:del w:id="1315" w:author="S2-2205017" w:date="2022-05-24T10:02:00Z">
        <w:r w:rsidR="00270A9F" w:rsidDel="00211A0D">
          <w:delText>correspond</w:delText>
        </w:r>
      </w:del>
      <w:del w:id="1316" w:author="S2-2205017" w:date="2022-05-24T10:03:00Z">
        <w:r w:rsidR="00270A9F" w:rsidDel="00211A0D">
          <w:delText xml:space="preserve"> </w:delText>
        </w:r>
      </w:del>
      <w:ins w:id="1317" w:author="S2-2205017" w:date="2022-05-24T10:02:00Z">
        <w:r>
          <w:t xml:space="preserve">compared </w:t>
        </w:r>
      </w:ins>
      <w:r w:rsidR="00270A9F">
        <w:t xml:space="preserve">to steps 1~4 defined in clause 6.1.1 of </w:t>
      </w:r>
      <w:r w:rsidR="00DB4AA0">
        <w:t>TS 23.273 [</w:t>
      </w:r>
      <w:r w:rsidR="00270A9F">
        <w:t>5].</w:t>
      </w:r>
    </w:p>
    <w:p w14:paraId="6AB7CE11" w14:textId="6AFED6CB" w:rsidR="00211A0D" w:rsidRPr="00211A0D" w:rsidRDefault="00211A0D" w:rsidP="00211A0D">
      <w:pPr>
        <w:ind w:leftChars="100" w:left="500" w:hangingChars="150" w:hanging="300"/>
        <w:rPr>
          <w:rFonts w:eastAsiaTheme="minorEastAsia"/>
          <w:lang w:eastAsia="zh-CN"/>
        </w:rPr>
      </w:pPr>
      <w:ins w:id="1318" w:author="S2-2205017" w:date="2022-05-24T10:01:00Z">
        <w:r>
          <w:t>3b. After target UE AMF receive</w:t>
        </w:r>
        <w:r w:rsidRPr="003F3F2B">
          <w:t xml:space="preserve"> step 3</w:t>
        </w:r>
        <w:r>
          <w:t xml:space="preserve">a, </w:t>
        </w:r>
        <w:r w:rsidRPr="00DA3948">
          <w:t xml:space="preserve">if the target UE support positioning by PRU, e.g., based on the target UE subscription information or the information in target UE context, or based on the target UE positioning capability, e.g., whether target UE support NR positioning, </w:t>
        </w:r>
        <w:r>
          <w:t>t</w:t>
        </w:r>
        <w:r w:rsidRPr="00233052">
          <w:t>he AMF send an indication to NG-RAN to trigger NG-RAN broadcast the PRU wake up information in target UE camping cell, e.g., the per PLMN indication in posSIB. For those PRU(s) in CM-IDLE/RRC-inactive state, after receive this information, those PRU(s) trigger the service request/RRC-resume to go back to CM-CONNECTED as described in clause 4.2.3.2 of TS 23.502 or clause 9.2.2.4 of TS 38.300.</w:t>
        </w:r>
      </w:ins>
    </w:p>
    <w:p w14:paraId="38206E4F" w14:textId="36F0DA72" w:rsidR="00270A9F" w:rsidRDefault="00211A0D" w:rsidP="00270A9F">
      <w:pPr>
        <w:pStyle w:val="B1"/>
      </w:pPr>
      <w:ins w:id="1319" w:author="S2-2205017" w:date="2022-05-24T10:02:00Z">
        <w:r>
          <w:rPr>
            <w:rFonts w:eastAsiaTheme="minorEastAsia" w:hint="eastAsia"/>
            <w:lang w:eastAsia="zh-CN"/>
          </w:rPr>
          <w:t>4</w:t>
        </w:r>
      </w:ins>
      <w:del w:id="1320" w:author="S2-2205017" w:date="2022-05-24T10:02:00Z">
        <w:r w:rsidR="00270A9F" w:rsidDel="00211A0D">
          <w:delText>1</w:delText>
        </w:r>
      </w:del>
      <w:r w:rsidR="00270A9F">
        <w:t>.</w:t>
      </w:r>
      <w:r w:rsidR="00270A9F">
        <w:tab/>
        <w:t>The AMF invokes Nudm_SDM_Get request to UDM to request PRU information of the UE(s) in the same or vicinal location with the target UE, e.g. within the target UE TAI(s).</w:t>
      </w:r>
    </w:p>
    <w:p w14:paraId="037038D5" w14:textId="77777777" w:rsidR="00270A9F" w:rsidRDefault="00270A9F" w:rsidP="00270A9F">
      <w:pPr>
        <w:pStyle w:val="B1"/>
      </w:pPr>
      <w:r>
        <w:t>5.</w:t>
      </w:r>
      <w:r>
        <w:tab/>
        <w:t>UDM sends the Nudm_SDM_Get response to AMF, includes PRU information in the subscription information of the UE(s) in the same or vicinal location with the target UE. The AMF choose one or multiple candidate PRU(s) from those UE(s) in step 5, such as, based on the target UE location, PRU capability, location information and mobility state.</w:t>
      </w:r>
    </w:p>
    <w:p w14:paraId="70DA63BE" w14:textId="77777777" w:rsidR="00270A9F" w:rsidRDefault="00270A9F" w:rsidP="00270A9F">
      <w:pPr>
        <w:pStyle w:val="B1"/>
      </w:pPr>
      <w:r>
        <w:lastRenderedPageBreak/>
        <w:t>6.</w:t>
      </w:r>
      <w:r>
        <w:tab/>
        <w:t>The target UE AMF invokes Nlmf_Location_DetermineLocation Request towards LMF, includes one or multiple candidate PRU information.</w:t>
      </w:r>
    </w:p>
    <w:p w14:paraId="27423CEC" w14:textId="3909DF57" w:rsidR="00270A9F" w:rsidRDefault="00270A9F" w:rsidP="00270A9F">
      <w:pPr>
        <w:pStyle w:val="B1"/>
      </w:pPr>
      <w:r>
        <w:t>7.</w:t>
      </w:r>
      <w:r>
        <w:tab/>
        <w:t xml:space="preserve">The LMF performs the activation procedure as defined in clause 6.15.3.2 to activate the desired PRU(s). LMF also performs one or more of the positioning procedures towards PRU(s) as described in clauses 6.11.1, 6.11.2 and 6.11.3 of </w:t>
      </w:r>
      <w:r w:rsidR="00DB4AA0">
        <w:t>TS 23.273 [</w:t>
      </w:r>
      <w:r>
        <w:t>5].</w:t>
      </w:r>
    </w:p>
    <w:p w14:paraId="77CA4B1E" w14:textId="5978F302" w:rsidR="00270A9F" w:rsidRDefault="00270A9F" w:rsidP="00270A9F">
      <w:pPr>
        <w:pStyle w:val="B1"/>
      </w:pPr>
      <w:r>
        <w:t>8.</w:t>
      </w:r>
      <w:r>
        <w:tab/>
        <w:t xml:space="preserve">The LMF performs one or more of the positioning procedures towards target UE as described in clauses 6.11.1, 6.11.2 and 6.11.3 of </w:t>
      </w:r>
      <w:r w:rsidR="00DB4AA0">
        <w:t>TS 23.273 [</w:t>
      </w:r>
      <w:r>
        <w:t>5].</w:t>
      </w:r>
    </w:p>
    <w:p w14:paraId="09E67CE4" w14:textId="7691E541" w:rsidR="00F901EA" w:rsidRPr="000063DB" w:rsidRDefault="00F901EA" w:rsidP="00F901EA">
      <w:pPr>
        <w:pStyle w:val="Heading5"/>
      </w:pPr>
      <w:r w:rsidRPr="000063DB">
        <w:t>6.</w:t>
      </w:r>
      <w:r w:rsidR="00334FC1" w:rsidRPr="000063DB">
        <w:rPr>
          <w:lang w:eastAsia="zh-CN"/>
        </w:rPr>
        <w:t>15</w:t>
      </w:r>
      <w:r w:rsidRPr="000063DB">
        <w:t>.3.3.2</w:t>
      </w:r>
      <w:r w:rsidR="009178CB" w:rsidRPr="000063DB">
        <w:tab/>
      </w:r>
      <w:r w:rsidRPr="000063DB">
        <w:t>AMF-centric MO-LR</w:t>
      </w:r>
    </w:p>
    <w:p w14:paraId="6A51E13C" w14:textId="77777777" w:rsidR="00F901EA" w:rsidRPr="000063DB" w:rsidRDefault="00F901EA" w:rsidP="00F901EA">
      <w:pPr>
        <w:rPr>
          <w:rFonts w:eastAsia="MS Mincho"/>
        </w:rPr>
      </w:pPr>
      <w:r w:rsidRPr="000063DB">
        <w:t>The AMF-centric MO-LR requests PRU AMF to provide one or multiple candidates PRU(s) in the vicinity of target UE to improve positioning accuracy.</w:t>
      </w:r>
    </w:p>
    <w:p w14:paraId="623AB3A8" w14:textId="211DAA05" w:rsidR="00F901EA" w:rsidRPr="000063DB" w:rsidRDefault="00F901EA" w:rsidP="009178CB">
      <w:pPr>
        <w:pStyle w:val="H6"/>
      </w:pPr>
      <w:r w:rsidRPr="000063DB">
        <w:t>6.</w:t>
      </w:r>
      <w:r w:rsidR="00334FC1" w:rsidRPr="000063DB">
        <w:rPr>
          <w:lang w:eastAsia="zh-CN"/>
        </w:rPr>
        <w:t>15</w:t>
      </w:r>
      <w:r w:rsidRPr="000063DB">
        <w:t>.3.3.2.1</w:t>
      </w:r>
      <w:r w:rsidR="009178CB" w:rsidRPr="000063DB">
        <w:tab/>
      </w:r>
      <w:r w:rsidRPr="000063DB">
        <w:t>MO-LR procedure based on Option A in clause</w:t>
      </w:r>
      <w:r w:rsidR="00270A9F">
        <w:t> </w:t>
      </w:r>
      <w:r w:rsidRPr="000063DB">
        <w:t>6.</w:t>
      </w:r>
      <w:r w:rsidR="00382A33" w:rsidRPr="000063DB">
        <w:rPr>
          <w:lang w:eastAsia="zh-CN"/>
        </w:rPr>
        <w:t>15</w:t>
      </w:r>
      <w:r w:rsidRPr="000063DB">
        <w:t>.3.1</w:t>
      </w:r>
    </w:p>
    <w:p w14:paraId="200BD697" w14:textId="4606C695" w:rsidR="00F901EA" w:rsidRDefault="00F901EA" w:rsidP="005866B8">
      <w:pPr>
        <w:pStyle w:val="TH"/>
        <w:rPr>
          <w:ins w:id="1321" w:author="S2-2205017" w:date="2022-05-24T10:04:00Z"/>
          <w:rFonts w:eastAsiaTheme="minorEastAsia"/>
          <w:lang w:eastAsia="zh-CN"/>
        </w:rPr>
      </w:pPr>
      <w:r w:rsidRPr="000063DB">
        <w:t xml:space="preserve"> </w:t>
      </w:r>
      <w:del w:id="1322" w:author="S2-2205017" w:date="2022-05-24T10:04:00Z">
        <w:r w:rsidRPr="000063DB" w:rsidDel="00211A0D">
          <w:object w:dxaOrig="10152" w:dyaOrig="5472" w14:anchorId="355488EC">
            <v:shape id="_x0000_i1067" type="#_x0000_t75" style="width:434.3pt;height:234.45pt" o:ole="">
              <v:imagedata r:id="rId86" o:title=""/>
            </v:shape>
            <o:OLEObject Type="Embed" ProgID="Visio.Drawing.15" ShapeID="_x0000_i1067" DrawAspect="Content" ObjectID="_1715084897" r:id="rId87"/>
          </w:object>
        </w:r>
      </w:del>
    </w:p>
    <w:p w14:paraId="0CFD2CE8" w14:textId="766715E1" w:rsidR="00211A0D" w:rsidRPr="00211A0D" w:rsidRDefault="00211A0D" w:rsidP="005866B8">
      <w:pPr>
        <w:pStyle w:val="TH"/>
        <w:rPr>
          <w:rFonts w:eastAsiaTheme="minorEastAsia"/>
          <w:lang w:eastAsia="zh-CN"/>
          <w:rPrChange w:id="1323" w:author="S2-2205017" w:date="2022-05-24T10:04:00Z">
            <w:rPr>
              <w:rFonts w:eastAsia="MS Mincho"/>
            </w:rPr>
          </w:rPrChange>
        </w:rPr>
      </w:pPr>
      <w:ins w:id="1324" w:author="S2-2205017" w:date="2022-05-24T10:04:00Z">
        <w:r>
          <w:object w:dxaOrig="10153" w:dyaOrig="5473" w14:anchorId="67B06D89">
            <v:shape id="_x0000_i1068" type="#_x0000_t75" style="width:454.45pt;height:245.95pt" o:ole="">
              <v:imagedata r:id="rId88" o:title=""/>
            </v:shape>
            <o:OLEObject Type="Embed" ProgID="Visio.Drawing.15" ShapeID="_x0000_i1068" DrawAspect="Content" ObjectID="_1715084898" r:id="rId89"/>
          </w:object>
        </w:r>
      </w:ins>
    </w:p>
    <w:p w14:paraId="01342EBC" w14:textId="71721BE1" w:rsidR="00F901EA" w:rsidRDefault="00F901EA" w:rsidP="005866B8">
      <w:pPr>
        <w:pStyle w:val="TF"/>
        <w:rPr>
          <w:rFonts w:eastAsia="DengXian"/>
        </w:rPr>
      </w:pPr>
      <w:r w:rsidRPr="000063DB">
        <w:rPr>
          <w:rFonts w:eastAsia="DengXian"/>
        </w:rPr>
        <w:t>Figure 6.</w:t>
      </w:r>
      <w:r w:rsidR="00382A33" w:rsidRPr="000063DB">
        <w:rPr>
          <w:rFonts w:eastAsia="DengXian"/>
          <w:lang w:eastAsia="zh-CN"/>
        </w:rPr>
        <w:t>15</w:t>
      </w:r>
      <w:r w:rsidRPr="000063DB">
        <w:rPr>
          <w:rFonts w:eastAsia="DengXian"/>
        </w:rPr>
        <w:t>.3.3-3: MO-LR procedure using PRU/ (AMF-centric)</w:t>
      </w:r>
    </w:p>
    <w:p w14:paraId="05C75F67" w14:textId="13466CED" w:rsidR="00270A9F" w:rsidRDefault="00270A9F" w:rsidP="00270A9F">
      <w:pPr>
        <w:rPr>
          <w:rFonts w:eastAsia="MS Mincho"/>
        </w:rPr>
      </w:pPr>
      <w:r>
        <w:rPr>
          <w:rFonts w:eastAsia="MS Mincho"/>
        </w:rPr>
        <w:lastRenderedPageBreak/>
        <w:t xml:space="preserve">Steps 1~4 are same as steps 1~4 defined in clause 6.2 of </w:t>
      </w:r>
      <w:r w:rsidR="00DB4AA0">
        <w:rPr>
          <w:rFonts w:eastAsia="MS Mincho"/>
        </w:rPr>
        <w:t>TS 23.273 [</w:t>
      </w:r>
      <w:r>
        <w:rPr>
          <w:rFonts w:eastAsia="MS Mincho"/>
        </w:rPr>
        <w:t>5].</w:t>
      </w:r>
    </w:p>
    <w:p w14:paraId="3BB8C408" w14:textId="77777777" w:rsidR="00270A9F" w:rsidRDefault="00270A9F" w:rsidP="00270A9F">
      <w:pPr>
        <w:rPr>
          <w:rFonts w:eastAsia="MS Mincho"/>
        </w:rPr>
      </w:pPr>
      <w:r>
        <w:rPr>
          <w:rFonts w:eastAsia="MS Mincho"/>
        </w:rPr>
        <w:t>Steps 5~10 are same as steps 5~10 in clause 6.15.3.3.1.1.</w:t>
      </w:r>
    </w:p>
    <w:p w14:paraId="23C645D4" w14:textId="1B4B0338" w:rsidR="00F901EA" w:rsidRPr="000063DB" w:rsidRDefault="00F901EA" w:rsidP="009178CB">
      <w:pPr>
        <w:pStyle w:val="H6"/>
      </w:pPr>
      <w:r w:rsidRPr="000063DB">
        <w:t>6.</w:t>
      </w:r>
      <w:r w:rsidR="00334FC1" w:rsidRPr="000063DB">
        <w:rPr>
          <w:lang w:eastAsia="zh-CN"/>
        </w:rPr>
        <w:t>15</w:t>
      </w:r>
      <w:r w:rsidRPr="000063DB">
        <w:t>.3.3.2.2</w:t>
      </w:r>
      <w:r w:rsidR="009178CB" w:rsidRPr="000063DB">
        <w:tab/>
      </w:r>
      <w:r w:rsidRPr="000063DB">
        <w:t>MO-LR procedure based on Option C in clause 6.</w:t>
      </w:r>
      <w:r w:rsidR="00F31221" w:rsidRPr="000063DB">
        <w:rPr>
          <w:lang w:eastAsia="zh-CN"/>
        </w:rPr>
        <w:t>15</w:t>
      </w:r>
      <w:r w:rsidRPr="000063DB">
        <w:t>.3.1</w:t>
      </w:r>
    </w:p>
    <w:p w14:paraId="0ADC0899" w14:textId="6078B562" w:rsidR="00F901EA" w:rsidRDefault="00F901EA" w:rsidP="00270A9F">
      <w:pPr>
        <w:pStyle w:val="TH"/>
        <w:rPr>
          <w:ins w:id="1325" w:author="S2-2205017" w:date="2022-05-24T10:04:00Z"/>
          <w:rFonts w:eastAsiaTheme="minorEastAsia"/>
          <w:lang w:eastAsia="zh-CN"/>
        </w:rPr>
      </w:pPr>
      <w:del w:id="1326" w:author="S2-2205017" w:date="2022-05-24T10:04:00Z">
        <w:r w:rsidRPr="000063DB" w:rsidDel="00211A0D">
          <w:object w:dxaOrig="8040" w:dyaOrig="4705" w14:anchorId="07159277">
            <v:shape id="_x0000_i1069" type="#_x0000_t75" style="width:317.95pt;height:185.45pt" o:ole="">
              <v:imagedata r:id="rId90" o:title=""/>
            </v:shape>
            <o:OLEObject Type="Embed" ProgID="Visio.Drawing.15" ShapeID="_x0000_i1069" DrawAspect="Content" ObjectID="_1715084899" r:id="rId91"/>
          </w:object>
        </w:r>
      </w:del>
    </w:p>
    <w:p w14:paraId="11D3547C" w14:textId="4AD9D9F2" w:rsidR="00211A0D" w:rsidRPr="00211A0D" w:rsidRDefault="00211A0D" w:rsidP="00270A9F">
      <w:pPr>
        <w:pStyle w:val="TH"/>
        <w:rPr>
          <w:rFonts w:eastAsiaTheme="minorEastAsia"/>
          <w:lang w:eastAsia="zh-CN"/>
          <w:rPrChange w:id="1327" w:author="S2-2205017" w:date="2022-05-24T10:04:00Z">
            <w:rPr/>
          </w:rPrChange>
        </w:rPr>
      </w:pPr>
      <w:ins w:id="1328" w:author="S2-2205017" w:date="2022-05-24T10:04:00Z">
        <w:r>
          <w:object w:dxaOrig="8460" w:dyaOrig="4704" w14:anchorId="735CD164">
            <v:shape id="_x0000_i1070" type="#_x0000_t75" style="width:387.05pt;height:3in" o:ole="">
              <v:imagedata r:id="rId92" o:title=""/>
            </v:shape>
            <o:OLEObject Type="Embed" ProgID="Visio.Drawing.15" ShapeID="_x0000_i1070" DrawAspect="Content" ObjectID="_1715084900" r:id="rId93"/>
          </w:object>
        </w:r>
      </w:ins>
    </w:p>
    <w:p w14:paraId="3642925A" w14:textId="0BA1BC60" w:rsidR="00F901EA" w:rsidRPr="000063DB" w:rsidRDefault="00F901EA" w:rsidP="00270A9F">
      <w:pPr>
        <w:pStyle w:val="TF"/>
      </w:pPr>
      <w:r w:rsidRPr="000063DB">
        <w:rPr>
          <w:rFonts w:eastAsia="DengXian"/>
        </w:rPr>
        <w:t>Figure 6.</w:t>
      </w:r>
      <w:r w:rsidR="00382A33" w:rsidRPr="000063DB">
        <w:rPr>
          <w:rFonts w:eastAsia="DengXian"/>
          <w:lang w:eastAsia="zh-CN"/>
        </w:rPr>
        <w:t>15</w:t>
      </w:r>
      <w:r w:rsidRPr="000063DB">
        <w:rPr>
          <w:rFonts w:eastAsia="DengXian"/>
        </w:rPr>
        <w:t>.3.3-4: MO-LR procedure using PRU (AMF-centric)</w:t>
      </w:r>
    </w:p>
    <w:p w14:paraId="1DE54C29" w14:textId="4106564C" w:rsidR="00270A9F" w:rsidRDefault="00270A9F" w:rsidP="00270A9F">
      <w:pPr>
        <w:rPr>
          <w:rFonts w:eastAsia="MS Mincho"/>
        </w:rPr>
      </w:pPr>
      <w:r>
        <w:rPr>
          <w:rFonts w:eastAsia="MS Mincho"/>
        </w:rPr>
        <w:t xml:space="preserve">Steps 1~2 are same as the steps 1~2 defined in clause 6.2 of </w:t>
      </w:r>
      <w:r w:rsidR="00DB4AA0">
        <w:rPr>
          <w:rFonts w:eastAsia="MS Mincho"/>
        </w:rPr>
        <w:t>TS 23.273 [</w:t>
      </w:r>
      <w:r>
        <w:rPr>
          <w:rFonts w:eastAsia="MS Mincho"/>
        </w:rPr>
        <w:t>5].</w:t>
      </w:r>
    </w:p>
    <w:p w14:paraId="36A06A39" w14:textId="77777777" w:rsidR="00270A9F" w:rsidRDefault="00270A9F" w:rsidP="00270A9F">
      <w:pPr>
        <w:rPr>
          <w:rFonts w:eastAsia="MS Mincho"/>
        </w:rPr>
      </w:pPr>
      <w:r>
        <w:rPr>
          <w:rFonts w:eastAsia="MS Mincho"/>
        </w:rPr>
        <w:t>Steps 3~7 are same as steps 4~8 in clause 6.15.3.3.1.2.</w:t>
      </w:r>
    </w:p>
    <w:p w14:paraId="24E17A0A" w14:textId="0A0EDF7A" w:rsidR="00F901EA" w:rsidRPr="000063DB" w:rsidRDefault="00F901EA" w:rsidP="00F901EA">
      <w:pPr>
        <w:pStyle w:val="Heading5"/>
      </w:pPr>
      <w:r w:rsidRPr="000063DB">
        <w:t>6.</w:t>
      </w:r>
      <w:r w:rsidR="00334FC1" w:rsidRPr="000063DB">
        <w:rPr>
          <w:lang w:eastAsia="zh-CN"/>
        </w:rPr>
        <w:t>15</w:t>
      </w:r>
      <w:r w:rsidRPr="000063DB">
        <w:t>.3.3.3</w:t>
      </w:r>
      <w:r w:rsidR="009178CB" w:rsidRPr="000063DB">
        <w:tab/>
      </w:r>
      <w:r w:rsidRPr="000063DB">
        <w:t>LMF-centric MT-LR</w:t>
      </w:r>
    </w:p>
    <w:p w14:paraId="79138EB2" w14:textId="2E5D3984" w:rsidR="00F901EA" w:rsidRPr="000063DB" w:rsidRDefault="00270A9F" w:rsidP="00270A9F">
      <w:pPr>
        <w:rPr>
          <w:rFonts w:eastAsia="MS Mincho"/>
        </w:rPr>
      </w:pPr>
      <w:r>
        <w:rPr>
          <w:rFonts w:eastAsia="MS Mincho"/>
        </w:rPr>
        <w:t>The LMF-centric MT-LR requests PRU LMF to provide one or multiple candidates PRU(s) in the vicinity of target UE to improve positioning accuracy. This procedure based on option#B in clause 6.15.3.1.</w:t>
      </w:r>
    </w:p>
    <w:p w14:paraId="4E86ADDD" w14:textId="0BDFA19C" w:rsidR="00F901EA" w:rsidRPr="000063DB" w:rsidRDefault="00F901EA" w:rsidP="00270A9F">
      <w:pPr>
        <w:pStyle w:val="TH"/>
      </w:pPr>
      <w:del w:id="1329" w:author="S2-2205017" w:date="2022-05-24T10:05:00Z">
        <w:r w:rsidRPr="000063DB" w:rsidDel="00211A0D">
          <w:object w:dxaOrig="11833" w:dyaOrig="6133" w14:anchorId="61A092B4">
            <v:shape id="_x0000_i1071" type="#_x0000_t75" style="width:447pt;height:232.7pt" o:ole="">
              <v:imagedata r:id="rId94" o:title=""/>
            </v:shape>
            <o:OLEObject Type="Embed" ProgID="Visio.Drawing.15" ShapeID="_x0000_i1071" DrawAspect="Content" ObjectID="_1715084901" r:id="rId95"/>
          </w:object>
        </w:r>
      </w:del>
      <w:ins w:id="1330" w:author="S2-2205017" w:date="2022-05-24T10:05:00Z">
        <w:r w:rsidR="00211A0D">
          <w:object w:dxaOrig="11832" w:dyaOrig="6132" w14:anchorId="42107184">
            <v:shape id="_x0000_i1072" type="#_x0000_t75" style="width:500.55pt;height:265.55pt" o:ole="">
              <v:imagedata r:id="rId96" o:title=""/>
            </v:shape>
            <o:OLEObject Type="Embed" ProgID="Visio.Drawing.15" ShapeID="_x0000_i1072" DrawAspect="Content" ObjectID="_1715084902" r:id="rId97"/>
          </w:object>
        </w:r>
      </w:ins>
    </w:p>
    <w:p w14:paraId="1FC8CF2E" w14:textId="217EA8D1" w:rsidR="00F901EA" w:rsidRDefault="00F901EA" w:rsidP="005866B8">
      <w:pPr>
        <w:pStyle w:val="TF"/>
        <w:rPr>
          <w:rFonts w:eastAsia="DengXian"/>
        </w:rPr>
      </w:pPr>
      <w:r w:rsidRPr="000063DB">
        <w:rPr>
          <w:rFonts w:eastAsia="DengXian"/>
        </w:rPr>
        <w:t>Figure 6.</w:t>
      </w:r>
      <w:r w:rsidR="00382A33" w:rsidRPr="000063DB">
        <w:rPr>
          <w:rFonts w:eastAsia="DengXian"/>
          <w:lang w:eastAsia="zh-CN"/>
        </w:rPr>
        <w:t>15</w:t>
      </w:r>
      <w:r w:rsidRPr="000063DB">
        <w:rPr>
          <w:rFonts w:eastAsia="DengXian"/>
        </w:rPr>
        <w:t>.3.3-5: MT-LR procedure using PRU (LMF-centric)</w:t>
      </w:r>
    </w:p>
    <w:p w14:paraId="08C8EB95" w14:textId="3F26DF87" w:rsidR="00270A9F" w:rsidRDefault="00211A0D" w:rsidP="00270A9F">
      <w:ins w:id="1331" w:author="S2-2205017" w:date="2022-05-24T10:06:00Z">
        <w:r w:rsidRPr="003F3F2B">
          <w:t>The following additions apply</w:t>
        </w:r>
        <w:r>
          <w:t xml:space="preserve"> to</w:t>
        </w:r>
        <w:r w:rsidRPr="00911B88">
          <w:t xml:space="preserve"> </w:t>
        </w:r>
        <w:r>
          <w:rPr>
            <w:rFonts w:eastAsiaTheme="minorEastAsia" w:hint="eastAsia"/>
            <w:lang w:eastAsia="zh-CN"/>
          </w:rPr>
          <w:t>s</w:t>
        </w:r>
      </w:ins>
      <w:del w:id="1332" w:author="S2-2205017" w:date="2022-05-24T10:06:00Z">
        <w:r w:rsidR="00270A9F" w:rsidDel="00211A0D">
          <w:delText>S</w:delText>
        </w:r>
      </w:del>
      <w:r w:rsidR="00270A9F">
        <w:t xml:space="preserve">teps 1~4 </w:t>
      </w:r>
      <w:del w:id="1333" w:author="S2-2205017" w:date="2022-05-24T10:06:00Z">
        <w:r w:rsidR="00270A9F" w:rsidDel="00211A0D">
          <w:delText xml:space="preserve">correspond </w:delText>
        </w:r>
      </w:del>
      <w:ins w:id="1334" w:author="S2-2205017" w:date="2022-05-24T10:06:00Z">
        <w:r>
          <w:t xml:space="preserve">compared </w:t>
        </w:r>
      </w:ins>
      <w:r w:rsidR="00270A9F">
        <w:t xml:space="preserve">to steps 1~5 defined in clause 6.1.1 of </w:t>
      </w:r>
      <w:r w:rsidR="00DB4AA0">
        <w:t>TS 23.273 [</w:t>
      </w:r>
      <w:r w:rsidR="00270A9F">
        <w:t>5].</w:t>
      </w:r>
    </w:p>
    <w:p w14:paraId="09919E7D" w14:textId="07E2EEE4" w:rsidR="00211A0D" w:rsidRPr="00211A0D" w:rsidRDefault="00211A0D">
      <w:pPr>
        <w:ind w:leftChars="100" w:left="500" w:hangingChars="150" w:hanging="300"/>
        <w:rPr>
          <w:ins w:id="1335" w:author="S2-2205017" w:date="2022-05-24T10:06:00Z"/>
          <w:rFonts w:eastAsiaTheme="minorEastAsia"/>
          <w:lang w:eastAsia="zh-CN"/>
        </w:rPr>
        <w:pPrChange w:id="1336" w:author="S2-2205017" w:date="2022-05-24T10:06:00Z">
          <w:pPr>
            <w:pStyle w:val="TAH"/>
          </w:pPr>
        </w:pPrChange>
      </w:pPr>
      <w:ins w:id="1337" w:author="S2-2205017" w:date="2022-05-24T10:06:00Z">
        <w:r>
          <w:t>3b. After AMF receive</w:t>
        </w:r>
        <w:r w:rsidRPr="003F3F2B">
          <w:t xml:space="preserve"> step 3</w:t>
        </w:r>
        <w:r>
          <w:t xml:space="preserve">a, </w:t>
        </w:r>
        <w:r w:rsidRPr="00DA3948">
          <w:t>if the target UE support positioning by PRU, e.g., based on the target UE subscription information or the information in target UE context, or based on the target UE positioning capability, e.g., whether target UE support NR positioning,</w:t>
        </w:r>
        <w:r>
          <w:t xml:space="preserve"> t</w:t>
        </w:r>
        <w:r w:rsidRPr="00233052">
          <w:t>he AMF send an indication to NG-RAN to trigger NG-RAN broadcast the PRU wake up information in target UE camping cell, e.g., the per PLMN indication in posSIB. For those PRU(s) in CM-IDLE/RRC-inactive state, after receive this information, those PRU(s) trigger the service request/RRC-resume to go back to CM-CONNECTED as described in clause 4.2.3.2 of TS 23.502 or clause 9.2.2.4 of TS 38.300.</w:t>
        </w:r>
      </w:ins>
    </w:p>
    <w:p w14:paraId="7150F1F3" w14:textId="77777777" w:rsidR="00270A9F" w:rsidRDefault="00270A9F" w:rsidP="00270A9F">
      <w:pPr>
        <w:pStyle w:val="B1"/>
      </w:pPr>
      <w:r>
        <w:t>5.</w:t>
      </w:r>
      <w:r>
        <w:tab/>
        <w:t>The LMF invokes the Nnrf_NFDiscovery_Request Request towards NRF to request the PRU LMF. The service operation includes the target UE location information (e.g. the TAI(s) of target UE), the indication to find the PRU LMF which could serve the target UE positioning.</w:t>
      </w:r>
    </w:p>
    <w:p w14:paraId="516FC644" w14:textId="77777777" w:rsidR="00270A9F" w:rsidRDefault="00270A9F" w:rsidP="00270A9F">
      <w:pPr>
        <w:pStyle w:val="B1"/>
      </w:pPr>
      <w:r>
        <w:lastRenderedPageBreak/>
        <w:t>6.</w:t>
      </w:r>
      <w:r>
        <w:tab/>
        <w:t>Based on the PRU LMF discovery indication and the target UE location information, the NRF return one or multiple PRU UE LMF(s) via Nnrf_NFDiscovery_Request Response.</w:t>
      </w:r>
    </w:p>
    <w:p w14:paraId="10AFDE5B" w14:textId="77777777" w:rsidR="00270A9F" w:rsidRDefault="00270A9F" w:rsidP="00270A9F">
      <w:pPr>
        <w:pStyle w:val="B1"/>
      </w:pPr>
      <w:r>
        <w:t>7.</w:t>
      </w:r>
      <w:r>
        <w:tab/>
        <w:t>LMF sends PRU discovery request to PRU LMF to request the PRU information. The message includes the target UE location information and the target UE vicinal location (e.g. the neighbour cell of target UE).</w:t>
      </w:r>
    </w:p>
    <w:p w14:paraId="0EB319F4" w14:textId="77777777" w:rsidR="00270A9F" w:rsidRDefault="00270A9F" w:rsidP="00270A9F">
      <w:pPr>
        <w:pStyle w:val="B1"/>
      </w:pPr>
      <w:r>
        <w:t>8.</w:t>
      </w:r>
      <w:r>
        <w:tab/>
        <w:t>The PRU LMF choose one or multiple candidate PRU(s) based on the target UE location, PRU capability, location information and mobility state. The PRU LMF invokes PRU discovery response to LMF, includes one or multiple candidate PRU(s).</w:t>
      </w:r>
    </w:p>
    <w:p w14:paraId="23470AC9" w14:textId="1C67BDF0" w:rsidR="00270A9F" w:rsidRDefault="00270A9F" w:rsidP="00270A9F">
      <w:pPr>
        <w:pStyle w:val="B1"/>
      </w:pPr>
      <w:r>
        <w:t>9.</w:t>
      </w:r>
      <w:r>
        <w:tab/>
        <w:t xml:space="preserve">The LMF performs the activation procedure as defined in clause 6.15.3.2 to activate the desired PRU(s). LMF also performs one or more of the positioning procedures towards PRU(s) as described in clauses 6.11.1, 6.11.2 and 6.11.3 of </w:t>
      </w:r>
      <w:r w:rsidR="00DB4AA0">
        <w:t>TS 23.273 [</w:t>
      </w:r>
      <w:r>
        <w:t>5].</w:t>
      </w:r>
    </w:p>
    <w:p w14:paraId="2BD7F758" w14:textId="6BDB4B58" w:rsidR="00270A9F" w:rsidRDefault="00270A9F" w:rsidP="00270A9F">
      <w:pPr>
        <w:pStyle w:val="B1"/>
      </w:pPr>
      <w:r>
        <w:t>10.</w:t>
      </w:r>
      <w:r>
        <w:tab/>
        <w:t xml:space="preserve">The LMF performs one or more of the positioning procedures towards target UE as described in clauses 6.11.1, 6.11.2 and 6.11.3 of </w:t>
      </w:r>
      <w:r w:rsidR="00DB4AA0">
        <w:t>TS 23.273 [</w:t>
      </w:r>
      <w:r>
        <w:t>5].</w:t>
      </w:r>
    </w:p>
    <w:p w14:paraId="377C24BC" w14:textId="60DF64A4" w:rsidR="00F901EA" w:rsidRPr="000063DB" w:rsidRDefault="00F901EA" w:rsidP="00270A9F">
      <w:pPr>
        <w:pStyle w:val="Heading5"/>
      </w:pPr>
      <w:r w:rsidRPr="000063DB">
        <w:t>6.</w:t>
      </w:r>
      <w:r w:rsidR="00334FC1" w:rsidRPr="000063DB">
        <w:rPr>
          <w:lang w:eastAsia="zh-CN"/>
        </w:rPr>
        <w:t>15</w:t>
      </w:r>
      <w:r w:rsidRPr="000063DB">
        <w:t>.3.3.4</w:t>
      </w:r>
      <w:r w:rsidR="009178CB" w:rsidRPr="000063DB">
        <w:tab/>
      </w:r>
      <w:r w:rsidRPr="000063DB">
        <w:t>LMF-centric MO-LR</w:t>
      </w:r>
    </w:p>
    <w:p w14:paraId="309A24A1" w14:textId="77777777" w:rsidR="00F901EA" w:rsidRPr="000063DB" w:rsidRDefault="00F901EA" w:rsidP="00F901EA">
      <w:pPr>
        <w:rPr>
          <w:rFonts w:eastAsia="MS Mincho"/>
        </w:rPr>
      </w:pPr>
      <w:r w:rsidRPr="000063DB">
        <w:t>The LMF-centric MO-LR request PRU LMF to provide one or multiple candidates PRU(s) in the vicinity of target UE to improve the positioning accuracy.</w:t>
      </w:r>
    </w:p>
    <w:p w14:paraId="2A2FF2AC" w14:textId="2D432831" w:rsidR="00F901EA" w:rsidRPr="000063DB" w:rsidRDefault="00F901EA" w:rsidP="005866B8">
      <w:pPr>
        <w:pStyle w:val="TH"/>
      </w:pPr>
      <w:del w:id="1338" w:author="S2-2205017" w:date="2022-05-24T10:07:00Z">
        <w:r w:rsidRPr="000063DB" w:rsidDel="00211A0D">
          <w:object w:dxaOrig="9685" w:dyaOrig="5905" w14:anchorId="6828FB6C">
            <v:shape id="_x0000_i1073" type="#_x0000_t75" style="width:384.75pt;height:235pt" o:ole="">
              <v:imagedata r:id="rId98" o:title=""/>
            </v:shape>
            <o:OLEObject Type="Embed" ProgID="Visio.Drawing.15" ShapeID="_x0000_i1073" DrawAspect="Content" ObjectID="_1715084903" r:id="rId99"/>
          </w:object>
        </w:r>
      </w:del>
      <w:ins w:id="1339" w:author="S2-2205017" w:date="2022-05-24T10:07:00Z">
        <w:r w:rsidR="00211A0D">
          <w:object w:dxaOrig="9685" w:dyaOrig="5905" w14:anchorId="6A5A823C">
            <v:shape id="_x0000_i1074" type="#_x0000_t75" style="width:426.25pt;height:259.8pt" o:ole="">
              <v:imagedata r:id="rId100" o:title=""/>
            </v:shape>
            <o:OLEObject Type="Embed" ProgID="Visio.Drawing.15" ShapeID="_x0000_i1074" DrawAspect="Content" ObjectID="_1715084904" r:id="rId101"/>
          </w:object>
        </w:r>
      </w:ins>
    </w:p>
    <w:p w14:paraId="0C7D81EF" w14:textId="7DC59671" w:rsidR="00F901EA" w:rsidRPr="000063DB" w:rsidRDefault="00F901EA" w:rsidP="005866B8">
      <w:pPr>
        <w:pStyle w:val="TF"/>
      </w:pPr>
      <w:r w:rsidRPr="000063DB">
        <w:rPr>
          <w:rFonts w:eastAsia="DengXian"/>
        </w:rPr>
        <w:t>Figure 6.</w:t>
      </w:r>
      <w:r w:rsidR="00382A33" w:rsidRPr="000063DB">
        <w:rPr>
          <w:rFonts w:eastAsia="DengXian"/>
          <w:lang w:eastAsia="zh-CN"/>
        </w:rPr>
        <w:t>15</w:t>
      </w:r>
      <w:r w:rsidRPr="000063DB">
        <w:rPr>
          <w:rFonts w:eastAsia="DengXian"/>
        </w:rPr>
        <w:t>.3.3-6: MO-LR procedure using PRU (LMF-centric)</w:t>
      </w:r>
    </w:p>
    <w:p w14:paraId="0BC0D8FC" w14:textId="7B5063B6" w:rsidR="00270A9F" w:rsidRDefault="00270A9F" w:rsidP="00270A9F">
      <w:pPr>
        <w:rPr>
          <w:rFonts w:eastAsia="MS Mincho"/>
        </w:rPr>
      </w:pPr>
      <w:r>
        <w:rPr>
          <w:rFonts w:eastAsia="MS Mincho"/>
        </w:rPr>
        <w:t xml:space="preserve">Steps 1~4 are same as the steps 1~4 defined in clause 6.2 of </w:t>
      </w:r>
      <w:r w:rsidR="00DB4AA0">
        <w:rPr>
          <w:rFonts w:eastAsia="MS Mincho"/>
        </w:rPr>
        <w:t>TS 23.273 [</w:t>
      </w:r>
      <w:r>
        <w:rPr>
          <w:rFonts w:eastAsia="MS Mincho"/>
        </w:rPr>
        <w:t>5].</w:t>
      </w:r>
    </w:p>
    <w:p w14:paraId="3A05E0D6" w14:textId="77777777" w:rsidR="00270A9F" w:rsidRDefault="00270A9F" w:rsidP="00270A9F">
      <w:pPr>
        <w:rPr>
          <w:rFonts w:eastAsia="MS Mincho"/>
        </w:rPr>
      </w:pPr>
      <w:r>
        <w:rPr>
          <w:rFonts w:eastAsia="MS Mincho"/>
        </w:rPr>
        <w:t>Steps 5~10 are same as in clause 6.15.3.3.3.</w:t>
      </w:r>
    </w:p>
    <w:p w14:paraId="1DB7B084" w14:textId="5B503A93" w:rsidR="00F901EA" w:rsidRPr="000063DB" w:rsidRDefault="00F901EA" w:rsidP="00270A9F">
      <w:pPr>
        <w:pStyle w:val="Heading3"/>
      </w:pPr>
      <w:bookmarkStart w:id="1340" w:name="_Toc104287848"/>
      <w:r w:rsidRPr="000063DB">
        <w:t>6.</w:t>
      </w:r>
      <w:r w:rsidR="00334FC1" w:rsidRPr="000063DB">
        <w:rPr>
          <w:lang w:eastAsia="zh-CN"/>
        </w:rPr>
        <w:t>15</w:t>
      </w:r>
      <w:r w:rsidRPr="000063DB">
        <w:t>.4</w:t>
      </w:r>
      <w:r w:rsidR="009178CB" w:rsidRPr="000063DB">
        <w:tab/>
      </w:r>
      <w:r w:rsidRPr="000063DB">
        <w:t>Impacts on services, entities, and interfaces</w:t>
      </w:r>
      <w:bookmarkEnd w:id="1340"/>
    </w:p>
    <w:p w14:paraId="555DA583" w14:textId="77777777" w:rsidR="00270A9F" w:rsidRDefault="00270A9F" w:rsidP="00270A9F">
      <w:pPr>
        <w:rPr>
          <w:lang w:eastAsia="zh-CN"/>
        </w:rPr>
      </w:pPr>
      <w:r>
        <w:rPr>
          <w:lang w:eastAsia="zh-CN"/>
        </w:rPr>
        <w:t>UE:</w:t>
      </w:r>
    </w:p>
    <w:p w14:paraId="0B55B737" w14:textId="77777777" w:rsidR="00270A9F" w:rsidRDefault="00270A9F" w:rsidP="00270A9F">
      <w:pPr>
        <w:pStyle w:val="B1"/>
        <w:rPr>
          <w:lang w:eastAsia="zh-CN"/>
        </w:rPr>
      </w:pPr>
      <w:r>
        <w:rPr>
          <w:lang w:eastAsia="zh-CN"/>
        </w:rPr>
        <w:t>-</w:t>
      </w:r>
      <w:r>
        <w:rPr>
          <w:lang w:eastAsia="zh-CN"/>
        </w:rPr>
        <w:tab/>
        <w:t>Support operate as PRU and send PRU information to 5GC.</w:t>
      </w:r>
    </w:p>
    <w:p w14:paraId="46716475" w14:textId="77777777" w:rsidR="00270A9F" w:rsidRDefault="00270A9F" w:rsidP="00270A9F">
      <w:pPr>
        <w:rPr>
          <w:lang w:eastAsia="zh-CN"/>
        </w:rPr>
      </w:pPr>
      <w:r>
        <w:rPr>
          <w:lang w:eastAsia="zh-CN"/>
        </w:rPr>
        <w:t>AMF:</w:t>
      </w:r>
    </w:p>
    <w:p w14:paraId="1B1D8D8A" w14:textId="77777777" w:rsidR="00270A9F" w:rsidRDefault="00270A9F" w:rsidP="00270A9F">
      <w:pPr>
        <w:pStyle w:val="B1"/>
        <w:rPr>
          <w:lang w:eastAsia="zh-CN"/>
        </w:rPr>
      </w:pPr>
      <w:r>
        <w:rPr>
          <w:lang w:eastAsia="zh-CN"/>
        </w:rPr>
        <w:t>-</w:t>
      </w:r>
      <w:r>
        <w:rPr>
          <w:lang w:eastAsia="zh-CN"/>
        </w:rPr>
        <w:tab/>
        <w:t>store PRU information in the UE context.</w:t>
      </w:r>
    </w:p>
    <w:p w14:paraId="38AC67B5" w14:textId="77777777" w:rsidR="00270A9F" w:rsidRDefault="00270A9F" w:rsidP="00270A9F">
      <w:pPr>
        <w:pStyle w:val="B1"/>
        <w:rPr>
          <w:lang w:eastAsia="zh-CN"/>
        </w:rPr>
      </w:pPr>
      <w:r>
        <w:rPr>
          <w:lang w:eastAsia="zh-CN"/>
        </w:rPr>
        <w:t>-</w:t>
      </w:r>
      <w:r>
        <w:rPr>
          <w:lang w:eastAsia="zh-CN"/>
        </w:rPr>
        <w:tab/>
        <w:t>when receive the PRU registration, sends message to NRF to indicate PRU existence in certain area.</w:t>
      </w:r>
    </w:p>
    <w:p w14:paraId="4DEC6C76" w14:textId="3006F704" w:rsidR="00270A9F" w:rsidRDefault="00270A9F" w:rsidP="00270A9F">
      <w:pPr>
        <w:pStyle w:val="B1"/>
        <w:rPr>
          <w:lang w:eastAsia="zh-CN"/>
        </w:rPr>
      </w:pPr>
      <w:r>
        <w:rPr>
          <w:lang w:eastAsia="zh-CN"/>
        </w:rPr>
        <w:lastRenderedPageBreak/>
        <w:t>-</w:t>
      </w:r>
      <w:r>
        <w:rPr>
          <w:lang w:eastAsia="zh-CN"/>
        </w:rPr>
        <w:tab/>
        <w:t>aware of the PRU information if there are UE(s) can be operated as PRU(s).</w:t>
      </w:r>
    </w:p>
    <w:p w14:paraId="4F445D77" w14:textId="0213301C" w:rsidR="00270A9F" w:rsidRDefault="00270A9F" w:rsidP="00270A9F">
      <w:pPr>
        <w:pStyle w:val="B1"/>
        <w:rPr>
          <w:ins w:id="1341" w:author="S2-2205017" w:date="2022-05-24T10:07:00Z"/>
          <w:rFonts w:eastAsiaTheme="minorEastAsia"/>
          <w:lang w:eastAsia="zh-CN"/>
        </w:rPr>
      </w:pPr>
      <w:r>
        <w:rPr>
          <w:lang w:eastAsia="zh-CN"/>
        </w:rPr>
        <w:t xml:space="preserve">- </w:t>
      </w:r>
      <w:ins w:id="1342" w:author="S2-2205017" w:date="2022-05-24T10:07:00Z">
        <w:r w:rsidR="00BF6CCF">
          <w:rPr>
            <w:rFonts w:eastAsiaTheme="minorEastAsia" w:hint="eastAsia"/>
            <w:lang w:eastAsia="zh-CN"/>
          </w:rPr>
          <w:t xml:space="preserve"> </w:t>
        </w:r>
      </w:ins>
      <w:r>
        <w:rPr>
          <w:lang w:eastAsia="zh-CN"/>
        </w:rPr>
        <w:t>choose one or multiple candidate PRU(s) and response to LMF.</w:t>
      </w:r>
    </w:p>
    <w:p w14:paraId="073E0A37" w14:textId="35294E4E" w:rsidR="00BF6CCF" w:rsidRPr="00BF6CCF" w:rsidRDefault="00BF6CCF" w:rsidP="00BF6CCF">
      <w:pPr>
        <w:overflowPunct/>
        <w:autoSpaceDE/>
        <w:autoSpaceDN/>
        <w:adjustRightInd/>
        <w:ind w:left="568" w:hanging="284"/>
        <w:textAlignment w:val="auto"/>
        <w:rPr>
          <w:rFonts w:eastAsia="DengXian"/>
          <w:lang w:eastAsia="zh-CN"/>
        </w:rPr>
      </w:pPr>
      <w:ins w:id="1343" w:author="S2-2205017" w:date="2022-05-24T10:07:00Z">
        <w:r w:rsidRPr="00E11478">
          <w:rPr>
            <w:rFonts w:eastAsia="DengXian"/>
            <w:lang w:eastAsia="en-US"/>
          </w:rPr>
          <w:t>-</w:t>
        </w:r>
        <w:r w:rsidRPr="00E11478">
          <w:rPr>
            <w:rFonts w:eastAsia="DengXian"/>
            <w:lang w:eastAsia="en-US"/>
          </w:rPr>
          <w:tab/>
        </w:r>
        <w:r>
          <w:rPr>
            <w:rFonts w:eastAsia="DengXian"/>
            <w:lang w:eastAsia="zh-CN"/>
          </w:rPr>
          <w:t>A</w:t>
        </w:r>
        <w:r w:rsidRPr="00BA724E">
          <w:rPr>
            <w:rFonts w:eastAsia="DengXian"/>
            <w:lang w:eastAsia="zh-CN"/>
          </w:rPr>
          <w:t>fter target UE positioning is triggered, the target UE AMF send an PRU wake up indication to NG-RAN to trigger NG-RAN broadcast this information in target UE camping cell.</w:t>
        </w:r>
      </w:ins>
    </w:p>
    <w:p w14:paraId="1A5760CC" w14:textId="77777777" w:rsidR="00270A9F" w:rsidRDefault="00270A9F" w:rsidP="00270A9F">
      <w:pPr>
        <w:rPr>
          <w:lang w:eastAsia="zh-CN"/>
        </w:rPr>
      </w:pPr>
      <w:r>
        <w:rPr>
          <w:lang w:eastAsia="zh-CN"/>
        </w:rPr>
        <w:t>LMF:</w:t>
      </w:r>
    </w:p>
    <w:p w14:paraId="36C1BB18" w14:textId="77777777" w:rsidR="00270A9F" w:rsidRDefault="00270A9F" w:rsidP="00270A9F">
      <w:pPr>
        <w:pStyle w:val="B1"/>
        <w:rPr>
          <w:lang w:eastAsia="zh-CN"/>
        </w:rPr>
      </w:pPr>
      <w:r>
        <w:rPr>
          <w:lang w:eastAsia="zh-CN"/>
        </w:rPr>
        <w:t>-</w:t>
      </w:r>
      <w:r>
        <w:rPr>
          <w:lang w:eastAsia="zh-CN"/>
        </w:rPr>
        <w:tab/>
        <w:t>store PRU information.</w:t>
      </w:r>
    </w:p>
    <w:p w14:paraId="6CBF2AC6" w14:textId="77777777" w:rsidR="00270A9F" w:rsidRDefault="00270A9F" w:rsidP="00270A9F">
      <w:pPr>
        <w:pStyle w:val="B1"/>
        <w:rPr>
          <w:lang w:eastAsia="zh-CN"/>
        </w:rPr>
      </w:pPr>
      <w:r>
        <w:rPr>
          <w:lang w:eastAsia="zh-CN"/>
        </w:rPr>
        <w:t>-</w:t>
      </w:r>
      <w:r>
        <w:rPr>
          <w:lang w:eastAsia="zh-CN"/>
        </w:rPr>
        <w:tab/>
        <w:t>when receive the PRU registration, send message to NRF to indicate PRU existence in certain area.</w:t>
      </w:r>
    </w:p>
    <w:p w14:paraId="7B9E764F" w14:textId="234DF61B" w:rsidR="00270A9F" w:rsidRDefault="00270A9F" w:rsidP="00270A9F">
      <w:pPr>
        <w:pStyle w:val="B1"/>
        <w:rPr>
          <w:lang w:eastAsia="zh-CN"/>
        </w:rPr>
      </w:pPr>
      <w:r>
        <w:rPr>
          <w:lang w:eastAsia="zh-CN"/>
        </w:rPr>
        <w:t>-</w:t>
      </w:r>
      <w:r>
        <w:rPr>
          <w:lang w:eastAsia="zh-CN"/>
        </w:rPr>
        <w:tab/>
        <w:t>aware of the PRU information if there are UE(s) can be operated as PRU(s).</w:t>
      </w:r>
    </w:p>
    <w:p w14:paraId="37290EC5" w14:textId="3E39BE00" w:rsidR="00270A9F" w:rsidRDefault="00270A9F" w:rsidP="00270A9F">
      <w:pPr>
        <w:pStyle w:val="B1"/>
        <w:rPr>
          <w:lang w:eastAsia="zh-CN"/>
        </w:rPr>
      </w:pPr>
      <w:r>
        <w:rPr>
          <w:lang w:eastAsia="zh-CN"/>
        </w:rPr>
        <w:t>- choose one or multiple candidate PRU(s).</w:t>
      </w:r>
    </w:p>
    <w:p w14:paraId="530A9584" w14:textId="77777777" w:rsidR="00270A9F" w:rsidRDefault="00270A9F" w:rsidP="00270A9F">
      <w:pPr>
        <w:rPr>
          <w:lang w:eastAsia="zh-CN"/>
        </w:rPr>
      </w:pPr>
      <w:r>
        <w:rPr>
          <w:lang w:eastAsia="zh-CN"/>
        </w:rPr>
        <w:t>NRF:</w:t>
      </w:r>
    </w:p>
    <w:p w14:paraId="7B4D2226" w14:textId="77777777" w:rsidR="00270A9F" w:rsidRDefault="00270A9F" w:rsidP="00270A9F">
      <w:pPr>
        <w:pStyle w:val="B1"/>
        <w:rPr>
          <w:lang w:eastAsia="zh-CN"/>
        </w:rPr>
      </w:pPr>
      <w:r>
        <w:rPr>
          <w:lang w:eastAsia="zh-CN"/>
        </w:rPr>
        <w:t>-</w:t>
      </w:r>
      <w:r>
        <w:rPr>
          <w:lang w:eastAsia="zh-CN"/>
        </w:rPr>
        <w:tab/>
        <w:t>Support NF profile update once receive the PRU existence indication.</w:t>
      </w:r>
    </w:p>
    <w:p w14:paraId="5660A0E2" w14:textId="77777777" w:rsidR="00270A9F" w:rsidRDefault="00270A9F" w:rsidP="00270A9F">
      <w:pPr>
        <w:pStyle w:val="B1"/>
        <w:rPr>
          <w:lang w:eastAsia="zh-CN"/>
        </w:rPr>
      </w:pPr>
      <w:r>
        <w:rPr>
          <w:lang w:eastAsia="zh-CN"/>
        </w:rPr>
        <w:t>-</w:t>
      </w:r>
      <w:r>
        <w:rPr>
          <w:lang w:eastAsia="zh-CN"/>
        </w:rPr>
        <w:tab/>
        <w:t>Support selection of AMF(s)/LMF(s) that have registered with PRU.</w:t>
      </w:r>
    </w:p>
    <w:p w14:paraId="75DA817B" w14:textId="77777777" w:rsidR="00270A9F" w:rsidRDefault="00270A9F" w:rsidP="00270A9F">
      <w:pPr>
        <w:rPr>
          <w:lang w:eastAsia="zh-CN"/>
        </w:rPr>
      </w:pPr>
      <w:r>
        <w:rPr>
          <w:lang w:eastAsia="zh-CN"/>
        </w:rPr>
        <w:t>UDM:</w:t>
      </w:r>
    </w:p>
    <w:p w14:paraId="00F792B1" w14:textId="77777777" w:rsidR="00270A9F" w:rsidRDefault="00270A9F" w:rsidP="00270A9F">
      <w:pPr>
        <w:pStyle w:val="B1"/>
        <w:rPr>
          <w:ins w:id="1344" w:author="S2-2205017" w:date="2022-05-24T10:07:00Z"/>
          <w:rFonts w:eastAsiaTheme="minorEastAsia"/>
          <w:lang w:eastAsia="zh-CN"/>
        </w:rPr>
      </w:pPr>
      <w:r>
        <w:rPr>
          <w:lang w:eastAsia="zh-CN"/>
        </w:rPr>
        <w:t>-</w:t>
      </w:r>
      <w:r>
        <w:rPr>
          <w:lang w:eastAsia="zh-CN"/>
        </w:rPr>
        <w:tab/>
        <w:t>store PRU(s) information.</w:t>
      </w:r>
    </w:p>
    <w:p w14:paraId="0EA1FCAE" w14:textId="77777777" w:rsidR="00BF6CCF" w:rsidRPr="00E11478" w:rsidRDefault="00BF6CCF" w:rsidP="00BF6CCF">
      <w:pPr>
        <w:overflowPunct/>
        <w:autoSpaceDE/>
        <w:autoSpaceDN/>
        <w:adjustRightInd/>
        <w:textAlignment w:val="auto"/>
        <w:rPr>
          <w:ins w:id="1345" w:author="S2-2205017" w:date="2022-05-24T10:07:00Z"/>
          <w:rFonts w:eastAsia="DengXian"/>
          <w:lang w:eastAsia="zh-CN"/>
        </w:rPr>
      </w:pPr>
      <w:ins w:id="1346" w:author="S2-2205017" w:date="2022-05-24T10:07:00Z">
        <w:r>
          <w:rPr>
            <w:rFonts w:eastAsia="DengXian"/>
            <w:lang w:eastAsia="zh-CN"/>
          </w:rPr>
          <w:t>NG-RAN</w:t>
        </w:r>
        <w:r w:rsidRPr="00E11478">
          <w:rPr>
            <w:rFonts w:eastAsia="DengXian" w:hint="eastAsia"/>
            <w:lang w:eastAsia="zh-CN"/>
          </w:rPr>
          <w:t>:</w:t>
        </w:r>
      </w:ins>
    </w:p>
    <w:p w14:paraId="776757B4" w14:textId="77777777" w:rsidR="00BF6CCF" w:rsidRDefault="00BF6CCF" w:rsidP="00BF6CCF">
      <w:pPr>
        <w:overflowPunct/>
        <w:autoSpaceDE/>
        <w:autoSpaceDN/>
        <w:adjustRightInd/>
        <w:ind w:left="568" w:hanging="284"/>
        <w:textAlignment w:val="auto"/>
        <w:rPr>
          <w:ins w:id="1347" w:author="S2-2205017" w:date="2022-05-24T10:07:00Z"/>
          <w:rFonts w:eastAsia="DengXian"/>
          <w:lang w:eastAsia="en-US"/>
        </w:rPr>
      </w:pPr>
      <w:ins w:id="1348" w:author="S2-2205017" w:date="2022-05-24T10:07:00Z">
        <w:r w:rsidRPr="00E11478">
          <w:rPr>
            <w:rFonts w:eastAsia="DengXian"/>
            <w:lang w:eastAsia="en-US"/>
          </w:rPr>
          <w:t>-</w:t>
        </w:r>
        <w:r w:rsidRPr="00E11478">
          <w:rPr>
            <w:rFonts w:eastAsia="DengXian"/>
            <w:lang w:eastAsia="en-US"/>
          </w:rPr>
          <w:tab/>
        </w:r>
        <w:r>
          <w:rPr>
            <w:rFonts w:eastAsia="DengXian"/>
            <w:lang w:eastAsia="en-US"/>
          </w:rPr>
          <w:t>Support broadcast the PRU wake up information in target UE camping cell.</w:t>
        </w:r>
      </w:ins>
    </w:p>
    <w:p w14:paraId="529C92F2" w14:textId="77777777" w:rsidR="00BF6CCF" w:rsidRDefault="00BF6CCF" w:rsidP="00BF6CCF">
      <w:pPr>
        <w:overflowPunct/>
        <w:autoSpaceDE/>
        <w:autoSpaceDN/>
        <w:adjustRightInd/>
        <w:textAlignment w:val="auto"/>
        <w:rPr>
          <w:ins w:id="1349" w:author="S2-2205017" w:date="2022-05-24T10:07:00Z"/>
          <w:rFonts w:eastAsia="DengXian"/>
          <w:lang w:eastAsia="zh-CN"/>
        </w:rPr>
      </w:pPr>
      <w:ins w:id="1350" w:author="S2-2205017" w:date="2022-05-24T10:07:00Z">
        <w:r>
          <w:rPr>
            <w:rFonts w:eastAsia="DengXian"/>
            <w:lang w:eastAsia="zh-CN"/>
          </w:rPr>
          <w:t>UE:</w:t>
        </w:r>
      </w:ins>
    </w:p>
    <w:p w14:paraId="09B8B91B" w14:textId="27D7367F" w:rsidR="00BF6CCF" w:rsidRPr="00BF6CCF" w:rsidRDefault="00BF6CCF" w:rsidP="00BF6CCF">
      <w:pPr>
        <w:overflowPunct/>
        <w:autoSpaceDE/>
        <w:autoSpaceDN/>
        <w:adjustRightInd/>
        <w:ind w:left="568" w:hanging="284"/>
        <w:textAlignment w:val="auto"/>
        <w:rPr>
          <w:rFonts w:eastAsia="DengXian"/>
          <w:lang w:eastAsia="zh-CN"/>
        </w:rPr>
      </w:pPr>
      <w:ins w:id="1351" w:author="S2-2205017" w:date="2022-05-24T10:07:00Z">
        <w:r w:rsidRPr="00E11478">
          <w:rPr>
            <w:rFonts w:eastAsia="DengXian"/>
            <w:lang w:eastAsia="en-US"/>
          </w:rPr>
          <w:t>-</w:t>
        </w:r>
        <w:r w:rsidRPr="00E11478">
          <w:rPr>
            <w:rFonts w:eastAsia="DengXian"/>
            <w:lang w:eastAsia="en-US"/>
          </w:rPr>
          <w:tab/>
        </w:r>
        <w:r>
          <w:rPr>
            <w:rFonts w:eastAsia="DengXian"/>
            <w:lang w:eastAsia="en-US"/>
          </w:rPr>
          <w:t>After receive the PRU wake up indication, trigger to perform the service request/RRC resume procedure</w:t>
        </w:r>
        <w:r w:rsidRPr="00E11478">
          <w:rPr>
            <w:rFonts w:eastAsia="DengXian" w:hint="eastAsia"/>
            <w:lang w:eastAsia="zh-CN"/>
          </w:rPr>
          <w:t>.</w:t>
        </w:r>
      </w:ins>
    </w:p>
    <w:p w14:paraId="0AD3D250" w14:textId="3E9449E3" w:rsidR="00F901EA" w:rsidRPr="000063DB" w:rsidRDefault="00F901EA" w:rsidP="00F901EA">
      <w:pPr>
        <w:pStyle w:val="Heading2"/>
      </w:pPr>
      <w:bookmarkStart w:id="1352" w:name="_Toc104287849"/>
      <w:r w:rsidRPr="000063DB">
        <w:t>6.</w:t>
      </w:r>
      <w:r w:rsidR="001B3BCF" w:rsidRPr="000063DB">
        <w:rPr>
          <w:lang w:eastAsia="zh-CN"/>
        </w:rPr>
        <w:t>1</w:t>
      </w:r>
      <w:r w:rsidR="00334FC1" w:rsidRPr="000063DB">
        <w:rPr>
          <w:lang w:eastAsia="zh-CN"/>
        </w:rPr>
        <w:t>6</w:t>
      </w:r>
      <w:r w:rsidRPr="000063DB">
        <w:tab/>
        <w:t>Solution #</w:t>
      </w:r>
      <w:r w:rsidR="001B3BCF" w:rsidRPr="000063DB">
        <w:rPr>
          <w:lang w:eastAsia="zh-CN"/>
        </w:rPr>
        <w:t>1</w:t>
      </w:r>
      <w:r w:rsidR="00334FC1" w:rsidRPr="000063DB">
        <w:rPr>
          <w:lang w:eastAsia="zh-CN"/>
        </w:rPr>
        <w:t>6</w:t>
      </w:r>
      <w:r w:rsidRPr="000063DB">
        <w:t xml:space="preserve">: </w:t>
      </w:r>
      <w:r w:rsidRPr="000063DB">
        <w:rPr>
          <w:rFonts w:eastAsia="DengXian"/>
          <w:lang w:eastAsia="zh-CN"/>
        </w:rPr>
        <w:t xml:space="preserve">Support of Positioning </w:t>
      </w:r>
      <w:r w:rsidRPr="000063DB">
        <w:rPr>
          <w:lang w:eastAsia="zh-CN"/>
        </w:rPr>
        <w:t>Reference Units</w:t>
      </w:r>
      <w:bookmarkEnd w:id="1352"/>
    </w:p>
    <w:p w14:paraId="7B380CD1" w14:textId="59E3700A" w:rsidR="00F901EA" w:rsidRPr="000063DB" w:rsidRDefault="00F901EA" w:rsidP="00F901EA">
      <w:pPr>
        <w:pStyle w:val="Heading3"/>
        <w:rPr>
          <w:lang w:eastAsia="ko-KR"/>
        </w:rPr>
      </w:pPr>
      <w:bookmarkStart w:id="1353" w:name="_Toc104287850"/>
      <w:r w:rsidRPr="000063DB">
        <w:rPr>
          <w:lang w:eastAsia="ko-KR"/>
        </w:rPr>
        <w:t>6.</w:t>
      </w:r>
      <w:r w:rsidR="00334FC1" w:rsidRPr="000063DB">
        <w:rPr>
          <w:lang w:eastAsia="zh-CN"/>
        </w:rPr>
        <w:t>16</w:t>
      </w:r>
      <w:r w:rsidRPr="000063DB">
        <w:rPr>
          <w:lang w:eastAsia="ko-KR"/>
        </w:rPr>
        <w:t>.1</w:t>
      </w:r>
      <w:r w:rsidRPr="000063DB">
        <w:rPr>
          <w:lang w:eastAsia="ko-KR"/>
        </w:rPr>
        <w:tab/>
        <w:t>Introduction</w:t>
      </w:r>
      <w:bookmarkEnd w:id="1353"/>
    </w:p>
    <w:p w14:paraId="3050B240" w14:textId="77777777" w:rsidR="00F901EA" w:rsidRPr="000063DB" w:rsidRDefault="00F901EA" w:rsidP="00F901EA">
      <w:pPr>
        <w:rPr>
          <w:lang w:eastAsia="zh-CN"/>
        </w:rPr>
      </w:pPr>
      <w:r w:rsidRPr="000063DB">
        <w:rPr>
          <w:rFonts w:eastAsia="DengXian"/>
          <w:lang w:eastAsia="zh-CN"/>
        </w:rPr>
        <w:t xml:space="preserve">This solution addresses the questions related to Positioning Reference Units (PRU) in KI#7: support of </w:t>
      </w:r>
      <w:r w:rsidRPr="000063DB">
        <w:rPr>
          <w:lang w:eastAsia="zh-CN"/>
        </w:rPr>
        <w:t>Positioning Reference Units and Reference UEs.</w:t>
      </w:r>
    </w:p>
    <w:p w14:paraId="22D3128D" w14:textId="054E2307" w:rsidR="00F901EA" w:rsidRPr="000063DB" w:rsidRDefault="00F901EA" w:rsidP="00F901EA">
      <w:pPr>
        <w:pStyle w:val="Heading3"/>
        <w:rPr>
          <w:lang w:eastAsia="ko-KR"/>
        </w:rPr>
      </w:pPr>
      <w:bookmarkStart w:id="1354" w:name="_Toc104287851"/>
      <w:r w:rsidRPr="000063DB">
        <w:rPr>
          <w:lang w:eastAsia="ko-KR"/>
        </w:rPr>
        <w:t>6.</w:t>
      </w:r>
      <w:r w:rsidR="00334FC1" w:rsidRPr="000063DB">
        <w:rPr>
          <w:lang w:eastAsia="zh-CN"/>
        </w:rPr>
        <w:t>16</w:t>
      </w:r>
      <w:r w:rsidRPr="000063DB">
        <w:rPr>
          <w:lang w:eastAsia="ko-KR"/>
        </w:rPr>
        <w:t>.2</w:t>
      </w:r>
      <w:r w:rsidRPr="000063DB">
        <w:rPr>
          <w:lang w:eastAsia="ko-KR"/>
        </w:rPr>
        <w:tab/>
        <w:t>Functional Description</w:t>
      </w:r>
      <w:bookmarkEnd w:id="1354"/>
    </w:p>
    <w:p w14:paraId="167B61C6" w14:textId="77777777" w:rsidR="00F901EA" w:rsidRPr="000063DB" w:rsidRDefault="00F901EA" w:rsidP="00F901EA">
      <w:pPr>
        <w:rPr>
          <w:lang w:eastAsia="zh-CN"/>
        </w:rPr>
      </w:pPr>
      <w:r w:rsidRPr="000063DB">
        <w:rPr>
          <w:rFonts w:eastAsia="DengXian"/>
          <w:lang w:eastAsia="zh-CN"/>
        </w:rPr>
        <w:t>PRU Capability Verification:</w:t>
      </w:r>
    </w:p>
    <w:p w14:paraId="1662A566" w14:textId="77777777" w:rsidR="00F901EA" w:rsidRPr="000063DB" w:rsidRDefault="00F901EA" w:rsidP="00F901EA">
      <w:pPr>
        <w:pStyle w:val="B1"/>
      </w:pPr>
      <w:r w:rsidRPr="000063DB">
        <w:t>-</w:t>
      </w:r>
      <w:r w:rsidRPr="000063DB">
        <w:tab/>
      </w:r>
      <w:r w:rsidRPr="000063DB">
        <w:rPr>
          <w:rFonts w:eastAsia="DengXian"/>
          <w:lang w:eastAsia="zh-CN"/>
        </w:rPr>
        <w:t>D</w:t>
      </w:r>
      <w:r w:rsidRPr="000063DB">
        <w:t>uring</w:t>
      </w:r>
      <w:r w:rsidRPr="000063DB">
        <w:rPr>
          <w:rFonts w:eastAsia="DengXian"/>
          <w:lang w:eastAsia="zh-CN"/>
        </w:rPr>
        <w:t xml:space="preserve"> Registration procedure, the UE includes PRU capability in the Registration Request. The AMF verifies the capability based on the subscription data received from UDM.</w:t>
      </w:r>
    </w:p>
    <w:p w14:paraId="617003EF" w14:textId="77777777" w:rsidR="00F901EA" w:rsidRPr="000063DB" w:rsidRDefault="00F901EA" w:rsidP="00F901EA">
      <w:pPr>
        <w:rPr>
          <w:lang w:eastAsia="zh-CN"/>
        </w:rPr>
      </w:pPr>
      <w:r w:rsidRPr="000063DB">
        <w:rPr>
          <w:rFonts w:eastAsia="DengXian"/>
          <w:lang w:eastAsia="zh-CN"/>
        </w:rPr>
        <w:t>PRU Information Storage:</w:t>
      </w:r>
    </w:p>
    <w:p w14:paraId="2153C569" w14:textId="77777777" w:rsidR="00F901EA" w:rsidRPr="000063DB" w:rsidRDefault="00F901EA" w:rsidP="00F901EA">
      <w:pPr>
        <w:pStyle w:val="B1"/>
        <w:rPr>
          <w:lang w:eastAsia="zh-CN"/>
        </w:rPr>
      </w:pPr>
      <w:r w:rsidRPr="000063DB">
        <w:t>-</w:t>
      </w:r>
      <w:r w:rsidRPr="000063DB">
        <w:tab/>
      </w:r>
      <w:r w:rsidRPr="000063DB">
        <w:rPr>
          <w:rFonts w:eastAsia="DengXian"/>
          <w:lang w:eastAsia="zh-CN"/>
        </w:rPr>
        <w:t>The PRU information is stored in the LMF: after successful Registration procedure of PRU, the AMF initiates the 5GC-NI-LR procedure (only steps 2 - 4 of the procedure are performed) to store PRU information in the LMF.</w:t>
      </w:r>
    </w:p>
    <w:p w14:paraId="25C921F7" w14:textId="77777777" w:rsidR="00F901EA" w:rsidRPr="000063DB" w:rsidRDefault="00F901EA" w:rsidP="00F901EA">
      <w:pPr>
        <w:pStyle w:val="B1"/>
        <w:rPr>
          <w:lang w:eastAsia="zh-CN"/>
        </w:rPr>
      </w:pPr>
      <w:r w:rsidRPr="000063DB">
        <w:t>-</w:t>
      </w:r>
      <w:r w:rsidRPr="000063DB">
        <w:tab/>
      </w:r>
      <w:r w:rsidRPr="000063DB">
        <w:rPr>
          <w:rFonts w:eastAsia="DengXian"/>
          <w:lang w:eastAsia="zh-CN"/>
        </w:rPr>
        <w:t>The PRU information is stored in the NRF: in order to support that the PRU assists positioning of all UEs, but not the UEs in the service area of the LMF storing the PRU information, the LMF may further store PRU information in the LMF profile in the NRF.</w:t>
      </w:r>
    </w:p>
    <w:p w14:paraId="3028CBE3" w14:textId="77777777" w:rsidR="00F901EA" w:rsidRPr="000063DB" w:rsidRDefault="00F901EA" w:rsidP="00F901EA">
      <w:pPr>
        <w:pStyle w:val="B1"/>
        <w:rPr>
          <w:lang w:eastAsia="zh-CN"/>
        </w:rPr>
      </w:pPr>
      <w:r w:rsidRPr="000063DB">
        <w:t>-</w:t>
      </w:r>
      <w:r w:rsidRPr="000063DB">
        <w:tab/>
      </w:r>
      <w:r w:rsidRPr="000063DB">
        <w:rPr>
          <w:rFonts w:eastAsia="DengXian"/>
          <w:lang w:eastAsia="zh-CN"/>
        </w:rPr>
        <w:t>The PRU information includes LCS correlation ID, serving cell ID, serving AMF ID, PRU measurements and PRU location.</w:t>
      </w:r>
    </w:p>
    <w:p w14:paraId="28227E10" w14:textId="77777777" w:rsidR="00F901EA" w:rsidRPr="000063DB" w:rsidRDefault="00F901EA" w:rsidP="00F901EA">
      <w:pPr>
        <w:rPr>
          <w:lang w:eastAsia="zh-CN"/>
        </w:rPr>
      </w:pPr>
      <w:r w:rsidRPr="000063DB">
        <w:rPr>
          <w:rFonts w:eastAsia="DengXian"/>
          <w:lang w:eastAsia="zh-CN"/>
        </w:rPr>
        <w:t>PRU Utilization:</w:t>
      </w:r>
    </w:p>
    <w:p w14:paraId="4E4AE0F0" w14:textId="77777777" w:rsidR="00F901EA" w:rsidRPr="000063DB" w:rsidRDefault="00F901EA" w:rsidP="00F901EA">
      <w:pPr>
        <w:pStyle w:val="B1"/>
        <w:rPr>
          <w:lang w:eastAsia="zh-CN"/>
        </w:rPr>
      </w:pPr>
      <w:r w:rsidRPr="000063DB">
        <w:lastRenderedPageBreak/>
        <w:t>-</w:t>
      </w:r>
      <w:r w:rsidRPr="000063DB">
        <w:tab/>
      </w:r>
      <w:r w:rsidRPr="000063DB">
        <w:rPr>
          <w:rFonts w:eastAsia="DengXian"/>
          <w:lang w:eastAsia="zh-CN"/>
        </w:rPr>
        <w:t>The LMF decides to use the PRU to assist UE positioning based on the required QoS.</w:t>
      </w:r>
    </w:p>
    <w:p w14:paraId="29A428B6" w14:textId="77777777" w:rsidR="00F901EA" w:rsidRDefault="00F901EA" w:rsidP="00F901EA">
      <w:pPr>
        <w:pStyle w:val="B1"/>
        <w:rPr>
          <w:ins w:id="1355" w:author="S2-2205017" w:date="2022-05-24T10:09:00Z"/>
          <w:rFonts w:eastAsia="DengXian"/>
          <w:lang w:eastAsia="zh-CN"/>
        </w:rPr>
      </w:pPr>
      <w:r w:rsidRPr="000063DB">
        <w:t>-</w:t>
      </w:r>
      <w:r w:rsidRPr="000063DB">
        <w:tab/>
      </w:r>
      <w:r w:rsidRPr="000063DB">
        <w:rPr>
          <w:rFonts w:eastAsia="DengXian"/>
          <w:lang w:eastAsia="zh-CN"/>
        </w:rPr>
        <w:t>The LMF obtain PRU measurements by initiating PRU positioning or request the information from the serving LMF of the PRU. The LMF obtains the serving LMF of the PRU from NRF.</w:t>
      </w:r>
    </w:p>
    <w:p w14:paraId="7D6ECA98" w14:textId="77777777" w:rsidR="00BF6CCF" w:rsidRPr="008205EE" w:rsidRDefault="00BF6CCF" w:rsidP="00BF6CCF">
      <w:pPr>
        <w:overflowPunct/>
        <w:autoSpaceDE/>
        <w:autoSpaceDN/>
        <w:adjustRightInd/>
        <w:ind w:left="568" w:hanging="284"/>
        <w:textAlignment w:val="auto"/>
        <w:rPr>
          <w:ins w:id="1356" w:author="S2-2205017" w:date="2022-05-24T10:09:00Z"/>
          <w:rFonts w:eastAsia="DengXian"/>
          <w:lang w:eastAsia="zh-CN"/>
        </w:rPr>
      </w:pPr>
      <w:ins w:id="1357" w:author="S2-2205017" w:date="2022-05-24T10:09:00Z">
        <w:r>
          <w:rPr>
            <w:rFonts w:eastAsia="DengXian" w:hint="eastAsia"/>
            <w:lang w:eastAsia="zh-CN"/>
          </w:rPr>
          <w:t>-</w:t>
        </w:r>
        <w:r>
          <w:rPr>
            <w:rFonts w:eastAsia="DengXian"/>
            <w:lang w:eastAsia="zh-CN"/>
          </w:rPr>
          <w:t xml:space="preserve">  </w:t>
        </w:r>
        <w:r w:rsidRPr="008205EE">
          <w:rPr>
            <w:rFonts w:eastAsia="DengXian"/>
            <w:lang w:eastAsia="zh-CN"/>
          </w:rPr>
          <w:t>To fully utilize the PRU(s) in the same camping cell of target UE, target UE AMF can send the PRU wake up indication to the target UE NG-RAN, then target UE NG-RAN broadcast this information in target UE camping cell, then all candidate PRU(s) could listen this information and go back to connected state.</w:t>
        </w:r>
      </w:ins>
    </w:p>
    <w:p w14:paraId="3A983D27" w14:textId="18EE5201" w:rsidR="00BF6CCF" w:rsidRPr="00BF6CCF" w:rsidRDefault="00BF6CCF">
      <w:pPr>
        <w:overflowPunct/>
        <w:autoSpaceDE/>
        <w:autoSpaceDN/>
        <w:adjustRightInd/>
        <w:ind w:leftChars="50" w:left="100" w:firstLineChars="100" w:firstLine="200"/>
        <w:textAlignment w:val="auto"/>
        <w:rPr>
          <w:rFonts w:eastAsia="DengXian"/>
          <w:lang w:eastAsia="zh-CN"/>
          <w:rPrChange w:id="1358" w:author="S2-2205017" w:date="2022-05-24T10:09:00Z">
            <w:rPr>
              <w:lang w:eastAsia="zh-CN"/>
            </w:rPr>
          </w:rPrChange>
        </w:rPr>
        <w:pPrChange w:id="1359" w:author="S2-2205017" w:date="2022-05-24T10:09:00Z">
          <w:pPr>
            <w:pStyle w:val="TAH"/>
          </w:pPr>
        </w:pPrChange>
      </w:pPr>
      <w:ins w:id="1360" w:author="S2-2205017" w:date="2022-05-24T10:09:00Z">
        <w:r w:rsidRPr="008205EE">
          <w:rPr>
            <w:rFonts w:eastAsia="DengXian"/>
            <w:lang w:eastAsia="zh-CN"/>
          </w:rPr>
          <w:t>Editor</w:t>
        </w:r>
      </w:ins>
      <w:r w:rsidR="00AD2391">
        <w:rPr>
          <w:rFonts w:eastAsia="DengXian"/>
          <w:lang w:eastAsia="zh-CN"/>
        </w:rPr>
        <w:t>'</w:t>
      </w:r>
      <w:ins w:id="1361" w:author="S2-2205017" w:date="2022-05-24T10:09:00Z">
        <w:r w:rsidRPr="008205EE">
          <w:rPr>
            <w:rFonts w:eastAsia="DengXian"/>
            <w:lang w:eastAsia="zh-CN"/>
          </w:rPr>
          <w:t>s Note: RAN WG coordination is needed.</w:t>
        </w:r>
      </w:ins>
    </w:p>
    <w:p w14:paraId="19BA9993" w14:textId="21A26C88" w:rsidR="00F901EA" w:rsidRPr="000063DB" w:rsidRDefault="00F901EA" w:rsidP="00F901EA">
      <w:pPr>
        <w:pStyle w:val="Heading3"/>
        <w:rPr>
          <w:lang w:eastAsia="ko-KR"/>
        </w:rPr>
      </w:pPr>
      <w:bookmarkStart w:id="1362" w:name="_Toc104287852"/>
      <w:r w:rsidRPr="000063DB">
        <w:rPr>
          <w:lang w:eastAsia="ko-KR"/>
        </w:rPr>
        <w:t>6.</w:t>
      </w:r>
      <w:r w:rsidR="00334FC1" w:rsidRPr="000063DB">
        <w:rPr>
          <w:lang w:eastAsia="zh-CN"/>
        </w:rPr>
        <w:t>16</w:t>
      </w:r>
      <w:r w:rsidRPr="000063DB">
        <w:rPr>
          <w:lang w:eastAsia="ko-KR"/>
        </w:rPr>
        <w:t>.3</w:t>
      </w:r>
      <w:r w:rsidRPr="000063DB">
        <w:rPr>
          <w:lang w:eastAsia="ko-KR"/>
        </w:rPr>
        <w:tab/>
        <w:t>Procedures</w:t>
      </w:r>
      <w:bookmarkEnd w:id="1362"/>
    </w:p>
    <w:p w14:paraId="26A24C82" w14:textId="2F0794FE" w:rsidR="00F901EA" w:rsidRPr="000063DB" w:rsidRDefault="00F901EA" w:rsidP="00F901EA">
      <w:pPr>
        <w:pStyle w:val="Heading4"/>
      </w:pPr>
      <w:bookmarkStart w:id="1363" w:name="_Toc104287853"/>
      <w:r w:rsidRPr="000063DB">
        <w:t>6.</w:t>
      </w:r>
      <w:r w:rsidR="00382A33" w:rsidRPr="000063DB">
        <w:rPr>
          <w:lang w:eastAsia="zh-CN"/>
        </w:rPr>
        <w:t>16</w:t>
      </w:r>
      <w:r w:rsidRPr="000063DB">
        <w:t>.</w:t>
      </w:r>
      <w:r w:rsidRPr="000063DB">
        <w:rPr>
          <w:lang w:eastAsia="zh-CN"/>
        </w:rPr>
        <w:t>3</w:t>
      </w:r>
      <w:r w:rsidRPr="000063DB">
        <w:t>.1</w:t>
      </w:r>
      <w:r w:rsidRPr="000063DB">
        <w:tab/>
      </w:r>
      <w:r w:rsidRPr="000063DB">
        <w:rPr>
          <w:rFonts w:eastAsia="DengXian"/>
          <w:lang w:eastAsia="zh-CN"/>
        </w:rPr>
        <w:t>PRU Registration</w:t>
      </w:r>
      <w:bookmarkEnd w:id="1363"/>
    </w:p>
    <w:p w14:paraId="3B5DE23B" w14:textId="6BABB38B" w:rsidR="00F901EA" w:rsidRPr="000063DB" w:rsidRDefault="00F901EA" w:rsidP="00F901EA">
      <w:pPr>
        <w:pStyle w:val="TH"/>
        <w:rPr>
          <w:lang w:eastAsia="zh-CN"/>
        </w:rPr>
      </w:pPr>
      <w:r w:rsidRPr="000063DB">
        <w:object w:dxaOrig="10785" w:dyaOrig="5754" w14:anchorId="3A19A0BF">
          <v:shape id="_x0000_i1075" type="#_x0000_t75" style="width:381.9pt;height:203.9pt" o:ole="">
            <v:imagedata r:id="rId102" o:title=""/>
          </v:shape>
          <o:OLEObject Type="Embed" ProgID="Visio.Drawing.11" ShapeID="_x0000_i1075" DrawAspect="Content" ObjectID="_1715084905" r:id="rId103"/>
        </w:object>
      </w:r>
    </w:p>
    <w:p w14:paraId="1BBCC475" w14:textId="1AF96DDB" w:rsidR="00F901EA" w:rsidRPr="000063DB" w:rsidRDefault="00F901EA" w:rsidP="00F901EA">
      <w:pPr>
        <w:pStyle w:val="TF"/>
        <w:rPr>
          <w:lang w:eastAsia="zh-CN"/>
        </w:rPr>
      </w:pPr>
      <w:r w:rsidRPr="000063DB">
        <w:rPr>
          <w:lang w:eastAsia="zh-CN"/>
        </w:rPr>
        <w:t>Figure 6.</w:t>
      </w:r>
      <w:r w:rsidR="00382A33" w:rsidRPr="000063DB">
        <w:rPr>
          <w:rFonts w:eastAsia="DengXian"/>
          <w:lang w:eastAsia="zh-CN"/>
        </w:rPr>
        <w:t>16</w:t>
      </w:r>
      <w:r w:rsidRPr="000063DB">
        <w:rPr>
          <w:rFonts w:eastAsia="DengXian"/>
          <w:lang w:eastAsia="zh-CN"/>
        </w:rPr>
        <w:t>.3</w:t>
      </w:r>
      <w:r w:rsidRPr="000063DB">
        <w:rPr>
          <w:lang w:eastAsia="zh-CN"/>
        </w:rPr>
        <w:t xml:space="preserve">.1-1: </w:t>
      </w:r>
      <w:r w:rsidRPr="000063DB">
        <w:rPr>
          <w:rFonts w:eastAsia="DengXian"/>
          <w:lang w:eastAsia="zh-CN"/>
        </w:rPr>
        <w:t>PRU Registration</w:t>
      </w:r>
      <w:r w:rsidRPr="000063DB">
        <w:rPr>
          <w:lang w:eastAsia="zh-CN"/>
        </w:rPr>
        <w:t xml:space="preserve"> procedure</w:t>
      </w:r>
    </w:p>
    <w:p w14:paraId="33C979DF" w14:textId="77777777" w:rsidR="00F901EA" w:rsidRPr="000063DB" w:rsidRDefault="00F901EA" w:rsidP="00F901EA">
      <w:pPr>
        <w:pStyle w:val="B1"/>
      </w:pPr>
      <w:r w:rsidRPr="000063DB">
        <w:t>1.</w:t>
      </w:r>
      <w:r w:rsidRPr="000063DB">
        <w:tab/>
      </w:r>
      <w:r w:rsidRPr="000063DB">
        <w:rPr>
          <w:rFonts w:eastAsia="DengXian"/>
          <w:lang w:eastAsia="zh-CN"/>
        </w:rPr>
        <w:t>PRU sends Registration Request to AMF</w:t>
      </w:r>
      <w:r w:rsidRPr="000063DB">
        <w:t>.</w:t>
      </w:r>
      <w:r w:rsidRPr="000063DB">
        <w:rPr>
          <w:rFonts w:eastAsia="DengXian"/>
          <w:lang w:eastAsia="zh-CN"/>
        </w:rPr>
        <w:t xml:space="preserve"> The message includes PRU capability.</w:t>
      </w:r>
    </w:p>
    <w:p w14:paraId="535530C9" w14:textId="77777777" w:rsidR="00F901EA" w:rsidRPr="000063DB" w:rsidRDefault="00F901EA" w:rsidP="00F901EA">
      <w:pPr>
        <w:pStyle w:val="B1"/>
        <w:rPr>
          <w:lang w:eastAsia="zh-CN"/>
        </w:rPr>
      </w:pPr>
      <w:r w:rsidRPr="000063DB">
        <w:t>2.</w:t>
      </w:r>
      <w:r w:rsidRPr="000063DB">
        <w:tab/>
        <w:t xml:space="preserve">The </w:t>
      </w:r>
      <w:r w:rsidRPr="000063DB">
        <w:rPr>
          <w:rFonts w:eastAsia="DengXian"/>
          <w:lang w:eastAsia="zh-CN"/>
        </w:rPr>
        <w:t xml:space="preserve">AMF </w:t>
      </w:r>
      <w:r w:rsidRPr="000063DB">
        <w:t>invokes a Nudm_</w:t>
      </w:r>
      <w:r w:rsidRPr="000063DB">
        <w:rPr>
          <w:rFonts w:eastAsia="DengXian"/>
          <w:lang w:eastAsia="zh-CN"/>
        </w:rPr>
        <w:t>SD</w:t>
      </w:r>
      <w:r w:rsidRPr="000063DB">
        <w:t xml:space="preserve">M_Get service operation towards the UDM </w:t>
      </w:r>
      <w:r w:rsidRPr="000063DB">
        <w:rPr>
          <w:rFonts w:eastAsia="DengXian"/>
          <w:lang w:eastAsia="zh-CN"/>
        </w:rPr>
        <w:t>to obtain subscription data of the UE to verify whether the subscription data includes the PRU subscription</w:t>
      </w:r>
      <w:r w:rsidRPr="000063DB">
        <w:t>.</w:t>
      </w:r>
      <w:r w:rsidRPr="000063DB">
        <w:rPr>
          <w:rFonts w:eastAsia="DengXian"/>
          <w:lang w:eastAsia="zh-CN"/>
        </w:rPr>
        <w:t xml:space="preserve"> If not, the AMF rejects the Registration Request.</w:t>
      </w:r>
    </w:p>
    <w:p w14:paraId="063D6185" w14:textId="77777777" w:rsidR="00F901EA" w:rsidRPr="000063DB" w:rsidRDefault="00F901EA" w:rsidP="00F901EA">
      <w:pPr>
        <w:pStyle w:val="B1"/>
        <w:rPr>
          <w:lang w:eastAsia="zh-CN"/>
        </w:rPr>
      </w:pPr>
      <w:r w:rsidRPr="000063DB">
        <w:rPr>
          <w:rFonts w:eastAsia="DengXian"/>
          <w:lang w:eastAsia="zh-CN"/>
        </w:rPr>
        <w:t>3</w:t>
      </w:r>
      <w:r w:rsidRPr="000063DB">
        <w:t>.</w:t>
      </w:r>
      <w:r w:rsidRPr="000063DB">
        <w:tab/>
        <w:t xml:space="preserve">The </w:t>
      </w:r>
      <w:r w:rsidRPr="000063DB">
        <w:rPr>
          <w:rFonts w:eastAsia="DengXian"/>
          <w:lang w:eastAsia="zh-CN"/>
        </w:rPr>
        <w:t>AMF returns Registration Accept to PRU.</w:t>
      </w:r>
    </w:p>
    <w:p w14:paraId="7BD2DE44" w14:textId="77777777" w:rsidR="00F901EA" w:rsidRPr="000063DB" w:rsidRDefault="00F901EA" w:rsidP="00F901EA">
      <w:pPr>
        <w:pStyle w:val="B1"/>
        <w:rPr>
          <w:lang w:eastAsia="zh-CN"/>
        </w:rPr>
      </w:pPr>
      <w:r w:rsidRPr="000063DB">
        <w:rPr>
          <w:rFonts w:eastAsia="DengXian"/>
          <w:lang w:eastAsia="zh-CN"/>
        </w:rPr>
        <w:t>4</w:t>
      </w:r>
      <w:r w:rsidRPr="000063DB">
        <w:t>.</w:t>
      </w:r>
      <w:r w:rsidRPr="000063DB">
        <w:tab/>
      </w:r>
      <w:r w:rsidRPr="000063DB">
        <w:rPr>
          <w:rFonts w:eastAsia="DengXian"/>
          <w:lang w:eastAsia="zh-CN"/>
        </w:rPr>
        <w:t>A</w:t>
      </w:r>
      <w:r w:rsidRPr="000063DB">
        <w:t>fter</w:t>
      </w:r>
      <w:r w:rsidRPr="000063DB">
        <w:rPr>
          <w:rFonts w:eastAsia="DengXian"/>
          <w:lang w:eastAsia="zh-CN"/>
        </w:rPr>
        <w:t xml:space="preserve"> the successful registration of PRU, t</w:t>
      </w:r>
      <w:r w:rsidRPr="000063DB">
        <w:t xml:space="preserve">he </w:t>
      </w:r>
      <w:r w:rsidRPr="000063DB">
        <w:rPr>
          <w:rFonts w:eastAsia="DengXian"/>
          <w:lang w:eastAsia="zh-CN"/>
        </w:rPr>
        <w:t xml:space="preserve">AMF </w:t>
      </w:r>
      <w:r w:rsidRPr="000063DB">
        <w:t>invokes a N</w:t>
      </w:r>
      <w:r w:rsidRPr="000063DB">
        <w:rPr>
          <w:rFonts w:eastAsia="DengXian"/>
          <w:lang w:eastAsia="zh-CN"/>
        </w:rPr>
        <w:t>lmf</w:t>
      </w:r>
      <w:r w:rsidRPr="000063DB">
        <w:t>_</w:t>
      </w:r>
      <w:r w:rsidRPr="000063DB">
        <w:rPr>
          <w:rFonts w:eastAsia="DengXian"/>
          <w:lang w:eastAsia="zh-CN"/>
        </w:rPr>
        <w:t>Location_DetermineLocation Request to LMF. The request includes PRU indication and LCS correlation ID.</w:t>
      </w:r>
    </w:p>
    <w:p w14:paraId="63A5C452" w14:textId="77777777" w:rsidR="00F901EA" w:rsidRPr="000063DB" w:rsidRDefault="00F901EA" w:rsidP="00F901EA">
      <w:pPr>
        <w:pStyle w:val="B1"/>
        <w:rPr>
          <w:lang w:eastAsia="zh-CN"/>
        </w:rPr>
      </w:pPr>
      <w:r w:rsidRPr="000063DB">
        <w:rPr>
          <w:rFonts w:eastAsia="DengXian"/>
          <w:lang w:eastAsia="zh-CN"/>
        </w:rPr>
        <w:t>5</w:t>
      </w:r>
      <w:r w:rsidRPr="000063DB">
        <w:t>.</w:t>
      </w:r>
      <w:r w:rsidRPr="000063DB">
        <w:tab/>
        <w:t xml:space="preserve">The </w:t>
      </w:r>
      <w:r w:rsidRPr="000063DB">
        <w:rPr>
          <w:rFonts w:eastAsia="DengXian"/>
          <w:lang w:eastAsia="zh-CN"/>
        </w:rPr>
        <w:t>LMF triggers UE positioning procedure to obtain measurements and location of PRU. The LMF stores the PRU information locally, e.g. PRU serving cell ID, serving AMF ID, LCS correlation ID, PRU measurements, PRU location.</w:t>
      </w:r>
    </w:p>
    <w:p w14:paraId="69697419" w14:textId="77777777" w:rsidR="00F901EA" w:rsidRPr="000063DB" w:rsidRDefault="00F901EA" w:rsidP="00F901EA">
      <w:pPr>
        <w:pStyle w:val="B1"/>
        <w:rPr>
          <w:lang w:eastAsia="zh-CN"/>
        </w:rPr>
      </w:pPr>
      <w:r w:rsidRPr="000063DB">
        <w:rPr>
          <w:rFonts w:eastAsia="DengXian"/>
          <w:lang w:eastAsia="zh-CN"/>
        </w:rPr>
        <w:t>6</w:t>
      </w:r>
      <w:r w:rsidRPr="000063DB">
        <w:t>.</w:t>
      </w:r>
      <w:r w:rsidRPr="000063DB">
        <w:tab/>
        <w:t xml:space="preserve">The </w:t>
      </w:r>
      <w:r w:rsidRPr="000063DB">
        <w:rPr>
          <w:rFonts w:eastAsia="DengXian"/>
          <w:lang w:eastAsia="zh-CN"/>
        </w:rPr>
        <w:t xml:space="preserve">LMF </w:t>
      </w:r>
      <w:r w:rsidRPr="000063DB">
        <w:t>invokes a N</w:t>
      </w:r>
      <w:r w:rsidRPr="000063DB">
        <w:rPr>
          <w:rFonts w:eastAsia="DengXian"/>
          <w:lang w:eastAsia="zh-CN"/>
        </w:rPr>
        <w:t>lmf</w:t>
      </w:r>
      <w:r w:rsidRPr="000063DB">
        <w:t>_</w:t>
      </w:r>
      <w:r w:rsidRPr="000063DB">
        <w:rPr>
          <w:rFonts w:eastAsia="DengXian"/>
          <w:lang w:eastAsia="zh-CN"/>
        </w:rPr>
        <w:t>Location_DetermineLocation Response to AMF.</w:t>
      </w:r>
    </w:p>
    <w:p w14:paraId="0D97DC05" w14:textId="77777777" w:rsidR="00F901EA" w:rsidRPr="000063DB" w:rsidRDefault="00F901EA" w:rsidP="00F901EA">
      <w:pPr>
        <w:pStyle w:val="B1"/>
        <w:rPr>
          <w:lang w:eastAsia="zh-CN"/>
        </w:rPr>
      </w:pPr>
      <w:r w:rsidRPr="000063DB">
        <w:rPr>
          <w:rFonts w:eastAsia="DengXian"/>
          <w:lang w:eastAsia="zh-CN"/>
        </w:rPr>
        <w:t>7</w:t>
      </w:r>
      <w:r w:rsidRPr="000063DB">
        <w:t>.</w:t>
      </w:r>
      <w:r w:rsidRPr="000063DB">
        <w:tab/>
      </w:r>
      <w:r w:rsidRPr="000063DB">
        <w:rPr>
          <w:rFonts w:eastAsia="DengXian"/>
          <w:lang w:eastAsia="zh-CN"/>
        </w:rPr>
        <w:t>[Conditional] If the</w:t>
      </w:r>
      <w:r w:rsidRPr="000063DB">
        <w:t xml:space="preserve"> </w:t>
      </w:r>
      <w:r w:rsidRPr="000063DB">
        <w:rPr>
          <w:rFonts w:eastAsia="DengXian"/>
          <w:lang w:eastAsia="zh-CN"/>
        </w:rPr>
        <w:t xml:space="preserve">LMF decides to store PRU information in the NRF, e.g. the serving cell of the PRU is near the boundary of the service area of the LMF, the PRU measurements can also be used by other LMF to assist UE positioning, the LMF </w:t>
      </w:r>
      <w:r w:rsidRPr="000063DB">
        <w:t>invokes a N</w:t>
      </w:r>
      <w:r w:rsidRPr="000063DB">
        <w:rPr>
          <w:rFonts w:eastAsia="DengXian"/>
          <w:lang w:eastAsia="zh-CN"/>
        </w:rPr>
        <w:t>nrf</w:t>
      </w:r>
      <w:r w:rsidRPr="000063DB">
        <w:t>_</w:t>
      </w:r>
      <w:r w:rsidRPr="000063DB">
        <w:rPr>
          <w:rFonts w:eastAsia="DengXian"/>
          <w:lang w:eastAsia="zh-CN"/>
        </w:rPr>
        <w:t>NFManagement</w:t>
      </w:r>
      <w:r w:rsidRPr="000063DB">
        <w:t>_</w:t>
      </w:r>
      <w:r w:rsidRPr="000063DB">
        <w:rPr>
          <w:rFonts w:eastAsia="DengXian"/>
          <w:lang w:eastAsia="zh-CN"/>
        </w:rPr>
        <w:t>NFUpdate Request to NRF. The service operation includes NF type=LMF, supported PRU information, e.g. PRU serving cell ID, PRU location, LCS correlation ID, serving AMF ID.</w:t>
      </w:r>
    </w:p>
    <w:p w14:paraId="15E065BD" w14:textId="77777777" w:rsidR="00F901EA" w:rsidRPr="000063DB" w:rsidRDefault="00F901EA" w:rsidP="00F901EA">
      <w:pPr>
        <w:pStyle w:val="B1"/>
        <w:rPr>
          <w:lang w:eastAsia="zh-CN"/>
        </w:rPr>
      </w:pPr>
      <w:r w:rsidRPr="000063DB">
        <w:rPr>
          <w:rFonts w:eastAsia="DengXian"/>
          <w:lang w:eastAsia="zh-CN"/>
        </w:rPr>
        <w:t>8</w:t>
      </w:r>
      <w:r w:rsidRPr="000063DB">
        <w:t>.</w:t>
      </w:r>
      <w:r w:rsidRPr="000063DB">
        <w:tab/>
      </w:r>
      <w:r w:rsidRPr="000063DB">
        <w:rPr>
          <w:rFonts w:eastAsia="DengXian"/>
          <w:lang w:eastAsia="zh-CN"/>
        </w:rPr>
        <w:t>[Conditional] If step 7 is performed, t</w:t>
      </w:r>
      <w:r w:rsidRPr="000063DB">
        <w:t xml:space="preserve">he </w:t>
      </w:r>
      <w:r w:rsidRPr="000063DB">
        <w:rPr>
          <w:rFonts w:eastAsia="DengXian"/>
          <w:lang w:eastAsia="zh-CN"/>
        </w:rPr>
        <w:t xml:space="preserve">NRF returns </w:t>
      </w:r>
      <w:r w:rsidRPr="000063DB">
        <w:t>a N</w:t>
      </w:r>
      <w:r w:rsidRPr="000063DB">
        <w:rPr>
          <w:rFonts w:eastAsia="DengXian"/>
          <w:lang w:eastAsia="zh-CN"/>
        </w:rPr>
        <w:t>nrf</w:t>
      </w:r>
      <w:r w:rsidRPr="000063DB">
        <w:t>_</w:t>
      </w:r>
      <w:r w:rsidRPr="000063DB">
        <w:rPr>
          <w:rFonts w:eastAsia="DengXian"/>
          <w:lang w:eastAsia="zh-CN"/>
        </w:rPr>
        <w:t>NFManagement</w:t>
      </w:r>
      <w:r w:rsidRPr="000063DB">
        <w:t>_</w:t>
      </w:r>
      <w:r w:rsidRPr="000063DB">
        <w:rPr>
          <w:rFonts w:eastAsia="DengXian"/>
          <w:lang w:eastAsia="zh-CN"/>
        </w:rPr>
        <w:t>NFUpdate Response to LMF.</w:t>
      </w:r>
    </w:p>
    <w:p w14:paraId="5CABC6CB" w14:textId="65918ECA" w:rsidR="00F901EA" w:rsidRPr="000063DB" w:rsidRDefault="00F901EA" w:rsidP="00F901EA">
      <w:pPr>
        <w:pStyle w:val="Heading4"/>
      </w:pPr>
      <w:bookmarkStart w:id="1364" w:name="_Toc104287854"/>
      <w:r w:rsidRPr="000063DB">
        <w:lastRenderedPageBreak/>
        <w:t>6.</w:t>
      </w:r>
      <w:r w:rsidR="00382A33" w:rsidRPr="000063DB">
        <w:rPr>
          <w:lang w:eastAsia="zh-CN"/>
        </w:rPr>
        <w:t>16</w:t>
      </w:r>
      <w:r w:rsidRPr="000063DB">
        <w:t>.</w:t>
      </w:r>
      <w:r w:rsidRPr="000063DB">
        <w:rPr>
          <w:lang w:eastAsia="zh-CN"/>
        </w:rPr>
        <w:t>3</w:t>
      </w:r>
      <w:r w:rsidRPr="000063DB">
        <w:t>.</w:t>
      </w:r>
      <w:r w:rsidRPr="000063DB">
        <w:rPr>
          <w:rFonts w:eastAsia="DengXian"/>
          <w:lang w:eastAsia="zh-CN"/>
        </w:rPr>
        <w:t>2</w:t>
      </w:r>
      <w:r w:rsidRPr="000063DB">
        <w:tab/>
      </w:r>
      <w:r w:rsidRPr="000063DB">
        <w:rPr>
          <w:rFonts w:eastAsia="DengXian"/>
          <w:lang w:eastAsia="zh-CN"/>
        </w:rPr>
        <w:t>PRU Utilization</w:t>
      </w:r>
      <w:bookmarkEnd w:id="1364"/>
    </w:p>
    <w:p w14:paraId="44F6505C" w14:textId="32C5FCB6" w:rsidR="00F901EA" w:rsidRDefault="00F901EA" w:rsidP="00F901EA">
      <w:pPr>
        <w:pStyle w:val="TH"/>
        <w:rPr>
          <w:ins w:id="1365" w:author="S2-2205017" w:date="2022-05-24T10:09:00Z"/>
          <w:rFonts w:eastAsiaTheme="minorEastAsia"/>
          <w:lang w:eastAsia="zh-CN"/>
        </w:rPr>
      </w:pPr>
      <w:del w:id="1366" w:author="S2-2205017" w:date="2022-05-24T10:09:00Z">
        <w:r w:rsidRPr="000063DB" w:rsidDel="00BF6CCF">
          <w:object w:dxaOrig="9948" w:dyaOrig="7000" w14:anchorId="04389C60">
            <v:shape id="_x0000_i1076" type="#_x0000_t75" style="width:387.05pt;height:272.45pt" o:ole="">
              <v:imagedata r:id="rId104" o:title=""/>
            </v:shape>
            <o:OLEObject Type="Embed" ProgID="Visio.Drawing.11" ShapeID="_x0000_i1076" DrawAspect="Content" ObjectID="_1715084906" r:id="rId105"/>
          </w:object>
        </w:r>
      </w:del>
    </w:p>
    <w:p w14:paraId="707C921A" w14:textId="2A91BD09" w:rsidR="00BF6CCF" w:rsidRPr="0076119A" w:rsidRDefault="00BF6CCF" w:rsidP="00F901EA">
      <w:pPr>
        <w:pStyle w:val="TH"/>
        <w:rPr>
          <w:rFonts w:eastAsiaTheme="minorEastAsia"/>
          <w:lang w:eastAsia="zh-CN"/>
        </w:rPr>
      </w:pPr>
      <w:ins w:id="1367" w:author="S2-2205017" w:date="2022-05-24T10:09:00Z">
        <w:r>
          <w:object w:dxaOrig="11161" w:dyaOrig="6985" w14:anchorId="75FDF44A">
            <v:shape id="_x0000_i1077" type="#_x0000_t75" style="width:421.05pt;height:274.2pt" o:ole="">
              <v:imagedata r:id="rId106" o:title=""/>
            </v:shape>
            <o:OLEObject Type="Embed" ProgID="Visio.Drawing.15" ShapeID="_x0000_i1077" DrawAspect="Content" ObjectID="_1715084907" r:id="rId107"/>
          </w:object>
        </w:r>
      </w:ins>
    </w:p>
    <w:p w14:paraId="3875A181" w14:textId="6BA1F34E" w:rsidR="00F901EA" w:rsidRPr="000063DB" w:rsidRDefault="00F901EA" w:rsidP="00F901EA">
      <w:pPr>
        <w:pStyle w:val="TF"/>
        <w:rPr>
          <w:lang w:eastAsia="zh-CN"/>
        </w:rPr>
      </w:pPr>
      <w:r w:rsidRPr="000063DB">
        <w:rPr>
          <w:lang w:eastAsia="zh-CN"/>
        </w:rPr>
        <w:t>Figure 6.</w:t>
      </w:r>
      <w:r w:rsidR="00382A33" w:rsidRPr="000063DB">
        <w:rPr>
          <w:rFonts w:eastAsia="DengXian"/>
          <w:lang w:eastAsia="zh-CN"/>
        </w:rPr>
        <w:t>16</w:t>
      </w:r>
      <w:r w:rsidRPr="000063DB">
        <w:rPr>
          <w:rFonts w:eastAsia="DengXian"/>
          <w:lang w:eastAsia="zh-CN"/>
        </w:rPr>
        <w:t>.3</w:t>
      </w:r>
      <w:r w:rsidRPr="000063DB">
        <w:rPr>
          <w:lang w:eastAsia="zh-CN"/>
        </w:rPr>
        <w:t>.</w:t>
      </w:r>
      <w:r w:rsidRPr="000063DB">
        <w:rPr>
          <w:rFonts w:eastAsia="DengXian"/>
          <w:lang w:eastAsia="zh-CN"/>
        </w:rPr>
        <w:t>2</w:t>
      </w:r>
      <w:r w:rsidRPr="000063DB">
        <w:rPr>
          <w:lang w:eastAsia="zh-CN"/>
        </w:rPr>
        <w:t xml:space="preserve">-1: </w:t>
      </w:r>
      <w:r w:rsidRPr="000063DB">
        <w:rPr>
          <w:rFonts w:eastAsia="DengXian"/>
          <w:lang w:eastAsia="zh-CN"/>
        </w:rPr>
        <w:t xml:space="preserve">PRU </w:t>
      </w:r>
      <w:ins w:id="1368" w:author="S2-2205017" w:date="2022-05-24T10:09:00Z">
        <w:r w:rsidR="00BF6CCF">
          <w:rPr>
            <w:rFonts w:eastAsia="DengXian"/>
            <w:lang w:eastAsia="zh-CN"/>
          </w:rPr>
          <w:t>Utilization</w:t>
        </w:r>
        <w:r w:rsidR="00BF6CCF" w:rsidRPr="000063DB">
          <w:rPr>
            <w:rFonts w:eastAsia="DengXian"/>
            <w:lang w:eastAsia="zh-CN"/>
          </w:rPr>
          <w:t xml:space="preserve"> </w:t>
        </w:r>
      </w:ins>
      <w:r w:rsidRPr="000063DB">
        <w:rPr>
          <w:rFonts w:eastAsia="DengXian"/>
          <w:lang w:eastAsia="zh-CN"/>
        </w:rPr>
        <w:t>Registration</w:t>
      </w:r>
      <w:r w:rsidRPr="000063DB">
        <w:rPr>
          <w:lang w:eastAsia="zh-CN"/>
        </w:rPr>
        <w:t xml:space="preserve"> procedure</w:t>
      </w:r>
    </w:p>
    <w:p w14:paraId="13C1A1AA" w14:textId="2810AEAA" w:rsidR="00F901EA" w:rsidRDefault="00F901EA" w:rsidP="00F901EA">
      <w:pPr>
        <w:pStyle w:val="B1"/>
        <w:rPr>
          <w:ins w:id="1369" w:author="S2-2205017" w:date="2022-05-24T10:09:00Z"/>
          <w:rFonts w:eastAsia="DengXian"/>
          <w:lang w:eastAsia="zh-CN"/>
        </w:rPr>
      </w:pPr>
      <w:r w:rsidRPr="000063DB">
        <w:rPr>
          <w:rFonts w:eastAsia="DengXian"/>
          <w:lang w:eastAsia="zh-CN"/>
        </w:rPr>
        <w:t>0</w:t>
      </w:r>
      <w:ins w:id="1370" w:author="S2-2205017" w:date="2022-05-24T10:10:00Z">
        <w:r w:rsidR="00BF6CCF">
          <w:rPr>
            <w:rFonts w:eastAsia="DengXian" w:hint="eastAsia"/>
            <w:lang w:eastAsia="zh-CN"/>
          </w:rPr>
          <w:t>a</w:t>
        </w:r>
      </w:ins>
      <w:r w:rsidRPr="000063DB">
        <w:t>.</w:t>
      </w:r>
      <w:r w:rsidRPr="000063DB">
        <w:tab/>
        <w:t>The</w:t>
      </w:r>
      <w:r w:rsidRPr="000063DB">
        <w:rPr>
          <w:rFonts w:eastAsia="DengXian"/>
          <w:lang w:eastAsia="zh-CN"/>
        </w:rPr>
        <w:t xml:space="preserve"> trigger for target UE positioning happens, e.g. the</w:t>
      </w:r>
      <w:r w:rsidRPr="000063DB">
        <w:t xml:space="preserve"> </w:t>
      </w:r>
      <w:r w:rsidRPr="000063DB">
        <w:rPr>
          <w:rFonts w:eastAsia="DengXian"/>
          <w:lang w:eastAsia="zh-CN"/>
        </w:rPr>
        <w:t>AMF receives Namf_Location_ProvidePositioningInfo Request service operation from GMLC or receives MO-LR Request from UE.</w:t>
      </w:r>
    </w:p>
    <w:p w14:paraId="22B100EE" w14:textId="0E2E7A26" w:rsidR="00BF6CCF" w:rsidRPr="0076119A" w:rsidRDefault="00BF6CCF" w:rsidP="0076119A">
      <w:pPr>
        <w:overflowPunct/>
        <w:autoSpaceDE/>
        <w:autoSpaceDN/>
        <w:adjustRightInd/>
        <w:ind w:left="568" w:hanging="284"/>
        <w:textAlignment w:val="auto"/>
        <w:rPr>
          <w:rFonts w:eastAsia="DengXian"/>
          <w:lang w:val="en-US" w:eastAsia="zh-CN"/>
        </w:rPr>
      </w:pPr>
      <w:ins w:id="1371" w:author="S2-2205017" w:date="2022-05-24T10:10:00Z">
        <w:r>
          <w:rPr>
            <w:rFonts w:eastAsia="DengXian"/>
            <w:lang w:val="en-US" w:eastAsia="zh-CN"/>
          </w:rPr>
          <w:t xml:space="preserve">0b. </w:t>
        </w:r>
        <w:r w:rsidRPr="00DA3948">
          <w:t xml:space="preserve">If the target UE support positioning by PRU, e.g., based on the target UE subscription information or the information in target UE context, or based on the target UE positioning capability, e.g., whether target UE support NR positioning, </w:t>
        </w:r>
        <w:r w:rsidRPr="00DA3948">
          <w:rPr>
            <w:rFonts w:eastAsia="DengXian"/>
            <w:lang w:val="en-US" w:eastAsia="zh-CN"/>
          </w:rPr>
          <w:t>t</w:t>
        </w:r>
        <w:del w:id="1372" w:author="Huawei_2" w:date="2022-05-16T19:13:00Z">
          <w:r w:rsidRPr="00DA3948" w:rsidDel="008E78C7">
            <w:rPr>
              <w:rFonts w:eastAsia="DengXian"/>
              <w:lang w:val="en-US" w:eastAsia="zh-CN"/>
            </w:rPr>
            <w:delText>T</w:delText>
          </w:r>
        </w:del>
        <w:r>
          <w:rPr>
            <w:rFonts w:eastAsia="DengXian"/>
            <w:lang w:val="en-US" w:eastAsia="zh-CN"/>
          </w:rPr>
          <w:t>he AMF send an indication to NG-RAN to trigger NG-RAN broadcast the PRU wake up information in target UE camping cell, e.g., the per PLMN indication in posSIB. For those PRU(s) in CM-</w:t>
        </w:r>
        <w:r>
          <w:rPr>
            <w:rFonts w:eastAsia="DengXian"/>
            <w:lang w:val="en-US" w:eastAsia="zh-CN"/>
          </w:rPr>
          <w:lastRenderedPageBreak/>
          <w:t>IDLE</w:t>
        </w:r>
        <w:r>
          <w:rPr>
            <w:rFonts w:eastAsia="DengXian" w:hint="eastAsia"/>
            <w:lang w:val="en-US" w:eastAsia="zh-CN"/>
          </w:rPr>
          <w:t>/</w:t>
        </w:r>
        <w:r>
          <w:rPr>
            <w:rFonts w:eastAsia="DengXian"/>
            <w:lang w:val="en-US" w:eastAsia="zh-CN"/>
          </w:rPr>
          <w:t xml:space="preserve">RRC-inactive state, after receive this information, those </w:t>
        </w:r>
        <w:bookmarkStart w:id="1373" w:name="_Hlk102079639"/>
        <w:r>
          <w:rPr>
            <w:rFonts w:eastAsia="DengXian"/>
            <w:lang w:val="en-US" w:eastAsia="zh-CN"/>
          </w:rPr>
          <w:t>PRU(s)</w:t>
        </w:r>
        <w:bookmarkEnd w:id="1373"/>
        <w:r>
          <w:rPr>
            <w:rFonts w:eastAsia="DengXian"/>
            <w:lang w:val="en-US" w:eastAsia="zh-CN"/>
          </w:rPr>
          <w:t xml:space="preserve"> trigger the service request</w:t>
        </w:r>
        <w:r>
          <w:rPr>
            <w:rFonts w:eastAsia="DengXian" w:hint="eastAsia"/>
            <w:lang w:val="en-US" w:eastAsia="zh-CN"/>
          </w:rPr>
          <w:t>/</w:t>
        </w:r>
        <w:r>
          <w:rPr>
            <w:rFonts w:eastAsia="DengXian"/>
            <w:lang w:val="en-US" w:eastAsia="zh-CN"/>
          </w:rPr>
          <w:t xml:space="preserve">RRC-resume to go back to CM-CONNECTED as described in clause </w:t>
        </w:r>
        <w:r w:rsidRPr="0000390D">
          <w:rPr>
            <w:rFonts w:eastAsia="DengXian"/>
            <w:lang w:val="en-US" w:eastAsia="zh-CN"/>
          </w:rPr>
          <w:t>4.2.3.2</w:t>
        </w:r>
        <w:r>
          <w:rPr>
            <w:rFonts w:eastAsia="DengXian"/>
            <w:lang w:val="en-US" w:eastAsia="zh-CN"/>
          </w:rPr>
          <w:t xml:space="preserve"> of TS 23.502 or clause 9.2.2.4 of TS 38.300. </w:t>
        </w:r>
      </w:ins>
    </w:p>
    <w:p w14:paraId="0663BB65" w14:textId="77777777" w:rsidR="00F901EA" w:rsidRPr="000063DB" w:rsidRDefault="00F901EA" w:rsidP="00F901EA">
      <w:pPr>
        <w:pStyle w:val="B1"/>
        <w:rPr>
          <w:lang w:eastAsia="zh-CN"/>
        </w:rPr>
      </w:pPr>
      <w:r w:rsidRPr="000063DB">
        <w:rPr>
          <w:rFonts w:eastAsia="DengXian"/>
          <w:lang w:eastAsia="zh-CN"/>
        </w:rPr>
        <w:t>1</w:t>
      </w:r>
      <w:r w:rsidRPr="000063DB">
        <w:t>.</w:t>
      </w:r>
      <w:r w:rsidRPr="000063DB">
        <w:tab/>
        <w:t xml:space="preserve">The </w:t>
      </w:r>
      <w:r w:rsidRPr="000063DB">
        <w:rPr>
          <w:rFonts w:eastAsia="DengXian"/>
          <w:lang w:eastAsia="zh-CN"/>
        </w:rPr>
        <w:t xml:space="preserve">AMF </w:t>
      </w:r>
      <w:r w:rsidRPr="000063DB">
        <w:t>invokes a N</w:t>
      </w:r>
      <w:r w:rsidRPr="000063DB">
        <w:rPr>
          <w:rFonts w:eastAsia="DengXian"/>
          <w:lang w:eastAsia="zh-CN"/>
        </w:rPr>
        <w:t>lmf</w:t>
      </w:r>
      <w:r w:rsidRPr="000063DB">
        <w:t>_</w:t>
      </w:r>
      <w:r w:rsidRPr="000063DB">
        <w:rPr>
          <w:rFonts w:eastAsia="DengXian"/>
          <w:lang w:eastAsia="zh-CN"/>
        </w:rPr>
        <w:t>Location_DetermineLocation Request to LMF.</w:t>
      </w:r>
    </w:p>
    <w:p w14:paraId="3B18D3DB" w14:textId="77777777" w:rsidR="00F901EA" w:rsidRPr="000063DB" w:rsidRDefault="00F901EA" w:rsidP="00F901EA">
      <w:pPr>
        <w:pStyle w:val="B1"/>
        <w:rPr>
          <w:lang w:eastAsia="zh-CN"/>
        </w:rPr>
      </w:pPr>
      <w:r w:rsidRPr="000063DB">
        <w:rPr>
          <w:rFonts w:eastAsia="DengXian"/>
          <w:lang w:eastAsia="zh-CN"/>
        </w:rPr>
        <w:t>2.</w:t>
      </w:r>
      <w:r w:rsidRPr="000063DB">
        <w:rPr>
          <w:rFonts w:eastAsia="DengXian"/>
          <w:lang w:eastAsia="zh-CN"/>
        </w:rPr>
        <w:tab/>
        <w:t>The LMF triggers UE positioning procedure to obtain measurements from PRU.</w:t>
      </w:r>
    </w:p>
    <w:p w14:paraId="42843AF2" w14:textId="77777777" w:rsidR="00F901EA" w:rsidRPr="000063DB" w:rsidRDefault="00F901EA" w:rsidP="00F901EA">
      <w:pPr>
        <w:pStyle w:val="B1"/>
        <w:rPr>
          <w:lang w:eastAsia="zh-CN"/>
        </w:rPr>
      </w:pPr>
      <w:r w:rsidRPr="000063DB">
        <w:rPr>
          <w:rFonts w:eastAsia="DengXian"/>
          <w:lang w:eastAsia="zh-CN"/>
        </w:rPr>
        <w:t>3</w:t>
      </w:r>
      <w:r w:rsidRPr="000063DB">
        <w:t>.</w:t>
      </w:r>
      <w:r w:rsidRPr="000063DB">
        <w:tab/>
      </w:r>
      <w:r w:rsidRPr="000063DB">
        <w:rPr>
          <w:rFonts w:eastAsia="DengXian"/>
          <w:lang w:eastAsia="zh-CN"/>
        </w:rPr>
        <w:t xml:space="preserve">[Conditional] If the LMF decides to obtain PRU information from NRF, e.g. the PRU(s) stored in the LMF is not available to assist UE positioning, the LMF </w:t>
      </w:r>
      <w:r w:rsidRPr="000063DB">
        <w:t>invokes a N</w:t>
      </w:r>
      <w:r w:rsidRPr="000063DB">
        <w:rPr>
          <w:rFonts w:eastAsia="DengXian"/>
          <w:lang w:eastAsia="zh-CN"/>
        </w:rPr>
        <w:t>nrf</w:t>
      </w:r>
      <w:r w:rsidRPr="000063DB">
        <w:t>_</w:t>
      </w:r>
      <w:r w:rsidRPr="000063DB">
        <w:rPr>
          <w:rFonts w:eastAsia="DengXian"/>
          <w:lang w:eastAsia="zh-CN"/>
        </w:rPr>
        <w:t>NFDiscovery Request to NRF. The request includes NF type=LMF, cell ID or cell list, PRU indication.</w:t>
      </w:r>
    </w:p>
    <w:p w14:paraId="65D62D34" w14:textId="77777777" w:rsidR="00F901EA" w:rsidRPr="000063DB" w:rsidRDefault="00F901EA" w:rsidP="00F901EA">
      <w:pPr>
        <w:pStyle w:val="B1"/>
        <w:rPr>
          <w:lang w:eastAsia="zh-CN"/>
        </w:rPr>
      </w:pPr>
      <w:r w:rsidRPr="000063DB">
        <w:rPr>
          <w:rFonts w:eastAsia="DengXian"/>
          <w:lang w:eastAsia="zh-CN"/>
        </w:rPr>
        <w:t>4</w:t>
      </w:r>
      <w:r w:rsidRPr="000063DB">
        <w:t>.</w:t>
      </w:r>
      <w:r w:rsidRPr="000063DB">
        <w:tab/>
      </w:r>
      <w:r w:rsidRPr="000063DB">
        <w:rPr>
          <w:rFonts w:eastAsia="DengXian"/>
          <w:lang w:eastAsia="zh-CN"/>
        </w:rPr>
        <w:t xml:space="preserve">[Conditional] </w:t>
      </w:r>
      <w:r w:rsidRPr="000063DB">
        <w:t xml:space="preserve">The </w:t>
      </w:r>
      <w:r w:rsidRPr="000063DB">
        <w:rPr>
          <w:rFonts w:eastAsia="DengXian"/>
          <w:lang w:eastAsia="zh-CN"/>
        </w:rPr>
        <w:t xml:space="preserve">NRF returns </w:t>
      </w:r>
      <w:r w:rsidRPr="000063DB">
        <w:t>a N</w:t>
      </w:r>
      <w:r w:rsidRPr="000063DB">
        <w:rPr>
          <w:rFonts w:eastAsia="DengXian"/>
          <w:lang w:eastAsia="zh-CN"/>
        </w:rPr>
        <w:t>nrf</w:t>
      </w:r>
      <w:r w:rsidRPr="000063DB">
        <w:t>_</w:t>
      </w:r>
      <w:r w:rsidRPr="000063DB">
        <w:rPr>
          <w:rFonts w:eastAsia="DengXian"/>
          <w:lang w:eastAsia="zh-CN"/>
        </w:rPr>
        <w:t xml:space="preserve"> NFDiscovery Response to LMF. The response includes LMF ID and PRU information.</w:t>
      </w:r>
    </w:p>
    <w:p w14:paraId="6491152E" w14:textId="77777777" w:rsidR="00F901EA" w:rsidRPr="000063DB" w:rsidRDefault="00F901EA" w:rsidP="00F901EA">
      <w:pPr>
        <w:pStyle w:val="B1"/>
        <w:rPr>
          <w:lang w:eastAsia="zh-CN"/>
        </w:rPr>
      </w:pPr>
      <w:r w:rsidRPr="000063DB">
        <w:rPr>
          <w:rFonts w:eastAsia="DengXian"/>
          <w:lang w:eastAsia="zh-CN"/>
        </w:rPr>
        <w:t>5.</w:t>
      </w:r>
      <w:r w:rsidRPr="000063DB">
        <w:rPr>
          <w:rFonts w:eastAsia="DengXian"/>
          <w:lang w:eastAsia="zh-CN"/>
        </w:rPr>
        <w:tab/>
        <w:t>[Conditional] If LMF receives PRU information and the serving LMF of the PRU from NRF, the LMF sends the Nlmf</w:t>
      </w:r>
      <w:r w:rsidRPr="000063DB">
        <w:t>_</w:t>
      </w:r>
      <w:r w:rsidRPr="000063DB">
        <w:rPr>
          <w:rFonts w:eastAsia="DengXian"/>
          <w:lang w:eastAsia="zh-CN"/>
        </w:rPr>
        <w:t>Location_DetermineLocation Request to the serving LMF of the PRU.</w:t>
      </w:r>
    </w:p>
    <w:p w14:paraId="2CE67821" w14:textId="77777777" w:rsidR="00F901EA" w:rsidRPr="000063DB" w:rsidRDefault="00F901EA" w:rsidP="00F901EA">
      <w:pPr>
        <w:pStyle w:val="B1"/>
        <w:rPr>
          <w:lang w:eastAsia="zh-CN"/>
        </w:rPr>
      </w:pPr>
      <w:r w:rsidRPr="000063DB">
        <w:rPr>
          <w:rFonts w:eastAsia="DengXian"/>
          <w:lang w:eastAsia="zh-CN"/>
        </w:rPr>
        <w:t>6.</w:t>
      </w:r>
      <w:r w:rsidRPr="000063DB">
        <w:rPr>
          <w:rFonts w:eastAsia="DengXian"/>
          <w:lang w:eastAsia="zh-CN"/>
        </w:rPr>
        <w:tab/>
        <w:t>[Conditional] If step 5 is performed, the serving LMF of PRU triggers UE positioning procedure to obtain measurements from PRU.</w:t>
      </w:r>
    </w:p>
    <w:p w14:paraId="209B4B7A" w14:textId="77777777" w:rsidR="00F901EA" w:rsidRPr="000063DB" w:rsidRDefault="00F901EA" w:rsidP="00F901EA">
      <w:pPr>
        <w:pStyle w:val="B1"/>
        <w:rPr>
          <w:lang w:eastAsia="zh-CN"/>
        </w:rPr>
      </w:pPr>
      <w:r w:rsidRPr="000063DB">
        <w:rPr>
          <w:rFonts w:eastAsia="DengXian"/>
          <w:lang w:eastAsia="zh-CN"/>
        </w:rPr>
        <w:t>7.</w:t>
      </w:r>
      <w:r w:rsidRPr="000063DB">
        <w:rPr>
          <w:rFonts w:eastAsia="DengXian"/>
          <w:lang w:eastAsia="zh-CN"/>
        </w:rPr>
        <w:tab/>
        <w:t>[Conditional] If step 6 is performed, the serving LMF of PRU sends the Nlmf</w:t>
      </w:r>
      <w:r w:rsidRPr="000063DB">
        <w:t>_</w:t>
      </w:r>
      <w:r w:rsidRPr="000063DB">
        <w:rPr>
          <w:rFonts w:eastAsia="DengXian"/>
          <w:lang w:eastAsia="zh-CN"/>
        </w:rPr>
        <w:t>Location_DetermineLocation Response to the serving LMF.</w:t>
      </w:r>
    </w:p>
    <w:p w14:paraId="00AB57B9" w14:textId="77777777" w:rsidR="00F901EA" w:rsidRPr="000063DB" w:rsidRDefault="00F901EA" w:rsidP="00F901EA">
      <w:pPr>
        <w:pStyle w:val="B1"/>
        <w:rPr>
          <w:lang w:eastAsia="zh-CN"/>
        </w:rPr>
      </w:pPr>
      <w:r w:rsidRPr="000063DB">
        <w:rPr>
          <w:rFonts w:eastAsia="DengXian"/>
          <w:lang w:eastAsia="zh-CN"/>
        </w:rPr>
        <w:t>8</w:t>
      </w:r>
      <w:r w:rsidRPr="000063DB">
        <w:t>.</w:t>
      </w:r>
      <w:r w:rsidRPr="000063DB">
        <w:tab/>
        <w:t>The</w:t>
      </w:r>
      <w:r w:rsidRPr="000063DB">
        <w:rPr>
          <w:rFonts w:eastAsia="DengXian"/>
          <w:lang w:eastAsia="zh-CN"/>
        </w:rPr>
        <w:t xml:space="preserve"> LMF calculates UE location based on the measurements obtained from PRU in step 4 and step 7 and</w:t>
      </w:r>
      <w:r w:rsidRPr="000063DB">
        <w:t xml:space="preserve"> invokes a N</w:t>
      </w:r>
      <w:r w:rsidRPr="000063DB">
        <w:rPr>
          <w:rFonts w:eastAsia="DengXian"/>
          <w:lang w:eastAsia="zh-CN"/>
        </w:rPr>
        <w:t>lmf</w:t>
      </w:r>
      <w:r w:rsidRPr="000063DB">
        <w:t>_</w:t>
      </w:r>
      <w:r w:rsidRPr="000063DB">
        <w:rPr>
          <w:rFonts w:eastAsia="DengXian"/>
          <w:lang w:eastAsia="zh-CN"/>
        </w:rPr>
        <w:t>Location_DetermineLocation Response to AMF.</w:t>
      </w:r>
    </w:p>
    <w:p w14:paraId="485103DC" w14:textId="6761194C" w:rsidR="00F901EA" w:rsidRPr="000063DB" w:rsidRDefault="00F901EA" w:rsidP="00F901EA">
      <w:pPr>
        <w:pStyle w:val="Heading3"/>
      </w:pPr>
      <w:bookmarkStart w:id="1374" w:name="_Toc104287855"/>
      <w:r w:rsidRPr="000063DB">
        <w:t>6.</w:t>
      </w:r>
      <w:r w:rsidR="00334FC1" w:rsidRPr="000063DB">
        <w:rPr>
          <w:lang w:eastAsia="zh-CN"/>
        </w:rPr>
        <w:t>16</w:t>
      </w:r>
      <w:r w:rsidRPr="000063DB">
        <w:t>.4</w:t>
      </w:r>
      <w:r w:rsidRPr="000063DB">
        <w:tab/>
        <w:t>Impacts on services, entities, and interfaces</w:t>
      </w:r>
      <w:bookmarkEnd w:id="1374"/>
    </w:p>
    <w:p w14:paraId="670DFCD7" w14:textId="77777777" w:rsidR="00F901EA" w:rsidRPr="000063DB" w:rsidRDefault="00F901EA" w:rsidP="00F901EA">
      <w:pPr>
        <w:rPr>
          <w:lang w:eastAsia="zh-CN"/>
        </w:rPr>
      </w:pPr>
      <w:r w:rsidRPr="000063DB">
        <w:rPr>
          <w:rFonts w:eastAsia="DengXian"/>
          <w:lang w:eastAsia="zh-CN"/>
        </w:rPr>
        <w:t>AMF:</w:t>
      </w:r>
    </w:p>
    <w:p w14:paraId="1EA9BB52" w14:textId="77777777" w:rsidR="00F901EA" w:rsidRPr="000063DB" w:rsidRDefault="00F901EA" w:rsidP="00F901EA">
      <w:pPr>
        <w:pStyle w:val="B1"/>
        <w:rPr>
          <w:lang w:eastAsia="zh-CN"/>
        </w:rPr>
      </w:pPr>
      <w:r w:rsidRPr="000063DB">
        <w:t>-</w:t>
      </w:r>
      <w:r w:rsidRPr="000063DB">
        <w:tab/>
      </w:r>
      <w:r w:rsidRPr="000063DB">
        <w:rPr>
          <w:rFonts w:eastAsia="DengXian"/>
          <w:lang w:eastAsia="zh-CN"/>
        </w:rPr>
        <w:t>During Registration procedure, receive PRU capability from PRU and verify the capability using the subscription data.</w:t>
      </w:r>
    </w:p>
    <w:p w14:paraId="7083EBE3" w14:textId="77777777" w:rsidR="00F901EA" w:rsidRDefault="00F901EA" w:rsidP="00F901EA">
      <w:pPr>
        <w:pStyle w:val="B1"/>
        <w:rPr>
          <w:ins w:id="1375" w:author="S2-2205017" w:date="2022-05-24T10:10:00Z"/>
          <w:rFonts w:eastAsia="DengXian"/>
          <w:lang w:eastAsia="zh-CN"/>
        </w:rPr>
      </w:pPr>
      <w:r w:rsidRPr="000063DB">
        <w:t>-</w:t>
      </w:r>
      <w:r w:rsidRPr="000063DB">
        <w:tab/>
      </w:r>
      <w:r w:rsidRPr="000063DB">
        <w:rPr>
          <w:rFonts w:eastAsia="DengXian"/>
          <w:lang w:eastAsia="zh-CN"/>
        </w:rPr>
        <w:t>After PRU successful registration, AMF initiates the 5GC-NI-LR procedure (only steps 2 - 4 are performed) to store PRU information in LMF. The AMF includes PRU indication in step 2 of the 5GC-NI-LR procedure.</w:t>
      </w:r>
    </w:p>
    <w:p w14:paraId="3F5B0AFB" w14:textId="106E746C" w:rsidR="00BF6CCF" w:rsidRPr="00BF6CCF" w:rsidDel="00BF6CCF" w:rsidRDefault="00BF6CCF" w:rsidP="00BF6CCF">
      <w:pPr>
        <w:overflowPunct/>
        <w:autoSpaceDE/>
        <w:autoSpaceDN/>
        <w:adjustRightInd/>
        <w:ind w:left="568" w:hanging="284"/>
        <w:textAlignment w:val="auto"/>
        <w:rPr>
          <w:del w:id="1376" w:author="S2-2205017" w:date="2022-05-24T10:10:00Z"/>
          <w:rFonts w:eastAsia="DengXian"/>
          <w:lang w:eastAsia="zh-CN"/>
        </w:rPr>
      </w:pPr>
      <w:ins w:id="1377" w:author="S2-2205017" w:date="2022-05-24T10:10:00Z">
        <w:r w:rsidRPr="00E11478">
          <w:rPr>
            <w:rFonts w:eastAsia="DengXian"/>
            <w:lang w:eastAsia="en-US"/>
          </w:rPr>
          <w:t>-</w:t>
        </w:r>
        <w:r w:rsidRPr="00E11478">
          <w:rPr>
            <w:rFonts w:eastAsia="DengXian"/>
            <w:lang w:eastAsia="en-US"/>
          </w:rPr>
          <w:tab/>
        </w:r>
        <w:r>
          <w:rPr>
            <w:rFonts w:eastAsia="DengXian"/>
            <w:lang w:eastAsia="zh-CN"/>
          </w:rPr>
          <w:t>A</w:t>
        </w:r>
        <w:r w:rsidRPr="00BA724E">
          <w:rPr>
            <w:rFonts w:eastAsia="DengXian"/>
            <w:lang w:eastAsia="zh-CN"/>
          </w:rPr>
          <w:t>fter target UE positioning is triggered, the target UE AMF send an PRU wake up indication to NG-RAN to trigger NG-RAN broadcast this information in target UE camping cell.</w:t>
        </w:r>
      </w:ins>
    </w:p>
    <w:p w14:paraId="0FFD5F06" w14:textId="77777777" w:rsidR="00F901EA" w:rsidRPr="000063DB" w:rsidRDefault="00F901EA" w:rsidP="00F901EA">
      <w:pPr>
        <w:rPr>
          <w:lang w:eastAsia="zh-CN"/>
        </w:rPr>
      </w:pPr>
      <w:r w:rsidRPr="000063DB">
        <w:rPr>
          <w:rFonts w:eastAsia="DengXian"/>
          <w:lang w:eastAsia="zh-CN"/>
        </w:rPr>
        <w:t>LMF:</w:t>
      </w:r>
    </w:p>
    <w:p w14:paraId="063330E4" w14:textId="77777777" w:rsidR="00F901EA" w:rsidRPr="000063DB" w:rsidRDefault="00F901EA" w:rsidP="00F901EA">
      <w:pPr>
        <w:pStyle w:val="B1"/>
        <w:rPr>
          <w:lang w:eastAsia="zh-CN"/>
        </w:rPr>
      </w:pPr>
      <w:r w:rsidRPr="000063DB">
        <w:t>-</w:t>
      </w:r>
      <w:r w:rsidRPr="000063DB">
        <w:tab/>
      </w:r>
      <w:r w:rsidRPr="000063DB">
        <w:rPr>
          <w:rFonts w:eastAsia="DengXian"/>
          <w:lang w:eastAsia="zh-CN"/>
        </w:rPr>
        <w:t>During the 5GC-NI-LR procedure, if PRU indication is received from AMF, the LMF stores PRU information locally or stores PRU information in NRF.</w:t>
      </w:r>
    </w:p>
    <w:p w14:paraId="74E747C8" w14:textId="77777777" w:rsidR="00F901EA" w:rsidRPr="000063DB" w:rsidRDefault="00F901EA" w:rsidP="00F901EA">
      <w:pPr>
        <w:pStyle w:val="B1"/>
        <w:rPr>
          <w:lang w:eastAsia="zh-CN"/>
        </w:rPr>
      </w:pPr>
      <w:r w:rsidRPr="000063DB">
        <w:t>-</w:t>
      </w:r>
      <w:r w:rsidRPr="000063DB">
        <w:tab/>
      </w:r>
      <w:r w:rsidRPr="000063DB">
        <w:rPr>
          <w:rFonts w:eastAsia="DengXian"/>
          <w:lang w:eastAsia="zh-CN"/>
        </w:rPr>
        <w:t>Decide to use PRU to assist UE positioning based on the required QoS, obtain available PRU based on the locally stored information or from NRF.</w:t>
      </w:r>
    </w:p>
    <w:p w14:paraId="67B9C342" w14:textId="77777777" w:rsidR="00F901EA" w:rsidRPr="000063DB" w:rsidRDefault="00F901EA" w:rsidP="00F901EA">
      <w:pPr>
        <w:pStyle w:val="B1"/>
        <w:rPr>
          <w:lang w:eastAsia="zh-CN"/>
        </w:rPr>
      </w:pPr>
      <w:r w:rsidRPr="000063DB">
        <w:t>-</w:t>
      </w:r>
      <w:r w:rsidRPr="000063DB">
        <w:tab/>
      </w:r>
      <w:r w:rsidRPr="000063DB">
        <w:rPr>
          <w:rFonts w:eastAsia="DengXian"/>
          <w:lang w:eastAsia="zh-CN"/>
        </w:rPr>
        <w:t>To obtain PRU measurements to assist UE positioning, initiate positioning procedure for PRU or request PRU measurements from serving LMF of the PRU based on the received information from NRF.</w:t>
      </w:r>
    </w:p>
    <w:p w14:paraId="5C84A1B4" w14:textId="77777777" w:rsidR="00F901EA" w:rsidRPr="000063DB" w:rsidRDefault="00F901EA" w:rsidP="00F901EA">
      <w:pPr>
        <w:rPr>
          <w:lang w:eastAsia="zh-CN"/>
        </w:rPr>
      </w:pPr>
      <w:r w:rsidRPr="000063DB">
        <w:rPr>
          <w:rFonts w:eastAsia="DengXian"/>
          <w:lang w:eastAsia="zh-CN"/>
        </w:rPr>
        <w:t>PRU:</w:t>
      </w:r>
    </w:p>
    <w:p w14:paraId="673C515A" w14:textId="77777777" w:rsidR="00F901EA" w:rsidRPr="000063DB" w:rsidRDefault="00F901EA" w:rsidP="00F901EA">
      <w:pPr>
        <w:pStyle w:val="B1"/>
        <w:rPr>
          <w:lang w:eastAsia="zh-CN"/>
        </w:rPr>
      </w:pPr>
      <w:r w:rsidRPr="000063DB">
        <w:t>-</w:t>
      </w:r>
      <w:r w:rsidRPr="000063DB">
        <w:tab/>
      </w:r>
      <w:r w:rsidRPr="000063DB">
        <w:rPr>
          <w:rFonts w:eastAsia="DengXian"/>
          <w:lang w:eastAsia="zh-CN"/>
        </w:rPr>
        <w:t>Send Registration Request including PRU capability to AMF.</w:t>
      </w:r>
    </w:p>
    <w:p w14:paraId="1009D72B" w14:textId="77777777" w:rsidR="00F901EA" w:rsidRPr="000063DB" w:rsidRDefault="00F901EA" w:rsidP="00F901EA">
      <w:pPr>
        <w:rPr>
          <w:lang w:eastAsia="zh-CN"/>
        </w:rPr>
      </w:pPr>
      <w:r w:rsidRPr="000063DB">
        <w:rPr>
          <w:rFonts w:eastAsia="DengXian"/>
          <w:lang w:eastAsia="zh-CN"/>
        </w:rPr>
        <w:t>NRF:</w:t>
      </w:r>
    </w:p>
    <w:p w14:paraId="64904E8E" w14:textId="77777777" w:rsidR="00F901EA" w:rsidRPr="000063DB" w:rsidRDefault="00F901EA" w:rsidP="00F901EA">
      <w:pPr>
        <w:pStyle w:val="B1"/>
        <w:rPr>
          <w:lang w:eastAsia="zh-CN"/>
        </w:rPr>
      </w:pPr>
      <w:r w:rsidRPr="000063DB">
        <w:t>-</w:t>
      </w:r>
      <w:r w:rsidRPr="000063DB">
        <w:tab/>
      </w:r>
      <w:r w:rsidRPr="000063DB">
        <w:rPr>
          <w:rFonts w:eastAsia="DengXian"/>
          <w:lang w:eastAsia="zh-CN"/>
        </w:rPr>
        <w:t>Store information of the PRU which is in the service area of LMF in LMF profile.</w:t>
      </w:r>
    </w:p>
    <w:p w14:paraId="0F2297CC" w14:textId="77777777" w:rsidR="00F901EA" w:rsidRDefault="00F901EA" w:rsidP="00F901EA">
      <w:pPr>
        <w:pStyle w:val="B1"/>
        <w:rPr>
          <w:ins w:id="1378" w:author="S2-2205017" w:date="2022-05-24T10:10:00Z"/>
          <w:rFonts w:eastAsia="DengXian"/>
          <w:lang w:eastAsia="zh-CN"/>
        </w:rPr>
      </w:pPr>
      <w:r w:rsidRPr="000063DB">
        <w:t>-</w:t>
      </w:r>
      <w:r w:rsidRPr="000063DB">
        <w:tab/>
      </w:r>
      <w:r w:rsidRPr="000063DB">
        <w:rPr>
          <w:rFonts w:eastAsia="DengXian"/>
          <w:lang w:eastAsia="zh-CN"/>
        </w:rPr>
        <w:t>Provides PRU information to LMF.</w:t>
      </w:r>
    </w:p>
    <w:p w14:paraId="67DF318C" w14:textId="77777777" w:rsidR="00BF6CCF" w:rsidRPr="00E11478" w:rsidRDefault="00BF6CCF" w:rsidP="00BF6CCF">
      <w:pPr>
        <w:overflowPunct/>
        <w:autoSpaceDE/>
        <w:autoSpaceDN/>
        <w:adjustRightInd/>
        <w:textAlignment w:val="auto"/>
        <w:rPr>
          <w:ins w:id="1379" w:author="S2-2205017" w:date="2022-05-24T10:10:00Z"/>
          <w:rFonts w:eastAsia="DengXian"/>
          <w:lang w:eastAsia="zh-CN"/>
        </w:rPr>
      </w:pPr>
      <w:ins w:id="1380" w:author="S2-2205017" w:date="2022-05-24T10:10:00Z">
        <w:r>
          <w:rPr>
            <w:rFonts w:eastAsia="DengXian"/>
            <w:lang w:eastAsia="zh-CN"/>
          </w:rPr>
          <w:t>NG-RAN</w:t>
        </w:r>
        <w:r w:rsidRPr="00E11478">
          <w:rPr>
            <w:rFonts w:eastAsia="DengXian" w:hint="eastAsia"/>
            <w:lang w:eastAsia="zh-CN"/>
          </w:rPr>
          <w:t>:</w:t>
        </w:r>
      </w:ins>
    </w:p>
    <w:p w14:paraId="787CB434" w14:textId="77777777" w:rsidR="00BF6CCF" w:rsidRDefault="00BF6CCF" w:rsidP="00BF6CCF">
      <w:pPr>
        <w:overflowPunct/>
        <w:autoSpaceDE/>
        <w:autoSpaceDN/>
        <w:adjustRightInd/>
        <w:ind w:left="568" w:hanging="284"/>
        <w:textAlignment w:val="auto"/>
        <w:rPr>
          <w:ins w:id="1381" w:author="S2-2205017" w:date="2022-05-24T10:10:00Z"/>
          <w:rFonts w:eastAsia="DengXian"/>
          <w:lang w:eastAsia="en-US"/>
        </w:rPr>
      </w:pPr>
      <w:ins w:id="1382" w:author="S2-2205017" w:date="2022-05-24T10:10:00Z">
        <w:r w:rsidRPr="00E11478">
          <w:rPr>
            <w:rFonts w:eastAsia="DengXian"/>
            <w:lang w:eastAsia="en-US"/>
          </w:rPr>
          <w:t>-</w:t>
        </w:r>
        <w:r w:rsidRPr="00E11478">
          <w:rPr>
            <w:rFonts w:eastAsia="DengXian"/>
            <w:lang w:eastAsia="en-US"/>
          </w:rPr>
          <w:tab/>
        </w:r>
        <w:r>
          <w:rPr>
            <w:rFonts w:eastAsia="DengXian"/>
            <w:lang w:eastAsia="en-US"/>
          </w:rPr>
          <w:t>Support broadcast the PRU wake up information in target UE camping cell.</w:t>
        </w:r>
      </w:ins>
    </w:p>
    <w:p w14:paraId="631A21C1" w14:textId="77777777" w:rsidR="00BF6CCF" w:rsidRDefault="00BF6CCF" w:rsidP="00BF6CCF">
      <w:pPr>
        <w:overflowPunct/>
        <w:autoSpaceDE/>
        <w:autoSpaceDN/>
        <w:adjustRightInd/>
        <w:textAlignment w:val="auto"/>
        <w:rPr>
          <w:ins w:id="1383" w:author="S2-2205017" w:date="2022-05-24T10:10:00Z"/>
          <w:rFonts w:eastAsia="DengXian"/>
          <w:lang w:eastAsia="zh-CN"/>
        </w:rPr>
      </w:pPr>
      <w:ins w:id="1384" w:author="S2-2205017" w:date="2022-05-24T10:10:00Z">
        <w:r>
          <w:rPr>
            <w:rFonts w:eastAsia="DengXian"/>
            <w:lang w:eastAsia="zh-CN"/>
          </w:rPr>
          <w:t>UE:</w:t>
        </w:r>
      </w:ins>
    </w:p>
    <w:p w14:paraId="7C8DD47B" w14:textId="77777777" w:rsidR="00BF6CCF" w:rsidRPr="001B6575" w:rsidRDefault="00BF6CCF" w:rsidP="00BF6CCF">
      <w:pPr>
        <w:overflowPunct/>
        <w:autoSpaceDE/>
        <w:autoSpaceDN/>
        <w:adjustRightInd/>
        <w:ind w:left="568" w:hanging="284"/>
        <w:textAlignment w:val="auto"/>
        <w:rPr>
          <w:ins w:id="1385" w:author="S2-2205017" w:date="2022-05-24T10:10:00Z"/>
          <w:rFonts w:eastAsia="DengXian"/>
          <w:lang w:eastAsia="zh-CN"/>
        </w:rPr>
      </w:pPr>
      <w:ins w:id="1386" w:author="S2-2205017" w:date="2022-05-24T10:10:00Z">
        <w:r w:rsidRPr="00E11478">
          <w:rPr>
            <w:rFonts w:eastAsia="DengXian"/>
            <w:lang w:eastAsia="en-US"/>
          </w:rPr>
          <w:lastRenderedPageBreak/>
          <w:t>-</w:t>
        </w:r>
        <w:r w:rsidRPr="00E11478">
          <w:rPr>
            <w:rFonts w:eastAsia="DengXian"/>
            <w:lang w:eastAsia="en-US"/>
          </w:rPr>
          <w:tab/>
        </w:r>
        <w:r>
          <w:rPr>
            <w:rFonts w:eastAsia="DengXian"/>
            <w:lang w:eastAsia="en-US"/>
          </w:rPr>
          <w:t>After receive the PRU wake up indication, trigger to perform the service request</w:t>
        </w:r>
        <w:r>
          <w:rPr>
            <w:rFonts w:eastAsia="DengXian" w:hint="eastAsia"/>
            <w:lang w:eastAsia="zh-CN"/>
          </w:rPr>
          <w:t>/</w:t>
        </w:r>
        <w:r>
          <w:rPr>
            <w:rFonts w:eastAsia="DengXian"/>
            <w:lang w:eastAsia="zh-CN"/>
          </w:rPr>
          <w:t>RRC resume</w:t>
        </w:r>
        <w:r>
          <w:rPr>
            <w:rFonts w:eastAsia="DengXian"/>
            <w:lang w:eastAsia="en-US"/>
          </w:rPr>
          <w:t xml:space="preserve"> procedure</w:t>
        </w:r>
        <w:r w:rsidRPr="00E11478">
          <w:rPr>
            <w:rFonts w:eastAsia="DengXian" w:hint="eastAsia"/>
            <w:lang w:eastAsia="zh-CN"/>
          </w:rPr>
          <w:t>.</w:t>
        </w:r>
      </w:ins>
    </w:p>
    <w:p w14:paraId="466D3D8D" w14:textId="681D7E0C" w:rsidR="00BF6CCF" w:rsidRPr="000063DB" w:rsidDel="00BF6CCF" w:rsidRDefault="00BF6CCF" w:rsidP="00F901EA">
      <w:pPr>
        <w:pStyle w:val="B1"/>
        <w:rPr>
          <w:del w:id="1387" w:author="S2-2205017" w:date="2022-05-24T10:10:00Z"/>
          <w:lang w:eastAsia="zh-CN"/>
        </w:rPr>
      </w:pPr>
    </w:p>
    <w:p w14:paraId="62298F57" w14:textId="515FD00C" w:rsidR="007143D6" w:rsidRPr="000063DB" w:rsidRDefault="007143D6" w:rsidP="00270A9F">
      <w:pPr>
        <w:pStyle w:val="Heading2"/>
        <w:rPr>
          <w:lang w:eastAsia="zh-CN"/>
        </w:rPr>
      </w:pPr>
      <w:bookmarkStart w:id="1388" w:name="_Toc97271690"/>
      <w:bookmarkStart w:id="1389" w:name="_Toc104287856"/>
      <w:r w:rsidRPr="000063DB">
        <w:t>6.</w:t>
      </w:r>
      <w:r w:rsidR="001B3BCF" w:rsidRPr="000063DB">
        <w:rPr>
          <w:lang w:eastAsia="zh-CN"/>
        </w:rPr>
        <w:t>1</w:t>
      </w:r>
      <w:r w:rsidR="00334FC1" w:rsidRPr="000063DB">
        <w:rPr>
          <w:lang w:eastAsia="zh-CN"/>
        </w:rPr>
        <w:t>7</w:t>
      </w:r>
      <w:r w:rsidRPr="000063DB">
        <w:tab/>
        <w:t>Solution #</w:t>
      </w:r>
      <w:r w:rsidR="001B3BCF" w:rsidRPr="000063DB">
        <w:rPr>
          <w:lang w:eastAsia="zh-CN"/>
        </w:rPr>
        <w:t>1</w:t>
      </w:r>
      <w:r w:rsidR="00334FC1" w:rsidRPr="000063DB">
        <w:rPr>
          <w:lang w:eastAsia="zh-CN"/>
        </w:rPr>
        <w:t>7</w:t>
      </w:r>
      <w:r w:rsidRPr="000063DB">
        <w:t xml:space="preserve">: </w:t>
      </w:r>
      <w:bookmarkStart w:id="1390" w:name="_Toc326248710"/>
      <w:bookmarkStart w:id="1391" w:name="_Toc20147942"/>
      <w:bookmarkStart w:id="1392" w:name="_Toc23145942"/>
      <w:bookmarkEnd w:id="1388"/>
      <w:r w:rsidRPr="000063DB">
        <w:t>Support for 5GS Localization via Reference UE</w:t>
      </w:r>
      <w:bookmarkEnd w:id="1389"/>
    </w:p>
    <w:p w14:paraId="6F6CF78F" w14:textId="1BF1A351" w:rsidR="007143D6" w:rsidRPr="000063DB" w:rsidRDefault="007143D6" w:rsidP="00270A9F">
      <w:pPr>
        <w:pStyle w:val="Heading3"/>
      </w:pPr>
      <w:bookmarkStart w:id="1393" w:name="_Toc97271691"/>
      <w:bookmarkStart w:id="1394" w:name="_Toc104287857"/>
      <w:r w:rsidRPr="000063DB">
        <w:t>6.</w:t>
      </w:r>
      <w:r w:rsidR="00334FC1" w:rsidRPr="000063DB">
        <w:rPr>
          <w:lang w:eastAsia="zh-CN"/>
        </w:rPr>
        <w:t>17</w:t>
      </w:r>
      <w:r w:rsidRPr="000063DB">
        <w:t>.1</w:t>
      </w:r>
      <w:r w:rsidRPr="000063DB">
        <w:tab/>
      </w:r>
      <w:bookmarkEnd w:id="1390"/>
      <w:bookmarkEnd w:id="1391"/>
      <w:bookmarkEnd w:id="1392"/>
      <w:bookmarkEnd w:id="1393"/>
      <w:r w:rsidRPr="000063DB">
        <w:t>Introduction</w:t>
      </w:r>
      <w:bookmarkEnd w:id="1394"/>
    </w:p>
    <w:p w14:paraId="42622BED" w14:textId="12AA9B0E" w:rsidR="007143D6" w:rsidRPr="000063DB" w:rsidRDefault="00270A9F" w:rsidP="00270A9F">
      <w:bookmarkStart w:id="1395" w:name="_Toc20147943"/>
      <w:bookmarkStart w:id="1396" w:name="_Toc23145943"/>
      <w:r>
        <w:t>This solution to KI#7 as described in clause 5.7 proposes a mechanism for the 5GS to assist determining the location of a set of UEs via another UE known as reference UE. The solution addresses use cases mentioned in clause 5.7 such as the set of UEs not having LoS path with the RAN node(s), or the opportunity to reduce the signalling involved in providing location services including positioning and tracking to a set of UEs.</w:t>
      </w:r>
    </w:p>
    <w:p w14:paraId="548EF573" w14:textId="20132A3A" w:rsidR="007143D6" w:rsidRPr="000063DB" w:rsidRDefault="007143D6" w:rsidP="007143D6">
      <w:pPr>
        <w:pStyle w:val="Heading3"/>
      </w:pPr>
      <w:bookmarkStart w:id="1397" w:name="_Toc104287858"/>
      <w:r w:rsidRPr="000063DB">
        <w:t>6.</w:t>
      </w:r>
      <w:r w:rsidR="00334FC1" w:rsidRPr="000063DB">
        <w:rPr>
          <w:lang w:eastAsia="zh-CN"/>
        </w:rPr>
        <w:t>17</w:t>
      </w:r>
      <w:r w:rsidRPr="000063DB">
        <w:t>.2</w:t>
      </w:r>
      <w:r w:rsidRPr="000063DB">
        <w:tab/>
        <w:t>Functional Description</w:t>
      </w:r>
      <w:bookmarkEnd w:id="1397"/>
    </w:p>
    <w:p w14:paraId="0B6B18DE" w14:textId="77777777" w:rsidR="007143D6" w:rsidRPr="000063DB" w:rsidRDefault="007143D6" w:rsidP="007143D6">
      <w:r w:rsidRPr="000063DB">
        <w:t>At a high level, the functional description of this solution is as follows:</w:t>
      </w:r>
    </w:p>
    <w:p w14:paraId="280C4F5E" w14:textId="77777777" w:rsidR="00DB4AA0" w:rsidRDefault="00DB4AA0" w:rsidP="00DB4AA0">
      <w:pPr>
        <w:pStyle w:val="B1"/>
      </w:pPr>
      <w:r>
        <w:t>-</w:t>
      </w:r>
      <w:r>
        <w:tab/>
        <w:t>The LCS architecture is leveraged to provide location services to a set of UEs via a reference UE that acts as a ProSe UE-to-Network Relay for location reporting.</w:t>
      </w:r>
    </w:p>
    <w:p w14:paraId="2C667E53" w14:textId="77777777" w:rsidR="00DB4AA0" w:rsidRDefault="00DB4AA0" w:rsidP="00DB4AA0">
      <w:pPr>
        <w:pStyle w:val="B1"/>
      </w:pPr>
      <w:r>
        <w:t>-</w:t>
      </w:r>
      <w:r>
        <w:tab/>
        <w:t>LMF is the entity in charge of performing the interactions with the ProSe Application Server and the PCF.</w:t>
      </w:r>
    </w:p>
    <w:p w14:paraId="3DC8942B" w14:textId="77777777" w:rsidR="00DB4AA0" w:rsidRDefault="00DB4AA0" w:rsidP="00DB4AA0">
      <w:pPr>
        <w:pStyle w:val="B1"/>
      </w:pPr>
      <w:r>
        <w:t>-</w:t>
      </w:r>
      <w:r>
        <w:tab/>
        <w:t>The reference UE is configured or provisioned with special Relay Service Codes (RSCs) authorized for location reporting.</w:t>
      </w:r>
    </w:p>
    <w:p w14:paraId="26AE9B48" w14:textId="77777777" w:rsidR="00DB4AA0" w:rsidRDefault="00DB4AA0" w:rsidP="00DB4AA0">
      <w:pPr>
        <w:pStyle w:val="B1"/>
      </w:pPr>
      <w:r>
        <w:t>-</w:t>
      </w:r>
      <w:r>
        <w:tab/>
        <w:t>The positioning of the set of UEs not configured as relays can be performed by the reference UE via sidelink positioning in RAN. This set of UEs are authorized to act as relayed UE for location reporting.</w:t>
      </w:r>
    </w:p>
    <w:p w14:paraId="602D224F" w14:textId="1A47B7B5" w:rsidR="007143D6" w:rsidRPr="000063DB" w:rsidRDefault="007143D6" w:rsidP="00DB4AA0">
      <w:pPr>
        <w:pStyle w:val="Heading3"/>
        <w:rPr>
          <w:lang w:eastAsia="zh-CN"/>
        </w:rPr>
      </w:pPr>
      <w:bookmarkStart w:id="1398" w:name="_Toc97271692"/>
      <w:bookmarkStart w:id="1399" w:name="_Toc104287859"/>
      <w:r w:rsidRPr="000063DB">
        <w:rPr>
          <w:lang w:eastAsia="zh-CN"/>
        </w:rPr>
        <w:lastRenderedPageBreak/>
        <w:t>6.</w:t>
      </w:r>
      <w:r w:rsidR="00334FC1" w:rsidRPr="000063DB">
        <w:rPr>
          <w:lang w:eastAsia="zh-CN"/>
        </w:rPr>
        <w:t>17</w:t>
      </w:r>
      <w:r w:rsidRPr="000063DB">
        <w:rPr>
          <w:lang w:eastAsia="zh-CN"/>
        </w:rPr>
        <w:t>.3</w:t>
      </w:r>
      <w:r w:rsidRPr="000063DB">
        <w:rPr>
          <w:lang w:eastAsia="zh-CN"/>
        </w:rPr>
        <w:tab/>
      </w:r>
      <w:r w:rsidRPr="000063DB">
        <w:t>Procedures</w:t>
      </w:r>
      <w:bookmarkEnd w:id="1398"/>
      <w:bookmarkEnd w:id="1399"/>
    </w:p>
    <w:p w14:paraId="514A3BBA" w14:textId="77777777" w:rsidR="007143D6" w:rsidRPr="000063DB" w:rsidRDefault="007143D6" w:rsidP="00DB4AA0">
      <w:pPr>
        <w:pStyle w:val="TH"/>
      </w:pPr>
      <w:r w:rsidRPr="000063DB">
        <w:object w:dxaOrig="14292" w:dyaOrig="11004" w14:anchorId="0BEEC5DE">
          <v:shape id="_x0000_i1078" type="#_x0000_t75" style="width:453.3pt;height:349.65pt" o:ole="">
            <v:imagedata r:id="rId108" o:title=""/>
          </v:shape>
          <o:OLEObject Type="Embed" ProgID="Visio.Drawing.15" ShapeID="_x0000_i1078" DrawAspect="Content" ObjectID="_1715084908" r:id="rId109"/>
        </w:object>
      </w:r>
    </w:p>
    <w:p w14:paraId="27E22617" w14:textId="5961524F" w:rsidR="007143D6" w:rsidRPr="000063DB" w:rsidRDefault="00DB4AA0" w:rsidP="00DB4AA0">
      <w:pPr>
        <w:pStyle w:val="TF"/>
      </w:pPr>
      <w:r>
        <w:t>Figure 6.17.3-1</w:t>
      </w:r>
    </w:p>
    <w:p w14:paraId="75481F62" w14:textId="0EAFD300" w:rsidR="00DB4AA0" w:rsidRDefault="00DB4AA0" w:rsidP="00DB4AA0">
      <w:pPr>
        <w:pStyle w:val="B1"/>
      </w:pPr>
      <w:r>
        <w:t>0a.</w:t>
      </w:r>
      <w:r>
        <w:tab/>
        <w:t>ProSe capabilities of the UEs are registered with the AMF beforehand. This may include the support for location reporting in addition to other ProSe capabilities. Also the LPI for ProSe based localization can be given by the UE</w:t>
      </w:r>
      <w:r w:rsidR="00AD2391">
        <w:t>'</w:t>
      </w:r>
      <w:r>
        <w:t>s at this stage, again to the AMF.</w:t>
      </w:r>
    </w:p>
    <w:p w14:paraId="3714F36D" w14:textId="3A241534" w:rsidR="00DB4AA0" w:rsidRDefault="00DB4AA0" w:rsidP="00DB4AA0">
      <w:pPr>
        <w:pStyle w:val="B1"/>
      </w:pPr>
      <w:r>
        <w:t>0b.</w:t>
      </w:r>
      <w:r>
        <w:tab/>
        <w:t>The LCS client request location services for multiple UEs to the 5GS, either via a single or multiple location requests. After receiving the location request from the LCS client, the LMF starts the localization procedures as in a default scenario for periodic location requests, as shown in clause 6.3.1 of TS 23.273 [5].</w:t>
      </w:r>
    </w:p>
    <w:p w14:paraId="2342A649" w14:textId="7CBD0C96" w:rsidR="00DB4AA0" w:rsidRDefault="00DB4AA0" w:rsidP="00DB4AA0">
      <w:pPr>
        <w:pStyle w:val="B1"/>
      </w:pPr>
      <w:r>
        <w:t>1.</w:t>
      </w:r>
      <w:r>
        <w:tab/>
        <w:t>The LMF may identify a set of UEs for a certain group by considering all UEs within an area of interest, leaving any grouping or pairing to the direct discovery protocol of the ProSe as described in TS 23.304 [19].</w:t>
      </w:r>
    </w:p>
    <w:p w14:paraId="36CE87EB" w14:textId="77777777" w:rsidR="00DB4AA0" w:rsidRDefault="00DB4AA0" w:rsidP="00DB4AA0">
      <w:pPr>
        <w:pStyle w:val="B1"/>
      </w:pPr>
      <w:r>
        <w:t>2.</w:t>
      </w:r>
      <w:r>
        <w:tab/>
        <w:t>The LMF checks the ProSe capabilities registered for the UEs in step 0 with the AMF.</w:t>
      </w:r>
    </w:p>
    <w:p w14:paraId="2A1FC367" w14:textId="77777777" w:rsidR="00DB4AA0" w:rsidRDefault="00DB4AA0" w:rsidP="00DB4AA0">
      <w:pPr>
        <w:pStyle w:val="B1"/>
      </w:pPr>
      <w:r>
        <w:t>3.</w:t>
      </w:r>
      <w:r>
        <w:tab/>
        <w:t>For the UEs supporting ProSe capabilities including also location reporting, the LMF interacts with the ProSe application server (or PCF) to initiate Relay operation for location reporting.</w:t>
      </w:r>
    </w:p>
    <w:p w14:paraId="226930D6" w14:textId="6C132B62" w:rsidR="00DB4AA0" w:rsidRDefault="00DB4AA0" w:rsidP="00DB4AA0">
      <w:pPr>
        <w:pStyle w:val="B1"/>
      </w:pPr>
      <w:r>
        <w:t>4.</w:t>
      </w:r>
      <w:r>
        <w:tab/>
        <w:t>The ProSe application server (or the PCF) authorizes and configures a UE as the reference UE through which the other UEs (similar to ProSe Remote UEs) can relay location information to the 5GC and the LMF. The reference UE (acting similar to a ProSe UE-to-Network Relay as specified in TS 23.304 [19]) is configured or provisioned with special Relay Service Codes (RSCs) authorized for location reporting. This is provided by the PCF, already provisioned in the ME or configured in the UICC.</w:t>
      </w:r>
    </w:p>
    <w:p w14:paraId="6F610891" w14:textId="77777777" w:rsidR="00DB4AA0" w:rsidRDefault="00DB4AA0" w:rsidP="00DB4AA0">
      <w:pPr>
        <w:pStyle w:val="B1"/>
      </w:pPr>
      <w:r>
        <w:t>5.</w:t>
      </w:r>
      <w:r>
        <w:tab/>
        <w:t>The ProSe application server (or the PCF) authorizes, configures or provisions other UEs with special RSCs authorized for location reporting. This is provided by the PCF, already provisioned in the ME or configured in the UICC.</w:t>
      </w:r>
    </w:p>
    <w:p w14:paraId="1D1C64E2" w14:textId="5536B436" w:rsidR="00DB4AA0" w:rsidRDefault="00DB4AA0" w:rsidP="00DB4AA0">
      <w:pPr>
        <w:pStyle w:val="B1"/>
      </w:pPr>
      <w:r>
        <w:t>6-7.</w:t>
      </w:r>
      <w:r>
        <w:tab/>
        <w:t xml:space="preserve">The ProSe Relay Discovery on the UEs identified in Steps 1-3 is conducted with special RSCs based on either model A or Model B as specified in TS 23.304 [19]. Once discovered, the connections between the </w:t>
      </w:r>
      <w:r>
        <w:lastRenderedPageBreak/>
        <w:t>reference UE and the other UEs are established over PC5. It is not necessary to establish any UP PDU session for such special RSCs between the reference UE (or other UEs) and network as such RSCs may not be associated with any specific PDU session parameters.</w:t>
      </w:r>
    </w:p>
    <w:p w14:paraId="0FD24FA5" w14:textId="434DE016" w:rsidR="00DB4AA0" w:rsidRDefault="00DB4AA0" w:rsidP="00DB4AA0">
      <w:pPr>
        <w:pStyle w:val="NO"/>
      </w:pPr>
      <w:r>
        <w:t>NOTE 1:</w:t>
      </w:r>
      <w:r>
        <w:tab/>
        <w:t>Steps 6 and 7 have a dependency on FS_Ranging_ARC and may need alignment with FS_Ranging_ARC conclusions for normative work.</w:t>
      </w:r>
    </w:p>
    <w:p w14:paraId="2778F8FE" w14:textId="77777777" w:rsidR="00DB4AA0" w:rsidRDefault="00DB4AA0" w:rsidP="00DB4AA0">
      <w:pPr>
        <w:pStyle w:val="B1"/>
      </w:pPr>
      <w:r>
        <w:t>8.</w:t>
      </w:r>
      <w:r>
        <w:tab/>
        <w:t>The ProSe application server (or PCF) responds or notifies the LMF when the relay configuration is complete.</w:t>
      </w:r>
    </w:p>
    <w:p w14:paraId="5D09EB7B" w14:textId="77777777" w:rsidR="00DB4AA0" w:rsidRDefault="00DB4AA0" w:rsidP="00DB4AA0">
      <w:pPr>
        <w:pStyle w:val="B1"/>
      </w:pPr>
      <w:r>
        <w:t>9.</w:t>
      </w:r>
      <w:r>
        <w:tab/>
        <w:t>The LMF requests location data from multiple UEs via the reference UE.</w:t>
      </w:r>
    </w:p>
    <w:p w14:paraId="4F93248C" w14:textId="124053A5" w:rsidR="00DB4AA0" w:rsidRDefault="00DB4AA0" w:rsidP="00DB4AA0">
      <w:pPr>
        <w:pStyle w:val="NO"/>
      </w:pPr>
      <w:r>
        <w:t>NOTE 2:</w:t>
      </w:r>
      <w:r>
        <w:tab/>
        <w:t>AS level procedures required between NG-RAN and the reference UE are determined by RAN WGs.</w:t>
      </w:r>
    </w:p>
    <w:p w14:paraId="7F1C53F1" w14:textId="77777777" w:rsidR="00DB4AA0" w:rsidRDefault="00DB4AA0" w:rsidP="00DB4AA0">
      <w:pPr>
        <w:pStyle w:val="B1"/>
      </w:pPr>
      <w:r>
        <w:t>10.</w:t>
      </w:r>
      <w:r>
        <w:tab/>
        <w:t>The reference UE initiates side-link based positioning over PC5 communication session established in step 7 for the multiple UEs (as instructed by the LMF in step 9). This may include obtaining position estimates from the group of UEs, which e.g. would carry out UE based positioning, obtaining positioning assistance data from these UEs or even executing a side-link based positioning method (and gaining position information of the group of UEs). Whatever the method used, the reference UE will collect this data through side-link in this step.</w:t>
      </w:r>
    </w:p>
    <w:p w14:paraId="5DACF7EC" w14:textId="4F39B9BF" w:rsidR="00DB4AA0" w:rsidRDefault="00DB4AA0" w:rsidP="00DB4AA0">
      <w:pPr>
        <w:pStyle w:val="NO"/>
      </w:pPr>
      <w:r>
        <w:t>NOTE 3:</w:t>
      </w:r>
      <w:r>
        <w:tab/>
        <w:t>Steps 10 and 11 have a dependency on FS_Ranging_ARC and may need alignment with FS_Ranging_ARC conclusions for normative work.</w:t>
      </w:r>
    </w:p>
    <w:p w14:paraId="488F22CE" w14:textId="77C19E67" w:rsidR="00DB4AA0" w:rsidRDefault="00DB4AA0" w:rsidP="00DB4AA0">
      <w:pPr>
        <w:pStyle w:val="B1"/>
      </w:pPr>
      <w:r>
        <w:t>11.</w:t>
      </w:r>
      <w:r>
        <w:tab/>
        <w:t>The reference UE will relay location reporting data back to the LMF. The signalling overhead reduction comes in positioning protocol messages (e.g. LPP) from the reference UE to the LMF. The location information from multiple UEs can be concatenated into a fewer positing protocol messages at the reference UE, in order to save signalling overhead.</w:t>
      </w:r>
    </w:p>
    <w:p w14:paraId="18E97A2A" w14:textId="1D7002E7" w:rsidR="00DB4AA0" w:rsidRDefault="00DB4AA0" w:rsidP="00DB4AA0">
      <w:pPr>
        <w:pStyle w:val="B1"/>
      </w:pPr>
      <w:r>
        <w:t>12-14.</w:t>
      </w:r>
      <w:r>
        <w:tab/>
        <w:t>Location information is passed onto the LCS client through the AMF and GMLC. These steps are not changed from the default location responses in clause 6.3.1 of TS 23.273 [5].</w:t>
      </w:r>
    </w:p>
    <w:p w14:paraId="7D8EB488" w14:textId="4C5F5CEA" w:rsidR="007143D6" w:rsidRPr="000063DB" w:rsidRDefault="007143D6" w:rsidP="007143D6">
      <w:pPr>
        <w:pStyle w:val="Heading3"/>
        <w:rPr>
          <w:lang w:eastAsia="zh-CN"/>
        </w:rPr>
      </w:pPr>
      <w:bookmarkStart w:id="1400" w:name="_Toc97271693"/>
      <w:bookmarkStart w:id="1401" w:name="_Toc104287860"/>
      <w:r w:rsidRPr="000063DB">
        <w:rPr>
          <w:lang w:eastAsia="zh-CN"/>
        </w:rPr>
        <w:t>6.</w:t>
      </w:r>
      <w:r w:rsidR="00334FC1" w:rsidRPr="000063DB">
        <w:rPr>
          <w:lang w:eastAsia="zh-CN"/>
        </w:rPr>
        <w:t>17</w:t>
      </w:r>
      <w:r w:rsidRPr="000063DB">
        <w:rPr>
          <w:lang w:eastAsia="zh-CN"/>
        </w:rPr>
        <w:t>.4</w:t>
      </w:r>
      <w:r w:rsidRPr="000063DB">
        <w:rPr>
          <w:lang w:eastAsia="zh-CN"/>
        </w:rPr>
        <w:tab/>
      </w:r>
      <w:r w:rsidRPr="000063DB">
        <w:t xml:space="preserve">Impacts on </w:t>
      </w:r>
      <w:bookmarkEnd w:id="1395"/>
      <w:bookmarkEnd w:id="1396"/>
      <w:r w:rsidRPr="000063DB">
        <w:rPr>
          <w:lang w:eastAsia="zh-CN"/>
        </w:rPr>
        <w:t>services, entities and interfaces</w:t>
      </w:r>
      <w:bookmarkEnd w:id="1400"/>
      <w:bookmarkEnd w:id="1401"/>
    </w:p>
    <w:p w14:paraId="22219C7E" w14:textId="77777777" w:rsidR="00DB4AA0" w:rsidRDefault="00DB4AA0" w:rsidP="00DB4AA0">
      <w:r>
        <w:t>AMF</w:t>
      </w:r>
    </w:p>
    <w:p w14:paraId="2ADA70C5" w14:textId="77777777" w:rsidR="00DB4AA0" w:rsidRDefault="00DB4AA0" w:rsidP="00DB4AA0">
      <w:pPr>
        <w:pStyle w:val="B1"/>
      </w:pPr>
      <w:r>
        <w:t>-</w:t>
      </w:r>
      <w:r>
        <w:tab/>
        <w:t>To register the support for location reporting as part of ProSe capabilities from the UE.</w:t>
      </w:r>
    </w:p>
    <w:p w14:paraId="3CE1250F" w14:textId="77777777" w:rsidR="00DB4AA0" w:rsidRDefault="00DB4AA0" w:rsidP="00DB4AA0">
      <w:pPr>
        <w:pStyle w:val="B1"/>
      </w:pPr>
      <w:r>
        <w:t>-</w:t>
      </w:r>
      <w:r>
        <w:tab/>
        <w:t>To register LPI from the UE.</w:t>
      </w:r>
    </w:p>
    <w:p w14:paraId="4C361801" w14:textId="77777777" w:rsidR="00DB4AA0" w:rsidRDefault="00DB4AA0" w:rsidP="00DB4AA0">
      <w:r>
        <w:t>LMF</w:t>
      </w:r>
    </w:p>
    <w:p w14:paraId="0BEA29F6" w14:textId="77777777" w:rsidR="00DB4AA0" w:rsidRDefault="00DB4AA0" w:rsidP="00DB4AA0">
      <w:pPr>
        <w:pStyle w:val="B1"/>
      </w:pPr>
      <w:r>
        <w:t>-</w:t>
      </w:r>
      <w:r>
        <w:tab/>
        <w:t>To support interactions with the ProSe Application Server and PCF.</w:t>
      </w:r>
    </w:p>
    <w:p w14:paraId="2AB6253F" w14:textId="77777777" w:rsidR="00DB4AA0" w:rsidRDefault="00DB4AA0" w:rsidP="00DB4AA0">
      <w:pPr>
        <w:pStyle w:val="B1"/>
      </w:pPr>
      <w:r>
        <w:t>-</w:t>
      </w:r>
      <w:r>
        <w:tab/>
        <w:t>To support location request for multiple UEs.</w:t>
      </w:r>
    </w:p>
    <w:p w14:paraId="596D1B79" w14:textId="77777777" w:rsidR="00DB4AA0" w:rsidRDefault="00DB4AA0" w:rsidP="00DB4AA0">
      <w:r>
        <w:t>GMLC</w:t>
      </w:r>
    </w:p>
    <w:p w14:paraId="71E3188C" w14:textId="77777777" w:rsidR="00DB4AA0" w:rsidRDefault="00DB4AA0" w:rsidP="00DB4AA0">
      <w:pPr>
        <w:pStyle w:val="B1"/>
      </w:pPr>
      <w:r>
        <w:t>-</w:t>
      </w:r>
      <w:r>
        <w:tab/>
        <w:t>To support location request for multiple UEs.</w:t>
      </w:r>
    </w:p>
    <w:p w14:paraId="7B98969C" w14:textId="77777777" w:rsidR="00DB4AA0" w:rsidRDefault="00DB4AA0" w:rsidP="00DB4AA0">
      <w:r>
        <w:t>UE</w:t>
      </w:r>
    </w:p>
    <w:p w14:paraId="7A0E5F16" w14:textId="77777777" w:rsidR="00DB4AA0" w:rsidRDefault="00DB4AA0" w:rsidP="00DB4AA0">
      <w:pPr>
        <w:pStyle w:val="B1"/>
      </w:pPr>
      <w:r>
        <w:t>-</w:t>
      </w:r>
      <w:r>
        <w:tab/>
        <w:t>As a reference UE (similar to a ProSe UE-to-Network Relay) to be able to interpret RSCs for location reporting.</w:t>
      </w:r>
    </w:p>
    <w:p w14:paraId="64D2EABA" w14:textId="77777777" w:rsidR="00DB4AA0" w:rsidRDefault="00DB4AA0" w:rsidP="00DB4AA0">
      <w:pPr>
        <w:pStyle w:val="B1"/>
      </w:pPr>
      <w:r>
        <w:t>-</w:t>
      </w:r>
      <w:r>
        <w:tab/>
        <w:t>As a reference UE to be able to concatenate location information of other UEs as LPP messages towards 5GC.</w:t>
      </w:r>
    </w:p>
    <w:p w14:paraId="7B1B386A" w14:textId="77777777" w:rsidR="00DB4AA0" w:rsidRDefault="00DB4AA0" w:rsidP="00DB4AA0">
      <w:pPr>
        <w:pStyle w:val="B1"/>
      </w:pPr>
      <w:r>
        <w:t>-</w:t>
      </w:r>
      <w:r>
        <w:tab/>
        <w:t>Other UEs (similar to ProSe Remote UE) to be able to interpret RSCs for location reporting.</w:t>
      </w:r>
    </w:p>
    <w:p w14:paraId="0828B7ED" w14:textId="4547AEFE" w:rsidR="001B3BCF" w:rsidRPr="000063DB" w:rsidRDefault="001B3BCF" w:rsidP="001B3BCF">
      <w:pPr>
        <w:pStyle w:val="Heading2"/>
      </w:pPr>
      <w:bookmarkStart w:id="1402" w:name="_Toc104287861"/>
      <w:r w:rsidRPr="000063DB">
        <w:t>6.</w:t>
      </w:r>
      <w:r w:rsidRPr="000063DB">
        <w:rPr>
          <w:lang w:eastAsia="zh-CN"/>
        </w:rPr>
        <w:t>1</w:t>
      </w:r>
      <w:r w:rsidR="00334FC1" w:rsidRPr="000063DB">
        <w:rPr>
          <w:lang w:eastAsia="zh-CN"/>
        </w:rPr>
        <w:t>8</w:t>
      </w:r>
      <w:r w:rsidRPr="000063DB">
        <w:tab/>
        <w:t>Solution #</w:t>
      </w:r>
      <w:r w:rsidRPr="000063DB">
        <w:rPr>
          <w:lang w:eastAsia="zh-CN"/>
        </w:rPr>
        <w:t>1</w:t>
      </w:r>
      <w:r w:rsidR="00334FC1" w:rsidRPr="000063DB">
        <w:rPr>
          <w:lang w:eastAsia="zh-CN"/>
        </w:rPr>
        <w:t>8</w:t>
      </w:r>
      <w:r w:rsidRPr="000063DB">
        <w:t>: Location Verification for Satellite Access</w:t>
      </w:r>
      <w:r w:rsidRPr="000063DB" w:rsidDel="005F5679">
        <w:t xml:space="preserve"> </w:t>
      </w:r>
      <w:r w:rsidRPr="000063DB">
        <w:t>assisted by NWDAF Analytics</w:t>
      </w:r>
      <w:bookmarkEnd w:id="1402"/>
    </w:p>
    <w:p w14:paraId="1D24AE15" w14:textId="1C589AC5" w:rsidR="001B3BCF" w:rsidRPr="000063DB" w:rsidRDefault="001B3BCF" w:rsidP="001B3BCF">
      <w:pPr>
        <w:pStyle w:val="Heading3"/>
      </w:pPr>
      <w:bookmarkStart w:id="1403" w:name="_Toc104287862"/>
      <w:r w:rsidRPr="000063DB">
        <w:t>6.</w:t>
      </w:r>
      <w:r w:rsidR="00334FC1" w:rsidRPr="000063DB">
        <w:rPr>
          <w:lang w:eastAsia="zh-CN"/>
        </w:rPr>
        <w:t>18</w:t>
      </w:r>
      <w:r w:rsidRPr="000063DB">
        <w:t>.1</w:t>
      </w:r>
      <w:r w:rsidRPr="000063DB">
        <w:tab/>
        <w:t>Introduction</w:t>
      </w:r>
      <w:bookmarkEnd w:id="1403"/>
    </w:p>
    <w:p w14:paraId="3FD644A7" w14:textId="4E0F5537" w:rsidR="001B3BCF" w:rsidRPr="000063DB" w:rsidRDefault="00DB4AA0" w:rsidP="001B3BCF">
      <w:pPr>
        <w:rPr>
          <w:lang w:eastAsia="zh-CN"/>
        </w:rPr>
      </w:pPr>
      <w:r>
        <w:rPr>
          <w:lang w:eastAsia="zh-CN"/>
        </w:rPr>
        <w:t xml:space="preserve">This solution proposes a mechanism for location verification of the UE location provided via satellite access by leveraging NWDAF analytics in the 5GC. The solution addresses KI#9 as it enables the AMF to receive statistics and </w:t>
      </w:r>
      <w:r>
        <w:rPr>
          <w:lang w:eastAsia="zh-CN"/>
        </w:rPr>
        <w:lastRenderedPageBreak/>
        <w:t>predictions on the UE location, hence making it easier to determine whether the potentially inaccurate location information provided by the UE is reliable and trustable or not.</w:t>
      </w:r>
    </w:p>
    <w:p w14:paraId="23370AD6" w14:textId="52A1D9B1" w:rsidR="001B3BCF" w:rsidRPr="000063DB" w:rsidRDefault="001B3BCF" w:rsidP="001B3BCF">
      <w:pPr>
        <w:pStyle w:val="Heading3"/>
      </w:pPr>
      <w:bookmarkStart w:id="1404" w:name="_Toc104287863"/>
      <w:r w:rsidRPr="000063DB">
        <w:t>6.</w:t>
      </w:r>
      <w:r w:rsidR="00334FC1" w:rsidRPr="000063DB">
        <w:rPr>
          <w:lang w:eastAsia="zh-CN"/>
        </w:rPr>
        <w:t>18</w:t>
      </w:r>
      <w:r w:rsidRPr="000063DB">
        <w:t>.2</w:t>
      </w:r>
      <w:r w:rsidRPr="000063DB">
        <w:tab/>
        <w:t>Functional description</w:t>
      </w:r>
      <w:bookmarkEnd w:id="1404"/>
    </w:p>
    <w:p w14:paraId="19DB49FE" w14:textId="77777777" w:rsidR="00DB4AA0" w:rsidRDefault="00DB4AA0" w:rsidP="00DB4AA0">
      <w:r>
        <w:t>At a high level, the functional description of this solution is as follows:</w:t>
      </w:r>
    </w:p>
    <w:p w14:paraId="31F94442" w14:textId="77777777" w:rsidR="00DB4AA0" w:rsidRDefault="00DB4AA0" w:rsidP="00DB4AA0">
      <w:pPr>
        <w:pStyle w:val="B1"/>
      </w:pPr>
      <w:r>
        <w:t>-</w:t>
      </w:r>
      <w:r>
        <w:tab/>
        <w:t>The UE provides an initial location to NG-RAN/AMF via satellite access, and the location verification process at the 5GC is triggered.</w:t>
      </w:r>
    </w:p>
    <w:p w14:paraId="294495F1" w14:textId="77777777" w:rsidR="00DB4AA0" w:rsidRDefault="00DB4AA0" w:rsidP="00DB4AA0">
      <w:pPr>
        <w:pStyle w:val="B1"/>
      </w:pPr>
      <w:r>
        <w:t>-</w:t>
      </w:r>
      <w:r>
        <w:tab/>
        <w:t>The AMF discovers an NWDAF instance capable of providing UE related analytics on the UE that provided its location via satellite access. If available, the selected NWDAF instance should have analytics aggregation analytics to retrieve UE related analytics from other NWDAF instances.</w:t>
      </w:r>
    </w:p>
    <w:p w14:paraId="42E9BCF9" w14:textId="16F830B0" w:rsidR="00DB4AA0" w:rsidRDefault="00DB4AA0" w:rsidP="00DB4AA0">
      <w:pPr>
        <w:pStyle w:val="B1"/>
      </w:pPr>
      <w:r>
        <w:t>-</w:t>
      </w:r>
      <w:r>
        <w:tab/>
        <w:t>If the selected NWDAF instance has aggregator capabilities, it discovers and collects UE related analytics from other NWDAF instance(s) following the procedures specified in TS 23.288 [9].</w:t>
      </w:r>
    </w:p>
    <w:p w14:paraId="73E63B5D" w14:textId="77777777" w:rsidR="00DB4AA0" w:rsidRDefault="00DB4AA0" w:rsidP="00DB4AA0">
      <w:pPr>
        <w:pStyle w:val="B1"/>
      </w:pPr>
      <w:r>
        <w:t>-</w:t>
      </w:r>
      <w:r>
        <w:tab/>
        <w:t>The NWDAF instance with potential aggregator capabilities aggregates analytics (if collected), derives its own analytics, and delivers them to the AMF.</w:t>
      </w:r>
    </w:p>
    <w:p w14:paraId="7072D0F8" w14:textId="77777777" w:rsidR="00DB4AA0" w:rsidRDefault="00DB4AA0" w:rsidP="00DB4AA0">
      <w:pPr>
        <w:pStyle w:val="B1"/>
      </w:pPr>
      <w:r>
        <w:t>-</w:t>
      </w:r>
      <w:r>
        <w:tab/>
        <w:t>The AMF uses the received analytics as part of its decision on whether the UE location should be accepted or rejected as provided by the UE.</w:t>
      </w:r>
    </w:p>
    <w:p w14:paraId="211DE1EE" w14:textId="26292B70" w:rsidR="001B3BCF" w:rsidRPr="000063DB" w:rsidRDefault="001B3BCF" w:rsidP="00DB4AA0">
      <w:pPr>
        <w:pStyle w:val="Heading3"/>
        <w:rPr>
          <w:lang w:eastAsia="zh-CN"/>
        </w:rPr>
      </w:pPr>
      <w:bookmarkStart w:id="1405" w:name="_Toc104287864"/>
      <w:r w:rsidRPr="000063DB">
        <w:rPr>
          <w:lang w:eastAsia="zh-CN"/>
        </w:rPr>
        <w:t>6.</w:t>
      </w:r>
      <w:r w:rsidR="00334FC1" w:rsidRPr="000063DB">
        <w:rPr>
          <w:lang w:eastAsia="zh-CN"/>
        </w:rPr>
        <w:t>18</w:t>
      </w:r>
      <w:r w:rsidRPr="000063DB">
        <w:rPr>
          <w:lang w:eastAsia="zh-CN"/>
        </w:rPr>
        <w:t>.3</w:t>
      </w:r>
      <w:r w:rsidRPr="000063DB">
        <w:rPr>
          <w:lang w:eastAsia="zh-CN"/>
        </w:rPr>
        <w:tab/>
      </w:r>
      <w:r w:rsidRPr="000063DB">
        <w:t>Procedures</w:t>
      </w:r>
      <w:bookmarkEnd w:id="1405"/>
    </w:p>
    <w:p w14:paraId="127135C4" w14:textId="77777777" w:rsidR="001B3BCF" w:rsidRPr="000063DB" w:rsidRDefault="001B3BCF" w:rsidP="00DB4AA0">
      <w:pPr>
        <w:pStyle w:val="TH"/>
      </w:pPr>
      <w:r w:rsidRPr="000063DB">
        <w:object w:dxaOrig="21732" w:dyaOrig="16788" w14:anchorId="34DFC8D7">
          <v:shape id="_x0000_i1079" type="#_x0000_t75" style="width:481.55pt;height:372.1pt" o:ole="">
            <v:imagedata r:id="rId110" o:title=""/>
          </v:shape>
          <o:OLEObject Type="Embed" ProgID="Visio.Drawing.15" ShapeID="_x0000_i1079" DrawAspect="Content" ObjectID="_1715084909" r:id="rId111"/>
        </w:object>
      </w:r>
    </w:p>
    <w:p w14:paraId="1C284C90" w14:textId="1A962AA3" w:rsidR="001B3BCF" w:rsidRPr="000063DB" w:rsidRDefault="001B3BCF" w:rsidP="00DB4AA0">
      <w:pPr>
        <w:pStyle w:val="TF"/>
      </w:pPr>
      <w:r w:rsidRPr="000063DB">
        <w:t>Figure 6.</w:t>
      </w:r>
      <w:r w:rsidR="00382A33" w:rsidRPr="000063DB">
        <w:rPr>
          <w:lang w:eastAsia="zh-CN"/>
        </w:rPr>
        <w:t>18</w:t>
      </w:r>
      <w:r w:rsidRPr="000063DB">
        <w:t>.2-1: Procedure for location verification for satellite access assisted by NWDAF analytics</w:t>
      </w:r>
    </w:p>
    <w:p w14:paraId="3F158931" w14:textId="77777777" w:rsidR="00DB4AA0" w:rsidRDefault="00DB4AA0" w:rsidP="00DB4AA0">
      <w:pPr>
        <w:pStyle w:val="B1"/>
      </w:pPr>
      <w:r>
        <w:t>1.</w:t>
      </w:r>
      <w:r>
        <w:tab/>
        <w:t>UE reports location to the NG-RAN.</w:t>
      </w:r>
    </w:p>
    <w:p w14:paraId="12A427B9" w14:textId="77777777" w:rsidR="00DB4AA0" w:rsidRDefault="00DB4AA0" w:rsidP="00DB4AA0">
      <w:pPr>
        <w:pStyle w:val="B1"/>
      </w:pPr>
      <w:r>
        <w:lastRenderedPageBreak/>
        <w:t>2.</w:t>
      </w:r>
      <w:r>
        <w:tab/>
        <w:t>NG-RAN selects a suitable AMF based on UE location (e.g. AMF A, serving Country A).</w:t>
      </w:r>
    </w:p>
    <w:p w14:paraId="6729D39F" w14:textId="77777777" w:rsidR="00DB4AA0" w:rsidRDefault="00DB4AA0" w:rsidP="00DB4AA0">
      <w:pPr>
        <w:pStyle w:val="B1"/>
      </w:pPr>
      <w:r>
        <w:t>3.</w:t>
      </w:r>
      <w:r>
        <w:tab/>
        <w:t>NG-RAN indicates to the AMF the need to verify/confirm the UE location.</w:t>
      </w:r>
    </w:p>
    <w:p w14:paraId="7084B2B4" w14:textId="77777777" w:rsidR="00DB4AA0" w:rsidRDefault="00DB4AA0" w:rsidP="00DB4AA0">
      <w:pPr>
        <w:pStyle w:val="B1"/>
      </w:pPr>
      <w:r>
        <w:t>4.</w:t>
      </w:r>
      <w:r>
        <w:tab/>
        <w:t>AMF retrieves the subscriber profile of the UE from the UDM.</w:t>
      </w:r>
    </w:p>
    <w:p w14:paraId="6E46A46D" w14:textId="26A21241" w:rsidR="00DB4AA0" w:rsidRDefault="00DB4AA0" w:rsidP="00DB4AA0">
      <w:pPr>
        <w:pStyle w:val="B1"/>
      </w:pPr>
      <w:r>
        <w:t>5.</w:t>
      </w:r>
      <w:r>
        <w:tab/>
        <w:t>If not done previously, AMF discovers NWDAF according to clause 5.2 of TS 23.288 [9] and clause 6.3.13 of TS 23.501 [2], if available supporting analytics aggregation as described in clause 6.1A.2 of TS 23.288 [9]. In addition, AMF uses NWDAF Serving Area information, and NWDAF location information to select the appropriate NWDAF instance.</w:t>
      </w:r>
    </w:p>
    <w:p w14:paraId="5859EA31" w14:textId="77777777" w:rsidR="00DB4AA0" w:rsidRDefault="00DB4AA0" w:rsidP="00DB4AA0">
      <w:pPr>
        <w:pStyle w:val="B1"/>
      </w:pPr>
      <w:r>
        <w:t>6.</w:t>
      </w:r>
      <w:r>
        <w:tab/>
        <w:t>AMF requests or subscribes to UE related analytics (e.g. expected UE behaviour, abnormal behaviour, UE mobility) for one or more Analytic IDs in a given Area of Interest from a NWDAF that covers the country where the UE reported its location.</w:t>
      </w:r>
    </w:p>
    <w:p w14:paraId="4624B75F" w14:textId="77777777" w:rsidR="00DB4AA0" w:rsidRDefault="00DB4AA0" w:rsidP="00DB4AA0">
      <w:pPr>
        <w:pStyle w:val="B1"/>
      </w:pPr>
      <w:r>
        <w:t>7.</w:t>
      </w:r>
      <w:r>
        <w:tab/>
        <w:t>[OPTIONAL] The selected NWDAF instance may register with the UDM for the UE that it is collecting data for and for the related Analytic ID(s).</w:t>
      </w:r>
    </w:p>
    <w:p w14:paraId="675719DA" w14:textId="77777777" w:rsidR="00DB4AA0" w:rsidRDefault="00DB4AA0" w:rsidP="00DB4AA0">
      <w:pPr>
        <w:pStyle w:val="B1"/>
      </w:pPr>
      <w:r>
        <w:t>8.</w:t>
      </w:r>
      <w:r>
        <w:tab/>
        <w:t>[OPTIONAL] If needed and the selected NWDAF instance has analytics aggregation capability, the NWDAF for which the AMF requested analytics discovers other NWDAF instances that may provide relevant UE related analytics on the UE ID that provided its location in step 1.</w:t>
      </w:r>
    </w:p>
    <w:p w14:paraId="74A1EE78" w14:textId="77777777" w:rsidR="00DB4AA0" w:rsidRDefault="00DB4AA0" w:rsidP="00DB4AA0">
      <w:pPr>
        <w:pStyle w:val="B1"/>
      </w:pPr>
      <w:r>
        <w:t>9.</w:t>
      </w:r>
      <w:r>
        <w:tab/>
        <w:t>[OPTIONAL] The aggregator NWDAF requests UE related analytics from other NWDAF(s) on the UE which initially provided its location information to NG-RAN.</w:t>
      </w:r>
    </w:p>
    <w:p w14:paraId="33EA1E73" w14:textId="50CBA5E8" w:rsidR="00DB4AA0" w:rsidRDefault="00DB4AA0" w:rsidP="00DB4AA0">
      <w:pPr>
        <w:pStyle w:val="B1"/>
      </w:pPr>
      <w:r>
        <w:t>10.</w:t>
      </w:r>
      <w:r>
        <w:tab/>
        <w:t>[OPTIONAL] If needed, other NWDAFs contacted by the aggregator NWDAF may collect data from other NFs (AMFs, SMFs, etc.) related to this UE (e.g. previous locations in other countries, any reported UE abnormal behaviour, etc.).</w:t>
      </w:r>
    </w:p>
    <w:p w14:paraId="7BB68FF6" w14:textId="77777777" w:rsidR="00DB4AA0" w:rsidRDefault="00DB4AA0" w:rsidP="00DB4AA0">
      <w:pPr>
        <w:pStyle w:val="B1"/>
      </w:pPr>
      <w:r>
        <w:t>11.</w:t>
      </w:r>
      <w:r>
        <w:tab/>
        <w:t>[OPTIONAL] The NWDAF(s) contacted by the aggregator NWDAF derive(s) UE related analytics for the UE in the area it is responsible for, e.g. (part of) a country.</w:t>
      </w:r>
    </w:p>
    <w:p w14:paraId="7D05CDA5" w14:textId="16EF5A37" w:rsidR="00DB4AA0" w:rsidRDefault="00DB4AA0" w:rsidP="00DB4AA0">
      <w:pPr>
        <w:pStyle w:val="B1"/>
      </w:pPr>
      <w:r>
        <w:t>12.</w:t>
      </w:r>
      <w:r>
        <w:tab/>
        <w:t>[OPTIONAL] The NWDAF(s) contacted by the aggregator NWDAF report(s) their analytics (UE mobility, UE abnormal behaviour, etc.) to the aggregator NWDAF.</w:t>
      </w:r>
    </w:p>
    <w:p w14:paraId="3101B8D8" w14:textId="77777777" w:rsidR="00DB4AA0" w:rsidRDefault="00DB4AA0" w:rsidP="00DB4AA0">
      <w:pPr>
        <w:pStyle w:val="B1"/>
      </w:pPr>
      <w:r>
        <w:t>13.</w:t>
      </w:r>
      <w:r>
        <w:tab/>
        <w:t>The aggregator NWDAF performs aggregation of the reported analytics and derives analytics.</w:t>
      </w:r>
    </w:p>
    <w:p w14:paraId="34E29C95" w14:textId="77777777" w:rsidR="00DB4AA0" w:rsidRDefault="00DB4AA0" w:rsidP="00DB4AA0">
      <w:pPr>
        <w:pStyle w:val="B1"/>
      </w:pPr>
      <w:r>
        <w:t>14.</w:t>
      </w:r>
      <w:r>
        <w:tab/>
        <w:t>The aggregator NWDAF provides (potentially aggregated) analytics to the AMF</w:t>
      </w:r>
    </w:p>
    <w:p w14:paraId="67218C5E" w14:textId="77777777" w:rsidR="00DB4AA0" w:rsidRDefault="00DB4AA0" w:rsidP="00DB4AA0">
      <w:pPr>
        <w:pStyle w:val="B1"/>
      </w:pPr>
      <w:r>
        <w:t>15.</w:t>
      </w:r>
      <w:r>
        <w:tab/>
        <w:t>AMF decides whether the UE should or should not be allowed access given the currently reported location.</w:t>
      </w:r>
    </w:p>
    <w:p w14:paraId="3442A4B7" w14:textId="60BF1D88" w:rsidR="00DB4AA0" w:rsidRDefault="00DB4AA0" w:rsidP="00DB4AA0">
      <w:pPr>
        <w:pStyle w:val="B1"/>
      </w:pPr>
      <w:r>
        <w:t>16.</w:t>
      </w:r>
      <w:r>
        <w:tab/>
        <w:t>AMF interacts with NG-RAN and/or the UE to convey the decision. For example, based on the reported UE analytics (e.g. UE behaviour), the AMF and/ or NG-RAN may behave as follows:</w:t>
      </w:r>
    </w:p>
    <w:p w14:paraId="4D3B8E36" w14:textId="2978FCAC" w:rsidR="00DB4AA0" w:rsidRDefault="00DB4AA0" w:rsidP="00DB4AA0">
      <w:pPr>
        <w:pStyle w:val="B2"/>
      </w:pPr>
      <w:r>
        <w:t>a)</w:t>
      </w:r>
      <w:r>
        <w:tab/>
        <w:t xml:space="preserve">In case of UE in initial access, the AMF may accept or reject UE Registration Request to the UE reported location. In case of rejection, the AMF may provide a cause value to the UE and/or NG-RAN (e.g. </w:t>
      </w:r>
      <w:r w:rsidR="00AD2391">
        <w:t>"</w:t>
      </w:r>
      <w:r>
        <w:t>inaccurate/wrong Location</w:t>
      </w:r>
      <w:r w:rsidR="00AD2391">
        <w:t>"</w:t>
      </w:r>
      <w:r>
        <w:t xml:space="preserve">, </w:t>
      </w:r>
      <w:r w:rsidR="00AD2391">
        <w:t>"</w:t>
      </w:r>
      <w:r>
        <w:t>Location is not supported</w:t>
      </w:r>
      <w:r w:rsidR="00AD2391">
        <w:t>"</w:t>
      </w:r>
      <w:r>
        <w:t>, or any other naming).</w:t>
      </w:r>
    </w:p>
    <w:p w14:paraId="72A63BF7" w14:textId="1448A918" w:rsidR="00DB4AA0" w:rsidRDefault="00DB4AA0" w:rsidP="00DB4AA0">
      <w:pPr>
        <w:pStyle w:val="B2"/>
      </w:pPr>
      <w:r>
        <w:t>b)</w:t>
      </w:r>
      <w:r>
        <w:tab/>
        <w:t xml:space="preserve">AMF may forward the full, part or a modified version of the analytics (e.g. UE behaviour) to NG-RAN which may act upon it. For example, NG-RAN may release the UE in case of an </w:t>
      </w:r>
      <w:r w:rsidR="00AD2391">
        <w:t>"</w:t>
      </w:r>
      <w:r>
        <w:t>unexpected UE location</w:t>
      </w:r>
      <w:r w:rsidR="00AD2391">
        <w:t>"</w:t>
      </w:r>
      <w:r>
        <w:t>.</w:t>
      </w:r>
    </w:p>
    <w:p w14:paraId="3EAF76BD" w14:textId="168A8777" w:rsidR="00DB4AA0" w:rsidRDefault="00DB4AA0" w:rsidP="00DB4AA0">
      <w:pPr>
        <w:pStyle w:val="B2"/>
      </w:pPr>
      <w:r>
        <w:t>c)</w:t>
      </w:r>
      <w:r>
        <w:tab/>
        <w:t xml:space="preserve">AMF may decide to initiate UE release procedure with the NG-RAN, and indicates the cause of UE context release as UE (e.g. </w:t>
      </w:r>
      <w:r w:rsidR="00AD2391">
        <w:t>"</w:t>
      </w:r>
      <w:r>
        <w:t>inaccurate/wrong/unexpected UE Location</w:t>
      </w:r>
      <w:r w:rsidR="00AD2391">
        <w:t>"</w:t>
      </w:r>
      <w:r>
        <w:t xml:space="preserve">, </w:t>
      </w:r>
      <w:r w:rsidR="00AD2391">
        <w:t>"</w:t>
      </w:r>
      <w:r>
        <w:t>UE Location is not supported</w:t>
      </w:r>
      <w:r w:rsidR="00AD2391">
        <w:t>"</w:t>
      </w:r>
      <w:r>
        <w:t>, or any other naming).</w:t>
      </w:r>
    </w:p>
    <w:p w14:paraId="46DB8342" w14:textId="747615D1" w:rsidR="001B3BCF" w:rsidRPr="000063DB" w:rsidRDefault="001B3BCF" w:rsidP="00DB4AA0">
      <w:pPr>
        <w:pStyle w:val="EditorsNote"/>
        <w:rPr>
          <w:lang w:eastAsia="ja-JP"/>
        </w:rPr>
      </w:pPr>
      <w:r w:rsidRPr="000063DB">
        <w:t>Editor</w:t>
      </w:r>
      <w:r w:rsidR="00AD2391">
        <w:t>'</w:t>
      </w:r>
      <w:r w:rsidRPr="000063DB">
        <w:t>s note:</w:t>
      </w:r>
      <w:r w:rsidR="00DB4AA0">
        <w:tab/>
      </w:r>
      <w:r w:rsidRPr="000063DB">
        <w:t>The feasibility and reliability of the solution needs further discussion and to be checked with eNA_Ph3 and 5GSAT_Ph2 studies.</w:t>
      </w:r>
    </w:p>
    <w:p w14:paraId="4395F031" w14:textId="147BE4B4" w:rsidR="001B3BCF" w:rsidRDefault="001B3BCF" w:rsidP="001B3BCF">
      <w:pPr>
        <w:pStyle w:val="Heading3"/>
        <w:rPr>
          <w:ins w:id="1406" w:author="CATT-Ming" w:date="2022-05-24T11:14:00Z"/>
          <w:rFonts w:eastAsiaTheme="minorEastAsia"/>
          <w:lang w:eastAsia="zh-CN"/>
        </w:rPr>
      </w:pPr>
      <w:bookmarkStart w:id="1407" w:name="_Toc104287865"/>
      <w:r w:rsidRPr="000063DB">
        <w:rPr>
          <w:lang w:eastAsia="zh-CN"/>
        </w:rPr>
        <w:t>6.</w:t>
      </w:r>
      <w:r w:rsidR="00334FC1" w:rsidRPr="000063DB">
        <w:rPr>
          <w:lang w:eastAsia="zh-CN"/>
        </w:rPr>
        <w:t>18</w:t>
      </w:r>
      <w:r w:rsidRPr="000063DB">
        <w:rPr>
          <w:lang w:eastAsia="zh-CN"/>
        </w:rPr>
        <w:t>.4</w:t>
      </w:r>
      <w:r w:rsidRPr="000063DB">
        <w:rPr>
          <w:lang w:eastAsia="zh-CN"/>
        </w:rPr>
        <w:tab/>
      </w:r>
      <w:r w:rsidRPr="000063DB">
        <w:t xml:space="preserve">Impacts on </w:t>
      </w:r>
      <w:r w:rsidRPr="000063DB">
        <w:rPr>
          <w:lang w:eastAsia="zh-CN"/>
        </w:rPr>
        <w:t>services, entities and interfaces</w:t>
      </w:r>
      <w:bookmarkEnd w:id="1407"/>
    </w:p>
    <w:p w14:paraId="522B6D32" w14:textId="77777777" w:rsidR="0076119A" w:rsidRPr="0076119A" w:rsidRDefault="0076119A" w:rsidP="0076119A">
      <w:pPr>
        <w:rPr>
          <w:ins w:id="1408" w:author="S2-2205004" w:date="2022-05-23T17:53:00Z"/>
          <w:rFonts w:eastAsiaTheme="minorEastAsia"/>
          <w:lang w:eastAsia="zh-CN"/>
        </w:rPr>
      </w:pPr>
    </w:p>
    <w:p w14:paraId="058DE3D2" w14:textId="3E8367A1" w:rsidR="006B203D" w:rsidRPr="00944402" w:rsidRDefault="006B203D" w:rsidP="00944402">
      <w:pPr>
        <w:pStyle w:val="Heading2"/>
        <w:rPr>
          <w:ins w:id="1409" w:author="S2-2205003" w:date="2022-05-23T17:59:00Z"/>
        </w:rPr>
      </w:pPr>
      <w:bookmarkStart w:id="1410" w:name="_Toc97287160"/>
      <w:bookmarkStart w:id="1411" w:name="_Toc104287866"/>
      <w:ins w:id="1412" w:author="S2-2205003" w:date="2022-05-23T17:59:00Z">
        <w:r w:rsidRPr="00944402">
          <w:lastRenderedPageBreak/>
          <w:t>6.</w:t>
        </w:r>
      </w:ins>
      <w:ins w:id="1413" w:author="CATT-Ming" w:date="2022-05-24T11:13:00Z">
        <w:r w:rsidR="0076119A">
          <w:rPr>
            <w:rFonts w:eastAsiaTheme="minorEastAsia" w:hint="eastAsia"/>
            <w:lang w:eastAsia="zh-CN"/>
          </w:rPr>
          <w:t>19</w:t>
        </w:r>
      </w:ins>
      <w:ins w:id="1414" w:author="S2-2205003" w:date="2022-05-23T17:59:00Z">
        <w:r w:rsidRPr="00944402">
          <w:tab/>
          <w:t>Solution #</w:t>
        </w:r>
      </w:ins>
      <w:ins w:id="1415" w:author="CATT-Ming" w:date="2022-05-24T11:11:00Z">
        <w:r w:rsidR="0076119A">
          <w:rPr>
            <w:rFonts w:eastAsiaTheme="minorEastAsia" w:hint="eastAsia"/>
            <w:lang w:eastAsia="zh-CN"/>
          </w:rPr>
          <w:t>19</w:t>
        </w:r>
      </w:ins>
      <w:ins w:id="1416" w:author="S2-2205003" w:date="2022-05-23T17:59:00Z">
        <w:r w:rsidRPr="00944402">
          <w:t xml:space="preserve">: </w:t>
        </w:r>
        <w:bookmarkEnd w:id="1410"/>
        <w:r w:rsidRPr="00944402">
          <w:t>Support of Low Latency via User Plane</w:t>
        </w:r>
        <w:bookmarkEnd w:id="1411"/>
      </w:ins>
    </w:p>
    <w:p w14:paraId="2F69B3A0" w14:textId="5043F48A" w:rsidR="006B203D" w:rsidRPr="00944402" w:rsidRDefault="006B203D" w:rsidP="00944402">
      <w:pPr>
        <w:pStyle w:val="Heading3"/>
        <w:rPr>
          <w:ins w:id="1417" w:author="S2-2205003" w:date="2022-05-23T17:59:00Z"/>
          <w:lang w:eastAsia="zh-CN"/>
        </w:rPr>
      </w:pPr>
      <w:bookmarkStart w:id="1418" w:name="_Toc97287161"/>
      <w:bookmarkStart w:id="1419" w:name="_Toc104287867"/>
      <w:ins w:id="1420" w:author="S2-2205003" w:date="2022-05-23T17:59:00Z">
        <w:r w:rsidRPr="00944402">
          <w:rPr>
            <w:lang w:eastAsia="zh-CN"/>
          </w:rPr>
          <w:t>6.</w:t>
        </w:r>
      </w:ins>
      <w:ins w:id="1421" w:author="CATT-Ming" w:date="2022-05-24T11:11:00Z">
        <w:r w:rsidR="0076119A">
          <w:rPr>
            <w:rFonts w:eastAsiaTheme="minorEastAsia" w:hint="eastAsia"/>
            <w:lang w:eastAsia="zh-CN"/>
          </w:rPr>
          <w:t>19</w:t>
        </w:r>
      </w:ins>
      <w:ins w:id="1422" w:author="S2-2205003" w:date="2022-05-23T17:59:00Z">
        <w:r w:rsidRPr="00944402">
          <w:rPr>
            <w:lang w:eastAsia="zh-CN"/>
          </w:rPr>
          <w:t>.1</w:t>
        </w:r>
        <w:r w:rsidRPr="00944402">
          <w:rPr>
            <w:lang w:eastAsia="zh-CN"/>
          </w:rPr>
          <w:tab/>
          <w:t>Introductio</w:t>
        </w:r>
        <w:bookmarkEnd w:id="1418"/>
        <w:r w:rsidRPr="00944402">
          <w:rPr>
            <w:lang w:eastAsia="zh-CN"/>
          </w:rPr>
          <w:t>n</w:t>
        </w:r>
        <w:bookmarkEnd w:id="1419"/>
      </w:ins>
    </w:p>
    <w:p w14:paraId="051CCDC8" w14:textId="77777777" w:rsidR="006B203D" w:rsidRDefault="006B203D" w:rsidP="006B203D">
      <w:pPr>
        <w:rPr>
          <w:ins w:id="1423" w:author="S2-2205003" w:date="2022-05-23T17:59:00Z"/>
          <w:rFonts w:eastAsia="DengXian"/>
          <w:color w:val="000000" w:themeColor="text1"/>
        </w:rPr>
      </w:pPr>
      <w:ins w:id="1424" w:author="S2-2205003" w:date="2022-05-23T17:59:00Z">
        <w:r>
          <w:rPr>
            <w:rFonts w:eastAsia="DengXian"/>
            <w:color w:val="000000" w:themeColor="text1"/>
          </w:rPr>
          <w:t>This solution addresses KI#1 (</w:t>
        </w:r>
        <w:r w:rsidRPr="000C175D">
          <w:rPr>
            <w:rFonts w:eastAsia="DengXian"/>
            <w:color w:val="000000" w:themeColor="text1"/>
          </w:rPr>
          <w:t>Architectural Enhancement to support User Plane positioning</w:t>
        </w:r>
        <w:r>
          <w:rPr>
            <w:rFonts w:eastAsia="DengXian"/>
            <w:color w:val="000000" w:themeColor="text1"/>
          </w:rPr>
          <w:t xml:space="preserve"> and KI#10 (</w:t>
        </w:r>
        <w:r w:rsidRPr="000C175D">
          <w:rPr>
            <w:rFonts w:eastAsia="DengXian"/>
            <w:color w:val="000000" w:themeColor="text1"/>
          </w:rPr>
          <w:t>Support of Reduced Latency</w:t>
        </w:r>
        <w:r>
          <w:rPr>
            <w:rFonts w:eastAsia="DengXian"/>
            <w:color w:val="000000" w:themeColor="text1"/>
          </w:rPr>
          <w:t>).</w:t>
        </w:r>
      </w:ins>
    </w:p>
    <w:p w14:paraId="3D0F1E2A" w14:textId="77777777" w:rsidR="006B203D" w:rsidRDefault="006B203D" w:rsidP="006B203D">
      <w:pPr>
        <w:rPr>
          <w:ins w:id="1425" w:author="S2-2205003" w:date="2022-05-23T17:59:00Z"/>
          <w:rFonts w:eastAsia="DengXian"/>
          <w:color w:val="000000" w:themeColor="text1"/>
        </w:rPr>
      </w:pPr>
      <w:ins w:id="1426" w:author="S2-2205003" w:date="2022-05-23T17:59:00Z">
        <w:r>
          <w:rPr>
            <w:rFonts w:eastAsia="DengXian"/>
            <w:color w:val="000000" w:themeColor="text1"/>
          </w:rPr>
          <w:t xml:space="preserve"> The main principles of this solution are as follows:</w:t>
        </w:r>
      </w:ins>
    </w:p>
    <w:p w14:paraId="0805070E" w14:textId="77777777" w:rsidR="006B203D" w:rsidRDefault="006B203D">
      <w:pPr>
        <w:pStyle w:val="ListParagraph"/>
        <w:numPr>
          <w:ilvl w:val="0"/>
          <w:numId w:val="2"/>
        </w:numPr>
        <w:overflowPunct/>
        <w:autoSpaceDE/>
        <w:autoSpaceDN/>
        <w:adjustRightInd/>
        <w:textAlignment w:val="auto"/>
        <w:rPr>
          <w:ins w:id="1427" w:author="S2-2205003" w:date="2022-05-23T17:59:00Z"/>
          <w:rFonts w:eastAsia="DengXian"/>
          <w:color w:val="000000" w:themeColor="text1"/>
        </w:rPr>
        <w:pPrChange w:id="1428" w:author="S2-2205014" w:date="2022-05-23T22:51:00Z">
          <w:pPr>
            <w:pStyle w:val="ListParagraph"/>
            <w:numPr>
              <w:numId w:val="7"/>
            </w:numPr>
            <w:tabs>
              <w:tab w:val="num" w:pos="360"/>
              <w:tab w:val="num" w:pos="720"/>
            </w:tabs>
            <w:overflowPunct/>
            <w:autoSpaceDE/>
            <w:autoSpaceDN/>
            <w:adjustRightInd/>
            <w:ind w:hanging="720"/>
            <w:textAlignment w:val="auto"/>
          </w:pPr>
        </w:pPrChange>
      </w:pPr>
      <w:ins w:id="1429" w:author="S2-2205003" w:date="2022-05-23T17:59:00Z">
        <w:r>
          <w:rPr>
            <w:rFonts w:eastAsia="DengXian"/>
            <w:color w:val="000000" w:themeColor="text1"/>
          </w:rPr>
          <w:t>The solution applies to event reporting for a periodic or triggered deferred 5GC-MT-LR.</w:t>
        </w:r>
      </w:ins>
    </w:p>
    <w:p w14:paraId="43EC56BD" w14:textId="77777777" w:rsidR="006B203D" w:rsidRDefault="006B203D">
      <w:pPr>
        <w:pStyle w:val="ListParagraph"/>
        <w:numPr>
          <w:ilvl w:val="0"/>
          <w:numId w:val="2"/>
        </w:numPr>
        <w:overflowPunct/>
        <w:autoSpaceDE/>
        <w:autoSpaceDN/>
        <w:adjustRightInd/>
        <w:textAlignment w:val="auto"/>
        <w:rPr>
          <w:ins w:id="1430" w:author="S2-2205003" w:date="2022-05-23T17:59:00Z"/>
          <w:rFonts w:eastAsia="DengXian"/>
          <w:color w:val="000000" w:themeColor="text1"/>
        </w:rPr>
        <w:pPrChange w:id="1431" w:author="S2-2205014" w:date="2022-05-23T22:51:00Z">
          <w:pPr>
            <w:pStyle w:val="ListParagraph"/>
            <w:numPr>
              <w:numId w:val="7"/>
            </w:numPr>
            <w:tabs>
              <w:tab w:val="num" w:pos="360"/>
              <w:tab w:val="num" w:pos="720"/>
            </w:tabs>
            <w:overflowPunct/>
            <w:autoSpaceDE/>
            <w:autoSpaceDN/>
            <w:adjustRightInd/>
            <w:ind w:hanging="720"/>
            <w:textAlignment w:val="auto"/>
          </w:pPr>
        </w:pPrChange>
      </w:pPr>
      <w:ins w:id="1432" w:author="S2-2205003" w:date="2022-05-23T17:59:00Z">
        <w:r>
          <w:rPr>
            <w:rFonts w:eastAsia="DengXian"/>
            <w:color w:val="000000" w:themeColor="text1"/>
          </w:rPr>
          <w:t>The target UE uses a user plane connection to report events to the LCS Client or AF, either directly or via the LMF or H-GMLC.</w:t>
        </w:r>
      </w:ins>
    </w:p>
    <w:p w14:paraId="5CC86268" w14:textId="4980CD24" w:rsidR="006B203D" w:rsidRDefault="006B203D">
      <w:pPr>
        <w:pStyle w:val="ListParagraph"/>
        <w:numPr>
          <w:ilvl w:val="0"/>
          <w:numId w:val="2"/>
        </w:numPr>
        <w:overflowPunct/>
        <w:autoSpaceDE/>
        <w:autoSpaceDN/>
        <w:adjustRightInd/>
        <w:textAlignment w:val="auto"/>
        <w:rPr>
          <w:ins w:id="1433" w:author="S2-2205003" w:date="2022-05-23T17:59:00Z"/>
          <w:rFonts w:eastAsia="DengXian"/>
          <w:color w:val="000000" w:themeColor="text1"/>
        </w:rPr>
        <w:pPrChange w:id="1434" w:author="S2-2205014" w:date="2022-05-23T22:51:00Z">
          <w:pPr>
            <w:pStyle w:val="ListParagraph"/>
            <w:numPr>
              <w:numId w:val="7"/>
            </w:numPr>
            <w:tabs>
              <w:tab w:val="num" w:pos="360"/>
              <w:tab w:val="num" w:pos="720"/>
            </w:tabs>
            <w:overflowPunct/>
            <w:autoSpaceDE/>
            <w:autoSpaceDN/>
            <w:adjustRightInd/>
            <w:ind w:hanging="720"/>
            <w:textAlignment w:val="auto"/>
          </w:pPr>
        </w:pPrChange>
      </w:pPr>
      <w:ins w:id="1435" w:author="S2-2205003" w:date="2022-05-23T17:59:00Z">
        <w:r>
          <w:rPr>
            <w:rFonts w:eastAsia="DengXian"/>
            <w:color w:val="000000" w:themeColor="text1"/>
          </w:rPr>
          <w:t>When reporting directly to the LCS Client or AF or reporting via an H-GMLC, the UE sends a supplementary services event report (e.g. as defined in 3GPP TS 24.080 [</w:t>
        </w:r>
      </w:ins>
      <w:ins w:id="1436" w:author="CATT-Ming" w:date="2022-05-24T11:38:00Z">
        <w:r w:rsidR="00043CFC">
          <w:rPr>
            <w:rFonts w:eastAsia="DengXian" w:hint="eastAsia"/>
            <w:color w:val="000000" w:themeColor="text1"/>
            <w:highlight w:val="yellow"/>
            <w:lang w:eastAsia="zh-CN"/>
          </w:rPr>
          <w:t>21</w:t>
        </w:r>
      </w:ins>
      <w:ins w:id="1437" w:author="S2-2205003" w:date="2022-05-23T17:59:00Z">
        <w:r w:rsidRPr="00306595">
          <w:rPr>
            <w:rFonts w:eastAsia="DengXian"/>
            <w:color w:val="000000" w:themeColor="text1"/>
            <w:highlight w:val="yellow"/>
          </w:rPr>
          <w:t>]</w:t>
        </w:r>
        <w:r>
          <w:rPr>
            <w:rFonts w:eastAsia="DengXian"/>
            <w:color w:val="000000" w:themeColor="text1"/>
          </w:rPr>
          <w:t>) over the user plane connection with a location estimate included. This could significantly reduce end-to-end latency because the event report no longer needs to be transferred via control plane through the NG-RAN, AMF, LMF, GMLC and possibly NEF. Signalling efficiency is likewise increased.</w:t>
        </w:r>
      </w:ins>
    </w:p>
    <w:p w14:paraId="0E741024" w14:textId="77777777" w:rsidR="006B203D" w:rsidRDefault="006B203D">
      <w:pPr>
        <w:pStyle w:val="ListParagraph"/>
        <w:numPr>
          <w:ilvl w:val="0"/>
          <w:numId w:val="2"/>
        </w:numPr>
        <w:overflowPunct/>
        <w:autoSpaceDE/>
        <w:autoSpaceDN/>
        <w:adjustRightInd/>
        <w:textAlignment w:val="auto"/>
        <w:rPr>
          <w:ins w:id="1438" w:author="S2-2205003" w:date="2022-05-23T17:59:00Z"/>
          <w:rFonts w:eastAsia="DengXian"/>
          <w:color w:val="000000" w:themeColor="text1"/>
        </w:rPr>
        <w:pPrChange w:id="1439" w:author="S2-2205014" w:date="2022-05-23T22:51:00Z">
          <w:pPr>
            <w:pStyle w:val="ListParagraph"/>
            <w:numPr>
              <w:numId w:val="7"/>
            </w:numPr>
            <w:tabs>
              <w:tab w:val="num" w:pos="360"/>
              <w:tab w:val="num" w:pos="720"/>
            </w:tabs>
            <w:overflowPunct/>
            <w:autoSpaceDE/>
            <w:autoSpaceDN/>
            <w:adjustRightInd/>
            <w:ind w:hanging="720"/>
            <w:textAlignment w:val="auto"/>
          </w:pPr>
        </w:pPrChange>
      </w:pPr>
      <w:ins w:id="1440" w:author="S2-2205003" w:date="2022-05-23T17:59:00Z">
        <w:r>
          <w:rPr>
            <w:rFonts w:eastAsia="DengXian"/>
            <w:color w:val="000000" w:themeColor="text1"/>
          </w:rPr>
          <w:t>When reporting via the LMF, the UE sends a supplementary services event report over the user plane connection to the LMF with one or more LPP messages included in the event report. The LMF then verifies or determines a location estimate and sends the event report with the location estimate to the LCS Client or AF over a second user plane connection. This can still reduce latency and increase signalling efficiency.</w:t>
        </w:r>
      </w:ins>
    </w:p>
    <w:p w14:paraId="159BFF2F" w14:textId="77777777" w:rsidR="006B203D" w:rsidRDefault="006B203D">
      <w:pPr>
        <w:pStyle w:val="ListParagraph"/>
        <w:numPr>
          <w:ilvl w:val="0"/>
          <w:numId w:val="2"/>
        </w:numPr>
        <w:overflowPunct/>
        <w:autoSpaceDE/>
        <w:autoSpaceDN/>
        <w:adjustRightInd/>
        <w:textAlignment w:val="auto"/>
        <w:rPr>
          <w:ins w:id="1441" w:author="S2-2205003" w:date="2022-05-23T17:59:00Z"/>
          <w:rFonts w:eastAsia="DengXian"/>
          <w:color w:val="000000" w:themeColor="text1"/>
        </w:rPr>
        <w:pPrChange w:id="1442" w:author="S2-2205014" w:date="2022-05-23T22:51:00Z">
          <w:pPr>
            <w:pStyle w:val="ListParagraph"/>
            <w:numPr>
              <w:numId w:val="7"/>
            </w:numPr>
            <w:tabs>
              <w:tab w:val="num" w:pos="360"/>
              <w:tab w:val="num" w:pos="720"/>
            </w:tabs>
            <w:overflowPunct/>
            <w:autoSpaceDE/>
            <w:autoSpaceDN/>
            <w:adjustRightInd/>
            <w:ind w:hanging="720"/>
            <w:textAlignment w:val="auto"/>
          </w:pPr>
        </w:pPrChange>
      </w:pPr>
      <w:ins w:id="1443" w:author="S2-2205003" w:date="2022-05-23T17:59:00Z">
        <w:r>
          <w:rPr>
            <w:rFonts w:eastAsia="DengXian"/>
            <w:color w:val="000000" w:themeColor="text1"/>
          </w:rPr>
          <w:t xml:space="preserve">The control plane associations between the UE and LMF, LMF and V-GMLC/H-GMLC and H-GMLC and LCS Client or NEF and AF are retained to allow the status of event reporting to be conveyed to the H-GMLC (and NEF if used) and to support cancellation of event reporting using the existing control plane procedures in clause 6.3.2 and 6.3.3. in TS 23.273. </w:t>
        </w:r>
      </w:ins>
    </w:p>
    <w:p w14:paraId="1C997A34" w14:textId="6708EB9B" w:rsidR="006B203D" w:rsidRPr="00944402" w:rsidRDefault="006B203D" w:rsidP="00944402">
      <w:pPr>
        <w:pStyle w:val="Heading3"/>
        <w:rPr>
          <w:ins w:id="1444" w:author="S2-2205003" w:date="2022-05-23T17:59:00Z"/>
          <w:lang w:eastAsia="zh-CN"/>
        </w:rPr>
      </w:pPr>
      <w:bookmarkStart w:id="1445" w:name="_Toc97287162"/>
      <w:bookmarkStart w:id="1446" w:name="_Toc104287868"/>
      <w:ins w:id="1447" w:author="S2-2205003" w:date="2022-05-23T17:59:00Z">
        <w:r w:rsidRPr="00944402">
          <w:rPr>
            <w:lang w:eastAsia="zh-CN"/>
          </w:rPr>
          <w:t>6.</w:t>
        </w:r>
      </w:ins>
      <w:ins w:id="1448" w:author="CATT-Ming" w:date="2022-05-24T11:11:00Z">
        <w:r w:rsidR="0076119A">
          <w:rPr>
            <w:rFonts w:eastAsiaTheme="minorEastAsia" w:hint="eastAsia"/>
            <w:lang w:eastAsia="zh-CN"/>
          </w:rPr>
          <w:t>19</w:t>
        </w:r>
      </w:ins>
      <w:ins w:id="1449" w:author="S2-2205003" w:date="2022-05-23T17:59:00Z">
        <w:r w:rsidRPr="00944402">
          <w:rPr>
            <w:lang w:eastAsia="zh-CN"/>
          </w:rPr>
          <w:t>.2</w:t>
        </w:r>
        <w:r w:rsidRPr="00944402">
          <w:rPr>
            <w:lang w:eastAsia="zh-CN"/>
          </w:rPr>
          <w:tab/>
          <w:t>Functional Description</w:t>
        </w:r>
        <w:bookmarkEnd w:id="1445"/>
        <w:bookmarkEnd w:id="1446"/>
      </w:ins>
    </w:p>
    <w:p w14:paraId="46F1E559" w14:textId="5C438E58" w:rsidR="006B203D" w:rsidRPr="00944402" w:rsidRDefault="006B203D" w:rsidP="00944402">
      <w:pPr>
        <w:pStyle w:val="Heading5"/>
        <w:rPr>
          <w:ins w:id="1450" w:author="S2-2205003" w:date="2022-05-23T17:59:00Z"/>
        </w:rPr>
      </w:pPr>
      <w:ins w:id="1451" w:author="S2-2205003" w:date="2022-05-23T17:59:00Z">
        <w:r w:rsidRPr="00944402">
          <w:t>6.</w:t>
        </w:r>
      </w:ins>
      <w:ins w:id="1452" w:author="CATT-Ming" w:date="2022-05-24T11:11:00Z">
        <w:r w:rsidR="0076119A">
          <w:rPr>
            <w:rFonts w:eastAsiaTheme="minorEastAsia" w:hint="eastAsia"/>
            <w:lang w:eastAsia="zh-CN"/>
          </w:rPr>
          <w:t>19</w:t>
        </w:r>
      </w:ins>
      <w:ins w:id="1453" w:author="S2-2205003" w:date="2022-05-23T17:59:00Z">
        <w:r w:rsidRPr="00944402">
          <w:t>.2.1</w:t>
        </w:r>
        <w:r w:rsidRPr="00944402">
          <w:tab/>
          <w:t xml:space="preserve">Architecture </w:t>
        </w:r>
      </w:ins>
    </w:p>
    <w:p w14:paraId="48F8539C" w14:textId="77777777" w:rsidR="006B203D" w:rsidRPr="00944402" w:rsidRDefault="006B203D" w:rsidP="00944402">
      <w:pPr>
        <w:keepLines/>
        <w:spacing w:after="240"/>
        <w:rPr>
          <w:ins w:id="1454" w:author="S2-2205003" w:date="2022-05-23T17:59:00Z"/>
          <w:bCs/>
        </w:rPr>
      </w:pPr>
      <w:ins w:id="1455" w:author="S2-2205003" w:date="2022-05-23T17:59:00Z">
        <w:r w:rsidRPr="00944402">
          <w:rPr>
            <w:bCs/>
          </w:rPr>
          <w:t>There are no changes to 5GS architecture as defined in TS 23.501 and TS 23.273.</w:t>
        </w:r>
      </w:ins>
    </w:p>
    <w:p w14:paraId="79AC5E10" w14:textId="26B8BB88" w:rsidR="006B203D" w:rsidRPr="00944402" w:rsidRDefault="006B203D" w:rsidP="00944402">
      <w:pPr>
        <w:pStyle w:val="Heading5"/>
        <w:rPr>
          <w:ins w:id="1456" w:author="S2-2205003" w:date="2022-05-23T17:59:00Z"/>
        </w:rPr>
      </w:pPr>
      <w:ins w:id="1457" w:author="S2-2205003" w:date="2022-05-23T17:59:00Z">
        <w:r w:rsidRPr="00944402">
          <w:t>6.</w:t>
        </w:r>
      </w:ins>
      <w:ins w:id="1458" w:author="CATT-Ming" w:date="2022-05-24T11:11:00Z">
        <w:r w:rsidR="0076119A">
          <w:rPr>
            <w:rFonts w:eastAsiaTheme="minorEastAsia" w:hint="eastAsia"/>
            <w:lang w:eastAsia="zh-CN"/>
          </w:rPr>
          <w:t>19</w:t>
        </w:r>
      </w:ins>
      <w:ins w:id="1459" w:author="S2-2205003" w:date="2022-05-23T17:59:00Z">
        <w:r w:rsidRPr="00944402">
          <w:t>.2.2</w:t>
        </w:r>
        <w:r w:rsidRPr="00944402">
          <w:tab/>
          <w:t xml:space="preserve">Protocol Layering </w:t>
        </w:r>
      </w:ins>
    </w:p>
    <w:p w14:paraId="64A17635" w14:textId="77777777" w:rsidR="006B203D" w:rsidRDefault="006B203D" w:rsidP="006B203D">
      <w:pPr>
        <w:keepLines/>
        <w:spacing w:after="240"/>
        <w:rPr>
          <w:ins w:id="1460" w:author="S2-2205003" w:date="2022-05-23T17:59:00Z"/>
          <w:bCs/>
        </w:rPr>
      </w:pPr>
      <w:ins w:id="1461" w:author="S2-2205003" w:date="2022-05-23T17:59:00Z">
        <w:r>
          <w:rPr>
            <w:bCs/>
          </w:rPr>
          <w:t>Location event reports are transferred from a UE to an LCS Client or AF using data transport through a UPF. Transfer can be direct or can be via an LMF or H-GMLC. Transfer via an LMF allows the LMF to determine or verify a location estimate and, if needed, exchange LPP messages with the target UE via user plane to perform positioning of the target UE. Transfer via an H-GMLC enables the H-GMLC to monitor event reporting by the target UE and to avoid direct UE to LCS Client or AF data interaction which might be a security risk to either entity.</w:t>
        </w:r>
      </w:ins>
    </w:p>
    <w:p w14:paraId="2140CCC3" w14:textId="3E849645" w:rsidR="006B203D" w:rsidRPr="00D10238" w:rsidRDefault="006B203D" w:rsidP="006B203D">
      <w:pPr>
        <w:keepLines/>
        <w:spacing w:after="240"/>
        <w:rPr>
          <w:ins w:id="1462" w:author="S2-2205003" w:date="2022-05-23T17:59:00Z"/>
        </w:rPr>
      </w:pPr>
      <w:ins w:id="1463" w:author="S2-2205003" w:date="2022-05-23T17:59:00Z">
        <w:r>
          <w:rPr>
            <w:bCs/>
          </w:rPr>
          <w:t>The associated protocol layering is shown in Figure 6.</w:t>
        </w:r>
      </w:ins>
      <w:ins w:id="1464" w:author="CATT-Ming" w:date="2022-05-24T11:46:00Z">
        <w:r w:rsidR="0044466E">
          <w:rPr>
            <w:rFonts w:eastAsiaTheme="minorEastAsia" w:hint="eastAsia"/>
            <w:bCs/>
            <w:lang w:eastAsia="zh-CN"/>
          </w:rPr>
          <w:t>19</w:t>
        </w:r>
      </w:ins>
      <w:ins w:id="1465" w:author="S2-2205003" w:date="2022-05-23T17:59:00Z">
        <w:r>
          <w:rPr>
            <w:bCs/>
          </w:rPr>
          <w:t>.2.2-1. A version of TLS (e.g. TLS 1.2 defined in RFC 5246 [</w:t>
        </w:r>
      </w:ins>
      <w:ins w:id="1466" w:author="CATT-Ming" w:date="2022-05-24T11:37:00Z">
        <w:r w:rsidR="00043CFC">
          <w:rPr>
            <w:rFonts w:eastAsiaTheme="minorEastAsia" w:hint="eastAsia"/>
            <w:bCs/>
            <w:lang w:eastAsia="zh-CN"/>
          </w:rPr>
          <w:t>20</w:t>
        </w:r>
      </w:ins>
      <w:ins w:id="1467" w:author="S2-2205003" w:date="2022-05-23T17:59:00Z">
        <w:r>
          <w:rPr>
            <w:bCs/>
          </w:rPr>
          <w:t>]) is used to enable secure data connection. The LMF or H-GMLC shown in Figure 6.</w:t>
        </w:r>
      </w:ins>
      <w:ins w:id="1468" w:author="CATT-Ming" w:date="2022-05-24T11:38:00Z">
        <w:r w:rsidR="00043CFC">
          <w:rPr>
            <w:rFonts w:eastAsiaTheme="minorEastAsia" w:hint="eastAsia"/>
            <w:bCs/>
            <w:lang w:eastAsia="zh-CN"/>
          </w:rPr>
          <w:t>19</w:t>
        </w:r>
      </w:ins>
      <w:ins w:id="1469" w:author="S2-2205003" w:date="2022-05-23T17:59:00Z">
        <w:r>
          <w:rPr>
            <w:bCs/>
          </w:rPr>
          <w:t>.2.2-1 is only present when event reports are transferred through the LMF or H-GMLC and not directly to the LCS Client or AF.</w:t>
        </w:r>
      </w:ins>
    </w:p>
    <w:p w14:paraId="4DFC11D5" w14:textId="77777777" w:rsidR="006B203D" w:rsidRDefault="006B203D" w:rsidP="006B203D">
      <w:pPr>
        <w:keepLines/>
        <w:ind w:left="1135" w:hanging="851"/>
        <w:rPr>
          <w:ins w:id="1470" w:author="S2-2205003" w:date="2022-05-23T17:59:00Z"/>
          <w:bCs/>
        </w:rPr>
      </w:pPr>
      <w:ins w:id="1471" w:author="S2-2205003" w:date="2022-05-23T17:59:00Z">
        <w:r w:rsidRPr="00D10238">
          <w:t>NOTE:</w:t>
        </w:r>
        <w:r w:rsidRPr="00D10238">
          <w:tab/>
        </w:r>
        <w:r>
          <w:t>Security aspects of reporting location to an AF or LCS Client via a user plane will need to be verified or defined by SA3.</w:t>
        </w:r>
      </w:ins>
    </w:p>
    <w:p w14:paraId="5A44ECAC" w14:textId="77777777" w:rsidR="006B203D" w:rsidRPr="00F54281" w:rsidRDefault="006B203D" w:rsidP="006B203D">
      <w:pPr>
        <w:keepLines/>
        <w:spacing w:after="240"/>
        <w:ind w:left="284" w:firstLine="284"/>
        <w:rPr>
          <w:ins w:id="1472" w:author="S2-2205003" w:date="2022-05-23T17:59:00Z"/>
          <w:bCs/>
        </w:rPr>
      </w:pPr>
      <w:ins w:id="1473" w:author="S2-2205003" w:date="2022-05-23T17:59:00Z">
        <w:r>
          <w:object w:dxaOrig="12670" w:dyaOrig="4930" w14:anchorId="3B5DB0C2">
            <v:shape id="_x0000_i1080" type="#_x0000_t75" style="width:431.4pt;height:168.2pt" o:ole="">
              <v:imagedata r:id="rId112" o:title=""/>
            </v:shape>
            <o:OLEObject Type="Embed" ProgID="Visio.Drawing.15" ShapeID="_x0000_i1080" DrawAspect="Content" ObjectID="_1715084910" r:id="rId113"/>
          </w:object>
        </w:r>
      </w:ins>
    </w:p>
    <w:p w14:paraId="21386997" w14:textId="17FF2A06" w:rsidR="006B203D" w:rsidRPr="00F32587" w:rsidRDefault="006B203D" w:rsidP="006B203D">
      <w:pPr>
        <w:keepLines/>
        <w:spacing w:after="240"/>
        <w:ind w:left="1420" w:firstLine="284"/>
        <w:rPr>
          <w:ins w:id="1474" w:author="S2-2205003" w:date="2022-05-23T17:59:00Z"/>
          <w:rFonts w:ascii="Arial" w:hAnsi="Arial"/>
          <w:b/>
          <w:lang w:eastAsia="ja-JP"/>
        </w:rPr>
      </w:pPr>
      <w:ins w:id="1475" w:author="S2-2205003" w:date="2022-05-23T17:59:00Z">
        <w:r w:rsidRPr="00F32587">
          <w:rPr>
            <w:rFonts w:ascii="Arial" w:hAnsi="Arial"/>
            <w:b/>
            <w:lang w:eastAsia="ja-JP"/>
          </w:rPr>
          <w:t>Figure 6.</w:t>
        </w:r>
      </w:ins>
      <w:ins w:id="1476" w:author="CATT-Ming" w:date="2022-05-24T11:11:00Z">
        <w:r w:rsidR="0076119A">
          <w:rPr>
            <w:rFonts w:ascii="Arial" w:eastAsiaTheme="minorEastAsia" w:hAnsi="Arial" w:hint="eastAsia"/>
            <w:b/>
            <w:lang w:eastAsia="zh-CN"/>
          </w:rPr>
          <w:t>19</w:t>
        </w:r>
      </w:ins>
      <w:ins w:id="1477" w:author="S2-2205003" w:date="2022-05-23T17:59:00Z">
        <w:r w:rsidRPr="00F32587">
          <w:rPr>
            <w:rFonts w:ascii="Arial" w:hAnsi="Arial"/>
            <w:b/>
            <w:lang w:eastAsia="ja-JP"/>
          </w:rPr>
          <w:t>.</w:t>
        </w:r>
        <w:r>
          <w:rPr>
            <w:rFonts w:ascii="Arial" w:hAnsi="Arial"/>
            <w:b/>
            <w:lang w:eastAsia="ja-JP"/>
          </w:rPr>
          <w:t>2.2-1</w:t>
        </w:r>
        <w:r w:rsidRPr="00F32587">
          <w:rPr>
            <w:rFonts w:ascii="Arial" w:hAnsi="Arial"/>
            <w:b/>
            <w:lang w:eastAsia="ja-JP"/>
          </w:rPr>
          <w:t xml:space="preserve"> Protocol Layering for</w:t>
        </w:r>
        <w:r>
          <w:rPr>
            <w:rFonts w:ascii="Arial" w:hAnsi="Arial"/>
            <w:b/>
            <w:lang w:eastAsia="ja-JP"/>
          </w:rPr>
          <w:t xml:space="preserve"> User Plane Transfer of Event Reports </w:t>
        </w:r>
      </w:ins>
    </w:p>
    <w:p w14:paraId="0C3776F0" w14:textId="32FBE4F3" w:rsidR="006B203D" w:rsidRPr="00944402" w:rsidRDefault="006B203D" w:rsidP="00944402">
      <w:pPr>
        <w:pStyle w:val="Heading3"/>
        <w:rPr>
          <w:ins w:id="1478" w:author="S2-2205003" w:date="2022-05-23T17:59:00Z"/>
          <w:lang w:eastAsia="zh-CN"/>
        </w:rPr>
      </w:pPr>
      <w:bookmarkStart w:id="1479" w:name="_Toc97287163"/>
      <w:bookmarkStart w:id="1480" w:name="_Toc104287869"/>
      <w:ins w:id="1481" w:author="S2-2205003" w:date="2022-05-23T17:59:00Z">
        <w:r w:rsidRPr="00944402">
          <w:rPr>
            <w:lang w:eastAsia="zh-CN"/>
          </w:rPr>
          <w:t>6.</w:t>
        </w:r>
      </w:ins>
      <w:ins w:id="1482" w:author="CATT-Ming" w:date="2022-05-24T11:11:00Z">
        <w:r w:rsidR="0076119A">
          <w:rPr>
            <w:rFonts w:eastAsiaTheme="minorEastAsia" w:hint="eastAsia"/>
            <w:lang w:eastAsia="zh-CN"/>
          </w:rPr>
          <w:t>19</w:t>
        </w:r>
      </w:ins>
      <w:ins w:id="1483" w:author="S2-2205003" w:date="2022-05-23T17:59:00Z">
        <w:r w:rsidRPr="00944402">
          <w:rPr>
            <w:lang w:eastAsia="zh-CN"/>
          </w:rPr>
          <w:t>.3</w:t>
        </w:r>
        <w:r w:rsidRPr="00944402">
          <w:rPr>
            <w:lang w:eastAsia="zh-CN"/>
          </w:rPr>
          <w:tab/>
          <w:t>Procedures</w:t>
        </w:r>
        <w:bookmarkEnd w:id="1479"/>
        <w:bookmarkEnd w:id="1480"/>
      </w:ins>
    </w:p>
    <w:p w14:paraId="46DA87B0" w14:textId="048AFDAC" w:rsidR="006B203D" w:rsidRPr="00944402" w:rsidRDefault="006B203D" w:rsidP="00944402">
      <w:pPr>
        <w:pStyle w:val="Heading5"/>
        <w:rPr>
          <w:ins w:id="1484" w:author="S2-2205003" w:date="2022-05-23T17:59:00Z"/>
        </w:rPr>
      </w:pPr>
      <w:bookmarkStart w:id="1485" w:name="_Toc12632639"/>
      <w:bookmarkStart w:id="1486" w:name="_Toc29305333"/>
      <w:bookmarkStart w:id="1487" w:name="_Toc37338148"/>
      <w:bookmarkStart w:id="1488" w:name="_Toc46488990"/>
      <w:bookmarkStart w:id="1489" w:name="_Toc52567343"/>
      <w:bookmarkStart w:id="1490" w:name="_Toc90590946"/>
      <w:ins w:id="1491" w:author="S2-2205003" w:date="2022-05-23T17:59:00Z">
        <w:r w:rsidRPr="00944402">
          <w:t>6.</w:t>
        </w:r>
      </w:ins>
      <w:ins w:id="1492" w:author="CATT-Ming" w:date="2022-05-24T11:11:00Z">
        <w:r w:rsidR="0076119A">
          <w:rPr>
            <w:rFonts w:eastAsiaTheme="minorEastAsia" w:hint="eastAsia"/>
            <w:lang w:eastAsia="zh-CN"/>
          </w:rPr>
          <w:t>19</w:t>
        </w:r>
      </w:ins>
      <w:ins w:id="1493" w:author="S2-2205003" w:date="2022-05-23T17:59:00Z">
        <w:r w:rsidRPr="00944402">
          <w:t>.3.1</w:t>
        </w:r>
        <w:r w:rsidRPr="00944402">
          <w:tab/>
          <w:t xml:space="preserve">Event Reporting </w:t>
        </w:r>
        <w:bookmarkEnd w:id="1485"/>
        <w:bookmarkEnd w:id="1486"/>
        <w:bookmarkEnd w:id="1487"/>
        <w:bookmarkEnd w:id="1488"/>
        <w:bookmarkEnd w:id="1489"/>
        <w:bookmarkEnd w:id="1490"/>
        <w:r w:rsidRPr="00944402">
          <w:t>from a UE directly to an LCS Client or AF</w:t>
        </w:r>
      </w:ins>
    </w:p>
    <w:p w14:paraId="4894551C" w14:textId="3A533473" w:rsidR="006B203D" w:rsidRDefault="006B203D" w:rsidP="006B203D">
      <w:pPr>
        <w:rPr>
          <w:ins w:id="1494" w:author="S2-2205003" w:date="2022-05-23T17:59:00Z"/>
        </w:rPr>
      </w:pPr>
      <w:ins w:id="1495" w:author="S2-2205003" w:date="2022-05-23T17:59:00Z">
        <w:r w:rsidRPr="00F26B13">
          <w:t>Figure 6.</w:t>
        </w:r>
      </w:ins>
      <w:ins w:id="1496" w:author="CATT-Ming" w:date="2022-05-24T11:38:00Z">
        <w:r w:rsidR="00043CFC">
          <w:rPr>
            <w:rFonts w:eastAsiaTheme="minorEastAsia" w:hint="eastAsia"/>
            <w:lang w:eastAsia="zh-CN"/>
          </w:rPr>
          <w:t>19</w:t>
        </w:r>
      </w:ins>
      <w:ins w:id="1497" w:author="S2-2205003" w:date="2022-05-23T17:59:00Z">
        <w:r w:rsidRPr="00F26B13">
          <w:t>.</w:t>
        </w:r>
        <w:r>
          <w:t>3.1</w:t>
        </w:r>
        <w:r w:rsidRPr="00F26B13">
          <w:t>-1 shows a</w:t>
        </w:r>
        <w:r>
          <w:t xml:space="preserve"> procedure for event reporting from a UE directly to an LCS Client or AF when a User Plane connection is established directly from the UE to the LCS Client or AF with no intermediate LMF or H-GMLC. This procedure is applicable when UE based position methods or standalone position methods are used by the UE.</w:t>
        </w:r>
      </w:ins>
    </w:p>
    <w:p w14:paraId="7D91FBC5" w14:textId="77777777" w:rsidR="006B203D" w:rsidRDefault="006B203D" w:rsidP="006B203D">
      <w:pPr>
        <w:ind w:left="284" w:firstLine="284"/>
        <w:rPr>
          <w:ins w:id="1498" w:author="S2-2205003" w:date="2022-05-23T17:59:00Z"/>
          <w:rFonts w:eastAsia="DengXian"/>
        </w:rPr>
      </w:pPr>
      <w:ins w:id="1499" w:author="S2-2205003" w:date="2022-05-23T17:59:00Z">
        <w:r>
          <w:object w:dxaOrig="14200" w:dyaOrig="10170" w14:anchorId="1452DD4B">
            <v:shape id="_x0000_i1081" type="#_x0000_t75" style="width:399.75pt;height:286.25pt" o:ole="">
              <v:imagedata r:id="rId114" o:title=""/>
            </v:shape>
            <o:OLEObject Type="Embed" ProgID="Visio.Drawing.15" ShapeID="_x0000_i1081" DrawAspect="Content" ObjectID="_1715084911" r:id="rId115"/>
          </w:object>
        </w:r>
      </w:ins>
    </w:p>
    <w:p w14:paraId="6474A448" w14:textId="4205DF32" w:rsidR="006B203D" w:rsidRPr="009D20EB" w:rsidRDefault="006B203D" w:rsidP="006B203D">
      <w:pPr>
        <w:keepLines/>
        <w:spacing w:after="240"/>
        <w:jc w:val="center"/>
        <w:rPr>
          <w:ins w:id="1500" w:author="S2-2205003" w:date="2022-05-23T17:59:00Z"/>
          <w:rFonts w:ascii="Arial" w:hAnsi="Arial"/>
          <w:b/>
          <w:lang w:eastAsia="zh-CN"/>
        </w:rPr>
      </w:pPr>
      <w:ins w:id="1501" w:author="S2-2205003" w:date="2022-05-23T17:59:00Z">
        <w:r w:rsidRPr="009D20EB">
          <w:rPr>
            <w:rFonts w:ascii="Arial" w:hAnsi="Arial"/>
            <w:b/>
            <w:lang w:eastAsia="zh-CN"/>
          </w:rPr>
          <w:t>Figure 6.</w:t>
        </w:r>
      </w:ins>
      <w:ins w:id="1502" w:author="CATT-Ming" w:date="2022-05-24T11:11:00Z">
        <w:r w:rsidR="0076119A">
          <w:rPr>
            <w:rFonts w:ascii="Arial" w:eastAsiaTheme="minorEastAsia" w:hAnsi="Arial" w:hint="eastAsia"/>
            <w:b/>
            <w:lang w:eastAsia="zh-CN"/>
          </w:rPr>
          <w:t>19</w:t>
        </w:r>
      </w:ins>
      <w:ins w:id="1503" w:author="S2-2205003" w:date="2022-05-23T17:59:00Z">
        <w:r w:rsidRPr="009D20EB">
          <w:rPr>
            <w:rFonts w:ascii="Arial" w:hAnsi="Arial"/>
            <w:b/>
            <w:lang w:eastAsia="zh-CN"/>
          </w:rPr>
          <w:t>.</w:t>
        </w:r>
        <w:r>
          <w:rPr>
            <w:rFonts w:ascii="Arial" w:hAnsi="Arial"/>
            <w:b/>
            <w:lang w:eastAsia="zh-CN"/>
          </w:rPr>
          <w:t>3.</w:t>
        </w:r>
        <w:r w:rsidRPr="009D20EB">
          <w:rPr>
            <w:rFonts w:ascii="Arial" w:hAnsi="Arial"/>
            <w:b/>
            <w:lang w:eastAsia="zh-CN"/>
          </w:rPr>
          <w:t xml:space="preserve">1-1: </w:t>
        </w:r>
        <w:r w:rsidRPr="00FF659A">
          <w:rPr>
            <w:rFonts w:ascii="Arial" w:hAnsi="Arial"/>
            <w:b/>
            <w:lang w:eastAsia="zh-CN"/>
          </w:rPr>
          <w:t>Event Reporting from a UE directly to an LCS Client or AF</w:t>
        </w:r>
      </w:ins>
    </w:p>
    <w:p w14:paraId="69CF57C3" w14:textId="77777777" w:rsidR="006B203D" w:rsidRPr="001216A7" w:rsidRDefault="006B203D" w:rsidP="006B203D">
      <w:pPr>
        <w:pStyle w:val="B1"/>
        <w:rPr>
          <w:ins w:id="1504" w:author="S2-2205003" w:date="2022-05-23T17:59:00Z"/>
          <w:lang w:eastAsia="zh-CN"/>
        </w:rPr>
      </w:pPr>
      <w:ins w:id="1505" w:author="S2-2205003" w:date="2022-05-23T17:59:00Z">
        <w:r w:rsidRPr="009D20EB">
          <w:t>1.</w:t>
        </w:r>
        <w:r w:rsidRPr="009D20EB">
          <w:tab/>
        </w:r>
        <w:r w:rsidRPr="001216A7">
          <w:rPr>
            <w:lang w:eastAsia="zh-CN"/>
          </w:rPr>
          <w:t>Steps 1-2</w:t>
        </w:r>
        <w:r>
          <w:rPr>
            <w:lang w:eastAsia="zh-CN"/>
          </w:rPr>
          <w:t>1</w:t>
        </w:r>
        <w:r w:rsidRPr="001216A7">
          <w:rPr>
            <w:lang w:eastAsia="zh-CN"/>
          </w:rPr>
          <w:t xml:space="preserve"> for the deferred 5GC-MT-LR procedure for periodic or triggered location events in </w:t>
        </w:r>
        <w:r>
          <w:rPr>
            <w:lang w:eastAsia="zh-CN"/>
          </w:rPr>
          <w:t xml:space="preserve">TS 23.273 </w:t>
        </w:r>
        <w:r w:rsidRPr="001216A7">
          <w:rPr>
            <w:lang w:eastAsia="zh-CN"/>
          </w:rPr>
          <w:t xml:space="preserve">clause 6.3.1 </w:t>
        </w:r>
        <w:r>
          <w:rPr>
            <w:lang w:eastAsia="zh-CN"/>
          </w:rPr>
          <w:t xml:space="preserve">[5] </w:t>
        </w:r>
        <w:r w:rsidRPr="001216A7">
          <w:rPr>
            <w:lang w:eastAsia="zh-CN"/>
          </w:rPr>
          <w:t>are performed with the following</w:t>
        </w:r>
        <w:r>
          <w:rPr>
            <w:lang w:eastAsia="zh-CN"/>
          </w:rPr>
          <w:t xml:space="preserve"> differences</w:t>
        </w:r>
        <w:r w:rsidRPr="001216A7">
          <w:rPr>
            <w:lang w:eastAsia="zh-CN"/>
          </w:rPr>
          <w:t>.</w:t>
        </w:r>
      </w:ins>
    </w:p>
    <w:p w14:paraId="5266CC79" w14:textId="77777777" w:rsidR="006B203D" w:rsidRDefault="006B203D" w:rsidP="006B203D">
      <w:pPr>
        <w:pStyle w:val="B2"/>
        <w:rPr>
          <w:ins w:id="1506" w:author="S2-2205003" w:date="2022-05-23T17:59:00Z"/>
          <w:lang w:eastAsia="zh-CN"/>
        </w:rPr>
      </w:pPr>
      <w:ins w:id="1507" w:author="S2-2205003" w:date="2022-05-23T17:59:00Z">
        <w:r w:rsidRPr="001216A7">
          <w:rPr>
            <w:lang w:eastAsia="zh-CN"/>
          </w:rPr>
          <w:t>-</w:t>
        </w:r>
        <w:r w:rsidRPr="001216A7">
          <w:rPr>
            <w:lang w:eastAsia="zh-CN"/>
          </w:rPr>
          <w:tab/>
        </w:r>
        <w:r>
          <w:rPr>
            <w:lang w:eastAsia="zh-CN"/>
          </w:rPr>
          <w:t>At step 1, the LCS Client or AF includes a request for user plane reporting in the Location Request and includes an IP address or FQDN for the user plane connection and security information to enable a secure connection.</w:t>
        </w:r>
      </w:ins>
    </w:p>
    <w:p w14:paraId="4CBF28BB" w14:textId="77777777" w:rsidR="006B203D" w:rsidRPr="00D10238" w:rsidRDefault="006B203D" w:rsidP="006B203D">
      <w:pPr>
        <w:pStyle w:val="B2"/>
        <w:rPr>
          <w:ins w:id="1508" w:author="S2-2205003" w:date="2022-05-23T17:59:00Z"/>
        </w:rPr>
      </w:pPr>
      <w:ins w:id="1509" w:author="S2-2205003" w:date="2022-05-23T17:59:00Z">
        <w:r>
          <w:rPr>
            <w:lang w:eastAsia="zh-CN"/>
          </w:rPr>
          <w:lastRenderedPageBreak/>
          <w:t>-</w:t>
        </w:r>
        <w:r>
          <w:rPr>
            <w:lang w:eastAsia="zh-CN"/>
          </w:rPr>
          <w:tab/>
          <w:t>At steps 4, 5, 14 and 16, the request for user plane reporting</w:t>
        </w:r>
        <w:r w:rsidRPr="003446A6">
          <w:rPr>
            <w:lang w:eastAsia="zh-CN"/>
          </w:rPr>
          <w:t xml:space="preserve"> </w:t>
        </w:r>
        <w:r>
          <w:rPr>
            <w:lang w:eastAsia="zh-CN"/>
          </w:rPr>
          <w:t>and the IP address or FQDN and the security information are forwarded in sequence to the V-GMLC (if used), AMF, LMF and target UE. The type of user plane connection (direct to the LCS Client or AF) and criteria for sending cumulative event reports at step 9 are also conveyed to the target UE from the H-GMLC.</w:t>
        </w:r>
        <w:r w:rsidRPr="00850526">
          <w:t xml:space="preserve"> </w:t>
        </w:r>
        <w:r>
          <w:t xml:space="preserve">The criteria </w:t>
        </w:r>
        <w:r>
          <w:rPr>
            <w:lang w:eastAsia="zh-CN"/>
          </w:rPr>
          <w:t>can include a periodic time interval or the sending of a certain number of event reports via user plane at step 6.</w:t>
        </w:r>
      </w:ins>
    </w:p>
    <w:p w14:paraId="5C8A618D" w14:textId="77777777" w:rsidR="006B203D" w:rsidRPr="00B01D01" w:rsidRDefault="006B203D" w:rsidP="006B203D">
      <w:pPr>
        <w:pStyle w:val="B2"/>
        <w:rPr>
          <w:ins w:id="1510" w:author="S2-2205003" w:date="2022-05-23T17:59:00Z"/>
          <w:lang w:eastAsia="zh-CN"/>
        </w:rPr>
      </w:pPr>
      <w:ins w:id="1511" w:author="S2-2205003" w:date="2022-05-23T17:59:00Z">
        <w:r>
          <w:rPr>
            <w:lang w:eastAsia="zh-CN"/>
          </w:rPr>
          <w:t>-</w:t>
        </w:r>
        <w:r>
          <w:rPr>
            <w:lang w:eastAsia="zh-CN"/>
          </w:rPr>
          <w:tab/>
          <w:t>At step 17-21, the target UE indicates to the LMF, H-GMLC and LCS Client or AF whether event reporting via user plane can be supported by the target UE. If event reporting via user plane cannot be supported, the target UE uses the procedure in clause 6.3.1 of TS 23.273 to send events reports via Control Plane.</w:t>
        </w:r>
      </w:ins>
    </w:p>
    <w:p w14:paraId="43CD5356" w14:textId="77777777" w:rsidR="006B203D" w:rsidRDefault="006B203D" w:rsidP="006B203D">
      <w:pPr>
        <w:ind w:left="540" w:hanging="270"/>
        <w:rPr>
          <w:ins w:id="1512" w:author="S2-2205003" w:date="2022-05-23T17:59:00Z"/>
          <w:lang w:eastAsia="zh-CN"/>
        </w:rPr>
      </w:pPr>
      <w:ins w:id="1513" w:author="S2-2205003" w:date="2022-05-23T17:59:00Z">
        <w:r>
          <w:rPr>
            <w:rFonts w:eastAsia="DengXian"/>
          </w:rPr>
          <w:t>2.</w:t>
        </w:r>
        <w:r>
          <w:rPr>
            <w:rFonts w:eastAsia="DengXian"/>
          </w:rPr>
          <w:tab/>
          <w:t xml:space="preserve">The UE establishes a secure TCP/IP connection to the LCS Client or AF using the </w:t>
        </w:r>
        <w:r>
          <w:rPr>
            <w:lang w:eastAsia="zh-CN"/>
          </w:rPr>
          <w:t>IP address or FQDN and security information received at step 1.</w:t>
        </w:r>
      </w:ins>
    </w:p>
    <w:p w14:paraId="3702E069" w14:textId="77777777" w:rsidR="006B203D" w:rsidRDefault="006B203D" w:rsidP="006B203D">
      <w:pPr>
        <w:ind w:left="540" w:hanging="270"/>
        <w:rPr>
          <w:ins w:id="1514" w:author="S2-2205003" w:date="2022-05-23T17:59:00Z"/>
          <w:lang w:eastAsia="zh-CN"/>
        </w:rPr>
      </w:pPr>
      <w:ins w:id="1515" w:author="S2-2205003" w:date="2022-05-23T17:59:00Z">
        <w:r>
          <w:rPr>
            <w:lang w:eastAsia="zh-CN"/>
          </w:rPr>
          <w:t>3.</w:t>
        </w:r>
        <w:r>
          <w:rPr>
            <w:lang w:eastAsia="zh-CN"/>
          </w:rPr>
          <w:tab/>
          <w:t>If the UE needs assistance data to help determine a location later at step 5, the UE may send a positioning LPP request to the LMF via Control Plane using the deferred Routing ID received in step 16 of the procedure in clause 6.3.1 in TS 23.273 to identify and route the request to the correct LMF. The LMF then provides the requested assistance data to the UE by returning an LPP positioning message via Control Plane. Preferably, the UE requests assistance data some time before location determination is needed to avoid increasing latency. The LMF may use the LMF change procedure in clause 6.4 in TS 23.273 to forward the request for assistance data to a better LMF if the current LMF cannot provide assistance data for the current UE location (e.g. the current UE TAI or CGI). In this case, the new LMF can return the assistance data to the UE via the original LMF to avoid changing the LMF association in the UE and H-GMLC or V-GMLC.</w:t>
        </w:r>
      </w:ins>
    </w:p>
    <w:p w14:paraId="0467F1A4" w14:textId="77777777" w:rsidR="006B203D" w:rsidRDefault="006B203D" w:rsidP="006B203D">
      <w:pPr>
        <w:ind w:left="540" w:hanging="270"/>
        <w:rPr>
          <w:ins w:id="1516" w:author="S2-2205003" w:date="2022-05-23T17:59:00Z"/>
          <w:lang w:eastAsia="zh-CN"/>
        </w:rPr>
      </w:pPr>
      <w:ins w:id="1517" w:author="S2-2205003" w:date="2022-05-23T17:59:00Z">
        <w:r>
          <w:rPr>
            <w:lang w:eastAsia="zh-CN"/>
          </w:rPr>
          <w:t>4.</w:t>
        </w:r>
        <w:r>
          <w:rPr>
            <w:lang w:eastAsia="zh-CN"/>
          </w:rPr>
          <w:tab/>
          <w:t xml:space="preserve">The UE monitors for and detects the </w:t>
        </w:r>
        <w:r w:rsidRPr="0084201D">
          <w:rPr>
            <w:lang w:eastAsia="zh-CN"/>
          </w:rPr>
          <w:t xml:space="preserve">occurrence of </w:t>
        </w:r>
        <w:r>
          <w:rPr>
            <w:lang w:eastAsia="zh-CN"/>
          </w:rPr>
          <w:t xml:space="preserve">a </w:t>
        </w:r>
        <w:r w:rsidRPr="0084201D">
          <w:rPr>
            <w:lang w:eastAsia="zh-CN"/>
          </w:rPr>
          <w:t xml:space="preserve">trigger or periodic event </w:t>
        </w:r>
        <w:r>
          <w:rPr>
            <w:lang w:eastAsia="zh-CN"/>
          </w:rPr>
          <w:t>as described for step 22 of the procedure in clause 6.3.1 of TS 23.273.</w:t>
        </w:r>
      </w:ins>
    </w:p>
    <w:p w14:paraId="22ADDDB9" w14:textId="77777777" w:rsidR="006B203D" w:rsidRPr="00D10238" w:rsidRDefault="006B203D" w:rsidP="006B203D">
      <w:pPr>
        <w:pStyle w:val="B1"/>
        <w:rPr>
          <w:ins w:id="1518" w:author="S2-2205003" w:date="2022-05-23T17:59:00Z"/>
        </w:rPr>
      </w:pPr>
      <w:ins w:id="1519" w:author="S2-2205003" w:date="2022-05-23T17:59:00Z">
        <w:r>
          <w:rPr>
            <w:lang w:eastAsia="zh-CN"/>
          </w:rPr>
          <w:t>5.</w:t>
        </w:r>
        <w:r>
          <w:rPr>
            <w:lang w:eastAsia="zh-CN"/>
          </w:rPr>
          <w:tab/>
          <w:t>The UE obtains location measurements and determines a current location, possibly using assistance data obtained at step 3.</w:t>
        </w:r>
      </w:ins>
    </w:p>
    <w:p w14:paraId="031FBE14" w14:textId="463A34BC" w:rsidR="006B203D" w:rsidRDefault="006B203D" w:rsidP="006B203D">
      <w:pPr>
        <w:keepLines/>
        <w:ind w:left="1135" w:hanging="851"/>
        <w:rPr>
          <w:ins w:id="1520" w:author="S2-2205003" w:date="2022-05-23T17:59:00Z"/>
          <w:rFonts w:eastAsia="DengXian"/>
        </w:rPr>
      </w:pPr>
      <w:ins w:id="1521" w:author="S2-2205003" w:date="2022-05-23T17:59:00Z">
        <w:r w:rsidRPr="00D10238">
          <w:t>NOTE:</w:t>
        </w:r>
        <w:r w:rsidRPr="00D10238">
          <w:tab/>
        </w:r>
        <w:r>
          <w:t>Obtaining a location at step 5 limits the UE to using UE based or standalone position methods. If UE assisted position methods need to be used, the LMF can use the procedure described in clause 6.</w:t>
        </w:r>
      </w:ins>
      <w:ins w:id="1522" w:author="CATT-Ming" w:date="2022-05-24T11:45:00Z">
        <w:r w:rsidR="0044466E">
          <w:rPr>
            <w:rFonts w:eastAsiaTheme="minorEastAsia" w:hint="eastAsia"/>
            <w:lang w:eastAsia="zh-CN"/>
          </w:rPr>
          <w:t>19</w:t>
        </w:r>
      </w:ins>
      <w:ins w:id="1523" w:author="S2-2205003" w:date="2022-05-23T17:59:00Z">
        <w:r>
          <w:t>.3.3 instead of the procedure in this clause.</w:t>
        </w:r>
      </w:ins>
    </w:p>
    <w:p w14:paraId="73CBBDC2" w14:textId="77777777" w:rsidR="006B203D" w:rsidRDefault="006B203D" w:rsidP="006B203D">
      <w:pPr>
        <w:pStyle w:val="B1"/>
        <w:rPr>
          <w:ins w:id="1524" w:author="S2-2205003" w:date="2022-05-23T17:59:00Z"/>
        </w:rPr>
      </w:pPr>
      <w:ins w:id="1525" w:author="S2-2205003" w:date="2022-05-23T17:59:00Z">
        <w:r>
          <w:t>6.</w:t>
        </w:r>
        <w:r>
          <w:tab/>
          <w:t xml:space="preserve">The UE sends a supplementary services Event Report to the LCS Client or AF over the secure TCP/IP Connection established at step 2. The event report </w:t>
        </w:r>
        <w:r w:rsidRPr="00DE550F">
          <w:t>indicate</w:t>
        </w:r>
        <w:r>
          <w:t>s</w:t>
        </w:r>
        <w:r w:rsidRPr="00DE550F">
          <w:t xml:space="preserve"> the type of event being reported</w:t>
        </w:r>
        <w:r>
          <w:t xml:space="preserve"> and includes the location determined at step 5.</w:t>
        </w:r>
      </w:ins>
    </w:p>
    <w:p w14:paraId="6A3BBA08" w14:textId="77777777" w:rsidR="006B203D" w:rsidRDefault="006B203D" w:rsidP="006B203D">
      <w:pPr>
        <w:pStyle w:val="B1"/>
        <w:rPr>
          <w:ins w:id="1526" w:author="S2-2205003" w:date="2022-05-23T17:59:00Z"/>
        </w:rPr>
      </w:pPr>
      <w:ins w:id="1527" w:author="S2-2205003" w:date="2022-05-23T17:59:00Z">
        <w:r>
          <w:t>7.</w:t>
        </w:r>
        <w:r>
          <w:tab/>
          <w:t>The to LCS Client or AF returns a supplementary services Event Report Acknowledgment to the UE over the secure TCP/IP Connection established at step 2.</w:t>
        </w:r>
      </w:ins>
    </w:p>
    <w:p w14:paraId="105CADBC" w14:textId="77777777" w:rsidR="006B203D" w:rsidRDefault="006B203D" w:rsidP="006B203D">
      <w:pPr>
        <w:pStyle w:val="B1"/>
        <w:rPr>
          <w:ins w:id="1528" w:author="S2-2205003" w:date="2022-05-23T17:59:00Z"/>
        </w:rPr>
      </w:pPr>
      <w:ins w:id="1529" w:author="S2-2205003" w:date="2022-05-23T17:59:00Z">
        <w:r>
          <w:t>8.</w:t>
        </w:r>
        <w:r>
          <w:tab/>
          <w:t xml:space="preserve">The UE continues to monitor for and detect further </w:t>
        </w:r>
        <w:r w:rsidRPr="00DB775E">
          <w:t>trigger or periodic event</w:t>
        </w:r>
        <w:r>
          <w:t xml:space="preserve">s as at step 4 and repeats steps 5-7 for each detected </w:t>
        </w:r>
        <w:r w:rsidRPr="00DB775E">
          <w:t>trigger or periodic event</w:t>
        </w:r>
        <w:r>
          <w:t>.</w:t>
        </w:r>
      </w:ins>
    </w:p>
    <w:p w14:paraId="4E81BD31" w14:textId="77777777" w:rsidR="006B203D" w:rsidRDefault="006B203D" w:rsidP="006B203D">
      <w:pPr>
        <w:pStyle w:val="B1"/>
        <w:rPr>
          <w:ins w:id="1530" w:author="S2-2205003" w:date="2022-05-23T17:59:00Z"/>
        </w:rPr>
      </w:pPr>
      <w:ins w:id="1531" w:author="S2-2205003" w:date="2022-05-23T17:59:00Z">
        <w:r>
          <w:t>9.</w:t>
        </w:r>
        <w:r>
          <w:tab/>
          <w:t xml:space="preserve">Based on the criteria received by the UE for sending of cumulative event reports (e.g. the expiration of a periodic timer or the sending of certain number of event reports at step 6), the UE sends a cumulative event report to the LMF, H-GMLC and LCS Client or AF over the control plane portion of the periodic or triggered deferred 5GC-MT-LR using steps 25-30 of the procedure in clause 6.3.1 of TS 23.273. </w:t>
        </w:r>
        <w:r w:rsidRPr="002734D1">
          <w:t>The cumulative event report indicates to the LMF, H</w:t>
        </w:r>
        <w:r>
          <w:t>-</w:t>
        </w:r>
        <w:r w:rsidRPr="002734D1">
          <w:t>GMLC and External LCS Client or AF that the control plane portion of the periodic or triggered deferred 5GC-MT-LR is still operational, that the UE is still reporting events (e.g. is still powered on and in network coverage) and may include stati</w:t>
        </w:r>
        <w:r>
          <w:t>stics</w:t>
        </w:r>
        <w:r w:rsidRPr="002734D1">
          <w:t xml:space="preserve"> on the events reported since the last cumulative event report was sent (e.g. the number of event reports).</w:t>
        </w:r>
      </w:ins>
    </w:p>
    <w:p w14:paraId="6243EDF8" w14:textId="63325638" w:rsidR="006B203D" w:rsidRPr="00944402" w:rsidRDefault="006B203D" w:rsidP="00944402">
      <w:pPr>
        <w:pStyle w:val="Heading5"/>
        <w:rPr>
          <w:ins w:id="1532" w:author="S2-2205003" w:date="2022-05-23T17:59:00Z"/>
        </w:rPr>
      </w:pPr>
      <w:ins w:id="1533" w:author="S2-2205003" w:date="2022-05-23T17:59:00Z">
        <w:r w:rsidRPr="00944402">
          <w:t>6.</w:t>
        </w:r>
      </w:ins>
      <w:ins w:id="1534" w:author="CATT-Ming" w:date="2022-05-24T11:11:00Z">
        <w:r w:rsidR="0076119A">
          <w:rPr>
            <w:rFonts w:eastAsiaTheme="minorEastAsia" w:hint="eastAsia"/>
            <w:lang w:eastAsia="zh-CN"/>
          </w:rPr>
          <w:t>1</w:t>
        </w:r>
      </w:ins>
      <w:ins w:id="1535" w:author="CATT-Ming" w:date="2022-05-24T11:12:00Z">
        <w:r w:rsidR="0076119A">
          <w:rPr>
            <w:rFonts w:eastAsiaTheme="minorEastAsia" w:hint="eastAsia"/>
            <w:lang w:eastAsia="zh-CN"/>
          </w:rPr>
          <w:t>9</w:t>
        </w:r>
      </w:ins>
      <w:ins w:id="1536" w:author="S2-2205003" w:date="2022-05-23T17:59:00Z">
        <w:r w:rsidRPr="00944402">
          <w:t>.3.2</w:t>
        </w:r>
        <w:r w:rsidRPr="00944402">
          <w:tab/>
          <w:t>Event Reporting from a UE to an LCS Client or AF via an H-GMLC</w:t>
        </w:r>
      </w:ins>
    </w:p>
    <w:p w14:paraId="630D35E2" w14:textId="654AFF80" w:rsidR="006B203D" w:rsidRDefault="006B203D" w:rsidP="006B203D">
      <w:pPr>
        <w:rPr>
          <w:ins w:id="1537" w:author="S2-2205003" w:date="2022-05-23T17:59:00Z"/>
        </w:rPr>
      </w:pPr>
      <w:ins w:id="1538" w:author="S2-2205003" w:date="2022-05-23T17:59:00Z">
        <w:r w:rsidRPr="00F26B13">
          <w:t>Figure 6.</w:t>
        </w:r>
      </w:ins>
      <w:ins w:id="1539" w:author="CATT-Ming" w:date="2022-05-24T11:38:00Z">
        <w:r w:rsidR="00043CFC">
          <w:rPr>
            <w:rFonts w:eastAsiaTheme="minorEastAsia" w:hint="eastAsia"/>
            <w:lang w:eastAsia="zh-CN"/>
          </w:rPr>
          <w:t>19</w:t>
        </w:r>
      </w:ins>
      <w:ins w:id="1540" w:author="S2-2205003" w:date="2022-05-23T17:59:00Z">
        <w:r w:rsidRPr="00F26B13">
          <w:t>.</w:t>
        </w:r>
        <w:r>
          <w:t>3.2</w:t>
        </w:r>
        <w:r w:rsidRPr="00F26B13">
          <w:t>-</w:t>
        </w:r>
        <w:r>
          <w:t>1</w:t>
        </w:r>
        <w:r w:rsidRPr="00F26B13">
          <w:t xml:space="preserve"> shows a</w:t>
        </w:r>
        <w:r>
          <w:t xml:space="preserve"> procedure for event reporting from a UE to an LCS Client or AF when a User Plane connection is established to the LCS Client or AF via the H-GMLC. </w:t>
        </w:r>
        <w:r w:rsidRPr="00706510">
          <w:t>This procedure is applicable when UE based position methods or standalone position methods are used by the UE.</w:t>
        </w:r>
      </w:ins>
    </w:p>
    <w:p w14:paraId="0CD9036F" w14:textId="77777777" w:rsidR="006B203D" w:rsidRDefault="006B203D" w:rsidP="006B203D">
      <w:pPr>
        <w:ind w:left="284" w:firstLine="284"/>
        <w:rPr>
          <w:ins w:id="1541" w:author="S2-2205003" w:date="2022-05-23T17:59:00Z"/>
          <w:rFonts w:eastAsia="DengXian"/>
        </w:rPr>
      </w:pPr>
      <w:ins w:id="1542" w:author="S2-2205003" w:date="2022-05-23T17:59:00Z">
        <w:r>
          <w:object w:dxaOrig="14380" w:dyaOrig="10170" w14:anchorId="4A003F6B">
            <v:shape id="_x0000_i1082" type="#_x0000_t75" style="width:401.45pt;height:283.95pt" o:ole="">
              <v:imagedata r:id="rId116" o:title=""/>
            </v:shape>
            <o:OLEObject Type="Embed" ProgID="Visio.Drawing.15" ShapeID="_x0000_i1082" DrawAspect="Content" ObjectID="_1715084912" r:id="rId117"/>
          </w:object>
        </w:r>
      </w:ins>
    </w:p>
    <w:p w14:paraId="7C65751D" w14:textId="1D229F07" w:rsidR="006B203D" w:rsidRPr="009D20EB" w:rsidRDefault="006B203D" w:rsidP="006B203D">
      <w:pPr>
        <w:keepLines/>
        <w:spacing w:after="240"/>
        <w:jc w:val="center"/>
        <w:rPr>
          <w:ins w:id="1543" w:author="S2-2205003" w:date="2022-05-23T17:59:00Z"/>
          <w:rFonts w:ascii="Arial" w:hAnsi="Arial"/>
          <w:b/>
          <w:lang w:eastAsia="zh-CN"/>
        </w:rPr>
      </w:pPr>
      <w:ins w:id="1544" w:author="S2-2205003" w:date="2022-05-23T17:59:00Z">
        <w:r w:rsidRPr="009D20EB">
          <w:rPr>
            <w:rFonts w:ascii="Arial" w:hAnsi="Arial"/>
            <w:b/>
            <w:lang w:eastAsia="zh-CN"/>
          </w:rPr>
          <w:t>Figure 6.</w:t>
        </w:r>
      </w:ins>
      <w:ins w:id="1545" w:author="CATT-Ming" w:date="2022-05-24T11:12:00Z">
        <w:r w:rsidR="0076119A">
          <w:rPr>
            <w:rFonts w:ascii="Arial" w:eastAsiaTheme="minorEastAsia" w:hAnsi="Arial" w:hint="eastAsia"/>
            <w:b/>
            <w:lang w:eastAsia="zh-CN"/>
          </w:rPr>
          <w:t>19</w:t>
        </w:r>
      </w:ins>
      <w:ins w:id="1546" w:author="S2-2205003" w:date="2022-05-23T17:59:00Z">
        <w:r w:rsidRPr="009D20EB">
          <w:rPr>
            <w:rFonts w:ascii="Arial" w:hAnsi="Arial"/>
            <w:b/>
            <w:lang w:eastAsia="zh-CN"/>
          </w:rPr>
          <w:t>.</w:t>
        </w:r>
        <w:r>
          <w:rPr>
            <w:rFonts w:ascii="Arial" w:hAnsi="Arial"/>
            <w:b/>
            <w:lang w:eastAsia="zh-CN"/>
          </w:rPr>
          <w:t>3.2</w:t>
        </w:r>
        <w:r w:rsidRPr="009D20EB">
          <w:rPr>
            <w:rFonts w:ascii="Arial" w:hAnsi="Arial"/>
            <w:b/>
            <w:lang w:eastAsia="zh-CN"/>
          </w:rPr>
          <w:t xml:space="preserve">-1: </w:t>
        </w:r>
        <w:r w:rsidRPr="00FF659A">
          <w:rPr>
            <w:rFonts w:ascii="Arial" w:hAnsi="Arial"/>
            <w:b/>
            <w:lang w:eastAsia="zh-CN"/>
          </w:rPr>
          <w:t xml:space="preserve">Event Reporting from a UE to an LCS Client or AF via </w:t>
        </w:r>
        <w:r>
          <w:rPr>
            <w:rFonts w:ascii="Arial" w:hAnsi="Arial"/>
            <w:b/>
            <w:lang w:eastAsia="zh-CN"/>
          </w:rPr>
          <w:t>the H-GMLC</w:t>
        </w:r>
      </w:ins>
    </w:p>
    <w:p w14:paraId="5B4AD7CA" w14:textId="77777777" w:rsidR="006B203D" w:rsidRPr="001216A7" w:rsidRDefault="006B203D" w:rsidP="006B203D">
      <w:pPr>
        <w:pStyle w:val="B1"/>
        <w:rPr>
          <w:ins w:id="1547" w:author="S2-2205003" w:date="2022-05-23T17:59:00Z"/>
          <w:lang w:eastAsia="zh-CN"/>
        </w:rPr>
      </w:pPr>
      <w:ins w:id="1548" w:author="S2-2205003" w:date="2022-05-23T17:59:00Z">
        <w:r w:rsidRPr="009D20EB">
          <w:t>1.</w:t>
        </w:r>
        <w:r w:rsidRPr="009D20EB">
          <w:tab/>
        </w:r>
        <w:r w:rsidRPr="001216A7">
          <w:rPr>
            <w:lang w:eastAsia="zh-CN"/>
          </w:rPr>
          <w:t>Steps 1-2</w:t>
        </w:r>
        <w:r>
          <w:rPr>
            <w:lang w:eastAsia="zh-CN"/>
          </w:rPr>
          <w:t>1</w:t>
        </w:r>
        <w:r w:rsidRPr="001216A7">
          <w:rPr>
            <w:lang w:eastAsia="zh-CN"/>
          </w:rPr>
          <w:t xml:space="preserve"> for the deferred 5GC-MT-LR procedure for periodic or triggered location events in </w:t>
        </w:r>
        <w:r>
          <w:rPr>
            <w:lang w:eastAsia="zh-CN"/>
          </w:rPr>
          <w:t xml:space="preserve">TS 23.273 </w:t>
        </w:r>
        <w:r w:rsidRPr="001216A7">
          <w:rPr>
            <w:lang w:eastAsia="zh-CN"/>
          </w:rPr>
          <w:t xml:space="preserve">clause 6.3.1 </w:t>
        </w:r>
        <w:r>
          <w:rPr>
            <w:lang w:eastAsia="zh-CN"/>
          </w:rPr>
          <w:t xml:space="preserve">[5] </w:t>
        </w:r>
        <w:r w:rsidRPr="001216A7">
          <w:rPr>
            <w:lang w:eastAsia="zh-CN"/>
          </w:rPr>
          <w:t>are performed with the following</w:t>
        </w:r>
        <w:r>
          <w:rPr>
            <w:lang w:eastAsia="zh-CN"/>
          </w:rPr>
          <w:t xml:space="preserve"> differences</w:t>
        </w:r>
        <w:r w:rsidRPr="001216A7">
          <w:rPr>
            <w:lang w:eastAsia="zh-CN"/>
          </w:rPr>
          <w:t>.</w:t>
        </w:r>
      </w:ins>
    </w:p>
    <w:p w14:paraId="61453CC5" w14:textId="77777777" w:rsidR="006B203D" w:rsidRDefault="006B203D" w:rsidP="006B203D">
      <w:pPr>
        <w:pStyle w:val="B2"/>
        <w:rPr>
          <w:ins w:id="1549" w:author="S2-2205003" w:date="2022-05-23T17:59:00Z"/>
          <w:lang w:eastAsia="zh-CN"/>
        </w:rPr>
      </w:pPr>
      <w:ins w:id="1550" w:author="S2-2205003" w:date="2022-05-23T17:59:00Z">
        <w:r w:rsidRPr="001216A7">
          <w:rPr>
            <w:lang w:eastAsia="zh-CN"/>
          </w:rPr>
          <w:t>-</w:t>
        </w:r>
        <w:r w:rsidRPr="001216A7">
          <w:rPr>
            <w:lang w:eastAsia="zh-CN"/>
          </w:rPr>
          <w:tab/>
        </w:r>
        <w:r>
          <w:rPr>
            <w:lang w:eastAsia="zh-CN"/>
          </w:rPr>
          <w:t>At step 1, the LCS Client or AF includes a request for user plane reporting in the Location Request and includes an IP address or FQDN for the user plane connection and security information to enable a secure connection.</w:t>
        </w:r>
      </w:ins>
    </w:p>
    <w:p w14:paraId="383929FC" w14:textId="77777777" w:rsidR="006B203D" w:rsidRPr="00D10238" w:rsidRDefault="006B203D" w:rsidP="006B203D">
      <w:pPr>
        <w:pStyle w:val="B2"/>
        <w:rPr>
          <w:ins w:id="1551" w:author="S2-2205003" w:date="2022-05-23T17:59:00Z"/>
        </w:rPr>
      </w:pPr>
      <w:ins w:id="1552" w:author="S2-2205003" w:date="2022-05-23T17:59:00Z">
        <w:r>
          <w:rPr>
            <w:lang w:eastAsia="zh-CN"/>
          </w:rPr>
          <w:t>-</w:t>
        </w:r>
        <w:r>
          <w:rPr>
            <w:lang w:eastAsia="zh-CN"/>
          </w:rPr>
          <w:tab/>
          <w:t>At steps 4, 5, 14 and 16, the request for user plane reporting</w:t>
        </w:r>
        <w:r w:rsidRPr="003446A6">
          <w:rPr>
            <w:lang w:eastAsia="zh-CN"/>
          </w:rPr>
          <w:t xml:space="preserve"> </w:t>
        </w:r>
        <w:r>
          <w:rPr>
            <w:lang w:eastAsia="zh-CN"/>
          </w:rPr>
          <w:t>and an IP address or FQDN and security information for the H-GMLC are forwarded in sequence to the VGMLC (if used), AMF, LMF and target UE. The H-GMLC also retains the IP address or FQDN and security information for the LCS Client or AF that was received at step 1. The type of user plane connection (via the H-GMLC)) is also conveyed to the LMF and target UE from the H-GMLC.</w:t>
        </w:r>
        <w:r w:rsidRPr="00850526">
          <w:t xml:space="preserve"> </w:t>
        </w:r>
        <w:r>
          <w:t xml:space="preserve">The H-GMLC can decide to use this procedure (rather than either of the other procedures) prior to step 4 or step 5 of the procedure in </w:t>
        </w:r>
        <w:r>
          <w:rPr>
            <w:lang w:eastAsia="zh-CN"/>
          </w:rPr>
          <w:t xml:space="preserve">TS 23.273 </w:t>
        </w:r>
        <w:r w:rsidRPr="001216A7">
          <w:rPr>
            <w:lang w:eastAsia="zh-CN"/>
          </w:rPr>
          <w:t xml:space="preserve">clause 6.3.1 </w:t>
        </w:r>
        <w:r>
          <w:rPr>
            <w:lang w:eastAsia="zh-CN"/>
          </w:rPr>
          <w:t>[5].</w:t>
        </w:r>
      </w:ins>
    </w:p>
    <w:p w14:paraId="040C68EA" w14:textId="77777777" w:rsidR="006B203D" w:rsidRPr="00B01D01" w:rsidRDefault="006B203D" w:rsidP="006B203D">
      <w:pPr>
        <w:pStyle w:val="B2"/>
        <w:rPr>
          <w:ins w:id="1553" w:author="S2-2205003" w:date="2022-05-23T17:59:00Z"/>
          <w:lang w:eastAsia="zh-CN"/>
        </w:rPr>
      </w:pPr>
      <w:ins w:id="1554" w:author="S2-2205003" w:date="2022-05-23T17:59:00Z">
        <w:r>
          <w:rPr>
            <w:lang w:eastAsia="zh-CN"/>
          </w:rPr>
          <w:t>-</w:t>
        </w:r>
        <w:r>
          <w:rPr>
            <w:lang w:eastAsia="zh-CN"/>
          </w:rPr>
          <w:tab/>
          <w:t>At step 17-21, the target UE indicates to the LMF, H-GMLC and LCS Client or AF whether event reporting via user plane can be supported by the target UE. If event reporting via user plane cannot be supported, the target UE uses the procedure in clause 6.3.1 of TS 23.273 to send events reports via Control Plane.</w:t>
        </w:r>
      </w:ins>
    </w:p>
    <w:p w14:paraId="6B218D9B" w14:textId="77777777" w:rsidR="006B203D" w:rsidRDefault="006B203D" w:rsidP="006B203D">
      <w:pPr>
        <w:ind w:left="540" w:hanging="270"/>
        <w:rPr>
          <w:ins w:id="1555" w:author="S2-2205003" w:date="2022-05-23T17:59:00Z"/>
          <w:lang w:eastAsia="zh-CN"/>
        </w:rPr>
      </w:pPr>
      <w:ins w:id="1556" w:author="S2-2205003" w:date="2022-05-23T17:59:00Z">
        <w:r>
          <w:rPr>
            <w:rFonts w:eastAsia="DengXian"/>
          </w:rPr>
          <w:t>2.</w:t>
        </w:r>
        <w:r>
          <w:rPr>
            <w:rFonts w:eastAsia="DengXian"/>
          </w:rPr>
          <w:tab/>
          <w:t xml:space="preserve">The UE establishes a secure TCP/IP connection to the H-GMLC using the </w:t>
        </w:r>
        <w:r>
          <w:rPr>
            <w:lang w:eastAsia="zh-CN"/>
          </w:rPr>
          <w:t>IP address or FQDN and security information received by the UE at step 1.</w:t>
        </w:r>
      </w:ins>
    </w:p>
    <w:p w14:paraId="014260C8" w14:textId="77777777" w:rsidR="006B203D" w:rsidRDefault="006B203D" w:rsidP="006B203D">
      <w:pPr>
        <w:ind w:left="540" w:hanging="270"/>
        <w:rPr>
          <w:ins w:id="1557" w:author="S2-2205003" w:date="2022-05-23T17:59:00Z"/>
          <w:lang w:eastAsia="zh-CN"/>
        </w:rPr>
      </w:pPr>
      <w:ins w:id="1558" w:author="S2-2205003" w:date="2022-05-23T17:59:00Z">
        <w:r>
          <w:rPr>
            <w:lang w:eastAsia="zh-CN"/>
          </w:rPr>
          <w:t>3.</w:t>
        </w:r>
        <w:r>
          <w:rPr>
            <w:lang w:eastAsia="zh-CN"/>
          </w:rPr>
          <w:tab/>
          <w:t xml:space="preserve">The H-GMLC </w:t>
        </w:r>
        <w:r>
          <w:rPr>
            <w:rFonts w:eastAsia="DengXian"/>
          </w:rPr>
          <w:t xml:space="preserve">establishes a secure TCP/IP connection to the LCS Client or AF H-GMLC using the </w:t>
        </w:r>
        <w:r>
          <w:rPr>
            <w:lang w:eastAsia="zh-CN"/>
          </w:rPr>
          <w:t>IP address or FQDN and security information received by the H-GMLC at step 1.</w:t>
        </w:r>
      </w:ins>
    </w:p>
    <w:p w14:paraId="6A879AAA" w14:textId="4178A168" w:rsidR="006B203D" w:rsidRDefault="006B203D" w:rsidP="006B203D">
      <w:pPr>
        <w:ind w:left="540" w:hanging="270"/>
        <w:rPr>
          <w:ins w:id="1559" w:author="S2-2205003" w:date="2022-05-23T17:59:00Z"/>
          <w:lang w:eastAsia="zh-CN"/>
        </w:rPr>
      </w:pPr>
      <w:ins w:id="1560" w:author="S2-2205003" w:date="2022-05-23T17:59:00Z">
        <w:r>
          <w:rPr>
            <w:lang w:eastAsia="zh-CN"/>
          </w:rPr>
          <w:t>4.</w:t>
        </w:r>
        <w:r>
          <w:rPr>
            <w:lang w:eastAsia="zh-CN"/>
          </w:rPr>
          <w:tab/>
          <w:t>If the UE needs assistance data to help determine a location later at step 6, the UE performs step 3 in clause 6.</w:t>
        </w:r>
      </w:ins>
      <w:ins w:id="1561" w:author="CATT-Ming" w:date="2022-05-24T11:45:00Z">
        <w:r w:rsidR="0044466E">
          <w:rPr>
            <w:rFonts w:eastAsiaTheme="minorEastAsia" w:hint="eastAsia"/>
            <w:lang w:eastAsia="zh-CN"/>
          </w:rPr>
          <w:t>19</w:t>
        </w:r>
      </w:ins>
      <w:ins w:id="1562" w:author="S2-2205003" w:date="2022-05-23T17:59:00Z">
        <w:r>
          <w:rPr>
            <w:lang w:eastAsia="zh-CN"/>
          </w:rPr>
          <w:t>.3.1 to obtain assistance data from the LMF using control plane.</w:t>
        </w:r>
      </w:ins>
    </w:p>
    <w:p w14:paraId="6F456CEF" w14:textId="77777777" w:rsidR="006B203D" w:rsidRDefault="006B203D" w:rsidP="006B203D">
      <w:pPr>
        <w:ind w:left="540" w:hanging="270"/>
        <w:rPr>
          <w:ins w:id="1563" w:author="S2-2205003" w:date="2022-05-23T17:59:00Z"/>
          <w:lang w:eastAsia="zh-CN"/>
        </w:rPr>
      </w:pPr>
      <w:ins w:id="1564" w:author="S2-2205003" w:date="2022-05-23T17:59:00Z">
        <w:r>
          <w:rPr>
            <w:lang w:eastAsia="zh-CN"/>
          </w:rPr>
          <w:t>5.</w:t>
        </w:r>
        <w:r>
          <w:rPr>
            <w:lang w:eastAsia="zh-CN"/>
          </w:rPr>
          <w:tab/>
          <w:t xml:space="preserve">The UE monitors for and detects the </w:t>
        </w:r>
        <w:r w:rsidRPr="0084201D">
          <w:rPr>
            <w:lang w:eastAsia="zh-CN"/>
          </w:rPr>
          <w:t xml:space="preserve">occurrence of </w:t>
        </w:r>
        <w:r>
          <w:rPr>
            <w:lang w:eastAsia="zh-CN"/>
          </w:rPr>
          <w:t xml:space="preserve">a </w:t>
        </w:r>
        <w:r w:rsidRPr="0084201D">
          <w:rPr>
            <w:lang w:eastAsia="zh-CN"/>
          </w:rPr>
          <w:t xml:space="preserve">trigger or periodic event </w:t>
        </w:r>
        <w:r>
          <w:rPr>
            <w:lang w:eastAsia="zh-CN"/>
          </w:rPr>
          <w:t>as described for step 22 of the procedure in clause 6.3.1 of TS 23.273.</w:t>
        </w:r>
      </w:ins>
    </w:p>
    <w:p w14:paraId="5570F7D2" w14:textId="77777777" w:rsidR="006B203D" w:rsidRPr="00D10238" w:rsidRDefault="006B203D" w:rsidP="006B203D">
      <w:pPr>
        <w:pStyle w:val="B1"/>
        <w:rPr>
          <w:ins w:id="1565" w:author="S2-2205003" w:date="2022-05-23T17:59:00Z"/>
        </w:rPr>
      </w:pPr>
      <w:ins w:id="1566" w:author="S2-2205003" w:date="2022-05-23T17:59:00Z">
        <w:r>
          <w:rPr>
            <w:lang w:eastAsia="zh-CN"/>
          </w:rPr>
          <w:t>6.</w:t>
        </w:r>
        <w:r>
          <w:rPr>
            <w:lang w:eastAsia="zh-CN"/>
          </w:rPr>
          <w:tab/>
          <w:t>The UE obtains location measurements and determines a current location, possibly using assistance data obtained at step 3.</w:t>
        </w:r>
      </w:ins>
    </w:p>
    <w:p w14:paraId="69E01BD0" w14:textId="2920DD11" w:rsidR="006B203D" w:rsidRDefault="006B203D" w:rsidP="006B203D">
      <w:pPr>
        <w:keepLines/>
        <w:ind w:left="1135" w:hanging="851"/>
        <w:rPr>
          <w:ins w:id="1567" w:author="S2-2205003" w:date="2022-05-23T17:59:00Z"/>
          <w:rFonts w:eastAsia="DengXian"/>
        </w:rPr>
      </w:pPr>
      <w:ins w:id="1568" w:author="S2-2205003" w:date="2022-05-23T17:59:00Z">
        <w:r w:rsidRPr="00D10238">
          <w:t>NOTE</w:t>
        </w:r>
        <w:r>
          <w:t xml:space="preserve"> 1</w:t>
        </w:r>
        <w:r w:rsidRPr="00D10238">
          <w:t>:</w:t>
        </w:r>
        <w:r w:rsidRPr="00D10238">
          <w:tab/>
        </w:r>
        <w:r>
          <w:t>Obtaining a location at step 6 limits the UE to using UE based or standalone position methods. If UE assisted position methods need to be used, the LMF can use the procedure described in clause 6.</w:t>
        </w:r>
      </w:ins>
      <w:ins w:id="1569" w:author="CATT-Ming" w:date="2022-05-24T11:45:00Z">
        <w:r w:rsidR="0044466E">
          <w:rPr>
            <w:rFonts w:eastAsiaTheme="minorEastAsia" w:hint="eastAsia"/>
            <w:lang w:eastAsia="zh-CN"/>
          </w:rPr>
          <w:t>19</w:t>
        </w:r>
      </w:ins>
      <w:ins w:id="1570" w:author="S2-2205003" w:date="2022-05-23T17:59:00Z">
        <w:r>
          <w:t>.3.3 instead of the procedure in this clause.</w:t>
        </w:r>
      </w:ins>
    </w:p>
    <w:p w14:paraId="5597E350" w14:textId="77777777" w:rsidR="006B203D" w:rsidRDefault="006B203D" w:rsidP="006B203D">
      <w:pPr>
        <w:pStyle w:val="B1"/>
        <w:rPr>
          <w:ins w:id="1571" w:author="S2-2205003" w:date="2022-05-23T17:59:00Z"/>
        </w:rPr>
      </w:pPr>
      <w:ins w:id="1572" w:author="S2-2205003" w:date="2022-05-23T17:59:00Z">
        <w:r>
          <w:lastRenderedPageBreak/>
          <w:t>7.</w:t>
        </w:r>
        <w:r>
          <w:tab/>
          <w:t xml:space="preserve">The UE sends a supplementary services Event Report to the H-GMLC over the secure TCP/IP Connection established at step 2. The event report </w:t>
        </w:r>
        <w:r w:rsidRPr="00DE550F">
          <w:t>indicate</w:t>
        </w:r>
        <w:r>
          <w:t>s</w:t>
        </w:r>
        <w:r w:rsidRPr="00DE550F">
          <w:t xml:space="preserve"> the type of event being reported</w:t>
        </w:r>
        <w:r>
          <w:t xml:space="preserve"> and includes the location determined at step 6.</w:t>
        </w:r>
      </w:ins>
    </w:p>
    <w:p w14:paraId="3EF84B5B" w14:textId="77777777" w:rsidR="006B203D" w:rsidRDefault="006B203D" w:rsidP="006B203D">
      <w:pPr>
        <w:pStyle w:val="B1"/>
        <w:rPr>
          <w:ins w:id="1573" w:author="S2-2205003" w:date="2022-05-23T17:59:00Z"/>
        </w:rPr>
      </w:pPr>
      <w:ins w:id="1574" w:author="S2-2205003" w:date="2022-05-23T17:59:00Z">
        <w:r>
          <w:t>8.</w:t>
        </w:r>
        <w:r>
          <w:tab/>
          <w:t>The H-GMLC forwards the supplementary services Event Report to LCS Client or AF over the secure TCP/IP Connection established at step 3.</w:t>
        </w:r>
      </w:ins>
    </w:p>
    <w:p w14:paraId="566FACFC" w14:textId="77777777" w:rsidR="006B203D" w:rsidRDefault="006B203D" w:rsidP="006B203D">
      <w:pPr>
        <w:pStyle w:val="B1"/>
        <w:rPr>
          <w:ins w:id="1575" w:author="S2-2205003" w:date="2022-05-23T17:59:00Z"/>
        </w:rPr>
      </w:pPr>
      <w:ins w:id="1576" w:author="S2-2205003" w:date="2022-05-23T17:59:00Z">
        <w:r>
          <w:t>9.</w:t>
        </w:r>
        <w:r>
          <w:tab/>
          <w:t>The LCS Client or AF returns a supplementary services Event Report Acknowledgment to the H-GMLC over the secure TCP/IP Connection established at step 3.</w:t>
        </w:r>
      </w:ins>
    </w:p>
    <w:p w14:paraId="154C31F7" w14:textId="77777777" w:rsidR="006B203D" w:rsidRDefault="006B203D" w:rsidP="006B203D">
      <w:pPr>
        <w:pStyle w:val="B1"/>
        <w:rPr>
          <w:ins w:id="1577" w:author="S2-2205003" w:date="2022-05-23T17:59:00Z"/>
        </w:rPr>
      </w:pPr>
      <w:ins w:id="1578" w:author="S2-2205003" w:date="2022-05-23T17:59:00Z">
        <w:r>
          <w:t>10.</w:t>
        </w:r>
        <w:r>
          <w:tab/>
          <w:t>The H-GMLC returns the supplementary services Event Report Acknowledgment to the UE over the secure TCP/IP Connection established at step 2.</w:t>
        </w:r>
      </w:ins>
    </w:p>
    <w:p w14:paraId="27259238" w14:textId="77777777" w:rsidR="006B203D" w:rsidRPr="00D10238" w:rsidRDefault="006B203D" w:rsidP="006B203D">
      <w:pPr>
        <w:pStyle w:val="B1"/>
        <w:rPr>
          <w:ins w:id="1579" w:author="S2-2205003" w:date="2022-05-23T17:59:00Z"/>
        </w:rPr>
      </w:pPr>
      <w:ins w:id="1580" w:author="S2-2205003" w:date="2022-05-23T17:59:00Z">
        <w:r>
          <w:t>11.</w:t>
        </w:r>
        <w:r>
          <w:tab/>
          <w:t xml:space="preserve">The UE continues to monitor for and detect further </w:t>
        </w:r>
        <w:r w:rsidRPr="00DB775E">
          <w:t>trigger or periodic event</w:t>
        </w:r>
        <w:r>
          <w:t xml:space="preserve">s as at step 5 and repeats steps 6-10 for each detected </w:t>
        </w:r>
        <w:r w:rsidRPr="00DB775E">
          <w:t>trigger or periodic event</w:t>
        </w:r>
        <w:r>
          <w:t>.</w:t>
        </w:r>
      </w:ins>
    </w:p>
    <w:p w14:paraId="67673EBD" w14:textId="551D85B4" w:rsidR="006B203D" w:rsidRDefault="006B203D" w:rsidP="006B203D">
      <w:pPr>
        <w:keepLines/>
        <w:ind w:left="1135" w:hanging="851"/>
        <w:rPr>
          <w:ins w:id="1581" w:author="S2-2205003" w:date="2022-05-23T17:59:00Z"/>
          <w:rFonts w:eastAsia="DengXian"/>
        </w:rPr>
      </w:pPr>
      <w:ins w:id="1582" w:author="S2-2205003" w:date="2022-05-23T17:59:00Z">
        <w:r w:rsidRPr="00D10238">
          <w:t>NOTE</w:t>
        </w:r>
        <w:r>
          <w:t xml:space="preserve"> 2</w:t>
        </w:r>
        <w:r w:rsidRPr="00D10238">
          <w:t>:</w:t>
        </w:r>
        <w:r w:rsidRPr="00D10238">
          <w:tab/>
        </w:r>
        <w:r>
          <w:t>A cumulative event report from the UE, as at step 9 in the procedure in clause 6.</w:t>
        </w:r>
      </w:ins>
      <w:ins w:id="1583" w:author="CATT-Ming" w:date="2022-05-24T11:42:00Z">
        <w:r w:rsidR="0044466E">
          <w:rPr>
            <w:rFonts w:eastAsiaTheme="minorEastAsia" w:hint="eastAsia"/>
            <w:lang w:eastAsia="zh-CN"/>
          </w:rPr>
          <w:t>19</w:t>
        </w:r>
      </w:ins>
      <w:ins w:id="1584" w:author="S2-2205003" w:date="2022-05-23T17:59:00Z">
        <w:r>
          <w:t>.3.1, should not be needed when event reports are sent via the H-GMLC, as the H-GMLC is already aware of the status of event reporting and would know if the UE had ceased reporting events..</w:t>
        </w:r>
      </w:ins>
    </w:p>
    <w:p w14:paraId="7EDED50A" w14:textId="543B8C9C" w:rsidR="006B203D" w:rsidRPr="00944402" w:rsidRDefault="006B203D" w:rsidP="00944402">
      <w:pPr>
        <w:pStyle w:val="Heading5"/>
        <w:rPr>
          <w:ins w:id="1585" w:author="S2-2205003" w:date="2022-05-23T17:59:00Z"/>
        </w:rPr>
      </w:pPr>
      <w:ins w:id="1586" w:author="S2-2205003" w:date="2022-05-23T17:59:00Z">
        <w:r w:rsidRPr="00944402">
          <w:t>6.</w:t>
        </w:r>
      </w:ins>
      <w:ins w:id="1587" w:author="CATT-Ming" w:date="2022-05-24T11:12:00Z">
        <w:r w:rsidR="0076119A">
          <w:rPr>
            <w:rFonts w:eastAsiaTheme="minorEastAsia" w:hint="eastAsia"/>
            <w:lang w:eastAsia="zh-CN"/>
          </w:rPr>
          <w:t>19</w:t>
        </w:r>
      </w:ins>
      <w:ins w:id="1588" w:author="S2-2205003" w:date="2022-05-23T17:59:00Z">
        <w:r w:rsidRPr="00944402">
          <w:t>.3.3</w:t>
        </w:r>
        <w:r w:rsidRPr="00944402">
          <w:tab/>
          <w:t>Event Reporting from a UE to an LCS Client or AF via an LMF</w:t>
        </w:r>
      </w:ins>
    </w:p>
    <w:p w14:paraId="459FCE8D" w14:textId="691300BD" w:rsidR="006B203D" w:rsidRPr="00D10238" w:rsidRDefault="006B203D" w:rsidP="006B203D">
      <w:pPr>
        <w:rPr>
          <w:ins w:id="1589" w:author="S2-2205003" w:date="2022-05-23T17:59:00Z"/>
        </w:rPr>
      </w:pPr>
      <w:ins w:id="1590" w:author="S2-2205003" w:date="2022-05-23T17:59:00Z">
        <w:r w:rsidRPr="00F26B13">
          <w:t>Figure 6.</w:t>
        </w:r>
      </w:ins>
      <w:ins w:id="1591" w:author="CATT-Ming" w:date="2022-05-24T11:39:00Z">
        <w:r w:rsidR="00043CFC">
          <w:rPr>
            <w:rFonts w:eastAsiaTheme="minorEastAsia" w:hint="eastAsia"/>
            <w:lang w:eastAsia="zh-CN"/>
          </w:rPr>
          <w:t>19</w:t>
        </w:r>
      </w:ins>
      <w:ins w:id="1592" w:author="S2-2205003" w:date="2022-05-23T17:59:00Z">
        <w:r w:rsidRPr="00F26B13">
          <w:t>.</w:t>
        </w:r>
        <w:r>
          <w:t>3.3</w:t>
        </w:r>
        <w:r w:rsidRPr="00F26B13">
          <w:t>-</w:t>
        </w:r>
        <w:r>
          <w:t>1</w:t>
        </w:r>
        <w:r w:rsidRPr="00F26B13">
          <w:t xml:space="preserve"> shows a</w:t>
        </w:r>
        <w:r>
          <w:t xml:space="preserve"> procedure for event reporting from a UE to an LCS Client or AF when a User Plane connection is established to the LCS Client or AF via the LMF. </w:t>
        </w:r>
        <w:r w:rsidRPr="00706510">
          <w:t>This procedure is applicable when UE</w:t>
        </w:r>
        <w:r>
          <w:t xml:space="preserve"> assisted </w:t>
        </w:r>
        <w:r w:rsidRPr="00706510">
          <w:t>position methods are used by the UE.</w:t>
        </w:r>
      </w:ins>
    </w:p>
    <w:p w14:paraId="1EC3E30C" w14:textId="40CDB548" w:rsidR="006B203D" w:rsidRDefault="006B203D" w:rsidP="006B203D">
      <w:pPr>
        <w:keepLines/>
        <w:ind w:left="1135" w:hanging="851"/>
        <w:rPr>
          <w:ins w:id="1593" w:author="S2-2205003" w:date="2022-05-23T17:59:00Z"/>
        </w:rPr>
      </w:pPr>
      <w:ins w:id="1594" w:author="S2-2205003" w:date="2022-05-23T17:59:00Z">
        <w:r w:rsidRPr="00D10238">
          <w:t>NOTE:</w:t>
        </w:r>
        <w:r w:rsidRPr="00D10238">
          <w:tab/>
        </w:r>
        <w:r>
          <w:t>This procedure does not support transfer of event reporting to a new LMF. While such support could be added, it could substantially increase latency as well as add more impacts for the target UE, LMF and LCS Client or AF. Environments where very low latency is needed can include factories, warehouses and industrial plants where a single LMF might support the entire UE coverage area, thereby making LMF change unnecessary. In other environments, where an LMF change could be needed, the procedure in clause 6.</w:t>
        </w:r>
      </w:ins>
      <w:ins w:id="1595" w:author="CATT-Ming" w:date="2022-05-24T11:42:00Z">
        <w:r w:rsidR="0044466E">
          <w:rPr>
            <w:rFonts w:eastAsiaTheme="minorEastAsia" w:hint="eastAsia"/>
            <w:lang w:eastAsia="zh-CN"/>
          </w:rPr>
          <w:t>19</w:t>
        </w:r>
      </w:ins>
      <w:ins w:id="1596" w:author="S2-2205003" w:date="2022-05-23T17:59:00Z">
        <w:r>
          <w:t>.3.1 or 6.</w:t>
        </w:r>
      </w:ins>
      <w:ins w:id="1597" w:author="CATT-Ming" w:date="2022-05-24T11:42:00Z">
        <w:r w:rsidR="0044466E">
          <w:rPr>
            <w:rFonts w:eastAsiaTheme="minorEastAsia" w:hint="eastAsia"/>
            <w:lang w:eastAsia="zh-CN"/>
          </w:rPr>
          <w:t>19</w:t>
        </w:r>
      </w:ins>
      <w:ins w:id="1598" w:author="S2-2205003" w:date="2022-05-23T17:59:00Z">
        <w:r>
          <w:t>.3.2 could be used instead.</w:t>
        </w:r>
      </w:ins>
    </w:p>
    <w:p w14:paraId="5BEA0572" w14:textId="77777777" w:rsidR="006B203D" w:rsidRDefault="006B203D" w:rsidP="006B203D">
      <w:pPr>
        <w:ind w:left="284" w:firstLine="284"/>
        <w:rPr>
          <w:ins w:id="1599" w:author="S2-2205003" w:date="2022-05-23T17:59:00Z"/>
          <w:rFonts w:eastAsia="DengXian"/>
        </w:rPr>
      </w:pPr>
      <w:ins w:id="1600" w:author="S2-2205003" w:date="2022-05-23T17:59:00Z">
        <w:r>
          <w:object w:dxaOrig="14460" w:dyaOrig="13410" w14:anchorId="068DB60E">
            <v:shape id="_x0000_i1083" type="#_x0000_t75" style="width:402.6pt;height:374.4pt" o:ole="">
              <v:imagedata r:id="rId118" o:title=""/>
            </v:shape>
            <o:OLEObject Type="Embed" ProgID="Visio.Drawing.15" ShapeID="_x0000_i1083" DrawAspect="Content" ObjectID="_1715084913" r:id="rId119"/>
          </w:object>
        </w:r>
      </w:ins>
    </w:p>
    <w:p w14:paraId="3BDFC832" w14:textId="0B8E17F0" w:rsidR="006B203D" w:rsidRPr="009D20EB" w:rsidRDefault="006B203D" w:rsidP="006B203D">
      <w:pPr>
        <w:keepLines/>
        <w:spacing w:after="240"/>
        <w:jc w:val="center"/>
        <w:rPr>
          <w:ins w:id="1601" w:author="S2-2205003" w:date="2022-05-23T17:59:00Z"/>
          <w:rFonts w:ascii="Arial" w:hAnsi="Arial"/>
          <w:b/>
          <w:lang w:eastAsia="zh-CN"/>
        </w:rPr>
      </w:pPr>
      <w:ins w:id="1602" w:author="S2-2205003" w:date="2022-05-23T17:59:00Z">
        <w:r w:rsidRPr="009D20EB">
          <w:rPr>
            <w:rFonts w:ascii="Arial" w:hAnsi="Arial"/>
            <w:b/>
            <w:lang w:eastAsia="zh-CN"/>
          </w:rPr>
          <w:t>Figure 6.</w:t>
        </w:r>
      </w:ins>
      <w:ins w:id="1603" w:author="CATT-Ming" w:date="2022-05-24T11:12:00Z">
        <w:r w:rsidR="0076119A">
          <w:rPr>
            <w:rFonts w:ascii="Arial" w:eastAsiaTheme="minorEastAsia" w:hAnsi="Arial" w:hint="eastAsia"/>
            <w:b/>
            <w:lang w:eastAsia="zh-CN"/>
          </w:rPr>
          <w:t>19</w:t>
        </w:r>
      </w:ins>
      <w:ins w:id="1604" w:author="S2-2205003" w:date="2022-05-23T17:59:00Z">
        <w:r w:rsidRPr="009D20EB">
          <w:rPr>
            <w:rFonts w:ascii="Arial" w:hAnsi="Arial"/>
            <w:b/>
            <w:lang w:eastAsia="zh-CN"/>
          </w:rPr>
          <w:t>.</w:t>
        </w:r>
        <w:r>
          <w:rPr>
            <w:rFonts w:ascii="Arial" w:hAnsi="Arial"/>
            <w:b/>
            <w:lang w:eastAsia="zh-CN"/>
          </w:rPr>
          <w:t>3.3</w:t>
        </w:r>
        <w:r w:rsidRPr="009D20EB">
          <w:rPr>
            <w:rFonts w:ascii="Arial" w:hAnsi="Arial"/>
            <w:b/>
            <w:lang w:eastAsia="zh-CN"/>
          </w:rPr>
          <w:t xml:space="preserve">-1: </w:t>
        </w:r>
        <w:r w:rsidRPr="00FF659A">
          <w:rPr>
            <w:rFonts w:ascii="Arial" w:hAnsi="Arial"/>
            <w:b/>
            <w:lang w:eastAsia="zh-CN"/>
          </w:rPr>
          <w:t xml:space="preserve">Event Reporting from a UE to an LCS Client or AF via </w:t>
        </w:r>
        <w:r>
          <w:rPr>
            <w:rFonts w:ascii="Arial" w:hAnsi="Arial"/>
            <w:b/>
            <w:lang w:eastAsia="zh-CN"/>
          </w:rPr>
          <w:t>the LMF</w:t>
        </w:r>
      </w:ins>
    </w:p>
    <w:p w14:paraId="13100194" w14:textId="77777777" w:rsidR="006B203D" w:rsidRPr="001216A7" w:rsidRDefault="006B203D" w:rsidP="006B203D">
      <w:pPr>
        <w:pStyle w:val="B1"/>
        <w:rPr>
          <w:ins w:id="1605" w:author="S2-2205003" w:date="2022-05-23T17:59:00Z"/>
          <w:lang w:eastAsia="zh-CN"/>
        </w:rPr>
      </w:pPr>
      <w:ins w:id="1606" w:author="S2-2205003" w:date="2022-05-23T17:59:00Z">
        <w:r w:rsidRPr="009D20EB">
          <w:t>1.</w:t>
        </w:r>
        <w:r w:rsidRPr="009D20EB">
          <w:tab/>
        </w:r>
        <w:r w:rsidRPr="001216A7">
          <w:rPr>
            <w:lang w:eastAsia="zh-CN"/>
          </w:rPr>
          <w:t>Steps 1-2</w:t>
        </w:r>
        <w:r>
          <w:rPr>
            <w:lang w:eastAsia="zh-CN"/>
          </w:rPr>
          <w:t>1</w:t>
        </w:r>
        <w:r w:rsidRPr="001216A7">
          <w:rPr>
            <w:lang w:eastAsia="zh-CN"/>
          </w:rPr>
          <w:t xml:space="preserve"> for the deferred 5GC-MT-LR procedure for periodic or triggered location events in </w:t>
        </w:r>
        <w:r>
          <w:rPr>
            <w:lang w:eastAsia="zh-CN"/>
          </w:rPr>
          <w:t xml:space="preserve">TS 23.273 </w:t>
        </w:r>
        <w:r w:rsidRPr="001216A7">
          <w:rPr>
            <w:lang w:eastAsia="zh-CN"/>
          </w:rPr>
          <w:t xml:space="preserve">clause 6.3.1 </w:t>
        </w:r>
        <w:r>
          <w:rPr>
            <w:lang w:eastAsia="zh-CN"/>
          </w:rPr>
          <w:t xml:space="preserve">[5] </w:t>
        </w:r>
        <w:r w:rsidRPr="001216A7">
          <w:rPr>
            <w:lang w:eastAsia="zh-CN"/>
          </w:rPr>
          <w:t>are performed with the following</w:t>
        </w:r>
        <w:r>
          <w:rPr>
            <w:lang w:eastAsia="zh-CN"/>
          </w:rPr>
          <w:t xml:space="preserve"> differences</w:t>
        </w:r>
        <w:r w:rsidRPr="001216A7">
          <w:rPr>
            <w:lang w:eastAsia="zh-CN"/>
          </w:rPr>
          <w:t>.</w:t>
        </w:r>
      </w:ins>
    </w:p>
    <w:p w14:paraId="68195551" w14:textId="77777777" w:rsidR="006B203D" w:rsidRDefault="006B203D" w:rsidP="006B203D">
      <w:pPr>
        <w:pStyle w:val="B2"/>
        <w:rPr>
          <w:ins w:id="1607" w:author="S2-2205003" w:date="2022-05-23T17:59:00Z"/>
          <w:lang w:eastAsia="zh-CN"/>
        </w:rPr>
      </w:pPr>
      <w:ins w:id="1608" w:author="S2-2205003" w:date="2022-05-23T17:59:00Z">
        <w:r w:rsidRPr="001216A7">
          <w:rPr>
            <w:lang w:eastAsia="zh-CN"/>
          </w:rPr>
          <w:t>-</w:t>
        </w:r>
        <w:r w:rsidRPr="001216A7">
          <w:rPr>
            <w:lang w:eastAsia="zh-CN"/>
          </w:rPr>
          <w:tab/>
        </w:r>
        <w:r>
          <w:rPr>
            <w:lang w:eastAsia="zh-CN"/>
          </w:rPr>
          <w:t>At step 1, the LCS Client or AF includes a request for user plane reporting in the Location Request and includes an IP address or FQDN for the user plane connection and security information to enable a secure connection.</w:t>
        </w:r>
      </w:ins>
    </w:p>
    <w:p w14:paraId="2EEAFA5D" w14:textId="77777777" w:rsidR="006B203D" w:rsidRDefault="006B203D" w:rsidP="006B203D">
      <w:pPr>
        <w:pStyle w:val="B2"/>
        <w:rPr>
          <w:ins w:id="1609" w:author="S2-2205003" w:date="2022-05-23T17:59:00Z"/>
          <w:lang w:eastAsia="zh-CN"/>
        </w:rPr>
      </w:pPr>
      <w:ins w:id="1610" w:author="S2-2205003" w:date="2022-05-23T17:59:00Z">
        <w:r>
          <w:rPr>
            <w:lang w:eastAsia="zh-CN"/>
          </w:rPr>
          <w:t>-</w:t>
        </w:r>
        <w:r>
          <w:rPr>
            <w:lang w:eastAsia="zh-CN"/>
          </w:rPr>
          <w:tab/>
        </w:r>
        <w:r w:rsidRPr="00473714">
          <w:rPr>
            <w:lang w:eastAsia="zh-CN"/>
          </w:rPr>
          <w:t>At steps 4, 5</w:t>
        </w:r>
        <w:r>
          <w:rPr>
            <w:lang w:eastAsia="zh-CN"/>
          </w:rPr>
          <w:t xml:space="preserve"> and </w:t>
        </w:r>
        <w:r w:rsidRPr="00473714">
          <w:rPr>
            <w:lang w:eastAsia="zh-CN"/>
          </w:rPr>
          <w:t>14, the request for user plane reporting and the IP address or FQDN and the security information are forwarded in sequence to the V-GMLC (if used), AMF</w:t>
        </w:r>
        <w:r>
          <w:rPr>
            <w:lang w:eastAsia="zh-CN"/>
          </w:rPr>
          <w:t xml:space="preserve"> and</w:t>
        </w:r>
        <w:r w:rsidRPr="00473714">
          <w:rPr>
            <w:lang w:eastAsia="zh-CN"/>
          </w:rPr>
          <w:t xml:space="preserve"> LMF. The criteria for sending cumulative event reports at step </w:t>
        </w:r>
        <w:r>
          <w:rPr>
            <w:lang w:eastAsia="zh-CN"/>
          </w:rPr>
          <w:t>14</w:t>
        </w:r>
        <w:r w:rsidRPr="00473714">
          <w:rPr>
            <w:lang w:eastAsia="zh-CN"/>
          </w:rPr>
          <w:t xml:space="preserve"> are also conveyed to the</w:t>
        </w:r>
        <w:r>
          <w:rPr>
            <w:lang w:eastAsia="zh-CN"/>
          </w:rPr>
          <w:t xml:space="preserve"> LMF</w:t>
        </w:r>
        <w:r w:rsidRPr="00473714">
          <w:rPr>
            <w:lang w:eastAsia="zh-CN"/>
          </w:rPr>
          <w:t>. The criteria can include a periodic time interval or the sending of a certain number of event reports via user plane at step</w:t>
        </w:r>
        <w:r>
          <w:rPr>
            <w:lang w:eastAsia="zh-CN"/>
          </w:rPr>
          <w:t>s</w:t>
        </w:r>
        <w:r w:rsidRPr="00473714">
          <w:rPr>
            <w:lang w:eastAsia="zh-CN"/>
          </w:rPr>
          <w:t xml:space="preserve"> </w:t>
        </w:r>
        <w:r>
          <w:rPr>
            <w:lang w:eastAsia="zh-CN"/>
          </w:rPr>
          <w:t>7 and 11</w:t>
        </w:r>
        <w:r w:rsidRPr="00473714">
          <w:rPr>
            <w:lang w:eastAsia="zh-CN"/>
          </w:rPr>
          <w:t>.</w:t>
        </w:r>
      </w:ins>
    </w:p>
    <w:p w14:paraId="079397E2" w14:textId="77777777" w:rsidR="006B203D" w:rsidRPr="00D10238" w:rsidRDefault="006B203D" w:rsidP="006B203D">
      <w:pPr>
        <w:pStyle w:val="B2"/>
        <w:rPr>
          <w:ins w:id="1611" w:author="S2-2205003" w:date="2022-05-23T17:59:00Z"/>
        </w:rPr>
      </w:pPr>
      <w:ins w:id="1612" w:author="S2-2205003" w:date="2022-05-23T17:59:00Z">
        <w:r>
          <w:rPr>
            <w:lang w:eastAsia="zh-CN"/>
          </w:rPr>
          <w:t>-</w:t>
        </w:r>
        <w:r>
          <w:rPr>
            <w:lang w:eastAsia="zh-CN"/>
          </w:rPr>
          <w:tab/>
          <w:t>At step 16, the request for user plane reporting</w:t>
        </w:r>
        <w:r w:rsidRPr="003446A6">
          <w:rPr>
            <w:lang w:eastAsia="zh-CN"/>
          </w:rPr>
          <w:t xml:space="preserve"> </w:t>
        </w:r>
        <w:r>
          <w:rPr>
            <w:lang w:eastAsia="zh-CN"/>
          </w:rPr>
          <w:t>and an IP address or FQDN and security information for the LMF are sent to target UE. The LMF also retains the IP address or FQDN and security information for the LCS Client or AF that was received at step 14. The type of user plane connection (via the LMF) is also conveyed to the target UE at step 16.</w:t>
        </w:r>
        <w:r w:rsidRPr="00850526">
          <w:t xml:space="preserve"> </w:t>
        </w:r>
        <w:r w:rsidRPr="004A188A">
          <w:t>The</w:t>
        </w:r>
        <w:r>
          <w:t xml:space="preserve"> LMF</w:t>
        </w:r>
        <w:r w:rsidRPr="004A188A">
          <w:t xml:space="preserve"> </w:t>
        </w:r>
        <w:r>
          <w:t xml:space="preserve">can </w:t>
        </w:r>
        <w:r w:rsidRPr="004A188A">
          <w:t>deci</w:t>
        </w:r>
        <w:r>
          <w:t>de</w:t>
        </w:r>
        <w:r w:rsidRPr="004A188A">
          <w:t xml:space="preserve"> to use this procedure (rather than either of the other procedures) prior to step </w:t>
        </w:r>
        <w:r>
          <w:t>16</w:t>
        </w:r>
        <w:r w:rsidRPr="004A188A">
          <w:t xml:space="preserve"> of the procedure in TS 23.273 clause 6.3.1 [5]</w:t>
        </w:r>
        <w:r>
          <w:t xml:space="preserve"> and only if the H-GMLC had decided not to use event reporting via the H-GMLC. </w:t>
        </w:r>
      </w:ins>
    </w:p>
    <w:p w14:paraId="44366143" w14:textId="77777777" w:rsidR="006B203D" w:rsidRPr="00B01D01" w:rsidRDefault="006B203D" w:rsidP="006B203D">
      <w:pPr>
        <w:pStyle w:val="B2"/>
        <w:rPr>
          <w:ins w:id="1613" w:author="S2-2205003" w:date="2022-05-23T17:59:00Z"/>
          <w:lang w:eastAsia="zh-CN"/>
        </w:rPr>
      </w:pPr>
      <w:ins w:id="1614" w:author="S2-2205003" w:date="2022-05-23T17:59:00Z">
        <w:r>
          <w:rPr>
            <w:lang w:eastAsia="zh-CN"/>
          </w:rPr>
          <w:t>-</w:t>
        </w:r>
        <w:r>
          <w:rPr>
            <w:lang w:eastAsia="zh-CN"/>
          </w:rPr>
          <w:tab/>
          <w:t>At step 17-21, the target UE indicates to the LMF, H-GMLC and LCS Client or AF whether event reporting via user plane can be supported by the target UE. If event reporting via user plane cannot be supported, the target UE uses the procedure in clause 6.3.1 of TS 23.273 to send events reports via Control Plane.</w:t>
        </w:r>
      </w:ins>
    </w:p>
    <w:p w14:paraId="753E2EF6" w14:textId="77777777" w:rsidR="006B203D" w:rsidRDefault="006B203D" w:rsidP="006B203D">
      <w:pPr>
        <w:ind w:left="540" w:hanging="270"/>
        <w:rPr>
          <w:ins w:id="1615" w:author="S2-2205003" w:date="2022-05-23T17:59:00Z"/>
          <w:lang w:eastAsia="zh-CN"/>
        </w:rPr>
      </w:pPr>
      <w:ins w:id="1616" w:author="S2-2205003" w:date="2022-05-23T17:59:00Z">
        <w:r>
          <w:rPr>
            <w:rFonts w:eastAsia="DengXian"/>
          </w:rPr>
          <w:t>2.</w:t>
        </w:r>
        <w:r>
          <w:rPr>
            <w:rFonts w:eastAsia="DengXian"/>
          </w:rPr>
          <w:tab/>
          <w:t xml:space="preserve">The UE establishes a secure TCP/IP connection to the LMF using the </w:t>
        </w:r>
        <w:r>
          <w:rPr>
            <w:lang w:eastAsia="zh-CN"/>
          </w:rPr>
          <w:t>IP address or FQDN and security information received by the UE at step 1.</w:t>
        </w:r>
      </w:ins>
    </w:p>
    <w:p w14:paraId="6D9C9B96" w14:textId="77777777" w:rsidR="006B203D" w:rsidRDefault="006B203D" w:rsidP="006B203D">
      <w:pPr>
        <w:ind w:left="540" w:hanging="270"/>
        <w:rPr>
          <w:ins w:id="1617" w:author="S2-2205003" w:date="2022-05-23T17:59:00Z"/>
          <w:lang w:eastAsia="zh-CN"/>
        </w:rPr>
      </w:pPr>
      <w:ins w:id="1618" w:author="S2-2205003" w:date="2022-05-23T17:59:00Z">
        <w:r>
          <w:rPr>
            <w:lang w:eastAsia="zh-CN"/>
          </w:rPr>
          <w:lastRenderedPageBreak/>
          <w:t>3.</w:t>
        </w:r>
        <w:r>
          <w:rPr>
            <w:lang w:eastAsia="zh-CN"/>
          </w:rPr>
          <w:tab/>
          <w:t xml:space="preserve">The LMF </w:t>
        </w:r>
        <w:r>
          <w:rPr>
            <w:rFonts w:eastAsia="DengXian"/>
          </w:rPr>
          <w:t xml:space="preserve">establishes a secure TCP/IP connection to the LCS Client or AF using the </w:t>
        </w:r>
        <w:r>
          <w:rPr>
            <w:lang w:eastAsia="zh-CN"/>
          </w:rPr>
          <w:t>IP address or FQDN and security information received by the LMF at step 1.</w:t>
        </w:r>
      </w:ins>
    </w:p>
    <w:p w14:paraId="2C09ABE0" w14:textId="018CB572" w:rsidR="006B203D" w:rsidRDefault="006B203D" w:rsidP="006B203D">
      <w:pPr>
        <w:ind w:left="540" w:hanging="270"/>
        <w:rPr>
          <w:ins w:id="1619" w:author="S2-2205003" w:date="2022-05-23T17:59:00Z"/>
          <w:lang w:eastAsia="zh-CN"/>
        </w:rPr>
      </w:pPr>
      <w:ins w:id="1620" w:author="S2-2205003" w:date="2022-05-23T17:59:00Z">
        <w:r>
          <w:rPr>
            <w:lang w:eastAsia="zh-CN"/>
          </w:rPr>
          <w:t>4.</w:t>
        </w:r>
        <w:r>
          <w:rPr>
            <w:lang w:eastAsia="zh-CN"/>
          </w:rPr>
          <w:tab/>
          <w:t>If the UE needs assistance data to help obtain location measurements later at step 6, the UE performs step 3 in clause 6.</w:t>
        </w:r>
      </w:ins>
      <w:ins w:id="1621" w:author="CATT-Ming" w:date="2022-05-24T11:41:00Z">
        <w:r w:rsidR="0044466E">
          <w:rPr>
            <w:rFonts w:eastAsiaTheme="minorEastAsia" w:hint="eastAsia"/>
            <w:lang w:eastAsia="zh-CN"/>
          </w:rPr>
          <w:t>19</w:t>
        </w:r>
      </w:ins>
      <w:ins w:id="1622" w:author="S2-2205003" w:date="2022-05-23T17:59:00Z">
        <w:r>
          <w:rPr>
            <w:lang w:eastAsia="zh-CN"/>
          </w:rPr>
          <w:t>.3.1 to obtain assistance data from the LMF using control plane.</w:t>
        </w:r>
      </w:ins>
    </w:p>
    <w:p w14:paraId="0A1376E3" w14:textId="77777777" w:rsidR="006B203D" w:rsidRDefault="006B203D" w:rsidP="006B203D">
      <w:pPr>
        <w:ind w:left="540" w:hanging="270"/>
        <w:rPr>
          <w:ins w:id="1623" w:author="S2-2205003" w:date="2022-05-23T17:59:00Z"/>
          <w:lang w:eastAsia="zh-CN"/>
        </w:rPr>
      </w:pPr>
      <w:ins w:id="1624" w:author="S2-2205003" w:date="2022-05-23T17:59:00Z">
        <w:r>
          <w:rPr>
            <w:lang w:eastAsia="zh-CN"/>
          </w:rPr>
          <w:t>5.</w:t>
        </w:r>
        <w:r>
          <w:rPr>
            <w:lang w:eastAsia="zh-CN"/>
          </w:rPr>
          <w:tab/>
          <w:t xml:space="preserve">The UE monitors for and detects the </w:t>
        </w:r>
        <w:r w:rsidRPr="0084201D">
          <w:rPr>
            <w:lang w:eastAsia="zh-CN"/>
          </w:rPr>
          <w:t xml:space="preserve">occurrence of </w:t>
        </w:r>
        <w:r>
          <w:rPr>
            <w:lang w:eastAsia="zh-CN"/>
          </w:rPr>
          <w:t xml:space="preserve">a </w:t>
        </w:r>
        <w:r w:rsidRPr="0084201D">
          <w:rPr>
            <w:lang w:eastAsia="zh-CN"/>
          </w:rPr>
          <w:t xml:space="preserve">trigger or periodic event </w:t>
        </w:r>
        <w:r>
          <w:rPr>
            <w:lang w:eastAsia="zh-CN"/>
          </w:rPr>
          <w:t>as described for step 22 of the procedure in clause 6.3.1 of TS 23.273.</w:t>
        </w:r>
      </w:ins>
    </w:p>
    <w:p w14:paraId="27C49305" w14:textId="77777777" w:rsidR="006B203D" w:rsidRDefault="006B203D" w:rsidP="006B203D">
      <w:pPr>
        <w:pStyle w:val="B1"/>
        <w:rPr>
          <w:ins w:id="1625" w:author="S2-2205003" w:date="2022-05-23T17:59:00Z"/>
          <w:rFonts w:eastAsia="DengXian"/>
        </w:rPr>
      </w:pPr>
      <w:ins w:id="1626" w:author="S2-2205003" w:date="2022-05-23T17:59:00Z">
        <w:r>
          <w:rPr>
            <w:lang w:eastAsia="zh-CN"/>
          </w:rPr>
          <w:t>6.</w:t>
        </w:r>
        <w:r>
          <w:rPr>
            <w:lang w:eastAsia="zh-CN"/>
          </w:rPr>
          <w:tab/>
          <w:t>The UE obtains location measurements and possibly determines a location, and possibly using assistance data obtained at step 4.</w:t>
        </w:r>
      </w:ins>
    </w:p>
    <w:p w14:paraId="3B48F544" w14:textId="77777777" w:rsidR="006B203D" w:rsidRDefault="006B203D" w:rsidP="006B203D">
      <w:pPr>
        <w:pStyle w:val="B1"/>
        <w:rPr>
          <w:ins w:id="1627" w:author="S2-2205003" w:date="2022-05-23T17:59:00Z"/>
        </w:rPr>
      </w:pPr>
      <w:ins w:id="1628" w:author="S2-2205003" w:date="2022-05-23T17:59:00Z">
        <w:r>
          <w:t>7.</w:t>
        </w:r>
        <w:r>
          <w:tab/>
          <w:t xml:space="preserve">The UE sends a supplementary services Event Report to the LMF over the secure TCP/IP Connection established at step 2. The event report </w:t>
        </w:r>
        <w:r w:rsidRPr="00DE550F">
          <w:t>indicate</w:t>
        </w:r>
        <w:r>
          <w:t>s</w:t>
        </w:r>
        <w:r w:rsidRPr="00DE550F">
          <w:t xml:space="preserve"> the type of event being reported</w:t>
        </w:r>
        <w:r>
          <w:t xml:space="preserve"> and includes an embedded LPP message with the location measurements or location estimate obtained at step 6.</w:t>
        </w:r>
      </w:ins>
    </w:p>
    <w:p w14:paraId="78F6125C" w14:textId="77777777" w:rsidR="006B203D" w:rsidRDefault="006B203D" w:rsidP="006B203D">
      <w:pPr>
        <w:pStyle w:val="B1"/>
        <w:rPr>
          <w:ins w:id="1629" w:author="S2-2205003" w:date="2022-05-23T17:59:00Z"/>
        </w:rPr>
      </w:pPr>
      <w:ins w:id="1630" w:author="S2-2205003" w:date="2022-05-23T17:59:00Z">
        <w:r>
          <w:t>8.</w:t>
        </w:r>
        <w:r>
          <w:tab/>
          <w:t>The LMF</w:t>
        </w:r>
        <w:r w:rsidRPr="006744AE">
          <w:t xml:space="preserve"> </w:t>
        </w:r>
        <w:r>
          <w:t>returns a supplementary services Event Report Acknowledgment to the UE over the secure TCP/IP Connection established at step 2.</w:t>
        </w:r>
      </w:ins>
    </w:p>
    <w:p w14:paraId="132B3967" w14:textId="77777777" w:rsidR="006B203D" w:rsidRDefault="006B203D" w:rsidP="006B203D">
      <w:pPr>
        <w:pStyle w:val="B1"/>
        <w:rPr>
          <w:ins w:id="1631" w:author="S2-2205003" w:date="2022-05-23T17:59:00Z"/>
        </w:rPr>
      </w:pPr>
      <w:ins w:id="1632" w:author="S2-2205003" w:date="2022-05-23T17:59:00Z">
        <w:r>
          <w:t>9.</w:t>
        </w:r>
        <w:r>
          <w:tab/>
          <w:t>If the LMF needs additional location measurements or a location estimate from the UE, the LMF exchanges LPP messages with the UE over the secure TCP/IP Connection established at step 2 to request and receive the additional location measurements or location estimate from the UE.</w:t>
        </w:r>
      </w:ins>
    </w:p>
    <w:p w14:paraId="7C45E022" w14:textId="77777777" w:rsidR="006B203D" w:rsidRDefault="006B203D" w:rsidP="006B203D">
      <w:pPr>
        <w:pStyle w:val="B1"/>
        <w:rPr>
          <w:ins w:id="1633" w:author="S2-2205003" w:date="2022-05-23T17:59:00Z"/>
        </w:rPr>
      </w:pPr>
      <w:ins w:id="1634" w:author="S2-2205003" w:date="2022-05-23T17:59:00Z">
        <w:r>
          <w:t>10.</w:t>
        </w:r>
        <w:r>
          <w:tab/>
          <w:t>Based on the location measurements or location estimate received from the UE at step 7 and/or step 9, the LMF determines or verifies a location estimate for the UE.</w:t>
        </w:r>
      </w:ins>
    </w:p>
    <w:p w14:paraId="1FB46FA4" w14:textId="77777777" w:rsidR="006B203D" w:rsidRDefault="006B203D" w:rsidP="006B203D">
      <w:pPr>
        <w:pStyle w:val="B1"/>
        <w:rPr>
          <w:ins w:id="1635" w:author="S2-2205003" w:date="2022-05-23T17:59:00Z"/>
        </w:rPr>
      </w:pPr>
      <w:ins w:id="1636" w:author="S2-2205003" w:date="2022-05-23T17:59:00Z">
        <w:r>
          <w:t>11.</w:t>
        </w:r>
        <w:r>
          <w:tab/>
          <w:t>The LMF sends a supplementary services Event Report to the LCS Client or AF over the secure TCP/IP Connection established at step 3 and includes the type of event report and the location estimate determined or verified at step 10.</w:t>
        </w:r>
      </w:ins>
    </w:p>
    <w:p w14:paraId="682BA0A5" w14:textId="77777777" w:rsidR="006B203D" w:rsidRDefault="006B203D" w:rsidP="006B203D">
      <w:pPr>
        <w:pStyle w:val="B1"/>
        <w:rPr>
          <w:ins w:id="1637" w:author="S2-2205003" w:date="2022-05-23T17:59:00Z"/>
        </w:rPr>
      </w:pPr>
      <w:ins w:id="1638" w:author="S2-2205003" w:date="2022-05-23T17:59:00Z">
        <w:r>
          <w:t>12.</w:t>
        </w:r>
        <w:r>
          <w:tab/>
          <w:t>The LCS Client or AF returns a supplementary services Event Report Acknowledgment to the LMF over the secure TCP/IP Connection established at step 3.</w:t>
        </w:r>
      </w:ins>
    </w:p>
    <w:p w14:paraId="6CBED160" w14:textId="77777777" w:rsidR="006B203D" w:rsidRDefault="006B203D" w:rsidP="006B203D">
      <w:pPr>
        <w:pStyle w:val="B1"/>
        <w:rPr>
          <w:ins w:id="1639" w:author="S2-2205003" w:date="2022-05-23T17:59:00Z"/>
        </w:rPr>
      </w:pPr>
      <w:ins w:id="1640" w:author="S2-2205003" w:date="2022-05-23T17:59:00Z">
        <w:r>
          <w:t>13.</w:t>
        </w:r>
        <w:r>
          <w:tab/>
          <w:t xml:space="preserve">The UE continues to monitor for and detect further </w:t>
        </w:r>
        <w:r w:rsidRPr="00DB775E">
          <w:t>trigger or periodic event</w:t>
        </w:r>
        <w:r>
          <w:t xml:space="preserve">s as at step 5 and repeats steps 6-12 for each detected </w:t>
        </w:r>
        <w:r w:rsidRPr="00DB775E">
          <w:t>trigger or periodic event</w:t>
        </w:r>
        <w:r>
          <w:t>.</w:t>
        </w:r>
      </w:ins>
    </w:p>
    <w:p w14:paraId="6F733E3E" w14:textId="77777777" w:rsidR="006B203D" w:rsidRPr="00CB7707" w:rsidRDefault="006B203D" w:rsidP="006B203D">
      <w:pPr>
        <w:pStyle w:val="B1"/>
        <w:rPr>
          <w:ins w:id="1641" w:author="S2-2205003" w:date="2022-05-23T17:59:00Z"/>
        </w:rPr>
      </w:pPr>
      <w:ins w:id="1642" w:author="S2-2205003" w:date="2022-05-23T17:59:00Z">
        <w:r>
          <w:t>14.</w:t>
        </w:r>
        <w:r>
          <w:tab/>
        </w:r>
        <w:r w:rsidRPr="00CB7707">
          <w:t xml:space="preserve">Based on the criteria received by the </w:t>
        </w:r>
        <w:r>
          <w:t>LMF</w:t>
        </w:r>
        <w:r w:rsidRPr="00CB7707">
          <w:t xml:space="preserve"> for sending of cumulative event reports (e.g. the expiration of a periodic timer or the sending of certain number of event reports), the </w:t>
        </w:r>
        <w:r>
          <w:t>LMF</w:t>
        </w:r>
        <w:r w:rsidRPr="00CB7707">
          <w:t xml:space="preserve"> sends a cumulative event report to the</w:t>
        </w:r>
        <w:r>
          <w:t xml:space="preserve"> </w:t>
        </w:r>
        <w:r w:rsidRPr="00CB7707">
          <w:t>H-GMLC and LCS Client or AF over the control plane portion of the periodic or triggered deferred 5GC-MT-LR using steps 2</w:t>
        </w:r>
        <w:r>
          <w:t>8</w:t>
        </w:r>
        <w:r w:rsidRPr="00CB7707">
          <w:t>-30 of the procedure in clause 6.3.1 of TS 23.273. The cumulative event report indicates to the</w:t>
        </w:r>
        <w:r>
          <w:t xml:space="preserve"> </w:t>
        </w:r>
        <w:r w:rsidRPr="00CB7707">
          <w:t>H-GMLC and External LCS Client or AF that the control plane portion of the periodic or triggered deferred 5GC-MT-LR is still operational, that the UE is still reporting events (e.g. is still powered on and in network coverage) and may include statistics on the events reported since the last cumulative event report was sent (e.g. the number of event reports).</w:t>
        </w:r>
      </w:ins>
    </w:p>
    <w:p w14:paraId="3327BFCB" w14:textId="65390ECD" w:rsidR="006B203D" w:rsidRPr="00944402" w:rsidRDefault="006B203D" w:rsidP="00944402">
      <w:pPr>
        <w:pStyle w:val="Heading5"/>
        <w:rPr>
          <w:ins w:id="1643" w:author="S2-2205003" w:date="2022-05-23T17:59:00Z"/>
        </w:rPr>
      </w:pPr>
      <w:ins w:id="1644" w:author="S2-2205003" w:date="2022-05-23T17:59:00Z">
        <w:r w:rsidRPr="00944402">
          <w:t>6.</w:t>
        </w:r>
      </w:ins>
      <w:ins w:id="1645" w:author="CATT-Ming" w:date="2022-05-24T11:12:00Z">
        <w:r w:rsidR="0076119A">
          <w:rPr>
            <w:rFonts w:eastAsiaTheme="minorEastAsia" w:hint="eastAsia"/>
            <w:lang w:eastAsia="zh-CN"/>
          </w:rPr>
          <w:t>19</w:t>
        </w:r>
      </w:ins>
      <w:ins w:id="1646" w:author="S2-2205003" w:date="2022-05-23T17:59:00Z">
        <w:r w:rsidRPr="00944402">
          <w:t>.3.4</w:t>
        </w:r>
        <w:r w:rsidRPr="00944402">
          <w:tab/>
          <w:t xml:space="preserve">Cancellation of Event Reporting </w:t>
        </w:r>
      </w:ins>
    </w:p>
    <w:p w14:paraId="16F59E8C" w14:textId="4CF1EB82" w:rsidR="006B203D" w:rsidRDefault="006B203D" w:rsidP="006B203D">
      <w:pPr>
        <w:rPr>
          <w:ins w:id="1647" w:author="S2-2205003" w:date="2022-05-23T17:59:00Z"/>
        </w:rPr>
      </w:pPr>
      <w:ins w:id="1648" w:author="S2-2205003" w:date="2022-05-23T17:59:00Z">
        <w:r>
          <w:t>Cancellation of event reporting can be initiated by the UE, H-GMLC or LCS Client or AF using the control plane procedures defined in clause 6.3.2 and 6.3.3 in TS 23.273. The only change to these procedures is that the user plane connection(s) established for the procedures in clause 6.</w:t>
        </w:r>
      </w:ins>
      <w:ins w:id="1649" w:author="CATT-Ming" w:date="2022-05-24T11:41:00Z">
        <w:r w:rsidR="0044466E">
          <w:rPr>
            <w:rFonts w:eastAsiaTheme="minorEastAsia" w:hint="eastAsia"/>
            <w:lang w:eastAsia="zh-CN"/>
          </w:rPr>
          <w:t>19</w:t>
        </w:r>
      </w:ins>
      <w:ins w:id="1650" w:author="S2-2205003" w:date="2022-05-23T17:59:00Z">
        <w:r>
          <w:t>.3.1, 6.</w:t>
        </w:r>
      </w:ins>
      <w:ins w:id="1651" w:author="CATT-Ming" w:date="2022-05-24T11:41:00Z">
        <w:r w:rsidR="0044466E">
          <w:rPr>
            <w:rFonts w:eastAsiaTheme="minorEastAsia" w:hint="eastAsia"/>
            <w:lang w:eastAsia="zh-CN"/>
          </w:rPr>
          <w:t>19</w:t>
        </w:r>
      </w:ins>
      <w:ins w:id="1652" w:author="S2-2205003" w:date="2022-05-23T17:59:00Z">
        <w:r>
          <w:t>.3.2 and 6.</w:t>
        </w:r>
      </w:ins>
      <w:ins w:id="1653" w:author="CATT-Ming" w:date="2022-05-24T11:41:00Z">
        <w:r w:rsidR="0044466E">
          <w:rPr>
            <w:rFonts w:eastAsiaTheme="minorEastAsia" w:hint="eastAsia"/>
            <w:lang w:eastAsia="zh-CN"/>
          </w:rPr>
          <w:t>19</w:t>
        </w:r>
      </w:ins>
      <w:ins w:id="1654" w:author="S2-2205003" w:date="2022-05-23T17:59:00Z">
        <w:r>
          <w:t>.3.3 are also released. The user plane connection(s) may be released by either end once cancellation at the control plane level has occurred.</w:t>
        </w:r>
        <w:bookmarkStart w:id="1655" w:name="_Toc97287164"/>
      </w:ins>
    </w:p>
    <w:p w14:paraId="67D0257E" w14:textId="58F9CCA7" w:rsidR="006B203D" w:rsidRPr="00944402" w:rsidRDefault="006B203D" w:rsidP="00944402">
      <w:pPr>
        <w:pStyle w:val="Heading3"/>
        <w:rPr>
          <w:ins w:id="1656" w:author="S2-2205003" w:date="2022-05-23T17:59:00Z"/>
          <w:lang w:eastAsia="zh-CN"/>
        </w:rPr>
      </w:pPr>
      <w:bookmarkStart w:id="1657" w:name="_Toc104287870"/>
      <w:ins w:id="1658" w:author="S2-2205003" w:date="2022-05-23T17:59:00Z">
        <w:r w:rsidRPr="00944402">
          <w:rPr>
            <w:lang w:eastAsia="zh-CN"/>
          </w:rPr>
          <w:t>6.</w:t>
        </w:r>
      </w:ins>
      <w:ins w:id="1659" w:author="CATT-Ming" w:date="2022-05-24T11:12:00Z">
        <w:r w:rsidR="0076119A">
          <w:rPr>
            <w:rFonts w:eastAsiaTheme="minorEastAsia" w:hint="eastAsia"/>
            <w:lang w:eastAsia="zh-CN"/>
          </w:rPr>
          <w:t>19</w:t>
        </w:r>
      </w:ins>
      <w:ins w:id="1660" w:author="S2-2205003" w:date="2022-05-23T17:59:00Z">
        <w:r w:rsidRPr="00944402">
          <w:rPr>
            <w:lang w:eastAsia="zh-CN"/>
          </w:rPr>
          <w:t>.4</w:t>
        </w:r>
        <w:r w:rsidRPr="00944402">
          <w:rPr>
            <w:lang w:eastAsia="zh-CN"/>
          </w:rPr>
          <w:tab/>
          <w:t>Impacts on services, entities, and interfaces</w:t>
        </w:r>
        <w:bookmarkEnd w:id="1655"/>
        <w:bookmarkEnd w:id="1657"/>
      </w:ins>
    </w:p>
    <w:p w14:paraId="373B3B4D" w14:textId="77777777" w:rsidR="006B203D" w:rsidRDefault="006B203D" w:rsidP="006B203D">
      <w:pPr>
        <w:pStyle w:val="EX"/>
        <w:ind w:left="0" w:firstLine="0"/>
        <w:rPr>
          <w:ins w:id="1661" w:author="S2-2205003" w:date="2022-05-23T17:59:00Z"/>
        </w:rPr>
      </w:pPr>
      <w:ins w:id="1662" w:author="S2-2205003" w:date="2022-05-23T17:59:00Z">
        <w:r>
          <w:t>UE:</w:t>
        </w:r>
      </w:ins>
    </w:p>
    <w:p w14:paraId="765EBB5B" w14:textId="77777777" w:rsidR="006B203D" w:rsidRDefault="006B203D" w:rsidP="006B203D">
      <w:pPr>
        <w:pStyle w:val="EX"/>
        <w:ind w:left="540" w:hanging="256"/>
        <w:rPr>
          <w:ins w:id="1663" w:author="S2-2205003" w:date="2022-05-23T17:59:00Z"/>
        </w:rPr>
      </w:pPr>
      <w:ins w:id="1664" w:author="S2-2205003" w:date="2022-05-23T17:59:00Z">
        <w:r>
          <w:t>-</w:t>
        </w:r>
        <w:r>
          <w:tab/>
          <w:t>Support control plane signaling transfer of information related to user plane transfer (e.g. IP address, FQDN, security information)</w:t>
        </w:r>
      </w:ins>
    </w:p>
    <w:p w14:paraId="2B468FB7" w14:textId="77777777" w:rsidR="006B203D" w:rsidRDefault="006B203D" w:rsidP="006B203D">
      <w:pPr>
        <w:pStyle w:val="EX"/>
        <w:ind w:left="0" w:firstLine="0"/>
        <w:rPr>
          <w:ins w:id="1665" w:author="S2-2205003" w:date="2022-05-23T17:59:00Z"/>
        </w:rPr>
      </w:pPr>
      <w:ins w:id="1666" w:author="S2-2205003" w:date="2022-05-23T17:59:00Z">
        <w:r>
          <w:tab/>
          <w:t>-</w:t>
        </w:r>
        <w:r>
          <w:tab/>
          <w:t>Support user plane connection establishment and release to an LMF, H-GMLC or LCS Client or AF</w:t>
        </w:r>
      </w:ins>
    </w:p>
    <w:p w14:paraId="4D042A7C" w14:textId="77777777" w:rsidR="006B203D" w:rsidRDefault="006B203D" w:rsidP="006B203D">
      <w:pPr>
        <w:pStyle w:val="EX"/>
        <w:ind w:left="0" w:firstLine="0"/>
        <w:rPr>
          <w:ins w:id="1667" w:author="S2-2205003" w:date="2022-05-23T17:59:00Z"/>
        </w:rPr>
      </w:pPr>
      <w:ins w:id="1668" w:author="S2-2205003" w:date="2022-05-23T17:59:00Z">
        <w:r>
          <w:tab/>
          <w:t>-</w:t>
        </w:r>
        <w:r>
          <w:tab/>
          <w:t>Support sending event reports via the user plane connection</w:t>
        </w:r>
      </w:ins>
    </w:p>
    <w:p w14:paraId="33DEAA12" w14:textId="77777777" w:rsidR="006B203D" w:rsidRDefault="006B203D" w:rsidP="006B203D">
      <w:pPr>
        <w:pStyle w:val="EX"/>
        <w:ind w:left="0" w:firstLine="0"/>
        <w:rPr>
          <w:ins w:id="1669" w:author="S2-2205003" w:date="2022-05-23T17:59:00Z"/>
        </w:rPr>
      </w:pPr>
      <w:ins w:id="1670" w:author="S2-2205003" w:date="2022-05-23T17:59:00Z">
        <w:r>
          <w:tab/>
          <w:t>-</w:t>
        </w:r>
        <w:r>
          <w:tab/>
          <w:t>Support cumulative event reporting to an LMF via control plane</w:t>
        </w:r>
      </w:ins>
    </w:p>
    <w:p w14:paraId="002F31E9" w14:textId="77777777" w:rsidR="006B203D" w:rsidRDefault="006B203D" w:rsidP="006B203D">
      <w:pPr>
        <w:pStyle w:val="EX"/>
        <w:ind w:left="0" w:firstLine="0"/>
        <w:rPr>
          <w:ins w:id="1671" w:author="S2-2205003" w:date="2022-05-23T17:59:00Z"/>
        </w:rPr>
      </w:pPr>
      <w:ins w:id="1672" w:author="S2-2205003" w:date="2022-05-23T17:59:00Z">
        <w:r>
          <w:lastRenderedPageBreak/>
          <w:t>LMF:</w:t>
        </w:r>
      </w:ins>
    </w:p>
    <w:p w14:paraId="2D9A620E" w14:textId="77777777" w:rsidR="006B203D" w:rsidRDefault="006B203D" w:rsidP="006B203D">
      <w:pPr>
        <w:pStyle w:val="EX"/>
        <w:ind w:left="540" w:hanging="256"/>
        <w:rPr>
          <w:ins w:id="1673" w:author="S2-2205003" w:date="2022-05-23T17:59:00Z"/>
        </w:rPr>
      </w:pPr>
      <w:ins w:id="1674" w:author="S2-2205003" w:date="2022-05-23T17:59:00Z">
        <w:r>
          <w:t>-</w:t>
        </w:r>
        <w:r>
          <w:tab/>
          <w:t>support control plane signaling transfer of information related to user plane transfer (e.g. IP address, FQDN, security information)</w:t>
        </w:r>
      </w:ins>
    </w:p>
    <w:p w14:paraId="16B08596" w14:textId="77777777" w:rsidR="006B203D" w:rsidRDefault="006B203D" w:rsidP="006B203D">
      <w:pPr>
        <w:pStyle w:val="EX"/>
        <w:ind w:left="0" w:firstLine="0"/>
        <w:rPr>
          <w:ins w:id="1675" w:author="S2-2205003" w:date="2022-05-23T17:59:00Z"/>
        </w:rPr>
      </w:pPr>
      <w:ins w:id="1676" w:author="S2-2205003" w:date="2022-05-23T17:59:00Z">
        <w:r>
          <w:tab/>
          <w:t>-</w:t>
        </w:r>
        <w:r>
          <w:tab/>
          <w:t>Support user plane connection establishment and release to a UE and an LCS Client or AF (this is optional)</w:t>
        </w:r>
      </w:ins>
    </w:p>
    <w:p w14:paraId="0D018CD5" w14:textId="77777777" w:rsidR="006B203D" w:rsidRDefault="006B203D" w:rsidP="006B203D">
      <w:pPr>
        <w:pStyle w:val="EX"/>
        <w:ind w:left="0" w:firstLine="0"/>
        <w:rPr>
          <w:ins w:id="1677" w:author="S2-2205003" w:date="2022-05-23T17:59:00Z"/>
        </w:rPr>
      </w:pPr>
      <w:ins w:id="1678" w:author="S2-2205003" w:date="2022-05-23T17:59:00Z">
        <w:r>
          <w:tab/>
          <w:t>-</w:t>
        </w:r>
        <w:r>
          <w:tab/>
          <w:t>Support receiving and sending event reports via the user plane connections (this is optional)</w:t>
        </w:r>
      </w:ins>
    </w:p>
    <w:p w14:paraId="0F8489D8" w14:textId="77777777" w:rsidR="006B203D" w:rsidRDefault="006B203D" w:rsidP="006B203D">
      <w:pPr>
        <w:pStyle w:val="EX"/>
        <w:ind w:left="0" w:firstLine="0"/>
        <w:rPr>
          <w:ins w:id="1679" w:author="S2-2205003" w:date="2022-05-23T17:59:00Z"/>
        </w:rPr>
      </w:pPr>
      <w:ins w:id="1680" w:author="S2-2205003" w:date="2022-05-23T17:59:00Z">
        <w:r>
          <w:tab/>
          <w:t>-</w:t>
        </w:r>
        <w:r>
          <w:tab/>
          <w:t>Support receiving and sending cumulative event reports via control plane</w:t>
        </w:r>
      </w:ins>
    </w:p>
    <w:p w14:paraId="6AA8DB5D" w14:textId="77777777" w:rsidR="006B203D" w:rsidRDefault="006B203D" w:rsidP="006B203D">
      <w:pPr>
        <w:pStyle w:val="EX"/>
        <w:ind w:left="0" w:firstLine="0"/>
        <w:rPr>
          <w:ins w:id="1681" w:author="S2-2205003" w:date="2022-05-23T17:59:00Z"/>
        </w:rPr>
      </w:pPr>
      <w:ins w:id="1682" w:author="S2-2205003" w:date="2022-05-23T17:59:00Z">
        <w:r>
          <w:t>H-GMLC:</w:t>
        </w:r>
      </w:ins>
    </w:p>
    <w:p w14:paraId="6AF46BF4" w14:textId="77777777" w:rsidR="006B203D" w:rsidRDefault="006B203D" w:rsidP="006B203D">
      <w:pPr>
        <w:pStyle w:val="EX"/>
        <w:ind w:left="540" w:hanging="256"/>
        <w:rPr>
          <w:ins w:id="1683" w:author="S2-2205003" w:date="2022-05-23T17:59:00Z"/>
        </w:rPr>
      </w:pPr>
      <w:ins w:id="1684" w:author="S2-2205003" w:date="2022-05-23T17:59:00Z">
        <w:r>
          <w:t>-</w:t>
        </w:r>
        <w:r>
          <w:tab/>
          <w:t>support control plane signaling transfer of information related to user plane transfer (e.g. IP address, FQDN, security information)</w:t>
        </w:r>
      </w:ins>
    </w:p>
    <w:p w14:paraId="3DDE626E" w14:textId="77777777" w:rsidR="006B203D" w:rsidRDefault="006B203D" w:rsidP="006B203D">
      <w:pPr>
        <w:pStyle w:val="EX"/>
        <w:ind w:left="0" w:firstLine="0"/>
        <w:rPr>
          <w:ins w:id="1685" w:author="S2-2205003" w:date="2022-05-23T17:59:00Z"/>
        </w:rPr>
      </w:pPr>
      <w:ins w:id="1686" w:author="S2-2205003" w:date="2022-05-23T17:59:00Z">
        <w:r>
          <w:tab/>
          <w:t>-</w:t>
        </w:r>
        <w:r>
          <w:tab/>
          <w:t>Support user plane connection establishment and release to a UE and an LCS Client or AF (this is optional)</w:t>
        </w:r>
      </w:ins>
    </w:p>
    <w:p w14:paraId="1772FA4B" w14:textId="77777777" w:rsidR="006B203D" w:rsidRDefault="006B203D" w:rsidP="006B203D">
      <w:pPr>
        <w:pStyle w:val="EX"/>
        <w:ind w:left="0" w:firstLine="0"/>
        <w:rPr>
          <w:ins w:id="1687" w:author="S2-2205003" w:date="2022-05-23T17:59:00Z"/>
        </w:rPr>
      </w:pPr>
      <w:ins w:id="1688" w:author="S2-2205003" w:date="2022-05-23T17:59:00Z">
        <w:r>
          <w:tab/>
          <w:t>-</w:t>
        </w:r>
        <w:r>
          <w:tab/>
          <w:t>Support receiving and sending event reports via the user plane connections (this is optonal)</w:t>
        </w:r>
      </w:ins>
    </w:p>
    <w:p w14:paraId="30F8CB0A" w14:textId="77777777" w:rsidR="006B203D" w:rsidRDefault="006B203D" w:rsidP="006B203D">
      <w:pPr>
        <w:pStyle w:val="EX"/>
        <w:ind w:left="0" w:firstLine="0"/>
        <w:rPr>
          <w:ins w:id="1689" w:author="S2-2205003" w:date="2022-05-23T17:59:00Z"/>
        </w:rPr>
      </w:pPr>
      <w:ins w:id="1690" w:author="S2-2205003" w:date="2022-05-23T17:59:00Z">
        <w:r>
          <w:tab/>
          <w:t>-</w:t>
        </w:r>
        <w:r>
          <w:tab/>
          <w:t>Support receiving and sending cumulative event reports via control plane</w:t>
        </w:r>
      </w:ins>
    </w:p>
    <w:p w14:paraId="53921686" w14:textId="77777777" w:rsidR="006B203D" w:rsidRDefault="006B203D" w:rsidP="006B203D">
      <w:pPr>
        <w:pStyle w:val="EX"/>
        <w:ind w:left="0" w:firstLine="0"/>
        <w:rPr>
          <w:ins w:id="1691" w:author="S2-2205003" w:date="2022-05-23T17:59:00Z"/>
        </w:rPr>
      </w:pPr>
      <w:ins w:id="1692" w:author="S2-2205003" w:date="2022-05-23T17:59:00Z">
        <w:r>
          <w:t>LCS Client or AF</w:t>
        </w:r>
      </w:ins>
    </w:p>
    <w:p w14:paraId="2676EEFE" w14:textId="77777777" w:rsidR="006B203D" w:rsidRDefault="006B203D" w:rsidP="006B203D">
      <w:pPr>
        <w:pStyle w:val="EX"/>
        <w:ind w:left="540" w:hanging="256"/>
        <w:rPr>
          <w:ins w:id="1693" w:author="S2-2205003" w:date="2022-05-23T17:59:00Z"/>
        </w:rPr>
      </w:pPr>
      <w:ins w:id="1694" w:author="S2-2205003" w:date="2022-05-23T17:59:00Z">
        <w:r>
          <w:t>-</w:t>
        </w:r>
        <w:r>
          <w:tab/>
          <w:t>support control plane signaling transfer of information related to user plane transfer (e.g. IP address, FQDN, security information)</w:t>
        </w:r>
      </w:ins>
    </w:p>
    <w:p w14:paraId="3BBB57B9" w14:textId="77777777" w:rsidR="006B203D" w:rsidRDefault="006B203D" w:rsidP="006B203D">
      <w:pPr>
        <w:pStyle w:val="EX"/>
        <w:ind w:left="0" w:firstLine="0"/>
        <w:rPr>
          <w:ins w:id="1695" w:author="S2-2205003" w:date="2022-05-23T17:59:00Z"/>
        </w:rPr>
      </w:pPr>
      <w:ins w:id="1696" w:author="S2-2205003" w:date="2022-05-23T17:59:00Z">
        <w:r>
          <w:tab/>
          <w:t>-</w:t>
        </w:r>
        <w:r>
          <w:tab/>
          <w:t>Support user plane connection establishment and release to a UE, H-GMLC or LMF</w:t>
        </w:r>
      </w:ins>
    </w:p>
    <w:p w14:paraId="1D2118B2" w14:textId="77777777" w:rsidR="006B203D" w:rsidRDefault="006B203D" w:rsidP="006B203D">
      <w:pPr>
        <w:pStyle w:val="EX"/>
        <w:ind w:left="0" w:firstLine="0"/>
        <w:rPr>
          <w:ins w:id="1697" w:author="S2-2205003" w:date="2022-05-23T17:59:00Z"/>
        </w:rPr>
      </w:pPr>
      <w:ins w:id="1698" w:author="S2-2205003" w:date="2022-05-23T17:59:00Z">
        <w:r>
          <w:tab/>
          <w:t>-</w:t>
        </w:r>
        <w:r>
          <w:tab/>
          <w:t>Support receiving event reports via the user plane connection</w:t>
        </w:r>
      </w:ins>
    </w:p>
    <w:p w14:paraId="19BD18E4" w14:textId="77777777" w:rsidR="006B203D" w:rsidRDefault="006B203D" w:rsidP="006B203D">
      <w:pPr>
        <w:pStyle w:val="EX"/>
        <w:ind w:left="0" w:firstLine="0"/>
        <w:rPr>
          <w:ins w:id="1699" w:author="S2-2205003" w:date="2022-05-23T17:59:00Z"/>
        </w:rPr>
      </w:pPr>
      <w:ins w:id="1700" w:author="S2-2205003" w:date="2022-05-23T17:59:00Z">
        <w:r>
          <w:tab/>
          <w:t>-</w:t>
        </w:r>
        <w:r>
          <w:tab/>
          <w:t>Support receiving cumulative event reports via control plane</w:t>
        </w:r>
      </w:ins>
    </w:p>
    <w:p w14:paraId="562B16DB" w14:textId="022CF804" w:rsidR="00D54335" w:rsidRPr="00944402" w:rsidRDefault="00D54335" w:rsidP="00944402">
      <w:pPr>
        <w:pStyle w:val="Heading2"/>
        <w:rPr>
          <w:ins w:id="1701" w:author="S2-2205004" w:date="2022-05-24T09:16:00Z"/>
        </w:rPr>
      </w:pPr>
      <w:bookmarkStart w:id="1702" w:name="_Toc104287871"/>
      <w:ins w:id="1703" w:author="S2-2205004" w:date="2022-05-24T09:16:00Z">
        <w:r w:rsidRPr="00944402">
          <w:t>6.</w:t>
        </w:r>
      </w:ins>
      <w:ins w:id="1704" w:author="S2-2205004" w:date="2022-05-24T09:17:00Z">
        <w:r w:rsidRPr="00944402">
          <w:rPr>
            <w:rFonts w:hint="eastAsia"/>
          </w:rPr>
          <w:t>20</w:t>
        </w:r>
      </w:ins>
      <w:r w:rsidR="0076119A">
        <w:rPr>
          <w:rFonts w:eastAsiaTheme="minorEastAsia" w:hint="eastAsia"/>
          <w:lang w:eastAsia="zh-CN"/>
        </w:rPr>
        <w:tab/>
      </w:r>
      <w:ins w:id="1705" w:author="S2-2205004" w:date="2022-05-24T09:16:00Z">
        <w:r w:rsidRPr="00944402">
          <w:t xml:space="preserve">Solutions </w:t>
        </w:r>
      </w:ins>
      <w:ins w:id="1706" w:author="CATT-Ming" w:date="2022-05-24T11:12:00Z">
        <w:r w:rsidR="0076119A">
          <w:rPr>
            <w:rFonts w:eastAsiaTheme="minorEastAsia" w:hint="eastAsia"/>
            <w:lang w:eastAsia="zh-CN"/>
          </w:rPr>
          <w:t>20</w:t>
        </w:r>
      </w:ins>
      <w:ins w:id="1707" w:author="S2-2205004" w:date="2022-05-24T09:16:00Z">
        <w:r w:rsidRPr="00944402">
          <w:t>: NWDAF based Indoor or Outdoor in Location Services</w:t>
        </w:r>
        <w:bookmarkEnd w:id="1702"/>
      </w:ins>
    </w:p>
    <w:p w14:paraId="23D3F7F8" w14:textId="77A6C0FC" w:rsidR="00D54335" w:rsidRPr="00944402" w:rsidRDefault="00D54335" w:rsidP="00944402">
      <w:pPr>
        <w:pStyle w:val="Heading3"/>
        <w:rPr>
          <w:ins w:id="1708" w:author="S2-2205004" w:date="2022-05-24T09:16:00Z"/>
          <w:lang w:eastAsia="zh-CN"/>
        </w:rPr>
      </w:pPr>
      <w:bookmarkStart w:id="1709" w:name="_Toc104287872"/>
      <w:ins w:id="1710" w:author="S2-2205004" w:date="2022-05-24T09:16:00Z">
        <w:r w:rsidRPr="00944402">
          <w:rPr>
            <w:lang w:eastAsia="zh-CN"/>
          </w:rPr>
          <w:t>6.</w:t>
        </w:r>
      </w:ins>
      <w:ins w:id="1711" w:author="CATT-Ming" w:date="2022-05-24T11:15:00Z">
        <w:r w:rsidR="0076119A">
          <w:rPr>
            <w:rFonts w:eastAsiaTheme="minorEastAsia" w:hint="eastAsia"/>
            <w:lang w:eastAsia="zh-CN"/>
          </w:rPr>
          <w:t>20</w:t>
        </w:r>
      </w:ins>
      <w:ins w:id="1712" w:author="S2-2205004" w:date="2022-05-24T09:16:00Z">
        <w:r w:rsidRPr="00944402">
          <w:rPr>
            <w:lang w:eastAsia="zh-CN"/>
          </w:rPr>
          <w:t>.1</w:t>
        </w:r>
      </w:ins>
      <w:r w:rsidR="0076119A">
        <w:rPr>
          <w:rFonts w:eastAsiaTheme="minorEastAsia" w:hint="eastAsia"/>
          <w:lang w:eastAsia="zh-CN"/>
        </w:rPr>
        <w:tab/>
      </w:r>
      <w:ins w:id="1713" w:author="S2-2205004" w:date="2022-05-24T09:16:00Z">
        <w:r w:rsidRPr="00944402">
          <w:rPr>
            <w:lang w:eastAsia="zh-CN"/>
          </w:rPr>
          <w:t>Introduction</w:t>
        </w:r>
        <w:bookmarkEnd w:id="1709"/>
      </w:ins>
    </w:p>
    <w:p w14:paraId="15DCAD67" w14:textId="77777777" w:rsidR="00D54335" w:rsidRPr="00E25FAA" w:rsidRDefault="00D54335" w:rsidP="00D54335">
      <w:pPr>
        <w:rPr>
          <w:ins w:id="1714" w:author="S2-2205004" w:date="2022-05-24T09:16:00Z"/>
          <w:rFonts w:eastAsia="DengXian"/>
          <w:lang w:eastAsia="zh-CN"/>
        </w:rPr>
      </w:pPr>
      <w:ins w:id="1715" w:author="S2-2205004" w:date="2022-05-24T09:16:00Z">
        <w:r>
          <w:t>The FS_e</w:t>
        </w:r>
        <w:r w:rsidRPr="00E25FAA">
          <w:rPr>
            <w:rFonts w:eastAsia="DengXian" w:hint="eastAsia"/>
            <w:lang w:eastAsia="zh-CN"/>
          </w:rPr>
          <w:t>LCS</w:t>
        </w:r>
        <w:r>
          <w:t>_Ph</w:t>
        </w:r>
        <w:r w:rsidRPr="00E25FAA">
          <w:rPr>
            <w:rFonts w:eastAsia="DengXian" w:hint="eastAsia"/>
            <w:lang w:eastAsia="zh-CN"/>
          </w:rPr>
          <w:t>3</w:t>
        </w:r>
        <w:r>
          <w:t xml:space="preserve"> TR 23.700-71 includes the following agreed aspect to study as part of key Issue #4</w:t>
        </w:r>
        <w:r>
          <w:rPr>
            <w:rFonts w:eastAsia="DengXian"/>
            <w:lang w:eastAsia="zh-CN"/>
          </w:rPr>
          <w:t xml:space="preserve">: </w:t>
        </w:r>
        <w:r w:rsidRPr="002A595F">
          <w:rPr>
            <w:rFonts w:eastAsia="DengXian"/>
            <w:lang w:eastAsia="zh-CN"/>
          </w:rPr>
          <w:t>Interaction between Location Service and NWDAF</w:t>
        </w:r>
      </w:ins>
    </w:p>
    <w:p w14:paraId="4DF506C2" w14:textId="77777777" w:rsidR="00D54335" w:rsidRDefault="00D54335" w:rsidP="00D54335">
      <w:pPr>
        <w:pStyle w:val="NO"/>
        <w:numPr>
          <w:ilvl w:val="0"/>
          <w:numId w:val="13"/>
        </w:numPr>
        <w:rPr>
          <w:ins w:id="1716" w:author="S2-2205004" w:date="2022-05-24T09:16:00Z"/>
        </w:rPr>
      </w:pPr>
      <w:ins w:id="1717" w:author="S2-2205004" w:date="2022-05-24T09:16:00Z">
        <w:r w:rsidRPr="000063DB">
          <w:t>Identify use cases where new or existing data analytics from the NWDAF can be used for improving location service performance. Regulatory requirements (e.g. different location accuracy requirements from FCC in different cases) will be taken into account.</w:t>
        </w:r>
        <w:r>
          <w:t xml:space="preserve"> </w:t>
        </w:r>
      </w:ins>
    </w:p>
    <w:p w14:paraId="4C111F1C" w14:textId="77777777" w:rsidR="00D54335" w:rsidRPr="0067591A" w:rsidRDefault="00D54335" w:rsidP="00D54335">
      <w:pPr>
        <w:pStyle w:val="NO"/>
        <w:rPr>
          <w:ins w:id="1718" w:author="S2-2205004" w:date="2022-05-24T09:16:00Z"/>
          <w:lang w:eastAsia="zh-CN"/>
        </w:rPr>
      </w:pPr>
      <w:ins w:id="1719" w:author="S2-2205004" w:date="2022-05-24T09:16:00Z">
        <w:r>
          <w:rPr>
            <w:lang w:eastAsia="zh-CN"/>
          </w:rPr>
          <w:t>NOTE:</w:t>
        </w:r>
        <w:r>
          <w:rPr>
            <w:lang w:eastAsia="zh-CN"/>
          </w:rPr>
          <w:tab/>
          <w:t>Coordinated activities between the study FS_eNA_Ph3 and this study are needed. Any new data analytics agreed as part of this Key Issue that need to be provided by NWDAF need to be studied and agreed in FS_eNA_Ph3.</w:t>
        </w:r>
      </w:ins>
    </w:p>
    <w:p w14:paraId="47E35ED2" w14:textId="2421A374" w:rsidR="00D54335" w:rsidDel="008318BE" w:rsidRDefault="00D54335" w:rsidP="00D54335">
      <w:pPr>
        <w:ind w:left="360"/>
        <w:rPr>
          <w:ins w:id="1720" w:author="S2-2205004" w:date="2022-05-24T09:16:00Z"/>
          <w:del w:id="1721" w:author="CATT-Ming" w:date="2022-05-24T11:18:00Z"/>
          <w:rStyle w:val="normaltextrun"/>
          <w:szCs w:val="22"/>
          <w:lang w:eastAsia="en-IN"/>
        </w:rPr>
      </w:pPr>
    </w:p>
    <w:p w14:paraId="78B97C79" w14:textId="53B80C7B" w:rsidR="00D54335" w:rsidRPr="0076119A" w:rsidRDefault="00D54335">
      <w:pPr>
        <w:pStyle w:val="Heading3"/>
        <w:ind w:left="0" w:firstLine="0"/>
        <w:rPr>
          <w:ins w:id="1722" w:author="S2-2205004" w:date="2022-05-24T09:16:00Z"/>
          <w:lang w:eastAsia="zh-CN"/>
        </w:rPr>
        <w:pPrChange w:id="1723" w:author="CATT-Ming" w:date="2022-05-24T11:18:00Z">
          <w:pPr>
            <w:pStyle w:val="Heading3"/>
          </w:pPr>
        </w:pPrChange>
      </w:pPr>
      <w:bookmarkStart w:id="1724" w:name="_Toc104287873"/>
      <w:ins w:id="1725" w:author="S2-2205004" w:date="2022-05-24T09:16:00Z">
        <w:r w:rsidRPr="0076119A">
          <w:rPr>
            <w:lang w:eastAsia="zh-CN"/>
          </w:rPr>
          <w:t>6.</w:t>
        </w:r>
      </w:ins>
      <w:ins w:id="1726" w:author="CATT-Ming" w:date="2022-05-24T11:15:00Z">
        <w:r w:rsidR="0076119A">
          <w:rPr>
            <w:rFonts w:eastAsiaTheme="minorEastAsia" w:hint="eastAsia"/>
            <w:lang w:eastAsia="zh-CN"/>
          </w:rPr>
          <w:t>20</w:t>
        </w:r>
      </w:ins>
      <w:ins w:id="1727" w:author="S2-2205004" w:date="2022-05-24T09:16:00Z">
        <w:r w:rsidRPr="0076119A">
          <w:rPr>
            <w:lang w:eastAsia="zh-CN"/>
          </w:rPr>
          <w:t>.2</w:t>
        </w:r>
      </w:ins>
      <w:r w:rsidR="0076119A">
        <w:rPr>
          <w:rFonts w:eastAsiaTheme="minorEastAsia" w:hint="eastAsia"/>
          <w:lang w:eastAsia="zh-CN"/>
        </w:rPr>
        <w:tab/>
      </w:r>
      <w:ins w:id="1728" w:author="S2-2205004" w:date="2022-05-24T09:16:00Z">
        <w:r w:rsidRPr="0076119A">
          <w:rPr>
            <w:lang w:eastAsia="zh-CN"/>
          </w:rPr>
          <w:t>Solution Description</w:t>
        </w:r>
        <w:bookmarkEnd w:id="1724"/>
      </w:ins>
    </w:p>
    <w:p w14:paraId="7EE91428" w14:textId="58BFBD06" w:rsidR="00D54335" w:rsidRDefault="00D54335" w:rsidP="00D54335">
      <w:pPr>
        <w:ind w:left="360"/>
        <w:rPr>
          <w:ins w:id="1729" w:author="S2-2205004" w:date="2022-05-24T09:16:00Z"/>
          <w:rStyle w:val="normaltextrun"/>
          <w:szCs w:val="22"/>
          <w:lang w:eastAsia="en-IN"/>
        </w:rPr>
      </w:pPr>
      <w:ins w:id="1730" w:author="S2-2205004" w:date="2022-05-24T09:16:00Z">
        <w:r>
          <w:rPr>
            <w:rStyle w:val="normaltextrun"/>
            <w:szCs w:val="22"/>
            <w:lang w:eastAsia="en-IN"/>
          </w:rPr>
          <w:t xml:space="preserve">As part of the </w:t>
        </w:r>
        <w:r w:rsidRPr="000063DB">
          <w:t>Regulatory requirements</w:t>
        </w:r>
        <w:r>
          <w:t xml:space="preserve">, for example FCC </w:t>
        </w:r>
      </w:ins>
      <w:r w:rsidR="00AD2391">
        <w:t>"</w:t>
      </w:r>
      <w:ins w:id="1731" w:author="S2-2205004" w:date="2022-05-24T09:16:00Z">
        <w:r>
          <w:rPr>
            <w:i/>
            <w:iCs/>
          </w:rPr>
          <w:t>Wireless E911 Location Accuracy Requirements</w:t>
        </w:r>
      </w:ins>
      <w:r w:rsidR="00AD2391">
        <w:t>"</w:t>
      </w:r>
      <w:ins w:id="1732" w:author="S2-2205004" w:date="2022-05-24T09:16:00Z">
        <w:r>
          <w:t xml:space="preserve"> which requires </w:t>
        </w:r>
        <w:r>
          <w:rPr>
            <w:rFonts w:cs="Arial"/>
          </w:rPr>
          <w:t>±</w:t>
        </w:r>
        <w:r>
          <w:t>3 meters accuracy for indoor cases. However, currently, LMF output does not contain indoor/outdoor level indication. For example, police or lawful agency wants to know if user/victim is inside the building or outside the building, according, they approach the user. Additionally, knowledge of such UE status helps LMF to use most optimal positioning method and optimization to calculate UE</w:t>
        </w:r>
      </w:ins>
      <w:r w:rsidR="00AD2391">
        <w:t>'</w:t>
      </w:r>
      <w:ins w:id="1733" w:author="S2-2205004" w:date="2022-05-24T09:16:00Z">
        <w:r>
          <w:t>s indoor and/or outdoor position.</w:t>
        </w:r>
        <w:r w:rsidRPr="000063DB">
          <w:t xml:space="preserve"> (e.g. different location accuracy requirements from FCC in different cases)</w:t>
        </w:r>
        <w:r>
          <w:t xml:space="preserve">, it is required to determine if a particular user is located indoor or outdoor. Such information of user can then be used by rescue team to take appropriate action. </w:t>
        </w:r>
        <w:r>
          <w:rPr>
            <w:rStyle w:val="normaltextrun"/>
            <w:szCs w:val="22"/>
            <w:lang w:eastAsia="en-IN"/>
          </w:rPr>
          <w:t>This section provides high level solution, and detail procedures are for further studies.</w:t>
        </w:r>
      </w:ins>
    </w:p>
    <w:p w14:paraId="4EB73971" w14:textId="3E244280" w:rsidR="00D54335" w:rsidRPr="008473E0" w:rsidRDefault="00D54335" w:rsidP="00D54335">
      <w:pPr>
        <w:ind w:left="360"/>
        <w:rPr>
          <w:ins w:id="1734" w:author="S2-2205004" w:date="2022-05-24T09:16:00Z"/>
          <w:rStyle w:val="normaltextrun"/>
          <w:szCs w:val="22"/>
          <w:lang w:eastAsia="en-IN"/>
        </w:rPr>
      </w:pPr>
      <w:ins w:id="1735" w:author="S2-2205004" w:date="2022-05-24T09:16:00Z">
        <w:r>
          <w:rPr>
            <w:rStyle w:val="normaltextrun"/>
            <w:szCs w:val="22"/>
            <w:lang w:eastAsia="en-IN"/>
          </w:rPr>
          <w:t>This solution allows an LCS client to request UE</w:t>
        </w:r>
      </w:ins>
      <w:r w:rsidR="00AD2391">
        <w:rPr>
          <w:rStyle w:val="normaltextrun"/>
          <w:szCs w:val="22"/>
          <w:lang w:eastAsia="en-IN"/>
        </w:rPr>
        <w:t>'</w:t>
      </w:r>
      <w:ins w:id="1736" w:author="S2-2205004" w:date="2022-05-24T09:16:00Z">
        <w:r>
          <w:rPr>
            <w:rStyle w:val="normaltextrun"/>
            <w:szCs w:val="22"/>
            <w:lang w:eastAsia="en-IN"/>
          </w:rPr>
          <w:t>s</w:t>
        </w:r>
        <w:r w:rsidRPr="008473E0">
          <w:rPr>
            <w:rStyle w:val="normaltextrun"/>
            <w:szCs w:val="22"/>
            <w:lang w:eastAsia="en-IN"/>
          </w:rPr>
          <w:t xml:space="preserve"> indoor or outdoor location</w:t>
        </w:r>
        <w:r>
          <w:rPr>
            <w:rStyle w:val="normaltextrun"/>
            <w:szCs w:val="22"/>
            <w:lang w:eastAsia="en-IN"/>
          </w:rPr>
          <w:t xml:space="preserve"> in the </w:t>
        </w:r>
      </w:ins>
      <w:r w:rsidR="00AD2391">
        <w:rPr>
          <w:rStyle w:val="normaltextrun"/>
          <w:szCs w:val="22"/>
          <w:lang w:eastAsia="en-IN"/>
        </w:rPr>
        <w:t>"</w:t>
      </w:r>
      <w:ins w:id="1737" w:author="S2-2205004" w:date="2022-05-24T09:16:00Z">
        <w:r>
          <w:rPr>
            <w:rStyle w:val="normaltextrun"/>
            <w:szCs w:val="22"/>
            <w:lang w:eastAsia="en-IN"/>
          </w:rPr>
          <w:t>LCS Service Request</w:t>
        </w:r>
      </w:ins>
      <w:r w:rsidR="00AD2391">
        <w:rPr>
          <w:rStyle w:val="normaltextrun"/>
          <w:szCs w:val="22"/>
          <w:lang w:eastAsia="en-IN"/>
        </w:rPr>
        <w:t>"</w:t>
      </w:r>
      <w:ins w:id="1738" w:author="S2-2205004" w:date="2022-05-24T09:16:00Z">
        <w:r>
          <w:rPr>
            <w:rStyle w:val="normaltextrun"/>
            <w:szCs w:val="22"/>
            <w:lang w:eastAsia="en-IN"/>
          </w:rPr>
          <w:t>.</w:t>
        </w:r>
      </w:ins>
    </w:p>
    <w:p w14:paraId="66238814" w14:textId="77777777" w:rsidR="00D54335" w:rsidRDefault="00D54335" w:rsidP="00D54335">
      <w:pPr>
        <w:ind w:left="360"/>
        <w:rPr>
          <w:ins w:id="1739" w:author="S2-2205004" w:date="2022-05-24T09:16:00Z"/>
          <w:rStyle w:val="normaltextrun"/>
          <w:szCs w:val="22"/>
          <w:lang w:eastAsia="en-IN"/>
        </w:rPr>
      </w:pPr>
      <w:ins w:id="1740" w:author="S2-2205004" w:date="2022-05-24T09:16:00Z">
        <w:r>
          <w:rPr>
            <w:rStyle w:val="normaltextrun"/>
            <w:szCs w:val="22"/>
            <w:lang w:eastAsia="en-IN"/>
          </w:rPr>
          <w:lastRenderedPageBreak/>
          <w:t>Such request triggers LMF to request/subscribe to analytics data from NWDAF. This is to request analytics information from NWDAF to assist LMF in determining whether UE is indoor or not.</w:t>
        </w:r>
      </w:ins>
    </w:p>
    <w:p w14:paraId="7C2853E9" w14:textId="77777777" w:rsidR="00D54335" w:rsidRDefault="00D54335" w:rsidP="00D54335">
      <w:pPr>
        <w:ind w:left="360"/>
        <w:rPr>
          <w:ins w:id="1741" w:author="S2-2205004" w:date="2022-05-24T09:16:00Z"/>
          <w:rStyle w:val="normaltextrun"/>
          <w:szCs w:val="22"/>
          <w:lang w:eastAsia="en-IN"/>
        </w:rPr>
      </w:pPr>
      <w:ins w:id="1742" w:author="S2-2205004" w:date="2022-05-24T09:16:00Z">
        <w:r w:rsidRPr="008473E0">
          <w:rPr>
            <w:rStyle w:val="normaltextrun"/>
            <w:szCs w:val="22"/>
            <w:lang w:eastAsia="en-IN"/>
          </w:rPr>
          <w:t>To support this</w:t>
        </w:r>
        <w:r>
          <w:rPr>
            <w:rStyle w:val="normaltextrun"/>
            <w:szCs w:val="22"/>
            <w:lang w:eastAsia="en-IN"/>
          </w:rPr>
          <w:t>,</w:t>
        </w:r>
        <w:r w:rsidRPr="008473E0">
          <w:rPr>
            <w:rStyle w:val="normaltextrun"/>
            <w:szCs w:val="22"/>
            <w:lang w:eastAsia="en-IN"/>
          </w:rPr>
          <w:t xml:space="preserve"> NWDAF is proposed to implement new analytics determination logic in order to determine indoor-outdoor prediction of the UE.</w:t>
        </w:r>
      </w:ins>
    </w:p>
    <w:p w14:paraId="3227FA05" w14:textId="02FF2237" w:rsidR="00D54335" w:rsidRDefault="00D54335" w:rsidP="0076119A">
      <w:pPr>
        <w:pStyle w:val="EditorsNote"/>
        <w:rPr>
          <w:ins w:id="1743" w:author="S2-2205004" w:date="2022-05-24T09:16:00Z"/>
        </w:rPr>
      </w:pPr>
      <w:ins w:id="1744" w:author="S2-2205004" w:date="2022-05-24T09:16:00Z">
        <w:r>
          <w:rPr>
            <w:rStyle w:val="normaltextrun"/>
            <w:szCs w:val="22"/>
            <w:lang w:eastAsia="en-IN"/>
          </w:rPr>
          <w:t>Editor</w:t>
        </w:r>
      </w:ins>
      <w:r w:rsidR="00AD2391">
        <w:rPr>
          <w:rStyle w:val="normaltextrun"/>
          <w:szCs w:val="22"/>
          <w:lang w:eastAsia="en-IN"/>
        </w:rPr>
        <w:t>'</w:t>
      </w:r>
      <w:ins w:id="1745" w:author="S2-2205004" w:date="2022-05-24T09:16:00Z">
        <w:r>
          <w:rPr>
            <w:rStyle w:val="normaltextrun"/>
            <w:szCs w:val="22"/>
            <w:lang w:eastAsia="en-IN"/>
          </w:rPr>
          <w:t xml:space="preserve">s Note: The new analytics information will be discussed and coordinated with </w:t>
        </w:r>
        <w:r w:rsidRPr="003E6CF7">
          <w:rPr>
            <w:rFonts w:hint="eastAsia"/>
          </w:rPr>
          <w:t>FS_eNA_PH3</w:t>
        </w:r>
        <w:r>
          <w:t>.</w:t>
        </w:r>
      </w:ins>
    </w:p>
    <w:p w14:paraId="42AF6CB4" w14:textId="205EEB07" w:rsidR="00D54335" w:rsidRPr="00CA3684" w:rsidRDefault="00D54335" w:rsidP="0076119A">
      <w:pPr>
        <w:pStyle w:val="EditorsNote"/>
        <w:rPr>
          <w:ins w:id="1746" w:author="S2-2205004" w:date="2022-05-24T09:16:00Z"/>
          <w:rStyle w:val="normaltextrun"/>
          <w:szCs w:val="22"/>
          <w:lang w:eastAsia="en-IN"/>
        </w:rPr>
      </w:pPr>
      <w:ins w:id="1747" w:author="S2-2205004" w:date="2022-05-24T09:16:00Z">
        <w:r>
          <w:t>Editor</w:t>
        </w:r>
      </w:ins>
      <w:r w:rsidR="00AD2391">
        <w:t>'</w:t>
      </w:r>
      <w:ins w:id="1748" w:author="S2-2205004" w:date="2022-05-24T09:16:00Z">
        <w:r>
          <w:t>s Note: It is FFS how the LMF would use analytics data to determine indoor/outdoor status.</w:t>
        </w:r>
      </w:ins>
    </w:p>
    <w:p w14:paraId="5EEA1BE4" w14:textId="77777777" w:rsidR="00D54335" w:rsidRDefault="00D54335" w:rsidP="00D54335">
      <w:pPr>
        <w:ind w:left="360"/>
        <w:rPr>
          <w:ins w:id="1749" w:author="S2-2205004" w:date="2022-05-24T09:16:00Z"/>
          <w:rStyle w:val="normaltextrun"/>
          <w:szCs w:val="22"/>
          <w:lang w:eastAsia="en-IN"/>
        </w:rPr>
      </w:pPr>
      <w:ins w:id="1750" w:author="S2-2205004" w:date="2022-05-24T09:16:00Z">
        <w:r>
          <w:rPr>
            <w:rStyle w:val="normaltextrun"/>
            <w:szCs w:val="22"/>
            <w:lang w:eastAsia="en-IN"/>
          </w:rPr>
          <w:t>NWDAF generates analytics data and with certain confidence level, provides as output to LMF indicating whether UE is indoor or outdoor.</w:t>
        </w:r>
      </w:ins>
    </w:p>
    <w:p w14:paraId="563CE640" w14:textId="77777777" w:rsidR="00D54335" w:rsidRDefault="00D54335" w:rsidP="00D54335">
      <w:pPr>
        <w:ind w:left="360"/>
        <w:rPr>
          <w:ins w:id="1751" w:author="S2-2205004" w:date="2022-05-24T09:16:00Z"/>
          <w:rStyle w:val="normaltextrun"/>
          <w:szCs w:val="22"/>
          <w:lang w:eastAsia="en-IN"/>
        </w:rPr>
      </w:pPr>
      <w:ins w:id="1752" w:author="S2-2205004" w:date="2022-05-24T09:16:00Z">
        <w:r w:rsidRPr="00246295">
          <w:rPr>
            <w:rStyle w:val="normaltextrun"/>
            <w:szCs w:val="22"/>
            <w:lang w:eastAsia="en-IN"/>
          </w:rPr>
          <w:t>LMF based on the received analytics information, determines most suitable positioning method e.g. optimized to indoor positioning or outdoor positioning.</w:t>
        </w:r>
        <w:r>
          <w:rPr>
            <w:rStyle w:val="normaltextrun"/>
            <w:szCs w:val="22"/>
            <w:lang w:eastAsia="en-IN"/>
          </w:rPr>
          <w:t xml:space="preserve"> </w:t>
        </w:r>
        <w:r w:rsidRPr="00246295">
          <w:rPr>
            <w:rStyle w:val="normaltextrun"/>
            <w:szCs w:val="22"/>
            <w:lang w:eastAsia="en-IN"/>
          </w:rPr>
          <w:t xml:space="preserve">LMF then responds to AMF/GMLC by sending Nlmf_Location_Determine Location Response, which now additionally includes whether UE is indoor or outdoor. </w:t>
        </w:r>
      </w:ins>
    </w:p>
    <w:p w14:paraId="7959F8B8" w14:textId="3B7A216E" w:rsidR="00D54335" w:rsidRPr="00944402" w:rsidRDefault="00D54335" w:rsidP="00944402">
      <w:pPr>
        <w:pStyle w:val="Heading3"/>
        <w:rPr>
          <w:ins w:id="1753" w:author="S2-2205004" w:date="2022-05-24T09:16:00Z"/>
          <w:lang w:eastAsia="zh-CN"/>
        </w:rPr>
      </w:pPr>
      <w:bookmarkStart w:id="1754" w:name="_Toc104287874"/>
      <w:ins w:id="1755" w:author="S2-2205004" w:date="2022-05-24T09:16:00Z">
        <w:r w:rsidRPr="00944402">
          <w:rPr>
            <w:lang w:eastAsia="zh-CN"/>
          </w:rPr>
          <w:t>6.</w:t>
        </w:r>
      </w:ins>
      <w:ins w:id="1756" w:author="CATT-Ming" w:date="2022-05-24T11:18:00Z">
        <w:r w:rsidR="008318BE">
          <w:rPr>
            <w:rFonts w:eastAsiaTheme="minorEastAsia" w:hint="eastAsia"/>
            <w:lang w:eastAsia="zh-CN"/>
          </w:rPr>
          <w:t>20</w:t>
        </w:r>
      </w:ins>
      <w:ins w:id="1757" w:author="S2-2205004" w:date="2022-05-24T09:16:00Z">
        <w:r w:rsidRPr="00944402">
          <w:rPr>
            <w:lang w:eastAsia="zh-CN"/>
          </w:rPr>
          <w:t>.3</w:t>
        </w:r>
      </w:ins>
      <w:r w:rsidR="0076119A">
        <w:rPr>
          <w:rFonts w:eastAsiaTheme="minorEastAsia" w:hint="eastAsia"/>
          <w:lang w:eastAsia="zh-CN"/>
        </w:rPr>
        <w:tab/>
      </w:r>
      <w:ins w:id="1758" w:author="S2-2205004" w:date="2022-05-24T09:16:00Z">
        <w:r w:rsidRPr="00944402">
          <w:rPr>
            <w:lang w:eastAsia="zh-CN"/>
          </w:rPr>
          <w:t>Procedures</w:t>
        </w:r>
        <w:bookmarkEnd w:id="1754"/>
      </w:ins>
    </w:p>
    <w:p w14:paraId="0BA79206" w14:textId="77777777" w:rsidR="00D54335" w:rsidRDefault="00D54335" w:rsidP="0076119A">
      <w:pPr>
        <w:pStyle w:val="EditorsNote"/>
        <w:rPr>
          <w:ins w:id="1759" w:author="S2-2205004" w:date="2022-05-24T09:16:00Z"/>
          <w:rStyle w:val="normaltextrun"/>
          <w:szCs w:val="22"/>
          <w:lang w:eastAsia="en-IN"/>
        </w:rPr>
      </w:pPr>
      <w:ins w:id="1760" w:author="S2-2205004" w:date="2022-05-24T09:16:00Z">
        <w:r>
          <w:rPr>
            <w:rStyle w:val="normaltextrun"/>
            <w:szCs w:val="22"/>
            <w:lang w:eastAsia="en-IN"/>
          </w:rPr>
          <w:t xml:space="preserve">Editors Note: Detail procedure is FFS. </w:t>
        </w:r>
      </w:ins>
    </w:p>
    <w:p w14:paraId="3699A84D" w14:textId="77777777" w:rsidR="00D54335" w:rsidRDefault="00D54335" w:rsidP="00D54335">
      <w:pPr>
        <w:rPr>
          <w:ins w:id="1761" w:author="S2-2205004" w:date="2022-05-24T09:16:00Z"/>
          <w:lang w:eastAsia="ko-KR"/>
        </w:rPr>
      </w:pPr>
    </w:p>
    <w:p w14:paraId="3FDA6DAF" w14:textId="6076752D" w:rsidR="00D54335" w:rsidRPr="0076119A" w:rsidRDefault="00D54335" w:rsidP="0076119A">
      <w:pPr>
        <w:pStyle w:val="Heading3"/>
        <w:rPr>
          <w:ins w:id="1762" w:author="S2-2205004" w:date="2022-05-24T09:16:00Z"/>
          <w:lang w:eastAsia="zh-CN"/>
        </w:rPr>
      </w:pPr>
      <w:bookmarkStart w:id="1763" w:name="_Toc104287875"/>
      <w:ins w:id="1764" w:author="S2-2205004" w:date="2022-05-24T09:16:00Z">
        <w:r w:rsidRPr="0076119A">
          <w:rPr>
            <w:lang w:eastAsia="zh-CN"/>
          </w:rPr>
          <w:t>6.</w:t>
        </w:r>
      </w:ins>
      <w:ins w:id="1765" w:author="CATT-Ming" w:date="2022-05-24T11:18:00Z">
        <w:r w:rsidR="008318BE">
          <w:rPr>
            <w:rFonts w:eastAsiaTheme="minorEastAsia" w:hint="eastAsia"/>
            <w:lang w:eastAsia="zh-CN"/>
          </w:rPr>
          <w:t>20</w:t>
        </w:r>
      </w:ins>
      <w:ins w:id="1766" w:author="S2-2205004" w:date="2022-05-24T09:16:00Z">
        <w:r w:rsidRPr="0076119A">
          <w:rPr>
            <w:lang w:eastAsia="zh-CN"/>
          </w:rPr>
          <w:t>.4</w:t>
        </w:r>
      </w:ins>
      <w:r w:rsidR="0076119A">
        <w:rPr>
          <w:rFonts w:eastAsiaTheme="minorEastAsia" w:hint="eastAsia"/>
          <w:lang w:eastAsia="zh-CN"/>
        </w:rPr>
        <w:tab/>
      </w:r>
      <w:ins w:id="1767" w:author="S2-2205004" w:date="2022-05-24T09:16:00Z">
        <w:r w:rsidRPr="0076119A">
          <w:rPr>
            <w:lang w:eastAsia="zh-CN"/>
          </w:rPr>
          <w:t>Impacts on services, entities, and interfaces</w:t>
        </w:r>
        <w:bookmarkEnd w:id="1763"/>
      </w:ins>
    </w:p>
    <w:p w14:paraId="39AEB900" w14:textId="4EF05933" w:rsidR="00D54335" w:rsidRDefault="00D54335" w:rsidP="0076119A">
      <w:pPr>
        <w:pStyle w:val="EditorsNote"/>
        <w:rPr>
          <w:ins w:id="1768" w:author="S2-2205004" w:date="2022-05-24T09:16:00Z"/>
        </w:rPr>
      </w:pPr>
      <w:ins w:id="1769" w:author="S2-2205004" w:date="2022-05-24T09:16:00Z">
        <w:r>
          <w:t>Editor</w:t>
        </w:r>
      </w:ins>
      <w:r w:rsidR="00AD2391">
        <w:t>'</w:t>
      </w:r>
      <w:ins w:id="1770" w:author="S2-2205004" w:date="2022-05-24T09:16:00Z">
        <w:r>
          <w:t xml:space="preserve">s note: Any further </w:t>
        </w:r>
        <w:r w:rsidRPr="0076119A">
          <w:t>possible</w:t>
        </w:r>
        <w:r>
          <w:t xml:space="preserve"> impacts are FFS.</w:t>
        </w:r>
      </w:ins>
    </w:p>
    <w:p w14:paraId="7EFC1A73" w14:textId="77777777" w:rsidR="00D54335" w:rsidRDefault="00D54335" w:rsidP="00D54335">
      <w:pPr>
        <w:rPr>
          <w:ins w:id="1771" w:author="S2-2205004" w:date="2022-05-24T09:16:00Z"/>
          <w:lang w:eastAsia="ko-KR"/>
        </w:rPr>
      </w:pPr>
      <w:ins w:id="1772" w:author="S2-2205004" w:date="2022-05-24T09:16:00Z">
        <w:r>
          <w:rPr>
            <w:lang w:eastAsia="ko-KR"/>
          </w:rPr>
          <w:t xml:space="preserve">     LCS Client: support indication of indoor/outdoor in the LCS Service Request</w:t>
        </w:r>
      </w:ins>
    </w:p>
    <w:p w14:paraId="288FABBC" w14:textId="5188B95A" w:rsidR="00D54335" w:rsidRDefault="00D54335" w:rsidP="00D54335">
      <w:pPr>
        <w:rPr>
          <w:ins w:id="1773" w:author="S2-2205004" w:date="2022-05-24T09:16:00Z"/>
          <w:lang w:eastAsia="ko-KR"/>
        </w:rPr>
      </w:pPr>
      <w:ins w:id="1774" w:author="S2-2205004" w:date="2022-05-24T09:16:00Z">
        <w:r>
          <w:rPr>
            <w:lang w:eastAsia="ko-KR"/>
          </w:rPr>
          <w:t xml:space="preserve">     LMF: support determination of UE</w:t>
        </w:r>
      </w:ins>
      <w:r w:rsidR="00AD2391">
        <w:rPr>
          <w:lang w:eastAsia="ko-KR"/>
        </w:rPr>
        <w:t>'</w:t>
      </w:r>
      <w:ins w:id="1775" w:author="S2-2205004" w:date="2022-05-24T09:16:00Z">
        <w:r>
          <w:rPr>
            <w:lang w:eastAsia="ko-KR"/>
          </w:rPr>
          <w:t>s indoor or outdoor location</w:t>
        </w:r>
      </w:ins>
    </w:p>
    <w:p w14:paraId="2ABC0BD0" w14:textId="77777777" w:rsidR="00D54335" w:rsidRDefault="00D54335" w:rsidP="00D54335">
      <w:pPr>
        <w:rPr>
          <w:ins w:id="1776" w:author="S2-2205004" w:date="2022-05-24T09:16:00Z"/>
          <w:lang w:eastAsia="ko-KR"/>
        </w:rPr>
      </w:pPr>
      <w:ins w:id="1777" w:author="S2-2205004" w:date="2022-05-24T09:16:00Z">
        <w:r>
          <w:rPr>
            <w:lang w:eastAsia="ko-KR"/>
          </w:rPr>
          <w:t xml:space="preserve">     NWDAF: support new analytics of indoor and outdoor decision</w:t>
        </w:r>
      </w:ins>
    </w:p>
    <w:p w14:paraId="700182E3" w14:textId="77777777" w:rsidR="00DB4AA0" w:rsidRDefault="00DB4AA0" w:rsidP="00DB4AA0">
      <w:pPr>
        <w:rPr>
          <w:ins w:id="1778" w:author="S2-2205005" w:date="2022-05-23T18:02:00Z"/>
          <w:rFonts w:eastAsiaTheme="minorEastAsia"/>
          <w:lang w:eastAsia="zh-CN"/>
        </w:rPr>
      </w:pPr>
    </w:p>
    <w:p w14:paraId="7D06E88B" w14:textId="700DD917" w:rsidR="006B203D" w:rsidRPr="001068F6" w:rsidRDefault="006B203D" w:rsidP="001068F6">
      <w:pPr>
        <w:pStyle w:val="Heading2"/>
        <w:rPr>
          <w:ins w:id="1779" w:author="S2-2205005" w:date="2022-05-23T18:02:00Z"/>
        </w:rPr>
      </w:pPr>
      <w:bookmarkStart w:id="1780" w:name="_Toc104287876"/>
      <w:ins w:id="1781" w:author="S2-2205005" w:date="2022-05-23T18:02:00Z">
        <w:r w:rsidRPr="001068F6">
          <w:t>6.</w:t>
        </w:r>
      </w:ins>
      <w:ins w:id="1782" w:author="CATT-Ming" w:date="2022-05-23T18:04:00Z">
        <w:r w:rsidRPr="001068F6">
          <w:rPr>
            <w:rFonts w:eastAsiaTheme="minorEastAsia" w:hint="eastAsia"/>
          </w:rPr>
          <w:t>21</w:t>
        </w:r>
      </w:ins>
      <w:ins w:id="1783" w:author="S2-2205005" w:date="2022-05-23T18:02:00Z">
        <w:r w:rsidRPr="001068F6">
          <w:tab/>
          <w:t>Solution #</w:t>
        </w:r>
      </w:ins>
      <w:ins w:id="1784" w:author="CATT-Ming" w:date="2022-05-24T11:33:00Z">
        <w:r w:rsidR="001068F6">
          <w:rPr>
            <w:rFonts w:eastAsiaTheme="minorEastAsia" w:hint="eastAsia"/>
            <w:lang w:eastAsia="zh-CN"/>
          </w:rPr>
          <w:t>21</w:t>
        </w:r>
      </w:ins>
      <w:ins w:id="1785" w:author="S2-2205005" w:date="2022-05-23T18:02:00Z">
        <w:r w:rsidRPr="001068F6">
          <w:t>: Collection of nearby GNSS assistance data</w:t>
        </w:r>
        <w:bookmarkEnd w:id="1780"/>
      </w:ins>
    </w:p>
    <w:p w14:paraId="0D140F97" w14:textId="6CCF405F" w:rsidR="006B203D" w:rsidRDefault="006B203D" w:rsidP="006B203D">
      <w:pPr>
        <w:pStyle w:val="Heading3"/>
        <w:rPr>
          <w:ins w:id="1786" w:author="S2-2205005" w:date="2022-05-23T18:02:00Z"/>
          <w:lang w:eastAsia="zh-CN"/>
        </w:rPr>
      </w:pPr>
      <w:bookmarkStart w:id="1787" w:name="_Toc104287877"/>
      <w:ins w:id="1788" w:author="S2-2205005" w:date="2022-05-23T18:02:00Z">
        <w:r>
          <w:rPr>
            <w:lang w:eastAsia="zh-CN"/>
          </w:rPr>
          <w:t>6.</w:t>
        </w:r>
      </w:ins>
      <w:ins w:id="1789" w:author="CATT-Ming" w:date="2022-05-24T11:16:00Z">
        <w:r w:rsidR="0076119A">
          <w:rPr>
            <w:rFonts w:eastAsiaTheme="minorEastAsia" w:hint="eastAsia"/>
            <w:lang w:eastAsia="zh-CN"/>
          </w:rPr>
          <w:t>21</w:t>
        </w:r>
      </w:ins>
      <w:ins w:id="1790" w:author="S2-2205005" w:date="2022-05-23T18:02:00Z">
        <w:r>
          <w:rPr>
            <w:lang w:eastAsia="zh-CN"/>
          </w:rPr>
          <w:t>.1</w:t>
        </w:r>
        <w:r>
          <w:rPr>
            <w:lang w:eastAsia="zh-CN"/>
          </w:rPr>
          <w:tab/>
          <w:t>Introduction</w:t>
        </w:r>
        <w:bookmarkEnd w:id="1787"/>
      </w:ins>
    </w:p>
    <w:p w14:paraId="55A6C755" w14:textId="77777777" w:rsidR="006B203D" w:rsidRDefault="006B203D" w:rsidP="006B203D">
      <w:pPr>
        <w:rPr>
          <w:ins w:id="1791" w:author="S2-2205005" w:date="2022-05-23T18:02:00Z"/>
          <w:rFonts w:eastAsia="SimSun"/>
          <w:lang w:eastAsia="zh-CN"/>
        </w:rPr>
      </w:pPr>
      <w:ins w:id="1792" w:author="S2-2205005" w:date="2022-05-23T18:02:00Z">
        <w:r>
          <w:rPr>
            <w:rFonts w:eastAsia="SimSun"/>
            <w:lang w:eastAsia="zh-CN"/>
          </w:rPr>
          <w:t>This solution addresses KI#5 about how LMF to obtain nearby GNSS assistance data.</w:t>
        </w:r>
      </w:ins>
    </w:p>
    <w:p w14:paraId="7A39D98C" w14:textId="65E57033" w:rsidR="006B203D" w:rsidRDefault="006B203D" w:rsidP="006B203D">
      <w:pPr>
        <w:pStyle w:val="Heading3"/>
        <w:rPr>
          <w:ins w:id="1793" w:author="S2-2205005" w:date="2022-05-23T18:02:00Z"/>
          <w:lang w:eastAsia="zh-CN"/>
        </w:rPr>
      </w:pPr>
      <w:bookmarkStart w:id="1794" w:name="_Toc104287878"/>
      <w:ins w:id="1795" w:author="S2-2205005" w:date="2022-05-23T18:02:00Z">
        <w:r>
          <w:rPr>
            <w:lang w:eastAsia="zh-CN"/>
          </w:rPr>
          <w:t>6.</w:t>
        </w:r>
      </w:ins>
      <w:ins w:id="1796" w:author="CATT-Ming" w:date="2022-05-24T11:16:00Z">
        <w:r w:rsidR="0076119A">
          <w:rPr>
            <w:rFonts w:eastAsiaTheme="minorEastAsia" w:hint="eastAsia"/>
            <w:lang w:eastAsia="zh-CN"/>
          </w:rPr>
          <w:t>21</w:t>
        </w:r>
      </w:ins>
      <w:ins w:id="1797" w:author="S2-2205005" w:date="2022-05-23T18:02:00Z">
        <w:r>
          <w:rPr>
            <w:lang w:eastAsia="zh-CN"/>
          </w:rPr>
          <w:t>.2</w:t>
        </w:r>
        <w:r>
          <w:rPr>
            <w:lang w:eastAsia="zh-CN"/>
          </w:rPr>
          <w:tab/>
          <w:t>Functional Description</w:t>
        </w:r>
        <w:bookmarkEnd w:id="1794"/>
      </w:ins>
    </w:p>
    <w:p w14:paraId="185BCF9D" w14:textId="77777777" w:rsidR="006B203D" w:rsidRPr="003708D0" w:rsidRDefault="006B203D" w:rsidP="006B203D">
      <w:pPr>
        <w:rPr>
          <w:ins w:id="1798" w:author="S2-2205005" w:date="2022-05-23T18:02:00Z"/>
          <w:rFonts w:eastAsia="MS Mincho"/>
        </w:rPr>
      </w:pPr>
      <w:ins w:id="1799" w:author="S2-2205005" w:date="2022-05-23T18:02:00Z">
        <w:r>
          <w:rPr>
            <w:rFonts w:eastAsiaTheme="minorEastAsia"/>
            <w:lang w:eastAsia="zh-CN"/>
          </w:rPr>
          <w:t xml:space="preserve">Normally, a serving area of a GNSS reference station can cover one TA or multiple TAs (i.e., its GNSS assistance data applies to one TA or multiple TAs). When LMF collects GNSS assistance data, it requests corresponding data which can serve its serving area. </w:t>
        </w:r>
        <w:r>
          <w:t xml:space="preserve">The collection </w:t>
        </w:r>
        <w:r w:rsidRPr="005D2CF1">
          <w:t>may be performed on a periodic basis.</w:t>
        </w:r>
      </w:ins>
    </w:p>
    <w:p w14:paraId="15388857" w14:textId="77777777" w:rsidR="006B203D" w:rsidRDefault="006B203D" w:rsidP="006B203D">
      <w:pPr>
        <w:rPr>
          <w:ins w:id="1800" w:author="S2-2205005" w:date="2022-05-23T18:02:00Z"/>
          <w:rFonts w:eastAsiaTheme="minorEastAsia"/>
          <w:lang w:eastAsia="zh-CN"/>
        </w:rPr>
      </w:pPr>
      <w:ins w:id="1801" w:author="S2-2205005" w:date="2022-05-23T18:02:00Z">
        <w:r>
          <w:rPr>
            <w:rFonts w:eastAsiaTheme="minorEastAsia"/>
            <w:lang w:eastAsia="zh-CN"/>
          </w:rPr>
          <w:t xml:space="preserve">With different GNSS reference deployment scenarios, how LMF obtain GNSS assistance data can be different. In this solution, following cases are considered: </w:t>
        </w:r>
      </w:ins>
    </w:p>
    <w:p w14:paraId="34D31DF7" w14:textId="77777777" w:rsidR="006B203D" w:rsidRDefault="006B203D" w:rsidP="0076119A">
      <w:pPr>
        <w:pStyle w:val="ListParagraph"/>
        <w:numPr>
          <w:ilvl w:val="0"/>
          <w:numId w:val="1"/>
        </w:numPr>
        <w:rPr>
          <w:ins w:id="1802" w:author="S2-2205005" w:date="2022-05-23T18:02:00Z"/>
          <w:rFonts w:eastAsiaTheme="minorEastAsia"/>
          <w:lang w:eastAsia="zh-CN"/>
        </w:rPr>
      </w:pPr>
      <w:ins w:id="1803" w:author="S2-2205005" w:date="2022-05-23T18:02:00Z">
        <w:r w:rsidRPr="00183BC1">
          <w:rPr>
            <w:rFonts w:eastAsiaTheme="minorEastAsia"/>
            <w:lang w:eastAsia="zh-CN"/>
          </w:rPr>
          <w:t xml:space="preserve"> GNSS reference stations are third party </w:t>
        </w:r>
        <w:r>
          <w:rPr>
            <w:rFonts w:eastAsiaTheme="minorEastAsia"/>
            <w:lang w:eastAsia="zh-CN"/>
          </w:rPr>
          <w:t xml:space="preserve">functions </w:t>
        </w:r>
        <w:r w:rsidRPr="00183BC1">
          <w:rPr>
            <w:rFonts w:eastAsiaTheme="minorEastAsia"/>
            <w:lang w:eastAsia="zh-CN"/>
          </w:rPr>
          <w:t>co-located with gNBs</w:t>
        </w:r>
        <w:r>
          <w:rPr>
            <w:rFonts w:eastAsiaTheme="minorEastAsia"/>
            <w:lang w:eastAsia="zh-CN"/>
          </w:rPr>
          <w:t xml:space="preserve"> and LMF collects data from AFs</w:t>
        </w:r>
        <w:r w:rsidRPr="00183BC1">
          <w:rPr>
            <w:rFonts w:eastAsiaTheme="minorEastAsia"/>
            <w:lang w:eastAsia="zh-CN"/>
          </w:rPr>
          <w:t>.</w:t>
        </w:r>
      </w:ins>
    </w:p>
    <w:p w14:paraId="22315497" w14:textId="77777777" w:rsidR="006B203D" w:rsidRDefault="006B203D" w:rsidP="006B203D">
      <w:pPr>
        <w:pStyle w:val="ListParagraph"/>
        <w:ind w:left="420"/>
        <w:rPr>
          <w:ins w:id="1804" w:author="S2-2205005" w:date="2022-05-23T18:02:00Z"/>
          <w:rFonts w:eastAsiaTheme="minorEastAsia"/>
          <w:lang w:eastAsia="zh-CN"/>
        </w:rPr>
      </w:pPr>
      <w:ins w:id="1805" w:author="S2-2205005" w:date="2022-05-23T18:02:00Z">
        <w:r w:rsidRPr="00183BC1">
          <w:rPr>
            <w:rFonts w:eastAsiaTheme="minorEastAsia"/>
            <w:lang w:eastAsia="zh-CN"/>
          </w:rPr>
          <w:t xml:space="preserve">LMF gets GNSS assistance data through AF event exposure service as described in clause </w:t>
        </w:r>
        <w:r w:rsidRPr="00140E21">
          <w:t>5.2.19.2</w:t>
        </w:r>
        <w:r w:rsidRPr="00183BC1">
          <w:rPr>
            <w:rFonts w:eastAsiaTheme="minorEastAsia"/>
            <w:lang w:eastAsia="zh-CN"/>
          </w:rPr>
          <w:t xml:space="preserve"> of TS 23.502, </w:t>
        </w:r>
        <w:r>
          <w:rPr>
            <w:rFonts w:eastAsiaTheme="minorEastAsia"/>
            <w:lang w:eastAsia="zh-CN"/>
          </w:rPr>
          <w:t xml:space="preserve">LMF may also get the </w:t>
        </w:r>
        <w:r w:rsidRPr="00CF0BDB">
          <w:rPr>
            <w:rFonts w:eastAsiaTheme="minorEastAsia"/>
            <w:lang w:eastAsia="zh-CN"/>
          </w:rPr>
          <w:t>precise global coordinates</w:t>
        </w:r>
        <w:r>
          <w:rPr>
            <w:rFonts w:eastAsiaTheme="minorEastAsia"/>
            <w:lang w:eastAsia="zh-CN"/>
          </w:rPr>
          <w:t xml:space="preserve"> of </w:t>
        </w:r>
        <w:r w:rsidRPr="00183BC1">
          <w:rPr>
            <w:rFonts w:eastAsiaTheme="minorEastAsia"/>
            <w:lang w:eastAsia="zh-CN"/>
          </w:rPr>
          <w:t>GNSS reference stations</w:t>
        </w:r>
        <w:r>
          <w:rPr>
            <w:rFonts w:eastAsiaTheme="minorEastAsia"/>
            <w:lang w:eastAsia="zh-CN"/>
          </w:rPr>
          <w:t>. I</w:t>
        </w:r>
        <w:r w:rsidRPr="00183BC1">
          <w:rPr>
            <w:rFonts w:eastAsiaTheme="minorEastAsia"/>
            <w:lang w:eastAsia="zh-CN"/>
          </w:rPr>
          <w:t>n this case</w:t>
        </w:r>
        <w:r>
          <w:rPr>
            <w:rFonts w:eastAsiaTheme="minorEastAsia"/>
            <w:lang w:eastAsia="zh-CN"/>
          </w:rPr>
          <w:t>,</w:t>
        </w:r>
        <w:r w:rsidRPr="00183BC1">
          <w:rPr>
            <w:rFonts w:eastAsiaTheme="minorEastAsia"/>
            <w:lang w:eastAsia="zh-CN"/>
          </w:rPr>
          <w:t xml:space="preserve"> LMF is enhanced to support utilize the Naf_EventExposure service.</w:t>
        </w:r>
        <w:r>
          <w:rPr>
            <w:rFonts w:eastAsiaTheme="minorEastAsia"/>
            <w:lang w:eastAsia="zh-CN"/>
          </w:rPr>
          <w:t xml:space="preserve"> LMFs collected GNSS assistance data may update its NF profile in NRF by indicating the TAs of which corresponding GNSS assistance data exists, which can be discovered and used by other LMFs not having corresponding GNSS assistance data.</w:t>
        </w:r>
      </w:ins>
    </w:p>
    <w:p w14:paraId="5986DFBF" w14:textId="77777777" w:rsidR="006B203D" w:rsidRDefault="006B203D" w:rsidP="008318BE">
      <w:pPr>
        <w:pStyle w:val="ListParagraph"/>
        <w:numPr>
          <w:ilvl w:val="0"/>
          <w:numId w:val="3"/>
        </w:numPr>
        <w:rPr>
          <w:ins w:id="1806" w:author="S2-2205005" w:date="2022-05-23T18:02:00Z"/>
          <w:rFonts w:eastAsiaTheme="minorEastAsia"/>
          <w:lang w:eastAsia="zh-CN"/>
        </w:rPr>
      </w:pPr>
      <w:ins w:id="1807" w:author="S2-2205005" w:date="2022-05-23T18:02:00Z">
        <w:r>
          <w:rPr>
            <w:rFonts w:eastAsiaTheme="minorEastAsia"/>
            <w:lang w:eastAsia="zh-CN"/>
          </w:rPr>
          <w:t xml:space="preserve">For </w:t>
        </w:r>
        <w:r>
          <w:rPr>
            <w:rFonts w:eastAsiaTheme="minorEastAsia" w:hint="eastAsia"/>
            <w:lang w:eastAsia="zh-CN"/>
          </w:rPr>
          <w:t>a</w:t>
        </w:r>
        <w:r>
          <w:rPr>
            <w:rFonts w:eastAsiaTheme="minorEastAsia"/>
            <w:lang w:eastAsia="zh-CN"/>
          </w:rPr>
          <w:t xml:space="preserve"> trusted AF, AF registers at the NRF with its serving area (e.g., TAs</w:t>
        </w:r>
        <w:r>
          <w:rPr>
            <w:rFonts w:eastAsiaTheme="minorEastAsia" w:hint="eastAsia"/>
            <w:lang w:eastAsia="zh-CN"/>
          </w:rPr>
          <w:t xml:space="preserve"> </w:t>
        </w:r>
        <w:r>
          <w:rPr>
            <w:rFonts w:eastAsiaTheme="minorEastAsia"/>
            <w:lang w:eastAsia="zh-CN"/>
          </w:rPr>
          <w:t xml:space="preserve">or </w:t>
        </w:r>
        <w:r w:rsidRPr="00140E21">
          <w:t>geographical location</w:t>
        </w:r>
        <w:r>
          <w:rPr>
            <w:rFonts w:eastAsiaTheme="minorEastAsia"/>
            <w:lang w:eastAsia="zh-CN"/>
          </w:rPr>
          <w:t>). LMF discovers trusted AFs which can cover its serving area through NRF and subscribes to GNSS assistance data exposure from discovered trusted AFs.</w:t>
        </w:r>
      </w:ins>
    </w:p>
    <w:p w14:paraId="264299C0" w14:textId="77777777" w:rsidR="006B203D" w:rsidRPr="008236D0" w:rsidRDefault="006B203D" w:rsidP="008318BE">
      <w:pPr>
        <w:pStyle w:val="ListParagraph"/>
        <w:numPr>
          <w:ilvl w:val="0"/>
          <w:numId w:val="3"/>
        </w:numPr>
        <w:rPr>
          <w:ins w:id="1808" w:author="S2-2205005" w:date="2022-05-23T18:02:00Z"/>
          <w:rFonts w:eastAsiaTheme="minorEastAsia"/>
          <w:lang w:eastAsia="zh-CN"/>
        </w:rPr>
      </w:pPr>
      <w:ins w:id="1809" w:author="S2-2205005" w:date="2022-05-23T18:02:00Z">
        <w:r w:rsidRPr="0083618D">
          <w:rPr>
            <w:rFonts w:eastAsiaTheme="minorEastAsia"/>
            <w:lang w:eastAsia="zh-CN"/>
          </w:rPr>
          <w:lastRenderedPageBreak/>
          <w:t>For a third-</w:t>
        </w:r>
        <w:r w:rsidRPr="00E7547F">
          <w:rPr>
            <w:rFonts w:eastAsiaTheme="minorEastAsia"/>
            <w:lang w:eastAsia="zh-CN"/>
          </w:rPr>
          <w:t xml:space="preserve">part AF, AF registers at the NEF with its serving area (e.g., </w:t>
        </w:r>
        <w:r w:rsidRPr="00140E21">
          <w:t>geographical location</w:t>
        </w:r>
        <w:r w:rsidRPr="0083618D">
          <w:rPr>
            <w:rFonts w:eastAsiaTheme="minorEastAsia"/>
            <w:lang w:eastAsia="zh-CN"/>
          </w:rPr>
          <w:t>)</w:t>
        </w:r>
        <w:r>
          <w:rPr>
            <w:rFonts w:eastAsiaTheme="minorEastAsia"/>
            <w:lang w:eastAsia="zh-CN"/>
          </w:rPr>
          <w:t xml:space="preserve"> and NEF </w:t>
        </w:r>
        <w:r w:rsidRPr="00285D0D">
          <w:rPr>
            <w:rFonts w:eastAsiaTheme="minorEastAsia"/>
            <w:lang w:eastAsia="zh-CN"/>
          </w:rPr>
          <w:t>registers</w:t>
        </w:r>
        <w:r>
          <w:rPr>
            <w:rFonts w:eastAsiaTheme="minorEastAsia"/>
            <w:lang w:eastAsia="zh-CN"/>
          </w:rPr>
          <w:t xml:space="preserve"> itself with the serving area information (mapped into TAs) to NRF</w:t>
        </w:r>
        <w:r w:rsidRPr="0083618D">
          <w:rPr>
            <w:rFonts w:eastAsiaTheme="minorEastAsia"/>
            <w:lang w:eastAsia="zh-CN"/>
          </w:rPr>
          <w:t>.</w:t>
        </w:r>
        <w:r>
          <w:rPr>
            <w:rFonts w:eastAsiaTheme="minorEastAsia"/>
            <w:lang w:eastAsia="zh-CN"/>
          </w:rPr>
          <w:t xml:space="preserve"> </w:t>
        </w:r>
        <w:r w:rsidRPr="0083618D">
          <w:rPr>
            <w:rFonts w:eastAsiaTheme="minorEastAsia"/>
            <w:lang w:eastAsia="zh-CN"/>
          </w:rPr>
          <w:t>LMF d</w:t>
        </w:r>
        <w:r w:rsidRPr="00E7547F">
          <w:rPr>
            <w:rFonts w:eastAsiaTheme="minorEastAsia"/>
            <w:lang w:eastAsia="zh-CN"/>
          </w:rPr>
          <w:t>iscovers corresponding NEF</w:t>
        </w:r>
        <w:r>
          <w:rPr>
            <w:rFonts w:eastAsiaTheme="minorEastAsia"/>
            <w:lang w:eastAsia="zh-CN"/>
          </w:rPr>
          <w:t>s which can cover its serving area through NRF</w:t>
        </w:r>
        <w:r w:rsidRPr="00E7547F">
          <w:rPr>
            <w:rFonts w:eastAsiaTheme="minorEastAsia"/>
            <w:lang w:eastAsia="zh-CN"/>
          </w:rPr>
          <w:t xml:space="preserve"> </w:t>
        </w:r>
        <w:r w:rsidRPr="006176C4">
          <w:rPr>
            <w:rFonts w:eastAsiaTheme="minorEastAsia"/>
            <w:lang w:eastAsia="zh-CN"/>
          </w:rPr>
          <w:t>t</w:t>
        </w:r>
        <w:r w:rsidRPr="00294A28">
          <w:rPr>
            <w:rFonts w:eastAsiaTheme="minorEastAsia"/>
            <w:lang w:eastAsia="zh-CN"/>
          </w:rPr>
          <w:t>hen subscribes GNSS assistanc</w:t>
        </w:r>
        <w:r w:rsidRPr="00E64BEE">
          <w:rPr>
            <w:rFonts w:eastAsiaTheme="minorEastAsia"/>
            <w:lang w:eastAsia="zh-CN"/>
          </w:rPr>
          <w:t>e</w:t>
        </w:r>
        <w:r w:rsidRPr="000201C7">
          <w:rPr>
            <w:rFonts w:eastAsiaTheme="minorEastAsia"/>
            <w:lang w:eastAsia="zh-CN"/>
          </w:rPr>
          <w:t xml:space="preserve"> data through</w:t>
        </w:r>
        <w:r w:rsidRPr="008236D0">
          <w:rPr>
            <w:rFonts w:eastAsiaTheme="minorEastAsia"/>
            <w:lang w:eastAsia="zh-CN"/>
          </w:rPr>
          <w:t xml:space="preserve"> the</w:t>
        </w:r>
        <w:r>
          <w:rPr>
            <w:rFonts w:eastAsiaTheme="minorEastAsia"/>
            <w:lang w:eastAsia="zh-CN"/>
          </w:rPr>
          <w:t xml:space="preserve"> discovered</w:t>
        </w:r>
        <w:r w:rsidRPr="008236D0">
          <w:rPr>
            <w:rFonts w:eastAsiaTheme="minorEastAsia"/>
            <w:lang w:eastAsia="zh-CN"/>
          </w:rPr>
          <w:t xml:space="preserve"> NEF</w:t>
        </w:r>
        <w:r>
          <w:rPr>
            <w:rFonts w:eastAsiaTheme="minorEastAsia"/>
            <w:lang w:eastAsia="zh-CN"/>
          </w:rPr>
          <w:t>s</w:t>
        </w:r>
        <w:r w:rsidRPr="008236D0">
          <w:rPr>
            <w:rFonts w:eastAsiaTheme="minorEastAsia"/>
            <w:lang w:eastAsia="zh-CN"/>
          </w:rPr>
          <w:t>.</w:t>
        </w:r>
      </w:ins>
    </w:p>
    <w:p w14:paraId="64111BC9" w14:textId="2E0E3FC0" w:rsidR="006B203D" w:rsidRDefault="006B203D" w:rsidP="006B203D">
      <w:pPr>
        <w:pStyle w:val="Heading3"/>
        <w:rPr>
          <w:ins w:id="1810" w:author="S2-2205005" w:date="2022-05-23T18:02:00Z"/>
          <w:lang w:eastAsia="zh-CN"/>
        </w:rPr>
      </w:pPr>
      <w:bookmarkStart w:id="1811" w:name="_Toc104287879"/>
      <w:ins w:id="1812" w:author="S2-2205005" w:date="2022-05-23T18:02:00Z">
        <w:r>
          <w:rPr>
            <w:lang w:eastAsia="zh-CN"/>
          </w:rPr>
          <w:t>6.</w:t>
        </w:r>
      </w:ins>
      <w:ins w:id="1813" w:author="CATT-Ming" w:date="2022-05-24T11:16:00Z">
        <w:r w:rsidR="0076119A">
          <w:rPr>
            <w:rFonts w:eastAsiaTheme="minorEastAsia" w:hint="eastAsia"/>
            <w:lang w:eastAsia="zh-CN"/>
          </w:rPr>
          <w:t>21</w:t>
        </w:r>
      </w:ins>
      <w:ins w:id="1814" w:author="S2-2205005" w:date="2022-05-23T18:02:00Z">
        <w:r>
          <w:rPr>
            <w:lang w:eastAsia="zh-CN"/>
          </w:rPr>
          <w:t>.3</w:t>
        </w:r>
        <w:r>
          <w:rPr>
            <w:lang w:eastAsia="zh-CN"/>
          </w:rPr>
          <w:tab/>
          <w:t>Procedures</w:t>
        </w:r>
        <w:bookmarkEnd w:id="1811"/>
      </w:ins>
    </w:p>
    <w:p w14:paraId="7F63E155" w14:textId="73B07FD0" w:rsidR="006B203D" w:rsidRDefault="006B203D" w:rsidP="008318BE">
      <w:pPr>
        <w:pStyle w:val="Heading4"/>
        <w:rPr>
          <w:ins w:id="1815" w:author="S2-2205005" w:date="2022-05-23T18:02:00Z"/>
        </w:rPr>
      </w:pPr>
      <w:bookmarkStart w:id="1816" w:name="_Toc104287880"/>
      <w:ins w:id="1817" w:author="S2-2205005" w:date="2022-05-23T18:02:00Z">
        <w:r>
          <w:t>6.</w:t>
        </w:r>
      </w:ins>
      <w:ins w:id="1818" w:author="CATT-Ming" w:date="2022-05-24T11:16:00Z">
        <w:r w:rsidR="0076119A">
          <w:rPr>
            <w:rFonts w:eastAsiaTheme="minorEastAsia" w:hint="eastAsia"/>
            <w:lang w:eastAsia="zh-CN"/>
          </w:rPr>
          <w:t>21</w:t>
        </w:r>
      </w:ins>
      <w:ins w:id="1819" w:author="S2-2205005" w:date="2022-05-23T18:02:00Z">
        <w:r>
          <w:t>.3.1a</w:t>
        </w:r>
        <w:r>
          <w:tab/>
          <w:t>GNSS assistance data collection from untrusted AF</w:t>
        </w:r>
        <w:bookmarkEnd w:id="1816"/>
      </w:ins>
    </w:p>
    <w:p w14:paraId="35C868A0" w14:textId="55245150" w:rsidR="006B203D" w:rsidRPr="00C50443" w:rsidRDefault="006B203D" w:rsidP="006B203D">
      <w:pPr>
        <w:rPr>
          <w:ins w:id="1820" w:author="S2-2205005" w:date="2022-05-23T18:02:00Z"/>
          <w:rFonts w:eastAsia="MS Mincho"/>
        </w:rPr>
      </w:pPr>
      <w:ins w:id="1821" w:author="S2-2205005" w:date="2022-05-23T18:02:00Z">
        <w:r w:rsidRPr="005D2CF1">
          <w:t>The procedure in Figure</w:t>
        </w:r>
        <w:r>
          <w:t> </w:t>
        </w:r>
        <w:r w:rsidRPr="005D2CF1">
          <w:t>6.</w:t>
        </w:r>
      </w:ins>
      <w:ins w:id="1822" w:author="CATT-Ming" w:date="2022-05-24T11:17:00Z">
        <w:r w:rsidR="0076119A">
          <w:rPr>
            <w:rFonts w:eastAsiaTheme="minorEastAsia" w:hint="eastAsia"/>
            <w:lang w:eastAsia="zh-CN"/>
          </w:rPr>
          <w:t>21</w:t>
        </w:r>
      </w:ins>
      <w:ins w:id="1823" w:author="S2-2205005" w:date="2022-05-23T18:02:00Z">
        <w:r>
          <w:t>.3.1a</w:t>
        </w:r>
        <w:r w:rsidRPr="005D2CF1">
          <w:t xml:space="preserve">-1 is used by </w:t>
        </w:r>
        <w:r>
          <w:t>LMF</w:t>
        </w:r>
        <w:r w:rsidRPr="005D2CF1">
          <w:t xml:space="preserve"> to collect </w:t>
        </w:r>
        <w:r>
          <w:t xml:space="preserve">GNSS assistance </w:t>
        </w:r>
        <w:r w:rsidRPr="00030D5D">
          <w:t xml:space="preserve">information </w:t>
        </w:r>
        <w:r w:rsidRPr="005D2CF1">
          <w:t>from AFs via the NEF</w:t>
        </w:r>
        <w:r>
          <w:t xml:space="preserve">, which is similar with NWDAF collecting data from untrusted AF described in clause </w:t>
        </w:r>
        <w:r w:rsidRPr="005D2CF1">
          <w:rPr>
            <w:lang w:eastAsia="zh-CN"/>
          </w:rPr>
          <w:t>6.2.2.3</w:t>
        </w:r>
        <w:r>
          <w:rPr>
            <w:lang w:eastAsia="zh-CN"/>
          </w:rPr>
          <w:t xml:space="preserve"> of TS 23.288</w:t>
        </w:r>
        <w:r w:rsidRPr="005D2CF1">
          <w:t>.</w:t>
        </w:r>
        <w:r>
          <w:t xml:space="preserve"> </w:t>
        </w:r>
      </w:ins>
    </w:p>
    <w:p w14:paraId="6462876F" w14:textId="77777777" w:rsidR="006B203D" w:rsidRDefault="006B203D" w:rsidP="006B203D">
      <w:pPr>
        <w:jc w:val="center"/>
        <w:rPr>
          <w:ins w:id="1824" w:author="S2-2205005" w:date="2022-05-23T18:02:00Z"/>
          <w:rFonts w:eastAsia="MS Mincho"/>
        </w:rPr>
      </w:pPr>
      <w:ins w:id="1825" w:author="S2-2205005" w:date="2022-05-23T18:02:00Z">
        <w:r>
          <w:object w:dxaOrig="8715" w:dyaOrig="7620" w14:anchorId="0F00D710">
            <v:shape id="_x0000_i1084" type="#_x0000_t75" style="width:335.25pt;height:253.45pt" o:ole="">
              <v:imagedata r:id="rId120" o:title="" cropbottom="8708f"/>
            </v:shape>
            <o:OLEObject Type="Embed" ProgID="Visio.Drawing.15" ShapeID="_x0000_i1084" DrawAspect="Content" ObjectID="_1715084914" r:id="rId121"/>
          </w:object>
        </w:r>
      </w:ins>
    </w:p>
    <w:p w14:paraId="32F287D7" w14:textId="6D50428D" w:rsidR="006B203D" w:rsidRPr="00D34F01" w:rsidRDefault="006B203D" w:rsidP="006B203D">
      <w:pPr>
        <w:jc w:val="center"/>
        <w:rPr>
          <w:ins w:id="1826" w:author="S2-2205005" w:date="2022-05-23T18:02:00Z"/>
        </w:rPr>
      </w:pPr>
      <w:ins w:id="1827" w:author="S2-2205005" w:date="2022-05-23T18:02:00Z">
        <w:r>
          <w:t>Fig</w:t>
        </w:r>
        <w:r>
          <w:rPr>
            <w:rFonts w:asciiTheme="minorEastAsia" w:eastAsiaTheme="minorEastAsia" w:hAnsiTheme="minorEastAsia" w:hint="eastAsia"/>
            <w:lang w:eastAsia="zh-CN"/>
          </w:rPr>
          <w:t>.</w:t>
        </w:r>
        <w:r>
          <w:t>6.</w:t>
        </w:r>
      </w:ins>
      <w:ins w:id="1828" w:author="CATT-Ming" w:date="2022-05-24T11:16:00Z">
        <w:r w:rsidR="0076119A">
          <w:rPr>
            <w:rFonts w:eastAsiaTheme="minorEastAsia" w:hint="eastAsia"/>
            <w:lang w:eastAsia="zh-CN"/>
          </w:rPr>
          <w:t>21</w:t>
        </w:r>
      </w:ins>
      <w:ins w:id="1829" w:author="S2-2205005" w:date="2022-05-23T18:02:00Z">
        <w:r>
          <w:t>.3.1a-1. GNSS assistance data collection</w:t>
        </w:r>
      </w:ins>
    </w:p>
    <w:p w14:paraId="1D5206C5" w14:textId="77777777" w:rsidR="006B203D" w:rsidRDefault="006B203D" w:rsidP="006B203D">
      <w:pPr>
        <w:rPr>
          <w:ins w:id="1830" w:author="S2-2205005" w:date="2022-05-23T18:02:00Z"/>
          <w:rFonts w:asciiTheme="minorEastAsia" w:eastAsiaTheme="minorEastAsia" w:hAnsiTheme="minorEastAsia"/>
          <w:lang w:eastAsia="zh-CN"/>
        </w:rPr>
      </w:pPr>
      <w:ins w:id="1831" w:author="S2-2205005" w:date="2022-05-23T18:02:00Z">
        <w:r>
          <w:rPr>
            <w:rFonts w:eastAsia="MS Mincho"/>
          </w:rPr>
          <w:t xml:space="preserve">1a-1c. Similar with step 1a-1c in figure </w:t>
        </w:r>
        <w:r w:rsidRPr="005D2CF1">
          <w:rPr>
            <w:lang w:eastAsia="zh-CN"/>
          </w:rPr>
          <w:t>6.2.2.3</w:t>
        </w:r>
        <w:r>
          <w:rPr>
            <w:lang w:eastAsia="zh-CN"/>
          </w:rPr>
          <w:t>-1 of TS 23.288</w:t>
        </w:r>
        <w:r>
          <w:rPr>
            <w:rFonts w:eastAsia="MS Mincho"/>
          </w:rPr>
          <w:t xml:space="preserve">. The difference is that </w:t>
        </w:r>
        <w:r>
          <w:t>AF should also provide its serving area to NEF. NEF should map the serving area into TA(s) if it is presented as geographical location and update the NEF profile in NRF including the serving area information</w:t>
        </w:r>
        <w:r>
          <w:rPr>
            <w:rFonts w:asciiTheme="minorEastAsia" w:eastAsiaTheme="minorEastAsia" w:hAnsiTheme="minorEastAsia"/>
            <w:lang w:eastAsia="zh-CN"/>
          </w:rPr>
          <w:t>.</w:t>
        </w:r>
      </w:ins>
    </w:p>
    <w:p w14:paraId="6EDA67DD" w14:textId="77777777" w:rsidR="006B203D" w:rsidRDefault="006B203D" w:rsidP="006B203D">
      <w:pPr>
        <w:rPr>
          <w:ins w:id="1832" w:author="S2-2205005" w:date="2022-05-23T18:02:00Z"/>
          <w:rFonts w:eastAsia="MS Mincho"/>
        </w:rPr>
      </w:pPr>
      <w:ins w:id="1833" w:author="S2-2205005" w:date="2022-05-23T18:02:00Z">
        <w:r>
          <w:rPr>
            <w:rFonts w:eastAsiaTheme="minorEastAsia"/>
            <w:lang w:eastAsia="zh-CN"/>
          </w:rPr>
          <w:t xml:space="preserve">1d-1e. Similar with step 1d-1e </w:t>
        </w:r>
        <w:r>
          <w:rPr>
            <w:rFonts w:eastAsia="MS Mincho"/>
          </w:rPr>
          <w:t xml:space="preserve">in figure </w:t>
        </w:r>
        <w:r w:rsidRPr="005D2CF1">
          <w:rPr>
            <w:lang w:eastAsia="zh-CN"/>
          </w:rPr>
          <w:t>6.2.2.3</w:t>
        </w:r>
        <w:r>
          <w:rPr>
            <w:lang w:eastAsia="zh-CN"/>
          </w:rPr>
          <w:t>-1 of TS 23.288</w:t>
        </w:r>
        <w:r>
          <w:rPr>
            <w:rFonts w:eastAsia="MS Mincho"/>
          </w:rPr>
          <w:t>. The difference is that LMF may additionally provide TAs to discover specific NEFs.</w:t>
        </w:r>
      </w:ins>
    </w:p>
    <w:p w14:paraId="4BCF813F" w14:textId="77777777" w:rsidR="006B203D" w:rsidRDefault="006B203D" w:rsidP="006B203D">
      <w:pPr>
        <w:rPr>
          <w:ins w:id="1834" w:author="S2-2205005" w:date="2022-05-23T18:02:00Z"/>
          <w:lang w:eastAsia="zh-CN"/>
        </w:rPr>
      </w:pPr>
      <w:ins w:id="1835" w:author="S2-2205005" w:date="2022-05-23T18:02:00Z">
        <w:r>
          <w:rPr>
            <w:rFonts w:eastAsia="MS Mincho"/>
          </w:rPr>
          <w:t xml:space="preserve">2-5. Similar with step 2-5 in figure </w:t>
        </w:r>
        <w:r w:rsidRPr="005D2CF1">
          <w:rPr>
            <w:lang w:eastAsia="zh-CN"/>
          </w:rPr>
          <w:t>6.2.2.3</w:t>
        </w:r>
        <w:r>
          <w:rPr>
            <w:lang w:eastAsia="zh-CN"/>
          </w:rPr>
          <w:t xml:space="preserve">-1 of TS 23.288. The difference is that besides available GNSS assistance data, AF further provide associated serving area of the GNSS assistance data and optional </w:t>
        </w:r>
        <w:r w:rsidRPr="00CF0BDB">
          <w:rPr>
            <w:rFonts w:eastAsiaTheme="minorEastAsia"/>
            <w:lang w:eastAsia="zh-CN"/>
          </w:rPr>
          <w:t>precise global coordinates</w:t>
        </w:r>
        <w:r>
          <w:rPr>
            <w:rFonts w:eastAsiaTheme="minorEastAsia"/>
            <w:lang w:eastAsia="zh-CN"/>
          </w:rPr>
          <w:t xml:space="preserve"> </w:t>
        </w:r>
        <w:r>
          <w:rPr>
            <w:rFonts w:eastAsiaTheme="minorEastAsia" w:hint="eastAsia"/>
            <w:lang w:eastAsia="zh-CN"/>
          </w:rPr>
          <w:t>of</w:t>
        </w:r>
        <w:r>
          <w:rPr>
            <w:rFonts w:eastAsiaTheme="minorEastAsia"/>
            <w:lang w:eastAsia="zh-CN"/>
          </w:rPr>
          <w:t xml:space="preserve"> </w:t>
        </w:r>
        <w:r>
          <w:rPr>
            <w:rFonts w:eastAsiaTheme="minorEastAsia" w:hint="eastAsia"/>
            <w:lang w:eastAsia="zh-CN"/>
          </w:rPr>
          <w:t>the</w:t>
        </w:r>
        <w:r>
          <w:rPr>
            <w:rFonts w:eastAsiaTheme="minorEastAsia"/>
            <w:lang w:eastAsia="zh-CN"/>
          </w:rPr>
          <w:t xml:space="preserve"> </w:t>
        </w:r>
        <w:r>
          <w:rPr>
            <w:rFonts w:eastAsiaTheme="minorEastAsia" w:hint="eastAsia"/>
            <w:lang w:eastAsia="zh-CN"/>
          </w:rPr>
          <w:t>source</w:t>
        </w:r>
        <w:r>
          <w:rPr>
            <w:rFonts w:eastAsiaTheme="minorEastAsia"/>
            <w:lang w:eastAsia="zh-CN"/>
          </w:rPr>
          <w:t xml:space="preserve"> </w:t>
        </w:r>
        <w:r>
          <w:rPr>
            <w:rFonts w:eastAsiaTheme="minorEastAsia" w:hint="eastAsia"/>
            <w:lang w:eastAsia="zh-CN"/>
          </w:rPr>
          <w:t>of</w:t>
        </w:r>
        <w:r>
          <w:rPr>
            <w:rFonts w:eastAsiaTheme="minorEastAsia"/>
            <w:lang w:eastAsia="zh-CN"/>
          </w:rPr>
          <w:t xml:space="preserve"> </w:t>
        </w:r>
        <w:r>
          <w:rPr>
            <w:rFonts w:eastAsiaTheme="minorEastAsia" w:hint="eastAsia"/>
            <w:lang w:eastAsia="zh-CN"/>
          </w:rPr>
          <w:t>the</w:t>
        </w:r>
        <w:r>
          <w:rPr>
            <w:rFonts w:eastAsiaTheme="minorEastAsia"/>
            <w:lang w:eastAsia="zh-CN"/>
          </w:rPr>
          <w:t xml:space="preserve"> </w:t>
        </w:r>
        <w:r>
          <w:rPr>
            <w:rFonts w:eastAsiaTheme="minorEastAsia" w:hint="eastAsia"/>
            <w:lang w:eastAsia="zh-CN"/>
          </w:rPr>
          <w:t>GNSS</w:t>
        </w:r>
        <w:r>
          <w:rPr>
            <w:rFonts w:eastAsiaTheme="minorEastAsia"/>
            <w:lang w:eastAsia="zh-CN"/>
          </w:rPr>
          <w:t xml:space="preserve"> </w:t>
        </w:r>
        <w:r>
          <w:rPr>
            <w:rFonts w:eastAsiaTheme="minorEastAsia" w:hint="eastAsia"/>
            <w:lang w:eastAsia="zh-CN"/>
          </w:rPr>
          <w:t>assistance</w:t>
        </w:r>
        <w:r>
          <w:rPr>
            <w:rFonts w:eastAsiaTheme="minorEastAsia"/>
            <w:lang w:eastAsia="zh-CN"/>
          </w:rPr>
          <w:t xml:space="preserve"> </w:t>
        </w:r>
        <w:r>
          <w:rPr>
            <w:rFonts w:eastAsiaTheme="minorEastAsia" w:hint="eastAsia"/>
            <w:lang w:eastAsia="zh-CN"/>
          </w:rPr>
          <w:t>data</w:t>
        </w:r>
        <w:r>
          <w:rPr>
            <w:lang w:eastAsia="zh-CN"/>
          </w:rPr>
          <w:t>. NEF may map the serving area into a TA or TA list.</w:t>
        </w:r>
      </w:ins>
    </w:p>
    <w:p w14:paraId="729E2061" w14:textId="3B1608EB" w:rsidR="006B203D" w:rsidRDefault="006B203D" w:rsidP="008318BE">
      <w:pPr>
        <w:pStyle w:val="Heading4"/>
        <w:rPr>
          <w:ins w:id="1836" w:author="S2-2205005" w:date="2022-05-23T18:02:00Z"/>
        </w:rPr>
      </w:pPr>
      <w:bookmarkStart w:id="1837" w:name="_Toc104287881"/>
      <w:ins w:id="1838" w:author="S2-2205005" w:date="2022-05-23T18:02:00Z">
        <w:r>
          <w:t>6.</w:t>
        </w:r>
      </w:ins>
      <w:ins w:id="1839" w:author="CATT-Ming" w:date="2022-05-24T11:17:00Z">
        <w:r w:rsidR="0076119A">
          <w:rPr>
            <w:rFonts w:eastAsiaTheme="minorEastAsia" w:hint="eastAsia"/>
            <w:lang w:eastAsia="zh-CN"/>
          </w:rPr>
          <w:t>21</w:t>
        </w:r>
      </w:ins>
      <w:ins w:id="1840" w:author="S2-2205005" w:date="2022-05-23T18:02:00Z">
        <w:r>
          <w:t>.3.1b</w:t>
        </w:r>
        <w:r>
          <w:tab/>
          <w:t>GNSS assistance data collection from trusted AF</w:t>
        </w:r>
        <w:bookmarkEnd w:id="1837"/>
      </w:ins>
    </w:p>
    <w:p w14:paraId="374D28EB" w14:textId="77777777" w:rsidR="006B203D" w:rsidRDefault="006B203D" w:rsidP="006B203D">
      <w:pPr>
        <w:rPr>
          <w:ins w:id="1841" w:author="S2-2205005" w:date="2022-05-23T18:02:00Z"/>
          <w:rFonts w:eastAsia="Microsoft YaHei"/>
          <w:lang w:eastAsia="zh-CN"/>
        </w:rPr>
      </w:pPr>
      <w:ins w:id="1842" w:author="S2-2205005" w:date="2022-05-23T18:02:00Z">
        <w:r>
          <w:rPr>
            <w:rFonts w:eastAsia="Microsoft YaHei"/>
            <w:lang w:eastAsia="zh-CN"/>
          </w:rPr>
          <w:t xml:space="preserve">For trusted AFs, LMF should collect </w:t>
        </w:r>
        <w:r>
          <w:t>GNSS assistance data through AFs directly</w:t>
        </w:r>
        <w:r>
          <w:rPr>
            <w:rFonts w:eastAsia="Microsoft YaHei"/>
            <w:lang w:eastAsia="zh-CN"/>
          </w:rPr>
          <w:t xml:space="preserve">. </w:t>
        </w:r>
        <w:r>
          <w:rPr>
            <w:rFonts w:eastAsiaTheme="minorEastAsia"/>
            <w:lang w:eastAsia="zh-CN"/>
          </w:rPr>
          <w:t>LMF discovers trusted AFs covering LMF serving area through NRF and subscribes to GNSS assistance data exposure from discovered trusted AFs.</w:t>
        </w:r>
      </w:ins>
    </w:p>
    <w:p w14:paraId="262786A1" w14:textId="77777777" w:rsidR="006B203D" w:rsidRDefault="006B203D" w:rsidP="006B203D">
      <w:pPr>
        <w:jc w:val="center"/>
        <w:rPr>
          <w:ins w:id="1843" w:author="S2-2205005" w:date="2022-05-23T18:02:00Z"/>
        </w:rPr>
      </w:pPr>
      <w:ins w:id="1844" w:author="S2-2205005" w:date="2022-05-23T18:02:00Z">
        <w:r>
          <w:object w:dxaOrig="8715" w:dyaOrig="7620" w14:anchorId="2E47369D">
            <v:shape id="_x0000_i1085" type="#_x0000_t75" style="width:219.45pt;height:220.05pt" o:ole="">
              <v:imagedata r:id="rId122" o:title="" cropbottom="16030f" cropright="22605f"/>
            </v:shape>
            <o:OLEObject Type="Embed" ProgID="Visio.Drawing.15" ShapeID="_x0000_i1085" DrawAspect="Content" ObjectID="_1715084915" r:id="rId123"/>
          </w:object>
        </w:r>
      </w:ins>
    </w:p>
    <w:p w14:paraId="55649E5C" w14:textId="5760F636" w:rsidR="006B203D" w:rsidRDefault="006B203D" w:rsidP="006B203D">
      <w:pPr>
        <w:rPr>
          <w:ins w:id="1845" w:author="S2-2205005" w:date="2022-05-23T18:02:00Z"/>
          <w:rFonts w:eastAsiaTheme="minorEastAsia"/>
          <w:lang w:eastAsia="zh-CN"/>
        </w:rPr>
      </w:pPr>
      <w:ins w:id="1846" w:author="S2-2205005" w:date="2022-05-23T18:02:00Z">
        <w:r>
          <w:t>Fig</w:t>
        </w:r>
        <w:r>
          <w:rPr>
            <w:rFonts w:asciiTheme="minorEastAsia" w:eastAsiaTheme="minorEastAsia" w:hAnsiTheme="minorEastAsia" w:hint="eastAsia"/>
            <w:lang w:eastAsia="zh-CN"/>
          </w:rPr>
          <w:t>.</w:t>
        </w:r>
        <w:r>
          <w:t>6.</w:t>
        </w:r>
      </w:ins>
      <w:ins w:id="1847" w:author="CATT-Ming" w:date="2022-05-24T11:17:00Z">
        <w:r w:rsidR="0076119A">
          <w:rPr>
            <w:rFonts w:eastAsiaTheme="minorEastAsia" w:hint="eastAsia"/>
            <w:lang w:eastAsia="zh-CN"/>
          </w:rPr>
          <w:t>21</w:t>
        </w:r>
      </w:ins>
      <w:ins w:id="1848" w:author="S2-2205005" w:date="2022-05-23T18:02:00Z">
        <w:r>
          <w:t>.3.1b-1. GNSS measurements transfer</w:t>
        </w:r>
        <w:r>
          <w:rPr>
            <w:rFonts w:eastAsiaTheme="minorEastAsia"/>
            <w:lang w:eastAsia="zh-CN"/>
          </w:rPr>
          <w:t xml:space="preserve">1a-1c. AF </w:t>
        </w:r>
        <w:r w:rsidRPr="00BD0DE7">
          <w:rPr>
            <w:rFonts w:eastAsia="Microsoft YaHei"/>
            <w:lang w:eastAsia="zh-CN"/>
          </w:rPr>
          <w:t>registers</w:t>
        </w:r>
        <w:r>
          <w:rPr>
            <w:rFonts w:eastAsiaTheme="minorEastAsia"/>
            <w:lang w:eastAsia="zh-CN"/>
          </w:rPr>
          <w:t xml:space="preserve"> at the NRF with its serving area (e.g., TAs). </w:t>
        </w:r>
      </w:ins>
    </w:p>
    <w:p w14:paraId="101C2164" w14:textId="77777777" w:rsidR="006B203D" w:rsidRDefault="006B203D" w:rsidP="006B203D">
      <w:pPr>
        <w:rPr>
          <w:ins w:id="1849" w:author="S2-2205005" w:date="2022-05-23T18:02:00Z"/>
          <w:rFonts w:eastAsiaTheme="minorEastAsia"/>
          <w:lang w:eastAsia="zh-CN"/>
        </w:rPr>
      </w:pPr>
      <w:ins w:id="1850" w:author="S2-2205005" w:date="2022-05-23T18:02:00Z">
        <w:r>
          <w:rPr>
            <w:rFonts w:eastAsiaTheme="minorEastAsia"/>
            <w:lang w:eastAsia="zh-CN"/>
          </w:rPr>
          <w:t xml:space="preserve">1d-1e. </w:t>
        </w:r>
        <w:r>
          <w:rPr>
            <w:rFonts w:eastAsia="MS Mincho"/>
          </w:rPr>
          <w:t>LMF provide TAs to discover AFs</w:t>
        </w:r>
        <w:r w:rsidRPr="001052AF">
          <w:rPr>
            <w:rFonts w:eastAsiaTheme="minorEastAsia"/>
            <w:lang w:eastAsia="zh-CN"/>
          </w:rPr>
          <w:t>.</w:t>
        </w:r>
      </w:ins>
    </w:p>
    <w:p w14:paraId="2239B75F" w14:textId="77777777" w:rsidR="006B203D" w:rsidRPr="00B16DC4" w:rsidRDefault="006B203D" w:rsidP="006B203D">
      <w:pPr>
        <w:rPr>
          <w:ins w:id="1851" w:author="S2-2205005" w:date="2022-05-23T18:02:00Z"/>
          <w:rFonts w:eastAsia="MS Mincho"/>
        </w:rPr>
      </w:pPr>
      <w:ins w:id="1852" w:author="S2-2205005" w:date="2022-05-23T18:02:00Z">
        <w:r>
          <w:rPr>
            <w:rFonts w:eastAsiaTheme="minorEastAsia"/>
            <w:lang w:eastAsia="zh-CN"/>
          </w:rPr>
          <w:t>2-3. LMF subscribes AF for GNSS assistance collection. B</w:t>
        </w:r>
        <w:r>
          <w:rPr>
            <w:lang w:eastAsia="zh-CN"/>
          </w:rPr>
          <w:t xml:space="preserve">esides available GNSS assistance data, AF further provides associated serving area of the GNSS assistance data and optional </w:t>
        </w:r>
        <w:r w:rsidRPr="00CF0BDB">
          <w:rPr>
            <w:rFonts w:eastAsiaTheme="minorEastAsia"/>
            <w:lang w:eastAsia="zh-CN"/>
          </w:rPr>
          <w:t>precise global coordinates</w:t>
        </w:r>
        <w:r>
          <w:rPr>
            <w:rFonts w:eastAsiaTheme="minorEastAsia"/>
            <w:lang w:eastAsia="zh-CN"/>
          </w:rPr>
          <w:t xml:space="preserve"> </w:t>
        </w:r>
        <w:r>
          <w:rPr>
            <w:rFonts w:eastAsiaTheme="minorEastAsia" w:hint="eastAsia"/>
            <w:lang w:eastAsia="zh-CN"/>
          </w:rPr>
          <w:t>of</w:t>
        </w:r>
        <w:r>
          <w:rPr>
            <w:rFonts w:eastAsiaTheme="minorEastAsia"/>
            <w:lang w:eastAsia="zh-CN"/>
          </w:rPr>
          <w:t xml:space="preserve"> </w:t>
        </w:r>
        <w:r>
          <w:rPr>
            <w:rFonts w:eastAsiaTheme="minorEastAsia" w:hint="eastAsia"/>
            <w:lang w:eastAsia="zh-CN"/>
          </w:rPr>
          <w:t>the</w:t>
        </w:r>
        <w:r>
          <w:rPr>
            <w:rFonts w:eastAsiaTheme="minorEastAsia"/>
            <w:lang w:eastAsia="zh-CN"/>
          </w:rPr>
          <w:t xml:space="preserve"> </w:t>
        </w:r>
        <w:r>
          <w:rPr>
            <w:rFonts w:eastAsiaTheme="minorEastAsia" w:hint="eastAsia"/>
            <w:lang w:eastAsia="zh-CN"/>
          </w:rPr>
          <w:t>source</w:t>
        </w:r>
        <w:r>
          <w:rPr>
            <w:rFonts w:eastAsiaTheme="minorEastAsia"/>
            <w:lang w:eastAsia="zh-CN"/>
          </w:rPr>
          <w:t xml:space="preserve"> </w:t>
        </w:r>
        <w:r>
          <w:rPr>
            <w:rFonts w:eastAsiaTheme="minorEastAsia" w:hint="eastAsia"/>
            <w:lang w:eastAsia="zh-CN"/>
          </w:rPr>
          <w:t>of</w:t>
        </w:r>
        <w:r>
          <w:rPr>
            <w:rFonts w:eastAsiaTheme="minorEastAsia"/>
            <w:lang w:eastAsia="zh-CN"/>
          </w:rPr>
          <w:t xml:space="preserve"> </w:t>
        </w:r>
        <w:r>
          <w:rPr>
            <w:rFonts w:eastAsiaTheme="minorEastAsia" w:hint="eastAsia"/>
            <w:lang w:eastAsia="zh-CN"/>
          </w:rPr>
          <w:t>the</w:t>
        </w:r>
        <w:r>
          <w:rPr>
            <w:rFonts w:eastAsiaTheme="minorEastAsia"/>
            <w:lang w:eastAsia="zh-CN"/>
          </w:rPr>
          <w:t xml:space="preserve"> </w:t>
        </w:r>
        <w:r>
          <w:rPr>
            <w:rFonts w:eastAsiaTheme="minorEastAsia" w:hint="eastAsia"/>
            <w:lang w:eastAsia="zh-CN"/>
          </w:rPr>
          <w:t>GNSS</w:t>
        </w:r>
        <w:r>
          <w:rPr>
            <w:rFonts w:eastAsiaTheme="minorEastAsia"/>
            <w:lang w:eastAsia="zh-CN"/>
          </w:rPr>
          <w:t xml:space="preserve"> </w:t>
        </w:r>
        <w:r>
          <w:rPr>
            <w:rFonts w:eastAsiaTheme="minorEastAsia" w:hint="eastAsia"/>
            <w:lang w:eastAsia="zh-CN"/>
          </w:rPr>
          <w:t>assistance</w:t>
        </w:r>
        <w:r>
          <w:rPr>
            <w:rFonts w:eastAsiaTheme="minorEastAsia"/>
            <w:lang w:eastAsia="zh-CN"/>
          </w:rPr>
          <w:t xml:space="preserve"> </w:t>
        </w:r>
        <w:r>
          <w:rPr>
            <w:rFonts w:eastAsiaTheme="minorEastAsia" w:hint="eastAsia"/>
            <w:lang w:eastAsia="zh-CN"/>
          </w:rPr>
          <w:t>data</w:t>
        </w:r>
        <w:r>
          <w:rPr>
            <w:rFonts w:eastAsiaTheme="minorEastAsia"/>
            <w:lang w:eastAsia="zh-CN"/>
          </w:rPr>
          <w:t>.</w:t>
        </w:r>
      </w:ins>
    </w:p>
    <w:p w14:paraId="1B3C7A47" w14:textId="3DD26376" w:rsidR="006B203D" w:rsidRDefault="006B203D" w:rsidP="006B203D">
      <w:pPr>
        <w:pStyle w:val="Heading3"/>
        <w:rPr>
          <w:ins w:id="1853" w:author="S2-2205005" w:date="2022-05-23T18:02:00Z"/>
          <w:lang w:eastAsia="zh-CN"/>
        </w:rPr>
      </w:pPr>
      <w:bookmarkStart w:id="1854" w:name="_Toc104287882"/>
      <w:ins w:id="1855" w:author="S2-2205005" w:date="2022-05-23T18:02:00Z">
        <w:r>
          <w:rPr>
            <w:lang w:eastAsia="zh-CN"/>
          </w:rPr>
          <w:t>6.</w:t>
        </w:r>
      </w:ins>
      <w:ins w:id="1856" w:author="CATT-Ming" w:date="2022-05-24T11:17:00Z">
        <w:r w:rsidR="0076119A">
          <w:rPr>
            <w:rFonts w:eastAsiaTheme="minorEastAsia" w:hint="eastAsia"/>
            <w:lang w:eastAsia="zh-CN"/>
          </w:rPr>
          <w:t>21</w:t>
        </w:r>
      </w:ins>
      <w:ins w:id="1857" w:author="S2-2205005" w:date="2022-05-23T18:02:00Z">
        <w:r>
          <w:rPr>
            <w:lang w:eastAsia="zh-CN"/>
          </w:rPr>
          <w:t>.4</w:t>
        </w:r>
      </w:ins>
      <w:r w:rsidR="0076119A">
        <w:rPr>
          <w:rFonts w:eastAsiaTheme="minorEastAsia" w:hint="eastAsia"/>
          <w:lang w:eastAsia="zh-CN"/>
        </w:rPr>
        <w:tab/>
      </w:r>
      <w:ins w:id="1858" w:author="S2-2205005" w:date="2022-05-23T18:02:00Z">
        <w:r w:rsidRPr="00B97AC8">
          <w:rPr>
            <w:lang w:eastAsia="zh-CN"/>
          </w:rPr>
          <w:t>Impact</w:t>
        </w:r>
        <w:r>
          <w:rPr>
            <w:lang w:eastAsia="zh-CN"/>
          </w:rPr>
          <w:t>s</w:t>
        </w:r>
        <w:r w:rsidRPr="00B97AC8">
          <w:rPr>
            <w:lang w:eastAsia="zh-CN"/>
          </w:rPr>
          <w:t xml:space="preserve"> on </w:t>
        </w:r>
        <w:r>
          <w:rPr>
            <w:lang w:eastAsia="zh-CN"/>
          </w:rPr>
          <w:t xml:space="preserve">services, </w:t>
        </w:r>
        <w:r w:rsidRPr="00B97AC8">
          <w:rPr>
            <w:lang w:eastAsia="zh-CN"/>
          </w:rPr>
          <w:t>entities</w:t>
        </w:r>
        <w:r>
          <w:rPr>
            <w:lang w:eastAsia="zh-CN"/>
          </w:rPr>
          <w:t xml:space="preserve">, </w:t>
        </w:r>
        <w:r w:rsidRPr="00B97AC8">
          <w:rPr>
            <w:lang w:eastAsia="zh-CN"/>
          </w:rPr>
          <w:t>and interfaces</w:t>
        </w:r>
        <w:bookmarkEnd w:id="1854"/>
      </w:ins>
    </w:p>
    <w:p w14:paraId="7A2BA332" w14:textId="77777777" w:rsidR="006B203D" w:rsidRDefault="006B203D" w:rsidP="006B203D">
      <w:pPr>
        <w:rPr>
          <w:ins w:id="1859" w:author="S2-2205005" w:date="2022-05-23T18:02:00Z"/>
          <w:rFonts w:eastAsiaTheme="minorEastAsia"/>
          <w:lang w:eastAsia="zh-CN"/>
        </w:rPr>
      </w:pPr>
      <w:ins w:id="1860" w:author="S2-2205005" w:date="2022-05-23T18:02:00Z">
        <w:r>
          <w:rPr>
            <w:rFonts w:eastAsiaTheme="minorEastAsia" w:hint="eastAsia"/>
            <w:lang w:eastAsia="zh-CN"/>
          </w:rPr>
          <w:t>L</w:t>
        </w:r>
        <w:r>
          <w:rPr>
            <w:rFonts w:eastAsiaTheme="minorEastAsia"/>
            <w:lang w:eastAsia="zh-CN"/>
          </w:rPr>
          <w:t>MF:</w:t>
        </w:r>
      </w:ins>
    </w:p>
    <w:p w14:paraId="7720B836" w14:textId="77777777" w:rsidR="006B203D" w:rsidRDefault="006B203D" w:rsidP="006B203D">
      <w:pPr>
        <w:pStyle w:val="B1"/>
        <w:rPr>
          <w:ins w:id="1861" w:author="S2-2205005" w:date="2022-05-23T18:02:00Z"/>
          <w:rFonts w:eastAsiaTheme="minorEastAsia"/>
          <w:lang w:eastAsia="zh-CN"/>
        </w:rPr>
      </w:pPr>
      <w:ins w:id="1862" w:author="S2-2205005" w:date="2022-05-23T18:02:00Z">
        <w:r>
          <w:rPr>
            <w:lang w:eastAsia="zh-CN"/>
          </w:rPr>
          <w:t xml:space="preserve">-  </w:t>
        </w:r>
        <w:r w:rsidRPr="00CE5E21">
          <w:rPr>
            <w:lang w:eastAsia="zh-CN"/>
          </w:rPr>
          <w:t>Support</w:t>
        </w:r>
        <w:r>
          <w:rPr>
            <w:rFonts w:eastAsiaTheme="minorEastAsia"/>
            <w:lang w:eastAsia="zh-CN"/>
          </w:rPr>
          <w:t xml:space="preserve"> to collect and store GNSS assistance data from AF, RAN or UE.</w:t>
        </w:r>
      </w:ins>
    </w:p>
    <w:p w14:paraId="3D47E3FB" w14:textId="77777777" w:rsidR="006B203D" w:rsidRDefault="006B203D" w:rsidP="006B203D">
      <w:pPr>
        <w:pStyle w:val="B1"/>
        <w:rPr>
          <w:ins w:id="1863" w:author="S2-2205005" w:date="2022-05-23T18:02:00Z"/>
          <w:rFonts w:eastAsiaTheme="minorEastAsia"/>
          <w:lang w:eastAsia="zh-CN"/>
        </w:rPr>
      </w:pPr>
      <w:ins w:id="1864" w:author="S2-2205005" w:date="2022-05-23T18:02:00Z">
        <w:r>
          <w:rPr>
            <w:rFonts w:eastAsiaTheme="minorEastAsia"/>
            <w:lang w:eastAsia="zh-CN"/>
          </w:rPr>
          <w:t xml:space="preserve">-  </w:t>
        </w:r>
        <w:r>
          <w:rPr>
            <w:lang w:eastAsia="zh-CN"/>
          </w:rPr>
          <w:t xml:space="preserve">When receive </w:t>
        </w:r>
        <w:r>
          <w:rPr>
            <w:rFonts w:eastAsiaTheme="minorEastAsia"/>
            <w:lang w:eastAsia="zh-CN"/>
          </w:rPr>
          <w:t>GNSS assistance data</w:t>
        </w:r>
        <w:r>
          <w:rPr>
            <w:lang w:eastAsia="zh-CN"/>
          </w:rPr>
          <w:t xml:space="preserve">, send message to NRF to indicate </w:t>
        </w:r>
        <w:r>
          <w:rPr>
            <w:rFonts w:eastAsiaTheme="minorEastAsia"/>
            <w:lang w:eastAsia="zh-CN"/>
          </w:rPr>
          <w:t>GNSS assistance data</w:t>
        </w:r>
        <w:r>
          <w:rPr>
            <w:lang w:eastAsia="zh-CN"/>
          </w:rPr>
          <w:t xml:space="preserve"> existence in certain area</w:t>
        </w:r>
      </w:ins>
    </w:p>
    <w:p w14:paraId="0A01F179" w14:textId="77777777" w:rsidR="006B203D" w:rsidRDefault="006B203D" w:rsidP="006B203D">
      <w:pPr>
        <w:rPr>
          <w:ins w:id="1865" w:author="S2-2205005" w:date="2022-05-23T18:02:00Z"/>
          <w:rFonts w:eastAsiaTheme="minorEastAsia"/>
          <w:lang w:eastAsia="zh-CN"/>
        </w:rPr>
      </w:pPr>
      <w:ins w:id="1866" w:author="S2-2205005" w:date="2022-05-23T18:02:00Z">
        <w:r>
          <w:rPr>
            <w:rFonts w:eastAsiaTheme="minorEastAsia" w:hint="eastAsia"/>
            <w:lang w:eastAsia="zh-CN"/>
          </w:rPr>
          <w:t>A</w:t>
        </w:r>
        <w:r>
          <w:rPr>
            <w:rFonts w:eastAsiaTheme="minorEastAsia"/>
            <w:lang w:eastAsia="zh-CN"/>
          </w:rPr>
          <w:t>F:</w:t>
        </w:r>
      </w:ins>
    </w:p>
    <w:p w14:paraId="079967E8" w14:textId="77777777" w:rsidR="006B203D" w:rsidRPr="003A6CBF" w:rsidRDefault="006B203D" w:rsidP="006B203D">
      <w:pPr>
        <w:pStyle w:val="B1"/>
        <w:rPr>
          <w:ins w:id="1867" w:author="S2-2205005" w:date="2022-05-23T18:02:00Z"/>
          <w:rFonts w:eastAsiaTheme="minorEastAsia"/>
          <w:lang w:eastAsia="zh-CN"/>
        </w:rPr>
      </w:pPr>
      <w:ins w:id="1868" w:author="S2-2205005" w:date="2022-05-23T18:02:00Z">
        <w:r w:rsidRPr="003A6CBF">
          <w:rPr>
            <w:rFonts w:eastAsiaTheme="minorEastAsia" w:hint="eastAsia"/>
            <w:lang w:eastAsia="zh-CN"/>
          </w:rPr>
          <w:t>-</w:t>
        </w:r>
        <w:r w:rsidRPr="003A6CBF">
          <w:rPr>
            <w:rFonts w:eastAsiaTheme="minorEastAsia"/>
            <w:lang w:eastAsia="zh-CN"/>
          </w:rPr>
          <w:t xml:space="preserve">  </w:t>
        </w:r>
        <w:r w:rsidRPr="00AB3230">
          <w:rPr>
            <w:rFonts w:hint="eastAsia"/>
            <w:lang w:eastAsia="zh-CN"/>
          </w:rPr>
          <w:t>Support</w:t>
        </w:r>
        <w:r w:rsidRPr="003A6CBF">
          <w:rPr>
            <w:rFonts w:eastAsiaTheme="minorEastAsia"/>
            <w:lang w:eastAsia="zh-CN"/>
          </w:rPr>
          <w:t xml:space="preserve"> </w:t>
        </w:r>
        <w:r w:rsidRPr="003A6CBF">
          <w:rPr>
            <w:rFonts w:eastAsiaTheme="minorEastAsia" w:hint="eastAsia"/>
            <w:lang w:eastAsia="zh-CN"/>
          </w:rPr>
          <w:t>exposure</w:t>
        </w:r>
        <w:r w:rsidRPr="003A6CBF">
          <w:rPr>
            <w:rFonts w:eastAsiaTheme="minorEastAsia"/>
            <w:lang w:eastAsia="zh-CN"/>
          </w:rPr>
          <w:t xml:space="preserve"> </w:t>
        </w:r>
        <w:r w:rsidRPr="003A6CBF">
          <w:rPr>
            <w:rFonts w:eastAsiaTheme="minorEastAsia" w:hint="eastAsia"/>
            <w:lang w:eastAsia="zh-CN"/>
          </w:rPr>
          <w:t>of</w:t>
        </w:r>
        <w:r w:rsidRPr="003A6CBF">
          <w:rPr>
            <w:rFonts w:eastAsiaTheme="minorEastAsia"/>
            <w:lang w:eastAsia="zh-CN"/>
          </w:rPr>
          <w:t xml:space="preserve"> GNSS assistance data associated </w:t>
        </w:r>
        <w:r w:rsidRPr="003A6CBF">
          <w:rPr>
            <w:rFonts w:eastAsiaTheme="minorEastAsia" w:hint="eastAsia"/>
            <w:lang w:eastAsia="zh-CN"/>
          </w:rPr>
          <w:t>with</w:t>
        </w:r>
        <w:r w:rsidRPr="003A6CBF">
          <w:rPr>
            <w:rFonts w:eastAsiaTheme="minorEastAsia"/>
            <w:lang w:eastAsia="zh-CN"/>
          </w:rPr>
          <w:t xml:space="preserve"> </w:t>
        </w:r>
        <w:r w:rsidRPr="003A6CBF">
          <w:rPr>
            <w:rFonts w:eastAsiaTheme="minorEastAsia" w:hint="eastAsia"/>
            <w:lang w:eastAsia="zh-CN"/>
          </w:rPr>
          <w:t>geographical</w:t>
        </w:r>
        <w:r w:rsidRPr="003A6CBF">
          <w:rPr>
            <w:rFonts w:eastAsiaTheme="minorEastAsia"/>
            <w:lang w:eastAsia="zh-CN"/>
          </w:rPr>
          <w:t xml:space="preserve"> </w:t>
        </w:r>
        <w:r w:rsidRPr="003A6CBF">
          <w:rPr>
            <w:rFonts w:eastAsiaTheme="minorEastAsia" w:hint="eastAsia"/>
            <w:lang w:eastAsia="zh-CN"/>
          </w:rPr>
          <w:t>location</w:t>
        </w:r>
        <w:r w:rsidRPr="003A6CBF">
          <w:rPr>
            <w:rFonts w:eastAsiaTheme="minorEastAsia"/>
            <w:lang w:eastAsia="zh-CN"/>
          </w:rPr>
          <w:t>.</w:t>
        </w:r>
      </w:ins>
    </w:p>
    <w:p w14:paraId="2333E48F" w14:textId="77777777" w:rsidR="006B203D" w:rsidRPr="00FC7750" w:rsidRDefault="006B203D" w:rsidP="006B203D">
      <w:pPr>
        <w:rPr>
          <w:ins w:id="1869" w:author="S2-2205005" w:date="2022-05-23T18:02:00Z"/>
          <w:rFonts w:eastAsiaTheme="minorEastAsia"/>
          <w:lang w:eastAsia="zh-CN"/>
        </w:rPr>
      </w:pPr>
      <w:ins w:id="1870" w:author="S2-2205005" w:date="2022-05-23T18:02:00Z">
        <w:r>
          <w:rPr>
            <w:lang w:eastAsia="zh-CN"/>
          </w:rPr>
          <w:t>NEF</w:t>
        </w:r>
        <w:r>
          <w:rPr>
            <w:rFonts w:asciiTheme="minorEastAsia" w:eastAsiaTheme="minorEastAsia" w:hAnsiTheme="minorEastAsia" w:hint="eastAsia"/>
            <w:lang w:eastAsia="zh-CN"/>
          </w:rPr>
          <w:t>:</w:t>
        </w:r>
      </w:ins>
    </w:p>
    <w:p w14:paraId="18D3FB0C" w14:textId="77777777" w:rsidR="006B203D" w:rsidRPr="00FC7750" w:rsidRDefault="006B203D" w:rsidP="006B203D">
      <w:pPr>
        <w:pStyle w:val="B1"/>
        <w:rPr>
          <w:ins w:id="1871" w:author="S2-2205005" w:date="2022-05-23T18:02:00Z"/>
          <w:rFonts w:eastAsiaTheme="minorEastAsia"/>
          <w:lang w:eastAsia="zh-CN"/>
        </w:rPr>
      </w:pPr>
      <w:ins w:id="1872" w:author="S2-2205005" w:date="2022-05-23T18:02:00Z">
        <w:r w:rsidRPr="0072136E">
          <w:rPr>
            <w:rFonts w:eastAsiaTheme="minorEastAsia" w:hint="eastAsia"/>
            <w:lang w:eastAsia="zh-CN"/>
          </w:rPr>
          <w:t>-</w:t>
        </w:r>
        <w:r>
          <w:rPr>
            <w:rFonts w:eastAsiaTheme="minorEastAsia"/>
            <w:lang w:eastAsia="zh-CN"/>
          </w:rPr>
          <w:t xml:space="preserve">  </w:t>
        </w:r>
        <w:r w:rsidRPr="0001257D">
          <w:rPr>
            <w:rFonts w:hint="eastAsia"/>
            <w:lang w:eastAsia="zh-CN"/>
          </w:rPr>
          <w:t>Support</w:t>
        </w:r>
        <w:r>
          <w:rPr>
            <w:rFonts w:eastAsiaTheme="minorEastAsia"/>
            <w:lang w:eastAsia="zh-CN"/>
          </w:rPr>
          <w:t xml:space="preserve"> </w:t>
        </w:r>
        <w:r>
          <w:rPr>
            <w:rFonts w:eastAsiaTheme="minorEastAsia" w:hint="eastAsia"/>
            <w:lang w:eastAsia="zh-CN"/>
          </w:rPr>
          <w:t>exposure</w:t>
        </w:r>
        <w:r>
          <w:rPr>
            <w:rFonts w:eastAsiaTheme="minorEastAsia"/>
            <w:lang w:eastAsia="zh-CN"/>
          </w:rPr>
          <w:t xml:space="preserve"> </w:t>
        </w:r>
        <w:r>
          <w:rPr>
            <w:rFonts w:eastAsiaTheme="minorEastAsia" w:hint="eastAsia"/>
            <w:lang w:eastAsia="zh-CN"/>
          </w:rPr>
          <w:t>of</w:t>
        </w:r>
        <w:r>
          <w:rPr>
            <w:rFonts w:eastAsiaTheme="minorEastAsia"/>
            <w:lang w:eastAsia="zh-CN"/>
          </w:rPr>
          <w:t xml:space="preserve"> GNSS assistance data associated </w:t>
        </w:r>
        <w:r>
          <w:rPr>
            <w:rFonts w:eastAsiaTheme="minorEastAsia" w:hint="eastAsia"/>
            <w:lang w:eastAsia="zh-CN"/>
          </w:rPr>
          <w:t>with</w:t>
        </w:r>
        <w:r>
          <w:rPr>
            <w:rFonts w:eastAsiaTheme="minorEastAsia"/>
            <w:lang w:eastAsia="zh-CN"/>
          </w:rPr>
          <w:t xml:space="preserve"> </w:t>
        </w:r>
        <w:r w:rsidRPr="00894367">
          <w:rPr>
            <w:rFonts w:eastAsiaTheme="minorEastAsia" w:hint="eastAsia"/>
            <w:lang w:eastAsia="zh-CN"/>
          </w:rPr>
          <w:t>geographical</w:t>
        </w:r>
        <w:r w:rsidRPr="00894367">
          <w:rPr>
            <w:rFonts w:eastAsiaTheme="minorEastAsia"/>
            <w:lang w:eastAsia="zh-CN"/>
          </w:rPr>
          <w:t xml:space="preserve"> </w:t>
        </w:r>
        <w:r w:rsidRPr="00894367">
          <w:rPr>
            <w:rFonts w:eastAsiaTheme="minorEastAsia" w:hint="eastAsia"/>
            <w:lang w:eastAsia="zh-CN"/>
          </w:rPr>
          <w:t>location</w:t>
        </w:r>
        <w:r>
          <w:rPr>
            <w:rFonts w:eastAsiaTheme="minorEastAsia"/>
            <w:lang w:eastAsia="zh-CN"/>
          </w:rPr>
          <w:t xml:space="preserve"> from AF</w:t>
        </w:r>
        <w:r>
          <w:t>.</w:t>
        </w:r>
      </w:ins>
    </w:p>
    <w:p w14:paraId="18993B82" w14:textId="62D47730" w:rsidR="008318BE" w:rsidRDefault="008318BE" w:rsidP="001068F6">
      <w:pPr>
        <w:pStyle w:val="Heading2"/>
        <w:rPr>
          <w:ins w:id="1873" w:author="S2-2205006" w:date="2022-05-24T11:22:00Z"/>
          <w:rFonts w:eastAsia="DengXian"/>
          <w:lang w:eastAsia="en-US"/>
        </w:rPr>
      </w:pPr>
      <w:bookmarkStart w:id="1874" w:name="_Toc104287883"/>
      <w:ins w:id="1875" w:author="S2-2205006" w:date="2022-05-24T11:22:00Z">
        <w:r w:rsidRPr="00CA542C">
          <w:rPr>
            <w:rFonts w:eastAsia="DengXian"/>
            <w:lang w:eastAsia="en-US"/>
          </w:rPr>
          <w:lastRenderedPageBreak/>
          <w:t>6.</w:t>
        </w:r>
      </w:ins>
      <w:ins w:id="1876" w:author="CATT-Ming" w:date="2022-05-24T11:23:00Z">
        <w:r>
          <w:rPr>
            <w:rFonts w:eastAsia="DengXian" w:hint="eastAsia"/>
            <w:lang w:eastAsia="zh-CN"/>
          </w:rPr>
          <w:t>22</w:t>
        </w:r>
      </w:ins>
      <w:ins w:id="1877" w:author="S2-2205006" w:date="2022-05-24T11:22:00Z">
        <w:r w:rsidRPr="00CA542C">
          <w:rPr>
            <w:rFonts w:eastAsia="DengXian"/>
            <w:lang w:eastAsia="en-US"/>
          </w:rPr>
          <w:tab/>
          <w:t>Solution #</w:t>
        </w:r>
      </w:ins>
      <w:ins w:id="1878" w:author="CATT-Ming" w:date="2022-05-24T11:22:00Z">
        <w:r>
          <w:rPr>
            <w:rFonts w:eastAsia="DengXian" w:hint="eastAsia"/>
            <w:lang w:eastAsia="zh-CN"/>
          </w:rPr>
          <w:t>22</w:t>
        </w:r>
      </w:ins>
      <w:ins w:id="1879" w:author="S2-2205006" w:date="2022-05-24T11:22:00Z">
        <w:r w:rsidRPr="00CA542C">
          <w:rPr>
            <w:rFonts w:eastAsia="DengXian"/>
            <w:lang w:eastAsia="en-US"/>
          </w:rPr>
          <w:t xml:space="preserve">: </w:t>
        </w:r>
        <w:r>
          <w:rPr>
            <w:rFonts w:eastAsia="DengXian"/>
            <w:lang w:eastAsia="en-US"/>
          </w:rPr>
          <w:t>Support of LCS mobility when UE moves between NG-RAN nodes</w:t>
        </w:r>
        <w:bookmarkEnd w:id="1874"/>
      </w:ins>
    </w:p>
    <w:p w14:paraId="498C9E00" w14:textId="1DE73104" w:rsidR="008318BE" w:rsidRPr="00CA542C" w:rsidRDefault="008318BE" w:rsidP="001068F6">
      <w:pPr>
        <w:pStyle w:val="Heading3"/>
        <w:rPr>
          <w:ins w:id="1880" w:author="S2-2205006" w:date="2022-05-24T11:22:00Z"/>
          <w:rFonts w:eastAsia="DengXian"/>
          <w:lang w:eastAsia="ko-KR"/>
        </w:rPr>
      </w:pPr>
      <w:bookmarkStart w:id="1881" w:name="_Toc104287884"/>
      <w:ins w:id="1882" w:author="S2-2205006" w:date="2022-05-24T11:22:00Z">
        <w:r w:rsidRPr="00CA542C">
          <w:rPr>
            <w:rFonts w:eastAsia="DengXian"/>
            <w:lang w:eastAsia="ko-KR"/>
          </w:rPr>
          <w:t>6.</w:t>
        </w:r>
      </w:ins>
      <w:ins w:id="1883" w:author="CATT-Ming" w:date="2022-05-24T11:23:00Z">
        <w:r>
          <w:rPr>
            <w:rFonts w:eastAsia="DengXian" w:hint="eastAsia"/>
            <w:lang w:eastAsia="zh-CN"/>
          </w:rPr>
          <w:t>22</w:t>
        </w:r>
      </w:ins>
      <w:ins w:id="1884" w:author="S2-2205006" w:date="2022-05-24T11:22:00Z">
        <w:r w:rsidRPr="00CA542C">
          <w:rPr>
            <w:rFonts w:eastAsia="DengXian"/>
            <w:lang w:eastAsia="ko-KR"/>
          </w:rPr>
          <w:t>.1</w:t>
        </w:r>
        <w:r w:rsidRPr="00CA542C">
          <w:rPr>
            <w:rFonts w:eastAsia="DengXian"/>
            <w:lang w:eastAsia="ko-KR"/>
          </w:rPr>
          <w:tab/>
        </w:r>
        <w:r w:rsidRPr="001068F6">
          <w:rPr>
            <w:rFonts w:eastAsia="DengXian"/>
          </w:rPr>
          <w:t>Introduction</w:t>
        </w:r>
        <w:bookmarkEnd w:id="1881"/>
      </w:ins>
    </w:p>
    <w:p w14:paraId="3296538C" w14:textId="3DD8123D" w:rsidR="008318BE" w:rsidRDefault="008318BE" w:rsidP="008318BE">
      <w:pPr>
        <w:keepNext/>
        <w:overflowPunct/>
        <w:autoSpaceDE/>
        <w:autoSpaceDN/>
        <w:adjustRightInd/>
        <w:textAlignment w:val="auto"/>
        <w:rPr>
          <w:ins w:id="1885" w:author="S2-2205006" w:date="2022-05-24T11:22:00Z"/>
          <w:rFonts w:eastAsia="DengXian"/>
          <w:lang w:eastAsia="en-US"/>
        </w:rPr>
      </w:pPr>
      <w:ins w:id="1886" w:author="S2-2205006" w:date="2022-05-24T11:22:00Z">
        <w:r w:rsidRPr="00481739">
          <w:rPr>
            <w:rFonts w:eastAsia="DengXian"/>
            <w:lang w:eastAsia="en-US"/>
          </w:rPr>
          <w:t>This so</w:t>
        </w:r>
        <w:r>
          <w:rPr>
            <w:rFonts w:eastAsia="DengXian"/>
            <w:lang w:eastAsia="en-US"/>
          </w:rPr>
          <w:t xml:space="preserve">lution addresses the KI </w:t>
        </w:r>
      </w:ins>
      <w:r w:rsidR="00AD2391">
        <w:rPr>
          <w:rFonts w:eastAsia="DengXian"/>
          <w:lang w:eastAsia="en-US"/>
        </w:rPr>
        <w:t>"</w:t>
      </w:r>
      <w:ins w:id="1887" w:author="S2-2205006" w:date="2022-05-24T11:22:00Z">
        <w:r w:rsidRPr="00D313E6">
          <w:rPr>
            <w:rFonts w:eastAsia="DengXian"/>
            <w:lang w:eastAsia="en-US"/>
          </w:rPr>
          <w:t>Key Issue #8: support of location service continuity in case of UE mobility</w:t>
        </w:r>
      </w:ins>
      <w:r w:rsidR="00AD2391">
        <w:rPr>
          <w:rFonts w:eastAsia="DengXian"/>
          <w:lang w:eastAsia="en-US"/>
        </w:rPr>
        <w:t>"</w:t>
      </w:r>
      <w:ins w:id="1888" w:author="S2-2205006" w:date="2022-05-24T11:22:00Z">
        <w:r>
          <w:rPr>
            <w:rFonts w:eastAsia="DengXian"/>
            <w:lang w:eastAsia="en-US"/>
          </w:rPr>
          <w:t>.</w:t>
        </w:r>
      </w:ins>
    </w:p>
    <w:p w14:paraId="4C0FEAC4" w14:textId="77777777" w:rsidR="008318BE" w:rsidRPr="00155170" w:rsidRDefault="008318BE" w:rsidP="008318BE">
      <w:pPr>
        <w:keepNext/>
        <w:overflowPunct/>
        <w:autoSpaceDE/>
        <w:autoSpaceDN/>
        <w:adjustRightInd/>
        <w:textAlignment w:val="auto"/>
        <w:rPr>
          <w:ins w:id="1889" w:author="S2-2205006" w:date="2022-05-24T11:22:00Z"/>
          <w:rFonts w:eastAsia="DengXian"/>
          <w:lang w:eastAsia="en-US"/>
        </w:rPr>
      </w:pPr>
      <w:ins w:id="1890" w:author="S2-2205006" w:date="2022-05-24T11:22:00Z">
        <w:r w:rsidRPr="00155170">
          <w:rPr>
            <w:rFonts w:eastAsia="DengXian"/>
            <w:lang w:eastAsia="en-US"/>
          </w:rPr>
          <w:t>Continuity of certain basic services like a PDU session during mobility is defined currently. However, the handling of an LCS session during mobility procedures is not specified currently. In particular, there is no specification on whether an ongoing LCS session shall be terminated or continued with after the mobility and if continued, how the continuity shall work. There can be many effects due to this missing part</w:t>
        </w:r>
      </w:ins>
    </w:p>
    <w:p w14:paraId="19AE30EE" w14:textId="77777777" w:rsidR="008318BE" w:rsidRPr="00155170" w:rsidRDefault="008318BE" w:rsidP="008318BE">
      <w:pPr>
        <w:keepNext/>
        <w:overflowPunct/>
        <w:autoSpaceDE/>
        <w:autoSpaceDN/>
        <w:adjustRightInd/>
        <w:textAlignment w:val="auto"/>
        <w:rPr>
          <w:ins w:id="1891" w:author="S2-2205006" w:date="2022-05-24T11:22:00Z"/>
          <w:rFonts w:eastAsia="DengXian"/>
          <w:lang w:eastAsia="en-US"/>
        </w:rPr>
      </w:pPr>
      <w:ins w:id="1892" w:author="S2-2205006" w:date="2022-05-24T11:22:00Z">
        <w:r w:rsidRPr="00155170">
          <w:rPr>
            <w:rFonts w:eastAsia="DengXian"/>
            <w:lang w:eastAsia="en-US"/>
          </w:rPr>
          <w:t>- LCS sessions may be terminated at mobility with the LCS Client having to re-initiate the session after the procedure.</w:t>
        </w:r>
      </w:ins>
    </w:p>
    <w:p w14:paraId="4A97D820" w14:textId="77777777" w:rsidR="008318BE" w:rsidRPr="00155170" w:rsidRDefault="008318BE" w:rsidP="008318BE">
      <w:pPr>
        <w:keepNext/>
        <w:overflowPunct/>
        <w:autoSpaceDE/>
        <w:autoSpaceDN/>
        <w:adjustRightInd/>
        <w:textAlignment w:val="auto"/>
        <w:rPr>
          <w:ins w:id="1893" w:author="S2-2205006" w:date="2022-05-24T11:22:00Z"/>
          <w:rFonts w:eastAsia="DengXian"/>
          <w:lang w:eastAsia="en-US"/>
        </w:rPr>
      </w:pPr>
      <w:ins w:id="1894" w:author="S2-2205006" w:date="2022-05-24T11:22:00Z">
        <w:r w:rsidRPr="00155170">
          <w:rPr>
            <w:rFonts w:eastAsia="DengXian"/>
            <w:lang w:eastAsia="en-US"/>
          </w:rPr>
          <w:t>- The LMF may not be aware of the mobility at all, leading to inaccurate positioning estimates</w:t>
        </w:r>
      </w:ins>
    </w:p>
    <w:p w14:paraId="3E4B3045" w14:textId="77777777" w:rsidR="008318BE" w:rsidRPr="00155170" w:rsidRDefault="008318BE" w:rsidP="008318BE">
      <w:pPr>
        <w:keepNext/>
        <w:overflowPunct/>
        <w:autoSpaceDE/>
        <w:autoSpaceDN/>
        <w:adjustRightInd/>
        <w:textAlignment w:val="auto"/>
        <w:rPr>
          <w:ins w:id="1895" w:author="S2-2205006" w:date="2022-05-24T11:22:00Z"/>
          <w:rFonts w:eastAsia="DengXian"/>
          <w:lang w:eastAsia="en-US"/>
        </w:rPr>
      </w:pPr>
      <w:ins w:id="1896" w:author="S2-2205006" w:date="2022-05-24T11:22:00Z">
        <w:r w:rsidRPr="00155170">
          <w:rPr>
            <w:rFonts w:eastAsia="DengXian"/>
            <w:lang w:eastAsia="en-US"/>
          </w:rPr>
          <w:t xml:space="preserve">- Since there are no clear specifications, inter-vendor tests could fail </w:t>
        </w:r>
      </w:ins>
    </w:p>
    <w:p w14:paraId="6587AF71" w14:textId="77777777" w:rsidR="008318BE" w:rsidRDefault="008318BE" w:rsidP="008318BE">
      <w:pPr>
        <w:keepNext/>
        <w:overflowPunct/>
        <w:autoSpaceDE/>
        <w:autoSpaceDN/>
        <w:adjustRightInd/>
        <w:textAlignment w:val="auto"/>
        <w:rPr>
          <w:ins w:id="1897" w:author="S2-2205006" w:date="2022-05-24T11:22:00Z"/>
          <w:rFonts w:eastAsia="DengXian"/>
          <w:lang w:eastAsia="en-US"/>
        </w:rPr>
      </w:pPr>
      <w:ins w:id="1898" w:author="S2-2205006" w:date="2022-05-24T11:22:00Z">
        <w:r w:rsidRPr="00155170">
          <w:rPr>
            <w:rFonts w:eastAsia="DengXian"/>
            <w:lang w:eastAsia="en-US"/>
          </w:rPr>
          <w:t>- LCS sessions could be enabled as part of other critical services (like emergency calls) – those services could be impacted due to the current specifications – leading to regulatory issues</w:t>
        </w:r>
        <w:r>
          <w:rPr>
            <w:rFonts w:eastAsia="DengXian"/>
            <w:lang w:eastAsia="en-US"/>
          </w:rPr>
          <w:t>.</w:t>
        </w:r>
      </w:ins>
    </w:p>
    <w:p w14:paraId="21625CDE" w14:textId="77777777" w:rsidR="008318BE" w:rsidRPr="00775154" w:rsidRDefault="008318BE" w:rsidP="008318BE">
      <w:pPr>
        <w:keepNext/>
        <w:rPr>
          <w:ins w:id="1899" w:author="S2-2205006" w:date="2022-05-24T11:22:00Z"/>
          <w:rFonts w:eastAsia="DengXian"/>
          <w:lang w:eastAsia="en-US"/>
        </w:rPr>
      </w:pPr>
      <w:ins w:id="1900" w:author="S2-2205006" w:date="2022-05-24T11:22:00Z">
        <w:r w:rsidRPr="00D313E6">
          <w:rPr>
            <w:rFonts w:eastAsia="DengXian"/>
            <w:lang w:eastAsia="en-US"/>
          </w:rPr>
          <w:t xml:space="preserve">All of the above </w:t>
        </w:r>
        <w:r>
          <w:rPr>
            <w:rFonts w:eastAsia="DengXian"/>
            <w:lang w:eastAsia="en-US"/>
          </w:rPr>
          <w:t xml:space="preserve">issues </w:t>
        </w:r>
        <w:r w:rsidRPr="00D313E6">
          <w:rPr>
            <w:rFonts w:eastAsia="DengXian"/>
            <w:lang w:eastAsia="en-US"/>
          </w:rPr>
          <w:t>could be prevented if there is a clear specification on how LCS sessions are to be handled in different mobility procedures and in particular, if continuity can be guaranteed by the network.</w:t>
        </w:r>
      </w:ins>
    </w:p>
    <w:p w14:paraId="559169D1" w14:textId="4B7E588E" w:rsidR="008318BE" w:rsidRDefault="008318BE" w:rsidP="001068F6">
      <w:pPr>
        <w:pStyle w:val="Heading3"/>
        <w:rPr>
          <w:ins w:id="1901" w:author="S2-2205006" w:date="2022-05-24T11:22:00Z"/>
          <w:rFonts w:eastAsia="DengXian"/>
          <w:lang w:eastAsia="ko-KR"/>
        </w:rPr>
      </w:pPr>
      <w:bookmarkStart w:id="1902" w:name="_Toc104287885"/>
      <w:ins w:id="1903" w:author="S2-2205006" w:date="2022-05-24T11:22:00Z">
        <w:r w:rsidRPr="00CA542C">
          <w:rPr>
            <w:rFonts w:eastAsia="DengXian"/>
            <w:lang w:eastAsia="ko-KR"/>
          </w:rPr>
          <w:t>6.</w:t>
        </w:r>
      </w:ins>
      <w:ins w:id="1904" w:author="CATT-Ming" w:date="2022-05-24T11:23:00Z">
        <w:r>
          <w:rPr>
            <w:rFonts w:eastAsia="DengXian" w:hint="eastAsia"/>
            <w:lang w:eastAsia="zh-CN"/>
          </w:rPr>
          <w:t>22</w:t>
        </w:r>
      </w:ins>
      <w:ins w:id="1905" w:author="S2-2205006" w:date="2022-05-24T11:22:00Z">
        <w:r w:rsidRPr="00CA542C">
          <w:rPr>
            <w:rFonts w:eastAsia="DengXian"/>
            <w:lang w:eastAsia="ko-KR"/>
          </w:rPr>
          <w:t>.2</w:t>
        </w:r>
        <w:r w:rsidRPr="00CA542C">
          <w:rPr>
            <w:rFonts w:eastAsia="DengXian"/>
            <w:lang w:eastAsia="ko-KR"/>
          </w:rPr>
          <w:tab/>
          <w:t xml:space="preserve">Functional </w:t>
        </w:r>
        <w:r w:rsidRPr="001068F6">
          <w:rPr>
            <w:rFonts w:eastAsia="DengXian"/>
          </w:rPr>
          <w:t>Description</w:t>
        </w:r>
        <w:bookmarkEnd w:id="1902"/>
      </w:ins>
    </w:p>
    <w:p w14:paraId="46956778" w14:textId="77777777" w:rsidR="008318BE" w:rsidRDefault="008318BE" w:rsidP="008318BE">
      <w:pPr>
        <w:keepNext/>
        <w:rPr>
          <w:ins w:id="1906" w:author="S2-2205006" w:date="2022-05-24T11:22:00Z"/>
          <w:rFonts w:eastAsia="DengXian"/>
          <w:lang w:eastAsia="en-US"/>
        </w:rPr>
      </w:pPr>
      <w:ins w:id="1907" w:author="S2-2205006" w:date="2022-05-24T11:22:00Z">
        <w:r>
          <w:rPr>
            <w:rFonts w:eastAsia="DengXian"/>
            <w:lang w:eastAsia="en-US"/>
          </w:rPr>
          <w:t xml:space="preserve">This proposal provides a solution for the intra-5GS mobility across NG-RAN nodes. </w:t>
        </w:r>
      </w:ins>
    </w:p>
    <w:p w14:paraId="6CAF39B0" w14:textId="336F2F82" w:rsidR="008318BE" w:rsidRDefault="008318BE" w:rsidP="001068F6">
      <w:pPr>
        <w:pStyle w:val="Heading3"/>
        <w:rPr>
          <w:ins w:id="1908" w:author="S2-2205006" w:date="2022-05-24T11:22:00Z"/>
          <w:rFonts w:eastAsia="DengXian"/>
          <w:lang w:eastAsia="en-US"/>
        </w:rPr>
      </w:pPr>
      <w:bookmarkStart w:id="1909" w:name="_Toc104287886"/>
      <w:ins w:id="1910" w:author="S2-2205006" w:date="2022-05-24T11:22:00Z">
        <w:r w:rsidRPr="00CA542C">
          <w:rPr>
            <w:rFonts w:eastAsia="DengXian"/>
            <w:lang w:eastAsia="en-US"/>
          </w:rPr>
          <w:t>6.</w:t>
        </w:r>
      </w:ins>
      <w:ins w:id="1911" w:author="CATT-Ming" w:date="2022-05-24T11:23:00Z">
        <w:r>
          <w:rPr>
            <w:rFonts w:eastAsia="DengXian" w:hint="eastAsia"/>
            <w:lang w:eastAsia="zh-CN"/>
          </w:rPr>
          <w:t>22</w:t>
        </w:r>
      </w:ins>
      <w:ins w:id="1912" w:author="S2-2205006" w:date="2022-05-24T11:22:00Z">
        <w:r w:rsidRPr="00CA542C">
          <w:rPr>
            <w:rFonts w:eastAsia="DengXian"/>
            <w:lang w:eastAsia="en-US"/>
          </w:rPr>
          <w:t>.3</w:t>
        </w:r>
        <w:r w:rsidRPr="00CA542C">
          <w:rPr>
            <w:rFonts w:eastAsia="DengXian"/>
            <w:lang w:eastAsia="en-US"/>
          </w:rPr>
          <w:tab/>
        </w:r>
        <w:r w:rsidRPr="001068F6">
          <w:rPr>
            <w:rFonts w:eastAsia="DengXian"/>
          </w:rPr>
          <w:t>Procedure</w:t>
        </w:r>
        <w:bookmarkEnd w:id="1909"/>
      </w:ins>
    </w:p>
    <w:p w14:paraId="1944FFA3" w14:textId="77777777" w:rsidR="008318BE" w:rsidRDefault="008318BE" w:rsidP="008318BE">
      <w:pPr>
        <w:keepLines/>
        <w:overflowPunct/>
        <w:autoSpaceDE/>
        <w:autoSpaceDN/>
        <w:adjustRightInd/>
        <w:ind w:left="1135" w:hanging="851"/>
        <w:textAlignment w:val="auto"/>
        <w:rPr>
          <w:ins w:id="1913" w:author="S2-2205006" w:date="2022-05-24T11:22:00Z"/>
          <w:color w:val="FF0000"/>
          <w:lang w:eastAsia="en-US"/>
        </w:rPr>
      </w:pPr>
    </w:p>
    <w:p w14:paraId="070FDCDF" w14:textId="77777777" w:rsidR="008318BE" w:rsidRDefault="008318BE" w:rsidP="008318BE">
      <w:pPr>
        <w:keepLines/>
        <w:overflowPunct/>
        <w:autoSpaceDE/>
        <w:autoSpaceDN/>
        <w:adjustRightInd/>
        <w:ind w:left="1135" w:hanging="851"/>
        <w:textAlignment w:val="auto"/>
        <w:rPr>
          <w:ins w:id="1914" w:author="S2-2205006" w:date="2022-05-24T11:22:00Z"/>
          <w:color w:val="FF0000"/>
          <w:lang w:eastAsia="en-US"/>
        </w:rPr>
      </w:pPr>
      <w:ins w:id="1915" w:author="S2-2205006" w:date="2022-05-24T11:22:00Z">
        <w:r w:rsidRPr="00DE465C">
          <w:rPr>
            <w:noProof/>
            <w:color w:val="FF0000"/>
            <w:lang w:val="en-US" w:eastAsia="zh-CN"/>
          </w:rPr>
          <w:lastRenderedPageBreak/>
          <w:drawing>
            <wp:inline distT="0" distB="0" distL="0" distR="0" wp14:anchorId="49665962" wp14:editId="767FD24D">
              <wp:extent cx="5683542" cy="4445228"/>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683542" cy="4445228"/>
                      </a:xfrm>
                      <a:prstGeom prst="rect">
                        <a:avLst/>
                      </a:prstGeom>
                    </pic:spPr>
                  </pic:pic>
                </a:graphicData>
              </a:graphic>
            </wp:inline>
          </w:drawing>
        </w:r>
      </w:ins>
    </w:p>
    <w:p w14:paraId="06990386" w14:textId="77777777" w:rsidR="008318BE" w:rsidRDefault="008318BE" w:rsidP="008318BE">
      <w:pPr>
        <w:keepLines/>
        <w:overflowPunct/>
        <w:autoSpaceDE/>
        <w:autoSpaceDN/>
        <w:adjustRightInd/>
        <w:ind w:left="1135" w:hanging="851"/>
        <w:textAlignment w:val="auto"/>
        <w:rPr>
          <w:ins w:id="1916" w:author="S2-2205006" w:date="2022-05-24T11:22:00Z"/>
          <w:color w:val="FF0000"/>
          <w:lang w:eastAsia="en-US"/>
        </w:rPr>
      </w:pPr>
    </w:p>
    <w:p w14:paraId="3728DB1C" w14:textId="70B1739D" w:rsidR="008318BE" w:rsidRPr="00E51A84" w:rsidRDefault="008318BE" w:rsidP="008318BE">
      <w:pPr>
        <w:keepLines/>
        <w:overflowPunct/>
        <w:autoSpaceDE/>
        <w:autoSpaceDN/>
        <w:adjustRightInd/>
        <w:ind w:left="1135" w:hanging="851"/>
        <w:jc w:val="center"/>
        <w:textAlignment w:val="auto"/>
        <w:rPr>
          <w:ins w:id="1917" w:author="S2-2205006" w:date="2022-05-24T11:22:00Z"/>
          <w:lang w:eastAsia="en-US"/>
        </w:rPr>
      </w:pPr>
      <w:ins w:id="1918" w:author="S2-2205006" w:date="2022-05-24T11:22:00Z">
        <w:r w:rsidRPr="00E51A84">
          <w:rPr>
            <w:lang w:eastAsia="en-US"/>
          </w:rPr>
          <w:t>Fig</w:t>
        </w:r>
      </w:ins>
      <w:ins w:id="1919" w:author="CATT-Ming" w:date="2022-05-24T11:39:00Z">
        <w:r w:rsidR="00043CFC" w:rsidRPr="00F26B13">
          <w:t>ure</w:t>
        </w:r>
      </w:ins>
      <w:ins w:id="1920" w:author="CATT-Ming" w:date="2022-05-24T11:40:00Z">
        <w:r w:rsidR="0044466E">
          <w:rPr>
            <w:rFonts w:eastAsiaTheme="minorEastAsia" w:hint="eastAsia"/>
            <w:lang w:eastAsia="zh-CN"/>
          </w:rPr>
          <w:t xml:space="preserve"> </w:t>
        </w:r>
      </w:ins>
      <w:ins w:id="1921" w:author="CATT-Ming" w:date="2022-05-24T11:31:00Z">
        <w:r w:rsidR="001068F6">
          <w:rPr>
            <w:rFonts w:eastAsiaTheme="minorEastAsia" w:hint="eastAsia"/>
            <w:lang w:eastAsia="zh-CN"/>
          </w:rPr>
          <w:t>6.</w:t>
        </w:r>
      </w:ins>
      <w:ins w:id="1922" w:author="CATT-Ming" w:date="2022-05-24T11:32:00Z">
        <w:r w:rsidR="001068F6">
          <w:rPr>
            <w:rFonts w:eastAsiaTheme="minorEastAsia" w:hint="eastAsia"/>
            <w:lang w:eastAsia="zh-CN"/>
          </w:rPr>
          <w:t>22.3-</w:t>
        </w:r>
      </w:ins>
      <w:ins w:id="1923" w:author="S2-2205006" w:date="2022-05-24T11:22:00Z">
        <w:r w:rsidRPr="00E51A84">
          <w:rPr>
            <w:lang w:eastAsia="en-US"/>
          </w:rPr>
          <w:t>1 : Xn Based Handover – LCS Continuity</w:t>
        </w:r>
      </w:ins>
    </w:p>
    <w:p w14:paraId="356A9A30" w14:textId="77777777" w:rsidR="008318BE" w:rsidRDefault="008318BE" w:rsidP="008318BE">
      <w:pPr>
        <w:keepLines/>
        <w:overflowPunct/>
        <w:autoSpaceDE/>
        <w:autoSpaceDN/>
        <w:adjustRightInd/>
        <w:ind w:left="1135" w:hanging="851"/>
        <w:textAlignment w:val="auto"/>
        <w:rPr>
          <w:ins w:id="1924" w:author="S2-2205006" w:date="2022-05-24T11:22:00Z"/>
          <w:rFonts w:eastAsia="DengXian"/>
          <w:lang w:eastAsia="en-US"/>
        </w:rPr>
      </w:pPr>
      <w:ins w:id="1925" w:author="S2-2205006" w:date="2022-05-24T11:22:00Z">
        <w:r>
          <w:rPr>
            <w:rFonts w:eastAsia="DengXian"/>
            <w:lang w:eastAsia="en-US"/>
          </w:rPr>
          <w:t xml:space="preserve">Description : </w:t>
        </w:r>
      </w:ins>
    </w:p>
    <w:p w14:paraId="55A9F52F" w14:textId="77777777" w:rsidR="008318BE" w:rsidRDefault="008318BE" w:rsidP="008318BE">
      <w:pPr>
        <w:keepLines/>
        <w:overflowPunct/>
        <w:autoSpaceDE/>
        <w:autoSpaceDN/>
        <w:adjustRightInd/>
        <w:ind w:left="1135" w:hanging="851"/>
        <w:textAlignment w:val="auto"/>
        <w:rPr>
          <w:ins w:id="1926" w:author="S2-2205006" w:date="2022-05-24T11:22:00Z"/>
          <w:rFonts w:eastAsia="DengXian"/>
          <w:lang w:eastAsia="en-US"/>
        </w:rPr>
      </w:pPr>
      <w:ins w:id="1927" w:author="S2-2205006" w:date="2022-05-24T11:22:00Z">
        <w:r>
          <w:rPr>
            <w:rFonts w:eastAsia="DengXian"/>
            <w:lang w:eastAsia="en-US"/>
          </w:rPr>
          <w:t>Steps 1-12 describe the normal LCS session and Xn based HO procedures.</w:t>
        </w:r>
      </w:ins>
    </w:p>
    <w:p w14:paraId="742FEC6E" w14:textId="77777777" w:rsidR="008318BE" w:rsidRPr="00CD65FF" w:rsidRDefault="008318BE" w:rsidP="008318BE">
      <w:pPr>
        <w:keepLines/>
        <w:overflowPunct/>
        <w:autoSpaceDE/>
        <w:autoSpaceDN/>
        <w:adjustRightInd/>
        <w:ind w:left="1135" w:hanging="851"/>
        <w:textAlignment w:val="auto"/>
        <w:rPr>
          <w:ins w:id="1928" w:author="S2-2205006" w:date="2022-05-24T11:22:00Z"/>
          <w:rFonts w:eastAsia="DengXian"/>
          <w:lang w:eastAsia="en-US"/>
        </w:rPr>
      </w:pPr>
      <w:ins w:id="1929" w:author="S2-2205006" w:date="2022-05-24T11:22:00Z">
        <w:r>
          <w:rPr>
            <w:rFonts w:eastAsia="DengXian"/>
            <w:lang w:eastAsia="en-US"/>
          </w:rPr>
          <w:t>Some of the key steps are described below.</w:t>
        </w:r>
      </w:ins>
    </w:p>
    <w:p w14:paraId="6D8E286D" w14:textId="77777777" w:rsidR="008318BE" w:rsidRPr="00CD65FF" w:rsidRDefault="008318BE" w:rsidP="008318BE">
      <w:pPr>
        <w:keepLines/>
        <w:overflowPunct/>
        <w:autoSpaceDE/>
        <w:autoSpaceDN/>
        <w:adjustRightInd/>
        <w:ind w:left="1135" w:hanging="851"/>
        <w:textAlignment w:val="auto"/>
        <w:rPr>
          <w:ins w:id="1930" w:author="S2-2205006" w:date="2022-05-24T11:22:00Z"/>
          <w:rFonts w:eastAsia="DengXian"/>
          <w:lang w:eastAsia="en-US"/>
        </w:rPr>
      </w:pPr>
      <w:ins w:id="1931" w:author="S2-2205006" w:date="2022-05-24T11:22:00Z">
        <w:r w:rsidRPr="00CD65FF">
          <w:rPr>
            <w:rFonts w:eastAsia="DengXian"/>
            <w:lang w:eastAsia="en-US"/>
          </w:rPr>
          <w:t>Step 4 : AMF knows the LCS Correlation ID of the UE for which the LCS session is being initiated – it stores the same</w:t>
        </w:r>
      </w:ins>
    </w:p>
    <w:p w14:paraId="01B1D02B" w14:textId="77777777" w:rsidR="008318BE" w:rsidRPr="00CD65FF" w:rsidRDefault="008318BE" w:rsidP="008318BE">
      <w:pPr>
        <w:keepLines/>
        <w:overflowPunct/>
        <w:autoSpaceDE/>
        <w:autoSpaceDN/>
        <w:adjustRightInd/>
        <w:ind w:left="1135" w:hanging="851"/>
        <w:textAlignment w:val="auto"/>
        <w:rPr>
          <w:ins w:id="1932" w:author="S2-2205006" w:date="2022-05-24T11:22:00Z"/>
          <w:rFonts w:eastAsia="DengXian"/>
          <w:lang w:eastAsia="en-US"/>
        </w:rPr>
      </w:pPr>
      <w:ins w:id="1933" w:author="S2-2205006" w:date="2022-05-24T11:22:00Z">
        <w:r w:rsidRPr="00CD65FF">
          <w:rPr>
            <w:rFonts w:eastAsia="DengXian"/>
            <w:lang w:eastAsia="en-US"/>
          </w:rPr>
          <w:t>Step 12 : AMF comes to know of the completion of the Xn based HO. The Target gNB also sends the old NGAP : AMF UE ID assigned by the AMF in the message (Target gNB gets it from Source gNB in Step 7)</w:t>
        </w:r>
      </w:ins>
    </w:p>
    <w:p w14:paraId="1D8BAAC2" w14:textId="77777777" w:rsidR="008318BE" w:rsidRPr="00CD65FF" w:rsidRDefault="008318BE" w:rsidP="008318BE">
      <w:pPr>
        <w:keepLines/>
        <w:overflowPunct/>
        <w:autoSpaceDE/>
        <w:autoSpaceDN/>
        <w:adjustRightInd/>
        <w:ind w:left="1135" w:hanging="851"/>
        <w:textAlignment w:val="auto"/>
        <w:rPr>
          <w:ins w:id="1934" w:author="S2-2205006" w:date="2022-05-24T11:22:00Z"/>
          <w:rFonts w:eastAsia="DengXian"/>
          <w:lang w:eastAsia="en-US"/>
        </w:rPr>
      </w:pPr>
      <w:ins w:id="1935" w:author="S2-2205006" w:date="2022-05-24T11:22:00Z">
        <w:r w:rsidRPr="00CD65FF">
          <w:rPr>
            <w:rFonts w:eastAsia="DengXian"/>
            <w:lang w:eastAsia="en-US"/>
          </w:rPr>
          <w:t xml:space="preserve">Step 13 : The AMF checks if this UE ID has an associated LCS session that is active (by checking for the corresponding LCS Correlation ID). </w:t>
        </w:r>
      </w:ins>
    </w:p>
    <w:p w14:paraId="1222A39B" w14:textId="77777777" w:rsidR="008318BE" w:rsidRDefault="008318BE" w:rsidP="008318BE">
      <w:pPr>
        <w:keepLines/>
        <w:overflowPunct/>
        <w:autoSpaceDE/>
        <w:autoSpaceDN/>
        <w:adjustRightInd/>
        <w:ind w:left="1135" w:hanging="851"/>
        <w:textAlignment w:val="auto"/>
        <w:rPr>
          <w:ins w:id="1936" w:author="S2-2205006" w:date="2022-05-24T11:22:00Z"/>
          <w:rFonts w:eastAsia="DengXian"/>
          <w:lang w:eastAsia="en-US"/>
        </w:rPr>
      </w:pPr>
      <w:ins w:id="1937" w:author="S2-2205006" w:date="2022-05-24T11:22:00Z">
        <w:r w:rsidRPr="00CD65FF">
          <w:rPr>
            <w:rFonts w:eastAsia="DengXian"/>
            <w:lang w:eastAsia="en-US"/>
          </w:rPr>
          <w:t xml:space="preserve">Step 14 : If such an LCS session exists, then the AMF shall invoke </w:t>
        </w:r>
        <w:r>
          <w:rPr>
            <w:rFonts w:eastAsia="DengXian"/>
            <w:lang w:eastAsia="en-US"/>
          </w:rPr>
          <w:t xml:space="preserve">a notification </w:t>
        </w:r>
        <w:r w:rsidRPr="00CD65FF">
          <w:rPr>
            <w:rFonts w:eastAsia="DengXian"/>
            <w:lang w:eastAsia="en-US"/>
          </w:rPr>
          <w:t>towards the LMF</w:t>
        </w:r>
        <w:r>
          <w:rPr>
            <w:rFonts w:eastAsia="DengXian"/>
            <w:lang w:eastAsia="en-US"/>
          </w:rPr>
          <w:t xml:space="preserve"> indicating the completion of the ongoing mobility procedure</w:t>
        </w:r>
        <w:r w:rsidRPr="00CD65FF">
          <w:rPr>
            <w:rFonts w:eastAsia="DengXian"/>
            <w:lang w:eastAsia="en-US"/>
          </w:rPr>
          <w:t xml:space="preserve">. </w:t>
        </w:r>
        <w:r>
          <w:rPr>
            <w:rFonts w:eastAsia="DengXian"/>
            <w:lang w:eastAsia="en-US"/>
          </w:rPr>
          <w:t>This could be an existing API enhanced or a new API.</w:t>
        </w:r>
      </w:ins>
    </w:p>
    <w:p w14:paraId="55EB3498" w14:textId="77777777" w:rsidR="008318BE" w:rsidRPr="00CD65FF" w:rsidRDefault="008318BE" w:rsidP="008318BE">
      <w:pPr>
        <w:keepLines/>
        <w:overflowPunct/>
        <w:autoSpaceDE/>
        <w:autoSpaceDN/>
        <w:adjustRightInd/>
        <w:ind w:left="1135" w:hanging="851"/>
        <w:textAlignment w:val="auto"/>
        <w:rPr>
          <w:ins w:id="1938" w:author="S2-2205006" w:date="2022-05-24T11:22:00Z"/>
          <w:rFonts w:eastAsia="DengXian"/>
          <w:lang w:eastAsia="en-US"/>
        </w:rPr>
      </w:pPr>
      <w:ins w:id="1939" w:author="S2-2205006" w:date="2022-05-24T11:22:00Z">
        <w:r w:rsidRPr="00CD65FF">
          <w:rPr>
            <w:rFonts w:eastAsia="DengXian"/>
            <w:lang w:eastAsia="en-US"/>
          </w:rPr>
          <w:t>Step 1</w:t>
        </w:r>
        <w:r>
          <w:rPr>
            <w:rFonts w:eastAsia="DengXian"/>
            <w:lang w:eastAsia="en-US"/>
          </w:rPr>
          <w:t xml:space="preserve">6 </w:t>
        </w:r>
        <w:r w:rsidRPr="00CD65FF">
          <w:rPr>
            <w:rFonts w:eastAsia="DengXian"/>
            <w:lang w:eastAsia="en-US"/>
          </w:rPr>
          <w:t xml:space="preserve">: When the LMF receives the notification for mobility completion, it will keep </w:t>
        </w:r>
        <w:r>
          <w:rPr>
            <w:rFonts w:eastAsia="DengXian"/>
            <w:lang w:eastAsia="en-US"/>
          </w:rPr>
          <w:t xml:space="preserve">all the active </w:t>
        </w:r>
        <w:r w:rsidRPr="00CD65FF">
          <w:rPr>
            <w:rFonts w:eastAsia="DengXian"/>
            <w:lang w:eastAsia="en-US"/>
          </w:rPr>
          <w:t>LCS session</w:t>
        </w:r>
        <w:r>
          <w:rPr>
            <w:rFonts w:eastAsia="DengXian"/>
            <w:lang w:eastAsia="en-US"/>
          </w:rPr>
          <w:t>s</w:t>
        </w:r>
        <w:r w:rsidRPr="00CD65FF">
          <w:rPr>
            <w:rFonts w:eastAsia="DengXian"/>
            <w:lang w:eastAsia="en-US"/>
          </w:rPr>
          <w:t xml:space="preserve"> on, but requ</w:t>
        </w:r>
        <w:r>
          <w:rPr>
            <w:rFonts w:eastAsia="DengXian"/>
            <w:lang w:eastAsia="en-US"/>
          </w:rPr>
          <w:t>ests for</w:t>
        </w:r>
        <w:r w:rsidRPr="00CD65FF">
          <w:rPr>
            <w:rFonts w:eastAsia="DengXian"/>
            <w:lang w:eastAsia="en-US"/>
          </w:rPr>
          <w:t xml:space="preserve"> updated information to make the measurements accurate</w:t>
        </w:r>
        <w:r>
          <w:rPr>
            <w:rFonts w:eastAsia="DengXian"/>
            <w:lang w:eastAsia="en-US"/>
          </w:rPr>
          <w:t xml:space="preserve">. The LMF may communicate with the Target gNB through the AMF for this purpose. </w:t>
        </w:r>
      </w:ins>
    </w:p>
    <w:p w14:paraId="3B4D8967" w14:textId="77777777" w:rsidR="008318BE" w:rsidRPr="00CD65FF" w:rsidRDefault="008318BE" w:rsidP="008318BE">
      <w:pPr>
        <w:keepLines/>
        <w:overflowPunct/>
        <w:autoSpaceDE/>
        <w:autoSpaceDN/>
        <w:adjustRightInd/>
        <w:ind w:left="1135" w:hanging="851"/>
        <w:textAlignment w:val="auto"/>
        <w:rPr>
          <w:ins w:id="1940" w:author="S2-2205006" w:date="2022-05-24T11:22:00Z"/>
          <w:rFonts w:eastAsia="DengXian"/>
          <w:lang w:eastAsia="en-US"/>
        </w:rPr>
      </w:pPr>
      <w:ins w:id="1941" w:author="S2-2205006" w:date="2022-05-24T11:22:00Z">
        <w:r>
          <w:rPr>
            <w:rFonts w:eastAsia="DengXian"/>
            <w:lang w:eastAsia="en-US"/>
          </w:rPr>
          <w:t>This could be the modified list of TRPs, assistance information etc., and then subsequently, a fresh request for measurements based on the updated information.</w:t>
        </w:r>
      </w:ins>
    </w:p>
    <w:p w14:paraId="289D1A9F" w14:textId="77777777" w:rsidR="008318BE" w:rsidRPr="00CD65FF" w:rsidRDefault="008318BE" w:rsidP="008318BE">
      <w:pPr>
        <w:keepLines/>
        <w:overflowPunct/>
        <w:autoSpaceDE/>
        <w:autoSpaceDN/>
        <w:adjustRightInd/>
        <w:ind w:firstLine="284"/>
        <w:textAlignment w:val="auto"/>
        <w:rPr>
          <w:ins w:id="1942" w:author="S2-2205006" w:date="2022-05-24T11:22:00Z"/>
          <w:rFonts w:eastAsia="DengXian"/>
          <w:lang w:eastAsia="en-US"/>
        </w:rPr>
      </w:pPr>
      <w:ins w:id="1943" w:author="S2-2205006" w:date="2022-05-24T11:22:00Z">
        <w:r w:rsidRPr="00CD65FF">
          <w:rPr>
            <w:rFonts w:eastAsia="DengXian"/>
            <w:lang w:eastAsia="en-US"/>
          </w:rPr>
          <w:t>As can be observed, the entire procedure is done in a way where GMLC and/or LCS Client is not aware of the</w:t>
        </w:r>
        <w:r>
          <w:rPr>
            <w:rFonts w:eastAsia="DengXian"/>
            <w:lang w:eastAsia="en-US"/>
          </w:rPr>
          <w:t xml:space="preserve"> </w:t>
        </w:r>
        <w:r w:rsidRPr="00CD65FF">
          <w:rPr>
            <w:rFonts w:eastAsia="DengXian"/>
            <w:lang w:eastAsia="en-US"/>
          </w:rPr>
          <w:t>mobility handling and the LCS session continuity is ensured.</w:t>
        </w:r>
      </w:ins>
    </w:p>
    <w:p w14:paraId="2E131650" w14:textId="77777777" w:rsidR="008318BE" w:rsidRDefault="008318BE" w:rsidP="008318BE">
      <w:pPr>
        <w:keepLines/>
        <w:overflowPunct/>
        <w:autoSpaceDE/>
        <w:autoSpaceDN/>
        <w:adjustRightInd/>
        <w:ind w:left="1135" w:hanging="851"/>
        <w:jc w:val="center"/>
        <w:textAlignment w:val="auto"/>
        <w:rPr>
          <w:ins w:id="1944" w:author="S2-2205006" w:date="2022-05-24T11:22:00Z"/>
          <w:color w:val="FF0000"/>
          <w:lang w:eastAsia="en-US"/>
        </w:rPr>
      </w:pPr>
      <w:ins w:id="1945" w:author="S2-2205006" w:date="2022-05-24T11:22:00Z">
        <w:r w:rsidRPr="00B81076">
          <w:rPr>
            <w:noProof/>
            <w:color w:val="FF0000"/>
            <w:lang w:val="en-US" w:eastAsia="zh-CN"/>
          </w:rPr>
          <w:lastRenderedPageBreak/>
          <w:drawing>
            <wp:inline distT="0" distB="0" distL="0" distR="0" wp14:anchorId="20B3BBAD" wp14:editId="2A339E50">
              <wp:extent cx="6120130" cy="4347210"/>
              <wp:effectExtent l="0" t="0" r="0" b="0"/>
              <wp:docPr id="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6120130" cy="4347210"/>
                      </a:xfrm>
                      <a:prstGeom prst="rect">
                        <a:avLst/>
                      </a:prstGeom>
                    </pic:spPr>
                  </pic:pic>
                </a:graphicData>
              </a:graphic>
            </wp:inline>
          </w:drawing>
        </w:r>
      </w:ins>
    </w:p>
    <w:p w14:paraId="2D4BB8A8" w14:textId="1E9EB2D9" w:rsidR="008318BE" w:rsidRPr="00BB3C27" w:rsidRDefault="008318BE" w:rsidP="008318BE">
      <w:pPr>
        <w:keepLines/>
        <w:overflowPunct/>
        <w:autoSpaceDE/>
        <w:autoSpaceDN/>
        <w:adjustRightInd/>
        <w:ind w:left="1135" w:hanging="851"/>
        <w:jc w:val="center"/>
        <w:textAlignment w:val="auto"/>
        <w:rPr>
          <w:ins w:id="1946" w:author="S2-2205006" w:date="2022-05-24T11:22:00Z"/>
          <w:lang w:eastAsia="en-US"/>
        </w:rPr>
      </w:pPr>
      <w:ins w:id="1947" w:author="S2-2205006" w:date="2022-05-24T11:22:00Z">
        <w:r w:rsidRPr="00BB3C27">
          <w:rPr>
            <w:lang w:eastAsia="en-US"/>
          </w:rPr>
          <w:t>Fig</w:t>
        </w:r>
      </w:ins>
      <w:ins w:id="1948" w:author="CATT-Ming" w:date="2022-05-24T11:39:00Z">
        <w:r w:rsidR="0044466E" w:rsidRPr="00F26B13">
          <w:t>ure</w:t>
        </w:r>
      </w:ins>
      <w:ins w:id="1949" w:author="CATT-Ming" w:date="2022-05-24T11:40:00Z">
        <w:r w:rsidR="0044466E">
          <w:rPr>
            <w:rFonts w:eastAsiaTheme="minorEastAsia" w:hint="eastAsia"/>
            <w:lang w:eastAsia="zh-CN"/>
          </w:rPr>
          <w:t xml:space="preserve"> </w:t>
        </w:r>
      </w:ins>
      <w:ins w:id="1950" w:author="CATT-Ming" w:date="2022-05-24T11:32:00Z">
        <w:r w:rsidR="001068F6">
          <w:rPr>
            <w:rFonts w:eastAsiaTheme="minorEastAsia" w:hint="eastAsia"/>
            <w:lang w:eastAsia="zh-CN"/>
          </w:rPr>
          <w:t>6.22.3-</w:t>
        </w:r>
      </w:ins>
      <w:ins w:id="1951" w:author="S2-2205006" w:date="2022-05-24T11:22:00Z">
        <w:r w:rsidRPr="00BB3C27">
          <w:rPr>
            <w:lang w:eastAsia="en-US"/>
          </w:rPr>
          <w:t>2 : NG Based Handover – LCS Continuity</w:t>
        </w:r>
      </w:ins>
    </w:p>
    <w:p w14:paraId="4CF7C458" w14:textId="493FF364" w:rsidR="008318BE" w:rsidDel="0044466E" w:rsidRDefault="008318BE" w:rsidP="008318BE">
      <w:pPr>
        <w:keepLines/>
        <w:overflowPunct/>
        <w:autoSpaceDE/>
        <w:autoSpaceDN/>
        <w:adjustRightInd/>
        <w:ind w:left="1135" w:hanging="851"/>
        <w:textAlignment w:val="auto"/>
        <w:rPr>
          <w:ins w:id="1952" w:author="S2-2205006" w:date="2022-05-24T11:22:00Z"/>
          <w:del w:id="1953" w:author="CATT-Ming" w:date="2022-05-24T11:40:00Z"/>
          <w:rFonts w:eastAsia="DengXian"/>
          <w:lang w:eastAsia="en-US"/>
        </w:rPr>
      </w:pPr>
    </w:p>
    <w:p w14:paraId="58345077" w14:textId="356924E3" w:rsidR="008318BE" w:rsidDel="0044466E" w:rsidRDefault="008318BE" w:rsidP="008318BE">
      <w:pPr>
        <w:keepLines/>
        <w:overflowPunct/>
        <w:autoSpaceDE/>
        <w:autoSpaceDN/>
        <w:adjustRightInd/>
        <w:ind w:left="1135" w:hanging="851"/>
        <w:textAlignment w:val="auto"/>
        <w:rPr>
          <w:ins w:id="1954" w:author="S2-2205006" w:date="2022-05-24T11:22:00Z"/>
          <w:del w:id="1955" w:author="CATT-Ming" w:date="2022-05-24T11:40:00Z"/>
          <w:rFonts w:eastAsia="DengXian"/>
          <w:lang w:eastAsia="en-US"/>
        </w:rPr>
      </w:pPr>
    </w:p>
    <w:p w14:paraId="69FFBFAB" w14:textId="77777777" w:rsidR="008318BE" w:rsidRDefault="008318BE" w:rsidP="008318BE">
      <w:pPr>
        <w:keepLines/>
        <w:overflowPunct/>
        <w:autoSpaceDE/>
        <w:autoSpaceDN/>
        <w:adjustRightInd/>
        <w:ind w:left="1135" w:hanging="851"/>
        <w:textAlignment w:val="auto"/>
        <w:rPr>
          <w:ins w:id="1956" w:author="S2-2205006" w:date="2022-05-24T11:22:00Z"/>
          <w:rFonts w:eastAsia="DengXian"/>
          <w:lang w:eastAsia="en-US"/>
        </w:rPr>
      </w:pPr>
      <w:ins w:id="1957" w:author="S2-2205006" w:date="2022-05-24T11:22:00Z">
        <w:r>
          <w:rPr>
            <w:rFonts w:eastAsia="DengXian"/>
            <w:lang w:eastAsia="en-US"/>
          </w:rPr>
          <w:t>Description :</w:t>
        </w:r>
      </w:ins>
    </w:p>
    <w:p w14:paraId="1368E62E" w14:textId="77777777" w:rsidR="008318BE" w:rsidRDefault="008318BE" w:rsidP="008318BE">
      <w:pPr>
        <w:keepLines/>
        <w:overflowPunct/>
        <w:autoSpaceDE/>
        <w:autoSpaceDN/>
        <w:adjustRightInd/>
        <w:ind w:left="1135" w:hanging="851"/>
        <w:textAlignment w:val="auto"/>
        <w:rPr>
          <w:ins w:id="1958" w:author="S2-2205006" w:date="2022-05-24T11:22:00Z"/>
          <w:rFonts w:eastAsia="DengXian"/>
          <w:lang w:eastAsia="en-US"/>
        </w:rPr>
      </w:pPr>
      <w:ins w:id="1959" w:author="S2-2205006" w:date="2022-05-24T11:22:00Z">
        <w:r>
          <w:rPr>
            <w:rFonts w:eastAsia="DengXian"/>
            <w:lang w:eastAsia="en-US"/>
          </w:rPr>
          <w:t>Steps 1-16 describe the normal LCS session and NG based HO procedures. Some key steps are highlighted below.</w:t>
        </w:r>
      </w:ins>
    </w:p>
    <w:p w14:paraId="3A532B22" w14:textId="77777777" w:rsidR="008318BE" w:rsidRPr="00B81076" w:rsidRDefault="008318BE" w:rsidP="008318BE">
      <w:pPr>
        <w:keepLines/>
        <w:overflowPunct/>
        <w:autoSpaceDE/>
        <w:autoSpaceDN/>
        <w:adjustRightInd/>
        <w:ind w:left="1135" w:hanging="851"/>
        <w:textAlignment w:val="auto"/>
        <w:rPr>
          <w:ins w:id="1960" w:author="S2-2205006" w:date="2022-05-24T11:22:00Z"/>
          <w:rFonts w:eastAsia="DengXian"/>
          <w:lang w:eastAsia="en-US"/>
        </w:rPr>
      </w:pPr>
      <w:ins w:id="1961" w:author="S2-2205006" w:date="2022-05-24T11:22:00Z">
        <w:r w:rsidRPr="00B81076">
          <w:rPr>
            <w:rFonts w:eastAsia="DengXian"/>
            <w:lang w:eastAsia="en-US"/>
          </w:rPr>
          <w:t>Step 4 : Source AMF knows the LCS Correlation ID of the UE for which the LCS session is being initiated – it stores the same</w:t>
        </w:r>
      </w:ins>
    </w:p>
    <w:p w14:paraId="23AA8893" w14:textId="77777777" w:rsidR="008318BE" w:rsidRDefault="008318BE" w:rsidP="008318BE">
      <w:pPr>
        <w:keepLines/>
        <w:overflowPunct/>
        <w:autoSpaceDE/>
        <w:autoSpaceDN/>
        <w:adjustRightInd/>
        <w:ind w:left="1135" w:hanging="851"/>
        <w:textAlignment w:val="auto"/>
        <w:rPr>
          <w:ins w:id="1962" w:author="S2-2205006" w:date="2022-05-24T11:22:00Z"/>
          <w:rFonts w:eastAsia="DengXian"/>
          <w:lang w:eastAsia="en-US"/>
        </w:rPr>
      </w:pPr>
      <w:ins w:id="1963" w:author="S2-2205006" w:date="2022-05-24T11:22:00Z">
        <w:r w:rsidRPr="00B81076">
          <w:rPr>
            <w:rFonts w:eastAsia="DengXian"/>
            <w:lang w:eastAsia="en-US"/>
          </w:rPr>
          <w:t>Step 9 : The Source AMF adds the LCS Session information</w:t>
        </w:r>
        <w:r>
          <w:rPr>
            <w:rFonts w:eastAsia="DengXian"/>
            <w:lang w:eastAsia="en-US"/>
          </w:rPr>
          <w:t xml:space="preserve"> corresponding to all the active LCS sessions</w:t>
        </w:r>
        <w:r w:rsidRPr="00B81076">
          <w:rPr>
            <w:rFonts w:eastAsia="DengXian"/>
            <w:lang w:eastAsia="en-US"/>
          </w:rPr>
          <w:t xml:space="preserve"> to the Target AMF  alongwith the assigned old NGAP AMF UE ID</w:t>
        </w:r>
      </w:ins>
    </w:p>
    <w:p w14:paraId="60464558" w14:textId="77777777" w:rsidR="008318BE" w:rsidRPr="00B81076" w:rsidRDefault="008318BE" w:rsidP="008318BE">
      <w:pPr>
        <w:keepLines/>
        <w:overflowPunct/>
        <w:autoSpaceDE/>
        <w:autoSpaceDN/>
        <w:adjustRightInd/>
        <w:ind w:left="1135" w:hanging="851"/>
        <w:textAlignment w:val="auto"/>
        <w:rPr>
          <w:ins w:id="1964" w:author="S2-2205006" w:date="2022-05-24T11:22:00Z"/>
          <w:rFonts w:eastAsia="DengXian"/>
          <w:lang w:eastAsia="en-US"/>
        </w:rPr>
      </w:pPr>
      <w:ins w:id="1965" w:author="S2-2205006" w:date="2022-05-24T11:22:00Z">
        <w:r>
          <w:rPr>
            <w:rFonts w:eastAsia="DengXian"/>
            <w:lang w:eastAsia="en-US"/>
          </w:rPr>
          <w:t>Note : The detailed contents of the LCS Session information are FFS</w:t>
        </w:r>
      </w:ins>
    </w:p>
    <w:p w14:paraId="02DF27ED" w14:textId="77777777" w:rsidR="008318BE" w:rsidRPr="00B81076" w:rsidRDefault="008318BE" w:rsidP="008318BE">
      <w:pPr>
        <w:keepLines/>
        <w:overflowPunct/>
        <w:autoSpaceDE/>
        <w:autoSpaceDN/>
        <w:adjustRightInd/>
        <w:ind w:left="1135" w:hanging="851"/>
        <w:textAlignment w:val="auto"/>
        <w:rPr>
          <w:ins w:id="1966" w:author="S2-2205006" w:date="2022-05-24T11:22:00Z"/>
          <w:rFonts w:eastAsia="DengXian"/>
          <w:lang w:eastAsia="en-US"/>
        </w:rPr>
      </w:pPr>
      <w:ins w:id="1967" w:author="S2-2205006" w:date="2022-05-24T11:22:00Z">
        <w:r w:rsidRPr="00B81076">
          <w:rPr>
            <w:rFonts w:eastAsia="DengXian"/>
            <w:lang w:eastAsia="en-US"/>
          </w:rPr>
          <w:t>Step 10 : The Target AMF assigns a new NGAP AMF UE ID for the UE as per HO signaling</w:t>
        </w:r>
      </w:ins>
    </w:p>
    <w:p w14:paraId="460B523D" w14:textId="77777777" w:rsidR="008318BE" w:rsidRPr="00B81076" w:rsidRDefault="008318BE" w:rsidP="008318BE">
      <w:pPr>
        <w:keepLines/>
        <w:overflowPunct/>
        <w:autoSpaceDE/>
        <w:autoSpaceDN/>
        <w:adjustRightInd/>
        <w:ind w:left="1135" w:hanging="851"/>
        <w:textAlignment w:val="auto"/>
        <w:rPr>
          <w:ins w:id="1968" w:author="S2-2205006" w:date="2022-05-24T11:22:00Z"/>
          <w:rFonts w:eastAsia="DengXian"/>
          <w:lang w:eastAsia="en-US"/>
        </w:rPr>
      </w:pPr>
      <w:ins w:id="1969" w:author="S2-2205006" w:date="2022-05-24T11:22:00Z">
        <w:r w:rsidRPr="00B81076">
          <w:rPr>
            <w:rFonts w:eastAsia="DengXian"/>
            <w:lang w:eastAsia="en-US"/>
          </w:rPr>
          <w:t xml:space="preserve">Step 16 : The HO completes and Target AMF gets the notification with the new NGAP AMF UE ID. </w:t>
        </w:r>
      </w:ins>
    </w:p>
    <w:p w14:paraId="3B5ECF45" w14:textId="77777777" w:rsidR="008318BE" w:rsidRPr="00B81076" w:rsidRDefault="008318BE" w:rsidP="008318BE">
      <w:pPr>
        <w:keepLines/>
        <w:overflowPunct/>
        <w:autoSpaceDE/>
        <w:autoSpaceDN/>
        <w:adjustRightInd/>
        <w:ind w:left="1135" w:hanging="851"/>
        <w:textAlignment w:val="auto"/>
        <w:rPr>
          <w:ins w:id="1970" w:author="S2-2205006" w:date="2022-05-24T11:22:00Z"/>
          <w:rFonts w:eastAsia="DengXian"/>
          <w:lang w:eastAsia="en-US"/>
        </w:rPr>
      </w:pPr>
      <w:ins w:id="1971" w:author="S2-2205006" w:date="2022-05-24T11:22:00Z">
        <w:r w:rsidRPr="00B81076">
          <w:rPr>
            <w:rFonts w:eastAsia="DengXian"/>
            <w:lang w:eastAsia="en-US"/>
          </w:rPr>
          <w:t>Step 17 : It then checks if that UE had an existing LCS Session on the Source AMF (using the data it got in step 9).</w:t>
        </w:r>
      </w:ins>
    </w:p>
    <w:p w14:paraId="3F426421" w14:textId="77777777" w:rsidR="008318BE" w:rsidRDefault="008318BE" w:rsidP="008318BE">
      <w:pPr>
        <w:keepLines/>
        <w:overflowPunct/>
        <w:autoSpaceDE/>
        <w:autoSpaceDN/>
        <w:adjustRightInd/>
        <w:ind w:left="1135" w:hanging="851"/>
        <w:textAlignment w:val="auto"/>
        <w:rPr>
          <w:ins w:id="1972" w:author="S2-2205006" w:date="2022-05-24T11:22:00Z"/>
          <w:rFonts w:eastAsia="DengXian"/>
          <w:lang w:eastAsia="en-US"/>
        </w:rPr>
      </w:pPr>
      <w:ins w:id="1973" w:author="S2-2205006" w:date="2022-05-24T11:22:00Z">
        <w:r w:rsidRPr="00B81076">
          <w:rPr>
            <w:rFonts w:eastAsia="DengXian"/>
            <w:lang w:eastAsia="en-US"/>
          </w:rPr>
          <w:t xml:space="preserve">Step 18: </w:t>
        </w:r>
        <w:r w:rsidRPr="00CD65FF">
          <w:rPr>
            <w:rFonts w:eastAsia="DengXian"/>
            <w:lang w:eastAsia="en-US"/>
          </w:rPr>
          <w:t xml:space="preserve"> If such an LCS session exists, then the AMF shall invoke </w:t>
        </w:r>
        <w:r>
          <w:rPr>
            <w:rFonts w:eastAsia="DengXian"/>
            <w:lang w:eastAsia="en-US"/>
          </w:rPr>
          <w:t xml:space="preserve">a notification </w:t>
        </w:r>
        <w:r w:rsidRPr="00CD65FF">
          <w:rPr>
            <w:rFonts w:eastAsia="DengXian"/>
            <w:lang w:eastAsia="en-US"/>
          </w:rPr>
          <w:t>towards the LMF</w:t>
        </w:r>
        <w:r>
          <w:rPr>
            <w:rFonts w:eastAsia="DengXian"/>
            <w:lang w:eastAsia="en-US"/>
          </w:rPr>
          <w:t xml:space="preserve"> indicating the completion of the ongoing mobility procedure</w:t>
        </w:r>
        <w:r w:rsidRPr="00CD65FF">
          <w:rPr>
            <w:rFonts w:eastAsia="DengXian"/>
            <w:lang w:eastAsia="en-US"/>
          </w:rPr>
          <w:t xml:space="preserve">. </w:t>
        </w:r>
        <w:r>
          <w:rPr>
            <w:rFonts w:eastAsia="DengXian"/>
            <w:lang w:eastAsia="en-US"/>
          </w:rPr>
          <w:t>This could be an existing API enhanced or a new API.</w:t>
        </w:r>
      </w:ins>
    </w:p>
    <w:p w14:paraId="71082C90" w14:textId="77777777" w:rsidR="008318BE" w:rsidRDefault="008318BE" w:rsidP="008318BE">
      <w:pPr>
        <w:keepLines/>
        <w:overflowPunct/>
        <w:autoSpaceDE/>
        <w:autoSpaceDN/>
        <w:adjustRightInd/>
        <w:ind w:left="1135" w:hanging="851"/>
        <w:textAlignment w:val="auto"/>
        <w:rPr>
          <w:ins w:id="1974" w:author="S2-2205006" w:date="2022-05-24T11:22:00Z"/>
          <w:rFonts w:eastAsia="DengXian"/>
          <w:lang w:eastAsia="en-US"/>
        </w:rPr>
      </w:pPr>
      <w:ins w:id="1975" w:author="S2-2205006" w:date="2022-05-24T11:22:00Z">
        <w:r w:rsidRPr="00B81076">
          <w:rPr>
            <w:rFonts w:eastAsia="DengXian"/>
            <w:lang w:eastAsia="en-US"/>
          </w:rPr>
          <w:t xml:space="preserve">The LMF may then choose to do the same actions as described for the Xn based HO to keep the LCS session active, but with updated, more accurate parameters and measurements. </w:t>
        </w:r>
        <w:r>
          <w:rPr>
            <w:rFonts w:eastAsia="DengXian"/>
            <w:lang w:eastAsia="en-US"/>
          </w:rPr>
          <w:t xml:space="preserve">The LMF may communicate with the Target gNB through the Target AMF for this purpose. </w:t>
        </w:r>
        <w:r w:rsidRPr="00B81076">
          <w:rPr>
            <w:rFonts w:eastAsia="DengXian"/>
            <w:lang w:eastAsia="en-US"/>
          </w:rPr>
          <w:t>This completes the LCS session continuity for NG based HO</w:t>
        </w:r>
      </w:ins>
    </w:p>
    <w:p w14:paraId="61A283B3" w14:textId="77777777" w:rsidR="008318BE" w:rsidRPr="006C1962" w:rsidRDefault="008318BE" w:rsidP="008318BE">
      <w:pPr>
        <w:pStyle w:val="NO"/>
        <w:rPr>
          <w:ins w:id="1976" w:author="S2-2205006" w:date="2022-05-24T11:22:00Z"/>
          <w:rFonts w:eastAsia="DengXian"/>
          <w:lang w:eastAsia="en-US"/>
        </w:rPr>
      </w:pPr>
      <w:ins w:id="1977" w:author="S2-2205006" w:date="2022-05-24T11:22:00Z">
        <w:r>
          <w:rPr>
            <w:rFonts w:eastAsia="DengXian"/>
            <w:lang w:eastAsia="en-US"/>
          </w:rPr>
          <w:t xml:space="preserve">Note : </w:t>
        </w:r>
        <w:r w:rsidRPr="006C1962">
          <w:rPr>
            <w:rFonts w:eastAsia="DengXian"/>
            <w:lang w:eastAsia="en-US"/>
          </w:rPr>
          <w:t xml:space="preserve">The above solutions are applicable to </w:t>
        </w:r>
      </w:ins>
    </w:p>
    <w:p w14:paraId="32A35FBE" w14:textId="77777777" w:rsidR="008318BE" w:rsidRPr="006C1962" w:rsidRDefault="008318BE" w:rsidP="008318BE">
      <w:pPr>
        <w:pStyle w:val="ListParagraph"/>
        <w:keepLines/>
        <w:numPr>
          <w:ilvl w:val="0"/>
          <w:numId w:val="14"/>
        </w:numPr>
        <w:overflowPunct/>
        <w:autoSpaceDE/>
        <w:autoSpaceDN/>
        <w:adjustRightInd/>
        <w:spacing w:after="0"/>
        <w:textAlignment w:val="auto"/>
        <w:rPr>
          <w:ins w:id="1978" w:author="S2-2205006" w:date="2022-05-24T11:22:00Z"/>
          <w:rFonts w:eastAsia="DengXian"/>
          <w:lang w:eastAsia="en-US"/>
        </w:rPr>
      </w:pPr>
      <w:ins w:id="1979" w:author="S2-2205006" w:date="2022-05-24T11:22:00Z">
        <w:r w:rsidRPr="006C1962">
          <w:rPr>
            <w:rFonts w:eastAsia="DengXian"/>
            <w:lang w:eastAsia="en-US"/>
          </w:rPr>
          <w:lastRenderedPageBreak/>
          <w:t>UL or DL or UL+DL positioning methods</w:t>
        </w:r>
      </w:ins>
    </w:p>
    <w:p w14:paraId="409CBD36" w14:textId="77777777" w:rsidR="008318BE" w:rsidRDefault="008318BE" w:rsidP="008318BE">
      <w:pPr>
        <w:pStyle w:val="ListParagraph"/>
        <w:keepLines/>
        <w:numPr>
          <w:ilvl w:val="0"/>
          <w:numId w:val="14"/>
        </w:numPr>
        <w:overflowPunct/>
        <w:autoSpaceDE/>
        <w:autoSpaceDN/>
        <w:adjustRightInd/>
        <w:spacing w:after="0"/>
        <w:textAlignment w:val="auto"/>
        <w:rPr>
          <w:ins w:id="1980" w:author="S2-2205006" w:date="2022-05-24T11:22:00Z"/>
          <w:rFonts w:eastAsia="DengXian"/>
          <w:lang w:eastAsia="en-US"/>
        </w:rPr>
      </w:pPr>
      <w:ins w:id="1981" w:author="S2-2205006" w:date="2022-05-24T11:22:00Z">
        <w:r w:rsidRPr="006C1962">
          <w:rPr>
            <w:rFonts w:eastAsia="DengXian"/>
            <w:lang w:eastAsia="en-US"/>
          </w:rPr>
          <w:t>MTLR/MOLR/NILR LCS sessions</w:t>
        </w:r>
      </w:ins>
    </w:p>
    <w:p w14:paraId="58139B81" w14:textId="77777777" w:rsidR="008318BE" w:rsidRDefault="008318BE" w:rsidP="008318BE">
      <w:pPr>
        <w:keepLines/>
        <w:overflowPunct/>
        <w:autoSpaceDE/>
        <w:autoSpaceDN/>
        <w:adjustRightInd/>
        <w:ind w:left="1135" w:hanging="851"/>
        <w:textAlignment w:val="auto"/>
        <w:rPr>
          <w:ins w:id="1982" w:author="S2-2205006" w:date="2022-05-24T11:22:00Z"/>
          <w:rFonts w:eastAsia="DengXian"/>
          <w:lang w:eastAsia="en-US"/>
        </w:rPr>
      </w:pPr>
    </w:p>
    <w:p w14:paraId="03418A5F" w14:textId="77777777" w:rsidR="008318BE" w:rsidRPr="00A02019" w:rsidRDefault="008318BE" w:rsidP="008318BE">
      <w:pPr>
        <w:pStyle w:val="NO"/>
        <w:rPr>
          <w:ins w:id="1983" w:author="S2-2205006" w:date="2022-05-24T11:22:00Z"/>
          <w:rFonts w:eastAsia="DengXian"/>
          <w:lang w:eastAsia="en-US"/>
        </w:rPr>
      </w:pPr>
      <w:ins w:id="1984" w:author="S2-2205006" w:date="2022-05-24T11:22:00Z">
        <w:r>
          <w:rPr>
            <w:rFonts w:eastAsia="DengXian"/>
            <w:lang w:eastAsia="en-US"/>
          </w:rPr>
          <w:t>Note : In both the solutions, the LMF is assumed to remain the same. Handling of LCS session during LMF change is already specified in TS 23.273.</w:t>
        </w:r>
      </w:ins>
    </w:p>
    <w:p w14:paraId="0465FE36" w14:textId="5E341D20" w:rsidR="008318BE" w:rsidRPr="001068F6" w:rsidRDefault="008318BE" w:rsidP="001068F6">
      <w:pPr>
        <w:pStyle w:val="Heading3"/>
        <w:rPr>
          <w:ins w:id="1985" w:author="S2-2205006" w:date="2022-05-24T11:22:00Z"/>
          <w:rFonts w:eastAsia="DengXian"/>
        </w:rPr>
      </w:pPr>
      <w:bookmarkStart w:id="1986" w:name="_Toc104287887"/>
      <w:ins w:id="1987" w:author="S2-2205006" w:date="2022-05-24T11:22:00Z">
        <w:r w:rsidRPr="001068F6">
          <w:rPr>
            <w:rFonts w:eastAsia="DengXian"/>
          </w:rPr>
          <w:t>6.</w:t>
        </w:r>
      </w:ins>
      <w:ins w:id="1988" w:author="CATT-Ming" w:date="2022-05-24T11:23:00Z">
        <w:r w:rsidRPr="001068F6">
          <w:rPr>
            <w:rFonts w:eastAsia="DengXian" w:hint="eastAsia"/>
          </w:rPr>
          <w:t>22</w:t>
        </w:r>
      </w:ins>
      <w:ins w:id="1989" w:author="S2-2205006" w:date="2022-05-24T11:22:00Z">
        <w:r w:rsidRPr="001068F6">
          <w:rPr>
            <w:rFonts w:eastAsia="DengXian"/>
          </w:rPr>
          <w:t>.4</w:t>
        </w:r>
        <w:r w:rsidRPr="001068F6">
          <w:rPr>
            <w:rFonts w:eastAsia="DengXian"/>
          </w:rPr>
          <w:tab/>
          <w:t>Impacts on services, entities, and interfaces</w:t>
        </w:r>
        <w:bookmarkEnd w:id="1986"/>
      </w:ins>
    </w:p>
    <w:p w14:paraId="57D60ABA" w14:textId="594ACE18" w:rsidR="008318BE" w:rsidRPr="00CA542C" w:rsidRDefault="008318BE" w:rsidP="008318BE">
      <w:pPr>
        <w:pStyle w:val="EditorsNote"/>
        <w:rPr>
          <w:ins w:id="1990" w:author="S2-2205006" w:date="2022-05-24T11:22:00Z"/>
          <w:rFonts w:eastAsia="DengXian"/>
          <w:lang w:eastAsia="en-US"/>
        </w:rPr>
      </w:pPr>
      <w:ins w:id="1991" w:author="S2-2205006" w:date="2022-05-24T11:22:00Z">
        <w:r w:rsidRPr="00CA542C">
          <w:rPr>
            <w:lang w:eastAsia="en-US"/>
          </w:rPr>
          <w:t>Editor</w:t>
        </w:r>
      </w:ins>
      <w:r w:rsidR="00AD2391">
        <w:rPr>
          <w:lang w:eastAsia="en-US"/>
        </w:rPr>
        <w:t>'</w:t>
      </w:r>
      <w:ins w:id="1992" w:author="S2-2205006" w:date="2022-05-24T11:22:00Z">
        <w:r w:rsidRPr="00CA542C">
          <w:rPr>
            <w:lang w:eastAsia="en-US"/>
          </w:rPr>
          <w:t xml:space="preserve">s Note: </w:t>
        </w:r>
        <w:r>
          <w:rPr>
            <w:lang w:val="en-US" w:eastAsia="en-US"/>
          </w:rPr>
          <w:t>Any further possible impacts are FFS</w:t>
        </w:r>
      </w:ins>
    </w:p>
    <w:p w14:paraId="04FF4490" w14:textId="0F7AEFAD" w:rsidR="0081433F" w:rsidDel="0044466E" w:rsidRDefault="0081433F" w:rsidP="0081433F">
      <w:pPr>
        <w:pStyle w:val="Heading2"/>
        <w:rPr>
          <w:ins w:id="1993" w:author="S2-2205007" w:date="2022-05-23T18:12:00Z"/>
          <w:del w:id="1994" w:author="CATT-Ming" w:date="2022-05-24T11:40:00Z"/>
          <w:rFonts w:eastAsiaTheme="minorEastAsia"/>
          <w:lang w:eastAsia="zh-CN"/>
        </w:rPr>
      </w:pPr>
    </w:p>
    <w:p w14:paraId="6E131149" w14:textId="2AA522C8" w:rsidR="0081433F" w:rsidRPr="000063DB" w:rsidRDefault="0081433F" w:rsidP="0081433F">
      <w:pPr>
        <w:pStyle w:val="Heading2"/>
        <w:rPr>
          <w:ins w:id="1995" w:author="S2-2205007" w:date="2022-05-23T18:11:00Z"/>
        </w:rPr>
      </w:pPr>
      <w:bookmarkStart w:id="1996" w:name="_Toc104287888"/>
      <w:ins w:id="1997" w:author="S2-2205007" w:date="2022-05-23T18:11:00Z">
        <w:r w:rsidRPr="000063DB">
          <w:t>6.</w:t>
        </w:r>
      </w:ins>
      <w:ins w:id="1998" w:author="S2-2205007" w:date="2022-05-23T18:12:00Z">
        <w:r>
          <w:rPr>
            <w:rFonts w:eastAsiaTheme="minorEastAsia" w:hint="eastAsia"/>
            <w:lang w:eastAsia="zh-CN"/>
          </w:rPr>
          <w:t>23</w:t>
        </w:r>
      </w:ins>
      <w:ins w:id="1999" w:author="S2-2205007" w:date="2022-05-23T18:11:00Z">
        <w:r w:rsidRPr="000063DB">
          <w:tab/>
          <w:t>Solution #</w:t>
        </w:r>
      </w:ins>
      <w:ins w:id="2000" w:author="CATT-Ming" w:date="2022-05-24T11:26:00Z">
        <w:r w:rsidR="008318BE">
          <w:rPr>
            <w:rFonts w:eastAsiaTheme="minorEastAsia" w:hint="eastAsia"/>
            <w:lang w:eastAsia="zh-CN"/>
          </w:rPr>
          <w:t>23</w:t>
        </w:r>
      </w:ins>
      <w:ins w:id="2001" w:author="S2-2205007" w:date="2022-05-23T18:11:00Z">
        <w:r w:rsidRPr="000063DB">
          <w:t xml:space="preserve">: </w:t>
        </w:r>
        <w:r>
          <w:t>Location Verification for Satellite Access assisted by TN access</w:t>
        </w:r>
        <w:bookmarkEnd w:id="1996"/>
      </w:ins>
    </w:p>
    <w:p w14:paraId="6C8B16C0" w14:textId="1EA492EC" w:rsidR="0081433F" w:rsidRPr="000063DB" w:rsidRDefault="0081433F" w:rsidP="0081433F">
      <w:pPr>
        <w:pStyle w:val="Heading3"/>
        <w:rPr>
          <w:ins w:id="2002" w:author="S2-2205007" w:date="2022-05-23T18:11:00Z"/>
          <w:lang w:eastAsia="ko-KR"/>
        </w:rPr>
      </w:pPr>
      <w:bookmarkStart w:id="2003" w:name="_Toc104287889"/>
      <w:ins w:id="2004" w:author="S2-2205007" w:date="2022-05-23T18:11:00Z">
        <w:r w:rsidRPr="000063DB">
          <w:rPr>
            <w:lang w:eastAsia="ko-KR"/>
          </w:rPr>
          <w:t>6.</w:t>
        </w:r>
      </w:ins>
      <w:ins w:id="2005" w:author="CATT-Ming" w:date="2022-05-24T11:26:00Z">
        <w:r w:rsidR="008318BE">
          <w:rPr>
            <w:rFonts w:eastAsiaTheme="minorEastAsia" w:hint="eastAsia"/>
            <w:lang w:eastAsia="zh-CN"/>
          </w:rPr>
          <w:t>23</w:t>
        </w:r>
      </w:ins>
      <w:ins w:id="2006" w:author="S2-2205007" w:date="2022-05-23T18:11:00Z">
        <w:r w:rsidRPr="000063DB">
          <w:rPr>
            <w:lang w:eastAsia="ko-KR"/>
          </w:rPr>
          <w:t>.1</w:t>
        </w:r>
        <w:r w:rsidRPr="000063DB">
          <w:rPr>
            <w:lang w:eastAsia="ko-KR"/>
          </w:rPr>
          <w:tab/>
          <w:t>Introduction</w:t>
        </w:r>
        <w:bookmarkEnd w:id="2003"/>
      </w:ins>
    </w:p>
    <w:p w14:paraId="2EF4BFE8" w14:textId="77777777" w:rsidR="0081433F" w:rsidRDefault="0081433F" w:rsidP="0081433F">
      <w:pPr>
        <w:spacing w:after="120"/>
        <w:rPr>
          <w:ins w:id="2007" w:author="S2-2205007" w:date="2022-05-23T18:11:00Z"/>
          <w:rFonts w:eastAsia="DengXian"/>
          <w:lang w:eastAsia="zh-CN"/>
        </w:rPr>
      </w:pPr>
      <w:ins w:id="2008" w:author="S2-2205007" w:date="2022-05-23T18:11:00Z">
        <w:r>
          <w:rPr>
            <w:rFonts w:eastAsia="DengXian"/>
            <w:lang w:eastAsia="zh-CN"/>
          </w:rPr>
          <w:t>This solution addresses Key Issue #9 on support of positioning requirements related to satellite accesss.</w:t>
        </w:r>
      </w:ins>
    </w:p>
    <w:p w14:paraId="7E73005E" w14:textId="77777777" w:rsidR="0081433F" w:rsidRDefault="0081433F" w:rsidP="0081433F">
      <w:pPr>
        <w:spacing w:after="120"/>
        <w:rPr>
          <w:ins w:id="2009" w:author="S2-2205007" w:date="2022-05-23T18:11:00Z"/>
          <w:rFonts w:eastAsia="DengXian"/>
          <w:lang w:eastAsia="zh-CN"/>
        </w:rPr>
      </w:pPr>
      <w:ins w:id="2010" w:author="S2-2205007" w:date="2022-05-23T18:11:00Z">
        <w:r>
          <w:rPr>
            <w:rFonts w:eastAsia="DengXian" w:hint="eastAsia"/>
            <w:lang w:eastAsia="zh-CN"/>
          </w:rPr>
          <w:t>W</w:t>
        </w:r>
        <w:r>
          <w:rPr>
            <w:rFonts w:eastAsia="DengXian"/>
            <w:lang w:eastAsia="zh-CN"/>
          </w:rPr>
          <w:t>hen a UE using NR satellite access, t</w:t>
        </w:r>
        <w:r w:rsidRPr="00945BFB">
          <w:rPr>
            <w:rFonts w:eastAsia="DengXian"/>
            <w:lang w:eastAsia="zh-CN"/>
          </w:rPr>
          <w:t>he UE should first determine a most suitable PLMN based on its own physical location determination. As there may be border cases where the UE cannot determine sufficiently accurate or sufficiently precise in which country it is</w:t>
        </w:r>
        <w:r>
          <w:rPr>
            <w:rFonts w:eastAsia="DengXian"/>
            <w:lang w:eastAsia="zh-CN"/>
          </w:rPr>
          <w:t>, in order to meet the regulatory requirements, the network needs to verify whether the PLMN selected by the UE is allowed to operate in the country of the UE location based on the UE location information. But the UE location information may not reliable since it was determined by gNB based on UE-generated location information (e.g. GNSS/A-GNSS ).</w:t>
        </w:r>
      </w:ins>
    </w:p>
    <w:p w14:paraId="1CE2153B" w14:textId="77777777" w:rsidR="0081433F" w:rsidRDefault="0081433F" w:rsidP="0081433F">
      <w:pPr>
        <w:spacing w:after="120"/>
        <w:rPr>
          <w:ins w:id="2011" w:author="S2-2205007" w:date="2022-05-23T18:11:00Z"/>
          <w:rFonts w:eastAsia="DengXian"/>
          <w:lang w:eastAsia="zh-CN"/>
        </w:rPr>
      </w:pPr>
      <w:bookmarkStart w:id="2012" w:name="OLE_LINK5"/>
      <w:ins w:id="2013" w:author="S2-2205007" w:date="2022-05-23T18:11:00Z">
        <w:r>
          <w:rPr>
            <w:rFonts w:eastAsia="DengXian"/>
            <w:lang w:eastAsia="zh-CN"/>
          </w:rPr>
          <w:t>S</w:t>
        </w:r>
        <w:r>
          <w:rPr>
            <w:rFonts w:eastAsia="DengXian" w:hint="eastAsia"/>
            <w:lang w:eastAsia="zh-CN"/>
          </w:rPr>
          <w:t>uch</w:t>
        </w:r>
        <w:r>
          <w:rPr>
            <w:rFonts w:eastAsia="DengXian"/>
            <w:lang w:eastAsia="zh-CN"/>
          </w:rPr>
          <w:t xml:space="preserve"> verification becomes essential in the country borders, especially in </w:t>
        </w:r>
        <w:r w:rsidRPr="00C0234D">
          <w:rPr>
            <w:rFonts w:eastAsia="DengXian"/>
            <w:lang w:eastAsia="zh-CN"/>
          </w:rPr>
          <w:t>terrestrial</w:t>
        </w:r>
        <w:r>
          <w:rPr>
            <w:rFonts w:eastAsia="DengXian"/>
            <w:lang w:eastAsia="zh-CN"/>
          </w:rPr>
          <w:t xml:space="preserve"> border. There is usually terrestrial cellular network coverage in such areas</w:t>
        </w:r>
        <w:bookmarkEnd w:id="2012"/>
        <w:r>
          <w:rPr>
            <w:rFonts w:eastAsia="DengXian"/>
            <w:lang w:eastAsia="zh-CN"/>
          </w:rPr>
          <w:t>. This solution provides a method to do NTN location verification for UE using satellite access based on the UE location provided by TN access (e.g. NR) and based on the following assumptions:</w:t>
        </w:r>
      </w:ins>
    </w:p>
    <w:p w14:paraId="28552E4F" w14:textId="77777777" w:rsidR="0081433F" w:rsidRDefault="0081433F" w:rsidP="001068F6">
      <w:pPr>
        <w:numPr>
          <w:ilvl w:val="0"/>
          <w:numId w:val="4"/>
        </w:numPr>
        <w:spacing w:after="120"/>
        <w:ind w:left="567"/>
        <w:rPr>
          <w:ins w:id="2014" w:author="S2-2205007" w:date="2022-05-23T18:11:00Z"/>
          <w:rFonts w:eastAsia="DengXian"/>
          <w:lang w:eastAsia="zh-CN"/>
        </w:rPr>
      </w:pPr>
      <w:ins w:id="2015" w:author="S2-2205007" w:date="2022-05-23T18:11:00Z">
        <w:r>
          <w:rPr>
            <w:rFonts w:eastAsia="DengXian"/>
            <w:lang w:eastAsia="zh-CN"/>
          </w:rPr>
          <w:t>The UE has the capability to support both TN access and NTN access</w:t>
        </w:r>
      </w:ins>
    </w:p>
    <w:p w14:paraId="66DE572D" w14:textId="77777777" w:rsidR="0081433F" w:rsidRPr="008771A6" w:rsidRDefault="0081433F" w:rsidP="001068F6">
      <w:pPr>
        <w:numPr>
          <w:ilvl w:val="0"/>
          <w:numId w:val="4"/>
        </w:numPr>
        <w:spacing w:after="120"/>
        <w:ind w:left="567"/>
        <w:rPr>
          <w:ins w:id="2016" w:author="S2-2205007" w:date="2022-05-23T18:11:00Z"/>
          <w:rFonts w:eastAsia="DengXian"/>
          <w:lang w:eastAsia="zh-CN"/>
        </w:rPr>
      </w:pPr>
      <w:bookmarkStart w:id="2017" w:name="OLE_LINK4"/>
      <w:ins w:id="2018" w:author="S2-2205007" w:date="2022-05-23T18:11:00Z">
        <w:r>
          <w:rPr>
            <w:rFonts w:eastAsia="DengXian"/>
            <w:lang w:eastAsia="zh-CN"/>
          </w:rPr>
          <w:t>The area of the UE present location has both TN and NTN network coverage</w:t>
        </w:r>
        <w:bookmarkEnd w:id="2017"/>
      </w:ins>
    </w:p>
    <w:p w14:paraId="7AC34850" w14:textId="69F6082D" w:rsidR="0081433F" w:rsidRPr="000063DB" w:rsidRDefault="0081433F" w:rsidP="0081433F">
      <w:pPr>
        <w:pStyle w:val="Heading3"/>
        <w:rPr>
          <w:ins w:id="2019" w:author="S2-2205007" w:date="2022-05-23T18:11:00Z"/>
          <w:lang w:eastAsia="ko-KR"/>
        </w:rPr>
      </w:pPr>
      <w:bookmarkStart w:id="2020" w:name="OLE_LINK8"/>
      <w:bookmarkStart w:id="2021" w:name="_Toc104287890"/>
      <w:ins w:id="2022" w:author="S2-2205007" w:date="2022-05-23T18:11:00Z">
        <w:r w:rsidRPr="000063DB">
          <w:rPr>
            <w:lang w:eastAsia="ko-KR"/>
          </w:rPr>
          <w:t>6.</w:t>
        </w:r>
      </w:ins>
      <w:ins w:id="2023" w:author="CATT-Ming" w:date="2022-05-24T11:26:00Z">
        <w:r w:rsidR="008318BE">
          <w:rPr>
            <w:rFonts w:eastAsiaTheme="minorEastAsia" w:hint="eastAsia"/>
            <w:lang w:eastAsia="zh-CN"/>
          </w:rPr>
          <w:t>23</w:t>
        </w:r>
      </w:ins>
      <w:ins w:id="2024" w:author="S2-2205007" w:date="2022-05-23T18:11:00Z">
        <w:r w:rsidRPr="000063DB">
          <w:rPr>
            <w:lang w:eastAsia="ko-KR"/>
          </w:rPr>
          <w:t>.2</w:t>
        </w:r>
        <w:r w:rsidRPr="000063DB">
          <w:rPr>
            <w:lang w:eastAsia="ko-KR"/>
          </w:rPr>
          <w:tab/>
          <w:t>Functional Description</w:t>
        </w:r>
        <w:bookmarkEnd w:id="2020"/>
        <w:bookmarkEnd w:id="2021"/>
      </w:ins>
    </w:p>
    <w:p w14:paraId="30BA25A4" w14:textId="77777777" w:rsidR="0081433F" w:rsidRPr="00DA27A0" w:rsidRDefault="0081433F" w:rsidP="0081433F">
      <w:pPr>
        <w:rPr>
          <w:ins w:id="2025" w:author="S2-2205007" w:date="2022-05-23T18:11:00Z"/>
          <w:rFonts w:eastAsia="DengXian"/>
          <w:lang w:eastAsia="zh-CN"/>
        </w:rPr>
      </w:pPr>
      <w:ins w:id="2026" w:author="S2-2205007" w:date="2022-05-23T18:11:00Z">
        <w:r w:rsidRPr="00DA27A0">
          <w:rPr>
            <w:rFonts w:eastAsia="DengXian"/>
            <w:lang w:eastAsia="zh-CN"/>
          </w:rPr>
          <w:t>T</w:t>
        </w:r>
        <w:r w:rsidRPr="00DA27A0">
          <w:rPr>
            <w:rFonts w:eastAsia="DengXian" w:hint="eastAsia"/>
            <w:lang w:eastAsia="zh-CN"/>
          </w:rPr>
          <w:t>h</w:t>
        </w:r>
        <w:r w:rsidRPr="00DA27A0">
          <w:rPr>
            <w:rFonts w:eastAsia="DengXian"/>
            <w:lang w:eastAsia="zh-CN"/>
          </w:rPr>
          <w:t xml:space="preserve">e </w:t>
        </w:r>
        <w:bookmarkStart w:id="2027" w:name="OLE_LINK6"/>
        <w:bookmarkStart w:id="2028" w:name="OLE_LINK7"/>
        <w:r w:rsidRPr="00DA27A0">
          <w:rPr>
            <w:rFonts w:eastAsia="DengXian"/>
            <w:lang w:eastAsia="zh-CN"/>
          </w:rPr>
          <w:t>high level functional description of this solution</w:t>
        </w:r>
        <w:bookmarkEnd w:id="2027"/>
        <w:bookmarkEnd w:id="2028"/>
        <w:r w:rsidRPr="00DA27A0">
          <w:rPr>
            <w:rFonts w:eastAsia="DengXian"/>
            <w:lang w:eastAsia="zh-CN"/>
          </w:rPr>
          <w:t xml:space="preserve"> is as follows:</w:t>
        </w:r>
      </w:ins>
    </w:p>
    <w:p w14:paraId="7042D2BA" w14:textId="77777777" w:rsidR="0081433F" w:rsidRPr="00DA27A0" w:rsidRDefault="0081433F" w:rsidP="001068F6">
      <w:pPr>
        <w:numPr>
          <w:ilvl w:val="0"/>
          <w:numId w:val="4"/>
        </w:numPr>
        <w:ind w:left="709"/>
        <w:rPr>
          <w:ins w:id="2029" w:author="S2-2205007" w:date="2022-05-23T18:11:00Z"/>
          <w:rFonts w:eastAsia="DengXian"/>
          <w:lang w:eastAsia="zh-CN"/>
        </w:rPr>
      </w:pPr>
      <w:ins w:id="2030" w:author="S2-2205007" w:date="2022-05-23T18:11:00Z">
        <w:r w:rsidRPr="00DA27A0">
          <w:rPr>
            <w:rFonts w:eastAsia="DengXian"/>
            <w:lang w:eastAsia="zh-CN"/>
          </w:rPr>
          <w:t xml:space="preserve">During the registration procedure through NR satellite access, the UE indicates the capability of supporting TN acesss (e.g. NR). </w:t>
        </w:r>
      </w:ins>
    </w:p>
    <w:p w14:paraId="4E9B14B8" w14:textId="77777777" w:rsidR="0081433F" w:rsidRPr="00DA27A0" w:rsidRDefault="0081433F" w:rsidP="001068F6">
      <w:pPr>
        <w:numPr>
          <w:ilvl w:val="0"/>
          <w:numId w:val="4"/>
        </w:numPr>
        <w:ind w:left="709"/>
        <w:rPr>
          <w:ins w:id="2031" w:author="S2-2205007" w:date="2022-05-23T18:11:00Z"/>
          <w:rFonts w:eastAsia="DengXian"/>
          <w:lang w:eastAsia="zh-CN"/>
        </w:rPr>
      </w:pPr>
      <w:ins w:id="2032" w:author="S2-2205007" w:date="2022-05-23T18:11:00Z">
        <w:r w:rsidRPr="00DA27A0">
          <w:rPr>
            <w:rFonts w:eastAsia="DengXian"/>
            <w:lang w:eastAsia="zh-CN"/>
          </w:rPr>
          <w:t xml:space="preserve">If the network </w:t>
        </w:r>
        <w:r>
          <w:rPr>
            <w:rFonts w:eastAsia="DengXian"/>
            <w:lang w:eastAsia="zh-CN"/>
          </w:rPr>
          <w:t>intend</w:t>
        </w:r>
        <w:r w:rsidRPr="00DA27A0">
          <w:rPr>
            <w:rFonts w:eastAsia="DengXian"/>
            <w:lang w:eastAsia="zh-CN"/>
          </w:rPr>
          <w:t xml:space="preserve">s to do </w:t>
        </w:r>
        <w:r>
          <w:rPr>
            <w:rFonts w:eastAsia="DengXian"/>
            <w:lang w:eastAsia="zh-CN"/>
          </w:rPr>
          <w:t>NTN</w:t>
        </w:r>
        <w:r w:rsidRPr="00DA27A0">
          <w:rPr>
            <w:rFonts w:eastAsia="DengXian"/>
            <w:lang w:eastAsia="zh-CN"/>
          </w:rPr>
          <w:t xml:space="preserve"> location verification for UE using satellite access, it requests UE to initiate registration</w:t>
        </w:r>
        <w:r>
          <w:rPr>
            <w:rFonts w:eastAsia="DengXian"/>
            <w:lang w:eastAsia="zh-CN"/>
          </w:rPr>
          <w:t xml:space="preserve"> </w:t>
        </w:r>
        <w:r>
          <w:rPr>
            <w:rFonts w:eastAsia="DengXian" w:hint="eastAsia"/>
            <w:lang w:eastAsia="zh-CN"/>
          </w:rPr>
          <w:t>via</w:t>
        </w:r>
        <w:r w:rsidRPr="00DA27A0">
          <w:rPr>
            <w:rFonts w:eastAsia="DengXian"/>
            <w:lang w:eastAsia="zh-CN"/>
          </w:rPr>
          <w:t xml:space="preserve"> TN access.</w:t>
        </w:r>
      </w:ins>
    </w:p>
    <w:p w14:paraId="2E76A6F2" w14:textId="77777777" w:rsidR="0081433F" w:rsidRPr="00B475AF" w:rsidRDefault="0081433F" w:rsidP="001068F6">
      <w:pPr>
        <w:numPr>
          <w:ilvl w:val="0"/>
          <w:numId w:val="4"/>
        </w:numPr>
        <w:ind w:left="709"/>
        <w:rPr>
          <w:ins w:id="2033" w:author="S2-2205007" w:date="2022-05-23T18:11:00Z"/>
          <w:rFonts w:eastAsia="DengXian"/>
          <w:lang w:eastAsia="zh-CN"/>
        </w:rPr>
      </w:pPr>
      <w:bookmarkStart w:id="2034" w:name="OLE_LINK9"/>
      <w:bookmarkStart w:id="2035" w:name="OLE_LINK10"/>
      <w:bookmarkStart w:id="2036" w:name="OLE_LINK11"/>
      <w:ins w:id="2037" w:author="S2-2205007" w:date="2022-05-23T18:11:00Z">
        <w:r>
          <w:rPr>
            <w:rFonts w:eastAsia="DengXian"/>
            <w:lang w:eastAsia="zh-CN"/>
          </w:rPr>
          <w:t>The UE intiates R</w:t>
        </w:r>
        <w:r w:rsidRPr="00DA27A0">
          <w:rPr>
            <w:rFonts w:eastAsia="DengXian"/>
            <w:lang w:eastAsia="zh-CN"/>
          </w:rPr>
          <w:t>e</w:t>
        </w:r>
        <w:r>
          <w:rPr>
            <w:rFonts w:eastAsia="DengXian"/>
            <w:lang w:eastAsia="zh-CN"/>
          </w:rPr>
          <w:t xml:space="preserve">gistration </w:t>
        </w:r>
        <w:r w:rsidRPr="00DA27A0">
          <w:rPr>
            <w:rFonts w:eastAsia="DengXian"/>
            <w:lang w:eastAsia="zh-CN"/>
          </w:rPr>
          <w:t>through TN access</w:t>
        </w:r>
        <w:bookmarkEnd w:id="2034"/>
        <w:bookmarkEnd w:id="2035"/>
        <w:r>
          <w:rPr>
            <w:rFonts w:eastAsia="DengXian"/>
            <w:lang w:eastAsia="zh-CN"/>
          </w:rPr>
          <w:t>. T</w:t>
        </w:r>
        <w:r w:rsidRPr="00DA27A0">
          <w:rPr>
            <w:rFonts w:eastAsia="DengXian"/>
            <w:lang w:eastAsia="zh-CN"/>
          </w:rPr>
          <w:t xml:space="preserve">he </w:t>
        </w:r>
        <w:r>
          <w:rPr>
            <w:rFonts w:eastAsia="DengXian"/>
            <w:lang w:eastAsia="zh-CN"/>
          </w:rPr>
          <w:t xml:space="preserve">TN access (e.g. gNB) provides </w:t>
        </w:r>
        <w:r w:rsidRPr="00DA27A0">
          <w:rPr>
            <w:rFonts w:eastAsia="DengXian"/>
            <w:lang w:eastAsia="zh-CN"/>
          </w:rPr>
          <w:t>UE location information to the network</w:t>
        </w:r>
        <w:r>
          <w:rPr>
            <w:rFonts w:eastAsia="DengXian"/>
            <w:lang w:eastAsia="zh-CN"/>
          </w:rPr>
          <w:t xml:space="preserve"> through NGAP message</w:t>
        </w:r>
        <w:r w:rsidRPr="00DA27A0">
          <w:rPr>
            <w:rFonts w:eastAsia="DengXian"/>
            <w:lang w:eastAsia="zh-CN"/>
          </w:rPr>
          <w:t>.</w:t>
        </w:r>
        <w:r>
          <w:rPr>
            <w:rFonts w:eastAsia="DengXian"/>
            <w:lang w:eastAsia="zh-CN"/>
          </w:rPr>
          <w:t xml:space="preserve"> </w:t>
        </w:r>
        <w:r w:rsidRPr="00067B16">
          <w:rPr>
            <w:rFonts w:eastAsia="DengXian"/>
            <w:lang w:eastAsia="zh-CN"/>
          </w:rPr>
          <w:t xml:space="preserve">After receiving </w:t>
        </w:r>
        <w:r w:rsidRPr="00C80459">
          <w:rPr>
            <w:rFonts w:eastAsia="DengXian"/>
            <w:lang w:eastAsia="zh-CN"/>
          </w:rPr>
          <w:t xml:space="preserve">the </w:t>
        </w:r>
        <w:r w:rsidRPr="00067B16">
          <w:rPr>
            <w:rFonts w:eastAsia="DengXian"/>
            <w:lang w:eastAsia="zh-CN"/>
          </w:rPr>
          <w:t>UE location, the network responds Registration Reject to the UE</w:t>
        </w:r>
        <w:r w:rsidRPr="00B475AF">
          <w:rPr>
            <w:rFonts w:eastAsia="DengXian"/>
            <w:lang w:eastAsia="zh-CN"/>
          </w:rPr>
          <w:t>.</w:t>
        </w:r>
        <w:bookmarkEnd w:id="2036"/>
      </w:ins>
    </w:p>
    <w:p w14:paraId="18EF4C10" w14:textId="77777777" w:rsidR="0081433F" w:rsidRPr="00DA27A0" w:rsidRDefault="0081433F" w:rsidP="001068F6">
      <w:pPr>
        <w:numPr>
          <w:ilvl w:val="0"/>
          <w:numId w:val="4"/>
        </w:numPr>
        <w:ind w:left="709"/>
        <w:rPr>
          <w:ins w:id="2038" w:author="S2-2205007" w:date="2022-05-23T18:11:00Z"/>
          <w:rFonts w:eastAsia="DengXian"/>
          <w:lang w:eastAsia="zh-CN"/>
        </w:rPr>
      </w:pPr>
      <w:ins w:id="2039" w:author="S2-2205007" w:date="2022-05-23T18:11:00Z">
        <w:r>
          <w:rPr>
            <w:rFonts w:eastAsia="DengXian"/>
            <w:lang w:eastAsia="zh-CN"/>
          </w:rPr>
          <w:t>T</w:t>
        </w:r>
        <w:r w:rsidRPr="00DA27A0">
          <w:rPr>
            <w:rFonts w:eastAsia="DengXian"/>
            <w:lang w:eastAsia="zh-CN"/>
          </w:rPr>
          <w:t>he AMF verifies</w:t>
        </w:r>
        <w:r w:rsidRPr="008771A6">
          <w:rPr>
            <w:rFonts w:eastAsia="DengXian"/>
            <w:lang w:eastAsia="zh-CN"/>
          </w:rPr>
          <w:t xml:space="preserve"> </w:t>
        </w:r>
        <w:r w:rsidRPr="00026B3C">
          <w:rPr>
            <w:rFonts w:eastAsia="DengXian"/>
            <w:lang w:eastAsia="zh-CN"/>
          </w:rPr>
          <w:t xml:space="preserve">the PLMN selected by the UE is </w:t>
        </w:r>
        <w:r>
          <w:rPr>
            <w:rFonts w:eastAsia="DengXian"/>
            <w:lang w:eastAsia="zh-CN"/>
          </w:rPr>
          <w:t xml:space="preserve">whether </w:t>
        </w:r>
        <w:r w:rsidRPr="00026B3C">
          <w:rPr>
            <w:rFonts w:eastAsia="DengXian"/>
            <w:lang w:eastAsia="zh-CN"/>
          </w:rPr>
          <w:t xml:space="preserve">allowed to operate in the country of the UE </w:t>
        </w:r>
        <w:r>
          <w:rPr>
            <w:rFonts w:eastAsia="DengXian"/>
            <w:lang w:eastAsia="zh-CN"/>
          </w:rPr>
          <w:t xml:space="preserve">present </w:t>
        </w:r>
        <w:r w:rsidRPr="00026B3C">
          <w:rPr>
            <w:rFonts w:eastAsia="DengXian"/>
            <w:lang w:eastAsia="zh-CN"/>
          </w:rPr>
          <w:t>location</w:t>
        </w:r>
        <w:r>
          <w:rPr>
            <w:rFonts w:eastAsia="DengXian"/>
            <w:lang w:eastAsia="zh-CN"/>
          </w:rPr>
          <w:t xml:space="preserve"> b</w:t>
        </w:r>
        <w:r w:rsidRPr="00DA27A0">
          <w:rPr>
            <w:rFonts w:eastAsia="DengXian"/>
            <w:lang w:eastAsia="zh-CN"/>
          </w:rPr>
          <w:t>ased on the</w:t>
        </w:r>
        <w:r>
          <w:rPr>
            <w:rFonts w:eastAsia="DengXian"/>
            <w:lang w:eastAsia="zh-CN"/>
          </w:rPr>
          <w:t xml:space="preserve"> UE</w:t>
        </w:r>
        <w:r w:rsidRPr="00DA27A0">
          <w:rPr>
            <w:rFonts w:eastAsia="DengXian"/>
            <w:lang w:eastAsia="zh-CN"/>
          </w:rPr>
          <w:t xml:space="preserve"> location</w:t>
        </w:r>
        <w:r>
          <w:rPr>
            <w:rFonts w:eastAsia="DengXian"/>
            <w:lang w:eastAsia="zh-CN"/>
          </w:rPr>
          <w:t xml:space="preserve"> receiving from TN access.</w:t>
        </w:r>
      </w:ins>
    </w:p>
    <w:p w14:paraId="2F45B37E" w14:textId="77777777" w:rsidR="0081433F" w:rsidRDefault="0081433F" w:rsidP="0081433F">
      <w:pPr>
        <w:pStyle w:val="NO"/>
        <w:rPr>
          <w:ins w:id="2040" w:author="S2-2205007" w:date="2022-05-23T18:11:00Z"/>
        </w:rPr>
      </w:pPr>
      <w:ins w:id="2041" w:author="S2-2205007" w:date="2022-05-23T18:11:00Z">
        <w:r w:rsidRPr="00067B16">
          <w:rPr>
            <w:rFonts w:hint="eastAsia"/>
          </w:rPr>
          <w:t>NO</w:t>
        </w:r>
        <w:r w:rsidRPr="00067B16">
          <w:t>TE</w:t>
        </w:r>
        <w:r w:rsidRPr="00C80459">
          <w:rPr>
            <w:lang w:val="en-US"/>
          </w:rPr>
          <w:t> 1</w:t>
        </w:r>
        <w:r w:rsidRPr="00067B16">
          <w:t>:</w:t>
        </w:r>
        <w:r w:rsidRPr="00067B16">
          <w:tab/>
          <w:t>Solution works</w:t>
        </w:r>
        <w:r w:rsidRPr="00B475AF">
          <w:t xml:space="preserve"> in areas covered by both TN access and NTN </w:t>
        </w:r>
        <w:r w:rsidRPr="00C80459">
          <w:t>access and the UE has the capability of supporting both TN access and NTN access</w:t>
        </w:r>
        <w:r w:rsidRPr="00067B16">
          <w:t>.</w:t>
        </w:r>
      </w:ins>
    </w:p>
    <w:p w14:paraId="2003ACA9" w14:textId="77777777" w:rsidR="0081433F" w:rsidRPr="001410B4" w:rsidRDefault="0081433F" w:rsidP="0081433F">
      <w:pPr>
        <w:pStyle w:val="NO"/>
        <w:rPr>
          <w:ins w:id="2042" w:author="S2-2205007" w:date="2022-05-23T18:11:00Z"/>
        </w:rPr>
      </w:pPr>
      <w:ins w:id="2043" w:author="S2-2205007" w:date="2022-05-23T18:11:00Z">
        <w:r>
          <w:t>NOTE</w:t>
        </w:r>
        <w:r>
          <w:rPr>
            <w:lang w:val="en-US"/>
          </w:rPr>
          <w:t> 2:</w:t>
        </w:r>
        <w:r>
          <w:rPr>
            <w:lang w:val="en-US"/>
          </w:rPr>
          <w:tab/>
          <w:t>How t</w:t>
        </w:r>
        <w:r w:rsidRPr="00C80459">
          <w:t xml:space="preserve">o </w:t>
        </w:r>
        <w:r w:rsidRPr="00C80459">
          <w:rPr>
            <w:rFonts w:hint="eastAsia"/>
            <w:lang w:eastAsia="ja-JP"/>
          </w:rPr>
          <w:t>s</w:t>
        </w:r>
        <w:r w:rsidRPr="00C80459">
          <w:t xml:space="preserve">upport emergency service </w:t>
        </w:r>
        <w:r w:rsidRPr="00C80459">
          <w:rPr>
            <w:lang w:eastAsia="ja-JP"/>
          </w:rPr>
          <w:t>is out of scope in this solution</w:t>
        </w:r>
        <w:r>
          <w:t xml:space="preserve">. </w:t>
        </w:r>
      </w:ins>
    </w:p>
    <w:p w14:paraId="48039899" w14:textId="3D90756F" w:rsidR="0081433F" w:rsidRPr="000063DB" w:rsidRDefault="0081433F" w:rsidP="0081433F">
      <w:pPr>
        <w:pStyle w:val="Heading3"/>
        <w:rPr>
          <w:ins w:id="2044" w:author="S2-2205007" w:date="2022-05-23T18:11:00Z"/>
        </w:rPr>
      </w:pPr>
      <w:bookmarkStart w:id="2045" w:name="_Toc104287891"/>
      <w:ins w:id="2046" w:author="S2-2205007" w:date="2022-05-23T18:11:00Z">
        <w:r w:rsidRPr="000063DB">
          <w:lastRenderedPageBreak/>
          <w:t>6.</w:t>
        </w:r>
      </w:ins>
      <w:ins w:id="2047" w:author="CATT-Ming" w:date="2022-05-24T11:26:00Z">
        <w:r w:rsidR="008318BE">
          <w:rPr>
            <w:rFonts w:eastAsiaTheme="minorEastAsia" w:hint="eastAsia"/>
            <w:lang w:eastAsia="zh-CN"/>
          </w:rPr>
          <w:t>23</w:t>
        </w:r>
      </w:ins>
      <w:ins w:id="2048" w:author="S2-2205007" w:date="2022-05-23T18:11:00Z">
        <w:r w:rsidRPr="000063DB">
          <w:t>.3</w:t>
        </w:r>
        <w:r w:rsidRPr="000063DB">
          <w:tab/>
          <w:t>Procedures</w:t>
        </w:r>
        <w:bookmarkEnd w:id="2045"/>
      </w:ins>
    </w:p>
    <w:p w14:paraId="4D02112E" w14:textId="77777777" w:rsidR="0081433F" w:rsidRDefault="0081433F" w:rsidP="0081433F">
      <w:pPr>
        <w:jc w:val="center"/>
        <w:rPr>
          <w:ins w:id="2049" w:author="S2-2205007" w:date="2022-05-23T18:11:00Z"/>
          <w:rFonts w:eastAsia="MS Mincho"/>
        </w:rPr>
      </w:pPr>
      <w:ins w:id="2050" w:author="S2-2205007" w:date="2022-05-23T18:11:00Z">
        <w:r>
          <w:object w:dxaOrig="8641" w:dyaOrig="6231" w14:anchorId="0A836700">
            <v:shape id="_x0000_i1086" type="#_x0000_t75" style="width:6in;height:311.6pt" o:ole="">
              <v:imagedata r:id="rId126" o:title=""/>
            </v:shape>
            <o:OLEObject Type="Embed" ProgID="Visio.Drawing.15" ShapeID="_x0000_i1086" DrawAspect="Content" ObjectID="_1715084916" r:id="rId127"/>
          </w:object>
        </w:r>
      </w:ins>
    </w:p>
    <w:p w14:paraId="6359E541" w14:textId="57CF0F72" w:rsidR="0081433F" w:rsidRDefault="0081433F" w:rsidP="0081433F">
      <w:pPr>
        <w:jc w:val="center"/>
        <w:rPr>
          <w:ins w:id="2051" w:author="S2-2205007" w:date="2022-05-23T18:11:00Z"/>
          <w:rFonts w:eastAsia="MS Mincho"/>
        </w:rPr>
      </w:pPr>
      <w:ins w:id="2052" w:author="S2-2205007" w:date="2022-05-23T18:11:00Z">
        <w:r w:rsidRPr="00D11A2E">
          <w:rPr>
            <w:b/>
          </w:rPr>
          <w:t>Figure 6.</w:t>
        </w:r>
      </w:ins>
      <w:ins w:id="2053" w:author="CATT-Ming" w:date="2022-05-24T11:30:00Z">
        <w:r w:rsidR="001068F6">
          <w:rPr>
            <w:rFonts w:eastAsiaTheme="minorEastAsia" w:hint="eastAsia"/>
            <w:b/>
            <w:lang w:eastAsia="zh-CN"/>
          </w:rPr>
          <w:t>23</w:t>
        </w:r>
      </w:ins>
      <w:ins w:id="2054" w:author="S2-2205007" w:date="2022-05-23T18:11:00Z">
        <w:r w:rsidRPr="00D11A2E">
          <w:rPr>
            <w:b/>
          </w:rPr>
          <w:t>.</w:t>
        </w:r>
        <w:r>
          <w:rPr>
            <w:b/>
          </w:rPr>
          <w:t>3</w:t>
        </w:r>
        <w:r w:rsidRPr="00D11A2E">
          <w:rPr>
            <w:b/>
          </w:rPr>
          <w:t xml:space="preserve">-1: Procedure for </w:t>
        </w:r>
        <w:r>
          <w:rPr>
            <w:b/>
          </w:rPr>
          <w:t>l</w:t>
        </w:r>
        <w:r w:rsidRPr="00D11A2E">
          <w:rPr>
            <w:b/>
          </w:rPr>
          <w:t xml:space="preserve">ocation </w:t>
        </w:r>
        <w:r>
          <w:rPr>
            <w:b/>
          </w:rPr>
          <w:t>v</w:t>
        </w:r>
        <w:r w:rsidRPr="00D11A2E">
          <w:rPr>
            <w:b/>
          </w:rPr>
          <w:t xml:space="preserve">erification for </w:t>
        </w:r>
        <w:r>
          <w:rPr>
            <w:b/>
          </w:rPr>
          <w:t>s</w:t>
        </w:r>
        <w:r w:rsidRPr="00D11A2E">
          <w:rPr>
            <w:b/>
          </w:rPr>
          <w:t xml:space="preserve">atellite </w:t>
        </w:r>
        <w:r>
          <w:rPr>
            <w:b/>
          </w:rPr>
          <w:t>a</w:t>
        </w:r>
        <w:r w:rsidRPr="00D11A2E">
          <w:rPr>
            <w:b/>
          </w:rPr>
          <w:t xml:space="preserve">ccess assisted by </w:t>
        </w:r>
        <w:r>
          <w:rPr>
            <w:b/>
          </w:rPr>
          <w:t>TN access</w:t>
        </w:r>
      </w:ins>
    </w:p>
    <w:p w14:paraId="0ABCDCC3" w14:textId="77777777" w:rsidR="0081433F" w:rsidRPr="002A5932" w:rsidRDefault="0081433F" w:rsidP="001068F6">
      <w:pPr>
        <w:numPr>
          <w:ilvl w:val="0"/>
          <w:numId w:val="5"/>
        </w:numPr>
        <w:ind w:left="709"/>
        <w:rPr>
          <w:ins w:id="2055" w:author="S2-2205007" w:date="2022-05-23T18:11:00Z"/>
          <w:rFonts w:eastAsia="DengXian"/>
          <w:lang w:eastAsia="zh-CN"/>
        </w:rPr>
      </w:pPr>
      <w:ins w:id="2056" w:author="S2-2205007" w:date="2022-05-23T18:11:00Z">
        <w:r w:rsidRPr="002A5932">
          <w:rPr>
            <w:rFonts w:eastAsia="DengXian"/>
            <w:lang w:eastAsia="zh-CN"/>
          </w:rPr>
          <w:t>For a UE accessing to 5GC using NR satellite access, the UE sends a registration request message to AMF1</w:t>
        </w:r>
        <w:r>
          <w:rPr>
            <w:rFonts w:eastAsia="DengXian"/>
            <w:lang w:eastAsia="zh-CN"/>
          </w:rPr>
          <w:t>.</w:t>
        </w:r>
        <w:r w:rsidRPr="002A5932">
          <w:rPr>
            <w:rFonts w:eastAsia="DengXian"/>
            <w:lang w:eastAsia="zh-CN"/>
          </w:rPr>
          <w:t xml:space="preserve"> </w:t>
        </w:r>
        <w:r>
          <w:rPr>
            <w:rFonts w:eastAsia="DengXian"/>
            <w:lang w:eastAsia="zh-CN"/>
          </w:rPr>
          <w:t xml:space="preserve">As per existing procedure, </w:t>
        </w:r>
        <w:r w:rsidRPr="002A5932">
          <w:rPr>
            <w:rFonts w:eastAsia="DengXian"/>
            <w:lang w:eastAsia="zh-CN"/>
          </w:rPr>
          <w:t xml:space="preserve">parameters such as registration type, SUCI or 5G-GUTI, etc, are contained in the message. Besides that, if the UE supports 3GPP TN access (e.g. NR), the capability is </w:t>
        </w:r>
        <w:r>
          <w:rPr>
            <w:rFonts w:eastAsia="DengXian"/>
            <w:lang w:eastAsia="zh-CN"/>
          </w:rPr>
          <w:t xml:space="preserve">also </w:t>
        </w:r>
        <w:r w:rsidRPr="002A5932">
          <w:rPr>
            <w:rFonts w:eastAsia="DengXian"/>
            <w:lang w:eastAsia="zh-CN"/>
          </w:rPr>
          <w:t xml:space="preserve">included </w:t>
        </w:r>
        <w:r>
          <w:rPr>
            <w:rFonts w:eastAsia="DengXian"/>
            <w:lang w:eastAsia="zh-CN"/>
          </w:rPr>
          <w:t>in the message</w:t>
        </w:r>
        <w:r w:rsidRPr="002A5932">
          <w:rPr>
            <w:rFonts w:eastAsia="DengXian"/>
            <w:lang w:eastAsia="zh-CN"/>
          </w:rPr>
          <w:t>.</w:t>
        </w:r>
      </w:ins>
    </w:p>
    <w:p w14:paraId="0A6DD8C5" w14:textId="77777777" w:rsidR="0081433F" w:rsidRPr="002A5932" w:rsidRDefault="0081433F" w:rsidP="001068F6">
      <w:pPr>
        <w:numPr>
          <w:ilvl w:val="0"/>
          <w:numId w:val="5"/>
        </w:numPr>
        <w:ind w:left="709"/>
        <w:rPr>
          <w:ins w:id="2057" w:author="S2-2205007" w:date="2022-05-23T18:11:00Z"/>
          <w:rFonts w:eastAsia="DengXian"/>
          <w:lang w:eastAsia="zh-CN"/>
        </w:rPr>
      </w:pPr>
      <w:ins w:id="2058" w:author="S2-2205007" w:date="2022-05-23T18:11:00Z">
        <w:r>
          <w:rPr>
            <w:rFonts w:eastAsia="DengXian"/>
            <w:lang w:eastAsia="zh-CN"/>
          </w:rPr>
          <w:t>T</w:t>
        </w:r>
        <w:r w:rsidRPr="002A5932">
          <w:rPr>
            <w:rFonts w:eastAsia="DengXian"/>
            <w:lang w:eastAsia="zh-CN"/>
          </w:rPr>
          <w:t>he AMF1 registrates to the UDM using Nudm_UECM_Registration message as described in clause 4.2.2.2.2 in TS 23.502</w:t>
        </w:r>
        <w:r>
          <w:rPr>
            <w:rFonts w:eastAsia="DengXian"/>
            <w:lang w:eastAsia="zh-CN"/>
          </w:rPr>
          <w:t>.</w:t>
        </w:r>
      </w:ins>
    </w:p>
    <w:p w14:paraId="3321AC53" w14:textId="77777777" w:rsidR="0081433F" w:rsidRPr="002A5932" w:rsidRDefault="0081433F" w:rsidP="001068F6">
      <w:pPr>
        <w:numPr>
          <w:ilvl w:val="0"/>
          <w:numId w:val="5"/>
        </w:numPr>
        <w:ind w:left="709"/>
        <w:rPr>
          <w:ins w:id="2059" w:author="S2-2205007" w:date="2022-05-23T18:11:00Z"/>
          <w:rFonts w:eastAsia="DengXian"/>
          <w:lang w:eastAsia="zh-CN"/>
        </w:rPr>
      </w:pPr>
      <w:ins w:id="2060" w:author="S2-2205007" w:date="2022-05-23T18:11:00Z">
        <w:r w:rsidRPr="002A5932">
          <w:rPr>
            <w:rFonts w:eastAsia="DengXian"/>
            <w:lang w:eastAsia="zh-CN"/>
          </w:rPr>
          <w:t xml:space="preserve">The AMF1 determines </w:t>
        </w:r>
        <w:r>
          <w:rPr>
            <w:rFonts w:eastAsia="DengXian"/>
            <w:lang w:eastAsia="zh-CN"/>
          </w:rPr>
          <w:t>NTN</w:t>
        </w:r>
        <w:r w:rsidRPr="002A5932">
          <w:rPr>
            <w:rFonts w:eastAsia="DengXian"/>
            <w:lang w:eastAsia="zh-CN"/>
          </w:rPr>
          <w:t xml:space="preserve"> location verification for NR satellite access is needed, it returns the Registration Accept message to the UE</w:t>
        </w:r>
        <w:r>
          <w:rPr>
            <w:rFonts w:eastAsia="DengXian"/>
            <w:lang w:eastAsia="zh-CN"/>
          </w:rPr>
          <w:t xml:space="preserve"> with</w:t>
        </w:r>
        <w:r w:rsidRPr="002A5932">
          <w:rPr>
            <w:rFonts w:eastAsia="DengXian"/>
            <w:lang w:eastAsia="zh-CN"/>
          </w:rPr>
          <w:t xml:space="preserve"> an indication</w:t>
        </w:r>
        <w:r>
          <w:rPr>
            <w:rFonts w:eastAsia="DengXian"/>
            <w:lang w:eastAsia="zh-CN"/>
          </w:rPr>
          <w:t xml:space="preserve"> to request the UE to access via TN access</w:t>
        </w:r>
        <w:r w:rsidRPr="002A5932">
          <w:rPr>
            <w:rFonts w:eastAsia="DengXian"/>
            <w:lang w:eastAsia="zh-CN"/>
          </w:rPr>
          <w:t>.</w:t>
        </w:r>
      </w:ins>
    </w:p>
    <w:p w14:paraId="2DDCACD1" w14:textId="1A13F494" w:rsidR="0081433F" w:rsidRPr="002A5932" w:rsidRDefault="0081433F" w:rsidP="001068F6">
      <w:pPr>
        <w:numPr>
          <w:ilvl w:val="0"/>
          <w:numId w:val="5"/>
        </w:numPr>
        <w:ind w:left="709"/>
        <w:rPr>
          <w:ins w:id="2061" w:author="S2-2205007" w:date="2022-05-23T18:11:00Z"/>
          <w:rFonts w:eastAsia="DengXian"/>
          <w:lang w:eastAsia="zh-CN"/>
        </w:rPr>
      </w:pPr>
      <w:ins w:id="2062" w:author="S2-2205007" w:date="2022-05-23T18:11:00Z">
        <w:r w:rsidRPr="002A5932">
          <w:rPr>
            <w:rFonts w:eastAsia="DengXian"/>
            <w:lang w:eastAsia="zh-CN"/>
          </w:rPr>
          <w:t xml:space="preserve">The UE sends registration request via TN access to AMF2 which includes </w:t>
        </w:r>
      </w:ins>
      <w:r w:rsidR="00AD2391">
        <w:rPr>
          <w:rFonts w:eastAsia="DengXian"/>
          <w:lang w:eastAsia="zh-CN"/>
        </w:rPr>
        <w:t>"</w:t>
      </w:r>
      <w:ins w:id="2063" w:author="S2-2205007" w:date="2022-05-23T18:11:00Z">
        <w:r w:rsidRPr="002A5932">
          <w:rPr>
            <w:rFonts w:eastAsia="DengXian"/>
            <w:lang w:eastAsia="zh-CN"/>
          </w:rPr>
          <w:t>NTN location verification</w:t>
        </w:r>
      </w:ins>
      <w:r w:rsidR="00AD2391">
        <w:rPr>
          <w:rFonts w:eastAsia="DengXian"/>
          <w:lang w:eastAsia="zh-CN"/>
        </w:rPr>
        <w:t>"</w:t>
      </w:r>
      <w:ins w:id="2064" w:author="S2-2205007" w:date="2022-05-23T18:11:00Z">
        <w:r w:rsidRPr="002A5932">
          <w:rPr>
            <w:rFonts w:eastAsia="DengXian"/>
            <w:lang w:eastAsia="zh-CN"/>
          </w:rPr>
          <w:t xml:space="preserve"> to indicate the registration procedure is used to provide UE location for NTN location verification. </w:t>
        </w:r>
        <w:r>
          <w:rPr>
            <w:rFonts w:eastAsia="DengXian"/>
            <w:lang w:eastAsia="zh-CN"/>
          </w:rPr>
          <w:t>The</w:t>
        </w:r>
        <w:r w:rsidRPr="002A5932">
          <w:rPr>
            <w:rFonts w:eastAsia="DengXian"/>
            <w:lang w:eastAsia="zh-CN"/>
          </w:rPr>
          <w:t xml:space="preserve"> TN RAN (e.g. gNB) sends the UE location information in NGAP to the AMF2.</w:t>
        </w:r>
      </w:ins>
    </w:p>
    <w:p w14:paraId="05DE9E67" w14:textId="77777777" w:rsidR="0081433F" w:rsidRDefault="0081433F" w:rsidP="001068F6">
      <w:pPr>
        <w:numPr>
          <w:ilvl w:val="0"/>
          <w:numId w:val="5"/>
        </w:numPr>
        <w:ind w:left="709"/>
        <w:rPr>
          <w:ins w:id="2065" w:author="S2-2205007" w:date="2022-05-23T18:11:00Z"/>
          <w:rFonts w:eastAsia="DengXian"/>
          <w:lang w:eastAsia="zh-CN"/>
        </w:rPr>
      </w:pPr>
      <w:ins w:id="2066" w:author="S2-2205007" w:date="2022-05-23T18:11:00Z">
        <w:r w:rsidRPr="002A5932">
          <w:rPr>
            <w:rFonts w:eastAsia="DengXian"/>
            <w:lang w:eastAsia="zh-CN"/>
          </w:rPr>
          <w:t>T</w:t>
        </w:r>
        <w:r w:rsidRPr="002A5932">
          <w:rPr>
            <w:rFonts w:eastAsia="DengXian" w:hint="eastAsia"/>
            <w:lang w:eastAsia="zh-CN"/>
          </w:rPr>
          <w:t>he</w:t>
        </w:r>
        <w:r w:rsidRPr="002A5932">
          <w:rPr>
            <w:rFonts w:eastAsia="DengXian"/>
            <w:lang w:eastAsia="zh-CN"/>
          </w:rPr>
          <w:t xml:space="preserve"> AMF2 registers with the UDM using Nudm_UECM_Registration. The UDM stores the UE location information received from </w:t>
        </w:r>
        <w:r>
          <w:rPr>
            <w:rFonts w:eastAsia="DengXian"/>
            <w:lang w:eastAsia="zh-CN"/>
          </w:rPr>
          <w:t>TN access</w:t>
        </w:r>
        <w:r w:rsidRPr="002A5932">
          <w:rPr>
            <w:rFonts w:eastAsia="DengXian"/>
            <w:lang w:eastAsia="zh-CN"/>
          </w:rPr>
          <w:t>.</w:t>
        </w:r>
      </w:ins>
    </w:p>
    <w:p w14:paraId="486F8C0A" w14:textId="6B1E0D7F" w:rsidR="0081433F" w:rsidRPr="002A5932" w:rsidRDefault="0081433F" w:rsidP="001068F6">
      <w:pPr>
        <w:numPr>
          <w:ilvl w:val="0"/>
          <w:numId w:val="5"/>
        </w:numPr>
        <w:ind w:left="709"/>
        <w:rPr>
          <w:ins w:id="2067" w:author="S2-2205007" w:date="2022-05-23T18:11:00Z"/>
          <w:rFonts w:eastAsia="DengXian"/>
          <w:lang w:eastAsia="zh-CN"/>
        </w:rPr>
      </w:pPr>
      <w:ins w:id="2068" w:author="S2-2205007" w:date="2022-05-23T18:11:00Z">
        <w:r w:rsidRPr="00C80459">
          <w:rPr>
            <w:lang w:eastAsia="ja-JP"/>
          </w:rPr>
          <w:t>Editor</w:t>
        </w:r>
      </w:ins>
      <w:r w:rsidR="00AD2391">
        <w:rPr>
          <w:lang w:eastAsia="ja-JP"/>
        </w:rPr>
        <w:t>'</w:t>
      </w:r>
      <w:ins w:id="2069" w:author="S2-2205007" w:date="2022-05-23T18:11:00Z">
        <w:r w:rsidRPr="00C80459">
          <w:rPr>
            <w:lang w:eastAsia="ja-JP"/>
          </w:rPr>
          <w:t>s note:</w:t>
        </w:r>
        <w:r>
          <w:tab/>
        </w:r>
        <w:r w:rsidRPr="00C80459">
          <w:rPr>
            <w:lang w:eastAsia="ja-JP"/>
          </w:rPr>
          <w:t xml:space="preserve"> it is FFS how to inform the UE location information received from TN access to the UDM, if TN access and NTN access belongs to different PLMN.</w:t>
        </w:r>
        <w:r w:rsidRPr="002A5932">
          <w:rPr>
            <w:rFonts w:eastAsia="DengXian"/>
            <w:lang w:eastAsia="zh-CN"/>
          </w:rPr>
          <w:t>The AMF2 sends registration reject message to UE with a suitable cause value indicating NTN location verification.</w:t>
        </w:r>
      </w:ins>
    </w:p>
    <w:p w14:paraId="7A5C456E" w14:textId="77777777" w:rsidR="0081433F" w:rsidRPr="002A5932" w:rsidRDefault="0081433F" w:rsidP="001068F6">
      <w:pPr>
        <w:numPr>
          <w:ilvl w:val="0"/>
          <w:numId w:val="5"/>
        </w:numPr>
        <w:ind w:left="709"/>
        <w:rPr>
          <w:ins w:id="2070" w:author="S2-2205007" w:date="2022-05-23T18:11:00Z"/>
          <w:rFonts w:eastAsia="DengXian"/>
          <w:lang w:eastAsia="zh-CN"/>
        </w:rPr>
      </w:pPr>
      <w:ins w:id="2071" w:author="S2-2205007" w:date="2022-05-23T18:11:00Z">
        <w:r w:rsidRPr="002A5932">
          <w:rPr>
            <w:rFonts w:eastAsia="DengXian"/>
            <w:lang w:eastAsia="zh-CN"/>
          </w:rPr>
          <w:t>The UDM sends Nudm_SDM_Notification to provide the UE location</w:t>
        </w:r>
        <w:r>
          <w:rPr>
            <w:rFonts w:eastAsia="DengXian"/>
            <w:lang w:eastAsia="zh-CN"/>
          </w:rPr>
          <w:t xml:space="preserve"> receiving from TN access</w:t>
        </w:r>
        <w:r w:rsidRPr="002A5932">
          <w:rPr>
            <w:rFonts w:eastAsia="DengXian"/>
            <w:lang w:eastAsia="zh-CN"/>
          </w:rPr>
          <w:t xml:space="preserve"> to the registered AMF1.</w:t>
        </w:r>
      </w:ins>
    </w:p>
    <w:p w14:paraId="40E07915" w14:textId="77777777" w:rsidR="0081433F" w:rsidRPr="008771A6" w:rsidRDefault="0081433F" w:rsidP="001068F6">
      <w:pPr>
        <w:numPr>
          <w:ilvl w:val="0"/>
          <w:numId w:val="5"/>
        </w:numPr>
        <w:ind w:left="709"/>
        <w:rPr>
          <w:ins w:id="2072" w:author="S2-2205007" w:date="2022-05-23T18:11:00Z"/>
          <w:rFonts w:eastAsia="DengXian"/>
          <w:lang w:eastAsia="zh-CN"/>
        </w:rPr>
      </w:pPr>
      <w:ins w:id="2073" w:author="S2-2205007" w:date="2022-05-23T18:11:00Z">
        <w:r w:rsidRPr="002A5932">
          <w:rPr>
            <w:rFonts w:eastAsia="DengXian"/>
            <w:lang w:eastAsia="zh-CN"/>
          </w:rPr>
          <w:t>Based on the UE</w:t>
        </w:r>
        <w:r>
          <w:rPr>
            <w:rFonts w:eastAsia="DengXian"/>
            <w:lang w:eastAsia="zh-CN"/>
          </w:rPr>
          <w:t xml:space="preserve"> </w:t>
        </w:r>
        <w:r w:rsidRPr="002A5932">
          <w:rPr>
            <w:rFonts w:eastAsia="DengXian"/>
            <w:lang w:eastAsia="zh-CN"/>
          </w:rPr>
          <w:t>location receiv</w:t>
        </w:r>
        <w:r>
          <w:rPr>
            <w:rFonts w:eastAsia="DengXian"/>
            <w:lang w:eastAsia="zh-CN"/>
          </w:rPr>
          <w:t>ing from TN access</w:t>
        </w:r>
        <w:r w:rsidRPr="002A5932">
          <w:rPr>
            <w:rFonts w:eastAsia="DengXian"/>
            <w:lang w:eastAsia="zh-CN"/>
          </w:rPr>
          <w:t xml:space="preserve">, the AMF1 can verify whether the UE is allowed to operate in the country/area of the UE </w:t>
        </w:r>
        <w:r>
          <w:rPr>
            <w:rFonts w:eastAsia="DengXian"/>
            <w:lang w:eastAsia="zh-CN"/>
          </w:rPr>
          <w:t xml:space="preserve">present </w:t>
        </w:r>
        <w:r w:rsidRPr="002A5932">
          <w:rPr>
            <w:rFonts w:eastAsia="DengXian"/>
            <w:lang w:eastAsia="zh-CN"/>
          </w:rPr>
          <w:t>location.</w:t>
        </w:r>
      </w:ins>
    </w:p>
    <w:p w14:paraId="54D940F8" w14:textId="6017AEFD" w:rsidR="0081433F" w:rsidRPr="000063DB" w:rsidRDefault="0081433F" w:rsidP="0081433F">
      <w:pPr>
        <w:pStyle w:val="Heading3"/>
        <w:rPr>
          <w:ins w:id="2074" w:author="S2-2205007" w:date="2022-05-23T18:11:00Z"/>
        </w:rPr>
      </w:pPr>
      <w:bookmarkStart w:id="2075" w:name="_Toc104287892"/>
      <w:ins w:id="2076" w:author="S2-2205007" w:date="2022-05-23T18:11:00Z">
        <w:r w:rsidRPr="000063DB">
          <w:t>6.</w:t>
        </w:r>
      </w:ins>
      <w:ins w:id="2077" w:author="CATT-Ming" w:date="2022-05-24T11:26:00Z">
        <w:r w:rsidR="008318BE">
          <w:rPr>
            <w:rFonts w:eastAsiaTheme="minorEastAsia" w:hint="eastAsia"/>
            <w:lang w:eastAsia="zh-CN"/>
          </w:rPr>
          <w:t>23</w:t>
        </w:r>
      </w:ins>
      <w:ins w:id="2078" w:author="S2-2205007" w:date="2022-05-23T18:11:00Z">
        <w:r w:rsidRPr="000063DB">
          <w:t>.4</w:t>
        </w:r>
        <w:r w:rsidRPr="000063DB">
          <w:tab/>
          <w:t>Impacts on services, entities, and interfaces</w:t>
        </w:r>
        <w:bookmarkEnd w:id="2075"/>
      </w:ins>
    </w:p>
    <w:p w14:paraId="2D9E4D4D" w14:textId="3007A76E" w:rsidR="0081433F" w:rsidRPr="000063DB" w:rsidRDefault="0081433F" w:rsidP="0081433F">
      <w:pPr>
        <w:pStyle w:val="EditorsNote"/>
        <w:rPr>
          <w:ins w:id="2079" w:author="S2-2205007" w:date="2022-05-23T18:11:00Z"/>
        </w:rPr>
      </w:pPr>
      <w:ins w:id="2080" w:author="S2-2205007" w:date="2022-05-23T18:11:00Z">
        <w:r w:rsidRPr="000063DB">
          <w:t>Editor</w:t>
        </w:r>
      </w:ins>
      <w:r w:rsidR="00AD2391">
        <w:t>'</w:t>
      </w:r>
      <w:ins w:id="2081" w:author="S2-2205007" w:date="2022-05-23T18:11:00Z">
        <w:r w:rsidRPr="000063DB">
          <w:t>s note:</w:t>
        </w:r>
        <w:r w:rsidRPr="000063DB">
          <w:tab/>
          <w:t>This clause lists impacts to services, entities, and interfaces.</w:t>
        </w:r>
      </w:ins>
    </w:p>
    <w:p w14:paraId="2D084955" w14:textId="77777777" w:rsidR="0081433F" w:rsidRPr="00DA27A0" w:rsidRDefault="0081433F" w:rsidP="0081433F">
      <w:pPr>
        <w:rPr>
          <w:ins w:id="2082" w:author="S2-2205007" w:date="2022-05-23T18:11:00Z"/>
          <w:rFonts w:eastAsia="DengXian"/>
          <w:lang w:eastAsia="zh-CN"/>
        </w:rPr>
      </w:pPr>
      <w:ins w:id="2083" w:author="S2-2205007" w:date="2022-05-23T18:11:00Z">
        <w:r w:rsidRPr="00DA27A0">
          <w:rPr>
            <w:rFonts w:eastAsia="DengXian" w:hint="eastAsia"/>
            <w:lang w:eastAsia="zh-CN"/>
          </w:rPr>
          <w:lastRenderedPageBreak/>
          <w:t>U</w:t>
        </w:r>
        <w:r w:rsidRPr="00DA27A0">
          <w:rPr>
            <w:rFonts w:eastAsia="DengXian"/>
            <w:lang w:eastAsia="zh-CN"/>
          </w:rPr>
          <w:t>E</w:t>
        </w:r>
      </w:ins>
    </w:p>
    <w:p w14:paraId="31F20ADC" w14:textId="77777777" w:rsidR="0081433F" w:rsidRPr="00DA27A0" w:rsidRDefault="0081433F" w:rsidP="001068F6">
      <w:pPr>
        <w:numPr>
          <w:ilvl w:val="0"/>
          <w:numId w:val="4"/>
        </w:numPr>
        <w:rPr>
          <w:ins w:id="2084" w:author="S2-2205007" w:date="2022-05-23T18:11:00Z"/>
          <w:rFonts w:eastAsia="DengXian"/>
          <w:lang w:eastAsia="zh-CN"/>
        </w:rPr>
      </w:pPr>
      <w:ins w:id="2085" w:author="S2-2205007" w:date="2022-05-23T18:11:00Z">
        <w:r w:rsidRPr="00DA27A0">
          <w:rPr>
            <w:rFonts w:eastAsia="DengXian"/>
            <w:lang w:eastAsia="zh-CN"/>
          </w:rPr>
          <w:t>Capability to support both TN accesss and NTN access, inform this capability to the network.</w:t>
        </w:r>
      </w:ins>
    </w:p>
    <w:p w14:paraId="2D97709E" w14:textId="77777777" w:rsidR="0081433F" w:rsidRPr="00DA27A0" w:rsidRDefault="0081433F" w:rsidP="0081433F">
      <w:pPr>
        <w:rPr>
          <w:ins w:id="2086" w:author="S2-2205007" w:date="2022-05-23T18:11:00Z"/>
          <w:rFonts w:eastAsia="DengXian"/>
          <w:lang w:eastAsia="zh-CN"/>
        </w:rPr>
      </w:pPr>
      <w:ins w:id="2087" w:author="S2-2205007" w:date="2022-05-23T18:11:00Z">
        <w:r w:rsidRPr="00DA27A0">
          <w:rPr>
            <w:rFonts w:eastAsia="DengXian"/>
            <w:lang w:eastAsia="zh-CN"/>
          </w:rPr>
          <w:t>AMF</w:t>
        </w:r>
      </w:ins>
    </w:p>
    <w:p w14:paraId="25C816F2" w14:textId="77777777" w:rsidR="0081433F" w:rsidRPr="00DA27A0" w:rsidRDefault="0081433F" w:rsidP="001068F6">
      <w:pPr>
        <w:numPr>
          <w:ilvl w:val="0"/>
          <w:numId w:val="4"/>
        </w:numPr>
        <w:rPr>
          <w:ins w:id="2088" w:author="S2-2205007" w:date="2022-05-23T18:11:00Z"/>
          <w:rFonts w:eastAsia="DengXian"/>
          <w:lang w:eastAsia="zh-CN"/>
        </w:rPr>
      </w:pPr>
      <w:ins w:id="2089" w:author="S2-2205007" w:date="2022-05-23T18:11:00Z">
        <w:r w:rsidRPr="00DA27A0">
          <w:rPr>
            <w:rFonts w:eastAsia="DengXian"/>
            <w:lang w:eastAsia="zh-CN"/>
          </w:rPr>
          <w:t>Based on the UE capability, requests UE to initiate registration through TN access.</w:t>
        </w:r>
      </w:ins>
    </w:p>
    <w:p w14:paraId="08250893" w14:textId="77777777" w:rsidR="0081433F" w:rsidRPr="00DA27A0" w:rsidRDefault="0081433F" w:rsidP="001068F6">
      <w:pPr>
        <w:numPr>
          <w:ilvl w:val="0"/>
          <w:numId w:val="4"/>
        </w:numPr>
        <w:rPr>
          <w:ins w:id="2090" w:author="S2-2205007" w:date="2022-05-23T18:11:00Z"/>
          <w:rFonts w:eastAsia="DengXian"/>
          <w:lang w:eastAsia="zh-CN"/>
        </w:rPr>
      </w:pPr>
      <w:ins w:id="2091" w:author="S2-2205007" w:date="2022-05-23T18:11:00Z">
        <w:r w:rsidRPr="00DA27A0">
          <w:rPr>
            <w:rFonts w:eastAsia="DengXian"/>
            <w:lang w:eastAsia="zh-CN"/>
          </w:rPr>
          <w:t xml:space="preserve">Requests UE location information from UDM. </w:t>
        </w:r>
      </w:ins>
    </w:p>
    <w:p w14:paraId="0FC6ADE5" w14:textId="77777777" w:rsidR="0081433F" w:rsidRPr="00DA27A0" w:rsidRDefault="0081433F" w:rsidP="001068F6">
      <w:pPr>
        <w:numPr>
          <w:ilvl w:val="0"/>
          <w:numId w:val="4"/>
        </w:numPr>
        <w:rPr>
          <w:ins w:id="2092" w:author="S2-2205007" w:date="2022-05-23T18:11:00Z"/>
          <w:rFonts w:eastAsia="DengXian"/>
          <w:lang w:eastAsia="zh-CN"/>
        </w:rPr>
      </w:pPr>
      <w:ins w:id="2093" w:author="S2-2205007" w:date="2022-05-23T18:11:00Z">
        <w:r w:rsidRPr="00DA27A0">
          <w:rPr>
            <w:rFonts w:eastAsia="DengXian"/>
            <w:lang w:eastAsia="zh-CN"/>
          </w:rPr>
          <w:t>Based on the UE location information receiv</w:t>
        </w:r>
        <w:r>
          <w:rPr>
            <w:rFonts w:eastAsia="DengXian"/>
            <w:lang w:eastAsia="zh-CN"/>
          </w:rPr>
          <w:t>ing</w:t>
        </w:r>
        <w:r w:rsidRPr="00DA27A0">
          <w:rPr>
            <w:rFonts w:eastAsia="DengXian"/>
            <w:lang w:eastAsia="zh-CN"/>
          </w:rPr>
          <w:t xml:space="preserve"> from </w:t>
        </w:r>
        <w:r>
          <w:rPr>
            <w:rFonts w:eastAsia="DengXian"/>
            <w:lang w:eastAsia="zh-CN"/>
          </w:rPr>
          <w:t>TN access</w:t>
        </w:r>
        <w:r w:rsidRPr="00DA27A0">
          <w:rPr>
            <w:rFonts w:eastAsia="DengXian"/>
            <w:lang w:eastAsia="zh-CN"/>
          </w:rPr>
          <w:t xml:space="preserve">, verifies the PLMN </w:t>
        </w:r>
        <w:r w:rsidRPr="00491237">
          <w:rPr>
            <w:rFonts w:eastAsia="DengXian"/>
            <w:lang w:eastAsia="zh-CN"/>
          </w:rPr>
          <w:t xml:space="preserve">selected </w:t>
        </w:r>
        <w:r>
          <w:rPr>
            <w:rFonts w:eastAsia="DengXian"/>
            <w:lang w:eastAsia="zh-CN"/>
          </w:rPr>
          <w:t xml:space="preserve">by UE </w:t>
        </w:r>
        <w:r w:rsidRPr="00DA27A0">
          <w:rPr>
            <w:rFonts w:eastAsia="DengXian"/>
            <w:lang w:eastAsia="zh-CN"/>
          </w:rPr>
          <w:t>is whether allowed to operate in the country of the UE location.</w:t>
        </w:r>
      </w:ins>
    </w:p>
    <w:p w14:paraId="5409F066" w14:textId="77777777" w:rsidR="0081433F" w:rsidRPr="003C155C" w:rsidRDefault="0081433F" w:rsidP="0081433F">
      <w:pPr>
        <w:rPr>
          <w:ins w:id="2094" w:author="S2-2205007" w:date="2022-05-23T18:11:00Z"/>
          <w:rFonts w:eastAsia="DengXian"/>
          <w:lang w:eastAsia="zh-CN"/>
        </w:rPr>
      </w:pPr>
      <w:ins w:id="2095" w:author="S2-2205007" w:date="2022-05-23T18:11:00Z">
        <w:r w:rsidRPr="00DA27A0">
          <w:rPr>
            <w:rFonts w:eastAsia="DengXian"/>
            <w:lang w:eastAsia="zh-CN"/>
          </w:rPr>
          <w:t>UDM</w:t>
        </w:r>
      </w:ins>
    </w:p>
    <w:p w14:paraId="1C585A77" w14:textId="77777777" w:rsidR="0081433F" w:rsidRPr="00DA27A0" w:rsidRDefault="0081433F" w:rsidP="001068F6">
      <w:pPr>
        <w:numPr>
          <w:ilvl w:val="0"/>
          <w:numId w:val="4"/>
        </w:numPr>
        <w:rPr>
          <w:ins w:id="2096" w:author="S2-2205007" w:date="2022-05-23T18:11:00Z"/>
          <w:rFonts w:eastAsia="DengXian"/>
          <w:lang w:eastAsia="zh-CN"/>
        </w:rPr>
      </w:pPr>
      <w:ins w:id="2097" w:author="S2-2205007" w:date="2022-05-23T18:11:00Z">
        <w:r w:rsidRPr="00DA27A0">
          <w:rPr>
            <w:rFonts w:eastAsia="DengXian"/>
            <w:lang w:eastAsia="zh-CN"/>
          </w:rPr>
          <w:t>Receives and Stores UE location information through registration procedure via TN access.</w:t>
        </w:r>
      </w:ins>
    </w:p>
    <w:p w14:paraId="04933FCE" w14:textId="77777777" w:rsidR="0081433F" w:rsidRPr="003C155C" w:rsidRDefault="0081433F" w:rsidP="001068F6">
      <w:pPr>
        <w:numPr>
          <w:ilvl w:val="0"/>
          <w:numId w:val="4"/>
        </w:numPr>
        <w:rPr>
          <w:ins w:id="2098" w:author="S2-2205007" w:date="2022-05-23T18:11:00Z"/>
          <w:rFonts w:eastAsia="DengXian"/>
          <w:lang w:eastAsia="zh-CN"/>
        </w:rPr>
      </w:pPr>
      <w:ins w:id="2099" w:author="S2-2205007" w:date="2022-05-23T18:11:00Z">
        <w:r w:rsidRPr="00DA27A0">
          <w:rPr>
            <w:rFonts w:eastAsia="DengXian"/>
            <w:lang w:eastAsia="zh-CN"/>
          </w:rPr>
          <w:t>Provides the UE</w:t>
        </w:r>
        <w:r>
          <w:rPr>
            <w:rFonts w:eastAsia="DengXian"/>
            <w:lang w:eastAsia="zh-CN"/>
          </w:rPr>
          <w:t xml:space="preserve"> </w:t>
        </w:r>
        <w:r w:rsidRPr="00DA27A0">
          <w:rPr>
            <w:rFonts w:eastAsia="DengXian"/>
            <w:lang w:eastAsia="zh-CN"/>
          </w:rPr>
          <w:t>location information to the AMF.</w:t>
        </w:r>
      </w:ins>
    </w:p>
    <w:p w14:paraId="0B42714A" w14:textId="77777777" w:rsidR="006B203D" w:rsidRDefault="006B203D" w:rsidP="00DB4AA0">
      <w:pPr>
        <w:rPr>
          <w:ins w:id="2100" w:author="S2-2205007" w:date="2022-05-23T18:12:00Z"/>
          <w:rFonts w:eastAsiaTheme="minorEastAsia"/>
          <w:lang w:eastAsia="zh-CN"/>
        </w:rPr>
      </w:pPr>
    </w:p>
    <w:p w14:paraId="6D5E39DB" w14:textId="5F7479C7" w:rsidR="0081433F" w:rsidRDefault="0081433F" w:rsidP="0081433F">
      <w:pPr>
        <w:pStyle w:val="Heading2"/>
        <w:rPr>
          <w:ins w:id="2101" w:author="S2-2205008" w:date="2022-05-23T18:13:00Z"/>
        </w:rPr>
      </w:pPr>
      <w:bookmarkStart w:id="2102" w:name="_Toc104287893"/>
      <w:ins w:id="2103" w:author="S2-2205008" w:date="2022-05-23T18:13:00Z">
        <w:r w:rsidRPr="00A97959">
          <w:t>6.</w:t>
        </w:r>
        <w:r>
          <w:rPr>
            <w:rFonts w:eastAsia="DengXian" w:hint="eastAsia"/>
            <w:lang w:eastAsia="zh-CN"/>
          </w:rPr>
          <w:t>24</w:t>
        </w:r>
        <w:r w:rsidRPr="00A97959">
          <w:tab/>
          <w:t>Solution #</w:t>
        </w:r>
      </w:ins>
      <w:ins w:id="2104" w:author="CATT-Ming" w:date="2022-05-24T11:34:00Z">
        <w:r w:rsidR="001068F6">
          <w:rPr>
            <w:rFonts w:eastAsiaTheme="minorEastAsia" w:hint="eastAsia"/>
            <w:lang w:eastAsia="zh-CN"/>
          </w:rPr>
          <w:t>24</w:t>
        </w:r>
      </w:ins>
      <w:ins w:id="2105" w:author="S2-2205008" w:date="2022-05-23T18:13:00Z">
        <w:r w:rsidRPr="00A97959">
          <w:t>:</w:t>
        </w:r>
        <w:r>
          <w:t xml:space="preserve"> </w:t>
        </w:r>
        <w:r w:rsidRPr="000A36DE">
          <w:rPr>
            <w:rFonts w:eastAsia="DengXian" w:hint="eastAsia"/>
            <w:lang w:eastAsia="zh-CN"/>
          </w:rPr>
          <w:t xml:space="preserve">UE </w:t>
        </w:r>
        <w:r>
          <w:rPr>
            <w:rFonts w:eastAsia="DengXian" w:hint="eastAsia"/>
            <w:lang w:eastAsia="zh-CN"/>
          </w:rPr>
          <w:t>Location V</w:t>
        </w:r>
        <w:r w:rsidRPr="000A36DE">
          <w:rPr>
            <w:rFonts w:eastAsia="DengXian" w:hint="eastAsia"/>
            <w:lang w:eastAsia="zh-CN"/>
          </w:rPr>
          <w:t xml:space="preserve">erification based on </w:t>
        </w:r>
        <w:r>
          <w:rPr>
            <w:rFonts w:eastAsia="DengXian" w:hint="eastAsia"/>
            <w:lang w:eastAsia="zh-CN"/>
          </w:rPr>
          <w:t>Obtained Information</w:t>
        </w:r>
        <w:bookmarkEnd w:id="2102"/>
      </w:ins>
    </w:p>
    <w:p w14:paraId="52DE876F" w14:textId="3B99DEFD" w:rsidR="0081433F" w:rsidRDefault="0081433F" w:rsidP="0081433F">
      <w:pPr>
        <w:pStyle w:val="Heading3"/>
        <w:rPr>
          <w:ins w:id="2106" w:author="S2-2205008" w:date="2022-05-23T18:13:00Z"/>
          <w:lang w:eastAsia="ko-KR"/>
        </w:rPr>
      </w:pPr>
      <w:bookmarkStart w:id="2107" w:name="_Toc104287894"/>
      <w:ins w:id="2108" w:author="S2-2205008" w:date="2022-05-23T18:13:00Z">
        <w:r>
          <w:rPr>
            <w:lang w:eastAsia="ko-KR"/>
          </w:rPr>
          <w:t>6.</w:t>
        </w:r>
      </w:ins>
      <w:ins w:id="2109" w:author="CATT-Ming" w:date="2022-05-24T11:26:00Z">
        <w:r w:rsidR="008318BE">
          <w:rPr>
            <w:rFonts w:eastAsiaTheme="minorEastAsia" w:hint="eastAsia"/>
            <w:lang w:eastAsia="zh-CN"/>
          </w:rPr>
          <w:t>24</w:t>
        </w:r>
      </w:ins>
      <w:ins w:id="2110" w:author="S2-2205008" w:date="2022-05-23T18:13:00Z">
        <w:r>
          <w:rPr>
            <w:lang w:eastAsia="ko-KR"/>
          </w:rPr>
          <w:t>.1</w:t>
        </w:r>
        <w:r>
          <w:rPr>
            <w:lang w:eastAsia="ko-KR"/>
          </w:rPr>
          <w:tab/>
          <w:t>Introduction</w:t>
        </w:r>
        <w:bookmarkEnd w:id="2107"/>
      </w:ins>
    </w:p>
    <w:p w14:paraId="3DFE9759" w14:textId="77777777" w:rsidR="0081433F" w:rsidRPr="004C7F04" w:rsidRDefault="0081433F" w:rsidP="0081433F">
      <w:pPr>
        <w:rPr>
          <w:ins w:id="2111" w:author="S2-2205008" w:date="2022-05-23T18:13:00Z"/>
          <w:rFonts w:eastAsia="DengXian"/>
          <w:lang w:eastAsia="zh-CN"/>
        </w:rPr>
      </w:pPr>
      <w:ins w:id="2112" w:author="S2-2205008" w:date="2022-05-23T18:13:00Z">
        <w:r w:rsidRPr="004C7F04">
          <w:rPr>
            <w:rFonts w:eastAsia="DengXian" w:hint="eastAsia"/>
            <w:lang w:eastAsia="zh-CN"/>
          </w:rPr>
          <w:t>This solution addresses KI#</w:t>
        </w:r>
        <w:r>
          <w:rPr>
            <w:rFonts w:eastAsia="DengXian" w:hint="eastAsia"/>
            <w:lang w:eastAsia="zh-CN"/>
          </w:rPr>
          <w:t>9</w:t>
        </w:r>
        <w:r w:rsidRPr="004C7F04">
          <w:rPr>
            <w:rFonts w:eastAsia="DengXian" w:hint="eastAsia"/>
            <w:lang w:eastAsia="zh-CN"/>
          </w:rPr>
          <w:t xml:space="preserve">: </w:t>
        </w:r>
        <w:r>
          <w:rPr>
            <w:rFonts w:eastAsia="DengXian" w:hint="eastAsia"/>
            <w:lang w:eastAsia="zh-CN"/>
          </w:rPr>
          <w:t>Support of Positioning Requirements Related to Satellite Access.</w:t>
        </w:r>
      </w:ins>
    </w:p>
    <w:p w14:paraId="6B010BFE" w14:textId="190C5453" w:rsidR="0081433F" w:rsidRDefault="0081433F" w:rsidP="0081433F">
      <w:pPr>
        <w:pStyle w:val="Heading3"/>
        <w:rPr>
          <w:ins w:id="2113" w:author="S2-2205008" w:date="2022-05-23T18:13:00Z"/>
          <w:lang w:eastAsia="ko-KR"/>
        </w:rPr>
      </w:pPr>
      <w:bookmarkStart w:id="2114" w:name="_Toc104287895"/>
      <w:ins w:id="2115" w:author="S2-2205008" w:date="2022-05-23T18:13:00Z">
        <w:r>
          <w:rPr>
            <w:lang w:eastAsia="ko-KR"/>
          </w:rPr>
          <w:t>6.</w:t>
        </w:r>
      </w:ins>
      <w:ins w:id="2116" w:author="CATT-Ming" w:date="2022-05-24T11:26:00Z">
        <w:r w:rsidR="008318BE">
          <w:rPr>
            <w:rFonts w:eastAsiaTheme="minorEastAsia" w:hint="eastAsia"/>
            <w:lang w:eastAsia="zh-CN"/>
          </w:rPr>
          <w:t>24</w:t>
        </w:r>
      </w:ins>
      <w:ins w:id="2117" w:author="S2-2205008" w:date="2022-05-23T18:13:00Z">
        <w:r>
          <w:rPr>
            <w:lang w:eastAsia="ko-KR"/>
          </w:rPr>
          <w:t>.2</w:t>
        </w:r>
        <w:r>
          <w:rPr>
            <w:lang w:eastAsia="ko-KR"/>
          </w:rPr>
          <w:tab/>
          <w:t>Functional Description</w:t>
        </w:r>
        <w:bookmarkEnd w:id="2114"/>
      </w:ins>
    </w:p>
    <w:p w14:paraId="2236073C" w14:textId="40913A41" w:rsidR="0081433F" w:rsidRPr="00967A42" w:rsidRDefault="0081433F" w:rsidP="0081433F">
      <w:pPr>
        <w:rPr>
          <w:ins w:id="2118" w:author="S2-2205008" w:date="2022-05-23T18:13:00Z"/>
          <w:rFonts w:eastAsia="DengXian"/>
          <w:lang w:val="en-US" w:eastAsia="zh-CN"/>
        </w:rPr>
      </w:pPr>
      <w:ins w:id="2119" w:author="S2-2205008" w:date="2022-05-23T18:13:00Z">
        <w:r>
          <w:rPr>
            <w:rFonts w:eastAsia="DengXian"/>
            <w:lang w:eastAsia="zh-CN"/>
          </w:rPr>
          <w:t>I</w:t>
        </w:r>
        <w:r>
          <w:rPr>
            <w:rFonts w:eastAsia="DengXian" w:hint="eastAsia"/>
            <w:lang w:eastAsia="zh-CN"/>
          </w:rPr>
          <w:t>n Rel-17, as described in clause</w:t>
        </w:r>
        <w:r>
          <w:rPr>
            <w:rFonts w:eastAsia="DengXian"/>
            <w:lang w:val="en-US" w:eastAsia="zh-CN"/>
          </w:rPr>
          <w:t> </w:t>
        </w:r>
        <w:r>
          <w:rPr>
            <w:rFonts w:eastAsia="DengXian" w:hint="eastAsia"/>
            <w:lang w:val="en-US" w:eastAsia="zh-CN"/>
          </w:rPr>
          <w:t>5.4.11.4 in TS</w:t>
        </w:r>
        <w:r>
          <w:rPr>
            <w:rFonts w:eastAsia="DengXian"/>
            <w:lang w:val="en-US" w:eastAsia="zh-CN"/>
          </w:rPr>
          <w:t> </w:t>
        </w:r>
        <w:r>
          <w:rPr>
            <w:rFonts w:eastAsia="DengXian" w:hint="eastAsia"/>
            <w:lang w:val="en-US" w:eastAsia="zh-CN"/>
          </w:rPr>
          <w:t>23.501, if the AMF</w:t>
        </w:r>
        <w:r w:rsidRPr="00967A42">
          <w:t xml:space="preserve"> </w:t>
        </w:r>
        <w:r w:rsidRPr="00DA3BBC">
          <w:t>is not able to determine the UE</w:t>
        </w:r>
      </w:ins>
      <w:r w:rsidR="00AD2391">
        <w:t>'</w:t>
      </w:r>
      <w:ins w:id="2120" w:author="S2-2205008" w:date="2022-05-23T18:13:00Z">
        <w:r w:rsidRPr="00DA3BBC">
          <w:t>s location with sufficient accuracy</w:t>
        </w:r>
        <w:r w:rsidRPr="00396911">
          <w:rPr>
            <w:rFonts w:eastAsia="DengXian" w:hint="eastAsia"/>
            <w:lang w:eastAsia="zh-CN"/>
          </w:rPr>
          <w:t xml:space="preserve"> based on the ULI, the AMF</w:t>
        </w:r>
        <w:r w:rsidRPr="00967A42">
          <w:t xml:space="preserve"> </w:t>
        </w:r>
        <w:r w:rsidRPr="00DA3BBC">
          <w:t xml:space="preserve">proceeds with the Mobility Management or Session Management procedure and may initiate UE location procedure after the </w:t>
        </w:r>
        <w:bookmarkStart w:id="2121" w:name="OLE_LINK3"/>
        <w:r w:rsidRPr="00DA3BBC">
          <w:t>Mobility Management or Session Management procedure</w:t>
        </w:r>
        <w:bookmarkEnd w:id="2121"/>
        <w:r w:rsidRPr="00DA3BBC">
          <w:t xml:space="preserve"> is complete, as specified in clause 6.10.1 of TS 23.273 [87], to determine the UE location. The AMF shall be prepared to deregister the UE if the information received from LMF indicates that the UE is registered to a PLMN that is not allowed to operate in the </w:t>
        </w:r>
        <w:r>
          <w:rPr>
            <w:rFonts w:eastAsiaTheme="minorEastAsia" w:hint="eastAsia"/>
            <w:lang w:eastAsia="zh-CN"/>
          </w:rPr>
          <w:t>current</w:t>
        </w:r>
        <w:r w:rsidRPr="00DA3BBC">
          <w:t xml:space="preserve"> UE location.</w:t>
        </w:r>
      </w:ins>
    </w:p>
    <w:p w14:paraId="0DC05B4C" w14:textId="77777777" w:rsidR="0081433F" w:rsidRDefault="0081433F" w:rsidP="0081433F">
      <w:pPr>
        <w:rPr>
          <w:ins w:id="2122" w:author="S2-2205008" w:date="2022-05-23T18:13:00Z"/>
          <w:rFonts w:eastAsia="DengXian"/>
          <w:lang w:val="en-US" w:eastAsia="zh-CN"/>
        </w:rPr>
      </w:pPr>
      <w:ins w:id="2123" w:author="S2-2205008" w:date="2022-05-23T18:13:00Z">
        <w:r>
          <w:rPr>
            <w:rFonts w:eastAsia="DengXian"/>
            <w:lang w:val="en-US" w:eastAsia="zh-CN"/>
          </w:rPr>
          <w:t>I</w:t>
        </w:r>
        <w:r>
          <w:rPr>
            <w:rFonts w:eastAsia="DengXian" w:hint="eastAsia"/>
            <w:lang w:val="en-US" w:eastAsia="zh-CN"/>
          </w:rPr>
          <w:t xml:space="preserve">n this solution, it is proposed to </w:t>
        </w:r>
        <w:r>
          <w:rPr>
            <w:rFonts w:eastAsia="DengXian"/>
            <w:lang w:val="en-US" w:eastAsia="zh-CN"/>
          </w:rPr>
          <w:t>optimize</w:t>
        </w:r>
        <w:r>
          <w:rPr>
            <w:rFonts w:eastAsia="DengXian" w:hint="eastAsia"/>
            <w:lang w:val="en-US" w:eastAsia="zh-CN"/>
          </w:rPr>
          <w:t xml:space="preserve"> the </w:t>
        </w:r>
        <w:r>
          <w:rPr>
            <w:rFonts w:eastAsia="DengXian"/>
            <w:lang w:val="en-US" w:eastAsia="zh-CN"/>
          </w:rPr>
          <w:t>mechanism</w:t>
        </w:r>
        <w:r>
          <w:rPr>
            <w:rFonts w:eastAsia="DengXian" w:hint="eastAsia"/>
            <w:lang w:val="en-US" w:eastAsia="zh-CN"/>
          </w:rPr>
          <w:t xml:space="preserve"> for UE location verification, as follows:</w:t>
        </w:r>
      </w:ins>
    </w:p>
    <w:p w14:paraId="277B2590" w14:textId="77777777" w:rsidR="0081433F" w:rsidRDefault="0081433F" w:rsidP="0081433F">
      <w:pPr>
        <w:pStyle w:val="B1"/>
        <w:rPr>
          <w:ins w:id="2124" w:author="S2-2205008" w:date="2022-05-23T18:13:00Z"/>
          <w:rFonts w:eastAsia="DengXian"/>
          <w:lang w:eastAsia="zh-CN"/>
        </w:rPr>
      </w:pPr>
      <w:ins w:id="2125" w:author="S2-2205008" w:date="2022-05-23T18:13:00Z">
        <w:r w:rsidRPr="00333F85">
          <w:t>-</w:t>
        </w:r>
        <w:r w:rsidRPr="00333F85">
          <w:tab/>
        </w:r>
        <w:r w:rsidRPr="00396911">
          <w:rPr>
            <w:rFonts w:eastAsia="DengXian" w:hint="eastAsia"/>
            <w:lang w:eastAsia="zh-CN"/>
          </w:rPr>
          <w:t xml:space="preserve">If </w:t>
        </w:r>
        <w:r w:rsidRPr="001F54AA">
          <w:rPr>
            <w:rFonts w:eastAsia="DengXian" w:hint="eastAsia"/>
            <w:lang w:eastAsia="zh-CN"/>
          </w:rPr>
          <w:t xml:space="preserve">NG-RAN </w:t>
        </w:r>
        <w:r>
          <w:rPr>
            <w:rFonts w:eastAsia="DengXian" w:hint="eastAsia"/>
            <w:lang w:eastAsia="zh-CN"/>
          </w:rPr>
          <w:t xml:space="preserve">can </w:t>
        </w:r>
        <w:r w:rsidRPr="001F54AA">
          <w:rPr>
            <w:rFonts w:eastAsia="DengXian" w:hint="eastAsia"/>
            <w:lang w:eastAsia="zh-CN"/>
          </w:rPr>
          <w:t>provide</w:t>
        </w:r>
        <w:r>
          <w:rPr>
            <w:rFonts w:eastAsia="DengXian" w:hint="eastAsia"/>
            <w:lang w:eastAsia="zh-CN"/>
          </w:rPr>
          <w:t xml:space="preserve"> assistance</w:t>
        </w:r>
        <w:r w:rsidRPr="001F54AA">
          <w:rPr>
            <w:rFonts w:eastAsia="DengXian" w:hint="eastAsia"/>
            <w:lang w:eastAsia="zh-CN"/>
          </w:rPr>
          <w:t xml:space="preserve"> information</w:t>
        </w:r>
        <w:r>
          <w:rPr>
            <w:rFonts w:eastAsia="DengXian" w:hint="eastAsia"/>
            <w:lang w:eastAsia="zh-CN"/>
          </w:rPr>
          <w:t xml:space="preserve"> (except the ULI) to AMF for UE location verification, the AMF verifies UE location based on the </w:t>
        </w:r>
        <w:r>
          <w:rPr>
            <w:rFonts w:eastAsia="DengXian"/>
            <w:lang w:eastAsia="zh-CN"/>
          </w:rPr>
          <w:t>assistance</w:t>
        </w:r>
        <w:r>
          <w:rPr>
            <w:rFonts w:eastAsia="DengXian" w:hint="eastAsia"/>
            <w:lang w:eastAsia="zh-CN"/>
          </w:rPr>
          <w:t xml:space="preserve"> information and decides to accept or reject the </w:t>
        </w:r>
        <w:r w:rsidRPr="00DA3BBC">
          <w:t>Mobility Management or Session Management procedure</w:t>
        </w:r>
        <w:r w:rsidRPr="00F7400F">
          <w:rPr>
            <w:rFonts w:eastAsia="DengXian" w:hint="eastAsia"/>
            <w:lang w:eastAsia="zh-CN"/>
          </w:rPr>
          <w:t xml:space="preserve"> based on</w:t>
        </w:r>
        <w:r>
          <w:rPr>
            <w:rFonts w:eastAsia="DengXian" w:hint="eastAsia"/>
            <w:lang w:eastAsia="zh-CN"/>
          </w:rPr>
          <w:t xml:space="preserve"> verification result. </w:t>
        </w:r>
        <w:r w:rsidRPr="00AF6009">
          <w:rPr>
            <w:rFonts w:eastAsia="DengXian"/>
            <w:lang w:eastAsia="zh-CN"/>
          </w:rPr>
          <w:t>E.g. if the UE location verification is totally done in the NG-RAN, the assistance information should indicates AMF the ULI reported to AMF is based on the verified UE location</w:t>
        </w:r>
        <w:r>
          <w:rPr>
            <w:rFonts w:eastAsia="DengXian" w:hint="eastAsia"/>
            <w:lang w:eastAsia="zh-CN"/>
          </w:rPr>
          <w:t>.</w:t>
        </w:r>
      </w:ins>
    </w:p>
    <w:p w14:paraId="3A5CCC92" w14:textId="77777777" w:rsidR="0081433F" w:rsidRDefault="0081433F" w:rsidP="0081433F">
      <w:pPr>
        <w:pStyle w:val="NO"/>
        <w:rPr>
          <w:ins w:id="2126" w:author="S2-2205008" w:date="2022-05-23T18:13:00Z"/>
          <w:lang w:eastAsia="ko-KR"/>
        </w:rPr>
      </w:pPr>
      <w:ins w:id="2127" w:author="S2-2205008" w:date="2022-05-23T18:13:00Z">
        <w:r>
          <w:rPr>
            <w:lang w:eastAsia="ko-KR"/>
          </w:rPr>
          <w:t>NOTE:</w:t>
        </w:r>
        <w:r>
          <w:rPr>
            <w:lang w:eastAsia="ko-KR"/>
          </w:rPr>
          <w:tab/>
        </w:r>
        <w:r w:rsidRPr="00396911">
          <w:rPr>
            <w:rFonts w:eastAsia="DengXian" w:hint="eastAsia"/>
            <w:lang w:eastAsia="zh-CN"/>
          </w:rPr>
          <w:t>Whether and what assistance information can be provided by NG-RAN depends on the conclusion of the network verified UE location objective in Rel-18</w:t>
        </w:r>
        <w:r w:rsidRPr="00643503">
          <w:rPr>
            <w:rFonts w:eastAsia="DengXian" w:hint="eastAsia"/>
            <w:lang w:eastAsia="zh-CN"/>
          </w:rPr>
          <w:t xml:space="preserve"> </w:t>
        </w:r>
        <w:r w:rsidRPr="0074470A">
          <w:rPr>
            <w:rFonts w:eastAsia="DengXian" w:hint="eastAsia"/>
            <w:lang w:eastAsia="zh-CN"/>
          </w:rPr>
          <w:t xml:space="preserve">NR_NTN_enh WID </w:t>
        </w:r>
        <w:r>
          <w:rPr>
            <w:rFonts w:eastAsia="DengXian" w:hint="eastAsia"/>
            <w:lang w:eastAsia="zh-CN"/>
          </w:rPr>
          <w:t>in</w:t>
        </w:r>
        <w:r w:rsidRPr="0074470A">
          <w:rPr>
            <w:rFonts w:eastAsia="DengXian" w:hint="eastAsia"/>
            <w:lang w:eastAsia="zh-CN"/>
          </w:rPr>
          <w:t xml:space="preserve"> RAN WG</w:t>
        </w:r>
        <w:r>
          <w:rPr>
            <w:lang w:eastAsia="ko-KR"/>
          </w:rPr>
          <w:t>.</w:t>
        </w:r>
      </w:ins>
    </w:p>
    <w:p w14:paraId="1520CCEA" w14:textId="77777777" w:rsidR="0081433F" w:rsidRPr="00396911" w:rsidRDefault="0081433F" w:rsidP="0081433F">
      <w:pPr>
        <w:pStyle w:val="B1"/>
        <w:rPr>
          <w:ins w:id="2128" w:author="S2-2205008" w:date="2022-05-23T18:13:00Z"/>
          <w:rFonts w:eastAsia="DengXian"/>
          <w:lang w:eastAsia="zh-CN"/>
        </w:rPr>
      </w:pPr>
      <w:ins w:id="2129" w:author="S2-2205008" w:date="2022-05-23T18:13:00Z">
        <w:r w:rsidRPr="00333F85">
          <w:t>-</w:t>
        </w:r>
        <w:r w:rsidRPr="00333F85">
          <w:tab/>
        </w:r>
        <w:r w:rsidRPr="00396911">
          <w:rPr>
            <w:rFonts w:eastAsia="DengXian" w:hint="eastAsia"/>
            <w:lang w:eastAsia="zh-CN"/>
          </w:rPr>
          <w:t xml:space="preserve">Otherwise, the existing UE location verification </w:t>
        </w:r>
        <w:r w:rsidRPr="00396911">
          <w:rPr>
            <w:rFonts w:eastAsia="DengXian"/>
            <w:lang w:eastAsia="zh-CN"/>
          </w:rPr>
          <w:t>mechanism</w:t>
        </w:r>
        <w:r w:rsidRPr="00396911">
          <w:rPr>
            <w:rFonts w:eastAsia="DengXian" w:hint="eastAsia"/>
            <w:lang w:eastAsia="zh-CN"/>
          </w:rPr>
          <w:t xml:space="preserve"> in Rel-17 is re-used.</w:t>
        </w:r>
      </w:ins>
    </w:p>
    <w:p w14:paraId="2661F89D" w14:textId="4549FA18" w:rsidR="0081433F" w:rsidRPr="00075573" w:rsidRDefault="0081433F" w:rsidP="0081433F">
      <w:pPr>
        <w:pStyle w:val="Heading3"/>
        <w:rPr>
          <w:ins w:id="2130" w:author="S2-2205008" w:date="2022-05-23T18:13:00Z"/>
          <w:rFonts w:eastAsia="DengXian"/>
          <w:lang w:eastAsia="zh-CN"/>
        </w:rPr>
      </w:pPr>
      <w:bookmarkStart w:id="2131" w:name="_Toc104287896"/>
      <w:ins w:id="2132" w:author="S2-2205008" w:date="2022-05-23T18:13:00Z">
        <w:r>
          <w:rPr>
            <w:lang w:eastAsia="ko-KR"/>
          </w:rPr>
          <w:lastRenderedPageBreak/>
          <w:t>6.</w:t>
        </w:r>
      </w:ins>
      <w:ins w:id="2133" w:author="CATT-Ming" w:date="2022-05-24T11:26:00Z">
        <w:r w:rsidR="008318BE">
          <w:rPr>
            <w:rFonts w:eastAsiaTheme="minorEastAsia" w:hint="eastAsia"/>
            <w:lang w:eastAsia="zh-CN"/>
          </w:rPr>
          <w:t>24</w:t>
        </w:r>
      </w:ins>
      <w:ins w:id="2134" w:author="S2-2205008" w:date="2022-05-23T18:13:00Z">
        <w:r>
          <w:rPr>
            <w:lang w:eastAsia="ko-KR"/>
          </w:rPr>
          <w:t>.3</w:t>
        </w:r>
        <w:r>
          <w:rPr>
            <w:lang w:eastAsia="ko-KR"/>
          </w:rPr>
          <w:tab/>
          <w:t>Procedures</w:t>
        </w:r>
        <w:bookmarkEnd w:id="2131"/>
      </w:ins>
    </w:p>
    <w:p w14:paraId="178B5D14" w14:textId="420C4395" w:rsidR="0081433F" w:rsidRPr="000244A3" w:rsidRDefault="0081433F" w:rsidP="0081433F">
      <w:pPr>
        <w:pStyle w:val="Heading4"/>
        <w:rPr>
          <w:ins w:id="2135" w:author="S2-2205008" w:date="2022-05-23T18:13:00Z"/>
          <w:rFonts w:eastAsia="DengXian"/>
        </w:rPr>
      </w:pPr>
      <w:bookmarkStart w:id="2136" w:name="_Toc104287897"/>
      <w:ins w:id="2137" w:author="S2-2205008" w:date="2022-05-23T18:13:00Z">
        <w:r>
          <w:t>6.</w:t>
        </w:r>
      </w:ins>
      <w:ins w:id="2138" w:author="CATT-Ming" w:date="2022-05-24T11:26:00Z">
        <w:r w:rsidR="008318BE">
          <w:rPr>
            <w:rFonts w:eastAsiaTheme="minorEastAsia" w:hint="eastAsia"/>
            <w:lang w:eastAsia="zh-CN"/>
          </w:rPr>
          <w:t>24</w:t>
        </w:r>
      </w:ins>
      <w:ins w:id="2139" w:author="S2-2205008" w:date="2022-05-23T18:13:00Z">
        <w:r>
          <w:t>.</w:t>
        </w:r>
        <w:r>
          <w:rPr>
            <w:rFonts w:hint="eastAsia"/>
            <w:lang w:eastAsia="zh-CN"/>
          </w:rPr>
          <w:t>3</w:t>
        </w:r>
        <w:r>
          <w:t>.</w:t>
        </w:r>
        <w:r w:rsidRPr="001F54AA">
          <w:rPr>
            <w:rFonts w:eastAsia="DengXian" w:hint="eastAsia"/>
            <w:lang w:eastAsia="zh-CN"/>
          </w:rPr>
          <w:t>1</w:t>
        </w:r>
        <w:r w:rsidRPr="00F70B61">
          <w:tab/>
        </w:r>
        <w:r w:rsidRPr="004C7F04">
          <w:rPr>
            <w:rFonts w:eastAsia="DengXian" w:hint="eastAsia"/>
            <w:lang w:eastAsia="zh-CN"/>
          </w:rPr>
          <w:t xml:space="preserve">UE </w:t>
        </w:r>
        <w:r>
          <w:rPr>
            <w:rFonts w:eastAsia="DengXian" w:hint="eastAsia"/>
            <w:lang w:eastAsia="zh-CN"/>
          </w:rPr>
          <w:t>Provided Location Verification based on Obtained Information</w:t>
        </w:r>
        <w:bookmarkEnd w:id="2136"/>
      </w:ins>
    </w:p>
    <w:p w14:paraId="587E8B07" w14:textId="77777777" w:rsidR="0081433F" w:rsidRPr="00396911" w:rsidRDefault="0081433F" w:rsidP="0081433F">
      <w:pPr>
        <w:pStyle w:val="TF"/>
        <w:rPr>
          <w:ins w:id="2140" w:author="S2-2205008" w:date="2022-05-23T18:13:00Z"/>
          <w:rFonts w:eastAsia="DengXian"/>
          <w:lang w:eastAsia="zh-CN"/>
        </w:rPr>
      </w:pPr>
      <w:ins w:id="2141" w:author="S2-2205008" w:date="2022-05-23T18:13:00Z">
        <w:r>
          <w:object w:dxaOrig="9201" w:dyaOrig="7000" w14:anchorId="407F43F1">
            <v:shape id="_x0000_i1087" type="#_x0000_t75" style="width:297.8pt;height:226.95pt" o:ole="">
              <v:imagedata r:id="rId128" o:title=""/>
            </v:shape>
            <o:OLEObject Type="Embed" ProgID="Visio.Drawing.11" ShapeID="_x0000_i1087" DrawAspect="Content" ObjectID="_1715084917" r:id="rId129"/>
          </w:object>
        </w:r>
      </w:ins>
    </w:p>
    <w:p w14:paraId="09A85F51" w14:textId="2BEA8C5E" w:rsidR="0081433F" w:rsidRPr="001216A7" w:rsidRDefault="0081433F" w:rsidP="0081433F">
      <w:pPr>
        <w:pStyle w:val="TF"/>
        <w:rPr>
          <w:ins w:id="2142" w:author="S2-2205008" w:date="2022-05-23T18:13:00Z"/>
          <w:lang w:eastAsia="zh-CN"/>
        </w:rPr>
      </w:pPr>
      <w:ins w:id="2143" w:author="S2-2205008" w:date="2022-05-23T18:13:00Z">
        <w:r w:rsidRPr="001216A7">
          <w:rPr>
            <w:lang w:eastAsia="zh-CN"/>
          </w:rPr>
          <w:t>Figure 6.</w:t>
        </w:r>
      </w:ins>
      <w:ins w:id="2144" w:author="CATT-Ming" w:date="2022-05-24T11:28:00Z">
        <w:r w:rsidR="008318BE">
          <w:rPr>
            <w:rFonts w:eastAsiaTheme="minorEastAsia" w:hint="eastAsia"/>
            <w:lang w:eastAsia="zh-CN"/>
          </w:rPr>
          <w:t>24</w:t>
        </w:r>
      </w:ins>
      <w:ins w:id="2145" w:author="S2-2205008" w:date="2022-05-23T18:13:00Z">
        <w:r w:rsidRPr="00AE4058">
          <w:rPr>
            <w:rFonts w:eastAsia="DengXian" w:hint="eastAsia"/>
            <w:lang w:eastAsia="zh-CN"/>
          </w:rPr>
          <w:t>.3</w:t>
        </w:r>
        <w:r w:rsidRPr="001216A7">
          <w:rPr>
            <w:lang w:eastAsia="zh-CN"/>
          </w:rPr>
          <w:t>.</w:t>
        </w:r>
        <w:r>
          <w:rPr>
            <w:rFonts w:eastAsia="DengXian" w:hint="eastAsia"/>
            <w:lang w:eastAsia="zh-CN"/>
          </w:rPr>
          <w:t>1</w:t>
        </w:r>
        <w:r w:rsidRPr="001216A7">
          <w:rPr>
            <w:lang w:eastAsia="zh-CN"/>
          </w:rPr>
          <w:t xml:space="preserve">-1: </w:t>
        </w:r>
        <w:r w:rsidRPr="002E2EC9">
          <w:rPr>
            <w:rFonts w:eastAsia="DengXian" w:hint="eastAsia"/>
            <w:lang w:eastAsia="zh-CN"/>
          </w:rPr>
          <w:t>UE Provided Location Verification based on Obtained Information</w:t>
        </w:r>
      </w:ins>
    </w:p>
    <w:p w14:paraId="1B5D5CC0" w14:textId="77777777" w:rsidR="0081433F" w:rsidRPr="0038292F" w:rsidRDefault="0081433F" w:rsidP="0081433F">
      <w:pPr>
        <w:pStyle w:val="B1"/>
        <w:rPr>
          <w:ins w:id="2146" w:author="S2-2205008" w:date="2022-05-23T18:13:00Z"/>
          <w:lang w:val="en-US"/>
        </w:rPr>
      </w:pPr>
      <w:ins w:id="2147" w:author="S2-2205008" w:date="2022-05-23T18:13:00Z">
        <w:r w:rsidRPr="001216A7">
          <w:t>1.</w:t>
        </w:r>
        <w:r w:rsidRPr="001216A7">
          <w:tab/>
        </w:r>
        <w:r w:rsidRPr="00140E21">
          <w:t xml:space="preserve">The UE </w:t>
        </w:r>
        <w:r w:rsidRPr="000A36DE">
          <w:rPr>
            <w:rFonts w:eastAsia="DengXian" w:hint="eastAsia"/>
            <w:lang w:eastAsia="zh-CN"/>
          </w:rPr>
          <w:t xml:space="preserve">sends </w:t>
        </w:r>
        <w:r>
          <w:rPr>
            <w:rFonts w:eastAsia="DengXian" w:hint="eastAsia"/>
            <w:lang w:eastAsia="zh-CN"/>
          </w:rPr>
          <w:t>NAS message</w:t>
        </w:r>
        <w:r w:rsidRPr="000A36DE">
          <w:rPr>
            <w:rFonts w:eastAsia="DengXian" w:hint="eastAsia"/>
            <w:lang w:eastAsia="zh-CN"/>
          </w:rPr>
          <w:t xml:space="preserve"> to NG-RAN via satellite access</w:t>
        </w:r>
        <w:r w:rsidRPr="00140E21">
          <w:t>.</w:t>
        </w:r>
      </w:ins>
    </w:p>
    <w:p w14:paraId="67BBFFAC" w14:textId="77777777" w:rsidR="0081433F" w:rsidRDefault="0081433F" w:rsidP="0081433F">
      <w:pPr>
        <w:pStyle w:val="B1"/>
        <w:rPr>
          <w:ins w:id="2148" w:author="S2-2205008" w:date="2022-05-23T18:13:00Z"/>
          <w:rFonts w:eastAsia="DengXian"/>
          <w:lang w:val="en-US" w:eastAsia="zh-CN"/>
        </w:rPr>
      </w:pPr>
      <w:ins w:id="2149" w:author="S2-2205008" w:date="2022-05-23T18:13:00Z">
        <w:r>
          <w:rPr>
            <w:lang w:val="en-US"/>
          </w:rPr>
          <w:t>2.</w:t>
        </w:r>
        <w:r>
          <w:rPr>
            <w:lang w:val="en-US"/>
          </w:rPr>
          <w:tab/>
        </w:r>
        <w:r w:rsidRPr="00396911">
          <w:rPr>
            <w:rFonts w:eastAsia="DengXian" w:hint="eastAsia"/>
            <w:lang w:val="en-US" w:eastAsia="zh-CN"/>
          </w:rPr>
          <w:t xml:space="preserve">[Conditional] </w:t>
        </w:r>
        <w:r>
          <w:rPr>
            <w:lang w:val="en-US"/>
          </w:rPr>
          <w:t xml:space="preserve">The </w:t>
        </w:r>
        <w:r w:rsidRPr="000A36DE">
          <w:rPr>
            <w:rFonts w:eastAsia="DengXian" w:hint="eastAsia"/>
            <w:lang w:val="en-US" w:eastAsia="zh-CN"/>
          </w:rPr>
          <w:t xml:space="preserve">NG-RAN </w:t>
        </w:r>
        <w:r>
          <w:rPr>
            <w:rFonts w:eastAsia="DengXian" w:hint="eastAsia"/>
            <w:lang w:val="en-US" w:eastAsia="zh-CN"/>
          </w:rPr>
          <w:t>decides the assistance information for UE location verification</w:t>
        </w:r>
        <w:r w:rsidRPr="00AE4058">
          <w:rPr>
            <w:rFonts w:eastAsia="DengXian" w:hint="eastAsia"/>
            <w:lang w:val="en-US" w:eastAsia="zh-CN"/>
          </w:rPr>
          <w:t>.</w:t>
        </w:r>
      </w:ins>
    </w:p>
    <w:p w14:paraId="324C6617" w14:textId="77777777" w:rsidR="0081433F" w:rsidRDefault="0081433F" w:rsidP="0081433F">
      <w:pPr>
        <w:pStyle w:val="NO"/>
        <w:rPr>
          <w:ins w:id="2150" w:author="S2-2205008" w:date="2022-05-23T18:13:00Z"/>
          <w:lang w:eastAsia="ko-KR"/>
        </w:rPr>
      </w:pPr>
      <w:ins w:id="2151" w:author="S2-2205008" w:date="2022-05-23T18:13:00Z">
        <w:r>
          <w:rPr>
            <w:lang w:eastAsia="ko-KR"/>
          </w:rPr>
          <w:t>NOTE:</w:t>
        </w:r>
        <w:r>
          <w:rPr>
            <w:lang w:eastAsia="ko-KR"/>
          </w:rPr>
          <w:tab/>
        </w:r>
        <w:r w:rsidRPr="00EA55A9">
          <w:rPr>
            <w:rFonts w:eastAsia="DengXian" w:hint="eastAsia"/>
            <w:lang w:eastAsia="zh-CN"/>
          </w:rPr>
          <w:t>Whether and what assistance information can be provided by NG-RAN depends on the conclusion of the network verified UE location objective in Rel-18</w:t>
        </w:r>
        <w:r w:rsidRPr="00643503">
          <w:rPr>
            <w:rFonts w:eastAsia="DengXian" w:hint="eastAsia"/>
            <w:lang w:eastAsia="zh-CN"/>
          </w:rPr>
          <w:t xml:space="preserve"> </w:t>
        </w:r>
        <w:r w:rsidRPr="0074470A">
          <w:rPr>
            <w:rFonts w:eastAsia="DengXian" w:hint="eastAsia"/>
            <w:lang w:eastAsia="zh-CN"/>
          </w:rPr>
          <w:t xml:space="preserve">NR_NTN_enh WID </w:t>
        </w:r>
        <w:r>
          <w:rPr>
            <w:rFonts w:eastAsia="DengXian" w:hint="eastAsia"/>
            <w:lang w:eastAsia="zh-CN"/>
          </w:rPr>
          <w:t>in</w:t>
        </w:r>
        <w:r w:rsidRPr="0074470A">
          <w:rPr>
            <w:rFonts w:eastAsia="DengXian" w:hint="eastAsia"/>
            <w:lang w:eastAsia="zh-CN"/>
          </w:rPr>
          <w:t xml:space="preserve"> RAN WG</w:t>
        </w:r>
        <w:r>
          <w:rPr>
            <w:lang w:eastAsia="ko-KR"/>
          </w:rPr>
          <w:t>.</w:t>
        </w:r>
      </w:ins>
    </w:p>
    <w:p w14:paraId="37F55CD1" w14:textId="77777777" w:rsidR="0081433F" w:rsidRDefault="0081433F" w:rsidP="0081433F">
      <w:pPr>
        <w:pStyle w:val="B1"/>
        <w:rPr>
          <w:ins w:id="2152" w:author="S2-2205008" w:date="2022-05-23T18:13:00Z"/>
          <w:rFonts w:eastAsia="DengXian"/>
          <w:lang w:val="en-US" w:eastAsia="zh-CN"/>
        </w:rPr>
      </w:pPr>
      <w:ins w:id="2153" w:author="S2-2205008" w:date="2022-05-23T18:13:00Z">
        <w:r>
          <w:rPr>
            <w:rFonts w:eastAsia="DengXian" w:hint="eastAsia"/>
            <w:lang w:val="en-US" w:eastAsia="zh-CN"/>
          </w:rPr>
          <w:t>3</w:t>
        </w:r>
        <w:r>
          <w:rPr>
            <w:lang w:val="en-US"/>
          </w:rPr>
          <w:t>.</w:t>
        </w:r>
        <w:r>
          <w:rPr>
            <w:lang w:val="en-US"/>
          </w:rPr>
          <w:tab/>
          <w:t xml:space="preserve">The </w:t>
        </w:r>
        <w:r w:rsidRPr="000A36DE">
          <w:rPr>
            <w:rFonts w:eastAsia="DengXian" w:hint="eastAsia"/>
            <w:lang w:val="en-US" w:eastAsia="zh-CN"/>
          </w:rPr>
          <w:t>NG-RAN sends N2 message including</w:t>
        </w:r>
        <w:r>
          <w:rPr>
            <w:rFonts w:eastAsia="DengXian" w:hint="eastAsia"/>
            <w:lang w:val="en-US" w:eastAsia="zh-CN"/>
          </w:rPr>
          <w:t xml:space="preserve"> NAS message to AMF. </w:t>
        </w:r>
        <w:r>
          <w:rPr>
            <w:rFonts w:eastAsia="DengXian"/>
            <w:lang w:val="en-US" w:eastAsia="zh-CN"/>
          </w:rPr>
          <w:t>T</w:t>
        </w:r>
        <w:r>
          <w:rPr>
            <w:rFonts w:eastAsia="DengXian" w:hint="eastAsia"/>
            <w:lang w:val="en-US" w:eastAsia="zh-CN"/>
          </w:rPr>
          <w:t>he N2 message also includes the</w:t>
        </w:r>
        <w:r w:rsidRPr="000A36DE">
          <w:rPr>
            <w:rFonts w:eastAsia="DengXian" w:hint="eastAsia"/>
            <w:lang w:val="en-US" w:eastAsia="zh-CN"/>
          </w:rPr>
          <w:t xml:space="preserve"> </w:t>
        </w:r>
        <w:r>
          <w:rPr>
            <w:rFonts w:eastAsia="DengXian" w:hint="eastAsia"/>
            <w:lang w:val="en-US" w:eastAsia="zh-CN"/>
          </w:rPr>
          <w:t>assistance information if step 2 is performed.</w:t>
        </w:r>
      </w:ins>
    </w:p>
    <w:p w14:paraId="5AF69D4F" w14:textId="77777777" w:rsidR="0081433F" w:rsidRDefault="0081433F" w:rsidP="0081433F">
      <w:pPr>
        <w:pStyle w:val="B1"/>
        <w:rPr>
          <w:ins w:id="2154" w:author="S2-2205008" w:date="2022-05-23T18:13:00Z"/>
          <w:rFonts w:eastAsia="DengXian"/>
          <w:lang w:val="en-US" w:eastAsia="zh-CN"/>
        </w:rPr>
      </w:pPr>
      <w:ins w:id="2155" w:author="S2-2205008" w:date="2022-05-23T18:13:00Z">
        <w:r>
          <w:rPr>
            <w:rFonts w:eastAsia="DengXian" w:hint="eastAsia"/>
            <w:lang w:val="en-US" w:eastAsia="zh-CN"/>
          </w:rPr>
          <w:t>4</w:t>
        </w:r>
        <w:r>
          <w:rPr>
            <w:lang w:val="en-US"/>
          </w:rPr>
          <w:t>.</w:t>
        </w:r>
        <w:r>
          <w:rPr>
            <w:lang w:val="en-US"/>
          </w:rPr>
          <w:tab/>
        </w:r>
        <w:r w:rsidRPr="00396911">
          <w:rPr>
            <w:rFonts w:eastAsia="DengXian" w:hint="eastAsia"/>
            <w:lang w:val="en-US" w:eastAsia="zh-CN"/>
          </w:rPr>
          <w:t>[Conditional] If assistance information is provided by NG-RAN in step 3, t</w:t>
        </w:r>
        <w:r>
          <w:rPr>
            <w:lang w:val="en-US"/>
          </w:rPr>
          <w:t xml:space="preserve">he </w:t>
        </w:r>
        <w:r w:rsidRPr="00AE4058">
          <w:rPr>
            <w:rFonts w:eastAsia="DengXian" w:hint="eastAsia"/>
            <w:lang w:val="en-US" w:eastAsia="zh-CN"/>
          </w:rPr>
          <w:t>AMF</w:t>
        </w:r>
        <w:r w:rsidRPr="00BF06DD">
          <w:rPr>
            <w:rFonts w:eastAsia="DengXian" w:hint="eastAsia"/>
            <w:lang w:val="en-US" w:eastAsia="zh-CN"/>
          </w:rPr>
          <w:t xml:space="preserve"> </w:t>
        </w:r>
        <w:r>
          <w:rPr>
            <w:rFonts w:eastAsia="DengXian" w:hint="eastAsia"/>
            <w:lang w:val="en-US" w:eastAsia="zh-CN"/>
          </w:rPr>
          <w:t xml:space="preserve">verifies UE location based on the assistance information. E.g. if the assistance information </w:t>
        </w:r>
        <w:r w:rsidRPr="00AF6009">
          <w:rPr>
            <w:rFonts w:eastAsia="DengXian"/>
            <w:lang w:eastAsia="zh-CN"/>
          </w:rPr>
          <w:t>indicates the ULI reported to AMF is based on the verified UE location</w:t>
        </w:r>
        <w:r>
          <w:rPr>
            <w:rFonts w:eastAsia="DengXian" w:hint="eastAsia"/>
            <w:lang w:eastAsia="zh-CN"/>
          </w:rPr>
          <w:t>, the AMF knows that the ULI is the verified UE location.</w:t>
        </w:r>
      </w:ins>
    </w:p>
    <w:p w14:paraId="41FDC24E" w14:textId="77777777" w:rsidR="0081433F" w:rsidRPr="002E2EC9" w:rsidRDefault="0081433F" w:rsidP="0081433F">
      <w:pPr>
        <w:pStyle w:val="B1"/>
        <w:rPr>
          <w:ins w:id="2156" w:author="S2-2205008" w:date="2022-05-23T18:13:00Z"/>
          <w:rFonts w:eastAsia="DengXian"/>
          <w:lang w:val="en-US" w:eastAsia="zh-CN"/>
        </w:rPr>
      </w:pPr>
      <w:ins w:id="2157" w:author="S2-2205008" w:date="2022-05-23T18:13:00Z">
        <w:r>
          <w:rPr>
            <w:rFonts w:eastAsia="DengXian" w:hint="eastAsia"/>
            <w:lang w:val="en-US" w:eastAsia="zh-CN"/>
          </w:rPr>
          <w:t>5</w:t>
        </w:r>
        <w:r>
          <w:rPr>
            <w:lang w:val="en-US"/>
          </w:rPr>
          <w:t>.</w:t>
        </w:r>
        <w:r>
          <w:rPr>
            <w:lang w:val="en-US"/>
          </w:rPr>
          <w:tab/>
        </w:r>
        <w:r w:rsidRPr="002E2EC9">
          <w:rPr>
            <w:rFonts w:eastAsia="DengXian" w:hint="eastAsia"/>
            <w:lang w:val="en-US" w:eastAsia="zh-CN"/>
          </w:rPr>
          <w:t>[Conditional] If AMF can verify UE location based on the</w:t>
        </w:r>
        <w:r>
          <w:rPr>
            <w:rFonts w:eastAsia="DengXian" w:hint="eastAsia"/>
            <w:lang w:val="en-US" w:eastAsia="zh-CN"/>
          </w:rPr>
          <w:t xml:space="preserve"> assistance</w:t>
        </w:r>
        <w:r w:rsidRPr="002E2EC9">
          <w:rPr>
            <w:rFonts w:eastAsia="DengXian" w:hint="eastAsia"/>
            <w:lang w:val="en-US" w:eastAsia="zh-CN"/>
          </w:rPr>
          <w:t xml:space="preserve"> information, the AMF </w:t>
        </w:r>
        <w:r>
          <w:rPr>
            <w:rFonts w:eastAsia="DengXian"/>
            <w:lang w:val="en-US" w:eastAsia="zh-CN"/>
          </w:rPr>
          <w:t>accept</w:t>
        </w:r>
        <w:r>
          <w:rPr>
            <w:rFonts w:eastAsia="DengXian" w:hint="eastAsia"/>
            <w:lang w:val="en-US" w:eastAsia="zh-CN"/>
          </w:rPr>
          <w:t xml:space="preserve">s or rejects the NAS message and steps 6-7 are skipped. </w:t>
        </w:r>
        <w:r>
          <w:rPr>
            <w:rFonts w:eastAsia="DengXian"/>
            <w:lang w:val="en-US" w:eastAsia="zh-CN"/>
          </w:rPr>
          <w:t>O</w:t>
        </w:r>
        <w:r>
          <w:rPr>
            <w:rFonts w:eastAsia="DengXian" w:hint="eastAsia"/>
            <w:lang w:val="en-US" w:eastAsia="zh-CN"/>
          </w:rPr>
          <w:t>therwise, the AMF accepts the NAS message and performs steps 6-7.</w:t>
        </w:r>
      </w:ins>
    </w:p>
    <w:p w14:paraId="3F1405AD" w14:textId="77777777" w:rsidR="0081433F" w:rsidRDefault="0081433F" w:rsidP="0081433F">
      <w:pPr>
        <w:pStyle w:val="B1"/>
        <w:rPr>
          <w:ins w:id="2158" w:author="S2-2205008" w:date="2022-05-23T18:13:00Z"/>
          <w:rFonts w:eastAsia="DengXian"/>
          <w:lang w:val="en-US" w:eastAsia="zh-CN"/>
        </w:rPr>
      </w:pPr>
      <w:ins w:id="2159" w:author="S2-2205008" w:date="2022-05-23T18:13:00Z">
        <w:r>
          <w:rPr>
            <w:rFonts w:eastAsia="DengXian" w:hint="eastAsia"/>
            <w:lang w:val="en-US" w:eastAsia="zh-CN"/>
          </w:rPr>
          <w:t>6</w:t>
        </w:r>
        <w:r>
          <w:rPr>
            <w:lang w:val="en-US"/>
          </w:rPr>
          <w:t>.</w:t>
        </w:r>
        <w:r>
          <w:rPr>
            <w:lang w:val="en-US"/>
          </w:rPr>
          <w:tab/>
        </w:r>
        <w:r w:rsidRPr="002E2EC9">
          <w:rPr>
            <w:rFonts w:eastAsia="DengXian" w:hint="eastAsia"/>
            <w:lang w:val="en-US" w:eastAsia="zh-CN"/>
          </w:rPr>
          <w:t xml:space="preserve">[Conditional] If the </w:t>
        </w:r>
        <w:r>
          <w:rPr>
            <w:rFonts w:eastAsia="DengXian" w:hint="eastAsia"/>
            <w:lang w:val="en-US" w:eastAsia="zh-CN"/>
          </w:rPr>
          <w:t>AMF cannot verify UE location based on the assistance information, the AMF triggers the 5GC-NI-LR procedure in clause</w:t>
        </w:r>
        <w:r>
          <w:rPr>
            <w:rFonts w:eastAsia="DengXian"/>
            <w:lang w:val="en-US" w:eastAsia="zh-CN"/>
          </w:rPr>
          <w:t> </w:t>
        </w:r>
        <w:r>
          <w:rPr>
            <w:rFonts w:eastAsia="DengXian" w:hint="eastAsia"/>
            <w:lang w:val="en-US" w:eastAsia="zh-CN"/>
          </w:rPr>
          <w:t>6.10.1 in TS</w:t>
        </w:r>
        <w:r>
          <w:rPr>
            <w:rFonts w:eastAsia="DengXian"/>
            <w:lang w:val="en-US" w:eastAsia="zh-CN"/>
          </w:rPr>
          <w:t> </w:t>
        </w:r>
        <w:r>
          <w:rPr>
            <w:rFonts w:eastAsia="DengXian" w:hint="eastAsia"/>
            <w:lang w:val="en-US" w:eastAsia="zh-CN"/>
          </w:rPr>
          <w:t>23.273 to verify UE provided location.</w:t>
        </w:r>
      </w:ins>
    </w:p>
    <w:p w14:paraId="7E2A816E" w14:textId="77777777" w:rsidR="0081433F" w:rsidRDefault="0081433F" w:rsidP="0081433F">
      <w:pPr>
        <w:pStyle w:val="B1"/>
        <w:rPr>
          <w:ins w:id="2160" w:author="S2-2205008" w:date="2022-05-23T18:13:00Z"/>
          <w:rFonts w:eastAsia="DengXian"/>
          <w:lang w:val="en-US" w:eastAsia="zh-CN"/>
        </w:rPr>
      </w:pPr>
      <w:ins w:id="2161" w:author="S2-2205008" w:date="2022-05-23T18:13:00Z">
        <w:r>
          <w:rPr>
            <w:rFonts w:eastAsia="DengXian" w:hint="eastAsia"/>
            <w:lang w:val="en-US" w:eastAsia="zh-CN"/>
          </w:rPr>
          <w:t>7</w:t>
        </w:r>
        <w:r>
          <w:rPr>
            <w:lang w:val="en-US"/>
          </w:rPr>
          <w:t>.</w:t>
        </w:r>
        <w:r>
          <w:rPr>
            <w:lang w:val="en-US"/>
          </w:rPr>
          <w:tab/>
        </w:r>
        <w:r w:rsidRPr="00550FD5">
          <w:rPr>
            <w:rFonts w:eastAsia="DengXian" w:hint="eastAsia"/>
            <w:lang w:val="en-US" w:eastAsia="zh-CN"/>
          </w:rPr>
          <w:t>[Conditional] If the</w:t>
        </w:r>
        <w:r>
          <w:rPr>
            <w:rFonts w:eastAsia="DengXian" w:hint="eastAsia"/>
            <w:lang w:val="en-US" w:eastAsia="zh-CN"/>
          </w:rPr>
          <w:t xml:space="preserve"> UE registered PLMN is not allowed to operate in the current UE location, the AMF deregisters the UE.</w:t>
        </w:r>
      </w:ins>
    </w:p>
    <w:p w14:paraId="3FB45305" w14:textId="789CEFAB" w:rsidR="0081433F" w:rsidRDefault="0081433F" w:rsidP="0081433F">
      <w:pPr>
        <w:pStyle w:val="Heading3"/>
        <w:rPr>
          <w:ins w:id="2162" w:author="S2-2205008" w:date="2022-05-23T18:13:00Z"/>
        </w:rPr>
      </w:pPr>
      <w:bookmarkStart w:id="2163" w:name="_Toc104287898"/>
      <w:ins w:id="2164" w:author="S2-2205008" w:date="2022-05-23T18:13:00Z">
        <w:r>
          <w:t>6.</w:t>
        </w:r>
      </w:ins>
      <w:ins w:id="2165" w:author="CATT-Ming" w:date="2022-05-24T11:26:00Z">
        <w:r w:rsidR="008318BE">
          <w:rPr>
            <w:rFonts w:eastAsiaTheme="minorEastAsia" w:hint="eastAsia"/>
            <w:lang w:eastAsia="zh-CN"/>
          </w:rPr>
          <w:t>24</w:t>
        </w:r>
      </w:ins>
      <w:ins w:id="2166" w:author="S2-2205008" w:date="2022-05-23T18:13:00Z">
        <w:r>
          <w:t>.4</w:t>
        </w:r>
        <w:r>
          <w:tab/>
        </w:r>
        <w:r w:rsidRPr="00B97AC8">
          <w:t>Impact</w:t>
        </w:r>
        <w:r>
          <w:t>s</w:t>
        </w:r>
        <w:r w:rsidRPr="00B97AC8">
          <w:t xml:space="preserve"> on </w:t>
        </w:r>
        <w:r>
          <w:t xml:space="preserve">services, </w:t>
        </w:r>
        <w:r w:rsidRPr="00B97AC8">
          <w:t>entities</w:t>
        </w:r>
        <w:r>
          <w:t xml:space="preserve">, </w:t>
        </w:r>
        <w:r w:rsidRPr="00B97AC8">
          <w:t>and interfaces</w:t>
        </w:r>
        <w:bookmarkEnd w:id="2163"/>
      </w:ins>
    </w:p>
    <w:p w14:paraId="03E1BC9D" w14:textId="77777777" w:rsidR="0081433F" w:rsidRDefault="0081433F" w:rsidP="0081433F">
      <w:pPr>
        <w:rPr>
          <w:ins w:id="2167" w:author="S2-2205008" w:date="2022-05-23T18:13:00Z"/>
          <w:rFonts w:eastAsia="DengXian"/>
          <w:lang w:eastAsia="zh-CN"/>
        </w:rPr>
      </w:pPr>
      <w:ins w:id="2168" w:author="S2-2205008" w:date="2022-05-23T18:13:00Z">
        <w:r>
          <w:rPr>
            <w:rFonts w:eastAsia="DengXian" w:hint="eastAsia"/>
            <w:lang w:eastAsia="zh-CN"/>
          </w:rPr>
          <w:t>AMF: v</w:t>
        </w:r>
        <w:r w:rsidRPr="000A36DE">
          <w:rPr>
            <w:rFonts w:eastAsia="DengXian" w:hint="eastAsia"/>
            <w:lang w:eastAsia="zh-CN"/>
          </w:rPr>
          <w:t xml:space="preserve">erify UE provided location using </w:t>
        </w:r>
        <w:r>
          <w:rPr>
            <w:rFonts w:eastAsia="DengXian" w:hint="eastAsia"/>
            <w:lang w:eastAsia="zh-CN"/>
          </w:rPr>
          <w:t>NG-RAN provided assistance information.</w:t>
        </w:r>
      </w:ins>
    </w:p>
    <w:p w14:paraId="060D85B1" w14:textId="77777777" w:rsidR="0081433F" w:rsidRDefault="0081433F" w:rsidP="0081433F">
      <w:pPr>
        <w:rPr>
          <w:ins w:id="2169" w:author="S2-2205008" w:date="2022-05-23T18:13:00Z"/>
          <w:rFonts w:eastAsia="DengXian"/>
          <w:lang w:eastAsia="zh-CN"/>
        </w:rPr>
      </w:pPr>
      <w:ins w:id="2170" w:author="S2-2205008" w:date="2022-05-23T18:13:00Z">
        <w:r>
          <w:rPr>
            <w:rFonts w:eastAsia="DengXian" w:hint="eastAsia"/>
            <w:lang w:eastAsia="zh-CN"/>
          </w:rPr>
          <w:t xml:space="preserve">NG-RAN: decide the assistance information and send the </w:t>
        </w:r>
        <w:r>
          <w:rPr>
            <w:rFonts w:eastAsia="DengXian"/>
            <w:lang w:eastAsia="zh-CN"/>
          </w:rPr>
          <w:t>information</w:t>
        </w:r>
        <w:r>
          <w:rPr>
            <w:rFonts w:eastAsia="DengXian" w:hint="eastAsia"/>
            <w:lang w:eastAsia="zh-CN"/>
          </w:rPr>
          <w:t xml:space="preserve"> to AMF.</w:t>
        </w:r>
      </w:ins>
    </w:p>
    <w:p w14:paraId="4FCE82AF" w14:textId="77777777" w:rsidR="0081433F" w:rsidRDefault="0081433F" w:rsidP="0081433F">
      <w:pPr>
        <w:pStyle w:val="NO"/>
        <w:rPr>
          <w:ins w:id="2171" w:author="S2-2205008" w:date="2022-05-23T18:13:00Z"/>
          <w:lang w:eastAsia="ko-KR"/>
        </w:rPr>
      </w:pPr>
      <w:ins w:id="2172" w:author="S2-2205008" w:date="2022-05-23T18:13:00Z">
        <w:r>
          <w:rPr>
            <w:lang w:eastAsia="ko-KR"/>
          </w:rPr>
          <w:t>NOTE:</w:t>
        </w:r>
        <w:r>
          <w:rPr>
            <w:lang w:eastAsia="ko-KR"/>
          </w:rPr>
          <w:tab/>
        </w:r>
        <w:r w:rsidRPr="00EA55A9">
          <w:rPr>
            <w:rFonts w:eastAsia="DengXian" w:hint="eastAsia"/>
            <w:lang w:eastAsia="zh-CN"/>
          </w:rPr>
          <w:t>Whether and what assistance information can be provided by NG-RAN depends on the conclusion of the network verified UE location objective in Rel-18</w:t>
        </w:r>
        <w:r w:rsidRPr="00643503">
          <w:rPr>
            <w:rFonts w:eastAsia="DengXian" w:hint="eastAsia"/>
            <w:lang w:eastAsia="zh-CN"/>
          </w:rPr>
          <w:t xml:space="preserve"> </w:t>
        </w:r>
        <w:r w:rsidRPr="0074470A">
          <w:rPr>
            <w:rFonts w:eastAsia="DengXian" w:hint="eastAsia"/>
            <w:lang w:eastAsia="zh-CN"/>
          </w:rPr>
          <w:t xml:space="preserve">NR_NTN_enh WID </w:t>
        </w:r>
        <w:r>
          <w:rPr>
            <w:rFonts w:eastAsia="DengXian" w:hint="eastAsia"/>
            <w:lang w:eastAsia="zh-CN"/>
          </w:rPr>
          <w:t>in</w:t>
        </w:r>
        <w:r w:rsidRPr="0074470A">
          <w:rPr>
            <w:rFonts w:eastAsia="DengXian" w:hint="eastAsia"/>
            <w:lang w:eastAsia="zh-CN"/>
          </w:rPr>
          <w:t xml:space="preserve"> RAN WG</w:t>
        </w:r>
        <w:r>
          <w:rPr>
            <w:lang w:eastAsia="ko-KR"/>
          </w:rPr>
          <w:t>.</w:t>
        </w:r>
      </w:ins>
    </w:p>
    <w:p w14:paraId="4FF60035" w14:textId="77777777" w:rsidR="0081433F" w:rsidRDefault="0081433F" w:rsidP="00DB4AA0">
      <w:pPr>
        <w:rPr>
          <w:ins w:id="2173" w:author="S2-2205009" w:date="2022-05-23T18:14:00Z"/>
          <w:rFonts w:eastAsiaTheme="minorEastAsia"/>
          <w:lang w:eastAsia="zh-CN"/>
        </w:rPr>
      </w:pPr>
    </w:p>
    <w:p w14:paraId="0DA7F2F2" w14:textId="40A360F9" w:rsidR="0081433F" w:rsidRDefault="0081433F" w:rsidP="0081433F">
      <w:pPr>
        <w:pStyle w:val="Heading2"/>
        <w:rPr>
          <w:ins w:id="2174" w:author="S2-2205009" w:date="2022-05-23T18:14:00Z"/>
        </w:rPr>
      </w:pPr>
      <w:bookmarkStart w:id="2175" w:name="_Toc104287899"/>
      <w:ins w:id="2176" w:author="S2-2205009" w:date="2022-05-23T18:14:00Z">
        <w:r w:rsidRPr="00A97959">
          <w:lastRenderedPageBreak/>
          <w:t>6.</w:t>
        </w:r>
      </w:ins>
      <w:ins w:id="2177" w:author="S2-2205009" w:date="2022-05-23T18:15:00Z">
        <w:r w:rsidR="00403115">
          <w:rPr>
            <w:rFonts w:eastAsia="DengXian" w:hint="eastAsia"/>
            <w:lang w:eastAsia="zh-CN"/>
          </w:rPr>
          <w:t>25</w:t>
        </w:r>
      </w:ins>
      <w:ins w:id="2178" w:author="S2-2205009" w:date="2022-05-23T18:14:00Z">
        <w:r w:rsidRPr="00A97959">
          <w:tab/>
          <w:t>Solution #</w:t>
        </w:r>
      </w:ins>
      <w:ins w:id="2179" w:author="CATT-Ming" w:date="2022-05-24T11:34:00Z">
        <w:r w:rsidR="001068F6">
          <w:rPr>
            <w:rFonts w:eastAsiaTheme="minorEastAsia" w:hint="eastAsia"/>
            <w:lang w:eastAsia="zh-CN"/>
          </w:rPr>
          <w:t>25</w:t>
        </w:r>
      </w:ins>
      <w:ins w:id="2180" w:author="S2-2205009" w:date="2022-05-23T18:14:00Z">
        <w:r w:rsidRPr="00A97959">
          <w:t>:</w:t>
        </w:r>
        <w:r>
          <w:t xml:space="preserve"> </w:t>
        </w:r>
        <w:r w:rsidRPr="00591193">
          <w:rPr>
            <w:rFonts w:eastAsia="DengXian" w:hint="eastAsia"/>
            <w:lang w:eastAsia="zh-CN"/>
          </w:rPr>
          <w:t>Event Report in an Allowed Area</w:t>
        </w:r>
        <w:bookmarkEnd w:id="2175"/>
      </w:ins>
    </w:p>
    <w:p w14:paraId="7F1FDFD0" w14:textId="77404B7D" w:rsidR="0081433F" w:rsidRDefault="0081433F" w:rsidP="0081433F">
      <w:pPr>
        <w:pStyle w:val="Heading3"/>
        <w:rPr>
          <w:ins w:id="2181" w:author="S2-2205009" w:date="2022-05-23T18:14:00Z"/>
          <w:lang w:eastAsia="ko-KR"/>
        </w:rPr>
      </w:pPr>
      <w:bookmarkStart w:id="2182" w:name="_Toc104287900"/>
      <w:ins w:id="2183" w:author="S2-2205009" w:date="2022-05-23T18:14:00Z">
        <w:r>
          <w:rPr>
            <w:lang w:eastAsia="ko-KR"/>
          </w:rPr>
          <w:t>6.</w:t>
        </w:r>
      </w:ins>
      <w:ins w:id="2184" w:author="CATT-Ming" w:date="2022-05-24T11:27:00Z">
        <w:r w:rsidR="008318BE">
          <w:rPr>
            <w:rFonts w:eastAsiaTheme="minorEastAsia" w:hint="eastAsia"/>
            <w:lang w:eastAsia="zh-CN"/>
          </w:rPr>
          <w:t>25</w:t>
        </w:r>
      </w:ins>
      <w:ins w:id="2185" w:author="S2-2205009" w:date="2022-05-23T18:14:00Z">
        <w:r>
          <w:rPr>
            <w:lang w:eastAsia="ko-KR"/>
          </w:rPr>
          <w:t>.1</w:t>
        </w:r>
        <w:r>
          <w:rPr>
            <w:lang w:eastAsia="ko-KR"/>
          </w:rPr>
          <w:tab/>
          <w:t>Introduction</w:t>
        </w:r>
        <w:bookmarkEnd w:id="2182"/>
      </w:ins>
    </w:p>
    <w:p w14:paraId="04DA2DB8" w14:textId="77777777" w:rsidR="0081433F" w:rsidRPr="004C7F04" w:rsidRDefault="0081433F" w:rsidP="0081433F">
      <w:pPr>
        <w:rPr>
          <w:ins w:id="2186" w:author="S2-2205009" w:date="2022-05-23T18:14:00Z"/>
          <w:rFonts w:eastAsia="DengXian"/>
          <w:lang w:eastAsia="zh-CN"/>
        </w:rPr>
      </w:pPr>
      <w:ins w:id="2187" w:author="S2-2205009" w:date="2022-05-23T18:14:00Z">
        <w:r w:rsidRPr="004C7F04">
          <w:rPr>
            <w:rFonts w:eastAsia="DengXian" w:hint="eastAsia"/>
            <w:lang w:eastAsia="zh-CN"/>
          </w:rPr>
          <w:t>This solution addresses KI#</w:t>
        </w:r>
        <w:r>
          <w:rPr>
            <w:rFonts w:eastAsia="DengXian" w:hint="eastAsia"/>
            <w:lang w:eastAsia="zh-CN"/>
          </w:rPr>
          <w:t>11</w:t>
        </w:r>
        <w:r w:rsidRPr="004C7F04">
          <w:rPr>
            <w:rFonts w:eastAsia="DengXian" w:hint="eastAsia"/>
            <w:lang w:eastAsia="zh-CN"/>
          </w:rPr>
          <w:t xml:space="preserve">: </w:t>
        </w:r>
        <w:r>
          <w:rPr>
            <w:rFonts w:eastAsia="DengXian" w:hint="eastAsia"/>
            <w:lang w:eastAsia="zh-CN"/>
          </w:rPr>
          <w:t>Enhance the Triggered Location for UE power saving purpose.</w:t>
        </w:r>
      </w:ins>
    </w:p>
    <w:p w14:paraId="4118A8C3" w14:textId="76E62C59" w:rsidR="0081433F" w:rsidRDefault="0081433F" w:rsidP="0081433F">
      <w:pPr>
        <w:pStyle w:val="Heading3"/>
        <w:rPr>
          <w:ins w:id="2188" w:author="S2-2205009" w:date="2022-05-23T18:14:00Z"/>
          <w:lang w:eastAsia="ko-KR"/>
        </w:rPr>
      </w:pPr>
      <w:bookmarkStart w:id="2189" w:name="_Toc104287901"/>
      <w:ins w:id="2190" w:author="S2-2205009" w:date="2022-05-23T18:14:00Z">
        <w:r>
          <w:rPr>
            <w:lang w:eastAsia="ko-KR"/>
          </w:rPr>
          <w:t>6.</w:t>
        </w:r>
      </w:ins>
      <w:ins w:id="2191" w:author="CATT-Ming" w:date="2022-05-24T11:27:00Z">
        <w:r w:rsidR="008318BE">
          <w:rPr>
            <w:rFonts w:eastAsiaTheme="minorEastAsia" w:hint="eastAsia"/>
            <w:lang w:eastAsia="zh-CN"/>
          </w:rPr>
          <w:t>25</w:t>
        </w:r>
      </w:ins>
      <w:ins w:id="2192" w:author="S2-2205009" w:date="2022-05-23T18:14:00Z">
        <w:r>
          <w:rPr>
            <w:lang w:eastAsia="ko-KR"/>
          </w:rPr>
          <w:t>.2</w:t>
        </w:r>
        <w:r>
          <w:rPr>
            <w:lang w:eastAsia="ko-KR"/>
          </w:rPr>
          <w:tab/>
          <w:t>Functional Description</w:t>
        </w:r>
        <w:bookmarkEnd w:id="2189"/>
      </w:ins>
    </w:p>
    <w:p w14:paraId="6A0F0E2A" w14:textId="77777777" w:rsidR="0081433F" w:rsidRDefault="0081433F" w:rsidP="0081433F">
      <w:pPr>
        <w:rPr>
          <w:ins w:id="2193" w:author="S2-2205009" w:date="2022-05-23T18:14:00Z"/>
          <w:rFonts w:eastAsia="DengXian"/>
          <w:lang w:eastAsia="zh-CN"/>
        </w:rPr>
      </w:pPr>
      <w:ins w:id="2194" w:author="S2-2205009" w:date="2022-05-23T18:14:00Z">
        <w:r>
          <w:rPr>
            <w:rFonts w:eastAsia="DengXian"/>
            <w:lang w:eastAsia="zh-CN"/>
          </w:rPr>
          <w:t>T</w:t>
        </w:r>
        <w:r>
          <w:rPr>
            <w:rFonts w:eastAsia="DengXian" w:hint="eastAsia"/>
            <w:lang w:eastAsia="zh-CN"/>
          </w:rPr>
          <w:t xml:space="preserve">o support tracking UE location in a pre-defined area, an event report allowed area is introduced in this solution. </w:t>
        </w:r>
        <w:r>
          <w:rPr>
            <w:rFonts w:eastAsia="DengXian"/>
            <w:lang w:eastAsia="zh-CN"/>
          </w:rPr>
          <w:t>O</w:t>
        </w:r>
        <w:r>
          <w:rPr>
            <w:rFonts w:eastAsia="DengXian" w:hint="eastAsia"/>
            <w:lang w:eastAsia="zh-CN"/>
          </w:rPr>
          <w:t>nly when a UE is in the area, it is allowed to send the event report.</w:t>
        </w:r>
        <w:r w:rsidRPr="00F26D68">
          <w:rPr>
            <w:rFonts w:eastAsia="DengXian"/>
            <w:lang w:eastAsia="zh-CN"/>
          </w:rPr>
          <w:t xml:space="preserve"> </w:t>
        </w:r>
      </w:ins>
    </w:p>
    <w:p w14:paraId="5E9F4C7B" w14:textId="77777777" w:rsidR="0081433F" w:rsidRDefault="0081433F" w:rsidP="0081433F">
      <w:pPr>
        <w:rPr>
          <w:ins w:id="2195" w:author="S2-2205009" w:date="2022-05-23T18:14:00Z"/>
          <w:rFonts w:eastAsia="DengXian"/>
          <w:lang w:eastAsia="zh-CN"/>
        </w:rPr>
      </w:pPr>
      <w:ins w:id="2196" w:author="S2-2205009" w:date="2022-05-23T18:14:00Z">
        <w:r>
          <w:rPr>
            <w:rFonts w:eastAsia="DengXian"/>
            <w:lang w:eastAsia="zh-CN"/>
          </w:rPr>
          <w:t>T</w:t>
        </w:r>
        <w:r>
          <w:rPr>
            <w:rFonts w:eastAsia="DengXian" w:hint="eastAsia"/>
            <w:lang w:eastAsia="zh-CN"/>
          </w:rPr>
          <w:t>he event report allowed area can be provided by UE or LCS Client/AF:</w:t>
        </w:r>
      </w:ins>
    </w:p>
    <w:p w14:paraId="2045E1C1" w14:textId="77777777" w:rsidR="0081433F" w:rsidRPr="00F26D68" w:rsidRDefault="0081433F" w:rsidP="0081433F">
      <w:pPr>
        <w:pStyle w:val="B1"/>
        <w:rPr>
          <w:ins w:id="2197" w:author="S2-2205009" w:date="2022-05-23T18:14:00Z"/>
          <w:rFonts w:eastAsia="DengXian"/>
          <w:lang w:eastAsia="zh-CN"/>
        </w:rPr>
      </w:pPr>
      <w:ins w:id="2198" w:author="S2-2205009" w:date="2022-05-23T18:14:00Z">
        <w:r w:rsidRPr="00333F85">
          <w:t>-</w:t>
        </w:r>
        <w:r w:rsidRPr="00333F85">
          <w:tab/>
        </w:r>
        <w:r w:rsidRPr="00F26D68">
          <w:rPr>
            <w:rFonts w:eastAsia="DengXian" w:hint="eastAsia"/>
            <w:lang w:eastAsia="zh-CN"/>
          </w:rPr>
          <w:t>The UE provide</w:t>
        </w:r>
        <w:r>
          <w:rPr>
            <w:rFonts w:eastAsia="DengXian" w:hint="eastAsia"/>
            <w:lang w:eastAsia="zh-CN"/>
          </w:rPr>
          <w:t>d area</w:t>
        </w:r>
        <w:r w:rsidRPr="00F26D68">
          <w:rPr>
            <w:rFonts w:eastAsia="DengXian" w:hint="eastAsia"/>
            <w:lang w:eastAsia="zh-CN"/>
          </w:rPr>
          <w:t xml:space="preserve"> </w:t>
        </w:r>
        <w:r>
          <w:rPr>
            <w:rFonts w:eastAsia="DengXian" w:hint="eastAsia"/>
            <w:lang w:eastAsia="zh-CN"/>
          </w:rPr>
          <w:t xml:space="preserve">is stored </w:t>
        </w:r>
        <w:r w:rsidRPr="00F26D68">
          <w:rPr>
            <w:rFonts w:eastAsia="DengXian" w:hint="eastAsia"/>
            <w:lang w:eastAsia="zh-CN"/>
          </w:rPr>
          <w:t>in UDM.</w:t>
        </w:r>
        <w:r>
          <w:rPr>
            <w:rFonts w:eastAsia="DengXian" w:hint="eastAsia"/>
            <w:lang w:eastAsia="zh-CN"/>
          </w:rPr>
          <w:t xml:space="preserve"> </w:t>
        </w:r>
        <w:r>
          <w:rPr>
            <w:rFonts w:eastAsia="DengXian"/>
            <w:lang w:eastAsia="zh-CN"/>
          </w:rPr>
          <w:t>A</w:t>
        </w:r>
        <w:r>
          <w:rPr>
            <w:rFonts w:eastAsia="DengXian" w:hint="eastAsia"/>
            <w:lang w:eastAsia="zh-CN"/>
          </w:rPr>
          <w:t>nd/or</w:t>
        </w:r>
      </w:ins>
    </w:p>
    <w:p w14:paraId="33F25F23" w14:textId="77777777" w:rsidR="0081433F" w:rsidRDefault="0081433F" w:rsidP="0081433F">
      <w:pPr>
        <w:pStyle w:val="B1"/>
        <w:rPr>
          <w:ins w:id="2199" w:author="S2-2205009" w:date="2022-05-23T18:14:00Z"/>
          <w:rFonts w:eastAsia="DengXian"/>
          <w:lang w:eastAsia="zh-CN"/>
        </w:rPr>
      </w:pPr>
      <w:ins w:id="2200" w:author="S2-2205009" w:date="2022-05-23T18:14:00Z">
        <w:r w:rsidRPr="00333F85">
          <w:t>-</w:t>
        </w:r>
        <w:r w:rsidRPr="00333F85">
          <w:tab/>
        </w:r>
        <w:r>
          <w:rPr>
            <w:rFonts w:eastAsia="DengXian" w:hint="eastAsia"/>
            <w:lang w:eastAsia="zh-CN"/>
          </w:rPr>
          <w:t>The</w:t>
        </w:r>
        <w:r w:rsidRPr="004A768B">
          <w:rPr>
            <w:rFonts w:eastAsia="DengXian" w:hint="eastAsia"/>
            <w:lang w:eastAsia="zh-CN"/>
          </w:rPr>
          <w:t xml:space="preserve"> </w:t>
        </w:r>
        <w:r w:rsidRPr="00432644">
          <w:rPr>
            <w:rFonts w:eastAsia="DengXian" w:hint="eastAsia"/>
            <w:lang w:eastAsia="zh-CN"/>
          </w:rPr>
          <w:t>LCS Client/AF</w:t>
        </w:r>
        <w:r>
          <w:rPr>
            <w:rFonts w:eastAsia="DengXian" w:hint="eastAsia"/>
            <w:lang w:eastAsia="zh-CN"/>
          </w:rPr>
          <w:t xml:space="preserve"> can provide</w:t>
        </w:r>
        <w:r w:rsidRPr="00432644">
          <w:rPr>
            <w:rFonts w:eastAsia="DengXian" w:hint="eastAsia"/>
            <w:lang w:eastAsia="zh-CN"/>
          </w:rPr>
          <w:t xml:space="preserve"> the </w:t>
        </w:r>
        <w:r>
          <w:rPr>
            <w:rFonts w:eastAsia="DengXian" w:hint="eastAsia"/>
            <w:lang w:eastAsia="zh-CN"/>
          </w:rPr>
          <w:t>event report allowed area</w:t>
        </w:r>
        <w:r w:rsidRPr="00432644">
          <w:rPr>
            <w:rFonts w:eastAsia="DengXian" w:hint="eastAsia"/>
            <w:lang w:eastAsia="zh-CN"/>
          </w:rPr>
          <w:t xml:space="preserve"> </w:t>
        </w:r>
        <w:r>
          <w:rPr>
            <w:rFonts w:eastAsia="DengXian" w:hint="eastAsia"/>
            <w:lang w:eastAsia="zh-CN"/>
          </w:rPr>
          <w:t>in the LCS Service Request.</w:t>
        </w:r>
      </w:ins>
    </w:p>
    <w:p w14:paraId="74389A21" w14:textId="77777777" w:rsidR="0081433F" w:rsidRDefault="0081433F" w:rsidP="0081433F">
      <w:pPr>
        <w:rPr>
          <w:ins w:id="2201" w:author="S2-2205009" w:date="2022-05-23T18:14:00Z"/>
          <w:rFonts w:eastAsia="DengXian"/>
          <w:lang w:eastAsia="zh-CN"/>
        </w:rPr>
      </w:pPr>
      <w:ins w:id="2202" w:author="S2-2205009" w:date="2022-05-23T18:14:00Z">
        <w:r>
          <w:rPr>
            <w:rFonts w:eastAsia="DengXian"/>
            <w:lang w:eastAsia="zh-CN"/>
          </w:rPr>
          <w:t>I</w:t>
        </w:r>
        <w:r>
          <w:rPr>
            <w:rFonts w:eastAsia="DengXian" w:hint="eastAsia"/>
            <w:lang w:eastAsia="zh-CN"/>
          </w:rPr>
          <w:t xml:space="preserve">f GMLC receives both areas above, the overlap of the areas is the event report allowed area. </w:t>
        </w:r>
        <w:r>
          <w:rPr>
            <w:rFonts w:eastAsia="DengXian"/>
            <w:lang w:eastAsia="zh-CN"/>
          </w:rPr>
          <w:t>I</w:t>
        </w:r>
        <w:r>
          <w:rPr>
            <w:rFonts w:eastAsia="DengXian" w:hint="eastAsia"/>
            <w:lang w:eastAsia="zh-CN"/>
          </w:rPr>
          <w:t>f there is no overlap, the GMLC rejects the LCS Service Request.</w:t>
        </w:r>
      </w:ins>
    </w:p>
    <w:p w14:paraId="3A7DCAB7" w14:textId="77777777" w:rsidR="0081433F" w:rsidRPr="00807962" w:rsidRDefault="0081433F" w:rsidP="0081433F">
      <w:pPr>
        <w:pStyle w:val="NO"/>
        <w:rPr>
          <w:ins w:id="2203" w:author="S2-2205009" w:date="2022-05-23T18:14:00Z"/>
          <w:rFonts w:eastAsia="DengXian"/>
          <w:lang w:eastAsia="zh-CN"/>
        </w:rPr>
      </w:pPr>
      <w:ins w:id="2204" w:author="S2-2205009" w:date="2022-05-23T18:14:00Z">
        <w:r>
          <w:t>NOTE:</w:t>
        </w:r>
        <w:r>
          <w:tab/>
        </w:r>
        <w:r w:rsidRPr="004C1A9C">
          <w:rPr>
            <w:rFonts w:eastAsia="DengXian" w:hint="eastAsia"/>
            <w:lang w:eastAsia="zh-CN"/>
          </w:rPr>
          <w:t>To support power saving, the UE can set the event report allowed area to a small geographical area</w:t>
        </w:r>
        <w:r>
          <w:t>.</w:t>
        </w:r>
      </w:ins>
    </w:p>
    <w:p w14:paraId="06D6A986" w14:textId="77777777" w:rsidR="0081433F" w:rsidRPr="00591193" w:rsidRDefault="0081433F" w:rsidP="0081433F">
      <w:pPr>
        <w:rPr>
          <w:ins w:id="2205" w:author="S2-2205009" w:date="2022-05-23T18:14:00Z"/>
          <w:rFonts w:eastAsia="DengXian"/>
          <w:lang w:eastAsia="zh-CN"/>
        </w:rPr>
      </w:pPr>
      <w:ins w:id="2206" w:author="S2-2205009" w:date="2022-05-23T18:14:00Z">
        <w:r>
          <w:rPr>
            <w:rFonts w:eastAsia="DengXian" w:hint="eastAsia"/>
            <w:lang w:eastAsia="zh-CN"/>
          </w:rPr>
          <w:t xml:space="preserve">The event report allowed area is sent to UE via the LCS Periodic-Triggered Invoke Request message. </w:t>
        </w:r>
        <w:r w:rsidRPr="00591193">
          <w:rPr>
            <w:rFonts w:eastAsia="DengXian" w:hint="eastAsia"/>
            <w:lang w:eastAsia="zh-CN"/>
          </w:rPr>
          <w:t xml:space="preserve">When the UE detects the trigger or periodic event happens, if the UE is in the </w:t>
        </w:r>
        <w:r>
          <w:rPr>
            <w:rFonts w:eastAsia="DengXian" w:hint="eastAsia"/>
            <w:lang w:eastAsia="zh-CN"/>
          </w:rPr>
          <w:t xml:space="preserve">event report allowed area, </w:t>
        </w:r>
        <w:r w:rsidRPr="00591193">
          <w:rPr>
            <w:rFonts w:eastAsia="DengXian" w:hint="eastAsia"/>
            <w:lang w:eastAsia="zh-CN"/>
          </w:rPr>
          <w:t>then it obtains location measurements, calculates the location estimate and sends the event report</w:t>
        </w:r>
        <w:r>
          <w:rPr>
            <w:rFonts w:eastAsia="DengXian" w:hint="eastAsia"/>
            <w:lang w:eastAsia="zh-CN"/>
          </w:rPr>
          <w:t xml:space="preserve">. </w:t>
        </w:r>
        <w:r>
          <w:rPr>
            <w:rFonts w:eastAsia="DengXian"/>
            <w:lang w:eastAsia="zh-CN"/>
          </w:rPr>
          <w:t>O</w:t>
        </w:r>
        <w:r>
          <w:rPr>
            <w:rFonts w:eastAsia="DengXian" w:hint="eastAsia"/>
            <w:lang w:eastAsia="zh-CN"/>
          </w:rPr>
          <w:t xml:space="preserve">therwise, the UE behaviours above are not performed to save power. </w:t>
        </w:r>
        <w:r>
          <w:rPr>
            <w:rFonts w:eastAsia="DengXian"/>
            <w:lang w:eastAsia="zh-CN"/>
          </w:rPr>
          <w:t>I</w:t>
        </w:r>
        <w:r>
          <w:rPr>
            <w:rFonts w:eastAsia="DengXian" w:hint="eastAsia"/>
            <w:lang w:eastAsia="zh-CN"/>
          </w:rPr>
          <w:t>f the time period to the last time that the UE sent the event report or to the time that the UE receives the</w:t>
        </w:r>
        <w:r w:rsidRPr="00DB38C0">
          <w:rPr>
            <w:rFonts w:eastAsia="DengXian" w:hint="eastAsia"/>
            <w:lang w:eastAsia="zh-CN"/>
          </w:rPr>
          <w:t xml:space="preserve"> </w:t>
        </w:r>
        <w:r>
          <w:rPr>
            <w:rFonts w:eastAsia="DengXian" w:hint="eastAsia"/>
            <w:lang w:eastAsia="zh-CN"/>
          </w:rPr>
          <w:t>LCS Periodic-Triggered Invoke Request message reaches a certain threshold (e.g. the maximum reporting time for area or motion event</w:t>
        </w:r>
        <w:r w:rsidRPr="00F26D68">
          <w:rPr>
            <w:rFonts w:eastAsia="DengXian" w:hint="eastAsia"/>
            <w:lang w:eastAsia="zh-CN"/>
          </w:rPr>
          <w:t xml:space="preserve"> </w:t>
        </w:r>
        <w:r>
          <w:rPr>
            <w:rFonts w:eastAsia="DengXian" w:hint="eastAsia"/>
            <w:lang w:eastAsia="zh-CN"/>
          </w:rPr>
          <w:t>type, implementation dependent threshold for UE available or periodic event type), the UE initiates the cancellation procedure.</w:t>
        </w:r>
      </w:ins>
    </w:p>
    <w:p w14:paraId="74322164" w14:textId="7CE80F70" w:rsidR="0081433F" w:rsidRPr="00075573" w:rsidRDefault="0081433F" w:rsidP="0081433F">
      <w:pPr>
        <w:pStyle w:val="Heading3"/>
        <w:rPr>
          <w:ins w:id="2207" w:author="S2-2205009" w:date="2022-05-23T18:14:00Z"/>
          <w:rFonts w:eastAsia="DengXian"/>
          <w:lang w:eastAsia="zh-CN"/>
        </w:rPr>
      </w:pPr>
      <w:bookmarkStart w:id="2208" w:name="_Toc104287902"/>
      <w:ins w:id="2209" w:author="S2-2205009" w:date="2022-05-23T18:14:00Z">
        <w:r>
          <w:rPr>
            <w:lang w:eastAsia="ko-KR"/>
          </w:rPr>
          <w:t>6.</w:t>
        </w:r>
      </w:ins>
      <w:ins w:id="2210" w:author="CATT-Ming" w:date="2022-05-24T11:27:00Z">
        <w:r w:rsidR="008318BE">
          <w:rPr>
            <w:rFonts w:eastAsiaTheme="minorEastAsia" w:hint="eastAsia"/>
            <w:lang w:eastAsia="zh-CN"/>
          </w:rPr>
          <w:t>25</w:t>
        </w:r>
      </w:ins>
      <w:ins w:id="2211" w:author="S2-2205009" w:date="2022-05-23T18:14:00Z">
        <w:r>
          <w:rPr>
            <w:lang w:eastAsia="ko-KR"/>
          </w:rPr>
          <w:t>.3</w:t>
        </w:r>
        <w:r>
          <w:rPr>
            <w:lang w:eastAsia="ko-KR"/>
          </w:rPr>
          <w:tab/>
          <w:t>Procedures</w:t>
        </w:r>
        <w:bookmarkEnd w:id="2208"/>
      </w:ins>
    </w:p>
    <w:p w14:paraId="4237DD82" w14:textId="6DA53B70" w:rsidR="0081433F" w:rsidRPr="000244A3" w:rsidRDefault="0081433F" w:rsidP="0081433F">
      <w:pPr>
        <w:pStyle w:val="Heading4"/>
        <w:rPr>
          <w:ins w:id="2212" w:author="S2-2205009" w:date="2022-05-23T18:14:00Z"/>
          <w:rFonts w:eastAsia="DengXian"/>
        </w:rPr>
      </w:pPr>
      <w:bookmarkStart w:id="2213" w:name="_Toc104287903"/>
      <w:ins w:id="2214" w:author="S2-2205009" w:date="2022-05-23T18:14:00Z">
        <w:r>
          <w:t>6.</w:t>
        </w:r>
      </w:ins>
      <w:ins w:id="2215" w:author="CATT-Ming" w:date="2022-05-24T11:27:00Z">
        <w:r w:rsidR="008318BE">
          <w:rPr>
            <w:rFonts w:eastAsiaTheme="minorEastAsia" w:hint="eastAsia"/>
            <w:lang w:eastAsia="zh-CN"/>
          </w:rPr>
          <w:t>25</w:t>
        </w:r>
      </w:ins>
      <w:ins w:id="2216" w:author="S2-2205009" w:date="2022-05-23T18:14:00Z">
        <w:r>
          <w:t>.</w:t>
        </w:r>
        <w:r>
          <w:rPr>
            <w:rFonts w:hint="eastAsia"/>
            <w:lang w:eastAsia="zh-CN"/>
          </w:rPr>
          <w:t>3</w:t>
        </w:r>
        <w:r>
          <w:t>.</w:t>
        </w:r>
        <w:r w:rsidRPr="001F54AA">
          <w:rPr>
            <w:rFonts w:eastAsia="DengXian" w:hint="eastAsia"/>
            <w:lang w:eastAsia="zh-CN"/>
          </w:rPr>
          <w:t>1</w:t>
        </w:r>
        <w:r w:rsidRPr="00F70B61">
          <w:tab/>
        </w:r>
        <w:r w:rsidRPr="00591193">
          <w:rPr>
            <w:rFonts w:eastAsia="DengXian" w:hint="eastAsia"/>
            <w:lang w:eastAsia="zh-CN"/>
          </w:rPr>
          <w:t>Event Report Allowed Area provided by UE</w:t>
        </w:r>
        <w:bookmarkEnd w:id="2213"/>
      </w:ins>
    </w:p>
    <w:p w14:paraId="74399885" w14:textId="77777777" w:rsidR="0081433F" w:rsidRPr="001216A7" w:rsidRDefault="0081433F" w:rsidP="0081433F">
      <w:pPr>
        <w:pStyle w:val="TH"/>
        <w:rPr>
          <w:ins w:id="2217" w:author="S2-2205009" w:date="2022-05-23T18:14:00Z"/>
          <w:lang w:eastAsia="zh-CN"/>
        </w:rPr>
      </w:pPr>
      <w:ins w:id="2218" w:author="S2-2205009" w:date="2022-05-23T18:14:00Z">
        <w:r>
          <w:object w:dxaOrig="9948" w:dyaOrig="2919" w14:anchorId="275F4A09">
            <v:shape id="_x0000_i1088" type="#_x0000_t75" style="width:364.6pt;height:107.15pt" o:ole="">
              <v:imagedata r:id="rId130" o:title=""/>
            </v:shape>
            <o:OLEObject Type="Embed" ProgID="Visio.Drawing.11" ShapeID="_x0000_i1088" DrawAspect="Content" ObjectID="_1715084918" r:id="rId131"/>
          </w:object>
        </w:r>
      </w:ins>
      <w:ins w:id="2219" w:author="S2-2205009" w:date="2022-05-23T18:14:00Z">
        <w:del w:id="2220" w:author="catt-v3" w:date="2022-04-27T20:36:00Z">
          <w:r w:rsidDel="009745D2">
            <w:fldChar w:fldCharType="begin"/>
          </w:r>
          <w:r w:rsidDel="009745D2">
            <w:fldChar w:fldCharType="end"/>
          </w:r>
        </w:del>
        <w:del w:id="2221" w:author="catt-v3" w:date="2022-04-27T09:51:00Z">
          <w:r w:rsidDel="004268B7">
            <w:fldChar w:fldCharType="begin"/>
          </w:r>
          <w:r w:rsidDel="004268B7">
            <w:fldChar w:fldCharType="end"/>
          </w:r>
        </w:del>
      </w:ins>
    </w:p>
    <w:p w14:paraId="609D0D6B" w14:textId="144A2E8A" w:rsidR="0081433F" w:rsidRPr="001216A7" w:rsidRDefault="0081433F" w:rsidP="0081433F">
      <w:pPr>
        <w:pStyle w:val="TF"/>
        <w:rPr>
          <w:ins w:id="2222" w:author="S2-2205009" w:date="2022-05-23T18:14:00Z"/>
          <w:lang w:eastAsia="zh-CN"/>
        </w:rPr>
      </w:pPr>
      <w:ins w:id="2223" w:author="S2-2205009" w:date="2022-05-23T18:14:00Z">
        <w:r w:rsidRPr="001216A7">
          <w:rPr>
            <w:lang w:eastAsia="zh-CN"/>
          </w:rPr>
          <w:t>Figure 6.</w:t>
        </w:r>
      </w:ins>
      <w:ins w:id="2224" w:author="CATT-Ming" w:date="2022-05-24T11:27:00Z">
        <w:r w:rsidR="008318BE">
          <w:rPr>
            <w:rFonts w:eastAsia="DengXian" w:hint="eastAsia"/>
            <w:lang w:eastAsia="zh-CN"/>
          </w:rPr>
          <w:t>25</w:t>
        </w:r>
      </w:ins>
      <w:ins w:id="2225" w:author="S2-2205009" w:date="2022-05-23T18:14:00Z">
        <w:r w:rsidRPr="00AE4058">
          <w:rPr>
            <w:rFonts w:eastAsia="DengXian" w:hint="eastAsia"/>
            <w:lang w:eastAsia="zh-CN"/>
          </w:rPr>
          <w:t>.3</w:t>
        </w:r>
        <w:r w:rsidRPr="001216A7">
          <w:rPr>
            <w:lang w:eastAsia="zh-CN"/>
          </w:rPr>
          <w:t>.</w:t>
        </w:r>
        <w:r>
          <w:rPr>
            <w:rFonts w:eastAsia="DengXian" w:hint="eastAsia"/>
            <w:lang w:eastAsia="zh-CN"/>
          </w:rPr>
          <w:t>1</w:t>
        </w:r>
        <w:r w:rsidRPr="001216A7">
          <w:rPr>
            <w:lang w:eastAsia="zh-CN"/>
          </w:rPr>
          <w:t xml:space="preserve">-1: </w:t>
        </w:r>
        <w:r w:rsidRPr="00BD2FC0">
          <w:rPr>
            <w:rFonts w:eastAsia="DengXian" w:hint="eastAsia"/>
            <w:lang w:eastAsia="zh-CN"/>
          </w:rPr>
          <w:t>UE Provided Location Verification based on Obtained Information</w:t>
        </w:r>
      </w:ins>
    </w:p>
    <w:p w14:paraId="04189951" w14:textId="77777777" w:rsidR="0081433F" w:rsidRPr="001216A7" w:rsidRDefault="0081433F" w:rsidP="0081433F">
      <w:pPr>
        <w:pStyle w:val="B1"/>
        <w:rPr>
          <w:ins w:id="2226" w:author="S2-2205009" w:date="2022-05-23T18:14:00Z"/>
        </w:rPr>
      </w:pPr>
      <w:ins w:id="2227" w:author="S2-2205009" w:date="2022-05-23T18:14:00Z">
        <w:r w:rsidRPr="001216A7">
          <w:t>1.</w:t>
        </w:r>
        <w:r w:rsidRPr="001216A7">
          <w:tab/>
          <w:t xml:space="preserve">If the UE has generated or updated the </w:t>
        </w:r>
        <w:r w:rsidRPr="00591193">
          <w:rPr>
            <w:rFonts w:eastAsia="DengXian" w:hint="eastAsia"/>
            <w:lang w:eastAsia="zh-CN"/>
          </w:rPr>
          <w:t>event report allowed area</w:t>
        </w:r>
        <w:r w:rsidRPr="001216A7">
          <w:t>, the UE sends the</w:t>
        </w:r>
        <w:r w:rsidRPr="00591193">
          <w:rPr>
            <w:rFonts w:eastAsia="DengXian" w:hint="eastAsia"/>
            <w:lang w:eastAsia="zh-CN"/>
          </w:rPr>
          <w:t xml:space="preserve"> </w:t>
        </w:r>
        <w:r w:rsidRPr="00981E7B">
          <w:rPr>
            <w:rFonts w:eastAsia="DengXian" w:hint="eastAsia"/>
            <w:lang w:eastAsia="zh-CN"/>
          </w:rPr>
          <w:t>event report allowed area</w:t>
        </w:r>
        <w:r w:rsidRPr="001216A7">
          <w:t xml:space="preserve"> to the AMF via UE Location Privacy Setting Request.</w:t>
        </w:r>
      </w:ins>
    </w:p>
    <w:p w14:paraId="3EBE6AEE" w14:textId="77777777" w:rsidR="0081433F" w:rsidRPr="001216A7" w:rsidRDefault="0081433F" w:rsidP="0081433F">
      <w:pPr>
        <w:pStyle w:val="B1"/>
        <w:rPr>
          <w:ins w:id="2228" w:author="S2-2205009" w:date="2022-05-23T18:14:00Z"/>
        </w:rPr>
      </w:pPr>
      <w:ins w:id="2229" w:author="S2-2205009" w:date="2022-05-23T18:14:00Z">
        <w:r w:rsidRPr="001216A7">
          <w:t>2.</w:t>
        </w:r>
        <w:r w:rsidRPr="001216A7">
          <w:tab/>
          <w:t>The AMF invokes a Nudm</w:t>
        </w:r>
        <w:r>
          <w:t>_</w:t>
        </w:r>
        <w:r w:rsidRPr="001216A7">
          <w:t>Parameter</w:t>
        </w:r>
        <w:r w:rsidRPr="001216A7">
          <w:rPr>
            <w:rFonts w:hint="eastAsia"/>
            <w:lang w:eastAsia="zh-CN"/>
          </w:rPr>
          <w:t>Provision</w:t>
        </w:r>
        <w:r w:rsidRPr="001216A7">
          <w:t>_Update service operation towards the UDM and the service operation carries the</w:t>
        </w:r>
        <w:r>
          <w:t xml:space="preserve"> </w:t>
        </w:r>
        <w:r w:rsidRPr="00591193">
          <w:rPr>
            <w:rFonts w:eastAsia="DengXian" w:hint="eastAsia"/>
            <w:lang w:eastAsia="zh-CN"/>
          </w:rPr>
          <w:t>event report allowed area</w:t>
        </w:r>
        <w:r w:rsidRPr="001216A7">
          <w:t xml:space="preserve">. The UDM stores or updates the </w:t>
        </w:r>
        <w:r w:rsidRPr="00981E7B">
          <w:rPr>
            <w:rFonts w:eastAsia="DengXian" w:hint="eastAsia"/>
            <w:lang w:eastAsia="zh-CN"/>
          </w:rPr>
          <w:t>event report allowed area</w:t>
        </w:r>
        <w:r w:rsidRPr="001216A7">
          <w:t xml:space="preserve"> in the UDR by invoking a Nudr_DM_Update (SUPI, Subscription Data) service operation accordingly.</w:t>
        </w:r>
      </w:ins>
    </w:p>
    <w:p w14:paraId="2A18F046" w14:textId="77777777" w:rsidR="0081433F" w:rsidRPr="001216A7" w:rsidRDefault="0081433F" w:rsidP="0081433F">
      <w:pPr>
        <w:pStyle w:val="B1"/>
        <w:rPr>
          <w:ins w:id="2230" w:author="S2-2205009" w:date="2022-05-23T18:14:00Z"/>
          <w:rFonts w:eastAsia="SimSun"/>
          <w:lang w:eastAsia="zh-CN"/>
        </w:rPr>
      </w:pPr>
      <w:ins w:id="2231" w:author="S2-2205009" w:date="2022-05-23T18:14:00Z">
        <w:r w:rsidRPr="001216A7">
          <w:t>3.</w:t>
        </w:r>
        <w:r w:rsidRPr="001216A7">
          <w:tab/>
          <w:t>The AMF responses to the UE via UE Location Privacy Setting Response.</w:t>
        </w:r>
      </w:ins>
    </w:p>
    <w:p w14:paraId="19C66FAB" w14:textId="2041B85B" w:rsidR="0081433F" w:rsidRDefault="0081433F" w:rsidP="0081433F">
      <w:pPr>
        <w:pStyle w:val="Heading4"/>
        <w:rPr>
          <w:ins w:id="2232" w:author="S2-2205009" w:date="2022-05-23T18:14:00Z"/>
          <w:rFonts w:eastAsia="DengXian"/>
          <w:lang w:eastAsia="zh-CN"/>
        </w:rPr>
      </w:pPr>
      <w:bookmarkStart w:id="2233" w:name="_Toc104287904"/>
      <w:ins w:id="2234" w:author="S2-2205009" w:date="2022-05-23T18:14:00Z">
        <w:r>
          <w:t>6.</w:t>
        </w:r>
      </w:ins>
      <w:ins w:id="2235" w:author="CATT-Ming" w:date="2022-05-24T11:27:00Z">
        <w:r w:rsidR="008318BE">
          <w:rPr>
            <w:rFonts w:eastAsiaTheme="minorEastAsia" w:hint="eastAsia"/>
            <w:lang w:eastAsia="zh-CN"/>
          </w:rPr>
          <w:t>25</w:t>
        </w:r>
      </w:ins>
      <w:ins w:id="2236" w:author="S2-2205009" w:date="2022-05-23T18:14:00Z">
        <w:r>
          <w:t>.</w:t>
        </w:r>
        <w:r>
          <w:rPr>
            <w:rFonts w:hint="eastAsia"/>
            <w:lang w:eastAsia="zh-CN"/>
          </w:rPr>
          <w:t>3</w:t>
        </w:r>
        <w:r>
          <w:t>.</w:t>
        </w:r>
        <w:r>
          <w:rPr>
            <w:rFonts w:eastAsia="DengXian" w:hint="eastAsia"/>
            <w:lang w:eastAsia="zh-CN"/>
          </w:rPr>
          <w:t>2</w:t>
        </w:r>
        <w:r w:rsidRPr="00F70B61">
          <w:tab/>
        </w:r>
        <w:r w:rsidRPr="009745D2">
          <w:rPr>
            <w:rFonts w:eastAsia="DengXian" w:hint="eastAsia"/>
            <w:lang w:eastAsia="zh-CN"/>
          </w:rPr>
          <w:t>Event Report in an Allowed Area</w:t>
        </w:r>
        <w:bookmarkEnd w:id="2233"/>
      </w:ins>
    </w:p>
    <w:p w14:paraId="6CB6BC79" w14:textId="77777777" w:rsidR="0081433F" w:rsidRPr="00591193" w:rsidRDefault="0081433F" w:rsidP="0081433F">
      <w:pPr>
        <w:rPr>
          <w:ins w:id="2237" w:author="S2-2205009" w:date="2022-05-23T18:14:00Z"/>
          <w:rFonts w:eastAsia="DengXian"/>
          <w:lang w:val="en-US" w:eastAsia="zh-CN"/>
        </w:rPr>
      </w:pPr>
      <w:ins w:id="2238" w:author="S2-2205009" w:date="2022-05-23T18:14:00Z">
        <w:r w:rsidRPr="00591193">
          <w:rPr>
            <w:rFonts w:eastAsia="DengXian" w:hint="eastAsia"/>
            <w:lang w:eastAsia="zh-CN"/>
          </w:rPr>
          <w:t>To support the event report allowed area, the enhancements to the existing Initiation and Reporting of Location Events in clause</w:t>
        </w:r>
        <w:r w:rsidRPr="00591193">
          <w:rPr>
            <w:rFonts w:eastAsia="DengXian"/>
            <w:lang w:val="en-US" w:eastAsia="zh-CN"/>
          </w:rPr>
          <w:t> </w:t>
        </w:r>
        <w:r w:rsidRPr="00591193">
          <w:rPr>
            <w:rFonts w:eastAsia="DengXian" w:hint="eastAsia"/>
            <w:lang w:val="en-US" w:eastAsia="zh-CN"/>
          </w:rPr>
          <w:t>6.3.1 in TS 23.273 are as follows:</w:t>
        </w:r>
      </w:ins>
    </w:p>
    <w:p w14:paraId="3969677E" w14:textId="77777777" w:rsidR="0081433F" w:rsidRPr="00591193" w:rsidRDefault="0081433F" w:rsidP="0081433F">
      <w:pPr>
        <w:pStyle w:val="B1"/>
        <w:rPr>
          <w:ins w:id="2239" w:author="S2-2205009" w:date="2022-05-23T18:14:00Z"/>
          <w:rFonts w:eastAsia="DengXian"/>
          <w:lang w:eastAsia="zh-CN"/>
        </w:rPr>
      </w:pPr>
      <w:ins w:id="2240" w:author="S2-2205009" w:date="2022-05-23T18:14:00Z">
        <w:r w:rsidRPr="001216A7">
          <w:lastRenderedPageBreak/>
          <w:t>-</w:t>
        </w:r>
        <w:r w:rsidRPr="001216A7">
          <w:tab/>
        </w:r>
        <w:r w:rsidRPr="00591193">
          <w:rPr>
            <w:rFonts w:eastAsia="DengXian" w:hint="eastAsia"/>
            <w:lang w:eastAsia="zh-CN"/>
          </w:rPr>
          <w:t xml:space="preserve">Step 1a: </w:t>
        </w:r>
        <w:r w:rsidRPr="00981E7B">
          <w:rPr>
            <w:rFonts w:eastAsia="DengXian" w:hint="eastAsia"/>
            <w:lang w:eastAsia="zh-CN"/>
          </w:rPr>
          <w:t>LCS Client include</w:t>
        </w:r>
        <w:r>
          <w:rPr>
            <w:rFonts w:eastAsia="DengXian" w:hint="eastAsia"/>
            <w:lang w:eastAsia="zh-CN"/>
          </w:rPr>
          <w:t>s</w:t>
        </w:r>
        <w:r w:rsidRPr="00981E7B">
          <w:rPr>
            <w:rFonts w:eastAsia="DengXian" w:hint="eastAsia"/>
            <w:lang w:eastAsia="zh-CN"/>
          </w:rPr>
          <w:t xml:space="preserve"> the event report allowed area</w:t>
        </w:r>
        <w:r>
          <w:rPr>
            <w:rFonts w:eastAsia="DengXian" w:hint="eastAsia"/>
            <w:lang w:eastAsia="zh-CN"/>
          </w:rPr>
          <w:t xml:space="preserve"> in the LCS Service Request</w:t>
        </w:r>
        <w:r w:rsidRPr="001216A7">
          <w:t>.</w:t>
        </w:r>
      </w:ins>
    </w:p>
    <w:p w14:paraId="1BB41814" w14:textId="77777777" w:rsidR="0081433F" w:rsidRPr="001216A7" w:rsidRDefault="0081433F" w:rsidP="0081433F">
      <w:pPr>
        <w:pStyle w:val="B1"/>
        <w:rPr>
          <w:ins w:id="2241" w:author="S2-2205009" w:date="2022-05-23T18:14:00Z"/>
        </w:rPr>
      </w:pPr>
      <w:ins w:id="2242" w:author="S2-2205009" w:date="2022-05-23T18:14:00Z">
        <w:r w:rsidRPr="001216A7">
          <w:t>-</w:t>
        </w:r>
        <w:r w:rsidRPr="001216A7">
          <w:tab/>
        </w:r>
        <w:r>
          <w:rPr>
            <w:rFonts w:eastAsia="DengXian" w:hint="eastAsia"/>
            <w:lang w:eastAsia="zh-CN"/>
          </w:rPr>
          <w:t>S</w:t>
        </w:r>
        <w:r w:rsidRPr="00981E7B">
          <w:rPr>
            <w:rFonts w:eastAsia="DengXian" w:hint="eastAsia"/>
            <w:lang w:eastAsia="zh-CN"/>
          </w:rPr>
          <w:t>tep 1</w:t>
        </w:r>
        <w:r>
          <w:rPr>
            <w:rFonts w:eastAsia="DengXian" w:hint="eastAsia"/>
            <w:lang w:eastAsia="zh-CN"/>
          </w:rPr>
          <w:t xml:space="preserve">b: </w:t>
        </w:r>
        <w:r w:rsidRPr="00981E7B">
          <w:rPr>
            <w:rFonts w:eastAsia="DengXian" w:hint="eastAsia"/>
            <w:lang w:eastAsia="zh-CN"/>
          </w:rPr>
          <w:t xml:space="preserve">the event report allowed area </w:t>
        </w:r>
        <w:r>
          <w:rPr>
            <w:rFonts w:eastAsia="DengXian" w:hint="eastAsia"/>
            <w:lang w:eastAsia="zh-CN"/>
          </w:rPr>
          <w:t>is included in the Nnef_EventExposure_Subscribe Request and Ngmlc_Location_ProvideLocation Request</w:t>
        </w:r>
        <w:r w:rsidRPr="001216A7">
          <w:t>.</w:t>
        </w:r>
      </w:ins>
    </w:p>
    <w:p w14:paraId="670C7FCB" w14:textId="77777777" w:rsidR="0081433F" w:rsidRPr="00591193" w:rsidRDefault="0081433F" w:rsidP="0081433F">
      <w:pPr>
        <w:pStyle w:val="B1"/>
        <w:rPr>
          <w:ins w:id="2243" w:author="S2-2205009" w:date="2022-05-23T18:14:00Z"/>
          <w:rFonts w:eastAsia="DengXian"/>
          <w:lang w:eastAsia="zh-CN"/>
        </w:rPr>
      </w:pPr>
      <w:ins w:id="2244" w:author="S2-2205009" w:date="2022-05-23T18:14:00Z">
        <w:r w:rsidRPr="001216A7">
          <w:t>-</w:t>
        </w:r>
        <w:r w:rsidRPr="001216A7">
          <w:tab/>
        </w:r>
        <w:r w:rsidRPr="00591193">
          <w:rPr>
            <w:rFonts w:eastAsia="DengXian" w:hint="eastAsia"/>
            <w:lang w:eastAsia="zh-CN"/>
          </w:rPr>
          <w:t>S</w:t>
        </w:r>
        <w:r w:rsidRPr="001216A7">
          <w:t>tep 2</w:t>
        </w:r>
        <w:r w:rsidRPr="00591193">
          <w:rPr>
            <w:rFonts w:eastAsia="DengXian" w:hint="eastAsia"/>
            <w:lang w:eastAsia="zh-CN"/>
          </w:rPr>
          <w:t>:</w:t>
        </w:r>
        <w:r w:rsidRPr="001216A7">
          <w:t xml:space="preserve"> </w:t>
        </w:r>
        <w:r w:rsidRPr="00981E7B">
          <w:rPr>
            <w:rFonts w:eastAsia="DengXian" w:hint="eastAsia"/>
            <w:lang w:eastAsia="zh-CN"/>
          </w:rPr>
          <w:t>the event report allowed area</w:t>
        </w:r>
        <w:r w:rsidRPr="001216A7">
          <w:t xml:space="preserve"> </w:t>
        </w:r>
        <w:r w:rsidRPr="00591193">
          <w:rPr>
            <w:rFonts w:eastAsia="DengXian" w:hint="eastAsia"/>
            <w:lang w:eastAsia="zh-CN"/>
          </w:rPr>
          <w:t>is included in Nudm_SDM_Get Response.</w:t>
        </w:r>
      </w:ins>
    </w:p>
    <w:p w14:paraId="658F885A" w14:textId="77777777" w:rsidR="0081433F" w:rsidRPr="00591193" w:rsidRDefault="0081433F" w:rsidP="0081433F">
      <w:pPr>
        <w:rPr>
          <w:ins w:id="2245" w:author="S2-2205009" w:date="2022-05-23T18:14:00Z"/>
          <w:rFonts w:eastAsia="DengXian"/>
          <w:lang w:eastAsia="zh-CN"/>
        </w:rPr>
      </w:pPr>
      <w:ins w:id="2246" w:author="S2-2205009" w:date="2022-05-23T18:14:00Z">
        <w:r w:rsidRPr="00591193">
          <w:rPr>
            <w:rFonts w:eastAsia="DengXian"/>
            <w:lang w:eastAsia="zh-CN"/>
          </w:rPr>
          <w:t>I</w:t>
        </w:r>
        <w:r w:rsidRPr="00591193">
          <w:rPr>
            <w:rFonts w:eastAsia="DengXian" w:hint="eastAsia"/>
            <w:lang w:eastAsia="zh-CN"/>
          </w:rPr>
          <w:t xml:space="preserve">f the event report allowed areas received in step 1 and step 2 are not overlapped, the GMLC rejects the location request, the left steps are skipped. </w:t>
        </w:r>
        <w:r w:rsidRPr="00591193">
          <w:rPr>
            <w:rFonts w:eastAsia="DengXian"/>
            <w:lang w:eastAsia="zh-CN"/>
          </w:rPr>
          <w:t>O</w:t>
        </w:r>
        <w:r w:rsidRPr="00591193">
          <w:rPr>
            <w:rFonts w:eastAsia="DengXian" w:hint="eastAsia"/>
            <w:lang w:eastAsia="zh-CN"/>
          </w:rPr>
          <w:t>therwise the event report allowed area is the overlapped area and enhancements to the left steps are as follows:</w:t>
        </w:r>
      </w:ins>
    </w:p>
    <w:p w14:paraId="4E6EDD54" w14:textId="77777777" w:rsidR="0081433F" w:rsidRPr="00E93F8B" w:rsidRDefault="0081433F" w:rsidP="0081433F">
      <w:pPr>
        <w:pStyle w:val="B1"/>
        <w:rPr>
          <w:ins w:id="2247" w:author="S2-2205009" w:date="2022-05-23T18:14:00Z"/>
          <w:rFonts w:eastAsia="DengXian"/>
          <w:lang w:eastAsia="zh-CN"/>
        </w:rPr>
      </w:pPr>
      <w:ins w:id="2248" w:author="S2-2205009" w:date="2022-05-23T18:14:00Z">
        <w:r w:rsidRPr="001216A7">
          <w:t>-</w:t>
        </w:r>
        <w:r w:rsidRPr="001216A7">
          <w:tab/>
        </w:r>
        <w:r w:rsidRPr="00E93F8B">
          <w:rPr>
            <w:rFonts w:eastAsia="DengXian" w:hint="eastAsia"/>
            <w:lang w:eastAsia="zh-CN"/>
          </w:rPr>
          <w:t>Step</w:t>
        </w:r>
        <w:r>
          <w:rPr>
            <w:rFonts w:eastAsia="DengXian" w:hint="eastAsia"/>
            <w:lang w:eastAsia="zh-CN"/>
          </w:rPr>
          <w:t>s</w:t>
        </w:r>
        <w:r w:rsidRPr="00E93F8B">
          <w:rPr>
            <w:rFonts w:eastAsia="DengXian" w:hint="eastAsia"/>
            <w:lang w:eastAsia="zh-CN"/>
          </w:rPr>
          <w:t xml:space="preserve"> </w:t>
        </w:r>
        <w:r>
          <w:rPr>
            <w:rFonts w:eastAsia="DengXian" w:hint="eastAsia"/>
            <w:lang w:eastAsia="zh-CN"/>
          </w:rPr>
          <w:t xml:space="preserve">4, 5, 14 and 16 are enhanced to include </w:t>
        </w:r>
        <w:r w:rsidRPr="00981E7B">
          <w:rPr>
            <w:rFonts w:eastAsia="DengXian" w:hint="eastAsia"/>
            <w:lang w:eastAsia="zh-CN"/>
          </w:rPr>
          <w:t>the event report allowed area</w:t>
        </w:r>
        <w:r>
          <w:rPr>
            <w:rFonts w:eastAsia="DengXian" w:hint="eastAsia"/>
            <w:lang w:eastAsia="zh-CN"/>
          </w:rPr>
          <w:t xml:space="preserve"> parameter</w:t>
        </w:r>
        <w:r w:rsidRPr="001216A7">
          <w:t>.</w:t>
        </w:r>
      </w:ins>
    </w:p>
    <w:p w14:paraId="0E2DCA4B" w14:textId="77777777" w:rsidR="0081433F" w:rsidRPr="00E93F8B" w:rsidRDefault="0081433F" w:rsidP="0081433F">
      <w:pPr>
        <w:pStyle w:val="B1"/>
        <w:rPr>
          <w:ins w:id="2249" w:author="S2-2205009" w:date="2022-05-23T18:14:00Z"/>
          <w:rFonts w:eastAsia="DengXian"/>
          <w:lang w:eastAsia="zh-CN"/>
        </w:rPr>
      </w:pPr>
      <w:ins w:id="2250" w:author="S2-2205009" w:date="2022-05-23T18:14:00Z">
        <w:r w:rsidRPr="001216A7">
          <w:t>-</w:t>
        </w:r>
        <w:r w:rsidRPr="001216A7">
          <w:tab/>
        </w:r>
        <w:r w:rsidRPr="00E93F8B">
          <w:rPr>
            <w:rFonts w:eastAsia="DengXian" w:hint="eastAsia"/>
            <w:lang w:eastAsia="zh-CN"/>
          </w:rPr>
          <w:t>Step</w:t>
        </w:r>
        <w:r>
          <w:rPr>
            <w:rFonts w:eastAsia="DengXian" w:hint="eastAsia"/>
            <w:lang w:eastAsia="zh-CN"/>
          </w:rPr>
          <w:t xml:space="preserve"> 22: When UE detects the event happens, it further checks whether it is in the event report allowed area. </w:t>
        </w:r>
        <w:r>
          <w:rPr>
            <w:rFonts w:eastAsia="DengXian"/>
            <w:lang w:eastAsia="zh-CN"/>
          </w:rPr>
          <w:t>I</w:t>
        </w:r>
        <w:r>
          <w:rPr>
            <w:rFonts w:eastAsia="DengXian" w:hint="eastAsia"/>
            <w:lang w:eastAsia="zh-CN"/>
          </w:rPr>
          <w:t xml:space="preserve">f yes, the steps 23 to 30b-2 are performed. </w:t>
        </w:r>
        <w:r>
          <w:rPr>
            <w:rFonts w:eastAsia="DengXian"/>
            <w:lang w:eastAsia="zh-CN"/>
          </w:rPr>
          <w:t>O</w:t>
        </w:r>
        <w:r>
          <w:rPr>
            <w:rFonts w:eastAsia="DengXian" w:hint="eastAsia"/>
            <w:lang w:eastAsia="zh-CN"/>
          </w:rPr>
          <w:t>therwise, the steps 23 to 30b-2 are skipped</w:t>
        </w:r>
        <w:r w:rsidRPr="001216A7">
          <w:t>.</w:t>
        </w:r>
      </w:ins>
    </w:p>
    <w:p w14:paraId="0DB64C82" w14:textId="7F84AF30" w:rsidR="0081433F" w:rsidRDefault="0081433F" w:rsidP="0081433F">
      <w:pPr>
        <w:pStyle w:val="Heading4"/>
        <w:rPr>
          <w:ins w:id="2251" w:author="S2-2205009" w:date="2022-05-23T18:14:00Z"/>
          <w:rFonts w:eastAsia="DengXian"/>
          <w:lang w:eastAsia="zh-CN"/>
        </w:rPr>
      </w:pPr>
      <w:bookmarkStart w:id="2252" w:name="_Toc104287905"/>
      <w:ins w:id="2253" w:author="S2-2205009" w:date="2022-05-23T18:14:00Z">
        <w:r>
          <w:t>6.</w:t>
        </w:r>
      </w:ins>
      <w:ins w:id="2254" w:author="CATT-Ming" w:date="2022-05-24T11:27:00Z">
        <w:r w:rsidR="008318BE">
          <w:rPr>
            <w:rFonts w:eastAsiaTheme="minorEastAsia" w:hint="eastAsia"/>
            <w:lang w:eastAsia="zh-CN"/>
          </w:rPr>
          <w:t>25</w:t>
        </w:r>
      </w:ins>
      <w:ins w:id="2255" w:author="S2-2205009" w:date="2022-05-23T18:14:00Z">
        <w:r>
          <w:t>.</w:t>
        </w:r>
        <w:r>
          <w:rPr>
            <w:rFonts w:hint="eastAsia"/>
            <w:lang w:eastAsia="zh-CN"/>
          </w:rPr>
          <w:t>3</w:t>
        </w:r>
        <w:r>
          <w:t>.</w:t>
        </w:r>
        <w:r w:rsidRPr="00591193">
          <w:rPr>
            <w:rFonts w:eastAsia="DengXian" w:hint="eastAsia"/>
            <w:lang w:eastAsia="zh-CN"/>
          </w:rPr>
          <w:t>3</w:t>
        </w:r>
        <w:r w:rsidRPr="00F70B61">
          <w:tab/>
        </w:r>
        <w:r w:rsidRPr="00591193">
          <w:rPr>
            <w:rFonts w:eastAsia="DengXian" w:hint="eastAsia"/>
            <w:lang w:eastAsia="zh-CN"/>
          </w:rPr>
          <w:t>Add a new trigger for Cancellation of Reporting of Location Events by a UE</w:t>
        </w:r>
        <w:bookmarkEnd w:id="2252"/>
      </w:ins>
    </w:p>
    <w:p w14:paraId="25A1BF9D" w14:textId="77777777" w:rsidR="0081433F" w:rsidRPr="000B2D53" w:rsidRDefault="0081433F" w:rsidP="0081433F">
      <w:pPr>
        <w:rPr>
          <w:ins w:id="2256" w:author="S2-2205009" w:date="2022-05-23T18:14:00Z"/>
          <w:rFonts w:eastAsia="DengXian"/>
          <w:lang w:eastAsia="zh-CN"/>
        </w:rPr>
      </w:pPr>
      <w:ins w:id="2257" w:author="S2-2205009" w:date="2022-05-23T18:14:00Z">
        <w:r>
          <w:rPr>
            <w:rFonts w:eastAsia="DengXian" w:hint="eastAsia"/>
            <w:lang w:eastAsia="zh-CN"/>
          </w:rPr>
          <w:t>A new trigger is added for UE to cancel</w:t>
        </w:r>
        <w:r w:rsidRPr="000B2D53">
          <w:rPr>
            <w:rFonts w:eastAsia="DengXian" w:hint="eastAsia"/>
            <w:lang w:eastAsia="zh-CN"/>
          </w:rPr>
          <w:t xml:space="preserve"> Reporting of Location Events</w:t>
        </w:r>
        <w:r>
          <w:rPr>
            <w:rFonts w:eastAsia="DengXian" w:hint="eastAsia"/>
            <w:lang w:eastAsia="zh-CN"/>
          </w:rPr>
          <w:t xml:space="preserve"> procedure in clause 6.3.2 in TS 23.273</w:t>
        </w:r>
        <w:r w:rsidRPr="000B2D53">
          <w:rPr>
            <w:rFonts w:eastAsia="DengXian" w:hint="eastAsia"/>
            <w:lang w:eastAsia="zh-CN"/>
          </w:rPr>
          <w:t>:</w:t>
        </w:r>
      </w:ins>
    </w:p>
    <w:p w14:paraId="4940C034" w14:textId="77777777" w:rsidR="0081433F" w:rsidRPr="00E93F8B" w:rsidRDefault="0081433F" w:rsidP="0081433F">
      <w:pPr>
        <w:pStyle w:val="B1"/>
        <w:rPr>
          <w:ins w:id="2258" w:author="S2-2205009" w:date="2022-05-23T18:14:00Z"/>
          <w:rFonts w:eastAsia="DengXian"/>
          <w:lang w:eastAsia="zh-CN"/>
        </w:rPr>
      </w:pPr>
      <w:ins w:id="2259" w:author="S2-2205009" w:date="2022-05-23T18:14:00Z">
        <w:r w:rsidRPr="001216A7">
          <w:t>-</w:t>
        </w:r>
        <w:r w:rsidRPr="001216A7">
          <w:tab/>
        </w:r>
        <w:r>
          <w:rPr>
            <w:rFonts w:eastAsia="DengXian"/>
            <w:lang w:eastAsia="zh-CN"/>
          </w:rPr>
          <w:t>I</w:t>
        </w:r>
        <w:r>
          <w:rPr>
            <w:rFonts w:eastAsia="DengXian" w:hint="eastAsia"/>
            <w:lang w:eastAsia="zh-CN"/>
          </w:rPr>
          <w:t>f the time period to the last time that the UE sent the event report or to the time that the UE receives the</w:t>
        </w:r>
        <w:r w:rsidRPr="00DB38C0">
          <w:rPr>
            <w:rFonts w:eastAsia="DengXian" w:hint="eastAsia"/>
            <w:lang w:eastAsia="zh-CN"/>
          </w:rPr>
          <w:t xml:space="preserve"> </w:t>
        </w:r>
        <w:r>
          <w:rPr>
            <w:rFonts w:eastAsia="DengXian" w:hint="eastAsia"/>
            <w:lang w:eastAsia="zh-CN"/>
          </w:rPr>
          <w:t>LCS Periodic-Triggered Invoke Request message reaches a certain threshold (e.g. the maximum reporting time for area or motion event</w:t>
        </w:r>
        <w:r w:rsidRPr="00F26D68">
          <w:rPr>
            <w:rFonts w:eastAsia="DengXian" w:hint="eastAsia"/>
            <w:lang w:eastAsia="zh-CN"/>
          </w:rPr>
          <w:t xml:space="preserve"> </w:t>
        </w:r>
        <w:r>
          <w:rPr>
            <w:rFonts w:eastAsia="DengXian" w:hint="eastAsia"/>
            <w:lang w:eastAsia="zh-CN"/>
          </w:rPr>
          <w:t>type, implementation dependent threshold for UE available or periodic event type), the UE initiates the cancellation procedure.</w:t>
        </w:r>
      </w:ins>
    </w:p>
    <w:p w14:paraId="541A6062" w14:textId="3DF51DCA" w:rsidR="0081433F" w:rsidRDefault="0081433F" w:rsidP="008318BE">
      <w:pPr>
        <w:pStyle w:val="Heading3"/>
        <w:rPr>
          <w:ins w:id="2260" w:author="S2-2205009" w:date="2022-05-23T18:14:00Z"/>
        </w:rPr>
      </w:pPr>
      <w:bookmarkStart w:id="2261" w:name="_Toc104287906"/>
      <w:ins w:id="2262" w:author="S2-2205009" w:date="2022-05-23T18:14:00Z">
        <w:r>
          <w:t>6.</w:t>
        </w:r>
      </w:ins>
      <w:ins w:id="2263" w:author="CATT-Ming" w:date="2022-05-24T11:27:00Z">
        <w:r w:rsidR="008318BE">
          <w:rPr>
            <w:rFonts w:eastAsiaTheme="minorEastAsia" w:hint="eastAsia"/>
            <w:lang w:eastAsia="zh-CN"/>
          </w:rPr>
          <w:t>25</w:t>
        </w:r>
      </w:ins>
      <w:ins w:id="2264" w:author="S2-2205009" w:date="2022-05-23T18:14:00Z">
        <w:r>
          <w:t>.4</w:t>
        </w:r>
        <w:r>
          <w:tab/>
        </w:r>
        <w:r w:rsidRPr="00B97AC8">
          <w:t>Impact</w:t>
        </w:r>
        <w:r>
          <w:t>s</w:t>
        </w:r>
        <w:r w:rsidRPr="00B97AC8">
          <w:t xml:space="preserve"> on </w:t>
        </w:r>
        <w:r w:rsidRPr="008318BE">
          <w:t>services</w:t>
        </w:r>
        <w:r>
          <w:t xml:space="preserve">, </w:t>
        </w:r>
        <w:r w:rsidRPr="00B97AC8">
          <w:t>entities</w:t>
        </w:r>
        <w:r>
          <w:t xml:space="preserve">, </w:t>
        </w:r>
        <w:r w:rsidRPr="00B97AC8">
          <w:t>and interfaces</w:t>
        </w:r>
        <w:bookmarkEnd w:id="2261"/>
      </w:ins>
    </w:p>
    <w:p w14:paraId="12F0731C" w14:textId="77777777" w:rsidR="0081433F" w:rsidRDefault="0081433F" w:rsidP="0081433F">
      <w:pPr>
        <w:rPr>
          <w:ins w:id="2265" w:author="S2-2205009" w:date="2022-05-23T18:14:00Z"/>
          <w:rFonts w:eastAsia="DengXian"/>
          <w:lang w:eastAsia="zh-CN"/>
        </w:rPr>
      </w:pPr>
      <w:ins w:id="2266" w:author="S2-2205009" w:date="2022-05-23T18:14:00Z">
        <w:r>
          <w:rPr>
            <w:rFonts w:eastAsia="DengXian" w:hint="eastAsia"/>
            <w:lang w:eastAsia="zh-CN"/>
          </w:rPr>
          <w:t>GMLC:</w:t>
        </w:r>
      </w:ins>
    </w:p>
    <w:p w14:paraId="2D7CB50B" w14:textId="77777777" w:rsidR="0081433F" w:rsidRDefault="0081433F" w:rsidP="0081433F">
      <w:pPr>
        <w:pStyle w:val="B1"/>
        <w:rPr>
          <w:ins w:id="2267" w:author="S2-2205009" w:date="2022-05-23T18:14:00Z"/>
          <w:rFonts w:eastAsia="DengXian"/>
          <w:lang w:eastAsia="zh-CN"/>
        </w:rPr>
      </w:pPr>
      <w:ins w:id="2268" w:author="S2-2205009" w:date="2022-05-23T18:14:00Z">
        <w:r w:rsidRPr="00333F85">
          <w:t>-</w:t>
        </w:r>
        <w:r w:rsidRPr="00333F85">
          <w:tab/>
        </w:r>
        <w:r w:rsidRPr="00591193">
          <w:rPr>
            <w:rFonts w:eastAsia="DengXian" w:hint="eastAsia"/>
            <w:lang w:eastAsia="zh-CN"/>
          </w:rPr>
          <w:t xml:space="preserve">Receive the event report allowed area from LCS Client/AF and/or UDM and </w:t>
        </w:r>
        <w:r w:rsidRPr="00591193">
          <w:rPr>
            <w:rFonts w:eastAsia="DengXian"/>
            <w:lang w:eastAsia="zh-CN"/>
          </w:rPr>
          <w:t>decide</w:t>
        </w:r>
        <w:r w:rsidRPr="00591193">
          <w:rPr>
            <w:rFonts w:eastAsia="DengXian" w:hint="eastAsia"/>
            <w:lang w:eastAsia="zh-CN"/>
          </w:rPr>
          <w:t xml:space="preserve"> the final </w:t>
        </w:r>
        <w:r w:rsidRPr="000B2D53">
          <w:rPr>
            <w:rFonts w:eastAsia="DengXian" w:hint="eastAsia"/>
            <w:lang w:eastAsia="zh-CN"/>
          </w:rPr>
          <w:t>event report allowed area</w:t>
        </w:r>
        <w:r w:rsidRPr="00591193">
          <w:rPr>
            <w:rFonts w:eastAsia="DengXian" w:hint="eastAsia"/>
            <w:lang w:eastAsia="zh-CN"/>
          </w:rPr>
          <w:t xml:space="preserve"> based on the received area(s)</w:t>
        </w:r>
        <w:r>
          <w:rPr>
            <w:rFonts w:eastAsia="DengXian" w:hint="eastAsia"/>
            <w:lang w:eastAsia="zh-CN"/>
          </w:rPr>
          <w:t>.</w:t>
        </w:r>
      </w:ins>
    </w:p>
    <w:p w14:paraId="243A1F7E" w14:textId="77777777" w:rsidR="0081433F" w:rsidRPr="00591193" w:rsidRDefault="0081433F" w:rsidP="0081433F">
      <w:pPr>
        <w:pStyle w:val="B1"/>
        <w:rPr>
          <w:ins w:id="2269" w:author="S2-2205009" w:date="2022-05-23T18:14:00Z"/>
          <w:rFonts w:eastAsia="DengXian"/>
          <w:lang w:eastAsia="zh-CN"/>
        </w:rPr>
      </w:pPr>
      <w:ins w:id="2270" w:author="S2-2205009" w:date="2022-05-23T18:14:00Z">
        <w:r w:rsidRPr="00333F85">
          <w:t>-</w:t>
        </w:r>
        <w:r w:rsidRPr="00333F85">
          <w:tab/>
        </w:r>
        <w:r w:rsidRPr="00591193">
          <w:rPr>
            <w:rFonts w:eastAsia="DengXian" w:hint="eastAsia"/>
            <w:lang w:eastAsia="zh-CN"/>
          </w:rPr>
          <w:t xml:space="preserve">Send </w:t>
        </w:r>
        <w:r w:rsidRPr="00202FCC">
          <w:rPr>
            <w:rFonts w:eastAsia="DengXian" w:hint="eastAsia"/>
            <w:lang w:eastAsia="zh-CN"/>
          </w:rPr>
          <w:t xml:space="preserve">the event report allowed area </w:t>
        </w:r>
        <w:r>
          <w:rPr>
            <w:rFonts w:eastAsia="DengXian" w:hint="eastAsia"/>
            <w:lang w:eastAsia="zh-CN"/>
          </w:rPr>
          <w:t>to AMF.</w:t>
        </w:r>
      </w:ins>
    </w:p>
    <w:p w14:paraId="64D6FCF6" w14:textId="77777777" w:rsidR="0081433F" w:rsidRDefault="0081433F" w:rsidP="0081433F">
      <w:pPr>
        <w:rPr>
          <w:ins w:id="2271" w:author="S2-2205009" w:date="2022-05-23T18:14:00Z"/>
          <w:rFonts w:eastAsia="DengXian"/>
          <w:lang w:eastAsia="zh-CN"/>
        </w:rPr>
      </w:pPr>
      <w:ins w:id="2272" w:author="S2-2205009" w:date="2022-05-23T18:14:00Z">
        <w:r>
          <w:rPr>
            <w:rFonts w:eastAsia="DengXian" w:hint="eastAsia"/>
            <w:lang w:eastAsia="zh-CN"/>
          </w:rPr>
          <w:t>UDM:</w:t>
        </w:r>
      </w:ins>
    </w:p>
    <w:p w14:paraId="26B3618E" w14:textId="77777777" w:rsidR="0081433F" w:rsidRPr="00591193" w:rsidRDefault="0081433F" w:rsidP="0081433F">
      <w:pPr>
        <w:pStyle w:val="B1"/>
        <w:rPr>
          <w:ins w:id="2273" w:author="S2-2205009" w:date="2022-05-23T18:14:00Z"/>
          <w:rFonts w:eastAsia="DengXian"/>
          <w:lang w:eastAsia="zh-CN"/>
        </w:rPr>
      </w:pPr>
      <w:ins w:id="2274" w:author="S2-2205009" w:date="2022-05-23T18:14:00Z">
        <w:r w:rsidRPr="00333F85">
          <w:t>-</w:t>
        </w:r>
        <w:r w:rsidRPr="00333F85">
          <w:tab/>
        </w:r>
        <w:r w:rsidRPr="000F71A9">
          <w:rPr>
            <w:rFonts w:eastAsia="DengXian" w:hint="eastAsia"/>
            <w:lang w:eastAsia="zh-CN"/>
          </w:rPr>
          <w:t>Receive the event report allowed area from UE and store the parameter.</w:t>
        </w:r>
      </w:ins>
    </w:p>
    <w:p w14:paraId="4AB2458C" w14:textId="77777777" w:rsidR="0081433F" w:rsidRPr="000F71A9" w:rsidRDefault="0081433F" w:rsidP="0081433F">
      <w:pPr>
        <w:pStyle w:val="B1"/>
        <w:rPr>
          <w:ins w:id="2275" w:author="S2-2205009" w:date="2022-05-23T18:14:00Z"/>
          <w:rFonts w:eastAsia="DengXian"/>
          <w:lang w:eastAsia="zh-CN"/>
        </w:rPr>
      </w:pPr>
      <w:ins w:id="2276" w:author="S2-2205009" w:date="2022-05-23T18:14:00Z">
        <w:r w:rsidRPr="00333F85">
          <w:t>-</w:t>
        </w:r>
        <w:r w:rsidRPr="00333F85">
          <w:tab/>
        </w:r>
        <w:r w:rsidRPr="00591193">
          <w:rPr>
            <w:rFonts w:eastAsia="DengXian" w:hint="eastAsia"/>
            <w:lang w:eastAsia="zh-CN"/>
          </w:rPr>
          <w:t>Provide the</w:t>
        </w:r>
        <w:r w:rsidRPr="000F71A9">
          <w:rPr>
            <w:rFonts w:hint="eastAsia"/>
          </w:rPr>
          <w:t xml:space="preserve"> </w:t>
        </w:r>
        <w:r w:rsidRPr="00C4548B">
          <w:rPr>
            <w:rFonts w:hint="eastAsia"/>
          </w:rPr>
          <w:t>event report allowed area</w:t>
        </w:r>
        <w:r w:rsidRPr="00591193">
          <w:rPr>
            <w:rFonts w:eastAsia="DengXian" w:hint="eastAsia"/>
            <w:lang w:eastAsia="zh-CN"/>
          </w:rPr>
          <w:t xml:space="preserve"> to GMLC.</w:t>
        </w:r>
      </w:ins>
    </w:p>
    <w:p w14:paraId="3422F835" w14:textId="77777777" w:rsidR="0081433F" w:rsidRDefault="0081433F" w:rsidP="0081433F">
      <w:pPr>
        <w:rPr>
          <w:ins w:id="2277" w:author="S2-2205009" w:date="2022-05-23T18:14:00Z"/>
          <w:rFonts w:eastAsia="DengXian"/>
          <w:lang w:eastAsia="zh-CN"/>
        </w:rPr>
      </w:pPr>
      <w:ins w:id="2278" w:author="S2-2205009" w:date="2022-05-23T18:14:00Z">
        <w:r>
          <w:rPr>
            <w:rFonts w:eastAsia="DengXian" w:hint="eastAsia"/>
            <w:lang w:eastAsia="zh-CN"/>
          </w:rPr>
          <w:t>AMF:</w:t>
        </w:r>
        <w:r w:rsidRPr="00591193">
          <w:rPr>
            <w:rFonts w:eastAsia="DengXian" w:hint="eastAsia"/>
            <w:lang w:eastAsia="zh-CN"/>
          </w:rPr>
          <w:t xml:space="preserve"> </w:t>
        </w:r>
        <w:r w:rsidRPr="00202FCC">
          <w:rPr>
            <w:rFonts w:eastAsia="DengXian" w:hint="eastAsia"/>
            <w:lang w:eastAsia="zh-CN"/>
          </w:rPr>
          <w:t>Receives the event report allowed area</w:t>
        </w:r>
        <w:r>
          <w:rPr>
            <w:rFonts w:eastAsia="DengXian" w:hint="eastAsia"/>
            <w:lang w:eastAsia="zh-CN"/>
          </w:rPr>
          <w:t xml:space="preserve"> from GMLC and send the parameter to LMF.</w:t>
        </w:r>
      </w:ins>
    </w:p>
    <w:p w14:paraId="3C98D5C2" w14:textId="77777777" w:rsidR="0081433F" w:rsidRDefault="0081433F" w:rsidP="0081433F">
      <w:pPr>
        <w:rPr>
          <w:ins w:id="2279" w:author="S2-2205009" w:date="2022-05-23T18:14:00Z"/>
          <w:rFonts w:eastAsia="DengXian"/>
          <w:lang w:eastAsia="zh-CN"/>
        </w:rPr>
      </w:pPr>
      <w:ins w:id="2280" w:author="S2-2205009" w:date="2022-05-23T18:14:00Z">
        <w:r>
          <w:rPr>
            <w:rFonts w:eastAsia="DengXian" w:hint="eastAsia"/>
            <w:lang w:eastAsia="zh-CN"/>
          </w:rPr>
          <w:t xml:space="preserve">LMF: send the </w:t>
        </w:r>
        <w:r w:rsidRPr="00C4548B">
          <w:rPr>
            <w:rFonts w:hint="eastAsia"/>
          </w:rPr>
          <w:t>event report allowed area</w:t>
        </w:r>
        <w:r w:rsidRPr="00591193">
          <w:rPr>
            <w:rFonts w:eastAsia="DengXian" w:hint="eastAsia"/>
            <w:lang w:eastAsia="zh-CN"/>
          </w:rPr>
          <w:t xml:space="preserve"> to UE</w:t>
        </w:r>
        <w:r>
          <w:rPr>
            <w:rFonts w:eastAsia="DengXian" w:hint="eastAsia"/>
            <w:lang w:eastAsia="zh-CN"/>
          </w:rPr>
          <w:t>.</w:t>
        </w:r>
      </w:ins>
    </w:p>
    <w:p w14:paraId="4E4D3869" w14:textId="77777777" w:rsidR="0081433F" w:rsidRDefault="0081433F" w:rsidP="0081433F">
      <w:pPr>
        <w:rPr>
          <w:ins w:id="2281" w:author="S2-2205009" w:date="2022-05-23T18:14:00Z"/>
          <w:rFonts w:eastAsia="DengXian"/>
          <w:lang w:eastAsia="zh-CN"/>
        </w:rPr>
      </w:pPr>
      <w:ins w:id="2282" w:author="S2-2205009" w:date="2022-05-23T18:14:00Z">
        <w:r>
          <w:rPr>
            <w:rFonts w:eastAsia="DengXian" w:hint="eastAsia"/>
            <w:lang w:eastAsia="zh-CN"/>
          </w:rPr>
          <w:t>UE:</w:t>
        </w:r>
        <w:r w:rsidRPr="00591193">
          <w:rPr>
            <w:rFonts w:eastAsia="DengXian" w:hint="eastAsia"/>
            <w:lang w:eastAsia="zh-CN"/>
          </w:rPr>
          <w:t xml:space="preserve"> </w:t>
        </w:r>
        <w:r w:rsidRPr="00061799">
          <w:rPr>
            <w:rFonts w:eastAsia="DengXian" w:hint="eastAsia"/>
            <w:lang w:eastAsia="zh-CN"/>
          </w:rPr>
          <w:t xml:space="preserve">Receive the </w:t>
        </w:r>
        <w:r w:rsidRPr="00C4548B">
          <w:rPr>
            <w:rFonts w:hint="eastAsia"/>
          </w:rPr>
          <w:t>event report allowed area</w:t>
        </w:r>
        <w:r w:rsidRPr="000A36DE">
          <w:rPr>
            <w:rFonts w:eastAsia="DengXian" w:hint="eastAsia"/>
            <w:lang w:eastAsia="zh-CN"/>
          </w:rPr>
          <w:t xml:space="preserve"> </w:t>
        </w:r>
        <w:r>
          <w:rPr>
            <w:rFonts w:eastAsia="DengXian" w:hint="eastAsia"/>
            <w:lang w:eastAsia="zh-CN"/>
          </w:rPr>
          <w:t>from LMF and enforce the parameter.</w:t>
        </w:r>
      </w:ins>
    </w:p>
    <w:p w14:paraId="3B20F5A5" w14:textId="31C90AFE" w:rsidR="00403115" w:rsidRPr="000063DB" w:rsidRDefault="00403115" w:rsidP="00403115">
      <w:pPr>
        <w:pStyle w:val="Heading2"/>
        <w:rPr>
          <w:ins w:id="2283" w:author="S2-2205010" w:date="2022-05-23T18:16:00Z"/>
        </w:rPr>
      </w:pPr>
      <w:bookmarkStart w:id="2284" w:name="_Toc104287907"/>
      <w:ins w:id="2285" w:author="S2-2205010" w:date="2022-05-23T18:16:00Z">
        <w:r w:rsidRPr="000063DB">
          <w:t>6.</w:t>
        </w:r>
        <w:r>
          <w:rPr>
            <w:rFonts w:eastAsiaTheme="minorEastAsia" w:hint="eastAsia"/>
            <w:lang w:eastAsia="zh-CN"/>
          </w:rPr>
          <w:t>26</w:t>
        </w:r>
        <w:r w:rsidRPr="000063DB">
          <w:tab/>
          <w:t>Solution #</w:t>
        </w:r>
      </w:ins>
      <w:ins w:id="2286" w:author="CATT-Ming" w:date="2022-05-24T11:35:00Z">
        <w:r w:rsidR="001068F6">
          <w:rPr>
            <w:rFonts w:eastAsiaTheme="minorEastAsia" w:hint="eastAsia"/>
            <w:lang w:eastAsia="zh-CN"/>
          </w:rPr>
          <w:t>26</w:t>
        </w:r>
      </w:ins>
      <w:ins w:id="2287" w:author="S2-2205010" w:date="2022-05-23T18:16:00Z">
        <w:r w:rsidRPr="000063DB">
          <w:t xml:space="preserve">: </w:t>
        </w:r>
        <w:r>
          <w:t>LPHAP requirement awareness by LMF</w:t>
        </w:r>
        <w:bookmarkEnd w:id="2284"/>
      </w:ins>
    </w:p>
    <w:p w14:paraId="1639C74A" w14:textId="10F43D55" w:rsidR="00403115" w:rsidRPr="000063DB" w:rsidRDefault="00403115" w:rsidP="00403115">
      <w:pPr>
        <w:pStyle w:val="Heading3"/>
        <w:rPr>
          <w:ins w:id="2288" w:author="S2-2205010" w:date="2022-05-23T18:16:00Z"/>
          <w:lang w:eastAsia="ko-KR"/>
        </w:rPr>
      </w:pPr>
      <w:bookmarkStart w:id="2289" w:name="_Toc104287908"/>
      <w:ins w:id="2290" w:author="S2-2205010" w:date="2022-05-23T18:16:00Z">
        <w:r w:rsidRPr="000063DB">
          <w:rPr>
            <w:lang w:eastAsia="ko-KR"/>
          </w:rPr>
          <w:t>6.</w:t>
        </w:r>
      </w:ins>
      <w:ins w:id="2291" w:author="CATT-Ming" w:date="2022-05-24T11:35:00Z">
        <w:r w:rsidR="001068F6">
          <w:rPr>
            <w:rFonts w:eastAsiaTheme="minorEastAsia" w:hint="eastAsia"/>
            <w:lang w:eastAsia="zh-CN"/>
          </w:rPr>
          <w:t>26</w:t>
        </w:r>
      </w:ins>
      <w:ins w:id="2292" w:author="S2-2205010" w:date="2022-05-23T18:16:00Z">
        <w:r w:rsidRPr="000063DB">
          <w:rPr>
            <w:lang w:eastAsia="ko-KR"/>
          </w:rPr>
          <w:t>.1</w:t>
        </w:r>
        <w:r w:rsidRPr="000063DB">
          <w:rPr>
            <w:lang w:eastAsia="ko-KR"/>
          </w:rPr>
          <w:tab/>
          <w:t>Introduction</w:t>
        </w:r>
        <w:bookmarkEnd w:id="2289"/>
      </w:ins>
    </w:p>
    <w:p w14:paraId="419F3115" w14:textId="7C4ADC2C" w:rsidR="00403115" w:rsidRPr="000063DB" w:rsidRDefault="00403115" w:rsidP="00403115">
      <w:pPr>
        <w:pStyle w:val="EditorsNote"/>
        <w:rPr>
          <w:ins w:id="2293" w:author="S2-2205010" w:date="2022-05-23T18:16:00Z"/>
        </w:rPr>
      </w:pPr>
      <w:ins w:id="2294" w:author="S2-2205010" w:date="2022-05-23T18:16:00Z">
        <w:r w:rsidRPr="000063DB">
          <w:t>Editor</w:t>
        </w:r>
      </w:ins>
      <w:r w:rsidR="00AD2391">
        <w:t>'</w:t>
      </w:r>
      <w:ins w:id="2295" w:author="S2-2205010" w:date="2022-05-23T18:16:00Z">
        <w:r w:rsidRPr="000063DB">
          <w:t>s note:</w:t>
        </w:r>
        <w:r w:rsidRPr="000063DB">
          <w:tab/>
          <w:t>This clause lists the key issue(s) addressed by this solution, and briefly the main principles of the solution.</w:t>
        </w:r>
      </w:ins>
    </w:p>
    <w:p w14:paraId="132ACC3F" w14:textId="75D4FC2B" w:rsidR="00403115" w:rsidRDefault="00403115" w:rsidP="00403115">
      <w:pPr>
        <w:rPr>
          <w:ins w:id="2296" w:author="S2-2205010" w:date="2022-05-23T18:16:00Z"/>
          <w:rFonts w:eastAsiaTheme="minorEastAsia"/>
          <w:lang w:eastAsia="zh-CN"/>
        </w:rPr>
      </w:pPr>
      <w:ins w:id="2297" w:author="S2-2205010" w:date="2022-05-23T18:16:00Z">
        <w:r>
          <w:rPr>
            <w:rFonts w:eastAsiaTheme="minorEastAsia"/>
            <w:lang w:eastAsia="zh-CN"/>
          </w:rPr>
          <w:t xml:space="preserve">The solution addresses key issue #12, </w:t>
        </w:r>
        <w:r w:rsidRPr="000E5E0E">
          <w:rPr>
            <w:lang w:eastAsia="zh-CN"/>
          </w:rPr>
          <w:t>support of low power and/or high accuracy positioning</w:t>
        </w:r>
        <w:r>
          <w:rPr>
            <w:lang w:eastAsia="zh-CN"/>
          </w:rPr>
          <w:t xml:space="preserve">. In particular, the issue </w:t>
        </w:r>
      </w:ins>
      <w:r w:rsidR="00AD2391">
        <w:rPr>
          <w:lang w:eastAsia="zh-CN"/>
        </w:rPr>
        <w:t>"</w:t>
      </w:r>
      <w:ins w:id="2298" w:author="S2-2205010" w:date="2022-05-23T18:16:00Z">
        <w:r w:rsidRPr="000E5E0E">
          <w:rPr>
            <w:rFonts w:eastAsiaTheme="minorEastAsia"/>
            <w:lang w:eastAsia="zh-CN"/>
          </w:rPr>
          <w:t>whether new information is needed in subscription data for low power and/or high accuracy positioning</w:t>
        </w:r>
      </w:ins>
      <w:r w:rsidR="00AD2391">
        <w:rPr>
          <w:rFonts w:eastAsiaTheme="minorEastAsia"/>
          <w:lang w:eastAsia="zh-CN"/>
        </w:rPr>
        <w:t>"</w:t>
      </w:r>
      <w:ins w:id="2299" w:author="S2-2205010" w:date="2022-05-23T18:16:00Z">
        <w:r>
          <w:rPr>
            <w:rFonts w:eastAsiaTheme="minorEastAsia"/>
            <w:lang w:eastAsia="zh-CN"/>
          </w:rPr>
          <w:t xml:space="preserve"> is clarified its necessity.</w:t>
        </w:r>
      </w:ins>
    </w:p>
    <w:p w14:paraId="6BEA49A7" w14:textId="0F877598" w:rsidR="00403115" w:rsidRDefault="00403115" w:rsidP="00403115">
      <w:pPr>
        <w:jc w:val="both"/>
        <w:rPr>
          <w:ins w:id="2300" w:author="S2-2205010" w:date="2022-05-23T18:16:00Z"/>
          <w:rFonts w:eastAsiaTheme="minorEastAsia"/>
          <w:lang w:eastAsia="zh-CN"/>
        </w:rPr>
      </w:pPr>
      <w:ins w:id="2301" w:author="S2-2205010" w:date="2022-05-23T18:16:00Z">
        <w:r>
          <w:rPr>
            <w:rFonts w:eastAsiaTheme="minorEastAsia"/>
            <w:lang w:eastAsia="zh-CN"/>
          </w:rPr>
          <w:t>When RAN discussed low power and high accuracy positioning (LPHAP) in the workshop(RWS-210573), people believe the UE requiring low power and high accuracy positioning can be a new UE type, or based on Redcap UE or eMBB UE.</w:t>
        </w:r>
        <w:r>
          <w:rPr>
            <w:rFonts w:eastAsiaTheme="minorEastAsia" w:hint="eastAsia"/>
            <w:lang w:eastAsia="zh-CN"/>
          </w:rPr>
          <w:t xml:space="preserve"> </w:t>
        </w:r>
        <w:r>
          <w:rPr>
            <w:rFonts w:eastAsiaTheme="minorEastAsia"/>
            <w:lang w:eastAsia="zh-CN"/>
          </w:rPr>
          <w:t xml:space="preserve">It means low power and high accuracy positioning is not a </w:t>
        </w:r>
      </w:ins>
      <w:r w:rsidR="00AD2391">
        <w:rPr>
          <w:rFonts w:eastAsiaTheme="minorEastAsia"/>
          <w:lang w:eastAsia="zh-CN"/>
        </w:rPr>
        <w:t>"</w:t>
      </w:r>
      <w:ins w:id="2302" w:author="S2-2205010" w:date="2022-05-23T18:16:00Z">
        <w:r>
          <w:rPr>
            <w:rFonts w:eastAsiaTheme="minorEastAsia"/>
            <w:lang w:eastAsia="zh-CN"/>
          </w:rPr>
          <w:t>lable</w:t>
        </w:r>
      </w:ins>
      <w:r w:rsidR="00AD2391">
        <w:rPr>
          <w:rFonts w:eastAsiaTheme="minorEastAsia"/>
          <w:lang w:eastAsia="zh-CN"/>
        </w:rPr>
        <w:t>"</w:t>
      </w:r>
      <w:ins w:id="2303" w:author="S2-2205010" w:date="2022-05-23T18:16:00Z">
        <w:r>
          <w:rPr>
            <w:rFonts w:eastAsiaTheme="minorEastAsia"/>
            <w:lang w:eastAsia="zh-CN"/>
          </w:rPr>
          <w:t xml:space="preserve"> to differentiate UE, but actually a location service requirement for both UE impact and service performance.</w:t>
        </w:r>
      </w:ins>
    </w:p>
    <w:p w14:paraId="1618716C" w14:textId="06F948B7" w:rsidR="00403115" w:rsidRDefault="00403115" w:rsidP="00403115">
      <w:pPr>
        <w:jc w:val="both"/>
        <w:rPr>
          <w:ins w:id="2304" w:author="S2-2205010" w:date="2022-05-23T18:16:00Z"/>
          <w:rFonts w:eastAsiaTheme="minorEastAsia"/>
          <w:lang w:eastAsia="zh-CN"/>
        </w:rPr>
      </w:pPr>
      <w:ins w:id="2305" w:author="S2-2205010" w:date="2022-05-23T18:16:00Z">
        <w:r>
          <w:rPr>
            <w:rFonts w:eastAsiaTheme="minorEastAsia"/>
            <w:lang w:eastAsia="zh-CN"/>
          </w:rPr>
          <w:lastRenderedPageBreak/>
          <w:t xml:space="preserve">With the introduction of LPHAP, location procedure in rel-18 needs to be enhanced to satisfy the requirement. In terms of </w:t>
        </w:r>
      </w:ins>
      <w:r w:rsidR="00AD2391">
        <w:rPr>
          <w:rFonts w:eastAsiaTheme="minorEastAsia"/>
          <w:lang w:eastAsia="zh-CN"/>
        </w:rPr>
        <w:t>"</w:t>
      </w:r>
      <w:ins w:id="2306" w:author="S2-2205010" w:date="2022-05-23T18:16:00Z">
        <w:r>
          <w:rPr>
            <w:rFonts w:eastAsiaTheme="minorEastAsia"/>
            <w:lang w:eastAsia="zh-CN"/>
          </w:rPr>
          <w:t>HA(high accuracy</w:t>
        </w:r>
      </w:ins>
      <w:r w:rsidR="00AD2391">
        <w:rPr>
          <w:rFonts w:eastAsiaTheme="minorEastAsia"/>
          <w:lang w:eastAsia="zh-CN"/>
        </w:rPr>
        <w:t>"</w:t>
      </w:r>
      <w:ins w:id="2307" w:author="S2-2205010" w:date="2022-05-23T18:16:00Z">
        <w:r>
          <w:rPr>
            <w:rFonts w:eastAsiaTheme="minorEastAsia"/>
            <w:lang w:eastAsia="zh-CN"/>
          </w:rPr>
          <w:t>, currently it is identified by LCS QoS, and optionally provided by the LCS client/AF. If the LCS QoS is not provided, the LMF will treat the location request with a default accuracy.</w:t>
        </w:r>
      </w:ins>
    </w:p>
    <w:p w14:paraId="42C40956" w14:textId="77777777" w:rsidR="00403115" w:rsidRPr="00AA6B84" w:rsidRDefault="00403115" w:rsidP="00403115">
      <w:pPr>
        <w:rPr>
          <w:ins w:id="2308" w:author="S2-2205010" w:date="2022-05-23T18:16:00Z"/>
          <w:rFonts w:eastAsiaTheme="minorEastAsia"/>
          <w:lang w:eastAsia="zh-CN"/>
        </w:rPr>
      </w:pPr>
      <w:ins w:id="2309" w:author="S2-2205010" w:date="2022-05-23T18:16:00Z">
        <w:r>
          <w:rPr>
            <w:rFonts w:eastAsiaTheme="minorEastAsia"/>
            <w:lang w:eastAsia="zh-CN"/>
          </w:rPr>
          <w:t xml:space="preserve">On the other hand, LPHAP also reflects the expected UE impact when being positioned, i.e. low power consumption. LMF is responsible for positioning method selection. Usually UE-based positioning will consume more power than NW-based one. Therefore </w:t>
        </w:r>
        <w:r>
          <w:rPr>
            <w:rFonts w:eastAsiaTheme="minorEastAsia" w:hint="eastAsia"/>
            <w:lang w:eastAsia="zh-CN"/>
          </w:rPr>
          <w:t>LMF</w:t>
        </w:r>
        <w:r>
          <w:rPr>
            <w:rFonts w:eastAsiaTheme="minorEastAsia"/>
            <w:lang w:eastAsia="zh-CN"/>
          </w:rPr>
          <w:t xml:space="preserve"> should take into account the LPHAP requirement when determine the positioning method.</w:t>
        </w:r>
      </w:ins>
    </w:p>
    <w:p w14:paraId="75A6FE8E" w14:textId="71546BA4" w:rsidR="00403115" w:rsidRPr="000063DB" w:rsidRDefault="00403115" w:rsidP="00403115">
      <w:pPr>
        <w:pStyle w:val="Heading3"/>
        <w:rPr>
          <w:ins w:id="2310" w:author="S2-2205010" w:date="2022-05-23T18:16:00Z"/>
          <w:lang w:eastAsia="ko-KR"/>
        </w:rPr>
      </w:pPr>
      <w:bookmarkStart w:id="2311" w:name="_Toc104287909"/>
      <w:ins w:id="2312" w:author="S2-2205010" w:date="2022-05-23T18:16:00Z">
        <w:r w:rsidRPr="000063DB">
          <w:rPr>
            <w:lang w:eastAsia="ko-KR"/>
          </w:rPr>
          <w:t>6.</w:t>
        </w:r>
      </w:ins>
      <w:ins w:id="2313" w:author="CATT-Ming" w:date="2022-05-24T11:35:00Z">
        <w:r w:rsidR="001068F6">
          <w:rPr>
            <w:rFonts w:eastAsiaTheme="minorEastAsia" w:hint="eastAsia"/>
            <w:lang w:eastAsia="zh-CN"/>
          </w:rPr>
          <w:t>26</w:t>
        </w:r>
      </w:ins>
      <w:ins w:id="2314" w:author="S2-2205010" w:date="2022-05-23T18:16:00Z">
        <w:r w:rsidRPr="000063DB">
          <w:rPr>
            <w:lang w:eastAsia="ko-KR"/>
          </w:rPr>
          <w:t>.2</w:t>
        </w:r>
        <w:r w:rsidRPr="000063DB">
          <w:rPr>
            <w:lang w:eastAsia="ko-KR"/>
          </w:rPr>
          <w:tab/>
          <w:t>Functional Description</w:t>
        </w:r>
        <w:bookmarkEnd w:id="2311"/>
      </w:ins>
    </w:p>
    <w:p w14:paraId="3A3C3F94" w14:textId="6D6A8901" w:rsidR="00403115" w:rsidRDefault="00403115" w:rsidP="00403115">
      <w:pPr>
        <w:jc w:val="both"/>
        <w:rPr>
          <w:ins w:id="2315" w:author="S2-2205010" w:date="2022-05-23T18:16:00Z"/>
          <w:rFonts w:eastAsiaTheme="minorEastAsia"/>
          <w:lang w:eastAsia="zh-CN"/>
        </w:rPr>
      </w:pPr>
      <w:ins w:id="2316" w:author="S2-2205010" w:date="2022-05-23T18:16:00Z">
        <w:r>
          <w:rPr>
            <w:rFonts w:eastAsiaTheme="minorEastAsia"/>
            <w:lang w:eastAsia="zh-CN"/>
          </w:rPr>
          <w:t xml:space="preserve">In UE LCS subscription data, it may include </w:t>
        </w:r>
      </w:ins>
      <w:r w:rsidR="00AD2391">
        <w:rPr>
          <w:rFonts w:eastAsiaTheme="minorEastAsia"/>
          <w:lang w:eastAsia="zh-CN"/>
        </w:rPr>
        <w:t>"</w:t>
      </w:r>
      <w:ins w:id="2317" w:author="S2-2205010" w:date="2022-05-23T18:16:00Z">
        <w:r>
          <w:rPr>
            <w:rFonts w:eastAsiaTheme="minorEastAsia"/>
            <w:lang w:eastAsia="zh-CN"/>
          </w:rPr>
          <w:t>LPHAP indication</w:t>
        </w:r>
      </w:ins>
      <w:r w:rsidR="00AD2391">
        <w:rPr>
          <w:rFonts w:eastAsiaTheme="minorEastAsia"/>
          <w:lang w:eastAsia="zh-CN"/>
        </w:rPr>
        <w:t>"</w:t>
      </w:r>
      <w:ins w:id="2318" w:author="S2-2205010" w:date="2022-05-23T18:16:00Z">
        <w:r>
          <w:rPr>
            <w:rFonts w:eastAsiaTheme="minorEastAsia"/>
            <w:lang w:eastAsia="zh-CN"/>
          </w:rPr>
          <w:t>. During UE registration, AMF fetches the UE LCS subscription data to the LMF.</w:t>
        </w:r>
      </w:ins>
    </w:p>
    <w:p w14:paraId="345FD45A" w14:textId="77777777" w:rsidR="00403115" w:rsidRDefault="00403115" w:rsidP="00403115">
      <w:pPr>
        <w:pStyle w:val="ListParagraph"/>
        <w:jc w:val="both"/>
        <w:rPr>
          <w:ins w:id="2319" w:author="S2-2205010" w:date="2022-05-23T18:16:00Z"/>
          <w:rFonts w:eastAsiaTheme="minorEastAsia"/>
          <w:lang w:eastAsia="zh-CN"/>
        </w:rPr>
      </w:pPr>
      <w:ins w:id="2320" w:author="S2-2205010" w:date="2022-05-23T18:16:00Z">
        <w:r w:rsidRPr="00AA6B84">
          <w:rPr>
            <w:rFonts w:eastAsiaTheme="minorEastAsia"/>
            <w:lang w:eastAsia="zh-CN"/>
          </w:rPr>
          <w:t xml:space="preserve">AMF includes the LPHAP indication to LMF when forwards the location request message. </w:t>
        </w:r>
      </w:ins>
    </w:p>
    <w:p w14:paraId="5B625464" w14:textId="4EB2781A" w:rsidR="00403115" w:rsidRPr="000063DB" w:rsidRDefault="00403115" w:rsidP="00403115">
      <w:pPr>
        <w:pStyle w:val="Heading3"/>
        <w:rPr>
          <w:ins w:id="2321" w:author="S2-2205010" w:date="2022-05-23T18:16:00Z"/>
        </w:rPr>
      </w:pPr>
      <w:bookmarkStart w:id="2322" w:name="_Toc104287910"/>
      <w:ins w:id="2323" w:author="S2-2205010" w:date="2022-05-23T18:16:00Z">
        <w:r w:rsidRPr="000063DB">
          <w:t>6.</w:t>
        </w:r>
      </w:ins>
      <w:ins w:id="2324" w:author="CATT-Ming" w:date="2022-05-24T11:35:00Z">
        <w:r w:rsidR="001068F6">
          <w:rPr>
            <w:rFonts w:eastAsiaTheme="minorEastAsia" w:hint="eastAsia"/>
            <w:lang w:eastAsia="zh-CN"/>
          </w:rPr>
          <w:t>26</w:t>
        </w:r>
      </w:ins>
      <w:ins w:id="2325" w:author="S2-2205010" w:date="2022-05-23T18:16:00Z">
        <w:r w:rsidRPr="000063DB">
          <w:t>.3</w:t>
        </w:r>
        <w:r w:rsidRPr="000063DB">
          <w:tab/>
          <w:t>Procedures</w:t>
        </w:r>
        <w:bookmarkEnd w:id="2322"/>
      </w:ins>
    </w:p>
    <w:p w14:paraId="664C560B" w14:textId="57B305AB" w:rsidR="00403115" w:rsidRPr="000063DB" w:rsidRDefault="00403115" w:rsidP="00403115">
      <w:pPr>
        <w:pStyle w:val="EditorsNote"/>
        <w:rPr>
          <w:ins w:id="2326" w:author="S2-2205010" w:date="2022-05-23T18:16:00Z"/>
        </w:rPr>
      </w:pPr>
      <w:ins w:id="2327" w:author="S2-2205010" w:date="2022-05-23T18:16:00Z">
        <w:r w:rsidRPr="000063DB">
          <w:t>Editor</w:t>
        </w:r>
      </w:ins>
      <w:r w:rsidR="00AD2391">
        <w:t>'</w:t>
      </w:r>
      <w:ins w:id="2328" w:author="S2-2205010" w:date="2022-05-23T18:16:00Z">
        <w:r w:rsidRPr="000063DB">
          <w:t>s note:</w:t>
        </w:r>
        <w:r w:rsidRPr="000063DB">
          <w:tab/>
          <w:t>This clause describes procedures and information flows for the solution.</w:t>
        </w:r>
      </w:ins>
    </w:p>
    <w:p w14:paraId="198DDC69" w14:textId="737812CF" w:rsidR="00403115" w:rsidRPr="00A36FF9" w:rsidRDefault="00403115" w:rsidP="00403115">
      <w:pPr>
        <w:jc w:val="center"/>
        <w:rPr>
          <w:ins w:id="2329" w:author="S2-2205010" w:date="2022-05-23T18:16:00Z"/>
          <w:rFonts w:ascii="Arial" w:hAnsi="Arial"/>
          <w:b/>
          <w:lang w:val="x-none" w:eastAsia="zh-CN"/>
        </w:rPr>
      </w:pPr>
      <w:ins w:id="2330" w:author="S2-2205010" w:date="2022-05-23T18:16:00Z">
        <w:r w:rsidRPr="00D53DC2">
          <w:rPr>
            <w:rFonts w:ascii="Calibri" w:eastAsia="SimSun" w:hAnsi="Calibri"/>
            <w:noProof/>
            <w:kern w:val="2"/>
            <w:sz w:val="21"/>
            <w:szCs w:val="22"/>
            <w:lang w:val="en-US" w:eastAsia="zh-CN"/>
            <w:rPrChange w:id="2331" w:author="Unknown">
              <w:rPr>
                <w:noProof/>
                <w:lang w:val="en-US" w:eastAsia="zh-CN"/>
              </w:rPr>
            </w:rPrChange>
          </w:rPr>
          <mc:AlternateContent>
            <mc:Choice Requires="wpg">
              <w:drawing>
                <wp:inline distT="0" distB="0" distL="0" distR="0" wp14:anchorId="6546A4FD" wp14:editId="623475B8">
                  <wp:extent cx="5964000" cy="4674000"/>
                  <wp:effectExtent l="0" t="0" r="0" b="0"/>
                  <wp:docPr id="100" name="页-1"/>
                  <wp:cNvGraphicFramePr/>
                  <a:graphic xmlns:a="http://schemas.openxmlformats.org/drawingml/2006/main">
                    <a:graphicData uri="http://schemas.microsoft.com/office/word/2010/wordprocessingGroup">
                      <wpg:wgp>
                        <wpg:cNvGrpSpPr/>
                        <wpg:grpSpPr>
                          <a:xfrm>
                            <a:off x="0" y="0"/>
                            <a:ext cx="5964000" cy="4674000"/>
                            <a:chOff x="0" y="0"/>
                            <a:chExt cx="5964000" cy="4674000"/>
                          </a:xfrm>
                        </wpg:grpSpPr>
                        <wps:wsp>
                          <wps:cNvPr id="119" name="Rectangle"/>
                          <wps:cNvSpPr/>
                          <wps:spPr>
                            <a:xfrm>
                              <a:off x="234000" y="636000"/>
                              <a:ext cx="5496000" cy="906000"/>
                            </a:xfrm>
                            <a:custGeom>
                              <a:avLst/>
                              <a:gdLst>
                                <a:gd name="connsiteX0" fmla="*/ 0 w 5496000"/>
                                <a:gd name="connsiteY0" fmla="*/ 456000 h 906000"/>
                                <a:gd name="connsiteX1" fmla="*/ 2748000 w 5496000"/>
                                <a:gd name="connsiteY1" fmla="*/ 0 h 906000"/>
                                <a:gd name="connsiteX2" fmla="*/ 5496000 w 5496000"/>
                                <a:gd name="connsiteY2" fmla="*/ 456000 h 906000"/>
                                <a:gd name="connsiteX3" fmla="*/ 2748000 w 5496000"/>
                                <a:gd name="connsiteY3" fmla="*/ 906000 h 906000"/>
                              </a:gdLst>
                              <a:ahLst/>
                              <a:cxnLst>
                                <a:cxn ang="0">
                                  <a:pos x="connsiteX0" y="connsiteY0"/>
                                </a:cxn>
                                <a:cxn ang="0">
                                  <a:pos x="connsiteX1" y="connsiteY1"/>
                                </a:cxn>
                                <a:cxn ang="0">
                                  <a:pos x="connsiteX2" y="connsiteY2"/>
                                </a:cxn>
                                <a:cxn ang="0">
                                  <a:pos x="connsiteX3" y="connsiteY3"/>
                                </a:cxn>
                              </a:cxnLst>
                              <a:rect l="l" t="t" r="r" b="b"/>
                              <a:pathLst>
                                <a:path w="5496000" h="906000">
                                  <a:moveTo>
                                    <a:pt x="0" y="0"/>
                                  </a:moveTo>
                                  <a:lnTo>
                                    <a:pt x="5496000" y="0"/>
                                  </a:lnTo>
                                  <a:lnTo>
                                    <a:pt x="5496000" y="906000"/>
                                  </a:lnTo>
                                  <a:lnTo>
                                    <a:pt x="0" y="906000"/>
                                  </a:lnTo>
                                  <a:lnTo>
                                    <a:pt x="0" y="0"/>
                                  </a:lnTo>
                                  <a:close/>
                                </a:path>
                              </a:pathLst>
                            </a:custGeom>
                            <a:solidFill>
                              <a:srgbClr val="FFFFFF"/>
                            </a:solidFill>
                            <a:ln w="6000" cap="flat">
                              <a:solidFill>
                                <a:srgbClr val="323232"/>
                              </a:solidFill>
                            </a:ln>
                          </wps:spPr>
                          <wps:bodyPr/>
                        </wps:wsp>
                        <wps:wsp>
                          <wps:cNvPr id="101" name="Rectangle"/>
                          <wps:cNvSpPr/>
                          <wps:spPr>
                            <a:xfrm>
                              <a:off x="402000" y="300000"/>
                              <a:ext cx="456000" cy="222000"/>
                            </a:xfrm>
                            <a:custGeom>
                              <a:avLst/>
                              <a:gdLst>
                                <a:gd name="connsiteX0" fmla="*/ 0 w 456000"/>
                                <a:gd name="connsiteY0" fmla="*/ 114000 h 222000"/>
                                <a:gd name="connsiteX1" fmla="*/ 228000 w 456000"/>
                                <a:gd name="connsiteY1" fmla="*/ 0 h 222000"/>
                                <a:gd name="connsiteX2" fmla="*/ 456000 w 456000"/>
                                <a:gd name="connsiteY2" fmla="*/ 114000 h 222000"/>
                                <a:gd name="connsiteX3" fmla="*/ 228000 w 456000"/>
                                <a:gd name="connsiteY3" fmla="*/ 222000 h 222000"/>
                              </a:gdLst>
                              <a:ahLst/>
                              <a:cxnLst>
                                <a:cxn ang="0">
                                  <a:pos x="connsiteX0" y="connsiteY0"/>
                                </a:cxn>
                                <a:cxn ang="0">
                                  <a:pos x="connsiteX1" y="connsiteY1"/>
                                </a:cxn>
                                <a:cxn ang="0">
                                  <a:pos x="connsiteX2" y="connsiteY2"/>
                                </a:cxn>
                                <a:cxn ang="0">
                                  <a:pos x="connsiteX3" y="connsiteY3"/>
                                </a:cxn>
                              </a:cxnLst>
                              <a:rect l="l" t="t" r="r" b="b"/>
                              <a:pathLst>
                                <a:path w="456000" h="222000">
                                  <a:moveTo>
                                    <a:pt x="0" y="0"/>
                                  </a:moveTo>
                                  <a:lnTo>
                                    <a:pt x="456000" y="0"/>
                                  </a:lnTo>
                                  <a:lnTo>
                                    <a:pt x="456000" y="222000"/>
                                  </a:lnTo>
                                  <a:lnTo>
                                    <a:pt x="0" y="222000"/>
                                  </a:lnTo>
                                  <a:lnTo>
                                    <a:pt x="0" y="0"/>
                                  </a:lnTo>
                                  <a:close/>
                                </a:path>
                              </a:pathLst>
                            </a:custGeom>
                            <a:solidFill>
                              <a:srgbClr val="FFFFFF"/>
                            </a:solidFill>
                            <a:ln w="6000" cap="flat">
                              <a:solidFill>
                                <a:srgbClr val="323232"/>
                              </a:solidFill>
                            </a:ln>
                          </wps:spPr>
                          <wps:txbx>
                            <w:txbxContent>
                              <w:p w14:paraId="18FFCC97" w14:textId="77777777" w:rsidR="00027A69" w:rsidRDefault="00027A69" w:rsidP="00403115">
                                <w:pPr>
                                  <w:snapToGrid w:val="0"/>
                                  <w:jc w:val="center"/>
                                  <w:rPr>
                                    <w:sz w:val="12"/>
                                  </w:rPr>
                                </w:pPr>
                                <w:r>
                                  <w:rPr>
                                    <w:rFonts w:ascii="Microsoft YaHei" w:eastAsia="Microsoft YaHei" w:hAnsi="Microsoft YaHei"/>
                                    <w:color w:val="191919"/>
                                    <w:sz w:val="14"/>
                                    <w:szCs w:val="14"/>
                                  </w:rPr>
                                  <w:t>UE</w:t>
                                </w:r>
                              </w:p>
                            </w:txbxContent>
                          </wps:txbx>
                          <wps:bodyPr wrap="square" lIns="0" tIns="0" rIns="0" bIns="0" rtlCol="0" anchor="ctr"/>
                        </wps:wsp>
                        <wps:wsp>
                          <wps:cNvPr id="102" name="Rectangle"/>
                          <wps:cNvSpPr/>
                          <wps:spPr>
                            <a:xfrm>
                              <a:off x="1086000" y="300000"/>
                              <a:ext cx="456000" cy="222000"/>
                            </a:xfrm>
                            <a:custGeom>
                              <a:avLst/>
                              <a:gdLst>
                                <a:gd name="connsiteX0" fmla="*/ 0 w 456000"/>
                                <a:gd name="connsiteY0" fmla="*/ 114000 h 222000"/>
                                <a:gd name="connsiteX1" fmla="*/ 228000 w 456000"/>
                                <a:gd name="connsiteY1" fmla="*/ 0 h 222000"/>
                                <a:gd name="connsiteX2" fmla="*/ 456000 w 456000"/>
                                <a:gd name="connsiteY2" fmla="*/ 114000 h 222000"/>
                                <a:gd name="connsiteX3" fmla="*/ 228000 w 456000"/>
                                <a:gd name="connsiteY3" fmla="*/ 222000 h 222000"/>
                              </a:gdLst>
                              <a:ahLst/>
                              <a:cxnLst>
                                <a:cxn ang="0">
                                  <a:pos x="connsiteX0" y="connsiteY0"/>
                                </a:cxn>
                                <a:cxn ang="0">
                                  <a:pos x="connsiteX1" y="connsiteY1"/>
                                </a:cxn>
                                <a:cxn ang="0">
                                  <a:pos x="connsiteX2" y="connsiteY2"/>
                                </a:cxn>
                                <a:cxn ang="0">
                                  <a:pos x="connsiteX3" y="connsiteY3"/>
                                </a:cxn>
                              </a:cxnLst>
                              <a:rect l="l" t="t" r="r" b="b"/>
                              <a:pathLst>
                                <a:path w="456000" h="222000">
                                  <a:moveTo>
                                    <a:pt x="0" y="0"/>
                                  </a:moveTo>
                                  <a:lnTo>
                                    <a:pt x="456000" y="0"/>
                                  </a:lnTo>
                                  <a:lnTo>
                                    <a:pt x="456000" y="222000"/>
                                  </a:lnTo>
                                  <a:lnTo>
                                    <a:pt x="0" y="222000"/>
                                  </a:lnTo>
                                  <a:lnTo>
                                    <a:pt x="0" y="0"/>
                                  </a:lnTo>
                                  <a:close/>
                                </a:path>
                              </a:pathLst>
                            </a:custGeom>
                            <a:solidFill>
                              <a:srgbClr val="FFFFFF"/>
                            </a:solidFill>
                            <a:ln w="6000" cap="flat">
                              <a:solidFill>
                                <a:srgbClr val="323232"/>
                              </a:solidFill>
                            </a:ln>
                          </wps:spPr>
                          <wps:txbx>
                            <w:txbxContent>
                              <w:p w14:paraId="6333860D" w14:textId="77777777" w:rsidR="00027A69" w:rsidRDefault="00027A69" w:rsidP="00403115">
                                <w:pPr>
                                  <w:snapToGrid w:val="0"/>
                                  <w:jc w:val="center"/>
                                  <w:rPr>
                                    <w:sz w:val="12"/>
                                  </w:rPr>
                                </w:pPr>
                                <w:r>
                                  <w:rPr>
                                    <w:rFonts w:ascii="Microsoft YaHei" w:eastAsia="Microsoft YaHei" w:hAnsi="Microsoft YaHei"/>
                                    <w:color w:val="191919"/>
                                    <w:sz w:val="14"/>
                                    <w:szCs w:val="14"/>
                                  </w:rPr>
                                  <w:t>RAN</w:t>
                                </w:r>
                              </w:p>
                            </w:txbxContent>
                          </wps:txbx>
                          <wps:bodyPr wrap="square" lIns="0" tIns="0" rIns="0" bIns="0" rtlCol="0" anchor="ctr"/>
                        </wps:wsp>
                        <wps:wsp>
                          <wps:cNvPr id="103" name="Rectangle"/>
                          <wps:cNvSpPr/>
                          <wps:spPr>
                            <a:xfrm>
                              <a:off x="1872000" y="300000"/>
                              <a:ext cx="456000" cy="222000"/>
                            </a:xfrm>
                            <a:custGeom>
                              <a:avLst/>
                              <a:gdLst>
                                <a:gd name="connsiteX0" fmla="*/ 0 w 456000"/>
                                <a:gd name="connsiteY0" fmla="*/ 114000 h 222000"/>
                                <a:gd name="connsiteX1" fmla="*/ 228000 w 456000"/>
                                <a:gd name="connsiteY1" fmla="*/ 0 h 222000"/>
                                <a:gd name="connsiteX2" fmla="*/ 456000 w 456000"/>
                                <a:gd name="connsiteY2" fmla="*/ 114000 h 222000"/>
                                <a:gd name="connsiteX3" fmla="*/ 228000 w 456000"/>
                                <a:gd name="connsiteY3" fmla="*/ 222000 h 222000"/>
                              </a:gdLst>
                              <a:ahLst/>
                              <a:cxnLst>
                                <a:cxn ang="0">
                                  <a:pos x="connsiteX0" y="connsiteY0"/>
                                </a:cxn>
                                <a:cxn ang="0">
                                  <a:pos x="connsiteX1" y="connsiteY1"/>
                                </a:cxn>
                                <a:cxn ang="0">
                                  <a:pos x="connsiteX2" y="connsiteY2"/>
                                </a:cxn>
                                <a:cxn ang="0">
                                  <a:pos x="connsiteX3" y="connsiteY3"/>
                                </a:cxn>
                              </a:cxnLst>
                              <a:rect l="l" t="t" r="r" b="b"/>
                              <a:pathLst>
                                <a:path w="456000" h="222000">
                                  <a:moveTo>
                                    <a:pt x="0" y="0"/>
                                  </a:moveTo>
                                  <a:lnTo>
                                    <a:pt x="456000" y="0"/>
                                  </a:lnTo>
                                  <a:lnTo>
                                    <a:pt x="456000" y="222000"/>
                                  </a:lnTo>
                                  <a:lnTo>
                                    <a:pt x="0" y="222000"/>
                                  </a:lnTo>
                                  <a:lnTo>
                                    <a:pt x="0" y="0"/>
                                  </a:lnTo>
                                  <a:close/>
                                </a:path>
                              </a:pathLst>
                            </a:custGeom>
                            <a:solidFill>
                              <a:srgbClr val="FFFFFF"/>
                            </a:solidFill>
                            <a:ln w="6000" cap="flat">
                              <a:solidFill>
                                <a:srgbClr val="323232"/>
                              </a:solidFill>
                            </a:ln>
                          </wps:spPr>
                          <wps:txbx>
                            <w:txbxContent>
                              <w:p w14:paraId="0A6EA981" w14:textId="77777777" w:rsidR="00027A69" w:rsidRDefault="00027A69" w:rsidP="00403115">
                                <w:pPr>
                                  <w:snapToGrid w:val="0"/>
                                  <w:jc w:val="center"/>
                                  <w:rPr>
                                    <w:sz w:val="12"/>
                                  </w:rPr>
                                </w:pPr>
                                <w:r>
                                  <w:rPr>
                                    <w:rFonts w:ascii="Microsoft YaHei" w:eastAsia="Microsoft YaHei" w:hAnsi="Microsoft YaHei"/>
                                    <w:color w:val="191919"/>
                                    <w:sz w:val="14"/>
                                    <w:szCs w:val="14"/>
                                  </w:rPr>
                                  <w:t>AMF</w:t>
                                </w:r>
                              </w:p>
                            </w:txbxContent>
                          </wps:txbx>
                          <wps:bodyPr wrap="square" lIns="0" tIns="0" rIns="0" bIns="0" rtlCol="0" anchor="ctr"/>
                        </wps:wsp>
                        <wps:wsp>
                          <wps:cNvPr id="104" name="Rectangle"/>
                          <wps:cNvSpPr/>
                          <wps:spPr>
                            <a:xfrm>
                              <a:off x="2784000" y="300000"/>
                              <a:ext cx="456000" cy="222000"/>
                            </a:xfrm>
                            <a:custGeom>
                              <a:avLst/>
                              <a:gdLst>
                                <a:gd name="connsiteX0" fmla="*/ 0 w 456000"/>
                                <a:gd name="connsiteY0" fmla="*/ 114000 h 222000"/>
                                <a:gd name="connsiteX1" fmla="*/ 228000 w 456000"/>
                                <a:gd name="connsiteY1" fmla="*/ 0 h 222000"/>
                                <a:gd name="connsiteX2" fmla="*/ 456000 w 456000"/>
                                <a:gd name="connsiteY2" fmla="*/ 114000 h 222000"/>
                                <a:gd name="connsiteX3" fmla="*/ 228000 w 456000"/>
                                <a:gd name="connsiteY3" fmla="*/ 222000 h 222000"/>
                              </a:gdLst>
                              <a:ahLst/>
                              <a:cxnLst>
                                <a:cxn ang="0">
                                  <a:pos x="connsiteX0" y="connsiteY0"/>
                                </a:cxn>
                                <a:cxn ang="0">
                                  <a:pos x="connsiteX1" y="connsiteY1"/>
                                </a:cxn>
                                <a:cxn ang="0">
                                  <a:pos x="connsiteX2" y="connsiteY2"/>
                                </a:cxn>
                                <a:cxn ang="0">
                                  <a:pos x="connsiteX3" y="connsiteY3"/>
                                </a:cxn>
                              </a:cxnLst>
                              <a:rect l="l" t="t" r="r" b="b"/>
                              <a:pathLst>
                                <a:path w="456000" h="222000">
                                  <a:moveTo>
                                    <a:pt x="0" y="0"/>
                                  </a:moveTo>
                                  <a:lnTo>
                                    <a:pt x="456000" y="0"/>
                                  </a:lnTo>
                                  <a:lnTo>
                                    <a:pt x="456000" y="222000"/>
                                  </a:lnTo>
                                  <a:lnTo>
                                    <a:pt x="0" y="222000"/>
                                  </a:lnTo>
                                  <a:lnTo>
                                    <a:pt x="0" y="0"/>
                                  </a:lnTo>
                                  <a:close/>
                                </a:path>
                              </a:pathLst>
                            </a:custGeom>
                            <a:solidFill>
                              <a:srgbClr val="FFFFFF"/>
                            </a:solidFill>
                            <a:ln w="6000" cap="flat">
                              <a:solidFill>
                                <a:srgbClr val="323232"/>
                              </a:solidFill>
                            </a:ln>
                          </wps:spPr>
                          <wps:txbx>
                            <w:txbxContent>
                              <w:p w14:paraId="31553720" w14:textId="77777777" w:rsidR="00027A69" w:rsidRDefault="00027A69" w:rsidP="00403115">
                                <w:pPr>
                                  <w:snapToGrid w:val="0"/>
                                  <w:jc w:val="center"/>
                                  <w:rPr>
                                    <w:sz w:val="12"/>
                                  </w:rPr>
                                </w:pPr>
                                <w:r>
                                  <w:rPr>
                                    <w:rFonts w:ascii="Microsoft YaHei" w:eastAsia="Microsoft YaHei" w:hAnsi="Microsoft YaHei"/>
                                    <w:color w:val="191919"/>
                                    <w:sz w:val="14"/>
                                    <w:szCs w:val="14"/>
                                  </w:rPr>
                                  <w:t>LMF</w:t>
                                </w:r>
                              </w:p>
                            </w:txbxContent>
                          </wps:txbx>
                          <wps:bodyPr wrap="square" lIns="0" tIns="0" rIns="0" bIns="0" rtlCol="0" anchor="ctr"/>
                        </wps:wsp>
                        <wps:wsp>
                          <wps:cNvPr id="105" name="Rectangle"/>
                          <wps:cNvSpPr/>
                          <wps:spPr>
                            <a:xfrm>
                              <a:off x="3576000" y="300000"/>
                              <a:ext cx="456000" cy="222000"/>
                            </a:xfrm>
                            <a:custGeom>
                              <a:avLst/>
                              <a:gdLst>
                                <a:gd name="connsiteX0" fmla="*/ 0 w 456000"/>
                                <a:gd name="connsiteY0" fmla="*/ 114000 h 222000"/>
                                <a:gd name="connsiteX1" fmla="*/ 228000 w 456000"/>
                                <a:gd name="connsiteY1" fmla="*/ 0 h 222000"/>
                                <a:gd name="connsiteX2" fmla="*/ 456000 w 456000"/>
                                <a:gd name="connsiteY2" fmla="*/ 114000 h 222000"/>
                                <a:gd name="connsiteX3" fmla="*/ 228000 w 456000"/>
                                <a:gd name="connsiteY3" fmla="*/ 222000 h 222000"/>
                              </a:gdLst>
                              <a:ahLst/>
                              <a:cxnLst>
                                <a:cxn ang="0">
                                  <a:pos x="connsiteX0" y="connsiteY0"/>
                                </a:cxn>
                                <a:cxn ang="0">
                                  <a:pos x="connsiteX1" y="connsiteY1"/>
                                </a:cxn>
                                <a:cxn ang="0">
                                  <a:pos x="connsiteX2" y="connsiteY2"/>
                                </a:cxn>
                                <a:cxn ang="0">
                                  <a:pos x="connsiteX3" y="connsiteY3"/>
                                </a:cxn>
                              </a:cxnLst>
                              <a:rect l="l" t="t" r="r" b="b"/>
                              <a:pathLst>
                                <a:path w="456000" h="222000">
                                  <a:moveTo>
                                    <a:pt x="0" y="0"/>
                                  </a:moveTo>
                                  <a:lnTo>
                                    <a:pt x="456000" y="0"/>
                                  </a:lnTo>
                                  <a:lnTo>
                                    <a:pt x="456000" y="222000"/>
                                  </a:lnTo>
                                  <a:lnTo>
                                    <a:pt x="0" y="222000"/>
                                  </a:lnTo>
                                  <a:lnTo>
                                    <a:pt x="0" y="0"/>
                                  </a:lnTo>
                                  <a:close/>
                                </a:path>
                              </a:pathLst>
                            </a:custGeom>
                            <a:solidFill>
                              <a:srgbClr val="FFFFFF"/>
                            </a:solidFill>
                            <a:ln w="6000" cap="flat">
                              <a:solidFill>
                                <a:srgbClr val="323232"/>
                              </a:solidFill>
                            </a:ln>
                          </wps:spPr>
                          <wps:txbx>
                            <w:txbxContent>
                              <w:p w14:paraId="39CE71D7" w14:textId="77777777" w:rsidR="00027A69" w:rsidRDefault="00027A69" w:rsidP="00403115">
                                <w:pPr>
                                  <w:snapToGrid w:val="0"/>
                                  <w:jc w:val="center"/>
                                  <w:rPr>
                                    <w:sz w:val="12"/>
                                  </w:rPr>
                                </w:pPr>
                                <w:r>
                                  <w:rPr>
                                    <w:rFonts w:ascii="Microsoft YaHei" w:eastAsia="Microsoft YaHei" w:hAnsi="Microsoft YaHei"/>
                                    <w:color w:val="191919"/>
                                    <w:sz w:val="14"/>
                                    <w:szCs w:val="14"/>
                                  </w:rPr>
                                  <w:t>GMLC</w:t>
                                </w:r>
                              </w:p>
                            </w:txbxContent>
                          </wps:txbx>
                          <wps:bodyPr wrap="square" lIns="0" tIns="0" rIns="0" bIns="0" rtlCol="0" anchor="ctr"/>
                        </wps:wsp>
                        <wps:wsp>
                          <wps:cNvPr id="106" name="Rectangle"/>
                          <wps:cNvSpPr/>
                          <wps:spPr>
                            <a:xfrm>
                              <a:off x="4482000" y="237000"/>
                              <a:ext cx="456000" cy="348000"/>
                            </a:xfrm>
                            <a:custGeom>
                              <a:avLst/>
                              <a:gdLst>
                                <a:gd name="connsiteX0" fmla="*/ 0 w 456000"/>
                                <a:gd name="connsiteY0" fmla="*/ 178703 h 348000"/>
                                <a:gd name="connsiteX1" fmla="*/ 228000 w 456000"/>
                                <a:gd name="connsiteY1" fmla="*/ 0 h 348000"/>
                                <a:gd name="connsiteX2" fmla="*/ 456000 w 456000"/>
                                <a:gd name="connsiteY2" fmla="*/ 178703 h 348000"/>
                                <a:gd name="connsiteX3" fmla="*/ 228000 w 456000"/>
                                <a:gd name="connsiteY3" fmla="*/ 348000 h 348000"/>
                              </a:gdLst>
                              <a:ahLst/>
                              <a:cxnLst>
                                <a:cxn ang="0">
                                  <a:pos x="connsiteX0" y="connsiteY0"/>
                                </a:cxn>
                                <a:cxn ang="0">
                                  <a:pos x="connsiteX1" y="connsiteY1"/>
                                </a:cxn>
                                <a:cxn ang="0">
                                  <a:pos x="connsiteX2" y="connsiteY2"/>
                                </a:cxn>
                                <a:cxn ang="0">
                                  <a:pos x="connsiteX3" y="connsiteY3"/>
                                </a:cxn>
                              </a:cxnLst>
                              <a:rect l="l" t="t" r="r" b="b"/>
                              <a:pathLst>
                                <a:path w="456000" h="348000">
                                  <a:moveTo>
                                    <a:pt x="0" y="0"/>
                                  </a:moveTo>
                                  <a:lnTo>
                                    <a:pt x="456000" y="0"/>
                                  </a:lnTo>
                                  <a:lnTo>
                                    <a:pt x="456000" y="348000"/>
                                  </a:lnTo>
                                  <a:lnTo>
                                    <a:pt x="0" y="348000"/>
                                  </a:lnTo>
                                  <a:lnTo>
                                    <a:pt x="0" y="0"/>
                                  </a:lnTo>
                                  <a:close/>
                                </a:path>
                              </a:pathLst>
                            </a:custGeom>
                            <a:solidFill>
                              <a:srgbClr val="FFFFFF"/>
                            </a:solidFill>
                            <a:ln w="6000" cap="flat">
                              <a:solidFill>
                                <a:srgbClr val="323232"/>
                              </a:solidFill>
                            </a:ln>
                          </wps:spPr>
                          <wps:txbx>
                            <w:txbxContent>
                              <w:p w14:paraId="449A529B" w14:textId="77777777" w:rsidR="00027A69" w:rsidRDefault="00027A69" w:rsidP="00403115">
                                <w:pPr>
                                  <w:snapToGrid w:val="0"/>
                                  <w:jc w:val="center"/>
                                  <w:rPr>
                                    <w:sz w:val="12"/>
                                  </w:rPr>
                                </w:pPr>
                                <w:r>
                                  <w:rPr>
                                    <w:rFonts w:ascii="Microsoft YaHei" w:eastAsia="Microsoft YaHei" w:hAnsi="Microsoft YaHei"/>
                                    <w:color w:val="191919"/>
                                    <w:sz w:val="14"/>
                                    <w:szCs w:val="14"/>
                                  </w:rPr>
                                  <w:t>LCS client</w:t>
                                </w:r>
                              </w:p>
                            </w:txbxContent>
                          </wps:txbx>
                          <wps:bodyPr wrap="square" lIns="0" tIns="0" rIns="0" bIns="0" rtlCol="0" anchor="ctr"/>
                        </wps:wsp>
                        <wps:wsp>
                          <wps:cNvPr id="107" name="Rectangle"/>
                          <wps:cNvSpPr/>
                          <wps:spPr>
                            <a:xfrm>
                              <a:off x="5166000" y="300000"/>
                              <a:ext cx="456000" cy="222000"/>
                            </a:xfrm>
                            <a:custGeom>
                              <a:avLst/>
                              <a:gdLst>
                                <a:gd name="connsiteX0" fmla="*/ 0 w 456000"/>
                                <a:gd name="connsiteY0" fmla="*/ 114000 h 222000"/>
                                <a:gd name="connsiteX1" fmla="*/ 228000 w 456000"/>
                                <a:gd name="connsiteY1" fmla="*/ 0 h 222000"/>
                                <a:gd name="connsiteX2" fmla="*/ 456000 w 456000"/>
                                <a:gd name="connsiteY2" fmla="*/ 114000 h 222000"/>
                                <a:gd name="connsiteX3" fmla="*/ 228000 w 456000"/>
                                <a:gd name="connsiteY3" fmla="*/ 222000 h 222000"/>
                              </a:gdLst>
                              <a:ahLst/>
                              <a:cxnLst>
                                <a:cxn ang="0">
                                  <a:pos x="connsiteX0" y="connsiteY0"/>
                                </a:cxn>
                                <a:cxn ang="0">
                                  <a:pos x="connsiteX1" y="connsiteY1"/>
                                </a:cxn>
                                <a:cxn ang="0">
                                  <a:pos x="connsiteX2" y="connsiteY2"/>
                                </a:cxn>
                                <a:cxn ang="0">
                                  <a:pos x="connsiteX3" y="connsiteY3"/>
                                </a:cxn>
                              </a:cxnLst>
                              <a:rect l="l" t="t" r="r" b="b"/>
                              <a:pathLst>
                                <a:path w="456000" h="222000">
                                  <a:moveTo>
                                    <a:pt x="0" y="0"/>
                                  </a:moveTo>
                                  <a:lnTo>
                                    <a:pt x="456000" y="0"/>
                                  </a:lnTo>
                                  <a:lnTo>
                                    <a:pt x="456000" y="222000"/>
                                  </a:lnTo>
                                  <a:lnTo>
                                    <a:pt x="0" y="222000"/>
                                  </a:lnTo>
                                  <a:lnTo>
                                    <a:pt x="0" y="0"/>
                                  </a:lnTo>
                                  <a:close/>
                                </a:path>
                              </a:pathLst>
                            </a:custGeom>
                            <a:solidFill>
                              <a:srgbClr val="FFFFFF"/>
                            </a:solidFill>
                            <a:ln w="6000" cap="flat">
                              <a:solidFill>
                                <a:srgbClr val="323232"/>
                              </a:solidFill>
                            </a:ln>
                          </wps:spPr>
                          <wps:txbx>
                            <w:txbxContent>
                              <w:p w14:paraId="4C7B223C" w14:textId="77777777" w:rsidR="00027A69" w:rsidRDefault="00027A69" w:rsidP="00403115">
                                <w:pPr>
                                  <w:snapToGrid w:val="0"/>
                                  <w:jc w:val="center"/>
                                  <w:rPr>
                                    <w:sz w:val="12"/>
                                  </w:rPr>
                                </w:pPr>
                                <w:r>
                                  <w:rPr>
                                    <w:rFonts w:ascii="Microsoft YaHei" w:eastAsia="Microsoft YaHei" w:hAnsi="Microsoft YaHei"/>
                                    <w:color w:val="191919"/>
                                    <w:sz w:val="14"/>
                                    <w:szCs w:val="14"/>
                                  </w:rPr>
                                  <w:t>UDM</w:t>
                                </w:r>
                              </w:p>
                            </w:txbxContent>
                          </wps:txbx>
                          <wps:bodyPr wrap="square" lIns="0" tIns="0" rIns="0" bIns="0" rtlCol="0" anchor="ctr"/>
                        </wps:wsp>
                        <wps:wsp>
                          <wps:cNvPr id="108" name="Line"/>
                          <wps:cNvSpPr/>
                          <wps:spPr>
                            <a:xfrm rot="5400000">
                              <a:off x="-1302000" y="2448000"/>
                              <a:ext cx="3858000" cy="6000"/>
                            </a:xfrm>
                            <a:custGeom>
                              <a:avLst/>
                              <a:gdLst/>
                              <a:ahLst/>
                              <a:cxnLst/>
                              <a:rect l="l" t="t" r="r" b="b"/>
                              <a:pathLst>
                                <a:path w="3858000" h="6000" fill="none">
                                  <a:moveTo>
                                    <a:pt x="0" y="0"/>
                                  </a:moveTo>
                                  <a:lnTo>
                                    <a:pt x="3858000" y="0"/>
                                  </a:lnTo>
                                </a:path>
                              </a:pathLst>
                            </a:custGeom>
                            <a:noFill/>
                            <a:ln w="6000" cap="flat">
                              <a:solidFill>
                                <a:srgbClr val="323232"/>
                              </a:solidFill>
                            </a:ln>
                          </wps:spPr>
                          <wps:bodyPr/>
                        </wps:wsp>
                        <wps:wsp>
                          <wps:cNvPr id="109" name="Line"/>
                          <wps:cNvSpPr/>
                          <wps:spPr>
                            <a:xfrm rot="5400000">
                              <a:off x="-618000" y="2448000"/>
                              <a:ext cx="3858000" cy="6000"/>
                            </a:xfrm>
                            <a:custGeom>
                              <a:avLst/>
                              <a:gdLst/>
                              <a:ahLst/>
                              <a:cxnLst/>
                              <a:rect l="l" t="t" r="r" b="b"/>
                              <a:pathLst>
                                <a:path w="3858000" h="6000" fill="none">
                                  <a:moveTo>
                                    <a:pt x="0" y="0"/>
                                  </a:moveTo>
                                  <a:lnTo>
                                    <a:pt x="3858000" y="0"/>
                                  </a:lnTo>
                                </a:path>
                              </a:pathLst>
                            </a:custGeom>
                            <a:noFill/>
                            <a:ln w="6000" cap="flat">
                              <a:solidFill>
                                <a:srgbClr val="323232"/>
                              </a:solidFill>
                            </a:ln>
                          </wps:spPr>
                          <wps:bodyPr/>
                        </wps:wsp>
                        <wps:wsp>
                          <wps:cNvPr id="110" name="Line"/>
                          <wps:cNvSpPr/>
                          <wps:spPr>
                            <a:xfrm rot="5400000">
                              <a:off x="1872000" y="2448000"/>
                              <a:ext cx="3858000" cy="6000"/>
                            </a:xfrm>
                            <a:custGeom>
                              <a:avLst/>
                              <a:gdLst/>
                              <a:ahLst/>
                              <a:cxnLst/>
                              <a:rect l="l" t="t" r="r" b="b"/>
                              <a:pathLst>
                                <a:path w="3858000" h="6000" fill="none">
                                  <a:moveTo>
                                    <a:pt x="0" y="0"/>
                                  </a:moveTo>
                                  <a:lnTo>
                                    <a:pt x="3858000" y="0"/>
                                  </a:lnTo>
                                </a:path>
                              </a:pathLst>
                            </a:custGeom>
                            <a:noFill/>
                            <a:ln w="6000" cap="flat">
                              <a:solidFill>
                                <a:srgbClr val="323232"/>
                              </a:solidFill>
                            </a:ln>
                          </wps:spPr>
                          <wps:bodyPr/>
                        </wps:wsp>
                        <wps:wsp>
                          <wps:cNvPr id="111" name="Line"/>
                          <wps:cNvSpPr/>
                          <wps:spPr>
                            <a:xfrm rot="5400000">
                              <a:off x="2778000" y="2511000"/>
                              <a:ext cx="3858000" cy="6000"/>
                            </a:xfrm>
                            <a:custGeom>
                              <a:avLst/>
                              <a:gdLst/>
                              <a:ahLst/>
                              <a:cxnLst/>
                              <a:rect l="l" t="t" r="r" b="b"/>
                              <a:pathLst>
                                <a:path w="3858000" h="6000" fill="none">
                                  <a:moveTo>
                                    <a:pt x="0" y="0"/>
                                  </a:moveTo>
                                  <a:lnTo>
                                    <a:pt x="3858000" y="0"/>
                                  </a:lnTo>
                                </a:path>
                              </a:pathLst>
                            </a:custGeom>
                            <a:noFill/>
                            <a:ln w="6000" cap="flat">
                              <a:solidFill>
                                <a:srgbClr val="323232"/>
                              </a:solidFill>
                            </a:ln>
                          </wps:spPr>
                          <wps:bodyPr/>
                        </wps:wsp>
                        <wps:wsp>
                          <wps:cNvPr id="112" name="Line"/>
                          <wps:cNvSpPr/>
                          <wps:spPr>
                            <a:xfrm rot="5400000">
                              <a:off x="3462000" y="2448000"/>
                              <a:ext cx="3858000" cy="6000"/>
                            </a:xfrm>
                            <a:custGeom>
                              <a:avLst/>
                              <a:gdLst/>
                              <a:ahLst/>
                              <a:cxnLst/>
                              <a:rect l="l" t="t" r="r" b="b"/>
                              <a:pathLst>
                                <a:path w="3858000" h="6000" fill="none">
                                  <a:moveTo>
                                    <a:pt x="0" y="0"/>
                                  </a:moveTo>
                                  <a:lnTo>
                                    <a:pt x="3858000" y="0"/>
                                  </a:lnTo>
                                </a:path>
                              </a:pathLst>
                            </a:custGeom>
                            <a:noFill/>
                            <a:ln w="6000" cap="flat">
                              <a:solidFill>
                                <a:srgbClr val="323232"/>
                              </a:solidFill>
                            </a:ln>
                          </wps:spPr>
                          <wps:bodyPr/>
                        </wps:wsp>
                        <wps:wsp>
                          <wps:cNvPr id="113" name="Line"/>
                          <wps:cNvSpPr/>
                          <wps:spPr>
                            <a:xfrm rot="5400000">
                              <a:off x="168000" y="2448000"/>
                              <a:ext cx="3858000" cy="6000"/>
                            </a:xfrm>
                            <a:custGeom>
                              <a:avLst/>
                              <a:gdLst/>
                              <a:ahLst/>
                              <a:cxnLst/>
                              <a:rect l="l" t="t" r="r" b="b"/>
                              <a:pathLst>
                                <a:path w="3858000" h="6000" fill="none">
                                  <a:moveTo>
                                    <a:pt x="0" y="0"/>
                                  </a:moveTo>
                                  <a:lnTo>
                                    <a:pt x="3858000" y="0"/>
                                  </a:lnTo>
                                </a:path>
                              </a:pathLst>
                            </a:custGeom>
                            <a:noFill/>
                            <a:ln w="6000" cap="flat">
                              <a:solidFill>
                                <a:srgbClr val="323232"/>
                              </a:solidFill>
                            </a:ln>
                          </wps:spPr>
                          <wps:bodyPr/>
                        </wps:wsp>
                        <wps:wsp>
                          <wps:cNvPr id="114" name="Line"/>
                          <wps:cNvSpPr/>
                          <wps:spPr>
                            <a:xfrm rot="5400000">
                              <a:off x="1080000" y="2448000"/>
                              <a:ext cx="3858000" cy="6000"/>
                            </a:xfrm>
                            <a:custGeom>
                              <a:avLst/>
                              <a:gdLst/>
                              <a:ahLst/>
                              <a:cxnLst/>
                              <a:rect l="l" t="t" r="r" b="b"/>
                              <a:pathLst>
                                <a:path w="3858000" h="6000" fill="none">
                                  <a:moveTo>
                                    <a:pt x="0" y="0"/>
                                  </a:moveTo>
                                  <a:lnTo>
                                    <a:pt x="3858000" y="0"/>
                                  </a:lnTo>
                                </a:path>
                              </a:pathLst>
                            </a:custGeom>
                            <a:noFill/>
                            <a:ln w="6000" cap="flat">
                              <a:solidFill>
                                <a:srgbClr val="323232"/>
                              </a:solidFill>
                            </a:ln>
                          </wps:spPr>
                          <wps:bodyPr/>
                        </wps:wsp>
                        <wpg:grpSp>
                          <wpg:cNvPr id="3" name="Group 2"/>
                          <wpg:cNvGrpSpPr/>
                          <wpg:grpSpPr>
                            <a:xfrm rot="3185">
                              <a:off x="629997" y="864681"/>
                              <a:ext cx="1470001" cy="6000"/>
                              <a:chOff x="629997" y="864681"/>
                              <a:chExt cx="1470001" cy="6000"/>
                            </a:xfrm>
                          </wpg:grpSpPr>
                          <wps:wsp>
                            <wps:cNvPr id="115" name="Line"/>
                            <wps:cNvSpPr/>
                            <wps:spPr>
                              <a:xfrm>
                                <a:off x="629997" y="864681"/>
                                <a:ext cx="1470001" cy="6000"/>
                              </a:xfrm>
                              <a:custGeom>
                                <a:avLst/>
                                <a:gdLst/>
                                <a:ahLst/>
                                <a:cxnLst/>
                                <a:rect l="l" t="t" r="r" b="b"/>
                                <a:pathLst>
                                  <a:path w="1470001" h="6000" fill="none">
                                    <a:moveTo>
                                      <a:pt x="0" y="0"/>
                                    </a:moveTo>
                                    <a:lnTo>
                                      <a:pt x="1470001" y="0"/>
                                    </a:lnTo>
                                  </a:path>
                                </a:pathLst>
                              </a:custGeom>
                              <a:noFill/>
                              <a:ln w="6000" cap="flat">
                                <a:solidFill>
                                  <a:srgbClr val="323232"/>
                                </a:solidFill>
                                <a:tailEnd type="stealth" w="med" len="med"/>
                              </a:ln>
                            </wps:spPr>
                            <wps:bodyPr/>
                          </wps:wsp>
                          <wps:wsp>
                            <wps:cNvPr id="4" name="Text 3"/>
                            <wps:cNvSpPr txBox="1"/>
                            <wps:spPr>
                              <a:xfrm rot="-3185">
                                <a:off x="833997" y="777681"/>
                                <a:ext cx="1062000" cy="174000"/>
                              </a:xfrm>
                              <a:prstGeom prst="rect">
                                <a:avLst/>
                              </a:prstGeom>
                              <a:noFill/>
                            </wps:spPr>
                            <wps:txbx>
                              <w:txbxContent>
                                <w:p w14:paraId="029DCDB4" w14:textId="77777777" w:rsidR="00027A69" w:rsidRDefault="00027A69" w:rsidP="00403115">
                                  <w:pPr>
                                    <w:snapToGrid w:val="0"/>
                                    <w:jc w:val="center"/>
                                    <w:rPr>
                                      <w:sz w:val="12"/>
                                    </w:rPr>
                                  </w:pPr>
                                  <w:r>
                                    <w:rPr>
                                      <w:rFonts w:ascii="Microsoft YaHei" w:eastAsia="Microsoft YaHei" w:hAnsi="Microsoft YaHei"/>
                                      <w:color w:val="191919"/>
                                      <w:sz w:val="14"/>
                                      <w:szCs w:val="14"/>
                                      <w:highlight w:val="white"/>
                                    </w:rPr>
                                    <w:t>1. registration request</w:t>
                                  </w:r>
                                </w:p>
                              </w:txbxContent>
                            </wps:txbx>
                            <wps:bodyPr wrap="square" lIns="0" tIns="0" rIns="0" bIns="0" rtlCol="0" anchor="ctr"/>
                          </wps:wsp>
                        </wpg:grpSp>
                        <wps:wsp>
                          <wps:cNvPr id="116" name="Line"/>
                          <wps:cNvSpPr/>
                          <wps:spPr>
                            <a:xfrm>
                              <a:off x="2100000" y="1127706"/>
                              <a:ext cx="3294000" cy="6000"/>
                            </a:xfrm>
                            <a:custGeom>
                              <a:avLst/>
                              <a:gdLst>
                                <a:gd name="rtl" fmla="*/ 1095000 w 3294000"/>
                                <a:gd name="rtt" fmla="*/ -87000 h 6000"/>
                                <a:gd name="rtr" fmla="*/ 2199000 w 3294000"/>
                                <a:gd name="rtb" fmla="*/ 87000 h 6000"/>
                              </a:gdLst>
                              <a:ahLst/>
                              <a:cxnLst/>
                              <a:rect l="rtl" t="rtt" r="rtr" b="rtb"/>
                              <a:pathLst>
                                <a:path w="3294000" h="6000" fill="none">
                                  <a:moveTo>
                                    <a:pt x="0" y="0"/>
                                  </a:moveTo>
                                  <a:lnTo>
                                    <a:pt x="3294000" y="0"/>
                                  </a:lnTo>
                                </a:path>
                              </a:pathLst>
                            </a:custGeom>
                            <a:noFill/>
                            <a:ln w="6000" cap="flat">
                              <a:solidFill>
                                <a:srgbClr val="323232"/>
                              </a:solidFill>
                              <a:tailEnd type="stealth" w="med" len="med"/>
                            </a:ln>
                          </wps:spPr>
                          <wps:txbx>
                            <w:txbxContent>
                              <w:p w14:paraId="5A7328F2" w14:textId="77777777" w:rsidR="00027A69" w:rsidRDefault="00027A69" w:rsidP="00403115">
                                <w:pPr>
                                  <w:snapToGrid w:val="0"/>
                                  <w:jc w:val="center"/>
                                  <w:rPr>
                                    <w:sz w:val="12"/>
                                  </w:rPr>
                                </w:pPr>
                                <w:r>
                                  <w:rPr>
                                    <w:rFonts w:ascii="Microsoft YaHei" w:eastAsia="Microsoft YaHei" w:hAnsi="Microsoft YaHei"/>
                                    <w:color w:val="191919"/>
                                    <w:sz w:val="14"/>
                                    <w:szCs w:val="14"/>
                                    <w:highlight w:val="white"/>
                                  </w:rPr>
                                  <w:t>2. Nudm_SDM_request</w:t>
                                </w:r>
                              </w:p>
                            </w:txbxContent>
                          </wps:txbx>
                          <wps:bodyPr wrap="square" lIns="0" tIns="0" rIns="0" bIns="0" rtlCol="0" anchor="ctr"/>
                        </wps:wsp>
                        <wps:wsp>
                          <wps:cNvPr id="117" name="Line"/>
                          <wps:cNvSpPr/>
                          <wps:spPr>
                            <a:xfrm>
                              <a:off x="2100000" y="1390050"/>
                              <a:ext cx="3294000" cy="6000"/>
                            </a:xfrm>
                            <a:custGeom>
                              <a:avLst/>
                              <a:gdLst>
                                <a:gd name="rtl" fmla="*/ 624000 w 3294000"/>
                                <a:gd name="rtt" fmla="*/ -87000 h 6000"/>
                                <a:gd name="rtr" fmla="*/ 2670000 w 3294000"/>
                                <a:gd name="rtb" fmla="*/ 87000 h 6000"/>
                              </a:gdLst>
                              <a:ahLst/>
                              <a:cxnLst/>
                              <a:rect l="rtl" t="rtt" r="rtr" b="rtb"/>
                              <a:pathLst>
                                <a:path w="3294000" h="6000" fill="none">
                                  <a:moveTo>
                                    <a:pt x="0" y="0"/>
                                  </a:moveTo>
                                  <a:lnTo>
                                    <a:pt x="3294000" y="0"/>
                                  </a:lnTo>
                                </a:path>
                              </a:pathLst>
                            </a:custGeom>
                            <a:noFill/>
                            <a:ln w="6000" cap="flat">
                              <a:solidFill>
                                <a:srgbClr val="323232"/>
                              </a:solidFill>
                              <a:headEnd type="stealth" w="med" len="med"/>
                            </a:ln>
                          </wps:spPr>
                          <wps:txbx>
                            <w:txbxContent>
                              <w:p w14:paraId="2A388CA5" w14:textId="77777777" w:rsidR="00027A69" w:rsidRDefault="00027A69" w:rsidP="00403115">
                                <w:pPr>
                                  <w:snapToGrid w:val="0"/>
                                  <w:jc w:val="center"/>
                                  <w:rPr>
                                    <w:sz w:val="12"/>
                                  </w:rPr>
                                </w:pPr>
                                <w:r>
                                  <w:rPr>
                                    <w:rFonts w:ascii="Microsoft YaHei" w:eastAsia="Microsoft YaHei" w:hAnsi="Microsoft YaHei"/>
                                    <w:color w:val="191919"/>
                                    <w:sz w:val="14"/>
                                    <w:szCs w:val="14"/>
                                    <w:highlight w:val="white"/>
                                  </w:rPr>
                                  <w:t>3. Nudm_SDM_response (LPHAP indication)</w:t>
                                </w:r>
                              </w:p>
                            </w:txbxContent>
                          </wps:txbx>
                          <wps:bodyPr wrap="square" lIns="0" tIns="0" rIns="0" bIns="0" rtlCol="0" anchor="ctr"/>
                        </wps:wsp>
                        <wpg:grpSp>
                          <wpg:cNvPr id="5" name="Group 4"/>
                          <wpg:cNvGrpSpPr/>
                          <wpg:grpSpPr>
                            <a:xfrm rot="10800000">
                              <a:off x="3804000" y="1858245"/>
                              <a:ext cx="906000" cy="6000"/>
                              <a:chOff x="3804000" y="1858245"/>
                              <a:chExt cx="906000" cy="6000"/>
                            </a:xfrm>
                          </wpg:grpSpPr>
                          <wps:wsp>
                            <wps:cNvPr id="118" name="Line"/>
                            <wps:cNvSpPr/>
                            <wps:spPr>
                              <a:xfrm>
                                <a:off x="3804000" y="1858245"/>
                                <a:ext cx="906000" cy="6000"/>
                              </a:xfrm>
                              <a:custGeom>
                                <a:avLst/>
                                <a:gdLst/>
                                <a:ahLst/>
                                <a:cxnLst/>
                                <a:rect l="l" t="t" r="r" b="b"/>
                                <a:pathLst>
                                  <a:path w="906000" h="6000" fill="none">
                                    <a:moveTo>
                                      <a:pt x="0" y="0"/>
                                    </a:moveTo>
                                    <a:lnTo>
                                      <a:pt x="906000" y="0"/>
                                    </a:lnTo>
                                  </a:path>
                                </a:pathLst>
                              </a:custGeom>
                              <a:noFill/>
                              <a:ln w="6000" cap="flat">
                                <a:solidFill>
                                  <a:srgbClr val="323232"/>
                                </a:solidFill>
                                <a:tailEnd type="stealth" w="med" len="med"/>
                              </a:ln>
                            </wps:spPr>
                            <wps:bodyPr/>
                          </wps:wsp>
                          <wps:wsp>
                            <wps:cNvPr id="6" name="Text 5"/>
                            <wps:cNvSpPr txBox="1"/>
                            <wps:spPr>
                              <a:xfrm rot="-10800000">
                                <a:off x="3801000" y="1889490"/>
                                <a:ext cx="906000" cy="174000"/>
                              </a:xfrm>
                              <a:prstGeom prst="rect">
                                <a:avLst/>
                              </a:prstGeom>
                              <a:noFill/>
                            </wps:spPr>
                            <wps:txbx>
                              <w:txbxContent>
                                <w:p w14:paraId="6342F5E6" w14:textId="77777777" w:rsidR="00027A69" w:rsidRDefault="00027A69" w:rsidP="00403115">
                                  <w:pPr>
                                    <w:snapToGrid w:val="0"/>
                                    <w:jc w:val="center"/>
                                    <w:rPr>
                                      <w:sz w:val="12"/>
                                    </w:rPr>
                                  </w:pPr>
                                  <w:r>
                                    <w:rPr>
                                      <w:rFonts w:ascii="Microsoft YaHei" w:eastAsia="Microsoft YaHei" w:hAnsi="Microsoft YaHei"/>
                                      <w:color w:val="191919"/>
                                      <w:sz w:val="14"/>
                                      <w:szCs w:val="14"/>
                                      <w:highlight w:val="white"/>
                                    </w:rPr>
                                    <w:t>4. location request</w:t>
                                  </w:r>
                                </w:p>
                              </w:txbxContent>
                            </wps:txbx>
                            <wps:bodyPr wrap="square" lIns="0" tIns="0" rIns="0" bIns="0" rtlCol="0" anchor="ctr"/>
                          </wps:wsp>
                        </wpg:grpSp>
                        <wps:wsp>
                          <wps:cNvPr id="7" name="Text 6"/>
                          <wps:cNvSpPr txBox="1"/>
                          <wps:spPr>
                            <a:xfrm>
                              <a:off x="348000" y="1200000"/>
                              <a:ext cx="738000" cy="300000"/>
                            </a:xfrm>
                            <a:prstGeom prst="rect">
                              <a:avLst/>
                            </a:prstGeom>
                            <a:noFill/>
                          </wps:spPr>
                          <wps:txbx>
                            <w:txbxContent>
                              <w:p w14:paraId="2D1023FB" w14:textId="77777777" w:rsidR="00027A69" w:rsidRDefault="00027A69" w:rsidP="00403115">
                                <w:pPr>
                                  <w:snapToGrid w:val="0"/>
                                  <w:jc w:val="center"/>
                                  <w:rPr>
                                    <w:sz w:val="12"/>
                                  </w:rPr>
                                </w:pPr>
                                <w:r>
                                  <w:rPr>
                                    <w:rFonts w:ascii="Microsoft YaHei" w:eastAsia="Microsoft YaHei" w:hAnsi="Microsoft YaHei"/>
                                    <w:color w:val="191919"/>
                                    <w:sz w:val="14"/>
                                    <w:szCs w:val="14"/>
                                  </w:rPr>
                                  <w:t>registration phase</w:t>
                                </w:r>
                              </w:p>
                            </w:txbxContent>
                          </wps:txbx>
                          <wps:bodyPr wrap="square" lIns="0" tIns="0" rIns="0" bIns="0" rtlCol="0" anchor="ctr"/>
                        </wps:wsp>
                        <wpg:grpSp>
                          <wpg:cNvPr id="8" name="Group 7"/>
                          <wpg:cNvGrpSpPr/>
                          <wpg:grpSpPr>
                            <a:xfrm rot="10800000">
                              <a:off x="2100000" y="2162940"/>
                              <a:ext cx="1704000" cy="6000"/>
                              <a:chOff x="2100000" y="2162940"/>
                              <a:chExt cx="1704000" cy="6000"/>
                            </a:xfrm>
                          </wpg:grpSpPr>
                          <wps:wsp>
                            <wps:cNvPr id="121" name="Line"/>
                            <wps:cNvSpPr/>
                            <wps:spPr>
                              <a:xfrm>
                                <a:off x="2100000" y="2162940"/>
                                <a:ext cx="1704000" cy="6000"/>
                              </a:xfrm>
                              <a:custGeom>
                                <a:avLst/>
                                <a:gdLst/>
                                <a:ahLst/>
                                <a:cxnLst/>
                                <a:rect l="l" t="t" r="r" b="b"/>
                                <a:pathLst>
                                  <a:path w="1704000" h="6000" fill="none">
                                    <a:moveTo>
                                      <a:pt x="0" y="0"/>
                                    </a:moveTo>
                                    <a:lnTo>
                                      <a:pt x="1704000" y="0"/>
                                    </a:lnTo>
                                  </a:path>
                                </a:pathLst>
                              </a:custGeom>
                              <a:noFill/>
                              <a:ln w="6000" cap="flat">
                                <a:solidFill>
                                  <a:srgbClr val="323232"/>
                                </a:solidFill>
                                <a:tailEnd type="stealth" w="med" len="med"/>
                              </a:ln>
                            </wps:spPr>
                            <wps:bodyPr/>
                          </wps:wsp>
                          <wps:wsp>
                            <wps:cNvPr id="9" name="Text 8"/>
                            <wps:cNvSpPr txBox="1"/>
                            <wps:spPr>
                              <a:xfrm rot="-10800000">
                                <a:off x="2283000" y="2198880"/>
                                <a:ext cx="1218000" cy="174000"/>
                              </a:xfrm>
                              <a:prstGeom prst="rect">
                                <a:avLst/>
                              </a:prstGeom>
                              <a:noFill/>
                            </wps:spPr>
                            <wps:txbx>
                              <w:txbxContent>
                                <w:p w14:paraId="62FCA8EF" w14:textId="77777777" w:rsidR="00027A69" w:rsidRDefault="00027A69" w:rsidP="00403115">
                                  <w:pPr>
                                    <w:snapToGrid w:val="0"/>
                                    <w:jc w:val="center"/>
                                    <w:rPr>
                                      <w:sz w:val="12"/>
                                    </w:rPr>
                                  </w:pPr>
                                  <w:r>
                                    <w:rPr>
                                      <w:rFonts w:ascii="Microsoft YaHei" w:eastAsia="Microsoft YaHei" w:hAnsi="Microsoft YaHei"/>
                                      <w:color w:val="191919"/>
                                      <w:sz w:val="14"/>
                                      <w:szCs w:val="14"/>
                                      <w:highlight w:val="white"/>
                                    </w:rPr>
                                    <w:t>5. Namf_location_request</w:t>
                                  </w:r>
                                </w:p>
                              </w:txbxContent>
                            </wps:txbx>
                            <wps:bodyPr wrap="square" lIns="0" tIns="0" rIns="0" bIns="0" rtlCol="0" anchor="ctr"/>
                          </wps:wsp>
                        </wpg:grpSp>
                        <wps:wsp>
                          <wps:cNvPr id="122" name="Rectangle"/>
                          <wps:cNvSpPr/>
                          <wps:spPr>
                            <a:xfrm>
                              <a:off x="1692000" y="2301000"/>
                              <a:ext cx="846000" cy="348000"/>
                            </a:xfrm>
                            <a:custGeom>
                              <a:avLst/>
                              <a:gdLst>
                                <a:gd name="connsiteX0" fmla="*/ 0 w 846000"/>
                                <a:gd name="connsiteY0" fmla="*/ 177702 h 348000"/>
                                <a:gd name="connsiteX1" fmla="*/ 426000 w 846000"/>
                                <a:gd name="connsiteY1" fmla="*/ 0 h 348000"/>
                                <a:gd name="connsiteX2" fmla="*/ 846000 w 846000"/>
                                <a:gd name="connsiteY2" fmla="*/ 177702 h 348000"/>
                                <a:gd name="connsiteX3" fmla="*/ 426000 w 846000"/>
                                <a:gd name="connsiteY3" fmla="*/ 348000 h 348000"/>
                              </a:gdLst>
                              <a:ahLst/>
                              <a:cxnLst>
                                <a:cxn ang="0">
                                  <a:pos x="connsiteX0" y="connsiteY0"/>
                                </a:cxn>
                                <a:cxn ang="0">
                                  <a:pos x="connsiteX1" y="connsiteY1"/>
                                </a:cxn>
                                <a:cxn ang="0">
                                  <a:pos x="connsiteX2" y="connsiteY2"/>
                                </a:cxn>
                                <a:cxn ang="0">
                                  <a:pos x="connsiteX3" y="connsiteY3"/>
                                </a:cxn>
                              </a:cxnLst>
                              <a:rect l="l" t="t" r="r" b="b"/>
                              <a:pathLst>
                                <a:path w="846000" h="348000">
                                  <a:moveTo>
                                    <a:pt x="0" y="0"/>
                                  </a:moveTo>
                                  <a:lnTo>
                                    <a:pt x="846000" y="0"/>
                                  </a:lnTo>
                                  <a:lnTo>
                                    <a:pt x="846000" y="348000"/>
                                  </a:lnTo>
                                  <a:lnTo>
                                    <a:pt x="0" y="348000"/>
                                  </a:lnTo>
                                  <a:lnTo>
                                    <a:pt x="0" y="0"/>
                                  </a:lnTo>
                                  <a:close/>
                                </a:path>
                              </a:pathLst>
                            </a:custGeom>
                            <a:solidFill>
                              <a:srgbClr val="FFFFFF"/>
                            </a:solidFill>
                            <a:ln w="6000" cap="flat">
                              <a:solidFill>
                                <a:srgbClr val="323232"/>
                              </a:solidFill>
                            </a:ln>
                          </wps:spPr>
                          <wps:txbx>
                            <w:txbxContent>
                              <w:p w14:paraId="52ADB96C" w14:textId="77777777" w:rsidR="00027A69" w:rsidRDefault="00027A69" w:rsidP="00403115">
                                <w:pPr>
                                  <w:snapToGrid w:val="0"/>
                                  <w:jc w:val="center"/>
                                  <w:rPr>
                                    <w:sz w:val="12"/>
                                  </w:rPr>
                                </w:pPr>
                                <w:r>
                                  <w:rPr>
                                    <w:rFonts w:ascii="Microsoft YaHei" w:eastAsia="Microsoft YaHei" w:hAnsi="Microsoft YaHei"/>
                                    <w:color w:val="191919"/>
                                    <w:sz w:val="14"/>
                                    <w:szCs w:val="14"/>
                                  </w:rPr>
                                  <w:t>identify UE is LPHAP indicated</w:t>
                                </w:r>
                              </w:p>
                            </w:txbxContent>
                          </wps:txbx>
                          <wps:bodyPr wrap="square" lIns="0" tIns="0" rIns="0" bIns="0" rtlCol="0" anchor="ctr"/>
                        </wps:wsp>
                        <wpg:grpSp>
                          <wpg:cNvPr id="10" name="Group 9"/>
                          <wpg:cNvGrpSpPr/>
                          <wpg:grpSpPr>
                            <a:xfrm rot="10770916">
                              <a:off x="2099958" y="2981262"/>
                              <a:ext cx="912033" cy="6000"/>
                              <a:chOff x="2099958" y="2981262"/>
                              <a:chExt cx="912033" cy="6000"/>
                            </a:xfrm>
                          </wpg:grpSpPr>
                          <wps:wsp>
                            <wps:cNvPr id="123" name="Line"/>
                            <wps:cNvSpPr/>
                            <wps:spPr>
                              <a:xfrm>
                                <a:off x="2099958" y="2981262"/>
                                <a:ext cx="912033" cy="6000"/>
                              </a:xfrm>
                              <a:custGeom>
                                <a:avLst/>
                                <a:gdLst/>
                                <a:ahLst/>
                                <a:cxnLst/>
                                <a:rect l="l" t="t" r="r" b="b"/>
                                <a:pathLst>
                                  <a:path w="912033" h="6000" fill="none">
                                    <a:moveTo>
                                      <a:pt x="0" y="0"/>
                                    </a:moveTo>
                                    <a:lnTo>
                                      <a:pt x="912033" y="0"/>
                                    </a:lnTo>
                                  </a:path>
                                </a:pathLst>
                              </a:custGeom>
                              <a:noFill/>
                              <a:ln w="6000" cap="flat">
                                <a:solidFill>
                                  <a:srgbClr val="323232"/>
                                </a:solidFill>
                                <a:headEnd type="stealth" w="med" len="med"/>
                              </a:ln>
                            </wps:spPr>
                            <wps:bodyPr/>
                          </wps:wsp>
                          <wps:wsp>
                            <wps:cNvPr id="11" name="Text 10"/>
                            <wps:cNvSpPr txBox="1"/>
                            <wps:spPr>
                              <a:xfrm rot="-10770916">
                                <a:off x="1522813" y="3031519"/>
                                <a:ext cx="2064000" cy="174000"/>
                              </a:xfrm>
                              <a:prstGeom prst="rect">
                                <a:avLst/>
                              </a:prstGeom>
                              <a:noFill/>
                            </wps:spPr>
                            <wps:txbx>
                              <w:txbxContent>
                                <w:p w14:paraId="77C1E700" w14:textId="77777777" w:rsidR="00027A69" w:rsidRDefault="00027A69" w:rsidP="00403115">
                                  <w:pPr>
                                    <w:snapToGrid w:val="0"/>
                                    <w:jc w:val="center"/>
                                    <w:rPr>
                                      <w:sz w:val="12"/>
                                    </w:rPr>
                                  </w:pPr>
                                  <w:r>
                                    <w:rPr>
                                      <w:rFonts w:ascii="Microsoft YaHei" w:eastAsia="Microsoft YaHei" w:hAnsi="Microsoft YaHei"/>
                                      <w:color w:val="191919"/>
                                      <w:sz w:val="14"/>
                                      <w:szCs w:val="14"/>
                                      <w:highlight w:val="white"/>
                                    </w:rPr>
                                    <w:t>6. Nlmf_location_request (LPHAP indication)</w:t>
                                  </w:r>
                                </w:p>
                              </w:txbxContent>
                            </wps:txbx>
                            <wps:bodyPr wrap="square" lIns="0" tIns="0" rIns="0" bIns="0" rtlCol="0" anchor="ctr"/>
                          </wps:wsp>
                        </wpg:grpSp>
                        <wps:wsp>
                          <wps:cNvPr id="124" name="Rectangle"/>
                          <wps:cNvSpPr/>
                          <wps:spPr>
                            <a:xfrm>
                              <a:off x="2316000" y="3102000"/>
                              <a:ext cx="1362000" cy="546000"/>
                            </a:xfrm>
                            <a:custGeom>
                              <a:avLst/>
                              <a:gdLst>
                                <a:gd name="connsiteX0" fmla="*/ 0 w 1362000"/>
                                <a:gd name="connsiteY0" fmla="*/ 278808 h 546000"/>
                                <a:gd name="connsiteX1" fmla="*/ 685830 w 1362000"/>
                                <a:gd name="connsiteY1" fmla="*/ 0 h 546000"/>
                                <a:gd name="connsiteX2" fmla="*/ 1362000 w 1362000"/>
                                <a:gd name="connsiteY2" fmla="*/ 278808 h 546000"/>
                                <a:gd name="connsiteX3" fmla="*/ 685830 w 1362000"/>
                                <a:gd name="connsiteY3" fmla="*/ 546000 h 546000"/>
                              </a:gdLst>
                              <a:ahLst/>
                              <a:cxnLst>
                                <a:cxn ang="0">
                                  <a:pos x="connsiteX0" y="connsiteY0"/>
                                </a:cxn>
                                <a:cxn ang="0">
                                  <a:pos x="connsiteX1" y="connsiteY1"/>
                                </a:cxn>
                                <a:cxn ang="0">
                                  <a:pos x="connsiteX2" y="connsiteY2"/>
                                </a:cxn>
                                <a:cxn ang="0">
                                  <a:pos x="connsiteX3" y="connsiteY3"/>
                                </a:cxn>
                              </a:cxnLst>
                              <a:rect l="l" t="t" r="r" b="b"/>
                              <a:pathLst>
                                <a:path w="1362000" h="546000">
                                  <a:moveTo>
                                    <a:pt x="0" y="0"/>
                                  </a:moveTo>
                                  <a:lnTo>
                                    <a:pt x="1362000" y="0"/>
                                  </a:lnTo>
                                  <a:lnTo>
                                    <a:pt x="1362000" y="546000"/>
                                  </a:lnTo>
                                  <a:lnTo>
                                    <a:pt x="0" y="546000"/>
                                  </a:lnTo>
                                  <a:lnTo>
                                    <a:pt x="0" y="0"/>
                                  </a:lnTo>
                                  <a:close/>
                                </a:path>
                              </a:pathLst>
                            </a:custGeom>
                            <a:solidFill>
                              <a:srgbClr val="FFFFFF"/>
                            </a:solidFill>
                            <a:ln w="6000" cap="flat">
                              <a:solidFill>
                                <a:srgbClr val="323232"/>
                              </a:solidFill>
                            </a:ln>
                          </wps:spPr>
                          <wps:txbx>
                            <w:txbxContent>
                              <w:p w14:paraId="64D0790D" w14:textId="77777777" w:rsidR="00027A69" w:rsidRDefault="00027A69" w:rsidP="00403115">
                                <w:pPr>
                                  <w:snapToGrid w:val="0"/>
                                  <w:jc w:val="center"/>
                                  <w:rPr>
                                    <w:sz w:val="12"/>
                                  </w:rPr>
                                </w:pPr>
                                <w:r>
                                  <w:rPr>
                                    <w:rFonts w:ascii="Microsoft YaHei" w:eastAsia="Microsoft YaHei" w:hAnsi="Microsoft YaHei"/>
                                    <w:color w:val="191919"/>
                                    <w:sz w:val="14"/>
                                    <w:szCs w:val="14"/>
                                  </w:rPr>
                                  <w:t>aware the LPHAP requirement, determine suitable positioning method</w:t>
                                </w:r>
                              </w:p>
                            </w:txbxContent>
                          </wps:txbx>
                          <wps:bodyPr wrap="square" lIns="0" tIns="0" rIns="0" bIns="0" rtlCol="0" anchor="ctr"/>
                        </wps:wsp>
                        <wps:wsp>
                          <wps:cNvPr id="125" name="Rectangle"/>
                          <wps:cNvSpPr/>
                          <wps:spPr>
                            <a:xfrm>
                              <a:off x="348000" y="3816000"/>
                              <a:ext cx="4530000" cy="252000"/>
                            </a:xfrm>
                            <a:custGeom>
                              <a:avLst/>
                              <a:gdLst>
                                <a:gd name="connsiteX0" fmla="*/ 0 w 4530000"/>
                                <a:gd name="connsiteY0" fmla="*/ 128681 h 252000"/>
                                <a:gd name="connsiteX1" fmla="*/ 2281063 w 4530000"/>
                                <a:gd name="connsiteY1" fmla="*/ 0 h 252000"/>
                                <a:gd name="connsiteX2" fmla="*/ 4530000 w 4530000"/>
                                <a:gd name="connsiteY2" fmla="*/ 128681 h 252000"/>
                                <a:gd name="connsiteX3" fmla="*/ 2281063 w 4530000"/>
                                <a:gd name="connsiteY3" fmla="*/ 252000 h 252000"/>
                              </a:gdLst>
                              <a:ahLst/>
                              <a:cxnLst>
                                <a:cxn ang="0">
                                  <a:pos x="connsiteX0" y="connsiteY0"/>
                                </a:cxn>
                                <a:cxn ang="0">
                                  <a:pos x="connsiteX1" y="connsiteY1"/>
                                </a:cxn>
                                <a:cxn ang="0">
                                  <a:pos x="connsiteX2" y="connsiteY2"/>
                                </a:cxn>
                                <a:cxn ang="0">
                                  <a:pos x="connsiteX3" y="connsiteY3"/>
                                </a:cxn>
                              </a:cxnLst>
                              <a:rect l="l" t="t" r="r" b="b"/>
                              <a:pathLst>
                                <a:path w="4530000" h="252000">
                                  <a:moveTo>
                                    <a:pt x="0" y="0"/>
                                  </a:moveTo>
                                  <a:lnTo>
                                    <a:pt x="4530000" y="0"/>
                                  </a:lnTo>
                                  <a:lnTo>
                                    <a:pt x="4530000" y="252000"/>
                                  </a:lnTo>
                                  <a:lnTo>
                                    <a:pt x="0" y="252000"/>
                                  </a:lnTo>
                                  <a:lnTo>
                                    <a:pt x="0" y="0"/>
                                  </a:lnTo>
                                  <a:close/>
                                </a:path>
                              </a:pathLst>
                            </a:custGeom>
                            <a:solidFill>
                              <a:srgbClr val="FFFFFF"/>
                            </a:solidFill>
                            <a:ln w="6000" cap="flat">
                              <a:solidFill>
                                <a:srgbClr val="323232"/>
                              </a:solidFill>
                            </a:ln>
                          </wps:spPr>
                          <wps:txbx>
                            <w:txbxContent>
                              <w:p w14:paraId="79EE218F" w14:textId="77777777" w:rsidR="00027A69" w:rsidRDefault="00027A69" w:rsidP="00403115">
                                <w:pPr>
                                  <w:snapToGrid w:val="0"/>
                                  <w:jc w:val="center"/>
                                  <w:rPr>
                                    <w:sz w:val="12"/>
                                  </w:rPr>
                                </w:pPr>
                                <w:r>
                                  <w:rPr>
                                    <w:rFonts w:ascii="Microsoft YaHei" w:eastAsia="Microsoft YaHei" w:hAnsi="Microsoft YaHei"/>
                                    <w:color w:val="191919"/>
                                    <w:sz w:val="14"/>
                                    <w:szCs w:val="14"/>
                                  </w:rPr>
                                  <w:t>rest of location procedure</w:t>
                                </w:r>
                              </w:p>
                            </w:txbxContent>
                          </wps:txbx>
                          <wps:bodyPr wrap="square" lIns="0" tIns="0" rIns="0" bIns="0" rtlCol="0" anchor="ctr"/>
                        </wps:wsp>
                      </wpg:wgp>
                    </a:graphicData>
                  </a:graphic>
                </wp:inline>
              </w:drawing>
            </mc:Choice>
            <mc:Fallback>
              <w:pict>
                <v:group w14:anchorId="6546A4FD" id="页-1" o:spid="_x0000_s1026" style="width:469.6pt;height:368.05pt;mso-position-horizontal-relative:char;mso-position-vertical-relative:line" coordsize="59640,467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">
                  <v:shape id="Rectangle" o:spid="_x0000_s1027" style="position:absolute;left:2340;top:6360;width:54960;height:9060;visibility:visible;mso-wrap-style:square;v-text-anchor:top" coordsize="5496000,9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" path="m,l5496000,r,906000l,906000,,xe" strokecolor="#323232" strokeweight=".16667mm">
                    <v:path arrowok="t" o:connecttype="custom" o:connectlocs="0,456000;2748000,0;5496000,456000;2748000,906000" o:connectangles="0,0,0,0"/>
                  </v:shape>
                  <v:shape id="Rectangle" o:spid="_x0000_s1028" style="position:absolute;left:4020;top:3000;width:4560;height:2220;visibility:visible;mso-wrap-style:square;v-text-anchor:middle" coordsize="456000,22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" adj="-11796480,,5400" path="m,l456000,r,222000l,222000,,xe" strokecolor="#323232" strokeweight=".16667mm">
                    <v:stroke joinstyle="miter"/>
                    <v:formulas/>
                    <v:path arrowok="t" o:connecttype="custom" o:connectlocs="0,114000;228000,0;456000,114000;228000,222000" o:connectangles="0,0,0,0" textboxrect="0,0,456000,222000"/>
                    <v:textbox inset="0,0,0,0">
                      <w:txbxContent>
                        <w:p w14:paraId="18FFCC97" w14:textId="77777777" w:rsidR="00027A69" w:rsidRDefault="00027A69" w:rsidP="00403115">
                          <w:pPr>
                            <w:snapToGrid w:val="0"/>
                            <w:jc w:val="center"/>
                            <w:rPr>
                              <w:sz w:val="12"/>
                            </w:rPr>
                          </w:pPr>
                          <w:r>
                            <w:rPr>
                              <w:rFonts w:ascii="Microsoft YaHei" w:eastAsia="Microsoft YaHei" w:hAnsi="Microsoft YaHei"/>
                              <w:color w:val="191919"/>
                              <w:sz w:val="14"/>
                              <w:szCs w:val="14"/>
                            </w:rPr>
                            <w:t>UE</w:t>
                          </w:r>
                        </w:p>
                      </w:txbxContent>
                    </v:textbox>
                  </v:shape>
                  <v:shape id="Rectangle" o:spid="_x0000_s1029" style="position:absolute;left:10860;top:3000;width:4560;height:2220;visibility:visible;mso-wrap-style:square;v-text-anchor:middle" coordsize="456000,22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" adj="-11796480,,5400" path="m,l456000,r,222000l,222000,,xe" strokecolor="#323232" strokeweight=".16667mm">
                    <v:stroke joinstyle="miter"/>
                    <v:formulas/>
                    <v:path arrowok="t" o:connecttype="custom" o:connectlocs="0,114000;228000,0;456000,114000;228000,222000" o:connectangles="0,0,0,0" textboxrect="0,0,456000,222000"/>
                    <v:textbox inset="0,0,0,0">
                      <w:txbxContent>
                        <w:p w14:paraId="6333860D" w14:textId="77777777" w:rsidR="00027A69" w:rsidRDefault="00027A69" w:rsidP="00403115">
                          <w:pPr>
                            <w:snapToGrid w:val="0"/>
                            <w:jc w:val="center"/>
                            <w:rPr>
                              <w:sz w:val="12"/>
                            </w:rPr>
                          </w:pPr>
                          <w:r>
                            <w:rPr>
                              <w:rFonts w:ascii="Microsoft YaHei" w:eastAsia="Microsoft YaHei" w:hAnsi="Microsoft YaHei"/>
                              <w:color w:val="191919"/>
                              <w:sz w:val="14"/>
                              <w:szCs w:val="14"/>
                            </w:rPr>
                            <w:t>RAN</w:t>
                          </w:r>
                        </w:p>
                      </w:txbxContent>
                    </v:textbox>
                  </v:shape>
                  <v:shape id="Rectangle" o:spid="_x0000_s1030" style="position:absolute;left:18720;top:3000;width:4560;height:2220;visibility:visible;mso-wrap-style:square;v-text-anchor:middle" coordsize="456000,22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" adj="-11796480,,5400" path="m,l456000,r,222000l,222000,,xe" strokecolor="#323232" strokeweight=".16667mm">
                    <v:stroke joinstyle="miter"/>
                    <v:formulas/>
                    <v:path arrowok="t" o:connecttype="custom" o:connectlocs="0,114000;228000,0;456000,114000;228000,222000" o:connectangles="0,0,0,0" textboxrect="0,0,456000,222000"/>
                    <v:textbox inset="0,0,0,0">
                      <w:txbxContent>
                        <w:p w14:paraId="0A6EA981" w14:textId="77777777" w:rsidR="00027A69" w:rsidRDefault="00027A69" w:rsidP="00403115">
                          <w:pPr>
                            <w:snapToGrid w:val="0"/>
                            <w:jc w:val="center"/>
                            <w:rPr>
                              <w:sz w:val="12"/>
                            </w:rPr>
                          </w:pPr>
                          <w:r>
                            <w:rPr>
                              <w:rFonts w:ascii="Microsoft YaHei" w:eastAsia="Microsoft YaHei" w:hAnsi="Microsoft YaHei"/>
                              <w:color w:val="191919"/>
                              <w:sz w:val="14"/>
                              <w:szCs w:val="14"/>
                            </w:rPr>
                            <w:t>AMF</w:t>
                          </w:r>
                        </w:p>
                      </w:txbxContent>
                    </v:textbox>
                  </v:shape>
                  <v:shape id="Rectangle" o:spid="_x0000_s1031" style="position:absolute;left:27840;top:3000;width:4560;height:2220;visibility:visible;mso-wrap-style:square;v-text-anchor:middle" coordsize="456000,22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" adj="-11796480,,5400" path="m,l456000,r,222000l,222000,,xe" strokecolor="#323232" strokeweight=".16667mm">
                    <v:stroke joinstyle="miter"/>
                    <v:formulas/>
                    <v:path arrowok="t" o:connecttype="custom" o:connectlocs="0,114000;228000,0;456000,114000;228000,222000" o:connectangles="0,0,0,0" textboxrect="0,0,456000,222000"/>
                    <v:textbox inset="0,0,0,0">
                      <w:txbxContent>
                        <w:p w14:paraId="31553720" w14:textId="77777777" w:rsidR="00027A69" w:rsidRDefault="00027A69" w:rsidP="00403115">
                          <w:pPr>
                            <w:snapToGrid w:val="0"/>
                            <w:jc w:val="center"/>
                            <w:rPr>
                              <w:sz w:val="12"/>
                            </w:rPr>
                          </w:pPr>
                          <w:r>
                            <w:rPr>
                              <w:rFonts w:ascii="Microsoft YaHei" w:eastAsia="Microsoft YaHei" w:hAnsi="Microsoft YaHei"/>
                              <w:color w:val="191919"/>
                              <w:sz w:val="14"/>
                              <w:szCs w:val="14"/>
                            </w:rPr>
                            <w:t>LMF</w:t>
                          </w:r>
                        </w:p>
                      </w:txbxContent>
                    </v:textbox>
                  </v:shape>
                  <v:shape id="Rectangle" o:spid="_x0000_s1032" style="position:absolute;left:35760;top:3000;width:4560;height:2220;visibility:visible;mso-wrap-style:square;v-text-anchor:middle" coordsize="456000,22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" adj="-11796480,,5400" path="m,l456000,r,222000l,222000,,xe" strokecolor="#323232" strokeweight=".16667mm">
                    <v:stroke joinstyle="miter"/>
                    <v:formulas/>
                    <v:path arrowok="t" o:connecttype="custom" o:connectlocs="0,114000;228000,0;456000,114000;228000,222000" o:connectangles="0,0,0,0" textboxrect="0,0,456000,222000"/>
                    <v:textbox inset="0,0,0,0">
                      <w:txbxContent>
                        <w:p w14:paraId="39CE71D7" w14:textId="77777777" w:rsidR="00027A69" w:rsidRDefault="00027A69" w:rsidP="00403115">
                          <w:pPr>
                            <w:snapToGrid w:val="0"/>
                            <w:jc w:val="center"/>
                            <w:rPr>
                              <w:sz w:val="12"/>
                            </w:rPr>
                          </w:pPr>
                          <w:r>
                            <w:rPr>
                              <w:rFonts w:ascii="Microsoft YaHei" w:eastAsia="Microsoft YaHei" w:hAnsi="Microsoft YaHei"/>
                              <w:color w:val="191919"/>
                              <w:sz w:val="14"/>
                              <w:szCs w:val="14"/>
                            </w:rPr>
                            <w:t>GMLC</w:t>
                          </w:r>
                        </w:p>
                      </w:txbxContent>
                    </v:textbox>
                  </v:shape>
                  <v:shape id="Rectangle" o:spid="_x0000_s1033" style="position:absolute;left:44820;top:2370;width:4560;height:3480;visibility:visible;mso-wrap-style:square;v-text-anchor:middle" coordsize="456000,34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" adj="-11796480,,5400" path="m,l456000,r,348000l,348000,,xe" strokecolor="#323232" strokeweight=".16667mm">
                    <v:stroke joinstyle="miter"/>
                    <v:formulas/>
                    <v:path arrowok="t" o:connecttype="custom" o:connectlocs="0,178703;228000,0;456000,178703;228000,348000" o:connectangles="0,0,0,0" textboxrect="0,0,456000,348000"/>
                    <v:textbox inset="0,0,0,0">
                      <w:txbxContent>
                        <w:p w14:paraId="449A529B" w14:textId="77777777" w:rsidR="00027A69" w:rsidRDefault="00027A69" w:rsidP="00403115">
                          <w:pPr>
                            <w:snapToGrid w:val="0"/>
                            <w:jc w:val="center"/>
                            <w:rPr>
                              <w:sz w:val="12"/>
                            </w:rPr>
                          </w:pPr>
                          <w:r>
                            <w:rPr>
                              <w:rFonts w:ascii="Microsoft YaHei" w:eastAsia="Microsoft YaHei" w:hAnsi="Microsoft YaHei"/>
                              <w:color w:val="191919"/>
                              <w:sz w:val="14"/>
                              <w:szCs w:val="14"/>
                            </w:rPr>
                            <w:t>LCS client</w:t>
                          </w:r>
                        </w:p>
                      </w:txbxContent>
                    </v:textbox>
                  </v:shape>
                  <v:shape id="Rectangle" o:spid="_x0000_s1034" style="position:absolute;left:51660;top:3000;width:4560;height:2220;visibility:visible;mso-wrap-style:square;v-text-anchor:middle" coordsize="456000,22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" adj="-11796480,,5400" path="m,l456000,r,222000l,222000,,xe" strokecolor="#323232" strokeweight=".16667mm">
                    <v:stroke joinstyle="miter"/>
                    <v:formulas/>
                    <v:path arrowok="t" o:connecttype="custom" o:connectlocs="0,114000;228000,0;456000,114000;228000,222000" o:connectangles="0,0,0,0" textboxrect="0,0,456000,222000"/>
                    <v:textbox inset="0,0,0,0">
                      <w:txbxContent>
                        <w:p w14:paraId="4C7B223C" w14:textId="77777777" w:rsidR="00027A69" w:rsidRDefault="00027A69" w:rsidP="00403115">
                          <w:pPr>
                            <w:snapToGrid w:val="0"/>
                            <w:jc w:val="center"/>
                            <w:rPr>
                              <w:sz w:val="12"/>
                            </w:rPr>
                          </w:pPr>
                          <w:r>
                            <w:rPr>
                              <w:rFonts w:ascii="Microsoft YaHei" w:eastAsia="Microsoft YaHei" w:hAnsi="Microsoft YaHei"/>
                              <w:color w:val="191919"/>
                              <w:sz w:val="14"/>
                              <w:szCs w:val="14"/>
                            </w:rPr>
                            <w:t>UDM</w:t>
                          </w:r>
                        </w:p>
                      </w:txbxContent>
                    </v:textbox>
                  </v:shape>
                  <v:shape id="Line" o:spid="_x0000_s1035" style="position:absolute;left:-13020;top:24480;width:38580;height:60;rotation:90;visibility:visible;mso-wrap-style:square;v-text-anchor:top" coordsize="3858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" path="m,nfl3858000,e" filled="f" strokecolor="#323232" strokeweight=".16667mm">
                    <v:path arrowok="t"/>
                  </v:shape>
                  <v:shape id="Line" o:spid="_x0000_s1036" style="position:absolute;left:-6180;top:24480;width:38580;height:60;rotation:90;visibility:visible;mso-wrap-style:square;v-text-anchor:top" coordsize="3858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" path="m,nfl3858000,e" filled="f" strokecolor="#323232" strokeweight=".16667mm">
                    <v:path arrowok="t"/>
                  </v:shape>
                  <v:shape id="Line" o:spid="_x0000_s1037" style="position:absolute;left:18720;top:24480;width:38580;height:60;rotation:90;visibility:visible;mso-wrap-style:square;v-text-anchor:top" coordsize="3858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" path="m,nfl3858000,e" filled="f" strokecolor="#323232" strokeweight=".16667mm">
                    <v:path arrowok="t"/>
                  </v:shape>
                  <v:shape id="Line" o:spid="_x0000_s1038" style="position:absolute;left:27780;top:25110;width:38580;height:60;rotation:90;visibility:visible;mso-wrap-style:square;v-text-anchor:top" coordsize="3858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" path="m,nfl3858000,e" filled="f" strokecolor="#323232" strokeweight=".16667mm">
                    <v:path arrowok="t"/>
                  </v:shape>
                  <v:shape id="Line" o:spid="_x0000_s1039" style="position:absolute;left:34620;top:24480;width:38580;height:60;rotation:90;visibility:visible;mso-wrap-style:square;v-text-anchor:top" coordsize="3858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" path="m,nfl3858000,e" filled="f" strokecolor="#323232" strokeweight=".16667mm">
                    <v:path arrowok="t"/>
                  </v:shape>
                  <v:shape id="Line" o:spid="_x0000_s1040" style="position:absolute;left:1680;top:24480;width:38580;height:60;rotation:90;visibility:visible;mso-wrap-style:square;v-text-anchor:top" coordsize="3858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" path="m,nfl3858000,e" filled="f" strokecolor="#323232" strokeweight=".16667mm">
                    <v:path arrowok="t"/>
                  </v:shape>
                  <v:shape id="Line" o:spid="_x0000_s1041" style="position:absolute;left:10800;top:24480;width:38580;height:60;rotation:90;visibility:visible;mso-wrap-style:square;v-text-anchor:top" coordsize="3858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" path="m,nfl3858000,e" filled="f" strokecolor="#323232" strokeweight=".16667mm">
                    <v:path arrowok="t"/>
                  </v:shape>
                  <v:group id="Group 2" o:spid="_x0000_s1042" style="position:absolute;left:6299;top:8646;width:14700;height:60;rotation:3479fd" coordorigin="6299,8646" coordsize="1470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">
                    <v:shape id="Line" o:spid="_x0000_s1043" style="position:absolute;left:6299;top:8646;width:14700;height:60;visibility:visible;mso-wrap-style:square;v-text-anchor:top" coordsize="1470001,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" path="m,nfl1470001,e" filled="f" strokecolor="#323232" strokeweight=".16667mm">
                      <v:stroke endarrow="classic"/>
                      <v:path arrowok="t"/>
                    </v:shape>
                    <v:shapetype id="_x0000_t202" coordsize="21600,21600" o:spt="202" path="m,l,21600r21600,l21600,xe">
                      <v:stroke joinstyle="miter"/>
                      <v:path gradientshapeok="t" o:connecttype="rect"/>
                    </v:shapetype>
                    <v:shape id="Text 3" o:spid="_x0000_s1044" type="#_x0000_t202" style="position:absolute;left:8339;top:7776;width:10620;height:1740;rotation:-347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" filled="f" stroked="f">
                      <v:textbox inset="0,0,0,0">
                        <w:txbxContent>
                          <w:p w14:paraId="029DCDB4" w14:textId="77777777" w:rsidR="00027A69" w:rsidRDefault="00027A69" w:rsidP="00403115">
                            <w:pPr>
                              <w:snapToGrid w:val="0"/>
                              <w:jc w:val="center"/>
                              <w:rPr>
                                <w:sz w:val="12"/>
                              </w:rPr>
                            </w:pPr>
                            <w:r>
                              <w:rPr>
                                <w:rFonts w:ascii="Microsoft YaHei" w:eastAsia="Microsoft YaHei" w:hAnsi="Microsoft YaHei"/>
                                <w:color w:val="191919"/>
                                <w:sz w:val="14"/>
                                <w:szCs w:val="14"/>
                                <w:highlight w:val="white"/>
                              </w:rPr>
                              <w:t>1. registration request</w:t>
                            </w:r>
                          </w:p>
                        </w:txbxContent>
                      </v:textbox>
                    </v:shape>
                  </v:group>
                  <v:shape id="Line" o:spid="_x0000_s1045" style="position:absolute;left:21000;top:11277;width:32940;height:60;visibility:visible;mso-wrap-style:square;v-text-anchor:middle" coordsize="3294000,6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" adj="-11796480,,5400" path="m,nfl3294000,e" filled="f" strokecolor="#323232" strokeweight=".16667mm">
                    <v:stroke endarrow="classic" joinstyle="miter"/>
                    <v:formulas/>
                    <v:path arrowok="t" o:connecttype="custom" textboxrect="1095000,-87000,2199000,87000"/>
                    <v:textbox inset="0,0,0,0">
                      <w:txbxContent>
                        <w:p w14:paraId="5A7328F2" w14:textId="77777777" w:rsidR="00027A69" w:rsidRDefault="00027A69" w:rsidP="00403115">
                          <w:pPr>
                            <w:snapToGrid w:val="0"/>
                            <w:jc w:val="center"/>
                            <w:rPr>
                              <w:sz w:val="12"/>
                            </w:rPr>
                          </w:pPr>
                          <w:r>
                            <w:rPr>
                              <w:rFonts w:ascii="Microsoft YaHei" w:eastAsia="Microsoft YaHei" w:hAnsi="Microsoft YaHei"/>
                              <w:color w:val="191919"/>
                              <w:sz w:val="14"/>
                              <w:szCs w:val="14"/>
                              <w:highlight w:val="white"/>
                            </w:rPr>
                            <w:t>2. Nudm_SDM_request</w:t>
                          </w:r>
                        </w:p>
                      </w:txbxContent>
                    </v:textbox>
                  </v:shape>
                  <v:shape id="Line" o:spid="_x0000_s1046" style="position:absolute;left:21000;top:13900;width:32940;height:60;visibility:visible;mso-wrap-style:square;v-text-anchor:middle" coordsize="3294000,6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" adj="-11796480,,5400" path="m,nfl3294000,e" filled="f" strokecolor="#323232" strokeweight=".16667mm">
                    <v:stroke startarrow="classic" joinstyle="miter"/>
                    <v:formulas/>
                    <v:path arrowok="t" o:connecttype="custom" textboxrect="624000,-87000,2670000,87000"/>
                    <v:textbox inset="0,0,0,0">
                      <w:txbxContent>
                        <w:p w14:paraId="2A388CA5" w14:textId="77777777" w:rsidR="00027A69" w:rsidRDefault="00027A69" w:rsidP="00403115">
                          <w:pPr>
                            <w:snapToGrid w:val="0"/>
                            <w:jc w:val="center"/>
                            <w:rPr>
                              <w:sz w:val="12"/>
                            </w:rPr>
                          </w:pPr>
                          <w:r>
                            <w:rPr>
                              <w:rFonts w:ascii="Microsoft YaHei" w:eastAsia="Microsoft YaHei" w:hAnsi="Microsoft YaHei"/>
                              <w:color w:val="191919"/>
                              <w:sz w:val="14"/>
                              <w:szCs w:val="14"/>
                              <w:highlight w:val="white"/>
                            </w:rPr>
                            <w:t>3. Nudm_SDM_response (LPHAP indication)</w:t>
                          </w:r>
                        </w:p>
                      </w:txbxContent>
                    </v:textbox>
                  </v:shape>
                  <v:group id="Group 4" o:spid="_x0000_s1047" style="position:absolute;left:38040;top:18582;width:9060;height:60;rotation:180" coordorigin="38040,18582" coordsize="906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">
                    <v:shape id="Line" o:spid="_x0000_s1048" style="position:absolute;left:38040;top:18582;width:9060;height:60;visibility:visible;mso-wrap-style:square;v-text-anchor:top" coordsize="906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" path="m,nfl906000,e" filled="f" strokecolor="#323232" strokeweight=".16667mm">
                      <v:stroke endarrow="classic"/>
                      <v:path arrowok="t"/>
                    </v:shape>
                    <v:shape id="Text 5" o:spid="_x0000_s1049" type="#_x0000_t202" style="position:absolute;left:38010;top:18894;width:9060;height:174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" filled="f" stroked="f">
                      <v:textbox inset="0,0,0,0">
                        <w:txbxContent>
                          <w:p w14:paraId="6342F5E6" w14:textId="77777777" w:rsidR="00027A69" w:rsidRDefault="00027A69" w:rsidP="00403115">
                            <w:pPr>
                              <w:snapToGrid w:val="0"/>
                              <w:jc w:val="center"/>
                              <w:rPr>
                                <w:sz w:val="12"/>
                              </w:rPr>
                            </w:pPr>
                            <w:r>
                              <w:rPr>
                                <w:rFonts w:ascii="Microsoft YaHei" w:eastAsia="Microsoft YaHei" w:hAnsi="Microsoft YaHei"/>
                                <w:color w:val="191919"/>
                                <w:sz w:val="14"/>
                                <w:szCs w:val="14"/>
                                <w:highlight w:val="white"/>
                              </w:rPr>
                              <w:t>4. location request</w:t>
                            </w:r>
                          </w:p>
                        </w:txbxContent>
                      </v:textbox>
                    </v:shape>
                  </v:group>
                  <v:shape id="Text 6" o:spid="_x0000_s1050" type="#_x0000_t202" style="position:absolute;left:3480;top:12000;width:7380;height:3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" filled="f" stroked="f">
                    <v:textbox inset="0,0,0,0">
                      <w:txbxContent>
                        <w:p w14:paraId="2D1023FB" w14:textId="77777777" w:rsidR="00027A69" w:rsidRDefault="00027A69" w:rsidP="00403115">
                          <w:pPr>
                            <w:snapToGrid w:val="0"/>
                            <w:jc w:val="center"/>
                            <w:rPr>
                              <w:sz w:val="12"/>
                            </w:rPr>
                          </w:pPr>
                          <w:r>
                            <w:rPr>
                              <w:rFonts w:ascii="Microsoft YaHei" w:eastAsia="Microsoft YaHei" w:hAnsi="Microsoft YaHei"/>
                              <w:color w:val="191919"/>
                              <w:sz w:val="14"/>
                              <w:szCs w:val="14"/>
                            </w:rPr>
                            <w:t>registration phase</w:t>
                          </w:r>
                        </w:p>
                      </w:txbxContent>
                    </v:textbox>
                  </v:shape>
                  <v:group id="Group 7" o:spid="_x0000_s1051" style="position:absolute;left:21000;top:21629;width:17040;height:60;rotation:180" coordorigin="21000,21629" coordsize="1704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">
                    <v:shape id="Line" o:spid="_x0000_s1052" style="position:absolute;left:21000;top:21629;width:17040;height:60;visibility:visible;mso-wrap-style:square;v-text-anchor:top" coordsize="170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" path="m,nfl1704000,e" filled="f" strokecolor="#323232" strokeweight=".16667mm">
                      <v:stroke endarrow="classic"/>
                      <v:path arrowok="t"/>
                    </v:shape>
                    <v:shape id="Text 8" o:spid="_x0000_s1053" type="#_x0000_t202" style="position:absolute;left:22830;top:21988;width:12180;height:174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" filled="f" stroked="f">
                      <v:textbox inset="0,0,0,0">
                        <w:txbxContent>
                          <w:p w14:paraId="62FCA8EF" w14:textId="77777777" w:rsidR="00027A69" w:rsidRDefault="00027A69" w:rsidP="00403115">
                            <w:pPr>
                              <w:snapToGrid w:val="0"/>
                              <w:jc w:val="center"/>
                              <w:rPr>
                                <w:sz w:val="12"/>
                              </w:rPr>
                            </w:pPr>
                            <w:r>
                              <w:rPr>
                                <w:rFonts w:ascii="Microsoft YaHei" w:eastAsia="Microsoft YaHei" w:hAnsi="Microsoft YaHei"/>
                                <w:color w:val="191919"/>
                                <w:sz w:val="14"/>
                                <w:szCs w:val="14"/>
                                <w:highlight w:val="white"/>
                              </w:rPr>
                              <w:t>5. Namf_location_request</w:t>
                            </w:r>
                          </w:p>
                        </w:txbxContent>
                      </v:textbox>
                    </v:shape>
                  </v:group>
                  <v:shape id="Rectangle" o:spid="_x0000_s1054" style="position:absolute;left:16920;top:23010;width:8460;height:3480;visibility:visible;mso-wrap-style:square;v-text-anchor:middle" coordsize="846000,34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" adj="-11796480,,5400" path="m,l846000,r,348000l,348000,,xe" strokecolor="#323232" strokeweight=".16667mm">
                    <v:stroke joinstyle="miter"/>
                    <v:formulas/>
                    <v:path arrowok="t" o:connecttype="custom" o:connectlocs="0,177702;426000,0;846000,177702;426000,348000" o:connectangles="0,0,0,0" textboxrect="0,0,846000,348000"/>
                    <v:textbox inset="0,0,0,0">
                      <w:txbxContent>
                        <w:p w14:paraId="52ADB96C" w14:textId="77777777" w:rsidR="00027A69" w:rsidRDefault="00027A69" w:rsidP="00403115">
                          <w:pPr>
                            <w:snapToGrid w:val="0"/>
                            <w:jc w:val="center"/>
                            <w:rPr>
                              <w:sz w:val="12"/>
                            </w:rPr>
                          </w:pPr>
                          <w:r>
                            <w:rPr>
                              <w:rFonts w:ascii="Microsoft YaHei" w:eastAsia="Microsoft YaHei" w:hAnsi="Microsoft YaHei"/>
                              <w:color w:val="191919"/>
                              <w:sz w:val="14"/>
                              <w:szCs w:val="14"/>
                            </w:rPr>
                            <w:t>identify UE is LPHAP indicated</w:t>
                          </w:r>
                        </w:p>
                      </w:txbxContent>
                    </v:textbox>
                  </v:shape>
                  <v:group id="Group 9" o:spid="_x0000_s1055" style="position:absolute;left:20999;top:29812;width:9120;height:60;rotation:11764713fd" coordorigin="20999,29812" coordsize="912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">
                    <v:shape id="Line" o:spid="_x0000_s1056" style="position:absolute;left:20999;top:29812;width:9120;height:60;visibility:visible;mso-wrap-style:square;v-text-anchor:top" coordsize="912033,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" path="m,nfl912033,e" filled="f" strokecolor="#323232" strokeweight=".16667mm">
                      <v:stroke startarrow="classic"/>
                      <v:path arrowok="t"/>
                    </v:shape>
                    <v:shape id="Text 10" o:spid="_x0000_s1057" type="#_x0000_t202" style="position:absolute;left:15228;top:30315;width:20640;height:1740;rotation:-1176471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" filled="f" stroked="f">
                      <v:textbox inset="0,0,0,0">
                        <w:txbxContent>
                          <w:p w14:paraId="77C1E700" w14:textId="77777777" w:rsidR="00027A69" w:rsidRDefault="00027A69" w:rsidP="00403115">
                            <w:pPr>
                              <w:snapToGrid w:val="0"/>
                              <w:jc w:val="center"/>
                              <w:rPr>
                                <w:sz w:val="12"/>
                              </w:rPr>
                            </w:pPr>
                            <w:r>
                              <w:rPr>
                                <w:rFonts w:ascii="Microsoft YaHei" w:eastAsia="Microsoft YaHei" w:hAnsi="Microsoft YaHei"/>
                                <w:color w:val="191919"/>
                                <w:sz w:val="14"/>
                                <w:szCs w:val="14"/>
                                <w:highlight w:val="white"/>
                              </w:rPr>
                              <w:t>6. Nlmf_location_request (LPHAP indication)</w:t>
                            </w:r>
                          </w:p>
                        </w:txbxContent>
                      </v:textbox>
                    </v:shape>
                  </v:group>
                  <v:shape id="Rectangle" o:spid="_x0000_s1058" style="position:absolute;left:23160;top:31020;width:13620;height:5460;visibility:visible;mso-wrap-style:square;v-text-anchor:middle" coordsize="1362000,546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" adj="-11796480,,5400" path="m,l1362000,r,546000l,546000,,xe" strokecolor="#323232" strokeweight=".16667mm">
                    <v:stroke joinstyle="miter"/>
                    <v:formulas/>
                    <v:path arrowok="t" o:connecttype="custom" o:connectlocs="0,278808;685830,0;1362000,278808;685830,546000" o:connectangles="0,0,0,0" textboxrect="0,0,1362000,546000"/>
                    <v:textbox inset="0,0,0,0">
                      <w:txbxContent>
                        <w:p w14:paraId="64D0790D" w14:textId="77777777" w:rsidR="00027A69" w:rsidRDefault="00027A69" w:rsidP="00403115">
                          <w:pPr>
                            <w:snapToGrid w:val="0"/>
                            <w:jc w:val="center"/>
                            <w:rPr>
                              <w:sz w:val="12"/>
                            </w:rPr>
                          </w:pPr>
                          <w:r>
                            <w:rPr>
                              <w:rFonts w:ascii="Microsoft YaHei" w:eastAsia="Microsoft YaHei" w:hAnsi="Microsoft YaHei"/>
                              <w:color w:val="191919"/>
                              <w:sz w:val="14"/>
                              <w:szCs w:val="14"/>
                            </w:rPr>
                            <w:t>aware the LPHAP requirement, determine suitable positioning method</w:t>
                          </w:r>
                        </w:p>
                      </w:txbxContent>
                    </v:textbox>
                  </v:shape>
                  <v:shape id="Rectangle" o:spid="_x0000_s1059" style="position:absolute;left:3480;top:38160;width:45300;height:2520;visibility:visible;mso-wrap-style:square;v-text-anchor:middle" coordsize="4530000,25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" adj="-11796480,,5400" path="m,l4530000,r,252000l,252000,,xe" strokecolor="#323232" strokeweight=".16667mm">
                    <v:stroke joinstyle="miter"/>
                    <v:formulas/>
                    <v:path arrowok="t" o:connecttype="custom" o:connectlocs="0,128681;2281063,0;4530000,128681;2281063,252000" o:connectangles="0,0,0,0" textboxrect="0,0,4530000,252000"/>
                    <v:textbox inset="0,0,0,0">
                      <w:txbxContent>
                        <w:p w14:paraId="79EE218F" w14:textId="77777777" w:rsidR="00027A69" w:rsidRDefault="00027A69" w:rsidP="00403115">
                          <w:pPr>
                            <w:snapToGrid w:val="0"/>
                            <w:jc w:val="center"/>
                            <w:rPr>
                              <w:sz w:val="12"/>
                            </w:rPr>
                          </w:pPr>
                          <w:r>
                            <w:rPr>
                              <w:rFonts w:ascii="Microsoft YaHei" w:eastAsia="Microsoft YaHei" w:hAnsi="Microsoft YaHei"/>
                              <w:color w:val="191919"/>
                              <w:sz w:val="14"/>
                              <w:szCs w:val="14"/>
                            </w:rPr>
                            <w:t>rest of location procedure</w:t>
                          </w:r>
                        </w:p>
                      </w:txbxContent>
                    </v:textbox>
                  </v:shape>
                  <w10:anchorlock/>
                </v:group>
              </w:pict>
            </mc:Fallback>
          </mc:AlternateContent>
        </w:r>
        <w:r w:rsidRPr="00A36FF9">
          <w:rPr>
            <w:rFonts w:ascii="Arial" w:hAnsi="Arial"/>
            <w:b/>
            <w:lang w:val="x-none" w:eastAsia="zh-CN"/>
          </w:rPr>
          <w:t>Figure 6.</w:t>
        </w:r>
      </w:ins>
      <w:ins w:id="2332" w:author="CATT-Ming" w:date="2022-05-24T11:41:00Z">
        <w:r w:rsidR="0044466E">
          <w:rPr>
            <w:rFonts w:ascii="Arial" w:eastAsiaTheme="minorEastAsia" w:hAnsi="Arial" w:hint="eastAsia"/>
            <w:b/>
            <w:lang w:val="x-none" w:eastAsia="zh-CN"/>
          </w:rPr>
          <w:t>26</w:t>
        </w:r>
      </w:ins>
      <w:ins w:id="2333" w:author="S2-2205010" w:date="2022-05-23T18:16:00Z">
        <w:r w:rsidRPr="00A36FF9">
          <w:rPr>
            <w:rFonts w:ascii="Arial" w:hAnsi="Arial"/>
            <w:b/>
            <w:lang w:val="x-none" w:eastAsia="zh-CN"/>
          </w:rPr>
          <w:t>.3 LPHAP requirement awareness by LMF</w:t>
        </w:r>
      </w:ins>
    </w:p>
    <w:p w14:paraId="724D57A5" w14:textId="77777777" w:rsidR="00403115" w:rsidRPr="00D53DC2" w:rsidRDefault="00403115" w:rsidP="00403115">
      <w:pPr>
        <w:rPr>
          <w:ins w:id="2334" w:author="S2-2205010" w:date="2022-05-23T18:16:00Z"/>
          <w:rFonts w:eastAsiaTheme="minorEastAsia"/>
          <w:lang w:eastAsia="zh-CN"/>
        </w:rPr>
      </w:pPr>
    </w:p>
    <w:p w14:paraId="1C285B4A" w14:textId="7FCE3740" w:rsidR="00403115" w:rsidRPr="000063DB" w:rsidRDefault="00403115" w:rsidP="00403115">
      <w:pPr>
        <w:pStyle w:val="Heading3"/>
        <w:rPr>
          <w:ins w:id="2335" w:author="S2-2205010" w:date="2022-05-23T18:16:00Z"/>
        </w:rPr>
      </w:pPr>
      <w:bookmarkStart w:id="2336" w:name="_Toc104287911"/>
      <w:ins w:id="2337" w:author="S2-2205010" w:date="2022-05-23T18:16:00Z">
        <w:r w:rsidRPr="000063DB">
          <w:t>6.</w:t>
        </w:r>
      </w:ins>
      <w:ins w:id="2338" w:author="CATT-Ming" w:date="2022-05-24T11:35:00Z">
        <w:r w:rsidR="001068F6">
          <w:rPr>
            <w:rFonts w:eastAsiaTheme="minorEastAsia" w:hint="eastAsia"/>
            <w:lang w:eastAsia="zh-CN"/>
          </w:rPr>
          <w:t>26</w:t>
        </w:r>
      </w:ins>
      <w:ins w:id="2339" w:author="S2-2205010" w:date="2022-05-23T18:16:00Z">
        <w:r w:rsidRPr="000063DB">
          <w:t>.4</w:t>
        </w:r>
        <w:r w:rsidRPr="000063DB">
          <w:tab/>
          <w:t>Impacts on services, entities, and interfaces</w:t>
        </w:r>
        <w:bookmarkEnd w:id="2336"/>
      </w:ins>
    </w:p>
    <w:p w14:paraId="4A8782D4" w14:textId="77777777" w:rsidR="00403115" w:rsidRDefault="00403115" w:rsidP="00403115">
      <w:pPr>
        <w:rPr>
          <w:ins w:id="2340" w:author="S2-2205010" w:date="2022-05-23T18:16:00Z"/>
          <w:rFonts w:eastAsiaTheme="minorEastAsia"/>
          <w:lang w:eastAsia="zh-CN"/>
        </w:rPr>
      </w:pPr>
      <w:ins w:id="2341" w:author="S2-2205010" w:date="2022-05-23T18:16:00Z">
        <w:r>
          <w:rPr>
            <w:rFonts w:eastAsiaTheme="minorEastAsia" w:hint="eastAsia"/>
            <w:lang w:eastAsia="zh-CN"/>
          </w:rPr>
          <w:t>U</w:t>
        </w:r>
        <w:r>
          <w:rPr>
            <w:rFonts w:eastAsiaTheme="minorEastAsia"/>
            <w:lang w:eastAsia="zh-CN"/>
          </w:rPr>
          <w:t>DM:</w:t>
        </w:r>
      </w:ins>
    </w:p>
    <w:p w14:paraId="4BB2E7D7" w14:textId="77777777" w:rsidR="00403115" w:rsidRPr="00AA7000" w:rsidRDefault="00403115">
      <w:pPr>
        <w:pStyle w:val="ListParagraph"/>
        <w:numPr>
          <w:ilvl w:val="0"/>
          <w:numId w:val="6"/>
        </w:numPr>
        <w:rPr>
          <w:ins w:id="2342" w:author="S2-2205010" w:date="2022-05-23T18:16:00Z"/>
          <w:rFonts w:eastAsiaTheme="minorEastAsia"/>
          <w:lang w:eastAsia="zh-CN"/>
        </w:rPr>
        <w:pPrChange w:id="2343" w:author="S2-2205014" w:date="2022-05-23T22:51:00Z">
          <w:pPr>
            <w:pStyle w:val="ListParagraph"/>
            <w:numPr>
              <w:numId w:val="12"/>
            </w:numPr>
            <w:tabs>
              <w:tab w:val="num" w:pos="360"/>
              <w:tab w:val="num" w:pos="720"/>
            </w:tabs>
            <w:ind w:hanging="720"/>
          </w:pPr>
        </w:pPrChange>
      </w:pPr>
      <w:ins w:id="2344" w:author="S2-2205010" w:date="2022-05-23T18:16:00Z">
        <w:r>
          <w:rPr>
            <w:rFonts w:eastAsiaTheme="minorEastAsia" w:hint="eastAsia"/>
            <w:lang w:eastAsia="zh-CN"/>
          </w:rPr>
          <w:t>L</w:t>
        </w:r>
        <w:r>
          <w:rPr>
            <w:rFonts w:eastAsiaTheme="minorEastAsia"/>
            <w:lang w:eastAsia="zh-CN"/>
          </w:rPr>
          <w:t>PHAP indication in the UE LCS subscription data</w:t>
        </w:r>
      </w:ins>
    </w:p>
    <w:p w14:paraId="2975015E" w14:textId="77777777" w:rsidR="00403115" w:rsidRDefault="00403115" w:rsidP="00403115">
      <w:pPr>
        <w:rPr>
          <w:ins w:id="2345" w:author="S2-2205010" w:date="2022-05-23T18:16:00Z"/>
          <w:rFonts w:eastAsiaTheme="minorEastAsia"/>
          <w:lang w:eastAsia="zh-CN"/>
        </w:rPr>
      </w:pPr>
      <w:ins w:id="2346" w:author="S2-2205010" w:date="2022-05-23T18:16:00Z">
        <w:r>
          <w:rPr>
            <w:rFonts w:eastAsiaTheme="minorEastAsia" w:hint="eastAsia"/>
            <w:lang w:eastAsia="zh-CN"/>
          </w:rPr>
          <w:lastRenderedPageBreak/>
          <w:t>A</w:t>
        </w:r>
        <w:r>
          <w:rPr>
            <w:rFonts w:eastAsiaTheme="minorEastAsia"/>
            <w:lang w:eastAsia="zh-CN"/>
          </w:rPr>
          <w:t>MF:</w:t>
        </w:r>
      </w:ins>
    </w:p>
    <w:p w14:paraId="08C239F6" w14:textId="77777777" w:rsidR="00403115" w:rsidRDefault="00403115">
      <w:pPr>
        <w:pStyle w:val="ListParagraph"/>
        <w:numPr>
          <w:ilvl w:val="0"/>
          <w:numId w:val="6"/>
        </w:numPr>
        <w:rPr>
          <w:ins w:id="2347" w:author="S2-2205010" w:date="2022-05-23T18:16:00Z"/>
          <w:rFonts w:eastAsiaTheme="minorEastAsia"/>
          <w:lang w:eastAsia="zh-CN"/>
        </w:rPr>
        <w:pPrChange w:id="2348" w:author="S2-2205014" w:date="2022-05-23T22:51:00Z">
          <w:pPr>
            <w:pStyle w:val="ListParagraph"/>
            <w:numPr>
              <w:numId w:val="12"/>
            </w:numPr>
            <w:tabs>
              <w:tab w:val="num" w:pos="360"/>
              <w:tab w:val="num" w:pos="720"/>
            </w:tabs>
            <w:ind w:hanging="720"/>
          </w:pPr>
        </w:pPrChange>
      </w:pPr>
      <w:ins w:id="2349" w:author="S2-2205010" w:date="2022-05-23T18:16:00Z">
        <w:r>
          <w:rPr>
            <w:rFonts w:eastAsiaTheme="minorEastAsia"/>
            <w:lang w:eastAsia="zh-CN"/>
          </w:rPr>
          <w:t xml:space="preserve">Retrieve from UDM </w:t>
        </w:r>
        <w:r>
          <w:rPr>
            <w:rFonts w:eastAsiaTheme="minorEastAsia" w:hint="eastAsia"/>
            <w:lang w:eastAsia="zh-CN"/>
          </w:rPr>
          <w:t>L</w:t>
        </w:r>
        <w:r>
          <w:rPr>
            <w:rFonts w:eastAsiaTheme="minorEastAsia"/>
            <w:lang w:eastAsia="zh-CN"/>
          </w:rPr>
          <w:t>PHAP indication in the UE LCS subscription data</w:t>
        </w:r>
      </w:ins>
    </w:p>
    <w:p w14:paraId="1E36386F" w14:textId="77777777" w:rsidR="00403115" w:rsidRPr="00AA7000" w:rsidRDefault="00403115">
      <w:pPr>
        <w:pStyle w:val="ListParagraph"/>
        <w:numPr>
          <w:ilvl w:val="0"/>
          <w:numId w:val="6"/>
        </w:numPr>
        <w:rPr>
          <w:ins w:id="2350" w:author="S2-2205010" w:date="2022-05-23T18:16:00Z"/>
          <w:rFonts w:eastAsiaTheme="minorEastAsia"/>
          <w:lang w:eastAsia="zh-CN"/>
        </w:rPr>
        <w:pPrChange w:id="2351" w:author="S2-2205014" w:date="2022-05-23T22:51:00Z">
          <w:pPr>
            <w:pStyle w:val="ListParagraph"/>
            <w:numPr>
              <w:numId w:val="12"/>
            </w:numPr>
            <w:tabs>
              <w:tab w:val="num" w:pos="360"/>
              <w:tab w:val="num" w:pos="720"/>
            </w:tabs>
            <w:ind w:hanging="720"/>
          </w:pPr>
        </w:pPrChange>
      </w:pPr>
      <w:ins w:id="2352" w:author="S2-2205010" w:date="2022-05-23T18:16:00Z">
        <w:r>
          <w:rPr>
            <w:rFonts w:eastAsiaTheme="minorEastAsia"/>
            <w:lang w:eastAsia="zh-CN"/>
          </w:rPr>
          <w:t xml:space="preserve">Provides to LMF </w:t>
        </w:r>
        <w:r>
          <w:rPr>
            <w:rFonts w:eastAsiaTheme="minorEastAsia" w:hint="eastAsia"/>
            <w:lang w:eastAsia="zh-CN"/>
          </w:rPr>
          <w:t>L</w:t>
        </w:r>
        <w:r>
          <w:rPr>
            <w:rFonts w:eastAsiaTheme="minorEastAsia"/>
            <w:lang w:eastAsia="zh-CN"/>
          </w:rPr>
          <w:t>PHAP indication, in the location request</w:t>
        </w:r>
      </w:ins>
    </w:p>
    <w:p w14:paraId="211FB84B" w14:textId="77777777" w:rsidR="00403115" w:rsidRDefault="00403115" w:rsidP="00403115">
      <w:pPr>
        <w:rPr>
          <w:ins w:id="2353" w:author="S2-2205010" w:date="2022-05-23T18:16:00Z"/>
          <w:rFonts w:eastAsiaTheme="minorEastAsia"/>
          <w:lang w:eastAsia="zh-CN"/>
        </w:rPr>
      </w:pPr>
      <w:ins w:id="2354" w:author="S2-2205010" w:date="2022-05-23T18:16:00Z">
        <w:r>
          <w:rPr>
            <w:rFonts w:eastAsiaTheme="minorEastAsia" w:hint="eastAsia"/>
            <w:lang w:eastAsia="zh-CN"/>
          </w:rPr>
          <w:t>L</w:t>
        </w:r>
        <w:r>
          <w:rPr>
            <w:rFonts w:eastAsiaTheme="minorEastAsia"/>
            <w:lang w:eastAsia="zh-CN"/>
          </w:rPr>
          <w:t>MF:</w:t>
        </w:r>
      </w:ins>
    </w:p>
    <w:p w14:paraId="58EDD10A" w14:textId="77777777" w:rsidR="00403115" w:rsidRDefault="00403115">
      <w:pPr>
        <w:pStyle w:val="ListParagraph"/>
        <w:numPr>
          <w:ilvl w:val="0"/>
          <w:numId w:val="6"/>
        </w:numPr>
        <w:rPr>
          <w:ins w:id="2355" w:author="S2-2205010" w:date="2022-05-23T18:16:00Z"/>
          <w:rFonts w:eastAsiaTheme="minorEastAsia"/>
          <w:lang w:eastAsia="zh-CN"/>
        </w:rPr>
        <w:pPrChange w:id="2356" w:author="S2-2205014" w:date="2022-05-23T22:51:00Z">
          <w:pPr>
            <w:pStyle w:val="ListParagraph"/>
            <w:numPr>
              <w:numId w:val="12"/>
            </w:numPr>
            <w:tabs>
              <w:tab w:val="num" w:pos="360"/>
              <w:tab w:val="num" w:pos="720"/>
            </w:tabs>
            <w:ind w:hanging="720"/>
          </w:pPr>
        </w:pPrChange>
      </w:pPr>
      <w:ins w:id="2357" w:author="S2-2205010" w:date="2022-05-23T18:16:00Z">
        <w:r>
          <w:rPr>
            <w:rFonts w:eastAsiaTheme="minorEastAsia"/>
            <w:lang w:eastAsia="zh-CN"/>
          </w:rPr>
          <w:t xml:space="preserve">Receive from AMF </w:t>
        </w:r>
        <w:r>
          <w:rPr>
            <w:rFonts w:eastAsiaTheme="minorEastAsia" w:hint="eastAsia"/>
            <w:lang w:eastAsia="zh-CN"/>
          </w:rPr>
          <w:t>L</w:t>
        </w:r>
        <w:r>
          <w:rPr>
            <w:rFonts w:eastAsiaTheme="minorEastAsia"/>
            <w:lang w:eastAsia="zh-CN"/>
          </w:rPr>
          <w:t>PHAP indication in the location request</w:t>
        </w:r>
      </w:ins>
    </w:p>
    <w:p w14:paraId="36794486" w14:textId="77777777" w:rsidR="00403115" w:rsidRPr="00AA7000" w:rsidRDefault="00403115">
      <w:pPr>
        <w:pStyle w:val="ListParagraph"/>
        <w:numPr>
          <w:ilvl w:val="0"/>
          <w:numId w:val="6"/>
        </w:numPr>
        <w:rPr>
          <w:ins w:id="2358" w:author="S2-2205010" w:date="2022-05-23T18:16:00Z"/>
          <w:rFonts w:eastAsiaTheme="minorEastAsia"/>
          <w:lang w:eastAsia="zh-CN"/>
        </w:rPr>
        <w:pPrChange w:id="2359" w:author="S2-2205014" w:date="2022-05-23T22:51:00Z">
          <w:pPr>
            <w:pStyle w:val="ListParagraph"/>
            <w:numPr>
              <w:numId w:val="12"/>
            </w:numPr>
            <w:tabs>
              <w:tab w:val="num" w:pos="360"/>
              <w:tab w:val="num" w:pos="720"/>
            </w:tabs>
            <w:ind w:hanging="720"/>
          </w:pPr>
        </w:pPrChange>
      </w:pPr>
      <w:ins w:id="2360" w:author="S2-2205010" w:date="2022-05-23T18:16:00Z">
        <w:r>
          <w:rPr>
            <w:rFonts w:eastAsiaTheme="minorEastAsia"/>
            <w:lang w:eastAsia="zh-CN"/>
          </w:rPr>
          <w:t xml:space="preserve">Determine positioning method, by taking into account the </w:t>
        </w:r>
        <w:r>
          <w:rPr>
            <w:rFonts w:eastAsiaTheme="minorEastAsia" w:hint="eastAsia"/>
            <w:lang w:eastAsia="zh-CN"/>
          </w:rPr>
          <w:t>L</w:t>
        </w:r>
        <w:r>
          <w:rPr>
            <w:rFonts w:eastAsiaTheme="minorEastAsia"/>
            <w:lang w:eastAsia="zh-CN"/>
          </w:rPr>
          <w:t>PHAP requirement.</w:t>
        </w:r>
      </w:ins>
    </w:p>
    <w:p w14:paraId="1DD8F5ED" w14:textId="77777777" w:rsidR="0081433F" w:rsidRPr="006B203D" w:rsidRDefault="0081433F" w:rsidP="00DB4AA0">
      <w:pPr>
        <w:rPr>
          <w:rFonts w:eastAsiaTheme="minorEastAsia"/>
          <w:lang w:eastAsia="zh-CN"/>
        </w:rPr>
      </w:pPr>
    </w:p>
    <w:p w14:paraId="0017A1FA" w14:textId="6D47D5AE" w:rsidR="00094A0D" w:rsidRPr="000063DB" w:rsidRDefault="00A61810" w:rsidP="00A61810">
      <w:pPr>
        <w:pStyle w:val="Heading2"/>
      </w:pPr>
      <w:bookmarkStart w:id="2361" w:name="_Toc104287912"/>
      <w:r w:rsidRPr="000063DB">
        <w:t>6.</w:t>
      </w:r>
      <w:r w:rsidR="005273E5" w:rsidRPr="000063DB">
        <w:t>x</w:t>
      </w:r>
      <w:r w:rsidRPr="000063DB">
        <w:tab/>
        <w:t>Solution #</w:t>
      </w:r>
      <w:r w:rsidR="005273E5" w:rsidRPr="000063DB">
        <w:t>x</w:t>
      </w:r>
      <w:r w:rsidRPr="000063DB">
        <w:t>:</w:t>
      </w:r>
      <w:r w:rsidR="005273E5" w:rsidRPr="000063DB">
        <w:t xml:space="preserve"> </w:t>
      </w:r>
      <w:r w:rsidR="00674EA8" w:rsidRPr="000063DB">
        <w:t>solution title</w:t>
      </w:r>
      <w:bookmarkEnd w:id="2361"/>
    </w:p>
    <w:p w14:paraId="25AD9DDB" w14:textId="6B5AA0C2" w:rsidR="002E20BA" w:rsidRPr="000063DB" w:rsidRDefault="002E20BA" w:rsidP="002E20BA">
      <w:pPr>
        <w:pStyle w:val="EditorsNote"/>
      </w:pPr>
      <w:r w:rsidRPr="000063DB">
        <w:t>Editor</w:t>
      </w:r>
      <w:r w:rsidR="00AD2391">
        <w:t>'</w:t>
      </w:r>
      <w:r w:rsidRPr="000063DB">
        <w:t>s note:</w:t>
      </w:r>
      <w:r w:rsidRPr="000063DB">
        <w:tab/>
      </w:r>
      <w:r w:rsidR="00CB517A" w:rsidRPr="000063DB">
        <w:t xml:space="preserve">Select a </w:t>
      </w:r>
      <w:r w:rsidR="008D767D" w:rsidRPr="000063DB">
        <w:t xml:space="preserve">solution title </w:t>
      </w:r>
      <w:r w:rsidR="00C46785" w:rsidRPr="000063DB">
        <w:t>that</w:t>
      </w:r>
      <w:r w:rsidR="006C78EC" w:rsidRPr="000063DB">
        <w:t xml:space="preserve"> </w:t>
      </w:r>
      <w:r w:rsidR="003A5D5F" w:rsidRPr="000063DB">
        <w:t xml:space="preserve">describes the </w:t>
      </w:r>
      <w:r w:rsidR="006C78EC" w:rsidRPr="000063DB">
        <w:t>main solution characteristics</w:t>
      </w:r>
      <w:r w:rsidR="003A5D5F" w:rsidRPr="000063DB">
        <w:t xml:space="preserve"> </w:t>
      </w:r>
      <w:r w:rsidR="009343D9" w:rsidRPr="000063DB">
        <w:t>as to avoid multiple solutions with same or too similar title</w:t>
      </w:r>
      <w:r w:rsidR="003B45B3" w:rsidRPr="000063DB">
        <w:t>.</w:t>
      </w:r>
    </w:p>
    <w:p w14:paraId="108DB095" w14:textId="77777777" w:rsidR="00094204" w:rsidRPr="000063DB" w:rsidRDefault="00094204" w:rsidP="00094204">
      <w:pPr>
        <w:pStyle w:val="Heading3"/>
        <w:rPr>
          <w:lang w:eastAsia="ko-KR"/>
        </w:rPr>
      </w:pPr>
      <w:bookmarkStart w:id="2362" w:name="_Toc16839383"/>
      <w:bookmarkStart w:id="2363" w:name="_Toc23236015"/>
      <w:bookmarkStart w:id="2364" w:name="_Toc104287913"/>
      <w:r w:rsidRPr="000063DB">
        <w:rPr>
          <w:lang w:eastAsia="ko-KR"/>
        </w:rPr>
        <w:t>6.X.1</w:t>
      </w:r>
      <w:r w:rsidRPr="000063DB">
        <w:rPr>
          <w:lang w:eastAsia="ko-KR"/>
        </w:rPr>
        <w:tab/>
      </w:r>
      <w:bookmarkEnd w:id="2362"/>
      <w:r w:rsidRPr="000063DB">
        <w:rPr>
          <w:lang w:eastAsia="ko-KR"/>
        </w:rPr>
        <w:t>Introduction</w:t>
      </w:r>
      <w:bookmarkEnd w:id="2363"/>
      <w:bookmarkEnd w:id="2364"/>
    </w:p>
    <w:p w14:paraId="26BBF2F6" w14:textId="48AE229D" w:rsidR="00094204" w:rsidRPr="000063DB" w:rsidRDefault="00C7798B" w:rsidP="002E20BA">
      <w:pPr>
        <w:pStyle w:val="EditorsNote"/>
      </w:pPr>
      <w:r w:rsidRPr="000063DB">
        <w:t>Editor</w:t>
      </w:r>
      <w:r w:rsidR="00AD2391">
        <w:t>'</w:t>
      </w:r>
      <w:r w:rsidRPr="000063DB">
        <w:t xml:space="preserve">s </w:t>
      </w:r>
      <w:r w:rsidR="003B45B3" w:rsidRPr="000063DB">
        <w:t>note</w:t>
      </w:r>
      <w:r w:rsidRPr="000063DB">
        <w:t>:</w:t>
      </w:r>
      <w:r w:rsidRPr="000063DB">
        <w:tab/>
        <w:t>This clause</w:t>
      </w:r>
      <w:r w:rsidR="003B45B3" w:rsidRPr="000063DB">
        <w:t xml:space="preserve"> </w:t>
      </w:r>
      <w:r w:rsidRPr="000063DB">
        <w:t>lists the key issue(s) addressed by this solution, and briefly the main principles of the solution.</w:t>
      </w:r>
    </w:p>
    <w:p w14:paraId="058A17B7" w14:textId="77777777" w:rsidR="003B45B3" w:rsidRPr="000063DB" w:rsidRDefault="003B45B3" w:rsidP="003B45B3">
      <w:bookmarkStart w:id="2365" w:name="_Toc16839384"/>
      <w:bookmarkStart w:id="2366" w:name="_Toc23236016"/>
    </w:p>
    <w:p w14:paraId="13648F00" w14:textId="77777777" w:rsidR="00637307" w:rsidRPr="000063DB" w:rsidRDefault="00637307" w:rsidP="00637307">
      <w:pPr>
        <w:pStyle w:val="Heading3"/>
        <w:rPr>
          <w:lang w:eastAsia="ko-KR"/>
        </w:rPr>
      </w:pPr>
      <w:bookmarkStart w:id="2367" w:name="_Toc104287914"/>
      <w:r w:rsidRPr="000063DB">
        <w:rPr>
          <w:lang w:eastAsia="ko-KR"/>
        </w:rPr>
        <w:t>6.X.2</w:t>
      </w:r>
      <w:r w:rsidRPr="000063DB">
        <w:rPr>
          <w:lang w:eastAsia="ko-KR"/>
        </w:rPr>
        <w:tab/>
        <w:t>Functional Description</w:t>
      </w:r>
      <w:bookmarkEnd w:id="2365"/>
      <w:bookmarkEnd w:id="2366"/>
      <w:bookmarkEnd w:id="2367"/>
    </w:p>
    <w:p w14:paraId="09E91338" w14:textId="5E54F411" w:rsidR="003B45B3" w:rsidRPr="000063DB" w:rsidRDefault="00D2039F" w:rsidP="00D2039F">
      <w:pPr>
        <w:pStyle w:val="EditorsNote"/>
      </w:pPr>
      <w:r w:rsidRPr="000063DB">
        <w:t>Editor</w:t>
      </w:r>
      <w:r w:rsidR="00AD2391">
        <w:t>'</w:t>
      </w:r>
      <w:r w:rsidRPr="000063DB">
        <w:t xml:space="preserve">s </w:t>
      </w:r>
      <w:r w:rsidR="003B45B3" w:rsidRPr="000063DB">
        <w:t>note</w:t>
      </w:r>
      <w:r w:rsidRPr="000063DB">
        <w:t>:</w:t>
      </w:r>
      <w:r w:rsidRPr="000063DB">
        <w:tab/>
        <w:t>This clause</w:t>
      </w:r>
      <w:r w:rsidR="003B45B3" w:rsidRPr="000063DB">
        <w:t xml:space="preserve"> </w:t>
      </w:r>
      <w:r w:rsidRPr="000063DB">
        <w:t>further details the solution principles and any assumptions made.</w:t>
      </w:r>
      <w:bookmarkStart w:id="2368" w:name="_Toc16839385"/>
      <w:bookmarkStart w:id="2369" w:name="_Toc23236017"/>
    </w:p>
    <w:p w14:paraId="168F3F13" w14:textId="77777777" w:rsidR="003B45B3" w:rsidRPr="000063DB" w:rsidRDefault="003B45B3" w:rsidP="003B45B3"/>
    <w:p w14:paraId="7D8FBD0D" w14:textId="4D92F84D" w:rsidR="008A4EE3" w:rsidRPr="000063DB" w:rsidRDefault="008A4EE3" w:rsidP="008A4EE3">
      <w:pPr>
        <w:pStyle w:val="Heading3"/>
      </w:pPr>
      <w:bookmarkStart w:id="2370" w:name="_Toc104287915"/>
      <w:r w:rsidRPr="000063DB">
        <w:t>6.X.3</w:t>
      </w:r>
      <w:r w:rsidRPr="000063DB">
        <w:tab/>
        <w:t>Procedures</w:t>
      </w:r>
      <w:bookmarkEnd w:id="2368"/>
      <w:bookmarkEnd w:id="2369"/>
      <w:bookmarkEnd w:id="2370"/>
    </w:p>
    <w:p w14:paraId="0E54A85E" w14:textId="110DC5AF" w:rsidR="0030254E" w:rsidRPr="000063DB" w:rsidRDefault="0030254E" w:rsidP="0030254E">
      <w:pPr>
        <w:pStyle w:val="EditorsNote"/>
      </w:pPr>
      <w:bookmarkStart w:id="2371" w:name="_Toc16839386"/>
      <w:bookmarkStart w:id="2372" w:name="_Toc23236018"/>
      <w:r w:rsidRPr="000063DB">
        <w:t>Editor</w:t>
      </w:r>
      <w:r w:rsidR="00AD2391">
        <w:t>'</w:t>
      </w:r>
      <w:r w:rsidRPr="000063DB">
        <w:t xml:space="preserve">s </w:t>
      </w:r>
      <w:r w:rsidR="003B45B3" w:rsidRPr="000063DB">
        <w:t>note</w:t>
      </w:r>
      <w:r w:rsidRPr="000063DB">
        <w:t>:</w:t>
      </w:r>
      <w:r w:rsidR="003B45B3" w:rsidRPr="000063DB">
        <w:tab/>
      </w:r>
      <w:r w:rsidRPr="000063DB">
        <w:t>This clause</w:t>
      </w:r>
      <w:r w:rsidR="003B45B3" w:rsidRPr="000063DB">
        <w:t xml:space="preserve"> </w:t>
      </w:r>
      <w:r w:rsidRPr="000063DB">
        <w:t>describes procedures and information flows for the solution.</w:t>
      </w:r>
    </w:p>
    <w:p w14:paraId="70D169AA" w14:textId="77777777" w:rsidR="003B45B3" w:rsidRPr="000063DB" w:rsidRDefault="003B45B3" w:rsidP="003B45B3"/>
    <w:p w14:paraId="60CBCF60" w14:textId="77777777" w:rsidR="000E453B" w:rsidRPr="000063DB" w:rsidRDefault="000E453B" w:rsidP="000E453B">
      <w:pPr>
        <w:pStyle w:val="Heading3"/>
      </w:pPr>
      <w:bookmarkStart w:id="2373" w:name="_Toc104287916"/>
      <w:r w:rsidRPr="000063DB">
        <w:t>6.X.4</w:t>
      </w:r>
      <w:r w:rsidRPr="000063DB">
        <w:tab/>
        <w:t xml:space="preserve">Impacts on </w:t>
      </w:r>
      <w:r w:rsidR="009B1488" w:rsidRPr="000063DB">
        <w:t xml:space="preserve">services, </w:t>
      </w:r>
      <w:r w:rsidRPr="000063DB">
        <w:t>entities, and interfaces</w:t>
      </w:r>
      <w:bookmarkEnd w:id="2371"/>
      <w:bookmarkEnd w:id="2372"/>
      <w:bookmarkEnd w:id="2373"/>
    </w:p>
    <w:p w14:paraId="05DF7CAE" w14:textId="624EF96E" w:rsidR="00C7798B" w:rsidRPr="000063DB" w:rsidRDefault="008F4393" w:rsidP="002E20BA">
      <w:pPr>
        <w:pStyle w:val="EditorsNote"/>
      </w:pPr>
      <w:r w:rsidRPr="000063DB">
        <w:t>Editor</w:t>
      </w:r>
      <w:r w:rsidR="00AD2391">
        <w:t>'</w:t>
      </w:r>
      <w:r w:rsidRPr="000063DB">
        <w:t xml:space="preserve">s </w:t>
      </w:r>
      <w:r w:rsidR="003B45B3" w:rsidRPr="000063DB">
        <w:t>note</w:t>
      </w:r>
      <w:r w:rsidRPr="000063DB">
        <w:t>:</w:t>
      </w:r>
      <w:r w:rsidR="003B45B3" w:rsidRPr="000063DB">
        <w:tab/>
      </w:r>
      <w:r w:rsidRPr="000063DB">
        <w:t>This clause lists impacts to services, entities, and interfaces.</w:t>
      </w:r>
    </w:p>
    <w:p w14:paraId="06CCFCCB" w14:textId="77777777" w:rsidR="003B45B3" w:rsidRPr="000063DB" w:rsidRDefault="003B45B3" w:rsidP="003B45B3">
      <w:bookmarkStart w:id="2374" w:name="_Toc16839388"/>
      <w:bookmarkStart w:id="2375" w:name="_Toc21087547"/>
      <w:bookmarkStart w:id="2376" w:name="_Toc23326080"/>
      <w:bookmarkStart w:id="2377" w:name="_Toc25934686"/>
      <w:bookmarkStart w:id="2378" w:name="_Toc26337066"/>
      <w:bookmarkStart w:id="2379" w:name="_Toc31114363"/>
      <w:bookmarkStart w:id="2380" w:name="_Toc43392851"/>
      <w:bookmarkStart w:id="2381" w:name="_Toc43475650"/>
      <w:bookmarkStart w:id="2382" w:name="_Toc50559367"/>
      <w:bookmarkStart w:id="2383" w:name="_Toc54940734"/>
      <w:bookmarkStart w:id="2384" w:name="_Toc54952449"/>
      <w:bookmarkStart w:id="2385" w:name="_Toc57233901"/>
      <w:bookmarkStart w:id="2386" w:name="_Toc68069211"/>
    </w:p>
    <w:p w14:paraId="69BEDAC7" w14:textId="77777777" w:rsidR="00E76DC2" w:rsidRPr="000063DB" w:rsidRDefault="00E76DC2" w:rsidP="00E76DC2">
      <w:pPr>
        <w:pStyle w:val="Heading1"/>
      </w:pPr>
      <w:bookmarkStart w:id="2387" w:name="_Toc104287917"/>
      <w:r w:rsidRPr="000063DB">
        <w:t>7</w:t>
      </w:r>
      <w:r w:rsidRPr="000063DB">
        <w:tab/>
        <w:t>Evaluation</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59DBEDA4" w14:textId="17D72327" w:rsidR="00347267" w:rsidRPr="000063DB" w:rsidRDefault="00347267" w:rsidP="00347267">
      <w:pPr>
        <w:pStyle w:val="EditorsNote"/>
        <w:rPr>
          <w:lang w:eastAsia="x-none"/>
        </w:rPr>
      </w:pPr>
      <w:r w:rsidRPr="000063DB">
        <w:t>Editor</w:t>
      </w:r>
      <w:r w:rsidR="00AD2391">
        <w:t>'</w:t>
      </w:r>
      <w:r w:rsidRPr="000063DB">
        <w:t>s note:</w:t>
      </w:r>
      <w:r w:rsidRPr="000063DB">
        <w:tab/>
        <w:t>This clause</w:t>
      </w:r>
      <w:r w:rsidR="00431008" w:rsidRPr="000063DB">
        <w:t xml:space="preserve"> </w:t>
      </w:r>
      <w:r w:rsidRPr="000063DB">
        <w:t>provides an evaluation of the solutions</w:t>
      </w:r>
      <w:r w:rsidR="00D95228" w:rsidRPr="000063DB">
        <w:t xml:space="preserve"> of </w:t>
      </w:r>
      <w:r w:rsidR="003B45B3" w:rsidRPr="000063DB">
        <w:t>clause 6</w:t>
      </w:r>
      <w:r w:rsidRPr="000063DB">
        <w:t>.</w:t>
      </w:r>
    </w:p>
    <w:p w14:paraId="65389540" w14:textId="77777777" w:rsidR="00AB27BB" w:rsidRPr="000063DB" w:rsidRDefault="00AB27BB" w:rsidP="00AB27BB">
      <w:pPr>
        <w:pStyle w:val="Heading2"/>
        <w:rPr>
          <w:rFonts w:eastAsia="SimSun"/>
          <w:lang w:eastAsia="zh-CN"/>
        </w:rPr>
      </w:pPr>
      <w:bookmarkStart w:id="2388" w:name="_Toc68086336"/>
      <w:bookmarkStart w:id="2389" w:name="_Toc57366387"/>
      <w:bookmarkStart w:id="2390" w:name="_Toc57209996"/>
      <w:bookmarkStart w:id="2391" w:name="_Toc55202369"/>
      <w:bookmarkStart w:id="2392" w:name="_Toc50549061"/>
      <w:bookmarkStart w:id="2393" w:name="_Toc50557375"/>
      <w:bookmarkStart w:id="2394" w:name="_Toc50134423"/>
      <w:bookmarkStart w:id="2395" w:name="_Toc50134079"/>
      <w:bookmarkStart w:id="2396" w:name="_Toc50130765"/>
      <w:bookmarkStart w:id="2397" w:name="_Toc104287918"/>
      <w:r w:rsidRPr="000063DB">
        <w:rPr>
          <w:rFonts w:eastAsia="SimSun"/>
          <w:lang w:eastAsia="zh-CN"/>
        </w:rPr>
        <w:t>7.x</w:t>
      </w:r>
      <w:r w:rsidRPr="000063DB">
        <w:rPr>
          <w:rFonts w:eastAsia="SimSun"/>
          <w:lang w:eastAsia="zh-CN"/>
        </w:rPr>
        <w:tab/>
        <w:t xml:space="preserve">Key Issue #x: </w:t>
      </w:r>
      <w:bookmarkEnd w:id="2388"/>
      <w:bookmarkEnd w:id="2389"/>
      <w:bookmarkEnd w:id="2390"/>
      <w:bookmarkEnd w:id="2391"/>
      <w:bookmarkEnd w:id="2392"/>
      <w:bookmarkEnd w:id="2393"/>
      <w:bookmarkEnd w:id="2394"/>
      <w:bookmarkEnd w:id="2395"/>
      <w:bookmarkEnd w:id="2396"/>
      <w:r w:rsidRPr="000063DB">
        <w:rPr>
          <w:rFonts w:eastAsia="SimSun"/>
          <w:lang w:eastAsia="zh-CN"/>
        </w:rPr>
        <w:t>&lt;Key Issue name&gt;</w:t>
      </w:r>
      <w:bookmarkEnd w:id="2397"/>
    </w:p>
    <w:p w14:paraId="35BDFC3D" w14:textId="77777777" w:rsidR="00AB27BB" w:rsidRPr="000063DB" w:rsidRDefault="00AB27BB" w:rsidP="00AB27BB">
      <w:pPr>
        <w:rPr>
          <w:lang w:eastAsia="zh-CN"/>
        </w:rPr>
      </w:pPr>
      <w:r w:rsidRPr="000063DB">
        <w:rPr>
          <w:lang w:eastAsia="zh-CN"/>
        </w:rPr>
        <w:t>The clause evaluates the solutions for KI#1 as following.</w:t>
      </w:r>
    </w:p>
    <w:p w14:paraId="54827BD6" w14:textId="5AE6A9E1" w:rsidR="00E771E6" w:rsidRPr="000063DB" w:rsidRDefault="00E771E6" w:rsidP="00E771E6">
      <w:pPr>
        <w:pStyle w:val="EditorsNote"/>
        <w:rPr>
          <w:lang w:eastAsia="zh-CN"/>
        </w:rPr>
      </w:pPr>
      <w:r w:rsidRPr="000063DB">
        <w:t>Editor</w:t>
      </w:r>
      <w:r w:rsidR="00AD2391">
        <w:t>'</w:t>
      </w:r>
      <w:r w:rsidRPr="000063DB">
        <w:t xml:space="preserve">s </w:t>
      </w:r>
      <w:r w:rsidR="003B45B3" w:rsidRPr="000063DB">
        <w:t>note</w:t>
      </w:r>
      <w:r w:rsidRPr="000063DB">
        <w:t>:</w:t>
      </w:r>
      <w:r w:rsidR="003B45B3" w:rsidRPr="000063DB">
        <w:tab/>
      </w:r>
      <w:r w:rsidRPr="000063DB">
        <w:rPr>
          <w:lang w:eastAsia="zh-CN"/>
        </w:rPr>
        <w:t xml:space="preserve">For each </w:t>
      </w:r>
      <w:r w:rsidR="003B45B3" w:rsidRPr="000063DB">
        <w:rPr>
          <w:lang w:eastAsia="zh-CN"/>
        </w:rPr>
        <w:t>solution</w:t>
      </w:r>
      <w:r w:rsidRPr="000063DB">
        <w:rPr>
          <w:lang w:eastAsia="zh-CN"/>
        </w:rPr>
        <w:t>, the aspects regarding c</w:t>
      </w:r>
      <w:r w:rsidRPr="000063DB">
        <w:t xml:space="preserve">ompatibility with </w:t>
      </w:r>
      <w:r w:rsidRPr="000063DB">
        <w:rPr>
          <w:lang w:eastAsia="zh-CN"/>
        </w:rPr>
        <w:t>p</w:t>
      </w:r>
      <w:r w:rsidRPr="000063DB">
        <w:t xml:space="preserve">rocedures and </w:t>
      </w:r>
      <w:r w:rsidRPr="000063DB">
        <w:rPr>
          <w:lang w:eastAsia="zh-CN"/>
        </w:rPr>
        <w:t>s</w:t>
      </w:r>
      <w:r w:rsidRPr="000063DB">
        <w:t xml:space="preserve">ervices in </w:t>
      </w:r>
      <w:r w:rsidRPr="000063DB">
        <w:rPr>
          <w:lang w:eastAsia="zh-CN"/>
        </w:rPr>
        <w:t>previous release should be evaluated.</w:t>
      </w:r>
    </w:p>
    <w:p w14:paraId="637C9F24" w14:textId="77777777" w:rsidR="003B45B3" w:rsidRPr="000063DB" w:rsidRDefault="003B45B3" w:rsidP="003B45B3">
      <w:bookmarkStart w:id="2398" w:name="_Toc54940744"/>
      <w:bookmarkStart w:id="2399" w:name="_Toc54952459"/>
      <w:bookmarkStart w:id="2400" w:name="_Toc57233913"/>
      <w:bookmarkStart w:id="2401" w:name="_Toc68069223"/>
    </w:p>
    <w:p w14:paraId="2CD5AC1E" w14:textId="77777777" w:rsidR="00C7200B" w:rsidRPr="000063DB" w:rsidRDefault="00C7200B" w:rsidP="00C7200B">
      <w:pPr>
        <w:pStyle w:val="Heading1"/>
      </w:pPr>
      <w:bookmarkStart w:id="2402" w:name="_Toc104287919"/>
      <w:r w:rsidRPr="000063DB">
        <w:lastRenderedPageBreak/>
        <w:t>8</w:t>
      </w:r>
      <w:r w:rsidRPr="000063DB">
        <w:tab/>
        <w:t>Conclusions</w:t>
      </w:r>
      <w:bookmarkEnd w:id="2398"/>
      <w:bookmarkEnd w:id="2399"/>
      <w:bookmarkEnd w:id="2400"/>
      <w:bookmarkEnd w:id="2401"/>
      <w:bookmarkEnd w:id="2402"/>
    </w:p>
    <w:p w14:paraId="1C38B98A" w14:textId="28841A22" w:rsidR="00DE5DF6" w:rsidRPr="000063DB" w:rsidRDefault="00DE5DF6" w:rsidP="00DE5DF6">
      <w:pPr>
        <w:pStyle w:val="EditorsNote"/>
        <w:rPr>
          <w:lang w:eastAsia="zh-CN"/>
        </w:rPr>
      </w:pPr>
      <w:r w:rsidRPr="000063DB">
        <w:t>Editor</w:t>
      </w:r>
      <w:r w:rsidR="00AD2391">
        <w:t>'</w:t>
      </w:r>
      <w:r w:rsidRPr="000063DB">
        <w:t>s note:</w:t>
      </w:r>
      <w:r w:rsidRPr="000063DB">
        <w:tab/>
        <w:t>This clause</w:t>
      </w:r>
      <w:r w:rsidR="003B45B3" w:rsidRPr="000063DB">
        <w:t xml:space="preserve"> </w:t>
      </w:r>
      <w:r w:rsidRPr="000063DB">
        <w:t xml:space="preserve">will capture conclusions from the </w:t>
      </w:r>
      <w:r w:rsidRPr="000063DB">
        <w:rPr>
          <w:lang w:eastAsia="ko-KR"/>
        </w:rPr>
        <w:t>study</w:t>
      </w:r>
      <w:r w:rsidRPr="000063DB">
        <w:t>.</w:t>
      </w:r>
    </w:p>
    <w:p w14:paraId="4732B747" w14:textId="77777777" w:rsidR="00C7200B" w:rsidRPr="000063DB" w:rsidRDefault="00C7200B" w:rsidP="00094A0D"/>
    <w:p w14:paraId="7FADF7F4" w14:textId="56AB4AC2" w:rsidR="00080512" w:rsidRPr="000063DB" w:rsidRDefault="00431008" w:rsidP="00431008">
      <w:pPr>
        <w:pStyle w:val="Heading9"/>
      </w:pPr>
      <w:bookmarkStart w:id="2403" w:name="tsgNames"/>
      <w:bookmarkStart w:id="2404" w:name="startOfAnnexes"/>
      <w:bookmarkEnd w:id="2403"/>
      <w:bookmarkEnd w:id="2404"/>
      <w:r w:rsidRPr="000063DB">
        <w:br w:type="page"/>
      </w:r>
      <w:r w:rsidR="00080512" w:rsidRPr="000063DB">
        <w:lastRenderedPageBreak/>
        <w:t xml:space="preserve">Annex </w:t>
      </w:r>
      <w:r w:rsidR="00213892" w:rsidRPr="000063DB">
        <w:t>A</w:t>
      </w:r>
      <w:r w:rsidR="00080512" w:rsidRPr="000063DB">
        <w:t>:</w:t>
      </w:r>
      <w:r w:rsidR="00080512" w:rsidRPr="000063DB">
        <w:br/>
        <w:t>Change history</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709"/>
        <w:gridCol w:w="425"/>
        <w:gridCol w:w="426"/>
        <w:gridCol w:w="4536"/>
        <w:gridCol w:w="708"/>
      </w:tblGrid>
      <w:tr w:rsidR="003C3971" w:rsidRPr="000063DB" w14:paraId="5060A521" w14:textId="77777777" w:rsidTr="00C72833">
        <w:trPr>
          <w:cantSplit/>
        </w:trPr>
        <w:tc>
          <w:tcPr>
            <w:tcW w:w="9639" w:type="dxa"/>
            <w:gridSpan w:val="8"/>
            <w:tcBorders>
              <w:bottom w:val="nil"/>
            </w:tcBorders>
            <w:shd w:val="solid" w:color="FFFFFF" w:fill="auto"/>
          </w:tcPr>
          <w:p w14:paraId="500E51B0" w14:textId="77777777" w:rsidR="003C3971" w:rsidRPr="000063DB" w:rsidRDefault="003C3971" w:rsidP="00C72833">
            <w:pPr>
              <w:pStyle w:val="TAL"/>
              <w:jc w:val="center"/>
              <w:rPr>
                <w:b/>
                <w:sz w:val="16"/>
              </w:rPr>
            </w:pPr>
            <w:bookmarkStart w:id="2405" w:name="historyclause"/>
            <w:bookmarkEnd w:id="2405"/>
            <w:r w:rsidRPr="000063DB">
              <w:rPr>
                <w:b/>
              </w:rPr>
              <w:t>Change history</w:t>
            </w:r>
          </w:p>
        </w:tc>
      </w:tr>
      <w:tr w:rsidR="003C3971" w:rsidRPr="000063DB" w14:paraId="4272EADA" w14:textId="77777777" w:rsidTr="003B45B3">
        <w:tc>
          <w:tcPr>
            <w:tcW w:w="800" w:type="dxa"/>
            <w:shd w:val="pct10" w:color="auto" w:fill="FFFFFF"/>
          </w:tcPr>
          <w:p w14:paraId="26ABB4D0" w14:textId="77777777" w:rsidR="003C3971" w:rsidRPr="000063DB" w:rsidRDefault="003C3971" w:rsidP="00C72833">
            <w:pPr>
              <w:pStyle w:val="TAL"/>
              <w:rPr>
                <w:b/>
                <w:sz w:val="16"/>
              </w:rPr>
            </w:pPr>
            <w:r w:rsidRPr="000063DB">
              <w:rPr>
                <w:b/>
                <w:sz w:val="16"/>
              </w:rPr>
              <w:t>Date</w:t>
            </w:r>
          </w:p>
        </w:tc>
        <w:tc>
          <w:tcPr>
            <w:tcW w:w="901" w:type="dxa"/>
            <w:shd w:val="pct10" w:color="auto" w:fill="FFFFFF"/>
          </w:tcPr>
          <w:p w14:paraId="24445087" w14:textId="77777777" w:rsidR="003C3971" w:rsidRPr="000063DB" w:rsidRDefault="00DF2B1F" w:rsidP="00C72833">
            <w:pPr>
              <w:pStyle w:val="TAL"/>
              <w:rPr>
                <w:b/>
                <w:sz w:val="16"/>
              </w:rPr>
            </w:pPr>
            <w:r w:rsidRPr="000063DB">
              <w:rPr>
                <w:b/>
                <w:sz w:val="16"/>
              </w:rPr>
              <w:t>Meeting</w:t>
            </w:r>
          </w:p>
        </w:tc>
        <w:tc>
          <w:tcPr>
            <w:tcW w:w="1134" w:type="dxa"/>
            <w:shd w:val="pct10" w:color="auto" w:fill="FFFFFF"/>
          </w:tcPr>
          <w:p w14:paraId="6BD21106" w14:textId="77777777" w:rsidR="003C3971" w:rsidRPr="000063DB" w:rsidRDefault="003C3971" w:rsidP="00DF2B1F">
            <w:pPr>
              <w:pStyle w:val="TAL"/>
              <w:rPr>
                <w:b/>
                <w:sz w:val="16"/>
              </w:rPr>
            </w:pPr>
            <w:r w:rsidRPr="000063DB">
              <w:rPr>
                <w:b/>
                <w:sz w:val="16"/>
              </w:rPr>
              <w:t>TDoc</w:t>
            </w:r>
          </w:p>
        </w:tc>
        <w:tc>
          <w:tcPr>
            <w:tcW w:w="709" w:type="dxa"/>
            <w:shd w:val="pct10" w:color="auto" w:fill="FFFFFF"/>
          </w:tcPr>
          <w:p w14:paraId="74E4060B" w14:textId="77777777" w:rsidR="003C3971" w:rsidRPr="000063DB" w:rsidRDefault="003C3971" w:rsidP="00C72833">
            <w:pPr>
              <w:pStyle w:val="TAL"/>
              <w:rPr>
                <w:b/>
                <w:sz w:val="16"/>
              </w:rPr>
            </w:pPr>
            <w:r w:rsidRPr="000063DB">
              <w:rPr>
                <w:b/>
                <w:sz w:val="16"/>
              </w:rPr>
              <w:t>CR</w:t>
            </w:r>
          </w:p>
        </w:tc>
        <w:tc>
          <w:tcPr>
            <w:tcW w:w="425" w:type="dxa"/>
            <w:shd w:val="pct10" w:color="auto" w:fill="FFFFFF"/>
          </w:tcPr>
          <w:p w14:paraId="6AC8BF5E" w14:textId="77777777" w:rsidR="003C3971" w:rsidRPr="000063DB" w:rsidRDefault="003C3971" w:rsidP="00C72833">
            <w:pPr>
              <w:pStyle w:val="TAL"/>
              <w:rPr>
                <w:b/>
                <w:sz w:val="16"/>
              </w:rPr>
            </w:pPr>
            <w:r w:rsidRPr="000063DB">
              <w:rPr>
                <w:b/>
                <w:sz w:val="16"/>
              </w:rPr>
              <w:t>Rev</w:t>
            </w:r>
          </w:p>
        </w:tc>
        <w:tc>
          <w:tcPr>
            <w:tcW w:w="426" w:type="dxa"/>
            <w:shd w:val="pct10" w:color="auto" w:fill="FFFFFF"/>
          </w:tcPr>
          <w:p w14:paraId="32625E3A" w14:textId="77777777" w:rsidR="003C3971" w:rsidRPr="000063DB" w:rsidRDefault="003C3971" w:rsidP="00C72833">
            <w:pPr>
              <w:pStyle w:val="TAL"/>
              <w:rPr>
                <w:b/>
                <w:sz w:val="16"/>
              </w:rPr>
            </w:pPr>
            <w:r w:rsidRPr="000063DB">
              <w:rPr>
                <w:b/>
                <w:sz w:val="16"/>
              </w:rPr>
              <w:t>Cat</w:t>
            </w:r>
          </w:p>
        </w:tc>
        <w:tc>
          <w:tcPr>
            <w:tcW w:w="4536" w:type="dxa"/>
            <w:shd w:val="pct10" w:color="auto" w:fill="FFFFFF"/>
          </w:tcPr>
          <w:p w14:paraId="02C5B243" w14:textId="77777777" w:rsidR="003C3971" w:rsidRPr="000063DB" w:rsidRDefault="003C3971" w:rsidP="00C72833">
            <w:pPr>
              <w:pStyle w:val="TAL"/>
              <w:rPr>
                <w:b/>
                <w:sz w:val="16"/>
              </w:rPr>
            </w:pPr>
            <w:r w:rsidRPr="000063DB">
              <w:rPr>
                <w:b/>
                <w:sz w:val="16"/>
              </w:rPr>
              <w:t>Subject/Comment</w:t>
            </w:r>
          </w:p>
        </w:tc>
        <w:tc>
          <w:tcPr>
            <w:tcW w:w="708" w:type="dxa"/>
            <w:shd w:val="pct10" w:color="auto" w:fill="FFFFFF"/>
          </w:tcPr>
          <w:p w14:paraId="755469FC" w14:textId="77777777" w:rsidR="003C3971" w:rsidRPr="000063DB" w:rsidRDefault="003C3971" w:rsidP="00C72833">
            <w:pPr>
              <w:pStyle w:val="TAL"/>
              <w:rPr>
                <w:b/>
                <w:sz w:val="16"/>
              </w:rPr>
            </w:pPr>
            <w:r w:rsidRPr="000063DB">
              <w:rPr>
                <w:b/>
                <w:sz w:val="16"/>
              </w:rPr>
              <w:t>New vers</w:t>
            </w:r>
            <w:r w:rsidR="00DF2B1F" w:rsidRPr="000063DB">
              <w:rPr>
                <w:b/>
                <w:sz w:val="16"/>
              </w:rPr>
              <w:t>ion</w:t>
            </w:r>
          </w:p>
        </w:tc>
      </w:tr>
      <w:tr w:rsidR="003C3971" w:rsidRPr="000063DB" w14:paraId="4E1DEBAC" w14:textId="77777777" w:rsidTr="003B45B3">
        <w:tc>
          <w:tcPr>
            <w:tcW w:w="800" w:type="dxa"/>
            <w:shd w:val="solid" w:color="FFFFFF" w:fill="auto"/>
          </w:tcPr>
          <w:p w14:paraId="4DA872CE" w14:textId="77777777" w:rsidR="003C3971" w:rsidRPr="000063DB" w:rsidRDefault="00CC2C24" w:rsidP="00C72833">
            <w:pPr>
              <w:pStyle w:val="TAC"/>
              <w:rPr>
                <w:sz w:val="16"/>
                <w:szCs w:val="16"/>
              </w:rPr>
            </w:pPr>
            <w:r w:rsidRPr="000063DB">
              <w:rPr>
                <w:sz w:val="16"/>
                <w:szCs w:val="16"/>
              </w:rPr>
              <w:t>202</w:t>
            </w:r>
            <w:r w:rsidR="00366B2B" w:rsidRPr="000063DB">
              <w:rPr>
                <w:sz w:val="16"/>
                <w:szCs w:val="16"/>
              </w:rPr>
              <w:t>2-02</w:t>
            </w:r>
          </w:p>
        </w:tc>
        <w:tc>
          <w:tcPr>
            <w:tcW w:w="901" w:type="dxa"/>
            <w:shd w:val="solid" w:color="FFFFFF" w:fill="auto"/>
          </w:tcPr>
          <w:p w14:paraId="524918DC" w14:textId="77777777" w:rsidR="003C3971" w:rsidRPr="000063DB" w:rsidRDefault="00366B2B" w:rsidP="00C72833">
            <w:pPr>
              <w:pStyle w:val="TAC"/>
              <w:rPr>
                <w:sz w:val="16"/>
                <w:szCs w:val="16"/>
              </w:rPr>
            </w:pPr>
            <w:r w:rsidRPr="000063DB">
              <w:rPr>
                <w:sz w:val="16"/>
                <w:szCs w:val="16"/>
              </w:rPr>
              <w:t>SA2#149e</w:t>
            </w:r>
          </w:p>
        </w:tc>
        <w:tc>
          <w:tcPr>
            <w:tcW w:w="1134" w:type="dxa"/>
            <w:shd w:val="solid" w:color="FFFFFF" w:fill="auto"/>
          </w:tcPr>
          <w:p w14:paraId="594B8976" w14:textId="77777777" w:rsidR="003C3971" w:rsidRPr="000063DB" w:rsidRDefault="00366B2B" w:rsidP="00C72833">
            <w:pPr>
              <w:pStyle w:val="TAC"/>
              <w:rPr>
                <w:sz w:val="16"/>
                <w:szCs w:val="16"/>
                <w:lang w:eastAsia="zh-CN"/>
              </w:rPr>
            </w:pPr>
            <w:r w:rsidRPr="000063DB">
              <w:rPr>
                <w:sz w:val="16"/>
                <w:szCs w:val="16"/>
              </w:rPr>
              <w:t>S2-22</w:t>
            </w:r>
            <w:r w:rsidR="0022203D" w:rsidRPr="000063DB">
              <w:rPr>
                <w:sz w:val="16"/>
                <w:szCs w:val="16"/>
                <w:lang w:eastAsia="zh-CN"/>
              </w:rPr>
              <w:t>01583</w:t>
            </w:r>
          </w:p>
        </w:tc>
        <w:tc>
          <w:tcPr>
            <w:tcW w:w="709" w:type="dxa"/>
            <w:shd w:val="solid" w:color="FFFFFF" w:fill="auto"/>
          </w:tcPr>
          <w:p w14:paraId="41E55007" w14:textId="77777777" w:rsidR="003C3971" w:rsidRPr="000063DB" w:rsidRDefault="00F676D1" w:rsidP="00C72833">
            <w:pPr>
              <w:pStyle w:val="TAL"/>
              <w:rPr>
                <w:sz w:val="16"/>
                <w:szCs w:val="16"/>
              </w:rPr>
            </w:pPr>
            <w:r w:rsidRPr="000063DB">
              <w:rPr>
                <w:sz w:val="16"/>
                <w:szCs w:val="16"/>
              </w:rPr>
              <w:t>-</w:t>
            </w:r>
          </w:p>
        </w:tc>
        <w:tc>
          <w:tcPr>
            <w:tcW w:w="425" w:type="dxa"/>
            <w:shd w:val="solid" w:color="FFFFFF" w:fill="auto"/>
          </w:tcPr>
          <w:p w14:paraId="153C066B" w14:textId="77777777" w:rsidR="003C3971" w:rsidRPr="000063DB" w:rsidRDefault="00F676D1" w:rsidP="00C72833">
            <w:pPr>
              <w:pStyle w:val="TAR"/>
              <w:rPr>
                <w:sz w:val="16"/>
                <w:szCs w:val="16"/>
              </w:rPr>
            </w:pPr>
            <w:r w:rsidRPr="000063DB">
              <w:rPr>
                <w:sz w:val="16"/>
                <w:szCs w:val="16"/>
              </w:rPr>
              <w:t>-</w:t>
            </w:r>
          </w:p>
        </w:tc>
        <w:tc>
          <w:tcPr>
            <w:tcW w:w="426" w:type="dxa"/>
            <w:shd w:val="solid" w:color="FFFFFF" w:fill="auto"/>
          </w:tcPr>
          <w:p w14:paraId="3ACF0399" w14:textId="77777777" w:rsidR="003C3971" w:rsidRPr="000063DB" w:rsidRDefault="00F676D1" w:rsidP="00C72833">
            <w:pPr>
              <w:pStyle w:val="TAC"/>
              <w:rPr>
                <w:sz w:val="16"/>
                <w:szCs w:val="16"/>
              </w:rPr>
            </w:pPr>
            <w:r w:rsidRPr="000063DB">
              <w:rPr>
                <w:sz w:val="16"/>
                <w:szCs w:val="16"/>
              </w:rPr>
              <w:t>-</w:t>
            </w:r>
          </w:p>
        </w:tc>
        <w:tc>
          <w:tcPr>
            <w:tcW w:w="4536" w:type="dxa"/>
            <w:shd w:val="solid" w:color="FFFFFF" w:fill="auto"/>
          </w:tcPr>
          <w:p w14:paraId="32C9DE6C" w14:textId="77777777" w:rsidR="003C3971" w:rsidRPr="000063DB" w:rsidRDefault="002C119E" w:rsidP="00C72833">
            <w:pPr>
              <w:pStyle w:val="TAL"/>
              <w:rPr>
                <w:sz w:val="16"/>
                <w:szCs w:val="16"/>
              </w:rPr>
            </w:pPr>
            <w:r w:rsidRPr="000063DB">
              <w:rPr>
                <w:sz w:val="16"/>
                <w:szCs w:val="16"/>
              </w:rPr>
              <w:t>Proposed skeleton agreed at SA2#149e</w:t>
            </w:r>
          </w:p>
        </w:tc>
        <w:tc>
          <w:tcPr>
            <w:tcW w:w="708" w:type="dxa"/>
            <w:shd w:val="solid" w:color="FFFFFF" w:fill="auto"/>
          </w:tcPr>
          <w:p w14:paraId="0566A6E9" w14:textId="77777777" w:rsidR="003C3971" w:rsidRPr="000063DB" w:rsidRDefault="000D31FE" w:rsidP="00C72833">
            <w:pPr>
              <w:pStyle w:val="TAC"/>
              <w:rPr>
                <w:sz w:val="16"/>
                <w:szCs w:val="16"/>
              </w:rPr>
            </w:pPr>
            <w:r w:rsidRPr="000063DB">
              <w:rPr>
                <w:sz w:val="16"/>
                <w:szCs w:val="16"/>
                <w:lang w:eastAsia="zh-CN"/>
              </w:rPr>
              <w:t>0</w:t>
            </w:r>
            <w:r w:rsidR="002C119E" w:rsidRPr="000063DB">
              <w:rPr>
                <w:sz w:val="16"/>
                <w:szCs w:val="16"/>
              </w:rPr>
              <w:t>.0.0</w:t>
            </w:r>
          </w:p>
        </w:tc>
      </w:tr>
      <w:tr w:rsidR="002C119E" w:rsidRPr="000063DB" w14:paraId="0462E799" w14:textId="77777777" w:rsidTr="003B45B3">
        <w:tc>
          <w:tcPr>
            <w:tcW w:w="800" w:type="dxa"/>
            <w:shd w:val="solid" w:color="FFFFFF" w:fill="auto"/>
          </w:tcPr>
          <w:p w14:paraId="6CE6F3B5" w14:textId="77777777" w:rsidR="002C119E" w:rsidRPr="000063DB" w:rsidRDefault="0022203D" w:rsidP="00C72833">
            <w:pPr>
              <w:pStyle w:val="TAC"/>
              <w:rPr>
                <w:sz w:val="16"/>
                <w:szCs w:val="16"/>
              </w:rPr>
            </w:pPr>
            <w:r w:rsidRPr="000063DB">
              <w:rPr>
                <w:sz w:val="16"/>
                <w:szCs w:val="16"/>
              </w:rPr>
              <w:t>2022-02</w:t>
            </w:r>
          </w:p>
        </w:tc>
        <w:tc>
          <w:tcPr>
            <w:tcW w:w="901" w:type="dxa"/>
            <w:shd w:val="solid" w:color="FFFFFF" w:fill="auto"/>
          </w:tcPr>
          <w:p w14:paraId="732058DE" w14:textId="77777777" w:rsidR="002C119E" w:rsidRPr="000063DB" w:rsidRDefault="0022203D" w:rsidP="00C72833">
            <w:pPr>
              <w:pStyle w:val="TAC"/>
              <w:rPr>
                <w:sz w:val="16"/>
                <w:szCs w:val="16"/>
              </w:rPr>
            </w:pPr>
            <w:r w:rsidRPr="000063DB">
              <w:rPr>
                <w:sz w:val="16"/>
                <w:szCs w:val="16"/>
              </w:rPr>
              <w:t>SA2#149e</w:t>
            </w:r>
          </w:p>
        </w:tc>
        <w:tc>
          <w:tcPr>
            <w:tcW w:w="1134" w:type="dxa"/>
            <w:shd w:val="solid" w:color="FFFFFF" w:fill="auto"/>
          </w:tcPr>
          <w:p w14:paraId="3AFE2F11" w14:textId="77777777" w:rsidR="002C119E" w:rsidRPr="000063DB" w:rsidRDefault="002C119E" w:rsidP="00C72833">
            <w:pPr>
              <w:pStyle w:val="TAC"/>
              <w:rPr>
                <w:sz w:val="16"/>
                <w:szCs w:val="16"/>
              </w:rPr>
            </w:pPr>
          </w:p>
        </w:tc>
        <w:tc>
          <w:tcPr>
            <w:tcW w:w="709" w:type="dxa"/>
            <w:shd w:val="solid" w:color="FFFFFF" w:fill="auto"/>
          </w:tcPr>
          <w:p w14:paraId="446060BD" w14:textId="77777777" w:rsidR="002C119E" w:rsidRPr="000063DB" w:rsidRDefault="002C119E" w:rsidP="00C72833">
            <w:pPr>
              <w:pStyle w:val="TAL"/>
              <w:rPr>
                <w:sz w:val="16"/>
                <w:szCs w:val="16"/>
              </w:rPr>
            </w:pPr>
          </w:p>
        </w:tc>
        <w:tc>
          <w:tcPr>
            <w:tcW w:w="425" w:type="dxa"/>
            <w:shd w:val="solid" w:color="FFFFFF" w:fill="auto"/>
          </w:tcPr>
          <w:p w14:paraId="406C0A07" w14:textId="77777777" w:rsidR="002C119E" w:rsidRPr="000063DB" w:rsidRDefault="002C119E" w:rsidP="00C72833">
            <w:pPr>
              <w:pStyle w:val="TAR"/>
              <w:rPr>
                <w:sz w:val="16"/>
                <w:szCs w:val="16"/>
              </w:rPr>
            </w:pPr>
          </w:p>
        </w:tc>
        <w:tc>
          <w:tcPr>
            <w:tcW w:w="426" w:type="dxa"/>
            <w:shd w:val="solid" w:color="FFFFFF" w:fill="auto"/>
          </w:tcPr>
          <w:p w14:paraId="0BC98071" w14:textId="77777777" w:rsidR="002C119E" w:rsidRPr="000063DB" w:rsidRDefault="002C119E" w:rsidP="00C72833">
            <w:pPr>
              <w:pStyle w:val="TAC"/>
              <w:rPr>
                <w:sz w:val="16"/>
                <w:szCs w:val="16"/>
              </w:rPr>
            </w:pPr>
          </w:p>
        </w:tc>
        <w:tc>
          <w:tcPr>
            <w:tcW w:w="4536" w:type="dxa"/>
            <w:shd w:val="solid" w:color="FFFFFF" w:fill="auto"/>
          </w:tcPr>
          <w:p w14:paraId="4C5136FB" w14:textId="77777777" w:rsidR="0022203D" w:rsidRPr="000063DB" w:rsidRDefault="0022203D" w:rsidP="00C72833">
            <w:pPr>
              <w:pStyle w:val="TAL"/>
              <w:rPr>
                <w:sz w:val="16"/>
                <w:szCs w:val="16"/>
                <w:lang w:eastAsia="zh-CN"/>
              </w:rPr>
            </w:pPr>
            <w:r w:rsidRPr="000063DB">
              <w:rPr>
                <w:sz w:val="16"/>
                <w:szCs w:val="16"/>
                <w:lang w:eastAsia="zh-CN"/>
              </w:rPr>
              <w:t>Inclusion of documents approved in SA2#149-e:</w:t>
            </w:r>
          </w:p>
          <w:p w14:paraId="62B72368" w14:textId="7AFFAD2E" w:rsidR="002C119E" w:rsidRPr="000063DB" w:rsidRDefault="0022203D" w:rsidP="00C72833">
            <w:pPr>
              <w:pStyle w:val="TAL"/>
              <w:rPr>
                <w:sz w:val="16"/>
                <w:szCs w:val="16"/>
                <w:lang w:eastAsia="zh-CN"/>
              </w:rPr>
            </w:pPr>
            <w:r w:rsidRPr="000063DB">
              <w:rPr>
                <w:sz w:val="16"/>
                <w:szCs w:val="16"/>
              </w:rPr>
              <w:t>S2-2200350, S2-2201584, S2-2201585,S2-2201586,</w:t>
            </w:r>
            <w:bookmarkStart w:id="2406" w:name="S2-2201587"/>
            <w:r w:rsidRPr="000063DB">
              <w:rPr>
                <w:sz w:val="16"/>
                <w:szCs w:val="16"/>
              </w:rPr>
              <w:t xml:space="preserve"> </w:t>
            </w:r>
            <w:hyperlink r:id="rId132" w:tgtFrame="_blank" w:history="1">
              <w:r w:rsidRPr="000063DB">
                <w:rPr>
                  <w:sz w:val="16"/>
                  <w:szCs w:val="16"/>
                </w:rPr>
                <w:t>S2-2201587</w:t>
              </w:r>
            </w:hyperlink>
            <w:bookmarkEnd w:id="2406"/>
            <w:r w:rsidRPr="000063DB">
              <w:rPr>
                <w:sz w:val="16"/>
                <w:szCs w:val="16"/>
              </w:rPr>
              <w:t>,</w:t>
            </w:r>
            <w:r w:rsidRPr="000063DB">
              <w:rPr>
                <w:sz w:val="16"/>
                <w:szCs w:val="16"/>
                <w:lang w:eastAsia="zh-CN"/>
              </w:rPr>
              <w:t xml:space="preserve"> </w:t>
            </w:r>
            <w:r w:rsidRPr="000063DB">
              <w:rPr>
                <w:sz w:val="16"/>
                <w:szCs w:val="16"/>
              </w:rPr>
              <w:t>S2-2201588, S2-2201589,</w:t>
            </w:r>
            <w:bookmarkStart w:id="2407" w:name="S2-2201015"/>
            <w:r w:rsidRPr="000063DB">
              <w:rPr>
                <w:sz w:val="16"/>
                <w:szCs w:val="16"/>
              </w:rPr>
              <w:t xml:space="preserve"> </w:t>
            </w:r>
            <w:hyperlink r:id="rId133" w:tgtFrame="_blank" w:history="1">
              <w:r w:rsidRPr="000063DB">
                <w:rPr>
                  <w:sz w:val="16"/>
                  <w:szCs w:val="16"/>
                </w:rPr>
                <w:t>S2-2201015</w:t>
              </w:r>
            </w:hyperlink>
            <w:bookmarkEnd w:id="2407"/>
            <w:r w:rsidRPr="000063DB">
              <w:rPr>
                <w:sz w:val="16"/>
                <w:szCs w:val="16"/>
              </w:rPr>
              <w:t>, S2-2201590, S2-2201591, S2-2201592</w:t>
            </w:r>
            <w:r w:rsidR="00C32921" w:rsidRPr="000063DB">
              <w:rPr>
                <w:sz w:val="16"/>
                <w:szCs w:val="16"/>
                <w:lang w:eastAsia="zh-CN"/>
              </w:rPr>
              <w:t>.</w:t>
            </w:r>
          </w:p>
        </w:tc>
        <w:tc>
          <w:tcPr>
            <w:tcW w:w="708" w:type="dxa"/>
            <w:shd w:val="solid" w:color="FFFFFF" w:fill="auto"/>
          </w:tcPr>
          <w:p w14:paraId="26D64006" w14:textId="77777777" w:rsidR="002C119E" w:rsidRPr="000063DB" w:rsidRDefault="00C32921" w:rsidP="00C72833">
            <w:pPr>
              <w:pStyle w:val="TAC"/>
              <w:rPr>
                <w:sz w:val="16"/>
                <w:szCs w:val="16"/>
                <w:lang w:eastAsia="zh-CN"/>
              </w:rPr>
            </w:pPr>
            <w:r w:rsidRPr="000063DB">
              <w:rPr>
                <w:sz w:val="16"/>
                <w:szCs w:val="16"/>
                <w:lang w:eastAsia="zh-CN"/>
              </w:rPr>
              <w:t>0.1.0</w:t>
            </w:r>
          </w:p>
        </w:tc>
      </w:tr>
      <w:tr w:rsidR="000F15A5" w:rsidRPr="000063DB" w14:paraId="22255EB1" w14:textId="77777777" w:rsidTr="003B45B3">
        <w:tc>
          <w:tcPr>
            <w:tcW w:w="800" w:type="dxa"/>
            <w:shd w:val="solid" w:color="FFFFFF" w:fill="auto"/>
          </w:tcPr>
          <w:p w14:paraId="333D86B0" w14:textId="1602977A" w:rsidR="000F15A5" w:rsidRPr="000063DB" w:rsidRDefault="000F15A5" w:rsidP="00C72833">
            <w:pPr>
              <w:pStyle w:val="TAC"/>
              <w:rPr>
                <w:sz w:val="16"/>
                <w:szCs w:val="16"/>
              </w:rPr>
            </w:pPr>
            <w:r w:rsidRPr="000063DB">
              <w:rPr>
                <w:sz w:val="16"/>
                <w:szCs w:val="16"/>
              </w:rPr>
              <w:t>2022-0</w:t>
            </w:r>
            <w:r w:rsidR="009178CB" w:rsidRPr="000063DB">
              <w:rPr>
                <w:sz w:val="16"/>
                <w:szCs w:val="16"/>
              </w:rPr>
              <w:t>4</w:t>
            </w:r>
          </w:p>
        </w:tc>
        <w:tc>
          <w:tcPr>
            <w:tcW w:w="901" w:type="dxa"/>
            <w:shd w:val="solid" w:color="FFFFFF" w:fill="auto"/>
          </w:tcPr>
          <w:p w14:paraId="5A64D14C" w14:textId="574930EB" w:rsidR="000F15A5" w:rsidRPr="000063DB" w:rsidRDefault="000F15A5" w:rsidP="00C72833">
            <w:pPr>
              <w:pStyle w:val="TAC"/>
              <w:rPr>
                <w:sz w:val="16"/>
                <w:szCs w:val="16"/>
              </w:rPr>
            </w:pPr>
            <w:r w:rsidRPr="000063DB">
              <w:rPr>
                <w:sz w:val="16"/>
                <w:szCs w:val="16"/>
              </w:rPr>
              <w:t>SA2#1</w:t>
            </w:r>
            <w:r w:rsidRPr="000063DB">
              <w:rPr>
                <w:sz w:val="16"/>
                <w:szCs w:val="16"/>
                <w:lang w:eastAsia="zh-CN"/>
              </w:rPr>
              <w:t>50</w:t>
            </w:r>
            <w:r w:rsidRPr="000063DB">
              <w:rPr>
                <w:sz w:val="16"/>
                <w:szCs w:val="16"/>
              </w:rPr>
              <w:t>e</w:t>
            </w:r>
          </w:p>
        </w:tc>
        <w:tc>
          <w:tcPr>
            <w:tcW w:w="1134" w:type="dxa"/>
            <w:shd w:val="solid" w:color="FFFFFF" w:fill="auto"/>
          </w:tcPr>
          <w:p w14:paraId="68BE35C3" w14:textId="77777777" w:rsidR="000F15A5" w:rsidRPr="000063DB" w:rsidRDefault="000F15A5" w:rsidP="00C72833">
            <w:pPr>
              <w:pStyle w:val="TAC"/>
              <w:rPr>
                <w:sz w:val="16"/>
                <w:szCs w:val="16"/>
              </w:rPr>
            </w:pPr>
          </w:p>
        </w:tc>
        <w:tc>
          <w:tcPr>
            <w:tcW w:w="709" w:type="dxa"/>
            <w:shd w:val="solid" w:color="FFFFFF" w:fill="auto"/>
          </w:tcPr>
          <w:p w14:paraId="64215BEB" w14:textId="77777777" w:rsidR="000F15A5" w:rsidRPr="000063DB" w:rsidRDefault="000F15A5" w:rsidP="00C72833">
            <w:pPr>
              <w:pStyle w:val="TAL"/>
              <w:rPr>
                <w:sz w:val="16"/>
                <w:szCs w:val="16"/>
              </w:rPr>
            </w:pPr>
          </w:p>
        </w:tc>
        <w:tc>
          <w:tcPr>
            <w:tcW w:w="425" w:type="dxa"/>
            <w:shd w:val="solid" w:color="FFFFFF" w:fill="auto"/>
          </w:tcPr>
          <w:p w14:paraId="6ED03DA8" w14:textId="77777777" w:rsidR="000F15A5" w:rsidRPr="000063DB" w:rsidRDefault="000F15A5" w:rsidP="00C72833">
            <w:pPr>
              <w:pStyle w:val="TAR"/>
              <w:rPr>
                <w:sz w:val="16"/>
                <w:szCs w:val="16"/>
              </w:rPr>
            </w:pPr>
          </w:p>
        </w:tc>
        <w:tc>
          <w:tcPr>
            <w:tcW w:w="426" w:type="dxa"/>
            <w:shd w:val="solid" w:color="FFFFFF" w:fill="auto"/>
          </w:tcPr>
          <w:p w14:paraId="45DA3677" w14:textId="77777777" w:rsidR="000F15A5" w:rsidRPr="000063DB" w:rsidRDefault="000F15A5" w:rsidP="00C72833">
            <w:pPr>
              <w:pStyle w:val="TAC"/>
              <w:rPr>
                <w:sz w:val="16"/>
                <w:szCs w:val="16"/>
              </w:rPr>
            </w:pPr>
          </w:p>
        </w:tc>
        <w:tc>
          <w:tcPr>
            <w:tcW w:w="4536" w:type="dxa"/>
            <w:shd w:val="solid" w:color="FFFFFF" w:fill="auto"/>
          </w:tcPr>
          <w:p w14:paraId="4F978863" w14:textId="7E40FC43" w:rsidR="000F15A5" w:rsidRPr="000063DB" w:rsidRDefault="000F15A5" w:rsidP="00055D0E">
            <w:pPr>
              <w:pStyle w:val="TAL"/>
              <w:rPr>
                <w:sz w:val="16"/>
                <w:szCs w:val="16"/>
                <w:lang w:eastAsia="zh-CN"/>
              </w:rPr>
            </w:pPr>
            <w:r w:rsidRPr="000063DB">
              <w:rPr>
                <w:sz w:val="16"/>
                <w:szCs w:val="16"/>
                <w:lang w:eastAsia="zh-CN"/>
              </w:rPr>
              <w:t>Inclusion of documents approved in SA2#150-e:</w:t>
            </w:r>
          </w:p>
          <w:p w14:paraId="5F684460" w14:textId="3BFF5836" w:rsidR="000F15A5" w:rsidRPr="000063DB" w:rsidRDefault="00EB04F3" w:rsidP="00EB04F3">
            <w:pPr>
              <w:pStyle w:val="TAL"/>
              <w:rPr>
                <w:sz w:val="16"/>
                <w:szCs w:val="16"/>
                <w:lang w:eastAsia="zh-CN"/>
              </w:rPr>
            </w:pPr>
            <w:r w:rsidRPr="000063DB">
              <w:rPr>
                <w:sz w:val="16"/>
                <w:szCs w:val="16"/>
                <w:lang w:eastAsia="zh-CN"/>
              </w:rPr>
              <w:t xml:space="preserve">S2-2202625, S2-2202674, </w:t>
            </w:r>
            <w:r w:rsidR="000F15A5" w:rsidRPr="000063DB">
              <w:rPr>
                <w:sz w:val="16"/>
                <w:szCs w:val="16"/>
                <w:lang w:eastAsia="zh-CN"/>
              </w:rPr>
              <w:t>S2-220</w:t>
            </w:r>
            <w:r w:rsidRPr="000063DB">
              <w:rPr>
                <w:sz w:val="16"/>
                <w:szCs w:val="16"/>
                <w:lang w:eastAsia="zh-CN"/>
              </w:rPr>
              <w:t>2709</w:t>
            </w:r>
            <w:r w:rsidR="000F15A5" w:rsidRPr="000063DB">
              <w:rPr>
                <w:sz w:val="16"/>
                <w:szCs w:val="16"/>
                <w:lang w:eastAsia="zh-CN"/>
              </w:rPr>
              <w:t xml:space="preserve">, </w:t>
            </w:r>
            <w:r w:rsidRPr="000063DB">
              <w:rPr>
                <w:sz w:val="16"/>
                <w:szCs w:val="16"/>
                <w:lang w:eastAsia="zh-CN"/>
              </w:rPr>
              <w:t xml:space="preserve">S2-2202918, </w:t>
            </w:r>
            <w:r w:rsidR="000F15A5" w:rsidRPr="000063DB">
              <w:rPr>
                <w:sz w:val="16"/>
                <w:szCs w:val="16"/>
                <w:lang w:eastAsia="zh-CN"/>
              </w:rPr>
              <w:t>S2-220</w:t>
            </w:r>
            <w:r w:rsidRPr="000063DB">
              <w:rPr>
                <w:sz w:val="16"/>
                <w:szCs w:val="16"/>
                <w:lang w:eastAsia="zh-CN"/>
              </w:rPr>
              <w:t>2977</w:t>
            </w:r>
            <w:r w:rsidR="000F15A5" w:rsidRPr="000063DB">
              <w:rPr>
                <w:sz w:val="16"/>
                <w:szCs w:val="16"/>
                <w:lang w:eastAsia="zh-CN"/>
              </w:rPr>
              <w:t>, S2-220</w:t>
            </w:r>
            <w:r w:rsidRPr="000063DB">
              <w:rPr>
                <w:sz w:val="16"/>
                <w:szCs w:val="16"/>
                <w:lang w:eastAsia="zh-CN"/>
              </w:rPr>
              <w:t>3291</w:t>
            </w:r>
            <w:r w:rsidR="000F15A5" w:rsidRPr="000063DB">
              <w:rPr>
                <w:sz w:val="16"/>
                <w:szCs w:val="16"/>
                <w:lang w:eastAsia="zh-CN"/>
              </w:rPr>
              <w:t>,S2-220</w:t>
            </w:r>
            <w:r w:rsidRPr="000063DB">
              <w:rPr>
                <w:sz w:val="16"/>
                <w:szCs w:val="16"/>
                <w:lang w:eastAsia="zh-CN"/>
              </w:rPr>
              <w:t>3292</w:t>
            </w:r>
            <w:r w:rsidR="000F15A5" w:rsidRPr="000063DB">
              <w:rPr>
                <w:sz w:val="16"/>
                <w:szCs w:val="16"/>
                <w:lang w:eastAsia="zh-CN"/>
              </w:rPr>
              <w:t xml:space="preserve">, </w:t>
            </w:r>
            <w:hyperlink r:id="rId134" w:tgtFrame="_blank" w:history="1">
              <w:r w:rsidR="000F15A5" w:rsidRPr="000063DB">
                <w:rPr>
                  <w:sz w:val="16"/>
                  <w:szCs w:val="16"/>
                  <w:lang w:eastAsia="zh-CN"/>
                </w:rPr>
                <w:t>S2-220</w:t>
              </w:r>
              <w:r w:rsidRPr="000063DB">
                <w:rPr>
                  <w:sz w:val="16"/>
                  <w:szCs w:val="16"/>
                  <w:lang w:eastAsia="zh-CN"/>
                </w:rPr>
                <w:t>3293</w:t>
              </w:r>
            </w:hyperlink>
            <w:r w:rsidR="000F15A5" w:rsidRPr="000063DB">
              <w:rPr>
                <w:sz w:val="16"/>
                <w:szCs w:val="16"/>
                <w:lang w:eastAsia="zh-CN"/>
              </w:rPr>
              <w:t>, S2-220</w:t>
            </w:r>
            <w:r w:rsidRPr="000063DB">
              <w:rPr>
                <w:sz w:val="16"/>
                <w:szCs w:val="16"/>
                <w:lang w:eastAsia="zh-CN"/>
              </w:rPr>
              <w:t>3294</w:t>
            </w:r>
            <w:r w:rsidR="000F15A5" w:rsidRPr="000063DB">
              <w:rPr>
                <w:sz w:val="16"/>
                <w:szCs w:val="16"/>
                <w:lang w:eastAsia="zh-CN"/>
              </w:rPr>
              <w:t>, S2-220</w:t>
            </w:r>
            <w:r w:rsidRPr="000063DB">
              <w:rPr>
                <w:sz w:val="16"/>
                <w:szCs w:val="16"/>
                <w:lang w:eastAsia="zh-CN"/>
              </w:rPr>
              <w:t>3295</w:t>
            </w:r>
            <w:r w:rsidR="000F15A5" w:rsidRPr="000063DB">
              <w:rPr>
                <w:sz w:val="16"/>
                <w:szCs w:val="16"/>
                <w:lang w:eastAsia="zh-CN"/>
              </w:rPr>
              <w:t xml:space="preserve">, </w:t>
            </w:r>
            <w:hyperlink r:id="rId135" w:tgtFrame="_blank" w:history="1">
              <w:r w:rsidR="000F15A5" w:rsidRPr="000063DB">
                <w:rPr>
                  <w:sz w:val="16"/>
                  <w:szCs w:val="16"/>
                  <w:lang w:eastAsia="zh-CN"/>
                </w:rPr>
                <w:t>S2-220</w:t>
              </w:r>
              <w:r w:rsidRPr="000063DB">
                <w:rPr>
                  <w:sz w:val="16"/>
                  <w:szCs w:val="16"/>
                  <w:lang w:eastAsia="zh-CN"/>
                </w:rPr>
                <w:t>3</w:t>
              </w:r>
            </w:hyperlink>
            <w:r w:rsidRPr="000063DB">
              <w:rPr>
                <w:sz w:val="16"/>
                <w:szCs w:val="16"/>
                <w:lang w:eastAsia="zh-CN"/>
              </w:rPr>
              <w:t>296</w:t>
            </w:r>
            <w:r w:rsidR="000F15A5" w:rsidRPr="000063DB">
              <w:rPr>
                <w:sz w:val="16"/>
                <w:szCs w:val="16"/>
                <w:lang w:eastAsia="zh-CN"/>
              </w:rPr>
              <w:t xml:space="preserve">, </w:t>
            </w:r>
            <w:hyperlink r:id="rId136" w:tgtFrame="_blank" w:history="1">
              <w:r w:rsidRPr="000063DB">
                <w:rPr>
                  <w:sz w:val="16"/>
                  <w:szCs w:val="16"/>
                  <w:lang w:eastAsia="zh-CN"/>
                </w:rPr>
                <w:t>S2-2203</w:t>
              </w:r>
            </w:hyperlink>
            <w:r w:rsidRPr="000063DB">
              <w:rPr>
                <w:sz w:val="16"/>
                <w:szCs w:val="16"/>
                <w:lang w:eastAsia="zh-CN"/>
              </w:rPr>
              <w:t xml:space="preserve">297, </w:t>
            </w:r>
            <w:hyperlink r:id="rId137" w:tgtFrame="_blank" w:history="1">
              <w:r w:rsidRPr="000063DB">
                <w:rPr>
                  <w:sz w:val="16"/>
                  <w:szCs w:val="16"/>
                  <w:lang w:eastAsia="zh-CN"/>
                </w:rPr>
                <w:t>S2-2203</w:t>
              </w:r>
            </w:hyperlink>
            <w:r w:rsidRPr="000063DB">
              <w:rPr>
                <w:sz w:val="16"/>
                <w:szCs w:val="16"/>
                <w:lang w:eastAsia="zh-CN"/>
              </w:rPr>
              <w:t xml:space="preserve">298, </w:t>
            </w:r>
            <w:hyperlink r:id="rId138" w:tgtFrame="_blank" w:history="1">
              <w:r w:rsidRPr="000063DB">
                <w:rPr>
                  <w:sz w:val="16"/>
                  <w:szCs w:val="16"/>
                  <w:lang w:eastAsia="zh-CN"/>
                </w:rPr>
                <w:t>S2-2203</w:t>
              </w:r>
            </w:hyperlink>
            <w:r w:rsidRPr="000063DB">
              <w:rPr>
                <w:sz w:val="16"/>
                <w:szCs w:val="16"/>
                <w:lang w:eastAsia="zh-CN"/>
              </w:rPr>
              <w:t xml:space="preserve">299, </w:t>
            </w:r>
            <w:hyperlink r:id="rId139" w:tgtFrame="_blank" w:history="1">
              <w:r w:rsidRPr="000063DB">
                <w:rPr>
                  <w:sz w:val="16"/>
                  <w:szCs w:val="16"/>
                  <w:lang w:eastAsia="zh-CN"/>
                </w:rPr>
                <w:t>S2-2203</w:t>
              </w:r>
            </w:hyperlink>
            <w:r w:rsidRPr="000063DB">
              <w:rPr>
                <w:sz w:val="16"/>
                <w:szCs w:val="16"/>
                <w:lang w:eastAsia="zh-CN"/>
              </w:rPr>
              <w:t xml:space="preserve">300, </w:t>
            </w:r>
            <w:hyperlink r:id="rId140" w:tgtFrame="_blank" w:history="1">
              <w:r w:rsidRPr="000063DB">
                <w:rPr>
                  <w:sz w:val="16"/>
                  <w:szCs w:val="16"/>
                  <w:lang w:eastAsia="zh-CN"/>
                </w:rPr>
                <w:t>S2-2203</w:t>
              </w:r>
            </w:hyperlink>
            <w:r w:rsidRPr="000063DB">
              <w:rPr>
                <w:sz w:val="16"/>
                <w:szCs w:val="16"/>
                <w:lang w:eastAsia="zh-CN"/>
              </w:rPr>
              <w:t xml:space="preserve">301, </w:t>
            </w:r>
            <w:hyperlink r:id="rId141" w:tgtFrame="_blank" w:history="1">
              <w:r w:rsidRPr="000063DB">
                <w:rPr>
                  <w:sz w:val="16"/>
                  <w:szCs w:val="16"/>
                  <w:lang w:eastAsia="zh-CN"/>
                </w:rPr>
                <w:t>S2-2203</w:t>
              </w:r>
            </w:hyperlink>
            <w:r w:rsidRPr="000063DB">
              <w:rPr>
                <w:sz w:val="16"/>
                <w:szCs w:val="16"/>
                <w:lang w:eastAsia="zh-CN"/>
              </w:rPr>
              <w:t xml:space="preserve">302, </w:t>
            </w:r>
            <w:hyperlink r:id="rId142" w:tgtFrame="_blank" w:history="1">
              <w:r w:rsidRPr="000063DB">
                <w:rPr>
                  <w:sz w:val="16"/>
                  <w:szCs w:val="16"/>
                  <w:lang w:eastAsia="zh-CN"/>
                </w:rPr>
                <w:t>S2-2203</w:t>
              </w:r>
            </w:hyperlink>
            <w:r w:rsidRPr="000063DB">
              <w:rPr>
                <w:sz w:val="16"/>
                <w:szCs w:val="16"/>
                <w:lang w:eastAsia="zh-CN"/>
              </w:rPr>
              <w:t xml:space="preserve">303, </w:t>
            </w:r>
            <w:hyperlink r:id="rId143" w:tgtFrame="_blank" w:history="1">
              <w:r w:rsidRPr="000063DB">
                <w:rPr>
                  <w:sz w:val="16"/>
                  <w:szCs w:val="16"/>
                  <w:lang w:eastAsia="zh-CN"/>
                </w:rPr>
                <w:t>S2-2203</w:t>
              </w:r>
            </w:hyperlink>
            <w:r w:rsidRPr="000063DB">
              <w:rPr>
                <w:sz w:val="16"/>
                <w:szCs w:val="16"/>
                <w:lang w:eastAsia="zh-CN"/>
              </w:rPr>
              <w:t xml:space="preserve">304, </w:t>
            </w:r>
            <w:hyperlink r:id="rId144" w:tgtFrame="_blank" w:history="1">
              <w:r w:rsidRPr="000063DB">
                <w:rPr>
                  <w:sz w:val="16"/>
                  <w:szCs w:val="16"/>
                  <w:lang w:eastAsia="zh-CN"/>
                </w:rPr>
                <w:t>S2-2203</w:t>
              </w:r>
            </w:hyperlink>
            <w:r w:rsidRPr="000063DB">
              <w:rPr>
                <w:sz w:val="16"/>
                <w:szCs w:val="16"/>
                <w:lang w:eastAsia="zh-CN"/>
              </w:rPr>
              <w:t xml:space="preserve">305, </w:t>
            </w:r>
            <w:hyperlink r:id="rId145" w:tgtFrame="_blank" w:history="1">
              <w:r w:rsidRPr="000063DB">
                <w:rPr>
                  <w:sz w:val="16"/>
                  <w:szCs w:val="16"/>
                  <w:lang w:eastAsia="zh-CN"/>
                </w:rPr>
                <w:t>S2-2203</w:t>
              </w:r>
            </w:hyperlink>
            <w:r w:rsidRPr="000063DB">
              <w:rPr>
                <w:sz w:val="16"/>
                <w:szCs w:val="16"/>
                <w:lang w:eastAsia="zh-CN"/>
              </w:rPr>
              <w:t xml:space="preserve">306, </w:t>
            </w:r>
            <w:r w:rsidR="000F15A5" w:rsidRPr="000063DB">
              <w:rPr>
                <w:sz w:val="16"/>
                <w:szCs w:val="16"/>
                <w:lang w:eastAsia="zh-CN"/>
              </w:rPr>
              <w:t>S2-220</w:t>
            </w:r>
            <w:r w:rsidRPr="000063DB">
              <w:rPr>
                <w:sz w:val="16"/>
                <w:szCs w:val="16"/>
                <w:lang w:eastAsia="zh-CN"/>
              </w:rPr>
              <w:t>360</w:t>
            </w:r>
            <w:r w:rsidR="000F15A5" w:rsidRPr="000063DB">
              <w:rPr>
                <w:sz w:val="16"/>
                <w:szCs w:val="16"/>
                <w:lang w:eastAsia="zh-CN"/>
              </w:rPr>
              <w:t xml:space="preserve">0, </w:t>
            </w:r>
            <w:hyperlink r:id="rId146" w:tgtFrame="_blank" w:history="1">
              <w:r w:rsidRPr="000063DB">
                <w:rPr>
                  <w:sz w:val="16"/>
                  <w:szCs w:val="16"/>
                  <w:lang w:eastAsia="zh-CN"/>
                </w:rPr>
                <w:t>S2-2203</w:t>
              </w:r>
            </w:hyperlink>
            <w:r w:rsidRPr="000063DB">
              <w:rPr>
                <w:sz w:val="16"/>
                <w:szCs w:val="16"/>
                <w:lang w:eastAsia="zh-CN"/>
              </w:rPr>
              <w:t>601</w:t>
            </w:r>
            <w:r w:rsidR="000F15A5" w:rsidRPr="000063DB">
              <w:rPr>
                <w:sz w:val="16"/>
                <w:szCs w:val="16"/>
                <w:lang w:eastAsia="zh-CN"/>
              </w:rPr>
              <w:t>.</w:t>
            </w:r>
          </w:p>
        </w:tc>
        <w:tc>
          <w:tcPr>
            <w:tcW w:w="708" w:type="dxa"/>
            <w:shd w:val="solid" w:color="FFFFFF" w:fill="auto"/>
          </w:tcPr>
          <w:p w14:paraId="3E140C37" w14:textId="469CFAAA" w:rsidR="000F15A5" w:rsidRPr="000063DB" w:rsidRDefault="000F15A5" w:rsidP="000F15A5">
            <w:pPr>
              <w:pStyle w:val="TAC"/>
              <w:rPr>
                <w:sz w:val="16"/>
                <w:szCs w:val="16"/>
                <w:lang w:eastAsia="zh-CN"/>
              </w:rPr>
            </w:pPr>
            <w:r w:rsidRPr="000063DB">
              <w:rPr>
                <w:sz w:val="16"/>
                <w:szCs w:val="16"/>
                <w:lang w:eastAsia="zh-CN"/>
              </w:rPr>
              <w:t>0.2.0</w:t>
            </w:r>
          </w:p>
        </w:tc>
      </w:tr>
      <w:tr w:rsidR="00593EAD" w:rsidRPr="000063DB" w14:paraId="0F6F381F" w14:textId="77777777" w:rsidTr="003B45B3">
        <w:trPr>
          <w:ins w:id="2408" w:author="CATT-Ming" w:date="2022-05-23T17:22:00Z"/>
        </w:trPr>
        <w:tc>
          <w:tcPr>
            <w:tcW w:w="800" w:type="dxa"/>
            <w:shd w:val="solid" w:color="FFFFFF" w:fill="auto"/>
          </w:tcPr>
          <w:p w14:paraId="7143D234" w14:textId="6E77685B" w:rsidR="00593EAD" w:rsidRPr="00593EAD" w:rsidRDefault="00593EAD" w:rsidP="00593EAD">
            <w:pPr>
              <w:pStyle w:val="TAC"/>
              <w:rPr>
                <w:ins w:id="2409" w:author="CATT-Ming" w:date="2022-05-23T17:22:00Z"/>
                <w:rFonts w:eastAsiaTheme="minorEastAsia"/>
                <w:sz w:val="16"/>
                <w:szCs w:val="16"/>
                <w:lang w:eastAsia="zh-CN"/>
              </w:rPr>
            </w:pPr>
            <w:ins w:id="2410" w:author="CATT-Ming" w:date="2022-05-23T17:22:00Z">
              <w:r w:rsidRPr="000063DB">
                <w:rPr>
                  <w:sz w:val="16"/>
                  <w:szCs w:val="16"/>
                </w:rPr>
                <w:t>2022-0</w:t>
              </w:r>
            </w:ins>
            <w:ins w:id="2411" w:author="CATT-Ming" w:date="2022-05-23T17:23:00Z">
              <w:r>
                <w:rPr>
                  <w:rFonts w:eastAsiaTheme="minorEastAsia" w:hint="eastAsia"/>
                  <w:sz w:val="16"/>
                  <w:szCs w:val="16"/>
                  <w:lang w:eastAsia="zh-CN"/>
                </w:rPr>
                <w:t>5</w:t>
              </w:r>
            </w:ins>
          </w:p>
        </w:tc>
        <w:tc>
          <w:tcPr>
            <w:tcW w:w="901" w:type="dxa"/>
            <w:shd w:val="solid" w:color="FFFFFF" w:fill="auto"/>
          </w:tcPr>
          <w:p w14:paraId="51E413BE" w14:textId="6CA11A6D" w:rsidR="00593EAD" w:rsidRPr="000063DB" w:rsidRDefault="00593EAD" w:rsidP="00C72833">
            <w:pPr>
              <w:pStyle w:val="TAC"/>
              <w:rPr>
                <w:ins w:id="2412" w:author="CATT-Ming" w:date="2022-05-23T17:22:00Z"/>
                <w:sz w:val="16"/>
                <w:szCs w:val="16"/>
              </w:rPr>
            </w:pPr>
            <w:ins w:id="2413" w:author="CATT-Ming" w:date="2022-05-23T17:22:00Z">
              <w:r w:rsidRPr="000063DB">
                <w:rPr>
                  <w:sz w:val="16"/>
                  <w:szCs w:val="16"/>
                </w:rPr>
                <w:t>SA2#1</w:t>
              </w:r>
              <w:r>
                <w:rPr>
                  <w:sz w:val="16"/>
                  <w:szCs w:val="16"/>
                  <w:lang w:eastAsia="zh-CN"/>
                </w:rPr>
                <w:t>5</w:t>
              </w:r>
            </w:ins>
            <w:ins w:id="2414" w:author="CATT-Ming" w:date="2022-05-23T17:23:00Z">
              <w:r>
                <w:rPr>
                  <w:rFonts w:eastAsiaTheme="minorEastAsia" w:hint="eastAsia"/>
                  <w:sz w:val="16"/>
                  <w:szCs w:val="16"/>
                  <w:lang w:eastAsia="zh-CN"/>
                </w:rPr>
                <w:t>1</w:t>
              </w:r>
            </w:ins>
            <w:ins w:id="2415" w:author="CATT-Ming" w:date="2022-05-23T17:22:00Z">
              <w:r w:rsidRPr="000063DB">
                <w:rPr>
                  <w:sz w:val="16"/>
                  <w:szCs w:val="16"/>
                </w:rPr>
                <w:t>e</w:t>
              </w:r>
            </w:ins>
          </w:p>
        </w:tc>
        <w:tc>
          <w:tcPr>
            <w:tcW w:w="1134" w:type="dxa"/>
            <w:shd w:val="solid" w:color="FFFFFF" w:fill="auto"/>
          </w:tcPr>
          <w:p w14:paraId="35D64DCB" w14:textId="77777777" w:rsidR="00593EAD" w:rsidRPr="000063DB" w:rsidRDefault="00593EAD" w:rsidP="00C72833">
            <w:pPr>
              <w:pStyle w:val="TAC"/>
              <w:rPr>
                <w:ins w:id="2416" w:author="CATT-Ming" w:date="2022-05-23T17:22:00Z"/>
                <w:sz w:val="16"/>
                <w:szCs w:val="16"/>
              </w:rPr>
            </w:pPr>
          </w:p>
        </w:tc>
        <w:tc>
          <w:tcPr>
            <w:tcW w:w="709" w:type="dxa"/>
            <w:shd w:val="solid" w:color="FFFFFF" w:fill="auto"/>
          </w:tcPr>
          <w:p w14:paraId="7973428E" w14:textId="77777777" w:rsidR="00593EAD" w:rsidRPr="000063DB" w:rsidRDefault="00593EAD" w:rsidP="00C72833">
            <w:pPr>
              <w:pStyle w:val="TAL"/>
              <w:rPr>
                <w:ins w:id="2417" w:author="CATT-Ming" w:date="2022-05-23T17:22:00Z"/>
                <w:sz w:val="16"/>
                <w:szCs w:val="16"/>
              </w:rPr>
            </w:pPr>
          </w:p>
        </w:tc>
        <w:tc>
          <w:tcPr>
            <w:tcW w:w="425" w:type="dxa"/>
            <w:shd w:val="solid" w:color="FFFFFF" w:fill="auto"/>
          </w:tcPr>
          <w:p w14:paraId="55CD2B4F" w14:textId="77777777" w:rsidR="00593EAD" w:rsidRPr="000063DB" w:rsidRDefault="00593EAD" w:rsidP="00C72833">
            <w:pPr>
              <w:pStyle w:val="TAR"/>
              <w:rPr>
                <w:ins w:id="2418" w:author="CATT-Ming" w:date="2022-05-23T17:22:00Z"/>
                <w:sz w:val="16"/>
                <w:szCs w:val="16"/>
              </w:rPr>
            </w:pPr>
          </w:p>
        </w:tc>
        <w:tc>
          <w:tcPr>
            <w:tcW w:w="426" w:type="dxa"/>
            <w:shd w:val="solid" w:color="FFFFFF" w:fill="auto"/>
          </w:tcPr>
          <w:p w14:paraId="3B035AEE" w14:textId="77777777" w:rsidR="00593EAD" w:rsidRPr="000063DB" w:rsidRDefault="00593EAD" w:rsidP="00C72833">
            <w:pPr>
              <w:pStyle w:val="TAC"/>
              <w:rPr>
                <w:ins w:id="2419" w:author="CATT-Ming" w:date="2022-05-23T17:22:00Z"/>
                <w:sz w:val="16"/>
                <w:szCs w:val="16"/>
              </w:rPr>
            </w:pPr>
          </w:p>
        </w:tc>
        <w:tc>
          <w:tcPr>
            <w:tcW w:w="4536" w:type="dxa"/>
            <w:shd w:val="solid" w:color="FFFFFF" w:fill="auto"/>
          </w:tcPr>
          <w:p w14:paraId="7913622B" w14:textId="63E6366E" w:rsidR="00593EAD" w:rsidRPr="000063DB" w:rsidRDefault="00593EAD" w:rsidP="00593EAD">
            <w:pPr>
              <w:pStyle w:val="TAL"/>
              <w:rPr>
                <w:ins w:id="2420" w:author="CATT-Ming" w:date="2022-05-23T17:22:00Z"/>
                <w:sz w:val="16"/>
                <w:szCs w:val="16"/>
                <w:lang w:eastAsia="zh-CN"/>
              </w:rPr>
            </w:pPr>
            <w:ins w:id="2421" w:author="CATT-Ming" w:date="2022-05-23T17:22:00Z">
              <w:r w:rsidRPr="000063DB">
                <w:rPr>
                  <w:sz w:val="16"/>
                  <w:szCs w:val="16"/>
                  <w:lang w:eastAsia="zh-CN"/>
                </w:rPr>
                <w:t>Inclusion of documents approved in SA2#15</w:t>
              </w:r>
            </w:ins>
            <w:ins w:id="2422" w:author="CATT-Ming" w:date="2022-05-23T17:23:00Z">
              <w:r w:rsidRPr="00D27B5B">
                <w:rPr>
                  <w:rFonts w:hint="eastAsia"/>
                  <w:sz w:val="16"/>
                  <w:szCs w:val="16"/>
                  <w:lang w:eastAsia="zh-CN"/>
                </w:rPr>
                <w:t>1</w:t>
              </w:r>
            </w:ins>
            <w:ins w:id="2423" w:author="CATT-Ming" w:date="2022-05-23T17:22:00Z">
              <w:r w:rsidRPr="000063DB">
                <w:rPr>
                  <w:sz w:val="16"/>
                  <w:szCs w:val="16"/>
                  <w:lang w:eastAsia="zh-CN"/>
                </w:rPr>
                <w:t>-e:</w:t>
              </w:r>
            </w:ins>
          </w:p>
          <w:p w14:paraId="0AC41F27" w14:textId="7070658A" w:rsidR="00593EAD" w:rsidRPr="000063DB" w:rsidRDefault="00D27B5B" w:rsidP="00D27B5B">
            <w:pPr>
              <w:pStyle w:val="TAL"/>
              <w:rPr>
                <w:ins w:id="2424" w:author="CATT-Ming" w:date="2022-05-23T17:22:00Z"/>
                <w:sz w:val="16"/>
                <w:szCs w:val="16"/>
                <w:lang w:eastAsia="zh-CN"/>
              </w:rPr>
            </w:pPr>
            <w:ins w:id="2425" w:author="CATT-Ming" w:date="2022-05-23T17:28:00Z">
              <w:r w:rsidRPr="000063DB">
                <w:rPr>
                  <w:sz w:val="16"/>
                  <w:szCs w:val="16"/>
                  <w:lang w:eastAsia="zh-CN"/>
                </w:rPr>
                <w:t>S2-220</w:t>
              </w:r>
              <w:r w:rsidRPr="00D27B5B">
                <w:rPr>
                  <w:rFonts w:hint="eastAsia"/>
                  <w:sz w:val="16"/>
                  <w:szCs w:val="16"/>
                  <w:lang w:eastAsia="zh-CN"/>
                </w:rPr>
                <w:t>4475</w:t>
              </w:r>
              <w:r w:rsidRPr="000063DB">
                <w:rPr>
                  <w:sz w:val="16"/>
                  <w:szCs w:val="16"/>
                  <w:lang w:eastAsia="zh-CN"/>
                </w:rPr>
                <w:t xml:space="preserve">, </w:t>
              </w:r>
            </w:ins>
            <w:ins w:id="2426" w:author="CATT-Ming" w:date="2022-05-23T17:27:00Z">
              <w:r w:rsidRPr="000063DB">
                <w:rPr>
                  <w:sz w:val="16"/>
                  <w:szCs w:val="16"/>
                  <w:lang w:eastAsia="zh-CN"/>
                </w:rPr>
                <w:t>S2-220</w:t>
              </w:r>
              <w:r w:rsidRPr="00D27B5B">
                <w:rPr>
                  <w:rFonts w:hint="eastAsia"/>
                  <w:sz w:val="16"/>
                  <w:szCs w:val="16"/>
                  <w:lang w:eastAsia="zh-CN"/>
                </w:rPr>
                <w:t>4539</w:t>
              </w:r>
              <w:r w:rsidRPr="000063DB">
                <w:rPr>
                  <w:sz w:val="16"/>
                  <w:szCs w:val="16"/>
                  <w:lang w:eastAsia="zh-CN"/>
                </w:rPr>
                <w:t>, S2-220</w:t>
              </w:r>
              <w:r w:rsidRPr="00D27B5B">
                <w:rPr>
                  <w:rFonts w:hint="eastAsia"/>
                  <w:sz w:val="16"/>
                  <w:szCs w:val="16"/>
                  <w:lang w:eastAsia="zh-CN"/>
                </w:rPr>
                <w:t>4541</w:t>
              </w:r>
              <w:r w:rsidRPr="000063DB">
                <w:rPr>
                  <w:sz w:val="16"/>
                  <w:szCs w:val="16"/>
                  <w:lang w:eastAsia="zh-CN"/>
                </w:rPr>
                <w:t xml:space="preserve">, </w:t>
              </w:r>
            </w:ins>
            <w:ins w:id="2427" w:author="CATT-Ming" w:date="2022-05-23T17:22:00Z">
              <w:r w:rsidR="00593EAD" w:rsidRPr="000063DB">
                <w:rPr>
                  <w:sz w:val="16"/>
                  <w:szCs w:val="16"/>
                  <w:lang w:eastAsia="zh-CN"/>
                </w:rPr>
                <w:t>S2-220</w:t>
              </w:r>
            </w:ins>
            <w:ins w:id="2428" w:author="CATT-Ming" w:date="2022-05-23T17:24:00Z">
              <w:r w:rsidR="00593EAD" w:rsidRPr="00D27B5B">
                <w:rPr>
                  <w:rFonts w:hint="eastAsia"/>
                  <w:sz w:val="16"/>
                  <w:szCs w:val="16"/>
                  <w:lang w:eastAsia="zh-CN"/>
                </w:rPr>
                <w:t>4902</w:t>
              </w:r>
            </w:ins>
            <w:ins w:id="2429" w:author="CATT-Ming" w:date="2022-05-23T17:22:00Z">
              <w:r w:rsidR="00593EAD" w:rsidRPr="000063DB">
                <w:rPr>
                  <w:sz w:val="16"/>
                  <w:szCs w:val="16"/>
                  <w:lang w:eastAsia="zh-CN"/>
                </w:rPr>
                <w:t>, S2-220</w:t>
              </w:r>
            </w:ins>
            <w:ins w:id="2430" w:author="CATT-Ming" w:date="2022-05-23T17:24:00Z">
              <w:r w:rsidRPr="00D27B5B">
                <w:rPr>
                  <w:rFonts w:hint="eastAsia"/>
                  <w:sz w:val="16"/>
                  <w:szCs w:val="16"/>
                  <w:lang w:eastAsia="zh-CN"/>
                </w:rPr>
                <w:t>5001</w:t>
              </w:r>
            </w:ins>
            <w:ins w:id="2431" w:author="CATT-Ming" w:date="2022-05-23T17:22:00Z">
              <w:r w:rsidR="00593EAD" w:rsidRPr="000063DB">
                <w:rPr>
                  <w:sz w:val="16"/>
                  <w:szCs w:val="16"/>
                  <w:lang w:eastAsia="zh-CN"/>
                </w:rPr>
                <w:t xml:space="preserve">, </w:t>
              </w:r>
            </w:ins>
            <w:ins w:id="2432" w:author="CATT-Ming" w:date="2022-05-23T17:24:00Z">
              <w:r w:rsidRPr="000063DB">
                <w:rPr>
                  <w:sz w:val="16"/>
                  <w:szCs w:val="16"/>
                  <w:lang w:eastAsia="zh-CN"/>
                </w:rPr>
                <w:t>S2-220</w:t>
              </w:r>
              <w:r w:rsidRPr="00D27B5B">
                <w:rPr>
                  <w:rFonts w:hint="eastAsia"/>
                  <w:sz w:val="16"/>
                  <w:szCs w:val="16"/>
                  <w:lang w:eastAsia="zh-CN"/>
                </w:rPr>
                <w:t>500</w:t>
              </w:r>
            </w:ins>
            <w:ins w:id="2433" w:author="CATT-Ming" w:date="2022-05-23T17:25:00Z">
              <w:r w:rsidRPr="00D27B5B">
                <w:rPr>
                  <w:rFonts w:hint="eastAsia"/>
                  <w:sz w:val="16"/>
                  <w:szCs w:val="16"/>
                  <w:lang w:eastAsia="zh-CN"/>
                </w:rPr>
                <w:t>2</w:t>
              </w:r>
            </w:ins>
            <w:ins w:id="2434" w:author="CATT-Ming" w:date="2022-05-23T17:24:00Z">
              <w:r w:rsidRPr="00D27B5B">
                <w:rPr>
                  <w:rFonts w:hint="eastAsia"/>
                  <w:sz w:val="16"/>
                  <w:szCs w:val="16"/>
                  <w:lang w:eastAsia="zh-CN"/>
                </w:rPr>
                <w:t xml:space="preserve">, </w:t>
              </w:r>
              <w:r w:rsidRPr="000063DB">
                <w:rPr>
                  <w:sz w:val="16"/>
                  <w:szCs w:val="16"/>
                  <w:lang w:eastAsia="zh-CN"/>
                </w:rPr>
                <w:t>S2-220</w:t>
              </w:r>
              <w:r w:rsidRPr="00D27B5B">
                <w:rPr>
                  <w:rFonts w:hint="eastAsia"/>
                  <w:sz w:val="16"/>
                  <w:szCs w:val="16"/>
                  <w:lang w:eastAsia="zh-CN"/>
                </w:rPr>
                <w:t>500</w:t>
              </w:r>
            </w:ins>
            <w:ins w:id="2435" w:author="CATT-Ming" w:date="2022-05-23T17:25:00Z">
              <w:r w:rsidRPr="00D27B5B">
                <w:rPr>
                  <w:rFonts w:hint="eastAsia"/>
                  <w:sz w:val="16"/>
                  <w:szCs w:val="16"/>
                  <w:lang w:eastAsia="zh-CN"/>
                </w:rPr>
                <w:t>3</w:t>
              </w:r>
            </w:ins>
            <w:ins w:id="2436" w:author="CATT-Ming" w:date="2022-05-23T17:24:00Z">
              <w:r w:rsidRPr="00D27B5B">
                <w:rPr>
                  <w:rFonts w:hint="eastAsia"/>
                  <w:sz w:val="16"/>
                  <w:szCs w:val="16"/>
                  <w:lang w:eastAsia="zh-CN"/>
                </w:rPr>
                <w:t xml:space="preserve">, </w:t>
              </w:r>
              <w:r w:rsidRPr="000063DB">
                <w:rPr>
                  <w:sz w:val="16"/>
                  <w:szCs w:val="16"/>
                  <w:lang w:eastAsia="zh-CN"/>
                </w:rPr>
                <w:t>S2-220</w:t>
              </w:r>
              <w:r w:rsidRPr="00D27B5B">
                <w:rPr>
                  <w:rFonts w:hint="eastAsia"/>
                  <w:sz w:val="16"/>
                  <w:szCs w:val="16"/>
                  <w:lang w:eastAsia="zh-CN"/>
                </w:rPr>
                <w:t>500</w:t>
              </w:r>
            </w:ins>
            <w:ins w:id="2437" w:author="CATT-Ming" w:date="2022-05-23T17:25:00Z">
              <w:r w:rsidRPr="00D27B5B">
                <w:rPr>
                  <w:rFonts w:hint="eastAsia"/>
                  <w:sz w:val="16"/>
                  <w:szCs w:val="16"/>
                  <w:lang w:eastAsia="zh-CN"/>
                </w:rPr>
                <w:t>4</w:t>
              </w:r>
            </w:ins>
            <w:ins w:id="2438" w:author="CATT-Ming" w:date="2022-05-23T17:24:00Z">
              <w:r w:rsidRPr="00D27B5B">
                <w:rPr>
                  <w:rFonts w:hint="eastAsia"/>
                  <w:sz w:val="16"/>
                  <w:szCs w:val="16"/>
                  <w:lang w:eastAsia="zh-CN"/>
                </w:rPr>
                <w:t xml:space="preserve">, </w:t>
              </w:r>
              <w:r w:rsidRPr="000063DB">
                <w:rPr>
                  <w:sz w:val="16"/>
                  <w:szCs w:val="16"/>
                  <w:lang w:eastAsia="zh-CN"/>
                </w:rPr>
                <w:t>S2-220</w:t>
              </w:r>
              <w:r w:rsidRPr="00D27B5B">
                <w:rPr>
                  <w:rFonts w:hint="eastAsia"/>
                  <w:sz w:val="16"/>
                  <w:szCs w:val="16"/>
                  <w:lang w:eastAsia="zh-CN"/>
                </w:rPr>
                <w:t>500</w:t>
              </w:r>
            </w:ins>
            <w:ins w:id="2439" w:author="CATT-Ming" w:date="2022-05-23T17:25:00Z">
              <w:r w:rsidRPr="00D27B5B">
                <w:rPr>
                  <w:rFonts w:hint="eastAsia"/>
                  <w:sz w:val="16"/>
                  <w:szCs w:val="16"/>
                  <w:lang w:eastAsia="zh-CN"/>
                </w:rPr>
                <w:t>5</w:t>
              </w:r>
              <w:r w:rsidRPr="000063DB">
                <w:rPr>
                  <w:sz w:val="16"/>
                  <w:szCs w:val="16"/>
                  <w:lang w:eastAsia="zh-CN"/>
                </w:rPr>
                <w:t>, S2-220</w:t>
              </w:r>
              <w:r w:rsidRPr="00D27B5B">
                <w:rPr>
                  <w:rFonts w:hint="eastAsia"/>
                  <w:sz w:val="16"/>
                  <w:szCs w:val="16"/>
                  <w:lang w:eastAsia="zh-CN"/>
                </w:rPr>
                <w:t xml:space="preserve">5006, </w:t>
              </w:r>
              <w:r w:rsidRPr="000063DB">
                <w:rPr>
                  <w:sz w:val="16"/>
                  <w:szCs w:val="16"/>
                  <w:lang w:eastAsia="zh-CN"/>
                </w:rPr>
                <w:t>S2-220</w:t>
              </w:r>
              <w:r w:rsidRPr="00D27B5B">
                <w:rPr>
                  <w:rFonts w:hint="eastAsia"/>
                  <w:sz w:val="16"/>
                  <w:szCs w:val="16"/>
                  <w:lang w:eastAsia="zh-CN"/>
                </w:rPr>
                <w:t>5007,</w:t>
              </w:r>
              <w:r w:rsidRPr="000063DB">
                <w:rPr>
                  <w:sz w:val="16"/>
                  <w:szCs w:val="16"/>
                  <w:lang w:eastAsia="zh-CN"/>
                </w:rPr>
                <w:t xml:space="preserve"> S2-220</w:t>
              </w:r>
              <w:r w:rsidRPr="00D27B5B">
                <w:rPr>
                  <w:rFonts w:hint="eastAsia"/>
                  <w:sz w:val="16"/>
                  <w:szCs w:val="16"/>
                  <w:lang w:eastAsia="zh-CN"/>
                </w:rPr>
                <w:t>500</w:t>
              </w:r>
            </w:ins>
            <w:ins w:id="2440" w:author="CATT-Ming" w:date="2022-05-23T17:26:00Z">
              <w:r w:rsidRPr="00D27B5B">
                <w:rPr>
                  <w:rFonts w:hint="eastAsia"/>
                  <w:sz w:val="16"/>
                  <w:szCs w:val="16"/>
                  <w:lang w:eastAsia="zh-CN"/>
                </w:rPr>
                <w:t>8</w:t>
              </w:r>
            </w:ins>
            <w:ins w:id="2441" w:author="CATT-Ming" w:date="2022-05-23T17:25:00Z">
              <w:r w:rsidRPr="00D27B5B">
                <w:rPr>
                  <w:rFonts w:hint="eastAsia"/>
                  <w:sz w:val="16"/>
                  <w:szCs w:val="16"/>
                  <w:lang w:eastAsia="zh-CN"/>
                </w:rPr>
                <w:t xml:space="preserve">, </w:t>
              </w:r>
              <w:r w:rsidRPr="000063DB">
                <w:rPr>
                  <w:sz w:val="16"/>
                  <w:szCs w:val="16"/>
                  <w:lang w:eastAsia="zh-CN"/>
                </w:rPr>
                <w:t>S2-220</w:t>
              </w:r>
              <w:r w:rsidRPr="00D27B5B">
                <w:rPr>
                  <w:rFonts w:hint="eastAsia"/>
                  <w:sz w:val="16"/>
                  <w:szCs w:val="16"/>
                  <w:lang w:eastAsia="zh-CN"/>
                </w:rPr>
                <w:t>500</w:t>
              </w:r>
            </w:ins>
            <w:ins w:id="2442" w:author="CATT-Ming" w:date="2022-05-23T17:26:00Z">
              <w:r w:rsidRPr="00D27B5B">
                <w:rPr>
                  <w:rFonts w:hint="eastAsia"/>
                  <w:sz w:val="16"/>
                  <w:szCs w:val="16"/>
                  <w:lang w:eastAsia="zh-CN"/>
                </w:rPr>
                <w:t>9</w:t>
              </w:r>
            </w:ins>
            <w:ins w:id="2443" w:author="CATT-Ming" w:date="2022-05-23T17:25:00Z">
              <w:r w:rsidRPr="00D27B5B">
                <w:rPr>
                  <w:rFonts w:hint="eastAsia"/>
                  <w:sz w:val="16"/>
                  <w:szCs w:val="16"/>
                  <w:lang w:eastAsia="zh-CN"/>
                </w:rPr>
                <w:t>,</w:t>
              </w:r>
            </w:ins>
            <w:ins w:id="2444" w:author="CATT-Ming" w:date="2022-05-23T17:26:00Z">
              <w:r w:rsidRPr="000063DB">
                <w:rPr>
                  <w:sz w:val="16"/>
                  <w:szCs w:val="16"/>
                  <w:lang w:eastAsia="zh-CN"/>
                </w:rPr>
                <w:t xml:space="preserve"> S2-220</w:t>
              </w:r>
              <w:r w:rsidRPr="00D27B5B">
                <w:rPr>
                  <w:rFonts w:hint="eastAsia"/>
                  <w:sz w:val="16"/>
                  <w:szCs w:val="16"/>
                  <w:lang w:eastAsia="zh-CN"/>
                </w:rPr>
                <w:t xml:space="preserve">5010, </w:t>
              </w:r>
              <w:r w:rsidRPr="000063DB">
                <w:rPr>
                  <w:sz w:val="16"/>
                  <w:szCs w:val="16"/>
                  <w:lang w:eastAsia="zh-CN"/>
                </w:rPr>
                <w:t>S2-220</w:t>
              </w:r>
              <w:r w:rsidRPr="00D27B5B">
                <w:rPr>
                  <w:rFonts w:hint="eastAsia"/>
                  <w:sz w:val="16"/>
                  <w:szCs w:val="16"/>
                  <w:lang w:eastAsia="zh-CN"/>
                </w:rPr>
                <w:t xml:space="preserve">5011, </w:t>
              </w:r>
              <w:r w:rsidRPr="000063DB">
                <w:rPr>
                  <w:sz w:val="16"/>
                  <w:szCs w:val="16"/>
                  <w:lang w:eastAsia="zh-CN"/>
                </w:rPr>
                <w:t>S2-220</w:t>
              </w:r>
              <w:r w:rsidRPr="00D27B5B">
                <w:rPr>
                  <w:rFonts w:hint="eastAsia"/>
                  <w:sz w:val="16"/>
                  <w:szCs w:val="16"/>
                  <w:lang w:eastAsia="zh-CN"/>
                </w:rPr>
                <w:t>501</w:t>
              </w:r>
            </w:ins>
            <w:ins w:id="2445" w:author="CATT-Ming" w:date="2022-05-23T17:27:00Z">
              <w:r w:rsidRPr="00D27B5B">
                <w:rPr>
                  <w:rFonts w:hint="eastAsia"/>
                  <w:sz w:val="16"/>
                  <w:szCs w:val="16"/>
                  <w:lang w:eastAsia="zh-CN"/>
                </w:rPr>
                <w:t>2</w:t>
              </w:r>
            </w:ins>
            <w:ins w:id="2446" w:author="CATT-Ming" w:date="2022-05-23T17:26:00Z">
              <w:r w:rsidRPr="00D27B5B">
                <w:rPr>
                  <w:rFonts w:hint="eastAsia"/>
                  <w:sz w:val="16"/>
                  <w:szCs w:val="16"/>
                  <w:lang w:eastAsia="zh-CN"/>
                </w:rPr>
                <w:t xml:space="preserve">, </w:t>
              </w:r>
              <w:r w:rsidRPr="000063DB">
                <w:rPr>
                  <w:sz w:val="16"/>
                  <w:szCs w:val="16"/>
                  <w:lang w:eastAsia="zh-CN"/>
                </w:rPr>
                <w:t>S2-220</w:t>
              </w:r>
              <w:r w:rsidRPr="00D27B5B">
                <w:rPr>
                  <w:rFonts w:hint="eastAsia"/>
                  <w:sz w:val="16"/>
                  <w:szCs w:val="16"/>
                  <w:lang w:eastAsia="zh-CN"/>
                </w:rPr>
                <w:t>501</w:t>
              </w:r>
            </w:ins>
            <w:ins w:id="2447" w:author="CATT-Ming" w:date="2022-05-23T17:27:00Z">
              <w:r w:rsidRPr="00D27B5B">
                <w:rPr>
                  <w:rFonts w:hint="eastAsia"/>
                  <w:sz w:val="16"/>
                  <w:szCs w:val="16"/>
                  <w:lang w:eastAsia="zh-CN"/>
                </w:rPr>
                <w:t>3</w:t>
              </w:r>
            </w:ins>
            <w:ins w:id="2448" w:author="CATT-Ming" w:date="2022-05-23T17:26:00Z">
              <w:r w:rsidRPr="00D27B5B">
                <w:rPr>
                  <w:rFonts w:hint="eastAsia"/>
                  <w:sz w:val="16"/>
                  <w:szCs w:val="16"/>
                  <w:lang w:eastAsia="zh-CN"/>
                </w:rPr>
                <w:t xml:space="preserve">, </w:t>
              </w:r>
              <w:r w:rsidRPr="000063DB">
                <w:rPr>
                  <w:sz w:val="16"/>
                  <w:szCs w:val="16"/>
                  <w:lang w:eastAsia="zh-CN"/>
                </w:rPr>
                <w:t>S2-220</w:t>
              </w:r>
              <w:r w:rsidRPr="00D27B5B">
                <w:rPr>
                  <w:rFonts w:hint="eastAsia"/>
                  <w:sz w:val="16"/>
                  <w:szCs w:val="16"/>
                  <w:lang w:eastAsia="zh-CN"/>
                </w:rPr>
                <w:t>501</w:t>
              </w:r>
            </w:ins>
            <w:ins w:id="2449" w:author="CATT-Ming" w:date="2022-05-23T17:27:00Z">
              <w:r w:rsidRPr="00D27B5B">
                <w:rPr>
                  <w:rFonts w:hint="eastAsia"/>
                  <w:sz w:val="16"/>
                  <w:szCs w:val="16"/>
                  <w:lang w:eastAsia="zh-CN"/>
                </w:rPr>
                <w:t>4</w:t>
              </w:r>
            </w:ins>
            <w:ins w:id="2450" w:author="CATT-Ming" w:date="2022-05-23T17:26:00Z">
              <w:r w:rsidRPr="00D27B5B">
                <w:rPr>
                  <w:rFonts w:hint="eastAsia"/>
                  <w:sz w:val="16"/>
                  <w:szCs w:val="16"/>
                  <w:lang w:eastAsia="zh-CN"/>
                </w:rPr>
                <w:t xml:space="preserve">, </w:t>
              </w:r>
              <w:r w:rsidRPr="000063DB">
                <w:rPr>
                  <w:sz w:val="16"/>
                  <w:szCs w:val="16"/>
                  <w:lang w:eastAsia="zh-CN"/>
                </w:rPr>
                <w:t>S2-220</w:t>
              </w:r>
              <w:r w:rsidRPr="00D27B5B">
                <w:rPr>
                  <w:rFonts w:hint="eastAsia"/>
                  <w:sz w:val="16"/>
                  <w:szCs w:val="16"/>
                  <w:lang w:eastAsia="zh-CN"/>
                </w:rPr>
                <w:t>501</w:t>
              </w:r>
            </w:ins>
            <w:ins w:id="2451" w:author="CATT-Ming" w:date="2022-05-23T17:27:00Z">
              <w:r w:rsidRPr="00D27B5B">
                <w:rPr>
                  <w:rFonts w:hint="eastAsia"/>
                  <w:sz w:val="16"/>
                  <w:szCs w:val="16"/>
                  <w:lang w:eastAsia="zh-CN"/>
                </w:rPr>
                <w:t>5</w:t>
              </w:r>
            </w:ins>
            <w:ins w:id="2452" w:author="CATT-Ming" w:date="2022-05-23T17:26:00Z">
              <w:r w:rsidRPr="00D27B5B">
                <w:rPr>
                  <w:rFonts w:hint="eastAsia"/>
                  <w:sz w:val="16"/>
                  <w:szCs w:val="16"/>
                  <w:lang w:eastAsia="zh-CN"/>
                </w:rPr>
                <w:t xml:space="preserve">, </w:t>
              </w:r>
            </w:ins>
            <w:ins w:id="2453" w:author="CATT-Ming" w:date="2022-05-23T17:28:00Z">
              <w:r w:rsidRPr="000063DB">
                <w:rPr>
                  <w:sz w:val="16"/>
                  <w:szCs w:val="16"/>
                  <w:lang w:eastAsia="zh-CN"/>
                </w:rPr>
                <w:t>S2-220</w:t>
              </w:r>
              <w:r w:rsidRPr="00D27B5B">
                <w:rPr>
                  <w:rFonts w:hint="eastAsia"/>
                  <w:sz w:val="16"/>
                  <w:szCs w:val="16"/>
                  <w:lang w:eastAsia="zh-CN"/>
                </w:rPr>
                <w:t>5016，</w:t>
              </w:r>
              <w:r w:rsidRPr="000063DB">
                <w:rPr>
                  <w:sz w:val="16"/>
                  <w:szCs w:val="16"/>
                  <w:lang w:eastAsia="zh-CN"/>
                </w:rPr>
                <w:t>S2-220</w:t>
              </w:r>
              <w:r w:rsidRPr="00D27B5B">
                <w:rPr>
                  <w:rFonts w:hint="eastAsia"/>
                  <w:sz w:val="16"/>
                  <w:szCs w:val="16"/>
                  <w:lang w:eastAsia="zh-CN"/>
                </w:rPr>
                <w:t>5017</w:t>
              </w:r>
            </w:ins>
            <w:ins w:id="2454" w:author="CATT-Ming" w:date="2022-05-23T17:22:00Z">
              <w:r w:rsidR="00593EAD" w:rsidRPr="000063DB">
                <w:rPr>
                  <w:sz w:val="16"/>
                  <w:szCs w:val="16"/>
                  <w:lang w:eastAsia="zh-CN"/>
                </w:rPr>
                <w:t>.</w:t>
              </w:r>
            </w:ins>
          </w:p>
        </w:tc>
        <w:tc>
          <w:tcPr>
            <w:tcW w:w="708" w:type="dxa"/>
            <w:shd w:val="solid" w:color="FFFFFF" w:fill="auto"/>
          </w:tcPr>
          <w:p w14:paraId="20EBC19C" w14:textId="00D03CF9" w:rsidR="00593EAD" w:rsidRPr="000063DB" w:rsidRDefault="00593EAD" w:rsidP="00593EAD">
            <w:pPr>
              <w:pStyle w:val="TAC"/>
              <w:rPr>
                <w:ins w:id="2455" w:author="CATT-Ming" w:date="2022-05-23T17:22:00Z"/>
                <w:sz w:val="16"/>
                <w:szCs w:val="16"/>
                <w:lang w:eastAsia="zh-CN"/>
              </w:rPr>
            </w:pPr>
            <w:ins w:id="2456" w:author="CATT-Ming" w:date="2022-05-23T17:22:00Z">
              <w:r w:rsidRPr="000063DB">
                <w:rPr>
                  <w:sz w:val="16"/>
                  <w:szCs w:val="16"/>
                  <w:lang w:eastAsia="zh-CN"/>
                </w:rPr>
                <w:t>0.</w:t>
              </w:r>
            </w:ins>
            <w:ins w:id="2457" w:author="CATT-Ming" w:date="2022-05-23T17:23:00Z">
              <w:r>
                <w:rPr>
                  <w:rFonts w:eastAsiaTheme="minorEastAsia" w:hint="eastAsia"/>
                  <w:sz w:val="16"/>
                  <w:szCs w:val="16"/>
                  <w:lang w:eastAsia="zh-CN"/>
                </w:rPr>
                <w:t>3</w:t>
              </w:r>
            </w:ins>
            <w:ins w:id="2458" w:author="CATT-Ming" w:date="2022-05-23T17:22:00Z">
              <w:r w:rsidRPr="000063DB">
                <w:rPr>
                  <w:sz w:val="16"/>
                  <w:szCs w:val="16"/>
                  <w:lang w:eastAsia="zh-CN"/>
                </w:rPr>
                <w:t>.0</w:t>
              </w:r>
            </w:ins>
          </w:p>
        </w:tc>
      </w:tr>
    </w:tbl>
    <w:p w14:paraId="615B7BA6" w14:textId="77777777" w:rsidR="00080512" w:rsidRPr="000063DB" w:rsidRDefault="00080512" w:rsidP="003B45B3"/>
    <w:sectPr w:rsidR="00080512" w:rsidRPr="000063DB">
      <w:headerReference w:type="default" r:id="rId147"/>
      <w:footerReference w:type="default" r:id="rId1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D4A485" w14:textId="77777777" w:rsidR="00137B35" w:rsidRDefault="00137B35">
      <w:r>
        <w:separator/>
      </w:r>
    </w:p>
  </w:endnote>
  <w:endnote w:type="continuationSeparator" w:id="0">
    <w:p w14:paraId="7147DAAA" w14:textId="77777777" w:rsidR="00137B35" w:rsidRDefault="00137B35">
      <w:r>
        <w:continuationSeparator/>
      </w:r>
    </w:p>
  </w:endnote>
  <w:endnote w:type="continuationNotice" w:id="1">
    <w:p w14:paraId="50C5D664" w14:textId="77777777" w:rsidR="00137B35" w:rsidRDefault="00137B3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1A6C67" w14:textId="77777777" w:rsidR="00027A69" w:rsidRPr="00AD2391" w:rsidRDefault="00027A69" w:rsidP="00AD2391">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F5278" w14:textId="77777777" w:rsidR="00AD2391" w:rsidRDefault="00AD239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8A2E0A" w14:textId="77777777" w:rsidR="00027A69" w:rsidRPr="00AD2391" w:rsidRDefault="00027A69" w:rsidP="00AD2391">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545C09" w14:textId="77777777" w:rsidR="00027A69" w:rsidRPr="00AD2391" w:rsidRDefault="00027A69" w:rsidP="00AD2391">
    <w:pPr>
      <w:jc w:val="center"/>
      <w:rPr>
        <w:rFonts w:ascii="Arial" w:hAnsi="Arial" w:cs="Arial"/>
        <w:b/>
        <w:i/>
      </w:rPr>
    </w:pPr>
    <w:r w:rsidRPr="00AD2391">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71C22F" w14:textId="77777777" w:rsidR="00137B35" w:rsidRDefault="00137B35">
      <w:r>
        <w:separator/>
      </w:r>
    </w:p>
  </w:footnote>
  <w:footnote w:type="continuationSeparator" w:id="0">
    <w:p w14:paraId="00565483" w14:textId="77777777" w:rsidR="00137B35" w:rsidRDefault="00137B35">
      <w:r>
        <w:continuationSeparator/>
      </w:r>
    </w:p>
  </w:footnote>
  <w:footnote w:type="continuationNotice" w:id="1">
    <w:p w14:paraId="6CE7E1FA" w14:textId="77777777" w:rsidR="00137B35" w:rsidRDefault="00137B3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473E4E" w14:textId="77777777" w:rsidR="00AD2391" w:rsidRDefault="00AD239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F5B719" w14:textId="77777777" w:rsidR="00AD2391" w:rsidRDefault="00AD239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080336" w14:textId="77777777" w:rsidR="00AD2391" w:rsidRDefault="00AD239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B13419" w14:textId="66DB51BF" w:rsidR="00027A69" w:rsidRDefault="00027A69">
    <w:pPr>
      <w:framePr w:h="284" w:hRule="exact" w:wrap="around" w:vAnchor="text" w:hAnchor="margin" w:xAlign="right" w:y="1"/>
      <w:rPr>
        <w:rFonts w:ascii="Arial" w:hAnsi="Arial" w:cs="Arial"/>
        <w:b/>
        <w:sz w:val="18"/>
        <w:szCs w:val="18"/>
      </w:rPr>
    </w:pPr>
    <w:r w:rsidRPr="00AD2391">
      <w:rPr>
        <w:rFonts w:ascii="Arial" w:hAnsi="Arial" w:cs="Arial"/>
        <w:b/>
        <w:szCs w:val="18"/>
      </w:rPr>
      <w:fldChar w:fldCharType="begin"/>
    </w:r>
    <w:r w:rsidRPr="00AD2391">
      <w:rPr>
        <w:rFonts w:ascii="Arial" w:hAnsi="Arial" w:cs="Arial"/>
        <w:b/>
        <w:szCs w:val="18"/>
      </w:rPr>
      <w:instrText xml:space="preserve"> STYLEREF ZA </w:instrText>
    </w:r>
    <w:r w:rsidRPr="00AD2391">
      <w:rPr>
        <w:rFonts w:ascii="Arial" w:hAnsi="Arial" w:cs="Arial"/>
        <w:b/>
        <w:szCs w:val="18"/>
      </w:rPr>
      <w:fldChar w:fldCharType="separate"/>
    </w:r>
    <w:r w:rsidR="00863EAB">
      <w:rPr>
        <w:rFonts w:ascii="Arial" w:hAnsi="Arial" w:cs="Arial"/>
        <w:b/>
        <w:noProof/>
        <w:szCs w:val="18"/>
      </w:rPr>
      <w:t>3GPP TR 23.700-71 V0.23.0 (2022-0405)</w:t>
    </w:r>
    <w:r w:rsidRPr="00AD2391">
      <w:rPr>
        <w:rFonts w:ascii="Arial" w:hAnsi="Arial" w:cs="Arial"/>
        <w:b/>
        <w:szCs w:val="18"/>
      </w:rPr>
      <w:fldChar w:fldCharType="end"/>
    </w:r>
  </w:p>
  <w:p w14:paraId="1628811F" w14:textId="77777777" w:rsidR="00027A69" w:rsidRDefault="00027A69">
    <w:pPr>
      <w:framePr w:h="284" w:hRule="exact" w:wrap="around" w:vAnchor="text" w:hAnchor="margin" w:xAlign="center" w:y="7"/>
      <w:rPr>
        <w:rFonts w:ascii="Arial" w:hAnsi="Arial" w:cs="Arial"/>
        <w:b/>
        <w:sz w:val="18"/>
        <w:szCs w:val="18"/>
      </w:rPr>
    </w:pPr>
    <w:r w:rsidRPr="00AD2391">
      <w:rPr>
        <w:rFonts w:ascii="Arial" w:hAnsi="Arial" w:cs="Arial"/>
        <w:b/>
        <w:szCs w:val="18"/>
      </w:rPr>
      <w:fldChar w:fldCharType="begin"/>
    </w:r>
    <w:r w:rsidRPr="00AD2391">
      <w:rPr>
        <w:rFonts w:ascii="Arial" w:hAnsi="Arial" w:cs="Arial"/>
        <w:b/>
        <w:szCs w:val="18"/>
      </w:rPr>
      <w:instrText xml:space="preserve"> PAGE </w:instrText>
    </w:r>
    <w:r w:rsidRPr="00AD2391">
      <w:rPr>
        <w:rFonts w:ascii="Arial" w:hAnsi="Arial" w:cs="Arial"/>
        <w:b/>
        <w:szCs w:val="18"/>
      </w:rPr>
      <w:fldChar w:fldCharType="separate"/>
    </w:r>
    <w:r w:rsidR="000E0769" w:rsidRPr="00AD2391">
      <w:rPr>
        <w:rFonts w:ascii="Arial" w:hAnsi="Arial" w:cs="Arial"/>
        <w:b/>
        <w:noProof/>
        <w:szCs w:val="18"/>
      </w:rPr>
      <w:t>14</w:t>
    </w:r>
    <w:r w:rsidRPr="00AD2391">
      <w:rPr>
        <w:rFonts w:ascii="Arial" w:hAnsi="Arial" w:cs="Arial"/>
        <w:b/>
        <w:szCs w:val="18"/>
      </w:rPr>
      <w:fldChar w:fldCharType="end"/>
    </w:r>
  </w:p>
  <w:p w14:paraId="2AEE342A" w14:textId="41CABAD0" w:rsidR="00027A69" w:rsidRDefault="00027A69">
    <w:pPr>
      <w:framePr w:h="284" w:hRule="exact" w:wrap="around" w:vAnchor="text" w:hAnchor="margin" w:y="7"/>
      <w:rPr>
        <w:rFonts w:ascii="Arial" w:hAnsi="Arial" w:cs="Arial"/>
        <w:b/>
        <w:sz w:val="18"/>
        <w:szCs w:val="18"/>
      </w:rPr>
    </w:pPr>
    <w:r w:rsidRPr="00AD2391">
      <w:rPr>
        <w:rFonts w:ascii="Arial" w:hAnsi="Arial" w:cs="Arial"/>
        <w:b/>
        <w:szCs w:val="18"/>
      </w:rPr>
      <w:fldChar w:fldCharType="begin"/>
    </w:r>
    <w:r w:rsidRPr="00AD2391">
      <w:rPr>
        <w:rFonts w:ascii="Arial" w:hAnsi="Arial" w:cs="Arial"/>
        <w:b/>
        <w:szCs w:val="18"/>
      </w:rPr>
      <w:instrText xml:space="preserve"> STYLEREF ZGSM </w:instrText>
    </w:r>
    <w:r w:rsidRPr="00AD2391">
      <w:rPr>
        <w:rFonts w:ascii="Arial" w:hAnsi="Arial" w:cs="Arial"/>
        <w:b/>
        <w:szCs w:val="18"/>
      </w:rPr>
      <w:fldChar w:fldCharType="separate"/>
    </w:r>
    <w:r w:rsidR="00863EAB">
      <w:rPr>
        <w:rFonts w:ascii="Arial" w:hAnsi="Arial" w:cs="Arial"/>
        <w:b/>
        <w:noProof/>
        <w:szCs w:val="18"/>
      </w:rPr>
      <w:t>Release 18</w:t>
    </w:r>
    <w:r w:rsidRPr="00AD2391">
      <w:rPr>
        <w:rFonts w:ascii="Arial" w:hAnsi="Arial" w:cs="Arial"/>
        <w:b/>
        <w:szCs w:val="18"/>
      </w:rPr>
      <w:fldChar w:fldCharType="end"/>
    </w:r>
  </w:p>
  <w:p w14:paraId="0F54080D" w14:textId="77777777" w:rsidR="00027A69" w:rsidRDefault="00027A6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E016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8CBB5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E4424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B54D89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BF4739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FD2544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96674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D6C38E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21A96C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584F29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8D5098"/>
    <w:multiLevelType w:val="hybridMultilevel"/>
    <w:tmpl w:val="DC683292"/>
    <w:lvl w:ilvl="0" w:tplc="E2209AF2">
      <w:start w:val="5"/>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5C05205"/>
    <w:multiLevelType w:val="multilevel"/>
    <w:tmpl w:val="C1A66F5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08BD5A83"/>
    <w:multiLevelType w:val="hybridMultilevel"/>
    <w:tmpl w:val="F6C488F2"/>
    <w:lvl w:ilvl="0" w:tplc="093475DC">
      <w:start w:val="1"/>
      <w:numFmt w:val="decimal"/>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3" w15:restartNumberingAfterBreak="0">
    <w:nsid w:val="0C717F3A"/>
    <w:multiLevelType w:val="hybridMultilevel"/>
    <w:tmpl w:val="6A2C7F20"/>
    <w:lvl w:ilvl="0" w:tplc="F84E4C66">
      <w:start w:val="7"/>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0E8D6D08"/>
    <w:multiLevelType w:val="hybridMultilevel"/>
    <w:tmpl w:val="7F5691C2"/>
    <w:lvl w:ilvl="0" w:tplc="4EEC0740">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ABD7019"/>
    <w:multiLevelType w:val="hybridMultilevel"/>
    <w:tmpl w:val="DC86996E"/>
    <w:lvl w:ilvl="0" w:tplc="4BDE19AA">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0A925E5"/>
    <w:multiLevelType w:val="hybridMultilevel"/>
    <w:tmpl w:val="BC98A638"/>
    <w:lvl w:ilvl="0" w:tplc="C05E5CA6">
      <w:start w:val="16"/>
      <w:numFmt w:val="bullet"/>
      <w:lvlText w:val="-"/>
      <w:lvlJc w:val="left"/>
      <w:pPr>
        <w:ind w:left="644" w:hanging="360"/>
      </w:pPr>
      <w:rPr>
        <w:rFonts w:ascii="Times New Roman" w:eastAsia="MS Mincho"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7" w15:restartNumberingAfterBreak="0">
    <w:nsid w:val="642948CC"/>
    <w:multiLevelType w:val="hybridMultilevel"/>
    <w:tmpl w:val="7C3ECB60"/>
    <w:lvl w:ilvl="0" w:tplc="1390E7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6C594E96"/>
    <w:multiLevelType w:val="hybridMultilevel"/>
    <w:tmpl w:val="1690E348"/>
    <w:lvl w:ilvl="0" w:tplc="49AE10C4">
      <w:numFmt w:val="bullet"/>
      <w:lvlText w:val="-"/>
      <w:lvlJc w:val="left"/>
      <w:pPr>
        <w:ind w:left="1004" w:hanging="360"/>
      </w:pPr>
      <w:rPr>
        <w:rFonts w:ascii="Times New Roman" w:eastAsia="Times New Roman" w:hAnsi="Times New Roman" w:cs="Times New Roman"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num w:numId="1">
    <w:abstractNumId w:val="10"/>
  </w:num>
  <w:num w:numId="2">
    <w:abstractNumId w:val="12"/>
  </w:num>
  <w:num w:numId="3">
    <w:abstractNumId w:val="13"/>
  </w:num>
  <w:num w:numId="4">
    <w:abstractNumId w:val="15"/>
  </w:num>
  <w:num w:numId="5">
    <w:abstractNumId w:val="17"/>
  </w:num>
  <w:num w:numId="6">
    <w:abstractNumId w:val="14"/>
  </w:num>
  <w:num w:numId="7">
    <w:abstractNumId w:val="11"/>
  </w:num>
  <w:num w:numId="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6"/>
  </w:num>
  <w:num w:numId="14">
    <w:abstractNumId w:val="18"/>
  </w:num>
  <w:num w:numId="15">
    <w:abstractNumId w:val="9"/>
  </w:num>
  <w:num w:numId="16">
    <w:abstractNumId w:val="7"/>
  </w:num>
  <w:num w:numId="17">
    <w:abstractNumId w:val="6"/>
  </w:num>
  <w:num w:numId="18">
    <w:abstractNumId w:val="5"/>
  </w:num>
  <w:num w:numId="19">
    <w:abstractNumId w:val="4"/>
  </w:num>
  <w:num w:numId="20">
    <w:abstractNumId w:val="8"/>
  </w:num>
  <w:num w:numId="21">
    <w:abstractNumId w:val="3"/>
  </w:num>
  <w:num w:numId="22">
    <w:abstractNumId w:val="2"/>
  </w:num>
  <w:num w:numId="23">
    <w:abstractNumId w:val="1"/>
  </w:num>
  <w:num w:numId="24">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3DB"/>
    <w:rsid w:val="000237B2"/>
    <w:rsid w:val="00023CAA"/>
    <w:rsid w:val="000277E0"/>
    <w:rsid w:val="00027A69"/>
    <w:rsid w:val="00033397"/>
    <w:rsid w:val="00040095"/>
    <w:rsid w:val="00040BB3"/>
    <w:rsid w:val="00043CFC"/>
    <w:rsid w:val="00051834"/>
    <w:rsid w:val="00054A22"/>
    <w:rsid w:val="00055D0E"/>
    <w:rsid w:val="00062023"/>
    <w:rsid w:val="00064A11"/>
    <w:rsid w:val="000655A6"/>
    <w:rsid w:val="000671EF"/>
    <w:rsid w:val="00080512"/>
    <w:rsid w:val="00090AB9"/>
    <w:rsid w:val="00094204"/>
    <w:rsid w:val="00094A0D"/>
    <w:rsid w:val="00095995"/>
    <w:rsid w:val="000A57D1"/>
    <w:rsid w:val="000C47C3"/>
    <w:rsid w:val="000D31FE"/>
    <w:rsid w:val="000D58AB"/>
    <w:rsid w:val="000E0769"/>
    <w:rsid w:val="000E1AA1"/>
    <w:rsid w:val="000E26D1"/>
    <w:rsid w:val="000E453B"/>
    <w:rsid w:val="000E4941"/>
    <w:rsid w:val="000E4992"/>
    <w:rsid w:val="000E6AB8"/>
    <w:rsid w:val="000F15A5"/>
    <w:rsid w:val="000F574F"/>
    <w:rsid w:val="00103463"/>
    <w:rsid w:val="00103688"/>
    <w:rsid w:val="001068F6"/>
    <w:rsid w:val="00133525"/>
    <w:rsid w:val="00134577"/>
    <w:rsid w:val="00137B35"/>
    <w:rsid w:val="0015731E"/>
    <w:rsid w:val="001666FD"/>
    <w:rsid w:val="00171865"/>
    <w:rsid w:val="00190D7E"/>
    <w:rsid w:val="001A4C42"/>
    <w:rsid w:val="001A7420"/>
    <w:rsid w:val="001B3413"/>
    <w:rsid w:val="001B3BCF"/>
    <w:rsid w:val="001B6637"/>
    <w:rsid w:val="001C21C3"/>
    <w:rsid w:val="001C53E9"/>
    <w:rsid w:val="001C60EF"/>
    <w:rsid w:val="001D02C2"/>
    <w:rsid w:val="001F0C1D"/>
    <w:rsid w:val="001F1132"/>
    <w:rsid w:val="001F168B"/>
    <w:rsid w:val="00211A0D"/>
    <w:rsid w:val="00213892"/>
    <w:rsid w:val="0022203D"/>
    <w:rsid w:val="002231F4"/>
    <w:rsid w:val="0023442E"/>
    <w:rsid w:val="002347A2"/>
    <w:rsid w:val="00247AA2"/>
    <w:rsid w:val="00252480"/>
    <w:rsid w:val="002607AC"/>
    <w:rsid w:val="002675F0"/>
    <w:rsid w:val="00270A9F"/>
    <w:rsid w:val="002760EE"/>
    <w:rsid w:val="002963EB"/>
    <w:rsid w:val="002A09D5"/>
    <w:rsid w:val="002B6339"/>
    <w:rsid w:val="002C119E"/>
    <w:rsid w:val="002D74FB"/>
    <w:rsid w:val="002E00EE"/>
    <w:rsid w:val="002E0C32"/>
    <w:rsid w:val="002E20BA"/>
    <w:rsid w:val="0030254E"/>
    <w:rsid w:val="003102D9"/>
    <w:rsid w:val="00313859"/>
    <w:rsid w:val="003172DC"/>
    <w:rsid w:val="00334FC1"/>
    <w:rsid w:val="003466DB"/>
    <w:rsid w:val="00347267"/>
    <w:rsid w:val="0035462D"/>
    <w:rsid w:val="00356555"/>
    <w:rsid w:val="00366B2B"/>
    <w:rsid w:val="003765B8"/>
    <w:rsid w:val="00382A33"/>
    <w:rsid w:val="00393716"/>
    <w:rsid w:val="003A5D5F"/>
    <w:rsid w:val="003B45B3"/>
    <w:rsid w:val="003C1F3D"/>
    <w:rsid w:val="003C3971"/>
    <w:rsid w:val="003C3DAD"/>
    <w:rsid w:val="003C402F"/>
    <w:rsid w:val="003F44FF"/>
    <w:rsid w:val="00403115"/>
    <w:rsid w:val="00423334"/>
    <w:rsid w:val="00431008"/>
    <w:rsid w:val="004316C5"/>
    <w:rsid w:val="004345EC"/>
    <w:rsid w:val="00434C3E"/>
    <w:rsid w:val="0044466E"/>
    <w:rsid w:val="00446AC9"/>
    <w:rsid w:val="00452177"/>
    <w:rsid w:val="00455A52"/>
    <w:rsid w:val="00465515"/>
    <w:rsid w:val="00490B04"/>
    <w:rsid w:val="0049299B"/>
    <w:rsid w:val="0049751D"/>
    <w:rsid w:val="004C30AC"/>
    <w:rsid w:val="004D3578"/>
    <w:rsid w:val="004E0C0C"/>
    <w:rsid w:val="004E213A"/>
    <w:rsid w:val="004F0988"/>
    <w:rsid w:val="004F3340"/>
    <w:rsid w:val="004F560B"/>
    <w:rsid w:val="00505C5F"/>
    <w:rsid w:val="005219E5"/>
    <w:rsid w:val="005273E5"/>
    <w:rsid w:val="0053388B"/>
    <w:rsid w:val="00535773"/>
    <w:rsid w:val="005401FC"/>
    <w:rsid w:val="005407BE"/>
    <w:rsid w:val="00543E6C"/>
    <w:rsid w:val="005459D8"/>
    <w:rsid w:val="00555756"/>
    <w:rsid w:val="00555FE7"/>
    <w:rsid w:val="00565087"/>
    <w:rsid w:val="00573A5F"/>
    <w:rsid w:val="00573BDB"/>
    <w:rsid w:val="005866B8"/>
    <w:rsid w:val="00593EAD"/>
    <w:rsid w:val="00597B11"/>
    <w:rsid w:val="005A516B"/>
    <w:rsid w:val="005B499D"/>
    <w:rsid w:val="005D2E01"/>
    <w:rsid w:val="005D7526"/>
    <w:rsid w:val="005E4BB2"/>
    <w:rsid w:val="005F0F01"/>
    <w:rsid w:val="005F788A"/>
    <w:rsid w:val="006021AF"/>
    <w:rsid w:val="00602AEA"/>
    <w:rsid w:val="006038F2"/>
    <w:rsid w:val="00603E72"/>
    <w:rsid w:val="00614FDF"/>
    <w:rsid w:val="0063543D"/>
    <w:rsid w:val="00636A6E"/>
    <w:rsid w:val="00637307"/>
    <w:rsid w:val="00647114"/>
    <w:rsid w:val="00652F3C"/>
    <w:rsid w:val="00672FA8"/>
    <w:rsid w:val="00674EA8"/>
    <w:rsid w:val="006912E9"/>
    <w:rsid w:val="006A0082"/>
    <w:rsid w:val="006A0EFE"/>
    <w:rsid w:val="006A323F"/>
    <w:rsid w:val="006B203D"/>
    <w:rsid w:val="006B30D0"/>
    <w:rsid w:val="006B73ED"/>
    <w:rsid w:val="006C112A"/>
    <w:rsid w:val="006C3D95"/>
    <w:rsid w:val="006C4C88"/>
    <w:rsid w:val="006C54B5"/>
    <w:rsid w:val="006C78EC"/>
    <w:rsid w:val="006D13A0"/>
    <w:rsid w:val="006D1D72"/>
    <w:rsid w:val="006D6CB6"/>
    <w:rsid w:val="006E33E4"/>
    <w:rsid w:val="006E5C86"/>
    <w:rsid w:val="00701116"/>
    <w:rsid w:val="0071174C"/>
    <w:rsid w:val="00713C44"/>
    <w:rsid w:val="007143D6"/>
    <w:rsid w:val="0072107D"/>
    <w:rsid w:val="00734A5B"/>
    <w:rsid w:val="00735F4A"/>
    <w:rsid w:val="0074026F"/>
    <w:rsid w:val="007429F6"/>
    <w:rsid w:val="00744E76"/>
    <w:rsid w:val="00746370"/>
    <w:rsid w:val="0075226B"/>
    <w:rsid w:val="0076119A"/>
    <w:rsid w:val="00765EA3"/>
    <w:rsid w:val="00774DA4"/>
    <w:rsid w:val="00781F0F"/>
    <w:rsid w:val="00782D9B"/>
    <w:rsid w:val="007B600E"/>
    <w:rsid w:val="007C57E6"/>
    <w:rsid w:val="007D6B2B"/>
    <w:rsid w:val="007E2949"/>
    <w:rsid w:val="007F0F4A"/>
    <w:rsid w:val="008028A4"/>
    <w:rsid w:val="00811733"/>
    <w:rsid w:val="0081433F"/>
    <w:rsid w:val="00830747"/>
    <w:rsid w:val="008318BE"/>
    <w:rsid w:val="00863EAB"/>
    <w:rsid w:val="008768CA"/>
    <w:rsid w:val="00876F8F"/>
    <w:rsid w:val="008848A9"/>
    <w:rsid w:val="0088755A"/>
    <w:rsid w:val="00891B8E"/>
    <w:rsid w:val="008A4EE3"/>
    <w:rsid w:val="008B032A"/>
    <w:rsid w:val="008B08E9"/>
    <w:rsid w:val="008B2718"/>
    <w:rsid w:val="008B292F"/>
    <w:rsid w:val="008C384C"/>
    <w:rsid w:val="008D767D"/>
    <w:rsid w:val="008E2D68"/>
    <w:rsid w:val="008E6756"/>
    <w:rsid w:val="008F4393"/>
    <w:rsid w:val="0090271F"/>
    <w:rsid w:val="009028C3"/>
    <w:rsid w:val="00902E23"/>
    <w:rsid w:val="009114D7"/>
    <w:rsid w:val="0091348E"/>
    <w:rsid w:val="009178CB"/>
    <w:rsid w:val="00917CCB"/>
    <w:rsid w:val="00926BC2"/>
    <w:rsid w:val="00930CA7"/>
    <w:rsid w:val="00933FB0"/>
    <w:rsid w:val="009343D9"/>
    <w:rsid w:val="00942EC2"/>
    <w:rsid w:val="00944402"/>
    <w:rsid w:val="00956E83"/>
    <w:rsid w:val="00980E0C"/>
    <w:rsid w:val="00995814"/>
    <w:rsid w:val="009B0928"/>
    <w:rsid w:val="009B0CB4"/>
    <w:rsid w:val="009B1488"/>
    <w:rsid w:val="009C5A2E"/>
    <w:rsid w:val="009F37B7"/>
    <w:rsid w:val="00A0543C"/>
    <w:rsid w:val="00A10F02"/>
    <w:rsid w:val="00A1263A"/>
    <w:rsid w:val="00A164B4"/>
    <w:rsid w:val="00A22F0E"/>
    <w:rsid w:val="00A26697"/>
    <w:rsid w:val="00A26956"/>
    <w:rsid w:val="00A27486"/>
    <w:rsid w:val="00A40217"/>
    <w:rsid w:val="00A53724"/>
    <w:rsid w:val="00A56066"/>
    <w:rsid w:val="00A61810"/>
    <w:rsid w:val="00A668C5"/>
    <w:rsid w:val="00A73129"/>
    <w:rsid w:val="00A7792B"/>
    <w:rsid w:val="00A82346"/>
    <w:rsid w:val="00A8637C"/>
    <w:rsid w:val="00A92BA1"/>
    <w:rsid w:val="00A9580B"/>
    <w:rsid w:val="00A95A32"/>
    <w:rsid w:val="00AB27BB"/>
    <w:rsid w:val="00AB4A5D"/>
    <w:rsid w:val="00AC03BE"/>
    <w:rsid w:val="00AC6BC6"/>
    <w:rsid w:val="00AD20CC"/>
    <w:rsid w:val="00AD2391"/>
    <w:rsid w:val="00AE2899"/>
    <w:rsid w:val="00AE65E2"/>
    <w:rsid w:val="00AF1460"/>
    <w:rsid w:val="00B15449"/>
    <w:rsid w:val="00B33876"/>
    <w:rsid w:val="00B552B2"/>
    <w:rsid w:val="00B66805"/>
    <w:rsid w:val="00B93086"/>
    <w:rsid w:val="00B957B9"/>
    <w:rsid w:val="00BA19ED"/>
    <w:rsid w:val="00BA4B8D"/>
    <w:rsid w:val="00BB1CA2"/>
    <w:rsid w:val="00BC0F7D"/>
    <w:rsid w:val="00BD7D31"/>
    <w:rsid w:val="00BE3255"/>
    <w:rsid w:val="00BF128E"/>
    <w:rsid w:val="00BF266A"/>
    <w:rsid w:val="00BF6CCF"/>
    <w:rsid w:val="00C074DD"/>
    <w:rsid w:val="00C07DF8"/>
    <w:rsid w:val="00C07ED6"/>
    <w:rsid w:val="00C1496A"/>
    <w:rsid w:val="00C32921"/>
    <w:rsid w:val="00C33079"/>
    <w:rsid w:val="00C45231"/>
    <w:rsid w:val="00C46785"/>
    <w:rsid w:val="00C551FF"/>
    <w:rsid w:val="00C5523F"/>
    <w:rsid w:val="00C62A19"/>
    <w:rsid w:val="00C7200B"/>
    <w:rsid w:val="00C72833"/>
    <w:rsid w:val="00C7798B"/>
    <w:rsid w:val="00C80F1D"/>
    <w:rsid w:val="00C91962"/>
    <w:rsid w:val="00C93F40"/>
    <w:rsid w:val="00CA3D0C"/>
    <w:rsid w:val="00CB20F9"/>
    <w:rsid w:val="00CB517A"/>
    <w:rsid w:val="00CC1AB1"/>
    <w:rsid w:val="00CC2C24"/>
    <w:rsid w:val="00CC53BE"/>
    <w:rsid w:val="00CD00A8"/>
    <w:rsid w:val="00D0126E"/>
    <w:rsid w:val="00D13B4C"/>
    <w:rsid w:val="00D2039F"/>
    <w:rsid w:val="00D27B5B"/>
    <w:rsid w:val="00D54335"/>
    <w:rsid w:val="00D57972"/>
    <w:rsid w:val="00D57C17"/>
    <w:rsid w:val="00D675A9"/>
    <w:rsid w:val="00D738D6"/>
    <w:rsid w:val="00D755EB"/>
    <w:rsid w:val="00D76048"/>
    <w:rsid w:val="00D80570"/>
    <w:rsid w:val="00D82E6F"/>
    <w:rsid w:val="00D87E00"/>
    <w:rsid w:val="00D9134D"/>
    <w:rsid w:val="00D91A26"/>
    <w:rsid w:val="00D95228"/>
    <w:rsid w:val="00DA7A03"/>
    <w:rsid w:val="00DB1818"/>
    <w:rsid w:val="00DB4AA0"/>
    <w:rsid w:val="00DC309B"/>
    <w:rsid w:val="00DC4DA2"/>
    <w:rsid w:val="00DD4A18"/>
    <w:rsid w:val="00DD4C17"/>
    <w:rsid w:val="00DD74A5"/>
    <w:rsid w:val="00DE03A1"/>
    <w:rsid w:val="00DE5DF6"/>
    <w:rsid w:val="00DF2B1F"/>
    <w:rsid w:val="00DF62CD"/>
    <w:rsid w:val="00DF63D3"/>
    <w:rsid w:val="00E16509"/>
    <w:rsid w:val="00E2656D"/>
    <w:rsid w:val="00E34F1B"/>
    <w:rsid w:val="00E4027D"/>
    <w:rsid w:val="00E44582"/>
    <w:rsid w:val="00E45541"/>
    <w:rsid w:val="00E46E0F"/>
    <w:rsid w:val="00E63A81"/>
    <w:rsid w:val="00E76DC2"/>
    <w:rsid w:val="00E771E6"/>
    <w:rsid w:val="00E77645"/>
    <w:rsid w:val="00E915D1"/>
    <w:rsid w:val="00EA15B0"/>
    <w:rsid w:val="00EA5EA7"/>
    <w:rsid w:val="00EB04F3"/>
    <w:rsid w:val="00EB2CED"/>
    <w:rsid w:val="00EC0FBE"/>
    <w:rsid w:val="00EC4A25"/>
    <w:rsid w:val="00EC60AB"/>
    <w:rsid w:val="00EE5204"/>
    <w:rsid w:val="00EF4B7E"/>
    <w:rsid w:val="00EF608C"/>
    <w:rsid w:val="00F01457"/>
    <w:rsid w:val="00F025A2"/>
    <w:rsid w:val="00F04712"/>
    <w:rsid w:val="00F13360"/>
    <w:rsid w:val="00F22EC7"/>
    <w:rsid w:val="00F23E3E"/>
    <w:rsid w:val="00F242AA"/>
    <w:rsid w:val="00F307EF"/>
    <w:rsid w:val="00F31221"/>
    <w:rsid w:val="00F325C8"/>
    <w:rsid w:val="00F3628E"/>
    <w:rsid w:val="00F462ED"/>
    <w:rsid w:val="00F54A0D"/>
    <w:rsid w:val="00F5607B"/>
    <w:rsid w:val="00F653B8"/>
    <w:rsid w:val="00F676D1"/>
    <w:rsid w:val="00F9008D"/>
    <w:rsid w:val="00F901EA"/>
    <w:rsid w:val="00F91448"/>
    <w:rsid w:val="00F96A55"/>
    <w:rsid w:val="00FA1266"/>
    <w:rsid w:val="00FB25F2"/>
    <w:rsid w:val="00FB2968"/>
    <w:rsid w:val="00FB6A5B"/>
    <w:rsid w:val="00FC1192"/>
    <w:rsid w:val="00FE6A2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46B986"/>
  <w15:docId w15:val="{19955515-CA1F-46F7-81CE-97F33EA645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78C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9178C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178CB"/>
    <w:pPr>
      <w:pBdr>
        <w:top w:val="none" w:sz="0" w:space="0" w:color="auto"/>
      </w:pBdr>
      <w:spacing w:before="180"/>
      <w:outlineLvl w:val="1"/>
    </w:pPr>
    <w:rPr>
      <w:sz w:val="32"/>
    </w:rPr>
  </w:style>
  <w:style w:type="paragraph" w:styleId="Heading3">
    <w:name w:val="heading 3"/>
    <w:basedOn w:val="Heading2"/>
    <w:next w:val="Normal"/>
    <w:link w:val="Heading3Char"/>
    <w:qFormat/>
    <w:rsid w:val="009178CB"/>
    <w:pPr>
      <w:spacing w:before="120"/>
      <w:outlineLvl w:val="2"/>
    </w:pPr>
    <w:rPr>
      <w:sz w:val="28"/>
    </w:rPr>
  </w:style>
  <w:style w:type="paragraph" w:styleId="Heading4">
    <w:name w:val="heading 4"/>
    <w:basedOn w:val="Heading3"/>
    <w:next w:val="Normal"/>
    <w:link w:val="Heading4Char"/>
    <w:qFormat/>
    <w:rsid w:val="009178CB"/>
    <w:pPr>
      <w:ind w:left="1418" w:hanging="1418"/>
      <w:outlineLvl w:val="3"/>
    </w:pPr>
    <w:rPr>
      <w:sz w:val="24"/>
    </w:rPr>
  </w:style>
  <w:style w:type="paragraph" w:styleId="Heading5">
    <w:name w:val="heading 5"/>
    <w:basedOn w:val="Heading4"/>
    <w:next w:val="Normal"/>
    <w:qFormat/>
    <w:rsid w:val="009178CB"/>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9178CB"/>
    <w:pPr>
      <w:ind w:left="0" w:firstLine="0"/>
      <w:outlineLvl w:val="7"/>
    </w:pPr>
  </w:style>
  <w:style w:type="paragraph" w:styleId="Heading9">
    <w:name w:val="heading 9"/>
    <w:basedOn w:val="Heading8"/>
    <w:next w:val="Normal"/>
    <w:qFormat/>
    <w:rsid w:val="009178CB"/>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4A0D"/>
    <w:rPr>
      <w:rFonts w:ascii="Arial" w:eastAsia="Times New Roman" w:hAnsi="Arial"/>
      <w:sz w:val="36"/>
    </w:rPr>
  </w:style>
  <w:style w:type="character" w:customStyle="1" w:styleId="Heading2Char">
    <w:name w:val="Heading 2 Char"/>
    <w:link w:val="Heading2"/>
    <w:rsid w:val="00103463"/>
    <w:rPr>
      <w:rFonts w:ascii="Arial" w:eastAsia="Times New Roman" w:hAnsi="Arial"/>
      <w:sz w:val="32"/>
    </w:rPr>
  </w:style>
  <w:style w:type="character" w:customStyle="1" w:styleId="Heading3Char">
    <w:name w:val="Heading 3 Char"/>
    <w:basedOn w:val="DefaultParagraphFont"/>
    <w:link w:val="Heading3"/>
    <w:rsid w:val="00EC0FBE"/>
    <w:rPr>
      <w:rFonts w:ascii="Arial" w:eastAsia="Times New Roman" w:hAnsi="Arial"/>
      <w:sz w:val="28"/>
    </w:rPr>
  </w:style>
  <w:style w:type="character" w:customStyle="1" w:styleId="Heading4Char">
    <w:name w:val="Heading 4 Char"/>
    <w:basedOn w:val="DefaultParagraphFont"/>
    <w:link w:val="Heading4"/>
    <w:rsid w:val="00EC0FBE"/>
    <w:rPr>
      <w:rFonts w:ascii="Arial" w:eastAsia="Times New Roman" w:hAnsi="Arial"/>
      <w:sz w:val="24"/>
    </w:rPr>
  </w:style>
  <w:style w:type="paragraph" w:customStyle="1" w:styleId="H6">
    <w:name w:val="H6"/>
    <w:basedOn w:val="Heading5"/>
    <w:next w:val="Normal"/>
    <w:rsid w:val="00AD2391"/>
    <w:pPr>
      <w:ind w:left="1985" w:hanging="1985"/>
      <w:outlineLvl w:val="9"/>
    </w:pPr>
    <w:rPr>
      <w:sz w:val="20"/>
    </w:rPr>
  </w:style>
  <w:style w:type="paragraph" w:styleId="TOC9">
    <w:name w:val="toc 9"/>
    <w:basedOn w:val="TOC8"/>
    <w:rsid w:val="00AD2391"/>
    <w:pPr>
      <w:ind w:left="1418" w:hanging="1418"/>
    </w:pPr>
  </w:style>
  <w:style w:type="paragraph" w:styleId="TOC8">
    <w:name w:val="toc 8"/>
    <w:basedOn w:val="TOC1"/>
    <w:rsid w:val="00AD2391"/>
    <w:pPr>
      <w:spacing w:before="180"/>
      <w:ind w:left="2693" w:hanging="2693"/>
    </w:pPr>
    <w:rPr>
      <w:b/>
    </w:rPr>
  </w:style>
  <w:style w:type="paragraph" w:styleId="TOC1">
    <w:name w:val="toc 1"/>
    <w:rsid w:val="00AD239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
    <w:name w:val="List"/>
    <w:basedOn w:val="Normal"/>
    <w:rsid w:val="009178CB"/>
    <w:pPr>
      <w:ind w:left="283" w:hanging="283"/>
      <w:contextualSpacing/>
    </w:pPr>
  </w:style>
  <w:style w:type="paragraph" w:customStyle="1" w:styleId="EQ">
    <w:name w:val="EQ"/>
    <w:basedOn w:val="Normal"/>
    <w:next w:val="Normal"/>
    <w:rsid w:val="00AD2391"/>
    <w:pPr>
      <w:keepLines/>
      <w:tabs>
        <w:tab w:val="center" w:pos="4536"/>
        <w:tab w:val="right" w:pos="9072"/>
      </w:tabs>
    </w:pPr>
    <w:rPr>
      <w:noProof/>
    </w:rPr>
  </w:style>
  <w:style w:type="character" w:customStyle="1" w:styleId="ZGSM">
    <w:name w:val="ZGSM"/>
    <w:rsid w:val="00AD2391"/>
  </w:style>
  <w:style w:type="paragraph" w:styleId="List2">
    <w:name w:val="List 2"/>
    <w:basedOn w:val="Normal"/>
    <w:semiHidden/>
    <w:unhideWhenUsed/>
    <w:rsid w:val="009178CB"/>
    <w:pPr>
      <w:ind w:left="566" w:hanging="283"/>
      <w:contextualSpacing/>
    </w:pPr>
  </w:style>
  <w:style w:type="paragraph" w:customStyle="1" w:styleId="ZD">
    <w:name w:val="ZD"/>
    <w:rsid w:val="00AD239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AD2391"/>
    <w:pPr>
      <w:ind w:left="1701" w:hanging="1701"/>
    </w:pPr>
  </w:style>
  <w:style w:type="paragraph" w:styleId="TOC4">
    <w:name w:val="toc 4"/>
    <w:basedOn w:val="TOC3"/>
    <w:rsid w:val="00AD2391"/>
    <w:pPr>
      <w:ind w:left="1418" w:hanging="1418"/>
    </w:pPr>
  </w:style>
  <w:style w:type="paragraph" w:styleId="TOC3">
    <w:name w:val="toc 3"/>
    <w:basedOn w:val="TOC2"/>
    <w:rsid w:val="00AD2391"/>
    <w:pPr>
      <w:ind w:left="1134" w:hanging="1134"/>
    </w:pPr>
  </w:style>
  <w:style w:type="paragraph" w:styleId="TOC2">
    <w:name w:val="toc 2"/>
    <w:basedOn w:val="TOC1"/>
    <w:rsid w:val="00AD2391"/>
    <w:pPr>
      <w:keepNext w:val="0"/>
      <w:spacing w:before="0"/>
      <w:ind w:left="851" w:hanging="851"/>
    </w:pPr>
    <w:rPr>
      <w:sz w:val="20"/>
    </w:rPr>
  </w:style>
  <w:style w:type="paragraph" w:styleId="List3">
    <w:name w:val="List 3"/>
    <w:basedOn w:val="Normal"/>
    <w:semiHidden/>
    <w:unhideWhenUsed/>
    <w:rsid w:val="009178CB"/>
    <w:pPr>
      <w:ind w:left="849" w:hanging="283"/>
      <w:contextualSpacing/>
    </w:pPr>
  </w:style>
  <w:style w:type="paragraph" w:customStyle="1" w:styleId="TT">
    <w:name w:val="TT"/>
    <w:basedOn w:val="Heading1"/>
    <w:next w:val="Normal"/>
    <w:rsid w:val="00AD2391"/>
    <w:pPr>
      <w:outlineLvl w:val="9"/>
    </w:pPr>
  </w:style>
  <w:style w:type="paragraph" w:customStyle="1" w:styleId="NF">
    <w:name w:val="NF"/>
    <w:basedOn w:val="NO"/>
    <w:rsid w:val="00AD2391"/>
    <w:pPr>
      <w:keepNext/>
      <w:spacing w:after="0"/>
    </w:pPr>
    <w:rPr>
      <w:rFonts w:ascii="Arial" w:hAnsi="Arial"/>
      <w:sz w:val="18"/>
    </w:rPr>
  </w:style>
  <w:style w:type="paragraph" w:customStyle="1" w:styleId="NO">
    <w:name w:val="NO"/>
    <w:basedOn w:val="Normal"/>
    <w:link w:val="NOZchn"/>
    <w:rsid w:val="00AD2391"/>
    <w:pPr>
      <w:keepLines/>
      <w:ind w:left="1135" w:hanging="851"/>
    </w:pPr>
  </w:style>
  <w:style w:type="character" w:customStyle="1" w:styleId="NOZchn">
    <w:name w:val="NO Zchn"/>
    <w:link w:val="NO"/>
    <w:rsid w:val="00E2656D"/>
    <w:rPr>
      <w:rFonts w:eastAsia="Times New Roman"/>
    </w:rPr>
  </w:style>
  <w:style w:type="paragraph" w:customStyle="1" w:styleId="PL">
    <w:name w:val="PL"/>
    <w:rsid w:val="00AD239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D2391"/>
    <w:pPr>
      <w:jc w:val="right"/>
    </w:pPr>
  </w:style>
  <w:style w:type="paragraph" w:customStyle="1" w:styleId="TAL">
    <w:name w:val="TAL"/>
    <w:basedOn w:val="Normal"/>
    <w:link w:val="TALChar"/>
    <w:rsid w:val="00AD2391"/>
    <w:pPr>
      <w:keepNext/>
      <w:keepLines/>
      <w:spacing w:after="0"/>
    </w:pPr>
    <w:rPr>
      <w:rFonts w:ascii="Arial" w:hAnsi="Arial"/>
      <w:sz w:val="18"/>
    </w:rPr>
  </w:style>
  <w:style w:type="character" w:customStyle="1" w:styleId="TALChar">
    <w:name w:val="TAL Char"/>
    <w:link w:val="TAL"/>
    <w:rsid w:val="00652F3C"/>
    <w:rPr>
      <w:rFonts w:ascii="Arial" w:eastAsia="Times New Roman" w:hAnsi="Arial"/>
      <w:sz w:val="18"/>
    </w:rPr>
  </w:style>
  <w:style w:type="paragraph" w:customStyle="1" w:styleId="TAH">
    <w:name w:val="TAH"/>
    <w:basedOn w:val="TAC"/>
    <w:link w:val="TAHCar"/>
    <w:rsid w:val="00AD2391"/>
    <w:rPr>
      <w:b/>
    </w:rPr>
  </w:style>
  <w:style w:type="paragraph" w:customStyle="1" w:styleId="TAC">
    <w:name w:val="TAC"/>
    <w:basedOn w:val="TAL"/>
    <w:rsid w:val="00AD2391"/>
    <w:pPr>
      <w:jc w:val="center"/>
    </w:pPr>
  </w:style>
  <w:style w:type="character" w:customStyle="1" w:styleId="TAHCar">
    <w:name w:val="TAH Car"/>
    <w:link w:val="TAH"/>
    <w:locked/>
    <w:rsid w:val="003466DB"/>
    <w:rPr>
      <w:rFonts w:ascii="Arial" w:eastAsia="Times New Roman" w:hAnsi="Arial"/>
      <w:b/>
      <w:sz w:val="18"/>
    </w:rPr>
  </w:style>
  <w:style w:type="paragraph" w:customStyle="1" w:styleId="LD">
    <w:name w:val="LD"/>
    <w:rsid w:val="00AD239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AD2391"/>
    <w:pPr>
      <w:keepLines/>
      <w:ind w:left="1702" w:hanging="1418"/>
    </w:pPr>
  </w:style>
  <w:style w:type="character" w:customStyle="1" w:styleId="EXCar">
    <w:name w:val="EX Car"/>
    <w:link w:val="EX"/>
    <w:rsid w:val="000671EF"/>
    <w:rPr>
      <w:rFonts w:eastAsia="Times New Roman"/>
    </w:rPr>
  </w:style>
  <w:style w:type="paragraph" w:customStyle="1" w:styleId="FP">
    <w:name w:val="FP"/>
    <w:basedOn w:val="Normal"/>
    <w:rsid w:val="00AD2391"/>
    <w:pPr>
      <w:spacing w:after="0"/>
    </w:pPr>
  </w:style>
  <w:style w:type="paragraph" w:customStyle="1" w:styleId="NW">
    <w:name w:val="NW"/>
    <w:basedOn w:val="NO"/>
    <w:rsid w:val="00AD2391"/>
    <w:pPr>
      <w:spacing w:after="0"/>
    </w:pPr>
  </w:style>
  <w:style w:type="paragraph" w:customStyle="1" w:styleId="EW">
    <w:name w:val="EW"/>
    <w:basedOn w:val="EX"/>
    <w:rsid w:val="00AD2391"/>
    <w:pPr>
      <w:spacing w:after="0"/>
    </w:pPr>
  </w:style>
  <w:style w:type="paragraph" w:customStyle="1" w:styleId="B1">
    <w:name w:val="B1"/>
    <w:basedOn w:val="List"/>
    <w:link w:val="B1Char"/>
    <w:rsid w:val="00AD2391"/>
    <w:pPr>
      <w:ind w:left="568" w:hanging="284"/>
      <w:contextualSpacing w:val="0"/>
    </w:pPr>
  </w:style>
  <w:style w:type="character" w:customStyle="1" w:styleId="B1Char">
    <w:name w:val="B1 Char"/>
    <w:link w:val="B1"/>
    <w:qFormat/>
    <w:rsid w:val="0022203D"/>
    <w:rPr>
      <w:rFonts w:eastAsia="Times New Roman"/>
    </w:rPr>
  </w:style>
  <w:style w:type="paragraph" w:styleId="TOC6">
    <w:name w:val="toc 6"/>
    <w:basedOn w:val="TOC5"/>
    <w:next w:val="Normal"/>
    <w:rsid w:val="00AD2391"/>
    <w:pPr>
      <w:ind w:left="1985" w:hanging="1985"/>
    </w:pPr>
  </w:style>
  <w:style w:type="paragraph" w:styleId="List4">
    <w:name w:val="List 4"/>
    <w:basedOn w:val="Normal"/>
    <w:semiHidden/>
    <w:unhideWhenUsed/>
    <w:rsid w:val="009178CB"/>
    <w:pPr>
      <w:ind w:left="1132" w:hanging="283"/>
      <w:contextualSpacing/>
    </w:pPr>
  </w:style>
  <w:style w:type="paragraph" w:customStyle="1" w:styleId="EditorsNote">
    <w:name w:val="Editor's Note"/>
    <w:basedOn w:val="NO"/>
    <w:link w:val="EditorsNoteChar"/>
    <w:rsid w:val="00AD2391"/>
    <w:pPr>
      <w:ind w:left="1418" w:hanging="1134"/>
    </w:pPr>
    <w:rPr>
      <w:color w:val="FF0000"/>
    </w:rPr>
  </w:style>
  <w:style w:type="character" w:customStyle="1" w:styleId="EditorsNoteChar">
    <w:name w:val="Editor's Note Char"/>
    <w:aliases w:val="EN Char"/>
    <w:link w:val="EditorsNote"/>
    <w:qFormat/>
    <w:locked/>
    <w:rsid w:val="00AD2391"/>
    <w:rPr>
      <w:rFonts w:eastAsia="Times New Roman"/>
      <w:color w:val="FF0000"/>
    </w:rPr>
  </w:style>
  <w:style w:type="paragraph" w:customStyle="1" w:styleId="TH">
    <w:name w:val="TH"/>
    <w:basedOn w:val="Normal"/>
    <w:link w:val="THChar"/>
    <w:rsid w:val="00AD2391"/>
    <w:pPr>
      <w:keepNext/>
      <w:keepLines/>
      <w:spacing w:before="60"/>
      <w:jc w:val="center"/>
    </w:pPr>
    <w:rPr>
      <w:rFonts w:ascii="Arial" w:hAnsi="Arial"/>
      <w:b/>
    </w:rPr>
  </w:style>
  <w:style w:type="character" w:customStyle="1" w:styleId="THChar">
    <w:name w:val="TH Char"/>
    <w:link w:val="TH"/>
    <w:qFormat/>
    <w:rsid w:val="00CC1AB1"/>
    <w:rPr>
      <w:rFonts w:ascii="Arial" w:eastAsia="Times New Roman" w:hAnsi="Arial"/>
      <w:b/>
    </w:rPr>
  </w:style>
  <w:style w:type="paragraph" w:customStyle="1" w:styleId="ZA">
    <w:name w:val="ZA"/>
    <w:rsid w:val="00AD239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D239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D239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D239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D2391"/>
    <w:pPr>
      <w:ind w:left="851" w:hanging="851"/>
    </w:pPr>
  </w:style>
  <w:style w:type="paragraph" w:customStyle="1" w:styleId="ZH">
    <w:name w:val="ZH"/>
    <w:rsid w:val="00AD239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AD2391"/>
    <w:pPr>
      <w:keepNext w:val="0"/>
      <w:spacing w:before="0" w:after="240"/>
    </w:pPr>
  </w:style>
  <w:style w:type="character" w:customStyle="1" w:styleId="TFChar">
    <w:name w:val="TF Char"/>
    <w:link w:val="TF"/>
    <w:qFormat/>
    <w:rsid w:val="002231F4"/>
    <w:rPr>
      <w:rFonts w:ascii="Arial" w:eastAsia="Times New Roman" w:hAnsi="Arial"/>
      <w:b/>
    </w:rPr>
  </w:style>
  <w:style w:type="paragraph" w:customStyle="1" w:styleId="ZG">
    <w:name w:val="ZG"/>
    <w:rsid w:val="00AD239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AD2391"/>
    <w:pPr>
      <w:ind w:left="851" w:hanging="284"/>
      <w:contextualSpacing w:val="0"/>
    </w:pPr>
  </w:style>
  <w:style w:type="character" w:customStyle="1" w:styleId="B2Char">
    <w:name w:val="B2 Char"/>
    <w:link w:val="B2"/>
    <w:qFormat/>
    <w:locked/>
    <w:rsid w:val="00EC60AB"/>
    <w:rPr>
      <w:rFonts w:eastAsia="Times New Roman"/>
    </w:rPr>
  </w:style>
  <w:style w:type="paragraph" w:customStyle="1" w:styleId="B3">
    <w:name w:val="B3"/>
    <w:basedOn w:val="List3"/>
    <w:link w:val="B3Car"/>
    <w:rsid w:val="00AD2391"/>
    <w:pPr>
      <w:ind w:left="1135" w:hanging="284"/>
      <w:contextualSpacing w:val="0"/>
    </w:pPr>
  </w:style>
  <w:style w:type="character" w:customStyle="1" w:styleId="B3Car">
    <w:name w:val="B3 Car"/>
    <w:link w:val="B3"/>
    <w:rsid w:val="006C112A"/>
    <w:rPr>
      <w:rFonts w:eastAsia="Times New Roman"/>
    </w:rPr>
  </w:style>
  <w:style w:type="paragraph" w:customStyle="1" w:styleId="B4">
    <w:name w:val="B4"/>
    <w:basedOn w:val="List4"/>
    <w:rsid w:val="00AD2391"/>
    <w:pPr>
      <w:ind w:left="1418" w:hanging="284"/>
      <w:contextualSpacing w:val="0"/>
    </w:pPr>
  </w:style>
  <w:style w:type="paragraph" w:customStyle="1" w:styleId="B5">
    <w:name w:val="B5"/>
    <w:basedOn w:val="List5"/>
    <w:rsid w:val="00AD2391"/>
    <w:pPr>
      <w:ind w:left="1702" w:hanging="284"/>
      <w:contextualSpacing w:val="0"/>
    </w:pPr>
  </w:style>
  <w:style w:type="paragraph" w:styleId="List5">
    <w:name w:val="List 5"/>
    <w:basedOn w:val="Normal"/>
    <w:semiHidden/>
    <w:unhideWhenUsed/>
    <w:rsid w:val="009178CB"/>
    <w:pPr>
      <w:ind w:left="1415" w:hanging="283"/>
      <w:contextualSpacing/>
    </w:pPr>
  </w:style>
  <w:style w:type="paragraph" w:customStyle="1" w:styleId="ZTD">
    <w:name w:val="ZTD"/>
    <w:basedOn w:val="ZB"/>
    <w:rsid w:val="00AD2391"/>
    <w:pPr>
      <w:framePr w:hRule="auto" w:wrap="notBeside" w:y="852"/>
    </w:pPr>
    <w:rPr>
      <w:i w:val="0"/>
      <w:sz w:val="40"/>
    </w:rPr>
  </w:style>
  <w:style w:type="paragraph" w:customStyle="1" w:styleId="ZV">
    <w:name w:val="ZV"/>
    <w:basedOn w:val="ZU"/>
    <w:rsid w:val="00AD2391"/>
    <w:pPr>
      <w:framePr w:wrap="notBeside" w:y="16161"/>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rsid w:val="00AD2391"/>
    <w:pPr>
      <w:ind w:left="2268" w:hanging="2268"/>
    </w:pPr>
  </w:style>
  <w:style w:type="paragraph" w:styleId="Header">
    <w:name w:val="header"/>
    <w:basedOn w:val="Normal"/>
    <w:link w:val="HeaderChar"/>
    <w:unhideWhenUsed/>
    <w:rsid w:val="009178CB"/>
    <w:pPr>
      <w:tabs>
        <w:tab w:val="center" w:pos="4513"/>
        <w:tab w:val="right" w:pos="9026"/>
      </w:tabs>
      <w:spacing w:after="0"/>
    </w:pPr>
  </w:style>
  <w:style w:type="character" w:customStyle="1" w:styleId="HeaderChar">
    <w:name w:val="Header Char"/>
    <w:basedOn w:val="DefaultParagraphFont"/>
    <w:link w:val="Header"/>
    <w:rsid w:val="009178CB"/>
    <w:rPr>
      <w:rFonts w:eastAsia="Times New Roman"/>
    </w:rPr>
  </w:style>
  <w:style w:type="character" w:styleId="CommentReference">
    <w:name w:val="annotation reference"/>
    <w:rsid w:val="00E2656D"/>
    <w:rPr>
      <w:sz w:val="16"/>
      <w:szCs w:val="16"/>
    </w:rPr>
  </w:style>
  <w:style w:type="paragraph" w:styleId="CommentText">
    <w:name w:val="annotation text"/>
    <w:basedOn w:val="Normal"/>
    <w:link w:val="CommentTextChar"/>
    <w:rsid w:val="00E2656D"/>
    <w:rPr>
      <w:rFonts w:eastAsia="MS Mincho"/>
      <w:color w:val="000000"/>
      <w:lang w:eastAsia="ja-JP"/>
    </w:rPr>
  </w:style>
  <w:style w:type="character" w:customStyle="1" w:styleId="CommentTextChar">
    <w:name w:val="Comment Text Char"/>
    <w:link w:val="CommentText"/>
    <w:rsid w:val="00E2656D"/>
    <w:rPr>
      <w:rFonts w:eastAsia="MS Mincho"/>
      <w:color w:val="000000"/>
      <w:lang w:eastAsia="ja-JP"/>
    </w:rPr>
  </w:style>
  <w:style w:type="paragraph" w:styleId="ListParagraph">
    <w:name w:val="List Paragraph"/>
    <w:basedOn w:val="Normal"/>
    <w:uiPriority w:val="34"/>
    <w:qFormat/>
    <w:rsid w:val="00E2656D"/>
    <w:pPr>
      <w:ind w:left="720"/>
    </w:pPr>
    <w:rPr>
      <w:rFonts w:eastAsia="Malgun Gothic"/>
      <w:color w:val="000000"/>
      <w:lang w:eastAsia="ja-JP"/>
    </w:rPr>
  </w:style>
  <w:style w:type="paragraph" w:styleId="CommentSubject">
    <w:name w:val="annotation subject"/>
    <w:basedOn w:val="CommentText"/>
    <w:next w:val="CommentText"/>
    <w:link w:val="CommentSubjectChar"/>
    <w:rsid w:val="00CC1AB1"/>
    <w:pPr>
      <w:overflowPunct/>
      <w:autoSpaceDE/>
      <w:autoSpaceDN/>
      <w:adjustRightInd/>
      <w:textAlignment w:val="auto"/>
    </w:pPr>
    <w:rPr>
      <w:rFonts w:eastAsia="DengXian"/>
      <w:b/>
      <w:bCs/>
      <w:color w:val="auto"/>
      <w:lang w:eastAsia="en-US"/>
    </w:rPr>
  </w:style>
  <w:style w:type="character" w:customStyle="1" w:styleId="CommentSubjectChar">
    <w:name w:val="Comment Subject Char"/>
    <w:basedOn w:val="CommentTextChar"/>
    <w:link w:val="CommentSubject"/>
    <w:rsid w:val="00CC1AB1"/>
    <w:rPr>
      <w:rFonts w:eastAsia="MS Mincho"/>
      <w:b/>
      <w:bCs/>
      <w:color w:val="000000"/>
      <w:lang w:eastAsia="en-US"/>
    </w:rPr>
  </w:style>
  <w:style w:type="paragraph" w:styleId="Footer">
    <w:name w:val="footer"/>
    <w:basedOn w:val="Normal"/>
    <w:link w:val="FooterChar"/>
    <w:unhideWhenUsed/>
    <w:rsid w:val="009178CB"/>
    <w:pPr>
      <w:tabs>
        <w:tab w:val="center" w:pos="4513"/>
        <w:tab w:val="right" w:pos="9026"/>
      </w:tabs>
      <w:spacing w:after="0"/>
    </w:pPr>
  </w:style>
  <w:style w:type="character" w:customStyle="1" w:styleId="FooterChar">
    <w:name w:val="Footer Char"/>
    <w:basedOn w:val="DefaultParagraphFont"/>
    <w:link w:val="Footer"/>
    <w:rsid w:val="009178CB"/>
    <w:rPr>
      <w:rFonts w:eastAsia="Times New Roman"/>
    </w:rPr>
  </w:style>
  <w:style w:type="paragraph" w:styleId="Revision">
    <w:name w:val="Revision"/>
    <w:hidden/>
    <w:uiPriority w:val="99"/>
    <w:semiHidden/>
    <w:rsid w:val="00EC0FBE"/>
    <w:rPr>
      <w:lang w:eastAsia="en-US"/>
    </w:rPr>
  </w:style>
  <w:style w:type="paragraph" w:styleId="Bibliography">
    <w:name w:val="Bibliography"/>
    <w:basedOn w:val="Normal"/>
    <w:next w:val="Normal"/>
    <w:uiPriority w:val="37"/>
    <w:semiHidden/>
    <w:unhideWhenUsed/>
    <w:rsid w:val="009178CB"/>
  </w:style>
  <w:style w:type="paragraph" w:styleId="BlockText">
    <w:name w:val="Block Text"/>
    <w:basedOn w:val="Normal"/>
    <w:semiHidden/>
    <w:unhideWhenUsed/>
    <w:rsid w:val="009178C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semiHidden/>
    <w:unhideWhenUsed/>
    <w:rsid w:val="009178CB"/>
    <w:pPr>
      <w:spacing w:after="120"/>
    </w:pPr>
  </w:style>
  <w:style w:type="character" w:customStyle="1" w:styleId="BodyTextChar">
    <w:name w:val="Body Text Char"/>
    <w:basedOn w:val="DefaultParagraphFont"/>
    <w:link w:val="BodyText"/>
    <w:semiHidden/>
    <w:rsid w:val="009178CB"/>
    <w:rPr>
      <w:rFonts w:eastAsia="Times New Roman"/>
    </w:rPr>
  </w:style>
  <w:style w:type="paragraph" w:styleId="BodyText2">
    <w:name w:val="Body Text 2"/>
    <w:basedOn w:val="Normal"/>
    <w:link w:val="BodyText2Char"/>
    <w:semiHidden/>
    <w:unhideWhenUsed/>
    <w:rsid w:val="009178CB"/>
    <w:pPr>
      <w:spacing w:after="120" w:line="480" w:lineRule="auto"/>
    </w:pPr>
  </w:style>
  <w:style w:type="character" w:customStyle="1" w:styleId="BodyText2Char">
    <w:name w:val="Body Text 2 Char"/>
    <w:basedOn w:val="DefaultParagraphFont"/>
    <w:link w:val="BodyText2"/>
    <w:semiHidden/>
    <w:rsid w:val="009178CB"/>
    <w:rPr>
      <w:rFonts w:eastAsia="Times New Roman"/>
    </w:rPr>
  </w:style>
  <w:style w:type="paragraph" w:styleId="BodyText3">
    <w:name w:val="Body Text 3"/>
    <w:basedOn w:val="Normal"/>
    <w:link w:val="BodyText3Char"/>
    <w:semiHidden/>
    <w:unhideWhenUsed/>
    <w:rsid w:val="009178CB"/>
    <w:pPr>
      <w:spacing w:after="120"/>
    </w:pPr>
    <w:rPr>
      <w:sz w:val="16"/>
      <w:szCs w:val="16"/>
    </w:rPr>
  </w:style>
  <w:style w:type="character" w:customStyle="1" w:styleId="BodyText3Char">
    <w:name w:val="Body Text 3 Char"/>
    <w:basedOn w:val="DefaultParagraphFont"/>
    <w:link w:val="BodyText3"/>
    <w:semiHidden/>
    <w:rsid w:val="009178CB"/>
    <w:rPr>
      <w:rFonts w:eastAsia="Times New Roman"/>
      <w:sz w:val="16"/>
      <w:szCs w:val="16"/>
    </w:rPr>
  </w:style>
  <w:style w:type="paragraph" w:styleId="BodyTextFirstIndent">
    <w:name w:val="Body Text First Indent"/>
    <w:basedOn w:val="BodyText"/>
    <w:link w:val="BodyTextFirstIndentChar"/>
    <w:semiHidden/>
    <w:unhideWhenUsed/>
    <w:rsid w:val="009178CB"/>
    <w:pPr>
      <w:spacing w:after="180"/>
      <w:ind w:firstLine="360"/>
    </w:pPr>
  </w:style>
  <w:style w:type="character" w:customStyle="1" w:styleId="BodyTextFirstIndentChar">
    <w:name w:val="Body Text First Indent Char"/>
    <w:basedOn w:val="BodyTextChar"/>
    <w:link w:val="BodyTextFirstIndent"/>
    <w:semiHidden/>
    <w:rsid w:val="009178CB"/>
    <w:rPr>
      <w:rFonts w:eastAsia="Times New Roman"/>
    </w:rPr>
  </w:style>
  <w:style w:type="paragraph" w:styleId="BodyTextIndent">
    <w:name w:val="Body Text Indent"/>
    <w:basedOn w:val="Normal"/>
    <w:link w:val="BodyTextIndentChar"/>
    <w:semiHidden/>
    <w:unhideWhenUsed/>
    <w:rsid w:val="009178CB"/>
    <w:pPr>
      <w:spacing w:after="120"/>
      <w:ind w:left="283"/>
    </w:pPr>
  </w:style>
  <w:style w:type="character" w:customStyle="1" w:styleId="BodyTextIndentChar">
    <w:name w:val="Body Text Indent Char"/>
    <w:basedOn w:val="DefaultParagraphFont"/>
    <w:link w:val="BodyTextIndent"/>
    <w:semiHidden/>
    <w:rsid w:val="009178CB"/>
    <w:rPr>
      <w:rFonts w:eastAsia="Times New Roman"/>
    </w:rPr>
  </w:style>
  <w:style w:type="paragraph" w:styleId="BodyTextFirstIndent2">
    <w:name w:val="Body Text First Indent 2"/>
    <w:basedOn w:val="BodyTextIndent"/>
    <w:link w:val="BodyTextFirstIndent2Char"/>
    <w:semiHidden/>
    <w:unhideWhenUsed/>
    <w:rsid w:val="009178CB"/>
    <w:pPr>
      <w:spacing w:after="180"/>
      <w:ind w:left="360" w:firstLine="360"/>
    </w:pPr>
  </w:style>
  <w:style w:type="character" w:customStyle="1" w:styleId="BodyTextFirstIndent2Char">
    <w:name w:val="Body Text First Indent 2 Char"/>
    <w:basedOn w:val="BodyTextIndentChar"/>
    <w:link w:val="BodyTextFirstIndent2"/>
    <w:semiHidden/>
    <w:rsid w:val="009178CB"/>
    <w:rPr>
      <w:rFonts w:eastAsia="Times New Roman"/>
    </w:rPr>
  </w:style>
  <w:style w:type="paragraph" w:styleId="BodyTextIndent2">
    <w:name w:val="Body Text Indent 2"/>
    <w:basedOn w:val="Normal"/>
    <w:link w:val="BodyTextIndent2Char"/>
    <w:semiHidden/>
    <w:unhideWhenUsed/>
    <w:rsid w:val="009178CB"/>
    <w:pPr>
      <w:spacing w:after="120" w:line="480" w:lineRule="auto"/>
      <w:ind w:left="283"/>
    </w:pPr>
  </w:style>
  <w:style w:type="character" w:customStyle="1" w:styleId="BodyTextIndent2Char">
    <w:name w:val="Body Text Indent 2 Char"/>
    <w:basedOn w:val="DefaultParagraphFont"/>
    <w:link w:val="BodyTextIndent2"/>
    <w:semiHidden/>
    <w:rsid w:val="009178CB"/>
    <w:rPr>
      <w:rFonts w:eastAsia="Times New Roman"/>
    </w:rPr>
  </w:style>
  <w:style w:type="paragraph" w:styleId="BodyTextIndent3">
    <w:name w:val="Body Text Indent 3"/>
    <w:basedOn w:val="Normal"/>
    <w:link w:val="BodyTextIndent3Char"/>
    <w:semiHidden/>
    <w:unhideWhenUsed/>
    <w:rsid w:val="009178CB"/>
    <w:pPr>
      <w:spacing w:after="120"/>
      <w:ind w:left="283"/>
    </w:pPr>
    <w:rPr>
      <w:sz w:val="16"/>
      <w:szCs w:val="16"/>
    </w:rPr>
  </w:style>
  <w:style w:type="character" w:customStyle="1" w:styleId="BodyTextIndent3Char">
    <w:name w:val="Body Text Indent 3 Char"/>
    <w:basedOn w:val="DefaultParagraphFont"/>
    <w:link w:val="BodyTextIndent3"/>
    <w:semiHidden/>
    <w:rsid w:val="009178CB"/>
    <w:rPr>
      <w:rFonts w:eastAsia="Times New Roman"/>
      <w:sz w:val="16"/>
      <w:szCs w:val="16"/>
    </w:rPr>
  </w:style>
  <w:style w:type="paragraph" w:styleId="Caption">
    <w:name w:val="caption"/>
    <w:basedOn w:val="Normal"/>
    <w:next w:val="Normal"/>
    <w:semiHidden/>
    <w:unhideWhenUsed/>
    <w:qFormat/>
    <w:rsid w:val="009178CB"/>
    <w:pPr>
      <w:spacing w:after="200"/>
    </w:pPr>
    <w:rPr>
      <w:i/>
      <w:iCs/>
      <w:color w:val="44546A" w:themeColor="text2"/>
      <w:sz w:val="18"/>
      <w:szCs w:val="18"/>
    </w:rPr>
  </w:style>
  <w:style w:type="paragraph" w:styleId="Closing">
    <w:name w:val="Closing"/>
    <w:basedOn w:val="Normal"/>
    <w:link w:val="ClosingChar"/>
    <w:semiHidden/>
    <w:unhideWhenUsed/>
    <w:rsid w:val="009178CB"/>
    <w:pPr>
      <w:spacing w:after="0"/>
      <w:ind w:left="4252"/>
    </w:pPr>
  </w:style>
  <w:style w:type="character" w:customStyle="1" w:styleId="ClosingChar">
    <w:name w:val="Closing Char"/>
    <w:basedOn w:val="DefaultParagraphFont"/>
    <w:link w:val="Closing"/>
    <w:semiHidden/>
    <w:rsid w:val="009178CB"/>
    <w:rPr>
      <w:rFonts w:eastAsia="Times New Roman"/>
    </w:rPr>
  </w:style>
  <w:style w:type="paragraph" w:styleId="Date">
    <w:name w:val="Date"/>
    <w:basedOn w:val="Normal"/>
    <w:next w:val="Normal"/>
    <w:link w:val="DateChar"/>
    <w:semiHidden/>
    <w:unhideWhenUsed/>
    <w:rsid w:val="009178CB"/>
  </w:style>
  <w:style w:type="character" w:customStyle="1" w:styleId="DateChar">
    <w:name w:val="Date Char"/>
    <w:basedOn w:val="DefaultParagraphFont"/>
    <w:link w:val="Date"/>
    <w:semiHidden/>
    <w:rsid w:val="009178CB"/>
    <w:rPr>
      <w:rFonts w:eastAsia="Times New Roman"/>
    </w:rPr>
  </w:style>
  <w:style w:type="paragraph" w:styleId="DocumentMap">
    <w:name w:val="Document Map"/>
    <w:basedOn w:val="Normal"/>
    <w:link w:val="DocumentMapChar"/>
    <w:semiHidden/>
    <w:unhideWhenUsed/>
    <w:rsid w:val="009178CB"/>
    <w:pPr>
      <w:spacing w:after="0"/>
    </w:pPr>
    <w:rPr>
      <w:rFonts w:ascii="Segoe UI" w:hAnsi="Segoe UI" w:cs="Segoe UI"/>
      <w:sz w:val="16"/>
      <w:szCs w:val="16"/>
    </w:rPr>
  </w:style>
  <w:style w:type="character" w:customStyle="1" w:styleId="DocumentMapChar">
    <w:name w:val="Document Map Char"/>
    <w:basedOn w:val="DefaultParagraphFont"/>
    <w:link w:val="DocumentMap"/>
    <w:semiHidden/>
    <w:rsid w:val="009178CB"/>
    <w:rPr>
      <w:rFonts w:ascii="Segoe UI" w:eastAsia="Times New Roman" w:hAnsi="Segoe UI" w:cs="Segoe UI"/>
      <w:sz w:val="16"/>
      <w:szCs w:val="16"/>
    </w:rPr>
  </w:style>
  <w:style w:type="paragraph" w:styleId="E-mailSignature">
    <w:name w:val="E-mail Signature"/>
    <w:basedOn w:val="Normal"/>
    <w:link w:val="E-mailSignatureChar"/>
    <w:semiHidden/>
    <w:unhideWhenUsed/>
    <w:rsid w:val="009178CB"/>
    <w:pPr>
      <w:spacing w:after="0"/>
    </w:pPr>
  </w:style>
  <w:style w:type="character" w:customStyle="1" w:styleId="E-mailSignatureChar">
    <w:name w:val="E-mail Signature Char"/>
    <w:basedOn w:val="DefaultParagraphFont"/>
    <w:link w:val="E-mailSignature"/>
    <w:semiHidden/>
    <w:rsid w:val="009178CB"/>
    <w:rPr>
      <w:rFonts w:eastAsia="Times New Roman"/>
    </w:rPr>
  </w:style>
  <w:style w:type="character" w:customStyle="1" w:styleId="EndnoteTextChar">
    <w:name w:val="Endnote Text Char"/>
    <w:basedOn w:val="DefaultParagraphFont"/>
    <w:semiHidden/>
    <w:rsid w:val="009178CB"/>
    <w:rPr>
      <w:lang w:eastAsia="en-US"/>
    </w:rPr>
  </w:style>
  <w:style w:type="character" w:customStyle="1" w:styleId="FootnoteTextChar">
    <w:name w:val="Footnote Text Char"/>
    <w:basedOn w:val="DefaultParagraphFont"/>
    <w:semiHidden/>
    <w:rsid w:val="009178CB"/>
    <w:rPr>
      <w:lang w:eastAsia="en-US"/>
    </w:rPr>
  </w:style>
  <w:style w:type="character" w:customStyle="1" w:styleId="HTMLAddressChar">
    <w:name w:val="HTML Address Char"/>
    <w:basedOn w:val="DefaultParagraphFont"/>
    <w:semiHidden/>
    <w:rsid w:val="009178CB"/>
    <w:rPr>
      <w:i/>
      <w:iCs/>
      <w:lang w:eastAsia="en-US"/>
    </w:rPr>
  </w:style>
  <w:style w:type="character" w:customStyle="1" w:styleId="HTMLPreformattedChar">
    <w:name w:val="HTML Preformatted Char"/>
    <w:basedOn w:val="DefaultParagraphFont"/>
    <w:semiHidden/>
    <w:rsid w:val="009178CB"/>
    <w:rPr>
      <w:rFonts w:ascii="Consolas" w:hAnsi="Consolas"/>
      <w:lang w:eastAsia="en-US"/>
    </w:rPr>
  </w:style>
  <w:style w:type="character" w:customStyle="1" w:styleId="IntenseQuoteChar">
    <w:name w:val="Intense Quote Char"/>
    <w:basedOn w:val="DefaultParagraphFont"/>
    <w:uiPriority w:val="30"/>
    <w:rsid w:val="009178CB"/>
    <w:rPr>
      <w:i/>
      <w:iCs/>
      <w:color w:val="4472C4" w:themeColor="accent1"/>
      <w:lang w:eastAsia="en-US"/>
    </w:rPr>
  </w:style>
  <w:style w:type="character" w:customStyle="1" w:styleId="MacroTextChar">
    <w:name w:val="Macro Text Char"/>
    <w:basedOn w:val="DefaultParagraphFont"/>
    <w:semiHidden/>
    <w:rsid w:val="009178CB"/>
    <w:rPr>
      <w:rFonts w:ascii="Consolas" w:hAnsi="Consolas"/>
      <w:lang w:eastAsia="en-US"/>
    </w:rPr>
  </w:style>
  <w:style w:type="character" w:customStyle="1" w:styleId="MessageHeaderChar">
    <w:name w:val="Message Header Char"/>
    <w:basedOn w:val="DefaultParagraphFont"/>
    <w:semiHidden/>
    <w:rsid w:val="009178CB"/>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semiHidden/>
    <w:rsid w:val="009178CB"/>
    <w:rPr>
      <w:lang w:eastAsia="en-US"/>
    </w:rPr>
  </w:style>
  <w:style w:type="character" w:customStyle="1" w:styleId="PlainTextChar">
    <w:name w:val="Plain Text Char"/>
    <w:basedOn w:val="DefaultParagraphFont"/>
    <w:semiHidden/>
    <w:rsid w:val="009178CB"/>
    <w:rPr>
      <w:rFonts w:ascii="Consolas" w:hAnsi="Consolas"/>
      <w:sz w:val="21"/>
      <w:szCs w:val="21"/>
      <w:lang w:eastAsia="en-US"/>
    </w:rPr>
  </w:style>
  <w:style w:type="character" w:customStyle="1" w:styleId="QuoteChar">
    <w:name w:val="Quote Char"/>
    <w:basedOn w:val="DefaultParagraphFont"/>
    <w:uiPriority w:val="29"/>
    <w:rsid w:val="009178CB"/>
    <w:rPr>
      <w:i/>
      <w:iCs/>
      <w:color w:val="404040" w:themeColor="text1" w:themeTint="BF"/>
      <w:lang w:eastAsia="en-US"/>
    </w:rPr>
  </w:style>
  <w:style w:type="character" w:customStyle="1" w:styleId="SalutationChar">
    <w:name w:val="Salutation Char"/>
    <w:basedOn w:val="DefaultParagraphFont"/>
    <w:semiHidden/>
    <w:rsid w:val="009178CB"/>
    <w:rPr>
      <w:lang w:eastAsia="en-US"/>
    </w:rPr>
  </w:style>
  <w:style w:type="character" w:customStyle="1" w:styleId="SignatureChar">
    <w:name w:val="Signature Char"/>
    <w:basedOn w:val="DefaultParagraphFont"/>
    <w:semiHidden/>
    <w:rsid w:val="009178CB"/>
    <w:rPr>
      <w:lang w:eastAsia="en-US"/>
    </w:rPr>
  </w:style>
  <w:style w:type="character" w:customStyle="1" w:styleId="SubtitleChar">
    <w:name w:val="Subtitle Char"/>
    <w:basedOn w:val="DefaultParagraphFont"/>
    <w:rsid w:val="009178CB"/>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9178CB"/>
    <w:rPr>
      <w:rFonts w:asciiTheme="majorHAnsi" w:eastAsiaTheme="majorEastAsia" w:hAnsiTheme="majorHAnsi" w:cstheme="majorBidi"/>
      <w:spacing w:val="-10"/>
      <w:kern w:val="28"/>
      <w:sz w:val="56"/>
      <w:szCs w:val="56"/>
      <w:lang w:eastAsia="en-US"/>
    </w:rPr>
  </w:style>
  <w:style w:type="character" w:customStyle="1" w:styleId="EXChar">
    <w:name w:val="EX Char"/>
    <w:locked/>
    <w:rsid w:val="006B203D"/>
    <w:rPr>
      <w:lang w:eastAsia="en-US"/>
    </w:rPr>
  </w:style>
  <w:style w:type="character" w:customStyle="1" w:styleId="EditorsNoteCharChar">
    <w:name w:val="Editor's Note Char Char"/>
    <w:rsid w:val="0081433F"/>
    <w:rPr>
      <w:rFonts w:eastAsia="Times New Roman"/>
      <w:color w:val="FF0000"/>
      <w:lang w:val="en-GB" w:eastAsia="ja-JP"/>
    </w:rPr>
  </w:style>
  <w:style w:type="character" w:customStyle="1" w:styleId="NOChar">
    <w:name w:val="NO Char"/>
    <w:qFormat/>
    <w:rsid w:val="0081433F"/>
    <w:rPr>
      <w:rFonts w:eastAsia="Times New Roman"/>
      <w:color w:val="000000"/>
      <w:lang w:val="en-GB" w:eastAsia="ja-JP"/>
    </w:rPr>
  </w:style>
  <w:style w:type="character" w:customStyle="1" w:styleId="B1Char1">
    <w:name w:val="B1 Char1"/>
    <w:rsid w:val="00E34F1B"/>
    <w:rPr>
      <w:rFonts w:ascii="Times New Roman" w:hAnsi="Times New Roman"/>
      <w:lang w:val="x-none" w:eastAsia="en-US"/>
    </w:rPr>
  </w:style>
  <w:style w:type="character" w:customStyle="1" w:styleId="normaltextrun">
    <w:name w:val="normaltextrun"/>
    <w:rsid w:val="00D54335"/>
  </w:style>
  <w:style w:type="character" w:styleId="Hyperlink">
    <w:name w:val="Hyperlink"/>
    <w:basedOn w:val="DefaultParagraphFont"/>
    <w:uiPriority w:val="99"/>
    <w:unhideWhenUsed/>
    <w:rsid w:val="00944402"/>
    <w:rPr>
      <w:color w:val="0563C1" w:themeColor="hyperlink"/>
      <w:u w:val="single"/>
    </w:rPr>
  </w:style>
  <w:style w:type="paragraph" w:styleId="EndnoteText">
    <w:name w:val="endnote text"/>
    <w:basedOn w:val="Normal"/>
    <w:link w:val="EndnoteTextChar1"/>
    <w:semiHidden/>
    <w:unhideWhenUsed/>
    <w:rsid w:val="00AD2391"/>
    <w:pPr>
      <w:spacing w:after="0"/>
    </w:pPr>
  </w:style>
  <w:style w:type="character" w:customStyle="1" w:styleId="EndnoteTextChar1">
    <w:name w:val="Endnote Text Char1"/>
    <w:basedOn w:val="DefaultParagraphFont"/>
    <w:link w:val="EndnoteText"/>
    <w:semiHidden/>
    <w:rsid w:val="00AD2391"/>
    <w:rPr>
      <w:rFonts w:eastAsia="Times New Roman"/>
    </w:rPr>
  </w:style>
  <w:style w:type="paragraph" w:styleId="EnvelopeAddress">
    <w:name w:val="envelope address"/>
    <w:basedOn w:val="Normal"/>
    <w:semiHidden/>
    <w:unhideWhenUsed/>
    <w:rsid w:val="00AD239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AD2391"/>
    <w:pPr>
      <w:spacing w:after="0"/>
    </w:pPr>
    <w:rPr>
      <w:rFonts w:asciiTheme="majorHAnsi" w:eastAsiaTheme="majorEastAsia" w:hAnsiTheme="majorHAnsi" w:cstheme="majorBidi"/>
    </w:rPr>
  </w:style>
  <w:style w:type="paragraph" w:styleId="FootnoteText">
    <w:name w:val="footnote text"/>
    <w:basedOn w:val="Normal"/>
    <w:link w:val="FootnoteTextChar1"/>
    <w:semiHidden/>
    <w:unhideWhenUsed/>
    <w:rsid w:val="00AD2391"/>
    <w:pPr>
      <w:spacing w:after="0"/>
    </w:pPr>
  </w:style>
  <w:style w:type="character" w:customStyle="1" w:styleId="FootnoteTextChar1">
    <w:name w:val="Footnote Text Char1"/>
    <w:basedOn w:val="DefaultParagraphFont"/>
    <w:link w:val="FootnoteText"/>
    <w:semiHidden/>
    <w:rsid w:val="00AD2391"/>
    <w:rPr>
      <w:rFonts w:eastAsia="Times New Roman"/>
    </w:rPr>
  </w:style>
  <w:style w:type="paragraph" w:styleId="HTMLAddress">
    <w:name w:val="HTML Address"/>
    <w:basedOn w:val="Normal"/>
    <w:link w:val="HTMLAddressChar1"/>
    <w:semiHidden/>
    <w:unhideWhenUsed/>
    <w:rsid w:val="00AD2391"/>
    <w:pPr>
      <w:spacing w:after="0"/>
    </w:pPr>
    <w:rPr>
      <w:i/>
      <w:iCs/>
    </w:rPr>
  </w:style>
  <w:style w:type="character" w:customStyle="1" w:styleId="HTMLAddressChar1">
    <w:name w:val="HTML Address Char1"/>
    <w:basedOn w:val="DefaultParagraphFont"/>
    <w:link w:val="HTMLAddress"/>
    <w:semiHidden/>
    <w:rsid w:val="00AD2391"/>
    <w:rPr>
      <w:rFonts w:eastAsia="Times New Roman"/>
      <w:i/>
      <w:iCs/>
    </w:rPr>
  </w:style>
  <w:style w:type="paragraph" w:styleId="HTMLPreformatted">
    <w:name w:val="HTML Preformatted"/>
    <w:basedOn w:val="Normal"/>
    <w:link w:val="HTMLPreformattedChar1"/>
    <w:semiHidden/>
    <w:unhideWhenUsed/>
    <w:rsid w:val="00AD2391"/>
    <w:pPr>
      <w:spacing w:after="0"/>
    </w:pPr>
    <w:rPr>
      <w:rFonts w:ascii="Consolas" w:hAnsi="Consolas"/>
    </w:rPr>
  </w:style>
  <w:style w:type="character" w:customStyle="1" w:styleId="HTMLPreformattedChar1">
    <w:name w:val="HTML Preformatted Char1"/>
    <w:basedOn w:val="DefaultParagraphFont"/>
    <w:link w:val="HTMLPreformatted"/>
    <w:semiHidden/>
    <w:rsid w:val="00AD2391"/>
    <w:rPr>
      <w:rFonts w:ascii="Consolas" w:eastAsia="Times New Roman" w:hAnsi="Consolas"/>
    </w:rPr>
  </w:style>
  <w:style w:type="paragraph" w:styleId="Index1">
    <w:name w:val="index 1"/>
    <w:basedOn w:val="Normal"/>
    <w:next w:val="Normal"/>
    <w:semiHidden/>
    <w:unhideWhenUsed/>
    <w:rsid w:val="00AD2391"/>
    <w:pPr>
      <w:spacing w:after="0"/>
      <w:ind w:left="200" w:hanging="200"/>
    </w:pPr>
  </w:style>
  <w:style w:type="paragraph" w:styleId="Index2">
    <w:name w:val="index 2"/>
    <w:basedOn w:val="Normal"/>
    <w:next w:val="Normal"/>
    <w:semiHidden/>
    <w:unhideWhenUsed/>
    <w:rsid w:val="00AD2391"/>
    <w:pPr>
      <w:spacing w:after="0"/>
      <w:ind w:left="400" w:hanging="200"/>
    </w:pPr>
  </w:style>
  <w:style w:type="paragraph" w:styleId="Index3">
    <w:name w:val="index 3"/>
    <w:basedOn w:val="Normal"/>
    <w:next w:val="Normal"/>
    <w:semiHidden/>
    <w:unhideWhenUsed/>
    <w:rsid w:val="00AD2391"/>
    <w:pPr>
      <w:spacing w:after="0"/>
      <w:ind w:left="600" w:hanging="200"/>
    </w:pPr>
  </w:style>
  <w:style w:type="paragraph" w:styleId="Index4">
    <w:name w:val="index 4"/>
    <w:basedOn w:val="Normal"/>
    <w:next w:val="Normal"/>
    <w:semiHidden/>
    <w:unhideWhenUsed/>
    <w:rsid w:val="00AD2391"/>
    <w:pPr>
      <w:spacing w:after="0"/>
      <w:ind w:left="800" w:hanging="200"/>
    </w:pPr>
  </w:style>
  <w:style w:type="paragraph" w:styleId="Index5">
    <w:name w:val="index 5"/>
    <w:basedOn w:val="Normal"/>
    <w:next w:val="Normal"/>
    <w:semiHidden/>
    <w:unhideWhenUsed/>
    <w:rsid w:val="00AD2391"/>
    <w:pPr>
      <w:spacing w:after="0"/>
      <w:ind w:left="1000" w:hanging="200"/>
    </w:pPr>
  </w:style>
  <w:style w:type="paragraph" w:styleId="Index6">
    <w:name w:val="index 6"/>
    <w:basedOn w:val="Normal"/>
    <w:next w:val="Normal"/>
    <w:semiHidden/>
    <w:unhideWhenUsed/>
    <w:rsid w:val="00AD2391"/>
    <w:pPr>
      <w:spacing w:after="0"/>
      <w:ind w:left="1200" w:hanging="200"/>
    </w:pPr>
  </w:style>
  <w:style w:type="paragraph" w:styleId="Index7">
    <w:name w:val="index 7"/>
    <w:basedOn w:val="Normal"/>
    <w:next w:val="Normal"/>
    <w:semiHidden/>
    <w:unhideWhenUsed/>
    <w:rsid w:val="00AD2391"/>
    <w:pPr>
      <w:spacing w:after="0"/>
      <w:ind w:left="1400" w:hanging="200"/>
    </w:pPr>
  </w:style>
  <w:style w:type="paragraph" w:styleId="Index8">
    <w:name w:val="index 8"/>
    <w:basedOn w:val="Normal"/>
    <w:next w:val="Normal"/>
    <w:semiHidden/>
    <w:unhideWhenUsed/>
    <w:rsid w:val="00AD2391"/>
    <w:pPr>
      <w:spacing w:after="0"/>
      <w:ind w:left="1600" w:hanging="200"/>
    </w:pPr>
  </w:style>
  <w:style w:type="paragraph" w:styleId="Index9">
    <w:name w:val="index 9"/>
    <w:basedOn w:val="Normal"/>
    <w:next w:val="Normal"/>
    <w:semiHidden/>
    <w:unhideWhenUsed/>
    <w:rsid w:val="00AD2391"/>
    <w:pPr>
      <w:spacing w:after="0"/>
      <w:ind w:left="1800" w:hanging="200"/>
    </w:pPr>
  </w:style>
  <w:style w:type="paragraph" w:styleId="IndexHeading">
    <w:name w:val="index heading"/>
    <w:basedOn w:val="Normal"/>
    <w:next w:val="Index1"/>
    <w:semiHidden/>
    <w:unhideWhenUsed/>
    <w:rsid w:val="00AD2391"/>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AD239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AD2391"/>
    <w:rPr>
      <w:rFonts w:eastAsia="Times New Roman"/>
      <w:i/>
      <w:iCs/>
      <w:color w:val="4472C4" w:themeColor="accent1"/>
    </w:rPr>
  </w:style>
  <w:style w:type="paragraph" w:styleId="ListBullet">
    <w:name w:val="List Bullet"/>
    <w:basedOn w:val="Normal"/>
    <w:rsid w:val="00AD2391"/>
    <w:pPr>
      <w:numPr>
        <w:numId w:val="15"/>
      </w:numPr>
      <w:contextualSpacing/>
    </w:pPr>
  </w:style>
  <w:style w:type="paragraph" w:styleId="ListBullet2">
    <w:name w:val="List Bullet 2"/>
    <w:basedOn w:val="Normal"/>
    <w:semiHidden/>
    <w:unhideWhenUsed/>
    <w:rsid w:val="00AD2391"/>
    <w:pPr>
      <w:numPr>
        <w:numId w:val="16"/>
      </w:numPr>
      <w:contextualSpacing/>
    </w:pPr>
  </w:style>
  <w:style w:type="paragraph" w:styleId="ListBullet3">
    <w:name w:val="List Bullet 3"/>
    <w:basedOn w:val="Normal"/>
    <w:semiHidden/>
    <w:unhideWhenUsed/>
    <w:rsid w:val="00AD2391"/>
    <w:pPr>
      <w:numPr>
        <w:numId w:val="17"/>
      </w:numPr>
      <w:contextualSpacing/>
    </w:pPr>
  </w:style>
  <w:style w:type="paragraph" w:styleId="ListBullet4">
    <w:name w:val="List Bullet 4"/>
    <w:basedOn w:val="Normal"/>
    <w:semiHidden/>
    <w:unhideWhenUsed/>
    <w:rsid w:val="00AD2391"/>
    <w:pPr>
      <w:numPr>
        <w:numId w:val="18"/>
      </w:numPr>
      <w:contextualSpacing/>
    </w:pPr>
  </w:style>
  <w:style w:type="paragraph" w:styleId="ListBullet5">
    <w:name w:val="List Bullet 5"/>
    <w:basedOn w:val="Normal"/>
    <w:semiHidden/>
    <w:unhideWhenUsed/>
    <w:rsid w:val="00AD2391"/>
    <w:pPr>
      <w:numPr>
        <w:numId w:val="19"/>
      </w:numPr>
      <w:contextualSpacing/>
    </w:pPr>
  </w:style>
  <w:style w:type="paragraph" w:styleId="ListContinue">
    <w:name w:val="List Continue"/>
    <w:basedOn w:val="Normal"/>
    <w:semiHidden/>
    <w:unhideWhenUsed/>
    <w:rsid w:val="00AD2391"/>
    <w:pPr>
      <w:spacing w:after="120"/>
      <w:ind w:left="283"/>
      <w:contextualSpacing/>
    </w:pPr>
  </w:style>
  <w:style w:type="paragraph" w:styleId="ListContinue2">
    <w:name w:val="List Continue 2"/>
    <w:basedOn w:val="Normal"/>
    <w:rsid w:val="00AD2391"/>
    <w:pPr>
      <w:spacing w:after="120"/>
      <w:ind w:left="566"/>
      <w:contextualSpacing/>
    </w:pPr>
  </w:style>
  <w:style w:type="paragraph" w:styleId="ListContinue3">
    <w:name w:val="List Continue 3"/>
    <w:basedOn w:val="Normal"/>
    <w:rsid w:val="00AD2391"/>
    <w:pPr>
      <w:spacing w:after="120"/>
      <w:ind w:left="849"/>
      <w:contextualSpacing/>
    </w:pPr>
  </w:style>
  <w:style w:type="paragraph" w:styleId="ListContinue4">
    <w:name w:val="List Continue 4"/>
    <w:basedOn w:val="Normal"/>
    <w:rsid w:val="00AD2391"/>
    <w:pPr>
      <w:spacing w:after="120"/>
      <w:ind w:left="1132"/>
      <w:contextualSpacing/>
    </w:pPr>
  </w:style>
  <w:style w:type="paragraph" w:styleId="ListContinue5">
    <w:name w:val="List Continue 5"/>
    <w:basedOn w:val="Normal"/>
    <w:rsid w:val="00AD2391"/>
    <w:pPr>
      <w:spacing w:after="120"/>
      <w:ind w:left="1415"/>
      <w:contextualSpacing/>
    </w:pPr>
  </w:style>
  <w:style w:type="paragraph" w:styleId="ListNumber">
    <w:name w:val="List Number"/>
    <w:basedOn w:val="Normal"/>
    <w:semiHidden/>
    <w:unhideWhenUsed/>
    <w:rsid w:val="00AD2391"/>
    <w:pPr>
      <w:numPr>
        <w:numId w:val="20"/>
      </w:numPr>
      <w:contextualSpacing/>
    </w:pPr>
  </w:style>
  <w:style w:type="paragraph" w:styleId="ListNumber2">
    <w:name w:val="List Number 2"/>
    <w:basedOn w:val="Normal"/>
    <w:semiHidden/>
    <w:unhideWhenUsed/>
    <w:rsid w:val="00AD2391"/>
    <w:pPr>
      <w:numPr>
        <w:numId w:val="21"/>
      </w:numPr>
      <w:contextualSpacing/>
    </w:pPr>
  </w:style>
  <w:style w:type="paragraph" w:styleId="ListNumber3">
    <w:name w:val="List Number 3"/>
    <w:basedOn w:val="Normal"/>
    <w:semiHidden/>
    <w:unhideWhenUsed/>
    <w:rsid w:val="00AD2391"/>
    <w:pPr>
      <w:numPr>
        <w:numId w:val="22"/>
      </w:numPr>
      <w:contextualSpacing/>
    </w:pPr>
  </w:style>
  <w:style w:type="paragraph" w:styleId="ListNumber4">
    <w:name w:val="List Number 4"/>
    <w:basedOn w:val="Normal"/>
    <w:semiHidden/>
    <w:unhideWhenUsed/>
    <w:rsid w:val="00AD2391"/>
    <w:pPr>
      <w:numPr>
        <w:numId w:val="23"/>
      </w:numPr>
      <w:contextualSpacing/>
    </w:pPr>
  </w:style>
  <w:style w:type="paragraph" w:styleId="ListNumber5">
    <w:name w:val="List Number 5"/>
    <w:basedOn w:val="Normal"/>
    <w:semiHidden/>
    <w:unhideWhenUsed/>
    <w:rsid w:val="00AD2391"/>
    <w:pPr>
      <w:numPr>
        <w:numId w:val="24"/>
      </w:numPr>
      <w:contextualSpacing/>
    </w:pPr>
  </w:style>
  <w:style w:type="paragraph" w:styleId="MacroText">
    <w:name w:val="macro"/>
    <w:link w:val="MacroTextChar1"/>
    <w:semiHidden/>
    <w:unhideWhenUsed/>
    <w:rsid w:val="00AD239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semiHidden/>
    <w:rsid w:val="00AD2391"/>
    <w:rPr>
      <w:rFonts w:ascii="Consolas" w:eastAsia="Times New Roman" w:hAnsi="Consolas"/>
    </w:rPr>
  </w:style>
  <w:style w:type="paragraph" w:styleId="MessageHeader">
    <w:name w:val="Message Header"/>
    <w:basedOn w:val="Normal"/>
    <w:link w:val="MessageHeaderChar1"/>
    <w:semiHidden/>
    <w:unhideWhenUsed/>
    <w:rsid w:val="00AD239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semiHidden/>
    <w:rsid w:val="00AD2391"/>
    <w:rPr>
      <w:rFonts w:asciiTheme="majorHAnsi" w:eastAsiaTheme="majorEastAsia" w:hAnsiTheme="majorHAnsi" w:cstheme="majorBidi"/>
      <w:sz w:val="24"/>
      <w:szCs w:val="24"/>
      <w:shd w:val="pct20" w:color="auto" w:fill="auto"/>
    </w:rPr>
  </w:style>
  <w:style w:type="paragraph" w:styleId="NoSpacing">
    <w:name w:val="No Spacing"/>
    <w:uiPriority w:val="1"/>
    <w:qFormat/>
    <w:rsid w:val="00AD2391"/>
    <w:pPr>
      <w:overflowPunct w:val="0"/>
      <w:autoSpaceDE w:val="0"/>
      <w:autoSpaceDN w:val="0"/>
      <w:adjustRightInd w:val="0"/>
      <w:textAlignment w:val="baseline"/>
    </w:pPr>
    <w:rPr>
      <w:rFonts w:eastAsia="Times New Roman"/>
    </w:rPr>
  </w:style>
  <w:style w:type="paragraph" w:styleId="NormalWeb">
    <w:name w:val="Normal (Web)"/>
    <w:basedOn w:val="Normal"/>
    <w:semiHidden/>
    <w:unhideWhenUsed/>
    <w:rsid w:val="00AD2391"/>
    <w:rPr>
      <w:sz w:val="24"/>
      <w:szCs w:val="24"/>
    </w:rPr>
  </w:style>
  <w:style w:type="paragraph" w:styleId="NormalIndent">
    <w:name w:val="Normal Indent"/>
    <w:basedOn w:val="Normal"/>
    <w:semiHidden/>
    <w:unhideWhenUsed/>
    <w:rsid w:val="00AD2391"/>
    <w:pPr>
      <w:ind w:left="720"/>
    </w:pPr>
  </w:style>
  <w:style w:type="paragraph" w:styleId="NoteHeading">
    <w:name w:val="Note Heading"/>
    <w:basedOn w:val="Normal"/>
    <w:next w:val="Normal"/>
    <w:link w:val="NoteHeadingChar1"/>
    <w:semiHidden/>
    <w:unhideWhenUsed/>
    <w:rsid w:val="00AD2391"/>
    <w:pPr>
      <w:spacing w:after="0"/>
    </w:pPr>
  </w:style>
  <w:style w:type="character" w:customStyle="1" w:styleId="NoteHeadingChar1">
    <w:name w:val="Note Heading Char1"/>
    <w:basedOn w:val="DefaultParagraphFont"/>
    <w:link w:val="NoteHeading"/>
    <w:semiHidden/>
    <w:rsid w:val="00AD2391"/>
    <w:rPr>
      <w:rFonts w:eastAsia="Times New Roman"/>
    </w:rPr>
  </w:style>
  <w:style w:type="paragraph" w:styleId="PlainText">
    <w:name w:val="Plain Text"/>
    <w:basedOn w:val="Normal"/>
    <w:link w:val="PlainTextChar1"/>
    <w:semiHidden/>
    <w:unhideWhenUsed/>
    <w:rsid w:val="00AD2391"/>
    <w:pPr>
      <w:spacing w:after="0"/>
    </w:pPr>
    <w:rPr>
      <w:rFonts w:ascii="Consolas" w:hAnsi="Consolas"/>
      <w:sz w:val="21"/>
      <w:szCs w:val="21"/>
    </w:rPr>
  </w:style>
  <w:style w:type="character" w:customStyle="1" w:styleId="PlainTextChar1">
    <w:name w:val="Plain Text Char1"/>
    <w:basedOn w:val="DefaultParagraphFont"/>
    <w:link w:val="PlainText"/>
    <w:semiHidden/>
    <w:rsid w:val="00AD2391"/>
    <w:rPr>
      <w:rFonts w:ascii="Consolas" w:eastAsia="Times New Roman" w:hAnsi="Consolas"/>
      <w:sz w:val="21"/>
      <w:szCs w:val="21"/>
    </w:rPr>
  </w:style>
  <w:style w:type="paragraph" w:styleId="Quote">
    <w:name w:val="Quote"/>
    <w:basedOn w:val="Normal"/>
    <w:next w:val="Normal"/>
    <w:link w:val="QuoteChar1"/>
    <w:uiPriority w:val="29"/>
    <w:qFormat/>
    <w:rsid w:val="00AD2391"/>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AD2391"/>
    <w:rPr>
      <w:rFonts w:eastAsia="Times New Roman"/>
      <w:i/>
      <w:iCs/>
      <w:color w:val="404040" w:themeColor="text1" w:themeTint="BF"/>
    </w:rPr>
  </w:style>
  <w:style w:type="paragraph" w:styleId="Salutation">
    <w:name w:val="Salutation"/>
    <w:basedOn w:val="Normal"/>
    <w:next w:val="Normal"/>
    <w:link w:val="SalutationChar1"/>
    <w:semiHidden/>
    <w:unhideWhenUsed/>
    <w:rsid w:val="00AD2391"/>
  </w:style>
  <w:style w:type="character" w:customStyle="1" w:styleId="SalutationChar1">
    <w:name w:val="Salutation Char1"/>
    <w:basedOn w:val="DefaultParagraphFont"/>
    <w:link w:val="Salutation"/>
    <w:semiHidden/>
    <w:rsid w:val="00AD2391"/>
    <w:rPr>
      <w:rFonts w:eastAsia="Times New Roman"/>
    </w:rPr>
  </w:style>
  <w:style w:type="paragraph" w:styleId="Signature">
    <w:name w:val="Signature"/>
    <w:basedOn w:val="Normal"/>
    <w:link w:val="SignatureChar1"/>
    <w:semiHidden/>
    <w:unhideWhenUsed/>
    <w:rsid w:val="00AD2391"/>
    <w:pPr>
      <w:spacing w:after="0"/>
      <w:ind w:left="4252"/>
    </w:pPr>
  </w:style>
  <w:style w:type="character" w:customStyle="1" w:styleId="SignatureChar1">
    <w:name w:val="Signature Char1"/>
    <w:basedOn w:val="DefaultParagraphFont"/>
    <w:link w:val="Signature"/>
    <w:semiHidden/>
    <w:rsid w:val="00AD2391"/>
    <w:rPr>
      <w:rFonts w:eastAsia="Times New Roman"/>
    </w:rPr>
  </w:style>
  <w:style w:type="paragraph" w:styleId="Subtitle">
    <w:name w:val="Subtitle"/>
    <w:basedOn w:val="Normal"/>
    <w:next w:val="Normal"/>
    <w:link w:val="SubtitleChar1"/>
    <w:qFormat/>
    <w:rsid w:val="00AD239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AD2391"/>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D2391"/>
    <w:pPr>
      <w:spacing w:after="0"/>
      <w:ind w:left="200" w:hanging="200"/>
    </w:pPr>
  </w:style>
  <w:style w:type="paragraph" w:styleId="TableofFigures">
    <w:name w:val="table of figures"/>
    <w:basedOn w:val="Normal"/>
    <w:next w:val="Normal"/>
    <w:semiHidden/>
    <w:unhideWhenUsed/>
    <w:rsid w:val="00AD2391"/>
    <w:pPr>
      <w:spacing w:after="0"/>
    </w:pPr>
  </w:style>
  <w:style w:type="paragraph" w:styleId="Title">
    <w:name w:val="Title"/>
    <w:basedOn w:val="Normal"/>
    <w:next w:val="Normal"/>
    <w:link w:val="TitleChar1"/>
    <w:qFormat/>
    <w:rsid w:val="00AD2391"/>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AD2391"/>
    <w:rPr>
      <w:rFonts w:asciiTheme="majorHAnsi" w:eastAsiaTheme="majorEastAsia" w:hAnsiTheme="majorHAnsi" w:cstheme="majorBidi"/>
      <w:spacing w:val="-10"/>
      <w:kern w:val="28"/>
      <w:sz w:val="56"/>
      <w:szCs w:val="56"/>
    </w:rPr>
  </w:style>
  <w:style w:type="paragraph" w:styleId="TOAHeading">
    <w:name w:val="toa heading"/>
    <w:basedOn w:val="Normal"/>
    <w:next w:val="Normal"/>
    <w:semiHidden/>
    <w:unhideWhenUsed/>
    <w:rsid w:val="00AD239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D239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4650779">
      <w:bodyDiv w:val="1"/>
      <w:marLeft w:val="0"/>
      <w:marRight w:val="0"/>
      <w:marTop w:val="0"/>
      <w:marBottom w:val="0"/>
      <w:divBdr>
        <w:top w:val="none" w:sz="0" w:space="0" w:color="auto"/>
        <w:left w:val="none" w:sz="0" w:space="0" w:color="auto"/>
        <w:bottom w:val="none" w:sz="0" w:space="0" w:color="auto"/>
        <w:right w:val="none" w:sz="0" w:space="0" w:color="auto"/>
      </w:divBdr>
    </w:div>
    <w:div w:id="934437266">
      <w:bodyDiv w:val="1"/>
      <w:marLeft w:val="0"/>
      <w:marRight w:val="0"/>
      <w:marTop w:val="0"/>
      <w:marBottom w:val="0"/>
      <w:divBdr>
        <w:top w:val="none" w:sz="0" w:space="0" w:color="auto"/>
        <w:left w:val="none" w:sz="0" w:space="0" w:color="auto"/>
        <w:bottom w:val="none" w:sz="0" w:space="0" w:color="auto"/>
        <w:right w:val="none" w:sz="0" w:space="0" w:color="auto"/>
      </w:divBdr>
    </w:div>
    <w:div w:id="1170486510">
      <w:bodyDiv w:val="1"/>
      <w:marLeft w:val="0"/>
      <w:marRight w:val="0"/>
      <w:marTop w:val="0"/>
      <w:marBottom w:val="0"/>
      <w:divBdr>
        <w:top w:val="none" w:sz="0" w:space="0" w:color="auto"/>
        <w:left w:val="none" w:sz="0" w:space="0" w:color="auto"/>
        <w:bottom w:val="none" w:sz="0" w:space="0" w:color="auto"/>
        <w:right w:val="none" w:sz="0" w:space="0" w:color="auto"/>
      </w:divBdr>
    </w:div>
    <w:div w:id="13013027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117" Type="http://schemas.openxmlformats.org/officeDocument/2006/relationships/package" Target="embeddings/Microsoft_Visio_Drawing33.vsdx"/><Relationship Id="rId21" Type="http://schemas.openxmlformats.org/officeDocument/2006/relationships/package" Target="embeddings/Microsoft_Visio_Drawing.vsdx"/><Relationship Id="rId42" Type="http://schemas.openxmlformats.org/officeDocument/2006/relationships/image" Target="media/image14.emf"/><Relationship Id="rId47" Type="http://schemas.openxmlformats.org/officeDocument/2006/relationships/package" Target="embeddings/Microsoft_Visio_Drawing9.vsdx"/><Relationship Id="rId63" Type="http://schemas.openxmlformats.org/officeDocument/2006/relationships/package" Target="embeddings/Microsoft_Visio_Drawing10.vsdx"/><Relationship Id="rId68" Type="http://schemas.openxmlformats.org/officeDocument/2006/relationships/image" Target="media/image27.emf"/><Relationship Id="rId84" Type="http://schemas.openxmlformats.org/officeDocument/2006/relationships/image" Target="media/image35.emf"/><Relationship Id="rId89" Type="http://schemas.openxmlformats.org/officeDocument/2006/relationships/package" Target="embeddings/Microsoft_Visio_Drawing21.vsdx"/><Relationship Id="rId112" Type="http://schemas.openxmlformats.org/officeDocument/2006/relationships/image" Target="media/image49.emf"/><Relationship Id="rId133" Type="http://schemas.openxmlformats.org/officeDocument/2006/relationships/hyperlink" Target="file:///C:\Meetings\SAWG2\Specs\_Temp\23700-71\TSGS2_149E_Electronic_2022-02\Docs\S2-2201015.zip" TargetMode="External"/><Relationship Id="rId138" Type="http://schemas.openxmlformats.org/officeDocument/2006/relationships/hyperlink" Target="file:///C:\Meetings\SAWG2\Specs\_Temp\23700-71\TSGS2_149E_Electronic_2022-02\Docs\S2-2201015.zip" TargetMode="External"/><Relationship Id="rId16" Type="http://schemas.openxmlformats.org/officeDocument/2006/relationships/footer" Target="footer1.xml"/><Relationship Id="rId107" Type="http://schemas.openxmlformats.org/officeDocument/2006/relationships/package" Target="embeddings/Microsoft_Visio_Drawing28.vsdx"/><Relationship Id="rId11" Type="http://schemas.openxmlformats.org/officeDocument/2006/relationships/endnotes" Target="endnotes.xml"/><Relationship Id="rId32" Type="http://schemas.openxmlformats.org/officeDocument/2006/relationships/image" Target="media/image9.emf"/><Relationship Id="rId37" Type="http://schemas.openxmlformats.org/officeDocument/2006/relationships/package" Target="embeddings/Microsoft_Visio_Drawing4.vsdx"/><Relationship Id="rId53" Type="http://schemas.openxmlformats.org/officeDocument/2006/relationships/oleObject" Target="embeddings/Microsoft_Visio_2003-2010_Drawing2.vsd"/><Relationship Id="rId58" Type="http://schemas.openxmlformats.org/officeDocument/2006/relationships/image" Target="media/image22.emf"/><Relationship Id="rId74" Type="http://schemas.openxmlformats.org/officeDocument/2006/relationships/image" Target="media/image30.emf"/><Relationship Id="rId79" Type="http://schemas.openxmlformats.org/officeDocument/2006/relationships/package" Target="embeddings/Microsoft_Visio_Drawing16.vsdx"/><Relationship Id="rId102" Type="http://schemas.openxmlformats.org/officeDocument/2006/relationships/image" Target="media/image44.emf"/><Relationship Id="rId123" Type="http://schemas.openxmlformats.org/officeDocument/2006/relationships/package" Target="embeddings/Microsoft_Visio_Drawing36.vsdx"/><Relationship Id="rId128" Type="http://schemas.openxmlformats.org/officeDocument/2006/relationships/image" Target="media/image58.emf"/><Relationship Id="rId144" Type="http://schemas.openxmlformats.org/officeDocument/2006/relationships/hyperlink" Target="file:///C:\Meetings\SAWG2\Specs\_Temp\23700-71\TSGS2_149E_Electronic_2022-02\Docs\S2-2201015.zip" TargetMode="External"/><Relationship Id="rId149" Type="http://schemas.openxmlformats.org/officeDocument/2006/relationships/fontTable" Target="fontTable.xml"/><Relationship Id="rId5" Type="http://schemas.openxmlformats.org/officeDocument/2006/relationships/customXml" Target="../customXml/item4.xml"/><Relationship Id="rId90" Type="http://schemas.openxmlformats.org/officeDocument/2006/relationships/image" Target="media/image38.emf"/><Relationship Id="rId95" Type="http://schemas.openxmlformats.org/officeDocument/2006/relationships/package" Target="embeddings/Microsoft_Visio_Drawing24.vsdx"/><Relationship Id="rId22" Type="http://schemas.openxmlformats.org/officeDocument/2006/relationships/image" Target="media/image4.emf"/><Relationship Id="rId27" Type="http://schemas.openxmlformats.org/officeDocument/2006/relationships/oleObject" Target="embeddings/oleObject1.bin"/><Relationship Id="rId43" Type="http://schemas.openxmlformats.org/officeDocument/2006/relationships/package" Target="embeddings/Microsoft_Visio_Drawing7.vsdx"/><Relationship Id="rId48" Type="http://schemas.openxmlformats.org/officeDocument/2006/relationships/image" Target="media/image17.emf"/><Relationship Id="rId64" Type="http://schemas.openxmlformats.org/officeDocument/2006/relationships/image" Target="media/image25.emf"/><Relationship Id="rId69" Type="http://schemas.openxmlformats.org/officeDocument/2006/relationships/package" Target="embeddings/Microsoft_Visio_Drawing12.vsdx"/><Relationship Id="rId113" Type="http://schemas.openxmlformats.org/officeDocument/2006/relationships/package" Target="embeddings/Microsoft_Visio_Drawing31.vsdx"/><Relationship Id="rId118" Type="http://schemas.openxmlformats.org/officeDocument/2006/relationships/image" Target="media/image52.emf"/><Relationship Id="rId134" Type="http://schemas.openxmlformats.org/officeDocument/2006/relationships/hyperlink" Target="file:///C:\Meetings\SAWG2\Specs\_Temp\23700-71\TSGS2_149E_Electronic_2022-02\Docs\S2-2201587.zip" TargetMode="External"/><Relationship Id="rId139" Type="http://schemas.openxmlformats.org/officeDocument/2006/relationships/hyperlink" Target="file:///C:\Meetings\SAWG2\Specs\_Temp\23700-71\TSGS2_149E_Electronic_2022-02\Docs\S2-2201015.zip" TargetMode="External"/><Relationship Id="rId80" Type="http://schemas.openxmlformats.org/officeDocument/2006/relationships/image" Target="media/image33.emf"/><Relationship Id="rId85" Type="http://schemas.openxmlformats.org/officeDocument/2006/relationships/package" Target="embeddings/Microsoft_Visio_Drawing19.vsdx"/><Relationship Id="rId150"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footer" Target="footer2.xml"/><Relationship Id="rId25" Type="http://schemas.openxmlformats.org/officeDocument/2006/relationships/package" Target="embeddings/Microsoft_Visio_Drawing2.vsdx"/><Relationship Id="rId33" Type="http://schemas.openxmlformats.org/officeDocument/2006/relationships/oleObject" Target="embeddings/Microsoft_Visio_2003-2010_Drawing.vsd"/><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oleObject" Target="embeddings/Microsoft_Visio_2003-2010_Drawing3.vsd"/><Relationship Id="rId67" Type="http://schemas.openxmlformats.org/officeDocument/2006/relationships/oleObject" Target="embeddings/Microsoft_Visio_2003-2010_Drawing4.vsd"/><Relationship Id="rId103" Type="http://schemas.openxmlformats.org/officeDocument/2006/relationships/oleObject" Target="embeddings/Microsoft_Visio_2003-2010_Drawing5.vsd"/><Relationship Id="rId108" Type="http://schemas.openxmlformats.org/officeDocument/2006/relationships/image" Target="media/image47.emf"/><Relationship Id="rId116" Type="http://schemas.openxmlformats.org/officeDocument/2006/relationships/image" Target="media/image51.emf"/><Relationship Id="rId124" Type="http://schemas.openxmlformats.org/officeDocument/2006/relationships/image" Target="media/image55.png"/><Relationship Id="rId129" Type="http://schemas.openxmlformats.org/officeDocument/2006/relationships/oleObject" Target="embeddings/Microsoft_Visio_2003-2010_Drawing7.vsd"/><Relationship Id="rId137" Type="http://schemas.openxmlformats.org/officeDocument/2006/relationships/hyperlink" Target="file:///C:\Meetings\SAWG2\Specs\_Temp\23700-71\TSGS2_149E_Electronic_2022-02\Docs\S2-2201015.zip" TargetMode="External"/><Relationship Id="rId20" Type="http://schemas.openxmlformats.org/officeDocument/2006/relationships/image" Target="media/image3.emf"/><Relationship Id="rId41" Type="http://schemas.openxmlformats.org/officeDocument/2006/relationships/package" Target="embeddings/Microsoft_Visio_Drawing6.vsdx"/><Relationship Id="rId54" Type="http://schemas.openxmlformats.org/officeDocument/2006/relationships/image" Target="media/image20.emf"/><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package" Target="embeddings/Microsoft_Visio_Drawing14.vsdx"/><Relationship Id="rId83" Type="http://schemas.openxmlformats.org/officeDocument/2006/relationships/package" Target="embeddings/Microsoft_Visio_Drawing18.vsdx"/><Relationship Id="rId88" Type="http://schemas.openxmlformats.org/officeDocument/2006/relationships/image" Target="media/image37.emf"/><Relationship Id="rId91" Type="http://schemas.openxmlformats.org/officeDocument/2006/relationships/package" Target="embeddings/Microsoft_Visio_Drawing22.vsdx"/><Relationship Id="rId96" Type="http://schemas.openxmlformats.org/officeDocument/2006/relationships/image" Target="media/image41.emf"/><Relationship Id="rId111" Type="http://schemas.openxmlformats.org/officeDocument/2006/relationships/package" Target="embeddings/Microsoft_Visio_Drawing30.vsdx"/><Relationship Id="rId132" Type="http://schemas.openxmlformats.org/officeDocument/2006/relationships/hyperlink" Target="file:///C:\Meetings\SAWG2\Specs\_Temp\23700-71\TSGS2_149E_Electronic_2022-02\Docs\S2-2201587.zip" TargetMode="External"/><Relationship Id="rId140" Type="http://schemas.openxmlformats.org/officeDocument/2006/relationships/hyperlink" Target="file:///C:\Meetings\SAWG2\Specs\_Temp\23700-71\TSGS2_149E_Electronic_2022-02\Docs\S2-2201015.zip" TargetMode="External"/><Relationship Id="rId145" Type="http://schemas.openxmlformats.org/officeDocument/2006/relationships/hyperlink" Target="file:///C:\Meetings\SAWG2\Specs\_Temp\23700-71\TSGS2_149E_Electronic_2022-02\Docs\S2-2201015.zip" TargetMode="Externa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package" Target="embeddings/Microsoft_Visio_Drawing1.vsdx"/><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oleObject" Target="embeddings/oleObject4.bin"/><Relationship Id="rId57" Type="http://schemas.openxmlformats.org/officeDocument/2006/relationships/oleObject" Target="embeddings/oleObject6.bin"/><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package" Target="embeddings/Microsoft_Visio_Drawing34.vsdx"/><Relationship Id="rId127" Type="http://schemas.openxmlformats.org/officeDocument/2006/relationships/package" Target="embeddings/Microsoft_Visio_Drawing37.vsdx"/><Relationship Id="rId10" Type="http://schemas.openxmlformats.org/officeDocument/2006/relationships/footnotes" Target="footnotes.xml"/><Relationship Id="rId31" Type="http://schemas.openxmlformats.org/officeDocument/2006/relationships/oleObject" Target="embeddings/oleObject3.bin"/><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package" Target="embeddings/Microsoft_Visio_Drawing11.vsdx"/><Relationship Id="rId73" Type="http://schemas.openxmlformats.org/officeDocument/2006/relationships/oleObject" Target="embeddings/oleObject8.bin"/><Relationship Id="rId78" Type="http://schemas.openxmlformats.org/officeDocument/2006/relationships/image" Target="media/image32.emf"/><Relationship Id="rId81" Type="http://schemas.openxmlformats.org/officeDocument/2006/relationships/package" Target="embeddings/Microsoft_Visio_Drawing17.vsdx"/><Relationship Id="rId86" Type="http://schemas.openxmlformats.org/officeDocument/2006/relationships/image" Target="media/image36.emf"/><Relationship Id="rId94" Type="http://schemas.openxmlformats.org/officeDocument/2006/relationships/image" Target="media/image40.emf"/><Relationship Id="rId99" Type="http://schemas.openxmlformats.org/officeDocument/2006/relationships/package" Target="embeddings/Microsoft_Visio_Drawing26.vsdx"/><Relationship Id="rId101" Type="http://schemas.openxmlformats.org/officeDocument/2006/relationships/package" Target="embeddings/Microsoft_Visio_Drawing27.vsdx"/><Relationship Id="rId122" Type="http://schemas.openxmlformats.org/officeDocument/2006/relationships/image" Target="media/image54.emf"/><Relationship Id="rId130" Type="http://schemas.openxmlformats.org/officeDocument/2006/relationships/image" Target="media/image59.emf"/><Relationship Id="rId135" Type="http://schemas.openxmlformats.org/officeDocument/2006/relationships/hyperlink" Target="file:///C:\Meetings\SAWG2\Specs\_Temp\23700-71\TSGS2_149E_Electronic_2022-02\Docs\S2-2201015.zip" TargetMode="External"/><Relationship Id="rId143" Type="http://schemas.openxmlformats.org/officeDocument/2006/relationships/hyperlink" Target="file:///C:\Meetings\SAWG2\Specs\_Temp\23700-71\TSGS2_149E_Electronic_2022-02\Docs\S2-2201015.zip" TargetMode="External"/><Relationship Id="rId148" Type="http://schemas.openxmlformats.org/officeDocument/2006/relationships/footer" Target="footer4.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eader" Target="header3.xml"/><Relationship Id="rId39" Type="http://schemas.openxmlformats.org/officeDocument/2006/relationships/package" Target="embeddings/Microsoft_Visio_Drawing5.vsdx"/><Relationship Id="rId109" Type="http://schemas.openxmlformats.org/officeDocument/2006/relationships/package" Target="embeddings/Microsoft_Visio_Drawing29.vsdx"/><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oleObject" Target="embeddings/oleObject5.bin"/><Relationship Id="rId76" Type="http://schemas.openxmlformats.org/officeDocument/2006/relationships/image" Target="media/image31.emf"/><Relationship Id="rId97" Type="http://schemas.openxmlformats.org/officeDocument/2006/relationships/package" Target="embeddings/Microsoft_Visio_Drawing25.vsdx"/><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image" Target="media/image56.png"/><Relationship Id="rId141" Type="http://schemas.openxmlformats.org/officeDocument/2006/relationships/hyperlink" Target="file:///C:\Meetings\SAWG2\Specs\_Temp\23700-71\TSGS2_149E_Electronic_2022-02\Docs\S2-2201015.zip" TargetMode="External"/><Relationship Id="rId146" Type="http://schemas.openxmlformats.org/officeDocument/2006/relationships/hyperlink" Target="file:///C:\Meetings\SAWG2\Specs\_Temp\23700-71\TSGS2_149E_Electronic_2022-02\Docs\S2-2201015.zip" TargetMode="External"/><Relationship Id="rId7" Type="http://schemas.openxmlformats.org/officeDocument/2006/relationships/styles" Target="styles.xml"/><Relationship Id="rId71" Type="http://schemas.openxmlformats.org/officeDocument/2006/relationships/package" Target="embeddings/Microsoft_Visio_Drawing13.vsdx"/><Relationship Id="rId92" Type="http://schemas.openxmlformats.org/officeDocument/2006/relationships/image" Target="media/image39.emf"/><Relationship Id="rId2" Type="http://schemas.openxmlformats.org/officeDocument/2006/relationships/customXml" Target="../customXml/item1.xml"/><Relationship Id="rId29" Type="http://schemas.openxmlformats.org/officeDocument/2006/relationships/oleObject" Target="embeddings/oleObject2.bin"/><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package" Target="embeddings/Microsoft_Visio_Drawing8.vsdx"/><Relationship Id="rId66" Type="http://schemas.openxmlformats.org/officeDocument/2006/relationships/image" Target="media/image26.emf"/><Relationship Id="rId87" Type="http://schemas.openxmlformats.org/officeDocument/2006/relationships/package" Target="embeddings/Microsoft_Visio_Drawing20.vsdx"/><Relationship Id="rId110" Type="http://schemas.openxmlformats.org/officeDocument/2006/relationships/image" Target="media/image48.emf"/><Relationship Id="rId115" Type="http://schemas.openxmlformats.org/officeDocument/2006/relationships/package" Target="embeddings/Microsoft_Visio_Drawing32.vsdx"/><Relationship Id="rId131" Type="http://schemas.openxmlformats.org/officeDocument/2006/relationships/oleObject" Target="embeddings/Microsoft_Visio_2003-2010_Drawing8.vsd"/><Relationship Id="rId136" Type="http://schemas.openxmlformats.org/officeDocument/2006/relationships/hyperlink" Target="file:///C:\Meetings\SAWG2\Specs\_Temp\23700-71\TSGS2_149E_Electronic_2022-02\Docs\S2-2201015.zip" TargetMode="External"/><Relationship Id="rId61" Type="http://schemas.openxmlformats.org/officeDocument/2006/relationships/oleObject" Target="embeddings/oleObject7.bin"/><Relationship Id="rId82" Type="http://schemas.openxmlformats.org/officeDocument/2006/relationships/image" Target="media/image34.emf"/><Relationship Id="rId19" Type="http://schemas.openxmlformats.org/officeDocument/2006/relationships/footer" Target="footer3.xml"/><Relationship Id="rId14" Type="http://schemas.openxmlformats.org/officeDocument/2006/relationships/header" Target="header1.xml"/><Relationship Id="rId30" Type="http://schemas.openxmlformats.org/officeDocument/2006/relationships/image" Target="media/image8.emf"/><Relationship Id="rId35" Type="http://schemas.openxmlformats.org/officeDocument/2006/relationships/package" Target="embeddings/Microsoft_Visio_Drawing3.vsdx"/><Relationship Id="rId56" Type="http://schemas.openxmlformats.org/officeDocument/2006/relationships/image" Target="media/image21.emf"/><Relationship Id="rId77" Type="http://schemas.openxmlformats.org/officeDocument/2006/relationships/package" Target="embeddings/Microsoft_Visio_Drawing15.vsdx"/><Relationship Id="rId100" Type="http://schemas.openxmlformats.org/officeDocument/2006/relationships/image" Target="media/image43.emf"/><Relationship Id="rId105" Type="http://schemas.openxmlformats.org/officeDocument/2006/relationships/oleObject" Target="embeddings/Microsoft_Visio_2003-2010_Drawing6.vsd"/><Relationship Id="rId126" Type="http://schemas.openxmlformats.org/officeDocument/2006/relationships/image" Target="media/image57.emf"/><Relationship Id="rId147" Type="http://schemas.openxmlformats.org/officeDocument/2006/relationships/header" Target="header4.xml"/><Relationship Id="rId8" Type="http://schemas.openxmlformats.org/officeDocument/2006/relationships/settings" Target="settings.xml"/><Relationship Id="rId51" Type="http://schemas.openxmlformats.org/officeDocument/2006/relationships/oleObject" Target="embeddings/Microsoft_Visio_2003-2010_Drawing1.vsd"/><Relationship Id="rId72" Type="http://schemas.openxmlformats.org/officeDocument/2006/relationships/image" Target="media/image29.emf"/><Relationship Id="rId93" Type="http://schemas.openxmlformats.org/officeDocument/2006/relationships/package" Target="embeddings/Microsoft_Visio_Drawing23.vsdx"/><Relationship Id="rId98" Type="http://schemas.openxmlformats.org/officeDocument/2006/relationships/image" Target="media/image42.emf"/><Relationship Id="rId121" Type="http://schemas.openxmlformats.org/officeDocument/2006/relationships/package" Target="embeddings/Microsoft_Visio_Drawing35.vsdx"/><Relationship Id="rId142" Type="http://schemas.openxmlformats.org/officeDocument/2006/relationships/hyperlink" Target="file:///C:\Meetings\SAWG2\Specs\_Temp\23700-71\TSGS2_149E_Electronic_2022-02\Docs\S2-2201015.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A17F94A-513D-4580-ADD0-162DBC41B1EB}">
  <ds:schemaRefs>
    <ds:schemaRef ds:uri="http://schemas.openxmlformats.org/officeDocument/2006/bibliography"/>
  </ds:schemaRefs>
</ds:datastoreItem>
</file>

<file path=customXml/itemProps2.xml><?xml version="1.0" encoding="utf-8"?>
<ds:datastoreItem xmlns:ds="http://schemas.openxmlformats.org/officeDocument/2006/customXml" ds:itemID="{73FA09D7-F2C0-43A8-A230-D73D5E71D22C}">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4FBCEB8-100E-41DF-84F0-3983960422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B0A6DB2-DC84-48E4-AAFA-AEB9E2A8118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103</Pages>
  <Words>37130</Words>
  <Characters>189739</Characters>
  <Application>Microsoft Office Word</Application>
  <DocSecurity>0</DocSecurity>
  <Lines>3449</Lines>
  <Paragraphs>2268</Paragraphs>
  <ScaleCrop>false</ScaleCrop>
  <HeadingPairs>
    <vt:vector size="2" baseType="variant">
      <vt:variant>
        <vt:lpstr>Title</vt:lpstr>
      </vt:variant>
      <vt:variant>
        <vt:i4>1</vt:i4>
      </vt:variant>
    </vt:vector>
  </HeadingPairs>
  <TitlesOfParts>
    <vt:vector size="1" baseType="lpstr">
      <vt:lpstr>3GPP TR 23.700-71</vt:lpstr>
    </vt:vector>
  </TitlesOfParts>
  <Company>ETSI</Company>
  <LinksUpToDate>false</LinksUpToDate>
  <CharactersWithSpaces>224601</CharactersWithSpaces>
  <SharedDoc>false</SharedDoc>
  <HyperlinkBase/>
  <HLinks>
    <vt:vector size="12" baseType="variant">
      <vt:variant>
        <vt:i4>589950</vt:i4>
      </vt:variant>
      <vt:variant>
        <vt:i4>120</vt:i4>
      </vt:variant>
      <vt:variant>
        <vt:i4>0</vt:i4>
      </vt:variant>
      <vt:variant>
        <vt:i4>5</vt:i4>
      </vt:variant>
      <vt:variant>
        <vt:lpwstr>TSGS2_149E_Electronic_2022-02/Docs/S2-2201015.zip</vt:lpwstr>
      </vt:variant>
      <vt:variant>
        <vt:lpwstr/>
      </vt:variant>
      <vt:variant>
        <vt:i4>121</vt:i4>
      </vt:variant>
      <vt:variant>
        <vt:i4>117</vt:i4>
      </vt:variant>
      <vt:variant>
        <vt:i4>0</vt:i4>
      </vt:variant>
      <vt:variant>
        <vt:i4>5</vt:i4>
      </vt:variant>
      <vt:variant>
        <vt:lpwstr>TSGS2_149E_Electronic_2022-02/Docs/S2-2201587.zip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23.700-71</dc:title>
  <dc:subject>Study on enhancement to the 5GC LoCation Services (LCS); Phase 3 (Release 18)</dc:subject>
  <dc:creator>MCC Support</dc:creator>
  <cp:keywords/>
  <dc:description/>
  <cp:lastModifiedBy>23.247_CR0107R1_(Rel-17)_5MBS</cp:lastModifiedBy>
  <cp:revision>2</cp:revision>
  <cp:lastPrinted>2019-02-25T22:05:00Z</cp:lastPrinted>
  <dcterms:created xsi:type="dcterms:W3CDTF">2022-05-26T15:07:00Z</dcterms:created>
  <dcterms:modified xsi:type="dcterms:W3CDTF">2022-05-26T15:07:00Z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