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3B918250"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7A5043">
              <w:t>V</w:t>
            </w:r>
            <w:bookmarkStart w:id="3" w:name="specVersion"/>
            <w:r w:rsidR="003B5A06" w:rsidRPr="007A5043">
              <w:t>1</w:t>
            </w:r>
            <w:r w:rsidRPr="007A5043">
              <w:t>.</w:t>
            </w:r>
            <w:r w:rsidR="00B20F8E" w:rsidRPr="007A5043">
              <w:t>1</w:t>
            </w:r>
            <w:r w:rsidRPr="007A5043">
              <w:t>.</w:t>
            </w:r>
            <w:bookmarkEnd w:id="3"/>
            <w:r w:rsidR="00F826E9" w:rsidRPr="007A5043">
              <w:t>0</w:t>
            </w:r>
            <w:r w:rsidRPr="007A5043">
              <w:t xml:space="preserve"> </w:t>
            </w:r>
            <w:r w:rsidRPr="007A5043">
              <w:rPr>
                <w:sz w:val="32"/>
              </w:rPr>
              <w:t>(</w:t>
            </w:r>
            <w:bookmarkStart w:id="4" w:name="issueDate"/>
            <w:r w:rsidR="00F826E9" w:rsidRPr="007A5043">
              <w:rPr>
                <w:sz w:val="32"/>
              </w:rPr>
              <w:t>202</w:t>
            </w:r>
            <w:r w:rsidR="00BB1EF8" w:rsidRPr="007A5043">
              <w:rPr>
                <w:sz w:val="32"/>
              </w:rPr>
              <w:t>4</w:t>
            </w:r>
            <w:r w:rsidRPr="007A5043">
              <w:rPr>
                <w:sz w:val="32"/>
              </w:rPr>
              <w:t>-</w:t>
            </w:r>
            <w:bookmarkEnd w:id="4"/>
            <w:r w:rsidR="00BB1EF8" w:rsidRPr="007A5043">
              <w:rPr>
                <w:sz w:val="32"/>
              </w:rPr>
              <w:t>0</w:t>
            </w:r>
            <w:r w:rsidR="00B20F8E" w:rsidRPr="007A5043">
              <w:rPr>
                <w:sz w:val="32"/>
              </w:rPr>
              <w:t>8</w:t>
            </w:r>
            <w:r w:rsidRPr="007A5043">
              <w:rPr>
                <w:sz w:val="32"/>
              </w:rPr>
              <w:t>)</w:t>
            </w:r>
          </w:p>
        </w:tc>
      </w:tr>
      <w:tr w:rsidR="005A463B" w:rsidRPr="005A463B" w14:paraId="5C23FE4D" w14:textId="77777777" w:rsidTr="00444308">
        <w:trPr>
          <w:trHeight w:hRule="exact" w:val="1134"/>
        </w:trPr>
        <w:tc>
          <w:tcPr>
            <w:tcW w:w="10423" w:type="dxa"/>
            <w:gridSpan w:val="2"/>
          </w:tcPr>
          <w:p w14:paraId="3C030D5A" w14:textId="08F40353" w:rsidR="00BA4B8D" w:rsidRPr="005A463B" w:rsidRDefault="004F0988" w:rsidP="00201435">
            <w:pPr>
              <w:pStyle w:val="ZB"/>
              <w:framePr w:w="0" w:hRule="auto" w:wrap="auto" w:vAnchor="margin" w:hAnchor="text" w:yAlign="inline"/>
            </w:pPr>
            <w:r w:rsidRPr="005A463B">
              <w:t xml:space="preserve">Technical </w:t>
            </w:r>
            <w:bookmarkStart w:id="5" w:name="spectype2"/>
            <w:r w:rsidR="00D57972" w:rsidRPr="005A463B">
              <w:t>Report</w:t>
            </w:r>
            <w:bookmarkEnd w:id="5"/>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6" w:name="specTitle"/>
            <w:r w:rsidR="004F1229" w:rsidRPr="005A463B">
              <w:t>Services and System Aspects</w:t>
            </w:r>
            <w:r w:rsidRPr="005A463B">
              <w:t>;</w:t>
            </w:r>
          </w:p>
          <w:bookmarkEnd w:id="6"/>
          <w:p w14:paraId="12FF0821" w14:textId="77777777" w:rsidR="00874B19" w:rsidRDefault="00E35844" w:rsidP="004F1229">
            <w:pPr>
              <w:pStyle w:val="ZT"/>
              <w:framePr w:wrap="auto" w:hAnchor="text" w:yAlign="inline"/>
            </w:pPr>
            <w:r w:rsidRPr="005A463B">
              <w:t>Study on architecture enhancement for Extended Reality</w:t>
            </w:r>
          </w:p>
          <w:p w14:paraId="3F120498" w14:textId="77777777" w:rsidR="00874B19" w:rsidRDefault="00E35844" w:rsidP="004F1229">
            <w:pPr>
              <w:pStyle w:val="ZT"/>
              <w:framePr w:wrap="auto" w:hAnchor="text" w:yAlign="inline"/>
            </w:pPr>
            <w:r w:rsidRPr="005A463B">
              <w:t>and</w:t>
            </w:r>
            <w:r w:rsidR="00874B19">
              <w:t xml:space="preserve"> </w:t>
            </w:r>
            <w:r w:rsidRPr="005A463B">
              <w:t>Media service (XRM);</w:t>
            </w:r>
          </w:p>
          <w:p w14:paraId="125F82B8" w14:textId="116A88E2" w:rsidR="004F1229" w:rsidRPr="005A463B" w:rsidRDefault="00E35844" w:rsidP="004F1229">
            <w:pPr>
              <w:pStyle w:val="ZT"/>
              <w:framePr w:wrap="auto" w:hAnchor="text" w:yAlign="inline"/>
            </w:pPr>
            <w:r w:rsidRPr="005A463B">
              <w:t>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4E09DC" w:rsidP="00D82E6F">
            <w:r w:rsidRPr="004E09DC">
              <w:rPr>
                <w:i/>
                <w:noProof/>
                <w:lang w:val="en-US" w:eastAsia="zh-CN"/>
              </w:rPr>
              <w:object w:dxaOrig="2026" w:dyaOrig="1251" w14:anchorId="746DF9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61.8pt;mso-width-percent:0;mso-height-percent:0;mso-width-percent:0;mso-height-percent:0" o:ole="">
                  <v:imagedata r:id="rId9" o:title=""/>
                </v:shape>
                <o:OLEObject Type="Embed" ProgID="Word.Picture.8" ShapeID="_x0000_i1025" DrawAspect="Content" ObjectID="_1786513582" r:id="rId10"/>
              </w:object>
            </w:r>
          </w:p>
        </w:tc>
        <w:bookmarkStart w:id="7" w:name="_MON_1710316168"/>
        <w:bookmarkEnd w:id="7"/>
        <w:tc>
          <w:tcPr>
            <w:tcW w:w="5540" w:type="dxa"/>
          </w:tcPr>
          <w:p w14:paraId="7A3030B0" w14:textId="4AB33909" w:rsidR="00D82E6F" w:rsidRPr="005A463B" w:rsidRDefault="004E09DC" w:rsidP="00D82E6F">
            <w:pPr>
              <w:jc w:val="right"/>
            </w:pPr>
            <w:r w:rsidRPr="004E09DC">
              <w:rPr>
                <w:noProof/>
                <w:lang w:val="en-US" w:eastAsia="zh-CN"/>
              </w:rPr>
              <w:object w:dxaOrig="2126" w:dyaOrig="1243" w14:anchorId="6DC97AD2">
                <v:shape id="_x0000_i1026" type="#_x0000_t75" alt="" style="width:127pt;height:75.4pt;mso-width-percent:0;mso-height-percent:0;mso-width-percent:0;mso-height-percent:0" o:ole="">
                  <v:imagedata r:id="rId11" o:title=""/>
                </v:shape>
                <o:OLEObject Type="Embed" ProgID="Word.Picture.8" ShapeID="_x0000_i1026" DrawAspect="Content" ObjectID="_1786513583"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BAD7294" w:rsidR="00D82E6F" w:rsidRPr="005A463B" w:rsidRDefault="00D82E6F" w:rsidP="00D82E6F">
            <w:pPr>
              <w:rPr>
                <w:sz w:val="16"/>
              </w:rPr>
            </w:pPr>
            <w:bookmarkStart w:id="8"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5F57F9">
              <w:rPr>
                <w:sz w:val="16"/>
              </w:rPr>
              <w:t>'</w:t>
            </w:r>
            <w:r w:rsidRPr="005A463B">
              <w:rPr>
                <w:sz w:val="16"/>
              </w:rPr>
              <w:t xml:space="preserve"> Publications Offices.</w:t>
            </w:r>
            <w:bookmarkEnd w:id="8"/>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BF3281">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9"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0"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0"/>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1"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2" w:name="copyrightDate"/>
            <w:r w:rsidRPr="005A463B">
              <w:rPr>
                <w:noProof/>
                <w:sz w:val="18"/>
              </w:rPr>
              <w:t>2</w:t>
            </w:r>
            <w:r w:rsidR="008E2D68" w:rsidRPr="005A463B">
              <w:rPr>
                <w:noProof/>
                <w:sz w:val="18"/>
              </w:rPr>
              <w:t>02</w:t>
            </w:r>
            <w:bookmarkEnd w:id="12"/>
            <w:r w:rsidR="00CC466E">
              <w:rPr>
                <w:noProof/>
                <w:sz w:val="18"/>
              </w:rPr>
              <w:t>4</w:t>
            </w:r>
            <w:r w:rsidRPr="005A463B">
              <w:rPr>
                <w:noProof/>
                <w:sz w:val="18"/>
              </w:rPr>
              <w:t>, 3GPP Organizational Partners (ARIB, ATIS, CCSA, ETSI, TSDSI, TTA, TTC).</w:t>
            </w:r>
            <w:bookmarkStart w:id="13" w:name="copyrightaddon"/>
            <w:bookmarkEnd w:id="13"/>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1"/>
          </w:p>
          <w:p w14:paraId="0881C395" w14:textId="77777777" w:rsidR="00E16509" w:rsidRPr="005A463B"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6C4205F8" w14:textId="53BBE1B0" w:rsidR="00E87EFC" w:rsidRDefault="00445111">
      <w:pPr>
        <w:pStyle w:val="TOC1"/>
        <w:rPr>
          <w:rFonts w:asciiTheme="minorHAnsi" w:eastAsiaTheme="minorEastAsia" w:hAnsiTheme="minorHAnsi" w:cstheme="minorBidi"/>
          <w:kern w:val="2"/>
          <w:szCs w:val="22"/>
          <w14:ligatures w14:val="standardContextual"/>
        </w:rPr>
      </w:pPr>
      <w:r w:rsidRPr="00822E86">
        <w:rPr>
          <w:noProof w:val="0"/>
        </w:rPr>
        <w:fldChar w:fldCharType="begin" w:fldLock="1"/>
      </w:r>
      <w:r w:rsidR="004D3578" w:rsidRPr="00822E86">
        <w:instrText xml:space="preserve"> TOC \o "1-9" </w:instrText>
      </w:r>
      <w:r w:rsidRPr="00822E86">
        <w:rPr>
          <w:noProof w:val="0"/>
        </w:rPr>
        <w:fldChar w:fldCharType="separate"/>
      </w:r>
      <w:r w:rsidR="00E87EFC">
        <w:t>Foreword</w:t>
      </w:r>
      <w:r w:rsidR="00E87EFC">
        <w:tab/>
      </w:r>
      <w:r w:rsidR="00E87EFC">
        <w:fldChar w:fldCharType="begin" w:fldLock="1"/>
      </w:r>
      <w:r w:rsidR="00E87EFC">
        <w:instrText xml:space="preserve"> PAGEREF _Toc175896253 \h </w:instrText>
      </w:r>
      <w:r w:rsidR="00E87EFC">
        <w:fldChar w:fldCharType="separate"/>
      </w:r>
      <w:r w:rsidR="00E87EFC">
        <w:t>8</w:t>
      </w:r>
      <w:r w:rsidR="00E87EFC">
        <w:fldChar w:fldCharType="end"/>
      </w:r>
    </w:p>
    <w:p w14:paraId="3BEBDA54" w14:textId="539CEF9F" w:rsidR="00E87EFC" w:rsidRDefault="00E87EF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_Toc175896254 \h </w:instrText>
      </w:r>
      <w:r>
        <w:fldChar w:fldCharType="separate"/>
      </w:r>
      <w:r>
        <w:t>10</w:t>
      </w:r>
      <w:r>
        <w:fldChar w:fldCharType="end"/>
      </w:r>
    </w:p>
    <w:p w14:paraId="62239D42" w14:textId="7ADEA640" w:rsidR="00E87EFC" w:rsidRDefault="00E87EF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_Toc175896255 \h </w:instrText>
      </w:r>
      <w:r>
        <w:fldChar w:fldCharType="separate"/>
      </w:r>
      <w:r>
        <w:t>10</w:t>
      </w:r>
      <w:r>
        <w:fldChar w:fldCharType="end"/>
      </w:r>
    </w:p>
    <w:p w14:paraId="0B54D787" w14:textId="47D2EC0A" w:rsidR="00E87EFC" w:rsidRDefault="00E87EF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_Toc175896256 \h </w:instrText>
      </w:r>
      <w:r>
        <w:fldChar w:fldCharType="separate"/>
      </w:r>
      <w:r>
        <w:t>12</w:t>
      </w:r>
      <w:r>
        <w:fldChar w:fldCharType="end"/>
      </w:r>
    </w:p>
    <w:p w14:paraId="50DD14C2" w14:textId="6E3928F0" w:rsidR="00E87EFC" w:rsidRDefault="00E87EF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_Toc175896257 \h </w:instrText>
      </w:r>
      <w:r>
        <w:fldChar w:fldCharType="separate"/>
      </w:r>
      <w:r>
        <w:t>12</w:t>
      </w:r>
      <w:r>
        <w:fldChar w:fldCharType="end"/>
      </w:r>
    </w:p>
    <w:p w14:paraId="4C723197" w14:textId="4F353CF3" w:rsidR="00E87EFC" w:rsidRDefault="00E87EF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_Toc175896258 \h </w:instrText>
      </w:r>
      <w:r>
        <w:fldChar w:fldCharType="separate"/>
      </w:r>
      <w:r>
        <w:t>12</w:t>
      </w:r>
      <w:r>
        <w:fldChar w:fldCharType="end"/>
      </w:r>
    </w:p>
    <w:p w14:paraId="53E542E6" w14:textId="70D74ED4" w:rsidR="00E87EFC" w:rsidRDefault="00E87EFC">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_Toc175896259 \h </w:instrText>
      </w:r>
      <w:r>
        <w:fldChar w:fldCharType="separate"/>
      </w:r>
      <w:r>
        <w:t>12</w:t>
      </w:r>
      <w:r>
        <w:fldChar w:fldCharType="end"/>
      </w:r>
    </w:p>
    <w:p w14:paraId="1D44519D" w14:textId="5F6F748D" w:rsidR="00E87EFC" w:rsidRDefault="00E87EF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_Toc175896260 \h </w:instrText>
      </w:r>
      <w:r>
        <w:fldChar w:fldCharType="separate"/>
      </w:r>
      <w:r>
        <w:t>12</w:t>
      </w:r>
      <w:r>
        <w:fldChar w:fldCharType="end"/>
      </w:r>
    </w:p>
    <w:p w14:paraId="60FBC8A1" w14:textId="0D5F405C" w:rsidR="00E87EFC" w:rsidRDefault="00E87EF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_Toc175896261 \h </w:instrText>
      </w:r>
      <w:r>
        <w:fldChar w:fldCharType="separate"/>
      </w:r>
      <w:r>
        <w:t>12</w:t>
      </w:r>
      <w:r>
        <w:fldChar w:fldCharType="end"/>
      </w:r>
    </w:p>
    <w:p w14:paraId="364CA51A" w14:textId="1D05B5F2" w:rsidR="00E87EFC" w:rsidRDefault="00E87EF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_Toc175896262 \h </w:instrText>
      </w:r>
      <w:r>
        <w:fldChar w:fldCharType="separate"/>
      </w:r>
      <w:r>
        <w:t>13</w:t>
      </w:r>
      <w:r>
        <w:fldChar w:fldCharType="end"/>
      </w:r>
    </w:p>
    <w:p w14:paraId="35669D67" w14:textId="0CDB06EC" w:rsidR="00E87EFC" w:rsidRDefault="00E87EF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_Toc175896263 \h </w:instrText>
      </w:r>
      <w:r>
        <w:fldChar w:fldCharType="separate"/>
      </w:r>
      <w:r>
        <w:t>13</w:t>
      </w:r>
      <w:r>
        <w:fldChar w:fldCharType="end"/>
      </w:r>
    </w:p>
    <w:p w14:paraId="3CB152C8" w14:textId="0E4573C5" w:rsidR="00E87EFC" w:rsidRDefault="00E87EF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Support of PDU set based </w:t>
      </w:r>
      <w:r>
        <w:rPr>
          <w:lang w:eastAsia="zh-CN"/>
        </w:rPr>
        <w:t>QoS handling enhancement</w:t>
      </w:r>
      <w:r>
        <w:tab/>
      </w:r>
      <w:r>
        <w:fldChar w:fldCharType="begin" w:fldLock="1"/>
      </w:r>
      <w:r>
        <w:instrText xml:space="preserve"> PAGEREF _Toc175896264 \h </w:instrText>
      </w:r>
      <w:r>
        <w:fldChar w:fldCharType="separate"/>
      </w:r>
      <w:r>
        <w:t>13</w:t>
      </w:r>
      <w:r>
        <w:fldChar w:fldCharType="end"/>
      </w:r>
    </w:p>
    <w:p w14:paraId="79C19EBD" w14:textId="79EA0CE4" w:rsidR="00E87EFC" w:rsidRDefault="00E87EFC">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_Toc175896265 \h </w:instrText>
      </w:r>
      <w:r>
        <w:fldChar w:fldCharType="separate"/>
      </w:r>
      <w:r>
        <w:t>13</w:t>
      </w:r>
      <w:r>
        <w:fldChar w:fldCharType="end"/>
      </w:r>
    </w:p>
    <w:p w14:paraId="13F3C1EF" w14:textId="3D5186FB" w:rsidR="00E87EFC" w:rsidRDefault="00E87EF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Support PDU Set information identification for end-to-end encrypted XRM traffic</w:t>
      </w:r>
      <w:r>
        <w:tab/>
      </w:r>
      <w:r>
        <w:fldChar w:fldCharType="begin" w:fldLock="1"/>
      </w:r>
      <w:r>
        <w:instrText xml:space="preserve"> PAGEREF _Toc175896266 \h </w:instrText>
      </w:r>
      <w:r>
        <w:fldChar w:fldCharType="separate"/>
      </w:r>
      <w:r>
        <w:t>13</w:t>
      </w:r>
      <w:r>
        <w:fldChar w:fldCharType="end"/>
      </w:r>
    </w:p>
    <w:p w14:paraId="09639850" w14:textId="1DACCB9B" w:rsidR="00E87EFC" w:rsidRDefault="00E87EF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_Toc175896267 \h </w:instrText>
      </w:r>
      <w:r>
        <w:fldChar w:fldCharType="separate"/>
      </w:r>
      <w:r>
        <w:t>13</w:t>
      </w:r>
      <w:r>
        <w:fldChar w:fldCharType="end"/>
      </w:r>
    </w:p>
    <w:p w14:paraId="4CD6E82A" w14:textId="6EABB8B0" w:rsidR="00E87EFC" w:rsidRDefault="00E87EF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Leverage PDU Set QoS information for DSCP marking over N3/N9 in the transport network</w:t>
      </w:r>
      <w:r>
        <w:tab/>
      </w:r>
      <w:r>
        <w:fldChar w:fldCharType="begin" w:fldLock="1"/>
      </w:r>
      <w:r>
        <w:instrText xml:space="preserve"> PAGEREF _Toc175896268 \h </w:instrText>
      </w:r>
      <w:r>
        <w:fldChar w:fldCharType="separate"/>
      </w:r>
      <w:r>
        <w:t>13</w:t>
      </w:r>
      <w:r>
        <w:fldChar w:fldCharType="end"/>
      </w:r>
    </w:p>
    <w:p w14:paraId="6B956873" w14:textId="577B68DF" w:rsidR="00E87EFC" w:rsidRDefault="00E87EF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_Toc175896269 \h </w:instrText>
      </w:r>
      <w:r>
        <w:fldChar w:fldCharType="separate"/>
      </w:r>
      <w:r>
        <w:t>13</w:t>
      </w:r>
      <w:r>
        <w:fldChar w:fldCharType="end"/>
      </w:r>
    </w:p>
    <w:p w14:paraId="5DD4F1C5" w14:textId="17C27C64" w:rsidR="00E87EFC" w:rsidRDefault="00E87EFC">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Traffic detection and QoS flow mapping for multiplexed data flows</w:t>
      </w:r>
      <w:r>
        <w:tab/>
      </w:r>
      <w:r>
        <w:fldChar w:fldCharType="begin" w:fldLock="1"/>
      </w:r>
      <w:r>
        <w:instrText xml:space="preserve"> PAGEREF _Toc175896270 \h </w:instrText>
      </w:r>
      <w:r>
        <w:fldChar w:fldCharType="separate"/>
      </w:r>
      <w:r>
        <w:t>14</w:t>
      </w:r>
      <w:r>
        <w:fldChar w:fldCharType="end"/>
      </w:r>
    </w:p>
    <w:p w14:paraId="4D4C0548" w14:textId="7E92B24C" w:rsidR="00E87EFC" w:rsidRDefault="00E87EFC">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_Toc175896271 \h </w:instrText>
      </w:r>
      <w:r>
        <w:fldChar w:fldCharType="separate"/>
      </w:r>
      <w:r>
        <w:t>14</w:t>
      </w:r>
      <w:r>
        <w:fldChar w:fldCharType="end"/>
      </w:r>
    </w:p>
    <w:p w14:paraId="78737884" w14:textId="32E4655E" w:rsidR="00E87EFC" w:rsidRDefault="00E87EFC">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Key Issue #5: QoS Handling when Traffic Characteristics Change Dynamically</w:t>
      </w:r>
      <w:r>
        <w:tab/>
      </w:r>
      <w:r>
        <w:fldChar w:fldCharType="begin" w:fldLock="1"/>
      </w:r>
      <w:r>
        <w:instrText xml:space="preserve"> PAGEREF _Toc175896272 \h </w:instrText>
      </w:r>
      <w:r>
        <w:fldChar w:fldCharType="separate"/>
      </w:r>
      <w:r>
        <w:t>14</w:t>
      </w:r>
      <w:r>
        <w:fldChar w:fldCharType="end"/>
      </w:r>
    </w:p>
    <w:p w14:paraId="00E3463C" w14:textId="12D5790D" w:rsidR="00E87EFC" w:rsidRDefault="00E87EFC">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_Toc175896273 \h </w:instrText>
      </w:r>
      <w:r>
        <w:fldChar w:fldCharType="separate"/>
      </w:r>
      <w:r>
        <w:t>14</w:t>
      </w:r>
      <w:r>
        <w:fldChar w:fldCharType="end"/>
      </w:r>
    </w:p>
    <w:p w14:paraId="2A0A1D07" w14:textId="0CB56887" w:rsidR="00E87EFC" w:rsidRDefault="00E87EFC">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Key Issue #6: L4S for non-3GPP access networks and intermediate 5GS nodes</w:t>
      </w:r>
      <w:r>
        <w:tab/>
      </w:r>
      <w:r>
        <w:fldChar w:fldCharType="begin" w:fldLock="1"/>
      </w:r>
      <w:r>
        <w:instrText xml:space="preserve"> PAGEREF _Toc175896274 \h </w:instrText>
      </w:r>
      <w:r>
        <w:fldChar w:fldCharType="separate"/>
      </w:r>
      <w:r>
        <w:t>15</w:t>
      </w:r>
      <w:r>
        <w:fldChar w:fldCharType="end"/>
      </w:r>
    </w:p>
    <w:p w14:paraId="610855FB" w14:textId="669D774E" w:rsidR="00E87EFC" w:rsidRDefault="00E87EFC">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_Toc175896275 \h </w:instrText>
      </w:r>
      <w:r>
        <w:fldChar w:fldCharType="separate"/>
      </w:r>
      <w:r>
        <w:t>15</w:t>
      </w:r>
      <w:r>
        <w:fldChar w:fldCharType="end"/>
      </w:r>
    </w:p>
    <w:p w14:paraId="17D76B9F" w14:textId="0451C82D" w:rsidR="00E87EFC" w:rsidRDefault="00E87EF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Key Issue #7: Support for PDU Set in non-3GPP access.</w:t>
      </w:r>
      <w:r>
        <w:tab/>
      </w:r>
      <w:r>
        <w:fldChar w:fldCharType="begin" w:fldLock="1"/>
      </w:r>
      <w:r>
        <w:instrText xml:space="preserve"> PAGEREF _Toc175896276 \h </w:instrText>
      </w:r>
      <w:r>
        <w:fldChar w:fldCharType="separate"/>
      </w:r>
      <w:r>
        <w:t>15</w:t>
      </w:r>
      <w:r>
        <w:fldChar w:fldCharType="end"/>
      </w:r>
    </w:p>
    <w:p w14:paraId="3E485E12" w14:textId="763E1F4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cs="Arial"/>
          <w:lang w:val="en-US" w:eastAsia="ko-KR"/>
        </w:rPr>
        <w:t>5</w:t>
      </w:r>
      <w:r w:rsidRPr="005F3B87">
        <w:rPr>
          <w:rFonts w:cs="Arial"/>
        </w:rPr>
        <w:t>.</w:t>
      </w:r>
      <w:r>
        <w:t>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_Toc175896277 \h </w:instrText>
      </w:r>
      <w:r>
        <w:fldChar w:fldCharType="separate"/>
      </w:r>
      <w:r>
        <w:t>15</w:t>
      </w:r>
      <w:r>
        <w:fldChar w:fldCharType="end"/>
      </w:r>
    </w:p>
    <w:p w14:paraId="794DB1ED" w14:textId="0298803C" w:rsidR="00E87EFC" w:rsidRDefault="00E87EFC">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 xml:space="preserve">Key Issue #8: </w:t>
      </w:r>
      <w:r w:rsidRPr="005F3B87">
        <w:rPr>
          <w:rFonts w:cs="Arial"/>
        </w:rPr>
        <w:t>Enhancement for</w:t>
      </w:r>
      <w:r>
        <w:t xml:space="preserve"> UE with the tethered devices</w:t>
      </w:r>
      <w:r>
        <w:tab/>
      </w:r>
      <w:r>
        <w:fldChar w:fldCharType="begin" w:fldLock="1"/>
      </w:r>
      <w:r>
        <w:instrText xml:space="preserve"> PAGEREF _Toc175896278 \h </w:instrText>
      </w:r>
      <w:r>
        <w:fldChar w:fldCharType="separate"/>
      </w:r>
      <w:r>
        <w:t>15</w:t>
      </w:r>
      <w:r>
        <w:fldChar w:fldCharType="end"/>
      </w:r>
    </w:p>
    <w:p w14:paraId="34AFC5B0" w14:textId="4A97F18E" w:rsidR="00E87EFC" w:rsidRDefault="00E87EFC">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_Toc175896279 \h </w:instrText>
      </w:r>
      <w:r>
        <w:fldChar w:fldCharType="separate"/>
      </w:r>
      <w:r>
        <w:t>15</w:t>
      </w:r>
      <w:r>
        <w:fldChar w:fldCharType="end"/>
      </w:r>
    </w:p>
    <w:p w14:paraId="563FBCB0" w14:textId="2208463E" w:rsidR="00E87EFC" w:rsidRDefault="00E87EFC">
      <w:pPr>
        <w:pStyle w:val="TOC2"/>
        <w:rPr>
          <w:rFonts w:asciiTheme="minorHAnsi" w:eastAsiaTheme="minorEastAsia" w:hAnsiTheme="minorHAnsi" w:cstheme="minorBidi"/>
          <w:kern w:val="2"/>
          <w:sz w:val="22"/>
          <w:szCs w:val="22"/>
          <w14:ligatures w14:val="standardContextual"/>
        </w:rPr>
      </w:pPr>
      <w:r w:rsidRPr="005F3B87">
        <w:rPr>
          <w:lang w:val="en-US" w:eastAsia="zh-CN"/>
        </w:rPr>
        <w:t>5</w:t>
      </w:r>
      <w:r>
        <w:rPr>
          <w:lang w:eastAsia="ko-KR"/>
        </w:rPr>
        <w:t>.9</w:t>
      </w:r>
      <w:r>
        <w:rPr>
          <w:rFonts w:asciiTheme="minorHAnsi" w:eastAsiaTheme="minorEastAsia" w:hAnsiTheme="minorHAnsi" w:cstheme="minorBidi"/>
          <w:kern w:val="2"/>
          <w:sz w:val="22"/>
          <w:szCs w:val="22"/>
          <w14:ligatures w14:val="standardContextual"/>
        </w:rPr>
        <w:tab/>
      </w:r>
      <w:r>
        <w:rPr>
          <w:lang w:eastAsia="ko-KR"/>
        </w:rPr>
        <w:t xml:space="preserve">Key Issue #9: </w:t>
      </w:r>
      <w:r w:rsidRPr="005F3B87">
        <w:rPr>
          <w:lang w:val="en-US" w:eastAsia="zh-CN"/>
        </w:rPr>
        <w:t>Enhancement for XR related network information exposure</w:t>
      </w:r>
      <w:r>
        <w:tab/>
      </w:r>
      <w:r>
        <w:fldChar w:fldCharType="begin" w:fldLock="1"/>
      </w:r>
      <w:r>
        <w:instrText xml:space="preserve"> PAGEREF _Toc175896280 \h </w:instrText>
      </w:r>
      <w:r>
        <w:fldChar w:fldCharType="separate"/>
      </w:r>
      <w:r>
        <w:t>16</w:t>
      </w:r>
      <w:r>
        <w:fldChar w:fldCharType="end"/>
      </w:r>
    </w:p>
    <w:p w14:paraId="66369E47" w14:textId="0D9ABBBE"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zh-CN"/>
        </w:rPr>
        <w:t>5</w:t>
      </w:r>
      <w:r>
        <w:t>.9.1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_Toc175896281 \h </w:instrText>
      </w:r>
      <w:r>
        <w:fldChar w:fldCharType="separate"/>
      </w:r>
      <w:r>
        <w:t>16</w:t>
      </w:r>
      <w:r>
        <w:fldChar w:fldCharType="end"/>
      </w:r>
    </w:p>
    <w:p w14:paraId="5862EAAD" w14:textId="22D6ADA2" w:rsidR="00E87EFC" w:rsidRDefault="00E87EF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_Toc175896282 \h </w:instrText>
      </w:r>
      <w:r>
        <w:fldChar w:fldCharType="separate"/>
      </w:r>
      <w:r>
        <w:t>17</w:t>
      </w:r>
      <w:r>
        <w:fldChar w:fldCharType="end"/>
      </w:r>
    </w:p>
    <w:p w14:paraId="65D1C35D" w14:textId="044AC70C" w:rsidR="00E87EFC" w:rsidRDefault="00E87EFC">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_Toc175896283 \h </w:instrText>
      </w:r>
      <w:r>
        <w:fldChar w:fldCharType="separate"/>
      </w:r>
      <w:r>
        <w:t>17</w:t>
      </w:r>
      <w:r>
        <w:fldChar w:fldCharType="end"/>
      </w:r>
    </w:p>
    <w:p w14:paraId="3B40C2CB" w14:textId="510BC5DF"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w:t>
      </w:r>
      <w:r w:rsidRPr="005F3B87">
        <w:rPr>
          <w:rFonts w:eastAsia="DengXian"/>
        </w:rPr>
        <w:t>: PDU Set content ratio awareness at RAN</w:t>
      </w:r>
      <w:r>
        <w:tab/>
      </w:r>
      <w:r>
        <w:fldChar w:fldCharType="begin" w:fldLock="1"/>
      </w:r>
      <w:r>
        <w:instrText xml:space="preserve"> PAGEREF _Toc175896284 \h </w:instrText>
      </w:r>
      <w:r>
        <w:fldChar w:fldCharType="separate"/>
      </w:r>
      <w:r>
        <w:t>19</w:t>
      </w:r>
      <w:r>
        <w:fldChar w:fldCharType="end"/>
      </w:r>
    </w:p>
    <w:p w14:paraId="3E7DB0D3" w14:textId="0E9C5ED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_Toc175896285 \h </w:instrText>
      </w:r>
      <w:r>
        <w:fldChar w:fldCharType="separate"/>
      </w:r>
      <w:r>
        <w:t>19</w:t>
      </w:r>
      <w:r>
        <w:fldChar w:fldCharType="end"/>
      </w:r>
    </w:p>
    <w:p w14:paraId="76F568A3" w14:textId="643B15D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_Toc175896286 \h </w:instrText>
      </w:r>
      <w:r>
        <w:fldChar w:fldCharType="separate"/>
      </w:r>
      <w:r>
        <w:t>19</w:t>
      </w:r>
      <w:r>
        <w:fldChar w:fldCharType="end"/>
      </w:r>
    </w:p>
    <w:p w14:paraId="3FBC3B30" w14:textId="7E676B7B" w:rsidR="00E87EFC" w:rsidRDefault="00E87EFC">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_Toc175896287 \h </w:instrText>
      </w:r>
      <w:r>
        <w:fldChar w:fldCharType="separate"/>
      </w:r>
      <w:r>
        <w:t>19</w:t>
      </w:r>
      <w:r>
        <w:fldChar w:fldCharType="end"/>
      </w:r>
    </w:p>
    <w:p w14:paraId="33377196" w14:textId="3A1E6523" w:rsidR="00E87EFC" w:rsidRDefault="00E87EFC">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_Toc175896288 \h </w:instrText>
      </w:r>
      <w:r>
        <w:fldChar w:fldCharType="separate"/>
      </w:r>
      <w:r>
        <w:t>20</w:t>
      </w:r>
      <w:r>
        <w:fldChar w:fldCharType="end"/>
      </w:r>
    </w:p>
    <w:p w14:paraId="710D5677" w14:textId="00CC211C" w:rsidR="00E87EFC" w:rsidRDefault="00E87EFC">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Solution principles</w:t>
      </w:r>
      <w:r>
        <w:tab/>
      </w:r>
      <w:r>
        <w:fldChar w:fldCharType="begin" w:fldLock="1"/>
      </w:r>
      <w:r>
        <w:instrText xml:space="preserve"> PAGEREF _Toc175896289 \h </w:instrText>
      </w:r>
      <w:r>
        <w:fldChar w:fldCharType="separate"/>
      </w:r>
      <w:r>
        <w:t>20</w:t>
      </w:r>
      <w:r>
        <w:fldChar w:fldCharType="end"/>
      </w:r>
    </w:p>
    <w:p w14:paraId="27BAFE4E" w14:textId="6109CA6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_Toc175896290 \h </w:instrText>
      </w:r>
      <w:r>
        <w:fldChar w:fldCharType="separate"/>
      </w:r>
      <w:r>
        <w:t>22</w:t>
      </w:r>
      <w:r>
        <w:fldChar w:fldCharType="end"/>
      </w:r>
    </w:p>
    <w:p w14:paraId="4BBABF8A" w14:textId="18BC0FE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_Toc175896291 \h </w:instrText>
      </w:r>
      <w:r>
        <w:fldChar w:fldCharType="separate"/>
      </w:r>
      <w:r>
        <w:t>22</w:t>
      </w:r>
      <w:r>
        <w:fldChar w:fldCharType="end"/>
      </w:r>
    </w:p>
    <w:p w14:paraId="5652FCBB" w14:textId="10C64ED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6.2</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#2</w:t>
      </w:r>
      <w:r w:rsidRPr="005F3B87">
        <w:rPr>
          <w:rFonts w:eastAsia="DengXian"/>
        </w:rPr>
        <w:t>: Discarding of redundant PDUs (FEC) and reporting</w:t>
      </w:r>
      <w:r>
        <w:tab/>
      </w:r>
      <w:r>
        <w:fldChar w:fldCharType="begin" w:fldLock="1"/>
      </w:r>
      <w:r>
        <w:instrText xml:space="preserve"> PAGEREF _Toc175896292 \h </w:instrText>
      </w:r>
      <w:r>
        <w:fldChar w:fldCharType="separate"/>
      </w:r>
      <w:r>
        <w:t>23</w:t>
      </w:r>
      <w:r>
        <w:fldChar w:fldCharType="end"/>
      </w:r>
    </w:p>
    <w:p w14:paraId="48B6657A" w14:textId="66C0178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_Toc175896293 \h </w:instrText>
      </w:r>
      <w:r>
        <w:fldChar w:fldCharType="separate"/>
      </w:r>
      <w:r>
        <w:t>23</w:t>
      </w:r>
      <w:r>
        <w:fldChar w:fldCharType="end"/>
      </w:r>
    </w:p>
    <w:p w14:paraId="185FE778" w14:textId="7400CC9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_Toc175896294 \h </w:instrText>
      </w:r>
      <w:r>
        <w:fldChar w:fldCharType="separate"/>
      </w:r>
      <w:r>
        <w:t>23</w:t>
      </w:r>
      <w:r>
        <w:fldChar w:fldCharType="end"/>
      </w:r>
    </w:p>
    <w:p w14:paraId="323F9A85" w14:textId="6F307F3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_Toc175896295 \h </w:instrText>
      </w:r>
      <w:r>
        <w:fldChar w:fldCharType="separate"/>
      </w:r>
      <w:r>
        <w:t>23</w:t>
      </w:r>
      <w:r>
        <w:fldChar w:fldCharType="end"/>
      </w:r>
    </w:p>
    <w:p w14:paraId="4D17B56F" w14:textId="45C30AF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_Toc175896296 \h </w:instrText>
      </w:r>
      <w:r>
        <w:fldChar w:fldCharType="separate"/>
      </w:r>
      <w:r>
        <w:t>24</w:t>
      </w:r>
      <w:r>
        <w:fldChar w:fldCharType="end"/>
      </w:r>
    </w:p>
    <w:p w14:paraId="21984A5A" w14:textId="3D8DED7A" w:rsidR="00E87EFC" w:rsidRDefault="00E87EF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fldLock="1"/>
      </w:r>
      <w:r>
        <w:instrText xml:space="preserve"> PAGEREF _Toc175896297 \h </w:instrText>
      </w:r>
      <w:r>
        <w:fldChar w:fldCharType="separate"/>
      </w:r>
      <w:r>
        <w:t>25</w:t>
      </w:r>
      <w:r>
        <w:fldChar w:fldCharType="end"/>
      </w:r>
    </w:p>
    <w:p w14:paraId="6A692F2B" w14:textId="3B56C88D" w:rsidR="00E87EFC" w:rsidRDefault="00E87EFC">
      <w:pPr>
        <w:pStyle w:val="TOC3"/>
        <w:rPr>
          <w:rFonts w:asciiTheme="minorHAnsi" w:eastAsiaTheme="minorEastAsia" w:hAnsiTheme="minorHAnsi" w:cstheme="minorBidi"/>
          <w:kern w:val="2"/>
          <w:sz w:val="22"/>
          <w:szCs w:val="22"/>
          <w14:ligatures w14:val="standardContextual"/>
        </w:rPr>
      </w:pPr>
      <w:r>
        <w:rPr>
          <w:lang w:eastAsia="ja-JP"/>
        </w:rPr>
        <w:t>6.3.1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_Toc175896298 \h </w:instrText>
      </w:r>
      <w:r>
        <w:fldChar w:fldCharType="separate"/>
      </w:r>
      <w:r>
        <w:t>25</w:t>
      </w:r>
      <w:r>
        <w:fldChar w:fldCharType="end"/>
      </w:r>
    </w:p>
    <w:p w14:paraId="6043619B" w14:textId="6CBED8CF" w:rsidR="00E87EFC" w:rsidRDefault="00E87EFC">
      <w:pPr>
        <w:pStyle w:val="TOC3"/>
        <w:rPr>
          <w:rFonts w:asciiTheme="minorHAnsi" w:eastAsiaTheme="minorEastAsia" w:hAnsiTheme="minorHAnsi" w:cstheme="minorBidi"/>
          <w:kern w:val="2"/>
          <w:sz w:val="22"/>
          <w:szCs w:val="22"/>
          <w14:ligatures w14:val="standardContextual"/>
        </w:rPr>
      </w:pPr>
      <w:r>
        <w:rPr>
          <w:lang w:eastAsia="ja-JP"/>
        </w:rPr>
        <w:t>6.3.2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_Toc175896299 \h </w:instrText>
      </w:r>
      <w:r>
        <w:fldChar w:fldCharType="separate"/>
      </w:r>
      <w:r>
        <w:t>25</w:t>
      </w:r>
      <w:r>
        <w:fldChar w:fldCharType="end"/>
      </w:r>
    </w:p>
    <w:p w14:paraId="1404611C" w14:textId="0B1036A3" w:rsidR="00E87EFC" w:rsidRDefault="00E87EFC">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_Toc175896300 \h </w:instrText>
      </w:r>
      <w:r>
        <w:fldChar w:fldCharType="separate"/>
      </w:r>
      <w:r>
        <w:t>26</w:t>
      </w:r>
      <w:r>
        <w:fldChar w:fldCharType="end"/>
      </w:r>
    </w:p>
    <w:p w14:paraId="070E34EF" w14:textId="1DFDA3AB"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_Toc175896301 \h </w:instrText>
      </w:r>
      <w:r>
        <w:fldChar w:fldCharType="separate"/>
      </w:r>
      <w:r>
        <w:t>27</w:t>
      </w:r>
      <w:r>
        <w:fldChar w:fldCharType="end"/>
      </w:r>
    </w:p>
    <w:p w14:paraId="47116C6C" w14:textId="1D764CED" w:rsidR="00E87EFC" w:rsidRDefault="00E87EF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PDU Set FEC-based PDU Set QoS Handling</w:t>
      </w:r>
      <w:r>
        <w:tab/>
      </w:r>
      <w:r>
        <w:fldChar w:fldCharType="begin" w:fldLock="1"/>
      </w:r>
      <w:r>
        <w:instrText xml:space="preserve"> PAGEREF _Toc175896302 \h </w:instrText>
      </w:r>
      <w:r>
        <w:fldChar w:fldCharType="separate"/>
      </w:r>
      <w:r>
        <w:t>28</w:t>
      </w:r>
      <w:r>
        <w:fldChar w:fldCharType="end"/>
      </w:r>
    </w:p>
    <w:p w14:paraId="02793C89" w14:textId="6ED199C9" w:rsidR="00E87EFC" w:rsidRDefault="00E87EFC">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_Toc175896303 \h </w:instrText>
      </w:r>
      <w:r>
        <w:fldChar w:fldCharType="separate"/>
      </w:r>
      <w:r>
        <w:t>28</w:t>
      </w:r>
      <w:r>
        <w:fldChar w:fldCharType="end"/>
      </w:r>
    </w:p>
    <w:p w14:paraId="00140A52" w14:textId="6C7C92EF" w:rsidR="00E87EFC" w:rsidRDefault="00E87EFC">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_Toc175896304 \h </w:instrText>
      </w:r>
      <w:r>
        <w:fldChar w:fldCharType="separate"/>
      </w:r>
      <w:r>
        <w:t>28</w:t>
      </w:r>
      <w:r>
        <w:fldChar w:fldCharType="end"/>
      </w:r>
    </w:p>
    <w:p w14:paraId="1BDCA843" w14:textId="507134C8" w:rsidR="00E87EFC" w:rsidRDefault="00E87EFC">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FEC</w:t>
      </w:r>
      <w:r>
        <w:tab/>
      </w:r>
      <w:r>
        <w:fldChar w:fldCharType="begin" w:fldLock="1"/>
      </w:r>
      <w:r>
        <w:instrText xml:space="preserve"> PAGEREF _Toc175896305 \h </w:instrText>
      </w:r>
      <w:r>
        <w:fldChar w:fldCharType="separate"/>
      </w:r>
      <w:r>
        <w:t>28</w:t>
      </w:r>
      <w:r>
        <w:fldChar w:fldCharType="end"/>
      </w:r>
    </w:p>
    <w:p w14:paraId="7B2FCCDA" w14:textId="70EF985C" w:rsidR="00E87EFC" w:rsidRDefault="00E87EFC">
      <w:pPr>
        <w:pStyle w:val="TOC4"/>
        <w:rPr>
          <w:rFonts w:asciiTheme="minorHAnsi" w:eastAsiaTheme="minorEastAsia" w:hAnsiTheme="minorHAnsi" w:cstheme="minorBidi"/>
          <w:kern w:val="2"/>
          <w:sz w:val="22"/>
          <w:szCs w:val="22"/>
          <w14:ligatures w14:val="standardContextual"/>
        </w:rPr>
      </w:pPr>
      <w:r>
        <w:lastRenderedPageBreak/>
        <w:t>6.4.2.2</w:t>
      </w:r>
      <w:r>
        <w:rPr>
          <w:rFonts w:asciiTheme="minorHAnsi" w:eastAsiaTheme="minorEastAsia" w:hAnsiTheme="minorHAnsi" w:cstheme="minorBidi"/>
          <w:kern w:val="2"/>
          <w:sz w:val="22"/>
          <w:szCs w:val="22"/>
          <w14:ligatures w14:val="standardContextual"/>
        </w:rPr>
        <w:tab/>
      </w:r>
      <w:r>
        <w:t>Different Layer of Implementation FEC for PDU Sets</w:t>
      </w:r>
      <w:r>
        <w:tab/>
      </w:r>
      <w:r>
        <w:fldChar w:fldCharType="begin" w:fldLock="1"/>
      </w:r>
      <w:r>
        <w:instrText xml:space="preserve"> PAGEREF _Toc175896306 \h </w:instrText>
      </w:r>
      <w:r>
        <w:fldChar w:fldCharType="separate"/>
      </w:r>
      <w:r>
        <w:t>28</w:t>
      </w:r>
      <w:r>
        <w:fldChar w:fldCharType="end"/>
      </w:r>
    </w:p>
    <w:p w14:paraId="73D2B11B" w14:textId="0CB02028" w:rsidR="00E87EFC" w:rsidRDefault="00E87EFC">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Implementation of PDU Set FEC</w:t>
      </w:r>
      <w:r>
        <w:tab/>
      </w:r>
      <w:r>
        <w:fldChar w:fldCharType="begin" w:fldLock="1"/>
      </w:r>
      <w:r>
        <w:instrText xml:space="preserve"> PAGEREF _Toc175896307 \h </w:instrText>
      </w:r>
      <w:r>
        <w:fldChar w:fldCharType="separate"/>
      </w:r>
      <w:r>
        <w:t>28</w:t>
      </w:r>
      <w:r>
        <w:fldChar w:fldCharType="end"/>
      </w:r>
    </w:p>
    <w:p w14:paraId="74E13C3C" w14:textId="27DE0D53" w:rsidR="00E87EFC" w:rsidRDefault="00E87EFC">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_Toc175896308 \h </w:instrText>
      </w:r>
      <w:r>
        <w:fldChar w:fldCharType="separate"/>
      </w:r>
      <w:r>
        <w:t>29</w:t>
      </w:r>
      <w:r>
        <w:fldChar w:fldCharType="end"/>
      </w:r>
    </w:p>
    <w:p w14:paraId="7FD0CB7F" w14:textId="0EE2B5A2"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_Toc175896309 \h </w:instrText>
      </w:r>
      <w:r>
        <w:fldChar w:fldCharType="separate"/>
      </w:r>
      <w:r>
        <w:t>29</w:t>
      </w:r>
      <w:r>
        <w:fldChar w:fldCharType="end"/>
      </w:r>
    </w:p>
    <w:p w14:paraId="081BB12A" w14:textId="6C3BBF6B"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t xml:space="preserve">5: </w:t>
      </w:r>
      <w:r w:rsidRPr="005F3B87">
        <w:rPr>
          <w:rFonts w:cs="Arial"/>
        </w:rPr>
        <w:t>PDU Set Handling and Information marking to support RAN's other PDU Set QoS handling different from the handling with for PSDB/PSER/PSIHI</w:t>
      </w:r>
      <w:r>
        <w:tab/>
      </w:r>
      <w:r>
        <w:fldChar w:fldCharType="begin" w:fldLock="1"/>
      </w:r>
      <w:r>
        <w:instrText xml:space="preserve"> PAGEREF _Toc175896310 \h </w:instrText>
      </w:r>
      <w:r>
        <w:fldChar w:fldCharType="separate"/>
      </w:r>
      <w:r>
        <w:t>30</w:t>
      </w:r>
      <w:r>
        <w:fldChar w:fldCharType="end"/>
      </w:r>
    </w:p>
    <w:p w14:paraId="29684CA2" w14:textId="08889175" w:rsidR="00E87EFC" w:rsidRDefault="00E87EFC">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_Toc175896311 \h </w:instrText>
      </w:r>
      <w:r>
        <w:fldChar w:fldCharType="separate"/>
      </w:r>
      <w:r>
        <w:t>30</w:t>
      </w:r>
      <w:r>
        <w:fldChar w:fldCharType="end"/>
      </w:r>
    </w:p>
    <w:p w14:paraId="2150BB6B" w14:textId="731EE28A" w:rsidR="00E87EFC" w:rsidRDefault="00E87EFC">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_Toc175896312 \h </w:instrText>
      </w:r>
      <w:r>
        <w:fldChar w:fldCharType="separate"/>
      </w:r>
      <w:r>
        <w:t>30</w:t>
      </w:r>
      <w:r>
        <w:fldChar w:fldCharType="end"/>
      </w:r>
    </w:p>
    <w:p w14:paraId="3132C62C" w14:textId="04F57911" w:rsidR="00E87EFC" w:rsidRDefault="00E87EFC">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_Toc175896313 \h </w:instrText>
      </w:r>
      <w:r>
        <w:fldChar w:fldCharType="separate"/>
      </w:r>
      <w:r>
        <w:t>30</w:t>
      </w:r>
      <w:r>
        <w:fldChar w:fldCharType="end"/>
      </w:r>
    </w:p>
    <w:p w14:paraId="03E958B6" w14:textId="5D627D01"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_Toc175896314 \h </w:instrText>
      </w:r>
      <w:r>
        <w:fldChar w:fldCharType="separate"/>
      </w:r>
      <w:r>
        <w:t>31</w:t>
      </w:r>
      <w:r>
        <w:fldChar w:fldCharType="end"/>
      </w:r>
    </w:p>
    <w:p w14:paraId="29FCDF9D" w14:textId="51E983BB"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val="en-US" w:eastAsia="zh-CN"/>
        </w:rPr>
        <w:t>6.6</w:t>
      </w:r>
      <w:r>
        <w:rPr>
          <w:rFonts w:asciiTheme="minorHAnsi" w:eastAsiaTheme="minorEastAsia" w:hAnsiTheme="minorHAnsi" w:cstheme="minorBidi"/>
          <w:kern w:val="2"/>
          <w:sz w:val="22"/>
          <w:szCs w:val="22"/>
          <w14:ligatures w14:val="standardContextual"/>
        </w:rPr>
        <w:tab/>
      </w:r>
      <w:r w:rsidRPr="005F3B87">
        <w:rPr>
          <w:rFonts w:eastAsia="DengXian"/>
          <w:lang w:val="en-US"/>
        </w:rPr>
        <w:t>Solution</w:t>
      </w:r>
      <w:r w:rsidRPr="005F3B87">
        <w:rPr>
          <w:rFonts w:eastAsia="DengXian"/>
          <w:lang w:val="en-US" w:eastAsia="zh-CN"/>
        </w:rPr>
        <w:t xml:space="preserve"> #6</w:t>
      </w:r>
      <w:r w:rsidRPr="005F3B87">
        <w:rPr>
          <w:rFonts w:eastAsia="DengXian"/>
          <w:lang w:val="en-US"/>
        </w:rPr>
        <w:t xml:space="preserve">: </w:t>
      </w:r>
      <w:r w:rsidRPr="005F3B87">
        <w:rPr>
          <w:rFonts w:eastAsia="DengXian"/>
          <w:lang w:val="en-US" w:eastAsia="zh-CN"/>
        </w:rPr>
        <w:t>Enhanced Alternative QoS Profiles for PDU set based QoS handling</w:t>
      </w:r>
      <w:r>
        <w:tab/>
      </w:r>
      <w:r>
        <w:fldChar w:fldCharType="begin" w:fldLock="1"/>
      </w:r>
      <w:r>
        <w:instrText xml:space="preserve"> PAGEREF _Toc175896315 \h </w:instrText>
      </w:r>
      <w:r>
        <w:fldChar w:fldCharType="separate"/>
      </w:r>
      <w:r>
        <w:t>31</w:t>
      </w:r>
      <w:r>
        <w:fldChar w:fldCharType="end"/>
      </w:r>
    </w:p>
    <w:p w14:paraId="651B44ED" w14:textId="5EB1847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6.6.1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_Toc175896316 \h </w:instrText>
      </w:r>
      <w:r>
        <w:fldChar w:fldCharType="separate"/>
      </w:r>
      <w:r>
        <w:t>31</w:t>
      </w:r>
      <w:r>
        <w:fldChar w:fldCharType="end"/>
      </w:r>
    </w:p>
    <w:p w14:paraId="62302F75" w14:textId="1915836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6.6.2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_Toc175896317 \h </w:instrText>
      </w:r>
      <w:r>
        <w:fldChar w:fldCharType="separate"/>
      </w:r>
      <w:r>
        <w:t>31</w:t>
      </w:r>
      <w:r>
        <w:fldChar w:fldCharType="end"/>
      </w:r>
    </w:p>
    <w:p w14:paraId="6D9982E7" w14:textId="6147874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6.6.3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_Toc175896318 \h </w:instrText>
      </w:r>
      <w:r>
        <w:fldChar w:fldCharType="separate"/>
      </w:r>
      <w:r>
        <w:t>32</w:t>
      </w:r>
      <w:r>
        <w:fldChar w:fldCharType="end"/>
      </w:r>
    </w:p>
    <w:p w14:paraId="353FCB3C" w14:textId="47926743"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_Toc175896319 \h </w:instrText>
      </w:r>
      <w:r>
        <w:fldChar w:fldCharType="separate"/>
      </w:r>
      <w:r>
        <w:t>33</w:t>
      </w:r>
      <w:r>
        <w:fldChar w:fldCharType="end"/>
      </w:r>
    </w:p>
    <w:p w14:paraId="6B648540" w14:textId="4F21E709"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t>Solution</w:t>
      </w:r>
      <w:r>
        <w:rPr>
          <w:lang w:eastAsia="zh-CN"/>
        </w:rPr>
        <w:t xml:space="preserve"> #7</w:t>
      </w:r>
      <w:r>
        <w:t>: Enhancing alternative QoS profile with UL and/or DL PDU set QoS parameters</w:t>
      </w:r>
      <w:r>
        <w:tab/>
      </w:r>
      <w:r>
        <w:fldChar w:fldCharType="begin" w:fldLock="1"/>
      </w:r>
      <w:r>
        <w:instrText xml:space="preserve"> PAGEREF _Toc175896320 \h </w:instrText>
      </w:r>
      <w:r>
        <w:fldChar w:fldCharType="separate"/>
      </w:r>
      <w:r>
        <w:t>33</w:t>
      </w:r>
      <w:r>
        <w:fldChar w:fldCharType="end"/>
      </w:r>
    </w:p>
    <w:p w14:paraId="0A58DAE5" w14:textId="6A06A50A" w:rsidR="00E87EFC" w:rsidRDefault="00E87EFC">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w:t>
      </w:r>
      <w:r>
        <w:rPr>
          <w:lang w:eastAsia="zh-CN"/>
        </w:rPr>
        <w:t>ey</w:t>
      </w:r>
      <w:r>
        <w:t xml:space="preserve"> Issue mapping</w:t>
      </w:r>
      <w:r>
        <w:tab/>
      </w:r>
      <w:r>
        <w:fldChar w:fldCharType="begin" w:fldLock="1"/>
      </w:r>
      <w:r>
        <w:instrText xml:space="preserve"> PAGEREF _Toc175896321 \h </w:instrText>
      </w:r>
      <w:r>
        <w:fldChar w:fldCharType="separate"/>
      </w:r>
      <w:r>
        <w:t>33</w:t>
      </w:r>
      <w:r>
        <w:fldChar w:fldCharType="end"/>
      </w:r>
    </w:p>
    <w:p w14:paraId="0DD23360" w14:textId="1DF2B6C7" w:rsidR="00E87EFC" w:rsidRDefault="00E87EFC">
      <w:pPr>
        <w:pStyle w:val="TOC3"/>
        <w:rPr>
          <w:rFonts w:asciiTheme="minorHAnsi" w:eastAsiaTheme="minorEastAsia" w:hAnsiTheme="minorHAnsi" w:cstheme="minorBidi"/>
          <w:kern w:val="2"/>
          <w:sz w:val="22"/>
          <w:szCs w:val="22"/>
          <w14:ligatures w14:val="standardContextual"/>
        </w:rPr>
      </w:pPr>
      <w:r>
        <w:rPr>
          <w:lang w:eastAsia="en-US"/>
        </w:rPr>
        <w:t>6.7.2</w:t>
      </w:r>
      <w:r>
        <w:rPr>
          <w:rFonts w:asciiTheme="minorHAnsi" w:eastAsiaTheme="minorEastAsia" w:hAnsiTheme="minorHAnsi" w:cstheme="minorBidi"/>
          <w:kern w:val="2"/>
          <w:sz w:val="22"/>
          <w:szCs w:val="22"/>
          <w14:ligatures w14:val="standardContextual"/>
        </w:rPr>
        <w:tab/>
      </w:r>
      <w:r>
        <w:rPr>
          <w:lang w:eastAsia="en-US"/>
        </w:rPr>
        <w:t>Description</w:t>
      </w:r>
      <w:r>
        <w:tab/>
      </w:r>
      <w:r>
        <w:fldChar w:fldCharType="begin" w:fldLock="1"/>
      </w:r>
      <w:r>
        <w:instrText xml:space="preserve"> PAGEREF _Toc175896322 \h </w:instrText>
      </w:r>
      <w:r>
        <w:fldChar w:fldCharType="separate"/>
      </w:r>
      <w:r>
        <w:t>33</w:t>
      </w:r>
      <w:r>
        <w:fldChar w:fldCharType="end"/>
      </w:r>
    </w:p>
    <w:p w14:paraId="5409957B" w14:textId="71D579F4" w:rsidR="00E87EFC" w:rsidRDefault="00E87EFC">
      <w:pPr>
        <w:pStyle w:val="TOC3"/>
        <w:rPr>
          <w:rFonts w:asciiTheme="minorHAnsi" w:eastAsiaTheme="minorEastAsia" w:hAnsiTheme="minorHAnsi" w:cstheme="minorBidi"/>
          <w:kern w:val="2"/>
          <w:sz w:val="22"/>
          <w:szCs w:val="22"/>
          <w14:ligatures w14:val="standardContextual"/>
        </w:rPr>
      </w:pPr>
      <w:r>
        <w:rPr>
          <w:lang w:eastAsia="en-US"/>
        </w:rPr>
        <w:t>6.7.3</w:t>
      </w:r>
      <w:r>
        <w:rPr>
          <w:rFonts w:asciiTheme="minorHAnsi" w:eastAsiaTheme="minorEastAsia" w:hAnsiTheme="minorHAnsi" w:cstheme="minorBidi"/>
          <w:kern w:val="2"/>
          <w:sz w:val="22"/>
          <w:szCs w:val="22"/>
          <w14:ligatures w14:val="standardContextual"/>
        </w:rPr>
        <w:tab/>
      </w:r>
      <w:r>
        <w:rPr>
          <w:lang w:eastAsia="en-US"/>
        </w:rPr>
        <w:t>Procedures</w:t>
      </w:r>
      <w:r>
        <w:tab/>
      </w:r>
      <w:r>
        <w:fldChar w:fldCharType="begin" w:fldLock="1"/>
      </w:r>
      <w:r>
        <w:instrText xml:space="preserve"> PAGEREF _Toc175896323 \h </w:instrText>
      </w:r>
      <w:r>
        <w:fldChar w:fldCharType="separate"/>
      </w:r>
      <w:r>
        <w:t>34</w:t>
      </w:r>
      <w:r>
        <w:fldChar w:fldCharType="end"/>
      </w:r>
    </w:p>
    <w:p w14:paraId="0EB884F3" w14:textId="24AC3E2F" w:rsidR="00E87EFC" w:rsidRDefault="00E87EFC">
      <w:pPr>
        <w:pStyle w:val="TOC3"/>
        <w:rPr>
          <w:rFonts w:asciiTheme="minorHAnsi" w:eastAsiaTheme="minorEastAsia" w:hAnsiTheme="minorHAnsi" w:cstheme="minorBidi"/>
          <w:kern w:val="2"/>
          <w:sz w:val="22"/>
          <w:szCs w:val="22"/>
          <w14:ligatures w14:val="standardContextual"/>
        </w:rPr>
      </w:pPr>
      <w:r>
        <w:rPr>
          <w:lang w:eastAsia="en-US"/>
        </w:rPr>
        <w:t>6.7.4</w:t>
      </w:r>
      <w:r>
        <w:rPr>
          <w:rFonts w:asciiTheme="minorHAnsi" w:eastAsiaTheme="minorEastAsia" w:hAnsiTheme="minorHAnsi" w:cstheme="minorBidi"/>
          <w:kern w:val="2"/>
          <w:sz w:val="22"/>
          <w:szCs w:val="22"/>
          <w14:ligatures w14:val="standardContextual"/>
        </w:rPr>
        <w:tab/>
      </w:r>
      <w:r>
        <w:rPr>
          <w:lang w:eastAsia="en-US"/>
        </w:rPr>
        <w:t>Impacts on services, entities, and interfaces</w:t>
      </w:r>
      <w:r>
        <w:tab/>
      </w:r>
      <w:r>
        <w:fldChar w:fldCharType="begin" w:fldLock="1"/>
      </w:r>
      <w:r>
        <w:instrText xml:space="preserve"> PAGEREF _Toc175896324 \h </w:instrText>
      </w:r>
      <w:r>
        <w:fldChar w:fldCharType="separate"/>
      </w:r>
      <w:r>
        <w:t>35</w:t>
      </w:r>
      <w:r>
        <w:fldChar w:fldCharType="end"/>
      </w:r>
    </w:p>
    <w:p w14:paraId="57D11C04" w14:textId="43FCEA81"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6.8</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#8</w:t>
      </w:r>
      <w:r w:rsidRPr="005F3B87">
        <w:rPr>
          <w:rFonts w:eastAsia="DengXian"/>
        </w:rPr>
        <w:t>: Consistent PDU Set Handling between AF and 5GS</w:t>
      </w:r>
      <w:r>
        <w:tab/>
      </w:r>
      <w:r>
        <w:fldChar w:fldCharType="begin" w:fldLock="1"/>
      </w:r>
      <w:r>
        <w:instrText xml:space="preserve"> PAGEREF _Toc175896325 \h </w:instrText>
      </w:r>
      <w:r>
        <w:fldChar w:fldCharType="separate"/>
      </w:r>
      <w:r>
        <w:t>36</w:t>
      </w:r>
      <w:r>
        <w:fldChar w:fldCharType="end"/>
      </w:r>
    </w:p>
    <w:p w14:paraId="0C2CB912" w14:textId="038EAAB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_Toc175896326 \h </w:instrText>
      </w:r>
      <w:r>
        <w:fldChar w:fldCharType="separate"/>
      </w:r>
      <w:r>
        <w:t>36</w:t>
      </w:r>
      <w:r>
        <w:fldChar w:fldCharType="end"/>
      </w:r>
    </w:p>
    <w:p w14:paraId="2AC4A56E" w14:textId="5D5EF88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_Toc175896327 \h </w:instrText>
      </w:r>
      <w:r>
        <w:fldChar w:fldCharType="separate"/>
      </w:r>
      <w:r>
        <w:t>36</w:t>
      </w:r>
      <w:r>
        <w:fldChar w:fldCharType="end"/>
      </w:r>
    </w:p>
    <w:p w14:paraId="550B4826" w14:textId="60445E0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_Toc175896328 \h </w:instrText>
      </w:r>
      <w:r>
        <w:fldChar w:fldCharType="separate"/>
      </w:r>
      <w:r>
        <w:t>37</w:t>
      </w:r>
      <w:r>
        <w:fldChar w:fldCharType="end"/>
      </w:r>
    </w:p>
    <w:p w14:paraId="2CDBB5D1" w14:textId="2ED95BF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_Toc175896329 \h </w:instrText>
      </w:r>
      <w:r>
        <w:fldChar w:fldCharType="separate"/>
      </w:r>
      <w:r>
        <w:t>38</w:t>
      </w:r>
      <w:r>
        <w:fldChar w:fldCharType="end"/>
      </w:r>
    </w:p>
    <w:p w14:paraId="03DAEEDE" w14:textId="58157CF2"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6.9</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#9</w:t>
      </w:r>
      <w:r w:rsidRPr="005F3B87">
        <w:rPr>
          <w:rFonts w:eastAsia="DengXian"/>
        </w:rPr>
        <w:t xml:space="preserve">: </w:t>
      </w:r>
      <w:r w:rsidRPr="005F3B87">
        <w:rPr>
          <w:rFonts w:eastAsia="DengXian"/>
          <w:lang w:eastAsia="zh-CN"/>
        </w:rPr>
        <w:t>PDU Set</w:t>
      </w:r>
      <w:r w:rsidRPr="005F3B87">
        <w:rPr>
          <w:rFonts w:eastAsia="DengXian"/>
        </w:rPr>
        <w:t xml:space="preserve"> information identification for encrypted traffic</w:t>
      </w:r>
      <w:r>
        <w:tab/>
      </w:r>
      <w:r>
        <w:fldChar w:fldCharType="begin" w:fldLock="1"/>
      </w:r>
      <w:r>
        <w:instrText xml:space="preserve"> PAGEREF _Toc175896330 \h </w:instrText>
      </w:r>
      <w:r>
        <w:fldChar w:fldCharType="separate"/>
      </w:r>
      <w:r>
        <w:t>38</w:t>
      </w:r>
      <w:r>
        <w:fldChar w:fldCharType="end"/>
      </w:r>
    </w:p>
    <w:p w14:paraId="010A6942" w14:textId="67F79A7B"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6.9.1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_Toc175896331 \h </w:instrText>
      </w:r>
      <w:r>
        <w:fldChar w:fldCharType="separate"/>
      </w:r>
      <w:r>
        <w:t>38</w:t>
      </w:r>
      <w:r>
        <w:fldChar w:fldCharType="end"/>
      </w:r>
    </w:p>
    <w:p w14:paraId="0774BBB5" w14:textId="6559A95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6.9.2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_Toc175896332 \h </w:instrText>
      </w:r>
      <w:r>
        <w:fldChar w:fldCharType="separate"/>
      </w:r>
      <w:r>
        <w:t>38</w:t>
      </w:r>
      <w:r>
        <w:fldChar w:fldCharType="end"/>
      </w:r>
    </w:p>
    <w:p w14:paraId="2451C11C" w14:textId="6EC2CF8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6.9.3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_Toc175896333 \h </w:instrText>
      </w:r>
      <w:r>
        <w:fldChar w:fldCharType="separate"/>
      </w:r>
      <w:r>
        <w:t>39</w:t>
      </w:r>
      <w:r>
        <w:fldChar w:fldCharType="end"/>
      </w:r>
    </w:p>
    <w:p w14:paraId="6F6A108B" w14:textId="069965B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6.9.4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_Toc175896334 \h </w:instrText>
      </w:r>
      <w:r>
        <w:fldChar w:fldCharType="separate"/>
      </w:r>
      <w:r>
        <w:t>40</w:t>
      </w:r>
      <w:r>
        <w:fldChar w:fldCharType="end"/>
      </w:r>
    </w:p>
    <w:p w14:paraId="5309A3FC" w14:textId="41B3287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6.10</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#10</w:t>
      </w:r>
      <w:r w:rsidRPr="005F3B87">
        <w:rPr>
          <w:rFonts w:eastAsia="DengXian"/>
        </w:rPr>
        <w:t xml:space="preserve">: </w:t>
      </w:r>
      <w:r w:rsidRPr="005F3B87">
        <w:rPr>
          <w:rFonts w:eastAsia="DengXian"/>
          <w:lang w:val="en-US" w:eastAsia="zh-CN"/>
        </w:rPr>
        <w:t>PDU Set information identification based on MoQ</w:t>
      </w:r>
      <w:r>
        <w:tab/>
      </w:r>
      <w:r>
        <w:fldChar w:fldCharType="begin" w:fldLock="1"/>
      </w:r>
      <w:r>
        <w:instrText xml:space="preserve"> PAGEREF _Toc175896335 \h </w:instrText>
      </w:r>
      <w:r>
        <w:fldChar w:fldCharType="separate"/>
      </w:r>
      <w:r>
        <w:t>40</w:t>
      </w:r>
      <w:r>
        <w:fldChar w:fldCharType="end"/>
      </w:r>
    </w:p>
    <w:p w14:paraId="33E4E9F7" w14:textId="11AF3A6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6.10.1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_Toc175896336 \h </w:instrText>
      </w:r>
      <w:r>
        <w:fldChar w:fldCharType="separate"/>
      </w:r>
      <w:r>
        <w:t>40</w:t>
      </w:r>
      <w:r>
        <w:fldChar w:fldCharType="end"/>
      </w:r>
    </w:p>
    <w:p w14:paraId="6FF08663" w14:textId="45AF884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6.10.2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_Toc175896337 \h </w:instrText>
      </w:r>
      <w:r>
        <w:fldChar w:fldCharType="separate"/>
      </w:r>
      <w:r>
        <w:t>40</w:t>
      </w:r>
      <w:r>
        <w:fldChar w:fldCharType="end"/>
      </w:r>
    </w:p>
    <w:p w14:paraId="7960861D" w14:textId="3596DB1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6.10.3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_Toc175896338 \h </w:instrText>
      </w:r>
      <w:r>
        <w:fldChar w:fldCharType="separate"/>
      </w:r>
      <w:r>
        <w:t>42</w:t>
      </w:r>
      <w:r>
        <w:fldChar w:fldCharType="end"/>
      </w:r>
    </w:p>
    <w:p w14:paraId="0705F402" w14:textId="3892027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val="en-US" w:eastAsia="zh-CN"/>
        </w:rPr>
        <w:t>6.10.4</w:t>
      </w:r>
      <w:r>
        <w:rPr>
          <w:rFonts w:asciiTheme="minorHAnsi" w:eastAsiaTheme="minorEastAsia" w:hAnsiTheme="minorHAnsi" w:cstheme="minorBidi"/>
          <w:kern w:val="2"/>
          <w:sz w:val="22"/>
          <w:szCs w:val="22"/>
          <w14:ligatures w14:val="standardContextual"/>
        </w:rPr>
        <w:tab/>
      </w:r>
      <w:r w:rsidRPr="005F3B87">
        <w:rPr>
          <w:rFonts w:eastAsia="DengXian"/>
          <w:lang w:val="en-US" w:eastAsia="zh-CN"/>
        </w:rPr>
        <w:t>Detailed MoQ mechanism in UE, UPF and Application Server</w:t>
      </w:r>
      <w:r>
        <w:tab/>
      </w:r>
      <w:r>
        <w:fldChar w:fldCharType="begin" w:fldLock="1"/>
      </w:r>
      <w:r>
        <w:instrText xml:space="preserve"> PAGEREF _Toc175896339 \h </w:instrText>
      </w:r>
      <w:r>
        <w:fldChar w:fldCharType="separate"/>
      </w:r>
      <w:r>
        <w:t>43</w:t>
      </w:r>
      <w:r>
        <w:fldChar w:fldCharType="end"/>
      </w:r>
    </w:p>
    <w:p w14:paraId="0A6EB2BE" w14:textId="3AF6B72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6.10.5</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_Toc175896340 \h </w:instrText>
      </w:r>
      <w:r>
        <w:fldChar w:fldCharType="separate"/>
      </w:r>
      <w:r>
        <w:t>44</w:t>
      </w:r>
      <w:r>
        <w:fldChar w:fldCharType="end"/>
      </w:r>
    </w:p>
    <w:p w14:paraId="53CBD779" w14:textId="09F45EDF"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6.11</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#11</w:t>
      </w:r>
      <w:r w:rsidRPr="005F3B87">
        <w:rPr>
          <w:rFonts w:eastAsia="DengXian"/>
        </w:rPr>
        <w:t xml:space="preserve">: </w:t>
      </w:r>
      <w:r>
        <w:rPr>
          <w:lang w:eastAsia="ko-KR"/>
        </w:rPr>
        <w:t>RTP over QUIC based Encrypted Traffic Detection, Identification, and QoS flows mapping</w:t>
      </w:r>
      <w:r>
        <w:tab/>
      </w:r>
      <w:r>
        <w:fldChar w:fldCharType="begin" w:fldLock="1"/>
      </w:r>
      <w:r>
        <w:instrText xml:space="preserve"> PAGEREF _Toc175896341 \h </w:instrText>
      </w:r>
      <w:r>
        <w:fldChar w:fldCharType="separate"/>
      </w:r>
      <w:r>
        <w:t>44</w:t>
      </w:r>
      <w:r>
        <w:fldChar w:fldCharType="end"/>
      </w:r>
    </w:p>
    <w:p w14:paraId="4E161C7D" w14:textId="4056657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_Toc175896342 \h </w:instrText>
      </w:r>
      <w:r>
        <w:fldChar w:fldCharType="separate"/>
      </w:r>
      <w:r>
        <w:t>44</w:t>
      </w:r>
      <w:r>
        <w:fldChar w:fldCharType="end"/>
      </w:r>
    </w:p>
    <w:p w14:paraId="414FD7F4" w14:textId="2B3D367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_Toc175896343 \h </w:instrText>
      </w:r>
      <w:r>
        <w:fldChar w:fldCharType="separate"/>
      </w:r>
      <w:r>
        <w:t>44</w:t>
      </w:r>
      <w:r>
        <w:fldChar w:fldCharType="end"/>
      </w:r>
    </w:p>
    <w:p w14:paraId="2F1C7EBD" w14:textId="4D362CF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_Toc175896344 \h </w:instrText>
      </w:r>
      <w:r>
        <w:fldChar w:fldCharType="separate"/>
      </w:r>
      <w:r>
        <w:t>46</w:t>
      </w:r>
      <w:r>
        <w:fldChar w:fldCharType="end"/>
      </w:r>
    </w:p>
    <w:p w14:paraId="7336DCFE" w14:textId="6B6E83BC"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DengXian"/>
          <w:lang w:eastAsia="zh-CN"/>
        </w:rPr>
        <w:t>6.11.3.1</w:t>
      </w:r>
      <w:r>
        <w:rPr>
          <w:rFonts w:asciiTheme="minorHAnsi" w:eastAsiaTheme="minorEastAsia" w:hAnsiTheme="minorHAnsi" w:cstheme="minorBidi"/>
          <w:kern w:val="2"/>
          <w:sz w:val="22"/>
          <w:szCs w:val="22"/>
          <w14:ligatures w14:val="standardContextual"/>
        </w:rPr>
        <w:tab/>
      </w:r>
      <w:r w:rsidRPr="005F3B87">
        <w:rPr>
          <w:rFonts w:eastAsia="DengXian"/>
          <w:lang w:eastAsia="zh-CN"/>
        </w:rPr>
        <w:t>PDU Set based QoS handling for RTP over QUIC based encrypted traffic</w:t>
      </w:r>
      <w:r>
        <w:tab/>
      </w:r>
      <w:r>
        <w:fldChar w:fldCharType="begin" w:fldLock="1"/>
      </w:r>
      <w:r>
        <w:instrText xml:space="preserve"> PAGEREF _Toc175896345 \h </w:instrText>
      </w:r>
      <w:r>
        <w:fldChar w:fldCharType="separate"/>
      </w:r>
      <w:r>
        <w:t>46</w:t>
      </w:r>
      <w:r>
        <w:fldChar w:fldCharType="end"/>
      </w:r>
    </w:p>
    <w:p w14:paraId="1AC8EF4A" w14:textId="7082550B"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_Toc175896346 \h </w:instrText>
      </w:r>
      <w:r>
        <w:fldChar w:fldCharType="separate"/>
      </w:r>
      <w:r>
        <w:t>47</w:t>
      </w:r>
      <w:r>
        <w:fldChar w:fldCharType="end"/>
      </w:r>
    </w:p>
    <w:p w14:paraId="2990BCD5" w14:textId="043041D1" w:rsidR="00E87EFC" w:rsidRDefault="00E87EFC">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Obfuscated Metadata to Classify Payload in Encrypted Media Packets</w:t>
      </w:r>
      <w:r>
        <w:tab/>
      </w:r>
      <w:r>
        <w:fldChar w:fldCharType="begin" w:fldLock="1"/>
      </w:r>
      <w:r>
        <w:instrText xml:space="preserve"> PAGEREF _Toc175896347 \h </w:instrText>
      </w:r>
      <w:r>
        <w:fldChar w:fldCharType="separate"/>
      </w:r>
      <w:r>
        <w:t>47</w:t>
      </w:r>
      <w:r>
        <w:fldChar w:fldCharType="end"/>
      </w:r>
    </w:p>
    <w:p w14:paraId="30A8EDC7" w14:textId="718CF0DD" w:rsidR="00E87EFC" w:rsidRDefault="00E87EFC">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_Toc175896348 \h </w:instrText>
      </w:r>
      <w:r>
        <w:fldChar w:fldCharType="separate"/>
      </w:r>
      <w:r>
        <w:t>47</w:t>
      </w:r>
      <w:r>
        <w:fldChar w:fldCharType="end"/>
      </w:r>
    </w:p>
    <w:p w14:paraId="5BB6C02F" w14:textId="2687995D" w:rsidR="00E87EFC" w:rsidRDefault="00E87EFC">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_Toc175896349 \h </w:instrText>
      </w:r>
      <w:r>
        <w:fldChar w:fldCharType="separate"/>
      </w:r>
      <w:r>
        <w:t>48</w:t>
      </w:r>
      <w:r>
        <w:fldChar w:fldCharType="end"/>
      </w:r>
    </w:p>
    <w:p w14:paraId="0CF7C390" w14:textId="3AF4A4CD" w:rsidR="00E87EFC" w:rsidRDefault="00E87EFC">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_Toc175896350 \h </w:instrText>
      </w:r>
      <w:r>
        <w:fldChar w:fldCharType="separate"/>
      </w:r>
      <w:r>
        <w:t>48</w:t>
      </w:r>
      <w:r>
        <w:fldChar w:fldCharType="end"/>
      </w:r>
    </w:p>
    <w:p w14:paraId="181621CA" w14:textId="422FB415" w:rsidR="00E87EFC" w:rsidRDefault="00E87EFC">
      <w:pPr>
        <w:pStyle w:val="TOC4"/>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E2E Sequence of Operations</w:t>
      </w:r>
      <w:r>
        <w:tab/>
      </w:r>
      <w:r>
        <w:fldChar w:fldCharType="begin" w:fldLock="1"/>
      </w:r>
      <w:r>
        <w:instrText xml:space="preserve"> PAGEREF _Toc175896351 \h </w:instrText>
      </w:r>
      <w:r>
        <w:fldChar w:fldCharType="separate"/>
      </w:r>
      <w:r>
        <w:t>48</w:t>
      </w:r>
      <w:r>
        <w:fldChar w:fldCharType="end"/>
      </w:r>
    </w:p>
    <w:p w14:paraId="241AF7E2" w14:textId="629C8513" w:rsidR="00E87EFC" w:rsidRDefault="00E87EFC">
      <w:pPr>
        <w:pStyle w:val="TOC4"/>
        <w:rPr>
          <w:rFonts w:asciiTheme="minorHAnsi" w:eastAsiaTheme="minorEastAsia" w:hAnsiTheme="minorHAnsi" w:cstheme="minorBidi"/>
          <w:kern w:val="2"/>
          <w:sz w:val="22"/>
          <w:szCs w:val="22"/>
          <w14:ligatures w14:val="standardContextual"/>
        </w:rPr>
      </w:pPr>
      <w:r>
        <w:t>6.12.3.2</w:t>
      </w:r>
      <w:r>
        <w:rPr>
          <w:rFonts w:asciiTheme="minorHAnsi" w:eastAsiaTheme="minorEastAsia" w:hAnsiTheme="minorHAnsi" w:cstheme="minorBidi"/>
          <w:kern w:val="2"/>
          <w:sz w:val="22"/>
          <w:szCs w:val="22"/>
          <w14:ligatures w14:val="standardContextual"/>
        </w:rPr>
        <w:tab/>
      </w:r>
      <w:r>
        <w:t>Obfuscated Codes and Metadata</w:t>
      </w:r>
      <w:r>
        <w:tab/>
      </w:r>
      <w:r>
        <w:fldChar w:fldCharType="begin" w:fldLock="1"/>
      </w:r>
      <w:r>
        <w:instrText xml:space="preserve"> PAGEREF _Toc175896352 \h </w:instrText>
      </w:r>
      <w:r>
        <w:fldChar w:fldCharType="separate"/>
      </w:r>
      <w:r>
        <w:t>49</w:t>
      </w:r>
      <w:r>
        <w:fldChar w:fldCharType="end"/>
      </w:r>
    </w:p>
    <w:p w14:paraId="39A4671A" w14:textId="77A7D0F0" w:rsidR="00E87EFC" w:rsidRDefault="00E87EFC">
      <w:pPr>
        <w:pStyle w:val="TOC4"/>
        <w:rPr>
          <w:rFonts w:asciiTheme="minorHAnsi" w:eastAsiaTheme="minorEastAsia" w:hAnsiTheme="minorHAnsi" w:cstheme="minorBidi"/>
          <w:kern w:val="2"/>
          <w:sz w:val="22"/>
          <w:szCs w:val="22"/>
          <w14:ligatures w14:val="standardContextual"/>
        </w:rPr>
      </w:pPr>
      <w:r>
        <w:t>6.12.3.3</w:t>
      </w:r>
      <w:r>
        <w:rPr>
          <w:rFonts w:asciiTheme="minorHAnsi" w:eastAsiaTheme="minorEastAsia" w:hAnsiTheme="minorHAnsi" w:cstheme="minorBidi"/>
          <w:kern w:val="2"/>
          <w:sz w:val="22"/>
          <w:szCs w:val="22"/>
          <w14:ligatures w14:val="standardContextual"/>
        </w:rPr>
        <w:tab/>
      </w:r>
      <w:r>
        <w:t>Initial Configuration of Obfuscated Codes, Metadata and Keys</w:t>
      </w:r>
      <w:r>
        <w:tab/>
      </w:r>
      <w:r>
        <w:fldChar w:fldCharType="begin" w:fldLock="1"/>
      </w:r>
      <w:r>
        <w:instrText xml:space="preserve"> PAGEREF _Toc175896353 \h </w:instrText>
      </w:r>
      <w:r>
        <w:fldChar w:fldCharType="separate"/>
      </w:r>
      <w:r>
        <w:t>51</w:t>
      </w:r>
      <w:r>
        <w:fldChar w:fldCharType="end"/>
      </w:r>
    </w:p>
    <w:p w14:paraId="73142DA7" w14:textId="3E8FC88D" w:rsidR="00E87EFC" w:rsidRDefault="00E87EFC">
      <w:pPr>
        <w:pStyle w:val="TOC4"/>
        <w:rPr>
          <w:rFonts w:asciiTheme="minorHAnsi" w:eastAsiaTheme="minorEastAsia" w:hAnsiTheme="minorHAnsi" w:cstheme="minorBidi"/>
          <w:kern w:val="2"/>
          <w:sz w:val="22"/>
          <w:szCs w:val="22"/>
          <w14:ligatures w14:val="standardContextual"/>
        </w:rPr>
      </w:pPr>
      <w:r>
        <w:t>6.12.3.4</w:t>
      </w:r>
      <w:r>
        <w:rPr>
          <w:rFonts w:asciiTheme="minorHAnsi" w:eastAsiaTheme="minorEastAsia" w:hAnsiTheme="minorHAnsi" w:cstheme="minorBidi"/>
          <w:kern w:val="2"/>
          <w:sz w:val="22"/>
          <w:szCs w:val="22"/>
          <w14:ligatures w14:val="standardContextual"/>
        </w:rPr>
        <w:tab/>
      </w:r>
      <w:r>
        <w:t>Per-packet Transport of Metadata</w:t>
      </w:r>
      <w:r>
        <w:tab/>
      </w:r>
      <w:r>
        <w:fldChar w:fldCharType="begin" w:fldLock="1"/>
      </w:r>
      <w:r>
        <w:instrText xml:space="preserve"> PAGEREF _Toc175896354 \h </w:instrText>
      </w:r>
      <w:r>
        <w:fldChar w:fldCharType="separate"/>
      </w:r>
      <w:r>
        <w:t>51</w:t>
      </w:r>
      <w:r>
        <w:fldChar w:fldCharType="end"/>
      </w:r>
    </w:p>
    <w:p w14:paraId="68285E5F" w14:textId="67B8EA51" w:rsidR="00E87EFC" w:rsidRDefault="00E87EFC">
      <w:pPr>
        <w:pStyle w:val="TOC4"/>
        <w:rPr>
          <w:rFonts w:asciiTheme="minorHAnsi" w:eastAsiaTheme="minorEastAsia" w:hAnsiTheme="minorHAnsi" w:cstheme="minorBidi"/>
          <w:kern w:val="2"/>
          <w:sz w:val="22"/>
          <w:szCs w:val="22"/>
          <w14:ligatures w14:val="standardContextual"/>
        </w:rPr>
      </w:pPr>
      <w:r>
        <w:t>6.12.3.5</w:t>
      </w:r>
      <w:r>
        <w:rPr>
          <w:rFonts w:asciiTheme="minorHAnsi" w:eastAsiaTheme="minorEastAsia" w:hAnsiTheme="minorHAnsi" w:cstheme="minorBidi"/>
          <w:kern w:val="2"/>
          <w:sz w:val="22"/>
          <w:szCs w:val="22"/>
          <w14:ligatures w14:val="standardContextual"/>
        </w:rPr>
        <w:tab/>
      </w:r>
      <w:r>
        <w:t>Classifying and Mapping into PDU sets</w:t>
      </w:r>
      <w:r>
        <w:tab/>
      </w:r>
      <w:r>
        <w:fldChar w:fldCharType="begin" w:fldLock="1"/>
      </w:r>
      <w:r>
        <w:instrText xml:space="preserve"> PAGEREF _Toc175896355 \h </w:instrText>
      </w:r>
      <w:r>
        <w:fldChar w:fldCharType="separate"/>
      </w:r>
      <w:r>
        <w:t>51</w:t>
      </w:r>
      <w:r>
        <w:fldChar w:fldCharType="end"/>
      </w:r>
    </w:p>
    <w:p w14:paraId="6FB94258" w14:textId="3A4BD975"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6.12.4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_Toc175896356 \h </w:instrText>
      </w:r>
      <w:r>
        <w:fldChar w:fldCharType="separate"/>
      </w:r>
      <w:r>
        <w:t>52</w:t>
      </w:r>
      <w:r>
        <w:fldChar w:fldCharType="end"/>
      </w:r>
    </w:p>
    <w:p w14:paraId="31331006" w14:textId="320770DB" w:rsidR="00E87EFC" w:rsidRDefault="00E87EFC">
      <w:pPr>
        <w:pStyle w:val="TOC2"/>
        <w:rPr>
          <w:rFonts w:asciiTheme="minorHAnsi" w:eastAsiaTheme="minorEastAsia" w:hAnsiTheme="minorHAnsi" w:cstheme="minorBidi"/>
          <w:kern w:val="2"/>
          <w:sz w:val="22"/>
          <w:szCs w:val="22"/>
          <w14:ligatures w14:val="standardContextual"/>
        </w:rPr>
      </w:pPr>
      <w:r w:rsidRPr="005F3B87">
        <w:rPr>
          <w:lang w:val="en-US" w:eastAsia="zh-CN"/>
        </w:rPr>
        <w:t>6.13</w:t>
      </w:r>
      <w:r>
        <w:rPr>
          <w:rFonts w:asciiTheme="minorHAnsi" w:eastAsiaTheme="minorEastAsia" w:hAnsiTheme="minorHAnsi" w:cstheme="minorBidi"/>
          <w:kern w:val="2"/>
          <w:sz w:val="22"/>
          <w:szCs w:val="22"/>
          <w14:ligatures w14:val="standardContextual"/>
        </w:rPr>
        <w:tab/>
      </w:r>
      <w:r w:rsidRPr="005F3B87">
        <w:rPr>
          <w:lang w:val="en-US"/>
        </w:rPr>
        <w:t>Solution</w:t>
      </w:r>
      <w:r w:rsidRPr="005F3B87">
        <w:rPr>
          <w:lang w:val="en-US" w:eastAsia="zh-CN"/>
        </w:rPr>
        <w:t xml:space="preserve"> #13</w:t>
      </w:r>
      <w:r w:rsidRPr="005F3B87">
        <w:rPr>
          <w:lang w:val="en-US"/>
        </w:rPr>
        <w:t>: Multiple DSCP markings per QoS Flow</w:t>
      </w:r>
      <w:r>
        <w:tab/>
      </w:r>
      <w:r>
        <w:fldChar w:fldCharType="begin" w:fldLock="1"/>
      </w:r>
      <w:r>
        <w:instrText xml:space="preserve"> PAGEREF _Toc175896357 \h </w:instrText>
      </w:r>
      <w:r>
        <w:fldChar w:fldCharType="separate"/>
      </w:r>
      <w:r>
        <w:t>53</w:t>
      </w:r>
      <w:r>
        <w:fldChar w:fldCharType="end"/>
      </w:r>
    </w:p>
    <w:p w14:paraId="0EFA78F2" w14:textId="1C82A05C" w:rsidR="00E87EFC" w:rsidRDefault="00E87EFC">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_Toc175896358 \h </w:instrText>
      </w:r>
      <w:r>
        <w:fldChar w:fldCharType="separate"/>
      </w:r>
      <w:r>
        <w:t>53</w:t>
      </w:r>
      <w:r>
        <w:fldChar w:fldCharType="end"/>
      </w:r>
    </w:p>
    <w:p w14:paraId="39FE8952" w14:textId="7483D271" w:rsidR="00E87EFC" w:rsidRDefault="00E87EFC">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_Toc175896359 \h </w:instrText>
      </w:r>
      <w:r>
        <w:fldChar w:fldCharType="separate"/>
      </w:r>
      <w:r>
        <w:t>53</w:t>
      </w:r>
      <w:r>
        <w:fldChar w:fldCharType="end"/>
      </w:r>
    </w:p>
    <w:p w14:paraId="74E6EB79" w14:textId="321AA3A6" w:rsidR="00E87EFC" w:rsidRDefault="00E87EFC">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_Toc175896360 \h </w:instrText>
      </w:r>
      <w:r>
        <w:fldChar w:fldCharType="separate"/>
      </w:r>
      <w:r>
        <w:t>53</w:t>
      </w:r>
      <w:r>
        <w:fldChar w:fldCharType="end"/>
      </w:r>
    </w:p>
    <w:p w14:paraId="59E4753F" w14:textId="53FFAF45"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_Toc175896361 \h </w:instrText>
      </w:r>
      <w:r>
        <w:fldChar w:fldCharType="separate"/>
      </w:r>
      <w:r>
        <w:t>54</w:t>
      </w:r>
      <w:r>
        <w:fldChar w:fldCharType="end"/>
      </w:r>
    </w:p>
    <w:p w14:paraId="2C72C821" w14:textId="0891F1B3"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6.14</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#14: Extending Packet Filter Set to identify multiplexed traffic flows within a single transport connection</w:t>
      </w:r>
      <w:r>
        <w:tab/>
      </w:r>
      <w:r>
        <w:fldChar w:fldCharType="begin" w:fldLock="1"/>
      </w:r>
      <w:r>
        <w:instrText xml:space="preserve"> PAGEREF _Toc175896362 \h </w:instrText>
      </w:r>
      <w:r>
        <w:fldChar w:fldCharType="separate"/>
      </w:r>
      <w:r>
        <w:t>54</w:t>
      </w:r>
      <w:r>
        <w:fldChar w:fldCharType="end"/>
      </w:r>
    </w:p>
    <w:p w14:paraId="4A747673" w14:textId="22A8077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_Toc175896363 \h </w:instrText>
      </w:r>
      <w:r>
        <w:fldChar w:fldCharType="separate"/>
      </w:r>
      <w:r>
        <w:t>54</w:t>
      </w:r>
      <w:r>
        <w:fldChar w:fldCharType="end"/>
      </w:r>
    </w:p>
    <w:p w14:paraId="70F0F929" w14:textId="54F0849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_Toc175896364 \h </w:instrText>
      </w:r>
      <w:r>
        <w:fldChar w:fldCharType="separate"/>
      </w:r>
      <w:r>
        <w:t>54</w:t>
      </w:r>
      <w:r>
        <w:fldChar w:fldCharType="end"/>
      </w:r>
    </w:p>
    <w:p w14:paraId="67937C80" w14:textId="6721E73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lastRenderedPageBreak/>
        <w:t>6.14.3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_Toc175896365 \h </w:instrText>
      </w:r>
      <w:r>
        <w:fldChar w:fldCharType="separate"/>
      </w:r>
      <w:r>
        <w:t>55</w:t>
      </w:r>
      <w:r>
        <w:fldChar w:fldCharType="end"/>
      </w:r>
    </w:p>
    <w:p w14:paraId="201C15D7" w14:textId="7692A96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_Toc175896366 \h </w:instrText>
      </w:r>
      <w:r>
        <w:fldChar w:fldCharType="separate"/>
      </w:r>
      <w:r>
        <w:t>55</w:t>
      </w:r>
      <w:r>
        <w:fldChar w:fldCharType="end"/>
      </w:r>
    </w:p>
    <w:p w14:paraId="707E9CB0" w14:textId="081E1DAD"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6.15</w:t>
      </w:r>
      <w:r>
        <w:rPr>
          <w:rFonts w:asciiTheme="minorHAnsi" w:eastAsiaTheme="minorEastAsia" w:hAnsiTheme="minorHAnsi" w:cstheme="minorBidi"/>
          <w:kern w:val="2"/>
          <w:sz w:val="22"/>
          <w:szCs w:val="22"/>
          <w14:ligatures w14:val="standardContextual"/>
        </w:rPr>
        <w:tab/>
      </w:r>
      <w:r w:rsidRPr="005F3B87">
        <w:rPr>
          <w:rFonts w:eastAsia="DengXian"/>
        </w:rPr>
        <w:t>Solution #15: Traffic Detection and QoS mapping for XR and Media services.</w:t>
      </w:r>
      <w:r>
        <w:tab/>
      </w:r>
      <w:r>
        <w:fldChar w:fldCharType="begin" w:fldLock="1"/>
      </w:r>
      <w:r>
        <w:instrText xml:space="preserve"> PAGEREF _Toc175896367 \h </w:instrText>
      </w:r>
      <w:r>
        <w:fldChar w:fldCharType="separate"/>
      </w:r>
      <w:r>
        <w:t>56</w:t>
      </w:r>
      <w:r>
        <w:fldChar w:fldCharType="end"/>
      </w:r>
    </w:p>
    <w:p w14:paraId="444E05FF" w14:textId="2A1D59D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6.15.1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_Toc175896368 \h </w:instrText>
      </w:r>
      <w:r>
        <w:fldChar w:fldCharType="separate"/>
      </w:r>
      <w:r>
        <w:t>56</w:t>
      </w:r>
      <w:r>
        <w:fldChar w:fldCharType="end"/>
      </w:r>
    </w:p>
    <w:p w14:paraId="0048DD6F" w14:textId="3F9A50C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6.15.2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_Toc175896369 \h </w:instrText>
      </w:r>
      <w:r>
        <w:fldChar w:fldCharType="separate"/>
      </w:r>
      <w:r>
        <w:t>56</w:t>
      </w:r>
      <w:r>
        <w:fldChar w:fldCharType="end"/>
      </w:r>
    </w:p>
    <w:p w14:paraId="06639DFB" w14:textId="2E27365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6.15.3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_Toc175896370 \h </w:instrText>
      </w:r>
      <w:r>
        <w:fldChar w:fldCharType="separate"/>
      </w:r>
      <w:r>
        <w:t>56</w:t>
      </w:r>
      <w:r>
        <w:fldChar w:fldCharType="end"/>
      </w:r>
    </w:p>
    <w:p w14:paraId="36B05192" w14:textId="32DF27D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6.15.4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_Toc175896371 \h </w:instrText>
      </w:r>
      <w:r>
        <w:fldChar w:fldCharType="separate"/>
      </w:r>
      <w:r>
        <w:t>57</w:t>
      </w:r>
      <w:r>
        <w:fldChar w:fldCharType="end"/>
      </w:r>
    </w:p>
    <w:p w14:paraId="25361668" w14:textId="6D1E675B"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6.16</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#16</w:t>
      </w:r>
      <w:r w:rsidRPr="005F3B87">
        <w:rPr>
          <w:rFonts w:eastAsia="DengXian"/>
        </w:rPr>
        <w:t>: AS based trigger of data boost handling with reflective QoS</w:t>
      </w:r>
      <w:r>
        <w:tab/>
      </w:r>
      <w:r>
        <w:fldChar w:fldCharType="begin" w:fldLock="1"/>
      </w:r>
      <w:r>
        <w:instrText xml:space="preserve"> PAGEREF _Toc175896372 \h </w:instrText>
      </w:r>
      <w:r>
        <w:fldChar w:fldCharType="separate"/>
      </w:r>
      <w:r>
        <w:t>58</w:t>
      </w:r>
      <w:r>
        <w:fldChar w:fldCharType="end"/>
      </w:r>
    </w:p>
    <w:p w14:paraId="2706689A" w14:textId="0CA779D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_Toc175896373 \h </w:instrText>
      </w:r>
      <w:r>
        <w:fldChar w:fldCharType="separate"/>
      </w:r>
      <w:r>
        <w:t>58</w:t>
      </w:r>
      <w:r>
        <w:fldChar w:fldCharType="end"/>
      </w:r>
    </w:p>
    <w:p w14:paraId="3BE7A719" w14:textId="7CCB0FC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_Toc175896374 \h </w:instrText>
      </w:r>
      <w:r>
        <w:fldChar w:fldCharType="separate"/>
      </w:r>
      <w:r>
        <w:t>58</w:t>
      </w:r>
      <w:r>
        <w:fldChar w:fldCharType="end"/>
      </w:r>
    </w:p>
    <w:p w14:paraId="41024B0A" w14:textId="3BAA0C7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_Toc175896375 \h </w:instrText>
      </w:r>
      <w:r>
        <w:fldChar w:fldCharType="separate"/>
      </w:r>
      <w:r>
        <w:t>59</w:t>
      </w:r>
      <w:r>
        <w:fldChar w:fldCharType="end"/>
      </w:r>
    </w:p>
    <w:p w14:paraId="10059A20" w14:textId="79B92B4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_Toc175896376 \h </w:instrText>
      </w:r>
      <w:r>
        <w:fldChar w:fldCharType="separate"/>
      </w:r>
      <w:r>
        <w:t>60</w:t>
      </w:r>
      <w:r>
        <w:fldChar w:fldCharType="end"/>
      </w:r>
    </w:p>
    <w:p w14:paraId="41F668C9" w14:textId="33B14D86" w:rsidR="00E87EFC" w:rsidRDefault="00E87EFC">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L4S in non-3GPP access networks</w:t>
      </w:r>
      <w:r>
        <w:tab/>
      </w:r>
      <w:r>
        <w:fldChar w:fldCharType="begin" w:fldLock="1"/>
      </w:r>
      <w:r>
        <w:instrText xml:space="preserve"> PAGEREF _Toc175896377 \h </w:instrText>
      </w:r>
      <w:r>
        <w:fldChar w:fldCharType="separate"/>
      </w:r>
      <w:r>
        <w:t>60</w:t>
      </w:r>
      <w:r>
        <w:fldChar w:fldCharType="end"/>
      </w:r>
    </w:p>
    <w:p w14:paraId="251EB279" w14:textId="652D41D3"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6.17.1</w:t>
      </w:r>
      <w:r>
        <w:rPr>
          <w:rFonts w:asciiTheme="minorHAnsi" w:eastAsiaTheme="minorEastAsia" w:hAnsiTheme="minorHAnsi" w:cstheme="minorBidi"/>
          <w:kern w:val="2"/>
          <w:sz w:val="22"/>
          <w:szCs w:val="22"/>
          <w14:ligatures w14:val="standardContextual"/>
        </w:rPr>
        <w:tab/>
      </w:r>
      <w:r w:rsidRPr="005F3B87">
        <w:rPr>
          <w:lang w:val="en-US" w:eastAsia="ko-KR"/>
        </w:rPr>
        <w:t>Key Issue mapping</w:t>
      </w:r>
      <w:r>
        <w:tab/>
      </w:r>
      <w:r>
        <w:fldChar w:fldCharType="begin" w:fldLock="1"/>
      </w:r>
      <w:r>
        <w:instrText xml:space="preserve"> PAGEREF _Toc175896378 \h </w:instrText>
      </w:r>
      <w:r>
        <w:fldChar w:fldCharType="separate"/>
      </w:r>
      <w:r>
        <w:t>60</w:t>
      </w:r>
      <w:r>
        <w:fldChar w:fldCharType="end"/>
      </w:r>
    </w:p>
    <w:p w14:paraId="25B1A26D" w14:textId="1A20946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cs="Arial"/>
          <w:lang w:val="en-US" w:eastAsia="ko-KR"/>
        </w:rPr>
        <w:t>6.17</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_Toc175896379 \h </w:instrText>
      </w:r>
      <w:r>
        <w:fldChar w:fldCharType="separate"/>
      </w:r>
      <w:r>
        <w:t>60</w:t>
      </w:r>
      <w:r>
        <w:fldChar w:fldCharType="end"/>
      </w:r>
    </w:p>
    <w:p w14:paraId="2AB0FA9A" w14:textId="743A92FC" w:rsidR="00E87EFC" w:rsidRDefault="00E87EFC">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_Toc175896380 \h </w:instrText>
      </w:r>
      <w:r>
        <w:fldChar w:fldCharType="separate"/>
      </w:r>
      <w:r>
        <w:t>60</w:t>
      </w:r>
      <w:r>
        <w:fldChar w:fldCharType="end"/>
      </w:r>
    </w:p>
    <w:p w14:paraId="628AB8F7" w14:textId="1D9BF1FA"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cs="Arial"/>
          <w:lang w:val="en-US" w:eastAsia="ko-KR"/>
        </w:rPr>
        <w:t>6.17</w:t>
      </w:r>
      <w:r>
        <w:t>.2.2</w:t>
      </w:r>
      <w:r>
        <w:rPr>
          <w:rFonts w:asciiTheme="minorHAnsi" w:eastAsiaTheme="minorEastAsia" w:hAnsiTheme="minorHAnsi" w:cstheme="minorBidi"/>
          <w:kern w:val="2"/>
          <w:sz w:val="22"/>
          <w:szCs w:val="22"/>
          <w14:ligatures w14:val="standardContextual"/>
        </w:rPr>
        <w:tab/>
      </w:r>
      <w:r>
        <w:t>Support of ECN marking for L4S in wireline node(s)</w:t>
      </w:r>
      <w:r>
        <w:tab/>
      </w:r>
      <w:r>
        <w:fldChar w:fldCharType="begin" w:fldLock="1"/>
      </w:r>
      <w:r>
        <w:instrText xml:space="preserve"> PAGEREF _Toc175896381 \h </w:instrText>
      </w:r>
      <w:r>
        <w:fldChar w:fldCharType="separate"/>
      </w:r>
      <w:r>
        <w:t>61</w:t>
      </w:r>
      <w:r>
        <w:fldChar w:fldCharType="end"/>
      </w:r>
    </w:p>
    <w:p w14:paraId="7EE6BF75" w14:textId="7E94525C"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cs="Arial"/>
          <w:lang w:val="en-US" w:eastAsia="ko-KR"/>
        </w:rPr>
        <w:t>6.17</w:t>
      </w:r>
      <w:r>
        <w:t>.2.3</w:t>
      </w:r>
      <w:r>
        <w:rPr>
          <w:rFonts w:asciiTheme="minorHAnsi" w:eastAsiaTheme="minorEastAsia" w:hAnsiTheme="minorHAnsi" w:cstheme="minorBidi"/>
          <w:kern w:val="2"/>
          <w:sz w:val="22"/>
          <w:szCs w:val="22"/>
          <w14:ligatures w14:val="standardContextual"/>
        </w:rPr>
        <w:tab/>
      </w:r>
      <w:r>
        <w:t>Supporting of ECN marking for L4S in wireless N3IWF deployments</w:t>
      </w:r>
      <w:r>
        <w:tab/>
      </w:r>
      <w:r>
        <w:fldChar w:fldCharType="begin" w:fldLock="1"/>
      </w:r>
      <w:r>
        <w:instrText xml:space="preserve"> PAGEREF _Toc175896382 \h </w:instrText>
      </w:r>
      <w:r>
        <w:fldChar w:fldCharType="separate"/>
      </w:r>
      <w:r>
        <w:t>62</w:t>
      </w:r>
      <w:r>
        <w:fldChar w:fldCharType="end"/>
      </w:r>
    </w:p>
    <w:p w14:paraId="754BE2A3" w14:textId="3A9146CF" w:rsidR="00E87EFC" w:rsidRDefault="00E87EFC">
      <w:pPr>
        <w:pStyle w:val="TOC4"/>
        <w:rPr>
          <w:rFonts w:asciiTheme="minorHAnsi" w:eastAsiaTheme="minorEastAsia" w:hAnsiTheme="minorHAnsi" w:cstheme="minorBidi"/>
          <w:kern w:val="2"/>
          <w:sz w:val="22"/>
          <w:szCs w:val="22"/>
          <w14:ligatures w14:val="standardContextual"/>
        </w:rPr>
      </w:pPr>
      <w:r>
        <w:t>6.17.2.4</w:t>
      </w:r>
      <w:r>
        <w:rPr>
          <w:rFonts w:asciiTheme="minorHAnsi" w:eastAsiaTheme="minorEastAsia" w:hAnsiTheme="minorHAnsi" w:cstheme="minorBidi"/>
          <w:kern w:val="2"/>
          <w:sz w:val="22"/>
          <w:szCs w:val="22"/>
          <w14:ligatures w14:val="standardContextual"/>
        </w:rPr>
        <w:tab/>
      </w:r>
      <w:r w:rsidRPr="005F3B87">
        <w:rPr>
          <w:lang w:val="en-US" w:eastAsia="ko-KR"/>
        </w:rPr>
        <w:t xml:space="preserve">Supporting of </w:t>
      </w:r>
      <w:r>
        <w:t xml:space="preserve">ECN marking </w:t>
      </w:r>
      <w:r w:rsidRPr="005F3B87">
        <w:rPr>
          <w:lang w:val="en-US" w:eastAsia="ko-KR"/>
        </w:rPr>
        <w:t>for L4S in wireless TNAN deployments</w:t>
      </w:r>
      <w:r>
        <w:tab/>
      </w:r>
      <w:r>
        <w:fldChar w:fldCharType="begin" w:fldLock="1"/>
      </w:r>
      <w:r>
        <w:instrText xml:space="preserve"> PAGEREF _Toc175896383 \h </w:instrText>
      </w:r>
      <w:r>
        <w:fldChar w:fldCharType="separate"/>
      </w:r>
      <w:r>
        <w:t>66</w:t>
      </w:r>
      <w:r>
        <w:fldChar w:fldCharType="end"/>
      </w:r>
    </w:p>
    <w:p w14:paraId="7B428039" w14:textId="203B79D2"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6.17.3</w:t>
      </w:r>
      <w:r>
        <w:rPr>
          <w:rFonts w:asciiTheme="minorHAnsi" w:eastAsiaTheme="minorEastAsia" w:hAnsiTheme="minorHAnsi" w:cstheme="minorBidi"/>
          <w:kern w:val="2"/>
          <w:sz w:val="22"/>
          <w:szCs w:val="22"/>
          <w14:ligatures w14:val="standardContextual"/>
        </w:rPr>
        <w:tab/>
      </w:r>
      <w:r w:rsidRPr="005F3B87">
        <w:rPr>
          <w:lang w:val="en-US" w:eastAsia="ko-KR"/>
        </w:rPr>
        <w:t>Procedures</w:t>
      </w:r>
      <w:r>
        <w:tab/>
      </w:r>
      <w:r>
        <w:fldChar w:fldCharType="begin" w:fldLock="1"/>
      </w:r>
      <w:r>
        <w:instrText xml:space="preserve"> PAGEREF _Toc175896384 \h </w:instrText>
      </w:r>
      <w:r>
        <w:fldChar w:fldCharType="separate"/>
      </w:r>
      <w:r>
        <w:t>70</w:t>
      </w:r>
      <w:r>
        <w:fldChar w:fldCharType="end"/>
      </w:r>
    </w:p>
    <w:p w14:paraId="413DF209" w14:textId="783FB4F3" w:rsidR="00E87EFC" w:rsidRDefault="00E87EFC">
      <w:pPr>
        <w:pStyle w:val="TOC4"/>
        <w:rPr>
          <w:rFonts w:asciiTheme="minorHAnsi" w:eastAsiaTheme="minorEastAsia" w:hAnsiTheme="minorHAnsi" w:cstheme="minorBidi"/>
          <w:kern w:val="2"/>
          <w:sz w:val="22"/>
          <w:szCs w:val="22"/>
          <w14:ligatures w14:val="standardContextual"/>
        </w:rPr>
      </w:pPr>
      <w:r>
        <w:t>6.17.3.1</w:t>
      </w:r>
      <w:r>
        <w:rPr>
          <w:rFonts w:asciiTheme="minorHAnsi" w:eastAsiaTheme="minorEastAsia" w:hAnsiTheme="minorHAnsi" w:cstheme="minorBidi"/>
          <w:kern w:val="2"/>
          <w:sz w:val="22"/>
          <w:szCs w:val="22"/>
          <w14:ligatures w14:val="standardContextual"/>
        </w:rPr>
        <w:tab/>
      </w:r>
      <w:r>
        <w:t>Procedures in wireline 5G access network</w:t>
      </w:r>
      <w:r>
        <w:tab/>
      </w:r>
      <w:r>
        <w:fldChar w:fldCharType="begin" w:fldLock="1"/>
      </w:r>
      <w:r>
        <w:instrText xml:space="preserve"> PAGEREF _Toc175896385 \h </w:instrText>
      </w:r>
      <w:r>
        <w:fldChar w:fldCharType="separate"/>
      </w:r>
      <w:r>
        <w:t>70</w:t>
      </w:r>
      <w:r>
        <w:fldChar w:fldCharType="end"/>
      </w:r>
    </w:p>
    <w:p w14:paraId="007B0955" w14:textId="25BE0055" w:rsidR="00E87EFC" w:rsidRDefault="00E87EFC">
      <w:pPr>
        <w:pStyle w:val="TOC4"/>
        <w:rPr>
          <w:rFonts w:asciiTheme="minorHAnsi" w:eastAsiaTheme="minorEastAsia" w:hAnsiTheme="minorHAnsi" w:cstheme="minorBidi"/>
          <w:kern w:val="2"/>
          <w:sz w:val="22"/>
          <w:szCs w:val="22"/>
          <w14:ligatures w14:val="standardContextual"/>
        </w:rPr>
      </w:pPr>
      <w:r>
        <w:t>6.17.3.2</w:t>
      </w:r>
      <w:r>
        <w:rPr>
          <w:rFonts w:asciiTheme="minorHAnsi" w:eastAsiaTheme="minorEastAsia" w:hAnsiTheme="minorHAnsi" w:cstheme="minorBidi"/>
          <w:kern w:val="2"/>
          <w:sz w:val="22"/>
          <w:szCs w:val="22"/>
          <w14:ligatures w14:val="standardContextual"/>
        </w:rPr>
        <w:tab/>
      </w:r>
      <w:r>
        <w:t>Procedures in untrusted non-3GPP access</w:t>
      </w:r>
      <w:r>
        <w:tab/>
      </w:r>
      <w:r>
        <w:fldChar w:fldCharType="begin" w:fldLock="1"/>
      </w:r>
      <w:r>
        <w:instrText xml:space="preserve"> PAGEREF _Toc175896386 \h </w:instrText>
      </w:r>
      <w:r>
        <w:fldChar w:fldCharType="separate"/>
      </w:r>
      <w:r>
        <w:t>71</w:t>
      </w:r>
      <w:r>
        <w:fldChar w:fldCharType="end"/>
      </w:r>
    </w:p>
    <w:p w14:paraId="0B21AEFD" w14:textId="5583CBBB" w:rsidR="00E87EFC" w:rsidRDefault="00E87EFC">
      <w:pPr>
        <w:pStyle w:val="TOC4"/>
        <w:rPr>
          <w:rFonts w:asciiTheme="minorHAnsi" w:eastAsiaTheme="minorEastAsia" w:hAnsiTheme="minorHAnsi" w:cstheme="minorBidi"/>
          <w:kern w:val="2"/>
          <w:sz w:val="22"/>
          <w:szCs w:val="22"/>
          <w14:ligatures w14:val="standardContextual"/>
        </w:rPr>
      </w:pPr>
      <w:r>
        <w:t>6.17.3.3</w:t>
      </w:r>
      <w:r>
        <w:rPr>
          <w:rFonts w:asciiTheme="minorHAnsi" w:eastAsiaTheme="minorEastAsia" w:hAnsiTheme="minorHAnsi" w:cstheme="minorBidi"/>
          <w:kern w:val="2"/>
          <w:sz w:val="22"/>
          <w:szCs w:val="22"/>
          <w14:ligatures w14:val="standardContextual"/>
        </w:rPr>
        <w:tab/>
      </w:r>
      <w:r>
        <w:t>Procedures in trusted non-3GPP access</w:t>
      </w:r>
      <w:r>
        <w:tab/>
      </w:r>
      <w:r>
        <w:fldChar w:fldCharType="begin" w:fldLock="1"/>
      </w:r>
      <w:r>
        <w:instrText xml:space="preserve"> PAGEREF _Toc175896387 \h </w:instrText>
      </w:r>
      <w:r>
        <w:fldChar w:fldCharType="separate"/>
      </w:r>
      <w:r>
        <w:t>72</w:t>
      </w:r>
      <w:r>
        <w:fldChar w:fldCharType="end"/>
      </w:r>
    </w:p>
    <w:p w14:paraId="2642E0BA" w14:textId="252B8156"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6.17.4</w:t>
      </w:r>
      <w:r>
        <w:rPr>
          <w:rFonts w:asciiTheme="minorHAnsi" w:eastAsiaTheme="minorEastAsia" w:hAnsiTheme="minorHAnsi" w:cstheme="minorBidi"/>
          <w:kern w:val="2"/>
          <w:sz w:val="22"/>
          <w:szCs w:val="22"/>
          <w14:ligatures w14:val="standardContextual"/>
        </w:rPr>
        <w:tab/>
      </w:r>
      <w:r w:rsidRPr="005F3B87">
        <w:rPr>
          <w:lang w:val="en-US" w:eastAsia="ko-KR"/>
        </w:rPr>
        <w:t>Impacts on services, entities and interfaces</w:t>
      </w:r>
      <w:r>
        <w:tab/>
      </w:r>
      <w:r>
        <w:fldChar w:fldCharType="begin" w:fldLock="1"/>
      </w:r>
      <w:r>
        <w:instrText xml:space="preserve"> PAGEREF _Toc175896388 \h </w:instrText>
      </w:r>
      <w:r>
        <w:fldChar w:fldCharType="separate"/>
      </w:r>
      <w:r>
        <w:t>72</w:t>
      </w:r>
      <w:r>
        <w:fldChar w:fldCharType="end"/>
      </w:r>
    </w:p>
    <w:p w14:paraId="6EB4031E" w14:textId="58B75C39" w:rsidR="00E87EFC" w:rsidRDefault="00E87EFC">
      <w:pPr>
        <w:pStyle w:val="TOC4"/>
        <w:rPr>
          <w:rFonts w:asciiTheme="minorHAnsi" w:eastAsiaTheme="minorEastAsia" w:hAnsiTheme="minorHAnsi" w:cstheme="minorBidi"/>
          <w:kern w:val="2"/>
          <w:sz w:val="22"/>
          <w:szCs w:val="22"/>
          <w14:ligatures w14:val="standardContextual"/>
        </w:rPr>
      </w:pPr>
      <w:r>
        <w:t>6.17.4.1</w:t>
      </w:r>
      <w:r>
        <w:rPr>
          <w:rFonts w:asciiTheme="minorHAnsi" w:eastAsiaTheme="minorEastAsia" w:hAnsiTheme="minorHAnsi" w:cstheme="minorBidi"/>
          <w:kern w:val="2"/>
          <w:sz w:val="22"/>
          <w:szCs w:val="22"/>
          <w14:ligatures w14:val="standardContextual"/>
        </w:rPr>
        <w:tab/>
      </w:r>
      <w:r>
        <w:t>Wireline non-3GPP 5G access network</w:t>
      </w:r>
      <w:r>
        <w:tab/>
      </w:r>
      <w:r>
        <w:fldChar w:fldCharType="begin" w:fldLock="1"/>
      </w:r>
      <w:r>
        <w:instrText xml:space="preserve"> PAGEREF _Toc175896389 \h </w:instrText>
      </w:r>
      <w:r>
        <w:fldChar w:fldCharType="separate"/>
      </w:r>
      <w:r>
        <w:t>72</w:t>
      </w:r>
      <w:r>
        <w:fldChar w:fldCharType="end"/>
      </w:r>
    </w:p>
    <w:p w14:paraId="0AE8794B" w14:textId="705B4D21" w:rsidR="00E87EFC" w:rsidRDefault="00E87EFC">
      <w:pPr>
        <w:pStyle w:val="TOC4"/>
        <w:rPr>
          <w:rFonts w:asciiTheme="minorHAnsi" w:eastAsiaTheme="minorEastAsia" w:hAnsiTheme="minorHAnsi" w:cstheme="minorBidi"/>
          <w:kern w:val="2"/>
          <w:sz w:val="22"/>
          <w:szCs w:val="22"/>
          <w14:ligatures w14:val="standardContextual"/>
        </w:rPr>
      </w:pPr>
      <w:r>
        <w:t>6.17.4.2</w:t>
      </w:r>
      <w:r>
        <w:rPr>
          <w:rFonts w:asciiTheme="minorHAnsi" w:eastAsiaTheme="minorEastAsia" w:hAnsiTheme="minorHAnsi" w:cstheme="minorBidi"/>
          <w:kern w:val="2"/>
          <w:sz w:val="22"/>
          <w:szCs w:val="22"/>
          <w14:ligatures w14:val="standardContextual"/>
        </w:rPr>
        <w:tab/>
      </w:r>
      <w:r>
        <w:t>Wireless non-3GPP 5G access network</w:t>
      </w:r>
      <w:r>
        <w:tab/>
      </w:r>
      <w:r>
        <w:fldChar w:fldCharType="begin" w:fldLock="1"/>
      </w:r>
      <w:r>
        <w:instrText xml:space="preserve"> PAGEREF _Toc175896390 \h </w:instrText>
      </w:r>
      <w:r>
        <w:fldChar w:fldCharType="separate"/>
      </w:r>
      <w:r>
        <w:t>73</w:t>
      </w:r>
      <w:r>
        <w:fldChar w:fldCharType="end"/>
      </w:r>
    </w:p>
    <w:p w14:paraId="1381F6F5" w14:textId="06E3D5E5" w:rsidR="00E87EFC" w:rsidRDefault="00E87EFC">
      <w:pPr>
        <w:pStyle w:val="TOC2"/>
        <w:rPr>
          <w:rFonts w:asciiTheme="minorHAnsi" w:eastAsiaTheme="minorEastAsia" w:hAnsiTheme="minorHAnsi" w:cstheme="minorBidi"/>
          <w:kern w:val="2"/>
          <w:sz w:val="22"/>
          <w:szCs w:val="22"/>
          <w14:ligatures w14:val="standardContextual"/>
        </w:rPr>
      </w:pPr>
      <w:r w:rsidRPr="005F3B87">
        <w:rPr>
          <w:lang w:val="en-US" w:eastAsia="ko-KR"/>
        </w:rPr>
        <w:t>6.18</w:t>
      </w:r>
      <w:r>
        <w:rPr>
          <w:rFonts w:asciiTheme="minorHAnsi" w:eastAsiaTheme="minorEastAsia" w:hAnsiTheme="minorHAnsi" w:cstheme="minorBidi"/>
          <w:kern w:val="2"/>
          <w:sz w:val="22"/>
          <w:szCs w:val="22"/>
          <w14:ligatures w14:val="standardContextual"/>
        </w:rPr>
        <w:tab/>
      </w:r>
      <w:r w:rsidRPr="005F3B87">
        <w:rPr>
          <w:lang w:val="en-US" w:eastAsia="ko-KR"/>
        </w:rPr>
        <w:t>Solution #18: PDU Set handling in wireline/wireless non-3GPP access</w:t>
      </w:r>
      <w:r>
        <w:tab/>
      </w:r>
      <w:r>
        <w:fldChar w:fldCharType="begin" w:fldLock="1"/>
      </w:r>
      <w:r>
        <w:instrText xml:space="preserve"> PAGEREF _Toc175896391 \h </w:instrText>
      </w:r>
      <w:r>
        <w:fldChar w:fldCharType="separate"/>
      </w:r>
      <w:r>
        <w:t>74</w:t>
      </w:r>
      <w:r>
        <w:fldChar w:fldCharType="end"/>
      </w:r>
    </w:p>
    <w:p w14:paraId="7BEBDE21" w14:textId="2DE54EF8"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6.18.1</w:t>
      </w:r>
      <w:r>
        <w:rPr>
          <w:rFonts w:asciiTheme="minorHAnsi" w:eastAsiaTheme="minorEastAsia" w:hAnsiTheme="minorHAnsi" w:cstheme="minorBidi"/>
          <w:kern w:val="2"/>
          <w:sz w:val="22"/>
          <w:szCs w:val="22"/>
          <w14:ligatures w14:val="standardContextual"/>
        </w:rPr>
        <w:tab/>
      </w:r>
      <w:r w:rsidRPr="005F3B87">
        <w:rPr>
          <w:lang w:val="en-US" w:eastAsia="ko-KR"/>
        </w:rPr>
        <w:t>Key Issue mapping</w:t>
      </w:r>
      <w:r>
        <w:tab/>
      </w:r>
      <w:r>
        <w:fldChar w:fldCharType="begin" w:fldLock="1"/>
      </w:r>
      <w:r>
        <w:instrText xml:space="preserve"> PAGEREF _Toc175896392 \h </w:instrText>
      </w:r>
      <w:r>
        <w:fldChar w:fldCharType="separate"/>
      </w:r>
      <w:r>
        <w:t>74</w:t>
      </w:r>
      <w:r>
        <w:fldChar w:fldCharType="end"/>
      </w:r>
    </w:p>
    <w:p w14:paraId="22B5A2FB" w14:textId="42EF6006"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cs="Arial"/>
          <w:lang w:val="en-US" w:eastAsia="ko-KR"/>
        </w:rPr>
        <w:t>6.18</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_Toc175896393 \h </w:instrText>
      </w:r>
      <w:r>
        <w:fldChar w:fldCharType="separate"/>
      </w:r>
      <w:r>
        <w:t>74</w:t>
      </w:r>
      <w:r>
        <w:fldChar w:fldCharType="end"/>
      </w:r>
    </w:p>
    <w:p w14:paraId="2D3A4EED" w14:textId="5341C826" w:rsidR="00E87EFC" w:rsidRDefault="00E87EFC">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_Toc175896394 \h </w:instrText>
      </w:r>
      <w:r>
        <w:fldChar w:fldCharType="separate"/>
      </w:r>
      <w:r>
        <w:t>74</w:t>
      </w:r>
      <w:r>
        <w:fldChar w:fldCharType="end"/>
      </w:r>
    </w:p>
    <w:p w14:paraId="30F2A879" w14:textId="30F8851C"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cs="Arial"/>
          <w:lang w:val="en-US" w:eastAsia="ko-KR"/>
        </w:rPr>
        <w:t>6.18</w:t>
      </w:r>
      <w:r>
        <w:t>.2.2</w:t>
      </w:r>
      <w:r>
        <w:rPr>
          <w:rFonts w:asciiTheme="minorHAnsi" w:eastAsiaTheme="minorEastAsia" w:hAnsiTheme="minorHAnsi" w:cstheme="minorBidi"/>
          <w:kern w:val="2"/>
          <w:sz w:val="22"/>
          <w:szCs w:val="22"/>
          <w14:ligatures w14:val="standardContextual"/>
        </w:rPr>
        <w:tab/>
      </w:r>
      <w:r>
        <w:t>Supporting PDU Set based QoS handling in non-3GPP access nodes</w:t>
      </w:r>
      <w:r>
        <w:tab/>
      </w:r>
      <w:r>
        <w:fldChar w:fldCharType="begin" w:fldLock="1"/>
      </w:r>
      <w:r>
        <w:instrText xml:space="preserve"> PAGEREF _Toc175896395 \h </w:instrText>
      </w:r>
      <w:r>
        <w:fldChar w:fldCharType="separate"/>
      </w:r>
      <w:r>
        <w:t>74</w:t>
      </w:r>
      <w:r>
        <w:fldChar w:fldCharType="end"/>
      </w:r>
    </w:p>
    <w:p w14:paraId="683603A5" w14:textId="302D5B8A" w:rsidR="00E87EFC" w:rsidRDefault="00E87EFC">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_Toc175896396 \h </w:instrText>
      </w:r>
      <w:r>
        <w:fldChar w:fldCharType="separate"/>
      </w:r>
      <w:r>
        <w:t>76</w:t>
      </w:r>
      <w:r>
        <w:fldChar w:fldCharType="end"/>
      </w:r>
    </w:p>
    <w:p w14:paraId="7B36BB09" w14:textId="2CF967E5"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Malgun Gothic"/>
          <w:lang w:eastAsia="ja-JP"/>
        </w:rPr>
        <w:t>6.18.3.1</w:t>
      </w:r>
      <w:r>
        <w:rPr>
          <w:rFonts w:asciiTheme="minorHAnsi" w:eastAsiaTheme="minorEastAsia" w:hAnsiTheme="minorHAnsi" w:cstheme="minorBidi"/>
          <w:kern w:val="2"/>
          <w:sz w:val="22"/>
          <w:szCs w:val="22"/>
          <w14:ligatures w14:val="standardContextual"/>
        </w:rPr>
        <w:tab/>
      </w:r>
      <w:r w:rsidRPr="005F3B87">
        <w:rPr>
          <w:rFonts w:eastAsia="Malgun Gothic"/>
          <w:lang w:eastAsia="ja-JP"/>
        </w:rPr>
        <w:t>Procedures in wireline 5G access network</w:t>
      </w:r>
      <w:r>
        <w:tab/>
      </w:r>
      <w:r>
        <w:fldChar w:fldCharType="begin" w:fldLock="1"/>
      </w:r>
      <w:r>
        <w:instrText xml:space="preserve"> PAGEREF _Toc175896397 \h </w:instrText>
      </w:r>
      <w:r>
        <w:fldChar w:fldCharType="separate"/>
      </w:r>
      <w:r>
        <w:t>76</w:t>
      </w:r>
      <w:r>
        <w:fldChar w:fldCharType="end"/>
      </w:r>
    </w:p>
    <w:p w14:paraId="7DB25043" w14:textId="13AD92AE"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Malgun Gothic"/>
          <w:lang w:eastAsia="ja-JP"/>
        </w:rPr>
        <w:t>6.18.3.2</w:t>
      </w:r>
      <w:r>
        <w:rPr>
          <w:rFonts w:asciiTheme="minorHAnsi" w:eastAsiaTheme="minorEastAsia" w:hAnsiTheme="minorHAnsi" w:cstheme="minorBidi"/>
          <w:kern w:val="2"/>
          <w:sz w:val="22"/>
          <w:szCs w:val="22"/>
          <w14:ligatures w14:val="standardContextual"/>
        </w:rPr>
        <w:tab/>
      </w:r>
      <w:r w:rsidRPr="005F3B87">
        <w:rPr>
          <w:rFonts w:eastAsia="Malgun Gothic"/>
          <w:lang w:eastAsia="ja-JP"/>
        </w:rPr>
        <w:t>Procedures in untrusted non-3GPP access</w:t>
      </w:r>
      <w:r>
        <w:tab/>
      </w:r>
      <w:r>
        <w:fldChar w:fldCharType="begin" w:fldLock="1"/>
      </w:r>
      <w:r>
        <w:instrText xml:space="preserve"> PAGEREF _Toc175896398 \h </w:instrText>
      </w:r>
      <w:r>
        <w:fldChar w:fldCharType="separate"/>
      </w:r>
      <w:r>
        <w:t>77</w:t>
      </w:r>
      <w:r>
        <w:fldChar w:fldCharType="end"/>
      </w:r>
    </w:p>
    <w:p w14:paraId="3CBE0E41" w14:textId="224129AD"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Malgun Gothic"/>
          <w:lang w:eastAsia="ja-JP"/>
        </w:rPr>
        <w:t>6.18.3.3</w:t>
      </w:r>
      <w:r>
        <w:rPr>
          <w:rFonts w:asciiTheme="minorHAnsi" w:eastAsiaTheme="minorEastAsia" w:hAnsiTheme="minorHAnsi" w:cstheme="minorBidi"/>
          <w:kern w:val="2"/>
          <w:sz w:val="22"/>
          <w:szCs w:val="22"/>
          <w14:ligatures w14:val="standardContextual"/>
        </w:rPr>
        <w:tab/>
      </w:r>
      <w:r w:rsidRPr="005F3B87">
        <w:rPr>
          <w:rFonts w:eastAsia="Malgun Gothic"/>
          <w:lang w:eastAsia="ja-JP"/>
        </w:rPr>
        <w:t>Procedures in trusted non-3GPP access</w:t>
      </w:r>
      <w:r>
        <w:tab/>
      </w:r>
      <w:r>
        <w:fldChar w:fldCharType="begin" w:fldLock="1"/>
      </w:r>
      <w:r>
        <w:instrText xml:space="preserve"> PAGEREF _Toc175896399 \h </w:instrText>
      </w:r>
      <w:r>
        <w:fldChar w:fldCharType="separate"/>
      </w:r>
      <w:r>
        <w:t>78</w:t>
      </w:r>
      <w:r>
        <w:fldChar w:fldCharType="end"/>
      </w:r>
    </w:p>
    <w:p w14:paraId="6235AD73" w14:textId="46C0820B"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6.18.4</w:t>
      </w:r>
      <w:r>
        <w:rPr>
          <w:rFonts w:asciiTheme="minorHAnsi" w:eastAsiaTheme="minorEastAsia" w:hAnsiTheme="minorHAnsi" w:cstheme="minorBidi"/>
          <w:kern w:val="2"/>
          <w:sz w:val="22"/>
          <w:szCs w:val="22"/>
          <w14:ligatures w14:val="standardContextual"/>
        </w:rPr>
        <w:tab/>
      </w:r>
      <w:r w:rsidRPr="005F3B87">
        <w:rPr>
          <w:lang w:val="en-US" w:eastAsia="ko-KR"/>
        </w:rPr>
        <w:t>Impacts on services, entities and interfaces</w:t>
      </w:r>
      <w:r>
        <w:tab/>
      </w:r>
      <w:r>
        <w:fldChar w:fldCharType="begin" w:fldLock="1"/>
      </w:r>
      <w:r>
        <w:instrText xml:space="preserve"> PAGEREF _Toc175896400 \h </w:instrText>
      </w:r>
      <w:r>
        <w:fldChar w:fldCharType="separate"/>
      </w:r>
      <w:r>
        <w:t>79</w:t>
      </w:r>
      <w:r>
        <w:fldChar w:fldCharType="end"/>
      </w:r>
    </w:p>
    <w:p w14:paraId="404C0CD0" w14:textId="7FF256D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6.19</w:t>
      </w:r>
      <w:r>
        <w:rPr>
          <w:rFonts w:asciiTheme="minorHAnsi" w:eastAsiaTheme="minorEastAsia" w:hAnsiTheme="minorHAnsi" w:cstheme="minorBidi"/>
          <w:kern w:val="2"/>
          <w:sz w:val="22"/>
          <w:szCs w:val="22"/>
          <w14:ligatures w14:val="standardContextual"/>
        </w:rPr>
        <w:tab/>
      </w:r>
      <w:r w:rsidRPr="005F3B87">
        <w:rPr>
          <w:rFonts w:eastAsia="DengXian"/>
        </w:rPr>
        <w:t>Solution #19: Alternative PDU Set QoS parameters to support differentiated QoS handling and Alternative QoS/Alternative PDU Set QoS Exposure</w:t>
      </w:r>
      <w:r>
        <w:tab/>
      </w:r>
      <w:r>
        <w:fldChar w:fldCharType="begin" w:fldLock="1"/>
      </w:r>
      <w:r>
        <w:instrText xml:space="preserve"> PAGEREF _Toc175896401 \h </w:instrText>
      </w:r>
      <w:r>
        <w:fldChar w:fldCharType="separate"/>
      </w:r>
      <w:r>
        <w:t>79</w:t>
      </w:r>
      <w:r>
        <w:fldChar w:fldCharType="end"/>
      </w:r>
    </w:p>
    <w:p w14:paraId="409460F4" w14:textId="4FA2857E" w:rsidR="00E87EFC" w:rsidRDefault="00E87EFC">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_Toc175896402 \h </w:instrText>
      </w:r>
      <w:r>
        <w:fldChar w:fldCharType="separate"/>
      </w:r>
      <w:r>
        <w:t>79</w:t>
      </w:r>
      <w:r>
        <w:fldChar w:fldCharType="end"/>
      </w:r>
    </w:p>
    <w:p w14:paraId="17583EDE" w14:textId="3EFCE8B7" w:rsidR="00E87EFC" w:rsidRDefault="00E87EFC">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_Toc175896403 \h </w:instrText>
      </w:r>
      <w:r>
        <w:fldChar w:fldCharType="separate"/>
      </w:r>
      <w:r>
        <w:t>79</w:t>
      </w:r>
      <w:r>
        <w:fldChar w:fldCharType="end"/>
      </w:r>
    </w:p>
    <w:p w14:paraId="2F709667" w14:textId="0B4B4BEC" w:rsidR="00E87EFC" w:rsidRDefault="00E87EFC">
      <w:pPr>
        <w:pStyle w:val="TOC4"/>
        <w:rPr>
          <w:rFonts w:asciiTheme="minorHAnsi" w:eastAsiaTheme="minorEastAsia" w:hAnsiTheme="minorHAnsi" w:cstheme="minorBidi"/>
          <w:kern w:val="2"/>
          <w:sz w:val="22"/>
          <w:szCs w:val="22"/>
          <w14:ligatures w14:val="standardContextual"/>
        </w:rPr>
      </w:pPr>
      <w:r>
        <w:t>6.19.2.1</w:t>
      </w:r>
      <w:r>
        <w:rPr>
          <w:rFonts w:asciiTheme="minorHAnsi" w:eastAsiaTheme="minorEastAsia" w:hAnsiTheme="minorHAnsi" w:cstheme="minorBidi"/>
          <w:kern w:val="2"/>
          <w:sz w:val="22"/>
          <w:szCs w:val="22"/>
          <w14:ligatures w14:val="standardContextual"/>
        </w:rPr>
        <w:tab/>
      </w:r>
      <w:r>
        <w:t>Alternative PDU Set QoS parameters to support differentiated QoS handling</w:t>
      </w:r>
      <w:r>
        <w:tab/>
      </w:r>
      <w:r>
        <w:fldChar w:fldCharType="begin" w:fldLock="1"/>
      </w:r>
      <w:r>
        <w:instrText xml:space="preserve"> PAGEREF _Toc175896404 \h </w:instrText>
      </w:r>
      <w:r>
        <w:fldChar w:fldCharType="separate"/>
      </w:r>
      <w:r>
        <w:t>79</w:t>
      </w:r>
      <w:r>
        <w:fldChar w:fldCharType="end"/>
      </w:r>
    </w:p>
    <w:p w14:paraId="0D46B966" w14:textId="5EF3D181" w:rsidR="00E87EFC" w:rsidRPr="00E87EFC" w:rsidRDefault="00E87EFC">
      <w:pPr>
        <w:pStyle w:val="TOC4"/>
        <w:rPr>
          <w:rFonts w:asciiTheme="minorHAnsi" w:eastAsiaTheme="minorEastAsia" w:hAnsiTheme="minorHAnsi" w:cstheme="minorBidi"/>
          <w:kern w:val="2"/>
          <w:sz w:val="22"/>
          <w:szCs w:val="22"/>
          <w:lang w:val="fr-FR"/>
          <w14:ligatures w14:val="standardContextual"/>
        </w:rPr>
      </w:pPr>
      <w:r w:rsidRPr="005F3B87">
        <w:rPr>
          <w:lang w:val="fr-FR"/>
        </w:rPr>
        <w:t>6.19.2.2</w:t>
      </w:r>
      <w:r w:rsidRPr="00E87EFC">
        <w:rPr>
          <w:rFonts w:asciiTheme="minorHAnsi" w:eastAsiaTheme="minorEastAsia" w:hAnsiTheme="minorHAnsi" w:cstheme="minorBidi"/>
          <w:kern w:val="2"/>
          <w:sz w:val="22"/>
          <w:szCs w:val="22"/>
          <w:lang w:val="fr-FR"/>
          <w14:ligatures w14:val="standardContextual"/>
        </w:rPr>
        <w:tab/>
      </w:r>
      <w:r w:rsidRPr="005F3B87">
        <w:rPr>
          <w:lang w:val="fr-FR"/>
        </w:rPr>
        <w:t>Alternative QoS/PDU set QoS Notification Exposure</w:t>
      </w:r>
      <w:r w:rsidRPr="00E87EFC">
        <w:rPr>
          <w:lang w:val="fr-FR"/>
        </w:rPr>
        <w:tab/>
      </w:r>
      <w:r>
        <w:fldChar w:fldCharType="begin" w:fldLock="1"/>
      </w:r>
      <w:r w:rsidRPr="00E87EFC">
        <w:rPr>
          <w:lang w:val="fr-FR"/>
        </w:rPr>
        <w:instrText xml:space="preserve"> PAGEREF _Toc175896405 \h </w:instrText>
      </w:r>
      <w:r>
        <w:fldChar w:fldCharType="separate"/>
      </w:r>
      <w:r w:rsidRPr="00E87EFC">
        <w:rPr>
          <w:lang w:val="fr-FR"/>
        </w:rPr>
        <w:t>80</w:t>
      </w:r>
      <w:r>
        <w:fldChar w:fldCharType="end"/>
      </w:r>
    </w:p>
    <w:p w14:paraId="6D433892" w14:textId="5DB8F954" w:rsidR="00E87EFC" w:rsidRDefault="00E87EFC">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_Toc175896406 \h </w:instrText>
      </w:r>
      <w:r>
        <w:fldChar w:fldCharType="separate"/>
      </w:r>
      <w:r>
        <w:t>81</w:t>
      </w:r>
      <w:r>
        <w:fldChar w:fldCharType="end"/>
      </w:r>
    </w:p>
    <w:p w14:paraId="46DE33EC" w14:textId="602D9BE8" w:rsidR="00E87EFC" w:rsidRDefault="00E87EFC">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Procedures of alternative PDU Set QoS handling</w:t>
      </w:r>
      <w:r>
        <w:tab/>
      </w:r>
      <w:r>
        <w:fldChar w:fldCharType="begin" w:fldLock="1"/>
      </w:r>
      <w:r>
        <w:instrText xml:space="preserve"> PAGEREF _Toc175896407 \h </w:instrText>
      </w:r>
      <w:r>
        <w:fldChar w:fldCharType="separate"/>
      </w:r>
      <w:r>
        <w:t>81</w:t>
      </w:r>
      <w:r>
        <w:fldChar w:fldCharType="end"/>
      </w:r>
    </w:p>
    <w:p w14:paraId="557ABA60" w14:textId="6389B212" w:rsidR="00E87EFC" w:rsidRDefault="00E87EFC">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Procedures of network information exposure via user plane</w:t>
      </w:r>
      <w:r>
        <w:tab/>
      </w:r>
      <w:r>
        <w:fldChar w:fldCharType="begin" w:fldLock="1"/>
      </w:r>
      <w:r>
        <w:instrText xml:space="preserve"> PAGEREF _Toc175896408 \h </w:instrText>
      </w:r>
      <w:r>
        <w:fldChar w:fldCharType="separate"/>
      </w:r>
      <w:r>
        <w:t>82</w:t>
      </w:r>
      <w:r>
        <w:fldChar w:fldCharType="end"/>
      </w:r>
    </w:p>
    <w:p w14:paraId="604CE651" w14:textId="1107CF36" w:rsidR="00E87EFC" w:rsidRDefault="00E87EFC">
      <w:pPr>
        <w:pStyle w:val="TOC4"/>
        <w:rPr>
          <w:rFonts w:asciiTheme="minorHAnsi" w:eastAsiaTheme="minorEastAsia" w:hAnsiTheme="minorHAnsi" w:cstheme="minorBidi"/>
          <w:kern w:val="2"/>
          <w:sz w:val="22"/>
          <w:szCs w:val="22"/>
          <w14:ligatures w14:val="standardContextual"/>
        </w:rPr>
      </w:pPr>
      <w:r>
        <w:t>6.19.3.3</w:t>
      </w:r>
      <w:r>
        <w:rPr>
          <w:rFonts w:asciiTheme="minorHAnsi" w:eastAsiaTheme="minorEastAsia" w:hAnsiTheme="minorHAnsi" w:cstheme="minorBidi"/>
          <w:kern w:val="2"/>
          <w:sz w:val="22"/>
          <w:szCs w:val="22"/>
          <w14:ligatures w14:val="standardContextual"/>
        </w:rPr>
        <w:tab/>
      </w:r>
      <w:r>
        <w:t>Procedures of network information exposure via control plane</w:t>
      </w:r>
      <w:r>
        <w:tab/>
      </w:r>
      <w:r>
        <w:fldChar w:fldCharType="begin" w:fldLock="1"/>
      </w:r>
      <w:r>
        <w:instrText xml:space="preserve"> PAGEREF _Toc175896409 \h </w:instrText>
      </w:r>
      <w:r>
        <w:fldChar w:fldCharType="separate"/>
      </w:r>
      <w:r>
        <w:t>83</w:t>
      </w:r>
      <w:r>
        <w:fldChar w:fldCharType="end"/>
      </w:r>
    </w:p>
    <w:p w14:paraId="012C8B6B" w14:textId="736468B1" w:rsidR="00E87EFC" w:rsidRDefault="00E87EFC">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_Toc175896410 \h </w:instrText>
      </w:r>
      <w:r>
        <w:fldChar w:fldCharType="separate"/>
      </w:r>
      <w:r>
        <w:t>85</w:t>
      </w:r>
      <w:r>
        <w:fldChar w:fldCharType="end"/>
      </w:r>
    </w:p>
    <w:p w14:paraId="24ED411E" w14:textId="12740DA3"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6.20</w:t>
      </w:r>
      <w:r>
        <w:rPr>
          <w:rFonts w:asciiTheme="minorHAnsi" w:eastAsiaTheme="minorEastAsia" w:hAnsiTheme="minorHAnsi" w:cstheme="minorBidi"/>
          <w:kern w:val="2"/>
          <w:sz w:val="22"/>
          <w:szCs w:val="22"/>
          <w14:ligatures w14:val="standardContextual"/>
        </w:rPr>
        <w:tab/>
      </w:r>
      <w:r w:rsidRPr="005F3B87">
        <w:rPr>
          <w:rFonts w:eastAsia="DengXian"/>
        </w:rPr>
        <w:t>Solution #20: Nominal PSDB</w:t>
      </w:r>
      <w:r>
        <w:tab/>
      </w:r>
      <w:r>
        <w:fldChar w:fldCharType="begin" w:fldLock="1"/>
      </w:r>
      <w:r>
        <w:instrText xml:space="preserve"> PAGEREF _Toc175896411 \h </w:instrText>
      </w:r>
      <w:r>
        <w:fldChar w:fldCharType="separate"/>
      </w:r>
      <w:r>
        <w:t>86</w:t>
      </w:r>
      <w:r>
        <w:fldChar w:fldCharType="end"/>
      </w:r>
    </w:p>
    <w:p w14:paraId="3CE7ED0C" w14:textId="7FA3840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_Toc175896412 \h </w:instrText>
      </w:r>
      <w:r>
        <w:fldChar w:fldCharType="separate"/>
      </w:r>
      <w:r>
        <w:t>86</w:t>
      </w:r>
      <w:r>
        <w:fldChar w:fldCharType="end"/>
      </w:r>
    </w:p>
    <w:p w14:paraId="287DBFD6" w14:textId="1131678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_Toc175896413 \h </w:instrText>
      </w:r>
      <w:r>
        <w:fldChar w:fldCharType="separate"/>
      </w:r>
      <w:r>
        <w:t>86</w:t>
      </w:r>
      <w:r>
        <w:fldChar w:fldCharType="end"/>
      </w:r>
    </w:p>
    <w:p w14:paraId="7B35480F" w14:textId="6EABE70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_Toc175896414 \h </w:instrText>
      </w:r>
      <w:r>
        <w:fldChar w:fldCharType="separate"/>
      </w:r>
      <w:r>
        <w:t>88</w:t>
      </w:r>
      <w:r>
        <w:fldChar w:fldCharType="end"/>
      </w:r>
    </w:p>
    <w:p w14:paraId="461A670D" w14:textId="5778BEF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_Toc175896415 \h </w:instrText>
      </w:r>
      <w:r>
        <w:fldChar w:fldCharType="separate"/>
      </w:r>
      <w:r>
        <w:t>88</w:t>
      </w:r>
      <w:r>
        <w:fldChar w:fldCharType="end"/>
      </w:r>
    </w:p>
    <w:p w14:paraId="7DF04472" w14:textId="1DD759AF"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6.21</w:t>
      </w:r>
      <w:r>
        <w:rPr>
          <w:rFonts w:asciiTheme="minorHAnsi" w:eastAsiaTheme="minorEastAsia" w:hAnsiTheme="minorHAnsi" w:cstheme="minorBidi"/>
          <w:kern w:val="2"/>
          <w:sz w:val="22"/>
          <w:szCs w:val="22"/>
          <w14:ligatures w14:val="standardContextual"/>
        </w:rPr>
        <w:tab/>
      </w:r>
      <w:r w:rsidRPr="005F3B87">
        <w:rPr>
          <w:rFonts w:eastAsia="DengXian"/>
        </w:rPr>
        <w:t>Solution #21: Enhancing PDU Set QoS Handling with Dynamic FEC Related Information Marking in GTP-U</w:t>
      </w:r>
      <w:r>
        <w:tab/>
      </w:r>
      <w:r>
        <w:fldChar w:fldCharType="begin" w:fldLock="1"/>
      </w:r>
      <w:r>
        <w:instrText xml:space="preserve"> PAGEREF _Toc175896416 \h </w:instrText>
      </w:r>
      <w:r>
        <w:fldChar w:fldCharType="separate"/>
      </w:r>
      <w:r>
        <w:t>88</w:t>
      </w:r>
      <w:r>
        <w:fldChar w:fldCharType="end"/>
      </w:r>
    </w:p>
    <w:p w14:paraId="057ECABF" w14:textId="2B2F6E3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_Toc175896417 \h </w:instrText>
      </w:r>
      <w:r>
        <w:fldChar w:fldCharType="separate"/>
      </w:r>
      <w:r>
        <w:t>88</w:t>
      </w:r>
      <w:r>
        <w:fldChar w:fldCharType="end"/>
      </w:r>
    </w:p>
    <w:p w14:paraId="6C34A247" w14:textId="72A6C03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_Toc175896418 \h </w:instrText>
      </w:r>
      <w:r>
        <w:fldChar w:fldCharType="separate"/>
      </w:r>
      <w:r>
        <w:t>88</w:t>
      </w:r>
      <w:r>
        <w:fldChar w:fldCharType="end"/>
      </w:r>
    </w:p>
    <w:p w14:paraId="3A427408" w14:textId="4E7D6B56"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_Toc175896419 \h </w:instrText>
      </w:r>
      <w:r>
        <w:fldChar w:fldCharType="separate"/>
      </w:r>
      <w:r>
        <w:t>90</w:t>
      </w:r>
      <w:r>
        <w:fldChar w:fldCharType="end"/>
      </w:r>
    </w:p>
    <w:p w14:paraId="226A22A9" w14:textId="4DBD08D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_Toc175896420 \h </w:instrText>
      </w:r>
      <w:r>
        <w:fldChar w:fldCharType="separate"/>
      </w:r>
      <w:r>
        <w:t>91</w:t>
      </w:r>
      <w:r>
        <w:fldChar w:fldCharType="end"/>
      </w:r>
    </w:p>
    <w:p w14:paraId="5CC0795F" w14:textId="4653D10A" w:rsidR="00E87EFC" w:rsidRDefault="00E87EFC">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The handling UL PDU Set QoS parameters</w:t>
      </w:r>
      <w:r>
        <w:tab/>
      </w:r>
      <w:r>
        <w:fldChar w:fldCharType="begin" w:fldLock="1"/>
      </w:r>
      <w:r>
        <w:instrText xml:space="preserve"> PAGEREF _Toc175896421 \h </w:instrText>
      </w:r>
      <w:r>
        <w:fldChar w:fldCharType="separate"/>
      </w:r>
      <w:r>
        <w:t>92</w:t>
      </w:r>
      <w:r>
        <w:fldChar w:fldCharType="end"/>
      </w:r>
    </w:p>
    <w:p w14:paraId="5EFD1264" w14:textId="09C661EE" w:rsidR="00E87EFC" w:rsidRDefault="00E87EFC">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_Toc175896422 \h </w:instrText>
      </w:r>
      <w:r>
        <w:fldChar w:fldCharType="separate"/>
      </w:r>
      <w:r>
        <w:t>92</w:t>
      </w:r>
      <w:r>
        <w:fldChar w:fldCharType="end"/>
      </w:r>
    </w:p>
    <w:p w14:paraId="2DB78136" w14:textId="2C601D80" w:rsidR="00E87EFC" w:rsidRDefault="00E87EFC">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_Toc175896423 \h </w:instrText>
      </w:r>
      <w:r>
        <w:fldChar w:fldCharType="separate"/>
      </w:r>
      <w:r>
        <w:t>92</w:t>
      </w:r>
      <w:r>
        <w:fldChar w:fldCharType="end"/>
      </w:r>
    </w:p>
    <w:p w14:paraId="73E4CA42" w14:textId="37716B24" w:rsidR="00E87EFC" w:rsidRDefault="00E87EFC">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_Toc175896424 \h </w:instrText>
      </w:r>
      <w:r>
        <w:fldChar w:fldCharType="separate"/>
      </w:r>
      <w:r>
        <w:t>93</w:t>
      </w:r>
      <w:r>
        <w:fldChar w:fldCharType="end"/>
      </w:r>
    </w:p>
    <w:p w14:paraId="2B30376B" w14:textId="25A8119C" w:rsidR="00E87EFC" w:rsidRDefault="00E87EFC">
      <w:pPr>
        <w:pStyle w:val="TOC4"/>
        <w:rPr>
          <w:rFonts w:asciiTheme="minorHAnsi" w:eastAsiaTheme="minorEastAsia" w:hAnsiTheme="minorHAnsi" w:cstheme="minorBidi"/>
          <w:kern w:val="2"/>
          <w:sz w:val="22"/>
          <w:szCs w:val="22"/>
          <w14:ligatures w14:val="standardContextual"/>
        </w:rPr>
      </w:pPr>
      <w:r>
        <w:lastRenderedPageBreak/>
        <w:t>6.22.3.1</w:t>
      </w:r>
      <w:r>
        <w:rPr>
          <w:rFonts w:asciiTheme="minorHAnsi" w:eastAsiaTheme="minorEastAsia" w:hAnsiTheme="minorHAnsi" w:cstheme="minorBidi"/>
          <w:kern w:val="2"/>
          <w:sz w:val="22"/>
          <w:szCs w:val="22"/>
          <w14:ligatures w14:val="standardContextual"/>
        </w:rPr>
        <w:tab/>
      </w:r>
      <w:r>
        <w:t>Alternative1</w:t>
      </w:r>
      <w:r>
        <w:tab/>
      </w:r>
      <w:r>
        <w:fldChar w:fldCharType="begin" w:fldLock="1"/>
      </w:r>
      <w:r>
        <w:instrText xml:space="preserve"> PAGEREF _Toc175896425 \h </w:instrText>
      </w:r>
      <w:r>
        <w:fldChar w:fldCharType="separate"/>
      </w:r>
      <w:r>
        <w:t>93</w:t>
      </w:r>
      <w:r>
        <w:fldChar w:fldCharType="end"/>
      </w:r>
    </w:p>
    <w:p w14:paraId="73CADE02" w14:textId="652A6DD8" w:rsidR="00E87EFC" w:rsidRDefault="00E87EFC">
      <w:pPr>
        <w:pStyle w:val="TOC4"/>
        <w:rPr>
          <w:rFonts w:asciiTheme="minorHAnsi" w:eastAsiaTheme="minorEastAsia" w:hAnsiTheme="minorHAnsi" w:cstheme="minorBidi"/>
          <w:kern w:val="2"/>
          <w:sz w:val="22"/>
          <w:szCs w:val="22"/>
          <w14:ligatures w14:val="standardContextual"/>
        </w:rPr>
      </w:pPr>
      <w:r>
        <w:t>6.22.3.2</w:t>
      </w:r>
      <w:r>
        <w:rPr>
          <w:rFonts w:asciiTheme="minorHAnsi" w:eastAsiaTheme="minorEastAsia" w:hAnsiTheme="minorHAnsi" w:cstheme="minorBidi"/>
          <w:kern w:val="2"/>
          <w:sz w:val="22"/>
          <w:szCs w:val="22"/>
          <w14:ligatures w14:val="standardContextual"/>
        </w:rPr>
        <w:tab/>
      </w:r>
      <w:r>
        <w:t>Alternative2</w:t>
      </w:r>
      <w:r>
        <w:tab/>
      </w:r>
      <w:r>
        <w:fldChar w:fldCharType="begin" w:fldLock="1"/>
      </w:r>
      <w:r>
        <w:instrText xml:space="preserve"> PAGEREF _Toc175896426 \h </w:instrText>
      </w:r>
      <w:r>
        <w:fldChar w:fldCharType="separate"/>
      </w:r>
      <w:r>
        <w:t>94</w:t>
      </w:r>
      <w:r>
        <w:fldChar w:fldCharType="end"/>
      </w:r>
    </w:p>
    <w:p w14:paraId="48B3E046" w14:textId="27A1E68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Yu Mincho"/>
        </w:rPr>
        <w:t>6.22.4</w:t>
      </w:r>
      <w:r>
        <w:rPr>
          <w:rFonts w:asciiTheme="minorHAnsi" w:eastAsiaTheme="minorEastAsia" w:hAnsiTheme="minorHAnsi" w:cstheme="minorBidi"/>
          <w:kern w:val="2"/>
          <w:sz w:val="22"/>
          <w:szCs w:val="22"/>
          <w14:ligatures w14:val="standardContextual"/>
        </w:rPr>
        <w:tab/>
      </w:r>
      <w:r w:rsidRPr="005F3B87">
        <w:rPr>
          <w:rFonts w:eastAsia="Yu Mincho"/>
        </w:rPr>
        <w:t>Impacts on services, entities and interfaces</w:t>
      </w:r>
      <w:r>
        <w:tab/>
      </w:r>
      <w:r>
        <w:fldChar w:fldCharType="begin" w:fldLock="1"/>
      </w:r>
      <w:r>
        <w:instrText xml:space="preserve"> PAGEREF _Toc175896427 \h </w:instrText>
      </w:r>
      <w:r>
        <w:fldChar w:fldCharType="separate"/>
      </w:r>
      <w:r>
        <w:t>94</w:t>
      </w:r>
      <w:r>
        <w:fldChar w:fldCharType="end"/>
      </w:r>
    </w:p>
    <w:p w14:paraId="37AFA67C" w14:textId="6B203B02"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6.23</w:t>
      </w:r>
      <w:r>
        <w:rPr>
          <w:rFonts w:asciiTheme="minorHAnsi" w:eastAsiaTheme="minorEastAsia" w:hAnsiTheme="minorHAnsi" w:cstheme="minorBidi"/>
          <w:kern w:val="2"/>
          <w:sz w:val="22"/>
          <w:szCs w:val="22"/>
          <w14:ligatures w14:val="standardContextual"/>
        </w:rPr>
        <w:tab/>
      </w:r>
      <w:r w:rsidRPr="005F3B87">
        <w:rPr>
          <w:rFonts w:eastAsia="DengXian"/>
        </w:rPr>
        <w:t>Solution #23: PDU set discard based on PDU sets correlation info from AS/AF</w:t>
      </w:r>
      <w:r>
        <w:tab/>
      </w:r>
      <w:r>
        <w:fldChar w:fldCharType="begin" w:fldLock="1"/>
      </w:r>
      <w:r>
        <w:instrText xml:space="preserve"> PAGEREF _Toc175896428 \h </w:instrText>
      </w:r>
      <w:r>
        <w:fldChar w:fldCharType="separate"/>
      </w:r>
      <w:r>
        <w:t>95</w:t>
      </w:r>
      <w:r>
        <w:fldChar w:fldCharType="end"/>
      </w:r>
    </w:p>
    <w:p w14:paraId="6892C0B5" w14:textId="247729A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_Toc175896429 \h </w:instrText>
      </w:r>
      <w:r>
        <w:fldChar w:fldCharType="separate"/>
      </w:r>
      <w:r>
        <w:t>95</w:t>
      </w:r>
      <w:r>
        <w:fldChar w:fldCharType="end"/>
      </w:r>
    </w:p>
    <w:p w14:paraId="60F7BB8A" w14:textId="1A54CA4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_Toc175896430 \h </w:instrText>
      </w:r>
      <w:r>
        <w:fldChar w:fldCharType="separate"/>
      </w:r>
      <w:r>
        <w:t>95</w:t>
      </w:r>
      <w:r>
        <w:fldChar w:fldCharType="end"/>
      </w:r>
    </w:p>
    <w:p w14:paraId="1AE28A88" w14:textId="6847699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_Toc175896431 \h </w:instrText>
      </w:r>
      <w:r>
        <w:fldChar w:fldCharType="separate"/>
      </w:r>
      <w:r>
        <w:t>95</w:t>
      </w:r>
      <w:r>
        <w:fldChar w:fldCharType="end"/>
      </w:r>
    </w:p>
    <w:p w14:paraId="7FE93E5F" w14:textId="7688924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_Toc175896432 \h </w:instrText>
      </w:r>
      <w:r>
        <w:fldChar w:fldCharType="separate"/>
      </w:r>
      <w:r>
        <w:t>96</w:t>
      </w:r>
      <w:r>
        <w:fldChar w:fldCharType="end"/>
      </w:r>
    </w:p>
    <w:p w14:paraId="320AC0D8" w14:textId="787CBBC4" w:rsidR="00E87EFC" w:rsidRDefault="00E87EFC">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PDU set identification when an end-to-end XR session is fully encrypted using a tunnelled connection over N6</w:t>
      </w:r>
      <w:r>
        <w:tab/>
      </w:r>
      <w:r>
        <w:fldChar w:fldCharType="begin" w:fldLock="1"/>
      </w:r>
      <w:r>
        <w:instrText xml:space="preserve"> PAGEREF _Toc175896433 \h </w:instrText>
      </w:r>
      <w:r>
        <w:fldChar w:fldCharType="separate"/>
      </w:r>
      <w:r>
        <w:t>96</w:t>
      </w:r>
      <w:r>
        <w:fldChar w:fldCharType="end"/>
      </w:r>
    </w:p>
    <w:p w14:paraId="6194DB89" w14:textId="447E108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6.24.1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_Toc175896434 \h </w:instrText>
      </w:r>
      <w:r>
        <w:fldChar w:fldCharType="separate"/>
      </w:r>
      <w:r>
        <w:t>96</w:t>
      </w:r>
      <w:r>
        <w:fldChar w:fldCharType="end"/>
      </w:r>
    </w:p>
    <w:p w14:paraId="26B6F209" w14:textId="389D08B9" w:rsidR="00E87EFC" w:rsidRDefault="00E87EFC">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_Toc175896435 \h </w:instrText>
      </w:r>
      <w:r>
        <w:fldChar w:fldCharType="separate"/>
      </w:r>
      <w:r>
        <w:t>96</w:t>
      </w:r>
      <w:r>
        <w:fldChar w:fldCharType="end"/>
      </w:r>
    </w:p>
    <w:p w14:paraId="536FFFE3" w14:textId="7EAF0D90" w:rsidR="00E87EFC" w:rsidRDefault="00E87EFC">
      <w:pPr>
        <w:pStyle w:val="TOC3"/>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_Toc175896436 \h </w:instrText>
      </w:r>
      <w:r>
        <w:fldChar w:fldCharType="separate"/>
      </w:r>
      <w:r>
        <w:t>98</w:t>
      </w:r>
      <w:r>
        <w:fldChar w:fldCharType="end"/>
      </w:r>
    </w:p>
    <w:p w14:paraId="0AB87F49" w14:textId="2C21B10D" w:rsidR="00E87EFC" w:rsidRDefault="00E87EFC">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_Toc175896437 \h </w:instrText>
      </w:r>
      <w:r>
        <w:fldChar w:fldCharType="separate"/>
      </w:r>
      <w:r>
        <w:t>98</w:t>
      </w:r>
      <w:r>
        <w:fldChar w:fldCharType="end"/>
      </w:r>
    </w:p>
    <w:p w14:paraId="62F7C27F" w14:textId="1E7350B0" w:rsidR="00E87EFC" w:rsidRDefault="00E87EFC">
      <w:pPr>
        <w:pStyle w:val="TOC4"/>
        <w:rPr>
          <w:rFonts w:asciiTheme="minorHAnsi" w:eastAsiaTheme="minorEastAsia" w:hAnsiTheme="minorHAnsi" w:cstheme="minorBidi"/>
          <w:kern w:val="2"/>
          <w:sz w:val="22"/>
          <w:szCs w:val="22"/>
          <w14:ligatures w14:val="standardContextual"/>
        </w:rPr>
      </w:pPr>
      <w:r>
        <w:t>6.24.3.2</w:t>
      </w:r>
      <w:r>
        <w:rPr>
          <w:rFonts w:asciiTheme="minorHAnsi" w:eastAsiaTheme="minorEastAsia" w:hAnsiTheme="minorHAnsi" w:cstheme="minorBidi"/>
          <w:kern w:val="2"/>
          <w:sz w:val="22"/>
          <w:szCs w:val="22"/>
          <w14:ligatures w14:val="standardContextual"/>
        </w:rPr>
        <w:tab/>
      </w:r>
      <w:r>
        <w:t>Using Connect-UDP</w:t>
      </w:r>
      <w:r>
        <w:tab/>
      </w:r>
      <w:r>
        <w:fldChar w:fldCharType="begin" w:fldLock="1"/>
      </w:r>
      <w:r>
        <w:instrText xml:space="preserve"> PAGEREF _Toc175896438 \h </w:instrText>
      </w:r>
      <w:r>
        <w:fldChar w:fldCharType="separate"/>
      </w:r>
      <w:r>
        <w:t>100</w:t>
      </w:r>
      <w:r>
        <w:fldChar w:fldCharType="end"/>
      </w:r>
    </w:p>
    <w:p w14:paraId="55ED7E11" w14:textId="7FDF30CF" w:rsidR="00E87EFC" w:rsidRDefault="00E87EFC">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_Toc175896439 \h </w:instrText>
      </w:r>
      <w:r>
        <w:fldChar w:fldCharType="separate"/>
      </w:r>
      <w:r>
        <w:t>103</w:t>
      </w:r>
      <w:r>
        <w:fldChar w:fldCharType="end"/>
      </w:r>
    </w:p>
    <w:p w14:paraId="130A3CA7" w14:textId="63327384" w:rsidR="00E87EFC" w:rsidRDefault="00E87EFC">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Preconfigured N6 tunnelling and GTP-U header extension for conveyance of PDU Set-related information</w:t>
      </w:r>
      <w:r>
        <w:tab/>
      </w:r>
      <w:r>
        <w:fldChar w:fldCharType="begin" w:fldLock="1"/>
      </w:r>
      <w:r>
        <w:instrText xml:space="preserve"> PAGEREF _Toc175896440 \h </w:instrText>
      </w:r>
      <w:r>
        <w:fldChar w:fldCharType="separate"/>
      </w:r>
      <w:r>
        <w:t>103</w:t>
      </w:r>
      <w:r>
        <w:fldChar w:fldCharType="end"/>
      </w:r>
    </w:p>
    <w:p w14:paraId="0AC58A6B" w14:textId="2880DEAB" w:rsidR="00E87EFC" w:rsidRDefault="00E87EFC">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_Toc175896441 \h </w:instrText>
      </w:r>
      <w:r>
        <w:fldChar w:fldCharType="separate"/>
      </w:r>
      <w:r>
        <w:t>103</w:t>
      </w:r>
      <w:r>
        <w:fldChar w:fldCharType="end"/>
      </w:r>
    </w:p>
    <w:p w14:paraId="575BE3BE" w14:textId="1902123B" w:rsidR="00E87EFC" w:rsidRDefault="00E87EFC">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_Toc175896442 \h </w:instrText>
      </w:r>
      <w:r>
        <w:fldChar w:fldCharType="separate"/>
      </w:r>
      <w:r>
        <w:t>104</w:t>
      </w:r>
      <w:r>
        <w:fldChar w:fldCharType="end"/>
      </w:r>
    </w:p>
    <w:p w14:paraId="7B3CC4B0" w14:textId="0B150BF4" w:rsidR="00E87EFC" w:rsidRDefault="00E87EFC">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_Toc175896443 \h </w:instrText>
      </w:r>
      <w:r>
        <w:fldChar w:fldCharType="separate"/>
      </w:r>
      <w:r>
        <w:t>105</w:t>
      </w:r>
      <w:r>
        <w:fldChar w:fldCharType="end"/>
      </w:r>
    </w:p>
    <w:p w14:paraId="65529DE1" w14:textId="5BDAB370"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_Toc175896444 \h </w:instrText>
      </w:r>
      <w:r>
        <w:fldChar w:fldCharType="separate"/>
      </w:r>
      <w:r>
        <w:t>105</w:t>
      </w:r>
      <w:r>
        <w:fldChar w:fldCharType="end"/>
      </w:r>
    </w:p>
    <w:p w14:paraId="2D7FAA04" w14:textId="46464BE6"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6.26</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#26</w:t>
      </w:r>
      <w:r w:rsidRPr="005F3B87">
        <w:rPr>
          <w:rFonts w:eastAsia="DengXian"/>
        </w:rPr>
        <w:t xml:space="preserve">: </w:t>
      </w:r>
      <w:r>
        <w:rPr>
          <w:lang w:eastAsia="ko-KR"/>
        </w:rPr>
        <w:t>PDU Set identification for end-to-end encrypted traffic</w:t>
      </w:r>
      <w:r>
        <w:tab/>
      </w:r>
      <w:r>
        <w:fldChar w:fldCharType="begin" w:fldLock="1"/>
      </w:r>
      <w:r>
        <w:instrText xml:space="preserve"> PAGEREF _Toc175896445 \h </w:instrText>
      </w:r>
      <w:r>
        <w:fldChar w:fldCharType="separate"/>
      </w:r>
      <w:r>
        <w:t>105</w:t>
      </w:r>
      <w:r>
        <w:fldChar w:fldCharType="end"/>
      </w:r>
    </w:p>
    <w:p w14:paraId="15AA16CD" w14:textId="0E9A6F2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_Toc175896446 \h </w:instrText>
      </w:r>
      <w:r>
        <w:fldChar w:fldCharType="separate"/>
      </w:r>
      <w:r>
        <w:t>105</w:t>
      </w:r>
      <w:r>
        <w:fldChar w:fldCharType="end"/>
      </w:r>
    </w:p>
    <w:p w14:paraId="3939648E" w14:textId="6385428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_Toc175896447 \h </w:instrText>
      </w:r>
      <w:r>
        <w:fldChar w:fldCharType="separate"/>
      </w:r>
      <w:r>
        <w:t>106</w:t>
      </w:r>
      <w:r>
        <w:fldChar w:fldCharType="end"/>
      </w:r>
    </w:p>
    <w:p w14:paraId="69D36A42" w14:textId="2EE4B21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6.26.3</w:t>
      </w:r>
      <w:r>
        <w:rPr>
          <w:rFonts w:asciiTheme="minorHAnsi" w:eastAsiaTheme="minorEastAsia" w:hAnsiTheme="minorHAnsi" w:cstheme="minorBidi"/>
          <w:kern w:val="2"/>
          <w:sz w:val="22"/>
          <w:szCs w:val="22"/>
          <w14:ligatures w14:val="standardContextual"/>
        </w:rPr>
        <w:tab/>
      </w:r>
      <w:r w:rsidRPr="005F3B87">
        <w:rPr>
          <w:rFonts w:eastAsia="DengXian"/>
        </w:rPr>
        <w:t>General framework</w:t>
      </w:r>
      <w:r>
        <w:tab/>
      </w:r>
      <w:r>
        <w:fldChar w:fldCharType="begin" w:fldLock="1"/>
      </w:r>
      <w:r>
        <w:instrText xml:space="preserve"> PAGEREF _Toc175896448 \h </w:instrText>
      </w:r>
      <w:r>
        <w:fldChar w:fldCharType="separate"/>
      </w:r>
      <w:r>
        <w:t>106</w:t>
      </w:r>
      <w:r>
        <w:fldChar w:fldCharType="end"/>
      </w:r>
    </w:p>
    <w:p w14:paraId="6EA05B89" w14:textId="36C5898F" w:rsidR="00E87EFC" w:rsidRDefault="00E87EFC">
      <w:pPr>
        <w:pStyle w:val="TOC4"/>
        <w:rPr>
          <w:rFonts w:asciiTheme="minorHAnsi" w:eastAsiaTheme="minorEastAsia" w:hAnsiTheme="minorHAnsi" w:cstheme="minorBidi"/>
          <w:kern w:val="2"/>
          <w:sz w:val="22"/>
          <w:szCs w:val="22"/>
          <w14:ligatures w14:val="standardContextual"/>
        </w:rPr>
      </w:pPr>
      <w:r>
        <w:t>6.26.3.1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_Toc175896449 \h </w:instrText>
      </w:r>
      <w:r>
        <w:fldChar w:fldCharType="separate"/>
      </w:r>
      <w:r>
        <w:t>108</w:t>
      </w:r>
      <w:r>
        <w:fldChar w:fldCharType="end"/>
      </w:r>
    </w:p>
    <w:p w14:paraId="18E496C0" w14:textId="6FA5B02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6.26.4</w:t>
      </w:r>
      <w:r>
        <w:rPr>
          <w:rFonts w:asciiTheme="minorHAnsi" w:eastAsiaTheme="minorEastAsia" w:hAnsiTheme="minorHAnsi" w:cstheme="minorBidi"/>
          <w:kern w:val="2"/>
          <w:sz w:val="22"/>
          <w:szCs w:val="22"/>
          <w14:ligatures w14:val="standardContextual"/>
        </w:rPr>
        <w:tab/>
      </w:r>
      <w:r w:rsidRPr="005F3B87">
        <w:rPr>
          <w:rFonts w:eastAsia="DengXian"/>
        </w:rPr>
        <w:t>PDU Set based QoS handling using UDP-connect</w:t>
      </w:r>
      <w:r>
        <w:tab/>
      </w:r>
      <w:r>
        <w:fldChar w:fldCharType="begin" w:fldLock="1"/>
      </w:r>
      <w:r>
        <w:instrText xml:space="preserve"> PAGEREF _Toc175896450 \h </w:instrText>
      </w:r>
      <w:r>
        <w:fldChar w:fldCharType="separate"/>
      </w:r>
      <w:r>
        <w:t>109</w:t>
      </w:r>
      <w:r>
        <w:fldChar w:fldCharType="end"/>
      </w:r>
    </w:p>
    <w:p w14:paraId="14780085" w14:textId="288246E4"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DengXian"/>
        </w:rPr>
        <w:t>6.26.4.1</w:t>
      </w:r>
      <w:r>
        <w:rPr>
          <w:rFonts w:asciiTheme="minorHAnsi" w:eastAsiaTheme="minorEastAsia" w:hAnsiTheme="minorHAnsi" w:cstheme="minorBidi"/>
          <w:kern w:val="2"/>
          <w:sz w:val="22"/>
          <w:szCs w:val="22"/>
          <w14:ligatures w14:val="standardContextual"/>
        </w:rPr>
        <w:tab/>
      </w:r>
      <w:r w:rsidRPr="005F3B87">
        <w:rPr>
          <w:rFonts w:eastAsia="DengXian"/>
        </w:rPr>
        <w:t>PDU Set based QoS handling for end-to-end encrypted XRM traffic</w:t>
      </w:r>
      <w:r>
        <w:tab/>
      </w:r>
      <w:r>
        <w:fldChar w:fldCharType="begin" w:fldLock="1"/>
      </w:r>
      <w:r>
        <w:instrText xml:space="preserve"> PAGEREF _Toc175896451 \h </w:instrText>
      </w:r>
      <w:r>
        <w:fldChar w:fldCharType="separate"/>
      </w:r>
      <w:r>
        <w:t>112</w:t>
      </w:r>
      <w:r>
        <w:fldChar w:fldCharType="end"/>
      </w:r>
    </w:p>
    <w:p w14:paraId="5AB8ADB4" w14:textId="258D050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6.26.5</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_Toc175896452 \h </w:instrText>
      </w:r>
      <w:r>
        <w:fldChar w:fldCharType="separate"/>
      </w:r>
      <w:r>
        <w:t>114</w:t>
      </w:r>
      <w:r>
        <w:fldChar w:fldCharType="end"/>
      </w:r>
    </w:p>
    <w:p w14:paraId="79ECC5DA" w14:textId="7300DA5A"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6.27</w:t>
      </w:r>
      <w:r>
        <w:rPr>
          <w:rFonts w:asciiTheme="minorHAnsi" w:eastAsiaTheme="minorEastAsia" w:hAnsiTheme="minorHAnsi" w:cstheme="minorBidi"/>
          <w:kern w:val="2"/>
          <w:sz w:val="22"/>
          <w:szCs w:val="22"/>
          <w14:ligatures w14:val="standardContextual"/>
        </w:rPr>
        <w:tab/>
      </w:r>
      <w:r w:rsidRPr="005F3B87">
        <w:rPr>
          <w:rFonts w:eastAsia="DengXian"/>
        </w:rPr>
        <w:t>Solution #27: Differentiated Handling for Transporting Encrypted XRM traffics Using Metadata over N6</w:t>
      </w:r>
      <w:r>
        <w:tab/>
      </w:r>
      <w:r>
        <w:fldChar w:fldCharType="begin" w:fldLock="1"/>
      </w:r>
      <w:r>
        <w:instrText xml:space="preserve"> PAGEREF _Toc175896453 \h </w:instrText>
      </w:r>
      <w:r>
        <w:fldChar w:fldCharType="separate"/>
      </w:r>
      <w:r>
        <w:t>114</w:t>
      </w:r>
      <w:r>
        <w:fldChar w:fldCharType="end"/>
      </w:r>
    </w:p>
    <w:p w14:paraId="0B6F38E1" w14:textId="6F5D1DB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_Toc175896454 \h </w:instrText>
      </w:r>
      <w:r>
        <w:fldChar w:fldCharType="separate"/>
      </w:r>
      <w:r>
        <w:t>114</w:t>
      </w:r>
      <w:r>
        <w:fldChar w:fldCharType="end"/>
      </w:r>
    </w:p>
    <w:p w14:paraId="44E5CCCE" w14:textId="5E41893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_Toc175896455 \h </w:instrText>
      </w:r>
      <w:r>
        <w:fldChar w:fldCharType="separate"/>
      </w:r>
      <w:r>
        <w:t>114</w:t>
      </w:r>
      <w:r>
        <w:fldChar w:fldCharType="end"/>
      </w:r>
    </w:p>
    <w:p w14:paraId="3EEED619" w14:textId="6135226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_Toc175896456 \h </w:instrText>
      </w:r>
      <w:r>
        <w:fldChar w:fldCharType="separate"/>
      </w:r>
      <w:r>
        <w:t>116</w:t>
      </w:r>
      <w:r>
        <w:fldChar w:fldCharType="end"/>
      </w:r>
    </w:p>
    <w:p w14:paraId="6B98600F" w14:textId="58DD465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_Toc175896457 \h </w:instrText>
      </w:r>
      <w:r>
        <w:fldChar w:fldCharType="separate"/>
      </w:r>
      <w:r>
        <w:t>116</w:t>
      </w:r>
      <w:r>
        <w:fldChar w:fldCharType="end"/>
      </w:r>
    </w:p>
    <w:p w14:paraId="4FAA1DA1" w14:textId="44D9D028"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fldLock="1"/>
      </w:r>
      <w:r>
        <w:instrText xml:space="preserve"> PAGEREF _Toc175896458 \h </w:instrText>
      </w:r>
      <w:r>
        <w:fldChar w:fldCharType="separate"/>
      </w:r>
      <w:r>
        <w:t>116</w:t>
      </w:r>
      <w:r>
        <w:fldChar w:fldCharType="end"/>
      </w:r>
    </w:p>
    <w:p w14:paraId="4C3F7ED5" w14:textId="240FEA91" w:rsidR="00E87EFC" w:rsidRDefault="00E87EFC">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_Toc175896459 \h </w:instrText>
      </w:r>
      <w:r>
        <w:fldChar w:fldCharType="separate"/>
      </w:r>
      <w:r>
        <w:t>116</w:t>
      </w:r>
      <w:r>
        <w:fldChar w:fldCharType="end"/>
      </w:r>
    </w:p>
    <w:p w14:paraId="3AF186F3" w14:textId="2F3EE9ED" w:rsidR="00E87EFC" w:rsidRDefault="00E87EFC">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_Toc175896460 \h </w:instrText>
      </w:r>
      <w:r>
        <w:fldChar w:fldCharType="separate"/>
      </w:r>
      <w:r>
        <w:t>116</w:t>
      </w:r>
      <w:r>
        <w:fldChar w:fldCharType="end"/>
      </w:r>
    </w:p>
    <w:p w14:paraId="5ED2DC63" w14:textId="4961EF6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6.28.3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_Toc175896461 \h </w:instrText>
      </w:r>
      <w:r>
        <w:fldChar w:fldCharType="separate"/>
      </w:r>
      <w:r>
        <w:t>117</w:t>
      </w:r>
      <w:r>
        <w:fldChar w:fldCharType="end"/>
      </w:r>
    </w:p>
    <w:p w14:paraId="5A5DA013" w14:textId="4D1555D3"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_Toc175896462 \h </w:instrText>
      </w:r>
      <w:r>
        <w:fldChar w:fldCharType="separate"/>
      </w:r>
      <w:r>
        <w:t>117</w:t>
      </w:r>
      <w:r>
        <w:fldChar w:fldCharType="end"/>
      </w:r>
    </w:p>
    <w:p w14:paraId="54D2D823" w14:textId="2B486E16"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6.29</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#29</w:t>
      </w:r>
      <w:r w:rsidRPr="005F3B87">
        <w:rPr>
          <w:rFonts w:eastAsia="DengXian"/>
        </w:rPr>
        <w:t>: KI#4 Support for multiplexed media traffic using RTP header inspection</w:t>
      </w:r>
      <w:r>
        <w:tab/>
      </w:r>
      <w:r>
        <w:fldChar w:fldCharType="begin" w:fldLock="1"/>
      </w:r>
      <w:r>
        <w:instrText xml:space="preserve"> PAGEREF _Toc175896463 \h </w:instrText>
      </w:r>
      <w:r>
        <w:fldChar w:fldCharType="separate"/>
      </w:r>
      <w:r>
        <w:t>118</w:t>
      </w:r>
      <w:r>
        <w:fldChar w:fldCharType="end"/>
      </w:r>
    </w:p>
    <w:p w14:paraId="37BA8B62" w14:textId="1AD17F76" w:rsidR="00E87EFC" w:rsidRDefault="00E87EFC">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_Toc175896464 \h </w:instrText>
      </w:r>
      <w:r>
        <w:fldChar w:fldCharType="separate"/>
      </w:r>
      <w:r>
        <w:t>118</w:t>
      </w:r>
      <w:r>
        <w:fldChar w:fldCharType="end"/>
      </w:r>
    </w:p>
    <w:p w14:paraId="0A82122F" w14:textId="0A7A6EE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6.29.2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_Toc175896465 \h </w:instrText>
      </w:r>
      <w:r>
        <w:fldChar w:fldCharType="separate"/>
      </w:r>
      <w:r>
        <w:t>119</w:t>
      </w:r>
      <w:r>
        <w:fldChar w:fldCharType="end"/>
      </w:r>
    </w:p>
    <w:p w14:paraId="3B0057E9" w14:textId="510A3F57" w:rsidR="00E87EFC" w:rsidRDefault="00E87EFC">
      <w:pPr>
        <w:pStyle w:val="TOC4"/>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Background</w:t>
      </w:r>
      <w:r>
        <w:tab/>
      </w:r>
      <w:r>
        <w:fldChar w:fldCharType="begin" w:fldLock="1"/>
      </w:r>
      <w:r>
        <w:instrText xml:space="preserve"> PAGEREF _Toc175896466 \h </w:instrText>
      </w:r>
      <w:r>
        <w:fldChar w:fldCharType="separate"/>
      </w:r>
      <w:r>
        <w:t>119</w:t>
      </w:r>
      <w:r>
        <w:fldChar w:fldCharType="end"/>
      </w:r>
    </w:p>
    <w:p w14:paraId="17396063" w14:textId="6C85F995" w:rsidR="00E87EFC" w:rsidRDefault="00E87EFC">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_Toc175896467 \h </w:instrText>
      </w:r>
      <w:r>
        <w:fldChar w:fldCharType="separate"/>
      </w:r>
      <w:r>
        <w:t>119</w:t>
      </w:r>
      <w:r>
        <w:fldChar w:fldCharType="end"/>
      </w:r>
    </w:p>
    <w:p w14:paraId="0F33682C" w14:textId="3932384D" w:rsidR="00E87EFC" w:rsidRDefault="00E87EFC">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Detection of protocols and media streams</w:t>
      </w:r>
      <w:r>
        <w:tab/>
      </w:r>
      <w:r>
        <w:fldChar w:fldCharType="begin" w:fldLock="1"/>
      </w:r>
      <w:r>
        <w:instrText xml:space="preserve"> PAGEREF _Toc175896468 \h </w:instrText>
      </w:r>
      <w:r>
        <w:fldChar w:fldCharType="separate"/>
      </w:r>
      <w:r>
        <w:t>120</w:t>
      </w:r>
      <w:r>
        <w:fldChar w:fldCharType="end"/>
      </w:r>
    </w:p>
    <w:p w14:paraId="423007EC" w14:textId="5D018FBA" w:rsidR="00E87EFC" w:rsidRDefault="00E87EFC">
      <w:pPr>
        <w:pStyle w:val="TOC4"/>
        <w:rPr>
          <w:rFonts w:asciiTheme="minorHAnsi" w:eastAsiaTheme="minorEastAsia" w:hAnsiTheme="minorHAnsi" w:cstheme="minorBidi"/>
          <w:kern w:val="2"/>
          <w:sz w:val="22"/>
          <w:szCs w:val="22"/>
          <w14:ligatures w14:val="standardContextual"/>
        </w:rPr>
      </w:pPr>
      <w:r>
        <w:t>6.29.2.4</w:t>
      </w:r>
      <w:r>
        <w:rPr>
          <w:rFonts w:asciiTheme="minorHAnsi" w:eastAsiaTheme="minorEastAsia" w:hAnsiTheme="minorHAnsi" w:cstheme="minorBidi"/>
          <w:kern w:val="2"/>
          <w:sz w:val="22"/>
          <w:szCs w:val="22"/>
          <w14:ligatures w14:val="standardContextual"/>
        </w:rPr>
        <w:tab/>
      </w:r>
      <w:r>
        <w:t>Extensions needed to 3GPP specifications</w:t>
      </w:r>
      <w:r>
        <w:tab/>
      </w:r>
      <w:r>
        <w:fldChar w:fldCharType="begin" w:fldLock="1"/>
      </w:r>
      <w:r>
        <w:instrText xml:space="preserve"> PAGEREF _Toc175896469 \h </w:instrText>
      </w:r>
      <w:r>
        <w:fldChar w:fldCharType="separate"/>
      </w:r>
      <w:r>
        <w:t>122</w:t>
      </w:r>
      <w:r>
        <w:fldChar w:fldCharType="end"/>
      </w:r>
    </w:p>
    <w:p w14:paraId="47ACBB74" w14:textId="61E3D20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6.29.3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_Toc175896470 \h </w:instrText>
      </w:r>
      <w:r>
        <w:fldChar w:fldCharType="separate"/>
      </w:r>
      <w:r>
        <w:t>124</w:t>
      </w:r>
      <w:r>
        <w:fldChar w:fldCharType="end"/>
      </w:r>
    </w:p>
    <w:p w14:paraId="48A03F5C" w14:textId="6E6AFF3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6.29.4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_Toc175896471 \h </w:instrText>
      </w:r>
      <w:r>
        <w:fldChar w:fldCharType="separate"/>
      </w:r>
      <w:r>
        <w:t>125</w:t>
      </w:r>
      <w:r>
        <w:fldChar w:fldCharType="end"/>
      </w:r>
    </w:p>
    <w:p w14:paraId="46AB8DAE" w14:textId="349CF929"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6.30</w:t>
      </w:r>
      <w:r>
        <w:rPr>
          <w:rFonts w:asciiTheme="minorHAnsi" w:eastAsiaTheme="minorEastAsia" w:hAnsiTheme="minorHAnsi" w:cstheme="minorBidi"/>
          <w:kern w:val="2"/>
          <w:sz w:val="22"/>
          <w:szCs w:val="22"/>
          <w14:ligatures w14:val="standardContextual"/>
        </w:rPr>
        <w:tab/>
      </w:r>
      <w:r w:rsidRPr="005F3B87">
        <w:rPr>
          <w:rFonts w:eastAsia="DengXian"/>
          <w:lang w:eastAsia="zh-CN"/>
        </w:rPr>
        <w:t>Solution #30: Support of dynamic change of traffic burst size</w:t>
      </w:r>
      <w:r>
        <w:tab/>
      </w:r>
      <w:r>
        <w:fldChar w:fldCharType="begin" w:fldLock="1"/>
      </w:r>
      <w:r>
        <w:instrText xml:space="preserve"> PAGEREF _Toc175896472 \h </w:instrText>
      </w:r>
      <w:r>
        <w:fldChar w:fldCharType="separate"/>
      </w:r>
      <w:r>
        <w:t>126</w:t>
      </w:r>
      <w:r>
        <w:fldChar w:fldCharType="end"/>
      </w:r>
    </w:p>
    <w:p w14:paraId="3E671D35" w14:textId="152D08ED"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_Toc175896473 \h </w:instrText>
      </w:r>
      <w:r>
        <w:fldChar w:fldCharType="separate"/>
      </w:r>
      <w:r>
        <w:t>126</w:t>
      </w:r>
      <w:r>
        <w:fldChar w:fldCharType="end"/>
      </w:r>
    </w:p>
    <w:p w14:paraId="14D861A8" w14:textId="4367D88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_Toc175896474 \h </w:instrText>
      </w:r>
      <w:r>
        <w:fldChar w:fldCharType="separate"/>
      </w:r>
      <w:r>
        <w:t>126</w:t>
      </w:r>
      <w:r>
        <w:fldChar w:fldCharType="end"/>
      </w:r>
    </w:p>
    <w:p w14:paraId="4C2736FB" w14:textId="4E1DC3A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_Toc175896475 \h </w:instrText>
      </w:r>
      <w:r>
        <w:fldChar w:fldCharType="separate"/>
      </w:r>
      <w:r>
        <w:t>126</w:t>
      </w:r>
      <w:r>
        <w:fldChar w:fldCharType="end"/>
      </w:r>
    </w:p>
    <w:p w14:paraId="177529EE" w14:textId="01D9EED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_Toc175896476 \h </w:instrText>
      </w:r>
      <w:r>
        <w:fldChar w:fldCharType="separate"/>
      </w:r>
      <w:r>
        <w:t>127</w:t>
      </w:r>
      <w:r>
        <w:fldChar w:fldCharType="end"/>
      </w:r>
    </w:p>
    <w:p w14:paraId="04D654C6" w14:textId="79115806"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6.31</w:t>
      </w:r>
      <w:r>
        <w:rPr>
          <w:rFonts w:asciiTheme="minorHAnsi" w:eastAsiaTheme="minorEastAsia" w:hAnsiTheme="minorHAnsi" w:cstheme="minorBidi"/>
          <w:kern w:val="2"/>
          <w:sz w:val="22"/>
          <w:szCs w:val="22"/>
          <w14:ligatures w14:val="standardContextual"/>
        </w:rPr>
        <w:tab/>
      </w:r>
      <w:r w:rsidRPr="005F3B87">
        <w:rPr>
          <w:rFonts w:eastAsia="DengXian"/>
        </w:rPr>
        <w:t>Solution #31: Identifying Traffic Flows from the Tethered Devices</w:t>
      </w:r>
      <w:r>
        <w:tab/>
      </w:r>
      <w:r>
        <w:fldChar w:fldCharType="begin" w:fldLock="1"/>
      </w:r>
      <w:r>
        <w:instrText xml:space="preserve"> PAGEREF _Toc175896477 \h </w:instrText>
      </w:r>
      <w:r>
        <w:fldChar w:fldCharType="separate"/>
      </w:r>
      <w:r>
        <w:t>127</w:t>
      </w:r>
      <w:r>
        <w:fldChar w:fldCharType="end"/>
      </w:r>
    </w:p>
    <w:p w14:paraId="2D7EE415" w14:textId="5AE9D916"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_Toc175896478 \h </w:instrText>
      </w:r>
      <w:r>
        <w:fldChar w:fldCharType="separate"/>
      </w:r>
      <w:r>
        <w:t>127</w:t>
      </w:r>
      <w:r>
        <w:fldChar w:fldCharType="end"/>
      </w:r>
    </w:p>
    <w:p w14:paraId="7800BD49" w14:textId="4B34566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_Toc175896479 \h </w:instrText>
      </w:r>
      <w:r>
        <w:fldChar w:fldCharType="separate"/>
      </w:r>
      <w:r>
        <w:t>127</w:t>
      </w:r>
      <w:r>
        <w:fldChar w:fldCharType="end"/>
      </w:r>
    </w:p>
    <w:p w14:paraId="4F6A9A8C" w14:textId="3507C10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_Toc175896480 \h </w:instrText>
      </w:r>
      <w:r>
        <w:fldChar w:fldCharType="separate"/>
      </w:r>
      <w:r>
        <w:t>128</w:t>
      </w:r>
      <w:r>
        <w:fldChar w:fldCharType="end"/>
      </w:r>
    </w:p>
    <w:p w14:paraId="47B7BE9B" w14:textId="7A4F4E71" w:rsidR="00E87EFC" w:rsidRDefault="00E87EFC">
      <w:pPr>
        <w:pStyle w:val="TOC4"/>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AF/AS Based Procedure</w:t>
      </w:r>
      <w:r>
        <w:tab/>
      </w:r>
      <w:r>
        <w:fldChar w:fldCharType="begin" w:fldLock="1"/>
      </w:r>
      <w:r>
        <w:instrText xml:space="preserve"> PAGEREF _Toc175896481 \h </w:instrText>
      </w:r>
      <w:r>
        <w:fldChar w:fldCharType="separate"/>
      </w:r>
      <w:r>
        <w:t>128</w:t>
      </w:r>
      <w:r>
        <w:fldChar w:fldCharType="end"/>
      </w:r>
    </w:p>
    <w:p w14:paraId="6F1820AA" w14:textId="51EF8B9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_Toc175896482 \h </w:instrText>
      </w:r>
      <w:r>
        <w:fldChar w:fldCharType="separate"/>
      </w:r>
      <w:r>
        <w:t>129</w:t>
      </w:r>
      <w:r>
        <w:fldChar w:fldCharType="end"/>
      </w:r>
    </w:p>
    <w:p w14:paraId="0BAA0A3B" w14:textId="1D97BF3E"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val="en-US" w:eastAsia="zh-CN"/>
        </w:rPr>
        <w:t>6.32</w:t>
      </w:r>
      <w:r>
        <w:rPr>
          <w:rFonts w:asciiTheme="minorHAnsi" w:eastAsiaTheme="minorEastAsia" w:hAnsiTheme="minorHAnsi" w:cstheme="minorBidi"/>
          <w:kern w:val="2"/>
          <w:sz w:val="22"/>
          <w:szCs w:val="22"/>
          <w14:ligatures w14:val="standardContextual"/>
        </w:rPr>
        <w:tab/>
      </w:r>
      <w:r w:rsidRPr="005F3B87">
        <w:rPr>
          <w:rFonts w:eastAsia="DengXian"/>
          <w:lang w:val="en-US"/>
        </w:rPr>
        <w:t>Solution</w:t>
      </w:r>
      <w:r w:rsidRPr="005F3B87">
        <w:rPr>
          <w:rFonts w:eastAsia="DengXian"/>
          <w:lang w:val="en-US" w:eastAsia="zh-CN"/>
        </w:rPr>
        <w:t xml:space="preserve"> #32</w:t>
      </w:r>
      <w:r w:rsidRPr="005F3B87">
        <w:rPr>
          <w:rFonts w:eastAsia="DengXian"/>
          <w:lang w:val="en-US"/>
        </w:rPr>
        <w:t xml:space="preserve">: </w:t>
      </w:r>
      <w:r w:rsidRPr="005F3B87">
        <w:rPr>
          <w:rFonts w:eastAsia="DengXian"/>
          <w:lang w:val="en-US" w:eastAsia="zh-CN"/>
        </w:rPr>
        <w:t>Tethered traffic handling by reusing N5CW and trusted WLAN access</w:t>
      </w:r>
      <w:r>
        <w:tab/>
      </w:r>
      <w:r>
        <w:fldChar w:fldCharType="begin" w:fldLock="1"/>
      </w:r>
      <w:r>
        <w:instrText xml:space="preserve"> PAGEREF _Toc175896483 \h </w:instrText>
      </w:r>
      <w:r>
        <w:fldChar w:fldCharType="separate"/>
      </w:r>
      <w:r>
        <w:t>129</w:t>
      </w:r>
      <w:r>
        <w:fldChar w:fldCharType="end"/>
      </w:r>
    </w:p>
    <w:p w14:paraId="15571F46" w14:textId="2170EA2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lastRenderedPageBreak/>
        <w:t>6.32.1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_Toc175896484 \h </w:instrText>
      </w:r>
      <w:r>
        <w:fldChar w:fldCharType="separate"/>
      </w:r>
      <w:r>
        <w:t>129</w:t>
      </w:r>
      <w:r>
        <w:fldChar w:fldCharType="end"/>
      </w:r>
    </w:p>
    <w:p w14:paraId="4A578FDA" w14:textId="1B212D0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6.32.2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_Toc175896485 \h </w:instrText>
      </w:r>
      <w:r>
        <w:fldChar w:fldCharType="separate"/>
      </w:r>
      <w:r>
        <w:t>129</w:t>
      </w:r>
      <w:r>
        <w:fldChar w:fldCharType="end"/>
      </w:r>
    </w:p>
    <w:p w14:paraId="1C368CB8" w14:textId="31F6B7E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6.32.3</w:t>
      </w:r>
      <w:r>
        <w:rPr>
          <w:rFonts w:asciiTheme="minorHAnsi" w:eastAsiaTheme="minorEastAsia" w:hAnsiTheme="minorHAnsi" w:cstheme="minorBidi"/>
          <w:kern w:val="2"/>
          <w:sz w:val="22"/>
          <w:szCs w:val="22"/>
          <w14:ligatures w14:val="standardContextual"/>
        </w:rPr>
        <w:tab/>
      </w:r>
      <w:r w:rsidRPr="005F3B87">
        <w:rPr>
          <w:rFonts w:eastAsia="DengXian"/>
        </w:rPr>
        <w:t>Proposed architecture reusing N5CW access</w:t>
      </w:r>
      <w:r>
        <w:tab/>
      </w:r>
      <w:r>
        <w:fldChar w:fldCharType="begin" w:fldLock="1"/>
      </w:r>
      <w:r>
        <w:instrText xml:space="preserve"> PAGEREF _Toc175896486 \h </w:instrText>
      </w:r>
      <w:r>
        <w:fldChar w:fldCharType="separate"/>
      </w:r>
      <w:r>
        <w:t>130</w:t>
      </w:r>
      <w:r>
        <w:fldChar w:fldCharType="end"/>
      </w:r>
    </w:p>
    <w:p w14:paraId="73C11F3F" w14:textId="7BE03DE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val="en-US"/>
        </w:rPr>
        <w:t>6.32.4</w:t>
      </w:r>
      <w:r>
        <w:rPr>
          <w:rFonts w:asciiTheme="minorHAnsi" w:eastAsiaTheme="minorEastAsia" w:hAnsiTheme="minorHAnsi" w:cstheme="minorBidi"/>
          <w:kern w:val="2"/>
          <w:sz w:val="22"/>
          <w:szCs w:val="22"/>
          <w14:ligatures w14:val="standardContextual"/>
        </w:rPr>
        <w:tab/>
      </w:r>
      <w:r w:rsidRPr="005F3B87">
        <w:rPr>
          <w:rFonts w:eastAsia="DengXian"/>
          <w:lang w:val="en-US"/>
        </w:rPr>
        <w:t>Procedures</w:t>
      </w:r>
      <w:r>
        <w:tab/>
      </w:r>
      <w:r>
        <w:fldChar w:fldCharType="begin" w:fldLock="1"/>
      </w:r>
      <w:r>
        <w:instrText xml:space="preserve"> PAGEREF _Toc175896487 \h </w:instrText>
      </w:r>
      <w:r>
        <w:fldChar w:fldCharType="separate"/>
      </w:r>
      <w:r>
        <w:t>131</w:t>
      </w:r>
      <w:r>
        <w:fldChar w:fldCharType="end"/>
      </w:r>
    </w:p>
    <w:p w14:paraId="52D89AC3" w14:textId="29CAB58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6.32.5</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_Toc175896488 \h </w:instrText>
      </w:r>
      <w:r>
        <w:fldChar w:fldCharType="separate"/>
      </w:r>
      <w:r>
        <w:t>132</w:t>
      </w:r>
      <w:r>
        <w:fldChar w:fldCharType="end"/>
      </w:r>
    </w:p>
    <w:p w14:paraId="5AB613D0" w14:textId="4B7915EF" w:rsidR="00E87EFC" w:rsidRDefault="00E87EFC">
      <w:pPr>
        <w:pStyle w:val="TOC2"/>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Solution #33: Available Data Rate Monitoring and Exposure</w:t>
      </w:r>
      <w:r>
        <w:tab/>
      </w:r>
      <w:r>
        <w:fldChar w:fldCharType="begin" w:fldLock="1"/>
      </w:r>
      <w:r>
        <w:instrText xml:space="preserve"> PAGEREF _Toc175896489 \h </w:instrText>
      </w:r>
      <w:r>
        <w:fldChar w:fldCharType="separate"/>
      </w:r>
      <w:r>
        <w:t>132</w:t>
      </w:r>
      <w:r>
        <w:fldChar w:fldCharType="end"/>
      </w:r>
    </w:p>
    <w:p w14:paraId="1622FEC3" w14:textId="22421F03" w:rsidR="00E87EFC" w:rsidRDefault="00E87EFC">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_Toc175896490 \h </w:instrText>
      </w:r>
      <w:r>
        <w:fldChar w:fldCharType="separate"/>
      </w:r>
      <w:r>
        <w:t>132</w:t>
      </w:r>
      <w:r>
        <w:fldChar w:fldCharType="end"/>
      </w:r>
    </w:p>
    <w:p w14:paraId="57943D67" w14:textId="794104D5" w:rsidR="00E87EFC" w:rsidRDefault="00E87EFC">
      <w:pPr>
        <w:pStyle w:val="TOC3"/>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_Toc175896491 \h </w:instrText>
      </w:r>
      <w:r>
        <w:fldChar w:fldCharType="separate"/>
      </w:r>
      <w:r>
        <w:t>132</w:t>
      </w:r>
      <w:r>
        <w:fldChar w:fldCharType="end"/>
      </w:r>
    </w:p>
    <w:p w14:paraId="6D048BF4" w14:textId="2FCC3D3C" w:rsidR="00E87EFC" w:rsidRDefault="00E87EFC">
      <w:pPr>
        <w:pStyle w:val="TOC3"/>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_Toc175896492 \h </w:instrText>
      </w:r>
      <w:r>
        <w:fldChar w:fldCharType="separate"/>
      </w:r>
      <w:r>
        <w:t>133</w:t>
      </w:r>
      <w:r>
        <w:fldChar w:fldCharType="end"/>
      </w:r>
    </w:p>
    <w:p w14:paraId="627A134A" w14:textId="2FAB584F" w:rsidR="00E87EFC" w:rsidRDefault="00E87EFC">
      <w:pPr>
        <w:pStyle w:val="TOC4"/>
        <w:rPr>
          <w:rFonts w:asciiTheme="minorHAnsi" w:eastAsiaTheme="minorEastAsia" w:hAnsiTheme="minorHAnsi" w:cstheme="minorBidi"/>
          <w:kern w:val="2"/>
          <w:sz w:val="22"/>
          <w:szCs w:val="22"/>
          <w14:ligatures w14:val="standardContextual"/>
        </w:rPr>
      </w:pPr>
      <w:r>
        <w:t>6.33.3.1</w:t>
      </w:r>
      <w:r>
        <w:rPr>
          <w:rFonts w:asciiTheme="minorHAnsi" w:eastAsiaTheme="minorEastAsia" w:hAnsiTheme="minorHAnsi" w:cstheme="minorBidi"/>
          <w:kern w:val="2"/>
          <w:sz w:val="22"/>
          <w:szCs w:val="22"/>
          <w14:ligatures w14:val="standardContextual"/>
        </w:rPr>
        <w:tab/>
      </w:r>
      <w:r>
        <w:t>Exposure of Available Data Rate via User Plane</w:t>
      </w:r>
      <w:r>
        <w:tab/>
      </w:r>
      <w:r>
        <w:fldChar w:fldCharType="begin" w:fldLock="1"/>
      </w:r>
      <w:r>
        <w:instrText xml:space="preserve"> PAGEREF _Toc175896493 \h </w:instrText>
      </w:r>
      <w:r>
        <w:fldChar w:fldCharType="separate"/>
      </w:r>
      <w:r>
        <w:t>133</w:t>
      </w:r>
      <w:r>
        <w:fldChar w:fldCharType="end"/>
      </w:r>
    </w:p>
    <w:p w14:paraId="0042DD45" w14:textId="06B5F66B" w:rsidR="00E87EFC" w:rsidRDefault="00E87EFC">
      <w:pPr>
        <w:pStyle w:val="TOC4"/>
        <w:rPr>
          <w:rFonts w:asciiTheme="minorHAnsi" w:eastAsiaTheme="minorEastAsia" w:hAnsiTheme="minorHAnsi" w:cstheme="minorBidi"/>
          <w:kern w:val="2"/>
          <w:sz w:val="22"/>
          <w:szCs w:val="22"/>
          <w14:ligatures w14:val="standardContextual"/>
        </w:rPr>
      </w:pPr>
      <w:r>
        <w:t>6.33.3.2</w:t>
      </w:r>
      <w:r>
        <w:rPr>
          <w:rFonts w:asciiTheme="minorHAnsi" w:eastAsiaTheme="minorEastAsia" w:hAnsiTheme="minorHAnsi" w:cstheme="minorBidi"/>
          <w:kern w:val="2"/>
          <w:sz w:val="22"/>
          <w:szCs w:val="22"/>
          <w14:ligatures w14:val="standardContextual"/>
        </w:rPr>
        <w:tab/>
      </w:r>
      <w:r>
        <w:t>Available Data Rate Exposure via Control Plane</w:t>
      </w:r>
      <w:r>
        <w:tab/>
      </w:r>
      <w:r>
        <w:fldChar w:fldCharType="begin" w:fldLock="1"/>
      </w:r>
      <w:r>
        <w:instrText xml:space="preserve"> PAGEREF _Toc175896494 \h </w:instrText>
      </w:r>
      <w:r>
        <w:fldChar w:fldCharType="separate"/>
      </w:r>
      <w:r>
        <w:t>134</w:t>
      </w:r>
      <w:r>
        <w:fldChar w:fldCharType="end"/>
      </w:r>
    </w:p>
    <w:p w14:paraId="202F5C50" w14:textId="2577D4A6"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_Toc175896495 \h </w:instrText>
      </w:r>
      <w:r>
        <w:fldChar w:fldCharType="separate"/>
      </w:r>
      <w:r>
        <w:t>134</w:t>
      </w:r>
      <w:r>
        <w:fldChar w:fldCharType="end"/>
      </w:r>
    </w:p>
    <w:p w14:paraId="53F51E0A" w14:textId="5E61B251"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rPr>
          <w:lang w:eastAsia="zh-CN"/>
        </w:rPr>
        <w:t>Solution #34: PDU Set Performance exposure</w:t>
      </w:r>
      <w:r>
        <w:tab/>
      </w:r>
      <w:r>
        <w:fldChar w:fldCharType="begin" w:fldLock="1"/>
      </w:r>
      <w:r>
        <w:instrText xml:space="preserve"> PAGEREF _Toc175896496 \h </w:instrText>
      </w:r>
      <w:r>
        <w:fldChar w:fldCharType="separate"/>
      </w:r>
      <w:r>
        <w:t>135</w:t>
      </w:r>
      <w:r>
        <w:fldChar w:fldCharType="end"/>
      </w:r>
    </w:p>
    <w:p w14:paraId="7D8E379A" w14:textId="2DAFD58A"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6.34.1</w:t>
      </w:r>
      <w:r>
        <w:rPr>
          <w:rFonts w:asciiTheme="minorHAnsi" w:eastAsiaTheme="minorEastAsia" w:hAnsiTheme="minorHAnsi" w:cstheme="minorBidi"/>
          <w:kern w:val="2"/>
          <w:sz w:val="22"/>
          <w:szCs w:val="22"/>
          <w14:ligatures w14:val="standardContextual"/>
        </w:rPr>
        <w:tab/>
      </w:r>
      <w:r>
        <w:rPr>
          <w:lang w:eastAsia="zh-CN"/>
        </w:rPr>
        <w:t>Key Issue mapping</w:t>
      </w:r>
      <w:r>
        <w:tab/>
      </w:r>
      <w:r>
        <w:fldChar w:fldCharType="begin" w:fldLock="1"/>
      </w:r>
      <w:r>
        <w:instrText xml:space="preserve"> PAGEREF _Toc175896497 \h </w:instrText>
      </w:r>
      <w:r>
        <w:fldChar w:fldCharType="separate"/>
      </w:r>
      <w:r>
        <w:t>135</w:t>
      </w:r>
      <w:r>
        <w:fldChar w:fldCharType="end"/>
      </w:r>
    </w:p>
    <w:p w14:paraId="53F80435" w14:textId="6EF9454A"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6.34.2</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_Toc175896498 \h </w:instrText>
      </w:r>
      <w:r>
        <w:fldChar w:fldCharType="separate"/>
      </w:r>
      <w:r>
        <w:t>135</w:t>
      </w:r>
      <w:r>
        <w:fldChar w:fldCharType="end"/>
      </w:r>
    </w:p>
    <w:p w14:paraId="6CC6496E" w14:textId="35126EA5" w:rsidR="00E87EFC" w:rsidRDefault="00E87EFC">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_Toc175896499 \h </w:instrText>
      </w:r>
      <w:r>
        <w:fldChar w:fldCharType="separate"/>
      </w:r>
      <w:r>
        <w:t>135</w:t>
      </w:r>
      <w:r>
        <w:fldChar w:fldCharType="end"/>
      </w:r>
    </w:p>
    <w:p w14:paraId="0DFBFB8C" w14:textId="4DABCA82" w:rsidR="00E87EFC" w:rsidRDefault="00E87EFC">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PDU Set Delay</w:t>
      </w:r>
      <w:r>
        <w:tab/>
      </w:r>
      <w:r>
        <w:fldChar w:fldCharType="begin" w:fldLock="1"/>
      </w:r>
      <w:r>
        <w:instrText xml:space="preserve"> PAGEREF _Toc175896500 \h </w:instrText>
      </w:r>
      <w:r>
        <w:fldChar w:fldCharType="separate"/>
      </w:r>
      <w:r>
        <w:t>135</w:t>
      </w:r>
      <w:r>
        <w:fldChar w:fldCharType="end"/>
      </w:r>
    </w:p>
    <w:p w14:paraId="16EDE3A2" w14:textId="17794F3A" w:rsidR="00E87EFC" w:rsidRDefault="00E87EFC">
      <w:pPr>
        <w:pStyle w:val="TOC4"/>
        <w:rPr>
          <w:rFonts w:asciiTheme="minorHAnsi" w:eastAsiaTheme="minorEastAsia" w:hAnsiTheme="minorHAnsi" w:cstheme="minorBidi"/>
          <w:kern w:val="2"/>
          <w:sz w:val="22"/>
          <w:szCs w:val="22"/>
          <w14:ligatures w14:val="standardContextual"/>
        </w:rPr>
      </w:pPr>
      <w:r>
        <w:t>6.34.2.3</w:t>
      </w:r>
      <w:r>
        <w:rPr>
          <w:rFonts w:asciiTheme="minorHAnsi" w:eastAsiaTheme="minorEastAsia" w:hAnsiTheme="minorHAnsi" w:cstheme="minorBidi"/>
          <w:kern w:val="2"/>
          <w:sz w:val="22"/>
          <w:szCs w:val="22"/>
          <w14:ligatures w14:val="standardContextual"/>
        </w:rPr>
        <w:tab/>
      </w:r>
      <w:r>
        <w:t>PDU Set Loss Rate Measurement and Reporting</w:t>
      </w:r>
      <w:r>
        <w:tab/>
      </w:r>
      <w:r>
        <w:fldChar w:fldCharType="begin" w:fldLock="1"/>
      </w:r>
      <w:r>
        <w:instrText xml:space="preserve"> PAGEREF _Toc175896501 \h </w:instrText>
      </w:r>
      <w:r>
        <w:fldChar w:fldCharType="separate"/>
      </w:r>
      <w:r>
        <w:t>136</w:t>
      </w:r>
      <w:r>
        <w:fldChar w:fldCharType="end"/>
      </w:r>
    </w:p>
    <w:p w14:paraId="3F42730D" w14:textId="10C8A5C2"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_Toc175896502 \h </w:instrText>
      </w:r>
      <w:r>
        <w:fldChar w:fldCharType="separate"/>
      </w:r>
      <w:r>
        <w:t>136</w:t>
      </w:r>
      <w:r>
        <w:fldChar w:fldCharType="end"/>
      </w:r>
    </w:p>
    <w:p w14:paraId="73449236" w14:textId="191AB12E"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6.34.4</w:t>
      </w:r>
      <w:r>
        <w:rPr>
          <w:rFonts w:asciiTheme="minorHAnsi" w:eastAsiaTheme="minorEastAsia" w:hAnsiTheme="minorHAnsi" w:cstheme="minorBidi"/>
          <w:kern w:val="2"/>
          <w:sz w:val="22"/>
          <w:szCs w:val="22"/>
          <w14:ligatures w14:val="standardContextual"/>
        </w:rPr>
        <w:tab/>
      </w:r>
      <w:r>
        <w:rPr>
          <w:lang w:eastAsia="zh-CN"/>
        </w:rPr>
        <w:t>Impacts on services, entities and interfaces</w:t>
      </w:r>
      <w:r>
        <w:tab/>
      </w:r>
      <w:r>
        <w:fldChar w:fldCharType="begin" w:fldLock="1"/>
      </w:r>
      <w:r>
        <w:instrText xml:space="preserve"> PAGEREF _Toc175896503 \h </w:instrText>
      </w:r>
      <w:r>
        <w:fldChar w:fldCharType="separate"/>
      </w:r>
      <w:r>
        <w:t>137</w:t>
      </w:r>
      <w:r>
        <w:fldChar w:fldCharType="end"/>
      </w:r>
    </w:p>
    <w:p w14:paraId="28AA0F50" w14:textId="4204D01D" w:rsidR="00E87EFC" w:rsidRDefault="00E87EFC">
      <w:pPr>
        <w:pStyle w:val="TOC1"/>
        <w:rPr>
          <w:rFonts w:asciiTheme="minorHAnsi" w:eastAsiaTheme="minorEastAsia" w:hAnsiTheme="minorHAnsi" w:cstheme="minorBidi"/>
          <w:kern w:val="2"/>
          <w:szCs w:val="22"/>
          <w14:ligatures w14:val="standardContextual"/>
        </w:rPr>
      </w:pPr>
      <w:r w:rsidRPr="005F3B87">
        <w:rPr>
          <w:rFonts w:eastAsia="DengXian"/>
        </w:rPr>
        <w:t>7</w:t>
      </w:r>
      <w:r>
        <w:rPr>
          <w:rFonts w:asciiTheme="minorHAnsi" w:eastAsiaTheme="minorEastAsia" w:hAnsiTheme="minorHAnsi" w:cstheme="minorBidi"/>
          <w:kern w:val="2"/>
          <w:szCs w:val="22"/>
          <w14:ligatures w14:val="standardContextual"/>
        </w:rPr>
        <w:tab/>
      </w:r>
      <w:r w:rsidRPr="005F3B87">
        <w:rPr>
          <w:rFonts w:eastAsia="DengXian"/>
        </w:rPr>
        <w:t>Overall Evaluation</w:t>
      </w:r>
      <w:r>
        <w:tab/>
      </w:r>
      <w:r>
        <w:fldChar w:fldCharType="begin" w:fldLock="1"/>
      </w:r>
      <w:r>
        <w:instrText xml:space="preserve"> PAGEREF _Toc175896504 \h </w:instrText>
      </w:r>
      <w:r>
        <w:fldChar w:fldCharType="separate"/>
      </w:r>
      <w:r>
        <w:t>138</w:t>
      </w:r>
      <w:r>
        <w:fldChar w:fldCharType="end"/>
      </w:r>
    </w:p>
    <w:p w14:paraId="1F1A46E8" w14:textId="547087EF" w:rsidR="00E87EFC" w:rsidRDefault="00E87EFC">
      <w:pPr>
        <w:pStyle w:val="TOC1"/>
        <w:rPr>
          <w:rFonts w:asciiTheme="minorHAnsi" w:eastAsiaTheme="minorEastAsia" w:hAnsiTheme="minorHAnsi" w:cstheme="minorBidi"/>
          <w:kern w:val="2"/>
          <w:szCs w:val="22"/>
          <w14:ligatures w14:val="standardContextual"/>
        </w:rPr>
      </w:pPr>
      <w:r w:rsidRPr="005F3B87">
        <w:rPr>
          <w:rFonts w:eastAsia="DengXian"/>
        </w:rPr>
        <w:t>8</w:t>
      </w:r>
      <w:r>
        <w:rPr>
          <w:rFonts w:asciiTheme="minorHAnsi" w:eastAsiaTheme="minorEastAsia" w:hAnsiTheme="minorHAnsi" w:cstheme="minorBidi"/>
          <w:kern w:val="2"/>
          <w:szCs w:val="22"/>
          <w14:ligatures w14:val="standardContextual"/>
        </w:rPr>
        <w:tab/>
      </w:r>
      <w:r w:rsidRPr="005F3B87">
        <w:rPr>
          <w:rFonts w:eastAsia="DengXian"/>
        </w:rPr>
        <w:t>Conclusions</w:t>
      </w:r>
      <w:r>
        <w:tab/>
      </w:r>
      <w:r>
        <w:fldChar w:fldCharType="begin" w:fldLock="1"/>
      </w:r>
      <w:r>
        <w:instrText xml:space="preserve"> PAGEREF _Toc175896505 \h </w:instrText>
      </w:r>
      <w:r>
        <w:fldChar w:fldCharType="separate"/>
      </w:r>
      <w:r>
        <w:t>138</w:t>
      </w:r>
      <w:r>
        <w:fldChar w:fldCharType="end"/>
      </w:r>
    </w:p>
    <w:p w14:paraId="4E1EF9C3" w14:textId="6138D0D1" w:rsidR="00E87EFC" w:rsidRDefault="00E87EFC">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Conclusions for Key Issue #1</w:t>
      </w:r>
      <w:r>
        <w:tab/>
      </w:r>
      <w:r>
        <w:fldChar w:fldCharType="begin" w:fldLock="1"/>
      </w:r>
      <w:r>
        <w:instrText xml:space="preserve"> PAGEREF _Toc175896506 \h </w:instrText>
      </w:r>
      <w:r>
        <w:fldChar w:fldCharType="separate"/>
      </w:r>
      <w:r>
        <w:t>138</w:t>
      </w:r>
      <w:r>
        <w:fldChar w:fldCharType="end"/>
      </w:r>
    </w:p>
    <w:p w14:paraId="1560929F" w14:textId="3203A584" w:rsidR="00E87EFC" w:rsidRDefault="00E87EFC">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Conclusion for KI#1</w:t>
      </w:r>
      <w:r w:rsidRPr="005F3B87">
        <w:rPr>
          <w:rFonts w:eastAsia="DengXian"/>
        </w:rPr>
        <w:t>_other PDU Set handling</w:t>
      </w:r>
      <w:r>
        <w:tab/>
      </w:r>
      <w:r>
        <w:fldChar w:fldCharType="begin" w:fldLock="1"/>
      </w:r>
      <w:r>
        <w:instrText xml:space="preserve"> PAGEREF _Toc175896507 \h </w:instrText>
      </w:r>
      <w:r>
        <w:fldChar w:fldCharType="separate"/>
      </w:r>
      <w:r>
        <w:t>138</w:t>
      </w:r>
      <w:r>
        <w:fldChar w:fldCharType="end"/>
      </w:r>
    </w:p>
    <w:p w14:paraId="34E59D01" w14:textId="512146E2"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8.1.2</w:t>
      </w:r>
      <w:r>
        <w:rPr>
          <w:rFonts w:asciiTheme="minorHAnsi" w:eastAsiaTheme="minorEastAsia" w:hAnsiTheme="minorHAnsi" w:cstheme="minorBidi"/>
          <w:kern w:val="2"/>
          <w:sz w:val="22"/>
          <w:szCs w:val="22"/>
          <w14:ligatures w14:val="standardContextual"/>
        </w:rPr>
        <w:tab/>
      </w:r>
      <w:r>
        <w:rPr>
          <w:lang w:eastAsia="zh-CN"/>
        </w:rPr>
        <w:t>Conclusion for KI#1</w:t>
      </w:r>
      <w:r w:rsidRPr="005F3B87">
        <w:rPr>
          <w:rFonts w:eastAsia="DengXian"/>
          <w:lang w:eastAsia="zh-CN"/>
        </w:rPr>
        <w:t>_</w:t>
      </w:r>
      <w:r w:rsidRPr="005F3B87">
        <w:rPr>
          <w:rFonts w:eastAsia="DengXian"/>
          <w:lang w:val="en-US" w:eastAsia="zh-CN"/>
        </w:rPr>
        <w:t>QoS Notification without AQP</w:t>
      </w:r>
      <w:r>
        <w:tab/>
      </w:r>
      <w:r>
        <w:fldChar w:fldCharType="begin" w:fldLock="1"/>
      </w:r>
      <w:r>
        <w:instrText xml:space="preserve"> PAGEREF _Toc175896508 \h </w:instrText>
      </w:r>
      <w:r>
        <w:fldChar w:fldCharType="separate"/>
      </w:r>
      <w:r>
        <w:t>138</w:t>
      </w:r>
      <w:r>
        <w:fldChar w:fldCharType="end"/>
      </w:r>
    </w:p>
    <w:p w14:paraId="67C4EE87" w14:textId="22A0EF2C" w:rsidR="00E87EFC" w:rsidRDefault="00E87EFC">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Conclusion for KI#1</w:t>
      </w:r>
      <w:r w:rsidRPr="005F3B87">
        <w:rPr>
          <w:rFonts w:eastAsia="DengXian"/>
        </w:rPr>
        <w:t>_AQP</w:t>
      </w:r>
      <w:r>
        <w:tab/>
      </w:r>
      <w:r>
        <w:fldChar w:fldCharType="begin" w:fldLock="1"/>
      </w:r>
      <w:r>
        <w:instrText xml:space="preserve"> PAGEREF _Toc175896509 \h </w:instrText>
      </w:r>
      <w:r>
        <w:fldChar w:fldCharType="separate"/>
      </w:r>
      <w:r>
        <w:t>138</w:t>
      </w:r>
      <w:r>
        <w:fldChar w:fldCharType="end"/>
      </w:r>
    </w:p>
    <w:p w14:paraId="08FF8F9B" w14:textId="67775FE2" w:rsidR="00E87EFC" w:rsidRDefault="00E87EFC">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Conclusion for KI#1</w:t>
      </w:r>
      <w:r w:rsidRPr="005F3B87">
        <w:rPr>
          <w:rFonts w:eastAsia="DengXian"/>
        </w:rPr>
        <w:t>_AL-FEC</w:t>
      </w:r>
      <w:r>
        <w:tab/>
      </w:r>
      <w:r>
        <w:fldChar w:fldCharType="begin" w:fldLock="1"/>
      </w:r>
      <w:r>
        <w:instrText xml:space="preserve"> PAGEREF _Toc175896510 \h </w:instrText>
      </w:r>
      <w:r>
        <w:fldChar w:fldCharType="separate"/>
      </w:r>
      <w:r>
        <w:t>139</w:t>
      </w:r>
      <w:r>
        <w:fldChar w:fldCharType="end"/>
      </w:r>
    </w:p>
    <w:p w14:paraId="4F34E9A0" w14:textId="0E1977C6" w:rsidR="00E87EFC" w:rsidRDefault="00E87EFC">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Conclusions for Key Issue #2</w:t>
      </w:r>
      <w:r>
        <w:tab/>
      </w:r>
      <w:r>
        <w:fldChar w:fldCharType="begin" w:fldLock="1"/>
      </w:r>
      <w:r>
        <w:instrText xml:space="preserve"> PAGEREF _Toc175896511 \h </w:instrText>
      </w:r>
      <w:r>
        <w:fldChar w:fldCharType="separate"/>
      </w:r>
      <w:r>
        <w:t>139</w:t>
      </w:r>
      <w:r>
        <w:fldChar w:fldCharType="end"/>
      </w:r>
    </w:p>
    <w:p w14:paraId="3BF3816E" w14:textId="731B04D9" w:rsidR="00E87EFC" w:rsidRDefault="00E87EFC">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Conclusions for Key Issue #3</w:t>
      </w:r>
      <w:r>
        <w:tab/>
      </w:r>
      <w:r>
        <w:fldChar w:fldCharType="begin" w:fldLock="1"/>
      </w:r>
      <w:r>
        <w:instrText xml:space="preserve"> PAGEREF _Toc175896512 \h </w:instrText>
      </w:r>
      <w:r>
        <w:fldChar w:fldCharType="separate"/>
      </w:r>
      <w:r>
        <w:t>141</w:t>
      </w:r>
      <w:r>
        <w:fldChar w:fldCharType="end"/>
      </w:r>
    </w:p>
    <w:p w14:paraId="07B93ECB" w14:textId="6CDE2ED2" w:rsidR="00E87EFC" w:rsidRDefault="00E87EFC">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Conclusions</w:t>
      </w:r>
      <w:r w:rsidRPr="005F3B87">
        <w:rPr>
          <w:rFonts w:eastAsia="SimSun"/>
        </w:rPr>
        <w:t xml:space="preserve"> for </w:t>
      </w:r>
      <w:r>
        <w:t>Key Issue #4</w:t>
      </w:r>
      <w:r>
        <w:tab/>
      </w:r>
      <w:r>
        <w:fldChar w:fldCharType="begin" w:fldLock="1"/>
      </w:r>
      <w:r>
        <w:instrText xml:space="preserve"> PAGEREF _Toc175896513 \h </w:instrText>
      </w:r>
      <w:r>
        <w:fldChar w:fldCharType="separate"/>
      </w:r>
      <w:r>
        <w:t>142</w:t>
      </w:r>
      <w:r>
        <w:fldChar w:fldCharType="end"/>
      </w:r>
    </w:p>
    <w:p w14:paraId="68AA9F73" w14:textId="6356570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Malgun Gothic"/>
          <w:lang w:eastAsia="zh-CN"/>
        </w:rPr>
        <w:t>8.</w:t>
      </w:r>
      <w:r w:rsidRPr="005F3B87">
        <w:rPr>
          <w:rFonts w:eastAsia="DengXian"/>
          <w:lang w:eastAsia="zh-CN"/>
        </w:rPr>
        <w:t>5</w:t>
      </w:r>
      <w:r>
        <w:rPr>
          <w:rFonts w:asciiTheme="minorHAnsi" w:eastAsiaTheme="minorEastAsia" w:hAnsiTheme="minorHAnsi" w:cstheme="minorBidi"/>
          <w:kern w:val="2"/>
          <w:sz w:val="22"/>
          <w:szCs w:val="22"/>
          <w14:ligatures w14:val="standardContextual"/>
        </w:rPr>
        <w:tab/>
      </w:r>
      <w:r w:rsidRPr="005F3B87">
        <w:rPr>
          <w:rFonts w:eastAsia="Malgun Gothic"/>
          <w:lang w:eastAsia="zh-CN"/>
        </w:rPr>
        <w:t xml:space="preserve">Conclusions for Key </w:t>
      </w:r>
      <w:r w:rsidRPr="005F3B87">
        <w:rPr>
          <w:rFonts w:eastAsia="DengXian"/>
          <w:lang w:eastAsia="zh-CN"/>
        </w:rPr>
        <w:t>I</w:t>
      </w:r>
      <w:r w:rsidRPr="005F3B87">
        <w:rPr>
          <w:rFonts w:eastAsia="Malgun Gothic"/>
          <w:lang w:eastAsia="zh-CN"/>
        </w:rPr>
        <w:t>ssue #5</w:t>
      </w:r>
      <w:r>
        <w:tab/>
      </w:r>
      <w:r>
        <w:fldChar w:fldCharType="begin" w:fldLock="1"/>
      </w:r>
      <w:r>
        <w:instrText xml:space="preserve"> PAGEREF _Toc175896514 \h </w:instrText>
      </w:r>
      <w:r>
        <w:fldChar w:fldCharType="separate"/>
      </w:r>
      <w:r>
        <w:t>143</w:t>
      </w:r>
      <w:r>
        <w:fldChar w:fldCharType="end"/>
      </w:r>
    </w:p>
    <w:p w14:paraId="74B3F756" w14:textId="2D2C393E" w:rsidR="00E87EFC" w:rsidRDefault="00E87EFC">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Conclusions for Key Issue #6</w:t>
      </w:r>
      <w:r>
        <w:tab/>
      </w:r>
      <w:r>
        <w:fldChar w:fldCharType="begin" w:fldLock="1"/>
      </w:r>
      <w:r>
        <w:instrText xml:space="preserve"> PAGEREF _Toc175896515 \h </w:instrText>
      </w:r>
      <w:r>
        <w:fldChar w:fldCharType="separate"/>
      </w:r>
      <w:r>
        <w:t>143</w:t>
      </w:r>
      <w:r>
        <w:fldChar w:fldCharType="end"/>
      </w:r>
    </w:p>
    <w:p w14:paraId="3724820C" w14:textId="43304D4C" w:rsidR="00E87EFC" w:rsidRDefault="00E87EFC">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Conclusions for Key Issue #7</w:t>
      </w:r>
      <w:r>
        <w:tab/>
      </w:r>
      <w:r>
        <w:fldChar w:fldCharType="begin" w:fldLock="1"/>
      </w:r>
      <w:r>
        <w:instrText xml:space="preserve"> PAGEREF _Toc175896516 \h </w:instrText>
      </w:r>
      <w:r>
        <w:fldChar w:fldCharType="separate"/>
      </w:r>
      <w:r>
        <w:t>144</w:t>
      </w:r>
      <w:r>
        <w:fldChar w:fldCharType="end"/>
      </w:r>
    </w:p>
    <w:p w14:paraId="0E9DDE1B" w14:textId="2A0D0226" w:rsidR="00E87EFC" w:rsidRDefault="00E87EFC">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Conclusions for Key Issue #8</w:t>
      </w:r>
      <w:r>
        <w:tab/>
      </w:r>
      <w:r>
        <w:fldChar w:fldCharType="begin" w:fldLock="1"/>
      </w:r>
      <w:r>
        <w:instrText xml:space="preserve"> PAGEREF _Toc175896517 \h </w:instrText>
      </w:r>
      <w:r>
        <w:fldChar w:fldCharType="separate"/>
      </w:r>
      <w:r>
        <w:t>144</w:t>
      </w:r>
      <w:r>
        <w:fldChar w:fldCharType="end"/>
      </w:r>
    </w:p>
    <w:p w14:paraId="595E59D2" w14:textId="6135BD4C" w:rsidR="00E87EFC" w:rsidRDefault="00E87EFC">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Conclusions for Key Issue #9</w:t>
      </w:r>
      <w:r>
        <w:tab/>
      </w:r>
      <w:r>
        <w:fldChar w:fldCharType="begin" w:fldLock="1"/>
      </w:r>
      <w:r>
        <w:instrText xml:space="preserve"> PAGEREF _Toc175896518 \h </w:instrText>
      </w:r>
      <w:r>
        <w:fldChar w:fldCharType="separate"/>
      </w:r>
      <w:r>
        <w:t>145</w:t>
      </w:r>
      <w:r>
        <w:fldChar w:fldCharType="end"/>
      </w:r>
    </w:p>
    <w:p w14:paraId="13A8A6FB" w14:textId="4DF6F92D" w:rsidR="00E87EFC" w:rsidRDefault="00E87EFC">
      <w:pPr>
        <w:pStyle w:val="TOC9"/>
        <w:rPr>
          <w:rFonts w:asciiTheme="minorHAnsi" w:eastAsiaTheme="minorEastAsia" w:hAnsiTheme="minorHAnsi" w:cstheme="minorBidi"/>
          <w:b w:val="0"/>
          <w:kern w:val="2"/>
          <w:szCs w:val="22"/>
          <w14:ligatures w14:val="standardContextual"/>
        </w:rPr>
      </w:pPr>
      <w:r>
        <w:t>Annex A:</w:t>
      </w:r>
      <w:r>
        <w:tab/>
        <w:t>How does source packet associates repair packet in Flex FEC</w:t>
      </w:r>
      <w:r>
        <w:tab/>
      </w:r>
      <w:r>
        <w:fldChar w:fldCharType="begin" w:fldLock="1"/>
      </w:r>
      <w:r>
        <w:instrText xml:space="preserve"> PAGEREF _Toc175896519 \h </w:instrText>
      </w:r>
      <w:r>
        <w:fldChar w:fldCharType="separate"/>
      </w:r>
      <w:r>
        <w:t>146</w:t>
      </w:r>
      <w:r>
        <w:fldChar w:fldCharType="end"/>
      </w:r>
    </w:p>
    <w:p w14:paraId="481AAEEB" w14:textId="74D01E4A" w:rsidR="00E87EFC" w:rsidRDefault="00E87EFC">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_Toc175896520 \h </w:instrText>
      </w:r>
      <w:r>
        <w:fldChar w:fldCharType="separate"/>
      </w:r>
      <w:r>
        <w:t>148</w:t>
      </w:r>
      <w:r>
        <w:fldChar w:fldCharType="end"/>
      </w:r>
    </w:p>
    <w:p w14:paraId="65245540" w14:textId="42B54F01"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5" w:name="foreword"/>
      <w:bookmarkStart w:id="16" w:name="_Toc175896253"/>
      <w:bookmarkEnd w:id="15"/>
      <w:r w:rsidRPr="00822E86">
        <w:lastRenderedPageBreak/>
        <w:t>Foreword</w:t>
      </w:r>
      <w:bookmarkEnd w:id="16"/>
    </w:p>
    <w:p w14:paraId="77A7557C" w14:textId="77777777" w:rsidR="00080512" w:rsidRPr="00822E86" w:rsidRDefault="00080512">
      <w:r w:rsidRPr="00822E86">
        <w:t xml:space="preserve">This Technical </w:t>
      </w:r>
      <w:bookmarkStart w:id="17" w:name="spectype3"/>
      <w:r w:rsidR="00602AEA" w:rsidRPr="00822E86">
        <w:t>Report</w:t>
      </w:r>
      <w:bookmarkEnd w:id="17"/>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99D4AFD" w:rsidR="00BA19ED" w:rsidRPr="00822E86" w:rsidRDefault="00BA19ED" w:rsidP="00A27486">
      <w:r w:rsidRPr="00822E86">
        <w:t xml:space="preserve">The constructions </w:t>
      </w:r>
      <w:r w:rsidR="005F57F9">
        <w:t>"</w:t>
      </w:r>
      <w:r w:rsidRPr="00822E86">
        <w:t>shall</w:t>
      </w:r>
      <w:r w:rsidR="005F57F9">
        <w:t>"</w:t>
      </w:r>
      <w:r w:rsidRPr="00822E86">
        <w:t xml:space="preserve"> and </w:t>
      </w:r>
      <w:r w:rsidR="005F57F9">
        <w:t>"</w:t>
      </w:r>
      <w:r w:rsidRPr="00822E86">
        <w:t>shall not</w:t>
      </w:r>
      <w:r w:rsidR="005F57F9">
        <w:t>"</w:t>
      </w:r>
      <w:r w:rsidRPr="00822E86">
        <w:t xml:space="preserve"> are confined to the context of normative provisions, and do not appear in Technical Reports.</w:t>
      </w:r>
    </w:p>
    <w:p w14:paraId="3B84C670" w14:textId="527FF1B2" w:rsidR="00C1496A" w:rsidRPr="00822E86" w:rsidRDefault="00C1496A" w:rsidP="00A27486">
      <w:r w:rsidRPr="00822E86">
        <w:t xml:space="preserve">The constructions </w:t>
      </w:r>
      <w:r w:rsidR="005F57F9">
        <w:t>"</w:t>
      </w:r>
      <w:r w:rsidRPr="00822E86">
        <w:t>must</w:t>
      </w:r>
      <w:r w:rsidR="005F57F9">
        <w:t>"</w:t>
      </w:r>
      <w:r w:rsidRPr="00822E86">
        <w:t xml:space="preserve"> and </w:t>
      </w:r>
      <w:r w:rsidR="005F57F9">
        <w:t>"</w:t>
      </w:r>
      <w:r w:rsidRPr="00822E86">
        <w:t>must not</w:t>
      </w:r>
      <w:r w:rsidR="005F57F9">
        <w:t>"</w:t>
      </w:r>
      <w:r w:rsidRPr="00822E86">
        <w:t xml:space="preserve"> are not used as substitutes for </w:t>
      </w:r>
      <w:r w:rsidR="005F57F9">
        <w:t>"</w:t>
      </w:r>
      <w:r w:rsidRPr="00822E86">
        <w:t>shall</w:t>
      </w:r>
      <w:r w:rsidR="005F57F9">
        <w:t>"</w:t>
      </w:r>
      <w:r w:rsidRPr="00822E86">
        <w:t xml:space="preserve"> and </w:t>
      </w:r>
      <w:r w:rsidR="005F57F9">
        <w:t>"</w:t>
      </w:r>
      <w:r w:rsidRPr="00822E86">
        <w:t>shall not</w:t>
      </w:r>
      <w:r w:rsidR="005F57F9">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2FBA912" w:rsidR="008C384C" w:rsidRPr="00822E86" w:rsidRDefault="008C384C" w:rsidP="00A27486">
      <w:r w:rsidRPr="00822E86">
        <w:t xml:space="preserve">The construction </w:t>
      </w:r>
      <w:r w:rsidR="005F57F9">
        <w:t>"</w:t>
      </w:r>
      <w:r w:rsidRPr="00822E86">
        <w:t>may not</w:t>
      </w:r>
      <w:r w:rsidR="005F57F9">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5F57F9">
        <w:t>"</w:t>
      </w:r>
      <w:r w:rsidR="001F1132" w:rsidRPr="00822E86">
        <w:t>might not</w:t>
      </w:r>
      <w:r w:rsidR="005F57F9">
        <w:t>"</w:t>
      </w:r>
      <w:r w:rsidR="001F1132" w:rsidRPr="00822E86">
        <w:t xml:space="preserve"> </w:t>
      </w:r>
      <w:r w:rsidR="003765B8" w:rsidRPr="00822E86">
        <w:t xml:space="preserve">or </w:t>
      </w:r>
      <w:r w:rsidR="005F57F9">
        <w:t>"</w:t>
      </w:r>
      <w:r w:rsidR="003765B8" w:rsidRPr="00822E86">
        <w:t>shall not</w:t>
      </w:r>
      <w:r w:rsidR="005F57F9">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54B82B18" w:rsidR="00774DA4" w:rsidRPr="00822E86" w:rsidRDefault="00774DA4" w:rsidP="00A27486">
      <w:r w:rsidRPr="00822E86">
        <w:t xml:space="preserve">The constructions </w:t>
      </w:r>
      <w:r w:rsidR="005F57F9">
        <w:t>"</w:t>
      </w:r>
      <w:r w:rsidRPr="00822E86">
        <w:t>can</w:t>
      </w:r>
      <w:r w:rsidR="005F57F9">
        <w:t>"</w:t>
      </w:r>
      <w:r w:rsidRPr="00822E86">
        <w:t xml:space="preserve"> and </w:t>
      </w:r>
      <w:r w:rsidR="005F57F9">
        <w:t>"</w:t>
      </w:r>
      <w:r w:rsidRPr="00822E86">
        <w:t>cannot</w:t>
      </w:r>
      <w:r w:rsidR="005F57F9">
        <w:t>"</w:t>
      </w:r>
      <w:r w:rsidRPr="00822E86">
        <w:t xml:space="preserve"> </w:t>
      </w:r>
      <w:r w:rsidR="00F9008D" w:rsidRPr="00822E86">
        <w:t xml:space="preserve">are not </w:t>
      </w:r>
      <w:r w:rsidRPr="00822E86">
        <w:t>substitute</w:t>
      </w:r>
      <w:r w:rsidR="003765B8" w:rsidRPr="00822E86">
        <w:t>s</w:t>
      </w:r>
      <w:r w:rsidRPr="00822E86">
        <w:t xml:space="preserve"> for </w:t>
      </w:r>
      <w:r w:rsidR="005F57F9">
        <w:t>"</w:t>
      </w:r>
      <w:r w:rsidRPr="00822E86">
        <w:t>may</w:t>
      </w:r>
      <w:r w:rsidR="005F57F9">
        <w:t>"</w:t>
      </w:r>
      <w:r w:rsidRPr="00822E86">
        <w:t xml:space="preserve"> and </w:t>
      </w:r>
      <w:r w:rsidR="005F57F9">
        <w:t>"</w:t>
      </w:r>
      <w:r w:rsidRPr="00822E86">
        <w:t>need not</w:t>
      </w:r>
      <w:r w:rsidR="005F57F9">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81CEE95" w:rsidR="00774DA4" w:rsidRPr="00822E86" w:rsidRDefault="00647114" w:rsidP="00A27486">
      <w:r w:rsidRPr="00822E86">
        <w:t xml:space="preserve">The constructions </w:t>
      </w:r>
      <w:r w:rsidR="005F57F9">
        <w:t>"</w:t>
      </w:r>
      <w:r w:rsidRPr="00822E86">
        <w:t>is</w:t>
      </w:r>
      <w:r w:rsidR="005F57F9">
        <w:t>"</w:t>
      </w:r>
      <w:r w:rsidRPr="00822E86">
        <w:t xml:space="preserve"> and </w:t>
      </w:r>
      <w:r w:rsidR="005F57F9">
        <w:t>"</w:t>
      </w:r>
      <w:r w:rsidRPr="00822E86">
        <w:t>is not</w:t>
      </w:r>
      <w:r w:rsidR="005F57F9">
        <w:t>"</w:t>
      </w:r>
      <w:r w:rsidRPr="00822E86">
        <w:t xml:space="preserve"> do not indicate requirements.</w:t>
      </w:r>
    </w:p>
    <w:p w14:paraId="2B3831F5" w14:textId="77777777" w:rsidR="00080512" w:rsidRPr="00822E86" w:rsidRDefault="00080512">
      <w:pPr>
        <w:pStyle w:val="Heading1"/>
      </w:pPr>
      <w:bookmarkStart w:id="18" w:name="introduction"/>
      <w:bookmarkEnd w:id="18"/>
      <w:r w:rsidRPr="00822E86">
        <w:br w:type="page"/>
      </w:r>
      <w:bookmarkStart w:id="19" w:name="scope"/>
      <w:bookmarkStart w:id="20" w:name="_Toc175896254"/>
      <w:bookmarkEnd w:id="19"/>
      <w:r w:rsidRPr="00822E86">
        <w:lastRenderedPageBreak/>
        <w:t>1</w:t>
      </w:r>
      <w:r w:rsidRPr="00822E86">
        <w:tab/>
        <w:t>Scope</w:t>
      </w:r>
      <w:bookmarkEnd w:id="20"/>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1" w:name="references"/>
      <w:bookmarkStart w:id="22" w:name="_Toc175896255"/>
      <w:bookmarkEnd w:id="21"/>
      <w:r w:rsidRPr="00822E86">
        <w:t>2</w:t>
      </w:r>
      <w:r w:rsidRPr="00822E86">
        <w:tab/>
        <w:t>References</w:t>
      </w:r>
      <w:bookmarkEnd w:id="22"/>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4F7623C8" w:rsidR="00EC4A25" w:rsidRDefault="00EC4A25" w:rsidP="00EC4A25">
      <w:pPr>
        <w:pStyle w:val="EX"/>
      </w:pPr>
      <w:bookmarkStart w:id="23" w:name="MCCTEMPBM_00000024"/>
      <w:r w:rsidRPr="00822E86">
        <w:t>[1]</w:t>
      </w:r>
      <w:r w:rsidRPr="00822E86">
        <w:tab/>
      </w:r>
      <w:r w:rsidR="00E87EFC" w:rsidRPr="00822E86">
        <w:t>3GPP</w:t>
      </w:r>
      <w:r w:rsidR="00E87EFC">
        <w:t> </w:t>
      </w:r>
      <w:r w:rsidR="00E87EFC" w:rsidRPr="00822E86">
        <w:t>TR</w:t>
      </w:r>
      <w:r w:rsidR="00E87EFC">
        <w:t> </w:t>
      </w:r>
      <w:r w:rsidR="00E87EFC" w:rsidRPr="00822E86">
        <w:t>21.905:</w:t>
      </w:r>
      <w:r w:rsidRPr="00822E86">
        <w:t xml:space="preserve"> </w:t>
      </w:r>
      <w:r w:rsidR="005F57F9">
        <w:t>"</w:t>
      </w:r>
      <w:r w:rsidRPr="00822E86">
        <w:t>Vocabulary for 3GPP Specifications</w:t>
      </w:r>
      <w:r w:rsidR="005F57F9">
        <w:t>"</w:t>
      </w:r>
      <w:r w:rsidRPr="00822E86">
        <w:t>.</w:t>
      </w:r>
    </w:p>
    <w:p w14:paraId="3B176336" w14:textId="3118877D" w:rsidR="00E44EE0" w:rsidRDefault="00E44EE0" w:rsidP="00E44EE0">
      <w:pPr>
        <w:pStyle w:val="EX"/>
      </w:pPr>
      <w:r>
        <w:t>[</w:t>
      </w:r>
      <w:r>
        <w:rPr>
          <w:noProof/>
        </w:rPr>
        <w:t>2</w:t>
      </w:r>
      <w:r>
        <w:t>]</w:t>
      </w:r>
      <w:r>
        <w:tab/>
      </w:r>
      <w:r w:rsidR="00E87EFC">
        <w:t>3GPP TS 23.501:</w:t>
      </w:r>
      <w:r>
        <w:t xml:space="preserve"> </w:t>
      </w:r>
      <w:r w:rsidR="005F57F9">
        <w:t>"</w:t>
      </w:r>
      <w:r>
        <w:t>System Architecture for the 5G System (5GS); Stage 2</w:t>
      </w:r>
      <w:r w:rsidR="005F57F9">
        <w:t>"</w:t>
      </w:r>
      <w:r>
        <w:t>.</w:t>
      </w:r>
    </w:p>
    <w:p w14:paraId="0B45EDDB" w14:textId="670963B3" w:rsidR="00E44EE0" w:rsidRDefault="00E44EE0" w:rsidP="00E44EE0">
      <w:pPr>
        <w:pStyle w:val="EX"/>
      </w:pPr>
      <w:r>
        <w:t>[</w:t>
      </w:r>
      <w:r>
        <w:rPr>
          <w:noProof/>
        </w:rPr>
        <w:t>3</w:t>
      </w:r>
      <w:r>
        <w:t>]</w:t>
      </w:r>
      <w:r>
        <w:tab/>
      </w:r>
      <w:r w:rsidR="00E87EFC">
        <w:t>3GPP TS 23.502:</w:t>
      </w:r>
      <w:r>
        <w:t xml:space="preserve"> </w:t>
      </w:r>
      <w:r w:rsidR="005F57F9">
        <w:t>"</w:t>
      </w:r>
      <w:r>
        <w:t>Procedures for the 5G System; Stage 2</w:t>
      </w:r>
      <w:r w:rsidR="005F57F9">
        <w:t>"</w:t>
      </w:r>
      <w:r>
        <w:t>.</w:t>
      </w:r>
    </w:p>
    <w:p w14:paraId="14C298DE" w14:textId="05BCA181" w:rsidR="00E44EE0" w:rsidRDefault="00E44EE0" w:rsidP="00E44EE0">
      <w:pPr>
        <w:pStyle w:val="EX"/>
      </w:pPr>
      <w:r>
        <w:t>[</w:t>
      </w:r>
      <w:r>
        <w:rPr>
          <w:noProof/>
        </w:rPr>
        <w:t>4</w:t>
      </w:r>
      <w:r>
        <w:t>]</w:t>
      </w:r>
      <w:r>
        <w:tab/>
      </w:r>
      <w:r w:rsidR="00E87EFC">
        <w:t>3GPP TS 23.503:</w:t>
      </w:r>
      <w:r>
        <w:t xml:space="preserve"> </w:t>
      </w:r>
      <w:r w:rsidR="005F57F9">
        <w:t>"</w:t>
      </w:r>
      <w:r>
        <w:t>Policies and Charging control framework for the 5G System; Stage 2</w:t>
      </w:r>
      <w:r w:rsidR="005F57F9">
        <w:t>"</w:t>
      </w:r>
      <w:r>
        <w:t>.</w:t>
      </w:r>
    </w:p>
    <w:p w14:paraId="185AA4BE" w14:textId="65720F81" w:rsidR="003E1379" w:rsidRDefault="003E1379" w:rsidP="003E1379">
      <w:pPr>
        <w:pStyle w:val="EX"/>
      </w:pPr>
      <w:r w:rsidRPr="009F5519">
        <w:t>[</w:t>
      </w:r>
      <w:r w:rsidR="007844AB">
        <w:t>5</w:t>
      </w:r>
      <w:r w:rsidRPr="009F5519">
        <w:t>]</w:t>
      </w:r>
      <w:r w:rsidRPr="009F5519">
        <w:tab/>
      </w:r>
      <w:r w:rsidR="008A02F7">
        <w:t>IETF RFC </w:t>
      </w:r>
      <w:r w:rsidRPr="009F5519">
        <w:t>3711</w:t>
      </w:r>
      <w:r>
        <w:t>:</w:t>
      </w:r>
      <w:r w:rsidRPr="009F5519">
        <w:t xml:space="preserve"> </w:t>
      </w:r>
      <w:r w:rsidR="005F57F9">
        <w:t>"</w:t>
      </w:r>
      <w:r w:rsidRPr="009F5519">
        <w:t>The Secure Real-time Transport Protocol (SRTP)</w:t>
      </w:r>
      <w:r w:rsidR="005F57F9">
        <w:t>"</w:t>
      </w:r>
      <w:r w:rsidRPr="009F5519">
        <w:t>, March 2004.</w:t>
      </w:r>
    </w:p>
    <w:p w14:paraId="7E48A43C" w14:textId="053722FA" w:rsidR="003E1379" w:rsidRDefault="003E1379" w:rsidP="003E1379">
      <w:pPr>
        <w:pStyle w:val="EX"/>
      </w:pPr>
      <w:r>
        <w:t>[</w:t>
      </w:r>
      <w:r w:rsidR="007844AB">
        <w:t>6</w:t>
      </w:r>
      <w:r>
        <w:t>]</w:t>
      </w:r>
      <w:r>
        <w:tab/>
      </w:r>
      <w:r w:rsidR="008A02F7">
        <w:t>IETF RFC </w:t>
      </w:r>
      <w:r>
        <w:t xml:space="preserve">6904: </w:t>
      </w:r>
      <w:r w:rsidR="005F57F9">
        <w:t>"</w:t>
      </w:r>
      <w:r>
        <w:t>Encryption of Header Extensions in the Secure Real-time Transport Protocol (SRTP)</w:t>
      </w:r>
      <w:r w:rsidR="005F57F9">
        <w:t>"</w:t>
      </w:r>
      <w:r w:rsidR="005A463B">
        <w:t>.</w:t>
      </w:r>
    </w:p>
    <w:p w14:paraId="43D189C2" w14:textId="555C6355" w:rsidR="003E1379" w:rsidRDefault="003E1379" w:rsidP="003E1379">
      <w:pPr>
        <w:pStyle w:val="EX"/>
      </w:pPr>
      <w:r>
        <w:t>[</w:t>
      </w:r>
      <w:r w:rsidR="007844AB">
        <w:t>7</w:t>
      </w:r>
      <w:r>
        <w:t>]</w:t>
      </w:r>
      <w:r>
        <w:tab/>
      </w:r>
      <w:r w:rsidR="008A02F7">
        <w:t>IETF RFC </w:t>
      </w:r>
      <w:r>
        <w:t xml:space="preserve">9335: </w:t>
      </w:r>
      <w:r w:rsidR="005F57F9">
        <w:t>"</w:t>
      </w:r>
      <w:r>
        <w:t>Completely Encrypting RTP Header Extensions and Contributing Sources</w:t>
      </w:r>
      <w:r w:rsidR="005F57F9">
        <w:t>"</w:t>
      </w:r>
      <w:r w:rsidR="005A463B">
        <w:t>.</w:t>
      </w:r>
    </w:p>
    <w:p w14:paraId="589EA9F9" w14:textId="63FA46B8" w:rsidR="003E1379" w:rsidRDefault="003E1379" w:rsidP="003E1379">
      <w:pPr>
        <w:pStyle w:val="EX"/>
      </w:pPr>
      <w:r>
        <w:t>[</w:t>
      </w:r>
      <w:r w:rsidR="007844AB">
        <w:t>8</w:t>
      </w:r>
      <w:r>
        <w:t>]</w:t>
      </w:r>
      <w:r>
        <w:tab/>
        <w:t xml:space="preserve">IETF </w:t>
      </w:r>
      <w:r w:rsidR="005A463B">
        <w:t xml:space="preserve">draft-ietf-avtcore-rtp-over-quic: </w:t>
      </w:r>
      <w:r w:rsidR="005F57F9">
        <w:t>"</w:t>
      </w:r>
      <w:r>
        <w:t>RTP over QUIC (RoQ)</w:t>
      </w:r>
      <w:r w:rsidR="005F57F9">
        <w:t>"</w:t>
      </w:r>
      <w:r w:rsidR="005A463B">
        <w:t>.</w:t>
      </w:r>
    </w:p>
    <w:p w14:paraId="59EB8EC5" w14:textId="0FD0ECF8"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5F57F9">
        <w:t>"</w:t>
      </w:r>
      <w:r>
        <w:t>Media over QUIC Transport</w:t>
      </w:r>
      <w:r w:rsidR="005F57F9">
        <w:t>"</w:t>
      </w:r>
      <w:r w:rsidR="005A463B">
        <w:t>.</w:t>
      </w:r>
    </w:p>
    <w:p w14:paraId="3CD10930" w14:textId="10622899" w:rsidR="003E1379" w:rsidRDefault="003E1379" w:rsidP="003E1379">
      <w:pPr>
        <w:pStyle w:val="EX"/>
      </w:pPr>
      <w:r>
        <w:t>[1</w:t>
      </w:r>
      <w:r w:rsidR="007844AB">
        <w:t>0</w:t>
      </w:r>
      <w:r>
        <w:t>]</w:t>
      </w:r>
      <w:r>
        <w:tab/>
        <w:t>IETF experimental</w:t>
      </w:r>
      <w:r w:rsidR="005A463B">
        <w:t xml:space="preserve"> draft-ietf-avtext-framemarking: </w:t>
      </w:r>
      <w:r w:rsidR="005F57F9">
        <w:t>"</w:t>
      </w:r>
      <w:r>
        <w:t>Frame Marking RTP Header Extension</w:t>
      </w:r>
      <w:r w:rsidR="005F57F9">
        <w:t>"</w:t>
      </w:r>
      <w:r w:rsidR="005A463B">
        <w:t>.</w:t>
      </w:r>
    </w:p>
    <w:p w14:paraId="72651B90" w14:textId="243A0289"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A02F7">
        <w:rPr>
          <w:rFonts w:eastAsiaTheme="minorEastAsia"/>
          <w:lang w:eastAsia="zh-CN"/>
        </w:rPr>
        <w:t>IETF RFC </w:t>
      </w:r>
      <w:r>
        <w:rPr>
          <w:rFonts w:eastAsiaTheme="minorEastAsia"/>
          <w:lang w:eastAsia="zh-CN"/>
        </w:rPr>
        <w:t xml:space="preserve">9000: </w:t>
      </w:r>
      <w:r w:rsidR="005F57F9">
        <w:rPr>
          <w:rFonts w:eastAsiaTheme="minorEastAsia"/>
          <w:lang w:eastAsia="zh-CN"/>
        </w:rPr>
        <w:t>"</w:t>
      </w:r>
      <w:r>
        <w:rPr>
          <w:rFonts w:eastAsiaTheme="minorEastAsia"/>
          <w:lang w:eastAsia="zh-CN"/>
        </w:rPr>
        <w:t>QUIC: A UDP-Based Multiplexed and Secure Transport</w:t>
      </w:r>
      <w:r w:rsidR="005F57F9">
        <w:rPr>
          <w:rFonts w:eastAsiaTheme="minorEastAsia"/>
          <w:lang w:eastAsia="zh-CN"/>
        </w:rPr>
        <w:t>"</w:t>
      </w:r>
      <w:r>
        <w:rPr>
          <w:rFonts w:eastAsiaTheme="minorEastAsia"/>
          <w:lang w:eastAsia="zh-CN"/>
        </w:rPr>
        <w:t>.</w:t>
      </w:r>
    </w:p>
    <w:p w14:paraId="2DA46BE8" w14:textId="0ADEF0F3"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5F57F9">
        <w:rPr>
          <w:lang w:val="en-US"/>
        </w:rPr>
        <w:t>"</w:t>
      </w:r>
      <w:r w:rsidRPr="002B4399">
        <w:rPr>
          <w:lang w:val="en-US"/>
        </w:rPr>
        <w:t>Traffic Models and Quality Evaluation Methods for Media and XR Services in 5G Systems</w:t>
      </w:r>
      <w:r w:rsidR="005F57F9">
        <w:rPr>
          <w:lang w:val="en-US"/>
        </w:rPr>
        <w:t>"</w:t>
      </w:r>
      <w:r>
        <w:rPr>
          <w:lang w:val="en-US"/>
        </w:rPr>
        <w:t>.</w:t>
      </w:r>
    </w:p>
    <w:p w14:paraId="17CC7914" w14:textId="04E25220" w:rsidR="00F46443" w:rsidRPr="00FC3922" w:rsidRDefault="00F46443" w:rsidP="00F46443">
      <w:pPr>
        <w:pStyle w:val="EX"/>
        <w:rPr>
          <w:lang w:val="en-US"/>
        </w:rPr>
      </w:pPr>
      <w:r>
        <w:rPr>
          <w:lang w:val="en-US"/>
        </w:rPr>
        <w:t>[13]</w:t>
      </w:r>
      <w:r>
        <w:rPr>
          <w:lang w:val="en-US"/>
        </w:rPr>
        <w:tab/>
        <w:t xml:space="preserve">TR 26.925 v18.1.0: </w:t>
      </w:r>
      <w:r w:rsidR="005F57F9">
        <w:rPr>
          <w:lang w:val="en-US"/>
        </w:rPr>
        <w:t>"</w:t>
      </w:r>
      <w:r w:rsidRPr="00797FD3">
        <w:rPr>
          <w:lang w:val="en-US"/>
        </w:rPr>
        <w:t>Typical traffic characteristics of media services on 3GPP networks</w:t>
      </w:r>
      <w:r w:rsidR="005F57F9">
        <w:rPr>
          <w:lang w:val="en-US"/>
        </w:rPr>
        <w:t>"</w:t>
      </w:r>
      <w:r>
        <w:rPr>
          <w:lang w:val="en-US"/>
        </w:rPr>
        <w:t>.</w:t>
      </w:r>
    </w:p>
    <w:p w14:paraId="4D9D285C" w14:textId="235CDDCD"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r>
      <w:r w:rsidR="008A02F7">
        <w:rPr>
          <w:rFonts w:eastAsiaTheme="minorEastAsia"/>
          <w:lang w:eastAsia="zh-CN"/>
        </w:rPr>
        <w:t>IETF RFC </w:t>
      </w:r>
      <w:r>
        <w:rPr>
          <w:rFonts w:eastAsiaTheme="minorEastAsia"/>
          <w:lang w:eastAsia="zh-CN"/>
        </w:rPr>
        <w:t xml:space="preserve">9330: </w:t>
      </w:r>
      <w:r w:rsidR="005F57F9">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1066A47F"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r>
      <w:r w:rsidR="008A02F7">
        <w:rPr>
          <w:rFonts w:eastAsiaTheme="minorEastAsia"/>
          <w:lang w:eastAsia="zh-CN"/>
        </w:rPr>
        <w:t>IETF RFC </w:t>
      </w:r>
      <w:r>
        <w:rPr>
          <w:rFonts w:eastAsiaTheme="minorEastAsia"/>
          <w:lang w:eastAsia="zh-CN"/>
        </w:rPr>
        <w:t xml:space="preserve">9331: </w:t>
      </w:r>
      <w:r w:rsidR="005F57F9">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5F57F9">
        <w:rPr>
          <w:rFonts w:eastAsiaTheme="minorEastAsia"/>
          <w:lang w:eastAsia="zh-CN"/>
        </w:rPr>
        <w:t>"</w:t>
      </w:r>
      <w:r>
        <w:rPr>
          <w:rFonts w:eastAsiaTheme="minorEastAsia"/>
          <w:lang w:eastAsia="zh-CN"/>
        </w:rPr>
        <w:t>.</w:t>
      </w:r>
    </w:p>
    <w:p w14:paraId="36304308" w14:textId="5A4EC11D"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5F57F9">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5F57F9">
        <w:t>"</w:t>
      </w:r>
      <w:r>
        <w:rPr>
          <w:rFonts w:eastAsiaTheme="minorEastAsia"/>
          <w:lang w:eastAsia="zh-CN"/>
        </w:rPr>
        <w:t>.</w:t>
      </w:r>
    </w:p>
    <w:p w14:paraId="74885641" w14:textId="08DA22DE" w:rsidR="00173B05" w:rsidRDefault="00173B05" w:rsidP="00173B05">
      <w:pPr>
        <w:pStyle w:val="EX"/>
      </w:pPr>
      <w:r w:rsidRPr="001A66AC">
        <w:lastRenderedPageBreak/>
        <w:t>[</w:t>
      </w:r>
      <w:r>
        <w:t>17</w:t>
      </w:r>
      <w:r w:rsidRPr="001A66AC">
        <w:t>]</w:t>
      </w:r>
      <w:r w:rsidRPr="001A66AC">
        <w:tab/>
      </w:r>
      <w:r w:rsidR="00E87EFC" w:rsidRPr="001A66AC">
        <w:t>3GPP</w:t>
      </w:r>
      <w:r w:rsidR="00E87EFC">
        <w:t> </w:t>
      </w:r>
      <w:r w:rsidR="00E87EFC" w:rsidRPr="001A66AC">
        <w:t>TS</w:t>
      </w:r>
      <w:r w:rsidR="00E87EFC">
        <w:t> </w:t>
      </w:r>
      <w:r w:rsidR="00E87EFC" w:rsidRPr="001A66AC">
        <w:t>23.316:</w:t>
      </w:r>
      <w:r w:rsidRPr="001A66AC">
        <w:t xml:space="preserve"> </w:t>
      </w:r>
      <w:r w:rsidR="005F57F9">
        <w:t>"</w:t>
      </w:r>
      <w:r w:rsidRPr="001A66AC">
        <w:t>Wireless and wireline convergence access support for the 5G System (5GS)</w:t>
      </w:r>
      <w:r w:rsidR="005F57F9">
        <w:t>"</w:t>
      </w:r>
      <w:r w:rsidRPr="001A66AC">
        <w:t>.</w:t>
      </w:r>
    </w:p>
    <w:p w14:paraId="2D61FF57" w14:textId="270B0049" w:rsidR="00173B05" w:rsidRDefault="00173B05" w:rsidP="00173B05">
      <w:pPr>
        <w:pStyle w:val="EX"/>
      </w:pPr>
      <w:r w:rsidRPr="001A66AC">
        <w:t>[</w:t>
      </w:r>
      <w:r>
        <w:t>18</w:t>
      </w:r>
      <w:r w:rsidRPr="001A66AC">
        <w:t>]</w:t>
      </w:r>
      <w:r w:rsidRPr="001A66AC">
        <w:tab/>
        <w:t xml:space="preserve">CableLabs DOCSIS MULPI: </w:t>
      </w:r>
      <w:r w:rsidR="005F57F9">
        <w:t>"</w:t>
      </w:r>
      <w:r w:rsidRPr="001A66AC">
        <w:t>Data-Over-Cable Service Interface Specifications DOCSIS 3.1, MAC and Upper Layer Protocols Interface Specification</w:t>
      </w:r>
      <w:r w:rsidR="005F57F9">
        <w:t>"</w:t>
      </w:r>
      <w:r w:rsidRPr="001A66AC">
        <w:t>.</w:t>
      </w:r>
    </w:p>
    <w:p w14:paraId="038901D6" w14:textId="2C8CCB48" w:rsidR="00173B05" w:rsidRDefault="00173B05" w:rsidP="00173B05">
      <w:pPr>
        <w:pStyle w:val="EX"/>
        <w:rPr>
          <w:rFonts w:eastAsiaTheme="minorEastAsia"/>
          <w:lang w:eastAsia="zh-CN"/>
        </w:rPr>
      </w:pPr>
      <w:r>
        <w:t>[</w:t>
      </w:r>
      <w:r w:rsidR="00584B01">
        <w:t>19</w:t>
      </w:r>
      <w:r>
        <w:t>]</w:t>
      </w:r>
      <w:r>
        <w:rPr>
          <w:rFonts w:eastAsiaTheme="minorEastAsia"/>
          <w:lang w:eastAsia="zh-CN"/>
        </w:rPr>
        <w:tab/>
      </w:r>
      <w:r w:rsidR="008A02F7">
        <w:rPr>
          <w:rFonts w:eastAsiaTheme="minorEastAsia"/>
          <w:lang w:eastAsia="zh-CN"/>
        </w:rPr>
        <w:t>IETF RFC </w:t>
      </w:r>
      <w:r>
        <w:rPr>
          <w:rFonts w:eastAsiaTheme="minorEastAsia"/>
          <w:lang w:eastAsia="zh-CN"/>
        </w:rPr>
        <w:t xml:space="preserve">9332: </w:t>
      </w:r>
      <w:r w:rsidR="005F57F9">
        <w:rPr>
          <w:rFonts w:eastAsiaTheme="minorEastAsia"/>
          <w:lang w:eastAsia="zh-CN"/>
        </w:rPr>
        <w:t>"</w:t>
      </w:r>
      <w:r>
        <w:t>Dual-Queue Coupled Active Queue Management (AQM) for Low Latency, Low Loss, and Scalable Throughput (L4S)</w:t>
      </w:r>
      <w:r w:rsidR="005F57F9">
        <w:rPr>
          <w:rFonts w:eastAsiaTheme="minorEastAsia"/>
          <w:lang w:eastAsia="zh-CN"/>
        </w:rPr>
        <w:t>"</w:t>
      </w:r>
      <w:r>
        <w:rPr>
          <w:rFonts w:eastAsiaTheme="minorEastAsia"/>
          <w:lang w:eastAsia="zh-CN"/>
        </w:rPr>
        <w:t>.</w:t>
      </w:r>
    </w:p>
    <w:p w14:paraId="5E7DAC77" w14:textId="2A16301D" w:rsidR="008C2A80" w:rsidRPr="00A077FE" w:rsidRDefault="008C2A80" w:rsidP="008C2A80">
      <w:pPr>
        <w:pStyle w:val="EX"/>
      </w:pPr>
      <w:r>
        <w:t>[20]</w:t>
      </w:r>
      <w:r>
        <w:tab/>
      </w:r>
      <w:r w:rsidR="00E87EFC">
        <w:t>3GPP TS 26.522:</w:t>
      </w:r>
      <w:r>
        <w:t xml:space="preserve"> </w:t>
      </w:r>
      <w:r w:rsidR="005F57F9">
        <w:t>"</w:t>
      </w:r>
      <w:r w:rsidRPr="00A077FE">
        <w:t>5G Real-time Media Transport Protocol Configurations</w:t>
      </w:r>
      <w:r w:rsidR="005F57F9">
        <w:t>"</w:t>
      </w:r>
      <w:r>
        <w:t>.</w:t>
      </w:r>
    </w:p>
    <w:p w14:paraId="164E47FF" w14:textId="4C1DDDC3" w:rsidR="008C2A80" w:rsidRDefault="008C2A80" w:rsidP="00CC466E">
      <w:pPr>
        <w:pStyle w:val="EX"/>
      </w:pPr>
      <w:r w:rsidRPr="00CC466E">
        <w:t>[21]</w:t>
      </w:r>
      <w:r w:rsidRPr="00CC466E">
        <w:tab/>
        <w:t>IETF</w:t>
      </w:r>
      <w:r w:rsidR="00CC466E" w:rsidRPr="00CC466E">
        <w:t xml:space="preserve"> </w:t>
      </w:r>
      <w:hyperlink r:id="rId15" w:history="1">
        <w:r w:rsidRPr="00CC466E">
          <w:t>draft-ietf-tsvwg-udp-options:</w:t>
        </w:r>
      </w:hyperlink>
      <w:r w:rsidRPr="00CC466E">
        <w:t xml:space="preserve"> </w:t>
      </w:r>
      <w:r w:rsidR="005F57F9">
        <w:t>"</w:t>
      </w:r>
      <w:r w:rsidRPr="00CC466E">
        <w:t>Transport options for UDP</w:t>
      </w:r>
      <w:r w:rsidR="005F57F9">
        <w:t>"</w:t>
      </w:r>
      <w:r w:rsidRPr="00CC466E">
        <w:t>.</w:t>
      </w:r>
    </w:p>
    <w:p w14:paraId="2C62D588" w14:textId="4B2ABA04" w:rsidR="00D72840" w:rsidRPr="00492743" w:rsidRDefault="00D72840" w:rsidP="00735BDD">
      <w:pPr>
        <w:pStyle w:val="EX"/>
        <w:rPr>
          <w:lang w:val="en-US" w:eastAsia="zh-CN"/>
        </w:rPr>
      </w:pPr>
      <w:r>
        <w:rPr>
          <w:lang w:val="en-US" w:eastAsia="zh-CN"/>
        </w:rPr>
        <w:t>[22]</w:t>
      </w:r>
      <w:r>
        <w:rPr>
          <w:lang w:val="en-US" w:eastAsia="zh-CN"/>
        </w:rPr>
        <w:tab/>
      </w:r>
      <w:r w:rsidR="008A02F7">
        <w:t>IETF RFC </w:t>
      </w:r>
      <w:r w:rsidRPr="00492743">
        <w:rPr>
          <w:lang w:val="en-US" w:eastAsia="zh-CN"/>
        </w:rPr>
        <w:t>6363</w:t>
      </w:r>
      <w:r>
        <w:rPr>
          <w:lang w:val="en-US" w:eastAsia="zh-CN"/>
        </w:rPr>
        <w:t>:</w:t>
      </w:r>
      <w:r w:rsidRPr="00492743">
        <w:rPr>
          <w:lang w:val="en-US" w:eastAsia="zh-CN"/>
        </w:rPr>
        <w:t xml:space="preserve"> </w:t>
      </w:r>
      <w:r w:rsidR="005F57F9">
        <w:t>"</w:t>
      </w:r>
      <w:r w:rsidRPr="00492743">
        <w:rPr>
          <w:lang w:val="en-US" w:eastAsia="zh-CN"/>
        </w:rPr>
        <w:t>Forward Error Correction (FEC) Framework</w:t>
      </w:r>
      <w:r w:rsidR="005F57F9">
        <w:t>"</w:t>
      </w:r>
      <w:r w:rsidRPr="00492743">
        <w:rPr>
          <w:lang w:val="en-US" w:eastAsia="zh-CN"/>
        </w:rPr>
        <w:t>.</w:t>
      </w:r>
    </w:p>
    <w:p w14:paraId="66A68577" w14:textId="34F42D4B" w:rsidR="00D72840" w:rsidRPr="00492743" w:rsidRDefault="00D72840" w:rsidP="00735BDD">
      <w:pPr>
        <w:pStyle w:val="EX"/>
        <w:rPr>
          <w:lang w:val="en-US" w:eastAsia="zh-CN"/>
        </w:rPr>
      </w:pPr>
      <w:r>
        <w:rPr>
          <w:lang w:val="en-US" w:eastAsia="zh-CN"/>
        </w:rPr>
        <w:t>[23]</w:t>
      </w:r>
      <w:r>
        <w:rPr>
          <w:lang w:val="en-US" w:eastAsia="zh-CN"/>
        </w:rPr>
        <w:tab/>
      </w:r>
      <w:r w:rsidR="008A02F7">
        <w:t>IETF RFC </w:t>
      </w:r>
      <w:r w:rsidRPr="00492743">
        <w:rPr>
          <w:lang w:val="en-US" w:eastAsia="zh-CN"/>
        </w:rPr>
        <w:t>6364</w:t>
      </w:r>
      <w:r>
        <w:rPr>
          <w:lang w:val="en-US" w:eastAsia="zh-CN"/>
        </w:rPr>
        <w:t>:</w:t>
      </w:r>
      <w:r w:rsidRPr="00492743">
        <w:rPr>
          <w:lang w:val="en-US" w:eastAsia="zh-CN"/>
        </w:rPr>
        <w:t xml:space="preserve"> </w:t>
      </w:r>
      <w:r w:rsidR="005F57F9">
        <w:t>"</w:t>
      </w:r>
      <w:r w:rsidRPr="00492743">
        <w:rPr>
          <w:lang w:val="en-US" w:eastAsia="zh-CN"/>
        </w:rPr>
        <w:t>Session Description Protocol Elements for the Forward Error Correction (FEC) Framework</w:t>
      </w:r>
      <w:r w:rsidR="005F57F9">
        <w:t>"</w:t>
      </w:r>
      <w:r w:rsidRPr="00492743">
        <w:rPr>
          <w:lang w:val="en-US" w:eastAsia="zh-CN"/>
        </w:rPr>
        <w:t>.</w:t>
      </w:r>
    </w:p>
    <w:p w14:paraId="1D5B15E0" w14:textId="0BF46833" w:rsidR="00D72840" w:rsidRDefault="00D72840" w:rsidP="00735BDD">
      <w:pPr>
        <w:pStyle w:val="EX"/>
        <w:rPr>
          <w:lang w:eastAsia="zh-CN"/>
        </w:rPr>
      </w:pPr>
      <w:r>
        <w:rPr>
          <w:lang w:eastAsia="zh-CN"/>
        </w:rPr>
        <w:t>[24]</w:t>
      </w:r>
      <w:r>
        <w:rPr>
          <w:lang w:eastAsia="zh-CN"/>
        </w:rPr>
        <w:tab/>
      </w:r>
      <w:r w:rsidR="008A02F7">
        <w:t>IETF RFC </w:t>
      </w:r>
      <w:r>
        <w:rPr>
          <w:lang w:eastAsia="zh-CN"/>
        </w:rPr>
        <w:t xml:space="preserve">6681: </w:t>
      </w:r>
      <w:r w:rsidR="005F57F9">
        <w:t>"</w:t>
      </w:r>
      <w:r>
        <w:rPr>
          <w:lang w:eastAsia="zh-CN"/>
        </w:rPr>
        <w:t>Raptor Forward Error Correction (FEC) Schemes for FECFRAME</w:t>
      </w:r>
      <w:r w:rsidR="005F57F9">
        <w:t>"</w:t>
      </w:r>
      <w:r>
        <w:rPr>
          <w:lang w:eastAsia="zh-CN"/>
        </w:rPr>
        <w:t>.</w:t>
      </w:r>
    </w:p>
    <w:p w14:paraId="4A62FE94" w14:textId="02861445" w:rsidR="00D72840" w:rsidRDefault="00D72840" w:rsidP="00735BDD">
      <w:pPr>
        <w:pStyle w:val="EX"/>
        <w:rPr>
          <w:lang w:eastAsia="zh-CN"/>
        </w:rPr>
      </w:pPr>
      <w:r>
        <w:rPr>
          <w:lang w:eastAsia="zh-CN"/>
        </w:rPr>
        <w:t>[25]</w:t>
      </w:r>
      <w:r>
        <w:rPr>
          <w:lang w:eastAsia="zh-CN"/>
        </w:rPr>
        <w:tab/>
      </w:r>
      <w:r w:rsidR="008A02F7">
        <w:t>IETF RFC </w:t>
      </w:r>
      <w:r>
        <w:rPr>
          <w:lang w:eastAsia="zh-CN"/>
        </w:rPr>
        <w:t xml:space="preserve">6682: </w:t>
      </w:r>
      <w:r w:rsidR="005F57F9">
        <w:t>"</w:t>
      </w:r>
      <w:r>
        <w:rPr>
          <w:lang w:eastAsia="zh-CN"/>
        </w:rPr>
        <w:t>RTP Payload Format for Raptor Forward Error Correction (FEC)</w:t>
      </w:r>
      <w:r w:rsidRPr="00D72840">
        <w:t xml:space="preserve"> </w:t>
      </w:r>
      <w:r w:rsidR="005F57F9">
        <w:t>"</w:t>
      </w:r>
      <w:r>
        <w:rPr>
          <w:lang w:eastAsia="zh-CN"/>
        </w:rPr>
        <w:t>.</w:t>
      </w:r>
    </w:p>
    <w:p w14:paraId="52CD4330" w14:textId="20075568" w:rsidR="00D72840" w:rsidRPr="00492743" w:rsidRDefault="00D72840" w:rsidP="00735BDD">
      <w:pPr>
        <w:pStyle w:val="EX"/>
        <w:rPr>
          <w:lang w:val="en-US" w:eastAsia="zh-CN"/>
        </w:rPr>
      </w:pPr>
      <w:r>
        <w:rPr>
          <w:lang w:val="en-US" w:eastAsia="zh-CN"/>
        </w:rPr>
        <w:t>[26]</w:t>
      </w:r>
      <w:r>
        <w:rPr>
          <w:lang w:val="en-US" w:eastAsia="zh-CN"/>
        </w:rPr>
        <w:tab/>
      </w:r>
      <w:r w:rsidR="008A02F7">
        <w:t>IETF RFC </w:t>
      </w:r>
      <w:r w:rsidRPr="00492743">
        <w:rPr>
          <w:lang w:val="en-US" w:eastAsia="zh-CN"/>
        </w:rPr>
        <w:t>6695</w:t>
      </w:r>
      <w:r>
        <w:rPr>
          <w:lang w:val="en-US" w:eastAsia="zh-CN"/>
        </w:rPr>
        <w:t>:</w:t>
      </w:r>
      <w:r w:rsidRPr="00492743">
        <w:rPr>
          <w:lang w:val="en-US" w:eastAsia="zh-CN"/>
        </w:rPr>
        <w:t xml:space="preserve"> </w:t>
      </w:r>
      <w:r w:rsidR="005F57F9">
        <w:t>"</w:t>
      </w:r>
      <w:r w:rsidRPr="00492743">
        <w:rPr>
          <w:lang w:val="en-US" w:eastAsia="zh-CN"/>
        </w:rPr>
        <w:t>Methods to Convey Forward Error Correction (FEC) Framework Configuration Information</w:t>
      </w:r>
      <w:r w:rsidR="005F57F9">
        <w:t>"</w:t>
      </w:r>
      <w:r w:rsidRPr="00492743">
        <w:rPr>
          <w:lang w:val="en-US" w:eastAsia="zh-CN"/>
        </w:rPr>
        <w:t>.</w:t>
      </w:r>
    </w:p>
    <w:p w14:paraId="279776F5" w14:textId="37D216DB" w:rsidR="00D72840" w:rsidRDefault="00D72840" w:rsidP="00735BDD">
      <w:pPr>
        <w:pStyle w:val="EX"/>
        <w:rPr>
          <w:lang w:eastAsia="zh-CN"/>
        </w:rPr>
      </w:pPr>
      <w:r>
        <w:rPr>
          <w:lang w:eastAsia="zh-CN"/>
        </w:rPr>
        <w:t>[27]</w:t>
      </w:r>
      <w:r>
        <w:rPr>
          <w:lang w:eastAsia="zh-CN"/>
        </w:rPr>
        <w:tab/>
      </w:r>
      <w:r w:rsidR="008A02F7">
        <w:t>IETF RFC </w:t>
      </w:r>
      <w:r>
        <w:rPr>
          <w:lang w:eastAsia="zh-CN"/>
        </w:rPr>
        <w:t xml:space="preserve">6816: </w:t>
      </w:r>
      <w:r w:rsidR="005F57F9">
        <w:t>"</w:t>
      </w:r>
      <w:r>
        <w:rPr>
          <w:lang w:eastAsia="zh-CN"/>
        </w:rPr>
        <w:t>Simple Low-Density Parity Check (LDPC) Staircase Forward Error Correction (FEC) Scheme for FECFRAME</w:t>
      </w:r>
      <w:r w:rsidR="005F57F9">
        <w:t>"</w:t>
      </w:r>
      <w:r>
        <w:rPr>
          <w:lang w:eastAsia="zh-CN"/>
        </w:rPr>
        <w:t>.</w:t>
      </w:r>
    </w:p>
    <w:p w14:paraId="78BB6BC5" w14:textId="4F187199" w:rsidR="00D72840" w:rsidRDefault="00D72840" w:rsidP="00735BDD">
      <w:pPr>
        <w:pStyle w:val="EX"/>
        <w:rPr>
          <w:lang w:eastAsia="zh-CN"/>
        </w:rPr>
      </w:pPr>
      <w:r>
        <w:rPr>
          <w:lang w:eastAsia="zh-CN"/>
        </w:rPr>
        <w:t>[28]</w:t>
      </w:r>
      <w:r>
        <w:rPr>
          <w:lang w:eastAsia="zh-CN"/>
        </w:rPr>
        <w:tab/>
      </w:r>
      <w:r w:rsidR="008A02F7">
        <w:t>IETF RFC </w:t>
      </w:r>
      <w:r>
        <w:rPr>
          <w:lang w:eastAsia="zh-CN"/>
        </w:rPr>
        <w:t xml:space="preserve">6865: </w:t>
      </w:r>
      <w:r w:rsidR="005F57F9">
        <w:t>"</w:t>
      </w:r>
      <w:r>
        <w:rPr>
          <w:lang w:eastAsia="zh-CN"/>
        </w:rPr>
        <w:t>Simple Reed-Solomon Forward Error Correction (FEC) Scheme for FECFRAME</w:t>
      </w:r>
      <w:r w:rsidR="005F57F9">
        <w:t>"</w:t>
      </w:r>
      <w:r>
        <w:rPr>
          <w:lang w:eastAsia="zh-CN"/>
        </w:rPr>
        <w:t>.</w:t>
      </w:r>
    </w:p>
    <w:p w14:paraId="49224B71" w14:textId="2B3E2033" w:rsidR="00D72840" w:rsidRPr="00492743" w:rsidRDefault="00D72840" w:rsidP="00735BDD">
      <w:pPr>
        <w:pStyle w:val="EX"/>
        <w:rPr>
          <w:lang w:val="en-US" w:eastAsia="zh-CN"/>
        </w:rPr>
      </w:pPr>
      <w:r>
        <w:rPr>
          <w:lang w:val="en-US" w:eastAsia="zh-CN"/>
        </w:rPr>
        <w:t>[29]</w:t>
      </w:r>
      <w:r>
        <w:rPr>
          <w:lang w:val="en-US" w:eastAsia="zh-CN"/>
        </w:rPr>
        <w:tab/>
      </w:r>
      <w:r w:rsidR="008A02F7">
        <w:t>IETF RFC </w:t>
      </w:r>
      <w:r w:rsidRPr="00492743">
        <w:rPr>
          <w:lang w:val="en-US" w:eastAsia="zh-CN"/>
        </w:rPr>
        <w:t>8680</w:t>
      </w:r>
      <w:r>
        <w:rPr>
          <w:lang w:val="en-US" w:eastAsia="zh-CN"/>
        </w:rPr>
        <w:t>:</w:t>
      </w:r>
      <w:r w:rsidRPr="00492743">
        <w:rPr>
          <w:lang w:val="en-US" w:eastAsia="zh-CN"/>
        </w:rPr>
        <w:t xml:space="preserve"> </w:t>
      </w:r>
      <w:r w:rsidR="005F57F9">
        <w:t>"</w:t>
      </w:r>
      <w:r w:rsidRPr="00492743">
        <w:rPr>
          <w:lang w:val="en-US" w:eastAsia="zh-CN"/>
        </w:rPr>
        <w:t>Forward Error Correction (FEC) Framework Extension to Sliding Window Codes</w:t>
      </w:r>
      <w:r w:rsidR="005F57F9">
        <w:t>"</w:t>
      </w:r>
      <w:r w:rsidRPr="00492743">
        <w:rPr>
          <w:lang w:val="en-US" w:eastAsia="zh-CN"/>
        </w:rPr>
        <w:t>.</w:t>
      </w:r>
    </w:p>
    <w:p w14:paraId="43B51707" w14:textId="41E2ACB0" w:rsidR="00D72840" w:rsidRDefault="00D72840">
      <w:pPr>
        <w:pStyle w:val="EX"/>
        <w:rPr>
          <w:lang w:val="en-US" w:eastAsia="zh-CN"/>
        </w:rPr>
      </w:pPr>
      <w:r>
        <w:rPr>
          <w:lang w:val="en-US" w:eastAsia="zh-CN"/>
        </w:rPr>
        <w:t>[30]</w:t>
      </w:r>
      <w:r>
        <w:rPr>
          <w:lang w:val="en-US" w:eastAsia="zh-CN"/>
        </w:rPr>
        <w:tab/>
      </w:r>
      <w:r w:rsidR="008A02F7">
        <w:t>IETF RFC </w:t>
      </w:r>
      <w:r w:rsidRPr="00492743">
        <w:rPr>
          <w:lang w:val="en-US" w:eastAsia="zh-CN"/>
        </w:rPr>
        <w:t>8681</w:t>
      </w:r>
      <w:r>
        <w:rPr>
          <w:lang w:val="en-US" w:eastAsia="zh-CN"/>
        </w:rPr>
        <w:t>:</w:t>
      </w:r>
      <w:r w:rsidRPr="00492743">
        <w:rPr>
          <w:lang w:val="en-US" w:eastAsia="zh-CN"/>
        </w:rPr>
        <w:t xml:space="preserve"> </w:t>
      </w:r>
      <w:r w:rsidR="005F57F9">
        <w:t>"</w:t>
      </w:r>
      <w:r w:rsidRPr="00492743">
        <w:rPr>
          <w:lang w:val="en-US" w:eastAsia="zh-CN"/>
        </w:rPr>
        <w:t>Sliding Window Random Linear Code (RLC) Forward Erasure Correction (FEC) Schemes for FECFRAME</w:t>
      </w:r>
      <w:r w:rsidR="005F57F9">
        <w:t>"</w:t>
      </w:r>
      <w:r w:rsidRPr="00492743">
        <w:rPr>
          <w:lang w:val="en-US" w:eastAsia="zh-CN"/>
        </w:rPr>
        <w:t>.</w:t>
      </w:r>
    </w:p>
    <w:p w14:paraId="4CF40404" w14:textId="4B3DCF3B" w:rsidR="009C0399" w:rsidRDefault="009C0399">
      <w:pPr>
        <w:pStyle w:val="EX"/>
        <w:rPr>
          <w:lang w:val="en-US" w:eastAsia="zh-CN"/>
        </w:rPr>
      </w:pPr>
      <w:r>
        <w:rPr>
          <w:lang w:val="en-US" w:eastAsia="zh-CN"/>
        </w:rPr>
        <w:t>[31]</w:t>
      </w:r>
      <w:r>
        <w:rPr>
          <w:lang w:val="en-US" w:eastAsia="zh-CN"/>
        </w:rPr>
        <w:tab/>
      </w:r>
      <w:r w:rsidR="00E87EFC">
        <w:rPr>
          <w:lang w:val="en-US" w:eastAsia="zh-CN"/>
        </w:rPr>
        <w:t>3GPP TS 38.300:</w:t>
      </w:r>
      <w:r>
        <w:rPr>
          <w:lang w:val="en-US" w:eastAsia="zh-CN"/>
        </w:rPr>
        <w:t xml:space="preserve"> </w:t>
      </w:r>
      <w:r w:rsidR="005F57F9">
        <w:t>"</w:t>
      </w:r>
      <w:r w:rsidRPr="009C0399">
        <w:t>NR; NR and NG-RAN Overall description; Stage-2</w:t>
      </w:r>
      <w:r w:rsidR="005F57F9">
        <w:t>"</w:t>
      </w:r>
      <w:r>
        <w:rPr>
          <w:lang w:val="en-US" w:eastAsia="zh-CN"/>
        </w:rPr>
        <w:t>.</w:t>
      </w:r>
    </w:p>
    <w:p w14:paraId="5CFF2A8A" w14:textId="33DDADAE" w:rsidR="00B600CD" w:rsidRDefault="00B600CD" w:rsidP="00735BDD">
      <w:pPr>
        <w:pStyle w:val="EX"/>
        <w:rPr>
          <w:lang w:val="en-US" w:eastAsia="zh-CN"/>
        </w:rPr>
      </w:pPr>
      <w:r>
        <w:rPr>
          <w:lang w:val="en-US" w:eastAsia="zh-CN"/>
        </w:rPr>
        <w:t>[32]</w:t>
      </w:r>
      <w:r>
        <w:rPr>
          <w:lang w:val="en-US" w:eastAsia="zh-CN"/>
        </w:rPr>
        <w:tab/>
      </w:r>
      <w:r w:rsidR="008A02F7">
        <w:t>IETF RFC </w:t>
      </w:r>
      <w:r>
        <w:rPr>
          <w:lang w:val="en-US" w:eastAsia="zh-CN"/>
        </w:rPr>
        <w:t>8627:</w:t>
      </w:r>
      <w:r w:rsidRPr="00492743">
        <w:rPr>
          <w:lang w:val="en-US" w:eastAsia="zh-CN"/>
        </w:rPr>
        <w:t xml:space="preserve"> </w:t>
      </w:r>
      <w:r w:rsidR="005F57F9">
        <w:t>"</w:t>
      </w:r>
      <w:r w:rsidRPr="00B600CD">
        <w:t>RTP Payload Format for Flexible Forward Error Correction (FEC)</w:t>
      </w:r>
      <w:r w:rsidR="005F57F9">
        <w:t>"</w:t>
      </w:r>
      <w:r w:rsidRPr="00492743">
        <w:rPr>
          <w:lang w:val="en-US" w:eastAsia="zh-CN"/>
        </w:rPr>
        <w:t>.</w:t>
      </w:r>
    </w:p>
    <w:p w14:paraId="626EAA63" w14:textId="6D6E41DA"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r>
      <w:r w:rsidR="008A02F7">
        <w:rPr>
          <w:lang w:val="en-US" w:eastAsia="zh-CN"/>
        </w:rPr>
        <w:t>IETF RFC </w:t>
      </w:r>
      <w:r w:rsidRPr="002B4D17">
        <w:rPr>
          <w:lang w:val="en-US" w:eastAsia="zh-CN"/>
        </w:rPr>
        <w:t xml:space="preserve">7656: </w:t>
      </w:r>
      <w:r w:rsidR="005F57F9">
        <w:t>"</w:t>
      </w:r>
      <w:r w:rsidRPr="002B4D17">
        <w:t>A Taxonomy of Semantics and Mechanisms for Real-Time Transport Protocol (RTP) Sources</w:t>
      </w:r>
      <w:r w:rsidR="005F57F9">
        <w:t>"</w:t>
      </w:r>
      <w:r w:rsidRPr="002B4D17">
        <w:t>.</w:t>
      </w:r>
    </w:p>
    <w:p w14:paraId="4A8B8A3B" w14:textId="6E70D95C" w:rsidR="002D2B64" w:rsidRDefault="002D2B64" w:rsidP="002D2B64">
      <w:pPr>
        <w:pStyle w:val="EX"/>
      </w:pPr>
      <w:r w:rsidRPr="002B4D17">
        <w:t>[</w:t>
      </w:r>
      <w:r>
        <w:t>34</w:t>
      </w:r>
      <w:r w:rsidRPr="002B4D17">
        <w:t>]</w:t>
      </w:r>
      <w:r w:rsidRPr="002B4D17">
        <w:tab/>
        <w:t xml:space="preserve">S2-2210181: </w:t>
      </w:r>
      <w:r w:rsidR="005F57F9">
        <w:t>"</w:t>
      </w:r>
      <w:r w:rsidRPr="002B4D17">
        <w:t>Reply LS on further details on XR traffic</w:t>
      </w:r>
      <w:r w:rsidR="005F57F9">
        <w:t>"</w:t>
      </w:r>
      <w:r w:rsidRPr="002B4D17">
        <w:t>.</w:t>
      </w:r>
    </w:p>
    <w:p w14:paraId="0974F90B" w14:textId="2ADB1687"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E87EFC" w:rsidRPr="00F464C5">
        <w:rPr>
          <w:lang w:val="en-US" w:eastAsia="zh-CN"/>
        </w:rPr>
        <w:t>3GPP</w:t>
      </w:r>
      <w:r w:rsidR="00E87EFC">
        <w:rPr>
          <w:lang w:val="en-US" w:eastAsia="zh-CN"/>
        </w:rPr>
        <w:t> </w:t>
      </w:r>
      <w:r w:rsidR="00E87EFC" w:rsidRPr="00F464C5">
        <w:rPr>
          <w:lang w:val="en-US" w:eastAsia="zh-CN"/>
        </w:rPr>
        <w:t>TS</w:t>
      </w:r>
      <w:r w:rsidR="00E87EFC">
        <w:rPr>
          <w:lang w:val="en-US" w:eastAsia="zh-CN"/>
        </w:rPr>
        <w:t> </w:t>
      </w:r>
      <w:r w:rsidR="00E87EFC" w:rsidRPr="00F464C5">
        <w:rPr>
          <w:lang w:val="en-US" w:eastAsia="zh-CN"/>
        </w:rPr>
        <w:t>29.244:</w:t>
      </w:r>
      <w:r w:rsidRPr="00F464C5">
        <w:rPr>
          <w:lang w:val="en-US" w:eastAsia="zh-CN"/>
        </w:rPr>
        <w:t xml:space="preserve"> </w:t>
      </w:r>
      <w:r w:rsidR="005F57F9">
        <w:t>"</w:t>
      </w:r>
      <w:r w:rsidRPr="00F464C5">
        <w:rPr>
          <w:rFonts w:eastAsia="DengXian"/>
          <w:lang w:eastAsia="zh-CN"/>
        </w:rPr>
        <w:t>Interface between the Control Plane and the User Plane Nodes; Stage 3</w:t>
      </w:r>
      <w:r w:rsidR="005F57F9">
        <w:t>"</w:t>
      </w:r>
      <w:r w:rsidRPr="00F464C5">
        <w:rPr>
          <w:lang w:val="en-US" w:eastAsia="zh-CN"/>
        </w:rPr>
        <w:t>.</w:t>
      </w:r>
    </w:p>
    <w:p w14:paraId="6782D271" w14:textId="15B4CB6E"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E87EFC" w:rsidRPr="00F464C5">
        <w:rPr>
          <w:lang w:val="en-US" w:eastAsia="zh-CN"/>
        </w:rPr>
        <w:t>3GPP</w:t>
      </w:r>
      <w:r w:rsidR="00E87EFC">
        <w:rPr>
          <w:lang w:val="en-US" w:eastAsia="zh-CN"/>
        </w:rPr>
        <w:t> </w:t>
      </w:r>
      <w:r w:rsidR="00E87EFC" w:rsidRPr="00F464C5">
        <w:rPr>
          <w:lang w:val="en-US" w:eastAsia="zh-CN"/>
        </w:rPr>
        <w:t>TS</w:t>
      </w:r>
      <w:r w:rsidR="00E87EFC">
        <w:rPr>
          <w:lang w:val="en-US" w:eastAsia="zh-CN"/>
        </w:rPr>
        <w:t> </w:t>
      </w:r>
      <w:r w:rsidR="00E87EFC" w:rsidRPr="00F464C5">
        <w:rPr>
          <w:lang w:val="en-US" w:eastAsia="zh-CN"/>
        </w:rPr>
        <w:t>38.415:</w:t>
      </w:r>
      <w:r w:rsidRPr="00F464C5">
        <w:rPr>
          <w:lang w:val="en-US" w:eastAsia="zh-CN"/>
        </w:rPr>
        <w:t xml:space="preserve"> </w:t>
      </w:r>
      <w:r w:rsidR="005F57F9">
        <w:t>"</w:t>
      </w:r>
      <w:r w:rsidRPr="00F464C5">
        <w:t>NG-RAN; PDU Session User Plane Protocol</w:t>
      </w:r>
      <w:r w:rsidR="005F57F9">
        <w:t>"</w:t>
      </w:r>
      <w:r w:rsidRPr="00F464C5">
        <w:rPr>
          <w:lang w:val="en-US" w:eastAsia="zh-CN"/>
        </w:rPr>
        <w:t>.</w:t>
      </w:r>
    </w:p>
    <w:p w14:paraId="20D022C7" w14:textId="40AFAF4D"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E87EFC" w:rsidRPr="00F464C5">
        <w:rPr>
          <w:lang w:val="en-US" w:eastAsia="zh-CN"/>
        </w:rPr>
        <w:t>3GPP</w:t>
      </w:r>
      <w:r w:rsidR="00E87EFC">
        <w:rPr>
          <w:lang w:val="en-US" w:eastAsia="zh-CN"/>
        </w:rPr>
        <w:t> </w:t>
      </w:r>
      <w:r w:rsidR="00E87EFC" w:rsidRPr="00F464C5">
        <w:rPr>
          <w:lang w:val="en-US" w:eastAsia="zh-CN"/>
        </w:rPr>
        <w:t>TS</w:t>
      </w:r>
      <w:r w:rsidR="00E87EFC">
        <w:rPr>
          <w:lang w:val="en-US" w:eastAsia="zh-CN"/>
        </w:rPr>
        <w:t> </w:t>
      </w:r>
      <w:r w:rsidR="00E87EFC" w:rsidRPr="00F464C5">
        <w:rPr>
          <w:lang w:val="en-US" w:eastAsia="zh-CN"/>
        </w:rPr>
        <w:t>33.210:</w:t>
      </w:r>
      <w:r w:rsidRPr="00F464C5">
        <w:rPr>
          <w:lang w:val="en-US" w:eastAsia="zh-CN"/>
        </w:rPr>
        <w:t xml:space="preserve"> </w:t>
      </w:r>
      <w:r w:rsidR="005F57F9">
        <w:t>"</w:t>
      </w:r>
      <w:r w:rsidRPr="00F464C5">
        <w:t>Network Domain Security (NDS); IP network layer security</w:t>
      </w:r>
      <w:r w:rsidR="005F57F9">
        <w:t>"</w:t>
      </w:r>
      <w:r w:rsidRPr="00F464C5">
        <w:rPr>
          <w:lang w:val="en-US" w:eastAsia="zh-CN"/>
        </w:rPr>
        <w:t>.</w:t>
      </w:r>
    </w:p>
    <w:p w14:paraId="43F98B62" w14:textId="0EB87928"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008A02F7">
        <w:t>IETF RFC </w:t>
      </w:r>
      <w:r w:rsidRPr="002B0DDE">
        <w:t>9298</w:t>
      </w:r>
      <w:r w:rsidRPr="002B0DDE">
        <w:rPr>
          <w:lang w:val="en-US" w:eastAsia="zh-CN"/>
        </w:rPr>
        <w:t xml:space="preserve">: </w:t>
      </w:r>
      <w:r w:rsidR="005F57F9">
        <w:t>"</w:t>
      </w:r>
      <w:r w:rsidRPr="002B0DDE">
        <w:t>Proxying UDP in HTTP</w:t>
      </w:r>
      <w:r w:rsidR="005F57F9">
        <w:t>"</w:t>
      </w:r>
      <w:r w:rsidRPr="002B0DDE">
        <w:rPr>
          <w:lang w:val="en-US" w:eastAsia="zh-CN"/>
        </w:rPr>
        <w:t>.</w:t>
      </w:r>
    </w:p>
    <w:p w14:paraId="35B995C6" w14:textId="0B298D05"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008A02F7">
        <w:t>IETF RFC </w:t>
      </w:r>
      <w:r w:rsidRPr="002B0DDE">
        <w:t>9297</w:t>
      </w:r>
      <w:r w:rsidRPr="002B0DDE">
        <w:rPr>
          <w:lang w:val="en-US" w:eastAsia="zh-CN"/>
        </w:rPr>
        <w:t xml:space="preserve">: </w:t>
      </w:r>
      <w:r w:rsidR="005F57F9">
        <w:t>"</w:t>
      </w:r>
      <w:r w:rsidRPr="002B0DDE">
        <w:t>HTTP Datagrams and the Capsule Protocol</w:t>
      </w:r>
      <w:r w:rsidR="005F57F9">
        <w:t>"</w:t>
      </w:r>
      <w:r w:rsidRPr="002B0DDE">
        <w:rPr>
          <w:lang w:val="en-US" w:eastAsia="zh-CN"/>
        </w:rPr>
        <w:t>.</w:t>
      </w:r>
    </w:p>
    <w:p w14:paraId="2BB38A99" w14:textId="390F7AF3"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IETF draft-ietf-masque-quic-proxy-0</w:t>
      </w:r>
      <w:r w:rsidR="00BB3A21">
        <w:t>3</w:t>
      </w:r>
      <w:r w:rsidRPr="002B0DDE">
        <w:t xml:space="preserve">: </w:t>
      </w:r>
      <w:r w:rsidR="005F57F9">
        <w:t>"</w:t>
      </w:r>
      <w:r w:rsidRPr="002B0DDE">
        <w:t>QUIC-Aware Proxying Using HTTP</w:t>
      </w:r>
      <w:r w:rsidR="005F57F9">
        <w:t>"</w:t>
      </w:r>
      <w:r w:rsidRPr="002B0DDE">
        <w:rPr>
          <w:lang w:val="en-US" w:eastAsia="zh-CN"/>
        </w:rPr>
        <w:t>.</w:t>
      </w:r>
    </w:p>
    <w:p w14:paraId="6097D705" w14:textId="19BB722E"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5761: </w:t>
      </w:r>
      <w:r w:rsidR="005F57F9">
        <w:rPr>
          <w:lang w:val="en-US" w:eastAsia="zh-CN"/>
        </w:rPr>
        <w:t>"</w:t>
      </w:r>
      <w:r w:rsidRPr="00134D4D">
        <w:rPr>
          <w:lang w:val="en-US" w:eastAsia="zh-CN"/>
        </w:rPr>
        <w:t>Multiplexing RTP Data and Control Packets on a Single Port</w:t>
      </w:r>
      <w:r w:rsidR="005F57F9">
        <w:rPr>
          <w:lang w:val="en-US" w:eastAsia="zh-CN"/>
        </w:rPr>
        <w:t>"</w:t>
      </w:r>
      <w:r w:rsidRPr="00134D4D">
        <w:rPr>
          <w:lang w:val="en-US" w:eastAsia="zh-CN"/>
        </w:rPr>
        <w:t>.</w:t>
      </w:r>
    </w:p>
    <w:p w14:paraId="3C20D699" w14:textId="782F4A72"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r>
      <w:r w:rsidR="008A02F7">
        <w:rPr>
          <w:lang w:val="en-US" w:eastAsia="zh-CN"/>
        </w:rPr>
        <w:t>IETF RFC </w:t>
      </w:r>
      <w:r w:rsidRPr="00134D4D">
        <w:rPr>
          <w:lang w:val="en-US" w:eastAsia="zh-CN"/>
        </w:rPr>
        <w:t>5764:</w:t>
      </w:r>
      <w:r w:rsidR="005F57F9">
        <w:rPr>
          <w:lang w:val="en-US" w:eastAsia="zh-CN"/>
        </w:rPr>
        <w:t>"</w:t>
      </w:r>
      <w:r w:rsidRPr="00134D4D">
        <w:rPr>
          <w:lang w:val="en-US" w:eastAsia="zh-CN"/>
        </w:rPr>
        <w:t>Datagram Transport Layer Security (DTLS) Extension to Establish Keys for the Secure Real-time Transport Protocol (SRTP)</w:t>
      </w:r>
      <w:r w:rsidR="005F57F9">
        <w:rPr>
          <w:lang w:val="en-US" w:eastAsia="zh-CN"/>
        </w:rPr>
        <w:t>"</w:t>
      </w:r>
      <w:r w:rsidRPr="00134D4D">
        <w:rPr>
          <w:lang w:val="en-US" w:eastAsia="zh-CN"/>
        </w:rPr>
        <w:t>.</w:t>
      </w:r>
    </w:p>
    <w:p w14:paraId="52D5881E" w14:textId="49C1D7F7" w:rsidR="00134D4D" w:rsidRPr="00134D4D" w:rsidRDefault="00134D4D" w:rsidP="00134D4D">
      <w:pPr>
        <w:pStyle w:val="EX"/>
        <w:rPr>
          <w:lang w:val="en-US" w:eastAsia="zh-CN"/>
        </w:rPr>
      </w:pPr>
      <w:bookmarkStart w:id="24" w:name="MCCTEMPBM_00000030"/>
      <w:r w:rsidRPr="00134D4D">
        <w:rPr>
          <w:lang w:val="en-US" w:eastAsia="zh-CN"/>
        </w:rPr>
        <w:t>[</w:t>
      </w:r>
      <w:r>
        <w:rPr>
          <w:lang w:val="en-US" w:eastAsia="zh-CN"/>
        </w:rPr>
        <w:t>43</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7983: </w:t>
      </w:r>
      <w:r w:rsidR="005F57F9">
        <w:rPr>
          <w:lang w:val="en-US" w:eastAsia="zh-CN"/>
        </w:rPr>
        <w:t>"</w:t>
      </w:r>
      <w:r w:rsidRPr="00134D4D">
        <w:rPr>
          <w:lang w:val="en-US" w:eastAsia="zh-CN"/>
        </w:rPr>
        <w:t>Multiplexing Scheme Updates for Secure Real-time Transport Protocol (SRTP) Extension for Datagram Transport Layer Security (DTLS)</w:t>
      </w:r>
      <w:r w:rsidR="005F57F9">
        <w:rPr>
          <w:lang w:val="en-US" w:eastAsia="zh-CN"/>
        </w:rPr>
        <w:t>"</w:t>
      </w:r>
      <w:bookmarkEnd w:id="24"/>
      <w:r w:rsidR="00AD2799">
        <w:rPr>
          <w:lang w:val="en-US" w:eastAsia="zh-CN"/>
        </w:rPr>
        <w:t>.</w:t>
      </w:r>
    </w:p>
    <w:p w14:paraId="64D3CD40" w14:textId="3C51240A"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8872: </w:t>
      </w:r>
      <w:r w:rsidR="005F57F9">
        <w:rPr>
          <w:lang w:val="en-US" w:eastAsia="zh-CN"/>
        </w:rPr>
        <w:t>"</w:t>
      </w:r>
      <w:r w:rsidRPr="00134D4D">
        <w:rPr>
          <w:lang w:val="en-US" w:eastAsia="zh-CN"/>
        </w:rPr>
        <w:t>Guidelines for Using the Multiplexing Features of RTP to Support Multiple Media Streams</w:t>
      </w:r>
      <w:r w:rsidR="005F57F9">
        <w:rPr>
          <w:lang w:val="en-US" w:eastAsia="zh-CN"/>
        </w:rPr>
        <w:t>"</w:t>
      </w:r>
      <w:r w:rsidRPr="00134D4D">
        <w:rPr>
          <w:lang w:val="en-US" w:eastAsia="zh-CN"/>
        </w:rPr>
        <w:t>.</w:t>
      </w:r>
    </w:p>
    <w:p w14:paraId="2C75EEBC" w14:textId="77D1E13A"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9443: </w:t>
      </w:r>
      <w:r w:rsidR="005F57F9">
        <w:rPr>
          <w:lang w:val="en-US" w:eastAsia="zh-CN"/>
        </w:rPr>
        <w:t>"</w:t>
      </w:r>
      <w:r w:rsidRPr="00134D4D">
        <w:rPr>
          <w:lang w:val="en-US" w:eastAsia="zh-CN"/>
        </w:rPr>
        <w:t>Multiplexing Scheme Updates for QUIC</w:t>
      </w:r>
      <w:r w:rsidR="005F57F9">
        <w:rPr>
          <w:lang w:val="en-US" w:eastAsia="zh-CN"/>
        </w:rPr>
        <w:t>"</w:t>
      </w:r>
      <w:r w:rsidRPr="00134D4D">
        <w:rPr>
          <w:lang w:val="en-US" w:eastAsia="zh-CN"/>
        </w:rPr>
        <w:t>.</w:t>
      </w:r>
    </w:p>
    <w:p w14:paraId="0963C390" w14:textId="2FF4527E"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3550: </w:t>
      </w:r>
      <w:r w:rsidR="005F57F9">
        <w:rPr>
          <w:lang w:val="en-US" w:eastAsia="zh-CN"/>
        </w:rPr>
        <w:t>"</w:t>
      </w:r>
      <w:r w:rsidRPr="00134D4D">
        <w:rPr>
          <w:lang w:val="en-US" w:eastAsia="zh-CN"/>
        </w:rPr>
        <w:t>RTP: A Transport Protocol for Real-Time Applications</w:t>
      </w:r>
      <w:r w:rsidR="005F57F9">
        <w:rPr>
          <w:lang w:val="en-US" w:eastAsia="zh-CN"/>
        </w:rPr>
        <w:t>"</w:t>
      </w:r>
      <w:r w:rsidRPr="00134D4D">
        <w:rPr>
          <w:lang w:val="en-US" w:eastAsia="zh-CN"/>
        </w:rPr>
        <w:t>.</w:t>
      </w:r>
    </w:p>
    <w:p w14:paraId="76D73A4D" w14:textId="6BCF42AB" w:rsidR="00080512" w:rsidRDefault="003E1379" w:rsidP="005A463B">
      <w:pPr>
        <w:pStyle w:val="EditorsNote"/>
        <w:rPr>
          <w:rFonts w:eastAsia="SimSun"/>
        </w:rPr>
      </w:pPr>
      <w:r w:rsidRPr="005A463B">
        <w:t>Editor</w:t>
      </w:r>
      <w:r w:rsidR="005F57F9">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767F4141" w:rsidR="00D5631F" w:rsidRPr="00492743" w:rsidRDefault="00D5631F" w:rsidP="00D5631F">
      <w:pPr>
        <w:pStyle w:val="EX"/>
        <w:rPr>
          <w:lang w:val="en-US" w:eastAsia="zh-CN"/>
        </w:rPr>
      </w:pPr>
      <w:r w:rsidRPr="00134D4D">
        <w:rPr>
          <w:lang w:val="en-US" w:eastAsia="zh-CN"/>
        </w:rPr>
        <w:t>[</w:t>
      </w:r>
      <w:r>
        <w:rPr>
          <w:lang w:val="en-US" w:eastAsia="zh-CN"/>
        </w:rPr>
        <w:t>47</w:t>
      </w:r>
      <w:r w:rsidRPr="00134D4D">
        <w:rPr>
          <w:lang w:val="en-US" w:eastAsia="zh-CN"/>
        </w:rPr>
        <w:t>]</w:t>
      </w:r>
      <w:r w:rsidRPr="00134D4D">
        <w:rPr>
          <w:lang w:val="en-US" w:eastAsia="zh-CN"/>
        </w:rPr>
        <w:tab/>
      </w:r>
      <w:r w:rsidR="008A02F7">
        <w:rPr>
          <w:lang w:eastAsia="zh-CN"/>
        </w:rPr>
        <w:t>IETF RFC </w:t>
      </w:r>
      <w:r w:rsidRPr="00655541">
        <w:rPr>
          <w:lang w:eastAsia="zh-CN"/>
        </w:rPr>
        <w:t xml:space="preserve">6040: </w:t>
      </w:r>
      <w:r w:rsidR="005F57F9">
        <w:rPr>
          <w:lang w:eastAsia="zh-CN"/>
        </w:rPr>
        <w:t>"</w:t>
      </w:r>
      <w:r w:rsidRPr="00655541">
        <w:rPr>
          <w:lang w:eastAsia="zh-CN"/>
        </w:rPr>
        <w:t>Tunnelling of Explicit Congestion Notification</w:t>
      </w:r>
      <w:r w:rsidR="005F57F9">
        <w:rPr>
          <w:lang w:eastAsia="zh-CN"/>
        </w:rPr>
        <w:t>"</w:t>
      </w:r>
      <w:r w:rsidRPr="00655541">
        <w:rPr>
          <w:lang w:eastAsia="zh-CN"/>
        </w:rPr>
        <w:t>.</w:t>
      </w:r>
    </w:p>
    <w:p w14:paraId="51FB0EB7" w14:textId="39B23EFB" w:rsidR="00C3795E" w:rsidRPr="00492743" w:rsidRDefault="00C3795E" w:rsidP="00C3795E">
      <w:pPr>
        <w:pStyle w:val="EX"/>
        <w:rPr>
          <w:lang w:val="en-US" w:eastAsia="zh-CN"/>
        </w:rPr>
      </w:pPr>
      <w:r w:rsidRPr="00134D4D">
        <w:rPr>
          <w:lang w:val="en-US" w:eastAsia="zh-CN"/>
        </w:rPr>
        <w:t>[</w:t>
      </w:r>
      <w:r>
        <w:rPr>
          <w:lang w:val="en-US" w:eastAsia="zh-CN"/>
        </w:rPr>
        <w:t>48</w:t>
      </w:r>
      <w:r w:rsidRPr="00134D4D">
        <w:rPr>
          <w:lang w:val="en-US" w:eastAsia="zh-CN"/>
        </w:rPr>
        <w:t>]</w:t>
      </w:r>
      <w:r w:rsidRPr="00134D4D">
        <w:rPr>
          <w:lang w:val="en-US" w:eastAsia="zh-CN"/>
        </w:rPr>
        <w:tab/>
      </w:r>
      <w:r w:rsidR="00E87EFC">
        <w:rPr>
          <w:lang w:eastAsia="zh-CN"/>
        </w:rPr>
        <w:t>3GPP TS 23.548</w:t>
      </w:r>
      <w:r w:rsidR="00E87EFC" w:rsidRPr="00655541">
        <w:rPr>
          <w:lang w:eastAsia="zh-CN"/>
        </w:rPr>
        <w:t>:</w:t>
      </w:r>
      <w:r w:rsidRPr="00655541">
        <w:rPr>
          <w:lang w:eastAsia="zh-CN"/>
        </w:rPr>
        <w:t xml:space="preserve"> </w:t>
      </w:r>
      <w:r>
        <w:rPr>
          <w:lang w:eastAsia="zh-CN"/>
        </w:rPr>
        <w:t>"5G System Enhancements for Edge Computing; Stage 2"</w:t>
      </w:r>
      <w:r w:rsidRPr="00655541">
        <w:rPr>
          <w:lang w:eastAsia="zh-CN"/>
        </w:rPr>
        <w:t>.</w:t>
      </w:r>
    </w:p>
    <w:p w14:paraId="39E493B5" w14:textId="77777777" w:rsidR="00080512" w:rsidRPr="00822E86" w:rsidRDefault="00080512">
      <w:pPr>
        <w:pStyle w:val="Heading1"/>
      </w:pPr>
      <w:bookmarkStart w:id="25" w:name="definitions"/>
      <w:bookmarkStart w:id="26" w:name="_Toc175896256"/>
      <w:bookmarkEnd w:id="23"/>
      <w:bookmarkEnd w:id="25"/>
      <w:r w:rsidRPr="00822E86">
        <w:t>3</w:t>
      </w:r>
      <w:r w:rsidRPr="00822E86">
        <w:tab/>
        <w:t>Definitions</w:t>
      </w:r>
      <w:r w:rsidR="00602AEA" w:rsidRPr="00822E86">
        <w:t xml:space="preserve"> of terms, symbols and abbreviations</w:t>
      </w:r>
      <w:bookmarkEnd w:id="26"/>
    </w:p>
    <w:p w14:paraId="11036AC9" w14:textId="77777777" w:rsidR="00080512" w:rsidRPr="00822E86" w:rsidRDefault="00080512">
      <w:pPr>
        <w:pStyle w:val="Heading2"/>
      </w:pPr>
      <w:bookmarkStart w:id="27" w:name="_Toc175896257"/>
      <w:r w:rsidRPr="00822E86">
        <w:t>3.1</w:t>
      </w:r>
      <w:r w:rsidRPr="00822E86">
        <w:tab/>
      </w:r>
      <w:r w:rsidR="002B6339" w:rsidRPr="00822E86">
        <w:t>Terms</w:t>
      </w:r>
      <w:bookmarkEnd w:id="27"/>
    </w:p>
    <w:p w14:paraId="4D0DC0D7" w14:textId="6FB27C18" w:rsidR="00C51801" w:rsidRDefault="00080512" w:rsidP="003E1379">
      <w:r w:rsidRPr="00822E86">
        <w:t xml:space="preserve">For the purposes of the present document, the terms given in </w:t>
      </w:r>
      <w:r w:rsidR="00E87EFC" w:rsidRPr="00822E86">
        <w:t>TR</w:t>
      </w:r>
      <w:r w:rsidR="00E87EFC">
        <w:t> </w:t>
      </w:r>
      <w:r w:rsidR="00E87EFC" w:rsidRPr="00822E86">
        <w:t>21.905</w:t>
      </w:r>
      <w:r w:rsidR="00E87EFC">
        <w:t> </w:t>
      </w:r>
      <w:r w:rsidR="00E87EFC" w:rsidRPr="00822E86">
        <w:t>[</w:t>
      </w:r>
      <w:r w:rsidR="004D3578" w:rsidRPr="00822E86">
        <w:t>1</w:t>
      </w:r>
      <w:r w:rsidRPr="00822E86">
        <w:t xml:space="preserve">] and the following apply. A term defined in the present document takes precedence over the definition of the same term, if any, in </w:t>
      </w:r>
      <w:r w:rsidR="00E87EFC" w:rsidRPr="00822E86">
        <w:t>TR</w:t>
      </w:r>
      <w:r w:rsidR="00E87EFC">
        <w:t> </w:t>
      </w:r>
      <w:r w:rsidR="00E87EFC" w:rsidRPr="00822E86">
        <w:t>21.905</w:t>
      </w:r>
      <w:r w:rsidR="00E87EFC">
        <w:t> </w:t>
      </w:r>
      <w:r w:rsidR="00E87EFC"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28" w:name="_Toc175896258"/>
      <w:r w:rsidRPr="00822E86">
        <w:t>3.2</w:t>
      </w:r>
      <w:r w:rsidRPr="00822E86">
        <w:tab/>
        <w:t>Symbols</w:t>
      </w:r>
      <w:bookmarkEnd w:id="28"/>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29" w:name="_Toc175896259"/>
      <w:r w:rsidRPr="00822E86">
        <w:t>3.3</w:t>
      </w:r>
      <w:r w:rsidRPr="00822E86">
        <w:tab/>
        <w:t>Abbreviations</w:t>
      </w:r>
      <w:bookmarkEnd w:id="29"/>
    </w:p>
    <w:p w14:paraId="68DCD885" w14:textId="3AD9E7BB" w:rsidR="00080512" w:rsidRPr="00822E86" w:rsidRDefault="00080512">
      <w:pPr>
        <w:keepNext/>
      </w:pPr>
      <w:r w:rsidRPr="00822E86">
        <w:t>For the purposes of the present document, the abb</w:t>
      </w:r>
      <w:r w:rsidR="004D3578" w:rsidRPr="00822E86">
        <w:t xml:space="preserve">reviations given in </w:t>
      </w:r>
      <w:r w:rsidR="00E87EFC" w:rsidRPr="00822E86">
        <w:t>TR</w:t>
      </w:r>
      <w:r w:rsidR="00E87EFC">
        <w:t> </w:t>
      </w:r>
      <w:r w:rsidR="00E87EFC" w:rsidRPr="00822E86">
        <w:t>21.905</w:t>
      </w:r>
      <w:r w:rsidR="00E87EFC">
        <w:t> </w:t>
      </w:r>
      <w:r w:rsidR="00E87EFC"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E87EFC" w:rsidRPr="00822E86">
        <w:t>TR</w:t>
      </w:r>
      <w:r w:rsidR="00E87EFC">
        <w:t> </w:t>
      </w:r>
      <w:r w:rsidR="00E87EFC" w:rsidRPr="00822E86">
        <w:t>21.905</w:t>
      </w:r>
      <w:r w:rsidR="00E87EFC">
        <w:t> </w:t>
      </w:r>
      <w:r w:rsidR="00E87EFC"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30" w:name="clause4"/>
      <w:bookmarkStart w:id="31" w:name="_Toc175896260"/>
      <w:bookmarkEnd w:id="30"/>
      <w:r w:rsidRPr="00822E86">
        <w:t>4</w:t>
      </w:r>
      <w:r w:rsidRPr="00822E86">
        <w:tab/>
      </w:r>
      <w:r w:rsidR="000C6B78" w:rsidRPr="00822E86">
        <w:t>Architectural Assumptions and Requirements</w:t>
      </w:r>
      <w:bookmarkEnd w:id="31"/>
    </w:p>
    <w:p w14:paraId="3046E136" w14:textId="77777777" w:rsidR="00080512" w:rsidRPr="00822E86" w:rsidRDefault="00080512">
      <w:pPr>
        <w:pStyle w:val="Heading2"/>
      </w:pPr>
      <w:bookmarkStart w:id="32" w:name="_Toc175896261"/>
      <w:r w:rsidRPr="00822E86">
        <w:t>4.1</w:t>
      </w:r>
      <w:r w:rsidRPr="00822E86">
        <w:tab/>
      </w:r>
      <w:r w:rsidR="00F50CB8" w:rsidRPr="00822E86">
        <w:t>Architectural Assumptions</w:t>
      </w:r>
      <w:bookmarkEnd w:id="32"/>
    </w:p>
    <w:p w14:paraId="4CB9E7A4" w14:textId="12A78017" w:rsidR="005A463B" w:rsidRDefault="005A463B" w:rsidP="005A463B">
      <w:pPr>
        <w:pStyle w:val="B1"/>
      </w:pPr>
      <w:r>
        <w:t>-</w:t>
      </w:r>
      <w:r>
        <w:tab/>
        <w:t xml:space="preserve">The architecture, framework and the QoS model as specified in </w:t>
      </w:r>
      <w:r w:rsidR="00E87EFC">
        <w:t>TS 23.501 [</w:t>
      </w:r>
      <w:r>
        <w:t xml:space="preserve">2], </w:t>
      </w:r>
      <w:r w:rsidR="00E87EFC">
        <w:t>TS 23.502 [</w:t>
      </w:r>
      <w:r>
        <w:t xml:space="preserve">3], and </w:t>
      </w:r>
      <w:r w:rsidR="00E87EFC">
        <w:t>TS 23.503 [</w:t>
      </w:r>
      <w:r>
        <w:t xml:space="preserve">4] are regarded as the baseline for this study for both 3GPP access and non-3GPP access. The procedures for XRM in 3GPP Rel-18 are described in </w:t>
      </w:r>
      <w:r w:rsidR="00E87EFC">
        <w:t>TS 23.501 [</w:t>
      </w:r>
      <w:r>
        <w:t xml:space="preserve">2], </w:t>
      </w:r>
      <w:r w:rsidR="00E87EFC">
        <w:t>TS 23.502 [</w:t>
      </w:r>
      <w:r>
        <w:t xml:space="preserve">3] and </w:t>
      </w:r>
      <w:r w:rsidR="00E87EFC">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33" w:name="_Toc175896262"/>
      <w:r w:rsidRPr="00822E86">
        <w:lastRenderedPageBreak/>
        <w:t>4.2</w:t>
      </w:r>
      <w:r w:rsidRPr="00822E86">
        <w:tab/>
      </w:r>
      <w:r w:rsidR="00F50CB8" w:rsidRPr="00822E86">
        <w:t xml:space="preserve">Architectural </w:t>
      </w:r>
      <w:r w:rsidR="004550DD" w:rsidRPr="00822E86">
        <w:t>Requirements</w:t>
      </w:r>
      <w:bookmarkEnd w:id="33"/>
    </w:p>
    <w:p w14:paraId="58CEDD31" w14:textId="6D8451D0" w:rsidR="009C21CF" w:rsidRDefault="009C21CF" w:rsidP="009C21CF">
      <w:r>
        <w:t>The following architectural requirements are applicable to this study:</w:t>
      </w:r>
    </w:p>
    <w:p w14:paraId="24E241F7" w14:textId="658A465F"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E87EFC">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34" w:name="_Toc22192646"/>
      <w:bookmarkStart w:id="35" w:name="_Toc23402384"/>
      <w:bookmarkStart w:id="36" w:name="_Toc23402414"/>
      <w:bookmarkStart w:id="37" w:name="_Toc26386411"/>
      <w:bookmarkStart w:id="38" w:name="_Toc26431217"/>
      <w:bookmarkStart w:id="39" w:name="_Toc30694613"/>
      <w:bookmarkStart w:id="40" w:name="_Toc43906635"/>
      <w:bookmarkStart w:id="41" w:name="_Toc43906751"/>
      <w:bookmarkStart w:id="42" w:name="_Toc44311877"/>
      <w:bookmarkStart w:id="43" w:name="_Toc50536519"/>
      <w:bookmarkStart w:id="44" w:name="_Toc54930291"/>
      <w:bookmarkStart w:id="45" w:name="_Toc54968096"/>
      <w:bookmarkStart w:id="46" w:name="_Toc57236418"/>
      <w:bookmarkStart w:id="47" w:name="_Toc57236581"/>
      <w:bookmarkStart w:id="48" w:name="_Toc57530222"/>
      <w:bookmarkStart w:id="49" w:name="_Toc57532423"/>
      <w:bookmarkStart w:id="50" w:name="_Toc175896263"/>
      <w:r w:rsidRPr="00822E86">
        <w:t>5</w:t>
      </w:r>
      <w:r w:rsidRPr="00822E86">
        <w:tab/>
        <w:t>Key Issues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6DE40E6" w14:textId="012FBA0C" w:rsidR="00ED3E55" w:rsidRPr="00822E86" w:rsidRDefault="00ED3E55" w:rsidP="00ED3E55">
      <w:pPr>
        <w:pStyle w:val="Heading2"/>
      </w:pPr>
      <w:bookmarkStart w:id="51" w:name="_Toc26386412"/>
      <w:bookmarkStart w:id="52" w:name="_Toc26431218"/>
      <w:bookmarkStart w:id="53" w:name="_Toc30694614"/>
      <w:bookmarkStart w:id="54" w:name="_Toc43906636"/>
      <w:bookmarkStart w:id="55" w:name="_Toc43906752"/>
      <w:bookmarkStart w:id="56" w:name="_Toc44311878"/>
      <w:bookmarkStart w:id="57" w:name="_Toc50536520"/>
      <w:bookmarkStart w:id="58" w:name="_Toc54930292"/>
      <w:bookmarkStart w:id="59" w:name="_Toc54968097"/>
      <w:bookmarkStart w:id="60" w:name="_Toc57236419"/>
      <w:bookmarkStart w:id="61" w:name="_Toc57236582"/>
      <w:bookmarkStart w:id="62" w:name="_Toc57530223"/>
      <w:bookmarkStart w:id="63" w:name="_Toc57532424"/>
      <w:bookmarkStart w:id="64" w:name="_Toc175896264"/>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64"/>
    </w:p>
    <w:p w14:paraId="576C9A75" w14:textId="5BE17929" w:rsidR="00ED3E55" w:rsidRPr="00822E86" w:rsidRDefault="00ED3E55" w:rsidP="00ED3E55">
      <w:pPr>
        <w:pStyle w:val="Heading3"/>
        <w:rPr>
          <w:lang w:eastAsia="zh-CN"/>
        </w:rPr>
      </w:pPr>
      <w:bookmarkStart w:id="65" w:name="_Toc175896265"/>
      <w:r w:rsidRPr="00822E86">
        <w:rPr>
          <w:lang w:eastAsia="ko-KR"/>
        </w:rPr>
        <w:t>5.</w:t>
      </w:r>
      <w:r>
        <w:rPr>
          <w:lang w:eastAsia="ko-KR"/>
        </w:rPr>
        <w:t>1</w:t>
      </w:r>
      <w:r w:rsidRPr="00822E86">
        <w:rPr>
          <w:lang w:eastAsia="ko-KR"/>
        </w:rPr>
        <w:t>.1</w:t>
      </w:r>
      <w:r w:rsidRPr="00822E86">
        <w:rPr>
          <w:lang w:eastAsia="ko-KR"/>
        </w:rPr>
        <w:tab/>
        <w:t>Description</w:t>
      </w:r>
      <w:bookmarkEnd w:id="65"/>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66" w:name="_Toc175896266"/>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66"/>
    </w:p>
    <w:p w14:paraId="3EEFFE41" w14:textId="15B1D713" w:rsidR="005F4F6F" w:rsidRDefault="005F4F6F" w:rsidP="005F4F6F">
      <w:pPr>
        <w:pStyle w:val="Heading3"/>
      </w:pPr>
      <w:bookmarkStart w:id="67" w:name="_Toc175896267"/>
      <w:r w:rsidRPr="00794BA0">
        <w:t>5.</w:t>
      </w:r>
      <w:r>
        <w:t>2</w:t>
      </w:r>
      <w:r w:rsidRPr="00794BA0">
        <w:t>.1</w:t>
      </w:r>
      <w:r w:rsidRPr="00794BA0">
        <w:tab/>
      </w:r>
      <w:r>
        <w:t>Description</w:t>
      </w:r>
      <w:bookmarkEnd w:id="67"/>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68" w:name="_Toc175896268"/>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68"/>
    </w:p>
    <w:p w14:paraId="1048C941" w14:textId="670EAC04" w:rsidR="00943BD6" w:rsidRDefault="00943BD6" w:rsidP="00943BD6">
      <w:pPr>
        <w:pStyle w:val="Heading3"/>
      </w:pPr>
      <w:bookmarkStart w:id="69" w:name="_Toc175896269"/>
      <w:r>
        <w:t>5.3.1</w:t>
      </w:r>
      <w:r>
        <w:tab/>
        <w:t>Description</w:t>
      </w:r>
      <w:bookmarkEnd w:id="69"/>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70" w:name="_Toc326248702"/>
      <w:bookmarkStart w:id="71" w:name="_Toc324232211"/>
      <w:bookmarkStart w:id="72" w:name="_Toc421821979"/>
      <w:bookmarkStart w:id="73" w:name="_Toc175896270"/>
      <w:r>
        <w:lastRenderedPageBreak/>
        <w:t>5.</w:t>
      </w:r>
      <w:r w:rsidR="00B50A14">
        <w:t>4</w:t>
      </w:r>
      <w:r>
        <w:tab/>
        <w:t>Key Issue #4</w:t>
      </w:r>
      <w:r w:rsidR="004C4F9C">
        <w:t>:</w:t>
      </w:r>
      <w:bookmarkEnd w:id="70"/>
      <w:bookmarkEnd w:id="71"/>
      <w:bookmarkEnd w:id="72"/>
      <w:r w:rsidR="004C4F9C">
        <w:t xml:space="preserve"> </w:t>
      </w:r>
      <w:r>
        <w:t>Traffic detection and QoS flow mapping for multiplexed data flows</w:t>
      </w:r>
      <w:bookmarkEnd w:id="73"/>
    </w:p>
    <w:p w14:paraId="4564EEEC" w14:textId="02C5770D" w:rsidR="001018D6" w:rsidRDefault="001018D6" w:rsidP="001018D6">
      <w:pPr>
        <w:pStyle w:val="Heading3"/>
      </w:pPr>
      <w:bookmarkStart w:id="74" w:name="_Toc421821980"/>
      <w:bookmarkStart w:id="75" w:name="_Toc326248703"/>
      <w:bookmarkStart w:id="76" w:name="_Toc175896271"/>
      <w:r>
        <w:t>5.</w:t>
      </w:r>
      <w:r w:rsidR="00B50A14">
        <w:t>4</w:t>
      </w:r>
      <w:r>
        <w:t>.1</w:t>
      </w:r>
      <w:r>
        <w:tab/>
        <w:t>Description</w:t>
      </w:r>
      <w:bookmarkEnd w:id="74"/>
      <w:bookmarkEnd w:id="75"/>
      <w:bookmarkEnd w:id="76"/>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77" w:name="_Toc97526903"/>
      <w:bookmarkStart w:id="78" w:name="_Toc101526055"/>
      <w:bookmarkStart w:id="79" w:name="_Toc104882745"/>
      <w:bookmarkStart w:id="80" w:name="_Toc113425893"/>
      <w:bookmarkStart w:id="81" w:name="_Toc117496320"/>
      <w:bookmarkStart w:id="82" w:name="_Toc122517542"/>
      <w:bookmarkStart w:id="83" w:name="_Toc175896272"/>
      <w:r>
        <w:t>5</w:t>
      </w:r>
      <w:r w:rsidRPr="00BC49C2">
        <w:t>.</w:t>
      </w:r>
      <w:r>
        <w:t>5</w:t>
      </w:r>
      <w:r w:rsidRPr="00BC49C2">
        <w:tab/>
        <w:t>Key Issue #</w:t>
      </w:r>
      <w:r>
        <w:t>5</w:t>
      </w:r>
      <w:r w:rsidRPr="00BC49C2">
        <w:t xml:space="preserve">: </w:t>
      </w:r>
      <w:bookmarkStart w:id="84" w:name="_Toc22214905"/>
      <w:bookmarkStart w:id="85" w:name="_Toc23254038"/>
      <w:bookmarkEnd w:id="77"/>
      <w:bookmarkEnd w:id="78"/>
      <w:bookmarkEnd w:id="79"/>
      <w:bookmarkEnd w:id="80"/>
      <w:bookmarkEnd w:id="81"/>
      <w:bookmarkEnd w:id="82"/>
      <w:r>
        <w:t>QoS Handling when Traffic Characteristics Change Dynamically</w:t>
      </w:r>
      <w:bookmarkEnd w:id="83"/>
    </w:p>
    <w:p w14:paraId="0B4073FE" w14:textId="654779C7" w:rsidR="00B50A14" w:rsidRPr="00B50A14" w:rsidRDefault="00B50A14" w:rsidP="00B50A14">
      <w:pPr>
        <w:pStyle w:val="Heading3"/>
        <w:rPr>
          <w:lang w:eastAsia="ko-KR"/>
        </w:rPr>
      </w:pPr>
      <w:bookmarkStart w:id="86" w:name="_Toc97526904"/>
      <w:bookmarkStart w:id="87" w:name="_Toc101526056"/>
      <w:bookmarkStart w:id="88" w:name="_Toc104882746"/>
      <w:bookmarkStart w:id="89" w:name="_Toc113425894"/>
      <w:bookmarkStart w:id="90" w:name="_Toc117496321"/>
      <w:bookmarkStart w:id="91" w:name="_Toc122517543"/>
      <w:bookmarkStart w:id="92" w:name="_Toc175896273"/>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4"/>
      <w:bookmarkEnd w:id="85"/>
      <w:bookmarkEnd w:id="86"/>
      <w:bookmarkEnd w:id="87"/>
      <w:bookmarkEnd w:id="88"/>
      <w:bookmarkEnd w:id="89"/>
      <w:bookmarkEnd w:id="90"/>
      <w:bookmarkEnd w:id="91"/>
      <w:bookmarkEnd w:id="92"/>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93" w:name="_Toc175896274"/>
      <w:r>
        <w:lastRenderedPageBreak/>
        <w:t>5</w:t>
      </w:r>
      <w:r w:rsidRPr="008A4849">
        <w:t>.</w:t>
      </w:r>
      <w:r>
        <w:t>6</w:t>
      </w:r>
      <w:r w:rsidRPr="008A4849">
        <w:tab/>
        <w:t>Key Issue #</w:t>
      </w:r>
      <w:r>
        <w:t>6</w:t>
      </w:r>
      <w:r w:rsidRPr="008A4849">
        <w:t>: L4S for non-3GPP access networks and intermediate 5GS nodes</w:t>
      </w:r>
      <w:bookmarkEnd w:id="93"/>
    </w:p>
    <w:p w14:paraId="50BB9FDD" w14:textId="3E7832A5" w:rsidR="002961A6" w:rsidRPr="008A4849" w:rsidRDefault="002961A6" w:rsidP="002961A6">
      <w:pPr>
        <w:pStyle w:val="Heading3"/>
        <w:rPr>
          <w:lang w:eastAsia="ko-KR"/>
        </w:rPr>
      </w:pPr>
      <w:bookmarkStart w:id="94" w:name="_Toc175896275"/>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4"/>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95" w:name="_Toc175896276"/>
      <w:r>
        <w:t>5.7</w:t>
      </w:r>
      <w:r>
        <w:tab/>
      </w:r>
      <w:r w:rsidRPr="00344584">
        <w:t>Key Issue #</w:t>
      </w:r>
      <w:r>
        <w:t>7</w:t>
      </w:r>
      <w:r w:rsidRPr="00344584">
        <w:t xml:space="preserve">: Support </w:t>
      </w:r>
      <w:r>
        <w:t>for PDU Set</w:t>
      </w:r>
      <w:r w:rsidRPr="00344584">
        <w:t xml:space="preserve"> in</w:t>
      </w:r>
      <w:r>
        <w:t xml:space="preserve"> non-3GPP access.</w:t>
      </w:r>
      <w:bookmarkEnd w:id="95"/>
    </w:p>
    <w:p w14:paraId="49083756" w14:textId="69FA4722" w:rsidR="00154986" w:rsidRPr="00344584" w:rsidRDefault="00154986" w:rsidP="001C5C20">
      <w:pPr>
        <w:pStyle w:val="Heading3"/>
      </w:pPr>
      <w:bookmarkStart w:id="96" w:name="_Toc175896277"/>
      <w:r w:rsidRPr="00344584">
        <w:rPr>
          <w:rFonts w:cs="Arial"/>
          <w:szCs w:val="28"/>
          <w:lang w:val="en-US" w:eastAsia="ko-KR"/>
        </w:rPr>
        <w:t>5</w:t>
      </w:r>
      <w:r w:rsidRPr="00344584">
        <w:rPr>
          <w:rFonts w:cs="Arial"/>
          <w:szCs w:val="28"/>
        </w:rPr>
        <w:t>.</w:t>
      </w:r>
      <w:r>
        <w:t>7</w:t>
      </w:r>
      <w:r w:rsidRPr="00344584">
        <w:t>.1</w:t>
      </w:r>
      <w:r w:rsidRPr="00344584">
        <w:tab/>
        <w:t>Description</w:t>
      </w:r>
      <w:bookmarkEnd w:id="96"/>
    </w:p>
    <w:p w14:paraId="5B3FA725" w14:textId="0C004224" w:rsidR="00154986" w:rsidRDefault="00154986" w:rsidP="00154986">
      <w:pPr>
        <w:rPr>
          <w:lang w:val="en-US" w:eastAsia="ko-KR"/>
        </w:rPr>
      </w:pPr>
      <w:r>
        <w:rPr>
          <w:lang w:val="en-US" w:eastAsia="ko-KR"/>
        </w:rPr>
        <w:t>Support for PDU Set mechanisms are</w:t>
      </w:r>
      <w:r w:rsidRPr="005659AF">
        <w:rPr>
          <w:lang w:val="en-US" w:eastAsia="ko-KR"/>
        </w:rPr>
        <w:t xml:space="preserve"> specified in</w:t>
      </w:r>
      <w:r w:rsidR="00E44E5E" w:rsidRPr="00E44E5E">
        <w:rPr>
          <w:lang w:val="en-US" w:eastAsia="ko-KR"/>
        </w:rPr>
        <w:t xml:space="preserve"> </w:t>
      </w:r>
      <w:r w:rsidR="00E44E5E" w:rsidRPr="005659AF">
        <w:rPr>
          <w:lang w:val="en-US" w:eastAsia="ko-KR"/>
        </w:rPr>
        <w:t>clause 5.37.</w:t>
      </w:r>
      <w:r w:rsidR="00E44E5E">
        <w:rPr>
          <w:lang w:val="en-US" w:eastAsia="ko-KR"/>
        </w:rPr>
        <w:t>5</w:t>
      </w:r>
      <w:r w:rsidRPr="005659AF">
        <w:rPr>
          <w:lang w:val="en-US" w:eastAsia="ko-KR"/>
        </w:rPr>
        <w:t xml:space="preserve"> </w:t>
      </w:r>
      <w:r w:rsidR="00E44E5E">
        <w:rPr>
          <w:lang w:val="en-US" w:eastAsia="ko-KR"/>
        </w:rPr>
        <w:t xml:space="preserve">of </w:t>
      </w:r>
      <w:r w:rsidR="00E87EFC" w:rsidRPr="005659AF">
        <w:rPr>
          <w:lang w:val="en-US" w:eastAsia="ko-KR"/>
        </w:rPr>
        <w:t>TS</w:t>
      </w:r>
      <w:r w:rsidR="00E87EFC">
        <w:rPr>
          <w:lang w:val="en-US" w:eastAsia="ko-KR"/>
        </w:rPr>
        <w:t> </w:t>
      </w:r>
      <w:r w:rsidR="00E87EFC" w:rsidRPr="005659AF">
        <w:rPr>
          <w:lang w:val="en-US" w:eastAsia="ko-KR"/>
        </w:rPr>
        <w:t>23.501</w:t>
      </w:r>
      <w:r w:rsidR="00E87EFC">
        <w:rPr>
          <w:lang w:val="en-US" w:eastAsia="ko-KR"/>
        </w:rPr>
        <w:t> [</w:t>
      </w:r>
      <w:r w:rsidR="00A71F6B">
        <w:rPr>
          <w:lang w:val="en-US" w:eastAsia="ko-KR"/>
        </w:rPr>
        <w:t>2]</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E46E476" w:rsidR="00613E81" w:rsidRPr="008E798D" w:rsidRDefault="00613E81" w:rsidP="00613E81">
      <w:pPr>
        <w:pStyle w:val="Heading2"/>
      </w:pPr>
      <w:bookmarkStart w:id="97" w:name="_Toc175896278"/>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7"/>
    </w:p>
    <w:p w14:paraId="6A96CC71" w14:textId="4F1929E3" w:rsidR="00613E81" w:rsidRDefault="00613E81" w:rsidP="00613E81">
      <w:pPr>
        <w:pStyle w:val="Heading3"/>
      </w:pPr>
      <w:bookmarkStart w:id="98" w:name="_Toc175896279"/>
      <w:r>
        <w:t>5.8.1</w:t>
      </w:r>
      <w:r>
        <w:tab/>
        <w:t>Description</w:t>
      </w:r>
      <w:bookmarkEnd w:id="98"/>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99" w:name="_Toc175896280"/>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99"/>
    </w:p>
    <w:p w14:paraId="78446A2B" w14:textId="1A54B50A" w:rsidR="009B1820" w:rsidRDefault="009B1820" w:rsidP="009B1820">
      <w:pPr>
        <w:pStyle w:val="Heading3"/>
      </w:pPr>
      <w:bookmarkStart w:id="100" w:name="_Toc175896281"/>
      <w:r>
        <w:rPr>
          <w:rFonts w:hint="eastAsia"/>
          <w:lang w:val="en-US" w:eastAsia="zh-CN"/>
        </w:rPr>
        <w:t>5</w:t>
      </w:r>
      <w:r>
        <w:t>.9.1</w:t>
      </w:r>
      <w:r>
        <w:tab/>
        <w:t>Description</w:t>
      </w:r>
      <w:bookmarkEnd w:id="100"/>
    </w:p>
    <w:p w14:paraId="73A9DAA5" w14:textId="12E7EA43"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E87EFC">
        <w:rPr>
          <w:lang w:eastAsia="zh-CN"/>
        </w:rPr>
        <w:t>TS 23.501 </w:t>
      </w:r>
      <w:bookmarkStart w:id="101" w:name="MCCTEMPBM_00000025"/>
      <w:r w:rsidR="00E87EFC">
        <w:rPr>
          <w:lang w:eastAsia="zh-CN"/>
        </w:rPr>
        <w:t>[</w:t>
      </w:r>
      <w:r w:rsidR="00C44907">
        <w:rPr>
          <w:lang w:eastAsia="zh-CN"/>
        </w:rPr>
        <w:t>2</w:t>
      </w:r>
      <w:bookmarkEnd w:id="101"/>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02" w:name="_Toc26431228"/>
      <w:bookmarkStart w:id="103" w:name="_Toc30694626"/>
      <w:bookmarkStart w:id="104" w:name="_Toc43906648"/>
      <w:bookmarkStart w:id="105" w:name="_Toc43906764"/>
      <w:bookmarkStart w:id="106" w:name="_Toc44311890"/>
      <w:bookmarkStart w:id="107" w:name="_Toc50536532"/>
      <w:bookmarkStart w:id="108" w:name="_Toc54930304"/>
      <w:bookmarkStart w:id="109" w:name="_Toc54968109"/>
      <w:bookmarkStart w:id="110" w:name="_Toc57236431"/>
      <w:bookmarkStart w:id="111" w:name="_Toc57236594"/>
      <w:bookmarkStart w:id="112" w:name="_Toc57530235"/>
      <w:bookmarkStart w:id="113" w:name="_Toc57532436"/>
      <w:bookmarkStart w:id="114" w:name="_Toc175896282"/>
      <w:bookmarkEnd w:id="51"/>
      <w:bookmarkEnd w:id="52"/>
      <w:bookmarkEnd w:id="53"/>
      <w:bookmarkEnd w:id="54"/>
      <w:bookmarkEnd w:id="55"/>
      <w:bookmarkEnd w:id="56"/>
      <w:bookmarkEnd w:id="57"/>
      <w:bookmarkEnd w:id="58"/>
      <w:bookmarkEnd w:id="59"/>
      <w:bookmarkEnd w:id="60"/>
      <w:bookmarkEnd w:id="61"/>
      <w:bookmarkEnd w:id="62"/>
      <w:bookmarkEnd w:id="63"/>
      <w:r w:rsidRPr="00822E86">
        <w:lastRenderedPageBreak/>
        <w:t>6</w:t>
      </w:r>
      <w:r w:rsidRPr="00822E86">
        <w:tab/>
        <w:t>Solutions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D6EED89" w14:textId="77777777" w:rsidR="00524FB4" w:rsidRPr="00822E86" w:rsidRDefault="00524FB4" w:rsidP="00524FB4">
      <w:pPr>
        <w:pStyle w:val="Heading2"/>
      </w:pPr>
      <w:bookmarkStart w:id="115" w:name="_Toc22192650"/>
      <w:bookmarkStart w:id="116" w:name="_Toc23402388"/>
      <w:bookmarkStart w:id="117" w:name="_Toc23402418"/>
      <w:bookmarkStart w:id="118" w:name="_Toc26386423"/>
      <w:bookmarkStart w:id="119" w:name="_Toc26431229"/>
      <w:bookmarkStart w:id="120" w:name="_Toc30694627"/>
      <w:bookmarkStart w:id="121" w:name="_Toc43906649"/>
      <w:bookmarkStart w:id="122" w:name="_Toc43906765"/>
      <w:bookmarkStart w:id="123" w:name="_Toc44311891"/>
      <w:bookmarkStart w:id="124" w:name="_Toc50536533"/>
      <w:bookmarkStart w:id="125" w:name="_Toc54930305"/>
      <w:bookmarkStart w:id="126" w:name="_Toc54968110"/>
      <w:bookmarkStart w:id="127" w:name="_Toc57236432"/>
      <w:bookmarkStart w:id="128" w:name="_Toc57236595"/>
      <w:bookmarkStart w:id="129" w:name="_Toc57530236"/>
      <w:bookmarkStart w:id="130" w:name="_Toc57532437"/>
      <w:bookmarkStart w:id="131" w:name="_Toc16839382"/>
      <w:bookmarkStart w:id="132" w:name="_Toc175896283"/>
      <w:r w:rsidRPr="00822E86">
        <w:t>6.0</w:t>
      </w:r>
      <w:r w:rsidRPr="00822E86">
        <w:tab/>
        <w:t>Mapping of Solutions to Key Issues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2"/>
    </w:p>
    <w:bookmarkEnd w:id="131"/>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#10: PDU Set information identification based on MoQ</w:t>
            </w:r>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#24: PDU set identification ...fully encrypted using a tunneled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trPr>
        <w:tc>
          <w:tcPr>
            <w:tcW w:w="2913" w:type="dxa"/>
          </w:tcPr>
          <w:p w14:paraId="7D31229F" w14:textId="37339A7F" w:rsidR="00B26AF5" w:rsidRPr="004C4F9C" w:rsidRDefault="00B26AF5" w:rsidP="00B26AF5">
            <w:pPr>
              <w:pStyle w:val="TAL"/>
              <w:rPr>
                <w:sz w:val="16"/>
                <w:szCs w:val="16"/>
              </w:rPr>
            </w:pPr>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p>
        </w:tc>
        <w:tc>
          <w:tcPr>
            <w:tcW w:w="806" w:type="dxa"/>
          </w:tcPr>
          <w:p w14:paraId="610A2DD0" w14:textId="77777777" w:rsidR="00B26AF5" w:rsidRPr="004C4F9C" w:rsidRDefault="00B26AF5" w:rsidP="00B26AF5">
            <w:pPr>
              <w:pStyle w:val="TAC"/>
              <w:rPr>
                <w:sz w:val="16"/>
                <w:szCs w:val="16"/>
              </w:rPr>
            </w:pPr>
          </w:p>
        </w:tc>
        <w:tc>
          <w:tcPr>
            <w:tcW w:w="806" w:type="dxa"/>
          </w:tcPr>
          <w:p w14:paraId="5E8C6EBC" w14:textId="77777777" w:rsidR="00B26AF5" w:rsidRPr="004C4F9C" w:rsidRDefault="00B26AF5" w:rsidP="00B26AF5">
            <w:pPr>
              <w:pStyle w:val="TAC"/>
              <w:rPr>
                <w:sz w:val="16"/>
                <w:szCs w:val="16"/>
              </w:rPr>
            </w:pPr>
          </w:p>
        </w:tc>
        <w:tc>
          <w:tcPr>
            <w:tcW w:w="805" w:type="dxa"/>
          </w:tcPr>
          <w:p w14:paraId="4C810AE5" w14:textId="77777777" w:rsidR="00B26AF5" w:rsidRPr="004C4F9C" w:rsidRDefault="00B26AF5" w:rsidP="00B26AF5">
            <w:pPr>
              <w:pStyle w:val="TAC"/>
              <w:rPr>
                <w:sz w:val="16"/>
                <w:szCs w:val="16"/>
              </w:rPr>
            </w:pPr>
          </w:p>
        </w:tc>
        <w:tc>
          <w:tcPr>
            <w:tcW w:w="805" w:type="dxa"/>
          </w:tcPr>
          <w:p w14:paraId="0D8BE2EA" w14:textId="77777777" w:rsidR="00B26AF5" w:rsidRPr="004C4F9C" w:rsidRDefault="00B26AF5" w:rsidP="00B26AF5">
            <w:pPr>
              <w:pStyle w:val="TAC"/>
              <w:rPr>
                <w:sz w:val="16"/>
                <w:szCs w:val="16"/>
              </w:rPr>
            </w:pPr>
          </w:p>
        </w:tc>
        <w:tc>
          <w:tcPr>
            <w:tcW w:w="805" w:type="dxa"/>
          </w:tcPr>
          <w:p w14:paraId="4A8CD7D1" w14:textId="06095828" w:rsidR="00B26AF5" w:rsidRPr="004C4F9C" w:rsidRDefault="00B26AF5" w:rsidP="00B26AF5">
            <w:pPr>
              <w:pStyle w:val="TAC"/>
              <w:rPr>
                <w:sz w:val="16"/>
                <w:szCs w:val="16"/>
              </w:rPr>
            </w:pPr>
          </w:p>
        </w:tc>
        <w:tc>
          <w:tcPr>
            <w:tcW w:w="805" w:type="dxa"/>
          </w:tcPr>
          <w:p w14:paraId="1840383B" w14:textId="77777777" w:rsidR="00B26AF5" w:rsidRPr="004C4F9C" w:rsidRDefault="00B26AF5" w:rsidP="00B26AF5">
            <w:pPr>
              <w:pStyle w:val="TAC"/>
              <w:rPr>
                <w:sz w:val="16"/>
                <w:szCs w:val="16"/>
              </w:rPr>
            </w:pPr>
          </w:p>
        </w:tc>
        <w:tc>
          <w:tcPr>
            <w:tcW w:w="805" w:type="dxa"/>
          </w:tcPr>
          <w:p w14:paraId="72B9F7F6" w14:textId="77777777" w:rsidR="00B26AF5" w:rsidRPr="004C4F9C" w:rsidRDefault="00B26AF5" w:rsidP="00B26AF5">
            <w:pPr>
              <w:pStyle w:val="TAC"/>
              <w:rPr>
                <w:sz w:val="16"/>
                <w:szCs w:val="16"/>
              </w:rPr>
            </w:pPr>
          </w:p>
        </w:tc>
        <w:tc>
          <w:tcPr>
            <w:tcW w:w="805" w:type="dxa"/>
          </w:tcPr>
          <w:p w14:paraId="636A91F9" w14:textId="5B28AC79" w:rsidR="00B26AF5" w:rsidRPr="004C4F9C" w:rsidRDefault="00B26AF5" w:rsidP="00B26AF5">
            <w:pPr>
              <w:pStyle w:val="TAC"/>
              <w:rPr>
                <w:sz w:val="16"/>
                <w:szCs w:val="16"/>
              </w:rPr>
            </w:pPr>
            <w:r>
              <w:rPr>
                <w:sz w:val="16"/>
                <w:szCs w:val="16"/>
              </w:rPr>
              <w:t>X</w:t>
            </w:r>
          </w:p>
        </w:tc>
        <w:tc>
          <w:tcPr>
            <w:tcW w:w="805" w:type="dxa"/>
          </w:tcPr>
          <w:p w14:paraId="0A6EF62C" w14:textId="77777777" w:rsidR="00B26AF5" w:rsidRPr="004C4F9C" w:rsidRDefault="00B26AF5" w:rsidP="00B26AF5">
            <w:pPr>
              <w:pStyle w:val="TAC"/>
              <w:rPr>
                <w:sz w:val="16"/>
                <w:szCs w:val="16"/>
              </w:rPr>
            </w:pPr>
          </w:p>
        </w:tc>
      </w:tr>
      <w:tr w:rsidR="00713052" w:rsidRPr="004C4F9C" w14:paraId="6B9C14DB" w14:textId="77777777" w:rsidTr="00D976E4">
        <w:trPr>
          <w:cantSplit/>
        </w:trPr>
        <w:tc>
          <w:tcPr>
            <w:tcW w:w="2913" w:type="dxa"/>
          </w:tcPr>
          <w:p w14:paraId="3EB3FC77" w14:textId="25DC7585" w:rsidR="00713052" w:rsidRPr="004C4F9C" w:rsidRDefault="00713052" w:rsidP="00713052">
            <w:pPr>
              <w:pStyle w:val="TAL"/>
              <w:rPr>
                <w:sz w:val="16"/>
                <w:szCs w:val="16"/>
              </w:rPr>
            </w:pPr>
            <w:r>
              <w:rPr>
                <w:sz w:val="16"/>
                <w:szCs w:val="16"/>
                <w:lang w:val="en-US" w:eastAsia="zh-CN"/>
              </w:rPr>
              <w:t>#32: Support of Handling of Tethered Devices by reusing N5CW and trusted WLAN access</w:t>
            </w:r>
          </w:p>
        </w:tc>
        <w:tc>
          <w:tcPr>
            <w:tcW w:w="806" w:type="dxa"/>
          </w:tcPr>
          <w:p w14:paraId="19E939E0" w14:textId="77777777" w:rsidR="00713052" w:rsidRPr="004C4F9C" w:rsidRDefault="00713052" w:rsidP="00713052">
            <w:pPr>
              <w:pStyle w:val="TAC"/>
              <w:rPr>
                <w:sz w:val="16"/>
                <w:szCs w:val="16"/>
              </w:rPr>
            </w:pPr>
          </w:p>
        </w:tc>
        <w:tc>
          <w:tcPr>
            <w:tcW w:w="806" w:type="dxa"/>
          </w:tcPr>
          <w:p w14:paraId="235DF548" w14:textId="77777777" w:rsidR="00713052" w:rsidRPr="004C4F9C" w:rsidRDefault="00713052" w:rsidP="00713052">
            <w:pPr>
              <w:pStyle w:val="TAC"/>
              <w:rPr>
                <w:sz w:val="16"/>
                <w:szCs w:val="16"/>
              </w:rPr>
            </w:pPr>
          </w:p>
        </w:tc>
        <w:tc>
          <w:tcPr>
            <w:tcW w:w="805" w:type="dxa"/>
          </w:tcPr>
          <w:p w14:paraId="669799C1" w14:textId="77777777" w:rsidR="00713052" w:rsidRPr="004C4F9C" w:rsidRDefault="00713052" w:rsidP="00713052">
            <w:pPr>
              <w:pStyle w:val="TAC"/>
              <w:rPr>
                <w:sz w:val="16"/>
                <w:szCs w:val="16"/>
              </w:rPr>
            </w:pPr>
          </w:p>
        </w:tc>
        <w:tc>
          <w:tcPr>
            <w:tcW w:w="805" w:type="dxa"/>
          </w:tcPr>
          <w:p w14:paraId="60F26FB5" w14:textId="77777777" w:rsidR="00713052" w:rsidRPr="004C4F9C" w:rsidRDefault="00713052" w:rsidP="00713052">
            <w:pPr>
              <w:pStyle w:val="TAC"/>
              <w:rPr>
                <w:sz w:val="16"/>
                <w:szCs w:val="16"/>
              </w:rPr>
            </w:pPr>
          </w:p>
        </w:tc>
        <w:tc>
          <w:tcPr>
            <w:tcW w:w="805" w:type="dxa"/>
          </w:tcPr>
          <w:p w14:paraId="4FB4507D" w14:textId="77777777" w:rsidR="00713052" w:rsidRPr="004C4F9C" w:rsidRDefault="00713052" w:rsidP="00713052">
            <w:pPr>
              <w:pStyle w:val="TAC"/>
              <w:rPr>
                <w:sz w:val="16"/>
                <w:szCs w:val="16"/>
              </w:rPr>
            </w:pPr>
          </w:p>
        </w:tc>
        <w:tc>
          <w:tcPr>
            <w:tcW w:w="805" w:type="dxa"/>
          </w:tcPr>
          <w:p w14:paraId="5380AE2A" w14:textId="77777777" w:rsidR="00713052" w:rsidRPr="004C4F9C" w:rsidRDefault="00713052" w:rsidP="00713052">
            <w:pPr>
              <w:pStyle w:val="TAC"/>
              <w:rPr>
                <w:sz w:val="16"/>
                <w:szCs w:val="16"/>
              </w:rPr>
            </w:pPr>
          </w:p>
        </w:tc>
        <w:tc>
          <w:tcPr>
            <w:tcW w:w="805" w:type="dxa"/>
          </w:tcPr>
          <w:p w14:paraId="0AA66A89" w14:textId="77777777" w:rsidR="00713052" w:rsidRPr="004C4F9C" w:rsidRDefault="00713052" w:rsidP="00713052">
            <w:pPr>
              <w:pStyle w:val="TAC"/>
              <w:rPr>
                <w:sz w:val="16"/>
                <w:szCs w:val="16"/>
              </w:rPr>
            </w:pPr>
          </w:p>
        </w:tc>
        <w:tc>
          <w:tcPr>
            <w:tcW w:w="805" w:type="dxa"/>
          </w:tcPr>
          <w:p w14:paraId="2D51C51D" w14:textId="45DD12C5" w:rsidR="00713052" w:rsidRDefault="00713052" w:rsidP="00713052">
            <w:pPr>
              <w:pStyle w:val="TAC"/>
              <w:rPr>
                <w:sz w:val="16"/>
                <w:szCs w:val="16"/>
              </w:rPr>
            </w:pPr>
            <w:r>
              <w:rPr>
                <w:sz w:val="16"/>
                <w:szCs w:val="16"/>
                <w:lang w:val="en-US"/>
              </w:rPr>
              <w:t>X</w:t>
            </w:r>
          </w:p>
        </w:tc>
        <w:tc>
          <w:tcPr>
            <w:tcW w:w="805" w:type="dxa"/>
          </w:tcPr>
          <w:p w14:paraId="3503BDFB" w14:textId="77777777" w:rsidR="00713052" w:rsidRPr="004C4F9C" w:rsidRDefault="00713052" w:rsidP="00713052">
            <w:pPr>
              <w:pStyle w:val="TAC"/>
              <w:rPr>
                <w:sz w:val="16"/>
                <w:szCs w:val="16"/>
              </w:rPr>
            </w:pPr>
          </w:p>
        </w:tc>
      </w:tr>
      <w:tr w:rsidR="004035A0" w:rsidRPr="004C4F9C" w14:paraId="5A37EF82" w14:textId="77777777" w:rsidTr="00D976E4">
        <w:trPr>
          <w:cantSplit/>
        </w:trPr>
        <w:tc>
          <w:tcPr>
            <w:tcW w:w="2913" w:type="dxa"/>
          </w:tcPr>
          <w:p w14:paraId="50495C29" w14:textId="72895FCF" w:rsidR="004035A0" w:rsidRDefault="004035A0" w:rsidP="004035A0">
            <w:pPr>
              <w:pStyle w:val="TAL"/>
              <w:rPr>
                <w:sz w:val="16"/>
                <w:szCs w:val="16"/>
                <w:lang w:val="en-US" w:eastAsia="zh-CN"/>
              </w:rPr>
            </w:pPr>
            <w:r>
              <w:rPr>
                <w:sz w:val="16"/>
                <w:szCs w:val="16"/>
                <w:lang w:val="en-US" w:eastAsia="zh-CN"/>
              </w:rPr>
              <w:lastRenderedPageBreak/>
              <w:t xml:space="preserve">#33: </w:t>
            </w:r>
            <w:r w:rsidRPr="004035A0">
              <w:rPr>
                <w:sz w:val="16"/>
                <w:szCs w:val="16"/>
                <w:lang w:val="en-US" w:eastAsia="zh-CN"/>
              </w:rPr>
              <w:t>Available Data Rate Monitoring and Exposure</w:t>
            </w:r>
          </w:p>
        </w:tc>
        <w:tc>
          <w:tcPr>
            <w:tcW w:w="806" w:type="dxa"/>
          </w:tcPr>
          <w:p w14:paraId="29615F92" w14:textId="77777777" w:rsidR="004035A0" w:rsidRPr="004C4F9C" w:rsidRDefault="004035A0" w:rsidP="004035A0">
            <w:pPr>
              <w:pStyle w:val="TAC"/>
              <w:rPr>
                <w:sz w:val="16"/>
                <w:szCs w:val="16"/>
              </w:rPr>
            </w:pPr>
          </w:p>
        </w:tc>
        <w:tc>
          <w:tcPr>
            <w:tcW w:w="806" w:type="dxa"/>
          </w:tcPr>
          <w:p w14:paraId="179C333E" w14:textId="77777777" w:rsidR="004035A0" w:rsidRPr="004C4F9C" w:rsidRDefault="004035A0" w:rsidP="004035A0">
            <w:pPr>
              <w:pStyle w:val="TAC"/>
              <w:rPr>
                <w:sz w:val="16"/>
                <w:szCs w:val="16"/>
              </w:rPr>
            </w:pPr>
          </w:p>
        </w:tc>
        <w:tc>
          <w:tcPr>
            <w:tcW w:w="805" w:type="dxa"/>
          </w:tcPr>
          <w:p w14:paraId="5E6684C6" w14:textId="77777777" w:rsidR="004035A0" w:rsidRPr="004C4F9C" w:rsidRDefault="004035A0" w:rsidP="004035A0">
            <w:pPr>
              <w:pStyle w:val="TAC"/>
              <w:rPr>
                <w:sz w:val="16"/>
                <w:szCs w:val="16"/>
              </w:rPr>
            </w:pPr>
          </w:p>
        </w:tc>
        <w:tc>
          <w:tcPr>
            <w:tcW w:w="805" w:type="dxa"/>
          </w:tcPr>
          <w:p w14:paraId="1E008310" w14:textId="77777777" w:rsidR="004035A0" w:rsidRPr="004C4F9C" w:rsidRDefault="004035A0" w:rsidP="004035A0">
            <w:pPr>
              <w:pStyle w:val="TAC"/>
              <w:rPr>
                <w:sz w:val="16"/>
                <w:szCs w:val="16"/>
              </w:rPr>
            </w:pPr>
          </w:p>
        </w:tc>
        <w:tc>
          <w:tcPr>
            <w:tcW w:w="805" w:type="dxa"/>
          </w:tcPr>
          <w:p w14:paraId="14B0BC34" w14:textId="77777777" w:rsidR="004035A0" w:rsidRPr="004C4F9C" w:rsidRDefault="004035A0" w:rsidP="004035A0">
            <w:pPr>
              <w:pStyle w:val="TAC"/>
              <w:rPr>
                <w:sz w:val="16"/>
                <w:szCs w:val="16"/>
              </w:rPr>
            </w:pPr>
          </w:p>
        </w:tc>
        <w:tc>
          <w:tcPr>
            <w:tcW w:w="805" w:type="dxa"/>
          </w:tcPr>
          <w:p w14:paraId="5B30E3FE" w14:textId="77777777" w:rsidR="004035A0" w:rsidRPr="004C4F9C" w:rsidRDefault="004035A0" w:rsidP="004035A0">
            <w:pPr>
              <w:pStyle w:val="TAC"/>
              <w:rPr>
                <w:sz w:val="16"/>
                <w:szCs w:val="16"/>
              </w:rPr>
            </w:pPr>
          </w:p>
        </w:tc>
        <w:tc>
          <w:tcPr>
            <w:tcW w:w="805" w:type="dxa"/>
          </w:tcPr>
          <w:p w14:paraId="7DA75D96" w14:textId="77777777" w:rsidR="004035A0" w:rsidRPr="004C4F9C" w:rsidRDefault="004035A0" w:rsidP="004035A0">
            <w:pPr>
              <w:pStyle w:val="TAC"/>
              <w:rPr>
                <w:sz w:val="16"/>
                <w:szCs w:val="16"/>
              </w:rPr>
            </w:pPr>
          </w:p>
        </w:tc>
        <w:tc>
          <w:tcPr>
            <w:tcW w:w="805" w:type="dxa"/>
          </w:tcPr>
          <w:p w14:paraId="18BE4D4A" w14:textId="7AEBA1B8" w:rsidR="004035A0" w:rsidRDefault="004035A0" w:rsidP="004035A0">
            <w:pPr>
              <w:pStyle w:val="TAC"/>
              <w:rPr>
                <w:sz w:val="16"/>
                <w:szCs w:val="16"/>
                <w:lang w:val="en-US"/>
              </w:rPr>
            </w:pPr>
          </w:p>
        </w:tc>
        <w:tc>
          <w:tcPr>
            <w:tcW w:w="805" w:type="dxa"/>
          </w:tcPr>
          <w:p w14:paraId="57A7C4DB" w14:textId="3D832321" w:rsidR="004035A0" w:rsidRPr="004C4F9C" w:rsidRDefault="004035A0" w:rsidP="004035A0">
            <w:pPr>
              <w:pStyle w:val="TAC"/>
              <w:rPr>
                <w:sz w:val="16"/>
                <w:szCs w:val="16"/>
              </w:rPr>
            </w:pPr>
            <w:r>
              <w:rPr>
                <w:sz w:val="16"/>
                <w:szCs w:val="16"/>
              </w:rPr>
              <w:t>X</w:t>
            </w:r>
          </w:p>
        </w:tc>
      </w:tr>
      <w:tr w:rsidR="00D523C4" w:rsidRPr="004C4F9C" w14:paraId="0218877E" w14:textId="77777777" w:rsidTr="00D976E4">
        <w:trPr>
          <w:cantSplit/>
        </w:trPr>
        <w:tc>
          <w:tcPr>
            <w:tcW w:w="2913" w:type="dxa"/>
          </w:tcPr>
          <w:p w14:paraId="79C03F4A" w14:textId="0993E1D8" w:rsidR="00D523C4" w:rsidRDefault="00D523C4" w:rsidP="00D523C4">
            <w:pPr>
              <w:pStyle w:val="TAL"/>
              <w:rPr>
                <w:sz w:val="16"/>
                <w:szCs w:val="16"/>
                <w:lang w:val="en-US" w:eastAsia="zh-CN"/>
              </w:rPr>
            </w:pPr>
            <w:r>
              <w:rPr>
                <w:sz w:val="16"/>
                <w:szCs w:val="16"/>
                <w:lang w:val="en-US" w:eastAsia="zh-CN"/>
              </w:rPr>
              <w:t xml:space="preserve">#34: </w:t>
            </w:r>
            <w:r w:rsidRPr="00D523C4">
              <w:rPr>
                <w:sz w:val="16"/>
                <w:szCs w:val="16"/>
                <w:lang w:val="en-US" w:eastAsia="zh-CN"/>
              </w:rPr>
              <w:t>PDU Set Performance exposure</w:t>
            </w:r>
          </w:p>
        </w:tc>
        <w:tc>
          <w:tcPr>
            <w:tcW w:w="806" w:type="dxa"/>
          </w:tcPr>
          <w:p w14:paraId="5F48FE81" w14:textId="77777777" w:rsidR="00D523C4" w:rsidRPr="004C4F9C" w:rsidRDefault="00D523C4" w:rsidP="00D523C4">
            <w:pPr>
              <w:pStyle w:val="TAC"/>
              <w:rPr>
                <w:sz w:val="16"/>
                <w:szCs w:val="16"/>
              </w:rPr>
            </w:pPr>
          </w:p>
        </w:tc>
        <w:tc>
          <w:tcPr>
            <w:tcW w:w="806" w:type="dxa"/>
          </w:tcPr>
          <w:p w14:paraId="0E588830" w14:textId="77777777" w:rsidR="00D523C4" w:rsidRPr="004C4F9C" w:rsidRDefault="00D523C4" w:rsidP="00D523C4">
            <w:pPr>
              <w:pStyle w:val="TAC"/>
              <w:rPr>
                <w:sz w:val="16"/>
                <w:szCs w:val="16"/>
              </w:rPr>
            </w:pPr>
          </w:p>
        </w:tc>
        <w:tc>
          <w:tcPr>
            <w:tcW w:w="805" w:type="dxa"/>
          </w:tcPr>
          <w:p w14:paraId="756D4D6F" w14:textId="77777777" w:rsidR="00D523C4" w:rsidRPr="004C4F9C" w:rsidRDefault="00D523C4" w:rsidP="00D523C4">
            <w:pPr>
              <w:pStyle w:val="TAC"/>
              <w:rPr>
                <w:sz w:val="16"/>
                <w:szCs w:val="16"/>
              </w:rPr>
            </w:pPr>
          </w:p>
        </w:tc>
        <w:tc>
          <w:tcPr>
            <w:tcW w:w="805" w:type="dxa"/>
          </w:tcPr>
          <w:p w14:paraId="7D409DC5" w14:textId="77777777" w:rsidR="00D523C4" w:rsidRPr="004C4F9C" w:rsidRDefault="00D523C4" w:rsidP="00D523C4">
            <w:pPr>
              <w:pStyle w:val="TAC"/>
              <w:rPr>
                <w:sz w:val="16"/>
                <w:szCs w:val="16"/>
              </w:rPr>
            </w:pPr>
          </w:p>
        </w:tc>
        <w:tc>
          <w:tcPr>
            <w:tcW w:w="805" w:type="dxa"/>
          </w:tcPr>
          <w:p w14:paraId="32F197E9" w14:textId="77777777" w:rsidR="00D523C4" w:rsidRPr="004C4F9C" w:rsidRDefault="00D523C4" w:rsidP="00D523C4">
            <w:pPr>
              <w:pStyle w:val="TAC"/>
              <w:rPr>
                <w:sz w:val="16"/>
                <w:szCs w:val="16"/>
              </w:rPr>
            </w:pPr>
          </w:p>
        </w:tc>
        <w:tc>
          <w:tcPr>
            <w:tcW w:w="805" w:type="dxa"/>
          </w:tcPr>
          <w:p w14:paraId="795D9D88" w14:textId="77777777" w:rsidR="00D523C4" w:rsidRPr="004C4F9C" w:rsidRDefault="00D523C4" w:rsidP="00D523C4">
            <w:pPr>
              <w:pStyle w:val="TAC"/>
              <w:rPr>
                <w:sz w:val="16"/>
                <w:szCs w:val="16"/>
              </w:rPr>
            </w:pPr>
          </w:p>
        </w:tc>
        <w:tc>
          <w:tcPr>
            <w:tcW w:w="805" w:type="dxa"/>
          </w:tcPr>
          <w:p w14:paraId="17716D16" w14:textId="77777777" w:rsidR="00D523C4" w:rsidRPr="004C4F9C" w:rsidRDefault="00D523C4" w:rsidP="00D523C4">
            <w:pPr>
              <w:pStyle w:val="TAC"/>
              <w:rPr>
                <w:sz w:val="16"/>
                <w:szCs w:val="16"/>
              </w:rPr>
            </w:pPr>
          </w:p>
        </w:tc>
        <w:tc>
          <w:tcPr>
            <w:tcW w:w="805" w:type="dxa"/>
          </w:tcPr>
          <w:p w14:paraId="75729013" w14:textId="77777777" w:rsidR="00D523C4" w:rsidRDefault="00D523C4" w:rsidP="00D523C4">
            <w:pPr>
              <w:pStyle w:val="TAC"/>
              <w:rPr>
                <w:sz w:val="16"/>
                <w:szCs w:val="16"/>
                <w:lang w:val="en-US"/>
              </w:rPr>
            </w:pPr>
          </w:p>
        </w:tc>
        <w:tc>
          <w:tcPr>
            <w:tcW w:w="805" w:type="dxa"/>
          </w:tcPr>
          <w:p w14:paraId="470E13C0" w14:textId="4D7CED99" w:rsidR="00D523C4" w:rsidRDefault="00D523C4" w:rsidP="00D523C4">
            <w:pPr>
              <w:pStyle w:val="TAC"/>
              <w:rPr>
                <w:sz w:val="16"/>
                <w:szCs w:val="16"/>
              </w:rPr>
            </w:pPr>
            <w:r>
              <w:rPr>
                <w:sz w:val="16"/>
                <w:szCs w:val="16"/>
              </w:rPr>
              <w:t>X</w:t>
            </w: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33" w:name="startOfAnnexes"/>
      <w:bookmarkStart w:id="134" w:name="_Toc500949097"/>
      <w:bookmarkStart w:id="135" w:name="_Toc92875660"/>
      <w:bookmarkStart w:id="136" w:name="_Toc93070684"/>
      <w:bookmarkStart w:id="137" w:name="_Toc175896284"/>
      <w:bookmarkEnd w:id="133"/>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37"/>
    </w:p>
    <w:p w14:paraId="3CF8AF37" w14:textId="77777777" w:rsidR="00F46443" w:rsidRPr="00822E86" w:rsidRDefault="00F46443" w:rsidP="00F46443">
      <w:pPr>
        <w:pStyle w:val="Heading3"/>
        <w:rPr>
          <w:rFonts w:eastAsia="DengXian"/>
        </w:rPr>
      </w:pPr>
      <w:bookmarkStart w:id="138" w:name="_Toc175896285"/>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38"/>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39" w:name="_Toc175896286"/>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39"/>
    </w:p>
    <w:p w14:paraId="3A0493F8" w14:textId="77777777" w:rsidR="00F46443" w:rsidRDefault="00F46443" w:rsidP="00F46443">
      <w:pPr>
        <w:pStyle w:val="Heading4"/>
      </w:pPr>
      <w:bookmarkStart w:id="140" w:name="_Toc175896287"/>
      <w:r>
        <w:t>6.1.2.1</w:t>
      </w:r>
      <w:r>
        <w:tab/>
        <w:t>Introduction</w:t>
      </w:r>
      <w:bookmarkEnd w:id="140"/>
    </w:p>
    <w:p w14:paraId="5CAD5667" w14:textId="191AF67B"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5F57F9">
        <w:rPr>
          <w:lang w:eastAsia="ko-KR"/>
        </w:rPr>
        <w:t>"</w:t>
      </w:r>
      <w:r w:rsidRPr="006A47C2">
        <w:rPr>
          <w:lang w:eastAsia="ko-KR"/>
        </w:rPr>
        <w:t>Commercial XR split rendering and cloud gaming services use Application Layer Forward Error Correction (FEC)</w:t>
      </w:r>
      <w:r>
        <w:rPr>
          <w:lang w:eastAsia="ko-KR"/>
        </w:rPr>
        <w:t>.</w:t>
      </w:r>
      <w:r w:rsidR="005F57F9">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E87EFC">
        <w:rPr>
          <w:lang w:eastAsia="ko-KR"/>
        </w:rPr>
        <w:t>TR 26.926 </w:t>
      </w:r>
      <w:bookmarkStart w:id="141" w:name="MCCTEMPBM_00000028"/>
      <w:r w:rsidR="00E87EFC">
        <w:rPr>
          <w:lang w:eastAsia="ko-KR"/>
        </w:rPr>
        <w:t>[</w:t>
      </w:r>
      <w:r>
        <w:rPr>
          <w:lang w:eastAsia="ko-KR"/>
        </w:rPr>
        <w:t>1</w:t>
      </w:r>
      <w:r w:rsidR="00A17123">
        <w:rPr>
          <w:lang w:eastAsia="ko-KR"/>
        </w:rPr>
        <w:t>2</w:t>
      </w:r>
      <w:r>
        <w:rPr>
          <w:lang w:eastAsia="ko-KR"/>
        </w:rPr>
        <w:t>]</w:t>
      </w:r>
      <w:bookmarkEnd w:id="141"/>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E87EFC">
        <w:rPr>
          <w:lang w:eastAsia="ko-KR"/>
        </w:rPr>
        <w:t>TR </w:t>
      </w:r>
      <w:r w:rsidR="00E87EFC" w:rsidRPr="002455CB">
        <w:rPr>
          <w:lang w:eastAsia="ko-KR"/>
        </w:rPr>
        <w:t>26.926</w:t>
      </w:r>
      <w:r w:rsidR="00E87EFC">
        <w:rPr>
          <w:lang w:eastAsia="ko-KR"/>
        </w:rPr>
        <w:t> </w:t>
      </w:r>
      <w:r w:rsidR="00E87EFC"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If the code that is used is maximum distance separable (MDS), e.g. in case of RaptorQ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4AD0A67B" w14:textId="37AB9D35" w:rsidR="00051616" w:rsidRDefault="00051616" w:rsidP="00F46443">
      <w:pPr>
        <w:rPr>
          <w:lang w:eastAsia="ko-KR"/>
        </w:rPr>
      </w:pPr>
      <w:r>
        <w:rPr>
          <w:lang w:eastAsia="ko-KR"/>
        </w:rPr>
        <w:t>Additional benefits lie in energy savings for the UE since unnecessary DL transmissions can be avoided and RAN may send the device back to sleep earlier.</w:t>
      </w:r>
    </w:p>
    <w:p w14:paraId="66271803" w14:textId="16992A7A"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r w:rsidR="00051616" w:rsidRPr="00051616">
        <w:rPr>
          <w:lang w:eastAsia="ko-KR"/>
        </w:rPr>
        <w:t xml:space="preserve"> </w:t>
      </w:r>
      <w:r w:rsidR="00051616" w:rsidRPr="4ABDB4A7">
        <w:rPr>
          <w:lang w:eastAsia="ko-KR"/>
        </w:rPr>
        <w:t>will be decided based on RAN2 feedback.</w:t>
      </w:r>
    </w:p>
    <w:p w14:paraId="67F55DB7" w14:textId="1BC5EEC9" w:rsidR="00051616" w:rsidRDefault="00051616" w:rsidP="00051616">
      <w:pPr>
        <w:rPr>
          <w:lang w:eastAsia="ko-KR"/>
        </w:rPr>
      </w:pPr>
      <w:r>
        <w:rPr>
          <w:lang w:eastAsia="ko-KR"/>
        </w:rPr>
        <w:t>This solution targets XR applications, e.g</w:t>
      </w:r>
      <w:r w:rsidR="00133E9D">
        <w:rPr>
          <w:lang w:eastAsia="ko-KR"/>
        </w:rPr>
        <w:t>.</w:t>
      </w:r>
      <w:r>
        <w:rPr>
          <w:lang w:eastAsia="ko-KR"/>
        </w:rPr>
        <w:t xml:space="preserve"> c</w:t>
      </w:r>
      <w:r w:rsidRPr="006A47C2">
        <w:rPr>
          <w:lang w:eastAsia="ko-KR"/>
        </w:rPr>
        <w:t>ommercial XR split rendering and cloud gaming services</w:t>
      </w:r>
      <w:r>
        <w:rPr>
          <w:lang w:eastAsia="ko-KR"/>
        </w:rPr>
        <w:t xml:space="preserve"> as identified by SA4 in clause 5.7.4 of </w:t>
      </w:r>
      <w:r w:rsidR="00E87EFC">
        <w:rPr>
          <w:lang w:eastAsia="ko-KR"/>
        </w:rPr>
        <w:t>TR 26.926 [</w:t>
      </w:r>
      <w:r>
        <w:rPr>
          <w:lang w:eastAsia="ko-KR"/>
        </w:rPr>
        <w:t>12], that are using AL-FEC schemes regardless of the access technology that is used for the application</w:t>
      </w:r>
      <w:r w:rsidR="005F57F9">
        <w:rPr>
          <w:lang w:eastAsia="ko-KR"/>
        </w:rPr>
        <w:t>'</w:t>
      </w:r>
      <w:r>
        <w:rPr>
          <w:lang w:eastAsia="ko-KR"/>
        </w:rPr>
        <w:t>s traffic. In other words, this solution targets applications that are not relying on specific reliability mechanisms that may be offered by a specific access technology but that always apply AL-FEC schemes.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lang w:eastAsia="ko-KR"/>
        </w:rPr>
      </w:pPr>
      <w:r>
        <w:rPr>
          <w:lang w:eastAsia="ko-KR"/>
        </w:rPr>
        <w:lastRenderedPageBreak/>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p>
    <w:p w14:paraId="6F3EF3B2" w14:textId="6E99ADB6" w:rsidR="00051616" w:rsidRDefault="00051616" w:rsidP="00051616">
      <w:pPr>
        <w:pStyle w:val="B1"/>
      </w:pPr>
      <w:r w:rsidRPr="4ABDB4A7">
        <w:t>-</w:t>
      </w:r>
      <w:r>
        <w:tab/>
      </w:r>
      <w:r w:rsidRPr="4ABDB4A7">
        <w:rPr>
          <w:b/>
          <w:bCs/>
        </w:rPr>
        <w:t>Case 1:</w:t>
      </w:r>
      <w:r w:rsidRPr="4ABDB4A7">
        <w:t xml:space="preserve"> While NG-RAN </w:t>
      </w:r>
      <w:r w:rsidRPr="4ABDB4A7">
        <w:rPr>
          <w:b/>
          <w:bCs/>
        </w:rPr>
        <w:t>only</w:t>
      </w:r>
      <w:r w:rsidRPr="4ABDB4A7">
        <w:t xml:space="preserve">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p>
    <w:p w14:paraId="5D17F92F" w14:textId="58FF68EB" w:rsidR="00051616" w:rsidRPr="00423510" w:rsidRDefault="00051616" w:rsidP="00051616">
      <w:pPr>
        <w:pStyle w:val="B1"/>
        <w:rPr>
          <w:lang w:val="en-US"/>
        </w:rPr>
      </w:pPr>
      <w:r>
        <w:t>-</w:t>
      </w:r>
      <w:r>
        <w:tab/>
      </w:r>
      <w:r w:rsidRPr="00AC437A">
        <w:rPr>
          <w:b/>
          <w:bCs/>
          <w:lang w:val="en-US"/>
        </w:rPr>
        <w:t>Case 2:</w:t>
      </w:r>
      <w:r>
        <w:rPr>
          <w:lang w:val="en-US"/>
        </w:rPr>
        <w:t xml:space="preserve"> </w:t>
      </w:r>
      <w:r>
        <w:t xml:space="preserve">If NG-RAN </w:t>
      </w:r>
      <w:r>
        <w:rPr>
          <w:lang w:val="en-US"/>
        </w:rPr>
        <w:t>cannot meet the QoS characteristics of other QoS flow in the cell, e.g</w:t>
      </w:r>
      <w:r w:rsidR="00133E9D">
        <w:rPr>
          <w:lang w:val="en-US"/>
        </w:rPr>
        <w:t>.</w:t>
      </w:r>
      <w:r>
        <w:rPr>
          <w:lang w:val="en-US"/>
        </w:rPr>
        <w:t xml:space="preserve">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w:t>
      </w:r>
      <w:r w:rsidR="00133E9D">
        <w:rPr>
          <w:lang w:val="en-US"/>
        </w:rPr>
        <w:t>.</w:t>
      </w:r>
      <w:r>
        <w:rPr>
          <w:lang w:val="en-US"/>
        </w:rPr>
        <w:t xml:space="preserve"> also the QoS flows with content ratio information may need to reduce their sending rate.</w:t>
      </w:r>
    </w:p>
    <w:p w14:paraId="7BBF7449" w14:textId="77777777" w:rsidR="00051616" w:rsidRDefault="00051616" w:rsidP="00051616">
      <w:r>
        <w:t>This leads to the question how an application can distinguish these two cases.</w:t>
      </w:r>
    </w:p>
    <w:p w14:paraId="7ADD0A27" w14:textId="77777777" w:rsidR="00051616" w:rsidRDefault="00051616" w:rsidP="00051616">
      <w:r>
        <w:t>This solution proposes to reuse the existing ECN marking for L4S mechanism to enable applications to distinguish these two cases and to determine when to reduce their sending rate. The key idea is as follows:</w:t>
      </w:r>
    </w:p>
    <w:p w14:paraId="0CDB8144" w14:textId="45ABC1FA" w:rsidR="00051616" w:rsidRDefault="00051616" w:rsidP="00051616">
      <w:pPr>
        <w:pStyle w:val="B1"/>
        <w:rPr>
          <w:lang w:val="en-US" w:eastAsia="zh-CN"/>
        </w:rPr>
      </w:pPr>
      <w:r>
        <w:t>-</w:t>
      </w:r>
      <w:r>
        <w:tab/>
        <w:t xml:space="preserve">AF </w:t>
      </w:r>
      <w:r>
        <w:rPr>
          <w:lang w:val="en-US"/>
        </w:rPr>
        <w:t xml:space="preserve">indicates support of </w:t>
      </w:r>
      <w:r>
        <w:rPr>
          <w:lang w:eastAsia="zh-CN"/>
        </w:rPr>
        <w:t>ECN marking for L4S</w:t>
      </w:r>
      <w:r>
        <w:rPr>
          <w:lang w:val="en-US" w:eastAsia="zh-CN"/>
        </w:rPr>
        <w:t xml:space="preserve"> when providing content ratio to 5GS.</w:t>
      </w:r>
    </w:p>
    <w:p w14:paraId="5BFAD45C" w14:textId="55334A96" w:rsidR="00051616" w:rsidRPr="000144D1" w:rsidRDefault="00051616" w:rsidP="00051616">
      <w:pPr>
        <w:pStyle w:val="B1"/>
        <w:rPr>
          <w:lang w:val="en-US"/>
        </w:rPr>
      </w:pPr>
      <w:r>
        <w:rPr>
          <w:lang w:val="en-US" w:eastAsia="zh-CN"/>
        </w:rPr>
        <w:t>-</w:t>
      </w:r>
      <w:r>
        <w:rPr>
          <w:lang w:val="en-US" w:eastAsia="zh-CN"/>
        </w:rPr>
        <w:tab/>
      </w:r>
      <w:r w:rsidRPr="000C2923">
        <w:rPr>
          <w:lang w:val="en-US" w:eastAsia="zh-CN"/>
        </w:rPr>
        <w:t>If the AF learns from 5GS that ECN marking for L4S is not supported (see</w:t>
      </w:r>
      <w:r w:rsidR="00E44E5E" w:rsidRPr="000C2923">
        <w:rPr>
          <w:lang w:val="en-US" w:eastAsia="zh-CN"/>
        </w:rPr>
        <w:t xml:space="preserve"> clause 5.37.3.1</w:t>
      </w:r>
      <w:r w:rsidRPr="000C2923">
        <w:rPr>
          <w:lang w:val="en-US" w:eastAsia="zh-CN"/>
        </w:rPr>
        <w:t xml:space="preserve"> </w:t>
      </w:r>
      <w:r w:rsidR="00E44E5E">
        <w:rPr>
          <w:lang w:val="en-US" w:eastAsia="zh-CN"/>
        </w:rPr>
        <w:t xml:space="preserve">of </w:t>
      </w:r>
      <w:r w:rsidR="00E87EFC" w:rsidRPr="000C2923">
        <w:rPr>
          <w:lang w:val="en-US" w:eastAsia="zh-CN"/>
        </w:rPr>
        <w:t>TS</w:t>
      </w:r>
      <w:r w:rsidR="00E87EFC">
        <w:rPr>
          <w:lang w:val="en-US" w:eastAsia="zh-CN"/>
        </w:rPr>
        <w:t> </w:t>
      </w:r>
      <w:r w:rsidR="00E87EFC" w:rsidRPr="000C2923">
        <w:rPr>
          <w:lang w:val="en-US" w:eastAsia="zh-CN"/>
        </w:rPr>
        <w:t>23.501</w:t>
      </w:r>
      <w:r w:rsidR="00E87EFC">
        <w:rPr>
          <w:lang w:val="en-US" w:eastAsia="zh-CN"/>
        </w:rPr>
        <w:t> </w:t>
      </w:r>
      <w:bookmarkStart w:id="142" w:name="MCCTEMPBM_00000037"/>
      <w:r w:rsidR="00E87EFC" w:rsidRPr="000C2923">
        <w:rPr>
          <w:lang w:val="en-US" w:eastAsia="zh-CN"/>
        </w:rPr>
        <w:t>[</w:t>
      </w:r>
      <w:r w:rsidR="00E44E5E">
        <w:rPr>
          <w:lang w:val="en-US" w:eastAsia="zh-CN"/>
        </w:rPr>
        <w:t>2</w:t>
      </w:r>
      <w:r w:rsidRPr="000C2923">
        <w:rPr>
          <w:lang w:val="en-US" w:eastAsia="zh-CN"/>
        </w:rPr>
        <w:t>]</w:t>
      </w:r>
      <w:bookmarkEnd w:id="142"/>
      <w:r w:rsidRPr="000C2923">
        <w:rPr>
          <w:lang w:val="en-US" w:eastAsia="zh-CN"/>
        </w:rPr>
        <w:t>), then the AF may decide to revoke the content ratio that it provided to 5GS by updating the QoS request without providing the content ratio.</w:t>
      </w:r>
    </w:p>
    <w:p w14:paraId="40B1B247" w14:textId="782C072C" w:rsidR="00051616" w:rsidRDefault="00051616" w:rsidP="00051616">
      <w:pPr>
        <w:pStyle w:val="B1"/>
        <w:rPr>
          <w:lang w:val="en-US"/>
        </w:rPr>
      </w:pPr>
      <w:r>
        <w:t>-</w:t>
      </w:r>
      <w:r>
        <w:tab/>
      </w:r>
      <w:r w:rsidRPr="00AC437A">
        <w:rPr>
          <w:b/>
          <w:bCs/>
          <w:lang w:val="en-US"/>
        </w:rPr>
        <w:t>Case 1</w:t>
      </w:r>
      <w:r>
        <w:rPr>
          <w:b/>
          <w:bCs/>
          <w:lang w:val="en-US"/>
        </w:rPr>
        <w:t xml:space="preserve"> (no fairness issue, no need for sending rate reduction)</w:t>
      </w:r>
      <w:r w:rsidRPr="00AC437A">
        <w:rPr>
          <w:b/>
          <w:bCs/>
          <w:lang w:val="en-US"/>
        </w:rPr>
        <w:t>:</w:t>
      </w:r>
    </w:p>
    <w:p w14:paraId="7C1113FF" w14:textId="2966FB81" w:rsidR="00051616" w:rsidRDefault="00051616" w:rsidP="00051616">
      <w:pPr>
        <w:pStyle w:val="B2"/>
      </w:pPr>
      <w:r w:rsidRPr="4ABDB4A7">
        <w:t>-</w:t>
      </w:r>
      <w:r>
        <w:tab/>
      </w:r>
      <w:r w:rsidRPr="4ABDB4A7">
        <w:t>While NG-RAN only discards obsolete AL-FEC PDUs, i.e</w:t>
      </w:r>
      <w:r w:rsidR="00133E9D">
        <w:t>.</w:t>
      </w:r>
      <w:r w:rsidRPr="4ABDB4A7">
        <w:t xml:space="preserv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p>
    <w:p w14:paraId="36392568" w14:textId="5BA7314F" w:rsidR="00051616" w:rsidRDefault="00051616" w:rsidP="00051616">
      <w:pPr>
        <w:pStyle w:val="NO"/>
      </w:pPr>
      <w:r>
        <w:t>NOTE </w:t>
      </w:r>
      <w:r w:rsidR="001D29AC">
        <w:t>1</w:t>
      </w:r>
      <w:r>
        <w:t>:</w:t>
      </w:r>
      <w:r>
        <w:tab/>
        <w:t>This aspect of not applying ECN marking in the case described above is assumed to only be captured as a Note in normative specifications.</w:t>
      </w:r>
    </w:p>
    <w:p w14:paraId="495CE5B7" w14:textId="77777777" w:rsidR="00051616" w:rsidRPr="00FC2CCF" w:rsidRDefault="00051616" w:rsidP="00051616">
      <w:pPr>
        <w:pStyle w:val="B2"/>
        <w:rPr>
          <w:lang w:val="en-US"/>
        </w:rPr>
      </w:pPr>
      <w:r>
        <w:rPr>
          <w:lang w:val="en-US"/>
        </w:rPr>
        <w:t>-</w:t>
      </w:r>
      <w:r>
        <w:rPr>
          <w:lang w:val="en-US"/>
        </w:rPr>
        <w:tab/>
        <w:t>The AF does not reduce its sending rate since it does not receive any L4S feedback from the UE.</w:t>
      </w:r>
    </w:p>
    <w:p w14:paraId="0BE57CA5" w14:textId="0B462028" w:rsidR="00051616" w:rsidRDefault="00051616" w:rsidP="00051616">
      <w:pPr>
        <w:pStyle w:val="B1"/>
        <w:rPr>
          <w:lang w:val="en-US"/>
        </w:rPr>
      </w:pPr>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p>
    <w:p w14:paraId="7DEB6D46" w14:textId="059DF034" w:rsidR="00051616" w:rsidRPr="00E44E5E" w:rsidRDefault="00051616" w:rsidP="00051616">
      <w:pPr>
        <w:pStyle w:val="B2"/>
      </w:pPr>
      <w:r w:rsidRPr="00E44E5E">
        <w:t>-</w:t>
      </w:r>
      <w:r w:rsidRPr="00E44E5E">
        <w:tab/>
        <w:t>If NG-RAN cannot meet the QoS characteristics of other QoS flows in the cell, e.g</w:t>
      </w:r>
      <w:r w:rsidR="00133E9D" w:rsidRPr="00E44E5E">
        <w:t>.</w:t>
      </w:r>
      <w:r w:rsidRPr="00E44E5E">
        <w:t xml:space="preserve"> if NG-RAN needs to discard PDUs other than just obsolete AL-FEC PDUs for this or other UEs in the cell, then NG-RAN can apply ECN markings for QoS flows for which it discards obsolete AL-FEC PDUs to trigger sending rate reduction for this flow.</w:t>
      </w:r>
    </w:p>
    <w:p w14:paraId="4BCC247E" w14:textId="460DD769" w:rsidR="00051616" w:rsidRPr="00F66E54" w:rsidRDefault="00051616" w:rsidP="00051616">
      <w:pPr>
        <w:pStyle w:val="B2"/>
      </w:pPr>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w:t>
      </w:r>
      <w:r w:rsidR="008A02F7">
        <w:t>IETF RFC </w:t>
      </w:r>
      <w:r>
        <w:t>9330 [14] as described in</w:t>
      </w:r>
      <w:r w:rsidR="00E44E5E">
        <w:t xml:space="preserve"> clause 5.37.3.1</w:t>
      </w:r>
      <w:r>
        <w:t xml:space="preserve"> </w:t>
      </w:r>
      <w:r w:rsidR="00E44E5E">
        <w:t xml:space="preserve">of </w:t>
      </w:r>
      <w:r w:rsidR="00E87EFC">
        <w:t>TS 23.501 [</w:t>
      </w:r>
      <w:r>
        <w:t>2].</w:t>
      </w:r>
    </w:p>
    <w:p w14:paraId="1F3AB822" w14:textId="1DA9EA98" w:rsidR="00051616" w:rsidRDefault="00051616" w:rsidP="00331EF9">
      <w:pPr>
        <w:pStyle w:val="B2"/>
      </w:pPr>
      <w:r>
        <w:t>-</w:t>
      </w:r>
      <w:r>
        <w:tab/>
        <w:t xml:space="preserve">The AF may decide to trigger rate reduction based on the L4S feedback received from the </w:t>
      </w:r>
      <w:r>
        <w:rPr>
          <w:lang w:val="en-US"/>
        </w:rPr>
        <w:t>application client</w:t>
      </w:r>
      <w:r>
        <w:t>.</w:t>
      </w:r>
    </w:p>
    <w:p w14:paraId="7A36353F" w14:textId="4E3154B2"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525B25D2" w:rsidR="00F46443" w:rsidRDefault="00F46443" w:rsidP="00F46443">
      <w:pPr>
        <w:pStyle w:val="EditorsNote"/>
        <w:rPr>
          <w:lang w:eastAsia="ko-KR"/>
        </w:rPr>
      </w:pPr>
      <w:r>
        <w:rPr>
          <w:lang w:eastAsia="ko-KR"/>
        </w:rPr>
        <w:t>Editor</w:t>
      </w:r>
      <w:r w:rsidR="005F57F9">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43" w:name="_Toc175896288"/>
      <w:r>
        <w:t>6.1.2.2</w:t>
      </w:r>
      <w:r>
        <w:tab/>
        <w:t>Definitions</w:t>
      </w:r>
      <w:bookmarkEnd w:id="143"/>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44" w:name="_Toc175896289"/>
      <w:r>
        <w:t>6.1.2.3</w:t>
      </w:r>
      <w:r>
        <w:tab/>
        <w:t>Solution principles</w:t>
      </w:r>
      <w:bookmarkEnd w:id="144"/>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lastRenderedPageBreak/>
        <w:t>-</w:t>
      </w:r>
      <w:r w:rsidRPr="00065EC2">
        <w:rPr>
          <w:b/>
          <w:bCs/>
          <w:lang w:val="en-US"/>
        </w:rPr>
        <w:tab/>
        <w:t>General</w:t>
      </w:r>
    </w:p>
    <w:p w14:paraId="1A4DF6BF" w14:textId="4ED1C44E" w:rsidR="003D3AFF" w:rsidRDefault="00F46443" w:rsidP="00F46443">
      <w:pPr>
        <w:pStyle w:val="B2"/>
        <w:rPr>
          <w:lang w:val="en-US"/>
        </w:rPr>
      </w:pPr>
      <w:r>
        <w:t>-</w:t>
      </w:r>
      <w:r>
        <w:tab/>
        <w:t xml:space="preserve">When requesting or updating QoS for a </w:t>
      </w:r>
      <w:r w:rsidR="006A2E66">
        <w:t xml:space="preserve">DL </w:t>
      </w:r>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lang w:val="en-US"/>
        </w:rPr>
      </w:pPr>
      <w:r>
        <w:rPr>
          <w:lang w:val="en-US"/>
        </w:rPr>
        <w:t>-</w:t>
      </w:r>
      <w:r>
        <w:rPr>
          <w:lang w:val="en-US"/>
        </w:rPr>
        <w:tab/>
        <w:t>How to deal with tethering scenarios:</w:t>
      </w:r>
    </w:p>
    <w:p w14:paraId="3D440916" w14:textId="0F1BE1B4" w:rsidR="006A2E66" w:rsidRDefault="006A2E66" w:rsidP="006A2E66">
      <w:pPr>
        <w:pStyle w:val="B3"/>
      </w:pPr>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w:t>
      </w:r>
      <w:r w:rsidR="00133E9D">
        <w:t>.</w:t>
      </w:r>
      <w:r w:rsidRPr="4ABDB4A7">
        <w:t xml:space="preserve"> the AF may decide to only provide content ratio information to 5GS if the application client is running on a UE. The application client is assumed to be aware whether it is running on a UE and is assumed to be able to inform the AF using application layer means.</w:t>
      </w:r>
    </w:p>
    <w:p w14:paraId="761D73F8" w14:textId="2E56AD5B" w:rsidR="006A2E66" w:rsidRDefault="006A2E66">
      <w:pPr>
        <w:pStyle w:val="B3"/>
      </w:pPr>
      <w:r>
        <w:t>-</w:t>
      </w:r>
      <w:r>
        <w:tab/>
        <w:t xml:space="preserve">Option 2: The </w:t>
      </w:r>
      <w:r w:rsidRPr="00832F75">
        <w:t xml:space="preserve">UE </w:t>
      </w:r>
      <w:r>
        <w:t xml:space="preserve">may </w:t>
      </w:r>
      <w:r w:rsidRPr="00832F75">
        <w:t>provide an indication of its ability to tolerate proactive dropping to NG-RAN</w:t>
      </w:r>
      <w:r>
        <w:t xml:space="preserve"> (e.g</w:t>
      </w:r>
      <w:r w:rsidR="00133E9D">
        <w:t>.</w:t>
      </w:r>
      <w:r>
        <w:t xml:space="preserve"> using RRC UE Assistance Information)</w:t>
      </w:r>
      <w:r w:rsidRPr="00832F75">
        <w:t>. NG-RAN will consider this additional information from the UE before deciding on discarding of obsolete PDUs</w:t>
      </w:r>
      <w:r>
        <w:t>.</w:t>
      </w:r>
    </w:p>
    <w:p w14:paraId="62F6EF45" w14:textId="50EF235D" w:rsidR="006A2E66" w:rsidRPr="00C332D0" w:rsidRDefault="006A2E66" w:rsidP="00331EF9">
      <w:pPr>
        <w:pStyle w:val="EditorsNote"/>
      </w:pPr>
      <w:r w:rsidRPr="00C332D0">
        <w:t>Editor</w:t>
      </w:r>
      <w:r w:rsidR="005F57F9">
        <w:t>'</w:t>
      </w:r>
      <w:r w:rsidRPr="00C332D0">
        <w:t>s note:</w:t>
      </w:r>
      <w:r w:rsidR="00E44E5E">
        <w:tab/>
      </w:r>
      <w:r w:rsidRPr="00C332D0">
        <w:t>How the UE knows whether to send this indication to NG-RAN if FFS.</w:t>
      </w:r>
    </w:p>
    <w:p w14:paraId="364625C6" w14:textId="00EFFD13" w:rsidR="006A2E66" w:rsidRPr="00C332D0" w:rsidRDefault="006A2E66" w:rsidP="006A2E66">
      <w:pPr>
        <w:pStyle w:val="EditorsNote"/>
      </w:pPr>
      <w:r w:rsidRPr="00C332D0">
        <w:t>Editor</w:t>
      </w:r>
      <w:r w:rsidR="005F57F9">
        <w:t>'</w:t>
      </w:r>
      <w:r w:rsidRPr="00C332D0">
        <w:t>s note:</w:t>
      </w:r>
      <w:r w:rsidR="00E44E5E">
        <w:tab/>
      </w:r>
      <w:r w:rsidRPr="00C332D0">
        <w:t>Whether Option 1 or Option 2 will be used, will be determined during the conclusion phase.</w:t>
      </w:r>
    </w:p>
    <w:p w14:paraId="5C4D6F04" w14:textId="46A9DB86" w:rsidR="006A2E66" w:rsidRPr="00331EF9" w:rsidRDefault="00E44E5E" w:rsidP="00E44E5E">
      <w:pPr>
        <w:pStyle w:val="NO"/>
      </w:pPr>
      <w:r>
        <w:t>NOTE 2:</w:t>
      </w:r>
      <w:r>
        <w:tab/>
        <w:t>Depending on the outcome of KI#8 (Enhancement for UE with tethered devices), other options to make the AF aware if the client application is running on a tethered device can be considered in addition.</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005A3BB4" w:rsidR="00F46443" w:rsidRPr="002E7528" w:rsidRDefault="00F46443" w:rsidP="00F46443">
      <w:pPr>
        <w:pStyle w:val="EditorsNote"/>
      </w:pPr>
      <w:r>
        <w:t>Editor</w:t>
      </w:r>
      <w:r w:rsidR="005F57F9">
        <w:t>'</w:t>
      </w:r>
      <w:r>
        <w:t>s note:</w:t>
      </w:r>
      <w:r w:rsidR="004C4F9C">
        <w:tab/>
      </w:r>
      <w:r>
        <w:t xml:space="preserve">Whether NG-RAN may discard obsolete PDUs in cases other than during congestion </w:t>
      </w:r>
      <w:r w:rsidR="006A2E66" w:rsidRPr="4ABDB4A7">
        <w:rPr>
          <w:lang w:val="en-US"/>
        </w:rPr>
        <w:t>(e.g</w:t>
      </w:r>
      <w:r w:rsidR="00133E9D">
        <w:rPr>
          <w:lang w:val="en-US"/>
        </w:rPr>
        <w:t>.</w:t>
      </w:r>
      <w:r w:rsidR="006A2E66" w:rsidRPr="4ABDB4A7">
        <w:rPr>
          <w:lang w:val="en-US"/>
        </w:rPr>
        <w:t xml:space="preserve"> to reduce UE power consumption)</w:t>
      </w:r>
      <w:r w:rsidR="006A2E66">
        <w:rPr>
          <w:lang w:val="en-US"/>
        </w:rPr>
        <w:t xml:space="preserve"> </w:t>
      </w:r>
      <w:r>
        <w:t>is FFS</w:t>
      </w:r>
      <w:r w:rsidR="006A2E66" w:rsidRPr="006A2E66">
        <w:rPr>
          <w:lang w:val="en-US"/>
        </w:rPr>
        <w:t xml:space="preserve"> </w:t>
      </w:r>
      <w:r w:rsidR="006A2E66" w:rsidRPr="4ABDB4A7">
        <w:rPr>
          <w:lang w:val="en-US"/>
        </w:rPr>
        <w:t>and will be determined based on feedback from RAN</w:t>
      </w:r>
      <w:r w:rsidR="00E44E5E">
        <w:rPr>
          <w:lang w:val="en-US"/>
        </w:rPr>
        <w:t> WG</w:t>
      </w:r>
      <w:r w:rsidR="006A2E66" w:rsidRPr="4ABDB4A7">
        <w:rPr>
          <w:lang w:val="en-US"/>
        </w:rPr>
        <w:t>2</w:t>
      </w:r>
      <w:r>
        <w:t>.</w:t>
      </w:r>
    </w:p>
    <w:p w14:paraId="065E7B78" w14:textId="77777777" w:rsidR="006A2E66" w:rsidRDefault="006A2E66" w:rsidP="006A2E66">
      <w:pPr>
        <w:pStyle w:val="B1"/>
        <w:rPr>
          <w:b/>
          <w:bCs/>
          <w:lang w:val="en-US"/>
        </w:rPr>
      </w:pPr>
      <w:r>
        <w:rPr>
          <w:b/>
          <w:bCs/>
          <w:lang w:val="en-US"/>
        </w:rPr>
        <w:t>-</w:t>
      </w:r>
      <w:r>
        <w:rPr>
          <w:b/>
          <w:bCs/>
          <w:lang w:val="en-US"/>
        </w:rPr>
        <w:tab/>
        <w:t>Rate adaptation at the source using ECN for L4S in combination with content ratio information</w:t>
      </w:r>
    </w:p>
    <w:p w14:paraId="71B3615D" w14:textId="77777777" w:rsidR="006A2E66" w:rsidRDefault="006A2E66" w:rsidP="006A2E66">
      <w:pPr>
        <w:pStyle w:val="B2"/>
        <w:rPr>
          <w:lang w:val="en-US"/>
        </w:rPr>
      </w:pPr>
      <w:r>
        <w:rPr>
          <w:lang w:val="en-US"/>
        </w:rPr>
        <w:t>-</w:t>
      </w:r>
      <w:r>
        <w:rPr>
          <w:lang w:val="en-US"/>
        </w:rPr>
        <w:tab/>
        <w:t>To assist the AF in determining when to reduce the sending rate for a flow for which the AF provides content ratio information to 5GS, ECN marking for L4S may be used as follows.</w:t>
      </w:r>
    </w:p>
    <w:p w14:paraId="09AB2486" w14:textId="5A514458" w:rsidR="006A2E66" w:rsidRPr="000E2B76" w:rsidRDefault="006A2E66" w:rsidP="006A2E66">
      <w:pPr>
        <w:pStyle w:val="B2"/>
        <w:rPr>
          <w:lang w:val="en-US"/>
        </w:rPr>
      </w:pPr>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w:t>
      </w:r>
      <w:r w:rsidR="00E44E5E" w:rsidRPr="00E44E5E">
        <w:rPr>
          <w:lang w:val="en-US"/>
        </w:rPr>
        <w:t xml:space="preserve"> </w:t>
      </w:r>
      <w:r w:rsidR="00E44E5E">
        <w:rPr>
          <w:lang w:val="en-US"/>
        </w:rPr>
        <w:t>clause </w:t>
      </w:r>
      <w:r w:rsidR="00E44E5E" w:rsidRPr="00531373">
        <w:rPr>
          <w:lang w:val="en-US"/>
        </w:rPr>
        <w:t>5.37.3.1</w:t>
      </w:r>
      <w:r>
        <w:rPr>
          <w:lang w:val="en-US"/>
        </w:rPr>
        <w:t xml:space="preserve"> </w:t>
      </w:r>
      <w:r w:rsidR="00E44E5E">
        <w:rPr>
          <w:lang w:val="en-US"/>
        </w:rPr>
        <w:t xml:space="preserve">of </w:t>
      </w:r>
      <w:r w:rsidR="00E87EFC">
        <w:rPr>
          <w:lang w:val="en-US"/>
        </w:rPr>
        <w:t>TS 23.501 [</w:t>
      </w:r>
      <w:r w:rsidR="00E44E5E">
        <w:rPr>
          <w:lang w:val="en-US"/>
        </w:rPr>
        <w:t>2</w:t>
      </w:r>
      <w:r>
        <w:rPr>
          <w:lang w:val="en-US"/>
        </w:rPr>
        <w:t>]), then the AF may decide to revoke the content ratio information that it provided to 5GS by updating the QoS request without providing the content ratio.</w:t>
      </w:r>
    </w:p>
    <w:p w14:paraId="05A4E659" w14:textId="77777777" w:rsidR="006A2E66" w:rsidRDefault="006A2E66" w:rsidP="006A2E66">
      <w:pPr>
        <w:pStyle w:val="B2"/>
        <w:rPr>
          <w:lang w:val="en-US" w:eastAsia="zh-CN"/>
        </w:rPr>
      </w:pPr>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p>
    <w:p w14:paraId="2225AA9E" w14:textId="5504AEA1" w:rsidR="006A2E66" w:rsidRDefault="006A2E66" w:rsidP="006A2E66">
      <w:pPr>
        <w:pStyle w:val="B2"/>
      </w:pPr>
      <w:r w:rsidRPr="4ABDB4A7">
        <w:rPr>
          <w:lang w:eastAsia="zh-CN"/>
        </w:rPr>
        <w:t>-</w:t>
      </w:r>
      <w:r>
        <w:tab/>
      </w:r>
      <w:r w:rsidRPr="4ABDB4A7">
        <w:t>PCF indicates to SMF to enable ECN marking for L4S for that QoS flow a</w:t>
      </w:r>
      <w:r w:rsidR="00E44E5E">
        <w:t>ccording to</w:t>
      </w:r>
      <w:r w:rsidR="00E44E5E" w:rsidRPr="00E44E5E">
        <w:t xml:space="preserve"> </w:t>
      </w:r>
      <w:r w:rsidR="00E44E5E" w:rsidRPr="4ABDB4A7">
        <w:t>clause </w:t>
      </w:r>
      <w:r w:rsidR="00E44E5E" w:rsidRPr="4ABDB4A7">
        <w:rPr>
          <w:lang w:eastAsia="zh-CN"/>
        </w:rPr>
        <w:t>4.15.6.6</w:t>
      </w:r>
      <w:r w:rsidRPr="4ABDB4A7">
        <w:t xml:space="preserve"> </w:t>
      </w:r>
      <w:r w:rsidR="00E44E5E">
        <w:t xml:space="preserve">of </w:t>
      </w:r>
      <w:r w:rsidR="00E87EFC" w:rsidRPr="4ABDB4A7">
        <w:t>TS</w:t>
      </w:r>
      <w:r w:rsidR="00E87EFC">
        <w:t> </w:t>
      </w:r>
      <w:r w:rsidR="00E87EFC" w:rsidRPr="4ABDB4A7">
        <w:t>23.502</w:t>
      </w:r>
      <w:r w:rsidR="00E87EFC">
        <w:t> </w:t>
      </w:r>
      <w:r w:rsidR="00E87EFC" w:rsidRPr="4ABDB4A7">
        <w:t>[</w:t>
      </w:r>
      <w:r w:rsidRPr="4ABDB4A7">
        <w:t>3]. Based on this, SMF may either activate ECN marking for L4S in NG-RAN (see</w:t>
      </w:r>
      <w:r w:rsidR="00E44E5E" w:rsidRPr="4ABDB4A7">
        <w:t xml:space="preserve"> clause 5.37.3.2</w:t>
      </w:r>
      <w:r w:rsidRPr="4ABDB4A7">
        <w:t xml:space="preserve"> </w:t>
      </w:r>
      <w:r w:rsidR="00E44E5E">
        <w:t xml:space="preserve">of </w:t>
      </w:r>
      <w:r w:rsidR="00E87EFC" w:rsidRPr="4ABDB4A7">
        <w:t>TS</w:t>
      </w:r>
      <w:r w:rsidR="00E87EFC">
        <w:t> </w:t>
      </w:r>
      <w:r w:rsidR="00E87EFC" w:rsidRPr="4ABDB4A7">
        <w:t>23.501</w:t>
      </w:r>
      <w:r w:rsidR="00E87EFC">
        <w:t> </w:t>
      </w:r>
      <w:r w:rsidR="00E87EFC" w:rsidRPr="4ABDB4A7">
        <w:t>[</w:t>
      </w:r>
      <w:r w:rsidRPr="4ABDB4A7">
        <w:t xml:space="preserve">2]) or </w:t>
      </w:r>
      <w:r>
        <w:t xml:space="preserve">in </w:t>
      </w:r>
      <w:r w:rsidRPr="4ABDB4A7">
        <w:t>PSA-UPF and, in case of ECN marking at PSA-UPF, also activate congestion reporting by NG-RAN for the QoS flow (see</w:t>
      </w:r>
      <w:r w:rsidR="00E44E5E" w:rsidRPr="4ABDB4A7">
        <w:t xml:space="preserve"> clause 5.37.3.3</w:t>
      </w:r>
      <w:r w:rsidRPr="4ABDB4A7">
        <w:t xml:space="preserve"> </w:t>
      </w:r>
      <w:r w:rsidR="00E44E5E">
        <w:t xml:space="preserve">of </w:t>
      </w:r>
      <w:r w:rsidR="00E87EFC" w:rsidRPr="4ABDB4A7">
        <w:t>TS</w:t>
      </w:r>
      <w:r w:rsidR="00E87EFC">
        <w:t> </w:t>
      </w:r>
      <w:r w:rsidR="00E87EFC" w:rsidRPr="4ABDB4A7">
        <w:t>23.501</w:t>
      </w:r>
      <w:r w:rsidR="00E87EFC">
        <w:t> </w:t>
      </w:r>
      <w:r w:rsidR="00E87EFC" w:rsidRPr="4ABDB4A7">
        <w:t>[</w:t>
      </w:r>
      <w:r w:rsidRPr="4ABDB4A7">
        <w:t>2]).</w:t>
      </w:r>
    </w:p>
    <w:p w14:paraId="1A0F316A" w14:textId="119B396D" w:rsidR="006A2E66" w:rsidRPr="00552B02" w:rsidRDefault="006A2E66" w:rsidP="006A2E66">
      <w:pPr>
        <w:pStyle w:val="B2"/>
        <w:rPr>
          <w:lang w:val="en-US"/>
        </w:rPr>
      </w:pPr>
      <w:r>
        <w:rPr>
          <w:lang w:val="en-US"/>
        </w:rPr>
        <w:t>-</w:t>
      </w:r>
      <w:r>
        <w:rPr>
          <w:lang w:val="en-US"/>
        </w:rPr>
        <w:tab/>
        <w:t>If SMF activates ECN marking for L4S in NG-RAN, i.e</w:t>
      </w:r>
      <w:r w:rsidR="00133E9D">
        <w:rPr>
          <w:lang w:val="en-US"/>
        </w:rPr>
        <w:t>.</w:t>
      </w:r>
      <w:r>
        <w:rPr>
          <w:lang w:val="en-US"/>
        </w:rPr>
        <w:t xml:space="preserve"> i</w:t>
      </w:r>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p>
    <w:p w14:paraId="53E763F5" w14:textId="39875250"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p>
    <w:p w14:paraId="6EF28D89" w14:textId="463CF79B" w:rsidR="006A2E66" w:rsidRDefault="006A2E66" w:rsidP="006A2E66">
      <w:pPr>
        <w:pStyle w:val="NO"/>
      </w:pPr>
      <w:r>
        <w:t>NOTE </w:t>
      </w:r>
      <w:r w:rsidR="001B4C68">
        <w:t>3</w:t>
      </w:r>
      <w:r>
        <w:t>:</w:t>
      </w:r>
      <w:r>
        <w:tab/>
        <w:t>This aspect of not applying ECN marking in the case described above is assumed to only be captured as a Note in normative specifications.</w:t>
      </w:r>
    </w:p>
    <w:p w14:paraId="6A2CB14F" w14:textId="62E8196B" w:rsidR="006A2E66" w:rsidRDefault="006A2E66" w:rsidP="006A2E66">
      <w:pPr>
        <w:pStyle w:val="B3"/>
      </w:pPr>
      <w:r>
        <w:lastRenderedPageBreak/>
        <w:t>-</w:t>
      </w:r>
      <w:r>
        <w:tab/>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F9B1D4F" w14:textId="68C308B3" w:rsidR="006A2E66" w:rsidRPr="00552B02" w:rsidRDefault="006A2E66" w:rsidP="006A2E66">
      <w:pPr>
        <w:pStyle w:val="B2"/>
        <w:rPr>
          <w:lang w:val="en-US"/>
        </w:rPr>
      </w:pPr>
      <w:r>
        <w:rPr>
          <w:lang w:val="en-US"/>
        </w:rPr>
        <w:t>-</w:t>
      </w:r>
      <w:r>
        <w:rPr>
          <w:lang w:val="en-US"/>
        </w:rPr>
        <w:tab/>
        <w:t>If SMF activates ECN marking for L4S in PSA-UPF, i.e</w:t>
      </w:r>
      <w:r w:rsidR="00133E9D">
        <w:rPr>
          <w:lang w:val="en-US"/>
        </w:rPr>
        <w:t>.</w:t>
      </w:r>
      <w:r>
        <w:rPr>
          <w:lang w:val="en-US"/>
        </w:rPr>
        <w:t xml:space="preserve"> i</w:t>
      </w:r>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p>
    <w:p w14:paraId="0CC031F9" w14:textId="15A9B1F9"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does not need to indicate congestion for the QoS flow to the PSA-UPF</w:t>
      </w:r>
      <w:r w:rsidRPr="4ABDB4A7">
        <w:t>.</w:t>
      </w:r>
    </w:p>
    <w:p w14:paraId="4449E1DE" w14:textId="3DCD2BE6" w:rsidR="006A2E66" w:rsidRDefault="006A2E66" w:rsidP="006A2E66">
      <w:pPr>
        <w:pStyle w:val="NO"/>
      </w:pPr>
      <w:r>
        <w:t>NOTE </w:t>
      </w:r>
      <w:r w:rsidR="001B4C68">
        <w:t>4</w:t>
      </w:r>
      <w:r>
        <w:t>:</w:t>
      </w:r>
      <w:r>
        <w:tab/>
        <w:t>This aspect of not indicating congestion information in the case described above is assumed to only be captured as a Note in normative specifications.</w:t>
      </w:r>
    </w:p>
    <w:p w14:paraId="616AD544" w14:textId="446E5333" w:rsidR="006A2E66" w:rsidRPr="000B52BE" w:rsidRDefault="006A2E66" w:rsidP="006A2E66">
      <w:pPr>
        <w:pStyle w:val="B3"/>
      </w:pPr>
      <w:r>
        <w:t>-</w:t>
      </w:r>
      <w:r>
        <w:tab/>
        <w:t xml:space="preserve">If NG-RAN </w:t>
      </w:r>
      <w:r>
        <w:rPr>
          <w:lang w:val="en-US"/>
        </w:rPr>
        <w:t>cannot meet the QoS characteristics of other QoS flows in the cell, e.g</w:t>
      </w:r>
      <w:r w:rsidR="00133E9D">
        <w:rPr>
          <w:lang w:val="en-US"/>
        </w:rPr>
        <w:t>.</w:t>
      </w:r>
      <w:r>
        <w:rPr>
          <w:lang w:val="en-US"/>
        </w:rPr>
        <w:t xml:space="preserve">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p>
    <w:p w14:paraId="5A8486D1" w14:textId="06B7340F" w:rsidR="006A2E66" w:rsidRPr="00F66E54" w:rsidRDefault="006A2E66" w:rsidP="006A2E66">
      <w:pPr>
        <w:pStyle w:val="B2"/>
        <w:rPr>
          <w:lang w:val="en-US"/>
        </w:rPr>
      </w:pPr>
      <w:r>
        <w:rPr>
          <w:lang w:val="en-US"/>
        </w:rPr>
        <w:t>-</w:t>
      </w:r>
      <w:r>
        <w:rPr>
          <w:lang w:val="en-US"/>
        </w:rPr>
        <w:tab/>
        <w:t xml:space="preserve">The UE application client provides L4S feedback to the AF following </w:t>
      </w:r>
      <w:r w:rsidR="008A02F7">
        <w:t>IETF RFC </w:t>
      </w:r>
      <w:r>
        <w:t>9330 </w:t>
      </w:r>
      <w:r>
        <w:rPr>
          <w:lang w:val="en-US"/>
        </w:rPr>
        <w:t>[14] as described in</w:t>
      </w:r>
      <w:r w:rsidR="00E44E5E">
        <w:rPr>
          <w:lang w:val="en-US"/>
        </w:rPr>
        <w:t xml:space="preserve"> clause </w:t>
      </w:r>
      <w:r w:rsidR="00E44E5E">
        <w:t>5.37.3.1</w:t>
      </w:r>
      <w:r>
        <w:rPr>
          <w:lang w:val="en-US"/>
        </w:rPr>
        <w:t xml:space="preserve"> </w:t>
      </w:r>
      <w:r w:rsidR="00E44E5E">
        <w:rPr>
          <w:lang w:val="en-US"/>
        </w:rPr>
        <w:t xml:space="preserve">of </w:t>
      </w:r>
      <w:r w:rsidR="00E87EFC">
        <w:rPr>
          <w:lang w:val="en-US"/>
        </w:rPr>
        <w:t>TS 23.501 [</w:t>
      </w:r>
      <w:r>
        <w:rPr>
          <w:lang w:val="en-US"/>
        </w:rPr>
        <w:t>2].</w:t>
      </w:r>
    </w:p>
    <w:p w14:paraId="58BAE689" w14:textId="3DF5F334" w:rsidR="006A2E66" w:rsidRPr="00331EF9" w:rsidRDefault="006A2E66" w:rsidP="00331EF9">
      <w:pPr>
        <w:pStyle w:val="B2"/>
        <w:rPr>
          <w:lang w:val="en-US"/>
        </w:rPr>
      </w:pPr>
      <w:r>
        <w:t>-</w:t>
      </w:r>
      <w:r>
        <w:tab/>
      </w:r>
      <w:r>
        <w:rPr>
          <w:lang w:val="en-US"/>
        </w:rPr>
        <w:t>The AF may decide to trigger rate reduction based on the L4S feedback received from the UE/application client.</w:t>
      </w:r>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45" w:name="_Toc175896290"/>
      <w:r w:rsidRPr="00042496">
        <w:rPr>
          <w:rFonts w:eastAsia="DengXian"/>
        </w:rPr>
        <w:t>6.</w:t>
      </w:r>
      <w:r>
        <w:rPr>
          <w:rFonts w:eastAsia="DengXian"/>
        </w:rPr>
        <w:t>1</w:t>
      </w:r>
      <w:r w:rsidRPr="00042496">
        <w:rPr>
          <w:rFonts w:eastAsia="DengXian"/>
        </w:rPr>
        <w:t>.3</w:t>
      </w:r>
      <w:r w:rsidRPr="00042496">
        <w:rPr>
          <w:rFonts w:eastAsia="DengXian"/>
        </w:rPr>
        <w:tab/>
        <w:t>Procedures</w:t>
      </w:r>
      <w:bookmarkEnd w:id="145"/>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46" w:name="_Toc175896291"/>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46"/>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lastRenderedPageBreak/>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pPr>
      <w:r w:rsidRPr="00402825">
        <w:t>-</w:t>
      </w:r>
      <w:r w:rsidRPr="00402825">
        <w:tab/>
        <w:t>Indicate support of PDU Set content ratio awareness to SMF</w:t>
      </w:r>
      <w:r w:rsidRPr="00735BDD">
        <w:t xml:space="preserve"> during QoS flow establishment and during Xn and N2 handovers.</w:t>
      </w:r>
    </w:p>
    <w:p w14:paraId="6B80A6D5" w14:textId="77777777" w:rsidR="006A2E66" w:rsidRPr="00331EF9" w:rsidRDefault="006A2E66" w:rsidP="00331EF9">
      <w:pPr>
        <w:rPr>
          <w:b/>
          <w:bCs/>
        </w:rPr>
      </w:pPr>
      <w:r w:rsidRPr="00331EF9">
        <w:rPr>
          <w:b/>
          <w:bCs/>
        </w:rPr>
        <w:t>UE:</w:t>
      </w:r>
    </w:p>
    <w:p w14:paraId="418D1CF5" w14:textId="77777777" w:rsidR="006A2E66" w:rsidRPr="00C332D0" w:rsidRDefault="006A2E66" w:rsidP="006A2E66">
      <w:pPr>
        <w:pStyle w:val="B1"/>
      </w:pPr>
      <w:r>
        <w:t xml:space="preserve">(Only if Option 2 is chosen) </w:t>
      </w:r>
      <w:r w:rsidRPr="00C332D0">
        <w:t>-</w:t>
      </w:r>
      <w:r w:rsidRPr="00C332D0">
        <w:tab/>
        <w:t>Indicates its ability to tolerate loss of PDUs in a PDU Set.</w:t>
      </w:r>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147" w:name="_Toc148498832"/>
      <w:bookmarkStart w:id="148" w:name="_Toc175896292"/>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47"/>
      <w:r w:rsidR="00086018" w:rsidRPr="00B56006">
        <w:rPr>
          <w:rFonts w:eastAsia="DengXian"/>
        </w:rPr>
        <w:t xml:space="preserve"> and reporting</w:t>
      </w:r>
      <w:bookmarkEnd w:id="148"/>
    </w:p>
    <w:p w14:paraId="138FB0C4" w14:textId="79E08898" w:rsidR="00086018" w:rsidRPr="00B56006" w:rsidRDefault="008D0B23" w:rsidP="00086018">
      <w:pPr>
        <w:pStyle w:val="Heading3"/>
        <w:rPr>
          <w:rFonts w:eastAsia="DengXian"/>
        </w:rPr>
      </w:pPr>
      <w:bookmarkStart w:id="149" w:name="_Toc175896293"/>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49"/>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150" w:name="_Toc175896294"/>
      <w:r>
        <w:rPr>
          <w:rFonts w:eastAsia="DengXian"/>
        </w:rPr>
        <w:t>6.2</w:t>
      </w:r>
      <w:r w:rsidR="00086018" w:rsidRPr="00B56006">
        <w:rPr>
          <w:rFonts w:eastAsia="DengXian"/>
        </w:rPr>
        <w:t>.2</w:t>
      </w:r>
      <w:r w:rsidR="00086018" w:rsidRPr="00B56006">
        <w:rPr>
          <w:rFonts w:eastAsia="DengXian" w:hint="eastAsia"/>
        </w:rPr>
        <w:tab/>
        <w:t>Description</w:t>
      </w:r>
      <w:bookmarkEnd w:id="150"/>
    </w:p>
    <w:p w14:paraId="06FAD894" w14:textId="5CD37565"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5F57F9">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5F57F9">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51" w:name="_Toc175896295"/>
      <w:r>
        <w:rPr>
          <w:rFonts w:eastAsia="DengXian"/>
        </w:rPr>
        <w:t>6.2</w:t>
      </w:r>
      <w:r w:rsidR="00086018" w:rsidRPr="00B56006">
        <w:rPr>
          <w:rFonts w:eastAsia="DengXian"/>
        </w:rPr>
        <w:t>.3</w:t>
      </w:r>
      <w:r w:rsidR="00086018" w:rsidRPr="00B56006">
        <w:rPr>
          <w:rFonts w:eastAsia="DengXian"/>
        </w:rPr>
        <w:tab/>
        <w:t>Procedures</w:t>
      </w:r>
      <w:bookmarkEnd w:id="151"/>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4E09DC" w:rsidP="003D3AFF">
      <w:pPr>
        <w:pStyle w:val="TH"/>
      </w:pPr>
      <w:r>
        <w:rPr>
          <w:noProof/>
        </w:rPr>
        <w:object w:dxaOrig="10905" w:dyaOrig="5145" w14:anchorId="4852284D">
          <v:shape id="_x0000_i1027" type="#_x0000_t75" alt="" style="width:479.55pt;height:238.4pt;mso-width-percent:0;mso-height-percent:0;mso-width-percent:0;mso-height-percent:0" o:ole="">
            <v:imagedata r:id="rId16" o:title=""/>
          </v:shape>
          <o:OLEObject Type="Embed" ProgID="Visio.Drawing.11" ShapeID="_x0000_i1027" DrawAspect="Content" ObjectID="_1786513584" r:id="rId17"/>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The AF informs the PCF that the UE application allows discarding of FEC PDU(s) that are redundant using the Nnef_AFsessionWithQoS_Create/Update request message.</w:t>
      </w:r>
    </w:p>
    <w:p w14:paraId="35B74C73" w14:textId="14D5BA05"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E87EFC">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6FCA81ED"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If is FFS if additional PDU Set QoS parameter needs to be defined that the UPF provides to inform NG-RAN on FEC PDU</w:t>
      </w:r>
      <w:r w:rsidR="005F57F9">
        <w:rPr>
          <w:lang w:eastAsia="zh-CN"/>
        </w:rPr>
        <w:t>'</w:t>
      </w:r>
      <w:r>
        <w:rPr>
          <w:lang w:eastAsia="zh-CN"/>
        </w:rPr>
        <w:t>s.</w:t>
      </w:r>
    </w:p>
    <w:p w14:paraId="4C8E8798" w14:textId="35309C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4FE9AD81"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2D44AD23" w14:textId="26910E57"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6D4F1B47" w14:textId="18D0E5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54347050" w14:textId="561AF955"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152" w:name="_Toc175896296"/>
      <w:r>
        <w:rPr>
          <w:rFonts w:eastAsia="DengXian"/>
        </w:rPr>
        <w:t>6.2</w:t>
      </w:r>
      <w:r w:rsidR="00086018" w:rsidRPr="00B56006">
        <w:rPr>
          <w:rFonts w:eastAsia="DengXian"/>
        </w:rPr>
        <w:t>.4</w:t>
      </w:r>
      <w:r w:rsidR="00086018" w:rsidRPr="00B56006">
        <w:rPr>
          <w:rFonts w:eastAsia="DengXian"/>
        </w:rPr>
        <w:tab/>
        <w:t>Impacts on services, entities and interfaces</w:t>
      </w:r>
      <w:bookmarkEnd w:id="152"/>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153" w:name="_Toc175896297"/>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53"/>
    </w:p>
    <w:p w14:paraId="7291166E" w14:textId="135FEF09" w:rsidR="00823309" w:rsidRPr="00735BDD" w:rsidRDefault="008D0B23" w:rsidP="00735BDD">
      <w:pPr>
        <w:pStyle w:val="Heading3"/>
      </w:pPr>
      <w:bookmarkStart w:id="154" w:name="_Toc326248710"/>
      <w:bookmarkStart w:id="155" w:name="_Toc16331"/>
      <w:bookmarkStart w:id="156" w:name="_Toc21987"/>
      <w:bookmarkStart w:id="157" w:name="_Toc43393391"/>
      <w:bookmarkStart w:id="158" w:name="_Toc29580"/>
      <w:bookmarkStart w:id="159" w:name="_Toc30155542"/>
      <w:bookmarkStart w:id="160" w:name="_Toc31456"/>
      <w:bookmarkStart w:id="161" w:name="_Toc25740480"/>
      <w:bookmarkStart w:id="162" w:name="_Toc25417345"/>
      <w:bookmarkStart w:id="163" w:name="_Toc25417813"/>
      <w:bookmarkStart w:id="164" w:name="_Toc23409919"/>
      <w:bookmarkStart w:id="165" w:name="_Toc8841"/>
      <w:bookmarkStart w:id="166" w:name="_Toc42770250"/>
      <w:bookmarkStart w:id="167" w:name="_Toc31639221"/>
      <w:bookmarkStart w:id="168" w:name="_Toc22393"/>
      <w:bookmarkStart w:id="169" w:name="_Toc20730728"/>
      <w:bookmarkStart w:id="170" w:name="_Toc42779306"/>
      <w:bookmarkStart w:id="171" w:name="_Toc27640"/>
      <w:bookmarkStart w:id="172" w:name="_Toc31448745"/>
      <w:bookmarkStart w:id="173" w:name="_Toc4608"/>
      <w:bookmarkStart w:id="174" w:name="_Toc9220"/>
      <w:bookmarkStart w:id="175" w:name="_Toc19881"/>
      <w:bookmarkStart w:id="176" w:name="_Toc29443"/>
      <w:bookmarkStart w:id="177" w:name="_Toc25416990"/>
      <w:bookmarkStart w:id="178" w:name="_Toc30155662"/>
      <w:bookmarkStart w:id="179" w:name="_Toc20147942"/>
      <w:bookmarkStart w:id="180" w:name="_Toc30089"/>
      <w:bookmarkStart w:id="181" w:name="_Toc31361020"/>
      <w:bookmarkStart w:id="182" w:name="_Toc31296403"/>
      <w:bookmarkStart w:id="183" w:name="_Toc44004563"/>
      <w:bookmarkStart w:id="184" w:name="_Toc44490800"/>
      <w:bookmarkStart w:id="185" w:name="_Toc175896298"/>
      <w:r>
        <w:rPr>
          <w:lang w:eastAsia="ja-JP"/>
        </w:rPr>
        <w:t>6.3</w:t>
      </w:r>
      <w:r w:rsidR="00823309" w:rsidRPr="00BA3074">
        <w:rPr>
          <w:lang w:eastAsia="ja-JP"/>
        </w:rPr>
        <w:t>.1</w:t>
      </w:r>
      <w:r w:rsidR="00823309" w:rsidRPr="00BA3074">
        <w:rPr>
          <w:lang w:eastAsia="ja-JP"/>
        </w:rPr>
        <w:tab/>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00823309" w:rsidRPr="00A947AE">
        <w:rPr>
          <w:lang w:eastAsia="ja-JP"/>
        </w:rPr>
        <w:t>Key Issue mapping</w:t>
      </w:r>
      <w:bookmarkEnd w:id="185"/>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186" w:name="_Toc175896299"/>
      <w:r>
        <w:rPr>
          <w:lang w:eastAsia="ja-JP"/>
        </w:rPr>
        <w:t>6.3</w:t>
      </w:r>
      <w:r w:rsidR="00823309" w:rsidRPr="00BA3074">
        <w:rPr>
          <w:lang w:eastAsia="ja-JP"/>
        </w:rPr>
        <w:t>.</w:t>
      </w:r>
      <w:r w:rsidR="00823309">
        <w:rPr>
          <w:lang w:eastAsia="ja-JP"/>
        </w:rPr>
        <w:t>2</w:t>
      </w:r>
      <w:r w:rsidR="00823309" w:rsidRPr="00BA3074">
        <w:rPr>
          <w:lang w:eastAsia="ja-JP"/>
        </w:rPr>
        <w:tab/>
        <w:t>Description</w:t>
      </w:r>
      <w:bookmarkEnd w:id="186"/>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0D5B30C4"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5F57F9">
        <w:rPr>
          <w:rFonts w:eastAsia="DengXian"/>
        </w:rPr>
        <w:t>'</w:t>
      </w:r>
      <w:r>
        <w:rPr>
          <w:rFonts w:eastAsia="DengXian"/>
        </w:rPr>
        <w:t>s more, the mapping relationship could also be a more general ranges, e.g. PSI X--- Y corresponds to the FEC transmission ratio X1---Y1%.</w:t>
      </w:r>
    </w:p>
    <w:p w14:paraId="0675ABCD" w14:textId="5982A398" w:rsidR="00823309" w:rsidRPr="00302CEE"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19ACB3A8" w:rsidR="00823309" w:rsidRPr="00AC4E9C"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4DC82D8D" w:rsidR="00823309" w:rsidRPr="003E4273" w:rsidRDefault="00823309" w:rsidP="00823309">
      <w:pPr>
        <w:pStyle w:val="EditorsNote"/>
        <w:rPr>
          <w:lang w:eastAsia="ko-KR"/>
        </w:rPr>
      </w:pPr>
      <w:r w:rsidRPr="00BE5FA2">
        <w:rPr>
          <w:lang w:eastAsia="ko-KR"/>
        </w:rPr>
        <w:t>Editor</w:t>
      </w:r>
      <w:r w:rsidR="005F57F9">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252615C"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5224BCCF"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in this envisioned solution the e2e FEC relates to FEC introduced by the radio interfaces</w:t>
      </w:r>
      <w:r w:rsidR="005F57F9">
        <w:rPr>
          <w:rFonts w:eastAsia="DengXian"/>
        </w:rPr>
        <w:t>'</w:t>
      </w:r>
      <w:r>
        <w:rPr>
          <w:rFonts w:eastAsia="DengXian"/>
        </w:rPr>
        <w:t xml:space="preserve"> channel coding and HARQ is FFS.</w:t>
      </w:r>
    </w:p>
    <w:p w14:paraId="49816B77" w14:textId="5F0F4C8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SA WG4 to get feedback on this solution.</w:t>
      </w:r>
    </w:p>
    <w:p w14:paraId="1A4F7FC6" w14:textId="28CCF8A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187" w:name="_Toc175896300"/>
      <w:r>
        <w:t>6.3</w:t>
      </w:r>
      <w:r w:rsidR="00823309" w:rsidRPr="00BA3074">
        <w:t>.</w:t>
      </w:r>
      <w:r w:rsidR="00823309">
        <w:t>3</w:t>
      </w:r>
      <w:r w:rsidR="00823309" w:rsidRPr="00BA3074">
        <w:tab/>
        <w:t>Procedures</w:t>
      </w:r>
      <w:bookmarkEnd w:id="187"/>
    </w:p>
    <w:p w14:paraId="3C611768" w14:textId="58E3BB80" w:rsidR="00823309" w:rsidRPr="00F6034A" w:rsidRDefault="004E09DC" w:rsidP="003D3AFF">
      <w:pPr>
        <w:pStyle w:val="TH"/>
        <w:rPr>
          <w:sz w:val="28"/>
        </w:rPr>
      </w:pPr>
      <w:r w:rsidRPr="003D3AFF">
        <w:rPr>
          <w:noProof/>
        </w:rPr>
        <w:object w:dxaOrig="12611" w:dyaOrig="9571" w14:anchorId="00D7CF8B">
          <v:shape id="_x0000_i1028" type="#_x0000_t75" alt="" style="width:447.6pt;height:336.9pt;mso-width-percent:0;mso-height-percent:0;mso-width-percent:0;mso-height-percent:0" o:ole="">
            <v:imagedata r:id="rId18" o:title=""/>
          </v:shape>
          <o:OLEObject Type="Embed" ProgID="Visio.Drawing.15" ShapeID="_x0000_i1028" DrawAspect="Content" ObjectID="_1786513585"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The AF sends a request to reserve resources for an AF session using Nnef_AFsessionWithQoS_Create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lastRenderedPageBreak/>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p>
    <w:p w14:paraId="41D1E849" w14:textId="13837F39" w:rsidR="00823309" w:rsidRPr="00735BDD" w:rsidRDefault="004C4F9C" w:rsidP="00735BDD">
      <w:pPr>
        <w:pStyle w:val="B1"/>
        <w:rPr>
          <w:rFonts w:eastAsia="DengXian"/>
          <w:b/>
          <w:bCs/>
        </w:rPr>
      </w:pPr>
      <w:r>
        <w:rPr>
          <w:rFonts w:eastAsia="DengXian"/>
        </w:rPr>
        <w:tab/>
      </w:r>
      <w:r w:rsidR="00823309"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188" w:name="_Toc175896301"/>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188"/>
    </w:p>
    <w:p w14:paraId="5CB41E04" w14:textId="1D7CB98D" w:rsidR="00823309" w:rsidRPr="001138E9" w:rsidRDefault="00035C4E" w:rsidP="00823309">
      <w:pPr>
        <w:pStyle w:val="EditorsNote"/>
      </w:pPr>
      <w:r>
        <w:t>Editor</w:t>
      </w:r>
      <w:r w:rsidR="005F57F9">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189" w:name="_Toc175896302"/>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189"/>
    </w:p>
    <w:p w14:paraId="00FE5580" w14:textId="535FB26D" w:rsidR="00D72840" w:rsidRDefault="008D0B23" w:rsidP="00D72840">
      <w:pPr>
        <w:pStyle w:val="Heading3"/>
        <w:rPr>
          <w:lang w:eastAsia="zh-CN"/>
        </w:rPr>
      </w:pPr>
      <w:bookmarkStart w:id="190" w:name="_Toc175896303"/>
      <w:r>
        <w:t>6.4</w:t>
      </w:r>
      <w:r w:rsidR="00D72840" w:rsidRPr="00B5477F">
        <w:t>.1</w:t>
      </w:r>
      <w:r w:rsidR="00D72840" w:rsidRPr="00B5477F">
        <w:rPr>
          <w:rFonts w:hint="eastAsia"/>
        </w:rPr>
        <w:tab/>
      </w:r>
      <w:r w:rsidR="00D72840" w:rsidRPr="00B5477F">
        <w:t>Key Issue mapping</w:t>
      </w:r>
      <w:bookmarkEnd w:id="190"/>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191" w:name="_Toc175896304"/>
      <w:r>
        <w:t>6.4</w:t>
      </w:r>
      <w:r w:rsidR="00D72840" w:rsidRPr="00B5477F">
        <w:t>.2</w:t>
      </w:r>
      <w:r w:rsidR="00D72840" w:rsidRPr="00B5477F">
        <w:rPr>
          <w:rFonts w:hint="eastAsia"/>
        </w:rPr>
        <w:tab/>
        <w:t>Description</w:t>
      </w:r>
      <w:bookmarkEnd w:id="191"/>
    </w:p>
    <w:p w14:paraId="599A6F22" w14:textId="3F0963FD" w:rsidR="00D72840" w:rsidRPr="00CF389E" w:rsidRDefault="008D0B23" w:rsidP="00D72840">
      <w:pPr>
        <w:pStyle w:val="Heading4"/>
        <w:rPr>
          <w:lang w:eastAsia="zh-CN"/>
        </w:rPr>
      </w:pPr>
      <w:bookmarkStart w:id="192" w:name="_Toc175896305"/>
      <w:r>
        <w:t>6.4</w:t>
      </w:r>
      <w:r w:rsidR="00D72840" w:rsidRPr="00B5477F">
        <w:t>.2</w:t>
      </w:r>
      <w:r w:rsidR="00D72840">
        <w:t>.1</w:t>
      </w:r>
      <w:r w:rsidR="00D72840" w:rsidRPr="00B5477F">
        <w:rPr>
          <w:rFonts w:hint="eastAsia"/>
        </w:rPr>
        <w:tab/>
      </w:r>
      <w:r w:rsidR="00D72840">
        <w:t>FEC</w:t>
      </w:r>
      <w:bookmarkEnd w:id="192"/>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193" w:name="_Toc175896306"/>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193"/>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41DE61FF" w:rsidR="00D72840" w:rsidRPr="001C215C"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194" w:name="_Toc175896307"/>
      <w:r>
        <w:t>6.4</w:t>
      </w:r>
      <w:r w:rsidR="00D72840">
        <w:t>.2.</w:t>
      </w:r>
      <w:r w:rsidR="00D72840" w:rsidRPr="003067C8">
        <w:t>3</w:t>
      </w:r>
      <w:r w:rsidR="00CC466E">
        <w:tab/>
      </w:r>
      <w:r w:rsidR="00D72840">
        <w:t>Implementation of PDU Set FEC</w:t>
      </w:r>
      <w:bookmarkEnd w:id="194"/>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55517258"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core network/AF can know whether a request for FEC support for PDU Sets on Uu can be supported in UL direction is FFS.</w:t>
      </w:r>
      <w:r w:rsidR="005F57F9">
        <w:rPr>
          <w:lang w:eastAsia="zh-CN"/>
        </w:rPr>
        <w:t>"</w:t>
      </w:r>
    </w:p>
    <w:p w14:paraId="5F03B0A9" w14:textId="7FAB9FFE"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468E2BED" w14:textId="5D3A6EE6"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17741171" w14:textId="6B73E7D3"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38F47217" w14:textId="5F268D8D"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195" w:name="_Toc175896308"/>
      <w:r>
        <w:lastRenderedPageBreak/>
        <w:t>6.4</w:t>
      </w:r>
      <w:r w:rsidR="00D72840" w:rsidRPr="00B5477F">
        <w:t>.3</w:t>
      </w:r>
      <w:r w:rsidR="00D72840" w:rsidRPr="00B5477F">
        <w:tab/>
        <w:t>Procedures</w:t>
      </w:r>
      <w:bookmarkEnd w:id="195"/>
    </w:p>
    <w:p w14:paraId="10373D54" w14:textId="77777777" w:rsidR="00D72840" w:rsidRDefault="004E09DC" w:rsidP="00035C4E">
      <w:pPr>
        <w:pStyle w:val="TH"/>
      </w:pPr>
      <w:r>
        <w:rPr>
          <w:noProof/>
        </w:rPr>
        <w:object w:dxaOrig="16369" w:dyaOrig="7129" w14:anchorId="5220324F">
          <v:shape id="_x0000_i1029" type="#_x0000_t75" alt="" style="width:446.95pt;height:197.65pt;mso-width-percent:0;mso-height-percent:0;mso-width-percent:0;mso-height-percent:0" o:ole="">
            <v:imagedata r:id="rId20" o:title=""/>
          </v:shape>
          <o:OLEObject Type="Embed" ProgID="Visio.Drawing.15" ShapeID="_x0000_i1029" DrawAspect="Content" ObjectID="_1786513586" r:id="rId21"/>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If the XRM AF does not locate at trusted domain, the AF sends the Nnef_AFsessionwithQoS_Create Request to the NEF. If the XRM AF locates at trusted domain, the AF sends the Npcf_PolicyAuthorization_Create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The PCF sends Npcf_SMPolicyControl_UpdateNotify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196" w:name="_Toc175896309"/>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196"/>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0A5345F" w:rsidR="00F67987" w:rsidRPr="0079792C" w:rsidRDefault="008D0B23" w:rsidP="00F67987">
      <w:pPr>
        <w:pStyle w:val="Heading2"/>
      </w:pPr>
      <w:bookmarkStart w:id="197" w:name="_Toc175896310"/>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5F57F9">
        <w:rPr>
          <w:rFonts w:cs="Arial"/>
        </w:rPr>
        <w:t>'</w:t>
      </w:r>
      <w:r w:rsidR="00F67987" w:rsidRPr="009C3399">
        <w:rPr>
          <w:rFonts w:cs="Arial"/>
        </w:rPr>
        <w:t>s other PDU Set QoS handling different from the handling with for PSDB/PSER/PSIHI</w:t>
      </w:r>
      <w:bookmarkEnd w:id="197"/>
    </w:p>
    <w:p w14:paraId="2195D196" w14:textId="05032EB9" w:rsidR="00F67987" w:rsidRPr="0079792C" w:rsidRDefault="008D0B23" w:rsidP="00F67987">
      <w:pPr>
        <w:pStyle w:val="Heading3"/>
      </w:pPr>
      <w:bookmarkStart w:id="198" w:name="_Toc175896311"/>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198"/>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199" w:name="_Toc175896312"/>
      <w:r>
        <w:t>6.5</w:t>
      </w:r>
      <w:r w:rsidR="00F67987" w:rsidRPr="0079792C">
        <w:t>.2</w:t>
      </w:r>
      <w:r w:rsidR="00F67987" w:rsidRPr="0079792C">
        <w:rPr>
          <w:rFonts w:hint="eastAsia"/>
        </w:rPr>
        <w:tab/>
        <w:t>Description</w:t>
      </w:r>
      <w:bookmarkEnd w:id="199"/>
    </w:p>
    <w:p w14:paraId="703BA862" w14:textId="1208089F" w:rsidR="00035C4E" w:rsidRDefault="00035C4E" w:rsidP="00035C4E">
      <w:pPr>
        <w:rPr>
          <w:noProof/>
        </w:rPr>
      </w:pPr>
      <w:r>
        <w:rPr>
          <w:noProof/>
        </w:rPr>
        <w:t xml:space="preserve">According to RAN agreement </w:t>
      </w:r>
      <w:r w:rsidR="005F57F9">
        <w:rPr>
          <w:noProof/>
        </w:rPr>
        <w:t>"</w:t>
      </w:r>
      <w:r>
        <w:rPr>
          <w:noProof/>
        </w:rPr>
        <w:t>In case of congestion, the gNB may use the PSI for PDU set discarding</w:t>
      </w:r>
      <w:r w:rsidR="005F57F9">
        <w:rPr>
          <w:noProof/>
        </w:rPr>
        <w:t>"</w:t>
      </w:r>
      <w:r>
        <w:rPr>
          <w:noProof/>
        </w:rPr>
        <w:t xml:space="preserve"> as defined in </w:t>
      </w:r>
      <w:r w:rsidR="00E87EFC">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1EC4FB11" w:rsidR="00035C4E" w:rsidRDefault="00035C4E" w:rsidP="00035C4E">
      <w:pPr>
        <w:pStyle w:val="B1"/>
        <w:rPr>
          <w:noProof/>
        </w:rPr>
      </w:pPr>
      <w:r>
        <w:rPr>
          <w:noProof/>
        </w:rPr>
        <w:t>-</w:t>
      </w:r>
      <w:r>
        <w:rPr>
          <w:noProof/>
        </w:rPr>
        <w:tab/>
        <w:t>It is possible the AF doesn</w:t>
      </w:r>
      <w:r w:rsidR="005F57F9">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115D47AD" w:rsidR="00035C4E" w:rsidRDefault="00035C4E" w:rsidP="00035C4E">
      <w:pPr>
        <w:pStyle w:val="B1"/>
        <w:rPr>
          <w:noProof/>
        </w:rPr>
      </w:pPr>
      <w:r>
        <w:rPr>
          <w:noProof/>
        </w:rPr>
        <w:t>-</w:t>
      </w:r>
      <w:r>
        <w:rPr>
          <w:noProof/>
        </w:rPr>
        <w:tab/>
        <w:t>SMF dectivates PSA UPF to perform PDU Set marking in case NG RAN doesn</w:t>
      </w:r>
      <w:r w:rsidR="005F57F9">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200" w:name="_Toc175896313"/>
      <w:r>
        <w:t>6.5</w:t>
      </w:r>
      <w:r w:rsidR="00F67987" w:rsidRPr="0079792C">
        <w:t>.3</w:t>
      </w:r>
      <w:r w:rsidR="00F67987" w:rsidRPr="0079792C">
        <w:tab/>
        <w:t>Procedures</w:t>
      </w:r>
      <w:bookmarkEnd w:id="200"/>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4B572EA3"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5F57F9">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5F57F9">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01" w:name="_Toc175896314"/>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01"/>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6B1D8059" w:rsidR="00035C4E" w:rsidRDefault="00035C4E" w:rsidP="00035C4E">
      <w:pPr>
        <w:pStyle w:val="B1"/>
        <w:rPr>
          <w:lang w:eastAsia="zh-CN"/>
        </w:rPr>
      </w:pPr>
      <w:r>
        <w:rPr>
          <w:lang w:eastAsia="zh-CN"/>
        </w:rPr>
        <w:t>-</w:t>
      </w:r>
      <w:r>
        <w:rPr>
          <w:lang w:eastAsia="zh-CN"/>
        </w:rPr>
        <w:tab/>
        <w:t>Trigger the PSA UPF to activate the DL PDU Set marking based on RAN</w:t>
      </w:r>
      <w:r w:rsidR="005F57F9">
        <w:rPr>
          <w:lang w:eastAsia="zh-CN"/>
        </w:rPr>
        <w:t>'</w:t>
      </w:r>
      <w:r>
        <w:rPr>
          <w:lang w:eastAsia="zh-CN"/>
        </w:rPr>
        <w:t>s request. If PSA UPF doesn</w:t>
      </w:r>
      <w:r w:rsidR="005F57F9">
        <w:rPr>
          <w:lang w:eastAsia="zh-CN"/>
        </w:rPr>
        <w:t>'</w:t>
      </w:r>
      <w:r>
        <w:rPr>
          <w:lang w:eastAsia="zh-CN"/>
        </w:rPr>
        <w:t>t support PDU Set marking, the SMF rejects RAN</w:t>
      </w:r>
      <w:r w:rsidR="005F57F9">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02" w:name="_Toc175896315"/>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02"/>
    </w:p>
    <w:p w14:paraId="63CE0FBE" w14:textId="14E3BFD3" w:rsidR="002E6DBD" w:rsidRPr="00822E86" w:rsidRDefault="008D0B23" w:rsidP="00735BDD">
      <w:pPr>
        <w:pStyle w:val="Heading3"/>
        <w:rPr>
          <w:rFonts w:eastAsia="DengXian"/>
        </w:rPr>
      </w:pPr>
      <w:bookmarkStart w:id="203" w:name="_Toc175896316"/>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03"/>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04" w:name="_Toc175896317"/>
      <w:r>
        <w:rPr>
          <w:rFonts w:eastAsia="DengXian"/>
        </w:rPr>
        <w:t>6.6</w:t>
      </w:r>
      <w:r w:rsidR="002E6DBD" w:rsidRPr="00822E86">
        <w:rPr>
          <w:rFonts w:eastAsia="DengXian"/>
        </w:rPr>
        <w:t>.2</w:t>
      </w:r>
      <w:r w:rsidR="002E6DBD" w:rsidRPr="00822E86">
        <w:rPr>
          <w:rFonts w:eastAsia="DengXian" w:hint="eastAsia"/>
        </w:rPr>
        <w:tab/>
        <w:t>Description</w:t>
      </w:r>
      <w:bookmarkEnd w:id="204"/>
    </w:p>
    <w:p w14:paraId="3FF2AC40" w14:textId="3CC4473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5F57F9">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3B9AB9FE"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E87EFC">
        <w:rPr>
          <w:rFonts w:eastAsia="MS Mincho"/>
          <w:lang w:val="en-US"/>
        </w:rPr>
        <w:t>TS 23.501 [</w:t>
      </w:r>
      <w:r>
        <w:rPr>
          <w:rFonts w:eastAsia="MS Mincho"/>
          <w:lang w:val="en-US"/>
        </w:rPr>
        <w:t>2].</w:t>
      </w:r>
    </w:p>
    <w:p w14:paraId="6FA2A3F4" w14:textId="2E9F850B"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E87EFC">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05" w:name="_Toc175896318"/>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205"/>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4E09DC" w:rsidP="00035C4E">
      <w:pPr>
        <w:pStyle w:val="TH"/>
      </w:pPr>
      <w:r>
        <w:rPr>
          <w:noProof/>
        </w:rPr>
        <w:object w:dxaOrig="10920" w:dyaOrig="8242" w14:anchorId="11E9EE68">
          <v:shape id="_x0000_i1030" type="#_x0000_t75" alt="" style="width:480.25pt;height:5in;mso-width-percent:0;mso-height-percent:0;mso-width-percent:0;mso-height-percent:0" o:ole="">
            <v:imagedata r:id="rId22" o:title=""/>
          </v:shape>
          <o:OLEObject Type="Embed" ProgID="Visio.Drawing.15" ShapeID="_x0000_i1030" DrawAspect="Content" ObjectID="_1786513587" r:id="rId23"/>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06" w:name="_Toc97036722"/>
      <w:bookmarkStart w:id="207" w:name="_Toc175896319"/>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206"/>
      <w:bookmarkEnd w:id="207"/>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08" w:name="_Toc175896320"/>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08"/>
    </w:p>
    <w:p w14:paraId="5C8E26BC" w14:textId="799552B4" w:rsidR="008E55C1" w:rsidRDefault="008D0B23" w:rsidP="008E55C1">
      <w:pPr>
        <w:pStyle w:val="Heading3"/>
      </w:pPr>
      <w:bookmarkStart w:id="209" w:name="_Toc101366210"/>
      <w:bookmarkStart w:id="210" w:name="_Toc104799230"/>
      <w:bookmarkStart w:id="211" w:name="_Toc175896321"/>
      <w:r>
        <w:t>6.7</w:t>
      </w:r>
      <w:r w:rsidR="008E55C1" w:rsidRPr="00D90A69">
        <w:t>.1</w:t>
      </w:r>
      <w:r w:rsidR="008E55C1" w:rsidRPr="00D90A69">
        <w:tab/>
      </w:r>
      <w:bookmarkEnd w:id="209"/>
      <w:bookmarkEnd w:id="210"/>
      <w:r w:rsidR="008E55C1">
        <w:t>K</w:t>
      </w:r>
      <w:r w:rsidR="008E55C1">
        <w:rPr>
          <w:rFonts w:hint="eastAsia"/>
          <w:lang w:eastAsia="zh-CN"/>
        </w:rPr>
        <w:t>ey</w:t>
      </w:r>
      <w:r w:rsidR="008E55C1">
        <w:t xml:space="preserve"> Issue mapping</w:t>
      </w:r>
      <w:bookmarkEnd w:id="211"/>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12" w:name="_Toc175896322"/>
      <w:r>
        <w:rPr>
          <w:lang w:eastAsia="en-US"/>
        </w:rPr>
        <w:t>6.7</w:t>
      </w:r>
      <w:r w:rsidR="008E55C1" w:rsidRPr="00561B92">
        <w:rPr>
          <w:lang w:eastAsia="en-US"/>
        </w:rPr>
        <w:t>.2</w:t>
      </w:r>
      <w:r w:rsidR="008E55C1" w:rsidRPr="00561B92">
        <w:rPr>
          <w:lang w:eastAsia="en-US"/>
        </w:rPr>
        <w:tab/>
        <w:t>Description</w:t>
      </w:r>
      <w:bookmarkEnd w:id="212"/>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4F475F86" w:rsidR="008E55C1" w:rsidRPr="00822E0C" w:rsidRDefault="00035C4E" w:rsidP="00CC466E">
      <w:pPr>
        <w:pStyle w:val="EditorsNote"/>
        <w:rPr>
          <w:lang w:val="en-US" w:eastAsia="zh-CN"/>
        </w:rPr>
      </w:pPr>
      <w:r w:rsidRPr="00CC466E">
        <w:t>Editor</w:t>
      </w:r>
      <w:r w:rsidR="005F57F9">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13" w:name="_Toc175896323"/>
      <w:r>
        <w:rPr>
          <w:lang w:eastAsia="en-US"/>
        </w:rPr>
        <w:t>6.7</w:t>
      </w:r>
      <w:r w:rsidR="008E55C1" w:rsidRPr="001D7920">
        <w:rPr>
          <w:lang w:eastAsia="en-US"/>
        </w:rPr>
        <w:t>.3</w:t>
      </w:r>
      <w:r w:rsidR="008E55C1" w:rsidRPr="001D7920">
        <w:rPr>
          <w:lang w:eastAsia="en-US"/>
        </w:rPr>
        <w:tab/>
        <w:t>Procedures</w:t>
      </w:r>
      <w:bookmarkEnd w:id="213"/>
    </w:p>
    <w:p w14:paraId="68A9ABE1" w14:textId="3B9DE282" w:rsidR="008E55C1" w:rsidRPr="001D7920" w:rsidRDefault="00C73406" w:rsidP="008E55C1">
      <w:pPr>
        <w:rPr>
          <w:lang w:eastAsia="zh-CN"/>
        </w:rPr>
      </w:pPr>
      <w:r>
        <w:rPr>
          <w:lang w:eastAsia="zh-CN"/>
        </w:rPr>
        <w:t>Figure</w:t>
      </w:r>
      <w:r w:rsidR="008E55C1">
        <w:rPr>
          <w:lang w:eastAsia="zh-CN"/>
        </w:rPr>
        <w:t xml:space="preserve"> </w:t>
      </w:r>
      <w:r w:rsidR="008D0B23">
        <w:rPr>
          <w:lang w:eastAsia="zh-CN"/>
        </w:rPr>
        <w:t>6.7</w:t>
      </w:r>
      <w:r w:rsidR="008E55C1">
        <w:rPr>
          <w:lang w:eastAsia="zh-CN"/>
        </w:rPr>
        <w:t>.3-1 shows the procedure for provisioning the NG-RAN with alternative UL and/or DL PDU set QoS profile and enable the notification control for it.</w:t>
      </w:r>
    </w:p>
    <w:p w14:paraId="5033CDF3" w14:textId="77777777" w:rsidR="008E55C1" w:rsidRDefault="004E09DC" w:rsidP="00035C4E">
      <w:pPr>
        <w:pStyle w:val="TH"/>
        <w:rPr>
          <w:rFonts w:eastAsia="Yu Mincho"/>
          <w:noProof/>
        </w:rPr>
      </w:pPr>
      <w:r>
        <w:rPr>
          <w:noProof/>
        </w:rPr>
        <w:object w:dxaOrig="15981" w:dyaOrig="8210" w14:anchorId="5107A1A1">
          <v:shape id="_x0000_i1031" type="#_x0000_t75" alt="" style="width:481.6pt;height:247.25pt;mso-width-percent:0;mso-height-percent:0;mso-width-percent:0;mso-height-percent:0" o:ole="">
            <v:imagedata r:id="rId24" o:title=""/>
          </v:shape>
          <o:OLEObject Type="Embed" ProgID="Visio.Drawing.15" ShapeID="_x0000_i1031" DrawAspect="Content" ObjectID="_1786513588" r:id="rId25"/>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7327CA07" w:rsidR="008E55C1" w:rsidRPr="00035C4E" w:rsidRDefault="008E55C1" w:rsidP="008E55C1">
      <w:r w:rsidRPr="00447C65">
        <w:rPr>
          <w:b/>
          <w:bCs/>
        </w:rPr>
        <w:t>Step 1:</w:t>
      </w:r>
      <w:r>
        <w:t xml:space="preserve"> </w:t>
      </w:r>
      <w:r w:rsidR="00035C4E">
        <w:t xml:space="preserve">An AF requests to establish an AF session with QoS by invoking the Nnef_AFSessionWithQoS Create service operation as described in clause 4.15.6.6 of </w:t>
      </w:r>
      <w:r w:rsidR="00E87EFC">
        <w:t>TS 23.502 </w:t>
      </w:r>
      <w:bookmarkStart w:id="214" w:name="MCCTEMPBM_00000026"/>
      <w:r w:rsidR="00E87EFC">
        <w:t>[</w:t>
      </w:r>
      <w:r w:rsidR="00A17123">
        <w:t>3]</w:t>
      </w:r>
      <w:r w:rsidR="00035C4E">
        <w:t xml:space="preserve">. </w:t>
      </w:r>
      <w:bookmarkEnd w:id="214"/>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9363CE6" w:rsidR="008E55C1" w:rsidRPr="003E2F43" w:rsidRDefault="0065715F" w:rsidP="00CC466E">
      <w:pPr>
        <w:pStyle w:val="EditorsNote"/>
        <w:rPr>
          <w:lang w:val="en-US" w:eastAsia="zh-CN"/>
        </w:rPr>
      </w:pPr>
      <w:r w:rsidRPr="00CC466E">
        <w:t>Editor</w:t>
      </w:r>
      <w:r w:rsidR="005F57F9">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15" w:name="_Toc175896324"/>
      <w:r>
        <w:rPr>
          <w:lang w:eastAsia="en-US"/>
        </w:rPr>
        <w:t>6.7</w:t>
      </w:r>
      <w:r w:rsidR="008E55C1" w:rsidRPr="00AB504D">
        <w:rPr>
          <w:lang w:eastAsia="en-US"/>
        </w:rPr>
        <w:t>.4</w:t>
      </w:r>
      <w:r w:rsidR="008E55C1" w:rsidRPr="00AB504D">
        <w:rPr>
          <w:lang w:eastAsia="en-US"/>
        </w:rPr>
        <w:tab/>
        <w:t>Impacts on services, entities, and interfaces</w:t>
      </w:r>
      <w:bookmarkEnd w:id="215"/>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16" w:name="_Toc175896325"/>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16"/>
    </w:p>
    <w:p w14:paraId="6CDAE8BA" w14:textId="0EE98E20" w:rsidR="00081B32" w:rsidRPr="00822E86" w:rsidRDefault="008D0B23" w:rsidP="00081B32">
      <w:pPr>
        <w:pStyle w:val="Heading3"/>
        <w:rPr>
          <w:rFonts w:eastAsia="DengXian"/>
        </w:rPr>
      </w:pPr>
      <w:bookmarkStart w:id="217" w:name="_Toc175896326"/>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17"/>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18" w:name="_Toc175896327"/>
      <w:r>
        <w:rPr>
          <w:rFonts w:eastAsia="DengXian"/>
        </w:rPr>
        <w:t>6.8</w:t>
      </w:r>
      <w:r w:rsidR="00081B32" w:rsidRPr="00042496">
        <w:rPr>
          <w:rFonts w:eastAsia="DengXian"/>
        </w:rPr>
        <w:t>.2</w:t>
      </w:r>
      <w:r w:rsidR="00081B32" w:rsidRPr="00042496">
        <w:rPr>
          <w:rFonts w:eastAsia="DengXian" w:hint="eastAsia"/>
        </w:rPr>
        <w:tab/>
        <w:t>Description</w:t>
      </w:r>
      <w:bookmarkEnd w:id="218"/>
    </w:p>
    <w:p w14:paraId="303E7CBF" w14:textId="09CB69E3" w:rsidR="0065715F" w:rsidRDefault="0065715F" w:rsidP="0065715F">
      <w:r>
        <w:t>Two scenarios for determining PDU Set information are supported in 3GPP Rel</w:t>
      </w:r>
      <w:r w:rsidR="00A17123">
        <w:t>-</w:t>
      </w:r>
      <w:r>
        <w:t>18.</w:t>
      </w:r>
    </w:p>
    <w:p w14:paraId="0309D964" w14:textId="48C7B727"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E87EFC">
        <w:t>TS 26.522 </w:t>
      </w:r>
      <w:bookmarkStart w:id="219" w:name="MCCTEMPBM_00000029"/>
      <w:r w:rsidR="00E87EFC">
        <w:t>[</w:t>
      </w:r>
      <w:r w:rsidR="00A17123">
        <w:t>20]</w:t>
      </w:r>
      <w:r>
        <w:t xml:space="preserve">. </w:t>
      </w:r>
      <w:bookmarkEnd w:id="219"/>
      <w:r>
        <w:t xml:space="preserve">In this case the application determines </w:t>
      </w:r>
      <w:r w:rsidR="005F57F9">
        <w:t>"</w:t>
      </w:r>
      <w:r>
        <w:t>what is a PDU Set</w:t>
      </w:r>
      <w:r w:rsidR="005F57F9">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4AADF139" w:rsidR="0065715F" w:rsidRDefault="0065715F" w:rsidP="0065715F">
      <w:pPr>
        <w:pStyle w:val="B1"/>
      </w:pPr>
      <w:r>
        <w:t>-</w:t>
      </w:r>
      <w:r>
        <w:tab/>
        <w:t xml:space="preserve">The application uses RTP without a HE, or a HE not purposely defined for 5GS PDU Set handling (e.g. IETF framemarking, etc.). In this case the UPF (for downlink traffic) or the UE (for uplink traffic) uses implementation specific means to determine </w:t>
      </w:r>
      <w:r w:rsidR="005F57F9">
        <w:t>"</w:t>
      </w:r>
      <w:r>
        <w:t>what is a PDU Set</w:t>
      </w:r>
      <w:r w:rsidR="005F57F9">
        <w:t>"</w:t>
      </w:r>
      <w:r>
        <w:t xml:space="preserve"> (e.g. frame or slice) and the PDU Set Importance. Currently the only input the Application provides is the Protocol Description, which alerts the UE or UPF of the protocol of the PDUs it receives (e.g. RTP with framemarking).</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269BE0A5"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5F57F9">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(e.g audio and video) for which PDU Set handling is desired by the AF.</w:t>
      </w:r>
    </w:p>
    <w:p w14:paraId="59C4D32E" w14:textId="60B16FDA" w:rsidR="0065715F" w:rsidRDefault="0065715F" w:rsidP="0065715F">
      <w:pPr>
        <w:pStyle w:val="NO"/>
      </w:pPr>
      <w:r>
        <w:t>NOTE 1:</w:t>
      </w:r>
      <w:r>
        <w:tab/>
        <w:t xml:space="preserve">The list of supported </w:t>
      </w:r>
      <w:r w:rsidR="005F57F9">
        <w:t>"</w:t>
      </w:r>
      <w:r>
        <w:t>PDU Set Types</w:t>
      </w:r>
      <w:r w:rsidR="005F57F9">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220"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221" w:name="_PERM_MCCTEMPBM_CRPT93680004___4" w:colFirst="0" w:colLast="0"/>
            <w:bookmarkEnd w:id="220"/>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222" w:name="_PERM_MCCTEMPBM_CRPT93680005___4" w:colFirst="0" w:colLast="0"/>
            <w:bookmarkEnd w:id="221"/>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223" w:name="_PERM_MCCTEMPBM_CRPT93680006___4" w:colFirst="0" w:colLast="0"/>
            <w:bookmarkEnd w:id="222"/>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224" w:name="_PERM_MCCTEMPBM_CRPT93680007___4" w:colFirst="0" w:colLast="0"/>
            <w:bookmarkEnd w:id="223"/>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225" w:name="_PERM_MCCTEMPBM_CRPT93680008___4" w:colFirst="0" w:colLast="0"/>
            <w:bookmarkEnd w:id="224"/>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226" w:name="_PERM_MCCTEMPBM_CRPT93680009___4" w:colFirst="0" w:colLast="0"/>
            <w:bookmarkEnd w:id="225"/>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227" w:name="_PERM_MCCTEMPBM_CRPT93680010___4" w:colFirst="0" w:colLast="0"/>
            <w:bookmarkEnd w:id="226"/>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227"/>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10D13E0F" w:rsidR="0065715F" w:rsidRDefault="0065715F" w:rsidP="0065715F">
      <w:pPr>
        <w:pStyle w:val="B1"/>
      </w:pPr>
      <w:r>
        <w:t>3.</w:t>
      </w:r>
      <w:r>
        <w:tab/>
        <w:t xml:space="preserve">Session Description Protocol (SDP) information as per </w:t>
      </w:r>
      <w:r w:rsidR="008A02F7">
        <w:t>IETF RFC </w:t>
      </w:r>
      <w:r>
        <w:t>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0F3DFEA7" w:rsidR="0065715F" w:rsidRDefault="0065715F" w:rsidP="0065715F">
      <w:pPr>
        <w:pStyle w:val="EditorsNote"/>
      </w:pPr>
      <w:r>
        <w:t>Editor</w:t>
      </w:r>
      <w:r w:rsidR="005F57F9">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228" w:name="_Toc175896328"/>
      <w:r>
        <w:rPr>
          <w:rFonts w:eastAsia="DengXian"/>
        </w:rPr>
        <w:t>6.8</w:t>
      </w:r>
      <w:r w:rsidR="00081B32" w:rsidRPr="00042496">
        <w:rPr>
          <w:rFonts w:eastAsia="DengXian"/>
        </w:rPr>
        <w:t>.3</w:t>
      </w:r>
      <w:r w:rsidR="00081B32" w:rsidRPr="00042496">
        <w:rPr>
          <w:rFonts w:eastAsia="DengXian"/>
        </w:rPr>
        <w:tab/>
        <w:t>Procedures</w:t>
      </w:r>
      <w:bookmarkEnd w:id="228"/>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4E09DC" w:rsidP="0065715F">
      <w:pPr>
        <w:pStyle w:val="TH"/>
        <w:rPr>
          <w:rFonts w:eastAsia="DengXian"/>
        </w:rPr>
      </w:pPr>
      <w:r w:rsidRPr="004E09DC">
        <w:rPr>
          <w:rFonts w:eastAsia="Nokia Pure Text Light"/>
          <w:noProof/>
          <w:lang w:val="en-US"/>
        </w:rPr>
        <w:object w:dxaOrig="15930" w:dyaOrig="6990" w14:anchorId="1EF49011">
          <v:shape id="_x0000_i1032" type="#_x0000_t75" alt="" style="width:480.25pt;height:234.35pt;mso-width-percent:0;mso-height-percent:0;mso-width-percent:0;mso-height-percent:0" o:ole="">
            <v:imagedata r:id="rId26" o:title=""/>
          </v:shape>
          <o:OLEObject Type="Embed" ProgID="Visio.Drawing.15" ShapeID="_x0000_i1032" DrawAspect="Content" ObjectID="_1786513589" r:id="rId27"/>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4FE2F99F" w:rsidR="0065715F" w:rsidRDefault="0065715F" w:rsidP="0065715F">
      <w:pPr>
        <w:pStyle w:val="EditorsNote"/>
        <w:rPr>
          <w:rFonts w:eastAsiaTheme="minorEastAsia"/>
          <w:lang w:eastAsia="en-US"/>
        </w:rPr>
      </w:pPr>
      <w:r>
        <w:rPr>
          <w:rFonts w:eastAsiaTheme="minorEastAsia"/>
          <w:lang w:eastAsia="en-US"/>
        </w:rPr>
        <w:lastRenderedPageBreak/>
        <w:t>Editor</w:t>
      </w:r>
      <w:r w:rsidR="005F57F9">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229" w:name="_Toc175896329"/>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229"/>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230" w:name="_Toc175896330"/>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230"/>
    </w:p>
    <w:p w14:paraId="53FAE39B" w14:textId="585F94E5" w:rsidR="00F46443" w:rsidRPr="00822E86" w:rsidRDefault="008D0B23" w:rsidP="00F46443">
      <w:pPr>
        <w:pStyle w:val="Heading3"/>
        <w:rPr>
          <w:rFonts w:eastAsia="DengXian"/>
        </w:rPr>
      </w:pPr>
      <w:bookmarkStart w:id="231" w:name="_Toc175896331"/>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231"/>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232" w:name="_Toc175896332"/>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232"/>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233" w:name="_Toc175896333"/>
      <w:r>
        <w:rPr>
          <w:rFonts w:eastAsia="DengXian"/>
        </w:rPr>
        <w:t>6.9</w:t>
      </w:r>
      <w:r w:rsidR="00F46443" w:rsidRPr="00822E86">
        <w:rPr>
          <w:rFonts w:eastAsia="DengXian"/>
        </w:rPr>
        <w:t>.3</w:t>
      </w:r>
      <w:r w:rsidR="00F46443" w:rsidRPr="00822E86">
        <w:rPr>
          <w:rFonts w:eastAsia="DengXian"/>
        </w:rPr>
        <w:tab/>
        <w:t>Procedures</w:t>
      </w:r>
      <w:bookmarkEnd w:id="233"/>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y acting as MoQ relay, the UPF identifies sub-flow based on Track id and maps the identified sub-flow into QoS flow.</w:t>
      </w:r>
    </w:p>
    <w:p w14:paraId="7A2AA5EF" w14:textId="7BB099CB" w:rsidR="00F46443" w:rsidRPr="00A26565" w:rsidRDefault="0065715F" w:rsidP="00F46443">
      <w:pPr>
        <w:pStyle w:val="EditorsNote"/>
      </w:pPr>
      <w:r>
        <w:t>Editor</w:t>
      </w:r>
      <w:r w:rsidR="005F57F9">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16556A67"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E87EFC" w:rsidRPr="00A26565">
        <w:rPr>
          <w:rFonts w:eastAsia="DengXian"/>
        </w:rPr>
        <w:t>TS</w:t>
      </w:r>
      <w:r w:rsidR="00E87EFC">
        <w:rPr>
          <w:rFonts w:eastAsia="DengXian"/>
        </w:rPr>
        <w:t> </w:t>
      </w:r>
      <w:r w:rsidR="00E87EFC" w:rsidRPr="00A26565">
        <w:rPr>
          <w:rFonts w:eastAsia="DengXian"/>
        </w:rPr>
        <w:t>23.502</w:t>
      </w:r>
      <w:r w:rsidR="00E87EFC">
        <w:rPr>
          <w:rFonts w:eastAsia="DengXian"/>
        </w:rPr>
        <w:t> </w:t>
      </w:r>
      <w:r w:rsidR="00E87EFC"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The MoQ Relay functionality can be discovered by UE via application layer methods, e.g. in DNS procedure an anycast address related with PSA UPF can be returned to UE or UE can be redirected by app server to MoQ relay via migration mechanism defined in MoQT[9].</w:t>
      </w:r>
    </w:p>
    <w:p w14:paraId="18DC3060" w14:textId="125951E3" w:rsidR="00F46443" w:rsidRPr="00A26565" w:rsidRDefault="00F46443" w:rsidP="00F46443">
      <w:pPr>
        <w:pStyle w:val="EditorsNote"/>
      </w:pPr>
      <w:r w:rsidRPr="00A26565">
        <w:t>Editor</w:t>
      </w:r>
      <w:r w:rsidR="005F57F9">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w:t>
      </w:r>
      <w:r w:rsidR="0065715F">
        <w:rPr>
          <w:rFonts w:eastAsiaTheme="minorEastAsia"/>
        </w:rPr>
        <w:t> </w:t>
      </w:r>
      <w:r w:rsidRPr="00A26565">
        <w:rPr>
          <w:rFonts w:eastAsiaTheme="minorEastAsia"/>
        </w:rPr>
        <w:t>[9].</w:t>
      </w:r>
    </w:p>
    <w:p w14:paraId="5D0E41CC" w14:textId="317AAC26" w:rsidR="00F46443" w:rsidRPr="00A26565" w:rsidRDefault="00F46443" w:rsidP="00F46443">
      <w:pPr>
        <w:pStyle w:val="EditorsNote"/>
      </w:pPr>
      <w:r w:rsidRPr="00A26565">
        <w:lastRenderedPageBreak/>
        <w:t>Editor</w:t>
      </w:r>
      <w:r w:rsidR="005F57F9">
        <w:t>'</w:t>
      </w:r>
      <w:r w:rsidRPr="00A26565">
        <w:t>s Note:</w:t>
      </w:r>
      <w:r w:rsidR="004C4F9C">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234" w:name="_Toc175896334"/>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234"/>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Implements the MoQ Relay functionality. Identifies PDU Set Information and demultiplex sub-flows based on received metadata of MoQ.</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5E87C399" w:rsidR="0065715F" w:rsidRDefault="0065715F" w:rsidP="0065715F">
      <w:pPr>
        <w:pStyle w:val="B1"/>
        <w:rPr>
          <w:rFonts w:eastAsiaTheme="minorEastAsia"/>
        </w:rPr>
      </w:pPr>
      <w:r>
        <w:rPr>
          <w:rFonts w:eastAsiaTheme="minorEastAsia"/>
        </w:rPr>
        <w:t>-</w:t>
      </w:r>
      <w:r>
        <w:rPr>
          <w:rFonts w:eastAsiaTheme="minorEastAsia"/>
        </w:rPr>
        <w:tab/>
        <w:t xml:space="preserve">Provides one or more MoQT Track id(s), each associated with a traffic description and corresponding QoS requirements in step 1 of the procedure defined in clause 4.15.6.6 of </w:t>
      </w:r>
      <w:r w:rsidR="00E87EFC">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6232DD8C" w:rsidR="0065715F" w:rsidRDefault="0065715F" w:rsidP="0065715F">
      <w:pPr>
        <w:pStyle w:val="B1"/>
        <w:rPr>
          <w:rFonts w:eastAsiaTheme="minorEastAsia"/>
        </w:rPr>
      </w:pPr>
      <w:r>
        <w:rPr>
          <w:rFonts w:eastAsiaTheme="minorEastAsia"/>
        </w:rPr>
        <w:t>-</w:t>
      </w:r>
      <w:r>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235" w:name="_Toc175896335"/>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235"/>
    </w:p>
    <w:p w14:paraId="0D6ED20E" w14:textId="45750391" w:rsidR="00F46443" w:rsidRDefault="008D0B23" w:rsidP="00F46443">
      <w:pPr>
        <w:pStyle w:val="Heading3"/>
        <w:rPr>
          <w:rFonts w:eastAsia="DengXian"/>
        </w:rPr>
      </w:pPr>
      <w:bookmarkStart w:id="236" w:name="_Toc175896336"/>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236"/>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237" w:name="_Toc175896337"/>
      <w:r>
        <w:rPr>
          <w:rFonts w:eastAsia="DengXian"/>
        </w:rPr>
        <w:t>6.10</w:t>
      </w:r>
      <w:r w:rsidR="00F46443">
        <w:rPr>
          <w:rFonts w:eastAsia="DengXian"/>
        </w:rPr>
        <w:t>.2</w:t>
      </w:r>
      <w:r w:rsidR="00F46443">
        <w:rPr>
          <w:rFonts w:eastAsia="DengXian" w:hint="eastAsia"/>
        </w:rPr>
        <w:tab/>
        <w:t>Description</w:t>
      </w:r>
      <w:bookmarkEnd w:id="237"/>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4E09DC" w:rsidP="00C76F30">
      <w:pPr>
        <w:pStyle w:val="TH"/>
      </w:pPr>
      <w:r>
        <w:rPr>
          <w:noProof/>
        </w:rPr>
        <w:object w:dxaOrig="7191" w:dyaOrig="2424" w14:anchorId="6FD121F7">
          <v:shape id="_x0000_i1033" type="#_x0000_t75" alt="" style="width:5in;height:119.55pt;mso-width-percent:0;mso-height-percent:0;mso-width-percent:0;mso-height-percent:0" o:ole="">
            <v:imagedata r:id="rId28" o:title=""/>
          </v:shape>
          <o:OLEObject Type="Embed" ProgID="Word.Picture.8" ShapeID="_x0000_i1033" DrawAspect="Content" ObjectID="_1786513590" r:id="rId29"/>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6028719F" w:rsidR="0065715F" w:rsidRDefault="0065715F" w:rsidP="0065715F">
      <w:pPr>
        <w:pStyle w:val="B1"/>
        <w:rPr>
          <w:lang w:val="en-US" w:eastAsia="zh-CN"/>
        </w:rPr>
      </w:pPr>
      <w:r>
        <w:rPr>
          <w:lang w:val="en-US" w:eastAsia="zh-CN"/>
        </w:rPr>
        <w:t>-</w:t>
      </w:r>
      <w:r>
        <w:rPr>
          <w:lang w:val="en-US" w:eastAsia="zh-CN"/>
        </w:rPr>
        <w:tab/>
        <w:t xml:space="preserve">Group </w:t>
      </w:r>
      <w:r w:rsidR="008B08F8">
        <w:rPr>
          <w:lang w:val="en-US" w:eastAsia="zh-CN"/>
        </w:rPr>
        <w:t>ID</w:t>
      </w:r>
      <w:r>
        <w:rPr>
          <w:lang w:val="en-US" w:eastAsia="zh-CN"/>
        </w:rPr>
        <w:t>: The object is a member of the indicated group within the track.</w:t>
      </w:r>
    </w:p>
    <w:p w14:paraId="7ABF0BAE" w14:textId="13B9F2F7" w:rsidR="0065715F" w:rsidRDefault="0065715F" w:rsidP="0065715F">
      <w:pPr>
        <w:pStyle w:val="B1"/>
        <w:rPr>
          <w:lang w:val="en-US" w:eastAsia="zh-CN"/>
        </w:rPr>
      </w:pPr>
      <w:r>
        <w:rPr>
          <w:lang w:val="en-US" w:eastAsia="zh-CN"/>
        </w:rPr>
        <w:t>-</w:t>
      </w:r>
      <w:r>
        <w:rPr>
          <w:lang w:val="en-US" w:eastAsia="zh-CN"/>
        </w:rPr>
        <w:tab/>
        <w:t xml:space="preserve">Object </w:t>
      </w:r>
      <w:r w:rsidR="008B08F8">
        <w:rPr>
          <w:lang w:val="en-US" w:eastAsia="zh-CN"/>
        </w:rPr>
        <w:t>ID</w:t>
      </w:r>
      <w:r>
        <w:rPr>
          <w:lang w:val="en-US" w:eastAsia="zh-CN"/>
        </w:rPr>
        <w:t xml:space="preserve">: The order of the object within the group. The </w:t>
      </w:r>
      <w:r w:rsidR="008B08F8">
        <w:rPr>
          <w:lang w:val="en-US" w:eastAsia="zh-CN"/>
        </w:rPr>
        <w:t xml:space="preserve">IDs </w:t>
      </w:r>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238" w:name="_MON_1768314051"/>
    <w:bookmarkEnd w:id="238"/>
    <w:p w14:paraId="37A82CE8" w14:textId="4E000AF0" w:rsidR="0065715F" w:rsidRDefault="004E09DC" w:rsidP="0065715F">
      <w:pPr>
        <w:pStyle w:val="TH"/>
      </w:pPr>
      <w:r>
        <w:rPr>
          <w:noProof/>
        </w:rPr>
        <w:object w:dxaOrig="3838" w:dyaOrig="3153" w14:anchorId="7AC7B4FB">
          <v:shape id="_x0000_i1034" type="#_x0000_t75" alt="" style="width:191.55pt;height:157.6pt;mso-width-percent:0;mso-height-percent:0;mso-width-percent:0;mso-height-percent:0" o:ole="">
            <v:imagedata r:id="rId30" o:title=""/>
          </v:shape>
          <o:OLEObject Type="Embed" ProgID="Word.Picture.8" ShapeID="_x0000_i1034" DrawAspect="Content" ObjectID="_1786513591" r:id="rId31"/>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p>
    <w:p w14:paraId="505E289E" w14:textId="77777777" w:rsidR="0065715F" w:rsidRDefault="0065715F" w:rsidP="00F46443">
      <w:pPr>
        <w:rPr>
          <w:lang w:val="en-US" w:eastAsia="zh-CN"/>
        </w:rPr>
      </w:pPr>
      <w:r>
        <w:rPr>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pPr>
      <w:r w:rsidRPr="0065715F">
        <w:rPr>
          <w:b/>
          <w:bCs/>
        </w:rPr>
        <w:t>PCF:</w:t>
      </w:r>
      <w:r w:rsidR="0065715F">
        <w:tab/>
      </w:r>
      <w:r w:rsidRPr="00A26565">
        <w:t>Determine PCC Rules based on Encrypted Traffic Handling Assistance Information and the Protocol description.</w:t>
      </w:r>
      <w:r w:rsidR="008B08F8" w:rsidRPr="008B08F8">
        <w:rPr>
          <w:rFonts w:eastAsia="SimSun"/>
          <w:lang w:val="en-US" w:eastAsia="zh-CN"/>
        </w:rPr>
        <w:t xml:space="preserve"> T</w:t>
      </w:r>
      <w:r w:rsidR="008B08F8" w:rsidRPr="008B08F8">
        <w:t>he PCF need to provide the UE with the specific URSP for MoQ traffic routing, e.g. DNN and S-NSSAI specific used for the MoQ and the traffic descriptor in the USRP can be the FQDN or IP address of the Application server. In order to provide UE with the URSP used for MoQ, the PCF should understand the UE capability for MoQ.</w:t>
      </w:r>
    </w:p>
    <w:p w14:paraId="430F01AF" w14:textId="1CC74DFE" w:rsidR="00F46443" w:rsidRPr="00A26565" w:rsidRDefault="00F46443" w:rsidP="0065715F">
      <w:pPr>
        <w:pStyle w:val="NO"/>
      </w:pPr>
      <w:r w:rsidRPr="0065715F">
        <w:rPr>
          <w:b/>
          <w:bCs/>
        </w:rPr>
        <w:lastRenderedPageBreak/>
        <w:t>SMF:</w:t>
      </w:r>
      <w:r w:rsidR="0065715F">
        <w:tab/>
      </w:r>
      <w:r w:rsidRPr="00A26565">
        <w:t>Provide N4 rule to activate the MoQ relay functionality of UPF.</w:t>
      </w:r>
    </w:p>
    <w:p w14:paraId="31C07596" w14:textId="5B06D702" w:rsidR="00F46443" w:rsidRPr="00A26565" w:rsidRDefault="00F46443" w:rsidP="0065715F">
      <w:pPr>
        <w:pStyle w:val="NO"/>
      </w:pPr>
      <w:r w:rsidRPr="0065715F">
        <w:rPr>
          <w:b/>
          <w:bCs/>
        </w:rPr>
        <w:t>UPF:</w:t>
      </w:r>
      <w:r w:rsidR="0065715F">
        <w:tab/>
      </w:r>
      <w:r w:rsidRPr="00A26565">
        <w:t>Identify the PDU set information based on MoQ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QUIC/MoQ connection establishment with UPF.</w:t>
      </w:r>
    </w:p>
    <w:p w14:paraId="22FB9C8F" w14:textId="6C5E9E50" w:rsidR="00F46443" w:rsidRDefault="0065715F" w:rsidP="0065715F">
      <w:pPr>
        <w:pStyle w:val="EditorsNote"/>
        <w:rPr>
          <w:lang w:val="en-US" w:eastAsia="zh-CN"/>
        </w:rPr>
      </w:pPr>
      <w:r>
        <w:rPr>
          <w:lang w:val="en-US" w:eastAsia="zh-CN"/>
        </w:rPr>
        <w:t>Editor</w:t>
      </w:r>
      <w:r w:rsidR="005F57F9">
        <w:rPr>
          <w:lang w:val="en-US" w:eastAsia="zh-CN"/>
        </w:rPr>
        <w:t>'</w:t>
      </w:r>
      <w:r>
        <w:rPr>
          <w:lang w:val="en-US" w:eastAsia="zh-CN"/>
        </w:rPr>
        <w:t>s note:</w:t>
      </w:r>
      <w:r>
        <w:rPr>
          <w:lang w:val="en-US" w:eastAsia="zh-CN"/>
        </w:rPr>
        <w:tab/>
        <w:t>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239" w:name="_Toc175896338"/>
      <w:r>
        <w:rPr>
          <w:rFonts w:eastAsia="DengXian"/>
        </w:rPr>
        <w:t>6.10</w:t>
      </w:r>
      <w:r w:rsidR="00F46443">
        <w:rPr>
          <w:rFonts w:eastAsia="DengXian"/>
        </w:rPr>
        <w:t>.3</w:t>
      </w:r>
      <w:r w:rsidR="00F46443">
        <w:rPr>
          <w:rFonts w:eastAsia="DengXian"/>
        </w:rPr>
        <w:tab/>
        <w:t>Procedures</w:t>
      </w:r>
      <w:bookmarkEnd w:id="239"/>
    </w:p>
    <w:p w14:paraId="2744C7B3" w14:textId="0A409E4C" w:rsidR="00F46443" w:rsidRDefault="0065715F" w:rsidP="00F46443">
      <w:pPr>
        <w:rPr>
          <w:rFonts w:eastAsiaTheme="minorEastAsia"/>
          <w:lang w:val="en-US" w:eastAsia="zh-CN"/>
        </w:rPr>
      </w:pPr>
      <w:r>
        <w:t xml:space="preserve">The procedures is used for </w:t>
      </w:r>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r>
        <w:t>The network could help to identify the PDU set information based on the AF provided assistance information.</w:t>
      </w:r>
      <w:r w:rsidR="008B08F8">
        <w:t xml:space="preserve"> </w:t>
      </w:r>
      <w:r w:rsidR="008B08F8" w:rsidRPr="009E10DE">
        <w:rPr>
          <w:rFonts w:eastAsiaTheme="minorEastAsia"/>
        </w:rPr>
        <w:t xml:space="preserve">During PDU session Establishment procedure, SMF selects UPF supporting MoQ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w:t>
      </w:r>
      <w:r w:rsidR="00E87EFC" w:rsidRPr="009E10DE">
        <w:rPr>
          <w:rFonts w:eastAsiaTheme="minorEastAsia"/>
        </w:rPr>
        <w:t>TS</w:t>
      </w:r>
      <w:r w:rsidR="00E87EFC">
        <w:rPr>
          <w:rFonts w:eastAsiaTheme="minorEastAsia"/>
        </w:rPr>
        <w:t> </w:t>
      </w:r>
      <w:r w:rsidR="00E87EFC" w:rsidRPr="009E10DE">
        <w:rPr>
          <w:rFonts w:eastAsiaTheme="minorEastAsia"/>
        </w:rPr>
        <w:t>23.548</w:t>
      </w:r>
      <w:r w:rsidR="00E87EFC">
        <w:rPr>
          <w:rFonts w:eastAsiaTheme="minorEastAsia"/>
        </w:rPr>
        <w:t> </w:t>
      </w:r>
      <w:r w:rsidR="00E87EFC" w:rsidRPr="009E10DE">
        <w:rPr>
          <w:rFonts w:eastAsiaTheme="minorEastAsia"/>
        </w:rPr>
        <w:t>[</w:t>
      </w:r>
      <w:r w:rsidR="00C3795E">
        <w:rPr>
          <w:rFonts w:eastAsiaTheme="minorEastAsia"/>
        </w:rPr>
        <w:t>48</w:t>
      </w:r>
      <w:r w:rsidR="008B08F8" w:rsidRPr="009E10DE">
        <w:rPr>
          <w:rFonts w:eastAsiaTheme="minorEastAsia"/>
        </w:rPr>
        <w:t>] is deployed, SMF may select UPF supporting MoQ relay functionality for specific FQDN of XR service received from EASDF</w:t>
      </w:r>
      <w:r w:rsidR="008B08F8" w:rsidRPr="009E10DE">
        <w:rPr>
          <w:rFonts w:eastAsiaTheme="minorEastAsia"/>
          <w:lang w:val="en-US" w:eastAsia="zh-CN"/>
        </w:rPr>
        <w:t>.</w:t>
      </w:r>
    </w:p>
    <w:p w14:paraId="7572800B" w14:textId="1E1D51CA" w:rsidR="008B08F8" w:rsidRPr="0065715F" w:rsidRDefault="004E09DC" w:rsidP="008A02F7">
      <w:pPr>
        <w:pStyle w:val="TH"/>
      </w:pPr>
      <w:r>
        <w:rPr>
          <w:noProof/>
        </w:rPr>
        <w:object w:dxaOrig="8750" w:dyaOrig="5991" w14:anchorId="744228B8">
          <v:shape id="_x0000_i1035" type="#_x0000_t75" alt="olewpsimg_1711351917532010_139399168" style="width:438.1pt;height:296.85pt;mso-width-percent:0;mso-height-percent:0;mso-width-percent:0;mso-height-percent:0" o:ole="">
            <v:imagedata r:id="rId32" o:title="" cropbottom="36012f" cropright="1544f"/>
          </v:shape>
          <o:OLEObject Type="Embed" ProgID="Word.Document.8" ShapeID="_x0000_i1035" DrawAspect="Content" ObjectID="_1786513592" r:id="rId33"/>
        </w:object>
      </w:r>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19A9F729" w14:textId="77777777" w:rsidR="00874B19" w:rsidRDefault="00874B19" w:rsidP="00874B19">
      <w:pPr>
        <w:pStyle w:val="B1"/>
        <w:rPr>
          <w:rFonts w:eastAsia="DengXian"/>
        </w:rPr>
      </w:pPr>
      <w:r>
        <w:rPr>
          <w:rFonts w:eastAsia="DengXian"/>
        </w:rPr>
        <w:t>1.</w:t>
      </w:r>
      <w:r>
        <w:rPr>
          <w:rFonts w:eastAsia="DengXian"/>
        </w:rPr>
        <w:tab/>
        <w:t>The AF invokes the Nnef_ParameterProvision_Create request with carrying Encrypted Traffic Handling Assistance Information (ETHAI) along with the Protocol Description to the NEF/PCF, the ETHAI includes the MoQ relay support indication along with one or more URI of AS, AS address. AF also provides the DNN, S-NSSAI, or External Group ID.</w:t>
      </w:r>
    </w:p>
    <w:p w14:paraId="2897CC43" w14:textId="77777777" w:rsidR="00874B19" w:rsidRDefault="00874B19" w:rsidP="00874B19">
      <w:pPr>
        <w:pStyle w:val="B1"/>
        <w:rPr>
          <w:rFonts w:eastAsia="DengXian"/>
        </w:rPr>
      </w:pPr>
      <w:r>
        <w:rPr>
          <w:rFonts w:eastAsia="DengXian"/>
        </w:rPr>
        <w:t>2.</w:t>
      </w:r>
      <w:r>
        <w:rPr>
          <w:rFonts w:eastAsia="DengXian"/>
        </w:rPr>
        <w:tab/>
        <w:t>NEF provide the above parameters in step1 in UDM with invoking Nudm_ParameterProvision_Create service opeartion, and these information can be stored in UDR.</w:t>
      </w:r>
    </w:p>
    <w:p w14:paraId="323CE4B8" w14:textId="77777777" w:rsidR="00874B19" w:rsidRDefault="00874B19" w:rsidP="00874B19">
      <w:pPr>
        <w:pStyle w:val="B1"/>
        <w:rPr>
          <w:rFonts w:eastAsia="DengXian"/>
        </w:rPr>
      </w:pPr>
      <w:r>
        <w:rPr>
          <w:rFonts w:eastAsia="DengXian"/>
        </w:rPr>
        <w:t>3.</w:t>
      </w:r>
      <w:r>
        <w:rPr>
          <w:rFonts w:eastAsia="DengXian"/>
        </w:rPr>
        <w:tab/>
        <w:t>UE triggers the PDU session establishment with specific DNN, S-NSSAI.</w:t>
      </w:r>
    </w:p>
    <w:p w14:paraId="7894672D" w14:textId="77777777" w:rsidR="00874B19" w:rsidRDefault="00874B19" w:rsidP="00874B19">
      <w:pPr>
        <w:pStyle w:val="B1"/>
        <w:rPr>
          <w:rFonts w:eastAsia="DengXian"/>
        </w:rPr>
      </w:pPr>
      <w:r>
        <w:rPr>
          <w:rFonts w:eastAsia="DengXian"/>
        </w:rPr>
        <w:t>4.</w:t>
      </w:r>
      <w:r>
        <w:rPr>
          <w:rFonts w:eastAsia="DengXian"/>
        </w:rPr>
        <w:tab/>
        <w:t>The AMF selects an SMF and invokes the Nsmf_PDUSession_CreateSMContext Request.</w:t>
      </w:r>
    </w:p>
    <w:p w14:paraId="7F8BAECF" w14:textId="77777777" w:rsidR="00874B19" w:rsidRDefault="00874B19" w:rsidP="00874B19">
      <w:pPr>
        <w:pStyle w:val="B1"/>
        <w:rPr>
          <w:rFonts w:eastAsia="DengXian"/>
        </w:rPr>
      </w:pPr>
      <w:r>
        <w:rPr>
          <w:rFonts w:eastAsia="DengXian"/>
        </w:rPr>
        <w:t>5-6.</w:t>
      </w:r>
      <w:r>
        <w:rPr>
          <w:rFonts w:eastAsia="DengXian"/>
        </w:rPr>
        <w:tab/>
        <w:t>The SMF may perform an SM Policy Association Establishment/Modification procedure with the PCF. The PCF generates PCC rules based on the UDR stored information, and sends the PCC rules to the SMF, including MoQ relay support indication and AS address.</w:t>
      </w:r>
    </w:p>
    <w:p w14:paraId="4BF306B4" w14:textId="77777777" w:rsidR="00874B19" w:rsidRDefault="00874B19" w:rsidP="00874B19">
      <w:pPr>
        <w:pStyle w:val="B1"/>
        <w:rPr>
          <w:rFonts w:eastAsia="DengXian"/>
        </w:rPr>
      </w:pPr>
      <w:r>
        <w:rPr>
          <w:rFonts w:eastAsia="DengXian"/>
        </w:rPr>
        <w:lastRenderedPageBreak/>
        <w:t>7.</w:t>
      </w:r>
      <w:r>
        <w:rPr>
          <w:rFonts w:eastAsia="DengXian"/>
        </w:rPr>
        <w:tab/>
        <w:t>The SMF determines that the MoQ relay is required according to the S-NSSAI, DNN, and the indication PCF. Then the SMF will perform UPF selection considering the MoQ relay capability of UPF.</w:t>
      </w:r>
    </w:p>
    <w:p w14:paraId="039B5DA5" w14:textId="77777777" w:rsidR="00874B19" w:rsidRDefault="00874B19" w:rsidP="00874B19">
      <w:pPr>
        <w:pStyle w:val="B1"/>
        <w:rPr>
          <w:rFonts w:eastAsia="DengXian"/>
        </w:rPr>
      </w:pPr>
      <w:r>
        <w:rPr>
          <w:rFonts w:eastAsia="DengXian"/>
        </w:rPr>
        <w:t>8.</w:t>
      </w:r>
      <w:r>
        <w:rPr>
          <w:rFonts w:eastAsia="DengXian"/>
        </w:rPr>
        <w:tab/>
        <w:t>SMF initiates an N4 Session Establishment/Modification procedure with the UPF, and sends the AS address received from PCF to UPF to trigger the establishment of QUIC connection with AS.</w:t>
      </w:r>
    </w:p>
    <w:p w14:paraId="71015E9E" w14:textId="77777777" w:rsidR="00874B19" w:rsidRDefault="00874B19" w:rsidP="00874B19">
      <w:pPr>
        <w:pStyle w:val="B1"/>
        <w:rPr>
          <w:rFonts w:eastAsia="DengXian"/>
        </w:rPr>
      </w:pPr>
      <w:r>
        <w:rPr>
          <w:rFonts w:eastAsia="DengXian"/>
        </w:rPr>
        <w:t>9.</w:t>
      </w:r>
      <w:r>
        <w:rPr>
          <w:rFonts w:eastAsia="DengXian"/>
        </w:rPr>
        <w:tab/>
        <w:t>SMF response the PDU session establish response to AMF and UE.</w:t>
      </w:r>
    </w:p>
    <w:p w14:paraId="47D70A1B" w14:textId="77777777" w:rsidR="00874B19" w:rsidRDefault="00874B19" w:rsidP="00874B19">
      <w:pPr>
        <w:pStyle w:val="B1"/>
        <w:rPr>
          <w:rFonts w:eastAsia="DengXian"/>
        </w:rPr>
      </w:pPr>
      <w:r>
        <w:rPr>
          <w:rFonts w:eastAsia="DengXian"/>
        </w:rPr>
        <w:t>10.</w:t>
      </w:r>
      <w:r>
        <w:rPr>
          <w:rFonts w:eastAsia="DengXian"/>
        </w:rPr>
        <w:tab/>
        <w:t>Then the UPF triggers the QUIC connection with the AS with using the AS address (e.g. URI).</w:t>
      </w:r>
    </w:p>
    <w:p w14:paraId="06882903" w14:textId="77777777" w:rsidR="00874B19" w:rsidRDefault="00874B19" w:rsidP="00874B19">
      <w:pPr>
        <w:pStyle w:val="B1"/>
        <w:rPr>
          <w:rFonts w:eastAsia="DengXian"/>
        </w:rPr>
      </w:pPr>
      <w:r>
        <w:rPr>
          <w:rFonts w:eastAsia="DengXian"/>
        </w:rPr>
        <w:t>11.</w:t>
      </w:r>
      <w:r>
        <w:rPr>
          <w:rFonts w:eastAsia="DengXian"/>
        </w:rPr>
        <w:tab/>
        <w:t>The UE obtains the MoQ relay address (i.e. UPF address) via application layer. Then the UE initiates the QUIC connection establishment with the UPF.</w:t>
      </w:r>
    </w:p>
    <w:p w14:paraId="1BFF51A8" w14:textId="3F324DBE" w:rsidR="00874B19" w:rsidRDefault="00874B19" w:rsidP="00874B19">
      <w:pPr>
        <w:pStyle w:val="B1"/>
        <w:rPr>
          <w:rFonts w:eastAsia="DengXian"/>
        </w:rPr>
      </w:pPr>
      <w:r>
        <w:rPr>
          <w:rFonts w:eastAsia="DengXian"/>
        </w:rPr>
        <w:t>12.</w:t>
      </w:r>
      <w:r>
        <w:rPr>
          <w:rFonts w:eastAsia="DengXian"/>
        </w:rPr>
        <w:tab/>
        <w:t>For the downlink direction, the PSA UPF identifies PDU Set information from MoQ metadata, The UPF identifies the MoQ metadata and convert the MoQ metadata into PDU set information and sends the PDU Set information in the GTP-U header to RAN. The PDU Set Information can be extracted from the metadata as following:</w:t>
      </w:r>
    </w:p>
    <w:p w14:paraId="26E08F56" w14:textId="77777777" w:rsidR="00874B19" w:rsidRDefault="00874B19" w:rsidP="00874B19">
      <w:pPr>
        <w:pStyle w:val="B2"/>
        <w:rPr>
          <w:rFonts w:eastAsia="DengXian"/>
        </w:rPr>
      </w:pPr>
      <w:r>
        <w:rPr>
          <w:rFonts w:eastAsia="DengXian"/>
        </w:rPr>
        <w:t>-</w:t>
      </w:r>
      <w:r>
        <w:rPr>
          <w:rFonts w:eastAsia="DengXian"/>
        </w:rPr>
        <w:tab/>
        <w:t>The PDU Set Sequence Number could be extracted from Object Sequence.</w:t>
      </w:r>
    </w:p>
    <w:p w14:paraId="44585E73" w14:textId="77777777" w:rsidR="00874B19" w:rsidRDefault="00874B19" w:rsidP="00874B19">
      <w:pPr>
        <w:pStyle w:val="B2"/>
        <w:rPr>
          <w:rFonts w:eastAsia="DengXian"/>
        </w:rPr>
      </w:pPr>
      <w:r>
        <w:rPr>
          <w:rFonts w:eastAsia="DengXian"/>
        </w:rPr>
        <w:t>-</w:t>
      </w:r>
      <w:r>
        <w:rPr>
          <w:rFonts w:eastAsia="DengXian"/>
        </w:rPr>
        <w:tab/>
        <w:t>Indication of End PDU of the PDU Set could be identified based on the Payload Length.</w:t>
      </w:r>
    </w:p>
    <w:p w14:paraId="36FCEBCB" w14:textId="7E9140E7" w:rsidR="00874B19" w:rsidRDefault="00874B19" w:rsidP="00874B19">
      <w:pPr>
        <w:pStyle w:val="NO"/>
        <w:rPr>
          <w:rFonts w:eastAsia="DengXian"/>
        </w:rPr>
      </w:pPr>
      <w:r>
        <w:rPr>
          <w:rFonts w:eastAsia="DengXian"/>
        </w:rPr>
        <w:t>NOTE:</w:t>
      </w:r>
      <w:r>
        <w:rPr>
          <w:rFonts w:eastAsia="DengXian"/>
        </w:rPr>
        <w:tab/>
        <w:t>UPF may need to store the Payload length received in a PDU at the start of the reception of an object and to use this stored information to determine the end of the PDU set when handling further PDUs related with the Object.</w:t>
      </w:r>
    </w:p>
    <w:p w14:paraId="1FEAEEA7" w14:textId="77777777" w:rsidR="00874B19" w:rsidRDefault="00874B19" w:rsidP="00874B19">
      <w:pPr>
        <w:pStyle w:val="B2"/>
        <w:rPr>
          <w:rFonts w:eastAsia="DengXian"/>
        </w:rPr>
      </w:pPr>
      <w:r>
        <w:rPr>
          <w:rFonts w:eastAsia="DengXian"/>
        </w:rPr>
        <w:t>-</w:t>
      </w:r>
      <w:r>
        <w:rPr>
          <w:rFonts w:eastAsia="DengXian"/>
        </w:rPr>
        <w:tab/>
        <w:t>PDU Set Size in bytes could be identified based on Object Payload Length.</w:t>
      </w:r>
    </w:p>
    <w:p w14:paraId="3DC2CDD5" w14:textId="10D399E1" w:rsidR="00874B19" w:rsidRDefault="00874B19" w:rsidP="00874B19">
      <w:pPr>
        <w:pStyle w:val="B2"/>
        <w:rPr>
          <w:rFonts w:eastAsia="DengXian"/>
        </w:rPr>
      </w:pPr>
      <w:r>
        <w:rPr>
          <w:rFonts w:eastAsia="DengXian"/>
        </w:rPr>
        <w:t>-</w:t>
      </w:r>
      <w:r>
        <w:rPr>
          <w:rFonts w:eastAsia="DengXian"/>
        </w:rPr>
        <w:tab/>
        <w:t>PDU Set Importance could be identified based on Object Send Order.</w:t>
      </w:r>
    </w:p>
    <w:p w14:paraId="46B50A9F" w14:textId="4CC41C5A" w:rsidR="00EE3927" w:rsidRPr="009E10DE" w:rsidRDefault="00EE3927" w:rsidP="00201435">
      <w:pPr>
        <w:pStyle w:val="Heading3"/>
        <w:rPr>
          <w:rFonts w:eastAsia="DengXian"/>
          <w:lang w:val="en-US" w:eastAsia="zh-CN"/>
        </w:rPr>
      </w:pPr>
      <w:bookmarkStart w:id="240" w:name="_Toc175896339"/>
      <w:r w:rsidRPr="009E10DE">
        <w:rPr>
          <w:rFonts w:eastAsia="DengXian"/>
          <w:lang w:val="en-US" w:eastAsia="zh-CN"/>
        </w:rPr>
        <w:t>6.10.4</w:t>
      </w:r>
      <w:r w:rsidR="00201435">
        <w:rPr>
          <w:rFonts w:eastAsia="DengXian"/>
          <w:lang w:val="en-US" w:eastAsia="zh-CN"/>
        </w:rPr>
        <w:tab/>
      </w:r>
      <w:r w:rsidRPr="009E10DE">
        <w:rPr>
          <w:rFonts w:eastAsia="DengXian"/>
          <w:lang w:val="en-US" w:eastAsia="zh-CN"/>
        </w:rPr>
        <w:t>Detailed MoQ mechanism in UE, UPF and Application Server</w:t>
      </w:r>
      <w:bookmarkEnd w:id="240"/>
    </w:p>
    <w:p w14:paraId="2A6550CD" w14:textId="048E7659" w:rsidR="00EE3927" w:rsidRPr="009E10DE" w:rsidRDefault="00EE3927" w:rsidP="00EE3927">
      <w:pPr>
        <w:spacing w:afterLines="50" w:after="120"/>
        <w:rPr>
          <w:rFonts w:eastAsiaTheme="minorEastAsia"/>
          <w:lang w:eastAsia="zh-CN"/>
        </w:rPr>
      </w:pPr>
      <w:r w:rsidRPr="009E10DE">
        <w:rPr>
          <w:rFonts w:eastAsiaTheme="minorEastAsia"/>
          <w:lang w:eastAsia="zh-CN"/>
        </w:rPr>
        <w:t>The interaction among client, relay, and server is achieved by a subscription procedure defined in MoQ [9]:</w:t>
      </w:r>
    </w:p>
    <w:p w14:paraId="0BD9968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p>
    <w:p w14:paraId="35715D0A" w14:textId="77777777" w:rsidR="00EE3927" w:rsidRPr="009E10DE" w:rsidRDefault="00EE3927" w:rsidP="00EE3927">
      <w:pPr>
        <w:pStyle w:val="PL"/>
        <w:rPr>
          <w:rFonts w:eastAsia="MS Mincho"/>
        </w:rPr>
      </w:pPr>
      <w:r w:rsidRPr="009E10DE">
        <w:rPr>
          <w:rFonts w:eastAsia="MS Mincho"/>
        </w:rPr>
        <w:t>ANNOUNCE Message {</w:t>
      </w:r>
    </w:p>
    <w:p w14:paraId="590B1CDA" w14:textId="77777777" w:rsidR="00EE3927" w:rsidRPr="009E10DE" w:rsidRDefault="00EE3927" w:rsidP="00EE3927">
      <w:pPr>
        <w:pStyle w:val="PL"/>
        <w:rPr>
          <w:rFonts w:eastAsia="MS Mincho"/>
        </w:rPr>
      </w:pPr>
      <w:r w:rsidRPr="009E10DE">
        <w:rPr>
          <w:rFonts w:eastAsia="MS Mincho"/>
        </w:rPr>
        <w:t xml:space="preserve">  Track Namespace (b),</w:t>
      </w:r>
    </w:p>
    <w:p w14:paraId="1A5EB755" w14:textId="77777777" w:rsidR="00EE3927" w:rsidRPr="009E10DE" w:rsidRDefault="00EE3927" w:rsidP="00EE3927">
      <w:pPr>
        <w:pStyle w:val="PL"/>
        <w:rPr>
          <w:rFonts w:eastAsia="MS Mincho"/>
        </w:rPr>
      </w:pPr>
      <w:r w:rsidRPr="009E10DE">
        <w:rPr>
          <w:rFonts w:eastAsia="MS Mincho"/>
        </w:rPr>
        <w:t xml:space="preserve">  Number of Parameters (i),</w:t>
      </w:r>
    </w:p>
    <w:p w14:paraId="3EABED14" w14:textId="171B5957" w:rsidR="00EE3927" w:rsidRPr="009E10DE" w:rsidRDefault="00EE3927" w:rsidP="00EE3927">
      <w:pPr>
        <w:pStyle w:val="PL"/>
        <w:rPr>
          <w:rFonts w:eastAsia="MS Mincho"/>
        </w:rPr>
      </w:pPr>
      <w:r w:rsidRPr="009E10DE">
        <w:rPr>
          <w:rFonts w:eastAsia="MS Mincho"/>
        </w:rPr>
        <w:t xml:space="preserve">  Parameters (..) ..</w:t>
      </w:r>
      <w:r w:rsidR="00133E9D">
        <w:rPr>
          <w:rFonts w:eastAsia="MS Mincho"/>
        </w:rPr>
        <w:t>.</w:t>
      </w:r>
    </w:p>
    <w:p w14:paraId="64B2F0C1" w14:textId="77777777" w:rsidR="00EE3927" w:rsidRPr="009E10DE" w:rsidRDefault="00EE3927" w:rsidP="00EE3927">
      <w:pPr>
        <w:pStyle w:val="PL"/>
        <w:rPr>
          <w:rFonts w:eastAsiaTheme="minorEastAsia"/>
          <w:lang w:eastAsia="zh-CN"/>
        </w:rPr>
      </w:pPr>
      <w:r w:rsidRPr="009E10DE">
        <w:rPr>
          <w:rFonts w:eastAsia="MS Mincho"/>
        </w:rPr>
        <w:t>}</w:t>
      </w:r>
    </w:p>
    <w:p w14:paraId="3FCB09CF" w14:textId="77777777" w:rsidR="00EE3927" w:rsidRPr="009E10DE" w:rsidRDefault="00EE3927" w:rsidP="00EE3927">
      <w:pPr>
        <w:pStyle w:val="PL"/>
        <w:rPr>
          <w:rFonts w:eastAsiaTheme="minorEastAsia"/>
          <w:lang w:eastAsia="zh-CN"/>
        </w:rPr>
      </w:pPr>
    </w:p>
    <w:p w14:paraId="6B44210A"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Subscriber (i.e. UE client) interacts with the MoQ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p>
    <w:p w14:paraId="2FB46A7B" w14:textId="77777777" w:rsidR="00EE3927" w:rsidRPr="009E10DE" w:rsidRDefault="00EE3927" w:rsidP="00EE3927">
      <w:pPr>
        <w:pStyle w:val="PL"/>
        <w:rPr>
          <w:rFonts w:eastAsia="MS Mincho"/>
        </w:rPr>
      </w:pPr>
      <w:r w:rsidRPr="009E10DE">
        <w:rPr>
          <w:rFonts w:eastAsia="MS Mincho"/>
        </w:rPr>
        <w:t>SUBSCRIBE Message {</w:t>
      </w:r>
    </w:p>
    <w:p w14:paraId="3765AF40" w14:textId="77777777" w:rsidR="00EE3927" w:rsidRPr="009E10DE" w:rsidRDefault="00EE3927" w:rsidP="00EE3927">
      <w:pPr>
        <w:pStyle w:val="PL"/>
        <w:rPr>
          <w:rFonts w:eastAsia="MS Mincho"/>
        </w:rPr>
      </w:pPr>
      <w:r w:rsidRPr="009E10DE">
        <w:rPr>
          <w:rFonts w:eastAsia="MS Mincho"/>
        </w:rPr>
        <w:t xml:space="preserve">  Subscribe ID (i),</w:t>
      </w:r>
    </w:p>
    <w:p w14:paraId="5300F76D" w14:textId="77777777" w:rsidR="00EE3927" w:rsidRPr="009E10DE" w:rsidRDefault="00EE3927" w:rsidP="00EE3927">
      <w:pPr>
        <w:pStyle w:val="PL"/>
        <w:rPr>
          <w:rFonts w:eastAsia="MS Mincho"/>
        </w:rPr>
      </w:pPr>
      <w:r w:rsidRPr="009E10DE">
        <w:rPr>
          <w:rFonts w:eastAsia="MS Mincho"/>
        </w:rPr>
        <w:t xml:space="preserve">  Track Alias (i),</w:t>
      </w:r>
    </w:p>
    <w:p w14:paraId="6720EDE2" w14:textId="77777777" w:rsidR="00EE3927" w:rsidRPr="009E10DE" w:rsidRDefault="00EE3927" w:rsidP="00EE3927">
      <w:pPr>
        <w:pStyle w:val="PL"/>
        <w:rPr>
          <w:rFonts w:eastAsia="MS Mincho"/>
        </w:rPr>
      </w:pPr>
      <w:r w:rsidRPr="009E10DE">
        <w:rPr>
          <w:rFonts w:eastAsia="MS Mincho"/>
        </w:rPr>
        <w:t xml:space="preserve">  Track Namespace (b),</w:t>
      </w:r>
    </w:p>
    <w:p w14:paraId="7552D668" w14:textId="77777777" w:rsidR="00EE3927" w:rsidRPr="009E10DE" w:rsidRDefault="00EE3927" w:rsidP="00EE3927">
      <w:pPr>
        <w:pStyle w:val="PL"/>
        <w:rPr>
          <w:rFonts w:eastAsia="MS Mincho"/>
        </w:rPr>
      </w:pPr>
      <w:r w:rsidRPr="009E10DE">
        <w:rPr>
          <w:rFonts w:eastAsia="MS Mincho"/>
        </w:rPr>
        <w:t xml:space="preserve">  Track Name (b),</w:t>
      </w:r>
    </w:p>
    <w:p w14:paraId="05F855C9" w14:textId="77777777" w:rsidR="00EE3927" w:rsidRPr="009E10DE" w:rsidRDefault="00EE3927" w:rsidP="00EE3927">
      <w:pPr>
        <w:pStyle w:val="PL"/>
        <w:rPr>
          <w:rFonts w:eastAsia="MS Mincho"/>
        </w:rPr>
      </w:pPr>
      <w:r w:rsidRPr="009E10DE">
        <w:rPr>
          <w:rFonts w:eastAsia="MS Mincho"/>
        </w:rPr>
        <w:t xml:space="preserve">  StartGroup (Location),</w:t>
      </w:r>
    </w:p>
    <w:p w14:paraId="22FFB931" w14:textId="77777777" w:rsidR="00EE3927" w:rsidRPr="009E10DE" w:rsidRDefault="00EE3927" w:rsidP="00EE3927">
      <w:pPr>
        <w:pStyle w:val="PL"/>
        <w:rPr>
          <w:rFonts w:eastAsia="MS Mincho"/>
        </w:rPr>
      </w:pPr>
      <w:r w:rsidRPr="009E10DE">
        <w:rPr>
          <w:rFonts w:eastAsia="MS Mincho"/>
        </w:rPr>
        <w:t xml:space="preserve">  StartObject (Location),</w:t>
      </w:r>
    </w:p>
    <w:p w14:paraId="477056FB" w14:textId="77777777" w:rsidR="00EE3927" w:rsidRPr="009E10DE" w:rsidRDefault="00EE3927" w:rsidP="00EE3927">
      <w:pPr>
        <w:pStyle w:val="PL"/>
        <w:rPr>
          <w:rFonts w:eastAsia="MS Mincho"/>
        </w:rPr>
      </w:pPr>
      <w:r w:rsidRPr="009E10DE">
        <w:rPr>
          <w:rFonts w:eastAsia="MS Mincho"/>
        </w:rPr>
        <w:t xml:space="preserve">  EndGroup (Location),</w:t>
      </w:r>
    </w:p>
    <w:p w14:paraId="3BC5AE48" w14:textId="77777777" w:rsidR="00EE3927" w:rsidRPr="009E10DE" w:rsidRDefault="00EE3927" w:rsidP="00EE3927">
      <w:pPr>
        <w:pStyle w:val="PL"/>
        <w:rPr>
          <w:rFonts w:eastAsia="MS Mincho"/>
        </w:rPr>
      </w:pPr>
      <w:r w:rsidRPr="009E10DE">
        <w:rPr>
          <w:rFonts w:eastAsia="MS Mincho"/>
        </w:rPr>
        <w:t xml:space="preserve">  EndObject (Location),</w:t>
      </w:r>
    </w:p>
    <w:p w14:paraId="29BBC47E" w14:textId="77777777" w:rsidR="00EE3927" w:rsidRPr="009E10DE" w:rsidRDefault="00EE3927" w:rsidP="00EE3927">
      <w:pPr>
        <w:pStyle w:val="PL"/>
        <w:rPr>
          <w:rFonts w:eastAsia="MS Mincho"/>
        </w:rPr>
      </w:pPr>
      <w:r w:rsidRPr="009E10DE">
        <w:rPr>
          <w:rFonts w:eastAsia="MS Mincho"/>
        </w:rPr>
        <w:t xml:space="preserve">  Number of Parameters (i),</w:t>
      </w:r>
    </w:p>
    <w:p w14:paraId="236DE26D" w14:textId="77777777" w:rsidR="00EE3927" w:rsidRPr="009E10DE" w:rsidRDefault="00EE3927" w:rsidP="00EE3927">
      <w:pPr>
        <w:pStyle w:val="PL"/>
        <w:rPr>
          <w:rFonts w:eastAsia="MS Mincho"/>
        </w:rPr>
      </w:pPr>
      <w:r w:rsidRPr="009E10DE">
        <w:rPr>
          <w:rFonts w:eastAsia="MS Mincho"/>
        </w:rPr>
        <w:t xml:space="preserve">  Track Request Parameters (..) ...</w:t>
      </w:r>
    </w:p>
    <w:p w14:paraId="49944278" w14:textId="77777777" w:rsidR="00EE3927" w:rsidRPr="009E10DE" w:rsidRDefault="00EE3927" w:rsidP="00EE3927">
      <w:pPr>
        <w:pStyle w:val="PL"/>
        <w:rPr>
          <w:rFonts w:eastAsiaTheme="minorEastAsia"/>
          <w:lang w:eastAsia="zh-CN"/>
        </w:rPr>
      </w:pPr>
      <w:r w:rsidRPr="009E10DE">
        <w:rPr>
          <w:rFonts w:eastAsia="MS Mincho"/>
        </w:rPr>
        <w:t>}</w:t>
      </w:r>
    </w:p>
    <w:p w14:paraId="57C6CB63" w14:textId="77777777" w:rsidR="00EE3927" w:rsidRPr="009E10DE" w:rsidRDefault="00EE3927" w:rsidP="00EE3927">
      <w:pPr>
        <w:pStyle w:val="PL"/>
        <w:rPr>
          <w:rFonts w:eastAsiaTheme="minorEastAsia"/>
          <w:lang w:eastAsia="zh-CN"/>
        </w:rPr>
      </w:pPr>
    </w:p>
    <w:p w14:paraId="00756DFC" w14:textId="77777777" w:rsidR="00EE3927" w:rsidRPr="00331EF9" w:rsidRDefault="00EE3927" w:rsidP="00201435">
      <w:pPr>
        <w:rPr>
          <w:rFonts w:eastAsiaTheme="minorEastAsia"/>
          <w:lang w:eastAsia="zh-CN"/>
        </w:rPr>
      </w:pPr>
      <w:r w:rsidRPr="00201435">
        <w:rPr>
          <w:rFonts w:eastAsiaTheme="minorEastAsia"/>
        </w:rPr>
        <w:t>As each track may have one or more associated connection URLs specifying network hosts through which a track may be accessed, hence the UE and server are synchronized with the track information. Acting as a relay node in MoQ, the UPF shall also support the interested tracks of the UE.</w:t>
      </w:r>
    </w:p>
    <w:p w14:paraId="37EB7819" w14:textId="32F9407B" w:rsidR="00F46443" w:rsidRDefault="008D0B23" w:rsidP="00F46443">
      <w:pPr>
        <w:pStyle w:val="Heading3"/>
        <w:rPr>
          <w:rFonts w:eastAsia="DengXian"/>
          <w:lang w:eastAsia="zh-CN"/>
        </w:rPr>
      </w:pPr>
      <w:bookmarkStart w:id="241" w:name="_Toc175896340"/>
      <w:r>
        <w:rPr>
          <w:rFonts w:eastAsia="DengXian"/>
          <w:lang w:eastAsia="zh-CN"/>
        </w:rPr>
        <w:lastRenderedPageBreak/>
        <w:t>6.10</w:t>
      </w:r>
      <w:r w:rsidR="00F46443">
        <w:rPr>
          <w:rFonts w:eastAsia="DengXian"/>
          <w:lang w:eastAsia="zh-CN"/>
        </w:rPr>
        <w:t>.</w:t>
      </w:r>
      <w:r w:rsidR="00EE3927">
        <w:rPr>
          <w:rFonts w:eastAsia="DengXian"/>
          <w:lang w:eastAsia="zh-CN"/>
        </w:rPr>
        <w:t>5</w:t>
      </w:r>
      <w:r w:rsidR="00F46443">
        <w:rPr>
          <w:rFonts w:eastAsia="DengXian"/>
          <w:lang w:eastAsia="zh-CN"/>
        </w:rPr>
        <w:tab/>
      </w:r>
      <w:r w:rsidR="00F46443">
        <w:rPr>
          <w:rFonts w:eastAsia="DengXian"/>
        </w:rPr>
        <w:t>Impacts on services, entities and interfaces</w:t>
      </w:r>
      <w:bookmarkEnd w:id="241"/>
    </w:p>
    <w:p w14:paraId="4944D96F" w14:textId="77777777" w:rsidR="00874B19" w:rsidRPr="00874B19" w:rsidRDefault="00874B19" w:rsidP="00874B19">
      <w:pPr>
        <w:rPr>
          <w:rFonts w:eastAsia="DengXian"/>
          <w:b/>
          <w:bCs/>
          <w:lang w:eastAsia="zh-CN"/>
        </w:rPr>
      </w:pPr>
      <w:r w:rsidRPr="00874B19">
        <w:rPr>
          <w:rFonts w:eastAsia="DengXian"/>
          <w:b/>
          <w:bCs/>
          <w:lang w:eastAsia="zh-CN"/>
        </w:rPr>
        <w:t>AF/AS:</w:t>
      </w:r>
    </w:p>
    <w:p w14:paraId="193AB580"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62FD2175" w14:textId="77777777" w:rsidR="00874B19" w:rsidRPr="00874B19" w:rsidRDefault="00874B19" w:rsidP="00874B19">
      <w:pPr>
        <w:rPr>
          <w:rFonts w:eastAsia="DengXian"/>
          <w:b/>
          <w:bCs/>
          <w:lang w:eastAsia="zh-CN"/>
        </w:rPr>
      </w:pPr>
      <w:r w:rsidRPr="00874B19">
        <w:rPr>
          <w:rFonts w:eastAsia="DengXian"/>
          <w:b/>
          <w:bCs/>
          <w:lang w:eastAsia="zh-CN"/>
        </w:rPr>
        <w:t>PCF:</w:t>
      </w:r>
    </w:p>
    <w:p w14:paraId="318EFBD9"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256261B" w14:textId="77777777" w:rsidR="00874B19" w:rsidRPr="00874B19" w:rsidRDefault="00874B19" w:rsidP="00874B19">
      <w:pPr>
        <w:rPr>
          <w:rFonts w:eastAsia="DengXian"/>
          <w:b/>
          <w:bCs/>
          <w:lang w:eastAsia="zh-CN"/>
        </w:rPr>
      </w:pPr>
      <w:r w:rsidRPr="00874B19">
        <w:rPr>
          <w:rFonts w:eastAsia="DengXian"/>
          <w:b/>
          <w:bCs/>
          <w:lang w:eastAsia="zh-CN"/>
        </w:rPr>
        <w:t>SMF:</w:t>
      </w:r>
    </w:p>
    <w:p w14:paraId="26E2C24A"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N4 rule to activate the MoQ relay functionality of UPF.</w:t>
      </w:r>
    </w:p>
    <w:p w14:paraId="2E29BF1D"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Indicate UPF to establish QUIC connection with AS.</w:t>
      </w:r>
    </w:p>
    <w:p w14:paraId="1056ACA0" w14:textId="77777777" w:rsidR="00874B19" w:rsidRPr="00874B19" w:rsidRDefault="00874B19" w:rsidP="00874B19">
      <w:pPr>
        <w:rPr>
          <w:rFonts w:eastAsia="DengXian"/>
          <w:b/>
          <w:bCs/>
          <w:lang w:eastAsia="zh-CN"/>
        </w:rPr>
      </w:pPr>
      <w:r w:rsidRPr="00874B19">
        <w:rPr>
          <w:rFonts w:eastAsia="DengXian"/>
          <w:b/>
          <w:bCs/>
          <w:lang w:eastAsia="zh-CN"/>
        </w:rPr>
        <w:t>UPF:</w:t>
      </w:r>
    </w:p>
    <w:p w14:paraId="117DC478"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Identify the PDU set information based on MoQ metadata.</w:t>
      </w:r>
    </w:p>
    <w:p w14:paraId="4D446947"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 which means double encryption and decryption steps.</w:t>
      </w:r>
    </w:p>
    <w:p w14:paraId="7390A5D9" w14:textId="77777777" w:rsidR="00874B19" w:rsidRPr="00874B19" w:rsidRDefault="00874B19" w:rsidP="00874B19">
      <w:pPr>
        <w:rPr>
          <w:rFonts w:eastAsia="DengXian"/>
          <w:b/>
          <w:bCs/>
          <w:lang w:eastAsia="zh-CN"/>
        </w:rPr>
      </w:pPr>
      <w:r w:rsidRPr="00874B19">
        <w:rPr>
          <w:rFonts w:eastAsia="DengXian"/>
          <w:b/>
          <w:bCs/>
          <w:lang w:eastAsia="zh-CN"/>
        </w:rPr>
        <w:t>UE:</w:t>
      </w:r>
    </w:p>
    <w:p w14:paraId="5A9EACB5"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Support the QUIC/MoQ capability.</w:t>
      </w:r>
    </w:p>
    <w:p w14:paraId="6176B00F" w14:textId="491FF824" w:rsidR="008C2A80" w:rsidRPr="00822E86" w:rsidRDefault="008D0B23" w:rsidP="008C2A80">
      <w:pPr>
        <w:pStyle w:val="Heading2"/>
        <w:rPr>
          <w:rFonts w:eastAsia="DengXian"/>
        </w:rPr>
      </w:pPr>
      <w:bookmarkStart w:id="242" w:name="_Toc97526925"/>
      <w:bookmarkStart w:id="243" w:name="_Toc175896341"/>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243"/>
    </w:p>
    <w:p w14:paraId="214D1E1F" w14:textId="6A7F52CB" w:rsidR="008C2A80" w:rsidRPr="00822E86" w:rsidRDefault="008D0B23" w:rsidP="008C2A80">
      <w:pPr>
        <w:pStyle w:val="Heading3"/>
        <w:rPr>
          <w:rFonts w:eastAsia="DengXian"/>
        </w:rPr>
      </w:pPr>
      <w:bookmarkStart w:id="244" w:name="_Toc175896342"/>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244"/>
    </w:p>
    <w:p w14:paraId="2689499B" w14:textId="527314F0"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5F57F9">
        <w:rPr>
          <w:rFonts w:eastAsia="DengXian"/>
          <w:lang w:eastAsia="zh-CN"/>
        </w:rPr>
        <w:t>"</w:t>
      </w:r>
      <w:r>
        <w:t>Support PDU Set information identification for end-to-end encrypted XRM traffic</w:t>
      </w:r>
      <w:r w:rsidR="005F57F9">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245" w:name="_Toc175896343"/>
      <w:r>
        <w:rPr>
          <w:rFonts w:eastAsia="DengXian"/>
        </w:rPr>
        <w:t>6.11</w:t>
      </w:r>
      <w:r w:rsidR="008C2A80" w:rsidRPr="00042496">
        <w:rPr>
          <w:rFonts w:eastAsia="DengXian"/>
        </w:rPr>
        <w:t>.2</w:t>
      </w:r>
      <w:r w:rsidR="008C2A80" w:rsidRPr="00042496">
        <w:rPr>
          <w:rFonts w:eastAsia="DengXian" w:hint="eastAsia"/>
        </w:rPr>
        <w:tab/>
        <w:t>Description</w:t>
      </w:r>
      <w:bookmarkEnd w:id="245"/>
    </w:p>
    <w:p w14:paraId="75A2A1B9" w14:textId="08F7BA1D" w:rsidR="001D4EFC" w:rsidRDefault="001D4EFC" w:rsidP="008C2A80">
      <w:pPr>
        <w:rPr>
          <w:lang w:eastAsia="zh-CN"/>
        </w:rPr>
      </w:pPr>
      <w:r>
        <w:rPr>
          <w:lang w:eastAsia="zh-CN"/>
        </w:rPr>
        <w:t>This solution is proposed to enable the support of PDU Set related handling for end-to-end encrypted traffic using RTP over QUIC (RoQ)</w:t>
      </w:r>
      <w:r w:rsidR="00874B19">
        <w:rPr>
          <w:lang w:eastAsia="zh-CN"/>
        </w:rPr>
        <w:t> </w:t>
      </w:r>
      <w:r>
        <w:rPr>
          <w:lang w:eastAsia="zh-CN"/>
        </w:rPr>
        <w:t>[8].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Pr="00874B19" w:rsidRDefault="004E09DC" w:rsidP="00C76F30">
      <w:pPr>
        <w:pStyle w:val="TH"/>
      </w:pPr>
      <w:r w:rsidRPr="00874B19">
        <w:rPr>
          <w:noProof/>
        </w:rPr>
        <w:object w:dxaOrig="8281" w:dyaOrig="2852" w14:anchorId="6DE8FA99">
          <v:shape id="_x0000_i1036" type="#_x0000_t75" alt="" style="width:413pt;height:140.6pt;mso-width-percent:0;mso-height-percent:0;mso-width-percent:0;mso-height-percent:0" o:ole="">
            <v:imagedata r:id="rId34" o:title=""/>
          </v:shape>
          <o:OLEObject Type="Embed" ProgID="Word.Picture.8" ShapeID="_x0000_i1036" DrawAspect="Content" ObjectID="_1786513593" r:id="rId35"/>
        </w:object>
      </w:r>
    </w:p>
    <w:p w14:paraId="77DFBB68" w14:textId="438DBB27" w:rsidR="008C2A80" w:rsidRDefault="008C2A80" w:rsidP="001D4EFC">
      <w:pPr>
        <w:pStyle w:val="TF"/>
        <w:rPr>
          <w:lang w:eastAsia="zh-CN"/>
        </w:rPr>
      </w:pPr>
      <w:r>
        <w:rPr>
          <w:lang w:eastAsia="zh-CN"/>
        </w:rPr>
        <w:t xml:space="preserve">Figure </w:t>
      </w:r>
      <w:r w:rsidR="008D0B23">
        <w:rPr>
          <w:lang w:eastAsia="zh-CN"/>
        </w:rPr>
        <w:t>6.11</w:t>
      </w:r>
      <w:r>
        <w:rPr>
          <w:lang w:eastAsia="zh-CN"/>
        </w:rPr>
        <w:t>.2-1</w:t>
      </w:r>
      <w:r w:rsidR="00874B19">
        <w:rPr>
          <w:lang w:eastAsia="zh-CN"/>
        </w:rPr>
        <w:t>:</w:t>
      </w:r>
      <w:r>
        <w:rPr>
          <w:lang w:eastAsia="zh-CN"/>
        </w:rPr>
        <w:t xml:space="preserve">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lastRenderedPageBreak/>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7B781BB8"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41DFCC6A"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246" w:name="_Toc175896344"/>
      <w:r>
        <w:rPr>
          <w:rFonts w:eastAsia="DengXian"/>
        </w:rPr>
        <w:lastRenderedPageBreak/>
        <w:t>6.11</w:t>
      </w:r>
      <w:r w:rsidR="008C2A80" w:rsidRPr="00042496">
        <w:rPr>
          <w:rFonts w:eastAsia="DengXian"/>
        </w:rPr>
        <w:t>.3</w:t>
      </w:r>
      <w:r w:rsidR="008C2A80" w:rsidRPr="00042496">
        <w:rPr>
          <w:rFonts w:eastAsia="DengXian"/>
        </w:rPr>
        <w:tab/>
        <w:t>Procedures</w:t>
      </w:r>
      <w:bookmarkEnd w:id="246"/>
    </w:p>
    <w:p w14:paraId="6598B57A" w14:textId="29D5A0B6" w:rsidR="008C2A80" w:rsidRPr="00BC49C2" w:rsidRDefault="008D0B23" w:rsidP="008C2A80">
      <w:pPr>
        <w:pStyle w:val="Heading4"/>
        <w:rPr>
          <w:rFonts w:eastAsia="DengXian"/>
          <w:lang w:eastAsia="zh-CN"/>
        </w:rPr>
      </w:pPr>
      <w:bookmarkStart w:id="247" w:name="_Toc104883128"/>
      <w:bookmarkStart w:id="248" w:name="_Toc113426282"/>
      <w:bookmarkStart w:id="249" w:name="_Toc117496707"/>
      <w:bookmarkStart w:id="250" w:name="_Toc175896345"/>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247"/>
      <w:bookmarkEnd w:id="248"/>
      <w:bookmarkEnd w:id="249"/>
      <w:r w:rsidR="008C2A80">
        <w:rPr>
          <w:rFonts w:eastAsia="DengXian"/>
          <w:lang w:eastAsia="zh-CN"/>
        </w:rPr>
        <w:t xml:space="preserve"> for RTP over QUIC based encrypted traffic</w:t>
      </w:r>
      <w:bookmarkEnd w:id="250"/>
    </w:p>
    <w:p w14:paraId="2E76E628" w14:textId="77777777" w:rsidR="008C2A80" w:rsidRPr="003F2D9F" w:rsidRDefault="004E09DC" w:rsidP="001D4EFC">
      <w:pPr>
        <w:pStyle w:val="TH"/>
        <w:rPr>
          <w:rFonts w:eastAsia="DengXian"/>
        </w:rPr>
      </w:pPr>
      <w:r w:rsidRPr="00CA2DFE">
        <w:rPr>
          <w:noProof/>
        </w:rPr>
        <w:object w:dxaOrig="10425" w:dyaOrig="10005" w14:anchorId="5C2122BE">
          <v:shape id="_x0000_i1037" type="#_x0000_t75" alt="" style="width:462.55pt;height:444.9pt;mso-width-percent:0;mso-height-percent:0;mso-width-percent:0;mso-height-percent:0" o:ole="">
            <v:imagedata r:id="rId36" o:title=""/>
          </v:shape>
          <o:OLEObject Type="Embed" ProgID="Visio.Drawing.15" ShapeID="_x0000_i1037" DrawAspect="Content" ObjectID="_1786513594" r:id="rId37"/>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53C8DD94" w:rsidR="001D4EFC" w:rsidRDefault="00874B19" w:rsidP="001D4EFC">
      <w:pPr>
        <w:pStyle w:val="B1"/>
        <w:rPr>
          <w:lang w:eastAsia="zh-CN"/>
        </w:rPr>
      </w:pPr>
      <w:r>
        <w:rPr>
          <w:lang w:eastAsia="zh-CN"/>
        </w:rPr>
        <w:t>0.</w:t>
      </w:r>
      <w:r>
        <w:rPr>
          <w:lang w:eastAsia="zh-CN"/>
        </w:rPr>
        <w:tab/>
      </w:r>
      <w:r w:rsidR="001D4EFC">
        <w:rPr>
          <w:lang w:eastAsia="zh-CN"/>
        </w:rPr>
        <w:t xml:space="preserve">PDU Session Establishment procedure (defined in clause 4.3.2.2.1 of </w:t>
      </w:r>
      <w:r w:rsidR="00E87EFC">
        <w:rPr>
          <w:lang w:eastAsia="zh-CN"/>
        </w:rPr>
        <w:t>TS 23.502 [</w:t>
      </w:r>
      <w:r w:rsidR="001D4EFC">
        <w:rPr>
          <w:lang w:eastAsia="zh-CN"/>
        </w:rPr>
        <w:t>3]) are performed. A network slice type for XR service can be used for such a PDU Session.</w:t>
      </w:r>
    </w:p>
    <w:p w14:paraId="2FFE5266" w14:textId="34020EA7" w:rsidR="001D4EFC" w:rsidRDefault="00874B19" w:rsidP="001D4EFC">
      <w:pPr>
        <w:pStyle w:val="B1"/>
        <w:rPr>
          <w:lang w:eastAsia="zh-CN"/>
        </w:rPr>
      </w:pPr>
      <w:r>
        <w:rPr>
          <w:lang w:eastAsia="zh-CN"/>
        </w:rPr>
        <w:t>1.</w:t>
      </w:r>
      <w:r>
        <w:rPr>
          <w:lang w:eastAsia="zh-CN"/>
        </w:rPr>
        <w:tab/>
      </w:r>
      <w:r w:rsidR="001D4EFC">
        <w:rPr>
          <w:lang w:eastAsia="zh-CN"/>
        </w:rPr>
        <w:t>AF</w:t>
      </w:r>
      <w:r>
        <w:rPr>
          <w:lang w:eastAsia="zh-CN"/>
        </w:rPr>
        <w:t xml:space="preserve"> </w:t>
      </w:r>
      <w:r w:rsidR="00133E9D">
        <w:rPr>
          <w:lang w:eastAsia="zh-CN"/>
        </w:rPr>
        <w:sym w:font="Wingdings" w:char="F0E0"/>
      </w:r>
      <w:r>
        <w:rPr>
          <w:lang w:eastAsia="zh-CN"/>
        </w:rPr>
        <w:t xml:space="preserve"> </w:t>
      </w:r>
      <w:r w:rsidR="001D4EFC">
        <w:rPr>
          <w:lang w:eastAsia="zh-CN"/>
        </w:rPr>
        <w:t>NEF/PCF: the AF sends AF request, e.g</w:t>
      </w:r>
      <w:r>
        <w:rPr>
          <w:lang w:eastAsia="zh-CN"/>
        </w:rPr>
        <w:t>.</w:t>
      </w:r>
      <w:r w:rsidR="001D4EFC">
        <w:rPr>
          <w:lang w:eastAsia="zh-CN"/>
        </w:rPr>
        <w:t xml:space="preserve"> Nnef_AFsessionWithQoS_Create request as defined in clause 4.15.6.6 of </w:t>
      </w:r>
      <w:r w:rsidR="00E87EFC">
        <w:rPr>
          <w:lang w:eastAsia="zh-CN"/>
        </w:rPr>
        <w:t>TS 23.502 [</w:t>
      </w:r>
      <w:r>
        <w:rPr>
          <w:lang w:eastAsia="zh-CN"/>
        </w:rPr>
        <w:t>3]</w:t>
      </w:r>
      <w:r w:rsidR="001D4EFC">
        <w:rPr>
          <w:lang w:eastAsia="zh-CN"/>
        </w:rPr>
        <w:t>, to the 5GC via NEF/PCF to provide PDU Set based QoS requirement of the End-to-end encrypted media traffic and assistant information for traffic detection, PDU Set identification and marking on the End-to-end encrypted media traffic.</w:t>
      </w:r>
    </w:p>
    <w:p w14:paraId="36C08FCA" w14:textId="36798B3C"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E87EFC">
        <w:rPr>
          <w:lang w:eastAsia="zh-CN"/>
        </w:rPr>
        <w:t>TS 23.503 </w:t>
      </w:r>
      <w:bookmarkStart w:id="251" w:name="MCCTEMPBM_00000027"/>
      <w:r w:rsidR="00E87EFC">
        <w:rPr>
          <w:lang w:eastAsia="zh-CN"/>
        </w:rPr>
        <w:t>[</w:t>
      </w:r>
      <w:r w:rsidR="00A17123">
        <w:rPr>
          <w:lang w:eastAsia="zh-CN"/>
        </w:rPr>
        <w:t>4</w:t>
      </w:r>
      <w:r>
        <w:rPr>
          <w:lang w:eastAsia="zh-CN"/>
        </w:rPr>
        <w:t>]</w:t>
      </w:r>
      <w:bookmarkEnd w:id="251"/>
      <w:r>
        <w:rPr>
          <w:lang w:eastAsia="zh-CN"/>
        </w:rPr>
        <w:t xml:space="preserve"> and for identifying the PDU Set information from the End-to-end encrypted media traffic by the PSA UPF.</w:t>
      </w:r>
    </w:p>
    <w:p w14:paraId="34C60A6B" w14:textId="7106C640" w:rsidR="001D4EFC" w:rsidRDefault="00874B19" w:rsidP="001D4EFC">
      <w:pPr>
        <w:pStyle w:val="B1"/>
        <w:rPr>
          <w:lang w:eastAsia="zh-CN"/>
        </w:rPr>
      </w:pPr>
      <w:r>
        <w:rPr>
          <w:lang w:eastAsia="zh-CN"/>
        </w:rPr>
        <w:lastRenderedPageBreak/>
        <w:t>2.</w:t>
      </w:r>
      <w:r>
        <w:rPr>
          <w:lang w:eastAsia="zh-CN"/>
        </w:rPr>
        <w:tab/>
      </w:r>
      <w:r w:rsidR="001D4EFC">
        <w:rPr>
          <w:lang w:eastAsia="zh-CN"/>
        </w:rPr>
        <w:t>PCF</w:t>
      </w:r>
      <w:r>
        <w:rPr>
          <w:lang w:eastAsia="zh-CN"/>
        </w:rPr>
        <w:t xml:space="preserve"> </w:t>
      </w:r>
      <w:r w:rsidR="00133E9D">
        <w:rPr>
          <w:lang w:eastAsia="zh-CN"/>
        </w:rPr>
        <w:sym w:font="Wingdings" w:char="F0E0"/>
      </w:r>
      <w:r>
        <w:rPr>
          <w:lang w:eastAsia="zh-CN"/>
        </w:rPr>
        <w:t xml:space="preserve"> </w:t>
      </w:r>
      <w:r w:rsidR="001D4EFC">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253B9716" w:rsidR="001D4EFC" w:rsidRDefault="00874B19" w:rsidP="001D4EFC">
      <w:pPr>
        <w:pStyle w:val="B1"/>
        <w:rPr>
          <w:lang w:eastAsia="zh-CN"/>
        </w:rPr>
      </w:pPr>
      <w:r>
        <w:rPr>
          <w:lang w:eastAsia="zh-CN"/>
        </w:rPr>
        <w:t>3.</w:t>
      </w:r>
      <w:r>
        <w:rPr>
          <w:lang w:eastAsia="zh-CN"/>
        </w:rPr>
        <w:tab/>
      </w:r>
      <w:r w:rsidR="001D4EFC">
        <w:rPr>
          <w:lang w:eastAsia="zh-CN"/>
        </w:rPr>
        <w:t>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497308D5" w:rsidR="001D4EFC" w:rsidRDefault="00874B19" w:rsidP="001D4EFC">
      <w:pPr>
        <w:pStyle w:val="B2"/>
        <w:rPr>
          <w:lang w:eastAsia="zh-CN"/>
        </w:rPr>
      </w:pPr>
      <w:r>
        <w:rPr>
          <w:lang w:eastAsia="zh-CN"/>
        </w:rPr>
        <w:t>3</w:t>
      </w:r>
      <w:r w:rsidR="001D4EFC">
        <w:rPr>
          <w:lang w:eastAsia="zh-CN"/>
        </w:rPr>
        <w:t>a</w:t>
      </w:r>
      <w:r>
        <w:rPr>
          <w:lang w:eastAsia="zh-CN"/>
        </w:rPr>
        <w:t>.</w:t>
      </w:r>
      <w:r>
        <w:rPr>
          <w:lang w:eastAsia="zh-CN"/>
        </w:rPr>
        <w:tab/>
        <w:t>T</w:t>
      </w:r>
      <w:r w:rsidR="001D4EFC">
        <w:rPr>
          <w:lang w:eastAsia="zh-CN"/>
        </w:rPr>
        <w:t>he SMF sends the N4 rules including QER and PDR with Packet Detection Information to the PSA UPF.</w:t>
      </w:r>
    </w:p>
    <w:p w14:paraId="778BDF43" w14:textId="2B1B0662" w:rsidR="001D4EFC" w:rsidRDefault="001D4EFC" w:rsidP="001D4EFC">
      <w:pPr>
        <w:pStyle w:val="B2"/>
        <w:rPr>
          <w:lang w:eastAsia="zh-CN"/>
        </w:rPr>
      </w:pPr>
      <w:r>
        <w:rPr>
          <w:lang w:eastAsia="zh-CN"/>
        </w:rPr>
        <w:t>3b</w:t>
      </w:r>
      <w:r w:rsidR="00874B19">
        <w:rPr>
          <w:lang w:eastAsia="zh-CN"/>
        </w:rPr>
        <w:t>.</w:t>
      </w:r>
      <w:r w:rsidR="00874B19">
        <w:rPr>
          <w:lang w:eastAsia="zh-CN"/>
        </w:rPr>
        <w:tab/>
        <w:t>T</w:t>
      </w:r>
      <w:r>
        <w:rPr>
          <w:lang w:eastAsia="zh-CN"/>
        </w:rPr>
        <w:t>he SMF sends the QoS profiles and QoS rules containing in the NAS message to the NG-RAN via AMF.</w:t>
      </w:r>
    </w:p>
    <w:p w14:paraId="043DC46B" w14:textId="6C1170FB" w:rsidR="001D4EFC" w:rsidRDefault="001D4EFC" w:rsidP="001D4EFC">
      <w:pPr>
        <w:pStyle w:val="B2"/>
        <w:rPr>
          <w:lang w:eastAsia="zh-CN"/>
        </w:rPr>
      </w:pPr>
      <w:r>
        <w:rPr>
          <w:lang w:eastAsia="zh-CN"/>
        </w:rPr>
        <w:t>3c</w:t>
      </w:r>
      <w:r w:rsidR="00874B19">
        <w:rPr>
          <w:lang w:eastAsia="zh-CN"/>
        </w:rPr>
        <w:t>.</w:t>
      </w:r>
      <w:r w:rsidR="00874B19">
        <w:rPr>
          <w:lang w:eastAsia="zh-CN"/>
        </w:rPr>
        <w:tab/>
        <w:t>T</w:t>
      </w:r>
      <w:r>
        <w:rPr>
          <w:lang w:eastAsia="zh-CN"/>
        </w:rPr>
        <w:t>he SMF sends the QoS rules in a NAS message to the UE via AMF and NG-RAN.</w:t>
      </w:r>
    </w:p>
    <w:p w14:paraId="2693DD2A" w14:textId="672B5B9D" w:rsidR="001D4EFC" w:rsidRDefault="00874B19" w:rsidP="001D4EFC">
      <w:pPr>
        <w:pStyle w:val="B1"/>
        <w:rPr>
          <w:lang w:eastAsia="zh-CN"/>
        </w:rPr>
      </w:pPr>
      <w:r>
        <w:rPr>
          <w:lang w:eastAsia="zh-CN"/>
        </w:rPr>
        <w:t>4.</w:t>
      </w:r>
      <w:r>
        <w:rPr>
          <w:lang w:eastAsia="zh-CN"/>
        </w:rPr>
        <w:tab/>
      </w:r>
      <w:r w:rsidR="001D4EFC">
        <w:rPr>
          <w:lang w:eastAsia="zh-CN"/>
        </w:rPr>
        <w:t>AS/AF: the application encapsulates RTP packets in QUIC packets and transmits the QUIC packet with UDP option containing metadata within a QUIC connection containing one or more QUIC streams over N6 interface to PSA UPF.</w:t>
      </w:r>
    </w:p>
    <w:p w14:paraId="319D3B0C" w14:textId="5022550B" w:rsidR="001D4EFC" w:rsidRDefault="00874B19" w:rsidP="001D4EFC">
      <w:pPr>
        <w:pStyle w:val="B1"/>
        <w:rPr>
          <w:lang w:eastAsia="zh-CN"/>
        </w:rPr>
      </w:pPr>
      <w:r>
        <w:rPr>
          <w:lang w:eastAsia="zh-CN"/>
        </w:rPr>
        <w:t>5.</w:t>
      </w:r>
      <w:r>
        <w:rPr>
          <w:lang w:eastAsia="zh-CN"/>
        </w:rPr>
        <w:tab/>
      </w:r>
      <w:r w:rsidR="001D4EFC">
        <w:rPr>
          <w:lang w:eastAsia="zh-CN"/>
        </w:rPr>
        <w:t>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60789520" w:rsidR="001D4EFC" w:rsidRDefault="00874B19" w:rsidP="001D4EFC">
      <w:pPr>
        <w:pStyle w:val="B2"/>
        <w:rPr>
          <w:lang w:eastAsia="zh-CN"/>
        </w:rPr>
      </w:pPr>
      <w:r>
        <w:rPr>
          <w:lang w:eastAsia="zh-CN"/>
        </w:rPr>
        <w:t>5a.</w:t>
      </w:r>
      <w:r>
        <w:rPr>
          <w:lang w:eastAsia="zh-CN"/>
        </w:rPr>
        <w:tab/>
        <w:t>B</w:t>
      </w:r>
      <w:r w:rsidR="001D4EFC">
        <w:rPr>
          <w:lang w:eastAsia="zh-CN"/>
        </w:rPr>
        <w:t>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CE2C88F" w:rsidR="001D4EFC" w:rsidRDefault="00874B19" w:rsidP="001D4EFC">
      <w:pPr>
        <w:pStyle w:val="B2"/>
        <w:rPr>
          <w:lang w:eastAsia="zh-CN"/>
        </w:rPr>
      </w:pPr>
      <w:r>
        <w:rPr>
          <w:lang w:eastAsia="zh-CN"/>
        </w:rPr>
        <w:t>5b.</w:t>
      </w:r>
      <w:r>
        <w:rPr>
          <w:lang w:eastAsia="zh-CN"/>
        </w:rPr>
        <w:tab/>
      </w:r>
      <w:r w:rsidR="001D4EFC">
        <w:rPr>
          <w:lang w:eastAsia="zh-CN"/>
        </w:rPr>
        <w:t>UPF</w:t>
      </w:r>
      <w:r>
        <w:rPr>
          <w:lang w:eastAsia="zh-CN"/>
        </w:rPr>
        <w:t xml:space="preserve"> </w:t>
      </w:r>
      <w:r w:rsidR="00133E9D">
        <w:rPr>
          <w:lang w:eastAsia="zh-CN"/>
        </w:rPr>
        <w:sym w:font="Wingdings" w:char="F0E0"/>
      </w:r>
      <w:r>
        <w:rPr>
          <w:lang w:eastAsia="zh-CN"/>
        </w:rPr>
        <w:t xml:space="preserve"> </w:t>
      </w:r>
      <w:r w:rsidR="001D4EFC">
        <w:rPr>
          <w:lang w:eastAsia="zh-CN"/>
        </w:rPr>
        <w:t>NG-RAN over N3: the PSA UPF marks the identified PDU with PDU Set Information in GTP-U header to provide PDU Set Information to the NG-RAN.</w:t>
      </w:r>
    </w:p>
    <w:p w14:paraId="7632B7B4" w14:textId="0B56A8CF" w:rsidR="001D4EFC" w:rsidRDefault="00874B19" w:rsidP="001D4EFC">
      <w:pPr>
        <w:pStyle w:val="B1"/>
        <w:rPr>
          <w:lang w:eastAsia="zh-CN"/>
        </w:rPr>
      </w:pPr>
      <w:r>
        <w:rPr>
          <w:lang w:eastAsia="zh-CN"/>
        </w:rPr>
        <w:t>6.</w:t>
      </w:r>
      <w:r>
        <w:rPr>
          <w:lang w:eastAsia="zh-CN"/>
        </w:rPr>
        <w:tab/>
      </w:r>
      <w:r w:rsidR="001D4EFC">
        <w:rPr>
          <w:lang w:eastAsia="zh-CN"/>
        </w:rPr>
        <w:t>NG-RAN: Based on the PDU Set Information in GTP-U header, RAN performs PDU Set based QoS handling, and maps the QoS flow to one DRB.</w:t>
      </w:r>
    </w:p>
    <w:p w14:paraId="216AC943" w14:textId="5A40456F" w:rsidR="001D4EFC" w:rsidRDefault="00874B19" w:rsidP="001D4EFC">
      <w:pPr>
        <w:pStyle w:val="B2"/>
        <w:rPr>
          <w:lang w:eastAsia="zh-CN"/>
        </w:rPr>
      </w:pPr>
      <w:r>
        <w:rPr>
          <w:lang w:eastAsia="zh-CN"/>
        </w:rPr>
        <w:t>6a.</w:t>
      </w:r>
      <w:r>
        <w:rPr>
          <w:lang w:eastAsia="zh-CN"/>
        </w:rPr>
        <w:tab/>
        <w:t>T</w:t>
      </w:r>
      <w:r w:rsidR="001D4EFC">
        <w:rPr>
          <w:lang w:eastAsia="zh-CN"/>
        </w:rPr>
        <w:t>he NG-RAN transmits DRBs over NR-Uu to the UE.</w:t>
      </w:r>
    </w:p>
    <w:p w14:paraId="61BBA3EB" w14:textId="3A072C74" w:rsidR="001D4EFC" w:rsidRDefault="00874B19" w:rsidP="001D4EFC">
      <w:pPr>
        <w:pStyle w:val="B2"/>
        <w:rPr>
          <w:lang w:eastAsia="zh-CN"/>
        </w:rPr>
      </w:pPr>
      <w:r>
        <w:rPr>
          <w:lang w:eastAsia="zh-CN"/>
        </w:rPr>
        <w:t>6b.</w:t>
      </w:r>
      <w:r>
        <w:rPr>
          <w:lang w:eastAsia="zh-CN"/>
        </w:rPr>
        <w:tab/>
        <w:t>T</w:t>
      </w:r>
      <w:r w:rsidR="001D4EFC">
        <w:rPr>
          <w:lang w:eastAsia="zh-CN"/>
        </w:rPr>
        <w: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252" w:name="_Toc175896346"/>
      <w:r>
        <w:rPr>
          <w:rFonts w:eastAsia="DengXian"/>
        </w:rPr>
        <w:t>6.11</w:t>
      </w:r>
      <w:r w:rsidR="008C2A80" w:rsidRPr="00042496">
        <w:rPr>
          <w:rFonts w:eastAsia="DengXian"/>
        </w:rPr>
        <w:t>.4</w:t>
      </w:r>
      <w:r w:rsidR="008C2A80" w:rsidRPr="00042496">
        <w:rPr>
          <w:rFonts w:eastAsia="DengXian"/>
        </w:rPr>
        <w:tab/>
        <w:t>Impacts on services, entities and interfaces</w:t>
      </w:r>
      <w:bookmarkEnd w:id="252"/>
    </w:p>
    <w:p w14:paraId="5D85ABB2" w14:textId="5C55DC11" w:rsidR="008C2A80" w:rsidRDefault="008C2A80" w:rsidP="008C2A80">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4C858E" w14:textId="77777777" w:rsidR="00913ACC" w:rsidRPr="00913ACC" w:rsidRDefault="00913ACC" w:rsidP="00913ACC">
      <w:pPr>
        <w:rPr>
          <w:rFonts w:eastAsia="DengXian"/>
        </w:rPr>
      </w:pPr>
    </w:p>
    <w:p w14:paraId="20B3724B" w14:textId="55075F46" w:rsidR="005D7CCF" w:rsidRPr="003D3AFF" w:rsidRDefault="008D0B23" w:rsidP="003D3AFF">
      <w:pPr>
        <w:pStyle w:val="Heading2"/>
        <w:rPr>
          <w:i/>
          <w:iCs/>
        </w:rPr>
      </w:pPr>
      <w:bookmarkStart w:id="253" w:name="_Toc175896347"/>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253"/>
    </w:p>
    <w:p w14:paraId="1F3474B9" w14:textId="16DEE2E3" w:rsidR="005D7CCF" w:rsidRDefault="008D0B23" w:rsidP="005D7CCF">
      <w:pPr>
        <w:pStyle w:val="Heading3"/>
      </w:pPr>
      <w:bookmarkStart w:id="254" w:name="_Toc175896348"/>
      <w:r>
        <w:t>6.12</w:t>
      </w:r>
      <w:r w:rsidR="005D7CCF" w:rsidRPr="0066733F">
        <w:t>.</w:t>
      </w:r>
      <w:r w:rsidR="005D7CCF">
        <w:rPr>
          <w:rFonts w:hint="eastAsia"/>
        </w:rPr>
        <w:t>1</w:t>
      </w:r>
      <w:r w:rsidR="005D7CCF" w:rsidRPr="00F94D0B">
        <w:rPr>
          <w:rFonts w:hint="eastAsia"/>
        </w:rPr>
        <w:tab/>
      </w:r>
      <w:r w:rsidR="005D7CCF">
        <w:t>Key Issue mapping</w:t>
      </w:r>
      <w:bookmarkEnd w:id="254"/>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32DC81CD" w:rsidR="001D4EFC" w:rsidRDefault="001D4EFC" w:rsidP="001D4EFC">
      <w:pPr>
        <w:pStyle w:val="B1"/>
        <w:rPr>
          <w:lang w:val="en-US"/>
        </w:rPr>
      </w:pPr>
      <w:r>
        <w:rPr>
          <w:lang w:val="en-US"/>
        </w:rPr>
        <w:tab/>
        <w:t>Key Issue #4: Identify multiplexed traffic flows in QUIC (</w:t>
      </w:r>
      <w:r w:rsidR="00913ACC">
        <w:rPr>
          <w:lang w:val="en-US"/>
        </w:rPr>
        <w:t>NOTE</w:t>
      </w:r>
      <w:r>
        <w:rPr>
          <w:lang w:val="en-US"/>
        </w:rPr>
        <w:t>: QUIC streams/identifiers are fully encrypted)</w:t>
      </w:r>
      <w:r w:rsidR="00913ACC">
        <w:rPr>
          <w:lang w:val="en-US"/>
        </w:rPr>
        <w:t>.</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255" w:name="_Toc175896349"/>
      <w:r>
        <w:lastRenderedPageBreak/>
        <w:t>6.12</w:t>
      </w:r>
      <w:r w:rsidR="005D7CCF" w:rsidRPr="0066733F">
        <w:t>.</w:t>
      </w:r>
      <w:r w:rsidR="005D7CCF">
        <w:t>2</w:t>
      </w:r>
      <w:r w:rsidR="005D7CCF" w:rsidRPr="00F94D0B">
        <w:rPr>
          <w:rFonts w:hint="eastAsia"/>
        </w:rPr>
        <w:tab/>
      </w:r>
      <w:r w:rsidR="005D7CCF">
        <w:rPr>
          <w:rFonts w:hint="eastAsia"/>
        </w:rPr>
        <w:t>Description</w:t>
      </w:r>
      <w:bookmarkEnd w:id="255"/>
    </w:p>
    <w:p w14:paraId="4BD17C03" w14:textId="6FBA67F2" w:rsidR="001D4EFC" w:rsidRDefault="001D4EFC" w:rsidP="001D4EFC">
      <w:pPr>
        <w:rPr>
          <w:lang w:eastAsia="zh-CN"/>
        </w:rPr>
      </w:pPr>
      <w:r>
        <w:rPr>
          <w:lang w:eastAsia="zh-CN"/>
        </w:rPr>
        <w:t>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w:t>
      </w:r>
      <w:r w:rsidR="00913ACC">
        <w:rPr>
          <w:lang w:eastAsia="zh-CN"/>
        </w:rPr>
        <w:t> </w:t>
      </w:r>
      <w:r>
        <w:rPr>
          <w:lang w:eastAsia="zh-CN"/>
        </w:rPr>
        <w:t>[8] with encrypted QUIC stream headers). For media transports with partially encrypted headers (e.g. SRTP</w:t>
      </w:r>
      <w:r w:rsidR="00913ACC">
        <w:rPr>
          <w:lang w:eastAsia="zh-CN"/>
        </w:rPr>
        <w:t> </w:t>
      </w:r>
      <w:r>
        <w:rPr>
          <w:lang w:eastAsia="zh-CN"/>
        </w:rPr>
        <w:t>[5], RTP cryptex</w:t>
      </w:r>
      <w:r w:rsidR="00913ACC">
        <w:rPr>
          <w:lang w:eastAsia="zh-CN"/>
        </w:rPr>
        <w:t> </w:t>
      </w:r>
      <w:r>
        <w:rPr>
          <w:lang w:eastAsia="zh-CN"/>
        </w:rPr>
        <w:t>[7], extension headers</w:t>
      </w:r>
      <w:r w:rsidR="00913ACC">
        <w:rPr>
          <w:lang w:eastAsia="zh-CN"/>
        </w:rPr>
        <w:t> </w:t>
      </w:r>
      <w:r>
        <w:rPr>
          <w:lang w:eastAsia="zh-CN"/>
        </w:rPr>
        <w:t>[10] that SA</w:t>
      </w:r>
      <w:r w:rsidR="00913ACC">
        <w:rPr>
          <w:lang w:eastAsia="zh-CN"/>
        </w:rPr>
        <w:t> WG</w:t>
      </w:r>
      <w:r>
        <w:rPr>
          <w:lang w:eastAsia="zh-CN"/>
        </w:rPr>
        <w:t>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37E6CC89" w:rsidR="001D4EFC" w:rsidRDefault="001D4EFC" w:rsidP="001D4EFC">
      <w:pPr>
        <w:rPr>
          <w:lang w:eastAsia="zh-CN"/>
        </w:rPr>
      </w:pPr>
      <w:r>
        <w:rPr>
          <w:lang w:eastAsia="zh-CN"/>
        </w:rPr>
        <w:t xml:space="preserve">In a configuration phase, the media server derives multiple sets of </w:t>
      </w:r>
      <w:r w:rsidR="005F57F9">
        <w:rPr>
          <w:lang w:eastAsia="zh-CN"/>
        </w:rPr>
        <w:t>"</w:t>
      </w:r>
      <w:r>
        <w:rPr>
          <w:lang w:eastAsia="zh-CN"/>
        </w:rPr>
        <w:t>obfuscated codes</w:t>
      </w:r>
      <w:r w:rsidR="005F57F9">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256" w:name="_Toc175896350"/>
      <w:r>
        <w:t>6.12</w:t>
      </w:r>
      <w:r w:rsidR="005D7CCF">
        <w:t>.3</w:t>
      </w:r>
      <w:r w:rsidR="005D7CCF">
        <w:tab/>
        <w:t>Procedures</w:t>
      </w:r>
      <w:bookmarkEnd w:id="256"/>
    </w:p>
    <w:p w14:paraId="7A865892" w14:textId="527F82CD" w:rsidR="005D7CCF" w:rsidRDefault="008D0B23" w:rsidP="005D7CCF">
      <w:pPr>
        <w:pStyle w:val="Heading4"/>
      </w:pPr>
      <w:bookmarkStart w:id="257" w:name="_Toc175896351"/>
      <w:r>
        <w:t>6.12</w:t>
      </w:r>
      <w:r w:rsidR="005D7CCF">
        <w:t>.3.1</w:t>
      </w:r>
      <w:r w:rsidR="005D7CCF">
        <w:tab/>
        <w:t>E2E Sequence of Operations</w:t>
      </w:r>
      <w:bookmarkEnd w:id="257"/>
    </w:p>
    <w:p w14:paraId="0F00C577" w14:textId="6422630E" w:rsidR="005D7CCF" w:rsidRDefault="001D4EFC" w:rsidP="001D4EFC">
      <w:pPr>
        <w:rPr>
          <w:lang w:val="en-US"/>
        </w:rPr>
      </w:pPr>
      <w:r>
        <w:rPr>
          <w:lang w:val="en-US"/>
        </w:rPr>
        <w:t xml:space="preserve">This sequence of operations consists of a configuration phase where the media server derives multiple sets of </w:t>
      </w:r>
      <w:r w:rsidR="005F57F9">
        <w:rPr>
          <w:lang w:val="en-US"/>
        </w:rPr>
        <w:t>"</w:t>
      </w:r>
      <w:r>
        <w:rPr>
          <w:lang w:val="en-US"/>
        </w:rPr>
        <w:t>obfuscated codes</w:t>
      </w:r>
      <w:r w:rsidR="005F57F9">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A9C46DC" w:rsidR="001D4EFC" w:rsidRPr="00913ACC" w:rsidRDefault="004E09DC" w:rsidP="00C76F30">
      <w:pPr>
        <w:pStyle w:val="TH"/>
      </w:pPr>
      <w:r w:rsidRPr="00913ACC">
        <w:rPr>
          <w:noProof/>
        </w:rPr>
        <w:object w:dxaOrig="10064" w:dyaOrig="2996" w14:anchorId="0A2178D0">
          <v:shape id="_x0000_i1038" type="#_x0000_t75" alt="" style="width:479.55pt;height:150.1pt;mso-width-percent:0;mso-height-percent:0;mso-width-percent:0;mso-height-percent:0" o:ole="">
            <v:imagedata r:id="rId38" o:title=""/>
          </v:shape>
          <o:OLEObject Type="Embed" ProgID="Word.Picture.8" ShapeID="_x0000_i1038" DrawAspect="Content" ObjectID="_1786513595" r:id="rId39"/>
        </w:object>
      </w:r>
    </w:p>
    <w:p w14:paraId="334A5E35" w14:textId="0EF36B70" w:rsidR="001D4EFC" w:rsidRPr="00913ACC" w:rsidRDefault="001D4EFC" w:rsidP="001D4EFC">
      <w:pPr>
        <w:pStyle w:val="TF"/>
      </w:pPr>
      <w:r w:rsidRPr="00913ACC">
        <w:t>Figure 6.12.3.1-1: Initial configuration and per-packet metadata</w:t>
      </w:r>
    </w:p>
    <w:p w14:paraId="48979E2C" w14:textId="281CC60A" w:rsidR="005D7CCF" w:rsidRPr="00913ACC" w:rsidRDefault="001D4EFC" w:rsidP="001D4EFC">
      <w:r w:rsidRPr="00913ACC">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7718F9A3"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E87EFC">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5E807D15" w:rsidR="001D4EFC" w:rsidRDefault="001D4EFC" w:rsidP="001D4EFC">
      <w:pPr>
        <w:pStyle w:val="B1"/>
      </w:pPr>
      <w:r>
        <w:t>2.</w:t>
      </w:r>
      <w:r>
        <w:tab/>
        <w:t xml:space="preserve">[PDU Session Establishment: UE - 5GC] The UE sets up a PDU session capable of handling XRM using the procedures described in clause 4.3.2.2.1 of </w:t>
      </w:r>
      <w:r w:rsidR="00E87EFC">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258" w:name="_Toc175896352"/>
      <w:r>
        <w:t>6.12</w:t>
      </w:r>
      <w:r w:rsidR="005D7CCF">
        <w:t>.3.2</w:t>
      </w:r>
      <w:r w:rsidR="005D7CCF">
        <w:tab/>
        <w:t>Obfuscated Codes and Metadata</w:t>
      </w:r>
      <w:bookmarkEnd w:id="258"/>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26BCB140" w:rsidR="001D4EFC" w:rsidRDefault="001D4EFC" w:rsidP="001D4EFC">
      <w:r>
        <w:t xml:space="preserve">An MDU corresponds to a PDU set in this solution but is marked as </w:t>
      </w:r>
      <w:r w:rsidR="005F57F9">
        <w:t>"</w:t>
      </w:r>
      <w:r>
        <w:t>MDU</w:t>
      </w:r>
      <w:r w:rsidR="005F57F9">
        <w:t>"</w:t>
      </w:r>
      <w:r>
        <w:t xml:space="preserve"> since an application does not have knowledge of 3GPP system concepts. A media application can provide this information to the transport layer via internal APIs from application to transport layers:</w:t>
      </w:r>
    </w:p>
    <w:p w14:paraId="02906384" w14:textId="4005B823" w:rsidR="001D4EFC" w:rsidRDefault="001D4EFC" w:rsidP="001D4EFC">
      <w:pPr>
        <w:pStyle w:val="B1"/>
      </w:pPr>
      <w:r>
        <w:t>-</w:t>
      </w:r>
      <w:r>
        <w:tab/>
        <w:t>Importance: relative priorities of an MDU (e.g. RoQ</w:t>
      </w:r>
      <w:r w:rsidR="00913ACC">
        <w:t> </w:t>
      </w:r>
      <w:r>
        <w:t>[8], QUIC</w:t>
      </w:r>
      <w:r w:rsidR="00913ACC">
        <w:t> </w:t>
      </w:r>
      <w:r>
        <w:t>[11] use priority in scheduling streams)</w:t>
      </w:r>
      <w:r w:rsidR="00913ACC">
        <w:t>.</w:t>
      </w:r>
    </w:p>
    <w:p w14:paraId="41EE5425" w14:textId="189260F1" w:rsidR="001D4EFC" w:rsidRDefault="001D4EFC" w:rsidP="001D4EFC">
      <w:pPr>
        <w:pStyle w:val="B1"/>
      </w:pPr>
      <w:r>
        <w:t>-</w:t>
      </w:r>
      <w:r>
        <w:tab/>
        <w:t>Start/End markers for an MDU</w:t>
      </w:r>
      <w:r w:rsidR="00913ACC">
        <w:t>.</w:t>
      </w:r>
    </w:p>
    <w:p w14:paraId="0E1C5586" w14:textId="56BC0DF4" w:rsidR="001D4EFC" w:rsidRDefault="001D4EFC" w:rsidP="001D4EFC">
      <w:pPr>
        <w:pStyle w:val="B1"/>
      </w:pPr>
      <w:r>
        <w:t>-</w:t>
      </w:r>
      <w:r>
        <w:tab/>
        <w:t>Delay Tolerance: whether the MDU can tolerate delay on the network path</w:t>
      </w:r>
      <w:r w:rsidR="00913ACC">
        <w:t>.</w:t>
      </w:r>
    </w:p>
    <w:p w14:paraId="0D72F360" w14:textId="0DF86CF9" w:rsidR="001D4EFC" w:rsidRDefault="001D4EFC" w:rsidP="001D4EFC">
      <w:pPr>
        <w:pStyle w:val="B1"/>
      </w:pPr>
      <w:r>
        <w:t>-</w:t>
      </w:r>
      <w:r>
        <w:tab/>
        <w:t>Burst Quantum: Quantized size of a burst of packets sent by the application/media server</w:t>
      </w:r>
      <w:r w:rsidR="00913ACC">
        <w:t>.</w:t>
      </w:r>
    </w:p>
    <w:p w14:paraId="32A0BA16" w14:textId="77777777" w:rsidR="001D4EFC" w:rsidRDefault="001D4EFC" w:rsidP="001D4EFC">
      <w:pPr>
        <w:pStyle w:val="B1"/>
      </w:pPr>
      <w:r>
        <w:t>-</w:t>
      </w:r>
      <w:r>
        <w:tab/>
        <w:t>Sequence number: Monotonically increasing (not per MDU) and used to detect packet loss.</w:t>
      </w:r>
    </w:p>
    <w:p w14:paraId="00B3CA1B" w14:textId="1111D927" w:rsidR="001D4EFC" w:rsidRDefault="001D4EFC" w:rsidP="001D4EFC">
      <w:pPr>
        <w:pStyle w:val="B1"/>
      </w:pPr>
      <w:r>
        <w:t>-</w:t>
      </w:r>
      <w:r>
        <w:tab/>
        <w:t>Timestamp: packet sending time, used to calculate jitter</w:t>
      </w:r>
      <w:r w:rsidR="00913ACC">
        <w:t>.</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5D75E62F" w:rsidR="002E30FF" w:rsidRDefault="005D7CCF" w:rsidP="003D3AFF">
      <w:pPr>
        <w:pStyle w:val="PL"/>
      </w:pPr>
      <w:r w:rsidRPr="003D3AFF">
        <w:t xml:space="preserve">{  </w:t>
      </w:r>
      <w:r w:rsidR="005F57F9">
        <w:t>"</w:t>
      </w:r>
      <w:r w:rsidRPr="003D3AFF">
        <w:t>marker</w:t>
      </w:r>
      <w:r w:rsidR="005F57F9">
        <w:t>"</w:t>
      </w:r>
      <w:r w:rsidRPr="003D3AFF">
        <w:t>: [</w:t>
      </w:r>
      <w:r w:rsidR="005F57F9">
        <w:t>"</w:t>
      </w:r>
      <w:r w:rsidRPr="003D3AFF">
        <w:t>start/end</w:t>
      </w:r>
      <w:r w:rsidR="005F57F9">
        <w:t>"</w:t>
      </w:r>
      <w:r w:rsidRPr="003D3AFF">
        <w:t xml:space="preserve">, </w:t>
      </w:r>
      <w:r w:rsidR="005F57F9">
        <w:t>"</w:t>
      </w:r>
      <w:r w:rsidRPr="003D3AFF">
        <w:t>middle</w:t>
      </w:r>
      <w:r w:rsidR="005F57F9">
        <w:t>"</w:t>
      </w:r>
      <w:r w:rsidRPr="003D3AFF">
        <w:t>],</w:t>
      </w:r>
    </w:p>
    <w:p w14:paraId="2C6C712E" w14:textId="385D6202" w:rsidR="002E30FF" w:rsidRDefault="005D7CCF" w:rsidP="003D3AFF">
      <w:pPr>
        <w:pStyle w:val="PL"/>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medium</w:t>
      </w:r>
      <w:r w:rsidR="005F57F9">
        <w:t>"</w:t>
      </w:r>
      <w:r w:rsidRPr="003D3AFF">
        <w:t xml:space="preserve">, </w:t>
      </w:r>
      <w:r w:rsidR="005F57F9">
        <w:t>"</w:t>
      </w:r>
      <w:r w:rsidRPr="003D3AFF">
        <w:t>low</w:t>
      </w:r>
      <w:r w:rsidR="005F57F9">
        <w:t>"</w:t>
      </w:r>
      <w:r w:rsidRPr="003D3AFF">
        <w:t xml:space="preserve">], </w:t>
      </w:r>
    </w:p>
    <w:p w14:paraId="78647BBB" w14:textId="4D6F7DE4" w:rsidR="005D7CCF" w:rsidRPr="001D137B" w:rsidRDefault="005D7CCF" w:rsidP="003D3AFF">
      <w:pPr>
        <w:pStyle w:val="PL"/>
        <w:rPr>
          <w:lang w:val="en-US"/>
        </w:rPr>
      </w:pPr>
      <w:r w:rsidRPr="003D3AFF">
        <w:t xml:space="preserve">   </w:t>
      </w:r>
      <w:r w:rsidR="005F57F9">
        <w:t>"</w:t>
      </w:r>
      <w:r w:rsidRPr="003D3AFF">
        <w:t>delay-tolerance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w:t>
      </w:r>
    </w:p>
    <w:p w14:paraId="4EF9BC27" w14:textId="5D629587" w:rsidR="002E30FF" w:rsidRDefault="005D7CCF" w:rsidP="003D3AFF">
      <w:pPr>
        <w:pStyle w:val="PL"/>
      </w:pPr>
      <w:r w:rsidRPr="003D3AFF">
        <w:t xml:space="preserve">     { </w:t>
      </w:r>
      <w:r w:rsidR="005F57F9">
        <w:t>"</w:t>
      </w:r>
      <w:r w:rsidRPr="003D3AFF">
        <w:t>name</w:t>
      </w:r>
      <w:r w:rsidR="005F57F9">
        <w:t>"</w:t>
      </w:r>
      <w:r w:rsidRPr="003D3AFF">
        <w:t>: OFC-1,</w:t>
      </w:r>
      <w:r w:rsidR="005F57F9">
        <w:t>"</w:t>
      </w:r>
      <w:r w:rsidRPr="003D3AFF">
        <w:t>obfuscated-code</w:t>
      </w:r>
      <w:r w:rsidR="005F57F9">
        <w:t>"</w:t>
      </w:r>
      <w:r w:rsidRPr="003D3AFF">
        <w:t xml:space="preserve">: 0x2a7b6a58fcd0049a0330ea7746baf01, </w:t>
      </w:r>
    </w:p>
    <w:p w14:paraId="41EBB79C" w14:textId="5E213109" w:rsidR="005D7CCF" w:rsidRPr="001D137B" w:rsidRDefault="005D7CCF" w:rsidP="003D3AFF">
      <w:pPr>
        <w:pStyle w:val="PL"/>
        <w:rPr>
          <w:lang w:val="en-US"/>
        </w:rPr>
      </w:pPr>
      <w:r w:rsidRPr="003D3AFF">
        <w:t xml:space="preserve">       </w:t>
      </w:r>
      <w:r w:rsidR="005F57F9">
        <w:t>"</w:t>
      </w:r>
      <w:r w:rsidRPr="003D3AFF">
        <w:t>marker</w:t>
      </w:r>
      <w:r w:rsidR="005F57F9">
        <w:t>"</w:t>
      </w:r>
      <w:r w:rsidRPr="003D3AFF">
        <w:t xml:space="preserve"> : </w:t>
      </w:r>
      <w:r w:rsidR="005F57F9">
        <w:t>"</w:t>
      </w:r>
      <w:r w:rsidRPr="003D3AFF">
        <w:t>start/end</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35B5248E" w14:textId="6C775DB7" w:rsidR="002E30FF" w:rsidRDefault="005D7CCF" w:rsidP="003D3AFF">
      <w:pPr>
        <w:pStyle w:val="PL"/>
      </w:pPr>
      <w:r w:rsidRPr="003D3AFF">
        <w:t xml:space="preserve">     { </w:t>
      </w:r>
      <w:r w:rsidR="005F57F9">
        <w:t>"</w:t>
      </w:r>
      <w:r w:rsidRPr="003D3AFF">
        <w:t>name</w:t>
      </w:r>
      <w:r w:rsidR="005F57F9">
        <w:t>"</w:t>
      </w:r>
      <w:r w:rsidRPr="003D3AFF">
        <w:t xml:space="preserve">: OFC-2, </w:t>
      </w:r>
      <w:r w:rsidR="005F57F9">
        <w:t>"</w:t>
      </w:r>
      <w:r w:rsidRPr="003D3AFF">
        <w:t>obfuscated-code</w:t>
      </w:r>
      <w:r w:rsidR="005F57F9">
        <w:t>"</w:t>
      </w:r>
      <w:r w:rsidRPr="003D3AFF">
        <w:t xml:space="preserve">: 0xfba7763eda0050a0041dc1246dafc20, </w:t>
      </w:r>
    </w:p>
    <w:p w14:paraId="42943343" w14:textId="07363796" w:rsidR="002E30FF" w:rsidRDefault="005D7CCF" w:rsidP="003D3AFF">
      <w:pPr>
        <w:pStyle w:val="PL"/>
      </w:pPr>
      <w:r w:rsidRPr="003D3AFF">
        <w:t xml:space="preserve">       </w:t>
      </w:r>
      <w:r w:rsidR="005F57F9">
        <w:t>"</w:t>
      </w:r>
      <w:r w:rsidRPr="003D3AFF">
        <w:t>marker</w:t>
      </w:r>
      <w:r w:rsidR="005F57F9">
        <w:t>"</w:t>
      </w:r>
      <w:r w:rsidRPr="003D3AFF">
        <w:t xml:space="preserve"> : </w:t>
      </w:r>
      <w:r w:rsidR="005F57F9">
        <w:t>"</w:t>
      </w:r>
      <w:r w:rsidRPr="003D3AFF">
        <w:t>middle</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21E090E4" w:rsidR="002E30FF" w:rsidRDefault="005D7CCF" w:rsidP="003D3AFF">
      <w:pPr>
        <w:pStyle w:val="PL"/>
      </w:pPr>
      <w:r w:rsidRPr="003D3AFF">
        <w:t xml:space="preserve"> {  </w:t>
      </w:r>
      <w:r w:rsidR="005F57F9">
        <w:t>"</w:t>
      </w:r>
      <w:r w:rsidRPr="003D3AFF">
        <w:t>streams</w:t>
      </w:r>
      <w:r w:rsidR="005F57F9">
        <w:t>"</w:t>
      </w:r>
      <w:r w:rsidRPr="003D3AFF">
        <w:t>: [</w:t>
      </w:r>
      <w:r w:rsidR="005F57F9">
        <w:t>"</w:t>
      </w:r>
      <w:r w:rsidRPr="003D3AFF">
        <w:t>A</w:t>
      </w:r>
      <w:r w:rsidR="005F57F9">
        <w:t>"</w:t>
      </w:r>
      <w:r w:rsidRPr="003D3AFF">
        <w:t xml:space="preserve">, </w:t>
      </w:r>
      <w:r w:rsidR="005F57F9">
        <w:t>"</w:t>
      </w:r>
      <w:r w:rsidRPr="003D3AFF">
        <w:t>B</w:t>
      </w:r>
      <w:r w:rsidR="005F57F9">
        <w:t>"</w:t>
      </w:r>
      <w:r w:rsidRPr="003D3AFF">
        <w:t>],</w:t>
      </w:r>
    </w:p>
    <w:p w14:paraId="5390FA52" w14:textId="1175AEC5" w:rsidR="005D7CCF" w:rsidRPr="001D137B" w:rsidRDefault="005D7CCF" w:rsidP="003D3AFF">
      <w:pPr>
        <w:pStyle w:val="PL"/>
        <w:rPr>
          <w:lang w:val="en-US"/>
        </w:rPr>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 xml:space="preserve">], </w:t>
      </w:r>
    </w:p>
    <w:p w14:paraId="39908612" w14:textId="68CE36F7" w:rsidR="002E30FF" w:rsidRDefault="005D7CCF" w:rsidP="003D3AFF">
      <w:pPr>
        <w:pStyle w:val="PL"/>
      </w:pPr>
      <w:r w:rsidRPr="003D3AFF">
        <w:t xml:space="preserve">     { </w:t>
      </w:r>
      <w:r w:rsidR="005F57F9">
        <w:t>"</w:t>
      </w:r>
      <w:r w:rsidRPr="003D3AFF">
        <w:t>name</w:t>
      </w:r>
      <w:r w:rsidR="005F57F9">
        <w:t>"</w:t>
      </w:r>
      <w:r w:rsidRPr="003D3AFF">
        <w:t>: OFC-11,</w:t>
      </w:r>
      <w:r w:rsidR="005F57F9">
        <w:t>"</w:t>
      </w:r>
      <w:r w:rsidRPr="003D3AFF">
        <w:t>obfuscated-code</w:t>
      </w:r>
      <w:r w:rsidR="005F57F9">
        <w:t>"</w:t>
      </w:r>
      <w:r w:rsidRPr="003D3AFF">
        <w:t xml:space="preserve">: 0x2a7b6a58fcd0049a0330ea7746baf01, </w:t>
      </w:r>
    </w:p>
    <w:p w14:paraId="7BDFEDC2" w14:textId="4A405B6A" w:rsidR="005D7CCF" w:rsidRPr="00CE0784" w:rsidRDefault="005D7CCF" w:rsidP="003D3AFF">
      <w:pPr>
        <w:pStyle w:val="PL"/>
        <w:rPr>
          <w:lang w:val="en-US"/>
        </w:rPr>
      </w:pPr>
      <w:r w:rsidRPr="003D3AFF">
        <w:t xml:space="preserve">       </w:t>
      </w:r>
      <w:r w:rsidR="005F57F9">
        <w:t>"</w:t>
      </w:r>
      <w:r w:rsidRPr="003D3AFF">
        <w:t>stream</w:t>
      </w:r>
      <w:r w:rsidR="005F57F9">
        <w:t>"</w:t>
      </w:r>
      <w:r w:rsidRPr="003D3AFF">
        <w:t xml:space="preserve"> : </w:t>
      </w:r>
      <w:r w:rsidR="005F57F9">
        <w:t>"</w:t>
      </w:r>
      <w:r w:rsidRPr="003D3AFF">
        <w:t>A</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w:t>
      </w:r>
    </w:p>
    <w:p w14:paraId="70FAB475" w14:textId="4B495D23" w:rsidR="002E30FF" w:rsidRDefault="005D7CCF" w:rsidP="003D3AFF">
      <w:pPr>
        <w:pStyle w:val="PL"/>
      </w:pPr>
      <w:r w:rsidRPr="003D3AFF">
        <w:t xml:space="preserve">     { </w:t>
      </w:r>
      <w:r w:rsidR="005F57F9">
        <w:t>"</w:t>
      </w:r>
      <w:r w:rsidRPr="003D3AFF">
        <w:t>name</w:t>
      </w:r>
      <w:r w:rsidR="005F57F9">
        <w:t>"</w:t>
      </w:r>
      <w:r w:rsidRPr="003D3AFF">
        <w:t xml:space="preserve">: OFC-12, </w:t>
      </w:r>
      <w:r w:rsidR="005F57F9">
        <w:t>"</w:t>
      </w:r>
      <w:r w:rsidRPr="003D3AFF">
        <w:t>obfuscated-code</w:t>
      </w:r>
      <w:r w:rsidR="005F57F9">
        <w:t>"</w:t>
      </w:r>
      <w:r w:rsidRPr="003D3AFF">
        <w:t xml:space="preserve">: 0xfba7763eda0050a0041dc1246dafc20, </w:t>
      </w:r>
    </w:p>
    <w:p w14:paraId="45AA2595" w14:textId="5433B19A" w:rsidR="002E30FF" w:rsidRDefault="005D7CCF" w:rsidP="003D3AFF">
      <w:pPr>
        <w:pStyle w:val="PL"/>
      </w:pPr>
      <w:r w:rsidRPr="003D3AFF">
        <w:t xml:space="preserve">       </w:t>
      </w:r>
      <w:r w:rsidR="005F57F9">
        <w:t>"</w:t>
      </w:r>
      <w:r w:rsidRPr="003D3AFF">
        <w:t>stream</w:t>
      </w:r>
      <w:r w:rsidR="005F57F9">
        <w:t>"</w:t>
      </w:r>
      <w:r w:rsidRPr="003D3AFF">
        <w:t xml:space="preserve"> : </w:t>
      </w:r>
      <w:r w:rsidR="005F57F9">
        <w:t>"</w:t>
      </w:r>
      <w:r w:rsidRPr="003D3AFF">
        <w:t>B</w:t>
      </w:r>
      <w:r w:rsidR="005F57F9">
        <w:t>"</w:t>
      </w:r>
      <w:r w:rsidRPr="003D3AFF">
        <w:t xml:space="preserve">, </w:t>
      </w:r>
      <w:r w:rsidR="005F57F9">
        <w:t>"</w:t>
      </w:r>
      <w:r w:rsidRPr="003D3AFF">
        <w:t>importance</w:t>
      </w:r>
      <w:r w:rsidR="005F57F9">
        <w:t>"</w:t>
      </w:r>
      <w:r w:rsidRPr="003D3AFF">
        <w:t xml:space="preserve">: </w:t>
      </w:r>
      <w:r w:rsidR="005F57F9">
        <w:t>"</w:t>
      </w:r>
      <w:r w:rsidRPr="003D3AFF">
        <w:t>low</w:t>
      </w:r>
      <w:r w:rsidR="005F57F9">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1570157" w:rsidR="005D7CCF" w:rsidRPr="0097215E" w:rsidRDefault="002E30FF" w:rsidP="005D7CCF">
      <w:pPr>
        <w:pStyle w:val="EditorsNote"/>
      </w:pPr>
      <w:r>
        <w:t>Editor</w:t>
      </w:r>
      <w:r w:rsidR="005F57F9">
        <w:t>'</w:t>
      </w:r>
      <w:r>
        <w:t>s note:</w:t>
      </w:r>
      <w:r>
        <w:tab/>
        <w:t>SA WG3 should check the proposed use of Obfuscated Codes and key orchestration.</w:t>
      </w:r>
    </w:p>
    <w:p w14:paraId="29DD7615" w14:textId="5C40665D" w:rsidR="005D7CCF" w:rsidRDefault="008D0B23" w:rsidP="005D7CCF">
      <w:pPr>
        <w:pStyle w:val="Heading4"/>
      </w:pPr>
      <w:bookmarkStart w:id="259" w:name="_Toc175896353"/>
      <w:r>
        <w:lastRenderedPageBreak/>
        <w:t>6.12</w:t>
      </w:r>
      <w:r w:rsidR="005D7CCF">
        <w:t>.3.3</w:t>
      </w:r>
      <w:r w:rsidR="005D7CCF">
        <w:tab/>
        <w:t>Initial Configuration of Obfuscated Codes, Metadata and Keys</w:t>
      </w:r>
      <w:bookmarkEnd w:id="259"/>
    </w:p>
    <w:p w14:paraId="55143A6D" w14:textId="760ED8C8" w:rsidR="002E30FF" w:rsidRDefault="002E30FF" w:rsidP="005D7CCF">
      <w:r>
        <w:t xml:space="preserve">The application domain configures groups of obfuscated codes (OFC), each associated to a set of metadata. The groups of OFC/associated metadata are configured between the AF and NEF/PCF as outlined in </w:t>
      </w:r>
      <w:r w:rsidR="00913ACC">
        <w:t>clause </w:t>
      </w:r>
      <w:r>
        <w:t>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604D3224" w:rsidR="002E30FF" w:rsidRDefault="002E30F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913ACC">
        <w:t>clause </w:t>
      </w:r>
      <w:r>
        <w:t xml:space="preserve">6.12.3.2. In addition, keys for authenticating the metadata (OFC and other metadata as shown in Figure 6.12.3.4-1) are setup in this phase. The message authentication code (MAC) is only for the metadata in </w:t>
      </w:r>
      <w:r w:rsidR="00913ACC">
        <w:t>clause </w:t>
      </w:r>
      <w:r>
        <w:t>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260" w:name="_Toc175896354"/>
      <w:r>
        <w:t>6.12</w:t>
      </w:r>
      <w:r w:rsidR="005D7CCF">
        <w:t>.3.4</w:t>
      </w:r>
      <w:r w:rsidR="005D7CCF">
        <w:tab/>
        <w:t>Per-packet Transport of Metadata</w:t>
      </w:r>
      <w:bookmarkEnd w:id="260"/>
    </w:p>
    <w:p w14:paraId="348C4107" w14:textId="5A4EF4F4" w:rsidR="005D7CCF" w:rsidRDefault="002E30FF" w:rsidP="005D7CCF">
      <w:pPr>
        <w:rPr>
          <w:lang w:val="en-US"/>
        </w:rPr>
      </w:pPr>
      <w:r>
        <w:rPr>
          <w:lang w:val="en-US"/>
        </w:rPr>
        <w:t xml:space="preserve">The metadata provisioned in </w:t>
      </w:r>
      <w:r w:rsidR="00913ACC">
        <w:t>clause </w:t>
      </w:r>
      <w:r>
        <w:rPr>
          <w:lang w:val="en-US"/>
        </w:rPr>
        <w:t>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4E09DC" w:rsidP="00C76F30">
      <w:pPr>
        <w:pStyle w:val="TH"/>
      </w:pPr>
      <w:r>
        <w:rPr>
          <w:noProof/>
        </w:rPr>
        <w:object w:dxaOrig="8177" w:dyaOrig="2642" w14:anchorId="23C386D9">
          <v:shape id="_x0000_i1039" type="#_x0000_t75" alt="" style="width:409.6pt;height:131.1pt;mso-width-percent:0;mso-height-percent:0;mso-width-percent:0;mso-height-percent:0" o:ole="">
            <v:imagedata r:id="rId40" o:title=""/>
          </v:shape>
          <o:OLEObject Type="Embed" ProgID="Word.Picture.8" ShapeID="_x0000_i1039" DrawAspect="Content" ObjectID="_1786513596" r:id="rId41"/>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24F6FB5F" w:rsidR="002E30FF" w:rsidRDefault="002E30FF" w:rsidP="005D7CCF">
      <w:pPr>
        <w:rPr>
          <w:lang w:val="en-US"/>
        </w:rPr>
      </w:pPr>
      <w:r>
        <w:rPr>
          <w:lang w:val="en-US"/>
        </w:rPr>
        <w:t>Figure 6.12.3.4-1 shows a media packet with UDP encapsulation and UDP options for OFC metadata (based on</w:t>
      </w:r>
      <w:r w:rsidR="00913ACC">
        <w:rPr>
          <w:lang w:val="en-US"/>
        </w:rPr>
        <w:t> </w:t>
      </w:r>
      <w:r>
        <w:rPr>
          <w:lang w:val="en-US"/>
        </w:rPr>
        <w:t>[21]) and AUTH (defined in</w:t>
      </w:r>
      <w:r w:rsidR="00913ACC">
        <w:rPr>
          <w:lang w:val="en-US"/>
        </w:rPr>
        <w:t> </w:t>
      </w:r>
      <w:r>
        <w:rPr>
          <w:lang w:val="en-US"/>
        </w:rPr>
        <w:t xml:space="preserve">[21]). The OFC metadata in Figure 6.12.3.4-1 is a new UDP option that carries the obfuscated code (OFC), Burst Quantum, Sequence Number and Timestamp. If the media server is not able to provide some information (e.g. Burst Quantum), the field is marked as </w:t>
      </w:r>
      <w:r w:rsidR="005F57F9">
        <w:rPr>
          <w:lang w:val="en-US"/>
        </w:rPr>
        <w:t>"</w:t>
      </w:r>
      <w:r>
        <w:rPr>
          <w:lang w:val="en-US"/>
        </w:rPr>
        <w:t>0</w:t>
      </w:r>
      <w:r w:rsidR="005F57F9">
        <w:rPr>
          <w:lang w:val="en-US"/>
        </w:rPr>
        <w:t>"</w:t>
      </w:r>
      <w:r>
        <w:rPr>
          <w:lang w:val="en-US"/>
        </w:rPr>
        <w:t>.</w:t>
      </w:r>
    </w:p>
    <w:p w14:paraId="3B49A9BE" w14:textId="1DB60CFF" w:rsidR="002E30FF" w:rsidRDefault="002E30FF" w:rsidP="005D7CCF">
      <w:pPr>
        <w:rPr>
          <w:lang w:val="en-US"/>
        </w:rPr>
      </w:pPr>
      <w:r>
        <w:rPr>
          <w:lang w:val="en-US"/>
        </w:rPr>
        <w:t xml:space="preserve">The AUTH option carries a cryptographic digest of the metadata using the symmetric key that was set up between 5GC and the application domain in </w:t>
      </w:r>
      <w:r w:rsidR="00913ACC">
        <w:t>clause </w:t>
      </w:r>
      <w:r>
        <w:rPr>
          <w:lang w:val="en-US"/>
        </w:rPr>
        <w:t>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10B1E4B4" w:rsidR="005D7CCF" w:rsidRPr="00735BDD" w:rsidRDefault="002E30FF" w:rsidP="00735BDD">
      <w:pPr>
        <w:pStyle w:val="EditorsNote"/>
      </w:pPr>
      <w:r>
        <w:t>Editor</w:t>
      </w:r>
      <w:r w:rsidR="005F57F9">
        <w:t>'</w:t>
      </w:r>
      <w:r>
        <w:t>s note:</w:t>
      </w:r>
      <w:r>
        <w:tab/>
        <w:t>IETF standardization and IANA code for UDP option are required.</w:t>
      </w:r>
    </w:p>
    <w:p w14:paraId="4E1205FC" w14:textId="00C9E09F" w:rsidR="005D7CCF" w:rsidRDefault="008D0B23" w:rsidP="005D7CCF">
      <w:pPr>
        <w:pStyle w:val="Heading4"/>
      </w:pPr>
      <w:bookmarkStart w:id="261" w:name="_Toc175896355"/>
      <w:r>
        <w:t>6.12</w:t>
      </w:r>
      <w:r w:rsidR="005D7CCF">
        <w:t>.3.5</w:t>
      </w:r>
      <w:r w:rsidR="005D7CCF">
        <w:tab/>
        <w:t>Classifying and Mapping into PDU sets</w:t>
      </w:r>
      <w:bookmarkEnd w:id="261"/>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262" w:name="_MON_1768315007"/>
    <w:bookmarkEnd w:id="262"/>
    <w:p w14:paraId="02FF842C" w14:textId="5CB4BB88" w:rsidR="002E30FF" w:rsidRDefault="004E09DC" w:rsidP="002E30FF">
      <w:pPr>
        <w:pStyle w:val="TH"/>
      </w:pPr>
      <w:r>
        <w:rPr>
          <w:noProof/>
        </w:rPr>
        <w:object w:dxaOrig="9057" w:dyaOrig="4247" w14:anchorId="713CAA36">
          <v:shape id="_x0000_i1040" type="#_x0000_t75" alt="" style="width:451.7pt;height:212.6pt;mso-width-percent:0;mso-height-percent:0;mso-width-percent:0;mso-height-percent:0" o:ole="">
            <v:imagedata r:id="rId42" o:title=""/>
          </v:shape>
          <o:OLEObject Type="Embed" ProgID="Word.Picture.8" ShapeID="_x0000_i1040" DrawAspect="Content" ObjectID="_1786513597" r:id="rId43"/>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57320D41"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clauses 5.7 and 5.35 of </w:t>
      </w:r>
      <w:r w:rsidR="00E87EFC">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263" w:name="_Toc175896356"/>
      <w:r>
        <w:rPr>
          <w:lang w:eastAsia="zh-CN"/>
        </w:rPr>
        <w:t>6.12</w:t>
      </w:r>
      <w:r w:rsidR="005D7CCF">
        <w:rPr>
          <w:lang w:eastAsia="zh-CN"/>
        </w:rPr>
        <w:t>.4</w:t>
      </w:r>
      <w:r w:rsidR="005D7CCF">
        <w:rPr>
          <w:lang w:eastAsia="zh-CN"/>
        </w:rPr>
        <w:tab/>
      </w:r>
      <w:r w:rsidR="005D7CCF" w:rsidRPr="00D84979">
        <w:t>Impacts on services, entities and interfaces</w:t>
      </w:r>
      <w:bookmarkEnd w:id="263"/>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264" w:name="_Toc175896357"/>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242"/>
      <w:r w:rsidR="001A40F6" w:rsidRPr="00FA02A6">
        <w:rPr>
          <w:lang w:val="en-US"/>
        </w:rPr>
        <w:t>Multiple DSCP markings per QoS Flow</w:t>
      </w:r>
      <w:bookmarkEnd w:id="264"/>
    </w:p>
    <w:p w14:paraId="2BACE247" w14:textId="0D1F245E" w:rsidR="001A40F6" w:rsidRPr="00FA02A6" w:rsidRDefault="008D0B23" w:rsidP="001A40F6">
      <w:pPr>
        <w:pStyle w:val="Heading3"/>
      </w:pPr>
      <w:bookmarkStart w:id="265" w:name="_Toc97526926"/>
      <w:bookmarkStart w:id="266" w:name="_Toc175896358"/>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265"/>
      <w:bookmarkEnd w:id="266"/>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267" w:name="_Toc97526927"/>
      <w:bookmarkStart w:id="268" w:name="_Toc175896359"/>
      <w:r>
        <w:t>6.13</w:t>
      </w:r>
      <w:r w:rsidR="001A40F6" w:rsidRPr="00FA02A6">
        <w:t>.2</w:t>
      </w:r>
      <w:r w:rsidR="001A40F6" w:rsidRPr="00FA02A6">
        <w:rPr>
          <w:rFonts w:hint="eastAsia"/>
        </w:rPr>
        <w:tab/>
        <w:t>Description</w:t>
      </w:r>
      <w:bookmarkEnd w:id="267"/>
      <w:bookmarkEnd w:id="268"/>
    </w:p>
    <w:p w14:paraId="7A028305" w14:textId="29428BBD" w:rsidR="001A40F6" w:rsidRPr="00FA02A6" w:rsidRDefault="002E30FF" w:rsidP="001A40F6">
      <w:pPr>
        <w:rPr>
          <w:lang w:eastAsia="x-none"/>
        </w:rPr>
      </w:pPr>
      <w:bookmarkStart w:id="269" w:name="_Toc97526928"/>
      <w:r>
        <w:rPr>
          <w:lang w:eastAsia="x-none"/>
        </w:rPr>
        <w:t>Illustrated in Figure 6.13.2-1 is a solution for multiple DSCP markings per QoS Flow.</w:t>
      </w:r>
    </w:p>
    <w:p w14:paraId="5D9268AF" w14:textId="1068735D" w:rsidR="001A40F6" w:rsidRDefault="004E09DC" w:rsidP="002E30FF">
      <w:pPr>
        <w:pStyle w:val="TH"/>
        <w:rPr>
          <w:lang w:val="fr-FR"/>
        </w:rPr>
      </w:pPr>
      <w:r w:rsidRPr="00FA02A6">
        <w:rPr>
          <w:noProof/>
          <w:lang w:val="fr-FR"/>
        </w:rPr>
        <w:object w:dxaOrig="14560" w:dyaOrig="5500" w14:anchorId="47948C54">
          <v:shape id="_x0000_i1041" type="#_x0000_t75" alt="" style="width:479.55pt;height:185.45pt;mso-width-percent:0;mso-height-percent:0;mso-width-percent:0;mso-height-percent:0" o:ole="">
            <v:imagedata r:id="rId44" o:title=""/>
          </v:shape>
          <o:OLEObject Type="Embed" ProgID="Visio.Drawing.11" ShapeID="_x0000_i1041" DrawAspect="Content" ObjectID="_1786513598" r:id="rId45"/>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121E70C8" w:rsidR="001A40F6" w:rsidRPr="00FA02A6" w:rsidRDefault="001A40F6" w:rsidP="001A40F6">
      <w:pPr>
        <w:pStyle w:val="B1"/>
        <w:rPr>
          <w:lang w:val="en-US"/>
        </w:rPr>
      </w:pPr>
      <w:r w:rsidRPr="00FA02A6">
        <w:rPr>
          <w:lang w:val="en-US"/>
        </w:rPr>
        <w:t>-</w:t>
      </w:r>
      <w:r w:rsidRPr="00FA02A6">
        <w:rPr>
          <w:lang w:val="en-US"/>
        </w:rPr>
        <w:tab/>
        <w:t xml:space="preserve">The </w:t>
      </w:r>
      <w:r w:rsidR="00725C31">
        <w:rPr>
          <w:lang w:val="en-US"/>
        </w:rPr>
        <w:t>FAR</w:t>
      </w:r>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383E5F46" w14:textId="54AC7D1E"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r w:rsidR="00725C31">
        <w:rPr>
          <w:rFonts w:eastAsia="Arial" w:cs="Arial"/>
        </w:rPr>
        <w:t>FAR</w:t>
      </w:r>
      <w:r w:rsidRPr="00FA02A6">
        <w:rPr>
          <w:rFonts w:eastAsia="Arial" w:cs="Arial"/>
        </w:rPr>
        <w:t>) that DSCP marking should be performed based on PDU Set Importance based on UPF</w:t>
      </w:r>
      <w:r w:rsidR="005F57F9">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5F57F9">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F1A9279" w14:textId="0FDBCCEB" w:rsidR="00725C31" w:rsidRPr="004B3C43" w:rsidRDefault="00725C31" w:rsidP="00725C31">
      <w:pPr>
        <w:pStyle w:val="NO"/>
        <w:rPr>
          <w:lang w:val="en-US"/>
        </w:rPr>
      </w:pPr>
      <w:r>
        <w:rPr>
          <w:lang w:val="en-US"/>
        </w:rPr>
        <w:t>NOTE</w:t>
      </w:r>
      <w:r w:rsidR="00913ACC">
        <w:rPr>
          <w:lang w:val="en-US"/>
        </w:rPr>
        <w:t> </w:t>
      </w:r>
      <w:r>
        <w:rPr>
          <w:lang w:val="en-US"/>
        </w:rPr>
        <w:t>1:</w:t>
      </w:r>
      <w:r>
        <w:rPr>
          <w:lang w:val="en-US"/>
        </w:rPr>
        <w:tab/>
        <w:t>In this release there is no special handling for PDUs carrying an EDB indication.</w:t>
      </w:r>
    </w:p>
    <w:p w14:paraId="0066516E" w14:textId="37C07467" w:rsidR="001A40F6" w:rsidRPr="00FA02A6" w:rsidRDefault="002E30FF" w:rsidP="001A40F6">
      <w:pPr>
        <w:pStyle w:val="NO"/>
      </w:pPr>
      <w:r>
        <w:t>NOTE</w:t>
      </w:r>
      <w:r w:rsidR="00913ACC">
        <w:t> </w:t>
      </w:r>
      <w:r w:rsidR="00725C31">
        <w:t>2</w:t>
      </w:r>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3E37CC0"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r w:rsidR="00725C31">
        <w:rPr>
          <w:lang w:val="en-US"/>
        </w:rPr>
        <w:t>FAR</w:t>
      </w:r>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r w:rsidR="00725C31">
        <w:rPr>
          <w:lang w:val="en-US"/>
        </w:rPr>
        <w:t>FAR</w:t>
      </w:r>
      <w:r w:rsidRPr="00FA02A6">
        <w:rPr>
          <w:lang w:val="en-US"/>
        </w:rPr>
        <w:t>.</w:t>
      </w:r>
    </w:p>
    <w:p w14:paraId="1449F58D" w14:textId="7C495556" w:rsidR="001A40F6" w:rsidRPr="00FA02A6" w:rsidRDefault="008D0B23" w:rsidP="001A40F6">
      <w:pPr>
        <w:pStyle w:val="Heading3"/>
      </w:pPr>
      <w:bookmarkStart w:id="270" w:name="_Toc175896360"/>
      <w:r>
        <w:t>6.13</w:t>
      </w:r>
      <w:r w:rsidR="001A40F6" w:rsidRPr="00FA02A6">
        <w:t>.3</w:t>
      </w:r>
      <w:r w:rsidR="001A40F6" w:rsidRPr="00FA02A6">
        <w:tab/>
        <w:t>Procedures</w:t>
      </w:r>
      <w:bookmarkEnd w:id="269"/>
      <w:bookmarkEnd w:id="270"/>
    </w:p>
    <w:p w14:paraId="745DE4FB" w14:textId="7935B8D9" w:rsidR="001A40F6" w:rsidRPr="00FA02A6" w:rsidRDefault="001A40F6" w:rsidP="001A40F6">
      <w:r w:rsidRPr="00FA02A6">
        <w:t xml:space="preserve">There are no changes to existing procedures; only a new parameter (Transport Level Marking List) in the </w:t>
      </w:r>
      <w:r w:rsidR="00725C31">
        <w:t>FAR</w:t>
      </w:r>
      <w:r w:rsidRPr="00FA02A6">
        <w:t>.</w:t>
      </w:r>
    </w:p>
    <w:p w14:paraId="51266B51" w14:textId="245BB563" w:rsidR="001A40F6" w:rsidRPr="00FA02A6" w:rsidRDefault="008D0B23" w:rsidP="001A40F6">
      <w:pPr>
        <w:pStyle w:val="Heading3"/>
        <w:rPr>
          <w:lang w:eastAsia="zh-CN"/>
        </w:rPr>
      </w:pPr>
      <w:bookmarkStart w:id="271" w:name="_Toc97526929"/>
      <w:bookmarkStart w:id="272" w:name="_Toc175896361"/>
      <w:r>
        <w:rPr>
          <w:lang w:eastAsia="zh-CN"/>
        </w:rPr>
        <w:lastRenderedPageBreak/>
        <w:t>6.13</w:t>
      </w:r>
      <w:r w:rsidR="001A40F6" w:rsidRPr="00FA02A6">
        <w:rPr>
          <w:lang w:eastAsia="zh-CN"/>
        </w:rPr>
        <w:t>.4</w:t>
      </w:r>
      <w:r w:rsidR="001A40F6" w:rsidRPr="00FA02A6">
        <w:rPr>
          <w:lang w:eastAsia="zh-CN"/>
        </w:rPr>
        <w:tab/>
      </w:r>
      <w:r w:rsidR="001A40F6" w:rsidRPr="00FA02A6">
        <w:t>Impacts on services, entities and interfaces</w:t>
      </w:r>
      <w:bookmarkEnd w:id="271"/>
      <w:bookmarkEnd w:id="272"/>
    </w:p>
    <w:p w14:paraId="49EFDF1D" w14:textId="77777777" w:rsidR="001A40F6" w:rsidRPr="002E30FF" w:rsidRDefault="001A40F6" w:rsidP="001A40F6">
      <w:pPr>
        <w:rPr>
          <w:b/>
          <w:bCs/>
          <w:lang w:eastAsia="en-US"/>
        </w:rPr>
      </w:pPr>
      <w:r w:rsidRPr="002E30FF">
        <w:rPr>
          <w:b/>
          <w:bCs/>
        </w:rPr>
        <w:t>SMF impact:</w:t>
      </w:r>
    </w:p>
    <w:p w14:paraId="124F2977" w14:textId="1C56C927" w:rsidR="001A40F6" w:rsidRPr="00FA02A6" w:rsidRDefault="001A40F6" w:rsidP="001A40F6">
      <w:pPr>
        <w:pStyle w:val="B1"/>
      </w:pPr>
      <w:r w:rsidRPr="00FA02A6">
        <w:t>-</w:t>
      </w:r>
      <w:r w:rsidRPr="00FA02A6">
        <w:tab/>
        <w:t xml:space="preserve">Ability to send a Transport Level Marking List in the </w:t>
      </w:r>
      <w:r w:rsidR="00725C31">
        <w:t>FAR</w:t>
      </w:r>
      <w:r w:rsidRPr="00FA02A6">
        <w:t xml:space="preserve"> associated with a QoS Flow carrying PDU Sets and/or End of Data Burst indication. In the alternative solution, SMF </w:t>
      </w:r>
      <w:r w:rsidRPr="00FA02A6">
        <w:rPr>
          <w:rStyle w:val="normaltextrun"/>
        </w:rPr>
        <w:t xml:space="preserve">instructs UPF via </w:t>
      </w:r>
      <w:r w:rsidR="00725C31">
        <w:rPr>
          <w:rStyle w:val="normaltextrun"/>
        </w:rPr>
        <w:t>FAR</w:t>
      </w:r>
      <w:r w:rsidRPr="00FA02A6">
        <w:rPr>
          <w:rStyle w:val="normaltextrun"/>
        </w:rPr>
        <w:t xml:space="preserve"> to assign per PDU Set DSCP values for downlink traffic, either based on UPF</w:t>
      </w:r>
      <w:r w:rsidR="005F57F9">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B82E14F"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r w:rsidR="00F00081">
        <w:t>FAR</w:t>
      </w:r>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273" w:name="_Toc175896362"/>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273"/>
    </w:p>
    <w:p w14:paraId="40999B69" w14:textId="04DED4C0" w:rsidR="009B4A66" w:rsidRPr="00822E86" w:rsidRDefault="008D0B23" w:rsidP="009B4A66">
      <w:pPr>
        <w:pStyle w:val="Heading3"/>
        <w:rPr>
          <w:rFonts w:eastAsia="DengXian"/>
        </w:rPr>
      </w:pPr>
      <w:bookmarkStart w:id="274" w:name="_Toc175896363"/>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274"/>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275" w:name="_Toc175896364"/>
      <w:r>
        <w:rPr>
          <w:rFonts w:eastAsia="DengXian"/>
        </w:rPr>
        <w:t>6.14</w:t>
      </w:r>
      <w:r w:rsidR="009B4A66" w:rsidRPr="00042496">
        <w:rPr>
          <w:rFonts w:eastAsia="DengXian"/>
        </w:rPr>
        <w:t>.2</w:t>
      </w:r>
      <w:r w:rsidR="009B4A66" w:rsidRPr="00042496">
        <w:rPr>
          <w:rFonts w:eastAsia="DengXian" w:hint="eastAsia"/>
        </w:rPr>
        <w:tab/>
        <w:t>Description</w:t>
      </w:r>
      <w:bookmarkEnd w:id="275"/>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37E058EB" w:rsidR="002E30FF" w:rsidRDefault="002E30FF" w:rsidP="002E30FF">
      <w:pPr>
        <w:pStyle w:val="B1"/>
        <w:rPr>
          <w:lang w:eastAsia="ko-KR"/>
        </w:rPr>
      </w:pPr>
      <w:r>
        <w:rPr>
          <w:lang w:eastAsia="ko-KR"/>
        </w:rPr>
        <w:t>-</w:t>
      </w:r>
      <w:r>
        <w:rPr>
          <w:lang w:eastAsia="ko-KR"/>
        </w:rPr>
        <w:tab/>
        <w:t xml:space="preserve">current Packet Filter as defined in clause 5.7.6 of </w:t>
      </w:r>
      <w:r w:rsidR="00E87EFC">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A7D2214" w:rsidR="002E30FF" w:rsidRDefault="002E30FF" w:rsidP="009B4A66">
      <w:pPr>
        <w:rPr>
          <w:lang w:eastAsia="ko-KR"/>
        </w:rPr>
      </w:pPr>
      <w:r>
        <w:rPr>
          <w:lang w:eastAsia="ko-KR"/>
        </w:rPr>
        <w:t>For downlink traffic, it</w:t>
      </w:r>
      <w:r w:rsidR="005F57F9">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4E09DC" w:rsidP="002E30FF">
      <w:pPr>
        <w:pStyle w:val="TH"/>
        <w:rPr>
          <w:rFonts w:cs="Arial"/>
          <w:noProof/>
          <w:lang w:eastAsia="ko-KR"/>
        </w:rPr>
      </w:pPr>
      <w:r w:rsidRPr="00A7799E">
        <w:rPr>
          <w:noProof/>
        </w:rPr>
        <w:object w:dxaOrig="6041" w:dyaOrig="1651" w14:anchorId="6A7B41BD">
          <v:shape id="_x0000_i1042" type="#_x0000_t75" alt="" style="width:273.05pt;height:75.4pt;mso-width-percent:0;mso-height-percent:0;mso-width-percent:0;mso-height-percent:0" o:ole="">
            <v:imagedata r:id="rId46" o:title=""/>
          </v:shape>
          <o:OLEObject Type="Embed" ProgID="Visio.Drawing.11" ShapeID="_x0000_i1042" DrawAspect="Content" ObjectID="_1786513599" r:id="rId47"/>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A516253" w:rsidR="009B4A66" w:rsidRDefault="002E30FF" w:rsidP="009B4A66">
      <w:pPr>
        <w:rPr>
          <w:lang w:eastAsia="ko-KR"/>
        </w:rPr>
      </w:pPr>
      <w:r>
        <w:rPr>
          <w:lang w:eastAsia="ko-KR"/>
        </w:rPr>
        <w:t>For uplink traffic, it</w:t>
      </w:r>
      <w:r w:rsidR="005F57F9">
        <w:rPr>
          <w:lang w:eastAsia="ko-KR"/>
        </w:rPr>
        <w:t>'</w:t>
      </w:r>
      <w:r>
        <w:rPr>
          <w:lang w:eastAsia="ko-KR"/>
        </w:rPr>
        <w:t>s assumed UE can get the stream info from its upper layer by UE</w:t>
      </w:r>
      <w:r w:rsidR="005F57F9">
        <w:rPr>
          <w:lang w:eastAsia="ko-KR"/>
        </w:rPr>
        <w:t>'</w:t>
      </w:r>
      <w:r>
        <w:rPr>
          <w:lang w:eastAsia="ko-KR"/>
        </w:rPr>
        <w:t>s implementation. Then UE performs the uplink traffic filtering with extended Packet Filter Set.</w:t>
      </w:r>
    </w:p>
    <w:p w14:paraId="6A63CF94" w14:textId="55CB0727"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347A9D7F"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Whether UPF can get the stream info or part of stream info directly from the QUIC header is FFS.</w:t>
      </w:r>
    </w:p>
    <w:p w14:paraId="29BD0F08" w14:textId="47AC8952"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E87EFC" w:rsidRPr="00BC49C2">
        <w:rPr>
          <w:lang w:eastAsia="ko-KR"/>
        </w:rPr>
        <w:t>TS</w:t>
      </w:r>
      <w:r w:rsidR="00E87EFC">
        <w:rPr>
          <w:lang w:eastAsia="ko-KR"/>
        </w:rPr>
        <w:t> </w:t>
      </w:r>
      <w:r w:rsidR="00E87EFC" w:rsidRPr="00BC49C2">
        <w:rPr>
          <w:lang w:eastAsia="ko-KR"/>
        </w:rPr>
        <w:t>23.503</w:t>
      </w:r>
      <w:r w:rsidR="00E87EFC">
        <w:rPr>
          <w:lang w:eastAsia="ko-KR"/>
        </w:rPr>
        <w:t> </w:t>
      </w:r>
      <w:r w:rsidR="00E87EFC"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276" w:name="_Toc175896365"/>
      <w:r>
        <w:rPr>
          <w:rFonts w:eastAsia="DengXian"/>
        </w:rPr>
        <w:lastRenderedPageBreak/>
        <w:t>6.14</w:t>
      </w:r>
      <w:r w:rsidR="009B4A66" w:rsidRPr="00042496">
        <w:rPr>
          <w:rFonts w:eastAsia="DengXian"/>
        </w:rPr>
        <w:t>.3</w:t>
      </w:r>
      <w:r w:rsidR="009B4A66" w:rsidRPr="00042496">
        <w:rPr>
          <w:rFonts w:eastAsia="DengXian"/>
        </w:rPr>
        <w:tab/>
        <w:t>Procedures</w:t>
      </w:r>
      <w:bookmarkEnd w:id="276"/>
    </w:p>
    <w:p w14:paraId="2DE85BB2" w14:textId="68083B4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w:t>
      </w:r>
      <w:r w:rsidR="00C73406">
        <w:rPr>
          <w:lang w:eastAsia="zh-CN"/>
        </w:rPr>
        <w:t>Figure</w:t>
      </w:r>
      <w:r w:rsidRPr="00BC49C2">
        <w:rPr>
          <w:lang w:eastAsia="zh-CN"/>
        </w:rPr>
        <w:t xml:space="preserve"> </w:t>
      </w:r>
      <w:r w:rsidR="008D0B23">
        <w:rPr>
          <w:lang w:eastAsia="zh-CN"/>
        </w:rPr>
        <w:t>6.14</w:t>
      </w:r>
      <w:r w:rsidRPr="00BC49C2">
        <w:rPr>
          <w:lang w:eastAsia="zh-CN"/>
        </w:rPr>
        <w:t>.3-1.</w:t>
      </w:r>
    </w:p>
    <w:p w14:paraId="461291E8" w14:textId="77777777" w:rsidR="009B4A66" w:rsidRPr="00BC49C2" w:rsidRDefault="004E09DC" w:rsidP="009B4A66">
      <w:pPr>
        <w:pStyle w:val="TH"/>
        <w:rPr>
          <w:rFonts w:cs="Arial"/>
        </w:rPr>
      </w:pPr>
      <w:r w:rsidRPr="00BC49C2">
        <w:rPr>
          <w:noProof/>
        </w:rPr>
        <w:object w:dxaOrig="9361" w:dyaOrig="5001" w14:anchorId="01789842">
          <v:shape id="_x0000_i1043" type="#_x0000_t75" alt="" style="width:442.85pt;height:237.75pt;mso-width-percent:0;mso-height-percent:0;mso-width-percent:0;mso-height-percent:0" o:ole="">
            <v:imagedata r:id="rId48" o:title=""/>
          </v:shape>
          <o:OLEObject Type="Embed" ProgID="Visio.Drawing.11" ShapeID="_x0000_i1043" DrawAspect="Content" ObjectID="_1786513600" r:id="rId49"/>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0E9308DE" w:rsidR="002E30FF" w:rsidRDefault="002E30FF" w:rsidP="002E30FF">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E87EFC">
        <w:t>TS 23.502 [</w:t>
      </w:r>
      <w:r>
        <w:t>3]. In this step AF provides the extended Packet Filters which including stream info to PCF. NEF can be involved between the AF and PCF.</w:t>
      </w:r>
    </w:p>
    <w:p w14:paraId="73DF74E3" w14:textId="6A76A1A8"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E87EFC">
        <w:t>TS 23.502 [</w:t>
      </w:r>
      <w:r>
        <w:t>3] to provide the PCC rule(s) to SMF. The PCC rule(s) also include the extended Packet Filters.</w:t>
      </w:r>
    </w:p>
    <w:p w14:paraId="7589F29F" w14:textId="664E1675" w:rsidR="002E30FF" w:rsidRDefault="002E30FF" w:rsidP="002E30FF">
      <w:pPr>
        <w:pStyle w:val="B1"/>
      </w:pPr>
      <w:r>
        <w:t>3.</w:t>
      </w:r>
      <w:r>
        <w:tab/>
        <w:t xml:space="preserve">SMF reuses the existing functionality specified in clause 6.1.3.2.4 of </w:t>
      </w:r>
      <w:r w:rsidR="00E87EFC">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277" w:name="_Toc175896366"/>
      <w:r>
        <w:rPr>
          <w:rFonts w:eastAsia="DengXian"/>
        </w:rPr>
        <w:t>6.14</w:t>
      </w:r>
      <w:r w:rsidR="009B4A66" w:rsidRPr="00042496">
        <w:rPr>
          <w:rFonts w:eastAsia="DengXian"/>
        </w:rPr>
        <w:t>.4</w:t>
      </w:r>
      <w:r w:rsidR="009B4A66" w:rsidRPr="00042496">
        <w:rPr>
          <w:rFonts w:eastAsia="DengXian"/>
        </w:rPr>
        <w:tab/>
        <w:t>Impacts on services, entities and interfaces</w:t>
      </w:r>
      <w:bookmarkEnd w:id="277"/>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lastRenderedPageBreak/>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0F697E57" w:rsidR="009B4A66" w:rsidRDefault="002E30FF" w:rsidP="002E30FF">
      <w:pPr>
        <w:pStyle w:val="EditorsNote"/>
        <w:rPr>
          <w:rFonts w:eastAsia="DengXian"/>
          <w:lang w:eastAsia="zh-CN"/>
        </w:rPr>
      </w:pPr>
      <w:r>
        <w:rPr>
          <w:rFonts w:eastAsia="DengXian"/>
          <w:lang w:eastAsia="zh-CN"/>
        </w:rPr>
        <w:t>Editor</w:t>
      </w:r>
      <w:r w:rsidR="005F57F9">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278" w:name="_Toc175896367"/>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278"/>
    </w:p>
    <w:p w14:paraId="5294D708" w14:textId="78675970" w:rsidR="00CB48A8" w:rsidRPr="00822E86" w:rsidRDefault="004B4601" w:rsidP="00735BDD">
      <w:pPr>
        <w:pStyle w:val="Heading3"/>
        <w:rPr>
          <w:rFonts w:eastAsia="DengXian"/>
        </w:rPr>
      </w:pPr>
      <w:bookmarkStart w:id="279" w:name="_Toc175896368"/>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279"/>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280" w:name="_Toc175896369"/>
      <w:r>
        <w:rPr>
          <w:rFonts w:eastAsia="DengXian"/>
        </w:rPr>
        <w:t>6.15</w:t>
      </w:r>
      <w:r w:rsidR="00CB48A8" w:rsidRPr="00822E86">
        <w:rPr>
          <w:rFonts w:eastAsia="DengXian"/>
        </w:rPr>
        <w:t>.2</w:t>
      </w:r>
      <w:r w:rsidR="00CB48A8" w:rsidRPr="00822E86">
        <w:rPr>
          <w:rFonts w:eastAsia="DengXian" w:hint="eastAsia"/>
        </w:rPr>
        <w:tab/>
        <w:t>Description</w:t>
      </w:r>
      <w:bookmarkEnd w:id="280"/>
    </w:p>
    <w:p w14:paraId="1335C721" w14:textId="42B0958B"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5F57F9">
        <w:t>'</w:t>
      </w:r>
      <w:r>
        <w:t>t address the encryption issue which is in scope of KI#2.</w:t>
      </w:r>
    </w:p>
    <w:p w14:paraId="1124FB2F" w14:textId="1C0C36DA" w:rsidR="00CB48A8" w:rsidRDefault="004B4601" w:rsidP="00735BDD">
      <w:pPr>
        <w:pStyle w:val="Heading3"/>
        <w:rPr>
          <w:rFonts w:eastAsia="DengXian"/>
        </w:rPr>
      </w:pPr>
      <w:bookmarkStart w:id="281" w:name="_Toc175896370"/>
      <w:r>
        <w:rPr>
          <w:rFonts w:eastAsia="DengXian"/>
        </w:rPr>
        <w:t>6.15</w:t>
      </w:r>
      <w:r w:rsidR="00CB48A8" w:rsidRPr="00822E86">
        <w:rPr>
          <w:rFonts w:eastAsia="DengXian"/>
        </w:rPr>
        <w:t>.3</w:t>
      </w:r>
      <w:r w:rsidR="00CB48A8" w:rsidRPr="00822E86">
        <w:rPr>
          <w:rFonts w:eastAsia="DengXian"/>
        </w:rPr>
        <w:tab/>
        <w:t>Procedures</w:t>
      </w:r>
      <w:bookmarkEnd w:id="281"/>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46CAD6A9" w:rsidR="002E30FF" w:rsidRDefault="002E30FF" w:rsidP="002E30FF">
      <w:pPr>
        <w:pStyle w:val="B2"/>
        <w:rPr>
          <w:lang w:eastAsia="zh-CN"/>
        </w:rPr>
      </w:pPr>
      <w:r>
        <w:rPr>
          <w:lang w:eastAsia="zh-CN"/>
        </w:rPr>
        <w:t>a)</w:t>
      </w:r>
      <w:r>
        <w:rPr>
          <w:lang w:eastAsia="zh-CN"/>
        </w:rPr>
        <w:tab/>
        <w:t xml:space="preserve">AF can provide high granularity QoS requirements considering the different media types e.g. audio, video, haptic etc. </w:t>
      </w:r>
      <w:r w:rsidR="00913ACC">
        <w:rPr>
          <w:lang w:eastAsia="zh-CN"/>
        </w:rPr>
        <w:t>e</w:t>
      </w:r>
      <w:r>
        <w:rPr>
          <w:lang w:eastAsia="zh-CN"/>
        </w:rPr>
        <w:t>.g. RTP payload type 96 and 97 stands for video and audio respectively. These different media stream have quite different characteristics and QoS requirements.</w:t>
      </w:r>
    </w:p>
    <w:p w14:paraId="2F729C4A" w14:textId="4E7F28B4" w:rsidR="002E30FF" w:rsidRDefault="002E30FF" w:rsidP="002E30FF">
      <w:pPr>
        <w:pStyle w:val="B2"/>
        <w:rPr>
          <w:lang w:eastAsia="zh-CN"/>
        </w:rPr>
      </w:pPr>
      <w:r>
        <w:rPr>
          <w:lang w:eastAsia="zh-CN"/>
        </w:rPr>
        <w:t>b)</w:t>
      </w:r>
      <w:r>
        <w:rPr>
          <w:lang w:eastAsia="zh-CN"/>
        </w:rPr>
        <w:tab/>
        <w:t>AF may indicate the encapsulation protocol parameters for media stream to 5GS, e.g. WebRTC, WebTransport, RTP over QUIC etc. Depending on different encapsulation protocol types, different parameters can be used in the PCC rules to detect the traffic</w:t>
      </w:r>
      <w:r w:rsidR="00913ACC">
        <w:rPr>
          <w:lang w:eastAsia="zh-CN"/>
        </w:rPr>
        <w:t>.</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5BD5A7A7" w:rsidR="002E30FF" w:rsidRDefault="002E30FF" w:rsidP="002E30FF">
      <w:pPr>
        <w:pStyle w:val="EditorsNote"/>
        <w:rPr>
          <w:lang w:eastAsia="zh-CN"/>
        </w:rPr>
      </w:pPr>
      <w:r>
        <w:rPr>
          <w:lang w:eastAsia="zh-CN"/>
        </w:rPr>
        <w:lastRenderedPageBreak/>
        <w:t>Editor</w:t>
      </w:r>
      <w:r w:rsidR="005F57F9">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39BBAB0A" w:rsidR="002E30FF" w:rsidRDefault="002E30FF" w:rsidP="002E30FF">
      <w:pPr>
        <w:pStyle w:val="B1"/>
        <w:rPr>
          <w:lang w:eastAsia="zh-CN"/>
        </w:rPr>
      </w:pPr>
      <w:r>
        <w:rPr>
          <w:lang w:eastAsia="zh-CN"/>
        </w:rPr>
        <w:t>5.</w:t>
      </w:r>
      <w:r>
        <w:rPr>
          <w:lang w:eastAsia="zh-CN"/>
        </w:rPr>
        <w:tab/>
        <w:t>AS generates XRM traffic towards UE via 5GS</w:t>
      </w:r>
      <w:r w:rsidR="00913ACC">
        <w:rPr>
          <w:lang w:eastAsia="zh-CN"/>
        </w:rPr>
        <w:t>.</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BA018B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How to use Protocol Description and 5GC PDR is FFS.</w:t>
      </w:r>
    </w:p>
    <w:p w14:paraId="07F30297" w14:textId="0220957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4E09DC" w:rsidP="00C76F30">
      <w:pPr>
        <w:pStyle w:val="TH"/>
      </w:pPr>
      <w:r>
        <w:rPr>
          <w:noProof/>
        </w:rPr>
        <w:object w:dxaOrig="9631" w:dyaOrig="5148" w14:anchorId="4CE4A1E2">
          <v:shape id="_x0000_i1044" type="#_x0000_t75" alt="" style="width:482.95pt;height:255.4pt;mso-width-percent:0;mso-height-percent:0;mso-width-percent:0;mso-height-percent:0" o:ole="">
            <v:imagedata r:id="rId50" o:title=""/>
          </v:shape>
          <o:OLEObject Type="Embed" ProgID="Word.Picture.8" ShapeID="_x0000_i1044" DrawAspect="Content" ObjectID="_1786513601" r:id="rId51"/>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282" w:name="_Toc175896371"/>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282"/>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23D621B3"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r w:rsidR="00913ACC">
        <w:rPr>
          <w:lang w:val="en-US" w:eastAsia="zh-CN"/>
        </w:rPr>
        <w:t>.</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60DFFF1E"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r w:rsidR="00913ACC">
        <w:rPr>
          <w:lang w:val="en-US" w:eastAsia="zh-CN"/>
        </w:rPr>
        <w:t>.</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45AC2F49" w:rsidR="0053765F" w:rsidRDefault="0053765F" w:rsidP="0053765F">
      <w:pPr>
        <w:pStyle w:val="B1"/>
        <w:rPr>
          <w:lang w:val="en-US" w:eastAsia="zh-CN"/>
        </w:rPr>
      </w:pPr>
      <w:r>
        <w:rPr>
          <w:lang w:val="en-US" w:eastAsia="zh-CN"/>
        </w:rPr>
        <w:t>-</w:t>
      </w:r>
      <w:r>
        <w:rPr>
          <w:lang w:val="en-US" w:eastAsia="zh-CN"/>
        </w:rPr>
        <w:tab/>
        <w:t>Generate the PCC rules according to the inputs from AF</w:t>
      </w:r>
      <w:r w:rsidR="00913ACC">
        <w:rPr>
          <w:lang w:val="en-US" w:eastAsia="zh-CN"/>
        </w:rPr>
        <w:t>.</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1D9981CB" w:rsidR="0053765F" w:rsidRDefault="0053765F" w:rsidP="0053765F">
      <w:pPr>
        <w:pStyle w:val="B1"/>
        <w:rPr>
          <w:lang w:val="en-US" w:eastAsia="zh-CN"/>
        </w:rPr>
      </w:pPr>
      <w:r>
        <w:rPr>
          <w:lang w:val="en-US" w:eastAsia="zh-CN"/>
        </w:rPr>
        <w:lastRenderedPageBreak/>
        <w:t>-</w:t>
      </w:r>
      <w:r>
        <w:rPr>
          <w:lang w:val="en-US" w:eastAsia="zh-CN"/>
        </w:rPr>
        <w:tab/>
        <w:t>Provide QoS requirements for different media streams and also encapsulation protocol information</w:t>
      </w:r>
      <w:r w:rsidR="00913ACC">
        <w:rPr>
          <w:lang w:val="en-US" w:eastAsia="zh-CN"/>
        </w:rPr>
        <w:t>.</w:t>
      </w:r>
    </w:p>
    <w:p w14:paraId="09179459" w14:textId="0DB619DF" w:rsidR="00776370" w:rsidRPr="00822E86" w:rsidRDefault="004B4601" w:rsidP="00776370">
      <w:pPr>
        <w:pStyle w:val="Heading2"/>
        <w:rPr>
          <w:rFonts w:eastAsia="DengXian"/>
        </w:rPr>
      </w:pPr>
      <w:bookmarkStart w:id="283" w:name="_Toc175896372"/>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283"/>
    </w:p>
    <w:p w14:paraId="68A2D393" w14:textId="1E0B2E2C" w:rsidR="00776370" w:rsidRDefault="004B4601" w:rsidP="00776370">
      <w:pPr>
        <w:pStyle w:val="Heading3"/>
        <w:rPr>
          <w:rFonts w:eastAsia="DengXian"/>
        </w:rPr>
      </w:pPr>
      <w:bookmarkStart w:id="284" w:name="_Toc148498833"/>
      <w:bookmarkStart w:id="285" w:name="_Toc175896373"/>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284"/>
      <w:bookmarkEnd w:id="285"/>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286" w:name="_Toc148498834"/>
      <w:bookmarkStart w:id="287" w:name="_Toc175896374"/>
      <w:r>
        <w:rPr>
          <w:rFonts w:eastAsia="DengXian"/>
        </w:rPr>
        <w:t>6.16</w:t>
      </w:r>
      <w:r w:rsidR="00776370" w:rsidRPr="00042496">
        <w:rPr>
          <w:rFonts w:eastAsia="DengXian"/>
        </w:rPr>
        <w:t>.2</w:t>
      </w:r>
      <w:r w:rsidR="00776370" w:rsidRPr="00042496">
        <w:rPr>
          <w:rFonts w:eastAsia="DengXian" w:hint="eastAsia"/>
        </w:rPr>
        <w:tab/>
        <w:t>Description</w:t>
      </w:r>
      <w:bookmarkEnd w:id="286"/>
      <w:bookmarkEnd w:id="287"/>
    </w:p>
    <w:p w14:paraId="3CFC49E3" w14:textId="77777777" w:rsidR="0053765F" w:rsidRDefault="0053765F" w:rsidP="00776370">
      <w:pPr>
        <w:rPr>
          <w:lang w:eastAsia="zh-CN"/>
        </w:rPr>
      </w:pPr>
      <w:r>
        <w:rPr>
          <w:lang w:eastAsia="zh-CN"/>
        </w:rPr>
        <w:t>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In this proposal, a AS based trigger of reflective QoS is used to expedite the transfer of larger payload for xR application.</w:t>
      </w:r>
    </w:p>
    <w:p w14:paraId="243155F2" w14:textId="77777777" w:rsidR="0053765F" w:rsidRDefault="0053765F"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288" w:name="_Toc148498835"/>
      <w:bookmarkStart w:id="289" w:name="_Toc175896375"/>
      <w:r>
        <w:rPr>
          <w:rFonts w:eastAsia="DengXian"/>
        </w:rPr>
        <w:lastRenderedPageBreak/>
        <w:t>6.16</w:t>
      </w:r>
      <w:r w:rsidR="00776370" w:rsidRPr="00042496">
        <w:rPr>
          <w:rFonts w:eastAsia="DengXian"/>
        </w:rPr>
        <w:t>.3</w:t>
      </w:r>
      <w:r w:rsidR="00776370" w:rsidRPr="00042496">
        <w:rPr>
          <w:rFonts w:eastAsia="DengXian"/>
        </w:rPr>
        <w:tab/>
        <w:t>Procedures</w:t>
      </w:r>
      <w:bookmarkEnd w:id="288"/>
      <w:bookmarkEnd w:id="289"/>
    </w:p>
    <w:p w14:paraId="56F69ED0" w14:textId="32E9465C" w:rsidR="008E01D1" w:rsidRDefault="004E09DC" w:rsidP="008A02F7">
      <w:pPr>
        <w:pStyle w:val="TH"/>
      </w:pPr>
      <w:r>
        <w:rPr>
          <w:noProof/>
        </w:rPr>
        <w:object w:dxaOrig="10036" w:dyaOrig="8791" w14:anchorId="60AB1D43">
          <v:shape id="_x0000_i1045" type="#_x0000_t75" alt="" style="width:480.25pt;height:417.75pt;mso-width-percent:0;mso-height-percent:0;mso-width-percent:0;mso-height-percent:0" o:ole="">
            <v:imagedata r:id="rId52" o:title=""/>
          </v:shape>
          <o:OLEObject Type="Embed" ProgID="Visio.Drawing.15" ShapeID="_x0000_i1045" DrawAspect="Content" ObjectID="_1786513602" r:id="rId53"/>
        </w:object>
      </w:r>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032599D" w:rsidR="00806545" w:rsidRPr="00AC4968" w:rsidRDefault="00806545" w:rsidP="00806545">
      <w:pPr>
        <w:pStyle w:val="B1"/>
      </w:pPr>
      <w:r>
        <w:t>0</w:t>
      </w:r>
      <w:r w:rsidR="0053765F">
        <w:t>.</w:t>
      </w:r>
      <w:r>
        <w:tab/>
      </w:r>
      <w:r w:rsidRPr="00AC4968">
        <w:t>UE is authorized to use multiple 5QI based on network policy (</w:t>
      </w:r>
      <w:r w:rsidR="008A02F7">
        <w:t>e.g.</w:t>
      </w:r>
      <w:r w:rsidRPr="00AC4968">
        <w:t xml:space="preserve"> 5QI-6 and 5QI-10) when registered to the network.</w:t>
      </w:r>
    </w:p>
    <w:p w14:paraId="1255BCB8" w14:textId="33166547" w:rsidR="00806545" w:rsidRDefault="008A02F7" w:rsidP="0053765F">
      <w:pPr>
        <w:pStyle w:val="B1"/>
      </w:pPr>
      <w:r>
        <w:tab/>
        <w:t xml:space="preserve">Those QoS flows are established during PDU session establishment procedure as defined in </w:t>
      </w:r>
      <w:r w:rsidR="00E87EFC">
        <w:t>TS 23.501 [</w:t>
      </w:r>
      <w:r>
        <w:t>2].</w:t>
      </w:r>
    </w:p>
    <w:p w14:paraId="7B0C4C86" w14:textId="5859F1ED" w:rsidR="00806545" w:rsidRDefault="00806545" w:rsidP="0053765F">
      <w:pPr>
        <w:pStyle w:val="B1"/>
      </w:pPr>
      <w:r>
        <w:tab/>
      </w:r>
      <w:r w:rsidR="0053765F">
        <w:t xml:space="preserve">UE and Network support Reflective QoS feature as defined in current specification (clause 5.7.5 of </w:t>
      </w:r>
      <w:r w:rsidR="00E87EFC">
        <w:t>TS 23.501 [</w:t>
      </w:r>
      <w:r w:rsidR="0053765F">
        <w:t>2]).</w:t>
      </w:r>
      <w:r>
        <w:t xml:space="preserve"> </w:t>
      </w:r>
      <w:r w:rsidRPr="00806545">
        <w:t xml:space="preserve">In this example, existing Rel-18 procedures will be used by the SMF to request UPF to apply RQI marking. The PCC rule is enhanced with the indication that the UPF only apply the RQI marking in the DL packets of the service data flow when the </w:t>
      </w:r>
      <w:r w:rsidR="005F57F9">
        <w:t>"</w:t>
      </w:r>
      <w:r w:rsidRPr="00806545">
        <w:t>expediate request</w:t>
      </w:r>
      <w:r w:rsidR="005F57F9">
        <w:t>"</w:t>
      </w:r>
      <w:r w:rsidRPr="00806545">
        <w:t xml:space="preserve"> is also detected.</w:t>
      </w:r>
    </w:p>
    <w:p w14:paraId="6D58C74F" w14:textId="2CE2B896" w:rsidR="00806545" w:rsidRDefault="00806545" w:rsidP="0053765F">
      <w:pPr>
        <w:pStyle w:val="B1"/>
      </w:pPr>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p>
    <w:p w14:paraId="2F43B56F" w14:textId="079AAA00" w:rsidR="0053765F" w:rsidRDefault="00806545" w:rsidP="0053765F">
      <w:pPr>
        <w:pStyle w:val="B1"/>
      </w:pPr>
      <w:r>
        <w:t>1.</w:t>
      </w:r>
      <w:r>
        <w:tab/>
      </w:r>
      <w:r w:rsidR="0053765F">
        <w:t xml:space="preserve">UE uses default non-GBR (e.g. </w:t>
      </w:r>
      <w:r>
        <w:t>5QI</w:t>
      </w:r>
      <w:r w:rsidR="0053765F">
        <w:t>-10) to send</w:t>
      </w:r>
      <w:r>
        <w:t>/receive</w:t>
      </w:r>
      <w:r w:rsidR="0053765F">
        <w:t xml:space="preserve"> uplink</w:t>
      </w:r>
      <w:r>
        <w:t>/downlink</w:t>
      </w:r>
      <w:r w:rsidR="0053765F">
        <w:t xml:space="preserve"> data to</w:t>
      </w:r>
      <w:r>
        <w:t>/from</w:t>
      </w:r>
      <w:r w:rsidR="0053765F">
        <w:t xml:space="preserve"> AS.</w:t>
      </w:r>
    </w:p>
    <w:p w14:paraId="1E7F15D0" w14:textId="5378734D"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p>
    <w:p w14:paraId="551F5747" w14:textId="737F0391" w:rsidR="0053765F" w:rsidRDefault="0053765F" w:rsidP="0053765F">
      <w:pPr>
        <w:pStyle w:val="B1"/>
      </w:pPr>
      <w:r>
        <w:lastRenderedPageBreak/>
        <w:t>3.</w:t>
      </w:r>
      <w:r>
        <w:tab/>
        <w:t xml:space="preserve">UPF, based on the expediate request received from AS </w:t>
      </w:r>
      <w:r w:rsidR="0001313E" w:rsidRPr="0001313E">
        <w:t>and the authorization of data boost handling with reflective QoS</w:t>
      </w:r>
      <w:r w:rsidR="0001313E">
        <w:t xml:space="preserve">, </w:t>
      </w:r>
      <w:r>
        <w:t xml:space="preserve">and </w:t>
      </w:r>
      <w:r w:rsidR="0001313E" w:rsidRPr="0001313E">
        <w:t xml:space="preserve">N4 rules from SMF (see </w:t>
      </w:r>
      <w:r w:rsidR="00913ACC">
        <w:t>clause </w:t>
      </w:r>
      <w:r w:rsidR="0001313E" w:rsidRPr="0001313E">
        <w:t xml:space="preserve">5.7.5.3 of </w:t>
      </w:r>
      <w:r w:rsidR="00E87EFC" w:rsidRPr="0001313E">
        <w:t>TS</w:t>
      </w:r>
      <w:r w:rsidR="00E87EFC">
        <w:t> </w:t>
      </w:r>
      <w:r w:rsidR="00E87EFC" w:rsidRPr="0001313E">
        <w:t>23.501</w:t>
      </w:r>
      <w:r w:rsidR="00E87EFC">
        <w:t> </w:t>
      </w:r>
      <w:r w:rsidR="00E87EFC" w:rsidRPr="0001313E">
        <w:t>[</w:t>
      </w:r>
      <w:r w:rsidR="0001313E" w:rsidRPr="0001313E">
        <w:t>2])</w:t>
      </w:r>
      <w:r>
        <w:t xml:space="preserve">, invokes Reflective QoS feature by selecting </w:t>
      </w:r>
      <w:r w:rsidR="0001313E" w:rsidRPr="0001313E">
        <w:t>an established QoS Flow (in step</w:t>
      </w:r>
      <w:r w:rsidR="00913ACC">
        <w:t> </w:t>
      </w:r>
      <w:r w:rsidR="0001313E" w:rsidRPr="0001313E">
        <w:t xml:space="preserve">0) with </w:t>
      </w:r>
      <w:r>
        <w:t xml:space="preserve">a higher quality 5QI (e.g. </w:t>
      </w:r>
      <w:r w:rsidR="0001313E">
        <w:t>5QI</w:t>
      </w:r>
      <w:r>
        <w:t>-6) to perform the subsequent UL/DL transfer.</w:t>
      </w:r>
    </w:p>
    <w:p w14:paraId="6B900809" w14:textId="2D49D0E6" w:rsidR="0053765F" w:rsidRDefault="0053765F" w:rsidP="0053765F">
      <w:pPr>
        <w:pStyle w:val="B1"/>
      </w:pPr>
      <w:r>
        <w:t>4-5</w:t>
      </w:r>
      <w:r>
        <w:tab/>
      </w:r>
      <w:r w:rsidR="0001313E">
        <w:t>After the</w:t>
      </w:r>
      <w:r>
        <w:t xml:space="preserve"> UE receives the </w:t>
      </w:r>
      <w:r w:rsidR="0001313E" w:rsidRPr="0001313E">
        <w:t>DL data with RQI from an established QoS Flow, the UE switches and transfers the associated UL data from the default QoS Flow to the target QoS Flow with RQI</w:t>
      </w:r>
      <w:r w:rsidR="0001313E">
        <w:t>.</w:t>
      </w:r>
    </w:p>
    <w:p w14:paraId="23FB97C6" w14:textId="38B4E7A0" w:rsidR="00776370" w:rsidRDefault="004B4601" w:rsidP="00776370">
      <w:pPr>
        <w:pStyle w:val="Heading3"/>
        <w:rPr>
          <w:rFonts w:eastAsia="DengXian"/>
        </w:rPr>
      </w:pPr>
      <w:bookmarkStart w:id="290" w:name="_Toc148498836"/>
      <w:bookmarkStart w:id="291" w:name="_Toc175896376"/>
      <w:r>
        <w:rPr>
          <w:rFonts w:eastAsia="DengXian"/>
        </w:rPr>
        <w:t>6.16</w:t>
      </w:r>
      <w:r w:rsidR="00776370" w:rsidRPr="00042496">
        <w:rPr>
          <w:rFonts w:eastAsia="DengXian"/>
        </w:rPr>
        <w:t>.4</w:t>
      </w:r>
      <w:r w:rsidR="00776370" w:rsidRPr="00042496">
        <w:rPr>
          <w:rFonts w:eastAsia="DengXian"/>
        </w:rPr>
        <w:tab/>
        <w:t>Impacts on services, entities and interfaces</w:t>
      </w:r>
      <w:bookmarkEnd w:id="290"/>
      <w:bookmarkEnd w:id="291"/>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18708E10" w:rsidR="0053765F" w:rsidRDefault="0053765F" w:rsidP="0053765F">
      <w:pPr>
        <w:pStyle w:val="B1"/>
        <w:rPr>
          <w:rFonts w:eastAsia="DengXian"/>
        </w:rPr>
      </w:pPr>
      <w:r>
        <w:rPr>
          <w:rFonts w:eastAsia="DengXian"/>
        </w:rPr>
        <w:t>-</w:t>
      </w:r>
      <w:r>
        <w:rPr>
          <w:rFonts w:eastAsia="DengXian"/>
        </w:rPr>
        <w:tab/>
        <w:t xml:space="preserve">Based on metadata received from AS via N6 and </w:t>
      </w:r>
      <w:r w:rsidR="006962D0">
        <w:rPr>
          <w:rFonts w:eastAsia="DengXian"/>
        </w:rPr>
        <w:t>N4 rules</w:t>
      </w:r>
      <w:r>
        <w:rPr>
          <w:rFonts w:eastAsia="DengXian"/>
        </w:rPr>
        <w:t xml:space="preserve">, invoke Reflective QoS feature </w:t>
      </w:r>
      <w:r w:rsidR="006962D0" w:rsidRPr="006962D0">
        <w:rPr>
          <w:rFonts w:eastAsia="DengXian"/>
        </w:rPr>
        <w:t xml:space="preserve">by selecting an established QoS Flow </w:t>
      </w:r>
      <w:r>
        <w:rPr>
          <w:rFonts w:eastAsia="DengXian"/>
        </w:rPr>
        <w:t>with a higher quality 5QI.</w:t>
      </w:r>
    </w:p>
    <w:p w14:paraId="538F570B" w14:textId="77777777" w:rsidR="006962D0" w:rsidRPr="00AC4968" w:rsidRDefault="006962D0" w:rsidP="006962D0">
      <w:pPr>
        <w:rPr>
          <w:rFonts w:eastAsia="DengXian"/>
          <w:b/>
          <w:bCs/>
        </w:rPr>
      </w:pPr>
      <w:r w:rsidRPr="00AC4968">
        <w:rPr>
          <w:rFonts w:eastAsia="DengXian"/>
          <w:b/>
          <w:bCs/>
        </w:rPr>
        <w:t>PCC/SMF:</w:t>
      </w:r>
    </w:p>
    <w:p w14:paraId="22515730" w14:textId="1234A153" w:rsidR="006962D0" w:rsidRDefault="006962D0" w:rsidP="00331EF9">
      <w:pPr>
        <w:pStyle w:val="B1"/>
        <w:rPr>
          <w:rFonts w:eastAsia="DengXian"/>
          <w:b/>
          <w:bCs/>
        </w:rPr>
      </w:pPr>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005F57F9">
        <w:t>"</w:t>
      </w:r>
      <w:r w:rsidRPr="00AC4968">
        <w:t>expediate request</w:t>
      </w:r>
      <w:r w:rsidR="005F57F9">
        <w:t>"</w:t>
      </w:r>
      <w:r w:rsidRPr="00AC4968">
        <w:t xml:space="preserve"> marking.</w:t>
      </w:r>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3B65134F" w:rsidR="0053765F" w:rsidRDefault="0053765F" w:rsidP="0053765F">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 xml:space="preserve">Protocol to be used for including the metadata is </w:t>
      </w:r>
      <w:r w:rsidR="006962D0" w:rsidRPr="00AC4968">
        <w:t>dependent with solution selected for KI#2</w:t>
      </w:r>
      <w:r>
        <w:rPr>
          <w:rFonts w:eastAsia="DengXian"/>
        </w:rPr>
        <w:t>.</w:t>
      </w:r>
    </w:p>
    <w:p w14:paraId="20C9061D" w14:textId="77777777" w:rsidR="00933A4F" w:rsidRPr="00F362FC" w:rsidRDefault="00933A4F" w:rsidP="00F362FC">
      <w:pPr>
        <w:pStyle w:val="Heading2"/>
      </w:pPr>
      <w:bookmarkStart w:id="292" w:name="_Toc175896377"/>
      <w:r w:rsidRPr="00F362FC">
        <w:t>6.17</w:t>
      </w:r>
      <w:r w:rsidRPr="00F362FC">
        <w:tab/>
        <w:t>Solution #17: L4S in non-3GPP access networks</w:t>
      </w:r>
      <w:bookmarkEnd w:id="292"/>
    </w:p>
    <w:p w14:paraId="5AFC59EE" w14:textId="77777777" w:rsidR="00933A4F" w:rsidRPr="00F362FC" w:rsidRDefault="00933A4F" w:rsidP="00F362FC">
      <w:pPr>
        <w:pStyle w:val="Heading3"/>
        <w:rPr>
          <w:lang w:val="en-US" w:eastAsia="ko-KR"/>
        </w:rPr>
      </w:pPr>
      <w:bookmarkStart w:id="293" w:name="_Toc175896378"/>
      <w:r w:rsidRPr="00F362FC">
        <w:rPr>
          <w:lang w:val="en-US" w:eastAsia="ko-KR"/>
        </w:rPr>
        <w:t>6.17.1</w:t>
      </w:r>
      <w:r w:rsidRPr="00F362FC">
        <w:rPr>
          <w:lang w:val="en-US" w:eastAsia="ko-KR"/>
        </w:rPr>
        <w:tab/>
        <w:t>Key Issue mapping</w:t>
      </w:r>
      <w:bookmarkEnd w:id="293"/>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294" w:name="_Toc175896379"/>
      <w:r w:rsidRPr="00F362FC">
        <w:rPr>
          <w:rFonts w:cs="Arial"/>
          <w:szCs w:val="28"/>
          <w:lang w:val="en-US" w:eastAsia="ko-KR"/>
        </w:rPr>
        <w:t>6.17</w:t>
      </w:r>
      <w:r w:rsidRPr="00F362FC">
        <w:t>.2</w:t>
      </w:r>
      <w:r w:rsidRPr="00F362FC">
        <w:tab/>
        <w:t>Description</w:t>
      </w:r>
      <w:bookmarkEnd w:id="294"/>
    </w:p>
    <w:p w14:paraId="1BE32C0A" w14:textId="77777777" w:rsidR="00933A4F" w:rsidRPr="00F362FC" w:rsidRDefault="00933A4F" w:rsidP="00F362FC">
      <w:pPr>
        <w:pStyle w:val="Heading4"/>
      </w:pPr>
      <w:bookmarkStart w:id="295" w:name="_Toc175896380"/>
      <w:r w:rsidRPr="00F362FC">
        <w:t>6.17.2.1</w:t>
      </w:r>
      <w:r w:rsidRPr="00F362FC">
        <w:tab/>
        <w:t>General</w:t>
      </w:r>
      <w:bookmarkEnd w:id="295"/>
    </w:p>
    <w:p w14:paraId="751D4356" w14:textId="76F84D0D" w:rsidR="00933A4F" w:rsidRPr="00F362FC" w:rsidRDefault="00933A4F" w:rsidP="00F362FC">
      <w:r w:rsidRPr="00F362FC">
        <w:t xml:space="preserve">L4S (Low Latency, Low Loss and Scalable Throughput) is described in </w:t>
      </w:r>
      <w:r w:rsidR="008A02F7">
        <w:t>IETF RFC </w:t>
      </w:r>
      <w:r w:rsidRPr="00F362FC">
        <w:t xml:space="preserve">9330 [14], </w:t>
      </w:r>
      <w:r w:rsidR="008A02F7">
        <w:t>IETF RFC </w:t>
      </w:r>
      <w:r w:rsidRPr="00F362FC">
        <w:t xml:space="preserve">9331 [15] and </w:t>
      </w:r>
      <w:r w:rsidR="008A02F7">
        <w:t>IETF RFC </w:t>
      </w:r>
      <w:r w:rsidRPr="00F362FC">
        <w:t xml:space="preserve">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w:t>
      </w:r>
      <w:r w:rsidR="00E87EFC" w:rsidRPr="00F362FC">
        <w:t>TS</w:t>
      </w:r>
      <w:r w:rsidR="00E87EFC">
        <w:t> </w:t>
      </w:r>
      <w:r w:rsidR="00E87EFC" w:rsidRPr="00F362FC">
        <w:t>23.501</w:t>
      </w:r>
      <w:r w:rsidR="00E87EFC">
        <w:t> </w:t>
      </w:r>
      <w:r w:rsidR="00E87EFC" w:rsidRPr="00F362FC">
        <w:t>[</w:t>
      </w:r>
      <w:r w:rsidRPr="00F362FC">
        <w:t xml:space="preserve">2]), or in the PSA UPF (see clause 5.37.3.3 of </w:t>
      </w:r>
      <w:r w:rsidR="00E87EFC" w:rsidRPr="00F362FC">
        <w:t>TS</w:t>
      </w:r>
      <w:r w:rsidR="00E87EFC">
        <w:t> </w:t>
      </w:r>
      <w:r w:rsidR="00E87EFC" w:rsidRPr="00F362FC">
        <w:t>23.501</w:t>
      </w:r>
      <w:r w:rsidR="00E87EFC">
        <w:t> </w:t>
      </w:r>
      <w:r w:rsidR="00E87EFC" w:rsidRPr="00F362FC">
        <w:t>[</w:t>
      </w:r>
      <w:r w:rsidRPr="00F362FC">
        <w:t>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0B1D9DF9" w14:textId="79FFC791" w:rsidR="00933A4F" w:rsidRPr="00F362FC" w:rsidRDefault="00933A4F" w:rsidP="00F362FC">
      <w:r w:rsidRPr="00F362FC">
        <w:rPr>
          <w:lang w:val="en-US" w:eastAsia="ko-KR"/>
        </w:rPr>
        <w:t>Figure 6.17.2.1-1 provides a high-level architectural view</w:t>
      </w:r>
      <w:r w:rsidRPr="00331EF9">
        <w:rPr>
          <w:lang w:val="en-US"/>
        </w:rPr>
        <w:t xml:space="preserve"> of </w:t>
      </w:r>
      <w:r w:rsidRPr="00F362FC">
        <w:rPr>
          <w:lang w:val="en-US" w:eastAsia="ko-KR"/>
        </w:rPr>
        <w:t>nodes connected to a 3GPP 5G Core Network. For</w:t>
      </w:r>
      <w:r w:rsidRPr="00331EF9">
        <w:rPr>
          <w:lang w:val="en-US"/>
        </w:rPr>
        <w:t xml:space="preserve"> non-3GPP access, </w:t>
      </w:r>
      <w:r w:rsidRPr="00F362FC">
        <w:t>ECN marking could be supported in the following nodes:</w:t>
      </w:r>
    </w:p>
    <w:p w14:paraId="0A420E0F" w14:textId="77777777" w:rsidR="00933A4F" w:rsidRPr="00F362FC" w:rsidRDefault="00933A4F" w:rsidP="00F362FC">
      <w:pPr>
        <w:pStyle w:val="B1"/>
      </w:pPr>
      <w:r w:rsidRPr="00F362FC">
        <w:lastRenderedPageBreak/>
        <w:t>-</w:t>
      </w:r>
      <w:r w:rsidRPr="00F362FC">
        <w:tab/>
        <w:t>Non-3GPP access: Non-3GPP access node(s) perform ECN marking for downlink/uplink.</w:t>
      </w:r>
    </w:p>
    <w:p w14:paraId="23221C8F" w14:textId="77777777" w:rsidR="00933A4F" w:rsidRDefault="00933A4F" w:rsidP="00F362FC">
      <w:pPr>
        <w:pStyle w:val="B1"/>
      </w:pPr>
      <w:r w:rsidRPr="00F362FC">
        <w:t>-</w:t>
      </w:r>
      <w:r w:rsidRPr="00F362FC">
        <w:tab/>
        <w:t>UE/5G-RG: UE/5G-RG performs ECN marking for downlink/uplink.</w:t>
      </w:r>
    </w:p>
    <w:p w14:paraId="35781256" w14:textId="63C54A70" w:rsidR="00913ACC" w:rsidRDefault="004E09DC" w:rsidP="00C76F30">
      <w:pPr>
        <w:pStyle w:val="TH"/>
      </w:pPr>
      <w:r>
        <w:rPr>
          <w:noProof/>
        </w:rPr>
        <w:object w:dxaOrig="9639" w:dyaOrig="3544" w14:anchorId="2A943086">
          <v:shape id="_x0000_i1046" type="#_x0000_t75" alt="" style="width:482.95pt;height:174.55pt;mso-width-percent:0;mso-height-percent:0;mso-width-percent:0;mso-height-percent:0" o:ole="">
            <v:imagedata r:id="rId54" o:title=""/>
          </v:shape>
          <o:OLEObject Type="Embed" ProgID="Word.Picture.8" ShapeID="_x0000_i1046" DrawAspect="Content" ObjectID="_1786513603" r:id="rId55"/>
        </w:object>
      </w:r>
    </w:p>
    <w:p w14:paraId="6EAE5BE2" w14:textId="0B38500D" w:rsidR="00933A4F" w:rsidRPr="00913ACC" w:rsidRDefault="00933A4F" w:rsidP="00913ACC">
      <w:pPr>
        <w:pStyle w:val="TF"/>
      </w:pPr>
      <w:r w:rsidRPr="00913ACC">
        <w:t>Figure 6.17.2.1-1</w:t>
      </w:r>
      <w:r w:rsidR="00913ACC" w:rsidRPr="00913ACC">
        <w:t>:</w:t>
      </w:r>
      <w:r w:rsidRPr="00913ACC">
        <w:t xml:space="preserve"> Architecture view of nodes connecting to a 3GPP 5G Core Network</w:t>
      </w:r>
    </w:p>
    <w:p w14:paraId="3207E750" w14:textId="18C82327" w:rsidR="00933A4F" w:rsidRPr="00F362FC" w:rsidRDefault="00933A4F" w:rsidP="00F362FC">
      <w:r w:rsidRPr="00F362FC">
        <w:t xml:space="preserve">For an IP packet via non-3GPP access, ECN marking could occur in one of the above components. Based on L4S behaviour as described in </w:t>
      </w:r>
      <w:r w:rsidR="008A02F7">
        <w:t>IETF RFC </w:t>
      </w:r>
      <w:r w:rsidRPr="00F362FC">
        <w:t>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277127F2" w14:textId="25F0378C" w:rsidR="00933A4F" w:rsidRDefault="00933A4F" w:rsidP="00F362FC">
      <w:pPr>
        <w:rPr>
          <w:lang w:val="en-US" w:eastAsia="ko-KR"/>
        </w:rPr>
      </w:pPr>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p>
    <w:p w14:paraId="7381C540" w14:textId="77777777" w:rsidR="00133E9D" w:rsidRDefault="00133E9D" w:rsidP="00133E9D">
      <w:pPr>
        <w:pStyle w:val="B1"/>
        <w:rPr>
          <w:lang w:val="en-US" w:eastAsia="ko-KR"/>
        </w:rPr>
      </w:pPr>
      <w:r>
        <w:rPr>
          <w:lang w:val="en-US" w:eastAsia="ko-KR"/>
        </w:rPr>
        <w:t>-</w:t>
      </w:r>
      <w:r>
        <w:rPr>
          <w:lang w:val="en-US" w:eastAsia="ko-KR"/>
        </w:rPr>
        <w:tab/>
        <w:t>Dedicated UP resources in the non-3GPP access networks are used for carrying L4S-enabled IP traffic.</w:t>
      </w:r>
    </w:p>
    <w:p w14:paraId="4645A4FF" w14:textId="77777777" w:rsidR="00133E9D" w:rsidRDefault="00133E9D" w:rsidP="00133E9D">
      <w:pPr>
        <w:pStyle w:val="B1"/>
        <w:rPr>
          <w:lang w:val="en-US" w:eastAsia="ko-KR"/>
        </w:rPr>
      </w:pPr>
      <w:r>
        <w:rPr>
          <w:lang w:val="en-US" w:eastAsia="ko-KR"/>
        </w:rPr>
        <w:t>-</w:t>
      </w:r>
      <w:r>
        <w:rPr>
          <w:lang w:val="en-US" w:eastAsia="ko-KR"/>
        </w:rPr>
        <w:tab/>
        <w:t>N3IWF, TNGF, W-AGF, and UE/5G-RG maps the L4S-enabled QoS Flows to proper UP resources.</w:t>
      </w:r>
    </w:p>
    <w:p w14:paraId="69B9E9E8" w14:textId="58AEF37E" w:rsidR="00133E9D" w:rsidRDefault="00133E9D" w:rsidP="00133E9D">
      <w:pPr>
        <w:pStyle w:val="B1"/>
        <w:rPr>
          <w:lang w:val="en-US" w:eastAsia="ko-KR"/>
        </w:rPr>
      </w:pPr>
      <w:r>
        <w:rPr>
          <w:lang w:val="en-US" w:eastAsia="ko-KR"/>
        </w:rPr>
        <w:t>-</w:t>
      </w:r>
      <w:r>
        <w:rPr>
          <w:lang w:val="en-US" w:eastAsia="ko-KR"/>
        </w:rPr>
        <w:tab/>
        <w:t>Any non-3GPP intermediate node (i.e. UE/RG, W-AGF, N3IWF, &amp; TNGF) acting as an IP-in-IP tunnel endpoint between the XR application client and server is assumed to implement encapsulation and decapsulation as specified in IETF RFC 6040 [47] and where applicable supports IETF draft RFC draft-ietf-tsvwg-ecn-encap-guidelines-22 [16].</w:t>
      </w:r>
    </w:p>
    <w:p w14:paraId="2D08E1C5" w14:textId="77777777" w:rsidR="00133E9D" w:rsidRDefault="00133E9D" w:rsidP="00133E9D">
      <w:pPr>
        <w:pStyle w:val="B1"/>
        <w:rPr>
          <w:lang w:val="en-US" w:eastAsia="ko-KR"/>
        </w:rPr>
      </w:pPr>
      <w:r>
        <w:rPr>
          <w:lang w:val="en-US" w:eastAsia="ko-KR"/>
        </w:rPr>
        <w:t>-</w:t>
      </w:r>
      <w:r>
        <w:rPr>
          <w:lang w:val="en-US" w:eastAsia="ko-KR"/>
        </w:rPr>
        <w:tab/>
        <w:t>Option for the UE/5G-RG to perform ECN marking when UL congestion is experienced at the UE.</w:t>
      </w:r>
    </w:p>
    <w:p w14:paraId="46333563" w14:textId="77777777" w:rsidR="00933A4F" w:rsidRPr="00F362FC" w:rsidRDefault="00933A4F" w:rsidP="00F362FC">
      <w:r w:rsidRPr="00F362FC">
        <w:t>The criteria based on which non-3GPP access elements including intermediate non-3GPP access nodes (N3IWF, TNGF, W-AGF) decide to mark ECN bits when congestion occurs are implementation specific.</w:t>
      </w:r>
    </w:p>
    <w:p w14:paraId="359403D6" w14:textId="77777777" w:rsidR="00933A4F" w:rsidRPr="00F362FC" w:rsidRDefault="00933A4F" w:rsidP="00F362FC">
      <w:pPr>
        <w:pStyle w:val="Heading4"/>
      </w:pPr>
      <w:bookmarkStart w:id="296" w:name="_Toc175896381"/>
      <w:r w:rsidRPr="00F362FC">
        <w:rPr>
          <w:rFonts w:cs="Arial"/>
          <w:szCs w:val="24"/>
          <w:lang w:val="en-US" w:eastAsia="ko-KR"/>
        </w:rPr>
        <w:t>6.17</w:t>
      </w:r>
      <w:r w:rsidRPr="00F362FC">
        <w:t>.2.2</w:t>
      </w:r>
      <w:r w:rsidRPr="00F362FC">
        <w:tab/>
        <w:t>Support of ECN marking for L4S in wireline node(s)</w:t>
      </w:r>
      <w:bookmarkEnd w:id="296"/>
    </w:p>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4E09DC" w:rsidP="00F362FC">
      <w:pPr>
        <w:pStyle w:val="TH"/>
      </w:pPr>
      <w:r>
        <w:rPr>
          <w:noProof/>
        </w:rPr>
        <w:object w:dxaOrig="9064" w:dyaOrig="3421" w14:anchorId="4684513B">
          <v:shape id="_x0000_i1047" type="#_x0000_t75" alt="" style="width:455.75pt;height:171.15pt;mso-width-percent:0;mso-height-percent:0;mso-width-percent:0;mso-height-percent:0" o:ole="">
            <v:imagedata r:id="rId56" o:title=""/>
          </v:shape>
          <o:OLEObject Type="Embed" ProgID="Word.Picture.8" ShapeID="_x0000_i1047" DrawAspect="Content" ObjectID="_1786513604" r:id="rId57"/>
        </w:object>
      </w:r>
    </w:p>
    <w:p w14:paraId="5DB37320" w14:textId="77777777" w:rsidR="00933A4F" w:rsidRPr="00F362FC" w:rsidRDefault="00933A4F" w:rsidP="00F362FC">
      <w:pPr>
        <w:pStyle w:val="TF"/>
      </w:pPr>
      <w:r w:rsidRPr="00F362FC">
        <w:t>Figure 6.17.2.2-1: L4S support in wireline access</w:t>
      </w:r>
    </w:p>
    <w:p w14:paraId="6BA38DF3" w14:textId="04E8D885" w:rsidR="00933A4F" w:rsidRPr="00F362FC" w:rsidRDefault="00933A4F" w:rsidP="00F362FC">
      <w:r w:rsidRPr="00F362FC">
        <w:t xml:space="preserve">In </w:t>
      </w:r>
      <w:r w:rsidR="008A02F7">
        <w:t xml:space="preserve">the </w:t>
      </w:r>
      <w:r w:rsidRPr="00F362FC">
        <w:t>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191FD329" w14:textId="02A84959" w:rsidR="00933A4F" w:rsidRPr="00563422" w:rsidRDefault="00933A4F" w:rsidP="00201435">
      <w:pPr>
        <w:pStyle w:val="Heading4"/>
      </w:pPr>
      <w:bookmarkStart w:id="297" w:name="_Toc175896382"/>
      <w:r w:rsidRPr="00F362FC">
        <w:rPr>
          <w:rFonts w:cs="Arial"/>
          <w:szCs w:val="24"/>
          <w:lang w:val="en-US" w:eastAsia="ko-KR"/>
        </w:rPr>
        <w:t>6.17</w:t>
      </w:r>
      <w:r w:rsidRPr="00F362FC">
        <w:t>.2.3</w:t>
      </w:r>
      <w:r w:rsidRPr="00F362FC">
        <w:tab/>
        <w:t xml:space="preserve">Supporting of ECN marking for L4S in wireless </w:t>
      </w:r>
      <w:r w:rsidRPr="00563422">
        <w:t xml:space="preserve">N3IWF </w:t>
      </w:r>
      <w:r w:rsidRPr="00F362FC">
        <w:t>deployments</w:t>
      </w:r>
      <w:bookmarkEnd w:id="297"/>
    </w:p>
    <w:p w14:paraId="2F7CD12B" w14:textId="6611BDF0"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r w:rsidR="008A02F7">
        <w:rPr>
          <w:lang w:val="en-US" w:eastAsia="ko-KR"/>
        </w:rPr>
        <w:t>IETF RFC </w:t>
      </w:r>
      <w:r w:rsidRPr="00F362FC">
        <w:rPr>
          <w:lang w:val="en-US" w:eastAsia="ko-KR"/>
        </w:rPr>
        <w:t>6040 [</w:t>
      </w:r>
      <w:r w:rsidR="00AD771F">
        <w:rPr>
          <w:lang w:val="en-US" w:eastAsia="ko-KR"/>
        </w:rPr>
        <w:t>47</w:t>
      </w:r>
      <w:r w:rsidRPr="00F362FC">
        <w:rPr>
          <w:lang w:val="en-US" w:eastAsia="ko-KR"/>
        </w:rPr>
        <w:t>] and IETF draft RFC, draft-ietf-tsvwg-ecn-encap-guidelines-22 [16], which provides Tunneling of Explicit Congestion Notification and Guidelines for Adding Congestion Notification to Protocols that Encapsulate IP, respectively.</w:t>
      </w:r>
    </w:p>
    <w:p w14:paraId="2C399C6C" w14:textId="77777777" w:rsidR="00933A4F" w:rsidRPr="00F362FC" w:rsidRDefault="00933A4F" w:rsidP="00F362FC">
      <w:pPr>
        <w:rPr>
          <w:lang w:val="en-US" w:eastAsia="ko-KR"/>
        </w:rPr>
      </w:pPr>
      <w:r w:rsidRPr="00F362FC">
        <w:rPr>
          <w:lang w:val="en-US" w:eastAsia="ko-KR"/>
        </w:rPr>
        <w:t>Figures 6.17.2.3-1 and 6.17.2.3-2 illustrate when congestion is detected in the UL by the WLAN AP and the UE, respectively.</w:t>
      </w:r>
    </w:p>
    <w:p w14:paraId="393296CE" w14:textId="77777777" w:rsidR="00933A4F" w:rsidRPr="00F362FC" w:rsidRDefault="004E09DC" w:rsidP="00F362FC">
      <w:pPr>
        <w:pStyle w:val="TH"/>
      </w:pPr>
      <w:r>
        <w:rPr>
          <w:noProof/>
        </w:rPr>
        <w:object w:dxaOrig="7495" w:dyaOrig="4627" w14:anchorId="73EBFEFB">
          <v:shape id="_x0000_i1048" type="#_x0000_t75" alt="" style="width:375.6pt;height:228.9pt;mso-width-percent:0;mso-height-percent:0;mso-width-percent:0;mso-height-percent:0" o:ole="">
            <v:imagedata r:id="rId58" o:title=""/>
          </v:shape>
          <o:OLEObject Type="Embed" ProgID="Word.Picture.8" ShapeID="_x0000_i1048" DrawAspect="Content" ObjectID="_1786513605" r:id="rId59"/>
        </w:object>
      </w:r>
    </w:p>
    <w:p w14:paraId="64D01FD2" w14:textId="295897B4" w:rsidR="00933A4F" w:rsidRPr="00F362FC" w:rsidRDefault="00933A4F" w:rsidP="00F362FC">
      <w:pPr>
        <w:pStyle w:val="TF"/>
      </w:pPr>
      <w:r w:rsidRPr="00F362FC">
        <w:t>Figure 6.17.2.3-1: Congestion in uplink detected at WLAN AP of non-3GPP untrusted access</w:t>
      </w:r>
    </w:p>
    <w:p w14:paraId="1F61A3F7" w14:textId="46C09EB8" w:rsidR="00933A4F" w:rsidRPr="00F362FC" w:rsidRDefault="00933A4F" w:rsidP="00F362FC">
      <w:pPr>
        <w:rPr>
          <w:lang w:val="en-US" w:eastAsia="ko-KR"/>
        </w:rPr>
      </w:pPr>
      <w:r w:rsidRPr="00F362FC">
        <w:rPr>
          <w:lang w:val="en-US" w:eastAsia="ko-KR"/>
        </w:rPr>
        <w:t>Figure 6.17.2.3-1 illustrates all possible ways of how support for L4S is accomplished when congestion is detected at the WLAN AP in the uplink.  Which steps are executed depends on which option is followed from the following alternatives:</w:t>
      </w:r>
    </w:p>
    <w:p w14:paraId="6814EF5F" w14:textId="77777777" w:rsidR="008A02F7" w:rsidRDefault="008A02F7" w:rsidP="008A02F7">
      <w:pPr>
        <w:pStyle w:val="B1"/>
        <w:rPr>
          <w:lang w:val="en-US" w:eastAsia="ko-KR"/>
        </w:rPr>
      </w:pPr>
      <w:r>
        <w:rPr>
          <w:lang w:val="en-US" w:eastAsia="ko-KR"/>
        </w:rPr>
        <w:t>a.</w:t>
      </w:r>
      <w:r>
        <w:rPr>
          <w:lang w:val="en-US" w:eastAsia="ko-KR"/>
        </w:rPr>
        <w:tab/>
        <w:t>option 1 (Figure 6.17.2.3-1) N3IWF performs marking: steps 1, 2, 3.</w:t>
      </w:r>
    </w:p>
    <w:p w14:paraId="7AB86997"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N3IWF rather than the WLAN AP, steps 2 &amp; 3 are applicable</w:t>
      </w:r>
    </w:p>
    <w:p w14:paraId="1984C35D" w14:textId="77777777" w:rsidR="008A02F7" w:rsidRDefault="008A02F7" w:rsidP="008A02F7">
      <w:pPr>
        <w:pStyle w:val="B1"/>
        <w:rPr>
          <w:lang w:val="en-US" w:eastAsia="ko-KR"/>
        </w:rPr>
      </w:pPr>
      <w:r>
        <w:rPr>
          <w:lang w:val="en-US" w:eastAsia="ko-KR"/>
        </w:rPr>
        <w:t>b.</w:t>
      </w:r>
      <w:r>
        <w:rPr>
          <w:lang w:val="en-US" w:eastAsia="ko-KR"/>
        </w:rPr>
        <w:tab/>
        <w:t>option 2 (Figure 6.17.2.3-1) UPF performs marking: steps 1, 2, 4, 5 and/or 1, 2, 4, 6.</w:t>
      </w:r>
    </w:p>
    <w:p w14:paraId="730A63EC" w14:textId="487B5122" w:rsidR="008A02F7" w:rsidRDefault="008A02F7" w:rsidP="008A02F7">
      <w:pPr>
        <w:pStyle w:val="B2"/>
        <w:rPr>
          <w:lang w:val="en-US" w:eastAsia="ko-KR"/>
        </w:rPr>
      </w:pPr>
      <w:r>
        <w:rPr>
          <w:lang w:val="en-US" w:eastAsia="ko-KR"/>
        </w:rPr>
        <w:t>i.</w:t>
      </w:r>
      <w:r>
        <w:rPr>
          <w:lang w:val="en-US" w:eastAsia="ko-KR"/>
        </w:rPr>
        <w:tab/>
        <w:t>Note that if UPF is doing marking (i.e</w:t>
      </w:r>
      <w:r w:rsidR="00133E9D">
        <w:rPr>
          <w:lang w:val="en-US" w:eastAsia="ko-KR"/>
        </w:rPr>
        <w:t>.</w:t>
      </w:r>
      <w:r>
        <w:rPr>
          <w:lang w:val="en-US" w:eastAsia="ko-KR"/>
        </w:rPr>
        <w:t xml:space="preserve"> steps 1, 2, 4, 5), it receives congestion information from the N3IWF as indicated in step 4.</w:t>
      </w:r>
    </w:p>
    <w:p w14:paraId="78C4931F"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N3IWF rather than the WLAN AP, steps 2, 4, 5 and/or 2,4,6 are applicable</w:t>
      </w:r>
    </w:p>
    <w:p w14:paraId="2DD8C602" w14:textId="77777777" w:rsidR="008A02F7" w:rsidRDefault="008A02F7" w:rsidP="008A02F7">
      <w:pPr>
        <w:pStyle w:val="B1"/>
        <w:rPr>
          <w:lang w:val="en-US" w:eastAsia="ko-KR"/>
        </w:rPr>
      </w:pPr>
      <w:r>
        <w:rPr>
          <w:lang w:val="en-US" w:eastAsia="ko-KR"/>
        </w:rPr>
        <w:t>1.</w:t>
      </w:r>
      <w:r>
        <w:rPr>
          <w:lang w:val="en-US" w:eastAsia="ko-KR"/>
        </w:rPr>
        <w:tab/>
        <w:t>WLAN AP indicates via IP Header ECN field that congestion was experienced, assuming that the ECN field was set to ECT(1).</w:t>
      </w:r>
    </w:p>
    <w:p w14:paraId="257EB565" w14:textId="77777777" w:rsidR="008A02F7" w:rsidRDefault="008A02F7" w:rsidP="008A02F7">
      <w:pPr>
        <w:pStyle w:val="B1"/>
        <w:rPr>
          <w:lang w:val="en-US" w:eastAsia="ko-KR"/>
        </w:rPr>
      </w:pPr>
      <w:r>
        <w:rPr>
          <w:lang w:val="en-US" w:eastAsia="ko-KR"/>
        </w:rPr>
        <w:t>2.</w:t>
      </w:r>
      <w:r>
        <w:rPr>
          <w:lang w:val="en-US" w:eastAsia="ko-KR"/>
        </w:rPr>
        <w:tab/>
        <w:t>N3IWF detects outer IP header ECN field is set indicating congestion.</w:t>
      </w:r>
    </w:p>
    <w:p w14:paraId="56120A93" w14:textId="24A68826" w:rsidR="008A02F7" w:rsidRDefault="008A02F7" w:rsidP="008A02F7">
      <w:pPr>
        <w:pStyle w:val="B1"/>
        <w:rPr>
          <w:lang w:val="en-US" w:eastAsia="ko-KR"/>
        </w:rPr>
      </w:pPr>
      <w:r>
        <w:rPr>
          <w:lang w:val="en-US" w:eastAsia="ko-KR"/>
        </w:rPr>
        <w:t>3.</w:t>
      </w:r>
      <w:r>
        <w:rPr>
          <w:lang w:val="en-US" w:eastAsia="ko-KR"/>
        </w:rPr>
        <w:tab/>
        <w:t>N3IWF relays information to inner-most IP header as specified in IETF RFC 6040 [47] and draft RFC draft-ietf-tsvwg-ecn-encap-guidelines-22 [16].</w:t>
      </w:r>
    </w:p>
    <w:p w14:paraId="6099C9A8" w14:textId="77777777" w:rsidR="008A02F7" w:rsidRDefault="008A02F7" w:rsidP="008A02F7">
      <w:pPr>
        <w:pStyle w:val="B1"/>
        <w:rPr>
          <w:lang w:val="en-US" w:eastAsia="ko-KR"/>
        </w:rPr>
      </w:pPr>
      <w:r>
        <w:rPr>
          <w:lang w:val="en-US" w:eastAsia="ko-KR"/>
        </w:rPr>
        <w:t>4.</w:t>
      </w:r>
      <w:r>
        <w:rPr>
          <w:lang w:val="en-US" w:eastAsia="ko-KR"/>
        </w:rPr>
        <w:tab/>
        <w:t>N3IWF relays information to outer IP header to UPF as specified in IETF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192E24D9" w14:textId="77777777" w:rsidR="008A02F7" w:rsidRDefault="008A02F7" w:rsidP="008A02F7">
      <w:pPr>
        <w:pStyle w:val="B1"/>
        <w:rPr>
          <w:lang w:val="en-US" w:eastAsia="ko-KR"/>
        </w:rPr>
      </w:pPr>
      <w:r>
        <w:rPr>
          <w:lang w:val="en-US" w:eastAsia="ko-KR"/>
        </w:rPr>
        <w:t>5.</w:t>
      </w:r>
      <w:r>
        <w:rPr>
          <w:lang w:val="en-US" w:eastAsia="ko-KR"/>
        </w:rPr>
        <w:tab/>
        <w:t>N3IWF provides GTP-U header with congestion information to UPF and UPF marks ECN field indicating congestion was experienced.</w:t>
      </w:r>
    </w:p>
    <w:p w14:paraId="64B87D1E" w14:textId="5F00DCE7" w:rsidR="008A02F7" w:rsidRDefault="008A02F7" w:rsidP="008A02F7">
      <w:pPr>
        <w:pStyle w:val="B1"/>
        <w:rPr>
          <w:lang w:val="en-US" w:eastAsia="ko-KR"/>
        </w:rPr>
      </w:pPr>
      <w:r>
        <w:rPr>
          <w:lang w:val="en-US" w:eastAsia="ko-KR"/>
        </w:rPr>
        <w:t>6.</w:t>
      </w:r>
      <w:r>
        <w:rPr>
          <w:lang w:val="en-US" w:eastAsia="ko-KR"/>
        </w:rPr>
        <w:tab/>
        <w:t>N3IWF relays information to UPF outer IP header as specified in IETF draft RFC draft-ietf-tsvwg-ecn-encap-guidelines-22 [16] and UPF marks ECN field as specified in IETF RFC 6040 [47] and draft RFC draft-ietf-tsvwg-ecn-encap-guidelines-22 [16] indicating congestion was experienced.</w:t>
      </w:r>
    </w:p>
    <w:p w14:paraId="247C997A" w14:textId="77777777" w:rsidR="008A02F7" w:rsidRDefault="008A02F7" w:rsidP="008A02F7">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2892E954" w14:textId="77777777" w:rsidR="008A02F7" w:rsidRDefault="008A02F7" w:rsidP="008A02F7">
      <w:pPr>
        <w:rPr>
          <w:lang w:val="en-US" w:eastAsia="ko-KR"/>
        </w:rPr>
      </w:pPr>
      <w:r>
        <w:rPr>
          <w:lang w:val="en-US" w:eastAsia="ko-KR"/>
        </w:rPr>
        <w:lastRenderedPageBreak/>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299C716C" w14:textId="65D47384" w:rsidR="008A02F7" w:rsidRDefault="008A02F7" w:rsidP="008A02F7">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RFC 6040 [47] and IETF draft RFC, draft-ietf-tsvwg-ecn-encap-guidelines-22 [16], which provides Tunnelling of Explicit Congestion Notification and Guidelines for Adding Congestion Notification to Protocols that Encapsulate IP, respectively.</w:t>
      </w:r>
    </w:p>
    <w:p w14:paraId="400B5086" w14:textId="77777777" w:rsidR="008A02F7" w:rsidRDefault="008A02F7" w:rsidP="008A02F7">
      <w:pPr>
        <w:rPr>
          <w:lang w:val="en-US" w:eastAsia="ko-KR"/>
        </w:rPr>
      </w:pPr>
      <w:r>
        <w:rPr>
          <w:lang w:val="en-US" w:eastAsia="ko-KR"/>
        </w:rPr>
        <w:t>Figures 6.17.2.3-2 and 6.17.2.3-3 illustrate when congestion is detected in the DL by the WLAN AP and the N3IWF, respectively.</w:t>
      </w:r>
    </w:p>
    <w:p w14:paraId="082E02CB" w14:textId="77777777" w:rsidR="00933A4F" w:rsidRPr="00F362FC" w:rsidRDefault="004E09DC" w:rsidP="00F362FC">
      <w:pPr>
        <w:pStyle w:val="TH"/>
      </w:pPr>
      <w:r>
        <w:rPr>
          <w:noProof/>
        </w:rPr>
        <w:object w:dxaOrig="6963" w:dyaOrig="4245" w14:anchorId="13102370">
          <v:shape id="_x0000_i1049" type="#_x0000_t75" alt="" style="width:347.75pt;height:211.9pt;mso-width-percent:0;mso-height-percent:0;mso-width-percent:0;mso-height-percent:0" o:ole="">
            <v:imagedata r:id="rId60" o:title=""/>
          </v:shape>
          <o:OLEObject Type="Embed" ProgID="Word.Picture.8" ShapeID="_x0000_i1049" DrawAspect="Content" ObjectID="_1786513606" r:id="rId61"/>
        </w:object>
      </w:r>
    </w:p>
    <w:p w14:paraId="682DDCBE" w14:textId="7A8E247B" w:rsidR="00933A4F" w:rsidRPr="00F362FC" w:rsidRDefault="00933A4F" w:rsidP="00F362FC">
      <w:pPr>
        <w:pStyle w:val="TF"/>
      </w:pPr>
      <w:r w:rsidRPr="00F362FC">
        <w:t>Figure 6.17.2.3-</w:t>
      </w:r>
      <w:r w:rsidRPr="00331EF9">
        <w:rPr>
          <w:lang w:val="en-US"/>
        </w:rPr>
        <w:t>2</w:t>
      </w:r>
      <w:r w:rsidRPr="00F362FC">
        <w:t>: Congestion in downlink detected at WLAN AP of non-3GPP untrusted access</w:t>
      </w:r>
    </w:p>
    <w:p w14:paraId="427A4B4D" w14:textId="3A1A7BFE" w:rsidR="00933A4F" w:rsidRPr="00F362FC" w:rsidRDefault="00933A4F" w:rsidP="00F362FC">
      <w:pPr>
        <w:rPr>
          <w:lang w:val="en-US" w:eastAsia="ko-KR"/>
        </w:rPr>
      </w:pPr>
      <w:r w:rsidRPr="00F362FC">
        <w:rPr>
          <w:lang w:val="en-US" w:eastAsia="ko-KR"/>
        </w:rPr>
        <w:t>Figure 6.17.2.3-2 illustrates all possible ways of how support for L4S is accomplished when congestion is detected at the WLAN AP in the downlink.  Which steps are executed depends on which option is followed from the following alternatives:</w:t>
      </w:r>
    </w:p>
    <w:p w14:paraId="7E03F584" w14:textId="77777777" w:rsidR="008A02F7" w:rsidRDefault="008A02F7" w:rsidP="008A02F7">
      <w:pPr>
        <w:pStyle w:val="B1"/>
      </w:pPr>
      <w:r>
        <w:t>a.</w:t>
      </w:r>
      <w:r>
        <w:tab/>
        <w:t>option 1 (Figure 6.17.2.3-2) UE performs marking: steps 1, 2.</w:t>
      </w:r>
    </w:p>
    <w:p w14:paraId="78BF56B2" w14:textId="77777777" w:rsidR="008A02F7" w:rsidRDefault="008A02F7" w:rsidP="008A02F7">
      <w:pPr>
        <w:pStyle w:val="B1"/>
      </w:pPr>
      <w:r>
        <w:t>b.</w:t>
      </w:r>
      <w:r>
        <w:tab/>
        <w:t>option 2 (Figure 6.17.2.3-2) N3IWF performs marking: steps 1, 3, 4.</w:t>
      </w:r>
    </w:p>
    <w:p w14:paraId="15C424D0" w14:textId="77777777" w:rsidR="008A02F7" w:rsidRDefault="008A02F7" w:rsidP="008A02F7">
      <w:pPr>
        <w:pStyle w:val="B1"/>
      </w:pPr>
      <w:r>
        <w:t>c.</w:t>
      </w:r>
      <w:r>
        <w:tab/>
        <w:t>option 3 (Figure 6.17.2.3-2) UPF performs marking: steps 1, 3, 5, 6 and/or 1, 3, 5, 7.</w:t>
      </w:r>
    </w:p>
    <w:p w14:paraId="63D83361" w14:textId="7B3082F9" w:rsidR="00933A4F" w:rsidRPr="00F362FC" w:rsidRDefault="008A02F7" w:rsidP="008A02F7">
      <w:pPr>
        <w:pStyle w:val="B2"/>
        <w:rPr>
          <w:lang w:eastAsia="ja-JP"/>
        </w:rPr>
      </w:pPr>
      <w:r>
        <w:t>i.</w:t>
      </w:r>
      <w:r>
        <w:tab/>
        <w:t>Note that i</w:t>
      </w:r>
      <w:r w:rsidR="00933A4F" w:rsidRPr="00331EF9">
        <w:t>f UPF is doing marking</w:t>
      </w:r>
      <w:r w:rsidR="00933A4F" w:rsidRPr="00F362FC">
        <w:t xml:space="preserve"> (i.e</w:t>
      </w:r>
      <w:r w:rsidR="00133E9D">
        <w:t>.</w:t>
      </w:r>
      <w:r w:rsidR="00933A4F" w:rsidRPr="00F362FC">
        <w:t xml:space="preserve"> steps 1, 3, 5, 6), it receives congestion information from the N3IWF as indicated in step 5.</w:t>
      </w:r>
    </w:p>
    <w:p w14:paraId="36C7A38F" w14:textId="77777777" w:rsidR="008A02F7" w:rsidRDefault="008A02F7" w:rsidP="008A02F7">
      <w:pPr>
        <w:pStyle w:val="B1"/>
        <w:rPr>
          <w:lang w:val="en-US"/>
        </w:rPr>
      </w:pPr>
      <w:r>
        <w:rPr>
          <w:lang w:val="en-US"/>
        </w:rPr>
        <w:t>1.</w:t>
      </w:r>
      <w:r>
        <w:rPr>
          <w:lang w:val="en-US"/>
        </w:rPr>
        <w:tab/>
        <w:t>WLAN AP indicates via IP Header ECN field that congestion was experienced, assuming that the ECN field was set to ECT(1).</w:t>
      </w:r>
    </w:p>
    <w:p w14:paraId="42F3A432" w14:textId="6B5E3A5A" w:rsidR="008A02F7" w:rsidRDefault="008A02F7" w:rsidP="008A02F7">
      <w:pPr>
        <w:pStyle w:val="B1"/>
        <w:rPr>
          <w:lang w:val="en-US"/>
        </w:rPr>
      </w:pPr>
      <w:r>
        <w:rPr>
          <w:lang w:val="en-US"/>
        </w:rPr>
        <w:t>2.</w:t>
      </w:r>
      <w:r>
        <w:rPr>
          <w:lang w:val="en-US"/>
        </w:rPr>
        <w:tab/>
        <w:t>UE detects outer IP header ECN field is set indicating congestion. UE relays information to inner IP header as specified in IETF RFC 6040 [47] and draft RFC draft-ietf-tsvwg-ecn-encap-guidelines-22 [16].</w:t>
      </w:r>
    </w:p>
    <w:p w14:paraId="43D254AF" w14:textId="77777777" w:rsidR="008A02F7" w:rsidRDefault="008A02F7" w:rsidP="008A02F7">
      <w:pPr>
        <w:pStyle w:val="B1"/>
        <w:rPr>
          <w:lang w:val="en-US"/>
        </w:rPr>
      </w:pPr>
      <w:r>
        <w:rPr>
          <w:lang w:val="en-US"/>
        </w:rPr>
        <w:t>3.</w:t>
      </w:r>
      <w:r>
        <w:rPr>
          <w:lang w:val="en-US"/>
        </w:rPr>
        <w:tab/>
        <w:t>N3IWF detects outer IP header ECN field is set indicating congestion.</w:t>
      </w:r>
    </w:p>
    <w:p w14:paraId="4092B5D8" w14:textId="0C4BB2EB" w:rsidR="00933A4F" w:rsidRPr="00F362FC" w:rsidRDefault="008A02F7" w:rsidP="008A02F7">
      <w:pPr>
        <w:pStyle w:val="EditorsNote"/>
        <w:rPr>
          <w:lang w:val="en-US" w:eastAsia="ko-KR"/>
        </w:rPr>
      </w:pPr>
      <w:r>
        <w:rPr>
          <w:lang w:val="en-US" w:eastAsia="ko-KR"/>
        </w:rPr>
        <w:t>Editor</w:t>
      </w:r>
      <w:r w:rsidR="005F57F9">
        <w:rPr>
          <w:lang w:val="en-US" w:eastAsia="ko-KR"/>
        </w:rPr>
        <w:t>'</w:t>
      </w:r>
      <w:r>
        <w:rPr>
          <w:lang w:val="en-US" w:eastAsia="ko-KR"/>
        </w:rPr>
        <w:t>s note:</w:t>
      </w:r>
      <w:r>
        <w:rPr>
          <w:lang w:val="en-US" w:eastAsia="ko-KR"/>
        </w:rPr>
        <w:tab/>
        <w:t>How the WLAN AP copies the ECN field towards the N3IWF (i.e. UL packets) when congestion is experienced at the AP in the DL needs further investigation and may not be possible.</w:t>
      </w:r>
    </w:p>
    <w:p w14:paraId="5756EF91" w14:textId="0183333D"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N3IWF relays information to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3D316E2F" w14:textId="7ECC36F5" w:rsidR="00933A4F" w:rsidRPr="00F362FC" w:rsidRDefault="00933A4F" w:rsidP="00F362FC">
      <w:pPr>
        <w:pStyle w:val="B1"/>
        <w:rPr>
          <w:lang w:val="en-US" w:eastAsia="ko-KR"/>
        </w:rPr>
      </w:pPr>
      <w:r w:rsidRPr="00F362FC">
        <w:rPr>
          <w:lang w:val="en-US" w:eastAsia="ko-KR"/>
        </w:rPr>
        <w:t>5.</w:t>
      </w:r>
      <w:r w:rsidRPr="00F362FC">
        <w:rPr>
          <w:lang w:val="en-US" w:eastAsia="ko-KR"/>
        </w:rPr>
        <w:tab/>
        <w:t xml:space="preserve">N3IWF relays information to outer IP header to UPF as specified in draft RFC draft-ietf-tsvwg-ecn-encap-guidelines-22 [16] and if the PSA UPF is responsible for performing the ECN marking in the DL, the N3IWF </w:t>
      </w:r>
      <w:r w:rsidRPr="00F362FC">
        <w:rPr>
          <w:lang w:val="en-US" w:eastAsia="ko-KR"/>
        </w:rPr>
        <w:lastRenderedPageBreak/>
        <w:t>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010217CA" w14:textId="7932279E" w:rsidR="00933A4F" w:rsidRPr="00F362FC" w:rsidRDefault="00933A4F" w:rsidP="00F362FC">
      <w:pPr>
        <w:pStyle w:val="B1"/>
        <w:rPr>
          <w:lang w:val="en-US" w:eastAsia="ko-KR"/>
        </w:rPr>
      </w:pPr>
      <w:r w:rsidRPr="00F362FC">
        <w:rPr>
          <w:lang w:val="en-US" w:eastAsia="ko-KR"/>
        </w:rPr>
        <w:t>6.</w:t>
      </w:r>
      <w:r w:rsidRPr="00F362FC">
        <w:rPr>
          <w:lang w:val="en-US" w:eastAsia="ko-KR"/>
        </w:rPr>
        <w:tab/>
        <w:t>N3IWF provides GTP-U header with congestion information to UPF and UPF marks ECN field in the inner-most header indicating congestion was experienced.</w:t>
      </w:r>
    </w:p>
    <w:p w14:paraId="48574339" w14:textId="1426DF7F"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N3IWF relays information to UPF outer IP header as specified in </w:t>
      </w:r>
      <w:r w:rsidRPr="00F362FC">
        <w:t>IETF</w:t>
      </w:r>
      <w:r w:rsidRPr="00331EF9">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4C1DE891"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[14]and RFC 9331 [15] for downlink in IP layer of the received packets. Also, dedicated QoS flow(s) can be used for carrying L4S enabled IP traffic.</w:t>
      </w:r>
    </w:p>
    <w:p w14:paraId="47783706" w14:textId="5FEF9993"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provide congestion information via GTP-U to PSA UPF in the case the PSA UPF is instructed to perform the ECN marking.</w:t>
      </w:r>
    </w:p>
    <w:p w14:paraId="607F0101" w14:textId="77777777" w:rsidR="00933A4F" w:rsidRPr="00F362FC" w:rsidRDefault="004E09DC" w:rsidP="00F362FC">
      <w:pPr>
        <w:pStyle w:val="TH"/>
      </w:pPr>
      <w:r>
        <w:rPr>
          <w:noProof/>
        </w:rPr>
        <w:object w:dxaOrig="7141" w:dyaOrig="4353" w14:anchorId="5293AF90">
          <v:shape id="_x0000_i1050" type="#_x0000_t75" alt="" style="width:358.65pt;height:3in;mso-width-percent:0;mso-height-percent:0;mso-width-percent:0;mso-height-percent:0" o:ole="">
            <v:imagedata r:id="rId62" o:title=""/>
          </v:shape>
          <o:OLEObject Type="Embed" ProgID="Word.Picture.8" ShapeID="_x0000_i1050" DrawAspect="Content" ObjectID="_1786513607" r:id="rId63"/>
        </w:object>
      </w:r>
    </w:p>
    <w:p w14:paraId="03566D3E" w14:textId="03C2E89C" w:rsidR="00933A4F" w:rsidRPr="00F362FC" w:rsidRDefault="00933A4F" w:rsidP="00F362FC">
      <w:pPr>
        <w:pStyle w:val="TF"/>
      </w:pPr>
      <w:r w:rsidRPr="00F362FC">
        <w:t>Figure 6.17.2.3-</w:t>
      </w:r>
      <w:r w:rsidRPr="00331EF9">
        <w:rPr>
          <w:lang w:val="en-US"/>
        </w:rPr>
        <w:t>3</w:t>
      </w:r>
      <w:r w:rsidRPr="00F362FC">
        <w:t>: Congestion in downlink detected at N3IWF of non-3GPP untrusted access</w:t>
      </w:r>
    </w:p>
    <w:p w14:paraId="7FE8F044" w14:textId="77777777" w:rsidR="008A02F7" w:rsidRDefault="008A02F7" w:rsidP="008A02F7">
      <w:r>
        <w:t>Figure 6.17.2.3-3 illustrates how support for L4S is accomplished when congestion is detected at the N3IWF in the downlink. Which steps are executed depends on which option is followed from the following alternatives:</w:t>
      </w:r>
    </w:p>
    <w:p w14:paraId="5AD794A2" w14:textId="05FB09C4" w:rsidR="008A02F7" w:rsidRDefault="008A02F7" w:rsidP="008A02F7">
      <w:pPr>
        <w:pStyle w:val="B1"/>
      </w:pPr>
      <w:r>
        <w:t>a.</w:t>
      </w:r>
      <w:r>
        <w:tab/>
        <w:t>option 1 (Figure 6.17.2.3-3) N3IWF performs marking: step 1.</w:t>
      </w:r>
    </w:p>
    <w:p w14:paraId="652CC677" w14:textId="77777777" w:rsidR="008A02F7" w:rsidRDefault="008A02F7" w:rsidP="008A02F7">
      <w:pPr>
        <w:pStyle w:val="B1"/>
      </w:pPr>
      <w:r>
        <w:t>b.</w:t>
      </w:r>
      <w:r>
        <w:tab/>
        <w:t>option 2 (Figure 6.17.2.3-3) UPF performs marking: steps 1, 2, 3.</w:t>
      </w:r>
    </w:p>
    <w:p w14:paraId="4052D5DC" w14:textId="143A401D" w:rsidR="008A02F7" w:rsidRDefault="008A02F7" w:rsidP="008A02F7">
      <w:pPr>
        <w:pStyle w:val="B2"/>
      </w:pPr>
      <w:r>
        <w:t>i.</w:t>
      </w:r>
      <w:r>
        <w:tab/>
        <w:t>Note that if UPF is doing marking, it receives congestion information from the N3IWF as indicated in step 2.</w:t>
      </w:r>
    </w:p>
    <w:p w14:paraId="7047529E" w14:textId="77777777" w:rsidR="008A02F7" w:rsidRDefault="008A02F7" w:rsidP="008A02F7">
      <w:pPr>
        <w:pStyle w:val="B1"/>
      </w:pPr>
      <w:r>
        <w:t>1.</w:t>
      </w:r>
      <w:r>
        <w:tab/>
        <w:t>N3IWF indicates via IP Header ECN field that congestion was experienced, assuming that the ECN field was set to ECT(1).</w:t>
      </w:r>
    </w:p>
    <w:p w14:paraId="25CDDF33" w14:textId="77777777" w:rsidR="008A02F7" w:rsidRDefault="008A02F7" w:rsidP="008A02F7">
      <w:pPr>
        <w:pStyle w:val="B1"/>
      </w:pPr>
      <w:r>
        <w:t>2.</w:t>
      </w:r>
      <w:r>
        <w:tab/>
        <w:t>If the PSA UPF is responsible for performing the ECN marking in the DL, the N3IWF can provide congestion information related to congestion experienced by the N3IWF via GTP-U header.</w:t>
      </w:r>
    </w:p>
    <w:p w14:paraId="0790BB75" w14:textId="77777777" w:rsidR="008A02F7" w:rsidRDefault="008A02F7" w:rsidP="008A02F7">
      <w:pPr>
        <w:pStyle w:val="B1"/>
      </w:pPr>
      <w:r>
        <w:lastRenderedPageBreak/>
        <w:t>3.</w:t>
      </w:r>
      <w:r>
        <w:tab/>
        <w:t>UPF receives congestion information from the GTP-U header and set the ECN field accordingly.</w:t>
      </w:r>
    </w:p>
    <w:p w14:paraId="15AE2F1A" w14:textId="716D01EF" w:rsidR="00933A4F" w:rsidRPr="00F362FC" w:rsidRDefault="00933A4F" w:rsidP="00201435">
      <w:pPr>
        <w:pStyle w:val="Heading4"/>
        <w:rPr>
          <w:lang w:val="en-US" w:eastAsia="ko-KR"/>
        </w:rPr>
      </w:pPr>
      <w:bookmarkStart w:id="298" w:name="_Toc175896383"/>
      <w:r w:rsidRPr="00331EF9">
        <w:t>6.17.2.4</w:t>
      </w:r>
      <w:r w:rsidRPr="00F362FC">
        <w:rPr>
          <w:lang w:val="en-US" w:eastAsia="ko-KR"/>
        </w:rPr>
        <w:tab/>
        <w:t xml:space="preserve">Supporting of </w:t>
      </w:r>
      <w:r w:rsidRPr="00331EF9">
        <w:t xml:space="preserve">ECN marking </w:t>
      </w:r>
      <w:r w:rsidRPr="00F362FC">
        <w:rPr>
          <w:lang w:val="en-US" w:eastAsia="ko-KR"/>
        </w:rPr>
        <w:t>for L4S in wireless TNAN deployments</w:t>
      </w:r>
      <w:bookmarkEnd w:id="298"/>
    </w:p>
    <w:p w14:paraId="5651B31D" w14:textId="070E454E"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NWt with can leverage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as described in clause 6.17.2.3.</w:t>
      </w:r>
    </w:p>
    <w:p w14:paraId="235D7AAD" w14:textId="77777777" w:rsidR="00933A4F" w:rsidRPr="00E87EFC" w:rsidRDefault="004E09DC" w:rsidP="00F362FC">
      <w:pPr>
        <w:pStyle w:val="TH"/>
      </w:pPr>
      <w:r w:rsidRPr="00E87EFC">
        <w:object w:dxaOrig="7715" w:dyaOrig="4531" w14:anchorId="55EF9617">
          <v:shape id="_x0000_i1051" type="#_x0000_t75" alt="" style="width:384.45pt;height:226.2pt;mso-width-percent:0;mso-height-percent:0;mso-width-percent:0;mso-height-percent:0" o:ole="">
            <v:imagedata r:id="rId64" o:title=""/>
          </v:shape>
          <o:OLEObject Type="Embed" ProgID="Word.Picture.8" ShapeID="_x0000_i1051" DrawAspect="Content" ObjectID="_1786513608" r:id="rId65"/>
        </w:object>
      </w:r>
    </w:p>
    <w:p w14:paraId="54380AAD" w14:textId="354D453A" w:rsidR="00933A4F" w:rsidRPr="00E87EFC" w:rsidRDefault="00933A4F" w:rsidP="00F362FC">
      <w:pPr>
        <w:pStyle w:val="TF"/>
      </w:pPr>
      <w:r w:rsidRPr="00E87EFC">
        <w:t>Figure 6.17.2.4-1: Congestion in uplink detected at TNAP of non-3GPP trusted access</w:t>
      </w:r>
    </w:p>
    <w:p w14:paraId="04FE61CC" w14:textId="706584AE" w:rsidR="00933A4F" w:rsidRPr="00F362FC" w:rsidRDefault="00933A4F" w:rsidP="00F362FC">
      <w:pPr>
        <w:rPr>
          <w:lang w:val="en-US" w:eastAsia="ko-KR"/>
        </w:rPr>
      </w:pPr>
      <w:r w:rsidRPr="00F362FC">
        <w:rPr>
          <w:lang w:val="en-US" w:eastAsia="ko-KR"/>
        </w:rPr>
        <w:t>Figure 6.17.2.4-1 illustrates all possible ways of how support for L4S is accomplished when congestion is detected in the uplink at the TNAP. Which steps are executed depends on which option is followed from the following alternatives:</w:t>
      </w:r>
    </w:p>
    <w:p w14:paraId="24109E10" w14:textId="77777777" w:rsidR="008A02F7" w:rsidRDefault="008A02F7" w:rsidP="00F362FC">
      <w:pPr>
        <w:pStyle w:val="B1"/>
        <w:rPr>
          <w:lang w:val="en-US" w:eastAsia="ko-KR"/>
        </w:rPr>
      </w:pPr>
      <w:r>
        <w:rPr>
          <w:lang w:val="en-US" w:eastAsia="ko-KR"/>
        </w:rPr>
        <w:t>a.</w:t>
      </w:r>
      <w:r>
        <w:rPr>
          <w:lang w:val="en-US" w:eastAsia="ko-KR"/>
        </w:rPr>
        <w:tab/>
        <w:t>option 1 (Figure 6.17.2.4-1) TNGF performs marking: steps 1, 2, 3.</w:t>
      </w:r>
    </w:p>
    <w:p w14:paraId="2543E853"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TNGF rather than the TNAP, steps 2 &amp; 3 are applicable</w:t>
      </w:r>
    </w:p>
    <w:p w14:paraId="2A340857" w14:textId="77777777" w:rsidR="008A02F7" w:rsidRDefault="008A02F7" w:rsidP="00F362FC">
      <w:pPr>
        <w:pStyle w:val="B1"/>
        <w:rPr>
          <w:lang w:val="en-US" w:eastAsia="ko-KR"/>
        </w:rPr>
      </w:pPr>
      <w:r>
        <w:rPr>
          <w:lang w:val="en-US" w:eastAsia="ko-KR"/>
        </w:rPr>
        <w:t>b.</w:t>
      </w:r>
      <w:r>
        <w:rPr>
          <w:lang w:val="en-US" w:eastAsia="ko-KR"/>
        </w:rPr>
        <w:tab/>
        <w:t>option 2 (Figure 6.17.2.4-1) UPF performs marking: steps 1, 2, 4, 5 and/or 1, 2, 4, 6.</w:t>
      </w:r>
    </w:p>
    <w:p w14:paraId="4B705A55" w14:textId="77777777" w:rsidR="008A02F7" w:rsidRDefault="008A02F7" w:rsidP="008A02F7">
      <w:pPr>
        <w:pStyle w:val="B2"/>
        <w:rPr>
          <w:lang w:val="en-US" w:eastAsia="ko-KR"/>
        </w:rPr>
      </w:pPr>
      <w:r>
        <w:rPr>
          <w:lang w:val="en-US" w:eastAsia="ko-KR"/>
        </w:rPr>
        <w:t>i.</w:t>
      </w:r>
      <w:r>
        <w:rPr>
          <w:lang w:val="en-US" w:eastAsia="ko-KR"/>
        </w:rPr>
        <w:tab/>
        <w:t>Note that if UPF is doing marking, it receives congestion information from the TNGF as indicated in step 4.</w:t>
      </w:r>
    </w:p>
    <w:p w14:paraId="1599B2E9"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TNGF rather than the TNAP, steps 2, 4, 5 and/or 2,4,6 are applicable</w:t>
      </w:r>
    </w:p>
    <w:p w14:paraId="45B53339" w14:textId="3046578E"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1F946499"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3ABADE64" w:rsidR="00933A4F" w:rsidRPr="00F362FC" w:rsidRDefault="00933A4F" w:rsidP="00F362FC">
      <w:pPr>
        <w:pStyle w:val="B1"/>
        <w:rPr>
          <w:lang w:val="en-US" w:eastAsia="ko-KR"/>
        </w:rPr>
      </w:pPr>
      <w:r w:rsidRPr="00F362FC">
        <w:rPr>
          <w:lang w:val="en-US" w:eastAsia="ko-KR"/>
        </w:rPr>
        <w:lastRenderedPageBreak/>
        <w:t>6.</w:t>
      </w:r>
      <w:r w:rsidRPr="00F362FC">
        <w:rPr>
          <w:lang w:val="en-US" w:eastAsia="ko-KR"/>
        </w:rPr>
        <w:tab/>
        <w:t xml:space="preserve">TNGF relays information to UPF outer IP header as specified in draft RFC draft-ietf-tsvwg-ecn-encap-guidelines-22 [16] and UPF marks ECN field as specified in </w:t>
      </w:r>
      <w:r w:rsidR="008A02F7">
        <w:rPr>
          <w:lang w:val="en-US" w:eastAsia="ko-KR"/>
        </w:rPr>
        <w:t>IETF RFC </w:t>
      </w:r>
      <w:r w:rsidR="00AD771F">
        <w:rPr>
          <w:lang w:val="en-US" w:eastAsia="ko-KR"/>
        </w:rPr>
        <w:t>6040</w:t>
      </w:r>
      <w:r w:rsidR="008A02F7">
        <w:rPr>
          <w:lang w:val="en-US" w:eastAsia="ko-KR"/>
        </w:rPr>
        <w:t> </w:t>
      </w:r>
      <w:r w:rsidR="00AD771F">
        <w:rPr>
          <w:lang w:val="en-US" w:eastAsia="ko-KR"/>
        </w:rPr>
        <w:t>[47]</w:t>
      </w:r>
      <w:r w:rsidRPr="00F362FC">
        <w:rPr>
          <w:lang w:val="en-US" w:eastAsia="ko-KR"/>
        </w:rPr>
        <w:t xml:space="preserve"> and 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5899304B" w:rsidR="00933A4F" w:rsidRPr="00F362FC" w:rsidRDefault="00933A4F" w:rsidP="00F362FC">
      <w:pPr>
        <w:rPr>
          <w:lang w:val="en-US" w:eastAsia="ko-KR"/>
        </w:rPr>
      </w:pPr>
      <w:r w:rsidRPr="00F362FC">
        <w:rPr>
          <w:lang w:val="en-US" w:eastAsia="ko-KR"/>
        </w:rPr>
        <w:t>If congestion is experienced in the uplink by the TNGF and the WiFi AP, the ECN marking provided by the WiFi AP (if supported) would take precedence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lang w:val="en-US" w:eastAsia="ko-KR"/>
        </w:rPr>
      </w:pPr>
      <w:r w:rsidRPr="00F362FC">
        <w:rPr>
          <w:lang w:val="en-US" w:eastAsia="ko-KR"/>
        </w:rPr>
        <w:t>Figures 6.17.2.4-2 and 6.17.2.4-3 illustrate when congestion is detected in the DL by the TNAP and the TNGF, respectively.</w:t>
      </w:r>
    </w:p>
    <w:p w14:paraId="4BB843BE" w14:textId="4AAF0E00"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r w:rsidR="008A02F7">
        <w:rPr>
          <w:lang w:val="en-US" w:eastAsia="ko-KR"/>
        </w:rPr>
        <w:t>IETF RFC </w:t>
      </w:r>
      <w:r w:rsidR="00AD771F">
        <w:rPr>
          <w:lang w:val="en-US" w:eastAsia="ko-KR"/>
        </w:rPr>
        <w:t>6040 [47]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w:t>
      </w:r>
    </w:p>
    <w:p w14:paraId="15DF30B1" w14:textId="77777777" w:rsidR="00933A4F" w:rsidRPr="008A02F7" w:rsidRDefault="004E09DC" w:rsidP="00F362FC">
      <w:pPr>
        <w:pStyle w:val="TH"/>
      </w:pPr>
      <w:r w:rsidRPr="008A02F7">
        <w:rPr>
          <w:noProof/>
        </w:rPr>
        <w:object w:dxaOrig="8085" w:dyaOrig="4990" w14:anchorId="51174100">
          <v:shape id="_x0000_i1052" type="#_x0000_t75" alt="" style="width:404.85pt;height:249.3pt;mso-width-percent:0;mso-height-percent:0;mso-width-percent:0;mso-height-percent:0" o:ole="">
            <v:imagedata r:id="rId66" o:title=""/>
          </v:shape>
          <o:OLEObject Type="Embed" ProgID="Word.Picture.8" ShapeID="_x0000_i1052" DrawAspect="Content" ObjectID="_1786513609" r:id="rId67"/>
        </w:object>
      </w:r>
    </w:p>
    <w:p w14:paraId="2E5BBADD" w14:textId="01300ECE" w:rsidR="00933A4F" w:rsidRPr="00F362FC" w:rsidRDefault="00933A4F" w:rsidP="00F362FC">
      <w:pPr>
        <w:pStyle w:val="TF"/>
      </w:pPr>
      <w:r w:rsidRPr="00F362FC">
        <w:t>Figure 6.17.2.4-2: Congestion in downlink detected at TNAP of non-3GPP trusted access</w:t>
      </w:r>
    </w:p>
    <w:p w14:paraId="101C6B7B" w14:textId="2BB49548" w:rsidR="00933A4F" w:rsidRPr="00F362FC" w:rsidRDefault="00933A4F" w:rsidP="00F362FC">
      <w:pPr>
        <w:rPr>
          <w:lang w:val="en-US" w:eastAsia="ko-KR"/>
        </w:rPr>
      </w:pPr>
      <w:r w:rsidRPr="00F362FC">
        <w:rPr>
          <w:lang w:val="en-US" w:eastAsia="ko-KR"/>
        </w:rPr>
        <w:t>Figure 6.17.2.4-2 illustrates all possible ways of how support for L4S is accomplished when congestion is detected at the TNAP in the downlink. Which steps are executed depends on which option is followed from the following alternatives:</w:t>
      </w:r>
    </w:p>
    <w:p w14:paraId="05360CF5" w14:textId="77777777" w:rsidR="008A02F7" w:rsidRDefault="008A02F7" w:rsidP="00F362FC">
      <w:pPr>
        <w:pStyle w:val="B1"/>
        <w:rPr>
          <w:lang w:val="en-US" w:eastAsia="ko-KR"/>
        </w:rPr>
      </w:pPr>
      <w:r>
        <w:rPr>
          <w:lang w:val="en-US" w:eastAsia="ko-KR"/>
        </w:rPr>
        <w:t>a.</w:t>
      </w:r>
      <w:r>
        <w:rPr>
          <w:lang w:val="en-US" w:eastAsia="ko-KR"/>
        </w:rPr>
        <w:tab/>
        <w:t>option 1 (Figure 6.17.2.4-2) UE performs marking: steps 1, 2.</w:t>
      </w:r>
    </w:p>
    <w:p w14:paraId="450BAEFD" w14:textId="77777777" w:rsidR="008A02F7" w:rsidRDefault="008A02F7" w:rsidP="00F362FC">
      <w:pPr>
        <w:pStyle w:val="B1"/>
        <w:rPr>
          <w:lang w:val="en-US" w:eastAsia="ko-KR"/>
        </w:rPr>
      </w:pPr>
      <w:r>
        <w:rPr>
          <w:lang w:val="en-US" w:eastAsia="ko-KR"/>
        </w:rPr>
        <w:t>b.</w:t>
      </w:r>
      <w:r>
        <w:rPr>
          <w:lang w:val="en-US" w:eastAsia="ko-KR"/>
        </w:rPr>
        <w:tab/>
        <w:t>option 2 (Figure 6.17.2.4-2) TNGF performs marking: steps 1, 3, 4.</w:t>
      </w:r>
    </w:p>
    <w:p w14:paraId="2E079CA4" w14:textId="77777777" w:rsidR="008A02F7" w:rsidRDefault="008A02F7" w:rsidP="00F362FC">
      <w:pPr>
        <w:pStyle w:val="B1"/>
        <w:rPr>
          <w:lang w:val="en-US" w:eastAsia="ko-KR"/>
        </w:rPr>
      </w:pPr>
      <w:r>
        <w:rPr>
          <w:lang w:val="en-US" w:eastAsia="ko-KR"/>
        </w:rPr>
        <w:t>c.</w:t>
      </w:r>
      <w:r>
        <w:rPr>
          <w:lang w:val="en-US" w:eastAsia="ko-KR"/>
        </w:rPr>
        <w:tab/>
        <w:t>option 3 (Figure 6.17.2.4-2) UPF performs marking: steps 1, 3, 5, 6 and/or 1, 3, 5, 7.</w:t>
      </w:r>
    </w:p>
    <w:p w14:paraId="39495018" w14:textId="77777777" w:rsidR="008A02F7" w:rsidRDefault="008A02F7" w:rsidP="008A02F7">
      <w:pPr>
        <w:pStyle w:val="B2"/>
        <w:rPr>
          <w:lang w:val="en-US" w:eastAsia="ko-KR"/>
        </w:rPr>
      </w:pPr>
      <w:r>
        <w:rPr>
          <w:lang w:val="en-US" w:eastAsia="ko-KR"/>
        </w:rPr>
        <w:t>i.</w:t>
      </w:r>
      <w:r>
        <w:rPr>
          <w:lang w:val="en-US" w:eastAsia="ko-KR"/>
        </w:rPr>
        <w:tab/>
        <w:t>Note that if UPF is doing marking (steps 1, 3, 5, 6), it receives congestion information from the TNGF as indicated in step 5.</w:t>
      </w:r>
    </w:p>
    <w:p w14:paraId="13966FE6" w14:textId="286B5930" w:rsidR="00933A4F" w:rsidRPr="008A02F7" w:rsidRDefault="00933A4F" w:rsidP="00F362FC">
      <w:pPr>
        <w:pStyle w:val="B1"/>
      </w:pPr>
      <w:r w:rsidRPr="008A02F7">
        <w:t>1.</w:t>
      </w:r>
      <w:r w:rsidRPr="008A02F7">
        <w:tab/>
        <w:t>TNAP indicates via IP Header ECN field that congestion was experienced, assuming that the ECN field was set to ECT(1).</w:t>
      </w:r>
    </w:p>
    <w:p w14:paraId="0D4F8634" w14:textId="1106E112" w:rsidR="00933A4F" w:rsidRPr="008A02F7" w:rsidRDefault="00933A4F" w:rsidP="00F362FC">
      <w:pPr>
        <w:pStyle w:val="B1"/>
      </w:pPr>
      <w:r w:rsidRPr="008A02F7">
        <w:lastRenderedPageBreak/>
        <w:t>2.</w:t>
      </w:r>
      <w:r w:rsidRPr="008A02F7">
        <w:tab/>
        <w:t xml:space="preserve">UE detects outer IP header ECN field is set indicating congestion. UE relays information to inner IP header as specified in </w:t>
      </w:r>
      <w:r w:rsidR="008A02F7">
        <w:t>IETF RFC </w:t>
      </w:r>
      <w:r w:rsidR="00AD771F" w:rsidRPr="008A02F7">
        <w:t>6040 [47]</w:t>
      </w:r>
      <w:r w:rsidRPr="008A02F7">
        <w:t xml:space="preserve"> and draft RFC draft-ietf-tsvwg-ecn-encap-guidelines-22 [16].</w:t>
      </w:r>
    </w:p>
    <w:p w14:paraId="3EDC2AD9" w14:textId="502871E0" w:rsidR="00933A4F" w:rsidRPr="008A02F7" w:rsidRDefault="00933A4F" w:rsidP="00F362FC">
      <w:pPr>
        <w:pStyle w:val="B1"/>
      </w:pPr>
      <w:r w:rsidRPr="008A02F7">
        <w:t>3.</w:t>
      </w:r>
      <w:r w:rsidRPr="008A02F7">
        <w:tab/>
        <w:t>TNGF detects outer IP header ECN field is set indicating congestion.</w:t>
      </w:r>
    </w:p>
    <w:p w14:paraId="1F64AE71" w14:textId="72AB1DA9" w:rsidR="00933A4F" w:rsidRPr="008A02F7" w:rsidRDefault="008A02F7" w:rsidP="008A02F7">
      <w:pPr>
        <w:pStyle w:val="EditorsNote"/>
      </w:pPr>
      <w:r>
        <w:t>Editor</w:t>
      </w:r>
      <w:r w:rsidR="005F57F9">
        <w:t>'</w:t>
      </w:r>
      <w:r>
        <w:t>s note:</w:t>
      </w:r>
      <w:r>
        <w:tab/>
        <w:t>How the WLAN AP copies the ECN field towards the N3IWF (i.e. UL packets) when congestion is experienced at the AP in the DL needs further investigation and may not be possible.</w:t>
      </w:r>
    </w:p>
    <w:p w14:paraId="7484E869" w14:textId="0D1EA1AB"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3170AD93"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TNGF relays information to UPF outer IP header as specified in </w:t>
      </w:r>
      <w:r w:rsidRPr="00F362FC">
        <w:t>IETF</w:t>
      </w:r>
      <w:r w:rsidRPr="00331EF9">
        <w:t xml:space="preserve"> </w:t>
      </w:r>
      <w:r w:rsidRPr="00F362FC">
        <w:rPr>
          <w:lang w:val="en-US" w:eastAsia="ko-KR"/>
        </w:rPr>
        <w:t xml:space="preserve">draft RFC draft-ietf-tsvwg-ecn-encap-guidelines-22 [16] and UPF marks ECN field of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indicating congestion was experienced.</w:t>
      </w:r>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3602C919"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 and RFC 9331 [15] for downlink in IP layer of the received packets. Also, dedicated QoS flow(s) can be used for carrying L4S enabled IP traffic.</w:t>
      </w:r>
    </w:p>
    <w:p w14:paraId="729DA5CF" w14:textId="39756942"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TNGF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E7B1EA5" w14:textId="77777777" w:rsidR="00933A4F" w:rsidRPr="00F362FC" w:rsidRDefault="004E09DC" w:rsidP="00F362FC">
      <w:pPr>
        <w:pStyle w:val="TH"/>
      </w:pPr>
      <w:r>
        <w:rPr>
          <w:noProof/>
        </w:rPr>
        <w:object w:dxaOrig="8400" w:dyaOrig="5184" w14:anchorId="38BE9ABA">
          <v:shape id="_x0000_i1053" type="#_x0000_t75" alt="" style="width:417.75pt;height:258.1pt;mso-width-percent:0;mso-height-percent:0;mso-width-percent:0;mso-height-percent:0" o:ole="">
            <v:imagedata r:id="rId68" o:title=""/>
          </v:shape>
          <o:OLEObject Type="Embed" ProgID="Word.Picture.8" ShapeID="_x0000_i1053" DrawAspect="Content" ObjectID="_1786513610" r:id="rId69"/>
        </w:object>
      </w:r>
    </w:p>
    <w:p w14:paraId="5453962D" w14:textId="74960494" w:rsidR="00933A4F" w:rsidRPr="00F362FC" w:rsidRDefault="00933A4F" w:rsidP="00F362FC">
      <w:pPr>
        <w:pStyle w:val="TF"/>
      </w:pPr>
      <w:r w:rsidRPr="00F362FC">
        <w:t>Figure 6.17.2.4-3: Congestion in downlink detected at TNGF of non-3GPP trusted access</w:t>
      </w:r>
    </w:p>
    <w:p w14:paraId="25B52E77" w14:textId="3A3A99E0" w:rsidR="00933A4F" w:rsidRPr="00331EF9" w:rsidRDefault="00933A4F" w:rsidP="00F362FC">
      <w:pPr>
        <w:rPr>
          <w:lang w:val="en-US"/>
        </w:rPr>
      </w:pPr>
      <w:r w:rsidRPr="00F362FC">
        <w:t>Figure 6.17.2.4-3 illustrates how support for L4S is accomplished when congestion is detected at the TNGF in the downlink.</w:t>
      </w:r>
      <w:r w:rsidRPr="00F362FC">
        <w:rPr>
          <w:lang w:val="en-US" w:eastAsia="ko-KR"/>
        </w:rPr>
        <w:t xml:space="preserve"> Which steps are executed depends on which option is followed from the following alternatives:</w:t>
      </w:r>
    </w:p>
    <w:p w14:paraId="649BFF09" w14:textId="77777777" w:rsidR="008A02F7" w:rsidRDefault="008A02F7" w:rsidP="00F362FC">
      <w:pPr>
        <w:pStyle w:val="B1"/>
      </w:pPr>
      <w:r>
        <w:t>a.</w:t>
      </w:r>
      <w:r>
        <w:tab/>
        <w:t>option 1 (Figure 6.17.2.4-3) TNGF performs marking: steps 1.</w:t>
      </w:r>
    </w:p>
    <w:p w14:paraId="7A9FE741" w14:textId="77777777" w:rsidR="008A02F7" w:rsidRDefault="008A02F7" w:rsidP="00F362FC">
      <w:pPr>
        <w:pStyle w:val="B1"/>
      </w:pPr>
      <w:r>
        <w:t>b.</w:t>
      </w:r>
      <w:r>
        <w:tab/>
        <w:t>option 2 (Figure 6.17.2.4-3) UPF performs marking: steps 1, 2, 3.</w:t>
      </w:r>
    </w:p>
    <w:p w14:paraId="02743627" w14:textId="77777777" w:rsidR="008A02F7" w:rsidRDefault="008A02F7" w:rsidP="008A02F7">
      <w:pPr>
        <w:pStyle w:val="B2"/>
      </w:pPr>
      <w:r>
        <w:t>i.</w:t>
      </w:r>
      <w:r>
        <w:tab/>
        <w:t>Note that if UPF is doing marking, it receives congestion information from the N3IWF as indicated in step 2.</w:t>
      </w:r>
    </w:p>
    <w:p w14:paraId="06A94F72" w14:textId="6377B554"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D1AB98A" w14:textId="77777777" w:rsidR="00933A4F" w:rsidRPr="00F362FC" w:rsidRDefault="00933A4F" w:rsidP="00F362FC">
      <w:pPr>
        <w:pStyle w:val="Heading3"/>
        <w:rPr>
          <w:lang w:val="en-US" w:eastAsia="ko-KR"/>
        </w:rPr>
      </w:pPr>
      <w:bookmarkStart w:id="299" w:name="_Toc175896384"/>
      <w:r w:rsidRPr="00F362FC">
        <w:rPr>
          <w:lang w:val="en-US" w:eastAsia="ko-KR"/>
        </w:rPr>
        <w:lastRenderedPageBreak/>
        <w:t>6.17.3</w:t>
      </w:r>
      <w:r w:rsidRPr="00F362FC">
        <w:rPr>
          <w:lang w:val="en-US" w:eastAsia="ko-KR"/>
        </w:rPr>
        <w:tab/>
        <w:t>Procedures</w:t>
      </w:r>
      <w:bookmarkEnd w:id="299"/>
    </w:p>
    <w:p w14:paraId="254C9902" w14:textId="77777777" w:rsidR="00933A4F" w:rsidRPr="00F362FC" w:rsidRDefault="00933A4F" w:rsidP="00F362FC">
      <w:pPr>
        <w:pStyle w:val="Heading4"/>
      </w:pPr>
      <w:bookmarkStart w:id="300" w:name="_Toc175896385"/>
      <w:r w:rsidRPr="00F362FC">
        <w:t>6.17.3.1</w:t>
      </w:r>
      <w:r w:rsidRPr="00F362FC">
        <w:tab/>
        <w:t>Procedures in wireline 5G access network</w:t>
      </w:r>
      <w:bookmarkEnd w:id="300"/>
    </w:p>
    <w:p w14:paraId="5D5935DC" w14:textId="77777777" w:rsidR="00933A4F" w:rsidRPr="00F362FC" w:rsidRDefault="004E09DC" w:rsidP="00F362FC">
      <w:pPr>
        <w:pStyle w:val="TH"/>
      </w:pPr>
      <w:r>
        <w:rPr>
          <w:noProof/>
        </w:rPr>
        <w:object w:dxaOrig="8817" w:dyaOrig="5666" w14:anchorId="513FF2DB">
          <v:shape id="_x0000_i1054" type="#_x0000_t75" alt="" style="width:440.15pt;height:281.9pt;mso-width-percent:0;mso-height-percent:0;mso-width-percent:0;mso-height-percent:0" o:ole="">
            <v:imagedata r:id="rId70" o:title=""/>
          </v:shape>
          <o:OLEObject Type="Embed" ProgID="Word.Picture.8" ShapeID="_x0000_i1054" DrawAspect="Content" ObjectID="_1786513611" r:id="rId71"/>
        </w:object>
      </w:r>
    </w:p>
    <w:p w14:paraId="42741323" w14:textId="77777777" w:rsidR="00933A4F" w:rsidRPr="00F362FC" w:rsidRDefault="00933A4F" w:rsidP="00F362FC">
      <w:pPr>
        <w:pStyle w:val="TF"/>
        <w:rPr>
          <w:lang w:val="en-US"/>
        </w:rPr>
      </w:pPr>
      <w:r w:rsidRPr="00F362FC">
        <w:rPr>
          <w:lang w:val="en-US"/>
        </w:rPr>
        <w:t>Figure 6.17.3.1-1: High-level procedure of the solution for W-AGF and 5G-RG</w:t>
      </w:r>
    </w:p>
    <w:p w14:paraId="7F076723" w14:textId="69753071" w:rsidR="00C73406" w:rsidRDefault="00C73406" w:rsidP="00C73406">
      <w:pPr>
        <w:pStyle w:val="B1"/>
      </w:pPr>
      <w:r>
        <w:t>1.</w:t>
      </w:r>
      <w:r>
        <w:tab/>
        <w:t xml:space="preserve">Steps 1-2a specified in clause 7.3.1.1 of </w:t>
      </w:r>
      <w:r w:rsidR="00E87EFC">
        <w:t>TS 23.316 [</w:t>
      </w:r>
      <w:r>
        <w:t>17], with the difference that the 5G-RG 5GSM Core Network Capability included in the PDU Session Establishment Request within the N1 SM container indicates whether the 5G-RG supports ECN marking for L4S.</w:t>
      </w:r>
    </w:p>
    <w:p w14:paraId="3294B17B" w14:textId="77777777" w:rsidR="00C73406" w:rsidRDefault="00C73406" w:rsidP="00C73406">
      <w:pPr>
        <w:pStyle w:val="B1"/>
      </w:pPr>
      <w:r>
        <w:t>2a.</w:t>
      </w:r>
      <w:r>
        <w:tab/>
        <w:t>The N2 SM information carries information that the AMF shall forward to the W-AGF which includes: For each QoS Flow, an ECN marking for L4S indicator to W-5GAN in the case of ECN marking for L4S in W-5GAN.</w:t>
      </w:r>
    </w:p>
    <w:p w14:paraId="4EDF0529" w14:textId="77777777" w:rsidR="00C73406" w:rsidRDefault="00C73406" w:rsidP="00C73406">
      <w:pPr>
        <w:pStyle w:val="B1"/>
      </w:pPr>
      <w:r>
        <w:tab/>
        <w:t>The N1 SM container that the AMF shall provide to the 5G-RG contains the: For each QoS Flow, an ECN marking for L4S indicator to 5G-RG in the case of ECN marking for L4S in the 5G-RG, if the 5G-RG indicated support for ECN marking for L4S.</w:t>
      </w:r>
    </w:p>
    <w:p w14:paraId="1966D2D7" w14:textId="77777777" w:rsidR="00C73406" w:rsidRDefault="00C73406" w:rsidP="00C73406">
      <w:pPr>
        <w:pStyle w:val="B1"/>
      </w:pPr>
      <w:r>
        <w:t>2b.</w:t>
      </w:r>
      <w:r>
        <w:tab/>
        <w:t>The AMF shall under request of the SMF send a N2 PDU Session Resource Setup Request message, which includes the ECN marking for L4S indicator, to W-AGF to establish the access resources for this PDU Session.</w:t>
      </w:r>
    </w:p>
    <w:p w14:paraId="5A4BCF8A" w14:textId="77777777" w:rsidR="00C73406" w:rsidRDefault="00C73406" w:rsidP="00C73406">
      <w:pPr>
        <w:pStyle w:val="B1"/>
      </w:pPr>
      <w:r>
        <w:t>3.</w:t>
      </w:r>
      <w:r>
        <w:tab/>
        <w:t>Based on the QoS flows and QoS parameters received in the previous step, W-AGF determines the corresponding L4S-enabled wireline QoS resource needed for the PDU session.</w:t>
      </w:r>
    </w:p>
    <w:p w14:paraId="3EA035AE" w14:textId="77777777" w:rsidR="00C73406" w:rsidRDefault="00C73406" w:rsidP="00C73406">
      <w:pPr>
        <w:pStyle w:val="B1"/>
      </w:pPr>
      <w:r>
        <w:t>4.</w:t>
      </w:r>
      <w:r>
        <w:tab/>
        <w:t>The W-AGF sets up the W-UP resources for the PDU session.</w:t>
      </w:r>
    </w:p>
    <w:p w14:paraId="3EB20A8E" w14:textId="77777777" w:rsidR="00C73406" w:rsidRDefault="00C73406" w:rsidP="00C73406">
      <w:pPr>
        <w:pStyle w:val="B1"/>
      </w:pPr>
      <w:r>
        <w:t>5.</w:t>
      </w:r>
      <w:r>
        <w:tab/>
        <w:t>After all W-UP resources are established, the W-AGF shall forward to 5G-RG via the W-CP signalling connection the PDU Session Establishment Accept message (including the ECN marking for L4S indicator) received in step 2b.</w:t>
      </w:r>
    </w:p>
    <w:p w14:paraId="7CBF3FC0" w14:textId="77777777" w:rsidR="00C73406" w:rsidRDefault="00C73406" w:rsidP="00C73406">
      <w:pPr>
        <w:pStyle w:val="B1"/>
      </w:pPr>
      <w:r>
        <w:t>6.</w:t>
      </w:r>
      <w:r>
        <w:tab/>
        <w:t>The W-AGF shall send to AMF an N2 PDU Session Resource Setup Response including established QoS Flows status (active/not active) for ECN marking for L4S in wireline access.</w:t>
      </w:r>
    </w:p>
    <w:p w14:paraId="51F3E2A1" w14:textId="4178FF15" w:rsidR="00C73406" w:rsidRDefault="00C73406" w:rsidP="00C73406">
      <w:pPr>
        <w:pStyle w:val="B1"/>
      </w:pPr>
      <w:r>
        <w:t>7.</w:t>
      </w:r>
      <w:r>
        <w:tab/>
        <w:t xml:space="preserve">All steps specified after step 14 in clause 4.3.2.2.1 of </w:t>
      </w:r>
      <w:r w:rsidR="00E87EFC">
        <w:t>TS 23.502 [</w:t>
      </w:r>
      <w:r>
        <w:t>3] are executed according to the PDU Session Establishment procedure over 3GPP access.</w:t>
      </w:r>
    </w:p>
    <w:p w14:paraId="06E4343F" w14:textId="77777777" w:rsidR="00C73406" w:rsidRDefault="00C73406" w:rsidP="00C73406">
      <w:r>
        <w:t>Similar procedures would be applicable for the 5G-RG connected to 5GC via NG-RAN.</w:t>
      </w:r>
    </w:p>
    <w:p w14:paraId="2B46F507" w14:textId="77777777" w:rsidR="00933A4F" w:rsidRDefault="00933A4F" w:rsidP="00F362FC">
      <w:pPr>
        <w:pStyle w:val="Heading4"/>
      </w:pPr>
      <w:bookmarkStart w:id="301" w:name="_Toc175896386"/>
      <w:r w:rsidRPr="00F362FC">
        <w:lastRenderedPageBreak/>
        <w:t>6.17.3.2</w:t>
      </w:r>
      <w:r w:rsidRPr="00F362FC">
        <w:tab/>
        <w:t>Procedures in untrusted non-3GPP access</w:t>
      </w:r>
      <w:bookmarkEnd w:id="301"/>
    </w:p>
    <w:p w14:paraId="014BCD76" w14:textId="29B38C8C" w:rsidR="00C73406" w:rsidRDefault="004E09DC" w:rsidP="00C76F30">
      <w:pPr>
        <w:pStyle w:val="TH"/>
      </w:pPr>
      <w:r>
        <w:rPr>
          <w:noProof/>
        </w:rPr>
        <w:object w:dxaOrig="7710" w:dyaOrig="4860" w14:anchorId="6DE311AE">
          <v:shape id="_x0000_i1055" type="#_x0000_t75" alt="" style="width:385.15pt;height:241.15pt;mso-width-percent:0;mso-height-percent:0;mso-width-percent:0;mso-height-percent:0" o:ole="">
            <v:imagedata r:id="rId72" o:title=""/>
          </v:shape>
          <o:OLEObject Type="Embed" ProgID="Word.Picture.8" ShapeID="_x0000_i1055" DrawAspect="Content" ObjectID="_1786513612" r:id="rId73"/>
        </w:object>
      </w:r>
    </w:p>
    <w:p w14:paraId="24B5F0E0" w14:textId="77777777" w:rsidR="00933A4F" w:rsidRPr="00C73406" w:rsidRDefault="00933A4F" w:rsidP="00F362FC">
      <w:pPr>
        <w:pStyle w:val="TF"/>
      </w:pPr>
      <w:r w:rsidRPr="00C73406">
        <w:t>Figure 6.17.3.2-1: High-level procedure for untrusted non-3GPP access</w:t>
      </w:r>
    </w:p>
    <w:p w14:paraId="1708A377" w14:textId="48611406" w:rsidR="00133E9D" w:rsidRDefault="00133E9D" w:rsidP="00133E9D">
      <w:pPr>
        <w:pStyle w:val="B1"/>
      </w:pPr>
      <w:r>
        <w:t>1.</w:t>
      </w:r>
      <w:r>
        <w:tab/>
        <w:t xml:space="preserve">Steps 1-2a specified in clause 4.12.5 of </w:t>
      </w:r>
      <w:r w:rsidR="00E87EFC">
        <w:t>TS 23.502 [</w:t>
      </w:r>
      <w:r>
        <w:t>3], with the difference that the N2 SM information carries information that the AMF shall forward to the N3IWF which includes: For each QoS Flow, an ECN marking for L4S indicator in the case of ECN marking for L4S in untrusted non-3GPP access.</w:t>
      </w:r>
    </w:p>
    <w:p w14:paraId="7A695BB8" w14:textId="77777777" w:rsidR="00133E9D" w:rsidRDefault="00133E9D" w:rsidP="00133E9D">
      <w:pPr>
        <w:pStyle w:val="B1"/>
      </w:pPr>
      <w:r>
        <w:t>2.</w:t>
      </w:r>
      <w:r>
        <w:tab/>
        <w:t>The AMF shall under request of the SMF send a N2 PDU Session Resource Setup Request message, which includes the ECN marking for L4S indicator, to N3IWF to establish the non-3GPP access resources for this PDU Session.</w:t>
      </w:r>
    </w:p>
    <w:p w14:paraId="45609C51" w14:textId="77777777" w:rsidR="00133E9D" w:rsidRDefault="00133E9D" w:rsidP="00133E9D">
      <w:pPr>
        <w:pStyle w:val="B1"/>
      </w:pPr>
      <w:r>
        <w:t>3.</w:t>
      </w:r>
      <w:r>
        <w:tab/>
        <w:t>For an L4S-enabled QoS Flow, N3IWF establishes a dedicated IPsec Child SA.</w:t>
      </w:r>
    </w:p>
    <w:p w14:paraId="5A2C76F3" w14:textId="77777777" w:rsidR="00133E9D" w:rsidRDefault="00133E9D" w:rsidP="00133E9D">
      <w:pPr>
        <w:pStyle w:val="B1"/>
      </w:pPr>
      <w:r>
        <w:t>4.</w:t>
      </w:r>
      <w:r>
        <w:tab/>
        <w:t>The N3IWF shall send to UE an IKE Create_Child_SA request which may include a DSCP value associated with the Child SA, based on operator policy.</w:t>
      </w:r>
    </w:p>
    <w:p w14:paraId="76ECB326" w14:textId="6AC662A6" w:rsidR="00133E9D" w:rsidRDefault="00133E9D" w:rsidP="00133E9D">
      <w:pPr>
        <w:pStyle w:val="B1"/>
      </w:pPr>
      <w:r>
        <w:t>5.</w:t>
      </w:r>
      <w:r>
        <w:tab/>
        <w:t xml:space="preserve">Steps 4b-7 specified in clause 4.12.5 of </w:t>
      </w:r>
      <w:r w:rsidR="00E87EFC">
        <w:t>TS 23.502 [</w:t>
      </w:r>
      <w:r>
        <w:t>3] are executed according to the PDU Session Establishment procedure via untrusted non-3GPP access.</w:t>
      </w:r>
    </w:p>
    <w:p w14:paraId="5EE36F41" w14:textId="77777777" w:rsidR="00133E9D" w:rsidRDefault="00133E9D" w:rsidP="00133E9D">
      <w:pPr>
        <w:pStyle w:val="B1"/>
      </w:pPr>
      <w:r>
        <w:t>6.</w:t>
      </w:r>
      <w:r>
        <w:tab/>
        <w:t>On the user-plane, PDUs belonging to L4S-enabled QoS flow are transferred over dedicated IPsec child SA. If a DSCP value is included, then the UE and the N3IWF shall mark all IP packets sent over this Child SA with this DSCP value.</w:t>
      </w:r>
    </w:p>
    <w:p w14:paraId="4449C7A4" w14:textId="520A4E2E" w:rsidR="00933A4F" w:rsidRDefault="00933A4F" w:rsidP="00F362FC">
      <w:pPr>
        <w:pStyle w:val="Heading4"/>
      </w:pPr>
      <w:bookmarkStart w:id="302" w:name="_Toc175896387"/>
      <w:r w:rsidRPr="00F362FC">
        <w:lastRenderedPageBreak/>
        <w:t>6.17.3.3</w:t>
      </w:r>
      <w:r w:rsidRPr="00F362FC">
        <w:tab/>
        <w:t>Procedures in trusted non-3GPP access</w:t>
      </w:r>
      <w:bookmarkEnd w:id="302"/>
    </w:p>
    <w:p w14:paraId="0FD37CC3" w14:textId="395BCFA8" w:rsidR="00913ACC" w:rsidRDefault="004E09DC" w:rsidP="00C76F30">
      <w:pPr>
        <w:pStyle w:val="TH"/>
      </w:pPr>
      <w:r>
        <w:rPr>
          <w:noProof/>
        </w:rPr>
        <w:object w:dxaOrig="9636" w:dyaOrig="5950" w14:anchorId="6596D696">
          <v:shape id="_x0000_i1056" type="#_x0000_t75" alt="" style="width:481.6pt;height:294.8pt;mso-width-percent:0;mso-height-percent:0;mso-width-percent:0;mso-height-percent:0" o:ole="">
            <v:imagedata r:id="rId74" o:title=""/>
          </v:shape>
          <o:OLEObject Type="Embed" ProgID="Word.Picture.8" ShapeID="_x0000_i1056" DrawAspect="Content" ObjectID="_1786513613" r:id="rId75"/>
        </w:object>
      </w:r>
    </w:p>
    <w:p w14:paraId="14A79374" w14:textId="77777777" w:rsidR="00933A4F" w:rsidRPr="00F362FC" w:rsidRDefault="00933A4F" w:rsidP="00F362FC">
      <w:pPr>
        <w:pStyle w:val="TF"/>
        <w:rPr>
          <w:lang w:val="en-US"/>
        </w:rPr>
      </w:pPr>
      <w:r w:rsidRPr="00F362FC">
        <w:rPr>
          <w:lang w:val="en-US"/>
        </w:rPr>
        <w:t>Figure 6.17.3.3-1: High-level procedure for trusted non-3GPP access</w:t>
      </w:r>
    </w:p>
    <w:p w14:paraId="66EA9D98" w14:textId="58B85A3B" w:rsidR="00133E9D" w:rsidRDefault="00133E9D" w:rsidP="00133E9D">
      <w:pPr>
        <w:pStyle w:val="B1"/>
        <w:rPr>
          <w:lang w:val="en-US" w:eastAsia="ko-KR"/>
        </w:rPr>
      </w:pPr>
      <w:r>
        <w:rPr>
          <w:lang w:val="en-US" w:eastAsia="ko-KR"/>
        </w:rPr>
        <w:t>1.</w:t>
      </w:r>
      <w:r>
        <w:rPr>
          <w:lang w:val="en-US" w:eastAsia="ko-KR"/>
        </w:rPr>
        <w:tab/>
        <w:t xml:space="preserve">Steps 1-2a specified in clause 4.12.5 with the modifications specified in clause 4.12a.5 of </w:t>
      </w:r>
      <w:r w:rsidR="00E87EFC">
        <w:rPr>
          <w:lang w:val="en-US" w:eastAsia="ko-KR"/>
        </w:rPr>
        <w:t>TS 23.502 [</w:t>
      </w:r>
      <w:r>
        <w:rPr>
          <w:lang w:val="en-US" w:eastAsia="ko-KR"/>
        </w:rPr>
        <w:t>3], with the difference that the N2 SM information carries information that the AMF shall forward to the TNGF which includes: For each QoS Flow, an ECN marking for L4S indicator in the case of ECN marking for L4S in trusted non-3GPP access.</w:t>
      </w:r>
    </w:p>
    <w:p w14:paraId="4AC2700A" w14:textId="77777777" w:rsidR="00133E9D" w:rsidRDefault="00133E9D" w:rsidP="00133E9D">
      <w:pPr>
        <w:pStyle w:val="B1"/>
        <w:rPr>
          <w:lang w:val="en-US" w:eastAsia="ko-KR"/>
        </w:rPr>
      </w:pPr>
      <w:r>
        <w:rPr>
          <w:lang w:val="en-US" w:eastAsia="ko-KR"/>
        </w:rPr>
        <w:t>2.</w:t>
      </w:r>
      <w:r>
        <w:rPr>
          <w:lang w:val="en-US" w:eastAsia="ko-KR"/>
        </w:rPr>
        <w:tab/>
        <w:t>The AMF shall under request of the SMF send a N2 PDU Session Resource Setup Request message, which includes the ECN marking for L4S indicator, to TNGF to establish the non-3GPP access resources for this PDU Session.</w:t>
      </w:r>
    </w:p>
    <w:p w14:paraId="603B74BF" w14:textId="77777777" w:rsidR="00133E9D" w:rsidRDefault="00133E9D" w:rsidP="00133E9D">
      <w:pPr>
        <w:pStyle w:val="B1"/>
        <w:rPr>
          <w:lang w:val="en-US" w:eastAsia="ko-KR"/>
        </w:rPr>
      </w:pPr>
      <w:r>
        <w:rPr>
          <w:lang w:val="en-US" w:eastAsia="ko-KR"/>
        </w:rPr>
        <w:t>3.</w:t>
      </w:r>
      <w:r>
        <w:rPr>
          <w:lang w:val="en-US" w:eastAsia="ko-KR"/>
        </w:rPr>
        <w:tab/>
        <w:t>For an L4S-enabled QoS Flow, TNGF establishes a dedicated IPsec Child SA.</w:t>
      </w:r>
    </w:p>
    <w:p w14:paraId="27C5F68E" w14:textId="77777777" w:rsidR="00133E9D" w:rsidRDefault="00133E9D" w:rsidP="00133E9D">
      <w:pPr>
        <w:pStyle w:val="B1"/>
        <w:rPr>
          <w:lang w:val="en-US" w:eastAsia="ko-KR"/>
        </w:rPr>
      </w:pPr>
      <w:r>
        <w:rPr>
          <w:lang w:val="en-US" w:eastAsia="ko-KR"/>
        </w:rPr>
        <w:t>4.</w:t>
      </w:r>
      <w:r>
        <w:rPr>
          <w:lang w:val="en-US" w:eastAsia="ko-KR"/>
        </w:rPr>
        <w:tab/>
        <w:t>The TNGF shall send to UE an IKE Create_Child_SA request which may include a DSCP value associated with the Child SA, based on operator policy.</w:t>
      </w:r>
    </w:p>
    <w:p w14:paraId="6FBAC9B1" w14:textId="082741EF" w:rsidR="00133E9D" w:rsidRDefault="00133E9D" w:rsidP="00133E9D">
      <w:pPr>
        <w:pStyle w:val="B1"/>
        <w:rPr>
          <w:lang w:val="en-US" w:eastAsia="ko-KR"/>
        </w:rPr>
      </w:pPr>
      <w:r>
        <w:rPr>
          <w:lang w:val="en-US" w:eastAsia="ko-KR"/>
        </w:rPr>
        <w:t>5.</w:t>
      </w:r>
      <w:r>
        <w:rPr>
          <w:lang w:val="en-US" w:eastAsia="ko-KR"/>
        </w:rPr>
        <w:tab/>
        <w:t xml:space="preserve">Steps 4b-7 specified in clause 4.12.5 with the modifications specified in clause 4.12a.5 of </w:t>
      </w:r>
      <w:r w:rsidR="00E87EFC">
        <w:rPr>
          <w:lang w:val="en-US" w:eastAsia="ko-KR"/>
        </w:rPr>
        <w:t>TS 23.502 [</w:t>
      </w:r>
      <w:r>
        <w:rPr>
          <w:lang w:val="en-US" w:eastAsia="ko-KR"/>
        </w:rPr>
        <w:t>3] are executed according to the PDU Session Establishment procedure via trusted non-3GPP access.</w:t>
      </w:r>
    </w:p>
    <w:p w14:paraId="294E0CDC" w14:textId="77777777" w:rsidR="00133E9D" w:rsidRDefault="00133E9D" w:rsidP="00133E9D">
      <w:pPr>
        <w:pStyle w:val="B1"/>
        <w:rPr>
          <w:lang w:val="en-US" w:eastAsia="ko-KR"/>
        </w:rPr>
      </w:pPr>
      <w:r>
        <w:rPr>
          <w:lang w:val="en-US" w:eastAsia="ko-KR"/>
        </w:rPr>
        <w:t>6.</w:t>
      </w:r>
      <w:r>
        <w:rPr>
          <w:lang w:val="en-US" w:eastAsia="ko-KR"/>
        </w:rPr>
        <w:tab/>
        <w:t>On the user-plane, PDUs belonging to L4S-enabled QoS flow are transferred over dedicated IPsec child SA. If a DSCP value is included, then the UE and the TNGF shall mark all IP packets sent over this Child SA with this DSCP value.</w:t>
      </w:r>
    </w:p>
    <w:p w14:paraId="635E9680" w14:textId="354FD99D" w:rsidR="00933A4F" w:rsidRPr="00F362FC" w:rsidRDefault="00933A4F" w:rsidP="00F362FC">
      <w:pPr>
        <w:pStyle w:val="Heading3"/>
        <w:rPr>
          <w:lang w:val="en-US" w:eastAsia="ko-KR"/>
        </w:rPr>
      </w:pPr>
      <w:bookmarkStart w:id="303" w:name="_Toc175896388"/>
      <w:r w:rsidRPr="00F362FC">
        <w:rPr>
          <w:lang w:val="en-US" w:eastAsia="ko-KR"/>
        </w:rPr>
        <w:t>6.17.4</w:t>
      </w:r>
      <w:r w:rsidRPr="00F362FC">
        <w:rPr>
          <w:lang w:val="en-US" w:eastAsia="ko-KR"/>
        </w:rPr>
        <w:tab/>
        <w:t>Impacts on services, entities and interfaces</w:t>
      </w:r>
      <w:bookmarkEnd w:id="303"/>
    </w:p>
    <w:p w14:paraId="3EC09480" w14:textId="77777777" w:rsidR="00933A4F" w:rsidRPr="00F362FC" w:rsidRDefault="00933A4F" w:rsidP="00F362FC">
      <w:pPr>
        <w:pStyle w:val="Heading4"/>
      </w:pPr>
      <w:bookmarkStart w:id="304" w:name="_Toc175896389"/>
      <w:r w:rsidRPr="00F362FC">
        <w:t>6.17.4.1</w:t>
      </w:r>
      <w:r w:rsidRPr="00F362FC">
        <w:tab/>
        <w:t>Wireline non-3GPP 5G access network</w:t>
      </w:r>
      <w:bookmarkEnd w:id="304"/>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lastRenderedPageBreak/>
        <w:t>-</w:t>
      </w:r>
      <w:r w:rsidRPr="00F362FC">
        <w:rPr>
          <w:lang w:val="en-US" w:eastAsia="en-US"/>
        </w:rPr>
        <w:tab/>
        <w:t>Mapping of L4S-enabled QoS profile to L4S-enabled W-UP resource.</w:t>
      </w:r>
    </w:p>
    <w:p w14:paraId="3DE45457" w14:textId="42C2FB91" w:rsidR="00933A4F" w:rsidRPr="00F362FC" w:rsidRDefault="00933A4F" w:rsidP="00F362FC">
      <w:pPr>
        <w:pStyle w:val="B1"/>
        <w:rPr>
          <w:lang w:val="en-US" w:eastAsia="en-US"/>
        </w:rPr>
      </w:pPr>
      <w:r w:rsidRPr="00F362FC">
        <w:rPr>
          <w:lang w:val="en-US" w:eastAsia="en-US"/>
        </w:rPr>
        <w:t>-</w:t>
      </w:r>
      <w:r w:rsidRPr="00F362FC">
        <w:rPr>
          <w:lang w:val="en-US" w:eastAsia="en-US"/>
        </w:rPr>
        <w:tab/>
        <w:t xml:space="preserve">Supports ECN marking for L4S like NG-RAN node as specified in </w:t>
      </w:r>
      <w:r w:rsidR="00E87EFC" w:rsidRPr="00F362FC">
        <w:rPr>
          <w:lang w:val="en-US" w:eastAsia="en-US"/>
        </w:rPr>
        <w:t>TS</w:t>
      </w:r>
      <w:r w:rsidR="00E87EFC">
        <w:rPr>
          <w:lang w:val="en-US" w:eastAsia="en-US"/>
        </w:rPr>
        <w:t> </w:t>
      </w:r>
      <w:r w:rsidR="00E87EFC" w:rsidRPr="00F362FC">
        <w:rPr>
          <w:lang w:val="en-US" w:eastAsia="en-US"/>
        </w:rPr>
        <w:t>23.501</w:t>
      </w:r>
      <w:r w:rsidR="00E87EFC">
        <w:rPr>
          <w:lang w:val="en-US" w:eastAsia="en-US"/>
        </w:rPr>
        <w:t> </w:t>
      </w:r>
      <w:r w:rsidR="00E87EFC" w:rsidRPr="00F362FC">
        <w:rPr>
          <w:lang w:val="en-US" w:eastAsia="en-US"/>
        </w:rPr>
        <w:t>[</w:t>
      </w:r>
      <w:r w:rsidRPr="00F362FC">
        <w:rPr>
          <w:lang w:val="en-US" w:eastAsia="en-US"/>
        </w:rPr>
        <w:t>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5BE9C3BD" w14:textId="77777777" w:rsidR="00933A4F" w:rsidRPr="00F362FC" w:rsidRDefault="00933A4F" w:rsidP="00F362FC">
      <w:pPr>
        <w:pStyle w:val="Heading4"/>
      </w:pPr>
      <w:bookmarkStart w:id="305" w:name="_Toc175896390"/>
      <w:r w:rsidRPr="00F362FC">
        <w:t>6.17.4.2</w:t>
      </w:r>
      <w:r w:rsidRPr="00F362FC">
        <w:tab/>
        <w:t>Wireless non-3GPP 5G access network</w:t>
      </w:r>
      <w:bookmarkEnd w:id="305"/>
    </w:p>
    <w:p w14:paraId="3206FDC3" w14:textId="77777777" w:rsidR="00933A4F" w:rsidRPr="00F362FC" w:rsidRDefault="00933A4F" w:rsidP="009263D7">
      <w:pPr>
        <w:rPr>
          <w:lang w:val="en-US" w:eastAsia="ko-KR"/>
        </w:rPr>
      </w:pPr>
      <w:r w:rsidRPr="009263D7">
        <w:t>Table 6.17.4.2-1 summarizes the alternative solutions described in clauses 6.17.2.3 and 6.17.2.4.</w:t>
      </w:r>
    </w:p>
    <w:p w14:paraId="5141E08E" w14:textId="77777777" w:rsidR="00933A4F" w:rsidRPr="00913ACC" w:rsidRDefault="00933A4F" w:rsidP="00F362FC">
      <w:pPr>
        <w:pStyle w:val="TH"/>
      </w:pPr>
      <w:r w:rsidRPr="00913ACC">
        <w:t>Table 6.17.4.2-1: Summary of alternative solutions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13ACC" w:rsidRPr="009263D7" w14:paraId="40C53E2D" w14:textId="77777777" w:rsidTr="009263D7">
        <w:trPr>
          <w:cantSplit/>
        </w:trPr>
        <w:tc>
          <w:tcPr>
            <w:tcW w:w="1170" w:type="dxa"/>
            <w:tcBorders>
              <w:bottom w:val="nil"/>
            </w:tcBorders>
            <w:shd w:val="clear" w:color="auto" w:fill="D9D9D9" w:themeFill="background1" w:themeFillShade="D9"/>
          </w:tcPr>
          <w:p w14:paraId="675082B2" w14:textId="79032BF5" w:rsidR="00913ACC" w:rsidRPr="009263D7" w:rsidRDefault="00913ACC" w:rsidP="00913ACC">
            <w:pPr>
              <w:pStyle w:val="TAH"/>
              <w:rPr>
                <w:sz w:val="16"/>
                <w:szCs w:val="16"/>
              </w:rPr>
            </w:pPr>
            <w:r w:rsidRPr="009263D7">
              <w:rPr>
                <w:sz w:val="16"/>
                <w:szCs w:val="16"/>
              </w:rPr>
              <w:t>Congestion</w:t>
            </w:r>
          </w:p>
        </w:tc>
        <w:tc>
          <w:tcPr>
            <w:tcW w:w="5760" w:type="dxa"/>
            <w:gridSpan w:val="4"/>
            <w:shd w:val="clear" w:color="auto" w:fill="D9D9D9" w:themeFill="background1" w:themeFillShade="D9"/>
          </w:tcPr>
          <w:p w14:paraId="16B2E213" w14:textId="7945AAE7" w:rsidR="00913ACC" w:rsidRPr="009263D7" w:rsidRDefault="00913ACC" w:rsidP="00913ACC">
            <w:pPr>
              <w:pStyle w:val="TAH"/>
              <w:rPr>
                <w:sz w:val="16"/>
                <w:szCs w:val="16"/>
              </w:rPr>
            </w:pPr>
            <w:r w:rsidRPr="009263D7">
              <w:rPr>
                <w:sz w:val="16"/>
                <w:szCs w:val="16"/>
              </w:rPr>
              <w:t>ECN Support (i.e. Marking or Copying) for L4S performed by</w:t>
            </w:r>
          </w:p>
        </w:tc>
        <w:tc>
          <w:tcPr>
            <w:tcW w:w="2790" w:type="dxa"/>
            <w:tcBorders>
              <w:bottom w:val="nil"/>
            </w:tcBorders>
            <w:shd w:val="clear" w:color="auto" w:fill="D9D9D9" w:themeFill="background1" w:themeFillShade="D9"/>
            <w:vAlign w:val="center"/>
          </w:tcPr>
          <w:p w14:paraId="6797AC98" w14:textId="77777777" w:rsidR="00913ACC" w:rsidRPr="009263D7" w:rsidRDefault="00913ACC" w:rsidP="00913ACC">
            <w:pPr>
              <w:pStyle w:val="TAH"/>
              <w:rPr>
                <w:sz w:val="16"/>
                <w:szCs w:val="16"/>
              </w:rPr>
            </w:pPr>
            <w:r w:rsidRPr="009263D7">
              <w:rPr>
                <w:sz w:val="16"/>
                <w:szCs w:val="16"/>
              </w:rPr>
              <w:t>Comments</w:t>
            </w:r>
          </w:p>
        </w:tc>
      </w:tr>
      <w:tr w:rsidR="00913ACC" w:rsidRPr="009263D7" w14:paraId="73EA2A89" w14:textId="77777777" w:rsidTr="009263D7">
        <w:trPr>
          <w:cantSplit/>
        </w:trPr>
        <w:tc>
          <w:tcPr>
            <w:tcW w:w="1170" w:type="dxa"/>
            <w:tcBorders>
              <w:top w:val="nil"/>
            </w:tcBorders>
            <w:shd w:val="clear" w:color="auto" w:fill="D9D9D9" w:themeFill="background1" w:themeFillShade="D9"/>
          </w:tcPr>
          <w:p w14:paraId="69EF20F5" w14:textId="09BA3C5C" w:rsidR="00913ACC" w:rsidRPr="009263D7" w:rsidRDefault="00913ACC" w:rsidP="00913ACC">
            <w:pPr>
              <w:pStyle w:val="TAH"/>
              <w:rPr>
                <w:sz w:val="16"/>
                <w:szCs w:val="16"/>
              </w:rPr>
            </w:pPr>
            <w:r w:rsidRPr="009263D7">
              <w:rPr>
                <w:sz w:val="16"/>
                <w:szCs w:val="16"/>
              </w:rPr>
              <w:t>Detected in</w:t>
            </w:r>
          </w:p>
        </w:tc>
        <w:tc>
          <w:tcPr>
            <w:tcW w:w="1440" w:type="dxa"/>
            <w:shd w:val="clear" w:color="auto" w:fill="D9D9D9" w:themeFill="background1" w:themeFillShade="D9"/>
          </w:tcPr>
          <w:p w14:paraId="15D04454" w14:textId="77777777" w:rsidR="00913ACC" w:rsidRPr="009263D7" w:rsidRDefault="00913ACC" w:rsidP="00913ACC">
            <w:pPr>
              <w:pStyle w:val="TAH"/>
              <w:rPr>
                <w:sz w:val="16"/>
                <w:szCs w:val="16"/>
              </w:rPr>
            </w:pPr>
            <w:r w:rsidRPr="009263D7">
              <w:rPr>
                <w:sz w:val="16"/>
                <w:szCs w:val="16"/>
              </w:rPr>
              <w:t>UE</w:t>
            </w:r>
          </w:p>
        </w:tc>
        <w:tc>
          <w:tcPr>
            <w:tcW w:w="1440" w:type="dxa"/>
            <w:shd w:val="clear" w:color="auto" w:fill="D9D9D9" w:themeFill="background1" w:themeFillShade="D9"/>
          </w:tcPr>
          <w:p w14:paraId="71D9FE83" w14:textId="77777777" w:rsidR="00913ACC" w:rsidRPr="009263D7" w:rsidRDefault="00913ACC" w:rsidP="00913ACC">
            <w:pPr>
              <w:pStyle w:val="TAH"/>
              <w:rPr>
                <w:sz w:val="16"/>
                <w:szCs w:val="16"/>
              </w:rPr>
            </w:pPr>
            <w:r w:rsidRPr="009263D7">
              <w:rPr>
                <w:sz w:val="16"/>
                <w:szCs w:val="16"/>
              </w:rPr>
              <w:t>N3IWF</w:t>
            </w:r>
          </w:p>
        </w:tc>
        <w:tc>
          <w:tcPr>
            <w:tcW w:w="1440" w:type="dxa"/>
            <w:shd w:val="clear" w:color="auto" w:fill="D9D9D9" w:themeFill="background1" w:themeFillShade="D9"/>
          </w:tcPr>
          <w:p w14:paraId="5305EA0A" w14:textId="77777777" w:rsidR="00913ACC" w:rsidRPr="009263D7" w:rsidRDefault="00913ACC" w:rsidP="00913ACC">
            <w:pPr>
              <w:pStyle w:val="TAH"/>
              <w:rPr>
                <w:sz w:val="16"/>
                <w:szCs w:val="16"/>
              </w:rPr>
            </w:pPr>
            <w:r w:rsidRPr="009263D7">
              <w:rPr>
                <w:sz w:val="16"/>
                <w:szCs w:val="16"/>
              </w:rPr>
              <w:t>TNGF</w:t>
            </w:r>
          </w:p>
        </w:tc>
        <w:tc>
          <w:tcPr>
            <w:tcW w:w="1440" w:type="dxa"/>
            <w:shd w:val="clear" w:color="auto" w:fill="D9D9D9" w:themeFill="background1" w:themeFillShade="D9"/>
          </w:tcPr>
          <w:p w14:paraId="24F0649D" w14:textId="77777777" w:rsidR="00913ACC" w:rsidRPr="009263D7" w:rsidRDefault="00913ACC" w:rsidP="00913ACC">
            <w:pPr>
              <w:pStyle w:val="TAH"/>
              <w:rPr>
                <w:sz w:val="16"/>
                <w:szCs w:val="16"/>
              </w:rPr>
            </w:pPr>
            <w:r w:rsidRPr="009263D7">
              <w:rPr>
                <w:sz w:val="16"/>
                <w:szCs w:val="16"/>
              </w:rPr>
              <w:t>PSA UPF</w:t>
            </w:r>
          </w:p>
        </w:tc>
        <w:tc>
          <w:tcPr>
            <w:tcW w:w="2790" w:type="dxa"/>
            <w:tcBorders>
              <w:top w:val="nil"/>
            </w:tcBorders>
            <w:shd w:val="clear" w:color="auto" w:fill="D9D9D9" w:themeFill="background1" w:themeFillShade="D9"/>
          </w:tcPr>
          <w:p w14:paraId="3550B2DA" w14:textId="77777777" w:rsidR="00913ACC" w:rsidRPr="009263D7" w:rsidRDefault="00913ACC" w:rsidP="00913ACC">
            <w:pPr>
              <w:pStyle w:val="TAH"/>
              <w:rPr>
                <w:sz w:val="16"/>
                <w:szCs w:val="16"/>
              </w:rPr>
            </w:pPr>
          </w:p>
        </w:tc>
      </w:tr>
      <w:tr w:rsidR="00933A4F" w:rsidRPr="009263D7" w14:paraId="727779B8" w14:textId="77777777" w:rsidTr="009263D7">
        <w:trPr>
          <w:cantSplit/>
        </w:trPr>
        <w:tc>
          <w:tcPr>
            <w:tcW w:w="1170" w:type="dxa"/>
            <w:shd w:val="clear" w:color="auto" w:fill="D9D9D9" w:themeFill="background1" w:themeFillShade="D9"/>
          </w:tcPr>
          <w:p w14:paraId="796EC5B3" w14:textId="77777777" w:rsidR="00933A4F" w:rsidRPr="009263D7" w:rsidRDefault="00933A4F" w:rsidP="00913ACC">
            <w:pPr>
              <w:pStyle w:val="TAC"/>
              <w:rPr>
                <w:sz w:val="16"/>
                <w:szCs w:val="16"/>
              </w:rPr>
            </w:pPr>
            <w:r w:rsidRPr="009263D7">
              <w:rPr>
                <w:sz w:val="16"/>
                <w:szCs w:val="16"/>
              </w:rPr>
              <w:t>UL @ UE</w:t>
            </w:r>
          </w:p>
        </w:tc>
        <w:tc>
          <w:tcPr>
            <w:tcW w:w="1440" w:type="dxa"/>
          </w:tcPr>
          <w:p w14:paraId="29A34EA7" w14:textId="77777777" w:rsidR="00933A4F" w:rsidRPr="009263D7" w:rsidRDefault="00933A4F" w:rsidP="00913ACC">
            <w:pPr>
              <w:pStyle w:val="TAC"/>
              <w:rPr>
                <w:sz w:val="16"/>
                <w:szCs w:val="16"/>
              </w:rPr>
            </w:pPr>
            <w:r w:rsidRPr="009263D7">
              <w:rPr>
                <w:sz w:val="16"/>
                <w:szCs w:val="16"/>
              </w:rPr>
              <w:t>N/A</w:t>
            </w:r>
          </w:p>
        </w:tc>
        <w:tc>
          <w:tcPr>
            <w:tcW w:w="1440" w:type="dxa"/>
          </w:tcPr>
          <w:p w14:paraId="790D226C" w14:textId="77777777" w:rsidR="00933A4F" w:rsidRPr="009263D7" w:rsidRDefault="00933A4F" w:rsidP="00913ACC">
            <w:pPr>
              <w:pStyle w:val="TAC"/>
              <w:rPr>
                <w:sz w:val="16"/>
                <w:szCs w:val="16"/>
              </w:rPr>
            </w:pPr>
            <w:r w:rsidRPr="009263D7">
              <w:rPr>
                <w:sz w:val="16"/>
                <w:szCs w:val="16"/>
              </w:rPr>
              <w:t>N/A</w:t>
            </w:r>
          </w:p>
        </w:tc>
        <w:tc>
          <w:tcPr>
            <w:tcW w:w="1440" w:type="dxa"/>
          </w:tcPr>
          <w:p w14:paraId="07EE8D90" w14:textId="77777777" w:rsidR="00933A4F" w:rsidRPr="009263D7" w:rsidRDefault="00933A4F" w:rsidP="00913ACC">
            <w:pPr>
              <w:pStyle w:val="TAC"/>
              <w:rPr>
                <w:sz w:val="16"/>
                <w:szCs w:val="16"/>
              </w:rPr>
            </w:pPr>
            <w:r w:rsidRPr="009263D7">
              <w:rPr>
                <w:sz w:val="16"/>
                <w:szCs w:val="16"/>
              </w:rPr>
              <w:t>N/A</w:t>
            </w:r>
          </w:p>
        </w:tc>
        <w:tc>
          <w:tcPr>
            <w:tcW w:w="1440" w:type="dxa"/>
          </w:tcPr>
          <w:p w14:paraId="65B97865" w14:textId="77777777" w:rsidR="00933A4F" w:rsidRPr="009263D7" w:rsidRDefault="00933A4F" w:rsidP="00913ACC">
            <w:pPr>
              <w:pStyle w:val="TAC"/>
              <w:rPr>
                <w:sz w:val="16"/>
                <w:szCs w:val="16"/>
              </w:rPr>
            </w:pPr>
            <w:r w:rsidRPr="009263D7">
              <w:rPr>
                <w:sz w:val="16"/>
                <w:szCs w:val="16"/>
              </w:rPr>
              <w:t>N/A</w:t>
            </w:r>
          </w:p>
        </w:tc>
        <w:tc>
          <w:tcPr>
            <w:tcW w:w="2790" w:type="dxa"/>
          </w:tcPr>
          <w:p w14:paraId="174CA58B" w14:textId="77777777" w:rsidR="00933A4F" w:rsidRPr="009263D7" w:rsidRDefault="00933A4F" w:rsidP="00913ACC">
            <w:pPr>
              <w:pStyle w:val="TAL"/>
              <w:rPr>
                <w:sz w:val="16"/>
                <w:szCs w:val="16"/>
              </w:rPr>
            </w:pPr>
            <w:r w:rsidRPr="009263D7">
              <w:rPr>
                <w:sz w:val="16"/>
                <w:szCs w:val="16"/>
              </w:rPr>
              <w:t>Not Applicable</w:t>
            </w:r>
          </w:p>
        </w:tc>
      </w:tr>
      <w:tr w:rsidR="00933A4F" w:rsidRPr="009263D7" w14:paraId="5CE5FFD2" w14:textId="77777777" w:rsidTr="009263D7">
        <w:trPr>
          <w:cantSplit/>
        </w:trPr>
        <w:tc>
          <w:tcPr>
            <w:tcW w:w="1170" w:type="dxa"/>
            <w:shd w:val="clear" w:color="auto" w:fill="D9D9D9" w:themeFill="background1" w:themeFillShade="D9"/>
          </w:tcPr>
          <w:p w14:paraId="6C8578D5" w14:textId="77777777" w:rsidR="00933A4F" w:rsidRPr="009263D7" w:rsidRDefault="00933A4F" w:rsidP="00913ACC">
            <w:pPr>
              <w:pStyle w:val="TAC"/>
              <w:rPr>
                <w:sz w:val="16"/>
                <w:szCs w:val="16"/>
              </w:rPr>
            </w:pPr>
            <w:r w:rsidRPr="009263D7">
              <w:rPr>
                <w:sz w:val="16"/>
                <w:szCs w:val="16"/>
              </w:rPr>
              <w:t>UL @ AP</w:t>
            </w:r>
          </w:p>
        </w:tc>
        <w:tc>
          <w:tcPr>
            <w:tcW w:w="1440" w:type="dxa"/>
          </w:tcPr>
          <w:p w14:paraId="57798049" w14:textId="77777777" w:rsidR="00933A4F" w:rsidRPr="009263D7" w:rsidRDefault="00933A4F" w:rsidP="00913ACC">
            <w:pPr>
              <w:pStyle w:val="TAC"/>
              <w:rPr>
                <w:sz w:val="16"/>
                <w:szCs w:val="16"/>
              </w:rPr>
            </w:pPr>
          </w:p>
        </w:tc>
        <w:tc>
          <w:tcPr>
            <w:tcW w:w="1440" w:type="dxa"/>
          </w:tcPr>
          <w:p w14:paraId="6B3B4290" w14:textId="77777777" w:rsidR="00933A4F" w:rsidRPr="009263D7" w:rsidRDefault="00933A4F" w:rsidP="00913ACC">
            <w:pPr>
              <w:pStyle w:val="TAC"/>
              <w:rPr>
                <w:sz w:val="16"/>
                <w:szCs w:val="16"/>
              </w:rPr>
            </w:pPr>
            <w:r w:rsidRPr="009263D7">
              <w:rPr>
                <w:sz w:val="16"/>
                <w:szCs w:val="16"/>
              </w:rPr>
              <w:t>Figure 6.17.2.3-1 steps 1,2,3</w:t>
            </w:r>
          </w:p>
        </w:tc>
        <w:tc>
          <w:tcPr>
            <w:tcW w:w="1440" w:type="dxa"/>
          </w:tcPr>
          <w:p w14:paraId="5B758A8B" w14:textId="77777777" w:rsidR="00933A4F" w:rsidRPr="009263D7" w:rsidRDefault="00933A4F" w:rsidP="00913ACC">
            <w:pPr>
              <w:pStyle w:val="TAC"/>
              <w:rPr>
                <w:sz w:val="16"/>
                <w:szCs w:val="16"/>
              </w:rPr>
            </w:pPr>
          </w:p>
          <w:p w14:paraId="4750D6A1" w14:textId="77777777" w:rsidR="00933A4F" w:rsidRPr="009263D7" w:rsidRDefault="00933A4F" w:rsidP="00913ACC">
            <w:pPr>
              <w:pStyle w:val="TAC"/>
              <w:rPr>
                <w:sz w:val="16"/>
                <w:szCs w:val="16"/>
              </w:rPr>
            </w:pPr>
          </w:p>
          <w:p w14:paraId="0346BA0E" w14:textId="77777777" w:rsidR="00933A4F" w:rsidRPr="009263D7" w:rsidRDefault="00933A4F" w:rsidP="00913ACC">
            <w:pPr>
              <w:pStyle w:val="TAC"/>
              <w:rPr>
                <w:sz w:val="16"/>
                <w:szCs w:val="16"/>
              </w:rPr>
            </w:pPr>
          </w:p>
          <w:p w14:paraId="4B5C5D36" w14:textId="77777777" w:rsidR="00933A4F" w:rsidRPr="009263D7" w:rsidRDefault="00933A4F" w:rsidP="00913ACC">
            <w:pPr>
              <w:pStyle w:val="TAC"/>
              <w:rPr>
                <w:sz w:val="16"/>
                <w:szCs w:val="16"/>
              </w:rPr>
            </w:pPr>
          </w:p>
          <w:p w14:paraId="3170CE51" w14:textId="77777777" w:rsidR="00933A4F" w:rsidRPr="009263D7" w:rsidRDefault="00933A4F" w:rsidP="00913ACC">
            <w:pPr>
              <w:pStyle w:val="TAC"/>
              <w:rPr>
                <w:sz w:val="16"/>
                <w:szCs w:val="16"/>
              </w:rPr>
            </w:pPr>
            <w:r w:rsidRPr="009263D7">
              <w:rPr>
                <w:sz w:val="16"/>
                <w:szCs w:val="16"/>
              </w:rPr>
              <w:t>Figure 6.17.2.4-1 steps 1,2,3</w:t>
            </w:r>
          </w:p>
        </w:tc>
        <w:tc>
          <w:tcPr>
            <w:tcW w:w="1440" w:type="dxa"/>
          </w:tcPr>
          <w:p w14:paraId="4FA7C0E8" w14:textId="77777777" w:rsidR="00933A4F" w:rsidRPr="009263D7" w:rsidRDefault="00933A4F" w:rsidP="00913ACC">
            <w:pPr>
              <w:pStyle w:val="TAC"/>
              <w:rPr>
                <w:sz w:val="16"/>
                <w:szCs w:val="16"/>
              </w:rPr>
            </w:pPr>
            <w:r w:rsidRPr="009263D7">
              <w:rPr>
                <w:sz w:val="16"/>
                <w:szCs w:val="16"/>
              </w:rPr>
              <w:t>Figure 6.17.2.3-1 steps 1,2,4,6 or</w:t>
            </w:r>
          </w:p>
          <w:p w14:paraId="71A0690F" w14:textId="77777777" w:rsidR="00933A4F" w:rsidRPr="009263D7" w:rsidRDefault="00933A4F" w:rsidP="00913ACC">
            <w:pPr>
              <w:pStyle w:val="TAC"/>
              <w:rPr>
                <w:sz w:val="16"/>
                <w:szCs w:val="16"/>
              </w:rPr>
            </w:pPr>
            <w:r w:rsidRPr="009263D7">
              <w:rPr>
                <w:sz w:val="16"/>
                <w:szCs w:val="16"/>
              </w:rPr>
              <w:t>steps 1,2,4,5</w:t>
            </w:r>
          </w:p>
          <w:p w14:paraId="31EB4A0E" w14:textId="77777777" w:rsidR="00933A4F" w:rsidRPr="009263D7" w:rsidRDefault="00933A4F" w:rsidP="00913ACC">
            <w:pPr>
              <w:pStyle w:val="TAC"/>
              <w:rPr>
                <w:sz w:val="16"/>
                <w:szCs w:val="16"/>
              </w:rPr>
            </w:pPr>
          </w:p>
          <w:p w14:paraId="2A84BA41" w14:textId="77777777" w:rsidR="00933A4F" w:rsidRPr="009263D7" w:rsidRDefault="00933A4F" w:rsidP="00913ACC">
            <w:pPr>
              <w:pStyle w:val="TAC"/>
              <w:rPr>
                <w:sz w:val="16"/>
                <w:szCs w:val="16"/>
              </w:rPr>
            </w:pPr>
            <w:r w:rsidRPr="009263D7">
              <w:rPr>
                <w:sz w:val="16"/>
                <w:szCs w:val="16"/>
              </w:rPr>
              <w:t>Figure 6.17.2.4-1 steps 1,2,4,6 or steps 1,2,4,5</w:t>
            </w:r>
          </w:p>
        </w:tc>
        <w:tc>
          <w:tcPr>
            <w:tcW w:w="2790" w:type="dxa"/>
          </w:tcPr>
          <w:p w14:paraId="40EA07CF" w14:textId="77777777" w:rsidR="00933A4F" w:rsidRPr="009263D7" w:rsidRDefault="00933A4F" w:rsidP="00913ACC">
            <w:pPr>
              <w:pStyle w:val="TAL"/>
              <w:rPr>
                <w:sz w:val="16"/>
                <w:szCs w:val="16"/>
              </w:rPr>
            </w:pPr>
            <w:r w:rsidRPr="009263D7">
              <w:rPr>
                <w:sz w:val="16"/>
                <w:szCs w:val="16"/>
              </w:rPr>
              <w:t>For UL congestion detected at the AP, the N3IWF or TNGF can perform ECN marking for L4S.</w:t>
            </w:r>
          </w:p>
          <w:p w14:paraId="6D3A72E1" w14:textId="77777777" w:rsidR="00933A4F" w:rsidRPr="009263D7" w:rsidRDefault="00933A4F" w:rsidP="00913ACC">
            <w:pPr>
              <w:pStyle w:val="TAL"/>
              <w:rPr>
                <w:sz w:val="16"/>
                <w:szCs w:val="16"/>
              </w:rPr>
            </w:pPr>
          </w:p>
          <w:p w14:paraId="7656040B"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6ABC47A7" w14:textId="77777777" w:rsidTr="009263D7">
        <w:trPr>
          <w:cantSplit/>
        </w:trPr>
        <w:tc>
          <w:tcPr>
            <w:tcW w:w="1170" w:type="dxa"/>
            <w:tcBorders>
              <w:bottom w:val="single" w:sz="4" w:space="0" w:color="auto"/>
            </w:tcBorders>
            <w:shd w:val="clear" w:color="auto" w:fill="D9D9D9" w:themeFill="background1" w:themeFillShade="D9"/>
          </w:tcPr>
          <w:p w14:paraId="7E9415CB" w14:textId="77777777" w:rsidR="00933A4F" w:rsidRPr="009263D7" w:rsidRDefault="00933A4F" w:rsidP="00913ACC">
            <w:pPr>
              <w:pStyle w:val="TAC"/>
              <w:rPr>
                <w:sz w:val="16"/>
                <w:szCs w:val="16"/>
              </w:rPr>
            </w:pPr>
            <w:r w:rsidRPr="009263D7">
              <w:rPr>
                <w:sz w:val="16"/>
                <w:szCs w:val="16"/>
              </w:rPr>
              <w:t>UL @ IWF</w:t>
            </w:r>
          </w:p>
        </w:tc>
        <w:tc>
          <w:tcPr>
            <w:tcW w:w="1440" w:type="dxa"/>
            <w:tcBorders>
              <w:bottom w:val="single" w:sz="4" w:space="0" w:color="auto"/>
            </w:tcBorders>
          </w:tcPr>
          <w:p w14:paraId="12150C47" w14:textId="77777777" w:rsidR="00933A4F" w:rsidRPr="009263D7" w:rsidRDefault="00933A4F" w:rsidP="00913ACC">
            <w:pPr>
              <w:pStyle w:val="TAC"/>
              <w:rPr>
                <w:sz w:val="16"/>
                <w:szCs w:val="16"/>
              </w:rPr>
            </w:pPr>
          </w:p>
        </w:tc>
        <w:tc>
          <w:tcPr>
            <w:tcW w:w="1440" w:type="dxa"/>
            <w:tcBorders>
              <w:bottom w:val="single" w:sz="4" w:space="0" w:color="auto"/>
            </w:tcBorders>
          </w:tcPr>
          <w:p w14:paraId="4C84B943" w14:textId="77777777" w:rsidR="00933A4F" w:rsidRPr="009263D7" w:rsidRDefault="00933A4F" w:rsidP="00913ACC">
            <w:pPr>
              <w:pStyle w:val="TAC"/>
              <w:rPr>
                <w:sz w:val="16"/>
                <w:szCs w:val="16"/>
              </w:rPr>
            </w:pPr>
            <w:r w:rsidRPr="009263D7">
              <w:rPr>
                <w:sz w:val="16"/>
                <w:szCs w:val="16"/>
              </w:rPr>
              <w:t>Figure 6.17.2.3-1 steps 2,3</w:t>
            </w:r>
          </w:p>
        </w:tc>
        <w:tc>
          <w:tcPr>
            <w:tcW w:w="1440" w:type="dxa"/>
            <w:tcBorders>
              <w:bottom w:val="single" w:sz="4" w:space="0" w:color="auto"/>
            </w:tcBorders>
          </w:tcPr>
          <w:p w14:paraId="1AC42565" w14:textId="77777777" w:rsidR="00933A4F" w:rsidRPr="009263D7" w:rsidRDefault="00933A4F" w:rsidP="00913ACC">
            <w:pPr>
              <w:pStyle w:val="TAC"/>
              <w:rPr>
                <w:sz w:val="16"/>
                <w:szCs w:val="16"/>
              </w:rPr>
            </w:pPr>
          </w:p>
          <w:p w14:paraId="71DB564D" w14:textId="77777777" w:rsidR="00933A4F" w:rsidRPr="009263D7" w:rsidRDefault="00933A4F" w:rsidP="00913ACC">
            <w:pPr>
              <w:pStyle w:val="TAC"/>
              <w:rPr>
                <w:sz w:val="16"/>
                <w:szCs w:val="16"/>
              </w:rPr>
            </w:pPr>
          </w:p>
          <w:p w14:paraId="068AB42C" w14:textId="77777777" w:rsidR="00933A4F" w:rsidRPr="009263D7" w:rsidRDefault="00933A4F" w:rsidP="00913ACC">
            <w:pPr>
              <w:pStyle w:val="TAC"/>
              <w:rPr>
                <w:sz w:val="16"/>
                <w:szCs w:val="16"/>
              </w:rPr>
            </w:pPr>
          </w:p>
          <w:p w14:paraId="122EBA8D" w14:textId="77777777" w:rsidR="00933A4F" w:rsidRPr="009263D7" w:rsidRDefault="00933A4F" w:rsidP="00913ACC">
            <w:pPr>
              <w:pStyle w:val="TAC"/>
              <w:rPr>
                <w:sz w:val="16"/>
                <w:szCs w:val="16"/>
              </w:rPr>
            </w:pPr>
          </w:p>
          <w:p w14:paraId="25B78067" w14:textId="77777777" w:rsidR="00933A4F" w:rsidRPr="009263D7" w:rsidRDefault="00933A4F" w:rsidP="00913ACC">
            <w:pPr>
              <w:pStyle w:val="TAC"/>
              <w:rPr>
                <w:sz w:val="16"/>
                <w:szCs w:val="16"/>
              </w:rPr>
            </w:pPr>
            <w:r w:rsidRPr="009263D7">
              <w:rPr>
                <w:sz w:val="16"/>
                <w:szCs w:val="16"/>
              </w:rPr>
              <w:t>Figure 6.17.2.4-1 steps 2,3</w:t>
            </w:r>
          </w:p>
        </w:tc>
        <w:tc>
          <w:tcPr>
            <w:tcW w:w="1440" w:type="dxa"/>
            <w:tcBorders>
              <w:bottom w:val="single" w:sz="4" w:space="0" w:color="auto"/>
            </w:tcBorders>
          </w:tcPr>
          <w:p w14:paraId="0BC5A658" w14:textId="77777777" w:rsidR="00933A4F" w:rsidRPr="009263D7" w:rsidRDefault="00933A4F" w:rsidP="00913ACC">
            <w:pPr>
              <w:pStyle w:val="TAC"/>
              <w:rPr>
                <w:sz w:val="16"/>
                <w:szCs w:val="16"/>
              </w:rPr>
            </w:pPr>
            <w:r w:rsidRPr="009263D7">
              <w:rPr>
                <w:sz w:val="16"/>
                <w:szCs w:val="16"/>
              </w:rPr>
              <w:t>Figure 6.17.2.3-1 steps 2,4,6 or</w:t>
            </w:r>
          </w:p>
          <w:p w14:paraId="388B36EA" w14:textId="77777777" w:rsidR="00933A4F" w:rsidRPr="009263D7" w:rsidRDefault="00933A4F" w:rsidP="00913ACC">
            <w:pPr>
              <w:pStyle w:val="TAC"/>
              <w:rPr>
                <w:sz w:val="16"/>
                <w:szCs w:val="16"/>
              </w:rPr>
            </w:pPr>
            <w:r w:rsidRPr="009263D7">
              <w:rPr>
                <w:sz w:val="16"/>
                <w:szCs w:val="16"/>
              </w:rPr>
              <w:t>steps 2,4,5</w:t>
            </w:r>
          </w:p>
          <w:p w14:paraId="4FC68AA5" w14:textId="77777777" w:rsidR="00933A4F" w:rsidRPr="009263D7" w:rsidRDefault="00933A4F" w:rsidP="00913ACC">
            <w:pPr>
              <w:pStyle w:val="TAC"/>
              <w:rPr>
                <w:sz w:val="16"/>
                <w:szCs w:val="16"/>
              </w:rPr>
            </w:pPr>
          </w:p>
          <w:p w14:paraId="0EC1BB67" w14:textId="77777777" w:rsidR="00933A4F" w:rsidRPr="009263D7" w:rsidRDefault="00933A4F" w:rsidP="00913ACC">
            <w:pPr>
              <w:pStyle w:val="TAC"/>
              <w:rPr>
                <w:sz w:val="16"/>
                <w:szCs w:val="16"/>
              </w:rPr>
            </w:pPr>
            <w:r w:rsidRPr="009263D7">
              <w:rPr>
                <w:sz w:val="16"/>
                <w:szCs w:val="16"/>
              </w:rPr>
              <w:t>Figure 6.17.2.4-1 steps 2,4,6 or steps 2,4,5</w:t>
            </w:r>
          </w:p>
        </w:tc>
        <w:tc>
          <w:tcPr>
            <w:tcW w:w="2790" w:type="dxa"/>
            <w:tcBorders>
              <w:bottom w:val="single" w:sz="4" w:space="0" w:color="auto"/>
            </w:tcBorders>
          </w:tcPr>
          <w:p w14:paraId="393F21A1" w14:textId="77777777" w:rsidR="00933A4F" w:rsidRPr="009263D7" w:rsidRDefault="00933A4F" w:rsidP="00913ACC">
            <w:pPr>
              <w:pStyle w:val="TAL"/>
              <w:rPr>
                <w:sz w:val="16"/>
                <w:szCs w:val="16"/>
              </w:rPr>
            </w:pPr>
            <w:r w:rsidRPr="009263D7">
              <w:rPr>
                <w:sz w:val="16"/>
                <w:szCs w:val="16"/>
              </w:rPr>
              <w:t>For UL congestion detected at the IWF, the N3IWF or TNGF can perform ECN marking for L4S.</w:t>
            </w:r>
          </w:p>
          <w:p w14:paraId="45F9F4B4" w14:textId="77777777" w:rsidR="00933A4F" w:rsidRPr="009263D7" w:rsidRDefault="00933A4F" w:rsidP="00913ACC">
            <w:pPr>
              <w:pStyle w:val="TAL"/>
              <w:rPr>
                <w:sz w:val="16"/>
                <w:szCs w:val="16"/>
              </w:rPr>
            </w:pPr>
          </w:p>
          <w:p w14:paraId="212D87B7"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 either solution is acceptable.</w:t>
            </w:r>
          </w:p>
        </w:tc>
      </w:tr>
      <w:tr w:rsidR="00933A4F" w:rsidRPr="009263D7" w14:paraId="3095040E" w14:textId="77777777" w:rsidTr="009263D7">
        <w:trPr>
          <w:cantSplit/>
        </w:trPr>
        <w:tc>
          <w:tcPr>
            <w:tcW w:w="1170" w:type="dxa"/>
            <w:shd w:val="clear" w:color="auto" w:fill="D9D9D9" w:themeFill="background1" w:themeFillShade="D9"/>
          </w:tcPr>
          <w:p w14:paraId="5415B925" w14:textId="1534AA37" w:rsidR="00933A4F" w:rsidRPr="009263D7" w:rsidRDefault="009263D7" w:rsidP="00913ACC">
            <w:pPr>
              <w:pStyle w:val="TAC"/>
              <w:rPr>
                <w:sz w:val="16"/>
                <w:szCs w:val="16"/>
              </w:rPr>
            </w:pPr>
            <w:r w:rsidRPr="009263D7">
              <w:rPr>
                <w:sz w:val="16"/>
                <w:szCs w:val="16"/>
              </w:rPr>
              <w:t> </w:t>
            </w:r>
          </w:p>
        </w:tc>
        <w:tc>
          <w:tcPr>
            <w:tcW w:w="1440" w:type="dxa"/>
            <w:shd w:val="clear" w:color="auto" w:fill="D9D9D9" w:themeFill="background1" w:themeFillShade="D9"/>
          </w:tcPr>
          <w:p w14:paraId="606C945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4084780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34FE2A0B"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159FBEFE" w14:textId="77777777" w:rsidR="00933A4F" w:rsidRPr="009263D7" w:rsidRDefault="00933A4F" w:rsidP="00913ACC">
            <w:pPr>
              <w:pStyle w:val="TAC"/>
              <w:rPr>
                <w:sz w:val="16"/>
                <w:szCs w:val="16"/>
              </w:rPr>
            </w:pPr>
          </w:p>
        </w:tc>
        <w:tc>
          <w:tcPr>
            <w:tcW w:w="2790" w:type="dxa"/>
            <w:shd w:val="clear" w:color="auto" w:fill="D9D9D9" w:themeFill="background1" w:themeFillShade="D9"/>
          </w:tcPr>
          <w:p w14:paraId="2C6EC554" w14:textId="77777777" w:rsidR="00933A4F" w:rsidRPr="009263D7" w:rsidRDefault="00933A4F" w:rsidP="00913ACC">
            <w:pPr>
              <w:pStyle w:val="TAL"/>
              <w:rPr>
                <w:sz w:val="16"/>
                <w:szCs w:val="16"/>
              </w:rPr>
            </w:pPr>
          </w:p>
        </w:tc>
      </w:tr>
      <w:tr w:rsidR="00933A4F" w:rsidRPr="009263D7" w14:paraId="17877042" w14:textId="77777777" w:rsidTr="009263D7">
        <w:trPr>
          <w:cantSplit/>
        </w:trPr>
        <w:tc>
          <w:tcPr>
            <w:tcW w:w="1170" w:type="dxa"/>
            <w:shd w:val="clear" w:color="auto" w:fill="D9D9D9" w:themeFill="background1" w:themeFillShade="D9"/>
          </w:tcPr>
          <w:p w14:paraId="5FC94D13" w14:textId="77777777" w:rsidR="00933A4F" w:rsidRPr="009263D7" w:rsidRDefault="00933A4F" w:rsidP="00913ACC">
            <w:pPr>
              <w:pStyle w:val="TAC"/>
              <w:rPr>
                <w:sz w:val="16"/>
                <w:szCs w:val="16"/>
              </w:rPr>
            </w:pPr>
            <w:r w:rsidRPr="009263D7">
              <w:rPr>
                <w:sz w:val="16"/>
                <w:szCs w:val="16"/>
              </w:rPr>
              <w:t>DL @ IWF</w:t>
            </w:r>
          </w:p>
        </w:tc>
        <w:tc>
          <w:tcPr>
            <w:tcW w:w="1440" w:type="dxa"/>
          </w:tcPr>
          <w:p w14:paraId="489EB063" w14:textId="77777777" w:rsidR="00933A4F" w:rsidRPr="009263D7" w:rsidRDefault="00933A4F" w:rsidP="00913ACC">
            <w:pPr>
              <w:pStyle w:val="TAC"/>
              <w:rPr>
                <w:sz w:val="16"/>
                <w:szCs w:val="16"/>
              </w:rPr>
            </w:pPr>
          </w:p>
        </w:tc>
        <w:tc>
          <w:tcPr>
            <w:tcW w:w="1440" w:type="dxa"/>
          </w:tcPr>
          <w:p w14:paraId="0AE1A1AE" w14:textId="77777777" w:rsidR="00933A4F" w:rsidRPr="009263D7" w:rsidRDefault="00933A4F" w:rsidP="00913ACC">
            <w:pPr>
              <w:pStyle w:val="TAC"/>
              <w:rPr>
                <w:sz w:val="16"/>
                <w:szCs w:val="16"/>
              </w:rPr>
            </w:pPr>
            <w:r w:rsidRPr="009263D7">
              <w:rPr>
                <w:sz w:val="16"/>
                <w:szCs w:val="16"/>
              </w:rPr>
              <w:t>Figure 6.17.2.3-3 step 1</w:t>
            </w:r>
          </w:p>
        </w:tc>
        <w:tc>
          <w:tcPr>
            <w:tcW w:w="1440" w:type="dxa"/>
          </w:tcPr>
          <w:p w14:paraId="0D045047" w14:textId="77777777" w:rsidR="00933A4F" w:rsidRPr="009263D7" w:rsidRDefault="00933A4F" w:rsidP="00913ACC">
            <w:pPr>
              <w:pStyle w:val="TAC"/>
              <w:rPr>
                <w:sz w:val="16"/>
                <w:szCs w:val="16"/>
              </w:rPr>
            </w:pPr>
          </w:p>
          <w:p w14:paraId="798872E1" w14:textId="77777777" w:rsidR="00933A4F" w:rsidRPr="009263D7" w:rsidRDefault="00933A4F" w:rsidP="00913ACC">
            <w:pPr>
              <w:pStyle w:val="TAC"/>
              <w:rPr>
                <w:sz w:val="16"/>
                <w:szCs w:val="16"/>
              </w:rPr>
            </w:pPr>
          </w:p>
          <w:p w14:paraId="02AC1FB2" w14:textId="77777777" w:rsidR="00933A4F" w:rsidRPr="009263D7" w:rsidRDefault="00933A4F" w:rsidP="00913ACC">
            <w:pPr>
              <w:pStyle w:val="TAC"/>
              <w:rPr>
                <w:sz w:val="16"/>
                <w:szCs w:val="16"/>
              </w:rPr>
            </w:pPr>
          </w:p>
          <w:p w14:paraId="2048B02E" w14:textId="77777777" w:rsidR="00933A4F" w:rsidRPr="009263D7" w:rsidRDefault="00933A4F" w:rsidP="00913ACC">
            <w:pPr>
              <w:pStyle w:val="TAC"/>
              <w:rPr>
                <w:sz w:val="16"/>
                <w:szCs w:val="16"/>
              </w:rPr>
            </w:pPr>
            <w:r w:rsidRPr="009263D7">
              <w:rPr>
                <w:sz w:val="16"/>
                <w:szCs w:val="16"/>
              </w:rPr>
              <w:t>Figure 6.17.2.4-3 step 1</w:t>
            </w:r>
          </w:p>
        </w:tc>
        <w:tc>
          <w:tcPr>
            <w:tcW w:w="1440" w:type="dxa"/>
          </w:tcPr>
          <w:p w14:paraId="1F9B9740" w14:textId="77777777" w:rsidR="00933A4F" w:rsidRPr="009263D7" w:rsidRDefault="00933A4F" w:rsidP="00913ACC">
            <w:pPr>
              <w:pStyle w:val="TAC"/>
              <w:rPr>
                <w:sz w:val="16"/>
                <w:szCs w:val="16"/>
              </w:rPr>
            </w:pPr>
            <w:r w:rsidRPr="009263D7">
              <w:rPr>
                <w:sz w:val="16"/>
                <w:szCs w:val="16"/>
              </w:rPr>
              <w:t>Figure 6.17.2.3-3 steps 2,3</w:t>
            </w:r>
          </w:p>
          <w:p w14:paraId="2F06481F" w14:textId="77777777" w:rsidR="00933A4F" w:rsidRPr="009263D7" w:rsidRDefault="00933A4F" w:rsidP="00913ACC">
            <w:pPr>
              <w:pStyle w:val="TAC"/>
              <w:rPr>
                <w:sz w:val="16"/>
                <w:szCs w:val="16"/>
              </w:rPr>
            </w:pPr>
          </w:p>
          <w:p w14:paraId="1F0986E2" w14:textId="77777777" w:rsidR="00933A4F" w:rsidRPr="009263D7" w:rsidRDefault="00933A4F" w:rsidP="00913ACC">
            <w:pPr>
              <w:pStyle w:val="TAC"/>
              <w:rPr>
                <w:sz w:val="16"/>
                <w:szCs w:val="16"/>
              </w:rPr>
            </w:pPr>
            <w:r w:rsidRPr="009263D7">
              <w:rPr>
                <w:sz w:val="16"/>
                <w:szCs w:val="16"/>
              </w:rPr>
              <w:t>Figure 6.17.2.4-3 steps 2,3</w:t>
            </w:r>
          </w:p>
        </w:tc>
        <w:tc>
          <w:tcPr>
            <w:tcW w:w="2790" w:type="dxa"/>
          </w:tcPr>
          <w:p w14:paraId="4B8859BA" w14:textId="77777777" w:rsidR="00933A4F" w:rsidRPr="009263D7" w:rsidRDefault="00933A4F" w:rsidP="00913ACC">
            <w:pPr>
              <w:pStyle w:val="TAL"/>
              <w:rPr>
                <w:sz w:val="16"/>
                <w:szCs w:val="16"/>
              </w:rPr>
            </w:pPr>
            <w:r w:rsidRPr="009263D7">
              <w:rPr>
                <w:sz w:val="16"/>
                <w:szCs w:val="16"/>
              </w:rPr>
              <w:t>For DL congestion detected at the IWF, the N3IWF or TNGF can perform ECN marking for L4S.</w:t>
            </w:r>
          </w:p>
          <w:p w14:paraId="48E7154D" w14:textId="77777777" w:rsidR="00933A4F" w:rsidRPr="009263D7" w:rsidRDefault="00933A4F" w:rsidP="00913ACC">
            <w:pPr>
              <w:pStyle w:val="TAL"/>
              <w:rPr>
                <w:sz w:val="16"/>
                <w:szCs w:val="16"/>
              </w:rPr>
            </w:pPr>
          </w:p>
          <w:p w14:paraId="642917EB"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w:t>
            </w:r>
          </w:p>
        </w:tc>
      </w:tr>
      <w:tr w:rsidR="00933A4F" w:rsidRPr="009263D7" w14:paraId="4E59D1B8" w14:textId="77777777" w:rsidTr="009263D7">
        <w:trPr>
          <w:cantSplit/>
        </w:trPr>
        <w:tc>
          <w:tcPr>
            <w:tcW w:w="1170" w:type="dxa"/>
            <w:shd w:val="clear" w:color="auto" w:fill="D9D9D9" w:themeFill="background1" w:themeFillShade="D9"/>
          </w:tcPr>
          <w:p w14:paraId="41EA5E4E" w14:textId="77777777" w:rsidR="00933A4F" w:rsidRPr="009263D7" w:rsidRDefault="00933A4F" w:rsidP="00913ACC">
            <w:pPr>
              <w:pStyle w:val="TAC"/>
              <w:rPr>
                <w:sz w:val="16"/>
                <w:szCs w:val="16"/>
              </w:rPr>
            </w:pPr>
            <w:r w:rsidRPr="009263D7">
              <w:rPr>
                <w:sz w:val="16"/>
                <w:szCs w:val="16"/>
              </w:rPr>
              <w:t>DL @ AP</w:t>
            </w:r>
          </w:p>
        </w:tc>
        <w:tc>
          <w:tcPr>
            <w:tcW w:w="1440" w:type="dxa"/>
          </w:tcPr>
          <w:p w14:paraId="5730B75E" w14:textId="77777777" w:rsidR="00933A4F" w:rsidRPr="009263D7" w:rsidRDefault="00933A4F" w:rsidP="00913ACC">
            <w:pPr>
              <w:pStyle w:val="TAC"/>
              <w:rPr>
                <w:sz w:val="16"/>
                <w:szCs w:val="16"/>
              </w:rPr>
            </w:pPr>
            <w:r w:rsidRPr="009263D7">
              <w:rPr>
                <w:sz w:val="16"/>
                <w:szCs w:val="16"/>
              </w:rPr>
              <w:t>Figure 6.17.2.3-2 steps 1,2</w:t>
            </w:r>
          </w:p>
          <w:p w14:paraId="02F7739C" w14:textId="77777777" w:rsidR="00933A4F" w:rsidRPr="009263D7" w:rsidRDefault="00933A4F" w:rsidP="00913ACC">
            <w:pPr>
              <w:pStyle w:val="TAC"/>
              <w:rPr>
                <w:sz w:val="16"/>
                <w:szCs w:val="16"/>
              </w:rPr>
            </w:pPr>
          </w:p>
          <w:p w14:paraId="6A1ACEB5" w14:textId="77777777" w:rsidR="00933A4F" w:rsidRPr="009263D7" w:rsidRDefault="00933A4F" w:rsidP="00913ACC">
            <w:pPr>
              <w:pStyle w:val="TAC"/>
              <w:rPr>
                <w:sz w:val="16"/>
                <w:szCs w:val="16"/>
              </w:rPr>
            </w:pPr>
          </w:p>
          <w:p w14:paraId="2178E7F3" w14:textId="77777777" w:rsidR="00933A4F" w:rsidRPr="009263D7" w:rsidRDefault="00933A4F" w:rsidP="00913ACC">
            <w:pPr>
              <w:pStyle w:val="TAC"/>
              <w:rPr>
                <w:sz w:val="16"/>
                <w:szCs w:val="16"/>
              </w:rPr>
            </w:pPr>
            <w:r w:rsidRPr="009263D7">
              <w:rPr>
                <w:sz w:val="16"/>
                <w:szCs w:val="16"/>
              </w:rPr>
              <w:t>Figure 6.17.2.4-2 steps 1, 2</w:t>
            </w:r>
          </w:p>
          <w:p w14:paraId="366718DD" w14:textId="77777777" w:rsidR="00933A4F" w:rsidRPr="009263D7" w:rsidRDefault="00933A4F" w:rsidP="00913ACC">
            <w:pPr>
              <w:pStyle w:val="TAC"/>
              <w:rPr>
                <w:sz w:val="16"/>
                <w:szCs w:val="16"/>
              </w:rPr>
            </w:pPr>
          </w:p>
        </w:tc>
        <w:tc>
          <w:tcPr>
            <w:tcW w:w="1440" w:type="dxa"/>
          </w:tcPr>
          <w:p w14:paraId="2C31A9FB" w14:textId="77777777" w:rsidR="00933A4F" w:rsidRPr="009263D7" w:rsidRDefault="00933A4F" w:rsidP="00913ACC">
            <w:pPr>
              <w:pStyle w:val="TAC"/>
              <w:rPr>
                <w:sz w:val="16"/>
                <w:szCs w:val="16"/>
              </w:rPr>
            </w:pPr>
            <w:r w:rsidRPr="009263D7">
              <w:rPr>
                <w:sz w:val="16"/>
                <w:szCs w:val="16"/>
              </w:rPr>
              <w:t>Figure 6.17.2.3-2 steps 1,3,4</w:t>
            </w:r>
          </w:p>
        </w:tc>
        <w:tc>
          <w:tcPr>
            <w:tcW w:w="1440" w:type="dxa"/>
          </w:tcPr>
          <w:p w14:paraId="0852D7E8" w14:textId="77777777" w:rsidR="00933A4F" w:rsidRPr="009263D7" w:rsidRDefault="00933A4F" w:rsidP="00913ACC">
            <w:pPr>
              <w:pStyle w:val="TAC"/>
              <w:rPr>
                <w:sz w:val="16"/>
                <w:szCs w:val="16"/>
              </w:rPr>
            </w:pPr>
          </w:p>
          <w:p w14:paraId="6D318AF6" w14:textId="77777777" w:rsidR="00933A4F" w:rsidRPr="009263D7" w:rsidRDefault="00933A4F" w:rsidP="00913ACC">
            <w:pPr>
              <w:pStyle w:val="TAC"/>
              <w:rPr>
                <w:sz w:val="16"/>
                <w:szCs w:val="16"/>
              </w:rPr>
            </w:pPr>
          </w:p>
          <w:p w14:paraId="20ACFB9A" w14:textId="77777777" w:rsidR="00933A4F" w:rsidRPr="009263D7" w:rsidRDefault="00933A4F" w:rsidP="00913ACC">
            <w:pPr>
              <w:pStyle w:val="TAC"/>
              <w:rPr>
                <w:sz w:val="16"/>
                <w:szCs w:val="16"/>
              </w:rPr>
            </w:pPr>
          </w:p>
          <w:p w14:paraId="273CFCB8" w14:textId="77777777" w:rsidR="00933A4F" w:rsidRPr="009263D7" w:rsidRDefault="00933A4F" w:rsidP="00913ACC">
            <w:pPr>
              <w:pStyle w:val="TAC"/>
              <w:rPr>
                <w:sz w:val="16"/>
                <w:szCs w:val="16"/>
              </w:rPr>
            </w:pPr>
          </w:p>
          <w:p w14:paraId="69B7D40A" w14:textId="77777777" w:rsidR="00933A4F" w:rsidRPr="009263D7" w:rsidRDefault="00933A4F" w:rsidP="00913ACC">
            <w:pPr>
              <w:pStyle w:val="TAC"/>
              <w:rPr>
                <w:sz w:val="16"/>
                <w:szCs w:val="16"/>
              </w:rPr>
            </w:pPr>
            <w:r w:rsidRPr="009263D7">
              <w:rPr>
                <w:sz w:val="16"/>
                <w:szCs w:val="16"/>
              </w:rPr>
              <w:t>Figure 6.17.2.4-2 step 1,3,4</w:t>
            </w:r>
          </w:p>
        </w:tc>
        <w:tc>
          <w:tcPr>
            <w:tcW w:w="1440" w:type="dxa"/>
          </w:tcPr>
          <w:p w14:paraId="4C4E827C" w14:textId="77777777" w:rsidR="00933A4F" w:rsidRPr="009263D7" w:rsidRDefault="00933A4F" w:rsidP="00913ACC">
            <w:pPr>
              <w:pStyle w:val="TAC"/>
              <w:rPr>
                <w:sz w:val="16"/>
                <w:szCs w:val="16"/>
              </w:rPr>
            </w:pPr>
            <w:r w:rsidRPr="009263D7">
              <w:rPr>
                <w:sz w:val="16"/>
                <w:szCs w:val="16"/>
              </w:rPr>
              <w:t>Figure 6.17.2.3-2 steps 1,3,5,6 or steps 1,3,5,7</w:t>
            </w:r>
          </w:p>
          <w:p w14:paraId="7AF0BCBD" w14:textId="77777777" w:rsidR="00933A4F" w:rsidRPr="009263D7" w:rsidRDefault="00933A4F" w:rsidP="00913ACC">
            <w:pPr>
              <w:pStyle w:val="TAC"/>
              <w:rPr>
                <w:sz w:val="16"/>
                <w:szCs w:val="16"/>
              </w:rPr>
            </w:pPr>
          </w:p>
          <w:p w14:paraId="00859BDF" w14:textId="77777777" w:rsidR="00933A4F" w:rsidRPr="009263D7" w:rsidRDefault="00933A4F" w:rsidP="00913ACC">
            <w:pPr>
              <w:pStyle w:val="TAC"/>
              <w:rPr>
                <w:sz w:val="16"/>
                <w:szCs w:val="16"/>
              </w:rPr>
            </w:pPr>
            <w:r w:rsidRPr="009263D7">
              <w:rPr>
                <w:sz w:val="16"/>
                <w:szCs w:val="16"/>
              </w:rPr>
              <w:t>Figure 6.17.2.4-2 steps 1,3,5,6 or steps 1,3,5,7</w:t>
            </w:r>
          </w:p>
        </w:tc>
        <w:tc>
          <w:tcPr>
            <w:tcW w:w="2790" w:type="dxa"/>
          </w:tcPr>
          <w:p w14:paraId="20B95B35" w14:textId="77777777" w:rsidR="00933A4F" w:rsidRPr="009263D7" w:rsidRDefault="00933A4F" w:rsidP="00913ACC">
            <w:pPr>
              <w:pStyle w:val="TAL"/>
              <w:rPr>
                <w:sz w:val="16"/>
                <w:szCs w:val="16"/>
              </w:rPr>
            </w:pPr>
            <w:r w:rsidRPr="009263D7">
              <w:rPr>
                <w:sz w:val="16"/>
                <w:szCs w:val="16"/>
              </w:rPr>
              <w:t>For DL congestion detected at the AP, the N3IWF or TNGF can perform ECN marking for L4S.</w:t>
            </w:r>
          </w:p>
          <w:p w14:paraId="01ECC5A5" w14:textId="77777777" w:rsidR="00933A4F" w:rsidRPr="009263D7" w:rsidRDefault="00933A4F" w:rsidP="00913ACC">
            <w:pPr>
              <w:pStyle w:val="TAL"/>
              <w:rPr>
                <w:sz w:val="16"/>
                <w:szCs w:val="16"/>
              </w:rPr>
            </w:pPr>
          </w:p>
          <w:p w14:paraId="7366EB32"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3A1B5E3A" w14:textId="77777777" w:rsidTr="009263D7">
        <w:trPr>
          <w:cantSplit/>
        </w:trPr>
        <w:tc>
          <w:tcPr>
            <w:tcW w:w="1170" w:type="dxa"/>
            <w:shd w:val="clear" w:color="auto" w:fill="D9D9D9" w:themeFill="background1" w:themeFillShade="D9"/>
          </w:tcPr>
          <w:p w14:paraId="66CF4C0B" w14:textId="77777777" w:rsidR="00933A4F" w:rsidRPr="009263D7" w:rsidRDefault="00933A4F" w:rsidP="00913ACC">
            <w:pPr>
              <w:pStyle w:val="TAC"/>
              <w:rPr>
                <w:sz w:val="16"/>
                <w:szCs w:val="16"/>
              </w:rPr>
            </w:pPr>
            <w:r w:rsidRPr="009263D7">
              <w:rPr>
                <w:sz w:val="16"/>
                <w:szCs w:val="16"/>
              </w:rPr>
              <w:t>DL @ UE</w:t>
            </w:r>
          </w:p>
        </w:tc>
        <w:tc>
          <w:tcPr>
            <w:tcW w:w="1440" w:type="dxa"/>
          </w:tcPr>
          <w:p w14:paraId="39A537C9" w14:textId="77777777" w:rsidR="00933A4F" w:rsidRPr="009263D7" w:rsidRDefault="00933A4F" w:rsidP="00913ACC">
            <w:pPr>
              <w:pStyle w:val="TAC"/>
              <w:rPr>
                <w:sz w:val="16"/>
                <w:szCs w:val="16"/>
              </w:rPr>
            </w:pPr>
            <w:r w:rsidRPr="009263D7">
              <w:rPr>
                <w:sz w:val="16"/>
                <w:szCs w:val="16"/>
              </w:rPr>
              <w:t>N/A</w:t>
            </w:r>
          </w:p>
        </w:tc>
        <w:tc>
          <w:tcPr>
            <w:tcW w:w="1440" w:type="dxa"/>
          </w:tcPr>
          <w:p w14:paraId="1259E22E" w14:textId="77777777" w:rsidR="00933A4F" w:rsidRPr="009263D7" w:rsidRDefault="00933A4F" w:rsidP="00913ACC">
            <w:pPr>
              <w:pStyle w:val="TAC"/>
              <w:rPr>
                <w:sz w:val="16"/>
                <w:szCs w:val="16"/>
              </w:rPr>
            </w:pPr>
            <w:r w:rsidRPr="009263D7">
              <w:rPr>
                <w:sz w:val="16"/>
                <w:szCs w:val="16"/>
              </w:rPr>
              <w:t>N/A</w:t>
            </w:r>
          </w:p>
        </w:tc>
        <w:tc>
          <w:tcPr>
            <w:tcW w:w="1440" w:type="dxa"/>
          </w:tcPr>
          <w:p w14:paraId="1D46AF1E" w14:textId="77777777" w:rsidR="00933A4F" w:rsidRPr="009263D7" w:rsidRDefault="00933A4F" w:rsidP="00913ACC">
            <w:pPr>
              <w:pStyle w:val="TAC"/>
              <w:rPr>
                <w:sz w:val="16"/>
                <w:szCs w:val="16"/>
              </w:rPr>
            </w:pPr>
            <w:r w:rsidRPr="009263D7">
              <w:rPr>
                <w:sz w:val="16"/>
                <w:szCs w:val="16"/>
              </w:rPr>
              <w:t>N/A</w:t>
            </w:r>
          </w:p>
        </w:tc>
        <w:tc>
          <w:tcPr>
            <w:tcW w:w="1440" w:type="dxa"/>
          </w:tcPr>
          <w:p w14:paraId="3BB8D26A" w14:textId="77777777" w:rsidR="00933A4F" w:rsidRPr="009263D7" w:rsidRDefault="00933A4F" w:rsidP="00913ACC">
            <w:pPr>
              <w:pStyle w:val="TAC"/>
              <w:rPr>
                <w:sz w:val="16"/>
                <w:szCs w:val="16"/>
              </w:rPr>
            </w:pPr>
            <w:r w:rsidRPr="009263D7">
              <w:rPr>
                <w:sz w:val="16"/>
                <w:szCs w:val="16"/>
              </w:rPr>
              <w:t>N/A</w:t>
            </w:r>
          </w:p>
        </w:tc>
        <w:tc>
          <w:tcPr>
            <w:tcW w:w="2790" w:type="dxa"/>
          </w:tcPr>
          <w:p w14:paraId="3C6CEF0B" w14:textId="77777777" w:rsidR="00933A4F" w:rsidRPr="009263D7" w:rsidRDefault="00933A4F" w:rsidP="00913ACC">
            <w:pPr>
              <w:pStyle w:val="TAL"/>
              <w:rPr>
                <w:sz w:val="16"/>
                <w:szCs w:val="16"/>
              </w:rPr>
            </w:pPr>
            <w:r w:rsidRPr="009263D7">
              <w:rPr>
                <w:sz w:val="16"/>
                <w:szCs w:val="16"/>
              </w:rPr>
              <w:t>Not Applicable</w:t>
            </w:r>
          </w:p>
        </w:tc>
      </w:tr>
    </w:tbl>
    <w:p w14:paraId="46FA99C2" w14:textId="77777777" w:rsidR="00933A4F" w:rsidRPr="00F362FC" w:rsidRDefault="00933A4F" w:rsidP="00F362FC">
      <w:pPr>
        <w:rPr>
          <w:rFonts w:eastAsiaTheme="minorEastAsia"/>
        </w:rPr>
      </w:pPr>
    </w:p>
    <w:p w14:paraId="55301352" w14:textId="77777777" w:rsidR="00201435" w:rsidRPr="00201435" w:rsidRDefault="00201435" w:rsidP="00201435">
      <w:pPr>
        <w:rPr>
          <w:b/>
          <w:bCs/>
        </w:rPr>
      </w:pPr>
      <w:r w:rsidRPr="00201435">
        <w:rPr>
          <w:b/>
          <w:bCs/>
        </w:rPr>
        <w:t>SMF:</w:t>
      </w:r>
    </w:p>
    <w:p w14:paraId="3DCE3930" w14:textId="77777777" w:rsidR="00201435" w:rsidRDefault="00201435" w:rsidP="00201435">
      <w:pPr>
        <w:pStyle w:val="B1"/>
      </w:pPr>
      <w:r>
        <w:t>-</w:t>
      </w:r>
      <w:r>
        <w:tab/>
        <w:t>Configures QoS profiles to N3IWF/TNGF as to NG-RAN for L4S handling in all alternative solutions described above.</w:t>
      </w:r>
    </w:p>
    <w:p w14:paraId="04C4A256" w14:textId="77777777" w:rsidR="00201435" w:rsidRDefault="00201435" w:rsidP="00201435">
      <w:pPr>
        <w:pStyle w:val="B1"/>
      </w:pPr>
      <w:r>
        <w:t>-</w:t>
      </w:r>
      <w:r>
        <w:tab/>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p>
    <w:p w14:paraId="08280F59" w14:textId="77777777" w:rsidR="00201435" w:rsidRPr="00201435" w:rsidRDefault="00201435" w:rsidP="00201435">
      <w:pPr>
        <w:rPr>
          <w:b/>
          <w:bCs/>
        </w:rPr>
      </w:pPr>
      <w:r w:rsidRPr="00201435">
        <w:rPr>
          <w:b/>
          <w:bCs/>
        </w:rPr>
        <w:t>UPF:</w:t>
      </w:r>
    </w:p>
    <w:p w14:paraId="7AB7B74D" w14:textId="77777777" w:rsidR="00201435" w:rsidRDefault="00201435" w:rsidP="00201435">
      <w:pPr>
        <w:pStyle w:val="B1"/>
      </w:pPr>
      <w:r>
        <w:t>-</w:t>
      </w:r>
      <w:r>
        <w:tab/>
        <w:t>Same functionality/support for L4S as R18 NG-RAN in all alternative solutions described above when UPF performs ECN marking for L4S.</w:t>
      </w:r>
    </w:p>
    <w:p w14:paraId="1C99E3AF" w14:textId="77777777" w:rsidR="00201435" w:rsidRDefault="00201435" w:rsidP="00201435">
      <w:pPr>
        <w:pStyle w:val="B1"/>
      </w:pPr>
      <w:r>
        <w:t>-</w:t>
      </w:r>
      <w:r>
        <w:tab/>
        <w:t>Supports IETF RFC 6040 [47] and draft RFC draft-ietf-tsvwg-ecn-encap-guidelines-22 [16].</w:t>
      </w:r>
    </w:p>
    <w:p w14:paraId="2FA28330" w14:textId="77777777" w:rsidR="00201435" w:rsidRPr="00201435" w:rsidRDefault="00201435" w:rsidP="00201435">
      <w:pPr>
        <w:rPr>
          <w:b/>
          <w:bCs/>
        </w:rPr>
      </w:pPr>
      <w:r w:rsidRPr="00201435">
        <w:rPr>
          <w:b/>
          <w:bCs/>
        </w:rPr>
        <w:lastRenderedPageBreak/>
        <w:t>N3IWF:</w:t>
      </w:r>
    </w:p>
    <w:p w14:paraId="5AD130D3" w14:textId="77777777" w:rsidR="00201435" w:rsidRDefault="00201435" w:rsidP="00201435">
      <w:pPr>
        <w:pStyle w:val="B1"/>
      </w:pPr>
      <w:r>
        <w:t>-</w:t>
      </w:r>
      <w:r>
        <w:tab/>
        <w:t>N3IWF supports L4S handling like NG-RAN/gNB as N2/N3 termination point including ECN marking for L4S in all alternative solutions described above when N3IWF is deployed.</w:t>
      </w:r>
    </w:p>
    <w:p w14:paraId="08232CDD" w14:textId="77777777" w:rsidR="00201435" w:rsidRDefault="00201435" w:rsidP="00201435">
      <w:pPr>
        <w:pStyle w:val="B1"/>
      </w:pPr>
      <w:r>
        <w:t>-</w:t>
      </w:r>
      <w:r>
        <w:tab/>
        <w:t>Supports IETF RFC 6040 [47] and draft RFC draft-ietf-tsvwg-ecn-encap-guidelines-22 [16].</w:t>
      </w:r>
    </w:p>
    <w:p w14:paraId="7994E4FD" w14:textId="77777777" w:rsidR="00201435" w:rsidRPr="00201435" w:rsidRDefault="00201435" w:rsidP="00201435">
      <w:pPr>
        <w:rPr>
          <w:b/>
          <w:bCs/>
        </w:rPr>
      </w:pPr>
      <w:r w:rsidRPr="00201435">
        <w:rPr>
          <w:b/>
          <w:bCs/>
        </w:rPr>
        <w:t>TNGF:</w:t>
      </w:r>
    </w:p>
    <w:p w14:paraId="07708857" w14:textId="77777777" w:rsidR="00201435" w:rsidRDefault="00201435" w:rsidP="00201435">
      <w:pPr>
        <w:pStyle w:val="B1"/>
      </w:pPr>
      <w:r>
        <w:t>-</w:t>
      </w:r>
      <w:r>
        <w:tab/>
        <w:t>TNGF supports L4S handling like NG-RAN/gNB as N2/N3 termination point and support ECN marking for L4S in all alternative solutions described above when TNGF is deployed.</w:t>
      </w:r>
    </w:p>
    <w:p w14:paraId="6BEE04F1" w14:textId="77777777" w:rsidR="00201435" w:rsidRDefault="00201435" w:rsidP="00201435">
      <w:pPr>
        <w:pStyle w:val="B1"/>
      </w:pPr>
      <w:r>
        <w:t>-</w:t>
      </w:r>
      <w:r>
        <w:tab/>
        <w:t>Supports IETF RFC 6040 [47] and draft RFC draft-ietf-tsvwg-ecn-encap-guidelines-22 [16].</w:t>
      </w:r>
    </w:p>
    <w:p w14:paraId="396C478D" w14:textId="77777777" w:rsidR="00201435" w:rsidRPr="00201435" w:rsidRDefault="00201435" w:rsidP="00201435">
      <w:pPr>
        <w:rPr>
          <w:b/>
          <w:bCs/>
        </w:rPr>
      </w:pPr>
      <w:r w:rsidRPr="00201435">
        <w:rPr>
          <w:b/>
          <w:bCs/>
        </w:rPr>
        <w:t>UE:</w:t>
      </w:r>
    </w:p>
    <w:p w14:paraId="02D5B171" w14:textId="77777777" w:rsidR="00201435" w:rsidRDefault="00201435" w:rsidP="00201435">
      <w:pPr>
        <w:pStyle w:val="B1"/>
      </w:pPr>
      <w:r>
        <w:t>-</w:t>
      </w:r>
      <w:r>
        <w:tab/>
        <w:t>Same ECN support (i.e. copying ECN) for L4S as illustrated in Figure 6.17.2.3-2 steps 1, 2; Figure 6.17.2.4-2 steps 1, 2.</w:t>
      </w:r>
    </w:p>
    <w:p w14:paraId="69572957" w14:textId="77777777" w:rsidR="00201435" w:rsidRDefault="00201435" w:rsidP="00201435">
      <w:pPr>
        <w:pStyle w:val="B1"/>
      </w:pPr>
      <w:r>
        <w:t>-</w:t>
      </w:r>
      <w:r>
        <w:tab/>
        <w:t>Supports IETF RFC 6040 [47] and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66EDD558" w:rsidR="007315D1" w:rsidRPr="00260919" w:rsidRDefault="004B4601" w:rsidP="00735BDD">
      <w:pPr>
        <w:pStyle w:val="Heading2"/>
        <w:rPr>
          <w:lang w:val="en-US" w:eastAsia="ko-KR"/>
        </w:rPr>
      </w:pPr>
      <w:bookmarkStart w:id="306" w:name="_Toc175896391"/>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306"/>
    </w:p>
    <w:p w14:paraId="61983925" w14:textId="32E8B177" w:rsidR="007315D1" w:rsidRDefault="004B4601" w:rsidP="00735BDD">
      <w:pPr>
        <w:pStyle w:val="Heading3"/>
        <w:rPr>
          <w:lang w:val="en-US" w:eastAsia="ko-KR"/>
        </w:rPr>
      </w:pPr>
      <w:bookmarkStart w:id="307" w:name="_Toc175896392"/>
      <w:r>
        <w:rPr>
          <w:lang w:val="en-US" w:eastAsia="ko-KR"/>
        </w:rPr>
        <w:t>6.18</w:t>
      </w:r>
      <w:r w:rsidR="007315D1">
        <w:rPr>
          <w:lang w:val="en-US" w:eastAsia="ko-KR"/>
        </w:rPr>
        <w:t>.1</w:t>
      </w:r>
      <w:r w:rsidR="007315D1">
        <w:rPr>
          <w:lang w:val="en-US" w:eastAsia="ko-KR"/>
        </w:rPr>
        <w:tab/>
        <w:t>Key Issue mapping</w:t>
      </w:r>
      <w:bookmarkEnd w:id="307"/>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308" w:name="_Toc175896393"/>
      <w:r>
        <w:rPr>
          <w:rFonts w:cs="Arial"/>
          <w:szCs w:val="28"/>
          <w:lang w:val="en-US" w:eastAsia="ko-KR"/>
        </w:rPr>
        <w:t>6.18</w:t>
      </w:r>
      <w:r w:rsidR="007315D1" w:rsidRPr="00344584">
        <w:t>.</w:t>
      </w:r>
      <w:r w:rsidR="007315D1">
        <w:t>2</w:t>
      </w:r>
      <w:r w:rsidR="007315D1" w:rsidRPr="00344584">
        <w:tab/>
        <w:t>Description</w:t>
      </w:r>
      <w:bookmarkEnd w:id="308"/>
    </w:p>
    <w:p w14:paraId="3981BFDB" w14:textId="5372A886" w:rsidR="007315D1" w:rsidRPr="00BF5669" w:rsidRDefault="004B4601" w:rsidP="00735BDD">
      <w:pPr>
        <w:pStyle w:val="Heading4"/>
      </w:pPr>
      <w:bookmarkStart w:id="309" w:name="_Toc175896394"/>
      <w:r>
        <w:t>6.18</w:t>
      </w:r>
      <w:r w:rsidR="007315D1" w:rsidRPr="00BF5669">
        <w:t>.2.1</w:t>
      </w:r>
      <w:r w:rsidR="007315D1" w:rsidRPr="00BF5669">
        <w:tab/>
        <w:t>General</w:t>
      </w:r>
      <w:bookmarkEnd w:id="309"/>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310" w:name="_Toc175896395"/>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310"/>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lastRenderedPageBreak/>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Pr="009263D7" w:rsidRDefault="0070607B" w:rsidP="009263D7">
      <w:r w:rsidRPr="009263D7">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Pr="009263D7" w:rsidRDefault="004B4601" w:rsidP="009263D7">
      <w:pPr>
        <w:pStyle w:val="Heading3"/>
      </w:pPr>
      <w:bookmarkStart w:id="311" w:name="_Toc175896396"/>
      <w:r w:rsidRPr="009263D7">
        <w:lastRenderedPageBreak/>
        <w:t>6.18</w:t>
      </w:r>
      <w:r w:rsidR="007315D1" w:rsidRPr="009263D7">
        <w:t>.3</w:t>
      </w:r>
      <w:r w:rsidR="007315D1" w:rsidRPr="009263D7">
        <w:tab/>
        <w:t>Procedures</w:t>
      </w:r>
      <w:bookmarkEnd w:id="311"/>
    </w:p>
    <w:p w14:paraId="5FC9CDD8" w14:textId="77777777" w:rsidR="00FA2092" w:rsidRPr="00A15900" w:rsidRDefault="00FA2092" w:rsidP="00331EF9">
      <w:pPr>
        <w:pStyle w:val="Heading4"/>
        <w:rPr>
          <w:rFonts w:eastAsia="Malgun Gothic"/>
          <w:lang w:eastAsia="ko-KR"/>
        </w:rPr>
      </w:pPr>
      <w:bookmarkStart w:id="312" w:name="_Toc175896397"/>
      <w:r w:rsidRPr="004139F4">
        <w:rPr>
          <w:rFonts w:eastAsia="Malgun Gothic"/>
          <w:lang w:eastAsia="ja-JP"/>
        </w:rPr>
        <w:t>6.18.3.1</w:t>
      </w:r>
      <w:r w:rsidRPr="004139F4">
        <w:rPr>
          <w:rFonts w:eastAsia="Malgun Gothic"/>
          <w:lang w:eastAsia="ja-JP"/>
        </w:rPr>
        <w:tab/>
        <w:t>Procedures in wireline 5G access network</w:t>
      </w:r>
      <w:bookmarkEnd w:id="312"/>
    </w:p>
    <w:p w14:paraId="6523047F" w14:textId="3E4E76EF" w:rsidR="0070607B" w:rsidRPr="009263D7" w:rsidRDefault="004E09DC" w:rsidP="00C76F30">
      <w:pPr>
        <w:pStyle w:val="TH"/>
      </w:pPr>
      <w:r w:rsidRPr="009263D7">
        <w:rPr>
          <w:noProof/>
        </w:rPr>
        <w:object w:dxaOrig="8817" w:dyaOrig="5666" w14:anchorId="67DE6031">
          <v:shape id="_x0000_i1057" type="#_x0000_t75" alt="" style="width:440.15pt;height:281.9pt;mso-width-percent:0;mso-height-percent:0;mso-width-percent:0;mso-height-percent:0" o:ole="">
            <v:imagedata r:id="rId76" o:title=""/>
          </v:shape>
          <o:OLEObject Type="Embed" ProgID="Word.Picture.8" ShapeID="_x0000_i1057" DrawAspect="Content" ObjectID="_1786513614" r:id="rId77"/>
        </w:object>
      </w:r>
    </w:p>
    <w:p w14:paraId="0E840650" w14:textId="20787E77" w:rsidR="007315D1" w:rsidRDefault="0070607B" w:rsidP="007315D1">
      <w:pPr>
        <w:pStyle w:val="TF"/>
        <w:rPr>
          <w:lang w:val="en-US"/>
        </w:rPr>
      </w:pPr>
      <w:r>
        <w:rPr>
          <w:lang w:val="en-US"/>
        </w:rPr>
        <w:t>Figure 6.18.3</w:t>
      </w:r>
      <w:r w:rsidR="00FA2092">
        <w:rPr>
          <w:lang w:val="en-US"/>
        </w:rPr>
        <w:t>.1</w:t>
      </w:r>
      <w:r>
        <w:rPr>
          <w:lang w:val="en-US"/>
        </w:rPr>
        <w:t>-1: High-level procedure of the solution for W-AGF and 5G-RG</w:t>
      </w:r>
    </w:p>
    <w:p w14:paraId="207A4C40" w14:textId="69DE0447"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E87EFC">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72DAA55C"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E87EFC">
        <w:rPr>
          <w:lang w:val="en-US"/>
        </w:rPr>
        <w:t>TS 23.502 [</w:t>
      </w:r>
      <w:r w:rsidR="00CC466E">
        <w:rPr>
          <w:lang w:val="en-US"/>
        </w:rPr>
        <w:t>3]</w:t>
      </w:r>
      <w:r>
        <w:rPr>
          <w:lang w:val="en-US"/>
        </w:rPr>
        <w:t xml:space="preserve"> are executed according to the PDU Session Establishment procedure over 3GPP access.</w:t>
      </w:r>
    </w:p>
    <w:p w14:paraId="3B0ECCA4" w14:textId="77777777" w:rsidR="00C27BAF" w:rsidRDefault="00C27BAF" w:rsidP="00C27BAF">
      <w:pPr>
        <w:pStyle w:val="Heading4"/>
        <w:rPr>
          <w:rFonts w:eastAsia="Malgun Gothic"/>
          <w:lang w:eastAsia="ja-JP"/>
        </w:rPr>
      </w:pPr>
      <w:bookmarkStart w:id="313" w:name="_Toc175896398"/>
      <w:r w:rsidRPr="004139F4">
        <w:rPr>
          <w:rFonts w:eastAsia="Malgun Gothic"/>
          <w:lang w:eastAsia="ja-JP"/>
        </w:rPr>
        <w:lastRenderedPageBreak/>
        <w:t>6.18.3.2</w:t>
      </w:r>
      <w:r w:rsidRPr="004139F4">
        <w:rPr>
          <w:rFonts w:eastAsia="Malgun Gothic"/>
          <w:lang w:eastAsia="ja-JP"/>
        </w:rPr>
        <w:tab/>
        <w:t>Procedures in untrusted non-3GPP access</w:t>
      </w:r>
      <w:bookmarkEnd w:id="313"/>
    </w:p>
    <w:p w14:paraId="4AB0E44F" w14:textId="0EF19798" w:rsidR="009263D7" w:rsidRDefault="004E09DC" w:rsidP="00C76F30">
      <w:pPr>
        <w:pStyle w:val="TH"/>
      </w:pPr>
      <w:r>
        <w:rPr>
          <w:noProof/>
        </w:rPr>
        <w:object w:dxaOrig="9636" w:dyaOrig="6075" w14:anchorId="6E611D3D">
          <v:shape id="_x0000_i1058" type="#_x0000_t75" alt="" style="width:481.6pt;height:303.6pt;mso-width-percent:0;mso-height-percent:0;mso-width-percent:0;mso-height-percent:0" o:ole="">
            <v:imagedata r:id="rId78" o:title=""/>
          </v:shape>
          <o:OLEObject Type="Embed" ProgID="Word.Picture.8" ShapeID="_x0000_i1058" DrawAspect="Content" ObjectID="_1786513615" r:id="rId79"/>
        </w:object>
      </w:r>
    </w:p>
    <w:p w14:paraId="02C7BA72" w14:textId="77777777" w:rsidR="00C27BAF" w:rsidRPr="00272385" w:rsidRDefault="00C27BAF" w:rsidP="00C27BAF">
      <w:pPr>
        <w:pStyle w:val="TF"/>
        <w:rPr>
          <w:rFonts w:eastAsia="Malgun Gothic"/>
          <w:lang w:eastAsia="ja-JP"/>
        </w:rPr>
      </w:pPr>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p>
    <w:p w14:paraId="434867A1" w14:textId="045B50FE" w:rsidR="00C27BAF" w:rsidRPr="004139F4" w:rsidRDefault="00C27BAF" w:rsidP="00C27BAF">
      <w:pPr>
        <w:pStyle w:val="B1"/>
      </w:pPr>
      <w:r>
        <w:rPr>
          <w:rFonts w:eastAsia="Malgun Gothic"/>
          <w:lang w:eastAsia="ja-JP"/>
        </w:rPr>
        <w:t>1.</w:t>
      </w:r>
      <w:r>
        <w:rPr>
          <w:rFonts w:eastAsia="Malgun Gothic"/>
          <w:lang w:eastAsia="ja-JP"/>
        </w:rPr>
        <w:tab/>
      </w:r>
      <w:r w:rsidRPr="004139F4">
        <w:rPr>
          <w:rFonts w:eastAsia="Malgun Gothic"/>
          <w:lang w:eastAsia="ja-JP"/>
        </w:rPr>
        <w:t xml:space="preserve">Steps 1-2a specified in clause 4.12.5 of </w:t>
      </w:r>
      <w:r w:rsidR="00E87EFC" w:rsidRPr="004139F4">
        <w:rPr>
          <w:rFonts w:eastAsia="Malgun Gothic"/>
          <w:lang w:eastAsia="ja-JP"/>
        </w:rPr>
        <w:t>TS</w:t>
      </w:r>
      <w:r w:rsidR="00E87EFC">
        <w:rPr>
          <w:rFonts w:eastAsia="Malgun Gothic"/>
          <w:lang w:eastAsia="ja-JP"/>
        </w:rPr>
        <w:t> </w:t>
      </w:r>
      <w:r w:rsidR="00E87EFC" w:rsidRPr="004139F4">
        <w:rPr>
          <w:rFonts w:eastAsia="Malgun Gothic"/>
          <w:lang w:eastAsia="ja-JP"/>
        </w:rPr>
        <w:t>23.502</w:t>
      </w:r>
      <w:r w:rsidR="00E87EFC">
        <w:rPr>
          <w:rFonts w:eastAsia="Malgun Gothic"/>
          <w:lang w:eastAsia="ja-JP"/>
        </w:rPr>
        <w:t> </w:t>
      </w:r>
      <w:r w:rsidR="00E87EFC" w:rsidRPr="004139F4">
        <w:rPr>
          <w:rFonts w:eastAsia="Malgun Gothic"/>
          <w:lang w:eastAsia="ja-JP"/>
        </w:rPr>
        <w:t>[</w:t>
      </w:r>
      <w:r w:rsidRPr="004139F4">
        <w:rPr>
          <w:rFonts w:eastAsia="Malgun Gothic"/>
          <w:lang w:eastAsia="ja-JP"/>
        </w:rPr>
        <w:t>3], with the difference that the N2 SM information carries information that the AMF shall forward to the N3IWF which includes: at least one PDU Set QoS parameter to activate PDU Set QoS handling for a given QoS flow.</w:t>
      </w:r>
    </w:p>
    <w:p w14:paraId="4BBC5884" w14:textId="77777777" w:rsidR="00C27BAF" w:rsidRPr="004139F4" w:rsidRDefault="00C27BAF" w:rsidP="00C27BAF">
      <w:pPr>
        <w:pStyle w:val="B1"/>
      </w:pPr>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p>
    <w:p w14:paraId="139CA64F" w14:textId="77777777" w:rsidR="00C27BAF" w:rsidRPr="004139F4" w:rsidRDefault="00C27BAF" w:rsidP="00C27BAF">
      <w:pPr>
        <w:pStyle w:val="B1"/>
      </w:pPr>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p>
    <w:p w14:paraId="7BA4DCD1" w14:textId="77777777" w:rsidR="00C27BAF" w:rsidRDefault="00C27BAF" w:rsidP="00C27BAF">
      <w:pPr>
        <w:pStyle w:val="B1"/>
        <w:rPr>
          <w:rFonts w:eastAsia="Malgun Gothic"/>
          <w:lang w:eastAsia="ja-JP"/>
        </w:rPr>
      </w:pPr>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p>
    <w:p w14:paraId="7EB83FFF" w14:textId="3CC301B0" w:rsidR="00C27BAF" w:rsidRPr="00977CCC" w:rsidRDefault="00C27BAF" w:rsidP="00C27BAF">
      <w:pPr>
        <w:pStyle w:val="B1"/>
        <w:rPr>
          <w:rFonts w:eastAsia="Malgun Gothic"/>
          <w:lang w:eastAsia="ja-JP"/>
        </w:rPr>
      </w:pPr>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w:t>
      </w:r>
      <w:r w:rsidR="00133E9D">
        <w:rPr>
          <w:rFonts w:eastAsia="Malgun Gothic"/>
          <w:noProof/>
          <w:lang w:eastAsia="ja-JP"/>
        </w:rPr>
        <w:t>.</w:t>
      </w:r>
      <w:r w:rsidRPr="00AB2EFA">
        <w:rPr>
          <w:rFonts w:eastAsia="Malgun Gothic"/>
          <w:noProof/>
          <w:lang w:eastAsia="ja-JP"/>
        </w:rPr>
        <w:t xml:space="preserve"> the mapping of PDU Set Importance value#1 and DSCP value#1, the mapping of PDU Set Importance value#2 and DSCP#2, etc.). More than one PDU Set Importance value may be mapped into one DSCP value.</w:t>
      </w:r>
    </w:p>
    <w:p w14:paraId="7D7C266C" w14:textId="77777777" w:rsidR="00C27BAF" w:rsidRDefault="00C27BAF" w:rsidP="00C27BAF">
      <w:pPr>
        <w:pStyle w:val="B1"/>
        <w:rPr>
          <w:rFonts w:eastAsia="Malgun Gothic"/>
          <w:lang w:eastAsia="ja-JP"/>
        </w:rPr>
      </w:pPr>
      <w:r>
        <w:rPr>
          <w:rFonts w:eastAsia="Malgun Gothic"/>
          <w:lang w:eastAsia="ja-JP"/>
        </w:rPr>
        <w:t xml:space="preserve">4a. </w:t>
      </w:r>
      <w:r w:rsidRPr="004139F4">
        <w:rPr>
          <w:rFonts w:eastAsia="Malgun Gothic"/>
          <w:lang w:eastAsia="ja-JP"/>
        </w:rPr>
        <w:t>The N3IWF shall send to UE an IKE Create_Child_SA request which may include a DSCP value associated with the Child SA, based on operator policy.</w:t>
      </w:r>
    </w:p>
    <w:p w14:paraId="1EDB0921" w14:textId="2855890F" w:rsidR="00C27BAF" w:rsidRPr="00470EC3"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53F9EF42" w14:textId="77777777" w:rsidR="00C27BAF" w:rsidRPr="004139F4" w:rsidRDefault="00C27BAF" w:rsidP="00C27BAF">
      <w:pPr>
        <w:pStyle w:val="B1"/>
      </w:pPr>
      <w:r>
        <w:rPr>
          <w:rFonts w:eastAsia="Malgun Gothic"/>
          <w:lang w:eastAsia="ja-JP"/>
        </w:rPr>
        <w:t>4b.</w:t>
      </w:r>
      <w:r>
        <w:rPr>
          <w:rFonts w:eastAsia="Malgun Gothic"/>
          <w:lang w:eastAsia="ja-JP"/>
        </w:rPr>
        <w:tab/>
      </w:r>
      <w:r w:rsidRPr="004139F4">
        <w:rPr>
          <w:rFonts w:eastAsia="Malgun Gothic"/>
          <w:lang w:eastAsia="ja-JP"/>
        </w:rPr>
        <w:t>If the UE accepts the new IPsec Child SA, the UE shall send an IKE Create_Child_SA response.</w:t>
      </w:r>
    </w:p>
    <w:p w14:paraId="365CA0A0" w14:textId="77777777" w:rsidR="00C27BAF" w:rsidRPr="004139F4" w:rsidRDefault="00C27BAF" w:rsidP="00C27BAF">
      <w:pPr>
        <w:pStyle w:val="B1"/>
        <w:rPr>
          <w:rFonts w:eastAsia="Malgun Gothic"/>
          <w:lang w:eastAsia="ja-JP"/>
        </w:rPr>
      </w:pPr>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p>
    <w:p w14:paraId="1A8AF850" w14:textId="252BE7BE" w:rsidR="00C27BAF" w:rsidRPr="004139F4" w:rsidRDefault="00C27BAF" w:rsidP="00C27BAF">
      <w:pPr>
        <w:pStyle w:val="B1"/>
        <w:rPr>
          <w:rFonts w:eastAsia="Malgun Gothic"/>
          <w:lang w:eastAsia="ja-JP"/>
        </w:rPr>
      </w:pPr>
      <w:r>
        <w:rPr>
          <w:rFonts w:eastAsia="Malgun Gothic"/>
          <w:lang w:eastAsia="ja-JP"/>
        </w:rPr>
        <w:lastRenderedPageBreak/>
        <w:t>6.</w:t>
      </w:r>
      <w:r>
        <w:rPr>
          <w:rFonts w:eastAsia="Malgun Gothic"/>
          <w:lang w:eastAsia="ja-JP"/>
        </w:rPr>
        <w:tab/>
      </w:r>
      <w:r w:rsidRPr="004139F4">
        <w:rPr>
          <w:rFonts w:eastAsia="Malgun Gothic"/>
          <w:lang w:eastAsia="ja-JP"/>
        </w:rPr>
        <w:t xml:space="preserve">Steps 6-7 specified in clause 4.12.5 of </w:t>
      </w:r>
      <w:r w:rsidR="00E87EFC" w:rsidRPr="004139F4">
        <w:rPr>
          <w:rFonts w:eastAsia="Malgun Gothic"/>
          <w:lang w:eastAsia="ja-JP"/>
        </w:rPr>
        <w:t>TS</w:t>
      </w:r>
      <w:r w:rsidR="00E87EFC">
        <w:rPr>
          <w:rFonts w:eastAsia="Malgun Gothic"/>
          <w:lang w:eastAsia="ja-JP"/>
        </w:rPr>
        <w:t> </w:t>
      </w:r>
      <w:r w:rsidR="00E87EFC" w:rsidRPr="004139F4">
        <w:rPr>
          <w:rFonts w:eastAsia="Malgun Gothic"/>
          <w:lang w:eastAsia="ja-JP"/>
        </w:rPr>
        <w:t>23.502</w:t>
      </w:r>
      <w:r w:rsidR="00E87EFC">
        <w:rPr>
          <w:rFonts w:eastAsia="Malgun Gothic"/>
          <w:lang w:eastAsia="ja-JP"/>
        </w:rPr>
        <w:t> </w:t>
      </w:r>
      <w:r w:rsidR="00E87EFC" w:rsidRPr="004139F4">
        <w:rPr>
          <w:rFonts w:eastAsia="Malgun Gothic"/>
          <w:lang w:eastAsia="ja-JP"/>
        </w:rPr>
        <w:t>[</w:t>
      </w:r>
      <w:r w:rsidRPr="004139F4">
        <w:rPr>
          <w:rFonts w:eastAsia="Malgun Gothic"/>
          <w:lang w:eastAsia="ja-JP"/>
        </w:rPr>
        <w:t>3] are executed according to the PDU Session Establishment procedure via untrusted non-3GPP access.</w:t>
      </w:r>
    </w:p>
    <w:p w14:paraId="6064D4E6" w14:textId="77777777" w:rsidR="00C27BAF" w:rsidRPr="004139F4" w:rsidRDefault="00C27BAF" w:rsidP="00C27BAF">
      <w:pPr>
        <w:pStyle w:val="B1"/>
        <w:rPr>
          <w:rFonts w:eastAsia="Malgun Gothic"/>
          <w:lang w:eastAsia="ja-JP"/>
        </w:rPr>
      </w:pPr>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p>
    <w:p w14:paraId="17487278" w14:textId="77777777" w:rsidR="00C27BAF" w:rsidRDefault="00C27BAF" w:rsidP="00C27BAF">
      <w:pPr>
        <w:pStyle w:val="Heading4"/>
        <w:rPr>
          <w:rFonts w:eastAsia="Malgun Gothic"/>
          <w:lang w:eastAsia="ja-JP"/>
        </w:rPr>
      </w:pPr>
      <w:bookmarkStart w:id="314" w:name="_Toc175896399"/>
      <w:r w:rsidRPr="004139F4">
        <w:rPr>
          <w:rFonts w:eastAsia="Malgun Gothic"/>
          <w:lang w:eastAsia="ja-JP"/>
        </w:rPr>
        <w:t>6.18.3.3</w:t>
      </w:r>
      <w:r w:rsidRPr="004139F4">
        <w:rPr>
          <w:rFonts w:eastAsia="Malgun Gothic"/>
          <w:lang w:eastAsia="ja-JP"/>
        </w:rPr>
        <w:tab/>
        <w:t>Procedures in trusted non-3GPP access</w:t>
      </w:r>
      <w:bookmarkEnd w:id="314"/>
    </w:p>
    <w:p w14:paraId="203C74C3" w14:textId="741008F6" w:rsidR="009263D7" w:rsidRDefault="004E09DC" w:rsidP="00C76F30">
      <w:pPr>
        <w:pStyle w:val="TH"/>
      </w:pPr>
      <w:r>
        <w:rPr>
          <w:noProof/>
        </w:rPr>
        <w:object w:dxaOrig="9364" w:dyaOrig="5773" w14:anchorId="6C2E19C6">
          <v:shape id="_x0000_i1059" type="#_x0000_t75" alt="" style="width:468pt;height:287.3pt;mso-width-percent:0;mso-height-percent:0;mso-width-percent:0;mso-height-percent:0" o:ole="">
            <v:imagedata r:id="rId80" o:title=""/>
          </v:shape>
          <o:OLEObject Type="Embed" ProgID="Word.Picture.8" ShapeID="_x0000_i1059" DrawAspect="Content" ObjectID="_1786513616" r:id="rId81"/>
        </w:object>
      </w:r>
    </w:p>
    <w:p w14:paraId="56BEA7C0" w14:textId="77777777" w:rsidR="00C27BAF" w:rsidRPr="004139F4" w:rsidRDefault="00C27BAF" w:rsidP="00C27BAF">
      <w:pPr>
        <w:pStyle w:val="TF"/>
        <w:rPr>
          <w:rFonts w:eastAsia="Malgun Gothic"/>
          <w:lang w:eastAsia="ja-JP"/>
        </w:rPr>
      </w:pPr>
      <w:r w:rsidRPr="004139F4">
        <w:rPr>
          <w:rFonts w:eastAsia="Malgun Gothic"/>
          <w:lang w:eastAsia="ja-JP"/>
        </w:rPr>
        <w:t>Figure 6.18.3.3-1: High-level procedure for trusted non-3GPP access</w:t>
      </w:r>
    </w:p>
    <w:p w14:paraId="6B0D3A16" w14:textId="366E5A55" w:rsidR="009263D7" w:rsidRDefault="009263D7" w:rsidP="009263D7">
      <w:pPr>
        <w:pStyle w:val="B1"/>
        <w:rPr>
          <w:rFonts w:eastAsia="Malgun Gothic"/>
          <w:lang w:eastAsia="ja-JP"/>
        </w:rPr>
      </w:pPr>
      <w:r>
        <w:rPr>
          <w:rFonts w:eastAsia="Malgun Gothic"/>
          <w:lang w:eastAsia="ja-JP"/>
        </w:rPr>
        <w:t>1.</w:t>
      </w:r>
      <w:r>
        <w:rPr>
          <w:rFonts w:eastAsia="Malgun Gothic"/>
          <w:lang w:eastAsia="ja-JP"/>
        </w:rPr>
        <w:tab/>
        <w:t xml:space="preserve">Steps 1-2a specified in clause 4.12.5 with the modifications specified in clause 4.12a.5 of </w:t>
      </w:r>
      <w:r w:rsidR="00E87EFC">
        <w:rPr>
          <w:rFonts w:eastAsia="Malgun Gothic"/>
          <w:lang w:eastAsia="ja-JP"/>
        </w:rPr>
        <w:t>TS 23.502 [</w:t>
      </w:r>
      <w:r>
        <w:rPr>
          <w:rFonts w:eastAsia="Malgun Gothic"/>
          <w:lang w:eastAsia="ja-JP"/>
        </w:rPr>
        <w:t>3], with the difference that the N2 SM information carries information that the AMF shall forward to the TNGF which includes: at least one PDU Set QoS parameter to activate PDU Set QoS handling for a given QoS flow.</w:t>
      </w:r>
    </w:p>
    <w:p w14:paraId="49E3034C" w14:textId="77777777" w:rsidR="009263D7" w:rsidRDefault="009263D7" w:rsidP="009263D7">
      <w:pPr>
        <w:pStyle w:val="B1"/>
        <w:rPr>
          <w:rFonts w:eastAsia="Malgun Gothic"/>
          <w:lang w:eastAsia="ja-JP"/>
        </w:rPr>
      </w:pPr>
      <w:r>
        <w:rPr>
          <w:rFonts w:eastAsia="Malgun Gothic"/>
          <w:lang w:eastAsia="ja-JP"/>
        </w:rPr>
        <w:tab/>
        <w:t>The N1 SM container that the AMF shall provide to the UE may contains for each QoS Flow for which UL PDU Set based QoS handling needs to be enabled, Protocol Description for identifying the PDU Set.</w:t>
      </w:r>
    </w:p>
    <w:p w14:paraId="63A2A624" w14:textId="77777777" w:rsidR="009263D7" w:rsidRDefault="009263D7" w:rsidP="009263D7">
      <w:pPr>
        <w:pStyle w:val="B1"/>
        <w:rPr>
          <w:rFonts w:eastAsia="Malgun Gothic"/>
          <w:lang w:eastAsia="ja-JP"/>
        </w:rPr>
      </w:pPr>
      <w:r>
        <w:rPr>
          <w:rFonts w:eastAsia="Malgun Gothic"/>
          <w:lang w:eastAsia="ja-JP"/>
        </w:rPr>
        <w:t>2.</w:t>
      </w:r>
      <w:r>
        <w:rPr>
          <w:rFonts w:eastAsia="Malgun Gothic"/>
          <w:lang w:eastAsia="ja-JP"/>
        </w:rPr>
        <w:tab/>
        <w:t>The AMF shall under request of the SMF send a N2 PDU Session Resource Setup Request message, which includes the PDU Set QoS parameter(s), to TNGF to establish the non-3GPP access resources for this PDU Session.</w:t>
      </w:r>
    </w:p>
    <w:p w14:paraId="328EEA8C" w14:textId="77777777" w:rsidR="009263D7" w:rsidRDefault="009263D7" w:rsidP="009263D7">
      <w:pPr>
        <w:pStyle w:val="B1"/>
        <w:rPr>
          <w:rFonts w:eastAsia="Malgun Gothic"/>
          <w:lang w:eastAsia="ja-JP"/>
        </w:rPr>
      </w:pPr>
      <w:r>
        <w:rPr>
          <w:rFonts w:eastAsia="Malgun Gothic"/>
          <w:lang w:eastAsia="ja-JP"/>
        </w:rPr>
        <w:t>3.</w:t>
      </w:r>
      <w:r>
        <w:rPr>
          <w:rFonts w:eastAsia="Malgun Gothic"/>
          <w:lang w:eastAsia="ja-JP"/>
        </w:rPr>
        <w:tab/>
        <w:t>For PDU Set-enabled QoS Flow, TNGF establishes a dedicated IPsec Child SA.</w:t>
      </w:r>
    </w:p>
    <w:p w14:paraId="44719EC3" w14:textId="77777777" w:rsidR="009263D7" w:rsidRDefault="009263D7" w:rsidP="009263D7">
      <w:pPr>
        <w:pStyle w:val="B1"/>
        <w:rPr>
          <w:rFonts w:eastAsia="Malgun Gothic"/>
          <w:lang w:eastAsia="ja-JP"/>
        </w:rPr>
      </w:pPr>
      <w:r>
        <w:rPr>
          <w:rFonts w:eastAsia="Malgun Gothic"/>
          <w:lang w:eastAsia="ja-JP"/>
        </w:rPr>
        <w:tab/>
        <w:t>TNGF may also determine the mapping of PDU Set Importance value(s) (or other type of PDU Set Information or PDU set QoS parameters) to DSCP value(s) for downlink.</w:t>
      </w:r>
    </w:p>
    <w:p w14:paraId="4B370CC3" w14:textId="77777777" w:rsidR="009263D7" w:rsidRDefault="009263D7" w:rsidP="009263D7">
      <w:pPr>
        <w:pStyle w:val="B1"/>
        <w:rPr>
          <w:rFonts w:eastAsia="Malgun Gothic"/>
          <w:lang w:eastAsia="ja-JP"/>
        </w:rPr>
      </w:pPr>
      <w:r>
        <w:rPr>
          <w:rFonts w:eastAsia="Malgun Gothic"/>
          <w:lang w:eastAsia="ja-JP"/>
        </w:rPr>
        <w:t>4a.</w:t>
      </w:r>
      <w:r>
        <w:rPr>
          <w:rFonts w:eastAsia="Malgun Gothic"/>
          <w:lang w:eastAsia="ja-JP"/>
        </w:rPr>
        <w:tab/>
        <w:t>The TNGF shall send to UE an IKE Create_Child_SA request which may include a DSCP value associated with the Child SA, based on operator policy.</w:t>
      </w:r>
    </w:p>
    <w:p w14:paraId="1334ACE5" w14:textId="30C66609" w:rsidR="009263D7"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409D1821" w14:textId="77777777" w:rsidR="009263D7" w:rsidRDefault="009263D7" w:rsidP="009263D7">
      <w:pPr>
        <w:pStyle w:val="B1"/>
        <w:rPr>
          <w:rFonts w:eastAsia="Malgun Gothic"/>
          <w:lang w:eastAsia="ja-JP"/>
        </w:rPr>
      </w:pPr>
      <w:r>
        <w:rPr>
          <w:rFonts w:eastAsia="Malgun Gothic"/>
          <w:lang w:eastAsia="ja-JP"/>
        </w:rPr>
        <w:t>4b.</w:t>
      </w:r>
      <w:r>
        <w:rPr>
          <w:rFonts w:eastAsia="Malgun Gothic"/>
          <w:lang w:eastAsia="ja-JP"/>
        </w:rPr>
        <w:tab/>
        <w:t>If the UE accepts the new IPsec Child SA, the UE shall send an IKE Create_Child_SA response.</w:t>
      </w:r>
    </w:p>
    <w:p w14:paraId="48C1EE39" w14:textId="77777777" w:rsidR="009263D7" w:rsidRDefault="009263D7" w:rsidP="009263D7">
      <w:pPr>
        <w:pStyle w:val="B1"/>
        <w:rPr>
          <w:rFonts w:eastAsia="Malgun Gothic"/>
          <w:lang w:eastAsia="ja-JP"/>
        </w:rPr>
      </w:pPr>
      <w:r>
        <w:rPr>
          <w:rFonts w:eastAsia="Malgun Gothic"/>
          <w:lang w:eastAsia="ja-JP"/>
        </w:rPr>
        <w:lastRenderedPageBreak/>
        <w:t>5.</w:t>
      </w:r>
      <w:r>
        <w:rPr>
          <w:rFonts w:eastAsia="Malgun Gothic"/>
          <w:lang w:eastAsia="ja-JP"/>
        </w:rPr>
        <w:tab/>
        <w:t>After the IPsec Child SA is established, the TNGF shall forward to UE via the signalling IPsec SA the PDU Session Establishment Accept message (including the Protocol Description associated with the QoS Rule) received in step 2.</w:t>
      </w:r>
    </w:p>
    <w:p w14:paraId="42FC6734" w14:textId="04970A81" w:rsidR="009263D7" w:rsidRDefault="009263D7" w:rsidP="009263D7">
      <w:pPr>
        <w:pStyle w:val="B1"/>
        <w:rPr>
          <w:rFonts w:eastAsia="Malgun Gothic"/>
          <w:lang w:eastAsia="ja-JP"/>
        </w:rPr>
      </w:pPr>
      <w:r>
        <w:rPr>
          <w:rFonts w:eastAsia="Malgun Gothic"/>
          <w:lang w:eastAsia="ja-JP"/>
        </w:rPr>
        <w:t>6.</w:t>
      </w:r>
      <w:r>
        <w:rPr>
          <w:rFonts w:eastAsia="Malgun Gothic"/>
          <w:lang w:eastAsia="ja-JP"/>
        </w:rPr>
        <w:tab/>
        <w:t xml:space="preserve">Steps 6-7 specified in clause 4.12.5 with the modifications specified in clause 4.12a.5 of </w:t>
      </w:r>
      <w:r w:rsidR="00E87EFC">
        <w:rPr>
          <w:rFonts w:eastAsia="Malgun Gothic"/>
          <w:lang w:eastAsia="ja-JP"/>
        </w:rPr>
        <w:t>TS 23.502 [</w:t>
      </w:r>
      <w:r>
        <w:rPr>
          <w:rFonts w:eastAsia="Malgun Gothic"/>
          <w:lang w:eastAsia="ja-JP"/>
        </w:rPr>
        <w:t>3] are executed according to the PDU Session Establishment procedure via trusted non-3GPP access.</w:t>
      </w:r>
    </w:p>
    <w:p w14:paraId="3F35ECB9" w14:textId="77777777" w:rsidR="009263D7" w:rsidRDefault="009263D7" w:rsidP="009263D7">
      <w:pPr>
        <w:pStyle w:val="B1"/>
        <w:rPr>
          <w:rFonts w:eastAsia="Malgun Gothic"/>
          <w:lang w:eastAsia="ja-JP"/>
        </w:rPr>
      </w:pPr>
      <w:r>
        <w:rPr>
          <w:rFonts w:eastAsia="Malgun Gothic"/>
          <w:lang w:eastAsia="ja-JP"/>
        </w:rPr>
        <w:t>7.</w:t>
      </w:r>
      <w:r>
        <w:rPr>
          <w:rFonts w:eastAsia="Malgun Gothic"/>
          <w:lang w:eastAsia="ja-JP"/>
        </w:rPr>
        <w:tab/>
        <w:t>On the user-plane, PDUs belonging to PDU Set-enabled QoS flow are transferred over dedicated IPsec child SA. If a DSCP value is included, then the UE shall mark all IP packets sent over this Child SA with this DSCP value. TNGF shall mark all IP packets sent over this Child SA with this DSCP value or with DSCP value based on the PDU Set Importance if the mapping list of PDU Set Importance value(s) and DSCP value is determined for downlink.</w:t>
      </w:r>
    </w:p>
    <w:p w14:paraId="0E2591F9" w14:textId="24E328F8" w:rsidR="007315D1" w:rsidRDefault="004B4601" w:rsidP="00735BDD">
      <w:pPr>
        <w:pStyle w:val="Heading3"/>
        <w:rPr>
          <w:lang w:val="en-US" w:eastAsia="ko-KR"/>
        </w:rPr>
      </w:pPr>
      <w:bookmarkStart w:id="315" w:name="_Toc175896400"/>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315"/>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316" w:name="_Toc175896401"/>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316"/>
    </w:p>
    <w:p w14:paraId="6A086E89" w14:textId="77777777" w:rsidR="003B4A71" w:rsidRPr="0025287F" w:rsidRDefault="003B4A71" w:rsidP="005919C1">
      <w:pPr>
        <w:pStyle w:val="Heading3"/>
      </w:pPr>
      <w:bookmarkStart w:id="317" w:name="_Toc175896402"/>
      <w:r w:rsidRPr="0025287F">
        <w:t>6.19.</w:t>
      </w:r>
      <w:r w:rsidRPr="0025287F">
        <w:rPr>
          <w:rFonts w:hint="eastAsia"/>
        </w:rPr>
        <w:t>1</w:t>
      </w:r>
      <w:r w:rsidRPr="0025287F">
        <w:rPr>
          <w:rFonts w:hint="eastAsia"/>
        </w:rPr>
        <w:tab/>
      </w:r>
      <w:r w:rsidRPr="0025287F">
        <w:t>Key Issue mapping</w:t>
      </w:r>
      <w:bookmarkEnd w:id="317"/>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318" w:name="_Toc175896403"/>
      <w:r w:rsidRPr="0025287F">
        <w:t>6.19.2</w:t>
      </w:r>
      <w:r w:rsidRPr="0025287F">
        <w:tab/>
        <w:t>Description</w:t>
      </w:r>
      <w:bookmarkEnd w:id="318"/>
    </w:p>
    <w:p w14:paraId="34990DFC" w14:textId="77777777" w:rsidR="003B4A71" w:rsidRPr="0025287F" w:rsidRDefault="003B4A71" w:rsidP="005919C1">
      <w:pPr>
        <w:pStyle w:val="Heading4"/>
      </w:pPr>
      <w:bookmarkStart w:id="319" w:name="_Toc175896404"/>
      <w:r w:rsidRPr="0025287F">
        <w:t>6.19.2.1</w:t>
      </w:r>
      <w:r w:rsidRPr="0025287F">
        <w:tab/>
        <w:t>Alternative PDU Set QoS parameters to support differentiated QoS handling</w:t>
      </w:r>
      <w:bookmarkEnd w:id="319"/>
    </w:p>
    <w:p w14:paraId="7E151FAF" w14:textId="7D7E54E8" w:rsidR="003B4A71" w:rsidRPr="0025287F" w:rsidRDefault="003B4A71" w:rsidP="005919C1">
      <w:r w:rsidRPr="0025287F">
        <w:t xml:space="preserve">This solution enhanced alternative QoS mechanism to support PDU Set QoS parameters between AF and the 5GS. The existing Alternative QoS profile could be enhanced to support alternative PDU Set QoS parameter Set(s) including PSDB and PSER. 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w:t>
      </w:r>
      <w:r w:rsidR="00E87EFC" w:rsidRPr="0025287F">
        <w:t>TS</w:t>
      </w:r>
      <w:r w:rsidR="00E87EFC">
        <w:t> </w:t>
      </w:r>
      <w:r w:rsidR="00E87EFC" w:rsidRPr="0025287F">
        <w:t>23.503</w:t>
      </w:r>
      <w:r w:rsidR="00E87EFC">
        <w:t> </w:t>
      </w:r>
      <w:r w:rsidR="00E87EFC" w:rsidRPr="0025287F">
        <w:t>[</w:t>
      </w:r>
      <w:r w:rsidRPr="0025287F">
        <w:t xml:space="preserve">4]. If the PCC rule contains one or more PDU Set QoS Parameters (PSER, PSDB), the SMF adds these PDU Set QoS parameters to the QoS Profile of the QoS Flow as described in clause 6.2.2.4 of </w:t>
      </w:r>
      <w:r w:rsidR="00E87EFC" w:rsidRPr="0025287F">
        <w:t>TS</w:t>
      </w:r>
      <w:r w:rsidR="00E87EFC">
        <w:t> </w:t>
      </w:r>
      <w:r w:rsidR="00E87EFC" w:rsidRPr="0025287F">
        <w:t>23.503</w:t>
      </w:r>
      <w:r w:rsidR="00E87EFC">
        <w:t> </w:t>
      </w:r>
      <w:r w:rsidR="00E87EFC" w:rsidRPr="0025287F">
        <w:t>[</w:t>
      </w:r>
      <w:r w:rsidRPr="0025287F">
        <w:t>4]. SMF sends the QoS Profile to NG-RAN and NG-RAN checks whether the GFBR, the PDB, the PER, the PSDB, the PSER that the NG-RAN currently fulfils match any of the Alternative QoS Profile(s) (including the PDU Set QoS parameter), in the indicated priority order.</w:t>
      </w:r>
    </w:p>
    <w:p w14:paraId="0B6D7E94" w14:textId="1F8076BF" w:rsidR="003B4A71" w:rsidRPr="0025287F" w:rsidRDefault="003B4A71" w:rsidP="005919C1">
      <w:r w:rsidRPr="0025287F">
        <w:lastRenderedPageBreak/>
        <w:t>The AF may also provide a mapping between Traffic Characteristics (e.g. QoS/Alt-QoS Indicators and QoS/Alt-QoS requirements in the AF request. The  mapping is contained within PCC rules. The Traffic Characteristics and QoS/Alt-QoS Indicators mapping is sent to the UPF to help the UPF identify the traffic characteristics and map them to QoS/Alt-QoS indicators. The SMF sends the mapping from QoS/Alt-QoS indicators to QoS/Alt-QoS profiles to the RAN .</w:t>
      </w:r>
    </w:p>
    <w:p w14:paraId="029DACF1" w14:textId="5EC17B18" w:rsidR="003B4A71" w:rsidRDefault="003B4A71" w:rsidP="005919C1">
      <w:r w:rsidRPr="0025287F">
        <w:t xml:space="preserve">The UPF may identify the traffic characteristics and include the </w:t>
      </w:r>
      <w:r w:rsidR="005F57F9">
        <w:t>"</w:t>
      </w:r>
      <w:r w:rsidRPr="0025287F">
        <w:t>QoS/Alt-QoS Indicator</w:t>
      </w:r>
      <w:r w:rsidR="005F57F9">
        <w:t>"</w:t>
      </w:r>
      <w:r w:rsidRPr="0025287F">
        <w:t xml:space="preserve"> with the PDU Set Information of the GTP-U header. The process is shown in Figure 6.19.2.1-1.</w:t>
      </w:r>
    </w:p>
    <w:p w14:paraId="58DCA08A" w14:textId="53BF9603" w:rsidR="009263D7" w:rsidRDefault="004E09DC" w:rsidP="00C76F30">
      <w:pPr>
        <w:pStyle w:val="TH"/>
      </w:pPr>
      <w:r>
        <w:rPr>
          <w:noProof/>
        </w:rPr>
        <w:object w:dxaOrig="8820" w:dyaOrig="4023" w14:anchorId="440B7FC6">
          <v:shape id="_x0000_i1060" type="#_x0000_t75" alt="" style="width:440.85pt;height:199pt;mso-width-percent:0;mso-height-percent:0;mso-width-percent:0;mso-height-percent:0" o:ole="">
            <v:imagedata r:id="rId82" o:title=""/>
          </v:shape>
          <o:OLEObject Type="Embed" ProgID="Word.Picture.8" ShapeID="_x0000_i1060" DrawAspect="Content" ObjectID="_1786513617" r:id="rId83"/>
        </w:object>
      </w:r>
    </w:p>
    <w:p w14:paraId="023F1240" w14:textId="77777777" w:rsidR="003B4A71" w:rsidRDefault="003B4A71" w:rsidP="00331EF9">
      <w:pPr>
        <w:pStyle w:val="TF"/>
      </w:pPr>
      <w:r>
        <w:t>Figure 6.19.2.1-1: Mapping to QoS/Alt-QoS profiles</w:t>
      </w:r>
    </w:p>
    <w:p w14:paraId="39625D6D" w14:textId="3CA67B38" w:rsidR="009263D7" w:rsidRDefault="009263D7" w:rsidP="009263D7">
      <w:pPr>
        <w:pStyle w:val="NO"/>
      </w:pPr>
      <w:r w:rsidRPr="003B4A71">
        <w:t>NOTE</w:t>
      </w:r>
      <w:r>
        <w:t>:</w:t>
      </w:r>
      <w:r>
        <w:tab/>
        <w:t>T</w:t>
      </w:r>
      <w:r w:rsidR="003B4A71" w:rsidRPr="003B4A71">
        <w:t>here may be a one</w:t>
      </w:r>
      <w:r w:rsidR="003B4A71">
        <w:t>-to many</w:t>
      </w:r>
      <w:r w:rsidR="003B4A71" w:rsidRPr="003B4A71">
        <w:t xml:space="preserve"> mapping</w:t>
      </w:r>
      <w:r w:rsidR="003B4A71">
        <w:t xml:space="preserve"> between QoS/Alt-QoS indicator and QoS/Alt-QoS profiles</w:t>
      </w:r>
      <w:r>
        <w:t>.</w:t>
      </w:r>
    </w:p>
    <w:p w14:paraId="52706F96" w14:textId="382688FF" w:rsidR="003B4A71" w:rsidRDefault="003B4A71" w:rsidP="00921793">
      <w:pPr>
        <w:rPr>
          <w:lang w:eastAsia="zh-CN"/>
        </w:rPr>
      </w:pPr>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p>
    <w:p w14:paraId="3E75B75E" w14:textId="1AAC69B5" w:rsidR="003B4A71" w:rsidRPr="004C4F9C" w:rsidRDefault="003B4A71" w:rsidP="00331EF9">
      <w:pPr>
        <w:rPr>
          <w:noProof/>
          <w:lang w:eastAsia="ko-KR"/>
        </w:rPr>
      </w:pPr>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w:t>
      </w:r>
    </w:p>
    <w:p w14:paraId="6D063436" w14:textId="77777777" w:rsidR="003B4A71" w:rsidRPr="00B83644" w:rsidRDefault="003B4A71" w:rsidP="005919C1">
      <w:pPr>
        <w:pStyle w:val="Heading4"/>
        <w:rPr>
          <w:lang w:val="fr-FR"/>
        </w:rPr>
      </w:pPr>
      <w:bookmarkStart w:id="320" w:name="_Toc175896405"/>
      <w:r w:rsidRPr="00B83644">
        <w:rPr>
          <w:lang w:val="fr-FR"/>
        </w:rPr>
        <w:t>6.19.2.2</w:t>
      </w:r>
      <w:r w:rsidRPr="00B83644">
        <w:rPr>
          <w:lang w:val="fr-FR"/>
        </w:rPr>
        <w:tab/>
        <w:t>Alternative QoS/PDU set QoS Notification Exposure</w:t>
      </w:r>
      <w:bookmarkEnd w:id="320"/>
    </w:p>
    <w:p w14:paraId="220DF3A8" w14:textId="2D5B798C"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AF may subscribe the Alternative QoS/PDU set QoS Notification to NEF/PCF. If the NG-RAN determines that the QoS profile (including the PDU Set QoS parameters)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321" w:name="_Toc175896406"/>
      <w:r w:rsidRPr="0025287F">
        <w:lastRenderedPageBreak/>
        <w:t>6.19.3</w:t>
      </w:r>
      <w:r w:rsidRPr="0025287F">
        <w:tab/>
        <w:t>Procedures</w:t>
      </w:r>
      <w:bookmarkEnd w:id="321"/>
    </w:p>
    <w:p w14:paraId="4853E462" w14:textId="77777777" w:rsidR="003B4A71" w:rsidRPr="0025287F" w:rsidRDefault="003B4A71" w:rsidP="005919C1">
      <w:pPr>
        <w:pStyle w:val="Heading4"/>
      </w:pPr>
      <w:bookmarkStart w:id="322" w:name="_Toc175896407"/>
      <w:r w:rsidRPr="0025287F">
        <w:t>6.19.3.1</w:t>
      </w:r>
      <w:r w:rsidRPr="0025287F">
        <w:tab/>
        <w:t xml:space="preserve">Procedures of </w:t>
      </w:r>
      <w:r w:rsidRPr="0025287F">
        <w:rPr>
          <w:rFonts w:hint="eastAsia"/>
        </w:rPr>
        <w:t>alternative PDU Set QoS handling</w:t>
      </w:r>
      <w:bookmarkEnd w:id="322"/>
    </w:p>
    <w:p w14:paraId="556D5067" w14:textId="721B2CC1" w:rsidR="003B4A71" w:rsidRPr="0025287F" w:rsidRDefault="003B4A71" w:rsidP="005919C1">
      <w:r w:rsidRPr="0025287F">
        <w:rPr>
          <w:rFonts w:hint="eastAsia"/>
        </w:rPr>
        <w:t xml:space="preserve">The procedure of alternative PDU Set QoS handling is described in </w:t>
      </w:r>
      <w:r w:rsidR="00C73406">
        <w:rPr>
          <w:rFonts w:hint="eastAsia"/>
        </w:rPr>
        <w:t>Figure</w:t>
      </w:r>
      <w:r w:rsidRPr="0025287F">
        <w:rPr>
          <w:rFonts w:hint="eastAsia"/>
        </w:rPr>
        <w:t xml:space="preserve"> 6.</w:t>
      </w:r>
      <w:r w:rsidRPr="0025287F">
        <w:t>19</w:t>
      </w:r>
      <w:r w:rsidRPr="0025287F">
        <w:rPr>
          <w:rFonts w:hint="eastAsia"/>
        </w:rPr>
        <w:t>.3.1-1.</w:t>
      </w:r>
    </w:p>
    <w:bookmarkStart w:id="323" w:name="_MON_1772636811"/>
    <w:bookmarkEnd w:id="323"/>
    <w:p w14:paraId="0494D388" w14:textId="77777777" w:rsidR="003B4A71" w:rsidRPr="00C73406" w:rsidRDefault="004E09DC" w:rsidP="00C73406">
      <w:pPr>
        <w:pStyle w:val="TH"/>
      </w:pPr>
      <w:r w:rsidRPr="00C73406">
        <w:rPr>
          <w:rFonts w:eastAsia="SimSun"/>
          <w:noProof/>
        </w:rPr>
        <w:object w:dxaOrig="9529" w:dyaOrig="6237" w14:anchorId="035C34C9">
          <v:shape id="_x0000_i1061" type="#_x0000_t75" alt="" style="width:476.15pt;height:311.75pt;mso-width-percent:0;mso-height-percent:0;mso-width-percent:0;mso-height-percent:0" o:ole="">
            <v:imagedata r:id="rId84" o:title=""/>
          </v:shape>
          <o:OLEObject Type="Embed" ProgID="Word.Document.12" ShapeID="_x0000_i1061" DrawAspect="Content" ObjectID="_1786513618" r:id="rId85">
            <o:FieldCodes>\s</o:FieldCodes>
          </o:OLEObject>
        </w:object>
      </w:r>
    </w:p>
    <w:p w14:paraId="5C83ACBF" w14:textId="77777777" w:rsidR="003B4A71" w:rsidRPr="00C73406" w:rsidRDefault="003B4A71" w:rsidP="005919C1">
      <w:pPr>
        <w:pStyle w:val="TF"/>
      </w:pPr>
      <w:r w:rsidRPr="00C73406">
        <w:t>Figure 6.19.3</w:t>
      </w:r>
      <w:r w:rsidRPr="00C73406">
        <w:rPr>
          <w:rFonts w:hint="eastAsia"/>
        </w:rPr>
        <w:t>.1</w:t>
      </w:r>
      <w:r w:rsidRPr="00C73406">
        <w:t xml:space="preserve">-1: </w:t>
      </w:r>
      <w:r w:rsidRPr="00C73406">
        <w:rPr>
          <w:rFonts w:hint="eastAsia"/>
        </w:rPr>
        <w:t>High level</w:t>
      </w:r>
      <w:r w:rsidRPr="00C73406">
        <w:t xml:space="preserve"> procedure </w:t>
      </w:r>
      <w:r w:rsidRPr="00C73406">
        <w:rPr>
          <w:rFonts w:hint="eastAsia"/>
        </w:rPr>
        <w:t>of alternative</w:t>
      </w:r>
      <w:r w:rsidRPr="00C73406">
        <w:t xml:space="preserve"> PDU Set</w:t>
      </w:r>
      <w:r w:rsidRPr="00C73406">
        <w:rPr>
          <w:rFonts w:hint="eastAsia"/>
        </w:rPr>
        <w:t xml:space="preserve"> QoS</w:t>
      </w:r>
      <w:r w:rsidRPr="00C73406">
        <w:t xml:space="preserve"> handling</w:t>
      </w:r>
    </w:p>
    <w:p w14:paraId="3C404F4A" w14:textId="77777777" w:rsidR="00C73406" w:rsidRDefault="00C73406" w:rsidP="00C73406">
      <w:pPr>
        <w:pStyle w:val="B1"/>
      </w:pPr>
      <w:r>
        <w:t>1.</w:t>
      </w:r>
      <w:r>
        <w:tab/>
        <w:t>The AF provides Alternative Service Requirements to the NEF using Nnef_AFsessionWithQoS_Create request, including one or more Requested Alternative QoS/PDU Set QoS Parameter sets in a prioritized order.</w:t>
      </w:r>
    </w:p>
    <w:p w14:paraId="7786FC14" w14:textId="77777777" w:rsidR="00C73406" w:rsidRDefault="00C73406" w:rsidP="00C73406">
      <w:pPr>
        <w:pStyle w:val="B1"/>
      </w:pPr>
      <w:r>
        <w:tab/>
        <w:t>The AF may also provide a mapping between Traffic Characteristics, QoS/Alt-QoS Indicator and QoS / Alt-QoS requirements in the AF request.</w:t>
      </w:r>
    </w:p>
    <w:p w14:paraId="424DEEAF" w14:textId="77777777" w:rsidR="00C73406" w:rsidRDefault="00C73406" w:rsidP="00C73406">
      <w:pPr>
        <w:pStyle w:val="B1"/>
      </w:pPr>
      <w:r>
        <w:t>2.</w:t>
      </w:r>
      <w:r>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0DE2E1AA" w14:textId="77777777" w:rsidR="00C73406" w:rsidRDefault="00C73406" w:rsidP="00C73406">
      <w:pPr>
        <w:pStyle w:val="B1"/>
      </w:pPr>
      <w:r>
        <w:t>3.</w:t>
      </w:r>
      <w:r>
        <w:tab/>
        <w:t>Based on the Alternative Service Requirements from AF, the PCF generates PCC rules with contain alternative PDU Set QoS Parameter Sets for QoS flows and mapping information provided by the AF or configured on the PCF.</w:t>
      </w:r>
    </w:p>
    <w:p w14:paraId="698889F7" w14:textId="77777777" w:rsidR="00C73406" w:rsidRDefault="00C73406" w:rsidP="00C73406">
      <w:pPr>
        <w:pStyle w:val="B1"/>
      </w:pPr>
      <w:r>
        <w:t>4.</w:t>
      </w:r>
      <w:r>
        <w:tab/>
        <w:t>The PCF sends the PCC rules to SMF. SMF generates the Alternative QoS/PDU Set QoS Profiles.</w:t>
      </w:r>
    </w:p>
    <w:p w14:paraId="72E97915" w14:textId="1B306D4B" w:rsidR="00C73406" w:rsidRDefault="00C73406" w:rsidP="00C73406">
      <w:pPr>
        <w:pStyle w:val="B1"/>
      </w:pPr>
      <w:r>
        <w:tab/>
        <w:t xml:space="preserve">The SMF may send mapping information to NG-RAN and to SMF/UPF. The UPF may detect the Traffic Characteristics and include the corresponding </w:t>
      </w:r>
      <w:r w:rsidR="005F57F9">
        <w:t>"</w:t>
      </w:r>
      <w:r>
        <w:t>QoS/Alt-QoS Indicator</w:t>
      </w:r>
      <w:r w:rsidR="005F57F9">
        <w:t>"</w:t>
      </w:r>
      <w:r>
        <w:t xml:space="preserve"> with the PDU Set Information of GTP-U header.</w:t>
      </w:r>
    </w:p>
    <w:p w14:paraId="227FDB70" w14:textId="77777777" w:rsidR="00C73406" w:rsidRDefault="00C73406" w:rsidP="00C73406">
      <w:pPr>
        <w:pStyle w:val="B1"/>
      </w:pPr>
      <w:r>
        <w:tab/>
        <w:t>If the Alternative QoS Profiles with PDU Set QoS parameters are generated, the SMF provides the Alternative QoS Profiles together with the QoS Profile with PDU Set QoS parameters to the NG-RAN. And if no indication of whether the NG-RAN node supports PDU Set based handling is further provided from RAN, the SMF and/or PCF shall further update the Alternative QoS Profiles, removing the PDU Set QoS parameters inside.</w:t>
      </w:r>
    </w:p>
    <w:p w14:paraId="4E7D7CAC" w14:textId="77777777" w:rsidR="00C73406" w:rsidRDefault="00C73406" w:rsidP="00C73406">
      <w:pPr>
        <w:pStyle w:val="NO"/>
      </w:pPr>
      <w:r>
        <w:lastRenderedPageBreak/>
        <w:t>NOTE:</w:t>
      </w:r>
      <w:r>
        <w:tab/>
        <w:t>Similarly, in case of HO, the SMF and/or the PCF may update the Alternative QoS Profiles to include or remove the PDU Set QoS parameters based on the indication of whether the target NG-RAN node supports PDU Set based handling.</w:t>
      </w:r>
    </w:p>
    <w:p w14:paraId="430F4511" w14:textId="77777777" w:rsidR="00C73406" w:rsidRDefault="00C73406" w:rsidP="00C73406">
      <w:pPr>
        <w:pStyle w:val="B1"/>
      </w:pPr>
      <w:r>
        <w:t>4a.</w:t>
      </w:r>
      <w: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p>
    <w:p w14:paraId="291DCDD2" w14:textId="77777777" w:rsidR="00C73406" w:rsidRDefault="00C73406" w:rsidP="00C73406">
      <w:pPr>
        <w:pStyle w:val="B1"/>
      </w:pPr>
      <w:r>
        <w:t>5.</w:t>
      </w:r>
      <w:r>
        <w:tab/>
        <w:t>The NG-RAN may fulfil values that match an Alt-QoS profile mapped to the indicator received in the PDU GTP-U header. similar to Rel. 18.</w:t>
      </w:r>
    </w:p>
    <w:p w14:paraId="542FDE18" w14:textId="77777777" w:rsidR="003B4A71" w:rsidRPr="0025287F" w:rsidRDefault="003B4A71" w:rsidP="005919C1">
      <w:pPr>
        <w:pStyle w:val="Heading4"/>
      </w:pPr>
      <w:bookmarkStart w:id="324" w:name="_Toc175896408"/>
      <w:r w:rsidRPr="0025287F">
        <w:t>6.19.3.</w:t>
      </w:r>
      <w:r w:rsidRPr="0025287F">
        <w:rPr>
          <w:rFonts w:hint="eastAsia"/>
        </w:rPr>
        <w:t>2</w:t>
      </w:r>
      <w:r w:rsidRPr="0025287F">
        <w:tab/>
        <w:t>Procedures of</w:t>
      </w:r>
      <w:r w:rsidRPr="0025287F">
        <w:rPr>
          <w:rFonts w:hint="eastAsia"/>
        </w:rPr>
        <w:t xml:space="preserve"> network information exposure via user plane</w:t>
      </w:r>
      <w:bookmarkEnd w:id="324"/>
    </w:p>
    <w:p w14:paraId="4B682E49" w14:textId="2C56BD3F" w:rsidR="003B4A71" w:rsidRPr="0025287F" w:rsidRDefault="003B4A71" w:rsidP="005919C1">
      <w:r w:rsidRPr="0025287F">
        <w:rPr>
          <w:rFonts w:hint="eastAsia"/>
        </w:rPr>
        <w:t xml:space="preserve">The procedure of network information exposure via user plane is described in </w:t>
      </w:r>
      <w:r w:rsidR="00C73406">
        <w:rPr>
          <w:rFonts w:hint="eastAsia"/>
        </w:rPr>
        <w:t>Figure</w:t>
      </w:r>
      <w:r w:rsidRPr="0025287F">
        <w:rPr>
          <w:rFonts w:hint="eastAsia"/>
        </w:rPr>
        <w:t xml:space="preserve"> 6.</w:t>
      </w:r>
      <w:r w:rsidRPr="0025287F">
        <w:t>19</w:t>
      </w:r>
      <w:r w:rsidRPr="0025287F">
        <w:rPr>
          <w:rFonts w:hint="eastAsia"/>
        </w:rPr>
        <w:t>.3.2-1.</w:t>
      </w:r>
    </w:p>
    <w:p w14:paraId="50B54945" w14:textId="77777777" w:rsidR="003B4A71" w:rsidRPr="00C73406" w:rsidRDefault="004E09DC" w:rsidP="00C73406">
      <w:pPr>
        <w:pStyle w:val="TH"/>
      </w:pPr>
      <w:r w:rsidRPr="00C73406">
        <w:rPr>
          <w:rFonts w:eastAsia="Malgun Gothic"/>
          <w:noProof/>
        </w:rPr>
        <w:object w:dxaOrig="9530" w:dyaOrig="6235" w14:anchorId="024979BE">
          <v:shape id="_x0000_i1062" type="#_x0000_t75" alt="" style="width:476.85pt;height:311.75pt;mso-width-percent:0;mso-height-percent:0;mso-width-percent:0;mso-height-percent:0" o:ole="">
            <v:imagedata r:id="rId86" o:title=""/>
          </v:shape>
          <o:OLEObject Type="Embed" ProgID="Word.Document.12" ShapeID="_x0000_i1062" DrawAspect="Content" ObjectID="_1786513619" r:id="rId87">
            <o:FieldCodes>\s</o:FieldCodes>
          </o:OLEObject>
        </w:object>
      </w:r>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6F43A1E" w:rsidR="003B4A71" w:rsidRPr="0025287F" w:rsidRDefault="003B4A71" w:rsidP="005919C1">
      <w:pPr>
        <w:pStyle w:val="B1"/>
      </w:pPr>
      <w:r w:rsidRPr="0025287F">
        <w:t>1.</w:t>
      </w:r>
      <w:r w:rsidRPr="0025287F">
        <w:tab/>
        <w:t xml:space="preserve">The AF provides Alternative Service Requirements to the NEF using Nnef_AFsessionWithQoS_Create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 AF may subscribe to receive QoS notifications from UPF via user plane when the QoS targets can no longer (or can again) be fulfilled. AF may provide Direct Exposure Indication, which indicates to exposure the QNC with reference to the matching Alternative QoS Profile via UPF directly.</w:t>
      </w:r>
    </w:p>
    <w:p w14:paraId="32510519" w14:textId="77777777" w:rsidR="003B4A71" w:rsidRPr="0025287F" w:rsidRDefault="003B4A71" w:rsidP="005919C1">
      <w:pPr>
        <w:pStyle w:val="B1"/>
      </w:pPr>
      <w:r w:rsidRPr="0025287F">
        <w:t>2.</w:t>
      </w:r>
      <w:r w:rsidRPr="0025287F">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 xml:space="preserve">Based on the Alternative Service Requirements from AF, the PCF generates one or more alternative QoS Parameter Sets and/or alternative PDU Set QoS Parameter Sets for QoS flows and QoS notification control </w:t>
      </w:r>
      <w:r w:rsidRPr="0025287F">
        <w:lastRenderedPageBreak/>
        <w:t xml:space="preserve">policy, which may configure the QoS information exposure via user plane.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03D0C482"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(if applicable), towards UPF via user plane if requested. If the NG-RAN determines that the GFBR, the PDB/PSDB or the PER/PSER of the QoS profile cannot be fulfilled</w:t>
      </w:r>
      <w:r w:rsidRPr="0025287F">
        <w:rPr>
          <w:rFonts w:eastAsia="DengXian"/>
          <w:lang w:val="en-US" w:eastAsia="zh-CN"/>
        </w:rPr>
        <w:t xml:space="preserve"> or if the NG-RAN determines to change QoS/Alt-QoS profile based on the </w:t>
      </w:r>
      <w:r w:rsidRPr="0025287F">
        <w:t>QoS/Alt-QoS Indicator, RAN sends the notifications to UPF via the UL GTP-U header together with the reference to the matching Alternative QoS Profile. The notification may also contain the flow direction in the QoS flow.</w:t>
      </w:r>
    </w:p>
    <w:p w14:paraId="41AEFD7D" w14:textId="581B8F66" w:rsidR="003B4A71" w:rsidRPr="0025287F" w:rsidRDefault="003B4A71" w:rsidP="005919C1">
      <w:pPr>
        <w:pStyle w:val="B1"/>
      </w:pPr>
      <w:r w:rsidRPr="0025287F">
        <w:t>6.</w:t>
      </w:r>
      <w:r w:rsidRPr="0025287F">
        <w:tab/>
        <w:t xml:space="preserve">UPF receives the QoS notification </w:t>
      </w:r>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from NG-RAN, and sends the information to AF/AS. UPF exposes the Notification that </w:t>
      </w:r>
      <w:r w:rsidR="005F57F9">
        <w:t>"</w:t>
      </w:r>
      <w:r w:rsidRPr="0025287F">
        <w:t xml:space="preserve"> requested QoS can no longer be satisfied </w:t>
      </w:r>
      <w:r w:rsidR="005F57F9">
        <w:t>"</w:t>
      </w:r>
      <w:r w:rsidRPr="0025287F">
        <w:t xml:space="preserve"> (if applicable) to AF and the reference to the matching Alternative QoS Profile with the highest priority via the Nupf_EventExposure service API.</w:t>
      </w:r>
    </w:p>
    <w:p w14:paraId="2E46A317" w14:textId="77777777" w:rsidR="003B4A71" w:rsidRPr="0025287F" w:rsidRDefault="003B4A71" w:rsidP="005919C1">
      <w:pPr>
        <w:pStyle w:val="B1"/>
      </w:pPr>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p>
    <w:p w14:paraId="66EB807F" w14:textId="77777777" w:rsidR="003B4A71" w:rsidRPr="0025287F" w:rsidRDefault="003B4A71" w:rsidP="005919C1">
      <w:pPr>
        <w:pStyle w:val="Heading4"/>
      </w:pPr>
      <w:bookmarkStart w:id="325" w:name="_Toc175896409"/>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325"/>
    </w:p>
    <w:p w14:paraId="73AD6B7D" w14:textId="608E1BC0" w:rsidR="003B4A71" w:rsidRPr="0025287F" w:rsidRDefault="003B4A71" w:rsidP="005919C1">
      <w:r w:rsidRPr="0025287F">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the AF via PCF if the AF has subscribed to QoS notification.</w:t>
      </w:r>
    </w:p>
    <w:p w14:paraId="5F019511" w14:textId="255F630E" w:rsidR="003B4A71" w:rsidRPr="0025287F" w:rsidRDefault="00C73406" w:rsidP="005919C1">
      <w:r>
        <w:t>Figure</w:t>
      </w:r>
      <w:r w:rsidR="003B4A71" w:rsidRPr="0025287F">
        <w:t xml:space="preserve"> 6.19.3.3-1 shows the procedure for how to handle QoS flows during Xn handover scenario (PDU set handling supporting NG-RAN to supporting NG-RAN)</w:t>
      </w:r>
      <w:r>
        <w:t>.</w:t>
      </w:r>
    </w:p>
    <w:p w14:paraId="5AC0945A" w14:textId="1F8C037C" w:rsidR="003B4A71" w:rsidRPr="0025287F" w:rsidRDefault="004E09DC" w:rsidP="00C73406">
      <w:pPr>
        <w:pStyle w:val="TH"/>
      </w:pPr>
      <w:r>
        <w:rPr>
          <w:noProof/>
        </w:rPr>
        <w:object w:dxaOrig="12343" w:dyaOrig="8743" w14:anchorId="6C3AC7F3">
          <v:shape id="_x0000_i1063" type="#_x0000_t75" alt="" style="width:480.25pt;height:340.3pt;mso-width-percent:0;mso-height-percent:0;mso-width-percent:0;mso-height-percent:0" o:ole="">
            <v:imagedata r:id="rId88" o:title=""/>
          </v:shape>
          <o:OLEObject Type="Embed" ProgID="Visio.Drawing.15" ShapeID="_x0000_i1063" DrawAspect="Content" ObjectID="_1786513620" r:id="rId89"/>
        </w:object>
      </w:r>
    </w:p>
    <w:p w14:paraId="29081F1B" w14:textId="77777777" w:rsidR="003B4A71" w:rsidRPr="0025287F" w:rsidRDefault="003B4A71" w:rsidP="005919C1">
      <w:pPr>
        <w:pStyle w:val="TF"/>
      </w:pPr>
      <w:r w:rsidRPr="0025287F">
        <w:t>Figure 6.19.3.3-1: Procedure for QoS flow handling based on requested PDU Set QoS parameters during Xn HO (PDU set handling supporting NG-RAN to supporting NG-RAN)</w:t>
      </w:r>
    </w:p>
    <w:p w14:paraId="379E238E"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p>
    <w:p w14:paraId="48C6C2C5" w14:textId="26848565" w:rsidR="003B4A71" w:rsidRPr="0025287F" w:rsidRDefault="003B4A71" w:rsidP="005919C1">
      <w:r w:rsidRPr="0025287F">
        <w:rPr>
          <w:b/>
          <w:bCs/>
        </w:rPr>
        <w:t>Step 0:</w:t>
      </w:r>
      <w:r w:rsidRPr="0025287F">
        <w:t xml:space="preserve"> </w:t>
      </w:r>
      <w:r w:rsidR="00C73406" w:rsidRPr="0025287F">
        <w:t xml:space="preserve">Service </w:t>
      </w:r>
      <w:r w:rsidRPr="0025287F">
        <w:t xml:space="preserve">requirements are provided from AF as </w:t>
      </w:r>
      <w:r w:rsidR="00C73406">
        <w:t>Figure</w:t>
      </w:r>
      <w:r w:rsidRPr="0025287F">
        <w:t xml:space="preserve"> 6.19.3</w:t>
      </w:r>
      <w:r w:rsidRPr="0025287F">
        <w:rPr>
          <w:rFonts w:hint="eastAsia"/>
        </w:rPr>
        <w:t>.2</w:t>
      </w:r>
      <w:r w:rsidRPr="0025287F">
        <w:t>-1.</w:t>
      </w:r>
    </w:p>
    <w:p w14:paraId="0C2AE4A6" w14:textId="0EAAD7CE"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the target NG-RAN estimates that it can not support the PDU Set QoS parameters.</w:t>
      </w:r>
    </w:p>
    <w:p w14:paraId="6492690D" w14:textId="0F128E29"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5:</w:t>
      </w:r>
      <w:r w:rsidRPr="0025287F">
        <w:rPr>
          <w:noProof/>
          <w:lang w:eastAsia="zh-CN"/>
        </w:rPr>
        <w:t xml:space="preserve"> </w:t>
      </w:r>
      <w:r w:rsidR="00C73406" w:rsidRPr="0025287F">
        <w:rPr>
          <w:noProof/>
          <w:lang w:eastAsia="zh-CN"/>
        </w:rPr>
        <w:t xml:space="preserve">Target </w:t>
      </w:r>
      <w:r w:rsidRPr="0025287F">
        <w:rPr>
          <w:noProof/>
          <w:lang w:eastAsia="zh-CN"/>
        </w:rPr>
        <w:t>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p>
    <w:p w14:paraId="5FD51321" w14:textId="214E9717" w:rsidR="003B4A71" w:rsidRPr="0025287F" w:rsidRDefault="009263D7" w:rsidP="009263D7">
      <w:pPr>
        <w:pStyle w:val="NO"/>
        <w:rPr>
          <w:noProof/>
          <w:lang w:eastAsia="zh-CN"/>
        </w:rPr>
      </w:pPr>
      <w:r>
        <w:rPr>
          <w:noProof/>
          <w:lang w:eastAsia="zh-CN"/>
        </w:rPr>
        <w:t>NOTE:</w:t>
      </w:r>
      <w:r>
        <w:rPr>
          <w:noProof/>
          <w:lang w:eastAsia="zh-CN"/>
        </w:rPr>
        <w:tab/>
        <w:t>PDU Set QoS parameter modification can be done via alternative QoS profile with PDU Set QoS parameters. In that case, the alternative QoS profile should be delivered to NG-RAN via step 0.</w:t>
      </w:r>
    </w:p>
    <w:p w14:paraId="0C4BB90D" w14:textId="094317D1"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6/7:</w:t>
      </w:r>
      <w:r w:rsidRPr="0025287F">
        <w:rPr>
          <w:noProof/>
          <w:lang w:eastAsia="zh-CN"/>
        </w:rPr>
        <w:t xml:space="preserve"> </w:t>
      </w:r>
      <w:r w:rsidR="00C73406" w:rsidRPr="0025287F">
        <w:rPr>
          <w:noProof/>
          <w:lang w:eastAsia="zh-CN"/>
        </w:rPr>
        <w:t xml:space="preserve">The </w:t>
      </w:r>
      <w:r w:rsidRPr="0025287F">
        <w:rPr>
          <w:noProof/>
          <w:lang w:eastAsia="zh-CN"/>
        </w:rPr>
        <w:t xml:space="preserve">results of QoS flow handling is notified from SMF to PCF and to AF via NEF. Based on the notification application servier may </w:t>
      </w:r>
      <w:r w:rsidRPr="0025287F">
        <w:rPr>
          <w:lang w:eastAsia="ko-KR"/>
        </w:rPr>
        <w:t>perform some sequential update e.g. codec downgrade.</w:t>
      </w:r>
    </w:p>
    <w:p w14:paraId="5006D5F4" w14:textId="587F97E6" w:rsidR="003B4A71" w:rsidRPr="0025287F" w:rsidRDefault="003B4A71" w:rsidP="005919C1">
      <w:r w:rsidRPr="0025287F">
        <w:t>Figure 6.</w:t>
      </w:r>
      <w:r w:rsidR="00C73406">
        <w:t>19</w:t>
      </w:r>
      <w:r w:rsidRPr="0025287F">
        <w:t>.3</w:t>
      </w:r>
      <w:r w:rsidR="00C73406">
        <w:t>.3-2</w:t>
      </w:r>
      <w:r w:rsidRPr="0025287F">
        <w:t xml:space="preserve"> shows the procedure for how admission control policy during Xn handover scenario (especially, PDU set handling supporting NG-RAN to non-supporting NG-RAN)</w:t>
      </w:r>
      <w:r w:rsidR="00C73406">
        <w:t>.</w:t>
      </w:r>
    </w:p>
    <w:p w14:paraId="314ACE41" w14:textId="3ED73C29" w:rsidR="003B4A71" w:rsidRPr="0025287F" w:rsidRDefault="004E09DC" w:rsidP="00C73406">
      <w:pPr>
        <w:pStyle w:val="TH"/>
      </w:pPr>
      <w:r>
        <w:rPr>
          <w:noProof/>
        </w:rPr>
        <w:object w:dxaOrig="12343" w:dyaOrig="8743" w14:anchorId="1EA4756A">
          <v:shape id="_x0000_i1064" type="#_x0000_t75" alt="" style="width:480.25pt;height:340.3pt;mso-width-percent:0;mso-height-percent:0;mso-width-percent:0;mso-height-percent:0" o:ole="">
            <v:imagedata r:id="rId90" o:title=""/>
          </v:shape>
          <o:OLEObject Type="Embed" ProgID="Visio.Drawing.15" ShapeID="_x0000_i1064" DrawAspect="Content" ObjectID="_1786513621" r:id="rId91"/>
        </w:object>
      </w:r>
    </w:p>
    <w:p w14:paraId="1DD75A93" w14:textId="77777777" w:rsidR="003B4A71" w:rsidRPr="00C73406" w:rsidRDefault="003B4A71" w:rsidP="005919C1">
      <w:pPr>
        <w:pStyle w:val="TF"/>
      </w:pPr>
      <w:r w:rsidRPr="00C73406">
        <w:t>Figure 6.19.3.3-2: Procedure for QoS flow handling based on requested PDU Set QoS parameters during Xn HO (PDU set supporting NG-RAN to non-supporting NG-RAN)</w:t>
      </w:r>
    </w:p>
    <w:p w14:paraId="69BA6D66"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p>
    <w:p w14:paraId="3003E482" w14:textId="7C59211A" w:rsidR="003B4A71" w:rsidRPr="0025287F" w:rsidRDefault="003B4A71" w:rsidP="005919C1">
      <w:r w:rsidRPr="0025287F">
        <w:rPr>
          <w:b/>
          <w:bCs/>
        </w:rPr>
        <w:t>Step 0:</w:t>
      </w:r>
      <w:r w:rsidRPr="0025287F">
        <w:t xml:space="preserve"> </w:t>
      </w:r>
      <w:r w:rsidR="00C73406" w:rsidRPr="0025287F">
        <w:t xml:space="preserve">Service </w:t>
      </w:r>
      <w:r w:rsidRPr="0025287F">
        <w:t>requirements are provided from AF as</w:t>
      </w:r>
      <w:r w:rsidR="00C73406">
        <w:t xml:space="preserve"> in</w:t>
      </w:r>
      <w:r w:rsidRPr="0025287F">
        <w:t xml:space="preserve"> </w:t>
      </w:r>
      <w:r w:rsidR="00C73406">
        <w:t>Figure</w:t>
      </w:r>
      <w:r w:rsidRPr="0025287F">
        <w:t xml:space="preserve"> 6.19.3</w:t>
      </w:r>
      <w:r w:rsidRPr="0025287F">
        <w:rPr>
          <w:rFonts w:hint="eastAsia"/>
        </w:rPr>
        <w:t>.2</w:t>
      </w:r>
      <w:r w:rsidRPr="0025287F">
        <w:t>-1.</w:t>
      </w:r>
    </w:p>
    <w:p w14:paraId="20620BC5" w14:textId="2197400D"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since thre target NG-RAN does not support PDU Set handling, so the received PDU Set QoS parameters are ignored in the target NG-RAN.</w:t>
      </w:r>
    </w:p>
    <w:p w14:paraId="6C6A5569" w14:textId="2C001A30" w:rsidR="003B4A71" w:rsidRPr="0025287F" w:rsidRDefault="003B4A71" w:rsidP="005919C1">
      <w:pPr>
        <w:rPr>
          <w:noProof/>
          <w:lang w:eastAsia="zh-CN"/>
        </w:rPr>
      </w:pPr>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w:t>
      </w:r>
    </w:p>
    <w:p w14:paraId="465B9CF9" w14:textId="77777777" w:rsidR="003B4A71" w:rsidRPr="0025287F" w:rsidRDefault="003B4A71" w:rsidP="005919C1">
      <w:pPr>
        <w:rPr>
          <w:lang w:eastAsia="ko-KR"/>
        </w:rPr>
      </w:pPr>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p>
    <w:p w14:paraId="31FA7B0B" w14:textId="3513606A" w:rsidR="003B4A71" w:rsidRPr="0025287F" w:rsidRDefault="003B4A71" w:rsidP="005919C1">
      <w:r w:rsidRPr="0025287F">
        <w:rPr>
          <w:rFonts w:hint="eastAsia"/>
          <w:b/>
          <w:bCs/>
          <w:noProof/>
          <w:lang w:eastAsia="zh-CN"/>
        </w:rPr>
        <w:t>S</w:t>
      </w:r>
      <w:r w:rsidRPr="0025287F">
        <w:rPr>
          <w:b/>
          <w:bCs/>
          <w:noProof/>
          <w:lang w:eastAsia="zh-CN"/>
        </w:rPr>
        <w:t>tep 7:</w:t>
      </w:r>
      <w:r w:rsidRPr="0025287F">
        <w:rPr>
          <w:noProof/>
          <w:lang w:eastAsia="zh-CN"/>
        </w:rPr>
        <w:t xml:space="preserve"> </w:t>
      </w:r>
      <w:r w:rsidR="00C73406" w:rsidRPr="0025287F">
        <w:rPr>
          <w:noProof/>
          <w:lang w:eastAsia="zh-CN"/>
        </w:rPr>
        <w:t xml:space="preserve">The </w:t>
      </w:r>
      <w:r w:rsidRPr="0025287F">
        <w:rPr>
          <w:noProof/>
          <w:lang w:eastAsia="zh-CN"/>
        </w:rPr>
        <w:t>results of QoS flow handling is notified from SMF to PCF and to AF via NEF.</w:t>
      </w:r>
    </w:p>
    <w:p w14:paraId="714F191A" w14:textId="77777777" w:rsidR="003B4A71" w:rsidRPr="0025287F" w:rsidRDefault="003B4A71" w:rsidP="005919C1">
      <w:pPr>
        <w:pStyle w:val="Heading3"/>
      </w:pPr>
      <w:bookmarkStart w:id="326" w:name="_Toc175896410"/>
      <w:r w:rsidRPr="0025287F">
        <w:t>6.19.4</w:t>
      </w:r>
      <w:r w:rsidRPr="0025287F">
        <w:tab/>
        <w:t>Impacts on services, entities and interfaces</w:t>
      </w:r>
      <w:bookmarkEnd w:id="326"/>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331EF9">
        <w:rPr>
          <w:rFonts w:eastAsia="DengXian"/>
          <w:lang w:val="en-US"/>
        </w:rPr>
        <w:t xml:space="preserve"> </w:t>
      </w:r>
      <w:r w:rsidRPr="0025287F">
        <w:rPr>
          <w:rFonts w:eastAsia="DengXian"/>
          <w:lang w:val="en-US" w:eastAsia="zh-CN"/>
        </w:rPr>
        <w:t xml:space="preserve">or if the NG-RAN determines to change QoS/Alt-QoS profile based on the </w:t>
      </w:r>
      <w:r w:rsidRPr="0025287F">
        <w:t>QoS/Alt-QoS Indicator, and provides the Direct Exposure Indication to trigger exposure of QNC via the user plane.</w:t>
      </w:r>
    </w:p>
    <w:p w14:paraId="1521066D" w14:textId="28C4D071" w:rsidR="003B4A71" w:rsidRPr="0025287F" w:rsidRDefault="003B4A71" w:rsidP="005919C1">
      <w:pPr>
        <w:pStyle w:val="B1"/>
      </w:pPr>
      <w:r w:rsidRPr="0025287F">
        <w:t>-</w:t>
      </w:r>
      <w:r w:rsidRPr="0025287F">
        <w:tab/>
        <w:t>Provides mapping relationship between Traffic Characteristics, QoS/Alt-QoS Indicators and QoS/Alt-QoS requirements.</w:t>
      </w:r>
    </w:p>
    <w:p w14:paraId="2F0034AD" w14:textId="77777777" w:rsidR="003B4A71" w:rsidRPr="0025287F" w:rsidRDefault="003B4A71" w:rsidP="005919C1">
      <w:pPr>
        <w:rPr>
          <w:b/>
          <w:bCs/>
        </w:rPr>
      </w:pPr>
      <w:r w:rsidRPr="0025287F">
        <w:rPr>
          <w:b/>
          <w:bCs/>
        </w:rPr>
        <w:lastRenderedPageBreak/>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217D414A" w:rsidR="003B4A71" w:rsidRPr="0025287F" w:rsidRDefault="003B4A71" w:rsidP="005919C1">
      <w:pPr>
        <w:pStyle w:val="B1"/>
      </w:pPr>
      <w:r w:rsidRPr="0025287F">
        <w:t>-</w:t>
      </w:r>
      <w:r w:rsidRPr="0025287F">
        <w:tab/>
        <w:t>In addition, this PCC rule includes the mapping relationship information.</w:t>
      </w:r>
    </w:p>
    <w:p w14:paraId="4B54207B" w14:textId="77777777" w:rsidR="003B4A71" w:rsidRPr="0025287F" w:rsidRDefault="003B4A71" w:rsidP="005919C1">
      <w:pPr>
        <w:pStyle w:val="B1"/>
        <w:rPr>
          <w:lang w:val="en-US" w:eastAsia="zh-CN"/>
        </w:rPr>
      </w:pPr>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56EFE66" w14:textId="77777777" w:rsidR="003B4A71" w:rsidRPr="0025287F" w:rsidRDefault="003B4A71" w:rsidP="005919C1">
      <w:pPr>
        <w:pStyle w:val="B1"/>
        <w:rPr>
          <w:lang w:eastAsia="zh-CN"/>
        </w:rPr>
      </w:pPr>
      <w:r w:rsidRPr="0025287F">
        <w:rPr>
          <w:lang w:eastAsia="zh-CN"/>
        </w:rPr>
        <w:t>-</w:t>
      </w:r>
      <w:r w:rsidRPr="0025287F">
        <w:rPr>
          <w:lang w:eastAsia="zh-CN"/>
        </w:rPr>
        <w:tab/>
        <w:t>Expose the indication of whether PDU Set based handling is activated or not.</w:t>
      </w:r>
    </w:p>
    <w:p w14:paraId="4DDED44F" w14:textId="77777777" w:rsidR="003B4A71" w:rsidRPr="0025287F" w:rsidRDefault="003B4A71" w:rsidP="005919C1">
      <w:pPr>
        <w:rPr>
          <w:b/>
          <w:bCs/>
        </w:rPr>
      </w:pPr>
      <w:r w:rsidRPr="0025287F">
        <w:rPr>
          <w:b/>
          <w:bCs/>
        </w:rPr>
        <w:t>SMF:</w:t>
      </w:r>
    </w:p>
    <w:p w14:paraId="7883B12A" w14:textId="5D3E7D3C" w:rsidR="003B4A71" w:rsidRPr="0025287F" w:rsidRDefault="003B4A71" w:rsidP="005919C1">
      <w:pPr>
        <w:pStyle w:val="B1"/>
      </w:pPr>
      <w:r w:rsidRPr="0025287F">
        <w:t>-</w:t>
      </w:r>
      <w:r w:rsidRPr="0025287F">
        <w:tab/>
        <w:t>Provides the Alternative PDU Set QoS Profiles and the mapping relationship information to RAN.</w:t>
      </w:r>
    </w:p>
    <w:p w14:paraId="6F30899F" w14:textId="6A4CDBED" w:rsidR="003B4A71" w:rsidRPr="0025287F" w:rsidRDefault="003B4A71" w:rsidP="005919C1">
      <w:pPr>
        <w:pStyle w:val="B1"/>
      </w:pPr>
      <w:r w:rsidRPr="0025287F">
        <w:rPr>
          <w:lang w:eastAsia="zh-CN"/>
        </w:rPr>
        <w:t>-</w:t>
      </w:r>
      <w:r w:rsidRPr="0025287F">
        <w:rPr>
          <w:lang w:eastAsia="zh-CN"/>
        </w:rPr>
        <w:tab/>
        <w:t>Notifies PCF based on the NG-RAN</w:t>
      </w:r>
      <w:r w:rsidR="005F57F9">
        <w:rPr>
          <w:lang w:eastAsia="zh-CN"/>
        </w:rPr>
        <w:t>'</w:t>
      </w:r>
      <w:r w:rsidRPr="0025287F">
        <w:rPr>
          <w:lang w:eastAsia="zh-CN"/>
        </w:rPr>
        <w:t>s report on QoS flow handling if the applied QoS parameters are modified  from the requested QoS parameters.</w:t>
      </w:r>
    </w:p>
    <w:p w14:paraId="341C9239" w14:textId="77777777" w:rsidR="003B4A71" w:rsidRPr="0025287F" w:rsidRDefault="003B4A71" w:rsidP="005919C1">
      <w:pPr>
        <w:rPr>
          <w:b/>
          <w:bCs/>
        </w:rPr>
      </w:pPr>
      <w:r w:rsidRPr="0025287F">
        <w:rPr>
          <w:b/>
          <w:bCs/>
        </w:rPr>
        <w:t>RAN:</w:t>
      </w:r>
    </w:p>
    <w:p w14:paraId="4722591E" w14:textId="41576055" w:rsidR="003B4A71" w:rsidRPr="0025287F" w:rsidRDefault="003B4A71" w:rsidP="005919C1">
      <w:pPr>
        <w:pStyle w:val="B1"/>
      </w:pPr>
      <w:r w:rsidRPr="0025287F">
        <w:t>-</w:t>
      </w:r>
      <w:r w:rsidRPr="0025287F">
        <w:tab/>
        <w:t>Chooses the proper Alternative QoS profile for PDU Sets received from UPF according to the PDU set information (i.e. QoS/Alt-QoS indicator), mapping relationship information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p>
    <w:p w14:paraId="1E592A58" w14:textId="77777777" w:rsidR="003B4A71" w:rsidRPr="0025287F" w:rsidRDefault="003B4A71" w:rsidP="005919C1">
      <w:pPr>
        <w:pStyle w:val="B1"/>
        <w:rPr>
          <w:lang w:eastAsia="zh-CN"/>
        </w:rPr>
      </w:pPr>
      <w:r>
        <w:rPr>
          <w:lang w:eastAsia="zh-CN"/>
        </w:rPr>
        <w:t>-</w:t>
      </w:r>
      <w:r w:rsidRPr="0025287F">
        <w:rPr>
          <w:lang w:eastAsia="zh-CN"/>
        </w:rPr>
        <w:tab/>
        <w:t>Sends the notification with the flow direction.</w:t>
      </w:r>
    </w:p>
    <w:p w14:paraId="5DBA4776" w14:textId="77777777" w:rsidR="003B4A71" w:rsidRPr="0025287F" w:rsidRDefault="003B4A71" w:rsidP="005919C1">
      <w:pPr>
        <w:rPr>
          <w:b/>
          <w:bCs/>
        </w:rPr>
      </w:pPr>
      <w:r w:rsidRPr="0025287F">
        <w:rPr>
          <w:b/>
          <w:bCs/>
        </w:rPr>
        <w:t>UPF:</w:t>
      </w:r>
    </w:p>
    <w:p w14:paraId="4E545D5F" w14:textId="47CD48DA" w:rsidR="003B4A71" w:rsidRPr="0025287F" w:rsidRDefault="003B4A71" w:rsidP="005919C1">
      <w:pPr>
        <w:pStyle w:val="B1"/>
      </w:pPr>
      <w:r w:rsidRPr="0025287F">
        <w:t>-</w:t>
      </w:r>
      <w:r w:rsidRPr="0025287F">
        <w:tab/>
        <w:t>Enable the QoS related information report via user plane: detect QoS information from uplink data</w:t>
      </w:r>
      <w:r w:rsidR="005F57F9">
        <w:t>'</w:t>
      </w:r>
      <w:r w:rsidRPr="0025287F">
        <w:t>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327" w:name="_Toc175896411"/>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327"/>
    </w:p>
    <w:p w14:paraId="7623AE73" w14:textId="77777777" w:rsidR="00B23E1C" w:rsidRPr="004C4F9C" w:rsidRDefault="00B23E1C" w:rsidP="00B23E1C">
      <w:pPr>
        <w:pStyle w:val="Heading3"/>
        <w:rPr>
          <w:rFonts w:eastAsia="DengXian"/>
        </w:rPr>
      </w:pPr>
      <w:bookmarkStart w:id="328" w:name="_Toc151529984"/>
      <w:bookmarkStart w:id="329" w:name="_Toc175896412"/>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328"/>
      <w:bookmarkEnd w:id="329"/>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330" w:name="_Toc151529985"/>
      <w:bookmarkStart w:id="331" w:name="_Toc175896413"/>
      <w:r>
        <w:rPr>
          <w:rFonts w:eastAsia="DengXian"/>
        </w:rPr>
        <w:t>6.20</w:t>
      </w:r>
      <w:r w:rsidRPr="00042496">
        <w:rPr>
          <w:rFonts w:eastAsia="DengXian"/>
        </w:rPr>
        <w:t>.2</w:t>
      </w:r>
      <w:r w:rsidRPr="00042496">
        <w:rPr>
          <w:rFonts w:eastAsia="DengXian" w:hint="eastAsia"/>
        </w:rPr>
        <w:tab/>
        <w:t>Description</w:t>
      </w:r>
      <w:bookmarkEnd w:id="330"/>
      <w:bookmarkEnd w:id="331"/>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lastRenderedPageBreak/>
        <w:t>The key idea of NPSDB is to define the delay budget for a PDU Set in relation to the Nominal Arrival Time for the PDU Set at the UPF, referred to as Nominal Arrival Time@UPF. The Nominal Arrival Time@UPF represents the timepoint when a PDU Set is expected to be received at the UPF based on the periodicity of a QoS flow.</w:t>
      </w:r>
    </w:p>
    <w:p w14:paraId="494824A0" w14:textId="77777777" w:rsidR="009F22EB" w:rsidRDefault="009F22EB" w:rsidP="009F22EB">
      <w:r>
        <w:t>The Nominal Arrival Time can also be defined at NG-RAN, referred to as Nominal Arrival Time@RAN, as the timepoint when a PDU Set is expected to be received at the RAN according to the periodicity for a QoS flow. Nominal Arrival Time@RAN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4E09DC" w:rsidP="00C76F30">
      <w:pPr>
        <w:pStyle w:val="TH"/>
      </w:pPr>
      <w:r>
        <w:rPr>
          <w:noProof/>
        </w:rPr>
        <w:object w:dxaOrig="9205" w:dyaOrig="5347" w14:anchorId="63C6D114">
          <v:shape id="_x0000_i1065" type="#_x0000_t75" alt="" style="width:458.5pt;height:266.25pt;mso-width-percent:0;mso-height-percent:0;mso-width-percent:0;mso-height-percent:0" o:ole="">
            <v:imagedata r:id="rId92" o:title=""/>
          </v:shape>
          <o:OLEObject Type="Embed" ProgID="Word.Picture.8" ShapeID="_x0000_i1065" DrawAspect="Content" ObjectID="_1786513622" r:id="rId93"/>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The NPSDB is then defined as the duration between the Nominal Arrival Time@UPF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NG-RAN locally determines Nominal Arrival Time@RAN based on implementation.</w:t>
      </w:r>
    </w:p>
    <w:p w14:paraId="48D0407E" w14:textId="77777777" w:rsidR="009F22EB" w:rsidRDefault="009F22EB" w:rsidP="009F22EB">
      <w:pPr>
        <w:pStyle w:val="NO"/>
      </w:pPr>
      <w:r>
        <w:t>NOTE:</w:t>
      </w:r>
      <w:r>
        <w:tab/>
        <w:t>As an example, NG-RAN can infer the Nominal Arrival Time@RAN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476984DE" w:rsidR="00B23E1C" w:rsidRPr="009F22EB" w:rsidRDefault="009F22EB" w:rsidP="00B23E1C">
      <w:pPr>
        <w:rPr>
          <w:i/>
          <w:iCs/>
          <w:lang w:eastAsia="ko-KR"/>
        </w:rPr>
      </w:pPr>
      <w:r w:rsidRPr="009F22EB">
        <w:rPr>
          <w:i/>
          <w:iCs/>
          <w:lang w:eastAsia="ko-KR"/>
        </w:rPr>
        <w:t>NominalArrivalTime@RAN+n*Periodicity+AN</w:t>
      </w:r>
      <w:r w:rsidR="005F57F9">
        <w:rPr>
          <w:i/>
          <w:iCs/>
          <w:lang w:eastAsia="ko-KR"/>
        </w:rPr>
        <w:t>"</w:t>
      </w:r>
      <w:r w:rsidRPr="009F22EB">
        <w:rPr>
          <w:i/>
          <w:iCs/>
          <w:lang w:eastAsia="ko-KR"/>
        </w:rPr>
        <w:t>-</w:t>
      </w:r>
      <w:r w:rsidR="005F57F9">
        <w:rPr>
          <w:i/>
          <w:iCs/>
          <w:lang w:eastAsia="ko-KR"/>
        </w:rPr>
        <w:t>"</w:t>
      </w:r>
      <w:r w:rsidRPr="009F22EB">
        <w:rPr>
          <w:i/>
          <w:iCs/>
          <w:lang w:eastAsia="ko-KR"/>
        </w:rPr>
        <w:t xml:space="preserve"> NPSDB</w:t>
      </w:r>
    </w:p>
    <w:p w14:paraId="2EBEC044" w14:textId="637FBA5F"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The details of these formulas are FFS.</w:t>
      </w:r>
    </w:p>
    <w:p w14:paraId="23C09C58" w14:textId="2B09D3C8" w:rsidR="009F22EB" w:rsidRDefault="009F22EB" w:rsidP="009F22EB">
      <w:pPr>
        <w:pStyle w:val="EditorsNote"/>
        <w:rPr>
          <w:lang w:eastAsia="ko-KR"/>
        </w:rPr>
      </w:pPr>
      <w:r>
        <w:rPr>
          <w:lang w:eastAsia="ko-KR"/>
        </w:rPr>
        <w:lastRenderedPageBreak/>
        <w:t>Editor</w:t>
      </w:r>
      <w:r w:rsidR="005F57F9">
        <w:rPr>
          <w:lang w:eastAsia="ko-KR"/>
        </w:rPr>
        <w:t>'</w:t>
      </w:r>
      <w:r>
        <w:rPr>
          <w:lang w:eastAsia="ko-KR"/>
        </w:rPr>
        <w:t>s note:</w:t>
      </w:r>
      <w:r>
        <w:rPr>
          <w:lang w:eastAsia="ko-KR"/>
        </w:rPr>
        <w:tab/>
        <w:t>Feedback from RAN WGs will be requested for this solution.</w:t>
      </w:r>
    </w:p>
    <w:p w14:paraId="78E7E8AE" w14:textId="4C6C196A"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Whether NPSDB can be derived from periodicity is FFS.</w:t>
      </w:r>
    </w:p>
    <w:p w14:paraId="7A1E87AB" w14:textId="2D9C2275"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332" w:name="_Toc151529986"/>
      <w:bookmarkStart w:id="333" w:name="_Toc175896414"/>
      <w:r w:rsidRPr="009F22EB">
        <w:rPr>
          <w:rFonts w:eastAsia="DengXian"/>
        </w:rPr>
        <w:t>6.20.3</w:t>
      </w:r>
      <w:r w:rsidRPr="009F22EB">
        <w:rPr>
          <w:rFonts w:eastAsia="DengXian"/>
        </w:rPr>
        <w:tab/>
        <w:t>Procedures</w:t>
      </w:r>
      <w:bookmarkEnd w:id="332"/>
      <w:bookmarkEnd w:id="333"/>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334" w:name="_Toc151529987"/>
      <w:bookmarkStart w:id="335" w:name="_Toc175896415"/>
      <w:r w:rsidRPr="009F22EB">
        <w:rPr>
          <w:rFonts w:eastAsia="DengXian"/>
        </w:rPr>
        <w:t>6.20.4</w:t>
      </w:r>
      <w:r w:rsidRPr="009F22EB">
        <w:rPr>
          <w:rFonts w:eastAsia="DengXian"/>
        </w:rPr>
        <w:tab/>
        <w:t>Impacts on services, entities and interfaces</w:t>
      </w:r>
      <w:bookmarkEnd w:id="334"/>
      <w:bookmarkEnd w:id="335"/>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336" w:name="_Toc175896416"/>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336"/>
    </w:p>
    <w:p w14:paraId="11C54F93" w14:textId="77777777" w:rsidR="00B920BC" w:rsidRPr="009F22EB" w:rsidRDefault="00B920BC" w:rsidP="00B920BC">
      <w:pPr>
        <w:pStyle w:val="Heading3"/>
        <w:rPr>
          <w:rFonts w:eastAsia="DengXian"/>
        </w:rPr>
      </w:pPr>
      <w:bookmarkStart w:id="337" w:name="_Toc175896417"/>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337"/>
    </w:p>
    <w:p w14:paraId="598A64A9" w14:textId="7675DC72" w:rsidR="00B920BC" w:rsidRPr="009F22EB" w:rsidRDefault="00B920BC" w:rsidP="00B920BC">
      <w:r w:rsidRPr="009F22EB">
        <w:t xml:space="preserve">This solution addresses Key Issue #1, </w:t>
      </w:r>
      <w:r w:rsidR="005F57F9">
        <w:t>"</w:t>
      </w:r>
      <w:r w:rsidRPr="009F22EB">
        <w:t>Support of PDU set based QoS handling enhancement</w:t>
      </w:r>
      <w:r w:rsidR="005F57F9">
        <w:t>"</w:t>
      </w:r>
      <w:r w:rsidRPr="009F22EB">
        <w:t>.</w:t>
      </w:r>
    </w:p>
    <w:p w14:paraId="2D449252" w14:textId="77777777" w:rsidR="00B920BC" w:rsidRPr="009F22EB" w:rsidRDefault="00B920BC" w:rsidP="00B920BC">
      <w:pPr>
        <w:pStyle w:val="Heading3"/>
        <w:rPr>
          <w:rFonts w:eastAsia="DengXian"/>
        </w:rPr>
      </w:pPr>
      <w:bookmarkStart w:id="338" w:name="_Toc175896418"/>
      <w:r w:rsidRPr="009F22EB">
        <w:rPr>
          <w:rFonts w:eastAsia="DengXian"/>
        </w:rPr>
        <w:t>6.21.2</w:t>
      </w:r>
      <w:r w:rsidRPr="009F22EB">
        <w:rPr>
          <w:rFonts w:eastAsia="DengXian" w:hint="eastAsia"/>
        </w:rPr>
        <w:tab/>
        <w:t>Description</w:t>
      </w:r>
      <w:bookmarkEnd w:id="338"/>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7B530699" w:rsidR="00B920BC" w:rsidRPr="009F22EB" w:rsidRDefault="009F22EB" w:rsidP="009F22EB">
      <w:pPr>
        <w:pStyle w:val="B2"/>
        <w:rPr>
          <w:i/>
          <w:iCs/>
        </w:rPr>
      </w:pPr>
      <w:r w:rsidRPr="009F22EB">
        <w:rPr>
          <w:i/>
          <w:iCs/>
        </w:rPr>
        <w:tab/>
      </w:r>
      <w:r w:rsidR="005F57F9">
        <w:rPr>
          <w:i/>
          <w:iCs/>
        </w:rPr>
        <w:t>"</w:t>
      </w:r>
      <w:r w:rsidRPr="009F22EB">
        <w:rPr>
          <w:i/>
          <w:iCs/>
        </w:rPr>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r w:rsidR="005F57F9">
        <w:rPr>
          <w:i/>
          <w:iCs/>
        </w:rPr>
        <w:t>"</w:t>
      </w:r>
      <w:r w:rsidRPr="009F22EB">
        <w:rPr>
          <w:i/>
          <w:iCs/>
        </w:rPr>
        <w:t>.</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lastRenderedPageBreak/>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0C858A6A" w:rsidR="00DE5D18" w:rsidRDefault="00DE5D18" w:rsidP="00FE29E5">
      <w:pPr>
        <w:pStyle w:val="NO"/>
      </w:pPr>
      <w:r>
        <w:t>NOTE</w:t>
      </w:r>
      <w:r w:rsidR="009263D7">
        <w:t> </w:t>
      </w:r>
      <w:r w:rsidR="001B4C68">
        <w:t>1</w:t>
      </w:r>
      <w:r>
        <w:t>:</w:t>
      </w:r>
      <w:r w:rsidR="009F22EB">
        <w:tab/>
      </w:r>
      <w:r>
        <w:t>The success ratio is the ratio for PDUs of a PDU Set are needed at least for the usage of the PDU Set.</w:t>
      </w:r>
    </w:p>
    <w:p w14:paraId="545B3439" w14:textId="2D0C69A0" w:rsidR="001B4C68" w:rsidRDefault="001B4C68" w:rsidP="009263D7">
      <w:pPr>
        <w:pStyle w:val="NO"/>
      </w:pPr>
      <w:r w:rsidRPr="009263D7">
        <w:t>NOTE</w:t>
      </w:r>
      <w:r w:rsidR="009263D7">
        <w:t> </w:t>
      </w:r>
      <w:r w:rsidRPr="009263D7">
        <w:t>2:</w:t>
      </w:r>
      <w:r w:rsidR="009263D7">
        <w:tab/>
      </w:r>
      <w:r w:rsidRPr="009263D7">
        <w:t>If the above information is provided by AF, the PSIHI will not be configured.</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442E9C11" w14:textId="77777777" w:rsidR="001B4C68" w:rsidRDefault="001B4C68" w:rsidP="009263D7">
      <w:pPr>
        <w:pStyle w:val="B2"/>
      </w:pPr>
      <w:r w:rsidRPr="009263D7">
        <w:t>-</w:t>
      </w:r>
      <w:r w:rsidRPr="009263D7">
        <w:tab/>
        <w:t>indicate RAN to read the FEC related info included in the GTP-U header.</w:t>
      </w:r>
    </w:p>
    <w:p w14:paraId="3AD83E2F" w14:textId="658C4540" w:rsidR="001B4C68" w:rsidRDefault="001B4C68" w:rsidP="00331EF9">
      <w:pPr>
        <w:pStyle w:val="EditorsNote"/>
      </w:pPr>
      <w:r>
        <w:t>Editor</w:t>
      </w:r>
      <w:r w:rsidR="005F57F9">
        <w:t>'</w:t>
      </w:r>
      <w:r>
        <w:t>s note: Whether this indication is needed is FFS.</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t>NOTE</w:t>
      </w:r>
      <w:r w:rsidR="006E69BF">
        <w:t xml:space="preserve"> 3</w:t>
      </w:r>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4F34D2C3" w14:textId="0D18F222" w:rsidR="009F22EB" w:rsidRDefault="009F22EB" w:rsidP="009F22EB">
      <w:pPr>
        <w:pStyle w:val="EditorsNote"/>
      </w:pPr>
      <w:r>
        <w:t>Editor</w:t>
      </w:r>
      <w:r w:rsidR="005F57F9">
        <w:t>'</w:t>
      </w:r>
      <w:r>
        <w:t>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339" w:name="_Toc175896419"/>
      <w:r w:rsidRPr="009F22EB">
        <w:rPr>
          <w:rFonts w:eastAsia="DengXian"/>
        </w:rPr>
        <w:lastRenderedPageBreak/>
        <w:t>6.21.3</w:t>
      </w:r>
      <w:r w:rsidRPr="009F22EB">
        <w:rPr>
          <w:rFonts w:eastAsia="DengXian"/>
        </w:rPr>
        <w:tab/>
        <w:t>Procedures</w:t>
      </w:r>
      <w:bookmarkEnd w:id="339"/>
    </w:p>
    <w:p w14:paraId="75462BA7" w14:textId="642AF107" w:rsidR="00742172" w:rsidRPr="009F22EB" w:rsidRDefault="004E09DC" w:rsidP="009F22EB">
      <w:pPr>
        <w:pStyle w:val="TH"/>
      </w:pPr>
      <w:r w:rsidRPr="009F22EB">
        <w:rPr>
          <w:noProof/>
        </w:rPr>
        <w:object w:dxaOrig="21091" w:dyaOrig="16261" w14:anchorId="79516EDC">
          <v:shape id="_x0000_i1066" type="#_x0000_t75" alt="" style="width:480.9pt;height:370.85pt;mso-width-percent:0;mso-height-percent:0;mso-width-percent:0;mso-height-percent:0" o:ole="">
            <v:imagedata r:id="rId94" o:title=""/>
          </v:shape>
          <o:OLEObject Type="Embed" ProgID="Visio.Drawing.15" ShapeID="_x0000_i1066" DrawAspect="Content" ObjectID="_1786513623" r:id="rId95"/>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The AF invokes Nnef_AFsessionWithQoS_Create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r w:rsidR="001B4C68">
        <w:t xml:space="preserve">, and indicates RAN </w:t>
      </w:r>
      <w:r w:rsidR="001B4C68" w:rsidRPr="003D7FF4">
        <w:t>to read the FEC related info</w:t>
      </w:r>
      <w:r w:rsidR="001B4C68">
        <w:t>rmation</w:t>
      </w:r>
      <w:r w:rsidR="001B4C68" w:rsidRPr="003D7FF4">
        <w:t xml:space="preserve"> included in the GTP-U header</w:t>
      </w:r>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56A090B4" w:rsidR="009F22EB" w:rsidRDefault="009F22EB" w:rsidP="009F22EB">
      <w:pPr>
        <w:pStyle w:val="EditorsNote"/>
      </w:pPr>
      <w:r>
        <w:t>Editor</w:t>
      </w:r>
      <w:r w:rsidR="005F57F9">
        <w:t>'</w:t>
      </w:r>
      <w:r>
        <w:t>s note:</w:t>
      </w:r>
      <w:r>
        <w:tab/>
        <w:t>SA WG2 will reach out to SA WG4 to get feedback on this solution.</w:t>
      </w:r>
    </w:p>
    <w:p w14:paraId="278EEF4B" w14:textId="615453B0" w:rsidR="009F22EB" w:rsidRDefault="009F22EB" w:rsidP="009F22EB">
      <w:pPr>
        <w:pStyle w:val="EditorsNote"/>
      </w:pPr>
      <w:r>
        <w:t>Editor</w:t>
      </w:r>
      <w:r w:rsidR="005F57F9">
        <w:t>'</w:t>
      </w:r>
      <w:r>
        <w:t>s note:</w:t>
      </w:r>
      <w:r>
        <w:tab/>
        <w:t>SA WG2 will reach out to RAN WG2 to get feedback on this solution.</w:t>
      </w:r>
    </w:p>
    <w:p w14:paraId="5A4F6C45" w14:textId="683F1737" w:rsidR="009F22EB" w:rsidRDefault="009F22EB" w:rsidP="009F22EB">
      <w:pPr>
        <w:pStyle w:val="EditorsNote"/>
      </w:pPr>
      <w:r>
        <w:t>Editor</w:t>
      </w:r>
      <w:r w:rsidR="005F57F9">
        <w:t>'</w:t>
      </w:r>
      <w:r>
        <w:t>s note:</w:t>
      </w:r>
      <w:r>
        <w:tab/>
        <w:t>How RAN determines K packets (i.e. UDP packets) are successfully delivered over an unacknowledged mode data bearer, is FFS.</w:t>
      </w:r>
    </w:p>
    <w:p w14:paraId="2C9E9A81" w14:textId="193F1EDE" w:rsidR="009F22EB" w:rsidRDefault="009F22EB" w:rsidP="009F22EB">
      <w:pPr>
        <w:pStyle w:val="EditorsNote"/>
      </w:pPr>
      <w:r>
        <w:t>Editor</w:t>
      </w:r>
      <w:r w:rsidR="005F57F9">
        <w:t>'</w:t>
      </w:r>
      <w:r>
        <w:t>s note:</w:t>
      </w:r>
      <w:r>
        <w:tab/>
        <w:t>Whether the application needs to distinguish and if so how the application distinguishes RAN</w:t>
      </w:r>
      <w:r w:rsidR="005F57F9">
        <w:t>'</w:t>
      </w:r>
      <w:r>
        <w:t>s intentionally dropped FEC packets from congestion related drops and if the application needs to react by reducing its send-rate to individual packet loss), is FFS.</w:t>
      </w:r>
    </w:p>
    <w:p w14:paraId="3FC92EE3" w14:textId="1BBC3E20" w:rsidR="009F22EB" w:rsidRDefault="009F22EB" w:rsidP="009F22EB">
      <w:pPr>
        <w:pStyle w:val="EditorsNote"/>
      </w:pPr>
      <w:r>
        <w:t>Editor</w:t>
      </w:r>
      <w:r w:rsidR="005F57F9">
        <w:t>'</w:t>
      </w:r>
      <w:r>
        <w:t>s note:</w:t>
      </w:r>
      <w:r>
        <w:tab/>
        <w:t>How the removal of FEC data affects subsequent hops in DL/UL and consequently the end user experience.</w:t>
      </w:r>
    </w:p>
    <w:p w14:paraId="10C86471" w14:textId="34668CE3" w:rsidR="009F22EB" w:rsidRDefault="009F22EB" w:rsidP="009F22EB">
      <w:pPr>
        <w:pStyle w:val="EditorsNote"/>
      </w:pPr>
      <w:r>
        <w:t>Editor</w:t>
      </w:r>
      <w:r w:rsidR="005F57F9">
        <w:t>'</w:t>
      </w:r>
      <w:r>
        <w:t>s note:</w:t>
      </w:r>
      <w:r>
        <w:tab/>
        <w:t>How in this envisioned solution the e2e FEC relates to FEC introduced by the radio interfaces</w:t>
      </w:r>
      <w:r w:rsidR="005F57F9">
        <w:t>'</w:t>
      </w:r>
      <w:r>
        <w:t xml:space="preserve"> channel coding and HARQ is FFS.</w:t>
      </w:r>
    </w:p>
    <w:p w14:paraId="05D676D7" w14:textId="77777777" w:rsidR="00B920BC" w:rsidRPr="009F22EB" w:rsidRDefault="00B920BC" w:rsidP="009F22EB">
      <w:pPr>
        <w:pStyle w:val="Heading3"/>
        <w:rPr>
          <w:rFonts w:eastAsia="DengXian"/>
        </w:rPr>
      </w:pPr>
      <w:bookmarkStart w:id="340" w:name="_Toc175896420"/>
      <w:r w:rsidRPr="009F22EB">
        <w:rPr>
          <w:rFonts w:eastAsia="DengXian"/>
        </w:rPr>
        <w:t>6.21.4</w:t>
      </w:r>
      <w:r w:rsidRPr="009F22EB">
        <w:rPr>
          <w:rFonts w:eastAsia="DengXian"/>
        </w:rPr>
        <w:tab/>
        <w:t>Impacts on services, entities and interfaces</w:t>
      </w:r>
      <w:bookmarkEnd w:id="340"/>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rsidP="009263D7">
      <w:pPr>
        <w:pStyle w:val="B1"/>
      </w:pPr>
      <w:r w:rsidRPr="009263D7">
        <w:lastRenderedPageBreak/>
        <w:t>-</w:t>
      </w:r>
      <w:r w:rsidRPr="009263D7">
        <w:tab/>
        <w:t>Indicate RAN to read the FEC related information included in the GTP-U header.</w:t>
      </w:r>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341" w:name="_Toc175896421"/>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341"/>
    </w:p>
    <w:p w14:paraId="74ED4B19" w14:textId="77777777" w:rsidR="00D955FB" w:rsidRPr="00F86F1D" w:rsidRDefault="00D955FB" w:rsidP="00D955FB">
      <w:pPr>
        <w:pStyle w:val="Heading3"/>
      </w:pPr>
      <w:bookmarkStart w:id="342" w:name="_Toc175896422"/>
      <w:r w:rsidRPr="00F86F1D">
        <w:t>6.22.</w:t>
      </w:r>
      <w:r w:rsidRPr="00F86F1D">
        <w:rPr>
          <w:rFonts w:hint="eastAsia"/>
        </w:rPr>
        <w:t>1</w:t>
      </w:r>
      <w:r w:rsidRPr="00F86F1D">
        <w:rPr>
          <w:rFonts w:hint="eastAsia"/>
        </w:rPr>
        <w:tab/>
      </w:r>
      <w:r w:rsidRPr="00F86F1D">
        <w:t>Key Issue mapping</w:t>
      </w:r>
      <w:bookmarkEnd w:id="342"/>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343" w:name="_Toc175896423"/>
      <w:r w:rsidRPr="00F86F1D">
        <w:t>6.22.2</w:t>
      </w:r>
      <w:r w:rsidRPr="00F86F1D">
        <w:rPr>
          <w:rFonts w:hint="eastAsia"/>
        </w:rPr>
        <w:tab/>
        <w:t>Description</w:t>
      </w:r>
      <w:bookmarkEnd w:id="343"/>
    </w:p>
    <w:p w14:paraId="22311E5E" w14:textId="3EBC4AF5" w:rsidR="00D955FB" w:rsidRDefault="00D955FB" w:rsidP="00D955FB">
      <w:r w:rsidRPr="00F86F1D">
        <w:rPr>
          <w:rFonts w:hint="eastAsia"/>
        </w:rPr>
        <w:t>As</w:t>
      </w:r>
      <w:r w:rsidRPr="00F86F1D">
        <w:t xml:space="preserve"> approved in RAN R2-2312136, the PDU Set QoS handling depends on UE</w:t>
      </w:r>
      <w:r w:rsidR="005F57F9">
        <w:t>'</w:t>
      </w:r>
      <w:r w:rsidRPr="00F86F1D">
        <w:t>s indication via UAI: when PDU Set identification is possible for a QoS flow, this is indicated to the gNB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In the uplink, the UE needs to be able to identify PDU Sets and Data Bursts dynamically, including PSI. How this is done is left up to UE implementation but when possible for a QoS flow, this is indicated to the gNB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lastRenderedPageBreak/>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4EF8BD51" w:rsidR="00D955FB" w:rsidRDefault="00D955FB" w:rsidP="00FE29E5">
      <w:pPr>
        <w:pStyle w:val="NO"/>
      </w:pPr>
      <w:r>
        <w:t>NOTE:</w:t>
      </w:r>
      <w:r w:rsidR="00F86F1D">
        <w:tab/>
      </w:r>
      <w:r>
        <w:t>Before knowing that UL PDU Set handling is possible for a QoS flow, the SMF doesn</w:t>
      </w:r>
      <w:r w:rsidR="005F57F9">
        <w:t>'</w:t>
      </w:r>
      <w:r>
        <w:t>t need to send the UL PDU Set QoS parameter to the NG RAN.</w:t>
      </w:r>
    </w:p>
    <w:p w14:paraId="6ABBB81F" w14:textId="51BF02AA" w:rsidR="00D955FB" w:rsidRDefault="00D955FB" w:rsidP="00FE29E5">
      <w:pPr>
        <w:pStyle w:val="EditorsNote"/>
      </w:pPr>
      <w:r>
        <w:t>Editor</w:t>
      </w:r>
      <w:r w:rsidR="005F57F9">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24CD814E" w:rsidR="00D955FB" w:rsidRPr="00F225FA" w:rsidRDefault="00D955FB" w:rsidP="00FE29E5">
      <w:pPr>
        <w:pStyle w:val="NO"/>
      </w:pPr>
      <w:r w:rsidRPr="00F225FA">
        <w:t>NOTE:</w:t>
      </w:r>
      <w:r w:rsidR="00F225FA" w:rsidRPr="00F225FA">
        <w:tab/>
      </w:r>
      <w:r w:rsidRPr="00F225FA">
        <w:t xml:space="preserve">If the AF has subscribed </w:t>
      </w:r>
      <w:r w:rsidR="005F57F9">
        <w:t>"</w:t>
      </w:r>
      <w:r w:rsidRPr="00F225FA">
        <w:t>QoS targets can no longer (or can again) be fulfilled</w:t>
      </w:r>
      <w:r w:rsidR="005F57F9">
        <w:t>"</w:t>
      </w:r>
      <w:r w:rsidRPr="00F225FA">
        <w:t>, the CN can notify the above to the AF.</w:t>
      </w:r>
    </w:p>
    <w:p w14:paraId="1E4320C4" w14:textId="77777777" w:rsidR="00D955FB" w:rsidRPr="0041676F" w:rsidRDefault="00D955FB" w:rsidP="00D955FB">
      <w:pPr>
        <w:pStyle w:val="Heading3"/>
      </w:pPr>
      <w:bookmarkStart w:id="344" w:name="_Toc175896424"/>
      <w:r>
        <w:t>6.22</w:t>
      </w:r>
      <w:r w:rsidRPr="0041676F">
        <w:t>.3</w:t>
      </w:r>
      <w:r w:rsidRPr="0041676F">
        <w:tab/>
        <w:t>Procedures</w:t>
      </w:r>
      <w:bookmarkEnd w:id="344"/>
    </w:p>
    <w:p w14:paraId="104CC650" w14:textId="77777777" w:rsidR="00D955FB" w:rsidRPr="0041676F" w:rsidRDefault="00D955FB" w:rsidP="00D955FB">
      <w:pPr>
        <w:pStyle w:val="Heading4"/>
        <w:rPr>
          <w:rFonts w:eastAsia="DengXian"/>
          <w:lang w:eastAsia="zh-CN"/>
        </w:rPr>
      </w:pPr>
      <w:bookmarkStart w:id="345" w:name="_Toc175896425"/>
      <w:r>
        <w:t>6.22</w:t>
      </w:r>
      <w:r w:rsidRPr="0041676F">
        <w:t>.3.1</w:t>
      </w:r>
      <w:r w:rsidRPr="0041676F">
        <w:tab/>
      </w:r>
      <w:r w:rsidRPr="0041676F">
        <w:rPr>
          <w:rFonts w:hint="eastAsia"/>
        </w:rPr>
        <w:t>A</w:t>
      </w:r>
      <w:r w:rsidRPr="0041676F">
        <w:t>lternative1</w:t>
      </w:r>
      <w:bookmarkEnd w:id="345"/>
    </w:p>
    <w:p w14:paraId="6C60ACFF" w14:textId="77777777" w:rsidR="00D955FB" w:rsidRPr="0041676F" w:rsidRDefault="004E09DC" w:rsidP="00F225FA">
      <w:pPr>
        <w:pStyle w:val="TH"/>
        <w:rPr>
          <w:rFonts w:eastAsia="Yu Mincho"/>
        </w:rPr>
      </w:pPr>
      <w:r>
        <w:rPr>
          <w:noProof/>
        </w:rPr>
        <w:object w:dxaOrig="5250" w:dyaOrig="3680" w14:anchorId="52AB9C53">
          <v:shape id="_x0000_i1067" type="#_x0000_t75" alt="" style="width:260.85pt;height:182.7pt;mso-width-percent:0;mso-height-percent:0;mso-width-percent:0;mso-height-percent:0" o:ole="">
            <v:imagedata r:id="rId96" o:title=""/>
          </v:shape>
          <o:OLEObject Type="Embed" ProgID="Visio.Drawing.15" ShapeID="_x0000_i1067" DrawAspect="Content" ObjectID="_1786513624" r:id="rId97"/>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5D49D06C" w:rsidR="00D955FB" w:rsidRDefault="00D955FB" w:rsidP="00D955FB">
      <w:pPr>
        <w:pStyle w:val="NO"/>
      </w:pPr>
      <w:r>
        <w:t>NOTE:</w:t>
      </w:r>
      <w:r w:rsidR="00F225FA">
        <w:tab/>
      </w:r>
      <w:r>
        <w:t>Before knowing that UL PDU Set handling is possible for a QoS flow, the SMF doesn</w:t>
      </w:r>
      <w:r w:rsidR="005F57F9">
        <w:t>'</w:t>
      </w:r>
      <w:r>
        <w:t>t need to send the UL PDU Set QoS parameter to the NG RAN.</w:t>
      </w:r>
    </w:p>
    <w:p w14:paraId="49AAE859" w14:textId="77777777" w:rsidR="00D955FB" w:rsidRPr="00F225FA" w:rsidRDefault="00D955FB" w:rsidP="00D955FB">
      <w:pPr>
        <w:pStyle w:val="Heading4"/>
        <w:rPr>
          <w:rFonts w:eastAsia="DengXian"/>
        </w:rPr>
      </w:pPr>
      <w:bookmarkStart w:id="346" w:name="_Toc175896426"/>
      <w:r w:rsidRPr="00F225FA">
        <w:lastRenderedPageBreak/>
        <w:t>6.22.3.2</w:t>
      </w:r>
      <w:r w:rsidRPr="00F225FA">
        <w:tab/>
      </w:r>
      <w:r w:rsidRPr="00F225FA">
        <w:rPr>
          <w:rFonts w:hint="eastAsia"/>
        </w:rPr>
        <w:t>A</w:t>
      </w:r>
      <w:r w:rsidRPr="00F225FA">
        <w:t>lternative2</w:t>
      </w:r>
      <w:bookmarkEnd w:id="346"/>
    </w:p>
    <w:p w14:paraId="3CA082BD" w14:textId="31356AE8" w:rsidR="00D955FB" w:rsidRPr="00F225FA" w:rsidRDefault="004E09DC" w:rsidP="00F225FA">
      <w:pPr>
        <w:pStyle w:val="TH"/>
        <w:rPr>
          <w:rFonts w:eastAsia="Yu Mincho"/>
        </w:rPr>
      </w:pPr>
      <w:r w:rsidRPr="00F225FA">
        <w:rPr>
          <w:noProof/>
        </w:rPr>
        <w:object w:dxaOrig="5250" w:dyaOrig="3680" w14:anchorId="61DD75A9">
          <v:shape id="_x0000_i1068" type="#_x0000_t75" alt="" style="width:260.85pt;height:182.7pt;mso-width-percent:0;mso-height-percent:0;mso-width-percent:0;mso-height-percent:0" o:ole="">
            <v:imagedata r:id="rId98" o:title=""/>
          </v:shape>
          <o:OLEObject Type="Embed" ProgID="Visio.Drawing.15" ShapeID="_x0000_i1068" DrawAspect="Content" ObjectID="_1786513625" r:id="rId99"/>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0271AC4" w:rsidR="00F225FA" w:rsidRDefault="00F225FA" w:rsidP="00F225FA">
      <w:pPr>
        <w:pStyle w:val="NO"/>
        <w:rPr>
          <w:rFonts w:eastAsia="Yu Mincho"/>
        </w:rPr>
      </w:pPr>
      <w:r>
        <w:rPr>
          <w:rFonts w:eastAsia="Yu Mincho"/>
        </w:rPr>
        <w:t>NOTE 1:</w:t>
      </w:r>
      <w:r>
        <w:rPr>
          <w:rFonts w:eastAsia="Yu Mincho"/>
        </w:rPr>
        <w:tab/>
        <w:t xml:space="preserve">If the AF has subscribed </w:t>
      </w:r>
      <w:r w:rsidR="005F57F9">
        <w:rPr>
          <w:rFonts w:eastAsia="Yu Mincho"/>
        </w:rPr>
        <w:t>"</w:t>
      </w:r>
      <w:r>
        <w:rPr>
          <w:rFonts w:eastAsia="Yu Mincho"/>
        </w:rPr>
        <w:t>QoS targets can no longer (or can again) be fulfilled</w:t>
      </w:r>
      <w:r w:rsidR="005F57F9">
        <w:rPr>
          <w:rFonts w:eastAsia="Yu Mincho"/>
        </w:rPr>
        <w:t>"</w:t>
      </w:r>
      <w:r>
        <w:rPr>
          <w:rFonts w:eastAsia="Yu Mincho"/>
        </w:rPr>
        <w:t>,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347" w:name="_Toc175896427"/>
      <w:r w:rsidRPr="00D955FB">
        <w:rPr>
          <w:rFonts w:eastAsia="Yu Mincho"/>
        </w:rPr>
        <w:t>6.22.4</w:t>
      </w:r>
      <w:r w:rsidRPr="00D955FB">
        <w:rPr>
          <w:rFonts w:eastAsia="Yu Mincho"/>
        </w:rPr>
        <w:tab/>
        <w:t>Impacts on services, entities and interfaces</w:t>
      </w:r>
      <w:bookmarkEnd w:id="347"/>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30E6860B"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w:t>
      </w:r>
      <w:r w:rsidR="005F57F9">
        <w:rPr>
          <w:rFonts w:eastAsia="Yu Mincho"/>
        </w:rPr>
        <w:t>'</w:t>
      </w:r>
      <w:r>
        <w:rPr>
          <w:rFonts w:eastAsia="Yu Mincho"/>
        </w:rPr>
        <w:t>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348" w:name="_Toc175896428"/>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348"/>
    </w:p>
    <w:p w14:paraId="1CF5A7D2" w14:textId="77777777" w:rsidR="00811881" w:rsidRPr="00F225FA" w:rsidRDefault="00811881" w:rsidP="00811881">
      <w:pPr>
        <w:pStyle w:val="Heading3"/>
        <w:rPr>
          <w:rFonts w:eastAsia="DengXian"/>
        </w:rPr>
      </w:pPr>
      <w:bookmarkStart w:id="349" w:name="_Toc175896429"/>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349"/>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350" w:name="_Toc175896430"/>
      <w:r w:rsidRPr="00F225FA">
        <w:rPr>
          <w:rFonts w:eastAsia="DengXian"/>
        </w:rPr>
        <w:t>6.23.2</w:t>
      </w:r>
      <w:r w:rsidRPr="00F225FA">
        <w:rPr>
          <w:rFonts w:eastAsia="DengXian" w:hint="eastAsia"/>
        </w:rPr>
        <w:tab/>
        <w:t>Description</w:t>
      </w:r>
      <w:bookmarkEnd w:id="350"/>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When frame(s) are missing, decoder has its own implementation on how to minimize the bad QoE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351" w:name="_Toc175896431"/>
      <w:r w:rsidRPr="00F225FA">
        <w:rPr>
          <w:rFonts w:eastAsia="DengXian"/>
        </w:rPr>
        <w:t>6.23.3</w:t>
      </w:r>
      <w:r w:rsidRPr="00F225FA">
        <w:rPr>
          <w:rFonts w:eastAsia="DengXian"/>
        </w:rPr>
        <w:tab/>
        <w:t>Procedures</w:t>
      </w:r>
      <w:bookmarkEnd w:id="351"/>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767984B" w:rsidR="00811881" w:rsidRDefault="00811881" w:rsidP="00811881">
      <w:pPr>
        <w:rPr>
          <w:lang w:eastAsia="zh-CN"/>
        </w:rPr>
      </w:pPr>
      <w:r w:rsidRPr="006E03FA">
        <w:rPr>
          <w:lang w:eastAsia="zh-CN"/>
        </w:rPr>
        <w:t>This solution proposes to introduce PDU Set correlation information as part of PDU Set information. PDU Set correlation information:</w:t>
      </w:r>
    </w:p>
    <w:p w14:paraId="3A986CD5" w14:textId="29AD26E3" w:rsidR="00811881" w:rsidRDefault="00811881" w:rsidP="00CA6F7C">
      <w:pPr>
        <w:rPr>
          <w:lang w:eastAsia="zh-CN"/>
        </w:rPr>
      </w:pPr>
      <w:r>
        <w:rPr>
          <w:lang w:eastAsia="zh-CN"/>
        </w:rPr>
        <w:t xml:space="preserve">Identifies the related PDU set(s) that are part of a PDU set group. For example, the intra-coded (I) frames/slices followed by related predicted (P) frames/slices are part of a same PDU set group. These related PDU sets include the </w:t>
      </w:r>
      <w:r>
        <w:rPr>
          <w:lang w:eastAsia="zh-CN"/>
        </w:rPr>
        <w:lastRenderedPageBreak/>
        <w:t xml:space="preserve">correlation value, correlation sequence number, or the </w:t>
      </w:r>
      <w:r w:rsidR="005F57F9">
        <w:rPr>
          <w:lang w:eastAsia="zh-CN"/>
        </w:rPr>
        <w:t>"</w:t>
      </w:r>
      <w:r>
        <w:rPr>
          <w:lang w:eastAsia="zh-CN"/>
        </w:rPr>
        <w:t>PDU Set sequence number</w:t>
      </w:r>
      <w:r w:rsidR="005F57F9">
        <w:rPr>
          <w:lang w:eastAsia="zh-CN"/>
        </w:rPr>
        <w:t>"</w:t>
      </w:r>
      <w:r>
        <w:rPr>
          <w:lang w:eastAsia="zh-CN"/>
        </w:rPr>
        <w:t xml:space="preserve"> to which the dependent PDU Sets are related to.</w:t>
      </w:r>
    </w:p>
    <w:p w14:paraId="532DCE8A" w14:textId="37123DF5" w:rsidR="00CA6F7C" w:rsidRDefault="00CA6F7C" w:rsidP="00331EF9">
      <w:pPr>
        <w:rPr>
          <w:lang w:eastAsia="zh-CN"/>
        </w:rPr>
      </w:pPr>
      <w:r w:rsidRPr="00CA6F7C">
        <w:rPr>
          <w:lang w:eastAsia="zh-CN"/>
        </w:rPr>
        <w:t xml:space="preserve">In addition, </w:t>
      </w:r>
      <w:r w:rsidR="005F57F9">
        <w:rPr>
          <w:lang w:eastAsia="zh-CN"/>
        </w:rPr>
        <w:t>"</w:t>
      </w:r>
      <w:r w:rsidRPr="00CA6F7C">
        <w:rPr>
          <w:lang w:eastAsia="zh-CN"/>
        </w:rPr>
        <w:t>independent indicator</w:t>
      </w:r>
      <w:r w:rsidR="005F57F9">
        <w:rPr>
          <w:lang w:eastAsia="zh-CN"/>
        </w:rPr>
        <w:t>"</w:t>
      </w:r>
      <w:r w:rsidRPr="00CA6F7C">
        <w:rPr>
          <w:lang w:eastAsia="zh-CN"/>
        </w:rPr>
        <w:t xml:space="preserve"> can be provided to indicate independent PDU set (e.g</w:t>
      </w:r>
      <w:r w:rsidR="00133E9D">
        <w:rPr>
          <w:lang w:eastAsia="zh-CN"/>
        </w:rPr>
        <w:t>.</w:t>
      </w:r>
      <w:r w:rsidRPr="00CA6F7C">
        <w:rPr>
          <w:lang w:eastAsia="zh-CN"/>
        </w:rPr>
        <w:t xml:space="preserve"> IDR frame). The independent indicator can be for example a certain PSI value</w:t>
      </w:r>
      <w:r>
        <w:rPr>
          <w:lang w:eastAsia="zh-CN"/>
        </w:rPr>
        <w:t>.</w:t>
      </w:r>
    </w:p>
    <w:p w14:paraId="3370B047" w14:textId="50A572AE" w:rsidR="00CA6F7C" w:rsidRDefault="00CA6F7C" w:rsidP="00331EF9">
      <w:r>
        <w:t xml:space="preserve">The </w:t>
      </w:r>
      <w:r w:rsidRPr="00CA6F7C">
        <w:t>correlated</w:t>
      </w:r>
      <w:r>
        <w:t xml:space="preserve"> treatment actions comprise:</w:t>
      </w:r>
    </w:p>
    <w:p w14:paraId="05276B50" w14:textId="77777777" w:rsidR="00CA6F7C" w:rsidRDefault="00CA6F7C" w:rsidP="00CA6F7C">
      <w:pPr>
        <w:pStyle w:val="B1"/>
      </w:pPr>
      <w:r>
        <w:t>a)</w:t>
      </w:r>
      <w:r>
        <w:tab/>
        <w:t>Action for independent PDU set within a PDU set group:</w:t>
      </w:r>
    </w:p>
    <w:p w14:paraId="544C9588" w14:textId="64EBFB63" w:rsidR="00CA6F7C" w:rsidRDefault="00CA6F7C" w:rsidP="00331EF9">
      <w:pPr>
        <w:pStyle w:val="B2"/>
      </w:pPr>
      <w:r>
        <w:t>-</w:t>
      </w:r>
      <w:r>
        <w:tab/>
        <w:t>Extend the transmission even if the PSDB can</w:t>
      </w:r>
      <w:r w:rsidR="005F57F9">
        <w:t>'</w:t>
      </w:r>
      <w:r>
        <w:t>t be met for this PDU set.</w:t>
      </w:r>
    </w:p>
    <w:p w14:paraId="754CB8A0" w14:textId="1C58EB79" w:rsidR="00CA6F7C" w:rsidRDefault="00CA6F7C" w:rsidP="00331EF9">
      <w:pPr>
        <w:pStyle w:val="NO"/>
      </w:pPr>
      <w:r>
        <w:t>NOTE 1: It is up to RAN implementation to determine the extended time for transmission.</w:t>
      </w:r>
    </w:p>
    <w:p w14:paraId="46CAF98C" w14:textId="2492BC39" w:rsidR="00F225FA" w:rsidRDefault="00F225FA" w:rsidP="00F225FA">
      <w:pPr>
        <w:pStyle w:val="B1"/>
      </w:pPr>
      <w:r>
        <w:t>b)</w:t>
      </w:r>
      <w:r>
        <w:tab/>
      </w:r>
      <w:r w:rsidR="00CA6F7C">
        <w:t>Action for d</w:t>
      </w:r>
      <w:r>
        <w:t>ependent PDU set within a PDU set group: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90D8E46" w:rsidR="00F225FA" w:rsidRDefault="00F225FA" w:rsidP="00F225FA">
      <w:pPr>
        <w:pStyle w:val="B2"/>
      </w:pPr>
      <w:r>
        <w:t>-</w:t>
      </w:r>
      <w:r>
        <w:tab/>
      </w:r>
      <w:r w:rsidR="00CA6F7C">
        <w:t>May d</w:t>
      </w:r>
      <w:r>
        <w:t>iscard if PSDB can</w:t>
      </w:r>
      <w:r w:rsidR="005F57F9">
        <w:t>'</w:t>
      </w:r>
      <w:r>
        <w:t>t be met.</w:t>
      </w:r>
    </w:p>
    <w:p w14:paraId="03A9177B" w14:textId="16DC0019" w:rsidR="00F225FA" w:rsidRDefault="00F225FA" w:rsidP="00F225FA">
      <w:pPr>
        <w:pStyle w:val="NO"/>
      </w:pPr>
      <w:r>
        <w:t>NOTE</w:t>
      </w:r>
      <w:r w:rsidR="00CA6F7C">
        <w:t xml:space="preserve"> 2</w:t>
      </w:r>
      <w:r>
        <w:t>:</w:t>
      </w:r>
      <w:r>
        <w:tab/>
        <w:t>Uplink handling is assumed to be UE implementation.</w:t>
      </w:r>
    </w:p>
    <w:p w14:paraId="646E6320" w14:textId="77777777" w:rsidR="00811881" w:rsidRPr="00F225FA" w:rsidRDefault="00811881" w:rsidP="00811881">
      <w:pPr>
        <w:pStyle w:val="Heading3"/>
        <w:rPr>
          <w:rFonts w:eastAsia="DengXian"/>
        </w:rPr>
      </w:pPr>
      <w:bookmarkStart w:id="352" w:name="_Toc175896432"/>
      <w:r w:rsidRPr="00F225FA">
        <w:rPr>
          <w:rFonts w:eastAsia="DengXian"/>
        </w:rPr>
        <w:t>6.23.4</w:t>
      </w:r>
      <w:r w:rsidRPr="00F225FA">
        <w:rPr>
          <w:rFonts w:eastAsia="DengXian"/>
        </w:rPr>
        <w:tab/>
        <w:t>Impacts on services, entities and interfaces</w:t>
      </w:r>
      <w:bookmarkEnd w:id="352"/>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CF25BC7" w:rsidR="00F225FA" w:rsidRDefault="00F225FA" w:rsidP="00F225FA">
      <w:pPr>
        <w:pStyle w:val="B1"/>
      </w:pPr>
      <w:r>
        <w:t>-</w:t>
      </w:r>
      <w:r>
        <w:tab/>
      </w:r>
      <w:r w:rsidR="00CA6F7C">
        <w:t xml:space="preserve">The </w:t>
      </w:r>
      <w:r w:rsidR="005F57F9">
        <w:t>"</w:t>
      </w:r>
      <w:r>
        <w:t>action to be performed</w:t>
      </w:r>
      <w:r w:rsidR="005F57F9">
        <w:t>"</w:t>
      </w:r>
      <w:r>
        <w:t xml:space="preserve"> (</w:t>
      </w:r>
      <w:r w:rsidR="00CA6F7C">
        <w:t>e.g</w:t>
      </w:r>
      <w:r w:rsidR="00133E9D">
        <w:t>.</w:t>
      </w:r>
      <w:r>
        <w:t xml:space="preserve"> discarding) for </w:t>
      </w:r>
      <w:r w:rsidR="00CA6F7C">
        <w:t xml:space="preserve">independent and </w:t>
      </w:r>
      <w:r>
        <w:t xml:space="preserve">dependent PDU set is signalled </w:t>
      </w:r>
      <w:r w:rsidR="00CA6F7C">
        <w:t xml:space="preserve">to RAN </w:t>
      </w:r>
      <w:r w:rsidR="00CA6F7C" w:rsidRPr="00CA6F7C">
        <w:t>as new information element via N2 container</w:t>
      </w:r>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r w:rsidR="00CA6F7C">
        <w:t xml:space="preserve">PDU set transmission and </w:t>
      </w:r>
      <w:r>
        <w:t>discarding decision during congestion.</w:t>
      </w:r>
    </w:p>
    <w:p w14:paraId="4BAE9C8E" w14:textId="377AD2CF" w:rsidR="00F225FA" w:rsidRDefault="00F225FA" w:rsidP="00F225FA">
      <w:pPr>
        <w:pStyle w:val="EditorsNote"/>
      </w:pPr>
      <w:r>
        <w:t>Editor</w:t>
      </w:r>
      <w:r w:rsidR="005F57F9">
        <w:t>'</w:t>
      </w:r>
      <w:r>
        <w:t>s note:</w:t>
      </w:r>
      <w:r>
        <w:tab/>
        <w:t>SA WG2 will reach out to SA WG4 to get feedback on this solution.</w:t>
      </w:r>
    </w:p>
    <w:p w14:paraId="53E5668A" w14:textId="68886B2E" w:rsidR="00F225FA" w:rsidRDefault="00F225FA" w:rsidP="00F225FA">
      <w:pPr>
        <w:pStyle w:val="EditorsNote"/>
      </w:pPr>
      <w:r>
        <w:t>Editor</w:t>
      </w:r>
      <w:r w:rsidR="005F57F9">
        <w:t>'</w:t>
      </w:r>
      <w:r>
        <w:t>s note:</w:t>
      </w:r>
      <w:r>
        <w:tab/>
        <w:t>SA WG2 will reach out to RAN WG2 and RAN WG3 to get feedback on this solution.</w:t>
      </w:r>
    </w:p>
    <w:p w14:paraId="5F1B9D11" w14:textId="1BEEBDC0" w:rsidR="0099267C" w:rsidRPr="00F225FA" w:rsidRDefault="0099267C" w:rsidP="0099267C">
      <w:pPr>
        <w:pStyle w:val="Heading2"/>
      </w:pPr>
      <w:bookmarkStart w:id="353" w:name="_Toc101366209"/>
      <w:bookmarkStart w:id="354" w:name="_Toc104799229"/>
      <w:bookmarkStart w:id="355" w:name="_Toc175896433"/>
      <w:r w:rsidRPr="00F225FA">
        <w:t>6.24</w:t>
      </w:r>
      <w:r w:rsidRPr="00F225FA">
        <w:tab/>
        <w:t xml:space="preserve">Solution #24: </w:t>
      </w:r>
      <w:bookmarkEnd w:id="353"/>
      <w:bookmarkEnd w:id="354"/>
      <w:r w:rsidRPr="00F225FA">
        <w:t xml:space="preserve">PDU set identification when an end-to-end XR session is fully encrypted using a </w:t>
      </w:r>
      <w:r w:rsidR="00F225FA" w:rsidRPr="00F225FA">
        <w:t>tunnelled</w:t>
      </w:r>
      <w:r w:rsidRPr="00F225FA">
        <w:t xml:space="preserve"> connection over N6</w:t>
      </w:r>
      <w:bookmarkEnd w:id="355"/>
    </w:p>
    <w:p w14:paraId="41658C16" w14:textId="77777777" w:rsidR="0099267C" w:rsidRPr="00F225FA" w:rsidRDefault="0099267C" w:rsidP="0099267C">
      <w:pPr>
        <w:pStyle w:val="Heading3"/>
        <w:rPr>
          <w:rFonts w:eastAsia="DengXian"/>
        </w:rPr>
      </w:pPr>
      <w:bookmarkStart w:id="356" w:name="_Toc175896434"/>
      <w:r w:rsidRPr="00F225FA">
        <w:rPr>
          <w:rFonts w:eastAsia="DengXian"/>
        </w:rPr>
        <w:t>6.24.1</w:t>
      </w:r>
      <w:r w:rsidRPr="00F225FA">
        <w:rPr>
          <w:rFonts w:eastAsia="DengXian"/>
        </w:rPr>
        <w:tab/>
        <w:t>Key Issue mapping</w:t>
      </w:r>
      <w:bookmarkEnd w:id="356"/>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357" w:name="_Toc175896435"/>
      <w:r w:rsidRPr="00F225FA">
        <w:t>6.24.2</w:t>
      </w:r>
      <w:r w:rsidRPr="00F225FA">
        <w:tab/>
        <w:t>Description</w:t>
      </w:r>
      <w:bookmarkEnd w:id="357"/>
    </w:p>
    <w:p w14:paraId="52E369FA" w14:textId="77777777" w:rsidR="00F225FA" w:rsidRDefault="00F225FA" w:rsidP="00F225FA">
      <w:pPr>
        <w:rPr>
          <w:rFonts w:eastAsia="SimSun"/>
        </w:rPr>
      </w:pPr>
      <w:bookmarkStart w:id="358" w:name="_Toc101366211"/>
      <w:bookmarkStart w:id="359"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lastRenderedPageBreak/>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71C443A1"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Pr>
          <w:rFonts w:eastAsia="SimSun"/>
        </w:rPr>
        <w:t xml:space="preserve"> </w:t>
      </w:r>
      <w:r w:rsidR="00C73406" w:rsidRPr="00F225FA">
        <w:t>6.24.2-1</w:t>
      </w:r>
      <w:r>
        <w:rPr>
          <w:rFonts w:eastAsia="SimSun"/>
        </w:rPr>
        <w:t>.</w:t>
      </w:r>
    </w:p>
    <w:p w14:paraId="6E178267" w14:textId="77777777" w:rsidR="0099267C" w:rsidRPr="00F225FA" w:rsidRDefault="004E09DC" w:rsidP="00F225FA">
      <w:pPr>
        <w:pStyle w:val="TH"/>
        <w:rPr>
          <w:rFonts w:eastAsia="SimSun"/>
        </w:rPr>
      </w:pPr>
      <w:r w:rsidRPr="00F225FA">
        <w:rPr>
          <w:rFonts w:eastAsia="SimSun"/>
          <w:noProof/>
        </w:rPr>
        <w:object w:dxaOrig="26476" w:dyaOrig="10231" w14:anchorId="6C849C58">
          <v:shape id="_x0000_i1069" type="#_x0000_t75" alt="" style="width:476.85pt;height:183.4pt;mso-width-percent:0;mso-height-percent:0;mso-width-percent:0;mso-height-percent:0" o:ole="">
            <v:imagedata r:id="rId100" o:title=""/>
          </v:shape>
          <o:OLEObject Type="Embed" ProgID="Visio.Drawing.15" ShapeID="_x0000_i1069" DrawAspect="Content" ObjectID="_1786513626" r:id="rId101"/>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r>
        <w:rPr>
          <w:rFonts w:eastAsia="SimSun"/>
        </w:rPr>
        <w:t>i.</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lastRenderedPageBreak/>
        <w:t>4.</w:t>
      </w:r>
      <w:r>
        <w:rPr>
          <w:rFonts w:eastAsia="SimSun"/>
        </w:rPr>
        <w:tab/>
        <w:t>UPF that supports an encapsulation protocol client establishing a protocol session with a server once the UPF detects that an uplink packet is sent towards a specific destination address.</w:t>
      </w:r>
    </w:p>
    <w:p w14:paraId="2340A88E" w14:textId="02ECCA3D" w:rsidR="00F225FA" w:rsidRDefault="00F225FA" w:rsidP="00F225FA">
      <w:pPr>
        <w:pStyle w:val="EditorsNote"/>
        <w:rPr>
          <w:rFonts w:eastAsia="SimSun"/>
        </w:rPr>
      </w:pPr>
      <w:r>
        <w:rPr>
          <w:rFonts w:eastAsia="SimSun"/>
        </w:rPr>
        <w:t>Editor</w:t>
      </w:r>
      <w:r w:rsidR="005F57F9">
        <w:rPr>
          <w:rFonts w:eastAsia="SimSun"/>
        </w:rPr>
        <w:t>'</w:t>
      </w:r>
      <w:r>
        <w:rPr>
          <w:rFonts w:eastAsia="SimSun"/>
        </w:rPr>
        <w:t>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360" w:name="_Toc175896436"/>
      <w:r w:rsidRPr="00F225FA">
        <w:t>6.24.3</w:t>
      </w:r>
      <w:r w:rsidRPr="00F225FA">
        <w:tab/>
        <w:t>Procedures</w:t>
      </w:r>
      <w:bookmarkEnd w:id="358"/>
      <w:bookmarkEnd w:id="359"/>
      <w:bookmarkEnd w:id="360"/>
    </w:p>
    <w:p w14:paraId="202797BD" w14:textId="760DBC7F" w:rsidR="0099267C" w:rsidRPr="00F225FA" w:rsidRDefault="0099267C" w:rsidP="0099267C">
      <w:pPr>
        <w:pStyle w:val="Heading4"/>
      </w:pPr>
      <w:bookmarkStart w:id="361" w:name="_Toc175896437"/>
      <w:r w:rsidRPr="00F225FA">
        <w:t>6.24.3.1</w:t>
      </w:r>
      <w:r w:rsidR="004C4F9C" w:rsidRPr="00F225FA">
        <w:tab/>
      </w:r>
      <w:r w:rsidRPr="00F225FA">
        <w:t>General procedure</w:t>
      </w:r>
      <w:bookmarkEnd w:id="361"/>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4E09DC" w:rsidP="00F225FA">
      <w:pPr>
        <w:pStyle w:val="TH"/>
        <w:rPr>
          <w:rFonts w:eastAsiaTheme="minorEastAsia"/>
        </w:rPr>
      </w:pPr>
      <w:r w:rsidRPr="00F225FA">
        <w:rPr>
          <w:noProof/>
        </w:rPr>
        <w:object w:dxaOrig="27961" w:dyaOrig="25606" w14:anchorId="065E9938">
          <v:shape id="_x0000_i1070" type="#_x0000_t75" alt="" style="width:480.9pt;height:440.15pt;mso-width-percent:0;mso-height-percent:0;mso-width-percent:0;mso-height-percent:0" o:ole="">
            <v:imagedata r:id="rId102" o:title=""/>
          </v:shape>
          <o:OLEObject Type="Embed" ProgID="Visio.Drawing.15" ShapeID="_x0000_i1070" DrawAspect="Content" ObjectID="_1786513627" r:id="rId103"/>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0939531C" w:rsidR="00F225FA" w:rsidRDefault="00F225FA" w:rsidP="00F225FA">
      <w:pPr>
        <w:pStyle w:val="B1"/>
      </w:pPr>
      <w:r>
        <w:t>1.</w:t>
      </w:r>
      <w:r>
        <w:tab/>
        <w:t xml:space="preserve">An AF requests to establish an AF session with QoS by invoking the Nnef_AFSessionWithQoS Create service operation as described in clause 4.15.6.6 of </w:t>
      </w:r>
      <w:r w:rsidR="00E87EFC">
        <w:t>TS 23.502 </w:t>
      </w:r>
      <w:bookmarkStart w:id="362" w:name="MCCTEMPBM_00000031"/>
      <w:r w:rsidR="00E87EFC">
        <w:t>[</w:t>
      </w:r>
      <w:r w:rsidR="00AD2799">
        <w:t>3]</w:t>
      </w:r>
      <w:r>
        <w:t xml:space="preserve"> i</w:t>
      </w:r>
      <w:bookmarkEnd w:id="362"/>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Not shown in the Figure the NEF authorizes the request and forwards the request to the PCF by invoking an Npcf_PolicyAuthorization_Create request including the information provided by the AF.</w:t>
      </w:r>
    </w:p>
    <w:p w14:paraId="1B6BB466" w14:textId="074AAAB6" w:rsidR="00F225FA" w:rsidRDefault="00F225FA" w:rsidP="00F225FA">
      <w:pPr>
        <w:pStyle w:val="B1"/>
      </w:pPr>
      <w:r>
        <w:t>2.</w:t>
      </w:r>
      <w:r>
        <w:tab/>
        <w:t xml:space="preserve">The PCF creates PCC rules taking into account the PDU Set QoS parameters as described in clause 6.1.3.22 of </w:t>
      </w:r>
      <w:r w:rsidR="00E87EFC">
        <w:t>TS 23.503 [</w:t>
      </w:r>
      <w:r w:rsidR="00AD2799">
        <w:t>4]</w:t>
      </w:r>
      <w:r>
        <w:t>. 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363" w:name="_Toc175896438"/>
      <w:r>
        <w:t>6.24</w:t>
      </w:r>
      <w:r w:rsidRPr="00D615D1">
        <w:t>.3.2</w:t>
      </w:r>
      <w:r w:rsidR="004C4F9C">
        <w:tab/>
      </w:r>
      <w:r w:rsidRPr="00D615D1">
        <w:t>Using Connect-UDP</w:t>
      </w:r>
      <w:bookmarkEnd w:id="363"/>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4E09DC" w:rsidP="00F225FA">
      <w:pPr>
        <w:pStyle w:val="TH"/>
        <w:rPr>
          <w:rFonts w:eastAsiaTheme="minorEastAsia"/>
        </w:rPr>
      </w:pPr>
      <w:r>
        <w:rPr>
          <w:noProof/>
        </w:rPr>
        <w:object w:dxaOrig="26162" w:dyaOrig="13741" w14:anchorId="4A538997">
          <v:shape id="_x0000_i1071" type="#_x0000_t75" alt="" style="width:481.6pt;height:254.05pt;mso-width-percent:0;mso-height-percent:0;mso-width-percent:0;mso-height-percent:0" o:ole="">
            <v:imagedata r:id="rId104" o:title=""/>
          </v:shape>
          <o:OLEObject Type="Embed" ProgID="Visio.Drawing.15" ShapeID="_x0000_i1071" DrawAspect="Content" ObjectID="_1786513628" r:id="rId105"/>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r>
        <w:rPr>
          <w:rFonts w:eastAsiaTheme="minorEastAsia"/>
        </w:rPr>
        <w:t>i.</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0189C539" w:rsidR="00E4572B" w:rsidRPr="00F225FA" w:rsidRDefault="00F225FA" w:rsidP="00F225FA">
      <w:pPr>
        <w:pStyle w:val="EditorsNote"/>
        <w:rPr>
          <w:rFonts w:eastAsiaTheme="minorEastAsia"/>
        </w:rPr>
      </w:pPr>
      <w:r>
        <w:rPr>
          <w:rFonts w:eastAsiaTheme="minorEastAsia"/>
        </w:rPr>
        <w:t>Editor</w:t>
      </w:r>
      <w:r w:rsidR="005F57F9">
        <w:rPr>
          <w:rFonts w:eastAsiaTheme="minorEastAsia"/>
        </w:rPr>
        <w:t>'</w:t>
      </w:r>
      <w:r>
        <w:rPr>
          <w:rFonts w:eastAsiaTheme="minorEastAsia"/>
        </w:rPr>
        <w:t>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4E09DC" w:rsidP="008735C9">
      <w:pPr>
        <w:pStyle w:val="TH"/>
        <w:rPr>
          <w:rFonts w:eastAsiaTheme="minorEastAsia"/>
        </w:rPr>
      </w:pPr>
      <w:r w:rsidRPr="008735C9">
        <w:rPr>
          <w:noProof/>
        </w:rPr>
        <w:object w:dxaOrig="29941" w:dyaOrig="26506" w14:anchorId="4F04FF73">
          <v:shape id="_x0000_i1072" type="#_x0000_t75" alt="" style="width:480.25pt;height:425.2pt;mso-width-percent:0;mso-height-percent:0;mso-width-percent:0;mso-height-percent:0" o:ole="">
            <v:imagedata r:id="rId106" o:title=""/>
          </v:shape>
          <o:OLEObject Type="Embed" ProgID="Visio.Drawing.15" ShapeID="_x0000_i1072" DrawAspect="Content" ObjectID="_1786513629" r:id="rId107"/>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229A5E73" w:rsidR="008735C9" w:rsidRDefault="008735C9" w:rsidP="008735C9">
      <w:pPr>
        <w:pStyle w:val="B1"/>
      </w:pPr>
      <w:bookmarkStart w:id="364" w:name="_Toc101366212"/>
      <w:bookmarkStart w:id="365" w:name="_Toc104799232"/>
      <w:r>
        <w:t>1.</w:t>
      </w:r>
      <w:r>
        <w:tab/>
        <w:t xml:space="preserve">An AF requests to establish an AF session with QoS by invoking the Nnef_AFSessionWithQoS Create service operation as described in clause 4.15.6.6 of </w:t>
      </w:r>
      <w:r w:rsidR="00E87EFC">
        <w:t>TS 23.502 </w:t>
      </w:r>
      <w:bookmarkStart w:id="366" w:name="MCCTEMPBM_00000032"/>
      <w:r w:rsidR="00E87EFC">
        <w:t>[</w:t>
      </w:r>
      <w:r w:rsidR="00AD2799">
        <w:t>3]</w:t>
      </w:r>
      <w:r>
        <w:t xml:space="preserve"> i</w:t>
      </w:r>
      <w:bookmarkEnd w:id="366"/>
      <w:r>
        <w:t>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Npcf_PolicyAuthorization_Create request including the information provided by the AF. The AF is aware of the address of the UE via previous interaction between the UE and AF/AS.</w:t>
      </w:r>
    </w:p>
    <w:p w14:paraId="13E06E56" w14:textId="71C2BE4C" w:rsidR="008735C9" w:rsidRDefault="008735C9" w:rsidP="008735C9">
      <w:pPr>
        <w:pStyle w:val="B1"/>
      </w:pPr>
      <w:r>
        <w:t>2.</w:t>
      </w:r>
      <w:r>
        <w:tab/>
        <w:t xml:space="preserve">The PCF creates PCC rules taking into account the PDU Set QoS parameters as described in clause 6.1.3.22 of </w:t>
      </w:r>
      <w:r w:rsidR="00E87EFC">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F8230E8" w:rsidR="008735C9" w:rsidRDefault="008735C9" w:rsidP="008735C9">
      <w:pPr>
        <w:pStyle w:val="EditorsNote"/>
      </w:pPr>
      <w:r>
        <w:t>Editor</w:t>
      </w:r>
      <w:r w:rsidR="005F57F9">
        <w:t>'</w:t>
      </w:r>
      <w:r>
        <w:t>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1EB069E2" w:rsidR="008735C9" w:rsidRDefault="008735C9" w:rsidP="008735C9">
      <w:pPr>
        <w:pStyle w:val="EditorsNote"/>
      </w:pPr>
      <w:r>
        <w:t>Editor</w:t>
      </w:r>
      <w:r w:rsidR="005F57F9">
        <w:t>'</w:t>
      </w:r>
      <w:r>
        <w:t>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11F4396E" w:rsidR="008735C9" w:rsidRDefault="008735C9" w:rsidP="008735C9">
      <w:pPr>
        <w:pStyle w:val="EditorsNote"/>
      </w:pPr>
      <w:r>
        <w:t>Editor</w:t>
      </w:r>
      <w:r w:rsidR="005F57F9">
        <w:t>'</w:t>
      </w:r>
      <w:r>
        <w:t>s note:</w:t>
      </w:r>
      <w:r>
        <w:tab/>
        <w:t xml:space="preserve">It is FFS whether and how the UPF can determine to establish a UDP tunnel to the AS by sending an HTTP request with the </w:t>
      </w:r>
      <w:r w:rsidR="005F57F9">
        <w:t>"</w:t>
      </w:r>
      <w:r>
        <w:t>connect-udp</w:t>
      </w:r>
      <w:r w:rsidR="005F57F9">
        <w:t>"</w:t>
      </w:r>
      <w:r>
        <w:t xml:space="preserve">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367" w:name="_Toc175896439"/>
      <w:r w:rsidRPr="008735C9">
        <w:t>6.24.4</w:t>
      </w:r>
      <w:r w:rsidRPr="008735C9">
        <w:tab/>
        <w:t>Impacts on services, entities and interfaces</w:t>
      </w:r>
      <w:bookmarkEnd w:id="364"/>
      <w:bookmarkEnd w:id="365"/>
      <w:bookmarkEnd w:id="367"/>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368" w:name="_Toc175896440"/>
      <w:r w:rsidRPr="008735C9">
        <w:t>6.25</w:t>
      </w:r>
      <w:r w:rsidRPr="008735C9">
        <w:tab/>
        <w:t>Solution #25: Preconfigured N6 tunnelling and GTP-U header extension for conveyance of PDU Set-related information</w:t>
      </w:r>
      <w:bookmarkEnd w:id="368"/>
    </w:p>
    <w:p w14:paraId="3E8FD4AC" w14:textId="77777777" w:rsidR="007F3202" w:rsidRPr="00F464C5" w:rsidRDefault="007F3202" w:rsidP="007F3202">
      <w:pPr>
        <w:pStyle w:val="Heading3"/>
      </w:pPr>
      <w:bookmarkStart w:id="369" w:name="_Toc101526228"/>
      <w:bookmarkStart w:id="370" w:name="_Toc104882930"/>
      <w:bookmarkStart w:id="371" w:name="_Toc113426078"/>
      <w:bookmarkStart w:id="372" w:name="_Toc117496503"/>
      <w:bookmarkStart w:id="373" w:name="_Toc122517725"/>
      <w:bookmarkStart w:id="374" w:name="_Toc175896441"/>
      <w:r>
        <w:t>6.25</w:t>
      </w:r>
      <w:r w:rsidRPr="00F464C5">
        <w:t>.1</w:t>
      </w:r>
      <w:r w:rsidRPr="00F464C5">
        <w:tab/>
        <w:t>Key Issue mapping</w:t>
      </w:r>
      <w:bookmarkEnd w:id="369"/>
      <w:bookmarkEnd w:id="370"/>
      <w:bookmarkEnd w:id="371"/>
      <w:bookmarkEnd w:id="372"/>
      <w:bookmarkEnd w:id="373"/>
      <w:bookmarkEnd w:id="374"/>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375" w:name="_Toc101526229"/>
      <w:bookmarkStart w:id="376" w:name="_Toc104882931"/>
      <w:bookmarkStart w:id="377" w:name="_Toc113426079"/>
      <w:bookmarkStart w:id="378" w:name="_Toc117496504"/>
      <w:bookmarkStart w:id="379" w:name="_Toc122517726"/>
      <w:bookmarkStart w:id="380" w:name="_Toc175896442"/>
      <w:r>
        <w:lastRenderedPageBreak/>
        <w:t>6.25</w:t>
      </w:r>
      <w:r w:rsidRPr="00F464C5">
        <w:t>.2</w:t>
      </w:r>
      <w:r w:rsidRPr="00F464C5">
        <w:tab/>
        <w:t>Description</w:t>
      </w:r>
      <w:bookmarkEnd w:id="375"/>
      <w:bookmarkEnd w:id="376"/>
      <w:bookmarkEnd w:id="377"/>
      <w:bookmarkEnd w:id="378"/>
      <w:bookmarkEnd w:id="379"/>
      <w:bookmarkEnd w:id="380"/>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4E09DC" w:rsidP="008735C9">
      <w:pPr>
        <w:pStyle w:val="TH"/>
      </w:pPr>
      <w:r w:rsidRPr="00F464C5">
        <w:rPr>
          <w:noProof/>
        </w:rPr>
        <w:object w:dxaOrig="16405" w:dyaOrig="7706" w14:anchorId="01CB1BA1">
          <v:shape id="_x0000_i1073" type="#_x0000_t75" alt="" style="width:479.55pt;height:231.6pt;mso-width-percent:0;mso-height-percent:0;mso-width-percent:0;mso-height-percent:0" o:ole="">
            <v:imagedata r:id="rId108" o:title=""/>
          </v:shape>
          <o:OLEObject Type="Embed" ProgID="Visio.Drawing.15" ShapeID="_x0000_i1073" DrawAspect="Content" ObjectID="_1786513630" r:id="rId109"/>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3B5302A6" w:rsidR="008735C9" w:rsidRDefault="008735C9" w:rsidP="008735C9">
      <w:pPr>
        <w:pStyle w:val="B1"/>
      </w:pPr>
      <w:r>
        <w:t>-</w:t>
      </w:r>
      <w:r>
        <w:tab/>
        <w:t>Preconfigured N6 tunnels are established between designated UPFs in the operator</w:t>
      </w:r>
      <w:r w:rsidR="005F57F9">
        <w:t>'</w:t>
      </w:r>
      <w:r>
        <w:t>s network and a third-party XR service provider based on service level agreements.</w:t>
      </w:r>
    </w:p>
    <w:p w14:paraId="1076066D" w14:textId="6A321652" w:rsidR="008735C9" w:rsidRDefault="008735C9" w:rsidP="008735C9">
      <w:pPr>
        <w:pStyle w:val="EditorsNote"/>
      </w:pPr>
      <w:r>
        <w:t>Editor</w:t>
      </w:r>
      <w:r w:rsidR="005F57F9">
        <w:t>'</w:t>
      </w:r>
      <w:r>
        <w:t>s note:</w:t>
      </w:r>
      <w:r>
        <w:tab/>
        <w:t>How to setup and scale preconfigured GTP-U tunnels is FFS.</w:t>
      </w:r>
    </w:p>
    <w:p w14:paraId="4EC271C9" w14:textId="778AC6CF" w:rsidR="008735C9" w:rsidRDefault="008735C9" w:rsidP="008735C9">
      <w:pPr>
        <w:pStyle w:val="EditorsNote"/>
      </w:pPr>
      <w:r>
        <w:t>Editor</w:t>
      </w:r>
      <w:r w:rsidR="005F57F9">
        <w:t>'</w:t>
      </w:r>
      <w:r>
        <w:t>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725BFF8B" w:rsidR="008735C9" w:rsidRDefault="008735C9" w:rsidP="008735C9">
      <w:pPr>
        <w:pStyle w:val="NO"/>
      </w:pPr>
      <w:r>
        <w:t>NOTE 1:</w:t>
      </w:r>
      <w:r>
        <w:tab/>
        <w:t xml:space="preserve">The use of GTP-U on N6 is already supported using the Traffic Steering functionality described in clause 5.4.8 of </w:t>
      </w:r>
      <w:r w:rsidR="00E87EFC">
        <w:t>TS 29.244 [</w:t>
      </w:r>
      <w:r>
        <w:t xml:space="preserve">35]. Specifically, the Outer Header Creation IE (clause 8.2.56 of </w:t>
      </w:r>
      <w:r w:rsidR="00E87EFC">
        <w:t>TS 29.244 [</w:t>
      </w:r>
      <w:r>
        <w:t xml:space="preserve">35]) and Outer Header Removal IE (clause 8.2.64 of </w:t>
      </w:r>
      <w:r w:rsidR="00E87EFC">
        <w:t>TS 29.244 [</w:t>
      </w:r>
      <w:r>
        <w:t>35]) support the use of GTP-U.</w:t>
      </w:r>
    </w:p>
    <w:p w14:paraId="18D8E4F0" w14:textId="11E807B7"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E87EFC">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252DF7E5"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E87EFC">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75C04777" w:rsidR="008735C9" w:rsidRDefault="008735C9" w:rsidP="008735C9">
      <w:pPr>
        <w:pStyle w:val="B1"/>
      </w:pPr>
      <w:r>
        <w:t>-</w:t>
      </w:r>
      <w:r>
        <w:tab/>
        <w:t xml:space="preserve">The binding of downlink packets onto QoS Flows is performed by the UPF PSA using the existing functionality specified in clause 6.1.3.2.4 of </w:t>
      </w:r>
      <w:r w:rsidR="00E87EFC">
        <w:t>TS 23.503 [</w:t>
      </w:r>
      <w:r>
        <w:t>4]. In other words, the QoS Flow binding does not rely on the PDU Set-related information in the N6 tunnelling encapsulation header.</w:t>
      </w:r>
    </w:p>
    <w:p w14:paraId="0EA957D7" w14:textId="1F6F759D" w:rsidR="008735C9" w:rsidRDefault="008735C9" w:rsidP="008735C9">
      <w:pPr>
        <w:pStyle w:val="B1"/>
      </w:pPr>
      <w:r>
        <w:t>-</w:t>
      </w:r>
      <w:r>
        <w:tab/>
        <w:t xml:space="preserve">The extended header can include any of the PDU Set information defined in clause 5.37.5.2 of </w:t>
      </w:r>
      <w:r w:rsidR="00E87EFC">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381" w:name="_Toc101526230"/>
      <w:bookmarkStart w:id="382" w:name="_Toc104882932"/>
      <w:bookmarkStart w:id="383" w:name="_Toc113426080"/>
      <w:bookmarkStart w:id="384" w:name="_Toc117496505"/>
      <w:bookmarkStart w:id="385" w:name="_Toc122517727"/>
      <w:bookmarkStart w:id="386" w:name="_Toc175896443"/>
      <w:r w:rsidRPr="008735C9">
        <w:t>6.25.3</w:t>
      </w:r>
      <w:r w:rsidRPr="008735C9">
        <w:tab/>
        <w:t>Procedures</w:t>
      </w:r>
      <w:bookmarkEnd w:id="381"/>
      <w:bookmarkEnd w:id="382"/>
      <w:bookmarkEnd w:id="383"/>
      <w:bookmarkEnd w:id="384"/>
      <w:bookmarkEnd w:id="385"/>
      <w:bookmarkEnd w:id="386"/>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387" w:name="_Toc101526231"/>
      <w:bookmarkStart w:id="388" w:name="_Toc104882933"/>
      <w:bookmarkStart w:id="389" w:name="_Toc113426081"/>
      <w:bookmarkStart w:id="390" w:name="_Toc117496506"/>
      <w:bookmarkStart w:id="391" w:name="_Toc122517728"/>
      <w:bookmarkStart w:id="392" w:name="_Toc175896444"/>
      <w:r>
        <w:rPr>
          <w:lang w:eastAsia="zh-CN"/>
        </w:rPr>
        <w:t>6.25</w:t>
      </w:r>
      <w:r w:rsidRPr="00F464C5">
        <w:rPr>
          <w:lang w:eastAsia="zh-CN"/>
        </w:rPr>
        <w:t>.4</w:t>
      </w:r>
      <w:r w:rsidRPr="00F464C5">
        <w:rPr>
          <w:lang w:eastAsia="zh-CN"/>
        </w:rPr>
        <w:tab/>
      </w:r>
      <w:r w:rsidRPr="00F464C5">
        <w:t>Impacts on services, entities and interfaces</w:t>
      </w:r>
      <w:bookmarkEnd w:id="387"/>
      <w:bookmarkEnd w:id="388"/>
      <w:bookmarkEnd w:id="389"/>
      <w:bookmarkEnd w:id="390"/>
      <w:bookmarkEnd w:id="391"/>
      <w:bookmarkEnd w:id="392"/>
    </w:p>
    <w:p w14:paraId="5A15F7F3" w14:textId="77777777" w:rsidR="008735C9" w:rsidRPr="008735C9" w:rsidRDefault="008735C9" w:rsidP="008735C9">
      <w:pPr>
        <w:rPr>
          <w:b/>
          <w:bCs/>
        </w:rPr>
      </w:pPr>
      <w:r w:rsidRPr="008735C9">
        <w:rPr>
          <w:b/>
          <w:bCs/>
        </w:rPr>
        <w:t>UPF impact:</w:t>
      </w:r>
    </w:p>
    <w:p w14:paraId="0838AD1C" w14:textId="0C4B7931"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E87EFC">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393" w:name="_Toc175896445"/>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393"/>
    </w:p>
    <w:p w14:paraId="0D918CF8" w14:textId="77777777" w:rsidR="009C1380" w:rsidRPr="002B0DDE" w:rsidRDefault="009C1380" w:rsidP="009C1380">
      <w:pPr>
        <w:pStyle w:val="Heading3"/>
        <w:rPr>
          <w:rFonts w:eastAsia="DengXian"/>
        </w:rPr>
      </w:pPr>
      <w:bookmarkStart w:id="394" w:name="_Toc175896446"/>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394"/>
    </w:p>
    <w:p w14:paraId="23D9C3C3" w14:textId="3B2A11C9" w:rsidR="009C1380" w:rsidRPr="008735C9" w:rsidRDefault="009C1380" w:rsidP="009C1380">
      <w:pPr>
        <w:rPr>
          <w:rFonts w:eastAsia="DengXian"/>
        </w:rPr>
      </w:pPr>
      <w:r w:rsidRPr="008735C9">
        <w:rPr>
          <w:rFonts w:eastAsia="DengXian"/>
        </w:rPr>
        <w:t xml:space="preserve">This solution addresses Key Issue #2: </w:t>
      </w:r>
      <w:r w:rsidR="005F57F9">
        <w:rPr>
          <w:rFonts w:eastAsia="DengXian"/>
        </w:rPr>
        <w:t>"</w:t>
      </w:r>
      <w:r w:rsidRPr="008735C9">
        <w:t xml:space="preserve">Support </w:t>
      </w:r>
      <w:r w:rsidR="00493B22">
        <w:t xml:space="preserve">XRM metadata </w:t>
      </w:r>
      <w:r w:rsidRPr="008735C9">
        <w:t>identification for end-to-end encrypted XRM traffic</w:t>
      </w:r>
      <w:r w:rsidR="005F57F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395" w:name="_Toc175896447"/>
      <w:r>
        <w:rPr>
          <w:rFonts w:eastAsia="DengXian"/>
        </w:rPr>
        <w:lastRenderedPageBreak/>
        <w:t>6.26</w:t>
      </w:r>
      <w:r w:rsidRPr="002B0DDE">
        <w:rPr>
          <w:rFonts w:eastAsia="DengXian"/>
        </w:rPr>
        <w:t>.2</w:t>
      </w:r>
      <w:r w:rsidRPr="002B0DDE">
        <w:rPr>
          <w:rFonts w:eastAsia="DengXian" w:hint="eastAsia"/>
        </w:rPr>
        <w:tab/>
        <w:t>Description</w:t>
      </w:r>
      <w:bookmarkEnd w:id="395"/>
    </w:p>
    <w:p w14:paraId="468F8B50" w14:textId="0DFCD766" w:rsidR="008735C9" w:rsidRDefault="008735C9" w:rsidP="008735C9">
      <w:r>
        <w:t>This solution proposes to enable the support of PDU Set related handling for end-to-end encrypted traffic</w:t>
      </w:r>
      <w:r w:rsidR="00493B22" w:rsidRPr="00AA7184">
        <w:t xml:space="preserve">, </w:t>
      </w:r>
      <w:r w:rsidR="00493B22" w:rsidRPr="00AA7184">
        <w:rPr>
          <w:rStyle w:val="ui-provider"/>
        </w:rPr>
        <w:t>first with a general tunnelling framework and then</w:t>
      </w:r>
      <w:r w:rsidR="00493B22" w:rsidRPr="00AA7184">
        <w:t xml:space="preserve"> </w:t>
      </w:r>
      <w:r>
        <w:t xml:space="preserve">using QUIC as transport protocol </w:t>
      </w:r>
      <w:r w:rsidR="00493B22">
        <w:t xml:space="preserve">and XRM metadata with XRM metadata in UDP tunnel packets </w:t>
      </w:r>
      <w:r>
        <w:t>as in-band communication between 5GS and the content-provider AS. The end-to-end XRM traffic can be RTP over QUIC, media over QUIC or any other XRM application protocol carried over QUIC.</w:t>
      </w:r>
    </w:p>
    <w:p w14:paraId="0E289E0B" w14:textId="37E00AB8" w:rsidR="008735C9" w:rsidRDefault="008735C9" w:rsidP="008735C9">
      <w:r>
        <w:t>The packets carrying XRM traffic are encapsulated within QUIC packets via QUIC streams 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p>
    <w:p w14:paraId="73AF3663" w14:textId="680416F4" w:rsidR="00493B22" w:rsidRPr="00E60618" w:rsidRDefault="00493B22" w:rsidP="00E60618">
      <w:pPr>
        <w:pStyle w:val="NO"/>
        <w:spacing w:after="0"/>
        <w:rPr>
          <w:rFonts w:eastAsia="SimSun"/>
        </w:rPr>
      </w:pPr>
      <w:r w:rsidRPr="00AA7184">
        <w:rPr>
          <w:rFonts w:eastAsia="SimSun"/>
        </w:rPr>
        <w:t>NOTE 1:</w:t>
      </w:r>
      <w:r w:rsidRPr="00AA7184">
        <w:tab/>
      </w:r>
      <w:r w:rsidRPr="00AA7184">
        <w:rPr>
          <w:rFonts w:eastAsia="SimSun"/>
        </w:rPr>
        <w:t>To ensure interoperability, the default encapsulation protocol shall be the UDP-connect as specified in clause 6.26.4.</w:t>
      </w:r>
    </w:p>
    <w:p w14:paraId="0E15D8AA" w14:textId="77777777" w:rsidR="00493B22" w:rsidRPr="00AA7184" w:rsidRDefault="00493B22" w:rsidP="00E60618">
      <w:pPr>
        <w:pStyle w:val="Heading3"/>
        <w:rPr>
          <w:rFonts w:eastAsia="DengXian"/>
        </w:rPr>
      </w:pPr>
      <w:bookmarkStart w:id="396" w:name="_Toc175896448"/>
      <w:r w:rsidRPr="00AA7184">
        <w:rPr>
          <w:rFonts w:eastAsia="DengXian"/>
        </w:rPr>
        <w:t>6.26.3</w:t>
      </w:r>
      <w:r w:rsidRPr="00AA7184">
        <w:rPr>
          <w:rFonts w:eastAsia="DengXian" w:hint="eastAsia"/>
        </w:rPr>
        <w:tab/>
      </w:r>
      <w:r w:rsidRPr="00AA7184">
        <w:rPr>
          <w:rFonts w:eastAsia="DengXian"/>
        </w:rPr>
        <w:t>General framework</w:t>
      </w:r>
      <w:bookmarkEnd w:id="396"/>
    </w:p>
    <w:p w14:paraId="7725A767" w14:textId="4B7FAC8C" w:rsidR="00493B22" w:rsidRPr="00AA7184" w:rsidRDefault="00493B22" w:rsidP="00493B22">
      <w:pPr>
        <w:rPr>
          <w:rFonts w:eastAsia="SimSun"/>
        </w:rPr>
      </w:pPr>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sidRPr="00AA7184">
        <w:t xml:space="preserve"> 6.2</w:t>
      </w:r>
      <w:r w:rsidR="00C73406" w:rsidRPr="00AA7184">
        <w:rPr>
          <w:lang w:val="en-US"/>
        </w:rPr>
        <w:t>6.3</w:t>
      </w:r>
      <w:r w:rsidR="00C73406" w:rsidRPr="00AA7184">
        <w:t>-1</w:t>
      </w:r>
      <w:r w:rsidRPr="00AA7184">
        <w:rPr>
          <w:rFonts w:eastAsia="SimSun"/>
        </w:rPr>
        <w:t>.</w:t>
      </w:r>
    </w:p>
    <w:p w14:paraId="419D2F28" w14:textId="2910FB01" w:rsidR="00201435" w:rsidRDefault="004E09DC" w:rsidP="00C76F30">
      <w:pPr>
        <w:pStyle w:val="TH"/>
      </w:pPr>
      <w:r>
        <w:rPr>
          <w:noProof/>
        </w:rPr>
        <w:object w:dxaOrig="9555" w:dyaOrig="3663" w14:anchorId="2A7F994A">
          <v:shape id="_x0000_i1074" type="#_x0000_t75" alt="" style="width:478.2pt;height:180pt;mso-width-percent:0;mso-height-percent:0;mso-width-percent:0;mso-height-percent:0" o:ole="">
            <v:imagedata r:id="rId110" o:title=""/>
          </v:shape>
          <o:OLEObject Type="Embed" ProgID="Word.Picture.8" ShapeID="_x0000_i1074" DrawAspect="Content" ObjectID="_1786513631" r:id="rId111"/>
        </w:object>
      </w:r>
    </w:p>
    <w:p w14:paraId="2B9B6EE9" w14:textId="7F83B564" w:rsidR="00493B22" w:rsidRDefault="00493B22" w:rsidP="00E60618">
      <w:pPr>
        <w:pStyle w:val="TF"/>
      </w:pPr>
      <w:r w:rsidRPr="00AA7184">
        <w:t>Figure 6.2</w:t>
      </w:r>
      <w:r w:rsidRPr="00AA7184">
        <w:rPr>
          <w:lang w:val="en-US"/>
        </w:rPr>
        <w:t>6.3</w:t>
      </w:r>
      <w:r w:rsidRPr="00AA7184">
        <w:t>-1: General framework for supporting PDU set identification for fully encrypted media packets</w:t>
      </w:r>
    </w:p>
    <w:p w14:paraId="1D109FB5" w14:textId="77777777" w:rsidR="00493B22" w:rsidRPr="00AA7184" w:rsidRDefault="00493B22" w:rsidP="00493B22">
      <w:pPr>
        <w:rPr>
          <w:rFonts w:eastAsia="SimSun"/>
        </w:rPr>
      </w:pPr>
      <w:r w:rsidRPr="00AA7184">
        <w:rPr>
          <w:rFonts w:eastAsia="SimSun"/>
        </w:rPr>
        <w:t>The main steps of the solution comprise of the following elements:</w:t>
      </w:r>
    </w:p>
    <w:p w14:paraId="21CBB3FA" w14:textId="77777777" w:rsidR="00493B22" w:rsidRPr="00AA7184" w:rsidRDefault="00493B22" w:rsidP="00493B22">
      <w:pPr>
        <w:pStyle w:val="B1"/>
        <w:rPr>
          <w:rFonts w:eastAsia="SimSun"/>
        </w:rPr>
      </w:pPr>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1EC453C4" w14:textId="77777777" w:rsidR="00493B22" w:rsidRPr="00AA7184" w:rsidRDefault="00493B22" w:rsidP="00493B22">
      <w:pPr>
        <w:pStyle w:val="NO"/>
        <w:rPr>
          <w:rFonts w:eastAsia="SimSun"/>
        </w:rPr>
      </w:pPr>
      <w:r w:rsidRPr="00AA7184">
        <w:rPr>
          <w:rFonts w:eastAsia="SimSun"/>
        </w:rPr>
        <w:t>NOTE 1:</w:t>
      </w:r>
      <w:r w:rsidRPr="00AA7184">
        <w:tab/>
      </w:r>
      <w:r w:rsidRPr="00AA7184">
        <w:rPr>
          <w:rFonts w:eastAsia="SimSun"/>
        </w:rPr>
        <w:t>It is assumed that the 3</w:t>
      </w:r>
      <w:r w:rsidRPr="00331EF9">
        <w:rPr>
          <w:rFonts w:eastAsia="SimSun"/>
          <w:vertAlign w:val="superscript"/>
        </w:rPr>
        <w:t>rd</w:t>
      </w:r>
      <w:r w:rsidRPr="00AA7184">
        <w:rPr>
          <w:rFonts w:eastAsia="SimSun"/>
        </w:rPr>
        <w:t xml:space="preserve"> party provider of the AF and the 3GPP network have SLA agreement on the type of encapsulation protocol to use between the UPF and AS over N6 reference point.</w:t>
      </w:r>
    </w:p>
    <w:p w14:paraId="407EA340" w14:textId="11D1F02C" w:rsidR="00493B22" w:rsidRPr="00AA7184" w:rsidRDefault="00493B22" w:rsidP="00331EF9">
      <w:pPr>
        <w:pStyle w:val="NO"/>
        <w:spacing w:after="0"/>
        <w:rPr>
          <w:rFonts w:eastAsia="SimSun"/>
        </w:rPr>
      </w:pPr>
      <w:r w:rsidRPr="00AA7184">
        <w:rPr>
          <w:rFonts w:eastAsia="SimSun"/>
        </w:rPr>
        <w:t>NOTE 2:</w:t>
      </w:r>
      <w:r w:rsidRPr="00AA7184">
        <w:tab/>
      </w:r>
      <w:r w:rsidRPr="00AA7184">
        <w:rPr>
          <w:rFonts w:eastAsia="SimSun"/>
        </w:rPr>
        <w:t>To ensure interoperability, the default encapsulation protocol shall be the UDP-connect as specified in clause 6.24.3.2.</w:t>
      </w:r>
    </w:p>
    <w:p w14:paraId="5549AF6E" w14:textId="77777777" w:rsidR="00493B22" w:rsidRPr="00AA7184" w:rsidRDefault="00493B22" w:rsidP="00493B22">
      <w:pPr>
        <w:pStyle w:val="B1"/>
        <w:rPr>
          <w:rFonts w:eastAsia="SimSun"/>
        </w:rPr>
      </w:pPr>
      <w:r w:rsidRPr="00AA7184">
        <w:rPr>
          <w:rFonts w:eastAsia="SimSun"/>
        </w:rPr>
        <w:t>2.</w:t>
      </w:r>
      <w:r w:rsidRPr="00AA7184">
        <w:tab/>
      </w:r>
      <w:r w:rsidRPr="00AA7184">
        <w:rPr>
          <w:rFonts w:eastAsia="SimSun"/>
        </w:rPr>
        <w:t>The PCF in the 3GPP network providing PCC rules where the PCC rules includes the information provided by the AF in step 1.</w:t>
      </w:r>
    </w:p>
    <w:p w14:paraId="06DBFF5B" w14:textId="77777777" w:rsidR="00493B22" w:rsidRPr="00AA7184" w:rsidRDefault="00493B22" w:rsidP="00493B22">
      <w:pPr>
        <w:pStyle w:val="B1"/>
        <w:rPr>
          <w:rFonts w:eastAsia="SimSun"/>
        </w:rPr>
      </w:pPr>
      <w:r w:rsidRPr="00AA7184">
        <w:rPr>
          <w:rFonts w:eastAsia="SimSun"/>
        </w:rPr>
        <w:t>3.</w:t>
      </w:r>
      <w:r w:rsidRPr="00AA7184">
        <w:tab/>
      </w:r>
      <w:r w:rsidRPr="00AA7184">
        <w:rPr>
          <w:rFonts w:eastAsia="SimSun"/>
        </w:rPr>
        <w:t>The SMF constructing N4 rules based on the PCC rules where the N4 rules include uplink and downlink Packet Detection Rules indicating to the UPF that:</w:t>
      </w:r>
    </w:p>
    <w:p w14:paraId="40E00B38" w14:textId="77777777" w:rsidR="00493B22" w:rsidRPr="00AA7184" w:rsidRDefault="00493B22" w:rsidP="00493B22">
      <w:pPr>
        <w:pStyle w:val="B2"/>
        <w:rPr>
          <w:rFonts w:eastAsia="SimSun"/>
        </w:rPr>
      </w:pPr>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p>
    <w:p w14:paraId="6E1B2FEB" w14:textId="77777777" w:rsidR="00493B22" w:rsidRPr="00AA7184" w:rsidRDefault="00493B22" w:rsidP="00493B22">
      <w:pPr>
        <w:pStyle w:val="B2"/>
        <w:rPr>
          <w:rFonts w:eastAsia="SimSun"/>
        </w:rPr>
      </w:pPr>
      <w:r w:rsidRPr="00AA7184">
        <w:rPr>
          <w:rFonts w:eastAsia="SimSun"/>
        </w:rPr>
        <w:lastRenderedPageBreak/>
        <w:t>b.</w:t>
      </w:r>
      <w:r w:rsidRPr="00AA7184">
        <w:tab/>
      </w:r>
      <w:r w:rsidRPr="00AA7184">
        <w:rPr>
          <w:rFonts w:eastAsia="SimSun"/>
        </w:rPr>
        <w:t>For downlink packets received by the UPF over N6 configuration information indicating the UPF to:</w:t>
      </w:r>
    </w:p>
    <w:p w14:paraId="240A3CA4" w14:textId="77777777" w:rsidR="00493B22" w:rsidRPr="00AA7184" w:rsidRDefault="00493B22" w:rsidP="00493B22">
      <w:pPr>
        <w:pStyle w:val="B3"/>
        <w:rPr>
          <w:rFonts w:eastAsia="SimSun"/>
        </w:rPr>
      </w:pPr>
      <w:r w:rsidRPr="00AA7184">
        <w:rPr>
          <w:rFonts w:eastAsia="SimSun"/>
        </w:rPr>
        <w:t>i.</w:t>
      </w:r>
      <w:r w:rsidRPr="00AA7184">
        <w:tab/>
      </w:r>
      <w:r w:rsidRPr="00AA7184">
        <w:rPr>
          <w:rFonts w:eastAsia="SimSun"/>
        </w:rPr>
        <w:t>Extract the encapsulated UDP packet from the received IP packet.</w:t>
      </w:r>
    </w:p>
    <w:p w14:paraId="37C51334" w14:textId="77777777" w:rsidR="00493B22" w:rsidRPr="00AA7184" w:rsidRDefault="00493B22" w:rsidP="00493B22">
      <w:pPr>
        <w:pStyle w:val="B3"/>
        <w:rPr>
          <w:rFonts w:eastAsia="SimSun"/>
        </w:rPr>
      </w:pPr>
      <w:r w:rsidRPr="00AA7184">
        <w:rPr>
          <w:rFonts w:eastAsia="SimSun"/>
        </w:rPr>
        <w:t>ii.</w:t>
      </w:r>
      <w:r w:rsidRPr="00AA7184">
        <w:tab/>
      </w:r>
      <w:r w:rsidRPr="00AA7184">
        <w:rPr>
          <w:rFonts w:eastAsia="SimSun"/>
        </w:rPr>
        <w:t>Enable PDU set identification and retrieve XRM metadata from information contained within the encapsulation protocol.</w:t>
      </w:r>
    </w:p>
    <w:p w14:paraId="1E7E9180" w14:textId="77777777" w:rsidR="00493B22" w:rsidRPr="00AA7184" w:rsidRDefault="00493B22" w:rsidP="00493B22">
      <w:pPr>
        <w:pStyle w:val="B3"/>
        <w:rPr>
          <w:rFonts w:eastAsia="SimSun"/>
        </w:rPr>
      </w:pPr>
      <w:r w:rsidRPr="00AA7184">
        <w:rPr>
          <w:rFonts w:eastAsia="SimSun"/>
        </w:rPr>
        <w:t>iii.</w:t>
      </w:r>
      <w:r w:rsidRPr="00AA7184">
        <w:tab/>
      </w:r>
      <w:r w:rsidRPr="00AA7184">
        <w:rPr>
          <w:rFonts w:eastAsia="SimSun"/>
        </w:rPr>
        <w:t>Routing the decapsulated UDP packet over a QoS flow with PSDB requirements within GTP signalling towards the RAN.</w:t>
      </w:r>
    </w:p>
    <w:p w14:paraId="78A0ACA5" w14:textId="77777777" w:rsidR="00493B22" w:rsidRPr="00AA7184" w:rsidRDefault="00493B22" w:rsidP="00493B22">
      <w:pPr>
        <w:pStyle w:val="B1"/>
        <w:rPr>
          <w:rFonts w:eastAsia="SimSun"/>
        </w:rPr>
      </w:pPr>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p>
    <w:p w14:paraId="38E52E04" w14:textId="3395B35A" w:rsidR="00493B22" w:rsidRPr="00331EF9" w:rsidRDefault="00493B22" w:rsidP="00331EF9">
      <w:pPr>
        <w:pStyle w:val="NO"/>
      </w:pPr>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331EF9">
        <w:t>although it may affect load balancing implementation at the Application Server</w:t>
      </w:r>
      <w:r w:rsidRPr="00AA7184">
        <w:t>.</w:t>
      </w:r>
    </w:p>
    <w:p w14:paraId="4B232685" w14:textId="77777777" w:rsidR="00493B22" w:rsidRPr="00AA7184" w:rsidRDefault="00493B22" w:rsidP="00493B22">
      <w:pPr>
        <w:pStyle w:val="B1"/>
        <w:rPr>
          <w:rFonts w:eastAsia="SimSun"/>
        </w:rPr>
      </w:pPr>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p>
    <w:p w14:paraId="1E8998B5" w14:textId="77777777" w:rsidR="00493B22" w:rsidRPr="00AA7184" w:rsidRDefault="00493B22" w:rsidP="00493B22">
      <w:pPr>
        <w:pStyle w:val="B1"/>
        <w:rPr>
          <w:rFonts w:eastAsia="SimSun"/>
        </w:rPr>
      </w:pPr>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p>
    <w:p w14:paraId="2ABF2868" w14:textId="4709ACDE" w:rsidR="002277B9" w:rsidRPr="00331EF9" w:rsidRDefault="00493B22" w:rsidP="00331EF9">
      <w:pPr>
        <w:pStyle w:val="NO"/>
        <w:rPr>
          <w:rFonts w:eastAsia="SimSun"/>
        </w:rPr>
      </w:pPr>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p>
    <w:p w14:paraId="0AB3E83B" w14:textId="69745E54" w:rsidR="002277B9" w:rsidRPr="00AA7184" w:rsidRDefault="002277B9" w:rsidP="002277B9">
      <w:pPr>
        <w:pStyle w:val="Heading4"/>
      </w:pPr>
      <w:bookmarkStart w:id="397" w:name="_Toc161291422"/>
      <w:bookmarkStart w:id="398" w:name="_Toc175896449"/>
      <w:r w:rsidRPr="00AA7184">
        <w:lastRenderedPageBreak/>
        <w:t>6.26.3.</w:t>
      </w:r>
      <w:r w:rsidR="00E60618">
        <w:t>1</w:t>
      </w:r>
      <w:r w:rsidRPr="00AA7184">
        <w:tab/>
        <w:t>General procedure</w:t>
      </w:r>
      <w:bookmarkEnd w:id="397"/>
      <w:bookmarkEnd w:id="398"/>
    </w:p>
    <w:p w14:paraId="32E0DD07" w14:textId="77777777" w:rsidR="002277B9" w:rsidRPr="00AA7184" w:rsidRDefault="002277B9" w:rsidP="00201435">
      <w:pPr>
        <w:keepNext/>
        <w:spacing w:before="60" w:after="120"/>
        <w:rPr>
          <w:rFonts w:eastAsiaTheme="minorEastAsia"/>
        </w:rPr>
      </w:pPr>
      <w:r w:rsidRPr="00AA7184">
        <w:rPr>
          <w:rFonts w:eastAsiaTheme="minorEastAsia"/>
        </w:rPr>
        <w:t>Details steps of the procedure are shown in Figure below:</w:t>
      </w:r>
    </w:p>
    <w:bookmarkStart w:id="399" w:name="_MON_1684549432"/>
    <w:bookmarkEnd w:id="399"/>
    <w:p w14:paraId="2801E2ED" w14:textId="4BE98400" w:rsidR="00201435" w:rsidRDefault="004E09DC" w:rsidP="00C76F30">
      <w:pPr>
        <w:pStyle w:val="TH"/>
      </w:pPr>
      <w:r>
        <w:rPr>
          <w:noProof/>
        </w:rPr>
        <w:object w:dxaOrig="9553" w:dyaOrig="8782" w14:anchorId="064DAAC1">
          <v:shape id="_x0000_i1075" type="#_x0000_t75" alt="" style="width:454.4pt;height:413pt;mso-width-percent:0;mso-height-percent:0;mso-width-percent:0;mso-height-percent:0" o:ole="">
            <v:imagedata r:id="rId112" o:title=""/>
          </v:shape>
          <o:OLEObject Type="Embed" ProgID="Word.Picture.8" ShapeID="_x0000_i1075" DrawAspect="Content" ObjectID="_1786513632" r:id="rId113"/>
        </w:object>
      </w:r>
    </w:p>
    <w:p w14:paraId="12FB0406" w14:textId="04B510CD" w:rsidR="002277B9" w:rsidRDefault="002277B9" w:rsidP="00331EF9">
      <w:pPr>
        <w:pStyle w:val="TF"/>
      </w:pPr>
      <w:r w:rsidRPr="00AA7184">
        <w:t>Figure 6.2</w:t>
      </w:r>
      <w:r w:rsidRPr="00AA7184">
        <w:rPr>
          <w:lang w:val="en-US"/>
        </w:rPr>
        <w:t>6</w:t>
      </w:r>
      <w:r w:rsidRPr="00AA7184">
        <w:t>.3.</w:t>
      </w:r>
      <w:r w:rsidR="00E60618">
        <w:t>1</w:t>
      </w:r>
      <w:r w:rsidRPr="00AA7184">
        <w:t>-1: General procedure for supporting PDU set identification for fully encrypted media packets</w:t>
      </w:r>
    </w:p>
    <w:p w14:paraId="246D5D01" w14:textId="65C396CF" w:rsidR="002277B9" w:rsidRPr="00AA7184" w:rsidRDefault="002277B9" w:rsidP="002277B9">
      <w:pPr>
        <w:pStyle w:val="B1"/>
      </w:pPr>
      <w:r w:rsidRPr="00AA7184">
        <w:t>1.</w:t>
      </w:r>
      <w:r w:rsidRPr="00AA7184">
        <w:tab/>
        <w:t xml:space="preserve">An AF requests to establish an AF session with QoS by invoking the Nnef_AFSessionWithQoS Create service operation as described in clause 4.15.6.6 of </w:t>
      </w:r>
      <w:r w:rsidR="00E87EFC" w:rsidRPr="00AA7184">
        <w:t>TS</w:t>
      </w:r>
      <w:r w:rsidR="00E87EFC">
        <w:t> </w:t>
      </w:r>
      <w:r w:rsidR="00E87EFC" w:rsidRPr="00AA7184">
        <w:t>23.502</w:t>
      </w:r>
      <w:r w:rsidR="00E87EFC">
        <w:t> </w:t>
      </w:r>
      <w:r w:rsidR="00E87EFC" w:rsidRPr="00AA7184">
        <w:t>[</w:t>
      </w:r>
      <w:r w:rsidRPr="00AA7184">
        <w:t>3] including PDU Set QoS parameters for the XR service. The AF additionally includes information to enable an encapsulation protocol connection between the UPF and AS and the address of the server where the UPF can establish the encapsulation protocol session.</w:t>
      </w:r>
    </w:p>
    <w:p w14:paraId="1295BA85" w14:textId="77777777" w:rsidR="002277B9" w:rsidRPr="00AA7184" w:rsidRDefault="002277B9" w:rsidP="002277B9">
      <w:pPr>
        <w:pStyle w:val="B1"/>
      </w:pPr>
      <w:r w:rsidRPr="00AA7184">
        <w:tab/>
        <w:t>Not shown in the Figure the NEF authorizes the request and forwards the request to the PCF by invoking an Npcf_PolicyAuthorization_Create request including the information provided by the AF.</w:t>
      </w:r>
    </w:p>
    <w:p w14:paraId="15213AEA" w14:textId="77777777" w:rsidR="002277B9" w:rsidRPr="002277B9" w:rsidRDefault="002277B9" w:rsidP="00331EF9">
      <w:pPr>
        <w:pStyle w:val="NO"/>
      </w:pPr>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36DDD822" w14:textId="0DFA1E9E" w:rsidR="002277B9" w:rsidRPr="00AA7184" w:rsidRDefault="002277B9" w:rsidP="002277B9">
      <w:pPr>
        <w:pStyle w:val="B1"/>
      </w:pPr>
      <w:r w:rsidRPr="00AA7184">
        <w:t>2.</w:t>
      </w:r>
      <w:r w:rsidRPr="00AA7184">
        <w:tab/>
        <w:t xml:space="preserve">The PCF creates PCC rules taking into account the PDU Set QoS parameters as described in clause 6.1.3.22 of </w:t>
      </w:r>
      <w:r w:rsidR="00E87EFC" w:rsidRPr="00AA7184">
        <w:t>TS</w:t>
      </w:r>
      <w:r w:rsidR="00E87EFC">
        <w:t> </w:t>
      </w:r>
      <w:r w:rsidR="00E87EFC" w:rsidRPr="00AA7184">
        <w:t>23.503</w:t>
      </w:r>
      <w:r w:rsidR="00E87EFC">
        <w:t> </w:t>
      </w:r>
      <w:r w:rsidR="00E87EFC" w:rsidRPr="00AA7184">
        <w:t>[</w:t>
      </w:r>
      <w:r w:rsidRPr="00AA7184">
        <w:t>4]. The PCC rule also includes the encapsulation protocol details and server address.</w:t>
      </w:r>
    </w:p>
    <w:p w14:paraId="77B961DF" w14:textId="77777777" w:rsidR="002277B9" w:rsidRPr="00AA7184" w:rsidRDefault="002277B9" w:rsidP="002277B9">
      <w:pPr>
        <w:pStyle w:val="B1"/>
      </w:pPr>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w:t>
      </w:r>
      <w:r w:rsidRPr="00AA7184">
        <w:rPr>
          <w:rFonts w:eastAsia="DengXian"/>
        </w:rPr>
        <w:lastRenderedPageBreak/>
        <w:t xml:space="preserve">the Packet Detection Information and a Protocol Description for QUIC packets including </w:t>
      </w:r>
      <w:r w:rsidRPr="001F5F85">
        <w:rPr>
          <w:rFonts w:eastAsia="DengXian"/>
        </w:rPr>
        <w:t>XRM metadata</w:t>
      </w:r>
      <w:r w:rsidRPr="00AA7184">
        <w:rPr>
          <w:rFonts w:eastAsia="DengXian"/>
        </w:rPr>
        <w:t xml:space="preserve"> in 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p>
    <w:p w14:paraId="1DEC99D5" w14:textId="77777777" w:rsidR="002277B9" w:rsidRPr="00AA7184" w:rsidRDefault="002277B9" w:rsidP="002277B9">
      <w:pPr>
        <w:pStyle w:val="B1"/>
        <w:rPr>
          <w:rFonts w:eastAsia="DengXian"/>
          <w:lang w:eastAsia="zh-CN"/>
        </w:rPr>
      </w:pPr>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p>
    <w:p w14:paraId="18D6308F" w14:textId="0552DA27" w:rsidR="002277B9" w:rsidRPr="00AA7184" w:rsidRDefault="009263D7" w:rsidP="009263D7">
      <w:pPr>
        <w:pStyle w:val="B1"/>
        <w:rPr>
          <w:lang w:val="en-US"/>
        </w:rPr>
      </w:pPr>
      <w:r w:rsidRPr="009263D7">
        <w:rPr>
          <w:rFonts w:eastAsia="DengXian"/>
        </w:rPr>
        <w:tab/>
      </w:r>
      <w:r w:rsidR="002277B9" w:rsidRPr="009263D7">
        <w:rPr>
          <w:rFonts w:eastAsia="DengXian"/>
        </w:rPr>
        <w:t>The SMF sends the QoS profiles to the NG-RAN via AMF and QoS rules to the UE via AMF and NG-RAN.</w:t>
      </w:r>
    </w:p>
    <w:p w14:paraId="6C11AFEB" w14:textId="54268DBA" w:rsidR="002277B9" w:rsidRPr="00AA7184" w:rsidRDefault="002277B9" w:rsidP="002277B9">
      <w:pPr>
        <w:pStyle w:val="B1"/>
      </w:pPr>
      <w:r w:rsidRPr="00AA7184">
        <w:t>5.</w:t>
      </w:r>
      <w:r w:rsidRPr="00AA7184">
        <w:tab/>
        <w:t>An application in the UE is triggered to connect to the AS</w:t>
      </w:r>
      <w:r w:rsidR="00B83644">
        <w:t>.</w:t>
      </w:r>
    </w:p>
    <w:p w14:paraId="7D96BFA1" w14:textId="1B3D3B80" w:rsidR="002277B9" w:rsidRPr="00AA7184" w:rsidRDefault="002277B9" w:rsidP="002277B9">
      <w:pPr>
        <w:pStyle w:val="B1"/>
      </w:pPr>
      <w:r w:rsidRPr="00AA7184">
        <w:t>6.</w:t>
      </w:r>
      <w:r w:rsidRPr="00AA7184">
        <w:tab/>
        <w:t xml:space="preserve">The application </w:t>
      </w:r>
      <w:r w:rsidRPr="00AA7184">
        <w:rPr>
          <w:lang w:val="en-US"/>
        </w:rPr>
        <w:t>sends packets for the end-to-end encrypted connection</w:t>
      </w:r>
      <w:r w:rsidRPr="00AA7184">
        <w:t xml:space="preserve"> via uplink over the 3GPP network</w:t>
      </w:r>
      <w:r w:rsidR="00B83644">
        <w:t>.</w:t>
      </w:r>
    </w:p>
    <w:p w14:paraId="1B428E09" w14:textId="3150203B" w:rsidR="002277B9" w:rsidRPr="00AA7184" w:rsidRDefault="002277B9" w:rsidP="002277B9">
      <w:pPr>
        <w:pStyle w:val="B1"/>
      </w:pPr>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r w:rsidR="00B83644">
        <w:t>.</w:t>
      </w:r>
    </w:p>
    <w:p w14:paraId="634F9D33" w14:textId="7EF43C6D" w:rsidR="002277B9" w:rsidRPr="00AA7184" w:rsidRDefault="002277B9" w:rsidP="002277B9">
      <w:pPr>
        <w:pStyle w:val="B1"/>
      </w:pPr>
      <w:r w:rsidRPr="00AA7184">
        <w:t>8.</w:t>
      </w:r>
      <w:r w:rsidRPr="00AA7184">
        <w:tab/>
        <w:t>The UPF sends a session request to establish a connection using the encapsulation protocol procedure</w:t>
      </w:r>
      <w:r w:rsidR="00B83644">
        <w:t>.</w:t>
      </w:r>
    </w:p>
    <w:p w14:paraId="004E94A2" w14:textId="4BD27416" w:rsidR="002277B9" w:rsidRPr="00AA7184" w:rsidRDefault="002277B9" w:rsidP="002277B9">
      <w:pPr>
        <w:pStyle w:val="B1"/>
      </w:pPr>
      <w:r w:rsidRPr="00AA7184">
        <w:t>9.</w:t>
      </w:r>
      <w:r w:rsidRPr="00AA7184">
        <w:tab/>
        <w:t>The server acknowledges</w:t>
      </w:r>
      <w:r w:rsidR="00B83644">
        <w:t>.</w:t>
      </w:r>
    </w:p>
    <w:p w14:paraId="61A8BBEE" w14:textId="77777777" w:rsidR="002277B9" w:rsidRPr="00AA7184" w:rsidRDefault="002277B9" w:rsidP="002277B9">
      <w:pPr>
        <w:pStyle w:val="B1"/>
      </w:pPr>
      <w:r w:rsidRPr="00AA7184">
        <w:t>10.</w:t>
      </w:r>
      <w:r w:rsidRPr="00AA7184">
        <w:tab/>
        <w:t>The UPF encapsulates the uplink packet within the encapsulation protocol header.</w:t>
      </w:r>
    </w:p>
    <w:p w14:paraId="213E7254" w14:textId="1237BF08" w:rsidR="002277B9" w:rsidRPr="00AA7184" w:rsidRDefault="002277B9" w:rsidP="002277B9">
      <w:pPr>
        <w:pStyle w:val="B1"/>
      </w:pPr>
      <w:r w:rsidRPr="00AA7184">
        <w:t>11.</w:t>
      </w:r>
      <w:r w:rsidRPr="00AA7184">
        <w:tab/>
        <w:t>The session packet is sent to the AS via N6</w:t>
      </w:r>
      <w:r w:rsidR="00B83644">
        <w:t>.</w:t>
      </w:r>
    </w:p>
    <w:p w14:paraId="73B4D2B6" w14:textId="1171DAA1" w:rsidR="002277B9" w:rsidRPr="00AA7184" w:rsidRDefault="002277B9" w:rsidP="002277B9">
      <w:pPr>
        <w:pStyle w:val="B1"/>
      </w:pPr>
      <w:r w:rsidRPr="00AA7184">
        <w:t>12.</w:t>
      </w:r>
      <w:r w:rsidRPr="00AA7184">
        <w:tab/>
        <w:t>Further downlink and uplink packets may be routed to fully encrypt the connection between the UE and AS</w:t>
      </w:r>
      <w:r w:rsidR="00B83644">
        <w:t>.</w:t>
      </w:r>
    </w:p>
    <w:p w14:paraId="7B0473EB" w14:textId="78C4F60F" w:rsidR="002277B9" w:rsidRPr="00AA7184" w:rsidRDefault="002277B9" w:rsidP="002277B9">
      <w:pPr>
        <w:pStyle w:val="B1"/>
      </w:pPr>
      <w:r w:rsidRPr="00AA7184">
        <w:t>13.</w:t>
      </w:r>
      <w:r w:rsidRPr="00AA7184">
        <w:tab/>
        <w:t xml:space="preserve">The Application Server determines PDUs belonging to PDU set and adds </w:t>
      </w:r>
      <w:r w:rsidRPr="00F47C1B">
        <w:t>XRM metadata</w:t>
      </w:r>
      <w:r w:rsidRPr="00AA7184">
        <w:t xml:space="preserve"> within the encapsulation protocol</w:t>
      </w:r>
      <w:r w:rsidR="00B83644">
        <w:t>.</w:t>
      </w:r>
    </w:p>
    <w:p w14:paraId="74DFFC79" w14:textId="555CBF62" w:rsidR="002277B9" w:rsidRPr="00AA7184" w:rsidRDefault="002277B9" w:rsidP="002277B9">
      <w:pPr>
        <w:pStyle w:val="B1"/>
      </w:pPr>
      <w:r w:rsidRPr="00AA7184">
        <w:t>14.</w:t>
      </w:r>
      <w:r w:rsidRPr="00AA7184">
        <w:tab/>
        <w:t>The UDP packet is sent via the encapsulation protocol to the UPF</w:t>
      </w:r>
      <w:r w:rsidR="00B83644">
        <w:t>.</w:t>
      </w:r>
    </w:p>
    <w:p w14:paraId="5B7F331E" w14:textId="248864AA" w:rsidR="002277B9" w:rsidRDefault="002277B9" w:rsidP="00E60618">
      <w:pPr>
        <w:pStyle w:val="B1"/>
      </w:pPr>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p>
    <w:p w14:paraId="79C0CC8B" w14:textId="62920F66" w:rsidR="002277B9" w:rsidRPr="00331EF9" w:rsidRDefault="002277B9" w:rsidP="00331EF9">
      <w:pPr>
        <w:pStyle w:val="Heading3"/>
        <w:rPr>
          <w:rFonts w:eastAsia="DengXian"/>
        </w:rPr>
      </w:pPr>
      <w:bookmarkStart w:id="400" w:name="_Toc175896450"/>
      <w:r w:rsidRPr="00AA7184">
        <w:rPr>
          <w:rFonts w:eastAsia="DengXian"/>
        </w:rPr>
        <w:t>6.26.4</w:t>
      </w:r>
      <w:r w:rsidRPr="00AA7184">
        <w:rPr>
          <w:rFonts w:eastAsia="DengXian" w:hint="eastAsia"/>
        </w:rPr>
        <w:tab/>
      </w:r>
      <w:r w:rsidRPr="00AA7184">
        <w:rPr>
          <w:rFonts w:eastAsia="DengXian"/>
        </w:rPr>
        <w:t>PDU Set based QoS handling using UDP-connect</w:t>
      </w:r>
      <w:bookmarkEnd w:id="400"/>
    </w:p>
    <w:p w14:paraId="0E1DCABC" w14:textId="77777777" w:rsidR="008735C9" w:rsidRDefault="008735C9" w:rsidP="008735C9">
      <w:r>
        <w:t>The solution is based on the following principles:</w:t>
      </w:r>
    </w:p>
    <w:p w14:paraId="48C886E6" w14:textId="70042C57" w:rsidR="008735C9" w:rsidRDefault="008735C9" w:rsidP="008735C9">
      <w:pPr>
        <w:pStyle w:val="B1"/>
      </w:pPr>
      <w:r>
        <w:t>-</w:t>
      </w:r>
      <w:r>
        <w:tab/>
        <w:t xml:space="preserve">To receive PDU Set information from the AS in a secure way, the UPF establishes a UDP tunnel to the AS by sending an HTTP request with the </w:t>
      </w:r>
      <w:r w:rsidR="005F57F9">
        <w:t>"</w:t>
      </w:r>
      <w:r>
        <w:t>connect-udp</w:t>
      </w:r>
      <w:r w:rsidR="005F57F9">
        <w:t>"</w:t>
      </w:r>
      <w:r>
        <w:t xml:space="preserve"> upgrade token to an HTTP proxy integrated in the AS and indicating the capability to receive </w:t>
      </w:r>
      <w:r w:rsidR="002277B9">
        <w:t xml:space="preserve">XRM metadata </w:t>
      </w:r>
      <w:r w:rsidR="002277B9" w:rsidRPr="00AA7184">
        <w:t>associated with end-to-end XRM PDUs</w:t>
      </w:r>
      <w:r>
        <w:t>.</w:t>
      </w:r>
    </w:p>
    <w:p w14:paraId="1600EFB3" w14:textId="2DE39C4E" w:rsidR="00BB3A21" w:rsidRDefault="008735C9" w:rsidP="008F1FBA">
      <w:pPr>
        <w:pStyle w:val="B1"/>
      </w:pPr>
      <w:r>
        <w:t>-</w:t>
      </w:r>
      <w:r>
        <w:tab/>
      </w:r>
      <w:r w:rsidR="002277B9">
        <w:t xml:space="preserve">XRM metadata consists of the </w:t>
      </w:r>
      <w:r>
        <w:t>PDU Set Sequence Number, PDU Set Size and Importance, PDU Sequence Number within the PDU Set and End of Data Burst indication.</w:t>
      </w:r>
    </w:p>
    <w:p w14:paraId="2A59EF17" w14:textId="1FC540DC" w:rsidR="00BB3A21" w:rsidRDefault="00BB3A21" w:rsidP="008F1FBA">
      <w:pPr>
        <w:pStyle w:val="NO"/>
      </w:pPr>
      <w:r w:rsidRPr="00BB3A21">
        <w:t>NOTE</w:t>
      </w:r>
      <w:r w:rsidR="00B83644">
        <w:t> </w:t>
      </w:r>
      <w:r w:rsidRPr="00BB3A21">
        <w:t>1:</w:t>
      </w:r>
      <w:r w:rsidR="00B83644">
        <w:tab/>
      </w:r>
      <w:r w:rsidRPr="00BB3A21">
        <w:t>HTTP datagram formats do not need IETF standardization. If HTTP header fields are used to indicate support for the specific format, the names of such fields need to be registered with IANA. The specific datagram format will be specified by CT working groups.</w:t>
      </w:r>
    </w:p>
    <w:p w14:paraId="0A3F1541" w14:textId="0FB20C5B" w:rsidR="008735C9" w:rsidRPr="00201435" w:rsidRDefault="00201435" w:rsidP="008735C9">
      <w:pPr>
        <w:pStyle w:val="B1"/>
      </w:pPr>
      <w:r>
        <w:t>-</w:t>
      </w:r>
      <w:r>
        <w:tab/>
      </w:r>
      <w:r w:rsidR="00B83644">
        <w:t>If the end-to-end connection between the UE and the Application Server is based on QUIC. To avoid re-encapsulation and re-encryption, all XRM payload packets shall be forwarded using the Forwarded Mode in QUIC-Aware Proxying using HTTP [40]. 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decrypts the XRM metadata and reconstructs the original packet. . The Forwarded Mode can be applied to short header QUIC packets after registration of the Connection ID. If the end-to-end connection is not based on QUIC, the XRM payload packets can be sent together with metadata within HTTP Datagrams using connect-udp without QUIC-Aware Proxying.</w:t>
      </w:r>
    </w:p>
    <w:p w14:paraId="27A8222F" w14:textId="1798A10F" w:rsidR="00201435" w:rsidRDefault="00201435" w:rsidP="008735C9">
      <w:pPr>
        <w:pStyle w:val="NO"/>
      </w:pPr>
      <w:r>
        <w:t>NOTE</w:t>
      </w:r>
      <w:r w:rsidR="00B83644">
        <w:t> </w:t>
      </w:r>
      <w:r w:rsidR="000F1E41">
        <w:t>2</w:t>
      </w:r>
      <w:r>
        <w:t>:</w:t>
      </w:r>
      <w:r>
        <w:tab/>
        <w:t>For QUIC end-to-end connections, QUIC-Aware Proxying using Tunnelled Mode can be used with the disadvantage of double encryption as XRM payload packets are encrypted within the QUIC connection.</w:t>
      </w:r>
    </w:p>
    <w:p w14:paraId="640BA59E" w14:textId="5737E041" w:rsidR="00201435" w:rsidRDefault="00201435" w:rsidP="008735C9">
      <w:pPr>
        <w:pStyle w:val="NO"/>
      </w:pPr>
      <w:r>
        <w:lastRenderedPageBreak/>
        <w:t>NOTE</w:t>
      </w:r>
      <w:r w:rsidR="00B83644">
        <w:t> </w:t>
      </w:r>
      <w:r w:rsidR="000F1E41">
        <w:t>3</w:t>
      </w:r>
      <w:r>
        <w:t>:</w:t>
      </w:r>
      <w:r>
        <w:tab/>
        <w:t xml:space="preserve">The framework for packet transforms is described in </w:t>
      </w:r>
      <w:r w:rsidR="00B83644" w:rsidRPr="002B0DDE">
        <w:t>IETF draft-ietf-masque-quic-proxy</w:t>
      </w:r>
      <w:r w:rsidR="00B83644">
        <w:t> </w:t>
      </w:r>
      <w:r>
        <w:t>[40]. Packet transforms are used to transform proxied packets that are being forwarded instead of encapsulated. The use of a specific transform is negotiated in the connect-udp request and response sequence.</w:t>
      </w:r>
      <w:r w:rsidR="000F1E41" w:rsidRPr="000F1E41">
        <w:t xml:space="preserve"> New packet transforms do not require IETF standardization, but the name of the packet transform must be registered with IANA. The specific packet transform will be specified by CT working groups.</w:t>
      </w:r>
    </w:p>
    <w:p w14:paraId="7E4A3443" w14:textId="52D63854" w:rsidR="00201435" w:rsidRDefault="00201435" w:rsidP="00201435">
      <w:r>
        <w:t xml:space="preserve">Specification of a new packet transform is required for this solution. The 3GPP can specify this new packet transform to function within the framework defined in IETF for QUIC Aware </w:t>
      </w:r>
      <w:r w:rsidR="000F1E41">
        <w:t>Proxying</w:t>
      </w:r>
      <w:r w:rsidR="00B83644">
        <w:t xml:space="preserve"> (</w:t>
      </w:r>
      <w:r w:rsidR="00B83644" w:rsidRPr="002B0DDE">
        <w:t>IETF draft-ietf-masque-quic-proxy</w:t>
      </w:r>
      <w:r w:rsidR="00B83644">
        <w:t> </w:t>
      </w:r>
      <w:r>
        <w:t>[40]</w:t>
      </w:r>
      <w:r w:rsidR="00B83644">
        <w:t>)</w:t>
      </w:r>
      <w:r>
        <w:t xml:space="preserve">. With this solution,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For integrity protection of the XRM metadata a MAC is inserted after the Metadata, the MAC covers both the Metadata and the Metadata length field. The use of an </w:t>
      </w:r>
      <w:r w:rsidR="00A61105">
        <w:t>Initialization</w:t>
      </w:r>
      <w:r>
        <w:t xml:space="preserve"> Vector containing data from the end-to-end encrypted packet binds the protected XRM metadata to the end-to-end packet such that it makes replay- or substitution attacks virtually impossible.</w:t>
      </w:r>
    </w:p>
    <w:p w14:paraId="18F3EFA5" w14:textId="2CAD85A6" w:rsidR="00201435" w:rsidRDefault="00201435" w:rsidP="00201435">
      <w:pPr>
        <w:pStyle w:val="NO"/>
      </w:pPr>
      <w:r>
        <w:t>NOTE </w:t>
      </w:r>
      <w:r w:rsidR="00805E55">
        <w:t>4</w:t>
      </w:r>
      <w:r>
        <w:t>:</w:t>
      </w:r>
      <w:r>
        <w:tab/>
        <w:t>A new packet transform specified by 3GPP will be registered in the relevant IANA registry being defined in</w:t>
      </w:r>
      <w:r w:rsidR="00B83644">
        <w:t xml:space="preserve"> </w:t>
      </w:r>
      <w:r w:rsidR="00B83644" w:rsidRPr="002B0DDE">
        <w:t>IETF draft-ietf-masque-quic-proxy</w:t>
      </w:r>
      <w:r w:rsidR="00B83644">
        <w:t> </w:t>
      </w:r>
      <w:r>
        <w:t>[40].</w:t>
      </w:r>
    </w:p>
    <w:p w14:paraId="727883EB" w14:textId="4D773BEF" w:rsidR="00201435" w:rsidRDefault="00201435" w:rsidP="00201435">
      <w:pPr>
        <w:pStyle w:val="NO"/>
      </w:pPr>
      <w:r>
        <w:t>NOTE </w:t>
      </w:r>
      <w:r w:rsidR="00805E55">
        <w:t>5</w:t>
      </w:r>
      <w:r>
        <w:t>:</w:t>
      </w:r>
      <w:r>
        <w:tab/>
        <w:t>Details of the packet transform solution and the relevant cryptographic algorithms will be agreed with SA WG3.</w:t>
      </w:r>
    </w:p>
    <w:p w14:paraId="3ADBC714" w14:textId="72431683" w:rsidR="00201435" w:rsidRDefault="00201435" w:rsidP="00201435">
      <w:pPr>
        <w:pStyle w:val="NO"/>
      </w:pPr>
      <w:r>
        <w:t>NOTE </w:t>
      </w:r>
      <w:r w:rsidR="00805E55">
        <w:t>6</w:t>
      </w:r>
      <w:r>
        <w:t>:</w:t>
      </w:r>
      <w:r>
        <w:tab/>
        <w:t>In case of CID collision the connection will be abnormally released.</w:t>
      </w:r>
    </w:p>
    <w:p w14:paraId="5F94C8F8" w14:textId="776F94B3" w:rsidR="009263D7" w:rsidRDefault="004E09DC" w:rsidP="00C76F30">
      <w:pPr>
        <w:pStyle w:val="TH"/>
      </w:pPr>
      <w:r>
        <w:rPr>
          <w:noProof/>
        </w:rPr>
        <w:object w:dxaOrig="3119" w:dyaOrig="5667" w14:anchorId="188958B7">
          <v:shape id="_x0000_i1076" type="#_x0000_t75" alt="" style="width:156.25pt;height:281.9pt;mso-width-percent:0;mso-height-percent:0;mso-width-percent:0;mso-height-percent:0" o:ole="">
            <v:imagedata r:id="rId114" o:title=""/>
          </v:shape>
          <o:OLEObject Type="Embed" ProgID="Word.Picture.8" ShapeID="_x0000_i1076" DrawAspect="Content" ObjectID="_1786513633" r:id="rId115"/>
        </w:object>
      </w:r>
    </w:p>
    <w:p w14:paraId="27C67957" w14:textId="24D5ED5E" w:rsidR="00207B25" w:rsidRDefault="00207B25" w:rsidP="008735C9">
      <w:pPr>
        <w:pStyle w:val="TF"/>
        <w:rPr>
          <w:rFonts w:eastAsia="DengXian"/>
        </w:rPr>
      </w:pPr>
      <w:r w:rsidRPr="00207B25">
        <w:rPr>
          <w:rFonts w:eastAsia="DengXian"/>
        </w:rPr>
        <w:t>Figure 6.26.4-1: XRM metadata contained in transformed XRM Payload QUIC packet</w:t>
      </w:r>
    </w:p>
    <w:p w14:paraId="23A2B426" w14:textId="271E550F" w:rsidR="00465D95" w:rsidRDefault="00207B25" w:rsidP="005F57F9">
      <w:pPr>
        <w:pStyle w:val="B1"/>
      </w:pPr>
      <w:r w:rsidRPr="005F57F9">
        <w:t>-</w:t>
      </w:r>
      <w:r w:rsidRPr="005F57F9">
        <w:tab/>
      </w:r>
      <w:r w:rsidR="00805E55">
        <w:t>In this solution, t</w:t>
      </w:r>
      <w:r w:rsidRPr="005F57F9">
        <w:t>he UPF is responsible for registering</w:t>
      </w:r>
      <w:r w:rsidR="00805E55">
        <w:t xml:space="preserve"> Connection IDs</w:t>
      </w:r>
      <w:r w:rsidRPr="005F57F9">
        <w:t xml:space="preserve"> </w:t>
      </w:r>
      <w:r w:rsidR="00805E55">
        <w:t>(</w:t>
      </w:r>
      <w:r w:rsidRPr="005F57F9">
        <w:t>CIDs</w:t>
      </w:r>
      <w:r w:rsidR="00805E55">
        <w:t>)</w:t>
      </w:r>
      <w:r w:rsidRPr="005F57F9">
        <w:t xml:space="preserve"> to be used for QUIC aware forwarding. From the first long header packet it sees originated from the UE the UPF extracts the source connection ID </w:t>
      </w:r>
      <w:r w:rsidR="00465D95" w:rsidRPr="00E121BF">
        <w:t xml:space="preserve">of the end-to-end client, </w:t>
      </w:r>
      <w:r w:rsidRPr="005F57F9">
        <w:t xml:space="preserve">which it </w:t>
      </w:r>
      <w:r w:rsidR="00465D95">
        <w:t>sends</w:t>
      </w:r>
      <w:r w:rsidR="00465D95" w:rsidRPr="005F57F9">
        <w:t xml:space="preserve"> </w:t>
      </w:r>
      <w:r w:rsidRPr="005F57F9">
        <w:t>in a REGISTER_CLIENT_CID message towards the AS Masque proxy. Similarly, from the first long header packet originated from the AS the UPF will extract the source connection ID</w:t>
      </w:r>
      <w:r w:rsidR="00465D95" w:rsidRPr="00465D95">
        <w:t xml:space="preserve"> </w:t>
      </w:r>
      <w:r w:rsidR="00465D95" w:rsidRPr="00E121BF">
        <w:t>of the end-to-end server,</w:t>
      </w:r>
      <w:r w:rsidRPr="005F57F9">
        <w:t xml:space="preserve"> which it </w:t>
      </w:r>
      <w:r w:rsidR="00465D95">
        <w:t>sends</w:t>
      </w:r>
      <w:r w:rsidR="00465D95" w:rsidRPr="005F57F9">
        <w:t xml:space="preserve"> </w:t>
      </w:r>
      <w:r w:rsidRPr="005F57F9">
        <w:t>in a REGISTER_TARGET_CID message towards the AS Masque proxy. Note that prior to registrations being completed, packets are sent in tunnelled mode, and that all long header packets are sent in tunnelled mode.</w:t>
      </w:r>
    </w:p>
    <w:p w14:paraId="461ECC19" w14:textId="7EA21889" w:rsidR="00465D95" w:rsidRDefault="00465D95" w:rsidP="005F57F9">
      <w:pPr>
        <w:pStyle w:val="B1"/>
      </w:pPr>
      <w:r>
        <w:tab/>
      </w:r>
      <w:r w:rsidRPr="00465D95">
        <w:t xml:space="preserve">The MASQUE endpoints cannot see the negotiation of new CIDs of the end-to-end connection, but they will observe a new CID when it is used. In the mobile network, the IP address should not change (or at least not </w:t>
      </w:r>
      <w:r w:rsidRPr="00465D95">
        <w:lastRenderedPageBreak/>
        <w:t>without UPF’s knowledge), so even if the CID changes, the MASQUE endpoints can still associate the incoming packets to an existing MASQUE tunnel based on the 4-tuple and send them in tunnel mode. Note that short headers include only the Destination CID in cleartext.</w:t>
      </w:r>
    </w:p>
    <w:p w14:paraId="603DE6A3" w14:textId="363215C4" w:rsidR="00207B25" w:rsidRDefault="00207B25" w:rsidP="005F57F9">
      <w:pPr>
        <w:pStyle w:val="B1"/>
      </w:pPr>
      <w:r w:rsidRPr="005F57F9">
        <w:t xml:space="preserve"> </w:t>
      </w:r>
      <w:r w:rsidR="00465D95">
        <w:tab/>
      </w:r>
      <w:r w:rsidRPr="005F57F9">
        <w:t xml:space="preserve">If the </w:t>
      </w:r>
      <w:r w:rsidR="00465D95">
        <w:t xml:space="preserve">AS changes its CID, the </w:t>
      </w:r>
      <w:r w:rsidRPr="005F57F9">
        <w:t xml:space="preserve">UPF detects </w:t>
      </w:r>
      <w:r w:rsidR="00465D95">
        <w:t xml:space="preserve">the </w:t>
      </w:r>
      <w:r w:rsidRPr="005F57F9">
        <w:t>change o</w:t>
      </w:r>
      <w:r w:rsidR="00465D95">
        <w:t>f the Destination CID in</w:t>
      </w:r>
      <w:r w:rsidRPr="005F57F9">
        <w:t xml:space="preserve"> a </w:t>
      </w:r>
      <w:r w:rsidR="00465D95">
        <w:t xml:space="preserve">subsequent </w:t>
      </w:r>
      <w:r w:rsidRPr="005F57F9">
        <w:t>short header packet originated from the UE</w:t>
      </w:r>
      <w:r w:rsidR="00465D95">
        <w:t xml:space="preserve"> and</w:t>
      </w:r>
      <w:r w:rsidRPr="005F57F9">
        <w:t xml:space="preserve"> it will send this packet in tunnelled mode</w:t>
      </w:r>
      <w:r w:rsidR="00465D95" w:rsidRPr="00465D95">
        <w:t xml:space="preserve"> as no mapping to a VCID is registered (yet)</w:t>
      </w:r>
      <w:r w:rsidR="00BE06BE">
        <w:t>.</w:t>
      </w:r>
      <w:r w:rsidRPr="005F57F9">
        <w:t xml:space="preserve"> </w:t>
      </w:r>
      <w:r w:rsidR="00BE06BE">
        <w:t>I</w:t>
      </w:r>
      <w:r w:rsidRPr="005F57F9">
        <w:t>n parallel</w:t>
      </w:r>
      <w:r w:rsidR="00BE06BE">
        <w:t>, it can</w:t>
      </w:r>
      <w:r w:rsidRPr="005F57F9">
        <w:t xml:space="preserve"> extract the CID from the packet (assuming a CID length that is equal to what was sent in the long header packets) and send a REGISTER_TARGET_CID message with this new CID</w:t>
      </w:r>
      <w:r w:rsidR="00BE06BE" w:rsidRPr="00E121BF">
        <w:t xml:space="preserve"> to request a new CID to VCID mapping from the AS proxy.</w:t>
      </w:r>
      <w:r w:rsidRPr="005F57F9">
        <w:t xml:space="preserve">. Similarly, if the </w:t>
      </w:r>
      <w:r w:rsidR="00BE06BE">
        <w:t xml:space="preserve">UE changes its CID, the </w:t>
      </w:r>
      <w:r w:rsidRPr="005F57F9">
        <w:t xml:space="preserve">AS Masque proxy detects a new </w:t>
      </w:r>
      <w:r w:rsidR="00BE06BE">
        <w:t xml:space="preserve">Destination </w:t>
      </w:r>
      <w:r w:rsidRPr="005F57F9">
        <w:t>CID</w:t>
      </w:r>
      <w:r w:rsidR="00BE06BE">
        <w:t xml:space="preserve"> </w:t>
      </w:r>
      <w:r w:rsidR="00BE06BE" w:rsidRPr="00E121BF">
        <w:t>in a packet coming from the AS</w:t>
      </w:r>
      <w:r w:rsidR="00BE06BE">
        <w:t xml:space="preserve"> and</w:t>
      </w:r>
      <w:r w:rsidRPr="005F57F9">
        <w:t xml:space="preserve"> it will send the packet in tunnelled mode towards the UPF</w:t>
      </w:r>
      <w:r w:rsidR="00BE06BE" w:rsidRPr="00BE06BE">
        <w:t xml:space="preserve"> </w:t>
      </w:r>
      <w:r w:rsidR="00BE06BE" w:rsidRPr="00E121BF">
        <w:t>since CID to VCID mapping has not been requested yet for this CID</w:t>
      </w:r>
      <w:r w:rsidRPr="005F57F9">
        <w:t xml:space="preserve">. When the UPF receives a packet from the tunnel that has a new </w:t>
      </w:r>
      <w:r w:rsidR="00BE06BE">
        <w:t xml:space="preserve">Destination </w:t>
      </w:r>
      <w:r w:rsidRPr="005F57F9">
        <w:t>CID it can extract the</w:t>
      </w:r>
      <w:r w:rsidR="00BE06BE">
        <w:t xml:space="preserve"> new</w:t>
      </w:r>
      <w:r w:rsidRPr="005F57F9">
        <w:t xml:space="preserve"> CID from the packet and send</w:t>
      </w:r>
      <w:r w:rsidR="00BE06BE">
        <w:t xml:space="preserve"> it in</w:t>
      </w:r>
      <w:r w:rsidRPr="005F57F9">
        <w:t xml:space="preserve"> a REGISTER_CLIENT_CID message</w:t>
      </w:r>
      <w:r w:rsidR="00BE06BE" w:rsidRPr="00BE06BE">
        <w:t xml:space="preserve"> </w:t>
      </w:r>
      <w:r w:rsidR="00BE06BE" w:rsidRPr="00E121BF">
        <w:t>to request a new CID to VCID mapping from the AS proxy</w:t>
      </w:r>
      <w:r w:rsidRPr="005F57F9">
        <w:t>.</w:t>
      </w:r>
    </w:p>
    <w:p w14:paraId="164ECECB" w14:textId="77777777" w:rsidR="00B83644" w:rsidRDefault="00B83644" w:rsidP="008735C9">
      <w:pPr>
        <w:pStyle w:val="B1"/>
        <w:rPr>
          <w:rFonts w:eastAsia="DengXian"/>
        </w:rPr>
      </w:pPr>
      <w:r>
        <w:rPr>
          <w:rFonts w:eastAsia="DengXian"/>
        </w:rPr>
        <w:tab/>
        <w:t>As soon as the MASQUE endpoints get the new VCID mapping, they can start using the forwarded mode again. This mechanism can be applied independently for each direction. Sending any packets in tunnel mode in the middle of a connection is not a problem as each MASQUE endpoint can switch between modes at any time. Note that most QUIC implementations do not change the CID without a concrete reason.</w:t>
      </w:r>
    </w:p>
    <w:p w14:paraId="688D96A2" w14:textId="77777777" w:rsidR="00B83644" w:rsidRDefault="00B83644" w:rsidP="008735C9">
      <w:pPr>
        <w:pStyle w:val="B1"/>
        <w:rPr>
          <w:rFonts w:eastAsia="DengXian"/>
        </w:rPr>
      </w:pPr>
      <w:r>
        <w:rPr>
          <w:rFonts w:eastAsia="DengXian"/>
        </w:rPr>
        <w:tab/>
        <w:t>If for any reason, the CID cannot be reliably extracted, packets are sent in tunnelled mode (e.g. as per Solution#24). If UEs use zero-length CIDs the packets shall be sent in tunnelled mode.</w:t>
      </w:r>
    </w:p>
    <w:p w14:paraId="0BFA1619" w14:textId="4677448C"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07465AE" w:rsidR="008735C9" w:rsidRDefault="008735C9" w:rsidP="008735C9">
      <w:pPr>
        <w:pStyle w:val="B2"/>
        <w:rPr>
          <w:rFonts w:eastAsia="DengXian"/>
        </w:rPr>
      </w:pPr>
      <w:r>
        <w:rPr>
          <w:rFonts w:eastAsia="DengXian"/>
        </w:rPr>
        <w:t>-</w:t>
      </w:r>
      <w:r>
        <w:rPr>
          <w:rFonts w:eastAsia="DengXian"/>
        </w:rPr>
        <w:tab/>
        <w:t>Protocol Description that indicates the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6443A6DD" w14:textId="5A400663" w:rsidR="009C1380" w:rsidRDefault="009C1380" w:rsidP="009C1380">
      <w:pPr>
        <w:pStyle w:val="Heading4"/>
        <w:rPr>
          <w:rFonts w:eastAsia="DengXian"/>
        </w:rPr>
      </w:pPr>
      <w:bookmarkStart w:id="401" w:name="_Toc175896451"/>
      <w:r w:rsidRPr="008735C9">
        <w:rPr>
          <w:rFonts w:eastAsia="DengXian"/>
        </w:rPr>
        <w:lastRenderedPageBreak/>
        <w:t>6.26.</w:t>
      </w:r>
      <w:r w:rsidR="00493B22">
        <w:rPr>
          <w:rFonts w:eastAsia="DengXian"/>
        </w:rPr>
        <w:t>4</w:t>
      </w:r>
      <w:r w:rsidRPr="008735C9">
        <w:rPr>
          <w:rFonts w:eastAsia="DengXian"/>
        </w:rPr>
        <w:t>.1</w:t>
      </w:r>
      <w:r w:rsidRPr="008735C9">
        <w:rPr>
          <w:rFonts w:eastAsia="DengXian"/>
        </w:rPr>
        <w:tab/>
        <w:t>PDU Set based QoS handling for end-to-end encrypted XRM traffic</w:t>
      </w:r>
      <w:bookmarkEnd w:id="401"/>
    </w:p>
    <w:p w14:paraId="05FC92AF" w14:textId="2F8D5E76" w:rsidR="00201435" w:rsidRDefault="004E09DC" w:rsidP="00C76F30">
      <w:pPr>
        <w:pStyle w:val="TH"/>
      </w:pPr>
      <w:r>
        <w:rPr>
          <w:noProof/>
        </w:rPr>
        <w:object w:dxaOrig="9642" w:dyaOrig="10536" w14:anchorId="65CD44FB">
          <v:shape id="_x0000_i1077" type="#_x0000_t75" alt="" style="width:481.6pt;height:523pt;mso-width-percent:0;mso-height-percent:0;mso-width-percent:0;mso-height-percent:0" o:ole="">
            <v:imagedata r:id="rId116" o:title=""/>
          </v:shape>
          <o:OLEObject Type="Embed" ProgID="Word.Picture.8" ShapeID="_x0000_i1077" DrawAspect="Content" ObjectID="_1786513634" r:id="rId117"/>
        </w:object>
      </w:r>
    </w:p>
    <w:p w14:paraId="574D9119" w14:textId="2F28687F" w:rsidR="009C1380" w:rsidRPr="008735C9" w:rsidRDefault="009C1380" w:rsidP="008735C9">
      <w:pPr>
        <w:pStyle w:val="TF"/>
        <w:rPr>
          <w:rFonts w:eastAsia="DengXian"/>
        </w:rPr>
      </w:pPr>
      <w:r w:rsidRPr="008735C9">
        <w:rPr>
          <w:rFonts w:eastAsia="DengXian"/>
        </w:rPr>
        <w:t>Figure 6.26.</w:t>
      </w:r>
      <w:r w:rsidR="006461AF">
        <w:rPr>
          <w:rFonts w:eastAsia="DengXian"/>
        </w:rPr>
        <w:t>4</w:t>
      </w:r>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00D4847F"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E87EFC">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The AF sends Nnef_AFsessionWithQoS_Create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connect-udp (or connect-ip as an alternative).</w:t>
      </w:r>
    </w:p>
    <w:p w14:paraId="0EEF91A7" w14:textId="442F7054" w:rsidR="006461AF" w:rsidRPr="00E60618" w:rsidRDefault="006461AF" w:rsidP="00E60618">
      <w:pPr>
        <w:pStyle w:val="NO"/>
      </w:pPr>
      <w:r w:rsidRPr="00AA7184">
        <w:lastRenderedPageBreak/>
        <w:t>NOTE</w:t>
      </w:r>
      <w:r w:rsidR="00B83644">
        <w:t> </w:t>
      </w:r>
      <w:r w:rsidRPr="00AA7184">
        <w:t>1:</w:t>
      </w:r>
      <w:r w:rsidR="00B83644">
        <w:tab/>
      </w:r>
      <w:r w:rsidRPr="00AA7184">
        <w:t>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1610B86A" w14:textId="4A26754C"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E87EFC">
        <w:rPr>
          <w:rFonts w:eastAsia="DengXian"/>
        </w:rPr>
        <w:t>TS 23.503 </w:t>
      </w:r>
      <w:bookmarkStart w:id="402" w:name="MCCTEMPBM_00000038"/>
      <w:r w:rsidR="00E87EFC">
        <w:rPr>
          <w:rFonts w:eastAsia="DengXian"/>
        </w:rPr>
        <w:t>[</w:t>
      </w:r>
      <w:r w:rsidR="00AD2799">
        <w:rPr>
          <w:rFonts w:eastAsia="DengXian"/>
        </w:rPr>
        <w:t>4</w:t>
      </w:r>
      <w:r>
        <w:rPr>
          <w:rFonts w:eastAsia="DengXian"/>
        </w:rPr>
        <w:t>]</w:t>
      </w:r>
      <w:bookmarkEnd w:id="402"/>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5F57F9">
      <w:pPr>
        <w:pStyle w:val="B1"/>
        <w:rPr>
          <w:rFonts w:eastAsia="DengXian"/>
          <w:lang w:eastAsia="zh-CN"/>
        </w:rPr>
      </w:pPr>
      <w:r w:rsidRPr="005F57F9">
        <w:rPr>
          <w:rFonts w:eastAsia="DengXian"/>
        </w:rPr>
        <w:tab/>
        <w:t>The SMF sends the N4 rules including PDR, QER and FAR to the PSA UPF.</w:t>
      </w:r>
      <w:r w:rsidR="006461AF" w:rsidRPr="005F57F9">
        <w:rPr>
          <w:rFonts w:eastAsia="DengXian"/>
        </w:rPr>
        <w:t xml:space="preserve"> The FAR includes an indication to establish a UDP tunnel together with the address of the AS.</w:t>
      </w:r>
    </w:p>
    <w:p w14:paraId="5FE1641D" w14:textId="38BD25BB" w:rsidR="006461AF" w:rsidRPr="00AA7184" w:rsidRDefault="006461AF" w:rsidP="006461AF">
      <w:pPr>
        <w:pStyle w:val="NO"/>
      </w:pPr>
      <w:r w:rsidRPr="00331EF9">
        <w:t>NOTE</w:t>
      </w:r>
      <w:r w:rsidR="00B83644">
        <w:t> </w:t>
      </w:r>
      <w:r w:rsidRPr="00331EF9">
        <w:t>2:</w:t>
      </w:r>
      <w:r w:rsidR="00B83644">
        <w:tab/>
      </w:r>
      <w:r w:rsidRPr="00331EF9">
        <w:t>A PSA UPF with proxy capability need to be selected for the PDU Session that supports receiving in-band assistance information. How to select PSA UPF can be left to normative phase if the solution can be concluded.</w:t>
      </w:r>
    </w:p>
    <w:p w14:paraId="2F5F72C6" w14:textId="41F607A7" w:rsidR="008735C9" w:rsidRPr="00331EF9" w:rsidRDefault="006461AF" w:rsidP="00331EF9">
      <w:pPr>
        <w:pStyle w:val="NO"/>
      </w:pPr>
      <w:r w:rsidRPr="00331EF9">
        <w:t>NOTE</w:t>
      </w:r>
      <w:r w:rsidR="00B83644">
        <w:t> </w:t>
      </w:r>
      <w:r w:rsidRPr="00331EF9">
        <w:t>3:</w:t>
      </w:r>
      <w:r w:rsidR="00B83644">
        <w:tab/>
      </w:r>
      <w:r w:rsidRPr="00331EF9">
        <w:t>Impacts for URSP rule providing (e.g. with regard to UE capability) is left to normative phase if the solution can be concluded.</w:t>
      </w:r>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r w:rsidR="006461AF" w:rsidRPr="006461AF">
        <w:rPr>
          <w:rFonts w:eastAsia="DengXian"/>
          <w:lang w:eastAsia="zh-CN"/>
        </w:rPr>
        <w:t xml:space="preserve"> </w:t>
      </w:r>
      <w:r w:rsidR="006461AF" w:rsidRPr="00AA7184">
        <w:rPr>
          <w:rFonts w:eastAsia="DengXian"/>
          <w:lang w:eastAsia="zh-CN"/>
        </w:rPr>
        <w:t>and QoS rules to the UE via AMF and NG-RAN</w:t>
      </w:r>
      <w:r>
        <w:rPr>
          <w:rFonts w:eastAsia="DengXian"/>
        </w:rPr>
        <w:t>.</w:t>
      </w:r>
    </w:p>
    <w:p w14:paraId="33B51673" w14:textId="3A79C92F" w:rsidR="008735C9" w:rsidRDefault="006461AF" w:rsidP="008735C9">
      <w:pPr>
        <w:pStyle w:val="B1"/>
        <w:rPr>
          <w:rFonts w:eastAsia="DengXian"/>
        </w:rPr>
      </w:pPr>
      <w:r>
        <w:rPr>
          <w:rFonts w:eastAsia="DengXian"/>
        </w:rPr>
        <w:t>6</w:t>
      </w:r>
      <w:r w:rsidR="008735C9">
        <w:rPr>
          <w:rFonts w:eastAsia="DengXian"/>
        </w:rPr>
        <w:t>.</w:t>
      </w:r>
      <w:r w:rsidR="008735C9">
        <w:rPr>
          <w:rFonts w:eastAsia="DengXian"/>
        </w:rPr>
        <w:tab/>
        <w:t xml:space="preserve">The UE </w:t>
      </w:r>
      <w:r>
        <w:rPr>
          <w:rFonts w:eastAsia="DengXian"/>
        </w:rPr>
        <w:t xml:space="preserve">sends packets on </w:t>
      </w:r>
      <w:r w:rsidR="008735C9">
        <w:rPr>
          <w:rFonts w:eastAsia="DengXian"/>
        </w:rPr>
        <w:t>an QUIC connection towards the AS to enable the end-to-end encryption of the XRM traffic.</w:t>
      </w:r>
    </w:p>
    <w:p w14:paraId="331C9E9D" w14:textId="11BBAA72" w:rsidR="008735C9" w:rsidRDefault="006461AF" w:rsidP="008735C9">
      <w:pPr>
        <w:pStyle w:val="B1"/>
        <w:rPr>
          <w:rFonts w:eastAsia="DengXian"/>
        </w:rPr>
      </w:pPr>
      <w:r>
        <w:rPr>
          <w:rFonts w:eastAsia="DengXian"/>
        </w:rPr>
        <w:t>7</w:t>
      </w:r>
      <w:r w:rsidR="008735C9">
        <w:rPr>
          <w:rFonts w:eastAsia="DengXian"/>
        </w:rPr>
        <w:t>.</w:t>
      </w:r>
      <w:r w:rsidR="008735C9">
        <w:rPr>
          <w:rFonts w:eastAsia="DengXian"/>
        </w:rPr>
        <w:tab/>
        <w:t xml:space="preserve">The UPF matches the PDR for the end-to-end encrypted </w:t>
      </w:r>
      <w:r w:rsidRPr="00AA7184">
        <w:rPr>
          <w:rFonts w:eastAsia="DengXian"/>
        </w:rPr>
        <w:t xml:space="preserve">QUIC connection for XRM application </w:t>
      </w:r>
      <w:r w:rsidR="008735C9">
        <w:rPr>
          <w:rFonts w:eastAsia="DengXian"/>
        </w:rPr>
        <w:t>using the Packet Detection Information and determines that PDU Set identification and marking is to be applied based on the Quality Enforcement Rule</w:t>
      </w:r>
      <w:r w:rsidRPr="006461AF">
        <w:rPr>
          <w:rFonts w:eastAsia="DengXian"/>
          <w:lang w:eastAsia="zh-CN"/>
        </w:rPr>
        <w:t xml:space="preserve"> </w:t>
      </w:r>
      <w:r w:rsidRPr="00AA7184">
        <w:rPr>
          <w:rFonts w:eastAsia="DengXian"/>
          <w:lang w:eastAsia="zh-CN"/>
        </w:rPr>
        <w:t>linked to the Packet Detection Rule</w:t>
      </w:r>
      <w:r w:rsidR="008735C9">
        <w:rPr>
          <w:rFonts w:eastAsia="DengXian"/>
        </w:rPr>
        <w:t>.</w:t>
      </w:r>
    </w:p>
    <w:p w14:paraId="5A2982BC" w14:textId="67E6505B" w:rsidR="006461AF" w:rsidRPr="00B83644" w:rsidRDefault="006461AF" w:rsidP="006461AF">
      <w:pPr>
        <w:pStyle w:val="NO"/>
      </w:pPr>
      <w:r w:rsidRPr="00B83644">
        <w:t>NOTE</w:t>
      </w:r>
      <w:r w:rsidR="00B83644" w:rsidRPr="00B83644">
        <w:t> </w:t>
      </w:r>
      <w:r w:rsidRPr="00B83644">
        <w:t>4:</w:t>
      </w:r>
      <w:r w:rsidR="00B83644" w:rsidRPr="00B83644">
        <w:tab/>
      </w:r>
      <w:r w:rsidRPr="00B83644">
        <w:t>Traffic not belonging to an XRM application or not supporting XRM metadata marking will match a PCC Rule with no UDP tunnel establishment indication. Even if both applications are hosted by the same IP address in the AS, the 5-tuple or Application Id is different.</w:t>
      </w:r>
    </w:p>
    <w:p w14:paraId="22180457" w14:textId="32933B95" w:rsidR="008735C9" w:rsidRDefault="006461AF" w:rsidP="008735C9">
      <w:pPr>
        <w:pStyle w:val="B1"/>
        <w:rPr>
          <w:rFonts w:eastAsia="DengXian"/>
        </w:rPr>
      </w:pPr>
      <w:r>
        <w:rPr>
          <w:rFonts w:eastAsia="DengXian"/>
        </w:rPr>
        <w:t>8</w:t>
      </w:r>
      <w:r w:rsidR="008735C9">
        <w:rPr>
          <w:rFonts w:eastAsia="DengXian"/>
        </w:rPr>
        <w:t>.</w:t>
      </w:r>
      <w:r w:rsidR="008735C9">
        <w:rPr>
          <w:rFonts w:eastAsia="DengXian"/>
        </w:rPr>
        <w:tab/>
        <w:t>Based on the contents of the FAR, the UPF decides to establish a QUIC connection to the AS and sends a connect-udp to the target AS identified by its FQDN to establish a UDP tunnel.</w:t>
      </w:r>
    </w:p>
    <w:p w14:paraId="46E0AD72" w14:textId="1CB8A8CD" w:rsidR="008735C9" w:rsidRDefault="006461AF" w:rsidP="008735C9">
      <w:pPr>
        <w:pStyle w:val="B1"/>
        <w:rPr>
          <w:rFonts w:eastAsia="DengXian"/>
        </w:rPr>
      </w:pPr>
      <w:r>
        <w:rPr>
          <w:rFonts w:eastAsia="DengXian"/>
        </w:rPr>
        <w:t>9</w:t>
      </w:r>
      <w:r w:rsidR="008735C9">
        <w:rPr>
          <w:rFonts w:eastAsia="DengXian"/>
        </w:rPr>
        <w:t>.</w:t>
      </w:r>
      <w:r w:rsidR="008735C9">
        <w:rPr>
          <w:rFonts w:eastAsia="DengXian"/>
        </w:rPr>
        <w:tab/>
        <w:t>The UPF forwards the QUIC packet sent by the UE in step 7 towards the AS using the UDP tunnel.</w:t>
      </w:r>
    </w:p>
    <w:p w14:paraId="2B34F820" w14:textId="56E69471" w:rsidR="006461AF" w:rsidRPr="00331EF9" w:rsidRDefault="006461AF" w:rsidP="00331EF9">
      <w:pPr>
        <w:pStyle w:val="NO"/>
      </w:pPr>
      <w:r w:rsidRPr="00AA7184">
        <w:t>NOTE</w:t>
      </w:r>
      <w:r w:rsidR="00B83644">
        <w:t> </w:t>
      </w:r>
      <w:r w:rsidRPr="00AA7184">
        <w:t>5:</w:t>
      </w:r>
      <w:r w:rsidR="00B83644">
        <w:tab/>
      </w:r>
      <w:r w:rsidRPr="00AA7184">
        <w:t>Packets addressed to the Application Server but matching PDRs connected to FARs without the UDP tunnel establishment indication will not be forwarded through the UDP tunnel, even if already established.</w:t>
      </w:r>
    </w:p>
    <w:p w14:paraId="7E32870F" w14:textId="73309477" w:rsidR="008735C9" w:rsidRDefault="006461AF" w:rsidP="008735C9">
      <w:pPr>
        <w:pStyle w:val="B1"/>
        <w:rPr>
          <w:rFonts w:eastAsia="DengXian"/>
        </w:rPr>
      </w:pPr>
      <w:r>
        <w:rPr>
          <w:rFonts w:eastAsia="DengXian"/>
        </w:rPr>
        <w:t>10</w:t>
      </w:r>
      <w:r w:rsidR="008735C9">
        <w:rPr>
          <w:rFonts w:eastAsia="DengXian"/>
        </w:rPr>
        <w:t>.</w:t>
      </w:r>
      <w:r w:rsidR="008735C9">
        <w:rPr>
          <w:rFonts w:eastAsia="DengXian"/>
        </w:rPr>
        <w:tab/>
        <w:t>The AS and UE complete the end-to-end QUIC connection establishment with packets forwarded through the UDP tunnel.</w:t>
      </w:r>
    </w:p>
    <w:p w14:paraId="5A027C5B" w14:textId="55E52E70" w:rsidR="008735C9" w:rsidRDefault="006461AF" w:rsidP="008735C9">
      <w:pPr>
        <w:pStyle w:val="B1"/>
        <w:rPr>
          <w:rFonts w:eastAsia="DengXian"/>
        </w:rPr>
      </w:pPr>
      <w:r>
        <w:rPr>
          <w:rFonts w:eastAsia="DengXian"/>
        </w:rPr>
        <w:t>11</w:t>
      </w:r>
      <w:r w:rsidR="008735C9">
        <w:rPr>
          <w:rFonts w:eastAsia="DengXian"/>
        </w:rPr>
        <w:t>.</w:t>
      </w:r>
      <w:r w:rsidR="008735C9">
        <w:rPr>
          <w:rFonts w:eastAsia="DengXian"/>
        </w:rPr>
        <w:tab/>
        <w:t>The AS</w:t>
      </w:r>
      <w:r>
        <w:rPr>
          <w:rFonts w:eastAsia="DengXian"/>
        </w:rPr>
        <w:t>/HTTP/3 proxy inserts</w:t>
      </w:r>
      <w:r w:rsidR="008735C9">
        <w:rPr>
          <w:rFonts w:eastAsia="DengXian"/>
        </w:rPr>
        <w:t xml:space="preserve"> PDU Set information</w:t>
      </w:r>
      <w:r w:rsidRPr="006461AF">
        <w:rPr>
          <w:rFonts w:eastAsia="DengXian"/>
        </w:rPr>
        <w:t xml:space="preserve"> </w:t>
      </w:r>
      <w:r w:rsidRPr="00AA7184">
        <w:rPr>
          <w:rFonts w:eastAsia="DengXian"/>
        </w:rPr>
        <w:t>as XRM metadata into the</w:t>
      </w:r>
      <w:r w:rsidRPr="006461AF">
        <w:rPr>
          <w:rFonts w:eastAsia="DengXian"/>
        </w:rPr>
        <w:t xml:space="preserve"> </w:t>
      </w:r>
      <w:r w:rsidRPr="00AA7184">
        <w:rPr>
          <w:rFonts w:eastAsia="DengXian"/>
        </w:rPr>
        <w:t xml:space="preserve">XRM payload packets </w:t>
      </w:r>
      <w:r w:rsidRPr="00AA7184">
        <w:t>and applying a packet transform to the proxied QUIC packets</w:t>
      </w:r>
      <w:r>
        <w:t xml:space="preserve">. </w:t>
      </w:r>
      <w:r w:rsidRPr="00AA7184">
        <w:t>The AS encrypts the XRM metadata and inserts it to the packet, the UPF decrypts the XRM metadata and reconstructs the original packet</w:t>
      </w:r>
      <w:r>
        <w:t>.</w:t>
      </w:r>
    </w:p>
    <w:p w14:paraId="3B0AD190" w14:textId="66C0ADDD" w:rsidR="008735C9" w:rsidRDefault="008735C9" w:rsidP="008735C9">
      <w:pPr>
        <w:pStyle w:val="B1"/>
        <w:rPr>
          <w:rFonts w:eastAsia="DengXian"/>
        </w:rPr>
      </w:pPr>
      <w:r>
        <w:rPr>
          <w:rFonts w:eastAsia="DengXian"/>
        </w:rPr>
        <w:t>1</w:t>
      </w:r>
      <w:r w:rsidR="006461AF">
        <w:rPr>
          <w:rFonts w:eastAsia="DengXian"/>
        </w:rPr>
        <w:t>2</w:t>
      </w:r>
      <w:r>
        <w:rPr>
          <w:rFonts w:eastAsia="DengXian"/>
        </w:rPr>
        <w:t>.</w:t>
      </w:r>
      <w:r>
        <w:rPr>
          <w:rFonts w:eastAsia="DengXian"/>
        </w:rPr>
        <w:tab/>
        <w:t xml:space="preserve">UPF takes the QUIC packets from the UDP tunnel and sends them to the NG-RAN, adding the PDU Set information from the </w:t>
      </w:r>
      <w:r w:rsidR="006461AF">
        <w:rPr>
          <w:rFonts w:eastAsia="DengXian"/>
        </w:rPr>
        <w:t>XRM metadata</w:t>
      </w:r>
      <w:r>
        <w:rPr>
          <w:rFonts w:eastAsia="DengXian"/>
        </w:rPr>
        <w:t xml:space="preserve"> to the GTP-U extension header.</w:t>
      </w:r>
    </w:p>
    <w:p w14:paraId="022E46FE" w14:textId="1179E2FF" w:rsidR="006461AF" w:rsidRPr="00AA7184" w:rsidRDefault="006461AF" w:rsidP="005F57F9">
      <w:pPr>
        <w:pStyle w:val="B1"/>
        <w:rPr>
          <w:rFonts w:eastAsia="DengXian"/>
        </w:rPr>
      </w:pPr>
      <w:r w:rsidRPr="005F57F9">
        <w:rPr>
          <w:rFonts w:eastAsia="DengXian"/>
        </w:rPr>
        <w:t>13.</w:t>
      </w:r>
      <w:r w:rsidR="005F57F9" w:rsidRPr="005F57F9">
        <w:rPr>
          <w:rFonts w:eastAsia="DengXian"/>
        </w:rPr>
        <w:tab/>
      </w:r>
      <w:r w:rsidRPr="005F57F9">
        <w:rPr>
          <w:rFonts w:eastAsia="DengXian"/>
        </w:rPr>
        <w:t>The NG-RAN sends the media packets using the required PDU Set QoS parameters.</w:t>
      </w:r>
    </w:p>
    <w:p w14:paraId="35F0C151" w14:textId="64AA21B8" w:rsidR="006461AF" w:rsidRDefault="006461AF" w:rsidP="005F57F9">
      <w:pPr>
        <w:pStyle w:val="B1"/>
        <w:rPr>
          <w:rFonts w:eastAsia="DengXian"/>
        </w:rPr>
      </w:pPr>
      <w:r w:rsidRPr="005F57F9">
        <w:rPr>
          <w:rFonts w:eastAsia="DengXian"/>
        </w:rPr>
        <w:t>14-15.</w:t>
      </w:r>
      <w:r w:rsidR="005F57F9" w:rsidRPr="005F57F9">
        <w:rPr>
          <w:rFonts w:eastAsia="DengXian"/>
        </w:rPr>
        <w:tab/>
      </w:r>
      <w:r w:rsidRPr="005F57F9">
        <w:rPr>
          <w:rFonts w:eastAsia="DengXian"/>
        </w:rPr>
        <w:t>When the end-to-end QUIC connection is closed, the Application Server also closes the UDP tunnel with the UPF. Alternatively, the UPF may close the UDP tunnel by using an inactivity timer.</w:t>
      </w:r>
    </w:p>
    <w:p w14:paraId="6F3DADE8" w14:textId="644DAA13" w:rsidR="009C1380" w:rsidRPr="002B0DDE" w:rsidRDefault="009C1380" w:rsidP="009C1380">
      <w:pPr>
        <w:pStyle w:val="Heading3"/>
        <w:rPr>
          <w:rFonts w:eastAsia="DengXian"/>
          <w:lang w:eastAsia="zh-CN"/>
        </w:rPr>
      </w:pPr>
      <w:bookmarkStart w:id="403" w:name="_Toc175896452"/>
      <w:r>
        <w:rPr>
          <w:rFonts w:eastAsia="DengXian"/>
        </w:rPr>
        <w:lastRenderedPageBreak/>
        <w:t>6.26</w:t>
      </w:r>
      <w:r w:rsidRPr="002B0DDE">
        <w:rPr>
          <w:rFonts w:eastAsia="DengXian"/>
        </w:rPr>
        <w:t>.</w:t>
      </w:r>
      <w:r w:rsidR="00493B22">
        <w:rPr>
          <w:rFonts w:eastAsia="DengXian"/>
        </w:rPr>
        <w:t>5</w:t>
      </w:r>
      <w:r w:rsidRPr="002B0DDE">
        <w:rPr>
          <w:rFonts w:eastAsia="DengXian"/>
        </w:rPr>
        <w:tab/>
        <w:t>Impacts on services, entities and interfaces</w:t>
      </w:r>
      <w:bookmarkEnd w:id="403"/>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Provides the Protocol Description with an indication of HTTP datagrams for PDU Set Information within Nnef_AFsessionWithQoS_Create request.</w:t>
      </w:r>
    </w:p>
    <w:p w14:paraId="56C0FB4B" w14:textId="77777777" w:rsidR="008735C9" w:rsidRDefault="008735C9" w:rsidP="008735C9">
      <w:pPr>
        <w:pStyle w:val="B1"/>
        <w:rPr>
          <w:rFonts w:eastAsia="DengXian"/>
        </w:rPr>
      </w:pPr>
      <w:r>
        <w:rPr>
          <w:rFonts w:eastAsia="DengXian"/>
        </w:rPr>
        <w:t>-</w:t>
      </w:r>
      <w:r>
        <w:rPr>
          <w:rFonts w:eastAsia="DengXian"/>
        </w:rPr>
        <w:tab/>
        <w:t>Provides the FQDN address of the target AS within Nnef_AFsessionWithQoS_Create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42A2FD24" w14:textId="77777777" w:rsidR="00B83644" w:rsidRDefault="00B83644" w:rsidP="00B83644">
      <w:pPr>
        <w:pStyle w:val="B1"/>
        <w:rPr>
          <w:rFonts w:eastAsia="DengXian"/>
        </w:rPr>
      </w:pPr>
      <w:r>
        <w:rPr>
          <w:rFonts w:eastAsia="DengXian"/>
        </w:rPr>
        <w:t>-</w:t>
      </w:r>
      <w:r>
        <w:rPr>
          <w:rFonts w:eastAsia="DengXian"/>
        </w:rPr>
        <w:tab/>
        <w:t>Establishes a UDP tunnel when matching an UL PDR linked to a FAR with UDP tunnel set up indication, if the tunnel is not already established.</w:t>
      </w:r>
    </w:p>
    <w:p w14:paraId="6D52944A" w14:textId="77777777" w:rsidR="00B83644" w:rsidRDefault="00B83644" w:rsidP="00B83644">
      <w:pPr>
        <w:pStyle w:val="B1"/>
        <w:rPr>
          <w:rFonts w:eastAsia="DengXian"/>
        </w:rPr>
      </w:pPr>
      <w:r>
        <w:rPr>
          <w:rFonts w:eastAsia="DengXian"/>
        </w:rPr>
        <w:t>-</w:t>
      </w:r>
      <w:r>
        <w:rPr>
          <w:rFonts w:eastAsia="DengXian"/>
        </w:rPr>
        <w:tab/>
        <w:t>Receive HTTP datagrams with encrypted XRM metadata together with QUIC payload from the AS through the UDP tunnel and extracts the original QUIC payload packet and the encrypted XRM metadata and decrypts it.</w:t>
      </w:r>
    </w:p>
    <w:p w14:paraId="3A69A562" w14:textId="77777777" w:rsidR="00B83644" w:rsidRDefault="00B83644" w:rsidP="00B83644">
      <w:pPr>
        <w:pStyle w:val="B1"/>
        <w:rPr>
          <w:rFonts w:eastAsia="DengXian"/>
        </w:rPr>
      </w:pPr>
      <w:r>
        <w:rPr>
          <w:rFonts w:eastAsia="DengXian"/>
        </w:rPr>
        <w:t>-</w:t>
      </w:r>
      <w:r>
        <w:rPr>
          <w:rFonts w:eastAsia="DengXian"/>
        </w:rPr>
        <w:tab/>
        <w:t>Send the QUIC packets to the NG-RAN together with the PDU Set information in the XRM metadata from the HTTP datagrams in the GTP-U header extension.</w:t>
      </w:r>
    </w:p>
    <w:p w14:paraId="0E512449" w14:textId="7181A034" w:rsidR="00A9764B" w:rsidRPr="00A9764B" w:rsidRDefault="00A9764B" w:rsidP="00FE29E5">
      <w:pPr>
        <w:pStyle w:val="Heading2"/>
        <w:rPr>
          <w:rFonts w:eastAsia="DengXian"/>
        </w:rPr>
      </w:pPr>
      <w:bookmarkStart w:id="404" w:name="_Toc175896453"/>
      <w:r w:rsidRPr="00A9764B">
        <w:rPr>
          <w:rFonts w:eastAsia="DengXian"/>
        </w:rPr>
        <w:t>6.27</w:t>
      </w:r>
      <w:r w:rsidRPr="00A9764B">
        <w:rPr>
          <w:rFonts w:eastAsia="DengXian"/>
        </w:rPr>
        <w:tab/>
        <w:t>Solution #27: Differentiated Handling for Transporting Encrypted XRM traffics Using Metadata over N6</w:t>
      </w:r>
      <w:bookmarkEnd w:id="404"/>
    </w:p>
    <w:p w14:paraId="59E9B7D8" w14:textId="77777777" w:rsidR="00A9764B" w:rsidRPr="00A9764B" w:rsidRDefault="00A9764B" w:rsidP="00FE29E5">
      <w:pPr>
        <w:pStyle w:val="Heading3"/>
        <w:rPr>
          <w:rFonts w:eastAsia="DengXian"/>
        </w:rPr>
      </w:pPr>
      <w:bookmarkStart w:id="405" w:name="_Toc175896454"/>
      <w:r w:rsidRPr="00A9764B">
        <w:rPr>
          <w:rFonts w:eastAsia="DengXian"/>
        </w:rPr>
        <w:t>6.27.1</w:t>
      </w:r>
      <w:r w:rsidRPr="00A9764B">
        <w:rPr>
          <w:rFonts w:eastAsia="DengXian"/>
        </w:rPr>
        <w:tab/>
        <w:t>Key Issue mapping</w:t>
      </w:r>
      <w:bookmarkEnd w:id="405"/>
    </w:p>
    <w:p w14:paraId="763EC390" w14:textId="087E9BBA" w:rsidR="00A9764B" w:rsidRPr="00A9764B" w:rsidRDefault="00A9764B" w:rsidP="00A9764B">
      <w:pPr>
        <w:rPr>
          <w:rFonts w:eastAsia="DengXian"/>
        </w:rPr>
      </w:pPr>
      <w:r w:rsidRPr="00A9764B">
        <w:rPr>
          <w:rFonts w:eastAsia="DengXian"/>
        </w:rPr>
        <w:t xml:space="preserve">This solution addresses Key Issue #2: </w:t>
      </w:r>
      <w:r w:rsidR="005F57F9">
        <w:rPr>
          <w:rFonts w:eastAsia="DengXian"/>
        </w:rPr>
        <w:t>"</w:t>
      </w:r>
      <w:r w:rsidRPr="00A9764B">
        <w:rPr>
          <w:rFonts w:eastAsia="DengXian"/>
        </w:rPr>
        <w:t>Support PDU Set information identification for end-to-end encrypted XRM traffic</w:t>
      </w:r>
      <w:r w:rsidR="005F57F9">
        <w:rPr>
          <w:rFonts w:eastAsia="DengXian"/>
        </w:rPr>
        <w:t>"</w:t>
      </w:r>
      <w:r w:rsidRPr="00A9764B">
        <w:rPr>
          <w:rFonts w:eastAsia="DengXian"/>
        </w:rPr>
        <w:t xml:space="preserve">, Key Issue #3: </w:t>
      </w:r>
      <w:r w:rsidR="005F57F9">
        <w:rPr>
          <w:rFonts w:eastAsia="DengXian"/>
        </w:rPr>
        <w:t>"</w:t>
      </w:r>
      <w:r w:rsidRPr="00A9764B">
        <w:rPr>
          <w:rFonts w:eastAsia="DengXian"/>
        </w:rPr>
        <w:t>Leverage PDU Set QoS information for DSCP marking over N3/N9 in the transport network</w:t>
      </w:r>
      <w:r w:rsidR="005F57F9">
        <w:rPr>
          <w:rFonts w:eastAsia="DengXian"/>
        </w:rPr>
        <w:t>"</w:t>
      </w:r>
      <w:r w:rsidRPr="00A9764B">
        <w:rPr>
          <w:rFonts w:eastAsia="DengXian"/>
        </w:rPr>
        <w:t xml:space="preserve">, and Key Issue #4: </w:t>
      </w:r>
      <w:r w:rsidR="005F57F9">
        <w:rPr>
          <w:rFonts w:eastAsia="DengXian"/>
        </w:rPr>
        <w:t>"</w:t>
      </w:r>
      <w:r w:rsidRPr="00A9764B">
        <w:rPr>
          <w:rFonts w:eastAsia="DengXian"/>
        </w:rPr>
        <w:t>Traffic detection and QoS flow mapping for multiplexed data flows</w:t>
      </w:r>
      <w:r w:rsidR="005F57F9">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406" w:name="_Toc175896455"/>
      <w:r w:rsidRPr="00A9764B">
        <w:rPr>
          <w:rFonts w:eastAsia="DengXian"/>
        </w:rPr>
        <w:t>6.27.2</w:t>
      </w:r>
      <w:r w:rsidRPr="00A9764B">
        <w:rPr>
          <w:rFonts w:eastAsia="DengXian"/>
        </w:rPr>
        <w:tab/>
        <w:t>Description</w:t>
      </w:r>
      <w:bookmarkEnd w:id="406"/>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draft-ietf-avtcore-rtp-over-quic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draft-ietf-tsvwg-udp-options [21].</w:t>
      </w:r>
    </w:p>
    <w:p w14:paraId="6EFBF6AE" w14:textId="77777777" w:rsidR="0085262E" w:rsidRDefault="0085262E" w:rsidP="0085262E">
      <w:pPr>
        <w:rPr>
          <w:rFonts w:eastAsia="DengXian"/>
        </w:rPr>
      </w:pPr>
      <w:r>
        <w:rPr>
          <w:rFonts w:eastAsia="DengXian"/>
        </w:rPr>
        <w:t>As shown in Figure 6.27.2-1, the transport layer packet in the downlink communication path from XRM application using RoQ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489A4CC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enable the Security Integrity and Encryption protection for metadata over N6 is FFS.</w:t>
      </w:r>
    </w:p>
    <w:p w14:paraId="1C5C02C9" w14:textId="77C17D21" w:rsidR="00A9764B" w:rsidRDefault="004E09DC" w:rsidP="0085262E">
      <w:pPr>
        <w:pStyle w:val="TH"/>
        <w:rPr>
          <w:noProof/>
        </w:rPr>
      </w:pPr>
      <w:r w:rsidRPr="00F62366">
        <w:rPr>
          <w:noProof/>
        </w:rPr>
        <w:object w:dxaOrig="11010" w:dyaOrig="4515" w14:anchorId="4BD1DA1C">
          <v:shape id="_x0000_i1078" type="#_x0000_t75" alt="" style="width:478.2pt;height:212.6pt;mso-width-percent:0;mso-height-percent:0;mso-width-percent:0;mso-height-percent:0" o:ole="">
            <v:imagedata r:id="rId118" o:title=""/>
          </v:shape>
          <o:OLEObject Type="Embed" ProgID="Visio.Drawing.15" ShapeID="_x0000_i1078" DrawAspect="Content" ObjectID="_1786513635" r:id="rId119"/>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20CB78DD" w:rsidR="00A9764B" w:rsidRPr="0085262E" w:rsidRDefault="0085262E" w:rsidP="00FE29E5">
      <w:pPr>
        <w:pStyle w:val="B1"/>
        <w:rPr>
          <w:rFonts w:eastAsia="DengXian"/>
        </w:rPr>
      </w:pPr>
      <w:r>
        <w:rPr>
          <w:rFonts w:eastAsia="DengXian"/>
        </w:rPr>
        <w:t>-</w:t>
      </w:r>
      <w:r>
        <w:rPr>
          <w:rFonts w:eastAsia="DengXian"/>
        </w:rPr>
        <w:tab/>
        <w:t xml:space="preserve">AF sends AF request message, e.g. Nnef_AFsessionWithQoS_Create request or Nnef_AFsessionWithQoS_Update request as defined in clause 4.15.6.6 of </w:t>
      </w:r>
      <w:r w:rsidR="00E87EFC">
        <w:rPr>
          <w:rFonts w:eastAsia="DengXian"/>
        </w:rPr>
        <w:t>TS 23.502 </w:t>
      </w:r>
      <w:bookmarkStart w:id="407" w:name="MCCTEMPBM_00000033"/>
      <w:r w:rsidR="00E87EFC">
        <w:rPr>
          <w:rFonts w:eastAsia="DengXian"/>
        </w:rPr>
        <w:t>[</w:t>
      </w:r>
      <w:r w:rsidR="00AD2799">
        <w:rPr>
          <w:rFonts w:eastAsia="DengXian"/>
        </w:rPr>
        <w:t>3</w:t>
      </w:r>
      <w:r>
        <w:rPr>
          <w:rFonts w:eastAsia="DengXian"/>
        </w:rPr>
        <w:t>]</w:t>
      </w:r>
      <w:bookmarkEnd w:id="407"/>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408" w:name="_Toc175896456"/>
      <w:r w:rsidRPr="0085262E">
        <w:rPr>
          <w:rFonts w:eastAsia="DengXian"/>
        </w:rPr>
        <w:t>6.27.3</w:t>
      </w:r>
      <w:r w:rsidRPr="0085262E">
        <w:rPr>
          <w:rFonts w:eastAsia="DengXian"/>
        </w:rPr>
        <w:tab/>
        <w:t>Procedures</w:t>
      </w:r>
      <w:bookmarkEnd w:id="408"/>
    </w:p>
    <w:p w14:paraId="4A4ADF2A" w14:textId="54CE0D29" w:rsidR="00A9764B" w:rsidRPr="0085262E" w:rsidRDefault="0085262E" w:rsidP="0085262E">
      <w:pPr>
        <w:rPr>
          <w:rFonts w:eastAsia="DengXian"/>
        </w:rPr>
      </w:pPr>
      <w:r>
        <w:rPr>
          <w:rFonts w:eastAsia="DengXian"/>
        </w:rPr>
        <w:t xml:space="preserve">The Nnef_AFsessionWithQoS_Create request or Nnef_AFsessionWithQoS_Update request as defined in clause 4.15.6.6 of </w:t>
      </w:r>
      <w:r w:rsidR="00E87EFC">
        <w:rPr>
          <w:rFonts w:eastAsia="DengXian"/>
        </w:rPr>
        <w:t>TS 23.502 </w:t>
      </w:r>
      <w:bookmarkStart w:id="409" w:name="MCCTEMPBM_00000034"/>
      <w:r w:rsidR="00E87EFC">
        <w:rPr>
          <w:rFonts w:eastAsia="DengXian"/>
        </w:rPr>
        <w:t>[</w:t>
      </w:r>
      <w:r w:rsidR="00AD2799">
        <w:rPr>
          <w:rFonts w:eastAsia="DengXian"/>
        </w:rPr>
        <w:t>3</w:t>
      </w:r>
      <w:r>
        <w:rPr>
          <w:rFonts w:eastAsia="DengXian"/>
        </w:rPr>
        <w:t>]</w:t>
      </w:r>
      <w:bookmarkEnd w:id="409"/>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410" w:name="_Toc175896457"/>
      <w:r w:rsidRPr="00A9764B">
        <w:rPr>
          <w:rFonts w:eastAsia="DengXian"/>
        </w:rPr>
        <w:t>6.27.4</w:t>
      </w:r>
      <w:r w:rsidRPr="00A9764B">
        <w:rPr>
          <w:rFonts w:eastAsia="DengXian"/>
        </w:rPr>
        <w:tab/>
        <w:t>Impacts on services, entities and interfaces</w:t>
      </w:r>
      <w:bookmarkEnd w:id="410"/>
    </w:p>
    <w:p w14:paraId="0153B8F6" w14:textId="65E79367" w:rsidR="00A9764B" w:rsidRPr="0085262E" w:rsidRDefault="00A9764B" w:rsidP="00FE29E5">
      <w:pPr>
        <w:pStyle w:val="EditorsNote"/>
        <w:rPr>
          <w:rFonts w:eastAsia="DengXian"/>
        </w:rPr>
      </w:pPr>
      <w:r w:rsidRPr="0085262E">
        <w:rPr>
          <w:rFonts w:eastAsia="DengXian"/>
        </w:rPr>
        <w:t>Editor</w:t>
      </w:r>
      <w:r w:rsidR="005F57F9">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411" w:name="_Toc20227985"/>
      <w:bookmarkStart w:id="412" w:name="_Toc22125438"/>
      <w:bookmarkStart w:id="413" w:name="_Toc22125858"/>
      <w:bookmarkStart w:id="414" w:name="_Toc22126132"/>
      <w:bookmarkStart w:id="415" w:name="_Toc22183818"/>
      <w:bookmarkStart w:id="416" w:name="_Toc22183888"/>
      <w:bookmarkStart w:id="417" w:name="_Toc22184058"/>
      <w:bookmarkStart w:id="418" w:name="_Toc22184160"/>
      <w:bookmarkStart w:id="419" w:name="_Toc22261936"/>
      <w:bookmarkStart w:id="420" w:name="_Toc175896458"/>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420"/>
    </w:p>
    <w:p w14:paraId="04F03B9F" w14:textId="77777777" w:rsidR="002A222D" w:rsidRPr="00B5477F" w:rsidRDefault="002A222D" w:rsidP="002A222D">
      <w:pPr>
        <w:pStyle w:val="Heading3"/>
      </w:pPr>
      <w:bookmarkStart w:id="421" w:name="_Toc175896459"/>
      <w:r>
        <w:t>6.28</w:t>
      </w:r>
      <w:r w:rsidRPr="00B5477F">
        <w:t>.</w:t>
      </w:r>
      <w:r w:rsidRPr="00B5477F">
        <w:rPr>
          <w:rFonts w:hint="eastAsia"/>
        </w:rPr>
        <w:t>1</w:t>
      </w:r>
      <w:r w:rsidRPr="00B5477F">
        <w:rPr>
          <w:rFonts w:hint="eastAsia"/>
        </w:rPr>
        <w:tab/>
      </w:r>
      <w:r w:rsidRPr="00B5477F">
        <w:t>Key Issue mapping</w:t>
      </w:r>
      <w:bookmarkEnd w:id="421"/>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422" w:name="_Toc97036720"/>
      <w:bookmarkStart w:id="423" w:name="_Toc175896460"/>
      <w:r>
        <w:t>6.28</w:t>
      </w:r>
      <w:r w:rsidRPr="00B5477F">
        <w:t>.2</w:t>
      </w:r>
      <w:r w:rsidRPr="00B5477F">
        <w:rPr>
          <w:rFonts w:hint="eastAsia"/>
        </w:rPr>
        <w:tab/>
        <w:t>Description</w:t>
      </w:r>
      <w:bookmarkEnd w:id="422"/>
      <w:bookmarkEnd w:id="423"/>
    </w:p>
    <w:p w14:paraId="78370862" w14:textId="1B8357ED" w:rsidR="0085262E" w:rsidRDefault="0085262E" w:rsidP="00FE29E5">
      <w:pPr>
        <w:rPr>
          <w:rFonts w:eastAsia="DengXian"/>
        </w:rPr>
      </w:pPr>
      <w:r>
        <w:rPr>
          <w:rFonts w:eastAsia="DengXian"/>
        </w:rPr>
        <w:t xml:space="preserve">In </w:t>
      </w:r>
      <w:r w:rsidR="00E87EFC">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31903DBC"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E87EFC">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3974B9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Further identification details and solutions of Key Issue #2 reused for the multiplexed Data flows if encrypted is FFS.</w:t>
      </w:r>
    </w:p>
    <w:p w14:paraId="648C40A5" w14:textId="17D1E0B5"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E87EFC">
        <w:rPr>
          <w:rFonts w:eastAsia="DengXian"/>
        </w:rPr>
        <w:t>TS 26.522 [</w:t>
      </w:r>
      <w:r>
        <w:rPr>
          <w:rFonts w:eastAsia="DengXian"/>
        </w:rPr>
        <w:t>20].</w:t>
      </w:r>
    </w:p>
    <w:p w14:paraId="5D1A293F" w14:textId="7768F591"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It is FFS how UPF can match a PDR based on the PSI if the Protocol Description cannot be used for PDR matching.</w:t>
      </w:r>
    </w:p>
    <w:p w14:paraId="42B65C9D" w14:textId="24AF1B2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forward equally important video streams on different PDU Set QoS parameters over different QoS flows without forcing a different PSI is FFS.</w:t>
      </w:r>
    </w:p>
    <w:p w14:paraId="263DBE52" w14:textId="64F3228B"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1893CC9F"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424" w:name="_Toc175896461"/>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424"/>
    </w:p>
    <w:p w14:paraId="41D88633" w14:textId="3C700874"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E87EFC">
        <w:t>TS 23.502 [</w:t>
      </w:r>
      <w:r>
        <w:t>3].</w:t>
      </w:r>
    </w:p>
    <w:p w14:paraId="2AA12912" w14:textId="77777777" w:rsidR="002A222D" w:rsidRPr="00B5477F" w:rsidRDefault="002A222D" w:rsidP="002A222D">
      <w:pPr>
        <w:pStyle w:val="Heading3"/>
        <w:rPr>
          <w:lang w:eastAsia="zh-CN"/>
        </w:rPr>
      </w:pPr>
      <w:bookmarkStart w:id="425" w:name="_Toc175896462"/>
      <w:r>
        <w:rPr>
          <w:lang w:eastAsia="zh-CN"/>
        </w:rPr>
        <w:t>6.28</w:t>
      </w:r>
      <w:r w:rsidRPr="00B5477F">
        <w:rPr>
          <w:lang w:eastAsia="zh-CN"/>
        </w:rPr>
        <w:t>.4</w:t>
      </w:r>
      <w:r w:rsidRPr="00B5477F">
        <w:rPr>
          <w:lang w:eastAsia="zh-CN"/>
        </w:rPr>
        <w:tab/>
      </w:r>
      <w:r w:rsidRPr="00B5477F">
        <w:t>Impacts on services, entities and interfaces</w:t>
      </w:r>
      <w:bookmarkEnd w:id="425"/>
    </w:p>
    <w:bookmarkEnd w:id="411"/>
    <w:bookmarkEnd w:id="412"/>
    <w:bookmarkEnd w:id="413"/>
    <w:bookmarkEnd w:id="414"/>
    <w:bookmarkEnd w:id="415"/>
    <w:bookmarkEnd w:id="416"/>
    <w:bookmarkEnd w:id="417"/>
    <w:bookmarkEnd w:id="418"/>
    <w:bookmarkEnd w:id="419"/>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426" w:name="_Toc175896463"/>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426"/>
    </w:p>
    <w:p w14:paraId="77BDF8C7" w14:textId="77777777" w:rsidR="00D25C75" w:rsidRPr="00A934E5" w:rsidRDefault="00D25C75" w:rsidP="00AC1ED1">
      <w:pPr>
        <w:pStyle w:val="Heading3"/>
      </w:pPr>
      <w:bookmarkStart w:id="427" w:name="_Toc175896464"/>
      <w:r w:rsidRPr="00A934E5">
        <w:t>6.</w:t>
      </w:r>
      <w:r>
        <w:t>29</w:t>
      </w:r>
      <w:r w:rsidRPr="00A934E5">
        <w:t>.</w:t>
      </w:r>
      <w:r w:rsidRPr="00A934E5">
        <w:rPr>
          <w:rFonts w:hint="eastAsia"/>
        </w:rPr>
        <w:t>1</w:t>
      </w:r>
      <w:r w:rsidRPr="00A934E5">
        <w:rPr>
          <w:rFonts w:hint="eastAsia"/>
        </w:rPr>
        <w:tab/>
      </w:r>
      <w:r w:rsidRPr="00A934E5">
        <w:t>Key Issue mapping</w:t>
      </w:r>
      <w:bookmarkEnd w:id="427"/>
    </w:p>
    <w:p w14:paraId="4DFDE014" w14:textId="7E650B3C" w:rsidR="00D25C75" w:rsidRPr="00331EF9" w:rsidRDefault="00D25C75" w:rsidP="00AC1ED1">
      <w:pPr>
        <w:rPr>
          <w:rFonts w:eastAsia="Malgun Gothic"/>
          <w:color w:val="000000"/>
          <w:lang w:val="en-US" w:eastAsia="ja-JP"/>
        </w:rPr>
      </w:pPr>
      <w:r w:rsidRPr="00331EF9">
        <w:rPr>
          <w:lang w:val="en-US"/>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p>
    <w:p w14:paraId="1F8A4DCA" w14:textId="6F0515AE" w:rsidR="00D25C75" w:rsidRDefault="00D25C75" w:rsidP="00AC1ED1">
      <w:pPr>
        <w:rPr>
          <w:lang w:eastAsia="zh-CN"/>
        </w:rPr>
      </w:pPr>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RFC </w:t>
      </w:r>
      <w:r w:rsidRPr="708D87DC">
        <w:rPr>
          <w:lang w:eastAsia="zh-CN"/>
        </w:rPr>
        <w:t>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w:t>
      </w:r>
      <w:r w:rsidRPr="52BF9545">
        <w:rPr>
          <w:lang w:eastAsia="zh-CN"/>
        </w:rPr>
        <w:t xml:space="preserve"> RFC 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r>
        <w:rPr>
          <w:lang w:eastAsia="zh-CN"/>
        </w:rPr>
        <w:t>The solution also applies to the cases when for e2e encrypted traffic flows</w:t>
      </w:r>
      <w:r w:rsidRPr="00764B14">
        <w:rPr>
          <w:lang w:eastAsia="zh-CN"/>
        </w:rPr>
        <w:t xml:space="preserve"> </w:t>
      </w:r>
      <w:r>
        <w:rPr>
          <w:lang w:eastAsia="zh-CN"/>
        </w:rPr>
        <w:t>such as Media over QUIC (MoQ),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1B88356D" w:rsidR="00D25C75" w:rsidRPr="005F57F9" w:rsidRDefault="005F57F9" w:rsidP="005F57F9">
      <w:pPr>
        <w:pStyle w:val="B1"/>
        <w:rPr>
          <w:i/>
          <w:iCs/>
        </w:rPr>
      </w:pPr>
      <w:bookmarkStart w:id="428" w:name="_PERM_MCCTEMPBM_CRPT55910016___3"/>
      <w:r w:rsidRPr="005F57F9">
        <w:rPr>
          <w:i/>
          <w:iCs/>
        </w:rPr>
        <w:tab/>
      </w:r>
      <w:r w:rsidR="00D25C75" w:rsidRPr="005F57F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0ECCF038" w:rsidR="00D25C75" w:rsidRPr="005F57F9" w:rsidRDefault="005F57F9" w:rsidP="005F57F9">
      <w:pPr>
        <w:pStyle w:val="B1"/>
        <w:rPr>
          <w:i/>
          <w:iCs/>
        </w:rPr>
      </w:pPr>
      <w:r w:rsidRPr="005F57F9">
        <w:rPr>
          <w:i/>
          <w:iCs/>
        </w:rPr>
        <w:tab/>
      </w:r>
      <w:r w:rsidR="00D25C75" w:rsidRPr="005F57F9">
        <w:rPr>
          <w:i/>
          <w:iCs/>
        </w:rPr>
        <w:t>[…] video and audio RTP streams or different layers of media streams with different QoS requirements are multiplexed into a single transport layer connection with same IP 5-tuple.</w:t>
      </w:r>
    </w:p>
    <w:p w14:paraId="701EB683" w14:textId="461E6851" w:rsidR="00D25C75" w:rsidRPr="005F57F9" w:rsidRDefault="00D25C75" w:rsidP="005F57F9">
      <w:pPr>
        <w:pStyle w:val="B2"/>
        <w:rPr>
          <w:i/>
          <w:iCs/>
        </w:rPr>
      </w:pPr>
      <w:bookmarkStart w:id="429" w:name="_PERM_MCCTEMPBM_CRPT55910017___2"/>
      <w:bookmarkEnd w:id="428"/>
      <w:r w:rsidRPr="005F57F9">
        <w:rPr>
          <w:i/>
          <w:iCs/>
        </w:rPr>
        <w:t>-</w:t>
      </w:r>
      <w:r w:rsidR="005F57F9" w:rsidRPr="005F57F9">
        <w:rPr>
          <w:i/>
          <w:iCs/>
        </w:rPr>
        <w:tab/>
      </w:r>
      <w:r w:rsidRPr="005F57F9">
        <w:rPr>
          <w:i/>
          <w:iCs/>
        </w:rPr>
        <w:t>How to identify multiplexed traffic flows with different QoS requirements within a single transport connection.</w:t>
      </w:r>
    </w:p>
    <w:p w14:paraId="654CA065" w14:textId="2F2657FD" w:rsidR="00D25C75" w:rsidRPr="005F57F9" w:rsidRDefault="00D25C75" w:rsidP="005F57F9">
      <w:pPr>
        <w:pStyle w:val="B2"/>
        <w:rPr>
          <w:i/>
          <w:iCs/>
        </w:rPr>
      </w:pPr>
      <w:r w:rsidRPr="005F57F9">
        <w:rPr>
          <w:i/>
          <w:iCs/>
        </w:rPr>
        <w:t>-</w:t>
      </w:r>
      <w:r w:rsidR="005F57F9" w:rsidRPr="005F57F9">
        <w:rPr>
          <w:i/>
          <w:iCs/>
        </w:rPr>
        <w:tab/>
      </w:r>
      <w:r w:rsidRPr="005F57F9">
        <w:rPr>
          <w:i/>
          <w:iCs/>
        </w:rPr>
        <w:t>How to do QoS Flow mapping for traffic flows with different QoS requirements.</w:t>
      </w:r>
    </w:p>
    <w:p w14:paraId="47B2369B" w14:textId="7B3529F0" w:rsidR="00D25C75" w:rsidRPr="005F57F9" w:rsidRDefault="00D25C75" w:rsidP="005F57F9">
      <w:pPr>
        <w:pStyle w:val="B2"/>
        <w:rPr>
          <w:i/>
          <w:iCs/>
        </w:rPr>
      </w:pPr>
      <w:r w:rsidRPr="005F57F9">
        <w:rPr>
          <w:i/>
          <w:iCs/>
        </w:rPr>
        <w:t>-</w:t>
      </w:r>
      <w:r w:rsidR="005F57F9" w:rsidRPr="005F57F9">
        <w:rPr>
          <w:i/>
          <w:iCs/>
        </w:rPr>
        <w:tab/>
      </w:r>
      <w:r w:rsidRPr="005F57F9">
        <w:rPr>
          <w:i/>
          <w:iCs/>
        </w:rPr>
        <w:t>Whether and what information needs to be provided from AF for traffic detection.</w:t>
      </w:r>
    </w:p>
    <w:p w14:paraId="1AE5B213" w14:textId="50AC035E" w:rsidR="00D25C75" w:rsidRPr="005F57F9" w:rsidRDefault="00D25C75" w:rsidP="005F57F9">
      <w:pPr>
        <w:pStyle w:val="B2"/>
        <w:rPr>
          <w:i/>
          <w:iCs/>
        </w:rPr>
      </w:pPr>
      <w:r w:rsidRPr="005F57F9">
        <w:rPr>
          <w:i/>
          <w:iCs/>
        </w:rPr>
        <w:t>-</w:t>
      </w:r>
      <w:r w:rsidR="005F57F9" w:rsidRPr="005F57F9">
        <w:rPr>
          <w:i/>
          <w:iCs/>
        </w:rPr>
        <w:tab/>
      </w:r>
      <w:r w:rsidRPr="005F57F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430" w:name="_Toc175896465"/>
      <w:bookmarkEnd w:id="429"/>
      <w:r w:rsidRPr="00042496">
        <w:rPr>
          <w:rFonts w:eastAsia="DengXian"/>
        </w:rPr>
        <w:lastRenderedPageBreak/>
        <w:t>6.</w:t>
      </w:r>
      <w:r>
        <w:rPr>
          <w:rFonts w:eastAsia="DengXian"/>
        </w:rPr>
        <w:t>29</w:t>
      </w:r>
      <w:r w:rsidRPr="00042496">
        <w:rPr>
          <w:rFonts w:eastAsia="DengXian"/>
        </w:rPr>
        <w:t>.2</w:t>
      </w:r>
      <w:r>
        <w:rPr>
          <w:rFonts w:hint="eastAsia"/>
        </w:rPr>
        <w:tab/>
      </w:r>
      <w:r w:rsidRPr="00042496">
        <w:rPr>
          <w:rFonts w:eastAsia="DengXian" w:hint="eastAsia"/>
        </w:rPr>
        <w:t>Description</w:t>
      </w:r>
      <w:bookmarkEnd w:id="430"/>
    </w:p>
    <w:p w14:paraId="42C710D2" w14:textId="77777777" w:rsidR="00D25C75" w:rsidRPr="00FF7AB4" w:rsidRDefault="00D25C75" w:rsidP="00AC1ED1">
      <w:pPr>
        <w:pStyle w:val="Heading4"/>
      </w:pPr>
      <w:bookmarkStart w:id="431" w:name="_Toc175896466"/>
      <w:r w:rsidRPr="00FF7AB4">
        <w:t>6.</w:t>
      </w:r>
      <w:r>
        <w:t>29</w:t>
      </w:r>
      <w:r w:rsidRPr="00FF7AB4">
        <w:t>.2.1</w:t>
      </w:r>
      <w:r w:rsidRPr="00FF7AB4">
        <w:tab/>
        <w:t>Background</w:t>
      </w:r>
      <w:bookmarkEnd w:id="431"/>
    </w:p>
    <w:p w14:paraId="69DD1623" w14:textId="4499C956"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r w:rsidR="00133E9D">
        <w:t>.</w:t>
      </w:r>
      <w:r>
        <w:t xml:space="preserve"> carried in packets sharing the same IP 5-tuple and even the same DiffServ Code Point (DSCP).</w:t>
      </w:r>
    </w:p>
    <w:p w14:paraId="61A7325A" w14:textId="7686EFC8" w:rsidR="00D25C75" w:rsidRDefault="00D25C75" w:rsidP="00AC1ED1">
      <w:r>
        <w:t>For applications using RTP or Secure RTP the multiplexing is based on</w:t>
      </w:r>
      <w:r w:rsidRPr="708D87DC">
        <w:rPr>
          <w:lang w:eastAsia="zh-CN"/>
        </w:rPr>
        <w:t xml:space="preserve"> RFC 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 RFC</w:t>
      </w:r>
      <w:r>
        <w:rPr>
          <w:lang w:eastAsia="zh-CN"/>
        </w:rPr>
        <w:t xml:space="preserve"> </w:t>
      </w:r>
      <w:r w:rsidRPr="708D87DC">
        <w:rPr>
          <w:lang w:eastAsia="zh-CN"/>
        </w:rPr>
        <w:t>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31A9CAA9"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in a video stream (e.g. SPS, PPS, etc.) and </w:t>
      </w:r>
      <w:r w:rsidRPr="00D30FFD">
        <w:t xml:space="preserve">lone PDUs (e.g. STUN, RTCP, TURN) </w:t>
      </w:r>
      <w:r w:rsidRPr="00C33663">
        <w:t xml:space="preserve">in other streams </w:t>
      </w:r>
      <w:r w:rsidRPr="00D30FFD">
        <w:t>are treated using the PDU Set based QoS handling even if that was not desirable.</w:t>
      </w:r>
    </w:p>
    <w:p w14:paraId="47A98DCD" w14:textId="77777777" w:rsidR="00D25C75" w:rsidRDefault="00D25C75" w:rsidP="00AC1ED1">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p>
    <w:p w14:paraId="4EB1D799" w14:textId="77777777" w:rsidR="00D25C75" w:rsidRDefault="00D25C75" w:rsidP="00774640">
      <w:pPr>
        <w:pStyle w:val="NO"/>
      </w:pPr>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p>
    <w:p w14:paraId="17A8F887" w14:textId="2819530A" w:rsidR="00D25C75" w:rsidRDefault="00D25C75" w:rsidP="00774640">
      <w:pPr>
        <w:pStyle w:val="NO"/>
      </w:pPr>
      <w:r>
        <w:t xml:space="preserve">NOTE 2: In this solution, the terms </w:t>
      </w:r>
      <w:r w:rsidR="005F57F9">
        <w:t>"</w:t>
      </w:r>
      <w:r>
        <w:t>sub-stream</w:t>
      </w:r>
      <w:r w:rsidR="005F57F9">
        <w:t>"</w:t>
      </w:r>
      <w:r>
        <w:t xml:space="preserve"> and </w:t>
      </w:r>
      <w:r w:rsidR="005F57F9">
        <w:t>"</w:t>
      </w:r>
      <w:r>
        <w:t>media stream</w:t>
      </w:r>
      <w:r w:rsidR="005F57F9">
        <w:t>"</w:t>
      </w:r>
      <w:r>
        <w:t xml:space="preserve"> are used interchangeably. A sub-stream or a media stream may be associated with a </w:t>
      </w:r>
      <w:r w:rsidR="005F57F9">
        <w:t>"</w:t>
      </w:r>
      <w:r>
        <w:t>sub-flow</w:t>
      </w:r>
      <w:r w:rsidR="005F57F9">
        <w:t>"</w:t>
      </w:r>
      <w:r>
        <w:t xml:space="preserve"> that has a sub-flow ID for mapping PDUs to a QoS flow.</w:t>
      </w:r>
    </w:p>
    <w:p w14:paraId="485314C1" w14:textId="77777777" w:rsidR="00D25C75" w:rsidRPr="00FF7AB4" w:rsidRDefault="00D25C75" w:rsidP="00AC1ED1">
      <w:pPr>
        <w:pStyle w:val="Heading4"/>
      </w:pPr>
      <w:bookmarkStart w:id="432" w:name="_Toc175896467"/>
      <w:r w:rsidRPr="00FF7AB4">
        <w:t>6.</w:t>
      </w:r>
      <w:r>
        <w:t>29</w:t>
      </w:r>
      <w:r w:rsidRPr="00FF7AB4">
        <w:t>.2.2</w:t>
      </w:r>
      <w:r w:rsidRPr="00FF7AB4">
        <w:tab/>
        <w:t>Solution Description</w:t>
      </w:r>
      <w:bookmarkEnd w:id="432"/>
    </w:p>
    <w:p w14:paraId="3650156B" w14:textId="1AFC171D" w:rsidR="00D25C75" w:rsidRDefault="00D25C75" w:rsidP="00AC1ED1">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 Similarly, in the case of e2e encrypted traffic where metadata identifying sub-flows (via a Sub-flow Identifier) is provided by the application to the UPF, the AF may request ordinary or PDU Set QoS treatment for each of the identifiable sub-flows.</w:t>
      </w:r>
    </w:p>
    <w:p w14:paraId="01572ACC" w14:textId="0D07D3EA" w:rsidR="00201435" w:rsidRDefault="004E09DC" w:rsidP="00C76F30">
      <w:pPr>
        <w:pStyle w:val="TH"/>
      </w:pPr>
      <w:r>
        <w:rPr>
          <w:noProof/>
        </w:rPr>
        <w:object w:dxaOrig="7155" w:dyaOrig="3818" w14:anchorId="5BA1A578">
          <v:shape id="_x0000_i1079" type="#_x0000_t75" alt="" style="width:358.65pt;height:189.5pt;mso-width-percent:0;mso-height-percent:0;mso-width-percent:0;mso-height-percent:0" o:ole="">
            <v:imagedata r:id="rId120" o:title=""/>
          </v:shape>
          <o:OLEObject Type="Embed" ProgID="Word.Picture.8" ShapeID="_x0000_i1079" DrawAspect="Content" ObjectID="_1786513636" r:id="rId121"/>
        </w:object>
      </w:r>
    </w:p>
    <w:p w14:paraId="3A4E525C" w14:textId="07C028C5"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p>
    <w:p w14:paraId="69BA5894" w14:textId="59D08ABD" w:rsidR="00D25C75" w:rsidRPr="00331EF9" w:rsidRDefault="00D25C75" w:rsidP="00AC1ED1">
      <w:pPr>
        <w:rPr>
          <w:sz w:val="24"/>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r>
        <w:rPr>
          <w:lang w:eastAsia="zh-CN"/>
        </w:rPr>
        <w:t xml:space="preserve">by the UPF </w:t>
      </w:r>
      <w:r w:rsidRPr="00CA0DF9">
        <w:rPr>
          <w:lang w:eastAsia="zh-CN"/>
        </w:rPr>
        <w:t>as belonging to a specific protocol</w:t>
      </w:r>
      <w:r>
        <w:rPr>
          <w:lang w:eastAsia="zh-CN"/>
        </w:rPr>
        <w:t xml:space="preserve"> and a specific RTP media stream</w:t>
      </w:r>
      <w:r w:rsidRPr="00CA0DF9">
        <w:rPr>
          <w:lang w:eastAsia="zh-CN"/>
        </w:rPr>
        <w:t xml:space="preserve"> and hence are unidentified beyond the IP 5-tuple are mapped to a QoS flow providing ordinary QoS as per pre-Rel. 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 QoS.</w:t>
      </w:r>
    </w:p>
    <w:p w14:paraId="2CE518B5" w14:textId="750838D2" w:rsidR="00D25C75" w:rsidRDefault="00D25C75" w:rsidP="00AC1ED1">
      <w:r>
        <w:t xml:space="preserve">Any mechanisms for identifying PDU Sets defined in Release 18 such as using the RTP PDU Set Header Extension defined in </w:t>
      </w:r>
      <w:r w:rsidR="00E87EFC">
        <w:t>TS 26.522 [</w:t>
      </w:r>
      <w:r>
        <w:t>20] can be applied.</w:t>
      </w:r>
    </w:p>
    <w:p w14:paraId="6BF1A3A7" w14:textId="7507E88A"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00331EF9">
        <w:rPr>
          <w:i/>
        </w:rPr>
        <w:t>within</w:t>
      </w:r>
      <w:r>
        <w:t xml:space="preserve"> end-to-end encrypted transport protocols such as DTLS or QUIC can be identified. 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 DTLS or QUIC are multiplexed within the same UDP/IP traffic flow as (S)RTP, distinct QoS handling can be applied to them on the protocol level.</w:t>
      </w:r>
    </w:p>
    <w:p w14:paraId="30203DF2" w14:textId="77777777" w:rsidR="00D25C75" w:rsidRPr="00B178DB" w:rsidRDefault="00D25C75" w:rsidP="00AC1ED1">
      <w:pPr>
        <w:pStyle w:val="Heading4"/>
      </w:pPr>
      <w:bookmarkStart w:id="433" w:name="_Toc175896468"/>
      <w:r w:rsidRPr="00B178DB">
        <w:t>6.</w:t>
      </w:r>
      <w:r>
        <w:t>29</w:t>
      </w:r>
      <w:r w:rsidRPr="00B178DB">
        <w:t>.2.3</w:t>
      </w:r>
      <w:r w:rsidRPr="00B178DB">
        <w:tab/>
        <w:t>Detection of protocols and media streams</w:t>
      </w:r>
      <w:bookmarkEnd w:id="433"/>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5FFE1A89" w:rsidR="00D25C75" w:rsidRDefault="00133E9D" w:rsidP="00AC1ED1">
      <w:r>
        <w:t>The detection of the specific protocol within a UDP transport flow is possible based on the first byte of UDP payload as specified in RFC</w:t>
      </w:r>
      <w:r w:rsidR="00201435">
        <w:t> </w:t>
      </w:r>
      <w:r>
        <w:t>9443 [45]. The rules for this are shown in the Figure below taken from the RFC.</w:t>
      </w:r>
    </w:p>
    <w:bookmarkStart w:id="434" w:name="_MON_1775631949"/>
    <w:bookmarkEnd w:id="434"/>
    <w:p w14:paraId="5D312233" w14:textId="1D0E72FA" w:rsidR="00133E9D" w:rsidRDefault="004E09DC" w:rsidP="00133E9D">
      <w:pPr>
        <w:pStyle w:val="TH"/>
      </w:pPr>
      <w:r>
        <w:rPr>
          <w:noProof/>
        </w:rPr>
        <w:object w:dxaOrig="7203" w:dyaOrig="3287" w14:anchorId="3CB4AA4A">
          <v:shape id="_x0000_i1080" type="#_x0000_t75" alt="" style="width:5in;height:163.7pt;mso-width-percent:0;mso-height-percent:0;mso-width-percent:0;mso-height-percent:0" o:ole="">
            <v:imagedata r:id="rId122" o:title=""/>
          </v:shape>
          <o:OLEObject Type="Embed" ProgID="Word.Picture.8" ShapeID="_x0000_i1080" DrawAspect="Content" ObjectID="_1786513637" r:id="rId123"/>
        </w:object>
      </w:r>
    </w:p>
    <w:p w14:paraId="652E0340" w14:textId="5B9A4C55" w:rsidR="00D25C75" w:rsidRPr="00405503" w:rsidRDefault="00D25C75" w:rsidP="00AC1ED1">
      <w:pPr>
        <w:pStyle w:val="TF"/>
      </w:pPr>
      <w:r w:rsidRPr="00405503">
        <w:t>Fig</w:t>
      </w:r>
      <w:r w:rsidR="00133E9D">
        <w:t>ure</w:t>
      </w:r>
      <w:r w:rsidRPr="00405503">
        <w:t xml:space="preserve"> 6.29.2.3-1: The first byte of UDP payload is used to identify different protocols</w:t>
      </w:r>
    </w:p>
    <w:p w14:paraId="313F9E7E" w14:textId="55F5528B" w:rsidR="00D25C75" w:rsidRPr="0071743C" w:rsidRDefault="00201435" w:rsidP="00AC1ED1">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0B0255B" w14:textId="3E990F79" w:rsidR="00D25C75" w:rsidRPr="00331EF9" w:rsidRDefault="00D25C75" w:rsidP="00331EF9">
      <w:pPr>
        <w:spacing w:line="259" w:lineRule="auto"/>
        <w:rPr>
          <w:b/>
          <w:sz w:val="22"/>
        </w:rPr>
      </w:pPr>
      <w:r w:rsidRPr="708D87DC">
        <w:rPr>
          <w:b/>
        </w:rPr>
        <w:t>Detection of the specific RTP stream</w:t>
      </w:r>
    </w:p>
    <w:p w14:paraId="592F35CE" w14:textId="366E8723" w:rsidR="00D25C75" w:rsidRDefault="00133E9D"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27C72EBD" w14:textId="3C0BEBD9" w:rsidR="00133E9D" w:rsidRDefault="004E09DC" w:rsidP="00C76F30">
      <w:pPr>
        <w:pStyle w:val="TH"/>
      </w:pPr>
      <w:r>
        <w:rPr>
          <w:noProof/>
        </w:rPr>
        <w:object w:dxaOrig="7205" w:dyaOrig="3392" w14:anchorId="19676EC4">
          <v:shape id="_x0000_i1081" type="#_x0000_t75" alt="" style="width:360.7pt;height:168.45pt;mso-width-percent:0;mso-height-percent:0;mso-width-percent:0;mso-height-percent:0" o:ole="">
            <v:imagedata r:id="rId124" o:title=""/>
          </v:shape>
          <o:OLEObject Type="Embed" ProgID="Word.Picture.8" ShapeID="_x0000_i1081" DrawAspect="Content" ObjectID="_1786513638" r:id="rId125"/>
        </w:object>
      </w:r>
    </w:p>
    <w:p w14:paraId="62C970AC" w14:textId="4B756652" w:rsidR="00D25C75" w:rsidRPr="00EA3DB4" w:rsidRDefault="00D25C75" w:rsidP="00AC1ED1">
      <w:pPr>
        <w:pStyle w:val="TF"/>
      </w:pPr>
      <w:r w:rsidRPr="00EA3DB4">
        <w:t>Figure 6.29.2.3-2: RTP Headers (</w:t>
      </w:r>
      <w:r w:rsidR="008A02F7">
        <w:t>IETF RFC </w:t>
      </w:r>
      <w:r w:rsidRPr="00EA3DB4">
        <w:t>3550)</w:t>
      </w:r>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b/>
          <w:bCs/>
          <w:lang w:eastAsia="zh-CN"/>
        </w:rPr>
      </w:pPr>
      <w:r w:rsidRPr="00C33663">
        <w:rPr>
          <w:b/>
          <w:bCs/>
          <w:lang w:eastAsia="zh-CN"/>
        </w:rPr>
        <w:t>Detection of Sub-flow in e2e encrypted media</w:t>
      </w:r>
    </w:p>
    <w:p w14:paraId="14A3BE0F" w14:textId="77777777" w:rsidR="00D25C75" w:rsidRDefault="00D25C75" w:rsidP="00AC1ED1">
      <w:pPr>
        <w:rPr>
          <w:lang w:eastAsia="zh-CN"/>
        </w:rPr>
      </w:pPr>
      <w:r>
        <w:rPr>
          <w:lang w:eastAsia="zh-CN"/>
        </w:rPr>
        <w:lastRenderedPageBreak/>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p>
    <w:p w14:paraId="68BEF806" w14:textId="77777777" w:rsidR="00D25C75" w:rsidRPr="00D25C75" w:rsidRDefault="00D25C75" w:rsidP="00201435">
      <w:pPr>
        <w:pStyle w:val="Heading4"/>
      </w:pPr>
      <w:bookmarkStart w:id="435" w:name="_Toc175896469"/>
      <w:r w:rsidRPr="00331EF9">
        <w:t>6.29.2.4</w:t>
      </w:r>
      <w:r w:rsidRPr="00331EF9">
        <w:tab/>
        <w:t>Extensions needed to 3GPP specifications</w:t>
      </w:r>
      <w:bookmarkEnd w:id="435"/>
    </w:p>
    <w:p w14:paraId="013DEF53" w14:textId="2A62AE1F"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media streams and protocols multiplexed into the same transport layer (UDP/IP) traffic flow. </w:t>
      </w:r>
      <w:r>
        <w:rPr>
          <w:lang w:eastAsia="ko-KR"/>
        </w:rPr>
        <w:t xml:space="preserve">The principle in the solution is to map the multiplexed sub-streams that require differentiated QoS in 5GS into separate QoS Flows,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r>
        <w:rPr>
          <w:lang w:eastAsia="ko-KR"/>
        </w:rPr>
        <w:t xml:space="preserve"> To minimise the impacts to the current procedures, the solution may be built on top of the Rel-18 </w:t>
      </w:r>
      <w:r>
        <w:t xml:space="preserve">multi-modal procedures. In the solution, the AF provides the PCF (via NEF or directly) with a partial flow description (e.g. IP 5-tuple) that is common for all multiplexed sub-streams, additional flow identification information for each single-modal sub-stream that require differentiated handling and optionally a Protocol Description for each sub-stream. The PSA UPF uses these single-modal sub-stream specific flow identification information to identify and map the single-modal sub-streams into QoS Flows. Separate QoS flows may be mapped for sub-stream PDUs that the UPF determines belong to a PDU Set and lone PDUs. The AF provides QoS requirements for each QoS flow.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w:t>
      </w:r>
    </w:p>
    <w:p w14:paraId="40130145" w14:textId="77777777" w:rsidR="00D25C75" w:rsidRPr="001444A5" w:rsidRDefault="00D25C75" w:rsidP="00AC1ED1">
      <w:r>
        <w:t xml:space="preserve">With these enhancements the AF can request and 5GS can deliver dedicated QoS for any RTP </w:t>
      </w:r>
      <w:r w:rsidRPr="001444A5">
        <w:t>media stream</w:t>
      </w:r>
      <w:r>
        <w:t>, any e2e encrypted sub-flow where the UPF has obtained sub-flow identifying meta-data for each PDU</w:t>
      </w:r>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018FCA46" w14:textId="77777777" w:rsidR="00133E9D" w:rsidRDefault="00133E9D" w:rsidP="00133E9D">
      <w:pPr>
        <w:pStyle w:val="B1"/>
        <w:rPr>
          <w:lang w:val="en-US"/>
        </w:rPr>
      </w:pPr>
      <w:r>
        <w:rPr>
          <w:lang w:val="en-US"/>
        </w:rPr>
        <w:t>1.</w:t>
      </w:r>
      <w:r>
        <w:rPr>
          <w:lang w:val="en-US"/>
        </w:rP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44232E0B" w14:textId="77777777" w:rsidR="00133E9D" w:rsidRDefault="00133E9D" w:rsidP="00133E9D">
      <w:pPr>
        <w:pStyle w:val="B1"/>
        <w:rPr>
          <w:lang w:val="en-US"/>
        </w:rPr>
      </w:pPr>
      <w:r>
        <w:rPr>
          <w:lang w:val="en-US"/>
        </w:rPr>
        <w:t>2.</w:t>
      </w:r>
      <w:r>
        <w:rPr>
          <w:lang w:val="en-US"/>
        </w:rPr>
        <w:tab/>
        <w:t>Enable the AF to request QoS parameters or PDU Set QoS parameters and provide a Protocol Description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197D6028" w14:textId="77777777" w:rsidR="00133E9D" w:rsidRDefault="00133E9D" w:rsidP="00133E9D">
      <w:pPr>
        <w:pStyle w:val="B1"/>
        <w:rPr>
          <w:lang w:val="en-US"/>
        </w:rPr>
      </w:pPr>
      <w:r>
        <w:rPr>
          <w:lang w:val="en-US"/>
        </w:rPr>
        <w:t>3.</w:t>
      </w:r>
      <w:r>
        <w:rPr>
          <w:lang w:val="en-US"/>
        </w:rPr>
        <w:tab/>
        <w:t>PDUs that are not explicitly identified as using the extended identification information and hence are unidentified beyond the IP 5-tuple are mapped to a QoS flow providing either ordinary or PDU Set QoS as per Rel-18 procedures.</w:t>
      </w:r>
    </w:p>
    <w:p w14:paraId="380D2055" w14:textId="77777777" w:rsidR="00133E9D" w:rsidRDefault="00133E9D" w:rsidP="00133E9D">
      <w:pPr>
        <w:pStyle w:val="B1"/>
        <w:rPr>
          <w:lang w:val="en-US"/>
        </w:rPr>
      </w:pPr>
      <w:r>
        <w:rPr>
          <w:lang w:val="en-US"/>
        </w:rPr>
        <w:t>4.</w:t>
      </w:r>
      <w:r>
        <w:rPr>
          <w:lang w:val="en-US"/>
        </w:rPr>
        <w:tab/>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p>
    <w:p w14:paraId="7A364F94" w14:textId="77777777" w:rsidR="00D25C75" w:rsidRPr="00331EF9" w:rsidRDefault="00D25C75" w:rsidP="00AC1ED1">
      <w:pPr>
        <w:rPr>
          <w:rFonts w:eastAsia="Malgun Gothic"/>
          <w:color w:val="000000"/>
          <w:lang w:eastAsia="ja-JP"/>
        </w:rPr>
      </w:pPr>
      <w:r w:rsidRPr="00331EF9">
        <w:t>The flow identification information is extended by three new fields. These fields may be specified for each RTP media stream and protocol combination for which distinct QoS treatment is required</w:t>
      </w:r>
      <w:r>
        <w:t>. A fourth field is defined for encrypted e2e traffic for which per-PDU sub-flow identifying meta-data is available at the UPF</w:t>
      </w:r>
      <w:r w:rsidRPr="00331EF9">
        <w:t>:</w:t>
      </w:r>
    </w:p>
    <w:p w14:paraId="2D2B6104" w14:textId="4FF2C57B" w:rsidR="00D25C75" w:rsidRPr="00331EF9" w:rsidRDefault="00133E9D" w:rsidP="00133E9D">
      <w:pPr>
        <w:pStyle w:val="B1"/>
        <w:rPr>
          <w:rFonts w:eastAsiaTheme="minorEastAsia"/>
          <w:lang w:val="en-US" w:eastAsia="zh-TW"/>
        </w:rPr>
      </w:pPr>
      <w:r>
        <w:rPr>
          <w:rFonts w:eastAsiaTheme="minorEastAsia"/>
          <w:lang w:val="en-US" w:eastAsia="zh-TW"/>
        </w:rPr>
        <w:t>-</w:t>
      </w:r>
      <w:r>
        <w:rPr>
          <w:rFonts w:eastAsiaTheme="minorEastAsia"/>
          <w:lang w:val="en-US" w:eastAsia="zh-TW"/>
        </w:rPr>
        <w:tab/>
      </w:r>
      <w:r w:rsidRPr="00133E9D">
        <w:rPr>
          <w:rFonts w:eastAsiaTheme="minorEastAsia"/>
          <w:b/>
          <w:bCs/>
          <w:lang w:val="en-US" w:eastAsia="zh-TW"/>
        </w:rPr>
        <w:t>Protocol:</w:t>
      </w:r>
      <w:r>
        <w:rPr>
          <w:rFonts w:eastAsiaTheme="minorEastAsia"/>
          <w:lang w:val="en-US" w:eastAsia="zh-TW"/>
        </w:rPr>
        <w:t xml:space="preserve"> This field can have one or multiple of the following values: "RTP", "SRTP", "RTCP", "RTP&amp;RTCP", "ZRTP", "DTLS", "STUN", "TURN" and "QUIC".</w:t>
      </w:r>
    </w:p>
    <w:p w14:paraId="74359BD5" w14:textId="1759118F" w:rsidR="00D25C75" w:rsidRDefault="00133E9D" w:rsidP="00133E9D">
      <w:r>
        <w:t>The field denotes the application/transport protocol carried on top of UDP/IP. A UDP/IP packet matches the Flow Description or Packet Filter with this field based on the rules defined in RFC 9443 [45] and RFC 5761 [42]. Rtp-PT&amp;M and Rtcp-PT field is only valid if the Protocol field is set to the value of "RTP", "SRTP", "RTP&amp;RTCP".</w:t>
      </w:r>
    </w:p>
    <w:p w14:paraId="5A669D94" w14:textId="3F2F799A" w:rsidR="00D25C75" w:rsidRDefault="00133E9D" w:rsidP="00133E9D">
      <w:pPr>
        <w:pStyle w:val="B1"/>
      </w:pPr>
      <w:r>
        <w:t>-</w:t>
      </w:r>
      <w:r>
        <w:tab/>
      </w:r>
      <w:r w:rsidRPr="00133E9D">
        <w:rPr>
          <w:b/>
          <w:bCs/>
        </w:rPr>
        <w:t>Rtp-ssrc:</w:t>
      </w:r>
      <w:r>
        <w:t xml:space="preserve"> This field is only valid if the Protocol field has value "RTP" or "SRTP". It can include one or multiple 32-bit unsigned integer values.</w:t>
      </w:r>
    </w:p>
    <w:p w14:paraId="2DB82716" w14:textId="0EB0D763" w:rsidR="00D25C75" w:rsidRPr="00133E9D" w:rsidRDefault="00133E9D" w:rsidP="00AC1ED1">
      <w:r>
        <w:lastRenderedPageBreak/>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0CC03530" w14:textId="150B0A2D" w:rsidR="00D25C75" w:rsidRPr="008A34C8" w:rsidRDefault="00D25C75" w:rsidP="00133E9D">
      <w:pPr>
        <w:pStyle w:val="NO"/>
      </w:pPr>
      <w:r w:rsidRPr="008A34C8">
        <w:t>NOTE:</w:t>
      </w:r>
      <w:r w:rsidR="00133E9D">
        <w:tab/>
      </w:r>
      <w:r w:rsidRPr="008A34C8">
        <w:t xml:space="preserve">SSRC changes as described in </w:t>
      </w:r>
      <w:r>
        <w:t xml:space="preserve">clause 8.2 of </w:t>
      </w:r>
      <w:r w:rsidRPr="008A34C8">
        <w:t xml:space="preserve">RFC 3550 </w:t>
      </w:r>
      <w:r>
        <w:t xml:space="preserve">[46] </w:t>
      </w:r>
      <w:r w:rsidRPr="008A34C8">
        <w:t>should be communicated to the NEF/PCF by AF.</w:t>
      </w:r>
    </w:p>
    <w:p w14:paraId="58EDA375" w14:textId="6C2F75E4" w:rsidR="00D25C75" w:rsidRPr="00133E9D" w:rsidRDefault="00133E9D" w:rsidP="00133E9D">
      <w:pPr>
        <w:pStyle w:val="B1"/>
      </w:pPr>
      <w:r>
        <w:t>-</w:t>
      </w:r>
      <w:r>
        <w:tab/>
      </w:r>
      <w:r w:rsidRPr="00133E9D">
        <w:rPr>
          <w:b/>
          <w:bCs/>
        </w:rPr>
        <w:t>Rtp-pt:</w:t>
      </w:r>
      <w:r>
        <w:t xml:space="preserve"> This field is only valid if the Protocol field has value "RTP" or "RTP&amp;RTCP". It can include one or multiple 7-bit unsigned integer values.</w:t>
      </w:r>
    </w:p>
    <w:p w14:paraId="2FA49CF1" w14:textId="59B57D37" w:rsidR="00D25C75" w:rsidRPr="00133E9D" w:rsidRDefault="00133E9D" w:rsidP="00AC1ED1">
      <w:r>
        <w:t>The field denotes the Payload Type header field value in the RTP header as defined in RFC 3550 [46]. An RTP/UDP/IP packet matches the Flow Description or Packet Filter with this field if the packet's RTP PT header value is equal to one of the field values.</w:t>
      </w:r>
    </w:p>
    <w:p w14:paraId="5925906F" w14:textId="42DA4BF8" w:rsidR="00D25C75" w:rsidRPr="00133E9D" w:rsidRDefault="00133E9D" w:rsidP="005F57F9">
      <w:pPr>
        <w:rPr>
          <w:rFonts w:eastAsia="SimSun"/>
        </w:rPr>
      </w:pPr>
      <w:r>
        <w:rPr>
          <w:rFonts w:eastAsia="SimSun"/>
        </w:rPr>
        <w:t>In case the Protocol field has the value "RTP&amp;RTCP", additional fields are needed besides the "</w:t>
      </w:r>
      <w:r w:rsidRPr="00133E9D">
        <w:rPr>
          <w:rFonts w:eastAsia="SimSun"/>
          <w:b/>
          <w:bCs/>
        </w:rPr>
        <w:t>Rtp-pt</w:t>
      </w:r>
      <w:r>
        <w:rPr>
          <w:rFonts w:eastAsia="SimSun"/>
        </w:rPr>
        <w:t>".</w:t>
      </w:r>
    </w:p>
    <w:p w14:paraId="528D99FE" w14:textId="6AC5B34B"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Rtp-m:</w:t>
      </w:r>
      <w:r>
        <w:rPr>
          <w:rFonts w:eastAsia="SimSun"/>
          <w:lang w:eastAsia="zh-CN"/>
        </w:rPr>
        <w:t xml:space="preserve"> This field is only valid if the Protocol field has value "RTP&amp;RTCP". It can include one or multiple 1-bit unsigned integer values.</w:t>
      </w:r>
    </w:p>
    <w:p w14:paraId="2FEA75A3" w14:textId="271CE7C7" w:rsidR="005F57F9" w:rsidRDefault="005F57F9" w:rsidP="005F57F9">
      <w:pPr>
        <w:pStyle w:val="B2"/>
        <w:rPr>
          <w:rFonts w:eastAsia="SimSun"/>
          <w:lang w:eastAsia="zh-CN"/>
        </w:rPr>
      </w:pPr>
      <w:r>
        <w:rPr>
          <w:rFonts w:eastAsia="SimSun"/>
          <w:lang w:eastAsia="zh-CN"/>
        </w:rPr>
        <w:tab/>
        <w:t>This field is intended to allow significant events such as frame boundaries to be marked in the packet stream as defined in IETF RFC 3550 [46].</w:t>
      </w:r>
    </w:p>
    <w:p w14:paraId="7FA3B4E5" w14:textId="62E7ACC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Rtcp-pt:</w:t>
      </w:r>
      <w:r>
        <w:rPr>
          <w:rFonts w:eastAsia="SimSun"/>
          <w:lang w:eastAsia="zh-CN"/>
        </w:rPr>
        <w:t xml:space="preserve"> This field is only valid if the Protocol field has value "RTP&amp;RTCP". It can include one or multiple 8-bit unsigned integer values.</w:t>
      </w:r>
    </w:p>
    <w:p w14:paraId="3C390A95" w14:textId="108596FB" w:rsidR="005F57F9" w:rsidRDefault="005F57F9" w:rsidP="005F57F9">
      <w:pPr>
        <w:pStyle w:val="B2"/>
        <w:rPr>
          <w:rFonts w:eastAsia="SimSun"/>
          <w:lang w:eastAsia="zh-CN"/>
        </w:rPr>
      </w:pPr>
      <w:r>
        <w:rPr>
          <w:rFonts w:eastAsia="SimSun"/>
          <w:lang w:eastAsia="zh-CN"/>
        </w:rPr>
        <w:tab/>
        <w:t>This field is intended to show the packet type of the RTCP report as defined in IETF RFC 3550 [46].</w:t>
      </w:r>
    </w:p>
    <w:p w14:paraId="709B3C91" w14:textId="4D3F5C2F" w:rsidR="005F57F9" w:rsidRDefault="005F57F9" w:rsidP="005F57F9">
      <w:pPr>
        <w:rPr>
          <w:rFonts w:eastAsia="SimSun"/>
          <w:lang w:eastAsia="zh-CN"/>
        </w:rPr>
      </w:pPr>
      <w:r>
        <w:rPr>
          <w:rFonts w:eastAsia="SimSun"/>
          <w:lang w:eastAsia="zh-CN"/>
        </w:rPr>
        <w:t xml:space="preserve">The </w:t>
      </w:r>
      <w:r w:rsidRPr="005F57F9">
        <w:rPr>
          <w:rFonts w:eastAsia="SimSun"/>
          <w:b/>
          <w:bCs/>
          <w:lang w:eastAsia="zh-CN"/>
        </w:rPr>
        <w:t>Rtp-pt</w:t>
      </w:r>
      <w:r>
        <w:rPr>
          <w:rFonts w:eastAsia="SimSun"/>
          <w:lang w:eastAsia="zh-CN"/>
        </w:rPr>
        <w:t xml:space="preserve"> and </w:t>
      </w:r>
      <w:r w:rsidRPr="005F57F9">
        <w:rPr>
          <w:rFonts w:eastAsia="SimSun"/>
          <w:b/>
          <w:bCs/>
          <w:lang w:eastAsia="zh-CN"/>
        </w:rPr>
        <w:t>Rtp-m</w:t>
      </w:r>
      <w:r>
        <w:rPr>
          <w:rFonts w:eastAsia="SimSun"/>
          <w:lang w:eastAsia="zh-CN"/>
        </w:rPr>
        <w:t xml:space="preserve"> share a same 8-bit field with the </w:t>
      </w:r>
      <w:r w:rsidRPr="005F57F9">
        <w:rPr>
          <w:rFonts w:eastAsia="SimSun"/>
          <w:b/>
          <w:bCs/>
          <w:lang w:eastAsia="zh-CN"/>
        </w:rPr>
        <w:t>Rtcp-pt</w:t>
      </w:r>
      <w:r>
        <w:rPr>
          <w:rFonts w:eastAsia="SimSun"/>
          <w:lang w:eastAsia="zh-CN"/>
        </w:rPr>
        <w:t>. An RTP/UDP/IP or RTCP/UDP/IP packet matches the Flow Description or Packet Filter with this 8-bit field if the second byte of the UDP payload is equal to one of this 8-bit field values as described in IETF RFC 5761 [41].</w:t>
      </w:r>
    </w:p>
    <w:p w14:paraId="3A78C11D" w14:textId="5F519EE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Sub-Flow Identifier:</w:t>
      </w:r>
      <w:r>
        <w:rPr>
          <w:rFonts w:eastAsia="SimSun"/>
          <w:lang w:eastAsia="zh-CN"/>
        </w:rPr>
        <w:t xml:space="preserve"> This field is used for e2e encrypted traffic where the application provides sub-flow identifier metadata per-PDU to the UPF.</w:t>
      </w:r>
    </w:p>
    <w:p w14:paraId="52469B15" w14:textId="493760FF" w:rsidR="00D25C75" w:rsidRDefault="00D25C75" w:rsidP="005F57F9">
      <w:pPr>
        <w:pStyle w:val="NO"/>
      </w:pPr>
      <w:r>
        <w:rPr>
          <w:rFonts w:hint="eastAsia"/>
        </w:rPr>
        <w:t>N</w:t>
      </w:r>
      <w:r>
        <w:t>OTE:</w:t>
      </w:r>
      <w:r w:rsidR="005F57F9">
        <w:tab/>
      </w:r>
      <w:r>
        <w:t>Whether a new Sub-Flow Identifier field is needed or existing field in N6 protocol could be reused can be decided based on output of KI#2.</w:t>
      </w:r>
    </w:p>
    <w:p w14:paraId="647FA2D1" w14:textId="77777777" w:rsidR="005F57F9" w:rsidRPr="005F57F9" w:rsidRDefault="005F57F9" w:rsidP="005F57F9">
      <w:pPr>
        <w:pStyle w:val="EX"/>
        <w:rPr>
          <w:b/>
          <w:bCs/>
        </w:rPr>
      </w:pPr>
      <w:r w:rsidRPr="005F57F9">
        <w:rPr>
          <w:b/>
          <w:bCs/>
        </w:rPr>
        <w:t>Examples:</w:t>
      </w:r>
    </w:p>
    <w:p w14:paraId="0E83E709" w14:textId="49B33BC3" w:rsidR="005F57F9" w:rsidRDefault="005F57F9" w:rsidP="005F57F9">
      <w:pPr>
        <w:pStyle w:val="EX"/>
      </w:pPr>
      <w:r>
        <w:tab/>
        <w:t>-</w:t>
      </w:r>
      <w:r>
        <w:tab/>
        <w:t>Protocol="dtls" : identifies DTLS packets.</w:t>
      </w:r>
    </w:p>
    <w:p w14:paraId="25CB04B0" w14:textId="401EA019" w:rsidR="005F57F9" w:rsidRDefault="005F57F9" w:rsidP="005F57F9">
      <w:pPr>
        <w:pStyle w:val="EX"/>
      </w:pPr>
      <w:r>
        <w:tab/>
        <w:t>-</w:t>
      </w:r>
      <w:r>
        <w:tab/>
        <w:t>protocol=["stun", "turn", "rtcp", "dtls"]: identifies these non-RTP packets.</w:t>
      </w:r>
    </w:p>
    <w:p w14:paraId="547705C2" w14:textId="7287D923" w:rsidR="005F57F9" w:rsidRDefault="005F57F9" w:rsidP="005F57F9">
      <w:pPr>
        <w:pStyle w:val="EX"/>
      </w:pPr>
      <w:r>
        <w:tab/>
        <w:t>-</w:t>
      </w:r>
      <w:r>
        <w:tab/>
        <w:t>protocol="rtp", rtp-ssrc="1234567890", rtp-pt="99": identifies a specific RTP media stream.</w:t>
      </w:r>
    </w:p>
    <w:p w14:paraId="3DAFDE01" w14:textId="5C4B6922" w:rsidR="005F57F9" w:rsidRDefault="005F57F9" w:rsidP="005F57F9">
      <w:pPr>
        <w:pStyle w:val="EX"/>
      </w:pPr>
      <w:r>
        <w:tab/>
        <w:t>-</w:t>
      </w:r>
      <w:r>
        <w:tab/>
        <w:t>protocol="rtp&amp;rtcp", rtcp-pt="200": identifies a RTCP traffic.</w:t>
      </w:r>
    </w:p>
    <w:p w14:paraId="422B28B2" w14:textId="5971B26A" w:rsidR="005F57F9" w:rsidRDefault="005F57F9" w:rsidP="005F57F9">
      <w:pPr>
        <w:pStyle w:val="EX"/>
      </w:pPr>
      <w:r>
        <w:tab/>
        <w:t>-</w:t>
      </w:r>
      <w:r>
        <w:tab/>
        <w:t>protocol="rtp&amp;rtcp", rtp-pt="99", rtp-m="0", rtp-m="1": identifies a RTP traffic.</w:t>
      </w:r>
    </w:p>
    <w:p w14:paraId="7EE41B5E" w14:textId="06A419C3" w:rsidR="005F57F9" w:rsidRDefault="005F57F9" w:rsidP="005F57F9">
      <w:pPr>
        <w:pStyle w:val="EX"/>
      </w:pPr>
      <w:r>
        <w:tab/>
        <w:t>-</w:t>
      </w:r>
      <w:r>
        <w:tab/>
        <w:t>Protocol="sub-flow ID=4321", identifies a specific sub-flow in an encrypted media stream.</w:t>
      </w:r>
    </w:p>
    <w:p w14:paraId="52392F01" w14:textId="761BB87E" w:rsidR="00D25C75" w:rsidRDefault="00D25C75" w:rsidP="00AC1ED1">
      <w:r>
        <w:t>The identification information extension needs to be applied to the following interfaces and functions:</w:t>
      </w:r>
    </w:p>
    <w:p w14:paraId="76CD0A48" w14:textId="173A8279" w:rsidR="00D25C75" w:rsidRPr="00774640" w:rsidRDefault="005F57F9" w:rsidP="005F57F9">
      <w:pPr>
        <w:pStyle w:val="B1"/>
      </w:pPr>
      <w:r>
        <w:rPr>
          <w:rFonts w:eastAsiaTheme="minorEastAsia"/>
          <w:lang w:val="en-US" w:eastAsia="zh-TW"/>
        </w:rPr>
        <w:t>-</w:t>
      </w:r>
      <w:r>
        <w:rPr>
          <w:rFonts w:eastAsiaTheme="minorEastAsia"/>
          <w:lang w:val="en-US" w:eastAsia="zh-TW"/>
        </w:rPr>
        <w:tab/>
      </w:r>
      <w:r w:rsidR="00D25C75" w:rsidRPr="00331EF9">
        <w:rPr>
          <w:rFonts w:eastAsiaTheme="minorEastAsia"/>
          <w:lang w:val="en-US" w:eastAsia="zh-TW"/>
        </w:rPr>
        <w:t xml:space="preserve">Nnef_AFSessionWithQoS service in AF/NEF interface: The </w:t>
      </w:r>
      <w:r w:rsidR="00D25C75" w:rsidRPr="00331EF9">
        <w:rPr>
          <w:rFonts w:eastAsiaTheme="minorEastAsia"/>
          <w:i/>
          <w:lang w:val="en-US" w:eastAsia="zh-TW"/>
        </w:rPr>
        <w:t>Flow Description</w:t>
      </w:r>
      <w:r w:rsidR="00D25C75" w:rsidRPr="00331EF9">
        <w:rPr>
          <w:rFonts w:eastAsiaTheme="minorEastAsia"/>
          <w:lang w:val="en-US" w:eastAsia="zh-TW"/>
        </w:rPr>
        <w:t xml:space="preserve"> information is extended so that the AF can </w:t>
      </w:r>
      <w:r w:rsidR="00D25C75" w:rsidRPr="00774640">
        <w:t>target its QoS requirements to a specific media stream or protocol. The same extension is applied also when the Flow description is used in services exposed by PCF or TSCTSF.</w:t>
      </w:r>
    </w:p>
    <w:p w14:paraId="1916CBCA" w14:textId="76406256" w:rsidR="00D25C75" w:rsidRPr="00774640" w:rsidRDefault="005F57F9" w:rsidP="005F57F9">
      <w:pPr>
        <w:pStyle w:val="B1"/>
      </w:pPr>
      <w:r>
        <w:t>-</w:t>
      </w:r>
      <w:r>
        <w:tab/>
      </w:r>
      <w:r w:rsidR="00D25C75" w:rsidRPr="00774640">
        <w:t xml:space="preserve">PCC rules in the PCF/SMF interface: The </w:t>
      </w:r>
      <w:r w:rsidR="00D25C75" w:rsidRPr="00331EF9">
        <w:t>Service Data Flow Filter</w:t>
      </w:r>
      <w:r w:rsidR="00D25C75" w:rsidRPr="00774640">
        <w:t xml:space="preserve"> is extended to allow the PCC rules to be targeted to a specific media stream or protocol.</w:t>
      </w:r>
    </w:p>
    <w:p w14:paraId="5A7D3521" w14:textId="4AD08824" w:rsidR="00D25C75" w:rsidRPr="00774640" w:rsidRDefault="005F57F9" w:rsidP="005F57F9">
      <w:pPr>
        <w:pStyle w:val="B1"/>
      </w:pPr>
      <w:r>
        <w:t>-</w:t>
      </w:r>
      <w:r>
        <w:tab/>
      </w:r>
      <w:r w:rsidR="00D25C75" w:rsidRPr="00331EF9">
        <w:t>Packet Detection Information</w:t>
      </w:r>
      <w:r w:rsidR="00D25C75" w:rsidRPr="00774640">
        <w:t xml:space="preserve"> (PDI) in the Packet Detection Rules (PDR) in the SMF/UPF interface: The PDI is extended so the SMF can configure the UPF to detect the specific media stream or protocol carried within an IP packet in the DL direction and map that to a specific QoS treatment (QoS flow).</w:t>
      </w:r>
    </w:p>
    <w:p w14:paraId="1F73AD51" w14:textId="5315954A" w:rsidR="00D25C75" w:rsidRPr="00774640" w:rsidRDefault="005F57F9" w:rsidP="005F57F9">
      <w:pPr>
        <w:pStyle w:val="B1"/>
      </w:pPr>
      <w:r>
        <w:t>-</w:t>
      </w:r>
      <w:r>
        <w:tab/>
      </w:r>
      <w:r w:rsidR="00D25C75" w:rsidRPr="00774640">
        <w:t xml:space="preserve">The </w:t>
      </w:r>
      <w:r w:rsidR="00D25C75" w:rsidRPr="00331EF9">
        <w:t>Packet Filter Set</w:t>
      </w:r>
      <w:r w:rsidR="00D25C75" w:rsidRPr="00774640">
        <w:t xml:space="preserve"> information in QoS rules provided by SMF to UE is extended so the SMF can configure the UE to map a specific media stream or protocol carried within an IP packet in the UL direction to a specific QoS treatment (QoS flow).</w:t>
      </w:r>
    </w:p>
    <w:p w14:paraId="4E31A657" w14:textId="6B0D65F2" w:rsidR="00D25C75" w:rsidRPr="006F3592" w:rsidRDefault="00D25C75" w:rsidP="00D25C75">
      <w:pPr>
        <w:pStyle w:val="NO"/>
      </w:pPr>
      <w:r w:rsidRPr="006F3592">
        <w:lastRenderedPageBreak/>
        <w:t>NOTE:</w:t>
      </w:r>
      <w:r w:rsidR="005F57F9">
        <w:tab/>
      </w:r>
      <w:r w:rsidRPr="006F3592">
        <w:t>The UE QoS rule extension is only relevant if traffic in the UL direction is in scope.</w:t>
      </w:r>
    </w:p>
    <w:p w14:paraId="61C7356A" w14:textId="31465C85" w:rsidR="00D25C75" w:rsidRPr="00FF7453" w:rsidRDefault="00D25C75" w:rsidP="00AC1ED1">
      <w:r>
        <w:t xml:space="preserve">For the above interfaces and procedures the flow identification information with the new fields may be incorporated </w:t>
      </w:r>
      <w:r w:rsidRPr="00FF7453">
        <w:t xml:space="preserve">within a new </w:t>
      </w:r>
      <w:r w:rsidR="005F57F9">
        <w:t>"</w:t>
      </w:r>
      <w:r w:rsidRPr="00FF7453">
        <w:t>Application Layer Packet Filter</w:t>
      </w:r>
      <w:r w:rsidR="005F57F9">
        <w:t>"</w:t>
      </w:r>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1D5D7597" w14:textId="77777777" w:rsidR="00D25C75" w:rsidRDefault="00D25C75" w:rsidP="005F57F9">
      <w:pPr>
        <w:pStyle w:val="B1"/>
      </w:pPr>
      <w:r>
        <w:t>-</w:t>
      </w:r>
      <w:r>
        <w:tab/>
        <w:t xml:space="preserve">Nnef_AFSessionWithQoS: </w:t>
      </w:r>
      <w:r w:rsidRPr="00FE29E5">
        <w:t>Application Layer Flow Description</w:t>
      </w:r>
      <w:r>
        <w:t>.</w:t>
      </w:r>
    </w:p>
    <w:p w14:paraId="2574DD93" w14:textId="77777777" w:rsidR="00D25C75" w:rsidRDefault="00D25C75" w:rsidP="005F57F9">
      <w:pPr>
        <w:pStyle w:val="B1"/>
      </w:pPr>
      <w:r>
        <w:t>-</w:t>
      </w:r>
      <w:r>
        <w:tab/>
        <w:t xml:space="preserve">Npcf_SMPolicyControl: </w:t>
      </w:r>
      <w:r w:rsidRPr="00FE29E5">
        <w:t>Application Layer Service Data Flow Filter</w:t>
      </w:r>
      <w:r>
        <w:t>.</w:t>
      </w:r>
    </w:p>
    <w:p w14:paraId="0F652154" w14:textId="77777777" w:rsidR="00D25C75" w:rsidRDefault="00D25C75" w:rsidP="005F57F9">
      <w:pPr>
        <w:pStyle w:val="B1"/>
      </w:pPr>
      <w:r>
        <w:t>-</w:t>
      </w:r>
      <w:r>
        <w:tab/>
        <w:t xml:space="preserve">N4 (SMF/UPF PFCP): </w:t>
      </w:r>
      <w:r w:rsidRPr="00FE29E5">
        <w:t>Application Layer Packet Filter (Set)</w:t>
      </w:r>
      <w:r>
        <w:t>.</w:t>
      </w:r>
    </w:p>
    <w:p w14:paraId="07E6A069" w14:textId="77777777" w:rsidR="00D25C75" w:rsidRPr="00C16CAF" w:rsidRDefault="00D25C75" w:rsidP="00AC1ED1">
      <w:pPr>
        <w:pStyle w:val="Heading3"/>
        <w:rPr>
          <w:rFonts w:eastAsia="DengXian"/>
        </w:rPr>
      </w:pPr>
      <w:bookmarkStart w:id="436" w:name="_Toc175896470"/>
      <w:r w:rsidRPr="00C16CAF">
        <w:rPr>
          <w:rFonts w:eastAsia="DengXian"/>
        </w:rPr>
        <w:t>6.</w:t>
      </w:r>
      <w:r>
        <w:rPr>
          <w:rFonts w:eastAsia="DengXian"/>
        </w:rPr>
        <w:t>29</w:t>
      </w:r>
      <w:r w:rsidRPr="00C16CAF">
        <w:rPr>
          <w:rFonts w:eastAsia="DengXian"/>
        </w:rPr>
        <w:t>.3</w:t>
      </w:r>
      <w:r w:rsidRPr="00C16CAF">
        <w:rPr>
          <w:rFonts w:eastAsia="DengXian"/>
        </w:rPr>
        <w:tab/>
        <w:t>Procedures</w:t>
      </w:r>
      <w:bookmarkEnd w:id="436"/>
    </w:p>
    <w:p w14:paraId="1804A0E5" w14:textId="7B356F6F" w:rsidR="005F57F9" w:rsidRDefault="004E09DC" w:rsidP="00C76F30">
      <w:pPr>
        <w:pStyle w:val="TH"/>
      </w:pPr>
      <w:r>
        <w:rPr>
          <w:noProof/>
        </w:rPr>
        <w:object w:dxaOrig="7200" w:dyaOrig="3630" w14:anchorId="3048DEE6">
          <v:shape id="_x0000_i1082" type="#_x0000_t75" alt="" style="width:5in;height:180pt;mso-width-percent:0;mso-height-percent:0;mso-width-percent:0;mso-height-percent:0" o:ole="">
            <v:imagedata r:id="rId126" o:title=""/>
          </v:shape>
          <o:OLEObject Type="Embed" ProgID="Word.Picture.8" ShapeID="_x0000_i1082" DrawAspect="Content" ObjectID="_1786513639" r:id="rId127"/>
        </w:object>
      </w:r>
    </w:p>
    <w:p w14:paraId="56ADD37A" w14:textId="3D7D41DD" w:rsidR="00D25C75" w:rsidRPr="00735B32" w:rsidRDefault="00D25C75" w:rsidP="00AC1ED1">
      <w:pPr>
        <w:pStyle w:val="TF"/>
      </w:pPr>
      <w:r w:rsidRPr="00735B32">
        <w:t>Figure 6.29.3-1: Procedure for providing traffic flow identification information and QoS requirements for individual media streams or protocols in case several media streams and protocols are multiplexed within the same UDP/IP traffic flow</w:t>
      </w:r>
    </w:p>
    <w:p w14:paraId="70554441" w14:textId="77777777" w:rsidR="005F57F9" w:rsidRDefault="005F57F9" w:rsidP="005F57F9">
      <w:pPr>
        <w:pStyle w:val="B1"/>
      </w:pPr>
      <w:r>
        <w:t>1.</w:t>
      </w:r>
      <w:r>
        <w:tab/>
        <w:t>AF requests QoS for specific traffic flows using the Nnef_AFSessionWithQoS service. In addition to providing for each traffic flow the ordinary Flow Description (IP 5-tuple, IPv4 ToS or IPv6 TC) to identify a particular UDP/IP traffic flow it may include the extended Application Layer Flow Description fields ("protocol" and "rtp-ssrc", "rtp-pt" and/or sub-flow identifier) along with the protocol description to identify a particular set of protocols or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22BB6C2" w14:textId="77777777" w:rsidR="005F57F9" w:rsidRPr="00133E9D" w:rsidRDefault="005F57F9" w:rsidP="00133E9D">
      <w:pPr>
        <w:pStyle w:val="EX"/>
        <w:rPr>
          <w:b/>
          <w:bCs/>
        </w:rPr>
      </w:pPr>
      <w:r w:rsidRPr="00133E9D">
        <w:rPr>
          <w:b/>
          <w:bCs/>
        </w:rPr>
        <w:t>Example:</w:t>
      </w:r>
    </w:p>
    <w:p w14:paraId="43E8AC97" w14:textId="77E79078" w:rsidR="005F57F9" w:rsidRDefault="00133E9D" w:rsidP="00133E9D">
      <w:pPr>
        <w:pStyle w:val="EX"/>
      </w:pPr>
      <w:r>
        <w:tab/>
      </w:r>
      <w:r w:rsidR="005F57F9">
        <w:t>-</w:t>
      </w:r>
      <w:r w:rsidR="005F57F9">
        <w:tab/>
        <w:t>Flow Description = {source IP, destination IP, udp, source port, destination port}, Application Layer Flow description = {protocol="rtp", pt="97"}, PDU Set QoS parameters = {PSDB, PSER, PSIHI, …}, Protocol Description. // video</w:t>
      </w:r>
      <w:r>
        <w:t>.</w:t>
      </w:r>
    </w:p>
    <w:p w14:paraId="2733C373" w14:textId="01A9B939" w:rsidR="005F57F9" w:rsidRDefault="00133E9D" w:rsidP="00133E9D">
      <w:pPr>
        <w:pStyle w:val="EX"/>
      </w:pPr>
      <w:r>
        <w:tab/>
      </w:r>
      <w:r w:rsidR="005F57F9">
        <w:t>-</w:t>
      </w:r>
      <w:r w:rsidR="005F57F9">
        <w:tab/>
        <w:t>Flow Description = {source IP, destination IP, udp, source port, destination port}, Application Layer Flow description = {protocol="rtp", pt="98"}, QoS parameters = {PDB, PER …}. // audio</w:t>
      </w:r>
      <w:r>
        <w:t>.</w:t>
      </w:r>
    </w:p>
    <w:p w14:paraId="26120EBA" w14:textId="65AA986A" w:rsidR="005F57F9" w:rsidRDefault="00133E9D" w:rsidP="00133E9D">
      <w:pPr>
        <w:pStyle w:val="EX"/>
      </w:pPr>
      <w:r>
        <w:tab/>
      </w:r>
      <w:r w:rsidR="005F57F9">
        <w:t>-</w:t>
      </w:r>
      <w:r w:rsidR="005F57F9">
        <w:tab/>
        <w:t>Flow Description = {source IP, destination IP, udp, source port, destination port}, Application Layer Flow description = {protocol="dtls"}, QoS parameters = {PDB, PER …}. // data channel</w:t>
      </w:r>
      <w:r>
        <w:t>.</w:t>
      </w:r>
    </w:p>
    <w:p w14:paraId="2A297723" w14:textId="77777777" w:rsidR="005F57F9" w:rsidRDefault="005F57F9" w:rsidP="005F57F9">
      <w:pPr>
        <w:pStyle w:val="B1"/>
      </w:pPr>
      <w:r>
        <w:t>2.</w:t>
      </w:r>
      <w:r>
        <w:tab/>
        <w:t>NEF provides the corresponding information to the PCF.</w:t>
      </w:r>
    </w:p>
    <w:p w14:paraId="2CC158A1" w14:textId="77777777" w:rsidR="005F57F9" w:rsidRDefault="005F57F9" w:rsidP="005F57F9">
      <w:pPr>
        <w:pStyle w:val="B1"/>
      </w:pPr>
      <w:r>
        <w:t>3.</w:t>
      </w:r>
      <w:r>
        <w:tab/>
        <w:t xml:space="preserve">PCF authorizes the QoS request, generates the PCC rules, and provides them to SMF. The Service Data Flow Filters in the PCC rules include the extended Application Layer Service Data Flow Filter fields ("protocol" and "rtp-ssrc" and/or "rtp-pt" or sub-flow identifier) in addition to the IP packet filters. The PCF also specifies a PCC </w:t>
      </w:r>
      <w:r>
        <w:lastRenderedPageBreak/>
        <w:t>rule for PDUs that match the flow description but none of the application Layer Flow descriptions. It may also provide for PDUs that match the flow description and the application Layer Flow descriptions, separate PCC rules for PDUs that do not belong to a PDU Set and PDUs that do belong to a PDU Set (i.e. lone PDUs).</w:t>
      </w:r>
    </w:p>
    <w:p w14:paraId="30B6E52A" w14:textId="77777777" w:rsidR="005F57F9" w:rsidRDefault="005F57F9" w:rsidP="005F57F9">
      <w:pPr>
        <w:pStyle w:val="B1"/>
      </w:pPr>
      <w:r>
        <w:t>4.</w:t>
      </w:r>
      <w:r>
        <w:tab/>
        <w:t>Based on the PCC rules, SMF sends QoS rules for the uplink traffic. QoS rules include the extended Application Layer Packet Filters when required, with the new fields ("protocol" and "rtp-ssrc" and/or "rtp-pt", or sub-flow identifier).</w:t>
      </w:r>
    </w:p>
    <w:p w14:paraId="47BA65AA" w14:textId="77777777" w:rsidR="005F57F9" w:rsidRDefault="005F57F9" w:rsidP="005F57F9">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"rtp-ssrc" and/or "rtp-pt", or sub-flow identifier) and an indication whether the PDR is for PDUs that belong to a PDU Set, or lone PDUs. The PDR may also contain a Protocol Description for each Application Layer Packet Filter.</w:t>
      </w:r>
    </w:p>
    <w:p w14:paraId="41BF8675" w14:textId="77777777" w:rsidR="005F57F9" w:rsidRDefault="005F57F9" w:rsidP="005F57F9">
      <w:r>
        <w:t>When UPF receives a DL packet it matches it with the existing IP packet filters in the PDRs. If the IP packet filter matches the packet and the PDR also contains the extended Application Layer Packet Filters, the packet is matched against them. The UPF determines whether the packet belongs to a PDU Set according to the Protocol Description and also matches that against the PDR. If they all match, the packet matches the PDR and as currently specified, the UPF treats the packet according to the associated FAR and QER that provide the information to which QoS flow the packet should be mapped,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694B159" w14:textId="20DDE559" w:rsidR="005F57F9" w:rsidRDefault="005F57F9" w:rsidP="005F57F9">
      <w:r>
        <w:t>When UE receives a UL packet it matches it with the existing IP packet filters in the QoS rules. If the IP packet filter matches the packet and the QoS rule also contains the extended Application Layer Packet Filters, the packet is matched against them. The UE determines whether the packet belongs to a PDU Set according to the Protocol Description and also matches that against the QoS rule. If they all match, the packet matches the QoS rule and the UE treats the packet accordingly, e.g</w:t>
      </w:r>
      <w:r w:rsidR="00133E9D">
        <w:t>.</w:t>
      </w:r>
      <w:r>
        <w:t xml:space="preserve"> the UE maps it to a specific QoS flow. If none of the QoS rules with Application Layer Packet Filters match the packet, the QoS rule with the IP packet filter and no Application Layer Filter is matched and the packet is handled accordingly.</w:t>
      </w:r>
    </w:p>
    <w:p w14:paraId="0C57AE43" w14:textId="77777777" w:rsidR="00D25C75" w:rsidRPr="00822E86" w:rsidRDefault="00D25C75" w:rsidP="00AC1ED1">
      <w:pPr>
        <w:pStyle w:val="Heading3"/>
        <w:rPr>
          <w:rFonts w:eastAsia="DengXian"/>
        </w:rPr>
      </w:pPr>
      <w:bookmarkStart w:id="437" w:name="_Toc175896471"/>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437"/>
    </w:p>
    <w:p w14:paraId="6DD064F1" w14:textId="77777777" w:rsidR="00133E9D" w:rsidRDefault="00133E9D" w:rsidP="00133E9D">
      <w:r>
        <w:t>The main impacts are:</w:t>
      </w:r>
    </w:p>
    <w:p w14:paraId="72CDA15C" w14:textId="77777777" w:rsidR="00133E9D" w:rsidRPr="00133E9D" w:rsidRDefault="00133E9D" w:rsidP="00133E9D">
      <w:pPr>
        <w:rPr>
          <w:b/>
          <w:bCs/>
        </w:rPr>
      </w:pPr>
      <w:r w:rsidRPr="00133E9D">
        <w:rPr>
          <w:b/>
          <w:bCs/>
        </w:rPr>
        <w:t>AF:</w:t>
      </w:r>
    </w:p>
    <w:p w14:paraId="7F3D02EC" w14:textId="77777777" w:rsidR="00133E9D" w:rsidRDefault="00133E9D" w:rsidP="00133E9D">
      <w:pPr>
        <w:pStyle w:val="B1"/>
      </w:pPr>
      <w:r>
        <w:t>-</w:t>
      </w:r>
      <w:r>
        <w:tab/>
        <w:t>Provides the QoS requirements and optionally Protocol Descriptions for the specific protocols or RTP media streams using AFSessionWithQoS</w:t>
      </w:r>
      <w:r>
        <w:tab/>
        <w:t>by applying the extended Flow Description information.</w:t>
      </w:r>
    </w:p>
    <w:p w14:paraId="1728186D" w14:textId="77777777" w:rsidR="00133E9D" w:rsidRPr="00133E9D" w:rsidRDefault="00133E9D" w:rsidP="00133E9D">
      <w:pPr>
        <w:rPr>
          <w:b/>
          <w:bCs/>
        </w:rPr>
      </w:pPr>
      <w:r w:rsidRPr="00133E9D">
        <w:rPr>
          <w:b/>
          <w:bCs/>
        </w:rPr>
        <w:t>NEF:</w:t>
      </w:r>
    </w:p>
    <w:p w14:paraId="55A9A60A" w14:textId="77777777" w:rsidR="00133E9D" w:rsidRDefault="00133E9D" w:rsidP="00133E9D">
      <w:pPr>
        <w:pStyle w:val="B1"/>
      </w:pPr>
      <w:r>
        <w:t>-</w:t>
      </w:r>
      <w:r>
        <w:tab/>
        <w:t>Receives the extended Flow Description and optionally Protocol Descriptions information from AF and passes it to PCF.</w:t>
      </w:r>
    </w:p>
    <w:p w14:paraId="6D944FE2" w14:textId="77777777" w:rsidR="00133E9D" w:rsidRPr="00133E9D" w:rsidRDefault="00133E9D" w:rsidP="00133E9D">
      <w:pPr>
        <w:rPr>
          <w:b/>
          <w:bCs/>
        </w:rPr>
      </w:pPr>
      <w:r w:rsidRPr="00133E9D">
        <w:rPr>
          <w:b/>
          <w:bCs/>
        </w:rPr>
        <w:t>PCF:</w:t>
      </w:r>
    </w:p>
    <w:p w14:paraId="6C447F7E" w14:textId="77777777" w:rsidR="00133E9D" w:rsidRDefault="00133E9D" w:rsidP="00133E9D">
      <w:pPr>
        <w:pStyle w:val="B1"/>
      </w:pPr>
      <w:r>
        <w:t>-</w:t>
      </w:r>
      <w:r>
        <w:tab/>
        <w:t>Receives the extended Flow Description information and Protocol Descriptions from the AF (or NEF) and includes the corresponding extended Service Data Flow Filter information in PCC rules to SMF.</w:t>
      </w:r>
    </w:p>
    <w:p w14:paraId="02BDFEEB" w14:textId="77777777" w:rsidR="00133E9D" w:rsidRPr="00133E9D" w:rsidRDefault="00133E9D" w:rsidP="00133E9D">
      <w:pPr>
        <w:rPr>
          <w:b/>
          <w:bCs/>
        </w:rPr>
      </w:pPr>
      <w:r w:rsidRPr="00133E9D">
        <w:rPr>
          <w:b/>
          <w:bCs/>
        </w:rPr>
        <w:t>SMF:</w:t>
      </w:r>
    </w:p>
    <w:p w14:paraId="4A4EBB6C" w14:textId="77777777" w:rsidR="00133E9D" w:rsidRDefault="00133E9D" w:rsidP="00133E9D">
      <w:pPr>
        <w:pStyle w:val="B1"/>
      </w:pPr>
      <w:r>
        <w:t>-</w:t>
      </w:r>
      <w:r>
        <w:tab/>
        <w:t>Receives the extended Service Data Flow Filter information and Protocol Descriptions in PCC rules from PCF based on the received information, determines the corresponding N4 rules and includes the corresponding extended Packet Detection Information to UPF in Packet Detection Rules and in case of UL direction the extended Packet Filter Set information in QoS Rules to UE.</w:t>
      </w:r>
    </w:p>
    <w:p w14:paraId="43FF3DFA" w14:textId="77777777" w:rsidR="00133E9D" w:rsidRPr="00133E9D" w:rsidRDefault="00133E9D" w:rsidP="00133E9D">
      <w:pPr>
        <w:rPr>
          <w:b/>
          <w:bCs/>
        </w:rPr>
      </w:pPr>
      <w:r w:rsidRPr="00133E9D">
        <w:rPr>
          <w:b/>
          <w:bCs/>
        </w:rPr>
        <w:t>UPF:</w:t>
      </w:r>
    </w:p>
    <w:p w14:paraId="317D891E" w14:textId="77777777" w:rsidR="00133E9D" w:rsidRDefault="00133E9D" w:rsidP="00133E9D">
      <w:pPr>
        <w:pStyle w:val="B1"/>
      </w:pPr>
      <w:r>
        <w:t>-</w:t>
      </w:r>
      <w:r>
        <w:tab/>
        <w:t>Receives PDRs with the extended Packet Detection Information and Protocol Descriptions from the SMF and applies it for packet detection. The extended information is used only if the IP packet matches with the "ordinary" IP Packet Filter Set in the PDR. The UPF may match different QERs within one PDR (e.g. for one media stream) or PDRs (for multiple media stream) according to whether a PDU belongs to a PDU Set based on the Protocol Description, or whether it is a lone PDU.</w:t>
      </w:r>
    </w:p>
    <w:p w14:paraId="44416D13" w14:textId="77777777" w:rsidR="00133E9D" w:rsidRPr="00133E9D" w:rsidRDefault="00133E9D" w:rsidP="00133E9D">
      <w:pPr>
        <w:rPr>
          <w:b/>
          <w:bCs/>
        </w:rPr>
      </w:pPr>
      <w:r w:rsidRPr="00133E9D">
        <w:rPr>
          <w:b/>
          <w:bCs/>
        </w:rPr>
        <w:lastRenderedPageBreak/>
        <w:t>UE:</w:t>
      </w:r>
    </w:p>
    <w:p w14:paraId="096ACEDE" w14:textId="77777777" w:rsidR="00133E9D" w:rsidRDefault="00133E9D" w:rsidP="00133E9D">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 The UE may match separate QoS rules according to whether a PDU belongs to a PDU Set based on the Protocol Description, or whether it is a lone PDU.</w:t>
      </w:r>
    </w:p>
    <w:p w14:paraId="412FB4A6" w14:textId="77777777" w:rsidR="00133E9D" w:rsidRPr="00133E9D" w:rsidRDefault="00133E9D" w:rsidP="00133E9D">
      <w:pPr>
        <w:rPr>
          <w:b/>
          <w:bCs/>
        </w:rPr>
      </w:pPr>
      <w:r w:rsidRPr="00133E9D">
        <w:rPr>
          <w:b/>
          <w:bCs/>
        </w:rPr>
        <w:t>RAN:</w:t>
      </w:r>
    </w:p>
    <w:p w14:paraId="41068248" w14:textId="77777777" w:rsidR="00133E9D" w:rsidRDefault="00133E9D" w:rsidP="00133E9D">
      <w:pPr>
        <w:pStyle w:val="B1"/>
      </w:pPr>
      <w:r>
        <w:t>-</w:t>
      </w:r>
      <w:r>
        <w:tab/>
        <w:t>No Impact.</w:t>
      </w:r>
    </w:p>
    <w:p w14:paraId="22D6D63B" w14:textId="77777777" w:rsidR="00684FA5" w:rsidRPr="001B5BC0" w:rsidRDefault="00684FA5" w:rsidP="00602BF1">
      <w:pPr>
        <w:pStyle w:val="Heading2"/>
        <w:rPr>
          <w:rFonts w:eastAsia="DengXian"/>
          <w:lang w:eastAsia="zh-CN"/>
        </w:rPr>
      </w:pPr>
      <w:bookmarkStart w:id="438" w:name="_Toc160460715"/>
      <w:bookmarkStart w:id="439" w:name="_Toc175896472"/>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438"/>
      <w:bookmarkEnd w:id="439"/>
    </w:p>
    <w:p w14:paraId="26E5672F" w14:textId="77777777" w:rsidR="00684FA5" w:rsidRPr="00133E9D" w:rsidRDefault="00684FA5" w:rsidP="00602BF1">
      <w:pPr>
        <w:pStyle w:val="Heading3"/>
        <w:rPr>
          <w:rFonts w:eastAsia="DengXian"/>
        </w:rPr>
      </w:pPr>
      <w:bookmarkStart w:id="440" w:name="_Toc160460716"/>
      <w:bookmarkStart w:id="441" w:name="_Toc175896473"/>
      <w:r w:rsidRPr="00133E9D">
        <w:rPr>
          <w:rFonts w:eastAsia="DengXian"/>
        </w:rPr>
        <w:t>6.30.1</w:t>
      </w:r>
      <w:r w:rsidRPr="00133E9D">
        <w:rPr>
          <w:rFonts w:eastAsia="DengXian"/>
        </w:rPr>
        <w:tab/>
        <w:t>Key Issue mapping</w:t>
      </w:r>
      <w:bookmarkEnd w:id="440"/>
      <w:bookmarkEnd w:id="441"/>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33E9D" w:rsidRDefault="00684FA5" w:rsidP="00602BF1">
      <w:pPr>
        <w:pStyle w:val="Heading3"/>
        <w:rPr>
          <w:rFonts w:eastAsia="DengXian"/>
        </w:rPr>
      </w:pPr>
      <w:bookmarkStart w:id="442" w:name="_Toc160460717"/>
      <w:bookmarkStart w:id="443" w:name="_Toc175896474"/>
      <w:r w:rsidRPr="00133E9D">
        <w:rPr>
          <w:rFonts w:eastAsia="DengXian"/>
        </w:rPr>
        <w:t>6.30.2</w:t>
      </w:r>
      <w:r w:rsidRPr="00133E9D">
        <w:rPr>
          <w:rFonts w:eastAsia="DengXian"/>
        </w:rPr>
        <w:tab/>
        <w:t>Description</w:t>
      </w:r>
      <w:bookmarkEnd w:id="442"/>
      <w:bookmarkEnd w:id="443"/>
    </w:p>
    <w:p w14:paraId="72174211" w14:textId="356CA37A" w:rsidR="00684FA5" w:rsidRPr="001B5BC0" w:rsidRDefault="00684FA5" w:rsidP="00201435">
      <w:pPr>
        <w:rPr>
          <w:lang w:eastAsia="zh-CN"/>
        </w:rPr>
      </w:pPr>
      <w:r w:rsidRPr="00201435">
        <w:t>For XR or other interactive media services</w:t>
      </w:r>
      <w:r w:rsidRPr="00201435">
        <w:rPr>
          <w:rFonts w:eastAsiaTheme="minorEastAsia"/>
        </w:rPr>
        <w:t xml:space="preserve"> with traffic bursts (</w:t>
      </w:r>
      <w:r w:rsidRPr="00201435">
        <w:rPr>
          <w:rFonts w:eastAsia="DengXian"/>
        </w:rPr>
        <w:t>e.g. Media streaming, cloud gaming services</w:t>
      </w:r>
      <w:r w:rsidRPr="00201435">
        <w:rPr>
          <w:rFonts w:eastAsiaTheme="minorEastAsia"/>
        </w:rPr>
        <w:t>)</w:t>
      </w:r>
      <w:r w:rsidRPr="00201435">
        <w:t>, the application layer</w:t>
      </w:r>
      <w:r w:rsidR="005F57F9" w:rsidRPr="00201435">
        <w:t>'</w:t>
      </w:r>
      <w:r w:rsidRPr="00201435">
        <w:t>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r>
        <w:rPr>
          <w:rFonts w:eastAsia="DengXian"/>
          <w:lang w:eastAsia="zh-CN"/>
        </w:rPr>
        <w:t xml:space="preserve">protocol description </w:t>
      </w:r>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6934CD7E"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r>
        <w:rPr>
          <w:rFonts w:eastAsia="DengXian"/>
          <w:lang w:eastAsia="zh-CN"/>
        </w:rPr>
        <w:t xml:space="preserve"> The protocol description if provided by the AF would be sent from SMF to UPF to assist the burst size detection.</w:t>
      </w:r>
    </w:p>
    <w:p w14:paraId="43A04DB4" w14:textId="5B08C7F5" w:rsidR="00684FA5" w:rsidRPr="00CE707C" w:rsidRDefault="00684FA5" w:rsidP="00331EF9">
      <w:pPr>
        <w:pStyle w:val="B1"/>
        <w:rPr>
          <w:lang w:eastAsia="zh-CN"/>
        </w:rPr>
      </w:pPr>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p>
    <w:p w14:paraId="77D1D837" w14:textId="3787A2F4" w:rsidR="00684FA5" w:rsidRPr="001B5BC0" w:rsidRDefault="00133E9D" w:rsidP="00133E9D">
      <w:pPr>
        <w:pStyle w:val="EditorsNote"/>
        <w:rPr>
          <w:lang w:eastAsia="zh-CN"/>
        </w:rPr>
      </w:pPr>
      <w:r>
        <w:rPr>
          <w:lang w:eastAsia="zh-CN"/>
        </w:rPr>
        <w:t>Editor's note:</w:t>
      </w:r>
      <w:r>
        <w:rPr>
          <w:lang w:eastAsia="zh-CN"/>
        </w:rPr>
        <w:tab/>
        <w:t>RAN WG2 and SA WG4 feedback is required on this solution.</w:t>
      </w:r>
    </w:p>
    <w:p w14:paraId="4860B06A" w14:textId="59506431" w:rsidR="00684FA5"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w:t>
      </w:r>
    </w:p>
    <w:p w14:paraId="6E2DCD0F" w14:textId="013F9216" w:rsidR="00684FA5" w:rsidRPr="00133E9D" w:rsidRDefault="00684FA5" w:rsidP="00133E9D">
      <w:pPr>
        <w:pStyle w:val="Heading3"/>
        <w:rPr>
          <w:rFonts w:eastAsia="DengXian"/>
        </w:rPr>
      </w:pPr>
      <w:bookmarkStart w:id="444" w:name="_Toc175896475"/>
      <w:r w:rsidRPr="00133E9D">
        <w:rPr>
          <w:rFonts w:eastAsia="DengXian"/>
        </w:rPr>
        <w:t>6.30.3</w:t>
      </w:r>
      <w:r w:rsidRPr="00133E9D">
        <w:rPr>
          <w:rFonts w:eastAsia="DengXian"/>
        </w:rPr>
        <w:tab/>
        <w:t>Procedures</w:t>
      </w:r>
      <w:bookmarkEnd w:id="444"/>
    </w:p>
    <w:p w14:paraId="6E20B175" w14:textId="325AD6A6" w:rsidR="00684FA5" w:rsidRDefault="00684FA5" w:rsidP="00602BF1">
      <w:pPr>
        <w:rPr>
          <w:lang w:eastAsia="zh-CN"/>
        </w:rPr>
      </w:pPr>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w:t>
      </w:r>
      <w:r w:rsidR="00E87EFC">
        <w:rPr>
          <w:lang w:eastAsia="zh-CN"/>
        </w:rPr>
        <w:t>TS 23.502 [</w:t>
      </w:r>
      <w:r>
        <w:rPr>
          <w:lang w:eastAsia="zh-CN"/>
        </w:rPr>
        <w:t xml:space="preserve">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 xml:space="preserve">by PCF to the SMF using the existing PCF initiated SM Policy Association Modification procedure as specified in clause 4.16.5.2 of </w:t>
      </w:r>
      <w:r w:rsidR="00E87EFC">
        <w:rPr>
          <w:lang w:eastAsia="zh-CN"/>
        </w:rPr>
        <w:t>TS 23.502 [</w:t>
      </w:r>
      <w:r>
        <w:rPr>
          <w:lang w:eastAsia="zh-CN"/>
        </w:rPr>
        <w:t xml:space="preserve">3]. The SMF then performs network requested PDU Session Modification procedure as specified in clause 4.3.3 of </w:t>
      </w:r>
      <w:r w:rsidR="00E87EFC">
        <w:rPr>
          <w:lang w:eastAsia="zh-CN"/>
        </w:rPr>
        <w:t>TS 23.502 [</w:t>
      </w:r>
      <w:r>
        <w:rPr>
          <w:lang w:eastAsia="zh-CN"/>
        </w:rPr>
        <w:t>3].</w:t>
      </w:r>
    </w:p>
    <w:p w14:paraId="7744BCD4" w14:textId="77777777" w:rsidR="00684FA5" w:rsidRPr="002F614F" w:rsidRDefault="00684FA5" w:rsidP="00602B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p>
    <w:p w14:paraId="230CFD70" w14:textId="77777777" w:rsidR="00684FA5" w:rsidRPr="001B5BC0" w:rsidRDefault="00684FA5" w:rsidP="00133E9D">
      <w:pPr>
        <w:pStyle w:val="Heading3"/>
        <w:rPr>
          <w:rFonts w:eastAsia="DengXian"/>
        </w:rPr>
      </w:pPr>
      <w:bookmarkStart w:id="445" w:name="_Toc175896476"/>
      <w:r>
        <w:rPr>
          <w:rFonts w:eastAsia="DengXian"/>
        </w:rPr>
        <w:t>6.30</w:t>
      </w:r>
      <w:r w:rsidRPr="001B5BC0">
        <w:rPr>
          <w:rFonts w:eastAsia="DengXian"/>
        </w:rPr>
        <w:t>.4</w:t>
      </w:r>
      <w:r w:rsidRPr="001B5BC0">
        <w:rPr>
          <w:rFonts w:eastAsia="DengXian"/>
        </w:rPr>
        <w:tab/>
        <w:t>Impacts on services, entities and interfaces</w:t>
      </w:r>
      <w:bookmarkEnd w:id="445"/>
    </w:p>
    <w:p w14:paraId="6D200D72" w14:textId="77777777" w:rsidR="00133E9D" w:rsidRPr="00133E9D" w:rsidRDefault="00133E9D" w:rsidP="00133E9D">
      <w:pPr>
        <w:rPr>
          <w:rFonts w:eastAsia="DengXian"/>
          <w:b/>
          <w:bCs/>
        </w:rPr>
      </w:pPr>
      <w:r w:rsidRPr="00133E9D">
        <w:rPr>
          <w:rFonts w:eastAsia="DengXian"/>
          <w:b/>
          <w:bCs/>
        </w:rPr>
        <w:t>AF:</w:t>
      </w:r>
    </w:p>
    <w:p w14:paraId="76E7D5A9" w14:textId="77777777" w:rsidR="00133E9D" w:rsidRDefault="00133E9D" w:rsidP="00133E9D">
      <w:pPr>
        <w:pStyle w:val="B1"/>
        <w:rPr>
          <w:rFonts w:eastAsia="DengXian"/>
        </w:rPr>
      </w:pPr>
      <w:r>
        <w:rPr>
          <w:rFonts w:eastAsia="DengXian"/>
        </w:rPr>
        <w:t>-</w:t>
      </w:r>
      <w:r>
        <w:rPr>
          <w:rFonts w:eastAsia="DengXian"/>
        </w:rPr>
        <w:tab/>
        <w:t>provides an indication which indicates the traffic burst size can change dynamically.</w:t>
      </w:r>
    </w:p>
    <w:p w14:paraId="155BF4D9" w14:textId="77777777" w:rsidR="00133E9D" w:rsidRPr="00133E9D" w:rsidRDefault="00133E9D" w:rsidP="00133E9D">
      <w:pPr>
        <w:rPr>
          <w:rFonts w:eastAsia="DengXian"/>
          <w:b/>
          <w:bCs/>
        </w:rPr>
      </w:pPr>
      <w:r w:rsidRPr="00133E9D">
        <w:rPr>
          <w:rFonts w:eastAsia="DengXian"/>
          <w:b/>
          <w:bCs/>
        </w:rPr>
        <w:t>PCF:</w:t>
      </w:r>
    </w:p>
    <w:p w14:paraId="64EA7758" w14:textId="77777777" w:rsidR="00133E9D" w:rsidRDefault="00133E9D" w:rsidP="00133E9D">
      <w:pPr>
        <w:pStyle w:val="B1"/>
        <w:rPr>
          <w:rFonts w:eastAsia="DengXian"/>
        </w:rPr>
      </w:pPr>
      <w:r>
        <w:rPr>
          <w:rFonts w:eastAsia="DengXian"/>
        </w:rPr>
        <w:t>-</w:t>
      </w:r>
      <w:r>
        <w:rPr>
          <w:rFonts w:eastAsia="DengXian"/>
        </w:rPr>
        <w:tab/>
        <w:t>based on the AF input and/or local configuration, generates the PCC rule.</w:t>
      </w:r>
    </w:p>
    <w:p w14:paraId="728D0C7A" w14:textId="77777777" w:rsidR="00133E9D" w:rsidRPr="00133E9D" w:rsidRDefault="00133E9D" w:rsidP="00133E9D">
      <w:pPr>
        <w:rPr>
          <w:rFonts w:eastAsia="DengXian"/>
          <w:b/>
          <w:bCs/>
        </w:rPr>
      </w:pPr>
      <w:r w:rsidRPr="00133E9D">
        <w:rPr>
          <w:rFonts w:eastAsia="DengXian"/>
          <w:b/>
          <w:bCs/>
        </w:rPr>
        <w:t>SMF:</w:t>
      </w:r>
    </w:p>
    <w:p w14:paraId="58027868" w14:textId="77777777" w:rsidR="00133E9D" w:rsidRDefault="00133E9D" w:rsidP="00133E9D">
      <w:pPr>
        <w:pStyle w:val="B1"/>
        <w:rPr>
          <w:rFonts w:eastAsia="DengXian"/>
        </w:rPr>
      </w:pPr>
      <w:r>
        <w:rPr>
          <w:rFonts w:eastAsia="DengXian"/>
        </w:rPr>
        <w:t>-</w:t>
      </w:r>
      <w:r>
        <w:rPr>
          <w:rFonts w:eastAsia="DengXian"/>
        </w:rPr>
        <w:tab/>
        <w:t>indicates the UPF to identify and mark the burst size and provides the protocol description if available.</w:t>
      </w:r>
    </w:p>
    <w:p w14:paraId="23E254C3" w14:textId="77777777" w:rsidR="00133E9D" w:rsidRPr="00133E9D" w:rsidRDefault="00133E9D" w:rsidP="00133E9D">
      <w:pPr>
        <w:rPr>
          <w:rFonts w:eastAsia="DengXian"/>
          <w:b/>
          <w:bCs/>
        </w:rPr>
      </w:pPr>
      <w:r w:rsidRPr="00133E9D">
        <w:rPr>
          <w:rFonts w:eastAsia="DengXian"/>
          <w:b/>
          <w:bCs/>
        </w:rPr>
        <w:t>UPF:</w:t>
      </w:r>
    </w:p>
    <w:p w14:paraId="2313A51A" w14:textId="77777777" w:rsidR="00133E9D" w:rsidRDefault="00133E9D" w:rsidP="00133E9D">
      <w:pPr>
        <w:pStyle w:val="B1"/>
        <w:rPr>
          <w:rFonts w:eastAsia="DengXian"/>
        </w:rPr>
      </w:pPr>
      <w:r>
        <w:rPr>
          <w:rFonts w:eastAsia="DengXian"/>
        </w:rPr>
        <w:t>-</w:t>
      </w:r>
      <w:r>
        <w:rPr>
          <w:rFonts w:eastAsia="DengXian"/>
        </w:rPr>
        <w:tab/>
        <w:t>identifies the burst size and marks in the GTP-U header of DL packet based on the protocol description and/or implementation.</w:t>
      </w:r>
    </w:p>
    <w:p w14:paraId="0CF3B530" w14:textId="77777777" w:rsidR="00133E9D" w:rsidRPr="00133E9D" w:rsidRDefault="00133E9D" w:rsidP="00133E9D">
      <w:pPr>
        <w:rPr>
          <w:rFonts w:eastAsia="DengXian"/>
          <w:b/>
          <w:bCs/>
        </w:rPr>
      </w:pPr>
      <w:r w:rsidRPr="00133E9D">
        <w:rPr>
          <w:rFonts w:eastAsia="DengXian"/>
          <w:b/>
          <w:bCs/>
        </w:rPr>
        <w:t>RAN:</w:t>
      </w:r>
    </w:p>
    <w:p w14:paraId="7E7ED04D" w14:textId="77777777" w:rsidR="00133E9D" w:rsidRDefault="00133E9D" w:rsidP="00133E9D">
      <w:pPr>
        <w:pStyle w:val="B1"/>
        <w:rPr>
          <w:rFonts w:eastAsia="DengXian"/>
        </w:rPr>
      </w:pPr>
      <w:r>
        <w:rPr>
          <w:rFonts w:eastAsia="DengXian"/>
        </w:rPr>
        <w:t>-</w:t>
      </w:r>
      <w:r>
        <w:rPr>
          <w:rFonts w:eastAsia="DengXian"/>
        </w:rPr>
        <w:tab/>
        <w:t>use the burst size indicated in the GTP-U header of DL packet to assist efficient radio resource scheduling.</w:t>
      </w:r>
    </w:p>
    <w:p w14:paraId="04D1F04C" w14:textId="77777777" w:rsidR="00B26AF5" w:rsidRPr="00133E9D" w:rsidRDefault="00B26AF5" w:rsidP="00B26AF5">
      <w:pPr>
        <w:pStyle w:val="Heading2"/>
        <w:rPr>
          <w:rFonts w:eastAsia="DengXian"/>
        </w:rPr>
      </w:pPr>
      <w:bookmarkStart w:id="446" w:name="_Toc175896477"/>
      <w:r w:rsidRPr="00133E9D">
        <w:rPr>
          <w:rFonts w:eastAsia="DengXian"/>
        </w:rPr>
        <w:t>6.31</w:t>
      </w:r>
      <w:r w:rsidRPr="00133E9D">
        <w:rPr>
          <w:rFonts w:eastAsia="DengXian" w:hint="eastAsia"/>
        </w:rPr>
        <w:tab/>
      </w:r>
      <w:r w:rsidRPr="00133E9D">
        <w:rPr>
          <w:rFonts w:eastAsia="DengXian"/>
        </w:rPr>
        <w:t>Solution</w:t>
      </w:r>
      <w:r w:rsidRPr="00133E9D">
        <w:rPr>
          <w:rFonts w:eastAsia="DengXian" w:hint="eastAsia"/>
        </w:rPr>
        <w:t xml:space="preserve"> #</w:t>
      </w:r>
      <w:r w:rsidRPr="00133E9D">
        <w:rPr>
          <w:rFonts w:eastAsia="DengXian"/>
        </w:rPr>
        <w:t>31: Identifying Traffic Flows from the Tethered Devices</w:t>
      </w:r>
      <w:bookmarkEnd w:id="446"/>
    </w:p>
    <w:p w14:paraId="04FC437E" w14:textId="77777777" w:rsidR="00B26AF5" w:rsidRPr="00133E9D" w:rsidRDefault="00B26AF5" w:rsidP="00B26AF5">
      <w:pPr>
        <w:pStyle w:val="Heading3"/>
        <w:rPr>
          <w:rFonts w:eastAsia="DengXian"/>
        </w:rPr>
      </w:pPr>
      <w:bookmarkStart w:id="447" w:name="_Toc500949098"/>
      <w:bookmarkStart w:id="448" w:name="_Toc92875661"/>
      <w:bookmarkStart w:id="449" w:name="_Toc93070685"/>
      <w:bookmarkStart w:id="450" w:name="_Toc175896478"/>
      <w:r w:rsidRPr="00133E9D">
        <w:rPr>
          <w:rFonts w:eastAsia="DengXian"/>
        </w:rPr>
        <w:t>6.31.</w:t>
      </w:r>
      <w:r w:rsidRPr="00133E9D">
        <w:rPr>
          <w:rFonts w:eastAsia="DengXian" w:hint="eastAsia"/>
        </w:rPr>
        <w:t>1</w:t>
      </w:r>
      <w:r w:rsidRPr="00133E9D">
        <w:rPr>
          <w:rFonts w:eastAsia="DengXian" w:hint="eastAsia"/>
        </w:rPr>
        <w:tab/>
      </w:r>
      <w:r w:rsidRPr="00133E9D">
        <w:rPr>
          <w:rFonts w:eastAsia="DengXian"/>
        </w:rPr>
        <w:t>Key Issue mapping</w:t>
      </w:r>
      <w:bookmarkEnd w:id="447"/>
      <w:bookmarkEnd w:id="448"/>
      <w:bookmarkEnd w:id="449"/>
      <w:bookmarkEnd w:id="450"/>
    </w:p>
    <w:p w14:paraId="5CB5EEDF" w14:textId="643F331A" w:rsidR="00B26AF5" w:rsidRPr="00133E9D" w:rsidRDefault="00B26AF5" w:rsidP="00B26AF5">
      <w:r w:rsidRPr="00133E9D">
        <w:t xml:space="preserve">This solution addresses Key Issue #8, </w:t>
      </w:r>
      <w:r w:rsidR="005F57F9" w:rsidRPr="00133E9D">
        <w:t>"</w:t>
      </w:r>
      <w:r w:rsidRPr="00133E9D">
        <w:t>Enhancement for UE with the tethered devices</w:t>
      </w:r>
      <w:r w:rsidR="005F57F9" w:rsidRPr="00133E9D">
        <w:t>"</w:t>
      </w:r>
      <w:r w:rsidRPr="00133E9D">
        <w:t>.</w:t>
      </w:r>
    </w:p>
    <w:p w14:paraId="4A99C065" w14:textId="77777777" w:rsidR="00B26AF5" w:rsidRPr="00822E86" w:rsidRDefault="00B26AF5" w:rsidP="00B26AF5">
      <w:pPr>
        <w:pStyle w:val="Heading3"/>
        <w:rPr>
          <w:rFonts w:eastAsia="DengXian"/>
        </w:rPr>
      </w:pPr>
      <w:bookmarkStart w:id="451" w:name="_Toc500949099"/>
      <w:bookmarkStart w:id="452" w:name="_Toc92875662"/>
      <w:bookmarkStart w:id="453" w:name="_Toc93070686"/>
      <w:bookmarkStart w:id="454" w:name="_Toc175896479"/>
      <w:r>
        <w:rPr>
          <w:rFonts w:eastAsia="DengXian"/>
        </w:rPr>
        <w:t>6.31</w:t>
      </w:r>
      <w:r w:rsidRPr="00042496">
        <w:rPr>
          <w:rFonts w:eastAsia="DengXian"/>
        </w:rPr>
        <w:t>.2</w:t>
      </w:r>
      <w:r w:rsidRPr="00042496">
        <w:rPr>
          <w:rFonts w:eastAsia="DengXian" w:hint="eastAsia"/>
        </w:rPr>
        <w:tab/>
        <w:t>Description</w:t>
      </w:r>
      <w:bookmarkEnd w:id="451"/>
      <w:bookmarkEnd w:id="452"/>
      <w:bookmarkEnd w:id="453"/>
      <w:bookmarkEnd w:id="454"/>
    </w:p>
    <w:p w14:paraId="0776C54D" w14:textId="77777777" w:rsidR="00B26AF5" w:rsidRDefault="00B26AF5" w:rsidP="00B26AF5">
      <w:bookmarkStart w:id="455" w:name="_Toc500949101"/>
      <w:bookmarkStart w:id="456" w:name="_Toc92875663"/>
      <w:bookmarkStart w:id="457" w:name="_Toc93070687"/>
      <w:r>
        <w:t>In some XR services, the end device(s) used for consuming XRM services may not be the UE but the device(s) that are tethered to the UE. For example, AR glasses may be tethered to the UE for sending orientation related traffic.</w:t>
      </w:r>
    </w:p>
    <w:p w14:paraId="727BCFF2" w14:textId="3F620225" w:rsidR="00B26AF5" w:rsidRDefault="00B26AF5" w:rsidP="00B26AF5">
      <w:r>
        <w:t>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the tethered link and the delay associated with the connection between the UE and the AS. Therefore, flows that belong to tethered devices must be identified so that the additional delay value can be accounted for.</w:t>
      </w:r>
    </w:p>
    <w:p w14:paraId="12E560DE" w14:textId="77777777" w:rsidR="00B26AF5" w:rsidRDefault="00B26AF5" w:rsidP="00B26AF5">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p>
    <w:p w14:paraId="04C1D222" w14:textId="01D0B386" w:rsidR="00B26AF5" w:rsidRDefault="00B26AF5" w:rsidP="00B26AF5">
      <w:pPr>
        <w:pStyle w:val="NO"/>
      </w:pPr>
      <w:r w:rsidRPr="000F7811">
        <w:t>NOTE</w:t>
      </w:r>
      <w:r w:rsidR="00C73406">
        <w:t> </w:t>
      </w:r>
      <w:r>
        <w:t>1</w:t>
      </w:r>
      <w:r w:rsidRPr="000F7811">
        <w:t>:</w:t>
      </w:r>
      <w:r w:rsidRPr="000F7811">
        <w:tab/>
      </w:r>
      <w:r>
        <w:t>The SDP signalling aspects of this</w:t>
      </w:r>
      <w:r w:rsidRPr="000F7811">
        <w:t xml:space="preserve"> solution require coordination with SA</w:t>
      </w:r>
      <w:r w:rsidR="00C73406">
        <w:t> </w:t>
      </w:r>
      <w:r w:rsidRPr="000F7811">
        <w:t>WG4.</w:t>
      </w:r>
    </w:p>
    <w:p w14:paraId="1AA71FA5" w14:textId="3E8C708E" w:rsidR="00B26AF5" w:rsidRDefault="00B26AF5" w:rsidP="00B26AF5">
      <w:pPr>
        <w:pStyle w:val="NO"/>
      </w:pPr>
      <w:r>
        <w:t>NOTE</w:t>
      </w:r>
      <w:r w:rsidR="00C73406">
        <w:t> </w:t>
      </w:r>
      <w:r>
        <w:t>2:</w:t>
      </w:r>
      <w:r>
        <w:tab/>
        <w:t>The device identifier that is provide by the UE to the AS and by the AS to the 5GC only needs to be unique within the PDU Session. For example, it can be value that the UE associates with the device. The value does not need to be known to the tethered device.</w:t>
      </w:r>
    </w:p>
    <w:p w14:paraId="276D0339" w14:textId="2DEDD3CA" w:rsidR="00C73406" w:rsidRDefault="00C73406" w:rsidP="00C73406">
      <w:pPr>
        <w:pStyle w:val="EditorsNote"/>
      </w:pPr>
      <w:r>
        <w:t>Editor</w:t>
      </w:r>
      <w:r w:rsidR="005F57F9">
        <w:t>'</w:t>
      </w:r>
      <w:r>
        <w:t>s note:</w:t>
      </w:r>
      <w:r>
        <w:tab/>
        <w:t>Whether DSCP value that is used between the UE and tethered device can be used for tethered device identifier is FFS.</w:t>
      </w:r>
    </w:p>
    <w:p w14:paraId="614FBDAF" w14:textId="6F1DE9EF" w:rsidR="00C73406" w:rsidRDefault="00C73406" w:rsidP="00C73406">
      <w:pPr>
        <w:pStyle w:val="EditorsNote"/>
      </w:pPr>
      <w:r>
        <w:t>Editor</w:t>
      </w:r>
      <w:r w:rsidR="005F57F9">
        <w:t>'</w:t>
      </w:r>
      <w:r>
        <w:t>s note:</w:t>
      </w:r>
      <w:r>
        <w:tab/>
        <w:t>Whether the traffic from the tethered devices is transmitted on different 5-tuples, so that the existing packet filter needs to be extended with the device identifier to identify those traffic flows is FFS.</w:t>
      </w:r>
    </w:p>
    <w:p w14:paraId="10AF0461" w14:textId="60B63150" w:rsidR="00C73406" w:rsidRDefault="00C73406" w:rsidP="00C73406">
      <w:pPr>
        <w:pStyle w:val="EditorsNote"/>
      </w:pPr>
      <w:r>
        <w:lastRenderedPageBreak/>
        <w:t>Editor</w:t>
      </w:r>
      <w:r w:rsidR="005F57F9">
        <w:t>'</w:t>
      </w:r>
      <w:r>
        <w:t>s note:</w:t>
      </w:r>
      <w:r>
        <w:tab/>
        <w:t>Whether the device identifier is needed or not is FFS.</w:t>
      </w:r>
    </w:p>
    <w:p w14:paraId="7481F6E2" w14:textId="77777777" w:rsidR="00B26AF5" w:rsidRDefault="00B26AF5" w:rsidP="00B26AF5">
      <w:pPr>
        <w:pStyle w:val="Heading3"/>
        <w:rPr>
          <w:rFonts w:eastAsia="DengXian"/>
        </w:rPr>
      </w:pPr>
      <w:bookmarkStart w:id="458" w:name="_Toc175896480"/>
      <w:r>
        <w:rPr>
          <w:rFonts w:eastAsia="DengXian"/>
        </w:rPr>
        <w:t>6.31</w:t>
      </w:r>
      <w:r w:rsidRPr="00042496">
        <w:rPr>
          <w:rFonts w:eastAsia="DengXian"/>
        </w:rPr>
        <w:t>.3</w:t>
      </w:r>
      <w:r w:rsidRPr="00042496">
        <w:rPr>
          <w:rFonts w:eastAsia="DengXian"/>
        </w:rPr>
        <w:tab/>
        <w:t>Procedures</w:t>
      </w:r>
      <w:bookmarkEnd w:id="455"/>
      <w:bookmarkEnd w:id="456"/>
      <w:bookmarkEnd w:id="457"/>
      <w:bookmarkEnd w:id="458"/>
    </w:p>
    <w:p w14:paraId="38E93F11" w14:textId="77777777" w:rsidR="00B26AF5" w:rsidRPr="00AA63B5" w:rsidRDefault="00B26AF5" w:rsidP="00B26AF5">
      <w:pPr>
        <w:pStyle w:val="Heading4"/>
      </w:pPr>
      <w:bookmarkStart w:id="459" w:name="_Toc175896481"/>
      <w:r>
        <w:t>6.31</w:t>
      </w:r>
      <w:r w:rsidRPr="00042496">
        <w:t>.3</w:t>
      </w:r>
      <w:r>
        <w:t>.1</w:t>
      </w:r>
      <w:r w:rsidRPr="00042496">
        <w:tab/>
      </w:r>
      <w:r>
        <w:t>AF/AS Based Procedure</w:t>
      </w:r>
      <w:bookmarkEnd w:id="459"/>
    </w:p>
    <w:p w14:paraId="67254D5C" w14:textId="77777777" w:rsidR="00B26AF5" w:rsidRPr="00AA63B5" w:rsidRDefault="00B26AF5" w:rsidP="00B26AF5">
      <w:pPr>
        <w:rPr>
          <w:lang w:eastAsia="x-none"/>
        </w:rPr>
      </w:pPr>
      <w:r>
        <w:t>Figure 6.31.3-1 is a procedure that is initiated based on an API invocation from the AF/AS.</w:t>
      </w:r>
    </w:p>
    <w:p w14:paraId="1D15A8A0" w14:textId="77777777" w:rsidR="00B26AF5" w:rsidRPr="00C73406" w:rsidRDefault="004E09DC" w:rsidP="00C73406">
      <w:pPr>
        <w:pStyle w:val="TH"/>
      </w:pPr>
      <w:r w:rsidRPr="00C73406">
        <w:rPr>
          <w:noProof/>
        </w:rPr>
        <w:object w:dxaOrig="13393" w:dyaOrig="11077" w14:anchorId="78B37E4E">
          <v:shape id="_x0000_i1083" type="#_x0000_t75" alt="" style="width:480.9pt;height:399.4pt;mso-width-percent:0;mso-height-percent:0;mso-width-percent:0;mso-height-percent:0" o:ole="">
            <v:imagedata r:id="rId128" o:title=""/>
          </v:shape>
          <o:OLEObject Type="Embed" ProgID="Visio.Drawing.15" ShapeID="_x0000_i1083" DrawAspect="Content" ObjectID="_1786513640" r:id="rId129"/>
        </w:object>
      </w:r>
    </w:p>
    <w:p w14:paraId="62F2D2AC" w14:textId="77777777" w:rsidR="00B26AF5" w:rsidRDefault="00B26AF5" w:rsidP="00B26AF5">
      <w:pPr>
        <w:pStyle w:val="TF"/>
      </w:pPr>
      <w:r>
        <w:t>Figure 6.31.3.1-1: Setting up QoS for Tethered Devices Based on AS/AF API Invocation</w:t>
      </w:r>
    </w:p>
    <w:p w14:paraId="3156FDC2" w14:textId="77777777" w:rsidR="00C73406" w:rsidRDefault="00C73406" w:rsidP="00C73406">
      <w:pPr>
        <w:pStyle w:val="B1"/>
      </w:pPr>
      <w:r>
        <w:t>1.</w:t>
      </w:r>
      <w:r>
        <w:tab/>
        <w:t>The Application in the UE (e.g. the RTC endpoint) sends an SDP message to the AS with information related to delay values associated with traffic that comes from the tethered devices. This message can include the associated delay value and the packet filters that identify the RTP Session or stream that carries traffic from the tethered device. The packet filter includes one or multiple tethered device identifier(s).</w:t>
      </w:r>
    </w:p>
    <w:p w14:paraId="60D6CF8E" w14:textId="77777777" w:rsidR="00C73406" w:rsidRDefault="00C73406" w:rsidP="00C73406">
      <w:pPr>
        <w:pStyle w:val="B1"/>
      </w:pPr>
      <w:r>
        <w:t>2.</w:t>
      </w:r>
      <w:r>
        <w:tab/>
        <w:t>The AS invokes Nnef_AFsessionWithQoS_Create to configure QoS for the flow and provides the packet filter, and considers the delay value when selecting a QoS Reference or QoS Parameters.</w:t>
      </w:r>
    </w:p>
    <w:p w14:paraId="187744AD" w14:textId="77777777" w:rsidR="00C73406" w:rsidRDefault="00C73406" w:rsidP="00C73406">
      <w:pPr>
        <w:pStyle w:val="B1"/>
      </w:pPr>
      <w:r>
        <w:t>3.</w:t>
      </w:r>
      <w:r>
        <w:tab/>
        <w:t>The NEF authorizes the request from the AS.</w:t>
      </w:r>
    </w:p>
    <w:p w14:paraId="35A80412" w14:textId="77777777" w:rsidR="00C73406" w:rsidRDefault="00C73406" w:rsidP="00C73406">
      <w:pPr>
        <w:pStyle w:val="B1"/>
      </w:pPr>
      <w:r>
        <w:t>4.</w:t>
      </w:r>
      <w:r>
        <w:tab/>
        <w:t>The NEF sends the packet filter to the PCF.</w:t>
      </w:r>
    </w:p>
    <w:p w14:paraId="66207E24" w14:textId="77777777" w:rsidR="00C73406" w:rsidRDefault="00C73406" w:rsidP="00C73406">
      <w:pPr>
        <w:pStyle w:val="B1"/>
      </w:pPr>
      <w:r>
        <w:t>5.</w:t>
      </w:r>
      <w:r>
        <w:tab/>
        <w:t>The PCF responds to the NEF.</w:t>
      </w:r>
    </w:p>
    <w:p w14:paraId="6FE79CA9" w14:textId="77777777" w:rsidR="00C73406" w:rsidRDefault="00C73406" w:rsidP="00C73406">
      <w:pPr>
        <w:pStyle w:val="B1"/>
      </w:pPr>
      <w:r>
        <w:t>6.</w:t>
      </w:r>
      <w:r>
        <w:tab/>
        <w:t>The NEF responds to the AS.</w:t>
      </w:r>
    </w:p>
    <w:p w14:paraId="67C91DEE" w14:textId="77777777" w:rsidR="00C73406" w:rsidRDefault="00C73406" w:rsidP="00C73406">
      <w:pPr>
        <w:pStyle w:val="B1"/>
      </w:pPr>
      <w:r>
        <w:lastRenderedPageBreak/>
        <w:t>7.</w:t>
      </w:r>
      <w:r>
        <w:tab/>
        <w:t>The SMF Receives PCC Rules from the PCF. The PCC Rules include the QoS Parameters that are authorized for the service data flows.</w:t>
      </w:r>
    </w:p>
    <w:p w14:paraId="4C9AD25F" w14:textId="77777777" w:rsidR="00C73406" w:rsidRDefault="00C73406" w:rsidP="00C73406">
      <w:pPr>
        <w:pStyle w:val="B1"/>
      </w:pPr>
      <w:r>
        <w:t>8.</w:t>
      </w:r>
      <w:r>
        <w:tab/>
        <w:t>The SMF responds to the PCF.</w:t>
      </w:r>
    </w:p>
    <w:p w14:paraId="19461659" w14:textId="77777777" w:rsidR="00C73406" w:rsidRDefault="00C73406" w:rsidP="00C73406">
      <w:pPr>
        <w:pStyle w:val="B1"/>
      </w:pPr>
      <w:r>
        <w:t>9.</w:t>
      </w:r>
      <w:r>
        <w:tab/>
        <w:t>The SMF sends QoS Rules to the UE. The QoS Rules include the packet filter which is extended with identities of the tethered devices. The UE can use the identities to map uplink traffic from the tethered devices onto the correct QoS Flow.</w:t>
      </w:r>
    </w:p>
    <w:p w14:paraId="476C0858" w14:textId="3603742F" w:rsidR="00C73406" w:rsidRDefault="00C73406" w:rsidP="00C73406">
      <w:r>
        <w:t>After the procedure of Figure 6.31.3.2-1, for UL traffic, UE performs traffic filtering with the received QoS rule(s). UE evaluates UL packets considering the IP/UDP traffic header and also considering the tethered device who provides the traffic to UE.</w:t>
      </w:r>
    </w:p>
    <w:p w14:paraId="4365F90C" w14:textId="406AA0C8" w:rsidR="00C73406" w:rsidRDefault="00C73406" w:rsidP="00C73406">
      <w:pPr>
        <w:pStyle w:val="NO"/>
      </w:pPr>
      <w:r>
        <w:t>NOTE 1:</w:t>
      </w:r>
      <w:r>
        <w:tab/>
        <w:t>How UE gets the tethered device identifier of the tethered devices behind the UE is not in the scope of 3GPP.</w:t>
      </w:r>
    </w:p>
    <w:p w14:paraId="15CB1265" w14:textId="32BBF028" w:rsidR="00C73406" w:rsidRDefault="00C73406" w:rsidP="00C73406">
      <w:pPr>
        <w:pStyle w:val="NO"/>
      </w:pPr>
      <w:r>
        <w:t>NOTE 2:</w:t>
      </w:r>
      <w:r>
        <w:tab/>
        <w:t>How UE measures the delay values associated with traffic that comes from the tethered devices is not in the scope of 3GPP.</w:t>
      </w:r>
    </w:p>
    <w:p w14:paraId="3E003A8B" w14:textId="77777777" w:rsidR="00B26AF5" w:rsidRPr="00822E86" w:rsidRDefault="00B26AF5" w:rsidP="00B26AF5">
      <w:pPr>
        <w:pStyle w:val="Heading3"/>
        <w:rPr>
          <w:rFonts w:eastAsia="DengXian"/>
          <w:lang w:eastAsia="zh-CN"/>
        </w:rPr>
      </w:pPr>
      <w:bookmarkStart w:id="460" w:name="_Toc326248711"/>
      <w:bookmarkStart w:id="461" w:name="_Toc510604409"/>
      <w:bookmarkStart w:id="462" w:name="_Toc92875664"/>
      <w:bookmarkStart w:id="463" w:name="_Toc93070688"/>
      <w:bookmarkStart w:id="464" w:name="_Toc175896482"/>
      <w:r>
        <w:rPr>
          <w:rFonts w:eastAsia="DengXian"/>
        </w:rPr>
        <w:t>6.31</w:t>
      </w:r>
      <w:r w:rsidRPr="00042496">
        <w:rPr>
          <w:rFonts w:eastAsia="DengXian"/>
        </w:rPr>
        <w:t>.4</w:t>
      </w:r>
      <w:r w:rsidRPr="00042496">
        <w:rPr>
          <w:rFonts w:eastAsia="DengXian"/>
        </w:rPr>
        <w:tab/>
      </w:r>
      <w:bookmarkEnd w:id="460"/>
      <w:bookmarkEnd w:id="461"/>
      <w:bookmarkEnd w:id="462"/>
      <w:r w:rsidRPr="00042496">
        <w:rPr>
          <w:rFonts w:eastAsia="DengXian"/>
        </w:rPr>
        <w:t>Impacts on services, entities and interfaces</w:t>
      </w:r>
      <w:bookmarkEnd w:id="463"/>
      <w:bookmarkEnd w:id="464"/>
    </w:p>
    <w:p w14:paraId="29D2B805" w14:textId="77777777" w:rsidR="00B26AF5" w:rsidRDefault="00B26AF5" w:rsidP="00B26AF5">
      <w:pPr>
        <w:pStyle w:val="B1"/>
      </w:pPr>
      <w:r>
        <w:t xml:space="preserve">- </w:t>
      </w:r>
      <w:r>
        <w:tab/>
        <w:t>UE Application:</w:t>
      </w:r>
    </w:p>
    <w:p w14:paraId="13EA6346" w14:textId="77777777" w:rsidR="00B26AF5" w:rsidRPr="000069CD" w:rsidRDefault="00B26AF5" w:rsidP="00B26AF5">
      <w:pPr>
        <w:pStyle w:val="B2"/>
      </w:pPr>
      <w:r w:rsidRPr="000069CD">
        <w:t>-</w:t>
      </w:r>
      <w:r>
        <w:tab/>
      </w:r>
      <w:r w:rsidRPr="000069CD">
        <w:t>Provides delay values</w:t>
      </w:r>
      <w:r>
        <w:t xml:space="preserve"> and device identifiers</w:t>
      </w:r>
      <w:r w:rsidRPr="000069CD">
        <w:t xml:space="preserve"> that are associated with flows that belong to tethered devices to the AS in an SDP message.</w:t>
      </w:r>
    </w:p>
    <w:p w14:paraId="21EF2489" w14:textId="77777777" w:rsidR="00B26AF5" w:rsidRPr="00A94283" w:rsidRDefault="00B26AF5" w:rsidP="00B26AF5">
      <w:pPr>
        <w:pStyle w:val="B1"/>
      </w:pPr>
      <w:r>
        <w:t>-</w:t>
      </w:r>
      <w:r>
        <w:tab/>
      </w:r>
      <w:r w:rsidRPr="00A94283">
        <w:t>A</w:t>
      </w:r>
      <w:r>
        <w:t>S</w:t>
      </w:r>
      <w:r w:rsidRPr="00A94283">
        <w:t>:</w:t>
      </w:r>
    </w:p>
    <w:p w14:paraId="6E5966C5" w14:textId="77777777" w:rsidR="00B26AF5" w:rsidRPr="00FF5C75" w:rsidRDefault="00B26AF5" w:rsidP="00B26AF5">
      <w:pPr>
        <w:pStyle w:val="B2"/>
      </w:pPr>
      <w:r w:rsidRPr="00FF5C75">
        <w:t>-</w:t>
      </w:r>
      <w:r w:rsidRPr="00FF5C75">
        <w:tab/>
        <w:t>Receives the delay values and device identifiers that are associated with flows that belong to tethered devices to the AS in an SDP message.</w:t>
      </w:r>
    </w:p>
    <w:p w14:paraId="76C88CF2" w14:textId="77777777" w:rsidR="00B26AF5" w:rsidRPr="00A94283" w:rsidRDefault="00B26AF5" w:rsidP="00B26AF5">
      <w:pPr>
        <w:pStyle w:val="B1"/>
      </w:pPr>
      <w:r>
        <w:t>-</w:t>
      </w:r>
      <w:r>
        <w:tab/>
        <w:t>PCF</w:t>
      </w:r>
      <w:r w:rsidRPr="00A94283">
        <w:t>:</w:t>
      </w:r>
    </w:p>
    <w:p w14:paraId="06D42A03" w14:textId="77777777" w:rsidR="00B26AF5" w:rsidRPr="00FF5C75" w:rsidRDefault="00B26AF5" w:rsidP="00B26AF5">
      <w:pPr>
        <w:pStyle w:val="B2"/>
      </w:pPr>
      <w:r w:rsidRPr="00FF5C75">
        <w:t>-</w:t>
      </w:r>
      <w:r w:rsidRPr="00FF5C75">
        <w:tab/>
        <w:t>Receives the device identifiers and packet filters from the AF (possibly via the NEF) or from the SMF.</w:t>
      </w:r>
    </w:p>
    <w:p w14:paraId="145C5F94" w14:textId="77777777" w:rsidR="00B26AF5" w:rsidRPr="00FF5C75" w:rsidRDefault="00B26AF5" w:rsidP="00B26AF5">
      <w:pPr>
        <w:pStyle w:val="B2"/>
      </w:pPr>
      <w:r w:rsidRPr="00FF5C75">
        <w:t>-</w:t>
      </w:r>
      <w:r w:rsidRPr="00FF5C75">
        <w:tab/>
      </w:r>
      <w:r>
        <w:t>Generates PCC Rules with Packet Filters that include device identifiers</w:t>
      </w:r>
      <w:r w:rsidRPr="00FF5C75">
        <w:t>.</w:t>
      </w:r>
    </w:p>
    <w:p w14:paraId="36CB63DE" w14:textId="77777777" w:rsidR="00B26AF5" w:rsidRPr="00A94283" w:rsidRDefault="00B26AF5" w:rsidP="00B26AF5">
      <w:pPr>
        <w:pStyle w:val="B1"/>
      </w:pPr>
      <w:r>
        <w:t>-</w:t>
      </w:r>
      <w:r>
        <w:tab/>
        <w:t>SMF</w:t>
      </w:r>
      <w:r w:rsidRPr="00A94283">
        <w:t>:</w:t>
      </w:r>
    </w:p>
    <w:p w14:paraId="33C310D8" w14:textId="77777777" w:rsidR="00B26AF5" w:rsidRDefault="00B26AF5" w:rsidP="00B26AF5">
      <w:pPr>
        <w:pStyle w:val="B2"/>
      </w:pPr>
      <w:r w:rsidRPr="00FF5C75">
        <w:t>-</w:t>
      </w:r>
      <w:r w:rsidRPr="00FF5C75">
        <w:tab/>
      </w:r>
      <w:r>
        <w:t>Receives PCC Rules with Packet Filters that include device identifiers</w:t>
      </w:r>
      <w:r w:rsidRPr="00FF5C75">
        <w:t>.</w:t>
      </w:r>
    </w:p>
    <w:p w14:paraId="5D69F619" w14:textId="77777777" w:rsidR="00B26AF5" w:rsidRDefault="00B26AF5" w:rsidP="00B26AF5">
      <w:pPr>
        <w:pStyle w:val="B2"/>
      </w:pPr>
      <w:r w:rsidRPr="00FF5C75">
        <w:t>-</w:t>
      </w:r>
      <w:r w:rsidRPr="00FF5C75">
        <w:tab/>
      </w:r>
      <w:r>
        <w:t>Generates QoS Rules with Packet Filters that include device identifiers</w:t>
      </w:r>
      <w:r w:rsidRPr="00FF5C75">
        <w:t>.</w:t>
      </w:r>
    </w:p>
    <w:p w14:paraId="45130FCC" w14:textId="77777777" w:rsidR="00B26AF5" w:rsidRPr="00A94283" w:rsidRDefault="00B26AF5" w:rsidP="00B26AF5">
      <w:pPr>
        <w:pStyle w:val="B1"/>
      </w:pPr>
      <w:r>
        <w:t>-</w:t>
      </w:r>
      <w:r>
        <w:tab/>
        <w:t>UE</w:t>
      </w:r>
      <w:r w:rsidRPr="00A94283">
        <w:t>:</w:t>
      </w:r>
    </w:p>
    <w:p w14:paraId="0751E279" w14:textId="77777777" w:rsidR="00B26AF5" w:rsidRDefault="00B26AF5" w:rsidP="00B26AF5">
      <w:pPr>
        <w:pStyle w:val="B2"/>
      </w:pPr>
      <w:r w:rsidRPr="00FF5C75">
        <w:t>-</w:t>
      </w:r>
      <w:r w:rsidRPr="00FF5C75">
        <w:tab/>
      </w:r>
      <w:r>
        <w:t>Receives QoS Rules with Packet Filters that include device identifiers</w:t>
      </w:r>
      <w:r w:rsidRPr="00FF5C75">
        <w:t>.</w:t>
      </w:r>
    </w:p>
    <w:p w14:paraId="6B69FBDE" w14:textId="77777777" w:rsidR="00B26AF5" w:rsidRDefault="00B26AF5" w:rsidP="00B26AF5">
      <w:pPr>
        <w:pStyle w:val="B2"/>
      </w:pPr>
      <w:r w:rsidRPr="00FF5C75">
        <w:t>-</w:t>
      </w:r>
      <w:r w:rsidRPr="00FF5C75">
        <w:tab/>
      </w:r>
      <w:r>
        <w:t>Filters uplink traffic based on the with Packet Filters including device identifiers in the QoS Rules</w:t>
      </w:r>
      <w:r w:rsidRPr="00FF5C75">
        <w:t>.</w:t>
      </w:r>
    </w:p>
    <w:p w14:paraId="1F37E883" w14:textId="77777777" w:rsidR="00C9497B" w:rsidRDefault="00C9497B" w:rsidP="00A91D75">
      <w:pPr>
        <w:pStyle w:val="Heading2"/>
        <w:rPr>
          <w:rFonts w:eastAsia="DengXian"/>
          <w:lang w:val="en-US"/>
        </w:rPr>
      </w:pPr>
      <w:bookmarkStart w:id="465" w:name="_Toc175896483"/>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465"/>
    </w:p>
    <w:p w14:paraId="3EDFADED" w14:textId="77777777" w:rsidR="00C9497B" w:rsidRDefault="00C9497B" w:rsidP="00331EF9">
      <w:pPr>
        <w:pStyle w:val="Heading3"/>
        <w:rPr>
          <w:rFonts w:eastAsia="DengXian"/>
        </w:rPr>
      </w:pPr>
      <w:bookmarkStart w:id="466" w:name="_Toc175896484"/>
      <w:r>
        <w:rPr>
          <w:rFonts w:eastAsia="DengXian"/>
        </w:rPr>
        <w:t>6.32.</w:t>
      </w:r>
      <w:r>
        <w:rPr>
          <w:rFonts w:eastAsia="DengXian" w:hint="eastAsia"/>
        </w:rPr>
        <w:t>1</w:t>
      </w:r>
      <w:r>
        <w:rPr>
          <w:rFonts w:eastAsia="DengXian" w:hint="eastAsia"/>
        </w:rPr>
        <w:tab/>
      </w:r>
      <w:r>
        <w:rPr>
          <w:rFonts w:eastAsia="DengXian"/>
        </w:rPr>
        <w:t>Key Issue mapping</w:t>
      </w:r>
      <w:bookmarkEnd w:id="466"/>
    </w:p>
    <w:p w14:paraId="262029C0" w14:textId="77777777" w:rsidR="00C9497B" w:rsidRPr="00C537DE" w:rsidRDefault="00C9497B" w:rsidP="00331EF9">
      <w:pPr>
        <w:rPr>
          <w:rFonts w:eastAsiaTheme="minorEastAsia"/>
          <w:lang w:val="en-US" w:eastAsia="zh-CN"/>
        </w:rPr>
      </w:pPr>
      <w:r w:rsidRPr="00C537DE">
        <w:rPr>
          <w:rFonts w:eastAsiaTheme="minorEastAsia"/>
          <w:lang w:val="en-US" w:eastAsia="zh-CN"/>
        </w:rPr>
        <w:t>This solution addresses KI#8.</w:t>
      </w:r>
    </w:p>
    <w:p w14:paraId="3AEE7D9F" w14:textId="77777777" w:rsidR="00C9497B" w:rsidRDefault="00C9497B" w:rsidP="00331EF9">
      <w:pPr>
        <w:pStyle w:val="Heading3"/>
        <w:rPr>
          <w:rFonts w:eastAsia="DengXian"/>
        </w:rPr>
      </w:pPr>
      <w:bookmarkStart w:id="467" w:name="_Toc175896485"/>
      <w:r>
        <w:rPr>
          <w:rFonts w:eastAsia="DengXian"/>
        </w:rPr>
        <w:t>6.32.2</w:t>
      </w:r>
      <w:r>
        <w:rPr>
          <w:rFonts w:eastAsia="DengXian" w:hint="eastAsia"/>
        </w:rPr>
        <w:tab/>
      </w:r>
      <w:r w:rsidRPr="00FC2406">
        <w:rPr>
          <w:rFonts w:eastAsia="DengXian" w:hint="eastAsia"/>
        </w:rPr>
        <w:t>Description</w:t>
      </w:r>
      <w:bookmarkEnd w:id="467"/>
    </w:p>
    <w:p w14:paraId="6A56128D" w14:textId="36997889" w:rsidR="00C9497B" w:rsidRDefault="00C9497B" w:rsidP="00331EF9">
      <w:pPr>
        <w:rPr>
          <w:rFonts w:eastAsiaTheme="minorEastAsia"/>
          <w:lang w:val="en-US" w:eastAsia="zh-CN"/>
        </w:rPr>
      </w:pPr>
      <w:r>
        <w:rPr>
          <w:rFonts w:eastAsiaTheme="minorEastAsia"/>
          <w:lang w:val="en-US" w:eastAsia="zh-CN"/>
        </w:rPr>
        <w:t xml:space="preserve">For cloud gaming and XR services, </w:t>
      </w:r>
      <w:r w:rsidRPr="00331EF9">
        <w:rPr>
          <w:rFonts w:eastAsiaTheme="minorEastAsia"/>
        </w:rPr>
        <w:t>tethering</w:t>
      </w:r>
      <w:r>
        <w:rPr>
          <w:rFonts w:eastAsiaTheme="minorEastAsia"/>
          <w:lang w:val="en-US" w:eastAsia="zh-CN"/>
        </w:rPr>
        <w:t xml:space="preserve"> is very important to support the WiFi-capable devices into 5G network as shown in Figure 6.32</w:t>
      </w:r>
      <w:r w:rsidR="00CF5483">
        <w:rPr>
          <w:rFonts w:eastAsiaTheme="minorEastAsia"/>
          <w:lang w:val="en-US" w:eastAsia="zh-CN"/>
        </w:rPr>
        <w:t>.2-</w:t>
      </w:r>
      <w:r>
        <w:rPr>
          <w:rFonts w:eastAsiaTheme="minorEastAsia"/>
          <w:lang w:val="en-US" w:eastAsia="zh-CN"/>
        </w:rPr>
        <w:t>1.</w:t>
      </w:r>
    </w:p>
    <w:p w14:paraId="26BC0E92" w14:textId="4793DDE2" w:rsidR="00C73406" w:rsidRDefault="004E09DC" w:rsidP="00C76F30">
      <w:pPr>
        <w:pStyle w:val="TH"/>
      </w:pPr>
      <w:r>
        <w:rPr>
          <w:noProof/>
        </w:rPr>
        <w:object w:dxaOrig="8537" w:dyaOrig="1897" w14:anchorId="2EBC4F78">
          <v:shape id="_x0000_i1084" type="#_x0000_t75" alt="" style="width:426.55pt;height:93.75pt;mso-width-percent:0;mso-height-percent:0;mso-width-percent:0;mso-height-percent:0" o:ole="">
            <v:imagedata r:id="rId130" o:title=""/>
          </v:shape>
          <o:OLEObject Type="Embed" ProgID="Word.Picture.8" ShapeID="_x0000_i1084" DrawAspect="Content" ObjectID="_1786513641" r:id="rId131"/>
        </w:object>
      </w:r>
    </w:p>
    <w:p w14:paraId="7E27A7B0" w14:textId="30E7C08A" w:rsidR="00C9497B" w:rsidRDefault="00C9497B" w:rsidP="00331EF9">
      <w:pPr>
        <w:pStyle w:val="TF"/>
        <w:rPr>
          <w:rFonts w:eastAsiaTheme="minorEastAsia"/>
          <w:lang w:val="en-US" w:eastAsia="zh-CN"/>
        </w:rPr>
      </w:pPr>
      <w:r>
        <w:rPr>
          <w:rFonts w:eastAsiaTheme="minorEastAsia" w:hint="eastAsia"/>
          <w:lang w:val="en-US" w:eastAsia="zh-CN"/>
        </w:rPr>
        <w:t>F</w:t>
      </w:r>
      <w:r>
        <w:rPr>
          <w:rFonts w:eastAsiaTheme="minorEastAsia"/>
          <w:lang w:val="en-US" w:eastAsia="zh-CN"/>
        </w:rPr>
        <w:t>igure 6.32</w:t>
      </w:r>
      <w:r w:rsidR="00CF5483">
        <w:rPr>
          <w:rFonts w:eastAsiaTheme="minorEastAsia"/>
          <w:lang w:val="en-US" w:eastAsia="zh-CN"/>
        </w:rPr>
        <w:t>.2-1</w:t>
      </w:r>
      <w:r>
        <w:rPr>
          <w:rFonts w:eastAsiaTheme="minorEastAsia"/>
          <w:lang w:val="en-US" w:eastAsia="zh-CN"/>
        </w:rPr>
        <w:t xml:space="preserve"> Scenario of Tethering for XR and Media Services</w:t>
      </w:r>
    </w:p>
    <w:p w14:paraId="79479CF7" w14:textId="77777777" w:rsidR="00C73406" w:rsidRDefault="00C73406" w:rsidP="00C73406">
      <w:pPr>
        <w:rPr>
          <w:lang w:val="en-US"/>
        </w:rPr>
      </w:pPr>
      <w:r>
        <w:rPr>
          <w:lang w:val="en-US"/>
        </w:rPr>
        <w:t>In this scenario, the tethering UE establish PDU session toward UPF using the NG-RAN and 5GC resources for both uplink and downlink directions.</w:t>
      </w:r>
    </w:p>
    <w:p w14:paraId="0BE76D76" w14:textId="6F5CDA3A" w:rsidR="00C73406" w:rsidRDefault="00C73406" w:rsidP="00C73406">
      <w:pPr>
        <w:rPr>
          <w:lang w:val="en-US"/>
        </w:rPr>
      </w:pPr>
      <w:r>
        <w:rPr>
          <w:lang w:val="en-US"/>
        </w:rPr>
        <w:t xml:space="preserve">In order to support the tethering scenario for non-5G capable XRM devices, this solution proposes to reuse the N5CW access mechanism which has been specified in </w:t>
      </w:r>
      <w:r w:rsidR="00133E9D">
        <w:rPr>
          <w:lang w:val="en-US"/>
        </w:rPr>
        <w:t>clause </w:t>
      </w:r>
      <w:r>
        <w:rPr>
          <w:lang w:val="en-US"/>
        </w:rPr>
        <w:t xml:space="preserve">4.2.8.5 of </w:t>
      </w:r>
      <w:r w:rsidR="00E87EFC">
        <w:rPr>
          <w:lang w:val="en-US"/>
        </w:rPr>
        <w:t>TS 23.501 [</w:t>
      </w:r>
      <w:r>
        <w:rPr>
          <w:lang w:val="en-US"/>
        </w:rPr>
        <w:t xml:space="preserve">2]. In </w:t>
      </w:r>
      <w:r w:rsidR="00133E9D">
        <w:rPr>
          <w:lang w:val="en-US"/>
        </w:rPr>
        <w:t>c</w:t>
      </w:r>
      <w:r>
        <w:rPr>
          <w:lang w:val="en-US"/>
        </w:rPr>
        <w:t xml:space="preserve">lause 4.2.8.5 of </w:t>
      </w:r>
      <w:r w:rsidR="00E87EFC">
        <w:rPr>
          <w:lang w:val="en-US"/>
        </w:rPr>
        <w:t>TS 23.501 [</w:t>
      </w:r>
      <w:r>
        <w:rPr>
          <w:lang w:val="en-US"/>
        </w:rPr>
        <w:t>2], access to 5GC from devices that do not support 5GC NAS over WLAN access has been specified as shown in Figure below.</w:t>
      </w:r>
    </w:p>
    <w:p w14:paraId="3C3734CC" w14:textId="77777777" w:rsidR="00C9497B" w:rsidRDefault="004E09DC" w:rsidP="00C9497B">
      <w:pPr>
        <w:pStyle w:val="TH"/>
      </w:pPr>
      <w:r>
        <w:rPr>
          <w:noProof/>
        </w:rPr>
        <w:object w:dxaOrig="8378" w:dyaOrig="4189" w14:anchorId="7CD18BA2">
          <v:shape id="_x0000_i1085" type="#_x0000_t75" alt="" style="width:419.75pt;height:207.85pt;mso-width-percent:0;mso-height-percent:0;mso-width-percent:0;mso-height-percent:0" o:ole="">
            <v:imagedata r:id="rId132" o:title=""/>
          </v:shape>
          <o:OLEObject Type="Embed" ProgID="Visio.Drawing.11" ShapeID="_x0000_i1085" DrawAspect="Content" ObjectID="_1786513642" r:id="rId133"/>
        </w:object>
      </w:r>
    </w:p>
    <w:p w14:paraId="2CF13B45" w14:textId="3561D482" w:rsidR="00C9497B" w:rsidRDefault="00C9497B" w:rsidP="00C9497B">
      <w:pPr>
        <w:pStyle w:val="TF"/>
        <w:rPr>
          <w:rFonts w:ascii="Times New Roman" w:hAnsi="Times New Roman"/>
          <w:lang w:val="en-US"/>
        </w:rPr>
      </w:pPr>
      <w:r w:rsidRPr="00D6448E">
        <w:rPr>
          <w:lang w:val="en-US"/>
        </w:rPr>
        <w:t xml:space="preserve">Figure </w:t>
      </w:r>
      <w:r>
        <w:rPr>
          <w:lang w:val="en-US"/>
        </w:rPr>
        <w:t>6.32</w:t>
      </w:r>
      <w:r w:rsidR="00CF5483">
        <w:rPr>
          <w:lang w:val="en-US"/>
        </w:rPr>
        <w:t>.</w:t>
      </w:r>
      <w:r>
        <w:rPr>
          <w:lang w:val="en-US"/>
        </w:rPr>
        <w:t>2</w:t>
      </w:r>
      <w:r w:rsidR="00CF5483">
        <w:rPr>
          <w:lang w:val="en-US"/>
        </w:rPr>
        <w:t>-2</w:t>
      </w:r>
      <w:r w:rsidRPr="00D6448E">
        <w:rPr>
          <w:lang w:val="en-US"/>
        </w:rPr>
        <w:t>: Non-roaming and LBO Roaming Architecture for supporting 5GC access from N5CW devices</w:t>
      </w:r>
      <w:r>
        <w:rPr>
          <w:lang w:val="en-US"/>
        </w:rPr>
        <w:t xml:space="preserve"> (cited from TS</w:t>
      </w:r>
      <w:r w:rsidR="00133E9D">
        <w:rPr>
          <w:lang w:val="en-US"/>
        </w:rPr>
        <w:t> </w:t>
      </w:r>
      <w:r>
        <w:rPr>
          <w:lang w:val="en-US"/>
        </w:rPr>
        <w:t>23.501</w:t>
      </w:r>
      <w:r w:rsidR="00EA4880">
        <w:rPr>
          <w:lang w:val="en-US"/>
        </w:rPr>
        <w:t> [2]</w:t>
      </w:r>
      <w:r>
        <w:rPr>
          <w:lang w:val="en-US"/>
        </w:rPr>
        <w:t>)</w:t>
      </w:r>
    </w:p>
    <w:p w14:paraId="3D7B92A5" w14:textId="77777777" w:rsidR="00C9497B" w:rsidRDefault="00C9497B" w:rsidP="00331EF9">
      <w:pPr>
        <w:pStyle w:val="Heading3"/>
        <w:rPr>
          <w:rFonts w:eastAsia="DengXian"/>
        </w:rPr>
      </w:pPr>
      <w:bookmarkStart w:id="468" w:name="_Toc175896486"/>
      <w:r>
        <w:rPr>
          <w:rFonts w:eastAsia="DengXian"/>
        </w:rPr>
        <w:t>6.32.3</w:t>
      </w:r>
      <w:r>
        <w:rPr>
          <w:rFonts w:eastAsia="DengXian" w:hint="eastAsia"/>
        </w:rPr>
        <w:tab/>
      </w:r>
      <w:r>
        <w:rPr>
          <w:rFonts w:eastAsia="DengXian"/>
        </w:rPr>
        <w:t>Proposed architecture reusing N5CW access</w:t>
      </w:r>
      <w:bookmarkEnd w:id="468"/>
    </w:p>
    <w:p w14:paraId="48B58FD8" w14:textId="79141977" w:rsidR="00C9497B" w:rsidRPr="00EA4880" w:rsidRDefault="00EA4880" w:rsidP="00331EF9">
      <w:pPr>
        <w:rPr>
          <w:rFonts w:eastAsiaTheme="minorEastAsia"/>
        </w:rPr>
      </w:pPr>
      <w:r>
        <w:rPr>
          <w:rFonts w:eastAsiaTheme="minorEastAsia"/>
        </w:rPr>
        <w:t xml:space="preserve">This solution intends to reuse and extend the existing architecture specified in </w:t>
      </w:r>
      <w:r w:rsidR="00E87EFC">
        <w:rPr>
          <w:rFonts w:eastAsiaTheme="minorEastAsia"/>
        </w:rPr>
        <w:t>TS 23.501 [</w:t>
      </w:r>
      <w:r>
        <w:rPr>
          <w:rFonts w:eastAsiaTheme="minorEastAsia"/>
        </w:rPr>
        <w:t>2] as shown with the following functional assumptions as shown in Figure 6.32.3-1. The major impacts is that the tethering UE needs to implement the TWAP and TWIF function which has already been specified.</w:t>
      </w:r>
    </w:p>
    <w:bookmarkStart w:id="469" w:name="_MON_1775628255"/>
    <w:bookmarkEnd w:id="469"/>
    <w:p w14:paraId="19B914AA" w14:textId="70E6233E" w:rsidR="00EA4880" w:rsidRDefault="004E09DC" w:rsidP="00EA4880">
      <w:pPr>
        <w:pStyle w:val="TH"/>
      </w:pPr>
      <w:r>
        <w:rPr>
          <w:noProof/>
        </w:rPr>
        <w:object w:dxaOrig="9645" w:dyaOrig="2206" w14:anchorId="6CE389CC">
          <v:shape id="_x0000_i1086" type="#_x0000_t75" alt="" style="width:479.55pt;height:110.05pt;mso-width-percent:0;mso-height-percent:0;mso-width-percent:0;mso-height-percent:0" o:ole="">
            <v:imagedata r:id="rId134" o:title=""/>
          </v:shape>
          <o:OLEObject Type="Embed" ProgID="Word.Picture.8" ShapeID="_x0000_i1086" DrawAspect="Content" ObjectID="_1786513643" r:id="rId135"/>
        </w:object>
      </w:r>
    </w:p>
    <w:p w14:paraId="02F9273F" w14:textId="730F5A51" w:rsidR="00C9497B" w:rsidRDefault="00C9497B" w:rsidP="00C9497B">
      <w:pPr>
        <w:pStyle w:val="TF"/>
        <w:rPr>
          <w:lang w:val="en-US" w:eastAsia="zh-CN"/>
        </w:rPr>
      </w:pPr>
      <w:r>
        <w:rPr>
          <w:lang w:val="en-US" w:eastAsia="zh-CN"/>
        </w:rPr>
        <w:t>Figure 6.32</w:t>
      </w:r>
      <w:r w:rsidR="00CF5483">
        <w:rPr>
          <w:lang w:val="en-US" w:eastAsia="zh-CN"/>
        </w:rPr>
        <w:t>.</w:t>
      </w:r>
      <w:r>
        <w:rPr>
          <w:lang w:val="en-US" w:eastAsia="zh-CN"/>
        </w:rPr>
        <w:t>3</w:t>
      </w:r>
      <w:r w:rsidR="00CF5483">
        <w:rPr>
          <w:lang w:val="en-US" w:eastAsia="zh-CN"/>
        </w:rPr>
        <w:t>-1</w:t>
      </w:r>
      <w:r w:rsidR="00EA4880">
        <w:rPr>
          <w:lang w:val="en-US" w:eastAsia="zh-CN"/>
        </w:rPr>
        <w:t>:</w:t>
      </w:r>
      <w:r>
        <w:rPr>
          <w:lang w:val="en-US" w:eastAsia="zh-CN"/>
        </w:rPr>
        <w:t xml:space="preserve"> Proposed architecture reusing N5CW access</w:t>
      </w:r>
    </w:p>
    <w:p w14:paraId="2B634ADE" w14:textId="24BACB26" w:rsidR="00C9497B" w:rsidRDefault="00C9497B" w:rsidP="00331EF9">
      <w:pPr>
        <w:rPr>
          <w:rFonts w:eastAsiaTheme="minorEastAsia"/>
          <w:lang w:val="en-US" w:eastAsia="zh-CN"/>
        </w:rPr>
      </w:pPr>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r w:rsidR="00CF5483">
        <w:rPr>
          <w:rFonts w:eastAsiaTheme="minorEastAsia"/>
          <w:lang w:val="en-US" w:eastAsia="zh-CN"/>
        </w:rPr>
        <w:t>.</w:t>
      </w:r>
      <w:r>
        <w:rPr>
          <w:rFonts w:eastAsiaTheme="minorEastAsia"/>
          <w:lang w:val="en-US" w:eastAsia="zh-CN"/>
        </w:rPr>
        <w:t>3</w:t>
      </w:r>
      <w:r w:rsidR="00CF5483">
        <w:rPr>
          <w:rFonts w:eastAsiaTheme="minorEastAsia"/>
          <w:lang w:val="en-US" w:eastAsia="zh-CN"/>
        </w:rPr>
        <w:t>-1</w:t>
      </w:r>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331EF9">
        <w:rPr>
          <w:rFonts w:eastAsiaTheme="minorEastAsia"/>
        </w:rPr>
        <w:t>assumptions</w:t>
      </w:r>
      <w:r>
        <w:rPr>
          <w:rFonts w:eastAsiaTheme="minorEastAsia"/>
          <w:lang w:val="en-US" w:eastAsia="zh-CN"/>
        </w:rPr>
        <w:t xml:space="preserve"> related to XRM traffic handling of the proposed solution are listed as follows:</w:t>
      </w:r>
    </w:p>
    <w:p w14:paraId="47120EB3" w14:textId="77777777" w:rsidR="00EA4880" w:rsidRDefault="00EA4880" w:rsidP="00EA4880">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Tether UE support authentication and make its WLAN access trusted by 5GC</w:t>
      </w:r>
    </w:p>
    <w:p w14:paraId="6FB3CF8B"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Reuse TWAP solution to support tethering e.g. on IP address allocation</w:t>
      </w:r>
    </w:p>
    <w:p w14:paraId="56CCA406"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Yw interface becomes proprietary within Tether UE and N1 interface is terminated by TWIF within the tethering UE</w:t>
      </w:r>
    </w:p>
    <w:p w14:paraId="1313410F" w14:textId="49C58AA4"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XRM traffic of XRM N5CW device from Yt</w:t>
      </w:r>
      <w:r w:rsidR="005F57F9">
        <w:rPr>
          <w:rFonts w:eastAsiaTheme="minorEastAsia"/>
          <w:lang w:val="en-US" w:eastAsia="zh-CN"/>
        </w:rPr>
        <w:t>'</w:t>
      </w:r>
      <w:r>
        <w:rPr>
          <w:rFonts w:eastAsiaTheme="minorEastAsia"/>
          <w:lang w:val="en-US" w:eastAsia="zh-CN"/>
        </w:rPr>
        <w:t xml:space="preserve"> interface is mapped to QoS flow of PDU session, Mapping of QoS parameters in Yt</w:t>
      </w:r>
      <w:r w:rsidR="005F57F9">
        <w:rPr>
          <w:rFonts w:eastAsiaTheme="minorEastAsia"/>
          <w:lang w:val="en-US" w:eastAsia="zh-CN"/>
        </w:rPr>
        <w:t>'</w:t>
      </w:r>
      <w:r>
        <w:rPr>
          <w:rFonts w:eastAsiaTheme="minorEastAsia"/>
          <w:lang w:val="en-US" w:eastAsia="zh-CN"/>
        </w:rPr>
        <w:t xml:space="preserve"> interface to Uu interface are carried out by the tethering UE e.g. by reusing the TWAP and TWIF functional modules.</w:t>
      </w:r>
    </w:p>
    <w:p w14:paraId="6CD9B4D9"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Uplink XRM traffic from N5CW device are identified by the TWAP/TWIF function within the UE, the tethered XRM traffic can be differentiated from the other non-tethered traffic between the UE and AF/AS. The tether XRM traffic can share the PDU session with non-tethered XRM traffic and use different QoS flows or it may use another PDU session when needed.</w:t>
      </w:r>
    </w:p>
    <w:p w14:paraId="0A579558" w14:textId="78F7012B" w:rsidR="00C9497B" w:rsidRDefault="00C9497B" w:rsidP="00331EF9">
      <w:pPr>
        <w:pStyle w:val="Heading3"/>
        <w:rPr>
          <w:rFonts w:eastAsia="DengXian"/>
          <w:lang w:val="en-US"/>
        </w:rPr>
      </w:pPr>
      <w:bookmarkStart w:id="470" w:name="_Toc175896487"/>
      <w:r>
        <w:rPr>
          <w:rFonts w:eastAsia="DengXian"/>
          <w:lang w:val="en-US"/>
        </w:rPr>
        <w:t>6.32.</w:t>
      </w:r>
      <w:r w:rsidR="00CF5483">
        <w:rPr>
          <w:rFonts w:eastAsia="DengXian"/>
          <w:lang w:val="en-US"/>
        </w:rPr>
        <w:t>4</w:t>
      </w:r>
      <w:r>
        <w:rPr>
          <w:rFonts w:eastAsia="DengXian"/>
          <w:lang w:val="en-US"/>
        </w:rPr>
        <w:tab/>
        <w:t>Procedures</w:t>
      </w:r>
      <w:bookmarkEnd w:id="470"/>
    </w:p>
    <w:bookmarkStart w:id="471" w:name="_MON_1775628327"/>
    <w:bookmarkEnd w:id="471"/>
    <w:p w14:paraId="5EE66922" w14:textId="1EC89076" w:rsidR="00EA4880" w:rsidRDefault="004E09DC" w:rsidP="00EA4880">
      <w:pPr>
        <w:pStyle w:val="TH"/>
      </w:pPr>
      <w:r>
        <w:rPr>
          <w:noProof/>
        </w:rPr>
        <w:object w:dxaOrig="9761" w:dyaOrig="5215" w14:anchorId="390D9FDE">
          <v:shape id="_x0000_i1087" type="#_x0000_t75" alt="" style="width:480.25pt;height:258.1pt;mso-width-percent:0;mso-height-percent:0;mso-width-percent:0;mso-height-percent:0" o:ole="">
            <v:imagedata r:id="rId136" o:title=""/>
          </v:shape>
          <o:OLEObject Type="Embed" ProgID="Word.Picture.8" ShapeID="_x0000_i1087" DrawAspect="Content" ObjectID="_1786513644" r:id="rId137"/>
        </w:object>
      </w:r>
    </w:p>
    <w:p w14:paraId="40E7C4F7" w14:textId="540CAC2A" w:rsidR="00C9497B" w:rsidRPr="00D6448E" w:rsidRDefault="00C9497B" w:rsidP="00C9497B">
      <w:pPr>
        <w:pStyle w:val="TF"/>
        <w:rPr>
          <w:lang w:val="en-US" w:eastAsia="zh-CN"/>
        </w:rPr>
      </w:pPr>
      <w:r w:rsidRPr="00D6448E">
        <w:rPr>
          <w:rFonts w:hint="eastAsia"/>
          <w:lang w:val="en-US" w:eastAsia="zh-CN"/>
        </w:rPr>
        <w:t>F</w:t>
      </w:r>
      <w:r w:rsidRPr="00D6448E">
        <w:rPr>
          <w:lang w:val="en-US" w:eastAsia="zh-CN"/>
        </w:rPr>
        <w:t xml:space="preserve">igure </w:t>
      </w:r>
      <w:r>
        <w:rPr>
          <w:lang w:val="en-US" w:eastAsia="zh-CN"/>
        </w:rPr>
        <w:t>6.32</w:t>
      </w:r>
      <w:r w:rsidR="00CF5483">
        <w:rPr>
          <w:lang w:val="en-US" w:eastAsia="zh-CN"/>
        </w:rPr>
        <w:t>.</w:t>
      </w:r>
      <w:r>
        <w:rPr>
          <w:lang w:val="en-US" w:eastAsia="zh-CN"/>
        </w:rPr>
        <w:t>4</w:t>
      </w:r>
      <w:r w:rsidR="00CF5483">
        <w:rPr>
          <w:lang w:val="en-US" w:eastAsia="zh-CN"/>
        </w:rPr>
        <w:t>-1</w:t>
      </w:r>
      <w:r w:rsidR="00EA4880">
        <w:rPr>
          <w:lang w:val="en-US" w:eastAsia="zh-CN"/>
        </w:rPr>
        <w:t>:</w:t>
      </w:r>
      <w:r w:rsidRPr="00D6448E">
        <w:rPr>
          <w:lang w:val="en-US" w:eastAsia="zh-CN"/>
        </w:rPr>
        <w:t xml:space="preserve"> </w:t>
      </w:r>
      <w:r w:rsidRPr="00D6448E">
        <w:rPr>
          <w:rFonts w:hint="eastAsia"/>
          <w:lang w:val="en-US" w:eastAsia="zh-CN"/>
        </w:rPr>
        <w:t>P</w:t>
      </w:r>
      <w:r w:rsidRPr="00D6448E">
        <w:rPr>
          <w:lang w:val="en-US" w:eastAsia="zh-CN"/>
        </w:rPr>
        <w:t>rocedure of Tethering for XR and Media Services reusing trusted WLAN access</w:t>
      </w:r>
    </w:p>
    <w:p w14:paraId="167BFC11" w14:textId="3BCC8F17" w:rsidR="00C9497B" w:rsidRPr="00331EF9" w:rsidRDefault="00820111" w:rsidP="00331EF9">
      <w:pPr>
        <w:pStyle w:val="B1"/>
        <w:rPr>
          <w:rFonts w:eastAsiaTheme="minorEastAsia"/>
        </w:rPr>
      </w:pPr>
      <w:r w:rsidRPr="00820111">
        <w:rPr>
          <w:rFonts w:eastAsiaTheme="minorEastAsia"/>
          <w:lang w:eastAsia="zh-CN"/>
        </w:rPr>
        <w:t>0.</w:t>
      </w:r>
      <w:r w:rsidRPr="00331EF9">
        <w:rPr>
          <w:rFonts w:eastAsiaTheme="minorEastAsia"/>
        </w:rPr>
        <w:tab/>
      </w:r>
      <w:r w:rsidR="00C9497B" w:rsidRPr="00331EF9">
        <w:rPr>
          <w:rFonts w:eastAsiaTheme="minorEastAsia"/>
        </w:rPr>
        <w:t>Tethering UE is pre-configured to be able to provide trusted WLAN access to XRM device</w:t>
      </w:r>
      <w:r w:rsidR="00EA4880">
        <w:rPr>
          <w:rFonts w:eastAsiaTheme="minorEastAsia"/>
        </w:rPr>
        <w:t>.</w:t>
      </w:r>
    </w:p>
    <w:p w14:paraId="2D81E4D4" w14:textId="1A53437C" w:rsidR="00C9497B" w:rsidRPr="00331EF9" w:rsidRDefault="00820111" w:rsidP="00331EF9">
      <w:pPr>
        <w:pStyle w:val="B1"/>
        <w:rPr>
          <w:rFonts w:eastAsiaTheme="minorEastAsia"/>
        </w:rPr>
      </w:pPr>
      <w:r>
        <w:rPr>
          <w:rFonts w:eastAsiaTheme="minorEastAsia"/>
        </w:rPr>
        <w:t>1.</w:t>
      </w:r>
      <w:r>
        <w:rPr>
          <w:rFonts w:eastAsiaTheme="minorEastAsia"/>
        </w:rPr>
        <w:tab/>
      </w:r>
      <w:r w:rsidR="00C9497B" w:rsidRPr="00331EF9">
        <w:rPr>
          <w:rFonts w:eastAsiaTheme="minorEastAsia"/>
        </w:rPr>
        <w:t>Tethering UE switches on its hotspot</w:t>
      </w:r>
      <w:r w:rsidR="00EA4880">
        <w:rPr>
          <w:rFonts w:eastAsiaTheme="minorEastAsia"/>
        </w:rPr>
        <w:t>.</w:t>
      </w:r>
    </w:p>
    <w:p w14:paraId="6B346BE2" w14:textId="6ADDA371" w:rsidR="00C9497B" w:rsidRPr="00331EF9" w:rsidRDefault="00820111" w:rsidP="00331EF9">
      <w:pPr>
        <w:pStyle w:val="B1"/>
        <w:rPr>
          <w:rFonts w:eastAsiaTheme="minorEastAsia"/>
        </w:rPr>
      </w:pPr>
      <w:r>
        <w:rPr>
          <w:rFonts w:eastAsiaTheme="minorEastAsia"/>
        </w:rPr>
        <w:t>2.</w:t>
      </w:r>
      <w:r>
        <w:rPr>
          <w:rFonts w:eastAsiaTheme="minorEastAsia"/>
        </w:rPr>
        <w:tab/>
      </w:r>
      <w:r w:rsidR="00C9497B" w:rsidRPr="00331EF9">
        <w:rPr>
          <w:rFonts w:eastAsiaTheme="minorEastAsia"/>
        </w:rPr>
        <w:t>Tethering UE carries out authentication and authorization with 5GC NF, and the hotspot WLAN access becomes trusted</w:t>
      </w:r>
      <w:r w:rsidR="00EA4880">
        <w:rPr>
          <w:rFonts w:eastAsiaTheme="minorEastAsia"/>
        </w:rPr>
        <w:t>.</w:t>
      </w:r>
    </w:p>
    <w:p w14:paraId="551BB942" w14:textId="11BF1C65" w:rsidR="00C9497B" w:rsidRPr="00331EF9" w:rsidRDefault="00820111" w:rsidP="00331EF9">
      <w:pPr>
        <w:pStyle w:val="B1"/>
        <w:rPr>
          <w:rFonts w:eastAsiaTheme="minorEastAsia"/>
        </w:rPr>
      </w:pPr>
      <w:r>
        <w:rPr>
          <w:rFonts w:eastAsiaTheme="minorEastAsia"/>
        </w:rPr>
        <w:t>3.</w:t>
      </w:r>
      <w:r>
        <w:rPr>
          <w:rFonts w:eastAsiaTheme="minorEastAsia"/>
        </w:rPr>
        <w:tab/>
      </w:r>
      <w:r w:rsidR="00C9497B" w:rsidRPr="00331EF9">
        <w:rPr>
          <w:rFonts w:eastAsiaTheme="minorEastAsia"/>
        </w:rPr>
        <w:t>Tether UE initialize the TWAP and TWIF functions</w:t>
      </w:r>
      <w:r w:rsidR="00EA4880">
        <w:rPr>
          <w:rFonts w:eastAsiaTheme="minorEastAsia"/>
        </w:rPr>
        <w:t>.</w:t>
      </w:r>
    </w:p>
    <w:p w14:paraId="239EF212" w14:textId="7876F5DD" w:rsidR="00C9497B" w:rsidRPr="00331EF9" w:rsidRDefault="00820111" w:rsidP="00331EF9">
      <w:pPr>
        <w:pStyle w:val="B1"/>
        <w:rPr>
          <w:rFonts w:eastAsiaTheme="minorEastAsia"/>
        </w:rPr>
      </w:pPr>
      <w:r>
        <w:rPr>
          <w:rFonts w:eastAsiaTheme="minorEastAsia"/>
        </w:rPr>
        <w:t>4.</w:t>
      </w:r>
      <w:r>
        <w:rPr>
          <w:rFonts w:eastAsiaTheme="minorEastAsia"/>
        </w:rPr>
        <w:tab/>
      </w:r>
      <w:r w:rsidR="00C9497B" w:rsidRPr="00331EF9">
        <w:rPr>
          <w:rFonts w:eastAsiaTheme="minorEastAsia"/>
        </w:rPr>
        <w:t>XRM device get IP address from Tether UE</w:t>
      </w:r>
      <w:r w:rsidR="00EA4880">
        <w:rPr>
          <w:rFonts w:eastAsiaTheme="minorEastAsia"/>
        </w:rPr>
        <w:t>.</w:t>
      </w:r>
    </w:p>
    <w:p w14:paraId="23B94EE5" w14:textId="54F7C2C9" w:rsidR="00C9497B" w:rsidRPr="00331EF9" w:rsidRDefault="00820111" w:rsidP="00331EF9">
      <w:pPr>
        <w:pStyle w:val="B1"/>
        <w:rPr>
          <w:rFonts w:eastAsiaTheme="minorEastAsia"/>
        </w:rPr>
      </w:pPr>
      <w:r>
        <w:rPr>
          <w:rFonts w:eastAsiaTheme="minorEastAsia"/>
        </w:rPr>
        <w:t>5.</w:t>
      </w:r>
      <w:r>
        <w:rPr>
          <w:rFonts w:eastAsiaTheme="minorEastAsia"/>
        </w:rPr>
        <w:tab/>
      </w:r>
      <w:r w:rsidR="00C9497B" w:rsidRPr="00331EF9">
        <w:rPr>
          <w:rFonts w:eastAsiaTheme="minorEastAsia"/>
        </w:rPr>
        <w:t>Tether UE establish PDU session to serve the XRM traffic in both uplink and downlink</w:t>
      </w:r>
      <w:r w:rsidR="00EA4880">
        <w:rPr>
          <w:rFonts w:eastAsiaTheme="minorEastAsia"/>
        </w:rPr>
        <w:t>.</w:t>
      </w:r>
    </w:p>
    <w:p w14:paraId="17145D11" w14:textId="0B741959" w:rsidR="00C9497B" w:rsidRPr="00331EF9" w:rsidRDefault="00820111" w:rsidP="00331EF9">
      <w:pPr>
        <w:pStyle w:val="B1"/>
        <w:rPr>
          <w:rFonts w:eastAsiaTheme="minorEastAsia"/>
        </w:rPr>
      </w:pPr>
      <w:r>
        <w:rPr>
          <w:rFonts w:eastAsiaTheme="minorEastAsia"/>
        </w:rPr>
        <w:t>6.</w:t>
      </w:r>
      <w:r>
        <w:rPr>
          <w:rFonts w:eastAsiaTheme="minorEastAsia"/>
        </w:rPr>
        <w:tab/>
      </w:r>
      <w:r w:rsidR="00C9497B" w:rsidRPr="00331EF9">
        <w:rPr>
          <w:rFonts w:eastAsiaTheme="minorEastAsia"/>
        </w:rPr>
        <w:t>E2E XRM service provisioning with PDU set QoS handling supported, tethering UE need to support NAT function and IP address allocation for the N5CW devices which support XRM services, QoS mapping between N5CW access and 5GS QoS flow is supported by the tethering UE</w:t>
      </w:r>
      <w:r w:rsidR="00EA4880">
        <w:rPr>
          <w:rFonts w:eastAsiaTheme="minorEastAsia"/>
        </w:rPr>
        <w:t>.</w:t>
      </w:r>
    </w:p>
    <w:p w14:paraId="03431FA9" w14:textId="25F963B8" w:rsidR="00C9497B" w:rsidRDefault="00C9497B" w:rsidP="00331EF9">
      <w:pPr>
        <w:pStyle w:val="Heading3"/>
        <w:rPr>
          <w:rFonts w:eastAsia="DengXian"/>
          <w:lang w:eastAsia="zh-CN"/>
        </w:rPr>
      </w:pPr>
      <w:bookmarkStart w:id="472" w:name="_Toc175896488"/>
      <w:r>
        <w:rPr>
          <w:rFonts w:eastAsia="DengXian"/>
          <w:lang w:eastAsia="zh-CN"/>
        </w:rPr>
        <w:lastRenderedPageBreak/>
        <w:t>6.32.</w:t>
      </w:r>
      <w:r w:rsidR="00CF5483">
        <w:rPr>
          <w:rFonts w:eastAsia="DengXian"/>
          <w:lang w:eastAsia="zh-CN"/>
        </w:rPr>
        <w:t>5</w:t>
      </w:r>
      <w:r>
        <w:rPr>
          <w:rFonts w:eastAsia="DengXian"/>
          <w:lang w:eastAsia="zh-CN"/>
        </w:rPr>
        <w:tab/>
      </w:r>
      <w:r>
        <w:rPr>
          <w:rFonts w:eastAsia="DengXian"/>
        </w:rPr>
        <w:t>Impacts on services, entities and interfaces</w:t>
      </w:r>
      <w:bookmarkEnd w:id="472"/>
    </w:p>
    <w:p w14:paraId="412238A3" w14:textId="73830D0E" w:rsidR="00C9497B" w:rsidRPr="00EA4880" w:rsidRDefault="00C9497B" w:rsidP="00EA4880">
      <w:pPr>
        <w:rPr>
          <w:rFonts w:eastAsiaTheme="minorEastAsia"/>
          <w:b/>
          <w:bCs/>
        </w:rPr>
      </w:pPr>
      <w:r w:rsidRPr="00EA4880">
        <w:rPr>
          <w:rFonts w:eastAsiaTheme="minorEastAsia"/>
          <w:b/>
          <w:bCs/>
          <w:lang w:eastAsia="zh-CN"/>
        </w:rPr>
        <w:t>Tethering UE</w:t>
      </w:r>
      <w:r w:rsidR="00820111" w:rsidRPr="00EA4880">
        <w:rPr>
          <w:rFonts w:eastAsiaTheme="minorEastAsia"/>
          <w:b/>
          <w:bCs/>
          <w:lang w:eastAsia="zh-CN"/>
        </w:rPr>
        <w:t xml:space="preserve"> </w:t>
      </w:r>
      <w:r w:rsidRPr="00EA4880">
        <w:rPr>
          <w:rFonts w:eastAsiaTheme="minorEastAsia"/>
          <w:b/>
          <w:bCs/>
          <w:lang w:val="en-US" w:eastAsia="zh-CN"/>
        </w:rPr>
        <w:t>(includes SIM)</w:t>
      </w:r>
      <w:r w:rsidRPr="00EA4880">
        <w:rPr>
          <w:rFonts w:eastAsiaTheme="minorEastAsia"/>
          <w:b/>
          <w:bCs/>
          <w:lang w:eastAsia="zh-CN"/>
        </w:rPr>
        <w:t>:</w:t>
      </w:r>
    </w:p>
    <w:p w14:paraId="58E39F6E" w14:textId="4F4EF4FF" w:rsidR="00C9497B" w:rsidRPr="00EA4880" w:rsidRDefault="00EA4880" w:rsidP="00331EF9">
      <w:pPr>
        <w:pStyle w:val="B1"/>
        <w:rPr>
          <w:rFonts w:eastAsiaTheme="minorEastAsia"/>
        </w:rPr>
      </w:pPr>
      <w:r>
        <w:rPr>
          <w:rFonts w:eastAsiaTheme="minorEastAsia"/>
        </w:rPr>
        <w:t>-</w:t>
      </w:r>
      <w:r>
        <w:rPr>
          <w:rFonts w:eastAsiaTheme="minorEastAsia"/>
        </w:rPr>
        <w:tab/>
        <w:t>Need to implement the TWAP and TWIF functions specified in 3GPP and identify the uplink XRM traffic and also performs QoS mapping between N5CW access and 5GS QoS flow.</w:t>
      </w:r>
    </w:p>
    <w:p w14:paraId="2F68241E" w14:textId="3DE798AA" w:rsidR="00C9497B" w:rsidRPr="00EA4880" w:rsidRDefault="00EA4880" w:rsidP="00EA4880">
      <w:pPr>
        <w:pStyle w:val="EditorsNote"/>
      </w:pPr>
      <w:r>
        <w:t>Editor</w:t>
      </w:r>
      <w:r w:rsidR="005F57F9">
        <w:t>'</w:t>
      </w:r>
      <w:r>
        <w:t>s note:</w:t>
      </w:r>
      <w:r>
        <w:tab/>
        <w:t>The impacts of UE terminating N2/N3 interfaces to AMF and UPF need to be evaluated by SA WG3.</w:t>
      </w:r>
    </w:p>
    <w:p w14:paraId="493E4E9E" w14:textId="77777777" w:rsidR="00C9497B" w:rsidRPr="00EA4880" w:rsidRDefault="00C9497B" w:rsidP="00EA4880">
      <w:pPr>
        <w:rPr>
          <w:rFonts w:eastAsiaTheme="minorEastAsia"/>
          <w:b/>
          <w:bCs/>
          <w:lang w:eastAsia="zh-CN"/>
        </w:rPr>
      </w:pPr>
      <w:r w:rsidRPr="00EA4880">
        <w:rPr>
          <w:rFonts w:eastAsiaTheme="minorEastAsia"/>
          <w:b/>
          <w:bCs/>
          <w:lang w:eastAsia="zh-CN"/>
        </w:rPr>
        <w:t>5GC:</w:t>
      </w:r>
    </w:p>
    <w:p w14:paraId="765AD451" w14:textId="2A2884D4" w:rsidR="00C9497B"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Need to support authentication and authorization to allow a tethering UE to provide trusted WLAN access, for this purpose, a subscription need to be configured in UDM per SIM of the tethering UE.</w:t>
      </w:r>
    </w:p>
    <w:p w14:paraId="06F5C6A7" w14:textId="77777777" w:rsidR="004000D8" w:rsidRDefault="004000D8" w:rsidP="004000D8">
      <w:pPr>
        <w:pStyle w:val="Heading2"/>
        <w:rPr>
          <w:lang w:eastAsia="zh-CN"/>
        </w:rPr>
      </w:pPr>
      <w:bookmarkStart w:id="473" w:name="_Toc175896489"/>
      <w:r>
        <w:t>6.33</w:t>
      </w:r>
      <w:r>
        <w:tab/>
        <w:t>Solution #33: Available Data Rate Monitoring and Exposure</w:t>
      </w:r>
      <w:bookmarkEnd w:id="473"/>
    </w:p>
    <w:p w14:paraId="1DD2BAF4" w14:textId="77777777" w:rsidR="004000D8" w:rsidRDefault="004000D8" w:rsidP="004000D8">
      <w:pPr>
        <w:pStyle w:val="Heading3"/>
        <w:rPr>
          <w:lang w:eastAsia="zh-CN"/>
        </w:rPr>
      </w:pPr>
      <w:bookmarkStart w:id="474" w:name="_Toc175896490"/>
      <w:r>
        <w:t>6.33.1</w:t>
      </w:r>
      <w:r>
        <w:rPr>
          <w:rFonts w:hint="eastAsia"/>
        </w:rPr>
        <w:tab/>
      </w:r>
      <w:r>
        <w:t>Key Issue mapping</w:t>
      </w:r>
      <w:bookmarkEnd w:id="474"/>
    </w:p>
    <w:p w14:paraId="385AE4A7" w14:textId="77777777" w:rsidR="004000D8" w:rsidRDefault="004000D8" w:rsidP="004000D8">
      <w:pPr>
        <w:rPr>
          <w:lang w:eastAsia="zh-CN"/>
        </w:rPr>
      </w:pPr>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p>
    <w:p w14:paraId="1202B57C" w14:textId="77777777" w:rsidR="004000D8" w:rsidRDefault="004000D8" w:rsidP="004000D8">
      <w:pPr>
        <w:pStyle w:val="Heading3"/>
      </w:pPr>
      <w:bookmarkStart w:id="475" w:name="_Toc175896491"/>
      <w:r>
        <w:t>6.33.2</w:t>
      </w:r>
      <w:r>
        <w:rPr>
          <w:rFonts w:hint="eastAsia"/>
        </w:rPr>
        <w:tab/>
        <w:t>Description</w:t>
      </w:r>
      <w:bookmarkEnd w:id="475"/>
    </w:p>
    <w:p w14:paraId="0CF90F38" w14:textId="3586D232" w:rsidR="004000D8" w:rsidRDefault="004000D8" w:rsidP="004000D8">
      <w:pPr>
        <w:rPr>
          <w:lang w:eastAsia="zh-CN"/>
        </w:rPr>
      </w:pPr>
      <w:r>
        <w:rPr>
          <w:lang w:eastAsia="zh-CN"/>
        </w:rPr>
        <w:t xml:space="preserve">The monitoring data rate defined in clause 5.45.4 of </w:t>
      </w:r>
      <w:r w:rsidR="00E87EFC">
        <w:rPr>
          <w:lang w:eastAsia="zh-CN"/>
        </w:rPr>
        <w:t>TS 23.501 [</w:t>
      </w:r>
      <w:r w:rsidR="00FC162B">
        <w:rPr>
          <w:lang w:eastAsia="zh-CN"/>
        </w:rPr>
        <w:t>2]</w:t>
      </w:r>
      <w:r>
        <w:rPr>
          <w:lang w:eastAsia="zh-CN"/>
        </w:rPr>
        <w:t xml:space="preserve"> is the data rate currently used by the QoS Flow. This monitoring data rate is not useful for the XRM AS (Application Server) in the DN), since the XRM AS can measure such used data rate by itself.</w:t>
      </w:r>
    </w:p>
    <w:p w14:paraId="49C9A186" w14:textId="77777777" w:rsidR="004000D8" w:rsidRDefault="004000D8" w:rsidP="004000D8">
      <w:pPr>
        <w:rPr>
          <w:lang w:eastAsia="zh-CN"/>
        </w:rPr>
      </w:pPr>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p>
    <w:p w14:paraId="574664C6" w14:textId="5C94A6FB" w:rsidR="004000D8" w:rsidRDefault="004000D8" w:rsidP="004000D8">
      <w:pPr>
        <w:rPr>
          <w:lang w:eastAsia="zh-CN"/>
        </w:rPr>
      </w:pPr>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.3.2.</w:t>
      </w:r>
    </w:p>
    <w:p w14:paraId="4294EAA1" w14:textId="77777777" w:rsidR="004000D8" w:rsidRDefault="004000D8" w:rsidP="004000D8">
      <w:pPr>
        <w:rPr>
          <w:lang w:eastAsia="zh-CN"/>
        </w:rPr>
      </w:pPr>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p>
    <w:p w14:paraId="65F9EF23" w14:textId="34E23614" w:rsidR="004000D8" w:rsidRDefault="004000D8" w:rsidP="004000D8">
      <w:pPr>
        <w:rPr>
          <w:lang w:eastAsia="zh-CN"/>
        </w:rPr>
      </w:pPr>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p>
    <w:p w14:paraId="40580AF3" w14:textId="171C1662" w:rsidR="004000D8" w:rsidRPr="005F3034" w:rsidRDefault="004000D8" w:rsidP="004000D8">
      <w:pPr>
        <w:pStyle w:val="EditorsNote"/>
        <w:rPr>
          <w:lang w:eastAsia="zh-CN"/>
        </w:rPr>
      </w:pPr>
      <w:r>
        <w:rPr>
          <w:rFonts w:hint="eastAsia"/>
        </w:rPr>
        <w:t>Editor</w:t>
      </w:r>
      <w:r w:rsidR="005F57F9">
        <w:t>'</w:t>
      </w:r>
      <w:r>
        <w:rPr>
          <w:rFonts w:hint="eastAsia"/>
        </w:rPr>
        <w:t>s note:</w:t>
      </w:r>
      <w:r>
        <w:tab/>
        <w:t>Whether it is feasible and how the RAN provides the available data rate for a non-GBR QoS Flow.</w:t>
      </w:r>
    </w:p>
    <w:p w14:paraId="0CA8E213" w14:textId="77777777" w:rsidR="004000D8" w:rsidRPr="005A57AD" w:rsidRDefault="004000D8" w:rsidP="004000D8">
      <w:pPr>
        <w:rPr>
          <w:lang w:eastAsia="zh-CN"/>
        </w:rPr>
      </w:pPr>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p>
    <w:p w14:paraId="45F5A58E" w14:textId="77777777" w:rsidR="004000D8" w:rsidRDefault="004000D8" w:rsidP="004000D8">
      <w:pPr>
        <w:pStyle w:val="Heading3"/>
      </w:pPr>
      <w:bookmarkStart w:id="476" w:name="_Toc175896492"/>
      <w:r>
        <w:lastRenderedPageBreak/>
        <w:t>6.33.3</w:t>
      </w:r>
      <w:r>
        <w:tab/>
        <w:t>Procedures</w:t>
      </w:r>
      <w:bookmarkEnd w:id="476"/>
    </w:p>
    <w:p w14:paraId="7BDD0A54" w14:textId="60D6D8B1" w:rsidR="004000D8" w:rsidRDefault="004000D8" w:rsidP="00EA4880">
      <w:pPr>
        <w:pStyle w:val="Heading4"/>
      </w:pPr>
      <w:bookmarkStart w:id="477" w:name="_Toc175896493"/>
      <w:r>
        <w:t>6.33.3.1</w:t>
      </w:r>
      <w:r>
        <w:tab/>
        <w:t>Exposure of Available Data Rate via User Plane</w:t>
      </w:r>
      <w:bookmarkEnd w:id="477"/>
    </w:p>
    <w:p w14:paraId="7E342A9C" w14:textId="77777777" w:rsidR="00EA4880" w:rsidRDefault="004E09DC" w:rsidP="00EA4880">
      <w:pPr>
        <w:pStyle w:val="TH"/>
        <w:rPr>
          <w:noProof/>
        </w:rPr>
      </w:pPr>
      <w:r>
        <w:rPr>
          <w:noProof/>
        </w:rPr>
        <w:object w:dxaOrig="16933" w:dyaOrig="7790" w14:anchorId="0DF85E39">
          <v:shape id="_x0000_i1088" type="#_x0000_t75" alt="" style="width:463.25pt;height:213.3pt;mso-width-percent:0;mso-height-percent:0;mso-width-percent:0;mso-height-percent:0" o:ole="">
            <v:imagedata r:id="rId138" o:title=""/>
          </v:shape>
          <o:OLEObject Type="Embed" ProgID="Visio.Drawing.15" ShapeID="_x0000_i1088" DrawAspect="Content" ObjectID="_1786513645" r:id="rId139"/>
        </w:object>
      </w:r>
    </w:p>
    <w:p w14:paraId="69E23F3C" w14:textId="28B9E287" w:rsidR="004000D8" w:rsidRDefault="004000D8" w:rsidP="004000D8">
      <w:pPr>
        <w:pStyle w:val="TF"/>
      </w:pPr>
      <w:r>
        <w:t>Figure 6.33.3.1-1: Quick Exposure of Available Data Rate via User Plane</w:t>
      </w:r>
    </w:p>
    <w:p w14:paraId="7B4A5EBE" w14:textId="77777777" w:rsidR="00EA4880" w:rsidRDefault="00EA4880" w:rsidP="00EA4880">
      <w:pPr>
        <w:pStyle w:val="B1"/>
        <w:rPr>
          <w:lang w:eastAsia="zh-CN"/>
        </w:rPr>
      </w:pPr>
      <w:r>
        <w:rPr>
          <w:lang w:eastAsia="zh-CN"/>
        </w:rPr>
        <w:t>0.</w:t>
      </w:r>
      <w:r>
        <w:rPr>
          <w:lang w:eastAsia="zh-CN"/>
        </w:rPr>
        <w:tab/>
        <w:t>The PDU Session for the XRM service is established.</w:t>
      </w:r>
    </w:p>
    <w:p w14:paraId="67F21405" w14:textId="77777777" w:rsidR="00EA4880" w:rsidRDefault="00EA4880" w:rsidP="00EA4880">
      <w:pPr>
        <w:pStyle w:val="B1"/>
        <w:rPr>
          <w:lang w:eastAsia="zh-CN"/>
        </w:rPr>
      </w:pPr>
      <w:r>
        <w:rPr>
          <w:lang w:eastAsia="zh-CN"/>
        </w:rPr>
        <w:t>1.</w:t>
      </w:r>
      <w:r>
        <w:rPr>
          <w:lang w:eastAsia="zh-CN"/>
        </w:rPr>
        <w:tab/>
        <w:t>If the XRM AF does not locate at trusted domain, the AF sends the Nnef_AFsessionwithQoS_Create Request to the NEF. If the XRM AF is located at trusted domain, the AF sends the Npcf_PolicyAuthorization_Create Request to the PCF.</w:t>
      </w:r>
    </w:p>
    <w:p w14:paraId="30F6F17B" w14:textId="77777777" w:rsidR="00EA4880" w:rsidRDefault="00EA4880" w:rsidP="00EA4880">
      <w:pPr>
        <w:pStyle w:val="B1"/>
        <w:rPr>
          <w:lang w:eastAsia="zh-CN"/>
        </w:rPr>
      </w:pPr>
      <w:r>
        <w:rPr>
          <w:lang w:eastAsia="zh-CN"/>
        </w:rPr>
        <w:tab/>
        <w:t>The request message includes the UL and or DL available data rate monitoring (i.e. produce and report) requirements (e.g. per 5 seconds or change of available data rate over a threshold), and/or exposure of rate limiting &amp; AMBR information which steps 3, 4 and 5 are skipped.</w:t>
      </w:r>
    </w:p>
    <w:p w14:paraId="2AA52B5D" w14:textId="77777777" w:rsidR="00EA4880" w:rsidRDefault="00EA4880" w:rsidP="00EA4880">
      <w:pPr>
        <w:pStyle w:val="B1"/>
        <w:rPr>
          <w:lang w:eastAsia="zh-CN"/>
        </w:rPr>
      </w:pPr>
      <w:r>
        <w:rPr>
          <w:lang w:eastAsia="zh-CN"/>
        </w:rPr>
        <w:t>2.</w:t>
      </w:r>
      <w:r>
        <w:rPr>
          <w:lang w:eastAsia="zh-CN"/>
        </w:rPr>
        <w:tab/>
        <w:t>The PCF sends Npcf_SMPolicyControl_UpdateNotify request (SDF PCC rule) to the SMF. The SDF PCC rule includes the monitoring rule of available data rate.</w:t>
      </w:r>
    </w:p>
    <w:p w14:paraId="2033EFF6" w14:textId="77777777" w:rsidR="00EA4880" w:rsidRDefault="00EA4880" w:rsidP="00EA4880">
      <w:pPr>
        <w:pStyle w:val="B1"/>
        <w:rPr>
          <w:lang w:eastAsia="zh-CN"/>
        </w:rPr>
      </w:pPr>
      <w:r>
        <w:rPr>
          <w:lang w:eastAsia="zh-CN"/>
        </w:rPr>
        <w:t>3.</w:t>
      </w:r>
      <w:r>
        <w:rPr>
          <w:lang w:eastAsia="zh-CN"/>
        </w:rPr>
        <w:tab/>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p>
    <w:p w14:paraId="4CA4FAA7" w14:textId="77777777" w:rsidR="00EA4880" w:rsidRDefault="00EA4880" w:rsidP="00EA4880">
      <w:pPr>
        <w:pStyle w:val="B1"/>
        <w:rPr>
          <w:lang w:eastAsia="zh-CN"/>
        </w:rPr>
      </w:pPr>
      <w:r>
        <w:rPr>
          <w:lang w:eastAsia="zh-CN"/>
        </w:rPr>
        <w:tab/>
        <w:t>The SMF also provides the report destination information of available data rate to the UPF if the user plane based report is used.</w:t>
      </w:r>
    </w:p>
    <w:p w14:paraId="1770B493" w14:textId="77777777" w:rsidR="00EA4880" w:rsidRDefault="00EA4880" w:rsidP="00EA4880">
      <w:pPr>
        <w:pStyle w:val="B1"/>
        <w:rPr>
          <w:lang w:eastAsia="zh-CN"/>
        </w:rPr>
      </w:pPr>
      <w:r>
        <w:rPr>
          <w:lang w:eastAsia="zh-CN"/>
        </w:rPr>
        <w:t>4.</w:t>
      </w:r>
      <w:r>
        <w:rPr>
          <w:lang w:eastAsia="zh-CN"/>
        </w:rPr>
        <w:tab/>
        <w:t>AMF forwards the N2 Message () to the RAN to create a QoS Flow.</w:t>
      </w:r>
    </w:p>
    <w:p w14:paraId="08777D7A" w14:textId="77777777" w:rsidR="00EA4880" w:rsidRDefault="00EA4880" w:rsidP="00EA4880">
      <w:pPr>
        <w:pStyle w:val="B1"/>
        <w:rPr>
          <w:lang w:eastAsia="zh-CN"/>
        </w:rPr>
      </w:pPr>
      <w:r>
        <w:rPr>
          <w:lang w:eastAsia="zh-CN"/>
        </w:rPr>
        <w:t>5.</w:t>
      </w:r>
      <w:r>
        <w:rPr>
          <w:lang w:eastAsia="zh-CN"/>
        </w:rPr>
        <w:tab/>
        <w:t>After the QoS Flow is established, the RAN produces the available data rate of the QoS Flow based on its radio resources scheduling and reports the available data rate to the UPF based on the reporting profile provided by the SMF.</w:t>
      </w:r>
    </w:p>
    <w:p w14:paraId="6F1F18C2" w14:textId="77777777" w:rsidR="00EA4880" w:rsidRDefault="00EA4880" w:rsidP="00EA4880">
      <w:pPr>
        <w:pStyle w:val="B1"/>
        <w:rPr>
          <w:lang w:eastAsia="zh-CN"/>
        </w:rPr>
      </w:pPr>
      <w:r>
        <w:rPr>
          <w:lang w:eastAsia="zh-CN"/>
        </w:rPr>
        <w:t>6.</w:t>
      </w:r>
      <w:r>
        <w:rPr>
          <w:lang w:eastAsia="zh-CN"/>
        </w:rPr>
        <w:tab/>
        <w:t>The UPF sends the received UL/DL available data rate to the AF (step 6a) (via NEF with step 6b and step 6c) or via the data path to the AS through N6.</w:t>
      </w:r>
    </w:p>
    <w:p w14:paraId="4A2C3A36" w14:textId="77777777" w:rsidR="00EA4880" w:rsidRDefault="00EA4880" w:rsidP="00EA4880">
      <w:pPr>
        <w:pStyle w:val="B1"/>
        <w:rPr>
          <w:lang w:eastAsia="zh-CN"/>
        </w:rPr>
      </w:pPr>
      <w:r>
        <w:rPr>
          <w:lang w:eastAsia="zh-CN"/>
        </w:rPr>
        <w:tab/>
        <w:t>The other data rate information that may be exposed include AMBR for the UE and PDU session, and rate limiting information if UPF performs rate shaping policy. The AMBR information may also be reported directly by NEF to AF without involving UPF in step 6c.</w:t>
      </w:r>
    </w:p>
    <w:p w14:paraId="37E0279B" w14:textId="77777777" w:rsidR="00EA4880" w:rsidRDefault="00EA4880" w:rsidP="00EA4880">
      <w:pPr>
        <w:pStyle w:val="B1"/>
        <w:rPr>
          <w:lang w:eastAsia="zh-CN"/>
        </w:rPr>
      </w:pPr>
      <w:r>
        <w:rPr>
          <w:lang w:eastAsia="zh-CN"/>
        </w:rPr>
        <w:t>7.</w:t>
      </w:r>
      <w:r>
        <w:rPr>
          <w:lang w:eastAsia="zh-CN"/>
        </w:rPr>
        <w:tab/>
        <w:t>After receiving the UL/DL available data rate, the AF/AS may change the following near future codec to match to available data rate.</w:t>
      </w:r>
    </w:p>
    <w:p w14:paraId="2B24CC2C" w14:textId="77777777" w:rsidR="004000D8" w:rsidRDefault="004000D8" w:rsidP="00EA4880">
      <w:pPr>
        <w:pStyle w:val="Heading4"/>
      </w:pPr>
      <w:bookmarkStart w:id="478" w:name="_Toc175896494"/>
      <w:r>
        <w:lastRenderedPageBreak/>
        <w:t>6.33.3.2</w:t>
      </w:r>
      <w:r>
        <w:tab/>
        <w:t>Available Data Rate Exposure via Control Plane</w:t>
      </w:r>
      <w:bookmarkEnd w:id="478"/>
    </w:p>
    <w:p w14:paraId="606BC58F" w14:textId="77777777" w:rsidR="00EA4880" w:rsidRDefault="004E09DC" w:rsidP="00EA4880">
      <w:pPr>
        <w:pStyle w:val="TH"/>
      </w:pPr>
      <w:r>
        <w:rPr>
          <w:noProof/>
        </w:rPr>
        <w:object w:dxaOrig="9552" w:dyaOrig="4452" w14:anchorId="4C9DEB21">
          <v:shape id="_x0000_i1089" type="#_x0000_t75" alt="" style="width:479.55pt;height:223.45pt;mso-width-percent:0;mso-height-percent:0;mso-width-percent:0;mso-height-percent:0" o:ole="">
            <v:imagedata r:id="rId140" o:title=""/>
          </v:shape>
          <o:OLEObject Type="Embed" ProgID="Visio.Drawing.15" ShapeID="_x0000_i1089" DrawAspect="Content" ObjectID="_1786513646" r:id="rId141"/>
        </w:object>
      </w:r>
    </w:p>
    <w:p w14:paraId="3DB98C7A" w14:textId="3D361FB9" w:rsidR="004000D8" w:rsidRDefault="004000D8" w:rsidP="004000D8">
      <w:pPr>
        <w:pStyle w:val="TF"/>
      </w:pPr>
      <w:r>
        <w:t>Figure 6.33.3.2-1: Quick Available Data Rate Exposure via Control Plane</w:t>
      </w:r>
    </w:p>
    <w:p w14:paraId="74EAFBEA" w14:textId="77777777" w:rsidR="00EA4880" w:rsidRDefault="00EA4880" w:rsidP="00EA4880">
      <w:pPr>
        <w:pStyle w:val="B1"/>
        <w:rPr>
          <w:lang w:eastAsia="zh-CN"/>
        </w:rPr>
      </w:pPr>
      <w:r>
        <w:rPr>
          <w:lang w:eastAsia="zh-CN"/>
        </w:rPr>
        <w:t>0.</w:t>
      </w:r>
      <w:r>
        <w:rPr>
          <w:lang w:eastAsia="zh-CN"/>
        </w:rPr>
        <w:tab/>
        <w:t>The PDU Session for the XRM service is established. A QoS Flow is established for the XRM service stream and UL and or DL available data rate monitoring (i.e. produce and report) is requested from the AF to NG-RAN via NEF, PCF and SMF as described in steps 1 to 5 in clause 6.33.3.1.</w:t>
      </w:r>
    </w:p>
    <w:p w14:paraId="488E0907" w14:textId="77777777" w:rsidR="00EA4880" w:rsidRDefault="00EA4880" w:rsidP="00EA4880">
      <w:pPr>
        <w:pStyle w:val="B1"/>
        <w:rPr>
          <w:lang w:eastAsia="zh-CN"/>
        </w:rPr>
      </w:pPr>
      <w:r>
        <w:rPr>
          <w:lang w:eastAsia="zh-CN"/>
        </w:rPr>
        <w:t>1.</w:t>
      </w:r>
      <w:r>
        <w:rPr>
          <w:lang w:eastAsia="zh-CN"/>
        </w:rPr>
        <w:tab/>
        <w:t>The RAN produces the available data rate of the QoS Flow based on its radio resources scheduling and reports the available data rate to the AMF based on the reporting profile provided by the SMF (e.g. after per 5 seconds or change of available data rate over a threshold).</w:t>
      </w:r>
    </w:p>
    <w:p w14:paraId="08D55308" w14:textId="77777777" w:rsidR="00EA4880" w:rsidRDefault="00EA4880" w:rsidP="00EA4880">
      <w:pPr>
        <w:pStyle w:val="B1"/>
        <w:rPr>
          <w:lang w:eastAsia="zh-CN"/>
        </w:rPr>
      </w:pPr>
      <w:r>
        <w:rPr>
          <w:lang w:eastAsia="zh-CN"/>
        </w:rPr>
        <w:t>2.</w:t>
      </w:r>
      <w:r>
        <w:rPr>
          <w:lang w:eastAsia="zh-CN"/>
        </w:rPr>
        <w:tab/>
        <w:t>The AMF forwards the received UL/DL available data rate to the SMF.</w:t>
      </w:r>
    </w:p>
    <w:p w14:paraId="5790371D" w14:textId="77777777" w:rsidR="00EA4880" w:rsidRDefault="00EA4880" w:rsidP="00EA4880">
      <w:pPr>
        <w:pStyle w:val="B1"/>
        <w:rPr>
          <w:lang w:eastAsia="zh-CN"/>
        </w:rPr>
      </w:pPr>
      <w:r>
        <w:rPr>
          <w:lang w:eastAsia="zh-CN"/>
        </w:rPr>
        <w:t>3.</w:t>
      </w:r>
      <w:r>
        <w:rPr>
          <w:lang w:eastAsia="zh-CN"/>
        </w:rPr>
        <w:tab/>
        <w:t>The SMF forwards the received UL/DL available data rate to the PCF.</w:t>
      </w:r>
    </w:p>
    <w:p w14:paraId="643B784F" w14:textId="77777777" w:rsidR="00EA4880" w:rsidRDefault="00EA4880" w:rsidP="00EA4880">
      <w:pPr>
        <w:pStyle w:val="B1"/>
        <w:rPr>
          <w:lang w:eastAsia="zh-CN"/>
        </w:rPr>
      </w:pPr>
      <w:r>
        <w:rPr>
          <w:lang w:eastAsia="zh-CN"/>
        </w:rPr>
        <w:t>4.</w:t>
      </w:r>
      <w:r>
        <w:rPr>
          <w:lang w:eastAsia="zh-CN"/>
        </w:rPr>
        <w:tab/>
        <w:t>The PCF sends the received UL/DL available data rate to the AF (via NEF).</w:t>
      </w:r>
    </w:p>
    <w:p w14:paraId="41F26BBE" w14:textId="77777777" w:rsidR="00EA4880" w:rsidRDefault="00EA4880" w:rsidP="00EA4880">
      <w:pPr>
        <w:pStyle w:val="B1"/>
        <w:rPr>
          <w:lang w:eastAsia="zh-CN"/>
        </w:rPr>
      </w:pPr>
      <w:r>
        <w:rPr>
          <w:lang w:eastAsia="zh-CN"/>
        </w:rPr>
        <w:tab/>
        <w:t>The AMBR information may be reported directly by NEF to AF without involving UPF if AF subscribed in step 0.</w:t>
      </w:r>
    </w:p>
    <w:p w14:paraId="1A489C70" w14:textId="77777777" w:rsidR="00EA4880" w:rsidRDefault="00EA4880" w:rsidP="00EA4880">
      <w:pPr>
        <w:pStyle w:val="B1"/>
        <w:rPr>
          <w:lang w:eastAsia="zh-CN"/>
        </w:rPr>
      </w:pPr>
      <w:r>
        <w:rPr>
          <w:lang w:eastAsia="zh-CN"/>
        </w:rPr>
        <w:t>5.</w:t>
      </w:r>
      <w:r>
        <w:rPr>
          <w:lang w:eastAsia="zh-CN"/>
        </w:rPr>
        <w:tab/>
        <w:t>After receiving the UL/DL available data rate, the AF/AS may change the following near future codec to match to available data rate.</w:t>
      </w:r>
    </w:p>
    <w:p w14:paraId="017B8481" w14:textId="77777777" w:rsidR="004000D8" w:rsidRDefault="004000D8" w:rsidP="004000D8">
      <w:pPr>
        <w:pStyle w:val="Heading3"/>
        <w:rPr>
          <w:lang w:eastAsia="zh-CN"/>
        </w:rPr>
      </w:pPr>
      <w:bookmarkStart w:id="479" w:name="_Toc175896495"/>
      <w:r>
        <w:rPr>
          <w:lang w:eastAsia="zh-CN"/>
        </w:rPr>
        <w:t>6.33.4</w:t>
      </w:r>
      <w:r>
        <w:rPr>
          <w:lang w:eastAsia="zh-CN"/>
        </w:rPr>
        <w:tab/>
      </w:r>
      <w:r>
        <w:t>Impacts on services, entities and interfaces</w:t>
      </w:r>
      <w:bookmarkEnd w:id="479"/>
    </w:p>
    <w:p w14:paraId="35097998" w14:textId="77777777" w:rsidR="00EA4880" w:rsidRPr="00EA4880" w:rsidRDefault="00EA4880" w:rsidP="00EA4880">
      <w:pPr>
        <w:rPr>
          <w:b/>
          <w:bCs/>
        </w:rPr>
      </w:pPr>
      <w:r w:rsidRPr="00EA4880">
        <w:rPr>
          <w:b/>
          <w:bCs/>
        </w:rPr>
        <w:t>AF:</w:t>
      </w:r>
    </w:p>
    <w:p w14:paraId="2741B670" w14:textId="77777777" w:rsidR="00EA4880" w:rsidRDefault="00EA4880" w:rsidP="00EA4880">
      <w:pPr>
        <w:pStyle w:val="B1"/>
      </w:pPr>
      <w:r>
        <w:t>-</w:t>
      </w:r>
      <w:r>
        <w:tab/>
        <w:t>Provides the available data rate monitoring and exposure requirements associated with the QoS requirements for the service data flow.</w:t>
      </w:r>
    </w:p>
    <w:p w14:paraId="78DBA440" w14:textId="77777777" w:rsidR="00EA4880" w:rsidRDefault="00EA4880" w:rsidP="00EA4880">
      <w:pPr>
        <w:pStyle w:val="B1"/>
      </w:pPr>
      <w:r>
        <w:t>-</w:t>
      </w:r>
      <w:r>
        <w:tab/>
        <w:t>Change its following near future codec based on the received available data rate exposed from the 5G network.</w:t>
      </w:r>
    </w:p>
    <w:p w14:paraId="037190A1" w14:textId="77777777" w:rsidR="00EA4880" w:rsidRPr="00EA4880" w:rsidRDefault="00EA4880" w:rsidP="00EA4880">
      <w:pPr>
        <w:rPr>
          <w:b/>
          <w:bCs/>
        </w:rPr>
      </w:pPr>
      <w:r w:rsidRPr="00EA4880">
        <w:rPr>
          <w:b/>
          <w:bCs/>
        </w:rPr>
        <w:t>PCF:</w:t>
      </w:r>
    </w:p>
    <w:p w14:paraId="6C023985" w14:textId="77777777" w:rsidR="00EA4880" w:rsidRDefault="00EA4880" w:rsidP="00EA4880">
      <w:pPr>
        <w:pStyle w:val="B1"/>
      </w:pPr>
      <w:r>
        <w:t>-</w:t>
      </w:r>
      <w:r>
        <w:tab/>
        <w:t>Generates the PCC rules including available data rate monitoring and exposure rules.</w:t>
      </w:r>
    </w:p>
    <w:p w14:paraId="4E3FA51A" w14:textId="77777777" w:rsidR="00EA4880" w:rsidRDefault="00EA4880" w:rsidP="00EA4880">
      <w:pPr>
        <w:pStyle w:val="B1"/>
      </w:pPr>
      <w:r>
        <w:t>-</w:t>
      </w:r>
      <w:r>
        <w:tab/>
        <w:t>Forwards the received UL/DL available data rate from the SMF to AF (via NEF).</w:t>
      </w:r>
    </w:p>
    <w:p w14:paraId="76AF36E7" w14:textId="77777777" w:rsidR="00EA4880" w:rsidRPr="00EA4880" w:rsidRDefault="00EA4880" w:rsidP="00EA4880">
      <w:pPr>
        <w:rPr>
          <w:b/>
          <w:bCs/>
        </w:rPr>
      </w:pPr>
      <w:r w:rsidRPr="00EA4880">
        <w:rPr>
          <w:b/>
          <w:bCs/>
        </w:rPr>
        <w:t>SMF:</w:t>
      </w:r>
    </w:p>
    <w:p w14:paraId="148965EB" w14:textId="77777777" w:rsidR="00EA4880" w:rsidRDefault="00EA4880" w:rsidP="00EA4880">
      <w:pPr>
        <w:pStyle w:val="B1"/>
      </w:pPr>
      <w:r>
        <w:t>-</w:t>
      </w:r>
      <w:r>
        <w:tab/>
        <w:t>Commands the NG-RAN to produce and report the UL/DL available data rate based on the received PCC rules from PCF.</w:t>
      </w:r>
    </w:p>
    <w:p w14:paraId="03F9178A" w14:textId="77777777" w:rsidR="00EA4880" w:rsidRDefault="00EA4880" w:rsidP="00EA4880">
      <w:pPr>
        <w:pStyle w:val="B1"/>
      </w:pPr>
      <w:r>
        <w:lastRenderedPageBreak/>
        <w:t>-</w:t>
      </w:r>
      <w:r>
        <w:tab/>
        <w:t>Forwards the received UL/DL available data rate from RAN to the PCF.</w:t>
      </w:r>
    </w:p>
    <w:p w14:paraId="1A77647B" w14:textId="77777777" w:rsidR="00EA4880" w:rsidRDefault="00EA4880" w:rsidP="00EA4880">
      <w:pPr>
        <w:pStyle w:val="B1"/>
      </w:pPr>
      <w:r>
        <w:t>-</w:t>
      </w:r>
      <w:r>
        <w:tab/>
        <w:t>Provides the report destination information of available data rate to the UPF if the user plane based report is used.</w:t>
      </w:r>
    </w:p>
    <w:p w14:paraId="1FE57334" w14:textId="77777777" w:rsidR="00EA4880" w:rsidRPr="00EA4880" w:rsidRDefault="00EA4880" w:rsidP="00EA4880">
      <w:pPr>
        <w:rPr>
          <w:b/>
          <w:bCs/>
        </w:rPr>
      </w:pPr>
      <w:r w:rsidRPr="00EA4880">
        <w:rPr>
          <w:b/>
          <w:bCs/>
        </w:rPr>
        <w:t>UPF:</w:t>
      </w:r>
    </w:p>
    <w:p w14:paraId="512E525F" w14:textId="77777777" w:rsidR="00EA4880" w:rsidRDefault="00EA4880" w:rsidP="00EA4880">
      <w:pPr>
        <w:pStyle w:val="B1"/>
      </w:pPr>
      <w:r>
        <w:t>-</w:t>
      </w:r>
      <w:r>
        <w:tab/>
        <w:t>Exposes the data rate information (UL/DL available data rate from RAN, UE AMBR or session AMBR, rate limiting information) to the AF (via NEF), or to AS via N6.</w:t>
      </w:r>
    </w:p>
    <w:p w14:paraId="177C8A1A" w14:textId="77777777" w:rsidR="00EA4880" w:rsidRPr="00EA4880" w:rsidRDefault="00EA4880" w:rsidP="00EA4880">
      <w:pPr>
        <w:rPr>
          <w:b/>
          <w:bCs/>
        </w:rPr>
      </w:pPr>
      <w:r w:rsidRPr="00EA4880">
        <w:rPr>
          <w:b/>
          <w:bCs/>
        </w:rPr>
        <w:t>RAN:</w:t>
      </w:r>
    </w:p>
    <w:p w14:paraId="40CBDB3E" w14:textId="77777777" w:rsidR="00EA4880" w:rsidRDefault="00EA4880" w:rsidP="00EA4880">
      <w:pPr>
        <w:pStyle w:val="B1"/>
      </w:pPr>
      <w:r>
        <w:t>-</w:t>
      </w:r>
      <w:r>
        <w:tab/>
        <w:t>Produces the UL/DL available data rate based on its radio resources scheduling and reports the UL/DL available data rate to SMF (via AMF) or to UPF via UL GTP-U header based on the available data rate monitoring profile from the SMF.</w:t>
      </w:r>
    </w:p>
    <w:p w14:paraId="0B559127" w14:textId="77777777" w:rsidR="008D6505" w:rsidRPr="00BC49C2" w:rsidRDefault="008D6505" w:rsidP="00EA4880">
      <w:pPr>
        <w:pStyle w:val="Heading2"/>
        <w:rPr>
          <w:lang w:eastAsia="zh-CN"/>
        </w:rPr>
      </w:pPr>
      <w:bookmarkStart w:id="480" w:name="_Toc175896496"/>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480"/>
    </w:p>
    <w:p w14:paraId="6CAE2D07" w14:textId="77777777" w:rsidR="008D6505" w:rsidRPr="00BC49C2" w:rsidRDefault="008D6505" w:rsidP="008D6505">
      <w:pPr>
        <w:pStyle w:val="Heading3"/>
        <w:rPr>
          <w:lang w:eastAsia="zh-CN"/>
        </w:rPr>
      </w:pPr>
      <w:bookmarkStart w:id="481" w:name="_Toc175896497"/>
      <w:r>
        <w:rPr>
          <w:lang w:eastAsia="zh-CN"/>
        </w:rPr>
        <w:t>6.34</w:t>
      </w:r>
      <w:r w:rsidRPr="00BC49C2">
        <w:rPr>
          <w:lang w:eastAsia="zh-CN"/>
        </w:rPr>
        <w:t>.1</w:t>
      </w:r>
      <w:r w:rsidRPr="00BC49C2">
        <w:rPr>
          <w:lang w:eastAsia="zh-CN"/>
        </w:rPr>
        <w:tab/>
        <w:t>Key Issue mapping</w:t>
      </w:r>
      <w:bookmarkEnd w:id="481"/>
    </w:p>
    <w:p w14:paraId="710257A8" w14:textId="77777777" w:rsidR="008D6505" w:rsidRPr="00BC49C2" w:rsidRDefault="008D6505" w:rsidP="008D6505">
      <w:pPr>
        <w:rPr>
          <w:lang w:eastAsia="zh-CN"/>
        </w:rPr>
      </w:pPr>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p>
    <w:p w14:paraId="01E9BA73" w14:textId="77777777" w:rsidR="008D6505" w:rsidRPr="00BC49C2" w:rsidRDefault="008D6505" w:rsidP="008D6505">
      <w:pPr>
        <w:pStyle w:val="Heading3"/>
        <w:rPr>
          <w:lang w:eastAsia="zh-CN"/>
        </w:rPr>
      </w:pPr>
      <w:bookmarkStart w:id="482" w:name="_Toc175896498"/>
      <w:r>
        <w:rPr>
          <w:lang w:eastAsia="zh-CN"/>
        </w:rPr>
        <w:t>6.34</w:t>
      </w:r>
      <w:r w:rsidRPr="00BC49C2">
        <w:rPr>
          <w:lang w:eastAsia="zh-CN"/>
        </w:rPr>
        <w:t>.2</w:t>
      </w:r>
      <w:r w:rsidRPr="00BC49C2">
        <w:rPr>
          <w:lang w:eastAsia="zh-CN"/>
        </w:rPr>
        <w:tab/>
        <w:t>Description</w:t>
      </w:r>
      <w:bookmarkEnd w:id="482"/>
    </w:p>
    <w:p w14:paraId="7EA28F56" w14:textId="77777777" w:rsidR="008D6505" w:rsidRPr="001A66AC" w:rsidRDefault="008D6505" w:rsidP="008D6505">
      <w:pPr>
        <w:pStyle w:val="Heading4"/>
      </w:pPr>
      <w:bookmarkStart w:id="483" w:name="_Toc175896499"/>
      <w:r>
        <w:t>6.34.2.1</w:t>
      </w:r>
      <w:r>
        <w:tab/>
        <w:t>General</w:t>
      </w:r>
      <w:bookmarkEnd w:id="483"/>
    </w:p>
    <w:p w14:paraId="3D61D3FA" w14:textId="77777777" w:rsidR="008D6505" w:rsidRDefault="008D6505" w:rsidP="008D6505">
      <w:pPr>
        <w:rPr>
          <w:rFonts w:eastAsiaTheme="minorEastAsia"/>
          <w:lang w:eastAsia="zh-CN"/>
        </w:rPr>
      </w:pPr>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p>
    <w:p w14:paraId="4867C828" w14:textId="192C94DA" w:rsidR="008D6505" w:rsidRPr="00331EF9" w:rsidRDefault="00EA4880" w:rsidP="00EA4880">
      <w:pPr>
        <w:pStyle w:val="EditorsNote"/>
      </w:pPr>
      <w:r>
        <w:t>Editor</w:t>
      </w:r>
      <w:r w:rsidR="005F57F9">
        <w:t>'</w:t>
      </w:r>
      <w:r>
        <w:t>s note:</w:t>
      </w:r>
      <w:r>
        <w:tab/>
        <w:t>Feedback on this solution from RAN WG2 and RAN WG3 is needed.</w:t>
      </w:r>
    </w:p>
    <w:p w14:paraId="50768B75" w14:textId="77777777" w:rsidR="008D6505" w:rsidRPr="008E0CCD" w:rsidRDefault="008D6505" w:rsidP="008D6505">
      <w:pPr>
        <w:pStyle w:val="Heading4"/>
      </w:pPr>
      <w:bookmarkStart w:id="484" w:name="_Toc175896500"/>
      <w:r>
        <w:t>6.34.2.1</w:t>
      </w:r>
      <w:r>
        <w:tab/>
        <w:t>PDU Set Delay</w:t>
      </w:r>
      <w:bookmarkEnd w:id="484"/>
    </w:p>
    <w:p w14:paraId="7A5C2899" w14:textId="77777777" w:rsidR="00EA4880" w:rsidRDefault="00EA4880" w:rsidP="00EA4880">
      <w:r>
        <w:t>The PDU Set delay is a different measure dimension with the packet delay.</w:t>
      </w:r>
    </w:p>
    <w:p w14:paraId="2DB8FA58" w14:textId="54467F33" w:rsidR="00EA4880" w:rsidRDefault="00EA4880" w:rsidP="00EA4880">
      <w:pPr>
        <w:pStyle w:val="B1"/>
      </w:pPr>
      <w:r>
        <w:t>-</w:t>
      </w:r>
      <w:r>
        <w:tab/>
        <w:t>In legacy, the packet delay refers to the time that a packet delayed between the UE and the N6 termination point at the UPF.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w:t>
      </w:r>
      <w:r w:rsidR="005F57F9">
        <w:t>'</w:t>
      </w:r>
      <w:r>
        <w:t xml:space="preserve"> configuration.</w:t>
      </w:r>
    </w:p>
    <w:p w14:paraId="31342A59" w14:textId="77777777" w:rsidR="00EA4880" w:rsidRDefault="00EA4880" w:rsidP="00EA4880">
      <w:pPr>
        <w:pStyle w:val="B1"/>
      </w:pPr>
      <w:r>
        <w:t>-</w:t>
      </w:r>
      <w:r>
        <w:tab/>
        <w:t>The PDU Set delay focuses on the performance of a PDU set rather than a packet. The PDU Set delay refers to the time that a PDU Set Delayed between the UE and the N6 termination point at the UPF. Only DL PDU Set Delay is proposed in this solution, i.e. it is a combination of the UPF part which contains the DL PDU Set Delay of the first PDU in PDU set and the RAN part which contains the DL PDU Set Delay of the last PDU in PDU set.</w:t>
      </w:r>
    </w:p>
    <w:p w14:paraId="520CAF63" w14:textId="77777777" w:rsidR="00EA4880" w:rsidRDefault="00EA4880" w:rsidP="00EA4880">
      <w:r>
        <w:t>With the help of DL PDU Set delay, the real PDU Set performance can be estimated and exposed to the Application.</w:t>
      </w:r>
    </w:p>
    <w:p w14:paraId="4875FBCC" w14:textId="77777777" w:rsidR="00EA4880" w:rsidRDefault="00EA4880" w:rsidP="00EA4880">
      <w:r>
        <w:t>Alternatively, the PDU Set Delay is calculated based on the algorithm: PDU Set Delay = Tend_N - T1_i</w:t>
      </w:r>
    </w:p>
    <w:p w14:paraId="2F4BB3A4" w14:textId="77777777" w:rsidR="00EA4880" w:rsidRDefault="00EA4880" w:rsidP="00EA4880">
      <w:pPr>
        <w:pStyle w:val="B1"/>
      </w:pPr>
      <w:r>
        <w:t>-</w:t>
      </w:r>
      <w:r>
        <w:tab/>
        <w:t>Tend_N is the sending or reception time of the last PDU of the PDU Set to or at the UE.</w:t>
      </w:r>
    </w:p>
    <w:p w14:paraId="16DC112B" w14:textId="77777777" w:rsidR="00EA4880" w:rsidRDefault="00EA4880" w:rsidP="00EA4880">
      <w:pPr>
        <w:pStyle w:val="B1"/>
      </w:pPr>
      <w:r>
        <w:lastRenderedPageBreak/>
        <w:t>-</w:t>
      </w:r>
      <w:r>
        <w:tab/>
        <w:t>T1_i is the sending time of the 1st PDU of the PDU Set, which can also be the 1st PDU of the PDU Set received at the RAN.</w:t>
      </w:r>
    </w:p>
    <w:p w14:paraId="7FFBB1C7" w14:textId="3BFE11B6" w:rsidR="008D6505" w:rsidRDefault="008D6505" w:rsidP="00EA4880">
      <w:pPr>
        <w:pStyle w:val="Heading4"/>
      </w:pPr>
      <w:bookmarkStart w:id="485" w:name="_Toc175896501"/>
      <w:r>
        <w:t>6.34.2.3</w:t>
      </w:r>
      <w:r>
        <w:tab/>
        <w:t>PDU Set Loss Rate Measurement and Reporting</w:t>
      </w:r>
      <w:bookmarkEnd w:id="485"/>
    </w:p>
    <w:p w14:paraId="299B789B" w14:textId="63C90CAC" w:rsidR="00EA4880" w:rsidRDefault="00EA4880" w:rsidP="00EA4880">
      <w:r>
        <w:t>For each PDU Set sent by the NG-RAN, the NG-RAN starts to record how many PDUs within the PDU set are sent to the UE successfully and/or how many PDUs in the PDU set are lost (not sent to the UE successfully):</w:t>
      </w:r>
    </w:p>
    <w:p w14:paraId="1D7F497A" w14:textId="77777777" w:rsidR="00EA4880" w:rsidRDefault="00EA4880" w:rsidP="00EA4880">
      <w:pPr>
        <w:pStyle w:val="B1"/>
      </w:pPr>
      <w:r>
        <w:t>-</w:t>
      </w:r>
      <w:r>
        <w:tab/>
        <w:t>If the NG RAN uses a default criterion that if any PDU of the PDU Set is lost, the PDU Set is considered lost.</w:t>
      </w:r>
    </w:p>
    <w:p w14:paraId="6BE8ABE9" w14:textId="24B070BE" w:rsidR="00EA4880" w:rsidRDefault="00EA4880" w:rsidP="00EA4880">
      <w:pPr>
        <w:pStyle w:val="NO"/>
      </w:pPr>
      <w:r>
        <w:t>NOTE 1:</w:t>
      </w:r>
      <w:r>
        <w:tab/>
        <w:t>This default criteria is consistent with the Rel-18 PSER definition that a PDU Set is only considered successfully delivered when all PDUs of a PDU Set are delivered successfully.</w:t>
      </w:r>
    </w:p>
    <w:p w14:paraId="62459E5C" w14:textId="6A83C28E" w:rsidR="00EA4880" w:rsidRDefault="00EA4880" w:rsidP="00EA4880">
      <w:pPr>
        <w:pStyle w:val="NO"/>
      </w:pPr>
      <w:r>
        <w:t>NOTE 2:</w:t>
      </w:r>
      <w:r>
        <w:tab/>
        <w:t>If the FEC of Key Issue #1 can be concluded, i.e. an application layer Forward Error Correction (FEC) ratio that indicates the fraction of PDUs of a PDU Set required by the application to recover the PDU Set is provided to the RAN, the FEC Ratio can also be used to determine whether a PDU Set loss has occurred.</w:t>
      </w:r>
    </w:p>
    <w:p w14:paraId="7E476681" w14:textId="29C94960" w:rsidR="008D6505" w:rsidRDefault="008D6505" w:rsidP="00EA4880">
      <w:pPr>
        <w:pStyle w:val="Heading3"/>
        <w:rPr>
          <w:lang w:eastAsia="zh-CN"/>
        </w:rPr>
      </w:pPr>
      <w:bookmarkStart w:id="486" w:name="_Toc104883062"/>
      <w:bookmarkStart w:id="487" w:name="_Toc113426210"/>
      <w:bookmarkStart w:id="488" w:name="_Toc117496635"/>
      <w:bookmarkStart w:id="489" w:name="_Toc122517857"/>
      <w:bookmarkStart w:id="490" w:name="_Toc175896502"/>
      <w:r>
        <w:rPr>
          <w:lang w:eastAsia="zh-CN"/>
        </w:rPr>
        <w:t>6.34</w:t>
      </w:r>
      <w:r w:rsidRPr="00BC49C2">
        <w:rPr>
          <w:lang w:eastAsia="zh-CN"/>
        </w:rPr>
        <w:t>.3</w:t>
      </w:r>
      <w:r w:rsidRPr="00BC49C2">
        <w:rPr>
          <w:lang w:eastAsia="zh-CN"/>
        </w:rPr>
        <w:tab/>
        <w:t>Procedure</w:t>
      </w:r>
      <w:r>
        <w:rPr>
          <w:lang w:eastAsia="zh-CN"/>
        </w:rPr>
        <w:t>s</w:t>
      </w:r>
      <w:bookmarkEnd w:id="486"/>
      <w:bookmarkEnd w:id="487"/>
      <w:bookmarkEnd w:id="488"/>
      <w:bookmarkEnd w:id="489"/>
      <w:bookmarkEnd w:id="490"/>
    </w:p>
    <w:p w14:paraId="1434567B" w14:textId="77777777" w:rsidR="008D6505" w:rsidRDefault="004E09DC" w:rsidP="00EA4880">
      <w:pPr>
        <w:pStyle w:val="TH"/>
      </w:pPr>
      <w:r>
        <w:rPr>
          <w:noProof/>
        </w:rPr>
        <w:object w:dxaOrig="18630" w:dyaOrig="11221" w14:anchorId="33D05C77">
          <v:shape id="_x0000_i1090" type="#_x0000_t75" alt="" style="width:481.6pt;height:290.05pt;mso-width-percent:0;mso-height-percent:0;mso-width-percent:0;mso-height-percent:0" o:ole="">
            <v:imagedata r:id="rId142" o:title=""/>
          </v:shape>
          <o:OLEObject Type="Embed" ProgID="Visio.Drawing.15" ShapeID="_x0000_i1090" DrawAspect="Content" ObjectID="_1786513647" r:id="rId143"/>
        </w:object>
      </w:r>
    </w:p>
    <w:p w14:paraId="36E66AA6" w14:textId="6F56FC5F" w:rsidR="008D6505" w:rsidRDefault="008D6505" w:rsidP="008D6505">
      <w:pPr>
        <w:pStyle w:val="TF"/>
        <w:rPr>
          <w:lang w:eastAsia="zh-CN"/>
        </w:rPr>
      </w:pPr>
      <w:r>
        <w:rPr>
          <w:rFonts w:hint="eastAsia"/>
          <w:lang w:eastAsia="zh-CN"/>
        </w:rPr>
        <w:t>F</w:t>
      </w:r>
      <w:r>
        <w:rPr>
          <w:lang w:eastAsia="zh-CN"/>
        </w:rPr>
        <w:t>igure 6.34.3-1</w:t>
      </w:r>
      <w:r w:rsidR="00EA4880">
        <w:rPr>
          <w:lang w:eastAsia="zh-CN"/>
        </w:rPr>
        <w:t>:</w:t>
      </w:r>
      <w:r>
        <w:rPr>
          <w:lang w:eastAsia="zh-CN"/>
        </w:rPr>
        <w:t xml:space="preserve"> PDU Set Performance exposure</w:t>
      </w:r>
    </w:p>
    <w:p w14:paraId="40964476" w14:textId="77777777" w:rsidR="008D6505" w:rsidRPr="00A97D4D" w:rsidRDefault="008D6505" w:rsidP="00331EF9">
      <w:pPr>
        <w:pStyle w:val="B1"/>
      </w:pPr>
      <w:bookmarkStart w:id="491" w:name="_Toc104883063"/>
      <w:bookmarkStart w:id="492" w:name="_Toc113426211"/>
      <w:bookmarkStart w:id="493" w:name="_Toc117496636"/>
      <w:bookmarkStart w:id="494" w:name="_Toc122517858"/>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p>
    <w:p w14:paraId="5FCD3AC2" w14:textId="77777777" w:rsidR="008D6505" w:rsidRPr="00A97D4D" w:rsidRDefault="008D6505" w:rsidP="00331EF9">
      <w:pPr>
        <w:pStyle w:val="B1"/>
      </w:pPr>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p>
    <w:p w14:paraId="5F5400C9" w14:textId="77777777" w:rsidR="008D6505" w:rsidRDefault="008D6505" w:rsidP="00331EF9">
      <w:pPr>
        <w:pStyle w:val="B1"/>
      </w:pPr>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p>
    <w:p w14:paraId="34AF16D5" w14:textId="77777777" w:rsidR="008D6505" w:rsidRPr="00123318" w:rsidRDefault="008D6505" w:rsidP="00331EF9">
      <w:pPr>
        <w:pStyle w:val="B1"/>
        <w:rPr>
          <w:lang w:eastAsia="zh-CN"/>
        </w:rPr>
      </w:pPr>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p>
    <w:p w14:paraId="3C0BADDD" w14:textId="77777777" w:rsidR="008D6505" w:rsidRDefault="008D6505" w:rsidP="00331EF9">
      <w:pPr>
        <w:pStyle w:val="B1"/>
      </w:pPr>
      <w:r>
        <w:lastRenderedPageBreak/>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p>
    <w:p w14:paraId="2719D1E0" w14:textId="77777777" w:rsidR="008D6505" w:rsidRPr="00A97D4D" w:rsidRDefault="008D6505" w:rsidP="00331EF9">
      <w:pPr>
        <w:pStyle w:val="B1"/>
      </w:pPr>
      <w:r>
        <w:t>6.</w:t>
      </w:r>
      <w:r>
        <w:tab/>
      </w:r>
      <w:r>
        <w:rPr>
          <w:lang w:eastAsia="zh-CN"/>
        </w:rPr>
        <w:t>AS sends DL traffic</w:t>
      </w:r>
      <w:r w:rsidRPr="00123318">
        <w:t>.</w:t>
      </w:r>
    </w:p>
    <w:p w14:paraId="24954901" w14:textId="77777777" w:rsidR="008D6505" w:rsidRPr="00A97D4D" w:rsidRDefault="008D6505" w:rsidP="00331EF9">
      <w:pPr>
        <w:pStyle w:val="B1"/>
      </w:pPr>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p>
    <w:p w14:paraId="0E1E81E9" w14:textId="77777777" w:rsidR="008D6505" w:rsidRPr="00A97D4D" w:rsidRDefault="008D6505" w:rsidP="00331EF9">
      <w:pPr>
        <w:pStyle w:val="B1"/>
      </w:pPr>
      <w:r>
        <w:t>8.</w:t>
      </w:r>
      <w:r>
        <w:tab/>
        <w:t xml:space="preserve">For PDU Set Delay monitoring, </w:t>
      </w:r>
      <w:r>
        <w:rPr>
          <w:lang w:eastAsia="zh-CN"/>
        </w:rPr>
        <w:t>UPF sends T1 to NG-RAN via GTP-U header of the first PDU of a PDU set</w:t>
      </w:r>
      <w:r w:rsidRPr="00123318">
        <w:t>.</w:t>
      </w:r>
    </w:p>
    <w:p w14:paraId="436A7341" w14:textId="77777777" w:rsidR="008D6505" w:rsidRDefault="008D6505" w:rsidP="00331EF9">
      <w:pPr>
        <w:pStyle w:val="B1"/>
        <w:rPr>
          <w:lang w:eastAsia="zh-CN"/>
        </w:rPr>
      </w:pPr>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p>
    <w:p w14:paraId="65D45383" w14:textId="14196961" w:rsidR="008D6505" w:rsidRPr="00A97D4D" w:rsidRDefault="00EA4880" w:rsidP="00331EF9">
      <w:pPr>
        <w:pStyle w:val="B1"/>
      </w:pPr>
      <w:r>
        <w:tab/>
        <w:t>For PDU Set Loss Rate monitoring, NG-RAN measure the PDU Set Loss Rate.</w:t>
      </w:r>
    </w:p>
    <w:p w14:paraId="678C0BB7" w14:textId="77777777" w:rsidR="00EA4880" w:rsidRDefault="00EA4880" w:rsidP="00331EF9">
      <w:pPr>
        <w:pStyle w:val="B1"/>
      </w:pPr>
      <w:r>
        <w:t>10-11.</w:t>
      </w:r>
      <w:r>
        <w:tab/>
        <w:t>The NG RAN report the measured result of DL PDU Set Delay and PDU Set Loss Rate to SMF via AMF.</w:t>
      </w:r>
    </w:p>
    <w:p w14:paraId="5AE718CD" w14:textId="77777777" w:rsidR="00EA4880" w:rsidRDefault="00EA4880" w:rsidP="00331EF9">
      <w:pPr>
        <w:pStyle w:val="B1"/>
      </w:pPr>
      <w:r>
        <w:t>12.</w:t>
      </w:r>
      <w:r>
        <w:tab/>
        <w:t>SMF sends the measured result of DL PDU Set delay and/or PDU Set Loss Rate to PCF.</w:t>
      </w:r>
    </w:p>
    <w:p w14:paraId="456D3D1A" w14:textId="77777777" w:rsidR="00EA4880" w:rsidRDefault="00EA4880" w:rsidP="00331EF9">
      <w:pPr>
        <w:pStyle w:val="B1"/>
      </w:pPr>
      <w:r>
        <w:t>13.</w:t>
      </w:r>
      <w:r>
        <w:tab/>
        <w:t>PCF sends the measured result of DL PDU Set delay and/or PDU Set Loss Rate to AF directly or via NEF.</w:t>
      </w:r>
    </w:p>
    <w:p w14:paraId="74E02DCB" w14:textId="77777777" w:rsidR="008D6505" w:rsidRPr="00BC49C2" w:rsidRDefault="008D6505" w:rsidP="008D6505">
      <w:pPr>
        <w:pStyle w:val="Heading3"/>
        <w:rPr>
          <w:lang w:eastAsia="zh-CN"/>
        </w:rPr>
      </w:pPr>
      <w:bookmarkStart w:id="495" w:name="_Toc175896503"/>
      <w:r>
        <w:rPr>
          <w:lang w:eastAsia="zh-CN"/>
        </w:rPr>
        <w:t>6.34</w:t>
      </w:r>
      <w:r w:rsidRPr="00BC49C2">
        <w:rPr>
          <w:lang w:eastAsia="zh-CN"/>
        </w:rPr>
        <w:t>.4</w:t>
      </w:r>
      <w:r w:rsidRPr="00BC49C2">
        <w:rPr>
          <w:lang w:eastAsia="zh-CN"/>
        </w:rPr>
        <w:tab/>
        <w:t>Impacts on services, entities and interfaces</w:t>
      </w:r>
      <w:bookmarkEnd w:id="491"/>
      <w:bookmarkEnd w:id="492"/>
      <w:bookmarkEnd w:id="493"/>
      <w:bookmarkEnd w:id="494"/>
      <w:bookmarkEnd w:id="495"/>
    </w:p>
    <w:p w14:paraId="473081A2" w14:textId="77777777" w:rsidR="00EA4880" w:rsidRPr="00EA4880" w:rsidRDefault="00EA4880" w:rsidP="00EA4880">
      <w:pPr>
        <w:rPr>
          <w:rFonts w:eastAsia="DengXian"/>
          <w:b/>
          <w:bCs/>
        </w:rPr>
      </w:pPr>
      <w:r w:rsidRPr="00EA4880">
        <w:rPr>
          <w:rFonts w:eastAsia="DengXian"/>
          <w:b/>
          <w:bCs/>
        </w:rPr>
        <w:t>&lt;For PDU Set Delay exposure&gt;</w:t>
      </w:r>
    </w:p>
    <w:p w14:paraId="6FB5E9F3" w14:textId="77777777" w:rsidR="00EA4880" w:rsidRPr="00EA4880" w:rsidRDefault="00EA4880" w:rsidP="00EA4880">
      <w:pPr>
        <w:rPr>
          <w:rFonts w:eastAsia="DengXian"/>
          <w:b/>
          <w:bCs/>
        </w:rPr>
      </w:pPr>
      <w:r w:rsidRPr="00EA4880">
        <w:rPr>
          <w:rFonts w:eastAsia="DengXian"/>
          <w:b/>
          <w:bCs/>
        </w:rPr>
        <w:t>AF:</w:t>
      </w:r>
    </w:p>
    <w:p w14:paraId="2AE43C3A" w14:textId="77777777" w:rsidR="00EA4880" w:rsidRDefault="00EA4880" w:rsidP="00EA4880">
      <w:pPr>
        <w:pStyle w:val="B1"/>
        <w:rPr>
          <w:rFonts w:eastAsia="DengXian"/>
        </w:rPr>
      </w:pPr>
      <w:r>
        <w:rPr>
          <w:rFonts w:eastAsia="DengXian"/>
        </w:rPr>
        <w:t>-</w:t>
      </w:r>
      <w:r>
        <w:rPr>
          <w:rFonts w:eastAsia="DengXian"/>
        </w:rPr>
        <w:tab/>
        <w:t>Requests of DL PDU Set Delay monitoring via NEF or directly to PCF.</w:t>
      </w:r>
    </w:p>
    <w:p w14:paraId="12F8BD1C" w14:textId="77777777" w:rsidR="00EA4880" w:rsidRPr="00EA4880" w:rsidRDefault="00EA4880" w:rsidP="00EA4880">
      <w:pPr>
        <w:rPr>
          <w:rFonts w:eastAsia="DengXian"/>
          <w:b/>
          <w:bCs/>
        </w:rPr>
      </w:pPr>
      <w:r w:rsidRPr="00EA4880">
        <w:rPr>
          <w:rFonts w:eastAsia="DengXian"/>
          <w:b/>
          <w:bCs/>
        </w:rPr>
        <w:t>PCF:</w:t>
      </w:r>
    </w:p>
    <w:p w14:paraId="7D72AF9A" w14:textId="77777777" w:rsidR="00EA4880" w:rsidRDefault="00EA4880" w:rsidP="00EA4880">
      <w:pPr>
        <w:pStyle w:val="B1"/>
        <w:rPr>
          <w:rFonts w:eastAsia="DengXian"/>
        </w:rPr>
      </w:pPr>
      <w:r>
        <w:rPr>
          <w:rFonts w:eastAsia="DengXian"/>
        </w:rPr>
        <w:t>-</w:t>
      </w:r>
      <w:r>
        <w:rPr>
          <w:rFonts w:eastAsia="DengXian"/>
        </w:rPr>
        <w:tab/>
        <w:t>Generates the QoS Monitoring policy for DL PDU Set Delay based on AF request.</w:t>
      </w:r>
    </w:p>
    <w:p w14:paraId="0F4718D4" w14:textId="77777777" w:rsidR="00EA4880" w:rsidRDefault="00EA4880" w:rsidP="00EA4880">
      <w:pPr>
        <w:pStyle w:val="B1"/>
        <w:rPr>
          <w:rFonts w:eastAsia="DengXian"/>
        </w:rPr>
      </w:pPr>
      <w:r>
        <w:rPr>
          <w:rFonts w:eastAsia="DengXian"/>
        </w:rPr>
        <w:t>-</w:t>
      </w:r>
      <w:r>
        <w:rPr>
          <w:rFonts w:eastAsia="DengXian"/>
        </w:rPr>
        <w:tab/>
        <w:t>Exposures the measured result of DL PDU Set Delay.</w:t>
      </w:r>
    </w:p>
    <w:p w14:paraId="78563B4B" w14:textId="77777777" w:rsidR="00EA4880" w:rsidRPr="00EA4880" w:rsidRDefault="00EA4880" w:rsidP="00EA4880">
      <w:pPr>
        <w:rPr>
          <w:rFonts w:eastAsia="DengXian"/>
          <w:b/>
          <w:bCs/>
        </w:rPr>
      </w:pPr>
      <w:r w:rsidRPr="00EA4880">
        <w:rPr>
          <w:rFonts w:eastAsia="DengXian"/>
          <w:b/>
          <w:bCs/>
        </w:rPr>
        <w:t>SMF:</w:t>
      </w:r>
    </w:p>
    <w:p w14:paraId="1EE397D0" w14:textId="31C15FD0" w:rsidR="00EA4880" w:rsidRDefault="00EA4880" w:rsidP="00EA4880">
      <w:pPr>
        <w:pStyle w:val="B1"/>
        <w:rPr>
          <w:rFonts w:eastAsia="DengXian"/>
        </w:rPr>
      </w:pPr>
      <w:r>
        <w:rPr>
          <w:rFonts w:eastAsia="DengXian"/>
        </w:rPr>
        <w:t>-</w:t>
      </w:r>
      <w:r>
        <w:rPr>
          <w:rFonts w:eastAsia="DengXian"/>
        </w:rPr>
        <w:tab/>
        <w:t>Sends QoS monitoring request for DL PDU Set Delay NG-RAN and PSA UPF based on QoS Monitoring policy in PCC rule.</w:t>
      </w:r>
    </w:p>
    <w:p w14:paraId="71DF6E47"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PCF.</w:t>
      </w:r>
    </w:p>
    <w:p w14:paraId="634E2101" w14:textId="77777777" w:rsidR="00EA4880" w:rsidRPr="00EA4880" w:rsidRDefault="00EA4880" w:rsidP="00EA4880">
      <w:pPr>
        <w:rPr>
          <w:rFonts w:eastAsia="DengXian"/>
          <w:b/>
          <w:bCs/>
        </w:rPr>
      </w:pPr>
      <w:r w:rsidRPr="00EA4880">
        <w:rPr>
          <w:rFonts w:eastAsia="DengXian"/>
          <w:b/>
          <w:bCs/>
        </w:rPr>
        <w:t>PSA UPF:</w:t>
      </w:r>
    </w:p>
    <w:p w14:paraId="375262C1" w14:textId="77777777" w:rsidR="00EA4880" w:rsidRDefault="00EA4880" w:rsidP="00EA4880">
      <w:pPr>
        <w:pStyle w:val="B1"/>
        <w:rPr>
          <w:rFonts w:eastAsia="DengXian"/>
        </w:rPr>
      </w:pPr>
      <w:r>
        <w:rPr>
          <w:rFonts w:eastAsia="DengXian"/>
        </w:rPr>
        <w:t>-</w:t>
      </w:r>
      <w:r>
        <w:rPr>
          <w:rFonts w:eastAsia="DengXian"/>
        </w:rPr>
        <w:tab/>
        <w:t>Records the time T1, which is the time that the first PDU of a PDU set is received at the UPF.</w:t>
      </w:r>
    </w:p>
    <w:p w14:paraId="0A4380BC" w14:textId="77777777" w:rsidR="00EA4880" w:rsidRDefault="00EA4880" w:rsidP="00EA4880">
      <w:pPr>
        <w:pStyle w:val="B1"/>
        <w:rPr>
          <w:rFonts w:eastAsia="DengXian"/>
        </w:rPr>
      </w:pPr>
      <w:r>
        <w:rPr>
          <w:rFonts w:eastAsia="DengXian"/>
        </w:rPr>
        <w:t>-</w:t>
      </w:r>
      <w:r>
        <w:rPr>
          <w:rFonts w:eastAsia="DengXian"/>
        </w:rPr>
        <w:tab/>
        <w:t>Sends T1 to NG-RAN via GTP-U header.</w:t>
      </w:r>
    </w:p>
    <w:p w14:paraId="6D44101E" w14:textId="77777777" w:rsidR="00EA4880" w:rsidRPr="00EA4880" w:rsidRDefault="00EA4880" w:rsidP="00EA4880">
      <w:pPr>
        <w:rPr>
          <w:rFonts w:eastAsia="DengXian"/>
          <w:b/>
          <w:bCs/>
        </w:rPr>
      </w:pPr>
      <w:r w:rsidRPr="00EA4880">
        <w:rPr>
          <w:rFonts w:eastAsia="DengXian"/>
          <w:b/>
          <w:bCs/>
        </w:rPr>
        <w:t>NG-RAN:</w:t>
      </w:r>
    </w:p>
    <w:p w14:paraId="02D43237" w14:textId="529D2BEA" w:rsidR="00EA4880" w:rsidRDefault="00EA4880" w:rsidP="00EA4880">
      <w:pPr>
        <w:pStyle w:val="B1"/>
        <w:rPr>
          <w:rFonts w:eastAsia="DengXian"/>
        </w:rPr>
      </w:pPr>
      <w:r>
        <w:rPr>
          <w:rFonts w:eastAsia="DengXian"/>
        </w:rPr>
        <w:t>-</w:t>
      </w:r>
      <w:r>
        <w:rPr>
          <w:rFonts w:eastAsia="DengXian"/>
        </w:rPr>
        <w:tab/>
        <w:t>Records the time T2, which is the time that the last PDU of a PDU set is received at the NG-RAN.</w:t>
      </w:r>
    </w:p>
    <w:p w14:paraId="101B9741" w14:textId="79725AB6" w:rsidR="00EA4880" w:rsidRDefault="00EA4880" w:rsidP="00EA4880">
      <w:pPr>
        <w:pStyle w:val="B1"/>
        <w:rPr>
          <w:rFonts w:eastAsia="DengXian"/>
        </w:rPr>
      </w:pPr>
      <w:r>
        <w:rPr>
          <w:rFonts w:eastAsia="DengXian"/>
        </w:rPr>
        <w:t>-</w:t>
      </w:r>
      <w:r>
        <w:rPr>
          <w:rFonts w:eastAsia="DengXian"/>
        </w:rPr>
        <w:tab/>
        <w:t>Determines the DL PDU Set Delay based on T2 minus T1. Alternatively calculates the PDU Set Delay based on the algorithm: PDU Set Delay = Tend_N - T1_i.</w:t>
      </w:r>
    </w:p>
    <w:p w14:paraId="77A5978C"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SMF.</w:t>
      </w:r>
    </w:p>
    <w:p w14:paraId="5881BFAA" w14:textId="77777777" w:rsidR="00EA4880" w:rsidRPr="00EA4880" w:rsidRDefault="00EA4880" w:rsidP="00EA4880">
      <w:pPr>
        <w:rPr>
          <w:rFonts w:eastAsia="DengXian"/>
          <w:b/>
          <w:bCs/>
        </w:rPr>
      </w:pPr>
      <w:r w:rsidRPr="00EA4880">
        <w:rPr>
          <w:rFonts w:eastAsia="DengXian"/>
          <w:b/>
          <w:bCs/>
        </w:rPr>
        <w:t>&lt;For PDU Set Loss Rate exposure&gt;</w:t>
      </w:r>
    </w:p>
    <w:p w14:paraId="72C7EBCB" w14:textId="77777777" w:rsidR="00EA4880" w:rsidRPr="00EA4880" w:rsidRDefault="00EA4880" w:rsidP="00EA4880">
      <w:pPr>
        <w:rPr>
          <w:rFonts w:eastAsia="DengXian"/>
          <w:b/>
          <w:bCs/>
        </w:rPr>
      </w:pPr>
      <w:r w:rsidRPr="00EA4880">
        <w:rPr>
          <w:rFonts w:eastAsia="DengXian"/>
          <w:b/>
          <w:bCs/>
        </w:rPr>
        <w:t>AF:</w:t>
      </w:r>
    </w:p>
    <w:p w14:paraId="755B9FF5" w14:textId="77777777" w:rsidR="00EA4880" w:rsidRDefault="00EA4880" w:rsidP="00EA4880">
      <w:pPr>
        <w:pStyle w:val="B1"/>
        <w:rPr>
          <w:rFonts w:eastAsia="DengXian"/>
        </w:rPr>
      </w:pPr>
      <w:r>
        <w:rPr>
          <w:rFonts w:eastAsia="DengXian"/>
        </w:rPr>
        <w:t>-</w:t>
      </w:r>
      <w:r>
        <w:rPr>
          <w:rFonts w:eastAsia="DengXian"/>
        </w:rPr>
        <w:tab/>
        <w:t>Request of PDU Set Loss Rate via NEF or directly to PCF.</w:t>
      </w:r>
    </w:p>
    <w:p w14:paraId="490584F7" w14:textId="77777777" w:rsidR="00EA4880" w:rsidRPr="00EA4880" w:rsidRDefault="00EA4880" w:rsidP="00EA4880">
      <w:pPr>
        <w:rPr>
          <w:rFonts w:eastAsia="DengXian"/>
          <w:b/>
          <w:bCs/>
        </w:rPr>
      </w:pPr>
      <w:r w:rsidRPr="00EA4880">
        <w:rPr>
          <w:rFonts w:eastAsia="DengXian"/>
          <w:b/>
          <w:bCs/>
        </w:rPr>
        <w:t>PCF:</w:t>
      </w:r>
    </w:p>
    <w:p w14:paraId="078C0901" w14:textId="77777777" w:rsidR="00EA4880" w:rsidRDefault="00EA4880" w:rsidP="00EA4880">
      <w:pPr>
        <w:pStyle w:val="B1"/>
        <w:rPr>
          <w:rFonts w:eastAsia="DengXian"/>
        </w:rPr>
      </w:pPr>
      <w:r>
        <w:rPr>
          <w:rFonts w:eastAsia="DengXian"/>
        </w:rPr>
        <w:t>-</w:t>
      </w:r>
      <w:r>
        <w:rPr>
          <w:rFonts w:eastAsia="DengXian"/>
        </w:rPr>
        <w:tab/>
        <w:t>Generates the QoS Monitoring policy for PDU Set Loss Rate based on AF request.</w:t>
      </w:r>
    </w:p>
    <w:p w14:paraId="5E60C75F" w14:textId="77777777" w:rsidR="00EA4880" w:rsidRDefault="00EA4880" w:rsidP="00EA4880">
      <w:pPr>
        <w:pStyle w:val="B1"/>
        <w:rPr>
          <w:rFonts w:eastAsia="DengXian"/>
        </w:rPr>
      </w:pPr>
      <w:r>
        <w:rPr>
          <w:rFonts w:eastAsia="DengXian"/>
        </w:rPr>
        <w:lastRenderedPageBreak/>
        <w:t>-</w:t>
      </w:r>
      <w:r>
        <w:rPr>
          <w:rFonts w:eastAsia="DengXian"/>
        </w:rPr>
        <w:tab/>
        <w:t>Exposures the measured result of PDU Set Loss Rate.</w:t>
      </w:r>
    </w:p>
    <w:p w14:paraId="7F252AFA" w14:textId="77777777" w:rsidR="00EA4880" w:rsidRPr="00EA4880" w:rsidRDefault="00EA4880" w:rsidP="00EA4880">
      <w:pPr>
        <w:rPr>
          <w:rFonts w:eastAsia="DengXian"/>
          <w:b/>
          <w:bCs/>
        </w:rPr>
      </w:pPr>
      <w:r w:rsidRPr="00EA4880">
        <w:rPr>
          <w:rFonts w:eastAsia="DengXian"/>
          <w:b/>
          <w:bCs/>
        </w:rPr>
        <w:t>SMF:</w:t>
      </w:r>
    </w:p>
    <w:p w14:paraId="125162F8" w14:textId="1541E1C2" w:rsidR="00EA4880" w:rsidRDefault="00EA4880" w:rsidP="00EA4880">
      <w:pPr>
        <w:pStyle w:val="B1"/>
        <w:rPr>
          <w:rFonts w:eastAsia="DengXian"/>
        </w:rPr>
      </w:pPr>
      <w:r>
        <w:rPr>
          <w:rFonts w:eastAsia="DengXian"/>
        </w:rPr>
        <w:t>-</w:t>
      </w:r>
      <w:r>
        <w:rPr>
          <w:rFonts w:eastAsia="DengXian"/>
        </w:rPr>
        <w:tab/>
        <w:t>Sends QoS monitoring request for PDU Set Loss Rate to NG-RAN based on QoS Monitoring policy in PCC rule.</w:t>
      </w:r>
    </w:p>
    <w:p w14:paraId="34FAEA80" w14:textId="77777777" w:rsidR="00EA4880" w:rsidRDefault="00EA4880" w:rsidP="00EA4880">
      <w:pPr>
        <w:pStyle w:val="B1"/>
        <w:rPr>
          <w:rFonts w:eastAsia="DengXian"/>
        </w:rPr>
      </w:pPr>
      <w:r>
        <w:rPr>
          <w:rFonts w:eastAsia="DengXian"/>
        </w:rPr>
        <w:t>-</w:t>
      </w:r>
      <w:r>
        <w:rPr>
          <w:rFonts w:eastAsia="DengXian"/>
        </w:rPr>
        <w:tab/>
        <w:t>Reports the measured result of PDU Set Loss Rate to the PCF.</w:t>
      </w:r>
    </w:p>
    <w:p w14:paraId="21B99F6C" w14:textId="77777777" w:rsidR="00EA4880" w:rsidRPr="00EA4880" w:rsidRDefault="00EA4880" w:rsidP="00EA4880">
      <w:pPr>
        <w:rPr>
          <w:rFonts w:eastAsia="DengXian"/>
          <w:b/>
          <w:bCs/>
        </w:rPr>
      </w:pPr>
      <w:r w:rsidRPr="00EA4880">
        <w:rPr>
          <w:rFonts w:eastAsia="DengXian"/>
          <w:b/>
          <w:bCs/>
        </w:rPr>
        <w:t>NG-RAN:</w:t>
      </w:r>
    </w:p>
    <w:p w14:paraId="6652B1C4" w14:textId="77777777" w:rsidR="00EA4880" w:rsidRDefault="00EA4880" w:rsidP="00EA4880">
      <w:pPr>
        <w:pStyle w:val="B1"/>
        <w:rPr>
          <w:rFonts w:eastAsia="DengXian"/>
        </w:rPr>
      </w:pPr>
      <w:r>
        <w:rPr>
          <w:rFonts w:eastAsia="DengXian"/>
        </w:rPr>
        <w:t>-</w:t>
      </w:r>
      <w:r>
        <w:rPr>
          <w:rFonts w:eastAsia="DengXian"/>
        </w:rPr>
        <w:tab/>
        <w:t>Measures PDU Set Loss Rate and report it the SMF.</w:t>
      </w:r>
    </w:p>
    <w:p w14:paraId="06D38D7A" w14:textId="77777777" w:rsidR="00B5477F" w:rsidRPr="00822E86" w:rsidRDefault="00B5477F" w:rsidP="00042496">
      <w:pPr>
        <w:pStyle w:val="Heading1"/>
        <w:rPr>
          <w:rFonts w:eastAsia="DengXian"/>
          <w:lang w:eastAsia="zh-CN"/>
        </w:rPr>
      </w:pPr>
      <w:bookmarkStart w:id="496" w:name="_Toc250980595"/>
      <w:bookmarkStart w:id="497" w:name="_Toc326037266"/>
      <w:bookmarkStart w:id="498" w:name="_Toc510604411"/>
      <w:bookmarkStart w:id="499" w:name="_Toc92875665"/>
      <w:bookmarkStart w:id="500" w:name="_Toc93070689"/>
      <w:bookmarkStart w:id="501" w:name="_Toc310438366"/>
      <w:bookmarkStart w:id="502" w:name="_Toc324232216"/>
      <w:bookmarkStart w:id="503" w:name="_Toc326248735"/>
      <w:bookmarkStart w:id="504" w:name="_Toc510604412"/>
      <w:bookmarkStart w:id="505" w:name="_Toc175896504"/>
      <w:bookmarkEnd w:id="134"/>
      <w:bookmarkEnd w:id="135"/>
      <w:bookmarkEnd w:id="136"/>
      <w:r w:rsidRPr="00042496">
        <w:rPr>
          <w:rFonts w:eastAsia="DengXian"/>
        </w:rPr>
        <w:t>7</w:t>
      </w:r>
      <w:r w:rsidRPr="00042496">
        <w:rPr>
          <w:rFonts w:eastAsia="DengXian"/>
        </w:rPr>
        <w:tab/>
        <w:t>Overall Evaluation</w:t>
      </w:r>
      <w:bookmarkEnd w:id="496"/>
      <w:bookmarkEnd w:id="497"/>
      <w:bookmarkEnd w:id="498"/>
      <w:bookmarkEnd w:id="499"/>
      <w:bookmarkEnd w:id="500"/>
      <w:bookmarkEnd w:id="505"/>
    </w:p>
    <w:p w14:paraId="7CE725A8" w14:textId="2FCFC7C5" w:rsidR="00B5477F" w:rsidRPr="00822E86" w:rsidRDefault="00042496" w:rsidP="00042496">
      <w:pPr>
        <w:pStyle w:val="EditorsNote"/>
        <w:rPr>
          <w:rFonts w:eastAsia="DengXian"/>
          <w:lang w:eastAsia="zh-C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506" w:name="_Toc92875666"/>
      <w:bookmarkStart w:id="507" w:name="_Toc93070690"/>
    </w:p>
    <w:p w14:paraId="4A9CA1E8" w14:textId="77777777" w:rsidR="00B5477F" w:rsidRPr="00822E86" w:rsidRDefault="00B5477F" w:rsidP="00042496">
      <w:pPr>
        <w:pStyle w:val="Heading1"/>
        <w:rPr>
          <w:rFonts w:eastAsia="DengXian"/>
        </w:rPr>
      </w:pPr>
      <w:bookmarkStart w:id="508" w:name="_Toc175896505"/>
      <w:r w:rsidRPr="00042496">
        <w:rPr>
          <w:rFonts w:eastAsia="DengXian"/>
        </w:rPr>
        <w:t>8</w:t>
      </w:r>
      <w:r w:rsidRPr="00042496">
        <w:rPr>
          <w:rFonts w:eastAsia="DengXian"/>
        </w:rPr>
        <w:tab/>
        <w:t>Conclusions</w:t>
      </w:r>
      <w:bookmarkEnd w:id="501"/>
      <w:bookmarkEnd w:id="502"/>
      <w:bookmarkEnd w:id="503"/>
      <w:bookmarkEnd w:id="504"/>
      <w:bookmarkEnd w:id="506"/>
      <w:bookmarkEnd w:id="507"/>
      <w:bookmarkEnd w:id="508"/>
    </w:p>
    <w:p w14:paraId="0DAB489A" w14:textId="565CF7D9" w:rsidR="003B39D5" w:rsidRPr="00584D57" w:rsidRDefault="003B39D5" w:rsidP="003B39D5">
      <w:pPr>
        <w:pStyle w:val="Heading2"/>
      </w:pPr>
      <w:bookmarkStart w:id="509" w:name="_Toc175896506"/>
      <w:r w:rsidRPr="00584D57">
        <w:t>8.1</w:t>
      </w:r>
      <w:r w:rsidR="00584D57" w:rsidRPr="00584D57">
        <w:tab/>
      </w:r>
      <w:r w:rsidR="008A2D94">
        <w:t>Conclusions</w:t>
      </w:r>
      <w:r w:rsidRPr="00584D57">
        <w:t xml:space="preserve"> for K</w:t>
      </w:r>
      <w:r w:rsidR="005A4201" w:rsidRPr="00584D57">
        <w:t xml:space="preserve">ey </w:t>
      </w:r>
      <w:r w:rsidRPr="00584D57">
        <w:t>I</w:t>
      </w:r>
      <w:r w:rsidR="005A4201" w:rsidRPr="00584D57">
        <w:t xml:space="preserve">ssue </w:t>
      </w:r>
      <w:r w:rsidRPr="00584D57">
        <w:t>#1</w:t>
      </w:r>
      <w:bookmarkEnd w:id="509"/>
    </w:p>
    <w:p w14:paraId="7F0CF470" w14:textId="2BAA3ACB" w:rsidR="003B39D5" w:rsidRPr="00584D57" w:rsidRDefault="003B39D5" w:rsidP="003B39D5">
      <w:pPr>
        <w:pStyle w:val="Heading3"/>
        <w:rPr>
          <w:rFonts w:eastAsia="DengXian"/>
        </w:rPr>
      </w:pPr>
      <w:bookmarkStart w:id="510" w:name="_Toc175896507"/>
      <w:r w:rsidRPr="00584D57">
        <w:t>8.1</w:t>
      </w:r>
      <w:r w:rsidRPr="00584D57">
        <w:rPr>
          <w:rFonts w:hint="eastAsia"/>
        </w:rPr>
        <w:t>.</w:t>
      </w:r>
      <w:r w:rsidRPr="00584D57">
        <w:t>1</w:t>
      </w:r>
      <w:r w:rsidR="00584D57" w:rsidRPr="00584D57">
        <w:tab/>
      </w:r>
      <w:r w:rsidR="008A2D94">
        <w:t xml:space="preserve">Conclusion </w:t>
      </w:r>
      <w:r w:rsidRPr="00584D57">
        <w:t>for KI#1</w:t>
      </w:r>
      <w:r w:rsidRPr="00584D57">
        <w:rPr>
          <w:rFonts w:eastAsia="DengXian"/>
        </w:rPr>
        <w:t>_other PDU Set handling</w:t>
      </w:r>
      <w:bookmarkEnd w:id="510"/>
    </w:p>
    <w:p w14:paraId="2F0A6B3E" w14:textId="17B880B5" w:rsidR="003B39D5" w:rsidRPr="00CB27B6" w:rsidRDefault="00584D57" w:rsidP="003B39D5">
      <w:pPr>
        <w:rPr>
          <w:rFonts w:eastAsia="DengXian"/>
          <w:lang w:eastAsia="zh-CN"/>
        </w:rPr>
      </w:pPr>
      <w:r>
        <w:rPr>
          <w:rFonts w:eastAsia="DengXian"/>
          <w:lang w:eastAsia="zh-CN"/>
        </w:rPr>
        <w:t>The following agreement is considered for #1 for other PDU Set handling:</w:t>
      </w:r>
    </w:p>
    <w:p w14:paraId="3DC0FB6C" w14:textId="57188211" w:rsidR="003B39D5" w:rsidRPr="00584D57" w:rsidRDefault="00584D57" w:rsidP="005A4201">
      <w:pPr>
        <w:pStyle w:val="B1"/>
        <w:rPr>
          <w:rFonts w:eastAsia="DengXian"/>
        </w:rPr>
      </w:pPr>
      <w:r>
        <w:rPr>
          <w:rFonts w:eastAsia="DengXian"/>
        </w:rPr>
        <w:t>1.</w:t>
      </w:r>
      <w:r>
        <w:rPr>
          <w:rFonts w:eastAsia="DengXian"/>
        </w:rPr>
        <w:tab/>
      </w:r>
      <w:r w:rsidR="008A2D94" w:rsidRPr="008A2D94">
        <w:rPr>
          <w:rFonts w:eastAsia="DengXian"/>
        </w:rPr>
        <w:t xml:space="preserve">In </w:t>
      </w:r>
      <w:r w:rsidR="00B83644">
        <w:rPr>
          <w:rFonts w:eastAsia="DengXian"/>
        </w:rPr>
        <w:t xml:space="preserve">the </w:t>
      </w:r>
      <w:r w:rsidR="008A2D94" w:rsidRPr="008A2D94">
        <w:rPr>
          <w:rFonts w:eastAsia="DengXian"/>
        </w:rPr>
        <w:t>case</w:t>
      </w:r>
      <w:r w:rsidR="00B83644">
        <w:rPr>
          <w:rFonts w:eastAsia="DengXian"/>
        </w:rPr>
        <w:t xml:space="preserve"> of</w:t>
      </w:r>
      <w:r w:rsidR="008A2D94" w:rsidRPr="008A2D94">
        <w:rPr>
          <w:rFonts w:eastAsia="DengXian"/>
        </w:rPr>
        <w:t xml:space="preserve"> no DL PDU Set QoS parameters provided by the AF</w:t>
      </w:r>
      <w:r w:rsidR="008A2D94">
        <w:rPr>
          <w:rFonts w:eastAsia="DengXian"/>
        </w:rPr>
        <w:t>,</w:t>
      </w:r>
      <w:r w:rsidR="008A2D94" w:rsidRPr="008A2D94">
        <w:rPr>
          <w:rFonts w:eastAsia="DengXian"/>
        </w:rPr>
        <w:t xml:space="preserve"> </w:t>
      </w:r>
      <w:r w:rsidR="008A2D94">
        <w:rPr>
          <w:rFonts w:eastAsia="DengXian"/>
        </w:rPr>
        <w:t>a</w:t>
      </w:r>
      <w:r>
        <w:rPr>
          <w:rFonts w:eastAsia="DengXian"/>
        </w:rPr>
        <w:t>ccording to the Protocol Description</w:t>
      </w:r>
      <w:r w:rsidR="008A2D94">
        <w:rPr>
          <w:rFonts w:eastAsia="DengXian"/>
        </w:rPr>
        <w:t xml:space="preserve"> and PSA UPF supports of PDU Set Information marking</w:t>
      </w:r>
      <w:r>
        <w:rPr>
          <w:rFonts w:eastAsia="DengXian"/>
        </w:rPr>
        <w:t xml:space="preserve">, the </w:t>
      </w:r>
      <w:r w:rsidR="008A2D94">
        <w:rPr>
          <w:rFonts w:eastAsia="DengXian"/>
        </w:rPr>
        <w:t>SMF</w:t>
      </w:r>
      <w:r>
        <w:rPr>
          <w:rFonts w:eastAsia="DengXian"/>
        </w:rPr>
        <w:t xml:space="preserve"> sends NG-RAN a</w:t>
      </w:r>
      <w:r w:rsidR="008A2D94">
        <w:rPr>
          <w:rFonts w:eastAsia="DengXian"/>
        </w:rPr>
        <w:t xml:space="preserve"> new</w:t>
      </w:r>
      <w:r>
        <w:rPr>
          <w:rFonts w:eastAsia="DengXian"/>
        </w:rPr>
        <w:t xml:space="preserve"> indicator indicating the DL PDU Set Information Marking is supported. </w:t>
      </w:r>
      <w:r w:rsidR="008A2D94">
        <w:rPr>
          <w:rFonts w:eastAsia="DengXian"/>
        </w:rPr>
        <w:t>The SMF activates</w:t>
      </w:r>
      <w:r>
        <w:rPr>
          <w:rFonts w:eastAsia="DengXian"/>
        </w:rPr>
        <w:t xml:space="preserve"> the PDU Set Information marking</w:t>
      </w:r>
      <w:r w:rsidR="008A2D94">
        <w:rPr>
          <w:rFonts w:eastAsia="DengXian"/>
        </w:rPr>
        <w:t xml:space="preserve"> based on information from NG-RAN</w:t>
      </w:r>
      <w:r>
        <w:rPr>
          <w:rFonts w:eastAsia="DengXian"/>
        </w:rPr>
        <w:t>.</w:t>
      </w:r>
    </w:p>
    <w:p w14:paraId="19A0BEED" w14:textId="5EE4726A" w:rsidR="003B39D5" w:rsidRPr="00CB27B6" w:rsidRDefault="003B39D5" w:rsidP="003B39D5">
      <w:pPr>
        <w:pStyle w:val="Heading3"/>
        <w:rPr>
          <w:lang w:eastAsia="zh-CN"/>
        </w:rPr>
      </w:pPr>
      <w:bookmarkStart w:id="511" w:name="_Toc175896508"/>
      <w:r w:rsidRPr="00CB27B6">
        <w:rPr>
          <w:lang w:eastAsia="zh-CN"/>
        </w:rPr>
        <w:t>8.</w:t>
      </w:r>
      <w:r>
        <w:rPr>
          <w:lang w:eastAsia="zh-CN"/>
        </w:rPr>
        <w:t>1</w:t>
      </w:r>
      <w:r w:rsidRPr="00CB27B6">
        <w:rPr>
          <w:rFonts w:hint="eastAsia"/>
          <w:lang w:eastAsia="zh-CN"/>
        </w:rPr>
        <w:t>.</w:t>
      </w:r>
      <w:r w:rsidRPr="00CB27B6">
        <w:rPr>
          <w:lang w:eastAsia="zh-CN"/>
        </w:rPr>
        <w:t>2</w:t>
      </w:r>
      <w:r w:rsidR="00584D57">
        <w:rPr>
          <w:lang w:eastAsia="zh-CN"/>
        </w:rPr>
        <w:tab/>
      </w:r>
      <w:r w:rsidR="008A2D94">
        <w:rPr>
          <w:lang w:eastAsia="zh-CN"/>
        </w:rPr>
        <w:t>Conclusion for</w:t>
      </w:r>
      <w:r w:rsidRPr="00CB27B6">
        <w:rPr>
          <w:lang w:eastAsia="zh-CN"/>
        </w:rPr>
        <w:t xml:space="preserve"> KI#1</w:t>
      </w:r>
      <w:r w:rsidRPr="00CB27B6">
        <w:rPr>
          <w:rFonts w:eastAsia="DengXian"/>
          <w:lang w:eastAsia="zh-CN"/>
        </w:rPr>
        <w:t>_</w:t>
      </w:r>
      <w:r w:rsidRPr="00CB27B6">
        <w:rPr>
          <w:rFonts w:eastAsia="DengXian"/>
          <w:lang w:val="en-US" w:eastAsia="zh-CN"/>
        </w:rPr>
        <w:t>QoS Notification without AQP</w:t>
      </w:r>
      <w:bookmarkEnd w:id="511"/>
    </w:p>
    <w:p w14:paraId="336869C3" w14:textId="198B1CF1" w:rsidR="003B39D5" w:rsidRPr="005A4201" w:rsidRDefault="003B39D5" w:rsidP="005A4201">
      <w:pPr>
        <w:rPr>
          <w:rFonts w:eastAsia="DengXian"/>
          <w:lang w:eastAsia="zh-CN"/>
        </w:rPr>
      </w:pPr>
      <w:r w:rsidRPr="00CB27B6">
        <w:rPr>
          <w:rFonts w:eastAsia="DengXian" w:hint="eastAsia"/>
          <w:lang w:eastAsia="zh-CN"/>
        </w:rPr>
        <w:t>T</w:t>
      </w:r>
      <w:r w:rsidRPr="00CB27B6">
        <w:rPr>
          <w:rFonts w:eastAsia="DengXian"/>
          <w:lang w:eastAsia="zh-CN"/>
        </w:rPr>
        <w:t>he following interim agreement is considered for #1_</w:t>
      </w:r>
      <w:r w:rsidRPr="00CB27B6">
        <w:rPr>
          <w:rFonts w:eastAsia="DengXian"/>
          <w:lang w:val="en-US" w:eastAsia="zh-CN"/>
        </w:rPr>
        <w:t>PDU Set handling support or not indications in UL and/or DL and QoS notification</w:t>
      </w:r>
      <w:r w:rsidRPr="00CB27B6">
        <w:rPr>
          <w:rFonts w:eastAsia="DengXian"/>
          <w:lang w:eastAsia="zh-CN"/>
        </w:rPr>
        <w:t>:</w:t>
      </w:r>
    </w:p>
    <w:p w14:paraId="2551FAAE" w14:textId="054890FF" w:rsidR="00B83644" w:rsidRDefault="00B83644" w:rsidP="00B83644">
      <w:pPr>
        <w:pStyle w:val="B1"/>
        <w:rPr>
          <w:rFonts w:eastAsia="DengXian"/>
        </w:rPr>
      </w:pPr>
      <w:r>
        <w:rPr>
          <w:rFonts w:eastAsia="DengXian"/>
        </w:rPr>
        <w:t>1.</w:t>
      </w:r>
      <w:r>
        <w:rPr>
          <w:rFonts w:eastAsia="DengXian"/>
        </w:rPr>
        <w:tab/>
        <w:t xml:space="preserve">In order to support QoS Notification Control "GFBR cannot be guaranteed or can be guaranteed again" (see clause 5.7.2.4 of </w:t>
      </w:r>
      <w:r w:rsidR="00E87EFC">
        <w:rPr>
          <w:rFonts w:eastAsia="DengXian"/>
        </w:rPr>
        <w:t>TS 23.501 [</w:t>
      </w:r>
      <w:r>
        <w:rPr>
          <w:rFonts w:eastAsia="DengXian"/>
        </w:rPr>
        <w:t>2]), for a GBR QoS flow with the QoS profile containing UL and/or DL PSDB and UL and/or DL PSER, instead of PDB and PER, the fulfilment or not of UL and/or DL PSDB or UL and/or DL PSER, or GRBR in the QoS profile are used by the NG-RAN to determine QoS notification if the PDU Set QoS handling is applied in the corresponding direction. Otherwise, the fulfilment or not of the PDB and/or PER in the corresponding direction is still used for the QoS notification.</w:t>
      </w:r>
    </w:p>
    <w:p w14:paraId="05F8B1A6" w14:textId="3CADD0B3" w:rsidR="00B83644" w:rsidRDefault="00B83644" w:rsidP="00B83644">
      <w:pPr>
        <w:pStyle w:val="B2"/>
        <w:rPr>
          <w:rFonts w:eastAsia="DengXian"/>
        </w:rPr>
      </w:pPr>
      <w:r>
        <w:rPr>
          <w:rFonts w:eastAsia="DengXian"/>
        </w:rPr>
        <w:t>-</w:t>
      </w:r>
      <w:r>
        <w:rPr>
          <w:rFonts w:eastAsia="DengXian"/>
        </w:rPr>
        <w:tab/>
        <w:t>The QoS notification indicates GFBR can no longer be guaranteed if PSDB, PSER or GFBR cannot be fulfilled in the corresponding direction in which the PDU Set QoS handling is applied.</w:t>
      </w:r>
    </w:p>
    <w:p w14:paraId="66006569" w14:textId="77777777" w:rsidR="00B83644" w:rsidRDefault="00B83644" w:rsidP="00B83644">
      <w:pPr>
        <w:pStyle w:val="B2"/>
        <w:rPr>
          <w:rFonts w:eastAsia="DengXian"/>
        </w:rPr>
      </w:pPr>
      <w:r>
        <w:rPr>
          <w:rFonts w:eastAsia="DengXian"/>
        </w:rPr>
        <w:t>-</w:t>
      </w:r>
      <w:r>
        <w:rPr>
          <w:rFonts w:eastAsia="DengXian"/>
        </w:rPr>
        <w:tab/>
        <w:t>The QoS notification indicates GFBR can be guaranteed again if PSDB, PSER and GFBR can be fulfilled again in the corresponding direction in which the PDU Set QoS handling is applied.</w:t>
      </w:r>
    </w:p>
    <w:p w14:paraId="1C1DA423" w14:textId="4C2408E7" w:rsidR="003B39D5" w:rsidRPr="00584D57" w:rsidRDefault="003B39D5" w:rsidP="003B39D5">
      <w:pPr>
        <w:pStyle w:val="Heading3"/>
        <w:rPr>
          <w:rFonts w:eastAsia="DengXian"/>
        </w:rPr>
      </w:pPr>
      <w:bookmarkStart w:id="512" w:name="_Toc175896509"/>
      <w:r w:rsidRPr="00584D57">
        <w:t>8.1</w:t>
      </w:r>
      <w:r w:rsidRPr="00584D57">
        <w:rPr>
          <w:rFonts w:hint="eastAsia"/>
        </w:rPr>
        <w:t>.</w:t>
      </w:r>
      <w:r w:rsidRPr="00584D57">
        <w:t>3</w:t>
      </w:r>
      <w:r w:rsidR="00584D57" w:rsidRPr="00584D57">
        <w:tab/>
      </w:r>
      <w:r w:rsidR="004D30F2">
        <w:t>Conclusion</w:t>
      </w:r>
      <w:r w:rsidRPr="00584D57">
        <w:t xml:space="preserve"> for KI#1</w:t>
      </w:r>
      <w:r w:rsidRPr="00584D57">
        <w:rPr>
          <w:rFonts w:eastAsia="DengXian"/>
        </w:rPr>
        <w:t>_AQP</w:t>
      </w:r>
      <w:bookmarkEnd w:id="512"/>
    </w:p>
    <w:p w14:paraId="6D06D609" w14:textId="77777777" w:rsidR="00584D57" w:rsidRDefault="00584D57" w:rsidP="00584D57">
      <w:r>
        <w:t>The following conclusion principles are agreed for key issue #1_AQP.</w:t>
      </w:r>
    </w:p>
    <w:p w14:paraId="577BF3B9" w14:textId="77777777" w:rsidR="00B83644" w:rsidRDefault="00B83644" w:rsidP="00584D57">
      <w:pPr>
        <w:pStyle w:val="B1"/>
      </w:pPr>
      <w:r>
        <w:t>1.</w:t>
      </w:r>
      <w:r>
        <w:tab/>
        <w:t>The AF may provide Alternative Service requirements to 5GC which may contain the UL and/or DL PDU Set QoS Parameters (i.e. UL PSDB, DL PSDB, UL PSER and/or DL PSER).</w:t>
      </w:r>
    </w:p>
    <w:p w14:paraId="4A0358D3" w14:textId="77777777" w:rsidR="00B83644" w:rsidRDefault="00B83644" w:rsidP="00584D57">
      <w:pPr>
        <w:pStyle w:val="B1"/>
      </w:pPr>
      <w:r>
        <w:lastRenderedPageBreak/>
        <w:t>2.</w:t>
      </w:r>
      <w:r>
        <w:tab/>
        <w:t>Based on the Alternative Service Requirements from AF, the PCF generates PCC rule with Alternative QoS parameters in a prioritized order, which can include UL and/or DL PDU Set QoS Parameters (i.e. UL PSDB, DL PSDB, UL PSER and/or DL PSER) and the corresponding reference to each Alternative QoS parameter Set.</w:t>
      </w:r>
    </w:p>
    <w:p w14:paraId="2FA69751" w14:textId="77777777" w:rsidR="00B83644" w:rsidRDefault="00B83644" w:rsidP="00584D57">
      <w:pPr>
        <w:pStyle w:val="B1"/>
      </w:pPr>
      <w:r>
        <w:t>3.</w:t>
      </w:r>
      <w:r>
        <w:tab/>
        <w:t>SMF provides one or more Alternative QoS Profile(s) with UL and/or DL PDU Set QoS parameters to NG-RAN. When the QoS profile includes UL and/or DL PDU Set QoS parameter, the Alternative QoS Profile shall include the corresponding PDU Set QoS parameters; otherwise, the Alternative QoS profile does not include the corresponding PDU Set QoS parameters(s) when the QoS profile doesn't include the UL and/or DL PDU Set QoS parameter.</w:t>
      </w:r>
    </w:p>
    <w:p w14:paraId="5FF63204" w14:textId="77777777" w:rsidR="00B83644" w:rsidRDefault="00B83644" w:rsidP="00584D57">
      <w:pPr>
        <w:pStyle w:val="B1"/>
      </w:pPr>
      <w:r>
        <w:t>4.</w:t>
      </w:r>
      <w:r>
        <w:tab/>
        <w:t>If QoS notification is determined as "GFBR cannot be guaranteed", the NG-RAN determines the AQP that can be used as a reference to the currently fulfilled QoS considering the priority order: If the PDU Set QoS handling is applied in the corresponding direction, the PSDB and PSER in the corresponding direction and GFBR in the AQP are used by the NG RAN to determine the AQP that can be used as a reference to the currently fulfilled QoS.</w:t>
      </w:r>
    </w:p>
    <w:p w14:paraId="0BE2B3EC" w14:textId="77777777" w:rsidR="00B83644" w:rsidRDefault="00B83644" w:rsidP="00584D57">
      <w:pPr>
        <w:pStyle w:val="B1"/>
      </w:pPr>
      <w:r>
        <w:t>5.</w:t>
      </w:r>
      <w:r>
        <w:tab/>
        <w:t>During PDU Session Establishment/Modification procedures, the SMF/PCF may update the QoS profile and/or Alternative QoS Profiles to include/exclude the PDU Set QoS parameters based on the PDU Set Based Handling Support Indication from the NG-RAN, and/or the QoS requirement from the AF.</w:t>
      </w:r>
    </w:p>
    <w:p w14:paraId="353E3820" w14:textId="38919B90" w:rsidR="00797F9E" w:rsidRPr="00B83644" w:rsidRDefault="00797F9E" w:rsidP="00797F9E">
      <w:pPr>
        <w:pStyle w:val="Heading3"/>
        <w:rPr>
          <w:rFonts w:eastAsia="DengXian"/>
        </w:rPr>
      </w:pPr>
      <w:bookmarkStart w:id="513" w:name="_Toc175896510"/>
      <w:r w:rsidRPr="00B83644">
        <w:t>8.1</w:t>
      </w:r>
      <w:r w:rsidRPr="00B83644">
        <w:rPr>
          <w:rFonts w:hint="eastAsia"/>
        </w:rPr>
        <w:t>.</w:t>
      </w:r>
      <w:r w:rsidRPr="00B83644">
        <w:t>4</w:t>
      </w:r>
      <w:r w:rsidRPr="00B83644">
        <w:tab/>
        <w:t>Conclusion for KI#1</w:t>
      </w:r>
      <w:r w:rsidRPr="00B83644">
        <w:rPr>
          <w:rFonts w:eastAsia="DengXian"/>
        </w:rPr>
        <w:t>_AL-FEC</w:t>
      </w:r>
      <w:bookmarkEnd w:id="513"/>
    </w:p>
    <w:p w14:paraId="582F78A6" w14:textId="7227B8FA" w:rsidR="00797F9E" w:rsidRDefault="00B83644" w:rsidP="00B83644">
      <w:r>
        <w:t>Normative work for AL-FEC awareness at NG-RAN will be based on the following principles:</w:t>
      </w:r>
    </w:p>
    <w:p w14:paraId="1ADBE636" w14:textId="77777777" w:rsidR="00B83644" w:rsidRDefault="00B83644" w:rsidP="00B83644">
      <w:pPr>
        <w:pStyle w:val="B1"/>
      </w:pPr>
      <w:r>
        <w:t>-</w:t>
      </w:r>
      <w:r>
        <w:tab/>
        <w:t>When requesting or updating QoS for a DL flow, an AF may provide to PCF/NEF - together with PDU Set QoS parameters - the content ratio for the flow. An AF may provide either PSIHI or content ratio for a flow.</w:t>
      </w:r>
    </w:p>
    <w:p w14:paraId="63E806B3" w14:textId="77777777" w:rsidR="00B83644" w:rsidRDefault="00B83644" w:rsidP="00B83644">
      <w:pPr>
        <w:pStyle w:val="B1"/>
      </w:pPr>
      <w:r>
        <w:t>-</w:t>
      </w:r>
      <w:r>
        <w:tab/>
        <w:t>If a PCF receives the content ratio from an AF, then the PCF may include the content ratio in PCC rules that it provides to the SMF.</w:t>
      </w:r>
    </w:p>
    <w:p w14:paraId="155C858B" w14:textId="77777777" w:rsidR="00B83644" w:rsidRDefault="00B83644" w:rsidP="00B83644">
      <w:pPr>
        <w:pStyle w:val="B1"/>
      </w:pPr>
      <w:r>
        <w:t>-</w:t>
      </w:r>
      <w:r>
        <w:tab/>
        <w:t>The SMF provides content ratio to NG-RAN when establishing/modifying a QoS flow.</w:t>
      </w:r>
    </w:p>
    <w:p w14:paraId="194BE03C" w14:textId="77777777" w:rsidR="00B83644" w:rsidRDefault="00B83644" w:rsidP="00B83644">
      <w:pPr>
        <w:pStyle w:val="B1"/>
      </w:pPr>
      <w:r>
        <w:t>-</w:t>
      </w:r>
      <w:r>
        <w:tab/>
        <w:t>If NG-RAN supports PDU Set content ratio awareness and has received content ratio information for a QoS flow, then NG-RAN may consider content ratio information as follows:</w:t>
      </w:r>
    </w:p>
    <w:p w14:paraId="2ADE1FDB" w14:textId="77777777" w:rsidR="00B83644" w:rsidRDefault="00B83644" w:rsidP="00B83644">
      <w:pPr>
        <w:pStyle w:val="B2"/>
      </w:pPr>
      <w:r>
        <w:t>-</w:t>
      </w:r>
      <w:r>
        <w:tab/>
        <w:t>If NG-RAN needs to discard PDUs of the QoS flow during congestion, then NG-RAN may use the content ratio information for discarding.</w:t>
      </w:r>
    </w:p>
    <w:p w14:paraId="25BCF26F" w14:textId="4BB3BE3A" w:rsidR="00797F9E" w:rsidRPr="00742087" w:rsidRDefault="00797F9E" w:rsidP="00797F9E">
      <w:pPr>
        <w:pStyle w:val="NO"/>
      </w:pPr>
      <w:r w:rsidRPr="00742087">
        <w:t>NOTE 1:</w:t>
      </w:r>
      <w:r w:rsidRPr="00742087">
        <w:tab/>
        <w:t>The principles concluded for AL-FEC awareness at RAN (as above) is subject to RAN-level enhancements of RLC Acknowledged Mode (RLC AM) for XR as per RP-240791 and further feasibility analyses and feedback from RAN</w:t>
      </w:r>
      <w:r w:rsidR="00742087" w:rsidRPr="00742087">
        <w:t> </w:t>
      </w:r>
      <w:r w:rsidRPr="00742087">
        <w:t>WG2. RLC UM is not intended to be supported in this release due to concerns shared so far from RAN WG2 (see R2-2405781), pending further status update from RAN</w:t>
      </w:r>
      <w:r w:rsidR="00742087" w:rsidRPr="00742087">
        <w:t> </w:t>
      </w:r>
      <w:r w:rsidRPr="00742087">
        <w:t>WG2.</w:t>
      </w:r>
    </w:p>
    <w:p w14:paraId="5CAD438C" w14:textId="67B4852D" w:rsidR="00797F9E" w:rsidRPr="00742087" w:rsidRDefault="00797F9E" w:rsidP="00797F9E">
      <w:pPr>
        <w:pStyle w:val="NO"/>
      </w:pPr>
      <w:r w:rsidRPr="00742087">
        <w:t>NOTE 2:</w:t>
      </w:r>
      <w:r w:rsidRPr="00742087">
        <w:tab/>
        <w:t>RAN can</w:t>
      </w:r>
      <w:r w:rsidR="00742087">
        <w:t>,</w:t>
      </w:r>
      <w:r w:rsidRPr="00742087">
        <w:t xml:space="preserve"> e.g. primarily discard obsolete AL-FEC PDUs of each PDU Set.</w:t>
      </w:r>
    </w:p>
    <w:p w14:paraId="7E0526AD" w14:textId="1512EC59" w:rsidR="00797F9E" w:rsidRPr="00742087" w:rsidRDefault="00797F9E" w:rsidP="00797F9E">
      <w:pPr>
        <w:pStyle w:val="NO"/>
      </w:pPr>
      <w:r w:rsidRPr="00742087">
        <w:t>NOTE 3:</w:t>
      </w:r>
      <w:r w:rsidRPr="00742087">
        <w:tab/>
        <w:t>There is no difference in terms of how many PDUs NG-RAN will be discarded for a given QoS flow. In other words, NG-RAN will not discard more PDUs if content ratio information is provided for a QoS flow compared to when no content ratio information is provided for the same QoS flow. This scheme merely allows NG-RAN to select the PDUs to be discarded to ensure that the original content can still be recovered at the receiver.</w:t>
      </w:r>
    </w:p>
    <w:p w14:paraId="26A9AC5E" w14:textId="0124D1A4" w:rsidR="00797F9E" w:rsidRPr="00742087" w:rsidRDefault="00797F9E" w:rsidP="00797F9E">
      <w:pPr>
        <w:pStyle w:val="NO"/>
      </w:pPr>
      <w:r w:rsidRPr="00742087">
        <w:t>NOTE 4:</w:t>
      </w:r>
      <w:r w:rsidRPr="00742087">
        <w:tab/>
        <w:t>Since there is no difference how many PDUs will be discarded, there are no impacts to existing congestion control algorithms.</w:t>
      </w:r>
    </w:p>
    <w:p w14:paraId="499313A0" w14:textId="1C3162DD" w:rsidR="004C6AE3" w:rsidRPr="00742087" w:rsidRDefault="004C6AE3" w:rsidP="004C6AE3">
      <w:pPr>
        <w:pStyle w:val="Heading2"/>
      </w:pPr>
      <w:bookmarkStart w:id="514" w:name="_Toc54379023"/>
      <w:bookmarkStart w:id="515" w:name="_Toc54776652"/>
      <w:bookmarkStart w:id="516" w:name="_Toc57373358"/>
      <w:bookmarkStart w:id="517" w:name="_Toc67389762"/>
      <w:bookmarkStart w:id="518" w:name="_Toc175896511"/>
      <w:r w:rsidRPr="00742087">
        <w:t>8.2</w:t>
      </w:r>
      <w:r w:rsidRPr="00742087">
        <w:tab/>
        <w:t>Conclusions for Key Issue #2</w:t>
      </w:r>
      <w:bookmarkEnd w:id="518"/>
    </w:p>
    <w:p w14:paraId="5898A4D0" w14:textId="77777777" w:rsidR="004C6AE3" w:rsidRPr="00742087" w:rsidRDefault="004C6AE3" w:rsidP="004C6AE3">
      <w:r w:rsidRPr="00742087">
        <w:t>The following principles are recommended to be included in the conclusions:</w:t>
      </w:r>
    </w:p>
    <w:p w14:paraId="5592FDEC" w14:textId="77777777" w:rsidR="00742087" w:rsidRDefault="00742087" w:rsidP="00742087">
      <w:pPr>
        <w:pStyle w:val="B1"/>
      </w:pPr>
      <w:r>
        <w:t>-</w:t>
      </w:r>
      <w:r>
        <w:tab/>
        <w:t>The normative R19 work will apply to UE to XRM server communication not to UE-UE XRM communication.</w:t>
      </w:r>
    </w:p>
    <w:p w14:paraId="1E35DFBB" w14:textId="77777777" w:rsidR="00742087" w:rsidRDefault="00742087" w:rsidP="00742087">
      <w:pPr>
        <w:pStyle w:val="B1"/>
      </w:pPr>
      <w:r>
        <w:t>-</w:t>
      </w:r>
      <w:r>
        <w:tab/>
        <w:t>The XRM metadata shall be encrypted and integrity protected between the UPF and the AS.</w:t>
      </w:r>
    </w:p>
    <w:p w14:paraId="74656854" w14:textId="77777777" w:rsidR="00742087" w:rsidRDefault="00742087" w:rsidP="00742087">
      <w:pPr>
        <w:pStyle w:val="B1"/>
      </w:pPr>
      <w:r>
        <w:lastRenderedPageBreak/>
        <w:t>-</w:t>
      </w:r>
      <w:r>
        <w:tab/>
        <w:t>The PSA UPF supporting the below functionality could be selected during the PDU session establishment with the consideration of the DNN and S-NSSAI.</w:t>
      </w:r>
    </w:p>
    <w:p w14:paraId="1597F334" w14:textId="77777777" w:rsidR="00742087" w:rsidRDefault="00742087" w:rsidP="00742087">
      <w:pPr>
        <w:pStyle w:val="B1"/>
      </w:pPr>
      <w:r>
        <w:t>-</w:t>
      </w:r>
      <w:r>
        <w:tab/>
        <w:t>Media over QUIC (MoQ) [9] and Proxy-UDP-in-HTTP/3 [38]+QUIC-Aware Proxying[40], and UDP-option [21] should be supported in normative work.</w:t>
      </w:r>
    </w:p>
    <w:p w14:paraId="39683B26" w14:textId="77777777" w:rsidR="00742087" w:rsidRDefault="00742087" w:rsidP="00742087">
      <w:pPr>
        <w:pStyle w:val="B1"/>
      </w:pPr>
      <w:r>
        <w:t>-</w:t>
      </w:r>
      <w:r>
        <w:tab/>
        <w:t>For MoQ [9], the PDU set information is accommodated via Metadata in MoQ. UPF supports the MoQ relay functionality and identifies the PDU Set information from the MoQ metadata. The detailed information include:</w:t>
      </w:r>
    </w:p>
    <w:p w14:paraId="0F77B56C" w14:textId="77777777" w:rsidR="00742087" w:rsidRDefault="00742087" w:rsidP="00742087">
      <w:pPr>
        <w:pStyle w:val="B2"/>
      </w:pPr>
      <w:r>
        <w:t>-</w:t>
      </w:r>
      <w:r>
        <w:tab/>
        <w:t>AF provides the Protocol Description and the requirement for MoQ in order to support the encryption information identification from the PDUs in PDU Set following the AF session with QoS procedure. The request may include AS address.</w:t>
      </w:r>
    </w:p>
    <w:p w14:paraId="51F0A494" w14:textId="77777777" w:rsidR="00742087" w:rsidRDefault="00742087" w:rsidP="00742087">
      <w:pPr>
        <w:pStyle w:val="B2"/>
      </w:pPr>
      <w:r>
        <w:t>-</w:t>
      </w:r>
      <w:r>
        <w:tab/>
        <w:t>PCF determines PCC rules based on AF request, to instruct SMF/UPF to identify PDU Set information for MoQ traffic.</w:t>
      </w:r>
    </w:p>
    <w:p w14:paraId="04FABA56" w14:textId="77777777" w:rsidR="00742087" w:rsidRDefault="00742087" w:rsidP="00742087">
      <w:pPr>
        <w:pStyle w:val="B2"/>
      </w:pPr>
      <w:r>
        <w:t>-</w:t>
      </w:r>
      <w:r>
        <w:tab/>
        <w:t>SMF provides N4 rule to UPF to activate the MoQ relay functionality.</w:t>
      </w:r>
    </w:p>
    <w:p w14:paraId="5638EA16" w14:textId="77777777" w:rsidR="00742087" w:rsidRDefault="00742087" w:rsidP="00742087">
      <w:pPr>
        <w:pStyle w:val="B2"/>
      </w:pPr>
      <w:r>
        <w:t>-</w:t>
      </w:r>
      <w:r>
        <w:tab/>
        <w:t>UPF supports the MoQ relay functionality and identifies the PDU Set information from the MoQ metadata as defined in the Media-over-QUIC (MoQ) [9]. For DL, UPF includes the identified PDU Set information into GTP-U header as specified in Rel-18.</w:t>
      </w:r>
    </w:p>
    <w:p w14:paraId="1508EBAF" w14:textId="278C477B" w:rsidR="00742087" w:rsidRDefault="00742087" w:rsidP="00742087">
      <w:pPr>
        <w:pStyle w:val="NO"/>
      </w:pPr>
      <w:r>
        <w:t>NOTE 1:</w:t>
      </w:r>
      <w:r>
        <w:tab/>
        <w:t>The FQDN of the MoQ traffic is subject to the SLA between the application provider and operator.</w:t>
      </w:r>
    </w:p>
    <w:p w14:paraId="4318B801" w14:textId="35E0F6D9" w:rsidR="00742087" w:rsidRDefault="00742087" w:rsidP="00742087">
      <w:pPr>
        <w:pStyle w:val="NO"/>
      </w:pPr>
      <w:r>
        <w:t>NOTE 2:</w:t>
      </w:r>
      <w:r>
        <w:tab/>
        <w:t xml:space="preserve">There is no 3GPP specification impact for UE. The application in UE uses MoQ protocol defined in [9] to obtain a MoQ relay address via DNS procedure e.g., EASDF based approach as described in </w:t>
      </w:r>
      <w:r w:rsidR="00E87EFC">
        <w:t>TS 23.548 [</w:t>
      </w:r>
      <w:r>
        <w:t>48], and establish MoQ connection with MoQ reply in UPF.</w:t>
      </w:r>
    </w:p>
    <w:p w14:paraId="277B8E73" w14:textId="7834DADE" w:rsidR="004C6AE3" w:rsidRDefault="00742087" w:rsidP="00742087">
      <w:pPr>
        <w:pStyle w:val="B1"/>
      </w:pPr>
      <w:r>
        <w:t>-</w:t>
      </w:r>
      <w:r>
        <w:tab/>
        <w:t>For Proxy-UDP-in-HTTP/3 [38] + QUIC-Aware proxying [40], PDU set information is included in HTTP datagram via a new datagram mode or via packet transforms in QUIC-Aware proxying [40]. UPF supports the HTTP/3 Client functionality. The detailed information include:</w:t>
      </w:r>
    </w:p>
    <w:p w14:paraId="71B5C892" w14:textId="77777777" w:rsidR="00742087" w:rsidRDefault="00742087" w:rsidP="00742087">
      <w:pPr>
        <w:pStyle w:val="B2"/>
      </w:pPr>
      <w:r>
        <w:t>-</w:t>
      </w:r>
      <w:r>
        <w:tab/>
        <w:t>AF provides the Protocol Description for XRM metadata Information for encrypted traffic, and the AS address to enable an encapsulation protocol connection between the UPF and AS. This is done with using the AF session with QoS procedure, and meant to support the establishment of a UDP tunnel with the connect-UDP upgrade token.</w:t>
      </w:r>
    </w:p>
    <w:p w14:paraId="5608DE09" w14:textId="77777777" w:rsidR="00742087" w:rsidRDefault="00742087" w:rsidP="00742087">
      <w:pPr>
        <w:pStyle w:val="B2"/>
      </w:pPr>
      <w:r>
        <w:t>-</w:t>
      </w:r>
      <w:r>
        <w:tab/>
        <w:t>PCF generates a PCC rule including the indication of UDP tunnel establishment and AS address.</w:t>
      </w:r>
    </w:p>
    <w:p w14:paraId="553CB107" w14:textId="77777777" w:rsidR="00742087" w:rsidRDefault="00742087" w:rsidP="00742087">
      <w:pPr>
        <w:pStyle w:val="B2"/>
      </w:pPr>
      <w:r>
        <w:t>-</w:t>
      </w:r>
      <w:r>
        <w:tab/>
        <w:t>SMF provides N4 rules to the UPF including the indication of UDP tunnel establishment and AS address.</w:t>
      </w:r>
    </w:p>
    <w:p w14:paraId="6DB9EFA3" w14:textId="77777777" w:rsidR="00742087" w:rsidRDefault="00742087" w:rsidP="00742087">
      <w:pPr>
        <w:pStyle w:val="B2"/>
      </w:pPr>
      <w:r>
        <w:t>-</w:t>
      </w:r>
      <w:r>
        <w:tab/>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p>
    <w:p w14:paraId="7ADA2613" w14:textId="0E4B8296" w:rsidR="00742087" w:rsidRPr="00742087" w:rsidRDefault="00742087" w:rsidP="00742087">
      <w:pPr>
        <w:pStyle w:val="NO"/>
      </w:pPr>
      <w:r>
        <w:t>NOTE 3:</w:t>
      </w:r>
      <w:r>
        <w:tab/>
        <w:t>Packets other than QUIC will be transmitted in tunnel mode.</w:t>
      </w:r>
    </w:p>
    <w:p w14:paraId="2827BE82" w14:textId="0F9CCA92" w:rsidR="00742087" w:rsidRDefault="00742087" w:rsidP="00742087">
      <w:pPr>
        <w:pStyle w:val="B2"/>
      </w:pPr>
      <w:r>
        <w:t>a)</w:t>
      </w:r>
      <w:r>
        <w:tab/>
        <w:t xml:space="preserve">XRM metadata may correspond to PDU set information (as described in clause 5.37.5.2) and Power Saving (as described in clause 5.37.8.3 of </w:t>
      </w:r>
      <w:r w:rsidR="00E87EFC">
        <w:t>TS 23.501 [</w:t>
      </w:r>
      <w:r>
        <w:t>2]) i.e. related information defined in R18 but may also correspond to XRM metadata defined as output of other Key Issues of this TR such as KI#5.</w:t>
      </w:r>
    </w:p>
    <w:p w14:paraId="60C4456B" w14:textId="228CDC3A" w:rsidR="00742087" w:rsidRDefault="00742087" w:rsidP="00742087">
      <w:pPr>
        <w:pStyle w:val="NO"/>
      </w:pPr>
      <w:r>
        <w:t>NOTE 4:</w:t>
      </w:r>
      <w:r>
        <w:tab/>
        <w:t>The other parameter is not assumed to be added in the XRM metadata in this release.</w:t>
      </w:r>
    </w:p>
    <w:p w14:paraId="1C87C469" w14:textId="77777777" w:rsidR="00742087" w:rsidRDefault="00742087" w:rsidP="00742087">
      <w:pPr>
        <w:pStyle w:val="B2"/>
      </w:pPr>
      <w:r>
        <w:t>b)</w:t>
      </w:r>
      <w:r>
        <w:tab/>
        <w:t>The format of the XRM metadata exchanged between the UPF and the AS will be defined by 3GPP.</w:t>
      </w:r>
    </w:p>
    <w:p w14:paraId="0A6C1F90" w14:textId="77777777" w:rsidR="00742087" w:rsidRDefault="00742087" w:rsidP="00742087">
      <w:pPr>
        <w:pStyle w:val="B2"/>
      </w:pPr>
      <w:r>
        <w:t>c)</w:t>
      </w:r>
      <w:r>
        <w:tab/>
        <w:t>The UPF and the AS negotiate in-band per QUIC-Aware proxying [40] whether QUIC-Aware proxying applies.</w:t>
      </w:r>
    </w:p>
    <w:p w14:paraId="416A21B9" w14:textId="77777777" w:rsidR="00742087" w:rsidRDefault="00742087" w:rsidP="00742087">
      <w:pPr>
        <w:pStyle w:val="B2"/>
      </w:pPr>
      <w:r>
        <w:t>d)</w:t>
      </w:r>
      <w:r>
        <w:tab/>
        <w:t>The specific packet transform will be specified by CT working groups (New packet transforms do not require IETF standardization, but the name of the packet transform must be registered with IANA)..</w:t>
      </w:r>
    </w:p>
    <w:p w14:paraId="5593BF6B" w14:textId="21048257" w:rsidR="00742087" w:rsidRDefault="00742087" w:rsidP="00742087">
      <w:pPr>
        <w:pStyle w:val="NO"/>
      </w:pPr>
      <w:r>
        <w:t>NOTE 5:</w:t>
      </w:r>
      <w:r>
        <w:tab/>
        <w:t>The XRM metadata in forward mode security will be defined by 3GPP.</w:t>
      </w:r>
    </w:p>
    <w:p w14:paraId="0199CD32" w14:textId="77777777" w:rsidR="00742087" w:rsidRDefault="00742087" w:rsidP="00742087">
      <w:pPr>
        <w:pStyle w:val="B2"/>
      </w:pPr>
      <w:r>
        <w:t>e)</w:t>
      </w:r>
      <w:r>
        <w:tab/>
        <w:t>In tunnel mode, the UDP payload packets are forwarded using Connect-UDP [38]. The XRM metadata is encoded into the UDP payload packets in a HTTP Datagram. Further details of the HTTP Datagram encoding is to be specified in stage 3.</w:t>
      </w:r>
    </w:p>
    <w:p w14:paraId="56271232" w14:textId="77777777" w:rsidR="00742087" w:rsidRDefault="00742087" w:rsidP="00742087">
      <w:pPr>
        <w:pStyle w:val="B2"/>
      </w:pPr>
      <w:r>
        <w:lastRenderedPageBreak/>
        <w:t>f)</w:t>
      </w:r>
      <w:r>
        <w:tab/>
        <w:t>CID changes in forwarded mode are managed by UPF registering in the AS proxy the new CIDs observed in subsequent packets of the same 4-tuple. If for any reason, such as changes in CID length, the CID cannot be reliably extracted, subsequent packets are sent in tunnelled mode until the end-to-end QUIC connection is closed.</w:t>
      </w:r>
    </w:p>
    <w:p w14:paraId="28BCC062" w14:textId="54FE9A6C" w:rsidR="00742087" w:rsidRDefault="00742087" w:rsidP="00742087">
      <w:pPr>
        <w:pStyle w:val="NO"/>
      </w:pPr>
      <w:r>
        <w:t>NOTE 6:</w:t>
      </w:r>
      <w:r>
        <w:tab/>
        <w:t>The support of forwarded mode depends on IETF feedback, and then normative work on forwarded mode will start.</w:t>
      </w:r>
    </w:p>
    <w:p w14:paraId="5E50B65E" w14:textId="1C0DC575" w:rsidR="00742087" w:rsidRDefault="00742087" w:rsidP="00742087">
      <w:pPr>
        <w:pStyle w:val="B1"/>
      </w:pPr>
      <w:r>
        <w:t>-</w:t>
      </w:r>
      <w:r>
        <w:tab/>
        <w:t>For UDP-Option carrying XRM metadata [21], PDU set information is included in UDP-Option in UDP datagram in UDP tunnel. UPF supports the HTTP/3 Client functionality only for negotiation of security keys used for encrypting UDP-Option.</w:t>
      </w:r>
    </w:p>
    <w:p w14:paraId="65F25DE0" w14:textId="5D8C3365" w:rsidR="00742087" w:rsidRDefault="00742087" w:rsidP="00742087">
      <w:pPr>
        <w:pStyle w:val="NO"/>
      </w:pPr>
      <w:r>
        <w:t>NOTE 7:</w:t>
      </w:r>
      <w:r>
        <w:tab/>
        <w:t>Security keys for UDP-Option can be negotiated using Connect UDP upgrade token in tunnelled mode between UPF and AS. The details is up to Stage 3.</w:t>
      </w:r>
    </w:p>
    <w:p w14:paraId="6A3ACD31" w14:textId="2B5A1347" w:rsidR="004C6AE3" w:rsidRDefault="00742087" w:rsidP="00742087">
      <w:pPr>
        <w:pStyle w:val="B1"/>
      </w:pPr>
      <w:r>
        <w:tab/>
        <w:t>The detailed information include:</w:t>
      </w:r>
    </w:p>
    <w:p w14:paraId="08524A7C" w14:textId="77777777" w:rsidR="00742087" w:rsidRDefault="00742087" w:rsidP="00742087">
      <w:pPr>
        <w:pStyle w:val="B2"/>
      </w:pPr>
      <w:r>
        <w:t>-</w:t>
      </w:r>
      <w:r>
        <w:tab/>
        <w:t>AF provides the Protocol Description for XRM metadata Information for encrypted traffic, and the AS address to enable an encapsulation protocol connection between the UPF and AS. This is done with using the AF session with QoS procedure, and meant to support the establishment of a UDP tunnel with the connect-UDP upgrade token.</w:t>
      </w:r>
    </w:p>
    <w:p w14:paraId="1AB0F9BE" w14:textId="77777777" w:rsidR="00742087" w:rsidRDefault="00742087" w:rsidP="00742087">
      <w:pPr>
        <w:pStyle w:val="B2"/>
      </w:pPr>
      <w:r>
        <w:t>-</w:t>
      </w:r>
      <w:r>
        <w:tab/>
        <w:t>PCF generates a PCC rule including the indication of UDP tunnel establishment and AS address.</w:t>
      </w:r>
    </w:p>
    <w:p w14:paraId="1A5200CC" w14:textId="77777777" w:rsidR="00742087" w:rsidRDefault="00742087" w:rsidP="00742087">
      <w:pPr>
        <w:pStyle w:val="B2"/>
      </w:pPr>
      <w:r>
        <w:t>-</w:t>
      </w:r>
      <w:r>
        <w:tab/>
        <w:t>SMF provides N4 rules to the UPF including the indication of UDP tunnel establishment and AS address.</w:t>
      </w:r>
    </w:p>
    <w:p w14:paraId="79FE58B5" w14:textId="77777777" w:rsidR="00742087" w:rsidRDefault="00742087" w:rsidP="00742087">
      <w:pPr>
        <w:pStyle w:val="B2"/>
      </w:pPr>
      <w:r>
        <w:t>-</w:t>
      </w:r>
      <w:r>
        <w:tab/>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p>
    <w:p w14:paraId="6639ACD7" w14:textId="15366216" w:rsidR="00742087" w:rsidRDefault="00742087" w:rsidP="00742087">
      <w:pPr>
        <w:pStyle w:val="B3"/>
      </w:pPr>
      <w:r>
        <w:t>a)</w:t>
      </w:r>
      <w:r>
        <w:tab/>
        <w:t xml:space="preserve">XRM metadata may correspond to PDU set information (as described in clause 5.37.5.2) and Power Saving (as described in clause 5.37.8.3 of </w:t>
      </w:r>
      <w:r w:rsidR="00E87EFC">
        <w:t>TS 23.501 [</w:t>
      </w:r>
      <w:r>
        <w:t>2]) i.e. related information defined in R18 but may also correspond to XRM metadata defined as output of other Key Issues of this TR such as KI#5.</w:t>
      </w:r>
    </w:p>
    <w:p w14:paraId="5BBB30A3" w14:textId="77777777" w:rsidR="00742087" w:rsidRDefault="00742087" w:rsidP="00742087">
      <w:pPr>
        <w:pStyle w:val="B3"/>
      </w:pPr>
      <w:r>
        <w:t>b)</w:t>
      </w:r>
      <w:r>
        <w:tab/>
        <w:t>The format of the XRM metadata in UDP-Option exchanged between the UPF and the AS will be defined by 3GPP.</w:t>
      </w:r>
    </w:p>
    <w:p w14:paraId="263F8905" w14:textId="77777777" w:rsidR="00742087" w:rsidRDefault="00742087" w:rsidP="00742087">
      <w:pPr>
        <w:pStyle w:val="B3"/>
      </w:pPr>
      <w:r>
        <w:t>c)</w:t>
      </w:r>
      <w:r>
        <w:tab/>
        <w:t>The specific UDP-Option will be specified by CT working groups (the kind value of UDP-Option must be registered with IANA).</w:t>
      </w:r>
    </w:p>
    <w:p w14:paraId="69E60E6C" w14:textId="77777777" w:rsidR="00742087" w:rsidRDefault="00742087" w:rsidP="00742087">
      <w:pPr>
        <w:pStyle w:val="B3"/>
      </w:pPr>
      <w:r>
        <w:t>d)</w:t>
      </w:r>
      <w:r>
        <w:tab/>
        <w:t>For XRM metadata encoded into UDP-Option [21], the inner UDP datagram contains QUIC media packet. The outer UDP datagram between AS and UPF contains UDP-Option. Further details of the XRM metadata encoding in UDP-Option is to be specified in stage 3. (UDP-Option Kind value must be registered with IANA). This implies UDP in UDP tunnelling.</w:t>
      </w:r>
    </w:p>
    <w:p w14:paraId="4BD0173A" w14:textId="22466510" w:rsidR="006721CB" w:rsidRDefault="0009023A" w:rsidP="0009023A">
      <w:pPr>
        <w:pStyle w:val="Heading2"/>
      </w:pPr>
      <w:bookmarkStart w:id="519" w:name="_Toc175896512"/>
      <w:r w:rsidRPr="003329AA">
        <w:t>8.3</w:t>
      </w:r>
      <w:r w:rsidRPr="003329AA">
        <w:tab/>
        <w:t>Conclusion</w:t>
      </w:r>
      <w:r w:rsidR="006721CB">
        <w:t>s</w:t>
      </w:r>
      <w:r w:rsidRPr="003329AA">
        <w:t xml:space="preserve"> for Key Issue #3</w:t>
      </w:r>
      <w:bookmarkEnd w:id="519"/>
    </w:p>
    <w:p w14:paraId="51755419" w14:textId="77777777" w:rsidR="00DE4C63" w:rsidRDefault="00DE4C63" w:rsidP="00DE4C63">
      <w:r>
        <w:t>Leverage PDU Set QoS information for DSCP marking over N3/N9 in the transport network: the following conclusions are agreed for the baseline functionality:</w:t>
      </w:r>
    </w:p>
    <w:p w14:paraId="0230D3E6" w14:textId="537E312C" w:rsidR="00DE4C63" w:rsidRDefault="00DE4C63" w:rsidP="00DE4C63">
      <w:pPr>
        <w:pStyle w:val="B1"/>
      </w:pPr>
      <w:r>
        <w:t>-</w:t>
      </w:r>
      <w:r>
        <w:tab/>
        <w:t xml:space="preserve">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 as described in clause 5.8.2.7 of </w:t>
      </w:r>
      <w:r w:rsidR="00E87EFC">
        <w:t>TS 23.501 [</w:t>
      </w:r>
      <w:r w:rsidR="00C3795E">
        <w:t>2]</w:t>
      </w:r>
      <w:r>
        <w:t>. For a QoS Flow configured for PDU Set QoS handling, besides the above information, the SMF may further consider PDU Set Importance values to be used by the QoS Flow, to provide a list of DSCP marking values, each of the DSCP marking values corresponding to one or several PDU Set Importance values.</w:t>
      </w:r>
    </w:p>
    <w:p w14:paraId="0B1522D8" w14:textId="7A371A68" w:rsidR="00DE4C63" w:rsidRDefault="00DE4C63" w:rsidP="00DE4C63">
      <w:pPr>
        <w:pStyle w:val="NO"/>
      </w:pPr>
      <w:r>
        <w:t>NOTE 1:</w:t>
      </w:r>
      <w:r>
        <w:tab/>
        <w:t>It is recommended that DSCP markings be used to vary the drop precedence between PDUs in the transport network nodes (e.g. IP routers) on the N3/N9 interfaces. If the Class Selector Codepoint of the DSCP markings varies within a QoS Flow, the packets of the QoS Flow can be reordered by the transport network.</w:t>
      </w:r>
    </w:p>
    <w:p w14:paraId="504CC09C" w14:textId="784FCFD0" w:rsidR="00DE4C63" w:rsidRDefault="00DE4C63" w:rsidP="00DE4C63">
      <w:pPr>
        <w:pStyle w:val="NO"/>
      </w:pPr>
      <w:r>
        <w:t>NOTE 2:</w:t>
      </w:r>
      <w:r>
        <w:tab/>
        <w:t>The transport level marking values being provided on per-QoS Flow basis, it is up to operator deployments to enforce consistency of transport level marking in the transport network.</w:t>
      </w:r>
    </w:p>
    <w:p w14:paraId="77DFFBA5" w14:textId="77777777" w:rsidR="00DE4C63" w:rsidRDefault="00DE4C63" w:rsidP="00DE4C63">
      <w:pPr>
        <w:pStyle w:val="B1"/>
      </w:pPr>
      <w:r>
        <w:lastRenderedPageBreak/>
        <w:t>-</w:t>
      </w:r>
      <w:r>
        <w:tab/>
        <w:t>The SMF sends the mapping list of the transport level marking for DL packets (N3/N9 interface) and related PDU set importance value(s) in the FAR to the UPF, and the UPF performs the DSCP value marking based additionally on the PDU Set Importance per PDU Set.</w:t>
      </w:r>
    </w:p>
    <w:p w14:paraId="40502EE4" w14:textId="10322A1A" w:rsidR="00B92ECE" w:rsidRPr="00742087" w:rsidRDefault="00B92ECE" w:rsidP="00B92ECE">
      <w:pPr>
        <w:pStyle w:val="Heading2"/>
      </w:pPr>
      <w:bookmarkStart w:id="520" w:name="_Toc175896513"/>
      <w:bookmarkEnd w:id="514"/>
      <w:bookmarkEnd w:id="515"/>
      <w:bookmarkEnd w:id="516"/>
      <w:bookmarkEnd w:id="517"/>
      <w:r w:rsidRPr="00742087">
        <w:t>8.4</w:t>
      </w:r>
      <w:r w:rsidRPr="00742087">
        <w:tab/>
      </w:r>
      <w:r w:rsidR="00F83784" w:rsidRPr="00742087">
        <w:t>Conclusions</w:t>
      </w:r>
      <w:r w:rsidRPr="00742087">
        <w:rPr>
          <w:rFonts w:eastAsia="SimSun"/>
        </w:rPr>
        <w:t xml:space="preserve"> for </w:t>
      </w:r>
      <w:r w:rsidRPr="00742087">
        <w:t>Key Issue #4</w:t>
      </w:r>
      <w:bookmarkEnd w:id="520"/>
    </w:p>
    <w:p w14:paraId="256231DF" w14:textId="77777777" w:rsidR="00000BE1" w:rsidRDefault="00000BE1" w:rsidP="00260A31">
      <w:r>
        <w:t>The following aspects are concluded as principles for normative work:</w:t>
      </w:r>
    </w:p>
    <w:p w14:paraId="4320112D" w14:textId="77777777" w:rsidR="00000BE1" w:rsidRDefault="00000BE1" w:rsidP="00260A31">
      <w:pPr>
        <w:pStyle w:val="B1"/>
      </w:pPr>
      <w:r>
        <w:t>1.</w:t>
      </w:r>
      <w:r>
        <w:tab/>
        <w:t>The AF may provide QoS requirements for media flows and additional packet filters as part of "AF session with required QoS". The detectable media flows that require different QoS treatment are mapped to distinct QoS Flows. If the AF does not provide any QoS requirement for the media flows or it provides the same QoS requirement, then the media flows can be mapped to the same QoS Flow. For the multiplexed media flows which cannot be differentiated by using the legacy IP Packet Filter, the AF may provide additional Packet Filter in the "AF session with required QoS" procedure to the NEF/PCF.</w:t>
      </w:r>
    </w:p>
    <w:p w14:paraId="403FCB08" w14:textId="641E093C" w:rsidR="00000BE1" w:rsidRDefault="00000BE1" w:rsidP="00260A31">
      <w:pPr>
        <w:pStyle w:val="B1"/>
      </w:pPr>
      <w:r>
        <w:t>2.</w:t>
      </w:r>
      <w:r>
        <w:tab/>
        <w:t>In order to unique</w:t>
      </w:r>
      <w:r w:rsidRPr="00434910">
        <w:t>ly</w:t>
      </w:r>
      <w:r>
        <w:t xml:space="preserve"> identify each media flow, the additional packet filter is used together with the legacy packet filter. The additional Packet Filter is used to differentiate the media flow among multiple media flows that share the same legacy packet filter in uplink (in UE) and</w:t>
      </w:r>
      <w:r w:rsidRPr="00434910">
        <w:t>/or</w:t>
      </w:r>
      <w:r>
        <w:t xml:space="preserve"> downlink (in UPF) in the following case:</w:t>
      </w:r>
    </w:p>
    <w:p w14:paraId="76BBE767" w14:textId="5E4D024A" w:rsidR="00000BE1" w:rsidRDefault="00000BE1" w:rsidP="00A53F92">
      <w:pPr>
        <w:pStyle w:val="B2"/>
      </w:pPr>
      <w:r>
        <w:t>a)</w:t>
      </w:r>
      <w:r>
        <w:tab/>
        <w:t>For the media flows that are transported in (S)RTP, (S)RTCP and other associated protocols that are multiplexed into a single UDP/IP traffic flow as specified in IETF RFCs 5761, 5764, 7983, 8872, 8843 and 9443</w:t>
      </w:r>
      <w:r w:rsidRPr="00EE3AC8">
        <w:rPr>
          <w:lang w:val="en-US"/>
        </w:rPr>
        <w:t xml:space="preserve">, </w:t>
      </w:r>
      <w:r>
        <w:rPr>
          <w:lang w:val="en-US"/>
        </w:rPr>
        <w:t>t</w:t>
      </w:r>
      <w:r>
        <w:t>he additional Packet Filter SHALL be the Synchronization Source (SSRC), Payload Type (PT) and RTP-M header fields.</w:t>
      </w:r>
    </w:p>
    <w:p w14:paraId="38FE44B3" w14:textId="2A0CC911" w:rsidR="00000BE1" w:rsidRDefault="00742087" w:rsidP="00742087">
      <w:pPr>
        <w:pStyle w:val="B1"/>
      </w:pPr>
      <w:r>
        <w:t>3.</w:t>
      </w:r>
      <w:r>
        <w:tab/>
        <w:t>A UE supporting the additional new type of Packet Filter shall indicate this to the SMF at PDU Session establishment and the SMF provides this UE capability information to the PCF. The PCC rules are enhanced to support the additional new type of Packet Filter along with legacy packet filter. The PCF generates the PCC rules under consideration of the UE capability for the additional new type of Packet Filter and the QoS requirements provided by the AF, i.e. the PCF needs to decide which PCC rules and associated QoS to generate for the media flows, and sends them to the SMF:</w:t>
      </w:r>
    </w:p>
    <w:p w14:paraId="7165BFD0" w14:textId="77777777" w:rsidR="00742087" w:rsidRDefault="00742087" w:rsidP="00742087">
      <w:pPr>
        <w:pStyle w:val="B2"/>
      </w:pPr>
      <w:r>
        <w:t>-</w:t>
      </w:r>
      <w:r>
        <w:tab/>
        <w:t>For mixed traffic in downlink direction only: The PCF may generate a PCC rule per media flow using the additional Packet Filter along with legacy packet filter (assuming here that the UPF supports the new type of Packet Filter), according to the AF request and operator policies.</w:t>
      </w:r>
    </w:p>
    <w:p w14:paraId="33014B44" w14:textId="77777777" w:rsidR="00742087" w:rsidRDefault="00742087" w:rsidP="00742087">
      <w:pPr>
        <w:pStyle w:val="B2"/>
      </w:pPr>
      <w:r>
        <w:t>-</w:t>
      </w:r>
      <w:r>
        <w:tab/>
        <w:t>For mixed traffic in uplink direction only or for mixed traffic in both directions: If the PCF has received the UE capability information, the UL media flows can be handled separately and the PCF may generate a PCC rule per media flow using the additional Packet Filter along with legacy packet filter (assuming here that the UPF supports the new type of Packet Filter) and sets the QoS parameters according to the individual QoS requirements of the respective media flow and operator policies.</w:t>
      </w:r>
    </w:p>
    <w:p w14:paraId="5DC7A6A8" w14:textId="77777777" w:rsidR="00742087" w:rsidRDefault="00742087" w:rsidP="00742087">
      <w:pPr>
        <w:pStyle w:val="B2"/>
      </w:pPr>
      <w:r>
        <w:t>-</w:t>
      </w:r>
      <w:r>
        <w:tab/>
        <w:t>For mixed traffic in uplink direction only: If the PCF did not receive the UE capability information, the UL media flows are mapped on one QoS Flow, as per legacy specification. The PCF may still generate a PCC rule per media flow and set the QoS parameters of the common QoS flow based on the AF requirements and PCF local policies. The PCC rules contain the additional Packet Filter along with legacy packet filter (assuming here that the UPF supports the new type of Packet Filter), so that the UPF can treat the UL media flows separately (e.g. for charging and policing purposes). Depending on how the PCF local policies are set, the PCF may need to notify the AF that the requested QoS requirements cannot be fulfilled, including information about the allocated QoS parameters to the service data flows.</w:t>
      </w:r>
    </w:p>
    <w:p w14:paraId="4B8DAE7E" w14:textId="77777777" w:rsidR="00742087" w:rsidRDefault="00742087" w:rsidP="00742087">
      <w:pPr>
        <w:pStyle w:val="B2"/>
      </w:pPr>
      <w:r>
        <w:t>-</w:t>
      </w:r>
      <w:r>
        <w:tab/>
        <w:t>For mixed traffic in both directions: If the PCF did not receive the UE capability information, the PCF may follow different approaches for generating the PCC rules depending on operator configuration.</w:t>
      </w:r>
    </w:p>
    <w:p w14:paraId="651EA717" w14:textId="21F4933D" w:rsidR="00742087" w:rsidRDefault="00742087" w:rsidP="00742087">
      <w:pPr>
        <w:pStyle w:val="B1"/>
      </w:pPr>
      <w:r>
        <w:t>4.</w:t>
      </w:r>
      <w:r>
        <w:tab/>
        <w:t>The SMF binds the PCC rules to QoS Flows (based on existing principles) and provides N4 Rules to the UPF and QoS rules to the UE with the following enhancements:</w:t>
      </w:r>
    </w:p>
    <w:p w14:paraId="07AA44B9" w14:textId="77777777" w:rsidR="00742087" w:rsidRDefault="00742087" w:rsidP="00742087">
      <w:pPr>
        <w:pStyle w:val="B2"/>
      </w:pPr>
      <w:r>
        <w:t>-</w:t>
      </w:r>
      <w:r>
        <w:tab/>
        <w:t>For both directions, the received additional new type of Packet Filter along with legacy packet filter are provided to the UPF in the N4 rules. The PDI in PDR is extended to support the additional new type of Packet Filter.</w:t>
      </w:r>
    </w:p>
    <w:p w14:paraId="117907D1" w14:textId="77777777" w:rsidR="00742087" w:rsidRDefault="00742087" w:rsidP="00742087">
      <w:pPr>
        <w:pStyle w:val="B2"/>
      </w:pPr>
      <w:r>
        <w:t>-</w:t>
      </w:r>
      <w:r>
        <w:tab/>
        <w:t xml:space="preserve">For the uplink direction, the QoS rules are enhanced to include the additional new type of Packet Filter when it is received in the corresponding PCC rule and the SMF has received the UE capability information (additional new type of packet filter is not expected to be interpreted by a legacy UE; in case of legacy UE, </w:t>
      </w:r>
      <w:r>
        <w:lastRenderedPageBreak/>
        <w:t>SMF will use legacy packet filters only). If supported by the UE, the UE uses both the legacy packet filter and the additional new type of packet filter for QoS Flow mapping.</w:t>
      </w:r>
    </w:p>
    <w:p w14:paraId="4DE02BFD" w14:textId="73022E65" w:rsidR="00742087" w:rsidRDefault="00742087" w:rsidP="00742087">
      <w:pPr>
        <w:pStyle w:val="NO"/>
      </w:pPr>
      <w:r>
        <w:t>NOTE:</w:t>
      </w:r>
      <w:r>
        <w:tab/>
        <w:t>Backwards compatibility is ensured as legacy UEs won't receive additional packet filters and continue to match the XRM traffic to a QoS flow with the legacy packet filters. The details on the UE capability information for support of the additional new type of Packet Filters are left to CT WG1.</w:t>
      </w:r>
    </w:p>
    <w:p w14:paraId="297F0B9C" w14:textId="70179C63" w:rsidR="00A5402A" w:rsidRDefault="00A5402A" w:rsidP="00A5402A">
      <w:pPr>
        <w:pStyle w:val="Heading2"/>
        <w:rPr>
          <w:rFonts w:eastAsia="Malgun Gothic"/>
          <w:lang w:eastAsia="zh-CN"/>
        </w:rPr>
      </w:pPr>
      <w:bookmarkStart w:id="521" w:name="_Toc117496834"/>
      <w:bookmarkStart w:id="522" w:name="_Toc120257693"/>
      <w:bookmarkStart w:id="523" w:name="_Toc175896514"/>
      <w:r>
        <w:rPr>
          <w:rFonts w:eastAsia="Malgun Gothic"/>
          <w:lang w:eastAsia="zh-CN"/>
        </w:rPr>
        <w:t>8.</w:t>
      </w:r>
      <w:r>
        <w:rPr>
          <w:rFonts w:eastAsia="DengXian"/>
          <w:lang w:eastAsia="zh-CN"/>
        </w:rPr>
        <w:t>5</w:t>
      </w:r>
      <w:r>
        <w:rPr>
          <w:rFonts w:eastAsia="Malgun Gothic"/>
          <w:lang w:eastAsia="zh-CN"/>
        </w:rPr>
        <w:tab/>
        <w:t xml:space="preserve">Conclusions for Key </w:t>
      </w:r>
      <w:r>
        <w:rPr>
          <w:rFonts w:eastAsia="DengXian"/>
          <w:lang w:eastAsia="zh-CN"/>
        </w:rPr>
        <w:t>I</w:t>
      </w:r>
      <w:r>
        <w:rPr>
          <w:rFonts w:eastAsia="Malgun Gothic"/>
          <w:lang w:eastAsia="zh-CN"/>
        </w:rPr>
        <w:t>ssue #</w:t>
      </w:r>
      <w:bookmarkEnd w:id="521"/>
      <w:bookmarkEnd w:id="522"/>
      <w:r>
        <w:rPr>
          <w:rFonts w:eastAsia="Malgun Gothic"/>
          <w:lang w:eastAsia="zh-CN"/>
        </w:rPr>
        <w:t>5</w:t>
      </w:r>
      <w:bookmarkEnd w:id="523"/>
    </w:p>
    <w:p w14:paraId="04EFB514"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26C0617A" w14:textId="77777777" w:rsidR="00DE4C63" w:rsidRDefault="00DE4C63" w:rsidP="00DE4C63">
      <w:pPr>
        <w:pStyle w:val="B1"/>
        <w:rPr>
          <w:rFonts w:eastAsia="Malgun Gothic"/>
          <w:lang w:eastAsia="zh-CN"/>
        </w:rPr>
      </w:pPr>
      <w:r>
        <w:rPr>
          <w:rFonts w:eastAsia="Malgun Gothic"/>
          <w:lang w:eastAsia="zh-CN"/>
        </w:rPr>
        <w:t>-</w:t>
      </w:r>
      <w:r>
        <w:rPr>
          <w:rFonts w:eastAsia="Malgun Gothic"/>
          <w:lang w:eastAsia="zh-CN"/>
        </w:rPr>
        <w:tab/>
        <w:t>Support the provision of the DL traffic characteristics information changed dynamically to the RAN in-band for the DL resource scheduling.</w:t>
      </w:r>
    </w:p>
    <w:p w14:paraId="07FF9BCD" w14:textId="77777777" w:rsidR="00DE4C63" w:rsidRDefault="00DE4C63" w:rsidP="00DE4C63">
      <w:pPr>
        <w:pStyle w:val="B2"/>
        <w:rPr>
          <w:rFonts w:eastAsia="Malgun Gothic"/>
          <w:lang w:eastAsia="zh-CN"/>
        </w:rPr>
      </w:pPr>
      <w:r>
        <w:rPr>
          <w:rFonts w:eastAsia="Malgun Gothic"/>
          <w:lang w:eastAsia="zh-CN"/>
        </w:rPr>
        <w:t>1.</w:t>
      </w:r>
      <w:r>
        <w:rPr>
          <w:rFonts w:eastAsia="Malgun Gothic"/>
          <w:lang w:eastAsia="zh-CN"/>
        </w:rPr>
        <w:tab/>
        <w:t>The AF may indicate to the NEF/PCF to mark the Burst size.</w:t>
      </w:r>
    </w:p>
    <w:p w14:paraId="0EED22F6" w14:textId="77777777" w:rsidR="00DE4C63" w:rsidRDefault="00DE4C63" w:rsidP="00DE4C63">
      <w:pPr>
        <w:pStyle w:val="B2"/>
        <w:rPr>
          <w:rFonts w:eastAsia="Malgun Gothic"/>
          <w:lang w:eastAsia="zh-CN"/>
        </w:rPr>
      </w:pPr>
      <w:r>
        <w:rPr>
          <w:rFonts w:eastAsia="Malgun Gothic"/>
          <w:lang w:eastAsia="zh-CN"/>
        </w:rPr>
        <w:t>2.</w:t>
      </w:r>
      <w:r>
        <w:rPr>
          <w:rFonts w:eastAsia="Malgun Gothic"/>
          <w:lang w:eastAsia="zh-CN"/>
        </w:rPr>
        <w:tab/>
        <w:t>Based on the PCC rule and/or local configuration, the SMF instructs the UPF to identify and mark the Burst size and to further notify NG-RAN on the Burst size.</w:t>
      </w:r>
    </w:p>
    <w:p w14:paraId="203AA058" w14:textId="77777777" w:rsidR="00DE4C63" w:rsidRDefault="00DE4C63" w:rsidP="00DE4C63">
      <w:pPr>
        <w:pStyle w:val="B2"/>
        <w:rPr>
          <w:rFonts w:eastAsia="Malgun Gothic"/>
          <w:lang w:eastAsia="zh-CN"/>
        </w:rPr>
      </w:pPr>
      <w:r>
        <w:rPr>
          <w:rFonts w:eastAsia="Malgun Gothic"/>
          <w:lang w:eastAsia="zh-CN"/>
        </w:rPr>
        <w:t>3.</w:t>
      </w:r>
      <w:r>
        <w:rPr>
          <w:rFonts w:eastAsia="Malgun Gothic"/>
          <w:lang w:eastAsia="zh-CN"/>
        </w:rPr>
        <w:tab/>
        <w:t>Based on SMF instruction, the UPF identifies and marks the Burst size, based on the input (i.e. Burst size) carried in N6 DL packet header. The UPF sends the Burst size to NG-RAN via DL GTP-U header.</w:t>
      </w:r>
    </w:p>
    <w:p w14:paraId="41593E58" w14:textId="73564FD6" w:rsidR="00DE4C63" w:rsidRDefault="00DE4C63" w:rsidP="00DE4C63">
      <w:pPr>
        <w:pStyle w:val="NO"/>
        <w:rPr>
          <w:rFonts w:eastAsia="Malgun Gothic"/>
          <w:lang w:eastAsia="zh-CN"/>
        </w:rPr>
      </w:pPr>
      <w:r>
        <w:rPr>
          <w:rFonts w:eastAsia="Malgun Gothic"/>
          <w:lang w:eastAsia="zh-CN"/>
        </w:rPr>
        <w:t>NOTE</w:t>
      </w:r>
      <w:r w:rsidR="00742087">
        <w:rPr>
          <w:rFonts w:eastAsia="Malgun Gothic"/>
          <w:lang w:eastAsia="zh-CN"/>
        </w:rPr>
        <w:t> </w:t>
      </w:r>
      <w:r w:rsidR="000F1A99">
        <w:rPr>
          <w:rFonts w:eastAsia="Malgun Gothic"/>
          <w:lang w:eastAsia="zh-CN"/>
        </w:rPr>
        <w:t>1</w:t>
      </w:r>
      <w:r>
        <w:rPr>
          <w:rFonts w:eastAsia="Malgun Gothic"/>
          <w:lang w:eastAsia="zh-CN"/>
        </w:rPr>
        <w:t>:</w:t>
      </w:r>
      <w:r>
        <w:rPr>
          <w:rFonts w:eastAsia="Malgun Gothic"/>
          <w:lang w:eastAsia="zh-CN"/>
        </w:rPr>
        <w:tab/>
        <w:t>This conclusion assumes that SA</w:t>
      </w:r>
      <w:r w:rsidR="00742087">
        <w:rPr>
          <w:rFonts w:eastAsia="Malgun Gothic"/>
          <w:lang w:eastAsia="zh-CN"/>
        </w:rPr>
        <w:t> WG</w:t>
      </w:r>
      <w:r>
        <w:rPr>
          <w:rFonts w:eastAsia="Malgun Gothic"/>
          <w:lang w:eastAsia="zh-CN"/>
        </w:rPr>
        <w:t>4 will specify Burst size indication in the header extension (i.e. RTP HE).</w:t>
      </w:r>
    </w:p>
    <w:p w14:paraId="26A0F5D5" w14:textId="77777777" w:rsidR="00742087" w:rsidRDefault="00742087" w:rsidP="00742087">
      <w:pPr>
        <w:pStyle w:val="B2"/>
        <w:rPr>
          <w:rFonts w:eastAsia="Malgun Gothic"/>
          <w:lang w:eastAsia="zh-CN"/>
        </w:rPr>
      </w:pPr>
      <w:r>
        <w:rPr>
          <w:rFonts w:eastAsia="Malgun Gothic"/>
          <w:lang w:eastAsia="zh-CN"/>
        </w:rPr>
        <w:t>4.</w:t>
      </w:r>
      <w:r>
        <w:rPr>
          <w:rFonts w:eastAsia="Malgun Gothic"/>
          <w:lang w:eastAsia="zh-CN"/>
        </w:rPr>
        <w:tab/>
        <w:t>The NG-RAN may use the received Burst size to assist radio resource management.</w:t>
      </w:r>
    </w:p>
    <w:p w14:paraId="100F6F9A" w14:textId="77777777" w:rsidR="00742087" w:rsidRDefault="00742087" w:rsidP="00742087">
      <w:pPr>
        <w:pStyle w:val="B2"/>
        <w:rPr>
          <w:rFonts w:eastAsia="Malgun Gothic"/>
          <w:lang w:eastAsia="zh-CN"/>
        </w:rPr>
      </w:pPr>
      <w:r>
        <w:rPr>
          <w:rFonts w:eastAsia="Malgun Gothic"/>
          <w:lang w:eastAsia="zh-CN"/>
        </w:rPr>
        <w:t>5.</w:t>
      </w:r>
      <w:r>
        <w:rPr>
          <w:rFonts w:eastAsia="Malgun Gothic"/>
          <w:lang w:eastAsia="zh-CN"/>
        </w:rPr>
        <w:tab/>
        <w:t>The AF may include information in the DL Protocol Description provided to the NEF/PCF to determine the Time to Next Burst.</w:t>
      </w:r>
    </w:p>
    <w:p w14:paraId="196E2711" w14:textId="77777777" w:rsidR="00742087" w:rsidRDefault="00742087" w:rsidP="00742087">
      <w:pPr>
        <w:pStyle w:val="B2"/>
        <w:rPr>
          <w:rFonts w:eastAsia="Malgun Gothic"/>
          <w:lang w:eastAsia="zh-CN"/>
        </w:rPr>
      </w:pPr>
      <w:r>
        <w:rPr>
          <w:rFonts w:eastAsia="Malgun Gothic"/>
          <w:lang w:eastAsia="zh-CN"/>
        </w:rPr>
        <w:t>6.</w:t>
      </w:r>
      <w:r>
        <w:rPr>
          <w:rFonts w:eastAsia="Malgun Gothic"/>
          <w:lang w:eastAsia="zh-CN"/>
        </w:rPr>
        <w:tab/>
        <w:t>Based on the PCC rule and/or local configuration, the SMF instructs the UPF to identify and mark the Time to Next Burst and to further notify NG-RAN on the Time to Next Burst.</w:t>
      </w:r>
    </w:p>
    <w:p w14:paraId="70C814E9" w14:textId="77777777" w:rsidR="00742087" w:rsidRDefault="00742087" w:rsidP="00742087">
      <w:pPr>
        <w:pStyle w:val="B2"/>
        <w:rPr>
          <w:rFonts w:eastAsia="Malgun Gothic"/>
          <w:lang w:eastAsia="zh-CN"/>
        </w:rPr>
      </w:pPr>
      <w:r>
        <w:rPr>
          <w:rFonts w:eastAsia="Malgun Gothic"/>
          <w:lang w:eastAsia="zh-CN"/>
        </w:rPr>
        <w:t>7.</w:t>
      </w:r>
      <w:r>
        <w:rPr>
          <w:rFonts w:eastAsia="Malgun Gothic"/>
          <w:lang w:eastAsia="zh-CN"/>
        </w:rPr>
        <w:tab/>
        <w:t>Based on SMF instruction, the UPF identifies and marks the Time to Next Burst, based on the input carried in N6 DL packet header. The UPF sends the Time to Next Burst to NG-RAN via DL GTP-U header.</w:t>
      </w:r>
    </w:p>
    <w:p w14:paraId="5E0DF8FF" w14:textId="0DB31676" w:rsidR="00742087" w:rsidRPr="002D1191" w:rsidRDefault="00742087" w:rsidP="00742087">
      <w:pPr>
        <w:pStyle w:val="NO"/>
        <w:rPr>
          <w:rFonts w:eastAsia="Malgun Gothic"/>
          <w:lang w:eastAsia="zh-CN"/>
        </w:rPr>
      </w:pPr>
      <w:r w:rsidRPr="002D1191">
        <w:rPr>
          <w:rFonts w:eastAsia="Malgun Gothic"/>
          <w:lang w:eastAsia="zh-CN"/>
        </w:rPr>
        <w:t>NOTE</w:t>
      </w:r>
      <w:r>
        <w:rPr>
          <w:rFonts w:eastAsia="Malgun Gothic"/>
          <w:lang w:eastAsia="zh-CN"/>
        </w:rPr>
        <w:t> </w:t>
      </w:r>
      <w:r w:rsidRPr="002D1191">
        <w:rPr>
          <w:rFonts w:eastAsia="Malgun Gothic"/>
          <w:lang w:eastAsia="zh-CN"/>
        </w:rPr>
        <w:t>2:</w:t>
      </w:r>
      <w:r w:rsidRPr="002D1191">
        <w:rPr>
          <w:rFonts w:eastAsia="Malgun Gothic"/>
          <w:lang w:eastAsia="zh-CN"/>
        </w:rPr>
        <w:tab/>
        <w:t>This conclusion assumes that SA</w:t>
      </w:r>
      <w:r>
        <w:rPr>
          <w:rFonts w:eastAsia="Malgun Gothic"/>
          <w:lang w:eastAsia="zh-CN"/>
        </w:rPr>
        <w:t> WG</w:t>
      </w:r>
      <w:r w:rsidRPr="002D1191">
        <w:rPr>
          <w:rFonts w:eastAsia="Malgun Gothic"/>
          <w:lang w:eastAsia="zh-CN"/>
        </w:rPr>
        <w:t>4 will specify Time to Next Burst in the header extension (i.e. RTP HE).</w:t>
      </w:r>
    </w:p>
    <w:p w14:paraId="7C08999E" w14:textId="6A1DD2FB" w:rsidR="002D1191" w:rsidRPr="002D1191" w:rsidRDefault="00742087" w:rsidP="00742087">
      <w:pPr>
        <w:pStyle w:val="B2"/>
        <w:rPr>
          <w:rFonts w:eastAsia="Malgun Gothic"/>
          <w:lang w:eastAsia="zh-CN"/>
        </w:rPr>
      </w:pPr>
      <w:r>
        <w:rPr>
          <w:rFonts w:eastAsia="Malgun Gothic"/>
          <w:lang w:eastAsia="zh-CN"/>
        </w:rPr>
        <w:t>8.</w:t>
      </w:r>
      <w:r>
        <w:rPr>
          <w:rFonts w:eastAsia="Malgun Gothic"/>
          <w:lang w:eastAsia="zh-CN"/>
        </w:rPr>
        <w:tab/>
        <w:t>The Time to Next Burst is only used when the deployment is such that the Time to Next Burst is sufficiently accurate i.e. the jitter (e.g. the N6 jitter) is sufficiently limited without impact to the accuracy of Time to Next Burst.</w:t>
      </w:r>
    </w:p>
    <w:p w14:paraId="4830354C" w14:textId="4C0D6771" w:rsidR="000F1A99" w:rsidRDefault="002D1191" w:rsidP="00A53F92">
      <w:pPr>
        <w:pStyle w:val="NO"/>
        <w:rPr>
          <w:rFonts w:eastAsia="Malgun Gothic"/>
          <w:lang w:eastAsia="zh-CN"/>
        </w:rPr>
      </w:pPr>
      <w:r w:rsidRPr="002D1191">
        <w:rPr>
          <w:rFonts w:eastAsia="Malgun Gothic"/>
          <w:lang w:eastAsia="zh-CN"/>
        </w:rPr>
        <w:t>NOTE</w:t>
      </w:r>
      <w:r w:rsidR="00742087">
        <w:rPr>
          <w:rFonts w:eastAsia="Malgun Gothic"/>
          <w:lang w:eastAsia="zh-CN"/>
        </w:rPr>
        <w:t> </w:t>
      </w:r>
      <w:r w:rsidRPr="002D1191">
        <w:rPr>
          <w:rFonts w:eastAsia="Malgun Gothic"/>
          <w:lang w:eastAsia="zh-CN"/>
        </w:rPr>
        <w:t>3:</w:t>
      </w:r>
      <w:r w:rsidRPr="002D1191">
        <w:rPr>
          <w:rFonts w:eastAsia="Malgun Gothic"/>
          <w:lang w:eastAsia="zh-CN"/>
        </w:rPr>
        <w:tab/>
        <w:t>Feedback from RAN</w:t>
      </w:r>
      <w:r w:rsidR="00742087">
        <w:rPr>
          <w:rFonts w:eastAsia="Malgun Gothic"/>
          <w:lang w:eastAsia="zh-CN"/>
        </w:rPr>
        <w:t> WG</w:t>
      </w:r>
      <w:r w:rsidRPr="002D1191">
        <w:rPr>
          <w:rFonts w:eastAsia="Malgun Gothic"/>
          <w:lang w:eastAsia="zh-CN"/>
        </w:rPr>
        <w:t>2, RAN</w:t>
      </w:r>
      <w:r w:rsidR="00742087">
        <w:rPr>
          <w:rFonts w:eastAsia="Malgun Gothic"/>
          <w:lang w:eastAsia="zh-CN"/>
        </w:rPr>
        <w:t> WG</w:t>
      </w:r>
      <w:r w:rsidRPr="002D1191">
        <w:rPr>
          <w:rFonts w:eastAsia="Malgun Gothic"/>
          <w:lang w:eastAsia="zh-CN"/>
        </w:rPr>
        <w:t>3, SA</w:t>
      </w:r>
      <w:r w:rsidR="00742087">
        <w:rPr>
          <w:rFonts w:eastAsia="Malgun Gothic"/>
          <w:lang w:eastAsia="zh-CN"/>
        </w:rPr>
        <w:t> WG</w:t>
      </w:r>
      <w:r w:rsidRPr="002D1191">
        <w:rPr>
          <w:rFonts w:eastAsia="Malgun Gothic"/>
          <w:lang w:eastAsia="zh-CN"/>
        </w:rPr>
        <w:t>4 on LS S2-2407351 on Time to Next Burst will be considered as part of normative work.</w:t>
      </w:r>
    </w:p>
    <w:p w14:paraId="5EE7A6BB" w14:textId="77777777" w:rsidR="00742087" w:rsidRDefault="00742087" w:rsidP="00742087">
      <w:pPr>
        <w:pStyle w:val="B1"/>
        <w:rPr>
          <w:rFonts w:eastAsia="Malgun Gothic"/>
          <w:lang w:eastAsia="zh-CN"/>
        </w:rPr>
      </w:pPr>
      <w:r>
        <w:rPr>
          <w:rFonts w:eastAsia="Malgun Gothic"/>
          <w:lang w:eastAsia="zh-CN"/>
        </w:rPr>
        <w:t>-</w:t>
      </w:r>
      <w:r>
        <w:rPr>
          <w:rFonts w:eastAsia="Malgun Gothic"/>
          <w:lang w:eastAsia="zh-CN"/>
        </w:rPr>
        <w:tab/>
        <w:t>Support data boosting triggered by AS:</w:t>
      </w:r>
    </w:p>
    <w:p w14:paraId="6EEB86D2" w14:textId="77777777" w:rsidR="00742087" w:rsidRDefault="00742087" w:rsidP="00742087">
      <w:pPr>
        <w:pStyle w:val="B2"/>
        <w:rPr>
          <w:rFonts w:eastAsia="Malgun Gothic"/>
          <w:lang w:eastAsia="zh-CN"/>
        </w:rPr>
      </w:pPr>
      <w:r>
        <w:rPr>
          <w:rFonts w:eastAsia="Malgun Gothic"/>
          <w:lang w:eastAsia="zh-CN"/>
        </w:rPr>
        <w:t>1.</w:t>
      </w:r>
      <w:r>
        <w:rPr>
          <w:rFonts w:eastAsia="Malgun Gothic"/>
          <w:lang w:eastAsia="zh-CN"/>
        </w:rPr>
        <w:tab/>
        <w:t>The filter information between AF and UPF (via PCF and SMF) is enhanced to be able to detect the "expedited transfer indication" in N6 metadata for QoS flow mapping.</w:t>
      </w:r>
    </w:p>
    <w:p w14:paraId="13EC6E4A" w14:textId="3A4AD7FB" w:rsidR="000F1A99" w:rsidRPr="000F1A99" w:rsidRDefault="00742087" w:rsidP="00742087">
      <w:pPr>
        <w:pStyle w:val="NO"/>
        <w:rPr>
          <w:rFonts w:eastAsia="Malgun Gothic"/>
          <w:lang w:eastAsia="zh-CN"/>
        </w:rPr>
      </w:pPr>
      <w:r>
        <w:rPr>
          <w:rFonts w:eastAsia="Malgun Gothic"/>
          <w:lang w:eastAsia="zh-CN"/>
        </w:rPr>
        <w:t>NOTE 4:</w:t>
      </w:r>
      <w:r>
        <w:rPr>
          <w:rFonts w:eastAsia="Malgun Gothic"/>
          <w:lang w:eastAsia="zh-CN"/>
        </w:rPr>
        <w:tab/>
        <w:t>PCF/SMF authorizes one PCC rule for an additional non-GBR 5QI that is used with reflective QoS. This non-GBR 5QI is configured with higher precedence value and better QoS than the normal 5QI.</w:t>
      </w:r>
    </w:p>
    <w:p w14:paraId="29E076E2" w14:textId="650D1D86" w:rsidR="00D5631F" w:rsidRPr="00DE4C63" w:rsidRDefault="00D5631F" w:rsidP="00331EF9">
      <w:pPr>
        <w:pStyle w:val="Heading2"/>
        <w:rPr>
          <w:rFonts w:eastAsia="Malgun Gothic"/>
        </w:rPr>
      </w:pPr>
      <w:bookmarkStart w:id="524" w:name="_Toc175896515"/>
      <w:r w:rsidRPr="00DE4C63">
        <w:t>8.6</w:t>
      </w:r>
      <w:r w:rsidR="00EA4880" w:rsidRPr="00DE4C63">
        <w:tab/>
      </w:r>
      <w:r w:rsidRPr="00DE4C63">
        <w:t>Conclusions for Key Issue #6</w:t>
      </w:r>
      <w:bookmarkEnd w:id="524"/>
    </w:p>
    <w:p w14:paraId="367DB5AF"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659D4D63"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Dedicated 5G QoS Flow(s) and non-3GPP access resources (e.g. IPsec Child SAs) are used for carrying L4S enabled IP traffic.</w:t>
      </w:r>
    </w:p>
    <w:p w14:paraId="7109D06A" w14:textId="77777777" w:rsidR="00DE4C63" w:rsidRDefault="00DE4C63" w:rsidP="00DE4C63">
      <w:pPr>
        <w:pStyle w:val="B1"/>
        <w:rPr>
          <w:rFonts w:eastAsia="Malgun Gothic"/>
          <w:lang w:eastAsia="zh-CN"/>
        </w:rPr>
      </w:pPr>
      <w:r>
        <w:rPr>
          <w:rFonts w:eastAsia="Malgun Gothic"/>
          <w:lang w:eastAsia="zh-CN"/>
        </w:rPr>
        <w:t>2.</w:t>
      </w:r>
      <w:r>
        <w:rPr>
          <w:rFonts w:eastAsia="Malgun Gothic"/>
          <w:lang w:eastAsia="zh-CN"/>
        </w:rPr>
        <w:tab/>
        <w:t>For wireline access:</w:t>
      </w:r>
    </w:p>
    <w:p w14:paraId="0A5EAD24" w14:textId="77777777" w:rsidR="00DE4C63" w:rsidRDefault="00DE4C63" w:rsidP="00DE4C63">
      <w:pPr>
        <w:pStyle w:val="B2"/>
        <w:rPr>
          <w:rFonts w:eastAsia="Malgun Gothic"/>
          <w:lang w:eastAsia="zh-CN"/>
        </w:rPr>
      </w:pPr>
      <w:r>
        <w:rPr>
          <w:rFonts w:eastAsia="Malgun Gothic"/>
          <w:lang w:eastAsia="zh-CN"/>
        </w:rPr>
        <w:lastRenderedPageBreak/>
        <w:t>a.</w:t>
      </w:r>
      <w:r>
        <w:rPr>
          <w:rFonts w:eastAsia="Malgun Gothic"/>
          <w:lang w:eastAsia="zh-CN"/>
        </w:rPr>
        <w:tab/>
        <w:t>ECN marking for L4S is supported in W-AGF. It is controlled via N2 signalling (Indication of ECN marking for L4S for a corresponding QoS Flow(s)) and applies to proper mapping between L4S-enabled QoS profile(s) and L4S-enabled W-UP resource(s).</w:t>
      </w:r>
    </w:p>
    <w:p w14:paraId="3184A9C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ECN marking for L4S is supported in 5G-RG in UL. It is controlled via N1 signalling (Indication of ECN marking for L4S for a corresponding QoS Flow(s)) and applies to proper mapping between L4S-enabled QoS rule(s) and L4S-enabled W-UP resource(s).</w:t>
      </w:r>
    </w:p>
    <w:p w14:paraId="2807EF51" w14:textId="77777777" w:rsidR="00DE4C63" w:rsidRDefault="00DE4C63" w:rsidP="00DE4C63">
      <w:pPr>
        <w:pStyle w:val="B1"/>
        <w:rPr>
          <w:rFonts w:eastAsia="Malgun Gothic"/>
          <w:lang w:eastAsia="zh-CN"/>
        </w:rPr>
      </w:pPr>
      <w:r>
        <w:rPr>
          <w:rFonts w:eastAsia="Malgun Gothic"/>
          <w:lang w:eastAsia="zh-CN"/>
        </w:rPr>
        <w:t>3.</w:t>
      </w:r>
      <w:r>
        <w:rPr>
          <w:rFonts w:eastAsia="Malgun Gothic"/>
          <w:lang w:eastAsia="zh-CN"/>
        </w:rPr>
        <w:tab/>
        <w:t>For untrusted/trusted access:</w:t>
      </w:r>
    </w:p>
    <w:p w14:paraId="7B4A24A2"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N3IWF/TNGF. It is controlled via N2 signalling (Indication of ECN marking for L4S for a corresponding QoS Flow(s)) and applies to proper mapping between L4S-enabled QoS profile(s) and L4S-enabled IPsec Child SAs.</w:t>
      </w:r>
    </w:p>
    <w:p w14:paraId="445663A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N3IWF/TNGF in UL shall support and UE in DL can support the IP-in-IP tunnel behaviour of copying ECN bits between outer and inner headers as per IETF RFC 6040 [47].</w:t>
      </w:r>
    </w:p>
    <w:p w14:paraId="0EADFD67" w14:textId="27897C92" w:rsidR="00DE4C63" w:rsidRDefault="00DE4C63" w:rsidP="00DE4C63">
      <w:pPr>
        <w:pStyle w:val="NO"/>
        <w:rPr>
          <w:rFonts w:eastAsia="Malgun Gothic"/>
          <w:lang w:eastAsia="zh-CN"/>
        </w:rPr>
      </w:pPr>
      <w:r>
        <w:rPr>
          <w:rFonts w:eastAsia="Malgun Gothic"/>
          <w:lang w:eastAsia="zh-CN"/>
        </w:rPr>
        <w:t>NOTE:</w:t>
      </w:r>
      <w:r>
        <w:rPr>
          <w:rFonts w:eastAsia="Malgun Gothic"/>
          <w:lang w:eastAsia="zh-CN"/>
        </w:rPr>
        <w:tab/>
        <w:t>To support this functionality, the UE needs to support UL L4S feedback as described in IETF RFC 9330 [14] which is not in the scope of 3GPP.</w:t>
      </w:r>
    </w:p>
    <w:p w14:paraId="72239DAF" w14:textId="242F3051" w:rsidR="00A22D34" w:rsidRPr="00874B19" w:rsidRDefault="00A22D34" w:rsidP="00A22D34">
      <w:pPr>
        <w:pStyle w:val="Heading2"/>
        <w:rPr>
          <w:rFonts w:eastAsia="Malgun Gothic"/>
        </w:rPr>
      </w:pPr>
      <w:bookmarkStart w:id="525" w:name="_Toc175896516"/>
      <w:r w:rsidRPr="00874B19">
        <w:t>8.</w:t>
      </w:r>
      <w:r w:rsidR="00772B68" w:rsidRPr="00874B19">
        <w:t>7</w:t>
      </w:r>
      <w:r w:rsidR="00874B19" w:rsidRPr="00874B19">
        <w:tab/>
      </w:r>
      <w:r w:rsidRPr="00874B19">
        <w:t>Conclusions for Key Issue #7</w:t>
      </w:r>
      <w:bookmarkEnd w:id="525"/>
    </w:p>
    <w:p w14:paraId="0415E945"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14A2F6C9"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For wireline access:</w:t>
      </w:r>
    </w:p>
    <w:p w14:paraId="6C405F13" w14:textId="205AC253"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W-AGF:</w:t>
      </w:r>
    </w:p>
    <w:p w14:paraId="4EC531F6"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In addition to PDU QoS parameters, uses the PDU Set QoS parameter(s) sent by SMF over N2 to determine W-UP resources.</w:t>
      </w:r>
    </w:p>
    <w:p w14:paraId="5BBEA65F"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1DD8125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5G-RG:</w:t>
      </w:r>
    </w:p>
    <w:p w14:paraId="0AFFC3EF"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5G-RG may receive the UL Protocol Description associated with the QoS rule over N1 from SMF to identify PDU Sets.</w:t>
      </w:r>
    </w:p>
    <w:p w14:paraId="224E0830"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How the 5G-RG may identify PDU Sets and determine W-UP resources to use is left up to 5G-RG implementation.</w:t>
      </w:r>
    </w:p>
    <w:p w14:paraId="07545F0C" w14:textId="77777777" w:rsidR="00DE4C63" w:rsidRDefault="00DE4C63" w:rsidP="00DE4C63">
      <w:pPr>
        <w:pStyle w:val="B1"/>
      </w:pPr>
      <w:r>
        <w:t>2.</w:t>
      </w:r>
      <w:r>
        <w:tab/>
        <w:t>For untrusted/trusted access:</w:t>
      </w:r>
    </w:p>
    <w:p w14:paraId="51DCA8F9" w14:textId="77777777" w:rsidR="00DE4C63" w:rsidRDefault="00DE4C63" w:rsidP="00DE4C63">
      <w:pPr>
        <w:pStyle w:val="B2"/>
      </w:pPr>
      <w:r>
        <w:t>a.</w:t>
      </w:r>
      <w:r>
        <w:tab/>
        <w:t>N3IWF/TNGF:</w:t>
      </w:r>
    </w:p>
    <w:p w14:paraId="78F254CD"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In addition to PDU QoS parameters, uses the PDU Set QoS parameter(s) sent by SMF over N2 to determine IPsec Child SAs.</w:t>
      </w:r>
    </w:p>
    <w:p w14:paraId="034717AA"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656FD596" w14:textId="77777777" w:rsidR="00DE4C63" w:rsidRDefault="00DE4C63" w:rsidP="00DE4C63">
      <w:pPr>
        <w:pStyle w:val="B3"/>
        <w:rPr>
          <w:rFonts w:eastAsia="Malgun Gothic"/>
          <w:lang w:eastAsia="zh-CN"/>
        </w:rPr>
      </w:pPr>
      <w:r>
        <w:rPr>
          <w:rFonts w:eastAsia="Malgun Gothic"/>
          <w:lang w:eastAsia="zh-CN"/>
        </w:rPr>
        <w:t>iii.</w:t>
      </w:r>
      <w:r>
        <w:rPr>
          <w:rFonts w:eastAsia="Malgun Gothic"/>
          <w:lang w:eastAsia="zh-CN"/>
        </w:rPr>
        <w:tab/>
        <w:t>Based on operator local configuration, optionally, uses the PDU Set Importance received in the GTP-U header to determine the drop precedence of DSCP value for the DL packets.</w:t>
      </w:r>
    </w:p>
    <w:p w14:paraId="5D8EDE50" w14:textId="77777777" w:rsidR="00DE4C63" w:rsidRDefault="00DE4C63" w:rsidP="00DE4C63">
      <w:pPr>
        <w:pStyle w:val="B2"/>
      </w:pPr>
      <w:r>
        <w:t>b.</w:t>
      </w:r>
      <w:r>
        <w:tab/>
        <w:t>UE:</w:t>
      </w:r>
    </w:p>
    <w:p w14:paraId="5680ECCF" w14:textId="5ED6068A" w:rsidR="00DE4C63" w:rsidRPr="00DE4C63" w:rsidRDefault="00DE4C63" w:rsidP="00DE4C63">
      <w:pPr>
        <w:pStyle w:val="B3"/>
        <w:rPr>
          <w:rFonts w:eastAsia="Malgun Gothic"/>
          <w:lang w:eastAsia="zh-CN"/>
        </w:rPr>
      </w:pPr>
      <w:r>
        <w:rPr>
          <w:rFonts w:eastAsia="Malgun Gothic"/>
          <w:lang w:eastAsia="zh-CN"/>
        </w:rPr>
        <w:t>i.</w:t>
      </w:r>
      <w:r>
        <w:rPr>
          <w:rFonts w:eastAsia="Malgun Gothic"/>
          <w:lang w:eastAsia="zh-CN"/>
        </w:rPr>
        <w:tab/>
        <w:t xml:space="preserve">As specified in clause 5.37.5.1 of </w:t>
      </w:r>
      <w:r w:rsidR="00E87EFC">
        <w:rPr>
          <w:rFonts w:eastAsia="Malgun Gothic"/>
          <w:lang w:eastAsia="zh-CN"/>
        </w:rPr>
        <w:t>TS 23.501 [</w:t>
      </w:r>
      <w:r>
        <w:rPr>
          <w:rFonts w:eastAsia="Malgun Gothic"/>
          <w:lang w:eastAsia="zh-CN"/>
        </w:rPr>
        <w:t>2], UE may receive the UL Protocol Description associated with the QoS rule over N1 from SMF to identify PDU Sets. Whether and how the UE may identify UL PDU Sets is left up to UE implementation.</w:t>
      </w:r>
    </w:p>
    <w:p w14:paraId="74F20B57" w14:textId="77777777" w:rsidR="00FA0059" w:rsidRDefault="00FA0059" w:rsidP="00FA0059">
      <w:pPr>
        <w:pStyle w:val="Heading2"/>
        <w:rPr>
          <w:rFonts w:eastAsia="Malgun Gothic"/>
        </w:rPr>
      </w:pPr>
      <w:bookmarkStart w:id="526" w:name="_Toc175896517"/>
      <w:r>
        <w:t>8.8</w:t>
      </w:r>
      <w:r>
        <w:tab/>
      </w:r>
      <w:r w:rsidRPr="00FA0059">
        <w:t>Conclusions</w:t>
      </w:r>
      <w:r>
        <w:t xml:space="preserve"> for Key Issue #8</w:t>
      </w:r>
      <w:bookmarkEnd w:id="526"/>
      <w:r>
        <w:tab/>
      </w:r>
    </w:p>
    <w:p w14:paraId="04AA0FB5" w14:textId="77777777" w:rsidR="00FA0059" w:rsidRPr="00DE4C63" w:rsidRDefault="00FA0059" w:rsidP="00FA0059">
      <w:r w:rsidRPr="00DE4C63">
        <w:t>There will be no normative work for this key issue.</w:t>
      </w:r>
    </w:p>
    <w:p w14:paraId="39386D11" w14:textId="33BD0740" w:rsidR="00A22C33" w:rsidRPr="00742087" w:rsidRDefault="00A22C33" w:rsidP="00A22C33">
      <w:pPr>
        <w:pStyle w:val="Heading2"/>
      </w:pPr>
      <w:bookmarkStart w:id="527" w:name="_Toc175896518"/>
      <w:r w:rsidRPr="00742087">
        <w:lastRenderedPageBreak/>
        <w:t>8.9</w:t>
      </w:r>
      <w:r w:rsidRPr="00742087">
        <w:tab/>
      </w:r>
      <w:r w:rsidR="00261C93" w:rsidRPr="00742087">
        <w:t>Conclusions</w:t>
      </w:r>
      <w:r w:rsidRPr="00742087">
        <w:t xml:space="preserve"> for Key Issue #9</w:t>
      </w:r>
      <w:bookmarkEnd w:id="527"/>
    </w:p>
    <w:p w14:paraId="189AB6BA" w14:textId="77777777" w:rsidR="00DE4C63" w:rsidRDefault="00DE4C63" w:rsidP="00DE4C63">
      <w:r>
        <w:t>The following aspects are concluded for the normative work:</w:t>
      </w:r>
    </w:p>
    <w:p w14:paraId="557D081D" w14:textId="77777777" w:rsidR="00DE4C63" w:rsidRDefault="00DE4C63" w:rsidP="00DE4C63">
      <w:pPr>
        <w:pStyle w:val="B1"/>
      </w:pPr>
      <w:r>
        <w:t>-</w:t>
      </w:r>
      <w:r>
        <w:tab/>
        <w:t>For GBR QoS Flow, exposure of available data rate:</w:t>
      </w:r>
    </w:p>
    <w:p w14:paraId="63C2BE95" w14:textId="77777777" w:rsidR="00DE4C63" w:rsidRDefault="00DE4C63" w:rsidP="00DE4C63">
      <w:pPr>
        <w:pStyle w:val="B2"/>
      </w:pPr>
      <w:r>
        <w:t>-</w:t>
      </w:r>
      <w:r>
        <w:tab/>
        <w:t>Based on the AF requests, the PCF instructs SMF to enable the available data rate report and exposure for a GBR QoS Flow.</w:t>
      </w:r>
    </w:p>
    <w:p w14:paraId="46C0EA5F" w14:textId="03B2F557" w:rsidR="00DE4C63" w:rsidRDefault="00DE4C63" w:rsidP="00DE4C63">
      <w:pPr>
        <w:pStyle w:val="B2"/>
      </w:pPr>
      <w:r>
        <w:t>-</w:t>
      </w:r>
      <w:r>
        <w:tab/>
        <w:t>Following the instruction of SMF:</w:t>
      </w:r>
    </w:p>
    <w:p w14:paraId="1FABECAF" w14:textId="6077F604" w:rsidR="00742087" w:rsidRDefault="00742087" w:rsidP="00742087">
      <w:pPr>
        <w:pStyle w:val="B3"/>
      </w:pPr>
      <w:r>
        <w:t>-</w:t>
      </w:r>
      <w:r>
        <w:tab/>
        <w:t xml:space="preserve">The NG-RAN reports the available data rate to the UPF via the GTP-U header of UL packets and UPF further exposes, based on mechanisms defined in clause 5.8.2.17 of </w:t>
      </w:r>
      <w:r w:rsidR="00E87EFC">
        <w:t>TS 23.501 [</w:t>
      </w:r>
      <w:r>
        <w:t>2], and the available data rate is reported to the AF directly or via the local NEF.</w:t>
      </w:r>
    </w:p>
    <w:p w14:paraId="2214414E" w14:textId="77777777" w:rsidR="00742087" w:rsidRDefault="00742087" w:rsidP="00742087">
      <w:pPr>
        <w:pStyle w:val="B3"/>
      </w:pPr>
      <w:r>
        <w:t>-</w:t>
      </w:r>
      <w:r>
        <w:tab/>
        <w:t>Available data rate refers to the data rate that RAN is able to provide within a duration. Such duration is based on RAN implementation.</w:t>
      </w:r>
    </w:p>
    <w:p w14:paraId="272DED16" w14:textId="235ADD2E" w:rsidR="00742087" w:rsidRDefault="00742087" w:rsidP="00742087">
      <w:pPr>
        <w:pStyle w:val="NO"/>
      </w:pPr>
      <w:r>
        <w:t>NOTE 1:</w:t>
      </w:r>
      <w:r>
        <w:tab/>
        <w:t>It is recommended that the available data rate exposure is not reported very frequently.</w:t>
      </w:r>
    </w:p>
    <w:p w14:paraId="516B3BC0" w14:textId="01D1DFF7" w:rsidR="00742087" w:rsidRDefault="00742087" w:rsidP="00742087">
      <w:pPr>
        <w:pStyle w:val="NO"/>
      </w:pPr>
      <w:r>
        <w:t>NOTE 2:</w:t>
      </w:r>
      <w:r>
        <w:tab/>
        <w:t>How the RAN measures the available UL and/or DL data rate provided by the RAN node is to be refined based on the potential feedback from RAN WG3.</w:t>
      </w:r>
    </w:p>
    <w:p w14:paraId="25E7203F" w14:textId="77777777" w:rsidR="00742087" w:rsidRDefault="00742087" w:rsidP="00742087">
      <w:pPr>
        <w:pStyle w:val="B1"/>
      </w:pPr>
      <w:r>
        <w:t>-</w:t>
      </w:r>
      <w:r>
        <w:tab/>
        <w:t>PCF may provide rate limiting information to the AF with Nnef_AFsessionWithQoS service and Nnef_EventExposure service.</w:t>
      </w:r>
    </w:p>
    <w:p w14:paraId="408EAC1C" w14:textId="77777777" w:rsidR="00742087" w:rsidRDefault="00742087" w:rsidP="00742087">
      <w:pPr>
        <w:pStyle w:val="B2"/>
      </w:pPr>
      <w:r>
        <w:t>-</w:t>
      </w:r>
      <w:r>
        <w:tab/>
        <w:t>Rate Limiting information is per non-GBR QoS flow and is determined by the PCF, based on local policy with consideration of AMBR for PDU session.</w:t>
      </w:r>
    </w:p>
    <w:p w14:paraId="52FBD642" w14:textId="77777777" w:rsidR="00742087" w:rsidRDefault="00742087" w:rsidP="00742087">
      <w:pPr>
        <w:pStyle w:val="B2"/>
      </w:pPr>
      <w:r>
        <w:t>-</w:t>
      </w:r>
      <w:r>
        <w:tab/>
        <w:t>AF may consider this Rate Limiting information as a recommended media bit rate for the service.</w:t>
      </w:r>
    </w:p>
    <w:p w14:paraId="5D7558B8" w14:textId="6188DF2C" w:rsidR="004F01D7" w:rsidRDefault="00080512" w:rsidP="00AD2799">
      <w:pPr>
        <w:pStyle w:val="Heading9"/>
      </w:pPr>
      <w:r w:rsidRPr="00822E86">
        <w:br w:type="page"/>
      </w:r>
      <w:bookmarkStart w:id="528" w:name="_Toc175896519"/>
      <w:r w:rsidR="00DC7717">
        <w:lastRenderedPageBreak/>
        <w:t>Annex A</w:t>
      </w:r>
      <w:r w:rsidR="004F01D7">
        <w:t>:</w:t>
      </w:r>
      <w:r w:rsidR="004F01D7" w:rsidRPr="003D4ABF">
        <w:br/>
      </w:r>
      <w:r w:rsidR="004F01D7" w:rsidRPr="004F01D7">
        <w:t>How does source packet associates repair packet in Flex FEC</w:t>
      </w:r>
      <w:bookmarkEnd w:id="528"/>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4E09DC" w:rsidP="00C76F30">
      <w:pPr>
        <w:pStyle w:val="TH"/>
      </w:pPr>
      <w:r>
        <w:rPr>
          <w:noProof/>
        </w:rPr>
        <w:object w:dxaOrig="6257" w:dyaOrig="2082" w14:anchorId="61998C10">
          <v:shape id="_x0000_i1091" type="#_x0000_t75" alt="" style="width:313.8pt;height:102.55pt;mso-width-percent:0;mso-height-percent:0;mso-width-percent:0;mso-height-percent:0" o:ole="">
            <v:imagedata r:id="rId144" o:title=""/>
          </v:shape>
          <o:OLEObject Type="Embed" ProgID="Word.Picture.8" ShapeID="_x0000_i1091" DrawAspect="Content" ObjectID="_1786513648" r:id="rId145"/>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529" w:name="_MON_1771904121"/>
    <w:bookmarkEnd w:id="529"/>
    <w:p w14:paraId="010D9039" w14:textId="313DF0CD" w:rsidR="00AD2799" w:rsidRDefault="004E09DC" w:rsidP="00AD2799">
      <w:pPr>
        <w:pStyle w:val="TH"/>
      </w:pPr>
      <w:r>
        <w:rPr>
          <w:noProof/>
        </w:rPr>
        <w:object w:dxaOrig="5149" w:dyaOrig="3645" w14:anchorId="302E5D7F">
          <v:shape id="_x0000_i1092" type="#_x0000_t75" alt="" style="width:256.75pt;height:182.05pt;mso-width-percent:0;mso-height-percent:0;mso-width-percent:0;mso-height-percent:0" o:ole="">
            <v:imagedata r:id="rId146" o:title=""/>
          </v:shape>
          <o:OLEObject Type="Embed" ProgID="Word.Picture.8" ShapeID="_x0000_i1092" DrawAspect="Content" ObjectID="_1786513649" r:id="rId147"/>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p w14:paraId="763E193A" w14:textId="6FA6F04A" w:rsidR="00AD2799" w:rsidRDefault="004E09DC" w:rsidP="00C76F30">
      <w:pPr>
        <w:pStyle w:val="TH"/>
      </w:pPr>
      <w:r>
        <w:rPr>
          <w:noProof/>
        </w:rPr>
        <w:object w:dxaOrig="6197" w:dyaOrig="2979" w14:anchorId="22DE5BF0">
          <v:shape id="_x0000_i1093" type="#_x0000_t75" alt="" style="width:310.4pt;height:147.4pt;mso-width-percent:0;mso-height-percent:0;mso-width-percent:0;mso-height-percent:0" o:ole="">
            <v:imagedata r:id="rId148" o:title=""/>
          </v:shape>
          <o:OLEObject Type="Embed" ProgID="Word.Picture.8" ShapeID="_x0000_i1093" DrawAspect="Content" ObjectID="_1786513650" r:id="rId149"/>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530" w:name="_Toc175896520"/>
      <w:r w:rsidRPr="00822E86">
        <w:lastRenderedPageBreak/>
        <w:t xml:space="preserve">Annex </w:t>
      </w:r>
      <w:r w:rsidR="00DC7717">
        <w:t>B</w:t>
      </w:r>
      <w:r w:rsidRPr="00822E86">
        <w:t>:</w:t>
      </w:r>
      <w:r w:rsidRPr="00822E86">
        <w:br/>
        <w:t>Change history</w:t>
      </w:r>
      <w:bookmarkEnd w:id="5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531" w:name="historyclause"/>
            <w:bookmarkEnd w:id="531"/>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3B5A06" w:rsidRPr="00042496" w14:paraId="28902365" w14:textId="77777777" w:rsidTr="00F50CB8">
        <w:tc>
          <w:tcPr>
            <w:tcW w:w="800" w:type="dxa"/>
            <w:shd w:val="solid" w:color="FFFFFF" w:fill="auto"/>
          </w:tcPr>
          <w:p w14:paraId="60061A2B" w14:textId="6553079F" w:rsidR="003B5A06" w:rsidRDefault="003B5A06" w:rsidP="003B5A06">
            <w:pPr>
              <w:pStyle w:val="TAC"/>
              <w:rPr>
                <w:sz w:val="16"/>
                <w:szCs w:val="16"/>
              </w:rPr>
            </w:pPr>
            <w:r>
              <w:rPr>
                <w:sz w:val="16"/>
                <w:szCs w:val="16"/>
              </w:rPr>
              <w:t>2024-03</w:t>
            </w:r>
          </w:p>
        </w:tc>
        <w:tc>
          <w:tcPr>
            <w:tcW w:w="800" w:type="dxa"/>
            <w:shd w:val="solid" w:color="FFFFFF" w:fill="auto"/>
          </w:tcPr>
          <w:p w14:paraId="6526C600" w14:textId="0A8CEE96" w:rsidR="003B5A06" w:rsidRPr="00042496" w:rsidRDefault="003B5A06" w:rsidP="003B5A06">
            <w:pPr>
              <w:pStyle w:val="TAC"/>
              <w:rPr>
                <w:sz w:val="16"/>
                <w:szCs w:val="16"/>
              </w:rPr>
            </w:pPr>
            <w:r>
              <w:rPr>
                <w:sz w:val="16"/>
                <w:szCs w:val="16"/>
              </w:rPr>
              <w:t>SA2#161</w:t>
            </w:r>
          </w:p>
        </w:tc>
        <w:tc>
          <w:tcPr>
            <w:tcW w:w="1094" w:type="dxa"/>
            <w:shd w:val="solid" w:color="FFFFFF" w:fill="auto"/>
          </w:tcPr>
          <w:p w14:paraId="1B86DACC" w14:textId="32593430"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1F84940F" w14:textId="1B6C3D1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C30D605" w14:textId="46E0F1D5"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88F5E1A" w14:textId="24919D8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5B4AC9BC" w14:textId="77777777" w:rsidR="003B5A06" w:rsidRDefault="003B5A06" w:rsidP="003B5A06">
            <w:pPr>
              <w:pStyle w:val="TAL"/>
              <w:rPr>
                <w:sz w:val="16"/>
                <w:szCs w:val="16"/>
              </w:rPr>
            </w:pPr>
            <w:r w:rsidRPr="00042496">
              <w:rPr>
                <w:sz w:val="16"/>
                <w:szCs w:val="16"/>
              </w:rPr>
              <w:t xml:space="preserve">Documents approved p-CR including: </w:t>
            </w:r>
            <w:r w:rsidRPr="001E09B2">
              <w:rPr>
                <w:sz w:val="16"/>
                <w:szCs w:val="16"/>
              </w:rPr>
              <w:t>S2-</w:t>
            </w:r>
            <w:r>
              <w:rPr>
                <w:sz w:val="16"/>
                <w:szCs w:val="16"/>
              </w:rPr>
              <w:t>2403566, S2-</w:t>
            </w:r>
            <w:r w:rsidRPr="00C53B58">
              <w:rPr>
                <w:sz w:val="16"/>
                <w:szCs w:val="16"/>
              </w:rPr>
              <w:t>2403085</w:t>
            </w:r>
            <w:r>
              <w:rPr>
                <w:sz w:val="16"/>
                <w:szCs w:val="16"/>
              </w:rPr>
              <w:t>, S2-</w:t>
            </w:r>
            <w:r w:rsidRPr="00BD3FEF">
              <w:rPr>
                <w:sz w:val="16"/>
                <w:szCs w:val="16"/>
              </w:rPr>
              <w:t>2403568</w:t>
            </w:r>
            <w:r>
              <w:rPr>
                <w:sz w:val="16"/>
                <w:szCs w:val="16"/>
              </w:rPr>
              <w:t>, S2-</w:t>
            </w:r>
            <w:r w:rsidRPr="00B5277E">
              <w:rPr>
                <w:sz w:val="16"/>
                <w:szCs w:val="16"/>
              </w:rPr>
              <w:t>2403087</w:t>
            </w:r>
            <w:r>
              <w:rPr>
                <w:sz w:val="16"/>
                <w:szCs w:val="16"/>
              </w:rPr>
              <w:t>, S2-</w:t>
            </w:r>
            <w:r w:rsidRPr="008C7AEB">
              <w:rPr>
                <w:sz w:val="16"/>
                <w:szCs w:val="16"/>
              </w:rPr>
              <w:t>2403600</w:t>
            </w:r>
            <w:r>
              <w:rPr>
                <w:sz w:val="16"/>
                <w:szCs w:val="16"/>
              </w:rPr>
              <w:t>, S2-</w:t>
            </w:r>
            <w:r w:rsidRPr="00666988">
              <w:rPr>
                <w:sz w:val="16"/>
                <w:szCs w:val="16"/>
              </w:rPr>
              <w:t>2403601</w:t>
            </w:r>
            <w:r>
              <w:rPr>
                <w:sz w:val="16"/>
                <w:szCs w:val="16"/>
              </w:rPr>
              <w:t>, S2-</w:t>
            </w:r>
            <w:r w:rsidRPr="004F222B">
              <w:rPr>
                <w:sz w:val="16"/>
                <w:szCs w:val="16"/>
              </w:rPr>
              <w:t>2403602</w:t>
            </w:r>
            <w:r>
              <w:rPr>
                <w:sz w:val="16"/>
                <w:szCs w:val="16"/>
              </w:rPr>
              <w:t>, S2-</w:t>
            </w:r>
            <w:r w:rsidRPr="00F50D91">
              <w:rPr>
                <w:sz w:val="16"/>
                <w:szCs w:val="16"/>
              </w:rPr>
              <w:t>2403618</w:t>
            </w:r>
            <w:r>
              <w:rPr>
                <w:sz w:val="16"/>
                <w:szCs w:val="16"/>
              </w:rPr>
              <w:t>, S2-</w:t>
            </w:r>
            <w:r w:rsidRPr="00A9764B">
              <w:rPr>
                <w:sz w:val="16"/>
                <w:szCs w:val="16"/>
              </w:rPr>
              <w:t>2403619</w:t>
            </w:r>
            <w:r>
              <w:rPr>
                <w:sz w:val="16"/>
                <w:szCs w:val="16"/>
              </w:rPr>
              <w:t>. S2-</w:t>
            </w:r>
            <w:r w:rsidRPr="004B6B24">
              <w:rPr>
                <w:sz w:val="16"/>
                <w:szCs w:val="16"/>
              </w:rPr>
              <w:t>2403620</w:t>
            </w:r>
            <w:r>
              <w:rPr>
                <w:sz w:val="16"/>
                <w:szCs w:val="16"/>
              </w:rPr>
              <w:t>, S2-</w:t>
            </w:r>
            <w:r w:rsidRPr="001B058E">
              <w:rPr>
                <w:sz w:val="16"/>
                <w:szCs w:val="16"/>
              </w:rPr>
              <w:t>2403622</w:t>
            </w:r>
            <w:r>
              <w:rPr>
                <w:sz w:val="16"/>
                <w:szCs w:val="16"/>
              </w:rPr>
              <w:t>, S2-</w:t>
            </w:r>
            <w:r w:rsidRPr="00892669">
              <w:rPr>
                <w:sz w:val="16"/>
                <w:szCs w:val="16"/>
              </w:rPr>
              <w:t>2403095</w:t>
            </w:r>
            <w:r>
              <w:rPr>
                <w:sz w:val="16"/>
                <w:szCs w:val="16"/>
              </w:rPr>
              <w:t>.</w:t>
            </w:r>
          </w:p>
          <w:p w14:paraId="6F19CE94" w14:textId="27A76141" w:rsidR="003B5A06" w:rsidRPr="00042496" w:rsidRDefault="003B5A06" w:rsidP="003B5A06">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3B5A06" w:rsidRDefault="003B5A06" w:rsidP="003B5A06">
            <w:pPr>
              <w:pStyle w:val="TAC"/>
              <w:rPr>
                <w:sz w:val="16"/>
                <w:szCs w:val="16"/>
              </w:rPr>
            </w:pPr>
            <w:r>
              <w:rPr>
                <w:sz w:val="16"/>
                <w:szCs w:val="16"/>
              </w:rPr>
              <w:t>0.4.0</w:t>
            </w:r>
          </w:p>
        </w:tc>
      </w:tr>
      <w:tr w:rsidR="003B5A06" w:rsidRPr="00042496" w14:paraId="1F29CA8F" w14:textId="77777777" w:rsidTr="00A15900">
        <w:tc>
          <w:tcPr>
            <w:tcW w:w="800" w:type="dxa"/>
            <w:shd w:val="solid" w:color="FFFFFF" w:fill="auto"/>
          </w:tcPr>
          <w:p w14:paraId="5C67F8F1" w14:textId="49294665" w:rsidR="003B5A06" w:rsidRDefault="003B5A06" w:rsidP="003B5A06">
            <w:pPr>
              <w:pStyle w:val="TAC"/>
              <w:rPr>
                <w:sz w:val="16"/>
                <w:szCs w:val="16"/>
              </w:rPr>
            </w:pPr>
            <w:r>
              <w:rPr>
                <w:sz w:val="16"/>
                <w:szCs w:val="16"/>
              </w:rPr>
              <w:t>2024-04</w:t>
            </w:r>
          </w:p>
        </w:tc>
        <w:tc>
          <w:tcPr>
            <w:tcW w:w="800" w:type="dxa"/>
            <w:shd w:val="solid" w:color="FFFFFF" w:fill="auto"/>
          </w:tcPr>
          <w:p w14:paraId="1BC6219A" w14:textId="52A95020" w:rsidR="003B5A06" w:rsidRPr="00042496" w:rsidRDefault="003B5A06" w:rsidP="003B5A06">
            <w:pPr>
              <w:pStyle w:val="TAC"/>
              <w:rPr>
                <w:sz w:val="16"/>
                <w:szCs w:val="16"/>
              </w:rPr>
            </w:pPr>
            <w:r>
              <w:rPr>
                <w:sz w:val="16"/>
                <w:szCs w:val="16"/>
              </w:rPr>
              <w:t>SA2#162</w:t>
            </w:r>
          </w:p>
        </w:tc>
        <w:tc>
          <w:tcPr>
            <w:tcW w:w="1094" w:type="dxa"/>
            <w:shd w:val="solid" w:color="FFFFFF" w:fill="auto"/>
          </w:tcPr>
          <w:p w14:paraId="1B03C194" w14:textId="13ED2877"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7A25F9D1" w14:textId="1467A7A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1DEDC9D4" w14:textId="668AAFB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46648A14" w14:textId="1C2F50D6"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4098986F" w14:textId="5CD53976" w:rsidR="003B5A06" w:rsidRPr="00042496" w:rsidRDefault="003B5A06" w:rsidP="003B5A06">
            <w:pPr>
              <w:pStyle w:val="TAL"/>
              <w:rPr>
                <w:sz w:val="16"/>
                <w:szCs w:val="16"/>
              </w:rPr>
            </w:pPr>
            <w:r w:rsidRPr="00042496">
              <w:rPr>
                <w:sz w:val="16"/>
                <w:szCs w:val="16"/>
              </w:rPr>
              <w:t xml:space="preserve">Documents approved p-CR including: </w:t>
            </w:r>
            <w:r w:rsidRPr="00EF79D1">
              <w:rPr>
                <w:sz w:val="16"/>
                <w:szCs w:val="16"/>
              </w:rPr>
              <w:t>S2-2405369</w:t>
            </w:r>
            <w:r>
              <w:rPr>
                <w:sz w:val="16"/>
                <w:szCs w:val="16"/>
              </w:rPr>
              <w:t xml:space="preserve">, </w:t>
            </w:r>
            <w:r w:rsidRPr="00713052">
              <w:rPr>
                <w:sz w:val="16"/>
                <w:szCs w:val="16"/>
              </w:rPr>
              <w:t>S2-2405370</w:t>
            </w:r>
            <w:r>
              <w:rPr>
                <w:sz w:val="16"/>
                <w:szCs w:val="16"/>
              </w:rPr>
              <w:t xml:space="preserve">, </w:t>
            </w:r>
            <w:r w:rsidRPr="004035A0">
              <w:rPr>
                <w:sz w:val="16"/>
                <w:szCs w:val="16"/>
              </w:rPr>
              <w:t>S2-2405371</w:t>
            </w:r>
            <w:r>
              <w:rPr>
                <w:sz w:val="16"/>
                <w:szCs w:val="16"/>
              </w:rPr>
              <w:t xml:space="preserve">, </w:t>
            </w:r>
            <w:r w:rsidRPr="00D523C4">
              <w:rPr>
                <w:sz w:val="16"/>
                <w:szCs w:val="16"/>
              </w:rPr>
              <w:t>S2-2405372</w:t>
            </w:r>
            <w:r>
              <w:rPr>
                <w:sz w:val="16"/>
                <w:szCs w:val="16"/>
              </w:rPr>
              <w:t xml:space="preserve">, </w:t>
            </w:r>
            <w:r w:rsidRPr="00653C93">
              <w:rPr>
                <w:sz w:val="16"/>
                <w:szCs w:val="16"/>
              </w:rPr>
              <w:t>S2-2405605</w:t>
            </w:r>
            <w:r>
              <w:rPr>
                <w:sz w:val="16"/>
                <w:szCs w:val="16"/>
              </w:rPr>
              <w:t xml:space="preserve">, </w:t>
            </w:r>
            <w:r w:rsidRPr="00D9119C">
              <w:rPr>
                <w:sz w:val="16"/>
                <w:szCs w:val="16"/>
              </w:rPr>
              <w:t>S2-2405606</w:t>
            </w:r>
            <w:r>
              <w:rPr>
                <w:sz w:val="16"/>
                <w:szCs w:val="16"/>
              </w:rPr>
              <w:t xml:space="preserve">, </w:t>
            </w:r>
            <w:r w:rsidRPr="00772B68">
              <w:rPr>
                <w:sz w:val="16"/>
                <w:szCs w:val="16"/>
              </w:rPr>
              <w:t>S2-2405374</w:t>
            </w:r>
            <w:r>
              <w:rPr>
                <w:sz w:val="16"/>
                <w:szCs w:val="16"/>
              </w:rPr>
              <w:t xml:space="preserve">, </w:t>
            </w:r>
            <w:r w:rsidRPr="00806545">
              <w:rPr>
                <w:sz w:val="16"/>
                <w:szCs w:val="16"/>
              </w:rPr>
              <w:t>S2-2405552</w:t>
            </w:r>
            <w:r>
              <w:rPr>
                <w:sz w:val="16"/>
                <w:szCs w:val="16"/>
              </w:rPr>
              <w:t xml:space="preserve">, </w:t>
            </w:r>
            <w:r w:rsidRPr="00F4724E">
              <w:rPr>
                <w:sz w:val="16"/>
                <w:szCs w:val="16"/>
              </w:rPr>
              <w:t>S2-2405553</w:t>
            </w:r>
            <w:r>
              <w:rPr>
                <w:sz w:val="16"/>
                <w:szCs w:val="16"/>
              </w:rPr>
              <w:t xml:space="preserve">, </w:t>
            </w:r>
            <w:r w:rsidRPr="00D25C75">
              <w:rPr>
                <w:sz w:val="16"/>
                <w:szCs w:val="16"/>
              </w:rPr>
              <w:t>S2-2405278</w:t>
            </w:r>
            <w:r>
              <w:rPr>
                <w:sz w:val="16"/>
                <w:szCs w:val="16"/>
              </w:rPr>
              <w:t xml:space="preserve">, </w:t>
            </w:r>
            <w:r w:rsidRPr="00725C31">
              <w:rPr>
                <w:sz w:val="16"/>
                <w:szCs w:val="16"/>
              </w:rPr>
              <w:t>S2-2405279</w:t>
            </w:r>
            <w:r>
              <w:rPr>
                <w:sz w:val="16"/>
                <w:szCs w:val="16"/>
              </w:rPr>
              <w:t xml:space="preserve">, </w:t>
            </w:r>
            <w:r w:rsidRPr="00482B70">
              <w:rPr>
                <w:sz w:val="16"/>
                <w:szCs w:val="16"/>
              </w:rPr>
              <w:t>S2-2405837</w:t>
            </w:r>
            <w:r>
              <w:rPr>
                <w:sz w:val="16"/>
                <w:szCs w:val="16"/>
              </w:rPr>
              <w:t xml:space="preserve">, </w:t>
            </w:r>
            <w:r w:rsidRPr="003571E7">
              <w:rPr>
                <w:sz w:val="16"/>
                <w:szCs w:val="16"/>
              </w:rPr>
              <w:t>S2-2405608</w:t>
            </w:r>
            <w:r>
              <w:rPr>
                <w:sz w:val="16"/>
                <w:szCs w:val="16"/>
              </w:rPr>
              <w:t xml:space="preserve">, </w:t>
            </w:r>
            <w:r w:rsidRPr="00051616">
              <w:rPr>
                <w:sz w:val="16"/>
                <w:szCs w:val="16"/>
              </w:rPr>
              <w:t>S2-2405097</w:t>
            </w:r>
            <w:r>
              <w:rPr>
                <w:sz w:val="16"/>
                <w:szCs w:val="16"/>
              </w:rPr>
              <w:t xml:space="preserve">, </w:t>
            </w:r>
            <w:r w:rsidRPr="00486C1A">
              <w:rPr>
                <w:sz w:val="16"/>
                <w:szCs w:val="16"/>
              </w:rPr>
              <w:t>S2-2405093</w:t>
            </w:r>
            <w:r>
              <w:rPr>
                <w:sz w:val="16"/>
                <w:szCs w:val="16"/>
              </w:rPr>
              <w:t xml:space="preserve">, </w:t>
            </w:r>
            <w:r w:rsidRPr="00A93A94">
              <w:rPr>
                <w:sz w:val="16"/>
                <w:szCs w:val="16"/>
              </w:rPr>
              <w:t>S2-2405557</w:t>
            </w:r>
          </w:p>
        </w:tc>
        <w:tc>
          <w:tcPr>
            <w:tcW w:w="708" w:type="dxa"/>
            <w:shd w:val="solid" w:color="FFFFFF" w:fill="auto"/>
          </w:tcPr>
          <w:p w14:paraId="391CC120" w14:textId="759B1DF4" w:rsidR="003B5A06" w:rsidRDefault="003B5A06" w:rsidP="003B5A06">
            <w:pPr>
              <w:pStyle w:val="TAC"/>
              <w:rPr>
                <w:sz w:val="16"/>
                <w:szCs w:val="16"/>
              </w:rPr>
            </w:pPr>
            <w:r>
              <w:rPr>
                <w:sz w:val="16"/>
                <w:szCs w:val="16"/>
              </w:rPr>
              <w:t>0.5.0</w:t>
            </w:r>
          </w:p>
        </w:tc>
      </w:tr>
      <w:tr w:rsidR="003B5A06" w:rsidRPr="00042496" w14:paraId="100BF61C" w14:textId="77777777" w:rsidTr="00A15900">
        <w:tc>
          <w:tcPr>
            <w:tcW w:w="800" w:type="dxa"/>
            <w:shd w:val="solid" w:color="FFFFFF" w:fill="auto"/>
          </w:tcPr>
          <w:p w14:paraId="709E85A1" w14:textId="1D2663B5" w:rsidR="003B5A06" w:rsidRDefault="003B5A06" w:rsidP="003B5A06">
            <w:pPr>
              <w:pStyle w:val="TAC"/>
              <w:rPr>
                <w:sz w:val="16"/>
                <w:szCs w:val="16"/>
              </w:rPr>
            </w:pPr>
            <w:r>
              <w:rPr>
                <w:sz w:val="16"/>
                <w:szCs w:val="16"/>
              </w:rPr>
              <w:t>2024-06</w:t>
            </w:r>
          </w:p>
        </w:tc>
        <w:tc>
          <w:tcPr>
            <w:tcW w:w="800" w:type="dxa"/>
            <w:shd w:val="solid" w:color="FFFFFF" w:fill="auto"/>
          </w:tcPr>
          <w:p w14:paraId="0C79737E" w14:textId="65691FCC" w:rsidR="003B5A06" w:rsidRDefault="003B5A06" w:rsidP="003B5A06">
            <w:pPr>
              <w:pStyle w:val="TAC"/>
              <w:rPr>
                <w:sz w:val="16"/>
                <w:szCs w:val="16"/>
              </w:rPr>
            </w:pPr>
            <w:r>
              <w:rPr>
                <w:sz w:val="16"/>
                <w:szCs w:val="16"/>
              </w:rPr>
              <w:t>SA2#16</w:t>
            </w:r>
            <w:r w:rsidR="004C6AE3">
              <w:rPr>
                <w:sz w:val="16"/>
                <w:szCs w:val="16"/>
              </w:rPr>
              <w:t>3</w:t>
            </w:r>
          </w:p>
        </w:tc>
        <w:tc>
          <w:tcPr>
            <w:tcW w:w="1094" w:type="dxa"/>
            <w:shd w:val="solid" w:color="FFFFFF" w:fill="auto"/>
          </w:tcPr>
          <w:p w14:paraId="2A5061F2" w14:textId="5E3CCFAC"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68CA4B17" w14:textId="5DF7E09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3AFAAD1" w14:textId="096FB1F0"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7538D842" w14:textId="1D09F6B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20CD4EFE" w14:textId="15A82B9B" w:rsidR="003B5A06" w:rsidRPr="00042496" w:rsidRDefault="003B5A06" w:rsidP="003B5A06">
            <w:pPr>
              <w:pStyle w:val="TAL"/>
              <w:rPr>
                <w:sz w:val="16"/>
                <w:szCs w:val="16"/>
              </w:rPr>
            </w:pPr>
            <w:r w:rsidRPr="00042496">
              <w:rPr>
                <w:sz w:val="16"/>
                <w:szCs w:val="16"/>
              </w:rPr>
              <w:t xml:space="preserve">Documents approved p-CR including: </w:t>
            </w:r>
            <w:r w:rsidRPr="00753F56">
              <w:rPr>
                <w:sz w:val="16"/>
                <w:szCs w:val="16"/>
              </w:rPr>
              <w:t>S2-2407195</w:t>
            </w:r>
            <w:r>
              <w:rPr>
                <w:sz w:val="16"/>
                <w:szCs w:val="16"/>
              </w:rPr>
              <w:t xml:space="preserve">, </w:t>
            </w:r>
            <w:r w:rsidRPr="0009023A">
              <w:rPr>
                <w:sz w:val="16"/>
                <w:szCs w:val="16"/>
              </w:rPr>
              <w:t>S2-2407194</w:t>
            </w:r>
            <w:r>
              <w:rPr>
                <w:sz w:val="16"/>
                <w:szCs w:val="16"/>
              </w:rPr>
              <w:t xml:space="preserve">, </w:t>
            </w:r>
            <w:r w:rsidRPr="00B92ECE">
              <w:rPr>
                <w:sz w:val="16"/>
                <w:szCs w:val="16"/>
              </w:rPr>
              <w:t>S2-2407199</w:t>
            </w:r>
            <w:r>
              <w:rPr>
                <w:sz w:val="16"/>
                <w:szCs w:val="16"/>
              </w:rPr>
              <w:t xml:space="preserve">, </w:t>
            </w:r>
            <w:r w:rsidRPr="0036105D">
              <w:rPr>
                <w:sz w:val="16"/>
                <w:szCs w:val="16"/>
              </w:rPr>
              <w:t>S2-2407179</w:t>
            </w:r>
            <w:r>
              <w:rPr>
                <w:sz w:val="16"/>
                <w:szCs w:val="16"/>
              </w:rPr>
              <w:t xml:space="preserve">, </w:t>
            </w:r>
            <w:r w:rsidRPr="00F81FBE">
              <w:rPr>
                <w:sz w:val="16"/>
                <w:szCs w:val="16"/>
              </w:rPr>
              <w:t>S2-2406960</w:t>
            </w:r>
            <w:r>
              <w:rPr>
                <w:sz w:val="16"/>
                <w:szCs w:val="16"/>
              </w:rPr>
              <w:t xml:space="preserve">, </w:t>
            </w:r>
            <w:r w:rsidRPr="00EA3A15">
              <w:rPr>
                <w:sz w:val="16"/>
                <w:szCs w:val="16"/>
              </w:rPr>
              <w:t>S2-2406932</w:t>
            </w:r>
            <w:r>
              <w:rPr>
                <w:sz w:val="16"/>
                <w:szCs w:val="16"/>
              </w:rPr>
              <w:t xml:space="preserve">, </w:t>
            </w:r>
            <w:r w:rsidRPr="00A22C33">
              <w:rPr>
                <w:sz w:val="16"/>
                <w:szCs w:val="16"/>
              </w:rPr>
              <w:t>S2-2407181</w:t>
            </w:r>
          </w:p>
        </w:tc>
        <w:tc>
          <w:tcPr>
            <w:tcW w:w="708" w:type="dxa"/>
            <w:shd w:val="solid" w:color="FFFFFF" w:fill="auto"/>
          </w:tcPr>
          <w:p w14:paraId="7F5C3937" w14:textId="7ABC6C52" w:rsidR="003B5A06" w:rsidRDefault="003B5A06" w:rsidP="003B5A06">
            <w:pPr>
              <w:pStyle w:val="TAC"/>
              <w:rPr>
                <w:sz w:val="16"/>
                <w:szCs w:val="16"/>
              </w:rPr>
            </w:pPr>
            <w:r>
              <w:rPr>
                <w:sz w:val="16"/>
                <w:szCs w:val="16"/>
              </w:rPr>
              <w:t>0.6.0</w:t>
            </w:r>
          </w:p>
        </w:tc>
      </w:tr>
      <w:tr w:rsidR="003B5A06" w:rsidRPr="00042496" w14:paraId="5535C33E" w14:textId="77777777" w:rsidTr="00A15900">
        <w:tc>
          <w:tcPr>
            <w:tcW w:w="800" w:type="dxa"/>
            <w:shd w:val="solid" w:color="FFFFFF" w:fill="auto"/>
          </w:tcPr>
          <w:p w14:paraId="7036466E" w14:textId="0E863B0D" w:rsidR="003B5A06" w:rsidRDefault="003B5A06" w:rsidP="003B5A06">
            <w:pPr>
              <w:pStyle w:val="TAC"/>
              <w:rPr>
                <w:sz w:val="16"/>
                <w:szCs w:val="16"/>
              </w:rPr>
            </w:pPr>
            <w:r>
              <w:rPr>
                <w:sz w:val="16"/>
                <w:szCs w:val="16"/>
              </w:rPr>
              <w:t>2024-06</w:t>
            </w:r>
          </w:p>
        </w:tc>
        <w:tc>
          <w:tcPr>
            <w:tcW w:w="800" w:type="dxa"/>
            <w:shd w:val="solid" w:color="FFFFFF" w:fill="auto"/>
          </w:tcPr>
          <w:p w14:paraId="6D38EA63" w14:textId="5F51743A" w:rsidR="003B5A06" w:rsidRDefault="003B5A06" w:rsidP="003B5A06">
            <w:pPr>
              <w:pStyle w:val="TAC"/>
              <w:rPr>
                <w:sz w:val="16"/>
                <w:szCs w:val="16"/>
              </w:rPr>
            </w:pPr>
            <w:r>
              <w:rPr>
                <w:sz w:val="16"/>
                <w:szCs w:val="16"/>
              </w:rPr>
              <w:t>SP#104</w:t>
            </w:r>
          </w:p>
        </w:tc>
        <w:tc>
          <w:tcPr>
            <w:tcW w:w="1094" w:type="dxa"/>
            <w:shd w:val="solid" w:color="FFFFFF" w:fill="auto"/>
          </w:tcPr>
          <w:p w14:paraId="3B84BEB1" w14:textId="4E66E0B5" w:rsidR="003B5A06" w:rsidRPr="00042496" w:rsidRDefault="003B5A06" w:rsidP="003B5A06">
            <w:pPr>
              <w:pStyle w:val="TAC"/>
              <w:rPr>
                <w:sz w:val="16"/>
                <w:szCs w:val="16"/>
              </w:rPr>
            </w:pPr>
            <w:r>
              <w:rPr>
                <w:sz w:val="16"/>
                <w:szCs w:val="16"/>
              </w:rPr>
              <w:t>SP-240619</w:t>
            </w:r>
          </w:p>
        </w:tc>
        <w:tc>
          <w:tcPr>
            <w:tcW w:w="425" w:type="dxa"/>
            <w:shd w:val="solid" w:color="FFFFFF" w:fill="auto"/>
          </w:tcPr>
          <w:p w14:paraId="6E946756" w14:textId="0F543B24"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4E4D42AE" w14:textId="2D6D87DB"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0503F18B" w14:textId="5E01A3BD"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03561D4B" w14:textId="4AFC9024" w:rsidR="003B5A06" w:rsidRPr="00042496" w:rsidRDefault="003B5A06" w:rsidP="003B5A06">
            <w:pPr>
              <w:pStyle w:val="TAL"/>
              <w:rPr>
                <w:sz w:val="16"/>
                <w:szCs w:val="16"/>
              </w:rPr>
            </w:pPr>
            <w:r>
              <w:rPr>
                <w:sz w:val="16"/>
                <w:szCs w:val="16"/>
              </w:rPr>
              <w:t>MCC editorial update for presentation to TSG SA#104 for information</w:t>
            </w:r>
          </w:p>
        </w:tc>
        <w:tc>
          <w:tcPr>
            <w:tcW w:w="708" w:type="dxa"/>
            <w:shd w:val="solid" w:color="FFFFFF" w:fill="auto"/>
          </w:tcPr>
          <w:p w14:paraId="19AE77C7" w14:textId="53060E8C" w:rsidR="003B5A06" w:rsidRDefault="003B5A06" w:rsidP="003B5A06">
            <w:pPr>
              <w:pStyle w:val="TAC"/>
              <w:rPr>
                <w:sz w:val="16"/>
                <w:szCs w:val="16"/>
              </w:rPr>
            </w:pPr>
            <w:r>
              <w:rPr>
                <w:sz w:val="16"/>
                <w:szCs w:val="16"/>
              </w:rPr>
              <w:t>1.0.0</w:t>
            </w:r>
          </w:p>
        </w:tc>
      </w:tr>
      <w:tr w:rsidR="004C6AE3" w:rsidRPr="00042496" w14:paraId="1881C7F0" w14:textId="77777777" w:rsidTr="00A15900">
        <w:tc>
          <w:tcPr>
            <w:tcW w:w="800" w:type="dxa"/>
            <w:shd w:val="solid" w:color="FFFFFF" w:fill="auto"/>
          </w:tcPr>
          <w:p w14:paraId="7FEA7E4C" w14:textId="5C2D52EE" w:rsidR="004C6AE3" w:rsidRDefault="004C6AE3" w:rsidP="004C6AE3">
            <w:pPr>
              <w:pStyle w:val="TAC"/>
              <w:rPr>
                <w:sz w:val="16"/>
                <w:szCs w:val="16"/>
              </w:rPr>
            </w:pPr>
            <w:r>
              <w:rPr>
                <w:sz w:val="16"/>
                <w:szCs w:val="16"/>
              </w:rPr>
              <w:t>2024-08</w:t>
            </w:r>
          </w:p>
        </w:tc>
        <w:tc>
          <w:tcPr>
            <w:tcW w:w="800" w:type="dxa"/>
            <w:shd w:val="solid" w:color="FFFFFF" w:fill="auto"/>
          </w:tcPr>
          <w:p w14:paraId="61FC3726" w14:textId="4C606108" w:rsidR="004C6AE3" w:rsidRDefault="004C6AE3" w:rsidP="004C6AE3">
            <w:pPr>
              <w:pStyle w:val="TAC"/>
              <w:rPr>
                <w:sz w:val="16"/>
                <w:szCs w:val="16"/>
              </w:rPr>
            </w:pPr>
            <w:r>
              <w:rPr>
                <w:sz w:val="16"/>
                <w:szCs w:val="16"/>
              </w:rPr>
              <w:t>SA2#164</w:t>
            </w:r>
          </w:p>
        </w:tc>
        <w:tc>
          <w:tcPr>
            <w:tcW w:w="1094" w:type="dxa"/>
            <w:shd w:val="solid" w:color="FFFFFF" w:fill="auto"/>
          </w:tcPr>
          <w:p w14:paraId="23DC8B4B" w14:textId="5BE85E31" w:rsidR="004C6AE3" w:rsidRDefault="004C6AE3" w:rsidP="004C6AE3">
            <w:pPr>
              <w:pStyle w:val="TAC"/>
              <w:rPr>
                <w:sz w:val="16"/>
                <w:szCs w:val="16"/>
              </w:rPr>
            </w:pPr>
            <w:r w:rsidRPr="00042496">
              <w:rPr>
                <w:sz w:val="16"/>
                <w:szCs w:val="16"/>
              </w:rPr>
              <w:t>-</w:t>
            </w:r>
          </w:p>
        </w:tc>
        <w:tc>
          <w:tcPr>
            <w:tcW w:w="425" w:type="dxa"/>
            <w:shd w:val="solid" w:color="FFFFFF" w:fill="auto"/>
          </w:tcPr>
          <w:p w14:paraId="5ED87198" w14:textId="7C727169" w:rsidR="004C6AE3" w:rsidRPr="00CC466E" w:rsidRDefault="004C6AE3" w:rsidP="004C6AE3">
            <w:pPr>
              <w:pStyle w:val="TAC"/>
              <w:rPr>
                <w:sz w:val="16"/>
                <w:szCs w:val="16"/>
              </w:rPr>
            </w:pPr>
            <w:r w:rsidRPr="00CC466E">
              <w:rPr>
                <w:sz w:val="16"/>
                <w:szCs w:val="16"/>
              </w:rPr>
              <w:t>-</w:t>
            </w:r>
          </w:p>
        </w:tc>
        <w:tc>
          <w:tcPr>
            <w:tcW w:w="425" w:type="dxa"/>
            <w:shd w:val="solid" w:color="FFFFFF" w:fill="auto"/>
          </w:tcPr>
          <w:p w14:paraId="308ABAA6" w14:textId="4D75D3C3" w:rsidR="004C6AE3" w:rsidRPr="00CC466E" w:rsidRDefault="004C6AE3" w:rsidP="004C6AE3">
            <w:pPr>
              <w:pStyle w:val="TAC"/>
              <w:rPr>
                <w:sz w:val="16"/>
                <w:szCs w:val="16"/>
              </w:rPr>
            </w:pPr>
            <w:r w:rsidRPr="00CC466E">
              <w:rPr>
                <w:sz w:val="16"/>
                <w:szCs w:val="16"/>
              </w:rPr>
              <w:t>-</w:t>
            </w:r>
          </w:p>
        </w:tc>
        <w:tc>
          <w:tcPr>
            <w:tcW w:w="425" w:type="dxa"/>
            <w:shd w:val="solid" w:color="FFFFFF" w:fill="auto"/>
          </w:tcPr>
          <w:p w14:paraId="55273165" w14:textId="3C49BB2E" w:rsidR="004C6AE3" w:rsidRPr="00CC466E" w:rsidRDefault="004C6AE3" w:rsidP="004C6AE3">
            <w:pPr>
              <w:pStyle w:val="TAC"/>
              <w:rPr>
                <w:sz w:val="16"/>
                <w:szCs w:val="16"/>
              </w:rPr>
            </w:pPr>
            <w:r w:rsidRPr="00CC466E">
              <w:rPr>
                <w:sz w:val="16"/>
                <w:szCs w:val="16"/>
              </w:rPr>
              <w:t>-</w:t>
            </w:r>
          </w:p>
        </w:tc>
        <w:tc>
          <w:tcPr>
            <w:tcW w:w="4962" w:type="dxa"/>
            <w:shd w:val="solid" w:color="FFFFFF" w:fill="auto"/>
          </w:tcPr>
          <w:p w14:paraId="5B9EC748" w14:textId="4052B1DA" w:rsidR="004C6AE3" w:rsidRDefault="004C6AE3" w:rsidP="004C6AE3">
            <w:pPr>
              <w:pStyle w:val="TAL"/>
              <w:rPr>
                <w:sz w:val="16"/>
                <w:szCs w:val="16"/>
              </w:rPr>
            </w:pPr>
            <w:r w:rsidRPr="00042496">
              <w:rPr>
                <w:sz w:val="16"/>
                <w:szCs w:val="16"/>
              </w:rPr>
              <w:t xml:space="preserve">Documents approved p-CR including: </w:t>
            </w:r>
            <w:r w:rsidRPr="004C6AE3">
              <w:rPr>
                <w:sz w:val="16"/>
                <w:szCs w:val="16"/>
              </w:rPr>
              <w:t>S2-2409422</w:t>
            </w:r>
            <w:r w:rsidR="00BB3A21">
              <w:rPr>
                <w:sz w:val="16"/>
                <w:szCs w:val="16"/>
              </w:rPr>
              <w:t xml:space="preserve">, </w:t>
            </w:r>
            <w:r w:rsidR="00BB3A21" w:rsidRPr="00BB3A21">
              <w:rPr>
                <w:sz w:val="16"/>
                <w:szCs w:val="16"/>
              </w:rPr>
              <w:t>S2-2408804</w:t>
            </w:r>
            <w:r w:rsidR="003F4E7D">
              <w:rPr>
                <w:sz w:val="16"/>
                <w:szCs w:val="16"/>
              </w:rPr>
              <w:t xml:space="preserve">, </w:t>
            </w:r>
            <w:r w:rsidR="003F4E7D" w:rsidRPr="003F4E7D">
              <w:rPr>
                <w:sz w:val="16"/>
                <w:szCs w:val="16"/>
              </w:rPr>
              <w:t>S2-2409424</w:t>
            </w:r>
            <w:r w:rsidR="008A2D94">
              <w:rPr>
                <w:sz w:val="16"/>
                <w:szCs w:val="16"/>
              </w:rPr>
              <w:t xml:space="preserve">, </w:t>
            </w:r>
            <w:r w:rsidR="008A2D94" w:rsidRPr="008A2D94">
              <w:rPr>
                <w:sz w:val="16"/>
                <w:szCs w:val="16"/>
              </w:rPr>
              <w:t>S2-2409425</w:t>
            </w:r>
            <w:r w:rsidR="006E7A10">
              <w:rPr>
                <w:sz w:val="16"/>
                <w:szCs w:val="16"/>
              </w:rPr>
              <w:t xml:space="preserve">, </w:t>
            </w:r>
            <w:r w:rsidR="006E7A10" w:rsidRPr="006E7A10">
              <w:rPr>
                <w:sz w:val="16"/>
                <w:szCs w:val="16"/>
              </w:rPr>
              <w:t>S2-2409426</w:t>
            </w:r>
            <w:r w:rsidR="00C47841">
              <w:rPr>
                <w:sz w:val="16"/>
                <w:szCs w:val="16"/>
              </w:rPr>
              <w:t xml:space="preserve">, </w:t>
            </w:r>
            <w:r w:rsidR="00C47841" w:rsidRPr="009779AE">
              <w:rPr>
                <w:sz w:val="16"/>
                <w:szCs w:val="16"/>
              </w:rPr>
              <w:t>S2-2409427</w:t>
            </w:r>
            <w:r w:rsidR="002D1191">
              <w:rPr>
                <w:sz w:val="16"/>
                <w:szCs w:val="16"/>
              </w:rPr>
              <w:t xml:space="preserve">, </w:t>
            </w:r>
            <w:r w:rsidR="002D1191" w:rsidRPr="002D1191">
              <w:rPr>
                <w:sz w:val="16"/>
                <w:szCs w:val="16"/>
              </w:rPr>
              <w:t>S2-2409548</w:t>
            </w:r>
            <w:r w:rsidR="004D4939">
              <w:rPr>
                <w:sz w:val="16"/>
                <w:szCs w:val="16"/>
              </w:rPr>
              <w:t xml:space="preserve">, </w:t>
            </w:r>
            <w:r w:rsidR="004D4939" w:rsidRPr="004D4939">
              <w:rPr>
                <w:sz w:val="16"/>
                <w:szCs w:val="16"/>
              </w:rPr>
              <w:t>S2-2409124</w:t>
            </w:r>
            <w:r w:rsidR="00F1156C">
              <w:rPr>
                <w:sz w:val="16"/>
                <w:szCs w:val="16"/>
              </w:rPr>
              <w:t xml:space="preserve">, </w:t>
            </w:r>
            <w:r w:rsidR="00F1156C" w:rsidRPr="00F1156C">
              <w:rPr>
                <w:sz w:val="16"/>
                <w:szCs w:val="16"/>
              </w:rPr>
              <w:t>S2-2409429</w:t>
            </w:r>
          </w:p>
        </w:tc>
        <w:tc>
          <w:tcPr>
            <w:tcW w:w="708" w:type="dxa"/>
            <w:shd w:val="solid" w:color="FFFFFF" w:fill="auto"/>
          </w:tcPr>
          <w:p w14:paraId="754FFBF4" w14:textId="41F92367" w:rsidR="004C6AE3" w:rsidRDefault="004C6AE3" w:rsidP="004C6AE3">
            <w:pPr>
              <w:pStyle w:val="TAC"/>
              <w:rPr>
                <w:sz w:val="16"/>
                <w:szCs w:val="16"/>
              </w:rPr>
            </w:pPr>
            <w:r>
              <w:rPr>
                <w:sz w:val="16"/>
                <w:szCs w:val="16"/>
              </w:rPr>
              <w:t>1.1.0</w:t>
            </w:r>
          </w:p>
        </w:tc>
      </w:tr>
    </w:tbl>
    <w:p w14:paraId="1D675208" w14:textId="77777777" w:rsidR="00815768" w:rsidRDefault="00815768" w:rsidP="00CC466E"/>
    <w:sectPr w:rsidR="00815768" w:rsidSect="00BF3281">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975EF7" w14:textId="77777777" w:rsidR="002B5294" w:rsidRDefault="002B5294">
      <w:r>
        <w:separator/>
      </w:r>
    </w:p>
  </w:endnote>
  <w:endnote w:type="continuationSeparator" w:id="0">
    <w:p w14:paraId="318D0BED" w14:textId="77777777" w:rsidR="002B5294" w:rsidRDefault="002B5294">
      <w:r>
        <w:continuationSeparator/>
      </w:r>
    </w:p>
  </w:endnote>
  <w:endnote w:type="continuationNotice" w:id="1">
    <w:p w14:paraId="675C0122" w14:textId="77777777" w:rsidR="002B5294" w:rsidRDefault="002B529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E87EFC" w:rsidRDefault="00444308" w:rsidP="00E87EF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E87EFC" w:rsidRDefault="00444308" w:rsidP="00E87EF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E87EFC" w:rsidRDefault="00F826E9" w:rsidP="00E87EFC">
    <w:pPr>
      <w:jc w:val="center"/>
      <w:rPr>
        <w:rFonts w:ascii="Arial" w:hAnsi="Arial" w:cs="Arial"/>
        <w:b/>
        <w:i/>
      </w:rPr>
    </w:pPr>
    <w:r w:rsidRPr="00E87EF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468BE" w14:textId="77777777" w:rsidR="002B5294" w:rsidRDefault="002B5294">
      <w:r>
        <w:separator/>
      </w:r>
    </w:p>
  </w:footnote>
  <w:footnote w:type="continuationSeparator" w:id="0">
    <w:p w14:paraId="34A202A9" w14:textId="77777777" w:rsidR="002B5294" w:rsidRDefault="002B5294">
      <w:r>
        <w:continuationSeparator/>
      </w:r>
    </w:p>
  </w:footnote>
  <w:footnote w:type="continuationNotice" w:id="1">
    <w:p w14:paraId="0F443AFD" w14:textId="77777777" w:rsidR="002B5294" w:rsidRDefault="002B529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5E9B88B" w:rsidR="00F826E9" w:rsidRDefault="00445111">
    <w:pPr>
      <w:framePr w:h="284" w:hRule="exact" w:wrap="around" w:vAnchor="text" w:hAnchor="margin" w:xAlign="right" w:y="1"/>
      <w:rPr>
        <w:rFonts w:ascii="Arial" w:hAnsi="Arial" w:cs="Arial"/>
        <w:b/>
        <w:sz w:val="18"/>
        <w:szCs w:val="18"/>
      </w:rPr>
    </w:pPr>
    <w:r w:rsidRPr="00E87EFC">
      <w:rPr>
        <w:rFonts w:ascii="Arial" w:hAnsi="Arial" w:cs="Arial"/>
        <w:b/>
        <w:szCs w:val="18"/>
      </w:rPr>
      <w:fldChar w:fldCharType="begin"/>
    </w:r>
    <w:r w:rsidR="00F826E9" w:rsidRPr="00E87EFC">
      <w:rPr>
        <w:rFonts w:ascii="Arial" w:hAnsi="Arial" w:cs="Arial"/>
        <w:b/>
        <w:szCs w:val="18"/>
      </w:rPr>
      <w:instrText xml:space="preserve"> STYLEREF ZA </w:instrText>
    </w:r>
    <w:r w:rsidRPr="00E87EFC">
      <w:rPr>
        <w:rFonts w:ascii="Arial" w:hAnsi="Arial" w:cs="Arial"/>
        <w:b/>
        <w:szCs w:val="18"/>
      </w:rPr>
      <w:fldChar w:fldCharType="separate"/>
    </w:r>
    <w:r w:rsidR="00E87EFC">
      <w:rPr>
        <w:rFonts w:ascii="Arial" w:hAnsi="Arial" w:cs="Arial"/>
        <w:b/>
        <w:noProof/>
        <w:szCs w:val="18"/>
      </w:rPr>
      <w:t>3GPP TR 23.700-70 V1.1.0 (2024-08)</w:t>
    </w:r>
    <w:r w:rsidRPr="00E87EFC">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E87EFC">
      <w:rPr>
        <w:rFonts w:ascii="Arial" w:hAnsi="Arial" w:cs="Arial"/>
        <w:b/>
        <w:szCs w:val="18"/>
      </w:rPr>
      <w:fldChar w:fldCharType="begin"/>
    </w:r>
    <w:r w:rsidR="00F826E9" w:rsidRPr="00E87EFC">
      <w:rPr>
        <w:rFonts w:ascii="Arial" w:hAnsi="Arial" w:cs="Arial"/>
        <w:b/>
        <w:szCs w:val="18"/>
      </w:rPr>
      <w:instrText xml:space="preserve"> PAGE </w:instrText>
    </w:r>
    <w:r w:rsidRPr="00E87EFC">
      <w:rPr>
        <w:rFonts w:ascii="Arial" w:hAnsi="Arial" w:cs="Arial"/>
        <w:b/>
        <w:szCs w:val="18"/>
      </w:rPr>
      <w:fldChar w:fldCharType="separate"/>
    </w:r>
    <w:r w:rsidR="009723D7" w:rsidRPr="00E87EFC">
      <w:rPr>
        <w:rFonts w:ascii="Arial" w:hAnsi="Arial" w:cs="Arial"/>
        <w:b/>
        <w:noProof/>
        <w:szCs w:val="18"/>
      </w:rPr>
      <w:t>3</w:t>
    </w:r>
    <w:r w:rsidRPr="00E87EFC">
      <w:rPr>
        <w:rFonts w:ascii="Arial" w:hAnsi="Arial" w:cs="Arial"/>
        <w:b/>
        <w:szCs w:val="18"/>
      </w:rPr>
      <w:fldChar w:fldCharType="end"/>
    </w:r>
  </w:p>
  <w:p w14:paraId="5E380AB8" w14:textId="0E4A1104" w:rsidR="00F826E9" w:rsidRDefault="00445111">
    <w:pPr>
      <w:framePr w:h="284" w:hRule="exact" w:wrap="around" w:vAnchor="text" w:hAnchor="margin" w:y="7"/>
      <w:rPr>
        <w:rFonts w:ascii="Arial" w:hAnsi="Arial" w:cs="Arial"/>
        <w:b/>
        <w:sz w:val="18"/>
        <w:szCs w:val="18"/>
      </w:rPr>
    </w:pPr>
    <w:r w:rsidRPr="00E87EFC">
      <w:rPr>
        <w:rFonts w:ascii="Arial" w:hAnsi="Arial" w:cs="Arial"/>
        <w:b/>
        <w:szCs w:val="18"/>
      </w:rPr>
      <w:fldChar w:fldCharType="begin"/>
    </w:r>
    <w:r w:rsidR="00F826E9" w:rsidRPr="00E87EFC">
      <w:rPr>
        <w:rFonts w:ascii="Arial" w:hAnsi="Arial" w:cs="Arial"/>
        <w:b/>
        <w:szCs w:val="18"/>
      </w:rPr>
      <w:instrText xml:space="preserve"> STYLEREF ZGSM </w:instrText>
    </w:r>
    <w:r w:rsidRPr="00E87EFC">
      <w:rPr>
        <w:rFonts w:ascii="Arial" w:hAnsi="Arial" w:cs="Arial"/>
        <w:b/>
        <w:szCs w:val="18"/>
      </w:rPr>
      <w:fldChar w:fldCharType="separate"/>
    </w:r>
    <w:r w:rsidR="00E87EFC">
      <w:rPr>
        <w:rFonts w:ascii="Arial" w:hAnsi="Arial" w:cs="Arial"/>
        <w:b/>
        <w:noProof/>
        <w:szCs w:val="18"/>
      </w:rPr>
      <w:t>Release 19</w:t>
    </w:r>
    <w:r w:rsidRPr="00E87EFC">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60B84FBB"/>
    <w:multiLevelType w:val="hybridMultilevel"/>
    <w:tmpl w:val="A3765AF6"/>
    <w:lvl w:ilvl="0" w:tplc="126E50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695500633">
    <w:abstractNumId w:val="9"/>
  </w:num>
  <w:num w:numId="2" w16cid:durableId="1117918206">
    <w:abstractNumId w:val="7"/>
  </w:num>
  <w:num w:numId="3" w16cid:durableId="1791169391">
    <w:abstractNumId w:val="6"/>
  </w:num>
  <w:num w:numId="4" w16cid:durableId="408697731">
    <w:abstractNumId w:val="5"/>
  </w:num>
  <w:num w:numId="5" w16cid:durableId="2005275385">
    <w:abstractNumId w:val="4"/>
  </w:num>
  <w:num w:numId="6" w16cid:durableId="232198838">
    <w:abstractNumId w:val="8"/>
  </w:num>
  <w:num w:numId="7" w16cid:durableId="1579166615">
    <w:abstractNumId w:val="3"/>
  </w:num>
  <w:num w:numId="8" w16cid:durableId="453065799">
    <w:abstractNumId w:val="2"/>
  </w:num>
  <w:num w:numId="9" w16cid:durableId="750393126">
    <w:abstractNumId w:val="1"/>
  </w:num>
  <w:num w:numId="10" w16cid:durableId="301230959">
    <w:abstractNumId w:val="0"/>
  </w:num>
  <w:num w:numId="11" w16cid:durableId="1931549207">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E1"/>
    <w:rsid w:val="00000ECB"/>
    <w:rsid w:val="0000189E"/>
    <w:rsid w:val="00002571"/>
    <w:rsid w:val="00002657"/>
    <w:rsid w:val="0001313E"/>
    <w:rsid w:val="000149E3"/>
    <w:rsid w:val="00033397"/>
    <w:rsid w:val="0003505C"/>
    <w:rsid w:val="00035C4E"/>
    <w:rsid w:val="00040095"/>
    <w:rsid w:val="00042496"/>
    <w:rsid w:val="00050853"/>
    <w:rsid w:val="00051616"/>
    <w:rsid w:val="00051834"/>
    <w:rsid w:val="00054A22"/>
    <w:rsid w:val="00057CE8"/>
    <w:rsid w:val="000605AB"/>
    <w:rsid w:val="00062023"/>
    <w:rsid w:val="000654F9"/>
    <w:rsid w:val="000655A6"/>
    <w:rsid w:val="0006713A"/>
    <w:rsid w:val="0007172E"/>
    <w:rsid w:val="000775B1"/>
    <w:rsid w:val="00080512"/>
    <w:rsid w:val="00081B32"/>
    <w:rsid w:val="00086018"/>
    <w:rsid w:val="000870AF"/>
    <w:rsid w:val="0009023A"/>
    <w:rsid w:val="0009691C"/>
    <w:rsid w:val="000C47C3"/>
    <w:rsid w:val="000C6B78"/>
    <w:rsid w:val="000D58AB"/>
    <w:rsid w:val="000F1A99"/>
    <w:rsid w:val="000F1E41"/>
    <w:rsid w:val="000F5142"/>
    <w:rsid w:val="001018D6"/>
    <w:rsid w:val="00114F10"/>
    <w:rsid w:val="00117D41"/>
    <w:rsid w:val="00124D46"/>
    <w:rsid w:val="00126CF2"/>
    <w:rsid w:val="00133525"/>
    <w:rsid w:val="00133D69"/>
    <w:rsid w:val="00133E9D"/>
    <w:rsid w:val="00134D4D"/>
    <w:rsid w:val="00136269"/>
    <w:rsid w:val="00141320"/>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1435"/>
    <w:rsid w:val="00207B25"/>
    <w:rsid w:val="00216512"/>
    <w:rsid w:val="002172A0"/>
    <w:rsid w:val="0022009F"/>
    <w:rsid w:val="00220747"/>
    <w:rsid w:val="002277B9"/>
    <w:rsid w:val="00231E7F"/>
    <w:rsid w:val="002347A2"/>
    <w:rsid w:val="00240E5F"/>
    <w:rsid w:val="00251103"/>
    <w:rsid w:val="00261C93"/>
    <w:rsid w:val="002675F0"/>
    <w:rsid w:val="002760EE"/>
    <w:rsid w:val="002877CB"/>
    <w:rsid w:val="00291611"/>
    <w:rsid w:val="002944CB"/>
    <w:rsid w:val="002961A6"/>
    <w:rsid w:val="002A222D"/>
    <w:rsid w:val="002B031E"/>
    <w:rsid w:val="002B5294"/>
    <w:rsid w:val="002B6339"/>
    <w:rsid w:val="002C03F6"/>
    <w:rsid w:val="002C3456"/>
    <w:rsid w:val="002C4041"/>
    <w:rsid w:val="002D1191"/>
    <w:rsid w:val="002D2B64"/>
    <w:rsid w:val="002D2DE3"/>
    <w:rsid w:val="002D40BA"/>
    <w:rsid w:val="002E00EE"/>
    <w:rsid w:val="002E16BD"/>
    <w:rsid w:val="002E30FF"/>
    <w:rsid w:val="002E3F44"/>
    <w:rsid w:val="002E42E2"/>
    <w:rsid w:val="002E4FE2"/>
    <w:rsid w:val="002E6DBD"/>
    <w:rsid w:val="002E7309"/>
    <w:rsid w:val="002F6B22"/>
    <w:rsid w:val="00315FA4"/>
    <w:rsid w:val="003172DC"/>
    <w:rsid w:val="00327F96"/>
    <w:rsid w:val="00331EF9"/>
    <w:rsid w:val="0033324E"/>
    <w:rsid w:val="0033792A"/>
    <w:rsid w:val="00340333"/>
    <w:rsid w:val="003500E9"/>
    <w:rsid w:val="0035462D"/>
    <w:rsid w:val="003556BE"/>
    <w:rsid w:val="00356555"/>
    <w:rsid w:val="003571E7"/>
    <w:rsid w:val="0036105D"/>
    <w:rsid w:val="00361EC7"/>
    <w:rsid w:val="003628F4"/>
    <w:rsid w:val="00371573"/>
    <w:rsid w:val="0037480A"/>
    <w:rsid w:val="003765B8"/>
    <w:rsid w:val="00381CF4"/>
    <w:rsid w:val="003876CC"/>
    <w:rsid w:val="003963CD"/>
    <w:rsid w:val="003B39D5"/>
    <w:rsid w:val="003B4A71"/>
    <w:rsid w:val="003B58F7"/>
    <w:rsid w:val="003B5A06"/>
    <w:rsid w:val="003C139F"/>
    <w:rsid w:val="003C3971"/>
    <w:rsid w:val="003D0F95"/>
    <w:rsid w:val="003D3AFF"/>
    <w:rsid w:val="003D6717"/>
    <w:rsid w:val="003E1379"/>
    <w:rsid w:val="003E41C5"/>
    <w:rsid w:val="003F4E7D"/>
    <w:rsid w:val="004000D8"/>
    <w:rsid w:val="00402825"/>
    <w:rsid w:val="004035A0"/>
    <w:rsid w:val="00411DC6"/>
    <w:rsid w:val="00412AC2"/>
    <w:rsid w:val="00422E0A"/>
    <w:rsid w:val="00423334"/>
    <w:rsid w:val="004345EC"/>
    <w:rsid w:val="00444308"/>
    <w:rsid w:val="00444FB0"/>
    <w:rsid w:val="00445111"/>
    <w:rsid w:val="00445A2B"/>
    <w:rsid w:val="004550DD"/>
    <w:rsid w:val="00465515"/>
    <w:rsid w:val="00465D95"/>
    <w:rsid w:val="00475129"/>
    <w:rsid w:val="00475D19"/>
    <w:rsid w:val="00482B70"/>
    <w:rsid w:val="00486C1A"/>
    <w:rsid w:val="00493B22"/>
    <w:rsid w:val="0049751D"/>
    <w:rsid w:val="004A2EC8"/>
    <w:rsid w:val="004B4601"/>
    <w:rsid w:val="004B6B24"/>
    <w:rsid w:val="004C30AC"/>
    <w:rsid w:val="004C4F9C"/>
    <w:rsid w:val="004C6AE3"/>
    <w:rsid w:val="004D15E5"/>
    <w:rsid w:val="004D30F2"/>
    <w:rsid w:val="004D3578"/>
    <w:rsid w:val="004D4939"/>
    <w:rsid w:val="004E09DC"/>
    <w:rsid w:val="004E213A"/>
    <w:rsid w:val="004E6D07"/>
    <w:rsid w:val="004F01D7"/>
    <w:rsid w:val="004F0988"/>
    <w:rsid w:val="004F1229"/>
    <w:rsid w:val="004F222B"/>
    <w:rsid w:val="004F3340"/>
    <w:rsid w:val="004F4E4A"/>
    <w:rsid w:val="004F76B3"/>
    <w:rsid w:val="00505CCC"/>
    <w:rsid w:val="00506406"/>
    <w:rsid w:val="00507AFD"/>
    <w:rsid w:val="00511C63"/>
    <w:rsid w:val="00513E15"/>
    <w:rsid w:val="00524FB4"/>
    <w:rsid w:val="00525E8A"/>
    <w:rsid w:val="0052799E"/>
    <w:rsid w:val="005327D5"/>
    <w:rsid w:val="0053388B"/>
    <w:rsid w:val="00535773"/>
    <w:rsid w:val="0053765F"/>
    <w:rsid w:val="00541F47"/>
    <w:rsid w:val="00543E6C"/>
    <w:rsid w:val="005537B8"/>
    <w:rsid w:val="0056250C"/>
    <w:rsid w:val="00565047"/>
    <w:rsid w:val="00565087"/>
    <w:rsid w:val="0057017F"/>
    <w:rsid w:val="00570EE2"/>
    <w:rsid w:val="00575D2B"/>
    <w:rsid w:val="00577D52"/>
    <w:rsid w:val="00580A37"/>
    <w:rsid w:val="00581ED9"/>
    <w:rsid w:val="00584B01"/>
    <w:rsid w:val="00584D57"/>
    <w:rsid w:val="00585ACC"/>
    <w:rsid w:val="0059095B"/>
    <w:rsid w:val="00596BA1"/>
    <w:rsid w:val="00597B11"/>
    <w:rsid w:val="005A1CC5"/>
    <w:rsid w:val="005A4201"/>
    <w:rsid w:val="005A463B"/>
    <w:rsid w:val="005A6763"/>
    <w:rsid w:val="005B3BE9"/>
    <w:rsid w:val="005B46B9"/>
    <w:rsid w:val="005B798D"/>
    <w:rsid w:val="005C450D"/>
    <w:rsid w:val="005D2E01"/>
    <w:rsid w:val="005D7526"/>
    <w:rsid w:val="005D7CCF"/>
    <w:rsid w:val="005E2035"/>
    <w:rsid w:val="005E2728"/>
    <w:rsid w:val="005E4BB2"/>
    <w:rsid w:val="005F4F6F"/>
    <w:rsid w:val="005F57F9"/>
    <w:rsid w:val="005F601B"/>
    <w:rsid w:val="005F788A"/>
    <w:rsid w:val="00602AEA"/>
    <w:rsid w:val="00606034"/>
    <w:rsid w:val="00613E81"/>
    <w:rsid w:val="00614FDF"/>
    <w:rsid w:val="006271FA"/>
    <w:rsid w:val="00630044"/>
    <w:rsid w:val="0063543D"/>
    <w:rsid w:val="006461AF"/>
    <w:rsid w:val="00647114"/>
    <w:rsid w:val="00650856"/>
    <w:rsid w:val="006524DC"/>
    <w:rsid w:val="00653C93"/>
    <w:rsid w:val="006570A6"/>
    <w:rsid w:val="0065715F"/>
    <w:rsid w:val="0066643A"/>
    <w:rsid w:val="00666988"/>
    <w:rsid w:val="006721CB"/>
    <w:rsid w:val="00675AC8"/>
    <w:rsid w:val="006777A7"/>
    <w:rsid w:val="00683CDC"/>
    <w:rsid w:val="00684FA5"/>
    <w:rsid w:val="00686FAB"/>
    <w:rsid w:val="006912E9"/>
    <w:rsid w:val="006939F1"/>
    <w:rsid w:val="0069437D"/>
    <w:rsid w:val="006962D0"/>
    <w:rsid w:val="006A18D4"/>
    <w:rsid w:val="006A2A44"/>
    <w:rsid w:val="006A2E66"/>
    <w:rsid w:val="006A323F"/>
    <w:rsid w:val="006A4AA8"/>
    <w:rsid w:val="006A6C8C"/>
    <w:rsid w:val="006B1163"/>
    <w:rsid w:val="006B30D0"/>
    <w:rsid w:val="006B51EE"/>
    <w:rsid w:val="006C3D95"/>
    <w:rsid w:val="006C56B6"/>
    <w:rsid w:val="006C6D67"/>
    <w:rsid w:val="006C7A7E"/>
    <w:rsid w:val="006E5C86"/>
    <w:rsid w:val="006E69BF"/>
    <w:rsid w:val="006E7A10"/>
    <w:rsid w:val="00701116"/>
    <w:rsid w:val="00705843"/>
    <w:rsid w:val="0070607B"/>
    <w:rsid w:val="0071174C"/>
    <w:rsid w:val="00711CC4"/>
    <w:rsid w:val="00713052"/>
    <w:rsid w:val="00713C44"/>
    <w:rsid w:val="007200BA"/>
    <w:rsid w:val="00725C31"/>
    <w:rsid w:val="007315D1"/>
    <w:rsid w:val="00734A5B"/>
    <w:rsid w:val="00735BDD"/>
    <w:rsid w:val="007363A4"/>
    <w:rsid w:val="007368F4"/>
    <w:rsid w:val="0074026F"/>
    <w:rsid w:val="00742087"/>
    <w:rsid w:val="00742172"/>
    <w:rsid w:val="007429F6"/>
    <w:rsid w:val="007440DE"/>
    <w:rsid w:val="00744E76"/>
    <w:rsid w:val="007514E7"/>
    <w:rsid w:val="00753F56"/>
    <w:rsid w:val="00765E07"/>
    <w:rsid w:val="00765EA3"/>
    <w:rsid w:val="007723C7"/>
    <w:rsid w:val="00772B68"/>
    <w:rsid w:val="00774640"/>
    <w:rsid w:val="00774DA4"/>
    <w:rsid w:val="00776370"/>
    <w:rsid w:val="00781F0F"/>
    <w:rsid w:val="007844AB"/>
    <w:rsid w:val="00792EB6"/>
    <w:rsid w:val="00795638"/>
    <w:rsid w:val="00797F9E"/>
    <w:rsid w:val="007A0353"/>
    <w:rsid w:val="007A5043"/>
    <w:rsid w:val="007B3BD2"/>
    <w:rsid w:val="007B4944"/>
    <w:rsid w:val="007B600E"/>
    <w:rsid w:val="007B7035"/>
    <w:rsid w:val="007C53DD"/>
    <w:rsid w:val="007F0F4A"/>
    <w:rsid w:val="007F3202"/>
    <w:rsid w:val="008028A4"/>
    <w:rsid w:val="00802E31"/>
    <w:rsid w:val="00805E55"/>
    <w:rsid w:val="00806545"/>
    <w:rsid w:val="008079FC"/>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54750"/>
    <w:rsid w:val="00862E58"/>
    <w:rsid w:val="008735C9"/>
    <w:rsid w:val="00874B19"/>
    <w:rsid w:val="008768CA"/>
    <w:rsid w:val="00887C84"/>
    <w:rsid w:val="00892669"/>
    <w:rsid w:val="00897F65"/>
    <w:rsid w:val="008A02F7"/>
    <w:rsid w:val="008A2D94"/>
    <w:rsid w:val="008B08F8"/>
    <w:rsid w:val="008B76DE"/>
    <w:rsid w:val="008C0FFB"/>
    <w:rsid w:val="008C2A80"/>
    <w:rsid w:val="008C384C"/>
    <w:rsid w:val="008C7AEB"/>
    <w:rsid w:val="008D0B23"/>
    <w:rsid w:val="008D3074"/>
    <w:rsid w:val="008D317D"/>
    <w:rsid w:val="008D6505"/>
    <w:rsid w:val="008E01D1"/>
    <w:rsid w:val="008E2D68"/>
    <w:rsid w:val="008E55C1"/>
    <w:rsid w:val="008E6756"/>
    <w:rsid w:val="008F1FBA"/>
    <w:rsid w:val="008F3565"/>
    <w:rsid w:val="00901278"/>
    <w:rsid w:val="009018F9"/>
    <w:rsid w:val="00901F37"/>
    <w:rsid w:val="0090271F"/>
    <w:rsid w:val="00902E23"/>
    <w:rsid w:val="00904DB2"/>
    <w:rsid w:val="0091027D"/>
    <w:rsid w:val="009114D7"/>
    <w:rsid w:val="009115BD"/>
    <w:rsid w:val="0091348E"/>
    <w:rsid w:val="00913ACC"/>
    <w:rsid w:val="00917CCB"/>
    <w:rsid w:val="009263D7"/>
    <w:rsid w:val="00933A4F"/>
    <w:rsid w:val="00933FB0"/>
    <w:rsid w:val="00942EC2"/>
    <w:rsid w:val="00943BD6"/>
    <w:rsid w:val="0095673A"/>
    <w:rsid w:val="009723D7"/>
    <w:rsid w:val="00972A74"/>
    <w:rsid w:val="009742E2"/>
    <w:rsid w:val="009779AE"/>
    <w:rsid w:val="0098541A"/>
    <w:rsid w:val="0099117E"/>
    <w:rsid w:val="0099267C"/>
    <w:rsid w:val="009A4DA2"/>
    <w:rsid w:val="009B1820"/>
    <w:rsid w:val="009B448B"/>
    <w:rsid w:val="009B4A66"/>
    <w:rsid w:val="009B58E7"/>
    <w:rsid w:val="009B5D62"/>
    <w:rsid w:val="009C0399"/>
    <w:rsid w:val="009C1380"/>
    <w:rsid w:val="009C21CF"/>
    <w:rsid w:val="009D7CFB"/>
    <w:rsid w:val="009E7CDC"/>
    <w:rsid w:val="009F22EB"/>
    <w:rsid w:val="009F37B7"/>
    <w:rsid w:val="00A03D73"/>
    <w:rsid w:val="00A10F02"/>
    <w:rsid w:val="00A164B4"/>
    <w:rsid w:val="00A17123"/>
    <w:rsid w:val="00A22C33"/>
    <w:rsid w:val="00A22D34"/>
    <w:rsid w:val="00A26956"/>
    <w:rsid w:val="00A27486"/>
    <w:rsid w:val="00A41152"/>
    <w:rsid w:val="00A44B63"/>
    <w:rsid w:val="00A45AAD"/>
    <w:rsid w:val="00A50BC1"/>
    <w:rsid w:val="00A515BC"/>
    <w:rsid w:val="00A53724"/>
    <w:rsid w:val="00A53F92"/>
    <w:rsid w:val="00A5402A"/>
    <w:rsid w:val="00A56066"/>
    <w:rsid w:val="00A61105"/>
    <w:rsid w:val="00A71F6B"/>
    <w:rsid w:val="00A73129"/>
    <w:rsid w:val="00A73D3B"/>
    <w:rsid w:val="00A80127"/>
    <w:rsid w:val="00A82346"/>
    <w:rsid w:val="00A87F44"/>
    <w:rsid w:val="00A91D75"/>
    <w:rsid w:val="00A92BA1"/>
    <w:rsid w:val="00A93A94"/>
    <w:rsid w:val="00A95A32"/>
    <w:rsid w:val="00A9764B"/>
    <w:rsid w:val="00AA095D"/>
    <w:rsid w:val="00AB1F9C"/>
    <w:rsid w:val="00AB4A5D"/>
    <w:rsid w:val="00AC6BC6"/>
    <w:rsid w:val="00AD0961"/>
    <w:rsid w:val="00AD0A52"/>
    <w:rsid w:val="00AD2799"/>
    <w:rsid w:val="00AD5546"/>
    <w:rsid w:val="00AD771F"/>
    <w:rsid w:val="00AE5F92"/>
    <w:rsid w:val="00AE65E2"/>
    <w:rsid w:val="00AF0D80"/>
    <w:rsid w:val="00AF1460"/>
    <w:rsid w:val="00AF59C1"/>
    <w:rsid w:val="00B00736"/>
    <w:rsid w:val="00B04F47"/>
    <w:rsid w:val="00B05702"/>
    <w:rsid w:val="00B07E4D"/>
    <w:rsid w:val="00B10A4A"/>
    <w:rsid w:val="00B15449"/>
    <w:rsid w:val="00B15A8C"/>
    <w:rsid w:val="00B16D3C"/>
    <w:rsid w:val="00B20F8E"/>
    <w:rsid w:val="00B216D2"/>
    <w:rsid w:val="00B23E1C"/>
    <w:rsid w:val="00B26AF5"/>
    <w:rsid w:val="00B3413C"/>
    <w:rsid w:val="00B50A14"/>
    <w:rsid w:val="00B5277E"/>
    <w:rsid w:val="00B5477F"/>
    <w:rsid w:val="00B600CD"/>
    <w:rsid w:val="00B61AA1"/>
    <w:rsid w:val="00B629BE"/>
    <w:rsid w:val="00B66E6A"/>
    <w:rsid w:val="00B67D40"/>
    <w:rsid w:val="00B83644"/>
    <w:rsid w:val="00B920BC"/>
    <w:rsid w:val="00B92ECE"/>
    <w:rsid w:val="00B93086"/>
    <w:rsid w:val="00BA19ED"/>
    <w:rsid w:val="00BA379D"/>
    <w:rsid w:val="00BA4B8D"/>
    <w:rsid w:val="00BB1EF8"/>
    <w:rsid w:val="00BB2CB0"/>
    <w:rsid w:val="00BB3A21"/>
    <w:rsid w:val="00BC0F7D"/>
    <w:rsid w:val="00BC38E4"/>
    <w:rsid w:val="00BC7820"/>
    <w:rsid w:val="00BD3FEF"/>
    <w:rsid w:val="00BD7D31"/>
    <w:rsid w:val="00BE06BE"/>
    <w:rsid w:val="00BE3255"/>
    <w:rsid w:val="00BF128E"/>
    <w:rsid w:val="00BF3281"/>
    <w:rsid w:val="00C0656A"/>
    <w:rsid w:val="00C074DD"/>
    <w:rsid w:val="00C1496A"/>
    <w:rsid w:val="00C22B28"/>
    <w:rsid w:val="00C24CF5"/>
    <w:rsid w:val="00C27BAF"/>
    <w:rsid w:val="00C31E52"/>
    <w:rsid w:val="00C33079"/>
    <w:rsid w:val="00C3795E"/>
    <w:rsid w:val="00C44907"/>
    <w:rsid w:val="00C45231"/>
    <w:rsid w:val="00C47841"/>
    <w:rsid w:val="00C51801"/>
    <w:rsid w:val="00C53B58"/>
    <w:rsid w:val="00C54345"/>
    <w:rsid w:val="00C547F4"/>
    <w:rsid w:val="00C551FF"/>
    <w:rsid w:val="00C57EE7"/>
    <w:rsid w:val="00C6266D"/>
    <w:rsid w:val="00C72833"/>
    <w:rsid w:val="00C729E3"/>
    <w:rsid w:val="00C73406"/>
    <w:rsid w:val="00C74306"/>
    <w:rsid w:val="00C80F1D"/>
    <w:rsid w:val="00C91962"/>
    <w:rsid w:val="00C93176"/>
    <w:rsid w:val="00C93F40"/>
    <w:rsid w:val="00C9497B"/>
    <w:rsid w:val="00C95DA8"/>
    <w:rsid w:val="00C97A08"/>
    <w:rsid w:val="00CA3D0C"/>
    <w:rsid w:val="00CA6F7C"/>
    <w:rsid w:val="00CA727F"/>
    <w:rsid w:val="00CB16D2"/>
    <w:rsid w:val="00CB48A8"/>
    <w:rsid w:val="00CC183B"/>
    <w:rsid w:val="00CC466E"/>
    <w:rsid w:val="00CC739C"/>
    <w:rsid w:val="00CE31FF"/>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75E"/>
    <w:rsid w:val="00D72840"/>
    <w:rsid w:val="00D738D6"/>
    <w:rsid w:val="00D755EB"/>
    <w:rsid w:val="00D76048"/>
    <w:rsid w:val="00D82E6F"/>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4C63"/>
    <w:rsid w:val="00DE5D18"/>
    <w:rsid w:val="00DF2B1F"/>
    <w:rsid w:val="00DF591F"/>
    <w:rsid w:val="00DF62CD"/>
    <w:rsid w:val="00E04482"/>
    <w:rsid w:val="00E06985"/>
    <w:rsid w:val="00E14351"/>
    <w:rsid w:val="00E16509"/>
    <w:rsid w:val="00E16818"/>
    <w:rsid w:val="00E21C20"/>
    <w:rsid w:val="00E2309E"/>
    <w:rsid w:val="00E23323"/>
    <w:rsid w:val="00E25EBF"/>
    <w:rsid w:val="00E355DA"/>
    <w:rsid w:val="00E35844"/>
    <w:rsid w:val="00E44582"/>
    <w:rsid w:val="00E44E5E"/>
    <w:rsid w:val="00E44EE0"/>
    <w:rsid w:val="00E4572B"/>
    <w:rsid w:val="00E50758"/>
    <w:rsid w:val="00E50BD2"/>
    <w:rsid w:val="00E526CE"/>
    <w:rsid w:val="00E526E9"/>
    <w:rsid w:val="00E556B4"/>
    <w:rsid w:val="00E55B10"/>
    <w:rsid w:val="00E60618"/>
    <w:rsid w:val="00E760CA"/>
    <w:rsid w:val="00E77645"/>
    <w:rsid w:val="00E77FD7"/>
    <w:rsid w:val="00E832BA"/>
    <w:rsid w:val="00E855E0"/>
    <w:rsid w:val="00E86AB7"/>
    <w:rsid w:val="00E87EFC"/>
    <w:rsid w:val="00EA15B0"/>
    <w:rsid w:val="00EA3A15"/>
    <w:rsid w:val="00EA410F"/>
    <w:rsid w:val="00EA43C4"/>
    <w:rsid w:val="00EA4880"/>
    <w:rsid w:val="00EA5EA7"/>
    <w:rsid w:val="00EB5E3B"/>
    <w:rsid w:val="00EC2F5E"/>
    <w:rsid w:val="00EC4A25"/>
    <w:rsid w:val="00ED3E55"/>
    <w:rsid w:val="00ED73DE"/>
    <w:rsid w:val="00EE1793"/>
    <w:rsid w:val="00EE3927"/>
    <w:rsid w:val="00EE4567"/>
    <w:rsid w:val="00EF608C"/>
    <w:rsid w:val="00EF79D1"/>
    <w:rsid w:val="00F00081"/>
    <w:rsid w:val="00F025A2"/>
    <w:rsid w:val="00F04712"/>
    <w:rsid w:val="00F1156C"/>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1FBE"/>
    <w:rsid w:val="00F826E9"/>
    <w:rsid w:val="00F83784"/>
    <w:rsid w:val="00F86F1D"/>
    <w:rsid w:val="00F9008D"/>
    <w:rsid w:val="00F91BEA"/>
    <w:rsid w:val="00F91F53"/>
    <w:rsid w:val="00F9489C"/>
    <w:rsid w:val="00F97818"/>
    <w:rsid w:val="00FA0059"/>
    <w:rsid w:val="00FA1266"/>
    <w:rsid w:val="00FA1C87"/>
    <w:rsid w:val="00FA2092"/>
    <w:rsid w:val="00FB30CD"/>
    <w:rsid w:val="00FC1192"/>
    <w:rsid w:val="00FC162B"/>
    <w:rsid w:val="00FC1A93"/>
    <w:rsid w:val="00FC2406"/>
    <w:rsid w:val="00FD60BF"/>
    <w:rsid w:val="00FD7643"/>
    <w:rsid w:val="00FE29E5"/>
    <w:rsid w:val="00FF083B"/>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7EF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87E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7EFC"/>
    <w:pPr>
      <w:pBdr>
        <w:top w:val="none" w:sz="0" w:space="0" w:color="auto"/>
      </w:pBdr>
      <w:spacing w:before="180"/>
      <w:outlineLvl w:val="1"/>
    </w:pPr>
    <w:rPr>
      <w:sz w:val="32"/>
    </w:rPr>
  </w:style>
  <w:style w:type="paragraph" w:styleId="Heading3">
    <w:name w:val="heading 3"/>
    <w:basedOn w:val="Heading2"/>
    <w:next w:val="Normal"/>
    <w:link w:val="Heading3Char"/>
    <w:qFormat/>
    <w:rsid w:val="00E87EFC"/>
    <w:pPr>
      <w:spacing w:before="120"/>
      <w:outlineLvl w:val="2"/>
    </w:pPr>
    <w:rPr>
      <w:sz w:val="28"/>
    </w:rPr>
  </w:style>
  <w:style w:type="paragraph" w:styleId="Heading4">
    <w:name w:val="heading 4"/>
    <w:basedOn w:val="Heading3"/>
    <w:next w:val="Normal"/>
    <w:link w:val="Heading4Char"/>
    <w:qFormat/>
    <w:rsid w:val="00E87EFC"/>
    <w:pPr>
      <w:ind w:left="1418" w:hanging="1418"/>
      <w:outlineLvl w:val="3"/>
    </w:pPr>
    <w:rPr>
      <w:sz w:val="24"/>
    </w:rPr>
  </w:style>
  <w:style w:type="paragraph" w:styleId="Heading5">
    <w:name w:val="heading 5"/>
    <w:basedOn w:val="Heading4"/>
    <w:next w:val="Normal"/>
    <w:link w:val="Heading5Char"/>
    <w:qFormat/>
    <w:rsid w:val="00E87EFC"/>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qFormat/>
    <w:rsid w:val="00E87EFC"/>
    <w:pPr>
      <w:ind w:left="0" w:firstLine="0"/>
      <w:outlineLvl w:val="7"/>
    </w:pPr>
  </w:style>
  <w:style w:type="paragraph" w:styleId="Heading9">
    <w:name w:val="heading 9"/>
    <w:basedOn w:val="Heading8"/>
    <w:next w:val="Normal"/>
    <w:link w:val="Heading9Char"/>
    <w:qFormat/>
    <w:rsid w:val="00E87EF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87EFC"/>
    <w:pPr>
      <w:ind w:left="1985" w:hanging="1985"/>
      <w:outlineLvl w:val="9"/>
    </w:pPr>
    <w:rPr>
      <w:sz w:val="20"/>
    </w:rPr>
  </w:style>
  <w:style w:type="paragraph" w:styleId="TOC9">
    <w:name w:val="toc 9"/>
    <w:basedOn w:val="TOC8"/>
    <w:uiPriority w:val="39"/>
    <w:rsid w:val="00E87EFC"/>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E87E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87EFC"/>
    <w:pPr>
      <w:keepLines/>
      <w:tabs>
        <w:tab w:val="center" w:pos="4536"/>
        <w:tab w:val="right" w:pos="9072"/>
      </w:tabs>
    </w:pPr>
    <w:rPr>
      <w:noProof/>
    </w:rPr>
  </w:style>
  <w:style w:type="character" w:customStyle="1" w:styleId="ZGSM">
    <w:name w:val="ZGSM"/>
    <w:rsid w:val="00E87EFC"/>
  </w:style>
  <w:style w:type="paragraph" w:styleId="List2">
    <w:name w:val="List 2"/>
    <w:basedOn w:val="Normal"/>
    <w:uiPriority w:val="99"/>
    <w:rsid w:val="00444308"/>
    <w:pPr>
      <w:ind w:left="566" w:hanging="283"/>
      <w:contextualSpacing/>
    </w:pPr>
  </w:style>
  <w:style w:type="paragraph" w:customStyle="1" w:styleId="ZD">
    <w:name w:val="ZD"/>
    <w:rsid w:val="00E87E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E87EFC"/>
    <w:pPr>
      <w:ind w:left="1134" w:hanging="1134"/>
    </w:pPr>
  </w:style>
  <w:style w:type="paragraph" w:styleId="TOC2">
    <w:name w:val="toc 2"/>
    <w:basedOn w:val="TOC1"/>
    <w:uiPriority w:val="39"/>
    <w:rsid w:val="00E87EFC"/>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E87EFC"/>
    <w:pPr>
      <w:outlineLvl w:val="9"/>
    </w:pPr>
  </w:style>
  <w:style w:type="paragraph" w:customStyle="1" w:styleId="NF">
    <w:name w:val="NF"/>
    <w:basedOn w:val="NO"/>
    <w:rsid w:val="00E87EFC"/>
    <w:pPr>
      <w:keepNext/>
      <w:spacing w:after="0"/>
    </w:pPr>
    <w:rPr>
      <w:rFonts w:ascii="Arial" w:hAnsi="Arial"/>
      <w:sz w:val="18"/>
    </w:rPr>
  </w:style>
  <w:style w:type="paragraph" w:customStyle="1" w:styleId="NO">
    <w:name w:val="NO"/>
    <w:basedOn w:val="Normal"/>
    <w:link w:val="NOZchn"/>
    <w:rsid w:val="00E87EFC"/>
    <w:pPr>
      <w:keepLines/>
      <w:ind w:left="1135" w:hanging="851"/>
    </w:pPr>
  </w:style>
  <w:style w:type="paragraph" w:customStyle="1" w:styleId="PL">
    <w:name w:val="PL"/>
    <w:rsid w:val="00E87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87EFC"/>
    <w:pPr>
      <w:jc w:val="right"/>
    </w:pPr>
  </w:style>
  <w:style w:type="paragraph" w:customStyle="1" w:styleId="TAL">
    <w:name w:val="TAL"/>
    <w:basedOn w:val="Normal"/>
    <w:rsid w:val="00E87EFC"/>
    <w:pPr>
      <w:keepNext/>
      <w:keepLines/>
      <w:spacing w:after="0"/>
    </w:pPr>
    <w:rPr>
      <w:rFonts w:ascii="Arial" w:hAnsi="Arial"/>
      <w:sz w:val="18"/>
    </w:rPr>
  </w:style>
  <w:style w:type="paragraph" w:customStyle="1" w:styleId="TAH">
    <w:name w:val="TAH"/>
    <w:basedOn w:val="TAC"/>
    <w:link w:val="TAHCar"/>
    <w:rsid w:val="00E87EFC"/>
    <w:rPr>
      <w:b/>
    </w:rPr>
  </w:style>
  <w:style w:type="paragraph" w:customStyle="1" w:styleId="TAC">
    <w:name w:val="TAC"/>
    <w:basedOn w:val="TAL"/>
    <w:link w:val="TACChar"/>
    <w:rsid w:val="00E87EFC"/>
    <w:pPr>
      <w:jc w:val="center"/>
    </w:pPr>
  </w:style>
  <w:style w:type="paragraph" w:customStyle="1" w:styleId="LD">
    <w:name w:val="LD"/>
    <w:rsid w:val="00E87EF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87EFC"/>
    <w:pPr>
      <w:keepLines/>
      <w:ind w:left="1702" w:hanging="1418"/>
    </w:pPr>
  </w:style>
  <w:style w:type="paragraph" w:customStyle="1" w:styleId="FP">
    <w:name w:val="FP"/>
    <w:basedOn w:val="Normal"/>
    <w:rsid w:val="00E87EFC"/>
    <w:pPr>
      <w:spacing w:after="0"/>
    </w:pPr>
  </w:style>
  <w:style w:type="paragraph" w:customStyle="1" w:styleId="NW">
    <w:name w:val="NW"/>
    <w:basedOn w:val="NO"/>
    <w:rsid w:val="00E87EFC"/>
    <w:pPr>
      <w:spacing w:after="0"/>
    </w:pPr>
  </w:style>
  <w:style w:type="paragraph" w:customStyle="1" w:styleId="EW">
    <w:name w:val="EW"/>
    <w:basedOn w:val="EX"/>
    <w:rsid w:val="00E87EFC"/>
    <w:pPr>
      <w:spacing w:after="0"/>
    </w:pPr>
  </w:style>
  <w:style w:type="paragraph" w:customStyle="1" w:styleId="B1">
    <w:name w:val="B1"/>
    <w:basedOn w:val="List"/>
    <w:link w:val="B1Char"/>
    <w:rsid w:val="00E87EFC"/>
    <w:pPr>
      <w:ind w:left="568" w:hanging="284"/>
      <w:contextualSpacing w:val="0"/>
    </w:pPr>
  </w:style>
  <w:style w:type="paragraph" w:styleId="TOC4">
    <w:name w:val="toc 4"/>
    <w:basedOn w:val="TOC3"/>
    <w:uiPriority w:val="39"/>
    <w:rsid w:val="00E87EFC"/>
    <w:pPr>
      <w:ind w:left="1418" w:hanging="1418"/>
    </w:pPr>
  </w:style>
  <w:style w:type="paragraph" w:styleId="TOC5">
    <w:name w:val="toc 5"/>
    <w:basedOn w:val="TOC4"/>
    <w:uiPriority w:val="39"/>
    <w:rsid w:val="00E87EFC"/>
    <w:pPr>
      <w:ind w:left="1701" w:hanging="1701"/>
    </w:pPr>
  </w:style>
  <w:style w:type="paragraph" w:customStyle="1" w:styleId="EditorsNote">
    <w:name w:val="Editor's Note"/>
    <w:basedOn w:val="NO"/>
    <w:link w:val="EditorsNoteChar"/>
    <w:rsid w:val="00E87EFC"/>
    <w:pPr>
      <w:ind w:left="1559" w:hanging="1276"/>
    </w:pPr>
    <w:rPr>
      <w:color w:val="FF0000"/>
    </w:rPr>
  </w:style>
  <w:style w:type="paragraph" w:customStyle="1" w:styleId="TH">
    <w:name w:val="TH"/>
    <w:basedOn w:val="Normal"/>
    <w:link w:val="THChar"/>
    <w:rsid w:val="00E87EFC"/>
    <w:pPr>
      <w:keepNext/>
      <w:keepLines/>
      <w:spacing w:before="60"/>
      <w:jc w:val="center"/>
    </w:pPr>
    <w:rPr>
      <w:rFonts w:ascii="Arial" w:hAnsi="Arial"/>
      <w:b/>
    </w:rPr>
  </w:style>
  <w:style w:type="paragraph" w:customStyle="1" w:styleId="ZA">
    <w:name w:val="ZA"/>
    <w:rsid w:val="00E87E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87E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87E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87E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87EFC"/>
    <w:pPr>
      <w:ind w:left="851" w:hanging="851"/>
    </w:pPr>
  </w:style>
  <w:style w:type="paragraph" w:customStyle="1" w:styleId="ZH">
    <w:name w:val="ZH"/>
    <w:rsid w:val="00E87E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87EFC"/>
    <w:pPr>
      <w:keepNext w:val="0"/>
      <w:spacing w:before="0" w:after="240"/>
    </w:pPr>
  </w:style>
  <w:style w:type="paragraph" w:customStyle="1" w:styleId="ZG">
    <w:name w:val="ZG"/>
    <w:rsid w:val="00E87E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87EFC"/>
    <w:pPr>
      <w:ind w:left="851" w:hanging="284"/>
      <w:contextualSpacing w:val="0"/>
    </w:pPr>
  </w:style>
  <w:style w:type="paragraph" w:customStyle="1" w:styleId="B3">
    <w:name w:val="B3"/>
    <w:basedOn w:val="List3"/>
    <w:link w:val="B3Char2"/>
    <w:rsid w:val="00E87EFC"/>
    <w:pPr>
      <w:ind w:left="1135" w:hanging="284"/>
      <w:contextualSpacing w:val="0"/>
    </w:pPr>
  </w:style>
  <w:style w:type="paragraph" w:customStyle="1" w:styleId="B4">
    <w:name w:val="B4"/>
    <w:basedOn w:val="List4"/>
    <w:rsid w:val="00E87EFC"/>
    <w:pPr>
      <w:ind w:left="1418" w:hanging="284"/>
      <w:contextualSpacing w:val="0"/>
    </w:pPr>
  </w:style>
  <w:style w:type="paragraph" w:customStyle="1" w:styleId="B5">
    <w:name w:val="B5"/>
    <w:basedOn w:val="List5"/>
    <w:rsid w:val="00E87EFC"/>
    <w:pPr>
      <w:ind w:left="1702" w:hanging="284"/>
      <w:contextualSpacing w:val="0"/>
    </w:pPr>
  </w:style>
  <w:style w:type="paragraph" w:customStyle="1" w:styleId="ZTD">
    <w:name w:val="ZTD"/>
    <w:basedOn w:val="ZB"/>
    <w:rsid w:val="00E87EFC"/>
    <w:pPr>
      <w:framePr w:hRule="auto" w:wrap="notBeside" w:y="852"/>
    </w:pPr>
    <w:rPr>
      <w:i w:val="0"/>
      <w:sz w:val="40"/>
    </w:rPr>
  </w:style>
  <w:style w:type="paragraph" w:customStyle="1" w:styleId="ZV">
    <w:name w:val="ZV"/>
    <w:basedOn w:val="ZU"/>
    <w:rsid w:val="00E87EFC"/>
    <w:pPr>
      <w:framePr w:wrap="notBeside" w:y="16161"/>
    </w:pPr>
  </w:style>
  <w:style w:type="paragraph" w:styleId="TOC6">
    <w:name w:val="toc 6"/>
    <w:basedOn w:val="TOC5"/>
    <w:next w:val="Normal"/>
    <w:uiPriority w:val="39"/>
    <w:rsid w:val="00E87EFC"/>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E87EFC"/>
    <w:pPr>
      <w:ind w:left="2268" w:hanging="2268"/>
    </w:pPr>
  </w:style>
  <w:style w:type="paragraph" w:styleId="TOC8">
    <w:name w:val="toc 8"/>
    <w:basedOn w:val="TOC1"/>
    <w:uiPriority w:val="39"/>
    <w:rsid w:val="00E87EFC"/>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1"/>
      </w:numPr>
      <w:contextualSpacing/>
    </w:pPr>
  </w:style>
  <w:style w:type="paragraph" w:styleId="ListBullet2">
    <w:name w:val="List Bullet 2"/>
    <w:basedOn w:val="Normal"/>
    <w:rsid w:val="00E25EBF"/>
    <w:pPr>
      <w:numPr>
        <w:numId w:val="2"/>
      </w:numPr>
      <w:contextualSpacing/>
    </w:pPr>
  </w:style>
  <w:style w:type="paragraph" w:styleId="ListBullet3">
    <w:name w:val="List Bullet 3"/>
    <w:basedOn w:val="Normal"/>
    <w:rsid w:val="00E25EBF"/>
    <w:pPr>
      <w:numPr>
        <w:numId w:val="3"/>
      </w:numPr>
      <w:contextualSpacing/>
    </w:pPr>
  </w:style>
  <w:style w:type="paragraph" w:styleId="ListBullet4">
    <w:name w:val="List Bullet 4"/>
    <w:basedOn w:val="Normal"/>
    <w:rsid w:val="00E25EBF"/>
    <w:pPr>
      <w:numPr>
        <w:numId w:val="4"/>
      </w:numPr>
      <w:contextualSpacing/>
    </w:pPr>
  </w:style>
  <w:style w:type="paragraph" w:styleId="ListBullet5">
    <w:name w:val="List Bullet 5"/>
    <w:basedOn w:val="Normal"/>
    <w:rsid w:val="00E25EBF"/>
    <w:pPr>
      <w:numPr>
        <w:numId w:val="5"/>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6"/>
      </w:numPr>
      <w:contextualSpacing/>
    </w:pPr>
  </w:style>
  <w:style w:type="paragraph" w:styleId="ListNumber2">
    <w:name w:val="List Number 2"/>
    <w:basedOn w:val="Normal"/>
    <w:rsid w:val="00E25EBF"/>
    <w:pPr>
      <w:numPr>
        <w:numId w:val="7"/>
      </w:numPr>
      <w:contextualSpacing/>
    </w:pPr>
  </w:style>
  <w:style w:type="paragraph" w:styleId="ListNumber3">
    <w:name w:val="List Number 3"/>
    <w:basedOn w:val="Normal"/>
    <w:rsid w:val="00E25EBF"/>
    <w:pPr>
      <w:numPr>
        <w:numId w:val="8"/>
      </w:numPr>
      <w:contextualSpacing/>
    </w:pPr>
  </w:style>
  <w:style w:type="paragraph" w:styleId="ListNumber4">
    <w:name w:val="List Number 4"/>
    <w:basedOn w:val="Normal"/>
    <w:rsid w:val="00E25EBF"/>
    <w:pPr>
      <w:numPr>
        <w:numId w:val="9"/>
      </w:numPr>
      <w:contextualSpacing/>
    </w:pPr>
  </w:style>
  <w:style w:type="paragraph" w:styleId="ListNumber5">
    <w:name w:val="List Number 5"/>
    <w:basedOn w:val="Normal"/>
    <w:rsid w:val="00E25EBF"/>
    <w:pPr>
      <w:numPr>
        <w:numId w:val="10"/>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uiPriority w:val="10"/>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rsid w:val="00933A4F"/>
    <w:rPr>
      <w:rFonts w:ascii="Arial" w:eastAsia="Times New Roman" w:hAnsi="Arial"/>
      <w:sz w:val="36"/>
    </w:rPr>
  </w:style>
  <w:style w:type="character" w:customStyle="1" w:styleId="Heading9Char">
    <w:name w:val="Heading 9 Char"/>
    <w:basedOn w:val="DefaultParagraphFont"/>
    <w:link w:val="Heading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 w:type="character" w:customStyle="1" w:styleId="fontstyle01">
    <w:name w:val="fontstyle01"/>
    <w:basedOn w:val="DefaultParagraphFont"/>
    <w:rsid w:val="00B92ECE"/>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144917">
      <w:bodyDiv w:val="1"/>
      <w:marLeft w:val="0"/>
      <w:marRight w:val="0"/>
      <w:marTop w:val="0"/>
      <w:marBottom w:val="0"/>
      <w:divBdr>
        <w:top w:val="none" w:sz="0" w:space="0" w:color="auto"/>
        <w:left w:val="none" w:sz="0" w:space="0" w:color="auto"/>
        <w:bottom w:val="none" w:sz="0" w:space="0" w:color="auto"/>
        <w:right w:val="none" w:sz="0" w:space="0" w:color="auto"/>
      </w:divBdr>
    </w:div>
    <w:div w:id="5211660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29.bin"/><Relationship Id="rId21" Type="http://schemas.openxmlformats.org/officeDocument/2006/relationships/package" Target="embeddings/Microsoft_Visio_Drawing1.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oleObject" Target="embeddings/oleObject14.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8.vsdx"/><Relationship Id="rId112" Type="http://schemas.openxmlformats.org/officeDocument/2006/relationships/image" Target="media/image51.emf"/><Relationship Id="rId133" Type="http://schemas.openxmlformats.org/officeDocument/2006/relationships/oleObject" Target="embeddings/Microsoft_Visio_2003-2010_Drawing4.vsd"/><Relationship Id="rId138" Type="http://schemas.openxmlformats.org/officeDocument/2006/relationships/image" Target="media/image64.emf"/><Relationship Id="rId16" Type="http://schemas.openxmlformats.org/officeDocument/2006/relationships/image" Target="media/image3.emf"/><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image" Target="media/image11.emf"/><Relationship Id="rId37" Type="http://schemas.openxmlformats.org/officeDocument/2006/relationships/package" Target="embeddings/Microsoft_Visio_Drawing5.vsdx"/><Relationship Id="rId53" Type="http://schemas.openxmlformats.org/officeDocument/2006/relationships/package" Target="embeddings/Microsoft_Visio_Drawing6.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22.bin"/><Relationship Id="rId102" Type="http://schemas.openxmlformats.org/officeDocument/2006/relationships/image" Target="media/image46.emf"/><Relationship Id="rId123" Type="http://schemas.openxmlformats.org/officeDocument/2006/relationships/oleObject" Target="embeddings/oleObject31.bin"/><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39.bin"/><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0.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oleObject" Target="embeddings/oleObject8.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7.bin"/><Relationship Id="rId113" Type="http://schemas.openxmlformats.org/officeDocument/2006/relationships/oleObject" Target="embeddings/oleObject2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20.vsdx"/><Relationship Id="rId80" Type="http://schemas.openxmlformats.org/officeDocument/2006/relationships/image" Target="media/image35.emf"/><Relationship Id="rId85" Type="http://schemas.openxmlformats.org/officeDocument/2006/relationships/package" Target="embeddings/Microsoft_Word_Document.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Word_97_-_2003_Document.doc"/><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2.bin"/><Relationship Id="rId67" Type="http://schemas.openxmlformats.org/officeDocument/2006/relationships/oleObject" Target="embeddings/oleObject16.bin"/><Relationship Id="rId103" Type="http://schemas.openxmlformats.org/officeDocument/2006/relationships/package" Target="embeddings/Microsoft_Visio_Drawing14.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package" Target="embeddings/Microsoft_Visio_Drawing19.vsdx"/><Relationship Id="rId137" Type="http://schemas.openxmlformats.org/officeDocument/2006/relationships/oleObject" Target="embeddings/oleObject36.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39.emf"/><Relationship Id="rId91" Type="http://schemas.openxmlformats.org/officeDocument/2006/relationships/package" Target="embeddings/Microsoft_Visio_Drawing9.vsdx"/><Relationship Id="rId96" Type="http://schemas.openxmlformats.org/officeDocument/2006/relationships/image" Target="media/image43.emf"/><Relationship Id="rId111" Type="http://schemas.openxmlformats.org/officeDocument/2006/relationships/oleObject" Target="embeddings/oleObject26.bin"/><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oleObject" Target="embeddings/oleObject37.bin"/><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etf-tsvwg-udp-options/" TargetMode="Externa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11.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18.vsdx"/><Relationship Id="rId127" Type="http://schemas.openxmlformats.org/officeDocument/2006/relationships/oleObject" Target="embeddings/oleObject33.bin"/><Relationship Id="rId10" Type="http://schemas.openxmlformats.org/officeDocument/2006/relationships/oleObject" Target="embeddings/oleObject1.bin"/><Relationship Id="rId31" Type="http://schemas.openxmlformats.org/officeDocument/2006/relationships/oleObject" Target="embeddings/oleObject4.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image" Target="media/image34.emf"/><Relationship Id="rId81" Type="http://schemas.openxmlformats.org/officeDocument/2006/relationships/oleObject" Target="embeddings/oleObject23.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oleObject35.bin"/><Relationship Id="rId143" Type="http://schemas.openxmlformats.org/officeDocument/2006/relationships/package" Target="embeddings/Microsoft_Visio_Drawing22.vsdx"/><Relationship Id="rId148" Type="http://schemas.openxmlformats.org/officeDocument/2006/relationships/image" Target="media/image69.emf"/><Relationship Id="rId15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oleObject" Target="embeddings/oleObject6.bin"/><Relationship Id="rId109" Type="http://schemas.openxmlformats.org/officeDocument/2006/relationships/package" Target="embeddings/Microsoft_Visio_Drawing17.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0.bin"/><Relationship Id="rId76" Type="http://schemas.openxmlformats.org/officeDocument/2006/relationships/image" Target="media/image33.emf"/><Relationship Id="rId97" Type="http://schemas.openxmlformats.org/officeDocument/2006/relationships/package" Target="embeddings/Microsoft_Visio_Drawing11.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32.bin"/><Relationship Id="rId141" Type="http://schemas.openxmlformats.org/officeDocument/2006/relationships/package" Target="embeddings/Microsoft_Visio_Drawing21.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oleObject" Target="embeddings/oleObject18.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Word_Document1.docx"/><Relationship Id="rId110" Type="http://schemas.openxmlformats.org/officeDocument/2006/relationships/image" Target="media/image50.emf"/><Relationship Id="rId115" Type="http://schemas.openxmlformats.org/officeDocument/2006/relationships/oleObject" Target="embeddings/oleObject28.bin"/><Relationship Id="rId131" Type="http://schemas.openxmlformats.org/officeDocument/2006/relationships/oleObject" Target="embeddings/oleObject34.bin"/><Relationship Id="rId136" Type="http://schemas.openxmlformats.org/officeDocument/2006/relationships/image" Target="media/image63.emf"/><Relationship Id="rId61" Type="http://schemas.openxmlformats.org/officeDocument/2006/relationships/oleObject" Target="embeddings/oleObject13.bin"/><Relationship Id="rId82" Type="http://schemas.openxmlformats.org/officeDocument/2006/relationships/image" Target="media/image36.emf"/><Relationship Id="rId152"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footer" Target="footer2.xm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oleObject21.bin"/><Relationship Id="rId100" Type="http://schemas.openxmlformats.org/officeDocument/2006/relationships/image" Target="media/image45.emf"/><Relationship Id="rId105" Type="http://schemas.openxmlformats.org/officeDocument/2006/relationships/package" Target="embeddings/Microsoft_Visio_Drawing15.vsdx"/><Relationship Id="rId126" Type="http://schemas.openxmlformats.org/officeDocument/2006/relationships/image" Target="media/image58.emf"/><Relationship Id="rId147" Type="http://schemas.openxmlformats.org/officeDocument/2006/relationships/oleObject" Target="embeddings/oleObject38.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1.emf"/><Relationship Id="rId93" Type="http://schemas.openxmlformats.org/officeDocument/2006/relationships/oleObject" Target="embeddings/oleObject25.bin"/><Relationship Id="rId98" Type="http://schemas.openxmlformats.org/officeDocument/2006/relationships/image" Target="media/image44.emf"/><Relationship Id="rId121" Type="http://schemas.openxmlformats.org/officeDocument/2006/relationships/oleObject" Target="embeddings/oleObject30.bin"/><Relationship Id="rId142" Type="http://schemas.openxmlformats.org/officeDocument/2006/relationships/image" Target="media/image6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148</Pages>
  <Words>61709</Words>
  <Characters>309163</Characters>
  <Application>Microsoft Office Word</Application>
  <DocSecurity>0</DocSecurity>
  <Lines>5621</Lines>
  <Paragraphs>3466</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367406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Maurice Pope</cp:lastModifiedBy>
  <cp:revision>2</cp:revision>
  <cp:lastPrinted>2019-02-25T14:05:00Z</cp:lastPrinted>
  <dcterms:created xsi:type="dcterms:W3CDTF">2024-08-30T07:44:00Z</dcterms:created>
  <dcterms:modified xsi:type="dcterms:W3CDTF">2024-08-30T07:44:00Z</dcterms:modified>
</cp:coreProperties>
</file>