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6A83F75"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197642">
              <w:t>5</w:t>
            </w:r>
            <w:r w:rsidRPr="004D3578">
              <w:t>.</w:t>
            </w:r>
            <w:r w:rsidR="007C6C9A">
              <w:t>0</w:t>
            </w:r>
            <w:r w:rsidRPr="004D3578">
              <w:t xml:space="preserve"> </w:t>
            </w:r>
            <w:r w:rsidRPr="004D3578">
              <w:rPr>
                <w:sz w:val="32"/>
              </w:rPr>
              <w:t>(</w:t>
            </w:r>
            <w:r>
              <w:rPr>
                <w:sz w:val="32"/>
              </w:rPr>
              <w:t>202</w:t>
            </w:r>
            <w:r w:rsidR="00E2043C">
              <w:rPr>
                <w:sz w:val="32"/>
              </w:rPr>
              <w:t>2</w:t>
            </w:r>
            <w:r w:rsidRPr="004D3578">
              <w:rPr>
                <w:sz w:val="32"/>
              </w:rPr>
              <w:t>-</w:t>
            </w:r>
            <w:r w:rsidR="00E2043C">
              <w:rPr>
                <w:sz w:val="32"/>
              </w:rPr>
              <w:t>0</w:t>
            </w:r>
            <w:r w:rsidR="00197642">
              <w:rPr>
                <w:sz w:val="32"/>
              </w:rPr>
              <w:t>6</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808908"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716808909"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6E8236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E2043C">
              <w:rPr>
                <w:noProof/>
                <w:sz w:val="18"/>
              </w:rPr>
              <w:t>2</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3A33BCEB" w14:textId="6AF94311" w:rsidR="00550F40"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550F40">
        <w:rPr>
          <w:noProof/>
        </w:rPr>
        <w:t>Foreword</w:t>
      </w:r>
      <w:r w:rsidR="00550F40">
        <w:rPr>
          <w:noProof/>
        </w:rPr>
        <w:tab/>
      </w:r>
      <w:r w:rsidR="00550F40">
        <w:rPr>
          <w:noProof/>
        </w:rPr>
        <w:fldChar w:fldCharType="begin" w:fldLock="1"/>
      </w:r>
      <w:r w:rsidR="00550F40">
        <w:rPr>
          <w:noProof/>
        </w:rPr>
        <w:instrText xml:space="preserve"> PAGEREF _Toc106193340 \h </w:instrText>
      </w:r>
      <w:r w:rsidR="00550F40">
        <w:rPr>
          <w:noProof/>
        </w:rPr>
      </w:r>
      <w:r w:rsidR="00550F40">
        <w:rPr>
          <w:noProof/>
        </w:rPr>
        <w:fldChar w:fldCharType="separate"/>
      </w:r>
      <w:r w:rsidR="00550F40">
        <w:rPr>
          <w:noProof/>
        </w:rPr>
        <w:t>23</w:t>
      </w:r>
      <w:r w:rsidR="00550F40">
        <w:rPr>
          <w:noProof/>
        </w:rPr>
        <w:fldChar w:fldCharType="end"/>
      </w:r>
    </w:p>
    <w:p w14:paraId="6DE345D4" w14:textId="1E38DE8E" w:rsidR="00550F40" w:rsidRDefault="00550F4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_Toc106193341 \h </w:instrText>
      </w:r>
      <w:r>
        <w:rPr>
          <w:noProof/>
        </w:rPr>
      </w:r>
      <w:r>
        <w:rPr>
          <w:noProof/>
        </w:rPr>
        <w:fldChar w:fldCharType="separate"/>
      </w:r>
      <w:r>
        <w:rPr>
          <w:noProof/>
        </w:rPr>
        <w:t>24</w:t>
      </w:r>
      <w:r>
        <w:rPr>
          <w:noProof/>
        </w:rPr>
        <w:fldChar w:fldCharType="end"/>
      </w:r>
    </w:p>
    <w:p w14:paraId="42FADAA4" w14:textId="2F96687E" w:rsidR="00550F40" w:rsidRDefault="00550F4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_Toc106193342 \h </w:instrText>
      </w:r>
      <w:r>
        <w:rPr>
          <w:noProof/>
        </w:rPr>
      </w:r>
      <w:r>
        <w:rPr>
          <w:noProof/>
        </w:rPr>
        <w:fldChar w:fldCharType="separate"/>
      </w:r>
      <w:r>
        <w:rPr>
          <w:noProof/>
        </w:rPr>
        <w:t>24</w:t>
      </w:r>
      <w:r>
        <w:rPr>
          <w:noProof/>
        </w:rPr>
        <w:fldChar w:fldCharType="end"/>
      </w:r>
    </w:p>
    <w:p w14:paraId="2CA28C89" w14:textId="127A0D55" w:rsidR="00550F40" w:rsidRDefault="00550F4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_Toc106193343 \h </w:instrText>
      </w:r>
      <w:r>
        <w:rPr>
          <w:noProof/>
        </w:rPr>
      </w:r>
      <w:r>
        <w:rPr>
          <w:noProof/>
        </w:rPr>
        <w:fldChar w:fldCharType="separate"/>
      </w:r>
      <w:r>
        <w:rPr>
          <w:noProof/>
        </w:rPr>
        <w:t>27</w:t>
      </w:r>
      <w:r>
        <w:rPr>
          <w:noProof/>
        </w:rPr>
        <w:fldChar w:fldCharType="end"/>
      </w:r>
    </w:p>
    <w:p w14:paraId="72F63E21" w14:textId="49DC2549" w:rsidR="00550F40" w:rsidRDefault="00550F4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_Toc106193344 \h </w:instrText>
      </w:r>
      <w:r>
        <w:rPr>
          <w:noProof/>
        </w:rPr>
      </w:r>
      <w:r>
        <w:rPr>
          <w:noProof/>
        </w:rPr>
        <w:fldChar w:fldCharType="separate"/>
      </w:r>
      <w:r>
        <w:rPr>
          <w:noProof/>
        </w:rPr>
        <w:t>27</w:t>
      </w:r>
      <w:r>
        <w:rPr>
          <w:noProof/>
        </w:rPr>
        <w:fldChar w:fldCharType="end"/>
      </w:r>
    </w:p>
    <w:p w14:paraId="6BBA7A70" w14:textId="06E2EB5A" w:rsidR="00550F40" w:rsidRDefault="00550F4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_Toc106193345 \h </w:instrText>
      </w:r>
      <w:r>
        <w:rPr>
          <w:noProof/>
        </w:rPr>
      </w:r>
      <w:r>
        <w:rPr>
          <w:noProof/>
        </w:rPr>
        <w:fldChar w:fldCharType="separate"/>
      </w:r>
      <w:r>
        <w:rPr>
          <w:noProof/>
        </w:rPr>
        <w:t>27</w:t>
      </w:r>
      <w:r>
        <w:rPr>
          <w:noProof/>
        </w:rPr>
        <w:fldChar w:fldCharType="end"/>
      </w:r>
    </w:p>
    <w:p w14:paraId="6BF7FDAA" w14:textId="4D02C18C" w:rsidR="00550F40" w:rsidRDefault="00550F4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_Toc106193346 \h </w:instrText>
      </w:r>
      <w:r>
        <w:rPr>
          <w:noProof/>
        </w:rPr>
      </w:r>
      <w:r>
        <w:rPr>
          <w:noProof/>
        </w:rPr>
        <w:fldChar w:fldCharType="separate"/>
      </w:r>
      <w:r>
        <w:rPr>
          <w:noProof/>
        </w:rPr>
        <w:t>27</w:t>
      </w:r>
      <w:r>
        <w:rPr>
          <w:noProof/>
        </w:rPr>
        <w:fldChar w:fldCharType="end"/>
      </w:r>
    </w:p>
    <w:p w14:paraId="23CB6104" w14:textId="7F2DE810" w:rsidR="00550F40" w:rsidRDefault="00550F4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_Toc106193347 \h </w:instrText>
      </w:r>
      <w:r>
        <w:rPr>
          <w:noProof/>
        </w:rPr>
      </w:r>
      <w:r>
        <w:rPr>
          <w:noProof/>
        </w:rPr>
        <w:fldChar w:fldCharType="separate"/>
      </w:r>
      <w:r>
        <w:rPr>
          <w:noProof/>
        </w:rPr>
        <w:t>27</w:t>
      </w:r>
      <w:r>
        <w:rPr>
          <w:noProof/>
        </w:rPr>
        <w:fldChar w:fldCharType="end"/>
      </w:r>
    </w:p>
    <w:p w14:paraId="4C558C7A" w14:textId="4B45B771" w:rsidR="00550F40" w:rsidRDefault="00550F4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_Toc106193348 \h </w:instrText>
      </w:r>
      <w:r>
        <w:rPr>
          <w:noProof/>
        </w:rPr>
      </w:r>
      <w:r>
        <w:rPr>
          <w:noProof/>
        </w:rPr>
        <w:fldChar w:fldCharType="separate"/>
      </w:r>
      <w:r>
        <w:rPr>
          <w:noProof/>
        </w:rPr>
        <w:t>27</w:t>
      </w:r>
      <w:r>
        <w:rPr>
          <w:noProof/>
        </w:rPr>
        <w:fldChar w:fldCharType="end"/>
      </w:r>
    </w:p>
    <w:p w14:paraId="08FAFCBD" w14:textId="49546DAE" w:rsidR="00550F40" w:rsidRDefault="00550F4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_Toc106193349 \h </w:instrText>
      </w:r>
      <w:r>
        <w:rPr>
          <w:noProof/>
        </w:rPr>
      </w:r>
      <w:r>
        <w:rPr>
          <w:noProof/>
        </w:rPr>
        <w:fldChar w:fldCharType="separate"/>
      </w:r>
      <w:r>
        <w:rPr>
          <w:noProof/>
        </w:rPr>
        <w:t>27</w:t>
      </w:r>
      <w:r>
        <w:rPr>
          <w:noProof/>
        </w:rPr>
        <w:fldChar w:fldCharType="end"/>
      </w:r>
    </w:p>
    <w:p w14:paraId="1FBE9F07" w14:textId="23B25CD3" w:rsidR="00550F40" w:rsidRDefault="00550F40">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_Toc106193350 \h </w:instrText>
      </w:r>
      <w:r>
        <w:rPr>
          <w:noProof/>
        </w:rPr>
      </w:r>
      <w:r>
        <w:rPr>
          <w:noProof/>
        </w:rPr>
        <w:fldChar w:fldCharType="separate"/>
      </w:r>
      <w:r>
        <w:rPr>
          <w:noProof/>
        </w:rPr>
        <w:t>27</w:t>
      </w:r>
      <w:r>
        <w:rPr>
          <w:noProof/>
        </w:rPr>
        <w:fldChar w:fldCharType="end"/>
      </w:r>
    </w:p>
    <w:p w14:paraId="6EE78424" w14:textId="004FA865" w:rsidR="00550F40" w:rsidRDefault="00550F40">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_Toc106193351 \h </w:instrText>
      </w:r>
      <w:r>
        <w:rPr>
          <w:noProof/>
        </w:rPr>
      </w:r>
      <w:r>
        <w:rPr>
          <w:noProof/>
        </w:rPr>
        <w:fldChar w:fldCharType="separate"/>
      </w:r>
      <w:r>
        <w:rPr>
          <w:noProof/>
        </w:rPr>
        <w:t>27</w:t>
      </w:r>
      <w:r>
        <w:rPr>
          <w:noProof/>
        </w:rPr>
        <w:fldChar w:fldCharType="end"/>
      </w:r>
    </w:p>
    <w:p w14:paraId="42C5468C" w14:textId="1F310FD4" w:rsidR="00550F40" w:rsidRDefault="00550F40">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_Toc106193352 \h </w:instrText>
      </w:r>
      <w:r>
        <w:rPr>
          <w:noProof/>
        </w:rPr>
      </w:r>
      <w:r>
        <w:rPr>
          <w:noProof/>
        </w:rPr>
        <w:fldChar w:fldCharType="separate"/>
      </w:r>
      <w:r>
        <w:rPr>
          <w:noProof/>
        </w:rPr>
        <w:t>28</w:t>
      </w:r>
      <w:r>
        <w:rPr>
          <w:noProof/>
        </w:rPr>
        <w:fldChar w:fldCharType="end"/>
      </w:r>
    </w:p>
    <w:p w14:paraId="2530513D" w14:textId="01A61009" w:rsidR="00550F40" w:rsidRDefault="00550F40">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_Toc106193353 \h </w:instrText>
      </w:r>
      <w:r>
        <w:rPr>
          <w:noProof/>
        </w:rPr>
      </w:r>
      <w:r>
        <w:rPr>
          <w:noProof/>
        </w:rPr>
        <w:fldChar w:fldCharType="separate"/>
      </w:r>
      <w:r>
        <w:rPr>
          <w:noProof/>
        </w:rPr>
        <w:t>28</w:t>
      </w:r>
      <w:r>
        <w:rPr>
          <w:noProof/>
        </w:rPr>
        <w:fldChar w:fldCharType="end"/>
      </w:r>
    </w:p>
    <w:p w14:paraId="49A9459C" w14:textId="6ECE9E3B" w:rsidR="00550F40" w:rsidRDefault="00550F40">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_Toc106193354 \h </w:instrText>
      </w:r>
      <w:r>
        <w:rPr>
          <w:noProof/>
        </w:rPr>
      </w:r>
      <w:r>
        <w:rPr>
          <w:noProof/>
        </w:rPr>
        <w:fldChar w:fldCharType="separate"/>
      </w:r>
      <w:r>
        <w:rPr>
          <w:noProof/>
        </w:rPr>
        <w:t>30</w:t>
      </w:r>
      <w:r>
        <w:rPr>
          <w:noProof/>
        </w:rPr>
        <w:fldChar w:fldCharType="end"/>
      </w:r>
    </w:p>
    <w:p w14:paraId="7DE05134" w14:textId="474ECE0E" w:rsidR="00550F40" w:rsidRDefault="00550F40">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_Toc106193355 \h </w:instrText>
      </w:r>
      <w:r>
        <w:rPr>
          <w:noProof/>
        </w:rPr>
      </w:r>
      <w:r>
        <w:rPr>
          <w:noProof/>
        </w:rPr>
        <w:fldChar w:fldCharType="separate"/>
      </w:r>
      <w:r>
        <w:rPr>
          <w:noProof/>
        </w:rPr>
        <w:t>48</w:t>
      </w:r>
      <w:r>
        <w:rPr>
          <w:noProof/>
        </w:rPr>
        <w:fldChar w:fldCharType="end"/>
      </w:r>
    </w:p>
    <w:p w14:paraId="2198286F" w14:textId="56E9C5A4" w:rsidR="00550F40" w:rsidRDefault="00550F40">
      <w:pPr>
        <w:pStyle w:val="TOC5"/>
        <w:rPr>
          <w:rFonts w:asciiTheme="minorHAnsi" w:eastAsiaTheme="minorEastAsia" w:hAnsiTheme="minorHAnsi" w:cstheme="minorBidi"/>
          <w:noProof/>
          <w:sz w:val="22"/>
          <w:szCs w:val="22"/>
          <w:lang w:eastAsia="en-GB"/>
        </w:rPr>
      </w:pPr>
      <w:r>
        <w:rPr>
          <w:noProof/>
        </w:rPr>
        <w:t>4.2.2.2.4</w:t>
      </w:r>
      <w:r>
        <w:rPr>
          <w:rFonts w:asciiTheme="minorHAnsi" w:eastAsiaTheme="minorEastAsia" w:hAnsiTheme="minorHAnsi" w:cstheme="minorBidi"/>
          <w:noProof/>
          <w:sz w:val="22"/>
          <w:szCs w:val="22"/>
          <w:lang w:eastAsia="en-GB"/>
        </w:rPr>
        <w:tab/>
      </w:r>
      <w:r>
        <w:rPr>
          <w:noProof/>
        </w:rPr>
        <w:t>Registration with Onboarding SNPN</w:t>
      </w:r>
      <w:r>
        <w:rPr>
          <w:noProof/>
        </w:rPr>
        <w:tab/>
      </w:r>
      <w:r>
        <w:rPr>
          <w:noProof/>
        </w:rPr>
        <w:fldChar w:fldCharType="begin" w:fldLock="1"/>
      </w:r>
      <w:r>
        <w:rPr>
          <w:noProof/>
        </w:rPr>
        <w:instrText xml:space="preserve"> PAGEREF _Toc106193356 \h </w:instrText>
      </w:r>
      <w:r>
        <w:rPr>
          <w:noProof/>
        </w:rPr>
      </w:r>
      <w:r>
        <w:rPr>
          <w:noProof/>
        </w:rPr>
        <w:fldChar w:fldCharType="separate"/>
      </w:r>
      <w:r>
        <w:rPr>
          <w:noProof/>
        </w:rPr>
        <w:t>52</w:t>
      </w:r>
      <w:r>
        <w:rPr>
          <w:noProof/>
        </w:rPr>
        <w:fldChar w:fldCharType="end"/>
      </w:r>
    </w:p>
    <w:p w14:paraId="6553FD91" w14:textId="7DFB6D47" w:rsidR="00550F40" w:rsidRDefault="00550F40">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_Toc106193357 \h </w:instrText>
      </w:r>
      <w:r>
        <w:rPr>
          <w:noProof/>
        </w:rPr>
      </w:r>
      <w:r>
        <w:rPr>
          <w:noProof/>
        </w:rPr>
        <w:fldChar w:fldCharType="separate"/>
      </w:r>
      <w:r>
        <w:rPr>
          <w:noProof/>
        </w:rPr>
        <w:t>53</w:t>
      </w:r>
      <w:r>
        <w:rPr>
          <w:noProof/>
        </w:rPr>
        <w:fldChar w:fldCharType="end"/>
      </w:r>
    </w:p>
    <w:p w14:paraId="62339C4F" w14:textId="39BD4BDC" w:rsidR="00550F40" w:rsidRDefault="00550F40">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_Toc106193358 \h </w:instrText>
      </w:r>
      <w:r>
        <w:rPr>
          <w:noProof/>
        </w:rPr>
      </w:r>
      <w:r>
        <w:rPr>
          <w:noProof/>
        </w:rPr>
        <w:fldChar w:fldCharType="separate"/>
      </w:r>
      <w:r>
        <w:rPr>
          <w:noProof/>
        </w:rPr>
        <w:t>53</w:t>
      </w:r>
      <w:r>
        <w:rPr>
          <w:noProof/>
        </w:rPr>
        <w:fldChar w:fldCharType="end"/>
      </w:r>
    </w:p>
    <w:p w14:paraId="71006D78" w14:textId="4A0AF77A" w:rsidR="00550F40" w:rsidRDefault="00550F40">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_Toc106193359 \h </w:instrText>
      </w:r>
      <w:r>
        <w:rPr>
          <w:noProof/>
        </w:rPr>
      </w:r>
      <w:r>
        <w:rPr>
          <w:noProof/>
        </w:rPr>
        <w:fldChar w:fldCharType="separate"/>
      </w:r>
      <w:r>
        <w:rPr>
          <w:noProof/>
        </w:rPr>
        <w:t>54</w:t>
      </w:r>
      <w:r>
        <w:rPr>
          <w:noProof/>
        </w:rPr>
        <w:fldChar w:fldCharType="end"/>
      </w:r>
    </w:p>
    <w:p w14:paraId="38748E94" w14:textId="036F9685" w:rsidR="00550F40" w:rsidRDefault="00550F40">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_Toc106193360 \h </w:instrText>
      </w:r>
      <w:r>
        <w:rPr>
          <w:noProof/>
        </w:rPr>
      </w:r>
      <w:r>
        <w:rPr>
          <w:noProof/>
        </w:rPr>
        <w:fldChar w:fldCharType="separate"/>
      </w:r>
      <w:r>
        <w:rPr>
          <w:noProof/>
        </w:rPr>
        <w:t>55</w:t>
      </w:r>
      <w:r>
        <w:rPr>
          <w:noProof/>
        </w:rPr>
        <w:fldChar w:fldCharType="end"/>
      </w:r>
    </w:p>
    <w:p w14:paraId="6A8E9283" w14:textId="24C2AA79" w:rsidR="00550F40" w:rsidRDefault="00550F40">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_Toc106193361 \h </w:instrText>
      </w:r>
      <w:r>
        <w:rPr>
          <w:noProof/>
        </w:rPr>
      </w:r>
      <w:r>
        <w:rPr>
          <w:noProof/>
        </w:rPr>
        <w:fldChar w:fldCharType="separate"/>
      </w:r>
      <w:r>
        <w:rPr>
          <w:noProof/>
        </w:rPr>
        <w:t>57</w:t>
      </w:r>
      <w:r>
        <w:rPr>
          <w:noProof/>
        </w:rPr>
        <w:fldChar w:fldCharType="end"/>
      </w:r>
    </w:p>
    <w:p w14:paraId="7A97A81E" w14:textId="6B130A13" w:rsidR="00550F40" w:rsidRDefault="00550F40">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_Toc106193362 \h </w:instrText>
      </w:r>
      <w:r>
        <w:rPr>
          <w:noProof/>
        </w:rPr>
      </w:r>
      <w:r>
        <w:rPr>
          <w:noProof/>
        </w:rPr>
        <w:fldChar w:fldCharType="separate"/>
      </w:r>
      <w:r>
        <w:rPr>
          <w:noProof/>
        </w:rPr>
        <w:t>57</w:t>
      </w:r>
      <w:r>
        <w:rPr>
          <w:noProof/>
        </w:rPr>
        <w:fldChar w:fldCharType="end"/>
      </w:r>
    </w:p>
    <w:p w14:paraId="271982C2" w14:textId="2D965320" w:rsidR="00550F40" w:rsidRDefault="00550F40">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_Toc106193363 \h </w:instrText>
      </w:r>
      <w:r>
        <w:rPr>
          <w:noProof/>
        </w:rPr>
      </w:r>
      <w:r>
        <w:rPr>
          <w:noProof/>
        </w:rPr>
        <w:fldChar w:fldCharType="separate"/>
      </w:r>
      <w:r>
        <w:rPr>
          <w:noProof/>
        </w:rPr>
        <w:t>57</w:t>
      </w:r>
      <w:r>
        <w:rPr>
          <w:noProof/>
        </w:rPr>
        <w:fldChar w:fldCharType="end"/>
      </w:r>
    </w:p>
    <w:p w14:paraId="18BA09B2" w14:textId="2ABF3035" w:rsidR="00550F40" w:rsidRDefault="00550F40">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_Toc106193364 \h </w:instrText>
      </w:r>
      <w:r>
        <w:rPr>
          <w:noProof/>
        </w:rPr>
      </w:r>
      <w:r>
        <w:rPr>
          <w:noProof/>
        </w:rPr>
        <w:fldChar w:fldCharType="separate"/>
      </w:r>
      <w:r>
        <w:rPr>
          <w:noProof/>
        </w:rPr>
        <w:t>70</w:t>
      </w:r>
      <w:r>
        <w:rPr>
          <w:noProof/>
        </w:rPr>
        <w:fldChar w:fldCharType="end"/>
      </w:r>
    </w:p>
    <w:p w14:paraId="3412B480" w14:textId="33F15830" w:rsidR="00550F40" w:rsidRDefault="00550F40">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_Toc106193365 \h </w:instrText>
      </w:r>
      <w:r>
        <w:rPr>
          <w:noProof/>
        </w:rPr>
      </w:r>
      <w:r>
        <w:rPr>
          <w:noProof/>
        </w:rPr>
        <w:fldChar w:fldCharType="separate"/>
      </w:r>
      <w:r>
        <w:rPr>
          <w:noProof/>
        </w:rPr>
        <w:t>78</w:t>
      </w:r>
      <w:r>
        <w:rPr>
          <w:noProof/>
        </w:rPr>
        <w:fldChar w:fldCharType="end"/>
      </w:r>
    </w:p>
    <w:p w14:paraId="4CA36D3D" w14:textId="3288F100" w:rsidR="00550F40" w:rsidRDefault="00550F40">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_Toc106193366 \h </w:instrText>
      </w:r>
      <w:r>
        <w:rPr>
          <w:noProof/>
        </w:rPr>
      </w:r>
      <w:r>
        <w:rPr>
          <w:noProof/>
        </w:rPr>
        <w:fldChar w:fldCharType="separate"/>
      </w:r>
      <w:r>
        <w:rPr>
          <w:noProof/>
        </w:rPr>
        <w:t>78</w:t>
      </w:r>
      <w:r>
        <w:rPr>
          <w:noProof/>
        </w:rPr>
        <w:fldChar w:fldCharType="end"/>
      </w:r>
    </w:p>
    <w:p w14:paraId="34A295BA" w14:textId="1DAD2181" w:rsidR="00550F40" w:rsidRDefault="00550F40">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_Toc106193367 \h </w:instrText>
      </w:r>
      <w:r>
        <w:rPr>
          <w:noProof/>
        </w:rPr>
      </w:r>
      <w:r>
        <w:rPr>
          <w:noProof/>
        </w:rPr>
        <w:fldChar w:fldCharType="separate"/>
      </w:r>
      <w:r>
        <w:rPr>
          <w:noProof/>
        </w:rPr>
        <w:t>78</w:t>
      </w:r>
      <w:r>
        <w:rPr>
          <w:noProof/>
        </w:rPr>
        <w:fldChar w:fldCharType="end"/>
      </w:r>
    </w:p>
    <w:p w14:paraId="5C56CEDE" w14:textId="116C8E12" w:rsidR="00550F40" w:rsidRDefault="00550F40">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_Toc106193368 \h </w:instrText>
      </w:r>
      <w:r>
        <w:rPr>
          <w:noProof/>
        </w:rPr>
      </w:r>
      <w:r>
        <w:rPr>
          <w:noProof/>
        </w:rPr>
        <w:fldChar w:fldCharType="separate"/>
      </w:r>
      <w:r>
        <w:rPr>
          <w:noProof/>
        </w:rPr>
        <w:t>82</w:t>
      </w:r>
      <w:r>
        <w:rPr>
          <w:noProof/>
        </w:rPr>
        <w:fldChar w:fldCharType="end"/>
      </w:r>
    </w:p>
    <w:p w14:paraId="094B13BC" w14:textId="0955053D" w:rsidR="00550F40" w:rsidRDefault="00550F40">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_Toc106193369 \h </w:instrText>
      </w:r>
      <w:r>
        <w:rPr>
          <w:noProof/>
        </w:rPr>
      </w:r>
      <w:r>
        <w:rPr>
          <w:noProof/>
        </w:rPr>
        <w:fldChar w:fldCharType="separate"/>
      </w:r>
      <w:r>
        <w:rPr>
          <w:noProof/>
        </w:rPr>
        <w:t>84</w:t>
      </w:r>
      <w:r>
        <w:rPr>
          <w:noProof/>
        </w:rPr>
        <w:fldChar w:fldCharType="end"/>
      </w:r>
    </w:p>
    <w:p w14:paraId="2040DB28" w14:textId="3844D2CC" w:rsidR="00550F40" w:rsidRDefault="00550F40">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_Toc106193370 \h </w:instrText>
      </w:r>
      <w:r>
        <w:rPr>
          <w:noProof/>
        </w:rPr>
      </w:r>
      <w:r>
        <w:rPr>
          <w:noProof/>
        </w:rPr>
        <w:fldChar w:fldCharType="separate"/>
      </w:r>
      <w:r>
        <w:rPr>
          <w:noProof/>
        </w:rPr>
        <w:t>84</w:t>
      </w:r>
      <w:r>
        <w:rPr>
          <w:noProof/>
        </w:rPr>
        <w:fldChar w:fldCharType="end"/>
      </w:r>
    </w:p>
    <w:p w14:paraId="7324486C" w14:textId="23688D50" w:rsidR="00550F40" w:rsidRDefault="00550F40">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_Toc106193371 \h </w:instrText>
      </w:r>
      <w:r>
        <w:rPr>
          <w:noProof/>
        </w:rPr>
      </w:r>
      <w:r>
        <w:rPr>
          <w:noProof/>
        </w:rPr>
        <w:fldChar w:fldCharType="separate"/>
      </w:r>
      <w:r>
        <w:rPr>
          <w:noProof/>
        </w:rPr>
        <w:t>84</w:t>
      </w:r>
      <w:r>
        <w:rPr>
          <w:noProof/>
        </w:rPr>
        <w:fldChar w:fldCharType="end"/>
      </w:r>
    </w:p>
    <w:p w14:paraId="51FB4E98" w14:textId="727B6365" w:rsidR="00550F40" w:rsidRDefault="00550F40">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_Toc106193372 \h </w:instrText>
      </w:r>
      <w:r>
        <w:rPr>
          <w:noProof/>
        </w:rPr>
      </w:r>
      <w:r>
        <w:rPr>
          <w:noProof/>
        </w:rPr>
        <w:fldChar w:fldCharType="separate"/>
      </w:r>
      <w:r>
        <w:rPr>
          <w:noProof/>
        </w:rPr>
        <w:t>85</w:t>
      </w:r>
      <w:r>
        <w:rPr>
          <w:noProof/>
        </w:rPr>
        <w:fldChar w:fldCharType="end"/>
      </w:r>
    </w:p>
    <w:p w14:paraId="310304B2" w14:textId="393B6926" w:rsidR="00550F40" w:rsidRDefault="00550F40">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3A389F">
        <w:rPr>
          <w:rFonts w:eastAsia="SimSun"/>
          <w:noProof/>
          <w:lang w:eastAsia="zh-CN"/>
        </w:rPr>
        <w:t xml:space="preserve"> Release</w:t>
      </w:r>
      <w:r>
        <w:rPr>
          <w:noProof/>
        </w:rPr>
        <w:tab/>
      </w:r>
      <w:r>
        <w:rPr>
          <w:noProof/>
        </w:rPr>
        <w:fldChar w:fldCharType="begin" w:fldLock="1"/>
      </w:r>
      <w:r>
        <w:rPr>
          <w:noProof/>
        </w:rPr>
        <w:instrText xml:space="preserve"> PAGEREF _Toc106193373 \h </w:instrText>
      </w:r>
      <w:r>
        <w:rPr>
          <w:noProof/>
        </w:rPr>
      </w:r>
      <w:r>
        <w:rPr>
          <w:noProof/>
        </w:rPr>
        <w:fldChar w:fldCharType="separate"/>
      </w:r>
      <w:r>
        <w:rPr>
          <w:noProof/>
        </w:rPr>
        <w:t>86</w:t>
      </w:r>
      <w:r>
        <w:rPr>
          <w:noProof/>
        </w:rPr>
        <w:fldChar w:fldCharType="end"/>
      </w:r>
    </w:p>
    <w:p w14:paraId="5BD7F495" w14:textId="4F063262" w:rsidR="00550F40" w:rsidRDefault="00550F40">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_Toc106193374 \h </w:instrText>
      </w:r>
      <w:r>
        <w:rPr>
          <w:noProof/>
        </w:rPr>
      </w:r>
      <w:r>
        <w:rPr>
          <w:noProof/>
        </w:rPr>
        <w:fldChar w:fldCharType="separate"/>
      </w:r>
      <w:r>
        <w:rPr>
          <w:noProof/>
        </w:rPr>
        <w:t>89</w:t>
      </w:r>
      <w:r>
        <w:rPr>
          <w:noProof/>
        </w:rPr>
        <w:fldChar w:fldCharType="end"/>
      </w:r>
    </w:p>
    <w:p w14:paraId="06CEE2C1" w14:textId="6074C768" w:rsidR="00550F40" w:rsidRDefault="00550F40">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_Toc106193375 \h </w:instrText>
      </w:r>
      <w:r>
        <w:rPr>
          <w:noProof/>
        </w:rPr>
      </w:r>
      <w:r>
        <w:rPr>
          <w:noProof/>
        </w:rPr>
        <w:fldChar w:fldCharType="separate"/>
      </w:r>
      <w:r>
        <w:rPr>
          <w:noProof/>
        </w:rPr>
        <w:t>89</w:t>
      </w:r>
      <w:r>
        <w:rPr>
          <w:noProof/>
        </w:rPr>
        <w:fldChar w:fldCharType="end"/>
      </w:r>
    </w:p>
    <w:p w14:paraId="49DDCBCC" w14:textId="210A92CD" w:rsidR="00550F40" w:rsidRDefault="00550F40">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_Toc106193376 \h </w:instrText>
      </w:r>
      <w:r>
        <w:rPr>
          <w:noProof/>
        </w:rPr>
      </w:r>
      <w:r>
        <w:rPr>
          <w:noProof/>
        </w:rPr>
        <w:fldChar w:fldCharType="separate"/>
      </w:r>
      <w:r>
        <w:rPr>
          <w:noProof/>
        </w:rPr>
        <w:t>90</w:t>
      </w:r>
      <w:r>
        <w:rPr>
          <w:noProof/>
        </w:rPr>
        <w:fldChar w:fldCharType="end"/>
      </w:r>
    </w:p>
    <w:p w14:paraId="5CE0281A" w14:textId="1E08B5FB" w:rsidR="00550F40" w:rsidRDefault="00550F40">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3A389F">
        <w:rPr>
          <w:rFonts w:eastAsia="DengXian"/>
          <w:bCs/>
          <w:noProof/>
        </w:rPr>
        <w:t>NGAP UE-TNLA-bindings during Registration and Service Request</w:t>
      </w:r>
      <w:r>
        <w:rPr>
          <w:noProof/>
        </w:rPr>
        <w:tab/>
      </w:r>
      <w:r>
        <w:rPr>
          <w:noProof/>
        </w:rPr>
        <w:fldChar w:fldCharType="begin" w:fldLock="1"/>
      </w:r>
      <w:r>
        <w:rPr>
          <w:noProof/>
        </w:rPr>
        <w:instrText xml:space="preserve"> PAGEREF _Toc106193377 \h </w:instrText>
      </w:r>
      <w:r>
        <w:rPr>
          <w:noProof/>
        </w:rPr>
      </w:r>
      <w:r>
        <w:rPr>
          <w:noProof/>
        </w:rPr>
        <w:fldChar w:fldCharType="separate"/>
      </w:r>
      <w:r>
        <w:rPr>
          <w:noProof/>
        </w:rPr>
        <w:t>90</w:t>
      </w:r>
      <w:r>
        <w:rPr>
          <w:noProof/>
        </w:rPr>
        <w:fldChar w:fldCharType="end"/>
      </w:r>
    </w:p>
    <w:p w14:paraId="1E6F42DE" w14:textId="4DA87A02" w:rsidR="00550F40" w:rsidRDefault="00550F40">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3A389F">
        <w:rPr>
          <w:rFonts w:eastAsia="DengXian"/>
          <w:noProof/>
        </w:rPr>
        <w:t>NGAP UE-TNLA-bindings during handovers</w:t>
      </w:r>
      <w:r>
        <w:rPr>
          <w:noProof/>
        </w:rPr>
        <w:tab/>
      </w:r>
      <w:r>
        <w:rPr>
          <w:noProof/>
        </w:rPr>
        <w:fldChar w:fldCharType="begin" w:fldLock="1"/>
      </w:r>
      <w:r>
        <w:rPr>
          <w:noProof/>
        </w:rPr>
        <w:instrText xml:space="preserve"> PAGEREF _Toc106193378 \h </w:instrText>
      </w:r>
      <w:r>
        <w:rPr>
          <w:noProof/>
        </w:rPr>
      </w:r>
      <w:r>
        <w:rPr>
          <w:noProof/>
        </w:rPr>
        <w:fldChar w:fldCharType="separate"/>
      </w:r>
      <w:r>
        <w:rPr>
          <w:noProof/>
        </w:rPr>
        <w:t>90</w:t>
      </w:r>
      <w:r>
        <w:rPr>
          <w:noProof/>
        </w:rPr>
        <w:fldChar w:fldCharType="end"/>
      </w:r>
    </w:p>
    <w:p w14:paraId="2D64F4D3" w14:textId="59EF4B28" w:rsidR="00550F40" w:rsidRDefault="00550F40">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3A389F">
        <w:rPr>
          <w:rFonts w:eastAsia="DengXian"/>
          <w:noProof/>
        </w:rPr>
        <w:t>NGAP UE-TNLA-bindings subsequent to NGAP UE-TNLA-binding release</w:t>
      </w:r>
      <w:r>
        <w:rPr>
          <w:noProof/>
        </w:rPr>
        <w:tab/>
      </w:r>
      <w:r>
        <w:rPr>
          <w:noProof/>
        </w:rPr>
        <w:fldChar w:fldCharType="begin" w:fldLock="1"/>
      </w:r>
      <w:r>
        <w:rPr>
          <w:noProof/>
        </w:rPr>
        <w:instrText xml:space="preserve"> PAGEREF _Toc106193379 \h </w:instrText>
      </w:r>
      <w:r>
        <w:rPr>
          <w:noProof/>
        </w:rPr>
      </w:r>
      <w:r>
        <w:rPr>
          <w:noProof/>
        </w:rPr>
        <w:fldChar w:fldCharType="separate"/>
      </w:r>
      <w:r>
        <w:rPr>
          <w:noProof/>
        </w:rPr>
        <w:t>91</w:t>
      </w:r>
      <w:r>
        <w:rPr>
          <w:noProof/>
        </w:rPr>
        <w:fldChar w:fldCharType="end"/>
      </w:r>
    </w:p>
    <w:p w14:paraId="151102A5" w14:textId="1B190CED" w:rsidR="00550F40" w:rsidRDefault="00550F40">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3A389F">
        <w:rPr>
          <w:rFonts w:eastAsia="DengXian"/>
          <w:bCs/>
          <w:noProof/>
        </w:rPr>
        <w:t>NGAP UE-TNLA-binding update procedure</w:t>
      </w:r>
      <w:r>
        <w:rPr>
          <w:noProof/>
        </w:rPr>
        <w:tab/>
      </w:r>
      <w:r>
        <w:rPr>
          <w:noProof/>
        </w:rPr>
        <w:fldChar w:fldCharType="begin" w:fldLock="1"/>
      </w:r>
      <w:r>
        <w:rPr>
          <w:noProof/>
        </w:rPr>
        <w:instrText xml:space="preserve"> PAGEREF _Toc106193380 \h </w:instrText>
      </w:r>
      <w:r>
        <w:rPr>
          <w:noProof/>
        </w:rPr>
      </w:r>
      <w:r>
        <w:rPr>
          <w:noProof/>
        </w:rPr>
        <w:fldChar w:fldCharType="separate"/>
      </w:r>
      <w:r>
        <w:rPr>
          <w:noProof/>
        </w:rPr>
        <w:t>91</w:t>
      </w:r>
      <w:r>
        <w:rPr>
          <w:noProof/>
        </w:rPr>
        <w:fldChar w:fldCharType="end"/>
      </w:r>
    </w:p>
    <w:p w14:paraId="489F2C10" w14:textId="1A41F24B" w:rsidR="00550F40" w:rsidRDefault="00550F40">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3A389F">
        <w:rPr>
          <w:rFonts w:eastAsia="DengXian"/>
          <w:bCs/>
          <w:noProof/>
        </w:rPr>
        <w:t>NGAP UE-TNLA-binding per UE Release procedure</w:t>
      </w:r>
      <w:r>
        <w:rPr>
          <w:noProof/>
        </w:rPr>
        <w:tab/>
      </w:r>
      <w:r>
        <w:rPr>
          <w:noProof/>
        </w:rPr>
        <w:fldChar w:fldCharType="begin" w:fldLock="1"/>
      </w:r>
      <w:r>
        <w:rPr>
          <w:noProof/>
        </w:rPr>
        <w:instrText xml:space="preserve"> PAGEREF _Toc106193381 \h </w:instrText>
      </w:r>
      <w:r>
        <w:rPr>
          <w:noProof/>
        </w:rPr>
      </w:r>
      <w:r>
        <w:rPr>
          <w:noProof/>
        </w:rPr>
        <w:fldChar w:fldCharType="separate"/>
      </w:r>
      <w:r>
        <w:rPr>
          <w:noProof/>
        </w:rPr>
        <w:t>91</w:t>
      </w:r>
      <w:r>
        <w:rPr>
          <w:noProof/>
        </w:rPr>
        <w:fldChar w:fldCharType="end"/>
      </w:r>
    </w:p>
    <w:p w14:paraId="1D6A3D87" w14:textId="45EB882B" w:rsidR="00550F40" w:rsidRDefault="00550F40">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3A389F">
        <w:rPr>
          <w:rFonts w:eastAsia="DengXian"/>
          <w:noProof/>
        </w:rPr>
        <w:t xml:space="preserve"> procedure</w:t>
      </w:r>
      <w:r>
        <w:rPr>
          <w:noProof/>
        </w:rPr>
        <w:tab/>
      </w:r>
      <w:r>
        <w:rPr>
          <w:noProof/>
        </w:rPr>
        <w:fldChar w:fldCharType="begin" w:fldLock="1"/>
      </w:r>
      <w:r>
        <w:rPr>
          <w:noProof/>
        </w:rPr>
        <w:instrText xml:space="preserve"> PAGEREF _Toc106193382 \h </w:instrText>
      </w:r>
      <w:r>
        <w:rPr>
          <w:noProof/>
        </w:rPr>
      </w:r>
      <w:r>
        <w:rPr>
          <w:noProof/>
        </w:rPr>
        <w:fldChar w:fldCharType="separate"/>
      </w:r>
      <w:r>
        <w:rPr>
          <w:noProof/>
        </w:rPr>
        <w:t>92</w:t>
      </w:r>
      <w:r>
        <w:rPr>
          <w:noProof/>
        </w:rPr>
        <w:fldChar w:fldCharType="end"/>
      </w:r>
    </w:p>
    <w:p w14:paraId="0FC7241C" w14:textId="7703EC26" w:rsidR="00550F40" w:rsidRDefault="00550F40">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_Toc106193383 \h </w:instrText>
      </w:r>
      <w:r>
        <w:rPr>
          <w:noProof/>
        </w:rPr>
      </w:r>
      <w:r>
        <w:rPr>
          <w:noProof/>
        </w:rPr>
        <w:fldChar w:fldCharType="separate"/>
      </w:r>
      <w:r>
        <w:rPr>
          <w:noProof/>
        </w:rPr>
        <w:t>92</w:t>
      </w:r>
      <w:r>
        <w:rPr>
          <w:noProof/>
        </w:rPr>
        <w:fldChar w:fldCharType="end"/>
      </w:r>
    </w:p>
    <w:p w14:paraId="65C10542" w14:textId="1A56F108" w:rsidR="00550F40" w:rsidRDefault="00550F40">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_Toc106193384 \h </w:instrText>
      </w:r>
      <w:r>
        <w:rPr>
          <w:noProof/>
        </w:rPr>
      </w:r>
      <w:r>
        <w:rPr>
          <w:noProof/>
        </w:rPr>
        <w:fldChar w:fldCharType="separate"/>
      </w:r>
      <w:r>
        <w:rPr>
          <w:noProof/>
        </w:rPr>
        <w:t>92</w:t>
      </w:r>
      <w:r>
        <w:rPr>
          <w:noProof/>
        </w:rPr>
        <w:fldChar w:fldCharType="end"/>
      </w:r>
    </w:p>
    <w:p w14:paraId="38F3B2EF" w14:textId="61DD1E2F" w:rsidR="00550F40" w:rsidRDefault="00550F40">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_Toc106193385 \h </w:instrText>
      </w:r>
      <w:r>
        <w:rPr>
          <w:noProof/>
        </w:rPr>
      </w:r>
      <w:r>
        <w:rPr>
          <w:noProof/>
        </w:rPr>
        <w:fldChar w:fldCharType="separate"/>
      </w:r>
      <w:r>
        <w:rPr>
          <w:noProof/>
        </w:rPr>
        <w:t>93</w:t>
      </w:r>
      <w:r>
        <w:rPr>
          <w:noProof/>
        </w:rPr>
        <w:fldChar w:fldCharType="end"/>
      </w:r>
    </w:p>
    <w:p w14:paraId="78243B42" w14:textId="0D03D885" w:rsidR="00550F40" w:rsidRDefault="00550F40">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_Toc106193386 \h </w:instrText>
      </w:r>
      <w:r>
        <w:rPr>
          <w:noProof/>
        </w:rPr>
      </w:r>
      <w:r>
        <w:rPr>
          <w:noProof/>
        </w:rPr>
        <w:fldChar w:fldCharType="separate"/>
      </w:r>
      <w:r>
        <w:rPr>
          <w:noProof/>
        </w:rPr>
        <w:t>93</w:t>
      </w:r>
      <w:r>
        <w:rPr>
          <w:noProof/>
        </w:rPr>
        <w:fldChar w:fldCharType="end"/>
      </w:r>
    </w:p>
    <w:p w14:paraId="21025B46" w14:textId="727F759C" w:rsidR="00550F40" w:rsidRDefault="00550F40">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_Toc106193387 \h </w:instrText>
      </w:r>
      <w:r>
        <w:rPr>
          <w:noProof/>
        </w:rPr>
      </w:r>
      <w:r>
        <w:rPr>
          <w:noProof/>
        </w:rPr>
        <w:fldChar w:fldCharType="separate"/>
      </w:r>
      <w:r>
        <w:rPr>
          <w:noProof/>
        </w:rPr>
        <w:t>94</w:t>
      </w:r>
      <w:r>
        <w:rPr>
          <w:noProof/>
        </w:rPr>
        <w:fldChar w:fldCharType="end"/>
      </w:r>
    </w:p>
    <w:p w14:paraId="72744F7D" w14:textId="05FB1FCD" w:rsidR="00550F40" w:rsidRDefault="00550F40">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_Toc106193388 \h </w:instrText>
      </w:r>
      <w:r>
        <w:rPr>
          <w:noProof/>
        </w:rPr>
      </w:r>
      <w:r>
        <w:rPr>
          <w:noProof/>
        </w:rPr>
        <w:fldChar w:fldCharType="separate"/>
      </w:r>
      <w:r>
        <w:rPr>
          <w:noProof/>
        </w:rPr>
        <w:t>96</w:t>
      </w:r>
      <w:r>
        <w:rPr>
          <w:noProof/>
        </w:rPr>
        <w:fldChar w:fldCharType="end"/>
      </w:r>
    </w:p>
    <w:p w14:paraId="731A5E0D" w14:textId="606EA928" w:rsidR="00550F40" w:rsidRDefault="00550F40">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_Toc106193389 \h </w:instrText>
      </w:r>
      <w:r>
        <w:rPr>
          <w:noProof/>
        </w:rPr>
      </w:r>
      <w:r>
        <w:rPr>
          <w:noProof/>
        </w:rPr>
        <w:fldChar w:fldCharType="separate"/>
      </w:r>
      <w:r>
        <w:rPr>
          <w:noProof/>
        </w:rPr>
        <w:t>97</w:t>
      </w:r>
      <w:r>
        <w:rPr>
          <w:noProof/>
        </w:rPr>
        <w:fldChar w:fldCharType="end"/>
      </w:r>
    </w:p>
    <w:p w14:paraId="55970B70" w14:textId="5A3AD4ED" w:rsidR="00550F40" w:rsidRDefault="00550F40">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_Toc106193390 \h </w:instrText>
      </w:r>
      <w:r>
        <w:rPr>
          <w:noProof/>
        </w:rPr>
      </w:r>
      <w:r>
        <w:rPr>
          <w:noProof/>
        </w:rPr>
        <w:fldChar w:fldCharType="separate"/>
      </w:r>
      <w:r>
        <w:rPr>
          <w:noProof/>
        </w:rPr>
        <w:t>98</w:t>
      </w:r>
      <w:r>
        <w:rPr>
          <w:noProof/>
        </w:rPr>
        <w:fldChar w:fldCharType="end"/>
      </w:r>
    </w:p>
    <w:p w14:paraId="1E9EA520" w14:textId="65A6C088" w:rsidR="00550F40" w:rsidRDefault="00550F40">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_Toc106193391 \h </w:instrText>
      </w:r>
      <w:r>
        <w:rPr>
          <w:noProof/>
        </w:rPr>
      </w:r>
      <w:r>
        <w:rPr>
          <w:noProof/>
        </w:rPr>
        <w:fldChar w:fldCharType="separate"/>
      </w:r>
      <w:r>
        <w:rPr>
          <w:noProof/>
        </w:rPr>
        <w:t>98</w:t>
      </w:r>
      <w:r>
        <w:rPr>
          <w:noProof/>
        </w:rPr>
        <w:fldChar w:fldCharType="end"/>
      </w:r>
    </w:p>
    <w:p w14:paraId="47318382" w14:textId="3992CE68" w:rsidR="00550F40" w:rsidRDefault="00550F40">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_Toc106193392 \h </w:instrText>
      </w:r>
      <w:r>
        <w:rPr>
          <w:noProof/>
        </w:rPr>
      </w:r>
      <w:r>
        <w:rPr>
          <w:noProof/>
        </w:rPr>
        <w:fldChar w:fldCharType="separate"/>
      </w:r>
      <w:r>
        <w:rPr>
          <w:noProof/>
        </w:rPr>
        <w:t>98</w:t>
      </w:r>
      <w:r>
        <w:rPr>
          <w:noProof/>
        </w:rPr>
        <w:fldChar w:fldCharType="end"/>
      </w:r>
    </w:p>
    <w:p w14:paraId="518EE59F" w14:textId="257AF6E4" w:rsidR="00550F40" w:rsidRDefault="00550F40">
      <w:pPr>
        <w:pStyle w:val="TOC3"/>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Network Slice Admission Control Function (NSACF) procedures</w:t>
      </w:r>
      <w:r>
        <w:rPr>
          <w:noProof/>
        </w:rPr>
        <w:tab/>
      </w:r>
      <w:r>
        <w:rPr>
          <w:noProof/>
        </w:rPr>
        <w:fldChar w:fldCharType="begin" w:fldLock="1"/>
      </w:r>
      <w:r>
        <w:rPr>
          <w:noProof/>
        </w:rPr>
        <w:instrText xml:space="preserve"> PAGEREF _Toc106193393 \h </w:instrText>
      </w:r>
      <w:r>
        <w:rPr>
          <w:noProof/>
        </w:rPr>
      </w:r>
      <w:r>
        <w:rPr>
          <w:noProof/>
        </w:rPr>
        <w:fldChar w:fldCharType="separate"/>
      </w:r>
      <w:r>
        <w:rPr>
          <w:noProof/>
        </w:rPr>
        <w:t>99</w:t>
      </w:r>
      <w:r>
        <w:rPr>
          <w:noProof/>
        </w:rPr>
        <w:fldChar w:fldCharType="end"/>
      </w:r>
    </w:p>
    <w:p w14:paraId="720BE4F8" w14:textId="48E5BAE8" w:rsidR="00550F40" w:rsidRDefault="00550F40">
      <w:pPr>
        <w:pStyle w:val="TOC4"/>
        <w:rPr>
          <w:rFonts w:asciiTheme="minorHAnsi" w:eastAsiaTheme="minorEastAsia" w:hAnsiTheme="minorHAnsi" w:cstheme="minorBidi"/>
          <w:noProof/>
          <w:sz w:val="22"/>
          <w:szCs w:val="22"/>
          <w:lang w:eastAsia="en-GB"/>
        </w:rPr>
      </w:pPr>
      <w:r>
        <w:rPr>
          <w:noProof/>
        </w:rPr>
        <w:t>4.2.11.1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_Toc106193394 \h </w:instrText>
      </w:r>
      <w:r>
        <w:rPr>
          <w:noProof/>
        </w:rPr>
      </w:r>
      <w:r>
        <w:rPr>
          <w:noProof/>
        </w:rPr>
        <w:fldChar w:fldCharType="separate"/>
      </w:r>
      <w:r>
        <w:rPr>
          <w:noProof/>
        </w:rPr>
        <w:t>99</w:t>
      </w:r>
      <w:r>
        <w:rPr>
          <w:noProof/>
        </w:rPr>
        <w:fldChar w:fldCharType="end"/>
      </w:r>
    </w:p>
    <w:p w14:paraId="4D5BE0A0" w14:textId="1665C511" w:rsidR="00550F40" w:rsidRDefault="00550F40">
      <w:pPr>
        <w:pStyle w:val="TOC4"/>
        <w:rPr>
          <w:rFonts w:asciiTheme="minorHAnsi" w:eastAsiaTheme="minorEastAsia" w:hAnsiTheme="minorHAnsi" w:cstheme="minorBidi"/>
          <w:noProof/>
          <w:sz w:val="22"/>
          <w:szCs w:val="22"/>
          <w:lang w:eastAsia="en-GB"/>
        </w:rPr>
      </w:pPr>
      <w:r>
        <w:rPr>
          <w:noProof/>
        </w:rPr>
        <w:t>4.2.11.2</w:t>
      </w:r>
      <w:r>
        <w:rPr>
          <w:rFonts w:asciiTheme="minorHAnsi" w:eastAsiaTheme="minorEastAsia" w:hAnsiTheme="minorHAnsi" w:cstheme="minorBidi"/>
          <w:noProof/>
          <w:sz w:val="22"/>
          <w:szCs w:val="22"/>
          <w:lang w:eastAsia="en-GB"/>
        </w:rPr>
        <w:tab/>
      </w:r>
      <w:r>
        <w:rPr>
          <w:noProof/>
        </w:rPr>
        <w:t>Number of UEs per network slice availability check and update procedure</w:t>
      </w:r>
      <w:r>
        <w:rPr>
          <w:noProof/>
        </w:rPr>
        <w:tab/>
      </w:r>
      <w:r>
        <w:rPr>
          <w:noProof/>
        </w:rPr>
        <w:fldChar w:fldCharType="begin" w:fldLock="1"/>
      </w:r>
      <w:r>
        <w:rPr>
          <w:noProof/>
        </w:rPr>
        <w:instrText xml:space="preserve"> PAGEREF _Toc106193395 \h </w:instrText>
      </w:r>
      <w:r>
        <w:rPr>
          <w:noProof/>
        </w:rPr>
      </w:r>
      <w:r>
        <w:rPr>
          <w:noProof/>
        </w:rPr>
        <w:fldChar w:fldCharType="separate"/>
      </w:r>
      <w:r>
        <w:rPr>
          <w:noProof/>
        </w:rPr>
        <w:t>99</w:t>
      </w:r>
      <w:r>
        <w:rPr>
          <w:noProof/>
        </w:rPr>
        <w:fldChar w:fldCharType="end"/>
      </w:r>
    </w:p>
    <w:p w14:paraId="58C52E91" w14:textId="24B4A642" w:rsidR="00550F40" w:rsidRDefault="00550F40">
      <w:pPr>
        <w:pStyle w:val="TOC4"/>
        <w:rPr>
          <w:rFonts w:asciiTheme="minorHAnsi" w:eastAsiaTheme="minorEastAsia" w:hAnsiTheme="minorHAnsi" w:cstheme="minorBidi"/>
          <w:noProof/>
          <w:sz w:val="22"/>
          <w:szCs w:val="22"/>
          <w:lang w:eastAsia="en-GB"/>
        </w:rPr>
      </w:pPr>
      <w:r>
        <w:rPr>
          <w:noProof/>
        </w:rPr>
        <w:lastRenderedPageBreak/>
        <w:t>4.2.11.3</w:t>
      </w:r>
      <w:r>
        <w:rPr>
          <w:rFonts w:asciiTheme="minorHAnsi" w:eastAsiaTheme="minorEastAsia" w:hAnsiTheme="minorHAnsi" w:cstheme="minorBidi"/>
          <w:noProof/>
          <w:sz w:val="22"/>
          <w:szCs w:val="22"/>
          <w:lang w:eastAsia="en-GB"/>
        </w:rPr>
        <w:tab/>
      </w:r>
      <w:r>
        <w:rPr>
          <w:noProof/>
        </w:rPr>
        <w:t>Configuration for Early Admission Control (EAC) update procedure</w:t>
      </w:r>
      <w:r>
        <w:rPr>
          <w:noProof/>
        </w:rPr>
        <w:tab/>
      </w:r>
      <w:r>
        <w:rPr>
          <w:noProof/>
        </w:rPr>
        <w:fldChar w:fldCharType="begin" w:fldLock="1"/>
      </w:r>
      <w:r>
        <w:rPr>
          <w:noProof/>
        </w:rPr>
        <w:instrText xml:space="preserve"> PAGEREF _Toc106193396 \h </w:instrText>
      </w:r>
      <w:r>
        <w:rPr>
          <w:noProof/>
        </w:rPr>
      </w:r>
      <w:r>
        <w:rPr>
          <w:noProof/>
        </w:rPr>
        <w:fldChar w:fldCharType="separate"/>
      </w:r>
      <w:r>
        <w:rPr>
          <w:noProof/>
        </w:rPr>
        <w:t>102</w:t>
      </w:r>
      <w:r>
        <w:rPr>
          <w:noProof/>
        </w:rPr>
        <w:fldChar w:fldCharType="end"/>
      </w:r>
    </w:p>
    <w:p w14:paraId="1F9865B7" w14:textId="06F2942E" w:rsidR="00550F40" w:rsidRDefault="00550F40">
      <w:pPr>
        <w:pStyle w:val="TOC4"/>
        <w:rPr>
          <w:rFonts w:asciiTheme="minorHAnsi" w:eastAsiaTheme="minorEastAsia" w:hAnsiTheme="minorHAnsi" w:cstheme="minorBidi"/>
          <w:noProof/>
          <w:sz w:val="22"/>
          <w:szCs w:val="22"/>
          <w:lang w:eastAsia="en-GB"/>
        </w:rPr>
      </w:pPr>
      <w:r>
        <w:rPr>
          <w:noProof/>
        </w:rPr>
        <w:t>4.2.11.4</w:t>
      </w:r>
      <w:r>
        <w:rPr>
          <w:rFonts w:asciiTheme="minorHAnsi" w:eastAsiaTheme="minorEastAsia" w:hAnsiTheme="minorHAnsi" w:cstheme="minorBidi"/>
          <w:noProof/>
          <w:sz w:val="22"/>
          <w:szCs w:val="22"/>
          <w:lang w:eastAsia="en-GB"/>
        </w:rPr>
        <w:tab/>
      </w:r>
      <w:r>
        <w:rPr>
          <w:noProof/>
        </w:rPr>
        <w:t>Number of PDU Sessions per network slice availability check and update procedure</w:t>
      </w:r>
      <w:r>
        <w:rPr>
          <w:noProof/>
        </w:rPr>
        <w:tab/>
      </w:r>
      <w:r>
        <w:rPr>
          <w:noProof/>
        </w:rPr>
        <w:fldChar w:fldCharType="begin" w:fldLock="1"/>
      </w:r>
      <w:r>
        <w:rPr>
          <w:noProof/>
        </w:rPr>
        <w:instrText xml:space="preserve"> PAGEREF _Toc106193397 \h </w:instrText>
      </w:r>
      <w:r>
        <w:rPr>
          <w:noProof/>
        </w:rPr>
      </w:r>
      <w:r>
        <w:rPr>
          <w:noProof/>
        </w:rPr>
        <w:fldChar w:fldCharType="separate"/>
      </w:r>
      <w:r>
        <w:rPr>
          <w:noProof/>
        </w:rPr>
        <w:t>103</w:t>
      </w:r>
      <w:r>
        <w:rPr>
          <w:noProof/>
        </w:rPr>
        <w:fldChar w:fldCharType="end"/>
      </w:r>
    </w:p>
    <w:p w14:paraId="3482ECAE" w14:textId="37FC8186" w:rsidR="00550F40" w:rsidRDefault="00550F40">
      <w:pPr>
        <w:pStyle w:val="TOC4"/>
        <w:rPr>
          <w:rFonts w:asciiTheme="minorHAnsi" w:eastAsiaTheme="minorEastAsia" w:hAnsiTheme="minorHAnsi" w:cstheme="minorBidi"/>
          <w:noProof/>
          <w:sz w:val="22"/>
          <w:szCs w:val="22"/>
          <w:lang w:eastAsia="en-GB"/>
        </w:rPr>
      </w:pPr>
      <w:r>
        <w:rPr>
          <w:noProof/>
        </w:rPr>
        <w:t>4.2.11.5</w:t>
      </w:r>
      <w:r>
        <w:rPr>
          <w:rFonts w:asciiTheme="minorHAnsi" w:eastAsiaTheme="minorEastAsia" w:hAnsiTheme="minorHAnsi" w:cstheme="minorBidi"/>
          <w:noProof/>
          <w:sz w:val="22"/>
          <w:szCs w:val="22"/>
          <w:lang w:eastAsia="en-GB"/>
        </w:rPr>
        <w:tab/>
      </w:r>
      <w:r>
        <w:rPr>
          <w:noProof/>
        </w:rPr>
        <w:t>Network Slice Admission Control Support for Roaming</w:t>
      </w:r>
      <w:r>
        <w:rPr>
          <w:noProof/>
        </w:rPr>
        <w:tab/>
      </w:r>
      <w:r>
        <w:rPr>
          <w:noProof/>
        </w:rPr>
        <w:fldChar w:fldCharType="begin" w:fldLock="1"/>
      </w:r>
      <w:r>
        <w:rPr>
          <w:noProof/>
        </w:rPr>
        <w:instrText xml:space="preserve"> PAGEREF _Toc106193398 \h </w:instrText>
      </w:r>
      <w:r>
        <w:rPr>
          <w:noProof/>
        </w:rPr>
      </w:r>
      <w:r>
        <w:rPr>
          <w:noProof/>
        </w:rPr>
        <w:fldChar w:fldCharType="separate"/>
      </w:r>
      <w:r>
        <w:rPr>
          <w:noProof/>
        </w:rPr>
        <w:t>105</w:t>
      </w:r>
      <w:r>
        <w:rPr>
          <w:noProof/>
        </w:rPr>
        <w:fldChar w:fldCharType="end"/>
      </w:r>
    </w:p>
    <w:p w14:paraId="1DBEA8D4" w14:textId="38F0AB2A" w:rsidR="00550F40" w:rsidRDefault="00550F40">
      <w:pPr>
        <w:pStyle w:val="TOC5"/>
        <w:rPr>
          <w:rFonts w:asciiTheme="minorHAnsi" w:eastAsiaTheme="minorEastAsia" w:hAnsiTheme="minorHAnsi" w:cstheme="minorBidi"/>
          <w:noProof/>
          <w:sz w:val="22"/>
          <w:szCs w:val="22"/>
          <w:lang w:eastAsia="en-GB"/>
        </w:rPr>
      </w:pPr>
      <w:r>
        <w:rPr>
          <w:noProof/>
        </w:rPr>
        <w:t>4.2.11.5.1</w:t>
      </w:r>
      <w:r>
        <w:rPr>
          <w:rFonts w:asciiTheme="minorHAnsi" w:eastAsiaTheme="minorEastAsia" w:hAnsiTheme="minorHAnsi" w:cstheme="minorBidi"/>
          <w:noProof/>
          <w:sz w:val="22"/>
          <w:szCs w:val="22"/>
          <w:lang w:eastAsia="en-GB"/>
        </w:rPr>
        <w:tab/>
      </w:r>
      <w:r>
        <w:rPr>
          <w:noProof/>
        </w:rPr>
        <w:t>Network Slice Admission Control Support for Roaming by VPLMN</w:t>
      </w:r>
      <w:r>
        <w:rPr>
          <w:noProof/>
        </w:rPr>
        <w:tab/>
      </w:r>
      <w:r>
        <w:rPr>
          <w:noProof/>
        </w:rPr>
        <w:fldChar w:fldCharType="begin" w:fldLock="1"/>
      </w:r>
      <w:r>
        <w:rPr>
          <w:noProof/>
        </w:rPr>
        <w:instrText xml:space="preserve"> PAGEREF _Toc106193399 \h </w:instrText>
      </w:r>
      <w:r>
        <w:rPr>
          <w:noProof/>
        </w:rPr>
      </w:r>
      <w:r>
        <w:rPr>
          <w:noProof/>
        </w:rPr>
        <w:fldChar w:fldCharType="separate"/>
      </w:r>
      <w:r>
        <w:rPr>
          <w:noProof/>
        </w:rPr>
        <w:t>105</w:t>
      </w:r>
      <w:r>
        <w:rPr>
          <w:noProof/>
        </w:rPr>
        <w:fldChar w:fldCharType="end"/>
      </w:r>
    </w:p>
    <w:p w14:paraId="365F89C9" w14:textId="74267729" w:rsidR="00550F40" w:rsidRDefault="00550F40">
      <w:pPr>
        <w:pStyle w:val="TOC5"/>
        <w:rPr>
          <w:rFonts w:asciiTheme="minorHAnsi" w:eastAsiaTheme="minorEastAsia" w:hAnsiTheme="minorHAnsi" w:cstheme="minorBidi"/>
          <w:noProof/>
          <w:sz w:val="22"/>
          <w:szCs w:val="22"/>
          <w:lang w:eastAsia="en-GB"/>
        </w:rPr>
      </w:pPr>
      <w:r>
        <w:rPr>
          <w:noProof/>
        </w:rPr>
        <w:t>4.2.11.5.2</w:t>
      </w:r>
      <w:r>
        <w:rPr>
          <w:rFonts w:asciiTheme="minorHAnsi" w:eastAsiaTheme="minorEastAsia" w:hAnsiTheme="minorHAnsi" w:cstheme="minorBidi"/>
          <w:noProof/>
          <w:sz w:val="22"/>
          <w:szCs w:val="22"/>
          <w:lang w:eastAsia="en-GB"/>
        </w:rPr>
        <w:tab/>
      </w:r>
      <w:r>
        <w:rPr>
          <w:noProof/>
        </w:rPr>
        <w:t>Network Slice Admission Control Support for Roaming by HPLMN</w:t>
      </w:r>
      <w:r>
        <w:rPr>
          <w:noProof/>
        </w:rPr>
        <w:tab/>
      </w:r>
      <w:r>
        <w:rPr>
          <w:noProof/>
        </w:rPr>
        <w:fldChar w:fldCharType="begin" w:fldLock="1"/>
      </w:r>
      <w:r>
        <w:rPr>
          <w:noProof/>
        </w:rPr>
        <w:instrText xml:space="preserve"> PAGEREF _Toc106193400 \h </w:instrText>
      </w:r>
      <w:r>
        <w:rPr>
          <w:noProof/>
        </w:rPr>
      </w:r>
      <w:r>
        <w:rPr>
          <w:noProof/>
        </w:rPr>
        <w:fldChar w:fldCharType="separate"/>
      </w:r>
      <w:r>
        <w:rPr>
          <w:noProof/>
        </w:rPr>
        <w:t>105</w:t>
      </w:r>
      <w:r>
        <w:rPr>
          <w:noProof/>
        </w:rPr>
        <w:fldChar w:fldCharType="end"/>
      </w:r>
    </w:p>
    <w:p w14:paraId="0A35A36A" w14:textId="65F34477" w:rsidR="00550F40" w:rsidRDefault="00550F4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_Toc106193401 \h </w:instrText>
      </w:r>
      <w:r>
        <w:rPr>
          <w:noProof/>
        </w:rPr>
      </w:r>
      <w:r>
        <w:rPr>
          <w:noProof/>
        </w:rPr>
        <w:fldChar w:fldCharType="separate"/>
      </w:r>
      <w:r>
        <w:rPr>
          <w:noProof/>
        </w:rPr>
        <w:t>105</w:t>
      </w:r>
      <w:r>
        <w:rPr>
          <w:noProof/>
        </w:rPr>
        <w:fldChar w:fldCharType="end"/>
      </w:r>
    </w:p>
    <w:p w14:paraId="46CAC03F" w14:textId="25DD6B98" w:rsidR="00550F40" w:rsidRDefault="00550F4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_Toc106193402 \h </w:instrText>
      </w:r>
      <w:r>
        <w:rPr>
          <w:noProof/>
        </w:rPr>
      </w:r>
      <w:r>
        <w:rPr>
          <w:noProof/>
        </w:rPr>
        <w:fldChar w:fldCharType="separate"/>
      </w:r>
      <w:r>
        <w:rPr>
          <w:noProof/>
        </w:rPr>
        <w:t>105</w:t>
      </w:r>
      <w:r>
        <w:rPr>
          <w:noProof/>
        </w:rPr>
        <w:fldChar w:fldCharType="end"/>
      </w:r>
    </w:p>
    <w:p w14:paraId="6B3E0734" w14:textId="7B76787C" w:rsidR="00550F40" w:rsidRDefault="00550F4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_Toc106193403 \h </w:instrText>
      </w:r>
      <w:r>
        <w:rPr>
          <w:noProof/>
        </w:rPr>
      </w:r>
      <w:r>
        <w:rPr>
          <w:noProof/>
        </w:rPr>
        <w:fldChar w:fldCharType="separate"/>
      </w:r>
      <w:r>
        <w:rPr>
          <w:noProof/>
        </w:rPr>
        <w:t>106</w:t>
      </w:r>
      <w:r>
        <w:rPr>
          <w:noProof/>
        </w:rPr>
        <w:fldChar w:fldCharType="end"/>
      </w:r>
    </w:p>
    <w:p w14:paraId="45A73952" w14:textId="11E2070B" w:rsidR="00550F40" w:rsidRDefault="00550F40">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_Toc106193404 \h </w:instrText>
      </w:r>
      <w:r>
        <w:rPr>
          <w:noProof/>
        </w:rPr>
      </w:r>
      <w:r>
        <w:rPr>
          <w:noProof/>
        </w:rPr>
        <w:fldChar w:fldCharType="separate"/>
      </w:r>
      <w:r>
        <w:rPr>
          <w:noProof/>
        </w:rPr>
        <w:t>106</w:t>
      </w:r>
      <w:r>
        <w:rPr>
          <w:noProof/>
        </w:rPr>
        <w:fldChar w:fldCharType="end"/>
      </w:r>
    </w:p>
    <w:p w14:paraId="3B4EDA21" w14:textId="119367BC" w:rsidR="00550F40" w:rsidRDefault="00550F40">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_Toc106193405 \h </w:instrText>
      </w:r>
      <w:r>
        <w:rPr>
          <w:noProof/>
        </w:rPr>
      </w:r>
      <w:r>
        <w:rPr>
          <w:noProof/>
        </w:rPr>
        <w:fldChar w:fldCharType="separate"/>
      </w:r>
      <w:r>
        <w:rPr>
          <w:noProof/>
        </w:rPr>
        <w:t>107</w:t>
      </w:r>
      <w:r>
        <w:rPr>
          <w:noProof/>
        </w:rPr>
        <w:fldChar w:fldCharType="end"/>
      </w:r>
    </w:p>
    <w:p w14:paraId="5B12E793" w14:textId="103A7182" w:rsidR="00550F40" w:rsidRDefault="00550F40">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_Toc106193406 \h </w:instrText>
      </w:r>
      <w:r>
        <w:rPr>
          <w:noProof/>
        </w:rPr>
      </w:r>
      <w:r>
        <w:rPr>
          <w:noProof/>
        </w:rPr>
        <w:fldChar w:fldCharType="separate"/>
      </w:r>
      <w:r>
        <w:rPr>
          <w:noProof/>
        </w:rPr>
        <w:t>107</w:t>
      </w:r>
      <w:r>
        <w:rPr>
          <w:noProof/>
        </w:rPr>
        <w:fldChar w:fldCharType="end"/>
      </w:r>
    </w:p>
    <w:p w14:paraId="7F4AC618" w14:textId="330E7A52" w:rsidR="00550F40" w:rsidRDefault="00550F40">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_Toc106193407 \h </w:instrText>
      </w:r>
      <w:r>
        <w:rPr>
          <w:noProof/>
        </w:rPr>
      </w:r>
      <w:r>
        <w:rPr>
          <w:noProof/>
        </w:rPr>
        <w:fldChar w:fldCharType="separate"/>
      </w:r>
      <w:r>
        <w:rPr>
          <w:noProof/>
        </w:rPr>
        <w:t>121</w:t>
      </w:r>
      <w:r>
        <w:rPr>
          <w:noProof/>
        </w:rPr>
        <w:fldChar w:fldCharType="end"/>
      </w:r>
    </w:p>
    <w:p w14:paraId="729E82CC" w14:textId="3CE21918" w:rsidR="00550F40" w:rsidRDefault="00550F40">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_Toc106193408 \h </w:instrText>
      </w:r>
      <w:r>
        <w:rPr>
          <w:noProof/>
        </w:rPr>
      </w:r>
      <w:r>
        <w:rPr>
          <w:noProof/>
        </w:rPr>
        <w:fldChar w:fldCharType="separate"/>
      </w:r>
      <w:r>
        <w:rPr>
          <w:noProof/>
        </w:rPr>
        <w:t>125</w:t>
      </w:r>
      <w:r>
        <w:rPr>
          <w:noProof/>
        </w:rPr>
        <w:fldChar w:fldCharType="end"/>
      </w:r>
    </w:p>
    <w:p w14:paraId="460CC485" w14:textId="06E6470E" w:rsidR="00550F40" w:rsidRDefault="00550F40">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_Toc106193409 \h </w:instrText>
      </w:r>
      <w:r>
        <w:rPr>
          <w:noProof/>
        </w:rPr>
      </w:r>
      <w:r>
        <w:rPr>
          <w:noProof/>
        </w:rPr>
        <w:fldChar w:fldCharType="separate"/>
      </w:r>
      <w:r>
        <w:rPr>
          <w:noProof/>
        </w:rPr>
        <w:t>128</w:t>
      </w:r>
      <w:r>
        <w:rPr>
          <w:noProof/>
        </w:rPr>
        <w:fldChar w:fldCharType="end"/>
      </w:r>
    </w:p>
    <w:p w14:paraId="72DBF842" w14:textId="5699E76B" w:rsidR="00550F40" w:rsidRDefault="00550F40">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_Toc106193410 \h </w:instrText>
      </w:r>
      <w:r>
        <w:rPr>
          <w:noProof/>
        </w:rPr>
      </w:r>
      <w:r>
        <w:rPr>
          <w:noProof/>
        </w:rPr>
        <w:fldChar w:fldCharType="separate"/>
      </w:r>
      <w:r>
        <w:rPr>
          <w:noProof/>
        </w:rPr>
        <w:t>129</w:t>
      </w:r>
      <w:r>
        <w:rPr>
          <w:noProof/>
        </w:rPr>
        <w:fldChar w:fldCharType="end"/>
      </w:r>
    </w:p>
    <w:p w14:paraId="7BCFE2ED" w14:textId="72F54E26" w:rsidR="00550F40" w:rsidRDefault="00550F40">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Support of L2TP</w:t>
      </w:r>
      <w:r>
        <w:rPr>
          <w:noProof/>
        </w:rPr>
        <w:tab/>
      </w:r>
      <w:r>
        <w:rPr>
          <w:noProof/>
        </w:rPr>
        <w:fldChar w:fldCharType="begin" w:fldLock="1"/>
      </w:r>
      <w:r>
        <w:rPr>
          <w:noProof/>
        </w:rPr>
        <w:instrText xml:space="preserve"> PAGEREF _Toc106193411 \h </w:instrText>
      </w:r>
      <w:r>
        <w:rPr>
          <w:noProof/>
        </w:rPr>
      </w:r>
      <w:r>
        <w:rPr>
          <w:noProof/>
        </w:rPr>
        <w:fldChar w:fldCharType="separate"/>
      </w:r>
      <w:r>
        <w:rPr>
          <w:noProof/>
        </w:rPr>
        <w:t>131</w:t>
      </w:r>
      <w:r>
        <w:rPr>
          <w:noProof/>
        </w:rPr>
        <w:fldChar w:fldCharType="end"/>
      </w:r>
    </w:p>
    <w:p w14:paraId="71418E1D" w14:textId="7BBAC846" w:rsidR="00550F40" w:rsidRDefault="00550F4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_Toc106193412 \h </w:instrText>
      </w:r>
      <w:r>
        <w:rPr>
          <w:noProof/>
        </w:rPr>
      </w:r>
      <w:r>
        <w:rPr>
          <w:noProof/>
        </w:rPr>
        <w:fldChar w:fldCharType="separate"/>
      </w:r>
      <w:r>
        <w:rPr>
          <w:noProof/>
        </w:rPr>
        <w:t>133</w:t>
      </w:r>
      <w:r>
        <w:rPr>
          <w:noProof/>
        </w:rPr>
        <w:fldChar w:fldCharType="end"/>
      </w:r>
    </w:p>
    <w:p w14:paraId="7AF5DDA7" w14:textId="043E0508" w:rsidR="00550F40" w:rsidRDefault="00550F40">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_Toc106193413 \h </w:instrText>
      </w:r>
      <w:r>
        <w:rPr>
          <w:noProof/>
        </w:rPr>
      </w:r>
      <w:r>
        <w:rPr>
          <w:noProof/>
        </w:rPr>
        <w:fldChar w:fldCharType="separate"/>
      </w:r>
      <w:r>
        <w:rPr>
          <w:noProof/>
        </w:rPr>
        <w:t>133</w:t>
      </w:r>
      <w:r>
        <w:rPr>
          <w:noProof/>
        </w:rPr>
        <w:fldChar w:fldCharType="end"/>
      </w:r>
    </w:p>
    <w:p w14:paraId="454537E5" w14:textId="5E27D03F" w:rsidR="00550F40" w:rsidRDefault="00550F40">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_Toc106193414 \h </w:instrText>
      </w:r>
      <w:r>
        <w:rPr>
          <w:noProof/>
        </w:rPr>
      </w:r>
      <w:r>
        <w:rPr>
          <w:noProof/>
        </w:rPr>
        <w:fldChar w:fldCharType="separate"/>
      </w:r>
      <w:r>
        <w:rPr>
          <w:noProof/>
        </w:rPr>
        <w:t>133</w:t>
      </w:r>
      <w:r>
        <w:rPr>
          <w:noProof/>
        </w:rPr>
        <w:fldChar w:fldCharType="end"/>
      </w:r>
    </w:p>
    <w:p w14:paraId="0B7E1925" w14:textId="0FD97912"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4.3.3.3</w:t>
      </w:r>
      <w:r>
        <w:rPr>
          <w:rFonts w:asciiTheme="minorHAnsi" w:eastAsiaTheme="minorEastAsia" w:hAnsiTheme="minorHAnsi" w:cstheme="minorBidi"/>
          <w:noProof/>
          <w:sz w:val="22"/>
          <w:szCs w:val="22"/>
          <w:lang w:eastAsia="en-GB"/>
        </w:rPr>
        <w:tab/>
      </w:r>
      <w:r w:rsidRPr="003A389F">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_Toc106193415 \h </w:instrText>
      </w:r>
      <w:r>
        <w:rPr>
          <w:noProof/>
        </w:rPr>
      </w:r>
      <w:r>
        <w:rPr>
          <w:noProof/>
        </w:rPr>
        <w:fldChar w:fldCharType="separate"/>
      </w:r>
      <w:r>
        <w:rPr>
          <w:noProof/>
        </w:rPr>
        <w:t>140</w:t>
      </w:r>
      <w:r>
        <w:rPr>
          <w:noProof/>
        </w:rPr>
        <w:fldChar w:fldCharType="end"/>
      </w:r>
    </w:p>
    <w:p w14:paraId="7F9768D2" w14:textId="575DD8AE" w:rsidR="00550F40" w:rsidRDefault="00550F40">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_Toc106193416 \h </w:instrText>
      </w:r>
      <w:r>
        <w:rPr>
          <w:noProof/>
        </w:rPr>
      </w:r>
      <w:r>
        <w:rPr>
          <w:noProof/>
        </w:rPr>
        <w:fldChar w:fldCharType="separate"/>
      </w:r>
      <w:r>
        <w:rPr>
          <w:noProof/>
        </w:rPr>
        <w:t>143</w:t>
      </w:r>
      <w:r>
        <w:rPr>
          <w:noProof/>
        </w:rPr>
        <w:fldChar w:fldCharType="end"/>
      </w:r>
    </w:p>
    <w:p w14:paraId="6E9D2BF5" w14:textId="7D3B3854" w:rsidR="00550F40" w:rsidRDefault="00550F40">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_Toc106193417 \h </w:instrText>
      </w:r>
      <w:r>
        <w:rPr>
          <w:noProof/>
        </w:rPr>
      </w:r>
      <w:r>
        <w:rPr>
          <w:noProof/>
        </w:rPr>
        <w:fldChar w:fldCharType="separate"/>
      </w:r>
      <w:r>
        <w:rPr>
          <w:noProof/>
        </w:rPr>
        <w:t>143</w:t>
      </w:r>
      <w:r>
        <w:rPr>
          <w:noProof/>
        </w:rPr>
        <w:fldChar w:fldCharType="end"/>
      </w:r>
    </w:p>
    <w:p w14:paraId="1EAC56F5" w14:textId="162E1E55" w:rsidR="00550F40" w:rsidRDefault="00550F40">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_Toc106193418 \h </w:instrText>
      </w:r>
      <w:r>
        <w:rPr>
          <w:noProof/>
        </w:rPr>
      </w:r>
      <w:r>
        <w:rPr>
          <w:noProof/>
        </w:rPr>
        <w:fldChar w:fldCharType="separate"/>
      </w:r>
      <w:r>
        <w:rPr>
          <w:noProof/>
        </w:rPr>
        <w:t>143</w:t>
      </w:r>
      <w:r>
        <w:rPr>
          <w:noProof/>
        </w:rPr>
        <w:fldChar w:fldCharType="end"/>
      </w:r>
    </w:p>
    <w:p w14:paraId="5490BFB5" w14:textId="3BA41BEC" w:rsidR="00550F40" w:rsidRDefault="00550F40">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_Toc106193419 \h </w:instrText>
      </w:r>
      <w:r>
        <w:rPr>
          <w:noProof/>
        </w:rPr>
      </w:r>
      <w:r>
        <w:rPr>
          <w:noProof/>
        </w:rPr>
        <w:fldChar w:fldCharType="separate"/>
      </w:r>
      <w:r>
        <w:rPr>
          <w:noProof/>
        </w:rPr>
        <w:t>148</w:t>
      </w:r>
      <w:r>
        <w:rPr>
          <w:noProof/>
        </w:rPr>
        <w:fldChar w:fldCharType="end"/>
      </w:r>
    </w:p>
    <w:p w14:paraId="50176044" w14:textId="64F231A3" w:rsidR="00550F40" w:rsidRDefault="00550F40">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_Toc106193420 \h </w:instrText>
      </w:r>
      <w:r>
        <w:rPr>
          <w:noProof/>
        </w:rPr>
      </w:r>
      <w:r>
        <w:rPr>
          <w:noProof/>
        </w:rPr>
        <w:fldChar w:fldCharType="separate"/>
      </w:r>
      <w:r>
        <w:rPr>
          <w:noProof/>
        </w:rPr>
        <w:t>151</w:t>
      </w:r>
      <w:r>
        <w:rPr>
          <w:noProof/>
        </w:rPr>
        <w:fldChar w:fldCharType="end"/>
      </w:r>
    </w:p>
    <w:p w14:paraId="2BD4DE8E" w14:textId="06A64A8D" w:rsidR="00550F40" w:rsidRDefault="00550F40">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_Toc106193421 \h </w:instrText>
      </w:r>
      <w:r>
        <w:rPr>
          <w:noProof/>
        </w:rPr>
      </w:r>
      <w:r>
        <w:rPr>
          <w:noProof/>
        </w:rPr>
        <w:fldChar w:fldCharType="separate"/>
      </w:r>
      <w:r>
        <w:rPr>
          <w:noProof/>
        </w:rPr>
        <w:t>151</w:t>
      </w:r>
      <w:r>
        <w:rPr>
          <w:noProof/>
        </w:rPr>
        <w:fldChar w:fldCharType="end"/>
      </w:r>
    </w:p>
    <w:p w14:paraId="206ABCDD" w14:textId="76ECC4B8" w:rsidR="00550F40" w:rsidRDefault="00550F40">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_Toc106193422 \h </w:instrText>
      </w:r>
      <w:r>
        <w:rPr>
          <w:noProof/>
        </w:rPr>
      </w:r>
      <w:r>
        <w:rPr>
          <w:noProof/>
        </w:rPr>
        <w:fldChar w:fldCharType="separate"/>
      </w:r>
      <w:r>
        <w:rPr>
          <w:noProof/>
        </w:rPr>
        <w:t>152</w:t>
      </w:r>
      <w:r>
        <w:rPr>
          <w:noProof/>
        </w:rPr>
        <w:fldChar w:fldCharType="end"/>
      </w:r>
    </w:p>
    <w:p w14:paraId="39DC2481" w14:textId="5B6B3BE1" w:rsidR="00550F40" w:rsidRDefault="00550F40">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_Toc106193423 \h </w:instrText>
      </w:r>
      <w:r>
        <w:rPr>
          <w:noProof/>
        </w:rPr>
      </w:r>
      <w:r>
        <w:rPr>
          <w:noProof/>
        </w:rPr>
        <w:fldChar w:fldCharType="separate"/>
      </w:r>
      <w:r>
        <w:rPr>
          <w:noProof/>
        </w:rPr>
        <w:t>154</w:t>
      </w:r>
      <w:r>
        <w:rPr>
          <w:noProof/>
        </w:rPr>
        <w:fldChar w:fldCharType="end"/>
      </w:r>
    </w:p>
    <w:p w14:paraId="4D7147DF" w14:textId="6B6AE471" w:rsidR="00550F40" w:rsidRDefault="00550F40">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_Toc106193424 \h </w:instrText>
      </w:r>
      <w:r>
        <w:rPr>
          <w:noProof/>
        </w:rPr>
      </w:r>
      <w:r>
        <w:rPr>
          <w:noProof/>
        </w:rPr>
        <w:fldChar w:fldCharType="separate"/>
      </w:r>
      <w:r>
        <w:rPr>
          <w:noProof/>
        </w:rPr>
        <w:t>157</w:t>
      </w:r>
      <w:r>
        <w:rPr>
          <w:noProof/>
        </w:rPr>
        <w:fldChar w:fldCharType="end"/>
      </w:r>
    </w:p>
    <w:p w14:paraId="0DDF1C24" w14:textId="0015279A" w:rsidR="00550F40" w:rsidRDefault="00550F40">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_Toc106193425 \h </w:instrText>
      </w:r>
      <w:r>
        <w:rPr>
          <w:noProof/>
        </w:rPr>
      </w:r>
      <w:r>
        <w:rPr>
          <w:noProof/>
        </w:rPr>
        <w:fldChar w:fldCharType="separate"/>
      </w:r>
      <w:r>
        <w:rPr>
          <w:noProof/>
        </w:rPr>
        <w:t>158</w:t>
      </w:r>
      <w:r>
        <w:rPr>
          <w:noProof/>
        </w:rPr>
        <w:fldChar w:fldCharType="end"/>
      </w:r>
    </w:p>
    <w:p w14:paraId="43475AA8" w14:textId="2E0C06DD" w:rsidR="00550F40" w:rsidRDefault="00550F40">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_Toc106193426 \h </w:instrText>
      </w:r>
      <w:r>
        <w:rPr>
          <w:noProof/>
        </w:rPr>
      </w:r>
      <w:r>
        <w:rPr>
          <w:noProof/>
        </w:rPr>
        <w:fldChar w:fldCharType="separate"/>
      </w:r>
      <w:r>
        <w:rPr>
          <w:noProof/>
        </w:rPr>
        <w:t>160</w:t>
      </w:r>
      <w:r>
        <w:rPr>
          <w:noProof/>
        </w:rPr>
        <w:fldChar w:fldCharType="end"/>
      </w:r>
    </w:p>
    <w:p w14:paraId="236DC71C" w14:textId="6B0B9765" w:rsidR="00550F40" w:rsidRDefault="00550F40">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_Toc106193427 \h </w:instrText>
      </w:r>
      <w:r>
        <w:rPr>
          <w:noProof/>
        </w:rPr>
      </w:r>
      <w:r>
        <w:rPr>
          <w:noProof/>
        </w:rPr>
        <w:fldChar w:fldCharType="separate"/>
      </w:r>
      <w:r>
        <w:rPr>
          <w:noProof/>
        </w:rPr>
        <w:t>161</w:t>
      </w:r>
      <w:r>
        <w:rPr>
          <w:noProof/>
        </w:rPr>
        <w:fldChar w:fldCharType="end"/>
      </w:r>
    </w:p>
    <w:p w14:paraId="457C3C1D" w14:textId="6B789264" w:rsidR="00550F40" w:rsidRDefault="00550F40">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_Toc106193428 \h </w:instrText>
      </w:r>
      <w:r>
        <w:rPr>
          <w:noProof/>
        </w:rPr>
      </w:r>
      <w:r>
        <w:rPr>
          <w:noProof/>
        </w:rPr>
        <w:fldChar w:fldCharType="separate"/>
      </w:r>
      <w:r>
        <w:rPr>
          <w:noProof/>
        </w:rPr>
        <w:t>164</w:t>
      </w:r>
      <w:r>
        <w:rPr>
          <w:noProof/>
        </w:rPr>
        <w:fldChar w:fldCharType="end"/>
      </w:r>
    </w:p>
    <w:p w14:paraId="4A1AEE30" w14:textId="037A346D" w:rsidR="00550F40" w:rsidRDefault="00550F40">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_Toc106193429 \h </w:instrText>
      </w:r>
      <w:r>
        <w:rPr>
          <w:noProof/>
        </w:rPr>
      </w:r>
      <w:r>
        <w:rPr>
          <w:noProof/>
        </w:rPr>
        <w:fldChar w:fldCharType="separate"/>
      </w:r>
      <w:r>
        <w:rPr>
          <w:noProof/>
        </w:rPr>
        <w:t>166</w:t>
      </w:r>
      <w:r>
        <w:rPr>
          <w:noProof/>
        </w:rPr>
        <w:fldChar w:fldCharType="end"/>
      </w:r>
    </w:p>
    <w:p w14:paraId="0630967C" w14:textId="73EB6D4C" w:rsidR="00550F40" w:rsidRDefault="00550F40">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_Toc106193430 \h </w:instrText>
      </w:r>
      <w:r>
        <w:rPr>
          <w:noProof/>
        </w:rPr>
      </w:r>
      <w:r>
        <w:rPr>
          <w:noProof/>
        </w:rPr>
        <w:fldChar w:fldCharType="separate"/>
      </w:r>
      <w:r>
        <w:rPr>
          <w:noProof/>
        </w:rPr>
        <w:t>166</w:t>
      </w:r>
      <w:r>
        <w:rPr>
          <w:noProof/>
        </w:rPr>
        <w:fldChar w:fldCharType="end"/>
      </w:r>
    </w:p>
    <w:p w14:paraId="1109CDDE" w14:textId="440375BB" w:rsidR="00550F40" w:rsidRDefault="00550F40">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3A389F">
        <w:rPr>
          <w:rFonts w:eastAsia="SimSun"/>
          <w:noProof/>
        </w:rPr>
        <w:t>influence traffic routing for Sessions not identified by an UE address</w:t>
      </w:r>
      <w:r>
        <w:rPr>
          <w:noProof/>
        </w:rPr>
        <w:tab/>
      </w:r>
      <w:r>
        <w:rPr>
          <w:noProof/>
        </w:rPr>
        <w:fldChar w:fldCharType="begin" w:fldLock="1"/>
      </w:r>
      <w:r>
        <w:rPr>
          <w:noProof/>
        </w:rPr>
        <w:instrText xml:space="preserve"> PAGEREF _Toc106193431 \h </w:instrText>
      </w:r>
      <w:r>
        <w:rPr>
          <w:noProof/>
        </w:rPr>
      </w:r>
      <w:r>
        <w:rPr>
          <w:noProof/>
        </w:rPr>
        <w:fldChar w:fldCharType="separate"/>
      </w:r>
      <w:r>
        <w:rPr>
          <w:noProof/>
        </w:rPr>
        <w:t>168</w:t>
      </w:r>
      <w:r>
        <w:rPr>
          <w:noProof/>
        </w:rPr>
        <w:fldChar w:fldCharType="end"/>
      </w:r>
    </w:p>
    <w:p w14:paraId="402B87AE" w14:textId="1DAC0C7D" w:rsidR="00550F40" w:rsidRDefault="00550F40">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_Toc106193432 \h </w:instrText>
      </w:r>
      <w:r>
        <w:rPr>
          <w:noProof/>
        </w:rPr>
      </w:r>
      <w:r>
        <w:rPr>
          <w:noProof/>
        </w:rPr>
        <w:fldChar w:fldCharType="separate"/>
      </w:r>
      <w:r>
        <w:rPr>
          <w:noProof/>
        </w:rPr>
        <w:t>169</w:t>
      </w:r>
      <w:r>
        <w:rPr>
          <w:noProof/>
        </w:rPr>
        <w:fldChar w:fldCharType="end"/>
      </w:r>
    </w:p>
    <w:p w14:paraId="6100E35E" w14:textId="2F3391EB" w:rsidR="00550F40" w:rsidRDefault="00550F40">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_Toc106193433 \h </w:instrText>
      </w:r>
      <w:r>
        <w:rPr>
          <w:noProof/>
        </w:rPr>
      </w:r>
      <w:r>
        <w:rPr>
          <w:noProof/>
        </w:rPr>
        <w:fldChar w:fldCharType="separate"/>
      </w:r>
      <w:r>
        <w:rPr>
          <w:noProof/>
        </w:rPr>
        <w:t>173</w:t>
      </w:r>
      <w:r>
        <w:rPr>
          <w:noProof/>
        </w:rPr>
        <w:fldChar w:fldCharType="end"/>
      </w:r>
    </w:p>
    <w:p w14:paraId="7A1F8016" w14:textId="069BFEB7" w:rsidR="00550F40" w:rsidRDefault="00550F40">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_Toc106193434 \h </w:instrText>
      </w:r>
      <w:r>
        <w:rPr>
          <w:noProof/>
        </w:rPr>
      </w:r>
      <w:r>
        <w:rPr>
          <w:noProof/>
        </w:rPr>
        <w:fldChar w:fldCharType="separate"/>
      </w:r>
      <w:r>
        <w:rPr>
          <w:noProof/>
        </w:rPr>
        <w:t>174</w:t>
      </w:r>
      <w:r>
        <w:rPr>
          <w:noProof/>
        </w:rPr>
        <w:fldChar w:fldCharType="end"/>
      </w:r>
    </w:p>
    <w:p w14:paraId="2581BE43" w14:textId="65A7A774" w:rsidR="00550F40" w:rsidRDefault="00550F4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_Toc106193435 \h </w:instrText>
      </w:r>
      <w:r>
        <w:rPr>
          <w:noProof/>
        </w:rPr>
      </w:r>
      <w:r>
        <w:rPr>
          <w:noProof/>
        </w:rPr>
        <w:fldChar w:fldCharType="separate"/>
      </w:r>
      <w:r>
        <w:rPr>
          <w:noProof/>
        </w:rPr>
        <w:t>176</w:t>
      </w:r>
      <w:r>
        <w:rPr>
          <w:noProof/>
        </w:rPr>
        <w:fldChar w:fldCharType="end"/>
      </w:r>
    </w:p>
    <w:p w14:paraId="7D6CC3F6" w14:textId="2F4EBF16" w:rsidR="00550F40" w:rsidRDefault="00550F40">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_Toc106193436 \h </w:instrText>
      </w:r>
      <w:r>
        <w:rPr>
          <w:noProof/>
        </w:rPr>
      </w:r>
      <w:r>
        <w:rPr>
          <w:noProof/>
        </w:rPr>
        <w:fldChar w:fldCharType="separate"/>
      </w:r>
      <w:r>
        <w:rPr>
          <w:noProof/>
        </w:rPr>
        <w:t>176</w:t>
      </w:r>
      <w:r>
        <w:rPr>
          <w:noProof/>
        </w:rPr>
        <w:fldChar w:fldCharType="end"/>
      </w:r>
    </w:p>
    <w:p w14:paraId="50A6BA57" w14:textId="39F82030" w:rsidR="00550F40" w:rsidRDefault="00550F40">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_Toc106193437 \h </w:instrText>
      </w:r>
      <w:r>
        <w:rPr>
          <w:noProof/>
        </w:rPr>
      </w:r>
      <w:r>
        <w:rPr>
          <w:noProof/>
        </w:rPr>
        <w:fldChar w:fldCharType="separate"/>
      </w:r>
      <w:r>
        <w:rPr>
          <w:noProof/>
        </w:rPr>
        <w:t>176</w:t>
      </w:r>
      <w:r>
        <w:rPr>
          <w:noProof/>
        </w:rPr>
        <w:fldChar w:fldCharType="end"/>
      </w:r>
    </w:p>
    <w:p w14:paraId="27476CC1" w14:textId="5D3E5C8F" w:rsidR="00550F40" w:rsidRDefault="00550F40">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_Toc106193438 \h </w:instrText>
      </w:r>
      <w:r>
        <w:rPr>
          <w:noProof/>
        </w:rPr>
      </w:r>
      <w:r>
        <w:rPr>
          <w:noProof/>
        </w:rPr>
        <w:fldChar w:fldCharType="separate"/>
      </w:r>
      <w:r>
        <w:rPr>
          <w:noProof/>
        </w:rPr>
        <w:t>176</w:t>
      </w:r>
      <w:r>
        <w:rPr>
          <w:noProof/>
        </w:rPr>
        <w:fldChar w:fldCharType="end"/>
      </w:r>
    </w:p>
    <w:p w14:paraId="7A23F716" w14:textId="11996672" w:rsidR="00550F40" w:rsidRDefault="00550F40">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_Toc106193439 \h </w:instrText>
      </w:r>
      <w:r>
        <w:rPr>
          <w:noProof/>
        </w:rPr>
      </w:r>
      <w:r>
        <w:rPr>
          <w:noProof/>
        </w:rPr>
        <w:fldChar w:fldCharType="separate"/>
      </w:r>
      <w:r>
        <w:rPr>
          <w:noProof/>
        </w:rPr>
        <w:t>177</w:t>
      </w:r>
      <w:r>
        <w:rPr>
          <w:noProof/>
        </w:rPr>
        <w:fldChar w:fldCharType="end"/>
      </w:r>
    </w:p>
    <w:p w14:paraId="50CAF210" w14:textId="27097497" w:rsidR="00550F40" w:rsidRDefault="00550F40">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_Toc106193440 \h </w:instrText>
      </w:r>
      <w:r>
        <w:rPr>
          <w:noProof/>
        </w:rPr>
      </w:r>
      <w:r>
        <w:rPr>
          <w:noProof/>
        </w:rPr>
        <w:fldChar w:fldCharType="separate"/>
      </w:r>
      <w:r>
        <w:rPr>
          <w:noProof/>
        </w:rPr>
        <w:t>178</w:t>
      </w:r>
      <w:r>
        <w:rPr>
          <w:noProof/>
        </w:rPr>
        <w:fldChar w:fldCharType="end"/>
      </w:r>
    </w:p>
    <w:p w14:paraId="14B53F62" w14:textId="6A576102" w:rsidR="00550F40" w:rsidRDefault="00550F40">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_Toc106193441 \h </w:instrText>
      </w:r>
      <w:r>
        <w:rPr>
          <w:noProof/>
        </w:rPr>
      </w:r>
      <w:r>
        <w:rPr>
          <w:noProof/>
        </w:rPr>
        <w:fldChar w:fldCharType="separate"/>
      </w:r>
      <w:r>
        <w:rPr>
          <w:noProof/>
        </w:rPr>
        <w:t>178</w:t>
      </w:r>
      <w:r>
        <w:rPr>
          <w:noProof/>
        </w:rPr>
        <w:fldChar w:fldCharType="end"/>
      </w:r>
    </w:p>
    <w:p w14:paraId="084D57D7" w14:textId="2041DBA3" w:rsidR="00550F40" w:rsidRDefault="00550F40">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_Toc106193442 \h </w:instrText>
      </w:r>
      <w:r>
        <w:rPr>
          <w:noProof/>
        </w:rPr>
      </w:r>
      <w:r>
        <w:rPr>
          <w:noProof/>
        </w:rPr>
        <w:fldChar w:fldCharType="separate"/>
      </w:r>
      <w:r>
        <w:rPr>
          <w:noProof/>
        </w:rPr>
        <w:t>178</w:t>
      </w:r>
      <w:r>
        <w:rPr>
          <w:noProof/>
        </w:rPr>
        <w:fldChar w:fldCharType="end"/>
      </w:r>
    </w:p>
    <w:p w14:paraId="1A2F804A" w14:textId="65E1AF54" w:rsidR="00550F40" w:rsidRDefault="00550F40">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_Toc106193443 \h </w:instrText>
      </w:r>
      <w:r>
        <w:rPr>
          <w:noProof/>
        </w:rPr>
      </w:r>
      <w:r>
        <w:rPr>
          <w:noProof/>
        </w:rPr>
        <w:fldChar w:fldCharType="separate"/>
      </w:r>
      <w:r>
        <w:rPr>
          <w:noProof/>
        </w:rPr>
        <w:t>178</w:t>
      </w:r>
      <w:r>
        <w:rPr>
          <w:noProof/>
        </w:rPr>
        <w:fldChar w:fldCharType="end"/>
      </w:r>
    </w:p>
    <w:p w14:paraId="2B595EAA" w14:textId="5C999AB7"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4.4.3</w:t>
      </w:r>
      <w:r>
        <w:rPr>
          <w:rFonts w:asciiTheme="minorHAnsi" w:eastAsiaTheme="minorEastAsia" w:hAnsiTheme="minorHAnsi" w:cstheme="minorBidi"/>
          <w:noProof/>
          <w:sz w:val="22"/>
          <w:szCs w:val="22"/>
          <w:lang w:eastAsia="en-GB"/>
        </w:rPr>
        <w:tab/>
      </w:r>
      <w:r w:rsidRPr="003A389F">
        <w:rPr>
          <w:rFonts w:eastAsia="SimSun"/>
          <w:noProof/>
        </w:rPr>
        <w:t>N4 Node Level Procedures</w:t>
      </w:r>
      <w:r>
        <w:rPr>
          <w:noProof/>
        </w:rPr>
        <w:tab/>
      </w:r>
      <w:r>
        <w:rPr>
          <w:noProof/>
        </w:rPr>
        <w:fldChar w:fldCharType="begin" w:fldLock="1"/>
      </w:r>
      <w:r>
        <w:rPr>
          <w:noProof/>
        </w:rPr>
        <w:instrText xml:space="preserve"> PAGEREF _Toc106193444 \h </w:instrText>
      </w:r>
      <w:r>
        <w:rPr>
          <w:noProof/>
        </w:rPr>
      </w:r>
      <w:r>
        <w:rPr>
          <w:noProof/>
        </w:rPr>
        <w:fldChar w:fldCharType="separate"/>
      </w:r>
      <w:r>
        <w:rPr>
          <w:noProof/>
        </w:rPr>
        <w:t>180</w:t>
      </w:r>
      <w:r>
        <w:rPr>
          <w:noProof/>
        </w:rPr>
        <w:fldChar w:fldCharType="end"/>
      </w:r>
    </w:p>
    <w:p w14:paraId="1E917A0C" w14:textId="4251A9FB"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4.4.3.1</w:t>
      </w:r>
      <w:r>
        <w:rPr>
          <w:rFonts w:asciiTheme="minorHAnsi" w:eastAsiaTheme="minorEastAsia" w:hAnsiTheme="minorHAnsi" w:cstheme="minorBidi"/>
          <w:noProof/>
          <w:sz w:val="22"/>
          <w:szCs w:val="22"/>
          <w:lang w:eastAsia="en-GB"/>
        </w:rPr>
        <w:tab/>
      </w:r>
      <w:r w:rsidRPr="003A389F">
        <w:rPr>
          <w:rFonts w:eastAsia="SimSun"/>
          <w:noProof/>
        </w:rPr>
        <w:t>N4 Association Setup Procedure</w:t>
      </w:r>
      <w:r>
        <w:rPr>
          <w:noProof/>
        </w:rPr>
        <w:tab/>
      </w:r>
      <w:r>
        <w:rPr>
          <w:noProof/>
        </w:rPr>
        <w:fldChar w:fldCharType="begin" w:fldLock="1"/>
      </w:r>
      <w:r>
        <w:rPr>
          <w:noProof/>
        </w:rPr>
        <w:instrText xml:space="preserve"> PAGEREF _Toc106193445 \h </w:instrText>
      </w:r>
      <w:r>
        <w:rPr>
          <w:noProof/>
        </w:rPr>
      </w:r>
      <w:r>
        <w:rPr>
          <w:noProof/>
        </w:rPr>
        <w:fldChar w:fldCharType="separate"/>
      </w:r>
      <w:r>
        <w:rPr>
          <w:noProof/>
        </w:rPr>
        <w:t>180</w:t>
      </w:r>
      <w:r>
        <w:rPr>
          <w:noProof/>
        </w:rPr>
        <w:fldChar w:fldCharType="end"/>
      </w:r>
    </w:p>
    <w:p w14:paraId="4E03F37A" w14:textId="2A890607"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4.4.3.2</w:t>
      </w:r>
      <w:r>
        <w:rPr>
          <w:rFonts w:asciiTheme="minorHAnsi" w:eastAsiaTheme="minorEastAsia" w:hAnsiTheme="minorHAnsi" w:cstheme="minorBidi"/>
          <w:noProof/>
          <w:sz w:val="22"/>
          <w:szCs w:val="22"/>
          <w:lang w:eastAsia="en-GB"/>
        </w:rPr>
        <w:tab/>
      </w:r>
      <w:r w:rsidRPr="003A389F">
        <w:rPr>
          <w:rFonts w:eastAsia="SimSun"/>
          <w:noProof/>
          <w:lang w:eastAsia="ja-JP"/>
        </w:rPr>
        <w:t>N4 Association Update Procedure</w:t>
      </w:r>
      <w:r>
        <w:rPr>
          <w:noProof/>
        </w:rPr>
        <w:tab/>
      </w:r>
      <w:r>
        <w:rPr>
          <w:noProof/>
        </w:rPr>
        <w:fldChar w:fldCharType="begin" w:fldLock="1"/>
      </w:r>
      <w:r>
        <w:rPr>
          <w:noProof/>
        </w:rPr>
        <w:instrText xml:space="preserve"> PAGEREF _Toc106193446 \h </w:instrText>
      </w:r>
      <w:r>
        <w:rPr>
          <w:noProof/>
        </w:rPr>
      </w:r>
      <w:r>
        <w:rPr>
          <w:noProof/>
        </w:rPr>
        <w:fldChar w:fldCharType="separate"/>
      </w:r>
      <w:r>
        <w:rPr>
          <w:noProof/>
        </w:rPr>
        <w:t>181</w:t>
      </w:r>
      <w:r>
        <w:rPr>
          <w:noProof/>
        </w:rPr>
        <w:fldChar w:fldCharType="end"/>
      </w:r>
    </w:p>
    <w:p w14:paraId="08A0765A" w14:textId="26A8E0DA"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4.4.3.3</w:t>
      </w:r>
      <w:r>
        <w:rPr>
          <w:rFonts w:asciiTheme="minorHAnsi" w:eastAsiaTheme="minorEastAsia" w:hAnsiTheme="minorHAnsi" w:cstheme="minorBidi"/>
          <w:noProof/>
          <w:sz w:val="22"/>
          <w:szCs w:val="22"/>
          <w:lang w:eastAsia="en-GB"/>
        </w:rPr>
        <w:tab/>
      </w:r>
      <w:r w:rsidRPr="003A389F">
        <w:rPr>
          <w:rFonts w:eastAsia="SimSun"/>
          <w:noProof/>
          <w:lang w:eastAsia="ja-JP"/>
        </w:rPr>
        <w:t>N4 Association Release Procedure</w:t>
      </w:r>
      <w:r>
        <w:rPr>
          <w:noProof/>
        </w:rPr>
        <w:tab/>
      </w:r>
      <w:r>
        <w:rPr>
          <w:noProof/>
        </w:rPr>
        <w:fldChar w:fldCharType="begin" w:fldLock="1"/>
      </w:r>
      <w:r>
        <w:rPr>
          <w:noProof/>
        </w:rPr>
        <w:instrText xml:space="preserve"> PAGEREF _Toc106193447 \h </w:instrText>
      </w:r>
      <w:r>
        <w:rPr>
          <w:noProof/>
        </w:rPr>
      </w:r>
      <w:r>
        <w:rPr>
          <w:noProof/>
        </w:rPr>
        <w:fldChar w:fldCharType="separate"/>
      </w:r>
      <w:r>
        <w:rPr>
          <w:noProof/>
        </w:rPr>
        <w:t>181</w:t>
      </w:r>
      <w:r>
        <w:rPr>
          <w:noProof/>
        </w:rPr>
        <w:fldChar w:fldCharType="end"/>
      </w:r>
    </w:p>
    <w:p w14:paraId="0EE904CF" w14:textId="2EE7C609"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4.4.3.4</w:t>
      </w:r>
      <w:r>
        <w:rPr>
          <w:rFonts w:asciiTheme="minorHAnsi" w:eastAsiaTheme="minorEastAsia" w:hAnsiTheme="minorHAnsi" w:cstheme="minorBidi"/>
          <w:noProof/>
          <w:sz w:val="22"/>
          <w:szCs w:val="22"/>
          <w:lang w:eastAsia="en-GB"/>
        </w:rPr>
        <w:tab/>
      </w:r>
      <w:r w:rsidRPr="003A389F">
        <w:rPr>
          <w:rFonts w:eastAsia="SimSun"/>
          <w:noProof/>
        </w:rPr>
        <w:t>N4 Report Procedure</w:t>
      </w:r>
      <w:r>
        <w:rPr>
          <w:noProof/>
        </w:rPr>
        <w:tab/>
      </w:r>
      <w:r>
        <w:rPr>
          <w:noProof/>
        </w:rPr>
        <w:fldChar w:fldCharType="begin" w:fldLock="1"/>
      </w:r>
      <w:r>
        <w:rPr>
          <w:noProof/>
        </w:rPr>
        <w:instrText xml:space="preserve"> PAGEREF _Toc106193448 \h </w:instrText>
      </w:r>
      <w:r>
        <w:rPr>
          <w:noProof/>
        </w:rPr>
      </w:r>
      <w:r>
        <w:rPr>
          <w:noProof/>
        </w:rPr>
        <w:fldChar w:fldCharType="separate"/>
      </w:r>
      <w:r>
        <w:rPr>
          <w:noProof/>
        </w:rPr>
        <w:t>182</w:t>
      </w:r>
      <w:r>
        <w:rPr>
          <w:noProof/>
        </w:rPr>
        <w:fldChar w:fldCharType="end"/>
      </w:r>
    </w:p>
    <w:p w14:paraId="1C6A2FD3" w14:textId="2403FB5C"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4.4.3.5</w:t>
      </w:r>
      <w:r>
        <w:rPr>
          <w:rFonts w:asciiTheme="minorHAnsi" w:eastAsiaTheme="minorEastAsia" w:hAnsiTheme="minorHAnsi" w:cstheme="minorBidi"/>
          <w:noProof/>
          <w:sz w:val="22"/>
          <w:szCs w:val="22"/>
          <w:lang w:eastAsia="en-GB"/>
        </w:rPr>
        <w:tab/>
      </w:r>
      <w:r w:rsidRPr="003A389F">
        <w:rPr>
          <w:rFonts w:eastAsia="SimSun"/>
          <w:noProof/>
        </w:rPr>
        <w:t>N4 PFD management Procedure</w:t>
      </w:r>
      <w:r>
        <w:rPr>
          <w:noProof/>
        </w:rPr>
        <w:tab/>
      </w:r>
      <w:r>
        <w:rPr>
          <w:noProof/>
        </w:rPr>
        <w:fldChar w:fldCharType="begin" w:fldLock="1"/>
      </w:r>
      <w:r>
        <w:rPr>
          <w:noProof/>
        </w:rPr>
        <w:instrText xml:space="preserve"> PAGEREF _Toc106193449 \h </w:instrText>
      </w:r>
      <w:r>
        <w:rPr>
          <w:noProof/>
        </w:rPr>
      </w:r>
      <w:r>
        <w:rPr>
          <w:noProof/>
        </w:rPr>
        <w:fldChar w:fldCharType="separate"/>
      </w:r>
      <w:r>
        <w:rPr>
          <w:noProof/>
        </w:rPr>
        <w:t>182</w:t>
      </w:r>
      <w:r>
        <w:rPr>
          <w:noProof/>
        </w:rPr>
        <w:fldChar w:fldCharType="end"/>
      </w:r>
    </w:p>
    <w:p w14:paraId="30B97517" w14:textId="66CBCEEB" w:rsidR="00550F40" w:rsidRDefault="00550F40">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_Toc106193450 \h </w:instrText>
      </w:r>
      <w:r>
        <w:rPr>
          <w:noProof/>
        </w:rPr>
      </w:r>
      <w:r>
        <w:rPr>
          <w:noProof/>
        </w:rPr>
        <w:fldChar w:fldCharType="separate"/>
      </w:r>
      <w:r>
        <w:rPr>
          <w:noProof/>
        </w:rPr>
        <w:t>183</w:t>
      </w:r>
      <w:r>
        <w:rPr>
          <w:noProof/>
        </w:rPr>
        <w:fldChar w:fldCharType="end"/>
      </w:r>
    </w:p>
    <w:p w14:paraId="55CDB91D" w14:textId="10F37D82" w:rsidR="00550F40" w:rsidRDefault="00550F4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_Toc106193451 \h </w:instrText>
      </w:r>
      <w:r>
        <w:rPr>
          <w:noProof/>
        </w:rPr>
      </w:r>
      <w:r>
        <w:rPr>
          <w:noProof/>
        </w:rPr>
        <w:fldChar w:fldCharType="separate"/>
      </w:r>
      <w:r>
        <w:rPr>
          <w:noProof/>
        </w:rPr>
        <w:t>184</w:t>
      </w:r>
      <w:r>
        <w:rPr>
          <w:noProof/>
        </w:rPr>
        <w:fldChar w:fldCharType="end"/>
      </w:r>
    </w:p>
    <w:p w14:paraId="50436B7F" w14:textId="563B026E" w:rsidR="00550F40" w:rsidRDefault="00550F40">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_Toc106193452 \h </w:instrText>
      </w:r>
      <w:r>
        <w:rPr>
          <w:noProof/>
        </w:rPr>
      </w:r>
      <w:r>
        <w:rPr>
          <w:noProof/>
        </w:rPr>
        <w:fldChar w:fldCharType="separate"/>
      </w:r>
      <w:r>
        <w:rPr>
          <w:noProof/>
        </w:rPr>
        <w:t>184</w:t>
      </w:r>
      <w:r>
        <w:rPr>
          <w:noProof/>
        </w:rPr>
        <w:fldChar w:fldCharType="end"/>
      </w:r>
    </w:p>
    <w:p w14:paraId="457FB86F" w14:textId="27E17C57" w:rsidR="00550F40" w:rsidRDefault="00550F40">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_Toc106193453 \h </w:instrText>
      </w:r>
      <w:r>
        <w:rPr>
          <w:noProof/>
        </w:rPr>
      </w:r>
      <w:r>
        <w:rPr>
          <w:noProof/>
        </w:rPr>
        <w:fldChar w:fldCharType="separate"/>
      </w:r>
      <w:r>
        <w:rPr>
          <w:noProof/>
        </w:rPr>
        <w:t>185</w:t>
      </w:r>
      <w:r>
        <w:rPr>
          <w:noProof/>
        </w:rPr>
        <w:fldChar w:fldCharType="end"/>
      </w:r>
    </w:p>
    <w:p w14:paraId="4FD3573C" w14:textId="0829F2D3" w:rsidR="00550F40" w:rsidRDefault="00550F40">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_Toc106193454 \h </w:instrText>
      </w:r>
      <w:r>
        <w:rPr>
          <w:noProof/>
        </w:rPr>
      </w:r>
      <w:r>
        <w:rPr>
          <w:noProof/>
        </w:rPr>
        <w:fldChar w:fldCharType="separate"/>
      </w:r>
      <w:r>
        <w:rPr>
          <w:noProof/>
        </w:rPr>
        <w:t>185</w:t>
      </w:r>
      <w:r>
        <w:rPr>
          <w:noProof/>
        </w:rPr>
        <w:fldChar w:fldCharType="end"/>
      </w:r>
    </w:p>
    <w:p w14:paraId="79C67BA0" w14:textId="57374C00" w:rsidR="00550F40" w:rsidRDefault="00550F40">
      <w:pPr>
        <w:pStyle w:val="TOC2"/>
        <w:rPr>
          <w:rFonts w:asciiTheme="minorHAnsi" w:eastAsiaTheme="minorEastAsia" w:hAnsiTheme="minorHAnsi" w:cstheme="minorBidi"/>
          <w:noProof/>
          <w:sz w:val="22"/>
          <w:szCs w:val="22"/>
          <w:lang w:eastAsia="en-GB"/>
        </w:rPr>
      </w:pPr>
      <w:r>
        <w:rPr>
          <w:noProof/>
        </w:rPr>
        <w:lastRenderedPageBreak/>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_Toc106193455 \h </w:instrText>
      </w:r>
      <w:r>
        <w:rPr>
          <w:noProof/>
        </w:rPr>
      </w:r>
      <w:r>
        <w:rPr>
          <w:noProof/>
        </w:rPr>
        <w:fldChar w:fldCharType="separate"/>
      </w:r>
      <w:r>
        <w:rPr>
          <w:noProof/>
        </w:rPr>
        <w:t>186</w:t>
      </w:r>
      <w:r>
        <w:rPr>
          <w:noProof/>
        </w:rPr>
        <w:fldChar w:fldCharType="end"/>
      </w:r>
    </w:p>
    <w:p w14:paraId="4E81995E" w14:textId="3D54BFC9" w:rsidR="00550F40" w:rsidRDefault="00550F40">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_Toc106193456 \h </w:instrText>
      </w:r>
      <w:r>
        <w:rPr>
          <w:noProof/>
        </w:rPr>
      </w:r>
      <w:r>
        <w:rPr>
          <w:noProof/>
        </w:rPr>
        <w:fldChar w:fldCharType="separate"/>
      </w:r>
      <w:r>
        <w:rPr>
          <w:noProof/>
        </w:rPr>
        <w:t>186</w:t>
      </w:r>
      <w:r>
        <w:rPr>
          <w:noProof/>
        </w:rPr>
        <w:fldChar w:fldCharType="end"/>
      </w:r>
    </w:p>
    <w:p w14:paraId="5CE588E2" w14:textId="5F1F84F8" w:rsidR="00550F40" w:rsidRDefault="00550F40">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_Toc106193457 \h </w:instrText>
      </w:r>
      <w:r>
        <w:rPr>
          <w:noProof/>
        </w:rPr>
      </w:r>
      <w:r>
        <w:rPr>
          <w:noProof/>
        </w:rPr>
        <w:fldChar w:fldCharType="separate"/>
      </w:r>
      <w:r>
        <w:rPr>
          <w:noProof/>
        </w:rPr>
        <w:t>186</w:t>
      </w:r>
      <w:r>
        <w:rPr>
          <w:noProof/>
        </w:rPr>
        <w:fldChar w:fldCharType="end"/>
      </w:r>
    </w:p>
    <w:p w14:paraId="6CC128DB" w14:textId="548A7ACB" w:rsidR="00550F40" w:rsidRDefault="00550F40">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_Toc106193458 \h </w:instrText>
      </w:r>
      <w:r>
        <w:rPr>
          <w:noProof/>
        </w:rPr>
      </w:r>
      <w:r>
        <w:rPr>
          <w:noProof/>
        </w:rPr>
        <w:fldChar w:fldCharType="separate"/>
      </w:r>
      <w:r>
        <w:rPr>
          <w:noProof/>
        </w:rPr>
        <w:t>186</w:t>
      </w:r>
      <w:r>
        <w:rPr>
          <w:noProof/>
        </w:rPr>
        <w:fldChar w:fldCharType="end"/>
      </w:r>
    </w:p>
    <w:p w14:paraId="494942D5" w14:textId="45E043F1" w:rsidR="00550F40" w:rsidRDefault="00550F40">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_Toc106193459 \h </w:instrText>
      </w:r>
      <w:r>
        <w:rPr>
          <w:noProof/>
        </w:rPr>
      </w:r>
      <w:r>
        <w:rPr>
          <w:noProof/>
        </w:rPr>
        <w:fldChar w:fldCharType="separate"/>
      </w:r>
      <w:r>
        <w:rPr>
          <w:noProof/>
        </w:rPr>
        <w:t>186</w:t>
      </w:r>
      <w:r>
        <w:rPr>
          <w:noProof/>
        </w:rPr>
        <w:fldChar w:fldCharType="end"/>
      </w:r>
    </w:p>
    <w:p w14:paraId="1A95C72A" w14:textId="57F73DBD" w:rsidR="00550F40" w:rsidRDefault="00550F40">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_Toc106193460 \h </w:instrText>
      </w:r>
      <w:r>
        <w:rPr>
          <w:noProof/>
        </w:rPr>
      </w:r>
      <w:r>
        <w:rPr>
          <w:noProof/>
        </w:rPr>
        <w:fldChar w:fldCharType="separate"/>
      </w:r>
      <w:r>
        <w:rPr>
          <w:noProof/>
        </w:rPr>
        <w:t>186</w:t>
      </w:r>
      <w:r>
        <w:rPr>
          <w:noProof/>
        </w:rPr>
        <w:fldChar w:fldCharType="end"/>
      </w:r>
    </w:p>
    <w:p w14:paraId="7F064B4E" w14:textId="3967FB22" w:rsidR="00550F40" w:rsidRDefault="00550F40">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_Toc106193461 \h </w:instrText>
      </w:r>
      <w:r>
        <w:rPr>
          <w:noProof/>
        </w:rPr>
      </w:r>
      <w:r>
        <w:rPr>
          <w:noProof/>
        </w:rPr>
        <w:fldChar w:fldCharType="separate"/>
      </w:r>
      <w:r>
        <w:rPr>
          <w:noProof/>
        </w:rPr>
        <w:t>188</w:t>
      </w:r>
      <w:r>
        <w:rPr>
          <w:noProof/>
        </w:rPr>
        <w:fldChar w:fldCharType="end"/>
      </w:r>
    </w:p>
    <w:p w14:paraId="2F83E041" w14:textId="6E2B1C09" w:rsidR="00550F40" w:rsidRDefault="00550F40">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_Toc106193462 \h </w:instrText>
      </w:r>
      <w:r>
        <w:rPr>
          <w:noProof/>
        </w:rPr>
      </w:r>
      <w:r>
        <w:rPr>
          <w:noProof/>
        </w:rPr>
        <w:fldChar w:fldCharType="separate"/>
      </w:r>
      <w:r>
        <w:rPr>
          <w:noProof/>
        </w:rPr>
        <w:t>188</w:t>
      </w:r>
      <w:r>
        <w:rPr>
          <w:noProof/>
        </w:rPr>
        <w:fldChar w:fldCharType="end"/>
      </w:r>
    </w:p>
    <w:p w14:paraId="713EED42" w14:textId="17CD6637" w:rsidR="00550F40" w:rsidRDefault="00550F40">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UE Triggered Connection Resume in RRC Inactive procedure</w:t>
      </w:r>
      <w:r>
        <w:rPr>
          <w:noProof/>
        </w:rPr>
        <w:tab/>
      </w:r>
      <w:r>
        <w:rPr>
          <w:noProof/>
        </w:rPr>
        <w:fldChar w:fldCharType="begin" w:fldLock="1"/>
      </w:r>
      <w:r>
        <w:rPr>
          <w:noProof/>
        </w:rPr>
        <w:instrText xml:space="preserve"> PAGEREF _Toc106193463 \h </w:instrText>
      </w:r>
      <w:r>
        <w:rPr>
          <w:noProof/>
        </w:rPr>
      </w:r>
      <w:r>
        <w:rPr>
          <w:noProof/>
        </w:rPr>
        <w:fldChar w:fldCharType="separate"/>
      </w:r>
      <w:r>
        <w:rPr>
          <w:noProof/>
        </w:rPr>
        <w:t>188</w:t>
      </w:r>
      <w:r>
        <w:rPr>
          <w:noProof/>
        </w:rPr>
        <w:fldChar w:fldCharType="end"/>
      </w:r>
    </w:p>
    <w:p w14:paraId="16210067" w14:textId="1AA46E10" w:rsidR="00550F40" w:rsidRDefault="00550F40">
      <w:pPr>
        <w:pStyle w:val="TOC4"/>
        <w:rPr>
          <w:rFonts w:asciiTheme="minorHAnsi" w:eastAsiaTheme="minorEastAsia" w:hAnsiTheme="minorHAnsi" w:cstheme="minorBidi"/>
          <w:noProof/>
          <w:sz w:val="22"/>
          <w:szCs w:val="22"/>
          <w:lang w:eastAsia="en-GB"/>
        </w:rPr>
      </w:pPr>
      <w:r>
        <w:rPr>
          <w:noProof/>
        </w:rPr>
        <w:t>4.8.2.2a</w:t>
      </w:r>
      <w:r>
        <w:rPr>
          <w:rFonts w:asciiTheme="minorHAnsi" w:eastAsiaTheme="minorEastAsia" w:hAnsiTheme="minorHAnsi" w:cstheme="minorBidi"/>
          <w:noProof/>
          <w:sz w:val="22"/>
          <w:szCs w:val="22"/>
          <w:lang w:eastAsia="en-GB"/>
        </w:rPr>
        <w:tab/>
      </w:r>
      <w:r>
        <w:rPr>
          <w:noProof/>
        </w:rPr>
        <w:t>Network Triggered Connection Resume in RRC Inactive procedure</w:t>
      </w:r>
      <w:r>
        <w:rPr>
          <w:noProof/>
        </w:rPr>
        <w:tab/>
      </w:r>
      <w:r>
        <w:rPr>
          <w:noProof/>
        </w:rPr>
        <w:fldChar w:fldCharType="begin" w:fldLock="1"/>
      </w:r>
      <w:r>
        <w:rPr>
          <w:noProof/>
        </w:rPr>
        <w:instrText xml:space="preserve"> PAGEREF _Toc106193464 \h </w:instrText>
      </w:r>
      <w:r>
        <w:rPr>
          <w:noProof/>
        </w:rPr>
      </w:r>
      <w:r>
        <w:rPr>
          <w:noProof/>
        </w:rPr>
        <w:fldChar w:fldCharType="separate"/>
      </w:r>
      <w:r>
        <w:rPr>
          <w:noProof/>
        </w:rPr>
        <w:t>189</w:t>
      </w:r>
      <w:r>
        <w:rPr>
          <w:noProof/>
        </w:rPr>
        <w:fldChar w:fldCharType="end"/>
      </w:r>
    </w:p>
    <w:p w14:paraId="0B1939FA" w14:textId="47448F62" w:rsidR="00550F40" w:rsidRDefault="00550F40">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_Toc106193465 \h </w:instrText>
      </w:r>
      <w:r>
        <w:rPr>
          <w:noProof/>
        </w:rPr>
      </w:r>
      <w:r>
        <w:rPr>
          <w:noProof/>
        </w:rPr>
        <w:fldChar w:fldCharType="separate"/>
      </w:r>
      <w:r>
        <w:rPr>
          <w:noProof/>
        </w:rPr>
        <w:t>189</w:t>
      </w:r>
      <w:r>
        <w:rPr>
          <w:noProof/>
        </w:rPr>
        <w:fldChar w:fldCharType="end"/>
      </w:r>
    </w:p>
    <w:p w14:paraId="61D1D507" w14:textId="356A6E95" w:rsidR="00550F40" w:rsidRDefault="00550F40">
      <w:pPr>
        <w:pStyle w:val="TOC4"/>
        <w:rPr>
          <w:rFonts w:asciiTheme="minorHAnsi" w:eastAsiaTheme="minorEastAsia" w:hAnsiTheme="minorHAnsi" w:cstheme="minorBidi"/>
          <w:noProof/>
          <w:sz w:val="22"/>
          <w:szCs w:val="22"/>
          <w:lang w:eastAsia="en-GB"/>
        </w:rPr>
      </w:pPr>
      <w:r>
        <w:rPr>
          <w:noProof/>
        </w:rPr>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_Toc106193466 \h </w:instrText>
      </w:r>
      <w:r>
        <w:rPr>
          <w:noProof/>
        </w:rPr>
      </w:r>
      <w:r>
        <w:rPr>
          <w:noProof/>
        </w:rPr>
        <w:fldChar w:fldCharType="separate"/>
      </w:r>
      <w:r>
        <w:rPr>
          <w:noProof/>
        </w:rPr>
        <w:t>191</w:t>
      </w:r>
      <w:r>
        <w:rPr>
          <w:noProof/>
        </w:rPr>
        <w:fldChar w:fldCharType="end"/>
      </w:r>
    </w:p>
    <w:p w14:paraId="49E66A00" w14:textId="4D718579" w:rsidR="00550F40" w:rsidRDefault="00550F40">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_Toc106193467 \h </w:instrText>
      </w:r>
      <w:r>
        <w:rPr>
          <w:noProof/>
        </w:rPr>
      </w:r>
      <w:r>
        <w:rPr>
          <w:noProof/>
        </w:rPr>
        <w:fldChar w:fldCharType="separate"/>
      </w:r>
      <w:r>
        <w:rPr>
          <w:noProof/>
        </w:rPr>
        <w:t>193</w:t>
      </w:r>
      <w:r>
        <w:rPr>
          <w:noProof/>
        </w:rPr>
        <w:fldChar w:fldCharType="end"/>
      </w:r>
    </w:p>
    <w:p w14:paraId="277D5087" w14:textId="4FF3BE5F" w:rsidR="00550F40" w:rsidRDefault="00550F40">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_Toc106193468 \h </w:instrText>
      </w:r>
      <w:r>
        <w:rPr>
          <w:noProof/>
        </w:rPr>
      </w:r>
      <w:r>
        <w:rPr>
          <w:noProof/>
        </w:rPr>
        <w:fldChar w:fldCharType="separate"/>
      </w:r>
      <w:r>
        <w:rPr>
          <w:noProof/>
        </w:rPr>
        <w:t>194</w:t>
      </w:r>
      <w:r>
        <w:rPr>
          <w:noProof/>
        </w:rPr>
        <w:fldChar w:fldCharType="end"/>
      </w:r>
    </w:p>
    <w:p w14:paraId="0D870C4F" w14:textId="1CFF5B23" w:rsidR="00550F40" w:rsidRDefault="00550F40">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_Toc106193469 \h </w:instrText>
      </w:r>
      <w:r>
        <w:rPr>
          <w:noProof/>
        </w:rPr>
      </w:r>
      <w:r>
        <w:rPr>
          <w:noProof/>
        </w:rPr>
        <w:fldChar w:fldCharType="separate"/>
      </w:r>
      <w:r>
        <w:rPr>
          <w:noProof/>
        </w:rPr>
        <w:t>194</w:t>
      </w:r>
      <w:r>
        <w:rPr>
          <w:noProof/>
        </w:rPr>
        <w:fldChar w:fldCharType="end"/>
      </w:r>
    </w:p>
    <w:p w14:paraId="10EFEE32" w14:textId="1B437629" w:rsidR="00550F40" w:rsidRDefault="00550F40">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_Toc106193470 \h </w:instrText>
      </w:r>
      <w:r>
        <w:rPr>
          <w:noProof/>
        </w:rPr>
      </w:r>
      <w:r>
        <w:rPr>
          <w:noProof/>
        </w:rPr>
        <w:fldChar w:fldCharType="separate"/>
      </w:r>
      <w:r>
        <w:rPr>
          <w:noProof/>
        </w:rPr>
        <w:t>194</w:t>
      </w:r>
      <w:r>
        <w:rPr>
          <w:noProof/>
        </w:rPr>
        <w:fldChar w:fldCharType="end"/>
      </w:r>
    </w:p>
    <w:p w14:paraId="5F91B02E" w14:textId="4D6F8B7C" w:rsidR="00550F40" w:rsidRDefault="00550F40">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_Toc106193471 \h </w:instrText>
      </w:r>
      <w:r>
        <w:rPr>
          <w:noProof/>
        </w:rPr>
      </w:r>
      <w:r>
        <w:rPr>
          <w:noProof/>
        </w:rPr>
        <w:fldChar w:fldCharType="separate"/>
      </w:r>
      <w:r>
        <w:rPr>
          <w:noProof/>
        </w:rPr>
        <w:t>194</w:t>
      </w:r>
      <w:r>
        <w:rPr>
          <w:noProof/>
        </w:rPr>
        <w:fldChar w:fldCharType="end"/>
      </w:r>
    </w:p>
    <w:p w14:paraId="7320C181" w14:textId="570330EB" w:rsidR="00550F40" w:rsidRDefault="00550F40">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_Toc106193472 \h </w:instrText>
      </w:r>
      <w:r>
        <w:rPr>
          <w:noProof/>
        </w:rPr>
      </w:r>
      <w:r>
        <w:rPr>
          <w:noProof/>
        </w:rPr>
        <w:fldChar w:fldCharType="separate"/>
      </w:r>
      <w:r>
        <w:rPr>
          <w:noProof/>
        </w:rPr>
        <w:t>194</w:t>
      </w:r>
      <w:r>
        <w:rPr>
          <w:noProof/>
        </w:rPr>
        <w:fldChar w:fldCharType="end"/>
      </w:r>
    </w:p>
    <w:p w14:paraId="4AAC682D" w14:textId="0E46882E" w:rsidR="00550F40" w:rsidRDefault="00550F40">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_Toc106193473 \h </w:instrText>
      </w:r>
      <w:r>
        <w:rPr>
          <w:noProof/>
        </w:rPr>
      </w:r>
      <w:r>
        <w:rPr>
          <w:noProof/>
        </w:rPr>
        <w:fldChar w:fldCharType="separate"/>
      </w:r>
      <w:r>
        <w:rPr>
          <w:noProof/>
        </w:rPr>
        <w:t>195</w:t>
      </w:r>
      <w:r>
        <w:rPr>
          <w:noProof/>
        </w:rPr>
        <w:fldChar w:fldCharType="end"/>
      </w:r>
    </w:p>
    <w:p w14:paraId="532558FE" w14:textId="7EF11F0C" w:rsidR="00550F40" w:rsidRDefault="00550F40">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_Toc106193474 \h </w:instrText>
      </w:r>
      <w:r>
        <w:rPr>
          <w:noProof/>
        </w:rPr>
      </w:r>
      <w:r>
        <w:rPr>
          <w:noProof/>
        </w:rPr>
        <w:fldChar w:fldCharType="separate"/>
      </w:r>
      <w:r>
        <w:rPr>
          <w:noProof/>
        </w:rPr>
        <w:t>198</w:t>
      </w:r>
      <w:r>
        <w:rPr>
          <w:noProof/>
        </w:rPr>
        <w:fldChar w:fldCharType="end"/>
      </w:r>
    </w:p>
    <w:p w14:paraId="5AD3EF86" w14:textId="6909FE2C" w:rsidR="00550F40" w:rsidRDefault="00550F40">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_Toc106193475 \h </w:instrText>
      </w:r>
      <w:r>
        <w:rPr>
          <w:noProof/>
        </w:rPr>
      </w:r>
      <w:r>
        <w:rPr>
          <w:noProof/>
        </w:rPr>
        <w:fldChar w:fldCharType="separate"/>
      </w:r>
      <w:r>
        <w:rPr>
          <w:noProof/>
        </w:rPr>
        <w:t>200</w:t>
      </w:r>
      <w:r>
        <w:rPr>
          <w:noProof/>
        </w:rPr>
        <w:fldChar w:fldCharType="end"/>
      </w:r>
    </w:p>
    <w:p w14:paraId="0F98CD10" w14:textId="6290B8B7" w:rsidR="00550F40" w:rsidRDefault="00550F40">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_Toc106193476 \h </w:instrText>
      </w:r>
      <w:r>
        <w:rPr>
          <w:noProof/>
        </w:rPr>
      </w:r>
      <w:r>
        <w:rPr>
          <w:noProof/>
        </w:rPr>
        <w:fldChar w:fldCharType="separate"/>
      </w:r>
      <w:r>
        <w:rPr>
          <w:noProof/>
        </w:rPr>
        <w:t>201</w:t>
      </w:r>
      <w:r>
        <w:rPr>
          <w:noProof/>
        </w:rPr>
        <w:fldChar w:fldCharType="end"/>
      </w:r>
    </w:p>
    <w:p w14:paraId="73FF8912" w14:textId="0A0EF900" w:rsidR="00550F40" w:rsidRDefault="00550F40">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_Toc106193477 \h </w:instrText>
      </w:r>
      <w:r>
        <w:rPr>
          <w:noProof/>
        </w:rPr>
      </w:r>
      <w:r>
        <w:rPr>
          <w:noProof/>
        </w:rPr>
        <w:fldChar w:fldCharType="separate"/>
      </w:r>
      <w:r>
        <w:rPr>
          <w:noProof/>
        </w:rPr>
        <w:t>201</w:t>
      </w:r>
      <w:r>
        <w:rPr>
          <w:noProof/>
        </w:rPr>
        <w:fldChar w:fldCharType="end"/>
      </w:r>
    </w:p>
    <w:p w14:paraId="2D3A6277" w14:textId="3B5CE472" w:rsidR="00550F40" w:rsidRDefault="00550F40">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_Toc106193478 \h </w:instrText>
      </w:r>
      <w:r>
        <w:rPr>
          <w:noProof/>
        </w:rPr>
      </w:r>
      <w:r>
        <w:rPr>
          <w:noProof/>
        </w:rPr>
        <w:fldChar w:fldCharType="separate"/>
      </w:r>
      <w:r>
        <w:rPr>
          <w:noProof/>
        </w:rPr>
        <w:t>203</w:t>
      </w:r>
      <w:r>
        <w:rPr>
          <w:noProof/>
        </w:rPr>
        <w:fldChar w:fldCharType="end"/>
      </w:r>
    </w:p>
    <w:p w14:paraId="33E02A80" w14:textId="3F528EB6" w:rsidR="00550F40" w:rsidRDefault="00550F40">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_Toc106193479 \h </w:instrText>
      </w:r>
      <w:r>
        <w:rPr>
          <w:noProof/>
        </w:rPr>
      </w:r>
      <w:r>
        <w:rPr>
          <w:noProof/>
        </w:rPr>
        <w:fldChar w:fldCharType="separate"/>
      </w:r>
      <w:r>
        <w:rPr>
          <w:noProof/>
        </w:rPr>
        <w:t>210</w:t>
      </w:r>
      <w:r>
        <w:rPr>
          <w:noProof/>
        </w:rPr>
        <w:fldChar w:fldCharType="end"/>
      </w:r>
    </w:p>
    <w:p w14:paraId="39CB3DFA" w14:textId="0A74C7B4" w:rsidR="00550F40" w:rsidRDefault="00550F40">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_Toc106193480 \h </w:instrText>
      </w:r>
      <w:r>
        <w:rPr>
          <w:noProof/>
        </w:rPr>
      </w:r>
      <w:r>
        <w:rPr>
          <w:noProof/>
        </w:rPr>
        <w:fldChar w:fldCharType="separate"/>
      </w:r>
      <w:r>
        <w:rPr>
          <w:noProof/>
        </w:rPr>
        <w:t>214</w:t>
      </w:r>
      <w:r>
        <w:rPr>
          <w:noProof/>
        </w:rPr>
        <w:fldChar w:fldCharType="end"/>
      </w:r>
    </w:p>
    <w:p w14:paraId="4515729E" w14:textId="25A0D164" w:rsidR="00550F40" w:rsidRDefault="00550F40">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3A389F">
        <w:rPr>
          <w:rFonts w:eastAsia="SimSun"/>
          <w:noProof/>
          <w:lang w:eastAsia="zh-CN"/>
        </w:rPr>
        <w:t>, Cancel</w:t>
      </w:r>
      <w:r>
        <w:rPr>
          <w:noProof/>
        </w:rPr>
        <w:tab/>
      </w:r>
      <w:r>
        <w:rPr>
          <w:noProof/>
        </w:rPr>
        <w:fldChar w:fldCharType="begin" w:fldLock="1"/>
      </w:r>
      <w:r>
        <w:rPr>
          <w:noProof/>
        </w:rPr>
        <w:instrText xml:space="preserve"> PAGEREF _Toc106193481 \h </w:instrText>
      </w:r>
      <w:r>
        <w:rPr>
          <w:noProof/>
        </w:rPr>
      </w:r>
      <w:r>
        <w:rPr>
          <w:noProof/>
        </w:rPr>
        <w:fldChar w:fldCharType="separate"/>
      </w:r>
      <w:r>
        <w:rPr>
          <w:noProof/>
        </w:rPr>
        <w:t>215</w:t>
      </w:r>
      <w:r>
        <w:rPr>
          <w:noProof/>
        </w:rPr>
        <w:fldChar w:fldCharType="end"/>
      </w:r>
    </w:p>
    <w:p w14:paraId="62DAE639" w14:textId="6D86C1AD" w:rsidR="00550F40" w:rsidRDefault="00550F40">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_Toc106193482 \h </w:instrText>
      </w:r>
      <w:r>
        <w:rPr>
          <w:noProof/>
        </w:rPr>
      </w:r>
      <w:r>
        <w:rPr>
          <w:noProof/>
        </w:rPr>
        <w:fldChar w:fldCharType="separate"/>
      </w:r>
      <w:r>
        <w:rPr>
          <w:noProof/>
        </w:rPr>
        <w:t>215</w:t>
      </w:r>
      <w:r>
        <w:rPr>
          <w:noProof/>
        </w:rPr>
        <w:fldChar w:fldCharType="end"/>
      </w:r>
    </w:p>
    <w:p w14:paraId="02BEF5D9" w14:textId="3ED1B222" w:rsidR="00550F40" w:rsidRDefault="00550F40">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_Toc106193483 \h </w:instrText>
      </w:r>
      <w:r>
        <w:rPr>
          <w:noProof/>
        </w:rPr>
      </w:r>
      <w:r>
        <w:rPr>
          <w:noProof/>
        </w:rPr>
        <w:fldChar w:fldCharType="separate"/>
      </w:r>
      <w:r>
        <w:rPr>
          <w:noProof/>
        </w:rPr>
        <w:t>215</w:t>
      </w:r>
      <w:r>
        <w:rPr>
          <w:noProof/>
        </w:rPr>
        <w:fldChar w:fldCharType="end"/>
      </w:r>
    </w:p>
    <w:p w14:paraId="72EA30D7" w14:textId="21CBF842" w:rsidR="00550F40" w:rsidRDefault="00550F40">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_Toc106193484 \h </w:instrText>
      </w:r>
      <w:r>
        <w:rPr>
          <w:noProof/>
        </w:rPr>
      </w:r>
      <w:r>
        <w:rPr>
          <w:noProof/>
        </w:rPr>
        <w:fldChar w:fldCharType="separate"/>
      </w:r>
      <w:r>
        <w:rPr>
          <w:noProof/>
        </w:rPr>
        <w:t>215</w:t>
      </w:r>
      <w:r>
        <w:rPr>
          <w:noProof/>
        </w:rPr>
        <w:fldChar w:fldCharType="end"/>
      </w:r>
    </w:p>
    <w:p w14:paraId="1D608BFD" w14:textId="13CCE173" w:rsidR="00550F40" w:rsidRDefault="00550F40">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_Toc106193485 \h </w:instrText>
      </w:r>
      <w:r>
        <w:rPr>
          <w:noProof/>
        </w:rPr>
      </w:r>
      <w:r>
        <w:rPr>
          <w:noProof/>
        </w:rPr>
        <w:fldChar w:fldCharType="separate"/>
      </w:r>
      <w:r>
        <w:rPr>
          <w:noProof/>
        </w:rPr>
        <w:t>216</w:t>
      </w:r>
      <w:r>
        <w:rPr>
          <w:noProof/>
        </w:rPr>
        <w:fldChar w:fldCharType="end"/>
      </w:r>
    </w:p>
    <w:p w14:paraId="1BE73843" w14:textId="19A4C448" w:rsidR="00550F40" w:rsidRDefault="00550F40">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_Toc106193486 \h </w:instrText>
      </w:r>
      <w:r>
        <w:rPr>
          <w:noProof/>
        </w:rPr>
      </w:r>
      <w:r>
        <w:rPr>
          <w:noProof/>
        </w:rPr>
        <w:fldChar w:fldCharType="separate"/>
      </w:r>
      <w:r>
        <w:rPr>
          <w:noProof/>
        </w:rPr>
        <w:t>217</w:t>
      </w:r>
      <w:r>
        <w:rPr>
          <w:noProof/>
        </w:rPr>
        <w:fldChar w:fldCharType="end"/>
      </w:r>
    </w:p>
    <w:p w14:paraId="10662388" w14:textId="743AFAE8" w:rsidR="00550F40" w:rsidRDefault="00550F40">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_Toc106193487 \h </w:instrText>
      </w:r>
      <w:r>
        <w:rPr>
          <w:noProof/>
        </w:rPr>
      </w:r>
      <w:r>
        <w:rPr>
          <w:noProof/>
        </w:rPr>
        <w:fldChar w:fldCharType="separate"/>
      </w:r>
      <w:r>
        <w:rPr>
          <w:noProof/>
        </w:rPr>
        <w:t>217</w:t>
      </w:r>
      <w:r>
        <w:rPr>
          <w:noProof/>
        </w:rPr>
        <w:fldChar w:fldCharType="end"/>
      </w:r>
    </w:p>
    <w:p w14:paraId="396DCCEF" w14:textId="7CCA49FA" w:rsidR="00550F40" w:rsidRDefault="00550F40">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_Toc106193488 \h </w:instrText>
      </w:r>
      <w:r>
        <w:rPr>
          <w:noProof/>
        </w:rPr>
      </w:r>
      <w:r>
        <w:rPr>
          <w:noProof/>
        </w:rPr>
        <w:fldChar w:fldCharType="separate"/>
      </w:r>
      <w:r>
        <w:rPr>
          <w:noProof/>
        </w:rPr>
        <w:t>218</w:t>
      </w:r>
      <w:r>
        <w:rPr>
          <w:noProof/>
        </w:rPr>
        <w:fldChar w:fldCharType="end"/>
      </w:r>
    </w:p>
    <w:p w14:paraId="445BACF7" w14:textId="290CAFE1" w:rsidR="00550F40" w:rsidRDefault="00550F40">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_Toc106193489 \h </w:instrText>
      </w:r>
      <w:r>
        <w:rPr>
          <w:noProof/>
        </w:rPr>
      </w:r>
      <w:r>
        <w:rPr>
          <w:noProof/>
        </w:rPr>
        <w:fldChar w:fldCharType="separate"/>
      </w:r>
      <w:r>
        <w:rPr>
          <w:noProof/>
        </w:rPr>
        <w:t>219</w:t>
      </w:r>
      <w:r>
        <w:rPr>
          <w:noProof/>
        </w:rPr>
        <w:fldChar w:fldCharType="end"/>
      </w:r>
    </w:p>
    <w:p w14:paraId="0C0745CB" w14:textId="54852195" w:rsidR="00550F40" w:rsidRDefault="00550F40">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_Toc106193490 \h </w:instrText>
      </w:r>
      <w:r>
        <w:rPr>
          <w:noProof/>
        </w:rPr>
      </w:r>
      <w:r>
        <w:rPr>
          <w:noProof/>
        </w:rPr>
        <w:fldChar w:fldCharType="separate"/>
      </w:r>
      <w:r>
        <w:rPr>
          <w:noProof/>
        </w:rPr>
        <w:t>219</w:t>
      </w:r>
      <w:r>
        <w:rPr>
          <w:noProof/>
        </w:rPr>
        <w:fldChar w:fldCharType="end"/>
      </w:r>
    </w:p>
    <w:p w14:paraId="0E0D29DB" w14:textId="14F39720" w:rsidR="00550F40" w:rsidRDefault="00550F40">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_Toc106193491 \h </w:instrText>
      </w:r>
      <w:r>
        <w:rPr>
          <w:noProof/>
        </w:rPr>
      </w:r>
      <w:r>
        <w:rPr>
          <w:noProof/>
        </w:rPr>
        <w:fldChar w:fldCharType="separate"/>
      </w:r>
      <w:r>
        <w:rPr>
          <w:noProof/>
        </w:rPr>
        <w:t>219</w:t>
      </w:r>
      <w:r>
        <w:rPr>
          <w:noProof/>
        </w:rPr>
        <w:fldChar w:fldCharType="end"/>
      </w:r>
    </w:p>
    <w:p w14:paraId="2A0B7760" w14:textId="12BE9DCD" w:rsidR="00550F40" w:rsidRDefault="00550F40">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_Toc106193492 \h </w:instrText>
      </w:r>
      <w:r>
        <w:rPr>
          <w:noProof/>
        </w:rPr>
      </w:r>
      <w:r>
        <w:rPr>
          <w:noProof/>
        </w:rPr>
        <w:fldChar w:fldCharType="separate"/>
      </w:r>
      <w:r>
        <w:rPr>
          <w:noProof/>
        </w:rPr>
        <w:t>220</w:t>
      </w:r>
      <w:r>
        <w:rPr>
          <w:noProof/>
        </w:rPr>
        <w:fldChar w:fldCharType="end"/>
      </w:r>
    </w:p>
    <w:p w14:paraId="14EF55ED" w14:textId="0E5D2606" w:rsidR="00550F40" w:rsidRDefault="00550F40">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_Toc106193493 \h </w:instrText>
      </w:r>
      <w:r>
        <w:rPr>
          <w:noProof/>
        </w:rPr>
      </w:r>
      <w:r>
        <w:rPr>
          <w:noProof/>
        </w:rPr>
        <w:fldChar w:fldCharType="separate"/>
      </w:r>
      <w:r>
        <w:rPr>
          <w:noProof/>
        </w:rPr>
        <w:t>220</w:t>
      </w:r>
      <w:r>
        <w:rPr>
          <w:noProof/>
        </w:rPr>
        <w:fldChar w:fldCharType="end"/>
      </w:r>
    </w:p>
    <w:p w14:paraId="3CC0137B" w14:textId="57D52775" w:rsidR="00550F40" w:rsidRDefault="00550F40">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_Toc106193494 \h </w:instrText>
      </w:r>
      <w:r>
        <w:rPr>
          <w:noProof/>
        </w:rPr>
      </w:r>
      <w:r>
        <w:rPr>
          <w:noProof/>
        </w:rPr>
        <w:fldChar w:fldCharType="separate"/>
      </w:r>
      <w:r>
        <w:rPr>
          <w:noProof/>
        </w:rPr>
        <w:t>220</w:t>
      </w:r>
      <w:r>
        <w:rPr>
          <w:noProof/>
        </w:rPr>
        <w:fldChar w:fldCharType="end"/>
      </w:r>
    </w:p>
    <w:p w14:paraId="2FB819DF" w14:textId="5E478847" w:rsidR="00550F40" w:rsidRDefault="00550F40">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_Toc106193495 \h </w:instrText>
      </w:r>
      <w:r>
        <w:rPr>
          <w:noProof/>
        </w:rPr>
      </w:r>
      <w:r>
        <w:rPr>
          <w:noProof/>
        </w:rPr>
        <w:fldChar w:fldCharType="separate"/>
      </w:r>
      <w:r>
        <w:rPr>
          <w:noProof/>
        </w:rPr>
        <w:t>222</w:t>
      </w:r>
      <w:r>
        <w:rPr>
          <w:noProof/>
        </w:rPr>
        <w:fldChar w:fldCharType="end"/>
      </w:r>
    </w:p>
    <w:p w14:paraId="44C53EBA" w14:textId="1A3B4CAC" w:rsidR="00550F40" w:rsidRDefault="00550F40">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_Toc106193496 \h </w:instrText>
      </w:r>
      <w:r>
        <w:rPr>
          <w:noProof/>
        </w:rPr>
      </w:r>
      <w:r>
        <w:rPr>
          <w:noProof/>
        </w:rPr>
        <w:fldChar w:fldCharType="separate"/>
      </w:r>
      <w:r>
        <w:rPr>
          <w:noProof/>
        </w:rPr>
        <w:t>222</w:t>
      </w:r>
      <w:r>
        <w:rPr>
          <w:noProof/>
        </w:rPr>
        <w:fldChar w:fldCharType="end"/>
      </w:r>
    </w:p>
    <w:p w14:paraId="5E0440AE" w14:textId="35E67379" w:rsidR="00550F40" w:rsidRDefault="00550F40">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_Toc106193497 \h </w:instrText>
      </w:r>
      <w:r>
        <w:rPr>
          <w:noProof/>
        </w:rPr>
      </w:r>
      <w:r>
        <w:rPr>
          <w:noProof/>
        </w:rPr>
        <w:fldChar w:fldCharType="separate"/>
      </w:r>
      <w:r>
        <w:rPr>
          <w:noProof/>
        </w:rPr>
        <w:t>222</w:t>
      </w:r>
      <w:r>
        <w:rPr>
          <w:noProof/>
        </w:rPr>
        <w:fldChar w:fldCharType="end"/>
      </w:r>
    </w:p>
    <w:p w14:paraId="64324E9E" w14:textId="30F8899F" w:rsidR="00550F40" w:rsidRDefault="00550F40">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_Toc106193498 \h </w:instrText>
      </w:r>
      <w:r>
        <w:rPr>
          <w:noProof/>
        </w:rPr>
      </w:r>
      <w:r>
        <w:rPr>
          <w:noProof/>
        </w:rPr>
        <w:fldChar w:fldCharType="separate"/>
      </w:r>
      <w:r>
        <w:rPr>
          <w:noProof/>
        </w:rPr>
        <w:t>222</w:t>
      </w:r>
      <w:r>
        <w:rPr>
          <w:noProof/>
        </w:rPr>
        <w:fldChar w:fldCharType="end"/>
      </w:r>
    </w:p>
    <w:p w14:paraId="78FEE374" w14:textId="649E0D9F" w:rsidR="00550F40" w:rsidRDefault="00550F40">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_Toc106193499 \h </w:instrText>
      </w:r>
      <w:r>
        <w:rPr>
          <w:noProof/>
        </w:rPr>
      </w:r>
      <w:r>
        <w:rPr>
          <w:noProof/>
        </w:rPr>
        <w:fldChar w:fldCharType="separate"/>
      </w:r>
      <w:r>
        <w:rPr>
          <w:noProof/>
        </w:rPr>
        <w:t>222</w:t>
      </w:r>
      <w:r>
        <w:rPr>
          <w:noProof/>
        </w:rPr>
        <w:fldChar w:fldCharType="end"/>
      </w:r>
    </w:p>
    <w:p w14:paraId="6568D419" w14:textId="43FA2BF9" w:rsidR="00550F40" w:rsidRDefault="00550F40">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_Toc106193500 \h </w:instrText>
      </w:r>
      <w:r>
        <w:rPr>
          <w:noProof/>
        </w:rPr>
      </w:r>
      <w:r>
        <w:rPr>
          <w:noProof/>
        </w:rPr>
        <w:fldChar w:fldCharType="separate"/>
      </w:r>
      <w:r>
        <w:rPr>
          <w:noProof/>
        </w:rPr>
        <w:t>223</w:t>
      </w:r>
      <w:r>
        <w:rPr>
          <w:noProof/>
        </w:rPr>
        <w:fldChar w:fldCharType="end"/>
      </w:r>
    </w:p>
    <w:p w14:paraId="019D9FC6" w14:textId="51B71780" w:rsidR="00550F40" w:rsidRDefault="00550F40">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_Toc106193501 \h </w:instrText>
      </w:r>
      <w:r>
        <w:rPr>
          <w:noProof/>
        </w:rPr>
      </w:r>
      <w:r>
        <w:rPr>
          <w:noProof/>
        </w:rPr>
        <w:fldChar w:fldCharType="separate"/>
      </w:r>
      <w:r>
        <w:rPr>
          <w:noProof/>
        </w:rPr>
        <w:t>223</w:t>
      </w:r>
      <w:r>
        <w:rPr>
          <w:noProof/>
        </w:rPr>
        <w:fldChar w:fldCharType="end"/>
      </w:r>
    </w:p>
    <w:p w14:paraId="1707167F" w14:textId="733612EC" w:rsidR="00550F40" w:rsidRDefault="00550F40">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_Toc106193502 \h </w:instrText>
      </w:r>
      <w:r>
        <w:rPr>
          <w:noProof/>
        </w:rPr>
      </w:r>
      <w:r>
        <w:rPr>
          <w:noProof/>
        </w:rPr>
        <w:fldChar w:fldCharType="separate"/>
      </w:r>
      <w:r>
        <w:rPr>
          <w:noProof/>
        </w:rPr>
        <w:t>224</w:t>
      </w:r>
      <w:r>
        <w:rPr>
          <w:noProof/>
        </w:rPr>
        <w:fldChar w:fldCharType="end"/>
      </w:r>
    </w:p>
    <w:p w14:paraId="05F6B605" w14:textId="1C347586" w:rsidR="00550F40" w:rsidRDefault="00550F40">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_Toc106193503 \h </w:instrText>
      </w:r>
      <w:r>
        <w:rPr>
          <w:noProof/>
        </w:rPr>
      </w:r>
      <w:r>
        <w:rPr>
          <w:noProof/>
        </w:rPr>
        <w:fldChar w:fldCharType="separate"/>
      </w:r>
      <w:r>
        <w:rPr>
          <w:noProof/>
        </w:rPr>
        <w:t>225</w:t>
      </w:r>
      <w:r>
        <w:rPr>
          <w:noProof/>
        </w:rPr>
        <w:fldChar w:fldCharType="end"/>
      </w:r>
    </w:p>
    <w:p w14:paraId="64B19F6A" w14:textId="53D1EBA8" w:rsidR="00550F40" w:rsidRDefault="00550F40">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_Toc106193504 \h </w:instrText>
      </w:r>
      <w:r>
        <w:rPr>
          <w:noProof/>
        </w:rPr>
      </w:r>
      <w:r>
        <w:rPr>
          <w:noProof/>
        </w:rPr>
        <w:fldChar w:fldCharType="separate"/>
      </w:r>
      <w:r>
        <w:rPr>
          <w:noProof/>
        </w:rPr>
        <w:t>225</w:t>
      </w:r>
      <w:r>
        <w:rPr>
          <w:noProof/>
        </w:rPr>
        <w:fldChar w:fldCharType="end"/>
      </w:r>
    </w:p>
    <w:p w14:paraId="0D3D938B" w14:textId="3B7F78B2" w:rsidR="00550F40" w:rsidRDefault="00550F40">
      <w:pPr>
        <w:pStyle w:val="TOC4"/>
        <w:rPr>
          <w:rFonts w:asciiTheme="minorHAnsi" w:eastAsiaTheme="minorEastAsia" w:hAnsiTheme="minorHAnsi" w:cstheme="minorBidi"/>
          <w:noProof/>
          <w:sz w:val="22"/>
          <w:szCs w:val="22"/>
          <w:lang w:eastAsia="en-GB"/>
        </w:rPr>
      </w:pPr>
      <w:r>
        <w:rPr>
          <w:noProof/>
        </w:rPr>
        <w:t>4.11.0a.8</w:t>
      </w:r>
      <w:r>
        <w:rPr>
          <w:rFonts w:asciiTheme="minorHAnsi" w:eastAsiaTheme="minorEastAsia" w:hAnsiTheme="minorHAnsi" w:cstheme="minorBidi"/>
          <w:noProof/>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_Toc106193505 \h </w:instrText>
      </w:r>
      <w:r>
        <w:rPr>
          <w:noProof/>
        </w:rPr>
      </w:r>
      <w:r>
        <w:rPr>
          <w:noProof/>
        </w:rPr>
        <w:fldChar w:fldCharType="separate"/>
      </w:r>
      <w:r>
        <w:rPr>
          <w:noProof/>
        </w:rPr>
        <w:t>226</w:t>
      </w:r>
      <w:r>
        <w:rPr>
          <w:noProof/>
        </w:rPr>
        <w:fldChar w:fldCharType="end"/>
      </w:r>
    </w:p>
    <w:p w14:paraId="0E51F831" w14:textId="6EDCC7B2" w:rsidR="00550F40" w:rsidRDefault="00550F40">
      <w:pPr>
        <w:pStyle w:val="TOC4"/>
        <w:rPr>
          <w:rFonts w:asciiTheme="minorHAnsi" w:eastAsiaTheme="minorEastAsia" w:hAnsiTheme="minorHAnsi" w:cstheme="minorBidi"/>
          <w:noProof/>
          <w:sz w:val="22"/>
          <w:szCs w:val="22"/>
          <w:lang w:eastAsia="en-GB"/>
        </w:rPr>
      </w:pPr>
      <w:r>
        <w:rPr>
          <w:noProof/>
        </w:rPr>
        <w:t>4.11.0a.9</w:t>
      </w:r>
      <w:r>
        <w:rPr>
          <w:rFonts w:asciiTheme="minorHAnsi" w:eastAsiaTheme="minorEastAsia" w:hAnsiTheme="minorHAnsi" w:cstheme="minorBidi"/>
          <w:noProof/>
          <w:sz w:val="22"/>
          <w:szCs w:val="22"/>
          <w:lang w:eastAsia="en-GB"/>
        </w:rPr>
        <w:tab/>
      </w:r>
      <w:r>
        <w:rPr>
          <w:noProof/>
        </w:rPr>
        <w:t>PDN Connection Release</w:t>
      </w:r>
      <w:r>
        <w:rPr>
          <w:noProof/>
        </w:rPr>
        <w:tab/>
      </w:r>
      <w:r>
        <w:rPr>
          <w:noProof/>
        </w:rPr>
        <w:fldChar w:fldCharType="begin" w:fldLock="1"/>
      </w:r>
      <w:r>
        <w:rPr>
          <w:noProof/>
        </w:rPr>
        <w:instrText xml:space="preserve"> PAGEREF _Toc106193506 \h </w:instrText>
      </w:r>
      <w:r>
        <w:rPr>
          <w:noProof/>
        </w:rPr>
      </w:r>
      <w:r>
        <w:rPr>
          <w:noProof/>
        </w:rPr>
        <w:fldChar w:fldCharType="separate"/>
      </w:r>
      <w:r>
        <w:rPr>
          <w:noProof/>
        </w:rPr>
        <w:t>226</w:t>
      </w:r>
      <w:r>
        <w:rPr>
          <w:noProof/>
        </w:rPr>
        <w:fldChar w:fldCharType="end"/>
      </w:r>
    </w:p>
    <w:p w14:paraId="79AB2838" w14:textId="1D1B97B9" w:rsidR="00550F40" w:rsidRDefault="00550F40">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_Toc106193507 \h </w:instrText>
      </w:r>
      <w:r>
        <w:rPr>
          <w:noProof/>
        </w:rPr>
      </w:r>
      <w:r>
        <w:rPr>
          <w:noProof/>
        </w:rPr>
        <w:fldChar w:fldCharType="separate"/>
      </w:r>
      <w:r>
        <w:rPr>
          <w:noProof/>
        </w:rPr>
        <w:t>226</w:t>
      </w:r>
      <w:r>
        <w:rPr>
          <w:noProof/>
        </w:rPr>
        <w:fldChar w:fldCharType="end"/>
      </w:r>
    </w:p>
    <w:p w14:paraId="3632E3EE" w14:textId="51A459B0" w:rsidR="00550F40" w:rsidRDefault="00550F40">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_Toc106193508 \h </w:instrText>
      </w:r>
      <w:r>
        <w:rPr>
          <w:noProof/>
        </w:rPr>
      </w:r>
      <w:r>
        <w:rPr>
          <w:noProof/>
        </w:rPr>
        <w:fldChar w:fldCharType="separate"/>
      </w:r>
      <w:r>
        <w:rPr>
          <w:noProof/>
        </w:rPr>
        <w:t>226</w:t>
      </w:r>
      <w:r>
        <w:rPr>
          <w:noProof/>
        </w:rPr>
        <w:fldChar w:fldCharType="end"/>
      </w:r>
    </w:p>
    <w:p w14:paraId="595EF767" w14:textId="48D5441C" w:rsidR="00550F40" w:rsidRDefault="00550F40">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_Toc106193509 \h </w:instrText>
      </w:r>
      <w:r>
        <w:rPr>
          <w:noProof/>
        </w:rPr>
      </w:r>
      <w:r>
        <w:rPr>
          <w:noProof/>
        </w:rPr>
        <w:fldChar w:fldCharType="separate"/>
      </w:r>
      <w:r>
        <w:rPr>
          <w:noProof/>
        </w:rPr>
        <w:t>228</w:t>
      </w:r>
      <w:r>
        <w:rPr>
          <w:noProof/>
        </w:rPr>
        <w:fldChar w:fldCharType="end"/>
      </w:r>
    </w:p>
    <w:p w14:paraId="2B46115F" w14:textId="1AD31B1E" w:rsidR="00550F40" w:rsidRDefault="00550F40">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_Toc106193510 \h </w:instrText>
      </w:r>
      <w:r>
        <w:rPr>
          <w:noProof/>
        </w:rPr>
      </w:r>
      <w:r>
        <w:rPr>
          <w:noProof/>
        </w:rPr>
        <w:fldChar w:fldCharType="separate"/>
      </w:r>
      <w:r>
        <w:rPr>
          <w:noProof/>
        </w:rPr>
        <w:t>228</w:t>
      </w:r>
      <w:r>
        <w:rPr>
          <w:noProof/>
        </w:rPr>
        <w:fldChar w:fldCharType="end"/>
      </w:r>
    </w:p>
    <w:p w14:paraId="3A153304" w14:textId="3924BC94" w:rsidR="00550F40" w:rsidRDefault="00550F40">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_Toc106193511 \h </w:instrText>
      </w:r>
      <w:r>
        <w:rPr>
          <w:noProof/>
        </w:rPr>
      </w:r>
      <w:r>
        <w:rPr>
          <w:noProof/>
        </w:rPr>
        <w:fldChar w:fldCharType="separate"/>
      </w:r>
      <w:r>
        <w:rPr>
          <w:noProof/>
        </w:rPr>
        <w:t>234</w:t>
      </w:r>
      <w:r>
        <w:rPr>
          <w:noProof/>
        </w:rPr>
        <w:fldChar w:fldCharType="end"/>
      </w:r>
    </w:p>
    <w:p w14:paraId="5A53018F" w14:textId="1671AC2D" w:rsidR="00550F40" w:rsidRDefault="00550F40">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_Toc106193512 \h </w:instrText>
      </w:r>
      <w:r>
        <w:rPr>
          <w:noProof/>
        </w:rPr>
      </w:r>
      <w:r>
        <w:rPr>
          <w:noProof/>
        </w:rPr>
        <w:fldChar w:fldCharType="separate"/>
      </w:r>
      <w:r>
        <w:rPr>
          <w:noProof/>
        </w:rPr>
        <w:t>241</w:t>
      </w:r>
      <w:r>
        <w:rPr>
          <w:noProof/>
        </w:rPr>
        <w:fldChar w:fldCharType="end"/>
      </w:r>
    </w:p>
    <w:p w14:paraId="3D6FB460" w14:textId="3041CD5C" w:rsidR="00550F40" w:rsidRDefault="00550F40">
      <w:pPr>
        <w:pStyle w:val="TOC4"/>
        <w:rPr>
          <w:rFonts w:asciiTheme="minorHAnsi" w:eastAsiaTheme="minorEastAsia" w:hAnsiTheme="minorHAnsi" w:cstheme="minorBidi"/>
          <w:noProof/>
          <w:sz w:val="22"/>
          <w:szCs w:val="22"/>
          <w:lang w:eastAsia="en-GB"/>
        </w:rPr>
      </w:pPr>
      <w:r>
        <w:rPr>
          <w:noProof/>
          <w:lang w:eastAsia="zh-CN"/>
        </w:rPr>
        <w:lastRenderedPageBreak/>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_Toc106193513 \h </w:instrText>
      </w:r>
      <w:r>
        <w:rPr>
          <w:noProof/>
        </w:rPr>
      </w:r>
      <w:r>
        <w:rPr>
          <w:noProof/>
        </w:rPr>
        <w:fldChar w:fldCharType="separate"/>
      </w:r>
      <w:r>
        <w:rPr>
          <w:noProof/>
        </w:rPr>
        <w:t>243</w:t>
      </w:r>
      <w:r>
        <w:rPr>
          <w:noProof/>
        </w:rPr>
        <w:fldChar w:fldCharType="end"/>
      </w:r>
    </w:p>
    <w:p w14:paraId="01679029" w14:textId="50C5097C" w:rsidR="00550F40" w:rsidRDefault="00550F40">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_Toc106193514 \h </w:instrText>
      </w:r>
      <w:r>
        <w:rPr>
          <w:noProof/>
        </w:rPr>
      </w:r>
      <w:r>
        <w:rPr>
          <w:noProof/>
        </w:rPr>
        <w:fldChar w:fldCharType="separate"/>
      </w:r>
      <w:r>
        <w:rPr>
          <w:noProof/>
        </w:rPr>
        <w:t>243</w:t>
      </w:r>
      <w:r>
        <w:rPr>
          <w:noProof/>
        </w:rPr>
        <w:fldChar w:fldCharType="end"/>
      </w:r>
    </w:p>
    <w:p w14:paraId="7D121ABB" w14:textId="52C6C524" w:rsidR="00550F40" w:rsidRDefault="00550F40">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_Toc106193515 \h </w:instrText>
      </w:r>
      <w:r>
        <w:rPr>
          <w:noProof/>
        </w:rPr>
      </w:r>
      <w:r>
        <w:rPr>
          <w:noProof/>
        </w:rPr>
        <w:fldChar w:fldCharType="separate"/>
      </w:r>
      <w:r>
        <w:rPr>
          <w:noProof/>
        </w:rPr>
        <w:t>243</w:t>
      </w:r>
      <w:r>
        <w:rPr>
          <w:noProof/>
        </w:rPr>
        <w:fldChar w:fldCharType="end"/>
      </w:r>
    </w:p>
    <w:p w14:paraId="3A986DB9" w14:textId="020E5A80" w:rsidR="00550F40" w:rsidRDefault="00550F40">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_Toc106193516 \h </w:instrText>
      </w:r>
      <w:r>
        <w:rPr>
          <w:noProof/>
        </w:rPr>
      </w:r>
      <w:r>
        <w:rPr>
          <w:noProof/>
        </w:rPr>
        <w:fldChar w:fldCharType="separate"/>
      </w:r>
      <w:r>
        <w:rPr>
          <w:noProof/>
        </w:rPr>
        <w:t>247</w:t>
      </w:r>
      <w:r>
        <w:rPr>
          <w:noProof/>
        </w:rPr>
        <w:fldChar w:fldCharType="end"/>
      </w:r>
    </w:p>
    <w:p w14:paraId="04B625E8" w14:textId="01D293C0" w:rsidR="00550F40" w:rsidRDefault="00550F40">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_Toc106193517 \h </w:instrText>
      </w:r>
      <w:r>
        <w:rPr>
          <w:noProof/>
        </w:rPr>
      </w:r>
      <w:r>
        <w:rPr>
          <w:noProof/>
        </w:rPr>
        <w:fldChar w:fldCharType="separate"/>
      </w:r>
      <w:r>
        <w:rPr>
          <w:noProof/>
        </w:rPr>
        <w:t>247</w:t>
      </w:r>
      <w:r>
        <w:rPr>
          <w:noProof/>
        </w:rPr>
        <w:fldChar w:fldCharType="end"/>
      </w:r>
    </w:p>
    <w:p w14:paraId="5AD8E4A2" w14:textId="4C00F1ED" w:rsidR="00550F40" w:rsidRDefault="00550F40">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_Toc106193518 \h </w:instrText>
      </w:r>
      <w:r>
        <w:rPr>
          <w:noProof/>
        </w:rPr>
      </w:r>
      <w:r>
        <w:rPr>
          <w:noProof/>
        </w:rPr>
        <w:fldChar w:fldCharType="separate"/>
      </w:r>
      <w:r>
        <w:rPr>
          <w:noProof/>
        </w:rPr>
        <w:t>253</w:t>
      </w:r>
      <w:r>
        <w:rPr>
          <w:noProof/>
        </w:rPr>
        <w:fldChar w:fldCharType="end"/>
      </w:r>
    </w:p>
    <w:p w14:paraId="4DC81343" w14:textId="1F0A7546" w:rsidR="00550F40" w:rsidRDefault="00550F40">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_Toc106193519 \h </w:instrText>
      </w:r>
      <w:r>
        <w:rPr>
          <w:noProof/>
        </w:rPr>
      </w:r>
      <w:r>
        <w:rPr>
          <w:noProof/>
        </w:rPr>
        <w:fldChar w:fldCharType="separate"/>
      </w:r>
      <w:r>
        <w:rPr>
          <w:noProof/>
        </w:rPr>
        <w:t>254</w:t>
      </w:r>
      <w:r>
        <w:rPr>
          <w:noProof/>
        </w:rPr>
        <w:fldChar w:fldCharType="end"/>
      </w:r>
    </w:p>
    <w:p w14:paraId="0F97C736" w14:textId="1DA40532" w:rsidR="00550F40" w:rsidRDefault="00550F40">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_Toc106193520 \h </w:instrText>
      </w:r>
      <w:r>
        <w:rPr>
          <w:noProof/>
        </w:rPr>
      </w:r>
      <w:r>
        <w:rPr>
          <w:noProof/>
        </w:rPr>
        <w:fldChar w:fldCharType="separate"/>
      </w:r>
      <w:r>
        <w:rPr>
          <w:noProof/>
        </w:rPr>
        <w:t>255</w:t>
      </w:r>
      <w:r>
        <w:rPr>
          <w:noProof/>
        </w:rPr>
        <w:fldChar w:fldCharType="end"/>
      </w:r>
    </w:p>
    <w:p w14:paraId="4CC21C3D" w14:textId="130D03D5" w:rsidR="00550F40" w:rsidRDefault="00550F40">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_Toc106193521 \h </w:instrText>
      </w:r>
      <w:r>
        <w:rPr>
          <w:noProof/>
        </w:rPr>
      </w:r>
      <w:r>
        <w:rPr>
          <w:noProof/>
        </w:rPr>
        <w:fldChar w:fldCharType="separate"/>
      </w:r>
      <w:r>
        <w:rPr>
          <w:noProof/>
        </w:rPr>
        <w:t>255</w:t>
      </w:r>
      <w:r>
        <w:rPr>
          <w:noProof/>
        </w:rPr>
        <w:fldChar w:fldCharType="end"/>
      </w:r>
    </w:p>
    <w:p w14:paraId="4DC21DC9" w14:textId="666E58C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4.11.1.4.2</w:t>
      </w:r>
      <w:r>
        <w:rPr>
          <w:rFonts w:asciiTheme="minorHAnsi" w:eastAsiaTheme="minorEastAsia" w:hAnsiTheme="minorHAnsi" w:cstheme="minorBidi"/>
          <w:noProof/>
          <w:sz w:val="22"/>
          <w:szCs w:val="22"/>
          <w:lang w:eastAsia="en-GB"/>
        </w:rPr>
        <w:tab/>
      </w:r>
      <w:r w:rsidRPr="003A389F">
        <w:rPr>
          <w:rFonts w:eastAsia="SimSun"/>
          <w:noProof/>
          <w:lang w:eastAsia="zh-CN"/>
        </w:rPr>
        <w:t>EPS bearer ID transfer</w:t>
      </w:r>
      <w:r>
        <w:rPr>
          <w:noProof/>
        </w:rPr>
        <w:tab/>
      </w:r>
      <w:r>
        <w:rPr>
          <w:noProof/>
        </w:rPr>
        <w:fldChar w:fldCharType="begin" w:fldLock="1"/>
      </w:r>
      <w:r>
        <w:rPr>
          <w:noProof/>
        </w:rPr>
        <w:instrText xml:space="preserve"> PAGEREF _Toc106193522 \h </w:instrText>
      </w:r>
      <w:r>
        <w:rPr>
          <w:noProof/>
        </w:rPr>
      </w:r>
      <w:r>
        <w:rPr>
          <w:noProof/>
        </w:rPr>
        <w:fldChar w:fldCharType="separate"/>
      </w:r>
      <w:r>
        <w:rPr>
          <w:noProof/>
        </w:rPr>
        <w:t>258</w:t>
      </w:r>
      <w:r>
        <w:rPr>
          <w:noProof/>
        </w:rPr>
        <w:fldChar w:fldCharType="end"/>
      </w:r>
    </w:p>
    <w:p w14:paraId="2AFD88C1" w14:textId="57578B42" w:rsidR="00550F40" w:rsidRDefault="00550F40">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_Toc106193523 \h </w:instrText>
      </w:r>
      <w:r>
        <w:rPr>
          <w:noProof/>
        </w:rPr>
      </w:r>
      <w:r>
        <w:rPr>
          <w:noProof/>
        </w:rPr>
        <w:fldChar w:fldCharType="separate"/>
      </w:r>
      <w:r>
        <w:rPr>
          <w:noProof/>
        </w:rPr>
        <w:t>259</w:t>
      </w:r>
      <w:r>
        <w:rPr>
          <w:noProof/>
        </w:rPr>
        <w:fldChar w:fldCharType="end"/>
      </w:r>
    </w:p>
    <w:p w14:paraId="5B741AB2" w14:textId="0161794D" w:rsidR="00550F40" w:rsidRDefault="00550F40">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_Toc106193524 \h </w:instrText>
      </w:r>
      <w:r>
        <w:rPr>
          <w:noProof/>
        </w:rPr>
      </w:r>
      <w:r>
        <w:rPr>
          <w:noProof/>
        </w:rPr>
        <w:fldChar w:fldCharType="separate"/>
      </w:r>
      <w:r>
        <w:rPr>
          <w:noProof/>
        </w:rPr>
        <w:t>260</w:t>
      </w:r>
      <w:r>
        <w:rPr>
          <w:noProof/>
        </w:rPr>
        <w:fldChar w:fldCharType="end"/>
      </w:r>
    </w:p>
    <w:p w14:paraId="1030FC8D" w14:textId="4DF30331" w:rsidR="00550F40" w:rsidRDefault="00550F40">
      <w:pPr>
        <w:pStyle w:val="TOC5"/>
        <w:rPr>
          <w:rFonts w:asciiTheme="minorHAnsi" w:eastAsiaTheme="minorEastAsia" w:hAnsiTheme="minorHAnsi" w:cstheme="minorBidi"/>
          <w:noProof/>
          <w:sz w:val="22"/>
          <w:szCs w:val="22"/>
          <w:lang w:eastAsia="en-GB"/>
        </w:rPr>
      </w:pPr>
      <w:r>
        <w:rPr>
          <w:noProof/>
        </w:rPr>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_Toc106193525 \h </w:instrText>
      </w:r>
      <w:r>
        <w:rPr>
          <w:noProof/>
        </w:rPr>
      </w:r>
      <w:r>
        <w:rPr>
          <w:noProof/>
        </w:rPr>
        <w:fldChar w:fldCharType="separate"/>
      </w:r>
      <w:r>
        <w:rPr>
          <w:noProof/>
        </w:rPr>
        <w:t>260</w:t>
      </w:r>
      <w:r>
        <w:rPr>
          <w:noProof/>
        </w:rPr>
        <w:fldChar w:fldCharType="end"/>
      </w:r>
    </w:p>
    <w:p w14:paraId="4255778D" w14:textId="378D2AEA" w:rsidR="00550F40" w:rsidRDefault="00550F40">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_Toc106193526 \h </w:instrText>
      </w:r>
      <w:r>
        <w:rPr>
          <w:noProof/>
        </w:rPr>
      </w:r>
      <w:r>
        <w:rPr>
          <w:noProof/>
        </w:rPr>
        <w:fldChar w:fldCharType="separate"/>
      </w:r>
      <w:r>
        <w:rPr>
          <w:noProof/>
        </w:rPr>
        <w:t>260</w:t>
      </w:r>
      <w:r>
        <w:rPr>
          <w:noProof/>
        </w:rPr>
        <w:fldChar w:fldCharType="end"/>
      </w:r>
    </w:p>
    <w:p w14:paraId="63D83D41" w14:textId="76EBA10A" w:rsidR="00550F40" w:rsidRDefault="00550F40">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_Toc106193527 \h </w:instrText>
      </w:r>
      <w:r>
        <w:rPr>
          <w:noProof/>
        </w:rPr>
      </w:r>
      <w:r>
        <w:rPr>
          <w:noProof/>
        </w:rPr>
        <w:fldChar w:fldCharType="separate"/>
      </w:r>
      <w:r>
        <w:rPr>
          <w:noProof/>
        </w:rPr>
        <w:t>261</w:t>
      </w:r>
      <w:r>
        <w:rPr>
          <w:noProof/>
        </w:rPr>
        <w:fldChar w:fldCharType="end"/>
      </w:r>
    </w:p>
    <w:p w14:paraId="79B2C911" w14:textId="18BBADB2" w:rsidR="00550F40" w:rsidRDefault="00550F40">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_Toc106193528 \h </w:instrText>
      </w:r>
      <w:r>
        <w:rPr>
          <w:noProof/>
        </w:rPr>
      </w:r>
      <w:r>
        <w:rPr>
          <w:noProof/>
        </w:rPr>
        <w:fldChar w:fldCharType="separate"/>
      </w:r>
      <w:r>
        <w:rPr>
          <w:noProof/>
        </w:rPr>
        <w:t>262</w:t>
      </w:r>
      <w:r>
        <w:rPr>
          <w:noProof/>
        </w:rPr>
        <w:fldChar w:fldCharType="end"/>
      </w:r>
    </w:p>
    <w:p w14:paraId="5AD884F0" w14:textId="565BFBCC" w:rsidR="00550F40" w:rsidRDefault="00550F40">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_Toc106193529 \h </w:instrText>
      </w:r>
      <w:r>
        <w:rPr>
          <w:noProof/>
        </w:rPr>
      </w:r>
      <w:r>
        <w:rPr>
          <w:noProof/>
        </w:rPr>
        <w:fldChar w:fldCharType="separate"/>
      </w:r>
      <w:r>
        <w:rPr>
          <w:noProof/>
        </w:rPr>
        <w:t>264</w:t>
      </w:r>
      <w:r>
        <w:rPr>
          <w:noProof/>
        </w:rPr>
        <w:fldChar w:fldCharType="end"/>
      </w:r>
    </w:p>
    <w:p w14:paraId="3F70DD74" w14:textId="16F173E9" w:rsidR="00550F40" w:rsidRDefault="00550F40">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_Toc106193530 \h </w:instrText>
      </w:r>
      <w:r>
        <w:rPr>
          <w:noProof/>
        </w:rPr>
      </w:r>
      <w:r>
        <w:rPr>
          <w:noProof/>
        </w:rPr>
        <w:fldChar w:fldCharType="separate"/>
      </w:r>
      <w:r>
        <w:rPr>
          <w:noProof/>
        </w:rPr>
        <w:t>264</w:t>
      </w:r>
      <w:r>
        <w:rPr>
          <w:noProof/>
        </w:rPr>
        <w:fldChar w:fldCharType="end"/>
      </w:r>
    </w:p>
    <w:p w14:paraId="67EC850D" w14:textId="39D82457" w:rsidR="00550F40" w:rsidRDefault="00550F40">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_Toc106193531 \h </w:instrText>
      </w:r>
      <w:r>
        <w:rPr>
          <w:noProof/>
        </w:rPr>
      </w:r>
      <w:r>
        <w:rPr>
          <w:noProof/>
        </w:rPr>
        <w:fldChar w:fldCharType="separate"/>
      </w:r>
      <w:r>
        <w:rPr>
          <w:noProof/>
        </w:rPr>
        <w:t>264</w:t>
      </w:r>
      <w:r>
        <w:rPr>
          <w:noProof/>
        </w:rPr>
        <w:fldChar w:fldCharType="end"/>
      </w:r>
    </w:p>
    <w:p w14:paraId="77B942B9" w14:textId="45D86DF5" w:rsidR="00550F40" w:rsidRDefault="00550F40">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_Toc106193532 \h </w:instrText>
      </w:r>
      <w:r>
        <w:rPr>
          <w:noProof/>
        </w:rPr>
      </w:r>
      <w:r>
        <w:rPr>
          <w:noProof/>
        </w:rPr>
        <w:fldChar w:fldCharType="separate"/>
      </w:r>
      <w:r>
        <w:rPr>
          <w:noProof/>
        </w:rPr>
        <w:t>264</w:t>
      </w:r>
      <w:r>
        <w:rPr>
          <w:noProof/>
        </w:rPr>
        <w:fldChar w:fldCharType="end"/>
      </w:r>
    </w:p>
    <w:p w14:paraId="1941AED7" w14:textId="7242B34D" w:rsidR="00550F40" w:rsidRDefault="00550F40">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_Toc106193533 \h </w:instrText>
      </w:r>
      <w:r>
        <w:rPr>
          <w:noProof/>
        </w:rPr>
      </w:r>
      <w:r>
        <w:rPr>
          <w:noProof/>
        </w:rPr>
        <w:fldChar w:fldCharType="separate"/>
      </w:r>
      <w:r>
        <w:rPr>
          <w:noProof/>
        </w:rPr>
        <w:t>264</w:t>
      </w:r>
      <w:r>
        <w:rPr>
          <w:noProof/>
        </w:rPr>
        <w:fldChar w:fldCharType="end"/>
      </w:r>
    </w:p>
    <w:p w14:paraId="07DD3CDC" w14:textId="6011181C" w:rsidR="00550F40" w:rsidRDefault="00550F40">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_Toc106193534 \h </w:instrText>
      </w:r>
      <w:r>
        <w:rPr>
          <w:noProof/>
        </w:rPr>
      </w:r>
      <w:r>
        <w:rPr>
          <w:noProof/>
        </w:rPr>
        <w:fldChar w:fldCharType="separate"/>
      </w:r>
      <w:r>
        <w:rPr>
          <w:noProof/>
        </w:rPr>
        <w:t>264</w:t>
      </w:r>
      <w:r>
        <w:rPr>
          <w:noProof/>
        </w:rPr>
        <w:fldChar w:fldCharType="end"/>
      </w:r>
    </w:p>
    <w:p w14:paraId="4D7473BA" w14:textId="36105415" w:rsidR="00550F40" w:rsidRDefault="00550F40">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_Toc106193535 \h </w:instrText>
      </w:r>
      <w:r>
        <w:rPr>
          <w:noProof/>
        </w:rPr>
      </w:r>
      <w:r>
        <w:rPr>
          <w:noProof/>
        </w:rPr>
        <w:fldChar w:fldCharType="separate"/>
      </w:r>
      <w:r>
        <w:rPr>
          <w:noProof/>
        </w:rPr>
        <w:t>265</w:t>
      </w:r>
      <w:r>
        <w:rPr>
          <w:noProof/>
        </w:rPr>
        <w:fldChar w:fldCharType="end"/>
      </w:r>
    </w:p>
    <w:p w14:paraId="07887C11" w14:textId="7BC16C23" w:rsidR="00550F40" w:rsidRDefault="00550F40">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_Toc106193536 \h </w:instrText>
      </w:r>
      <w:r>
        <w:rPr>
          <w:noProof/>
        </w:rPr>
      </w:r>
      <w:r>
        <w:rPr>
          <w:noProof/>
        </w:rPr>
        <w:fldChar w:fldCharType="separate"/>
      </w:r>
      <w:r>
        <w:rPr>
          <w:noProof/>
        </w:rPr>
        <w:t>267</w:t>
      </w:r>
      <w:r>
        <w:rPr>
          <w:noProof/>
        </w:rPr>
        <w:fldChar w:fldCharType="end"/>
      </w:r>
    </w:p>
    <w:p w14:paraId="1A0C5552" w14:textId="7976216A" w:rsidR="00550F40" w:rsidRDefault="00550F40">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_Toc106193537 \h </w:instrText>
      </w:r>
      <w:r>
        <w:rPr>
          <w:noProof/>
        </w:rPr>
      </w:r>
      <w:r>
        <w:rPr>
          <w:noProof/>
        </w:rPr>
        <w:fldChar w:fldCharType="separate"/>
      </w:r>
      <w:r>
        <w:rPr>
          <w:noProof/>
        </w:rPr>
        <w:t>270</w:t>
      </w:r>
      <w:r>
        <w:rPr>
          <w:noProof/>
        </w:rPr>
        <w:fldChar w:fldCharType="end"/>
      </w:r>
    </w:p>
    <w:p w14:paraId="6631E6A8" w14:textId="2FFA4B65" w:rsidR="00550F40" w:rsidRDefault="00550F40">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_Toc106193538 \h </w:instrText>
      </w:r>
      <w:r>
        <w:rPr>
          <w:noProof/>
        </w:rPr>
      </w:r>
      <w:r>
        <w:rPr>
          <w:noProof/>
        </w:rPr>
        <w:fldChar w:fldCharType="separate"/>
      </w:r>
      <w:r>
        <w:rPr>
          <w:noProof/>
        </w:rPr>
        <w:t>270</w:t>
      </w:r>
      <w:r>
        <w:rPr>
          <w:noProof/>
        </w:rPr>
        <w:fldChar w:fldCharType="end"/>
      </w:r>
    </w:p>
    <w:p w14:paraId="236A99E4" w14:textId="6DFEEF27" w:rsidR="00550F40" w:rsidRDefault="00550F40">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_Toc106193539 \h </w:instrText>
      </w:r>
      <w:r>
        <w:rPr>
          <w:noProof/>
        </w:rPr>
      </w:r>
      <w:r>
        <w:rPr>
          <w:noProof/>
        </w:rPr>
        <w:fldChar w:fldCharType="separate"/>
      </w:r>
      <w:r>
        <w:rPr>
          <w:noProof/>
        </w:rPr>
        <w:t>272</w:t>
      </w:r>
      <w:r>
        <w:rPr>
          <w:noProof/>
        </w:rPr>
        <w:fldChar w:fldCharType="end"/>
      </w:r>
    </w:p>
    <w:p w14:paraId="4B9E9805" w14:textId="40524EEB" w:rsidR="00550F40" w:rsidRDefault="00550F40">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_Toc106193540 \h </w:instrText>
      </w:r>
      <w:r>
        <w:rPr>
          <w:noProof/>
        </w:rPr>
      </w:r>
      <w:r>
        <w:rPr>
          <w:noProof/>
        </w:rPr>
        <w:fldChar w:fldCharType="separate"/>
      </w:r>
      <w:r>
        <w:rPr>
          <w:noProof/>
        </w:rPr>
        <w:t>272</w:t>
      </w:r>
      <w:r>
        <w:rPr>
          <w:noProof/>
        </w:rPr>
        <w:fldChar w:fldCharType="end"/>
      </w:r>
    </w:p>
    <w:p w14:paraId="1E3AC9A4" w14:textId="695AAE7C" w:rsidR="00550F40" w:rsidRDefault="00550F40">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_Toc106193541 \h </w:instrText>
      </w:r>
      <w:r>
        <w:rPr>
          <w:noProof/>
        </w:rPr>
      </w:r>
      <w:r>
        <w:rPr>
          <w:noProof/>
        </w:rPr>
        <w:fldChar w:fldCharType="separate"/>
      </w:r>
      <w:r>
        <w:rPr>
          <w:noProof/>
        </w:rPr>
        <w:t>272</w:t>
      </w:r>
      <w:r>
        <w:rPr>
          <w:noProof/>
        </w:rPr>
        <w:fldChar w:fldCharType="end"/>
      </w:r>
    </w:p>
    <w:p w14:paraId="5056598A" w14:textId="27AF3029" w:rsidR="00550F40" w:rsidRDefault="00550F40">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_Toc106193542 \h </w:instrText>
      </w:r>
      <w:r>
        <w:rPr>
          <w:noProof/>
        </w:rPr>
      </w:r>
      <w:r>
        <w:rPr>
          <w:noProof/>
        </w:rPr>
        <w:fldChar w:fldCharType="separate"/>
      </w:r>
      <w:r>
        <w:rPr>
          <w:noProof/>
        </w:rPr>
        <w:t>272</w:t>
      </w:r>
      <w:r>
        <w:rPr>
          <w:noProof/>
        </w:rPr>
        <w:fldChar w:fldCharType="end"/>
      </w:r>
    </w:p>
    <w:p w14:paraId="1BB5EF7B" w14:textId="5CE48BAB" w:rsidR="00550F40" w:rsidRDefault="00550F40">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_Toc106193543 \h </w:instrText>
      </w:r>
      <w:r>
        <w:rPr>
          <w:noProof/>
        </w:rPr>
      </w:r>
      <w:r>
        <w:rPr>
          <w:noProof/>
        </w:rPr>
        <w:fldChar w:fldCharType="separate"/>
      </w:r>
      <w:r>
        <w:rPr>
          <w:noProof/>
        </w:rPr>
        <w:t>273</w:t>
      </w:r>
      <w:r>
        <w:rPr>
          <w:noProof/>
        </w:rPr>
        <w:fldChar w:fldCharType="end"/>
      </w:r>
    </w:p>
    <w:p w14:paraId="2DB10E30" w14:textId="265994EA" w:rsidR="00550F40" w:rsidRDefault="00550F40">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_Toc106193544 \h </w:instrText>
      </w:r>
      <w:r>
        <w:rPr>
          <w:noProof/>
        </w:rPr>
      </w:r>
      <w:r>
        <w:rPr>
          <w:noProof/>
        </w:rPr>
        <w:fldChar w:fldCharType="separate"/>
      </w:r>
      <w:r>
        <w:rPr>
          <w:noProof/>
        </w:rPr>
        <w:t>273</w:t>
      </w:r>
      <w:r>
        <w:rPr>
          <w:noProof/>
        </w:rPr>
        <w:fldChar w:fldCharType="end"/>
      </w:r>
    </w:p>
    <w:p w14:paraId="7C7A0C5E" w14:textId="45D6A1A4" w:rsidR="00550F40" w:rsidRDefault="00550F40">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_Toc106193545 \h </w:instrText>
      </w:r>
      <w:r>
        <w:rPr>
          <w:noProof/>
        </w:rPr>
      </w:r>
      <w:r>
        <w:rPr>
          <w:noProof/>
        </w:rPr>
        <w:fldChar w:fldCharType="separate"/>
      </w:r>
      <w:r>
        <w:rPr>
          <w:noProof/>
        </w:rPr>
        <w:t>273</w:t>
      </w:r>
      <w:r>
        <w:rPr>
          <w:noProof/>
        </w:rPr>
        <w:fldChar w:fldCharType="end"/>
      </w:r>
    </w:p>
    <w:p w14:paraId="7139768B" w14:textId="70EE59DF" w:rsidR="00550F40" w:rsidRDefault="00550F40">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_Toc106193546 \h </w:instrText>
      </w:r>
      <w:r>
        <w:rPr>
          <w:noProof/>
        </w:rPr>
      </w:r>
      <w:r>
        <w:rPr>
          <w:noProof/>
        </w:rPr>
        <w:fldChar w:fldCharType="separate"/>
      </w:r>
      <w:r>
        <w:rPr>
          <w:noProof/>
        </w:rPr>
        <w:t>274</w:t>
      </w:r>
      <w:r>
        <w:rPr>
          <w:noProof/>
        </w:rPr>
        <w:fldChar w:fldCharType="end"/>
      </w:r>
    </w:p>
    <w:p w14:paraId="4485B133" w14:textId="6CD7CDCA" w:rsidR="00550F40" w:rsidRDefault="00550F40">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_Toc106193547 \h </w:instrText>
      </w:r>
      <w:r>
        <w:rPr>
          <w:noProof/>
        </w:rPr>
      </w:r>
      <w:r>
        <w:rPr>
          <w:noProof/>
        </w:rPr>
        <w:fldChar w:fldCharType="separate"/>
      </w:r>
      <w:r>
        <w:rPr>
          <w:noProof/>
        </w:rPr>
        <w:t>274</w:t>
      </w:r>
      <w:r>
        <w:rPr>
          <w:noProof/>
        </w:rPr>
        <w:fldChar w:fldCharType="end"/>
      </w:r>
    </w:p>
    <w:p w14:paraId="57EBD15C" w14:textId="4985AC66" w:rsidR="00550F40" w:rsidRDefault="00550F40">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_Toc106193548 \h </w:instrText>
      </w:r>
      <w:r>
        <w:rPr>
          <w:noProof/>
        </w:rPr>
      </w:r>
      <w:r>
        <w:rPr>
          <w:noProof/>
        </w:rPr>
        <w:fldChar w:fldCharType="separate"/>
      </w:r>
      <w:r>
        <w:rPr>
          <w:noProof/>
        </w:rPr>
        <w:t>274</w:t>
      </w:r>
      <w:r>
        <w:rPr>
          <w:noProof/>
        </w:rPr>
        <w:fldChar w:fldCharType="end"/>
      </w:r>
    </w:p>
    <w:p w14:paraId="0CCB9C7A" w14:textId="2B7D1778" w:rsidR="00550F40" w:rsidRDefault="00550F40">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_Toc106193549 \h </w:instrText>
      </w:r>
      <w:r>
        <w:rPr>
          <w:noProof/>
        </w:rPr>
      </w:r>
      <w:r>
        <w:rPr>
          <w:noProof/>
        </w:rPr>
        <w:fldChar w:fldCharType="separate"/>
      </w:r>
      <w:r>
        <w:rPr>
          <w:noProof/>
        </w:rPr>
        <w:t>275</w:t>
      </w:r>
      <w:r>
        <w:rPr>
          <w:noProof/>
        </w:rPr>
        <w:fldChar w:fldCharType="end"/>
      </w:r>
    </w:p>
    <w:p w14:paraId="7A3EB6EE" w14:textId="198BA8F3" w:rsidR="00550F40" w:rsidRDefault="00550F40">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_Toc106193550 \h </w:instrText>
      </w:r>
      <w:r>
        <w:rPr>
          <w:noProof/>
        </w:rPr>
      </w:r>
      <w:r>
        <w:rPr>
          <w:noProof/>
        </w:rPr>
        <w:fldChar w:fldCharType="separate"/>
      </w:r>
      <w:r>
        <w:rPr>
          <w:noProof/>
        </w:rPr>
        <w:t>276</w:t>
      </w:r>
      <w:r>
        <w:rPr>
          <w:noProof/>
        </w:rPr>
        <w:fldChar w:fldCharType="end"/>
      </w:r>
    </w:p>
    <w:p w14:paraId="52FCB4A8" w14:textId="4E1BD27C" w:rsidR="00550F40" w:rsidRDefault="00550F40">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_Toc106193551 \h </w:instrText>
      </w:r>
      <w:r>
        <w:rPr>
          <w:noProof/>
        </w:rPr>
      </w:r>
      <w:r>
        <w:rPr>
          <w:noProof/>
        </w:rPr>
        <w:fldChar w:fldCharType="separate"/>
      </w:r>
      <w:r>
        <w:rPr>
          <w:noProof/>
        </w:rPr>
        <w:t>276</w:t>
      </w:r>
      <w:r>
        <w:rPr>
          <w:noProof/>
        </w:rPr>
        <w:fldChar w:fldCharType="end"/>
      </w:r>
    </w:p>
    <w:p w14:paraId="43AB75F6" w14:textId="3568AD76" w:rsidR="00550F40" w:rsidRDefault="00550F40">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_Toc106193552 \h </w:instrText>
      </w:r>
      <w:r>
        <w:rPr>
          <w:noProof/>
        </w:rPr>
      </w:r>
      <w:r>
        <w:rPr>
          <w:noProof/>
        </w:rPr>
        <w:fldChar w:fldCharType="separate"/>
      </w:r>
      <w:r>
        <w:rPr>
          <w:noProof/>
        </w:rPr>
        <w:t>276</w:t>
      </w:r>
      <w:r>
        <w:rPr>
          <w:noProof/>
        </w:rPr>
        <w:fldChar w:fldCharType="end"/>
      </w:r>
    </w:p>
    <w:p w14:paraId="23D92B8C" w14:textId="7E2E4CA4" w:rsidR="00550F40" w:rsidRDefault="00550F40">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_Toc106193553 \h </w:instrText>
      </w:r>
      <w:r>
        <w:rPr>
          <w:noProof/>
        </w:rPr>
      </w:r>
      <w:r>
        <w:rPr>
          <w:noProof/>
        </w:rPr>
        <w:fldChar w:fldCharType="separate"/>
      </w:r>
      <w:r>
        <w:rPr>
          <w:noProof/>
        </w:rPr>
        <w:t>276</w:t>
      </w:r>
      <w:r>
        <w:rPr>
          <w:noProof/>
        </w:rPr>
        <w:fldChar w:fldCharType="end"/>
      </w:r>
    </w:p>
    <w:p w14:paraId="5D6850C8" w14:textId="29A5A217" w:rsidR="00550F40" w:rsidRDefault="00550F40">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_Toc106193554 \h </w:instrText>
      </w:r>
      <w:r>
        <w:rPr>
          <w:noProof/>
        </w:rPr>
      </w:r>
      <w:r>
        <w:rPr>
          <w:noProof/>
        </w:rPr>
        <w:fldChar w:fldCharType="separate"/>
      </w:r>
      <w:r>
        <w:rPr>
          <w:noProof/>
        </w:rPr>
        <w:t>276</w:t>
      </w:r>
      <w:r>
        <w:rPr>
          <w:noProof/>
        </w:rPr>
        <w:fldChar w:fldCharType="end"/>
      </w:r>
    </w:p>
    <w:p w14:paraId="05EFE7F8" w14:textId="3C44996F" w:rsidR="00550F40" w:rsidRDefault="00550F40">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_Toc106193555 \h </w:instrText>
      </w:r>
      <w:r>
        <w:rPr>
          <w:noProof/>
        </w:rPr>
      </w:r>
      <w:r>
        <w:rPr>
          <w:noProof/>
        </w:rPr>
        <w:fldChar w:fldCharType="separate"/>
      </w:r>
      <w:r>
        <w:rPr>
          <w:noProof/>
        </w:rPr>
        <w:t>277</w:t>
      </w:r>
      <w:r>
        <w:rPr>
          <w:noProof/>
        </w:rPr>
        <w:fldChar w:fldCharType="end"/>
      </w:r>
    </w:p>
    <w:p w14:paraId="5FA2CA5E" w14:textId="6321FE5E" w:rsidR="00550F40" w:rsidRDefault="00550F40">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_Toc106193556 \h </w:instrText>
      </w:r>
      <w:r>
        <w:rPr>
          <w:noProof/>
        </w:rPr>
      </w:r>
      <w:r>
        <w:rPr>
          <w:noProof/>
        </w:rPr>
        <w:fldChar w:fldCharType="separate"/>
      </w:r>
      <w:r>
        <w:rPr>
          <w:noProof/>
        </w:rPr>
        <w:t>277</w:t>
      </w:r>
      <w:r>
        <w:rPr>
          <w:noProof/>
        </w:rPr>
        <w:fldChar w:fldCharType="end"/>
      </w:r>
    </w:p>
    <w:p w14:paraId="033A579C" w14:textId="3E533BD5" w:rsidR="00550F40" w:rsidRDefault="00550F40">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_Toc106193557 \h </w:instrText>
      </w:r>
      <w:r>
        <w:rPr>
          <w:noProof/>
        </w:rPr>
      </w:r>
      <w:r>
        <w:rPr>
          <w:noProof/>
        </w:rPr>
        <w:fldChar w:fldCharType="separate"/>
      </w:r>
      <w:r>
        <w:rPr>
          <w:noProof/>
        </w:rPr>
        <w:t>277</w:t>
      </w:r>
      <w:r>
        <w:rPr>
          <w:noProof/>
        </w:rPr>
        <w:fldChar w:fldCharType="end"/>
      </w:r>
    </w:p>
    <w:p w14:paraId="703FBEE1" w14:textId="0FF7535E" w:rsidR="00550F40" w:rsidRDefault="00550F40">
      <w:pPr>
        <w:pStyle w:val="TOC5"/>
        <w:rPr>
          <w:rFonts w:asciiTheme="minorHAnsi" w:eastAsiaTheme="minorEastAsia" w:hAnsiTheme="minorHAnsi" w:cstheme="minorBidi"/>
          <w:noProof/>
          <w:sz w:val="22"/>
          <w:szCs w:val="22"/>
          <w:lang w:eastAsia="en-GB"/>
        </w:rPr>
      </w:pPr>
      <w:r>
        <w:rPr>
          <w:noProof/>
        </w:rPr>
        <w:t>4.11.4.3.7</w:t>
      </w:r>
      <w:r>
        <w:rPr>
          <w:rFonts w:asciiTheme="minorHAnsi" w:eastAsiaTheme="minorEastAsia" w:hAnsiTheme="minorHAnsi" w:cstheme="minorBidi"/>
          <w:noProof/>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_Toc106193558 \h </w:instrText>
      </w:r>
      <w:r>
        <w:rPr>
          <w:noProof/>
        </w:rPr>
      </w:r>
      <w:r>
        <w:rPr>
          <w:noProof/>
        </w:rPr>
        <w:fldChar w:fldCharType="separate"/>
      </w:r>
      <w:r>
        <w:rPr>
          <w:noProof/>
        </w:rPr>
        <w:t>278</w:t>
      </w:r>
      <w:r>
        <w:rPr>
          <w:noProof/>
        </w:rPr>
        <w:fldChar w:fldCharType="end"/>
      </w:r>
    </w:p>
    <w:p w14:paraId="588ABB52" w14:textId="39B5DE06" w:rsidR="00550F40" w:rsidRDefault="00550F40">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_Toc106193559 \h </w:instrText>
      </w:r>
      <w:r>
        <w:rPr>
          <w:noProof/>
        </w:rPr>
      </w:r>
      <w:r>
        <w:rPr>
          <w:noProof/>
        </w:rPr>
        <w:fldChar w:fldCharType="separate"/>
      </w:r>
      <w:r>
        <w:rPr>
          <w:noProof/>
        </w:rPr>
        <w:t>278</w:t>
      </w:r>
      <w:r>
        <w:rPr>
          <w:noProof/>
        </w:rPr>
        <w:fldChar w:fldCharType="end"/>
      </w:r>
    </w:p>
    <w:p w14:paraId="5D4113D3" w14:textId="331E864F" w:rsidR="00550F40" w:rsidRDefault="00550F40">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_Toc106193560 \h </w:instrText>
      </w:r>
      <w:r>
        <w:rPr>
          <w:noProof/>
        </w:rPr>
      </w:r>
      <w:r>
        <w:rPr>
          <w:noProof/>
        </w:rPr>
        <w:fldChar w:fldCharType="separate"/>
      </w:r>
      <w:r>
        <w:rPr>
          <w:noProof/>
        </w:rPr>
        <w:t>278</w:t>
      </w:r>
      <w:r>
        <w:rPr>
          <w:noProof/>
        </w:rPr>
        <w:fldChar w:fldCharType="end"/>
      </w:r>
    </w:p>
    <w:p w14:paraId="24A27A18" w14:textId="478CE4AA" w:rsidR="00550F40" w:rsidRDefault="00550F40">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_Toc106193561 \h </w:instrText>
      </w:r>
      <w:r>
        <w:rPr>
          <w:noProof/>
        </w:rPr>
      </w:r>
      <w:r>
        <w:rPr>
          <w:noProof/>
        </w:rPr>
        <w:fldChar w:fldCharType="separate"/>
      </w:r>
      <w:r>
        <w:rPr>
          <w:noProof/>
        </w:rPr>
        <w:t>279</w:t>
      </w:r>
      <w:r>
        <w:rPr>
          <w:noProof/>
        </w:rPr>
        <w:fldChar w:fldCharType="end"/>
      </w:r>
    </w:p>
    <w:p w14:paraId="0832A88A" w14:textId="561EC539" w:rsidR="00550F40" w:rsidRDefault="00550F40">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_Toc106193562 \h </w:instrText>
      </w:r>
      <w:r>
        <w:rPr>
          <w:noProof/>
        </w:rPr>
      </w:r>
      <w:r>
        <w:rPr>
          <w:noProof/>
        </w:rPr>
        <w:fldChar w:fldCharType="separate"/>
      </w:r>
      <w:r>
        <w:rPr>
          <w:noProof/>
        </w:rPr>
        <w:t>280</w:t>
      </w:r>
      <w:r>
        <w:rPr>
          <w:noProof/>
        </w:rPr>
        <w:fldChar w:fldCharType="end"/>
      </w:r>
    </w:p>
    <w:p w14:paraId="1A7863FE" w14:textId="67E07045" w:rsidR="00550F40" w:rsidRDefault="00550F40">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_Toc106193563 \h </w:instrText>
      </w:r>
      <w:r>
        <w:rPr>
          <w:noProof/>
        </w:rPr>
      </w:r>
      <w:r>
        <w:rPr>
          <w:noProof/>
        </w:rPr>
        <w:fldChar w:fldCharType="separate"/>
      </w:r>
      <w:r>
        <w:rPr>
          <w:noProof/>
        </w:rPr>
        <w:t>281</w:t>
      </w:r>
      <w:r>
        <w:rPr>
          <w:noProof/>
        </w:rPr>
        <w:fldChar w:fldCharType="end"/>
      </w:r>
    </w:p>
    <w:p w14:paraId="17A0C10C" w14:textId="62399E38" w:rsidR="00550F40" w:rsidRDefault="00550F40">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_Toc106193564 \h </w:instrText>
      </w:r>
      <w:r>
        <w:rPr>
          <w:noProof/>
        </w:rPr>
      </w:r>
      <w:r>
        <w:rPr>
          <w:noProof/>
        </w:rPr>
        <w:fldChar w:fldCharType="separate"/>
      </w:r>
      <w:r>
        <w:rPr>
          <w:noProof/>
        </w:rPr>
        <w:t>282</w:t>
      </w:r>
      <w:r>
        <w:rPr>
          <w:noProof/>
        </w:rPr>
        <w:fldChar w:fldCharType="end"/>
      </w:r>
    </w:p>
    <w:p w14:paraId="0D1A9E90" w14:textId="40ED0BAB" w:rsidR="00550F40" w:rsidRDefault="00550F40">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_Toc106193565 \h </w:instrText>
      </w:r>
      <w:r>
        <w:rPr>
          <w:noProof/>
        </w:rPr>
      </w:r>
      <w:r>
        <w:rPr>
          <w:noProof/>
        </w:rPr>
        <w:fldChar w:fldCharType="separate"/>
      </w:r>
      <w:r>
        <w:rPr>
          <w:noProof/>
        </w:rPr>
        <w:t>282</w:t>
      </w:r>
      <w:r>
        <w:rPr>
          <w:noProof/>
        </w:rPr>
        <w:fldChar w:fldCharType="end"/>
      </w:r>
    </w:p>
    <w:p w14:paraId="5141AC70" w14:textId="1C9A7570" w:rsidR="00550F40" w:rsidRDefault="00550F40">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_Toc106193566 \h </w:instrText>
      </w:r>
      <w:r>
        <w:rPr>
          <w:noProof/>
        </w:rPr>
      </w:r>
      <w:r>
        <w:rPr>
          <w:noProof/>
        </w:rPr>
        <w:fldChar w:fldCharType="separate"/>
      </w:r>
      <w:r>
        <w:rPr>
          <w:noProof/>
        </w:rPr>
        <w:t>282</w:t>
      </w:r>
      <w:r>
        <w:rPr>
          <w:noProof/>
        </w:rPr>
        <w:fldChar w:fldCharType="end"/>
      </w:r>
    </w:p>
    <w:p w14:paraId="5F813262" w14:textId="57BE06EA" w:rsidR="00550F40" w:rsidRDefault="00550F40">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_Toc106193567 \h </w:instrText>
      </w:r>
      <w:r>
        <w:rPr>
          <w:noProof/>
        </w:rPr>
      </w:r>
      <w:r>
        <w:rPr>
          <w:noProof/>
        </w:rPr>
        <w:fldChar w:fldCharType="separate"/>
      </w:r>
      <w:r>
        <w:rPr>
          <w:noProof/>
        </w:rPr>
        <w:t>282</w:t>
      </w:r>
      <w:r>
        <w:rPr>
          <w:noProof/>
        </w:rPr>
        <w:fldChar w:fldCharType="end"/>
      </w:r>
    </w:p>
    <w:p w14:paraId="7A76B071" w14:textId="04EE50F9" w:rsidR="00550F40" w:rsidRDefault="00550F40">
      <w:pPr>
        <w:pStyle w:val="TOC4"/>
        <w:rPr>
          <w:rFonts w:asciiTheme="minorHAnsi" w:eastAsiaTheme="minorEastAsia" w:hAnsiTheme="minorHAnsi" w:cstheme="minorBidi"/>
          <w:noProof/>
          <w:sz w:val="22"/>
          <w:szCs w:val="22"/>
          <w:lang w:eastAsia="en-GB"/>
        </w:rPr>
      </w:pPr>
      <w:r>
        <w:rPr>
          <w:noProof/>
        </w:rPr>
        <w:t>4.11.5.9</w:t>
      </w:r>
      <w:r>
        <w:rPr>
          <w:rFonts w:asciiTheme="minorHAnsi" w:eastAsiaTheme="minorEastAsia" w:hAnsiTheme="minorHAnsi" w:cstheme="minorBidi"/>
          <w:noProof/>
          <w:sz w:val="22"/>
          <w:szCs w:val="22"/>
          <w:lang w:eastAsia="en-GB"/>
        </w:rPr>
        <w:tab/>
      </w:r>
      <w:r>
        <w:rPr>
          <w:noProof/>
        </w:rPr>
        <w:t>Network Slice Admission Control</w:t>
      </w:r>
      <w:r>
        <w:rPr>
          <w:noProof/>
        </w:rPr>
        <w:tab/>
      </w:r>
      <w:r>
        <w:rPr>
          <w:noProof/>
        </w:rPr>
        <w:fldChar w:fldCharType="begin" w:fldLock="1"/>
      </w:r>
      <w:r>
        <w:rPr>
          <w:noProof/>
        </w:rPr>
        <w:instrText xml:space="preserve"> PAGEREF _Toc106193568 \h </w:instrText>
      </w:r>
      <w:r>
        <w:rPr>
          <w:noProof/>
        </w:rPr>
      </w:r>
      <w:r>
        <w:rPr>
          <w:noProof/>
        </w:rPr>
        <w:fldChar w:fldCharType="separate"/>
      </w:r>
      <w:r>
        <w:rPr>
          <w:noProof/>
        </w:rPr>
        <w:t>282</w:t>
      </w:r>
      <w:r>
        <w:rPr>
          <w:noProof/>
        </w:rPr>
        <w:fldChar w:fldCharType="end"/>
      </w:r>
    </w:p>
    <w:p w14:paraId="365BCCE6" w14:textId="765370FE" w:rsidR="00550F40" w:rsidRDefault="00550F40">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_Toc106193569 \h </w:instrText>
      </w:r>
      <w:r>
        <w:rPr>
          <w:noProof/>
        </w:rPr>
      </w:r>
      <w:r>
        <w:rPr>
          <w:noProof/>
        </w:rPr>
        <w:fldChar w:fldCharType="separate"/>
      </w:r>
      <w:r>
        <w:rPr>
          <w:noProof/>
        </w:rPr>
        <w:t>283</w:t>
      </w:r>
      <w:r>
        <w:rPr>
          <w:noProof/>
        </w:rPr>
        <w:fldChar w:fldCharType="end"/>
      </w:r>
    </w:p>
    <w:p w14:paraId="7AD0521E" w14:textId="42E255C6" w:rsidR="00550F40" w:rsidRDefault="00550F40">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_Toc106193570 \h </w:instrText>
      </w:r>
      <w:r>
        <w:rPr>
          <w:noProof/>
        </w:rPr>
      </w:r>
      <w:r>
        <w:rPr>
          <w:noProof/>
        </w:rPr>
        <w:fldChar w:fldCharType="separate"/>
      </w:r>
      <w:r>
        <w:rPr>
          <w:noProof/>
        </w:rPr>
        <w:t>283</w:t>
      </w:r>
      <w:r>
        <w:rPr>
          <w:noProof/>
        </w:rPr>
        <w:fldChar w:fldCharType="end"/>
      </w:r>
    </w:p>
    <w:p w14:paraId="24EB3C71" w14:textId="486785D8" w:rsidR="00550F40" w:rsidRDefault="00550F40">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_Toc106193571 \h </w:instrText>
      </w:r>
      <w:r>
        <w:rPr>
          <w:noProof/>
        </w:rPr>
      </w:r>
      <w:r>
        <w:rPr>
          <w:noProof/>
        </w:rPr>
        <w:fldChar w:fldCharType="separate"/>
      </w:r>
      <w:r>
        <w:rPr>
          <w:noProof/>
        </w:rPr>
        <w:t>284</w:t>
      </w:r>
      <w:r>
        <w:rPr>
          <w:noProof/>
        </w:rPr>
        <w:fldChar w:fldCharType="end"/>
      </w:r>
    </w:p>
    <w:p w14:paraId="6F7A721F" w14:textId="6BF5141B" w:rsidR="00550F40" w:rsidRDefault="00550F40">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_Toc106193572 \h </w:instrText>
      </w:r>
      <w:r>
        <w:rPr>
          <w:noProof/>
        </w:rPr>
      </w:r>
      <w:r>
        <w:rPr>
          <w:noProof/>
        </w:rPr>
        <w:fldChar w:fldCharType="separate"/>
      </w:r>
      <w:r>
        <w:rPr>
          <w:noProof/>
        </w:rPr>
        <w:t>285</w:t>
      </w:r>
      <w:r>
        <w:rPr>
          <w:noProof/>
        </w:rPr>
        <w:fldChar w:fldCharType="end"/>
      </w:r>
    </w:p>
    <w:p w14:paraId="4778FC82" w14:textId="6E308B10" w:rsidR="00550F40" w:rsidRDefault="00550F40">
      <w:pPr>
        <w:pStyle w:val="TOC2"/>
        <w:rPr>
          <w:rFonts w:asciiTheme="minorHAnsi" w:eastAsiaTheme="minorEastAsia" w:hAnsiTheme="minorHAnsi" w:cstheme="minorBidi"/>
          <w:noProof/>
          <w:sz w:val="22"/>
          <w:szCs w:val="22"/>
          <w:lang w:eastAsia="en-GB"/>
        </w:rPr>
      </w:pPr>
      <w:r>
        <w:rPr>
          <w:noProof/>
        </w:rPr>
        <w:lastRenderedPageBreak/>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_Toc106193573 \h </w:instrText>
      </w:r>
      <w:r>
        <w:rPr>
          <w:noProof/>
        </w:rPr>
      </w:r>
      <w:r>
        <w:rPr>
          <w:noProof/>
        </w:rPr>
        <w:fldChar w:fldCharType="separate"/>
      </w:r>
      <w:r>
        <w:rPr>
          <w:noProof/>
        </w:rPr>
        <w:t>286</w:t>
      </w:r>
      <w:r>
        <w:rPr>
          <w:noProof/>
        </w:rPr>
        <w:fldChar w:fldCharType="end"/>
      </w:r>
    </w:p>
    <w:p w14:paraId="077BDAC6" w14:textId="431184B2" w:rsidR="00550F40" w:rsidRDefault="00550F40">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_Toc106193574 \h </w:instrText>
      </w:r>
      <w:r>
        <w:rPr>
          <w:noProof/>
        </w:rPr>
      </w:r>
      <w:r>
        <w:rPr>
          <w:noProof/>
        </w:rPr>
        <w:fldChar w:fldCharType="separate"/>
      </w:r>
      <w:r>
        <w:rPr>
          <w:noProof/>
        </w:rPr>
        <w:t>286</w:t>
      </w:r>
      <w:r>
        <w:rPr>
          <w:noProof/>
        </w:rPr>
        <w:fldChar w:fldCharType="end"/>
      </w:r>
    </w:p>
    <w:p w14:paraId="3584A5B6" w14:textId="7A6A872E" w:rsidR="00550F40" w:rsidRDefault="00550F40">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_Toc106193575 \h </w:instrText>
      </w:r>
      <w:r>
        <w:rPr>
          <w:noProof/>
        </w:rPr>
      </w:r>
      <w:r>
        <w:rPr>
          <w:noProof/>
        </w:rPr>
        <w:fldChar w:fldCharType="separate"/>
      </w:r>
      <w:r>
        <w:rPr>
          <w:noProof/>
        </w:rPr>
        <w:t>286</w:t>
      </w:r>
      <w:r>
        <w:rPr>
          <w:noProof/>
        </w:rPr>
        <w:fldChar w:fldCharType="end"/>
      </w:r>
    </w:p>
    <w:p w14:paraId="3CD61168" w14:textId="4151A670" w:rsidR="00550F40" w:rsidRDefault="00550F40">
      <w:pPr>
        <w:pStyle w:val="TOC4"/>
        <w:rPr>
          <w:rFonts w:asciiTheme="minorHAnsi" w:eastAsiaTheme="minorEastAsia" w:hAnsiTheme="minorHAnsi" w:cstheme="minorBidi"/>
          <w:noProof/>
          <w:sz w:val="22"/>
          <w:szCs w:val="22"/>
          <w:lang w:eastAsia="en-GB"/>
        </w:rPr>
      </w:pPr>
      <w:r w:rsidRPr="003A389F">
        <w:rPr>
          <w:rFonts w:eastAsia="MS Mincho"/>
          <w:noProof/>
        </w:rPr>
        <w:t>4.12.2.1</w:t>
      </w:r>
      <w:r>
        <w:rPr>
          <w:rFonts w:asciiTheme="minorHAnsi" w:eastAsiaTheme="minorEastAsia" w:hAnsiTheme="minorHAnsi" w:cstheme="minorBidi"/>
          <w:noProof/>
          <w:sz w:val="22"/>
          <w:szCs w:val="22"/>
          <w:lang w:eastAsia="en-GB"/>
        </w:rPr>
        <w:tab/>
      </w:r>
      <w:r w:rsidRPr="003A389F">
        <w:rPr>
          <w:rFonts w:eastAsia="MS Mincho"/>
          <w:noProof/>
        </w:rPr>
        <w:t>General</w:t>
      </w:r>
      <w:r>
        <w:rPr>
          <w:noProof/>
        </w:rPr>
        <w:tab/>
      </w:r>
      <w:r>
        <w:rPr>
          <w:noProof/>
        </w:rPr>
        <w:fldChar w:fldCharType="begin" w:fldLock="1"/>
      </w:r>
      <w:r>
        <w:rPr>
          <w:noProof/>
        </w:rPr>
        <w:instrText xml:space="preserve"> PAGEREF _Toc106193576 \h </w:instrText>
      </w:r>
      <w:r>
        <w:rPr>
          <w:noProof/>
        </w:rPr>
      </w:r>
      <w:r>
        <w:rPr>
          <w:noProof/>
        </w:rPr>
        <w:fldChar w:fldCharType="separate"/>
      </w:r>
      <w:r>
        <w:rPr>
          <w:noProof/>
        </w:rPr>
        <w:t>286</w:t>
      </w:r>
      <w:r>
        <w:rPr>
          <w:noProof/>
        </w:rPr>
        <w:fldChar w:fldCharType="end"/>
      </w:r>
    </w:p>
    <w:p w14:paraId="7B6697E6" w14:textId="760DB268" w:rsidR="00550F40" w:rsidRDefault="00550F40">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_Toc106193577 \h </w:instrText>
      </w:r>
      <w:r>
        <w:rPr>
          <w:noProof/>
        </w:rPr>
      </w:r>
      <w:r>
        <w:rPr>
          <w:noProof/>
        </w:rPr>
        <w:fldChar w:fldCharType="separate"/>
      </w:r>
      <w:r>
        <w:rPr>
          <w:noProof/>
        </w:rPr>
        <w:t>287</w:t>
      </w:r>
      <w:r>
        <w:rPr>
          <w:noProof/>
        </w:rPr>
        <w:fldChar w:fldCharType="end"/>
      </w:r>
    </w:p>
    <w:p w14:paraId="29DE3995" w14:textId="46E20B13" w:rsidR="00550F40" w:rsidRDefault="00550F40">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_Toc106193578 \h </w:instrText>
      </w:r>
      <w:r>
        <w:rPr>
          <w:noProof/>
        </w:rPr>
      </w:r>
      <w:r>
        <w:rPr>
          <w:noProof/>
        </w:rPr>
        <w:fldChar w:fldCharType="separate"/>
      </w:r>
      <w:r>
        <w:rPr>
          <w:noProof/>
        </w:rPr>
        <w:t>289</w:t>
      </w:r>
      <w:r>
        <w:rPr>
          <w:noProof/>
        </w:rPr>
        <w:fldChar w:fldCharType="end"/>
      </w:r>
    </w:p>
    <w:p w14:paraId="4D53D9AD" w14:textId="56066814" w:rsidR="00550F40" w:rsidRDefault="00550F40">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_Toc106193579 \h </w:instrText>
      </w:r>
      <w:r>
        <w:rPr>
          <w:noProof/>
        </w:rPr>
      </w:r>
      <w:r>
        <w:rPr>
          <w:noProof/>
        </w:rPr>
        <w:fldChar w:fldCharType="separate"/>
      </w:r>
      <w:r>
        <w:rPr>
          <w:noProof/>
        </w:rPr>
        <w:t>290</w:t>
      </w:r>
      <w:r>
        <w:rPr>
          <w:noProof/>
        </w:rPr>
        <w:fldChar w:fldCharType="end"/>
      </w:r>
    </w:p>
    <w:p w14:paraId="24D2A5CE" w14:textId="45855C65" w:rsidR="00550F40" w:rsidRDefault="00550F40">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_Toc106193580 \h </w:instrText>
      </w:r>
      <w:r>
        <w:rPr>
          <w:noProof/>
        </w:rPr>
      </w:r>
      <w:r>
        <w:rPr>
          <w:noProof/>
        </w:rPr>
        <w:fldChar w:fldCharType="separate"/>
      </w:r>
      <w:r>
        <w:rPr>
          <w:noProof/>
        </w:rPr>
        <w:t>291</w:t>
      </w:r>
      <w:r>
        <w:rPr>
          <w:noProof/>
        </w:rPr>
        <w:fldChar w:fldCharType="end"/>
      </w:r>
    </w:p>
    <w:p w14:paraId="402F8F27" w14:textId="4AAC638D" w:rsidR="00550F40" w:rsidRDefault="00550F40">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_Toc106193581 \h </w:instrText>
      </w:r>
      <w:r>
        <w:rPr>
          <w:noProof/>
        </w:rPr>
      </w:r>
      <w:r>
        <w:rPr>
          <w:noProof/>
        </w:rPr>
        <w:fldChar w:fldCharType="separate"/>
      </w:r>
      <w:r>
        <w:rPr>
          <w:noProof/>
        </w:rPr>
        <w:t>291</w:t>
      </w:r>
      <w:r>
        <w:rPr>
          <w:noProof/>
        </w:rPr>
        <w:fldChar w:fldCharType="end"/>
      </w:r>
    </w:p>
    <w:p w14:paraId="7B93914C" w14:textId="1C7651D8" w:rsidR="00550F40" w:rsidRDefault="00550F40">
      <w:pPr>
        <w:pStyle w:val="TOC4"/>
        <w:rPr>
          <w:rFonts w:asciiTheme="minorHAnsi" w:eastAsiaTheme="minorEastAsia" w:hAnsiTheme="minorHAnsi" w:cstheme="minorBidi"/>
          <w:noProof/>
          <w:sz w:val="22"/>
          <w:szCs w:val="22"/>
          <w:lang w:eastAsia="en-GB"/>
        </w:rPr>
      </w:pPr>
      <w:r>
        <w:rPr>
          <w:noProof/>
        </w:rPr>
        <w:t>4</w:t>
      </w:r>
      <w:r w:rsidRPr="003A389F">
        <w:rPr>
          <w:rFonts w:eastAsia="SimSun"/>
          <w:noProof/>
          <w:lang w:eastAsia="zh-CN"/>
        </w:rPr>
        <w:t>.</w:t>
      </w:r>
      <w:r>
        <w:rPr>
          <w:noProof/>
        </w:rPr>
        <w:t>1</w:t>
      </w:r>
      <w:r w:rsidRPr="003A389F">
        <w:rPr>
          <w:rFonts w:eastAsia="SimSun"/>
          <w:noProof/>
          <w:lang w:eastAsia="zh-CN"/>
        </w:rPr>
        <w:t>2.4.2</w:t>
      </w:r>
      <w:r>
        <w:rPr>
          <w:rFonts w:asciiTheme="minorHAnsi" w:eastAsiaTheme="minorEastAsia" w:hAnsiTheme="minorHAnsi" w:cstheme="minorBidi"/>
          <w:noProof/>
          <w:sz w:val="22"/>
          <w:szCs w:val="22"/>
          <w:lang w:eastAsia="en-GB"/>
        </w:rPr>
        <w:tab/>
      </w:r>
      <w:r w:rsidRPr="003A389F">
        <w:rPr>
          <w:rFonts w:eastAsia="SimSun"/>
          <w:noProof/>
          <w:lang w:eastAsia="zh-CN"/>
        </w:rPr>
        <w:t>Procedure for the UE context release in the N3IWF</w:t>
      </w:r>
      <w:r>
        <w:rPr>
          <w:noProof/>
        </w:rPr>
        <w:tab/>
      </w:r>
      <w:r>
        <w:rPr>
          <w:noProof/>
        </w:rPr>
        <w:fldChar w:fldCharType="begin" w:fldLock="1"/>
      </w:r>
      <w:r>
        <w:rPr>
          <w:noProof/>
        </w:rPr>
        <w:instrText xml:space="preserve"> PAGEREF _Toc106193582 \h </w:instrText>
      </w:r>
      <w:r>
        <w:rPr>
          <w:noProof/>
        </w:rPr>
      </w:r>
      <w:r>
        <w:rPr>
          <w:noProof/>
        </w:rPr>
        <w:fldChar w:fldCharType="separate"/>
      </w:r>
      <w:r>
        <w:rPr>
          <w:noProof/>
        </w:rPr>
        <w:t>291</w:t>
      </w:r>
      <w:r>
        <w:rPr>
          <w:noProof/>
        </w:rPr>
        <w:fldChar w:fldCharType="end"/>
      </w:r>
    </w:p>
    <w:p w14:paraId="673A1169" w14:textId="368D0DE1" w:rsidR="00550F40" w:rsidRDefault="00550F40">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_Toc106193583 \h </w:instrText>
      </w:r>
      <w:r>
        <w:rPr>
          <w:noProof/>
        </w:rPr>
      </w:r>
      <w:r>
        <w:rPr>
          <w:noProof/>
        </w:rPr>
        <w:fldChar w:fldCharType="separate"/>
      </w:r>
      <w:r>
        <w:rPr>
          <w:noProof/>
        </w:rPr>
        <w:t>293</w:t>
      </w:r>
      <w:r>
        <w:rPr>
          <w:noProof/>
        </w:rPr>
        <w:fldChar w:fldCharType="end"/>
      </w:r>
    </w:p>
    <w:p w14:paraId="39BACC46" w14:textId="5B38BD5E" w:rsidR="00550F40" w:rsidRDefault="00550F40">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_Toc106193584 \h </w:instrText>
      </w:r>
      <w:r>
        <w:rPr>
          <w:noProof/>
        </w:rPr>
      </w:r>
      <w:r>
        <w:rPr>
          <w:noProof/>
        </w:rPr>
        <w:fldChar w:fldCharType="separate"/>
      </w:r>
      <w:r>
        <w:rPr>
          <w:noProof/>
        </w:rPr>
        <w:t>293</w:t>
      </w:r>
      <w:r>
        <w:rPr>
          <w:noProof/>
        </w:rPr>
        <w:fldChar w:fldCharType="end"/>
      </w:r>
    </w:p>
    <w:p w14:paraId="4E3B7F2F" w14:textId="4CCABEF6" w:rsidR="00550F40" w:rsidRDefault="00550F40">
      <w:pPr>
        <w:pStyle w:val="TOC3"/>
        <w:rPr>
          <w:rFonts w:asciiTheme="minorHAnsi" w:eastAsiaTheme="minorEastAsia" w:hAnsiTheme="minorHAnsi" w:cstheme="minorBidi"/>
          <w:noProof/>
          <w:sz w:val="22"/>
          <w:szCs w:val="22"/>
          <w:lang w:eastAsia="en-GB"/>
        </w:rPr>
      </w:pPr>
      <w:r>
        <w:rPr>
          <w:noProof/>
        </w:rPr>
        <w:t>4.</w:t>
      </w:r>
      <w:r w:rsidRPr="003A389F">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_Toc106193585 \h </w:instrText>
      </w:r>
      <w:r>
        <w:rPr>
          <w:noProof/>
        </w:rPr>
      </w:r>
      <w:r>
        <w:rPr>
          <w:noProof/>
        </w:rPr>
        <w:fldChar w:fldCharType="separate"/>
      </w:r>
      <w:r>
        <w:rPr>
          <w:noProof/>
        </w:rPr>
        <w:t>295</w:t>
      </w:r>
      <w:r>
        <w:rPr>
          <w:noProof/>
        </w:rPr>
        <w:fldChar w:fldCharType="end"/>
      </w:r>
    </w:p>
    <w:p w14:paraId="5B8AFB2D" w14:textId="4B693584"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lang w:eastAsia="zh-CN"/>
        </w:rPr>
        <w:t>4.12.7</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UE or network Requested </w:t>
      </w:r>
      <w:r>
        <w:rPr>
          <w:noProof/>
        </w:rPr>
        <w:t>PDU Session R</w:t>
      </w:r>
      <w:r w:rsidRPr="003A389F">
        <w:rPr>
          <w:rFonts w:eastAsia="SimSun"/>
          <w:noProof/>
          <w:lang w:eastAsia="zh-CN"/>
        </w:rPr>
        <w:t>elease via Untrusted non-3GPP access</w:t>
      </w:r>
      <w:r>
        <w:rPr>
          <w:noProof/>
        </w:rPr>
        <w:tab/>
      </w:r>
      <w:r>
        <w:rPr>
          <w:noProof/>
        </w:rPr>
        <w:fldChar w:fldCharType="begin" w:fldLock="1"/>
      </w:r>
      <w:r>
        <w:rPr>
          <w:noProof/>
        </w:rPr>
        <w:instrText xml:space="preserve"> PAGEREF _Toc106193586 \h </w:instrText>
      </w:r>
      <w:r>
        <w:rPr>
          <w:noProof/>
        </w:rPr>
      </w:r>
      <w:r>
        <w:rPr>
          <w:noProof/>
        </w:rPr>
        <w:fldChar w:fldCharType="separate"/>
      </w:r>
      <w:r>
        <w:rPr>
          <w:noProof/>
        </w:rPr>
        <w:t>296</w:t>
      </w:r>
      <w:r>
        <w:rPr>
          <w:noProof/>
        </w:rPr>
        <w:fldChar w:fldCharType="end"/>
      </w:r>
    </w:p>
    <w:p w14:paraId="7DD2C3A9" w14:textId="75C0055F" w:rsidR="00550F40" w:rsidRDefault="00550F40">
      <w:pPr>
        <w:pStyle w:val="TOC3"/>
        <w:rPr>
          <w:rFonts w:asciiTheme="minorHAnsi" w:eastAsiaTheme="minorEastAsia" w:hAnsiTheme="minorHAnsi" w:cstheme="minorBidi"/>
          <w:noProof/>
          <w:sz w:val="22"/>
          <w:szCs w:val="22"/>
          <w:lang w:eastAsia="en-GB"/>
        </w:rPr>
      </w:pPr>
      <w:r>
        <w:rPr>
          <w:noProof/>
          <w:lang w:eastAsia="zh-CN"/>
        </w:rPr>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_Toc106193587 \h </w:instrText>
      </w:r>
      <w:r>
        <w:rPr>
          <w:noProof/>
        </w:rPr>
      </w:r>
      <w:r>
        <w:rPr>
          <w:noProof/>
        </w:rPr>
        <w:fldChar w:fldCharType="separate"/>
      </w:r>
      <w:r>
        <w:rPr>
          <w:noProof/>
        </w:rPr>
        <w:t>298</w:t>
      </w:r>
      <w:r>
        <w:rPr>
          <w:noProof/>
        </w:rPr>
        <w:fldChar w:fldCharType="end"/>
      </w:r>
    </w:p>
    <w:p w14:paraId="19A93431" w14:textId="40710FED" w:rsidR="00550F40" w:rsidRDefault="00550F40">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_Toc106193588 \h </w:instrText>
      </w:r>
      <w:r>
        <w:rPr>
          <w:noProof/>
        </w:rPr>
      </w:r>
      <w:r>
        <w:rPr>
          <w:noProof/>
        </w:rPr>
        <w:fldChar w:fldCharType="separate"/>
      </w:r>
      <w:r>
        <w:rPr>
          <w:noProof/>
        </w:rPr>
        <w:t>299</w:t>
      </w:r>
      <w:r>
        <w:rPr>
          <w:noProof/>
        </w:rPr>
        <w:fldChar w:fldCharType="end"/>
      </w:r>
    </w:p>
    <w:p w14:paraId="0B43F0C7" w14:textId="24C15992" w:rsidR="00550F40" w:rsidRDefault="00550F40">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_Toc106193589 \h </w:instrText>
      </w:r>
      <w:r>
        <w:rPr>
          <w:noProof/>
        </w:rPr>
      </w:r>
      <w:r>
        <w:rPr>
          <w:noProof/>
        </w:rPr>
        <w:fldChar w:fldCharType="separate"/>
      </w:r>
      <w:r>
        <w:rPr>
          <w:noProof/>
        </w:rPr>
        <w:t>299</w:t>
      </w:r>
      <w:r>
        <w:rPr>
          <w:noProof/>
        </w:rPr>
        <w:fldChar w:fldCharType="end"/>
      </w:r>
    </w:p>
    <w:p w14:paraId="4878C5E1" w14:textId="7145AF9C" w:rsidR="00550F40" w:rsidRDefault="00550F40">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_Toc106193590 \h </w:instrText>
      </w:r>
      <w:r>
        <w:rPr>
          <w:noProof/>
        </w:rPr>
      </w:r>
      <w:r>
        <w:rPr>
          <w:noProof/>
        </w:rPr>
        <w:fldChar w:fldCharType="separate"/>
      </w:r>
      <w:r>
        <w:rPr>
          <w:noProof/>
        </w:rPr>
        <w:t>299</w:t>
      </w:r>
      <w:r>
        <w:rPr>
          <w:noProof/>
        </w:rPr>
        <w:fldChar w:fldCharType="end"/>
      </w:r>
    </w:p>
    <w:p w14:paraId="5C4C1C6F" w14:textId="08F1F0E7" w:rsidR="00550F40" w:rsidRDefault="00550F40">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_Toc106193591 \h </w:instrText>
      </w:r>
      <w:r>
        <w:rPr>
          <w:noProof/>
        </w:rPr>
      </w:r>
      <w:r>
        <w:rPr>
          <w:noProof/>
        </w:rPr>
        <w:fldChar w:fldCharType="separate"/>
      </w:r>
      <w:r>
        <w:rPr>
          <w:noProof/>
        </w:rPr>
        <w:t>299</w:t>
      </w:r>
      <w:r>
        <w:rPr>
          <w:noProof/>
        </w:rPr>
        <w:fldChar w:fldCharType="end"/>
      </w:r>
    </w:p>
    <w:p w14:paraId="6EEBA40A" w14:textId="4D182843" w:rsidR="00550F40" w:rsidRDefault="00550F40">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_Toc106193592 \h </w:instrText>
      </w:r>
      <w:r>
        <w:rPr>
          <w:noProof/>
        </w:rPr>
      </w:r>
      <w:r>
        <w:rPr>
          <w:noProof/>
        </w:rPr>
        <w:fldChar w:fldCharType="separate"/>
      </w:r>
      <w:r>
        <w:rPr>
          <w:noProof/>
        </w:rPr>
        <w:t>299</w:t>
      </w:r>
      <w:r>
        <w:rPr>
          <w:noProof/>
        </w:rPr>
        <w:fldChar w:fldCharType="end"/>
      </w:r>
    </w:p>
    <w:p w14:paraId="61010C0A" w14:textId="41862068" w:rsidR="00550F40" w:rsidRDefault="00550F40">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_Toc106193593 \h </w:instrText>
      </w:r>
      <w:r>
        <w:rPr>
          <w:noProof/>
        </w:rPr>
      </w:r>
      <w:r>
        <w:rPr>
          <w:noProof/>
        </w:rPr>
        <w:fldChar w:fldCharType="separate"/>
      </w:r>
      <w:r>
        <w:rPr>
          <w:noProof/>
        </w:rPr>
        <w:t>302</w:t>
      </w:r>
      <w:r>
        <w:rPr>
          <w:noProof/>
        </w:rPr>
        <w:fldChar w:fldCharType="end"/>
      </w:r>
    </w:p>
    <w:p w14:paraId="0037D7F1" w14:textId="15EC09C9" w:rsidR="00550F40" w:rsidRDefault="00550F40">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_Toc106193594 \h </w:instrText>
      </w:r>
      <w:r>
        <w:rPr>
          <w:noProof/>
        </w:rPr>
      </w:r>
      <w:r>
        <w:rPr>
          <w:noProof/>
        </w:rPr>
        <w:fldChar w:fldCharType="separate"/>
      </w:r>
      <w:r>
        <w:rPr>
          <w:noProof/>
        </w:rPr>
        <w:t>302</w:t>
      </w:r>
      <w:r>
        <w:rPr>
          <w:noProof/>
        </w:rPr>
        <w:fldChar w:fldCharType="end"/>
      </w:r>
    </w:p>
    <w:p w14:paraId="7963F923" w14:textId="77560BDB" w:rsidR="00550F40" w:rsidRDefault="00550F40">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_Toc106193595 \h </w:instrText>
      </w:r>
      <w:r>
        <w:rPr>
          <w:noProof/>
        </w:rPr>
      </w:r>
      <w:r>
        <w:rPr>
          <w:noProof/>
        </w:rPr>
        <w:fldChar w:fldCharType="separate"/>
      </w:r>
      <w:r>
        <w:rPr>
          <w:noProof/>
        </w:rPr>
        <w:t>302</w:t>
      </w:r>
      <w:r>
        <w:rPr>
          <w:noProof/>
        </w:rPr>
        <w:fldChar w:fldCharType="end"/>
      </w:r>
    </w:p>
    <w:p w14:paraId="0B59A396" w14:textId="2565D623" w:rsidR="00550F40" w:rsidRDefault="00550F40">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_Toc106193596 \h </w:instrText>
      </w:r>
      <w:r>
        <w:rPr>
          <w:noProof/>
        </w:rPr>
      </w:r>
      <w:r>
        <w:rPr>
          <w:noProof/>
        </w:rPr>
        <w:fldChar w:fldCharType="separate"/>
      </w:r>
      <w:r>
        <w:rPr>
          <w:noProof/>
        </w:rPr>
        <w:t>302</w:t>
      </w:r>
      <w:r>
        <w:rPr>
          <w:noProof/>
        </w:rPr>
        <w:fldChar w:fldCharType="end"/>
      </w:r>
    </w:p>
    <w:p w14:paraId="08E57AB3" w14:textId="4779E1BB" w:rsidR="00550F40" w:rsidRDefault="00550F40">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_Toc106193597 \h </w:instrText>
      </w:r>
      <w:r>
        <w:rPr>
          <w:noProof/>
        </w:rPr>
      </w:r>
      <w:r>
        <w:rPr>
          <w:noProof/>
        </w:rPr>
        <w:fldChar w:fldCharType="separate"/>
      </w:r>
      <w:r>
        <w:rPr>
          <w:noProof/>
        </w:rPr>
        <w:t>303</w:t>
      </w:r>
      <w:r>
        <w:rPr>
          <w:noProof/>
        </w:rPr>
        <w:fldChar w:fldCharType="end"/>
      </w:r>
    </w:p>
    <w:p w14:paraId="66A0EA42" w14:textId="6BCE3C2B" w:rsidR="00550F40" w:rsidRDefault="00550F40">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_Toc106193598 \h </w:instrText>
      </w:r>
      <w:r>
        <w:rPr>
          <w:noProof/>
        </w:rPr>
      </w:r>
      <w:r>
        <w:rPr>
          <w:noProof/>
        </w:rPr>
        <w:fldChar w:fldCharType="separate"/>
      </w:r>
      <w:r>
        <w:rPr>
          <w:noProof/>
        </w:rPr>
        <w:t>303</w:t>
      </w:r>
      <w:r>
        <w:rPr>
          <w:noProof/>
        </w:rPr>
        <w:fldChar w:fldCharType="end"/>
      </w:r>
    </w:p>
    <w:p w14:paraId="4647DFE3" w14:textId="4C1E2281" w:rsidR="00550F40" w:rsidRDefault="00550F40">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_Toc106193599 \h </w:instrText>
      </w:r>
      <w:r>
        <w:rPr>
          <w:noProof/>
        </w:rPr>
      </w:r>
      <w:r>
        <w:rPr>
          <w:noProof/>
        </w:rPr>
        <w:fldChar w:fldCharType="separate"/>
      </w:r>
      <w:r>
        <w:rPr>
          <w:noProof/>
        </w:rPr>
        <w:t>303</w:t>
      </w:r>
      <w:r>
        <w:rPr>
          <w:noProof/>
        </w:rPr>
        <w:fldChar w:fldCharType="end"/>
      </w:r>
    </w:p>
    <w:p w14:paraId="4E64CF3F" w14:textId="0352A5A4" w:rsidR="00550F40" w:rsidRDefault="00550F40">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_Toc106193600 \h </w:instrText>
      </w:r>
      <w:r>
        <w:rPr>
          <w:noProof/>
        </w:rPr>
      </w:r>
      <w:r>
        <w:rPr>
          <w:noProof/>
        </w:rPr>
        <w:fldChar w:fldCharType="separate"/>
      </w:r>
      <w:r>
        <w:rPr>
          <w:noProof/>
        </w:rPr>
        <w:t>304</w:t>
      </w:r>
      <w:r>
        <w:rPr>
          <w:noProof/>
        </w:rPr>
        <w:fldChar w:fldCharType="end"/>
      </w:r>
    </w:p>
    <w:p w14:paraId="0C6F7E2E" w14:textId="68330502" w:rsidR="00550F40" w:rsidRDefault="00550F40">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_Toc106193601 \h </w:instrText>
      </w:r>
      <w:r>
        <w:rPr>
          <w:noProof/>
        </w:rPr>
      </w:r>
      <w:r>
        <w:rPr>
          <w:noProof/>
        </w:rPr>
        <w:fldChar w:fldCharType="separate"/>
      </w:r>
      <w:r>
        <w:rPr>
          <w:noProof/>
        </w:rPr>
        <w:t>304</w:t>
      </w:r>
      <w:r>
        <w:rPr>
          <w:noProof/>
        </w:rPr>
        <w:fldChar w:fldCharType="end"/>
      </w:r>
    </w:p>
    <w:p w14:paraId="2C485978" w14:textId="2E01C1A0" w:rsidR="00550F40" w:rsidRDefault="00550F40">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_Toc106193602 \h </w:instrText>
      </w:r>
      <w:r>
        <w:rPr>
          <w:noProof/>
        </w:rPr>
      </w:r>
      <w:r>
        <w:rPr>
          <w:noProof/>
        </w:rPr>
        <w:fldChar w:fldCharType="separate"/>
      </w:r>
      <w:r>
        <w:rPr>
          <w:noProof/>
        </w:rPr>
        <w:t>305</w:t>
      </w:r>
      <w:r>
        <w:rPr>
          <w:noProof/>
        </w:rPr>
        <w:fldChar w:fldCharType="end"/>
      </w:r>
    </w:p>
    <w:p w14:paraId="6E9D1141" w14:textId="1AAE8737" w:rsidR="00550F40" w:rsidRDefault="00550F40">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EAP Re-Authentication</w:t>
      </w:r>
      <w:r>
        <w:rPr>
          <w:noProof/>
        </w:rPr>
        <w:tab/>
      </w:r>
      <w:r>
        <w:rPr>
          <w:noProof/>
        </w:rPr>
        <w:fldChar w:fldCharType="begin" w:fldLock="1"/>
      </w:r>
      <w:r>
        <w:rPr>
          <w:noProof/>
        </w:rPr>
        <w:instrText xml:space="preserve"> PAGEREF _Toc106193603 \h </w:instrText>
      </w:r>
      <w:r>
        <w:rPr>
          <w:noProof/>
        </w:rPr>
      </w:r>
      <w:r>
        <w:rPr>
          <w:noProof/>
        </w:rPr>
        <w:fldChar w:fldCharType="separate"/>
      </w:r>
      <w:r>
        <w:rPr>
          <w:noProof/>
        </w:rPr>
        <w:t>305</w:t>
      </w:r>
      <w:r>
        <w:rPr>
          <w:noProof/>
        </w:rPr>
        <w:fldChar w:fldCharType="end"/>
      </w:r>
    </w:p>
    <w:p w14:paraId="1AABE174" w14:textId="30A0F3B8" w:rsidR="00550F40" w:rsidRDefault="00550F40">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_Toc106193604 \h </w:instrText>
      </w:r>
      <w:r>
        <w:rPr>
          <w:noProof/>
        </w:rPr>
      </w:r>
      <w:r>
        <w:rPr>
          <w:noProof/>
        </w:rPr>
        <w:fldChar w:fldCharType="separate"/>
      </w:r>
      <w:r>
        <w:rPr>
          <w:noProof/>
        </w:rPr>
        <w:t>306</w:t>
      </w:r>
      <w:r>
        <w:rPr>
          <w:noProof/>
        </w:rPr>
        <w:fldChar w:fldCharType="end"/>
      </w:r>
    </w:p>
    <w:p w14:paraId="4EF4D5EA" w14:textId="0A298528" w:rsidR="00550F40" w:rsidRDefault="00550F40">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_Toc106193605 \h </w:instrText>
      </w:r>
      <w:r>
        <w:rPr>
          <w:noProof/>
        </w:rPr>
      </w:r>
      <w:r>
        <w:rPr>
          <w:noProof/>
        </w:rPr>
        <w:fldChar w:fldCharType="separate"/>
      </w:r>
      <w:r>
        <w:rPr>
          <w:noProof/>
        </w:rPr>
        <w:t>306</w:t>
      </w:r>
      <w:r>
        <w:rPr>
          <w:noProof/>
        </w:rPr>
        <w:fldChar w:fldCharType="end"/>
      </w:r>
    </w:p>
    <w:p w14:paraId="21BF4362" w14:textId="0080BAD8" w:rsidR="00550F40" w:rsidRDefault="00550F40">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_Toc106193606 \h </w:instrText>
      </w:r>
      <w:r>
        <w:rPr>
          <w:noProof/>
        </w:rPr>
      </w:r>
      <w:r>
        <w:rPr>
          <w:noProof/>
        </w:rPr>
        <w:fldChar w:fldCharType="separate"/>
      </w:r>
      <w:r>
        <w:rPr>
          <w:noProof/>
        </w:rPr>
        <w:t>306</w:t>
      </w:r>
      <w:r>
        <w:rPr>
          <w:noProof/>
        </w:rPr>
        <w:fldChar w:fldCharType="end"/>
      </w:r>
    </w:p>
    <w:p w14:paraId="4188C41E" w14:textId="58459AC4" w:rsidR="00550F40" w:rsidRDefault="00550F40">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_Toc106193607 \h </w:instrText>
      </w:r>
      <w:r>
        <w:rPr>
          <w:noProof/>
        </w:rPr>
      </w:r>
      <w:r>
        <w:rPr>
          <w:noProof/>
        </w:rPr>
        <w:fldChar w:fldCharType="separate"/>
      </w:r>
      <w:r>
        <w:rPr>
          <w:noProof/>
        </w:rPr>
        <w:t>309</w:t>
      </w:r>
      <w:r>
        <w:rPr>
          <w:noProof/>
        </w:rPr>
        <w:fldChar w:fldCharType="end"/>
      </w:r>
    </w:p>
    <w:p w14:paraId="36D8919C" w14:textId="54DBFD49" w:rsidR="00550F40" w:rsidRDefault="00550F40">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_Toc106193608 \h </w:instrText>
      </w:r>
      <w:r>
        <w:rPr>
          <w:noProof/>
        </w:rPr>
      </w:r>
      <w:r>
        <w:rPr>
          <w:noProof/>
        </w:rPr>
        <w:fldChar w:fldCharType="separate"/>
      </w:r>
      <w:r>
        <w:rPr>
          <w:noProof/>
        </w:rPr>
        <w:t>309</w:t>
      </w:r>
      <w:r>
        <w:rPr>
          <w:noProof/>
        </w:rPr>
        <w:fldChar w:fldCharType="end"/>
      </w:r>
    </w:p>
    <w:p w14:paraId="2D56D7ED" w14:textId="7DB88526" w:rsidR="00550F40" w:rsidRDefault="00550F40">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_Toc106193609 \h </w:instrText>
      </w:r>
      <w:r>
        <w:rPr>
          <w:noProof/>
        </w:rPr>
      </w:r>
      <w:r>
        <w:rPr>
          <w:noProof/>
        </w:rPr>
        <w:fldChar w:fldCharType="separate"/>
      </w:r>
      <w:r>
        <w:rPr>
          <w:noProof/>
        </w:rPr>
        <w:t>309</w:t>
      </w:r>
      <w:r>
        <w:rPr>
          <w:noProof/>
        </w:rPr>
        <w:fldChar w:fldCharType="end"/>
      </w:r>
    </w:p>
    <w:p w14:paraId="77A67929" w14:textId="393C0B7F" w:rsidR="00550F40" w:rsidRDefault="00550F40">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_Toc106193610 \h </w:instrText>
      </w:r>
      <w:r>
        <w:rPr>
          <w:noProof/>
        </w:rPr>
      </w:r>
      <w:r>
        <w:rPr>
          <w:noProof/>
        </w:rPr>
        <w:fldChar w:fldCharType="separate"/>
      </w:r>
      <w:r>
        <w:rPr>
          <w:noProof/>
        </w:rPr>
        <w:t>310</w:t>
      </w:r>
      <w:r>
        <w:rPr>
          <w:noProof/>
        </w:rPr>
        <w:fldChar w:fldCharType="end"/>
      </w:r>
    </w:p>
    <w:p w14:paraId="48830079" w14:textId="1F575F13" w:rsidR="00550F40" w:rsidRDefault="00550F40">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_Toc106193611 \h </w:instrText>
      </w:r>
      <w:r>
        <w:rPr>
          <w:noProof/>
        </w:rPr>
      </w:r>
      <w:r>
        <w:rPr>
          <w:noProof/>
        </w:rPr>
        <w:fldChar w:fldCharType="separate"/>
      </w:r>
      <w:r>
        <w:rPr>
          <w:noProof/>
        </w:rPr>
        <w:t>310</w:t>
      </w:r>
      <w:r>
        <w:rPr>
          <w:noProof/>
        </w:rPr>
        <w:fldChar w:fldCharType="end"/>
      </w:r>
    </w:p>
    <w:p w14:paraId="64B5EF0E" w14:textId="7A1C2B99" w:rsidR="00550F40" w:rsidRDefault="00550F40">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_Toc106193612 \h </w:instrText>
      </w:r>
      <w:r>
        <w:rPr>
          <w:noProof/>
        </w:rPr>
      </w:r>
      <w:r>
        <w:rPr>
          <w:noProof/>
        </w:rPr>
        <w:fldChar w:fldCharType="separate"/>
      </w:r>
      <w:r>
        <w:rPr>
          <w:noProof/>
        </w:rPr>
        <w:t>310</w:t>
      </w:r>
      <w:r>
        <w:rPr>
          <w:noProof/>
        </w:rPr>
        <w:fldChar w:fldCharType="end"/>
      </w:r>
    </w:p>
    <w:p w14:paraId="32A0E8C5" w14:textId="19ACEEE5" w:rsidR="00550F40" w:rsidRDefault="00550F40">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_Toc106193613 \h </w:instrText>
      </w:r>
      <w:r>
        <w:rPr>
          <w:noProof/>
        </w:rPr>
      </w:r>
      <w:r>
        <w:rPr>
          <w:noProof/>
        </w:rPr>
        <w:fldChar w:fldCharType="separate"/>
      </w:r>
      <w:r>
        <w:rPr>
          <w:noProof/>
        </w:rPr>
        <w:t>310</w:t>
      </w:r>
      <w:r>
        <w:rPr>
          <w:noProof/>
        </w:rPr>
        <w:fldChar w:fldCharType="end"/>
      </w:r>
    </w:p>
    <w:p w14:paraId="620E8AA2" w14:textId="1228071E" w:rsidR="00550F40" w:rsidRDefault="00550F40">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_Toc106193614 \h </w:instrText>
      </w:r>
      <w:r>
        <w:rPr>
          <w:noProof/>
        </w:rPr>
      </w:r>
      <w:r>
        <w:rPr>
          <w:noProof/>
        </w:rPr>
        <w:fldChar w:fldCharType="separate"/>
      </w:r>
      <w:r>
        <w:rPr>
          <w:noProof/>
        </w:rPr>
        <w:t>310</w:t>
      </w:r>
      <w:r>
        <w:rPr>
          <w:noProof/>
        </w:rPr>
        <w:fldChar w:fldCharType="end"/>
      </w:r>
    </w:p>
    <w:p w14:paraId="62E9441D" w14:textId="3871070F" w:rsidR="00550F40" w:rsidRDefault="00550F40">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_Toc106193615 \h </w:instrText>
      </w:r>
      <w:r>
        <w:rPr>
          <w:noProof/>
        </w:rPr>
      </w:r>
      <w:r>
        <w:rPr>
          <w:noProof/>
        </w:rPr>
        <w:fldChar w:fldCharType="separate"/>
      </w:r>
      <w:r>
        <w:rPr>
          <w:noProof/>
        </w:rPr>
        <w:t>310</w:t>
      </w:r>
      <w:r>
        <w:rPr>
          <w:noProof/>
        </w:rPr>
        <w:fldChar w:fldCharType="end"/>
      </w:r>
    </w:p>
    <w:p w14:paraId="29E6EF84" w14:textId="355748EA" w:rsidR="00550F40" w:rsidRDefault="00550F40">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_Toc106193616 \h </w:instrText>
      </w:r>
      <w:r>
        <w:rPr>
          <w:noProof/>
        </w:rPr>
      </w:r>
      <w:r>
        <w:rPr>
          <w:noProof/>
        </w:rPr>
        <w:fldChar w:fldCharType="separate"/>
      </w:r>
      <w:r>
        <w:rPr>
          <w:noProof/>
        </w:rPr>
        <w:t>311</w:t>
      </w:r>
      <w:r>
        <w:rPr>
          <w:noProof/>
        </w:rPr>
        <w:fldChar w:fldCharType="end"/>
      </w:r>
    </w:p>
    <w:p w14:paraId="1B7F72C6" w14:textId="488CFCF5" w:rsidR="00550F40" w:rsidRDefault="00550F40">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_Toc106193617 \h </w:instrText>
      </w:r>
      <w:r>
        <w:rPr>
          <w:noProof/>
        </w:rPr>
      </w:r>
      <w:r>
        <w:rPr>
          <w:noProof/>
        </w:rPr>
        <w:fldChar w:fldCharType="separate"/>
      </w:r>
      <w:r>
        <w:rPr>
          <w:noProof/>
        </w:rPr>
        <w:t>313</w:t>
      </w:r>
      <w:r>
        <w:rPr>
          <w:noProof/>
        </w:rPr>
        <w:fldChar w:fldCharType="end"/>
      </w:r>
    </w:p>
    <w:p w14:paraId="0362C4EA" w14:textId="3F2E8672" w:rsidR="00550F40" w:rsidRDefault="00550F40">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_Toc106193618 \h </w:instrText>
      </w:r>
      <w:r>
        <w:rPr>
          <w:noProof/>
        </w:rPr>
      </w:r>
      <w:r>
        <w:rPr>
          <w:noProof/>
        </w:rPr>
        <w:fldChar w:fldCharType="separate"/>
      </w:r>
      <w:r>
        <w:rPr>
          <w:noProof/>
        </w:rPr>
        <w:t>313</w:t>
      </w:r>
      <w:r>
        <w:rPr>
          <w:noProof/>
        </w:rPr>
        <w:fldChar w:fldCharType="end"/>
      </w:r>
    </w:p>
    <w:p w14:paraId="7F28F436" w14:textId="71A7C0ED" w:rsidR="00550F40" w:rsidRDefault="00550F40">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_Toc106193619 \h </w:instrText>
      </w:r>
      <w:r>
        <w:rPr>
          <w:noProof/>
        </w:rPr>
      </w:r>
      <w:r>
        <w:rPr>
          <w:noProof/>
        </w:rPr>
        <w:fldChar w:fldCharType="separate"/>
      </w:r>
      <w:r>
        <w:rPr>
          <w:noProof/>
        </w:rPr>
        <w:t>314</w:t>
      </w:r>
      <w:r>
        <w:rPr>
          <w:noProof/>
        </w:rPr>
        <w:fldChar w:fldCharType="end"/>
      </w:r>
    </w:p>
    <w:p w14:paraId="612DA617" w14:textId="39AA1B0D" w:rsidR="00550F40" w:rsidRDefault="00550F40">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_Toc106193620 \h </w:instrText>
      </w:r>
      <w:r>
        <w:rPr>
          <w:noProof/>
        </w:rPr>
      </w:r>
      <w:r>
        <w:rPr>
          <w:noProof/>
        </w:rPr>
        <w:fldChar w:fldCharType="separate"/>
      </w:r>
      <w:r>
        <w:rPr>
          <w:noProof/>
        </w:rPr>
        <w:t>315</w:t>
      </w:r>
      <w:r>
        <w:rPr>
          <w:noProof/>
        </w:rPr>
        <w:fldChar w:fldCharType="end"/>
      </w:r>
    </w:p>
    <w:p w14:paraId="2F499E8B" w14:textId="1B211525" w:rsidR="00550F40" w:rsidRDefault="00550F40">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_Toc106193621 \h </w:instrText>
      </w:r>
      <w:r>
        <w:rPr>
          <w:noProof/>
        </w:rPr>
      </w:r>
      <w:r>
        <w:rPr>
          <w:noProof/>
        </w:rPr>
        <w:fldChar w:fldCharType="separate"/>
      </w:r>
      <w:r>
        <w:rPr>
          <w:noProof/>
        </w:rPr>
        <w:t>316</w:t>
      </w:r>
      <w:r>
        <w:rPr>
          <w:noProof/>
        </w:rPr>
        <w:fldChar w:fldCharType="end"/>
      </w:r>
    </w:p>
    <w:p w14:paraId="3653FA56" w14:textId="212756AD" w:rsidR="00550F40" w:rsidRDefault="00550F40">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_Toc106193622 \h </w:instrText>
      </w:r>
      <w:r>
        <w:rPr>
          <w:noProof/>
        </w:rPr>
      </w:r>
      <w:r>
        <w:rPr>
          <w:noProof/>
        </w:rPr>
        <w:fldChar w:fldCharType="separate"/>
      </w:r>
      <w:r>
        <w:rPr>
          <w:noProof/>
        </w:rPr>
        <w:t>316</w:t>
      </w:r>
      <w:r>
        <w:rPr>
          <w:noProof/>
        </w:rPr>
        <w:fldChar w:fldCharType="end"/>
      </w:r>
    </w:p>
    <w:p w14:paraId="4EB785CA" w14:textId="1CC0E67F" w:rsidR="00550F40" w:rsidRDefault="00550F40">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_Toc106193623 \h </w:instrText>
      </w:r>
      <w:r>
        <w:rPr>
          <w:noProof/>
        </w:rPr>
      </w:r>
      <w:r>
        <w:rPr>
          <w:noProof/>
        </w:rPr>
        <w:fldChar w:fldCharType="separate"/>
      </w:r>
      <w:r>
        <w:rPr>
          <w:noProof/>
        </w:rPr>
        <w:t>317</w:t>
      </w:r>
      <w:r>
        <w:rPr>
          <w:noProof/>
        </w:rPr>
        <w:fldChar w:fldCharType="end"/>
      </w:r>
    </w:p>
    <w:p w14:paraId="71947A56" w14:textId="2C82779F" w:rsidR="00550F40" w:rsidRDefault="00550F40">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_Toc106193624 \h </w:instrText>
      </w:r>
      <w:r>
        <w:rPr>
          <w:noProof/>
        </w:rPr>
      </w:r>
      <w:r>
        <w:rPr>
          <w:noProof/>
        </w:rPr>
        <w:fldChar w:fldCharType="separate"/>
      </w:r>
      <w:r>
        <w:rPr>
          <w:noProof/>
        </w:rPr>
        <w:t>318</w:t>
      </w:r>
      <w:r>
        <w:rPr>
          <w:noProof/>
        </w:rPr>
        <w:fldChar w:fldCharType="end"/>
      </w:r>
    </w:p>
    <w:p w14:paraId="68261AEB" w14:textId="733A3E14" w:rsidR="00550F40" w:rsidRDefault="00550F40">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_Toc106193625 \h </w:instrText>
      </w:r>
      <w:r>
        <w:rPr>
          <w:noProof/>
        </w:rPr>
      </w:r>
      <w:r>
        <w:rPr>
          <w:noProof/>
        </w:rPr>
        <w:fldChar w:fldCharType="separate"/>
      </w:r>
      <w:r>
        <w:rPr>
          <w:noProof/>
        </w:rPr>
        <w:t>318</w:t>
      </w:r>
      <w:r>
        <w:rPr>
          <w:noProof/>
        </w:rPr>
        <w:fldChar w:fldCharType="end"/>
      </w:r>
    </w:p>
    <w:p w14:paraId="18E395F2" w14:textId="0F655264" w:rsidR="00550F40" w:rsidRDefault="00550F40">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_Toc106193626 \h </w:instrText>
      </w:r>
      <w:r>
        <w:rPr>
          <w:noProof/>
        </w:rPr>
      </w:r>
      <w:r>
        <w:rPr>
          <w:noProof/>
        </w:rPr>
        <w:fldChar w:fldCharType="separate"/>
      </w:r>
      <w:r>
        <w:rPr>
          <w:noProof/>
        </w:rPr>
        <w:t>318</w:t>
      </w:r>
      <w:r>
        <w:rPr>
          <w:noProof/>
        </w:rPr>
        <w:fldChar w:fldCharType="end"/>
      </w:r>
    </w:p>
    <w:p w14:paraId="6DFC1FF5" w14:textId="5B0B14C4" w:rsidR="00550F40" w:rsidRDefault="00550F40">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_Toc106193627 \h </w:instrText>
      </w:r>
      <w:r>
        <w:rPr>
          <w:noProof/>
        </w:rPr>
      </w:r>
      <w:r>
        <w:rPr>
          <w:noProof/>
        </w:rPr>
        <w:fldChar w:fldCharType="separate"/>
      </w:r>
      <w:r>
        <w:rPr>
          <w:noProof/>
        </w:rPr>
        <w:t>319</w:t>
      </w:r>
      <w:r>
        <w:rPr>
          <w:noProof/>
        </w:rPr>
        <w:fldChar w:fldCharType="end"/>
      </w:r>
    </w:p>
    <w:p w14:paraId="7C62D8EF" w14:textId="2BE35843" w:rsidR="00550F40" w:rsidRDefault="00550F40">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_Toc106193628 \h </w:instrText>
      </w:r>
      <w:r>
        <w:rPr>
          <w:noProof/>
        </w:rPr>
      </w:r>
      <w:r>
        <w:rPr>
          <w:noProof/>
        </w:rPr>
        <w:fldChar w:fldCharType="separate"/>
      </w:r>
      <w:r>
        <w:rPr>
          <w:noProof/>
        </w:rPr>
        <w:t>319</w:t>
      </w:r>
      <w:r>
        <w:rPr>
          <w:noProof/>
        </w:rPr>
        <w:fldChar w:fldCharType="end"/>
      </w:r>
    </w:p>
    <w:p w14:paraId="77294E6B" w14:textId="658D9F99" w:rsidR="00550F40" w:rsidRDefault="00550F40">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_Toc106193629 \h </w:instrText>
      </w:r>
      <w:r>
        <w:rPr>
          <w:noProof/>
        </w:rPr>
      </w:r>
      <w:r>
        <w:rPr>
          <w:noProof/>
        </w:rPr>
        <w:fldChar w:fldCharType="separate"/>
      </w:r>
      <w:r>
        <w:rPr>
          <w:noProof/>
        </w:rPr>
        <w:t>319</w:t>
      </w:r>
      <w:r>
        <w:rPr>
          <w:noProof/>
        </w:rPr>
        <w:fldChar w:fldCharType="end"/>
      </w:r>
    </w:p>
    <w:p w14:paraId="06B259FB" w14:textId="5C1BF1C3" w:rsidR="00550F40" w:rsidRDefault="00550F40">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_Toc106193630 \h </w:instrText>
      </w:r>
      <w:r>
        <w:rPr>
          <w:noProof/>
        </w:rPr>
      </w:r>
      <w:r>
        <w:rPr>
          <w:noProof/>
        </w:rPr>
        <w:fldChar w:fldCharType="separate"/>
      </w:r>
      <w:r>
        <w:rPr>
          <w:noProof/>
        </w:rPr>
        <w:t>321</w:t>
      </w:r>
      <w:r>
        <w:rPr>
          <w:noProof/>
        </w:rPr>
        <w:fldChar w:fldCharType="end"/>
      </w:r>
    </w:p>
    <w:p w14:paraId="0332B673" w14:textId="0C28CFD8" w:rsidR="00550F40" w:rsidRDefault="00550F40">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_Toc106193631 \h </w:instrText>
      </w:r>
      <w:r>
        <w:rPr>
          <w:noProof/>
        </w:rPr>
      </w:r>
      <w:r>
        <w:rPr>
          <w:noProof/>
        </w:rPr>
        <w:fldChar w:fldCharType="separate"/>
      </w:r>
      <w:r>
        <w:rPr>
          <w:noProof/>
        </w:rPr>
        <w:t>321</w:t>
      </w:r>
      <w:r>
        <w:rPr>
          <w:noProof/>
        </w:rPr>
        <w:fldChar w:fldCharType="end"/>
      </w:r>
    </w:p>
    <w:p w14:paraId="4B8DF919" w14:textId="04A30073" w:rsidR="00550F40" w:rsidRDefault="00550F40">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_Toc106193632 \h </w:instrText>
      </w:r>
      <w:r>
        <w:rPr>
          <w:noProof/>
        </w:rPr>
      </w:r>
      <w:r>
        <w:rPr>
          <w:noProof/>
        </w:rPr>
        <w:fldChar w:fldCharType="separate"/>
      </w:r>
      <w:r>
        <w:rPr>
          <w:noProof/>
        </w:rPr>
        <w:t>321</w:t>
      </w:r>
      <w:r>
        <w:rPr>
          <w:noProof/>
        </w:rPr>
        <w:fldChar w:fldCharType="end"/>
      </w:r>
    </w:p>
    <w:p w14:paraId="209A0B14" w14:textId="48848CBF" w:rsidR="00550F40" w:rsidRDefault="00550F40">
      <w:pPr>
        <w:pStyle w:val="TOC4"/>
        <w:rPr>
          <w:rFonts w:asciiTheme="minorHAnsi" w:eastAsiaTheme="minorEastAsia" w:hAnsiTheme="minorHAnsi" w:cstheme="minorBidi"/>
          <w:noProof/>
          <w:sz w:val="22"/>
          <w:szCs w:val="22"/>
          <w:lang w:eastAsia="en-GB"/>
        </w:rPr>
      </w:pPr>
      <w:r>
        <w:rPr>
          <w:noProof/>
        </w:rPr>
        <w:lastRenderedPageBreak/>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_Toc106193633 \h </w:instrText>
      </w:r>
      <w:r>
        <w:rPr>
          <w:noProof/>
        </w:rPr>
      </w:r>
      <w:r>
        <w:rPr>
          <w:noProof/>
        </w:rPr>
        <w:fldChar w:fldCharType="separate"/>
      </w:r>
      <w:r>
        <w:rPr>
          <w:noProof/>
        </w:rPr>
        <w:t>321</w:t>
      </w:r>
      <w:r>
        <w:rPr>
          <w:noProof/>
        </w:rPr>
        <w:fldChar w:fldCharType="end"/>
      </w:r>
    </w:p>
    <w:p w14:paraId="50A7C453" w14:textId="4C3E3803" w:rsidR="00550F40" w:rsidRDefault="00550F40">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_Toc106193634 \h </w:instrText>
      </w:r>
      <w:r>
        <w:rPr>
          <w:noProof/>
        </w:rPr>
      </w:r>
      <w:r>
        <w:rPr>
          <w:noProof/>
        </w:rPr>
        <w:fldChar w:fldCharType="separate"/>
      </w:r>
      <w:r>
        <w:rPr>
          <w:noProof/>
        </w:rPr>
        <w:t>321</w:t>
      </w:r>
      <w:r>
        <w:rPr>
          <w:noProof/>
        </w:rPr>
        <w:fldChar w:fldCharType="end"/>
      </w:r>
    </w:p>
    <w:p w14:paraId="4F23779F" w14:textId="7804A5BF" w:rsidR="00550F40" w:rsidRDefault="00550F40">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_Toc106193635 \h </w:instrText>
      </w:r>
      <w:r>
        <w:rPr>
          <w:noProof/>
        </w:rPr>
      </w:r>
      <w:r>
        <w:rPr>
          <w:noProof/>
        </w:rPr>
        <w:fldChar w:fldCharType="separate"/>
      </w:r>
      <w:r>
        <w:rPr>
          <w:noProof/>
        </w:rPr>
        <w:t>321</w:t>
      </w:r>
      <w:r>
        <w:rPr>
          <w:noProof/>
        </w:rPr>
        <w:fldChar w:fldCharType="end"/>
      </w:r>
    </w:p>
    <w:p w14:paraId="1EB0F5F1" w14:textId="510E9F26" w:rsidR="00550F40" w:rsidRDefault="00550F40">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_Toc106193636 \h </w:instrText>
      </w:r>
      <w:r>
        <w:rPr>
          <w:noProof/>
        </w:rPr>
      </w:r>
      <w:r>
        <w:rPr>
          <w:noProof/>
        </w:rPr>
        <w:fldChar w:fldCharType="separate"/>
      </w:r>
      <w:r>
        <w:rPr>
          <w:noProof/>
        </w:rPr>
        <w:t>321</w:t>
      </w:r>
      <w:r>
        <w:rPr>
          <w:noProof/>
        </w:rPr>
        <w:fldChar w:fldCharType="end"/>
      </w:r>
    </w:p>
    <w:p w14:paraId="05D7D69A" w14:textId="7A9D349F" w:rsidR="00550F40" w:rsidRDefault="00550F40">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_Toc106193637 \h </w:instrText>
      </w:r>
      <w:r>
        <w:rPr>
          <w:noProof/>
        </w:rPr>
      </w:r>
      <w:r>
        <w:rPr>
          <w:noProof/>
        </w:rPr>
        <w:fldChar w:fldCharType="separate"/>
      </w:r>
      <w:r>
        <w:rPr>
          <w:noProof/>
        </w:rPr>
        <w:t>321</w:t>
      </w:r>
      <w:r>
        <w:rPr>
          <w:noProof/>
        </w:rPr>
        <w:fldChar w:fldCharType="end"/>
      </w:r>
    </w:p>
    <w:p w14:paraId="44508053" w14:textId="19AE57C5" w:rsidR="00550F40" w:rsidRDefault="00550F40">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_Toc106193638 \h </w:instrText>
      </w:r>
      <w:r>
        <w:rPr>
          <w:noProof/>
        </w:rPr>
      </w:r>
      <w:r>
        <w:rPr>
          <w:noProof/>
        </w:rPr>
        <w:fldChar w:fldCharType="separate"/>
      </w:r>
      <w:r>
        <w:rPr>
          <w:noProof/>
        </w:rPr>
        <w:t>321</w:t>
      </w:r>
      <w:r>
        <w:rPr>
          <w:noProof/>
        </w:rPr>
        <w:fldChar w:fldCharType="end"/>
      </w:r>
    </w:p>
    <w:p w14:paraId="5F57DAB3" w14:textId="099A0DC0" w:rsidR="00550F40" w:rsidRDefault="00550F40">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_Toc106193639 \h </w:instrText>
      </w:r>
      <w:r>
        <w:rPr>
          <w:noProof/>
        </w:rPr>
      </w:r>
      <w:r>
        <w:rPr>
          <w:noProof/>
        </w:rPr>
        <w:fldChar w:fldCharType="separate"/>
      </w:r>
      <w:r>
        <w:rPr>
          <w:noProof/>
        </w:rPr>
        <w:t>321</w:t>
      </w:r>
      <w:r>
        <w:rPr>
          <w:noProof/>
        </w:rPr>
        <w:fldChar w:fldCharType="end"/>
      </w:r>
    </w:p>
    <w:p w14:paraId="486DEA1B" w14:textId="6C532BAE" w:rsidR="00550F40" w:rsidRDefault="00550F40">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_Toc106193640 \h </w:instrText>
      </w:r>
      <w:r>
        <w:rPr>
          <w:noProof/>
        </w:rPr>
      </w:r>
      <w:r>
        <w:rPr>
          <w:noProof/>
        </w:rPr>
        <w:fldChar w:fldCharType="separate"/>
      </w:r>
      <w:r>
        <w:rPr>
          <w:noProof/>
        </w:rPr>
        <w:t>321</w:t>
      </w:r>
      <w:r>
        <w:rPr>
          <w:noProof/>
        </w:rPr>
        <w:fldChar w:fldCharType="end"/>
      </w:r>
    </w:p>
    <w:p w14:paraId="3BBAE8EC" w14:textId="097E1014" w:rsidR="00550F40" w:rsidRDefault="00550F40">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_Toc106193641 \h </w:instrText>
      </w:r>
      <w:r>
        <w:rPr>
          <w:noProof/>
        </w:rPr>
      </w:r>
      <w:r>
        <w:rPr>
          <w:noProof/>
        </w:rPr>
        <w:fldChar w:fldCharType="separate"/>
      </w:r>
      <w:r>
        <w:rPr>
          <w:noProof/>
        </w:rPr>
        <w:t>323</w:t>
      </w:r>
      <w:r>
        <w:rPr>
          <w:noProof/>
        </w:rPr>
        <w:fldChar w:fldCharType="end"/>
      </w:r>
    </w:p>
    <w:p w14:paraId="0C867AC8" w14:textId="3B62C235" w:rsidR="00550F40" w:rsidRDefault="00550F40">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_Toc106193642 \h </w:instrText>
      </w:r>
      <w:r>
        <w:rPr>
          <w:noProof/>
        </w:rPr>
      </w:r>
      <w:r>
        <w:rPr>
          <w:noProof/>
        </w:rPr>
        <w:fldChar w:fldCharType="separate"/>
      </w:r>
      <w:r>
        <w:rPr>
          <w:noProof/>
        </w:rPr>
        <w:t>324</w:t>
      </w:r>
      <w:r>
        <w:rPr>
          <w:noProof/>
        </w:rPr>
        <w:fldChar w:fldCharType="end"/>
      </w:r>
    </w:p>
    <w:p w14:paraId="1E21045A" w14:textId="186D9876" w:rsidR="00550F40" w:rsidRDefault="00550F40">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_Toc106193643 \h </w:instrText>
      </w:r>
      <w:r>
        <w:rPr>
          <w:noProof/>
        </w:rPr>
      </w:r>
      <w:r>
        <w:rPr>
          <w:noProof/>
        </w:rPr>
        <w:fldChar w:fldCharType="separate"/>
      </w:r>
      <w:r>
        <w:rPr>
          <w:noProof/>
        </w:rPr>
        <w:t>325</w:t>
      </w:r>
      <w:r>
        <w:rPr>
          <w:noProof/>
        </w:rPr>
        <w:fldChar w:fldCharType="end"/>
      </w:r>
    </w:p>
    <w:p w14:paraId="73B0C549" w14:textId="660C3199" w:rsidR="00550F40" w:rsidRDefault="00550F40">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_Toc106193644 \h </w:instrText>
      </w:r>
      <w:r>
        <w:rPr>
          <w:noProof/>
        </w:rPr>
      </w:r>
      <w:r>
        <w:rPr>
          <w:noProof/>
        </w:rPr>
        <w:fldChar w:fldCharType="separate"/>
      </w:r>
      <w:r>
        <w:rPr>
          <w:noProof/>
        </w:rPr>
        <w:t>325</w:t>
      </w:r>
      <w:r>
        <w:rPr>
          <w:noProof/>
        </w:rPr>
        <w:fldChar w:fldCharType="end"/>
      </w:r>
    </w:p>
    <w:p w14:paraId="5F8D847E" w14:textId="501BCAA5" w:rsidR="00550F40" w:rsidRDefault="00550F40">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_Toc106193645 \h </w:instrText>
      </w:r>
      <w:r>
        <w:rPr>
          <w:noProof/>
        </w:rPr>
      </w:r>
      <w:r>
        <w:rPr>
          <w:noProof/>
        </w:rPr>
        <w:fldChar w:fldCharType="separate"/>
      </w:r>
      <w:r>
        <w:rPr>
          <w:noProof/>
        </w:rPr>
        <w:t>326</w:t>
      </w:r>
      <w:r>
        <w:rPr>
          <w:noProof/>
        </w:rPr>
        <w:fldChar w:fldCharType="end"/>
      </w:r>
    </w:p>
    <w:p w14:paraId="5320C318" w14:textId="331F909A" w:rsidR="00550F40" w:rsidRDefault="00550F40">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_Toc106193646 \h </w:instrText>
      </w:r>
      <w:r>
        <w:rPr>
          <w:noProof/>
        </w:rPr>
      </w:r>
      <w:r>
        <w:rPr>
          <w:noProof/>
        </w:rPr>
        <w:fldChar w:fldCharType="separate"/>
      </w:r>
      <w:r>
        <w:rPr>
          <w:noProof/>
        </w:rPr>
        <w:t>327</w:t>
      </w:r>
      <w:r>
        <w:rPr>
          <w:noProof/>
        </w:rPr>
        <w:fldChar w:fldCharType="end"/>
      </w:r>
    </w:p>
    <w:p w14:paraId="2AE94A15" w14:textId="5BF0B013" w:rsidR="00550F40" w:rsidRDefault="00550F40">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_Toc106193647 \h </w:instrText>
      </w:r>
      <w:r>
        <w:rPr>
          <w:noProof/>
        </w:rPr>
      </w:r>
      <w:r>
        <w:rPr>
          <w:noProof/>
        </w:rPr>
        <w:fldChar w:fldCharType="separate"/>
      </w:r>
      <w:r>
        <w:rPr>
          <w:noProof/>
        </w:rPr>
        <w:t>327</w:t>
      </w:r>
      <w:r>
        <w:rPr>
          <w:noProof/>
        </w:rPr>
        <w:fldChar w:fldCharType="end"/>
      </w:r>
    </w:p>
    <w:p w14:paraId="52CBE3B7" w14:textId="036E35F7" w:rsidR="00550F40" w:rsidRDefault="00550F40">
      <w:pPr>
        <w:pStyle w:val="TOC4"/>
        <w:rPr>
          <w:rFonts w:asciiTheme="minorHAnsi" w:eastAsiaTheme="minorEastAsia" w:hAnsiTheme="minorHAnsi" w:cstheme="minorBidi"/>
          <w:noProof/>
          <w:sz w:val="22"/>
          <w:szCs w:val="22"/>
          <w:lang w:eastAsia="en-GB"/>
        </w:rPr>
      </w:pPr>
      <w:r>
        <w:rPr>
          <w:noProof/>
        </w:rPr>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_Toc106193648 \h </w:instrText>
      </w:r>
      <w:r>
        <w:rPr>
          <w:noProof/>
        </w:rPr>
      </w:r>
      <w:r>
        <w:rPr>
          <w:noProof/>
        </w:rPr>
        <w:fldChar w:fldCharType="separate"/>
      </w:r>
      <w:r>
        <w:rPr>
          <w:noProof/>
        </w:rPr>
        <w:t>327</w:t>
      </w:r>
      <w:r>
        <w:rPr>
          <w:noProof/>
        </w:rPr>
        <w:fldChar w:fldCharType="end"/>
      </w:r>
    </w:p>
    <w:p w14:paraId="72EBC662" w14:textId="02A2E7E0" w:rsidR="00550F40" w:rsidRDefault="00550F40">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_Toc106193649 \h </w:instrText>
      </w:r>
      <w:r>
        <w:rPr>
          <w:noProof/>
        </w:rPr>
      </w:r>
      <w:r>
        <w:rPr>
          <w:noProof/>
        </w:rPr>
        <w:fldChar w:fldCharType="separate"/>
      </w:r>
      <w:r>
        <w:rPr>
          <w:noProof/>
        </w:rPr>
        <w:t>327</w:t>
      </w:r>
      <w:r>
        <w:rPr>
          <w:noProof/>
        </w:rPr>
        <w:fldChar w:fldCharType="end"/>
      </w:r>
    </w:p>
    <w:p w14:paraId="5A2694D0" w14:textId="76559EC1" w:rsidR="00550F40" w:rsidRDefault="00550F40">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_Toc106193650 \h </w:instrText>
      </w:r>
      <w:r>
        <w:rPr>
          <w:noProof/>
        </w:rPr>
      </w:r>
      <w:r>
        <w:rPr>
          <w:noProof/>
        </w:rPr>
        <w:fldChar w:fldCharType="separate"/>
      </w:r>
      <w:r>
        <w:rPr>
          <w:noProof/>
        </w:rPr>
        <w:t>327</w:t>
      </w:r>
      <w:r>
        <w:rPr>
          <w:noProof/>
        </w:rPr>
        <w:fldChar w:fldCharType="end"/>
      </w:r>
    </w:p>
    <w:p w14:paraId="1527C91B" w14:textId="05E7CB1E" w:rsidR="00550F40" w:rsidRDefault="00550F40">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_Toc106193651 \h </w:instrText>
      </w:r>
      <w:r>
        <w:rPr>
          <w:noProof/>
        </w:rPr>
      </w:r>
      <w:r>
        <w:rPr>
          <w:noProof/>
        </w:rPr>
        <w:fldChar w:fldCharType="separate"/>
      </w:r>
      <w:r>
        <w:rPr>
          <w:noProof/>
        </w:rPr>
        <w:t>327</w:t>
      </w:r>
      <w:r>
        <w:rPr>
          <w:noProof/>
        </w:rPr>
        <w:fldChar w:fldCharType="end"/>
      </w:r>
    </w:p>
    <w:p w14:paraId="325AC69C" w14:textId="62AC1B20" w:rsidR="00550F40" w:rsidRDefault="00550F40">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_Toc106193652 \h </w:instrText>
      </w:r>
      <w:r>
        <w:rPr>
          <w:noProof/>
        </w:rPr>
      </w:r>
      <w:r>
        <w:rPr>
          <w:noProof/>
        </w:rPr>
        <w:fldChar w:fldCharType="separate"/>
      </w:r>
      <w:r>
        <w:rPr>
          <w:noProof/>
        </w:rPr>
        <w:t>327</w:t>
      </w:r>
      <w:r>
        <w:rPr>
          <w:noProof/>
        </w:rPr>
        <w:fldChar w:fldCharType="end"/>
      </w:r>
    </w:p>
    <w:p w14:paraId="5F82122E" w14:textId="60778DB7" w:rsidR="00550F40" w:rsidRDefault="00550F40">
      <w:pPr>
        <w:pStyle w:val="TOC2"/>
        <w:rPr>
          <w:rFonts w:asciiTheme="minorHAnsi" w:eastAsiaTheme="minorEastAsia" w:hAnsiTheme="minorHAnsi" w:cstheme="minorBidi"/>
          <w:noProof/>
          <w:sz w:val="22"/>
          <w:szCs w:val="22"/>
          <w:lang w:eastAsia="en-GB"/>
        </w:rPr>
      </w:pPr>
      <w:r w:rsidRPr="003A389F">
        <w:rPr>
          <w:rFonts w:eastAsia="SimSun"/>
          <w:noProof/>
        </w:rPr>
        <w:t>4.15</w:t>
      </w:r>
      <w:r>
        <w:rPr>
          <w:rFonts w:asciiTheme="minorHAnsi" w:eastAsiaTheme="minorEastAsia" w:hAnsiTheme="minorHAnsi" w:cstheme="minorBidi"/>
          <w:noProof/>
          <w:sz w:val="22"/>
          <w:szCs w:val="22"/>
          <w:lang w:eastAsia="en-GB"/>
        </w:rPr>
        <w:tab/>
      </w:r>
      <w:r w:rsidRPr="003A389F">
        <w:rPr>
          <w:rFonts w:eastAsia="SimSun"/>
          <w:noProof/>
        </w:rPr>
        <w:t>Network Exposure</w:t>
      </w:r>
      <w:r>
        <w:rPr>
          <w:noProof/>
        </w:rPr>
        <w:tab/>
      </w:r>
      <w:r>
        <w:rPr>
          <w:noProof/>
        </w:rPr>
        <w:fldChar w:fldCharType="begin" w:fldLock="1"/>
      </w:r>
      <w:r>
        <w:rPr>
          <w:noProof/>
        </w:rPr>
        <w:instrText xml:space="preserve"> PAGEREF _Toc106193653 \h </w:instrText>
      </w:r>
      <w:r>
        <w:rPr>
          <w:noProof/>
        </w:rPr>
      </w:r>
      <w:r>
        <w:rPr>
          <w:noProof/>
        </w:rPr>
        <w:fldChar w:fldCharType="separate"/>
      </w:r>
      <w:r>
        <w:rPr>
          <w:noProof/>
        </w:rPr>
        <w:t>329</w:t>
      </w:r>
      <w:r>
        <w:rPr>
          <w:noProof/>
        </w:rPr>
        <w:fldChar w:fldCharType="end"/>
      </w:r>
    </w:p>
    <w:p w14:paraId="1C0061CE" w14:textId="6D1126AE"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_Toc106193654 \h </w:instrText>
      </w:r>
      <w:r>
        <w:rPr>
          <w:noProof/>
        </w:rPr>
      </w:r>
      <w:r>
        <w:rPr>
          <w:noProof/>
        </w:rPr>
        <w:fldChar w:fldCharType="separate"/>
      </w:r>
      <w:r>
        <w:rPr>
          <w:noProof/>
        </w:rPr>
        <w:t>329</w:t>
      </w:r>
      <w:r>
        <w:rPr>
          <w:noProof/>
        </w:rPr>
        <w:fldChar w:fldCharType="end"/>
      </w:r>
    </w:p>
    <w:p w14:paraId="55B4CF50" w14:textId="6EA44004"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_Toc106193655 \h </w:instrText>
      </w:r>
      <w:r>
        <w:rPr>
          <w:noProof/>
        </w:rPr>
      </w:r>
      <w:r>
        <w:rPr>
          <w:noProof/>
        </w:rPr>
        <w:fldChar w:fldCharType="separate"/>
      </w:r>
      <w:r>
        <w:rPr>
          <w:noProof/>
        </w:rPr>
        <w:t>332</w:t>
      </w:r>
      <w:r>
        <w:rPr>
          <w:noProof/>
        </w:rPr>
        <w:fldChar w:fldCharType="end"/>
      </w:r>
    </w:p>
    <w:p w14:paraId="148201BD" w14:textId="247385ED" w:rsidR="00550F40" w:rsidRDefault="00550F40">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_Toc106193656 \h </w:instrText>
      </w:r>
      <w:r>
        <w:rPr>
          <w:noProof/>
        </w:rPr>
      </w:r>
      <w:r>
        <w:rPr>
          <w:noProof/>
        </w:rPr>
        <w:fldChar w:fldCharType="separate"/>
      </w:r>
      <w:r>
        <w:rPr>
          <w:noProof/>
        </w:rPr>
        <w:t>332</w:t>
      </w:r>
      <w:r>
        <w:rPr>
          <w:noProof/>
        </w:rPr>
        <w:fldChar w:fldCharType="end"/>
      </w:r>
    </w:p>
    <w:p w14:paraId="5A8962AF" w14:textId="3DF7A7D3"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4.15.3</w:t>
      </w:r>
      <w:r>
        <w:rPr>
          <w:rFonts w:asciiTheme="minorHAnsi" w:eastAsiaTheme="minorEastAsia" w:hAnsiTheme="minorHAnsi" w:cstheme="minorBidi"/>
          <w:noProof/>
          <w:sz w:val="22"/>
          <w:szCs w:val="22"/>
          <w:lang w:eastAsia="en-GB"/>
        </w:rPr>
        <w:tab/>
      </w:r>
      <w:r w:rsidRPr="003A389F">
        <w:rPr>
          <w:rFonts w:eastAsia="SimSun"/>
          <w:noProof/>
        </w:rPr>
        <w:t>Event Exposure using NEF</w:t>
      </w:r>
      <w:r>
        <w:rPr>
          <w:noProof/>
        </w:rPr>
        <w:tab/>
      </w:r>
      <w:r>
        <w:rPr>
          <w:noProof/>
        </w:rPr>
        <w:fldChar w:fldCharType="begin" w:fldLock="1"/>
      </w:r>
      <w:r>
        <w:rPr>
          <w:noProof/>
        </w:rPr>
        <w:instrText xml:space="preserve"> PAGEREF _Toc106193657 \h </w:instrText>
      </w:r>
      <w:r>
        <w:rPr>
          <w:noProof/>
        </w:rPr>
      </w:r>
      <w:r>
        <w:rPr>
          <w:noProof/>
        </w:rPr>
        <w:fldChar w:fldCharType="separate"/>
      </w:r>
      <w:r>
        <w:rPr>
          <w:noProof/>
        </w:rPr>
        <w:t>332</w:t>
      </w:r>
      <w:r>
        <w:rPr>
          <w:noProof/>
        </w:rPr>
        <w:fldChar w:fldCharType="end"/>
      </w:r>
    </w:p>
    <w:p w14:paraId="639BC829" w14:textId="2BF26D4B" w:rsidR="00550F40" w:rsidRDefault="00550F40">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_Toc106193658 \h </w:instrText>
      </w:r>
      <w:r>
        <w:rPr>
          <w:noProof/>
        </w:rPr>
      </w:r>
      <w:r>
        <w:rPr>
          <w:noProof/>
        </w:rPr>
        <w:fldChar w:fldCharType="separate"/>
      </w:r>
      <w:r>
        <w:rPr>
          <w:noProof/>
        </w:rPr>
        <w:t>332</w:t>
      </w:r>
      <w:r>
        <w:rPr>
          <w:noProof/>
        </w:rPr>
        <w:fldChar w:fldCharType="end"/>
      </w:r>
    </w:p>
    <w:p w14:paraId="6A5ABF02" w14:textId="34481584" w:rsidR="00550F40" w:rsidRDefault="00550F40">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_Toc106193659 \h </w:instrText>
      </w:r>
      <w:r>
        <w:rPr>
          <w:noProof/>
        </w:rPr>
      </w:r>
      <w:r>
        <w:rPr>
          <w:noProof/>
        </w:rPr>
        <w:fldChar w:fldCharType="separate"/>
      </w:r>
      <w:r>
        <w:rPr>
          <w:noProof/>
        </w:rPr>
        <w:t>338</w:t>
      </w:r>
      <w:r>
        <w:rPr>
          <w:noProof/>
        </w:rPr>
        <w:fldChar w:fldCharType="end"/>
      </w:r>
    </w:p>
    <w:p w14:paraId="365EA211" w14:textId="32217F14"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4.15.3.2.1</w:t>
      </w:r>
      <w:r>
        <w:rPr>
          <w:rFonts w:asciiTheme="minorHAnsi" w:eastAsiaTheme="minorEastAsia" w:hAnsiTheme="minorHAnsi" w:cstheme="minorBidi"/>
          <w:noProof/>
          <w:sz w:val="22"/>
          <w:szCs w:val="22"/>
          <w:lang w:eastAsia="en-GB"/>
        </w:rPr>
        <w:tab/>
      </w:r>
      <w:r w:rsidRPr="003A389F">
        <w:rPr>
          <w:rFonts w:eastAsia="SimSun"/>
          <w:noProof/>
        </w:rPr>
        <w:t>AMF service operations information flow</w:t>
      </w:r>
      <w:r>
        <w:rPr>
          <w:noProof/>
        </w:rPr>
        <w:tab/>
      </w:r>
      <w:r>
        <w:rPr>
          <w:noProof/>
        </w:rPr>
        <w:fldChar w:fldCharType="begin" w:fldLock="1"/>
      </w:r>
      <w:r>
        <w:rPr>
          <w:noProof/>
        </w:rPr>
        <w:instrText xml:space="preserve"> PAGEREF _Toc106193660 \h </w:instrText>
      </w:r>
      <w:r>
        <w:rPr>
          <w:noProof/>
        </w:rPr>
      </w:r>
      <w:r>
        <w:rPr>
          <w:noProof/>
        </w:rPr>
        <w:fldChar w:fldCharType="separate"/>
      </w:r>
      <w:r>
        <w:rPr>
          <w:noProof/>
        </w:rPr>
        <w:t>338</w:t>
      </w:r>
      <w:r>
        <w:rPr>
          <w:noProof/>
        </w:rPr>
        <w:fldChar w:fldCharType="end"/>
      </w:r>
    </w:p>
    <w:p w14:paraId="677C470E" w14:textId="3D38D12A"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4.15.3.2.2</w:t>
      </w:r>
      <w:r>
        <w:rPr>
          <w:rFonts w:asciiTheme="minorHAnsi" w:eastAsiaTheme="minorEastAsia" w:hAnsiTheme="minorHAnsi" w:cstheme="minorBidi"/>
          <w:noProof/>
          <w:sz w:val="22"/>
          <w:szCs w:val="22"/>
          <w:lang w:eastAsia="en-GB"/>
        </w:rPr>
        <w:tab/>
      </w:r>
      <w:r w:rsidRPr="003A389F">
        <w:rPr>
          <w:rFonts w:eastAsia="SimSun"/>
          <w:noProof/>
        </w:rPr>
        <w:t>UDM service operations information flow</w:t>
      </w:r>
      <w:r>
        <w:rPr>
          <w:noProof/>
        </w:rPr>
        <w:tab/>
      </w:r>
      <w:r>
        <w:rPr>
          <w:noProof/>
        </w:rPr>
        <w:fldChar w:fldCharType="begin" w:fldLock="1"/>
      </w:r>
      <w:r>
        <w:rPr>
          <w:noProof/>
        </w:rPr>
        <w:instrText xml:space="preserve"> PAGEREF _Toc106193661 \h </w:instrText>
      </w:r>
      <w:r>
        <w:rPr>
          <w:noProof/>
        </w:rPr>
      </w:r>
      <w:r>
        <w:rPr>
          <w:noProof/>
        </w:rPr>
        <w:fldChar w:fldCharType="separate"/>
      </w:r>
      <w:r>
        <w:rPr>
          <w:noProof/>
        </w:rPr>
        <w:t>339</w:t>
      </w:r>
      <w:r>
        <w:rPr>
          <w:noProof/>
        </w:rPr>
        <w:fldChar w:fldCharType="end"/>
      </w:r>
    </w:p>
    <w:p w14:paraId="25BEDEF8" w14:textId="23B7D6E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4.15.3.2.3</w:t>
      </w:r>
      <w:r>
        <w:rPr>
          <w:rFonts w:asciiTheme="minorHAnsi" w:eastAsiaTheme="minorEastAsia" w:hAnsiTheme="minorHAnsi" w:cstheme="minorBidi"/>
          <w:noProof/>
          <w:sz w:val="22"/>
          <w:szCs w:val="22"/>
          <w:lang w:eastAsia="en-GB"/>
        </w:rPr>
        <w:tab/>
      </w:r>
      <w:r w:rsidRPr="003A389F">
        <w:rPr>
          <w:rFonts w:eastAsia="SimSun"/>
          <w:noProof/>
        </w:rPr>
        <w:t>NEF service operations information flow</w:t>
      </w:r>
      <w:r>
        <w:rPr>
          <w:noProof/>
        </w:rPr>
        <w:tab/>
      </w:r>
      <w:r>
        <w:rPr>
          <w:noProof/>
        </w:rPr>
        <w:fldChar w:fldCharType="begin" w:fldLock="1"/>
      </w:r>
      <w:r>
        <w:rPr>
          <w:noProof/>
        </w:rPr>
        <w:instrText xml:space="preserve"> PAGEREF _Toc106193662 \h </w:instrText>
      </w:r>
      <w:r>
        <w:rPr>
          <w:noProof/>
        </w:rPr>
      </w:r>
      <w:r>
        <w:rPr>
          <w:noProof/>
        </w:rPr>
        <w:fldChar w:fldCharType="separate"/>
      </w:r>
      <w:r>
        <w:rPr>
          <w:noProof/>
        </w:rPr>
        <w:t>341</w:t>
      </w:r>
      <w:r>
        <w:rPr>
          <w:noProof/>
        </w:rPr>
        <w:fldChar w:fldCharType="end"/>
      </w:r>
    </w:p>
    <w:p w14:paraId="267CA5BD" w14:textId="197CAC5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4.15.3.2.3a</w:t>
      </w:r>
      <w:r>
        <w:rPr>
          <w:rFonts w:asciiTheme="minorHAnsi" w:eastAsiaTheme="minorEastAsia" w:hAnsiTheme="minorHAnsi" w:cstheme="minorBidi"/>
          <w:noProof/>
          <w:sz w:val="22"/>
          <w:szCs w:val="22"/>
          <w:lang w:eastAsia="en-GB"/>
        </w:rPr>
        <w:tab/>
      </w:r>
      <w:r w:rsidRPr="003A389F">
        <w:rPr>
          <w:rFonts w:eastAsia="SimSun"/>
          <w:noProof/>
        </w:rPr>
        <w:t>Void</w:t>
      </w:r>
      <w:r>
        <w:rPr>
          <w:noProof/>
        </w:rPr>
        <w:tab/>
      </w:r>
      <w:r>
        <w:rPr>
          <w:noProof/>
        </w:rPr>
        <w:fldChar w:fldCharType="begin" w:fldLock="1"/>
      </w:r>
      <w:r>
        <w:rPr>
          <w:noProof/>
        </w:rPr>
        <w:instrText xml:space="preserve"> PAGEREF _Toc106193663 \h </w:instrText>
      </w:r>
      <w:r>
        <w:rPr>
          <w:noProof/>
        </w:rPr>
      </w:r>
      <w:r>
        <w:rPr>
          <w:noProof/>
        </w:rPr>
        <w:fldChar w:fldCharType="separate"/>
      </w:r>
      <w:r>
        <w:rPr>
          <w:noProof/>
        </w:rPr>
        <w:t>345</w:t>
      </w:r>
      <w:r>
        <w:rPr>
          <w:noProof/>
        </w:rPr>
        <w:fldChar w:fldCharType="end"/>
      </w:r>
    </w:p>
    <w:p w14:paraId="16EF0EBE" w14:textId="283192C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4.15.3.2.3b</w:t>
      </w:r>
      <w:r>
        <w:rPr>
          <w:rFonts w:asciiTheme="minorHAnsi" w:eastAsiaTheme="minorEastAsia" w:hAnsiTheme="minorHAnsi" w:cstheme="minorBidi"/>
          <w:noProof/>
          <w:sz w:val="22"/>
          <w:szCs w:val="22"/>
          <w:lang w:eastAsia="en-GB"/>
        </w:rPr>
        <w:tab/>
      </w:r>
      <w:r w:rsidRPr="003A389F">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_Toc106193664 \h </w:instrText>
      </w:r>
      <w:r>
        <w:rPr>
          <w:noProof/>
        </w:rPr>
      </w:r>
      <w:r>
        <w:rPr>
          <w:noProof/>
        </w:rPr>
        <w:fldChar w:fldCharType="separate"/>
      </w:r>
      <w:r>
        <w:rPr>
          <w:noProof/>
        </w:rPr>
        <w:t>345</w:t>
      </w:r>
      <w:r>
        <w:rPr>
          <w:noProof/>
        </w:rPr>
        <w:fldChar w:fldCharType="end"/>
      </w:r>
    </w:p>
    <w:p w14:paraId="6C1542A6" w14:textId="69265AD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4.15.3.2.4</w:t>
      </w:r>
      <w:r>
        <w:rPr>
          <w:rFonts w:asciiTheme="minorHAnsi" w:eastAsiaTheme="minorEastAsia" w:hAnsiTheme="minorHAnsi" w:cstheme="minorBidi"/>
          <w:noProof/>
          <w:sz w:val="22"/>
          <w:szCs w:val="22"/>
          <w:lang w:eastAsia="en-GB"/>
        </w:rPr>
        <w:tab/>
      </w:r>
      <w:r w:rsidRPr="003A389F">
        <w:rPr>
          <w:rFonts w:eastAsia="SimSun"/>
          <w:noProof/>
        </w:rPr>
        <w:t>Exposure with bulk subscription</w:t>
      </w:r>
      <w:r>
        <w:rPr>
          <w:noProof/>
        </w:rPr>
        <w:tab/>
      </w:r>
      <w:r>
        <w:rPr>
          <w:noProof/>
        </w:rPr>
        <w:fldChar w:fldCharType="begin" w:fldLock="1"/>
      </w:r>
      <w:r>
        <w:rPr>
          <w:noProof/>
        </w:rPr>
        <w:instrText xml:space="preserve"> PAGEREF _Toc106193665 \h </w:instrText>
      </w:r>
      <w:r>
        <w:rPr>
          <w:noProof/>
        </w:rPr>
      </w:r>
      <w:r>
        <w:rPr>
          <w:noProof/>
        </w:rPr>
        <w:fldChar w:fldCharType="separate"/>
      </w:r>
      <w:r>
        <w:rPr>
          <w:noProof/>
        </w:rPr>
        <w:t>346</w:t>
      </w:r>
      <w:r>
        <w:rPr>
          <w:noProof/>
        </w:rPr>
        <w:fldChar w:fldCharType="end"/>
      </w:r>
    </w:p>
    <w:p w14:paraId="06AAB9EB" w14:textId="269ACB51" w:rsidR="00550F40" w:rsidRDefault="00550F40">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_Toc106193666 \h </w:instrText>
      </w:r>
      <w:r>
        <w:rPr>
          <w:noProof/>
        </w:rPr>
      </w:r>
      <w:r>
        <w:rPr>
          <w:noProof/>
        </w:rPr>
        <w:fldChar w:fldCharType="separate"/>
      </w:r>
      <w:r>
        <w:rPr>
          <w:noProof/>
        </w:rPr>
        <w:t>348</w:t>
      </w:r>
      <w:r>
        <w:rPr>
          <w:noProof/>
        </w:rPr>
        <w:fldChar w:fldCharType="end"/>
      </w:r>
    </w:p>
    <w:p w14:paraId="5EAB1727" w14:textId="1B5795D5" w:rsidR="00550F40" w:rsidRDefault="00550F40">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_Toc106193667 \h </w:instrText>
      </w:r>
      <w:r>
        <w:rPr>
          <w:noProof/>
        </w:rPr>
      </w:r>
      <w:r>
        <w:rPr>
          <w:noProof/>
        </w:rPr>
        <w:fldChar w:fldCharType="separate"/>
      </w:r>
      <w:r>
        <w:rPr>
          <w:noProof/>
        </w:rPr>
        <w:t>349</w:t>
      </w:r>
      <w:r>
        <w:rPr>
          <w:noProof/>
        </w:rPr>
        <w:fldChar w:fldCharType="end"/>
      </w:r>
    </w:p>
    <w:p w14:paraId="64A42881" w14:textId="641FF3AE" w:rsidR="00550F40" w:rsidRDefault="00550F40">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_Toc106193668 \h </w:instrText>
      </w:r>
      <w:r>
        <w:rPr>
          <w:noProof/>
        </w:rPr>
      </w:r>
      <w:r>
        <w:rPr>
          <w:noProof/>
        </w:rPr>
        <w:fldChar w:fldCharType="separate"/>
      </w:r>
      <w:r>
        <w:rPr>
          <w:noProof/>
        </w:rPr>
        <w:t>349</w:t>
      </w:r>
      <w:r>
        <w:rPr>
          <w:noProof/>
        </w:rPr>
        <w:fldChar w:fldCharType="end"/>
      </w:r>
    </w:p>
    <w:p w14:paraId="08B2C7F1" w14:textId="5ACCF741" w:rsidR="00550F40" w:rsidRDefault="00550F40">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_Toc106193669 \h </w:instrText>
      </w:r>
      <w:r>
        <w:rPr>
          <w:noProof/>
        </w:rPr>
      </w:r>
      <w:r>
        <w:rPr>
          <w:noProof/>
        </w:rPr>
        <w:fldChar w:fldCharType="separate"/>
      </w:r>
      <w:r>
        <w:rPr>
          <w:noProof/>
        </w:rPr>
        <w:t>351</w:t>
      </w:r>
      <w:r>
        <w:rPr>
          <w:noProof/>
        </w:rPr>
        <w:fldChar w:fldCharType="end"/>
      </w:r>
    </w:p>
    <w:p w14:paraId="4DAD0B51" w14:textId="7D6B90C6" w:rsidR="00550F40" w:rsidRDefault="00550F40">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_Toc106193670 \h </w:instrText>
      </w:r>
      <w:r>
        <w:rPr>
          <w:noProof/>
        </w:rPr>
      </w:r>
      <w:r>
        <w:rPr>
          <w:noProof/>
        </w:rPr>
        <w:fldChar w:fldCharType="separate"/>
      </w:r>
      <w:r>
        <w:rPr>
          <w:noProof/>
        </w:rPr>
        <w:t>352</w:t>
      </w:r>
      <w:r>
        <w:rPr>
          <w:noProof/>
        </w:rPr>
        <w:fldChar w:fldCharType="end"/>
      </w:r>
    </w:p>
    <w:p w14:paraId="0298070F" w14:textId="4EDC5696" w:rsidR="00550F40" w:rsidRDefault="00550F40">
      <w:pPr>
        <w:pStyle w:val="TOC5"/>
        <w:rPr>
          <w:rFonts w:asciiTheme="minorHAnsi" w:eastAsiaTheme="minorEastAsia" w:hAnsiTheme="minorHAnsi" w:cstheme="minorBidi"/>
          <w:noProof/>
          <w:sz w:val="22"/>
          <w:szCs w:val="22"/>
          <w:lang w:eastAsia="en-GB"/>
        </w:rPr>
      </w:pPr>
      <w:r>
        <w:rPr>
          <w:noProof/>
        </w:rPr>
        <w:t>4.15.3.2.10</w:t>
      </w:r>
      <w:r>
        <w:rPr>
          <w:rFonts w:asciiTheme="minorHAnsi" w:eastAsiaTheme="minorEastAsia" w:hAnsiTheme="minorHAnsi" w:cstheme="minorBidi"/>
          <w:noProof/>
          <w:sz w:val="22"/>
          <w:szCs w:val="22"/>
          <w:lang w:eastAsia="en-GB"/>
        </w:rPr>
        <w:tab/>
      </w:r>
      <w:r>
        <w:rPr>
          <w:noProof/>
        </w:rPr>
        <w:t>Number of UEs and PDU Sessions per network slice notification procedure</w:t>
      </w:r>
      <w:r>
        <w:rPr>
          <w:noProof/>
        </w:rPr>
        <w:tab/>
      </w:r>
      <w:r>
        <w:rPr>
          <w:noProof/>
        </w:rPr>
        <w:fldChar w:fldCharType="begin" w:fldLock="1"/>
      </w:r>
      <w:r>
        <w:rPr>
          <w:noProof/>
        </w:rPr>
        <w:instrText xml:space="preserve"> PAGEREF _Toc106193671 \h </w:instrText>
      </w:r>
      <w:r>
        <w:rPr>
          <w:noProof/>
        </w:rPr>
      </w:r>
      <w:r>
        <w:rPr>
          <w:noProof/>
        </w:rPr>
        <w:fldChar w:fldCharType="separate"/>
      </w:r>
      <w:r>
        <w:rPr>
          <w:noProof/>
        </w:rPr>
        <w:t>354</w:t>
      </w:r>
      <w:r>
        <w:rPr>
          <w:noProof/>
        </w:rPr>
        <w:fldChar w:fldCharType="end"/>
      </w:r>
    </w:p>
    <w:p w14:paraId="1D537BC1" w14:textId="7B7BB2A3" w:rsidR="00550F40" w:rsidRDefault="00550F40">
      <w:pPr>
        <w:pStyle w:val="TOC5"/>
        <w:rPr>
          <w:rFonts w:asciiTheme="minorHAnsi" w:eastAsiaTheme="minorEastAsia" w:hAnsiTheme="minorHAnsi" w:cstheme="minorBidi"/>
          <w:noProof/>
          <w:sz w:val="22"/>
          <w:szCs w:val="22"/>
          <w:lang w:eastAsia="en-GB"/>
        </w:rPr>
      </w:pPr>
      <w:r>
        <w:rPr>
          <w:noProof/>
        </w:rPr>
        <w:t>4.15.3.2.11</w:t>
      </w:r>
      <w:r>
        <w:rPr>
          <w:rFonts w:asciiTheme="minorHAnsi" w:eastAsiaTheme="minorEastAsia" w:hAnsiTheme="minorHAnsi" w:cstheme="minorBidi"/>
          <w:noProof/>
          <w:sz w:val="22"/>
          <w:szCs w:val="22"/>
          <w:lang w:eastAsia="en-GB"/>
        </w:rPr>
        <w:tab/>
      </w:r>
      <w:r>
        <w:rPr>
          <w:noProof/>
        </w:rPr>
        <w:t>Network-initiated explicit event notification subscription cancel procedure</w:t>
      </w:r>
      <w:r>
        <w:rPr>
          <w:noProof/>
        </w:rPr>
        <w:tab/>
      </w:r>
      <w:r>
        <w:rPr>
          <w:noProof/>
        </w:rPr>
        <w:fldChar w:fldCharType="begin" w:fldLock="1"/>
      </w:r>
      <w:r>
        <w:rPr>
          <w:noProof/>
        </w:rPr>
        <w:instrText xml:space="preserve"> PAGEREF _Toc106193672 \h </w:instrText>
      </w:r>
      <w:r>
        <w:rPr>
          <w:noProof/>
        </w:rPr>
      </w:r>
      <w:r>
        <w:rPr>
          <w:noProof/>
        </w:rPr>
        <w:fldChar w:fldCharType="separate"/>
      </w:r>
      <w:r>
        <w:rPr>
          <w:noProof/>
        </w:rPr>
        <w:t>356</w:t>
      </w:r>
      <w:r>
        <w:rPr>
          <w:noProof/>
        </w:rPr>
        <w:fldChar w:fldCharType="end"/>
      </w:r>
    </w:p>
    <w:p w14:paraId="26BF6286" w14:textId="0F8263C1" w:rsidR="00550F40" w:rsidRDefault="00550F40">
      <w:pPr>
        <w:pStyle w:val="TOC5"/>
        <w:rPr>
          <w:rFonts w:asciiTheme="minorHAnsi" w:eastAsiaTheme="minorEastAsia" w:hAnsiTheme="minorHAnsi" w:cstheme="minorBidi"/>
          <w:noProof/>
          <w:sz w:val="22"/>
          <w:szCs w:val="22"/>
          <w:lang w:eastAsia="en-GB"/>
        </w:rPr>
      </w:pPr>
      <w:r>
        <w:rPr>
          <w:noProof/>
        </w:rPr>
        <w:t>4.15.3.2.12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_Toc106193673 \h </w:instrText>
      </w:r>
      <w:r>
        <w:rPr>
          <w:noProof/>
        </w:rPr>
      </w:r>
      <w:r>
        <w:rPr>
          <w:noProof/>
        </w:rPr>
        <w:fldChar w:fldCharType="separate"/>
      </w:r>
      <w:r>
        <w:rPr>
          <w:noProof/>
        </w:rPr>
        <w:t>357</w:t>
      </w:r>
      <w:r>
        <w:rPr>
          <w:noProof/>
        </w:rPr>
        <w:fldChar w:fldCharType="end"/>
      </w:r>
    </w:p>
    <w:p w14:paraId="17337D22" w14:textId="48B9E065" w:rsidR="00550F40" w:rsidRDefault="00550F40">
      <w:pPr>
        <w:pStyle w:val="TOC5"/>
        <w:rPr>
          <w:rFonts w:asciiTheme="minorHAnsi" w:eastAsiaTheme="minorEastAsia" w:hAnsiTheme="minorHAnsi" w:cstheme="minorBidi"/>
          <w:noProof/>
          <w:sz w:val="22"/>
          <w:szCs w:val="22"/>
          <w:lang w:eastAsia="en-GB"/>
        </w:rPr>
      </w:pPr>
      <w:r>
        <w:rPr>
          <w:noProof/>
        </w:rPr>
        <w:t>4.15.3.2.13</w:t>
      </w:r>
      <w:r>
        <w:rPr>
          <w:rFonts w:asciiTheme="minorHAnsi" w:eastAsiaTheme="minorEastAsia" w:hAnsiTheme="minorHAnsi" w:cstheme="minorBidi"/>
          <w:noProof/>
          <w:sz w:val="22"/>
          <w:szCs w:val="22"/>
          <w:lang w:eastAsia="en-GB"/>
        </w:rPr>
        <w:tab/>
      </w:r>
      <w:r>
        <w:rPr>
          <w:noProof/>
        </w:rPr>
        <w:t>Handling AF requests when the UE is identified via UE addressing information</w:t>
      </w:r>
      <w:r>
        <w:rPr>
          <w:noProof/>
        </w:rPr>
        <w:tab/>
      </w:r>
      <w:r>
        <w:rPr>
          <w:noProof/>
        </w:rPr>
        <w:fldChar w:fldCharType="begin" w:fldLock="1"/>
      </w:r>
      <w:r>
        <w:rPr>
          <w:noProof/>
        </w:rPr>
        <w:instrText xml:space="preserve"> PAGEREF _Toc106193674 \h </w:instrText>
      </w:r>
      <w:r>
        <w:rPr>
          <w:noProof/>
        </w:rPr>
      </w:r>
      <w:r>
        <w:rPr>
          <w:noProof/>
        </w:rPr>
        <w:fldChar w:fldCharType="separate"/>
      </w:r>
      <w:r>
        <w:rPr>
          <w:noProof/>
        </w:rPr>
        <w:t>357</w:t>
      </w:r>
      <w:r>
        <w:rPr>
          <w:noProof/>
        </w:rPr>
        <w:fldChar w:fldCharType="end"/>
      </w:r>
    </w:p>
    <w:p w14:paraId="2D543BA6" w14:textId="6AD98458" w:rsidR="00550F40" w:rsidRDefault="00550F40">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_Toc106193675 \h </w:instrText>
      </w:r>
      <w:r>
        <w:rPr>
          <w:noProof/>
        </w:rPr>
      </w:r>
      <w:r>
        <w:rPr>
          <w:noProof/>
        </w:rPr>
        <w:fldChar w:fldCharType="separate"/>
      </w:r>
      <w:r>
        <w:rPr>
          <w:noProof/>
        </w:rPr>
        <w:t>357</w:t>
      </w:r>
      <w:r>
        <w:rPr>
          <w:noProof/>
        </w:rPr>
        <w:fldChar w:fldCharType="end"/>
      </w:r>
    </w:p>
    <w:p w14:paraId="13810EEC" w14:textId="483C15D0" w:rsidR="00550F40" w:rsidRDefault="00550F40">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_Toc106193676 \h </w:instrText>
      </w:r>
      <w:r>
        <w:rPr>
          <w:noProof/>
        </w:rPr>
      </w:r>
      <w:r>
        <w:rPr>
          <w:noProof/>
        </w:rPr>
        <w:fldChar w:fldCharType="separate"/>
      </w:r>
      <w:r>
        <w:rPr>
          <w:noProof/>
        </w:rPr>
        <w:t>357</w:t>
      </w:r>
      <w:r>
        <w:rPr>
          <w:noProof/>
        </w:rPr>
        <w:fldChar w:fldCharType="end"/>
      </w:r>
    </w:p>
    <w:p w14:paraId="59262F60" w14:textId="2D8F61A7" w:rsidR="00550F40" w:rsidRDefault="00550F40">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_Toc106193677 \h </w:instrText>
      </w:r>
      <w:r>
        <w:rPr>
          <w:noProof/>
        </w:rPr>
      </w:r>
      <w:r>
        <w:rPr>
          <w:noProof/>
        </w:rPr>
        <w:fldChar w:fldCharType="separate"/>
      </w:r>
      <w:r>
        <w:rPr>
          <w:noProof/>
        </w:rPr>
        <w:t>357</w:t>
      </w:r>
      <w:r>
        <w:rPr>
          <w:noProof/>
        </w:rPr>
        <w:fldChar w:fldCharType="end"/>
      </w:r>
    </w:p>
    <w:p w14:paraId="28F46632" w14:textId="48034380" w:rsidR="00550F40" w:rsidRDefault="00550F40">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_Toc106193678 \h </w:instrText>
      </w:r>
      <w:r>
        <w:rPr>
          <w:noProof/>
        </w:rPr>
      </w:r>
      <w:r>
        <w:rPr>
          <w:noProof/>
        </w:rPr>
        <w:fldChar w:fldCharType="separate"/>
      </w:r>
      <w:r>
        <w:rPr>
          <w:noProof/>
        </w:rPr>
        <w:t>357</w:t>
      </w:r>
      <w:r>
        <w:rPr>
          <w:noProof/>
        </w:rPr>
        <w:fldChar w:fldCharType="end"/>
      </w:r>
    </w:p>
    <w:p w14:paraId="43014A5B" w14:textId="12D39D63" w:rsidR="00550F40" w:rsidRDefault="00550F40">
      <w:pPr>
        <w:pStyle w:val="TOC4"/>
        <w:rPr>
          <w:rFonts w:asciiTheme="minorHAnsi" w:eastAsiaTheme="minorEastAsia" w:hAnsiTheme="minorHAnsi" w:cstheme="minorBidi"/>
          <w:noProof/>
          <w:sz w:val="22"/>
          <w:szCs w:val="22"/>
          <w:lang w:eastAsia="en-GB"/>
        </w:rPr>
      </w:pPr>
      <w:r>
        <w:rPr>
          <w:noProof/>
        </w:rPr>
        <w:t>4.15.4.3</w:t>
      </w:r>
      <w:r>
        <w:rPr>
          <w:rFonts w:asciiTheme="minorHAnsi" w:eastAsiaTheme="minorEastAsia" w:hAnsiTheme="minorHAnsi" w:cstheme="minorBidi"/>
          <w:noProof/>
          <w:sz w:val="22"/>
          <w:szCs w:val="22"/>
          <w:lang w:eastAsia="en-GB"/>
        </w:rPr>
        <w:tab/>
      </w:r>
      <w:r>
        <w:rPr>
          <w:noProof/>
        </w:rPr>
        <w:t>Exposure of Communication trends from SMF</w:t>
      </w:r>
      <w:r>
        <w:rPr>
          <w:noProof/>
        </w:rPr>
        <w:tab/>
      </w:r>
      <w:r>
        <w:rPr>
          <w:noProof/>
        </w:rPr>
        <w:fldChar w:fldCharType="begin" w:fldLock="1"/>
      </w:r>
      <w:r>
        <w:rPr>
          <w:noProof/>
        </w:rPr>
        <w:instrText xml:space="preserve"> PAGEREF _Toc106193679 \h </w:instrText>
      </w:r>
      <w:r>
        <w:rPr>
          <w:noProof/>
        </w:rPr>
      </w:r>
      <w:r>
        <w:rPr>
          <w:noProof/>
        </w:rPr>
        <w:fldChar w:fldCharType="separate"/>
      </w:r>
      <w:r>
        <w:rPr>
          <w:noProof/>
        </w:rPr>
        <w:t>359</w:t>
      </w:r>
      <w:r>
        <w:rPr>
          <w:noProof/>
        </w:rPr>
        <w:fldChar w:fldCharType="end"/>
      </w:r>
    </w:p>
    <w:p w14:paraId="238E55C2" w14:textId="0A118291" w:rsidR="00550F40" w:rsidRDefault="00550F40">
      <w:pPr>
        <w:pStyle w:val="TOC4"/>
        <w:rPr>
          <w:rFonts w:asciiTheme="minorHAnsi" w:eastAsiaTheme="minorEastAsia" w:hAnsiTheme="minorHAnsi" w:cstheme="minorBidi"/>
          <w:noProof/>
          <w:sz w:val="22"/>
          <w:szCs w:val="22"/>
          <w:lang w:eastAsia="en-GB"/>
        </w:rPr>
      </w:pPr>
      <w:r w:rsidRPr="003A389F">
        <w:rPr>
          <w:noProof/>
          <w:lang w:val="fr-FR"/>
        </w:rPr>
        <w:t>4.15.4.4</w:t>
      </w:r>
      <w:r>
        <w:rPr>
          <w:rFonts w:asciiTheme="minorHAnsi" w:eastAsiaTheme="minorEastAsia" w:hAnsiTheme="minorHAnsi" w:cstheme="minorBidi"/>
          <w:noProof/>
          <w:sz w:val="22"/>
          <w:szCs w:val="22"/>
          <w:lang w:eastAsia="en-GB"/>
        </w:rPr>
        <w:tab/>
      </w:r>
      <w:r w:rsidRPr="003A389F">
        <w:rPr>
          <w:noProof/>
          <w:lang w:val="fr-FR"/>
        </w:rPr>
        <w:t>Internal Event Exposure Subscription/Unsubscription via UDM</w:t>
      </w:r>
      <w:r>
        <w:rPr>
          <w:noProof/>
        </w:rPr>
        <w:tab/>
      </w:r>
      <w:r>
        <w:rPr>
          <w:noProof/>
        </w:rPr>
        <w:fldChar w:fldCharType="begin" w:fldLock="1"/>
      </w:r>
      <w:r>
        <w:rPr>
          <w:noProof/>
        </w:rPr>
        <w:instrText xml:space="preserve"> PAGEREF _Toc106193680 \h </w:instrText>
      </w:r>
      <w:r>
        <w:rPr>
          <w:noProof/>
        </w:rPr>
      </w:r>
      <w:r>
        <w:rPr>
          <w:noProof/>
        </w:rPr>
        <w:fldChar w:fldCharType="separate"/>
      </w:r>
      <w:r>
        <w:rPr>
          <w:noProof/>
        </w:rPr>
        <w:t>360</w:t>
      </w:r>
      <w:r>
        <w:rPr>
          <w:noProof/>
        </w:rPr>
        <w:fldChar w:fldCharType="end"/>
      </w:r>
    </w:p>
    <w:p w14:paraId="267CBF02" w14:textId="0AA0CF4E" w:rsidR="00550F40" w:rsidRDefault="00550F40">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_Toc106193681 \h </w:instrText>
      </w:r>
      <w:r>
        <w:rPr>
          <w:noProof/>
        </w:rPr>
      </w:r>
      <w:r>
        <w:rPr>
          <w:noProof/>
        </w:rPr>
        <w:fldChar w:fldCharType="separate"/>
      </w:r>
      <w:r>
        <w:rPr>
          <w:noProof/>
        </w:rPr>
        <w:t>361</w:t>
      </w:r>
      <w:r>
        <w:rPr>
          <w:noProof/>
        </w:rPr>
        <w:fldChar w:fldCharType="end"/>
      </w:r>
    </w:p>
    <w:p w14:paraId="1AB866CD" w14:textId="4CA00D21" w:rsidR="00550F40" w:rsidRDefault="00550F40">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_Toc106193682 \h </w:instrText>
      </w:r>
      <w:r>
        <w:rPr>
          <w:noProof/>
        </w:rPr>
      </w:r>
      <w:r>
        <w:rPr>
          <w:noProof/>
        </w:rPr>
        <w:fldChar w:fldCharType="separate"/>
      </w:r>
      <w:r>
        <w:rPr>
          <w:noProof/>
        </w:rPr>
        <w:t>361</w:t>
      </w:r>
      <w:r>
        <w:rPr>
          <w:noProof/>
        </w:rPr>
        <w:fldChar w:fldCharType="end"/>
      </w:r>
    </w:p>
    <w:p w14:paraId="2F4C8D5B" w14:textId="5ED218F8" w:rsidR="00550F40" w:rsidRDefault="00550F40">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_Toc106193683 \h </w:instrText>
      </w:r>
      <w:r>
        <w:rPr>
          <w:noProof/>
        </w:rPr>
      </w:r>
      <w:r>
        <w:rPr>
          <w:noProof/>
        </w:rPr>
        <w:fldChar w:fldCharType="separate"/>
      </w:r>
      <w:r>
        <w:rPr>
          <w:noProof/>
        </w:rPr>
        <w:t>361</w:t>
      </w:r>
      <w:r>
        <w:rPr>
          <w:noProof/>
        </w:rPr>
        <w:fldChar w:fldCharType="end"/>
      </w:r>
    </w:p>
    <w:p w14:paraId="26D7AF75" w14:textId="18F225B3" w:rsidR="00550F40" w:rsidRDefault="00550F40">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_Toc106193684 \h </w:instrText>
      </w:r>
      <w:r>
        <w:rPr>
          <w:noProof/>
        </w:rPr>
      </w:r>
      <w:r>
        <w:rPr>
          <w:noProof/>
        </w:rPr>
        <w:fldChar w:fldCharType="separate"/>
      </w:r>
      <w:r>
        <w:rPr>
          <w:noProof/>
        </w:rPr>
        <w:t>362</w:t>
      </w:r>
      <w:r>
        <w:rPr>
          <w:noProof/>
        </w:rPr>
        <w:fldChar w:fldCharType="end"/>
      </w:r>
    </w:p>
    <w:p w14:paraId="3B72D559" w14:textId="02CA9CE9" w:rsidR="00550F40" w:rsidRDefault="00550F40">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3A389F">
        <w:rPr>
          <w:rFonts w:eastAsia="SimSun"/>
          <w:noProof/>
          <w:lang w:eastAsia="zh-CN"/>
        </w:rPr>
        <w:t>B</w:t>
      </w:r>
      <w:r>
        <w:rPr>
          <w:noProof/>
          <w:lang w:eastAsia="zh-CN"/>
        </w:rPr>
        <w:t xml:space="preserve">ehaviour </w:t>
      </w:r>
      <w:r w:rsidRPr="003A389F">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_Toc106193685 \h </w:instrText>
      </w:r>
      <w:r>
        <w:rPr>
          <w:noProof/>
        </w:rPr>
      </w:r>
      <w:r>
        <w:rPr>
          <w:noProof/>
        </w:rPr>
        <w:fldChar w:fldCharType="separate"/>
      </w:r>
      <w:r>
        <w:rPr>
          <w:noProof/>
        </w:rPr>
        <w:t>364</w:t>
      </w:r>
      <w:r>
        <w:rPr>
          <w:noProof/>
        </w:rPr>
        <w:fldChar w:fldCharType="end"/>
      </w:r>
    </w:p>
    <w:p w14:paraId="3F6F99DD" w14:textId="2285BDD9" w:rsidR="00550F40" w:rsidRDefault="00550F40">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_Toc106193686 \h </w:instrText>
      </w:r>
      <w:r>
        <w:rPr>
          <w:noProof/>
        </w:rPr>
      </w:r>
      <w:r>
        <w:rPr>
          <w:noProof/>
        </w:rPr>
        <w:fldChar w:fldCharType="separate"/>
      </w:r>
      <w:r>
        <w:rPr>
          <w:noProof/>
        </w:rPr>
        <w:t>365</w:t>
      </w:r>
      <w:r>
        <w:rPr>
          <w:noProof/>
        </w:rPr>
        <w:fldChar w:fldCharType="end"/>
      </w:r>
    </w:p>
    <w:p w14:paraId="376E87A8" w14:textId="273AB460" w:rsidR="00550F40" w:rsidRDefault="00550F40">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_Toc106193687 \h </w:instrText>
      </w:r>
      <w:r>
        <w:rPr>
          <w:noProof/>
        </w:rPr>
      </w:r>
      <w:r>
        <w:rPr>
          <w:noProof/>
        </w:rPr>
        <w:fldChar w:fldCharType="separate"/>
      </w:r>
      <w:r>
        <w:rPr>
          <w:noProof/>
        </w:rPr>
        <w:t>366</w:t>
      </w:r>
      <w:r>
        <w:rPr>
          <w:noProof/>
        </w:rPr>
        <w:fldChar w:fldCharType="end"/>
      </w:r>
    </w:p>
    <w:p w14:paraId="2656FFBD" w14:textId="51F4F4B8" w:rsidR="00550F40" w:rsidRDefault="00550F40">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_Toc106193688 \h </w:instrText>
      </w:r>
      <w:r>
        <w:rPr>
          <w:noProof/>
        </w:rPr>
      </w:r>
      <w:r>
        <w:rPr>
          <w:noProof/>
        </w:rPr>
        <w:fldChar w:fldCharType="separate"/>
      </w:r>
      <w:r>
        <w:rPr>
          <w:noProof/>
        </w:rPr>
        <w:t>367</w:t>
      </w:r>
      <w:r>
        <w:rPr>
          <w:noProof/>
        </w:rPr>
        <w:fldChar w:fldCharType="end"/>
      </w:r>
    </w:p>
    <w:p w14:paraId="729DC8FA" w14:textId="22AEA617" w:rsidR="00550F40" w:rsidRDefault="00550F40">
      <w:pPr>
        <w:pStyle w:val="TOC4"/>
        <w:rPr>
          <w:rFonts w:asciiTheme="minorHAnsi" w:eastAsiaTheme="minorEastAsia" w:hAnsiTheme="minorHAnsi" w:cstheme="minorBidi"/>
          <w:noProof/>
          <w:sz w:val="22"/>
          <w:szCs w:val="22"/>
          <w:lang w:eastAsia="en-GB"/>
        </w:rPr>
      </w:pPr>
      <w:r>
        <w:rPr>
          <w:noProof/>
          <w:lang w:eastAsia="zh-CN"/>
        </w:rPr>
        <w:t>4.15.6.3d</w:t>
      </w:r>
      <w:r>
        <w:rPr>
          <w:rFonts w:asciiTheme="minorHAnsi" w:eastAsiaTheme="minorEastAsia" w:hAnsiTheme="minorHAnsi" w:cstheme="minorBidi"/>
          <w:noProof/>
          <w:sz w:val="22"/>
          <w:szCs w:val="22"/>
          <w:lang w:eastAsia="en-GB"/>
        </w:rPr>
        <w:tab/>
      </w:r>
      <w:r>
        <w:rPr>
          <w:noProof/>
          <w:lang w:eastAsia="zh-CN"/>
        </w:rPr>
        <w:t>ECS Address Configuration Information Parameters</w:t>
      </w:r>
      <w:r>
        <w:rPr>
          <w:noProof/>
        </w:rPr>
        <w:tab/>
      </w:r>
      <w:r>
        <w:rPr>
          <w:noProof/>
        </w:rPr>
        <w:fldChar w:fldCharType="begin" w:fldLock="1"/>
      </w:r>
      <w:r>
        <w:rPr>
          <w:noProof/>
        </w:rPr>
        <w:instrText xml:space="preserve"> PAGEREF _Toc106193689 \h </w:instrText>
      </w:r>
      <w:r>
        <w:rPr>
          <w:noProof/>
        </w:rPr>
      </w:r>
      <w:r>
        <w:rPr>
          <w:noProof/>
        </w:rPr>
        <w:fldChar w:fldCharType="separate"/>
      </w:r>
      <w:r>
        <w:rPr>
          <w:noProof/>
        </w:rPr>
        <w:t>367</w:t>
      </w:r>
      <w:r>
        <w:rPr>
          <w:noProof/>
        </w:rPr>
        <w:fldChar w:fldCharType="end"/>
      </w:r>
    </w:p>
    <w:p w14:paraId="2A341E6D" w14:textId="59236B22" w:rsidR="00550F40" w:rsidRDefault="00550F40">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_Toc106193690 \h </w:instrText>
      </w:r>
      <w:r>
        <w:rPr>
          <w:noProof/>
        </w:rPr>
      </w:r>
      <w:r>
        <w:rPr>
          <w:noProof/>
        </w:rPr>
        <w:fldChar w:fldCharType="separate"/>
      </w:r>
      <w:r>
        <w:rPr>
          <w:noProof/>
        </w:rPr>
        <w:t>368</w:t>
      </w:r>
      <w:r>
        <w:rPr>
          <w:noProof/>
        </w:rPr>
        <w:fldChar w:fldCharType="end"/>
      </w:r>
    </w:p>
    <w:p w14:paraId="2C7FFBF6" w14:textId="59856B61" w:rsidR="00550F40" w:rsidRDefault="00550F40">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_Toc106193691 \h </w:instrText>
      </w:r>
      <w:r>
        <w:rPr>
          <w:noProof/>
        </w:rPr>
      </w:r>
      <w:r>
        <w:rPr>
          <w:noProof/>
        </w:rPr>
        <w:fldChar w:fldCharType="separate"/>
      </w:r>
      <w:r>
        <w:rPr>
          <w:noProof/>
        </w:rPr>
        <w:t>369</w:t>
      </w:r>
      <w:r>
        <w:rPr>
          <w:noProof/>
        </w:rPr>
        <w:fldChar w:fldCharType="end"/>
      </w:r>
    </w:p>
    <w:p w14:paraId="44F1E755" w14:textId="52B94FC2" w:rsidR="00550F40" w:rsidRDefault="00550F40">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_Toc106193692 \h </w:instrText>
      </w:r>
      <w:r>
        <w:rPr>
          <w:noProof/>
        </w:rPr>
      </w:r>
      <w:r>
        <w:rPr>
          <w:noProof/>
        </w:rPr>
        <w:fldChar w:fldCharType="separate"/>
      </w:r>
      <w:r>
        <w:rPr>
          <w:noProof/>
        </w:rPr>
        <w:t>370</w:t>
      </w:r>
      <w:r>
        <w:rPr>
          <w:noProof/>
        </w:rPr>
        <w:fldChar w:fldCharType="end"/>
      </w:r>
    </w:p>
    <w:p w14:paraId="0F446EFD" w14:textId="5B5E24CE" w:rsidR="00550F40" w:rsidRDefault="00550F40">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_Toc106193693 \h </w:instrText>
      </w:r>
      <w:r>
        <w:rPr>
          <w:noProof/>
        </w:rPr>
      </w:r>
      <w:r>
        <w:rPr>
          <w:noProof/>
        </w:rPr>
        <w:fldChar w:fldCharType="separate"/>
      </w:r>
      <w:r>
        <w:rPr>
          <w:noProof/>
        </w:rPr>
        <w:t>373</w:t>
      </w:r>
      <w:r>
        <w:rPr>
          <w:noProof/>
        </w:rPr>
        <w:fldChar w:fldCharType="end"/>
      </w:r>
    </w:p>
    <w:p w14:paraId="4F62A1D9" w14:textId="05FC9A4D" w:rsidR="00550F40" w:rsidRDefault="00550F40">
      <w:pPr>
        <w:pStyle w:val="TOC4"/>
        <w:rPr>
          <w:rFonts w:asciiTheme="minorHAnsi" w:eastAsiaTheme="minorEastAsia" w:hAnsiTheme="minorHAnsi" w:cstheme="minorBidi"/>
          <w:noProof/>
          <w:sz w:val="22"/>
          <w:szCs w:val="22"/>
          <w:lang w:eastAsia="en-GB"/>
        </w:rPr>
      </w:pPr>
      <w:r>
        <w:rPr>
          <w:noProof/>
          <w:lang w:eastAsia="zh-CN"/>
        </w:rPr>
        <w:lastRenderedPageBreak/>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_Toc106193694 \h </w:instrText>
      </w:r>
      <w:r>
        <w:rPr>
          <w:noProof/>
        </w:rPr>
      </w:r>
      <w:r>
        <w:rPr>
          <w:noProof/>
        </w:rPr>
        <w:fldChar w:fldCharType="separate"/>
      </w:r>
      <w:r>
        <w:rPr>
          <w:noProof/>
        </w:rPr>
        <w:t>375</w:t>
      </w:r>
      <w:r>
        <w:rPr>
          <w:noProof/>
        </w:rPr>
        <w:fldChar w:fldCharType="end"/>
      </w:r>
    </w:p>
    <w:p w14:paraId="15E7D5AE" w14:textId="4FB58318"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4.15.6.8</w:t>
      </w:r>
      <w:r>
        <w:rPr>
          <w:rFonts w:asciiTheme="minorHAnsi" w:eastAsiaTheme="minorEastAsia" w:hAnsiTheme="minorHAnsi" w:cstheme="minorBidi"/>
          <w:noProof/>
          <w:sz w:val="22"/>
          <w:szCs w:val="22"/>
          <w:lang w:eastAsia="en-GB"/>
        </w:rPr>
        <w:tab/>
      </w:r>
      <w:r w:rsidRPr="003A389F">
        <w:rPr>
          <w:rFonts w:eastAsia="SimSun"/>
          <w:noProof/>
        </w:rPr>
        <w:t>Set a policy for a future AF session</w:t>
      </w:r>
      <w:r>
        <w:rPr>
          <w:noProof/>
        </w:rPr>
        <w:tab/>
      </w:r>
      <w:r>
        <w:rPr>
          <w:noProof/>
        </w:rPr>
        <w:fldChar w:fldCharType="begin" w:fldLock="1"/>
      </w:r>
      <w:r>
        <w:rPr>
          <w:noProof/>
        </w:rPr>
        <w:instrText xml:space="preserve"> PAGEREF _Toc106193695 \h </w:instrText>
      </w:r>
      <w:r>
        <w:rPr>
          <w:noProof/>
        </w:rPr>
      </w:r>
      <w:r>
        <w:rPr>
          <w:noProof/>
        </w:rPr>
        <w:fldChar w:fldCharType="separate"/>
      </w:r>
      <w:r>
        <w:rPr>
          <w:noProof/>
        </w:rPr>
        <w:t>377</w:t>
      </w:r>
      <w:r>
        <w:rPr>
          <w:noProof/>
        </w:rPr>
        <w:fldChar w:fldCharType="end"/>
      </w:r>
    </w:p>
    <w:p w14:paraId="79FD3180" w14:textId="1E9AC1B8"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4.15.6.9</w:t>
      </w:r>
      <w:r>
        <w:rPr>
          <w:rFonts w:asciiTheme="minorHAnsi" w:eastAsiaTheme="minorEastAsia" w:hAnsiTheme="minorHAnsi" w:cstheme="minorBidi"/>
          <w:noProof/>
          <w:sz w:val="22"/>
          <w:szCs w:val="22"/>
          <w:lang w:eastAsia="en-GB"/>
        </w:rPr>
        <w:tab/>
      </w:r>
      <w:r w:rsidRPr="003A389F">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_Toc106193696 \h </w:instrText>
      </w:r>
      <w:r>
        <w:rPr>
          <w:noProof/>
        </w:rPr>
      </w:r>
      <w:r>
        <w:rPr>
          <w:noProof/>
        </w:rPr>
        <w:fldChar w:fldCharType="separate"/>
      </w:r>
      <w:r>
        <w:rPr>
          <w:noProof/>
        </w:rPr>
        <w:t>378</w:t>
      </w:r>
      <w:r>
        <w:rPr>
          <w:noProof/>
        </w:rPr>
        <w:fldChar w:fldCharType="end"/>
      </w:r>
    </w:p>
    <w:p w14:paraId="0160EBAC" w14:textId="2151E14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4.15.6.9.1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_Toc106193697 \h </w:instrText>
      </w:r>
      <w:r>
        <w:rPr>
          <w:noProof/>
        </w:rPr>
      </w:r>
      <w:r>
        <w:rPr>
          <w:noProof/>
        </w:rPr>
        <w:fldChar w:fldCharType="separate"/>
      </w:r>
      <w:r>
        <w:rPr>
          <w:noProof/>
        </w:rPr>
        <w:t>378</w:t>
      </w:r>
      <w:r>
        <w:rPr>
          <w:noProof/>
        </w:rPr>
        <w:fldChar w:fldCharType="end"/>
      </w:r>
    </w:p>
    <w:p w14:paraId="7E3DD5CF" w14:textId="48F6764C"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4.15.6.9.2</w:t>
      </w:r>
      <w:r>
        <w:rPr>
          <w:rFonts w:asciiTheme="minorHAnsi" w:eastAsiaTheme="minorEastAsia" w:hAnsiTheme="minorHAnsi" w:cstheme="minorBidi"/>
          <w:noProof/>
          <w:sz w:val="22"/>
          <w:szCs w:val="22"/>
          <w:lang w:eastAsia="en-GB"/>
        </w:rPr>
        <w:tab/>
      </w:r>
      <w:r w:rsidRPr="003A389F">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_Toc106193698 \h </w:instrText>
      </w:r>
      <w:r>
        <w:rPr>
          <w:noProof/>
        </w:rPr>
      </w:r>
      <w:r>
        <w:rPr>
          <w:noProof/>
        </w:rPr>
        <w:fldChar w:fldCharType="separate"/>
      </w:r>
      <w:r>
        <w:rPr>
          <w:noProof/>
        </w:rPr>
        <w:t>378</w:t>
      </w:r>
      <w:r>
        <w:rPr>
          <w:noProof/>
        </w:rPr>
        <w:fldChar w:fldCharType="end"/>
      </w:r>
    </w:p>
    <w:p w14:paraId="25406C79" w14:textId="6805D2A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4.15.6.9.3</w:t>
      </w:r>
      <w:r>
        <w:rPr>
          <w:rFonts w:asciiTheme="minorHAnsi" w:eastAsiaTheme="minorEastAsia" w:hAnsiTheme="minorHAnsi" w:cstheme="minorBidi"/>
          <w:noProof/>
          <w:sz w:val="22"/>
          <w:szCs w:val="22"/>
          <w:lang w:eastAsia="en-GB"/>
        </w:rPr>
        <w:tab/>
      </w:r>
      <w:r w:rsidRPr="003A389F">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_Toc106193699 \h </w:instrText>
      </w:r>
      <w:r>
        <w:rPr>
          <w:noProof/>
        </w:rPr>
      </w:r>
      <w:r>
        <w:rPr>
          <w:noProof/>
        </w:rPr>
        <w:fldChar w:fldCharType="separate"/>
      </w:r>
      <w:r>
        <w:rPr>
          <w:noProof/>
        </w:rPr>
        <w:t>380</w:t>
      </w:r>
      <w:r>
        <w:rPr>
          <w:noProof/>
        </w:rPr>
        <w:fldChar w:fldCharType="end"/>
      </w:r>
    </w:p>
    <w:p w14:paraId="338E3028" w14:textId="251F017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4.15.6.10</w:t>
      </w:r>
      <w:r>
        <w:rPr>
          <w:rFonts w:asciiTheme="minorHAnsi" w:eastAsiaTheme="minorEastAsia" w:hAnsiTheme="minorHAnsi" w:cstheme="minorBidi"/>
          <w:noProof/>
          <w:sz w:val="22"/>
          <w:szCs w:val="22"/>
          <w:lang w:eastAsia="en-GB"/>
        </w:rPr>
        <w:tab/>
      </w:r>
      <w:r w:rsidRPr="003A389F">
        <w:rPr>
          <w:rFonts w:eastAsia="SimSun"/>
          <w:noProof/>
        </w:rPr>
        <w:t>Application guidance for URSP determination</w:t>
      </w:r>
      <w:r>
        <w:rPr>
          <w:noProof/>
        </w:rPr>
        <w:tab/>
      </w:r>
      <w:r>
        <w:rPr>
          <w:noProof/>
        </w:rPr>
        <w:fldChar w:fldCharType="begin" w:fldLock="1"/>
      </w:r>
      <w:r>
        <w:rPr>
          <w:noProof/>
        </w:rPr>
        <w:instrText xml:space="preserve"> PAGEREF _Toc106193700 \h </w:instrText>
      </w:r>
      <w:r>
        <w:rPr>
          <w:noProof/>
        </w:rPr>
      </w:r>
      <w:r>
        <w:rPr>
          <w:noProof/>
        </w:rPr>
        <w:fldChar w:fldCharType="separate"/>
      </w:r>
      <w:r>
        <w:rPr>
          <w:noProof/>
        </w:rPr>
        <w:t>382</w:t>
      </w:r>
      <w:r>
        <w:rPr>
          <w:noProof/>
        </w:rPr>
        <w:fldChar w:fldCharType="end"/>
      </w:r>
    </w:p>
    <w:p w14:paraId="70DA2BF8" w14:textId="0475701A"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4.15.6.11</w:t>
      </w:r>
      <w:r>
        <w:rPr>
          <w:rFonts w:asciiTheme="minorHAnsi" w:eastAsiaTheme="minorEastAsia" w:hAnsiTheme="minorHAnsi" w:cstheme="minorBidi"/>
          <w:noProof/>
          <w:sz w:val="22"/>
          <w:szCs w:val="22"/>
          <w:lang w:eastAsia="en-GB"/>
        </w:rPr>
        <w:tab/>
      </w:r>
      <w:r w:rsidRPr="003A389F">
        <w:rPr>
          <w:rFonts w:eastAsia="SimSun"/>
          <w:noProof/>
        </w:rPr>
        <w:t>Void</w:t>
      </w:r>
      <w:r>
        <w:rPr>
          <w:noProof/>
        </w:rPr>
        <w:tab/>
      </w:r>
      <w:r>
        <w:rPr>
          <w:noProof/>
        </w:rPr>
        <w:fldChar w:fldCharType="begin" w:fldLock="1"/>
      </w:r>
      <w:r>
        <w:rPr>
          <w:noProof/>
        </w:rPr>
        <w:instrText xml:space="preserve"> PAGEREF _Toc106193701 \h </w:instrText>
      </w:r>
      <w:r>
        <w:rPr>
          <w:noProof/>
        </w:rPr>
      </w:r>
      <w:r>
        <w:rPr>
          <w:noProof/>
        </w:rPr>
        <w:fldChar w:fldCharType="separate"/>
      </w:r>
      <w:r>
        <w:rPr>
          <w:noProof/>
        </w:rPr>
        <w:t>384</w:t>
      </w:r>
      <w:r>
        <w:rPr>
          <w:noProof/>
        </w:rPr>
        <w:fldChar w:fldCharType="end"/>
      </w:r>
    </w:p>
    <w:p w14:paraId="7CD5C732" w14:textId="0BA5513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4.15.6.12</w:t>
      </w:r>
      <w:r>
        <w:rPr>
          <w:rFonts w:asciiTheme="minorHAnsi" w:eastAsiaTheme="minorEastAsia" w:hAnsiTheme="minorHAnsi" w:cstheme="minorBidi"/>
          <w:noProof/>
          <w:sz w:val="22"/>
          <w:szCs w:val="22"/>
          <w:lang w:eastAsia="en-GB"/>
        </w:rPr>
        <w:tab/>
      </w:r>
      <w:r w:rsidRPr="003A389F">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_Toc106193702 \h </w:instrText>
      </w:r>
      <w:r>
        <w:rPr>
          <w:noProof/>
        </w:rPr>
      </w:r>
      <w:r>
        <w:rPr>
          <w:noProof/>
        </w:rPr>
        <w:fldChar w:fldCharType="separate"/>
      </w:r>
      <w:r>
        <w:rPr>
          <w:noProof/>
        </w:rPr>
        <w:t>384</w:t>
      </w:r>
      <w:r>
        <w:rPr>
          <w:noProof/>
        </w:rPr>
        <w:fldChar w:fldCharType="end"/>
      </w:r>
    </w:p>
    <w:p w14:paraId="3047BDFB" w14:textId="3F6CEDEA"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4.15.7</w:t>
      </w:r>
      <w:r>
        <w:rPr>
          <w:rFonts w:asciiTheme="minorHAnsi" w:eastAsiaTheme="minorEastAsia" w:hAnsiTheme="minorHAnsi" w:cstheme="minorBidi"/>
          <w:noProof/>
          <w:sz w:val="22"/>
          <w:szCs w:val="22"/>
          <w:lang w:eastAsia="en-GB"/>
        </w:rPr>
        <w:tab/>
      </w:r>
      <w:r w:rsidRPr="003A389F">
        <w:rPr>
          <w:rFonts w:eastAsia="SimSun"/>
          <w:noProof/>
        </w:rPr>
        <w:t>Network status reporting</w:t>
      </w:r>
      <w:r>
        <w:rPr>
          <w:noProof/>
        </w:rPr>
        <w:tab/>
      </w:r>
      <w:r>
        <w:rPr>
          <w:noProof/>
        </w:rPr>
        <w:fldChar w:fldCharType="begin" w:fldLock="1"/>
      </w:r>
      <w:r>
        <w:rPr>
          <w:noProof/>
        </w:rPr>
        <w:instrText xml:space="preserve"> PAGEREF _Toc106193703 \h </w:instrText>
      </w:r>
      <w:r>
        <w:rPr>
          <w:noProof/>
        </w:rPr>
      </w:r>
      <w:r>
        <w:rPr>
          <w:noProof/>
        </w:rPr>
        <w:fldChar w:fldCharType="separate"/>
      </w:r>
      <w:r>
        <w:rPr>
          <w:noProof/>
        </w:rPr>
        <w:t>384</w:t>
      </w:r>
      <w:r>
        <w:rPr>
          <w:noProof/>
        </w:rPr>
        <w:fldChar w:fldCharType="end"/>
      </w:r>
    </w:p>
    <w:p w14:paraId="4B50008D" w14:textId="1F4C3125"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4.15.8</w:t>
      </w:r>
      <w:r>
        <w:rPr>
          <w:rFonts w:asciiTheme="minorHAnsi" w:eastAsiaTheme="minorEastAsia" w:hAnsiTheme="minorHAnsi" w:cstheme="minorBidi"/>
          <w:noProof/>
          <w:sz w:val="22"/>
          <w:szCs w:val="22"/>
          <w:lang w:eastAsia="en-GB"/>
        </w:rPr>
        <w:tab/>
      </w:r>
      <w:r w:rsidRPr="003A389F">
        <w:rPr>
          <w:rFonts w:eastAsia="SimSun"/>
          <w:noProof/>
        </w:rPr>
        <w:t>Event exposure controlled by a DCCF</w:t>
      </w:r>
      <w:r>
        <w:rPr>
          <w:noProof/>
        </w:rPr>
        <w:tab/>
      </w:r>
      <w:r>
        <w:rPr>
          <w:noProof/>
        </w:rPr>
        <w:fldChar w:fldCharType="begin" w:fldLock="1"/>
      </w:r>
      <w:r>
        <w:rPr>
          <w:noProof/>
        </w:rPr>
        <w:instrText xml:space="preserve"> PAGEREF _Toc106193704 \h </w:instrText>
      </w:r>
      <w:r>
        <w:rPr>
          <w:noProof/>
        </w:rPr>
      </w:r>
      <w:r>
        <w:rPr>
          <w:noProof/>
        </w:rPr>
        <w:fldChar w:fldCharType="separate"/>
      </w:r>
      <w:r>
        <w:rPr>
          <w:noProof/>
        </w:rPr>
        <w:t>385</w:t>
      </w:r>
      <w:r>
        <w:rPr>
          <w:noProof/>
        </w:rPr>
        <w:fldChar w:fldCharType="end"/>
      </w:r>
    </w:p>
    <w:p w14:paraId="57320E2B" w14:textId="0D4723CF"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4.15.9</w:t>
      </w:r>
      <w:r>
        <w:rPr>
          <w:rFonts w:asciiTheme="minorHAnsi" w:eastAsiaTheme="minorEastAsia" w:hAnsiTheme="minorHAnsi" w:cstheme="minorBidi"/>
          <w:noProof/>
          <w:sz w:val="22"/>
          <w:szCs w:val="22"/>
          <w:lang w:eastAsia="en-GB"/>
        </w:rPr>
        <w:tab/>
      </w:r>
      <w:r w:rsidRPr="003A389F">
        <w:rPr>
          <w:rFonts w:eastAsia="SimSun"/>
          <w:noProof/>
        </w:rPr>
        <w:t>Time Synchronization exposure</w:t>
      </w:r>
      <w:r>
        <w:rPr>
          <w:noProof/>
        </w:rPr>
        <w:tab/>
      </w:r>
      <w:r>
        <w:rPr>
          <w:noProof/>
        </w:rPr>
        <w:fldChar w:fldCharType="begin" w:fldLock="1"/>
      </w:r>
      <w:r>
        <w:rPr>
          <w:noProof/>
        </w:rPr>
        <w:instrText xml:space="preserve"> PAGEREF _Toc106193705 \h </w:instrText>
      </w:r>
      <w:r>
        <w:rPr>
          <w:noProof/>
        </w:rPr>
      </w:r>
      <w:r>
        <w:rPr>
          <w:noProof/>
        </w:rPr>
        <w:fldChar w:fldCharType="separate"/>
      </w:r>
      <w:r>
        <w:rPr>
          <w:noProof/>
        </w:rPr>
        <w:t>385</w:t>
      </w:r>
      <w:r>
        <w:rPr>
          <w:noProof/>
        </w:rPr>
        <w:fldChar w:fldCharType="end"/>
      </w:r>
    </w:p>
    <w:p w14:paraId="36566582" w14:textId="0E0A2DC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_Toc106193706 \h </w:instrText>
      </w:r>
      <w:r>
        <w:rPr>
          <w:noProof/>
        </w:rPr>
      </w:r>
      <w:r>
        <w:rPr>
          <w:noProof/>
        </w:rPr>
        <w:fldChar w:fldCharType="separate"/>
      </w:r>
      <w:r>
        <w:rPr>
          <w:noProof/>
        </w:rPr>
        <w:t>385</w:t>
      </w:r>
      <w:r>
        <w:rPr>
          <w:noProof/>
        </w:rPr>
        <w:fldChar w:fldCharType="end"/>
      </w:r>
    </w:p>
    <w:p w14:paraId="2B80F68F" w14:textId="0542CE3D"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4.15.9.2</w:t>
      </w:r>
      <w:r>
        <w:rPr>
          <w:rFonts w:asciiTheme="minorHAnsi" w:eastAsiaTheme="minorEastAsia" w:hAnsiTheme="minorHAnsi" w:cstheme="minorBidi"/>
          <w:noProof/>
          <w:sz w:val="22"/>
          <w:szCs w:val="22"/>
          <w:lang w:eastAsia="en-GB"/>
        </w:rPr>
        <w:tab/>
      </w:r>
      <w:r w:rsidRPr="003A389F">
        <w:rPr>
          <w:rFonts w:eastAsia="SimSun"/>
          <w:noProof/>
        </w:rPr>
        <w:t>Exposure of UE availability for Time Synchronization service</w:t>
      </w:r>
      <w:r>
        <w:rPr>
          <w:noProof/>
        </w:rPr>
        <w:tab/>
      </w:r>
      <w:r>
        <w:rPr>
          <w:noProof/>
        </w:rPr>
        <w:fldChar w:fldCharType="begin" w:fldLock="1"/>
      </w:r>
      <w:r>
        <w:rPr>
          <w:noProof/>
        </w:rPr>
        <w:instrText xml:space="preserve"> PAGEREF _Toc106193707 \h </w:instrText>
      </w:r>
      <w:r>
        <w:rPr>
          <w:noProof/>
        </w:rPr>
      </w:r>
      <w:r>
        <w:rPr>
          <w:noProof/>
        </w:rPr>
        <w:fldChar w:fldCharType="separate"/>
      </w:r>
      <w:r>
        <w:rPr>
          <w:noProof/>
        </w:rPr>
        <w:t>385</w:t>
      </w:r>
      <w:r>
        <w:rPr>
          <w:noProof/>
        </w:rPr>
        <w:fldChar w:fldCharType="end"/>
      </w:r>
    </w:p>
    <w:p w14:paraId="0D7F869F" w14:textId="57488A52"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4.15.9.3</w:t>
      </w:r>
      <w:r>
        <w:rPr>
          <w:rFonts w:asciiTheme="minorHAnsi" w:eastAsiaTheme="minorEastAsia" w:hAnsiTheme="minorHAnsi" w:cstheme="minorBidi"/>
          <w:noProof/>
          <w:sz w:val="22"/>
          <w:szCs w:val="22"/>
          <w:lang w:eastAsia="en-GB"/>
        </w:rPr>
        <w:tab/>
      </w:r>
      <w:r w:rsidRPr="003A389F">
        <w:rPr>
          <w:rFonts w:eastAsia="SimSun"/>
          <w:noProof/>
        </w:rPr>
        <w:t>Time Synchronization activation, modification and deactivation</w:t>
      </w:r>
      <w:r>
        <w:rPr>
          <w:noProof/>
        </w:rPr>
        <w:tab/>
      </w:r>
      <w:r>
        <w:rPr>
          <w:noProof/>
        </w:rPr>
        <w:fldChar w:fldCharType="begin" w:fldLock="1"/>
      </w:r>
      <w:r>
        <w:rPr>
          <w:noProof/>
        </w:rPr>
        <w:instrText xml:space="preserve"> PAGEREF _Toc106193708 \h </w:instrText>
      </w:r>
      <w:r>
        <w:rPr>
          <w:noProof/>
        </w:rPr>
      </w:r>
      <w:r>
        <w:rPr>
          <w:noProof/>
        </w:rPr>
        <w:fldChar w:fldCharType="separate"/>
      </w:r>
      <w:r>
        <w:rPr>
          <w:noProof/>
        </w:rPr>
        <w:t>388</w:t>
      </w:r>
      <w:r>
        <w:rPr>
          <w:noProof/>
        </w:rPr>
        <w:fldChar w:fldCharType="end"/>
      </w:r>
    </w:p>
    <w:p w14:paraId="705C3DDA" w14:textId="1BA7579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_Toc106193709 \h </w:instrText>
      </w:r>
      <w:r>
        <w:rPr>
          <w:noProof/>
        </w:rPr>
      </w:r>
      <w:r>
        <w:rPr>
          <w:noProof/>
        </w:rPr>
        <w:fldChar w:fldCharType="separate"/>
      </w:r>
      <w:r>
        <w:rPr>
          <w:noProof/>
        </w:rPr>
        <w:t>388</w:t>
      </w:r>
      <w:r>
        <w:rPr>
          <w:noProof/>
        </w:rPr>
        <w:fldChar w:fldCharType="end"/>
      </w:r>
    </w:p>
    <w:p w14:paraId="1DBDC7F6" w14:textId="6D2D9E31"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4.15.9.3.2</w:t>
      </w:r>
      <w:r>
        <w:rPr>
          <w:rFonts w:asciiTheme="minorHAnsi" w:eastAsiaTheme="minorEastAsia" w:hAnsiTheme="minorHAnsi" w:cstheme="minorBidi"/>
          <w:noProof/>
          <w:sz w:val="22"/>
          <w:szCs w:val="22"/>
          <w:lang w:eastAsia="en-GB"/>
        </w:rPr>
        <w:tab/>
      </w:r>
      <w:r w:rsidRPr="003A389F">
        <w:rPr>
          <w:rFonts w:eastAsia="SimSun"/>
          <w:noProof/>
        </w:rPr>
        <w:t>Time synchronization service activation</w:t>
      </w:r>
      <w:r>
        <w:rPr>
          <w:noProof/>
        </w:rPr>
        <w:tab/>
      </w:r>
      <w:r>
        <w:rPr>
          <w:noProof/>
        </w:rPr>
        <w:fldChar w:fldCharType="begin" w:fldLock="1"/>
      </w:r>
      <w:r>
        <w:rPr>
          <w:noProof/>
        </w:rPr>
        <w:instrText xml:space="preserve"> PAGEREF _Toc106193710 \h </w:instrText>
      </w:r>
      <w:r>
        <w:rPr>
          <w:noProof/>
        </w:rPr>
      </w:r>
      <w:r>
        <w:rPr>
          <w:noProof/>
        </w:rPr>
        <w:fldChar w:fldCharType="separate"/>
      </w:r>
      <w:r>
        <w:rPr>
          <w:noProof/>
        </w:rPr>
        <w:t>391</w:t>
      </w:r>
      <w:r>
        <w:rPr>
          <w:noProof/>
        </w:rPr>
        <w:fldChar w:fldCharType="end"/>
      </w:r>
    </w:p>
    <w:p w14:paraId="14ACF446" w14:textId="64B0D331"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4.15.9.3.3</w:t>
      </w:r>
      <w:r>
        <w:rPr>
          <w:rFonts w:asciiTheme="minorHAnsi" w:eastAsiaTheme="minorEastAsia" w:hAnsiTheme="minorHAnsi" w:cstheme="minorBidi"/>
          <w:noProof/>
          <w:sz w:val="22"/>
          <w:szCs w:val="22"/>
          <w:lang w:eastAsia="en-GB"/>
        </w:rPr>
        <w:tab/>
      </w:r>
      <w:r w:rsidRPr="003A389F">
        <w:rPr>
          <w:rFonts w:eastAsia="SimSun"/>
          <w:noProof/>
        </w:rPr>
        <w:t>Time synchronization service modification</w:t>
      </w:r>
      <w:r>
        <w:rPr>
          <w:noProof/>
        </w:rPr>
        <w:tab/>
      </w:r>
      <w:r>
        <w:rPr>
          <w:noProof/>
        </w:rPr>
        <w:fldChar w:fldCharType="begin" w:fldLock="1"/>
      </w:r>
      <w:r>
        <w:rPr>
          <w:noProof/>
        </w:rPr>
        <w:instrText xml:space="preserve"> PAGEREF _Toc106193711 \h </w:instrText>
      </w:r>
      <w:r>
        <w:rPr>
          <w:noProof/>
        </w:rPr>
      </w:r>
      <w:r>
        <w:rPr>
          <w:noProof/>
        </w:rPr>
        <w:fldChar w:fldCharType="separate"/>
      </w:r>
      <w:r>
        <w:rPr>
          <w:noProof/>
        </w:rPr>
        <w:t>393</w:t>
      </w:r>
      <w:r>
        <w:rPr>
          <w:noProof/>
        </w:rPr>
        <w:fldChar w:fldCharType="end"/>
      </w:r>
    </w:p>
    <w:p w14:paraId="4A23D4FB" w14:textId="37D9B29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4.15.9.3.4</w:t>
      </w:r>
      <w:r>
        <w:rPr>
          <w:rFonts w:asciiTheme="minorHAnsi" w:eastAsiaTheme="minorEastAsia" w:hAnsiTheme="minorHAnsi" w:cstheme="minorBidi"/>
          <w:noProof/>
          <w:sz w:val="22"/>
          <w:szCs w:val="22"/>
          <w:lang w:eastAsia="en-GB"/>
        </w:rPr>
        <w:tab/>
      </w:r>
      <w:r w:rsidRPr="003A389F">
        <w:rPr>
          <w:rFonts w:eastAsia="SimSun"/>
          <w:noProof/>
        </w:rPr>
        <w:t>Time synchronization service deactivation</w:t>
      </w:r>
      <w:r>
        <w:rPr>
          <w:noProof/>
        </w:rPr>
        <w:tab/>
      </w:r>
      <w:r>
        <w:rPr>
          <w:noProof/>
        </w:rPr>
        <w:fldChar w:fldCharType="begin" w:fldLock="1"/>
      </w:r>
      <w:r>
        <w:rPr>
          <w:noProof/>
        </w:rPr>
        <w:instrText xml:space="preserve"> PAGEREF _Toc106193712 \h </w:instrText>
      </w:r>
      <w:r>
        <w:rPr>
          <w:noProof/>
        </w:rPr>
      </w:r>
      <w:r>
        <w:rPr>
          <w:noProof/>
        </w:rPr>
        <w:fldChar w:fldCharType="separate"/>
      </w:r>
      <w:r>
        <w:rPr>
          <w:noProof/>
        </w:rPr>
        <w:t>394</w:t>
      </w:r>
      <w:r>
        <w:rPr>
          <w:noProof/>
        </w:rPr>
        <w:fldChar w:fldCharType="end"/>
      </w:r>
    </w:p>
    <w:p w14:paraId="5BAE79D3" w14:textId="6876D87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4.15.9.4</w:t>
      </w:r>
      <w:r>
        <w:rPr>
          <w:rFonts w:asciiTheme="minorHAnsi" w:eastAsiaTheme="minorEastAsia" w:hAnsiTheme="minorHAnsi" w:cstheme="minorBidi"/>
          <w:noProof/>
          <w:sz w:val="22"/>
          <w:szCs w:val="22"/>
          <w:lang w:eastAsia="en-GB"/>
        </w:rPr>
        <w:tab/>
      </w:r>
      <w:r w:rsidRPr="003A389F">
        <w:rPr>
          <w:rFonts w:eastAsia="SimSun"/>
          <w:noProof/>
        </w:rPr>
        <w:t>Procedures for management of 5G access stratum time distribution</w:t>
      </w:r>
      <w:r>
        <w:rPr>
          <w:noProof/>
        </w:rPr>
        <w:tab/>
      </w:r>
      <w:r>
        <w:rPr>
          <w:noProof/>
        </w:rPr>
        <w:fldChar w:fldCharType="begin" w:fldLock="1"/>
      </w:r>
      <w:r>
        <w:rPr>
          <w:noProof/>
        </w:rPr>
        <w:instrText xml:space="preserve"> PAGEREF _Toc106193713 \h </w:instrText>
      </w:r>
      <w:r>
        <w:rPr>
          <w:noProof/>
        </w:rPr>
      </w:r>
      <w:r>
        <w:rPr>
          <w:noProof/>
        </w:rPr>
        <w:fldChar w:fldCharType="separate"/>
      </w:r>
      <w:r>
        <w:rPr>
          <w:noProof/>
        </w:rPr>
        <w:t>395</w:t>
      </w:r>
      <w:r>
        <w:rPr>
          <w:noProof/>
        </w:rPr>
        <w:fldChar w:fldCharType="end"/>
      </w:r>
    </w:p>
    <w:p w14:paraId="4F8468EC" w14:textId="6DCDD74B"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4.15.10</w:t>
      </w:r>
      <w:r>
        <w:rPr>
          <w:rFonts w:asciiTheme="minorHAnsi" w:eastAsiaTheme="minorEastAsia" w:hAnsiTheme="minorHAnsi" w:cstheme="minorBidi"/>
          <w:noProof/>
          <w:sz w:val="22"/>
          <w:szCs w:val="22"/>
          <w:lang w:eastAsia="en-GB"/>
        </w:rPr>
        <w:tab/>
      </w:r>
      <w:r w:rsidRPr="003A389F">
        <w:rPr>
          <w:rFonts w:eastAsia="SimSun"/>
          <w:noProof/>
        </w:rPr>
        <w:t>AF specific UE ID retrieval</w:t>
      </w:r>
      <w:r>
        <w:rPr>
          <w:noProof/>
        </w:rPr>
        <w:tab/>
      </w:r>
      <w:r>
        <w:rPr>
          <w:noProof/>
        </w:rPr>
        <w:fldChar w:fldCharType="begin" w:fldLock="1"/>
      </w:r>
      <w:r>
        <w:rPr>
          <w:noProof/>
        </w:rPr>
        <w:instrText xml:space="preserve"> PAGEREF _Toc106193714 \h </w:instrText>
      </w:r>
      <w:r>
        <w:rPr>
          <w:noProof/>
        </w:rPr>
      </w:r>
      <w:r>
        <w:rPr>
          <w:noProof/>
        </w:rPr>
        <w:fldChar w:fldCharType="separate"/>
      </w:r>
      <w:r>
        <w:rPr>
          <w:noProof/>
        </w:rPr>
        <w:t>397</w:t>
      </w:r>
      <w:r>
        <w:rPr>
          <w:noProof/>
        </w:rPr>
        <w:fldChar w:fldCharType="end"/>
      </w:r>
    </w:p>
    <w:p w14:paraId="25B9F456" w14:textId="168E99EE" w:rsidR="00550F40" w:rsidRDefault="00550F40">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_Toc106193715 \h </w:instrText>
      </w:r>
      <w:r>
        <w:rPr>
          <w:noProof/>
        </w:rPr>
      </w:r>
      <w:r>
        <w:rPr>
          <w:noProof/>
        </w:rPr>
        <w:fldChar w:fldCharType="separate"/>
      </w:r>
      <w:r>
        <w:rPr>
          <w:noProof/>
        </w:rPr>
        <w:t>399</w:t>
      </w:r>
      <w:r>
        <w:rPr>
          <w:noProof/>
        </w:rPr>
        <w:fldChar w:fldCharType="end"/>
      </w:r>
    </w:p>
    <w:p w14:paraId="69DF4F79" w14:textId="098BA9F9"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4.16.1</w:t>
      </w:r>
      <w:r>
        <w:rPr>
          <w:rFonts w:asciiTheme="minorHAnsi" w:eastAsiaTheme="minorEastAsia" w:hAnsiTheme="minorHAnsi" w:cstheme="minorBidi"/>
          <w:noProof/>
          <w:sz w:val="22"/>
          <w:szCs w:val="22"/>
          <w:lang w:eastAsia="en-GB"/>
        </w:rPr>
        <w:tab/>
      </w:r>
      <w:r w:rsidRPr="003A389F">
        <w:rPr>
          <w:rFonts w:eastAsia="SimSun"/>
          <w:noProof/>
        </w:rPr>
        <w:t xml:space="preserve">AM </w:t>
      </w:r>
      <w:r>
        <w:rPr>
          <w:noProof/>
        </w:rPr>
        <w:t>Policy Association</w:t>
      </w:r>
      <w:r w:rsidRPr="003A389F">
        <w:rPr>
          <w:rFonts w:eastAsia="SimSun"/>
          <w:noProof/>
        </w:rPr>
        <w:t xml:space="preserve"> Establishment</w:t>
      </w:r>
      <w:r>
        <w:rPr>
          <w:noProof/>
        </w:rPr>
        <w:tab/>
      </w:r>
      <w:r>
        <w:rPr>
          <w:noProof/>
        </w:rPr>
        <w:fldChar w:fldCharType="begin" w:fldLock="1"/>
      </w:r>
      <w:r>
        <w:rPr>
          <w:noProof/>
        </w:rPr>
        <w:instrText xml:space="preserve"> PAGEREF _Toc106193716 \h </w:instrText>
      </w:r>
      <w:r>
        <w:rPr>
          <w:noProof/>
        </w:rPr>
      </w:r>
      <w:r>
        <w:rPr>
          <w:noProof/>
        </w:rPr>
        <w:fldChar w:fldCharType="separate"/>
      </w:r>
      <w:r>
        <w:rPr>
          <w:noProof/>
        </w:rPr>
        <w:t>399</w:t>
      </w:r>
      <w:r>
        <w:rPr>
          <w:noProof/>
        </w:rPr>
        <w:fldChar w:fldCharType="end"/>
      </w:r>
    </w:p>
    <w:p w14:paraId="36F8B2B1" w14:textId="2AFE8EA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4.16.1.1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_Toc106193717 \h </w:instrText>
      </w:r>
      <w:r>
        <w:rPr>
          <w:noProof/>
        </w:rPr>
      </w:r>
      <w:r>
        <w:rPr>
          <w:noProof/>
        </w:rPr>
        <w:fldChar w:fldCharType="separate"/>
      </w:r>
      <w:r>
        <w:rPr>
          <w:noProof/>
        </w:rPr>
        <w:t>399</w:t>
      </w:r>
      <w:r>
        <w:rPr>
          <w:noProof/>
        </w:rPr>
        <w:fldChar w:fldCharType="end"/>
      </w:r>
    </w:p>
    <w:p w14:paraId="7DEC130E" w14:textId="40DA2D53"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4.16.1.2</w:t>
      </w:r>
      <w:r>
        <w:rPr>
          <w:rFonts w:asciiTheme="minorHAnsi" w:eastAsiaTheme="minorEastAsia" w:hAnsiTheme="minorHAnsi" w:cstheme="minorBidi"/>
          <w:noProof/>
          <w:sz w:val="22"/>
          <w:szCs w:val="22"/>
          <w:lang w:eastAsia="en-GB"/>
        </w:rPr>
        <w:tab/>
      </w:r>
      <w:r w:rsidRPr="003A389F">
        <w:rPr>
          <w:rFonts w:eastAsia="SimSun"/>
          <w:noProof/>
        </w:rPr>
        <w:t>AM Policy Association Establishment with new Selected PCF</w:t>
      </w:r>
      <w:r>
        <w:rPr>
          <w:noProof/>
        </w:rPr>
        <w:tab/>
      </w:r>
      <w:r>
        <w:rPr>
          <w:noProof/>
        </w:rPr>
        <w:fldChar w:fldCharType="begin" w:fldLock="1"/>
      </w:r>
      <w:r>
        <w:rPr>
          <w:noProof/>
        </w:rPr>
        <w:instrText xml:space="preserve"> PAGEREF _Toc106193718 \h </w:instrText>
      </w:r>
      <w:r>
        <w:rPr>
          <w:noProof/>
        </w:rPr>
      </w:r>
      <w:r>
        <w:rPr>
          <w:noProof/>
        </w:rPr>
        <w:fldChar w:fldCharType="separate"/>
      </w:r>
      <w:r>
        <w:rPr>
          <w:noProof/>
        </w:rPr>
        <w:t>399</w:t>
      </w:r>
      <w:r>
        <w:rPr>
          <w:noProof/>
        </w:rPr>
        <w:fldChar w:fldCharType="end"/>
      </w:r>
    </w:p>
    <w:p w14:paraId="64A3E95C" w14:textId="03D92831" w:rsidR="00550F40" w:rsidRDefault="00550F40">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_Toc106193719 \h </w:instrText>
      </w:r>
      <w:r>
        <w:rPr>
          <w:noProof/>
        </w:rPr>
      </w:r>
      <w:r>
        <w:rPr>
          <w:noProof/>
        </w:rPr>
        <w:fldChar w:fldCharType="separate"/>
      </w:r>
      <w:r>
        <w:rPr>
          <w:noProof/>
        </w:rPr>
        <w:t>400</w:t>
      </w:r>
      <w:r>
        <w:rPr>
          <w:noProof/>
        </w:rPr>
        <w:fldChar w:fldCharType="end"/>
      </w:r>
    </w:p>
    <w:p w14:paraId="7F3C5033" w14:textId="531E78F0" w:rsidR="00550F40" w:rsidRDefault="00550F40">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_Toc106193720 \h </w:instrText>
      </w:r>
      <w:r>
        <w:rPr>
          <w:noProof/>
        </w:rPr>
      </w:r>
      <w:r>
        <w:rPr>
          <w:noProof/>
        </w:rPr>
        <w:fldChar w:fldCharType="separate"/>
      </w:r>
      <w:r>
        <w:rPr>
          <w:noProof/>
        </w:rPr>
        <w:t>400</w:t>
      </w:r>
      <w:r>
        <w:rPr>
          <w:noProof/>
        </w:rPr>
        <w:fldChar w:fldCharType="end"/>
      </w:r>
    </w:p>
    <w:p w14:paraId="47DDB64E" w14:textId="31B3C0F8" w:rsidR="00550F40" w:rsidRDefault="00550F40">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_Toc106193721 \h </w:instrText>
      </w:r>
      <w:r>
        <w:rPr>
          <w:noProof/>
        </w:rPr>
      </w:r>
      <w:r>
        <w:rPr>
          <w:noProof/>
        </w:rPr>
        <w:fldChar w:fldCharType="separate"/>
      </w:r>
      <w:r>
        <w:rPr>
          <w:noProof/>
        </w:rPr>
        <w:t>400</w:t>
      </w:r>
      <w:r>
        <w:rPr>
          <w:noProof/>
        </w:rPr>
        <w:fldChar w:fldCharType="end"/>
      </w:r>
    </w:p>
    <w:p w14:paraId="1FA798E4" w14:textId="46A4CE70" w:rsidR="00550F40" w:rsidRDefault="00550F40">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_Toc106193722 \h </w:instrText>
      </w:r>
      <w:r>
        <w:rPr>
          <w:noProof/>
        </w:rPr>
      </w:r>
      <w:r>
        <w:rPr>
          <w:noProof/>
        </w:rPr>
        <w:fldChar w:fldCharType="separate"/>
      </w:r>
      <w:r>
        <w:rPr>
          <w:noProof/>
        </w:rPr>
        <w:t>400</w:t>
      </w:r>
      <w:r>
        <w:rPr>
          <w:noProof/>
        </w:rPr>
        <w:fldChar w:fldCharType="end"/>
      </w:r>
    </w:p>
    <w:p w14:paraId="7BA13266" w14:textId="40E0EC71" w:rsidR="00550F40" w:rsidRDefault="00550F40">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_Toc106193723 \h </w:instrText>
      </w:r>
      <w:r>
        <w:rPr>
          <w:noProof/>
        </w:rPr>
      </w:r>
      <w:r>
        <w:rPr>
          <w:noProof/>
        </w:rPr>
        <w:fldChar w:fldCharType="separate"/>
      </w:r>
      <w:r>
        <w:rPr>
          <w:noProof/>
        </w:rPr>
        <w:t>400</w:t>
      </w:r>
      <w:r>
        <w:rPr>
          <w:noProof/>
        </w:rPr>
        <w:fldChar w:fldCharType="end"/>
      </w:r>
    </w:p>
    <w:p w14:paraId="72176F82" w14:textId="3BABE7A6" w:rsidR="00550F40" w:rsidRDefault="00550F40">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_Toc106193724 \h </w:instrText>
      </w:r>
      <w:r>
        <w:rPr>
          <w:noProof/>
        </w:rPr>
      </w:r>
      <w:r>
        <w:rPr>
          <w:noProof/>
        </w:rPr>
        <w:fldChar w:fldCharType="separate"/>
      </w:r>
      <w:r>
        <w:rPr>
          <w:noProof/>
        </w:rPr>
        <w:t>401</w:t>
      </w:r>
      <w:r>
        <w:rPr>
          <w:noProof/>
        </w:rPr>
        <w:fldChar w:fldCharType="end"/>
      </w:r>
    </w:p>
    <w:p w14:paraId="081DC332" w14:textId="0D343D7C" w:rsidR="00550F40" w:rsidRDefault="00550F40">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_Toc106193725 \h </w:instrText>
      </w:r>
      <w:r>
        <w:rPr>
          <w:noProof/>
        </w:rPr>
      </w:r>
      <w:r>
        <w:rPr>
          <w:noProof/>
        </w:rPr>
        <w:fldChar w:fldCharType="separate"/>
      </w:r>
      <w:r>
        <w:rPr>
          <w:noProof/>
        </w:rPr>
        <w:t>403</w:t>
      </w:r>
      <w:r>
        <w:rPr>
          <w:noProof/>
        </w:rPr>
        <w:fldChar w:fldCharType="end"/>
      </w:r>
    </w:p>
    <w:p w14:paraId="78D5F71A" w14:textId="0F139BDD" w:rsidR="00550F40" w:rsidRDefault="00550F40">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_Toc106193726 \h </w:instrText>
      </w:r>
      <w:r>
        <w:rPr>
          <w:noProof/>
        </w:rPr>
      </w:r>
      <w:r>
        <w:rPr>
          <w:noProof/>
        </w:rPr>
        <w:fldChar w:fldCharType="separate"/>
      </w:r>
      <w:r>
        <w:rPr>
          <w:noProof/>
        </w:rPr>
        <w:t>404</w:t>
      </w:r>
      <w:r>
        <w:rPr>
          <w:noProof/>
        </w:rPr>
        <w:fldChar w:fldCharType="end"/>
      </w:r>
    </w:p>
    <w:p w14:paraId="4375AB83" w14:textId="1BC989C4" w:rsidR="00550F40" w:rsidRDefault="00550F40">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_Toc106193727 \h </w:instrText>
      </w:r>
      <w:r>
        <w:rPr>
          <w:noProof/>
        </w:rPr>
      </w:r>
      <w:r>
        <w:rPr>
          <w:noProof/>
        </w:rPr>
        <w:fldChar w:fldCharType="separate"/>
      </w:r>
      <w:r>
        <w:rPr>
          <w:noProof/>
        </w:rPr>
        <w:t>404</w:t>
      </w:r>
      <w:r>
        <w:rPr>
          <w:noProof/>
        </w:rPr>
        <w:fldChar w:fldCharType="end"/>
      </w:r>
    </w:p>
    <w:p w14:paraId="14419F3A" w14:textId="5A93BD5B" w:rsidR="00550F40" w:rsidRDefault="00550F40">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_Toc106193728 \h </w:instrText>
      </w:r>
      <w:r>
        <w:rPr>
          <w:noProof/>
        </w:rPr>
      </w:r>
      <w:r>
        <w:rPr>
          <w:noProof/>
        </w:rPr>
        <w:fldChar w:fldCharType="separate"/>
      </w:r>
      <w:r>
        <w:rPr>
          <w:noProof/>
        </w:rPr>
        <w:t>404</w:t>
      </w:r>
      <w:r>
        <w:rPr>
          <w:noProof/>
        </w:rPr>
        <w:fldChar w:fldCharType="end"/>
      </w:r>
    </w:p>
    <w:p w14:paraId="3486375B" w14:textId="6A3125DE" w:rsidR="00550F40" w:rsidRDefault="00550F40">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_Toc106193729 \h </w:instrText>
      </w:r>
      <w:r>
        <w:rPr>
          <w:noProof/>
        </w:rPr>
      </w:r>
      <w:r>
        <w:rPr>
          <w:noProof/>
        </w:rPr>
        <w:fldChar w:fldCharType="separate"/>
      </w:r>
      <w:r>
        <w:rPr>
          <w:noProof/>
        </w:rPr>
        <w:t>405</w:t>
      </w:r>
      <w:r>
        <w:rPr>
          <w:noProof/>
        </w:rPr>
        <w:fldChar w:fldCharType="end"/>
      </w:r>
    </w:p>
    <w:p w14:paraId="1C067C3F" w14:textId="1F9AEFF5" w:rsidR="00550F40" w:rsidRDefault="00550F40">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_Toc106193730 \h </w:instrText>
      </w:r>
      <w:r>
        <w:rPr>
          <w:noProof/>
        </w:rPr>
      </w:r>
      <w:r>
        <w:rPr>
          <w:noProof/>
        </w:rPr>
        <w:fldChar w:fldCharType="separate"/>
      </w:r>
      <w:r>
        <w:rPr>
          <w:noProof/>
        </w:rPr>
        <w:t>405</w:t>
      </w:r>
      <w:r>
        <w:rPr>
          <w:noProof/>
        </w:rPr>
        <w:fldChar w:fldCharType="end"/>
      </w:r>
    </w:p>
    <w:p w14:paraId="3FD93CBA" w14:textId="2F573089" w:rsidR="00550F40" w:rsidRDefault="00550F40">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_Toc106193731 \h </w:instrText>
      </w:r>
      <w:r>
        <w:rPr>
          <w:noProof/>
        </w:rPr>
      </w:r>
      <w:r>
        <w:rPr>
          <w:noProof/>
        </w:rPr>
        <w:fldChar w:fldCharType="separate"/>
      </w:r>
      <w:r>
        <w:rPr>
          <w:noProof/>
        </w:rPr>
        <w:t>406</w:t>
      </w:r>
      <w:r>
        <w:rPr>
          <w:noProof/>
        </w:rPr>
        <w:fldChar w:fldCharType="end"/>
      </w:r>
    </w:p>
    <w:p w14:paraId="0BFB7C1F" w14:textId="7F546AB0" w:rsidR="00550F40" w:rsidRDefault="00550F40">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_Toc106193732 \h </w:instrText>
      </w:r>
      <w:r>
        <w:rPr>
          <w:noProof/>
        </w:rPr>
      </w:r>
      <w:r>
        <w:rPr>
          <w:noProof/>
        </w:rPr>
        <w:fldChar w:fldCharType="separate"/>
      </w:r>
      <w:r>
        <w:rPr>
          <w:noProof/>
        </w:rPr>
        <w:t>406</w:t>
      </w:r>
      <w:r>
        <w:rPr>
          <w:noProof/>
        </w:rPr>
        <w:fldChar w:fldCharType="end"/>
      </w:r>
    </w:p>
    <w:p w14:paraId="49D56EDA" w14:textId="0C15418D" w:rsidR="00550F40" w:rsidRDefault="00550F40">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_Toc106193733 \h </w:instrText>
      </w:r>
      <w:r>
        <w:rPr>
          <w:noProof/>
        </w:rPr>
      </w:r>
      <w:r>
        <w:rPr>
          <w:noProof/>
        </w:rPr>
        <w:fldChar w:fldCharType="separate"/>
      </w:r>
      <w:r>
        <w:rPr>
          <w:noProof/>
        </w:rPr>
        <w:t>407</w:t>
      </w:r>
      <w:r>
        <w:rPr>
          <w:noProof/>
        </w:rPr>
        <w:fldChar w:fldCharType="end"/>
      </w:r>
    </w:p>
    <w:p w14:paraId="1C0A86E0" w14:textId="190309C2" w:rsidR="00550F40" w:rsidRDefault="00550F40">
      <w:pPr>
        <w:pStyle w:val="TOC4"/>
        <w:rPr>
          <w:rFonts w:asciiTheme="minorHAnsi" w:eastAsiaTheme="minorEastAsia" w:hAnsiTheme="minorHAnsi" w:cstheme="minorBidi"/>
          <w:noProof/>
          <w:sz w:val="22"/>
          <w:szCs w:val="22"/>
          <w:lang w:eastAsia="en-GB"/>
        </w:rPr>
      </w:pPr>
      <w:r>
        <w:rPr>
          <w:noProof/>
          <w:lang w:eastAsia="zh-CN"/>
        </w:rPr>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_Toc106193734 \h </w:instrText>
      </w:r>
      <w:r>
        <w:rPr>
          <w:noProof/>
        </w:rPr>
      </w:r>
      <w:r>
        <w:rPr>
          <w:noProof/>
        </w:rPr>
        <w:fldChar w:fldCharType="separate"/>
      </w:r>
      <w:r>
        <w:rPr>
          <w:noProof/>
        </w:rPr>
        <w:t>408</w:t>
      </w:r>
      <w:r>
        <w:rPr>
          <w:noProof/>
        </w:rPr>
        <w:fldChar w:fldCharType="end"/>
      </w:r>
    </w:p>
    <w:p w14:paraId="5AE50582" w14:textId="76220F1E" w:rsidR="00550F40" w:rsidRDefault="00550F40">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_Toc106193735 \h </w:instrText>
      </w:r>
      <w:r>
        <w:rPr>
          <w:noProof/>
        </w:rPr>
      </w:r>
      <w:r>
        <w:rPr>
          <w:noProof/>
        </w:rPr>
        <w:fldChar w:fldCharType="separate"/>
      </w:r>
      <w:r>
        <w:rPr>
          <w:noProof/>
        </w:rPr>
        <w:t>411</w:t>
      </w:r>
      <w:r>
        <w:rPr>
          <w:noProof/>
        </w:rPr>
        <w:fldChar w:fldCharType="end"/>
      </w:r>
    </w:p>
    <w:p w14:paraId="1F1126AB" w14:textId="0580377A" w:rsidR="00550F40" w:rsidRDefault="00550F40">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_Toc106193736 \h </w:instrText>
      </w:r>
      <w:r>
        <w:rPr>
          <w:noProof/>
        </w:rPr>
      </w:r>
      <w:r>
        <w:rPr>
          <w:noProof/>
        </w:rPr>
        <w:fldChar w:fldCharType="separate"/>
      </w:r>
      <w:r>
        <w:rPr>
          <w:noProof/>
        </w:rPr>
        <w:t>412</w:t>
      </w:r>
      <w:r>
        <w:rPr>
          <w:noProof/>
        </w:rPr>
        <w:fldChar w:fldCharType="end"/>
      </w:r>
    </w:p>
    <w:p w14:paraId="70052ACF" w14:textId="7F7B9D93" w:rsidR="00550F40" w:rsidRDefault="00550F40">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_Toc106193737 \h </w:instrText>
      </w:r>
      <w:r>
        <w:rPr>
          <w:noProof/>
        </w:rPr>
      </w:r>
      <w:r>
        <w:rPr>
          <w:noProof/>
        </w:rPr>
        <w:fldChar w:fldCharType="separate"/>
      </w:r>
      <w:r>
        <w:rPr>
          <w:noProof/>
        </w:rPr>
        <w:t>412</w:t>
      </w:r>
      <w:r>
        <w:rPr>
          <w:noProof/>
        </w:rPr>
        <w:fldChar w:fldCharType="end"/>
      </w:r>
    </w:p>
    <w:p w14:paraId="11484C5A" w14:textId="17D110EE" w:rsidR="00550F40" w:rsidRDefault="00550F40">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_Toc106193738 \h </w:instrText>
      </w:r>
      <w:r>
        <w:rPr>
          <w:noProof/>
        </w:rPr>
      </w:r>
      <w:r>
        <w:rPr>
          <w:noProof/>
        </w:rPr>
        <w:fldChar w:fldCharType="separate"/>
      </w:r>
      <w:r>
        <w:rPr>
          <w:noProof/>
        </w:rPr>
        <w:t>413</w:t>
      </w:r>
      <w:r>
        <w:rPr>
          <w:noProof/>
        </w:rPr>
        <w:fldChar w:fldCharType="end"/>
      </w:r>
    </w:p>
    <w:p w14:paraId="1DA5C3A2" w14:textId="1B90AB5A" w:rsidR="00550F40" w:rsidRDefault="00550F40">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_Toc106193739 \h </w:instrText>
      </w:r>
      <w:r>
        <w:rPr>
          <w:noProof/>
        </w:rPr>
      </w:r>
      <w:r>
        <w:rPr>
          <w:noProof/>
        </w:rPr>
        <w:fldChar w:fldCharType="separate"/>
      </w:r>
      <w:r>
        <w:rPr>
          <w:noProof/>
        </w:rPr>
        <w:t>415</w:t>
      </w:r>
      <w:r>
        <w:rPr>
          <w:noProof/>
        </w:rPr>
        <w:fldChar w:fldCharType="end"/>
      </w:r>
    </w:p>
    <w:p w14:paraId="7B4ED465" w14:textId="3B8C9E8C" w:rsidR="00550F40" w:rsidRDefault="00550F40">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_Toc106193740 \h </w:instrText>
      </w:r>
      <w:r>
        <w:rPr>
          <w:noProof/>
        </w:rPr>
      </w:r>
      <w:r>
        <w:rPr>
          <w:noProof/>
        </w:rPr>
        <w:fldChar w:fldCharType="separate"/>
      </w:r>
      <w:r>
        <w:rPr>
          <w:noProof/>
        </w:rPr>
        <w:t>416</w:t>
      </w:r>
      <w:r>
        <w:rPr>
          <w:noProof/>
        </w:rPr>
        <w:fldChar w:fldCharType="end"/>
      </w:r>
    </w:p>
    <w:p w14:paraId="1A372FE3" w14:textId="7DF1A9E7" w:rsidR="00550F40" w:rsidRDefault="00550F40">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_Toc106193741 \h </w:instrText>
      </w:r>
      <w:r>
        <w:rPr>
          <w:noProof/>
        </w:rPr>
      </w:r>
      <w:r>
        <w:rPr>
          <w:noProof/>
        </w:rPr>
        <w:fldChar w:fldCharType="separate"/>
      </w:r>
      <w:r>
        <w:rPr>
          <w:noProof/>
        </w:rPr>
        <w:t>416</w:t>
      </w:r>
      <w:r>
        <w:rPr>
          <w:noProof/>
        </w:rPr>
        <w:fldChar w:fldCharType="end"/>
      </w:r>
    </w:p>
    <w:p w14:paraId="5234E16B" w14:textId="7AE4C56C" w:rsidR="00550F40" w:rsidRDefault="00550F40">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_Toc106193742 \h </w:instrText>
      </w:r>
      <w:r>
        <w:rPr>
          <w:noProof/>
        </w:rPr>
      </w:r>
      <w:r>
        <w:rPr>
          <w:noProof/>
        </w:rPr>
        <w:fldChar w:fldCharType="separate"/>
      </w:r>
      <w:r>
        <w:rPr>
          <w:noProof/>
        </w:rPr>
        <w:t>416</w:t>
      </w:r>
      <w:r>
        <w:rPr>
          <w:noProof/>
        </w:rPr>
        <w:fldChar w:fldCharType="end"/>
      </w:r>
    </w:p>
    <w:p w14:paraId="51B8AA6D" w14:textId="6B042B5E" w:rsidR="00550F40" w:rsidRDefault="00550F40">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_Toc106193743 \h </w:instrText>
      </w:r>
      <w:r>
        <w:rPr>
          <w:noProof/>
        </w:rPr>
      </w:r>
      <w:r>
        <w:rPr>
          <w:noProof/>
        </w:rPr>
        <w:fldChar w:fldCharType="separate"/>
      </w:r>
      <w:r>
        <w:rPr>
          <w:noProof/>
        </w:rPr>
        <w:t>417</w:t>
      </w:r>
      <w:r>
        <w:rPr>
          <w:noProof/>
        </w:rPr>
        <w:fldChar w:fldCharType="end"/>
      </w:r>
    </w:p>
    <w:p w14:paraId="346EE84C" w14:textId="392D36CF" w:rsidR="00550F40" w:rsidRDefault="00550F40">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_Toc106193744 \h </w:instrText>
      </w:r>
      <w:r>
        <w:rPr>
          <w:noProof/>
        </w:rPr>
      </w:r>
      <w:r>
        <w:rPr>
          <w:noProof/>
        </w:rPr>
        <w:fldChar w:fldCharType="separate"/>
      </w:r>
      <w:r>
        <w:rPr>
          <w:noProof/>
        </w:rPr>
        <w:t>418</w:t>
      </w:r>
      <w:r>
        <w:rPr>
          <w:noProof/>
        </w:rPr>
        <w:fldChar w:fldCharType="end"/>
      </w:r>
    </w:p>
    <w:p w14:paraId="1DD27724" w14:textId="2D1394BB" w:rsidR="00550F40" w:rsidRDefault="00550F40">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_Toc106193745 \h </w:instrText>
      </w:r>
      <w:r>
        <w:rPr>
          <w:noProof/>
        </w:rPr>
      </w:r>
      <w:r>
        <w:rPr>
          <w:noProof/>
        </w:rPr>
        <w:fldChar w:fldCharType="separate"/>
      </w:r>
      <w:r>
        <w:rPr>
          <w:noProof/>
        </w:rPr>
        <w:t>419</w:t>
      </w:r>
      <w:r>
        <w:rPr>
          <w:noProof/>
        </w:rPr>
        <w:fldChar w:fldCharType="end"/>
      </w:r>
    </w:p>
    <w:p w14:paraId="2E315727" w14:textId="586BC946" w:rsidR="00550F40" w:rsidRDefault="00550F40">
      <w:pPr>
        <w:pStyle w:val="TOC4"/>
        <w:rPr>
          <w:rFonts w:asciiTheme="minorHAnsi" w:eastAsiaTheme="minorEastAsia" w:hAnsiTheme="minorHAnsi" w:cstheme="minorBidi"/>
          <w:noProof/>
          <w:sz w:val="22"/>
          <w:szCs w:val="22"/>
          <w:lang w:eastAsia="en-GB"/>
        </w:rPr>
      </w:pPr>
      <w:r w:rsidRPr="003A389F">
        <w:rPr>
          <w:rFonts w:eastAsia="Malgun Gothic"/>
          <w:noProof/>
          <w:lang w:eastAsia="ja-JP"/>
        </w:rPr>
        <w:t>4.16.8.6</w:t>
      </w:r>
      <w:r>
        <w:rPr>
          <w:rFonts w:asciiTheme="minorHAnsi" w:eastAsiaTheme="minorEastAsia" w:hAnsiTheme="minorHAnsi" w:cstheme="minorBidi"/>
          <w:noProof/>
          <w:sz w:val="22"/>
          <w:szCs w:val="22"/>
          <w:lang w:eastAsia="en-GB"/>
        </w:rPr>
        <w:tab/>
      </w:r>
      <w:r w:rsidRPr="003A389F">
        <w:rPr>
          <w:rFonts w:eastAsia="Malgun Gothic"/>
          <w:noProof/>
          <w:lang w:eastAsia="ja-JP"/>
        </w:rPr>
        <w:t>CHF report the removal of the subscriber</w:t>
      </w:r>
      <w:r>
        <w:rPr>
          <w:noProof/>
        </w:rPr>
        <w:tab/>
      </w:r>
      <w:r>
        <w:rPr>
          <w:noProof/>
        </w:rPr>
        <w:fldChar w:fldCharType="begin" w:fldLock="1"/>
      </w:r>
      <w:r>
        <w:rPr>
          <w:noProof/>
        </w:rPr>
        <w:instrText xml:space="preserve"> PAGEREF _Toc106193746 \h </w:instrText>
      </w:r>
      <w:r>
        <w:rPr>
          <w:noProof/>
        </w:rPr>
      </w:r>
      <w:r>
        <w:rPr>
          <w:noProof/>
        </w:rPr>
        <w:fldChar w:fldCharType="separate"/>
      </w:r>
      <w:r>
        <w:rPr>
          <w:noProof/>
        </w:rPr>
        <w:t>419</w:t>
      </w:r>
      <w:r>
        <w:rPr>
          <w:noProof/>
        </w:rPr>
        <w:fldChar w:fldCharType="end"/>
      </w:r>
    </w:p>
    <w:p w14:paraId="35E93A0D" w14:textId="75A94AC5" w:rsidR="00550F40" w:rsidRDefault="00550F40">
      <w:pPr>
        <w:pStyle w:val="TOC3"/>
        <w:rPr>
          <w:rFonts w:asciiTheme="minorHAnsi" w:eastAsiaTheme="minorEastAsia" w:hAnsiTheme="minorHAnsi" w:cstheme="minorBidi"/>
          <w:noProof/>
          <w:sz w:val="22"/>
          <w:szCs w:val="22"/>
          <w:lang w:eastAsia="en-GB"/>
        </w:rPr>
      </w:pPr>
      <w:r w:rsidRPr="003A389F">
        <w:rPr>
          <w:rFonts w:eastAsia="Malgun Gothic"/>
          <w:noProof/>
          <w:lang w:eastAsia="ja-JP"/>
        </w:rPr>
        <w:t>4.16.9</w:t>
      </w:r>
      <w:r>
        <w:rPr>
          <w:rFonts w:asciiTheme="minorHAnsi" w:eastAsiaTheme="minorEastAsia" w:hAnsiTheme="minorHAnsi" w:cstheme="minorBidi"/>
          <w:noProof/>
          <w:sz w:val="22"/>
          <w:szCs w:val="22"/>
          <w:lang w:eastAsia="en-GB"/>
        </w:rPr>
        <w:tab/>
      </w:r>
      <w:r w:rsidRPr="003A389F">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_Toc106193747 \h </w:instrText>
      </w:r>
      <w:r>
        <w:rPr>
          <w:noProof/>
        </w:rPr>
      </w:r>
      <w:r>
        <w:rPr>
          <w:noProof/>
        </w:rPr>
        <w:fldChar w:fldCharType="separate"/>
      </w:r>
      <w:r>
        <w:rPr>
          <w:noProof/>
        </w:rPr>
        <w:t>420</w:t>
      </w:r>
      <w:r>
        <w:rPr>
          <w:noProof/>
        </w:rPr>
        <w:fldChar w:fldCharType="end"/>
      </w:r>
    </w:p>
    <w:p w14:paraId="4F64D81E" w14:textId="3DEE17EB" w:rsidR="00550F40" w:rsidRDefault="00550F40">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_Toc106193748 \h </w:instrText>
      </w:r>
      <w:r>
        <w:rPr>
          <w:noProof/>
        </w:rPr>
      </w:r>
      <w:r>
        <w:rPr>
          <w:noProof/>
        </w:rPr>
        <w:fldChar w:fldCharType="separate"/>
      </w:r>
      <w:r>
        <w:rPr>
          <w:noProof/>
        </w:rPr>
        <w:t>421</w:t>
      </w:r>
      <w:r>
        <w:rPr>
          <w:noProof/>
        </w:rPr>
        <w:fldChar w:fldCharType="end"/>
      </w:r>
    </w:p>
    <w:p w14:paraId="6AC3D71B" w14:textId="0434D6E5" w:rsidR="00550F40" w:rsidRDefault="00550F40">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_Toc106193749 \h </w:instrText>
      </w:r>
      <w:r>
        <w:rPr>
          <w:noProof/>
        </w:rPr>
      </w:r>
      <w:r>
        <w:rPr>
          <w:noProof/>
        </w:rPr>
        <w:fldChar w:fldCharType="separate"/>
      </w:r>
      <w:r>
        <w:rPr>
          <w:noProof/>
        </w:rPr>
        <w:t>421</w:t>
      </w:r>
      <w:r>
        <w:rPr>
          <w:noProof/>
        </w:rPr>
        <w:fldChar w:fldCharType="end"/>
      </w:r>
    </w:p>
    <w:p w14:paraId="76200956" w14:textId="2FE012BB" w:rsidR="00550F40" w:rsidRDefault="00550F40">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_Toc106193750 \h </w:instrText>
      </w:r>
      <w:r>
        <w:rPr>
          <w:noProof/>
        </w:rPr>
      </w:r>
      <w:r>
        <w:rPr>
          <w:noProof/>
        </w:rPr>
        <w:fldChar w:fldCharType="separate"/>
      </w:r>
      <w:r>
        <w:rPr>
          <w:noProof/>
        </w:rPr>
        <w:t>423</w:t>
      </w:r>
      <w:r>
        <w:rPr>
          <w:noProof/>
        </w:rPr>
        <w:fldChar w:fldCharType="end"/>
      </w:r>
    </w:p>
    <w:p w14:paraId="461322FA" w14:textId="4F17EC95" w:rsidR="00550F40" w:rsidRDefault="00550F40">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_Toc106193751 \h </w:instrText>
      </w:r>
      <w:r>
        <w:rPr>
          <w:noProof/>
        </w:rPr>
      </w:r>
      <w:r>
        <w:rPr>
          <w:noProof/>
        </w:rPr>
        <w:fldChar w:fldCharType="separate"/>
      </w:r>
      <w:r>
        <w:rPr>
          <w:noProof/>
        </w:rPr>
        <w:t>423</w:t>
      </w:r>
      <w:r>
        <w:rPr>
          <w:noProof/>
        </w:rPr>
        <w:fldChar w:fldCharType="end"/>
      </w:r>
    </w:p>
    <w:p w14:paraId="673198AD" w14:textId="55B827B1" w:rsidR="00550F40" w:rsidRDefault="00550F40">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_Toc106193752 \h </w:instrText>
      </w:r>
      <w:r>
        <w:rPr>
          <w:noProof/>
        </w:rPr>
      </w:r>
      <w:r>
        <w:rPr>
          <w:noProof/>
        </w:rPr>
        <w:fldChar w:fldCharType="separate"/>
      </w:r>
      <w:r>
        <w:rPr>
          <w:noProof/>
        </w:rPr>
        <w:t>423</w:t>
      </w:r>
      <w:r>
        <w:rPr>
          <w:noProof/>
        </w:rPr>
        <w:fldChar w:fldCharType="end"/>
      </w:r>
    </w:p>
    <w:p w14:paraId="74BB061A" w14:textId="2D78868F" w:rsidR="00550F40" w:rsidRDefault="00550F40">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_Toc106193753 \h </w:instrText>
      </w:r>
      <w:r>
        <w:rPr>
          <w:noProof/>
        </w:rPr>
      </w:r>
      <w:r>
        <w:rPr>
          <w:noProof/>
        </w:rPr>
        <w:fldChar w:fldCharType="separate"/>
      </w:r>
      <w:r>
        <w:rPr>
          <w:noProof/>
        </w:rPr>
        <w:t>424</w:t>
      </w:r>
      <w:r>
        <w:rPr>
          <w:noProof/>
        </w:rPr>
        <w:fldChar w:fldCharType="end"/>
      </w:r>
    </w:p>
    <w:p w14:paraId="45E60ACE" w14:textId="62CC1589" w:rsidR="00550F40" w:rsidRDefault="00550F40">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_Toc106193754 \h </w:instrText>
      </w:r>
      <w:r>
        <w:rPr>
          <w:noProof/>
        </w:rPr>
      </w:r>
      <w:r>
        <w:rPr>
          <w:noProof/>
        </w:rPr>
        <w:fldChar w:fldCharType="separate"/>
      </w:r>
      <w:r>
        <w:rPr>
          <w:noProof/>
        </w:rPr>
        <w:t>425</w:t>
      </w:r>
      <w:r>
        <w:rPr>
          <w:noProof/>
        </w:rPr>
        <w:fldChar w:fldCharType="end"/>
      </w:r>
    </w:p>
    <w:p w14:paraId="25396850" w14:textId="4E9287A2" w:rsidR="00550F40" w:rsidRDefault="00550F40">
      <w:pPr>
        <w:pStyle w:val="TOC3"/>
        <w:rPr>
          <w:rFonts w:asciiTheme="minorHAnsi" w:eastAsiaTheme="minorEastAsia" w:hAnsiTheme="minorHAnsi" w:cstheme="minorBidi"/>
          <w:noProof/>
          <w:sz w:val="22"/>
          <w:szCs w:val="22"/>
          <w:lang w:eastAsia="en-GB"/>
        </w:rPr>
      </w:pPr>
      <w:r>
        <w:rPr>
          <w:noProof/>
          <w:lang w:eastAsia="zh-CN"/>
        </w:rPr>
        <w:lastRenderedPageBreak/>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_Toc106193755 \h </w:instrText>
      </w:r>
      <w:r>
        <w:rPr>
          <w:noProof/>
        </w:rPr>
      </w:r>
      <w:r>
        <w:rPr>
          <w:noProof/>
        </w:rPr>
        <w:fldChar w:fldCharType="separate"/>
      </w:r>
      <w:r>
        <w:rPr>
          <w:noProof/>
        </w:rPr>
        <w:t>426</w:t>
      </w:r>
      <w:r>
        <w:rPr>
          <w:noProof/>
        </w:rPr>
        <w:fldChar w:fldCharType="end"/>
      </w:r>
    </w:p>
    <w:p w14:paraId="266398FC" w14:textId="31A6A620" w:rsidR="00550F40" w:rsidRDefault="00550F40">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_Toc106193756 \h </w:instrText>
      </w:r>
      <w:r>
        <w:rPr>
          <w:noProof/>
        </w:rPr>
      </w:r>
      <w:r>
        <w:rPr>
          <w:noProof/>
        </w:rPr>
        <w:fldChar w:fldCharType="separate"/>
      </w:r>
      <w:r>
        <w:rPr>
          <w:noProof/>
        </w:rPr>
        <w:t>426</w:t>
      </w:r>
      <w:r>
        <w:rPr>
          <w:noProof/>
        </w:rPr>
        <w:fldChar w:fldCharType="end"/>
      </w:r>
    </w:p>
    <w:p w14:paraId="55F0BFCE" w14:textId="337DD2AA" w:rsidR="00550F40" w:rsidRDefault="00550F40">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_Toc106193757 \h </w:instrText>
      </w:r>
      <w:r>
        <w:rPr>
          <w:noProof/>
        </w:rPr>
      </w:r>
      <w:r>
        <w:rPr>
          <w:noProof/>
        </w:rPr>
        <w:fldChar w:fldCharType="separate"/>
      </w:r>
      <w:r>
        <w:rPr>
          <w:noProof/>
        </w:rPr>
        <w:t>428</w:t>
      </w:r>
      <w:r>
        <w:rPr>
          <w:noProof/>
        </w:rPr>
        <w:fldChar w:fldCharType="end"/>
      </w:r>
    </w:p>
    <w:p w14:paraId="0FFB2DE3" w14:textId="191A35E6" w:rsidR="00550F40" w:rsidRDefault="00550F40">
      <w:pPr>
        <w:pStyle w:val="TOC3"/>
        <w:rPr>
          <w:rFonts w:asciiTheme="minorHAnsi" w:eastAsiaTheme="minorEastAsia" w:hAnsiTheme="minorHAnsi" w:cstheme="minorBidi"/>
          <w:noProof/>
          <w:sz w:val="22"/>
          <w:szCs w:val="22"/>
          <w:lang w:eastAsia="en-GB"/>
        </w:rPr>
      </w:pPr>
      <w:r>
        <w:rPr>
          <w:noProof/>
          <w:lang w:eastAsia="zh-CN"/>
        </w:rPr>
        <w:t>4.16.14</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_Toc106193758 \h </w:instrText>
      </w:r>
      <w:r>
        <w:rPr>
          <w:noProof/>
        </w:rPr>
      </w:r>
      <w:r>
        <w:rPr>
          <w:noProof/>
        </w:rPr>
        <w:fldChar w:fldCharType="separate"/>
      </w:r>
      <w:r>
        <w:rPr>
          <w:noProof/>
        </w:rPr>
        <w:t>429</w:t>
      </w:r>
      <w:r>
        <w:rPr>
          <w:noProof/>
        </w:rPr>
        <w:fldChar w:fldCharType="end"/>
      </w:r>
    </w:p>
    <w:p w14:paraId="321C0E18" w14:textId="5FA57B83" w:rsidR="00550F40" w:rsidRDefault="00550F40">
      <w:pPr>
        <w:pStyle w:val="TOC4"/>
        <w:rPr>
          <w:rFonts w:asciiTheme="minorHAnsi" w:eastAsiaTheme="minorEastAsia" w:hAnsiTheme="minorHAnsi" w:cstheme="minorBidi"/>
          <w:noProof/>
          <w:sz w:val="22"/>
          <w:szCs w:val="22"/>
          <w:lang w:eastAsia="en-GB"/>
        </w:rPr>
      </w:pPr>
      <w:r>
        <w:rPr>
          <w:noProof/>
          <w:lang w:eastAsia="zh-CN"/>
        </w:rPr>
        <w:t>4.16.14.1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_Toc106193759 \h </w:instrText>
      </w:r>
      <w:r>
        <w:rPr>
          <w:noProof/>
        </w:rPr>
      </w:r>
      <w:r>
        <w:rPr>
          <w:noProof/>
        </w:rPr>
        <w:fldChar w:fldCharType="separate"/>
      </w:r>
      <w:r>
        <w:rPr>
          <w:noProof/>
        </w:rPr>
        <w:t>429</w:t>
      </w:r>
      <w:r>
        <w:rPr>
          <w:noProof/>
        </w:rPr>
        <w:fldChar w:fldCharType="end"/>
      </w:r>
    </w:p>
    <w:p w14:paraId="79558422" w14:textId="78ADC401" w:rsidR="00550F40" w:rsidRDefault="00550F40">
      <w:pPr>
        <w:pStyle w:val="TOC4"/>
        <w:rPr>
          <w:rFonts w:asciiTheme="minorHAnsi" w:eastAsiaTheme="minorEastAsia" w:hAnsiTheme="minorHAnsi" w:cstheme="minorBidi"/>
          <w:noProof/>
          <w:sz w:val="22"/>
          <w:szCs w:val="22"/>
          <w:lang w:eastAsia="en-GB"/>
        </w:rPr>
      </w:pPr>
      <w:r>
        <w:rPr>
          <w:noProof/>
          <w:lang w:eastAsia="zh-CN"/>
        </w:rPr>
        <w:t>4.16.14.2</w:t>
      </w:r>
      <w:r>
        <w:rPr>
          <w:rFonts w:asciiTheme="minorHAnsi" w:eastAsiaTheme="minorEastAsia" w:hAnsiTheme="minorHAnsi" w:cstheme="minorBidi"/>
          <w:noProof/>
          <w:sz w:val="22"/>
          <w:szCs w:val="22"/>
          <w:lang w:eastAsia="en-GB"/>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_Toc106193760 \h </w:instrText>
      </w:r>
      <w:r>
        <w:rPr>
          <w:noProof/>
        </w:rPr>
      </w:r>
      <w:r>
        <w:rPr>
          <w:noProof/>
        </w:rPr>
        <w:fldChar w:fldCharType="separate"/>
      </w:r>
      <w:r>
        <w:rPr>
          <w:noProof/>
        </w:rPr>
        <w:t>429</w:t>
      </w:r>
      <w:r>
        <w:rPr>
          <w:noProof/>
        </w:rPr>
        <w:fldChar w:fldCharType="end"/>
      </w:r>
    </w:p>
    <w:p w14:paraId="60BB0F40" w14:textId="0680EC6D" w:rsidR="00550F40" w:rsidRDefault="00550F40">
      <w:pPr>
        <w:pStyle w:val="TOC5"/>
        <w:rPr>
          <w:rFonts w:asciiTheme="minorHAnsi" w:eastAsiaTheme="minorEastAsia" w:hAnsiTheme="minorHAnsi" w:cstheme="minorBidi"/>
          <w:noProof/>
          <w:sz w:val="22"/>
          <w:szCs w:val="22"/>
          <w:lang w:eastAsia="en-GB"/>
        </w:rPr>
      </w:pPr>
      <w:r>
        <w:rPr>
          <w:noProof/>
          <w:lang w:eastAsia="zh-CN"/>
        </w:rPr>
        <w:t>4.16.14.2.1</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_Toc106193761 \h </w:instrText>
      </w:r>
      <w:r>
        <w:rPr>
          <w:noProof/>
        </w:rPr>
      </w:r>
      <w:r>
        <w:rPr>
          <w:noProof/>
        </w:rPr>
        <w:fldChar w:fldCharType="separate"/>
      </w:r>
      <w:r>
        <w:rPr>
          <w:noProof/>
        </w:rPr>
        <w:t>429</w:t>
      </w:r>
      <w:r>
        <w:rPr>
          <w:noProof/>
        </w:rPr>
        <w:fldChar w:fldCharType="end"/>
      </w:r>
    </w:p>
    <w:p w14:paraId="0344F0AE" w14:textId="3B740C44" w:rsidR="00550F40" w:rsidRDefault="00550F40">
      <w:pPr>
        <w:pStyle w:val="TOC5"/>
        <w:rPr>
          <w:rFonts w:asciiTheme="minorHAnsi" w:eastAsiaTheme="minorEastAsia" w:hAnsiTheme="minorHAnsi" w:cstheme="minorBidi"/>
          <w:noProof/>
          <w:sz w:val="22"/>
          <w:szCs w:val="22"/>
          <w:lang w:eastAsia="en-GB"/>
        </w:rPr>
      </w:pPr>
      <w:r>
        <w:rPr>
          <w:noProof/>
          <w:lang w:eastAsia="zh-CN"/>
        </w:rPr>
        <w:t>4.16.14.2.2</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_Toc106193762 \h </w:instrText>
      </w:r>
      <w:r>
        <w:rPr>
          <w:noProof/>
        </w:rPr>
      </w:r>
      <w:r>
        <w:rPr>
          <w:noProof/>
        </w:rPr>
        <w:fldChar w:fldCharType="separate"/>
      </w:r>
      <w:r>
        <w:rPr>
          <w:noProof/>
        </w:rPr>
        <w:t>432</w:t>
      </w:r>
      <w:r>
        <w:rPr>
          <w:noProof/>
        </w:rPr>
        <w:fldChar w:fldCharType="end"/>
      </w:r>
    </w:p>
    <w:p w14:paraId="06D2024E" w14:textId="6EE17862" w:rsidR="00550F40" w:rsidRDefault="00550F40">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_Toc106193763 \h </w:instrText>
      </w:r>
      <w:r>
        <w:rPr>
          <w:noProof/>
        </w:rPr>
      </w:r>
      <w:r>
        <w:rPr>
          <w:noProof/>
        </w:rPr>
        <w:fldChar w:fldCharType="separate"/>
      </w:r>
      <w:r>
        <w:rPr>
          <w:noProof/>
        </w:rPr>
        <w:t>433</w:t>
      </w:r>
      <w:r>
        <w:rPr>
          <w:noProof/>
        </w:rPr>
        <w:fldChar w:fldCharType="end"/>
      </w:r>
    </w:p>
    <w:p w14:paraId="41AF1B91" w14:textId="537784DE" w:rsidR="00550F40" w:rsidRDefault="00550F40">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_Toc106193764 \h </w:instrText>
      </w:r>
      <w:r>
        <w:rPr>
          <w:noProof/>
        </w:rPr>
      </w:r>
      <w:r>
        <w:rPr>
          <w:noProof/>
        </w:rPr>
        <w:fldChar w:fldCharType="separate"/>
      </w:r>
      <w:r>
        <w:rPr>
          <w:noProof/>
        </w:rPr>
        <w:t>433</w:t>
      </w:r>
      <w:r>
        <w:rPr>
          <w:noProof/>
        </w:rPr>
        <w:fldChar w:fldCharType="end"/>
      </w:r>
    </w:p>
    <w:p w14:paraId="75C1611B" w14:textId="6D39E34D" w:rsidR="00550F40" w:rsidRDefault="00550F40">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_Toc106193765 \h </w:instrText>
      </w:r>
      <w:r>
        <w:rPr>
          <w:noProof/>
        </w:rPr>
      </w:r>
      <w:r>
        <w:rPr>
          <w:noProof/>
        </w:rPr>
        <w:fldChar w:fldCharType="separate"/>
      </w:r>
      <w:r>
        <w:rPr>
          <w:noProof/>
        </w:rPr>
        <w:t>433</w:t>
      </w:r>
      <w:r>
        <w:rPr>
          <w:noProof/>
        </w:rPr>
        <w:fldChar w:fldCharType="end"/>
      </w:r>
    </w:p>
    <w:p w14:paraId="16B738C1" w14:textId="687F3B4C" w:rsidR="00550F40" w:rsidRDefault="00550F40">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_Toc106193766 \h </w:instrText>
      </w:r>
      <w:r>
        <w:rPr>
          <w:noProof/>
        </w:rPr>
      </w:r>
      <w:r>
        <w:rPr>
          <w:noProof/>
        </w:rPr>
        <w:fldChar w:fldCharType="separate"/>
      </w:r>
      <w:r>
        <w:rPr>
          <w:noProof/>
        </w:rPr>
        <w:t>434</w:t>
      </w:r>
      <w:r>
        <w:rPr>
          <w:noProof/>
        </w:rPr>
        <w:fldChar w:fldCharType="end"/>
      </w:r>
    </w:p>
    <w:p w14:paraId="0E0905FB" w14:textId="4D5457E5" w:rsidR="00550F40" w:rsidRDefault="00550F40">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_Toc106193767 \h </w:instrText>
      </w:r>
      <w:r>
        <w:rPr>
          <w:noProof/>
        </w:rPr>
      </w:r>
      <w:r>
        <w:rPr>
          <w:noProof/>
        </w:rPr>
        <w:fldChar w:fldCharType="separate"/>
      </w:r>
      <w:r>
        <w:rPr>
          <w:noProof/>
        </w:rPr>
        <w:t>434</w:t>
      </w:r>
      <w:r>
        <w:rPr>
          <w:noProof/>
        </w:rPr>
        <w:fldChar w:fldCharType="end"/>
      </w:r>
    </w:p>
    <w:p w14:paraId="0B3714B3" w14:textId="340A1793" w:rsidR="00550F40" w:rsidRDefault="00550F40">
      <w:pPr>
        <w:pStyle w:val="TOC3"/>
        <w:rPr>
          <w:rFonts w:asciiTheme="minorHAnsi" w:eastAsiaTheme="minorEastAsia" w:hAnsiTheme="minorHAnsi" w:cstheme="minorBidi"/>
          <w:noProof/>
          <w:sz w:val="22"/>
          <w:szCs w:val="22"/>
          <w:lang w:eastAsia="en-GB"/>
        </w:rPr>
      </w:pPr>
      <w:r>
        <w:rPr>
          <w:noProof/>
          <w:lang w:eastAsia="zh-CN"/>
        </w:rPr>
        <w:t>4.17.4a</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_Toc106193768 \h </w:instrText>
      </w:r>
      <w:r>
        <w:rPr>
          <w:noProof/>
        </w:rPr>
      </w:r>
      <w:r>
        <w:rPr>
          <w:noProof/>
        </w:rPr>
        <w:fldChar w:fldCharType="separate"/>
      </w:r>
      <w:r>
        <w:rPr>
          <w:noProof/>
        </w:rPr>
        <w:t>435</w:t>
      </w:r>
      <w:r>
        <w:rPr>
          <w:noProof/>
        </w:rPr>
        <w:fldChar w:fldCharType="end"/>
      </w:r>
    </w:p>
    <w:p w14:paraId="5B21D870" w14:textId="733B0A9D" w:rsidR="00550F40" w:rsidRDefault="00550F40">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_Toc106193769 \h </w:instrText>
      </w:r>
      <w:r>
        <w:rPr>
          <w:noProof/>
        </w:rPr>
      </w:r>
      <w:r>
        <w:rPr>
          <w:noProof/>
        </w:rPr>
        <w:fldChar w:fldCharType="separate"/>
      </w:r>
      <w:r>
        <w:rPr>
          <w:noProof/>
        </w:rPr>
        <w:t>436</w:t>
      </w:r>
      <w:r>
        <w:rPr>
          <w:noProof/>
        </w:rPr>
        <w:fldChar w:fldCharType="end"/>
      </w:r>
    </w:p>
    <w:p w14:paraId="3C79307B" w14:textId="7E24CD53" w:rsidR="00550F40" w:rsidRDefault="00550F40">
      <w:pPr>
        <w:pStyle w:val="TOC3"/>
        <w:rPr>
          <w:rFonts w:asciiTheme="minorHAnsi" w:eastAsiaTheme="minorEastAsia" w:hAnsiTheme="minorHAnsi" w:cstheme="minorBidi"/>
          <w:noProof/>
          <w:sz w:val="22"/>
          <w:szCs w:val="22"/>
          <w:lang w:eastAsia="en-GB"/>
        </w:rPr>
      </w:pPr>
      <w:r>
        <w:rPr>
          <w:noProof/>
          <w:lang w:eastAsia="zh-CN"/>
        </w:rPr>
        <w:t>4.17.5a</w:t>
      </w:r>
      <w:r>
        <w:rPr>
          <w:rFonts w:asciiTheme="minorHAnsi" w:eastAsiaTheme="minorEastAsia" w:hAnsiTheme="minorHAnsi" w:cstheme="minorBidi"/>
          <w:noProof/>
          <w:sz w:val="22"/>
          <w:szCs w:val="22"/>
          <w:lang w:eastAsia="en-GB"/>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_Toc106193770 \h </w:instrText>
      </w:r>
      <w:r>
        <w:rPr>
          <w:noProof/>
        </w:rPr>
      </w:r>
      <w:r>
        <w:rPr>
          <w:noProof/>
        </w:rPr>
        <w:fldChar w:fldCharType="separate"/>
      </w:r>
      <w:r>
        <w:rPr>
          <w:noProof/>
        </w:rPr>
        <w:t>436</w:t>
      </w:r>
      <w:r>
        <w:rPr>
          <w:noProof/>
        </w:rPr>
        <w:fldChar w:fldCharType="end"/>
      </w:r>
    </w:p>
    <w:p w14:paraId="1045B8D3" w14:textId="1046C899" w:rsidR="00550F40" w:rsidRDefault="00550F40">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_Toc106193771 \h </w:instrText>
      </w:r>
      <w:r>
        <w:rPr>
          <w:noProof/>
        </w:rPr>
      </w:r>
      <w:r>
        <w:rPr>
          <w:noProof/>
        </w:rPr>
        <w:fldChar w:fldCharType="separate"/>
      </w:r>
      <w:r>
        <w:rPr>
          <w:noProof/>
        </w:rPr>
        <w:t>437</w:t>
      </w:r>
      <w:r>
        <w:rPr>
          <w:noProof/>
        </w:rPr>
        <w:fldChar w:fldCharType="end"/>
      </w:r>
    </w:p>
    <w:p w14:paraId="5DD03DD5" w14:textId="6F2375A7" w:rsidR="00550F40" w:rsidRDefault="00550F40">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_Toc106193772 \h </w:instrText>
      </w:r>
      <w:r>
        <w:rPr>
          <w:noProof/>
        </w:rPr>
      </w:r>
      <w:r>
        <w:rPr>
          <w:noProof/>
        </w:rPr>
        <w:fldChar w:fldCharType="separate"/>
      </w:r>
      <w:r>
        <w:rPr>
          <w:noProof/>
        </w:rPr>
        <w:t>437</w:t>
      </w:r>
      <w:r>
        <w:rPr>
          <w:noProof/>
        </w:rPr>
        <w:fldChar w:fldCharType="end"/>
      </w:r>
    </w:p>
    <w:p w14:paraId="18E103A6" w14:textId="0D40AE13" w:rsidR="00550F40" w:rsidRDefault="00550F40">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_Toc106193773 \h </w:instrText>
      </w:r>
      <w:r>
        <w:rPr>
          <w:noProof/>
        </w:rPr>
      </w:r>
      <w:r>
        <w:rPr>
          <w:noProof/>
        </w:rPr>
        <w:fldChar w:fldCharType="separate"/>
      </w:r>
      <w:r>
        <w:rPr>
          <w:noProof/>
        </w:rPr>
        <w:t>438</w:t>
      </w:r>
      <w:r>
        <w:rPr>
          <w:noProof/>
        </w:rPr>
        <w:fldChar w:fldCharType="end"/>
      </w:r>
    </w:p>
    <w:p w14:paraId="0B55C708" w14:textId="009AEF93" w:rsidR="00550F40" w:rsidRDefault="00550F40">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_Toc106193774 \h </w:instrText>
      </w:r>
      <w:r>
        <w:rPr>
          <w:noProof/>
        </w:rPr>
      </w:r>
      <w:r>
        <w:rPr>
          <w:noProof/>
        </w:rPr>
        <w:fldChar w:fldCharType="separate"/>
      </w:r>
      <w:r>
        <w:rPr>
          <w:noProof/>
        </w:rPr>
        <w:t>439</w:t>
      </w:r>
      <w:r>
        <w:rPr>
          <w:noProof/>
        </w:rPr>
        <w:fldChar w:fldCharType="end"/>
      </w:r>
    </w:p>
    <w:p w14:paraId="74C13B92" w14:textId="5D00FB9A" w:rsidR="00550F40" w:rsidRDefault="00550F40">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_Toc106193775 \h </w:instrText>
      </w:r>
      <w:r>
        <w:rPr>
          <w:noProof/>
        </w:rPr>
      </w:r>
      <w:r>
        <w:rPr>
          <w:noProof/>
        </w:rPr>
        <w:fldChar w:fldCharType="separate"/>
      </w:r>
      <w:r>
        <w:rPr>
          <w:noProof/>
        </w:rPr>
        <w:t>439</w:t>
      </w:r>
      <w:r>
        <w:rPr>
          <w:noProof/>
        </w:rPr>
        <w:fldChar w:fldCharType="end"/>
      </w:r>
    </w:p>
    <w:p w14:paraId="34173CB0" w14:textId="49DC1F67" w:rsidR="00550F40" w:rsidRDefault="00550F40">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_Toc106193776 \h </w:instrText>
      </w:r>
      <w:r>
        <w:rPr>
          <w:noProof/>
        </w:rPr>
      </w:r>
      <w:r>
        <w:rPr>
          <w:noProof/>
        </w:rPr>
        <w:fldChar w:fldCharType="separate"/>
      </w:r>
      <w:r>
        <w:rPr>
          <w:noProof/>
        </w:rPr>
        <w:t>441</w:t>
      </w:r>
      <w:r>
        <w:rPr>
          <w:noProof/>
        </w:rPr>
        <w:fldChar w:fldCharType="end"/>
      </w:r>
    </w:p>
    <w:p w14:paraId="7A7FEE19" w14:textId="268B9C2C" w:rsidR="00550F40" w:rsidRDefault="00550F40">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_Toc106193777 \h </w:instrText>
      </w:r>
      <w:r>
        <w:rPr>
          <w:noProof/>
        </w:rPr>
      </w:r>
      <w:r>
        <w:rPr>
          <w:noProof/>
        </w:rPr>
        <w:fldChar w:fldCharType="separate"/>
      </w:r>
      <w:r>
        <w:rPr>
          <w:noProof/>
        </w:rPr>
        <w:t>442</w:t>
      </w:r>
      <w:r>
        <w:rPr>
          <w:noProof/>
        </w:rPr>
        <w:fldChar w:fldCharType="end"/>
      </w:r>
    </w:p>
    <w:p w14:paraId="18DE1DD6" w14:textId="362D1CD5" w:rsidR="00550F40" w:rsidRDefault="00550F40">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_Toc106193778 \h </w:instrText>
      </w:r>
      <w:r>
        <w:rPr>
          <w:noProof/>
        </w:rPr>
      </w:r>
      <w:r>
        <w:rPr>
          <w:noProof/>
        </w:rPr>
        <w:fldChar w:fldCharType="separate"/>
      </w:r>
      <w:r>
        <w:rPr>
          <w:noProof/>
        </w:rPr>
        <w:t>443</w:t>
      </w:r>
      <w:r>
        <w:rPr>
          <w:noProof/>
        </w:rPr>
        <w:fldChar w:fldCharType="end"/>
      </w:r>
    </w:p>
    <w:p w14:paraId="1C2B4BD3" w14:textId="413A946F" w:rsidR="00550F40" w:rsidRDefault="00550F40">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_Toc106193779 \h </w:instrText>
      </w:r>
      <w:r>
        <w:rPr>
          <w:noProof/>
        </w:rPr>
      </w:r>
      <w:r>
        <w:rPr>
          <w:noProof/>
        </w:rPr>
        <w:fldChar w:fldCharType="separate"/>
      </w:r>
      <w:r>
        <w:rPr>
          <w:noProof/>
        </w:rPr>
        <w:t>443</w:t>
      </w:r>
      <w:r>
        <w:rPr>
          <w:noProof/>
        </w:rPr>
        <w:fldChar w:fldCharType="end"/>
      </w:r>
    </w:p>
    <w:p w14:paraId="44089027" w14:textId="3FFC6EBA" w:rsidR="00550F40" w:rsidRDefault="00550F40">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_Toc106193780 \h </w:instrText>
      </w:r>
      <w:r>
        <w:rPr>
          <w:noProof/>
        </w:rPr>
      </w:r>
      <w:r>
        <w:rPr>
          <w:noProof/>
        </w:rPr>
        <w:fldChar w:fldCharType="separate"/>
      </w:r>
      <w:r>
        <w:rPr>
          <w:noProof/>
        </w:rPr>
        <w:t>443</w:t>
      </w:r>
      <w:r>
        <w:rPr>
          <w:noProof/>
        </w:rPr>
        <w:fldChar w:fldCharType="end"/>
      </w:r>
    </w:p>
    <w:p w14:paraId="178F1258" w14:textId="5B2DD816" w:rsidR="00550F40" w:rsidRDefault="00550F40">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_Toc106193781 \h </w:instrText>
      </w:r>
      <w:r>
        <w:rPr>
          <w:noProof/>
        </w:rPr>
      </w:r>
      <w:r>
        <w:rPr>
          <w:noProof/>
        </w:rPr>
        <w:fldChar w:fldCharType="separate"/>
      </w:r>
      <w:r>
        <w:rPr>
          <w:noProof/>
        </w:rPr>
        <w:t>443</w:t>
      </w:r>
      <w:r>
        <w:rPr>
          <w:noProof/>
        </w:rPr>
        <w:fldChar w:fldCharType="end"/>
      </w:r>
    </w:p>
    <w:p w14:paraId="66BF7C34" w14:textId="4FF314E4" w:rsidR="00550F40" w:rsidRDefault="00550F40">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_Toc106193782 \h </w:instrText>
      </w:r>
      <w:r>
        <w:rPr>
          <w:noProof/>
        </w:rPr>
      </w:r>
      <w:r>
        <w:rPr>
          <w:noProof/>
        </w:rPr>
        <w:fldChar w:fldCharType="separate"/>
      </w:r>
      <w:r>
        <w:rPr>
          <w:noProof/>
        </w:rPr>
        <w:t>444</w:t>
      </w:r>
      <w:r>
        <w:rPr>
          <w:noProof/>
        </w:rPr>
        <w:fldChar w:fldCharType="end"/>
      </w:r>
    </w:p>
    <w:p w14:paraId="5B0CC69B" w14:textId="5759B4E3" w:rsidR="00550F40" w:rsidRDefault="00550F40">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_Toc106193783 \h </w:instrText>
      </w:r>
      <w:r>
        <w:rPr>
          <w:noProof/>
        </w:rPr>
      </w:r>
      <w:r>
        <w:rPr>
          <w:noProof/>
        </w:rPr>
        <w:fldChar w:fldCharType="separate"/>
      </w:r>
      <w:r>
        <w:rPr>
          <w:noProof/>
        </w:rPr>
        <w:t>445</w:t>
      </w:r>
      <w:r>
        <w:rPr>
          <w:noProof/>
        </w:rPr>
        <w:fldChar w:fldCharType="end"/>
      </w:r>
    </w:p>
    <w:p w14:paraId="142C21D8" w14:textId="6CB45AD2" w:rsidR="00550F40" w:rsidRDefault="00550F40">
      <w:pPr>
        <w:pStyle w:val="TOC3"/>
        <w:rPr>
          <w:rFonts w:asciiTheme="minorHAnsi" w:eastAsiaTheme="minorEastAsia" w:hAnsiTheme="minorHAnsi" w:cstheme="minorBidi"/>
          <w:noProof/>
          <w:sz w:val="22"/>
          <w:szCs w:val="22"/>
          <w:lang w:eastAsia="en-GB"/>
        </w:rPr>
      </w:pPr>
      <w:r>
        <w:rPr>
          <w:noProof/>
          <w:lang w:eastAsia="zh-CN"/>
        </w:rPr>
        <w:t>4.17.13</w:t>
      </w:r>
      <w:r>
        <w:rPr>
          <w:rFonts w:asciiTheme="minorHAnsi" w:eastAsiaTheme="minorEastAsia" w:hAnsiTheme="minorHAnsi" w:cstheme="minorBidi"/>
          <w:noProof/>
          <w:sz w:val="22"/>
          <w:szCs w:val="22"/>
          <w:lang w:eastAsia="en-GB"/>
        </w:rPr>
        <w:tab/>
      </w:r>
      <w:r>
        <w:rPr>
          <w:noProof/>
          <w:lang w:eastAsia="zh-CN"/>
        </w:rPr>
        <w:t>NRF bootstrapping procedure</w:t>
      </w:r>
      <w:r>
        <w:rPr>
          <w:noProof/>
        </w:rPr>
        <w:tab/>
      </w:r>
      <w:r>
        <w:rPr>
          <w:noProof/>
        </w:rPr>
        <w:fldChar w:fldCharType="begin" w:fldLock="1"/>
      </w:r>
      <w:r>
        <w:rPr>
          <w:noProof/>
        </w:rPr>
        <w:instrText xml:space="preserve"> PAGEREF _Toc106193784 \h </w:instrText>
      </w:r>
      <w:r>
        <w:rPr>
          <w:noProof/>
        </w:rPr>
      </w:r>
      <w:r>
        <w:rPr>
          <w:noProof/>
        </w:rPr>
        <w:fldChar w:fldCharType="separate"/>
      </w:r>
      <w:r>
        <w:rPr>
          <w:noProof/>
        </w:rPr>
        <w:t>447</w:t>
      </w:r>
      <w:r>
        <w:rPr>
          <w:noProof/>
        </w:rPr>
        <w:fldChar w:fldCharType="end"/>
      </w:r>
    </w:p>
    <w:p w14:paraId="7C1B26C5" w14:textId="51FEB622" w:rsidR="00550F40" w:rsidRDefault="00550F40">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_Toc106193785 \h </w:instrText>
      </w:r>
      <w:r>
        <w:rPr>
          <w:noProof/>
        </w:rPr>
      </w:r>
      <w:r>
        <w:rPr>
          <w:noProof/>
        </w:rPr>
        <w:fldChar w:fldCharType="separate"/>
      </w:r>
      <w:r>
        <w:rPr>
          <w:noProof/>
        </w:rPr>
        <w:t>447</w:t>
      </w:r>
      <w:r>
        <w:rPr>
          <w:noProof/>
        </w:rPr>
        <w:fldChar w:fldCharType="end"/>
      </w:r>
    </w:p>
    <w:p w14:paraId="38AB4276" w14:textId="105A6BAB" w:rsidR="00550F40" w:rsidRDefault="00550F40">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_Toc106193786 \h </w:instrText>
      </w:r>
      <w:r>
        <w:rPr>
          <w:noProof/>
        </w:rPr>
      </w:r>
      <w:r>
        <w:rPr>
          <w:noProof/>
        </w:rPr>
        <w:fldChar w:fldCharType="separate"/>
      </w:r>
      <w:r>
        <w:rPr>
          <w:noProof/>
        </w:rPr>
        <w:t>447</w:t>
      </w:r>
      <w:r>
        <w:rPr>
          <w:noProof/>
        </w:rPr>
        <w:fldChar w:fldCharType="end"/>
      </w:r>
    </w:p>
    <w:p w14:paraId="1D217C1D" w14:textId="7B393F96" w:rsidR="00550F40" w:rsidRDefault="00550F40">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_Toc106193787 \h </w:instrText>
      </w:r>
      <w:r>
        <w:rPr>
          <w:noProof/>
        </w:rPr>
      </w:r>
      <w:r>
        <w:rPr>
          <w:noProof/>
        </w:rPr>
        <w:fldChar w:fldCharType="separate"/>
      </w:r>
      <w:r>
        <w:rPr>
          <w:noProof/>
        </w:rPr>
        <w:t>448</w:t>
      </w:r>
      <w:r>
        <w:rPr>
          <w:noProof/>
        </w:rPr>
        <w:fldChar w:fldCharType="end"/>
      </w:r>
    </w:p>
    <w:p w14:paraId="28A336CF" w14:textId="5F8F7BBB" w:rsidR="00550F40" w:rsidRDefault="00550F40">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_Toc106193788 \h </w:instrText>
      </w:r>
      <w:r>
        <w:rPr>
          <w:noProof/>
        </w:rPr>
      </w:r>
      <w:r>
        <w:rPr>
          <w:noProof/>
        </w:rPr>
        <w:fldChar w:fldCharType="separate"/>
      </w:r>
      <w:r>
        <w:rPr>
          <w:noProof/>
        </w:rPr>
        <w:t>448</w:t>
      </w:r>
      <w:r>
        <w:rPr>
          <w:noProof/>
        </w:rPr>
        <w:fldChar w:fldCharType="end"/>
      </w:r>
    </w:p>
    <w:p w14:paraId="187A679D" w14:textId="3452052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4.18.3.1</w:t>
      </w:r>
      <w:r>
        <w:rPr>
          <w:rFonts w:asciiTheme="minorHAnsi" w:eastAsiaTheme="minorEastAsia" w:hAnsiTheme="minorHAnsi" w:cstheme="minorBidi"/>
          <w:noProof/>
          <w:sz w:val="22"/>
          <w:szCs w:val="22"/>
          <w:lang w:eastAsia="en-GB"/>
        </w:rPr>
        <w:tab/>
      </w:r>
      <w:r w:rsidRPr="003A389F">
        <w:rPr>
          <w:rFonts w:eastAsia="SimSun"/>
          <w:noProof/>
        </w:rPr>
        <w:t>PFD Retrieval by the SMF</w:t>
      </w:r>
      <w:r>
        <w:rPr>
          <w:noProof/>
        </w:rPr>
        <w:tab/>
      </w:r>
      <w:r>
        <w:rPr>
          <w:noProof/>
        </w:rPr>
        <w:fldChar w:fldCharType="begin" w:fldLock="1"/>
      </w:r>
      <w:r>
        <w:rPr>
          <w:noProof/>
        </w:rPr>
        <w:instrText xml:space="preserve"> PAGEREF _Toc106193789 \h </w:instrText>
      </w:r>
      <w:r>
        <w:rPr>
          <w:noProof/>
        </w:rPr>
      </w:r>
      <w:r>
        <w:rPr>
          <w:noProof/>
        </w:rPr>
        <w:fldChar w:fldCharType="separate"/>
      </w:r>
      <w:r>
        <w:rPr>
          <w:noProof/>
        </w:rPr>
        <w:t>448</w:t>
      </w:r>
      <w:r>
        <w:rPr>
          <w:noProof/>
        </w:rPr>
        <w:fldChar w:fldCharType="end"/>
      </w:r>
    </w:p>
    <w:p w14:paraId="2AE59F4B" w14:textId="45AFB22F"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4.18.3.2</w:t>
      </w:r>
      <w:r>
        <w:rPr>
          <w:rFonts w:asciiTheme="minorHAnsi" w:eastAsiaTheme="minorEastAsia" w:hAnsiTheme="minorHAnsi" w:cstheme="minorBidi"/>
          <w:noProof/>
          <w:sz w:val="22"/>
          <w:szCs w:val="22"/>
          <w:lang w:eastAsia="en-GB"/>
        </w:rPr>
        <w:tab/>
      </w:r>
      <w:r w:rsidRPr="003A389F">
        <w:rPr>
          <w:rFonts w:eastAsia="SimSun"/>
          <w:noProof/>
        </w:rPr>
        <w:t>Management of PFDs in the SMF</w:t>
      </w:r>
      <w:r>
        <w:rPr>
          <w:noProof/>
        </w:rPr>
        <w:tab/>
      </w:r>
      <w:r>
        <w:rPr>
          <w:noProof/>
        </w:rPr>
        <w:fldChar w:fldCharType="begin" w:fldLock="1"/>
      </w:r>
      <w:r>
        <w:rPr>
          <w:noProof/>
        </w:rPr>
        <w:instrText xml:space="preserve"> PAGEREF _Toc106193790 \h </w:instrText>
      </w:r>
      <w:r>
        <w:rPr>
          <w:noProof/>
        </w:rPr>
      </w:r>
      <w:r>
        <w:rPr>
          <w:noProof/>
        </w:rPr>
        <w:fldChar w:fldCharType="separate"/>
      </w:r>
      <w:r>
        <w:rPr>
          <w:noProof/>
        </w:rPr>
        <w:t>449</w:t>
      </w:r>
      <w:r>
        <w:rPr>
          <w:noProof/>
        </w:rPr>
        <w:fldChar w:fldCharType="end"/>
      </w:r>
    </w:p>
    <w:p w14:paraId="461CCEFF" w14:textId="4D54A9D9" w:rsidR="00550F40" w:rsidRDefault="00550F40">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3A389F">
        <w:rPr>
          <w:rFonts w:eastAsia="SimSun"/>
          <w:noProof/>
          <w:lang w:eastAsia="zh-CN"/>
        </w:rPr>
        <w:t>D</w:t>
      </w:r>
      <w:r>
        <w:rPr>
          <w:noProof/>
        </w:rPr>
        <w:t xml:space="preserve">ata </w:t>
      </w:r>
      <w:r w:rsidRPr="003A389F">
        <w:rPr>
          <w:rFonts w:eastAsia="SimSun"/>
          <w:noProof/>
          <w:lang w:eastAsia="zh-CN"/>
        </w:rPr>
        <w:t>A</w:t>
      </w:r>
      <w:r>
        <w:rPr>
          <w:noProof/>
        </w:rPr>
        <w:t>nalytics</w:t>
      </w:r>
      <w:r>
        <w:rPr>
          <w:noProof/>
        </w:rPr>
        <w:tab/>
      </w:r>
      <w:r>
        <w:rPr>
          <w:noProof/>
        </w:rPr>
        <w:fldChar w:fldCharType="begin" w:fldLock="1"/>
      </w:r>
      <w:r>
        <w:rPr>
          <w:noProof/>
        </w:rPr>
        <w:instrText xml:space="preserve"> PAGEREF _Toc106193791 \h </w:instrText>
      </w:r>
      <w:r>
        <w:rPr>
          <w:noProof/>
        </w:rPr>
      </w:r>
      <w:r>
        <w:rPr>
          <w:noProof/>
        </w:rPr>
        <w:fldChar w:fldCharType="separate"/>
      </w:r>
      <w:r>
        <w:rPr>
          <w:noProof/>
        </w:rPr>
        <w:t>450</w:t>
      </w:r>
      <w:r>
        <w:rPr>
          <w:noProof/>
        </w:rPr>
        <w:fldChar w:fldCharType="end"/>
      </w:r>
    </w:p>
    <w:p w14:paraId="5A3DE2CE" w14:textId="3659FB23" w:rsidR="00550F40" w:rsidRDefault="00550F40">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_Toc106193792 \h </w:instrText>
      </w:r>
      <w:r>
        <w:rPr>
          <w:noProof/>
        </w:rPr>
      </w:r>
      <w:r>
        <w:rPr>
          <w:noProof/>
        </w:rPr>
        <w:fldChar w:fldCharType="separate"/>
      </w:r>
      <w:r>
        <w:rPr>
          <w:noProof/>
        </w:rPr>
        <w:t>450</w:t>
      </w:r>
      <w:r>
        <w:rPr>
          <w:noProof/>
        </w:rPr>
        <w:fldChar w:fldCharType="end"/>
      </w:r>
    </w:p>
    <w:p w14:paraId="1332CE55" w14:textId="63CE2D54" w:rsidR="00550F40" w:rsidRDefault="00550F40">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_Toc106193793 \h </w:instrText>
      </w:r>
      <w:r>
        <w:rPr>
          <w:noProof/>
        </w:rPr>
      </w:r>
      <w:r>
        <w:rPr>
          <w:noProof/>
        </w:rPr>
        <w:fldChar w:fldCharType="separate"/>
      </w:r>
      <w:r>
        <w:rPr>
          <w:noProof/>
        </w:rPr>
        <w:t>450</w:t>
      </w:r>
      <w:r>
        <w:rPr>
          <w:noProof/>
        </w:rPr>
        <w:fldChar w:fldCharType="end"/>
      </w:r>
    </w:p>
    <w:p w14:paraId="1F225006" w14:textId="6B56BD2A" w:rsidR="00550F40" w:rsidRDefault="00550F40">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_Toc106193794 \h </w:instrText>
      </w:r>
      <w:r>
        <w:rPr>
          <w:noProof/>
        </w:rPr>
      </w:r>
      <w:r>
        <w:rPr>
          <w:noProof/>
        </w:rPr>
        <w:fldChar w:fldCharType="separate"/>
      </w:r>
      <w:r>
        <w:rPr>
          <w:noProof/>
        </w:rPr>
        <w:t>450</w:t>
      </w:r>
      <w:r>
        <w:rPr>
          <w:noProof/>
        </w:rPr>
        <w:fldChar w:fldCharType="end"/>
      </w:r>
    </w:p>
    <w:p w14:paraId="0264B20D" w14:textId="5E83295F" w:rsidR="00550F40" w:rsidRDefault="00550F40">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_Toc106193795 \h </w:instrText>
      </w:r>
      <w:r>
        <w:rPr>
          <w:noProof/>
        </w:rPr>
      </w:r>
      <w:r>
        <w:rPr>
          <w:noProof/>
        </w:rPr>
        <w:fldChar w:fldCharType="separate"/>
      </w:r>
      <w:r>
        <w:rPr>
          <w:noProof/>
        </w:rPr>
        <w:t>450</w:t>
      </w:r>
      <w:r>
        <w:rPr>
          <w:noProof/>
        </w:rPr>
        <w:fldChar w:fldCharType="end"/>
      </w:r>
    </w:p>
    <w:p w14:paraId="6C0F5537" w14:textId="3363599A" w:rsidR="00550F40" w:rsidRDefault="00550F40">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_Toc106193796 \h </w:instrText>
      </w:r>
      <w:r>
        <w:rPr>
          <w:noProof/>
        </w:rPr>
      </w:r>
      <w:r>
        <w:rPr>
          <w:noProof/>
        </w:rPr>
        <w:fldChar w:fldCharType="separate"/>
      </w:r>
      <w:r>
        <w:rPr>
          <w:noProof/>
        </w:rPr>
        <w:t>451</w:t>
      </w:r>
      <w:r>
        <w:rPr>
          <w:noProof/>
        </w:rPr>
        <w:fldChar w:fldCharType="end"/>
      </w:r>
    </w:p>
    <w:p w14:paraId="23451D8A" w14:textId="3A5229DF" w:rsidR="00550F40" w:rsidRDefault="00550F40">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_Toc106193797 \h </w:instrText>
      </w:r>
      <w:r>
        <w:rPr>
          <w:noProof/>
        </w:rPr>
      </w:r>
      <w:r>
        <w:rPr>
          <w:noProof/>
        </w:rPr>
        <w:fldChar w:fldCharType="separate"/>
      </w:r>
      <w:r>
        <w:rPr>
          <w:noProof/>
        </w:rPr>
        <w:t>452</w:t>
      </w:r>
      <w:r>
        <w:rPr>
          <w:noProof/>
        </w:rPr>
        <w:fldChar w:fldCharType="end"/>
      </w:r>
    </w:p>
    <w:p w14:paraId="2D8AF998" w14:textId="26C1B703" w:rsidR="00550F40" w:rsidRDefault="00550F40">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_Toc106193798 \h </w:instrText>
      </w:r>
      <w:r>
        <w:rPr>
          <w:noProof/>
        </w:rPr>
      </w:r>
      <w:r>
        <w:rPr>
          <w:noProof/>
        </w:rPr>
        <w:fldChar w:fldCharType="separate"/>
      </w:r>
      <w:r>
        <w:rPr>
          <w:noProof/>
        </w:rPr>
        <w:t>452</w:t>
      </w:r>
      <w:r>
        <w:rPr>
          <w:noProof/>
        </w:rPr>
        <w:fldChar w:fldCharType="end"/>
      </w:r>
    </w:p>
    <w:p w14:paraId="47961A7A" w14:textId="6717D308" w:rsidR="00550F40" w:rsidRDefault="00550F40">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_Toc106193799 \h </w:instrText>
      </w:r>
      <w:r>
        <w:rPr>
          <w:noProof/>
        </w:rPr>
      </w:r>
      <w:r>
        <w:rPr>
          <w:noProof/>
        </w:rPr>
        <w:fldChar w:fldCharType="separate"/>
      </w:r>
      <w:r>
        <w:rPr>
          <w:noProof/>
        </w:rPr>
        <w:t>453</w:t>
      </w:r>
      <w:r>
        <w:rPr>
          <w:noProof/>
        </w:rPr>
        <w:fldChar w:fldCharType="end"/>
      </w:r>
    </w:p>
    <w:p w14:paraId="6482A77D" w14:textId="70ACE2CD" w:rsidR="00550F40" w:rsidRDefault="00550F40">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_Toc106193800 \h </w:instrText>
      </w:r>
      <w:r>
        <w:rPr>
          <w:noProof/>
        </w:rPr>
      </w:r>
      <w:r>
        <w:rPr>
          <w:noProof/>
        </w:rPr>
        <w:fldChar w:fldCharType="separate"/>
      </w:r>
      <w:r>
        <w:rPr>
          <w:noProof/>
        </w:rPr>
        <w:t>453</w:t>
      </w:r>
      <w:r>
        <w:rPr>
          <w:noProof/>
        </w:rPr>
        <w:fldChar w:fldCharType="end"/>
      </w:r>
    </w:p>
    <w:p w14:paraId="03605934" w14:textId="28E9E812" w:rsidR="00550F40" w:rsidRDefault="00550F40">
      <w:pPr>
        <w:pStyle w:val="TOC3"/>
        <w:rPr>
          <w:rFonts w:asciiTheme="minorHAnsi" w:eastAsiaTheme="minorEastAsia" w:hAnsiTheme="minorHAnsi" w:cstheme="minorBidi"/>
          <w:noProof/>
          <w:sz w:val="22"/>
          <w:szCs w:val="22"/>
          <w:lang w:eastAsia="en-GB"/>
        </w:rPr>
      </w:pPr>
      <w:r w:rsidRPr="003A389F">
        <w:rPr>
          <w:noProof/>
          <w:lang w:val="fr-FR"/>
        </w:rPr>
        <w:t>4.22.2</w:t>
      </w:r>
      <w:r>
        <w:rPr>
          <w:rFonts w:asciiTheme="minorHAnsi" w:eastAsiaTheme="minorEastAsia" w:hAnsiTheme="minorHAnsi" w:cstheme="minorBidi"/>
          <w:noProof/>
          <w:sz w:val="22"/>
          <w:szCs w:val="22"/>
          <w:lang w:eastAsia="en-GB"/>
        </w:rPr>
        <w:tab/>
      </w:r>
      <w:r w:rsidRPr="003A389F">
        <w:rPr>
          <w:noProof/>
          <w:lang w:val="fr-FR"/>
        </w:rPr>
        <w:t>UE Requested MA PDU Session Establishment</w:t>
      </w:r>
      <w:r>
        <w:rPr>
          <w:noProof/>
        </w:rPr>
        <w:tab/>
      </w:r>
      <w:r>
        <w:rPr>
          <w:noProof/>
        </w:rPr>
        <w:fldChar w:fldCharType="begin" w:fldLock="1"/>
      </w:r>
      <w:r>
        <w:rPr>
          <w:noProof/>
        </w:rPr>
        <w:instrText xml:space="preserve"> PAGEREF _Toc106193801 \h </w:instrText>
      </w:r>
      <w:r>
        <w:rPr>
          <w:noProof/>
        </w:rPr>
      </w:r>
      <w:r>
        <w:rPr>
          <w:noProof/>
        </w:rPr>
        <w:fldChar w:fldCharType="separate"/>
      </w:r>
      <w:r>
        <w:rPr>
          <w:noProof/>
        </w:rPr>
        <w:t>454</w:t>
      </w:r>
      <w:r>
        <w:rPr>
          <w:noProof/>
        </w:rPr>
        <w:fldChar w:fldCharType="end"/>
      </w:r>
    </w:p>
    <w:p w14:paraId="224ADDDC" w14:textId="22B3577E" w:rsidR="00550F40" w:rsidRDefault="00550F40">
      <w:pPr>
        <w:pStyle w:val="TOC4"/>
        <w:rPr>
          <w:rFonts w:asciiTheme="minorHAnsi" w:eastAsiaTheme="minorEastAsia" w:hAnsiTheme="minorHAnsi" w:cstheme="minorBidi"/>
          <w:noProof/>
          <w:sz w:val="22"/>
          <w:szCs w:val="22"/>
          <w:lang w:eastAsia="en-GB"/>
        </w:rPr>
      </w:pPr>
      <w:r>
        <w:rPr>
          <w:noProof/>
        </w:rPr>
        <w:t>4.22.2.0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_Toc106193802 \h </w:instrText>
      </w:r>
      <w:r>
        <w:rPr>
          <w:noProof/>
        </w:rPr>
      </w:r>
      <w:r>
        <w:rPr>
          <w:noProof/>
        </w:rPr>
        <w:fldChar w:fldCharType="separate"/>
      </w:r>
      <w:r>
        <w:rPr>
          <w:noProof/>
        </w:rPr>
        <w:t>454</w:t>
      </w:r>
      <w:r>
        <w:rPr>
          <w:noProof/>
        </w:rPr>
        <w:fldChar w:fldCharType="end"/>
      </w:r>
    </w:p>
    <w:p w14:paraId="2D2DFCB7" w14:textId="69E1D56F" w:rsidR="00550F40" w:rsidRDefault="00550F40">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_Toc106193803 \h </w:instrText>
      </w:r>
      <w:r>
        <w:rPr>
          <w:noProof/>
        </w:rPr>
      </w:r>
      <w:r>
        <w:rPr>
          <w:noProof/>
        </w:rPr>
        <w:fldChar w:fldCharType="separate"/>
      </w:r>
      <w:r>
        <w:rPr>
          <w:noProof/>
        </w:rPr>
        <w:t>454</w:t>
      </w:r>
      <w:r>
        <w:rPr>
          <w:noProof/>
        </w:rPr>
        <w:fldChar w:fldCharType="end"/>
      </w:r>
    </w:p>
    <w:p w14:paraId="5844D05F" w14:textId="52E87F4B" w:rsidR="00550F40" w:rsidRDefault="00550F40">
      <w:pPr>
        <w:pStyle w:val="TOC4"/>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_Toc106193804 \h </w:instrText>
      </w:r>
      <w:r>
        <w:rPr>
          <w:noProof/>
        </w:rPr>
      </w:r>
      <w:r>
        <w:rPr>
          <w:noProof/>
        </w:rPr>
        <w:fldChar w:fldCharType="separate"/>
      </w:r>
      <w:r>
        <w:rPr>
          <w:noProof/>
        </w:rPr>
        <w:t>455</w:t>
      </w:r>
      <w:r>
        <w:rPr>
          <w:noProof/>
        </w:rPr>
        <w:fldChar w:fldCharType="end"/>
      </w:r>
    </w:p>
    <w:p w14:paraId="62FAA8D2" w14:textId="3C08F549" w:rsidR="00550F40" w:rsidRDefault="00550F40">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_Toc106193805 \h </w:instrText>
      </w:r>
      <w:r>
        <w:rPr>
          <w:noProof/>
        </w:rPr>
      </w:r>
      <w:r>
        <w:rPr>
          <w:noProof/>
        </w:rPr>
        <w:fldChar w:fldCharType="separate"/>
      </w:r>
      <w:r>
        <w:rPr>
          <w:noProof/>
        </w:rPr>
        <w:t>455</w:t>
      </w:r>
      <w:r>
        <w:rPr>
          <w:noProof/>
        </w:rPr>
        <w:fldChar w:fldCharType="end"/>
      </w:r>
    </w:p>
    <w:p w14:paraId="452B7819" w14:textId="1AAF9AC6" w:rsidR="00550F40" w:rsidRDefault="00550F40">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_Toc106193806 \h </w:instrText>
      </w:r>
      <w:r>
        <w:rPr>
          <w:noProof/>
        </w:rPr>
      </w:r>
      <w:r>
        <w:rPr>
          <w:noProof/>
        </w:rPr>
        <w:fldChar w:fldCharType="separate"/>
      </w:r>
      <w:r>
        <w:rPr>
          <w:noProof/>
        </w:rPr>
        <w:t>456</w:t>
      </w:r>
      <w:r>
        <w:rPr>
          <w:noProof/>
        </w:rPr>
        <w:fldChar w:fldCharType="end"/>
      </w:r>
    </w:p>
    <w:p w14:paraId="2FAB41EE" w14:textId="3F31ABC3" w:rsidR="00550F40" w:rsidRDefault="00550F40">
      <w:pPr>
        <w:pStyle w:val="TOC4"/>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_Toc106193807 \h </w:instrText>
      </w:r>
      <w:r>
        <w:rPr>
          <w:noProof/>
        </w:rPr>
      </w:r>
      <w:r>
        <w:rPr>
          <w:noProof/>
        </w:rPr>
        <w:fldChar w:fldCharType="separate"/>
      </w:r>
      <w:r>
        <w:rPr>
          <w:noProof/>
        </w:rPr>
        <w:t>457</w:t>
      </w:r>
      <w:r>
        <w:rPr>
          <w:noProof/>
        </w:rPr>
        <w:fldChar w:fldCharType="end"/>
      </w:r>
    </w:p>
    <w:p w14:paraId="580D220C" w14:textId="0DD7CCC6" w:rsidR="00550F40" w:rsidRDefault="00550F40">
      <w:pPr>
        <w:pStyle w:val="TOC5"/>
        <w:rPr>
          <w:rFonts w:asciiTheme="minorHAnsi" w:eastAsiaTheme="minorEastAsia" w:hAnsiTheme="minorHAnsi" w:cstheme="minorBidi"/>
          <w:noProof/>
          <w:sz w:val="22"/>
          <w:szCs w:val="22"/>
          <w:lang w:eastAsia="en-GB"/>
        </w:rPr>
      </w:pPr>
      <w:r>
        <w:rPr>
          <w:noProof/>
        </w:rPr>
        <w:t>4.22.2.3.1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_Toc106193808 \h </w:instrText>
      </w:r>
      <w:r>
        <w:rPr>
          <w:noProof/>
        </w:rPr>
      </w:r>
      <w:r>
        <w:rPr>
          <w:noProof/>
        </w:rPr>
        <w:fldChar w:fldCharType="separate"/>
      </w:r>
      <w:r>
        <w:rPr>
          <w:noProof/>
        </w:rPr>
        <w:t>457</w:t>
      </w:r>
      <w:r>
        <w:rPr>
          <w:noProof/>
        </w:rPr>
        <w:fldChar w:fldCharType="end"/>
      </w:r>
    </w:p>
    <w:p w14:paraId="0AE0175B" w14:textId="0A702CC3" w:rsidR="00550F40" w:rsidRDefault="00550F40">
      <w:pPr>
        <w:pStyle w:val="TOC5"/>
        <w:rPr>
          <w:rFonts w:asciiTheme="minorHAnsi" w:eastAsiaTheme="minorEastAsia" w:hAnsiTheme="minorHAnsi" w:cstheme="minorBidi"/>
          <w:noProof/>
          <w:sz w:val="22"/>
          <w:szCs w:val="22"/>
          <w:lang w:eastAsia="en-GB"/>
        </w:rPr>
      </w:pPr>
      <w:r>
        <w:rPr>
          <w:noProof/>
        </w:rPr>
        <w:t>4.22.2.3.2</w:t>
      </w:r>
      <w:r>
        <w:rPr>
          <w:rFonts w:asciiTheme="minorHAnsi" w:eastAsiaTheme="minorEastAsia" w:hAnsiTheme="minorHAnsi" w:cstheme="minorBidi"/>
          <w:noProof/>
          <w:sz w:val="22"/>
          <w:szCs w:val="22"/>
          <w:lang w:eastAsia="en-GB"/>
        </w:rPr>
        <w:tab/>
      </w:r>
      <w:r>
        <w:rPr>
          <w:noProof/>
        </w:rPr>
        <w:t>PDN Connections and Multi Access PDU Sessions</w:t>
      </w:r>
      <w:r>
        <w:rPr>
          <w:noProof/>
        </w:rPr>
        <w:tab/>
      </w:r>
      <w:r>
        <w:rPr>
          <w:noProof/>
        </w:rPr>
        <w:fldChar w:fldCharType="begin" w:fldLock="1"/>
      </w:r>
      <w:r>
        <w:rPr>
          <w:noProof/>
        </w:rPr>
        <w:instrText xml:space="preserve"> PAGEREF _Toc106193809 \h </w:instrText>
      </w:r>
      <w:r>
        <w:rPr>
          <w:noProof/>
        </w:rPr>
      </w:r>
      <w:r>
        <w:rPr>
          <w:noProof/>
        </w:rPr>
        <w:fldChar w:fldCharType="separate"/>
      </w:r>
      <w:r>
        <w:rPr>
          <w:noProof/>
        </w:rPr>
        <w:t>458</w:t>
      </w:r>
      <w:r>
        <w:rPr>
          <w:noProof/>
        </w:rPr>
        <w:fldChar w:fldCharType="end"/>
      </w:r>
    </w:p>
    <w:p w14:paraId="51ECAE3D" w14:textId="55D3F49B" w:rsidR="00550F40" w:rsidRDefault="00550F40">
      <w:pPr>
        <w:pStyle w:val="TOC5"/>
        <w:rPr>
          <w:rFonts w:asciiTheme="minorHAnsi" w:eastAsiaTheme="minorEastAsia" w:hAnsiTheme="minorHAnsi" w:cstheme="minorBidi"/>
          <w:noProof/>
          <w:sz w:val="22"/>
          <w:szCs w:val="22"/>
          <w:lang w:eastAsia="en-GB"/>
        </w:rPr>
      </w:pPr>
      <w:r>
        <w:rPr>
          <w:noProof/>
        </w:rPr>
        <w:t>4.22.2.3.3</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_Toc106193810 \h </w:instrText>
      </w:r>
      <w:r>
        <w:rPr>
          <w:noProof/>
        </w:rPr>
      </w:r>
      <w:r>
        <w:rPr>
          <w:noProof/>
        </w:rPr>
        <w:fldChar w:fldCharType="separate"/>
      </w:r>
      <w:r>
        <w:rPr>
          <w:noProof/>
        </w:rPr>
        <w:t>459</w:t>
      </w:r>
      <w:r>
        <w:rPr>
          <w:noProof/>
        </w:rPr>
        <w:fldChar w:fldCharType="end"/>
      </w:r>
    </w:p>
    <w:p w14:paraId="7FE52C21" w14:textId="2AEE834B" w:rsidR="00550F40" w:rsidRDefault="00550F40">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_Toc106193811 \h </w:instrText>
      </w:r>
      <w:r>
        <w:rPr>
          <w:noProof/>
        </w:rPr>
      </w:r>
      <w:r>
        <w:rPr>
          <w:noProof/>
        </w:rPr>
        <w:fldChar w:fldCharType="separate"/>
      </w:r>
      <w:r>
        <w:rPr>
          <w:noProof/>
        </w:rPr>
        <w:t>459</w:t>
      </w:r>
      <w:r>
        <w:rPr>
          <w:noProof/>
        </w:rPr>
        <w:fldChar w:fldCharType="end"/>
      </w:r>
    </w:p>
    <w:p w14:paraId="15DAE341" w14:textId="10A831FF" w:rsidR="00550F40" w:rsidRDefault="00550F40">
      <w:pPr>
        <w:pStyle w:val="TOC4"/>
        <w:rPr>
          <w:rFonts w:asciiTheme="minorHAnsi" w:eastAsiaTheme="minorEastAsia" w:hAnsiTheme="minorHAnsi" w:cstheme="minorBidi"/>
          <w:noProof/>
          <w:sz w:val="22"/>
          <w:szCs w:val="22"/>
          <w:lang w:eastAsia="en-GB"/>
        </w:rPr>
      </w:pPr>
      <w:r>
        <w:rPr>
          <w:noProof/>
        </w:rPr>
        <w:lastRenderedPageBreak/>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_Toc106193812 \h </w:instrText>
      </w:r>
      <w:r>
        <w:rPr>
          <w:noProof/>
        </w:rPr>
      </w:r>
      <w:r>
        <w:rPr>
          <w:noProof/>
        </w:rPr>
        <w:fldChar w:fldCharType="separate"/>
      </w:r>
      <w:r>
        <w:rPr>
          <w:noProof/>
        </w:rPr>
        <w:t>459</w:t>
      </w:r>
      <w:r>
        <w:rPr>
          <w:noProof/>
        </w:rPr>
        <w:fldChar w:fldCharType="end"/>
      </w:r>
    </w:p>
    <w:p w14:paraId="094CF26F" w14:textId="347A35D1" w:rsidR="00550F40" w:rsidRDefault="00550F40">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_Toc106193813 \h </w:instrText>
      </w:r>
      <w:r>
        <w:rPr>
          <w:noProof/>
        </w:rPr>
      </w:r>
      <w:r>
        <w:rPr>
          <w:noProof/>
        </w:rPr>
        <w:fldChar w:fldCharType="separate"/>
      </w:r>
      <w:r>
        <w:rPr>
          <w:noProof/>
        </w:rPr>
        <w:t>460</w:t>
      </w:r>
      <w:r>
        <w:rPr>
          <w:noProof/>
        </w:rPr>
        <w:fldChar w:fldCharType="end"/>
      </w:r>
    </w:p>
    <w:p w14:paraId="67FD3A2E" w14:textId="0F59EC95" w:rsidR="00550F40" w:rsidRDefault="00550F40">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_Toc106193814 \h </w:instrText>
      </w:r>
      <w:r>
        <w:rPr>
          <w:noProof/>
        </w:rPr>
      </w:r>
      <w:r>
        <w:rPr>
          <w:noProof/>
        </w:rPr>
        <w:fldChar w:fldCharType="separate"/>
      </w:r>
      <w:r>
        <w:rPr>
          <w:noProof/>
        </w:rPr>
        <w:t>460</w:t>
      </w:r>
      <w:r>
        <w:rPr>
          <w:noProof/>
        </w:rPr>
        <w:fldChar w:fldCharType="end"/>
      </w:r>
    </w:p>
    <w:p w14:paraId="78ADD6D7" w14:textId="16520CBD" w:rsidR="00550F40" w:rsidRDefault="00550F40">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_Toc106193815 \h </w:instrText>
      </w:r>
      <w:r>
        <w:rPr>
          <w:noProof/>
        </w:rPr>
      </w:r>
      <w:r>
        <w:rPr>
          <w:noProof/>
        </w:rPr>
        <w:fldChar w:fldCharType="separate"/>
      </w:r>
      <w:r>
        <w:rPr>
          <w:noProof/>
        </w:rPr>
        <w:t>461</w:t>
      </w:r>
      <w:r>
        <w:rPr>
          <w:noProof/>
        </w:rPr>
        <w:fldChar w:fldCharType="end"/>
      </w:r>
    </w:p>
    <w:p w14:paraId="4017F808" w14:textId="53BAA2C0" w:rsidR="00550F40" w:rsidRDefault="00550F40">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_Toc106193816 \h </w:instrText>
      </w:r>
      <w:r>
        <w:rPr>
          <w:noProof/>
        </w:rPr>
      </w:r>
      <w:r>
        <w:rPr>
          <w:noProof/>
        </w:rPr>
        <w:fldChar w:fldCharType="separate"/>
      </w:r>
      <w:r>
        <w:rPr>
          <w:noProof/>
        </w:rPr>
        <w:t>462</w:t>
      </w:r>
      <w:r>
        <w:rPr>
          <w:noProof/>
        </w:rPr>
        <w:fldChar w:fldCharType="end"/>
      </w:r>
    </w:p>
    <w:p w14:paraId="7293238B" w14:textId="42B3399F" w:rsidR="00550F40" w:rsidRDefault="00550F40">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_Toc106193817 \h </w:instrText>
      </w:r>
      <w:r>
        <w:rPr>
          <w:noProof/>
        </w:rPr>
      </w:r>
      <w:r>
        <w:rPr>
          <w:noProof/>
        </w:rPr>
        <w:fldChar w:fldCharType="separate"/>
      </w:r>
      <w:r>
        <w:rPr>
          <w:noProof/>
        </w:rPr>
        <w:t>462</w:t>
      </w:r>
      <w:r>
        <w:rPr>
          <w:noProof/>
        </w:rPr>
        <w:fldChar w:fldCharType="end"/>
      </w:r>
    </w:p>
    <w:p w14:paraId="11C78722" w14:textId="36962FBF" w:rsidR="00550F40" w:rsidRDefault="00550F40">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_Toc106193818 \h </w:instrText>
      </w:r>
      <w:r>
        <w:rPr>
          <w:noProof/>
        </w:rPr>
      </w:r>
      <w:r>
        <w:rPr>
          <w:noProof/>
        </w:rPr>
        <w:fldChar w:fldCharType="separate"/>
      </w:r>
      <w:r>
        <w:rPr>
          <w:noProof/>
        </w:rPr>
        <w:t>462</w:t>
      </w:r>
      <w:r>
        <w:rPr>
          <w:noProof/>
        </w:rPr>
        <w:fldChar w:fldCharType="end"/>
      </w:r>
    </w:p>
    <w:p w14:paraId="2E97CBBD" w14:textId="2ABA00A3" w:rsidR="00550F40" w:rsidRDefault="00550F40">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_Toc106193819 \h </w:instrText>
      </w:r>
      <w:r>
        <w:rPr>
          <w:noProof/>
        </w:rPr>
      </w:r>
      <w:r>
        <w:rPr>
          <w:noProof/>
        </w:rPr>
        <w:fldChar w:fldCharType="separate"/>
      </w:r>
      <w:r>
        <w:rPr>
          <w:noProof/>
        </w:rPr>
        <w:t>462</w:t>
      </w:r>
      <w:r>
        <w:rPr>
          <w:noProof/>
        </w:rPr>
        <w:fldChar w:fldCharType="end"/>
      </w:r>
    </w:p>
    <w:p w14:paraId="106FE7D5" w14:textId="580690FC" w:rsidR="00550F40" w:rsidRDefault="00550F40">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_Toc106193820 \h </w:instrText>
      </w:r>
      <w:r>
        <w:rPr>
          <w:noProof/>
        </w:rPr>
      </w:r>
      <w:r>
        <w:rPr>
          <w:noProof/>
        </w:rPr>
        <w:fldChar w:fldCharType="separate"/>
      </w:r>
      <w:r>
        <w:rPr>
          <w:noProof/>
        </w:rPr>
        <w:t>462</w:t>
      </w:r>
      <w:r>
        <w:rPr>
          <w:noProof/>
        </w:rPr>
        <w:fldChar w:fldCharType="end"/>
      </w:r>
    </w:p>
    <w:p w14:paraId="301D8583" w14:textId="7B3AEE2D" w:rsidR="00550F40" w:rsidRDefault="00550F40">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_Toc106193821 \h </w:instrText>
      </w:r>
      <w:r>
        <w:rPr>
          <w:noProof/>
        </w:rPr>
      </w:r>
      <w:r>
        <w:rPr>
          <w:noProof/>
        </w:rPr>
        <w:fldChar w:fldCharType="separate"/>
      </w:r>
      <w:r>
        <w:rPr>
          <w:noProof/>
        </w:rPr>
        <w:t>462</w:t>
      </w:r>
      <w:r>
        <w:rPr>
          <w:noProof/>
        </w:rPr>
        <w:fldChar w:fldCharType="end"/>
      </w:r>
    </w:p>
    <w:p w14:paraId="7797AFBA" w14:textId="245DF94D" w:rsidR="00550F40" w:rsidRDefault="00550F40">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_Toc106193822 \h </w:instrText>
      </w:r>
      <w:r>
        <w:rPr>
          <w:noProof/>
        </w:rPr>
      </w:r>
      <w:r>
        <w:rPr>
          <w:noProof/>
        </w:rPr>
        <w:fldChar w:fldCharType="separate"/>
      </w:r>
      <w:r>
        <w:rPr>
          <w:noProof/>
        </w:rPr>
        <w:t>463</w:t>
      </w:r>
      <w:r>
        <w:rPr>
          <w:noProof/>
        </w:rPr>
        <w:fldChar w:fldCharType="end"/>
      </w:r>
    </w:p>
    <w:p w14:paraId="113D7B2B" w14:textId="2EE9A75E" w:rsidR="00550F40" w:rsidRDefault="00550F40">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_Toc106193823 \h </w:instrText>
      </w:r>
      <w:r>
        <w:rPr>
          <w:noProof/>
        </w:rPr>
      </w:r>
      <w:r>
        <w:rPr>
          <w:noProof/>
        </w:rPr>
        <w:fldChar w:fldCharType="separate"/>
      </w:r>
      <w:r>
        <w:rPr>
          <w:noProof/>
        </w:rPr>
        <w:t>463</w:t>
      </w:r>
      <w:r>
        <w:rPr>
          <w:noProof/>
        </w:rPr>
        <w:fldChar w:fldCharType="end"/>
      </w:r>
    </w:p>
    <w:p w14:paraId="7EAAD930" w14:textId="536B0567" w:rsidR="00550F40" w:rsidRDefault="00550F40">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_Toc106193824 \h </w:instrText>
      </w:r>
      <w:r>
        <w:rPr>
          <w:noProof/>
        </w:rPr>
      </w:r>
      <w:r>
        <w:rPr>
          <w:noProof/>
        </w:rPr>
        <w:fldChar w:fldCharType="separate"/>
      </w:r>
      <w:r>
        <w:rPr>
          <w:noProof/>
        </w:rPr>
        <w:t>463</w:t>
      </w:r>
      <w:r>
        <w:rPr>
          <w:noProof/>
        </w:rPr>
        <w:fldChar w:fldCharType="end"/>
      </w:r>
    </w:p>
    <w:p w14:paraId="7B5B0BF5" w14:textId="43B55219" w:rsidR="00550F40" w:rsidRDefault="00550F40">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_Toc106193825 \h </w:instrText>
      </w:r>
      <w:r>
        <w:rPr>
          <w:noProof/>
        </w:rPr>
      </w:r>
      <w:r>
        <w:rPr>
          <w:noProof/>
        </w:rPr>
        <w:fldChar w:fldCharType="separate"/>
      </w:r>
      <w:r>
        <w:rPr>
          <w:noProof/>
        </w:rPr>
        <w:t>464</w:t>
      </w:r>
      <w:r>
        <w:rPr>
          <w:noProof/>
        </w:rPr>
        <w:fldChar w:fldCharType="end"/>
      </w:r>
    </w:p>
    <w:p w14:paraId="6EE6AA37" w14:textId="295D4227" w:rsidR="00550F40" w:rsidRDefault="00550F40">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_Toc106193826 \h </w:instrText>
      </w:r>
      <w:r>
        <w:rPr>
          <w:noProof/>
        </w:rPr>
      </w:r>
      <w:r>
        <w:rPr>
          <w:noProof/>
        </w:rPr>
        <w:fldChar w:fldCharType="separate"/>
      </w:r>
      <w:r>
        <w:rPr>
          <w:noProof/>
        </w:rPr>
        <w:t>464</w:t>
      </w:r>
      <w:r>
        <w:rPr>
          <w:noProof/>
        </w:rPr>
        <w:fldChar w:fldCharType="end"/>
      </w:r>
    </w:p>
    <w:p w14:paraId="221CF5B2" w14:textId="5C9AC578" w:rsidR="00550F40" w:rsidRDefault="00550F40">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_Toc106193827 \h </w:instrText>
      </w:r>
      <w:r>
        <w:rPr>
          <w:noProof/>
        </w:rPr>
      </w:r>
      <w:r>
        <w:rPr>
          <w:noProof/>
        </w:rPr>
        <w:fldChar w:fldCharType="separate"/>
      </w:r>
      <w:r>
        <w:rPr>
          <w:noProof/>
        </w:rPr>
        <w:t>465</w:t>
      </w:r>
      <w:r>
        <w:rPr>
          <w:noProof/>
        </w:rPr>
        <w:fldChar w:fldCharType="end"/>
      </w:r>
    </w:p>
    <w:p w14:paraId="4C0A6EED" w14:textId="04E23404" w:rsidR="00550F40" w:rsidRDefault="00550F40">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_Toc106193828 \h </w:instrText>
      </w:r>
      <w:r>
        <w:rPr>
          <w:noProof/>
        </w:rPr>
      </w:r>
      <w:r>
        <w:rPr>
          <w:noProof/>
        </w:rPr>
        <w:fldChar w:fldCharType="separate"/>
      </w:r>
      <w:r>
        <w:rPr>
          <w:noProof/>
        </w:rPr>
        <w:t>466</w:t>
      </w:r>
      <w:r>
        <w:rPr>
          <w:noProof/>
        </w:rPr>
        <w:fldChar w:fldCharType="end"/>
      </w:r>
    </w:p>
    <w:p w14:paraId="474E5BF4" w14:textId="76ABF3C1" w:rsidR="00550F40" w:rsidRDefault="00550F40">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_Toc106193829 \h </w:instrText>
      </w:r>
      <w:r>
        <w:rPr>
          <w:noProof/>
        </w:rPr>
      </w:r>
      <w:r>
        <w:rPr>
          <w:noProof/>
        </w:rPr>
        <w:fldChar w:fldCharType="separate"/>
      </w:r>
      <w:r>
        <w:rPr>
          <w:noProof/>
        </w:rPr>
        <w:t>466</w:t>
      </w:r>
      <w:r>
        <w:rPr>
          <w:noProof/>
        </w:rPr>
        <w:fldChar w:fldCharType="end"/>
      </w:r>
    </w:p>
    <w:p w14:paraId="242A8206" w14:textId="24002434" w:rsidR="00550F40" w:rsidRDefault="00550F40">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_Toc106193830 \h </w:instrText>
      </w:r>
      <w:r>
        <w:rPr>
          <w:noProof/>
        </w:rPr>
      </w:r>
      <w:r>
        <w:rPr>
          <w:noProof/>
        </w:rPr>
        <w:fldChar w:fldCharType="separate"/>
      </w:r>
      <w:r>
        <w:rPr>
          <w:noProof/>
        </w:rPr>
        <w:t>466</w:t>
      </w:r>
      <w:r>
        <w:rPr>
          <w:noProof/>
        </w:rPr>
        <w:fldChar w:fldCharType="end"/>
      </w:r>
    </w:p>
    <w:p w14:paraId="0DCAE69E" w14:textId="233A0196" w:rsidR="00550F40" w:rsidRDefault="00550F40">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_Toc106193831 \h </w:instrText>
      </w:r>
      <w:r>
        <w:rPr>
          <w:noProof/>
        </w:rPr>
      </w:r>
      <w:r>
        <w:rPr>
          <w:noProof/>
        </w:rPr>
        <w:fldChar w:fldCharType="separate"/>
      </w:r>
      <w:r>
        <w:rPr>
          <w:noProof/>
        </w:rPr>
        <w:t>467</w:t>
      </w:r>
      <w:r>
        <w:rPr>
          <w:noProof/>
        </w:rPr>
        <w:fldChar w:fldCharType="end"/>
      </w:r>
    </w:p>
    <w:p w14:paraId="3BFDE4FC" w14:textId="67481B17" w:rsidR="00550F40" w:rsidRDefault="00550F40">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_Toc106193832 \h </w:instrText>
      </w:r>
      <w:r>
        <w:rPr>
          <w:noProof/>
        </w:rPr>
      </w:r>
      <w:r>
        <w:rPr>
          <w:noProof/>
        </w:rPr>
        <w:fldChar w:fldCharType="separate"/>
      </w:r>
      <w:r>
        <w:rPr>
          <w:noProof/>
        </w:rPr>
        <w:t>467</w:t>
      </w:r>
      <w:r>
        <w:rPr>
          <w:noProof/>
        </w:rPr>
        <w:fldChar w:fldCharType="end"/>
      </w:r>
    </w:p>
    <w:p w14:paraId="16466A1F" w14:textId="3A4E1B85" w:rsidR="00550F40" w:rsidRDefault="00550F40">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_Toc106193833 \h </w:instrText>
      </w:r>
      <w:r>
        <w:rPr>
          <w:noProof/>
        </w:rPr>
      </w:r>
      <w:r>
        <w:rPr>
          <w:noProof/>
        </w:rPr>
        <w:fldChar w:fldCharType="separate"/>
      </w:r>
      <w:r>
        <w:rPr>
          <w:noProof/>
        </w:rPr>
        <w:t>467</w:t>
      </w:r>
      <w:r>
        <w:rPr>
          <w:noProof/>
        </w:rPr>
        <w:fldChar w:fldCharType="end"/>
      </w:r>
    </w:p>
    <w:p w14:paraId="2661E12F" w14:textId="5BC7C21C" w:rsidR="00550F40" w:rsidRDefault="00550F40">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_Toc106193834 \h </w:instrText>
      </w:r>
      <w:r>
        <w:rPr>
          <w:noProof/>
        </w:rPr>
      </w:r>
      <w:r>
        <w:rPr>
          <w:noProof/>
        </w:rPr>
        <w:fldChar w:fldCharType="separate"/>
      </w:r>
      <w:r>
        <w:rPr>
          <w:noProof/>
        </w:rPr>
        <w:t>468</w:t>
      </w:r>
      <w:r>
        <w:rPr>
          <w:noProof/>
        </w:rPr>
        <w:fldChar w:fldCharType="end"/>
      </w:r>
    </w:p>
    <w:p w14:paraId="14088B37" w14:textId="2308D953" w:rsidR="00550F40" w:rsidRDefault="00550F40">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_Toc106193835 \h </w:instrText>
      </w:r>
      <w:r>
        <w:rPr>
          <w:noProof/>
        </w:rPr>
      </w:r>
      <w:r>
        <w:rPr>
          <w:noProof/>
        </w:rPr>
        <w:fldChar w:fldCharType="separate"/>
      </w:r>
      <w:r>
        <w:rPr>
          <w:noProof/>
        </w:rPr>
        <w:t>468</w:t>
      </w:r>
      <w:r>
        <w:rPr>
          <w:noProof/>
        </w:rPr>
        <w:fldChar w:fldCharType="end"/>
      </w:r>
    </w:p>
    <w:p w14:paraId="26D166DE" w14:textId="18239CB8" w:rsidR="00550F40" w:rsidRDefault="00550F40">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_Toc106193836 \h </w:instrText>
      </w:r>
      <w:r>
        <w:rPr>
          <w:noProof/>
        </w:rPr>
      </w:r>
      <w:r>
        <w:rPr>
          <w:noProof/>
        </w:rPr>
        <w:fldChar w:fldCharType="separate"/>
      </w:r>
      <w:r>
        <w:rPr>
          <w:noProof/>
        </w:rPr>
        <w:t>469</w:t>
      </w:r>
      <w:r>
        <w:rPr>
          <w:noProof/>
        </w:rPr>
        <w:fldChar w:fldCharType="end"/>
      </w:r>
    </w:p>
    <w:p w14:paraId="4A641ABB" w14:textId="2E099A56" w:rsidR="00550F40" w:rsidRDefault="00550F40">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_Toc106193837 \h </w:instrText>
      </w:r>
      <w:r>
        <w:rPr>
          <w:noProof/>
        </w:rPr>
      </w:r>
      <w:r>
        <w:rPr>
          <w:noProof/>
        </w:rPr>
        <w:fldChar w:fldCharType="separate"/>
      </w:r>
      <w:r>
        <w:rPr>
          <w:noProof/>
        </w:rPr>
        <w:t>469</w:t>
      </w:r>
      <w:r>
        <w:rPr>
          <w:noProof/>
        </w:rPr>
        <w:fldChar w:fldCharType="end"/>
      </w:r>
    </w:p>
    <w:p w14:paraId="7D6247BB" w14:textId="37748D9D" w:rsidR="00550F40" w:rsidRDefault="00550F40">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_Toc106193838 \h </w:instrText>
      </w:r>
      <w:r>
        <w:rPr>
          <w:noProof/>
        </w:rPr>
      </w:r>
      <w:r>
        <w:rPr>
          <w:noProof/>
        </w:rPr>
        <w:fldChar w:fldCharType="separate"/>
      </w:r>
      <w:r>
        <w:rPr>
          <w:noProof/>
        </w:rPr>
        <w:t>469</w:t>
      </w:r>
      <w:r>
        <w:rPr>
          <w:noProof/>
        </w:rPr>
        <w:fldChar w:fldCharType="end"/>
      </w:r>
    </w:p>
    <w:p w14:paraId="3E66BBEE" w14:textId="6168EA05" w:rsidR="00550F40" w:rsidRDefault="00550F40">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_Toc106193839 \h </w:instrText>
      </w:r>
      <w:r>
        <w:rPr>
          <w:noProof/>
        </w:rPr>
      </w:r>
      <w:r>
        <w:rPr>
          <w:noProof/>
        </w:rPr>
        <w:fldChar w:fldCharType="separate"/>
      </w:r>
      <w:r>
        <w:rPr>
          <w:noProof/>
        </w:rPr>
        <w:t>469</w:t>
      </w:r>
      <w:r>
        <w:rPr>
          <w:noProof/>
        </w:rPr>
        <w:fldChar w:fldCharType="end"/>
      </w:r>
    </w:p>
    <w:p w14:paraId="064481FD" w14:textId="02B1E427" w:rsidR="00550F40" w:rsidRDefault="00550F40">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_Toc106193840 \h </w:instrText>
      </w:r>
      <w:r>
        <w:rPr>
          <w:noProof/>
        </w:rPr>
      </w:r>
      <w:r>
        <w:rPr>
          <w:noProof/>
        </w:rPr>
        <w:fldChar w:fldCharType="separate"/>
      </w:r>
      <w:r>
        <w:rPr>
          <w:noProof/>
        </w:rPr>
        <w:t>470</w:t>
      </w:r>
      <w:r>
        <w:rPr>
          <w:noProof/>
        </w:rPr>
        <w:fldChar w:fldCharType="end"/>
      </w:r>
    </w:p>
    <w:p w14:paraId="0D3B894D" w14:textId="759A5A42" w:rsidR="00550F40" w:rsidRDefault="00550F40">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_Toc106193841 \h </w:instrText>
      </w:r>
      <w:r>
        <w:rPr>
          <w:noProof/>
        </w:rPr>
      </w:r>
      <w:r>
        <w:rPr>
          <w:noProof/>
        </w:rPr>
        <w:fldChar w:fldCharType="separate"/>
      </w:r>
      <w:r>
        <w:rPr>
          <w:noProof/>
        </w:rPr>
        <w:t>471</w:t>
      </w:r>
      <w:r>
        <w:rPr>
          <w:noProof/>
        </w:rPr>
        <w:fldChar w:fldCharType="end"/>
      </w:r>
    </w:p>
    <w:p w14:paraId="400EFFE7" w14:textId="59F82ABE" w:rsidR="00550F40" w:rsidRDefault="00550F40">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_Toc106193842 \h </w:instrText>
      </w:r>
      <w:r>
        <w:rPr>
          <w:noProof/>
        </w:rPr>
      </w:r>
      <w:r>
        <w:rPr>
          <w:noProof/>
        </w:rPr>
        <w:fldChar w:fldCharType="separate"/>
      </w:r>
      <w:r>
        <w:rPr>
          <w:noProof/>
        </w:rPr>
        <w:t>471</w:t>
      </w:r>
      <w:r>
        <w:rPr>
          <w:noProof/>
        </w:rPr>
        <w:fldChar w:fldCharType="end"/>
      </w:r>
    </w:p>
    <w:p w14:paraId="1A7C0BD9" w14:textId="32F64F30" w:rsidR="00550F40" w:rsidRDefault="00550F40">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_Toc106193843 \h </w:instrText>
      </w:r>
      <w:r>
        <w:rPr>
          <w:noProof/>
        </w:rPr>
      </w:r>
      <w:r>
        <w:rPr>
          <w:noProof/>
        </w:rPr>
        <w:fldChar w:fldCharType="separate"/>
      </w:r>
      <w:r>
        <w:rPr>
          <w:noProof/>
        </w:rPr>
        <w:t>472</w:t>
      </w:r>
      <w:r>
        <w:rPr>
          <w:noProof/>
        </w:rPr>
        <w:fldChar w:fldCharType="end"/>
      </w:r>
    </w:p>
    <w:p w14:paraId="23DF4FE3" w14:textId="7F197F76" w:rsidR="00550F40" w:rsidRDefault="00550F40">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_Toc106193844 \h </w:instrText>
      </w:r>
      <w:r>
        <w:rPr>
          <w:noProof/>
        </w:rPr>
      </w:r>
      <w:r>
        <w:rPr>
          <w:noProof/>
        </w:rPr>
        <w:fldChar w:fldCharType="separate"/>
      </w:r>
      <w:r>
        <w:rPr>
          <w:noProof/>
        </w:rPr>
        <w:t>472</w:t>
      </w:r>
      <w:r>
        <w:rPr>
          <w:noProof/>
        </w:rPr>
        <w:fldChar w:fldCharType="end"/>
      </w:r>
    </w:p>
    <w:p w14:paraId="490878F4" w14:textId="15865320" w:rsidR="00550F40" w:rsidRDefault="00550F40">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_Toc106193845 \h </w:instrText>
      </w:r>
      <w:r>
        <w:rPr>
          <w:noProof/>
        </w:rPr>
      </w:r>
      <w:r>
        <w:rPr>
          <w:noProof/>
        </w:rPr>
        <w:fldChar w:fldCharType="separate"/>
      </w:r>
      <w:r>
        <w:rPr>
          <w:noProof/>
        </w:rPr>
        <w:t>473</w:t>
      </w:r>
      <w:r>
        <w:rPr>
          <w:noProof/>
        </w:rPr>
        <w:fldChar w:fldCharType="end"/>
      </w:r>
    </w:p>
    <w:p w14:paraId="6514F909" w14:textId="07223985" w:rsidR="00550F40" w:rsidRDefault="00550F40">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_Toc106193846 \h </w:instrText>
      </w:r>
      <w:r>
        <w:rPr>
          <w:noProof/>
        </w:rPr>
      </w:r>
      <w:r>
        <w:rPr>
          <w:noProof/>
        </w:rPr>
        <w:fldChar w:fldCharType="separate"/>
      </w:r>
      <w:r>
        <w:rPr>
          <w:noProof/>
        </w:rPr>
        <w:t>473</w:t>
      </w:r>
      <w:r>
        <w:rPr>
          <w:noProof/>
        </w:rPr>
        <w:fldChar w:fldCharType="end"/>
      </w:r>
    </w:p>
    <w:p w14:paraId="70A2CAA6" w14:textId="7596354F" w:rsidR="00550F40" w:rsidRDefault="00550F40">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_Toc106193847 \h </w:instrText>
      </w:r>
      <w:r>
        <w:rPr>
          <w:noProof/>
        </w:rPr>
      </w:r>
      <w:r>
        <w:rPr>
          <w:noProof/>
        </w:rPr>
        <w:fldChar w:fldCharType="separate"/>
      </w:r>
      <w:r>
        <w:rPr>
          <w:noProof/>
        </w:rPr>
        <w:t>473</w:t>
      </w:r>
      <w:r>
        <w:rPr>
          <w:noProof/>
        </w:rPr>
        <w:fldChar w:fldCharType="end"/>
      </w:r>
    </w:p>
    <w:p w14:paraId="3045303A" w14:textId="4E610B4B" w:rsidR="00550F40" w:rsidRDefault="00550F40">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_Toc106193848 \h </w:instrText>
      </w:r>
      <w:r>
        <w:rPr>
          <w:noProof/>
        </w:rPr>
      </w:r>
      <w:r>
        <w:rPr>
          <w:noProof/>
        </w:rPr>
        <w:fldChar w:fldCharType="separate"/>
      </w:r>
      <w:r>
        <w:rPr>
          <w:noProof/>
        </w:rPr>
        <w:t>474</w:t>
      </w:r>
      <w:r>
        <w:rPr>
          <w:noProof/>
        </w:rPr>
        <w:fldChar w:fldCharType="end"/>
      </w:r>
    </w:p>
    <w:p w14:paraId="6957E687" w14:textId="0ADB2911" w:rsidR="00550F40" w:rsidRDefault="00550F40">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_Toc106193849 \h </w:instrText>
      </w:r>
      <w:r>
        <w:rPr>
          <w:noProof/>
        </w:rPr>
      </w:r>
      <w:r>
        <w:rPr>
          <w:noProof/>
        </w:rPr>
        <w:fldChar w:fldCharType="separate"/>
      </w:r>
      <w:r>
        <w:rPr>
          <w:noProof/>
        </w:rPr>
        <w:t>474</w:t>
      </w:r>
      <w:r>
        <w:rPr>
          <w:noProof/>
        </w:rPr>
        <w:fldChar w:fldCharType="end"/>
      </w:r>
    </w:p>
    <w:p w14:paraId="6C33B17E" w14:textId="4A837E60" w:rsidR="00550F40" w:rsidRDefault="00550F40">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_Toc106193850 \h </w:instrText>
      </w:r>
      <w:r>
        <w:rPr>
          <w:noProof/>
        </w:rPr>
      </w:r>
      <w:r>
        <w:rPr>
          <w:noProof/>
        </w:rPr>
        <w:fldChar w:fldCharType="separate"/>
      </w:r>
      <w:r>
        <w:rPr>
          <w:noProof/>
        </w:rPr>
        <w:t>480</w:t>
      </w:r>
      <w:r>
        <w:rPr>
          <w:noProof/>
        </w:rPr>
        <w:fldChar w:fldCharType="end"/>
      </w:r>
    </w:p>
    <w:p w14:paraId="162D108F" w14:textId="32294164" w:rsidR="00550F40" w:rsidRDefault="00550F40">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_Toc106193851 \h </w:instrText>
      </w:r>
      <w:r>
        <w:rPr>
          <w:noProof/>
        </w:rPr>
      </w:r>
      <w:r>
        <w:rPr>
          <w:noProof/>
        </w:rPr>
        <w:fldChar w:fldCharType="separate"/>
      </w:r>
      <w:r>
        <w:rPr>
          <w:noProof/>
        </w:rPr>
        <w:t>480</w:t>
      </w:r>
      <w:r>
        <w:rPr>
          <w:noProof/>
        </w:rPr>
        <w:fldChar w:fldCharType="end"/>
      </w:r>
    </w:p>
    <w:p w14:paraId="59E0F312" w14:textId="11E92ABA" w:rsidR="00550F40" w:rsidRDefault="00550F40">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_Toc106193852 \h </w:instrText>
      </w:r>
      <w:r>
        <w:rPr>
          <w:noProof/>
        </w:rPr>
      </w:r>
      <w:r>
        <w:rPr>
          <w:noProof/>
        </w:rPr>
        <w:fldChar w:fldCharType="separate"/>
      </w:r>
      <w:r>
        <w:rPr>
          <w:noProof/>
        </w:rPr>
        <w:t>480</w:t>
      </w:r>
      <w:r>
        <w:rPr>
          <w:noProof/>
        </w:rPr>
        <w:fldChar w:fldCharType="end"/>
      </w:r>
    </w:p>
    <w:p w14:paraId="25D9F16D" w14:textId="72C95CB6" w:rsidR="00550F40" w:rsidRDefault="00550F40">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_Toc106193853 \h </w:instrText>
      </w:r>
      <w:r>
        <w:rPr>
          <w:noProof/>
        </w:rPr>
      </w:r>
      <w:r>
        <w:rPr>
          <w:noProof/>
        </w:rPr>
        <w:fldChar w:fldCharType="separate"/>
      </w:r>
      <w:r>
        <w:rPr>
          <w:noProof/>
        </w:rPr>
        <w:t>481</w:t>
      </w:r>
      <w:r>
        <w:rPr>
          <w:noProof/>
        </w:rPr>
        <w:fldChar w:fldCharType="end"/>
      </w:r>
    </w:p>
    <w:p w14:paraId="350FAE0D" w14:textId="6FA6072D" w:rsidR="00550F40" w:rsidRDefault="00550F40">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_Toc106193854 \h </w:instrText>
      </w:r>
      <w:r>
        <w:rPr>
          <w:noProof/>
        </w:rPr>
      </w:r>
      <w:r>
        <w:rPr>
          <w:noProof/>
        </w:rPr>
        <w:fldChar w:fldCharType="separate"/>
      </w:r>
      <w:r>
        <w:rPr>
          <w:noProof/>
        </w:rPr>
        <w:t>481</w:t>
      </w:r>
      <w:r>
        <w:rPr>
          <w:noProof/>
        </w:rPr>
        <w:fldChar w:fldCharType="end"/>
      </w:r>
    </w:p>
    <w:p w14:paraId="3594FF31" w14:textId="6B1006B7" w:rsidR="00550F40" w:rsidRDefault="00550F40">
      <w:pPr>
        <w:pStyle w:val="TOC4"/>
        <w:rPr>
          <w:rFonts w:asciiTheme="minorHAnsi" w:eastAsiaTheme="minorEastAsia" w:hAnsiTheme="minorHAnsi" w:cstheme="minorBidi"/>
          <w:noProof/>
          <w:sz w:val="22"/>
          <w:szCs w:val="22"/>
          <w:lang w:eastAsia="en-GB"/>
        </w:rPr>
      </w:pPr>
      <w:r>
        <w:rPr>
          <w:noProof/>
        </w:rPr>
        <w:t>4.23.5.4</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_Toc106193855 \h </w:instrText>
      </w:r>
      <w:r>
        <w:rPr>
          <w:noProof/>
        </w:rPr>
      </w:r>
      <w:r>
        <w:rPr>
          <w:noProof/>
        </w:rPr>
        <w:fldChar w:fldCharType="separate"/>
      </w:r>
      <w:r>
        <w:rPr>
          <w:noProof/>
        </w:rPr>
        <w:t>482</w:t>
      </w:r>
      <w:r>
        <w:rPr>
          <w:noProof/>
        </w:rPr>
        <w:fldChar w:fldCharType="end"/>
      </w:r>
    </w:p>
    <w:p w14:paraId="300EC5CE" w14:textId="20931C84" w:rsidR="00550F40" w:rsidRDefault="00550F40">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_Toc106193856 \h </w:instrText>
      </w:r>
      <w:r>
        <w:rPr>
          <w:noProof/>
        </w:rPr>
      </w:r>
      <w:r>
        <w:rPr>
          <w:noProof/>
        </w:rPr>
        <w:fldChar w:fldCharType="separate"/>
      </w:r>
      <w:r>
        <w:rPr>
          <w:noProof/>
        </w:rPr>
        <w:t>483</w:t>
      </w:r>
      <w:r>
        <w:rPr>
          <w:noProof/>
        </w:rPr>
        <w:fldChar w:fldCharType="end"/>
      </w:r>
    </w:p>
    <w:p w14:paraId="41C742DB" w14:textId="00EFE218" w:rsidR="00550F40" w:rsidRDefault="00550F40">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_Toc106193857 \h </w:instrText>
      </w:r>
      <w:r>
        <w:rPr>
          <w:noProof/>
        </w:rPr>
      </w:r>
      <w:r>
        <w:rPr>
          <w:noProof/>
        </w:rPr>
        <w:fldChar w:fldCharType="separate"/>
      </w:r>
      <w:r>
        <w:rPr>
          <w:noProof/>
        </w:rPr>
        <w:t>483</w:t>
      </w:r>
      <w:r>
        <w:rPr>
          <w:noProof/>
        </w:rPr>
        <w:fldChar w:fldCharType="end"/>
      </w:r>
    </w:p>
    <w:p w14:paraId="145CAF4B" w14:textId="5B442BCF" w:rsidR="00550F40" w:rsidRDefault="00550F40">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_Toc106193858 \h </w:instrText>
      </w:r>
      <w:r>
        <w:rPr>
          <w:noProof/>
        </w:rPr>
      </w:r>
      <w:r>
        <w:rPr>
          <w:noProof/>
        </w:rPr>
        <w:fldChar w:fldCharType="separate"/>
      </w:r>
      <w:r>
        <w:rPr>
          <w:noProof/>
        </w:rPr>
        <w:t>484</w:t>
      </w:r>
      <w:r>
        <w:rPr>
          <w:noProof/>
        </w:rPr>
        <w:fldChar w:fldCharType="end"/>
      </w:r>
    </w:p>
    <w:p w14:paraId="42BD7AA8" w14:textId="64ABC539" w:rsidR="00550F40" w:rsidRDefault="00550F40">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_Toc106193859 \h </w:instrText>
      </w:r>
      <w:r>
        <w:rPr>
          <w:noProof/>
        </w:rPr>
      </w:r>
      <w:r>
        <w:rPr>
          <w:noProof/>
        </w:rPr>
        <w:fldChar w:fldCharType="separate"/>
      </w:r>
      <w:r>
        <w:rPr>
          <w:noProof/>
        </w:rPr>
        <w:t>484</w:t>
      </w:r>
      <w:r>
        <w:rPr>
          <w:noProof/>
        </w:rPr>
        <w:fldChar w:fldCharType="end"/>
      </w:r>
    </w:p>
    <w:p w14:paraId="7A175186" w14:textId="042CA12D" w:rsidR="00550F40" w:rsidRDefault="00550F40">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_Toc106193860 \h </w:instrText>
      </w:r>
      <w:r>
        <w:rPr>
          <w:noProof/>
        </w:rPr>
      </w:r>
      <w:r>
        <w:rPr>
          <w:noProof/>
        </w:rPr>
        <w:fldChar w:fldCharType="separate"/>
      </w:r>
      <w:r>
        <w:rPr>
          <w:noProof/>
        </w:rPr>
        <w:t>485</w:t>
      </w:r>
      <w:r>
        <w:rPr>
          <w:noProof/>
        </w:rPr>
        <w:fldChar w:fldCharType="end"/>
      </w:r>
    </w:p>
    <w:p w14:paraId="6B9F815B" w14:textId="7EDBC741" w:rsidR="00550F40" w:rsidRDefault="00550F40">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_Toc106193861 \h </w:instrText>
      </w:r>
      <w:r>
        <w:rPr>
          <w:noProof/>
        </w:rPr>
      </w:r>
      <w:r>
        <w:rPr>
          <w:noProof/>
        </w:rPr>
        <w:fldChar w:fldCharType="separate"/>
      </w:r>
      <w:r>
        <w:rPr>
          <w:noProof/>
        </w:rPr>
        <w:t>485</w:t>
      </w:r>
      <w:r>
        <w:rPr>
          <w:noProof/>
        </w:rPr>
        <w:fldChar w:fldCharType="end"/>
      </w:r>
    </w:p>
    <w:p w14:paraId="61326DAD" w14:textId="58F9DF44" w:rsidR="00550F40" w:rsidRDefault="00550F40">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_Toc106193862 \h </w:instrText>
      </w:r>
      <w:r>
        <w:rPr>
          <w:noProof/>
        </w:rPr>
      </w:r>
      <w:r>
        <w:rPr>
          <w:noProof/>
        </w:rPr>
        <w:fldChar w:fldCharType="separate"/>
      </w:r>
      <w:r>
        <w:rPr>
          <w:noProof/>
        </w:rPr>
        <w:t>485</w:t>
      </w:r>
      <w:r>
        <w:rPr>
          <w:noProof/>
        </w:rPr>
        <w:fldChar w:fldCharType="end"/>
      </w:r>
    </w:p>
    <w:p w14:paraId="66A67C28" w14:textId="01F828BD" w:rsidR="00550F40" w:rsidRDefault="00550F40">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_Toc106193863 \h </w:instrText>
      </w:r>
      <w:r>
        <w:rPr>
          <w:noProof/>
        </w:rPr>
      </w:r>
      <w:r>
        <w:rPr>
          <w:noProof/>
        </w:rPr>
        <w:fldChar w:fldCharType="separate"/>
      </w:r>
      <w:r>
        <w:rPr>
          <w:noProof/>
        </w:rPr>
        <w:t>485</w:t>
      </w:r>
      <w:r>
        <w:rPr>
          <w:noProof/>
        </w:rPr>
        <w:fldChar w:fldCharType="end"/>
      </w:r>
    </w:p>
    <w:p w14:paraId="1BF60378" w14:textId="129CF4E9" w:rsidR="00550F40" w:rsidRDefault="00550F40">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_Toc106193864 \h </w:instrText>
      </w:r>
      <w:r>
        <w:rPr>
          <w:noProof/>
        </w:rPr>
      </w:r>
      <w:r>
        <w:rPr>
          <w:noProof/>
        </w:rPr>
        <w:fldChar w:fldCharType="separate"/>
      </w:r>
      <w:r>
        <w:rPr>
          <w:noProof/>
        </w:rPr>
        <w:t>485</w:t>
      </w:r>
      <w:r>
        <w:rPr>
          <w:noProof/>
        </w:rPr>
        <w:fldChar w:fldCharType="end"/>
      </w:r>
    </w:p>
    <w:p w14:paraId="47EFCC83" w14:textId="09049327" w:rsidR="00550F40" w:rsidRDefault="00550F40">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_Toc106193865 \h </w:instrText>
      </w:r>
      <w:r>
        <w:rPr>
          <w:noProof/>
        </w:rPr>
      </w:r>
      <w:r>
        <w:rPr>
          <w:noProof/>
        </w:rPr>
        <w:fldChar w:fldCharType="separate"/>
      </w:r>
      <w:r>
        <w:rPr>
          <w:noProof/>
        </w:rPr>
        <w:t>485</w:t>
      </w:r>
      <w:r>
        <w:rPr>
          <w:noProof/>
        </w:rPr>
        <w:fldChar w:fldCharType="end"/>
      </w:r>
    </w:p>
    <w:p w14:paraId="5585A716" w14:textId="53A088FD" w:rsidR="00550F40" w:rsidRDefault="00550F40">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_Toc106193866 \h </w:instrText>
      </w:r>
      <w:r>
        <w:rPr>
          <w:noProof/>
        </w:rPr>
      </w:r>
      <w:r>
        <w:rPr>
          <w:noProof/>
        </w:rPr>
        <w:fldChar w:fldCharType="separate"/>
      </w:r>
      <w:r>
        <w:rPr>
          <w:noProof/>
        </w:rPr>
        <w:t>485</w:t>
      </w:r>
      <w:r>
        <w:rPr>
          <w:noProof/>
        </w:rPr>
        <w:fldChar w:fldCharType="end"/>
      </w:r>
    </w:p>
    <w:p w14:paraId="0367ED9C" w14:textId="74B5CF62" w:rsidR="00550F40" w:rsidRDefault="00550F40">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_Toc106193867 \h </w:instrText>
      </w:r>
      <w:r>
        <w:rPr>
          <w:noProof/>
        </w:rPr>
      </w:r>
      <w:r>
        <w:rPr>
          <w:noProof/>
        </w:rPr>
        <w:fldChar w:fldCharType="separate"/>
      </w:r>
      <w:r>
        <w:rPr>
          <w:noProof/>
        </w:rPr>
        <w:t>486</w:t>
      </w:r>
      <w:r>
        <w:rPr>
          <w:noProof/>
        </w:rPr>
        <w:fldChar w:fldCharType="end"/>
      </w:r>
    </w:p>
    <w:p w14:paraId="45131B64" w14:textId="32DF0D55" w:rsidR="00550F40" w:rsidRDefault="00550F40">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_Toc106193868 \h </w:instrText>
      </w:r>
      <w:r>
        <w:rPr>
          <w:noProof/>
        </w:rPr>
      </w:r>
      <w:r>
        <w:rPr>
          <w:noProof/>
        </w:rPr>
        <w:fldChar w:fldCharType="separate"/>
      </w:r>
      <w:r>
        <w:rPr>
          <w:noProof/>
        </w:rPr>
        <w:t>486</w:t>
      </w:r>
      <w:r>
        <w:rPr>
          <w:noProof/>
        </w:rPr>
        <w:fldChar w:fldCharType="end"/>
      </w:r>
    </w:p>
    <w:p w14:paraId="090E9B21" w14:textId="5AF4410A" w:rsidR="00550F40" w:rsidRDefault="00550F40">
      <w:pPr>
        <w:pStyle w:val="TOC5"/>
        <w:rPr>
          <w:rFonts w:asciiTheme="minorHAnsi" w:eastAsiaTheme="minorEastAsia" w:hAnsiTheme="minorHAnsi" w:cstheme="minorBidi"/>
          <w:noProof/>
          <w:sz w:val="22"/>
          <w:szCs w:val="22"/>
          <w:lang w:eastAsia="en-GB"/>
        </w:rPr>
      </w:pPr>
      <w:r>
        <w:rPr>
          <w:noProof/>
        </w:rPr>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_Toc106193869 \h </w:instrText>
      </w:r>
      <w:r>
        <w:rPr>
          <w:noProof/>
        </w:rPr>
      </w:r>
      <w:r>
        <w:rPr>
          <w:noProof/>
        </w:rPr>
        <w:fldChar w:fldCharType="separate"/>
      </w:r>
      <w:r>
        <w:rPr>
          <w:noProof/>
        </w:rPr>
        <w:t>487</w:t>
      </w:r>
      <w:r>
        <w:rPr>
          <w:noProof/>
        </w:rPr>
        <w:fldChar w:fldCharType="end"/>
      </w:r>
    </w:p>
    <w:p w14:paraId="106205A0" w14:textId="7ED53158" w:rsidR="00550F40" w:rsidRDefault="00550F40">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_Toc106193870 \h </w:instrText>
      </w:r>
      <w:r>
        <w:rPr>
          <w:noProof/>
        </w:rPr>
      </w:r>
      <w:r>
        <w:rPr>
          <w:noProof/>
        </w:rPr>
        <w:fldChar w:fldCharType="separate"/>
      </w:r>
      <w:r>
        <w:rPr>
          <w:noProof/>
        </w:rPr>
        <w:t>493</w:t>
      </w:r>
      <w:r>
        <w:rPr>
          <w:noProof/>
        </w:rPr>
        <w:fldChar w:fldCharType="end"/>
      </w:r>
    </w:p>
    <w:p w14:paraId="1B7E8D4A" w14:textId="0DDF6776" w:rsidR="00550F40" w:rsidRDefault="00550F40">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_Toc106193871 \h </w:instrText>
      </w:r>
      <w:r>
        <w:rPr>
          <w:noProof/>
        </w:rPr>
      </w:r>
      <w:r>
        <w:rPr>
          <w:noProof/>
        </w:rPr>
        <w:fldChar w:fldCharType="separate"/>
      </w:r>
      <w:r>
        <w:rPr>
          <w:noProof/>
        </w:rPr>
        <w:t>497</w:t>
      </w:r>
      <w:r>
        <w:rPr>
          <w:noProof/>
        </w:rPr>
        <w:fldChar w:fldCharType="end"/>
      </w:r>
    </w:p>
    <w:p w14:paraId="60FF1245" w14:textId="2CD21E6E" w:rsidR="00550F40" w:rsidRDefault="00550F40">
      <w:pPr>
        <w:pStyle w:val="TOC3"/>
        <w:rPr>
          <w:rFonts w:asciiTheme="minorHAnsi" w:eastAsiaTheme="minorEastAsia" w:hAnsiTheme="minorHAnsi" w:cstheme="minorBidi"/>
          <w:noProof/>
          <w:sz w:val="22"/>
          <w:szCs w:val="22"/>
          <w:lang w:eastAsia="en-GB"/>
        </w:rPr>
      </w:pPr>
      <w:r>
        <w:rPr>
          <w:noProof/>
        </w:rPr>
        <w:lastRenderedPageBreak/>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_Toc106193872 \h </w:instrText>
      </w:r>
      <w:r>
        <w:rPr>
          <w:noProof/>
        </w:rPr>
      </w:r>
      <w:r>
        <w:rPr>
          <w:noProof/>
        </w:rPr>
        <w:fldChar w:fldCharType="separate"/>
      </w:r>
      <w:r>
        <w:rPr>
          <w:noProof/>
        </w:rPr>
        <w:t>499</w:t>
      </w:r>
      <w:r>
        <w:rPr>
          <w:noProof/>
        </w:rPr>
        <w:fldChar w:fldCharType="end"/>
      </w:r>
    </w:p>
    <w:p w14:paraId="346CB85C" w14:textId="02EC2A22" w:rsidR="00550F40" w:rsidRDefault="00550F40">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_Toc106193873 \h </w:instrText>
      </w:r>
      <w:r>
        <w:rPr>
          <w:noProof/>
        </w:rPr>
      </w:r>
      <w:r>
        <w:rPr>
          <w:noProof/>
        </w:rPr>
        <w:fldChar w:fldCharType="separate"/>
      </w:r>
      <w:r>
        <w:rPr>
          <w:noProof/>
        </w:rPr>
        <w:t>499</w:t>
      </w:r>
      <w:r>
        <w:rPr>
          <w:noProof/>
        </w:rPr>
        <w:fldChar w:fldCharType="end"/>
      </w:r>
    </w:p>
    <w:p w14:paraId="49E96C5A" w14:textId="22D0AB0C" w:rsidR="00550F40" w:rsidRDefault="00550F40">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_Toc106193874 \h </w:instrText>
      </w:r>
      <w:r>
        <w:rPr>
          <w:noProof/>
        </w:rPr>
      </w:r>
      <w:r>
        <w:rPr>
          <w:noProof/>
        </w:rPr>
        <w:fldChar w:fldCharType="separate"/>
      </w:r>
      <w:r>
        <w:rPr>
          <w:noProof/>
        </w:rPr>
        <w:t>499</w:t>
      </w:r>
      <w:r>
        <w:rPr>
          <w:noProof/>
        </w:rPr>
        <w:fldChar w:fldCharType="end"/>
      </w:r>
    </w:p>
    <w:p w14:paraId="1AEE84C0" w14:textId="5BCB6861" w:rsidR="00550F40" w:rsidRDefault="00550F40">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_Toc106193875 \h </w:instrText>
      </w:r>
      <w:r>
        <w:rPr>
          <w:noProof/>
        </w:rPr>
      </w:r>
      <w:r>
        <w:rPr>
          <w:noProof/>
        </w:rPr>
        <w:fldChar w:fldCharType="separate"/>
      </w:r>
      <w:r>
        <w:rPr>
          <w:noProof/>
        </w:rPr>
        <w:t>500</w:t>
      </w:r>
      <w:r>
        <w:rPr>
          <w:noProof/>
        </w:rPr>
        <w:fldChar w:fldCharType="end"/>
      </w:r>
    </w:p>
    <w:p w14:paraId="4B677B3D" w14:textId="06D973E0" w:rsidR="00550F40" w:rsidRDefault="00550F40">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_Toc106193876 \h </w:instrText>
      </w:r>
      <w:r>
        <w:rPr>
          <w:noProof/>
        </w:rPr>
      </w:r>
      <w:r>
        <w:rPr>
          <w:noProof/>
        </w:rPr>
        <w:fldChar w:fldCharType="separate"/>
      </w:r>
      <w:r>
        <w:rPr>
          <w:noProof/>
        </w:rPr>
        <w:t>503</w:t>
      </w:r>
      <w:r>
        <w:rPr>
          <w:noProof/>
        </w:rPr>
        <w:fldChar w:fldCharType="end"/>
      </w:r>
    </w:p>
    <w:p w14:paraId="5BEFA38F" w14:textId="510B097C" w:rsidR="00550F40" w:rsidRDefault="00550F40">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_Toc106193877 \h </w:instrText>
      </w:r>
      <w:r>
        <w:rPr>
          <w:noProof/>
        </w:rPr>
      </w:r>
      <w:r>
        <w:rPr>
          <w:noProof/>
        </w:rPr>
        <w:fldChar w:fldCharType="separate"/>
      </w:r>
      <w:r>
        <w:rPr>
          <w:noProof/>
        </w:rPr>
        <w:t>504</w:t>
      </w:r>
      <w:r>
        <w:rPr>
          <w:noProof/>
        </w:rPr>
        <w:fldChar w:fldCharType="end"/>
      </w:r>
    </w:p>
    <w:p w14:paraId="13627AF8" w14:textId="0443E241" w:rsidR="00550F40" w:rsidRDefault="00550F40">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_Toc106193878 \h </w:instrText>
      </w:r>
      <w:r>
        <w:rPr>
          <w:noProof/>
        </w:rPr>
      </w:r>
      <w:r>
        <w:rPr>
          <w:noProof/>
        </w:rPr>
        <w:fldChar w:fldCharType="separate"/>
      </w:r>
      <w:r>
        <w:rPr>
          <w:noProof/>
        </w:rPr>
        <w:t>506</w:t>
      </w:r>
      <w:r>
        <w:rPr>
          <w:noProof/>
        </w:rPr>
        <w:fldChar w:fldCharType="end"/>
      </w:r>
    </w:p>
    <w:p w14:paraId="441443A6" w14:textId="06ED5D95" w:rsidR="00550F40" w:rsidRDefault="00550F40">
      <w:pPr>
        <w:pStyle w:val="TOC4"/>
        <w:rPr>
          <w:rFonts w:asciiTheme="minorHAnsi" w:eastAsiaTheme="minorEastAsia" w:hAnsiTheme="minorHAnsi" w:cstheme="minorBidi"/>
          <w:noProof/>
          <w:sz w:val="22"/>
          <w:szCs w:val="22"/>
          <w:lang w:eastAsia="en-GB"/>
        </w:rPr>
      </w:pPr>
      <w:r>
        <w:rPr>
          <w:noProof/>
        </w:rPr>
        <w:t>4.23.9.5</w:t>
      </w:r>
      <w:r>
        <w:rPr>
          <w:rFonts w:asciiTheme="minorHAnsi" w:eastAsiaTheme="minorEastAsia" w:hAnsiTheme="minorHAnsi" w:cstheme="minorBidi"/>
          <w:noProof/>
          <w:sz w:val="22"/>
          <w:szCs w:val="22"/>
          <w:lang w:eastAsia="en-GB"/>
        </w:rPr>
        <w:tab/>
      </w:r>
      <w:r>
        <w:rPr>
          <w:noProof/>
        </w:rPr>
        <w:t>Simultaneous change of Branching Points or UL CLs controlled by different I-SMFs</w:t>
      </w:r>
      <w:r>
        <w:rPr>
          <w:noProof/>
        </w:rPr>
        <w:tab/>
      </w:r>
      <w:r>
        <w:rPr>
          <w:noProof/>
        </w:rPr>
        <w:fldChar w:fldCharType="begin" w:fldLock="1"/>
      </w:r>
      <w:r>
        <w:rPr>
          <w:noProof/>
        </w:rPr>
        <w:instrText xml:space="preserve"> PAGEREF _Toc106193879 \h </w:instrText>
      </w:r>
      <w:r>
        <w:rPr>
          <w:noProof/>
        </w:rPr>
      </w:r>
      <w:r>
        <w:rPr>
          <w:noProof/>
        </w:rPr>
        <w:fldChar w:fldCharType="separate"/>
      </w:r>
      <w:r>
        <w:rPr>
          <w:noProof/>
        </w:rPr>
        <w:t>508</w:t>
      </w:r>
      <w:r>
        <w:rPr>
          <w:noProof/>
        </w:rPr>
        <w:fldChar w:fldCharType="end"/>
      </w:r>
    </w:p>
    <w:p w14:paraId="5874230D" w14:textId="046A23D0" w:rsidR="00550F40" w:rsidRDefault="00550F40">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_Toc106193880 \h </w:instrText>
      </w:r>
      <w:r>
        <w:rPr>
          <w:noProof/>
        </w:rPr>
      </w:r>
      <w:r>
        <w:rPr>
          <w:noProof/>
        </w:rPr>
        <w:fldChar w:fldCharType="separate"/>
      </w:r>
      <w:r>
        <w:rPr>
          <w:noProof/>
        </w:rPr>
        <w:t>511</w:t>
      </w:r>
      <w:r>
        <w:rPr>
          <w:noProof/>
        </w:rPr>
        <w:fldChar w:fldCharType="end"/>
      </w:r>
    </w:p>
    <w:p w14:paraId="7A718B33" w14:textId="2AD47702" w:rsidR="00550F40" w:rsidRDefault="00550F40">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_Toc106193881 \h </w:instrText>
      </w:r>
      <w:r>
        <w:rPr>
          <w:noProof/>
        </w:rPr>
      </w:r>
      <w:r>
        <w:rPr>
          <w:noProof/>
        </w:rPr>
        <w:fldChar w:fldCharType="separate"/>
      </w:r>
      <w:r>
        <w:rPr>
          <w:noProof/>
        </w:rPr>
        <w:t>511</w:t>
      </w:r>
      <w:r>
        <w:rPr>
          <w:noProof/>
        </w:rPr>
        <w:fldChar w:fldCharType="end"/>
      </w:r>
    </w:p>
    <w:p w14:paraId="70F62FCA" w14:textId="3E2183D9" w:rsidR="00550F40" w:rsidRDefault="00550F40">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_Toc106193882 \h </w:instrText>
      </w:r>
      <w:r>
        <w:rPr>
          <w:noProof/>
        </w:rPr>
      </w:r>
      <w:r>
        <w:rPr>
          <w:noProof/>
        </w:rPr>
        <w:fldChar w:fldCharType="separate"/>
      </w:r>
      <w:r>
        <w:rPr>
          <w:noProof/>
        </w:rPr>
        <w:t>511</w:t>
      </w:r>
      <w:r>
        <w:rPr>
          <w:noProof/>
        </w:rPr>
        <w:fldChar w:fldCharType="end"/>
      </w:r>
    </w:p>
    <w:p w14:paraId="2F9459C9" w14:textId="7E0ADB7E" w:rsidR="00550F40" w:rsidRDefault="00550F40">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_Toc106193883 \h </w:instrText>
      </w:r>
      <w:r>
        <w:rPr>
          <w:noProof/>
        </w:rPr>
      </w:r>
      <w:r>
        <w:rPr>
          <w:noProof/>
        </w:rPr>
        <w:fldChar w:fldCharType="separate"/>
      </w:r>
      <w:r>
        <w:rPr>
          <w:noProof/>
        </w:rPr>
        <w:t>511</w:t>
      </w:r>
      <w:r>
        <w:rPr>
          <w:noProof/>
        </w:rPr>
        <w:fldChar w:fldCharType="end"/>
      </w:r>
    </w:p>
    <w:p w14:paraId="6945422B" w14:textId="0E205AA8" w:rsidR="00550F40" w:rsidRDefault="00550F40">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_Toc106193884 \h </w:instrText>
      </w:r>
      <w:r>
        <w:rPr>
          <w:noProof/>
        </w:rPr>
      </w:r>
      <w:r>
        <w:rPr>
          <w:noProof/>
        </w:rPr>
        <w:fldChar w:fldCharType="separate"/>
      </w:r>
      <w:r>
        <w:rPr>
          <w:noProof/>
        </w:rPr>
        <w:t>511</w:t>
      </w:r>
      <w:r>
        <w:rPr>
          <w:noProof/>
        </w:rPr>
        <w:fldChar w:fldCharType="end"/>
      </w:r>
    </w:p>
    <w:p w14:paraId="210856C5" w14:textId="6D50063E" w:rsidR="00550F40" w:rsidRDefault="00550F40">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_Toc106193885 \h </w:instrText>
      </w:r>
      <w:r>
        <w:rPr>
          <w:noProof/>
        </w:rPr>
      </w:r>
      <w:r>
        <w:rPr>
          <w:noProof/>
        </w:rPr>
        <w:fldChar w:fldCharType="separate"/>
      </w:r>
      <w:r>
        <w:rPr>
          <w:noProof/>
        </w:rPr>
        <w:t>513</w:t>
      </w:r>
      <w:r>
        <w:rPr>
          <w:noProof/>
        </w:rPr>
        <w:fldChar w:fldCharType="end"/>
      </w:r>
    </w:p>
    <w:p w14:paraId="57F593AA" w14:textId="3D299D12" w:rsidR="00550F40" w:rsidRDefault="00550F40">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_Toc106193886 \h </w:instrText>
      </w:r>
      <w:r>
        <w:rPr>
          <w:noProof/>
        </w:rPr>
      </w:r>
      <w:r>
        <w:rPr>
          <w:noProof/>
        </w:rPr>
        <w:fldChar w:fldCharType="separate"/>
      </w:r>
      <w:r>
        <w:rPr>
          <w:noProof/>
        </w:rPr>
        <w:t>515</w:t>
      </w:r>
      <w:r>
        <w:rPr>
          <w:noProof/>
        </w:rPr>
        <w:fldChar w:fldCharType="end"/>
      </w:r>
    </w:p>
    <w:p w14:paraId="032EC145" w14:textId="375A6C1F" w:rsidR="00550F40" w:rsidRDefault="00550F40">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_Toc106193887 \h </w:instrText>
      </w:r>
      <w:r>
        <w:rPr>
          <w:noProof/>
        </w:rPr>
      </w:r>
      <w:r>
        <w:rPr>
          <w:noProof/>
        </w:rPr>
        <w:fldChar w:fldCharType="separate"/>
      </w:r>
      <w:r>
        <w:rPr>
          <w:noProof/>
        </w:rPr>
        <w:t>517</w:t>
      </w:r>
      <w:r>
        <w:rPr>
          <w:noProof/>
        </w:rPr>
        <w:fldChar w:fldCharType="end"/>
      </w:r>
    </w:p>
    <w:p w14:paraId="33B925BF" w14:textId="1F5C04FA" w:rsidR="00550F40" w:rsidRDefault="00550F40">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_Toc106193888 \h </w:instrText>
      </w:r>
      <w:r>
        <w:rPr>
          <w:noProof/>
        </w:rPr>
      </w:r>
      <w:r>
        <w:rPr>
          <w:noProof/>
        </w:rPr>
        <w:fldChar w:fldCharType="separate"/>
      </w:r>
      <w:r>
        <w:rPr>
          <w:noProof/>
        </w:rPr>
        <w:t>517</w:t>
      </w:r>
      <w:r>
        <w:rPr>
          <w:noProof/>
        </w:rPr>
        <w:fldChar w:fldCharType="end"/>
      </w:r>
    </w:p>
    <w:p w14:paraId="60E9D446" w14:textId="45007AA9" w:rsidR="00550F40" w:rsidRDefault="00550F40">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_Toc106193889 \h </w:instrText>
      </w:r>
      <w:r>
        <w:rPr>
          <w:noProof/>
        </w:rPr>
      </w:r>
      <w:r>
        <w:rPr>
          <w:noProof/>
        </w:rPr>
        <w:fldChar w:fldCharType="separate"/>
      </w:r>
      <w:r>
        <w:rPr>
          <w:noProof/>
        </w:rPr>
        <w:t>517</w:t>
      </w:r>
      <w:r>
        <w:rPr>
          <w:noProof/>
        </w:rPr>
        <w:fldChar w:fldCharType="end"/>
      </w:r>
    </w:p>
    <w:p w14:paraId="058161A4" w14:textId="3F7C827B" w:rsidR="00550F40" w:rsidRDefault="00550F40">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_Toc106193890 \h </w:instrText>
      </w:r>
      <w:r>
        <w:rPr>
          <w:noProof/>
        </w:rPr>
      </w:r>
      <w:r>
        <w:rPr>
          <w:noProof/>
        </w:rPr>
        <w:fldChar w:fldCharType="separate"/>
      </w:r>
      <w:r>
        <w:rPr>
          <w:noProof/>
        </w:rPr>
        <w:t>517</w:t>
      </w:r>
      <w:r>
        <w:rPr>
          <w:noProof/>
        </w:rPr>
        <w:fldChar w:fldCharType="end"/>
      </w:r>
    </w:p>
    <w:p w14:paraId="4F8B8CBF" w14:textId="7917728B" w:rsidR="00550F40" w:rsidRDefault="00550F40">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_Toc106193891 \h </w:instrText>
      </w:r>
      <w:r>
        <w:rPr>
          <w:noProof/>
        </w:rPr>
      </w:r>
      <w:r>
        <w:rPr>
          <w:noProof/>
        </w:rPr>
        <w:fldChar w:fldCharType="separate"/>
      </w:r>
      <w:r>
        <w:rPr>
          <w:noProof/>
        </w:rPr>
        <w:t>517</w:t>
      </w:r>
      <w:r>
        <w:rPr>
          <w:noProof/>
        </w:rPr>
        <w:fldChar w:fldCharType="end"/>
      </w:r>
    </w:p>
    <w:p w14:paraId="37A34FC2" w14:textId="61258F7F" w:rsidR="00550F40" w:rsidRDefault="00550F40">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_Toc106193892 \h </w:instrText>
      </w:r>
      <w:r>
        <w:rPr>
          <w:noProof/>
        </w:rPr>
      </w:r>
      <w:r>
        <w:rPr>
          <w:noProof/>
        </w:rPr>
        <w:fldChar w:fldCharType="separate"/>
      </w:r>
      <w:r>
        <w:rPr>
          <w:noProof/>
        </w:rPr>
        <w:t>517</w:t>
      </w:r>
      <w:r>
        <w:rPr>
          <w:noProof/>
        </w:rPr>
        <w:fldChar w:fldCharType="end"/>
      </w:r>
    </w:p>
    <w:p w14:paraId="0F378D30" w14:textId="1B979864" w:rsidR="00550F40" w:rsidRDefault="00550F40">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_Toc106193893 \h </w:instrText>
      </w:r>
      <w:r>
        <w:rPr>
          <w:noProof/>
        </w:rPr>
      </w:r>
      <w:r>
        <w:rPr>
          <w:noProof/>
        </w:rPr>
        <w:fldChar w:fldCharType="separate"/>
      </w:r>
      <w:r>
        <w:rPr>
          <w:noProof/>
        </w:rPr>
        <w:t>518</w:t>
      </w:r>
      <w:r>
        <w:rPr>
          <w:noProof/>
        </w:rPr>
        <w:fldChar w:fldCharType="end"/>
      </w:r>
    </w:p>
    <w:p w14:paraId="61301765" w14:textId="7668638C" w:rsidR="00550F40" w:rsidRDefault="00550F40">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_Toc106193894 \h </w:instrText>
      </w:r>
      <w:r>
        <w:rPr>
          <w:noProof/>
        </w:rPr>
      </w:r>
      <w:r>
        <w:rPr>
          <w:noProof/>
        </w:rPr>
        <w:fldChar w:fldCharType="separate"/>
      </w:r>
      <w:r>
        <w:rPr>
          <w:noProof/>
        </w:rPr>
        <w:t>518</w:t>
      </w:r>
      <w:r>
        <w:rPr>
          <w:noProof/>
        </w:rPr>
        <w:fldChar w:fldCharType="end"/>
      </w:r>
    </w:p>
    <w:p w14:paraId="0CFE56EF" w14:textId="324795DC" w:rsidR="00550F40" w:rsidRDefault="00550F40">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_Toc106193895 \h </w:instrText>
      </w:r>
      <w:r>
        <w:rPr>
          <w:noProof/>
        </w:rPr>
      </w:r>
      <w:r>
        <w:rPr>
          <w:noProof/>
        </w:rPr>
        <w:fldChar w:fldCharType="separate"/>
      </w:r>
      <w:r>
        <w:rPr>
          <w:noProof/>
        </w:rPr>
        <w:t>518</w:t>
      </w:r>
      <w:r>
        <w:rPr>
          <w:noProof/>
        </w:rPr>
        <w:fldChar w:fldCharType="end"/>
      </w:r>
    </w:p>
    <w:p w14:paraId="1459CF1E" w14:textId="1D190EC1" w:rsidR="00550F40" w:rsidRDefault="00550F40">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_Toc106193896 \h </w:instrText>
      </w:r>
      <w:r>
        <w:rPr>
          <w:noProof/>
        </w:rPr>
      </w:r>
      <w:r>
        <w:rPr>
          <w:noProof/>
        </w:rPr>
        <w:fldChar w:fldCharType="separate"/>
      </w:r>
      <w:r>
        <w:rPr>
          <w:noProof/>
        </w:rPr>
        <w:t>518</w:t>
      </w:r>
      <w:r>
        <w:rPr>
          <w:noProof/>
        </w:rPr>
        <w:fldChar w:fldCharType="end"/>
      </w:r>
    </w:p>
    <w:p w14:paraId="546B5F87" w14:textId="67F3854B" w:rsidR="00550F40" w:rsidRDefault="00550F40">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_Toc106193897 \h </w:instrText>
      </w:r>
      <w:r>
        <w:rPr>
          <w:noProof/>
        </w:rPr>
      </w:r>
      <w:r>
        <w:rPr>
          <w:noProof/>
        </w:rPr>
        <w:fldChar w:fldCharType="separate"/>
      </w:r>
      <w:r>
        <w:rPr>
          <w:noProof/>
        </w:rPr>
        <w:t>518</w:t>
      </w:r>
      <w:r>
        <w:rPr>
          <w:noProof/>
        </w:rPr>
        <w:fldChar w:fldCharType="end"/>
      </w:r>
    </w:p>
    <w:p w14:paraId="363CAFA3" w14:textId="40E2F86A" w:rsidR="00550F40" w:rsidRDefault="00550F40">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_Toc106193898 \h </w:instrText>
      </w:r>
      <w:r>
        <w:rPr>
          <w:noProof/>
        </w:rPr>
      </w:r>
      <w:r>
        <w:rPr>
          <w:noProof/>
        </w:rPr>
        <w:fldChar w:fldCharType="separate"/>
      </w:r>
      <w:r>
        <w:rPr>
          <w:noProof/>
        </w:rPr>
        <w:t>518</w:t>
      </w:r>
      <w:r>
        <w:rPr>
          <w:noProof/>
        </w:rPr>
        <w:fldChar w:fldCharType="end"/>
      </w:r>
    </w:p>
    <w:p w14:paraId="512AC1C7" w14:textId="263203F3" w:rsidR="00550F40" w:rsidRDefault="00550F40">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_Toc106193899 \h </w:instrText>
      </w:r>
      <w:r>
        <w:rPr>
          <w:noProof/>
        </w:rPr>
      </w:r>
      <w:r>
        <w:rPr>
          <w:noProof/>
        </w:rPr>
        <w:fldChar w:fldCharType="separate"/>
      </w:r>
      <w:r>
        <w:rPr>
          <w:noProof/>
        </w:rPr>
        <w:t>519</w:t>
      </w:r>
      <w:r>
        <w:rPr>
          <w:noProof/>
        </w:rPr>
        <w:fldChar w:fldCharType="end"/>
      </w:r>
    </w:p>
    <w:p w14:paraId="7058C6A8" w14:textId="5D58D964" w:rsidR="00550F40" w:rsidRDefault="00550F40">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_Toc106193900 \h </w:instrText>
      </w:r>
      <w:r>
        <w:rPr>
          <w:noProof/>
        </w:rPr>
      </w:r>
      <w:r>
        <w:rPr>
          <w:noProof/>
        </w:rPr>
        <w:fldChar w:fldCharType="separate"/>
      </w:r>
      <w:r>
        <w:rPr>
          <w:noProof/>
        </w:rPr>
        <w:t>519</w:t>
      </w:r>
      <w:r>
        <w:rPr>
          <w:noProof/>
        </w:rPr>
        <w:fldChar w:fldCharType="end"/>
      </w:r>
    </w:p>
    <w:p w14:paraId="18CA134B" w14:textId="32A89954" w:rsidR="00550F40" w:rsidRDefault="00550F40">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_Toc106193901 \h </w:instrText>
      </w:r>
      <w:r>
        <w:rPr>
          <w:noProof/>
        </w:rPr>
      </w:r>
      <w:r>
        <w:rPr>
          <w:noProof/>
        </w:rPr>
        <w:fldChar w:fldCharType="separate"/>
      </w:r>
      <w:r>
        <w:rPr>
          <w:noProof/>
        </w:rPr>
        <w:t>519</w:t>
      </w:r>
      <w:r>
        <w:rPr>
          <w:noProof/>
        </w:rPr>
        <w:fldChar w:fldCharType="end"/>
      </w:r>
    </w:p>
    <w:p w14:paraId="1B52EC41" w14:textId="068C96B8" w:rsidR="00550F40" w:rsidRDefault="00550F40">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_Toc106193902 \h </w:instrText>
      </w:r>
      <w:r>
        <w:rPr>
          <w:noProof/>
        </w:rPr>
      </w:r>
      <w:r>
        <w:rPr>
          <w:noProof/>
        </w:rPr>
        <w:fldChar w:fldCharType="separate"/>
      </w:r>
      <w:r>
        <w:rPr>
          <w:noProof/>
        </w:rPr>
        <w:t>519</w:t>
      </w:r>
      <w:r>
        <w:rPr>
          <w:noProof/>
        </w:rPr>
        <w:fldChar w:fldCharType="end"/>
      </w:r>
    </w:p>
    <w:p w14:paraId="573E4271" w14:textId="5C3B5E29" w:rsidR="00550F40" w:rsidRDefault="00550F40">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_Toc106193903 \h </w:instrText>
      </w:r>
      <w:r>
        <w:rPr>
          <w:noProof/>
        </w:rPr>
      </w:r>
      <w:r>
        <w:rPr>
          <w:noProof/>
        </w:rPr>
        <w:fldChar w:fldCharType="separate"/>
      </w:r>
      <w:r>
        <w:rPr>
          <w:noProof/>
        </w:rPr>
        <w:t>519</w:t>
      </w:r>
      <w:r>
        <w:rPr>
          <w:noProof/>
        </w:rPr>
        <w:fldChar w:fldCharType="end"/>
      </w:r>
    </w:p>
    <w:p w14:paraId="0A87D82C" w14:textId="529E8A0F" w:rsidR="00550F40" w:rsidRDefault="00550F40">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_Toc106193904 \h </w:instrText>
      </w:r>
      <w:r>
        <w:rPr>
          <w:noProof/>
        </w:rPr>
      </w:r>
      <w:r>
        <w:rPr>
          <w:noProof/>
        </w:rPr>
        <w:fldChar w:fldCharType="separate"/>
      </w:r>
      <w:r>
        <w:rPr>
          <w:noProof/>
        </w:rPr>
        <w:t>519</w:t>
      </w:r>
      <w:r>
        <w:rPr>
          <w:noProof/>
        </w:rPr>
        <w:fldChar w:fldCharType="end"/>
      </w:r>
    </w:p>
    <w:p w14:paraId="187CD1C6" w14:textId="72D8B62C" w:rsidR="00550F40" w:rsidRDefault="00550F40">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_Toc106193905 \h </w:instrText>
      </w:r>
      <w:r>
        <w:rPr>
          <w:noProof/>
        </w:rPr>
      </w:r>
      <w:r>
        <w:rPr>
          <w:noProof/>
        </w:rPr>
        <w:fldChar w:fldCharType="separate"/>
      </w:r>
      <w:r>
        <w:rPr>
          <w:noProof/>
        </w:rPr>
        <w:t>519</w:t>
      </w:r>
      <w:r>
        <w:rPr>
          <w:noProof/>
        </w:rPr>
        <w:fldChar w:fldCharType="end"/>
      </w:r>
    </w:p>
    <w:p w14:paraId="07885ED7" w14:textId="58DD7679" w:rsidR="00550F40" w:rsidRDefault="00550F40">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_Toc106193906 \h </w:instrText>
      </w:r>
      <w:r>
        <w:rPr>
          <w:noProof/>
        </w:rPr>
      </w:r>
      <w:r>
        <w:rPr>
          <w:noProof/>
        </w:rPr>
        <w:fldChar w:fldCharType="separate"/>
      </w:r>
      <w:r>
        <w:rPr>
          <w:noProof/>
        </w:rPr>
        <w:t>520</w:t>
      </w:r>
      <w:r>
        <w:rPr>
          <w:noProof/>
        </w:rPr>
        <w:fldChar w:fldCharType="end"/>
      </w:r>
    </w:p>
    <w:p w14:paraId="15AB23A4" w14:textId="3EA952B3" w:rsidR="00550F40" w:rsidRDefault="00550F40">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_Toc106193907 \h </w:instrText>
      </w:r>
      <w:r>
        <w:rPr>
          <w:noProof/>
        </w:rPr>
      </w:r>
      <w:r>
        <w:rPr>
          <w:noProof/>
        </w:rPr>
        <w:fldChar w:fldCharType="separate"/>
      </w:r>
      <w:r>
        <w:rPr>
          <w:noProof/>
        </w:rPr>
        <w:t>520</w:t>
      </w:r>
      <w:r>
        <w:rPr>
          <w:noProof/>
        </w:rPr>
        <w:fldChar w:fldCharType="end"/>
      </w:r>
    </w:p>
    <w:p w14:paraId="618313A2" w14:textId="57F31D54" w:rsidR="00550F40" w:rsidRDefault="00550F40">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_Toc106193908 \h </w:instrText>
      </w:r>
      <w:r>
        <w:rPr>
          <w:noProof/>
        </w:rPr>
      </w:r>
      <w:r>
        <w:rPr>
          <w:noProof/>
        </w:rPr>
        <w:fldChar w:fldCharType="separate"/>
      </w:r>
      <w:r>
        <w:rPr>
          <w:noProof/>
        </w:rPr>
        <w:t>520</w:t>
      </w:r>
      <w:r>
        <w:rPr>
          <w:noProof/>
        </w:rPr>
        <w:fldChar w:fldCharType="end"/>
      </w:r>
    </w:p>
    <w:p w14:paraId="7C950B82" w14:textId="41DCEF55" w:rsidR="00550F40" w:rsidRDefault="00550F40">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_Toc106193909 \h </w:instrText>
      </w:r>
      <w:r>
        <w:rPr>
          <w:noProof/>
        </w:rPr>
      </w:r>
      <w:r>
        <w:rPr>
          <w:noProof/>
        </w:rPr>
        <w:fldChar w:fldCharType="separate"/>
      </w:r>
      <w:r>
        <w:rPr>
          <w:noProof/>
        </w:rPr>
        <w:t>520</w:t>
      </w:r>
      <w:r>
        <w:rPr>
          <w:noProof/>
        </w:rPr>
        <w:fldChar w:fldCharType="end"/>
      </w:r>
    </w:p>
    <w:p w14:paraId="7CE77C60" w14:textId="1745D04A" w:rsidR="00550F40" w:rsidRDefault="00550F40">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_Toc106193910 \h </w:instrText>
      </w:r>
      <w:r>
        <w:rPr>
          <w:noProof/>
        </w:rPr>
      </w:r>
      <w:r>
        <w:rPr>
          <w:noProof/>
        </w:rPr>
        <w:fldChar w:fldCharType="separate"/>
      </w:r>
      <w:r>
        <w:rPr>
          <w:noProof/>
        </w:rPr>
        <w:t>520</w:t>
      </w:r>
      <w:r>
        <w:rPr>
          <w:noProof/>
        </w:rPr>
        <w:fldChar w:fldCharType="end"/>
      </w:r>
    </w:p>
    <w:p w14:paraId="579B5C58" w14:textId="1413B7D7" w:rsidR="00550F40" w:rsidRDefault="00550F40">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_Toc106193911 \h </w:instrText>
      </w:r>
      <w:r>
        <w:rPr>
          <w:noProof/>
        </w:rPr>
      </w:r>
      <w:r>
        <w:rPr>
          <w:noProof/>
        </w:rPr>
        <w:fldChar w:fldCharType="separate"/>
      </w:r>
      <w:r>
        <w:rPr>
          <w:noProof/>
        </w:rPr>
        <w:t>520</w:t>
      </w:r>
      <w:r>
        <w:rPr>
          <w:noProof/>
        </w:rPr>
        <w:fldChar w:fldCharType="end"/>
      </w:r>
    </w:p>
    <w:p w14:paraId="7E328457" w14:textId="30DC554F" w:rsidR="00550F40" w:rsidRDefault="00550F40">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_Toc106193912 \h </w:instrText>
      </w:r>
      <w:r>
        <w:rPr>
          <w:noProof/>
        </w:rPr>
      </w:r>
      <w:r>
        <w:rPr>
          <w:noProof/>
        </w:rPr>
        <w:fldChar w:fldCharType="separate"/>
      </w:r>
      <w:r>
        <w:rPr>
          <w:noProof/>
        </w:rPr>
        <w:t>520</w:t>
      </w:r>
      <w:r>
        <w:rPr>
          <w:noProof/>
        </w:rPr>
        <w:fldChar w:fldCharType="end"/>
      </w:r>
    </w:p>
    <w:p w14:paraId="730BFEC7" w14:textId="4CF2ADAA" w:rsidR="00550F40" w:rsidRDefault="00550F40">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_Toc106193913 \h </w:instrText>
      </w:r>
      <w:r>
        <w:rPr>
          <w:noProof/>
        </w:rPr>
      </w:r>
      <w:r>
        <w:rPr>
          <w:noProof/>
        </w:rPr>
        <w:fldChar w:fldCharType="separate"/>
      </w:r>
      <w:r>
        <w:rPr>
          <w:noProof/>
        </w:rPr>
        <w:t>521</w:t>
      </w:r>
      <w:r>
        <w:rPr>
          <w:noProof/>
        </w:rPr>
        <w:fldChar w:fldCharType="end"/>
      </w:r>
    </w:p>
    <w:p w14:paraId="2E3A1E31" w14:textId="6B7A7B77" w:rsidR="00550F40" w:rsidRDefault="00550F40">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_Toc106193914 \h </w:instrText>
      </w:r>
      <w:r>
        <w:rPr>
          <w:noProof/>
        </w:rPr>
      </w:r>
      <w:r>
        <w:rPr>
          <w:noProof/>
        </w:rPr>
        <w:fldChar w:fldCharType="separate"/>
      </w:r>
      <w:r>
        <w:rPr>
          <w:noProof/>
        </w:rPr>
        <w:t>521</w:t>
      </w:r>
      <w:r>
        <w:rPr>
          <w:noProof/>
        </w:rPr>
        <w:fldChar w:fldCharType="end"/>
      </w:r>
    </w:p>
    <w:p w14:paraId="06A5080F" w14:textId="31C1B11A" w:rsidR="00550F40" w:rsidRDefault="00550F40">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_Toc106193915 \h </w:instrText>
      </w:r>
      <w:r>
        <w:rPr>
          <w:noProof/>
        </w:rPr>
      </w:r>
      <w:r>
        <w:rPr>
          <w:noProof/>
        </w:rPr>
        <w:fldChar w:fldCharType="separate"/>
      </w:r>
      <w:r>
        <w:rPr>
          <w:noProof/>
        </w:rPr>
        <w:t>521</w:t>
      </w:r>
      <w:r>
        <w:rPr>
          <w:noProof/>
        </w:rPr>
        <w:fldChar w:fldCharType="end"/>
      </w:r>
    </w:p>
    <w:p w14:paraId="0432DB27" w14:textId="246D0967" w:rsidR="00550F40" w:rsidRDefault="00550F40">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_Toc106193916 \h </w:instrText>
      </w:r>
      <w:r>
        <w:rPr>
          <w:noProof/>
        </w:rPr>
      </w:r>
      <w:r>
        <w:rPr>
          <w:noProof/>
        </w:rPr>
        <w:fldChar w:fldCharType="separate"/>
      </w:r>
      <w:r>
        <w:rPr>
          <w:noProof/>
        </w:rPr>
        <w:t>521</w:t>
      </w:r>
      <w:r>
        <w:rPr>
          <w:noProof/>
        </w:rPr>
        <w:fldChar w:fldCharType="end"/>
      </w:r>
    </w:p>
    <w:p w14:paraId="2E0E2762" w14:textId="77878599" w:rsidR="00550F40" w:rsidRDefault="00550F40">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_Toc106193917 \h </w:instrText>
      </w:r>
      <w:r>
        <w:rPr>
          <w:noProof/>
        </w:rPr>
      </w:r>
      <w:r>
        <w:rPr>
          <w:noProof/>
        </w:rPr>
        <w:fldChar w:fldCharType="separate"/>
      </w:r>
      <w:r>
        <w:rPr>
          <w:noProof/>
        </w:rPr>
        <w:t>521</w:t>
      </w:r>
      <w:r>
        <w:rPr>
          <w:noProof/>
        </w:rPr>
        <w:fldChar w:fldCharType="end"/>
      </w:r>
    </w:p>
    <w:p w14:paraId="7009A7A0" w14:textId="48CEE11D" w:rsidR="00550F40" w:rsidRDefault="00550F40">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_Toc106193918 \h </w:instrText>
      </w:r>
      <w:r>
        <w:rPr>
          <w:noProof/>
        </w:rPr>
      </w:r>
      <w:r>
        <w:rPr>
          <w:noProof/>
        </w:rPr>
        <w:fldChar w:fldCharType="separate"/>
      </w:r>
      <w:r>
        <w:rPr>
          <w:noProof/>
        </w:rPr>
        <w:t>522</w:t>
      </w:r>
      <w:r>
        <w:rPr>
          <w:noProof/>
        </w:rPr>
        <w:fldChar w:fldCharType="end"/>
      </w:r>
    </w:p>
    <w:p w14:paraId="3D709AD6" w14:textId="07AC7FD1" w:rsidR="00550F40" w:rsidRDefault="00550F40">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_Toc106193919 \h </w:instrText>
      </w:r>
      <w:r>
        <w:rPr>
          <w:noProof/>
        </w:rPr>
      </w:r>
      <w:r>
        <w:rPr>
          <w:noProof/>
        </w:rPr>
        <w:fldChar w:fldCharType="separate"/>
      </w:r>
      <w:r>
        <w:rPr>
          <w:noProof/>
        </w:rPr>
        <w:t>522</w:t>
      </w:r>
      <w:r>
        <w:rPr>
          <w:noProof/>
        </w:rPr>
        <w:fldChar w:fldCharType="end"/>
      </w:r>
    </w:p>
    <w:p w14:paraId="23F0EB5F" w14:textId="7DB3D697" w:rsidR="00550F40" w:rsidRDefault="00550F40">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_Toc106193920 \h </w:instrText>
      </w:r>
      <w:r>
        <w:rPr>
          <w:noProof/>
        </w:rPr>
      </w:r>
      <w:r>
        <w:rPr>
          <w:noProof/>
        </w:rPr>
        <w:fldChar w:fldCharType="separate"/>
      </w:r>
      <w:r>
        <w:rPr>
          <w:noProof/>
        </w:rPr>
        <w:t>522</w:t>
      </w:r>
      <w:r>
        <w:rPr>
          <w:noProof/>
        </w:rPr>
        <w:fldChar w:fldCharType="end"/>
      </w:r>
    </w:p>
    <w:p w14:paraId="6C825701" w14:textId="63576A12" w:rsidR="00550F40" w:rsidRDefault="00550F40">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_Toc106193921 \h </w:instrText>
      </w:r>
      <w:r>
        <w:rPr>
          <w:noProof/>
        </w:rPr>
      </w:r>
      <w:r>
        <w:rPr>
          <w:noProof/>
        </w:rPr>
        <w:fldChar w:fldCharType="separate"/>
      </w:r>
      <w:r>
        <w:rPr>
          <w:noProof/>
        </w:rPr>
        <w:t>522</w:t>
      </w:r>
      <w:r>
        <w:rPr>
          <w:noProof/>
        </w:rPr>
        <w:fldChar w:fldCharType="end"/>
      </w:r>
    </w:p>
    <w:p w14:paraId="5F50A3BE" w14:textId="097EE4E6" w:rsidR="00550F40" w:rsidRDefault="00550F40">
      <w:pPr>
        <w:pStyle w:val="TOC3"/>
        <w:rPr>
          <w:rFonts w:asciiTheme="minorHAnsi" w:eastAsiaTheme="minorEastAsia" w:hAnsiTheme="minorHAnsi" w:cstheme="minorBidi"/>
          <w:noProof/>
          <w:sz w:val="22"/>
          <w:szCs w:val="22"/>
          <w:lang w:eastAsia="en-GB"/>
        </w:rPr>
      </w:pPr>
      <w:r>
        <w:rPr>
          <w:noProof/>
        </w:rPr>
        <w:t>4.23.17</w:t>
      </w:r>
      <w:r>
        <w:rPr>
          <w:rFonts w:asciiTheme="minorHAnsi" w:eastAsiaTheme="minorEastAsia" w:hAnsiTheme="minorHAnsi" w:cstheme="minorBidi"/>
          <w:noProof/>
          <w:sz w:val="22"/>
          <w:szCs w:val="22"/>
          <w:lang w:eastAsia="en-GB"/>
        </w:rPr>
        <w:tab/>
      </w:r>
      <w:r>
        <w:rPr>
          <w:noProof/>
        </w:rPr>
        <w:t>Additional considerations for Home-routed roaming</w:t>
      </w:r>
      <w:r>
        <w:rPr>
          <w:noProof/>
        </w:rPr>
        <w:tab/>
      </w:r>
      <w:r>
        <w:rPr>
          <w:noProof/>
        </w:rPr>
        <w:fldChar w:fldCharType="begin" w:fldLock="1"/>
      </w:r>
      <w:r>
        <w:rPr>
          <w:noProof/>
        </w:rPr>
        <w:instrText xml:space="preserve"> PAGEREF _Toc106193922 \h </w:instrText>
      </w:r>
      <w:r>
        <w:rPr>
          <w:noProof/>
        </w:rPr>
      </w:r>
      <w:r>
        <w:rPr>
          <w:noProof/>
        </w:rPr>
        <w:fldChar w:fldCharType="separate"/>
      </w:r>
      <w:r>
        <w:rPr>
          <w:noProof/>
        </w:rPr>
        <w:t>522</w:t>
      </w:r>
      <w:r>
        <w:rPr>
          <w:noProof/>
        </w:rPr>
        <w:fldChar w:fldCharType="end"/>
      </w:r>
    </w:p>
    <w:p w14:paraId="33A69CE5" w14:textId="7735C968" w:rsidR="00550F40" w:rsidRDefault="00550F40">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_Toc106193923 \h </w:instrText>
      </w:r>
      <w:r>
        <w:rPr>
          <w:noProof/>
        </w:rPr>
      </w:r>
      <w:r>
        <w:rPr>
          <w:noProof/>
        </w:rPr>
        <w:fldChar w:fldCharType="separate"/>
      </w:r>
      <w:r>
        <w:rPr>
          <w:noProof/>
        </w:rPr>
        <w:t>523</w:t>
      </w:r>
      <w:r>
        <w:rPr>
          <w:noProof/>
        </w:rPr>
        <w:fldChar w:fldCharType="end"/>
      </w:r>
    </w:p>
    <w:p w14:paraId="19DDD41C" w14:textId="0DA9D7EE" w:rsidR="00550F40" w:rsidRDefault="00550F40">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_Toc106193924 \h </w:instrText>
      </w:r>
      <w:r>
        <w:rPr>
          <w:noProof/>
        </w:rPr>
      </w:r>
      <w:r>
        <w:rPr>
          <w:noProof/>
        </w:rPr>
        <w:fldChar w:fldCharType="separate"/>
      </w:r>
      <w:r>
        <w:rPr>
          <w:noProof/>
        </w:rPr>
        <w:t>523</w:t>
      </w:r>
      <w:r>
        <w:rPr>
          <w:noProof/>
        </w:rPr>
        <w:fldChar w:fldCharType="end"/>
      </w:r>
    </w:p>
    <w:p w14:paraId="6E1F049F" w14:textId="00B58C11" w:rsidR="00550F40" w:rsidRDefault="00550F40">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_Toc106193925 \h </w:instrText>
      </w:r>
      <w:r>
        <w:rPr>
          <w:noProof/>
        </w:rPr>
      </w:r>
      <w:r>
        <w:rPr>
          <w:noProof/>
        </w:rPr>
        <w:fldChar w:fldCharType="separate"/>
      </w:r>
      <w:r>
        <w:rPr>
          <w:noProof/>
        </w:rPr>
        <w:t>526</w:t>
      </w:r>
      <w:r>
        <w:rPr>
          <w:noProof/>
        </w:rPr>
        <w:fldChar w:fldCharType="end"/>
      </w:r>
    </w:p>
    <w:p w14:paraId="3701286C" w14:textId="71B1C22A" w:rsidR="00550F40" w:rsidRDefault="00550F40">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_Toc106193926 \h </w:instrText>
      </w:r>
      <w:r>
        <w:rPr>
          <w:noProof/>
        </w:rPr>
      </w:r>
      <w:r>
        <w:rPr>
          <w:noProof/>
        </w:rPr>
        <w:fldChar w:fldCharType="separate"/>
      </w:r>
      <w:r>
        <w:rPr>
          <w:noProof/>
        </w:rPr>
        <w:t>530</w:t>
      </w:r>
      <w:r>
        <w:rPr>
          <w:noProof/>
        </w:rPr>
        <w:fldChar w:fldCharType="end"/>
      </w:r>
    </w:p>
    <w:p w14:paraId="42787700" w14:textId="19CB186D" w:rsidR="00550F40" w:rsidRDefault="00550F40">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_Toc106193927 \h </w:instrText>
      </w:r>
      <w:r>
        <w:rPr>
          <w:noProof/>
        </w:rPr>
      </w:r>
      <w:r>
        <w:rPr>
          <w:noProof/>
        </w:rPr>
        <w:fldChar w:fldCharType="separate"/>
      </w:r>
      <w:r>
        <w:rPr>
          <w:noProof/>
        </w:rPr>
        <w:t>530</w:t>
      </w:r>
      <w:r>
        <w:rPr>
          <w:noProof/>
        </w:rPr>
        <w:fldChar w:fldCharType="end"/>
      </w:r>
    </w:p>
    <w:p w14:paraId="227A0495" w14:textId="05ABE3A4" w:rsidR="00550F40" w:rsidRDefault="00550F40">
      <w:pPr>
        <w:pStyle w:val="TOC3"/>
        <w:rPr>
          <w:rFonts w:asciiTheme="minorHAnsi" w:eastAsiaTheme="minorEastAsia" w:hAnsiTheme="minorHAnsi" w:cstheme="minorBidi"/>
          <w:noProof/>
          <w:sz w:val="22"/>
          <w:szCs w:val="22"/>
          <w:lang w:eastAsia="en-GB"/>
        </w:rPr>
      </w:pPr>
      <w:r>
        <w:rPr>
          <w:noProof/>
        </w:rPr>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_Toc106193928 \h </w:instrText>
      </w:r>
      <w:r>
        <w:rPr>
          <w:noProof/>
        </w:rPr>
      </w:r>
      <w:r>
        <w:rPr>
          <w:noProof/>
        </w:rPr>
        <w:fldChar w:fldCharType="separate"/>
      </w:r>
      <w:r>
        <w:rPr>
          <w:noProof/>
        </w:rPr>
        <w:t>530</w:t>
      </w:r>
      <w:r>
        <w:rPr>
          <w:noProof/>
        </w:rPr>
        <w:fldChar w:fldCharType="end"/>
      </w:r>
    </w:p>
    <w:p w14:paraId="3E0E89D7" w14:textId="0754960B" w:rsidR="00550F40" w:rsidRDefault="00550F40">
      <w:pPr>
        <w:pStyle w:val="TOC3"/>
        <w:rPr>
          <w:rFonts w:asciiTheme="minorHAnsi" w:eastAsiaTheme="minorEastAsia" w:hAnsiTheme="minorHAnsi" w:cstheme="minorBidi"/>
          <w:noProof/>
          <w:sz w:val="22"/>
          <w:szCs w:val="22"/>
          <w:lang w:eastAsia="en-GB"/>
        </w:rPr>
      </w:pPr>
      <w:r>
        <w:rPr>
          <w:noProof/>
        </w:rPr>
        <w:lastRenderedPageBreak/>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_Toc106193929 \h </w:instrText>
      </w:r>
      <w:r>
        <w:rPr>
          <w:noProof/>
        </w:rPr>
      </w:r>
      <w:r>
        <w:rPr>
          <w:noProof/>
        </w:rPr>
        <w:fldChar w:fldCharType="separate"/>
      </w:r>
      <w:r>
        <w:rPr>
          <w:noProof/>
        </w:rPr>
        <w:t>531</w:t>
      </w:r>
      <w:r>
        <w:rPr>
          <w:noProof/>
        </w:rPr>
        <w:fldChar w:fldCharType="end"/>
      </w:r>
    </w:p>
    <w:p w14:paraId="4ECAE268" w14:textId="43C555B1" w:rsidR="00550F40" w:rsidRDefault="00550F40">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_Toc106193930 \h </w:instrText>
      </w:r>
      <w:r>
        <w:rPr>
          <w:noProof/>
        </w:rPr>
      </w:r>
      <w:r>
        <w:rPr>
          <w:noProof/>
        </w:rPr>
        <w:fldChar w:fldCharType="separate"/>
      </w:r>
      <w:r>
        <w:rPr>
          <w:noProof/>
        </w:rPr>
        <w:t>533</w:t>
      </w:r>
      <w:r>
        <w:rPr>
          <w:noProof/>
        </w:rPr>
        <w:fldChar w:fldCharType="end"/>
      </w:r>
    </w:p>
    <w:p w14:paraId="585C9FCC" w14:textId="03B78628" w:rsidR="00550F40" w:rsidRDefault="00550F40">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_Toc106193931 \h </w:instrText>
      </w:r>
      <w:r>
        <w:rPr>
          <w:noProof/>
        </w:rPr>
      </w:r>
      <w:r>
        <w:rPr>
          <w:noProof/>
        </w:rPr>
        <w:fldChar w:fldCharType="separate"/>
      </w:r>
      <w:r>
        <w:rPr>
          <w:noProof/>
        </w:rPr>
        <w:t>535</w:t>
      </w:r>
      <w:r>
        <w:rPr>
          <w:noProof/>
        </w:rPr>
        <w:fldChar w:fldCharType="end"/>
      </w:r>
    </w:p>
    <w:p w14:paraId="746B4426" w14:textId="763F537A" w:rsidR="00550F40" w:rsidRDefault="00550F40">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_Toc106193932 \h </w:instrText>
      </w:r>
      <w:r>
        <w:rPr>
          <w:noProof/>
        </w:rPr>
      </w:r>
      <w:r>
        <w:rPr>
          <w:noProof/>
        </w:rPr>
        <w:fldChar w:fldCharType="separate"/>
      </w:r>
      <w:r>
        <w:rPr>
          <w:noProof/>
        </w:rPr>
        <w:t>538</w:t>
      </w:r>
      <w:r>
        <w:rPr>
          <w:noProof/>
        </w:rPr>
        <w:fldChar w:fldCharType="end"/>
      </w:r>
    </w:p>
    <w:p w14:paraId="52226D59" w14:textId="70537CFF" w:rsidR="00550F40" w:rsidRDefault="00550F40">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_Toc106193933 \h </w:instrText>
      </w:r>
      <w:r>
        <w:rPr>
          <w:noProof/>
        </w:rPr>
      </w:r>
      <w:r>
        <w:rPr>
          <w:noProof/>
        </w:rPr>
        <w:fldChar w:fldCharType="separate"/>
      </w:r>
      <w:r>
        <w:rPr>
          <w:noProof/>
        </w:rPr>
        <w:t>539</w:t>
      </w:r>
      <w:r>
        <w:rPr>
          <w:noProof/>
        </w:rPr>
        <w:fldChar w:fldCharType="end"/>
      </w:r>
    </w:p>
    <w:p w14:paraId="0DC9DFCE" w14:textId="44322FC9" w:rsidR="00550F40" w:rsidRDefault="00550F40">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_Toc106193934 \h </w:instrText>
      </w:r>
      <w:r>
        <w:rPr>
          <w:noProof/>
        </w:rPr>
      </w:r>
      <w:r>
        <w:rPr>
          <w:noProof/>
        </w:rPr>
        <w:fldChar w:fldCharType="separate"/>
      </w:r>
      <w:r>
        <w:rPr>
          <w:noProof/>
        </w:rPr>
        <w:t>539</w:t>
      </w:r>
      <w:r>
        <w:rPr>
          <w:noProof/>
        </w:rPr>
        <w:fldChar w:fldCharType="end"/>
      </w:r>
    </w:p>
    <w:p w14:paraId="149B879A" w14:textId="7F71E22C" w:rsidR="00550F40" w:rsidRDefault="00550F40">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_Toc106193935 \h </w:instrText>
      </w:r>
      <w:r>
        <w:rPr>
          <w:noProof/>
        </w:rPr>
      </w:r>
      <w:r>
        <w:rPr>
          <w:noProof/>
        </w:rPr>
        <w:fldChar w:fldCharType="separate"/>
      </w:r>
      <w:r>
        <w:rPr>
          <w:noProof/>
        </w:rPr>
        <w:t>541</w:t>
      </w:r>
      <w:r>
        <w:rPr>
          <w:noProof/>
        </w:rPr>
        <w:fldChar w:fldCharType="end"/>
      </w:r>
    </w:p>
    <w:p w14:paraId="2DADE767" w14:textId="433EFF54" w:rsidR="00550F40" w:rsidRDefault="00550F40">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_Toc106193936 \h </w:instrText>
      </w:r>
      <w:r>
        <w:rPr>
          <w:noProof/>
        </w:rPr>
      </w:r>
      <w:r>
        <w:rPr>
          <w:noProof/>
        </w:rPr>
        <w:fldChar w:fldCharType="separate"/>
      </w:r>
      <w:r>
        <w:rPr>
          <w:noProof/>
        </w:rPr>
        <w:t>541</w:t>
      </w:r>
      <w:r>
        <w:rPr>
          <w:noProof/>
        </w:rPr>
        <w:fldChar w:fldCharType="end"/>
      </w:r>
    </w:p>
    <w:p w14:paraId="039326B3" w14:textId="5BD65718" w:rsidR="00550F40" w:rsidRDefault="00550F40">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_Toc106193937 \h </w:instrText>
      </w:r>
      <w:r>
        <w:rPr>
          <w:noProof/>
        </w:rPr>
      </w:r>
      <w:r>
        <w:rPr>
          <w:noProof/>
        </w:rPr>
        <w:fldChar w:fldCharType="separate"/>
      </w:r>
      <w:r>
        <w:rPr>
          <w:noProof/>
        </w:rPr>
        <w:t>541</w:t>
      </w:r>
      <w:r>
        <w:rPr>
          <w:noProof/>
        </w:rPr>
        <w:fldChar w:fldCharType="end"/>
      </w:r>
    </w:p>
    <w:p w14:paraId="3F40510F" w14:textId="1AB70C08" w:rsidR="00550F40" w:rsidRDefault="00550F40">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_Toc106193938 \h </w:instrText>
      </w:r>
      <w:r>
        <w:rPr>
          <w:noProof/>
        </w:rPr>
      </w:r>
      <w:r>
        <w:rPr>
          <w:noProof/>
        </w:rPr>
        <w:fldChar w:fldCharType="separate"/>
      </w:r>
      <w:r>
        <w:rPr>
          <w:noProof/>
        </w:rPr>
        <w:t>542</w:t>
      </w:r>
      <w:r>
        <w:rPr>
          <w:noProof/>
        </w:rPr>
        <w:fldChar w:fldCharType="end"/>
      </w:r>
    </w:p>
    <w:p w14:paraId="2172707C" w14:textId="61B22B37" w:rsidR="00550F40" w:rsidRDefault="00550F40">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_Toc106193939 \h </w:instrText>
      </w:r>
      <w:r>
        <w:rPr>
          <w:noProof/>
        </w:rPr>
      </w:r>
      <w:r>
        <w:rPr>
          <w:noProof/>
        </w:rPr>
        <w:fldChar w:fldCharType="separate"/>
      </w:r>
      <w:r>
        <w:rPr>
          <w:noProof/>
        </w:rPr>
        <w:t>542</w:t>
      </w:r>
      <w:r>
        <w:rPr>
          <w:noProof/>
        </w:rPr>
        <w:fldChar w:fldCharType="end"/>
      </w:r>
    </w:p>
    <w:p w14:paraId="3E521C30" w14:textId="1C1276A1" w:rsidR="00550F40" w:rsidRDefault="00550F40">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_Toc106193940 \h </w:instrText>
      </w:r>
      <w:r>
        <w:rPr>
          <w:noProof/>
        </w:rPr>
      </w:r>
      <w:r>
        <w:rPr>
          <w:noProof/>
        </w:rPr>
        <w:fldChar w:fldCharType="separate"/>
      </w:r>
      <w:r>
        <w:rPr>
          <w:noProof/>
        </w:rPr>
        <w:t>543</w:t>
      </w:r>
      <w:r>
        <w:rPr>
          <w:noProof/>
        </w:rPr>
        <w:fldChar w:fldCharType="end"/>
      </w:r>
    </w:p>
    <w:p w14:paraId="6F1040CA" w14:textId="457C9E12" w:rsidR="00550F40" w:rsidRDefault="00550F40">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_Toc106193941 \h </w:instrText>
      </w:r>
      <w:r>
        <w:rPr>
          <w:noProof/>
        </w:rPr>
      </w:r>
      <w:r>
        <w:rPr>
          <w:noProof/>
        </w:rPr>
        <w:fldChar w:fldCharType="separate"/>
      </w:r>
      <w:r>
        <w:rPr>
          <w:noProof/>
        </w:rPr>
        <w:t>543</w:t>
      </w:r>
      <w:r>
        <w:rPr>
          <w:noProof/>
        </w:rPr>
        <w:fldChar w:fldCharType="end"/>
      </w:r>
    </w:p>
    <w:p w14:paraId="5D92800A" w14:textId="64E4EB3C" w:rsidR="00550F40" w:rsidRDefault="00550F40">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_Toc106193942 \h </w:instrText>
      </w:r>
      <w:r>
        <w:rPr>
          <w:noProof/>
        </w:rPr>
      </w:r>
      <w:r>
        <w:rPr>
          <w:noProof/>
        </w:rPr>
        <w:fldChar w:fldCharType="separate"/>
      </w:r>
      <w:r>
        <w:rPr>
          <w:noProof/>
        </w:rPr>
        <w:t>543</w:t>
      </w:r>
      <w:r>
        <w:rPr>
          <w:noProof/>
        </w:rPr>
        <w:fldChar w:fldCharType="end"/>
      </w:r>
    </w:p>
    <w:p w14:paraId="5846E6CF" w14:textId="63ECB4D5" w:rsidR="00550F40" w:rsidRDefault="00550F40">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_Toc106193943 \h </w:instrText>
      </w:r>
      <w:r>
        <w:rPr>
          <w:noProof/>
        </w:rPr>
      </w:r>
      <w:r>
        <w:rPr>
          <w:noProof/>
        </w:rPr>
        <w:fldChar w:fldCharType="separate"/>
      </w:r>
      <w:r>
        <w:rPr>
          <w:noProof/>
        </w:rPr>
        <w:t>543</w:t>
      </w:r>
      <w:r>
        <w:rPr>
          <w:noProof/>
        </w:rPr>
        <w:fldChar w:fldCharType="end"/>
      </w:r>
    </w:p>
    <w:p w14:paraId="3311719C" w14:textId="47A82BA7" w:rsidR="00550F40" w:rsidRDefault="00550F40">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_Toc106193944 \h </w:instrText>
      </w:r>
      <w:r>
        <w:rPr>
          <w:noProof/>
        </w:rPr>
      </w:r>
      <w:r>
        <w:rPr>
          <w:noProof/>
        </w:rPr>
        <w:fldChar w:fldCharType="separate"/>
      </w:r>
      <w:r>
        <w:rPr>
          <w:noProof/>
        </w:rPr>
        <w:t>543</w:t>
      </w:r>
      <w:r>
        <w:rPr>
          <w:noProof/>
        </w:rPr>
        <w:fldChar w:fldCharType="end"/>
      </w:r>
    </w:p>
    <w:p w14:paraId="3F40426B" w14:textId="5F49BFE1" w:rsidR="00550F40" w:rsidRDefault="00550F40">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_Toc106193945 \h </w:instrText>
      </w:r>
      <w:r>
        <w:rPr>
          <w:noProof/>
        </w:rPr>
      </w:r>
      <w:r>
        <w:rPr>
          <w:noProof/>
        </w:rPr>
        <w:fldChar w:fldCharType="separate"/>
      </w:r>
      <w:r>
        <w:rPr>
          <w:noProof/>
        </w:rPr>
        <w:t>546</w:t>
      </w:r>
      <w:r>
        <w:rPr>
          <w:noProof/>
        </w:rPr>
        <w:fldChar w:fldCharType="end"/>
      </w:r>
    </w:p>
    <w:p w14:paraId="1F40C70F" w14:textId="35A30FBA" w:rsidR="00550F40" w:rsidRDefault="00550F40">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_Toc106193946 \h </w:instrText>
      </w:r>
      <w:r>
        <w:rPr>
          <w:noProof/>
        </w:rPr>
      </w:r>
      <w:r>
        <w:rPr>
          <w:noProof/>
        </w:rPr>
        <w:fldChar w:fldCharType="separate"/>
      </w:r>
      <w:r>
        <w:rPr>
          <w:noProof/>
        </w:rPr>
        <w:t>546</w:t>
      </w:r>
      <w:r>
        <w:rPr>
          <w:noProof/>
        </w:rPr>
        <w:fldChar w:fldCharType="end"/>
      </w:r>
    </w:p>
    <w:p w14:paraId="1321492B" w14:textId="44115476" w:rsidR="00550F40" w:rsidRDefault="00550F4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_Toc106193947 \h </w:instrText>
      </w:r>
      <w:r>
        <w:rPr>
          <w:noProof/>
        </w:rPr>
      </w:r>
      <w:r>
        <w:rPr>
          <w:noProof/>
        </w:rPr>
        <w:fldChar w:fldCharType="separate"/>
      </w:r>
      <w:r>
        <w:rPr>
          <w:noProof/>
        </w:rPr>
        <w:t>547</w:t>
      </w:r>
      <w:r>
        <w:rPr>
          <w:noProof/>
        </w:rPr>
        <w:fldChar w:fldCharType="end"/>
      </w:r>
    </w:p>
    <w:p w14:paraId="7F00AB5E" w14:textId="774257B7" w:rsidR="00550F40" w:rsidRDefault="00550F4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_Toc106193948 \h </w:instrText>
      </w:r>
      <w:r>
        <w:rPr>
          <w:noProof/>
        </w:rPr>
      </w:r>
      <w:r>
        <w:rPr>
          <w:noProof/>
        </w:rPr>
        <w:fldChar w:fldCharType="separate"/>
      </w:r>
      <w:r>
        <w:rPr>
          <w:noProof/>
        </w:rPr>
        <w:t>547</w:t>
      </w:r>
      <w:r>
        <w:rPr>
          <w:noProof/>
        </w:rPr>
        <w:fldChar w:fldCharType="end"/>
      </w:r>
    </w:p>
    <w:p w14:paraId="57BB308E" w14:textId="777241C4" w:rsidR="00550F40" w:rsidRDefault="00550F40">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_Toc106193949 \h </w:instrText>
      </w:r>
      <w:r>
        <w:rPr>
          <w:noProof/>
        </w:rPr>
      </w:r>
      <w:r>
        <w:rPr>
          <w:noProof/>
        </w:rPr>
        <w:fldChar w:fldCharType="separate"/>
      </w:r>
      <w:r>
        <w:rPr>
          <w:noProof/>
        </w:rPr>
        <w:t>547</w:t>
      </w:r>
      <w:r>
        <w:rPr>
          <w:noProof/>
        </w:rPr>
        <w:fldChar w:fldCharType="end"/>
      </w:r>
    </w:p>
    <w:p w14:paraId="434297B8" w14:textId="3EBF2159" w:rsidR="00550F40" w:rsidRDefault="00550F4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_Toc106193950 \h </w:instrText>
      </w:r>
      <w:r>
        <w:rPr>
          <w:noProof/>
        </w:rPr>
      </w:r>
      <w:r>
        <w:rPr>
          <w:noProof/>
        </w:rPr>
        <w:fldChar w:fldCharType="separate"/>
      </w:r>
      <w:r>
        <w:rPr>
          <w:noProof/>
        </w:rPr>
        <w:t>547</w:t>
      </w:r>
      <w:r>
        <w:rPr>
          <w:noProof/>
        </w:rPr>
        <w:fldChar w:fldCharType="end"/>
      </w:r>
    </w:p>
    <w:p w14:paraId="6CC34967" w14:textId="39E89D95"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lang w:eastAsia="zh-CN"/>
        </w:rPr>
        <w:t>5.2.1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_Toc106193951 \h </w:instrText>
      </w:r>
      <w:r>
        <w:rPr>
          <w:noProof/>
        </w:rPr>
      </w:r>
      <w:r>
        <w:rPr>
          <w:noProof/>
        </w:rPr>
        <w:fldChar w:fldCharType="separate"/>
      </w:r>
      <w:r>
        <w:rPr>
          <w:noProof/>
        </w:rPr>
        <w:t>547</w:t>
      </w:r>
      <w:r>
        <w:rPr>
          <w:noProof/>
        </w:rPr>
        <w:fldChar w:fldCharType="end"/>
      </w:r>
    </w:p>
    <w:p w14:paraId="1AE3F346" w14:textId="10849A68" w:rsidR="00550F40" w:rsidRDefault="00550F4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_Toc106193952 \h </w:instrText>
      </w:r>
      <w:r>
        <w:rPr>
          <w:noProof/>
        </w:rPr>
      </w:r>
      <w:r>
        <w:rPr>
          <w:noProof/>
        </w:rPr>
        <w:fldChar w:fldCharType="separate"/>
      </w:r>
      <w:r>
        <w:rPr>
          <w:noProof/>
        </w:rPr>
        <w:t>547</w:t>
      </w:r>
      <w:r>
        <w:rPr>
          <w:noProof/>
        </w:rPr>
        <w:fldChar w:fldCharType="end"/>
      </w:r>
    </w:p>
    <w:p w14:paraId="35F88BD6" w14:textId="4FF378B7" w:rsidR="00550F40" w:rsidRDefault="00550F40">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_Toc106193953 \h </w:instrText>
      </w:r>
      <w:r>
        <w:rPr>
          <w:noProof/>
        </w:rPr>
      </w:r>
      <w:r>
        <w:rPr>
          <w:noProof/>
        </w:rPr>
        <w:fldChar w:fldCharType="separate"/>
      </w:r>
      <w:r>
        <w:rPr>
          <w:noProof/>
        </w:rPr>
        <w:t>547</w:t>
      </w:r>
      <w:r>
        <w:rPr>
          <w:noProof/>
        </w:rPr>
        <w:fldChar w:fldCharType="end"/>
      </w:r>
    </w:p>
    <w:p w14:paraId="1B196E8E" w14:textId="408DEB12" w:rsidR="00550F40" w:rsidRDefault="00550F40">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_Toc106193954 \h </w:instrText>
      </w:r>
      <w:r>
        <w:rPr>
          <w:noProof/>
        </w:rPr>
      </w:r>
      <w:r>
        <w:rPr>
          <w:noProof/>
        </w:rPr>
        <w:fldChar w:fldCharType="separate"/>
      </w:r>
      <w:r>
        <w:rPr>
          <w:noProof/>
        </w:rPr>
        <w:t>548</w:t>
      </w:r>
      <w:r>
        <w:rPr>
          <w:noProof/>
        </w:rPr>
        <w:fldChar w:fldCharType="end"/>
      </w:r>
    </w:p>
    <w:p w14:paraId="39B300F2" w14:textId="55010542" w:rsidR="00550F40" w:rsidRDefault="00550F40">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_Toc106193955 \h </w:instrText>
      </w:r>
      <w:r>
        <w:rPr>
          <w:noProof/>
        </w:rPr>
      </w:r>
      <w:r>
        <w:rPr>
          <w:noProof/>
        </w:rPr>
        <w:fldChar w:fldCharType="separate"/>
      </w:r>
      <w:r>
        <w:rPr>
          <w:noProof/>
        </w:rPr>
        <w:t>548</w:t>
      </w:r>
      <w:r>
        <w:rPr>
          <w:noProof/>
        </w:rPr>
        <w:fldChar w:fldCharType="end"/>
      </w:r>
    </w:p>
    <w:p w14:paraId="23382912" w14:textId="7CBA7167" w:rsidR="00550F40" w:rsidRDefault="00550F40">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_Toc106193956 \h </w:instrText>
      </w:r>
      <w:r>
        <w:rPr>
          <w:noProof/>
        </w:rPr>
      </w:r>
      <w:r>
        <w:rPr>
          <w:noProof/>
        </w:rPr>
        <w:fldChar w:fldCharType="separate"/>
      </w:r>
      <w:r>
        <w:rPr>
          <w:noProof/>
        </w:rPr>
        <w:t>549</w:t>
      </w:r>
      <w:r>
        <w:rPr>
          <w:noProof/>
        </w:rPr>
        <w:fldChar w:fldCharType="end"/>
      </w:r>
    </w:p>
    <w:p w14:paraId="3C8C5342" w14:textId="603C7EA7" w:rsidR="00550F40" w:rsidRDefault="00550F40">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_Toc106193957 \h </w:instrText>
      </w:r>
      <w:r>
        <w:rPr>
          <w:noProof/>
        </w:rPr>
      </w:r>
      <w:r>
        <w:rPr>
          <w:noProof/>
        </w:rPr>
        <w:fldChar w:fldCharType="separate"/>
      </w:r>
      <w:r>
        <w:rPr>
          <w:noProof/>
        </w:rPr>
        <w:t>554</w:t>
      </w:r>
      <w:r>
        <w:rPr>
          <w:noProof/>
        </w:rPr>
        <w:fldChar w:fldCharType="end"/>
      </w:r>
    </w:p>
    <w:p w14:paraId="6E62DBE6" w14:textId="5CE2CC3A" w:rsidR="00550F40" w:rsidRDefault="00550F40">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_Toc106193958 \h </w:instrText>
      </w:r>
      <w:r>
        <w:rPr>
          <w:noProof/>
        </w:rPr>
      </w:r>
      <w:r>
        <w:rPr>
          <w:noProof/>
        </w:rPr>
        <w:fldChar w:fldCharType="separate"/>
      </w:r>
      <w:r>
        <w:rPr>
          <w:noProof/>
        </w:rPr>
        <w:t>554</w:t>
      </w:r>
      <w:r>
        <w:rPr>
          <w:noProof/>
        </w:rPr>
        <w:fldChar w:fldCharType="end"/>
      </w:r>
    </w:p>
    <w:p w14:paraId="619AE6FC" w14:textId="24163030" w:rsidR="00550F40" w:rsidRDefault="00550F40">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_Toc106193959 \h </w:instrText>
      </w:r>
      <w:r>
        <w:rPr>
          <w:noProof/>
        </w:rPr>
      </w:r>
      <w:r>
        <w:rPr>
          <w:noProof/>
        </w:rPr>
        <w:fldChar w:fldCharType="separate"/>
      </w:r>
      <w:r>
        <w:rPr>
          <w:noProof/>
        </w:rPr>
        <w:t>555</w:t>
      </w:r>
      <w:r>
        <w:rPr>
          <w:noProof/>
        </w:rPr>
        <w:fldChar w:fldCharType="end"/>
      </w:r>
    </w:p>
    <w:p w14:paraId="0E9C4910" w14:textId="6766245F" w:rsidR="00550F40" w:rsidRDefault="00550F40">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_Toc106193960 \h </w:instrText>
      </w:r>
      <w:r>
        <w:rPr>
          <w:noProof/>
        </w:rPr>
      </w:r>
      <w:r>
        <w:rPr>
          <w:noProof/>
        </w:rPr>
        <w:fldChar w:fldCharType="separate"/>
      </w:r>
      <w:r>
        <w:rPr>
          <w:noProof/>
        </w:rPr>
        <w:t>555</w:t>
      </w:r>
      <w:r>
        <w:rPr>
          <w:noProof/>
        </w:rPr>
        <w:fldChar w:fldCharType="end"/>
      </w:r>
    </w:p>
    <w:p w14:paraId="1CAB936D" w14:textId="0DAC07AB" w:rsidR="00550F40" w:rsidRDefault="00550F40">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_Toc106193961 \h </w:instrText>
      </w:r>
      <w:r>
        <w:rPr>
          <w:noProof/>
        </w:rPr>
      </w:r>
      <w:r>
        <w:rPr>
          <w:noProof/>
        </w:rPr>
        <w:fldChar w:fldCharType="separate"/>
      </w:r>
      <w:r>
        <w:rPr>
          <w:noProof/>
        </w:rPr>
        <w:t>555</w:t>
      </w:r>
      <w:r>
        <w:rPr>
          <w:noProof/>
        </w:rPr>
        <w:fldChar w:fldCharType="end"/>
      </w:r>
    </w:p>
    <w:p w14:paraId="7D43814E" w14:textId="7A487D7A" w:rsidR="00550F40" w:rsidRDefault="00550F40">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_Toc106193962 \h </w:instrText>
      </w:r>
      <w:r>
        <w:rPr>
          <w:noProof/>
        </w:rPr>
      </w:r>
      <w:r>
        <w:rPr>
          <w:noProof/>
        </w:rPr>
        <w:fldChar w:fldCharType="separate"/>
      </w:r>
      <w:r>
        <w:rPr>
          <w:noProof/>
        </w:rPr>
        <w:t>556</w:t>
      </w:r>
      <w:r>
        <w:rPr>
          <w:noProof/>
        </w:rPr>
        <w:fldChar w:fldCharType="end"/>
      </w:r>
    </w:p>
    <w:p w14:paraId="21C47CD5" w14:textId="5105FB1E" w:rsidR="00550F40" w:rsidRDefault="00550F40">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_Toc106193963 \h </w:instrText>
      </w:r>
      <w:r>
        <w:rPr>
          <w:noProof/>
        </w:rPr>
      </w:r>
      <w:r>
        <w:rPr>
          <w:noProof/>
        </w:rPr>
        <w:fldChar w:fldCharType="separate"/>
      </w:r>
      <w:r>
        <w:rPr>
          <w:noProof/>
        </w:rPr>
        <w:t>556</w:t>
      </w:r>
      <w:r>
        <w:rPr>
          <w:noProof/>
        </w:rPr>
        <w:fldChar w:fldCharType="end"/>
      </w:r>
    </w:p>
    <w:p w14:paraId="09F5B5A6" w14:textId="750973BC" w:rsidR="00550F40" w:rsidRDefault="00550F40">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_Toc106193964 \h </w:instrText>
      </w:r>
      <w:r>
        <w:rPr>
          <w:noProof/>
        </w:rPr>
      </w:r>
      <w:r>
        <w:rPr>
          <w:noProof/>
        </w:rPr>
        <w:fldChar w:fldCharType="separate"/>
      </w:r>
      <w:r>
        <w:rPr>
          <w:noProof/>
        </w:rPr>
        <w:t>557</w:t>
      </w:r>
      <w:r>
        <w:rPr>
          <w:noProof/>
        </w:rPr>
        <w:fldChar w:fldCharType="end"/>
      </w:r>
    </w:p>
    <w:p w14:paraId="3246529C" w14:textId="192ED369" w:rsidR="00550F40" w:rsidRDefault="00550F40">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_Toc106193965 \h </w:instrText>
      </w:r>
      <w:r>
        <w:rPr>
          <w:noProof/>
        </w:rPr>
      </w:r>
      <w:r>
        <w:rPr>
          <w:noProof/>
        </w:rPr>
        <w:fldChar w:fldCharType="separate"/>
      </w:r>
      <w:r>
        <w:rPr>
          <w:noProof/>
        </w:rPr>
        <w:t>557</w:t>
      </w:r>
      <w:r>
        <w:rPr>
          <w:noProof/>
        </w:rPr>
        <w:fldChar w:fldCharType="end"/>
      </w:r>
    </w:p>
    <w:p w14:paraId="4EDBF214" w14:textId="5BD1DA32" w:rsidR="00550F40" w:rsidRDefault="00550F40">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_Toc106193966 \h </w:instrText>
      </w:r>
      <w:r>
        <w:rPr>
          <w:noProof/>
        </w:rPr>
      </w:r>
      <w:r>
        <w:rPr>
          <w:noProof/>
        </w:rPr>
        <w:fldChar w:fldCharType="separate"/>
      </w:r>
      <w:r>
        <w:rPr>
          <w:noProof/>
        </w:rPr>
        <w:t>557</w:t>
      </w:r>
      <w:r>
        <w:rPr>
          <w:noProof/>
        </w:rPr>
        <w:fldChar w:fldCharType="end"/>
      </w:r>
    </w:p>
    <w:p w14:paraId="66E2C713" w14:textId="196E5ED9" w:rsidR="00550F40" w:rsidRDefault="00550F40">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_Toc106193967 \h </w:instrText>
      </w:r>
      <w:r>
        <w:rPr>
          <w:noProof/>
        </w:rPr>
      </w:r>
      <w:r>
        <w:rPr>
          <w:noProof/>
        </w:rPr>
        <w:fldChar w:fldCharType="separate"/>
      </w:r>
      <w:r>
        <w:rPr>
          <w:noProof/>
        </w:rPr>
        <w:t>558</w:t>
      </w:r>
      <w:r>
        <w:rPr>
          <w:noProof/>
        </w:rPr>
        <w:fldChar w:fldCharType="end"/>
      </w:r>
    </w:p>
    <w:p w14:paraId="24FC0DA1" w14:textId="042139C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3A389F">
        <w:rPr>
          <w:rFonts w:eastAsia="SimSun"/>
          <w:noProof/>
          <w:lang w:eastAsia="zh-CN"/>
        </w:rPr>
        <w:t>_EBIAssignment service operation</w:t>
      </w:r>
      <w:r>
        <w:rPr>
          <w:noProof/>
        </w:rPr>
        <w:tab/>
      </w:r>
      <w:r>
        <w:rPr>
          <w:noProof/>
        </w:rPr>
        <w:fldChar w:fldCharType="begin" w:fldLock="1"/>
      </w:r>
      <w:r>
        <w:rPr>
          <w:noProof/>
        </w:rPr>
        <w:instrText xml:space="preserve"> PAGEREF _Toc106193968 \h </w:instrText>
      </w:r>
      <w:r>
        <w:rPr>
          <w:noProof/>
        </w:rPr>
      </w:r>
      <w:r>
        <w:rPr>
          <w:noProof/>
        </w:rPr>
        <w:fldChar w:fldCharType="separate"/>
      </w:r>
      <w:r>
        <w:rPr>
          <w:noProof/>
        </w:rPr>
        <w:t>558</w:t>
      </w:r>
      <w:r>
        <w:rPr>
          <w:noProof/>
        </w:rPr>
        <w:fldChar w:fldCharType="end"/>
      </w:r>
    </w:p>
    <w:p w14:paraId="74A39846" w14:textId="3D15731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5.2.2.2.14</w:t>
      </w:r>
      <w:r>
        <w:rPr>
          <w:rFonts w:asciiTheme="minorHAnsi" w:eastAsiaTheme="minorEastAsia" w:hAnsiTheme="minorHAnsi" w:cstheme="minorBidi"/>
          <w:noProof/>
          <w:sz w:val="22"/>
          <w:szCs w:val="22"/>
          <w:lang w:eastAsia="en-GB"/>
        </w:rPr>
        <w:tab/>
      </w:r>
      <w:r w:rsidRPr="003A389F">
        <w:rPr>
          <w:rFonts w:eastAsia="SimSun"/>
          <w:noProof/>
        </w:rPr>
        <w:t>Namf_Communication_AMFStatusChangeSubscribe service operation</w:t>
      </w:r>
      <w:r>
        <w:rPr>
          <w:noProof/>
        </w:rPr>
        <w:tab/>
      </w:r>
      <w:r>
        <w:rPr>
          <w:noProof/>
        </w:rPr>
        <w:fldChar w:fldCharType="begin" w:fldLock="1"/>
      </w:r>
      <w:r>
        <w:rPr>
          <w:noProof/>
        </w:rPr>
        <w:instrText xml:space="preserve"> PAGEREF _Toc106193969 \h </w:instrText>
      </w:r>
      <w:r>
        <w:rPr>
          <w:noProof/>
        </w:rPr>
      </w:r>
      <w:r>
        <w:rPr>
          <w:noProof/>
        </w:rPr>
        <w:fldChar w:fldCharType="separate"/>
      </w:r>
      <w:r>
        <w:rPr>
          <w:noProof/>
        </w:rPr>
        <w:t>558</w:t>
      </w:r>
      <w:r>
        <w:rPr>
          <w:noProof/>
        </w:rPr>
        <w:fldChar w:fldCharType="end"/>
      </w:r>
    </w:p>
    <w:p w14:paraId="4315BDE0" w14:textId="436B6E3A"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5.2.2.2.15</w:t>
      </w:r>
      <w:r>
        <w:rPr>
          <w:rFonts w:asciiTheme="minorHAnsi" w:eastAsiaTheme="minorEastAsia" w:hAnsiTheme="minorHAnsi" w:cstheme="minorBidi"/>
          <w:noProof/>
          <w:sz w:val="22"/>
          <w:szCs w:val="22"/>
          <w:lang w:eastAsia="en-GB"/>
        </w:rPr>
        <w:tab/>
      </w:r>
      <w:r w:rsidRPr="003A389F">
        <w:rPr>
          <w:rFonts w:eastAsia="SimSun"/>
          <w:noProof/>
        </w:rPr>
        <w:t>Namf_Communication_</w:t>
      </w:r>
      <w:r w:rsidRPr="003A389F">
        <w:rPr>
          <w:rFonts w:eastAsia="MS Mincho"/>
          <w:noProof/>
        </w:rPr>
        <w:t>AMFStatusChangeUnSubscribe</w:t>
      </w:r>
      <w:r w:rsidRPr="003A389F">
        <w:rPr>
          <w:rFonts w:eastAsia="SimSun"/>
          <w:noProof/>
        </w:rPr>
        <w:t xml:space="preserve"> service operation</w:t>
      </w:r>
      <w:r>
        <w:rPr>
          <w:noProof/>
        </w:rPr>
        <w:tab/>
      </w:r>
      <w:r>
        <w:rPr>
          <w:noProof/>
        </w:rPr>
        <w:fldChar w:fldCharType="begin" w:fldLock="1"/>
      </w:r>
      <w:r>
        <w:rPr>
          <w:noProof/>
        </w:rPr>
        <w:instrText xml:space="preserve"> PAGEREF _Toc106193970 \h </w:instrText>
      </w:r>
      <w:r>
        <w:rPr>
          <w:noProof/>
        </w:rPr>
      </w:r>
      <w:r>
        <w:rPr>
          <w:noProof/>
        </w:rPr>
        <w:fldChar w:fldCharType="separate"/>
      </w:r>
      <w:r>
        <w:rPr>
          <w:noProof/>
        </w:rPr>
        <w:t>558</w:t>
      </w:r>
      <w:r>
        <w:rPr>
          <w:noProof/>
        </w:rPr>
        <w:fldChar w:fldCharType="end"/>
      </w:r>
    </w:p>
    <w:p w14:paraId="34220B60" w14:textId="4ECFFE6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5.2.2.2.16</w:t>
      </w:r>
      <w:r>
        <w:rPr>
          <w:rFonts w:asciiTheme="minorHAnsi" w:eastAsiaTheme="minorEastAsia" w:hAnsiTheme="minorHAnsi" w:cstheme="minorBidi"/>
          <w:noProof/>
          <w:sz w:val="22"/>
          <w:szCs w:val="22"/>
          <w:lang w:eastAsia="en-GB"/>
        </w:rPr>
        <w:tab/>
      </w:r>
      <w:r w:rsidRPr="003A389F">
        <w:rPr>
          <w:rFonts w:eastAsia="SimSun"/>
          <w:noProof/>
        </w:rPr>
        <w:t>Namf_Communication_</w:t>
      </w:r>
      <w:r w:rsidRPr="003A389F">
        <w:rPr>
          <w:rFonts w:eastAsia="MS Mincho"/>
          <w:noProof/>
        </w:rPr>
        <w:t>AMFStatusChangeNotify</w:t>
      </w:r>
      <w:r w:rsidRPr="003A389F">
        <w:rPr>
          <w:rFonts w:eastAsia="SimSun"/>
          <w:noProof/>
        </w:rPr>
        <w:t xml:space="preserve"> service operation</w:t>
      </w:r>
      <w:r>
        <w:rPr>
          <w:noProof/>
        </w:rPr>
        <w:tab/>
      </w:r>
      <w:r>
        <w:rPr>
          <w:noProof/>
        </w:rPr>
        <w:fldChar w:fldCharType="begin" w:fldLock="1"/>
      </w:r>
      <w:r>
        <w:rPr>
          <w:noProof/>
        </w:rPr>
        <w:instrText xml:space="preserve"> PAGEREF _Toc106193971 \h </w:instrText>
      </w:r>
      <w:r>
        <w:rPr>
          <w:noProof/>
        </w:rPr>
      </w:r>
      <w:r>
        <w:rPr>
          <w:noProof/>
        </w:rPr>
        <w:fldChar w:fldCharType="separate"/>
      </w:r>
      <w:r>
        <w:rPr>
          <w:noProof/>
        </w:rPr>
        <w:t>559</w:t>
      </w:r>
      <w:r>
        <w:rPr>
          <w:noProof/>
        </w:rPr>
        <w:fldChar w:fldCharType="end"/>
      </w:r>
    </w:p>
    <w:p w14:paraId="191B22EA" w14:textId="1B59AA7F"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5.2.2.2.17</w:t>
      </w:r>
      <w:r>
        <w:rPr>
          <w:rFonts w:asciiTheme="minorHAnsi" w:eastAsiaTheme="minorEastAsia" w:hAnsiTheme="minorHAnsi" w:cstheme="minorBidi"/>
          <w:noProof/>
          <w:sz w:val="22"/>
          <w:szCs w:val="22"/>
          <w:lang w:eastAsia="en-GB"/>
        </w:rPr>
        <w:tab/>
      </w:r>
      <w:r w:rsidRPr="003A389F">
        <w:rPr>
          <w:rFonts w:eastAsia="SimSun"/>
          <w:noProof/>
        </w:rPr>
        <w:t>Namf_Communication_NonUeN2MessageTransfer service operation</w:t>
      </w:r>
      <w:r>
        <w:rPr>
          <w:noProof/>
        </w:rPr>
        <w:tab/>
      </w:r>
      <w:r>
        <w:rPr>
          <w:noProof/>
        </w:rPr>
        <w:fldChar w:fldCharType="begin" w:fldLock="1"/>
      </w:r>
      <w:r>
        <w:rPr>
          <w:noProof/>
        </w:rPr>
        <w:instrText xml:space="preserve"> PAGEREF _Toc106193972 \h </w:instrText>
      </w:r>
      <w:r>
        <w:rPr>
          <w:noProof/>
        </w:rPr>
      </w:r>
      <w:r>
        <w:rPr>
          <w:noProof/>
        </w:rPr>
        <w:fldChar w:fldCharType="separate"/>
      </w:r>
      <w:r>
        <w:rPr>
          <w:noProof/>
        </w:rPr>
        <w:t>559</w:t>
      </w:r>
      <w:r>
        <w:rPr>
          <w:noProof/>
        </w:rPr>
        <w:fldChar w:fldCharType="end"/>
      </w:r>
    </w:p>
    <w:p w14:paraId="411737F6" w14:textId="180DA52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5.2.2.2.18</w:t>
      </w:r>
      <w:r>
        <w:rPr>
          <w:rFonts w:asciiTheme="minorHAnsi" w:eastAsiaTheme="minorEastAsia" w:hAnsiTheme="minorHAnsi" w:cstheme="minorBidi"/>
          <w:noProof/>
          <w:sz w:val="22"/>
          <w:szCs w:val="22"/>
          <w:lang w:eastAsia="en-GB"/>
        </w:rPr>
        <w:tab/>
      </w:r>
      <w:r w:rsidRPr="003A389F">
        <w:rPr>
          <w:rFonts w:eastAsia="SimSun"/>
          <w:noProof/>
        </w:rPr>
        <w:t>Namf_Communication_NonUeN2InfoSubscribe service operation</w:t>
      </w:r>
      <w:r>
        <w:rPr>
          <w:noProof/>
        </w:rPr>
        <w:tab/>
      </w:r>
      <w:r>
        <w:rPr>
          <w:noProof/>
        </w:rPr>
        <w:fldChar w:fldCharType="begin" w:fldLock="1"/>
      </w:r>
      <w:r>
        <w:rPr>
          <w:noProof/>
        </w:rPr>
        <w:instrText xml:space="preserve"> PAGEREF _Toc106193973 \h </w:instrText>
      </w:r>
      <w:r>
        <w:rPr>
          <w:noProof/>
        </w:rPr>
      </w:r>
      <w:r>
        <w:rPr>
          <w:noProof/>
        </w:rPr>
        <w:fldChar w:fldCharType="separate"/>
      </w:r>
      <w:r>
        <w:rPr>
          <w:noProof/>
        </w:rPr>
        <w:t>559</w:t>
      </w:r>
      <w:r>
        <w:rPr>
          <w:noProof/>
        </w:rPr>
        <w:fldChar w:fldCharType="end"/>
      </w:r>
    </w:p>
    <w:p w14:paraId="32CAA0C0" w14:textId="2618419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5.2.2.2.19</w:t>
      </w:r>
      <w:r>
        <w:rPr>
          <w:rFonts w:asciiTheme="minorHAnsi" w:eastAsiaTheme="minorEastAsia" w:hAnsiTheme="minorHAnsi" w:cstheme="minorBidi"/>
          <w:noProof/>
          <w:sz w:val="22"/>
          <w:szCs w:val="22"/>
          <w:lang w:eastAsia="en-GB"/>
        </w:rPr>
        <w:tab/>
      </w:r>
      <w:r w:rsidRPr="003A389F">
        <w:rPr>
          <w:rFonts w:eastAsia="SimSun"/>
          <w:noProof/>
        </w:rPr>
        <w:t>Namf_Communication_NonUeN2InfoUnSubscribe service operation</w:t>
      </w:r>
      <w:r>
        <w:rPr>
          <w:noProof/>
        </w:rPr>
        <w:tab/>
      </w:r>
      <w:r>
        <w:rPr>
          <w:noProof/>
        </w:rPr>
        <w:fldChar w:fldCharType="begin" w:fldLock="1"/>
      </w:r>
      <w:r>
        <w:rPr>
          <w:noProof/>
        </w:rPr>
        <w:instrText xml:space="preserve"> PAGEREF _Toc106193974 \h </w:instrText>
      </w:r>
      <w:r>
        <w:rPr>
          <w:noProof/>
        </w:rPr>
      </w:r>
      <w:r>
        <w:rPr>
          <w:noProof/>
        </w:rPr>
        <w:fldChar w:fldCharType="separate"/>
      </w:r>
      <w:r>
        <w:rPr>
          <w:noProof/>
        </w:rPr>
        <w:t>560</w:t>
      </w:r>
      <w:r>
        <w:rPr>
          <w:noProof/>
        </w:rPr>
        <w:fldChar w:fldCharType="end"/>
      </w:r>
    </w:p>
    <w:p w14:paraId="2285AB10" w14:textId="4C3602B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5.2.2.2.20</w:t>
      </w:r>
      <w:r>
        <w:rPr>
          <w:rFonts w:asciiTheme="minorHAnsi" w:eastAsiaTheme="minorEastAsia" w:hAnsiTheme="minorHAnsi" w:cstheme="minorBidi"/>
          <w:noProof/>
          <w:sz w:val="22"/>
          <w:szCs w:val="22"/>
          <w:lang w:eastAsia="en-GB"/>
        </w:rPr>
        <w:tab/>
      </w:r>
      <w:r w:rsidRPr="003A389F">
        <w:rPr>
          <w:rFonts w:eastAsia="SimSun"/>
          <w:noProof/>
        </w:rPr>
        <w:t>Namf_Communication_NonUeN2InfoNotify service operation</w:t>
      </w:r>
      <w:r>
        <w:rPr>
          <w:noProof/>
        </w:rPr>
        <w:tab/>
      </w:r>
      <w:r>
        <w:rPr>
          <w:noProof/>
        </w:rPr>
        <w:fldChar w:fldCharType="begin" w:fldLock="1"/>
      </w:r>
      <w:r>
        <w:rPr>
          <w:noProof/>
        </w:rPr>
        <w:instrText xml:space="preserve"> PAGEREF _Toc106193975 \h </w:instrText>
      </w:r>
      <w:r>
        <w:rPr>
          <w:noProof/>
        </w:rPr>
      </w:r>
      <w:r>
        <w:rPr>
          <w:noProof/>
        </w:rPr>
        <w:fldChar w:fldCharType="separate"/>
      </w:r>
      <w:r>
        <w:rPr>
          <w:noProof/>
        </w:rPr>
        <w:t>560</w:t>
      </w:r>
      <w:r>
        <w:rPr>
          <w:noProof/>
        </w:rPr>
        <w:fldChar w:fldCharType="end"/>
      </w:r>
    </w:p>
    <w:p w14:paraId="7D0038F6" w14:textId="432C600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5.2.2.2.21</w:t>
      </w:r>
      <w:r>
        <w:rPr>
          <w:rFonts w:asciiTheme="minorHAnsi" w:eastAsiaTheme="minorEastAsia" w:hAnsiTheme="minorHAnsi" w:cstheme="minorBidi"/>
          <w:noProof/>
          <w:sz w:val="22"/>
          <w:szCs w:val="22"/>
          <w:lang w:eastAsia="en-GB"/>
        </w:rPr>
        <w:tab/>
      </w:r>
      <w:r w:rsidRPr="003A389F">
        <w:rPr>
          <w:rFonts w:eastAsia="SimSun"/>
          <w:noProof/>
        </w:rPr>
        <w:t>Namf_Communication_RelocateUEContext service operation</w:t>
      </w:r>
      <w:r>
        <w:rPr>
          <w:noProof/>
        </w:rPr>
        <w:tab/>
      </w:r>
      <w:r>
        <w:rPr>
          <w:noProof/>
        </w:rPr>
        <w:fldChar w:fldCharType="begin" w:fldLock="1"/>
      </w:r>
      <w:r>
        <w:rPr>
          <w:noProof/>
        </w:rPr>
        <w:instrText xml:space="preserve"> PAGEREF _Toc106193976 \h </w:instrText>
      </w:r>
      <w:r>
        <w:rPr>
          <w:noProof/>
        </w:rPr>
      </w:r>
      <w:r>
        <w:rPr>
          <w:noProof/>
        </w:rPr>
        <w:fldChar w:fldCharType="separate"/>
      </w:r>
      <w:r>
        <w:rPr>
          <w:noProof/>
        </w:rPr>
        <w:t>560</w:t>
      </w:r>
      <w:r>
        <w:rPr>
          <w:noProof/>
        </w:rPr>
        <w:fldChar w:fldCharType="end"/>
      </w:r>
    </w:p>
    <w:p w14:paraId="0C961F65" w14:textId="5CCD640F"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5.2.2.2.22</w:t>
      </w:r>
      <w:r>
        <w:rPr>
          <w:rFonts w:asciiTheme="minorHAnsi" w:eastAsiaTheme="minorEastAsia" w:hAnsiTheme="minorHAnsi" w:cstheme="minorBidi"/>
          <w:noProof/>
          <w:sz w:val="22"/>
          <w:szCs w:val="22"/>
          <w:lang w:eastAsia="en-GB"/>
        </w:rPr>
        <w:tab/>
      </w:r>
      <w:r w:rsidRPr="003A389F">
        <w:rPr>
          <w:rFonts w:eastAsia="SimSun"/>
          <w:noProof/>
        </w:rPr>
        <w:t>Namf_Communication_CancelRelocateUEContext service operation</w:t>
      </w:r>
      <w:r>
        <w:rPr>
          <w:noProof/>
        </w:rPr>
        <w:tab/>
      </w:r>
      <w:r>
        <w:rPr>
          <w:noProof/>
        </w:rPr>
        <w:fldChar w:fldCharType="begin" w:fldLock="1"/>
      </w:r>
      <w:r>
        <w:rPr>
          <w:noProof/>
        </w:rPr>
        <w:instrText xml:space="preserve"> PAGEREF _Toc106193977 \h </w:instrText>
      </w:r>
      <w:r>
        <w:rPr>
          <w:noProof/>
        </w:rPr>
      </w:r>
      <w:r>
        <w:rPr>
          <w:noProof/>
        </w:rPr>
        <w:fldChar w:fldCharType="separate"/>
      </w:r>
      <w:r>
        <w:rPr>
          <w:noProof/>
        </w:rPr>
        <w:t>560</w:t>
      </w:r>
      <w:r>
        <w:rPr>
          <w:noProof/>
        </w:rPr>
        <w:fldChar w:fldCharType="end"/>
      </w:r>
    </w:p>
    <w:p w14:paraId="763F1A10" w14:textId="347CDC30" w:rsidR="00550F40" w:rsidRDefault="00550F40">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_Toc106193978 \h </w:instrText>
      </w:r>
      <w:r>
        <w:rPr>
          <w:noProof/>
        </w:rPr>
      </w:r>
      <w:r>
        <w:rPr>
          <w:noProof/>
        </w:rPr>
        <w:fldChar w:fldCharType="separate"/>
      </w:r>
      <w:r>
        <w:rPr>
          <w:noProof/>
        </w:rPr>
        <w:t>561</w:t>
      </w:r>
      <w:r>
        <w:rPr>
          <w:noProof/>
        </w:rPr>
        <w:fldChar w:fldCharType="end"/>
      </w:r>
    </w:p>
    <w:p w14:paraId="6DD7D6BD" w14:textId="10D0C895" w:rsidR="00550F40" w:rsidRDefault="00550F40">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_Toc106193979 \h </w:instrText>
      </w:r>
      <w:r>
        <w:rPr>
          <w:noProof/>
        </w:rPr>
      </w:r>
      <w:r>
        <w:rPr>
          <w:noProof/>
        </w:rPr>
        <w:fldChar w:fldCharType="separate"/>
      </w:r>
      <w:r>
        <w:rPr>
          <w:noProof/>
        </w:rPr>
        <w:t>561</w:t>
      </w:r>
      <w:r>
        <w:rPr>
          <w:noProof/>
        </w:rPr>
        <w:fldChar w:fldCharType="end"/>
      </w:r>
    </w:p>
    <w:p w14:paraId="0C56057A" w14:textId="2838D343" w:rsidR="00550F40" w:rsidRDefault="00550F40">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_Toc106193980 \h </w:instrText>
      </w:r>
      <w:r>
        <w:rPr>
          <w:noProof/>
        </w:rPr>
      </w:r>
      <w:r>
        <w:rPr>
          <w:noProof/>
        </w:rPr>
        <w:fldChar w:fldCharType="separate"/>
      </w:r>
      <w:r>
        <w:rPr>
          <w:noProof/>
        </w:rPr>
        <w:t>562</w:t>
      </w:r>
      <w:r>
        <w:rPr>
          <w:noProof/>
        </w:rPr>
        <w:fldChar w:fldCharType="end"/>
      </w:r>
    </w:p>
    <w:p w14:paraId="5B1CD3B0" w14:textId="50687E61" w:rsidR="00550F40" w:rsidRDefault="00550F40">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_Toc106193981 \h </w:instrText>
      </w:r>
      <w:r>
        <w:rPr>
          <w:noProof/>
        </w:rPr>
      </w:r>
      <w:r>
        <w:rPr>
          <w:noProof/>
        </w:rPr>
        <w:fldChar w:fldCharType="separate"/>
      </w:r>
      <w:r>
        <w:rPr>
          <w:noProof/>
        </w:rPr>
        <w:t>563</w:t>
      </w:r>
      <w:r>
        <w:rPr>
          <w:noProof/>
        </w:rPr>
        <w:fldChar w:fldCharType="end"/>
      </w:r>
    </w:p>
    <w:p w14:paraId="7BF1F3E1" w14:textId="606CC27A" w:rsidR="00550F40" w:rsidRDefault="00550F40">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_Toc106193982 \h </w:instrText>
      </w:r>
      <w:r>
        <w:rPr>
          <w:noProof/>
        </w:rPr>
      </w:r>
      <w:r>
        <w:rPr>
          <w:noProof/>
        </w:rPr>
        <w:fldChar w:fldCharType="separate"/>
      </w:r>
      <w:r>
        <w:rPr>
          <w:noProof/>
        </w:rPr>
        <w:t>563</w:t>
      </w:r>
      <w:r>
        <w:rPr>
          <w:noProof/>
        </w:rPr>
        <w:fldChar w:fldCharType="end"/>
      </w:r>
    </w:p>
    <w:p w14:paraId="0C2602FD" w14:textId="5582D58F"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5.2.2.4</w:t>
      </w:r>
      <w:r>
        <w:rPr>
          <w:rFonts w:asciiTheme="minorHAnsi" w:eastAsiaTheme="minorEastAsia" w:hAnsiTheme="minorHAnsi" w:cstheme="minorBidi"/>
          <w:noProof/>
          <w:sz w:val="22"/>
          <w:szCs w:val="22"/>
          <w:lang w:eastAsia="en-GB"/>
        </w:rPr>
        <w:tab/>
      </w:r>
      <w:r w:rsidRPr="003A389F">
        <w:rPr>
          <w:rFonts w:eastAsia="SimSun"/>
          <w:noProof/>
          <w:lang w:eastAsia="zh-CN"/>
        </w:rPr>
        <w:t>Namf_</w:t>
      </w:r>
      <w:r w:rsidRPr="003A389F">
        <w:rPr>
          <w:rFonts w:eastAsia="SimSun"/>
          <w:noProof/>
        </w:rPr>
        <w:t>MT</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_Toc106193983 \h </w:instrText>
      </w:r>
      <w:r>
        <w:rPr>
          <w:noProof/>
        </w:rPr>
      </w:r>
      <w:r>
        <w:rPr>
          <w:noProof/>
        </w:rPr>
        <w:fldChar w:fldCharType="separate"/>
      </w:r>
      <w:r>
        <w:rPr>
          <w:noProof/>
        </w:rPr>
        <w:t>564</w:t>
      </w:r>
      <w:r>
        <w:rPr>
          <w:noProof/>
        </w:rPr>
        <w:fldChar w:fldCharType="end"/>
      </w:r>
    </w:p>
    <w:p w14:paraId="294D6E51" w14:textId="70D48DD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5.2.2.4.1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_Toc106193984 \h </w:instrText>
      </w:r>
      <w:r>
        <w:rPr>
          <w:noProof/>
        </w:rPr>
      </w:r>
      <w:r>
        <w:rPr>
          <w:noProof/>
        </w:rPr>
        <w:fldChar w:fldCharType="separate"/>
      </w:r>
      <w:r>
        <w:rPr>
          <w:noProof/>
        </w:rPr>
        <w:t>564</w:t>
      </w:r>
      <w:r>
        <w:rPr>
          <w:noProof/>
        </w:rPr>
        <w:fldChar w:fldCharType="end"/>
      </w:r>
    </w:p>
    <w:p w14:paraId="1A8DDB11" w14:textId="243C03C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5.2.2.4.2</w:t>
      </w:r>
      <w:r>
        <w:rPr>
          <w:rFonts w:asciiTheme="minorHAnsi" w:eastAsiaTheme="minorEastAsia" w:hAnsiTheme="minorHAnsi" w:cstheme="minorBidi"/>
          <w:noProof/>
          <w:sz w:val="22"/>
          <w:szCs w:val="22"/>
          <w:lang w:eastAsia="en-GB"/>
        </w:rPr>
        <w:tab/>
      </w:r>
      <w:r w:rsidRPr="003A389F">
        <w:rPr>
          <w:rFonts w:eastAsia="SimSun"/>
          <w:noProof/>
          <w:lang w:eastAsia="zh-CN"/>
        </w:rPr>
        <w:t>Namf_</w:t>
      </w:r>
      <w:r w:rsidRPr="003A389F">
        <w:rPr>
          <w:rFonts w:eastAsia="SimSun"/>
          <w:noProof/>
        </w:rPr>
        <w:t>MT</w:t>
      </w:r>
      <w:r w:rsidRPr="003A389F">
        <w:rPr>
          <w:rFonts w:eastAsia="SimSun"/>
          <w:noProof/>
          <w:lang w:eastAsia="zh-CN"/>
        </w:rPr>
        <w:t>_EnableUEReachability service operation</w:t>
      </w:r>
      <w:r>
        <w:rPr>
          <w:noProof/>
        </w:rPr>
        <w:tab/>
      </w:r>
      <w:r>
        <w:rPr>
          <w:noProof/>
        </w:rPr>
        <w:fldChar w:fldCharType="begin" w:fldLock="1"/>
      </w:r>
      <w:r>
        <w:rPr>
          <w:noProof/>
        </w:rPr>
        <w:instrText xml:space="preserve"> PAGEREF _Toc106193985 \h </w:instrText>
      </w:r>
      <w:r>
        <w:rPr>
          <w:noProof/>
        </w:rPr>
      </w:r>
      <w:r>
        <w:rPr>
          <w:noProof/>
        </w:rPr>
        <w:fldChar w:fldCharType="separate"/>
      </w:r>
      <w:r>
        <w:rPr>
          <w:noProof/>
        </w:rPr>
        <w:t>564</w:t>
      </w:r>
      <w:r>
        <w:rPr>
          <w:noProof/>
        </w:rPr>
        <w:fldChar w:fldCharType="end"/>
      </w:r>
    </w:p>
    <w:p w14:paraId="4F19D326" w14:textId="17AF1394" w:rsidR="00550F40" w:rsidRDefault="00550F40">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_Toc106193986 \h </w:instrText>
      </w:r>
      <w:r>
        <w:rPr>
          <w:noProof/>
        </w:rPr>
      </w:r>
      <w:r>
        <w:rPr>
          <w:noProof/>
        </w:rPr>
        <w:fldChar w:fldCharType="separate"/>
      </w:r>
      <w:r>
        <w:rPr>
          <w:noProof/>
        </w:rPr>
        <w:t>564</w:t>
      </w:r>
      <w:r>
        <w:rPr>
          <w:noProof/>
        </w:rPr>
        <w:fldChar w:fldCharType="end"/>
      </w:r>
    </w:p>
    <w:p w14:paraId="2CC62695" w14:textId="664A22C7" w:rsidR="00550F40" w:rsidRDefault="00550F40">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Namf_MT_EnableGroupReachability service operation</w:t>
      </w:r>
      <w:r>
        <w:rPr>
          <w:noProof/>
        </w:rPr>
        <w:tab/>
      </w:r>
      <w:r>
        <w:rPr>
          <w:noProof/>
        </w:rPr>
        <w:fldChar w:fldCharType="begin" w:fldLock="1"/>
      </w:r>
      <w:r>
        <w:rPr>
          <w:noProof/>
        </w:rPr>
        <w:instrText xml:space="preserve"> PAGEREF _Toc106193987 \h </w:instrText>
      </w:r>
      <w:r>
        <w:rPr>
          <w:noProof/>
        </w:rPr>
      </w:r>
      <w:r>
        <w:rPr>
          <w:noProof/>
        </w:rPr>
        <w:fldChar w:fldCharType="separate"/>
      </w:r>
      <w:r>
        <w:rPr>
          <w:noProof/>
        </w:rPr>
        <w:t>565</w:t>
      </w:r>
      <w:r>
        <w:rPr>
          <w:noProof/>
        </w:rPr>
        <w:fldChar w:fldCharType="end"/>
      </w:r>
    </w:p>
    <w:p w14:paraId="48C2EA6F" w14:textId="1AA286A1" w:rsidR="00550F40" w:rsidRDefault="00550F40">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Namf_MT_UEReachabilityInfoNotify</w:t>
      </w:r>
      <w:r>
        <w:rPr>
          <w:noProof/>
        </w:rPr>
        <w:tab/>
      </w:r>
      <w:r>
        <w:rPr>
          <w:noProof/>
        </w:rPr>
        <w:fldChar w:fldCharType="begin" w:fldLock="1"/>
      </w:r>
      <w:r>
        <w:rPr>
          <w:noProof/>
        </w:rPr>
        <w:instrText xml:space="preserve"> PAGEREF _Toc106193988 \h </w:instrText>
      </w:r>
      <w:r>
        <w:rPr>
          <w:noProof/>
        </w:rPr>
      </w:r>
      <w:r>
        <w:rPr>
          <w:noProof/>
        </w:rPr>
        <w:fldChar w:fldCharType="separate"/>
      </w:r>
      <w:r>
        <w:rPr>
          <w:noProof/>
        </w:rPr>
        <w:t>565</w:t>
      </w:r>
      <w:r>
        <w:rPr>
          <w:noProof/>
        </w:rPr>
        <w:fldChar w:fldCharType="end"/>
      </w:r>
    </w:p>
    <w:p w14:paraId="78A88906" w14:textId="674B9100" w:rsidR="00550F40" w:rsidRDefault="00550F40">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_Toc106193989 \h </w:instrText>
      </w:r>
      <w:r>
        <w:rPr>
          <w:noProof/>
        </w:rPr>
      </w:r>
      <w:r>
        <w:rPr>
          <w:noProof/>
        </w:rPr>
        <w:fldChar w:fldCharType="separate"/>
      </w:r>
      <w:r>
        <w:rPr>
          <w:noProof/>
        </w:rPr>
        <w:t>565</w:t>
      </w:r>
      <w:r>
        <w:rPr>
          <w:noProof/>
        </w:rPr>
        <w:fldChar w:fldCharType="end"/>
      </w:r>
    </w:p>
    <w:p w14:paraId="749DB02D" w14:textId="56045897" w:rsidR="00550F40" w:rsidRDefault="00550F40">
      <w:pPr>
        <w:pStyle w:val="TOC5"/>
        <w:rPr>
          <w:rFonts w:asciiTheme="minorHAnsi" w:eastAsiaTheme="minorEastAsia" w:hAnsiTheme="minorHAnsi" w:cstheme="minorBidi"/>
          <w:noProof/>
          <w:sz w:val="22"/>
          <w:szCs w:val="22"/>
          <w:lang w:eastAsia="en-GB"/>
        </w:rPr>
      </w:pPr>
      <w:r>
        <w:rPr>
          <w:noProof/>
        </w:rPr>
        <w:lastRenderedPageBreak/>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_Toc106193990 \h </w:instrText>
      </w:r>
      <w:r>
        <w:rPr>
          <w:noProof/>
        </w:rPr>
      </w:r>
      <w:r>
        <w:rPr>
          <w:noProof/>
        </w:rPr>
        <w:fldChar w:fldCharType="separate"/>
      </w:r>
      <w:r>
        <w:rPr>
          <w:noProof/>
        </w:rPr>
        <w:t>565</w:t>
      </w:r>
      <w:r>
        <w:rPr>
          <w:noProof/>
        </w:rPr>
        <w:fldChar w:fldCharType="end"/>
      </w:r>
    </w:p>
    <w:p w14:paraId="607C9812" w14:textId="420794FC" w:rsidR="00550F40" w:rsidRDefault="00550F40">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_Toc106193991 \h </w:instrText>
      </w:r>
      <w:r>
        <w:rPr>
          <w:noProof/>
        </w:rPr>
      </w:r>
      <w:r>
        <w:rPr>
          <w:noProof/>
        </w:rPr>
        <w:fldChar w:fldCharType="separate"/>
      </w:r>
      <w:r>
        <w:rPr>
          <w:noProof/>
        </w:rPr>
        <w:t>565</w:t>
      </w:r>
      <w:r>
        <w:rPr>
          <w:noProof/>
        </w:rPr>
        <w:fldChar w:fldCharType="end"/>
      </w:r>
    </w:p>
    <w:p w14:paraId="26E2CFC5" w14:textId="40379E25" w:rsidR="00550F40" w:rsidRDefault="00550F40">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_Toc106193992 \h </w:instrText>
      </w:r>
      <w:r>
        <w:rPr>
          <w:noProof/>
        </w:rPr>
      </w:r>
      <w:r>
        <w:rPr>
          <w:noProof/>
        </w:rPr>
        <w:fldChar w:fldCharType="separate"/>
      </w:r>
      <w:r>
        <w:rPr>
          <w:noProof/>
        </w:rPr>
        <w:t>566</w:t>
      </w:r>
      <w:r>
        <w:rPr>
          <w:noProof/>
        </w:rPr>
        <w:fldChar w:fldCharType="end"/>
      </w:r>
    </w:p>
    <w:p w14:paraId="66497B40" w14:textId="1B625517" w:rsidR="00550F40" w:rsidRDefault="00550F40">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_Toc106193993 \h </w:instrText>
      </w:r>
      <w:r>
        <w:rPr>
          <w:noProof/>
        </w:rPr>
      </w:r>
      <w:r>
        <w:rPr>
          <w:noProof/>
        </w:rPr>
        <w:fldChar w:fldCharType="separate"/>
      </w:r>
      <w:r>
        <w:rPr>
          <w:noProof/>
        </w:rPr>
        <w:t>566</w:t>
      </w:r>
      <w:r>
        <w:rPr>
          <w:noProof/>
        </w:rPr>
        <w:fldChar w:fldCharType="end"/>
      </w:r>
    </w:p>
    <w:p w14:paraId="2C0A396B" w14:textId="4C2CB583" w:rsidR="00550F40" w:rsidRDefault="00550F40">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_Toc106193994 \h </w:instrText>
      </w:r>
      <w:r>
        <w:rPr>
          <w:noProof/>
        </w:rPr>
      </w:r>
      <w:r>
        <w:rPr>
          <w:noProof/>
        </w:rPr>
        <w:fldChar w:fldCharType="separate"/>
      </w:r>
      <w:r>
        <w:rPr>
          <w:noProof/>
        </w:rPr>
        <w:t>566</w:t>
      </w:r>
      <w:r>
        <w:rPr>
          <w:noProof/>
        </w:rPr>
        <w:fldChar w:fldCharType="end"/>
      </w:r>
    </w:p>
    <w:p w14:paraId="1F497851" w14:textId="08F93C29" w:rsidR="00550F40" w:rsidRDefault="00550F4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_Toc106193995 \h </w:instrText>
      </w:r>
      <w:r>
        <w:rPr>
          <w:noProof/>
        </w:rPr>
      </w:r>
      <w:r>
        <w:rPr>
          <w:noProof/>
        </w:rPr>
        <w:fldChar w:fldCharType="separate"/>
      </w:r>
      <w:r>
        <w:rPr>
          <w:noProof/>
        </w:rPr>
        <w:t>567</w:t>
      </w:r>
      <w:r>
        <w:rPr>
          <w:noProof/>
        </w:rPr>
        <w:fldChar w:fldCharType="end"/>
      </w:r>
    </w:p>
    <w:p w14:paraId="609988FA" w14:textId="2E8633F5" w:rsidR="00550F40" w:rsidRDefault="00550F40">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_Toc106193996 \h </w:instrText>
      </w:r>
      <w:r>
        <w:rPr>
          <w:noProof/>
        </w:rPr>
      </w:r>
      <w:r>
        <w:rPr>
          <w:noProof/>
        </w:rPr>
        <w:fldChar w:fldCharType="separate"/>
      </w:r>
      <w:r>
        <w:rPr>
          <w:noProof/>
        </w:rPr>
        <w:t>567</w:t>
      </w:r>
      <w:r>
        <w:rPr>
          <w:noProof/>
        </w:rPr>
        <w:fldChar w:fldCharType="end"/>
      </w:r>
    </w:p>
    <w:p w14:paraId="7D28B895" w14:textId="35AE5BFA" w:rsidR="00550F40" w:rsidRDefault="00550F40">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_Toc106193997 \h </w:instrText>
      </w:r>
      <w:r>
        <w:rPr>
          <w:noProof/>
        </w:rPr>
      </w:r>
      <w:r>
        <w:rPr>
          <w:noProof/>
        </w:rPr>
        <w:fldChar w:fldCharType="separate"/>
      </w:r>
      <w:r>
        <w:rPr>
          <w:noProof/>
        </w:rPr>
        <w:t>567</w:t>
      </w:r>
      <w:r>
        <w:rPr>
          <w:noProof/>
        </w:rPr>
        <w:fldChar w:fldCharType="end"/>
      </w:r>
    </w:p>
    <w:p w14:paraId="1E3E1D33" w14:textId="5A78E216" w:rsidR="00550F40" w:rsidRDefault="00550F40">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_Toc106193998 \h </w:instrText>
      </w:r>
      <w:r>
        <w:rPr>
          <w:noProof/>
        </w:rPr>
      </w:r>
      <w:r>
        <w:rPr>
          <w:noProof/>
        </w:rPr>
        <w:fldChar w:fldCharType="separate"/>
      </w:r>
      <w:r>
        <w:rPr>
          <w:noProof/>
        </w:rPr>
        <w:t>567</w:t>
      </w:r>
      <w:r>
        <w:rPr>
          <w:noProof/>
        </w:rPr>
        <w:fldChar w:fldCharType="end"/>
      </w:r>
    </w:p>
    <w:p w14:paraId="4FF2E4C0" w14:textId="1F9FCC9D" w:rsidR="00550F40" w:rsidRDefault="00550F40">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_Toc106193999 \h </w:instrText>
      </w:r>
      <w:r>
        <w:rPr>
          <w:noProof/>
        </w:rPr>
      </w:r>
      <w:r>
        <w:rPr>
          <w:noProof/>
        </w:rPr>
        <w:fldChar w:fldCharType="separate"/>
      </w:r>
      <w:r>
        <w:rPr>
          <w:noProof/>
        </w:rPr>
        <w:t>568</w:t>
      </w:r>
      <w:r>
        <w:rPr>
          <w:noProof/>
        </w:rPr>
        <w:fldChar w:fldCharType="end"/>
      </w:r>
    </w:p>
    <w:p w14:paraId="343E6E92" w14:textId="0B4F1E1C" w:rsidR="00550F40" w:rsidRDefault="00550F40">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_Toc106194000 \h </w:instrText>
      </w:r>
      <w:r>
        <w:rPr>
          <w:noProof/>
        </w:rPr>
      </w:r>
      <w:r>
        <w:rPr>
          <w:noProof/>
        </w:rPr>
        <w:fldChar w:fldCharType="separate"/>
      </w:r>
      <w:r>
        <w:rPr>
          <w:noProof/>
        </w:rPr>
        <w:t>569</w:t>
      </w:r>
      <w:r>
        <w:rPr>
          <w:noProof/>
        </w:rPr>
        <w:fldChar w:fldCharType="end"/>
      </w:r>
    </w:p>
    <w:p w14:paraId="5A24A231" w14:textId="52D9861C" w:rsidR="00550F40" w:rsidRDefault="00550F40">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_Toc106194001 \h </w:instrText>
      </w:r>
      <w:r>
        <w:rPr>
          <w:noProof/>
        </w:rPr>
      </w:r>
      <w:r>
        <w:rPr>
          <w:noProof/>
        </w:rPr>
        <w:fldChar w:fldCharType="separate"/>
      </w:r>
      <w:r>
        <w:rPr>
          <w:noProof/>
        </w:rPr>
        <w:t>569</w:t>
      </w:r>
      <w:r>
        <w:rPr>
          <w:noProof/>
        </w:rPr>
        <w:fldChar w:fldCharType="end"/>
      </w:r>
    </w:p>
    <w:p w14:paraId="4A6F12C2" w14:textId="27E5903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5.2.3.2.5</w:t>
      </w:r>
      <w:r>
        <w:rPr>
          <w:rFonts w:asciiTheme="minorHAnsi" w:eastAsiaTheme="minorEastAsia" w:hAnsiTheme="minorHAnsi" w:cstheme="minorBidi"/>
          <w:noProof/>
          <w:sz w:val="22"/>
          <w:szCs w:val="22"/>
          <w:lang w:eastAsia="en-GB"/>
        </w:rPr>
        <w:tab/>
      </w:r>
      <w:r w:rsidRPr="003A389F">
        <w:rPr>
          <w:rFonts w:eastAsia="SimSun"/>
          <w:noProof/>
          <w:lang w:eastAsia="zh-CN"/>
        </w:rPr>
        <w:t>Nudm_</w:t>
      </w:r>
      <w:r w:rsidRPr="003A389F">
        <w:rPr>
          <w:rFonts w:eastAsia="SimSun"/>
          <w:noProof/>
        </w:rPr>
        <w:t>UECM</w:t>
      </w:r>
      <w:r w:rsidRPr="003A389F">
        <w:rPr>
          <w:rFonts w:eastAsia="SimSun"/>
          <w:noProof/>
          <w:lang w:eastAsia="zh-CN"/>
        </w:rPr>
        <w:t>_Update service operation</w:t>
      </w:r>
      <w:r>
        <w:rPr>
          <w:noProof/>
        </w:rPr>
        <w:tab/>
      </w:r>
      <w:r>
        <w:rPr>
          <w:noProof/>
        </w:rPr>
        <w:fldChar w:fldCharType="begin" w:fldLock="1"/>
      </w:r>
      <w:r>
        <w:rPr>
          <w:noProof/>
        </w:rPr>
        <w:instrText xml:space="preserve"> PAGEREF _Toc106194002 \h </w:instrText>
      </w:r>
      <w:r>
        <w:rPr>
          <w:noProof/>
        </w:rPr>
      </w:r>
      <w:r>
        <w:rPr>
          <w:noProof/>
        </w:rPr>
        <w:fldChar w:fldCharType="separate"/>
      </w:r>
      <w:r>
        <w:rPr>
          <w:noProof/>
        </w:rPr>
        <w:t>569</w:t>
      </w:r>
      <w:r>
        <w:rPr>
          <w:noProof/>
        </w:rPr>
        <w:fldChar w:fldCharType="end"/>
      </w:r>
    </w:p>
    <w:p w14:paraId="222F77F7" w14:textId="19448D42"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5.2.3.2.6</w:t>
      </w:r>
      <w:r>
        <w:rPr>
          <w:rFonts w:asciiTheme="minorHAnsi" w:eastAsiaTheme="minorEastAsia" w:hAnsiTheme="minorHAnsi" w:cstheme="minorBidi"/>
          <w:noProof/>
          <w:sz w:val="22"/>
          <w:szCs w:val="22"/>
          <w:lang w:eastAsia="en-GB"/>
        </w:rPr>
        <w:tab/>
      </w:r>
      <w:r w:rsidRPr="003A389F">
        <w:rPr>
          <w:rFonts w:eastAsia="SimSun"/>
          <w:noProof/>
          <w:lang w:eastAsia="zh-CN"/>
        </w:rPr>
        <w:t>Nudm_UECM_PCscfRestoration service operation</w:t>
      </w:r>
      <w:r>
        <w:rPr>
          <w:noProof/>
        </w:rPr>
        <w:tab/>
      </w:r>
      <w:r>
        <w:rPr>
          <w:noProof/>
        </w:rPr>
        <w:fldChar w:fldCharType="begin" w:fldLock="1"/>
      </w:r>
      <w:r>
        <w:rPr>
          <w:noProof/>
        </w:rPr>
        <w:instrText xml:space="preserve"> PAGEREF _Toc106194003 \h </w:instrText>
      </w:r>
      <w:r>
        <w:rPr>
          <w:noProof/>
        </w:rPr>
      </w:r>
      <w:r>
        <w:rPr>
          <w:noProof/>
        </w:rPr>
        <w:fldChar w:fldCharType="separate"/>
      </w:r>
      <w:r>
        <w:rPr>
          <w:noProof/>
        </w:rPr>
        <w:t>569</w:t>
      </w:r>
      <w:r>
        <w:rPr>
          <w:noProof/>
        </w:rPr>
        <w:fldChar w:fldCharType="end"/>
      </w:r>
    </w:p>
    <w:p w14:paraId="121A1041" w14:textId="4123B6CD" w:rsidR="00550F40" w:rsidRDefault="00550F40">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_Toc106194004 \h </w:instrText>
      </w:r>
      <w:r>
        <w:rPr>
          <w:noProof/>
        </w:rPr>
      </w:r>
      <w:r>
        <w:rPr>
          <w:noProof/>
        </w:rPr>
        <w:fldChar w:fldCharType="separate"/>
      </w:r>
      <w:r>
        <w:rPr>
          <w:noProof/>
        </w:rPr>
        <w:t>570</w:t>
      </w:r>
      <w:r>
        <w:rPr>
          <w:noProof/>
        </w:rPr>
        <w:fldChar w:fldCharType="end"/>
      </w:r>
    </w:p>
    <w:p w14:paraId="0CEE5912" w14:textId="1886359F" w:rsidR="00550F40" w:rsidRDefault="00550F40">
      <w:pPr>
        <w:pStyle w:val="TOC5"/>
        <w:rPr>
          <w:rFonts w:asciiTheme="minorHAnsi" w:eastAsiaTheme="minorEastAsia" w:hAnsiTheme="minorHAnsi" w:cstheme="minorBidi"/>
          <w:noProof/>
          <w:sz w:val="22"/>
          <w:szCs w:val="22"/>
          <w:lang w:eastAsia="en-GB"/>
        </w:rPr>
      </w:pPr>
      <w:r w:rsidRPr="003A389F">
        <w:rPr>
          <w:rFonts w:eastAsia="Malgun Gothic"/>
          <w:noProof/>
        </w:rPr>
        <w:t>5.2.3.3.1</w:t>
      </w:r>
      <w:r>
        <w:rPr>
          <w:rFonts w:asciiTheme="minorHAnsi" w:eastAsiaTheme="minorEastAsia" w:hAnsiTheme="minorHAnsi" w:cstheme="minorBidi"/>
          <w:noProof/>
          <w:sz w:val="22"/>
          <w:szCs w:val="22"/>
          <w:lang w:eastAsia="en-GB"/>
        </w:rPr>
        <w:tab/>
      </w:r>
      <w:r w:rsidRPr="003A389F">
        <w:rPr>
          <w:rFonts w:eastAsia="Malgun Gothic"/>
          <w:noProof/>
        </w:rPr>
        <w:t>General</w:t>
      </w:r>
      <w:r>
        <w:rPr>
          <w:noProof/>
        </w:rPr>
        <w:tab/>
      </w:r>
      <w:r>
        <w:rPr>
          <w:noProof/>
        </w:rPr>
        <w:fldChar w:fldCharType="begin" w:fldLock="1"/>
      </w:r>
      <w:r>
        <w:rPr>
          <w:noProof/>
        </w:rPr>
        <w:instrText xml:space="preserve"> PAGEREF _Toc106194005 \h </w:instrText>
      </w:r>
      <w:r>
        <w:rPr>
          <w:noProof/>
        </w:rPr>
      </w:r>
      <w:r>
        <w:rPr>
          <w:noProof/>
        </w:rPr>
        <w:fldChar w:fldCharType="separate"/>
      </w:r>
      <w:r>
        <w:rPr>
          <w:noProof/>
        </w:rPr>
        <w:t>570</w:t>
      </w:r>
      <w:r>
        <w:rPr>
          <w:noProof/>
        </w:rPr>
        <w:fldChar w:fldCharType="end"/>
      </w:r>
    </w:p>
    <w:p w14:paraId="2EDBB7A5" w14:textId="535F127C" w:rsidR="00550F40" w:rsidRDefault="00550F40">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_Toc106194006 \h </w:instrText>
      </w:r>
      <w:r>
        <w:rPr>
          <w:noProof/>
        </w:rPr>
      </w:r>
      <w:r>
        <w:rPr>
          <w:noProof/>
        </w:rPr>
        <w:fldChar w:fldCharType="separate"/>
      </w:r>
      <w:r>
        <w:rPr>
          <w:noProof/>
        </w:rPr>
        <w:t>579</w:t>
      </w:r>
      <w:r>
        <w:rPr>
          <w:noProof/>
        </w:rPr>
        <w:fldChar w:fldCharType="end"/>
      </w:r>
    </w:p>
    <w:p w14:paraId="3E20FFF2" w14:textId="11FE401A" w:rsidR="00550F40" w:rsidRDefault="00550F40">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_Toc106194007 \h </w:instrText>
      </w:r>
      <w:r>
        <w:rPr>
          <w:noProof/>
        </w:rPr>
      </w:r>
      <w:r>
        <w:rPr>
          <w:noProof/>
        </w:rPr>
        <w:fldChar w:fldCharType="separate"/>
      </w:r>
      <w:r>
        <w:rPr>
          <w:noProof/>
        </w:rPr>
        <w:t>579</w:t>
      </w:r>
      <w:r>
        <w:rPr>
          <w:noProof/>
        </w:rPr>
        <w:fldChar w:fldCharType="end"/>
      </w:r>
    </w:p>
    <w:p w14:paraId="1307B9F0" w14:textId="7646304E" w:rsidR="00550F40" w:rsidRDefault="00550F40">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_Toc106194008 \h </w:instrText>
      </w:r>
      <w:r>
        <w:rPr>
          <w:noProof/>
        </w:rPr>
      </w:r>
      <w:r>
        <w:rPr>
          <w:noProof/>
        </w:rPr>
        <w:fldChar w:fldCharType="separate"/>
      </w:r>
      <w:r>
        <w:rPr>
          <w:noProof/>
        </w:rPr>
        <w:t>580</w:t>
      </w:r>
      <w:r>
        <w:rPr>
          <w:noProof/>
        </w:rPr>
        <w:fldChar w:fldCharType="end"/>
      </w:r>
    </w:p>
    <w:p w14:paraId="2A74E98E" w14:textId="067BC89B" w:rsidR="00550F40" w:rsidRDefault="00550F40">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_Toc106194009 \h </w:instrText>
      </w:r>
      <w:r>
        <w:rPr>
          <w:noProof/>
        </w:rPr>
      </w:r>
      <w:r>
        <w:rPr>
          <w:noProof/>
        </w:rPr>
        <w:fldChar w:fldCharType="separate"/>
      </w:r>
      <w:r>
        <w:rPr>
          <w:noProof/>
        </w:rPr>
        <w:t>580</w:t>
      </w:r>
      <w:r>
        <w:rPr>
          <w:noProof/>
        </w:rPr>
        <w:fldChar w:fldCharType="end"/>
      </w:r>
    </w:p>
    <w:p w14:paraId="6230BD5B" w14:textId="3C255AAC" w:rsidR="00550F40" w:rsidRDefault="00550F40">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_Toc106194010 \h </w:instrText>
      </w:r>
      <w:r>
        <w:rPr>
          <w:noProof/>
        </w:rPr>
      </w:r>
      <w:r>
        <w:rPr>
          <w:noProof/>
        </w:rPr>
        <w:fldChar w:fldCharType="separate"/>
      </w:r>
      <w:r>
        <w:rPr>
          <w:noProof/>
        </w:rPr>
        <w:t>580</w:t>
      </w:r>
      <w:r>
        <w:rPr>
          <w:noProof/>
        </w:rPr>
        <w:fldChar w:fldCharType="end"/>
      </w:r>
    </w:p>
    <w:p w14:paraId="02DD44EC" w14:textId="7F4A27EA" w:rsidR="00550F40" w:rsidRDefault="00550F40">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_Toc106194011 \h </w:instrText>
      </w:r>
      <w:r>
        <w:rPr>
          <w:noProof/>
        </w:rPr>
      </w:r>
      <w:r>
        <w:rPr>
          <w:noProof/>
        </w:rPr>
        <w:fldChar w:fldCharType="separate"/>
      </w:r>
      <w:r>
        <w:rPr>
          <w:noProof/>
        </w:rPr>
        <w:t>581</w:t>
      </w:r>
      <w:r>
        <w:rPr>
          <w:noProof/>
        </w:rPr>
        <w:fldChar w:fldCharType="end"/>
      </w:r>
    </w:p>
    <w:p w14:paraId="7DA9C4AF" w14:textId="06EE1070" w:rsidR="00550F40" w:rsidRDefault="00550F40">
      <w:pPr>
        <w:pStyle w:val="TOC5"/>
        <w:rPr>
          <w:rFonts w:asciiTheme="minorHAnsi" w:eastAsiaTheme="minorEastAsia" w:hAnsiTheme="minorHAnsi" w:cstheme="minorBidi"/>
          <w:noProof/>
          <w:sz w:val="22"/>
          <w:szCs w:val="22"/>
          <w:lang w:eastAsia="en-GB"/>
        </w:rPr>
      </w:pPr>
      <w:r>
        <w:rPr>
          <w:noProof/>
          <w:lang w:eastAsia="zh-CN"/>
        </w:rPr>
        <w:t>5.2.3.3.8</w:t>
      </w:r>
      <w:r>
        <w:rPr>
          <w:rFonts w:asciiTheme="minorHAnsi" w:eastAsiaTheme="minorEastAsia" w:hAnsiTheme="minorHAnsi" w:cstheme="minorBidi"/>
          <w:noProof/>
          <w:sz w:val="22"/>
          <w:szCs w:val="22"/>
          <w:lang w:eastAsia="en-GB"/>
        </w:rPr>
        <w:tab/>
      </w:r>
      <w:r>
        <w:rPr>
          <w:noProof/>
          <w:lang w:eastAsia="zh-CN"/>
        </w:rPr>
        <w:t>Nudm_SDM_ModifySubscription service operation</w:t>
      </w:r>
      <w:r>
        <w:rPr>
          <w:noProof/>
        </w:rPr>
        <w:tab/>
      </w:r>
      <w:r>
        <w:rPr>
          <w:noProof/>
        </w:rPr>
        <w:fldChar w:fldCharType="begin" w:fldLock="1"/>
      </w:r>
      <w:r>
        <w:rPr>
          <w:noProof/>
        </w:rPr>
        <w:instrText xml:space="preserve"> PAGEREF _Toc106194012 \h </w:instrText>
      </w:r>
      <w:r>
        <w:rPr>
          <w:noProof/>
        </w:rPr>
      </w:r>
      <w:r>
        <w:rPr>
          <w:noProof/>
        </w:rPr>
        <w:fldChar w:fldCharType="separate"/>
      </w:r>
      <w:r>
        <w:rPr>
          <w:noProof/>
        </w:rPr>
        <w:t>581</w:t>
      </w:r>
      <w:r>
        <w:rPr>
          <w:noProof/>
        </w:rPr>
        <w:fldChar w:fldCharType="end"/>
      </w:r>
    </w:p>
    <w:p w14:paraId="74EB5B32" w14:textId="0F31A3F4" w:rsidR="00550F40" w:rsidRDefault="00550F40">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_Toc106194013 \h </w:instrText>
      </w:r>
      <w:r>
        <w:rPr>
          <w:noProof/>
        </w:rPr>
      </w:r>
      <w:r>
        <w:rPr>
          <w:noProof/>
        </w:rPr>
        <w:fldChar w:fldCharType="separate"/>
      </w:r>
      <w:r>
        <w:rPr>
          <w:noProof/>
        </w:rPr>
        <w:t>581</w:t>
      </w:r>
      <w:r>
        <w:rPr>
          <w:noProof/>
        </w:rPr>
        <w:fldChar w:fldCharType="end"/>
      </w:r>
    </w:p>
    <w:p w14:paraId="0416740B" w14:textId="7E9C4AE6" w:rsidR="00550F40" w:rsidRDefault="00550F40">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_Toc106194014 \h </w:instrText>
      </w:r>
      <w:r>
        <w:rPr>
          <w:noProof/>
        </w:rPr>
      </w:r>
      <w:r>
        <w:rPr>
          <w:noProof/>
        </w:rPr>
        <w:fldChar w:fldCharType="separate"/>
      </w:r>
      <w:r>
        <w:rPr>
          <w:noProof/>
        </w:rPr>
        <w:t>581</w:t>
      </w:r>
      <w:r>
        <w:rPr>
          <w:noProof/>
        </w:rPr>
        <w:fldChar w:fldCharType="end"/>
      </w:r>
    </w:p>
    <w:p w14:paraId="6C6E8C9B" w14:textId="1804A71F" w:rsidR="00550F40" w:rsidRDefault="00550F40">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_Toc106194015 \h </w:instrText>
      </w:r>
      <w:r>
        <w:rPr>
          <w:noProof/>
        </w:rPr>
      </w:r>
      <w:r>
        <w:rPr>
          <w:noProof/>
        </w:rPr>
        <w:fldChar w:fldCharType="separate"/>
      </w:r>
      <w:r>
        <w:rPr>
          <w:noProof/>
        </w:rPr>
        <w:t>581</w:t>
      </w:r>
      <w:r>
        <w:rPr>
          <w:noProof/>
        </w:rPr>
        <w:fldChar w:fldCharType="end"/>
      </w:r>
    </w:p>
    <w:p w14:paraId="68150281" w14:textId="0CAE238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5.2.3.4.3</w:t>
      </w:r>
      <w:r>
        <w:rPr>
          <w:rFonts w:asciiTheme="minorHAnsi" w:eastAsiaTheme="minorEastAsia" w:hAnsiTheme="minorHAnsi" w:cstheme="minorBidi"/>
          <w:noProof/>
          <w:sz w:val="22"/>
          <w:szCs w:val="22"/>
          <w:lang w:eastAsia="en-GB"/>
        </w:rPr>
        <w:tab/>
      </w:r>
      <w:r w:rsidRPr="003A389F">
        <w:rPr>
          <w:rFonts w:eastAsia="SimSun"/>
          <w:noProof/>
        </w:rPr>
        <w:t>Nudm_UEAuthentication_ResultConfirmation service operation</w:t>
      </w:r>
      <w:r>
        <w:rPr>
          <w:noProof/>
        </w:rPr>
        <w:tab/>
      </w:r>
      <w:r>
        <w:rPr>
          <w:noProof/>
        </w:rPr>
        <w:fldChar w:fldCharType="begin" w:fldLock="1"/>
      </w:r>
      <w:r>
        <w:rPr>
          <w:noProof/>
        </w:rPr>
        <w:instrText xml:space="preserve"> PAGEREF _Toc106194016 \h </w:instrText>
      </w:r>
      <w:r>
        <w:rPr>
          <w:noProof/>
        </w:rPr>
      </w:r>
      <w:r>
        <w:rPr>
          <w:noProof/>
        </w:rPr>
        <w:fldChar w:fldCharType="separate"/>
      </w:r>
      <w:r>
        <w:rPr>
          <w:noProof/>
        </w:rPr>
        <w:t>581</w:t>
      </w:r>
      <w:r>
        <w:rPr>
          <w:noProof/>
        </w:rPr>
        <w:fldChar w:fldCharType="end"/>
      </w:r>
    </w:p>
    <w:p w14:paraId="090DF3CC" w14:textId="44A3A5C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5.2.3.5</w:t>
      </w:r>
      <w:r>
        <w:rPr>
          <w:rFonts w:asciiTheme="minorHAnsi" w:eastAsiaTheme="minorEastAsia" w:hAnsiTheme="minorHAnsi" w:cstheme="minorBidi"/>
          <w:noProof/>
          <w:sz w:val="22"/>
          <w:szCs w:val="22"/>
          <w:lang w:eastAsia="en-GB"/>
        </w:rPr>
        <w:tab/>
      </w:r>
      <w:r w:rsidRPr="003A389F">
        <w:rPr>
          <w:rFonts w:eastAsia="SimSun"/>
          <w:noProof/>
        </w:rPr>
        <w:t>Nudm_EventExposure</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_Toc106194017 \h </w:instrText>
      </w:r>
      <w:r>
        <w:rPr>
          <w:noProof/>
        </w:rPr>
      </w:r>
      <w:r>
        <w:rPr>
          <w:noProof/>
        </w:rPr>
        <w:fldChar w:fldCharType="separate"/>
      </w:r>
      <w:r>
        <w:rPr>
          <w:noProof/>
        </w:rPr>
        <w:t>581</w:t>
      </w:r>
      <w:r>
        <w:rPr>
          <w:noProof/>
        </w:rPr>
        <w:fldChar w:fldCharType="end"/>
      </w:r>
    </w:p>
    <w:p w14:paraId="774E7FEB" w14:textId="4BD9354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_Toc106194018 \h </w:instrText>
      </w:r>
      <w:r>
        <w:rPr>
          <w:noProof/>
        </w:rPr>
      </w:r>
      <w:r>
        <w:rPr>
          <w:noProof/>
        </w:rPr>
        <w:fldChar w:fldCharType="separate"/>
      </w:r>
      <w:r>
        <w:rPr>
          <w:noProof/>
        </w:rPr>
        <w:t>581</w:t>
      </w:r>
      <w:r>
        <w:rPr>
          <w:noProof/>
        </w:rPr>
        <w:fldChar w:fldCharType="end"/>
      </w:r>
    </w:p>
    <w:p w14:paraId="198E5E06" w14:textId="3ED138D8"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5.2.3.5.2</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_Toc106194019 \h </w:instrText>
      </w:r>
      <w:r>
        <w:rPr>
          <w:noProof/>
        </w:rPr>
      </w:r>
      <w:r>
        <w:rPr>
          <w:noProof/>
        </w:rPr>
        <w:fldChar w:fldCharType="separate"/>
      </w:r>
      <w:r>
        <w:rPr>
          <w:noProof/>
        </w:rPr>
        <w:t>581</w:t>
      </w:r>
      <w:r>
        <w:rPr>
          <w:noProof/>
        </w:rPr>
        <w:fldChar w:fldCharType="end"/>
      </w:r>
    </w:p>
    <w:p w14:paraId="05B9C534" w14:textId="5715CC4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5.2.3.5.3</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_Toc106194020 \h </w:instrText>
      </w:r>
      <w:r>
        <w:rPr>
          <w:noProof/>
        </w:rPr>
      </w:r>
      <w:r>
        <w:rPr>
          <w:noProof/>
        </w:rPr>
        <w:fldChar w:fldCharType="separate"/>
      </w:r>
      <w:r>
        <w:rPr>
          <w:noProof/>
        </w:rPr>
        <w:t>582</w:t>
      </w:r>
      <w:r>
        <w:rPr>
          <w:noProof/>
        </w:rPr>
        <w:fldChar w:fldCharType="end"/>
      </w:r>
    </w:p>
    <w:p w14:paraId="42CF1822" w14:textId="55306120"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5.2.3.5.4</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_Toc106194021 \h </w:instrText>
      </w:r>
      <w:r>
        <w:rPr>
          <w:noProof/>
        </w:rPr>
      </w:r>
      <w:r>
        <w:rPr>
          <w:noProof/>
        </w:rPr>
        <w:fldChar w:fldCharType="separate"/>
      </w:r>
      <w:r>
        <w:rPr>
          <w:noProof/>
        </w:rPr>
        <w:t>582</w:t>
      </w:r>
      <w:r>
        <w:rPr>
          <w:noProof/>
        </w:rPr>
        <w:fldChar w:fldCharType="end"/>
      </w:r>
    </w:p>
    <w:p w14:paraId="1DDDABB1" w14:textId="1E215B63"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5.2.3.5.5</w:t>
      </w:r>
      <w:r>
        <w:rPr>
          <w:rFonts w:asciiTheme="minorHAnsi" w:eastAsiaTheme="minorEastAsia" w:hAnsiTheme="minorHAnsi" w:cstheme="minorBidi"/>
          <w:noProof/>
          <w:sz w:val="22"/>
          <w:szCs w:val="22"/>
          <w:lang w:eastAsia="en-GB"/>
        </w:rPr>
        <w:tab/>
      </w:r>
      <w:r w:rsidRPr="003A389F">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_Toc106194022 \h </w:instrText>
      </w:r>
      <w:r>
        <w:rPr>
          <w:noProof/>
        </w:rPr>
      </w:r>
      <w:r>
        <w:rPr>
          <w:noProof/>
        </w:rPr>
        <w:fldChar w:fldCharType="separate"/>
      </w:r>
      <w:r>
        <w:rPr>
          <w:noProof/>
        </w:rPr>
        <w:t>582</w:t>
      </w:r>
      <w:r>
        <w:rPr>
          <w:noProof/>
        </w:rPr>
        <w:fldChar w:fldCharType="end"/>
      </w:r>
    </w:p>
    <w:p w14:paraId="5C1068E2" w14:textId="360A09F4" w:rsidR="00550F40" w:rsidRDefault="00550F40">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_Toc106194023 \h </w:instrText>
      </w:r>
      <w:r>
        <w:rPr>
          <w:noProof/>
        </w:rPr>
      </w:r>
      <w:r>
        <w:rPr>
          <w:noProof/>
        </w:rPr>
        <w:fldChar w:fldCharType="separate"/>
      </w:r>
      <w:r>
        <w:rPr>
          <w:noProof/>
        </w:rPr>
        <w:t>582</w:t>
      </w:r>
      <w:r>
        <w:rPr>
          <w:noProof/>
        </w:rPr>
        <w:fldChar w:fldCharType="end"/>
      </w:r>
    </w:p>
    <w:p w14:paraId="7C94A028" w14:textId="1D86D461" w:rsidR="00550F40" w:rsidRDefault="00550F40">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_Toc106194024 \h </w:instrText>
      </w:r>
      <w:r>
        <w:rPr>
          <w:noProof/>
        </w:rPr>
      </w:r>
      <w:r>
        <w:rPr>
          <w:noProof/>
        </w:rPr>
        <w:fldChar w:fldCharType="separate"/>
      </w:r>
      <w:r>
        <w:rPr>
          <w:noProof/>
        </w:rPr>
        <w:t>582</w:t>
      </w:r>
      <w:r>
        <w:rPr>
          <w:noProof/>
        </w:rPr>
        <w:fldChar w:fldCharType="end"/>
      </w:r>
    </w:p>
    <w:p w14:paraId="6CD11A9C" w14:textId="0F1F2736" w:rsidR="00550F40" w:rsidRDefault="00550F40">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_Toc106194025 \h </w:instrText>
      </w:r>
      <w:r>
        <w:rPr>
          <w:noProof/>
        </w:rPr>
      </w:r>
      <w:r>
        <w:rPr>
          <w:noProof/>
        </w:rPr>
        <w:fldChar w:fldCharType="separate"/>
      </w:r>
      <w:r>
        <w:rPr>
          <w:noProof/>
        </w:rPr>
        <w:t>583</w:t>
      </w:r>
      <w:r>
        <w:rPr>
          <w:noProof/>
        </w:rPr>
        <w:fldChar w:fldCharType="end"/>
      </w:r>
    </w:p>
    <w:p w14:paraId="2CF6CB15" w14:textId="6C3B3EDF" w:rsidR="00550F40" w:rsidRDefault="00550F40">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_Toc106194026 \h </w:instrText>
      </w:r>
      <w:r>
        <w:rPr>
          <w:noProof/>
        </w:rPr>
      </w:r>
      <w:r>
        <w:rPr>
          <w:noProof/>
        </w:rPr>
        <w:fldChar w:fldCharType="separate"/>
      </w:r>
      <w:r>
        <w:rPr>
          <w:noProof/>
        </w:rPr>
        <w:t>584</w:t>
      </w:r>
      <w:r>
        <w:rPr>
          <w:noProof/>
        </w:rPr>
        <w:fldChar w:fldCharType="end"/>
      </w:r>
    </w:p>
    <w:p w14:paraId="12D9BA93" w14:textId="40571BF6" w:rsidR="00550F40" w:rsidRDefault="00550F40">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_Toc106194027 \h </w:instrText>
      </w:r>
      <w:r>
        <w:rPr>
          <w:noProof/>
        </w:rPr>
      </w:r>
      <w:r>
        <w:rPr>
          <w:noProof/>
        </w:rPr>
        <w:fldChar w:fldCharType="separate"/>
      </w:r>
      <w:r>
        <w:rPr>
          <w:noProof/>
        </w:rPr>
        <w:t>584</w:t>
      </w:r>
      <w:r>
        <w:rPr>
          <w:noProof/>
        </w:rPr>
        <w:fldChar w:fldCharType="end"/>
      </w:r>
    </w:p>
    <w:p w14:paraId="45D759FE" w14:textId="4541A71C" w:rsidR="00550F40" w:rsidRDefault="00550F40">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_Toc106194028 \h </w:instrText>
      </w:r>
      <w:r>
        <w:rPr>
          <w:noProof/>
        </w:rPr>
      </w:r>
      <w:r>
        <w:rPr>
          <w:noProof/>
        </w:rPr>
        <w:fldChar w:fldCharType="separate"/>
      </w:r>
      <w:r>
        <w:rPr>
          <w:noProof/>
        </w:rPr>
        <w:t>584</w:t>
      </w:r>
      <w:r>
        <w:rPr>
          <w:noProof/>
        </w:rPr>
        <w:fldChar w:fldCharType="end"/>
      </w:r>
    </w:p>
    <w:p w14:paraId="71A42EC6" w14:textId="3A3E204F" w:rsidR="00550F40" w:rsidRDefault="00550F40">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_Toc106194029 \h </w:instrText>
      </w:r>
      <w:r>
        <w:rPr>
          <w:noProof/>
        </w:rPr>
      </w:r>
      <w:r>
        <w:rPr>
          <w:noProof/>
        </w:rPr>
        <w:fldChar w:fldCharType="separate"/>
      </w:r>
      <w:r>
        <w:rPr>
          <w:noProof/>
        </w:rPr>
        <w:t>584</w:t>
      </w:r>
      <w:r>
        <w:rPr>
          <w:noProof/>
        </w:rPr>
        <w:fldChar w:fldCharType="end"/>
      </w:r>
    </w:p>
    <w:p w14:paraId="42A36966" w14:textId="0162E20F" w:rsidR="00550F40" w:rsidRDefault="00550F40">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_Toc106194030 \h </w:instrText>
      </w:r>
      <w:r>
        <w:rPr>
          <w:noProof/>
        </w:rPr>
      </w:r>
      <w:r>
        <w:rPr>
          <w:noProof/>
        </w:rPr>
        <w:fldChar w:fldCharType="separate"/>
      </w:r>
      <w:r>
        <w:rPr>
          <w:noProof/>
        </w:rPr>
        <w:t>584</w:t>
      </w:r>
      <w:r>
        <w:rPr>
          <w:noProof/>
        </w:rPr>
        <w:fldChar w:fldCharType="end"/>
      </w:r>
    </w:p>
    <w:p w14:paraId="120F577B" w14:textId="08F77C0A" w:rsidR="00550F40" w:rsidRDefault="00550F40">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_Toc106194031 \h </w:instrText>
      </w:r>
      <w:r>
        <w:rPr>
          <w:noProof/>
        </w:rPr>
      </w:r>
      <w:r>
        <w:rPr>
          <w:noProof/>
        </w:rPr>
        <w:fldChar w:fldCharType="separate"/>
      </w:r>
      <w:r>
        <w:rPr>
          <w:noProof/>
        </w:rPr>
        <w:t>585</w:t>
      </w:r>
      <w:r>
        <w:rPr>
          <w:noProof/>
        </w:rPr>
        <w:fldChar w:fldCharType="end"/>
      </w:r>
    </w:p>
    <w:p w14:paraId="719BD2F6" w14:textId="03167591" w:rsidR="00550F40" w:rsidRDefault="00550F40">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_Toc106194032 \h </w:instrText>
      </w:r>
      <w:r>
        <w:rPr>
          <w:noProof/>
        </w:rPr>
      </w:r>
      <w:r>
        <w:rPr>
          <w:noProof/>
        </w:rPr>
        <w:fldChar w:fldCharType="separate"/>
      </w:r>
      <w:r>
        <w:rPr>
          <w:noProof/>
        </w:rPr>
        <w:t>585</w:t>
      </w:r>
      <w:r>
        <w:rPr>
          <w:noProof/>
        </w:rPr>
        <w:fldChar w:fldCharType="end"/>
      </w:r>
    </w:p>
    <w:p w14:paraId="01F919F0" w14:textId="016085F8" w:rsidR="00550F40" w:rsidRDefault="00550F40">
      <w:pPr>
        <w:pStyle w:val="TOC5"/>
        <w:rPr>
          <w:rFonts w:asciiTheme="minorHAnsi" w:eastAsiaTheme="minorEastAsia" w:hAnsiTheme="minorHAnsi" w:cstheme="minorBidi"/>
          <w:noProof/>
          <w:sz w:val="22"/>
          <w:szCs w:val="22"/>
          <w:lang w:eastAsia="en-GB"/>
        </w:rPr>
      </w:pPr>
      <w:r>
        <w:rPr>
          <w:noProof/>
        </w:rPr>
        <w:t>5.2.3.7.4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_Toc106194033 \h </w:instrText>
      </w:r>
      <w:r>
        <w:rPr>
          <w:noProof/>
        </w:rPr>
      </w:r>
      <w:r>
        <w:rPr>
          <w:noProof/>
        </w:rPr>
        <w:fldChar w:fldCharType="separate"/>
      </w:r>
      <w:r>
        <w:rPr>
          <w:noProof/>
        </w:rPr>
        <w:t>585</w:t>
      </w:r>
      <w:r>
        <w:rPr>
          <w:noProof/>
        </w:rPr>
        <w:fldChar w:fldCharType="end"/>
      </w:r>
    </w:p>
    <w:p w14:paraId="4C64B553" w14:textId="306F2894" w:rsidR="00550F40" w:rsidRDefault="00550F40">
      <w:pPr>
        <w:pStyle w:val="TOC5"/>
        <w:rPr>
          <w:rFonts w:asciiTheme="minorHAnsi" w:eastAsiaTheme="minorEastAsia" w:hAnsiTheme="minorHAnsi" w:cstheme="minorBidi"/>
          <w:noProof/>
          <w:sz w:val="22"/>
          <w:szCs w:val="22"/>
          <w:lang w:eastAsia="en-GB"/>
        </w:rPr>
      </w:pPr>
      <w:r>
        <w:rPr>
          <w:noProof/>
        </w:rPr>
        <w:t>5.2.3.7.5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_Toc106194034 \h </w:instrText>
      </w:r>
      <w:r>
        <w:rPr>
          <w:noProof/>
        </w:rPr>
      </w:r>
      <w:r>
        <w:rPr>
          <w:noProof/>
        </w:rPr>
        <w:fldChar w:fldCharType="separate"/>
      </w:r>
      <w:r>
        <w:rPr>
          <w:noProof/>
        </w:rPr>
        <w:t>585</w:t>
      </w:r>
      <w:r>
        <w:rPr>
          <w:noProof/>
        </w:rPr>
        <w:fldChar w:fldCharType="end"/>
      </w:r>
    </w:p>
    <w:p w14:paraId="4E8D0047" w14:textId="708D4A98" w:rsidR="00550F40" w:rsidRDefault="00550F40">
      <w:pPr>
        <w:pStyle w:val="TOC4"/>
        <w:rPr>
          <w:rFonts w:asciiTheme="minorHAnsi" w:eastAsiaTheme="minorEastAsia" w:hAnsiTheme="minorHAnsi" w:cstheme="minorBidi"/>
          <w:noProof/>
          <w:sz w:val="22"/>
          <w:szCs w:val="22"/>
          <w:lang w:eastAsia="en-GB"/>
        </w:rPr>
      </w:pPr>
      <w:r>
        <w:rPr>
          <w:noProof/>
        </w:rPr>
        <w:t>5.2.3.8</w:t>
      </w:r>
      <w:r>
        <w:rPr>
          <w:rFonts w:asciiTheme="minorHAnsi" w:eastAsiaTheme="minorEastAsia" w:hAnsiTheme="minorHAnsi" w:cstheme="minorBidi"/>
          <w:noProof/>
          <w:sz w:val="22"/>
          <w:szCs w:val="22"/>
          <w:lang w:eastAsia="en-GB"/>
        </w:rPr>
        <w:tab/>
      </w:r>
      <w:r>
        <w:rPr>
          <w:noProof/>
        </w:rPr>
        <w:t>Nudm_ServiceSpecificAuthorisation service</w:t>
      </w:r>
      <w:r>
        <w:rPr>
          <w:noProof/>
        </w:rPr>
        <w:tab/>
      </w:r>
      <w:r>
        <w:rPr>
          <w:noProof/>
        </w:rPr>
        <w:fldChar w:fldCharType="begin" w:fldLock="1"/>
      </w:r>
      <w:r>
        <w:rPr>
          <w:noProof/>
        </w:rPr>
        <w:instrText xml:space="preserve"> PAGEREF _Toc106194035 \h </w:instrText>
      </w:r>
      <w:r>
        <w:rPr>
          <w:noProof/>
        </w:rPr>
      </w:r>
      <w:r>
        <w:rPr>
          <w:noProof/>
        </w:rPr>
        <w:fldChar w:fldCharType="separate"/>
      </w:r>
      <w:r>
        <w:rPr>
          <w:noProof/>
        </w:rPr>
        <w:t>585</w:t>
      </w:r>
      <w:r>
        <w:rPr>
          <w:noProof/>
        </w:rPr>
        <w:fldChar w:fldCharType="end"/>
      </w:r>
    </w:p>
    <w:p w14:paraId="12508D72" w14:textId="41084796" w:rsidR="00550F40" w:rsidRDefault="00550F40">
      <w:pPr>
        <w:pStyle w:val="TOC5"/>
        <w:rPr>
          <w:rFonts w:asciiTheme="minorHAnsi" w:eastAsiaTheme="minorEastAsia" w:hAnsiTheme="minorHAnsi" w:cstheme="minorBidi"/>
          <w:noProof/>
          <w:sz w:val="22"/>
          <w:szCs w:val="22"/>
          <w:lang w:eastAsia="en-GB"/>
        </w:rPr>
      </w:pPr>
      <w:r>
        <w:rPr>
          <w:noProof/>
        </w:rPr>
        <w:t>5.2.3.8.1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_Toc106194036 \h </w:instrText>
      </w:r>
      <w:r>
        <w:rPr>
          <w:noProof/>
        </w:rPr>
      </w:r>
      <w:r>
        <w:rPr>
          <w:noProof/>
        </w:rPr>
        <w:fldChar w:fldCharType="separate"/>
      </w:r>
      <w:r>
        <w:rPr>
          <w:noProof/>
        </w:rPr>
        <w:t>585</w:t>
      </w:r>
      <w:r>
        <w:rPr>
          <w:noProof/>
        </w:rPr>
        <w:fldChar w:fldCharType="end"/>
      </w:r>
    </w:p>
    <w:p w14:paraId="374F063D" w14:textId="3F97380A" w:rsidR="00550F40" w:rsidRDefault="00550F40">
      <w:pPr>
        <w:pStyle w:val="TOC5"/>
        <w:rPr>
          <w:rFonts w:asciiTheme="minorHAnsi" w:eastAsiaTheme="minorEastAsia" w:hAnsiTheme="minorHAnsi" w:cstheme="minorBidi"/>
          <w:noProof/>
          <w:sz w:val="22"/>
          <w:szCs w:val="22"/>
          <w:lang w:eastAsia="en-GB"/>
        </w:rPr>
      </w:pPr>
      <w:r>
        <w:rPr>
          <w:noProof/>
        </w:rPr>
        <w:t>5.2.3.8.2</w:t>
      </w:r>
      <w:r>
        <w:rPr>
          <w:rFonts w:asciiTheme="minorHAnsi" w:eastAsiaTheme="minorEastAsia" w:hAnsiTheme="minorHAnsi" w:cstheme="minorBidi"/>
          <w:noProof/>
          <w:sz w:val="22"/>
          <w:szCs w:val="22"/>
          <w:lang w:eastAsia="en-GB"/>
        </w:rPr>
        <w:tab/>
      </w:r>
      <w:r>
        <w:rPr>
          <w:noProof/>
        </w:rPr>
        <w:t>Nudm_ServiceSpecificAuthorisation_Create service operation</w:t>
      </w:r>
      <w:r>
        <w:rPr>
          <w:noProof/>
        </w:rPr>
        <w:tab/>
      </w:r>
      <w:r>
        <w:rPr>
          <w:noProof/>
        </w:rPr>
        <w:fldChar w:fldCharType="begin" w:fldLock="1"/>
      </w:r>
      <w:r>
        <w:rPr>
          <w:noProof/>
        </w:rPr>
        <w:instrText xml:space="preserve"> PAGEREF _Toc106194037 \h </w:instrText>
      </w:r>
      <w:r>
        <w:rPr>
          <w:noProof/>
        </w:rPr>
      </w:r>
      <w:r>
        <w:rPr>
          <w:noProof/>
        </w:rPr>
        <w:fldChar w:fldCharType="separate"/>
      </w:r>
      <w:r>
        <w:rPr>
          <w:noProof/>
        </w:rPr>
        <w:t>585</w:t>
      </w:r>
      <w:r>
        <w:rPr>
          <w:noProof/>
        </w:rPr>
        <w:fldChar w:fldCharType="end"/>
      </w:r>
    </w:p>
    <w:p w14:paraId="6DAF11FF" w14:textId="274BB673" w:rsidR="00550F40" w:rsidRDefault="00550F40">
      <w:pPr>
        <w:pStyle w:val="TOC5"/>
        <w:rPr>
          <w:rFonts w:asciiTheme="minorHAnsi" w:eastAsiaTheme="minorEastAsia" w:hAnsiTheme="minorHAnsi" w:cstheme="minorBidi"/>
          <w:noProof/>
          <w:sz w:val="22"/>
          <w:szCs w:val="22"/>
          <w:lang w:eastAsia="en-GB"/>
        </w:rPr>
      </w:pPr>
      <w:r>
        <w:rPr>
          <w:noProof/>
        </w:rPr>
        <w:t>5.2.3.8.3</w:t>
      </w:r>
      <w:r>
        <w:rPr>
          <w:rFonts w:asciiTheme="minorHAnsi" w:eastAsiaTheme="minorEastAsia" w:hAnsiTheme="minorHAnsi" w:cstheme="minorBidi"/>
          <w:noProof/>
          <w:sz w:val="22"/>
          <w:szCs w:val="22"/>
          <w:lang w:eastAsia="en-GB"/>
        </w:rPr>
        <w:tab/>
      </w:r>
      <w:r>
        <w:rPr>
          <w:noProof/>
        </w:rPr>
        <w:t>Nudm_ServiceSpecificAuthorisation_UpdateNotify service operation</w:t>
      </w:r>
      <w:r>
        <w:rPr>
          <w:noProof/>
        </w:rPr>
        <w:tab/>
      </w:r>
      <w:r>
        <w:rPr>
          <w:noProof/>
        </w:rPr>
        <w:fldChar w:fldCharType="begin" w:fldLock="1"/>
      </w:r>
      <w:r>
        <w:rPr>
          <w:noProof/>
        </w:rPr>
        <w:instrText xml:space="preserve"> PAGEREF _Toc106194038 \h </w:instrText>
      </w:r>
      <w:r>
        <w:rPr>
          <w:noProof/>
        </w:rPr>
      </w:r>
      <w:r>
        <w:rPr>
          <w:noProof/>
        </w:rPr>
        <w:fldChar w:fldCharType="separate"/>
      </w:r>
      <w:r>
        <w:rPr>
          <w:noProof/>
        </w:rPr>
        <w:t>585</w:t>
      </w:r>
      <w:r>
        <w:rPr>
          <w:noProof/>
        </w:rPr>
        <w:fldChar w:fldCharType="end"/>
      </w:r>
    </w:p>
    <w:p w14:paraId="70525A8C" w14:textId="6ECA9BC2" w:rsidR="00550F40" w:rsidRDefault="00550F40">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_Toc106194039 \h </w:instrText>
      </w:r>
      <w:r>
        <w:rPr>
          <w:noProof/>
        </w:rPr>
      </w:r>
      <w:r>
        <w:rPr>
          <w:noProof/>
        </w:rPr>
        <w:fldChar w:fldCharType="separate"/>
      </w:r>
      <w:r>
        <w:rPr>
          <w:noProof/>
        </w:rPr>
        <w:t>586</w:t>
      </w:r>
      <w:r>
        <w:rPr>
          <w:noProof/>
        </w:rPr>
        <w:fldChar w:fldCharType="end"/>
      </w:r>
    </w:p>
    <w:p w14:paraId="226890E4" w14:textId="5BD1A27C" w:rsidR="00550F40" w:rsidRDefault="00550F40">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_Toc106194040 \h </w:instrText>
      </w:r>
      <w:r>
        <w:rPr>
          <w:noProof/>
        </w:rPr>
      </w:r>
      <w:r>
        <w:rPr>
          <w:noProof/>
        </w:rPr>
        <w:fldChar w:fldCharType="separate"/>
      </w:r>
      <w:r>
        <w:rPr>
          <w:noProof/>
        </w:rPr>
        <w:t>586</w:t>
      </w:r>
      <w:r>
        <w:rPr>
          <w:noProof/>
        </w:rPr>
        <w:fldChar w:fldCharType="end"/>
      </w:r>
    </w:p>
    <w:p w14:paraId="208B4130" w14:textId="5EEE5F38" w:rsidR="00550F40" w:rsidRDefault="00550F40">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_Toc106194041 \h </w:instrText>
      </w:r>
      <w:r>
        <w:rPr>
          <w:noProof/>
        </w:rPr>
      </w:r>
      <w:r>
        <w:rPr>
          <w:noProof/>
        </w:rPr>
        <w:fldChar w:fldCharType="separate"/>
      </w:r>
      <w:r>
        <w:rPr>
          <w:noProof/>
        </w:rPr>
        <w:t>586</w:t>
      </w:r>
      <w:r>
        <w:rPr>
          <w:noProof/>
        </w:rPr>
        <w:fldChar w:fldCharType="end"/>
      </w:r>
    </w:p>
    <w:p w14:paraId="1950976C" w14:textId="09930E71" w:rsidR="00550F40" w:rsidRDefault="00550F40">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_Toc106194042 \h </w:instrText>
      </w:r>
      <w:r>
        <w:rPr>
          <w:noProof/>
        </w:rPr>
      </w:r>
      <w:r>
        <w:rPr>
          <w:noProof/>
        </w:rPr>
        <w:fldChar w:fldCharType="separate"/>
      </w:r>
      <w:r>
        <w:rPr>
          <w:noProof/>
        </w:rPr>
        <w:t>586</w:t>
      </w:r>
      <w:r>
        <w:rPr>
          <w:noProof/>
        </w:rPr>
        <w:fldChar w:fldCharType="end"/>
      </w:r>
    </w:p>
    <w:p w14:paraId="43CDBA90" w14:textId="07305344" w:rsidR="00550F40" w:rsidRDefault="00550F40">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3A389F">
        <w:rPr>
          <w:rFonts w:eastAsia="SimSun"/>
          <w:noProof/>
          <w:lang w:eastAsia="zh-CN"/>
        </w:rPr>
        <w:t>5g-eir</w:t>
      </w:r>
      <w:r>
        <w:rPr>
          <w:noProof/>
          <w:lang w:eastAsia="zh-CN"/>
        </w:rPr>
        <w:t>_EquipmentIdentityCheck</w:t>
      </w:r>
      <w:r w:rsidRPr="003A389F">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_Toc106194043 \h </w:instrText>
      </w:r>
      <w:r>
        <w:rPr>
          <w:noProof/>
        </w:rPr>
      </w:r>
      <w:r>
        <w:rPr>
          <w:noProof/>
        </w:rPr>
        <w:fldChar w:fldCharType="separate"/>
      </w:r>
      <w:r>
        <w:rPr>
          <w:noProof/>
        </w:rPr>
        <w:t>586</w:t>
      </w:r>
      <w:r>
        <w:rPr>
          <w:noProof/>
        </w:rPr>
        <w:fldChar w:fldCharType="end"/>
      </w:r>
    </w:p>
    <w:p w14:paraId="467B0638" w14:textId="697F7E59" w:rsidR="00550F40" w:rsidRDefault="00550F40">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_Toc106194044 \h </w:instrText>
      </w:r>
      <w:r>
        <w:rPr>
          <w:noProof/>
        </w:rPr>
      </w:r>
      <w:r>
        <w:rPr>
          <w:noProof/>
        </w:rPr>
        <w:fldChar w:fldCharType="separate"/>
      </w:r>
      <w:r>
        <w:rPr>
          <w:noProof/>
        </w:rPr>
        <w:t>586</w:t>
      </w:r>
      <w:r>
        <w:rPr>
          <w:noProof/>
        </w:rPr>
        <w:fldChar w:fldCharType="end"/>
      </w:r>
    </w:p>
    <w:p w14:paraId="78AA7F5C" w14:textId="5A890230" w:rsidR="00550F40" w:rsidRDefault="00550F40">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_Toc106194045 \h </w:instrText>
      </w:r>
      <w:r>
        <w:rPr>
          <w:noProof/>
        </w:rPr>
      </w:r>
      <w:r>
        <w:rPr>
          <w:noProof/>
        </w:rPr>
        <w:fldChar w:fldCharType="separate"/>
      </w:r>
      <w:r>
        <w:rPr>
          <w:noProof/>
        </w:rPr>
        <w:t>586</w:t>
      </w:r>
      <w:r>
        <w:rPr>
          <w:noProof/>
        </w:rPr>
        <w:fldChar w:fldCharType="end"/>
      </w:r>
    </w:p>
    <w:p w14:paraId="3FE4F7A4" w14:textId="20471353" w:rsidR="00550F40" w:rsidRDefault="00550F40">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_Toc106194046 \h </w:instrText>
      </w:r>
      <w:r>
        <w:rPr>
          <w:noProof/>
        </w:rPr>
      </w:r>
      <w:r>
        <w:rPr>
          <w:noProof/>
        </w:rPr>
        <w:fldChar w:fldCharType="separate"/>
      </w:r>
      <w:r>
        <w:rPr>
          <w:noProof/>
        </w:rPr>
        <w:t>587</w:t>
      </w:r>
      <w:r>
        <w:rPr>
          <w:noProof/>
        </w:rPr>
        <w:fldChar w:fldCharType="end"/>
      </w:r>
    </w:p>
    <w:p w14:paraId="4DFD14EF" w14:textId="62487EC2" w:rsidR="00550F40" w:rsidRDefault="00550F40">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_Toc106194047 \h </w:instrText>
      </w:r>
      <w:r>
        <w:rPr>
          <w:noProof/>
        </w:rPr>
      </w:r>
      <w:r>
        <w:rPr>
          <w:noProof/>
        </w:rPr>
        <w:fldChar w:fldCharType="separate"/>
      </w:r>
      <w:r>
        <w:rPr>
          <w:noProof/>
        </w:rPr>
        <w:t>587</w:t>
      </w:r>
      <w:r>
        <w:rPr>
          <w:noProof/>
        </w:rPr>
        <w:fldChar w:fldCharType="end"/>
      </w:r>
    </w:p>
    <w:p w14:paraId="0119042C" w14:textId="705424C4" w:rsidR="00550F40" w:rsidRDefault="00550F40">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_Toc106194048 \h </w:instrText>
      </w:r>
      <w:r>
        <w:rPr>
          <w:noProof/>
        </w:rPr>
      </w:r>
      <w:r>
        <w:rPr>
          <w:noProof/>
        </w:rPr>
        <w:fldChar w:fldCharType="separate"/>
      </w:r>
      <w:r>
        <w:rPr>
          <w:noProof/>
        </w:rPr>
        <w:t>588</w:t>
      </w:r>
      <w:r>
        <w:rPr>
          <w:noProof/>
        </w:rPr>
        <w:fldChar w:fldCharType="end"/>
      </w:r>
    </w:p>
    <w:p w14:paraId="37C1BC50" w14:textId="1B69A2D8" w:rsidR="00550F40" w:rsidRDefault="00550F40">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_Toc106194049 \h </w:instrText>
      </w:r>
      <w:r>
        <w:rPr>
          <w:noProof/>
        </w:rPr>
      </w:r>
      <w:r>
        <w:rPr>
          <w:noProof/>
        </w:rPr>
        <w:fldChar w:fldCharType="separate"/>
      </w:r>
      <w:r>
        <w:rPr>
          <w:noProof/>
        </w:rPr>
        <w:t>588</w:t>
      </w:r>
      <w:r>
        <w:rPr>
          <w:noProof/>
        </w:rPr>
        <w:fldChar w:fldCharType="end"/>
      </w:r>
    </w:p>
    <w:p w14:paraId="1E6228F9" w14:textId="46F385D3" w:rsidR="00550F40" w:rsidRDefault="00550F40">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_Toc106194050 \h </w:instrText>
      </w:r>
      <w:r>
        <w:rPr>
          <w:noProof/>
        </w:rPr>
      </w:r>
      <w:r>
        <w:rPr>
          <w:noProof/>
        </w:rPr>
        <w:fldChar w:fldCharType="separate"/>
      </w:r>
      <w:r>
        <w:rPr>
          <w:noProof/>
        </w:rPr>
        <w:t>589</w:t>
      </w:r>
      <w:r>
        <w:rPr>
          <w:noProof/>
        </w:rPr>
        <w:fldChar w:fldCharType="end"/>
      </w:r>
    </w:p>
    <w:p w14:paraId="36CAAA94" w14:textId="7370276F" w:rsidR="00550F40" w:rsidRDefault="00550F40">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_Toc106194051 \h </w:instrText>
      </w:r>
      <w:r>
        <w:rPr>
          <w:noProof/>
        </w:rPr>
      </w:r>
      <w:r>
        <w:rPr>
          <w:noProof/>
        </w:rPr>
        <w:fldChar w:fldCharType="separate"/>
      </w:r>
      <w:r>
        <w:rPr>
          <w:noProof/>
        </w:rPr>
        <w:t>589</w:t>
      </w:r>
      <w:r>
        <w:rPr>
          <w:noProof/>
        </w:rPr>
        <w:fldChar w:fldCharType="end"/>
      </w:r>
    </w:p>
    <w:p w14:paraId="17FECC9B" w14:textId="69D2CCE3" w:rsidR="00550F40" w:rsidRDefault="00550F40">
      <w:pPr>
        <w:pStyle w:val="TOC4"/>
        <w:rPr>
          <w:rFonts w:asciiTheme="minorHAnsi" w:eastAsiaTheme="minorEastAsia" w:hAnsiTheme="minorHAnsi" w:cstheme="minorBidi"/>
          <w:noProof/>
          <w:sz w:val="22"/>
          <w:szCs w:val="22"/>
          <w:lang w:eastAsia="en-GB"/>
        </w:rPr>
      </w:pPr>
      <w:r>
        <w:rPr>
          <w:noProof/>
          <w:lang w:eastAsia="zh-CN"/>
        </w:rPr>
        <w:lastRenderedPageBreak/>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_Toc106194052 \h </w:instrText>
      </w:r>
      <w:r>
        <w:rPr>
          <w:noProof/>
        </w:rPr>
      </w:r>
      <w:r>
        <w:rPr>
          <w:noProof/>
        </w:rPr>
        <w:fldChar w:fldCharType="separate"/>
      </w:r>
      <w:r>
        <w:rPr>
          <w:noProof/>
        </w:rPr>
        <w:t>589</w:t>
      </w:r>
      <w:r>
        <w:rPr>
          <w:noProof/>
        </w:rPr>
        <w:fldChar w:fldCharType="end"/>
      </w:r>
    </w:p>
    <w:p w14:paraId="24FC0BCF" w14:textId="36DDD3E3" w:rsidR="00550F40" w:rsidRDefault="00550F40">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_Toc106194053 \h </w:instrText>
      </w:r>
      <w:r>
        <w:rPr>
          <w:noProof/>
        </w:rPr>
      </w:r>
      <w:r>
        <w:rPr>
          <w:noProof/>
        </w:rPr>
        <w:fldChar w:fldCharType="separate"/>
      </w:r>
      <w:r>
        <w:rPr>
          <w:noProof/>
        </w:rPr>
        <w:t>589</w:t>
      </w:r>
      <w:r>
        <w:rPr>
          <w:noProof/>
        </w:rPr>
        <w:fldChar w:fldCharType="end"/>
      </w:r>
    </w:p>
    <w:p w14:paraId="745DD232" w14:textId="377C98E3" w:rsidR="00550F40" w:rsidRDefault="00550F40">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_Toc106194054 \h </w:instrText>
      </w:r>
      <w:r>
        <w:rPr>
          <w:noProof/>
        </w:rPr>
      </w:r>
      <w:r>
        <w:rPr>
          <w:noProof/>
        </w:rPr>
        <w:fldChar w:fldCharType="separate"/>
      </w:r>
      <w:r>
        <w:rPr>
          <w:noProof/>
        </w:rPr>
        <w:t>589</w:t>
      </w:r>
      <w:r>
        <w:rPr>
          <w:noProof/>
        </w:rPr>
        <w:fldChar w:fldCharType="end"/>
      </w:r>
    </w:p>
    <w:p w14:paraId="4E55CBBD" w14:textId="1D8B8B68"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5.2.5.3.3</w:t>
      </w:r>
      <w:r>
        <w:rPr>
          <w:rFonts w:asciiTheme="minorHAnsi" w:eastAsiaTheme="minorEastAsia" w:hAnsiTheme="minorHAnsi" w:cstheme="minorBidi"/>
          <w:noProof/>
          <w:sz w:val="22"/>
          <w:szCs w:val="22"/>
          <w:lang w:eastAsia="en-GB"/>
        </w:rPr>
        <w:tab/>
      </w:r>
      <w:r w:rsidRPr="003A389F">
        <w:rPr>
          <w:rFonts w:eastAsia="SimSun"/>
          <w:noProof/>
        </w:rPr>
        <w:t>Npcf_PolicyAuthorization_Update service operation</w:t>
      </w:r>
      <w:r>
        <w:rPr>
          <w:noProof/>
        </w:rPr>
        <w:tab/>
      </w:r>
      <w:r>
        <w:rPr>
          <w:noProof/>
        </w:rPr>
        <w:fldChar w:fldCharType="begin" w:fldLock="1"/>
      </w:r>
      <w:r>
        <w:rPr>
          <w:noProof/>
        </w:rPr>
        <w:instrText xml:space="preserve"> PAGEREF _Toc106194055 \h </w:instrText>
      </w:r>
      <w:r>
        <w:rPr>
          <w:noProof/>
        </w:rPr>
      </w:r>
      <w:r>
        <w:rPr>
          <w:noProof/>
        </w:rPr>
        <w:fldChar w:fldCharType="separate"/>
      </w:r>
      <w:r>
        <w:rPr>
          <w:noProof/>
        </w:rPr>
        <w:t>590</w:t>
      </w:r>
      <w:r>
        <w:rPr>
          <w:noProof/>
        </w:rPr>
        <w:fldChar w:fldCharType="end"/>
      </w:r>
    </w:p>
    <w:p w14:paraId="4C75EA00" w14:textId="3B9A382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5.2.5.3.4</w:t>
      </w:r>
      <w:r>
        <w:rPr>
          <w:rFonts w:asciiTheme="minorHAnsi" w:eastAsiaTheme="minorEastAsia" w:hAnsiTheme="minorHAnsi" w:cstheme="minorBidi"/>
          <w:noProof/>
          <w:sz w:val="22"/>
          <w:szCs w:val="22"/>
          <w:lang w:eastAsia="en-GB"/>
        </w:rPr>
        <w:tab/>
      </w:r>
      <w:r w:rsidRPr="003A389F">
        <w:rPr>
          <w:rFonts w:eastAsia="SimSun"/>
          <w:noProof/>
          <w:lang w:eastAsia="zh-CN"/>
        </w:rPr>
        <w:t>Npcf_PolicyAuthorization_</w:t>
      </w:r>
      <w:r w:rsidRPr="003A389F">
        <w:rPr>
          <w:rFonts w:eastAsia="SimSun"/>
          <w:noProof/>
        </w:rPr>
        <w:t>Delete service operation</w:t>
      </w:r>
      <w:r>
        <w:rPr>
          <w:noProof/>
        </w:rPr>
        <w:tab/>
      </w:r>
      <w:r>
        <w:rPr>
          <w:noProof/>
        </w:rPr>
        <w:fldChar w:fldCharType="begin" w:fldLock="1"/>
      </w:r>
      <w:r>
        <w:rPr>
          <w:noProof/>
        </w:rPr>
        <w:instrText xml:space="preserve"> PAGEREF _Toc106194056 \h </w:instrText>
      </w:r>
      <w:r>
        <w:rPr>
          <w:noProof/>
        </w:rPr>
      </w:r>
      <w:r>
        <w:rPr>
          <w:noProof/>
        </w:rPr>
        <w:fldChar w:fldCharType="separate"/>
      </w:r>
      <w:r>
        <w:rPr>
          <w:noProof/>
        </w:rPr>
        <w:t>590</w:t>
      </w:r>
      <w:r>
        <w:rPr>
          <w:noProof/>
        </w:rPr>
        <w:fldChar w:fldCharType="end"/>
      </w:r>
    </w:p>
    <w:p w14:paraId="629EE1C2" w14:textId="21FF688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5.2.5.3.5</w:t>
      </w:r>
      <w:r>
        <w:rPr>
          <w:rFonts w:asciiTheme="minorHAnsi" w:eastAsiaTheme="minorEastAsia" w:hAnsiTheme="minorHAnsi" w:cstheme="minorBidi"/>
          <w:noProof/>
          <w:sz w:val="22"/>
          <w:szCs w:val="22"/>
          <w:lang w:eastAsia="en-GB"/>
        </w:rPr>
        <w:tab/>
      </w:r>
      <w:r w:rsidRPr="003A389F">
        <w:rPr>
          <w:rFonts w:eastAsia="SimSun"/>
          <w:noProof/>
        </w:rPr>
        <w:t>Npcf_</w:t>
      </w:r>
      <w:r w:rsidRPr="003A389F">
        <w:rPr>
          <w:rFonts w:eastAsia="SimSun"/>
          <w:noProof/>
          <w:lang w:eastAsia="zh-CN"/>
        </w:rPr>
        <w:t>PolicyAuthorization_</w:t>
      </w:r>
      <w:r w:rsidRPr="003A389F">
        <w:rPr>
          <w:rFonts w:eastAsia="SimSun"/>
          <w:noProof/>
        </w:rPr>
        <w:t>Notify service operation</w:t>
      </w:r>
      <w:r>
        <w:rPr>
          <w:noProof/>
        </w:rPr>
        <w:tab/>
      </w:r>
      <w:r>
        <w:rPr>
          <w:noProof/>
        </w:rPr>
        <w:fldChar w:fldCharType="begin" w:fldLock="1"/>
      </w:r>
      <w:r>
        <w:rPr>
          <w:noProof/>
        </w:rPr>
        <w:instrText xml:space="preserve"> PAGEREF _Toc106194057 \h </w:instrText>
      </w:r>
      <w:r>
        <w:rPr>
          <w:noProof/>
        </w:rPr>
      </w:r>
      <w:r>
        <w:rPr>
          <w:noProof/>
        </w:rPr>
        <w:fldChar w:fldCharType="separate"/>
      </w:r>
      <w:r>
        <w:rPr>
          <w:noProof/>
        </w:rPr>
        <w:t>591</w:t>
      </w:r>
      <w:r>
        <w:rPr>
          <w:noProof/>
        </w:rPr>
        <w:fldChar w:fldCharType="end"/>
      </w:r>
    </w:p>
    <w:p w14:paraId="0447AE91" w14:textId="61ED0E0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5.2.5.3.6</w:t>
      </w:r>
      <w:r>
        <w:rPr>
          <w:rFonts w:asciiTheme="minorHAnsi" w:eastAsiaTheme="minorEastAsia" w:hAnsiTheme="minorHAnsi" w:cstheme="minorBidi"/>
          <w:noProof/>
          <w:sz w:val="22"/>
          <w:szCs w:val="22"/>
          <w:lang w:eastAsia="en-GB"/>
        </w:rPr>
        <w:tab/>
      </w:r>
      <w:r w:rsidRPr="003A389F">
        <w:rPr>
          <w:rFonts w:eastAsia="SimSun"/>
          <w:noProof/>
        </w:rPr>
        <w:t>Npcf_</w:t>
      </w:r>
      <w:r w:rsidRPr="003A389F">
        <w:rPr>
          <w:rFonts w:eastAsia="SimSun"/>
          <w:noProof/>
          <w:lang w:eastAsia="zh-CN"/>
        </w:rPr>
        <w:t>PolicyAuthorization_Subscribe service operation</w:t>
      </w:r>
      <w:r>
        <w:rPr>
          <w:noProof/>
        </w:rPr>
        <w:tab/>
      </w:r>
      <w:r>
        <w:rPr>
          <w:noProof/>
        </w:rPr>
        <w:fldChar w:fldCharType="begin" w:fldLock="1"/>
      </w:r>
      <w:r>
        <w:rPr>
          <w:noProof/>
        </w:rPr>
        <w:instrText xml:space="preserve"> PAGEREF _Toc106194058 \h </w:instrText>
      </w:r>
      <w:r>
        <w:rPr>
          <w:noProof/>
        </w:rPr>
      </w:r>
      <w:r>
        <w:rPr>
          <w:noProof/>
        </w:rPr>
        <w:fldChar w:fldCharType="separate"/>
      </w:r>
      <w:r>
        <w:rPr>
          <w:noProof/>
        </w:rPr>
        <w:t>591</w:t>
      </w:r>
      <w:r>
        <w:rPr>
          <w:noProof/>
        </w:rPr>
        <w:fldChar w:fldCharType="end"/>
      </w:r>
    </w:p>
    <w:p w14:paraId="4D00910B" w14:textId="6B5EEB2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5.2.5.3.7</w:t>
      </w:r>
      <w:r>
        <w:rPr>
          <w:rFonts w:asciiTheme="minorHAnsi" w:eastAsiaTheme="minorEastAsia" w:hAnsiTheme="minorHAnsi" w:cstheme="minorBidi"/>
          <w:noProof/>
          <w:sz w:val="22"/>
          <w:szCs w:val="22"/>
          <w:lang w:eastAsia="en-GB"/>
        </w:rPr>
        <w:tab/>
      </w:r>
      <w:r w:rsidRPr="003A389F">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_Toc106194059 \h </w:instrText>
      </w:r>
      <w:r>
        <w:rPr>
          <w:noProof/>
        </w:rPr>
      </w:r>
      <w:r>
        <w:rPr>
          <w:noProof/>
        </w:rPr>
        <w:fldChar w:fldCharType="separate"/>
      </w:r>
      <w:r>
        <w:rPr>
          <w:noProof/>
        </w:rPr>
        <w:t>591</w:t>
      </w:r>
      <w:r>
        <w:rPr>
          <w:noProof/>
        </w:rPr>
        <w:fldChar w:fldCharType="end"/>
      </w:r>
    </w:p>
    <w:p w14:paraId="29C93ED2" w14:textId="4ED6E469" w:rsidR="00550F40" w:rsidRDefault="00550F40">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_Toc106194060 \h </w:instrText>
      </w:r>
      <w:r>
        <w:rPr>
          <w:noProof/>
        </w:rPr>
      </w:r>
      <w:r>
        <w:rPr>
          <w:noProof/>
        </w:rPr>
        <w:fldChar w:fldCharType="separate"/>
      </w:r>
      <w:r>
        <w:rPr>
          <w:noProof/>
        </w:rPr>
        <w:t>592</w:t>
      </w:r>
      <w:r>
        <w:rPr>
          <w:noProof/>
        </w:rPr>
        <w:fldChar w:fldCharType="end"/>
      </w:r>
    </w:p>
    <w:p w14:paraId="287BC061" w14:textId="70FF6254" w:rsidR="00550F40" w:rsidRDefault="00550F40">
      <w:pPr>
        <w:pStyle w:val="TOC5"/>
        <w:rPr>
          <w:rFonts w:asciiTheme="minorHAnsi" w:eastAsiaTheme="minorEastAsia" w:hAnsiTheme="minorHAnsi" w:cstheme="minorBidi"/>
          <w:noProof/>
          <w:sz w:val="22"/>
          <w:szCs w:val="22"/>
          <w:lang w:eastAsia="en-GB"/>
        </w:rPr>
      </w:pPr>
      <w:r>
        <w:rPr>
          <w:noProof/>
          <w:lang w:eastAsia="zh-CN"/>
        </w:rPr>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_Toc106194061 \h </w:instrText>
      </w:r>
      <w:r>
        <w:rPr>
          <w:noProof/>
        </w:rPr>
      </w:r>
      <w:r>
        <w:rPr>
          <w:noProof/>
        </w:rPr>
        <w:fldChar w:fldCharType="separate"/>
      </w:r>
      <w:r>
        <w:rPr>
          <w:noProof/>
        </w:rPr>
        <w:t>592</w:t>
      </w:r>
      <w:r>
        <w:rPr>
          <w:noProof/>
        </w:rPr>
        <w:fldChar w:fldCharType="end"/>
      </w:r>
    </w:p>
    <w:p w14:paraId="2E9004A8" w14:textId="74DC5CFE" w:rsidR="00550F40" w:rsidRDefault="00550F40">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_Toc106194062 \h </w:instrText>
      </w:r>
      <w:r>
        <w:rPr>
          <w:noProof/>
        </w:rPr>
      </w:r>
      <w:r>
        <w:rPr>
          <w:noProof/>
        </w:rPr>
        <w:fldChar w:fldCharType="separate"/>
      </w:r>
      <w:r>
        <w:rPr>
          <w:noProof/>
        </w:rPr>
        <w:t>592</w:t>
      </w:r>
      <w:r>
        <w:rPr>
          <w:noProof/>
        </w:rPr>
        <w:fldChar w:fldCharType="end"/>
      </w:r>
    </w:p>
    <w:p w14:paraId="660F7C71" w14:textId="60F4CD21" w:rsidR="00550F40" w:rsidRDefault="00550F40">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_Toc106194063 \h </w:instrText>
      </w:r>
      <w:r>
        <w:rPr>
          <w:noProof/>
        </w:rPr>
      </w:r>
      <w:r>
        <w:rPr>
          <w:noProof/>
        </w:rPr>
        <w:fldChar w:fldCharType="separate"/>
      </w:r>
      <w:r>
        <w:rPr>
          <w:noProof/>
        </w:rPr>
        <w:t>593</w:t>
      </w:r>
      <w:r>
        <w:rPr>
          <w:noProof/>
        </w:rPr>
        <w:fldChar w:fldCharType="end"/>
      </w:r>
    </w:p>
    <w:p w14:paraId="7B25EBF7" w14:textId="51E81B46" w:rsidR="00550F40" w:rsidRDefault="00550F40">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_Toc106194064 \h </w:instrText>
      </w:r>
      <w:r>
        <w:rPr>
          <w:noProof/>
        </w:rPr>
      </w:r>
      <w:r>
        <w:rPr>
          <w:noProof/>
        </w:rPr>
        <w:fldChar w:fldCharType="separate"/>
      </w:r>
      <w:r>
        <w:rPr>
          <w:noProof/>
        </w:rPr>
        <w:t>593</w:t>
      </w:r>
      <w:r>
        <w:rPr>
          <w:noProof/>
        </w:rPr>
        <w:fldChar w:fldCharType="end"/>
      </w:r>
    </w:p>
    <w:p w14:paraId="78DA58AA" w14:textId="73F6DCAF" w:rsidR="00550F40" w:rsidRDefault="00550F40">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_Toc106194065 \h </w:instrText>
      </w:r>
      <w:r>
        <w:rPr>
          <w:noProof/>
        </w:rPr>
      </w:r>
      <w:r>
        <w:rPr>
          <w:noProof/>
        </w:rPr>
        <w:fldChar w:fldCharType="separate"/>
      </w:r>
      <w:r>
        <w:rPr>
          <w:noProof/>
        </w:rPr>
        <w:t>593</w:t>
      </w:r>
      <w:r>
        <w:rPr>
          <w:noProof/>
        </w:rPr>
        <w:fldChar w:fldCharType="end"/>
      </w:r>
    </w:p>
    <w:p w14:paraId="6B886E5C" w14:textId="31034926" w:rsidR="00550F40" w:rsidRDefault="00550F40">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_Toc106194066 \h </w:instrText>
      </w:r>
      <w:r>
        <w:rPr>
          <w:noProof/>
        </w:rPr>
      </w:r>
      <w:r>
        <w:rPr>
          <w:noProof/>
        </w:rPr>
        <w:fldChar w:fldCharType="separate"/>
      </w:r>
      <w:r>
        <w:rPr>
          <w:noProof/>
        </w:rPr>
        <w:t>594</w:t>
      </w:r>
      <w:r>
        <w:rPr>
          <w:noProof/>
        </w:rPr>
        <w:fldChar w:fldCharType="end"/>
      </w:r>
    </w:p>
    <w:p w14:paraId="6BFEC252" w14:textId="14AAFB2A" w:rsidR="00550F40" w:rsidRDefault="00550F40">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_Toc106194067 \h </w:instrText>
      </w:r>
      <w:r>
        <w:rPr>
          <w:noProof/>
        </w:rPr>
      </w:r>
      <w:r>
        <w:rPr>
          <w:noProof/>
        </w:rPr>
        <w:fldChar w:fldCharType="separate"/>
      </w:r>
      <w:r>
        <w:rPr>
          <w:noProof/>
        </w:rPr>
        <w:t>594</w:t>
      </w:r>
      <w:r>
        <w:rPr>
          <w:noProof/>
        </w:rPr>
        <w:fldChar w:fldCharType="end"/>
      </w:r>
    </w:p>
    <w:p w14:paraId="2771AA38" w14:textId="1D13FF42" w:rsidR="00550F40" w:rsidRDefault="00550F40">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_Toc106194068 \h </w:instrText>
      </w:r>
      <w:r>
        <w:rPr>
          <w:noProof/>
        </w:rPr>
      </w:r>
      <w:r>
        <w:rPr>
          <w:noProof/>
        </w:rPr>
        <w:fldChar w:fldCharType="separate"/>
      </w:r>
      <w:r>
        <w:rPr>
          <w:noProof/>
        </w:rPr>
        <w:t>594</w:t>
      </w:r>
      <w:r>
        <w:rPr>
          <w:noProof/>
        </w:rPr>
        <w:fldChar w:fldCharType="end"/>
      </w:r>
    </w:p>
    <w:p w14:paraId="4E9BE582" w14:textId="47431F28" w:rsidR="00550F40" w:rsidRDefault="00550F40">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_Toc106194069 \h </w:instrText>
      </w:r>
      <w:r>
        <w:rPr>
          <w:noProof/>
        </w:rPr>
      </w:r>
      <w:r>
        <w:rPr>
          <w:noProof/>
        </w:rPr>
        <w:fldChar w:fldCharType="separate"/>
      </w:r>
      <w:r>
        <w:rPr>
          <w:noProof/>
        </w:rPr>
        <w:t>594</w:t>
      </w:r>
      <w:r>
        <w:rPr>
          <w:noProof/>
        </w:rPr>
        <w:fldChar w:fldCharType="end"/>
      </w:r>
    </w:p>
    <w:p w14:paraId="4DC08AC9" w14:textId="09731E6E" w:rsidR="00550F40" w:rsidRDefault="00550F40">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_Toc106194070 \h </w:instrText>
      </w:r>
      <w:r>
        <w:rPr>
          <w:noProof/>
        </w:rPr>
      </w:r>
      <w:r>
        <w:rPr>
          <w:noProof/>
        </w:rPr>
        <w:fldChar w:fldCharType="separate"/>
      </w:r>
      <w:r>
        <w:rPr>
          <w:noProof/>
        </w:rPr>
        <w:t>594</w:t>
      </w:r>
      <w:r>
        <w:rPr>
          <w:noProof/>
        </w:rPr>
        <w:fldChar w:fldCharType="end"/>
      </w:r>
    </w:p>
    <w:p w14:paraId="6E9923B3" w14:textId="4025E90D" w:rsidR="00550F40" w:rsidRDefault="00550F40">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_Toc106194071 \h </w:instrText>
      </w:r>
      <w:r>
        <w:rPr>
          <w:noProof/>
        </w:rPr>
      </w:r>
      <w:r>
        <w:rPr>
          <w:noProof/>
        </w:rPr>
        <w:fldChar w:fldCharType="separate"/>
      </w:r>
      <w:r>
        <w:rPr>
          <w:noProof/>
        </w:rPr>
        <w:t>594</w:t>
      </w:r>
      <w:r>
        <w:rPr>
          <w:noProof/>
        </w:rPr>
        <w:fldChar w:fldCharType="end"/>
      </w:r>
    </w:p>
    <w:p w14:paraId="03FB6C56" w14:textId="4CE25610" w:rsidR="00550F40" w:rsidRDefault="00550F40">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_Toc106194072 \h </w:instrText>
      </w:r>
      <w:r>
        <w:rPr>
          <w:noProof/>
        </w:rPr>
      </w:r>
      <w:r>
        <w:rPr>
          <w:noProof/>
        </w:rPr>
        <w:fldChar w:fldCharType="separate"/>
      </w:r>
      <w:r>
        <w:rPr>
          <w:noProof/>
        </w:rPr>
        <w:t>594</w:t>
      </w:r>
      <w:r>
        <w:rPr>
          <w:noProof/>
        </w:rPr>
        <w:fldChar w:fldCharType="end"/>
      </w:r>
    </w:p>
    <w:p w14:paraId="5F77DEB4" w14:textId="435EEE92" w:rsidR="00550F40" w:rsidRDefault="00550F40">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_Toc106194073 \h </w:instrText>
      </w:r>
      <w:r>
        <w:rPr>
          <w:noProof/>
        </w:rPr>
      </w:r>
      <w:r>
        <w:rPr>
          <w:noProof/>
        </w:rPr>
        <w:fldChar w:fldCharType="separate"/>
      </w:r>
      <w:r>
        <w:rPr>
          <w:noProof/>
        </w:rPr>
        <w:t>595</w:t>
      </w:r>
      <w:r>
        <w:rPr>
          <w:noProof/>
        </w:rPr>
        <w:fldChar w:fldCharType="end"/>
      </w:r>
    </w:p>
    <w:p w14:paraId="14A799D4" w14:textId="57C4DE5E" w:rsidR="00550F40" w:rsidRDefault="00550F40">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_Toc106194074 \h </w:instrText>
      </w:r>
      <w:r>
        <w:rPr>
          <w:noProof/>
        </w:rPr>
      </w:r>
      <w:r>
        <w:rPr>
          <w:noProof/>
        </w:rPr>
        <w:fldChar w:fldCharType="separate"/>
      </w:r>
      <w:r>
        <w:rPr>
          <w:noProof/>
        </w:rPr>
        <w:t>595</w:t>
      </w:r>
      <w:r>
        <w:rPr>
          <w:noProof/>
        </w:rPr>
        <w:fldChar w:fldCharType="end"/>
      </w:r>
    </w:p>
    <w:p w14:paraId="7CC505D8" w14:textId="583E77B3" w:rsidR="00550F40" w:rsidRDefault="00550F40">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_Toc106194075 \h </w:instrText>
      </w:r>
      <w:r>
        <w:rPr>
          <w:noProof/>
        </w:rPr>
      </w:r>
      <w:r>
        <w:rPr>
          <w:noProof/>
        </w:rPr>
        <w:fldChar w:fldCharType="separate"/>
      </w:r>
      <w:r>
        <w:rPr>
          <w:noProof/>
        </w:rPr>
        <w:t>596</w:t>
      </w:r>
      <w:r>
        <w:rPr>
          <w:noProof/>
        </w:rPr>
        <w:fldChar w:fldCharType="end"/>
      </w:r>
    </w:p>
    <w:p w14:paraId="2D7E39A3" w14:textId="4157AA27" w:rsidR="00550F40" w:rsidRDefault="00550F40">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_Toc106194076 \h </w:instrText>
      </w:r>
      <w:r>
        <w:rPr>
          <w:noProof/>
        </w:rPr>
      </w:r>
      <w:r>
        <w:rPr>
          <w:noProof/>
        </w:rPr>
        <w:fldChar w:fldCharType="separate"/>
      </w:r>
      <w:r>
        <w:rPr>
          <w:noProof/>
        </w:rPr>
        <w:t>596</w:t>
      </w:r>
      <w:r>
        <w:rPr>
          <w:noProof/>
        </w:rPr>
        <w:fldChar w:fldCharType="end"/>
      </w:r>
    </w:p>
    <w:p w14:paraId="5E75F9F4" w14:textId="4790681C"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5.2.5.7</w:t>
      </w:r>
      <w:r>
        <w:rPr>
          <w:rFonts w:asciiTheme="minorHAnsi" w:eastAsiaTheme="minorEastAsia" w:hAnsiTheme="minorHAnsi" w:cstheme="minorBidi"/>
          <w:noProof/>
          <w:sz w:val="22"/>
          <w:szCs w:val="22"/>
          <w:lang w:eastAsia="en-GB"/>
        </w:rPr>
        <w:tab/>
      </w:r>
      <w:r w:rsidRPr="003A389F">
        <w:rPr>
          <w:rFonts w:eastAsia="SimSun"/>
          <w:noProof/>
        </w:rPr>
        <w:t>Npcf_EventExposure</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_Toc106194077 \h </w:instrText>
      </w:r>
      <w:r>
        <w:rPr>
          <w:noProof/>
        </w:rPr>
      </w:r>
      <w:r>
        <w:rPr>
          <w:noProof/>
        </w:rPr>
        <w:fldChar w:fldCharType="separate"/>
      </w:r>
      <w:r>
        <w:rPr>
          <w:noProof/>
        </w:rPr>
        <w:t>596</w:t>
      </w:r>
      <w:r>
        <w:rPr>
          <w:noProof/>
        </w:rPr>
        <w:fldChar w:fldCharType="end"/>
      </w:r>
    </w:p>
    <w:p w14:paraId="6F02FA60" w14:textId="3B81278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_Toc106194078 \h </w:instrText>
      </w:r>
      <w:r>
        <w:rPr>
          <w:noProof/>
        </w:rPr>
      </w:r>
      <w:r>
        <w:rPr>
          <w:noProof/>
        </w:rPr>
        <w:fldChar w:fldCharType="separate"/>
      </w:r>
      <w:r>
        <w:rPr>
          <w:noProof/>
        </w:rPr>
        <w:t>596</w:t>
      </w:r>
      <w:r>
        <w:rPr>
          <w:noProof/>
        </w:rPr>
        <w:fldChar w:fldCharType="end"/>
      </w:r>
    </w:p>
    <w:p w14:paraId="604C34ED" w14:textId="391234F4"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5.2.5.7.2</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_Toc106194079 \h </w:instrText>
      </w:r>
      <w:r>
        <w:rPr>
          <w:noProof/>
        </w:rPr>
      </w:r>
      <w:r>
        <w:rPr>
          <w:noProof/>
        </w:rPr>
        <w:fldChar w:fldCharType="separate"/>
      </w:r>
      <w:r>
        <w:rPr>
          <w:noProof/>
        </w:rPr>
        <w:t>596</w:t>
      </w:r>
      <w:r>
        <w:rPr>
          <w:noProof/>
        </w:rPr>
        <w:fldChar w:fldCharType="end"/>
      </w:r>
    </w:p>
    <w:p w14:paraId="66975245" w14:textId="3FBEA8F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5.2.5.7.3</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_Toc106194080 \h </w:instrText>
      </w:r>
      <w:r>
        <w:rPr>
          <w:noProof/>
        </w:rPr>
      </w:r>
      <w:r>
        <w:rPr>
          <w:noProof/>
        </w:rPr>
        <w:fldChar w:fldCharType="separate"/>
      </w:r>
      <w:r>
        <w:rPr>
          <w:noProof/>
        </w:rPr>
        <w:t>597</w:t>
      </w:r>
      <w:r>
        <w:rPr>
          <w:noProof/>
        </w:rPr>
        <w:fldChar w:fldCharType="end"/>
      </w:r>
    </w:p>
    <w:p w14:paraId="563C09AA" w14:textId="73E80232"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5.2.5.7.4</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_Toc106194081 \h </w:instrText>
      </w:r>
      <w:r>
        <w:rPr>
          <w:noProof/>
        </w:rPr>
      </w:r>
      <w:r>
        <w:rPr>
          <w:noProof/>
        </w:rPr>
        <w:fldChar w:fldCharType="separate"/>
      </w:r>
      <w:r>
        <w:rPr>
          <w:noProof/>
        </w:rPr>
        <w:t>597</w:t>
      </w:r>
      <w:r>
        <w:rPr>
          <w:noProof/>
        </w:rPr>
        <w:fldChar w:fldCharType="end"/>
      </w:r>
    </w:p>
    <w:p w14:paraId="584BAE7A" w14:textId="4EA4A98B" w:rsidR="00550F40" w:rsidRDefault="00550F40">
      <w:pPr>
        <w:pStyle w:val="TOC4"/>
        <w:rPr>
          <w:rFonts w:asciiTheme="minorHAnsi" w:eastAsiaTheme="minorEastAsia" w:hAnsiTheme="minorHAnsi" w:cstheme="minorBidi"/>
          <w:noProof/>
          <w:sz w:val="22"/>
          <w:szCs w:val="22"/>
          <w:lang w:eastAsia="en-GB"/>
        </w:rPr>
      </w:pPr>
      <w:r>
        <w:rPr>
          <w:noProof/>
        </w:rPr>
        <w:t>5.2.5.8</w:t>
      </w:r>
      <w:r>
        <w:rPr>
          <w:rFonts w:asciiTheme="minorHAnsi" w:eastAsiaTheme="minorEastAsia" w:hAnsiTheme="minorHAnsi" w:cstheme="minorBidi"/>
          <w:noProof/>
          <w:sz w:val="22"/>
          <w:szCs w:val="22"/>
          <w:lang w:eastAsia="en-GB"/>
        </w:rPr>
        <w:tab/>
      </w:r>
      <w:r>
        <w:rPr>
          <w:noProof/>
        </w:rPr>
        <w:t>Npcf_AMPolicyAuthorization Service</w:t>
      </w:r>
      <w:r>
        <w:rPr>
          <w:noProof/>
        </w:rPr>
        <w:tab/>
      </w:r>
      <w:r>
        <w:rPr>
          <w:noProof/>
        </w:rPr>
        <w:fldChar w:fldCharType="begin" w:fldLock="1"/>
      </w:r>
      <w:r>
        <w:rPr>
          <w:noProof/>
        </w:rPr>
        <w:instrText xml:space="preserve"> PAGEREF _Toc106194082 \h </w:instrText>
      </w:r>
      <w:r>
        <w:rPr>
          <w:noProof/>
        </w:rPr>
      </w:r>
      <w:r>
        <w:rPr>
          <w:noProof/>
        </w:rPr>
        <w:fldChar w:fldCharType="separate"/>
      </w:r>
      <w:r>
        <w:rPr>
          <w:noProof/>
        </w:rPr>
        <w:t>597</w:t>
      </w:r>
      <w:r>
        <w:rPr>
          <w:noProof/>
        </w:rPr>
        <w:fldChar w:fldCharType="end"/>
      </w:r>
    </w:p>
    <w:p w14:paraId="6A71517D" w14:textId="553CD55C" w:rsidR="00550F40" w:rsidRDefault="00550F40">
      <w:pPr>
        <w:pStyle w:val="TOC5"/>
        <w:rPr>
          <w:rFonts w:asciiTheme="minorHAnsi" w:eastAsiaTheme="minorEastAsia" w:hAnsiTheme="minorHAnsi" w:cstheme="minorBidi"/>
          <w:noProof/>
          <w:sz w:val="22"/>
          <w:szCs w:val="22"/>
          <w:lang w:eastAsia="en-GB"/>
        </w:rPr>
      </w:pPr>
      <w:r>
        <w:rPr>
          <w:noProof/>
        </w:rPr>
        <w:t>5.2.5.8.1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_Toc106194083 \h </w:instrText>
      </w:r>
      <w:r>
        <w:rPr>
          <w:noProof/>
        </w:rPr>
      </w:r>
      <w:r>
        <w:rPr>
          <w:noProof/>
        </w:rPr>
        <w:fldChar w:fldCharType="separate"/>
      </w:r>
      <w:r>
        <w:rPr>
          <w:noProof/>
        </w:rPr>
        <w:t>597</w:t>
      </w:r>
      <w:r>
        <w:rPr>
          <w:noProof/>
        </w:rPr>
        <w:fldChar w:fldCharType="end"/>
      </w:r>
    </w:p>
    <w:p w14:paraId="18501A14" w14:textId="0617DB49" w:rsidR="00550F40" w:rsidRDefault="00550F40">
      <w:pPr>
        <w:pStyle w:val="TOC5"/>
        <w:rPr>
          <w:rFonts w:asciiTheme="minorHAnsi" w:eastAsiaTheme="minorEastAsia" w:hAnsiTheme="minorHAnsi" w:cstheme="minorBidi"/>
          <w:noProof/>
          <w:sz w:val="22"/>
          <w:szCs w:val="22"/>
          <w:lang w:eastAsia="en-GB"/>
        </w:rPr>
      </w:pPr>
      <w:r>
        <w:rPr>
          <w:noProof/>
        </w:rPr>
        <w:t>5.2.5.8.2</w:t>
      </w:r>
      <w:r>
        <w:rPr>
          <w:rFonts w:asciiTheme="minorHAnsi" w:eastAsiaTheme="minorEastAsia" w:hAnsiTheme="minorHAnsi" w:cstheme="minorBidi"/>
          <w:noProof/>
          <w:sz w:val="22"/>
          <w:szCs w:val="22"/>
          <w:lang w:eastAsia="en-GB"/>
        </w:rPr>
        <w:tab/>
      </w:r>
      <w:r>
        <w:rPr>
          <w:noProof/>
        </w:rPr>
        <w:t>Npcf_AMPolicyAuthorization_Create service operation</w:t>
      </w:r>
      <w:r>
        <w:rPr>
          <w:noProof/>
        </w:rPr>
        <w:tab/>
      </w:r>
      <w:r>
        <w:rPr>
          <w:noProof/>
        </w:rPr>
        <w:fldChar w:fldCharType="begin" w:fldLock="1"/>
      </w:r>
      <w:r>
        <w:rPr>
          <w:noProof/>
        </w:rPr>
        <w:instrText xml:space="preserve"> PAGEREF _Toc106194084 \h </w:instrText>
      </w:r>
      <w:r>
        <w:rPr>
          <w:noProof/>
        </w:rPr>
      </w:r>
      <w:r>
        <w:rPr>
          <w:noProof/>
        </w:rPr>
        <w:fldChar w:fldCharType="separate"/>
      </w:r>
      <w:r>
        <w:rPr>
          <w:noProof/>
        </w:rPr>
        <w:t>598</w:t>
      </w:r>
      <w:r>
        <w:rPr>
          <w:noProof/>
        </w:rPr>
        <w:fldChar w:fldCharType="end"/>
      </w:r>
    </w:p>
    <w:p w14:paraId="540539CC" w14:textId="37FB6F07" w:rsidR="00550F40" w:rsidRDefault="00550F40">
      <w:pPr>
        <w:pStyle w:val="TOC5"/>
        <w:rPr>
          <w:rFonts w:asciiTheme="minorHAnsi" w:eastAsiaTheme="minorEastAsia" w:hAnsiTheme="minorHAnsi" w:cstheme="minorBidi"/>
          <w:noProof/>
          <w:sz w:val="22"/>
          <w:szCs w:val="22"/>
          <w:lang w:eastAsia="en-GB"/>
        </w:rPr>
      </w:pPr>
      <w:r>
        <w:rPr>
          <w:noProof/>
        </w:rPr>
        <w:t>5.2.5.8.3</w:t>
      </w:r>
      <w:r>
        <w:rPr>
          <w:rFonts w:asciiTheme="minorHAnsi" w:eastAsiaTheme="minorEastAsia" w:hAnsiTheme="minorHAnsi" w:cstheme="minorBidi"/>
          <w:noProof/>
          <w:sz w:val="22"/>
          <w:szCs w:val="22"/>
          <w:lang w:eastAsia="en-GB"/>
        </w:rPr>
        <w:tab/>
      </w:r>
      <w:r>
        <w:rPr>
          <w:noProof/>
        </w:rPr>
        <w:t>Npcf_AMPolicyAuthorization_Update service operation</w:t>
      </w:r>
      <w:r>
        <w:rPr>
          <w:noProof/>
        </w:rPr>
        <w:tab/>
      </w:r>
      <w:r>
        <w:rPr>
          <w:noProof/>
        </w:rPr>
        <w:fldChar w:fldCharType="begin" w:fldLock="1"/>
      </w:r>
      <w:r>
        <w:rPr>
          <w:noProof/>
        </w:rPr>
        <w:instrText xml:space="preserve"> PAGEREF _Toc106194085 \h </w:instrText>
      </w:r>
      <w:r>
        <w:rPr>
          <w:noProof/>
        </w:rPr>
      </w:r>
      <w:r>
        <w:rPr>
          <w:noProof/>
        </w:rPr>
        <w:fldChar w:fldCharType="separate"/>
      </w:r>
      <w:r>
        <w:rPr>
          <w:noProof/>
        </w:rPr>
        <w:t>598</w:t>
      </w:r>
      <w:r>
        <w:rPr>
          <w:noProof/>
        </w:rPr>
        <w:fldChar w:fldCharType="end"/>
      </w:r>
    </w:p>
    <w:p w14:paraId="67871A5A" w14:textId="3173C076" w:rsidR="00550F40" w:rsidRDefault="00550F40">
      <w:pPr>
        <w:pStyle w:val="TOC5"/>
        <w:rPr>
          <w:rFonts w:asciiTheme="minorHAnsi" w:eastAsiaTheme="minorEastAsia" w:hAnsiTheme="minorHAnsi" w:cstheme="minorBidi"/>
          <w:noProof/>
          <w:sz w:val="22"/>
          <w:szCs w:val="22"/>
          <w:lang w:eastAsia="en-GB"/>
        </w:rPr>
      </w:pPr>
      <w:r>
        <w:rPr>
          <w:noProof/>
        </w:rPr>
        <w:t>5.2.5.8.4</w:t>
      </w:r>
      <w:r>
        <w:rPr>
          <w:rFonts w:asciiTheme="minorHAnsi" w:eastAsiaTheme="minorEastAsia" w:hAnsiTheme="minorHAnsi" w:cstheme="minorBidi"/>
          <w:noProof/>
          <w:sz w:val="22"/>
          <w:szCs w:val="22"/>
          <w:lang w:eastAsia="en-GB"/>
        </w:rPr>
        <w:tab/>
      </w:r>
      <w:r>
        <w:rPr>
          <w:noProof/>
        </w:rPr>
        <w:t>Npcf_AMPolicyAuthorization_Delete service operation</w:t>
      </w:r>
      <w:r>
        <w:rPr>
          <w:noProof/>
        </w:rPr>
        <w:tab/>
      </w:r>
      <w:r>
        <w:rPr>
          <w:noProof/>
        </w:rPr>
        <w:fldChar w:fldCharType="begin" w:fldLock="1"/>
      </w:r>
      <w:r>
        <w:rPr>
          <w:noProof/>
        </w:rPr>
        <w:instrText xml:space="preserve"> PAGEREF _Toc106194086 \h </w:instrText>
      </w:r>
      <w:r>
        <w:rPr>
          <w:noProof/>
        </w:rPr>
      </w:r>
      <w:r>
        <w:rPr>
          <w:noProof/>
        </w:rPr>
        <w:fldChar w:fldCharType="separate"/>
      </w:r>
      <w:r>
        <w:rPr>
          <w:noProof/>
        </w:rPr>
        <w:t>598</w:t>
      </w:r>
      <w:r>
        <w:rPr>
          <w:noProof/>
        </w:rPr>
        <w:fldChar w:fldCharType="end"/>
      </w:r>
    </w:p>
    <w:p w14:paraId="450AE754" w14:textId="45C62122" w:rsidR="00550F40" w:rsidRDefault="00550F40">
      <w:pPr>
        <w:pStyle w:val="TOC5"/>
        <w:rPr>
          <w:rFonts w:asciiTheme="minorHAnsi" w:eastAsiaTheme="minorEastAsia" w:hAnsiTheme="minorHAnsi" w:cstheme="minorBidi"/>
          <w:noProof/>
          <w:sz w:val="22"/>
          <w:szCs w:val="22"/>
          <w:lang w:eastAsia="en-GB"/>
        </w:rPr>
      </w:pPr>
      <w:r>
        <w:rPr>
          <w:noProof/>
        </w:rPr>
        <w:t>5.2.5.8.5</w:t>
      </w:r>
      <w:r>
        <w:rPr>
          <w:rFonts w:asciiTheme="minorHAnsi" w:eastAsiaTheme="minorEastAsia" w:hAnsiTheme="minorHAnsi" w:cstheme="minorBidi"/>
          <w:noProof/>
          <w:sz w:val="22"/>
          <w:szCs w:val="22"/>
          <w:lang w:eastAsia="en-GB"/>
        </w:rPr>
        <w:tab/>
      </w:r>
      <w:r>
        <w:rPr>
          <w:noProof/>
        </w:rPr>
        <w:t>Npcf_AMPolicyAuthorization_Notify service operation</w:t>
      </w:r>
      <w:r>
        <w:rPr>
          <w:noProof/>
        </w:rPr>
        <w:tab/>
      </w:r>
      <w:r>
        <w:rPr>
          <w:noProof/>
        </w:rPr>
        <w:fldChar w:fldCharType="begin" w:fldLock="1"/>
      </w:r>
      <w:r>
        <w:rPr>
          <w:noProof/>
        </w:rPr>
        <w:instrText xml:space="preserve"> PAGEREF _Toc106194087 \h </w:instrText>
      </w:r>
      <w:r>
        <w:rPr>
          <w:noProof/>
        </w:rPr>
      </w:r>
      <w:r>
        <w:rPr>
          <w:noProof/>
        </w:rPr>
        <w:fldChar w:fldCharType="separate"/>
      </w:r>
      <w:r>
        <w:rPr>
          <w:noProof/>
        </w:rPr>
        <w:t>598</w:t>
      </w:r>
      <w:r>
        <w:rPr>
          <w:noProof/>
        </w:rPr>
        <w:fldChar w:fldCharType="end"/>
      </w:r>
    </w:p>
    <w:p w14:paraId="4E596C4A" w14:textId="59791417" w:rsidR="00550F40" w:rsidRDefault="00550F40">
      <w:pPr>
        <w:pStyle w:val="TOC5"/>
        <w:rPr>
          <w:rFonts w:asciiTheme="minorHAnsi" w:eastAsiaTheme="minorEastAsia" w:hAnsiTheme="minorHAnsi" w:cstheme="minorBidi"/>
          <w:noProof/>
          <w:sz w:val="22"/>
          <w:szCs w:val="22"/>
          <w:lang w:eastAsia="en-GB"/>
        </w:rPr>
      </w:pPr>
      <w:r>
        <w:rPr>
          <w:noProof/>
        </w:rPr>
        <w:t>5.2.5.8.6</w:t>
      </w:r>
      <w:r>
        <w:rPr>
          <w:rFonts w:asciiTheme="minorHAnsi" w:eastAsiaTheme="minorEastAsia" w:hAnsiTheme="minorHAnsi" w:cstheme="minorBidi"/>
          <w:noProof/>
          <w:sz w:val="22"/>
          <w:szCs w:val="22"/>
          <w:lang w:eastAsia="en-GB"/>
        </w:rPr>
        <w:tab/>
      </w:r>
      <w:r>
        <w:rPr>
          <w:noProof/>
        </w:rPr>
        <w:t>Npcf_AMPolicyAuthorization_Subscribe service operation</w:t>
      </w:r>
      <w:r>
        <w:rPr>
          <w:noProof/>
        </w:rPr>
        <w:tab/>
      </w:r>
      <w:r>
        <w:rPr>
          <w:noProof/>
        </w:rPr>
        <w:fldChar w:fldCharType="begin" w:fldLock="1"/>
      </w:r>
      <w:r>
        <w:rPr>
          <w:noProof/>
        </w:rPr>
        <w:instrText xml:space="preserve"> PAGEREF _Toc106194088 \h </w:instrText>
      </w:r>
      <w:r>
        <w:rPr>
          <w:noProof/>
        </w:rPr>
      </w:r>
      <w:r>
        <w:rPr>
          <w:noProof/>
        </w:rPr>
        <w:fldChar w:fldCharType="separate"/>
      </w:r>
      <w:r>
        <w:rPr>
          <w:noProof/>
        </w:rPr>
        <w:t>599</w:t>
      </w:r>
      <w:r>
        <w:rPr>
          <w:noProof/>
        </w:rPr>
        <w:fldChar w:fldCharType="end"/>
      </w:r>
    </w:p>
    <w:p w14:paraId="579C2680" w14:textId="6D92C0C1" w:rsidR="00550F40" w:rsidRDefault="00550F40">
      <w:pPr>
        <w:pStyle w:val="TOC5"/>
        <w:rPr>
          <w:rFonts w:asciiTheme="minorHAnsi" w:eastAsiaTheme="minorEastAsia" w:hAnsiTheme="minorHAnsi" w:cstheme="minorBidi"/>
          <w:noProof/>
          <w:sz w:val="22"/>
          <w:szCs w:val="22"/>
          <w:lang w:eastAsia="en-GB"/>
        </w:rPr>
      </w:pPr>
      <w:r>
        <w:rPr>
          <w:noProof/>
        </w:rPr>
        <w:t>5.2.5.8.7</w:t>
      </w:r>
      <w:r>
        <w:rPr>
          <w:rFonts w:asciiTheme="minorHAnsi" w:eastAsiaTheme="minorEastAsia" w:hAnsiTheme="minorHAnsi" w:cstheme="minorBidi"/>
          <w:noProof/>
          <w:sz w:val="22"/>
          <w:szCs w:val="22"/>
          <w:lang w:eastAsia="en-GB"/>
        </w:rPr>
        <w:tab/>
      </w:r>
      <w:r>
        <w:rPr>
          <w:noProof/>
        </w:rPr>
        <w:t>Npcf_AMPolicyAuthorization_Unsubscribe service operation</w:t>
      </w:r>
      <w:r>
        <w:rPr>
          <w:noProof/>
        </w:rPr>
        <w:tab/>
      </w:r>
      <w:r>
        <w:rPr>
          <w:noProof/>
        </w:rPr>
        <w:fldChar w:fldCharType="begin" w:fldLock="1"/>
      </w:r>
      <w:r>
        <w:rPr>
          <w:noProof/>
        </w:rPr>
        <w:instrText xml:space="preserve"> PAGEREF _Toc106194089 \h </w:instrText>
      </w:r>
      <w:r>
        <w:rPr>
          <w:noProof/>
        </w:rPr>
      </w:r>
      <w:r>
        <w:rPr>
          <w:noProof/>
        </w:rPr>
        <w:fldChar w:fldCharType="separate"/>
      </w:r>
      <w:r>
        <w:rPr>
          <w:noProof/>
        </w:rPr>
        <w:t>599</w:t>
      </w:r>
      <w:r>
        <w:rPr>
          <w:noProof/>
        </w:rPr>
        <w:fldChar w:fldCharType="end"/>
      </w:r>
    </w:p>
    <w:p w14:paraId="1C7DF19E" w14:textId="05292F4E" w:rsidR="00550F40" w:rsidRDefault="00550F40">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_Toc106194090 \h </w:instrText>
      </w:r>
      <w:r>
        <w:rPr>
          <w:noProof/>
        </w:rPr>
      </w:r>
      <w:r>
        <w:rPr>
          <w:noProof/>
        </w:rPr>
        <w:fldChar w:fldCharType="separate"/>
      </w:r>
      <w:r>
        <w:rPr>
          <w:noProof/>
        </w:rPr>
        <w:t>599</w:t>
      </w:r>
      <w:r>
        <w:rPr>
          <w:noProof/>
        </w:rPr>
        <w:fldChar w:fldCharType="end"/>
      </w:r>
    </w:p>
    <w:p w14:paraId="26AAEA34" w14:textId="35473300" w:rsidR="00550F40" w:rsidRDefault="00550F40">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_Toc106194091 \h </w:instrText>
      </w:r>
      <w:r>
        <w:rPr>
          <w:noProof/>
        </w:rPr>
      </w:r>
      <w:r>
        <w:rPr>
          <w:noProof/>
        </w:rPr>
        <w:fldChar w:fldCharType="separate"/>
      </w:r>
      <w:r>
        <w:rPr>
          <w:noProof/>
        </w:rPr>
        <w:t>599</w:t>
      </w:r>
      <w:r>
        <w:rPr>
          <w:noProof/>
        </w:rPr>
        <w:fldChar w:fldCharType="end"/>
      </w:r>
    </w:p>
    <w:p w14:paraId="05E7A263" w14:textId="743F33AE"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5.2.6.2</w:t>
      </w:r>
      <w:r>
        <w:rPr>
          <w:rFonts w:asciiTheme="minorHAnsi" w:eastAsiaTheme="minorEastAsia" w:hAnsiTheme="minorHAnsi" w:cstheme="minorBidi"/>
          <w:noProof/>
          <w:sz w:val="22"/>
          <w:szCs w:val="22"/>
          <w:lang w:eastAsia="en-GB"/>
        </w:rPr>
        <w:tab/>
      </w:r>
      <w:r w:rsidRPr="003A389F">
        <w:rPr>
          <w:rFonts w:eastAsia="SimSun"/>
          <w:noProof/>
        </w:rPr>
        <w:t>Nnef_EventExposure</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_Toc106194092 \h </w:instrText>
      </w:r>
      <w:r>
        <w:rPr>
          <w:noProof/>
        </w:rPr>
      </w:r>
      <w:r>
        <w:rPr>
          <w:noProof/>
        </w:rPr>
        <w:fldChar w:fldCharType="separate"/>
      </w:r>
      <w:r>
        <w:rPr>
          <w:noProof/>
        </w:rPr>
        <w:t>603</w:t>
      </w:r>
      <w:r>
        <w:rPr>
          <w:noProof/>
        </w:rPr>
        <w:fldChar w:fldCharType="end"/>
      </w:r>
    </w:p>
    <w:p w14:paraId="224D6D1C" w14:textId="7DF85E00"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_Toc106194093 \h </w:instrText>
      </w:r>
      <w:r>
        <w:rPr>
          <w:noProof/>
        </w:rPr>
      </w:r>
      <w:r>
        <w:rPr>
          <w:noProof/>
        </w:rPr>
        <w:fldChar w:fldCharType="separate"/>
      </w:r>
      <w:r>
        <w:rPr>
          <w:noProof/>
        </w:rPr>
        <w:t>603</w:t>
      </w:r>
      <w:r>
        <w:rPr>
          <w:noProof/>
        </w:rPr>
        <w:fldChar w:fldCharType="end"/>
      </w:r>
    </w:p>
    <w:p w14:paraId="0F5F870B" w14:textId="1F472CB2"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5.2.6.2.2</w:t>
      </w:r>
      <w:r>
        <w:rPr>
          <w:rFonts w:asciiTheme="minorHAnsi" w:eastAsiaTheme="minorEastAsia" w:hAnsiTheme="minorHAnsi" w:cstheme="minorBidi"/>
          <w:noProof/>
          <w:sz w:val="22"/>
          <w:szCs w:val="22"/>
          <w:lang w:eastAsia="en-GB"/>
        </w:rPr>
        <w:tab/>
      </w:r>
      <w:r w:rsidRPr="003A389F">
        <w:rPr>
          <w:rFonts w:eastAsia="SimSun"/>
          <w:noProof/>
          <w:lang w:eastAsia="zh-CN"/>
        </w:rPr>
        <w:t>Nnef_EventExposure_</w:t>
      </w:r>
      <w:r>
        <w:rPr>
          <w:noProof/>
          <w:lang w:eastAsia="zh-CN"/>
        </w:rPr>
        <w:t xml:space="preserve">Subscribe </w:t>
      </w:r>
      <w:r w:rsidRPr="003A389F">
        <w:rPr>
          <w:rFonts w:eastAsia="SimSun"/>
          <w:noProof/>
          <w:lang w:eastAsia="zh-CN"/>
        </w:rPr>
        <w:t>operation</w:t>
      </w:r>
      <w:r>
        <w:rPr>
          <w:noProof/>
        </w:rPr>
        <w:tab/>
      </w:r>
      <w:r>
        <w:rPr>
          <w:noProof/>
        </w:rPr>
        <w:fldChar w:fldCharType="begin" w:fldLock="1"/>
      </w:r>
      <w:r>
        <w:rPr>
          <w:noProof/>
        </w:rPr>
        <w:instrText xml:space="preserve"> PAGEREF _Toc106194094 \h </w:instrText>
      </w:r>
      <w:r>
        <w:rPr>
          <w:noProof/>
        </w:rPr>
      </w:r>
      <w:r>
        <w:rPr>
          <w:noProof/>
        </w:rPr>
        <w:fldChar w:fldCharType="separate"/>
      </w:r>
      <w:r>
        <w:rPr>
          <w:noProof/>
        </w:rPr>
        <w:t>603</w:t>
      </w:r>
      <w:r>
        <w:rPr>
          <w:noProof/>
        </w:rPr>
        <w:fldChar w:fldCharType="end"/>
      </w:r>
    </w:p>
    <w:p w14:paraId="5ECC697E" w14:textId="5235FDB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5.2.6.2.3</w:t>
      </w:r>
      <w:r>
        <w:rPr>
          <w:rFonts w:asciiTheme="minorHAnsi" w:eastAsiaTheme="minorEastAsia" w:hAnsiTheme="minorHAnsi" w:cstheme="minorBidi"/>
          <w:noProof/>
          <w:sz w:val="22"/>
          <w:szCs w:val="22"/>
          <w:lang w:eastAsia="en-GB"/>
        </w:rPr>
        <w:tab/>
      </w:r>
      <w:r w:rsidRPr="003A389F">
        <w:rPr>
          <w:rFonts w:eastAsia="SimSun"/>
          <w:noProof/>
          <w:lang w:eastAsia="zh-CN"/>
        </w:rPr>
        <w:t>Nnef_EventExposure_</w:t>
      </w:r>
      <w:r>
        <w:rPr>
          <w:noProof/>
          <w:lang w:eastAsia="zh-CN"/>
        </w:rPr>
        <w:t xml:space="preserve">Unsubscribe service </w:t>
      </w:r>
      <w:r w:rsidRPr="003A389F">
        <w:rPr>
          <w:rFonts w:eastAsia="SimSun"/>
          <w:noProof/>
          <w:lang w:eastAsia="zh-CN"/>
        </w:rPr>
        <w:t>operation</w:t>
      </w:r>
      <w:r>
        <w:rPr>
          <w:noProof/>
        </w:rPr>
        <w:tab/>
      </w:r>
      <w:r>
        <w:rPr>
          <w:noProof/>
        </w:rPr>
        <w:fldChar w:fldCharType="begin" w:fldLock="1"/>
      </w:r>
      <w:r>
        <w:rPr>
          <w:noProof/>
        </w:rPr>
        <w:instrText xml:space="preserve"> PAGEREF _Toc106194095 \h </w:instrText>
      </w:r>
      <w:r>
        <w:rPr>
          <w:noProof/>
        </w:rPr>
      </w:r>
      <w:r>
        <w:rPr>
          <w:noProof/>
        </w:rPr>
        <w:fldChar w:fldCharType="separate"/>
      </w:r>
      <w:r>
        <w:rPr>
          <w:noProof/>
        </w:rPr>
        <w:t>603</w:t>
      </w:r>
      <w:r>
        <w:rPr>
          <w:noProof/>
        </w:rPr>
        <w:fldChar w:fldCharType="end"/>
      </w:r>
    </w:p>
    <w:p w14:paraId="62F7DEF6" w14:textId="2B11A063"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5.2.6.2.4</w:t>
      </w:r>
      <w:r>
        <w:rPr>
          <w:rFonts w:asciiTheme="minorHAnsi" w:eastAsiaTheme="minorEastAsia" w:hAnsiTheme="minorHAnsi" w:cstheme="minorBidi"/>
          <w:noProof/>
          <w:sz w:val="22"/>
          <w:szCs w:val="22"/>
          <w:lang w:eastAsia="en-GB"/>
        </w:rPr>
        <w:tab/>
      </w:r>
      <w:r w:rsidRPr="003A389F">
        <w:rPr>
          <w:rFonts w:eastAsia="SimSun"/>
          <w:noProof/>
          <w:lang w:eastAsia="zh-CN"/>
        </w:rPr>
        <w:t>Nnef_EventExposure_Notify service operation</w:t>
      </w:r>
      <w:r>
        <w:rPr>
          <w:noProof/>
        </w:rPr>
        <w:tab/>
      </w:r>
      <w:r>
        <w:rPr>
          <w:noProof/>
        </w:rPr>
        <w:fldChar w:fldCharType="begin" w:fldLock="1"/>
      </w:r>
      <w:r>
        <w:rPr>
          <w:noProof/>
        </w:rPr>
        <w:instrText xml:space="preserve"> PAGEREF _Toc106194096 \h </w:instrText>
      </w:r>
      <w:r>
        <w:rPr>
          <w:noProof/>
        </w:rPr>
      </w:r>
      <w:r>
        <w:rPr>
          <w:noProof/>
        </w:rPr>
        <w:fldChar w:fldCharType="separate"/>
      </w:r>
      <w:r>
        <w:rPr>
          <w:noProof/>
        </w:rPr>
        <w:t>603</w:t>
      </w:r>
      <w:r>
        <w:rPr>
          <w:noProof/>
        </w:rPr>
        <w:fldChar w:fldCharType="end"/>
      </w:r>
    </w:p>
    <w:p w14:paraId="5A317B8D" w14:textId="5045800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5.2.6.3</w:t>
      </w:r>
      <w:r>
        <w:rPr>
          <w:rFonts w:asciiTheme="minorHAnsi" w:eastAsiaTheme="minorEastAsia" w:hAnsiTheme="minorHAnsi" w:cstheme="minorBidi"/>
          <w:noProof/>
          <w:sz w:val="22"/>
          <w:szCs w:val="22"/>
          <w:lang w:eastAsia="en-GB"/>
        </w:rPr>
        <w:tab/>
      </w:r>
      <w:r w:rsidRPr="003A389F">
        <w:rPr>
          <w:rFonts w:eastAsia="SimSun"/>
          <w:noProof/>
        </w:rPr>
        <w:t>Nnef_PFDManagement</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_Toc106194097 \h </w:instrText>
      </w:r>
      <w:r>
        <w:rPr>
          <w:noProof/>
        </w:rPr>
      </w:r>
      <w:r>
        <w:rPr>
          <w:noProof/>
        </w:rPr>
        <w:fldChar w:fldCharType="separate"/>
      </w:r>
      <w:r>
        <w:rPr>
          <w:noProof/>
        </w:rPr>
        <w:t>604</w:t>
      </w:r>
      <w:r>
        <w:rPr>
          <w:noProof/>
        </w:rPr>
        <w:fldChar w:fldCharType="end"/>
      </w:r>
    </w:p>
    <w:p w14:paraId="375DB78D" w14:textId="5FE2CA9A" w:rsidR="00550F40" w:rsidRDefault="00550F40">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_Toc106194098 \h </w:instrText>
      </w:r>
      <w:r>
        <w:rPr>
          <w:noProof/>
        </w:rPr>
      </w:r>
      <w:r>
        <w:rPr>
          <w:noProof/>
        </w:rPr>
        <w:fldChar w:fldCharType="separate"/>
      </w:r>
      <w:r>
        <w:rPr>
          <w:noProof/>
        </w:rPr>
        <w:t>604</w:t>
      </w:r>
      <w:r>
        <w:rPr>
          <w:noProof/>
        </w:rPr>
        <w:fldChar w:fldCharType="end"/>
      </w:r>
    </w:p>
    <w:p w14:paraId="21576235" w14:textId="3B89FE30" w:rsidR="00550F40" w:rsidRDefault="00550F40">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3A389F">
        <w:rPr>
          <w:rFonts w:eastAsia="SimSun"/>
          <w:noProof/>
        </w:rPr>
        <w:t>Nnef_PFDManagement_Fetch service operation</w:t>
      </w:r>
      <w:r>
        <w:rPr>
          <w:noProof/>
        </w:rPr>
        <w:tab/>
      </w:r>
      <w:r>
        <w:rPr>
          <w:noProof/>
        </w:rPr>
        <w:fldChar w:fldCharType="begin" w:fldLock="1"/>
      </w:r>
      <w:r>
        <w:rPr>
          <w:noProof/>
        </w:rPr>
        <w:instrText xml:space="preserve"> PAGEREF _Toc106194099 \h </w:instrText>
      </w:r>
      <w:r>
        <w:rPr>
          <w:noProof/>
        </w:rPr>
      </w:r>
      <w:r>
        <w:rPr>
          <w:noProof/>
        </w:rPr>
        <w:fldChar w:fldCharType="separate"/>
      </w:r>
      <w:r>
        <w:rPr>
          <w:noProof/>
        </w:rPr>
        <w:t>604</w:t>
      </w:r>
      <w:r>
        <w:rPr>
          <w:noProof/>
        </w:rPr>
        <w:fldChar w:fldCharType="end"/>
      </w:r>
    </w:p>
    <w:p w14:paraId="305F57C2" w14:textId="029558FD" w:rsidR="00550F40" w:rsidRDefault="00550F40">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3A389F">
        <w:rPr>
          <w:rFonts w:eastAsia="SimSun"/>
          <w:noProof/>
        </w:rPr>
        <w:t>Nnef_PFDManagement_Subscribe service operation</w:t>
      </w:r>
      <w:r>
        <w:rPr>
          <w:noProof/>
        </w:rPr>
        <w:tab/>
      </w:r>
      <w:r>
        <w:rPr>
          <w:noProof/>
        </w:rPr>
        <w:fldChar w:fldCharType="begin" w:fldLock="1"/>
      </w:r>
      <w:r>
        <w:rPr>
          <w:noProof/>
        </w:rPr>
        <w:instrText xml:space="preserve"> PAGEREF _Toc106194100 \h </w:instrText>
      </w:r>
      <w:r>
        <w:rPr>
          <w:noProof/>
        </w:rPr>
      </w:r>
      <w:r>
        <w:rPr>
          <w:noProof/>
        </w:rPr>
        <w:fldChar w:fldCharType="separate"/>
      </w:r>
      <w:r>
        <w:rPr>
          <w:noProof/>
        </w:rPr>
        <w:t>604</w:t>
      </w:r>
      <w:r>
        <w:rPr>
          <w:noProof/>
        </w:rPr>
        <w:fldChar w:fldCharType="end"/>
      </w:r>
    </w:p>
    <w:p w14:paraId="54B67269" w14:textId="0711126F" w:rsidR="00550F40" w:rsidRDefault="00550F40">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3A389F">
        <w:rPr>
          <w:rFonts w:eastAsia="SimSun"/>
          <w:noProof/>
        </w:rPr>
        <w:t>Nnef_PFDManagement_Notify service operation</w:t>
      </w:r>
      <w:r>
        <w:rPr>
          <w:noProof/>
        </w:rPr>
        <w:tab/>
      </w:r>
      <w:r>
        <w:rPr>
          <w:noProof/>
        </w:rPr>
        <w:fldChar w:fldCharType="begin" w:fldLock="1"/>
      </w:r>
      <w:r>
        <w:rPr>
          <w:noProof/>
        </w:rPr>
        <w:instrText xml:space="preserve"> PAGEREF _Toc106194101 \h </w:instrText>
      </w:r>
      <w:r>
        <w:rPr>
          <w:noProof/>
        </w:rPr>
      </w:r>
      <w:r>
        <w:rPr>
          <w:noProof/>
        </w:rPr>
        <w:fldChar w:fldCharType="separate"/>
      </w:r>
      <w:r>
        <w:rPr>
          <w:noProof/>
        </w:rPr>
        <w:t>604</w:t>
      </w:r>
      <w:r>
        <w:rPr>
          <w:noProof/>
        </w:rPr>
        <w:fldChar w:fldCharType="end"/>
      </w:r>
    </w:p>
    <w:p w14:paraId="7650042D" w14:textId="066AAE10" w:rsidR="00550F40" w:rsidRDefault="00550F40">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3A389F">
        <w:rPr>
          <w:rFonts w:eastAsia="SimSun"/>
          <w:noProof/>
        </w:rPr>
        <w:t>Nnef_PFDManagement_Unsubscribe service operation</w:t>
      </w:r>
      <w:r>
        <w:rPr>
          <w:noProof/>
        </w:rPr>
        <w:tab/>
      </w:r>
      <w:r>
        <w:rPr>
          <w:noProof/>
        </w:rPr>
        <w:fldChar w:fldCharType="begin" w:fldLock="1"/>
      </w:r>
      <w:r>
        <w:rPr>
          <w:noProof/>
        </w:rPr>
        <w:instrText xml:space="preserve"> PAGEREF _Toc106194102 \h </w:instrText>
      </w:r>
      <w:r>
        <w:rPr>
          <w:noProof/>
        </w:rPr>
      </w:r>
      <w:r>
        <w:rPr>
          <w:noProof/>
        </w:rPr>
        <w:fldChar w:fldCharType="separate"/>
      </w:r>
      <w:r>
        <w:rPr>
          <w:noProof/>
        </w:rPr>
        <w:t>604</w:t>
      </w:r>
      <w:r>
        <w:rPr>
          <w:noProof/>
        </w:rPr>
        <w:fldChar w:fldCharType="end"/>
      </w:r>
    </w:p>
    <w:p w14:paraId="76BD30F9" w14:textId="1F9E1407" w:rsidR="00550F40" w:rsidRDefault="00550F40">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_Toc106194103 \h </w:instrText>
      </w:r>
      <w:r>
        <w:rPr>
          <w:noProof/>
        </w:rPr>
      </w:r>
      <w:r>
        <w:rPr>
          <w:noProof/>
        </w:rPr>
        <w:fldChar w:fldCharType="separate"/>
      </w:r>
      <w:r>
        <w:rPr>
          <w:noProof/>
        </w:rPr>
        <w:t>604</w:t>
      </w:r>
      <w:r>
        <w:rPr>
          <w:noProof/>
        </w:rPr>
        <w:fldChar w:fldCharType="end"/>
      </w:r>
    </w:p>
    <w:p w14:paraId="530CBFC2" w14:textId="6B597CFF" w:rsidR="00550F40" w:rsidRDefault="00550F40">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_Toc106194104 \h </w:instrText>
      </w:r>
      <w:r>
        <w:rPr>
          <w:noProof/>
        </w:rPr>
      </w:r>
      <w:r>
        <w:rPr>
          <w:noProof/>
        </w:rPr>
        <w:fldChar w:fldCharType="separate"/>
      </w:r>
      <w:r>
        <w:rPr>
          <w:noProof/>
        </w:rPr>
        <w:t>605</w:t>
      </w:r>
      <w:r>
        <w:rPr>
          <w:noProof/>
        </w:rPr>
        <w:fldChar w:fldCharType="end"/>
      </w:r>
    </w:p>
    <w:p w14:paraId="2B2566B2" w14:textId="7B500B53" w:rsidR="00550F40" w:rsidRDefault="00550F40">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_Toc106194105 \h </w:instrText>
      </w:r>
      <w:r>
        <w:rPr>
          <w:noProof/>
        </w:rPr>
      </w:r>
      <w:r>
        <w:rPr>
          <w:noProof/>
        </w:rPr>
        <w:fldChar w:fldCharType="separate"/>
      </w:r>
      <w:r>
        <w:rPr>
          <w:noProof/>
        </w:rPr>
        <w:t>605</w:t>
      </w:r>
      <w:r>
        <w:rPr>
          <w:noProof/>
        </w:rPr>
        <w:fldChar w:fldCharType="end"/>
      </w:r>
    </w:p>
    <w:p w14:paraId="54E17FBF" w14:textId="6C68C910" w:rsidR="00550F40" w:rsidRDefault="00550F40">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3A389F">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_Toc106194106 \h </w:instrText>
      </w:r>
      <w:r>
        <w:rPr>
          <w:noProof/>
        </w:rPr>
      </w:r>
      <w:r>
        <w:rPr>
          <w:noProof/>
        </w:rPr>
        <w:fldChar w:fldCharType="separate"/>
      </w:r>
      <w:r>
        <w:rPr>
          <w:noProof/>
        </w:rPr>
        <w:t>605</w:t>
      </w:r>
      <w:r>
        <w:rPr>
          <w:noProof/>
        </w:rPr>
        <w:fldChar w:fldCharType="end"/>
      </w:r>
    </w:p>
    <w:p w14:paraId="69EEAE5B" w14:textId="76570C36" w:rsidR="00550F40" w:rsidRDefault="00550F40">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_Toc106194107 \h </w:instrText>
      </w:r>
      <w:r>
        <w:rPr>
          <w:noProof/>
        </w:rPr>
      </w:r>
      <w:r>
        <w:rPr>
          <w:noProof/>
        </w:rPr>
        <w:fldChar w:fldCharType="separate"/>
      </w:r>
      <w:r>
        <w:rPr>
          <w:noProof/>
        </w:rPr>
        <w:t>605</w:t>
      </w:r>
      <w:r>
        <w:rPr>
          <w:noProof/>
        </w:rPr>
        <w:fldChar w:fldCharType="end"/>
      </w:r>
    </w:p>
    <w:p w14:paraId="04A3CF73" w14:textId="5A70E450" w:rsidR="00550F40" w:rsidRDefault="00550F40">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3A389F">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_Toc106194108 \h </w:instrText>
      </w:r>
      <w:r>
        <w:rPr>
          <w:noProof/>
        </w:rPr>
      </w:r>
      <w:r>
        <w:rPr>
          <w:noProof/>
        </w:rPr>
        <w:fldChar w:fldCharType="separate"/>
      </w:r>
      <w:r>
        <w:rPr>
          <w:noProof/>
        </w:rPr>
        <w:t>605</w:t>
      </w:r>
      <w:r>
        <w:rPr>
          <w:noProof/>
        </w:rPr>
        <w:fldChar w:fldCharType="end"/>
      </w:r>
    </w:p>
    <w:p w14:paraId="1B5A21F5" w14:textId="4638A6A7" w:rsidR="00550F40" w:rsidRDefault="00550F40">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_Toc106194109 \h </w:instrText>
      </w:r>
      <w:r>
        <w:rPr>
          <w:noProof/>
        </w:rPr>
      </w:r>
      <w:r>
        <w:rPr>
          <w:noProof/>
        </w:rPr>
        <w:fldChar w:fldCharType="separate"/>
      </w:r>
      <w:r>
        <w:rPr>
          <w:noProof/>
        </w:rPr>
        <w:t>605</w:t>
      </w:r>
      <w:r>
        <w:rPr>
          <w:noProof/>
        </w:rPr>
        <w:fldChar w:fldCharType="end"/>
      </w:r>
    </w:p>
    <w:p w14:paraId="6BD569CD" w14:textId="4C3BCAEE" w:rsidR="00550F40" w:rsidRDefault="00550F40">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_Toc106194110 \h </w:instrText>
      </w:r>
      <w:r>
        <w:rPr>
          <w:noProof/>
        </w:rPr>
      </w:r>
      <w:r>
        <w:rPr>
          <w:noProof/>
        </w:rPr>
        <w:fldChar w:fldCharType="separate"/>
      </w:r>
      <w:r>
        <w:rPr>
          <w:noProof/>
        </w:rPr>
        <w:t>606</w:t>
      </w:r>
      <w:r>
        <w:rPr>
          <w:noProof/>
        </w:rPr>
        <w:fldChar w:fldCharType="end"/>
      </w:r>
    </w:p>
    <w:p w14:paraId="7548C758" w14:textId="1908DB37" w:rsidR="00550F40" w:rsidRDefault="00550F40">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_Toc106194111 \h </w:instrText>
      </w:r>
      <w:r>
        <w:rPr>
          <w:noProof/>
        </w:rPr>
      </w:r>
      <w:r>
        <w:rPr>
          <w:noProof/>
        </w:rPr>
        <w:fldChar w:fldCharType="separate"/>
      </w:r>
      <w:r>
        <w:rPr>
          <w:noProof/>
        </w:rPr>
        <w:t>606</w:t>
      </w:r>
      <w:r>
        <w:rPr>
          <w:noProof/>
        </w:rPr>
        <w:fldChar w:fldCharType="end"/>
      </w:r>
    </w:p>
    <w:p w14:paraId="04146E23" w14:textId="0BAB1311" w:rsidR="00550F40" w:rsidRDefault="00550F40">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_Toc106194112 \h </w:instrText>
      </w:r>
      <w:r>
        <w:rPr>
          <w:noProof/>
        </w:rPr>
      </w:r>
      <w:r>
        <w:rPr>
          <w:noProof/>
        </w:rPr>
        <w:fldChar w:fldCharType="separate"/>
      </w:r>
      <w:r>
        <w:rPr>
          <w:noProof/>
        </w:rPr>
        <w:t>606</w:t>
      </w:r>
      <w:r>
        <w:rPr>
          <w:noProof/>
        </w:rPr>
        <w:fldChar w:fldCharType="end"/>
      </w:r>
    </w:p>
    <w:p w14:paraId="1ED1EF3C" w14:textId="1BA14A98" w:rsidR="00550F40" w:rsidRDefault="00550F40">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_Toc106194113 \h </w:instrText>
      </w:r>
      <w:r>
        <w:rPr>
          <w:noProof/>
        </w:rPr>
      </w:r>
      <w:r>
        <w:rPr>
          <w:noProof/>
        </w:rPr>
        <w:fldChar w:fldCharType="separate"/>
      </w:r>
      <w:r>
        <w:rPr>
          <w:noProof/>
        </w:rPr>
        <w:t>606</w:t>
      </w:r>
      <w:r>
        <w:rPr>
          <w:noProof/>
        </w:rPr>
        <w:fldChar w:fldCharType="end"/>
      </w:r>
    </w:p>
    <w:p w14:paraId="76D3A550" w14:textId="02A9218E" w:rsidR="00550F40" w:rsidRDefault="00550F40">
      <w:pPr>
        <w:pStyle w:val="TOC5"/>
        <w:rPr>
          <w:rFonts w:asciiTheme="minorHAnsi" w:eastAsiaTheme="minorEastAsia" w:hAnsiTheme="minorHAnsi" w:cstheme="minorBidi"/>
          <w:noProof/>
          <w:sz w:val="22"/>
          <w:szCs w:val="22"/>
          <w:lang w:eastAsia="en-GB"/>
        </w:rPr>
      </w:pPr>
      <w:r>
        <w:rPr>
          <w:noProof/>
          <w:lang w:eastAsia="zh-CN"/>
        </w:rPr>
        <w:lastRenderedPageBreak/>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_Toc106194114 \h </w:instrText>
      </w:r>
      <w:r>
        <w:rPr>
          <w:noProof/>
        </w:rPr>
      </w:r>
      <w:r>
        <w:rPr>
          <w:noProof/>
        </w:rPr>
        <w:fldChar w:fldCharType="separate"/>
      </w:r>
      <w:r>
        <w:rPr>
          <w:noProof/>
        </w:rPr>
        <w:t>606</w:t>
      </w:r>
      <w:r>
        <w:rPr>
          <w:noProof/>
        </w:rPr>
        <w:fldChar w:fldCharType="end"/>
      </w:r>
    </w:p>
    <w:p w14:paraId="3079EA12" w14:textId="1931D202" w:rsidR="00550F40" w:rsidRDefault="00550F40">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_Toc106194115 \h </w:instrText>
      </w:r>
      <w:r>
        <w:rPr>
          <w:noProof/>
        </w:rPr>
      </w:r>
      <w:r>
        <w:rPr>
          <w:noProof/>
        </w:rPr>
        <w:fldChar w:fldCharType="separate"/>
      </w:r>
      <w:r>
        <w:rPr>
          <w:noProof/>
        </w:rPr>
        <w:t>607</w:t>
      </w:r>
      <w:r>
        <w:rPr>
          <w:noProof/>
        </w:rPr>
        <w:fldChar w:fldCharType="end"/>
      </w:r>
    </w:p>
    <w:p w14:paraId="50157FB1" w14:textId="40A409B8" w:rsidR="00550F40" w:rsidRDefault="00550F40">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_Toc106194116 \h </w:instrText>
      </w:r>
      <w:r>
        <w:rPr>
          <w:noProof/>
        </w:rPr>
      </w:r>
      <w:r>
        <w:rPr>
          <w:noProof/>
        </w:rPr>
        <w:fldChar w:fldCharType="separate"/>
      </w:r>
      <w:r>
        <w:rPr>
          <w:noProof/>
        </w:rPr>
        <w:t>607</w:t>
      </w:r>
      <w:r>
        <w:rPr>
          <w:noProof/>
        </w:rPr>
        <w:fldChar w:fldCharType="end"/>
      </w:r>
    </w:p>
    <w:p w14:paraId="63D08A42" w14:textId="6FC5334A" w:rsidR="00550F40" w:rsidRDefault="00550F40">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_Toc106194117 \h </w:instrText>
      </w:r>
      <w:r>
        <w:rPr>
          <w:noProof/>
        </w:rPr>
      </w:r>
      <w:r>
        <w:rPr>
          <w:noProof/>
        </w:rPr>
        <w:fldChar w:fldCharType="separate"/>
      </w:r>
      <w:r>
        <w:rPr>
          <w:noProof/>
        </w:rPr>
        <w:t>607</w:t>
      </w:r>
      <w:r>
        <w:rPr>
          <w:noProof/>
        </w:rPr>
        <w:fldChar w:fldCharType="end"/>
      </w:r>
    </w:p>
    <w:p w14:paraId="5254E177" w14:textId="3E261183" w:rsidR="00550F40" w:rsidRDefault="00550F40">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_Toc106194118 \h </w:instrText>
      </w:r>
      <w:r>
        <w:rPr>
          <w:noProof/>
        </w:rPr>
      </w:r>
      <w:r>
        <w:rPr>
          <w:noProof/>
        </w:rPr>
        <w:fldChar w:fldCharType="separate"/>
      </w:r>
      <w:r>
        <w:rPr>
          <w:noProof/>
        </w:rPr>
        <w:t>607</w:t>
      </w:r>
      <w:r>
        <w:rPr>
          <w:noProof/>
        </w:rPr>
        <w:fldChar w:fldCharType="end"/>
      </w:r>
    </w:p>
    <w:p w14:paraId="1D5A63C1" w14:textId="3BA94BAF" w:rsidR="00550F40" w:rsidRDefault="00550F40">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_Toc106194119 \h </w:instrText>
      </w:r>
      <w:r>
        <w:rPr>
          <w:noProof/>
        </w:rPr>
      </w:r>
      <w:r>
        <w:rPr>
          <w:noProof/>
        </w:rPr>
        <w:fldChar w:fldCharType="separate"/>
      </w:r>
      <w:r>
        <w:rPr>
          <w:noProof/>
        </w:rPr>
        <w:t>607</w:t>
      </w:r>
      <w:r>
        <w:rPr>
          <w:noProof/>
        </w:rPr>
        <w:fldChar w:fldCharType="end"/>
      </w:r>
    </w:p>
    <w:p w14:paraId="2FB1AE91" w14:textId="0DE7133E" w:rsidR="00550F40" w:rsidRDefault="00550F40">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_Toc106194120 \h </w:instrText>
      </w:r>
      <w:r>
        <w:rPr>
          <w:noProof/>
        </w:rPr>
      </w:r>
      <w:r>
        <w:rPr>
          <w:noProof/>
        </w:rPr>
        <w:fldChar w:fldCharType="separate"/>
      </w:r>
      <w:r>
        <w:rPr>
          <w:noProof/>
        </w:rPr>
        <w:t>607</w:t>
      </w:r>
      <w:r>
        <w:rPr>
          <w:noProof/>
        </w:rPr>
        <w:fldChar w:fldCharType="end"/>
      </w:r>
    </w:p>
    <w:p w14:paraId="4E82C724" w14:textId="5B88D089" w:rsidR="00550F40" w:rsidRDefault="00550F40">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_Toc106194121 \h </w:instrText>
      </w:r>
      <w:r>
        <w:rPr>
          <w:noProof/>
        </w:rPr>
      </w:r>
      <w:r>
        <w:rPr>
          <w:noProof/>
        </w:rPr>
        <w:fldChar w:fldCharType="separate"/>
      </w:r>
      <w:r>
        <w:rPr>
          <w:noProof/>
        </w:rPr>
        <w:t>608</w:t>
      </w:r>
      <w:r>
        <w:rPr>
          <w:noProof/>
        </w:rPr>
        <w:fldChar w:fldCharType="end"/>
      </w:r>
    </w:p>
    <w:p w14:paraId="0A1EA173" w14:textId="35FCD897" w:rsidR="00550F40" w:rsidRDefault="00550F40">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_Toc106194122 \h </w:instrText>
      </w:r>
      <w:r>
        <w:rPr>
          <w:noProof/>
        </w:rPr>
      </w:r>
      <w:r>
        <w:rPr>
          <w:noProof/>
        </w:rPr>
        <w:fldChar w:fldCharType="separate"/>
      </w:r>
      <w:r>
        <w:rPr>
          <w:noProof/>
        </w:rPr>
        <w:t>608</w:t>
      </w:r>
      <w:r>
        <w:rPr>
          <w:noProof/>
        </w:rPr>
        <w:fldChar w:fldCharType="end"/>
      </w:r>
    </w:p>
    <w:p w14:paraId="5424656F" w14:textId="7D914CC2" w:rsidR="00550F40" w:rsidRDefault="00550F40">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_Toc106194123 \h </w:instrText>
      </w:r>
      <w:r>
        <w:rPr>
          <w:noProof/>
        </w:rPr>
      </w:r>
      <w:r>
        <w:rPr>
          <w:noProof/>
        </w:rPr>
        <w:fldChar w:fldCharType="separate"/>
      </w:r>
      <w:r>
        <w:rPr>
          <w:noProof/>
        </w:rPr>
        <w:t>608</w:t>
      </w:r>
      <w:r>
        <w:rPr>
          <w:noProof/>
        </w:rPr>
        <w:fldChar w:fldCharType="end"/>
      </w:r>
    </w:p>
    <w:p w14:paraId="1354370F" w14:textId="5A8876D1" w:rsidR="00550F40" w:rsidRDefault="00550F40">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_Toc106194124 \h </w:instrText>
      </w:r>
      <w:r>
        <w:rPr>
          <w:noProof/>
        </w:rPr>
      </w:r>
      <w:r>
        <w:rPr>
          <w:noProof/>
        </w:rPr>
        <w:fldChar w:fldCharType="separate"/>
      </w:r>
      <w:r>
        <w:rPr>
          <w:noProof/>
        </w:rPr>
        <w:t>608</w:t>
      </w:r>
      <w:r>
        <w:rPr>
          <w:noProof/>
        </w:rPr>
        <w:fldChar w:fldCharType="end"/>
      </w:r>
    </w:p>
    <w:p w14:paraId="20D0E4DC" w14:textId="12A05217" w:rsidR="00550F40" w:rsidRDefault="00550F40">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_Toc106194125 \h </w:instrText>
      </w:r>
      <w:r>
        <w:rPr>
          <w:noProof/>
        </w:rPr>
      </w:r>
      <w:r>
        <w:rPr>
          <w:noProof/>
        </w:rPr>
        <w:fldChar w:fldCharType="separate"/>
      </w:r>
      <w:r>
        <w:rPr>
          <w:noProof/>
        </w:rPr>
        <w:t>608</w:t>
      </w:r>
      <w:r>
        <w:rPr>
          <w:noProof/>
        </w:rPr>
        <w:fldChar w:fldCharType="end"/>
      </w:r>
    </w:p>
    <w:p w14:paraId="08E89E6C" w14:textId="18D86EA5" w:rsidR="00550F40" w:rsidRDefault="00550F40">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_Toc106194126 \h </w:instrText>
      </w:r>
      <w:r>
        <w:rPr>
          <w:noProof/>
        </w:rPr>
      </w:r>
      <w:r>
        <w:rPr>
          <w:noProof/>
        </w:rPr>
        <w:fldChar w:fldCharType="separate"/>
      </w:r>
      <w:r>
        <w:rPr>
          <w:noProof/>
        </w:rPr>
        <w:t>609</w:t>
      </w:r>
      <w:r>
        <w:rPr>
          <w:noProof/>
        </w:rPr>
        <w:fldChar w:fldCharType="end"/>
      </w:r>
    </w:p>
    <w:p w14:paraId="5F12482F" w14:textId="5959C26C" w:rsidR="00550F40" w:rsidRDefault="00550F40">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_Toc106194127 \h </w:instrText>
      </w:r>
      <w:r>
        <w:rPr>
          <w:noProof/>
        </w:rPr>
      </w:r>
      <w:r>
        <w:rPr>
          <w:noProof/>
        </w:rPr>
        <w:fldChar w:fldCharType="separate"/>
      </w:r>
      <w:r>
        <w:rPr>
          <w:noProof/>
        </w:rPr>
        <w:t>609</w:t>
      </w:r>
      <w:r>
        <w:rPr>
          <w:noProof/>
        </w:rPr>
        <w:fldChar w:fldCharType="end"/>
      </w:r>
    </w:p>
    <w:p w14:paraId="5B6820B1" w14:textId="2F235E66" w:rsidR="00550F40" w:rsidRDefault="00550F40">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_Toc106194128 \h </w:instrText>
      </w:r>
      <w:r>
        <w:rPr>
          <w:noProof/>
        </w:rPr>
      </w:r>
      <w:r>
        <w:rPr>
          <w:noProof/>
        </w:rPr>
        <w:fldChar w:fldCharType="separate"/>
      </w:r>
      <w:r>
        <w:rPr>
          <w:noProof/>
        </w:rPr>
        <w:t>609</w:t>
      </w:r>
      <w:r>
        <w:rPr>
          <w:noProof/>
        </w:rPr>
        <w:fldChar w:fldCharType="end"/>
      </w:r>
    </w:p>
    <w:p w14:paraId="44BB1C8A" w14:textId="4A75E7D2" w:rsidR="00550F40" w:rsidRDefault="00550F40">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_Toc106194129 \h </w:instrText>
      </w:r>
      <w:r>
        <w:rPr>
          <w:noProof/>
        </w:rPr>
      </w:r>
      <w:r>
        <w:rPr>
          <w:noProof/>
        </w:rPr>
        <w:fldChar w:fldCharType="separate"/>
      </w:r>
      <w:r>
        <w:rPr>
          <w:noProof/>
        </w:rPr>
        <w:t>610</w:t>
      </w:r>
      <w:r>
        <w:rPr>
          <w:noProof/>
        </w:rPr>
        <w:fldChar w:fldCharType="end"/>
      </w:r>
    </w:p>
    <w:p w14:paraId="5942A5BC" w14:textId="7CF9C963" w:rsidR="00550F40" w:rsidRDefault="00550F40">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_Toc106194130 \h </w:instrText>
      </w:r>
      <w:r>
        <w:rPr>
          <w:noProof/>
        </w:rPr>
      </w:r>
      <w:r>
        <w:rPr>
          <w:noProof/>
        </w:rPr>
        <w:fldChar w:fldCharType="separate"/>
      </w:r>
      <w:r>
        <w:rPr>
          <w:noProof/>
        </w:rPr>
        <w:t>610</w:t>
      </w:r>
      <w:r>
        <w:rPr>
          <w:noProof/>
        </w:rPr>
        <w:fldChar w:fldCharType="end"/>
      </w:r>
    </w:p>
    <w:p w14:paraId="6CDD01B3" w14:textId="6A994E80" w:rsidR="00550F40" w:rsidRDefault="00550F40">
      <w:pPr>
        <w:pStyle w:val="TOC5"/>
        <w:rPr>
          <w:rFonts w:asciiTheme="minorHAnsi" w:eastAsiaTheme="minorEastAsia" w:hAnsiTheme="minorHAnsi" w:cstheme="minorBidi"/>
          <w:noProof/>
          <w:sz w:val="22"/>
          <w:szCs w:val="22"/>
          <w:lang w:eastAsia="en-GB"/>
        </w:rPr>
      </w:pPr>
      <w:r>
        <w:rPr>
          <w:noProof/>
        </w:rPr>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_Toc106194131 \h </w:instrText>
      </w:r>
      <w:r>
        <w:rPr>
          <w:noProof/>
        </w:rPr>
      </w:r>
      <w:r>
        <w:rPr>
          <w:noProof/>
        </w:rPr>
        <w:fldChar w:fldCharType="separate"/>
      </w:r>
      <w:r>
        <w:rPr>
          <w:noProof/>
        </w:rPr>
        <w:t>610</w:t>
      </w:r>
      <w:r>
        <w:rPr>
          <w:noProof/>
        </w:rPr>
        <w:fldChar w:fldCharType="end"/>
      </w:r>
    </w:p>
    <w:p w14:paraId="75971926" w14:textId="4BD6D328" w:rsidR="00550F40" w:rsidRDefault="00550F40">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_Toc106194132 \h </w:instrText>
      </w:r>
      <w:r>
        <w:rPr>
          <w:noProof/>
        </w:rPr>
      </w:r>
      <w:r>
        <w:rPr>
          <w:noProof/>
        </w:rPr>
        <w:fldChar w:fldCharType="separate"/>
      </w:r>
      <w:r>
        <w:rPr>
          <w:noProof/>
        </w:rPr>
        <w:t>610</w:t>
      </w:r>
      <w:r>
        <w:rPr>
          <w:noProof/>
        </w:rPr>
        <w:fldChar w:fldCharType="end"/>
      </w:r>
    </w:p>
    <w:p w14:paraId="40ACC103" w14:textId="761FA944" w:rsidR="00550F40" w:rsidRDefault="00550F40">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_Toc106194133 \h </w:instrText>
      </w:r>
      <w:r>
        <w:rPr>
          <w:noProof/>
        </w:rPr>
      </w:r>
      <w:r>
        <w:rPr>
          <w:noProof/>
        </w:rPr>
        <w:fldChar w:fldCharType="separate"/>
      </w:r>
      <w:r>
        <w:rPr>
          <w:noProof/>
        </w:rPr>
        <w:t>610</w:t>
      </w:r>
      <w:r>
        <w:rPr>
          <w:noProof/>
        </w:rPr>
        <w:fldChar w:fldCharType="end"/>
      </w:r>
    </w:p>
    <w:p w14:paraId="3E7573D2" w14:textId="6FCA91D4" w:rsidR="00550F40" w:rsidRDefault="00550F40">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_Toc106194134 \h </w:instrText>
      </w:r>
      <w:r>
        <w:rPr>
          <w:noProof/>
        </w:rPr>
      </w:r>
      <w:r>
        <w:rPr>
          <w:noProof/>
        </w:rPr>
        <w:fldChar w:fldCharType="separate"/>
      </w:r>
      <w:r>
        <w:rPr>
          <w:noProof/>
        </w:rPr>
        <w:t>610</w:t>
      </w:r>
      <w:r>
        <w:rPr>
          <w:noProof/>
        </w:rPr>
        <w:fldChar w:fldCharType="end"/>
      </w:r>
    </w:p>
    <w:p w14:paraId="3AE91010" w14:textId="53F6F75E" w:rsidR="00550F40" w:rsidRDefault="00550F40">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_Toc106194135 \h </w:instrText>
      </w:r>
      <w:r>
        <w:rPr>
          <w:noProof/>
        </w:rPr>
      </w:r>
      <w:r>
        <w:rPr>
          <w:noProof/>
        </w:rPr>
        <w:fldChar w:fldCharType="separate"/>
      </w:r>
      <w:r>
        <w:rPr>
          <w:noProof/>
        </w:rPr>
        <w:t>610</w:t>
      </w:r>
      <w:r>
        <w:rPr>
          <w:noProof/>
        </w:rPr>
        <w:fldChar w:fldCharType="end"/>
      </w:r>
    </w:p>
    <w:p w14:paraId="1A1A0850" w14:textId="548718C7" w:rsidR="00550F40" w:rsidRDefault="00550F40">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_Toc106194136 \h </w:instrText>
      </w:r>
      <w:r>
        <w:rPr>
          <w:noProof/>
        </w:rPr>
      </w:r>
      <w:r>
        <w:rPr>
          <w:noProof/>
        </w:rPr>
        <w:fldChar w:fldCharType="separate"/>
      </w:r>
      <w:r>
        <w:rPr>
          <w:noProof/>
        </w:rPr>
        <w:t>610</w:t>
      </w:r>
      <w:r>
        <w:rPr>
          <w:noProof/>
        </w:rPr>
        <w:fldChar w:fldCharType="end"/>
      </w:r>
    </w:p>
    <w:p w14:paraId="73BD9803" w14:textId="35ACEFFE" w:rsidR="00550F40" w:rsidRDefault="00550F40">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_Toc106194137 \h </w:instrText>
      </w:r>
      <w:r>
        <w:rPr>
          <w:noProof/>
        </w:rPr>
      </w:r>
      <w:r>
        <w:rPr>
          <w:noProof/>
        </w:rPr>
        <w:fldChar w:fldCharType="separate"/>
      </w:r>
      <w:r>
        <w:rPr>
          <w:noProof/>
        </w:rPr>
        <w:t>611</w:t>
      </w:r>
      <w:r>
        <w:rPr>
          <w:noProof/>
        </w:rPr>
        <w:fldChar w:fldCharType="end"/>
      </w:r>
    </w:p>
    <w:p w14:paraId="4B7D98B6" w14:textId="1E81A601" w:rsidR="00550F40" w:rsidRDefault="00550F40">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_Toc106194138 \h </w:instrText>
      </w:r>
      <w:r>
        <w:rPr>
          <w:noProof/>
        </w:rPr>
      </w:r>
      <w:r>
        <w:rPr>
          <w:noProof/>
        </w:rPr>
        <w:fldChar w:fldCharType="separate"/>
      </w:r>
      <w:r>
        <w:rPr>
          <w:noProof/>
        </w:rPr>
        <w:t>611</w:t>
      </w:r>
      <w:r>
        <w:rPr>
          <w:noProof/>
        </w:rPr>
        <w:fldChar w:fldCharType="end"/>
      </w:r>
    </w:p>
    <w:p w14:paraId="2C584E11" w14:textId="1533409A" w:rsidR="00550F40" w:rsidRDefault="00550F40">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_Toc106194139 \h </w:instrText>
      </w:r>
      <w:r>
        <w:rPr>
          <w:noProof/>
        </w:rPr>
      </w:r>
      <w:r>
        <w:rPr>
          <w:noProof/>
        </w:rPr>
        <w:fldChar w:fldCharType="separate"/>
      </w:r>
      <w:r>
        <w:rPr>
          <w:noProof/>
        </w:rPr>
        <w:t>611</w:t>
      </w:r>
      <w:r>
        <w:rPr>
          <w:noProof/>
        </w:rPr>
        <w:fldChar w:fldCharType="end"/>
      </w:r>
    </w:p>
    <w:p w14:paraId="52B7B4BF" w14:textId="42104309" w:rsidR="00550F40" w:rsidRDefault="00550F40">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_Toc106194140 \h </w:instrText>
      </w:r>
      <w:r>
        <w:rPr>
          <w:noProof/>
        </w:rPr>
      </w:r>
      <w:r>
        <w:rPr>
          <w:noProof/>
        </w:rPr>
        <w:fldChar w:fldCharType="separate"/>
      </w:r>
      <w:r>
        <w:rPr>
          <w:noProof/>
        </w:rPr>
        <w:t>612</w:t>
      </w:r>
      <w:r>
        <w:rPr>
          <w:noProof/>
        </w:rPr>
        <w:fldChar w:fldCharType="end"/>
      </w:r>
    </w:p>
    <w:p w14:paraId="6C9DE3AB" w14:textId="2277839D" w:rsidR="00550F40" w:rsidRDefault="00550F40">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_Toc106194141 \h </w:instrText>
      </w:r>
      <w:r>
        <w:rPr>
          <w:noProof/>
        </w:rPr>
      </w:r>
      <w:r>
        <w:rPr>
          <w:noProof/>
        </w:rPr>
        <w:fldChar w:fldCharType="separate"/>
      </w:r>
      <w:r>
        <w:rPr>
          <w:noProof/>
        </w:rPr>
        <w:t>612</w:t>
      </w:r>
      <w:r>
        <w:rPr>
          <w:noProof/>
        </w:rPr>
        <w:fldChar w:fldCharType="end"/>
      </w:r>
    </w:p>
    <w:p w14:paraId="003400A0" w14:textId="3C44EC70" w:rsidR="00550F40" w:rsidRDefault="00550F40">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_Toc106194142 \h </w:instrText>
      </w:r>
      <w:r>
        <w:rPr>
          <w:noProof/>
        </w:rPr>
      </w:r>
      <w:r>
        <w:rPr>
          <w:noProof/>
        </w:rPr>
        <w:fldChar w:fldCharType="separate"/>
      </w:r>
      <w:r>
        <w:rPr>
          <w:noProof/>
        </w:rPr>
        <w:t>612</w:t>
      </w:r>
      <w:r>
        <w:rPr>
          <w:noProof/>
        </w:rPr>
        <w:fldChar w:fldCharType="end"/>
      </w:r>
    </w:p>
    <w:p w14:paraId="6608A402" w14:textId="31F85655" w:rsidR="00550F40" w:rsidRDefault="00550F40">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_Toc106194143 \h </w:instrText>
      </w:r>
      <w:r>
        <w:rPr>
          <w:noProof/>
        </w:rPr>
      </w:r>
      <w:r>
        <w:rPr>
          <w:noProof/>
        </w:rPr>
        <w:fldChar w:fldCharType="separate"/>
      </w:r>
      <w:r>
        <w:rPr>
          <w:noProof/>
        </w:rPr>
        <w:t>612</w:t>
      </w:r>
      <w:r>
        <w:rPr>
          <w:noProof/>
        </w:rPr>
        <w:fldChar w:fldCharType="end"/>
      </w:r>
    </w:p>
    <w:p w14:paraId="7488CF2B" w14:textId="07B85CA1" w:rsidR="00550F40" w:rsidRDefault="00550F40">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_Toc106194144 \h </w:instrText>
      </w:r>
      <w:r>
        <w:rPr>
          <w:noProof/>
        </w:rPr>
      </w:r>
      <w:r>
        <w:rPr>
          <w:noProof/>
        </w:rPr>
        <w:fldChar w:fldCharType="separate"/>
      </w:r>
      <w:r>
        <w:rPr>
          <w:noProof/>
        </w:rPr>
        <w:t>612</w:t>
      </w:r>
      <w:r>
        <w:rPr>
          <w:noProof/>
        </w:rPr>
        <w:fldChar w:fldCharType="end"/>
      </w:r>
    </w:p>
    <w:p w14:paraId="3F80A92B" w14:textId="4CB4E440" w:rsidR="00550F40" w:rsidRDefault="00550F40">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_Toc106194145 \h </w:instrText>
      </w:r>
      <w:r>
        <w:rPr>
          <w:noProof/>
        </w:rPr>
      </w:r>
      <w:r>
        <w:rPr>
          <w:noProof/>
        </w:rPr>
        <w:fldChar w:fldCharType="separate"/>
      </w:r>
      <w:r>
        <w:rPr>
          <w:noProof/>
        </w:rPr>
        <w:t>612</w:t>
      </w:r>
      <w:r>
        <w:rPr>
          <w:noProof/>
        </w:rPr>
        <w:fldChar w:fldCharType="end"/>
      </w:r>
    </w:p>
    <w:p w14:paraId="45E6BCE6" w14:textId="55D9B315" w:rsidR="00550F40" w:rsidRDefault="00550F40">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_Toc106194146 \h </w:instrText>
      </w:r>
      <w:r>
        <w:rPr>
          <w:noProof/>
        </w:rPr>
      </w:r>
      <w:r>
        <w:rPr>
          <w:noProof/>
        </w:rPr>
        <w:fldChar w:fldCharType="separate"/>
      </w:r>
      <w:r>
        <w:rPr>
          <w:noProof/>
        </w:rPr>
        <w:t>612</w:t>
      </w:r>
      <w:r>
        <w:rPr>
          <w:noProof/>
        </w:rPr>
        <w:fldChar w:fldCharType="end"/>
      </w:r>
    </w:p>
    <w:p w14:paraId="3FE99B12" w14:textId="40C928C2" w:rsidR="00550F40" w:rsidRDefault="00550F40">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_Toc106194147 \h </w:instrText>
      </w:r>
      <w:r>
        <w:rPr>
          <w:noProof/>
        </w:rPr>
      </w:r>
      <w:r>
        <w:rPr>
          <w:noProof/>
        </w:rPr>
        <w:fldChar w:fldCharType="separate"/>
      </w:r>
      <w:r>
        <w:rPr>
          <w:noProof/>
        </w:rPr>
        <w:t>613</w:t>
      </w:r>
      <w:r>
        <w:rPr>
          <w:noProof/>
        </w:rPr>
        <w:fldChar w:fldCharType="end"/>
      </w:r>
    </w:p>
    <w:p w14:paraId="7FEEE15E" w14:textId="119D1897" w:rsidR="00550F40" w:rsidRDefault="00550F40">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_Toc106194148 \h </w:instrText>
      </w:r>
      <w:r>
        <w:rPr>
          <w:noProof/>
        </w:rPr>
      </w:r>
      <w:r>
        <w:rPr>
          <w:noProof/>
        </w:rPr>
        <w:fldChar w:fldCharType="separate"/>
      </w:r>
      <w:r>
        <w:rPr>
          <w:noProof/>
        </w:rPr>
        <w:t>613</w:t>
      </w:r>
      <w:r>
        <w:rPr>
          <w:noProof/>
        </w:rPr>
        <w:fldChar w:fldCharType="end"/>
      </w:r>
    </w:p>
    <w:p w14:paraId="0A48DF91" w14:textId="1AA8BA35" w:rsidR="00550F40" w:rsidRDefault="00550F40">
      <w:pPr>
        <w:pStyle w:val="TOC5"/>
        <w:rPr>
          <w:rFonts w:asciiTheme="minorHAnsi" w:eastAsiaTheme="minorEastAsia" w:hAnsiTheme="minorHAnsi" w:cstheme="minorBidi"/>
          <w:noProof/>
          <w:sz w:val="22"/>
          <w:szCs w:val="22"/>
          <w:lang w:eastAsia="en-GB"/>
        </w:rPr>
      </w:pPr>
      <w:r>
        <w:rPr>
          <w:noProof/>
        </w:rPr>
        <w:t>5.2.6.11.6</w:t>
      </w:r>
      <w:r>
        <w:rPr>
          <w:rFonts w:asciiTheme="minorHAnsi" w:eastAsiaTheme="minorEastAsia" w:hAnsiTheme="minorHAnsi" w:cstheme="minorBidi"/>
          <w:noProof/>
          <w:sz w:val="22"/>
          <w:szCs w:val="22"/>
          <w:lang w:eastAsia="en-GB"/>
        </w:rPr>
        <w:tab/>
      </w:r>
      <w:r>
        <w:rPr>
          <w:noProof/>
        </w:rPr>
        <w:t>Nnef_ServiceParameter_Notify operation</w:t>
      </w:r>
      <w:r>
        <w:rPr>
          <w:noProof/>
        </w:rPr>
        <w:tab/>
      </w:r>
      <w:r>
        <w:rPr>
          <w:noProof/>
        </w:rPr>
        <w:fldChar w:fldCharType="begin" w:fldLock="1"/>
      </w:r>
      <w:r>
        <w:rPr>
          <w:noProof/>
        </w:rPr>
        <w:instrText xml:space="preserve"> PAGEREF _Toc106194149 \h </w:instrText>
      </w:r>
      <w:r>
        <w:rPr>
          <w:noProof/>
        </w:rPr>
      </w:r>
      <w:r>
        <w:rPr>
          <w:noProof/>
        </w:rPr>
        <w:fldChar w:fldCharType="separate"/>
      </w:r>
      <w:r>
        <w:rPr>
          <w:noProof/>
        </w:rPr>
        <w:t>613</w:t>
      </w:r>
      <w:r>
        <w:rPr>
          <w:noProof/>
        </w:rPr>
        <w:fldChar w:fldCharType="end"/>
      </w:r>
    </w:p>
    <w:p w14:paraId="28B58070" w14:textId="332EA753" w:rsidR="00550F40" w:rsidRDefault="00550F40">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_Toc106194150 \h </w:instrText>
      </w:r>
      <w:r>
        <w:rPr>
          <w:noProof/>
        </w:rPr>
      </w:r>
      <w:r>
        <w:rPr>
          <w:noProof/>
        </w:rPr>
        <w:fldChar w:fldCharType="separate"/>
      </w:r>
      <w:r>
        <w:rPr>
          <w:noProof/>
        </w:rPr>
        <w:t>613</w:t>
      </w:r>
      <w:r>
        <w:rPr>
          <w:noProof/>
        </w:rPr>
        <w:fldChar w:fldCharType="end"/>
      </w:r>
    </w:p>
    <w:p w14:paraId="560D1C75" w14:textId="148FAE60" w:rsidR="00550F40" w:rsidRDefault="00550F40">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_Toc106194151 \h </w:instrText>
      </w:r>
      <w:r>
        <w:rPr>
          <w:noProof/>
        </w:rPr>
      </w:r>
      <w:r>
        <w:rPr>
          <w:noProof/>
        </w:rPr>
        <w:fldChar w:fldCharType="separate"/>
      </w:r>
      <w:r>
        <w:rPr>
          <w:noProof/>
        </w:rPr>
        <w:t>613</w:t>
      </w:r>
      <w:r>
        <w:rPr>
          <w:noProof/>
        </w:rPr>
        <w:fldChar w:fldCharType="end"/>
      </w:r>
    </w:p>
    <w:p w14:paraId="50099131" w14:textId="0FB140AB" w:rsidR="00550F40" w:rsidRDefault="00550F40">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_Toc106194152 \h </w:instrText>
      </w:r>
      <w:r>
        <w:rPr>
          <w:noProof/>
        </w:rPr>
      </w:r>
      <w:r>
        <w:rPr>
          <w:noProof/>
        </w:rPr>
        <w:fldChar w:fldCharType="separate"/>
      </w:r>
      <w:r>
        <w:rPr>
          <w:noProof/>
        </w:rPr>
        <w:t>614</w:t>
      </w:r>
      <w:r>
        <w:rPr>
          <w:noProof/>
        </w:rPr>
        <w:fldChar w:fldCharType="end"/>
      </w:r>
    </w:p>
    <w:p w14:paraId="1A13D2BB" w14:textId="4D9FD393" w:rsidR="00550F40" w:rsidRDefault="00550F40">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_Toc106194153 \h </w:instrText>
      </w:r>
      <w:r>
        <w:rPr>
          <w:noProof/>
        </w:rPr>
      </w:r>
      <w:r>
        <w:rPr>
          <w:noProof/>
        </w:rPr>
        <w:fldChar w:fldCharType="separate"/>
      </w:r>
      <w:r>
        <w:rPr>
          <w:noProof/>
        </w:rPr>
        <w:t>614</w:t>
      </w:r>
      <w:r>
        <w:rPr>
          <w:noProof/>
        </w:rPr>
        <w:fldChar w:fldCharType="end"/>
      </w:r>
    </w:p>
    <w:p w14:paraId="0587FFD1" w14:textId="1698E769" w:rsidR="00550F40" w:rsidRDefault="00550F40">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_Toc106194154 \h </w:instrText>
      </w:r>
      <w:r>
        <w:rPr>
          <w:noProof/>
        </w:rPr>
      </w:r>
      <w:r>
        <w:rPr>
          <w:noProof/>
        </w:rPr>
        <w:fldChar w:fldCharType="separate"/>
      </w:r>
      <w:r>
        <w:rPr>
          <w:noProof/>
        </w:rPr>
        <w:t>614</w:t>
      </w:r>
      <w:r>
        <w:rPr>
          <w:noProof/>
        </w:rPr>
        <w:fldChar w:fldCharType="end"/>
      </w:r>
    </w:p>
    <w:p w14:paraId="4D6DAB06" w14:textId="24B074E7" w:rsidR="00550F40" w:rsidRDefault="00550F40">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_Toc106194155 \h </w:instrText>
      </w:r>
      <w:r>
        <w:rPr>
          <w:noProof/>
        </w:rPr>
      </w:r>
      <w:r>
        <w:rPr>
          <w:noProof/>
        </w:rPr>
        <w:fldChar w:fldCharType="separate"/>
      </w:r>
      <w:r>
        <w:rPr>
          <w:noProof/>
        </w:rPr>
        <w:t>614</w:t>
      </w:r>
      <w:r>
        <w:rPr>
          <w:noProof/>
        </w:rPr>
        <w:fldChar w:fldCharType="end"/>
      </w:r>
    </w:p>
    <w:p w14:paraId="0346E491" w14:textId="1407A86A" w:rsidR="00550F40" w:rsidRDefault="00550F40">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_Toc106194156 \h </w:instrText>
      </w:r>
      <w:r>
        <w:rPr>
          <w:noProof/>
        </w:rPr>
      </w:r>
      <w:r>
        <w:rPr>
          <w:noProof/>
        </w:rPr>
        <w:fldChar w:fldCharType="separate"/>
      </w:r>
      <w:r>
        <w:rPr>
          <w:noProof/>
        </w:rPr>
        <w:t>614</w:t>
      </w:r>
      <w:r>
        <w:rPr>
          <w:noProof/>
        </w:rPr>
        <w:fldChar w:fldCharType="end"/>
      </w:r>
    </w:p>
    <w:p w14:paraId="51BB4AEB" w14:textId="0B6E5DDF" w:rsidR="00550F40" w:rsidRDefault="00550F40">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_Toc106194157 \h </w:instrText>
      </w:r>
      <w:r>
        <w:rPr>
          <w:noProof/>
        </w:rPr>
      </w:r>
      <w:r>
        <w:rPr>
          <w:noProof/>
        </w:rPr>
        <w:fldChar w:fldCharType="separate"/>
      </w:r>
      <w:r>
        <w:rPr>
          <w:noProof/>
        </w:rPr>
        <w:t>614</w:t>
      </w:r>
      <w:r>
        <w:rPr>
          <w:noProof/>
        </w:rPr>
        <w:fldChar w:fldCharType="end"/>
      </w:r>
    </w:p>
    <w:p w14:paraId="1935F4B7" w14:textId="55A9F67B" w:rsidR="00550F40" w:rsidRDefault="00550F40">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_Toc106194158 \h </w:instrText>
      </w:r>
      <w:r>
        <w:rPr>
          <w:noProof/>
        </w:rPr>
      </w:r>
      <w:r>
        <w:rPr>
          <w:noProof/>
        </w:rPr>
        <w:fldChar w:fldCharType="separate"/>
      </w:r>
      <w:r>
        <w:rPr>
          <w:noProof/>
        </w:rPr>
        <w:t>615</w:t>
      </w:r>
      <w:r>
        <w:rPr>
          <w:noProof/>
        </w:rPr>
        <w:fldChar w:fldCharType="end"/>
      </w:r>
    </w:p>
    <w:p w14:paraId="45F9C4B5" w14:textId="1EA48A75" w:rsidR="00550F40" w:rsidRDefault="00550F40">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_Toc106194159 \h </w:instrText>
      </w:r>
      <w:r>
        <w:rPr>
          <w:noProof/>
        </w:rPr>
      </w:r>
      <w:r>
        <w:rPr>
          <w:noProof/>
        </w:rPr>
        <w:fldChar w:fldCharType="separate"/>
      </w:r>
      <w:r>
        <w:rPr>
          <w:noProof/>
        </w:rPr>
        <w:t>615</w:t>
      </w:r>
      <w:r>
        <w:rPr>
          <w:noProof/>
        </w:rPr>
        <w:fldChar w:fldCharType="end"/>
      </w:r>
    </w:p>
    <w:p w14:paraId="19FC1E63" w14:textId="1A0A5A3B" w:rsidR="00550F40" w:rsidRDefault="00550F40">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_Toc106194160 \h </w:instrText>
      </w:r>
      <w:r>
        <w:rPr>
          <w:noProof/>
        </w:rPr>
      </w:r>
      <w:r>
        <w:rPr>
          <w:noProof/>
        </w:rPr>
        <w:fldChar w:fldCharType="separate"/>
      </w:r>
      <w:r>
        <w:rPr>
          <w:noProof/>
        </w:rPr>
        <w:t>615</w:t>
      </w:r>
      <w:r>
        <w:rPr>
          <w:noProof/>
        </w:rPr>
        <w:fldChar w:fldCharType="end"/>
      </w:r>
    </w:p>
    <w:p w14:paraId="78266C24" w14:textId="7A8E48E0" w:rsidR="00550F40" w:rsidRDefault="00550F40">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_Toc106194161 \h </w:instrText>
      </w:r>
      <w:r>
        <w:rPr>
          <w:noProof/>
        </w:rPr>
      </w:r>
      <w:r>
        <w:rPr>
          <w:noProof/>
        </w:rPr>
        <w:fldChar w:fldCharType="separate"/>
      </w:r>
      <w:r>
        <w:rPr>
          <w:noProof/>
        </w:rPr>
        <w:t>615</w:t>
      </w:r>
      <w:r>
        <w:rPr>
          <w:noProof/>
        </w:rPr>
        <w:fldChar w:fldCharType="end"/>
      </w:r>
    </w:p>
    <w:p w14:paraId="750F9969" w14:textId="3A32DD58" w:rsidR="00550F40" w:rsidRDefault="00550F40">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_Toc106194162 \h </w:instrText>
      </w:r>
      <w:r>
        <w:rPr>
          <w:noProof/>
        </w:rPr>
      </w:r>
      <w:r>
        <w:rPr>
          <w:noProof/>
        </w:rPr>
        <w:fldChar w:fldCharType="separate"/>
      </w:r>
      <w:r>
        <w:rPr>
          <w:noProof/>
        </w:rPr>
        <w:t>615</w:t>
      </w:r>
      <w:r>
        <w:rPr>
          <w:noProof/>
        </w:rPr>
        <w:fldChar w:fldCharType="end"/>
      </w:r>
    </w:p>
    <w:p w14:paraId="727D468E" w14:textId="4D5AFBAE" w:rsidR="00550F40" w:rsidRDefault="00550F40">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_Toc106194163 \h </w:instrText>
      </w:r>
      <w:r>
        <w:rPr>
          <w:noProof/>
        </w:rPr>
      </w:r>
      <w:r>
        <w:rPr>
          <w:noProof/>
        </w:rPr>
        <w:fldChar w:fldCharType="separate"/>
      </w:r>
      <w:r>
        <w:rPr>
          <w:noProof/>
        </w:rPr>
        <w:t>615</w:t>
      </w:r>
      <w:r>
        <w:rPr>
          <w:noProof/>
        </w:rPr>
        <w:fldChar w:fldCharType="end"/>
      </w:r>
    </w:p>
    <w:p w14:paraId="4B08A7B4" w14:textId="132F3558" w:rsidR="00550F40" w:rsidRDefault="00550F40">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_Toc106194164 \h </w:instrText>
      </w:r>
      <w:r>
        <w:rPr>
          <w:noProof/>
        </w:rPr>
      </w:r>
      <w:r>
        <w:rPr>
          <w:noProof/>
        </w:rPr>
        <w:fldChar w:fldCharType="separate"/>
      </w:r>
      <w:r>
        <w:rPr>
          <w:noProof/>
        </w:rPr>
        <w:t>615</w:t>
      </w:r>
      <w:r>
        <w:rPr>
          <w:noProof/>
        </w:rPr>
        <w:fldChar w:fldCharType="end"/>
      </w:r>
    </w:p>
    <w:p w14:paraId="26167072" w14:textId="24803F79" w:rsidR="00550F40" w:rsidRDefault="00550F40">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_Toc106194165 \h </w:instrText>
      </w:r>
      <w:r>
        <w:rPr>
          <w:noProof/>
        </w:rPr>
      </w:r>
      <w:r>
        <w:rPr>
          <w:noProof/>
        </w:rPr>
        <w:fldChar w:fldCharType="separate"/>
      </w:r>
      <w:r>
        <w:rPr>
          <w:noProof/>
        </w:rPr>
        <w:t>616</w:t>
      </w:r>
      <w:r>
        <w:rPr>
          <w:noProof/>
        </w:rPr>
        <w:fldChar w:fldCharType="end"/>
      </w:r>
    </w:p>
    <w:p w14:paraId="45E486E7" w14:textId="3D635975" w:rsidR="00550F40" w:rsidRDefault="00550F40">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_Toc106194166 \h </w:instrText>
      </w:r>
      <w:r>
        <w:rPr>
          <w:noProof/>
        </w:rPr>
      </w:r>
      <w:r>
        <w:rPr>
          <w:noProof/>
        </w:rPr>
        <w:fldChar w:fldCharType="separate"/>
      </w:r>
      <w:r>
        <w:rPr>
          <w:noProof/>
        </w:rPr>
        <w:t>616</w:t>
      </w:r>
      <w:r>
        <w:rPr>
          <w:noProof/>
        </w:rPr>
        <w:fldChar w:fldCharType="end"/>
      </w:r>
    </w:p>
    <w:p w14:paraId="6B181C50" w14:textId="7C4E0004" w:rsidR="00550F40" w:rsidRDefault="00550F40">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_Toc106194167 \h </w:instrText>
      </w:r>
      <w:r>
        <w:rPr>
          <w:noProof/>
        </w:rPr>
      </w:r>
      <w:r>
        <w:rPr>
          <w:noProof/>
        </w:rPr>
        <w:fldChar w:fldCharType="separate"/>
      </w:r>
      <w:r>
        <w:rPr>
          <w:noProof/>
        </w:rPr>
        <w:t>616</w:t>
      </w:r>
      <w:r>
        <w:rPr>
          <w:noProof/>
        </w:rPr>
        <w:fldChar w:fldCharType="end"/>
      </w:r>
    </w:p>
    <w:p w14:paraId="17032572" w14:textId="1B17180C" w:rsidR="00550F40" w:rsidRDefault="00550F40">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_Toc106194168 \h </w:instrText>
      </w:r>
      <w:r>
        <w:rPr>
          <w:noProof/>
        </w:rPr>
      </w:r>
      <w:r>
        <w:rPr>
          <w:noProof/>
        </w:rPr>
        <w:fldChar w:fldCharType="separate"/>
      </w:r>
      <w:r>
        <w:rPr>
          <w:noProof/>
        </w:rPr>
        <w:t>616</w:t>
      </w:r>
      <w:r>
        <w:rPr>
          <w:noProof/>
        </w:rPr>
        <w:fldChar w:fldCharType="end"/>
      </w:r>
    </w:p>
    <w:p w14:paraId="6EC04DF8" w14:textId="7A04642E" w:rsidR="00550F40" w:rsidRDefault="00550F40">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_Toc106194169 \h </w:instrText>
      </w:r>
      <w:r>
        <w:rPr>
          <w:noProof/>
        </w:rPr>
      </w:r>
      <w:r>
        <w:rPr>
          <w:noProof/>
        </w:rPr>
        <w:fldChar w:fldCharType="separate"/>
      </w:r>
      <w:r>
        <w:rPr>
          <w:noProof/>
        </w:rPr>
        <w:t>616</w:t>
      </w:r>
      <w:r>
        <w:rPr>
          <w:noProof/>
        </w:rPr>
        <w:fldChar w:fldCharType="end"/>
      </w:r>
    </w:p>
    <w:p w14:paraId="627C0ED7" w14:textId="7A9AE4B4" w:rsidR="00550F40" w:rsidRDefault="00550F40">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_Toc106194170 \h </w:instrText>
      </w:r>
      <w:r>
        <w:rPr>
          <w:noProof/>
        </w:rPr>
      </w:r>
      <w:r>
        <w:rPr>
          <w:noProof/>
        </w:rPr>
        <w:fldChar w:fldCharType="separate"/>
      </w:r>
      <w:r>
        <w:rPr>
          <w:noProof/>
        </w:rPr>
        <w:t>616</w:t>
      </w:r>
      <w:r>
        <w:rPr>
          <w:noProof/>
        </w:rPr>
        <w:fldChar w:fldCharType="end"/>
      </w:r>
    </w:p>
    <w:p w14:paraId="4C522FBD" w14:textId="7A006BDD" w:rsidR="00550F40" w:rsidRDefault="00550F40">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_Toc106194171 \h </w:instrText>
      </w:r>
      <w:r>
        <w:rPr>
          <w:noProof/>
        </w:rPr>
      </w:r>
      <w:r>
        <w:rPr>
          <w:noProof/>
        </w:rPr>
        <w:fldChar w:fldCharType="separate"/>
      </w:r>
      <w:r>
        <w:rPr>
          <w:noProof/>
        </w:rPr>
        <w:t>617</w:t>
      </w:r>
      <w:r>
        <w:rPr>
          <w:noProof/>
        </w:rPr>
        <w:fldChar w:fldCharType="end"/>
      </w:r>
    </w:p>
    <w:p w14:paraId="07FE3324" w14:textId="5E396DD6" w:rsidR="00550F40" w:rsidRDefault="00550F40">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_Toc106194172 \h </w:instrText>
      </w:r>
      <w:r>
        <w:rPr>
          <w:noProof/>
        </w:rPr>
      </w:r>
      <w:r>
        <w:rPr>
          <w:noProof/>
        </w:rPr>
        <w:fldChar w:fldCharType="separate"/>
      </w:r>
      <w:r>
        <w:rPr>
          <w:noProof/>
        </w:rPr>
        <w:t>617</w:t>
      </w:r>
      <w:r>
        <w:rPr>
          <w:noProof/>
        </w:rPr>
        <w:fldChar w:fldCharType="end"/>
      </w:r>
    </w:p>
    <w:p w14:paraId="3DFC9883" w14:textId="7A1D7E0B" w:rsidR="00550F40" w:rsidRDefault="00550F40">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_Toc106194173 \h </w:instrText>
      </w:r>
      <w:r>
        <w:rPr>
          <w:noProof/>
        </w:rPr>
      </w:r>
      <w:r>
        <w:rPr>
          <w:noProof/>
        </w:rPr>
        <w:fldChar w:fldCharType="separate"/>
      </w:r>
      <w:r>
        <w:rPr>
          <w:noProof/>
        </w:rPr>
        <w:t>617</w:t>
      </w:r>
      <w:r>
        <w:rPr>
          <w:noProof/>
        </w:rPr>
        <w:fldChar w:fldCharType="end"/>
      </w:r>
    </w:p>
    <w:p w14:paraId="1E73A86B" w14:textId="5A36C69A" w:rsidR="00550F40" w:rsidRDefault="00550F40">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_Toc106194174 \h </w:instrText>
      </w:r>
      <w:r>
        <w:rPr>
          <w:noProof/>
        </w:rPr>
      </w:r>
      <w:r>
        <w:rPr>
          <w:noProof/>
        </w:rPr>
        <w:fldChar w:fldCharType="separate"/>
      </w:r>
      <w:r>
        <w:rPr>
          <w:noProof/>
        </w:rPr>
        <w:t>617</w:t>
      </w:r>
      <w:r>
        <w:rPr>
          <w:noProof/>
        </w:rPr>
        <w:fldChar w:fldCharType="end"/>
      </w:r>
    </w:p>
    <w:p w14:paraId="5610C7A5" w14:textId="37135FBC" w:rsidR="00550F40" w:rsidRDefault="00550F40">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_Toc106194175 \h </w:instrText>
      </w:r>
      <w:r>
        <w:rPr>
          <w:noProof/>
        </w:rPr>
      </w:r>
      <w:r>
        <w:rPr>
          <w:noProof/>
        </w:rPr>
        <w:fldChar w:fldCharType="separate"/>
      </w:r>
      <w:r>
        <w:rPr>
          <w:noProof/>
        </w:rPr>
        <w:t>617</w:t>
      </w:r>
      <w:r>
        <w:rPr>
          <w:noProof/>
        </w:rPr>
        <w:fldChar w:fldCharType="end"/>
      </w:r>
    </w:p>
    <w:p w14:paraId="5CC7D650" w14:textId="5869E8DF" w:rsidR="00550F40" w:rsidRDefault="00550F40">
      <w:pPr>
        <w:pStyle w:val="TOC5"/>
        <w:rPr>
          <w:rFonts w:asciiTheme="minorHAnsi" w:eastAsiaTheme="minorEastAsia" w:hAnsiTheme="minorHAnsi" w:cstheme="minorBidi"/>
          <w:noProof/>
          <w:sz w:val="22"/>
          <w:szCs w:val="22"/>
          <w:lang w:eastAsia="en-GB"/>
        </w:rPr>
      </w:pPr>
      <w:r>
        <w:rPr>
          <w:noProof/>
        </w:rPr>
        <w:lastRenderedPageBreak/>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_Toc106194176 \h </w:instrText>
      </w:r>
      <w:r>
        <w:rPr>
          <w:noProof/>
        </w:rPr>
      </w:r>
      <w:r>
        <w:rPr>
          <w:noProof/>
        </w:rPr>
        <w:fldChar w:fldCharType="separate"/>
      </w:r>
      <w:r>
        <w:rPr>
          <w:noProof/>
        </w:rPr>
        <w:t>617</w:t>
      </w:r>
      <w:r>
        <w:rPr>
          <w:noProof/>
        </w:rPr>
        <w:fldChar w:fldCharType="end"/>
      </w:r>
    </w:p>
    <w:p w14:paraId="79759EF0" w14:textId="2391BDB3" w:rsidR="00550F40" w:rsidRDefault="00550F40">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_Toc106194177 \h </w:instrText>
      </w:r>
      <w:r>
        <w:rPr>
          <w:noProof/>
        </w:rPr>
      </w:r>
      <w:r>
        <w:rPr>
          <w:noProof/>
        </w:rPr>
        <w:fldChar w:fldCharType="separate"/>
      </w:r>
      <w:r>
        <w:rPr>
          <w:noProof/>
        </w:rPr>
        <w:t>618</w:t>
      </w:r>
      <w:r>
        <w:rPr>
          <w:noProof/>
        </w:rPr>
        <w:fldChar w:fldCharType="end"/>
      </w:r>
    </w:p>
    <w:p w14:paraId="305F6243" w14:textId="3ED89E46" w:rsidR="00550F40" w:rsidRDefault="00550F40">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_Toc106194178 \h </w:instrText>
      </w:r>
      <w:r>
        <w:rPr>
          <w:noProof/>
        </w:rPr>
      </w:r>
      <w:r>
        <w:rPr>
          <w:noProof/>
        </w:rPr>
        <w:fldChar w:fldCharType="separate"/>
      </w:r>
      <w:r>
        <w:rPr>
          <w:noProof/>
        </w:rPr>
        <w:t>618</w:t>
      </w:r>
      <w:r>
        <w:rPr>
          <w:noProof/>
        </w:rPr>
        <w:fldChar w:fldCharType="end"/>
      </w:r>
    </w:p>
    <w:p w14:paraId="56496E98" w14:textId="32EEDC8D" w:rsidR="00550F40" w:rsidRDefault="00550F40">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_Toc106194179 \h </w:instrText>
      </w:r>
      <w:r>
        <w:rPr>
          <w:noProof/>
        </w:rPr>
      </w:r>
      <w:r>
        <w:rPr>
          <w:noProof/>
        </w:rPr>
        <w:fldChar w:fldCharType="separate"/>
      </w:r>
      <w:r>
        <w:rPr>
          <w:noProof/>
        </w:rPr>
        <w:t>618</w:t>
      </w:r>
      <w:r>
        <w:rPr>
          <w:noProof/>
        </w:rPr>
        <w:fldChar w:fldCharType="end"/>
      </w:r>
    </w:p>
    <w:p w14:paraId="5A249748" w14:textId="18B37CE1" w:rsidR="00550F40" w:rsidRDefault="00550F40">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_Toc106194180 \h </w:instrText>
      </w:r>
      <w:r>
        <w:rPr>
          <w:noProof/>
        </w:rPr>
      </w:r>
      <w:r>
        <w:rPr>
          <w:noProof/>
        </w:rPr>
        <w:fldChar w:fldCharType="separate"/>
      </w:r>
      <w:r>
        <w:rPr>
          <w:noProof/>
        </w:rPr>
        <w:t>618</w:t>
      </w:r>
      <w:r>
        <w:rPr>
          <w:noProof/>
        </w:rPr>
        <w:fldChar w:fldCharType="end"/>
      </w:r>
    </w:p>
    <w:p w14:paraId="48CC8BBC" w14:textId="43DD1F12" w:rsidR="00550F40" w:rsidRDefault="00550F40">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_Toc106194181 \h </w:instrText>
      </w:r>
      <w:r>
        <w:rPr>
          <w:noProof/>
        </w:rPr>
      </w:r>
      <w:r>
        <w:rPr>
          <w:noProof/>
        </w:rPr>
        <w:fldChar w:fldCharType="separate"/>
      </w:r>
      <w:r>
        <w:rPr>
          <w:noProof/>
        </w:rPr>
        <w:t>618</w:t>
      </w:r>
      <w:r>
        <w:rPr>
          <w:noProof/>
        </w:rPr>
        <w:fldChar w:fldCharType="end"/>
      </w:r>
    </w:p>
    <w:p w14:paraId="6A197852" w14:textId="1E8E58FC" w:rsidR="00550F40" w:rsidRDefault="00550F40">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_Toc106194182 \h </w:instrText>
      </w:r>
      <w:r>
        <w:rPr>
          <w:noProof/>
        </w:rPr>
      </w:r>
      <w:r>
        <w:rPr>
          <w:noProof/>
        </w:rPr>
        <w:fldChar w:fldCharType="separate"/>
      </w:r>
      <w:r>
        <w:rPr>
          <w:noProof/>
        </w:rPr>
        <w:t>619</w:t>
      </w:r>
      <w:r>
        <w:rPr>
          <w:noProof/>
        </w:rPr>
        <w:fldChar w:fldCharType="end"/>
      </w:r>
    </w:p>
    <w:p w14:paraId="6E29D780" w14:textId="09346553" w:rsidR="00550F40" w:rsidRDefault="00550F40">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_Toc106194183 \h </w:instrText>
      </w:r>
      <w:r>
        <w:rPr>
          <w:noProof/>
        </w:rPr>
      </w:r>
      <w:r>
        <w:rPr>
          <w:noProof/>
        </w:rPr>
        <w:fldChar w:fldCharType="separate"/>
      </w:r>
      <w:r>
        <w:rPr>
          <w:noProof/>
        </w:rPr>
        <w:t>619</w:t>
      </w:r>
      <w:r>
        <w:rPr>
          <w:noProof/>
        </w:rPr>
        <w:fldChar w:fldCharType="end"/>
      </w:r>
    </w:p>
    <w:p w14:paraId="563D310D" w14:textId="775758D3" w:rsidR="00550F40" w:rsidRDefault="00550F40">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_Toc106194184 \h </w:instrText>
      </w:r>
      <w:r>
        <w:rPr>
          <w:noProof/>
        </w:rPr>
      </w:r>
      <w:r>
        <w:rPr>
          <w:noProof/>
        </w:rPr>
        <w:fldChar w:fldCharType="separate"/>
      </w:r>
      <w:r>
        <w:rPr>
          <w:noProof/>
        </w:rPr>
        <w:t>619</w:t>
      </w:r>
      <w:r>
        <w:rPr>
          <w:noProof/>
        </w:rPr>
        <w:fldChar w:fldCharType="end"/>
      </w:r>
    </w:p>
    <w:p w14:paraId="048F9AC4" w14:textId="564A2772" w:rsidR="00550F40" w:rsidRDefault="00550F40">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_Toc106194185 \h </w:instrText>
      </w:r>
      <w:r>
        <w:rPr>
          <w:noProof/>
        </w:rPr>
      </w:r>
      <w:r>
        <w:rPr>
          <w:noProof/>
        </w:rPr>
        <w:fldChar w:fldCharType="separate"/>
      </w:r>
      <w:r>
        <w:rPr>
          <w:noProof/>
        </w:rPr>
        <w:t>619</w:t>
      </w:r>
      <w:r>
        <w:rPr>
          <w:noProof/>
        </w:rPr>
        <w:fldChar w:fldCharType="end"/>
      </w:r>
    </w:p>
    <w:p w14:paraId="1430F8EB" w14:textId="1260842F" w:rsidR="00550F40" w:rsidRDefault="00550F40">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_Toc106194186 \h </w:instrText>
      </w:r>
      <w:r>
        <w:rPr>
          <w:noProof/>
        </w:rPr>
      </w:r>
      <w:r>
        <w:rPr>
          <w:noProof/>
        </w:rPr>
        <w:fldChar w:fldCharType="separate"/>
      </w:r>
      <w:r>
        <w:rPr>
          <w:noProof/>
        </w:rPr>
        <w:t>619</w:t>
      </w:r>
      <w:r>
        <w:rPr>
          <w:noProof/>
        </w:rPr>
        <w:fldChar w:fldCharType="end"/>
      </w:r>
    </w:p>
    <w:p w14:paraId="35CA0D30" w14:textId="07D1ACB5" w:rsidR="00550F40" w:rsidRDefault="00550F40">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_Toc106194187 \h </w:instrText>
      </w:r>
      <w:r>
        <w:rPr>
          <w:noProof/>
        </w:rPr>
      </w:r>
      <w:r>
        <w:rPr>
          <w:noProof/>
        </w:rPr>
        <w:fldChar w:fldCharType="separate"/>
      </w:r>
      <w:r>
        <w:rPr>
          <w:noProof/>
        </w:rPr>
        <w:t>620</w:t>
      </w:r>
      <w:r>
        <w:rPr>
          <w:noProof/>
        </w:rPr>
        <w:fldChar w:fldCharType="end"/>
      </w:r>
    </w:p>
    <w:p w14:paraId="2368BEA9" w14:textId="33B72AC8" w:rsidR="00550F40" w:rsidRDefault="00550F40">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_Toc106194188 \h </w:instrText>
      </w:r>
      <w:r>
        <w:rPr>
          <w:noProof/>
        </w:rPr>
      </w:r>
      <w:r>
        <w:rPr>
          <w:noProof/>
        </w:rPr>
        <w:fldChar w:fldCharType="separate"/>
      </w:r>
      <w:r>
        <w:rPr>
          <w:noProof/>
        </w:rPr>
        <w:t>620</w:t>
      </w:r>
      <w:r>
        <w:rPr>
          <w:noProof/>
        </w:rPr>
        <w:fldChar w:fldCharType="end"/>
      </w:r>
    </w:p>
    <w:p w14:paraId="0467132B" w14:textId="0F6FC26D" w:rsidR="00550F40" w:rsidRDefault="00550F40">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_Toc106194189 \h </w:instrText>
      </w:r>
      <w:r>
        <w:rPr>
          <w:noProof/>
        </w:rPr>
      </w:r>
      <w:r>
        <w:rPr>
          <w:noProof/>
        </w:rPr>
        <w:fldChar w:fldCharType="separate"/>
      </w:r>
      <w:r>
        <w:rPr>
          <w:noProof/>
        </w:rPr>
        <w:t>620</w:t>
      </w:r>
      <w:r>
        <w:rPr>
          <w:noProof/>
        </w:rPr>
        <w:fldChar w:fldCharType="end"/>
      </w:r>
    </w:p>
    <w:p w14:paraId="01570DD3" w14:textId="268BE8DB" w:rsidR="00550F40" w:rsidRDefault="00550F40">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_Toc106194190 \h </w:instrText>
      </w:r>
      <w:r>
        <w:rPr>
          <w:noProof/>
        </w:rPr>
      </w:r>
      <w:r>
        <w:rPr>
          <w:noProof/>
        </w:rPr>
        <w:fldChar w:fldCharType="separate"/>
      </w:r>
      <w:r>
        <w:rPr>
          <w:noProof/>
        </w:rPr>
        <w:t>620</w:t>
      </w:r>
      <w:r>
        <w:rPr>
          <w:noProof/>
        </w:rPr>
        <w:fldChar w:fldCharType="end"/>
      </w:r>
    </w:p>
    <w:p w14:paraId="03BA09C9" w14:textId="762BF036" w:rsidR="00550F40" w:rsidRDefault="00550F40">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_Toc106194191 \h </w:instrText>
      </w:r>
      <w:r>
        <w:rPr>
          <w:noProof/>
        </w:rPr>
      </w:r>
      <w:r>
        <w:rPr>
          <w:noProof/>
        </w:rPr>
        <w:fldChar w:fldCharType="separate"/>
      </w:r>
      <w:r>
        <w:rPr>
          <w:noProof/>
        </w:rPr>
        <w:t>620</w:t>
      </w:r>
      <w:r>
        <w:rPr>
          <w:noProof/>
        </w:rPr>
        <w:fldChar w:fldCharType="end"/>
      </w:r>
    </w:p>
    <w:p w14:paraId="131604FE" w14:textId="002BF8E9" w:rsidR="00550F40" w:rsidRDefault="00550F40">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_Toc106194192 \h </w:instrText>
      </w:r>
      <w:r>
        <w:rPr>
          <w:noProof/>
        </w:rPr>
      </w:r>
      <w:r>
        <w:rPr>
          <w:noProof/>
        </w:rPr>
        <w:fldChar w:fldCharType="separate"/>
      </w:r>
      <w:r>
        <w:rPr>
          <w:noProof/>
        </w:rPr>
        <w:t>620</w:t>
      </w:r>
      <w:r>
        <w:rPr>
          <w:noProof/>
        </w:rPr>
        <w:fldChar w:fldCharType="end"/>
      </w:r>
    </w:p>
    <w:p w14:paraId="4ECA4040" w14:textId="4E7BFEF8" w:rsidR="00550F40" w:rsidRDefault="00550F40">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_Toc106194193 \h </w:instrText>
      </w:r>
      <w:r>
        <w:rPr>
          <w:noProof/>
        </w:rPr>
      </w:r>
      <w:r>
        <w:rPr>
          <w:noProof/>
        </w:rPr>
        <w:fldChar w:fldCharType="separate"/>
      </w:r>
      <w:r>
        <w:rPr>
          <w:noProof/>
        </w:rPr>
        <w:t>620</w:t>
      </w:r>
      <w:r>
        <w:rPr>
          <w:noProof/>
        </w:rPr>
        <w:fldChar w:fldCharType="end"/>
      </w:r>
    </w:p>
    <w:p w14:paraId="400FA5C2" w14:textId="648D925A" w:rsidR="00550F40" w:rsidRDefault="00550F40">
      <w:pPr>
        <w:pStyle w:val="TOC5"/>
        <w:rPr>
          <w:rFonts w:asciiTheme="minorHAnsi" w:eastAsiaTheme="minorEastAsia" w:hAnsiTheme="minorHAnsi" w:cstheme="minorBidi"/>
          <w:noProof/>
          <w:sz w:val="22"/>
          <w:szCs w:val="22"/>
          <w:lang w:eastAsia="en-GB"/>
        </w:rPr>
      </w:pPr>
      <w:r>
        <w:rPr>
          <w:noProof/>
        </w:rPr>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_Toc106194194 \h </w:instrText>
      </w:r>
      <w:r>
        <w:rPr>
          <w:noProof/>
        </w:rPr>
      </w:r>
      <w:r>
        <w:rPr>
          <w:noProof/>
        </w:rPr>
        <w:fldChar w:fldCharType="separate"/>
      </w:r>
      <w:r>
        <w:rPr>
          <w:noProof/>
        </w:rPr>
        <w:t>620</w:t>
      </w:r>
      <w:r>
        <w:rPr>
          <w:noProof/>
        </w:rPr>
        <w:fldChar w:fldCharType="end"/>
      </w:r>
    </w:p>
    <w:p w14:paraId="3356CC9C" w14:textId="197FC58B" w:rsidR="00550F40" w:rsidRDefault="00550F40">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_Toc106194195 \h </w:instrText>
      </w:r>
      <w:r>
        <w:rPr>
          <w:noProof/>
        </w:rPr>
      </w:r>
      <w:r>
        <w:rPr>
          <w:noProof/>
        </w:rPr>
        <w:fldChar w:fldCharType="separate"/>
      </w:r>
      <w:r>
        <w:rPr>
          <w:noProof/>
        </w:rPr>
        <w:t>621</w:t>
      </w:r>
      <w:r>
        <w:rPr>
          <w:noProof/>
        </w:rPr>
        <w:fldChar w:fldCharType="end"/>
      </w:r>
    </w:p>
    <w:p w14:paraId="23F43AF0" w14:textId="118F80D0" w:rsidR="00550F40" w:rsidRDefault="00550F40">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Nnef_AMPolicyAuthorization Service</w:t>
      </w:r>
      <w:r>
        <w:rPr>
          <w:noProof/>
        </w:rPr>
        <w:tab/>
      </w:r>
      <w:r>
        <w:rPr>
          <w:noProof/>
        </w:rPr>
        <w:fldChar w:fldCharType="begin" w:fldLock="1"/>
      </w:r>
      <w:r>
        <w:rPr>
          <w:noProof/>
        </w:rPr>
        <w:instrText xml:space="preserve"> PAGEREF _Toc106194196 \h </w:instrText>
      </w:r>
      <w:r>
        <w:rPr>
          <w:noProof/>
        </w:rPr>
      </w:r>
      <w:r>
        <w:rPr>
          <w:noProof/>
        </w:rPr>
        <w:fldChar w:fldCharType="separate"/>
      </w:r>
      <w:r>
        <w:rPr>
          <w:noProof/>
        </w:rPr>
        <w:t>621</w:t>
      </w:r>
      <w:r>
        <w:rPr>
          <w:noProof/>
        </w:rPr>
        <w:fldChar w:fldCharType="end"/>
      </w:r>
    </w:p>
    <w:p w14:paraId="6B85E0DA" w14:textId="1F1B71CB" w:rsidR="00550F40" w:rsidRDefault="00550F40">
      <w:pPr>
        <w:pStyle w:val="TOC5"/>
        <w:rPr>
          <w:rFonts w:asciiTheme="minorHAnsi" w:eastAsiaTheme="minorEastAsia" w:hAnsiTheme="minorHAnsi" w:cstheme="minorBidi"/>
          <w:noProof/>
          <w:sz w:val="22"/>
          <w:szCs w:val="22"/>
          <w:lang w:eastAsia="en-GB"/>
        </w:rPr>
      </w:pPr>
      <w:r>
        <w:rPr>
          <w:noProof/>
        </w:rPr>
        <w:t>5.2.6.22.1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_Toc106194197 \h </w:instrText>
      </w:r>
      <w:r>
        <w:rPr>
          <w:noProof/>
        </w:rPr>
      </w:r>
      <w:r>
        <w:rPr>
          <w:noProof/>
        </w:rPr>
        <w:fldChar w:fldCharType="separate"/>
      </w:r>
      <w:r>
        <w:rPr>
          <w:noProof/>
        </w:rPr>
        <w:t>621</w:t>
      </w:r>
      <w:r>
        <w:rPr>
          <w:noProof/>
        </w:rPr>
        <w:fldChar w:fldCharType="end"/>
      </w:r>
    </w:p>
    <w:p w14:paraId="0A0FF8F8" w14:textId="5CF5B1F8" w:rsidR="00550F40" w:rsidRDefault="00550F40">
      <w:pPr>
        <w:pStyle w:val="TOC5"/>
        <w:rPr>
          <w:rFonts w:asciiTheme="minorHAnsi" w:eastAsiaTheme="minorEastAsia" w:hAnsiTheme="minorHAnsi" w:cstheme="minorBidi"/>
          <w:noProof/>
          <w:sz w:val="22"/>
          <w:szCs w:val="22"/>
          <w:lang w:eastAsia="en-GB"/>
        </w:rPr>
      </w:pPr>
      <w:r>
        <w:rPr>
          <w:noProof/>
        </w:rPr>
        <w:t>5.2.6.22.2</w:t>
      </w:r>
      <w:r>
        <w:rPr>
          <w:rFonts w:asciiTheme="minorHAnsi" w:eastAsiaTheme="minorEastAsia" w:hAnsiTheme="minorHAnsi" w:cstheme="minorBidi"/>
          <w:noProof/>
          <w:sz w:val="22"/>
          <w:szCs w:val="22"/>
          <w:lang w:eastAsia="en-GB"/>
        </w:rPr>
        <w:tab/>
      </w:r>
      <w:r>
        <w:rPr>
          <w:noProof/>
        </w:rPr>
        <w:t>Nnef_AMPolicyAuthorization_Create service operation</w:t>
      </w:r>
      <w:r>
        <w:rPr>
          <w:noProof/>
        </w:rPr>
        <w:tab/>
      </w:r>
      <w:r>
        <w:rPr>
          <w:noProof/>
        </w:rPr>
        <w:fldChar w:fldCharType="begin" w:fldLock="1"/>
      </w:r>
      <w:r>
        <w:rPr>
          <w:noProof/>
        </w:rPr>
        <w:instrText xml:space="preserve"> PAGEREF _Toc106194198 \h </w:instrText>
      </w:r>
      <w:r>
        <w:rPr>
          <w:noProof/>
        </w:rPr>
      </w:r>
      <w:r>
        <w:rPr>
          <w:noProof/>
        </w:rPr>
        <w:fldChar w:fldCharType="separate"/>
      </w:r>
      <w:r>
        <w:rPr>
          <w:noProof/>
        </w:rPr>
        <w:t>621</w:t>
      </w:r>
      <w:r>
        <w:rPr>
          <w:noProof/>
        </w:rPr>
        <w:fldChar w:fldCharType="end"/>
      </w:r>
    </w:p>
    <w:p w14:paraId="21CEF99E" w14:textId="00BA9AA4" w:rsidR="00550F40" w:rsidRDefault="00550F40">
      <w:pPr>
        <w:pStyle w:val="TOC5"/>
        <w:rPr>
          <w:rFonts w:asciiTheme="minorHAnsi" w:eastAsiaTheme="minorEastAsia" w:hAnsiTheme="minorHAnsi" w:cstheme="minorBidi"/>
          <w:noProof/>
          <w:sz w:val="22"/>
          <w:szCs w:val="22"/>
          <w:lang w:eastAsia="en-GB"/>
        </w:rPr>
      </w:pPr>
      <w:r>
        <w:rPr>
          <w:noProof/>
        </w:rPr>
        <w:t>5.2.6.22.3</w:t>
      </w:r>
      <w:r>
        <w:rPr>
          <w:rFonts w:asciiTheme="minorHAnsi" w:eastAsiaTheme="minorEastAsia" w:hAnsiTheme="minorHAnsi" w:cstheme="minorBidi"/>
          <w:noProof/>
          <w:sz w:val="22"/>
          <w:szCs w:val="22"/>
          <w:lang w:eastAsia="en-GB"/>
        </w:rPr>
        <w:tab/>
      </w:r>
      <w:r>
        <w:rPr>
          <w:noProof/>
        </w:rPr>
        <w:t>Nnef_AMPolicyAuthorization_Update service operation</w:t>
      </w:r>
      <w:r>
        <w:rPr>
          <w:noProof/>
        </w:rPr>
        <w:tab/>
      </w:r>
      <w:r>
        <w:rPr>
          <w:noProof/>
        </w:rPr>
        <w:fldChar w:fldCharType="begin" w:fldLock="1"/>
      </w:r>
      <w:r>
        <w:rPr>
          <w:noProof/>
        </w:rPr>
        <w:instrText xml:space="preserve"> PAGEREF _Toc106194199 \h </w:instrText>
      </w:r>
      <w:r>
        <w:rPr>
          <w:noProof/>
        </w:rPr>
      </w:r>
      <w:r>
        <w:rPr>
          <w:noProof/>
        </w:rPr>
        <w:fldChar w:fldCharType="separate"/>
      </w:r>
      <w:r>
        <w:rPr>
          <w:noProof/>
        </w:rPr>
        <w:t>621</w:t>
      </w:r>
      <w:r>
        <w:rPr>
          <w:noProof/>
        </w:rPr>
        <w:fldChar w:fldCharType="end"/>
      </w:r>
    </w:p>
    <w:p w14:paraId="1C4AECBB" w14:textId="1AF7E8E0" w:rsidR="00550F40" w:rsidRDefault="00550F40">
      <w:pPr>
        <w:pStyle w:val="TOC5"/>
        <w:rPr>
          <w:rFonts w:asciiTheme="minorHAnsi" w:eastAsiaTheme="minorEastAsia" w:hAnsiTheme="minorHAnsi" w:cstheme="minorBidi"/>
          <w:noProof/>
          <w:sz w:val="22"/>
          <w:szCs w:val="22"/>
          <w:lang w:eastAsia="en-GB"/>
        </w:rPr>
      </w:pPr>
      <w:r>
        <w:rPr>
          <w:noProof/>
        </w:rPr>
        <w:t>5.2.6.22.4</w:t>
      </w:r>
      <w:r>
        <w:rPr>
          <w:rFonts w:asciiTheme="minorHAnsi" w:eastAsiaTheme="minorEastAsia" w:hAnsiTheme="minorHAnsi" w:cstheme="minorBidi"/>
          <w:noProof/>
          <w:sz w:val="22"/>
          <w:szCs w:val="22"/>
          <w:lang w:eastAsia="en-GB"/>
        </w:rPr>
        <w:tab/>
      </w:r>
      <w:r>
        <w:rPr>
          <w:noProof/>
        </w:rPr>
        <w:t>Nnef_AMPolicyAuthorization_Delete service operation</w:t>
      </w:r>
      <w:r>
        <w:rPr>
          <w:noProof/>
        </w:rPr>
        <w:tab/>
      </w:r>
      <w:r>
        <w:rPr>
          <w:noProof/>
        </w:rPr>
        <w:fldChar w:fldCharType="begin" w:fldLock="1"/>
      </w:r>
      <w:r>
        <w:rPr>
          <w:noProof/>
        </w:rPr>
        <w:instrText xml:space="preserve"> PAGEREF _Toc106194200 \h </w:instrText>
      </w:r>
      <w:r>
        <w:rPr>
          <w:noProof/>
        </w:rPr>
      </w:r>
      <w:r>
        <w:rPr>
          <w:noProof/>
        </w:rPr>
        <w:fldChar w:fldCharType="separate"/>
      </w:r>
      <w:r>
        <w:rPr>
          <w:noProof/>
        </w:rPr>
        <w:t>621</w:t>
      </w:r>
      <w:r>
        <w:rPr>
          <w:noProof/>
        </w:rPr>
        <w:fldChar w:fldCharType="end"/>
      </w:r>
    </w:p>
    <w:p w14:paraId="01687C9B" w14:textId="1B392C12" w:rsidR="00550F40" w:rsidRDefault="00550F40">
      <w:pPr>
        <w:pStyle w:val="TOC5"/>
        <w:rPr>
          <w:rFonts w:asciiTheme="minorHAnsi" w:eastAsiaTheme="minorEastAsia" w:hAnsiTheme="minorHAnsi" w:cstheme="minorBidi"/>
          <w:noProof/>
          <w:sz w:val="22"/>
          <w:szCs w:val="22"/>
          <w:lang w:eastAsia="en-GB"/>
        </w:rPr>
      </w:pPr>
      <w:r>
        <w:rPr>
          <w:noProof/>
        </w:rPr>
        <w:t>5.2.6.22.5</w:t>
      </w:r>
      <w:r>
        <w:rPr>
          <w:rFonts w:asciiTheme="minorHAnsi" w:eastAsiaTheme="minorEastAsia" w:hAnsiTheme="minorHAnsi" w:cstheme="minorBidi"/>
          <w:noProof/>
          <w:sz w:val="22"/>
          <w:szCs w:val="22"/>
          <w:lang w:eastAsia="en-GB"/>
        </w:rPr>
        <w:tab/>
      </w:r>
      <w:r>
        <w:rPr>
          <w:noProof/>
        </w:rPr>
        <w:t>Nnef_AMPolicyAuthorization_Notify service operation</w:t>
      </w:r>
      <w:r>
        <w:rPr>
          <w:noProof/>
        </w:rPr>
        <w:tab/>
      </w:r>
      <w:r>
        <w:rPr>
          <w:noProof/>
        </w:rPr>
        <w:fldChar w:fldCharType="begin" w:fldLock="1"/>
      </w:r>
      <w:r>
        <w:rPr>
          <w:noProof/>
        </w:rPr>
        <w:instrText xml:space="preserve"> PAGEREF _Toc106194201 \h </w:instrText>
      </w:r>
      <w:r>
        <w:rPr>
          <w:noProof/>
        </w:rPr>
      </w:r>
      <w:r>
        <w:rPr>
          <w:noProof/>
        </w:rPr>
        <w:fldChar w:fldCharType="separate"/>
      </w:r>
      <w:r>
        <w:rPr>
          <w:noProof/>
        </w:rPr>
        <w:t>622</w:t>
      </w:r>
      <w:r>
        <w:rPr>
          <w:noProof/>
        </w:rPr>
        <w:fldChar w:fldCharType="end"/>
      </w:r>
    </w:p>
    <w:p w14:paraId="20810267" w14:textId="4A0F6F0B" w:rsidR="00550F40" w:rsidRDefault="00550F40">
      <w:pPr>
        <w:pStyle w:val="TOC5"/>
        <w:rPr>
          <w:rFonts w:asciiTheme="minorHAnsi" w:eastAsiaTheme="minorEastAsia" w:hAnsiTheme="minorHAnsi" w:cstheme="minorBidi"/>
          <w:noProof/>
          <w:sz w:val="22"/>
          <w:szCs w:val="22"/>
          <w:lang w:eastAsia="en-GB"/>
        </w:rPr>
      </w:pPr>
      <w:r>
        <w:rPr>
          <w:noProof/>
        </w:rPr>
        <w:t>5.2.6.22.6</w:t>
      </w:r>
      <w:r>
        <w:rPr>
          <w:rFonts w:asciiTheme="minorHAnsi" w:eastAsiaTheme="minorEastAsia" w:hAnsiTheme="minorHAnsi" w:cstheme="minorBidi"/>
          <w:noProof/>
          <w:sz w:val="22"/>
          <w:szCs w:val="22"/>
          <w:lang w:eastAsia="en-GB"/>
        </w:rPr>
        <w:tab/>
      </w:r>
      <w:r>
        <w:rPr>
          <w:noProof/>
        </w:rPr>
        <w:t>Nnef_AMPolicyAuthorization_Subscribe service operation</w:t>
      </w:r>
      <w:r>
        <w:rPr>
          <w:noProof/>
        </w:rPr>
        <w:tab/>
      </w:r>
      <w:r>
        <w:rPr>
          <w:noProof/>
        </w:rPr>
        <w:fldChar w:fldCharType="begin" w:fldLock="1"/>
      </w:r>
      <w:r>
        <w:rPr>
          <w:noProof/>
        </w:rPr>
        <w:instrText xml:space="preserve"> PAGEREF _Toc106194202 \h </w:instrText>
      </w:r>
      <w:r>
        <w:rPr>
          <w:noProof/>
        </w:rPr>
      </w:r>
      <w:r>
        <w:rPr>
          <w:noProof/>
        </w:rPr>
        <w:fldChar w:fldCharType="separate"/>
      </w:r>
      <w:r>
        <w:rPr>
          <w:noProof/>
        </w:rPr>
        <w:t>622</w:t>
      </w:r>
      <w:r>
        <w:rPr>
          <w:noProof/>
        </w:rPr>
        <w:fldChar w:fldCharType="end"/>
      </w:r>
    </w:p>
    <w:p w14:paraId="1045F6D3" w14:textId="0A359D04" w:rsidR="00550F40" w:rsidRDefault="00550F40">
      <w:pPr>
        <w:pStyle w:val="TOC5"/>
        <w:rPr>
          <w:rFonts w:asciiTheme="minorHAnsi" w:eastAsiaTheme="minorEastAsia" w:hAnsiTheme="minorHAnsi" w:cstheme="minorBidi"/>
          <w:noProof/>
          <w:sz w:val="22"/>
          <w:szCs w:val="22"/>
          <w:lang w:eastAsia="en-GB"/>
        </w:rPr>
      </w:pPr>
      <w:r>
        <w:rPr>
          <w:noProof/>
        </w:rPr>
        <w:t>5.2.6.22.7</w:t>
      </w:r>
      <w:r>
        <w:rPr>
          <w:rFonts w:asciiTheme="minorHAnsi" w:eastAsiaTheme="minorEastAsia" w:hAnsiTheme="minorHAnsi" w:cstheme="minorBidi"/>
          <w:noProof/>
          <w:sz w:val="22"/>
          <w:szCs w:val="22"/>
          <w:lang w:eastAsia="en-GB"/>
        </w:rPr>
        <w:tab/>
      </w:r>
      <w:r>
        <w:rPr>
          <w:noProof/>
        </w:rPr>
        <w:t>Nnef_AMPolicyAuthorization_Unsubscribe service operation</w:t>
      </w:r>
      <w:r>
        <w:rPr>
          <w:noProof/>
        </w:rPr>
        <w:tab/>
      </w:r>
      <w:r>
        <w:rPr>
          <w:noProof/>
        </w:rPr>
        <w:fldChar w:fldCharType="begin" w:fldLock="1"/>
      </w:r>
      <w:r>
        <w:rPr>
          <w:noProof/>
        </w:rPr>
        <w:instrText xml:space="preserve"> PAGEREF _Toc106194203 \h </w:instrText>
      </w:r>
      <w:r>
        <w:rPr>
          <w:noProof/>
        </w:rPr>
      </w:r>
      <w:r>
        <w:rPr>
          <w:noProof/>
        </w:rPr>
        <w:fldChar w:fldCharType="separate"/>
      </w:r>
      <w:r>
        <w:rPr>
          <w:noProof/>
        </w:rPr>
        <w:t>622</w:t>
      </w:r>
      <w:r>
        <w:rPr>
          <w:noProof/>
        </w:rPr>
        <w:fldChar w:fldCharType="end"/>
      </w:r>
    </w:p>
    <w:p w14:paraId="671AAD9E" w14:textId="248A7E3E" w:rsidR="00550F40" w:rsidRDefault="00550F40">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Nnef_AMInfluence service</w:t>
      </w:r>
      <w:r>
        <w:rPr>
          <w:noProof/>
        </w:rPr>
        <w:tab/>
      </w:r>
      <w:r>
        <w:rPr>
          <w:noProof/>
        </w:rPr>
        <w:fldChar w:fldCharType="begin" w:fldLock="1"/>
      </w:r>
      <w:r>
        <w:rPr>
          <w:noProof/>
        </w:rPr>
        <w:instrText xml:space="preserve"> PAGEREF _Toc106194204 \h </w:instrText>
      </w:r>
      <w:r>
        <w:rPr>
          <w:noProof/>
        </w:rPr>
      </w:r>
      <w:r>
        <w:rPr>
          <w:noProof/>
        </w:rPr>
        <w:fldChar w:fldCharType="separate"/>
      </w:r>
      <w:r>
        <w:rPr>
          <w:noProof/>
        </w:rPr>
        <w:t>622</w:t>
      </w:r>
      <w:r>
        <w:rPr>
          <w:noProof/>
        </w:rPr>
        <w:fldChar w:fldCharType="end"/>
      </w:r>
    </w:p>
    <w:p w14:paraId="058367FF" w14:textId="77F2ED68" w:rsidR="00550F40" w:rsidRDefault="00550F40">
      <w:pPr>
        <w:pStyle w:val="TOC5"/>
        <w:rPr>
          <w:rFonts w:asciiTheme="minorHAnsi" w:eastAsiaTheme="minorEastAsia" w:hAnsiTheme="minorHAnsi" w:cstheme="minorBidi"/>
          <w:noProof/>
          <w:sz w:val="22"/>
          <w:szCs w:val="22"/>
          <w:lang w:eastAsia="en-GB"/>
        </w:rPr>
      </w:pPr>
      <w:r>
        <w:rPr>
          <w:noProof/>
        </w:rPr>
        <w:t>5.2.6.23.1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_Toc106194205 \h </w:instrText>
      </w:r>
      <w:r>
        <w:rPr>
          <w:noProof/>
        </w:rPr>
      </w:r>
      <w:r>
        <w:rPr>
          <w:noProof/>
        </w:rPr>
        <w:fldChar w:fldCharType="separate"/>
      </w:r>
      <w:r>
        <w:rPr>
          <w:noProof/>
        </w:rPr>
        <w:t>622</w:t>
      </w:r>
      <w:r>
        <w:rPr>
          <w:noProof/>
        </w:rPr>
        <w:fldChar w:fldCharType="end"/>
      </w:r>
    </w:p>
    <w:p w14:paraId="1D39587D" w14:textId="0329F586" w:rsidR="00550F40" w:rsidRDefault="00550F40">
      <w:pPr>
        <w:pStyle w:val="TOC5"/>
        <w:rPr>
          <w:rFonts w:asciiTheme="minorHAnsi" w:eastAsiaTheme="minorEastAsia" w:hAnsiTheme="minorHAnsi" w:cstheme="minorBidi"/>
          <w:noProof/>
          <w:sz w:val="22"/>
          <w:szCs w:val="22"/>
          <w:lang w:eastAsia="en-GB"/>
        </w:rPr>
      </w:pPr>
      <w:r>
        <w:rPr>
          <w:noProof/>
        </w:rPr>
        <w:t>5.2.6.23.2</w:t>
      </w:r>
      <w:r>
        <w:rPr>
          <w:rFonts w:asciiTheme="minorHAnsi" w:eastAsiaTheme="minorEastAsia" w:hAnsiTheme="minorHAnsi" w:cstheme="minorBidi"/>
          <w:noProof/>
          <w:sz w:val="22"/>
          <w:szCs w:val="22"/>
          <w:lang w:eastAsia="en-GB"/>
        </w:rPr>
        <w:tab/>
      </w:r>
      <w:r>
        <w:rPr>
          <w:noProof/>
        </w:rPr>
        <w:t>Nnef_AMInfluence_Create operation</w:t>
      </w:r>
      <w:r>
        <w:rPr>
          <w:noProof/>
        </w:rPr>
        <w:tab/>
      </w:r>
      <w:r>
        <w:rPr>
          <w:noProof/>
        </w:rPr>
        <w:fldChar w:fldCharType="begin" w:fldLock="1"/>
      </w:r>
      <w:r>
        <w:rPr>
          <w:noProof/>
        </w:rPr>
        <w:instrText xml:space="preserve"> PAGEREF _Toc106194206 \h </w:instrText>
      </w:r>
      <w:r>
        <w:rPr>
          <w:noProof/>
        </w:rPr>
      </w:r>
      <w:r>
        <w:rPr>
          <w:noProof/>
        </w:rPr>
        <w:fldChar w:fldCharType="separate"/>
      </w:r>
      <w:r>
        <w:rPr>
          <w:noProof/>
        </w:rPr>
        <w:t>623</w:t>
      </w:r>
      <w:r>
        <w:rPr>
          <w:noProof/>
        </w:rPr>
        <w:fldChar w:fldCharType="end"/>
      </w:r>
    </w:p>
    <w:p w14:paraId="3C046563" w14:textId="17726492" w:rsidR="00550F40" w:rsidRDefault="00550F40">
      <w:pPr>
        <w:pStyle w:val="TOC5"/>
        <w:rPr>
          <w:rFonts w:asciiTheme="minorHAnsi" w:eastAsiaTheme="minorEastAsia" w:hAnsiTheme="minorHAnsi" w:cstheme="minorBidi"/>
          <w:noProof/>
          <w:sz w:val="22"/>
          <w:szCs w:val="22"/>
          <w:lang w:eastAsia="en-GB"/>
        </w:rPr>
      </w:pPr>
      <w:r>
        <w:rPr>
          <w:noProof/>
        </w:rPr>
        <w:t>5.2.6.23.3</w:t>
      </w:r>
      <w:r>
        <w:rPr>
          <w:rFonts w:asciiTheme="minorHAnsi" w:eastAsiaTheme="minorEastAsia" w:hAnsiTheme="minorHAnsi" w:cstheme="minorBidi"/>
          <w:noProof/>
          <w:sz w:val="22"/>
          <w:szCs w:val="22"/>
          <w:lang w:eastAsia="en-GB"/>
        </w:rPr>
        <w:tab/>
      </w:r>
      <w:r>
        <w:rPr>
          <w:noProof/>
        </w:rPr>
        <w:t>Nnef_AMInfluence_Update operation</w:t>
      </w:r>
      <w:r>
        <w:rPr>
          <w:noProof/>
        </w:rPr>
        <w:tab/>
      </w:r>
      <w:r>
        <w:rPr>
          <w:noProof/>
        </w:rPr>
        <w:fldChar w:fldCharType="begin" w:fldLock="1"/>
      </w:r>
      <w:r>
        <w:rPr>
          <w:noProof/>
        </w:rPr>
        <w:instrText xml:space="preserve"> PAGEREF _Toc106194207 \h </w:instrText>
      </w:r>
      <w:r>
        <w:rPr>
          <w:noProof/>
        </w:rPr>
      </w:r>
      <w:r>
        <w:rPr>
          <w:noProof/>
        </w:rPr>
        <w:fldChar w:fldCharType="separate"/>
      </w:r>
      <w:r>
        <w:rPr>
          <w:noProof/>
        </w:rPr>
        <w:t>623</w:t>
      </w:r>
      <w:r>
        <w:rPr>
          <w:noProof/>
        </w:rPr>
        <w:fldChar w:fldCharType="end"/>
      </w:r>
    </w:p>
    <w:p w14:paraId="0FB266BA" w14:textId="70CC9FA0" w:rsidR="00550F40" w:rsidRDefault="00550F40">
      <w:pPr>
        <w:pStyle w:val="TOC5"/>
        <w:rPr>
          <w:rFonts w:asciiTheme="minorHAnsi" w:eastAsiaTheme="minorEastAsia" w:hAnsiTheme="minorHAnsi" w:cstheme="minorBidi"/>
          <w:noProof/>
          <w:sz w:val="22"/>
          <w:szCs w:val="22"/>
          <w:lang w:eastAsia="en-GB"/>
        </w:rPr>
      </w:pPr>
      <w:r>
        <w:rPr>
          <w:noProof/>
        </w:rPr>
        <w:t>5.2.6.23.4</w:t>
      </w:r>
      <w:r>
        <w:rPr>
          <w:rFonts w:asciiTheme="minorHAnsi" w:eastAsiaTheme="minorEastAsia" w:hAnsiTheme="minorHAnsi" w:cstheme="minorBidi"/>
          <w:noProof/>
          <w:sz w:val="22"/>
          <w:szCs w:val="22"/>
          <w:lang w:eastAsia="en-GB"/>
        </w:rPr>
        <w:tab/>
      </w:r>
      <w:r>
        <w:rPr>
          <w:noProof/>
        </w:rPr>
        <w:t>Nnef_AMInfluence_Delete operation</w:t>
      </w:r>
      <w:r>
        <w:rPr>
          <w:noProof/>
        </w:rPr>
        <w:tab/>
      </w:r>
      <w:r>
        <w:rPr>
          <w:noProof/>
        </w:rPr>
        <w:fldChar w:fldCharType="begin" w:fldLock="1"/>
      </w:r>
      <w:r>
        <w:rPr>
          <w:noProof/>
        </w:rPr>
        <w:instrText xml:space="preserve"> PAGEREF _Toc106194208 \h </w:instrText>
      </w:r>
      <w:r>
        <w:rPr>
          <w:noProof/>
        </w:rPr>
      </w:r>
      <w:r>
        <w:rPr>
          <w:noProof/>
        </w:rPr>
        <w:fldChar w:fldCharType="separate"/>
      </w:r>
      <w:r>
        <w:rPr>
          <w:noProof/>
        </w:rPr>
        <w:t>623</w:t>
      </w:r>
      <w:r>
        <w:rPr>
          <w:noProof/>
        </w:rPr>
        <w:fldChar w:fldCharType="end"/>
      </w:r>
    </w:p>
    <w:p w14:paraId="4A1BA64A" w14:textId="57C17E42" w:rsidR="00550F40" w:rsidRDefault="00550F40">
      <w:pPr>
        <w:pStyle w:val="TOC5"/>
        <w:rPr>
          <w:rFonts w:asciiTheme="minorHAnsi" w:eastAsiaTheme="minorEastAsia" w:hAnsiTheme="minorHAnsi" w:cstheme="minorBidi"/>
          <w:noProof/>
          <w:sz w:val="22"/>
          <w:szCs w:val="22"/>
          <w:lang w:eastAsia="en-GB"/>
        </w:rPr>
      </w:pPr>
      <w:r>
        <w:rPr>
          <w:noProof/>
        </w:rPr>
        <w:t>5.2.6.23.6</w:t>
      </w:r>
      <w:r>
        <w:rPr>
          <w:rFonts w:asciiTheme="minorHAnsi" w:eastAsiaTheme="minorEastAsia" w:hAnsiTheme="minorHAnsi" w:cstheme="minorBidi"/>
          <w:noProof/>
          <w:sz w:val="22"/>
          <w:szCs w:val="22"/>
          <w:lang w:eastAsia="en-GB"/>
        </w:rPr>
        <w:tab/>
      </w:r>
      <w:r>
        <w:rPr>
          <w:noProof/>
        </w:rPr>
        <w:t>Nnef_AMInfluence_Notify operation</w:t>
      </w:r>
      <w:r>
        <w:rPr>
          <w:noProof/>
        </w:rPr>
        <w:tab/>
      </w:r>
      <w:r>
        <w:rPr>
          <w:noProof/>
        </w:rPr>
        <w:fldChar w:fldCharType="begin" w:fldLock="1"/>
      </w:r>
      <w:r>
        <w:rPr>
          <w:noProof/>
        </w:rPr>
        <w:instrText xml:space="preserve"> PAGEREF _Toc106194209 \h </w:instrText>
      </w:r>
      <w:r>
        <w:rPr>
          <w:noProof/>
        </w:rPr>
      </w:r>
      <w:r>
        <w:rPr>
          <w:noProof/>
        </w:rPr>
        <w:fldChar w:fldCharType="separate"/>
      </w:r>
      <w:r>
        <w:rPr>
          <w:noProof/>
        </w:rPr>
        <w:t>623</w:t>
      </w:r>
      <w:r>
        <w:rPr>
          <w:noProof/>
        </w:rPr>
        <w:fldChar w:fldCharType="end"/>
      </w:r>
    </w:p>
    <w:p w14:paraId="21C751FB" w14:textId="7D021445" w:rsidR="00550F40" w:rsidRDefault="00550F40">
      <w:pPr>
        <w:pStyle w:val="TOC4"/>
        <w:rPr>
          <w:rFonts w:asciiTheme="minorHAnsi" w:eastAsiaTheme="minorEastAsia" w:hAnsiTheme="minorHAnsi" w:cstheme="minorBidi"/>
          <w:noProof/>
          <w:sz w:val="22"/>
          <w:szCs w:val="22"/>
          <w:lang w:eastAsia="en-GB"/>
        </w:rPr>
      </w:pPr>
      <w:r>
        <w:rPr>
          <w:noProof/>
          <w:lang w:eastAsia="zh-CN"/>
        </w:rPr>
        <w:t>5.2.6.24</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_Toc106194210 \h </w:instrText>
      </w:r>
      <w:r>
        <w:rPr>
          <w:noProof/>
        </w:rPr>
      </w:r>
      <w:r>
        <w:rPr>
          <w:noProof/>
        </w:rPr>
        <w:fldChar w:fldCharType="separate"/>
      </w:r>
      <w:r>
        <w:rPr>
          <w:noProof/>
        </w:rPr>
        <w:t>624</w:t>
      </w:r>
      <w:r>
        <w:rPr>
          <w:noProof/>
        </w:rPr>
        <w:fldChar w:fldCharType="end"/>
      </w:r>
    </w:p>
    <w:p w14:paraId="76A0CFA4" w14:textId="54740A5D" w:rsidR="00550F40" w:rsidRDefault="00550F40">
      <w:pPr>
        <w:pStyle w:val="TOC4"/>
        <w:rPr>
          <w:rFonts w:asciiTheme="minorHAnsi" w:eastAsiaTheme="minorEastAsia" w:hAnsiTheme="minorHAnsi" w:cstheme="minorBidi"/>
          <w:noProof/>
          <w:sz w:val="22"/>
          <w:szCs w:val="22"/>
          <w:lang w:eastAsia="en-GB"/>
        </w:rPr>
      </w:pPr>
      <w:r>
        <w:rPr>
          <w:noProof/>
          <w:lang w:eastAsia="zh-CN"/>
        </w:rPr>
        <w:t>5.2.6.25</w:t>
      </w:r>
      <w:r>
        <w:rPr>
          <w:rFonts w:asciiTheme="minorHAnsi" w:eastAsiaTheme="minorEastAsia" w:hAnsiTheme="minorHAnsi" w:cstheme="minorBidi"/>
          <w:noProof/>
          <w:sz w:val="22"/>
          <w:szCs w:val="22"/>
          <w:lang w:eastAsia="en-GB"/>
        </w:rPr>
        <w:tab/>
      </w:r>
      <w:r>
        <w:rPr>
          <w:noProof/>
          <w:lang w:eastAsia="zh-CN"/>
        </w:rPr>
        <w:t>Nnef_TimeSynchronization service</w:t>
      </w:r>
      <w:r>
        <w:rPr>
          <w:noProof/>
        </w:rPr>
        <w:tab/>
      </w:r>
      <w:r>
        <w:rPr>
          <w:noProof/>
        </w:rPr>
        <w:fldChar w:fldCharType="begin" w:fldLock="1"/>
      </w:r>
      <w:r>
        <w:rPr>
          <w:noProof/>
        </w:rPr>
        <w:instrText xml:space="preserve"> PAGEREF _Toc106194211 \h </w:instrText>
      </w:r>
      <w:r>
        <w:rPr>
          <w:noProof/>
        </w:rPr>
      </w:r>
      <w:r>
        <w:rPr>
          <w:noProof/>
        </w:rPr>
        <w:fldChar w:fldCharType="separate"/>
      </w:r>
      <w:r>
        <w:rPr>
          <w:noProof/>
        </w:rPr>
        <w:t>624</w:t>
      </w:r>
      <w:r>
        <w:rPr>
          <w:noProof/>
        </w:rPr>
        <w:fldChar w:fldCharType="end"/>
      </w:r>
    </w:p>
    <w:p w14:paraId="124AAF08" w14:textId="672259AA" w:rsidR="00550F40" w:rsidRDefault="00550F40">
      <w:pPr>
        <w:pStyle w:val="TOC5"/>
        <w:rPr>
          <w:rFonts w:asciiTheme="minorHAnsi" w:eastAsiaTheme="minorEastAsia" w:hAnsiTheme="minorHAnsi" w:cstheme="minorBidi"/>
          <w:noProof/>
          <w:sz w:val="22"/>
          <w:szCs w:val="22"/>
          <w:lang w:eastAsia="en-GB"/>
        </w:rPr>
      </w:pPr>
      <w:r>
        <w:rPr>
          <w:noProof/>
          <w:lang w:eastAsia="zh-CN"/>
        </w:rPr>
        <w:t>5.2.6.25.1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_Toc106194212 \h </w:instrText>
      </w:r>
      <w:r>
        <w:rPr>
          <w:noProof/>
        </w:rPr>
      </w:r>
      <w:r>
        <w:rPr>
          <w:noProof/>
        </w:rPr>
        <w:fldChar w:fldCharType="separate"/>
      </w:r>
      <w:r>
        <w:rPr>
          <w:noProof/>
        </w:rPr>
        <w:t>624</w:t>
      </w:r>
      <w:r>
        <w:rPr>
          <w:noProof/>
        </w:rPr>
        <w:fldChar w:fldCharType="end"/>
      </w:r>
    </w:p>
    <w:p w14:paraId="56298179" w14:textId="6AF50E2A" w:rsidR="00550F40" w:rsidRDefault="00550F40">
      <w:pPr>
        <w:pStyle w:val="TOC5"/>
        <w:rPr>
          <w:rFonts w:asciiTheme="minorHAnsi" w:eastAsiaTheme="minorEastAsia" w:hAnsiTheme="minorHAnsi" w:cstheme="minorBidi"/>
          <w:noProof/>
          <w:sz w:val="22"/>
          <w:szCs w:val="22"/>
          <w:lang w:eastAsia="en-GB"/>
        </w:rPr>
      </w:pPr>
      <w:r>
        <w:rPr>
          <w:noProof/>
          <w:lang w:eastAsia="zh-CN"/>
        </w:rPr>
        <w:t>5.2.6.25.2</w:t>
      </w:r>
      <w:r>
        <w:rPr>
          <w:rFonts w:asciiTheme="minorHAnsi" w:eastAsiaTheme="minorEastAsia" w:hAnsiTheme="minorHAnsi" w:cstheme="minorBidi"/>
          <w:noProof/>
          <w:sz w:val="22"/>
          <w:szCs w:val="22"/>
          <w:lang w:eastAsia="en-GB"/>
        </w:rPr>
        <w:tab/>
      </w:r>
      <w:r>
        <w:rPr>
          <w:noProof/>
          <w:lang w:eastAsia="zh-CN"/>
        </w:rPr>
        <w:t>Nnef_TimeSynchronization_ConfigCreate operation</w:t>
      </w:r>
      <w:r>
        <w:rPr>
          <w:noProof/>
        </w:rPr>
        <w:tab/>
      </w:r>
      <w:r>
        <w:rPr>
          <w:noProof/>
        </w:rPr>
        <w:fldChar w:fldCharType="begin" w:fldLock="1"/>
      </w:r>
      <w:r>
        <w:rPr>
          <w:noProof/>
        </w:rPr>
        <w:instrText xml:space="preserve"> PAGEREF _Toc106194213 \h </w:instrText>
      </w:r>
      <w:r>
        <w:rPr>
          <w:noProof/>
        </w:rPr>
      </w:r>
      <w:r>
        <w:rPr>
          <w:noProof/>
        </w:rPr>
        <w:fldChar w:fldCharType="separate"/>
      </w:r>
      <w:r>
        <w:rPr>
          <w:noProof/>
        </w:rPr>
        <w:t>624</w:t>
      </w:r>
      <w:r>
        <w:rPr>
          <w:noProof/>
        </w:rPr>
        <w:fldChar w:fldCharType="end"/>
      </w:r>
    </w:p>
    <w:p w14:paraId="1158E84F" w14:textId="2EFF1FFF" w:rsidR="00550F40" w:rsidRDefault="00550F40">
      <w:pPr>
        <w:pStyle w:val="TOC5"/>
        <w:rPr>
          <w:rFonts w:asciiTheme="minorHAnsi" w:eastAsiaTheme="minorEastAsia" w:hAnsiTheme="minorHAnsi" w:cstheme="minorBidi"/>
          <w:noProof/>
          <w:sz w:val="22"/>
          <w:szCs w:val="22"/>
          <w:lang w:eastAsia="en-GB"/>
        </w:rPr>
      </w:pPr>
      <w:r>
        <w:rPr>
          <w:noProof/>
          <w:lang w:eastAsia="zh-CN"/>
        </w:rPr>
        <w:t>5.2.6.25.3</w:t>
      </w:r>
      <w:r>
        <w:rPr>
          <w:rFonts w:asciiTheme="minorHAnsi" w:eastAsiaTheme="minorEastAsia" w:hAnsiTheme="minorHAnsi" w:cstheme="minorBidi"/>
          <w:noProof/>
          <w:sz w:val="22"/>
          <w:szCs w:val="22"/>
          <w:lang w:eastAsia="en-GB"/>
        </w:rPr>
        <w:tab/>
      </w:r>
      <w:r>
        <w:rPr>
          <w:noProof/>
          <w:lang w:eastAsia="zh-CN"/>
        </w:rPr>
        <w:t>Nnef_TimeSynchronization_ConfigUpdate operation</w:t>
      </w:r>
      <w:r>
        <w:rPr>
          <w:noProof/>
        </w:rPr>
        <w:tab/>
      </w:r>
      <w:r>
        <w:rPr>
          <w:noProof/>
        </w:rPr>
        <w:fldChar w:fldCharType="begin" w:fldLock="1"/>
      </w:r>
      <w:r>
        <w:rPr>
          <w:noProof/>
        </w:rPr>
        <w:instrText xml:space="preserve"> PAGEREF _Toc106194214 \h </w:instrText>
      </w:r>
      <w:r>
        <w:rPr>
          <w:noProof/>
        </w:rPr>
      </w:r>
      <w:r>
        <w:rPr>
          <w:noProof/>
        </w:rPr>
        <w:fldChar w:fldCharType="separate"/>
      </w:r>
      <w:r>
        <w:rPr>
          <w:noProof/>
        </w:rPr>
        <w:t>624</w:t>
      </w:r>
      <w:r>
        <w:rPr>
          <w:noProof/>
        </w:rPr>
        <w:fldChar w:fldCharType="end"/>
      </w:r>
    </w:p>
    <w:p w14:paraId="1AD4E103" w14:textId="0EDA4351" w:rsidR="00550F40" w:rsidRDefault="00550F40">
      <w:pPr>
        <w:pStyle w:val="TOC5"/>
        <w:rPr>
          <w:rFonts w:asciiTheme="minorHAnsi" w:eastAsiaTheme="minorEastAsia" w:hAnsiTheme="minorHAnsi" w:cstheme="minorBidi"/>
          <w:noProof/>
          <w:sz w:val="22"/>
          <w:szCs w:val="22"/>
          <w:lang w:eastAsia="en-GB"/>
        </w:rPr>
      </w:pPr>
      <w:r>
        <w:rPr>
          <w:noProof/>
          <w:lang w:eastAsia="zh-CN"/>
        </w:rPr>
        <w:t>5.2.6.25.4</w:t>
      </w:r>
      <w:r>
        <w:rPr>
          <w:rFonts w:asciiTheme="minorHAnsi" w:eastAsiaTheme="minorEastAsia" w:hAnsiTheme="minorHAnsi" w:cstheme="minorBidi"/>
          <w:noProof/>
          <w:sz w:val="22"/>
          <w:szCs w:val="22"/>
          <w:lang w:eastAsia="en-GB"/>
        </w:rPr>
        <w:tab/>
      </w:r>
      <w:r>
        <w:rPr>
          <w:noProof/>
          <w:lang w:eastAsia="zh-CN"/>
        </w:rPr>
        <w:t>Nnef_TimeSynchronization_ConfigDelete operation</w:t>
      </w:r>
      <w:r>
        <w:rPr>
          <w:noProof/>
        </w:rPr>
        <w:tab/>
      </w:r>
      <w:r>
        <w:rPr>
          <w:noProof/>
        </w:rPr>
        <w:fldChar w:fldCharType="begin" w:fldLock="1"/>
      </w:r>
      <w:r>
        <w:rPr>
          <w:noProof/>
        </w:rPr>
        <w:instrText xml:space="preserve"> PAGEREF _Toc106194215 \h </w:instrText>
      </w:r>
      <w:r>
        <w:rPr>
          <w:noProof/>
        </w:rPr>
      </w:r>
      <w:r>
        <w:rPr>
          <w:noProof/>
        </w:rPr>
        <w:fldChar w:fldCharType="separate"/>
      </w:r>
      <w:r>
        <w:rPr>
          <w:noProof/>
        </w:rPr>
        <w:t>625</w:t>
      </w:r>
      <w:r>
        <w:rPr>
          <w:noProof/>
        </w:rPr>
        <w:fldChar w:fldCharType="end"/>
      </w:r>
    </w:p>
    <w:p w14:paraId="73C90069" w14:textId="22F07F5E" w:rsidR="00550F40" w:rsidRDefault="00550F40">
      <w:pPr>
        <w:pStyle w:val="TOC5"/>
        <w:rPr>
          <w:rFonts w:asciiTheme="minorHAnsi" w:eastAsiaTheme="minorEastAsia" w:hAnsiTheme="minorHAnsi" w:cstheme="minorBidi"/>
          <w:noProof/>
          <w:sz w:val="22"/>
          <w:szCs w:val="22"/>
          <w:lang w:eastAsia="en-GB"/>
        </w:rPr>
      </w:pPr>
      <w:r>
        <w:rPr>
          <w:noProof/>
          <w:lang w:eastAsia="zh-CN"/>
        </w:rPr>
        <w:t>5.2.6.25.5</w:t>
      </w:r>
      <w:r>
        <w:rPr>
          <w:rFonts w:asciiTheme="minorHAnsi" w:eastAsiaTheme="minorEastAsia" w:hAnsiTheme="minorHAnsi" w:cstheme="minorBidi"/>
          <w:noProof/>
          <w:sz w:val="22"/>
          <w:szCs w:val="22"/>
          <w:lang w:eastAsia="en-GB"/>
        </w:rPr>
        <w:tab/>
      </w:r>
      <w:r>
        <w:rPr>
          <w:noProof/>
          <w:lang w:eastAsia="zh-CN"/>
        </w:rPr>
        <w:t>Nnef_TimeSynchronization_ConfigUpdateNotify operation</w:t>
      </w:r>
      <w:r>
        <w:rPr>
          <w:noProof/>
        </w:rPr>
        <w:tab/>
      </w:r>
      <w:r>
        <w:rPr>
          <w:noProof/>
        </w:rPr>
        <w:fldChar w:fldCharType="begin" w:fldLock="1"/>
      </w:r>
      <w:r>
        <w:rPr>
          <w:noProof/>
        </w:rPr>
        <w:instrText xml:space="preserve"> PAGEREF _Toc106194216 \h </w:instrText>
      </w:r>
      <w:r>
        <w:rPr>
          <w:noProof/>
        </w:rPr>
      </w:r>
      <w:r>
        <w:rPr>
          <w:noProof/>
        </w:rPr>
        <w:fldChar w:fldCharType="separate"/>
      </w:r>
      <w:r>
        <w:rPr>
          <w:noProof/>
        </w:rPr>
        <w:t>625</w:t>
      </w:r>
      <w:r>
        <w:rPr>
          <w:noProof/>
        </w:rPr>
        <w:fldChar w:fldCharType="end"/>
      </w:r>
    </w:p>
    <w:p w14:paraId="0121B190" w14:textId="004624FB" w:rsidR="00550F40" w:rsidRDefault="00550F40">
      <w:pPr>
        <w:pStyle w:val="TOC5"/>
        <w:rPr>
          <w:rFonts w:asciiTheme="minorHAnsi" w:eastAsiaTheme="minorEastAsia" w:hAnsiTheme="minorHAnsi" w:cstheme="minorBidi"/>
          <w:noProof/>
          <w:sz w:val="22"/>
          <w:szCs w:val="22"/>
          <w:lang w:eastAsia="en-GB"/>
        </w:rPr>
      </w:pPr>
      <w:r>
        <w:rPr>
          <w:noProof/>
          <w:lang w:eastAsia="zh-CN"/>
        </w:rPr>
        <w:t>5.2.6.25.6</w:t>
      </w:r>
      <w:r>
        <w:rPr>
          <w:rFonts w:asciiTheme="minorHAnsi" w:eastAsiaTheme="minorEastAsia" w:hAnsiTheme="minorHAnsi" w:cstheme="minorBidi"/>
          <w:noProof/>
          <w:sz w:val="22"/>
          <w:szCs w:val="22"/>
          <w:lang w:eastAsia="en-GB"/>
        </w:rPr>
        <w:tab/>
      </w:r>
      <w:r>
        <w:rPr>
          <w:noProof/>
          <w:lang w:eastAsia="zh-CN"/>
        </w:rPr>
        <w:t>Nnef_TimeSynchronization_CapsSubscribe operation</w:t>
      </w:r>
      <w:r>
        <w:rPr>
          <w:noProof/>
        </w:rPr>
        <w:tab/>
      </w:r>
      <w:r>
        <w:rPr>
          <w:noProof/>
        </w:rPr>
        <w:fldChar w:fldCharType="begin" w:fldLock="1"/>
      </w:r>
      <w:r>
        <w:rPr>
          <w:noProof/>
        </w:rPr>
        <w:instrText xml:space="preserve"> PAGEREF _Toc106194217 \h </w:instrText>
      </w:r>
      <w:r>
        <w:rPr>
          <w:noProof/>
        </w:rPr>
      </w:r>
      <w:r>
        <w:rPr>
          <w:noProof/>
        </w:rPr>
        <w:fldChar w:fldCharType="separate"/>
      </w:r>
      <w:r>
        <w:rPr>
          <w:noProof/>
        </w:rPr>
        <w:t>625</w:t>
      </w:r>
      <w:r>
        <w:rPr>
          <w:noProof/>
        </w:rPr>
        <w:fldChar w:fldCharType="end"/>
      </w:r>
    </w:p>
    <w:p w14:paraId="04A586B5" w14:textId="73812441" w:rsidR="00550F40" w:rsidRDefault="00550F40">
      <w:pPr>
        <w:pStyle w:val="TOC5"/>
        <w:rPr>
          <w:rFonts w:asciiTheme="minorHAnsi" w:eastAsiaTheme="minorEastAsia" w:hAnsiTheme="minorHAnsi" w:cstheme="minorBidi"/>
          <w:noProof/>
          <w:sz w:val="22"/>
          <w:szCs w:val="22"/>
          <w:lang w:eastAsia="en-GB"/>
        </w:rPr>
      </w:pPr>
      <w:r>
        <w:rPr>
          <w:noProof/>
          <w:lang w:eastAsia="zh-CN"/>
        </w:rPr>
        <w:t>5.2.6.25.7</w:t>
      </w:r>
      <w:r>
        <w:rPr>
          <w:rFonts w:asciiTheme="minorHAnsi" w:eastAsiaTheme="minorEastAsia" w:hAnsiTheme="minorHAnsi" w:cstheme="minorBidi"/>
          <w:noProof/>
          <w:sz w:val="22"/>
          <w:szCs w:val="22"/>
          <w:lang w:eastAsia="en-GB"/>
        </w:rPr>
        <w:tab/>
      </w:r>
      <w:r>
        <w:rPr>
          <w:noProof/>
          <w:lang w:eastAsia="zh-CN"/>
        </w:rPr>
        <w:t>Nnef_TimeSynchronization_CapsUnsubscribe operation</w:t>
      </w:r>
      <w:r>
        <w:rPr>
          <w:noProof/>
        </w:rPr>
        <w:tab/>
      </w:r>
      <w:r>
        <w:rPr>
          <w:noProof/>
        </w:rPr>
        <w:fldChar w:fldCharType="begin" w:fldLock="1"/>
      </w:r>
      <w:r>
        <w:rPr>
          <w:noProof/>
        </w:rPr>
        <w:instrText xml:space="preserve"> PAGEREF _Toc106194218 \h </w:instrText>
      </w:r>
      <w:r>
        <w:rPr>
          <w:noProof/>
        </w:rPr>
      </w:r>
      <w:r>
        <w:rPr>
          <w:noProof/>
        </w:rPr>
        <w:fldChar w:fldCharType="separate"/>
      </w:r>
      <w:r>
        <w:rPr>
          <w:noProof/>
        </w:rPr>
        <w:t>626</w:t>
      </w:r>
      <w:r>
        <w:rPr>
          <w:noProof/>
        </w:rPr>
        <w:fldChar w:fldCharType="end"/>
      </w:r>
    </w:p>
    <w:p w14:paraId="5D2D735E" w14:textId="47B1F944" w:rsidR="00550F40" w:rsidRDefault="00550F40">
      <w:pPr>
        <w:pStyle w:val="TOC5"/>
        <w:rPr>
          <w:rFonts w:asciiTheme="minorHAnsi" w:eastAsiaTheme="minorEastAsia" w:hAnsiTheme="minorHAnsi" w:cstheme="minorBidi"/>
          <w:noProof/>
          <w:sz w:val="22"/>
          <w:szCs w:val="22"/>
          <w:lang w:eastAsia="en-GB"/>
        </w:rPr>
      </w:pPr>
      <w:r>
        <w:rPr>
          <w:noProof/>
          <w:lang w:eastAsia="zh-CN"/>
        </w:rPr>
        <w:t>5.2.6.25.8</w:t>
      </w:r>
      <w:r>
        <w:rPr>
          <w:rFonts w:asciiTheme="minorHAnsi" w:eastAsiaTheme="minorEastAsia" w:hAnsiTheme="minorHAnsi" w:cstheme="minorBidi"/>
          <w:noProof/>
          <w:sz w:val="22"/>
          <w:szCs w:val="22"/>
          <w:lang w:eastAsia="en-GB"/>
        </w:rPr>
        <w:tab/>
      </w:r>
      <w:r>
        <w:rPr>
          <w:noProof/>
          <w:lang w:eastAsia="zh-CN"/>
        </w:rPr>
        <w:t>Nnef_TimeSynchronization_CapsNotify operation</w:t>
      </w:r>
      <w:r>
        <w:rPr>
          <w:noProof/>
        </w:rPr>
        <w:tab/>
      </w:r>
      <w:r>
        <w:rPr>
          <w:noProof/>
        </w:rPr>
        <w:fldChar w:fldCharType="begin" w:fldLock="1"/>
      </w:r>
      <w:r>
        <w:rPr>
          <w:noProof/>
        </w:rPr>
        <w:instrText xml:space="preserve"> PAGEREF _Toc106194219 \h </w:instrText>
      </w:r>
      <w:r>
        <w:rPr>
          <w:noProof/>
        </w:rPr>
      </w:r>
      <w:r>
        <w:rPr>
          <w:noProof/>
        </w:rPr>
        <w:fldChar w:fldCharType="separate"/>
      </w:r>
      <w:r>
        <w:rPr>
          <w:noProof/>
        </w:rPr>
        <w:t>626</w:t>
      </w:r>
      <w:r>
        <w:rPr>
          <w:noProof/>
        </w:rPr>
        <w:fldChar w:fldCharType="end"/>
      </w:r>
    </w:p>
    <w:p w14:paraId="33AFC987" w14:textId="6E5D1F29" w:rsidR="00550F40" w:rsidRDefault="00550F40">
      <w:pPr>
        <w:pStyle w:val="TOC5"/>
        <w:rPr>
          <w:rFonts w:asciiTheme="minorHAnsi" w:eastAsiaTheme="minorEastAsia" w:hAnsiTheme="minorHAnsi" w:cstheme="minorBidi"/>
          <w:noProof/>
          <w:sz w:val="22"/>
          <w:szCs w:val="22"/>
          <w:lang w:eastAsia="en-GB"/>
        </w:rPr>
      </w:pPr>
      <w:r>
        <w:rPr>
          <w:noProof/>
        </w:rPr>
        <w:t>5.2.6.25.9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_Toc106194220 \h </w:instrText>
      </w:r>
      <w:r>
        <w:rPr>
          <w:noProof/>
        </w:rPr>
      </w:r>
      <w:r>
        <w:rPr>
          <w:noProof/>
        </w:rPr>
        <w:fldChar w:fldCharType="separate"/>
      </w:r>
      <w:r>
        <w:rPr>
          <w:noProof/>
        </w:rPr>
        <w:t>627</w:t>
      </w:r>
      <w:r>
        <w:rPr>
          <w:noProof/>
        </w:rPr>
        <w:fldChar w:fldCharType="end"/>
      </w:r>
    </w:p>
    <w:p w14:paraId="79D31B9A" w14:textId="71E133F8" w:rsidR="00550F40" w:rsidRDefault="00550F40">
      <w:pPr>
        <w:pStyle w:val="TOC5"/>
        <w:rPr>
          <w:rFonts w:asciiTheme="minorHAnsi" w:eastAsiaTheme="minorEastAsia" w:hAnsiTheme="minorHAnsi" w:cstheme="minorBidi"/>
          <w:noProof/>
          <w:sz w:val="22"/>
          <w:szCs w:val="22"/>
          <w:lang w:eastAsia="en-GB"/>
        </w:rPr>
      </w:pPr>
      <w:r>
        <w:rPr>
          <w:noProof/>
        </w:rPr>
        <w:t>5.2.6.25.10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_Toc106194221 \h </w:instrText>
      </w:r>
      <w:r>
        <w:rPr>
          <w:noProof/>
        </w:rPr>
      </w:r>
      <w:r>
        <w:rPr>
          <w:noProof/>
        </w:rPr>
        <w:fldChar w:fldCharType="separate"/>
      </w:r>
      <w:r>
        <w:rPr>
          <w:noProof/>
        </w:rPr>
        <w:t>627</w:t>
      </w:r>
      <w:r>
        <w:rPr>
          <w:noProof/>
        </w:rPr>
        <w:fldChar w:fldCharType="end"/>
      </w:r>
    </w:p>
    <w:p w14:paraId="32D6E1CD" w14:textId="60C04212" w:rsidR="00550F40" w:rsidRDefault="00550F40">
      <w:pPr>
        <w:pStyle w:val="TOC5"/>
        <w:rPr>
          <w:rFonts w:asciiTheme="minorHAnsi" w:eastAsiaTheme="minorEastAsia" w:hAnsiTheme="minorHAnsi" w:cstheme="minorBidi"/>
          <w:noProof/>
          <w:sz w:val="22"/>
          <w:szCs w:val="22"/>
          <w:lang w:eastAsia="en-GB"/>
        </w:rPr>
      </w:pPr>
      <w:r>
        <w:rPr>
          <w:noProof/>
        </w:rPr>
        <w:t>5.2.6.25.11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_Toc106194222 \h </w:instrText>
      </w:r>
      <w:r>
        <w:rPr>
          <w:noProof/>
        </w:rPr>
      </w:r>
      <w:r>
        <w:rPr>
          <w:noProof/>
        </w:rPr>
        <w:fldChar w:fldCharType="separate"/>
      </w:r>
      <w:r>
        <w:rPr>
          <w:noProof/>
        </w:rPr>
        <w:t>627</w:t>
      </w:r>
      <w:r>
        <w:rPr>
          <w:noProof/>
        </w:rPr>
        <w:fldChar w:fldCharType="end"/>
      </w:r>
    </w:p>
    <w:p w14:paraId="78A13CE0" w14:textId="592E2E4B" w:rsidR="00550F40" w:rsidRDefault="00550F40">
      <w:pPr>
        <w:pStyle w:val="TOC5"/>
        <w:rPr>
          <w:rFonts w:asciiTheme="minorHAnsi" w:eastAsiaTheme="minorEastAsia" w:hAnsiTheme="minorHAnsi" w:cstheme="minorBidi"/>
          <w:noProof/>
          <w:sz w:val="22"/>
          <w:szCs w:val="22"/>
          <w:lang w:eastAsia="en-GB"/>
        </w:rPr>
      </w:pPr>
      <w:r>
        <w:rPr>
          <w:noProof/>
        </w:rPr>
        <w:t>5.2.6.25.12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_Toc106194223 \h </w:instrText>
      </w:r>
      <w:r>
        <w:rPr>
          <w:noProof/>
        </w:rPr>
      </w:r>
      <w:r>
        <w:rPr>
          <w:noProof/>
        </w:rPr>
        <w:fldChar w:fldCharType="separate"/>
      </w:r>
      <w:r>
        <w:rPr>
          <w:noProof/>
        </w:rPr>
        <w:t>627</w:t>
      </w:r>
      <w:r>
        <w:rPr>
          <w:noProof/>
        </w:rPr>
        <w:fldChar w:fldCharType="end"/>
      </w:r>
    </w:p>
    <w:p w14:paraId="5CA9618C" w14:textId="3FD3AF5C" w:rsidR="00550F40" w:rsidRDefault="00550F40">
      <w:pPr>
        <w:pStyle w:val="TOC4"/>
        <w:rPr>
          <w:rFonts w:asciiTheme="minorHAnsi" w:eastAsiaTheme="minorEastAsia" w:hAnsiTheme="minorHAnsi" w:cstheme="minorBidi"/>
          <w:noProof/>
          <w:sz w:val="22"/>
          <w:szCs w:val="22"/>
          <w:lang w:eastAsia="en-GB"/>
        </w:rPr>
      </w:pPr>
      <w:r>
        <w:rPr>
          <w:noProof/>
        </w:rPr>
        <w:t>5.2.6.26</w:t>
      </w:r>
      <w:r>
        <w:rPr>
          <w:rFonts w:asciiTheme="minorHAnsi" w:eastAsiaTheme="minorEastAsia" w:hAnsiTheme="minorHAnsi" w:cstheme="minorBidi"/>
          <w:noProof/>
          <w:sz w:val="22"/>
          <w:szCs w:val="22"/>
          <w:lang w:eastAsia="en-GB"/>
        </w:rPr>
        <w:tab/>
      </w:r>
      <w:r>
        <w:rPr>
          <w:noProof/>
        </w:rPr>
        <w:t>Nnef_EASDeployment service</w:t>
      </w:r>
      <w:r>
        <w:rPr>
          <w:noProof/>
        </w:rPr>
        <w:tab/>
      </w:r>
      <w:r>
        <w:rPr>
          <w:noProof/>
        </w:rPr>
        <w:fldChar w:fldCharType="begin" w:fldLock="1"/>
      </w:r>
      <w:r>
        <w:rPr>
          <w:noProof/>
        </w:rPr>
        <w:instrText xml:space="preserve"> PAGEREF _Toc106194224 \h </w:instrText>
      </w:r>
      <w:r>
        <w:rPr>
          <w:noProof/>
        </w:rPr>
      </w:r>
      <w:r>
        <w:rPr>
          <w:noProof/>
        </w:rPr>
        <w:fldChar w:fldCharType="separate"/>
      </w:r>
      <w:r>
        <w:rPr>
          <w:noProof/>
        </w:rPr>
        <w:t>627</w:t>
      </w:r>
      <w:r>
        <w:rPr>
          <w:noProof/>
        </w:rPr>
        <w:fldChar w:fldCharType="end"/>
      </w:r>
    </w:p>
    <w:p w14:paraId="69102195" w14:textId="184E1C39" w:rsidR="00550F40" w:rsidRDefault="00550F40">
      <w:pPr>
        <w:pStyle w:val="TOC5"/>
        <w:rPr>
          <w:rFonts w:asciiTheme="minorHAnsi" w:eastAsiaTheme="minorEastAsia" w:hAnsiTheme="minorHAnsi" w:cstheme="minorBidi"/>
          <w:noProof/>
          <w:sz w:val="22"/>
          <w:szCs w:val="22"/>
          <w:lang w:eastAsia="en-GB"/>
        </w:rPr>
      </w:pPr>
      <w:r>
        <w:rPr>
          <w:noProof/>
        </w:rPr>
        <w:t>5.2.6.26.1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_Toc106194225 \h </w:instrText>
      </w:r>
      <w:r>
        <w:rPr>
          <w:noProof/>
        </w:rPr>
      </w:r>
      <w:r>
        <w:rPr>
          <w:noProof/>
        </w:rPr>
        <w:fldChar w:fldCharType="separate"/>
      </w:r>
      <w:r>
        <w:rPr>
          <w:noProof/>
        </w:rPr>
        <w:t>627</w:t>
      </w:r>
      <w:r>
        <w:rPr>
          <w:noProof/>
        </w:rPr>
        <w:fldChar w:fldCharType="end"/>
      </w:r>
    </w:p>
    <w:p w14:paraId="2AE53649" w14:textId="37A94E7B" w:rsidR="00550F40" w:rsidRDefault="00550F40">
      <w:pPr>
        <w:pStyle w:val="TOC5"/>
        <w:rPr>
          <w:rFonts w:asciiTheme="minorHAnsi" w:eastAsiaTheme="minorEastAsia" w:hAnsiTheme="minorHAnsi" w:cstheme="minorBidi"/>
          <w:noProof/>
          <w:sz w:val="22"/>
          <w:szCs w:val="22"/>
          <w:lang w:eastAsia="en-GB"/>
        </w:rPr>
      </w:pPr>
      <w:r>
        <w:rPr>
          <w:noProof/>
        </w:rPr>
        <w:t>5.2.6.26.2</w:t>
      </w:r>
      <w:r>
        <w:rPr>
          <w:rFonts w:asciiTheme="minorHAnsi" w:eastAsiaTheme="minorEastAsia" w:hAnsiTheme="minorHAnsi" w:cstheme="minorBidi"/>
          <w:noProof/>
          <w:sz w:val="22"/>
          <w:szCs w:val="22"/>
          <w:lang w:eastAsia="en-GB"/>
        </w:rPr>
        <w:tab/>
      </w:r>
      <w:r>
        <w:rPr>
          <w:noProof/>
        </w:rPr>
        <w:t>Nnef_EASDeployment_Create service operation</w:t>
      </w:r>
      <w:r>
        <w:rPr>
          <w:noProof/>
        </w:rPr>
        <w:tab/>
      </w:r>
      <w:r>
        <w:rPr>
          <w:noProof/>
        </w:rPr>
        <w:fldChar w:fldCharType="begin" w:fldLock="1"/>
      </w:r>
      <w:r>
        <w:rPr>
          <w:noProof/>
        </w:rPr>
        <w:instrText xml:space="preserve"> PAGEREF _Toc106194226 \h </w:instrText>
      </w:r>
      <w:r>
        <w:rPr>
          <w:noProof/>
        </w:rPr>
      </w:r>
      <w:r>
        <w:rPr>
          <w:noProof/>
        </w:rPr>
        <w:fldChar w:fldCharType="separate"/>
      </w:r>
      <w:r>
        <w:rPr>
          <w:noProof/>
        </w:rPr>
        <w:t>628</w:t>
      </w:r>
      <w:r>
        <w:rPr>
          <w:noProof/>
        </w:rPr>
        <w:fldChar w:fldCharType="end"/>
      </w:r>
    </w:p>
    <w:p w14:paraId="36604A3D" w14:textId="0F67438E" w:rsidR="00550F40" w:rsidRDefault="00550F40">
      <w:pPr>
        <w:pStyle w:val="TOC5"/>
        <w:rPr>
          <w:rFonts w:asciiTheme="minorHAnsi" w:eastAsiaTheme="minorEastAsia" w:hAnsiTheme="minorHAnsi" w:cstheme="minorBidi"/>
          <w:noProof/>
          <w:sz w:val="22"/>
          <w:szCs w:val="22"/>
          <w:lang w:eastAsia="en-GB"/>
        </w:rPr>
      </w:pPr>
      <w:r>
        <w:rPr>
          <w:noProof/>
        </w:rPr>
        <w:t>5.2.6.26.3</w:t>
      </w:r>
      <w:r>
        <w:rPr>
          <w:rFonts w:asciiTheme="minorHAnsi" w:eastAsiaTheme="minorEastAsia" w:hAnsiTheme="minorHAnsi" w:cstheme="minorBidi"/>
          <w:noProof/>
          <w:sz w:val="22"/>
          <w:szCs w:val="22"/>
          <w:lang w:eastAsia="en-GB"/>
        </w:rPr>
        <w:tab/>
      </w:r>
      <w:r>
        <w:rPr>
          <w:noProof/>
        </w:rPr>
        <w:t>Nnef_EASDeployment_Update service operation</w:t>
      </w:r>
      <w:r>
        <w:rPr>
          <w:noProof/>
        </w:rPr>
        <w:tab/>
      </w:r>
      <w:r>
        <w:rPr>
          <w:noProof/>
        </w:rPr>
        <w:fldChar w:fldCharType="begin" w:fldLock="1"/>
      </w:r>
      <w:r>
        <w:rPr>
          <w:noProof/>
        </w:rPr>
        <w:instrText xml:space="preserve"> PAGEREF _Toc106194227 \h </w:instrText>
      </w:r>
      <w:r>
        <w:rPr>
          <w:noProof/>
        </w:rPr>
      </w:r>
      <w:r>
        <w:rPr>
          <w:noProof/>
        </w:rPr>
        <w:fldChar w:fldCharType="separate"/>
      </w:r>
      <w:r>
        <w:rPr>
          <w:noProof/>
        </w:rPr>
        <w:t>628</w:t>
      </w:r>
      <w:r>
        <w:rPr>
          <w:noProof/>
        </w:rPr>
        <w:fldChar w:fldCharType="end"/>
      </w:r>
    </w:p>
    <w:p w14:paraId="270CD716" w14:textId="12DE77A2" w:rsidR="00550F40" w:rsidRDefault="00550F40">
      <w:pPr>
        <w:pStyle w:val="TOC5"/>
        <w:rPr>
          <w:rFonts w:asciiTheme="minorHAnsi" w:eastAsiaTheme="minorEastAsia" w:hAnsiTheme="minorHAnsi" w:cstheme="minorBidi"/>
          <w:noProof/>
          <w:sz w:val="22"/>
          <w:szCs w:val="22"/>
          <w:lang w:eastAsia="en-GB"/>
        </w:rPr>
      </w:pPr>
      <w:r>
        <w:rPr>
          <w:noProof/>
        </w:rPr>
        <w:t>5.2.6.26.4</w:t>
      </w:r>
      <w:r>
        <w:rPr>
          <w:rFonts w:asciiTheme="minorHAnsi" w:eastAsiaTheme="minorEastAsia" w:hAnsiTheme="minorHAnsi" w:cstheme="minorBidi"/>
          <w:noProof/>
          <w:sz w:val="22"/>
          <w:szCs w:val="22"/>
          <w:lang w:eastAsia="en-GB"/>
        </w:rPr>
        <w:tab/>
      </w:r>
      <w:r>
        <w:rPr>
          <w:noProof/>
        </w:rPr>
        <w:t>Nnef_EASDeployment_Delete service operation</w:t>
      </w:r>
      <w:r>
        <w:rPr>
          <w:noProof/>
        </w:rPr>
        <w:tab/>
      </w:r>
      <w:r>
        <w:rPr>
          <w:noProof/>
        </w:rPr>
        <w:fldChar w:fldCharType="begin" w:fldLock="1"/>
      </w:r>
      <w:r>
        <w:rPr>
          <w:noProof/>
        </w:rPr>
        <w:instrText xml:space="preserve"> PAGEREF _Toc106194228 \h </w:instrText>
      </w:r>
      <w:r>
        <w:rPr>
          <w:noProof/>
        </w:rPr>
      </w:r>
      <w:r>
        <w:rPr>
          <w:noProof/>
        </w:rPr>
        <w:fldChar w:fldCharType="separate"/>
      </w:r>
      <w:r>
        <w:rPr>
          <w:noProof/>
        </w:rPr>
        <w:t>628</w:t>
      </w:r>
      <w:r>
        <w:rPr>
          <w:noProof/>
        </w:rPr>
        <w:fldChar w:fldCharType="end"/>
      </w:r>
    </w:p>
    <w:p w14:paraId="32A42110" w14:textId="66BAE7C9" w:rsidR="00550F40" w:rsidRDefault="00550F40">
      <w:pPr>
        <w:pStyle w:val="TOC5"/>
        <w:rPr>
          <w:rFonts w:asciiTheme="minorHAnsi" w:eastAsiaTheme="minorEastAsia" w:hAnsiTheme="minorHAnsi" w:cstheme="minorBidi"/>
          <w:noProof/>
          <w:sz w:val="22"/>
          <w:szCs w:val="22"/>
          <w:lang w:eastAsia="en-GB"/>
        </w:rPr>
      </w:pPr>
      <w:r>
        <w:rPr>
          <w:noProof/>
        </w:rPr>
        <w:t>5.2.6.26.5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_Toc106194229 \h </w:instrText>
      </w:r>
      <w:r>
        <w:rPr>
          <w:noProof/>
        </w:rPr>
      </w:r>
      <w:r>
        <w:rPr>
          <w:noProof/>
        </w:rPr>
        <w:fldChar w:fldCharType="separate"/>
      </w:r>
      <w:r>
        <w:rPr>
          <w:noProof/>
        </w:rPr>
        <w:t>628</w:t>
      </w:r>
      <w:r>
        <w:rPr>
          <w:noProof/>
        </w:rPr>
        <w:fldChar w:fldCharType="end"/>
      </w:r>
    </w:p>
    <w:p w14:paraId="5D9533E2" w14:textId="238022DB" w:rsidR="00550F40" w:rsidRDefault="00550F40">
      <w:pPr>
        <w:pStyle w:val="TOC5"/>
        <w:rPr>
          <w:rFonts w:asciiTheme="minorHAnsi" w:eastAsiaTheme="minorEastAsia" w:hAnsiTheme="minorHAnsi" w:cstheme="minorBidi"/>
          <w:noProof/>
          <w:sz w:val="22"/>
          <w:szCs w:val="22"/>
          <w:lang w:eastAsia="en-GB"/>
        </w:rPr>
      </w:pPr>
      <w:r>
        <w:rPr>
          <w:noProof/>
        </w:rPr>
        <w:t>5.2.6.26.6</w:t>
      </w:r>
      <w:r>
        <w:rPr>
          <w:rFonts w:asciiTheme="minorHAnsi" w:eastAsiaTheme="minorEastAsia" w:hAnsiTheme="minorHAnsi" w:cstheme="minorBidi"/>
          <w:noProof/>
          <w:sz w:val="22"/>
          <w:szCs w:val="22"/>
          <w:lang w:eastAsia="en-GB"/>
        </w:rPr>
        <w:tab/>
      </w:r>
      <w:r>
        <w:rPr>
          <w:noProof/>
        </w:rPr>
        <w:t>Nnef_EASDeployment_Subscribe service operation</w:t>
      </w:r>
      <w:r>
        <w:rPr>
          <w:noProof/>
        </w:rPr>
        <w:tab/>
      </w:r>
      <w:r>
        <w:rPr>
          <w:noProof/>
        </w:rPr>
        <w:fldChar w:fldCharType="begin" w:fldLock="1"/>
      </w:r>
      <w:r>
        <w:rPr>
          <w:noProof/>
        </w:rPr>
        <w:instrText xml:space="preserve"> PAGEREF _Toc106194230 \h </w:instrText>
      </w:r>
      <w:r>
        <w:rPr>
          <w:noProof/>
        </w:rPr>
      </w:r>
      <w:r>
        <w:rPr>
          <w:noProof/>
        </w:rPr>
        <w:fldChar w:fldCharType="separate"/>
      </w:r>
      <w:r>
        <w:rPr>
          <w:noProof/>
        </w:rPr>
        <w:t>628</w:t>
      </w:r>
      <w:r>
        <w:rPr>
          <w:noProof/>
        </w:rPr>
        <w:fldChar w:fldCharType="end"/>
      </w:r>
    </w:p>
    <w:p w14:paraId="3FF45379" w14:textId="75FDEE14" w:rsidR="00550F40" w:rsidRDefault="00550F40">
      <w:pPr>
        <w:pStyle w:val="TOC5"/>
        <w:rPr>
          <w:rFonts w:asciiTheme="minorHAnsi" w:eastAsiaTheme="minorEastAsia" w:hAnsiTheme="minorHAnsi" w:cstheme="minorBidi"/>
          <w:noProof/>
          <w:sz w:val="22"/>
          <w:szCs w:val="22"/>
          <w:lang w:eastAsia="en-GB"/>
        </w:rPr>
      </w:pPr>
      <w:r>
        <w:rPr>
          <w:noProof/>
        </w:rPr>
        <w:t>5.2.6.26.7</w:t>
      </w:r>
      <w:r>
        <w:rPr>
          <w:rFonts w:asciiTheme="minorHAnsi" w:eastAsiaTheme="minorEastAsia" w:hAnsiTheme="minorHAnsi" w:cstheme="minorBidi"/>
          <w:noProof/>
          <w:sz w:val="22"/>
          <w:szCs w:val="22"/>
          <w:lang w:eastAsia="en-GB"/>
        </w:rPr>
        <w:tab/>
      </w:r>
      <w:r>
        <w:rPr>
          <w:noProof/>
        </w:rPr>
        <w:t>Nnef_EASDeployment_Unsubscribe service operation</w:t>
      </w:r>
      <w:r>
        <w:rPr>
          <w:noProof/>
        </w:rPr>
        <w:tab/>
      </w:r>
      <w:r>
        <w:rPr>
          <w:noProof/>
        </w:rPr>
        <w:fldChar w:fldCharType="begin" w:fldLock="1"/>
      </w:r>
      <w:r>
        <w:rPr>
          <w:noProof/>
        </w:rPr>
        <w:instrText xml:space="preserve"> PAGEREF _Toc106194231 \h </w:instrText>
      </w:r>
      <w:r>
        <w:rPr>
          <w:noProof/>
        </w:rPr>
      </w:r>
      <w:r>
        <w:rPr>
          <w:noProof/>
        </w:rPr>
        <w:fldChar w:fldCharType="separate"/>
      </w:r>
      <w:r>
        <w:rPr>
          <w:noProof/>
        </w:rPr>
        <w:t>629</w:t>
      </w:r>
      <w:r>
        <w:rPr>
          <w:noProof/>
        </w:rPr>
        <w:fldChar w:fldCharType="end"/>
      </w:r>
    </w:p>
    <w:p w14:paraId="1B3311CA" w14:textId="5C9B39AC" w:rsidR="00550F40" w:rsidRDefault="00550F40">
      <w:pPr>
        <w:pStyle w:val="TOC5"/>
        <w:rPr>
          <w:rFonts w:asciiTheme="minorHAnsi" w:eastAsiaTheme="minorEastAsia" w:hAnsiTheme="minorHAnsi" w:cstheme="minorBidi"/>
          <w:noProof/>
          <w:sz w:val="22"/>
          <w:szCs w:val="22"/>
          <w:lang w:eastAsia="en-GB"/>
        </w:rPr>
      </w:pPr>
      <w:r>
        <w:rPr>
          <w:noProof/>
        </w:rPr>
        <w:t>5.2.6.26.8</w:t>
      </w:r>
      <w:r>
        <w:rPr>
          <w:rFonts w:asciiTheme="minorHAnsi" w:eastAsiaTheme="minorEastAsia" w:hAnsiTheme="minorHAnsi" w:cstheme="minorBidi"/>
          <w:noProof/>
          <w:sz w:val="22"/>
          <w:szCs w:val="22"/>
          <w:lang w:eastAsia="en-GB"/>
        </w:rPr>
        <w:tab/>
      </w:r>
      <w:r>
        <w:rPr>
          <w:noProof/>
        </w:rPr>
        <w:t>Nnef_EASDeployment_Notify service operation</w:t>
      </w:r>
      <w:r>
        <w:rPr>
          <w:noProof/>
        </w:rPr>
        <w:tab/>
      </w:r>
      <w:r>
        <w:rPr>
          <w:noProof/>
        </w:rPr>
        <w:fldChar w:fldCharType="begin" w:fldLock="1"/>
      </w:r>
      <w:r>
        <w:rPr>
          <w:noProof/>
        </w:rPr>
        <w:instrText xml:space="preserve"> PAGEREF _Toc106194232 \h </w:instrText>
      </w:r>
      <w:r>
        <w:rPr>
          <w:noProof/>
        </w:rPr>
      </w:r>
      <w:r>
        <w:rPr>
          <w:noProof/>
        </w:rPr>
        <w:fldChar w:fldCharType="separate"/>
      </w:r>
      <w:r>
        <w:rPr>
          <w:noProof/>
        </w:rPr>
        <w:t>629</w:t>
      </w:r>
      <w:r>
        <w:rPr>
          <w:noProof/>
        </w:rPr>
        <w:fldChar w:fldCharType="end"/>
      </w:r>
    </w:p>
    <w:p w14:paraId="113E3B24" w14:textId="66D2C8AC" w:rsidR="00550F40" w:rsidRDefault="00550F40">
      <w:pPr>
        <w:pStyle w:val="TOC4"/>
        <w:rPr>
          <w:rFonts w:asciiTheme="minorHAnsi" w:eastAsiaTheme="minorEastAsia" w:hAnsiTheme="minorHAnsi" w:cstheme="minorBidi"/>
          <w:noProof/>
          <w:sz w:val="22"/>
          <w:szCs w:val="22"/>
          <w:lang w:eastAsia="en-GB"/>
        </w:rPr>
      </w:pPr>
      <w:r>
        <w:rPr>
          <w:noProof/>
          <w:lang w:eastAsia="zh-CN"/>
        </w:rPr>
        <w:t>5.2.6.27</w:t>
      </w:r>
      <w:r>
        <w:rPr>
          <w:rFonts w:asciiTheme="minorHAnsi" w:eastAsiaTheme="minorEastAsia" w:hAnsiTheme="minorHAnsi" w:cstheme="minorBidi"/>
          <w:noProof/>
          <w:sz w:val="22"/>
          <w:szCs w:val="22"/>
          <w:lang w:eastAsia="en-GB"/>
        </w:rPr>
        <w:tab/>
      </w:r>
      <w:r>
        <w:rPr>
          <w:noProof/>
          <w:lang w:eastAsia="zh-CN"/>
        </w:rPr>
        <w:t>Nnef_UEId service</w:t>
      </w:r>
      <w:r>
        <w:rPr>
          <w:noProof/>
        </w:rPr>
        <w:tab/>
      </w:r>
      <w:r>
        <w:rPr>
          <w:noProof/>
        </w:rPr>
        <w:fldChar w:fldCharType="begin" w:fldLock="1"/>
      </w:r>
      <w:r>
        <w:rPr>
          <w:noProof/>
        </w:rPr>
        <w:instrText xml:space="preserve"> PAGEREF _Toc106194233 \h </w:instrText>
      </w:r>
      <w:r>
        <w:rPr>
          <w:noProof/>
        </w:rPr>
      </w:r>
      <w:r>
        <w:rPr>
          <w:noProof/>
        </w:rPr>
        <w:fldChar w:fldCharType="separate"/>
      </w:r>
      <w:r>
        <w:rPr>
          <w:noProof/>
        </w:rPr>
        <w:t>629</w:t>
      </w:r>
      <w:r>
        <w:rPr>
          <w:noProof/>
        </w:rPr>
        <w:fldChar w:fldCharType="end"/>
      </w:r>
    </w:p>
    <w:p w14:paraId="1B6F95DE" w14:textId="4C6A8923" w:rsidR="00550F40" w:rsidRDefault="00550F40">
      <w:pPr>
        <w:pStyle w:val="TOC5"/>
        <w:rPr>
          <w:rFonts w:asciiTheme="minorHAnsi" w:eastAsiaTheme="minorEastAsia" w:hAnsiTheme="minorHAnsi" w:cstheme="minorBidi"/>
          <w:noProof/>
          <w:sz w:val="22"/>
          <w:szCs w:val="22"/>
          <w:lang w:eastAsia="en-GB"/>
        </w:rPr>
      </w:pPr>
      <w:r>
        <w:rPr>
          <w:noProof/>
          <w:lang w:eastAsia="zh-CN"/>
        </w:rPr>
        <w:t>5.2.6.27.1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_Toc106194234 \h </w:instrText>
      </w:r>
      <w:r>
        <w:rPr>
          <w:noProof/>
        </w:rPr>
      </w:r>
      <w:r>
        <w:rPr>
          <w:noProof/>
        </w:rPr>
        <w:fldChar w:fldCharType="separate"/>
      </w:r>
      <w:r>
        <w:rPr>
          <w:noProof/>
        </w:rPr>
        <w:t>629</w:t>
      </w:r>
      <w:r>
        <w:rPr>
          <w:noProof/>
        </w:rPr>
        <w:fldChar w:fldCharType="end"/>
      </w:r>
    </w:p>
    <w:p w14:paraId="22D52B8F" w14:textId="0B49B6B9" w:rsidR="00550F40" w:rsidRDefault="00550F40">
      <w:pPr>
        <w:pStyle w:val="TOC5"/>
        <w:rPr>
          <w:rFonts w:asciiTheme="minorHAnsi" w:eastAsiaTheme="minorEastAsia" w:hAnsiTheme="minorHAnsi" w:cstheme="minorBidi"/>
          <w:noProof/>
          <w:sz w:val="22"/>
          <w:szCs w:val="22"/>
          <w:lang w:eastAsia="en-GB"/>
        </w:rPr>
      </w:pPr>
      <w:r>
        <w:rPr>
          <w:noProof/>
          <w:lang w:eastAsia="zh-CN"/>
        </w:rPr>
        <w:t>5.2.6.27.2</w:t>
      </w:r>
      <w:r>
        <w:rPr>
          <w:rFonts w:asciiTheme="minorHAnsi" w:eastAsiaTheme="minorEastAsia" w:hAnsiTheme="minorHAnsi" w:cstheme="minorBidi"/>
          <w:noProof/>
          <w:sz w:val="22"/>
          <w:szCs w:val="22"/>
          <w:lang w:eastAsia="en-GB"/>
        </w:rPr>
        <w:tab/>
      </w:r>
      <w:r>
        <w:rPr>
          <w:noProof/>
          <w:lang w:eastAsia="zh-CN"/>
        </w:rPr>
        <w:t>Nnef_UEId_Get operation</w:t>
      </w:r>
      <w:r>
        <w:rPr>
          <w:noProof/>
        </w:rPr>
        <w:tab/>
      </w:r>
      <w:r>
        <w:rPr>
          <w:noProof/>
        </w:rPr>
        <w:fldChar w:fldCharType="begin" w:fldLock="1"/>
      </w:r>
      <w:r>
        <w:rPr>
          <w:noProof/>
        </w:rPr>
        <w:instrText xml:space="preserve"> PAGEREF _Toc106194235 \h </w:instrText>
      </w:r>
      <w:r>
        <w:rPr>
          <w:noProof/>
        </w:rPr>
      </w:r>
      <w:r>
        <w:rPr>
          <w:noProof/>
        </w:rPr>
        <w:fldChar w:fldCharType="separate"/>
      </w:r>
      <w:r>
        <w:rPr>
          <w:noProof/>
        </w:rPr>
        <w:t>629</w:t>
      </w:r>
      <w:r>
        <w:rPr>
          <w:noProof/>
        </w:rPr>
        <w:fldChar w:fldCharType="end"/>
      </w:r>
    </w:p>
    <w:p w14:paraId="66F4D27B" w14:textId="42C20F1A" w:rsidR="00550F40" w:rsidRDefault="00550F40">
      <w:pPr>
        <w:pStyle w:val="TOC4"/>
        <w:rPr>
          <w:rFonts w:asciiTheme="minorHAnsi" w:eastAsiaTheme="minorEastAsia" w:hAnsiTheme="minorHAnsi" w:cstheme="minorBidi"/>
          <w:noProof/>
          <w:sz w:val="22"/>
          <w:szCs w:val="22"/>
          <w:lang w:eastAsia="en-GB"/>
        </w:rPr>
      </w:pPr>
      <w:r>
        <w:rPr>
          <w:noProof/>
          <w:lang w:eastAsia="zh-CN"/>
        </w:rPr>
        <w:t>5.2.6.28</w:t>
      </w:r>
      <w:r>
        <w:rPr>
          <w:rFonts w:asciiTheme="minorHAnsi" w:eastAsiaTheme="minorEastAsia" w:hAnsiTheme="minorHAnsi" w:cstheme="minorBidi"/>
          <w:noProof/>
          <w:sz w:val="22"/>
          <w:szCs w:val="22"/>
          <w:lang w:eastAsia="en-GB"/>
        </w:rPr>
        <w:tab/>
      </w:r>
      <w:r>
        <w:rPr>
          <w:noProof/>
          <w:lang w:eastAsia="zh-CN"/>
        </w:rPr>
        <w:t>Nnef_ASTI service</w:t>
      </w:r>
      <w:r>
        <w:rPr>
          <w:noProof/>
        </w:rPr>
        <w:tab/>
      </w:r>
      <w:r>
        <w:rPr>
          <w:noProof/>
        </w:rPr>
        <w:fldChar w:fldCharType="begin" w:fldLock="1"/>
      </w:r>
      <w:r>
        <w:rPr>
          <w:noProof/>
        </w:rPr>
        <w:instrText xml:space="preserve"> PAGEREF _Toc106194236 \h </w:instrText>
      </w:r>
      <w:r>
        <w:rPr>
          <w:noProof/>
        </w:rPr>
      </w:r>
      <w:r>
        <w:rPr>
          <w:noProof/>
        </w:rPr>
        <w:fldChar w:fldCharType="separate"/>
      </w:r>
      <w:r>
        <w:rPr>
          <w:noProof/>
        </w:rPr>
        <w:t>629</w:t>
      </w:r>
      <w:r>
        <w:rPr>
          <w:noProof/>
        </w:rPr>
        <w:fldChar w:fldCharType="end"/>
      </w:r>
    </w:p>
    <w:p w14:paraId="593BA81A" w14:textId="1164ACD7" w:rsidR="00550F40" w:rsidRDefault="00550F40">
      <w:pPr>
        <w:pStyle w:val="TOC5"/>
        <w:rPr>
          <w:rFonts w:asciiTheme="minorHAnsi" w:eastAsiaTheme="minorEastAsia" w:hAnsiTheme="minorHAnsi" w:cstheme="minorBidi"/>
          <w:noProof/>
          <w:sz w:val="22"/>
          <w:szCs w:val="22"/>
          <w:lang w:eastAsia="en-GB"/>
        </w:rPr>
      </w:pPr>
      <w:r>
        <w:rPr>
          <w:noProof/>
        </w:rPr>
        <w:t>5.2.6.28.1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_Toc106194237 \h </w:instrText>
      </w:r>
      <w:r>
        <w:rPr>
          <w:noProof/>
        </w:rPr>
      </w:r>
      <w:r>
        <w:rPr>
          <w:noProof/>
        </w:rPr>
        <w:fldChar w:fldCharType="separate"/>
      </w:r>
      <w:r>
        <w:rPr>
          <w:noProof/>
        </w:rPr>
        <w:t>629</w:t>
      </w:r>
      <w:r>
        <w:rPr>
          <w:noProof/>
        </w:rPr>
        <w:fldChar w:fldCharType="end"/>
      </w:r>
    </w:p>
    <w:p w14:paraId="60ACCB1B" w14:textId="6DCFD760" w:rsidR="00550F40" w:rsidRDefault="00550F40">
      <w:pPr>
        <w:pStyle w:val="TOC5"/>
        <w:rPr>
          <w:rFonts w:asciiTheme="minorHAnsi" w:eastAsiaTheme="minorEastAsia" w:hAnsiTheme="minorHAnsi" w:cstheme="minorBidi"/>
          <w:noProof/>
          <w:sz w:val="22"/>
          <w:szCs w:val="22"/>
          <w:lang w:eastAsia="en-GB"/>
        </w:rPr>
      </w:pPr>
      <w:r>
        <w:rPr>
          <w:noProof/>
        </w:rPr>
        <w:lastRenderedPageBreak/>
        <w:t>5.2.6.28.2</w:t>
      </w:r>
      <w:r>
        <w:rPr>
          <w:rFonts w:asciiTheme="minorHAnsi" w:eastAsiaTheme="minorEastAsia" w:hAnsiTheme="minorHAnsi" w:cstheme="minorBidi"/>
          <w:noProof/>
          <w:sz w:val="22"/>
          <w:szCs w:val="22"/>
          <w:lang w:eastAsia="en-GB"/>
        </w:rPr>
        <w:tab/>
      </w:r>
      <w:r>
        <w:rPr>
          <w:noProof/>
        </w:rPr>
        <w:t>Nnef_ASTI_Create operation</w:t>
      </w:r>
      <w:r>
        <w:rPr>
          <w:noProof/>
        </w:rPr>
        <w:tab/>
      </w:r>
      <w:r>
        <w:rPr>
          <w:noProof/>
        </w:rPr>
        <w:fldChar w:fldCharType="begin" w:fldLock="1"/>
      </w:r>
      <w:r>
        <w:rPr>
          <w:noProof/>
        </w:rPr>
        <w:instrText xml:space="preserve"> PAGEREF _Toc106194238 \h </w:instrText>
      </w:r>
      <w:r>
        <w:rPr>
          <w:noProof/>
        </w:rPr>
      </w:r>
      <w:r>
        <w:rPr>
          <w:noProof/>
        </w:rPr>
        <w:fldChar w:fldCharType="separate"/>
      </w:r>
      <w:r>
        <w:rPr>
          <w:noProof/>
        </w:rPr>
        <w:t>630</w:t>
      </w:r>
      <w:r>
        <w:rPr>
          <w:noProof/>
        </w:rPr>
        <w:fldChar w:fldCharType="end"/>
      </w:r>
    </w:p>
    <w:p w14:paraId="5FF8A698" w14:textId="46BEB0C3" w:rsidR="00550F40" w:rsidRDefault="00550F40">
      <w:pPr>
        <w:pStyle w:val="TOC5"/>
        <w:rPr>
          <w:rFonts w:asciiTheme="minorHAnsi" w:eastAsiaTheme="minorEastAsia" w:hAnsiTheme="minorHAnsi" w:cstheme="minorBidi"/>
          <w:noProof/>
          <w:sz w:val="22"/>
          <w:szCs w:val="22"/>
          <w:lang w:eastAsia="en-GB"/>
        </w:rPr>
      </w:pPr>
      <w:r>
        <w:rPr>
          <w:noProof/>
        </w:rPr>
        <w:t>5.2.6.28.3</w:t>
      </w:r>
      <w:r>
        <w:rPr>
          <w:rFonts w:asciiTheme="minorHAnsi" w:eastAsiaTheme="minorEastAsia" w:hAnsiTheme="minorHAnsi" w:cstheme="minorBidi"/>
          <w:noProof/>
          <w:sz w:val="22"/>
          <w:szCs w:val="22"/>
          <w:lang w:eastAsia="en-GB"/>
        </w:rPr>
        <w:tab/>
      </w:r>
      <w:r>
        <w:rPr>
          <w:noProof/>
        </w:rPr>
        <w:t>Nnef_ASTI_Update operation</w:t>
      </w:r>
      <w:r>
        <w:rPr>
          <w:noProof/>
        </w:rPr>
        <w:tab/>
      </w:r>
      <w:r>
        <w:rPr>
          <w:noProof/>
        </w:rPr>
        <w:fldChar w:fldCharType="begin" w:fldLock="1"/>
      </w:r>
      <w:r>
        <w:rPr>
          <w:noProof/>
        </w:rPr>
        <w:instrText xml:space="preserve"> PAGEREF _Toc106194239 \h </w:instrText>
      </w:r>
      <w:r>
        <w:rPr>
          <w:noProof/>
        </w:rPr>
      </w:r>
      <w:r>
        <w:rPr>
          <w:noProof/>
        </w:rPr>
        <w:fldChar w:fldCharType="separate"/>
      </w:r>
      <w:r>
        <w:rPr>
          <w:noProof/>
        </w:rPr>
        <w:t>630</w:t>
      </w:r>
      <w:r>
        <w:rPr>
          <w:noProof/>
        </w:rPr>
        <w:fldChar w:fldCharType="end"/>
      </w:r>
    </w:p>
    <w:p w14:paraId="611C029D" w14:textId="0473CC07" w:rsidR="00550F40" w:rsidRDefault="00550F40">
      <w:pPr>
        <w:pStyle w:val="TOC5"/>
        <w:rPr>
          <w:rFonts w:asciiTheme="minorHAnsi" w:eastAsiaTheme="minorEastAsia" w:hAnsiTheme="minorHAnsi" w:cstheme="minorBidi"/>
          <w:noProof/>
          <w:sz w:val="22"/>
          <w:szCs w:val="22"/>
          <w:lang w:eastAsia="en-GB"/>
        </w:rPr>
      </w:pPr>
      <w:r>
        <w:rPr>
          <w:noProof/>
        </w:rPr>
        <w:t>5.2.6.28.4</w:t>
      </w:r>
      <w:r>
        <w:rPr>
          <w:rFonts w:asciiTheme="minorHAnsi" w:eastAsiaTheme="minorEastAsia" w:hAnsiTheme="minorHAnsi" w:cstheme="minorBidi"/>
          <w:noProof/>
          <w:sz w:val="22"/>
          <w:szCs w:val="22"/>
          <w:lang w:eastAsia="en-GB"/>
        </w:rPr>
        <w:tab/>
      </w:r>
      <w:r>
        <w:rPr>
          <w:noProof/>
        </w:rPr>
        <w:t>Nnef_ASTI_Delete operation</w:t>
      </w:r>
      <w:r>
        <w:rPr>
          <w:noProof/>
        </w:rPr>
        <w:tab/>
      </w:r>
      <w:r>
        <w:rPr>
          <w:noProof/>
        </w:rPr>
        <w:fldChar w:fldCharType="begin" w:fldLock="1"/>
      </w:r>
      <w:r>
        <w:rPr>
          <w:noProof/>
        </w:rPr>
        <w:instrText xml:space="preserve"> PAGEREF _Toc106194240 \h </w:instrText>
      </w:r>
      <w:r>
        <w:rPr>
          <w:noProof/>
        </w:rPr>
      </w:r>
      <w:r>
        <w:rPr>
          <w:noProof/>
        </w:rPr>
        <w:fldChar w:fldCharType="separate"/>
      </w:r>
      <w:r>
        <w:rPr>
          <w:noProof/>
        </w:rPr>
        <w:t>630</w:t>
      </w:r>
      <w:r>
        <w:rPr>
          <w:noProof/>
        </w:rPr>
        <w:fldChar w:fldCharType="end"/>
      </w:r>
    </w:p>
    <w:p w14:paraId="0A9D225F" w14:textId="34E3496A" w:rsidR="00550F40" w:rsidRDefault="00550F40">
      <w:pPr>
        <w:pStyle w:val="TOC5"/>
        <w:rPr>
          <w:rFonts w:asciiTheme="minorHAnsi" w:eastAsiaTheme="minorEastAsia" w:hAnsiTheme="minorHAnsi" w:cstheme="minorBidi"/>
          <w:noProof/>
          <w:sz w:val="22"/>
          <w:szCs w:val="22"/>
          <w:lang w:eastAsia="en-GB"/>
        </w:rPr>
      </w:pPr>
      <w:r>
        <w:rPr>
          <w:noProof/>
        </w:rPr>
        <w:t>5.2.6.28.5</w:t>
      </w:r>
      <w:r>
        <w:rPr>
          <w:rFonts w:asciiTheme="minorHAnsi" w:eastAsiaTheme="minorEastAsia" w:hAnsiTheme="minorHAnsi" w:cstheme="minorBidi"/>
          <w:noProof/>
          <w:sz w:val="22"/>
          <w:szCs w:val="22"/>
          <w:lang w:eastAsia="en-GB"/>
        </w:rPr>
        <w:tab/>
      </w:r>
      <w:r>
        <w:rPr>
          <w:noProof/>
        </w:rPr>
        <w:t>Nnef_ASTI_Get operation</w:t>
      </w:r>
      <w:r>
        <w:rPr>
          <w:noProof/>
        </w:rPr>
        <w:tab/>
      </w:r>
      <w:r>
        <w:rPr>
          <w:noProof/>
        </w:rPr>
        <w:fldChar w:fldCharType="begin" w:fldLock="1"/>
      </w:r>
      <w:r>
        <w:rPr>
          <w:noProof/>
        </w:rPr>
        <w:instrText xml:space="preserve"> PAGEREF _Toc106194241 \h </w:instrText>
      </w:r>
      <w:r>
        <w:rPr>
          <w:noProof/>
        </w:rPr>
      </w:r>
      <w:r>
        <w:rPr>
          <w:noProof/>
        </w:rPr>
        <w:fldChar w:fldCharType="separate"/>
      </w:r>
      <w:r>
        <w:rPr>
          <w:noProof/>
        </w:rPr>
        <w:t>630</w:t>
      </w:r>
      <w:r>
        <w:rPr>
          <w:noProof/>
        </w:rPr>
        <w:fldChar w:fldCharType="end"/>
      </w:r>
    </w:p>
    <w:p w14:paraId="493C481D" w14:textId="298225BF" w:rsidR="00550F40" w:rsidRDefault="00550F40">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_Toc106194242 \h </w:instrText>
      </w:r>
      <w:r>
        <w:rPr>
          <w:noProof/>
        </w:rPr>
      </w:r>
      <w:r>
        <w:rPr>
          <w:noProof/>
        </w:rPr>
        <w:fldChar w:fldCharType="separate"/>
      </w:r>
      <w:r>
        <w:rPr>
          <w:noProof/>
        </w:rPr>
        <w:t>630</w:t>
      </w:r>
      <w:r>
        <w:rPr>
          <w:noProof/>
        </w:rPr>
        <w:fldChar w:fldCharType="end"/>
      </w:r>
    </w:p>
    <w:p w14:paraId="28A763D1" w14:textId="264EDE84" w:rsidR="00550F40" w:rsidRDefault="00550F40">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_Toc106194243 \h </w:instrText>
      </w:r>
      <w:r>
        <w:rPr>
          <w:noProof/>
        </w:rPr>
      </w:r>
      <w:r>
        <w:rPr>
          <w:noProof/>
        </w:rPr>
        <w:fldChar w:fldCharType="separate"/>
      </w:r>
      <w:r>
        <w:rPr>
          <w:noProof/>
        </w:rPr>
        <w:t>631</w:t>
      </w:r>
      <w:r>
        <w:rPr>
          <w:noProof/>
        </w:rPr>
        <w:fldChar w:fldCharType="end"/>
      </w:r>
    </w:p>
    <w:p w14:paraId="38AD1641" w14:textId="78493D91" w:rsidR="00550F40" w:rsidRDefault="00550F40">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_Toc106194244 \h </w:instrText>
      </w:r>
      <w:r>
        <w:rPr>
          <w:noProof/>
        </w:rPr>
      </w:r>
      <w:r>
        <w:rPr>
          <w:noProof/>
        </w:rPr>
        <w:fldChar w:fldCharType="separate"/>
      </w:r>
      <w:r>
        <w:rPr>
          <w:noProof/>
        </w:rPr>
        <w:t>631</w:t>
      </w:r>
      <w:r>
        <w:rPr>
          <w:noProof/>
        </w:rPr>
        <w:fldChar w:fldCharType="end"/>
      </w:r>
    </w:p>
    <w:p w14:paraId="633B8078" w14:textId="104B8102" w:rsidR="00550F40" w:rsidRDefault="00550F40">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_Toc106194245 \h </w:instrText>
      </w:r>
      <w:r>
        <w:rPr>
          <w:noProof/>
        </w:rPr>
      </w:r>
      <w:r>
        <w:rPr>
          <w:noProof/>
        </w:rPr>
        <w:fldChar w:fldCharType="separate"/>
      </w:r>
      <w:r>
        <w:rPr>
          <w:noProof/>
        </w:rPr>
        <w:t>631</w:t>
      </w:r>
      <w:r>
        <w:rPr>
          <w:noProof/>
        </w:rPr>
        <w:fldChar w:fldCharType="end"/>
      </w:r>
    </w:p>
    <w:p w14:paraId="7CBC7905" w14:textId="07F133A5" w:rsidR="00550F40" w:rsidRDefault="00550F40">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_Toc106194246 \h </w:instrText>
      </w:r>
      <w:r>
        <w:rPr>
          <w:noProof/>
        </w:rPr>
      </w:r>
      <w:r>
        <w:rPr>
          <w:noProof/>
        </w:rPr>
        <w:fldChar w:fldCharType="separate"/>
      </w:r>
      <w:r>
        <w:rPr>
          <w:noProof/>
        </w:rPr>
        <w:t>631</w:t>
      </w:r>
      <w:r>
        <w:rPr>
          <w:noProof/>
        </w:rPr>
        <w:fldChar w:fldCharType="end"/>
      </w:r>
    </w:p>
    <w:p w14:paraId="657BB790" w14:textId="2C423F87" w:rsidR="00550F40" w:rsidRDefault="00550F40">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_Toc106194247 \h </w:instrText>
      </w:r>
      <w:r>
        <w:rPr>
          <w:noProof/>
        </w:rPr>
      </w:r>
      <w:r>
        <w:rPr>
          <w:noProof/>
        </w:rPr>
        <w:fldChar w:fldCharType="separate"/>
      </w:r>
      <w:r>
        <w:rPr>
          <w:noProof/>
        </w:rPr>
        <w:t>631</w:t>
      </w:r>
      <w:r>
        <w:rPr>
          <w:noProof/>
        </w:rPr>
        <w:fldChar w:fldCharType="end"/>
      </w:r>
    </w:p>
    <w:p w14:paraId="563E0E2A" w14:textId="0616E478" w:rsidR="00550F40" w:rsidRDefault="00550F40">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_Toc106194248 \h </w:instrText>
      </w:r>
      <w:r>
        <w:rPr>
          <w:noProof/>
        </w:rPr>
      </w:r>
      <w:r>
        <w:rPr>
          <w:noProof/>
        </w:rPr>
        <w:fldChar w:fldCharType="separate"/>
      </w:r>
      <w:r>
        <w:rPr>
          <w:noProof/>
        </w:rPr>
        <w:t>634</w:t>
      </w:r>
      <w:r>
        <w:rPr>
          <w:noProof/>
        </w:rPr>
        <w:fldChar w:fldCharType="end"/>
      </w:r>
    </w:p>
    <w:p w14:paraId="25B24EF4" w14:textId="2EB64CC0" w:rsidR="00550F40" w:rsidRDefault="00550F40">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_Toc106194249 \h </w:instrText>
      </w:r>
      <w:r>
        <w:rPr>
          <w:noProof/>
        </w:rPr>
      </w:r>
      <w:r>
        <w:rPr>
          <w:noProof/>
        </w:rPr>
        <w:fldChar w:fldCharType="separate"/>
      </w:r>
      <w:r>
        <w:rPr>
          <w:noProof/>
        </w:rPr>
        <w:t>634</w:t>
      </w:r>
      <w:r>
        <w:rPr>
          <w:noProof/>
        </w:rPr>
        <w:fldChar w:fldCharType="end"/>
      </w:r>
    </w:p>
    <w:p w14:paraId="448BBD7C" w14:textId="0B53E40F" w:rsidR="00550F40" w:rsidRDefault="00550F40">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_Toc106194250 \h </w:instrText>
      </w:r>
      <w:r>
        <w:rPr>
          <w:noProof/>
        </w:rPr>
      </w:r>
      <w:r>
        <w:rPr>
          <w:noProof/>
        </w:rPr>
        <w:fldChar w:fldCharType="separate"/>
      </w:r>
      <w:r>
        <w:rPr>
          <w:noProof/>
        </w:rPr>
        <w:t>634</w:t>
      </w:r>
      <w:r>
        <w:rPr>
          <w:noProof/>
        </w:rPr>
        <w:fldChar w:fldCharType="end"/>
      </w:r>
    </w:p>
    <w:p w14:paraId="3FF10587" w14:textId="43B0BE0B" w:rsidR="00550F40" w:rsidRDefault="00550F40">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_Toc106194251 \h </w:instrText>
      </w:r>
      <w:r>
        <w:rPr>
          <w:noProof/>
        </w:rPr>
      </w:r>
      <w:r>
        <w:rPr>
          <w:noProof/>
        </w:rPr>
        <w:fldChar w:fldCharType="separate"/>
      </w:r>
      <w:r>
        <w:rPr>
          <w:noProof/>
        </w:rPr>
        <w:t>635</w:t>
      </w:r>
      <w:r>
        <w:rPr>
          <w:noProof/>
        </w:rPr>
        <w:fldChar w:fldCharType="end"/>
      </w:r>
    </w:p>
    <w:p w14:paraId="1C6DF0D3" w14:textId="6DCC1B3D" w:rsidR="00550F40" w:rsidRDefault="00550F40">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_Toc106194252 \h </w:instrText>
      </w:r>
      <w:r>
        <w:rPr>
          <w:noProof/>
        </w:rPr>
      </w:r>
      <w:r>
        <w:rPr>
          <w:noProof/>
        </w:rPr>
        <w:fldChar w:fldCharType="separate"/>
      </w:r>
      <w:r>
        <w:rPr>
          <w:noProof/>
        </w:rPr>
        <w:t>636</w:t>
      </w:r>
      <w:r>
        <w:rPr>
          <w:noProof/>
        </w:rPr>
        <w:fldChar w:fldCharType="end"/>
      </w:r>
    </w:p>
    <w:p w14:paraId="40BC8DE4" w14:textId="566EDF52" w:rsidR="00550F40" w:rsidRDefault="00550F40">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_Toc106194253 \h </w:instrText>
      </w:r>
      <w:r>
        <w:rPr>
          <w:noProof/>
        </w:rPr>
      </w:r>
      <w:r>
        <w:rPr>
          <w:noProof/>
        </w:rPr>
        <w:fldChar w:fldCharType="separate"/>
      </w:r>
      <w:r>
        <w:rPr>
          <w:noProof/>
        </w:rPr>
        <w:t>636</w:t>
      </w:r>
      <w:r>
        <w:rPr>
          <w:noProof/>
        </w:rPr>
        <w:fldChar w:fldCharType="end"/>
      </w:r>
    </w:p>
    <w:p w14:paraId="1C9C495C" w14:textId="12BCFD13" w:rsidR="00550F40" w:rsidRDefault="00550F40">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_Toc106194254 \h </w:instrText>
      </w:r>
      <w:r>
        <w:rPr>
          <w:noProof/>
        </w:rPr>
      </w:r>
      <w:r>
        <w:rPr>
          <w:noProof/>
        </w:rPr>
        <w:fldChar w:fldCharType="separate"/>
      </w:r>
      <w:r>
        <w:rPr>
          <w:noProof/>
        </w:rPr>
        <w:t>636</w:t>
      </w:r>
      <w:r>
        <w:rPr>
          <w:noProof/>
        </w:rPr>
        <w:fldChar w:fldCharType="end"/>
      </w:r>
    </w:p>
    <w:p w14:paraId="32B7069F" w14:textId="40BCA7FB" w:rsidR="00550F40" w:rsidRDefault="00550F40">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_Toc106194255 \h </w:instrText>
      </w:r>
      <w:r>
        <w:rPr>
          <w:noProof/>
        </w:rPr>
      </w:r>
      <w:r>
        <w:rPr>
          <w:noProof/>
        </w:rPr>
        <w:fldChar w:fldCharType="separate"/>
      </w:r>
      <w:r>
        <w:rPr>
          <w:noProof/>
        </w:rPr>
        <w:t>636</w:t>
      </w:r>
      <w:r>
        <w:rPr>
          <w:noProof/>
        </w:rPr>
        <w:fldChar w:fldCharType="end"/>
      </w:r>
    </w:p>
    <w:p w14:paraId="3285BE15" w14:textId="68205CA8" w:rsidR="00550F40" w:rsidRDefault="00550F40">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_Toc106194256 \h </w:instrText>
      </w:r>
      <w:r>
        <w:rPr>
          <w:noProof/>
        </w:rPr>
      </w:r>
      <w:r>
        <w:rPr>
          <w:noProof/>
        </w:rPr>
        <w:fldChar w:fldCharType="separate"/>
      </w:r>
      <w:r>
        <w:rPr>
          <w:noProof/>
        </w:rPr>
        <w:t>640</w:t>
      </w:r>
      <w:r>
        <w:rPr>
          <w:noProof/>
        </w:rPr>
        <w:fldChar w:fldCharType="end"/>
      </w:r>
    </w:p>
    <w:p w14:paraId="4FD9E792" w14:textId="6A852B53" w:rsidR="00550F40" w:rsidRDefault="00550F40">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_Toc106194257 \h </w:instrText>
      </w:r>
      <w:r>
        <w:rPr>
          <w:noProof/>
        </w:rPr>
      </w:r>
      <w:r>
        <w:rPr>
          <w:noProof/>
        </w:rPr>
        <w:fldChar w:fldCharType="separate"/>
      </w:r>
      <w:r>
        <w:rPr>
          <w:noProof/>
        </w:rPr>
        <w:t>640</w:t>
      </w:r>
      <w:r>
        <w:rPr>
          <w:noProof/>
        </w:rPr>
        <w:fldChar w:fldCharType="end"/>
      </w:r>
    </w:p>
    <w:p w14:paraId="7595B1DD" w14:textId="4CB822DE" w:rsidR="00550F40" w:rsidRDefault="00550F40">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_Toc106194258 \h </w:instrText>
      </w:r>
      <w:r>
        <w:rPr>
          <w:noProof/>
        </w:rPr>
      </w:r>
      <w:r>
        <w:rPr>
          <w:noProof/>
        </w:rPr>
        <w:fldChar w:fldCharType="separate"/>
      </w:r>
      <w:r>
        <w:rPr>
          <w:noProof/>
        </w:rPr>
        <w:t>640</w:t>
      </w:r>
      <w:r>
        <w:rPr>
          <w:noProof/>
        </w:rPr>
        <w:fldChar w:fldCharType="end"/>
      </w:r>
    </w:p>
    <w:p w14:paraId="0AD565B9" w14:textId="7ADAF5CA" w:rsidR="00550F40" w:rsidRDefault="00550F40">
      <w:pPr>
        <w:pStyle w:val="TOC4"/>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Nnrf_Bootstrapping service</w:t>
      </w:r>
      <w:r>
        <w:rPr>
          <w:noProof/>
        </w:rPr>
        <w:tab/>
      </w:r>
      <w:r>
        <w:rPr>
          <w:noProof/>
        </w:rPr>
        <w:fldChar w:fldCharType="begin" w:fldLock="1"/>
      </w:r>
      <w:r>
        <w:rPr>
          <w:noProof/>
        </w:rPr>
        <w:instrText xml:space="preserve"> PAGEREF _Toc106194259 \h </w:instrText>
      </w:r>
      <w:r>
        <w:rPr>
          <w:noProof/>
        </w:rPr>
      </w:r>
      <w:r>
        <w:rPr>
          <w:noProof/>
        </w:rPr>
        <w:fldChar w:fldCharType="separate"/>
      </w:r>
      <w:r>
        <w:rPr>
          <w:noProof/>
        </w:rPr>
        <w:t>640</w:t>
      </w:r>
      <w:r>
        <w:rPr>
          <w:noProof/>
        </w:rPr>
        <w:fldChar w:fldCharType="end"/>
      </w:r>
    </w:p>
    <w:p w14:paraId="37AC1631" w14:textId="70EC8649" w:rsidR="00550F40" w:rsidRDefault="00550F40">
      <w:pPr>
        <w:pStyle w:val="TOC5"/>
        <w:rPr>
          <w:rFonts w:asciiTheme="minorHAnsi" w:eastAsiaTheme="minorEastAsia" w:hAnsiTheme="minorHAnsi" w:cstheme="minorBidi"/>
          <w:noProof/>
          <w:sz w:val="22"/>
          <w:szCs w:val="22"/>
          <w:lang w:eastAsia="en-GB"/>
        </w:rPr>
      </w:pPr>
      <w:r>
        <w:rPr>
          <w:noProof/>
        </w:rPr>
        <w:t>5.2.7.5.1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_Toc106194260 \h </w:instrText>
      </w:r>
      <w:r>
        <w:rPr>
          <w:noProof/>
        </w:rPr>
      </w:r>
      <w:r>
        <w:rPr>
          <w:noProof/>
        </w:rPr>
        <w:fldChar w:fldCharType="separate"/>
      </w:r>
      <w:r>
        <w:rPr>
          <w:noProof/>
        </w:rPr>
        <w:t>640</w:t>
      </w:r>
      <w:r>
        <w:rPr>
          <w:noProof/>
        </w:rPr>
        <w:fldChar w:fldCharType="end"/>
      </w:r>
    </w:p>
    <w:p w14:paraId="5FDC212D" w14:textId="0E18CAE1" w:rsidR="00550F40" w:rsidRDefault="00550F40">
      <w:pPr>
        <w:pStyle w:val="TOC5"/>
        <w:rPr>
          <w:rFonts w:asciiTheme="minorHAnsi" w:eastAsiaTheme="minorEastAsia" w:hAnsiTheme="minorHAnsi" w:cstheme="minorBidi"/>
          <w:noProof/>
          <w:sz w:val="22"/>
          <w:szCs w:val="22"/>
          <w:lang w:eastAsia="en-GB"/>
        </w:rPr>
      </w:pPr>
      <w:r>
        <w:rPr>
          <w:noProof/>
        </w:rPr>
        <w:t>5.2.7.5.2</w:t>
      </w:r>
      <w:r>
        <w:rPr>
          <w:rFonts w:asciiTheme="minorHAnsi" w:eastAsiaTheme="minorEastAsia" w:hAnsiTheme="minorHAnsi" w:cstheme="minorBidi"/>
          <w:noProof/>
          <w:sz w:val="22"/>
          <w:szCs w:val="22"/>
          <w:lang w:eastAsia="en-GB"/>
        </w:rPr>
        <w:tab/>
      </w:r>
      <w:r>
        <w:rPr>
          <w:noProof/>
        </w:rPr>
        <w:t>Nnrf_Bootstrapping_Get service operation</w:t>
      </w:r>
      <w:r>
        <w:rPr>
          <w:noProof/>
        </w:rPr>
        <w:tab/>
      </w:r>
      <w:r>
        <w:rPr>
          <w:noProof/>
        </w:rPr>
        <w:fldChar w:fldCharType="begin" w:fldLock="1"/>
      </w:r>
      <w:r>
        <w:rPr>
          <w:noProof/>
        </w:rPr>
        <w:instrText xml:space="preserve"> PAGEREF _Toc106194261 \h </w:instrText>
      </w:r>
      <w:r>
        <w:rPr>
          <w:noProof/>
        </w:rPr>
      </w:r>
      <w:r>
        <w:rPr>
          <w:noProof/>
        </w:rPr>
        <w:fldChar w:fldCharType="separate"/>
      </w:r>
      <w:r>
        <w:rPr>
          <w:noProof/>
        </w:rPr>
        <w:t>640</w:t>
      </w:r>
      <w:r>
        <w:rPr>
          <w:noProof/>
        </w:rPr>
        <w:fldChar w:fldCharType="end"/>
      </w:r>
    </w:p>
    <w:p w14:paraId="1AF1B136" w14:textId="4D043C67" w:rsidR="00550F40" w:rsidRDefault="00550F40">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_Toc106194262 \h </w:instrText>
      </w:r>
      <w:r>
        <w:rPr>
          <w:noProof/>
        </w:rPr>
      </w:r>
      <w:r>
        <w:rPr>
          <w:noProof/>
        </w:rPr>
        <w:fldChar w:fldCharType="separate"/>
      </w:r>
      <w:r>
        <w:rPr>
          <w:noProof/>
        </w:rPr>
        <w:t>641</w:t>
      </w:r>
      <w:r>
        <w:rPr>
          <w:noProof/>
        </w:rPr>
        <w:fldChar w:fldCharType="end"/>
      </w:r>
    </w:p>
    <w:p w14:paraId="452833BE" w14:textId="253C0A44" w:rsidR="00550F40" w:rsidRDefault="00550F40">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_Toc106194263 \h </w:instrText>
      </w:r>
      <w:r>
        <w:rPr>
          <w:noProof/>
        </w:rPr>
      </w:r>
      <w:r>
        <w:rPr>
          <w:noProof/>
        </w:rPr>
        <w:fldChar w:fldCharType="separate"/>
      </w:r>
      <w:r>
        <w:rPr>
          <w:noProof/>
        </w:rPr>
        <w:t>641</w:t>
      </w:r>
      <w:r>
        <w:rPr>
          <w:noProof/>
        </w:rPr>
        <w:fldChar w:fldCharType="end"/>
      </w:r>
    </w:p>
    <w:p w14:paraId="3255D2AC" w14:textId="59A954C4" w:rsidR="00550F40" w:rsidRDefault="00550F40">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_Toc106194264 \h </w:instrText>
      </w:r>
      <w:r>
        <w:rPr>
          <w:noProof/>
        </w:rPr>
      </w:r>
      <w:r>
        <w:rPr>
          <w:noProof/>
        </w:rPr>
        <w:fldChar w:fldCharType="separate"/>
      </w:r>
      <w:r>
        <w:rPr>
          <w:noProof/>
        </w:rPr>
        <w:t>641</w:t>
      </w:r>
      <w:r>
        <w:rPr>
          <w:noProof/>
        </w:rPr>
        <w:fldChar w:fldCharType="end"/>
      </w:r>
    </w:p>
    <w:p w14:paraId="217FD160" w14:textId="2867C34F" w:rsidR="00550F40" w:rsidRDefault="00550F40">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_Toc106194265 \h </w:instrText>
      </w:r>
      <w:r>
        <w:rPr>
          <w:noProof/>
        </w:rPr>
      </w:r>
      <w:r>
        <w:rPr>
          <w:noProof/>
        </w:rPr>
        <w:fldChar w:fldCharType="separate"/>
      </w:r>
      <w:r>
        <w:rPr>
          <w:noProof/>
        </w:rPr>
        <w:t>641</w:t>
      </w:r>
      <w:r>
        <w:rPr>
          <w:noProof/>
        </w:rPr>
        <w:fldChar w:fldCharType="end"/>
      </w:r>
    </w:p>
    <w:p w14:paraId="3F900EE4" w14:textId="39CAEE13" w:rsidR="00550F40" w:rsidRDefault="00550F40">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_Toc106194266 \h </w:instrText>
      </w:r>
      <w:r>
        <w:rPr>
          <w:noProof/>
        </w:rPr>
      </w:r>
      <w:r>
        <w:rPr>
          <w:noProof/>
        </w:rPr>
        <w:fldChar w:fldCharType="separate"/>
      </w:r>
      <w:r>
        <w:rPr>
          <w:noProof/>
        </w:rPr>
        <w:t>642</w:t>
      </w:r>
      <w:r>
        <w:rPr>
          <w:noProof/>
        </w:rPr>
        <w:fldChar w:fldCharType="end"/>
      </w:r>
    </w:p>
    <w:p w14:paraId="14981174" w14:textId="772D6E4D" w:rsidR="00550F40" w:rsidRDefault="00550F40">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_Toc106194267 \h </w:instrText>
      </w:r>
      <w:r>
        <w:rPr>
          <w:noProof/>
        </w:rPr>
      </w:r>
      <w:r>
        <w:rPr>
          <w:noProof/>
        </w:rPr>
        <w:fldChar w:fldCharType="separate"/>
      </w:r>
      <w:r>
        <w:rPr>
          <w:noProof/>
        </w:rPr>
        <w:t>643</w:t>
      </w:r>
      <w:r>
        <w:rPr>
          <w:noProof/>
        </w:rPr>
        <w:fldChar w:fldCharType="end"/>
      </w:r>
    </w:p>
    <w:p w14:paraId="28E253B4" w14:textId="5FE16368" w:rsidR="00550F40" w:rsidRDefault="00550F40">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_Toc106194268 \h </w:instrText>
      </w:r>
      <w:r>
        <w:rPr>
          <w:noProof/>
        </w:rPr>
      </w:r>
      <w:r>
        <w:rPr>
          <w:noProof/>
        </w:rPr>
        <w:fldChar w:fldCharType="separate"/>
      </w:r>
      <w:r>
        <w:rPr>
          <w:noProof/>
        </w:rPr>
        <w:t>644</w:t>
      </w:r>
      <w:r>
        <w:rPr>
          <w:noProof/>
        </w:rPr>
        <w:fldChar w:fldCharType="end"/>
      </w:r>
    </w:p>
    <w:p w14:paraId="0DB1DB96" w14:textId="4CFD10AE" w:rsidR="00550F40" w:rsidRDefault="00550F40">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_Toc106194269 \h </w:instrText>
      </w:r>
      <w:r>
        <w:rPr>
          <w:noProof/>
        </w:rPr>
      </w:r>
      <w:r>
        <w:rPr>
          <w:noProof/>
        </w:rPr>
        <w:fldChar w:fldCharType="separate"/>
      </w:r>
      <w:r>
        <w:rPr>
          <w:noProof/>
        </w:rPr>
        <w:t>644</w:t>
      </w:r>
      <w:r>
        <w:rPr>
          <w:noProof/>
        </w:rPr>
        <w:fldChar w:fldCharType="end"/>
      </w:r>
    </w:p>
    <w:p w14:paraId="7B41CFFF" w14:textId="6AFC05E3" w:rsidR="00550F40" w:rsidRDefault="00550F40">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_Toc106194270 \h </w:instrText>
      </w:r>
      <w:r>
        <w:rPr>
          <w:noProof/>
        </w:rPr>
      </w:r>
      <w:r>
        <w:rPr>
          <w:noProof/>
        </w:rPr>
        <w:fldChar w:fldCharType="separate"/>
      </w:r>
      <w:r>
        <w:rPr>
          <w:noProof/>
        </w:rPr>
        <w:t>645</w:t>
      </w:r>
      <w:r>
        <w:rPr>
          <w:noProof/>
        </w:rPr>
        <w:fldChar w:fldCharType="end"/>
      </w:r>
    </w:p>
    <w:p w14:paraId="26D566EB" w14:textId="76B22DED" w:rsidR="00550F40" w:rsidRDefault="00550F40">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_Toc106194271 \h </w:instrText>
      </w:r>
      <w:r>
        <w:rPr>
          <w:noProof/>
        </w:rPr>
      </w:r>
      <w:r>
        <w:rPr>
          <w:noProof/>
        </w:rPr>
        <w:fldChar w:fldCharType="separate"/>
      </w:r>
      <w:r>
        <w:rPr>
          <w:noProof/>
        </w:rPr>
        <w:t>646</w:t>
      </w:r>
      <w:r>
        <w:rPr>
          <w:noProof/>
        </w:rPr>
        <w:fldChar w:fldCharType="end"/>
      </w:r>
    </w:p>
    <w:p w14:paraId="63DA13D2" w14:textId="4EA604DC" w:rsidR="00550F40" w:rsidRDefault="00550F40">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_Toc106194272 \h </w:instrText>
      </w:r>
      <w:r>
        <w:rPr>
          <w:noProof/>
        </w:rPr>
      </w:r>
      <w:r>
        <w:rPr>
          <w:noProof/>
        </w:rPr>
        <w:fldChar w:fldCharType="separate"/>
      </w:r>
      <w:r>
        <w:rPr>
          <w:noProof/>
        </w:rPr>
        <w:t>646</w:t>
      </w:r>
      <w:r>
        <w:rPr>
          <w:noProof/>
        </w:rPr>
        <w:fldChar w:fldCharType="end"/>
      </w:r>
    </w:p>
    <w:p w14:paraId="40373FF2" w14:textId="509289B2" w:rsidR="00550F40" w:rsidRDefault="00550F40">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_Toc106194273 \h </w:instrText>
      </w:r>
      <w:r>
        <w:rPr>
          <w:noProof/>
        </w:rPr>
      </w:r>
      <w:r>
        <w:rPr>
          <w:noProof/>
        </w:rPr>
        <w:fldChar w:fldCharType="separate"/>
      </w:r>
      <w:r>
        <w:rPr>
          <w:noProof/>
        </w:rPr>
        <w:t>647</w:t>
      </w:r>
      <w:r>
        <w:rPr>
          <w:noProof/>
        </w:rPr>
        <w:fldChar w:fldCharType="end"/>
      </w:r>
    </w:p>
    <w:p w14:paraId="229D0CE5" w14:textId="3E20C434" w:rsidR="00550F40" w:rsidRDefault="00550F40">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_Toc106194274 \h </w:instrText>
      </w:r>
      <w:r>
        <w:rPr>
          <w:noProof/>
        </w:rPr>
      </w:r>
      <w:r>
        <w:rPr>
          <w:noProof/>
        </w:rPr>
        <w:fldChar w:fldCharType="separate"/>
      </w:r>
      <w:r>
        <w:rPr>
          <w:noProof/>
        </w:rPr>
        <w:t>647</w:t>
      </w:r>
      <w:r>
        <w:rPr>
          <w:noProof/>
        </w:rPr>
        <w:fldChar w:fldCharType="end"/>
      </w:r>
    </w:p>
    <w:p w14:paraId="7E0468D5" w14:textId="583FEBE4" w:rsidR="00550F40" w:rsidRDefault="00550F40">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_Toc106194275 \h </w:instrText>
      </w:r>
      <w:r>
        <w:rPr>
          <w:noProof/>
        </w:rPr>
      </w:r>
      <w:r>
        <w:rPr>
          <w:noProof/>
        </w:rPr>
        <w:fldChar w:fldCharType="separate"/>
      </w:r>
      <w:r>
        <w:rPr>
          <w:noProof/>
        </w:rPr>
        <w:t>649</w:t>
      </w:r>
      <w:r>
        <w:rPr>
          <w:noProof/>
        </w:rPr>
        <w:fldChar w:fldCharType="end"/>
      </w:r>
    </w:p>
    <w:p w14:paraId="0A36A3B3" w14:textId="33B3E209" w:rsidR="00550F40" w:rsidRDefault="00550F40">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_Toc106194276 \h </w:instrText>
      </w:r>
      <w:r>
        <w:rPr>
          <w:noProof/>
        </w:rPr>
      </w:r>
      <w:r>
        <w:rPr>
          <w:noProof/>
        </w:rPr>
        <w:fldChar w:fldCharType="separate"/>
      </w:r>
      <w:r>
        <w:rPr>
          <w:noProof/>
        </w:rPr>
        <w:t>649</w:t>
      </w:r>
      <w:r>
        <w:rPr>
          <w:noProof/>
        </w:rPr>
        <w:fldChar w:fldCharType="end"/>
      </w:r>
    </w:p>
    <w:p w14:paraId="6D32C84A" w14:textId="5FD13F41" w:rsidR="00550F40" w:rsidRDefault="00550F40">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_Toc106194277 \h </w:instrText>
      </w:r>
      <w:r>
        <w:rPr>
          <w:noProof/>
        </w:rPr>
      </w:r>
      <w:r>
        <w:rPr>
          <w:noProof/>
        </w:rPr>
        <w:fldChar w:fldCharType="separate"/>
      </w:r>
      <w:r>
        <w:rPr>
          <w:noProof/>
        </w:rPr>
        <w:t>649</w:t>
      </w:r>
      <w:r>
        <w:rPr>
          <w:noProof/>
        </w:rPr>
        <w:fldChar w:fldCharType="end"/>
      </w:r>
    </w:p>
    <w:p w14:paraId="503ABCE9" w14:textId="48C6FA06" w:rsidR="00550F40" w:rsidRDefault="00550F40">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_Toc106194278 \h </w:instrText>
      </w:r>
      <w:r>
        <w:rPr>
          <w:noProof/>
        </w:rPr>
      </w:r>
      <w:r>
        <w:rPr>
          <w:noProof/>
        </w:rPr>
        <w:fldChar w:fldCharType="separate"/>
      </w:r>
      <w:r>
        <w:rPr>
          <w:noProof/>
        </w:rPr>
        <w:t>649</w:t>
      </w:r>
      <w:r>
        <w:rPr>
          <w:noProof/>
        </w:rPr>
        <w:fldChar w:fldCharType="end"/>
      </w:r>
    </w:p>
    <w:p w14:paraId="786E2490" w14:textId="7E7E1A7F" w:rsidR="00550F40" w:rsidRDefault="00550F40">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_Toc106194279 \h </w:instrText>
      </w:r>
      <w:r>
        <w:rPr>
          <w:noProof/>
        </w:rPr>
      </w:r>
      <w:r>
        <w:rPr>
          <w:noProof/>
        </w:rPr>
        <w:fldChar w:fldCharType="separate"/>
      </w:r>
      <w:r>
        <w:rPr>
          <w:noProof/>
        </w:rPr>
        <w:t>650</w:t>
      </w:r>
      <w:r>
        <w:rPr>
          <w:noProof/>
        </w:rPr>
        <w:fldChar w:fldCharType="end"/>
      </w:r>
    </w:p>
    <w:p w14:paraId="347D940F" w14:textId="49E47287" w:rsidR="00550F40" w:rsidRDefault="00550F40">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_Toc106194280 \h </w:instrText>
      </w:r>
      <w:r>
        <w:rPr>
          <w:noProof/>
        </w:rPr>
      </w:r>
      <w:r>
        <w:rPr>
          <w:noProof/>
        </w:rPr>
        <w:fldChar w:fldCharType="separate"/>
      </w:r>
      <w:r>
        <w:rPr>
          <w:noProof/>
        </w:rPr>
        <w:t>650</w:t>
      </w:r>
      <w:r>
        <w:rPr>
          <w:noProof/>
        </w:rPr>
        <w:fldChar w:fldCharType="end"/>
      </w:r>
    </w:p>
    <w:p w14:paraId="50A5E515" w14:textId="43100FA2" w:rsidR="00550F40" w:rsidRDefault="00550F40">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_Toc106194281 \h </w:instrText>
      </w:r>
      <w:r>
        <w:rPr>
          <w:noProof/>
        </w:rPr>
      </w:r>
      <w:r>
        <w:rPr>
          <w:noProof/>
        </w:rPr>
        <w:fldChar w:fldCharType="separate"/>
      </w:r>
      <w:r>
        <w:rPr>
          <w:noProof/>
        </w:rPr>
        <w:t>652</w:t>
      </w:r>
      <w:r>
        <w:rPr>
          <w:noProof/>
        </w:rPr>
        <w:fldChar w:fldCharType="end"/>
      </w:r>
    </w:p>
    <w:p w14:paraId="0752241C" w14:textId="0312415C" w:rsidR="00550F40" w:rsidRDefault="00550F40">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_Toc106194282 \h </w:instrText>
      </w:r>
      <w:r>
        <w:rPr>
          <w:noProof/>
        </w:rPr>
      </w:r>
      <w:r>
        <w:rPr>
          <w:noProof/>
        </w:rPr>
        <w:fldChar w:fldCharType="separate"/>
      </w:r>
      <w:r>
        <w:rPr>
          <w:noProof/>
        </w:rPr>
        <w:t>653</w:t>
      </w:r>
      <w:r>
        <w:rPr>
          <w:noProof/>
        </w:rPr>
        <w:fldChar w:fldCharType="end"/>
      </w:r>
    </w:p>
    <w:p w14:paraId="753FF29A" w14:textId="01EA9211" w:rsidR="00550F40" w:rsidRDefault="00550F40">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_Toc106194283 \h </w:instrText>
      </w:r>
      <w:r>
        <w:rPr>
          <w:noProof/>
        </w:rPr>
      </w:r>
      <w:r>
        <w:rPr>
          <w:noProof/>
        </w:rPr>
        <w:fldChar w:fldCharType="separate"/>
      </w:r>
      <w:r>
        <w:rPr>
          <w:noProof/>
        </w:rPr>
        <w:t>653</w:t>
      </w:r>
      <w:r>
        <w:rPr>
          <w:noProof/>
        </w:rPr>
        <w:fldChar w:fldCharType="end"/>
      </w:r>
    </w:p>
    <w:p w14:paraId="314AF322" w14:textId="4F0D95A9" w:rsidR="00550F40" w:rsidRDefault="00550F40">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_Toc106194284 \h </w:instrText>
      </w:r>
      <w:r>
        <w:rPr>
          <w:noProof/>
        </w:rPr>
      </w:r>
      <w:r>
        <w:rPr>
          <w:noProof/>
        </w:rPr>
        <w:fldChar w:fldCharType="separate"/>
      </w:r>
      <w:r>
        <w:rPr>
          <w:noProof/>
        </w:rPr>
        <w:t>654</w:t>
      </w:r>
      <w:r>
        <w:rPr>
          <w:noProof/>
        </w:rPr>
        <w:fldChar w:fldCharType="end"/>
      </w:r>
    </w:p>
    <w:p w14:paraId="235E3C7D" w14:textId="6947918A" w:rsidR="00550F40" w:rsidRDefault="00550F40">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_Toc106194285 \h </w:instrText>
      </w:r>
      <w:r>
        <w:rPr>
          <w:noProof/>
        </w:rPr>
      </w:r>
      <w:r>
        <w:rPr>
          <w:noProof/>
        </w:rPr>
        <w:fldChar w:fldCharType="separate"/>
      </w:r>
      <w:r>
        <w:rPr>
          <w:noProof/>
        </w:rPr>
        <w:t>654</w:t>
      </w:r>
      <w:r>
        <w:rPr>
          <w:noProof/>
        </w:rPr>
        <w:fldChar w:fldCharType="end"/>
      </w:r>
    </w:p>
    <w:p w14:paraId="714358C8" w14:textId="43EBC63B" w:rsidR="00550F40" w:rsidRDefault="00550F40">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_Toc106194286 \h </w:instrText>
      </w:r>
      <w:r>
        <w:rPr>
          <w:noProof/>
        </w:rPr>
      </w:r>
      <w:r>
        <w:rPr>
          <w:noProof/>
        </w:rPr>
        <w:fldChar w:fldCharType="separate"/>
      </w:r>
      <w:r>
        <w:rPr>
          <w:noProof/>
        </w:rPr>
        <w:t>654</w:t>
      </w:r>
      <w:r>
        <w:rPr>
          <w:noProof/>
        </w:rPr>
        <w:fldChar w:fldCharType="end"/>
      </w:r>
    </w:p>
    <w:p w14:paraId="3FB1D489" w14:textId="0714FAE2" w:rsidR="00550F40" w:rsidRDefault="00550F40">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_Toc106194287 \h </w:instrText>
      </w:r>
      <w:r>
        <w:rPr>
          <w:noProof/>
        </w:rPr>
      </w:r>
      <w:r>
        <w:rPr>
          <w:noProof/>
        </w:rPr>
        <w:fldChar w:fldCharType="separate"/>
      </w:r>
      <w:r>
        <w:rPr>
          <w:noProof/>
        </w:rPr>
        <w:t>654</w:t>
      </w:r>
      <w:r>
        <w:rPr>
          <w:noProof/>
        </w:rPr>
        <w:fldChar w:fldCharType="end"/>
      </w:r>
    </w:p>
    <w:p w14:paraId="24336A8E" w14:textId="3C532546" w:rsidR="00550F40" w:rsidRDefault="00550F40">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_Toc106194288 \h </w:instrText>
      </w:r>
      <w:r>
        <w:rPr>
          <w:noProof/>
        </w:rPr>
      </w:r>
      <w:r>
        <w:rPr>
          <w:noProof/>
        </w:rPr>
        <w:fldChar w:fldCharType="separate"/>
      </w:r>
      <w:r>
        <w:rPr>
          <w:noProof/>
        </w:rPr>
        <w:t>654</w:t>
      </w:r>
      <w:r>
        <w:rPr>
          <w:noProof/>
        </w:rPr>
        <w:fldChar w:fldCharType="end"/>
      </w:r>
    </w:p>
    <w:p w14:paraId="638B9ACE" w14:textId="722132D1" w:rsidR="00550F40" w:rsidRDefault="00550F40">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_Toc106194289 \h </w:instrText>
      </w:r>
      <w:r>
        <w:rPr>
          <w:noProof/>
        </w:rPr>
      </w:r>
      <w:r>
        <w:rPr>
          <w:noProof/>
        </w:rPr>
        <w:fldChar w:fldCharType="separate"/>
      </w:r>
      <w:r>
        <w:rPr>
          <w:noProof/>
        </w:rPr>
        <w:t>654</w:t>
      </w:r>
      <w:r>
        <w:rPr>
          <w:noProof/>
        </w:rPr>
        <w:fldChar w:fldCharType="end"/>
      </w:r>
    </w:p>
    <w:p w14:paraId="7DBECD23" w14:textId="2821AC74" w:rsidR="00550F40" w:rsidRDefault="00550F40">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_Toc106194290 \h </w:instrText>
      </w:r>
      <w:r>
        <w:rPr>
          <w:noProof/>
        </w:rPr>
      </w:r>
      <w:r>
        <w:rPr>
          <w:noProof/>
        </w:rPr>
        <w:fldChar w:fldCharType="separate"/>
      </w:r>
      <w:r>
        <w:rPr>
          <w:noProof/>
        </w:rPr>
        <w:t>654</w:t>
      </w:r>
      <w:r>
        <w:rPr>
          <w:noProof/>
        </w:rPr>
        <w:fldChar w:fldCharType="end"/>
      </w:r>
    </w:p>
    <w:p w14:paraId="1BD0C508" w14:textId="4057E4F1" w:rsidR="00550F40" w:rsidRDefault="00550F40">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_Toc106194291 \h </w:instrText>
      </w:r>
      <w:r>
        <w:rPr>
          <w:noProof/>
        </w:rPr>
      </w:r>
      <w:r>
        <w:rPr>
          <w:noProof/>
        </w:rPr>
        <w:fldChar w:fldCharType="separate"/>
      </w:r>
      <w:r>
        <w:rPr>
          <w:noProof/>
        </w:rPr>
        <w:t>654</w:t>
      </w:r>
      <w:r>
        <w:rPr>
          <w:noProof/>
        </w:rPr>
        <w:fldChar w:fldCharType="end"/>
      </w:r>
    </w:p>
    <w:p w14:paraId="33238D90" w14:textId="02576E58" w:rsidR="00550F40" w:rsidRDefault="00550F40">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_Toc106194292 \h </w:instrText>
      </w:r>
      <w:r>
        <w:rPr>
          <w:noProof/>
        </w:rPr>
      </w:r>
      <w:r>
        <w:rPr>
          <w:noProof/>
        </w:rPr>
        <w:fldChar w:fldCharType="separate"/>
      </w:r>
      <w:r>
        <w:rPr>
          <w:noProof/>
        </w:rPr>
        <w:t>654</w:t>
      </w:r>
      <w:r>
        <w:rPr>
          <w:noProof/>
        </w:rPr>
        <w:fldChar w:fldCharType="end"/>
      </w:r>
    </w:p>
    <w:p w14:paraId="75FA95FD" w14:textId="72D1FF2C" w:rsidR="00550F40" w:rsidRDefault="00550F40">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_Toc106194293 \h </w:instrText>
      </w:r>
      <w:r>
        <w:rPr>
          <w:noProof/>
        </w:rPr>
      </w:r>
      <w:r>
        <w:rPr>
          <w:noProof/>
        </w:rPr>
        <w:fldChar w:fldCharType="separate"/>
      </w:r>
      <w:r>
        <w:rPr>
          <w:noProof/>
        </w:rPr>
        <w:t>655</w:t>
      </w:r>
      <w:r>
        <w:rPr>
          <w:noProof/>
        </w:rPr>
        <w:fldChar w:fldCharType="end"/>
      </w:r>
    </w:p>
    <w:p w14:paraId="29591275" w14:textId="2B719CFB" w:rsidR="00550F40" w:rsidRDefault="00550F40">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_Toc106194294 \h </w:instrText>
      </w:r>
      <w:r>
        <w:rPr>
          <w:noProof/>
        </w:rPr>
      </w:r>
      <w:r>
        <w:rPr>
          <w:noProof/>
        </w:rPr>
        <w:fldChar w:fldCharType="separate"/>
      </w:r>
      <w:r>
        <w:rPr>
          <w:noProof/>
        </w:rPr>
        <w:t>655</w:t>
      </w:r>
      <w:r>
        <w:rPr>
          <w:noProof/>
        </w:rPr>
        <w:fldChar w:fldCharType="end"/>
      </w:r>
    </w:p>
    <w:p w14:paraId="5925DC9B" w14:textId="4BD2EB72" w:rsidR="00550F40" w:rsidRDefault="00550F40">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3A389F">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_Toc106194295 \h </w:instrText>
      </w:r>
      <w:r>
        <w:rPr>
          <w:noProof/>
        </w:rPr>
      </w:r>
      <w:r>
        <w:rPr>
          <w:noProof/>
        </w:rPr>
        <w:fldChar w:fldCharType="separate"/>
      </w:r>
      <w:r>
        <w:rPr>
          <w:noProof/>
        </w:rPr>
        <w:t>655</w:t>
      </w:r>
      <w:r>
        <w:rPr>
          <w:noProof/>
        </w:rPr>
        <w:fldChar w:fldCharType="end"/>
      </w:r>
    </w:p>
    <w:p w14:paraId="1C8D18CD" w14:textId="6A2F124F" w:rsidR="00550F40" w:rsidRDefault="00550F40">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_Toc106194296 \h </w:instrText>
      </w:r>
      <w:r>
        <w:rPr>
          <w:noProof/>
        </w:rPr>
      </w:r>
      <w:r>
        <w:rPr>
          <w:noProof/>
        </w:rPr>
        <w:fldChar w:fldCharType="separate"/>
      </w:r>
      <w:r>
        <w:rPr>
          <w:noProof/>
        </w:rPr>
        <w:t>655</w:t>
      </w:r>
      <w:r>
        <w:rPr>
          <w:noProof/>
        </w:rPr>
        <w:fldChar w:fldCharType="end"/>
      </w:r>
    </w:p>
    <w:p w14:paraId="6BFD38ED" w14:textId="055115FF" w:rsidR="00550F40" w:rsidRDefault="00550F40">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3A389F">
        <w:rPr>
          <w:rFonts w:eastAsia="SimSun"/>
          <w:noProof/>
          <w:lang w:eastAsia="zh-CN"/>
        </w:rPr>
        <w:t>UEAuthentication service</w:t>
      </w:r>
      <w:r>
        <w:rPr>
          <w:noProof/>
        </w:rPr>
        <w:tab/>
      </w:r>
      <w:r>
        <w:rPr>
          <w:noProof/>
        </w:rPr>
        <w:fldChar w:fldCharType="begin" w:fldLock="1"/>
      </w:r>
      <w:r>
        <w:rPr>
          <w:noProof/>
        </w:rPr>
        <w:instrText xml:space="preserve"> PAGEREF _Toc106194297 \h </w:instrText>
      </w:r>
      <w:r>
        <w:rPr>
          <w:noProof/>
        </w:rPr>
      </w:r>
      <w:r>
        <w:rPr>
          <w:noProof/>
        </w:rPr>
        <w:fldChar w:fldCharType="separate"/>
      </w:r>
      <w:r>
        <w:rPr>
          <w:noProof/>
        </w:rPr>
        <w:t>656</w:t>
      </w:r>
      <w:r>
        <w:rPr>
          <w:noProof/>
        </w:rPr>
        <w:fldChar w:fldCharType="end"/>
      </w:r>
    </w:p>
    <w:p w14:paraId="6C7DCEBC" w14:textId="40726658" w:rsidR="00550F40" w:rsidRDefault="00550F40">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_Toc106194298 \h </w:instrText>
      </w:r>
      <w:r>
        <w:rPr>
          <w:noProof/>
        </w:rPr>
      </w:r>
      <w:r>
        <w:rPr>
          <w:noProof/>
        </w:rPr>
        <w:fldChar w:fldCharType="separate"/>
      </w:r>
      <w:r>
        <w:rPr>
          <w:noProof/>
        </w:rPr>
        <w:t>656</w:t>
      </w:r>
      <w:r>
        <w:rPr>
          <w:noProof/>
        </w:rPr>
        <w:fldChar w:fldCharType="end"/>
      </w:r>
    </w:p>
    <w:p w14:paraId="3170FF34" w14:textId="11EFCDE1" w:rsidR="00550F40" w:rsidRDefault="00550F40">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_Toc106194299 \h </w:instrText>
      </w:r>
      <w:r>
        <w:rPr>
          <w:noProof/>
        </w:rPr>
      </w:r>
      <w:r>
        <w:rPr>
          <w:noProof/>
        </w:rPr>
        <w:fldChar w:fldCharType="separate"/>
      </w:r>
      <w:r>
        <w:rPr>
          <w:noProof/>
        </w:rPr>
        <w:t>656</w:t>
      </w:r>
      <w:r>
        <w:rPr>
          <w:noProof/>
        </w:rPr>
        <w:fldChar w:fldCharType="end"/>
      </w:r>
    </w:p>
    <w:p w14:paraId="56FB3FF0" w14:textId="20688A40" w:rsidR="00550F40" w:rsidRDefault="00550F40">
      <w:pPr>
        <w:pStyle w:val="TOC5"/>
        <w:rPr>
          <w:rFonts w:asciiTheme="minorHAnsi" w:eastAsiaTheme="minorEastAsia" w:hAnsiTheme="minorHAnsi" w:cstheme="minorBidi"/>
          <w:noProof/>
          <w:sz w:val="22"/>
          <w:szCs w:val="22"/>
          <w:lang w:eastAsia="en-GB"/>
        </w:rPr>
      </w:pPr>
      <w:r>
        <w:rPr>
          <w:noProof/>
        </w:rPr>
        <w:lastRenderedPageBreak/>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_Toc106194300 \h </w:instrText>
      </w:r>
      <w:r>
        <w:rPr>
          <w:noProof/>
        </w:rPr>
      </w:r>
      <w:r>
        <w:rPr>
          <w:noProof/>
        </w:rPr>
        <w:fldChar w:fldCharType="separate"/>
      </w:r>
      <w:r>
        <w:rPr>
          <w:noProof/>
        </w:rPr>
        <w:t>656</w:t>
      </w:r>
      <w:r>
        <w:rPr>
          <w:noProof/>
        </w:rPr>
        <w:fldChar w:fldCharType="end"/>
      </w:r>
    </w:p>
    <w:p w14:paraId="7FD0B00D" w14:textId="6C4889B2" w:rsidR="00550F40" w:rsidRDefault="00550F40">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_Toc106194301 \h </w:instrText>
      </w:r>
      <w:r>
        <w:rPr>
          <w:noProof/>
        </w:rPr>
      </w:r>
      <w:r>
        <w:rPr>
          <w:noProof/>
        </w:rPr>
        <w:fldChar w:fldCharType="separate"/>
      </w:r>
      <w:r>
        <w:rPr>
          <w:noProof/>
        </w:rPr>
        <w:t>656</w:t>
      </w:r>
      <w:r>
        <w:rPr>
          <w:noProof/>
        </w:rPr>
        <w:fldChar w:fldCharType="end"/>
      </w:r>
    </w:p>
    <w:p w14:paraId="03FEE913" w14:textId="4B0434C4" w:rsidR="00550F40" w:rsidRDefault="00550F40">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_Toc106194302 \h </w:instrText>
      </w:r>
      <w:r>
        <w:rPr>
          <w:noProof/>
        </w:rPr>
      </w:r>
      <w:r>
        <w:rPr>
          <w:noProof/>
        </w:rPr>
        <w:fldChar w:fldCharType="separate"/>
      </w:r>
      <w:r>
        <w:rPr>
          <w:noProof/>
        </w:rPr>
        <w:t>656</w:t>
      </w:r>
      <w:r>
        <w:rPr>
          <w:noProof/>
        </w:rPr>
        <w:fldChar w:fldCharType="end"/>
      </w:r>
    </w:p>
    <w:p w14:paraId="6540253D" w14:textId="6EF702CB" w:rsidR="00550F40" w:rsidRDefault="00550F40">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_Toc106194303 \h </w:instrText>
      </w:r>
      <w:r>
        <w:rPr>
          <w:noProof/>
        </w:rPr>
      </w:r>
      <w:r>
        <w:rPr>
          <w:noProof/>
        </w:rPr>
        <w:fldChar w:fldCharType="separate"/>
      </w:r>
      <w:r>
        <w:rPr>
          <w:noProof/>
        </w:rPr>
        <w:t>656</w:t>
      </w:r>
      <w:r>
        <w:rPr>
          <w:noProof/>
        </w:rPr>
        <w:fldChar w:fldCharType="end"/>
      </w:r>
    </w:p>
    <w:p w14:paraId="68E17CDC" w14:textId="0EA548C4" w:rsidR="00550F40" w:rsidRDefault="00550F40">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_Toc106194304 \h </w:instrText>
      </w:r>
      <w:r>
        <w:rPr>
          <w:noProof/>
        </w:rPr>
      </w:r>
      <w:r>
        <w:rPr>
          <w:noProof/>
        </w:rPr>
        <w:fldChar w:fldCharType="separate"/>
      </w:r>
      <w:r>
        <w:rPr>
          <w:noProof/>
        </w:rPr>
        <w:t>656</w:t>
      </w:r>
      <w:r>
        <w:rPr>
          <w:noProof/>
        </w:rPr>
        <w:fldChar w:fldCharType="end"/>
      </w:r>
    </w:p>
    <w:p w14:paraId="2D7FECBF" w14:textId="0A4BF745" w:rsidR="00550F40" w:rsidRDefault="00550F40">
      <w:pPr>
        <w:pStyle w:val="TOC5"/>
        <w:rPr>
          <w:rFonts w:asciiTheme="minorHAnsi" w:eastAsiaTheme="minorEastAsia" w:hAnsiTheme="minorHAnsi" w:cstheme="minorBidi"/>
          <w:noProof/>
          <w:sz w:val="22"/>
          <w:szCs w:val="22"/>
          <w:lang w:eastAsia="en-GB"/>
        </w:rPr>
      </w:pPr>
      <w:r>
        <w:rPr>
          <w:noProof/>
        </w:rPr>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_Toc106194305 \h </w:instrText>
      </w:r>
      <w:r>
        <w:rPr>
          <w:noProof/>
        </w:rPr>
      </w:r>
      <w:r>
        <w:rPr>
          <w:noProof/>
        </w:rPr>
        <w:fldChar w:fldCharType="separate"/>
      </w:r>
      <w:r>
        <w:rPr>
          <w:noProof/>
        </w:rPr>
        <w:t>656</w:t>
      </w:r>
      <w:r>
        <w:rPr>
          <w:noProof/>
        </w:rPr>
        <w:fldChar w:fldCharType="end"/>
      </w:r>
    </w:p>
    <w:p w14:paraId="1FAA39A6" w14:textId="35E08BC5" w:rsidR="00550F40" w:rsidRDefault="00550F40">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_Toc106194306 \h </w:instrText>
      </w:r>
      <w:r>
        <w:rPr>
          <w:noProof/>
        </w:rPr>
      </w:r>
      <w:r>
        <w:rPr>
          <w:noProof/>
        </w:rPr>
        <w:fldChar w:fldCharType="separate"/>
      </w:r>
      <w:r>
        <w:rPr>
          <w:noProof/>
        </w:rPr>
        <w:t>656</w:t>
      </w:r>
      <w:r>
        <w:rPr>
          <w:noProof/>
        </w:rPr>
        <w:fldChar w:fldCharType="end"/>
      </w:r>
    </w:p>
    <w:p w14:paraId="60725C1C" w14:textId="3FE2A43D" w:rsidR="00550F40" w:rsidRDefault="00550F40">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_Toc106194307 \h </w:instrText>
      </w:r>
      <w:r>
        <w:rPr>
          <w:noProof/>
        </w:rPr>
      </w:r>
      <w:r>
        <w:rPr>
          <w:noProof/>
        </w:rPr>
        <w:fldChar w:fldCharType="separate"/>
      </w:r>
      <w:r>
        <w:rPr>
          <w:noProof/>
        </w:rPr>
        <w:t>656</w:t>
      </w:r>
      <w:r>
        <w:rPr>
          <w:noProof/>
        </w:rPr>
        <w:fldChar w:fldCharType="end"/>
      </w:r>
    </w:p>
    <w:p w14:paraId="1E4490F7" w14:textId="6E3ED3A4" w:rsidR="00550F40" w:rsidRDefault="00550F40">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_Toc106194308 \h </w:instrText>
      </w:r>
      <w:r>
        <w:rPr>
          <w:noProof/>
        </w:rPr>
      </w:r>
      <w:r>
        <w:rPr>
          <w:noProof/>
        </w:rPr>
        <w:fldChar w:fldCharType="separate"/>
      </w:r>
      <w:r>
        <w:rPr>
          <w:noProof/>
        </w:rPr>
        <w:t>656</w:t>
      </w:r>
      <w:r>
        <w:rPr>
          <w:noProof/>
        </w:rPr>
        <w:fldChar w:fldCharType="end"/>
      </w:r>
    </w:p>
    <w:p w14:paraId="477A11B2" w14:textId="6B8E70C1" w:rsidR="00550F40" w:rsidRDefault="00550F40">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_Toc106194309 \h </w:instrText>
      </w:r>
      <w:r>
        <w:rPr>
          <w:noProof/>
        </w:rPr>
      </w:r>
      <w:r>
        <w:rPr>
          <w:noProof/>
        </w:rPr>
        <w:fldChar w:fldCharType="separate"/>
      </w:r>
      <w:r>
        <w:rPr>
          <w:noProof/>
        </w:rPr>
        <w:t>656</w:t>
      </w:r>
      <w:r>
        <w:rPr>
          <w:noProof/>
        </w:rPr>
        <w:fldChar w:fldCharType="end"/>
      </w:r>
    </w:p>
    <w:p w14:paraId="3105BBD2" w14:textId="5A27B13E" w:rsidR="00550F40" w:rsidRDefault="00550F40">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_Toc106194310 \h </w:instrText>
      </w:r>
      <w:r>
        <w:rPr>
          <w:noProof/>
        </w:rPr>
      </w:r>
      <w:r>
        <w:rPr>
          <w:noProof/>
        </w:rPr>
        <w:fldChar w:fldCharType="separate"/>
      </w:r>
      <w:r>
        <w:rPr>
          <w:noProof/>
        </w:rPr>
        <w:t>656</w:t>
      </w:r>
      <w:r>
        <w:rPr>
          <w:noProof/>
        </w:rPr>
        <w:fldChar w:fldCharType="end"/>
      </w:r>
    </w:p>
    <w:p w14:paraId="44033F2E" w14:textId="65C3CF1E" w:rsidR="00550F40" w:rsidRDefault="00550F40">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_Toc106194311 \h </w:instrText>
      </w:r>
      <w:r>
        <w:rPr>
          <w:noProof/>
        </w:rPr>
      </w:r>
      <w:r>
        <w:rPr>
          <w:noProof/>
        </w:rPr>
        <w:fldChar w:fldCharType="separate"/>
      </w:r>
      <w:r>
        <w:rPr>
          <w:noProof/>
        </w:rPr>
        <w:t>656</w:t>
      </w:r>
      <w:r>
        <w:rPr>
          <w:noProof/>
        </w:rPr>
        <w:fldChar w:fldCharType="end"/>
      </w:r>
    </w:p>
    <w:p w14:paraId="4B9BA406" w14:textId="465BDC53"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lang w:eastAsia="zh-CN"/>
        </w:rPr>
        <w:t>5.2.12</w:t>
      </w:r>
      <w:r>
        <w:rPr>
          <w:rFonts w:asciiTheme="minorHAnsi" w:eastAsiaTheme="minorEastAsia" w:hAnsiTheme="minorHAnsi" w:cstheme="minorBidi"/>
          <w:noProof/>
          <w:sz w:val="22"/>
          <w:szCs w:val="22"/>
          <w:lang w:eastAsia="en-GB"/>
        </w:rPr>
        <w:tab/>
      </w:r>
      <w:r w:rsidRPr="003A389F">
        <w:rPr>
          <w:rFonts w:eastAsia="SimSun"/>
          <w:noProof/>
          <w:lang w:eastAsia="zh-CN"/>
        </w:rPr>
        <w:t>UDR Services</w:t>
      </w:r>
      <w:r>
        <w:rPr>
          <w:noProof/>
        </w:rPr>
        <w:tab/>
      </w:r>
      <w:r>
        <w:rPr>
          <w:noProof/>
        </w:rPr>
        <w:fldChar w:fldCharType="begin" w:fldLock="1"/>
      </w:r>
      <w:r>
        <w:rPr>
          <w:noProof/>
        </w:rPr>
        <w:instrText xml:space="preserve"> PAGEREF _Toc106194312 \h </w:instrText>
      </w:r>
      <w:r>
        <w:rPr>
          <w:noProof/>
        </w:rPr>
      </w:r>
      <w:r>
        <w:rPr>
          <w:noProof/>
        </w:rPr>
        <w:fldChar w:fldCharType="separate"/>
      </w:r>
      <w:r>
        <w:rPr>
          <w:noProof/>
        </w:rPr>
        <w:t>657</w:t>
      </w:r>
      <w:r>
        <w:rPr>
          <w:noProof/>
        </w:rPr>
        <w:fldChar w:fldCharType="end"/>
      </w:r>
    </w:p>
    <w:p w14:paraId="2CF04BA1" w14:textId="1367158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5.2.12.1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_Toc106194313 \h </w:instrText>
      </w:r>
      <w:r>
        <w:rPr>
          <w:noProof/>
        </w:rPr>
      </w:r>
      <w:r>
        <w:rPr>
          <w:noProof/>
        </w:rPr>
        <w:fldChar w:fldCharType="separate"/>
      </w:r>
      <w:r>
        <w:rPr>
          <w:noProof/>
        </w:rPr>
        <w:t>657</w:t>
      </w:r>
      <w:r>
        <w:rPr>
          <w:noProof/>
        </w:rPr>
        <w:fldChar w:fldCharType="end"/>
      </w:r>
    </w:p>
    <w:p w14:paraId="199223FA" w14:textId="5ABE272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5.2.12.2</w:t>
      </w:r>
      <w:r>
        <w:rPr>
          <w:rFonts w:asciiTheme="minorHAnsi" w:eastAsiaTheme="minorEastAsia" w:hAnsiTheme="minorHAnsi" w:cstheme="minorBidi"/>
          <w:noProof/>
          <w:sz w:val="22"/>
          <w:szCs w:val="22"/>
          <w:lang w:eastAsia="en-GB"/>
        </w:rPr>
        <w:tab/>
      </w:r>
      <w:r w:rsidRPr="003A389F">
        <w:rPr>
          <w:rFonts w:eastAsia="SimSun"/>
          <w:noProof/>
        </w:rPr>
        <w:t>Nudr_DataManagement (DM) service</w:t>
      </w:r>
      <w:r>
        <w:rPr>
          <w:noProof/>
        </w:rPr>
        <w:tab/>
      </w:r>
      <w:r>
        <w:rPr>
          <w:noProof/>
        </w:rPr>
        <w:fldChar w:fldCharType="begin" w:fldLock="1"/>
      </w:r>
      <w:r>
        <w:rPr>
          <w:noProof/>
        </w:rPr>
        <w:instrText xml:space="preserve"> PAGEREF _Toc106194314 \h </w:instrText>
      </w:r>
      <w:r>
        <w:rPr>
          <w:noProof/>
        </w:rPr>
      </w:r>
      <w:r>
        <w:rPr>
          <w:noProof/>
        </w:rPr>
        <w:fldChar w:fldCharType="separate"/>
      </w:r>
      <w:r>
        <w:rPr>
          <w:noProof/>
        </w:rPr>
        <w:t>658</w:t>
      </w:r>
      <w:r>
        <w:rPr>
          <w:noProof/>
        </w:rPr>
        <w:fldChar w:fldCharType="end"/>
      </w:r>
    </w:p>
    <w:p w14:paraId="167AE20C" w14:textId="1D1931A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5.2.12.2.1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_Toc106194315 \h </w:instrText>
      </w:r>
      <w:r>
        <w:rPr>
          <w:noProof/>
        </w:rPr>
      </w:r>
      <w:r>
        <w:rPr>
          <w:noProof/>
        </w:rPr>
        <w:fldChar w:fldCharType="separate"/>
      </w:r>
      <w:r>
        <w:rPr>
          <w:noProof/>
        </w:rPr>
        <w:t>658</w:t>
      </w:r>
      <w:r>
        <w:rPr>
          <w:noProof/>
        </w:rPr>
        <w:fldChar w:fldCharType="end"/>
      </w:r>
    </w:p>
    <w:p w14:paraId="033EB0FE" w14:textId="5BB7521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5.2.12.2.2</w:t>
      </w:r>
      <w:r>
        <w:rPr>
          <w:rFonts w:asciiTheme="minorHAnsi" w:eastAsiaTheme="minorEastAsia" w:hAnsiTheme="minorHAnsi" w:cstheme="minorBidi"/>
          <w:noProof/>
          <w:sz w:val="22"/>
          <w:szCs w:val="22"/>
          <w:lang w:eastAsia="en-GB"/>
        </w:rPr>
        <w:tab/>
      </w:r>
      <w:r w:rsidRPr="003A389F">
        <w:rPr>
          <w:rFonts w:eastAsia="SimSun"/>
          <w:noProof/>
          <w:lang w:eastAsia="zh-CN"/>
        </w:rPr>
        <w:t>Nudr_</w:t>
      </w:r>
      <w:r>
        <w:rPr>
          <w:noProof/>
        </w:rPr>
        <w:t>DM</w:t>
      </w:r>
      <w:r w:rsidRPr="003A389F">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_Toc106194316 \h </w:instrText>
      </w:r>
      <w:r>
        <w:rPr>
          <w:noProof/>
        </w:rPr>
      </w:r>
      <w:r>
        <w:rPr>
          <w:noProof/>
        </w:rPr>
        <w:fldChar w:fldCharType="separate"/>
      </w:r>
      <w:r>
        <w:rPr>
          <w:noProof/>
        </w:rPr>
        <w:t>662</w:t>
      </w:r>
      <w:r>
        <w:rPr>
          <w:noProof/>
        </w:rPr>
        <w:fldChar w:fldCharType="end"/>
      </w:r>
    </w:p>
    <w:p w14:paraId="1718B075" w14:textId="5836AFB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5.2.12.2.3</w:t>
      </w:r>
      <w:r>
        <w:rPr>
          <w:rFonts w:asciiTheme="minorHAnsi" w:eastAsiaTheme="minorEastAsia" w:hAnsiTheme="minorHAnsi" w:cstheme="minorBidi"/>
          <w:noProof/>
          <w:sz w:val="22"/>
          <w:szCs w:val="22"/>
          <w:lang w:eastAsia="en-GB"/>
        </w:rPr>
        <w:tab/>
      </w:r>
      <w:r w:rsidRPr="003A389F">
        <w:rPr>
          <w:rFonts w:eastAsia="SimSun"/>
          <w:noProof/>
        </w:rPr>
        <w:t>Nudr_DM_Create service operation</w:t>
      </w:r>
      <w:r>
        <w:rPr>
          <w:noProof/>
        </w:rPr>
        <w:tab/>
      </w:r>
      <w:r>
        <w:rPr>
          <w:noProof/>
        </w:rPr>
        <w:fldChar w:fldCharType="begin" w:fldLock="1"/>
      </w:r>
      <w:r>
        <w:rPr>
          <w:noProof/>
        </w:rPr>
        <w:instrText xml:space="preserve"> PAGEREF _Toc106194317 \h </w:instrText>
      </w:r>
      <w:r>
        <w:rPr>
          <w:noProof/>
        </w:rPr>
      </w:r>
      <w:r>
        <w:rPr>
          <w:noProof/>
        </w:rPr>
        <w:fldChar w:fldCharType="separate"/>
      </w:r>
      <w:r>
        <w:rPr>
          <w:noProof/>
        </w:rPr>
        <w:t>662</w:t>
      </w:r>
      <w:r>
        <w:rPr>
          <w:noProof/>
        </w:rPr>
        <w:fldChar w:fldCharType="end"/>
      </w:r>
    </w:p>
    <w:p w14:paraId="2936241E" w14:textId="5ACDCD1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5.2.12.2.4</w:t>
      </w:r>
      <w:r>
        <w:rPr>
          <w:rFonts w:asciiTheme="minorHAnsi" w:eastAsiaTheme="minorEastAsia" w:hAnsiTheme="minorHAnsi" w:cstheme="minorBidi"/>
          <w:noProof/>
          <w:sz w:val="22"/>
          <w:szCs w:val="22"/>
          <w:lang w:eastAsia="en-GB"/>
        </w:rPr>
        <w:tab/>
      </w:r>
      <w:r w:rsidRPr="003A389F">
        <w:rPr>
          <w:rFonts w:eastAsia="SimSun"/>
          <w:noProof/>
        </w:rPr>
        <w:t>Nudr_DM_Delete service operation</w:t>
      </w:r>
      <w:r>
        <w:rPr>
          <w:noProof/>
        </w:rPr>
        <w:tab/>
      </w:r>
      <w:r>
        <w:rPr>
          <w:noProof/>
        </w:rPr>
        <w:fldChar w:fldCharType="begin" w:fldLock="1"/>
      </w:r>
      <w:r>
        <w:rPr>
          <w:noProof/>
        </w:rPr>
        <w:instrText xml:space="preserve"> PAGEREF _Toc106194318 \h </w:instrText>
      </w:r>
      <w:r>
        <w:rPr>
          <w:noProof/>
        </w:rPr>
      </w:r>
      <w:r>
        <w:rPr>
          <w:noProof/>
        </w:rPr>
        <w:fldChar w:fldCharType="separate"/>
      </w:r>
      <w:r>
        <w:rPr>
          <w:noProof/>
        </w:rPr>
        <w:t>663</w:t>
      </w:r>
      <w:r>
        <w:rPr>
          <w:noProof/>
        </w:rPr>
        <w:fldChar w:fldCharType="end"/>
      </w:r>
    </w:p>
    <w:p w14:paraId="1D145271" w14:textId="688DEE6C"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5.2.12.2.5</w:t>
      </w:r>
      <w:r>
        <w:rPr>
          <w:rFonts w:asciiTheme="minorHAnsi" w:eastAsiaTheme="minorEastAsia" w:hAnsiTheme="minorHAnsi" w:cstheme="minorBidi"/>
          <w:noProof/>
          <w:sz w:val="22"/>
          <w:szCs w:val="22"/>
          <w:lang w:eastAsia="en-GB"/>
        </w:rPr>
        <w:tab/>
      </w:r>
      <w:r w:rsidRPr="003A389F">
        <w:rPr>
          <w:rFonts w:eastAsia="SimSun"/>
          <w:noProof/>
        </w:rPr>
        <w:t>Nudr_DM_Update service operation</w:t>
      </w:r>
      <w:r>
        <w:rPr>
          <w:noProof/>
        </w:rPr>
        <w:tab/>
      </w:r>
      <w:r>
        <w:rPr>
          <w:noProof/>
        </w:rPr>
        <w:fldChar w:fldCharType="begin" w:fldLock="1"/>
      </w:r>
      <w:r>
        <w:rPr>
          <w:noProof/>
        </w:rPr>
        <w:instrText xml:space="preserve"> PAGEREF _Toc106194319 \h </w:instrText>
      </w:r>
      <w:r>
        <w:rPr>
          <w:noProof/>
        </w:rPr>
      </w:r>
      <w:r>
        <w:rPr>
          <w:noProof/>
        </w:rPr>
        <w:fldChar w:fldCharType="separate"/>
      </w:r>
      <w:r>
        <w:rPr>
          <w:noProof/>
        </w:rPr>
        <w:t>663</w:t>
      </w:r>
      <w:r>
        <w:rPr>
          <w:noProof/>
        </w:rPr>
        <w:fldChar w:fldCharType="end"/>
      </w:r>
    </w:p>
    <w:p w14:paraId="2FAB6DBA" w14:textId="3FBAFC9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5.2.12.2.6</w:t>
      </w:r>
      <w:r>
        <w:rPr>
          <w:rFonts w:asciiTheme="minorHAnsi" w:eastAsiaTheme="minorEastAsia" w:hAnsiTheme="minorHAnsi" w:cstheme="minorBidi"/>
          <w:noProof/>
          <w:sz w:val="22"/>
          <w:szCs w:val="22"/>
          <w:lang w:eastAsia="en-GB"/>
        </w:rPr>
        <w:tab/>
      </w:r>
      <w:r w:rsidRPr="003A389F">
        <w:rPr>
          <w:rFonts w:eastAsia="SimSun"/>
          <w:noProof/>
        </w:rPr>
        <w:t>Nudr_DM_Subscribe service operation</w:t>
      </w:r>
      <w:r>
        <w:rPr>
          <w:noProof/>
        </w:rPr>
        <w:tab/>
      </w:r>
      <w:r>
        <w:rPr>
          <w:noProof/>
        </w:rPr>
        <w:fldChar w:fldCharType="begin" w:fldLock="1"/>
      </w:r>
      <w:r>
        <w:rPr>
          <w:noProof/>
        </w:rPr>
        <w:instrText xml:space="preserve"> PAGEREF _Toc106194320 \h </w:instrText>
      </w:r>
      <w:r>
        <w:rPr>
          <w:noProof/>
        </w:rPr>
      </w:r>
      <w:r>
        <w:rPr>
          <w:noProof/>
        </w:rPr>
        <w:fldChar w:fldCharType="separate"/>
      </w:r>
      <w:r>
        <w:rPr>
          <w:noProof/>
        </w:rPr>
        <w:t>663</w:t>
      </w:r>
      <w:r>
        <w:rPr>
          <w:noProof/>
        </w:rPr>
        <w:fldChar w:fldCharType="end"/>
      </w:r>
    </w:p>
    <w:p w14:paraId="5E9D46A5" w14:textId="1CDE69C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5.2.12.2.7</w:t>
      </w:r>
      <w:r>
        <w:rPr>
          <w:rFonts w:asciiTheme="minorHAnsi" w:eastAsiaTheme="minorEastAsia" w:hAnsiTheme="minorHAnsi" w:cstheme="minorBidi"/>
          <w:noProof/>
          <w:sz w:val="22"/>
          <w:szCs w:val="22"/>
          <w:lang w:eastAsia="en-GB"/>
        </w:rPr>
        <w:tab/>
      </w:r>
      <w:r w:rsidRPr="003A389F">
        <w:rPr>
          <w:rFonts w:eastAsia="SimSun"/>
          <w:noProof/>
        </w:rPr>
        <w:t>Nudr_DM_Unsubscribe service operation</w:t>
      </w:r>
      <w:r>
        <w:rPr>
          <w:noProof/>
        </w:rPr>
        <w:tab/>
      </w:r>
      <w:r>
        <w:rPr>
          <w:noProof/>
        </w:rPr>
        <w:fldChar w:fldCharType="begin" w:fldLock="1"/>
      </w:r>
      <w:r>
        <w:rPr>
          <w:noProof/>
        </w:rPr>
        <w:instrText xml:space="preserve"> PAGEREF _Toc106194321 \h </w:instrText>
      </w:r>
      <w:r>
        <w:rPr>
          <w:noProof/>
        </w:rPr>
      </w:r>
      <w:r>
        <w:rPr>
          <w:noProof/>
        </w:rPr>
        <w:fldChar w:fldCharType="separate"/>
      </w:r>
      <w:r>
        <w:rPr>
          <w:noProof/>
        </w:rPr>
        <w:t>663</w:t>
      </w:r>
      <w:r>
        <w:rPr>
          <w:noProof/>
        </w:rPr>
        <w:fldChar w:fldCharType="end"/>
      </w:r>
    </w:p>
    <w:p w14:paraId="52AC0C1F" w14:textId="341BBE6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5.2.12.2.8</w:t>
      </w:r>
      <w:r>
        <w:rPr>
          <w:rFonts w:asciiTheme="minorHAnsi" w:eastAsiaTheme="minorEastAsia" w:hAnsiTheme="minorHAnsi" w:cstheme="minorBidi"/>
          <w:noProof/>
          <w:sz w:val="22"/>
          <w:szCs w:val="22"/>
          <w:lang w:eastAsia="en-GB"/>
        </w:rPr>
        <w:tab/>
      </w:r>
      <w:r w:rsidRPr="003A389F">
        <w:rPr>
          <w:rFonts w:eastAsia="SimSun"/>
          <w:noProof/>
        </w:rPr>
        <w:t>Nudr_DM_Notify service operation</w:t>
      </w:r>
      <w:r>
        <w:rPr>
          <w:noProof/>
        </w:rPr>
        <w:tab/>
      </w:r>
      <w:r>
        <w:rPr>
          <w:noProof/>
        </w:rPr>
        <w:fldChar w:fldCharType="begin" w:fldLock="1"/>
      </w:r>
      <w:r>
        <w:rPr>
          <w:noProof/>
        </w:rPr>
        <w:instrText xml:space="preserve"> PAGEREF _Toc106194322 \h </w:instrText>
      </w:r>
      <w:r>
        <w:rPr>
          <w:noProof/>
        </w:rPr>
      </w:r>
      <w:r>
        <w:rPr>
          <w:noProof/>
        </w:rPr>
        <w:fldChar w:fldCharType="separate"/>
      </w:r>
      <w:r>
        <w:rPr>
          <w:noProof/>
        </w:rPr>
        <w:t>664</w:t>
      </w:r>
      <w:r>
        <w:rPr>
          <w:noProof/>
        </w:rPr>
        <w:fldChar w:fldCharType="end"/>
      </w:r>
    </w:p>
    <w:p w14:paraId="2D59D57C" w14:textId="1D51EFC9"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5.2.12.3</w:t>
      </w:r>
      <w:r>
        <w:rPr>
          <w:rFonts w:asciiTheme="minorHAnsi" w:eastAsiaTheme="minorEastAsia" w:hAnsiTheme="minorHAnsi" w:cstheme="minorBidi"/>
          <w:noProof/>
          <w:sz w:val="22"/>
          <w:szCs w:val="22"/>
          <w:lang w:eastAsia="en-GB"/>
        </w:rPr>
        <w:tab/>
      </w:r>
      <w:r w:rsidRPr="003A389F">
        <w:rPr>
          <w:rFonts w:eastAsia="SimSun"/>
          <w:noProof/>
        </w:rPr>
        <w:t>Nudr_GroupIDmap service</w:t>
      </w:r>
      <w:r>
        <w:rPr>
          <w:noProof/>
        </w:rPr>
        <w:tab/>
      </w:r>
      <w:r>
        <w:rPr>
          <w:noProof/>
        </w:rPr>
        <w:fldChar w:fldCharType="begin" w:fldLock="1"/>
      </w:r>
      <w:r>
        <w:rPr>
          <w:noProof/>
        </w:rPr>
        <w:instrText xml:space="preserve"> PAGEREF _Toc106194323 \h </w:instrText>
      </w:r>
      <w:r>
        <w:rPr>
          <w:noProof/>
        </w:rPr>
      </w:r>
      <w:r>
        <w:rPr>
          <w:noProof/>
        </w:rPr>
        <w:fldChar w:fldCharType="separate"/>
      </w:r>
      <w:r>
        <w:rPr>
          <w:noProof/>
        </w:rPr>
        <w:t>664</w:t>
      </w:r>
      <w:r>
        <w:rPr>
          <w:noProof/>
        </w:rPr>
        <w:fldChar w:fldCharType="end"/>
      </w:r>
    </w:p>
    <w:p w14:paraId="6A5FAFD0" w14:textId="1147399F"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5.2.12.3.1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_Toc106194324 \h </w:instrText>
      </w:r>
      <w:r>
        <w:rPr>
          <w:noProof/>
        </w:rPr>
      </w:r>
      <w:r>
        <w:rPr>
          <w:noProof/>
        </w:rPr>
        <w:fldChar w:fldCharType="separate"/>
      </w:r>
      <w:r>
        <w:rPr>
          <w:noProof/>
        </w:rPr>
        <w:t>664</w:t>
      </w:r>
      <w:r>
        <w:rPr>
          <w:noProof/>
        </w:rPr>
        <w:fldChar w:fldCharType="end"/>
      </w:r>
    </w:p>
    <w:p w14:paraId="73E8C07C" w14:textId="5FB869F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5.2.12.3.2</w:t>
      </w:r>
      <w:r>
        <w:rPr>
          <w:rFonts w:asciiTheme="minorHAnsi" w:eastAsiaTheme="minorEastAsia" w:hAnsiTheme="minorHAnsi" w:cstheme="minorBidi"/>
          <w:noProof/>
          <w:sz w:val="22"/>
          <w:szCs w:val="22"/>
          <w:lang w:eastAsia="en-GB"/>
        </w:rPr>
        <w:tab/>
      </w:r>
      <w:r w:rsidRPr="003A389F">
        <w:rPr>
          <w:rFonts w:eastAsia="SimSun"/>
          <w:noProof/>
        </w:rPr>
        <w:t>Nudr_GroupIDmap_query service operation</w:t>
      </w:r>
      <w:r>
        <w:rPr>
          <w:noProof/>
        </w:rPr>
        <w:tab/>
      </w:r>
      <w:r>
        <w:rPr>
          <w:noProof/>
        </w:rPr>
        <w:fldChar w:fldCharType="begin" w:fldLock="1"/>
      </w:r>
      <w:r>
        <w:rPr>
          <w:noProof/>
        </w:rPr>
        <w:instrText xml:space="preserve"> PAGEREF _Toc106194325 \h </w:instrText>
      </w:r>
      <w:r>
        <w:rPr>
          <w:noProof/>
        </w:rPr>
      </w:r>
      <w:r>
        <w:rPr>
          <w:noProof/>
        </w:rPr>
        <w:fldChar w:fldCharType="separate"/>
      </w:r>
      <w:r>
        <w:rPr>
          <w:noProof/>
        </w:rPr>
        <w:t>664</w:t>
      </w:r>
      <w:r>
        <w:rPr>
          <w:noProof/>
        </w:rPr>
        <w:fldChar w:fldCharType="end"/>
      </w:r>
    </w:p>
    <w:p w14:paraId="432D53E7" w14:textId="534006CC" w:rsidR="00550F40" w:rsidRDefault="00550F40">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_Toc106194326 \h </w:instrText>
      </w:r>
      <w:r>
        <w:rPr>
          <w:noProof/>
        </w:rPr>
      </w:r>
      <w:r>
        <w:rPr>
          <w:noProof/>
        </w:rPr>
        <w:fldChar w:fldCharType="separate"/>
      </w:r>
      <w:r>
        <w:rPr>
          <w:noProof/>
        </w:rPr>
        <w:t>664</w:t>
      </w:r>
      <w:r>
        <w:rPr>
          <w:noProof/>
        </w:rPr>
        <w:fldChar w:fldCharType="end"/>
      </w:r>
    </w:p>
    <w:p w14:paraId="3CF88C53" w14:textId="13AAB30D" w:rsidR="00550F40" w:rsidRDefault="00550F40">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_Toc106194327 \h </w:instrText>
      </w:r>
      <w:r>
        <w:rPr>
          <w:noProof/>
        </w:rPr>
      </w:r>
      <w:r>
        <w:rPr>
          <w:noProof/>
        </w:rPr>
        <w:fldChar w:fldCharType="separate"/>
      </w:r>
      <w:r>
        <w:rPr>
          <w:noProof/>
        </w:rPr>
        <w:t>664</w:t>
      </w:r>
      <w:r>
        <w:rPr>
          <w:noProof/>
        </w:rPr>
        <w:fldChar w:fldCharType="end"/>
      </w:r>
    </w:p>
    <w:p w14:paraId="262C29F7" w14:textId="3AD7A8C0" w:rsidR="00550F40" w:rsidRDefault="00550F40">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_Toc106194328 \h </w:instrText>
      </w:r>
      <w:r>
        <w:rPr>
          <w:noProof/>
        </w:rPr>
      </w:r>
      <w:r>
        <w:rPr>
          <w:noProof/>
        </w:rPr>
        <w:fldChar w:fldCharType="separate"/>
      </w:r>
      <w:r>
        <w:rPr>
          <w:noProof/>
        </w:rPr>
        <w:t>665</w:t>
      </w:r>
      <w:r>
        <w:rPr>
          <w:noProof/>
        </w:rPr>
        <w:fldChar w:fldCharType="end"/>
      </w:r>
    </w:p>
    <w:p w14:paraId="0752AC18" w14:textId="7EE50F84" w:rsidR="00550F40" w:rsidRDefault="00550F40">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_Toc106194329 \h </w:instrText>
      </w:r>
      <w:r>
        <w:rPr>
          <w:noProof/>
        </w:rPr>
      </w:r>
      <w:r>
        <w:rPr>
          <w:noProof/>
        </w:rPr>
        <w:fldChar w:fldCharType="separate"/>
      </w:r>
      <w:r>
        <w:rPr>
          <w:noProof/>
        </w:rPr>
        <w:t>665</w:t>
      </w:r>
      <w:r>
        <w:rPr>
          <w:noProof/>
        </w:rPr>
        <w:fldChar w:fldCharType="end"/>
      </w:r>
    </w:p>
    <w:p w14:paraId="09A0D383" w14:textId="029DF471" w:rsidR="00550F40" w:rsidRDefault="00550F40">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_Toc106194330 \h </w:instrText>
      </w:r>
      <w:r>
        <w:rPr>
          <w:noProof/>
        </w:rPr>
      </w:r>
      <w:r>
        <w:rPr>
          <w:noProof/>
        </w:rPr>
        <w:fldChar w:fldCharType="separate"/>
      </w:r>
      <w:r>
        <w:rPr>
          <w:noProof/>
        </w:rPr>
        <w:t>665</w:t>
      </w:r>
      <w:r>
        <w:rPr>
          <w:noProof/>
        </w:rPr>
        <w:fldChar w:fldCharType="end"/>
      </w:r>
    </w:p>
    <w:p w14:paraId="79DF044E" w14:textId="396004F7" w:rsidR="00550F40" w:rsidRDefault="00550F40">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_Toc106194331 \h </w:instrText>
      </w:r>
      <w:r>
        <w:rPr>
          <w:noProof/>
        </w:rPr>
      </w:r>
      <w:r>
        <w:rPr>
          <w:noProof/>
        </w:rPr>
        <w:fldChar w:fldCharType="separate"/>
      </w:r>
      <w:r>
        <w:rPr>
          <w:noProof/>
        </w:rPr>
        <w:t>665</w:t>
      </w:r>
      <w:r>
        <w:rPr>
          <w:noProof/>
        </w:rPr>
        <w:fldChar w:fldCharType="end"/>
      </w:r>
    </w:p>
    <w:p w14:paraId="7BB51B9E" w14:textId="0F238A8B" w:rsidR="00550F40" w:rsidRDefault="00550F40">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3A389F">
        <w:rPr>
          <w:rFonts w:eastAsia="SimSun"/>
          <w:noProof/>
        </w:rPr>
        <w:t>service operation</w:t>
      </w:r>
      <w:r>
        <w:rPr>
          <w:noProof/>
        </w:rPr>
        <w:tab/>
      </w:r>
      <w:r>
        <w:rPr>
          <w:noProof/>
        </w:rPr>
        <w:fldChar w:fldCharType="begin" w:fldLock="1"/>
      </w:r>
      <w:r>
        <w:rPr>
          <w:noProof/>
        </w:rPr>
        <w:instrText xml:space="preserve"> PAGEREF _Toc106194332 \h </w:instrText>
      </w:r>
      <w:r>
        <w:rPr>
          <w:noProof/>
        </w:rPr>
      </w:r>
      <w:r>
        <w:rPr>
          <w:noProof/>
        </w:rPr>
        <w:fldChar w:fldCharType="separate"/>
      </w:r>
      <w:r>
        <w:rPr>
          <w:noProof/>
        </w:rPr>
        <w:t>666</w:t>
      </w:r>
      <w:r>
        <w:rPr>
          <w:noProof/>
        </w:rPr>
        <w:fldChar w:fldCharType="end"/>
      </w:r>
    </w:p>
    <w:p w14:paraId="6DF18331" w14:textId="25661FB5" w:rsidR="00550F40" w:rsidRDefault="00550F40">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_Toc106194333 \h </w:instrText>
      </w:r>
      <w:r>
        <w:rPr>
          <w:noProof/>
        </w:rPr>
      </w:r>
      <w:r>
        <w:rPr>
          <w:noProof/>
        </w:rPr>
        <w:fldChar w:fldCharType="separate"/>
      </w:r>
      <w:r>
        <w:rPr>
          <w:noProof/>
        </w:rPr>
        <w:t>666</w:t>
      </w:r>
      <w:r>
        <w:rPr>
          <w:noProof/>
        </w:rPr>
        <w:fldChar w:fldCharType="end"/>
      </w:r>
    </w:p>
    <w:p w14:paraId="6542E64F" w14:textId="5954A9CB" w:rsidR="00550F40" w:rsidRDefault="00550F40">
      <w:pPr>
        <w:pStyle w:val="TOC5"/>
        <w:rPr>
          <w:rFonts w:asciiTheme="minorHAnsi" w:eastAsiaTheme="minorEastAsia" w:hAnsiTheme="minorHAnsi" w:cstheme="minorBidi"/>
          <w:noProof/>
          <w:sz w:val="22"/>
          <w:szCs w:val="22"/>
          <w:lang w:eastAsia="en-GB"/>
        </w:rPr>
      </w:pPr>
      <w:r>
        <w:rPr>
          <w:noProof/>
          <w:lang w:eastAsia="zh-CN"/>
        </w:rPr>
        <w:t>5.2.13.2.6</w:t>
      </w:r>
      <w:r>
        <w:rPr>
          <w:rFonts w:asciiTheme="minorHAnsi" w:eastAsiaTheme="minorEastAsia" w:hAnsiTheme="minorHAnsi" w:cstheme="minorBidi"/>
          <w:noProof/>
          <w:sz w:val="22"/>
          <w:szCs w:val="22"/>
          <w:lang w:eastAsia="en-GB"/>
        </w:rPr>
        <w:tab/>
      </w:r>
      <w:r>
        <w:rPr>
          <w:noProof/>
          <w:lang w:eastAsia="zh-CN"/>
        </w:rPr>
        <w:t>Nbsf_Management_Subscribe service operation</w:t>
      </w:r>
      <w:r>
        <w:rPr>
          <w:noProof/>
        </w:rPr>
        <w:tab/>
      </w:r>
      <w:r>
        <w:rPr>
          <w:noProof/>
        </w:rPr>
        <w:fldChar w:fldCharType="begin" w:fldLock="1"/>
      </w:r>
      <w:r>
        <w:rPr>
          <w:noProof/>
        </w:rPr>
        <w:instrText xml:space="preserve"> PAGEREF _Toc106194334 \h </w:instrText>
      </w:r>
      <w:r>
        <w:rPr>
          <w:noProof/>
        </w:rPr>
      </w:r>
      <w:r>
        <w:rPr>
          <w:noProof/>
        </w:rPr>
        <w:fldChar w:fldCharType="separate"/>
      </w:r>
      <w:r>
        <w:rPr>
          <w:noProof/>
        </w:rPr>
        <w:t>666</w:t>
      </w:r>
      <w:r>
        <w:rPr>
          <w:noProof/>
        </w:rPr>
        <w:fldChar w:fldCharType="end"/>
      </w:r>
    </w:p>
    <w:p w14:paraId="528A5A1C" w14:textId="41669D91" w:rsidR="00550F40" w:rsidRDefault="00550F40">
      <w:pPr>
        <w:pStyle w:val="TOC5"/>
        <w:rPr>
          <w:rFonts w:asciiTheme="minorHAnsi" w:eastAsiaTheme="minorEastAsia" w:hAnsiTheme="minorHAnsi" w:cstheme="minorBidi"/>
          <w:noProof/>
          <w:sz w:val="22"/>
          <w:szCs w:val="22"/>
          <w:lang w:eastAsia="en-GB"/>
        </w:rPr>
      </w:pPr>
      <w:r>
        <w:rPr>
          <w:noProof/>
          <w:lang w:eastAsia="zh-CN"/>
        </w:rPr>
        <w:t>5.2.13.2.7</w:t>
      </w:r>
      <w:r>
        <w:rPr>
          <w:rFonts w:asciiTheme="minorHAnsi" w:eastAsiaTheme="minorEastAsia" w:hAnsiTheme="minorHAnsi" w:cstheme="minorBidi"/>
          <w:noProof/>
          <w:sz w:val="22"/>
          <w:szCs w:val="22"/>
          <w:lang w:eastAsia="en-GB"/>
        </w:rPr>
        <w:tab/>
      </w:r>
      <w:r>
        <w:rPr>
          <w:noProof/>
          <w:lang w:eastAsia="zh-CN"/>
        </w:rPr>
        <w:t>Nbsf_Management_Unsubscribe service operation</w:t>
      </w:r>
      <w:r>
        <w:rPr>
          <w:noProof/>
        </w:rPr>
        <w:tab/>
      </w:r>
      <w:r>
        <w:rPr>
          <w:noProof/>
        </w:rPr>
        <w:fldChar w:fldCharType="begin" w:fldLock="1"/>
      </w:r>
      <w:r>
        <w:rPr>
          <w:noProof/>
        </w:rPr>
        <w:instrText xml:space="preserve"> PAGEREF _Toc106194335 \h </w:instrText>
      </w:r>
      <w:r>
        <w:rPr>
          <w:noProof/>
        </w:rPr>
      </w:r>
      <w:r>
        <w:rPr>
          <w:noProof/>
        </w:rPr>
        <w:fldChar w:fldCharType="separate"/>
      </w:r>
      <w:r>
        <w:rPr>
          <w:noProof/>
        </w:rPr>
        <w:t>667</w:t>
      </w:r>
      <w:r>
        <w:rPr>
          <w:noProof/>
        </w:rPr>
        <w:fldChar w:fldCharType="end"/>
      </w:r>
    </w:p>
    <w:p w14:paraId="20AFD637" w14:textId="43144715" w:rsidR="00550F40" w:rsidRDefault="00550F40">
      <w:pPr>
        <w:pStyle w:val="TOC5"/>
        <w:rPr>
          <w:rFonts w:asciiTheme="minorHAnsi" w:eastAsiaTheme="minorEastAsia" w:hAnsiTheme="minorHAnsi" w:cstheme="minorBidi"/>
          <w:noProof/>
          <w:sz w:val="22"/>
          <w:szCs w:val="22"/>
          <w:lang w:eastAsia="en-GB"/>
        </w:rPr>
      </w:pPr>
      <w:r>
        <w:rPr>
          <w:noProof/>
          <w:lang w:eastAsia="zh-CN"/>
        </w:rPr>
        <w:t>5.2.13.2.8</w:t>
      </w:r>
      <w:r>
        <w:rPr>
          <w:rFonts w:asciiTheme="minorHAnsi" w:eastAsiaTheme="minorEastAsia" w:hAnsiTheme="minorHAnsi" w:cstheme="minorBidi"/>
          <w:noProof/>
          <w:sz w:val="22"/>
          <w:szCs w:val="22"/>
          <w:lang w:eastAsia="en-GB"/>
        </w:rPr>
        <w:tab/>
      </w:r>
      <w:r>
        <w:rPr>
          <w:noProof/>
          <w:lang w:eastAsia="zh-CN"/>
        </w:rPr>
        <w:t>Nbsf_Management_Notify service operation</w:t>
      </w:r>
      <w:r>
        <w:rPr>
          <w:noProof/>
        </w:rPr>
        <w:tab/>
      </w:r>
      <w:r>
        <w:rPr>
          <w:noProof/>
        </w:rPr>
        <w:fldChar w:fldCharType="begin" w:fldLock="1"/>
      </w:r>
      <w:r>
        <w:rPr>
          <w:noProof/>
        </w:rPr>
        <w:instrText xml:space="preserve"> PAGEREF _Toc106194336 \h </w:instrText>
      </w:r>
      <w:r>
        <w:rPr>
          <w:noProof/>
        </w:rPr>
      </w:r>
      <w:r>
        <w:rPr>
          <w:noProof/>
        </w:rPr>
        <w:fldChar w:fldCharType="separate"/>
      </w:r>
      <w:r>
        <w:rPr>
          <w:noProof/>
        </w:rPr>
        <w:t>667</w:t>
      </w:r>
      <w:r>
        <w:rPr>
          <w:noProof/>
        </w:rPr>
        <w:fldChar w:fldCharType="end"/>
      </w:r>
    </w:p>
    <w:p w14:paraId="14B9C0FE" w14:textId="7F7837EE" w:rsidR="00550F40" w:rsidRDefault="00550F40">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_Toc106194337 \h </w:instrText>
      </w:r>
      <w:r>
        <w:rPr>
          <w:noProof/>
        </w:rPr>
      </w:r>
      <w:r>
        <w:rPr>
          <w:noProof/>
        </w:rPr>
        <w:fldChar w:fldCharType="separate"/>
      </w:r>
      <w:r>
        <w:rPr>
          <w:noProof/>
        </w:rPr>
        <w:t>667</w:t>
      </w:r>
      <w:r>
        <w:rPr>
          <w:noProof/>
        </w:rPr>
        <w:fldChar w:fldCharType="end"/>
      </w:r>
    </w:p>
    <w:p w14:paraId="352D8EEA" w14:textId="26CC4BB8" w:rsidR="00550F40" w:rsidRDefault="00550F40">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_Toc106194338 \h </w:instrText>
      </w:r>
      <w:r>
        <w:rPr>
          <w:noProof/>
        </w:rPr>
      </w:r>
      <w:r>
        <w:rPr>
          <w:noProof/>
        </w:rPr>
        <w:fldChar w:fldCharType="separate"/>
      </w:r>
      <w:r>
        <w:rPr>
          <w:noProof/>
        </w:rPr>
        <w:t>667</w:t>
      </w:r>
      <w:r>
        <w:rPr>
          <w:noProof/>
        </w:rPr>
        <w:fldChar w:fldCharType="end"/>
      </w:r>
    </w:p>
    <w:p w14:paraId="2FD07B27" w14:textId="02FFEBBE" w:rsidR="00550F40" w:rsidRDefault="00550F40">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_Toc106194339 \h </w:instrText>
      </w:r>
      <w:r>
        <w:rPr>
          <w:noProof/>
        </w:rPr>
      </w:r>
      <w:r>
        <w:rPr>
          <w:noProof/>
        </w:rPr>
        <w:fldChar w:fldCharType="separate"/>
      </w:r>
      <w:r>
        <w:rPr>
          <w:noProof/>
        </w:rPr>
        <w:t>668</w:t>
      </w:r>
      <w:r>
        <w:rPr>
          <w:noProof/>
        </w:rPr>
        <w:fldChar w:fldCharType="end"/>
      </w:r>
    </w:p>
    <w:p w14:paraId="6C116055" w14:textId="6653FBAC" w:rsidR="00550F40" w:rsidRDefault="00550F40">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_Toc106194340 \h </w:instrText>
      </w:r>
      <w:r>
        <w:rPr>
          <w:noProof/>
        </w:rPr>
      </w:r>
      <w:r>
        <w:rPr>
          <w:noProof/>
        </w:rPr>
        <w:fldChar w:fldCharType="separate"/>
      </w:r>
      <w:r>
        <w:rPr>
          <w:noProof/>
        </w:rPr>
        <w:t>668</w:t>
      </w:r>
      <w:r>
        <w:rPr>
          <w:noProof/>
        </w:rPr>
        <w:fldChar w:fldCharType="end"/>
      </w:r>
    </w:p>
    <w:p w14:paraId="71A97C8F" w14:textId="5336CBB8" w:rsidR="00550F40" w:rsidRDefault="00550F40">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_Toc106194341 \h </w:instrText>
      </w:r>
      <w:r>
        <w:rPr>
          <w:noProof/>
        </w:rPr>
      </w:r>
      <w:r>
        <w:rPr>
          <w:noProof/>
        </w:rPr>
        <w:fldChar w:fldCharType="separate"/>
      </w:r>
      <w:r>
        <w:rPr>
          <w:noProof/>
        </w:rPr>
        <w:t>668</w:t>
      </w:r>
      <w:r>
        <w:rPr>
          <w:noProof/>
        </w:rPr>
        <w:fldChar w:fldCharType="end"/>
      </w:r>
    </w:p>
    <w:p w14:paraId="0E1C7882" w14:textId="16BD15BE" w:rsidR="00550F40" w:rsidRDefault="00550F40">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_Toc106194342 \h </w:instrText>
      </w:r>
      <w:r>
        <w:rPr>
          <w:noProof/>
        </w:rPr>
      </w:r>
      <w:r>
        <w:rPr>
          <w:noProof/>
        </w:rPr>
        <w:fldChar w:fldCharType="separate"/>
      </w:r>
      <w:r>
        <w:rPr>
          <w:noProof/>
        </w:rPr>
        <w:t>668</w:t>
      </w:r>
      <w:r>
        <w:rPr>
          <w:noProof/>
        </w:rPr>
        <w:fldChar w:fldCharType="end"/>
      </w:r>
    </w:p>
    <w:p w14:paraId="7547BEC2" w14:textId="3DA2679F" w:rsidR="00550F40" w:rsidRDefault="00550F40">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_Toc106194343 \h </w:instrText>
      </w:r>
      <w:r>
        <w:rPr>
          <w:noProof/>
        </w:rPr>
      </w:r>
      <w:r>
        <w:rPr>
          <w:noProof/>
        </w:rPr>
        <w:fldChar w:fldCharType="separate"/>
      </w:r>
      <w:r>
        <w:rPr>
          <w:noProof/>
        </w:rPr>
        <w:t>668</w:t>
      </w:r>
      <w:r>
        <w:rPr>
          <w:noProof/>
        </w:rPr>
        <w:fldChar w:fldCharType="end"/>
      </w:r>
    </w:p>
    <w:p w14:paraId="5C6E06C5" w14:textId="1065F06D" w:rsidR="00550F40" w:rsidRDefault="00550F40">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_Toc106194344 \h </w:instrText>
      </w:r>
      <w:r>
        <w:rPr>
          <w:noProof/>
        </w:rPr>
      </w:r>
      <w:r>
        <w:rPr>
          <w:noProof/>
        </w:rPr>
        <w:fldChar w:fldCharType="separate"/>
      </w:r>
      <w:r>
        <w:rPr>
          <w:noProof/>
        </w:rPr>
        <w:t>669</w:t>
      </w:r>
      <w:r>
        <w:rPr>
          <w:noProof/>
        </w:rPr>
        <w:fldChar w:fldCharType="end"/>
      </w:r>
    </w:p>
    <w:p w14:paraId="04069BCC" w14:textId="7755B9F0" w:rsidR="00550F40" w:rsidRDefault="00550F40">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_Toc106194345 \h </w:instrText>
      </w:r>
      <w:r>
        <w:rPr>
          <w:noProof/>
        </w:rPr>
      </w:r>
      <w:r>
        <w:rPr>
          <w:noProof/>
        </w:rPr>
        <w:fldChar w:fldCharType="separate"/>
      </w:r>
      <w:r>
        <w:rPr>
          <w:noProof/>
        </w:rPr>
        <w:t>669</w:t>
      </w:r>
      <w:r>
        <w:rPr>
          <w:noProof/>
        </w:rPr>
        <w:fldChar w:fldCharType="end"/>
      </w:r>
    </w:p>
    <w:p w14:paraId="0C9387A0" w14:textId="60BFA6E3" w:rsidR="00550F40" w:rsidRDefault="00550F40">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_Toc106194346 \h </w:instrText>
      </w:r>
      <w:r>
        <w:rPr>
          <w:noProof/>
        </w:rPr>
      </w:r>
      <w:r>
        <w:rPr>
          <w:noProof/>
        </w:rPr>
        <w:fldChar w:fldCharType="separate"/>
      </w:r>
      <w:r>
        <w:rPr>
          <w:noProof/>
        </w:rPr>
        <w:t>669</w:t>
      </w:r>
      <w:r>
        <w:rPr>
          <w:noProof/>
        </w:rPr>
        <w:fldChar w:fldCharType="end"/>
      </w:r>
    </w:p>
    <w:p w14:paraId="12C6C68A" w14:textId="4AA0C936" w:rsidR="00550F40" w:rsidRDefault="00550F40">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_Toc106194347 \h </w:instrText>
      </w:r>
      <w:r>
        <w:rPr>
          <w:noProof/>
        </w:rPr>
      </w:r>
      <w:r>
        <w:rPr>
          <w:noProof/>
        </w:rPr>
        <w:fldChar w:fldCharType="separate"/>
      </w:r>
      <w:r>
        <w:rPr>
          <w:noProof/>
        </w:rPr>
        <w:t>669</w:t>
      </w:r>
      <w:r>
        <w:rPr>
          <w:noProof/>
        </w:rPr>
        <w:fldChar w:fldCharType="end"/>
      </w:r>
    </w:p>
    <w:p w14:paraId="6EBB658F" w14:textId="6D9DA426" w:rsidR="00550F40" w:rsidRDefault="00550F40">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_Toc106194348 \h </w:instrText>
      </w:r>
      <w:r>
        <w:rPr>
          <w:noProof/>
        </w:rPr>
      </w:r>
      <w:r>
        <w:rPr>
          <w:noProof/>
        </w:rPr>
        <w:fldChar w:fldCharType="separate"/>
      </w:r>
      <w:r>
        <w:rPr>
          <w:noProof/>
        </w:rPr>
        <w:t>669</w:t>
      </w:r>
      <w:r>
        <w:rPr>
          <w:noProof/>
        </w:rPr>
        <w:fldChar w:fldCharType="end"/>
      </w:r>
    </w:p>
    <w:p w14:paraId="26341F74" w14:textId="03BA5760" w:rsidR="00550F40" w:rsidRDefault="00550F40">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_Toc106194349 \h </w:instrText>
      </w:r>
      <w:r>
        <w:rPr>
          <w:noProof/>
        </w:rPr>
      </w:r>
      <w:r>
        <w:rPr>
          <w:noProof/>
        </w:rPr>
        <w:fldChar w:fldCharType="separate"/>
      </w:r>
      <w:r>
        <w:rPr>
          <w:noProof/>
        </w:rPr>
        <w:t>669</w:t>
      </w:r>
      <w:r>
        <w:rPr>
          <w:noProof/>
        </w:rPr>
        <w:fldChar w:fldCharType="end"/>
      </w:r>
    </w:p>
    <w:p w14:paraId="38A76C66" w14:textId="0DB54ED3" w:rsidR="00550F40" w:rsidRDefault="00550F40">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_Toc106194350 \h </w:instrText>
      </w:r>
      <w:r>
        <w:rPr>
          <w:noProof/>
        </w:rPr>
      </w:r>
      <w:r>
        <w:rPr>
          <w:noProof/>
        </w:rPr>
        <w:fldChar w:fldCharType="separate"/>
      </w:r>
      <w:r>
        <w:rPr>
          <w:noProof/>
        </w:rPr>
        <w:t>671</w:t>
      </w:r>
      <w:r>
        <w:rPr>
          <w:noProof/>
        </w:rPr>
        <w:fldChar w:fldCharType="end"/>
      </w:r>
    </w:p>
    <w:p w14:paraId="09F654EF" w14:textId="797D2037" w:rsidR="00550F40" w:rsidRDefault="00550F40">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_Toc106194351 \h </w:instrText>
      </w:r>
      <w:r>
        <w:rPr>
          <w:noProof/>
        </w:rPr>
      </w:r>
      <w:r>
        <w:rPr>
          <w:noProof/>
        </w:rPr>
        <w:fldChar w:fldCharType="separate"/>
      </w:r>
      <w:r>
        <w:rPr>
          <w:noProof/>
        </w:rPr>
        <w:t>671</w:t>
      </w:r>
      <w:r>
        <w:rPr>
          <w:noProof/>
        </w:rPr>
        <w:fldChar w:fldCharType="end"/>
      </w:r>
    </w:p>
    <w:p w14:paraId="4A24FA10" w14:textId="3281135B" w:rsidR="00550F40" w:rsidRDefault="00550F40">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_Toc106194352 \h </w:instrText>
      </w:r>
      <w:r>
        <w:rPr>
          <w:noProof/>
        </w:rPr>
      </w:r>
      <w:r>
        <w:rPr>
          <w:noProof/>
        </w:rPr>
        <w:fldChar w:fldCharType="separate"/>
      </w:r>
      <w:r>
        <w:rPr>
          <w:noProof/>
        </w:rPr>
        <w:t>671</w:t>
      </w:r>
      <w:r>
        <w:rPr>
          <w:noProof/>
        </w:rPr>
        <w:fldChar w:fldCharType="end"/>
      </w:r>
    </w:p>
    <w:p w14:paraId="079A1C38" w14:textId="110C904E" w:rsidR="00550F40" w:rsidRDefault="00550F40">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_Toc106194353 \h </w:instrText>
      </w:r>
      <w:r>
        <w:rPr>
          <w:noProof/>
        </w:rPr>
      </w:r>
      <w:r>
        <w:rPr>
          <w:noProof/>
        </w:rPr>
        <w:fldChar w:fldCharType="separate"/>
      </w:r>
      <w:r>
        <w:rPr>
          <w:noProof/>
        </w:rPr>
        <w:t>672</w:t>
      </w:r>
      <w:r>
        <w:rPr>
          <w:noProof/>
        </w:rPr>
        <w:fldChar w:fldCharType="end"/>
      </w:r>
    </w:p>
    <w:p w14:paraId="3E39531B" w14:textId="6DBF0F80" w:rsidR="00550F40" w:rsidRDefault="00550F40">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_Toc106194354 \h </w:instrText>
      </w:r>
      <w:r>
        <w:rPr>
          <w:noProof/>
        </w:rPr>
      </w:r>
      <w:r>
        <w:rPr>
          <w:noProof/>
        </w:rPr>
        <w:fldChar w:fldCharType="separate"/>
      </w:r>
      <w:r>
        <w:rPr>
          <w:noProof/>
        </w:rPr>
        <w:t>672</w:t>
      </w:r>
      <w:r>
        <w:rPr>
          <w:noProof/>
        </w:rPr>
        <w:fldChar w:fldCharType="end"/>
      </w:r>
    </w:p>
    <w:p w14:paraId="38360694" w14:textId="5F265137" w:rsidR="00550F40" w:rsidRDefault="00550F40">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_Toc106194355 \h </w:instrText>
      </w:r>
      <w:r>
        <w:rPr>
          <w:noProof/>
        </w:rPr>
      </w:r>
      <w:r>
        <w:rPr>
          <w:noProof/>
        </w:rPr>
        <w:fldChar w:fldCharType="separate"/>
      </w:r>
      <w:r>
        <w:rPr>
          <w:noProof/>
        </w:rPr>
        <w:t>672</w:t>
      </w:r>
      <w:r>
        <w:rPr>
          <w:noProof/>
        </w:rPr>
        <w:fldChar w:fldCharType="end"/>
      </w:r>
    </w:p>
    <w:p w14:paraId="0BA73875" w14:textId="5AA351CA" w:rsidR="00550F40" w:rsidRDefault="00550F40">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_Toc106194356 \h </w:instrText>
      </w:r>
      <w:r>
        <w:rPr>
          <w:noProof/>
        </w:rPr>
      </w:r>
      <w:r>
        <w:rPr>
          <w:noProof/>
        </w:rPr>
        <w:fldChar w:fldCharType="separate"/>
      </w:r>
      <w:r>
        <w:rPr>
          <w:noProof/>
        </w:rPr>
        <w:t>672</w:t>
      </w:r>
      <w:r>
        <w:rPr>
          <w:noProof/>
        </w:rPr>
        <w:fldChar w:fldCharType="end"/>
      </w:r>
    </w:p>
    <w:p w14:paraId="292D8811" w14:textId="0A93A3F4" w:rsidR="00550F40" w:rsidRDefault="00550F40">
      <w:pPr>
        <w:pStyle w:val="TOC4"/>
        <w:rPr>
          <w:rFonts w:asciiTheme="minorHAnsi" w:eastAsiaTheme="minorEastAsia" w:hAnsiTheme="minorHAnsi" w:cstheme="minorBidi"/>
          <w:noProof/>
          <w:sz w:val="22"/>
          <w:szCs w:val="22"/>
          <w:lang w:eastAsia="en-GB"/>
        </w:rPr>
      </w:pPr>
      <w:r>
        <w:rPr>
          <w:noProof/>
        </w:rPr>
        <w:t>5.2.16.4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_Toc106194357 \h </w:instrText>
      </w:r>
      <w:r>
        <w:rPr>
          <w:noProof/>
        </w:rPr>
      </w:r>
      <w:r>
        <w:rPr>
          <w:noProof/>
        </w:rPr>
        <w:fldChar w:fldCharType="separate"/>
      </w:r>
      <w:r>
        <w:rPr>
          <w:noProof/>
        </w:rPr>
        <w:t>673</w:t>
      </w:r>
      <w:r>
        <w:rPr>
          <w:noProof/>
        </w:rPr>
        <w:fldChar w:fldCharType="end"/>
      </w:r>
    </w:p>
    <w:p w14:paraId="52C9CA6B" w14:textId="15E05C51" w:rsidR="00550F40" w:rsidRDefault="00550F40">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_Toc106194358 \h </w:instrText>
      </w:r>
      <w:r>
        <w:rPr>
          <w:noProof/>
        </w:rPr>
      </w:r>
      <w:r>
        <w:rPr>
          <w:noProof/>
        </w:rPr>
        <w:fldChar w:fldCharType="separate"/>
      </w:r>
      <w:r>
        <w:rPr>
          <w:noProof/>
        </w:rPr>
        <w:t>673</w:t>
      </w:r>
      <w:r>
        <w:rPr>
          <w:noProof/>
        </w:rPr>
        <w:fldChar w:fldCharType="end"/>
      </w:r>
    </w:p>
    <w:p w14:paraId="22674756" w14:textId="49F10CA6" w:rsidR="00550F40" w:rsidRDefault="00550F40">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_Toc106194359 \h </w:instrText>
      </w:r>
      <w:r>
        <w:rPr>
          <w:noProof/>
        </w:rPr>
      </w:r>
      <w:r>
        <w:rPr>
          <w:noProof/>
        </w:rPr>
        <w:fldChar w:fldCharType="separate"/>
      </w:r>
      <w:r>
        <w:rPr>
          <w:noProof/>
        </w:rPr>
        <w:t>673</w:t>
      </w:r>
      <w:r>
        <w:rPr>
          <w:noProof/>
        </w:rPr>
        <w:fldChar w:fldCharType="end"/>
      </w:r>
    </w:p>
    <w:p w14:paraId="6F286743" w14:textId="507D0EE8" w:rsidR="00550F40" w:rsidRDefault="00550F40">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_Toc106194360 \h </w:instrText>
      </w:r>
      <w:r>
        <w:rPr>
          <w:noProof/>
        </w:rPr>
      </w:r>
      <w:r>
        <w:rPr>
          <w:noProof/>
        </w:rPr>
        <w:fldChar w:fldCharType="separate"/>
      </w:r>
      <w:r>
        <w:rPr>
          <w:noProof/>
        </w:rPr>
        <w:t>673</w:t>
      </w:r>
      <w:r>
        <w:rPr>
          <w:noProof/>
        </w:rPr>
        <w:fldChar w:fldCharType="end"/>
      </w:r>
    </w:p>
    <w:p w14:paraId="7C0E57F1" w14:textId="47438D17" w:rsidR="00550F40" w:rsidRDefault="00550F40">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_Toc106194361 \h </w:instrText>
      </w:r>
      <w:r>
        <w:rPr>
          <w:noProof/>
        </w:rPr>
      </w:r>
      <w:r>
        <w:rPr>
          <w:noProof/>
        </w:rPr>
        <w:fldChar w:fldCharType="separate"/>
      </w:r>
      <w:r>
        <w:rPr>
          <w:noProof/>
        </w:rPr>
        <w:t>673</w:t>
      </w:r>
      <w:r>
        <w:rPr>
          <w:noProof/>
        </w:rPr>
        <w:fldChar w:fldCharType="end"/>
      </w:r>
    </w:p>
    <w:p w14:paraId="4D50BA40" w14:textId="53066274" w:rsidR="00550F40" w:rsidRDefault="00550F40">
      <w:pPr>
        <w:pStyle w:val="TOC5"/>
        <w:rPr>
          <w:rFonts w:asciiTheme="minorHAnsi" w:eastAsiaTheme="minorEastAsia" w:hAnsiTheme="minorHAnsi" w:cstheme="minorBidi"/>
          <w:noProof/>
          <w:sz w:val="22"/>
          <w:szCs w:val="22"/>
          <w:lang w:eastAsia="en-GB"/>
        </w:rPr>
      </w:pPr>
      <w:r>
        <w:rPr>
          <w:noProof/>
        </w:rPr>
        <w:lastRenderedPageBreak/>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_Toc106194362 \h </w:instrText>
      </w:r>
      <w:r>
        <w:rPr>
          <w:noProof/>
        </w:rPr>
      </w:r>
      <w:r>
        <w:rPr>
          <w:noProof/>
        </w:rPr>
        <w:fldChar w:fldCharType="separate"/>
      </w:r>
      <w:r>
        <w:rPr>
          <w:noProof/>
        </w:rPr>
        <w:t>673</w:t>
      </w:r>
      <w:r>
        <w:rPr>
          <w:noProof/>
        </w:rPr>
        <w:fldChar w:fldCharType="end"/>
      </w:r>
    </w:p>
    <w:p w14:paraId="2D061346" w14:textId="52A70589" w:rsidR="00550F40" w:rsidRDefault="00550F40">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_Toc106194363 \h </w:instrText>
      </w:r>
      <w:r>
        <w:rPr>
          <w:noProof/>
        </w:rPr>
      </w:r>
      <w:r>
        <w:rPr>
          <w:noProof/>
        </w:rPr>
        <w:fldChar w:fldCharType="separate"/>
      </w:r>
      <w:r>
        <w:rPr>
          <w:noProof/>
        </w:rPr>
        <w:t>673</w:t>
      </w:r>
      <w:r>
        <w:rPr>
          <w:noProof/>
        </w:rPr>
        <w:fldChar w:fldCharType="end"/>
      </w:r>
    </w:p>
    <w:p w14:paraId="5D1E3F17" w14:textId="552E1855" w:rsidR="00550F40" w:rsidRDefault="00550F40">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_Toc106194364 \h </w:instrText>
      </w:r>
      <w:r>
        <w:rPr>
          <w:noProof/>
        </w:rPr>
      </w:r>
      <w:r>
        <w:rPr>
          <w:noProof/>
        </w:rPr>
        <w:fldChar w:fldCharType="separate"/>
      </w:r>
      <w:r>
        <w:rPr>
          <w:noProof/>
        </w:rPr>
        <w:t>674</w:t>
      </w:r>
      <w:r>
        <w:rPr>
          <w:noProof/>
        </w:rPr>
        <w:fldChar w:fldCharType="end"/>
      </w:r>
    </w:p>
    <w:p w14:paraId="6C674D50" w14:textId="00C2DC07" w:rsidR="00550F40" w:rsidRDefault="00550F40">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_Toc106194365 \h </w:instrText>
      </w:r>
      <w:r>
        <w:rPr>
          <w:noProof/>
        </w:rPr>
      </w:r>
      <w:r>
        <w:rPr>
          <w:noProof/>
        </w:rPr>
        <w:fldChar w:fldCharType="separate"/>
      </w:r>
      <w:r>
        <w:rPr>
          <w:noProof/>
        </w:rPr>
        <w:t>674</w:t>
      </w:r>
      <w:r>
        <w:rPr>
          <w:noProof/>
        </w:rPr>
        <w:fldChar w:fldCharType="end"/>
      </w:r>
    </w:p>
    <w:p w14:paraId="520DEED9" w14:textId="4AB0F791" w:rsidR="00550F40" w:rsidRDefault="00550F40">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_Toc106194366 \h </w:instrText>
      </w:r>
      <w:r>
        <w:rPr>
          <w:noProof/>
        </w:rPr>
      </w:r>
      <w:r>
        <w:rPr>
          <w:noProof/>
        </w:rPr>
        <w:fldChar w:fldCharType="separate"/>
      </w:r>
      <w:r>
        <w:rPr>
          <w:noProof/>
        </w:rPr>
        <w:t>674</w:t>
      </w:r>
      <w:r>
        <w:rPr>
          <w:noProof/>
        </w:rPr>
        <w:fldChar w:fldCharType="end"/>
      </w:r>
    </w:p>
    <w:p w14:paraId="7B90CD2D" w14:textId="43667FBF" w:rsidR="00550F40" w:rsidRDefault="00550F40">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_Toc106194367 \h </w:instrText>
      </w:r>
      <w:r>
        <w:rPr>
          <w:noProof/>
        </w:rPr>
      </w:r>
      <w:r>
        <w:rPr>
          <w:noProof/>
        </w:rPr>
        <w:fldChar w:fldCharType="separate"/>
      </w:r>
      <w:r>
        <w:rPr>
          <w:noProof/>
        </w:rPr>
        <w:t>674</w:t>
      </w:r>
      <w:r>
        <w:rPr>
          <w:noProof/>
        </w:rPr>
        <w:fldChar w:fldCharType="end"/>
      </w:r>
    </w:p>
    <w:p w14:paraId="7D1C2916" w14:textId="5207E0E0" w:rsidR="00550F40" w:rsidRDefault="00550F40">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_Toc106194368 \h </w:instrText>
      </w:r>
      <w:r>
        <w:rPr>
          <w:noProof/>
        </w:rPr>
      </w:r>
      <w:r>
        <w:rPr>
          <w:noProof/>
        </w:rPr>
        <w:fldChar w:fldCharType="separate"/>
      </w:r>
      <w:r>
        <w:rPr>
          <w:noProof/>
        </w:rPr>
        <w:t>674</w:t>
      </w:r>
      <w:r>
        <w:rPr>
          <w:noProof/>
        </w:rPr>
        <w:fldChar w:fldCharType="end"/>
      </w:r>
    </w:p>
    <w:p w14:paraId="3C612701" w14:textId="1F22CD42" w:rsidR="00550F40" w:rsidRDefault="00550F40">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_Toc106194369 \h </w:instrText>
      </w:r>
      <w:r>
        <w:rPr>
          <w:noProof/>
        </w:rPr>
      </w:r>
      <w:r>
        <w:rPr>
          <w:noProof/>
        </w:rPr>
        <w:fldChar w:fldCharType="separate"/>
      </w:r>
      <w:r>
        <w:rPr>
          <w:noProof/>
        </w:rPr>
        <w:t>675</w:t>
      </w:r>
      <w:r>
        <w:rPr>
          <w:noProof/>
        </w:rPr>
        <w:fldChar w:fldCharType="end"/>
      </w:r>
    </w:p>
    <w:p w14:paraId="76222E7F" w14:textId="150EE2DC" w:rsidR="00550F40" w:rsidRDefault="00550F40">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_Toc106194370 \h </w:instrText>
      </w:r>
      <w:r>
        <w:rPr>
          <w:noProof/>
        </w:rPr>
      </w:r>
      <w:r>
        <w:rPr>
          <w:noProof/>
        </w:rPr>
        <w:fldChar w:fldCharType="separate"/>
      </w:r>
      <w:r>
        <w:rPr>
          <w:noProof/>
        </w:rPr>
        <w:t>675</w:t>
      </w:r>
      <w:r>
        <w:rPr>
          <w:noProof/>
        </w:rPr>
        <w:fldChar w:fldCharType="end"/>
      </w:r>
    </w:p>
    <w:p w14:paraId="185EB5E0" w14:textId="0787455E" w:rsidR="00550F40" w:rsidRDefault="00550F40">
      <w:pPr>
        <w:pStyle w:val="TOC4"/>
        <w:rPr>
          <w:rFonts w:asciiTheme="minorHAnsi" w:eastAsiaTheme="minorEastAsia" w:hAnsiTheme="minorHAnsi" w:cstheme="minorBidi"/>
          <w:noProof/>
          <w:sz w:val="22"/>
          <w:szCs w:val="22"/>
          <w:lang w:eastAsia="en-GB"/>
        </w:rPr>
      </w:pPr>
      <w:r>
        <w:rPr>
          <w:noProof/>
        </w:rPr>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_Toc106194371 \h </w:instrText>
      </w:r>
      <w:r>
        <w:rPr>
          <w:noProof/>
        </w:rPr>
      </w:r>
      <w:r>
        <w:rPr>
          <w:noProof/>
        </w:rPr>
        <w:fldChar w:fldCharType="separate"/>
      </w:r>
      <w:r>
        <w:rPr>
          <w:noProof/>
        </w:rPr>
        <w:t>675</w:t>
      </w:r>
      <w:r>
        <w:rPr>
          <w:noProof/>
        </w:rPr>
        <w:fldChar w:fldCharType="end"/>
      </w:r>
    </w:p>
    <w:p w14:paraId="0474100C" w14:textId="3390228E" w:rsidR="00550F40" w:rsidRDefault="00550F40">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_Toc106194372 \h </w:instrText>
      </w:r>
      <w:r>
        <w:rPr>
          <w:noProof/>
        </w:rPr>
      </w:r>
      <w:r>
        <w:rPr>
          <w:noProof/>
        </w:rPr>
        <w:fldChar w:fldCharType="separate"/>
      </w:r>
      <w:r>
        <w:rPr>
          <w:noProof/>
        </w:rPr>
        <w:t>675</w:t>
      </w:r>
      <w:r>
        <w:rPr>
          <w:noProof/>
        </w:rPr>
        <w:fldChar w:fldCharType="end"/>
      </w:r>
    </w:p>
    <w:p w14:paraId="73983C47" w14:textId="2763172A" w:rsidR="00550F40" w:rsidRDefault="00550F40">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_Toc106194373 \h </w:instrText>
      </w:r>
      <w:r>
        <w:rPr>
          <w:noProof/>
        </w:rPr>
      </w:r>
      <w:r>
        <w:rPr>
          <w:noProof/>
        </w:rPr>
        <w:fldChar w:fldCharType="separate"/>
      </w:r>
      <w:r>
        <w:rPr>
          <w:noProof/>
        </w:rPr>
        <w:t>676</w:t>
      </w:r>
      <w:r>
        <w:rPr>
          <w:noProof/>
        </w:rPr>
        <w:fldChar w:fldCharType="end"/>
      </w:r>
    </w:p>
    <w:p w14:paraId="324D582B" w14:textId="4A3E7BF6" w:rsidR="00550F40" w:rsidRDefault="00550F40">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_Toc106194374 \h </w:instrText>
      </w:r>
      <w:r>
        <w:rPr>
          <w:noProof/>
        </w:rPr>
      </w:r>
      <w:r>
        <w:rPr>
          <w:noProof/>
        </w:rPr>
        <w:fldChar w:fldCharType="separate"/>
      </w:r>
      <w:r>
        <w:rPr>
          <w:noProof/>
        </w:rPr>
        <w:t>676</w:t>
      </w:r>
      <w:r>
        <w:rPr>
          <w:noProof/>
        </w:rPr>
        <w:fldChar w:fldCharType="end"/>
      </w:r>
    </w:p>
    <w:p w14:paraId="5C3C4482" w14:textId="6B03A8CA" w:rsidR="00550F40" w:rsidRDefault="00550F40">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_Toc106194375 \h </w:instrText>
      </w:r>
      <w:r>
        <w:rPr>
          <w:noProof/>
        </w:rPr>
      </w:r>
      <w:r>
        <w:rPr>
          <w:noProof/>
        </w:rPr>
        <w:fldChar w:fldCharType="separate"/>
      </w:r>
      <w:r>
        <w:rPr>
          <w:noProof/>
        </w:rPr>
        <w:t>676</w:t>
      </w:r>
      <w:r>
        <w:rPr>
          <w:noProof/>
        </w:rPr>
        <w:fldChar w:fldCharType="end"/>
      </w:r>
    </w:p>
    <w:p w14:paraId="0F1D15BB" w14:textId="4F4F10F1" w:rsidR="00550F40" w:rsidRDefault="00550F40">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_Toc106194376 \h </w:instrText>
      </w:r>
      <w:r>
        <w:rPr>
          <w:noProof/>
        </w:rPr>
      </w:r>
      <w:r>
        <w:rPr>
          <w:noProof/>
        </w:rPr>
        <w:fldChar w:fldCharType="separate"/>
      </w:r>
      <w:r>
        <w:rPr>
          <w:noProof/>
        </w:rPr>
        <w:t>677</w:t>
      </w:r>
      <w:r>
        <w:rPr>
          <w:noProof/>
        </w:rPr>
        <w:fldChar w:fldCharType="end"/>
      </w:r>
    </w:p>
    <w:p w14:paraId="69D76CFD" w14:textId="2315EE56" w:rsidR="00550F40" w:rsidRDefault="00550F40">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_Toc106194377 \h </w:instrText>
      </w:r>
      <w:r>
        <w:rPr>
          <w:noProof/>
        </w:rPr>
      </w:r>
      <w:r>
        <w:rPr>
          <w:noProof/>
        </w:rPr>
        <w:fldChar w:fldCharType="separate"/>
      </w:r>
      <w:r>
        <w:rPr>
          <w:noProof/>
        </w:rPr>
        <w:t>677</w:t>
      </w:r>
      <w:r>
        <w:rPr>
          <w:noProof/>
        </w:rPr>
        <w:fldChar w:fldCharType="end"/>
      </w:r>
    </w:p>
    <w:p w14:paraId="087D1FBF" w14:textId="0CF07C01" w:rsidR="00550F40" w:rsidRDefault="00550F40">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_Toc106194378 \h </w:instrText>
      </w:r>
      <w:r>
        <w:rPr>
          <w:noProof/>
        </w:rPr>
      </w:r>
      <w:r>
        <w:rPr>
          <w:noProof/>
        </w:rPr>
        <w:fldChar w:fldCharType="separate"/>
      </w:r>
      <w:r>
        <w:rPr>
          <w:noProof/>
        </w:rPr>
        <w:t>677</w:t>
      </w:r>
      <w:r>
        <w:rPr>
          <w:noProof/>
        </w:rPr>
        <w:fldChar w:fldCharType="end"/>
      </w:r>
    </w:p>
    <w:p w14:paraId="4337A333" w14:textId="414705D7" w:rsidR="00550F40" w:rsidRDefault="00550F40">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_Toc106194379 \h </w:instrText>
      </w:r>
      <w:r>
        <w:rPr>
          <w:noProof/>
        </w:rPr>
      </w:r>
      <w:r>
        <w:rPr>
          <w:noProof/>
        </w:rPr>
        <w:fldChar w:fldCharType="separate"/>
      </w:r>
      <w:r>
        <w:rPr>
          <w:noProof/>
        </w:rPr>
        <w:t>677</w:t>
      </w:r>
      <w:r>
        <w:rPr>
          <w:noProof/>
        </w:rPr>
        <w:fldChar w:fldCharType="end"/>
      </w:r>
    </w:p>
    <w:p w14:paraId="487CB9F0" w14:textId="73A2C0E2" w:rsidR="00550F40" w:rsidRDefault="00550F40">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_Toc106194380 \h </w:instrText>
      </w:r>
      <w:r>
        <w:rPr>
          <w:noProof/>
        </w:rPr>
      </w:r>
      <w:r>
        <w:rPr>
          <w:noProof/>
        </w:rPr>
        <w:fldChar w:fldCharType="separate"/>
      </w:r>
      <w:r>
        <w:rPr>
          <w:noProof/>
        </w:rPr>
        <w:t>677</w:t>
      </w:r>
      <w:r>
        <w:rPr>
          <w:noProof/>
        </w:rPr>
        <w:fldChar w:fldCharType="end"/>
      </w:r>
    </w:p>
    <w:p w14:paraId="73F600EE" w14:textId="44F50E84" w:rsidR="00550F40" w:rsidRDefault="00550F40">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_Toc106194381 \h </w:instrText>
      </w:r>
      <w:r>
        <w:rPr>
          <w:noProof/>
        </w:rPr>
      </w:r>
      <w:r>
        <w:rPr>
          <w:noProof/>
        </w:rPr>
        <w:fldChar w:fldCharType="separate"/>
      </w:r>
      <w:r>
        <w:rPr>
          <w:noProof/>
        </w:rPr>
        <w:t>678</w:t>
      </w:r>
      <w:r>
        <w:rPr>
          <w:noProof/>
        </w:rPr>
        <w:fldChar w:fldCharType="end"/>
      </w:r>
    </w:p>
    <w:p w14:paraId="3F8E9502" w14:textId="078AA09E" w:rsidR="00550F40" w:rsidRDefault="00550F40">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_Toc106194382 \h </w:instrText>
      </w:r>
      <w:r>
        <w:rPr>
          <w:noProof/>
        </w:rPr>
      </w:r>
      <w:r>
        <w:rPr>
          <w:noProof/>
        </w:rPr>
        <w:fldChar w:fldCharType="separate"/>
      </w:r>
      <w:r>
        <w:rPr>
          <w:noProof/>
        </w:rPr>
        <w:t>678</w:t>
      </w:r>
      <w:r>
        <w:rPr>
          <w:noProof/>
        </w:rPr>
        <w:fldChar w:fldCharType="end"/>
      </w:r>
    </w:p>
    <w:p w14:paraId="5BF752F4" w14:textId="10C2EF7E" w:rsidR="00550F40" w:rsidRDefault="00550F40">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_Toc106194383 \h </w:instrText>
      </w:r>
      <w:r>
        <w:rPr>
          <w:noProof/>
        </w:rPr>
      </w:r>
      <w:r>
        <w:rPr>
          <w:noProof/>
        </w:rPr>
        <w:fldChar w:fldCharType="separate"/>
      </w:r>
      <w:r>
        <w:rPr>
          <w:noProof/>
        </w:rPr>
        <w:t>679</w:t>
      </w:r>
      <w:r>
        <w:rPr>
          <w:noProof/>
        </w:rPr>
        <w:fldChar w:fldCharType="end"/>
      </w:r>
    </w:p>
    <w:p w14:paraId="3A3643B1" w14:textId="6A0B1927" w:rsidR="00550F40" w:rsidRDefault="00550F40">
      <w:pPr>
        <w:pStyle w:val="TOC4"/>
        <w:rPr>
          <w:rFonts w:asciiTheme="minorHAnsi" w:eastAsiaTheme="minorEastAsia" w:hAnsiTheme="minorHAnsi" w:cstheme="minorBidi"/>
          <w:noProof/>
          <w:sz w:val="22"/>
          <w:szCs w:val="22"/>
          <w:lang w:eastAsia="en-GB"/>
        </w:rPr>
      </w:pPr>
      <w:r>
        <w:rPr>
          <w:noProof/>
        </w:rPr>
        <w:t>5.2.19.3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_Toc106194384 \h </w:instrText>
      </w:r>
      <w:r>
        <w:rPr>
          <w:noProof/>
        </w:rPr>
      </w:r>
      <w:r>
        <w:rPr>
          <w:noProof/>
        </w:rPr>
        <w:fldChar w:fldCharType="separate"/>
      </w:r>
      <w:r>
        <w:rPr>
          <w:noProof/>
        </w:rPr>
        <w:t>679</w:t>
      </w:r>
      <w:r>
        <w:rPr>
          <w:noProof/>
        </w:rPr>
        <w:fldChar w:fldCharType="end"/>
      </w:r>
    </w:p>
    <w:p w14:paraId="4ECFAA1A" w14:textId="241E2C93" w:rsidR="00550F40" w:rsidRDefault="00550F40">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_Toc106194385 \h </w:instrText>
      </w:r>
      <w:r>
        <w:rPr>
          <w:noProof/>
        </w:rPr>
      </w:r>
      <w:r>
        <w:rPr>
          <w:noProof/>
        </w:rPr>
        <w:fldChar w:fldCharType="separate"/>
      </w:r>
      <w:r>
        <w:rPr>
          <w:noProof/>
        </w:rPr>
        <w:t>679</w:t>
      </w:r>
      <w:r>
        <w:rPr>
          <w:noProof/>
        </w:rPr>
        <w:fldChar w:fldCharType="end"/>
      </w:r>
    </w:p>
    <w:p w14:paraId="0FBD8842" w14:textId="6EB47D08" w:rsidR="00550F40" w:rsidRDefault="00550F40">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_Toc106194386 \h </w:instrText>
      </w:r>
      <w:r>
        <w:rPr>
          <w:noProof/>
        </w:rPr>
      </w:r>
      <w:r>
        <w:rPr>
          <w:noProof/>
        </w:rPr>
        <w:fldChar w:fldCharType="separate"/>
      </w:r>
      <w:r>
        <w:rPr>
          <w:noProof/>
        </w:rPr>
        <w:t>679</w:t>
      </w:r>
      <w:r>
        <w:rPr>
          <w:noProof/>
        </w:rPr>
        <w:fldChar w:fldCharType="end"/>
      </w:r>
    </w:p>
    <w:p w14:paraId="7520F329" w14:textId="1728DC50" w:rsidR="00550F40" w:rsidRDefault="00550F40">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_Toc106194387 \h </w:instrText>
      </w:r>
      <w:r>
        <w:rPr>
          <w:noProof/>
        </w:rPr>
      </w:r>
      <w:r>
        <w:rPr>
          <w:noProof/>
        </w:rPr>
        <w:fldChar w:fldCharType="separate"/>
      </w:r>
      <w:r>
        <w:rPr>
          <w:noProof/>
        </w:rPr>
        <w:t>679</w:t>
      </w:r>
      <w:r>
        <w:rPr>
          <w:noProof/>
        </w:rPr>
        <w:fldChar w:fldCharType="end"/>
      </w:r>
    </w:p>
    <w:p w14:paraId="0C1D6C07" w14:textId="5CCE2D3D" w:rsidR="00550F40" w:rsidRDefault="00550F40">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_Toc106194388 \h </w:instrText>
      </w:r>
      <w:r>
        <w:rPr>
          <w:noProof/>
        </w:rPr>
      </w:r>
      <w:r>
        <w:rPr>
          <w:noProof/>
        </w:rPr>
        <w:fldChar w:fldCharType="separate"/>
      </w:r>
      <w:r>
        <w:rPr>
          <w:noProof/>
        </w:rPr>
        <w:t>679</w:t>
      </w:r>
      <w:r>
        <w:rPr>
          <w:noProof/>
        </w:rPr>
        <w:fldChar w:fldCharType="end"/>
      </w:r>
    </w:p>
    <w:p w14:paraId="5FC5ED08" w14:textId="77CA94E8" w:rsidR="00550F40" w:rsidRDefault="00550F40">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_Toc106194389 \h </w:instrText>
      </w:r>
      <w:r>
        <w:rPr>
          <w:noProof/>
        </w:rPr>
      </w:r>
      <w:r>
        <w:rPr>
          <w:noProof/>
        </w:rPr>
        <w:fldChar w:fldCharType="separate"/>
      </w:r>
      <w:r>
        <w:rPr>
          <w:noProof/>
        </w:rPr>
        <w:t>679</w:t>
      </w:r>
      <w:r>
        <w:rPr>
          <w:noProof/>
        </w:rPr>
        <w:fldChar w:fldCharType="end"/>
      </w:r>
    </w:p>
    <w:p w14:paraId="4723375A" w14:textId="77BE6985" w:rsidR="00550F40" w:rsidRDefault="00550F40">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_Toc106194390 \h </w:instrText>
      </w:r>
      <w:r>
        <w:rPr>
          <w:noProof/>
        </w:rPr>
      </w:r>
      <w:r>
        <w:rPr>
          <w:noProof/>
        </w:rPr>
        <w:fldChar w:fldCharType="separate"/>
      </w:r>
      <w:r>
        <w:rPr>
          <w:noProof/>
        </w:rPr>
        <w:t>680</w:t>
      </w:r>
      <w:r>
        <w:rPr>
          <w:noProof/>
        </w:rPr>
        <w:fldChar w:fldCharType="end"/>
      </w:r>
    </w:p>
    <w:p w14:paraId="2D0F63AB" w14:textId="110659E5" w:rsidR="00550F40" w:rsidRDefault="00550F40">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_Toc106194391 \h </w:instrText>
      </w:r>
      <w:r>
        <w:rPr>
          <w:noProof/>
        </w:rPr>
      </w:r>
      <w:r>
        <w:rPr>
          <w:noProof/>
        </w:rPr>
        <w:fldChar w:fldCharType="separate"/>
      </w:r>
      <w:r>
        <w:rPr>
          <w:noProof/>
        </w:rPr>
        <w:t>680</w:t>
      </w:r>
      <w:r>
        <w:rPr>
          <w:noProof/>
        </w:rPr>
        <w:fldChar w:fldCharType="end"/>
      </w:r>
    </w:p>
    <w:p w14:paraId="426F6725" w14:textId="03ED61B3" w:rsidR="00550F40" w:rsidRDefault="00550F40">
      <w:pPr>
        <w:pStyle w:val="TOC4"/>
        <w:rPr>
          <w:rFonts w:asciiTheme="minorHAnsi" w:eastAsiaTheme="minorEastAsia" w:hAnsiTheme="minorHAnsi" w:cstheme="minorBidi"/>
          <w:noProof/>
          <w:sz w:val="22"/>
          <w:szCs w:val="22"/>
          <w:lang w:eastAsia="en-GB"/>
        </w:rPr>
      </w:pPr>
      <w:r>
        <w:rPr>
          <w:noProof/>
        </w:rPr>
        <w:t>5.2.20.3</w:t>
      </w:r>
      <w:r>
        <w:rPr>
          <w:rFonts w:asciiTheme="minorHAnsi" w:eastAsiaTheme="minorEastAsia" w:hAnsiTheme="minorHAnsi" w:cstheme="minorBidi"/>
          <w:noProof/>
          <w:sz w:val="22"/>
          <w:szCs w:val="22"/>
          <w:lang w:eastAsia="en-GB"/>
        </w:rPr>
        <w:tab/>
      </w:r>
      <w:r>
        <w:rPr>
          <w:noProof/>
        </w:rPr>
        <w:t>Nnssaaf_AIW service</w:t>
      </w:r>
      <w:r>
        <w:rPr>
          <w:noProof/>
        </w:rPr>
        <w:tab/>
      </w:r>
      <w:r>
        <w:rPr>
          <w:noProof/>
        </w:rPr>
        <w:fldChar w:fldCharType="begin" w:fldLock="1"/>
      </w:r>
      <w:r>
        <w:rPr>
          <w:noProof/>
        </w:rPr>
        <w:instrText xml:space="preserve"> PAGEREF _Toc106194392 \h </w:instrText>
      </w:r>
      <w:r>
        <w:rPr>
          <w:noProof/>
        </w:rPr>
      </w:r>
      <w:r>
        <w:rPr>
          <w:noProof/>
        </w:rPr>
        <w:fldChar w:fldCharType="separate"/>
      </w:r>
      <w:r>
        <w:rPr>
          <w:noProof/>
        </w:rPr>
        <w:t>680</w:t>
      </w:r>
      <w:r>
        <w:rPr>
          <w:noProof/>
        </w:rPr>
        <w:fldChar w:fldCharType="end"/>
      </w:r>
    </w:p>
    <w:p w14:paraId="46D4CFFB" w14:textId="3D81DDED" w:rsidR="00550F40" w:rsidRDefault="00550F40">
      <w:pPr>
        <w:pStyle w:val="TOC5"/>
        <w:rPr>
          <w:rFonts w:asciiTheme="minorHAnsi" w:eastAsiaTheme="minorEastAsia" w:hAnsiTheme="minorHAnsi" w:cstheme="minorBidi"/>
          <w:noProof/>
          <w:sz w:val="22"/>
          <w:szCs w:val="22"/>
          <w:lang w:eastAsia="en-GB"/>
        </w:rPr>
      </w:pPr>
      <w:r>
        <w:rPr>
          <w:noProof/>
        </w:rPr>
        <w:t>5.2.20.3.1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_Toc106194393 \h </w:instrText>
      </w:r>
      <w:r>
        <w:rPr>
          <w:noProof/>
        </w:rPr>
      </w:r>
      <w:r>
        <w:rPr>
          <w:noProof/>
        </w:rPr>
        <w:fldChar w:fldCharType="separate"/>
      </w:r>
      <w:r>
        <w:rPr>
          <w:noProof/>
        </w:rPr>
        <w:t>680</w:t>
      </w:r>
      <w:r>
        <w:rPr>
          <w:noProof/>
        </w:rPr>
        <w:fldChar w:fldCharType="end"/>
      </w:r>
    </w:p>
    <w:p w14:paraId="6D3BAC58" w14:textId="792B9518" w:rsidR="00550F40" w:rsidRDefault="00550F40">
      <w:pPr>
        <w:pStyle w:val="TOC5"/>
        <w:rPr>
          <w:rFonts w:asciiTheme="minorHAnsi" w:eastAsiaTheme="minorEastAsia" w:hAnsiTheme="minorHAnsi" w:cstheme="minorBidi"/>
          <w:noProof/>
          <w:sz w:val="22"/>
          <w:szCs w:val="22"/>
          <w:lang w:eastAsia="en-GB"/>
        </w:rPr>
      </w:pPr>
      <w:r>
        <w:rPr>
          <w:noProof/>
        </w:rPr>
        <w:t>5.2.20.3.2</w:t>
      </w:r>
      <w:r>
        <w:rPr>
          <w:rFonts w:asciiTheme="minorHAnsi" w:eastAsiaTheme="minorEastAsia" w:hAnsiTheme="minorHAnsi" w:cstheme="minorBidi"/>
          <w:noProof/>
          <w:sz w:val="22"/>
          <w:szCs w:val="22"/>
          <w:lang w:eastAsia="en-GB"/>
        </w:rPr>
        <w:tab/>
      </w:r>
      <w:r>
        <w:rPr>
          <w:noProof/>
        </w:rPr>
        <w:t>Nnssaaf_AIW_Authenticate service operation</w:t>
      </w:r>
      <w:r>
        <w:rPr>
          <w:noProof/>
        </w:rPr>
        <w:tab/>
      </w:r>
      <w:r>
        <w:rPr>
          <w:noProof/>
        </w:rPr>
        <w:fldChar w:fldCharType="begin" w:fldLock="1"/>
      </w:r>
      <w:r>
        <w:rPr>
          <w:noProof/>
        </w:rPr>
        <w:instrText xml:space="preserve"> PAGEREF _Toc106194394 \h </w:instrText>
      </w:r>
      <w:r>
        <w:rPr>
          <w:noProof/>
        </w:rPr>
      </w:r>
      <w:r>
        <w:rPr>
          <w:noProof/>
        </w:rPr>
        <w:fldChar w:fldCharType="separate"/>
      </w:r>
      <w:r>
        <w:rPr>
          <w:noProof/>
        </w:rPr>
        <w:t>680</w:t>
      </w:r>
      <w:r>
        <w:rPr>
          <w:noProof/>
        </w:rPr>
        <w:fldChar w:fldCharType="end"/>
      </w:r>
    </w:p>
    <w:p w14:paraId="254F95D8" w14:textId="71717AC5" w:rsidR="00550F40" w:rsidRDefault="00550F40">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NSACF services</w:t>
      </w:r>
      <w:r>
        <w:rPr>
          <w:noProof/>
        </w:rPr>
        <w:tab/>
      </w:r>
      <w:r>
        <w:rPr>
          <w:noProof/>
        </w:rPr>
        <w:fldChar w:fldCharType="begin" w:fldLock="1"/>
      </w:r>
      <w:r>
        <w:rPr>
          <w:noProof/>
        </w:rPr>
        <w:instrText xml:space="preserve"> PAGEREF _Toc106194395 \h </w:instrText>
      </w:r>
      <w:r>
        <w:rPr>
          <w:noProof/>
        </w:rPr>
      </w:r>
      <w:r>
        <w:rPr>
          <w:noProof/>
        </w:rPr>
        <w:fldChar w:fldCharType="separate"/>
      </w:r>
      <w:r>
        <w:rPr>
          <w:noProof/>
        </w:rPr>
        <w:t>680</w:t>
      </w:r>
      <w:r>
        <w:rPr>
          <w:noProof/>
        </w:rPr>
        <w:fldChar w:fldCharType="end"/>
      </w:r>
    </w:p>
    <w:p w14:paraId="79344C44" w14:textId="5E3A81B0" w:rsidR="00550F40" w:rsidRDefault="00550F40">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_Toc106194396 \h </w:instrText>
      </w:r>
      <w:r>
        <w:rPr>
          <w:noProof/>
        </w:rPr>
      </w:r>
      <w:r>
        <w:rPr>
          <w:noProof/>
        </w:rPr>
        <w:fldChar w:fldCharType="separate"/>
      </w:r>
      <w:r>
        <w:rPr>
          <w:noProof/>
        </w:rPr>
        <w:t>680</w:t>
      </w:r>
      <w:r>
        <w:rPr>
          <w:noProof/>
        </w:rPr>
        <w:fldChar w:fldCharType="end"/>
      </w:r>
    </w:p>
    <w:p w14:paraId="665ED3DF" w14:textId="62E2C07F" w:rsidR="00550F40" w:rsidRDefault="00550F40">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Nnsacf_NSAC services</w:t>
      </w:r>
      <w:r>
        <w:rPr>
          <w:noProof/>
        </w:rPr>
        <w:tab/>
      </w:r>
      <w:r>
        <w:rPr>
          <w:noProof/>
        </w:rPr>
        <w:fldChar w:fldCharType="begin" w:fldLock="1"/>
      </w:r>
      <w:r>
        <w:rPr>
          <w:noProof/>
        </w:rPr>
        <w:instrText xml:space="preserve"> PAGEREF _Toc106194397 \h </w:instrText>
      </w:r>
      <w:r>
        <w:rPr>
          <w:noProof/>
        </w:rPr>
      </w:r>
      <w:r>
        <w:rPr>
          <w:noProof/>
        </w:rPr>
        <w:fldChar w:fldCharType="separate"/>
      </w:r>
      <w:r>
        <w:rPr>
          <w:noProof/>
        </w:rPr>
        <w:t>680</w:t>
      </w:r>
      <w:r>
        <w:rPr>
          <w:noProof/>
        </w:rPr>
        <w:fldChar w:fldCharType="end"/>
      </w:r>
    </w:p>
    <w:p w14:paraId="5EF305ED" w14:textId="400A2F01" w:rsidR="00550F40" w:rsidRDefault="00550F40">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_Toc106194398 \h </w:instrText>
      </w:r>
      <w:r>
        <w:rPr>
          <w:noProof/>
        </w:rPr>
      </w:r>
      <w:r>
        <w:rPr>
          <w:noProof/>
        </w:rPr>
        <w:fldChar w:fldCharType="separate"/>
      </w:r>
      <w:r>
        <w:rPr>
          <w:noProof/>
        </w:rPr>
        <w:t>680</w:t>
      </w:r>
      <w:r>
        <w:rPr>
          <w:noProof/>
        </w:rPr>
        <w:fldChar w:fldCharType="end"/>
      </w:r>
    </w:p>
    <w:p w14:paraId="2C372EDD" w14:textId="35E4E4F5" w:rsidR="00550F40" w:rsidRDefault="00550F40">
      <w:pPr>
        <w:pStyle w:val="TOC5"/>
        <w:rPr>
          <w:rFonts w:asciiTheme="minorHAnsi" w:eastAsiaTheme="minorEastAsia" w:hAnsiTheme="minorHAnsi" w:cstheme="minorBidi"/>
          <w:noProof/>
          <w:sz w:val="22"/>
          <w:szCs w:val="22"/>
          <w:lang w:eastAsia="en-GB"/>
        </w:rPr>
      </w:pPr>
      <w:r>
        <w:rPr>
          <w:noProof/>
        </w:rPr>
        <w:t>5.2.21.2.2</w:t>
      </w:r>
      <w:r>
        <w:rPr>
          <w:rFonts w:asciiTheme="minorHAnsi" w:eastAsiaTheme="minorEastAsia" w:hAnsiTheme="minorHAnsi" w:cstheme="minorBidi"/>
          <w:noProof/>
          <w:sz w:val="22"/>
          <w:szCs w:val="22"/>
          <w:lang w:eastAsia="en-GB"/>
        </w:rPr>
        <w:tab/>
      </w:r>
      <w:r>
        <w:rPr>
          <w:noProof/>
        </w:rPr>
        <w:t>Nnsacf_NSAC_NumOfUEsUpdate service operation</w:t>
      </w:r>
      <w:r>
        <w:rPr>
          <w:noProof/>
        </w:rPr>
        <w:tab/>
      </w:r>
      <w:r>
        <w:rPr>
          <w:noProof/>
        </w:rPr>
        <w:fldChar w:fldCharType="begin" w:fldLock="1"/>
      </w:r>
      <w:r>
        <w:rPr>
          <w:noProof/>
        </w:rPr>
        <w:instrText xml:space="preserve"> PAGEREF _Toc106194399 \h </w:instrText>
      </w:r>
      <w:r>
        <w:rPr>
          <w:noProof/>
        </w:rPr>
      </w:r>
      <w:r>
        <w:rPr>
          <w:noProof/>
        </w:rPr>
        <w:fldChar w:fldCharType="separate"/>
      </w:r>
      <w:r>
        <w:rPr>
          <w:noProof/>
        </w:rPr>
        <w:t>680</w:t>
      </w:r>
      <w:r>
        <w:rPr>
          <w:noProof/>
        </w:rPr>
        <w:fldChar w:fldCharType="end"/>
      </w:r>
    </w:p>
    <w:p w14:paraId="5C0D9EFD" w14:textId="7C71EDE0" w:rsidR="00550F40" w:rsidRDefault="00550F40">
      <w:pPr>
        <w:pStyle w:val="TOC5"/>
        <w:rPr>
          <w:rFonts w:asciiTheme="minorHAnsi" w:eastAsiaTheme="minorEastAsia" w:hAnsiTheme="minorHAnsi" w:cstheme="minorBidi"/>
          <w:noProof/>
          <w:sz w:val="22"/>
          <w:szCs w:val="22"/>
          <w:lang w:eastAsia="en-GB"/>
        </w:rPr>
      </w:pPr>
      <w:r>
        <w:rPr>
          <w:noProof/>
        </w:rPr>
        <w:t>5.2.21.2.3</w:t>
      </w:r>
      <w:r>
        <w:rPr>
          <w:rFonts w:asciiTheme="minorHAnsi" w:eastAsiaTheme="minorEastAsia" w:hAnsiTheme="minorHAnsi" w:cstheme="minorBidi"/>
          <w:noProof/>
          <w:sz w:val="22"/>
          <w:szCs w:val="22"/>
          <w:lang w:eastAsia="en-GB"/>
        </w:rPr>
        <w:tab/>
      </w:r>
      <w:r>
        <w:rPr>
          <w:noProof/>
        </w:rPr>
        <w:t>Nnsacf_NSAC_EACNotify service operation</w:t>
      </w:r>
      <w:r>
        <w:rPr>
          <w:noProof/>
        </w:rPr>
        <w:tab/>
      </w:r>
      <w:r>
        <w:rPr>
          <w:noProof/>
        </w:rPr>
        <w:fldChar w:fldCharType="begin" w:fldLock="1"/>
      </w:r>
      <w:r>
        <w:rPr>
          <w:noProof/>
        </w:rPr>
        <w:instrText xml:space="preserve"> PAGEREF _Toc106194400 \h </w:instrText>
      </w:r>
      <w:r>
        <w:rPr>
          <w:noProof/>
        </w:rPr>
      </w:r>
      <w:r>
        <w:rPr>
          <w:noProof/>
        </w:rPr>
        <w:fldChar w:fldCharType="separate"/>
      </w:r>
      <w:r>
        <w:rPr>
          <w:noProof/>
        </w:rPr>
        <w:t>681</w:t>
      </w:r>
      <w:r>
        <w:rPr>
          <w:noProof/>
        </w:rPr>
        <w:fldChar w:fldCharType="end"/>
      </w:r>
    </w:p>
    <w:p w14:paraId="11992D6C" w14:textId="58968303" w:rsidR="00550F40" w:rsidRDefault="00550F40">
      <w:pPr>
        <w:pStyle w:val="TOC5"/>
        <w:rPr>
          <w:rFonts w:asciiTheme="minorHAnsi" w:eastAsiaTheme="minorEastAsia" w:hAnsiTheme="minorHAnsi" w:cstheme="minorBidi"/>
          <w:noProof/>
          <w:sz w:val="22"/>
          <w:szCs w:val="22"/>
          <w:lang w:eastAsia="en-GB"/>
        </w:rPr>
      </w:pPr>
      <w:r>
        <w:rPr>
          <w:noProof/>
        </w:rPr>
        <w:t>5.2.21.2.4</w:t>
      </w:r>
      <w:r>
        <w:rPr>
          <w:rFonts w:asciiTheme="minorHAnsi" w:eastAsiaTheme="minorEastAsia" w:hAnsiTheme="minorHAnsi" w:cstheme="minorBidi"/>
          <w:noProof/>
          <w:sz w:val="22"/>
          <w:szCs w:val="22"/>
          <w:lang w:eastAsia="en-GB"/>
        </w:rPr>
        <w:tab/>
      </w:r>
      <w:r>
        <w:rPr>
          <w:noProof/>
        </w:rPr>
        <w:t>Nnsacf_NSAC_NumOfPDUsUpdate service operation</w:t>
      </w:r>
      <w:r>
        <w:rPr>
          <w:noProof/>
        </w:rPr>
        <w:tab/>
      </w:r>
      <w:r>
        <w:rPr>
          <w:noProof/>
        </w:rPr>
        <w:fldChar w:fldCharType="begin" w:fldLock="1"/>
      </w:r>
      <w:r>
        <w:rPr>
          <w:noProof/>
        </w:rPr>
        <w:instrText xml:space="preserve"> PAGEREF _Toc106194401 \h </w:instrText>
      </w:r>
      <w:r>
        <w:rPr>
          <w:noProof/>
        </w:rPr>
      </w:r>
      <w:r>
        <w:rPr>
          <w:noProof/>
        </w:rPr>
        <w:fldChar w:fldCharType="separate"/>
      </w:r>
      <w:r>
        <w:rPr>
          <w:noProof/>
        </w:rPr>
        <w:t>682</w:t>
      </w:r>
      <w:r>
        <w:rPr>
          <w:noProof/>
        </w:rPr>
        <w:fldChar w:fldCharType="end"/>
      </w:r>
    </w:p>
    <w:p w14:paraId="3C705616" w14:textId="4EABD005" w:rsidR="00550F40" w:rsidRDefault="00550F40">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_Toc106194402 \h </w:instrText>
      </w:r>
      <w:r>
        <w:rPr>
          <w:noProof/>
        </w:rPr>
      </w:r>
      <w:r>
        <w:rPr>
          <w:noProof/>
        </w:rPr>
        <w:fldChar w:fldCharType="separate"/>
      </w:r>
      <w:r>
        <w:rPr>
          <w:noProof/>
        </w:rPr>
        <w:t>682</w:t>
      </w:r>
      <w:r>
        <w:rPr>
          <w:noProof/>
        </w:rPr>
        <w:fldChar w:fldCharType="end"/>
      </w:r>
    </w:p>
    <w:p w14:paraId="3CA35944" w14:textId="6915E925" w:rsidR="00550F40" w:rsidRDefault="00550F40">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Nnsacf_SliceEventExposure services</w:t>
      </w:r>
      <w:r>
        <w:rPr>
          <w:noProof/>
        </w:rPr>
        <w:tab/>
      </w:r>
      <w:r>
        <w:rPr>
          <w:noProof/>
        </w:rPr>
        <w:fldChar w:fldCharType="begin" w:fldLock="1"/>
      </w:r>
      <w:r>
        <w:rPr>
          <w:noProof/>
        </w:rPr>
        <w:instrText xml:space="preserve"> PAGEREF _Toc106194403 \h </w:instrText>
      </w:r>
      <w:r>
        <w:rPr>
          <w:noProof/>
        </w:rPr>
      </w:r>
      <w:r>
        <w:rPr>
          <w:noProof/>
        </w:rPr>
        <w:fldChar w:fldCharType="separate"/>
      </w:r>
      <w:r>
        <w:rPr>
          <w:noProof/>
        </w:rPr>
        <w:t>682</w:t>
      </w:r>
      <w:r>
        <w:rPr>
          <w:noProof/>
        </w:rPr>
        <w:fldChar w:fldCharType="end"/>
      </w:r>
    </w:p>
    <w:p w14:paraId="61A46649" w14:textId="6071FF2B" w:rsidR="00550F40" w:rsidRDefault="00550F40">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_Toc106194404 \h </w:instrText>
      </w:r>
      <w:r>
        <w:rPr>
          <w:noProof/>
        </w:rPr>
      </w:r>
      <w:r>
        <w:rPr>
          <w:noProof/>
        </w:rPr>
        <w:fldChar w:fldCharType="separate"/>
      </w:r>
      <w:r>
        <w:rPr>
          <w:noProof/>
        </w:rPr>
        <w:t>682</w:t>
      </w:r>
      <w:r>
        <w:rPr>
          <w:noProof/>
        </w:rPr>
        <w:fldChar w:fldCharType="end"/>
      </w:r>
    </w:p>
    <w:p w14:paraId="7AF4DD86" w14:textId="3F28873B" w:rsidR="00550F40" w:rsidRDefault="00550F40">
      <w:pPr>
        <w:pStyle w:val="TOC5"/>
        <w:rPr>
          <w:rFonts w:asciiTheme="minorHAnsi" w:eastAsiaTheme="minorEastAsia" w:hAnsiTheme="minorHAnsi" w:cstheme="minorBidi"/>
          <w:noProof/>
          <w:sz w:val="22"/>
          <w:szCs w:val="22"/>
          <w:lang w:eastAsia="en-GB"/>
        </w:rPr>
      </w:pPr>
      <w:r>
        <w:rPr>
          <w:noProof/>
        </w:rPr>
        <w:t>5.2.21.4.2</w:t>
      </w:r>
      <w:r>
        <w:rPr>
          <w:rFonts w:asciiTheme="minorHAnsi" w:eastAsiaTheme="minorEastAsia" w:hAnsiTheme="minorHAnsi" w:cstheme="minorBidi"/>
          <w:noProof/>
          <w:sz w:val="22"/>
          <w:szCs w:val="22"/>
          <w:lang w:eastAsia="en-GB"/>
        </w:rPr>
        <w:tab/>
      </w:r>
      <w:r>
        <w:rPr>
          <w:noProof/>
        </w:rPr>
        <w:t>Nnsacf_SliceEventExposure_Subscribe service operation</w:t>
      </w:r>
      <w:r>
        <w:rPr>
          <w:noProof/>
        </w:rPr>
        <w:tab/>
      </w:r>
      <w:r>
        <w:rPr>
          <w:noProof/>
        </w:rPr>
        <w:fldChar w:fldCharType="begin" w:fldLock="1"/>
      </w:r>
      <w:r>
        <w:rPr>
          <w:noProof/>
        </w:rPr>
        <w:instrText xml:space="preserve"> PAGEREF _Toc106194405 \h </w:instrText>
      </w:r>
      <w:r>
        <w:rPr>
          <w:noProof/>
        </w:rPr>
      </w:r>
      <w:r>
        <w:rPr>
          <w:noProof/>
        </w:rPr>
        <w:fldChar w:fldCharType="separate"/>
      </w:r>
      <w:r>
        <w:rPr>
          <w:noProof/>
        </w:rPr>
        <w:t>682</w:t>
      </w:r>
      <w:r>
        <w:rPr>
          <w:noProof/>
        </w:rPr>
        <w:fldChar w:fldCharType="end"/>
      </w:r>
    </w:p>
    <w:p w14:paraId="1EE36A2C" w14:textId="5F3B2516" w:rsidR="00550F40" w:rsidRDefault="00550F40">
      <w:pPr>
        <w:pStyle w:val="TOC5"/>
        <w:rPr>
          <w:rFonts w:asciiTheme="minorHAnsi" w:eastAsiaTheme="minorEastAsia" w:hAnsiTheme="minorHAnsi" w:cstheme="minorBidi"/>
          <w:noProof/>
          <w:sz w:val="22"/>
          <w:szCs w:val="22"/>
          <w:lang w:eastAsia="en-GB"/>
        </w:rPr>
      </w:pPr>
      <w:r>
        <w:rPr>
          <w:noProof/>
        </w:rPr>
        <w:t>5.2.21.4.3</w:t>
      </w:r>
      <w:r>
        <w:rPr>
          <w:rFonts w:asciiTheme="minorHAnsi" w:eastAsiaTheme="minorEastAsia" w:hAnsiTheme="minorHAnsi" w:cstheme="minorBidi"/>
          <w:noProof/>
          <w:sz w:val="22"/>
          <w:szCs w:val="22"/>
          <w:lang w:eastAsia="en-GB"/>
        </w:rPr>
        <w:tab/>
      </w:r>
      <w:r>
        <w:rPr>
          <w:noProof/>
        </w:rPr>
        <w:t>Nnsacf_SliceEventExposure_Unsubscribe service operation</w:t>
      </w:r>
      <w:r>
        <w:rPr>
          <w:noProof/>
        </w:rPr>
        <w:tab/>
      </w:r>
      <w:r>
        <w:rPr>
          <w:noProof/>
        </w:rPr>
        <w:fldChar w:fldCharType="begin" w:fldLock="1"/>
      </w:r>
      <w:r>
        <w:rPr>
          <w:noProof/>
        </w:rPr>
        <w:instrText xml:space="preserve"> PAGEREF _Toc106194406 \h </w:instrText>
      </w:r>
      <w:r>
        <w:rPr>
          <w:noProof/>
        </w:rPr>
      </w:r>
      <w:r>
        <w:rPr>
          <w:noProof/>
        </w:rPr>
        <w:fldChar w:fldCharType="separate"/>
      </w:r>
      <w:r>
        <w:rPr>
          <w:noProof/>
        </w:rPr>
        <w:t>683</w:t>
      </w:r>
      <w:r>
        <w:rPr>
          <w:noProof/>
        </w:rPr>
        <w:fldChar w:fldCharType="end"/>
      </w:r>
    </w:p>
    <w:p w14:paraId="156CE3A4" w14:textId="7DCE9265" w:rsidR="00550F40" w:rsidRDefault="00550F40">
      <w:pPr>
        <w:pStyle w:val="TOC5"/>
        <w:rPr>
          <w:rFonts w:asciiTheme="minorHAnsi" w:eastAsiaTheme="minorEastAsia" w:hAnsiTheme="minorHAnsi" w:cstheme="minorBidi"/>
          <w:noProof/>
          <w:sz w:val="22"/>
          <w:szCs w:val="22"/>
          <w:lang w:eastAsia="en-GB"/>
        </w:rPr>
      </w:pPr>
      <w:r>
        <w:rPr>
          <w:noProof/>
        </w:rPr>
        <w:t>5.2.21.4.4</w:t>
      </w:r>
      <w:r>
        <w:rPr>
          <w:rFonts w:asciiTheme="minorHAnsi" w:eastAsiaTheme="minorEastAsia" w:hAnsiTheme="minorHAnsi" w:cstheme="minorBidi"/>
          <w:noProof/>
          <w:sz w:val="22"/>
          <w:szCs w:val="22"/>
          <w:lang w:eastAsia="en-GB"/>
        </w:rPr>
        <w:tab/>
      </w:r>
      <w:r>
        <w:rPr>
          <w:noProof/>
        </w:rPr>
        <w:t>Nnsacf_SliceEventExposure_Notify service operation</w:t>
      </w:r>
      <w:r>
        <w:rPr>
          <w:noProof/>
        </w:rPr>
        <w:tab/>
      </w:r>
      <w:r>
        <w:rPr>
          <w:noProof/>
        </w:rPr>
        <w:fldChar w:fldCharType="begin" w:fldLock="1"/>
      </w:r>
      <w:r>
        <w:rPr>
          <w:noProof/>
        </w:rPr>
        <w:instrText xml:space="preserve"> PAGEREF _Toc106194407 \h </w:instrText>
      </w:r>
      <w:r>
        <w:rPr>
          <w:noProof/>
        </w:rPr>
      </w:r>
      <w:r>
        <w:rPr>
          <w:noProof/>
        </w:rPr>
        <w:fldChar w:fldCharType="separate"/>
      </w:r>
      <w:r>
        <w:rPr>
          <w:noProof/>
        </w:rPr>
        <w:t>683</w:t>
      </w:r>
      <w:r>
        <w:rPr>
          <w:noProof/>
        </w:rPr>
        <w:fldChar w:fldCharType="end"/>
      </w:r>
    </w:p>
    <w:p w14:paraId="0D65D343" w14:textId="73E41C4A" w:rsidR="00550F40" w:rsidRDefault="00550F40">
      <w:pPr>
        <w:pStyle w:val="TOC4"/>
        <w:rPr>
          <w:rFonts w:asciiTheme="minorHAnsi" w:eastAsiaTheme="minorEastAsia" w:hAnsiTheme="minorHAnsi" w:cstheme="minorBidi"/>
          <w:noProof/>
          <w:sz w:val="22"/>
          <w:szCs w:val="22"/>
          <w:lang w:eastAsia="en-GB"/>
        </w:rPr>
      </w:pPr>
      <w:r>
        <w:rPr>
          <w:noProof/>
        </w:rPr>
        <w:t>5.2.21.5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_Toc106194408 \h </w:instrText>
      </w:r>
      <w:r>
        <w:rPr>
          <w:noProof/>
        </w:rPr>
      </w:r>
      <w:r>
        <w:rPr>
          <w:noProof/>
        </w:rPr>
        <w:fldChar w:fldCharType="separate"/>
      </w:r>
      <w:r>
        <w:rPr>
          <w:noProof/>
        </w:rPr>
        <w:t>684</w:t>
      </w:r>
      <w:r>
        <w:rPr>
          <w:noProof/>
        </w:rPr>
        <w:fldChar w:fldCharType="end"/>
      </w:r>
    </w:p>
    <w:p w14:paraId="16666C29" w14:textId="5694C3AF" w:rsidR="00550F40" w:rsidRDefault="00550F40">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DCCF Services</w:t>
      </w:r>
      <w:r>
        <w:rPr>
          <w:noProof/>
        </w:rPr>
        <w:tab/>
      </w:r>
      <w:r>
        <w:rPr>
          <w:noProof/>
        </w:rPr>
        <w:fldChar w:fldCharType="begin" w:fldLock="1"/>
      </w:r>
      <w:r>
        <w:rPr>
          <w:noProof/>
        </w:rPr>
        <w:instrText xml:space="preserve"> PAGEREF _Toc106194409 \h </w:instrText>
      </w:r>
      <w:r>
        <w:rPr>
          <w:noProof/>
        </w:rPr>
      </w:r>
      <w:r>
        <w:rPr>
          <w:noProof/>
        </w:rPr>
        <w:fldChar w:fldCharType="separate"/>
      </w:r>
      <w:r>
        <w:rPr>
          <w:noProof/>
        </w:rPr>
        <w:t>684</w:t>
      </w:r>
      <w:r>
        <w:rPr>
          <w:noProof/>
        </w:rPr>
        <w:fldChar w:fldCharType="end"/>
      </w:r>
    </w:p>
    <w:p w14:paraId="72502AEC" w14:textId="483EC715" w:rsidR="00550F40" w:rsidRDefault="00550F40">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MFAF Services</w:t>
      </w:r>
      <w:r>
        <w:rPr>
          <w:noProof/>
        </w:rPr>
        <w:tab/>
      </w:r>
      <w:r>
        <w:rPr>
          <w:noProof/>
        </w:rPr>
        <w:fldChar w:fldCharType="begin" w:fldLock="1"/>
      </w:r>
      <w:r>
        <w:rPr>
          <w:noProof/>
        </w:rPr>
        <w:instrText xml:space="preserve"> PAGEREF _Toc106194410 \h </w:instrText>
      </w:r>
      <w:r>
        <w:rPr>
          <w:noProof/>
        </w:rPr>
      </w:r>
      <w:r>
        <w:rPr>
          <w:noProof/>
        </w:rPr>
        <w:fldChar w:fldCharType="separate"/>
      </w:r>
      <w:r>
        <w:rPr>
          <w:noProof/>
        </w:rPr>
        <w:t>684</w:t>
      </w:r>
      <w:r>
        <w:rPr>
          <w:noProof/>
        </w:rPr>
        <w:fldChar w:fldCharType="end"/>
      </w:r>
    </w:p>
    <w:p w14:paraId="088B8B43" w14:textId="5970BEE2" w:rsidR="00550F40" w:rsidRDefault="00550F40">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ADRF Services</w:t>
      </w:r>
      <w:r>
        <w:rPr>
          <w:noProof/>
        </w:rPr>
        <w:tab/>
      </w:r>
      <w:r>
        <w:rPr>
          <w:noProof/>
        </w:rPr>
        <w:fldChar w:fldCharType="begin" w:fldLock="1"/>
      </w:r>
      <w:r>
        <w:rPr>
          <w:noProof/>
        </w:rPr>
        <w:instrText xml:space="preserve"> PAGEREF _Toc106194411 \h </w:instrText>
      </w:r>
      <w:r>
        <w:rPr>
          <w:noProof/>
        </w:rPr>
      </w:r>
      <w:r>
        <w:rPr>
          <w:noProof/>
        </w:rPr>
        <w:fldChar w:fldCharType="separate"/>
      </w:r>
      <w:r>
        <w:rPr>
          <w:noProof/>
        </w:rPr>
        <w:t>684</w:t>
      </w:r>
      <w:r>
        <w:rPr>
          <w:noProof/>
        </w:rPr>
        <w:fldChar w:fldCharType="end"/>
      </w:r>
    </w:p>
    <w:p w14:paraId="6C6A2FA0" w14:textId="08DBB809" w:rsidR="00550F40" w:rsidRDefault="00550F40">
      <w:pPr>
        <w:pStyle w:val="TOC3"/>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EASDF Services</w:t>
      </w:r>
      <w:r>
        <w:rPr>
          <w:noProof/>
        </w:rPr>
        <w:tab/>
      </w:r>
      <w:r>
        <w:rPr>
          <w:noProof/>
        </w:rPr>
        <w:fldChar w:fldCharType="begin" w:fldLock="1"/>
      </w:r>
      <w:r>
        <w:rPr>
          <w:noProof/>
        </w:rPr>
        <w:instrText xml:space="preserve"> PAGEREF _Toc106194412 \h </w:instrText>
      </w:r>
      <w:r>
        <w:rPr>
          <w:noProof/>
        </w:rPr>
      </w:r>
      <w:r>
        <w:rPr>
          <w:noProof/>
        </w:rPr>
        <w:fldChar w:fldCharType="separate"/>
      </w:r>
      <w:r>
        <w:rPr>
          <w:noProof/>
        </w:rPr>
        <w:t>684</w:t>
      </w:r>
      <w:r>
        <w:rPr>
          <w:noProof/>
        </w:rPr>
        <w:fldChar w:fldCharType="end"/>
      </w:r>
    </w:p>
    <w:p w14:paraId="40B2065C" w14:textId="6B80608F" w:rsidR="00550F40" w:rsidRDefault="00550F40">
      <w:pPr>
        <w:pStyle w:val="TOC3"/>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UPF Services</w:t>
      </w:r>
      <w:r>
        <w:rPr>
          <w:noProof/>
        </w:rPr>
        <w:tab/>
      </w:r>
      <w:r>
        <w:rPr>
          <w:noProof/>
        </w:rPr>
        <w:fldChar w:fldCharType="begin" w:fldLock="1"/>
      </w:r>
      <w:r>
        <w:rPr>
          <w:noProof/>
        </w:rPr>
        <w:instrText xml:space="preserve"> PAGEREF _Toc106194413 \h </w:instrText>
      </w:r>
      <w:r>
        <w:rPr>
          <w:noProof/>
        </w:rPr>
      </w:r>
      <w:r>
        <w:rPr>
          <w:noProof/>
        </w:rPr>
        <w:fldChar w:fldCharType="separate"/>
      </w:r>
      <w:r>
        <w:rPr>
          <w:noProof/>
        </w:rPr>
        <w:t>684</w:t>
      </w:r>
      <w:r>
        <w:rPr>
          <w:noProof/>
        </w:rPr>
        <w:fldChar w:fldCharType="end"/>
      </w:r>
    </w:p>
    <w:p w14:paraId="08AACD5E" w14:textId="5ECADA3B" w:rsidR="00550F40" w:rsidRDefault="00550F40">
      <w:pPr>
        <w:pStyle w:val="TOC4"/>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_Toc106194414 \h </w:instrText>
      </w:r>
      <w:r>
        <w:rPr>
          <w:noProof/>
        </w:rPr>
      </w:r>
      <w:r>
        <w:rPr>
          <w:noProof/>
        </w:rPr>
        <w:fldChar w:fldCharType="separate"/>
      </w:r>
      <w:r>
        <w:rPr>
          <w:noProof/>
        </w:rPr>
        <w:t>684</w:t>
      </w:r>
      <w:r>
        <w:rPr>
          <w:noProof/>
        </w:rPr>
        <w:fldChar w:fldCharType="end"/>
      </w:r>
    </w:p>
    <w:p w14:paraId="1B954FBD" w14:textId="2EE88531" w:rsidR="00550F40" w:rsidRDefault="00550F40">
      <w:pPr>
        <w:pStyle w:val="TOC4"/>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Nupf_EventExposure Service</w:t>
      </w:r>
      <w:r>
        <w:rPr>
          <w:noProof/>
        </w:rPr>
        <w:tab/>
      </w:r>
      <w:r>
        <w:rPr>
          <w:noProof/>
        </w:rPr>
        <w:fldChar w:fldCharType="begin" w:fldLock="1"/>
      </w:r>
      <w:r>
        <w:rPr>
          <w:noProof/>
        </w:rPr>
        <w:instrText xml:space="preserve"> PAGEREF _Toc106194415 \h </w:instrText>
      </w:r>
      <w:r>
        <w:rPr>
          <w:noProof/>
        </w:rPr>
      </w:r>
      <w:r>
        <w:rPr>
          <w:noProof/>
        </w:rPr>
        <w:fldChar w:fldCharType="separate"/>
      </w:r>
      <w:r>
        <w:rPr>
          <w:noProof/>
        </w:rPr>
        <w:t>684</w:t>
      </w:r>
      <w:r>
        <w:rPr>
          <w:noProof/>
        </w:rPr>
        <w:fldChar w:fldCharType="end"/>
      </w:r>
    </w:p>
    <w:p w14:paraId="4A20CF2A" w14:textId="295CF850" w:rsidR="00550F40" w:rsidRDefault="00550F40">
      <w:pPr>
        <w:pStyle w:val="TOC5"/>
        <w:rPr>
          <w:rFonts w:asciiTheme="minorHAnsi" w:eastAsiaTheme="minorEastAsia" w:hAnsiTheme="minorHAnsi" w:cstheme="minorBidi"/>
          <w:noProof/>
          <w:sz w:val="22"/>
          <w:szCs w:val="22"/>
          <w:lang w:eastAsia="en-GB"/>
        </w:rPr>
      </w:pPr>
      <w:r>
        <w:rPr>
          <w:noProof/>
        </w:rPr>
        <w:t>5.2.26.2.1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_Toc106194416 \h </w:instrText>
      </w:r>
      <w:r>
        <w:rPr>
          <w:noProof/>
        </w:rPr>
      </w:r>
      <w:r>
        <w:rPr>
          <w:noProof/>
        </w:rPr>
        <w:fldChar w:fldCharType="separate"/>
      </w:r>
      <w:r>
        <w:rPr>
          <w:noProof/>
        </w:rPr>
        <w:t>684</w:t>
      </w:r>
      <w:r>
        <w:rPr>
          <w:noProof/>
        </w:rPr>
        <w:fldChar w:fldCharType="end"/>
      </w:r>
    </w:p>
    <w:p w14:paraId="67B85F5D" w14:textId="7E6165B0" w:rsidR="00550F40" w:rsidRDefault="00550F40">
      <w:pPr>
        <w:pStyle w:val="TOC5"/>
        <w:rPr>
          <w:rFonts w:asciiTheme="minorHAnsi" w:eastAsiaTheme="minorEastAsia" w:hAnsiTheme="minorHAnsi" w:cstheme="minorBidi"/>
          <w:noProof/>
          <w:sz w:val="22"/>
          <w:szCs w:val="22"/>
          <w:lang w:eastAsia="en-GB"/>
        </w:rPr>
      </w:pPr>
      <w:r>
        <w:rPr>
          <w:noProof/>
        </w:rPr>
        <w:t>5.2.26.2.2</w:t>
      </w:r>
      <w:r>
        <w:rPr>
          <w:rFonts w:asciiTheme="minorHAnsi" w:eastAsiaTheme="minorEastAsia" w:hAnsiTheme="minorHAnsi" w:cstheme="minorBidi"/>
          <w:noProof/>
          <w:sz w:val="22"/>
          <w:szCs w:val="22"/>
          <w:lang w:eastAsia="en-GB"/>
        </w:rPr>
        <w:tab/>
      </w:r>
      <w:r>
        <w:rPr>
          <w:noProof/>
        </w:rPr>
        <w:t>Nupf_EventExposure_Notify service operation</w:t>
      </w:r>
      <w:r>
        <w:rPr>
          <w:noProof/>
        </w:rPr>
        <w:tab/>
      </w:r>
      <w:r>
        <w:rPr>
          <w:noProof/>
        </w:rPr>
        <w:fldChar w:fldCharType="begin" w:fldLock="1"/>
      </w:r>
      <w:r>
        <w:rPr>
          <w:noProof/>
        </w:rPr>
        <w:instrText xml:space="preserve"> PAGEREF _Toc106194417 \h </w:instrText>
      </w:r>
      <w:r>
        <w:rPr>
          <w:noProof/>
        </w:rPr>
      </w:r>
      <w:r>
        <w:rPr>
          <w:noProof/>
        </w:rPr>
        <w:fldChar w:fldCharType="separate"/>
      </w:r>
      <w:r>
        <w:rPr>
          <w:noProof/>
        </w:rPr>
        <w:t>684</w:t>
      </w:r>
      <w:r>
        <w:rPr>
          <w:noProof/>
        </w:rPr>
        <w:fldChar w:fldCharType="end"/>
      </w:r>
    </w:p>
    <w:p w14:paraId="272F5C36" w14:textId="43A0EC1F" w:rsidR="00550F40" w:rsidRDefault="00550F40">
      <w:pPr>
        <w:pStyle w:val="TOC3"/>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TSCTSF Services</w:t>
      </w:r>
      <w:r>
        <w:rPr>
          <w:noProof/>
        </w:rPr>
        <w:tab/>
      </w:r>
      <w:r>
        <w:rPr>
          <w:noProof/>
        </w:rPr>
        <w:fldChar w:fldCharType="begin" w:fldLock="1"/>
      </w:r>
      <w:r>
        <w:rPr>
          <w:noProof/>
        </w:rPr>
        <w:instrText xml:space="preserve"> PAGEREF _Toc106194418 \h </w:instrText>
      </w:r>
      <w:r>
        <w:rPr>
          <w:noProof/>
        </w:rPr>
      </w:r>
      <w:r>
        <w:rPr>
          <w:noProof/>
        </w:rPr>
        <w:fldChar w:fldCharType="separate"/>
      </w:r>
      <w:r>
        <w:rPr>
          <w:noProof/>
        </w:rPr>
        <w:t>685</w:t>
      </w:r>
      <w:r>
        <w:rPr>
          <w:noProof/>
        </w:rPr>
        <w:fldChar w:fldCharType="end"/>
      </w:r>
    </w:p>
    <w:p w14:paraId="5EF14CE5" w14:textId="6ABB7FF3" w:rsidR="00550F40" w:rsidRDefault="00550F40">
      <w:pPr>
        <w:pStyle w:val="TOC4"/>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_Toc106194419 \h </w:instrText>
      </w:r>
      <w:r>
        <w:rPr>
          <w:noProof/>
        </w:rPr>
      </w:r>
      <w:r>
        <w:rPr>
          <w:noProof/>
        </w:rPr>
        <w:fldChar w:fldCharType="separate"/>
      </w:r>
      <w:r>
        <w:rPr>
          <w:noProof/>
        </w:rPr>
        <w:t>685</w:t>
      </w:r>
      <w:r>
        <w:rPr>
          <w:noProof/>
        </w:rPr>
        <w:fldChar w:fldCharType="end"/>
      </w:r>
    </w:p>
    <w:p w14:paraId="6A1FDFC1" w14:textId="306B1D0B" w:rsidR="00550F40" w:rsidRDefault="00550F40">
      <w:pPr>
        <w:pStyle w:val="TOC4"/>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Ntsctsf_TimeSynchronization service</w:t>
      </w:r>
      <w:r>
        <w:rPr>
          <w:noProof/>
        </w:rPr>
        <w:tab/>
      </w:r>
      <w:r>
        <w:rPr>
          <w:noProof/>
        </w:rPr>
        <w:fldChar w:fldCharType="begin" w:fldLock="1"/>
      </w:r>
      <w:r>
        <w:rPr>
          <w:noProof/>
        </w:rPr>
        <w:instrText xml:space="preserve"> PAGEREF _Toc106194420 \h </w:instrText>
      </w:r>
      <w:r>
        <w:rPr>
          <w:noProof/>
        </w:rPr>
      </w:r>
      <w:r>
        <w:rPr>
          <w:noProof/>
        </w:rPr>
        <w:fldChar w:fldCharType="separate"/>
      </w:r>
      <w:r>
        <w:rPr>
          <w:noProof/>
        </w:rPr>
        <w:t>685</w:t>
      </w:r>
      <w:r>
        <w:rPr>
          <w:noProof/>
        </w:rPr>
        <w:fldChar w:fldCharType="end"/>
      </w:r>
    </w:p>
    <w:p w14:paraId="63D7E4E6" w14:textId="221A0B36" w:rsidR="00550F40" w:rsidRDefault="00550F40">
      <w:pPr>
        <w:pStyle w:val="TOC5"/>
        <w:rPr>
          <w:rFonts w:asciiTheme="minorHAnsi" w:eastAsiaTheme="minorEastAsia" w:hAnsiTheme="minorHAnsi" w:cstheme="minorBidi"/>
          <w:noProof/>
          <w:sz w:val="22"/>
          <w:szCs w:val="22"/>
          <w:lang w:eastAsia="en-GB"/>
        </w:rPr>
      </w:pPr>
      <w:r>
        <w:rPr>
          <w:noProof/>
        </w:rPr>
        <w:t>5.2.27.2.1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_Toc106194421 \h </w:instrText>
      </w:r>
      <w:r>
        <w:rPr>
          <w:noProof/>
        </w:rPr>
      </w:r>
      <w:r>
        <w:rPr>
          <w:noProof/>
        </w:rPr>
        <w:fldChar w:fldCharType="separate"/>
      </w:r>
      <w:r>
        <w:rPr>
          <w:noProof/>
        </w:rPr>
        <w:t>685</w:t>
      </w:r>
      <w:r>
        <w:rPr>
          <w:noProof/>
        </w:rPr>
        <w:fldChar w:fldCharType="end"/>
      </w:r>
    </w:p>
    <w:p w14:paraId="6C753A12" w14:textId="1DC76E3C" w:rsidR="00550F40" w:rsidRDefault="00550F40">
      <w:pPr>
        <w:pStyle w:val="TOC5"/>
        <w:rPr>
          <w:rFonts w:asciiTheme="minorHAnsi" w:eastAsiaTheme="minorEastAsia" w:hAnsiTheme="minorHAnsi" w:cstheme="minorBidi"/>
          <w:noProof/>
          <w:sz w:val="22"/>
          <w:szCs w:val="22"/>
          <w:lang w:eastAsia="en-GB"/>
        </w:rPr>
      </w:pPr>
      <w:r>
        <w:rPr>
          <w:noProof/>
        </w:rPr>
        <w:t>5.2.27.2.2</w:t>
      </w:r>
      <w:r>
        <w:rPr>
          <w:rFonts w:asciiTheme="minorHAnsi" w:eastAsiaTheme="minorEastAsia" w:hAnsiTheme="minorHAnsi" w:cstheme="minorBidi"/>
          <w:noProof/>
          <w:sz w:val="22"/>
          <w:szCs w:val="22"/>
          <w:lang w:eastAsia="en-GB"/>
        </w:rPr>
        <w:tab/>
      </w:r>
      <w:r>
        <w:rPr>
          <w:noProof/>
        </w:rPr>
        <w:t>Ntsctsf_TimeSynchronization_ConfigCreate operation</w:t>
      </w:r>
      <w:r>
        <w:rPr>
          <w:noProof/>
        </w:rPr>
        <w:tab/>
      </w:r>
      <w:r>
        <w:rPr>
          <w:noProof/>
        </w:rPr>
        <w:fldChar w:fldCharType="begin" w:fldLock="1"/>
      </w:r>
      <w:r>
        <w:rPr>
          <w:noProof/>
        </w:rPr>
        <w:instrText xml:space="preserve"> PAGEREF _Toc106194422 \h </w:instrText>
      </w:r>
      <w:r>
        <w:rPr>
          <w:noProof/>
        </w:rPr>
      </w:r>
      <w:r>
        <w:rPr>
          <w:noProof/>
        </w:rPr>
        <w:fldChar w:fldCharType="separate"/>
      </w:r>
      <w:r>
        <w:rPr>
          <w:noProof/>
        </w:rPr>
        <w:t>685</w:t>
      </w:r>
      <w:r>
        <w:rPr>
          <w:noProof/>
        </w:rPr>
        <w:fldChar w:fldCharType="end"/>
      </w:r>
    </w:p>
    <w:p w14:paraId="6841C1AB" w14:textId="0A5CAA61" w:rsidR="00550F40" w:rsidRDefault="00550F40">
      <w:pPr>
        <w:pStyle w:val="TOC5"/>
        <w:rPr>
          <w:rFonts w:asciiTheme="minorHAnsi" w:eastAsiaTheme="minorEastAsia" w:hAnsiTheme="minorHAnsi" w:cstheme="minorBidi"/>
          <w:noProof/>
          <w:sz w:val="22"/>
          <w:szCs w:val="22"/>
          <w:lang w:eastAsia="en-GB"/>
        </w:rPr>
      </w:pPr>
      <w:r>
        <w:rPr>
          <w:noProof/>
        </w:rPr>
        <w:t>5.2.27.2.3</w:t>
      </w:r>
      <w:r>
        <w:rPr>
          <w:rFonts w:asciiTheme="minorHAnsi" w:eastAsiaTheme="minorEastAsia" w:hAnsiTheme="minorHAnsi" w:cstheme="minorBidi"/>
          <w:noProof/>
          <w:sz w:val="22"/>
          <w:szCs w:val="22"/>
          <w:lang w:eastAsia="en-GB"/>
        </w:rPr>
        <w:tab/>
      </w:r>
      <w:r>
        <w:rPr>
          <w:noProof/>
        </w:rPr>
        <w:t>Ntsctsf_TimeSynchronization_ConfigUpdate operation</w:t>
      </w:r>
      <w:r>
        <w:rPr>
          <w:noProof/>
        </w:rPr>
        <w:tab/>
      </w:r>
      <w:r>
        <w:rPr>
          <w:noProof/>
        </w:rPr>
        <w:fldChar w:fldCharType="begin" w:fldLock="1"/>
      </w:r>
      <w:r>
        <w:rPr>
          <w:noProof/>
        </w:rPr>
        <w:instrText xml:space="preserve"> PAGEREF _Toc106194423 \h </w:instrText>
      </w:r>
      <w:r>
        <w:rPr>
          <w:noProof/>
        </w:rPr>
      </w:r>
      <w:r>
        <w:rPr>
          <w:noProof/>
        </w:rPr>
        <w:fldChar w:fldCharType="separate"/>
      </w:r>
      <w:r>
        <w:rPr>
          <w:noProof/>
        </w:rPr>
        <w:t>686</w:t>
      </w:r>
      <w:r>
        <w:rPr>
          <w:noProof/>
        </w:rPr>
        <w:fldChar w:fldCharType="end"/>
      </w:r>
    </w:p>
    <w:p w14:paraId="3DAFA426" w14:textId="2AB9782B" w:rsidR="00550F40" w:rsidRDefault="00550F40">
      <w:pPr>
        <w:pStyle w:val="TOC5"/>
        <w:rPr>
          <w:rFonts w:asciiTheme="minorHAnsi" w:eastAsiaTheme="minorEastAsia" w:hAnsiTheme="minorHAnsi" w:cstheme="minorBidi"/>
          <w:noProof/>
          <w:sz w:val="22"/>
          <w:szCs w:val="22"/>
          <w:lang w:eastAsia="en-GB"/>
        </w:rPr>
      </w:pPr>
      <w:r>
        <w:rPr>
          <w:noProof/>
        </w:rPr>
        <w:lastRenderedPageBreak/>
        <w:t>5.2.27.2.4</w:t>
      </w:r>
      <w:r>
        <w:rPr>
          <w:rFonts w:asciiTheme="minorHAnsi" w:eastAsiaTheme="minorEastAsia" w:hAnsiTheme="minorHAnsi" w:cstheme="minorBidi"/>
          <w:noProof/>
          <w:sz w:val="22"/>
          <w:szCs w:val="22"/>
          <w:lang w:eastAsia="en-GB"/>
        </w:rPr>
        <w:tab/>
      </w:r>
      <w:r>
        <w:rPr>
          <w:noProof/>
        </w:rPr>
        <w:t>Ntsctsf_ TimeSynchronization_ConfigDelete operation</w:t>
      </w:r>
      <w:r>
        <w:rPr>
          <w:noProof/>
        </w:rPr>
        <w:tab/>
      </w:r>
      <w:r>
        <w:rPr>
          <w:noProof/>
        </w:rPr>
        <w:fldChar w:fldCharType="begin" w:fldLock="1"/>
      </w:r>
      <w:r>
        <w:rPr>
          <w:noProof/>
        </w:rPr>
        <w:instrText xml:space="preserve"> PAGEREF _Toc106194424 \h </w:instrText>
      </w:r>
      <w:r>
        <w:rPr>
          <w:noProof/>
        </w:rPr>
      </w:r>
      <w:r>
        <w:rPr>
          <w:noProof/>
        </w:rPr>
        <w:fldChar w:fldCharType="separate"/>
      </w:r>
      <w:r>
        <w:rPr>
          <w:noProof/>
        </w:rPr>
        <w:t>686</w:t>
      </w:r>
      <w:r>
        <w:rPr>
          <w:noProof/>
        </w:rPr>
        <w:fldChar w:fldCharType="end"/>
      </w:r>
    </w:p>
    <w:p w14:paraId="16391648" w14:textId="151A4286" w:rsidR="00550F40" w:rsidRDefault="00550F40">
      <w:pPr>
        <w:pStyle w:val="TOC5"/>
        <w:rPr>
          <w:rFonts w:asciiTheme="minorHAnsi" w:eastAsiaTheme="minorEastAsia" w:hAnsiTheme="minorHAnsi" w:cstheme="minorBidi"/>
          <w:noProof/>
          <w:sz w:val="22"/>
          <w:szCs w:val="22"/>
          <w:lang w:eastAsia="en-GB"/>
        </w:rPr>
      </w:pPr>
      <w:r>
        <w:rPr>
          <w:noProof/>
        </w:rPr>
        <w:t>5.2.27.2.5</w:t>
      </w:r>
      <w:r>
        <w:rPr>
          <w:rFonts w:asciiTheme="minorHAnsi" w:eastAsiaTheme="minorEastAsia" w:hAnsiTheme="minorHAnsi" w:cstheme="minorBidi"/>
          <w:noProof/>
          <w:sz w:val="22"/>
          <w:szCs w:val="22"/>
          <w:lang w:eastAsia="en-GB"/>
        </w:rPr>
        <w:tab/>
      </w:r>
      <w:r>
        <w:rPr>
          <w:noProof/>
        </w:rPr>
        <w:t>Ntsctsf_ TimeSynchronization_ConfigUpdateNotify operation</w:t>
      </w:r>
      <w:r>
        <w:rPr>
          <w:noProof/>
        </w:rPr>
        <w:tab/>
      </w:r>
      <w:r>
        <w:rPr>
          <w:noProof/>
        </w:rPr>
        <w:fldChar w:fldCharType="begin" w:fldLock="1"/>
      </w:r>
      <w:r>
        <w:rPr>
          <w:noProof/>
        </w:rPr>
        <w:instrText xml:space="preserve"> PAGEREF _Toc106194425 \h </w:instrText>
      </w:r>
      <w:r>
        <w:rPr>
          <w:noProof/>
        </w:rPr>
      </w:r>
      <w:r>
        <w:rPr>
          <w:noProof/>
        </w:rPr>
        <w:fldChar w:fldCharType="separate"/>
      </w:r>
      <w:r>
        <w:rPr>
          <w:noProof/>
        </w:rPr>
        <w:t>686</w:t>
      </w:r>
      <w:r>
        <w:rPr>
          <w:noProof/>
        </w:rPr>
        <w:fldChar w:fldCharType="end"/>
      </w:r>
    </w:p>
    <w:p w14:paraId="27187EC8" w14:textId="0F743140" w:rsidR="00550F40" w:rsidRDefault="00550F40">
      <w:pPr>
        <w:pStyle w:val="TOC5"/>
        <w:rPr>
          <w:rFonts w:asciiTheme="minorHAnsi" w:eastAsiaTheme="minorEastAsia" w:hAnsiTheme="minorHAnsi" w:cstheme="minorBidi"/>
          <w:noProof/>
          <w:sz w:val="22"/>
          <w:szCs w:val="22"/>
          <w:lang w:eastAsia="en-GB"/>
        </w:rPr>
      </w:pPr>
      <w:r>
        <w:rPr>
          <w:noProof/>
        </w:rPr>
        <w:t>5.2.27.2.6</w:t>
      </w:r>
      <w:r>
        <w:rPr>
          <w:rFonts w:asciiTheme="minorHAnsi" w:eastAsiaTheme="minorEastAsia" w:hAnsiTheme="minorHAnsi" w:cstheme="minorBidi"/>
          <w:noProof/>
          <w:sz w:val="22"/>
          <w:szCs w:val="22"/>
          <w:lang w:eastAsia="en-GB"/>
        </w:rPr>
        <w:tab/>
      </w:r>
      <w:r>
        <w:rPr>
          <w:noProof/>
        </w:rPr>
        <w:t>Ntsctsf_TimeSynchronization_CapsSubscribe operation</w:t>
      </w:r>
      <w:r>
        <w:rPr>
          <w:noProof/>
        </w:rPr>
        <w:tab/>
      </w:r>
      <w:r>
        <w:rPr>
          <w:noProof/>
        </w:rPr>
        <w:fldChar w:fldCharType="begin" w:fldLock="1"/>
      </w:r>
      <w:r>
        <w:rPr>
          <w:noProof/>
        </w:rPr>
        <w:instrText xml:space="preserve"> PAGEREF _Toc106194426 \h </w:instrText>
      </w:r>
      <w:r>
        <w:rPr>
          <w:noProof/>
        </w:rPr>
      </w:r>
      <w:r>
        <w:rPr>
          <w:noProof/>
        </w:rPr>
        <w:fldChar w:fldCharType="separate"/>
      </w:r>
      <w:r>
        <w:rPr>
          <w:noProof/>
        </w:rPr>
        <w:t>686</w:t>
      </w:r>
      <w:r>
        <w:rPr>
          <w:noProof/>
        </w:rPr>
        <w:fldChar w:fldCharType="end"/>
      </w:r>
    </w:p>
    <w:p w14:paraId="71C48217" w14:textId="66AE61A2" w:rsidR="00550F40" w:rsidRDefault="00550F40">
      <w:pPr>
        <w:pStyle w:val="TOC5"/>
        <w:rPr>
          <w:rFonts w:asciiTheme="minorHAnsi" w:eastAsiaTheme="minorEastAsia" w:hAnsiTheme="minorHAnsi" w:cstheme="minorBidi"/>
          <w:noProof/>
          <w:sz w:val="22"/>
          <w:szCs w:val="22"/>
          <w:lang w:eastAsia="en-GB"/>
        </w:rPr>
      </w:pPr>
      <w:r>
        <w:rPr>
          <w:noProof/>
        </w:rPr>
        <w:t>5.2.27.2.7</w:t>
      </w:r>
      <w:r>
        <w:rPr>
          <w:rFonts w:asciiTheme="minorHAnsi" w:eastAsiaTheme="minorEastAsia" w:hAnsiTheme="minorHAnsi" w:cstheme="minorBidi"/>
          <w:noProof/>
          <w:sz w:val="22"/>
          <w:szCs w:val="22"/>
          <w:lang w:eastAsia="en-GB"/>
        </w:rPr>
        <w:tab/>
      </w:r>
      <w:r>
        <w:rPr>
          <w:noProof/>
        </w:rPr>
        <w:t>Ntsctsf_TimeSynchronization_CapsUnsubscribe operation</w:t>
      </w:r>
      <w:r>
        <w:rPr>
          <w:noProof/>
        </w:rPr>
        <w:tab/>
      </w:r>
      <w:r>
        <w:rPr>
          <w:noProof/>
        </w:rPr>
        <w:fldChar w:fldCharType="begin" w:fldLock="1"/>
      </w:r>
      <w:r>
        <w:rPr>
          <w:noProof/>
        </w:rPr>
        <w:instrText xml:space="preserve"> PAGEREF _Toc106194427 \h </w:instrText>
      </w:r>
      <w:r>
        <w:rPr>
          <w:noProof/>
        </w:rPr>
      </w:r>
      <w:r>
        <w:rPr>
          <w:noProof/>
        </w:rPr>
        <w:fldChar w:fldCharType="separate"/>
      </w:r>
      <w:r>
        <w:rPr>
          <w:noProof/>
        </w:rPr>
        <w:t>687</w:t>
      </w:r>
      <w:r>
        <w:rPr>
          <w:noProof/>
        </w:rPr>
        <w:fldChar w:fldCharType="end"/>
      </w:r>
    </w:p>
    <w:p w14:paraId="1ABF987B" w14:textId="49011568" w:rsidR="00550F40" w:rsidRDefault="00550F40">
      <w:pPr>
        <w:pStyle w:val="TOC5"/>
        <w:rPr>
          <w:rFonts w:asciiTheme="minorHAnsi" w:eastAsiaTheme="minorEastAsia" w:hAnsiTheme="minorHAnsi" w:cstheme="minorBidi"/>
          <w:noProof/>
          <w:sz w:val="22"/>
          <w:szCs w:val="22"/>
          <w:lang w:eastAsia="en-GB"/>
        </w:rPr>
      </w:pPr>
      <w:r>
        <w:rPr>
          <w:noProof/>
        </w:rPr>
        <w:t>5.2.27.2.8</w:t>
      </w:r>
      <w:r>
        <w:rPr>
          <w:rFonts w:asciiTheme="minorHAnsi" w:eastAsiaTheme="minorEastAsia" w:hAnsiTheme="minorHAnsi" w:cstheme="minorBidi"/>
          <w:noProof/>
          <w:sz w:val="22"/>
          <w:szCs w:val="22"/>
          <w:lang w:eastAsia="en-GB"/>
        </w:rPr>
        <w:tab/>
      </w:r>
      <w:r>
        <w:rPr>
          <w:noProof/>
        </w:rPr>
        <w:t>Ntsctsf_TimeSynchronization_CapsNotify operation</w:t>
      </w:r>
      <w:r>
        <w:rPr>
          <w:noProof/>
        </w:rPr>
        <w:tab/>
      </w:r>
      <w:r>
        <w:rPr>
          <w:noProof/>
        </w:rPr>
        <w:fldChar w:fldCharType="begin" w:fldLock="1"/>
      </w:r>
      <w:r>
        <w:rPr>
          <w:noProof/>
        </w:rPr>
        <w:instrText xml:space="preserve"> PAGEREF _Toc106194428 \h </w:instrText>
      </w:r>
      <w:r>
        <w:rPr>
          <w:noProof/>
        </w:rPr>
      </w:r>
      <w:r>
        <w:rPr>
          <w:noProof/>
        </w:rPr>
        <w:fldChar w:fldCharType="separate"/>
      </w:r>
      <w:r>
        <w:rPr>
          <w:noProof/>
        </w:rPr>
        <w:t>687</w:t>
      </w:r>
      <w:r>
        <w:rPr>
          <w:noProof/>
        </w:rPr>
        <w:fldChar w:fldCharType="end"/>
      </w:r>
    </w:p>
    <w:p w14:paraId="43495E5B" w14:textId="1CB70166" w:rsidR="00550F40" w:rsidRDefault="00550F40">
      <w:pPr>
        <w:pStyle w:val="TOC5"/>
        <w:rPr>
          <w:rFonts w:asciiTheme="minorHAnsi" w:eastAsiaTheme="minorEastAsia" w:hAnsiTheme="minorHAnsi" w:cstheme="minorBidi"/>
          <w:noProof/>
          <w:sz w:val="22"/>
          <w:szCs w:val="22"/>
          <w:lang w:eastAsia="en-GB"/>
        </w:rPr>
      </w:pPr>
      <w:r>
        <w:rPr>
          <w:noProof/>
        </w:rPr>
        <w:t>5.2.27.2.9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_Toc106194429 \h </w:instrText>
      </w:r>
      <w:r>
        <w:rPr>
          <w:noProof/>
        </w:rPr>
      </w:r>
      <w:r>
        <w:rPr>
          <w:noProof/>
        </w:rPr>
        <w:fldChar w:fldCharType="separate"/>
      </w:r>
      <w:r>
        <w:rPr>
          <w:noProof/>
        </w:rPr>
        <w:t>687</w:t>
      </w:r>
      <w:r>
        <w:rPr>
          <w:noProof/>
        </w:rPr>
        <w:fldChar w:fldCharType="end"/>
      </w:r>
    </w:p>
    <w:p w14:paraId="70B5A152" w14:textId="20D534F3" w:rsidR="00550F40" w:rsidRDefault="00550F40">
      <w:pPr>
        <w:pStyle w:val="TOC5"/>
        <w:rPr>
          <w:rFonts w:asciiTheme="minorHAnsi" w:eastAsiaTheme="minorEastAsia" w:hAnsiTheme="minorHAnsi" w:cstheme="minorBidi"/>
          <w:noProof/>
          <w:sz w:val="22"/>
          <w:szCs w:val="22"/>
          <w:lang w:eastAsia="en-GB"/>
        </w:rPr>
      </w:pPr>
      <w:r>
        <w:rPr>
          <w:noProof/>
        </w:rPr>
        <w:t>5.2.27.2.10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_Toc106194430 \h </w:instrText>
      </w:r>
      <w:r>
        <w:rPr>
          <w:noProof/>
        </w:rPr>
      </w:r>
      <w:r>
        <w:rPr>
          <w:noProof/>
        </w:rPr>
        <w:fldChar w:fldCharType="separate"/>
      </w:r>
      <w:r>
        <w:rPr>
          <w:noProof/>
        </w:rPr>
        <w:t>687</w:t>
      </w:r>
      <w:r>
        <w:rPr>
          <w:noProof/>
        </w:rPr>
        <w:fldChar w:fldCharType="end"/>
      </w:r>
    </w:p>
    <w:p w14:paraId="02FAC5F2" w14:textId="37AF82C8" w:rsidR="00550F40" w:rsidRDefault="00550F40">
      <w:pPr>
        <w:pStyle w:val="TOC5"/>
        <w:rPr>
          <w:rFonts w:asciiTheme="minorHAnsi" w:eastAsiaTheme="minorEastAsia" w:hAnsiTheme="minorHAnsi" w:cstheme="minorBidi"/>
          <w:noProof/>
          <w:sz w:val="22"/>
          <w:szCs w:val="22"/>
          <w:lang w:eastAsia="en-GB"/>
        </w:rPr>
      </w:pPr>
      <w:r>
        <w:rPr>
          <w:noProof/>
        </w:rPr>
        <w:t>5.2.27.2.11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_Toc106194431 \h </w:instrText>
      </w:r>
      <w:r>
        <w:rPr>
          <w:noProof/>
        </w:rPr>
      </w:r>
      <w:r>
        <w:rPr>
          <w:noProof/>
        </w:rPr>
        <w:fldChar w:fldCharType="separate"/>
      </w:r>
      <w:r>
        <w:rPr>
          <w:noProof/>
        </w:rPr>
        <w:t>687</w:t>
      </w:r>
      <w:r>
        <w:rPr>
          <w:noProof/>
        </w:rPr>
        <w:fldChar w:fldCharType="end"/>
      </w:r>
    </w:p>
    <w:p w14:paraId="698891D4" w14:textId="6D2F2453" w:rsidR="00550F40" w:rsidRDefault="00550F40">
      <w:pPr>
        <w:pStyle w:val="TOC5"/>
        <w:rPr>
          <w:rFonts w:asciiTheme="minorHAnsi" w:eastAsiaTheme="minorEastAsia" w:hAnsiTheme="minorHAnsi" w:cstheme="minorBidi"/>
          <w:noProof/>
          <w:sz w:val="22"/>
          <w:szCs w:val="22"/>
          <w:lang w:eastAsia="en-GB"/>
        </w:rPr>
      </w:pPr>
      <w:r>
        <w:rPr>
          <w:noProof/>
        </w:rPr>
        <w:t>5.2.27.2.12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_Toc106194432 \h </w:instrText>
      </w:r>
      <w:r>
        <w:rPr>
          <w:noProof/>
        </w:rPr>
      </w:r>
      <w:r>
        <w:rPr>
          <w:noProof/>
        </w:rPr>
        <w:fldChar w:fldCharType="separate"/>
      </w:r>
      <w:r>
        <w:rPr>
          <w:noProof/>
        </w:rPr>
        <w:t>687</w:t>
      </w:r>
      <w:r>
        <w:rPr>
          <w:noProof/>
        </w:rPr>
        <w:fldChar w:fldCharType="end"/>
      </w:r>
    </w:p>
    <w:p w14:paraId="374F65B5" w14:textId="5573FA04" w:rsidR="00550F40" w:rsidRDefault="00550F40">
      <w:pPr>
        <w:pStyle w:val="TOC4"/>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Ntsctsf_QoSandTSCAssistance</w:t>
      </w:r>
      <w:r>
        <w:rPr>
          <w:noProof/>
        </w:rPr>
        <w:tab/>
      </w:r>
      <w:r>
        <w:rPr>
          <w:noProof/>
        </w:rPr>
        <w:fldChar w:fldCharType="begin" w:fldLock="1"/>
      </w:r>
      <w:r>
        <w:rPr>
          <w:noProof/>
        </w:rPr>
        <w:instrText xml:space="preserve"> PAGEREF _Toc106194433 \h </w:instrText>
      </w:r>
      <w:r>
        <w:rPr>
          <w:noProof/>
        </w:rPr>
      </w:r>
      <w:r>
        <w:rPr>
          <w:noProof/>
        </w:rPr>
        <w:fldChar w:fldCharType="separate"/>
      </w:r>
      <w:r>
        <w:rPr>
          <w:noProof/>
        </w:rPr>
        <w:t>687</w:t>
      </w:r>
      <w:r>
        <w:rPr>
          <w:noProof/>
        </w:rPr>
        <w:fldChar w:fldCharType="end"/>
      </w:r>
    </w:p>
    <w:p w14:paraId="7BFDAC9D" w14:textId="36B02C3A" w:rsidR="00550F40" w:rsidRDefault="00550F40">
      <w:pPr>
        <w:pStyle w:val="TOC5"/>
        <w:rPr>
          <w:rFonts w:asciiTheme="minorHAnsi" w:eastAsiaTheme="minorEastAsia" w:hAnsiTheme="minorHAnsi" w:cstheme="minorBidi"/>
          <w:noProof/>
          <w:sz w:val="22"/>
          <w:szCs w:val="22"/>
          <w:lang w:eastAsia="en-GB"/>
        </w:rPr>
      </w:pPr>
      <w:r>
        <w:rPr>
          <w:noProof/>
        </w:rPr>
        <w:t>5.2.27.3.1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_Toc106194434 \h </w:instrText>
      </w:r>
      <w:r>
        <w:rPr>
          <w:noProof/>
        </w:rPr>
      </w:r>
      <w:r>
        <w:rPr>
          <w:noProof/>
        </w:rPr>
        <w:fldChar w:fldCharType="separate"/>
      </w:r>
      <w:r>
        <w:rPr>
          <w:noProof/>
        </w:rPr>
        <w:t>687</w:t>
      </w:r>
      <w:r>
        <w:rPr>
          <w:noProof/>
        </w:rPr>
        <w:fldChar w:fldCharType="end"/>
      </w:r>
    </w:p>
    <w:p w14:paraId="4DD3F766" w14:textId="695E641A" w:rsidR="00550F40" w:rsidRDefault="00550F40">
      <w:pPr>
        <w:pStyle w:val="TOC5"/>
        <w:rPr>
          <w:rFonts w:asciiTheme="minorHAnsi" w:eastAsiaTheme="minorEastAsia" w:hAnsiTheme="minorHAnsi" w:cstheme="minorBidi"/>
          <w:noProof/>
          <w:sz w:val="22"/>
          <w:szCs w:val="22"/>
          <w:lang w:eastAsia="en-GB"/>
        </w:rPr>
      </w:pPr>
      <w:r>
        <w:rPr>
          <w:noProof/>
        </w:rPr>
        <w:t>5.2.27.3.2</w:t>
      </w:r>
      <w:r>
        <w:rPr>
          <w:rFonts w:asciiTheme="minorHAnsi" w:eastAsiaTheme="minorEastAsia" w:hAnsiTheme="minorHAnsi" w:cstheme="minorBidi"/>
          <w:noProof/>
          <w:sz w:val="22"/>
          <w:szCs w:val="22"/>
          <w:lang w:eastAsia="en-GB"/>
        </w:rPr>
        <w:tab/>
      </w:r>
      <w:r>
        <w:rPr>
          <w:noProof/>
        </w:rPr>
        <w:t>Ntsctsf_QoSandTSCAssistance_Create operation</w:t>
      </w:r>
      <w:r>
        <w:rPr>
          <w:noProof/>
        </w:rPr>
        <w:tab/>
      </w:r>
      <w:r>
        <w:rPr>
          <w:noProof/>
        </w:rPr>
        <w:fldChar w:fldCharType="begin" w:fldLock="1"/>
      </w:r>
      <w:r>
        <w:rPr>
          <w:noProof/>
        </w:rPr>
        <w:instrText xml:space="preserve"> PAGEREF _Toc106194435 \h </w:instrText>
      </w:r>
      <w:r>
        <w:rPr>
          <w:noProof/>
        </w:rPr>
      </w:r>
      <w:r>
        <w:rPr>
          <w:noProof/>
        </w:rPr>
        <w:fldChar w:fldCharType="separate"/>
      </w:r>
      <w:r>
        <w:rPr>
          <w:noProof/>
        </w:rPr>
        <w:t>687</w:t>
      </w:r>
      <w:r>
        <w:rPr>
          <w:noProof/>
        </w:rPr>
        <w:fldChar w:fldCharType="end"/>
      </w:r>
    </w:p>
    <w:p w14:paraId="57C6E157" w14:textId="6F8D4BA3" w:rsidR="00550F40" w:rsidRDefault="00550F40">
      <w:pPr>
        <w:pStyle w:val="TOC5"/>
        <w:rPr>
          <w:rFonts w:asciiTheme="minorHAnsi" w:eastAsiaTheme="minorEastAsia" w:hAnsiTheme="minorHAnsi" w:cstheme="minorBidi"/>
          <w:noProof/>
          <w:sz w:val="22"/>
          <w:szCs w:val="22"/>
          <w:lang w:eastAsia="en-GB"/>
        </w:rPr>
      </w:pPr>
      <w:r>
        <w:rPr>
          <w:noProof/>
        </w:rPr>
        <w:t>5.2.27.3.3</w:t>
      </w:r>
      <w:r>
        <w:rPr>
          <w:rFonts w:asciiTheme="minorHAnsi" w:eastAsiaTheme="minorEastAsia" w:hAnsiTheme="minorHAnsi" w:cstheme="minorBidi"/>
          <w:noProof/>
          <w:sz w:val="22"/>
          <w:szCs w:val="22"/>
          <w:lang w:eastAsia="en-GB"/>
        </w:rPr>
        <w:tab/>
      </w:r>
      <w:r>
        <w:rPr>
          <w:noProof/>
        </w:rPr>
        <w:t>Ntsctsf_QoSandTSCAssistance_Update operation</w:t>
      </w:r>
      <w:r>
        <w:rPr>
          <w:noProof/>
        </w:rPr>
        <w:tab/>
      </w:r>
      <w:r>
        <w:rPr>
          <w:noProof/>
        </w:rPr>
        <w:fldChar w:fldCharType="begin" w:fldLock="1"/>
      </w:r>
      <w:r>
        <w:rPr>
          <w:noProof/>
        </w:rPr>
        <w:instrText xml:space="preserve"> PAGEREF _Toc106194436 \h </w:instrText>
      </w:r>
      <w:r>
        <w:rPr>
          <w:noProof/>
        </w:rPr>
      </w:r>
      <w:r>
        <w:rPr>
          <w:noProof/>
        </w:rPr>
        <w:fldChar w:fldCharType="separate"/>
      </w:r>
      <w:r>
        <w:rPr>
          <w:noProof/>
        </w:rPr>
        <w:t>688</w:t>
      </w:r>
      <w:r>
        <w:rPr>
          <w:noProof/>
        </w:rPr>
        <w:fldChar w:fldCharType="end"/>
      </w:r>
    </w:p>
    <w:p w14:paraId="03BFA5EB" w14:textId="00F04BCA" w:rsidR="00550F40" w:rsidRDefault="00550F40">
      <w:pPr>
        <w:pStyle w:val="TOC5"/>
        <w:rPr>
          <w:rFonts w:asciiTheme="minorHAnsi" w:eastAsiaTheme="minorEastAsia" w:hAnsiTheme="minorHAnsi" w:cstheme="minorBidi"/>
          <w:noProof/>
          <w:sz w:val="22"/>
          <w:szCs w:val="22"/>
          <w:lang w:eastAsia="en-GB"/>
        </w:rPr>
      </w:pPr>
      <w:r>
        <w:rPr>
          <w:noProof/>
        </w:rPr>
        <w:t>5.2.27.3.4</w:t>
      </w:r>
      <w:r>
        <w:rPr>
          <w:rFonts w:asciiTheme="minorHAnsi" w:eastAsiaTheme="minorEastAsia" w:hAnsiTheme="minorHAnsi" w:cstheme="minorBidi"/>
          <w:noProof/>
          <w:sz w:val="22"/>
          <w:szCs w:val="22"/>
          <w:lang w:eastAsia="en-GB"/>
        </w:rPr>
        <w:tab/>
      </w:r>
      <w:r>
        <w:rPr>
          <w:noProof/>
        </w:rPr>
        <w:t>Ntsctsf_QoSandTSCAssistance_Delete operation</w:t>
      </w:r>
      <w:r>
        <w:rPr>
          <w:noProof/>
        </w:rPr>
        <w:tab/>
      </w:r>
      <w:r>
        <w:rPr>
          <w:noProof/>
        </w:rPr>
        <w:fldChar w:fldCharType="begin" w:fldLock="1"/>
      </w:r>
      <w:r>
        <w:rPr>
          <w:noProof/>
        </w:rPr>
        <w:instrText xml:space="preserve"> PAGEREF _Toc106194437 \h </w:instrText>
      </w:r>
      <w:r>
        <w:rPr>
          <w:noProof/>
        </w:rPr>
      </w:r>
      <w:r>
        <w:rPr>
          <w:noProof/>
        </w:rPr>
        <w:fldChar w:fldCharType="separate"/>
      </w:r>
      <w:r>
        <w:rPr>
          <w:noProof/>
        </w:rPr>
        <w:t>688</w:t>
      </w:r>
      <w:r>
        <w:rPr>
          <w:noProof/>
        </w:rPr>
        <w:fldChar w:fldCharType="end"/>
      </w:r>
    </w:p>
    <w:p w14:paraId="6A4CDDA5" w14:textId="18834B3A" w:rsidR="00550F40" w:rsidRDefault="00550F40">
      <w:pPr>
        <w:pStyle w:val="TOC5"/>
        <w:rPr>
          <w:rFonts w:asciiTheme="minorHAnsi" w:eastAsiaTheme="minorEastAsia" w:hAnsiTheme="minorHAnsi" w:cstheme="minorBidi"/>
          <w:noProof/>
          <w:sz w:val="22"/>
          <w:szCs w:val="22"/>
          <w:lang w:eastAsia="en-GB"/>
        </w:rPr>
      </w:pPr>
      <w:r>
        <w:rPr>
          <w:noProof/>
        </w:rPr>
        <w:t>5.2.27.3.5</w:t>
      </w:r>
      <w:r>
        <w:rPr>
          <w:rFonts w:asciiTheme="minorHAnsi" w:eastAsiaTheme="minorEastAsia" w:hAnsiTheme="minorHAnsi" w:cstheme="minorBidi"/>
          <w:noProof/>
          <w:sz w:val="22"/>
          <w:szCs w:val="22"/>
          <w:lang w:eastAsia="en-GB"/>
        </w:rPr>
        <w:tab/>
      </w:r>
      <w:r>
        <w:rPr>
          <w:noProof/>
        </w:rPr>
        <w:t>Ntsctsf_QoSandTSCAssistance_Notify operation</w:t>
      </w:r>
      <w:r>
        <w:rPr>
          <w:noProof/>
        </w:rPr>
        <w:tab/>
      </w:r>
      <w:r>
        <w:rPr>
          <w:noProof/>
        </w:rPr>
        <w:fldChar w:fldCharType="begin" w:fldLock="1"/>
      </w:r>
      <w:r>
        <w:rPr>
          <w:noProof/>
        </w:rPr>
        <w:instrText xml:space="preserve"> PAGEREF _Toc106194438 \h </w:instrText>
      </w:r>
      <w:r>
        <w:rPr>
          <w:noProof/>
        </w:rPr>
      </w:r>
      <w:r>
        <w:rPr>
          <w:noProof/>
        </w:rPr>
        <w:fldChar w:fldCharType="separate"/>
      </w:r>
      <w:r>
        <w:rPr>
          <w:noProof/>
        </w:rPr>
        <w:t>688</w:t>
      </w:r>
      <w:r>
        <w:rPr>
          <w:noProof/>
        </w:rPr>
        <w:fldChar w:fldCharType="end"/>
      </w:r>
    </w:p>
    <w:p w14:paraId="21DFE267" w14:textId="1C7020D8" w:rsidR="00550F40" w:rsidRDefault="00550F40">
      <w:pPr>
        <w:pStyle w:val="TOC5"/>
        <w:rPr>
          <w:rFonts w:asciiTheme="minorHAnsi" w:eastAsiaTheme="minorEastAsia" w:hAnsiTheme="minorHAnsi" w:cstheme="minorBidi"/>
          <w:noProof/>
          <w:sz w:val="22"/>
          <w:szCs w:val="22"/>
          <w:lang w:eastAsia="en-GB"/>
        </w:rPr>
      </w:pPr>
      <w:r>
        <w:rPr>
          <w:noProof/>
        </w:rPr>
        <w:t>5.2.27.3.6</w:t>
      </w:r>
      <w:r>
        <w:rPr>
          <w:rFonts w:asciiTheme="minorHAnsi" w:eastAsiaTheme="minorEastAsia" w:hAnsiTheme="minorHAnsi" w:cstheme="minorBidi"/>
          <w:noProof/>
          <w:sz w:val="22"/>
          <w:szCs w:val="22"/>
          <w:lang w:eastAsia="en-GB"/>
        </w:rPr>
        <w:tab/>
      </w:r>
      <w:r>
        <w:rPr>
          <w:noProof/>
        </w:rPr>
        <w:t>Ntsctsf_QoSandTSCAssistance_Subscribe operation</w:t>
      </w:r>
      <w:r>
        <w:rPr>
          <w:noProof/>
        </w:rPr>
        <w:tab/>
      </w:r>
      <w:r>
        <w:rPr>
          <w:noProof/>
        </w:rPr>
        <w:fldChar w:fldCharType="begin" w:fldLock="1"/>
      </w:r>
      <w:r>
        <w:rPr>
          <w:noProof/>
        </w:rPr>
        <w:instrText xml:space="preserve"> PAGEREF _Toc106194439 \h </w:instrText>
      </w:r>
      <w:r>
        <w:rPr>
          <w:noProof/>
        </w:rPr>
      </w:r>
      <w:r>
        <w:rPr>
          <w:noProof/>
        </w:rPr>
        <w:fldChar w:fldCharType="separate"/>
      </w:r>
      <w:r>
        <w:rPr>
          <w:noProof/>
        </w:rPr>
        <w:t>688</w:t>
      </w:r>
      <w:r>
        <w:rPr>
          <w:noProof/>
        </w:rPr>
        <w:fldChar w:fldCharType="end"/>
      </w:r>
    </w:p>
    <w:p w14:paraId="24FD4CA1" w14:textId="28EF83FE" w:rsidR="00550F40" w:rsidRDefault="00550F40">
      <w:pPr>
        <w:pStyle w:val="TOC5"/>
        <w:rPr>
          <w:rFonts w:asciiTheme="minorHAnsi" w:eastAsiaTheme="minorEastAsia" w:hAnsiTheme="minorHAnsi" w:cstheme="minorBidi"/>
          <w:noProof/>
          <w:sz w:val="22"/>
          <w:szCs w:val="22"/>
          <w:lang w:eastAsia="en-GB"/>
        </w:rPr>
      </w:pPr>
      <w:r>
        <w:rPr>
          <w:noProof/>
        </w:rPr>
        <w:t>5.2.27.3.7</w:t>
      </w:r>
      <w:r>
        <w:rPr>
          <w:rFonts w:asciiTheme="minorHAnsi" w:eastAsiaTheme="minorEastAsia" w:hAnsiTheme="minorHAnsi" w:cstheme="minorBidi"/>
          <w:noProof/>
          <w:sz w:val="22"/>
          <w:szCs w:val="22"/>
          <w:lang w:eastAsia="en-GB"/>
        </w:rPr>
        <w:tab/>
      </w:r>
      <w:r>
        <w:rPr>
          <w:noProof/>
        </w:rPr>
        <w:t>Ntsctsf_QoSandTSCAssistance_Unsubscribe operation</w:t>
      </w:r>
      <w:r>
        <w:rPr>
          <w:noProof/>
        </w:rPr>
        <w:tab/>
      </w:r>
      <w:r>
        <w:rPr>
          <w:noProof/>
        </w:rPr>
        <w:fldChar w:fldCharType="begin" w:fldLock="1"/>
      </w:r>
      <w:r>
        <w:rPr>
          <w:noProof/>
        </w:rPr>
        <w:instrText xml:space="preserve"> PAGEREF _Toc106194440 \h </w:instrText>
      </w:r>
      <w:r>
        <w:rPr>
          <w:noProof/>
        </w:rPr>
      </w:r>
      <w:r>
        <w:rPr>
          <w:noProof/>
        </w:rPr>
        <w:fldChar w:fldCharType="separate"/>
      </w:r>
      <w:r>
        <w:rPr>
          <w:noProof/>
        </w:rPr>
        <w:t>689</w:t>
      </w:r>
      <w:r>
        <w:rPr>
          <w:noProof/>
        </w:rPr>
        <w:fldChar w:fldCharType="end"/>
      </w:r>
    </w:p>
    <w:p w14:paraId="247193B5" w14:textId="7C4C2722" w:rsidR="00550F40" w:rsidRDefault="00550F40">
      <w:pPr>
        <w:pStyle w:val="TOC4"/>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Ntsctsf_ASTI service</w:t>
      </w:r>
      <w:r>
        <w:rPr>
          <w:noProof/>
        </w:rPr>
        <w:tab/>
      </w:r>
      <w:r>
        <w:rPr>
          <w:noProof/>
        </w:rPr>
        <w:fldChar w:fldCharType="begin" w:fldLock="1"/>
      </w:r>
      <w:r>
        <w:rPr>
          <w:noProof/>
        </w:rPr>
        <w:instrText xml:space="preserve"> PAGEREF _Toc106194441 \h </w:instrText>
      </w:r>
      <w:r>
        <w:rPr>
          <w:noProof/>
        </w:rPr>
      </w:r>
      <w:r>
        <w:rPr>
          <w:noProof/>
        </w:rPr>
        <w:fldChar w:fldCharType="separate"/>
      </w:r>
      <w:r>
        <w:rPr>
          <w:noProof/>
        </w:rPr>
        <w:t>689</w:t>
      </w:r>
      <w:r>
        <w:rPr>
          <w:noProof/>
        </w:rPr>
        <w:fldChar w:fldCharType="end"/>
      </w:r>
    </w:p>
    <w:p w14:paraId="343C4AB7" w14:textId="550BF7D2" w:rsidR="00550F40" w:rsidRDefault="00550F40">
      <w:pPr>
        <w:pStyle w:val="TOC5"/>
        <w:rPr>
          <w:rFonts w:asciiTheme="minorHAnsi" w:eastAsiaTheme="minorEastAsia" w:hAnsiTheme="minorHAnsi" w:cstheme="minorBidi"/>
          <w:noProof/>
          <w:sz w:val="22"/>
          <w:szCs w:val="22"/>
          <w:lang w:eastAsia="en-GB"/>
        </w:rPr>
      </w:pPr>
      <w:r>
        <w:rPr>
          <w:noProof/>
        </w:rPr>
        <w:t>5.2.27.4.1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_Toc106194442 \h </w:instrText>
      </w:r>
      <w:r>
        <w:rPr>
          <w:noProof/>
        </w:rPr>
      </w:r>
      <w:r>
        <w:rPr>
          <w:noProof/>
        </w:rPr>
        <w:fldChar w:fldCharType="separate"/>
      </w:r>
      <w:r>
        <w:rPr>
          <w:noProof/>
        </w:rPr>
        <w:t>689</w:t>
      </w:r>
      <w:r>
        <w:rPr>
          <w:noProof/>
        </w:rPr>
        <w:fldChar w:fldCharType="end"/>
      </w:r>
    </w:p>
    <w:p w14:paraId="080B1EA8" w14:textId="3F58D003" w:rsidR="00550F40" w:rsidRDefault="00550F40">
      <w:pPr>
        <w:pStyle w:val="TOC5"/>
        <w:rPr>
          <w:rFonts w:asciiTheme="minorHAnsi" w:eastAsiaTheme="minorEastAsia" w:hAnsiTheme="minorHAnsi" w:cstheme="minorBidi"/>
          <w:noProof/>
          <w:sz w:val="22"/>
          <w:szCs w:val="22"/>
          <w:lang w:eastAsia="en-GB"/>
        </w:rPr>
      </w:pPr>
      <w:r>
        <w:rPr>
          <w:noProof/>
        </w:rPr>
        <w:t>5.2.27.4.2</w:t>
      </w:r>
      <w:r>
        <w:rPr>
          <w:rFonts w:asciiTheme="minorHAnsi" w:eastAsiaTheme="minorEastAsia" w:hAnsiTheme="minorHAnsi" w:cstheme="minorBidi"/>
          <w:noProof/>
          <w:sz w:val="22"/>
          <w:szCs w:val="22"/>
          <w:lang w:eastAsia="en-GB"/>
        </w:rPr>
        <w:tab/>
      </w:r>
      <w:r>
        <w:rPr>
          <w:noProof/>
        </w:rPr>
        <w:t>Ntsctsf_ASTI_Create operation</w:t>
      </w:r>
      <w:r>
        <w:rPr>
          <w:noProof/>
        </w:rPr>
        <w:tab/>
      </w:r>
      <w:r>
        <w:rPr>
          <w:noProof/>
        </w:rPr>
        <w:fldChar w:fldCharType="begin" w:fldLock="1"/>
      </w:r>
      <w:r>
        <w:rPr>
          <w:noProof/>
        </w:rPr>
        <w:instrText xml:space="preserve"> PAGEREF _Toc106194443 \h </w:instrText>
      </w:r>
      <w:r>
        <w:rPr>
          <w:noProof/>
        </w:rPr>
      </w:r>
      <w:r>
        <w:rPr>
          <w:noProof/>
        </w:rPr>
        <w:fldChar w:fldCharType="separate"/>
      </w:r>
      <w:r>
        <w:rPr>
          <w:noProof/>
        </w:rPr>
        <w:t>689</w:t>
      </w:r>
      <w:r>
        <w:rPr>
          <w:noProof/>
        </w:rPr>
        <w:fldChar w:fldCharType="end"/>
      </w:r>
    </w:p>
    <w:p w14:paraId="2DA3D425" w14:textId="49296AAB" w:rsidR="00550F40" w:rsidRDefault="00550F40">
      <w:pPr>
        <w:pStyle w:val="TOC5"/>
        <w:rPr>
          <w:rFonts w:asciiTheme="minorHAnsi" w:eastAsiaTheme="minorEastAsia" w:hAnsiTheme="minorHAnsi" w:cstheme="minorBidi"/>
          <w:noProof/>
          <w:sz w:val="22"/>
          <w:szCs w:val="22"/>
          <w:lang w:eastAsia="en-GB"/>
        </w:rPr>
      </w:pPr>
      <w:r>
        <w:rPr>
          <w:noProof/>
        </w:rPr>
        <w:t>5.2.27.4.3</w:t>
      </w:r>
      <w:r>
        <w:rPr>
          <w:rFonts w:asciiTheme="minorHAnsi" w:eastAsiaTheme="minorEastAsia" w:hAnsiTheme="minorHAnsi" w:cstheme="minorBidi"/>
          <w:noProof/>
          <w:sz w:val="22"/>
          <w:szCs w:val="22"/>
          <w:lang w:eastAsia="en-GB"/>
        </w:rPr>
        <w:tab/>
      </w:r>
      <w:r>
        <w:rPr>
          <w:noProof/>
        </w:rPr>
        <w:t>Ntsctsf_ASTI_Update operation</w:t>
      </w:r>
      <w:r>
        <w:rPr>
          <w:noProof/>
        </w:rPr>
        <w:tab/>
      </w:r>
      <w:r>
        <w:rPr>
          <w:noProof/>
        </w:rPr>
        <w:fldChar w:fldCharType="begin" w:fldLock="1"/>
      </w:r>
      <w:r>
        <w:rPr>
          <w:noProof/>
        </w:rPr>
        <w:instrText xml:space="preserve"> PAGEREF _Toc106194444 \h </w:instrText>
      </w:r>
      <w:r>
        <w:rPr>
          <w:noProof/>
        </w:rPr>
      </w:r>
      <w:r>
        <w:rPr>
          <w:noProof/>
        </w:rPr>
        <w:fldChar w:fldCharType="separate"/>
      </w:r>
      <w:r>
        <w:rPr>
          <w:noProof/>
        </w:rPr>
        <w:t>689</w:t>
      </w:r>
      <w:r>
        <w:rPr>
          <w:noProof/>
        </w:rPr>
        <w:fldChar w:fldCharType="end"/>
      </w:r>
    </w:p>
    <w:p w14:paraId="010E635E" w14:textId="5287AEAC" w:rsidR="00550F40" w:rsidRDefault="00550F40">
      <w:pPr>
        <w:pStyle w:val="TOC5"/>
        <w:rPr>
          <w:rFonts w:asciiTheme="minorHAnsi" w:eastAsiaTheme="minorEastAsia" w:hAnsiTheme="minorHAnsi" w:cstheme="minorBidi"/>
          <w:noProof/>
          <w:sz w:val="22"/>
          <w:szCs w:val="22"/>
          <w:lang w:eastAsia="en-GB"/>
        </w:rPr>
      </w:pPr>
      <w:r>
        <w:rPr>
          <w:noProof/>
        </w:rPr>
        <w:t>5.2.27.4.4</w:t>
      </w:r>
      <w:r>
        <w:rPr>
          <w:rFonts w:asciiTheme="minorHAnsi" w:eastAsiaTheme="minorEastAsia" w:hAnsiTheme="minorHAnsi" w:cstheme="minorBidi"/>
          <w:noProof/>
          <w:sz w:val="22"/>
          <w:szCs w:val="22"/>
          <w:lang w:eastAsia="en-GB"/>
        </w:rPr>
        <w:tab/>
      </w:r>
      <w:r>
        <w:rPr>
          <w:noProof/>
        </w:rPr>
        <w:t>Ntsctsf_ASTI_Delete operation</w:t>
      </w:r>
      <w:r>
        <w:rPr>
          <w:noProof/>
        </w:rPr>
        <w:tab/>
      </w:r>
      <w:r>
        <w:rPr>
          <w:noProof/>
        </w:rPr>
        <w:fldChar w:fldCharType="begin" w:fldLock="1"/>
      </w:r>
      <w:r>
        <w:rPr>
          <w:noProof/>
        </w:rPr>
        <w:instrText xml:space="preserve"> PAGEREF _Toc106194445 \h </w:instrText>
      </w:r>
      <w:r>
        <w:rPr>
          <w:noProof/>
        </w:rPr>
      </w:r>
      <w:r>
        <w:rPr>
          <w:noProof/>
        </w:rPr>
        <w:fldChar w:fldCharType="separate"/>
      </w:r>
      <w:r>
        <w:rPr>
          <w:noProof/>
        </w:rPr>
        <w:t>690</w:t>
      </w:r>
      <w:r>
        <w:rPr>
          <w:noProof/>
        </w:rPr>
        <w:fldChar w:fldCharType="end"/>
      </w:r>
    </w:p>
    <w:p w14:paraId="2006AB0C" w14:textId="222FDC34" w:rsidR="00550F40" w:rsidRDefault="00550F40">
      <w:pPr>
        <w:pStyle w:val="TOC5"/>
        <w:rPr>
          <w:rFonts w:asciiTheme="minorHAnsi" w:eastAsiaTheme="minorEastAsia" w:hAnsiTheme="minorHAnsi" w:cstheme="minorBidi"/>
          <w:noProof/>
          <w:sz w:val="22"/>
          <w:szCs w:val="22"/>
          <w:lang w:eastAsia="en-GB"/>
        </w:rPr>
      </w:pPr>
      <w:r>
        <w:rPr>
          <w:noProof/>
        </w:rPr>
        <w:t>5.2.27.4.5</w:t>
      </w:r>
      <w:r>
        <w:rPr>
          <w:rFonts w:asciiTheme="minorHAnsi" w:eastAsiaTheme="minorEastAsia" w:hAnsiTheme="minorHAnsi" w:cstheme="minorBidi"/>
          <w:noProof/>
          <w:sz w:val="22"/>
          <w:szCs w:val="22"/>
          <w:lang w:eastAsia="en-GB"/>
        </w:rPr>
        <w:tab/>
      </w:r>
      <w:r>
        <w:rPr>
          <w:noProof/>
        </w:rPr>
        <w:t>Ntsctsf_ASTI_Get operation</w:t>
      </w:r>
      <w:r>
        <w:rPr>
          <w:noProof/>
        </w:rPr>
        <w:tab/>
      </w:r>
      <w:r>
        <w:rPr>
          <w:noProof/>
        </w:rPr>
        <w:fldChar w:fldCharType="begin" w:fldLock="1"/>
      </w:r>
      <w:r>
        <w:rPr>
          <w:noProof/>
        </w:rPr>
        <w:instrText xml:space="preserve"> PAGEREF _Toc106194446 \h </w:instrText>
      </w:r>
      <w:r>
        <w:rPr>
          <w:noProof/>
        </w:rPr>
      </w:r>
      <w:r>
        <w:rPr>
          <w:noProof/>
        </w:rPr>
        <w:fldChar w:fldCharType="separate"/>
      </w:r>
      <w:r>
        <w:rPr>
          <w:noProof/>
        </w:rPr>
        <w:t>690</w:t>
      </w:r>
      <w:r>
        <w:rPr>
          <w:noProof/>
        </w:rPr>
        <w:fldChar w:fldCharType="end"/>
      </w:r>
    </w:p>
    <w:p w14:paraId="3ADCB10B" w14:textId="648E894D" w:rsidR="00550F40" w:rsidRDefault="00550F40" w:rsidP="00550F40">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_Toc106194447 \h </w:instrText>
      </w:r>
      <w:r>
        <w:rPr>
          <w:noProof/>
        </w:rPr>
      </w:r>
      <w:r>
        <w:rPr>
          <w:noProof/>
        </w:rPr>
        <w:fldChar w:fldCharType="separate"/>
      </w:r>
      <w:r>
        <w:rPr>
          <w:noProof/>
        </w:rPr>
        <w:t>691</w:t>
      </w:r>
      <w:r>
        <w:rPr>
          <w:noProof/>
        </w:rPr>
        <w:fldChar w:fldCharType="end"/>
      </w:r>
    </w:p>
    <w:p w14:paraId="3F80D57D" w14:textId="79DC3045" w:rsidR="00550F40" w:rsidRDefault="00550F40">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_Toc106194448 \h </w:instrText>
      </w:r>
      <w:r>
        <w:rPr>
          <w:noProof/>
        </w:rPr>
      </w:r>
      <w:r>
        <w:rPr>
          <w:noProof/>
        </w:rPr>
        <w:fldChar w:fldCharType="separate"/>
      </w:r>
      <w:r>
        <w:rPr>
          <w:noProof/>
        </w:rPr>
        <w:t>691</w:t>
      </w:r>
      <w:r>
        <w:rPr>
          <w:noProof/>
        </w:rPr>
        <w:fldChar w:fldCharType="end"/>
      </w:r>
    </w:p>
    <w:p w14:paraId="4C8B0084" w14:textId="3514220C" w:rsidR="00550F40" w:rsidRDefault="00550F40">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_Toc106194449 \h </w:instrText>
      </w:r>
      <w:r>
        <w:rPr>
          <w:noProof/>
        </w:rPr>
      </w:r>
      <w:r>
        <w:rPr>
          <w:noProof/>
        </w:rPr>
        <w:fldChar w:fldCharType="separate"/>
      </w:r>
      <w:r>
        <w:rPr>
          <w:noProof/>
        </w:rPr>
        <w:t>691</w:t>
      </w:r>
      <w:r>
        <w:rPr>
          <w:noProof/>
        </w:rPr>
        <w:fldChar w:fldCharType="end"/>
      </w:r>
    </w:p>
    <w:p w14:paraId="0B9F9535" w14:textId="4FD4DE49" w:rsidR="00550F40" w:rsidRDefault="00550F40">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_Toc106194450 \h </w:instrText>
      </w:r>
      <w:r>
        <w:rPr>
          <w:noProof/>
        </w:rPr>
      </w:r>
      <w:r>
        <w:rPr>
          <w:noProof/>
        </w:rPr>
        <w:fldChar w:fldCharType="separate"/>
      </w:r>
      <w:r>
        <w:rPr>
          <w:noProof/>
        </w:rPr>
        <w:t>691</w:t>
      </w:r>
      <w:r>
        <w:rPr>
          <w:noProof/>
        </w:rPr>
        <w:fldChar w:fldCharType="end"/>
      </w:r>
    </w:p>
    <w:p w14:paraId="042BD026" w14:textId="4A91283C" w:rsidR="00550F40" w:rsidRDefault="00550F40">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_Toc106194451 \h </w:instrText>
      </w:r>
      <w:r>
        <w:rPr>
          <w:noProof/>
        </w:rPr>
      </w:r>
      <w:r>
        <w:rPr>
          <w:noProof/>
        </w:rPr>
        <w:fldChar w:fldCharType="separate"/>
      </w:r>
      <w:r>
        <w:rPr>
          <w:noProof/>
        </w:rPr>
        <w:t>691</w:t>
      </w:r>
      <w:r>
        <w:rPr>
          <w:noProof/>
        </w:rPr>
        <w:fldChar w:fldCharType="end"/>
      </w:r>
    </w:p>
    <w:p w14:paraId="1FDCF6A2" w14:textId="7C6DCEA2" w:rsidR="00550F40" w:rsidRDefault="00550F40">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_Toc106194452 \h </w:instrText>
      </w:r>
      <w:r>
        <w:rPr>
          <w:noProof/>
        </w:rPr>
      </w:r>
      <w:r>
        <w:rPr>
          <w:noProof/>
        </w:rPr>
        <w:fldChar w:fldCharType="separate"/>
      </w:r>
      <w:r>
        <w:rPr>
          <w:noProof/>
        </w:rPr>
        <w:t>692</w:t>
      </w:r>
      <w:r>
        <w:rPr>
          <w:noProof/>
        </w:rPr>
        <w:fldChar w:fldCharType="end"/>
      </w:r>
    </w:p>
    <w:p w14:paraId="7AEE5A7F" w14:textId="00397877" w:rsidR="00550F40" w:rsidRDefault="00550F40">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_Toc106194453 \h </w:instrText>
      </w:r>
      <w:r>
        <w:rPr>
          <w:noProof/>
        </w:rPr>
      </w:r>
      <w:r>
        <w:rPr>
          <w:noProof/>
        </w:rPr>
        <w:fldChar w:fldCharType="separate"/>
      </w:r>
      <w:r>
        <w:rPr>
          <w:noProof/>
        </w:rPr>
        <w:t>693</w:t>
      </w:r>
      <w:r>
        <w:rPr>
          <w:noProof/>
        </w:rPr>
        <w:fldChar w:fldCharType="end"/>
      </w:r>
    </w:p>
    <w:p w14:paraId="2512BC70" w14:textId="048CCE71" w:rsidR="00550F40" w:rsidRDefault="00550F40">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_Toc106194454 \h </w:instrText>
      </w:r>
      <w:r>
        <w:rPr>
          <w:noProof/>
        </w:rPr>
      </w:r>
      <w:r>
        <w:rPr>
          <w:noProof/>
        </w:rPr>
        <w:fldChar w:fldCharType="separate"/>
      </w:r>
      <w:r>
        <w:rPr>
          <w:noProof/>
        </w:rPr>
        <w:t>693</w:t>
      </w:r>
      <w:r>
        <w:rPr>
          <w:noProof/>
        </w:rPr>
        <w:fldChar w:fldCharType="end"/>
      </w:r>
    </w:p>
    <w:p w14:paraId="5AD3E9BB" w14:textId="7BC5B821" w:rsidR="00550F40" w:rsidRDefault="00550F40">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_Toc106194455 \h </w:instrText>
      </w:r>
      <w:r>
        <w:rPr>
          <w:noProof/>
        </w:rPr>
      </w:r>
      <w:r>
        <w:rPr>
          <w:noProof/>
        </w:rPr>
        <w:fldChar w:fldCharType="separate"/>
      </w:r>
      <w:r>
        <w:rPr>
          <w:noProof/>
        </w:rPr>
        <w:t>693</w:t>
      </w:r>
      <w:r>
        <w:rPr>
          <w:noProof/>
        </w:rPr>
        <w:fldChar w:fldCharType="end"/>
      </w:r>
    </w:p>
    <w:p w14:paraId="0EBA8AFF" w14:textId="51775C94" w:rsidR="00550F40" w:rsidRDefault="00550F40">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_Toc106194456 \h </w:instrText>
      </w:r>
      <w:r>
        <w:rPr>
          <w:noProof/>
        </w:rPr>
      </w:r>
      <w:r>
        <w:rPr>
          <w:noProof/>
        </w:rPr>
        <w:fldChar w:fldCharType="separate"/>
      </w:r>
      <w:r>
        <w:rPr>
          <w:noProof/>
        </w:rPr>
        <w:t>693</w:t>
      </w:r>
      <w:r>
        <w:rPr>
          <w:noProof/>
        </w:rPr>
        <w:fldChar w:fldCharType="end"/>
      </w:r>
    </w:p>
    <w:p w14:paraId="257306DF" w14:textId="57959EDB" w:rsidR="00550F40" w:rsidRDefault="00550F40">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_Toc106194457 \h </w:instrText>
      </w:r>
      <w:r>
        <w:rPr>
          <w:noProof/>
        </w:rPr>
      </w:r>
      <w:r>
        <w:rPr>
          <w:noProof/>
        </w:rPr>
        <w:fldChar w:fldCharType="separate"/>
      </w:r>
      <w:r>
        <w:rPr>
          <w:noProof/>
        </w:rPr>
        <w:t>694</w:t>
      </w:r>
      <w:r>
        <w:rPr>
          <w:noProof/>
        </w:rPr>
        <w:fldChar w:fldCharType="end"/>
      </w:r>
    </w:p>
    <w:p w14:paraId="48DB4F42" w14:textId="2BBB6DC5" w:rsidR="00550F40" w:rsidRDefault="00550F40">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_Toc106194458 \h </w:instrText>
      </w:r>
      <w:r>
        <w:rPr>
          <w:noProof/>
        </w:rPr>
      </w:r>
      <w:r>
        <w:rPr>
          <w:noProof/>
        </w:rPr>
        <w:fldChar w:fldCharType="separate"/>
      </w:r>
      <w:r>
        <w:rPr>
          <w:noProof/>
        </w:rPr>
        <w:t>694</w:t>
      </w:r>
      <w:r>
        <w:rPr>
          <w:noProof/>
        </w:rPr>
        <w:fldChar w:fldCharType="end"/>
      </w:r>
    </w:p>
    <w:p w14:paraId="207C844D" w14:textId="460B7A77" w:rsidR="00550F40" w:rsidRDefault="00550F40" w:rsidP="00550F40">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_Toc106194459 \h </w:instrText>
      </w:r>
      <w:r>
        <w:rPr>
          <w:noProof/>
        </w:rPr>
      </w:r>
      <w:r>
        <w:rPr>
          <w:noProof/>
        </w:rPr>
        <w:fldChar w:fldCharType="separate"/>
      </w:r>
      <w:r>
        <w:rPr>
          <w:noProof/>
        </w:rPr>
        <w:t>695</w:t>
      </w:r>
      <w:r>
        <w:rPr>
          <w:noProof/>
        </w:rPr>
        <w:fldChar w:fldCharType="end"/>
      </w:r>
    </w:p>
    <w:p w14:paraId="63EC31F9" w14:textId="62D2E4A7" w:rsidR="00550F40" w:rsidRDefault="00550F40" w:rsidP="00550F40">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_Toc106194460 \h </w:instrText>
      </w:r>
      <w:r>
        <w:rPr>
          <w:noProof/>
        </w:rPr>
      </w:r>
      <w:r>
        <w:rPr>
          <w:noProof/>
        </w:rPr>
        <w:fldChar w:fldCharType="separate"/>
      </w:r>
      <w:r>
        <w:rPr>
          <w:noProof/>
        </w:rPr>
        <w:t>696</w:t>
      </w:r>
      <w:r>
        <w:rPr>
          <w:noProof/>
        </w:rPr>
        <w:fldChar w:fldCharType="end"/>
      </w:r>
    </w:p>
    <w:p w14:paraId="7745F98A" w14:textId="2FF6E568" w:rsidR="00550F40" w:rsidRDefault="00550F40" w:rsidP="00550F40">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_Toc106194461 \h </w:instrText>
      </w:r>
      <w:r>
        <w:rPr>
          <w:noProof/>
        </w:rPr>
      </w:r>
      <w:r>
        <w:rPr>
          <w:noProof/>
        </w:rPr>
        <w:fldChar w:fldCharType="separate"/>
      </w:r>
      <w:r>
        <w:rPr>
          <w:noProof/>
        </w:rPr>
        <w:t>697</w:t>
      </w:r>
      <w:r>
        <w:rPr>
          <w:noProof/>
        </w:rPr>
        <w:fldChar w:fldCharType="end"/>
      </w:r>
    </w:p>
    <w:p w14:paraId="52832C67" w14:textId="55049D06" w:rsidR="00550F40" w:rsidRDefault="00550F40">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_Toc106194462 \h </w:instrText>
      </w:r>
      <w:r>
        <w:rPr>
          <w:noProof/>
        </w:rPr>
      </w:r>
      <w:r>
        <w:rPr>
          <w:noProof/>
        </w:rPr>
        <w:fldChar w:fldCharType="separate"/>
      </w:r>
      <w:r>
        <w:rPr>
          <w:noProof/>
        </w:rPr>
        <w:t>697</w:t>
      </w:r>
      <w:r>
        <w:rPr>
          <w:noProof/>
        </w:rPr>
        <w:fldChar w:fldCharType="end"/>
      </w:r>
    </w:p>
    <w:p w14:paraId="0D4B3C45" w14:textId="47D0F934" w:rsidR="00550F40" w:rsidRDefault="00550F40">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_Toc106194463 \h </w:instrText>
      </w:r>
      <w:r>
        <w:rPr>
          <w:noProof/>
        </w:rPr>
      </w:r>
      <w:r>
        <w:rPr>
          <w:noProof/>
        </w:rPr>
        <w:fldChar w:fldCharType="separate"/>
      </w:r>
      <w:r>
        <w:rPr>
          <w:noProof/>
        </w:rPr>
        <w:t>697</w:t>
      </w:r>
      <w:r>
        <w:rPr>
          <w:noProof/>
        </w:rPr>
        <w:fldChar w:fldCharType="end"/>
      </w:r>
    </w:p>
    <w:p w14:paraId="1A53D62C" w14:textId="2FB9FAB1" w:rsidR="00550F40" w:rsidRDefault="00550F40" w:rsidP="00550F40">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_Toc106194464 \h </w:instrText>
      </w:r>
      <w:r>
        <w:rPr>
          <w:noProof/>
        </w:rPr>
      </w:r>
      <w:r>
        <w:rPr>
          <w:noProof/>
        </w:rPr>
        <w:fldChar w:fldCharType="separate"/>
      </w:r>
      <w:r>
        <w:rPr>
          <w:noProof/>
        </w:rPr>
        <w:t>699</w:t>
      </w:r>
      <w:r>
        <w:rPr>
          <w:noProof/>
        </w:rPr>
        <w:fldChar w:fldCharType="end"/>
      </w:r>
    </w:p>
    <w:p w14:paraId="1D4C04D1" w14:textId="0FEEA905" w:rsidR="00550F40" w:rsidRDefault="00550F40">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_Toc106194465 \h </w:instrText>
      </w:r>
      <w:r>
        <w:rPr>
          <w:noProof/>
        </w:rPr>
      </w:r>
      <w:r>
        <w:rPr>
          <w:noProof/>
        </w:rPr>
        <w:fldChar w:fldCharType="separate"/>
      </w:r>
      <w:r>
        <w:rPr>
          <w:noProof/>
        </w:rPr>
        <w:t>699</w:t>
      </w:r>
      <w:r>
        <w:rPr>
          <w:noProof/>
        </w:rPr>
        <w:fldChar w:fldCharType="end"/>
      </w:r>
    </w:p>
    <w:p w14:paraId="08618D90" w14:textId="648A7317" w:rsidR="00550F40" w:rsidRDefault="00550F40">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_Toc106194466 \h </w:instrText>
      </w:r>
      <w:r>
        <w:rPr>
          <w:noProof/>
        </w:rPr>
      </w:r>
      <w:r>
        <w:rPr>
          <w:noProof/>
        </w:rPr>
        <w:fldChar w:fldCharType="separate"/>
      </w:r>
      <w:r>
        <w:rPr>
          <w:noProof/>
        </w:rPr>
        <w:t>699</w:t>
      </w:r>
      <w:r>
        <w:rPr>
          <w:noProof/>
        </w:rPr>
        <w:fldChar w:fldCharType="end"/>
      </w:r>
    </w:p>
    <w:p w14:paraId="2180734E" w14:textId="5001F1BE" w:rsidR="00550F40" w:rsidRDefault="00550F40">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_Toc106194467 \h </w:instrText>
      </w:r>
      <w:r>
        <w:rPr>
          <w:noProof/>
        </w:rPr>
      </w:r>
      <w:r>
        <w:rPr>
          <w:noProof/>
        </w:rPr>
        <w:fldChar w:fldCharType="separate"/>
      </w:r>
      <w:r>
        <w:rPr>
          <w:noProof/>
        </w:rPr>
        <w:t>701</w:t>
      </w:r>
      <w:r>
        <w:rPr>
          <w:noProof/>
        </w:rPr>
        <w:fldChar w:fldCharType="end"/>
      </w:r>
    </w:p>
    <w:p w14:paraId="57D42E55" w14:textId="59174865" w:rsidR="00550F40" w:rsidRDefault="00550F40">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_Toc106194468 \h </w:instrText>
      </w:r>
      <w:r>
        <w:rPr>
          <w:noProof/>
        </w:rPr>
      </w:r>
      <w:r>
        <w:rPr>
          <w:noProof/>
        </w:rPr>
        <w:fldChar w:fldCharType="separate"/>
      </w:r>
      <w:r>
        <w:rPr>
          <w:noProof/>
        </w:rPr>
        <w:t>703</w:t>
      </w:r>
      <w:r>
        <w:rPr>
          <w:noProof/>
        </w:rPr>
        <w:fldChar w:fldCharType="end"/>
      </w:r>
    </w:p>
    <w:p w14:paraId="02025929" w14:textId="79B33C20" w:rsidR="00550F40" w:rsidRDefault="00550F40" w:rsidP="00550F40">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_Toc106194469 \h </w:instrText>
      </w:r>
      <w:r>
        <w:rPr>
          <w:noProof/>
        </w:rPr>
      </w:r>
      <w:r>
        <w:rPr>
          <w:noProof/>
        </w:rPr>
        <w:fldChar w:fldCharType="separate"/>
      </w:r>
      <w:r>
        <w:rPr>
          <w:noProof/>
        </w:rPr>
        <w:t>704</w:t>
      </w:r>
      <w:r>
        <w:rPr>
          <w:noProof/>
        </w:rPr>
        <w:fldChar w:fldCharType="end"/>
      </w:r>
    </w:p>
    <w:p w14:paraId="2F232B0D" w14:textId="2FD454E3" w:rsidR="00550F40" w:rsidRDefault="00550F40">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_Toc106194470 \h </w:instrText>
      </w:r>
      <w:r>
        <w:rPr>
          <w:noProof/>
        </w:rPr>
      </w:r>
      <w:r>
        <w:rPr>
          <w:noProof/>
        </w:rPr>
        <w:fldChar w:fldCharType="separate"/>
      </w:r>
      <w:r>
        <w:rPr>
          <w:noProof/>
        </w:rPr>
        <w:t>704</w:t>
      </w:r>
      <w:r>
        <w:rPr>
          <w:noProof/>
        </w:rPr>
        <w:fldChar w:fldCharType="end"/>
      </w:r>
    </w:p>
    <w:p w14:paraId="73374B31" w14:textId="65F22E1D" w:rsidR="00550F40" w:rsidRDefault="00550F40">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_Toc106194471 \h </w:instrText>
      </w:r>
      <w:r>
        <w:rPr>
          <w:noProof/>
        </w:rPr>
      </w:r>
      <w:r>
        <w:rPr>
          <w:noProof/>
        </w:rPr>
        <w:fldChar w:fldCharType="separate"/>
      </w:r>
      <w:r>
        <w:rPr>
          <w:noProof/>
        </w:rPr>
        <w:t>705</w:t>
      </w:r>
      <w:r>
        <w:rPr>
          <w:noProof/>
        </w:rPr>
        <w:fldChar w:fldCharType="end"/>
      </w:r>
    </w:p>
    <w:p w14:paraId="2B4C93DC" w14:textId="7F2AF087" w:rsidR="00550F40" w:rsidRDefault="00550F40">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BMCA procedure</w:t>
      </w:r>
      <w:r>
        <w:rPr>
          <w:noProof/>
        </w:rPr>
        <w:tab/>
      </w:r>
      <w:r>
        <w:rPr>
          <w:noProof/>
        </w:rPr>
        <w:fldChar w:fldCharType="begin" w:fldLock="1"/>
      </w:r>
      <w:r>
        <w:rPr>
          <w:noProof/>
        </w:rPr>
        <w:instrText xml:space="preserve"> PAGEREF _Toc106194472 \h </w:instrText>
      </w:r>
      <w:r>
        <w:rPr>
          <w:noProof/>
        </w:rPr>
      </w:r>
      <w:r>
        <w:rPr>
          <w:noProof/>
        </w:rPr>
        <w:fldChar w:fldCharType="separate"/>
      </w:r>
      <w:r>
        <w:rPr>
          <w:noProof/>
        </w:rPr>
        <w:t>707</w:t>
      </w:r>
      <w:r>
        <w:rPr>
          <w:noProof/>
        </w:rPr>
        <w:fldChar w:fldCharType="end"/>
      </w:r>
    </w:p>
    <w:p w14:paraId="33D1188B" w14:textId="68273870" w:rsidR="00550F40" w:rsidRDefault="00550F40" w:rsidP="00550F40">
      <w:pPr>
        <w:pStyle w:val="TOC8"/>
        <w:rPr>
          <w:rFonts w:asciiTheme="minorHAnsi" w:eastAsiaTheme="minorEastAsia" w:hAnsiTheme="minorHAnsi" w:cstheme="minorBidi"/>
          <w:b w:val="0"/>
          <w:noProof/>
          <w:szCs w:val="22"/>
          <w:lang w:eastAsia="en-GB"/>
        </w:rPr>
      </w:pPr>
      <w:r>
        <w:rPr>
          <w:noProof/>
        </w:rPr>
        <w:t>Annex G (normative): Support of GERAN/UTRAN access by SMF+PGW-C</w:t>
      </w:r>
      <w:r>
        <w:rPr>
          <w:noProof/>
        </w:rPr>
        <w:tab/>
      </w:r>
      <w:r>
        <w:rPr>
          <w:noProof/>
        </w:rPr>
        <w:fldChar w:fldCharType="begin" w:fldLock="1"/>
      </w:r>
      <w:r>
        <w:rPr>
          <w:noProof/>
        </w:rPr>
        <w:instrText xml:space="preserve"> PAGEREF _Toc106194473 \h </w:instrText>
      </w:r>
      <w:r>
        <w:rPr>
          <w:noProof/>
        </w:rPr>
      </w:r>
      <w:r>
        <w:rPr>
          <w:noProof/>
        </w:rPr>
        <w:fldChar w:fldCharType="separate"/>
      </w:r>
      <w:r>
        <w:rPr>
          <w:noProof/>
        </w:rPr>
        <w:t>709</w:t>
      </w:r>
      <w:r>
        <w:rPr>
          <w:noProof/>
        </w:rPr>
        <w:fldChar w:fldCharType="end"/>
      </w:r>
    </w:p>
    <w:p w14:paraId="77A75A1E" w14:textId="719CE8E0" w:rsidR="00550F40" w:rsidRDefault="00550F40" w:rsidP="00550F40">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_Toc106194474 \h </w:instrText>
      </w:r>
      <w:r>
        <w:rPr>
          <w:noProof/>
        </w:rPr>
      </w:r>
      <w:r>
        <w:rPr>
          <w:noProof/>
        </w:rPr>
        <w:fldChar w:fldCharType="separate"/>
      </w:r>
      <w:r>
        <w:rPr>
          <w:noProof/>
        </w:rPr>
        <w:t>711</w:t>
      </w:r>
      <w:r>
        <w:rPr>
          <w:noProof/>
        </w:rPr>
        <w:fldChar w:fldCharType="end"/>
      </w:r>
    </w:p>
    <w:p w14:paraId="5DFF482E" w14:textId="6A3937F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06193340"/>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06193341"/>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06193342"/>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6"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6FA402FD" w14:textId="77777777" w:rsidR="00776774" w:rsidRPr="00140E21" w:rsidRDefault="00776774" w:rsidP="00776774">
      <w:pPr>
        <w:pStyle w:val="Heading1"/>
      </w:pPr>
      <w:bookmarkStart w:id="37" w:name="_Toc106193343"/>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06193344"/>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06193345"/>
      <w:r w:rsidRPr="00140E21">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06193346"/>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06193347"/>
      <w:r w:rsidRPr="00140E21">
        <w:t>4.1</w:t>
      </w:r>
      <w:r w:rsidRPr="00140E21">
        <w:tab/>
        <w:t>General</w:t>
      </w:r>
      <w:bookmarkEnd w:id="59"/>
      <w:bookmarkEnd w:id="60"/>
      <w:bookmarkEnd w:id="61"/>
      <w:bookmarkEnd w:id="62"/>
      <w:bookmarkEnd w:id="63"/>
      <w:bookmarkEnd w:id="64"/>
      <w:bookmarkEnd w:id="65"/>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06193348"/>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06193349"/>
      <w:r w:rsidRPr="00140E21">
        <w:t>4.2.1</w:t>
      </w:r>
      <w:r w:rsidRPr="00140E21">
        <w:tab/>
        <w:t>General</w:t>
      </w:r>
      <w:bookmarkEnd w:id="73"/>
      <w:bookmarkEnd w:id="74"/>
      <w:bookmarkEnd w:id="75"/>
      <w:bookmarkEnd w:id="76"/>
      <w:bookmarkEnd w:id="77"/>
      <w:bookmarkEnd w:id="78"/>
      <w:bookmarkEnd w:id="7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06193350"/>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06193351"/>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06193352"/>
      <w:r w:rsidRPr="00140E21">
        <w:lastRenderedPageBreak/>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06193353"/>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lastRenderedPageBreak/>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06193354"/>
      <w:r w:rsidRPr="00140E21">
        <w:lastRenderedPageBreak/>
        <w:t>4.2.2.2.2</w:t>
      </w:r>
      <w:r w:rsidRPr="00140E21">
        <w:tab/>
        <w:t>General Registration</w:t>
      </w:r>
      <w:bookmarkEnd w:id="108"/>
      <w:bookmarkEnd w:id="109"/>
      <w:bookmarkEnd w:id="110"/>
      <w:bookmarkEnd w:id="111"/>
      <w:bookmarkEnd w:id="112"/>
      <w:bookmarkEnd w:id="113"/>
      <w:bookmarkEnd w:id="114"/>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16808910" r:id="rId14"/>
        </w:object>
      </w:r>
    </w:p>
    <w:p w14:paraId="5E23862C" w14:textId="78DC5790" w:rsidR="00776774" w:rsidRPr="00140E21" w:rsidRDefault="00776774" w:rsidP="00776774">
      <w:pPr>
        <w:pStyle w:val="TF"/>
      </w:pPr>
      <w:r w:rsidRPr="00140E21">
        <w:lastRenderedPageBreak/>
        <w:t>Figure 4.2.2.2.2-1: Registration procedure</w:t>
      </w:r>
    </w:p>
    <w:p w14:paraId="13DF34E2" w14:textId="47A085BD"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AA2EE4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56E836" w:rsidR="003B5407" w:rsidRDefault="003B5407" w:rsidP="00776774">
      <w:pPr>
        <w:pStyle w:val="B1"/>
      </w:pPr>
      <w:r>
        <w:tab/>
        <w:t>If the UE has not indicated its support of the subscription-based restrictions to simultaneous registration of network slices feature</w:t>
      </w:r>
      <w:r w:rsidR="00197642">
        <w:t xml:space="preserve"> and </w:t>
      </w:r>
      <w:r>
        <w:t>the subscription information for the UE includes 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C887DFF" w14:textId="5A93919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xml:space="preserve">, [NSSRG </w:t>
      </w:r>
      <w:r w:rsidR="003B5407">
        <w:lastRenderedPageBreak/>
        <w:t>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w:t>
      </w:r>
      <w:r>
        <w:lastRenderedPageBreak/>
        <w:t>NSSAI containing also the S-NSSAIs for which the Network Slice-Specific Authentication and Authorization was successful</w:t>
      </w:r>
      <w:r w:rsidR="00197642">
        <w:t xml:space="preserve"> and </w:t>
      </w:r>
      <w:r>
        <w:t>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5" w:name="_Toc20203932"/>
      <w:bookmarkStart w:id="116" w:name="_Toc27894617"/>
      <w:bookmarkStart w:id="117" w:name="_Toc36191684"/>
      <w:bookmarkStart w:id="118" w:name="_Toc45192770"/>
      <w:bookmarkStart w:id="119" w:name="_Toc47592402"/>
      <w:bookmarkStart w:id="120" w:name="_Toc51834483"/>
      <w:bookmarkStart w:id="121" w:name="_Toc106193355"/>
      <w:r w:rsidRPr="00140E21">
        <w:t>4.2.2.2.3</w:t>
      </w:r>
      <w:r w:rsidRPr="00140E21">
        <w:tab/>
        <w:t>Registration with AMF re-allocation</w:t>
      </w:r>
      <w:bookmarkEnd w:id="115"/>
      <w:bookmarkEnd w:id="116"/>
      <w:bookmarkEnd w:id="117"/>
      <w:bookmarkEnd w:id="118"/>
      <w:bookmarkEnd w:id="119"/>
      <w:bookmarkEnd w:id="120"/>
      <w:bookmarkEnd w:id="121"/>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2" w:name="_MON_1704921022"/>
    <w:bookmarkEnd w:id="122"/>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16808911"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3" w:name="_Toc20203933"/>
      <w:bookmarkStart w:id="124" w:name="_Toc27894618"/>
      <w:bookmarkStart w:id="125" w:name="_Toc36191685"/>
      <w:bookmarkStart w:id="126" w:name="_Toc45192771"/>
      <w:bookmarkStart w:id="127" w:name="_Toc47592403"/>
      <w:bookmarkStart w:id="128" w:name="_Toc51834484"/>
      <w:bookmarkStart w:id="129" w:name="_Toc106193356"/>
      <w:r>
        <w:lastRenderedPageBreak/>
        <w:t>4.2.2.2.4</w:t>
      </w:r>
      <w:r>
        <w:tab/>
        <w:t>Registration with Onboarding SNPN</w:t>
      </w:r>
      <w:bookmarkEnd w:id="129"/>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16808912"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0" w:name="_Toc106193357"/>
      <w:r w:rsidRPr="00140E21">
        <w:t>4.2.2.3</w:t>
      </w:r>
      <w:r w:rsidRPr="00140E21">
        <w:tab/>
        <w:t>Deregistration procedures</w:t>
      </w:r>
      <w:bookmarkEnd w:id="123"/>
      <w:bookmarkEnd w:id="124"/>
      <w:bookmarkEnd w:id="125"/>
      <w:bookmarkEnd w:id="126"/>
      <w:bookmarkEnd w:id="127"/>
      <w:bookmarkEnd w:id="128"/>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06193358"/>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38" w:name="_Toc20203935"/>
      <w:bookmarkStart w:id="139" w:name="_Toc27894620"/>
      <w:bookmarkStart w:id="140" w:name="_Toc36191687"/>
      <w:bookmarkStart w:id="141" w:name="_Toc45192773"/>
      <w:bookmarkStart w:id="142" w:name="_Toc47592405"/>
      <w:bookmarkStart w:id="143"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44" w:name="_Toc106193359"/>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30" type="#_x0000_t75" style="width:478.35pt;height:259.2pt" o:ole="">
            <v:imagedata r:id="rId19" o:title=""/>
          </v:shape>
          <o:OLEObject Type="Embed" ProgID="Word.Picture.8" ShapeID="_x0000_i1030" DrawAspect="Content" ObjectID="_1716808913"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132C0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06193360"/>
      <w:r w:rsidRPr="00140E21">
        <w:t>4.2.2.3.3</w:t>
      </w:r>
      <w:r w:rsidRPr="00140E21">
        <w:tab/>
        <w:t>Network-initiated Deregistration</w:t>
      </w:r>
      <w:bookmarkEnd w:id="146"/>
      <w:bookmarkEnd w:id="147"/>
      <w:bookmarkEnd w:id="148"/>
      <w:bookmarkEnd w:id="149"/>
      <w:bookmarkEnd w:id="150"/>
      <w:bookmarkEnd w:id="151"/>
      <w:bookmarkEnd w:id="152"/>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7.85pt" o:ole="">
            <v:imagedata r:id="rId21" o:title=""/>
          </v:shape>
          <o:OLEObject Type="Embed" ProgID="Visio.Drawing.11" ShapeID="_x0000_i1031" DrawAspect="Content" ObjectID="_1716808914"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06193361"/>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06193362"/>
      <w:r w:rsidRPr="00140E21">
        <w:t>4.2.3.1</w:t>
      </w:r>
      <w:r w:rsidRPr="00140E21">
        <w:tab/>
        <w:t>General</w:t>
      </w:r>
      <w:bookmarkEnd w:id="160"/>
      <w:bookmarkEnd w:id="161"/>
      <w:bookmarkEnd w:id="162"/>
      <w:bookmarkEnd w:id="163"/>
      <w:bookmarkEnd w:id="164"/>
      <w:bookmarkEnd w:id="165"/>
      <w:bookmarkEnd w:id="166"/>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06193363"/>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16808915"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27F8F7EE" w14:textId="426D8F18"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w:t>
      </w:r>
      <w:r w:rsidRPr="00140E21">
        <w:lastRenderedPageBreak/>
        <w:t xml:space="preserve">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lastRenderedPageBreak/>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w:t>
      </w:r>
      <w:r w:rsidRPr="00140E21">
        <w:lastRenderedPageBreak/>
        <w:t xml:space="preserve">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4" w:name="_Toc20203940"/>
      <w:bookmarkStart w:id="175" w:name="_Toc27894625"/>
      <w:bookmarkStart w:id="176" w:name="_Toc36191692"/>
      <w:bookmarkStart w:id="177" w:name="_Toc45192778"/>
      <w:bookmarkStart w:id="178" w:name="_Toc47592410"/>
      <w:bookmarkStart w:id="179" w:name="_Toc51834491"/>
      <w:bookmarkStart w:id="180" w:name="_Toc106193364"/>
      <w:r w:rsidRPr="00140E21">
        <w:t>4.2.3.3</w:t>
      </w:r>
      <w:r w:rsidRPr="00140E21">
        <w:tab/>
        <w:t>Network Triggered Service Request</w:t>
      </w:r>
      <w:bookmarkEnd w:id="174"/>
      <w:bookmarkEnd w:id="175"/>
      <w:bookmarkEnd w:id="176"/>
      <w:bookmarkEnd w:id="177"/>
      <w:bookmarkEnd w:id="178"/>
      <w:bookmarkEnd w:id="179"/>
      <w:bookmarkEnd w:id="180"/>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9.45pt;height:5in" o:ole="">
            <v:imagedata r:id="rId25" o:title=""/>
          </v:shape>
          <o:OLEObject Type="Embed" ProgID="Word.Picture.8" ShapeID="_x0000_i1033" DrawAspect="Content" ObjectID="_1716808916"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15FCF65F"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1" w:name="_Toc20203941"/>
      <w:bookmarkStart w:id="182" w:name="_Toc27894626"/>
      <w:bookmarkStart w:id="183" w:name="_Toc36191693"/>
      <w:bookmarkStart w:id="184" w:name="_Toc45192779"/>
      <w:bookmarkStart w:id="185" w:name="_Toc47592411"/>
      <w:bookmarkStart w:id="186" w:name="_Toc51834492"/>
      <w:bookmarkStart w:id="187" w:name="_Toc106193365"/>
      <w:r w:rsidRPr="00140E21">
        <w:t>4.2.4</w:t>
      </w:r>
      <w:r w:rsidRPr="00140E21">
        <w:tab/>
        <w:t>UE Configuration Update</w:t>
      </w:r>
      <w:bookmarkEnd w:id="181"/>
      <w:bookmarkEnd w:id="182"/>
      <w:bookmarkEnd w:id="183"/>
      <w:bookmarkEnd w:id="184"/>
      <w:bookmarkEnd w:id="185"/>
      <w:bookmarkEnd w:id="186"/>
      <w:bookmarkEnd w:id="187"/>
    </w:p>
    <w:p w14:paraId="6D3D9E27" w14:textId="77777777" w:rsidR="00776774" w:rsidRPr="00140E21" w:rsidRDefault="00776774" w:rsidP="00776774">
      <w:pPr>
        <w:pStyle w:val="Heading4"/>
      </w:pPr>
      <w:bookmarkStart w:id="188" w:name="_Toc20203942"/>
      <w:bookmarkStart w:id="189" w:name="_Toc27894627"/>
      <w:bookmarkStart w:id="190" w:name="_Toc36191694"/>
      <w:bookmarkStart w:id="191" w:name="_Toc45192780"/>
      <w:bookmarkStart w:id="192" w:name="_Toc47592412"/>
      <w:bookmarkStart w:id="193" w:name="_Toc51834493"/>
      <w:bookmarkStart w:id="194" w:name="_Toc106193366"/>
      <w:r w:rsidRPr="00140E21">
        <w:rPr>
          <w:lang w:eastAsia="zh-CN"/>
        </w:rPr>
        <w:t>4.2.4.1</w:t>
      </w:r>
      <w:r w:rsidRPr="00140E21">
        <w:tab/>
        <w:t>General</w:t>
      </w:r>
      <w:bookmarkEnd w:id="188"/>
      <w:bookmarkEnd w:id="189"/>
      <w:bookmarkEnd w:id="190"/>
      <w:bookmarkEnd w:id="191"/>
      <w:bookmarkEnd w:id="192"/>
      <w:bookmarkEnd w:id="193"/>
      <w:bookmarkEnd w:id="19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63D619D8"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 and Disaster Return wait range information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5" w:name="_Toc20203943"/>
      <w:bookmarkStart w:id="196" w:name="_Toc27894628"/>
      <w:bookmarkStart w:id="197" w:name="_Toc36191695"/>
      <w:bookmarkStart w:id="198" w:name="_Toc45192781"/>
      <w:bookmarkStart w:id="199" w:name="_Toc47592413"/>
      <w:bookmarkStart w:id="200" w:name="_Toc51834494"/>
      <w:bookmarkStart w:id="201" w:name="_Toc106193367"/>
      <w:r w:rsidRPr="00140E21">
        <w:rPr>
          <w:lang w:eastAsia="zh-CN"/>
        </w:rPr>
        <w:t>4.2.4.2</w:t>
      </w:r>
      <w:r w:rsidRPr="00140E21">
        <w:tab/>
        <w:t>UE Configuration Update procedure for access and mobility management related parameters</w:t>
      </w:r>
      <w:bookmarkEnd w:id="195"/>
      <w:bookmarkEnd w:id="196"/>
      <w:bookmarkEnd w:id="197"/>
      <w:bookmarkEnd w:id="198"/>
      <w:bookmarkEnd w:id="199"/>
      <w:bookmarkEnd w:id="200"/>
      <w:bookmarkEnd w:id="201"/>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2" w:name="_MON_1714207281"/>
    <w:bookmarkEnd w:id="202"/>
    <w:p w14:paraId="6758EC2A" w14:textId="7FDBAEEA" w:rsidR="002D2590" w:rsidRDefault="002D2590" w:rsidP="00550F40">
      <w:pPr>
        <w:pStyle w:val="TH"/>
      </w:pPr>
      <w:r w:rsidRPr="0015734C">
        <w:object w:dxaOrig="9423" w:dyaOrig="7085" w14:anchorId="1D73D5BE">
          <v:shape id="_x0000_i1035" type="#_x0000_t75" style="width:471.45pt;height:357.5pt" o:ole="">
            <v:imagedata r:id="rId27" o:title=""/>
          </v:shape>
          <o:OLEObject Type="Embed" ProgID="Word.Picture.8" ShapeID="_x0000_i1035" DrawAspect="Content" ObjectID="_1716808917"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2C388965"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0CF6CC49"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p>
    <w:p w14:paraId="014C6653" w14:textId="4960014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lastRenderedPageBreak/>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lastRenderedPageBreak/>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3" w:name="_Toc20203944"/>
      <w:bookmarkStart w:id="204" w:name="_Toc27894629"/>
      <w:bookmarkStart w:id="205" w:name="_Toc36191696"/>
      <w:bookmarkStart w:id="206" w:name="_Toc45192782"/>
      <w:bookmarkStart w:id="207" w:name="_Toc47592414"/>
      <w:bookmarkStart w:id="208" w:name="_Toc51834495"/>
      <w:bookmarkStart w:id="209" w:name="_Toc106193368"/>
      <w:r w:rsidRPr="00140E21">
        <w:t>4.2.4.3</w:t>
      </w:r>
      <w:r w:rsidRPr="00140E21">
        <w:tab/>
        <w:t>UE Configuration Update procedure for transparent UE Policy delivery</w:t>
      </w:r>
      <w:bookmarkEnd w:id="203"/>
      <w:bookmarkEnd w:id="204"/>
      <w:bookmarkEnd w:id="205"/>
      <w:bookmarkEnd w:id="206"/>
      <w:bookmarkEnd w:id="207"/>
      <w:bookmarkEnd w:id="208"/>
      <w:bookmarkEnd w:id="209"/>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6" type="#_x0000_t75" style="width:479.6pt;height:252.3pt" o:ole="">
            <v:imagedata r:id="rId29" o:title=""/>
          </v:shape>
          <o:OLEObject Type="Embed" ProgID="Visio.Drawing.11" ShapeID="_x0000_i1036" DrawAspect="Content" ObjectID="_1716808918"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 xml:space="preserve">For the case of initial registration and registration with 5GS when the UE moves from EPS to 5GS, the PCF compares the list of PSIs included in the UE policy information in Npcf_UEPolicyControl_Create request </w:t>
      </w:r>
      <w:r w:rsidRPr="00140E21">
        <w:lastRenderedPageBreak/>
        <w:t>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0"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lastRenderedPageBreak/>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1" w:name="_Toc27894630"/>
      <w:bookmarkStart w:id="212" w:name="_Toc36191697"/>
      <w:bookmarkStart w:id="213" w:name="_Toc45192783"/>
      <w:bookmarkStart w:id="214" w:name="_Toc47592415"/>
      <w:bookmarkStart w:id="215" w:name="_Toc51834496"/>
      <w:bookmarkStart w:id="216" w:name="_Toc106193369"/>
      <w:r w:rsidRPr="00140E21">
        <w:t>4.2.5</w:t>
      </w:r>
      <w:r w:rsidRPr="00140E21">
        <w:tab/>
        <w:t>Reachability procedures</w:t>
      </w:r>
      <w:bookmarkEnd w:id="210"/>
      <w:bookmarkEnd w:id="211"/>
      <w:bookmarkEnd w:id="212"/>
      <w:bookmarkEnd w:id="213"/>
      <w:bookmarkEnd w:id="214"/>
      <w:bookmarkEnd w:id="215"/>
      <w:bookmarkEnd w:id="216"/>
    </w:p>
    <w:p w14:paraId="42D1E15E" w14:textId="77777777" w:rsidR="00776774" w:rsidRPr="00140E21" w:rsidRDefault="00776774" w:rsidP="00776774">
      <w:pPr>
        <w:pStyle w:val="Heading4"/>
      </w:pPr>
      <w:bookmarkStart w:id="217" w:name="_Toc20203946"/>
      <w:bookmarkStart w:id="218" w:name="_Toc27894631"/>
      <w:bookmarkStart w:id="219" w:name="_Toc36191698"/>
      <w:bookmarkStart w:id="220" w:name="_Toc45192784"/>
      <w:bookmarkStart w:id="221" w:name="_Toc47592416"/>
      <w:bookmarkStart w:id="222" w:name="_Toc51834497"/>
      <w:bookmarkStart w:id="223" w:name="_Toc106193370"/>
      <w:r w:rsidRPr="00140E21">
        <w:rPr>
          <w:lang w:eastAsia="zh-CN"/>
        </w:rPr>
        <w:t>4.2.5.1</w:t>
      </w:r>
      <w:r w:rsidRPr="00140E21">
        <w:tab/>
        <w:t>General</w:t>
      </w:r>
      <w:bookmarkEnd w:id="217"/>
      <w:bookmarkEnd w:id="218"/>
      <w:bookmarkEnd w:id="219"/>
      <w:bookmarkEnd w:id="220"/>
      <w:bookmarkEnd w:id="221"/>
      <w:bookmarkEnd w:id="222"/>
      <w:bookmarkEnd w:id="22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4" w:name="_Toc20203947"/>
      <w:bookmarkStart w:id="225" w:name="_Toc27894632"/>
      <w:bookmarkStart w:id="226" w:name="_Toc36191699"/>
      <w:bookmarkStart w:id="227" w:name="_Toc45192785"/>
      <w:bookmarkStart w:id="228" w:name="_Toc47592417"/>
      <w:bookmarkStart w:id="229" w:name="_Toc51834498"/>
      <w:bookmarkStart w:id="230" w:name="_Toc106193371"/>
      <w:r w:rsidRPr="00140E21">
        <w:rPr>
          <w:lang w:eastAsia="zh-CN"/>
        </w:rPr>
        <w:t>4.2.5.2</w:t>
      </w:r>
      <w:r w:rsidRPr="00140E21">
        <w:tab/>
        <w:t>UE Reachability Notification Request procedure</w:t>
      </w:r>
      <w:bookmarkEnd w:id="224"/>
      <w:bookmarkEnd w:id="225"/>
      <w:bookmarkEnd w:id="226"/>
      <w:bookmarkEnd w:id="227"/>
      <w:bookmarkEnd w:id="228"/>
      <w:bookmarkEnd w:id="229"/>
      <w:bookmarkEnd w:id="230"/>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1" w:name="_MON_1655796030"/>
    <w:bookmarkEnd w:id="231"/>
    <w:p w14:paraId="6A327BC4" w14:textId="77777777" w:rsidR="00776774" w:rsidRDefault="00776774" w:rsidP="00776774">
      <w:pPr>
        <w:pStyle w:val="TH"/>
      </w:pPr>
      <w:r w:rsidRPr="00745FD6">
        <w:object w:dxaOrig="6804" w:dyaOrig="4250" w14:anchorId="1D4B6081">
          <v:shape id="_x0000_i1037" type="#_x0000_t75" style="width:359.35pt;height:202.85pt" o:ole="">
            <v:imagedata r:id="rId31" o:title="" cropbottom="3084f" cropright="-4059f"/>
          </v:shape>
          <o:OLEObject Type="Embed" ProgID="Word.Picture.8" ShapeID="_x0000_i1037" DrawAspect="Content" ObjectID="_1716808919"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lastRenderedPageBreak/>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2" w:name="_Toc20203948"/>
      <w:bookmarkStart w:id="233" w:name="_Toc27894633"/>
      <w:bookmarkStart w:id="234" w:name="_Toc36191700"/>
      <w:bookmarkStart w:id="235" w:name="_Toc45192786"/>
      <w:bookmarkStart w:id="236" w:name="_Toc47592418"/>
      <w:bookmarkStart w:id="237" w:name="_Toc51834499"/>
      <w:bookmarkStart w:id="238" w:name="_Toc106193372"/>
      <w:r w:rsidRPr="00140E21">
        <w:rPr>
          <w:lang w:eastAsia="zh-CN"/>
        </w:rPr>
        <w:t>4.2.5.3</w:t>
      </w:r>
      <w:r w:rsidRPr="00140E21">
        <w:tab/>
        <w:t>UE Activity Notification procedure</w:t>
      </w:r>
      <w:bookmarkEnd w:id="232"/>
      <w:bookmarkEnd w:id="233"/>
      <w:bookmarkEnd w:id="234"/>
      <w:bookmarkEnd w:id="235"/>
      <w:bookmarkEnd w:id="236"/>
      <w:bookmarkEnd w:id="237"/>
      <w:bookmarkEnd w:id="238"/>
    </w:p>
    <w:p w14:paraId="3134A738" w14:textId="77777777" w:rsidR="00776774" w:rsidRPr="00140E21" w:rsidRDefault="00776774" w:rsidP="00776774">
      <w:r w:rsidRPr="00140E21">
        <w:t>The UE Activity Notification procedure is illustrated in figure 4.2.5.3-1.</w:t>
      </w:r>
    </w:p>
    <w:bookmarkStart w:id="239" w:name="_MON_1659449752"/>
    <w:bookmarkEnd w:id="239"/>
    <w:p w14:paraId="4BFFD2B4" w14:textId="77777777" w:rsidR="00776774" w:rsidRDefault="00776774" w:rsidP="00776774">
      <w:pPr>
        <w:pStyle w:val="TH"/>
      </w:pPr>
      <w:r w:rsidRPr="002129B9">
        <w:rPr>
          <w:rFonts w:eastAsia="Yu Mincho"/>
          <w:noProof/>
          <w:lang w:val="x-none"/>
        </w:rPr>
        <w:object w:dxaOrig="8194" w:dyaOrig="3825" w14:anchorId="6FC1E62A">
          <v:shape id="_x0000_i1038" type="#_x0000_t75" style="width:409.45pt;height:211.6pt" o:ole="">
            <v:imagedata r:id="rId33" o:title="" cropbottom="-6084f"/>
          </v:shape>
          <o:OLEObject Type="Embed" ProgID="Word.Picture.8" ShapeID="_x0000_i1038" DrawAspect="Content" ObjectID="_1716808920"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lastRenderedPageBreak/>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0" w:name="_Toc20203949"/>
      <w:bookmarkStart w:id="241" w:name="_Toc27894634"/>
      <w:bookmarkStart w:id="242" w:name="_Toc36191701"/>
      <w:bookmarkStart w:id="243" w:name="_Toc45192787"/>
      <w:bookmarkStart w:id="244" w:name="_Toc47592419"/>
      <w:bookmarkStart w:id="245" w:name="_Toc51834500"/>
      <w:bookmarkStart w:id="246" w:name="_Toc106193373"/>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0"/>
      <w:bookmarkEnd w:id="241"/>
      <w:bookmarkEnd w:id="242"/>
      <w:bookmarkEnd w:id="243"/>
      <w:bookmarkEnd w:id="244"/>
      <w:bookmarkEnd w:id="245"/>
      <w:bookmarkEnd w:id="246"/>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lastRenderedPageBreak/>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7" w:name="_MON_1630412946"/>
    <w:bookmarkEnd w:id="247"/>
    <w:p w14:paraId="21F180B9" w14:textId="77777777" w:rsidR="00776774" w:rsidRDefault="00776774" w:rsidP="00776774">
      <w:pPr>
        <w:pStyle w:val="TH"/>
      </w:pPr>
      <w:r w:rsidRPr="00050CA8">
        <w:object w:dxaOrig="8216" w:dyaOrig="5800" w14:anchorId="7CA7C706">
          <v:shape id="_x0000_i1039" type="#_x0000_t75" style="width:410.7pt;height:291.15pt" o:ole="">
            <v:imagedata r:id="rId35" o:title=""/>
          </v:shape>
          <o:OLEObject Type="Embed" ProgID="Word.Picture.8" ShapeID="_x0000_i1039" DrawAspect="Content" ObjectID="_1716808921"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075847EB"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w:t>
      </w:r>
      <w:r w:rsidRPr="00140E21">
        <w:rPr>
          <w:lang w:eastAsia="zh-CN"/>
        </w:rPr>
        <w:lastRenderedPageBreak/>
        <w:t xml:space="preserve">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lastRenderedPageBreak/>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48" w:name="_Toc20203950"/>
      <w:bookmarkStart w:id="249" w:name="_Toc27894635"/>
      <w:bookmarkStart w:id="250" w:name="_Toc36191702"/>
      <w:bookmarkStart w:id="251" w:name="_Toc45192788"/>
      <w:bookmarkStart w:id="252" w:name="_Toc47592420"/>
      <w:bookmarkStart w:id="253"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4" w:name="_Toc106193374"/>
      <w:r w:rsidRPr="00140E21">
        <w:t>4.2.7</w:t>
      </w:r>
      <w:r w:rsidRPr="00140E21">
        <w:tab/>
        <w:t>N2 procedures</w:t>
      </w:r>
      <w:bookmarkEnd w:id="248"/>
      <w:bookmarkEnd w:id="249"/>
      <w:bookmarkEnd w:id="250"/>
      <w:bookmarkEnd w:id="251"/>
      <w:bookmarkEnd w:id="252"/>
      <w:bookmarkEnd w:id="253"/>
      <w:bookmarkEnd w:id="254"/>
    </w:p>
    <w:p w14:paraId="7084CA12" w14:textId="77777777" w:rsidR="00776774" w:rsidRPr="00140E21" w:rsidRDefault="00776774" w:rsidP="00776774">
      <w:pPr>
        <w:pStyle w:val="Heading4"/>
      </w:pPr>
      <w:bookmarkStart w:id="255" w:name="_Toc20203951"/>
      <w:bookmarkStart w:id="256" w:name="_Toc27894636"/>
      <w:bookmarkStart w:id="257" w:name="_Toc36191703"/>
      <w:bookmarkStart w:id="258" w:name="_Toc45192789"/>
      <w:bookmarkStart w:id="259" w:name="_Toc47592421"/>
      <w:bookmarkStart w:id="260" w:name="_Toc51834502"/>
      <w:bookmarkStart w:id="261" w:name="_Toc106193375"/>
      <w:r w:rsidRPr="00140E21">
        <w:t>4.2.7.1</w:t>
      </w:r>
      <w:r w:rsidRPr="00140E21">
        <w:tab/>
        <w:t>N2 Configuration</w:t>
      </w:r>
      <w:bookmarkEnd w:id="255"/>
      <w:bookmarkEnd w:id="256"/>
      <w:bookmarkEnd w:id="257"/>
      <w:bookmarkEnd w:id="258"/>
      <w:bookmarkEnd w:id="259"/>
      <w:bookmarkEnd w:id="260"/>
      <w:bookmarkEnd w:id="261"/>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62" w:name="_Toc20203952"/>
      <w:bookmarkStart w:id="263" w:name="_Toc27894637"/>
      <w:bookmarkStart w:id="264" w:name="_Toc36191704"/>
      <w:bookmarkStart w:id="265" w:name="_Toc45192790"/>
      <w:bookmarkStart w:id="266" w:name="_Toc47592422"/>
      <w:bookmarkStart w:id="267"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68" w:name="_Toc106193376"/>
      <w:r w:rsidRPr="00140E21">
        <w:lastRenderedPageBreak/>
        <w:t>4.2.7.2</w:t>
      </w:r>
      <w:r w:rsidRPr="00140E21">
        <w:tab/>
        <w:t>NGAP UE-TNLA-binding related procedures</w:t>
      </w:r>
      <w:bookmarkEnd w:id="262"/>
      <w:bookmarkEnd w:id="263"/>
      <w:bookmarkEnd w:id="264"/>
      <w:bookmarkEnd w:id="265"/>
      <w:bookmarkEnd w:id="266"/>
      <w:bookmarkEnd w:id="267"/>
      <w:bookmarkEnd w:id="268"/>
    </w:p>
    <w:p w14:paraId="226D55B2" w14:textId="77777777" w:rsidR="00776774" w:rsidRPr="00140E21" w:rsidRDefault="00776774" w:rsidP="00776774">
      <w:pPr>
        <w:pStyle w:val="Heading5"/>
        <w:rPr>
          <w:rFonts w:eastAsia="DengXian"/>
          <w:bCs/>
        </w:rPr>
      </w:pPr>
      <w:bookmarkStart w:id="269" w:name="_Toc20203953"/>
      <w:bookmarkStart w:id="270" w:name="_Toc27894638"/>
      <w:bookmarkStart w:id="271" w:name="_Toc36191705"/>
      <w:bookmarkStart w:id="272" w:name="_Toc45192791"/>
      <w:bookmarkStart w:id="273" w:name="_Toc47592423"/>
      <w:bookmarkStart w:id="274" w:name="_Toc51834504"/>
      <w:bookmarkStart w:id="275" w:name="_Toc106193377"/>
      <w:r w:rsidRPr="00140E21">
        <w:t>4.2.7.2.1</w:t>
      </w:r>
      <w:r w:rsidRPr="00140E21">
        <w:tab/>
        <w:t xml:space="preserve">Creating </w:t>
      </w:r>
      <w:r w:rsidRPr="00140E21">
        <w:rPr>
          <w:rFonts w:eastAsia="DengXian"/>
          <w:bCs/>
        </w:rPr>
        <w:t>NGAP UE-TNLA-bindings during Registration and Service Request</w:t>
      </w:r>
      <w:bookmarkEnd w:id="269"/>
      <w:bookmarkEnd w:id="270"/>
      <w:bookmarkEnd w:id="271"/>
      <w:bookmarkEnd w:id="272"/>
      <w:bookmarkEnd w:id="273"/>
      <w:bookmarkEnd w:id="274"/>
      <w:bookmarkEnd w:id="27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6" w:name="_Toc20203954"/>
      <w:bookmarkStart w:id="277" w:name="_Toc27894639"/>
      <w:bookmarkStart w:id="278" w:name="_Toc36191706"/>
      <w:bookmarkStart w:id="279" w:name="_Toc45192792"/>
      <w:bookmarkStart w:id="280" w:name="_Toc47592424"/>
      <w:bookmarkStart w:id="281" w:name="_Toc51834505"/>
      <w:bookmarkStart w:id="282" w:name="_Toc106193378"/>
      <w:r w:rsidRPr="00140E21">
        <w:t>4.2.7.2.2</w:t>
      </w:r>
      <w:r w:rsidRPr="00140E21">
        <w:tab/>
        <w:t xml:space="preserve">Creating </w:t>
      </w:r>
      <w:r w:rsidRPr="00140E21">
        <w:rPr>
          <w:rFonts w:eastAsia="DengXian"/>
        </w:rPr>
        <w:t>NGAP UE-TNLA-bindings during handovers</w:t>
      </w:r>
      <w:bookmarkEnd w:id="276"/>
      <w:bookmarkEnd w:id="277"/>
      <w:bookmarkEnd w:id="278"/>
      <w:bookmarkEnd w:id="279"/>
      <w:bookmarkEnd w:id="280"/>
      <w:bookmarkEnd w:id="281"/>
      <w:bookmarkEnd w:id="282"/>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lastRenderedPageBreak/>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3" w:name="_Toc20203955"/>
      <w:bookmarkStart w:id="284" w:name="_Toc27894640"/>
      <w:bookmarkStart w:id="285" w:name="_Toc36191707"/>
      <w:bookmarkStart w:id="286" w:name="_Toc45192793"/>
      <w:bookmarkStart w:id="287" w:name="_Toc47592425"/>
      <w:bookmarkStart w:id="288" w:name="_Toc51834506"/>
      <w:bookmarkStart w:id="289" w:name="_Toc106193379"/>
      <w:r w:rsidRPr="00140E21">
        <w:t>4.2.7.2.3</w:t>
      </w:r>
      <w:r w:rsidRPr="00140E21">
        <w:tab/>
        <w:t xml:space="preserve">Re-Creating </w:t>
      </w:r>
      <w:r w:rsidRPr="00140E21">
        <w:rPr>
          <w:rFonts w:eastAsia="DengXian"/>
        </w:rPr>
        <w:t>NGAP UE-TNLA-bindings subsequent to NGAP UE-TNLA-binding release</w:t>
      </w:r>
      <w:bookmarkEnd w:id="283"/>
      <w:bookmarkEnd w:id="284"/>
      <w:bookmarkEnd w:id="285"/>
      <w:bookmarkEnd w:id="286"/>
      <w:bookmarkEnd w:id="287"/>
      <w:bookmarkEnd w:id="288"/>
      <w:bookmarkEnd w:id="289"/>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0" w:name="_Toc20203956"/>
      <w:bookmarkStart w:id="291" w:name="_Toc27894641"/>
      <w:bookmarkStart w:id="292" w:name="_Toc36191708"/>
      <w:bookmarkStart w:id="293" w:name="_Toc45192794"/>
      <w:bookmarkStart w:id="294" w:name="_Toc47592426"/>
      <w:bookmarkStart w:id="295" w:name="_Toc51834507"/>
      <w:bookmarkStart w:id="296" w:name="_Toc106193380"/>
      <w:r w:rsidRPr="00140E21">
        <w:t>4.2.7.2.4</w:t>
      </w:r>
      <w:r w:rsidRPr="00140E21">
        <w:tab/>
      </w:r>
      <w:r w:rsidRPr="00140E21">
        <w:rPr>
          <w:rFonts w:eastAsia="DengXian"/>
          <w:bCs/>
        </w:rPr>
        <w:t>NGAP UE-TNLA-binding update procedure</w:t>
      </w:r>
      <w:bookmarkEnd w:id="290"/>
      <w:bookmarkEnd w:id="291"/>
      <w:bookmarkEnd w:id="292"/>
      <w:bookmarkEnd w:id="293"/>
      <w:bookmarkEnd w:id="294"/>
      <w:bookmarkEnd w:id="295"/>
      <w:bookmarkEnd w:id="296"/>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7" w:name="_Toc20203957"/>
      <w:bookmarkStart w:id="298" w:name="_Toc27894642"/>
      <w:bookmarkStart w:id="299" w:name="_Toc36191709"/>
      <w:bookmarkStart w:id="300" w:name="_Toc45192795"/>
      <w:bookmarkStart w:id="301" w:name="_Toc47592427"/>
      <w:bookmarkStart w:id="302" w:name="_Toc51834508"/>
      <w:bookmarkStart w:id="303" w:name="_Toc106193381"/>
      <w:r w:rsidRPr="00140E21">
        <w:t>4.2.7.2.5</w:t>
      </w:r>
      <w:r w:rsidRPr="00140E21">
        <w:tab/>
      </w:r>
      <w:r w:rsidRPr="00140E21">
        <w:rPr>
          <w:rFonts w:eastAsia="DengXian"/>
          <w:bCs/>
        </w:rPr>
        <w:t>NGAP UE-TNLA-binding per UE Release procedure</w:t>
      </w:r>
      <w:bookmarkEnd w:id="297"/>
      <w:bookmarkEnd w:id="298"/>
      <w:bookmarkEnd w:id="299"/>
      <w:bookmarkEnd w:id="300"/>
      <w:bookmarkEnd w:id="301"/>
      <w:bookmarkEnd w:id="302"/>
      <w:bookmarkEnd w:id="303"/>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w:t>
      </w:r>
      <w:r w:rsidRPr="00140E21">
        <w:rPr>
          <w:rFonts w:eastAsia="DengXian"/>
        </w:rPr>
        <w:lastRenderedPageBreak/>
        <w:t>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4" w:name="_Toc20203958"/>
      <w:bookmarkStart w:id="305" w:name="_Toc27894643"/>
      <w:bookmarkStart w:id="306" w:name="_Toc36191710"/>
      <w:bookmarkStart w:id="307" w:name="_Toc45192796"/>
      <w:bookmarkStart w:id="308" w:name="_Toc47592428"/>
      <w:bookmarkStart w:id="309" w:name="_Toc51834509"/>
      <w:bookmarkStart w:id="310" w:name="_Toc106193382"/>
      <w:r w:rsidRPr="00140E21">
        <w:t>4.2.7.3</w:t>
      </w:r>
      <w:r w:rsidRPr="00140E21">
        <w:tab/>
      </w:r>
      <w:r w:rsidRPr="00140E21">
        <w:rPr>
          <w:lang w:eastAsia="zh-CN"/>
        </w:rPr>
        <w:t>AMF Failure or Planned Maintenance handling</w:t>
      </w:r>
      <w:r w:rsidRPr="00140E21">
        <w:rPr>
          <w:rFonts w:eastAsia="DengXian"/>
        </w:rPr>
        <w:t xml:space="preserve"> procedure</w:t>
      </w:r>
      <w:bookmarkEnd w:id="304"/>
      <w:bookmarkEnd w:id="305"/>
      <w:bookmarkEnd w:id="306"/>
      <w:bookmarkEnd w:id="307"/>
      <w:bookmarkEnd w:id="308"/>
      <w:bookmarkEnd w:id="309"/>
      <w:bookmarkEnd w:id="310"/>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1" w:name="_Toc20203959"/>
      <w:bookmarkStart w:id="312" w:name="_Toc27894644"/>
      <w:bookmarkStart w:id="313" w:name="_Toc36191711"/>
      <w:bookmarkStart w:id="314" w:name="_Toc45192797"/>
      <w:bookmarkStart w:id="315" w:name="_Toc47592429"/>
      <w:bookmarkStart w:id="316" w:name="_Toc51834510"/>
      <w:bookmarkStart w:id="317" w:name="_Toc106193383"/>
      <w:r w:rsidRPr="00140E21">
        <w:t>4.2.8</w:t>
      </w:r>
      <w:r w:rsidRPr="00140E21">
        <w:tab/>
        <w:t>Void</w:t>
      </w:r>
      <w:bookmarkEnd w:id="311"/>
      <w:bookmarkEnd w:id="312"/>
      <w:bookmarkEnd w:id="313"/>
      <w:bookmarkEnd w:id="314"/>
      <w:bookmarkEnd w:id="315"/>
      <w:bookmarkEnd w:id="316"/>
      <w:bookmarkEnd w:id="317"/>
    </w:p>
    <w:p w14:paraId="12E314E6" w14:textId="77777777" w:rsidR="00776774" w:rsidRPr="00140E21" w:rsidRDefault="00776774" w:rsidP="00776774"/>
    <w:p w14:paraId="2CA5648B" w14:textId="77777777" w:rsidR="00776774" w:rsidRPr="00140E21" w:rsidRDefault="00776774" w:rsidP="00776774">
      <w:pPr>
        <w:pStyle w:val="Heading3"/>
      </w:pPr>
      <w:bookmarkStart w:id="318" w:name="_Toc20203960"/>
      <w:bookmarkStart w:id="319" w:name="_Toc27894645"/>
      <w:bookmarkStart w:id="320" w:name="_Toc36191712"/>
      <w:bookmarkStart w:id="321" w:name="_Toc45192798"/>
      <w:bookmarkStart w:id="322" w:name="_Toc47592430"/>
      <w:bookmarkStart w:id="323" w:name="_Toc51834511"/>
      <w:bookmarkStart w:id="324" w:name="_Toc106193384"/>
      <w:r w:rsidRPr="00140E21">
        <w:t>4.2.8a</w:t>
      </w:r>
      <w:r w:rsidRPr="00140E21">
        <w:tab/>
        <w:t>UE Capability Match Request procedure</w:t>
      </w:r>
      <w:bookmarkEnd w:id="318"/>
      <w:bookmarkEnd w:id="319"/>
      <w:bookmarkEnd w:id="320"/>
      <w:bookmarkEnd w:id="321"/>
      <w:bookmarkEnd w:id="322"/>
      <w:bookmarkEnd w:id="323"/>
      <w:bookmarkEnd w:id="324"/>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5" w:name="_MON_1591171342"/>
    <w:bookmarkEnd w:id="325"/>
    <w:p w14:paraId="3727B977" w14:textId="77777777" w:rsidR="00776774" w:rsidRPr="00140E21" w:rsidRDefault="00776774" w:rsidP="00776774">
      <w:pPr>
        <w:pStyle w:val="TH"/>
      </w:pPr>
      <w:r w:rsidRPr="00140E21">
        <w:object w:dxaOrig="6112" w:dyaOrig="3862" w14:anchorId="4B8B356E">
          <v:shape id="_x0000_i1040" type="#_x0000_t75" style="width:308.65pt;height:193.45pt" o:ole="">
            <v:imagedata r:id="rId37" o:title=""/>
          </v:shape>
          <o:OLEObject Type="Embed" ProgID="Word.Picture.8" ShapeID="_x0000_i1040" DrawAspect="Content" ObjectID="_1716808922"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lastRenderedPageBreak/>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6" w:name="_Toc20203961"/>
      <w:bookmarkStart w:id="327" w:name="_Toc27894646"/>
      <w:bookmarkStart w:id="328" w:name="_Toc36191713"/>
      <w:bookmarkStart w:id="329" w:name="_Toc45192799"/>
      <w:bookmarkStart w:id="330" w:name="_Toc47592431"/>
      <w:bookmarkStart w:id="331" w:name="_Toc51834512"/>
      <w:bookmarkStart w:id="332" w:name="_Toc106193385"/>
      <w:r w:rsidRPr="00140E21">
        <w:t>4.2.9</w:t>
      </w:r>
      <w:r w:rsidRPr="00140E21">
        <w:tab/>
        <w:t>Network Slice-Specific Authentication and Authorization procedure</w:t>
      </w:r>
      <w:bookmarkEnd w:id="326"/>
      <w:bookmarkEnd w:id="327"/>
      <w:bookmarkEnd w:id="328"/>
      <w:bookmarkEnd w:id="329"/>
      <w:bookmarkEnd w:id="330"/>
      <w:bookmarkEnd w:id="331"/>
      <w:bookmarkEnd w:id="332"/>
    </w:p>
    <w:p w14:paraId="54805349" w14:textId="77777777" w:rsidR="00776774" w:rsidRPr="00140E21" w:rsidRDefault="00776774" w:rsidP="00776774">
      <w:pPr>
        <w:pStyle w:val="Heading4"/>
      </w:pPr>
      <w:bookmarkStart w:id="333" w:name="_Toc20203962"/>
      <w:bookmarkStart w:id="334" w:name="_Toc27894647"/>
      <w:bookmarkStart w:id="335" w:name="_Toc36191714"/>
      <w:bookmarkStart w:id="336" w:name="_Toc45192800"/>
      <w:bookmarkStart w:id="337" w:name="_Toc47592432"/>
      <w:bookmarkStart w:id="338" w:name="_Toc51834513"/>
      <w:bookmarkStart w:id="339" w:name="_Toc106193386"/>
      <w:r w:rsidRPr="00140E21">
        <w:t>4.2.9.1</w:t>
      </w:r>
      <w:r w:rsidRPr="00140E21">
        <w:tab/>
        <w:t>General</w:t>
      </w:r>
      <w:bookmarkEnd w:id="333"/>
      <w:bookmarkEnd w:id="334"/>
      <w:bookmarkEnd w:id="335"/>
      <w:bookmarkEnd w:id="336"/>
      <w:bookmarkEnd w:id="337"/>
      <w:bookmarkEnd w:id="338"/>
      <w:bookmarkEnd w:id="33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1" w:name="_Toc27894648"/>
      <w:bookmarkStart w:id="342" w:name="_Toc36191715"/>
      <w:bookmarkStart w:id="343" w:name="_Toc45192801"/>
      <w:bookmarkStart w:id="34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45" w:name="_Toc51834514"/>
      <w:r>
        <w:lastRenderedPageBreak/>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46" w:name="_Toc106193387"/>
      <w:r w:rsidRPr="00140E21">
        <w:t>4.2.9.2</w:t>
      </w:r>
      <w:r w:rsidRPr="00140E21">
        <w:tab/>
        <w:t>Network Slice-Specific Authentication and Authorization</w:t>
      </w:r>
      <w:bookmarkEnd w:id="340"/>
      <w:bookmarkEnd w:id="341"/>
      <w:bookmarkEnd w:id="342"/>
      <w:bookmarkEnd w:id="343"/>
      <w:bookmarkEnd w:id="344"/>
      <w:bookmarkEnd w:id="345"/>
      <w:bookmarkEnd w:id="346"/>
    </w:p>
    <w:p w14:paraId="6C88293A" w14:textId="77777777" w:rsidR="00776774" w:rsidRDefault="00776774" w:rsidP="00776774">
      <w:pPr>
        <w:pStyle w:val="TH"/>
      </w:pPr>
      <w:r w:rsidRPr="00551C09">
        <w:object w:dxaOrig="11955" w:dyaOrig="12225" w14:anchorId="368D875E">
          <v:shape id="_x0000_i1041" type="#_x0000_t75" style="width:478.95pt;height:489.6pt" o:ole="">
            <v:imagedata r:id="rId39" o:title=""/>
          </v:shape>
          <o:OLEObject Type="Embed" ProgID="Visio.Drawing.11" ShapeID="_x0000_i1041" DrawAspect="Content" ObjectID="_1716808923"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 xml:space="preserve">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w:t>
      </w:r>
      <w:r w:rsidRPr="00140E21">
        <w:lastRenderedPageBreak/>
        <w:t>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w:t>
      </w:r>
      <w:r w:rsidR="008471CD">
        <w:lastRenderedPageBreak/>
        <w:t>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7" w:name="_Toc20203964"/>
      <w:bookmarkStart w:id="348" w:name="_Toc27894649"/>
      <w:bookmarkStart w:id="349" w:name="_Toc36191716"/>
      <w:bookmarkStart w:id="350" w:name="_Toc45192802"/>
      <w:bookmarkStart w:id="351" w:name="_Toc47592434"/>
      <w:bookmarkStart w:id="352" w:name="_Toc51834515"/>
      <w:bookmarkStart w:id="353" w:name="_Toc106193388"/>
      <w:r w:rsidRPr="00140E21">
        <w:t>4.2.9.3</w:t>
      </w:r>
      <w:r w:rsidRPr="00140E21">
        <w:tab/>
        <w:t>AAA Server triggered Network Slice-Specific Re-authentication and Re-authorization procedure</w:t>
      </w:r>
      <w:bookmarkEnd w:id="347"/>
      <w:bookmarkEnd w:id="348"/>
      <w:bookmarkEnd w:id="349"/>
      <w:bookmarkEnd w:id="350"/>
      <w:bookmarkEnd w:id="351"/>
      <w:bookmarkEnd w:id="352"/>
      <w:bookmarkEnd w:id="353"/>
    </w:p>
    <w:p w14:paraId="2F17D278" w14:textId="77777777" w:rsidR="00D86C9A" w:rsidRDefault="00D86C9A" w:rsidP="00D86C9A">
      <w:pPr>
        <w:pStyle w:val="TH"/>
      </w:pPr>
      <w:r>
        <w:object w:dxaOrig="12045" w:dyaOrig="4979" w14:anchorId="682358F0">
          <v:shape id="_x0000_i1042" type="#_x0000_t75" style="width:482.1pt;height:200.35pt" o:ole="">
            <v:imagedata r:id="rId41" o:title=""/>
          </v:shape>
          <o:OLEObject Type="Embed" ProgID="Visio.Drawing.11" ShapeID="_x0000_i1042" DrawAspect="Content" ObjectID="_1716808924"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4" w:name="_Toc20203965"/>
      <w:bookmarkStart w:id="355" w:name="_Toc27894650"/>
      <w:bookmarkStart w:id="356" w:name="_Toc36191717"/>
      <w:bookmarkStart w:id="357" w:name="_Toc45192803"/>
      <w:bookmarkStart w:id="358" w:name="_Toc47592435"/>
      <w:bookmarkStart w:id="359"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0" w:name="_Toc106193389"/>
      <w:r w:rsidRPr="00140E21">
        <w:lastRenderedPageBreak/>
        <w:t>4.2.9.4</w:t>
      </w:r>
      <w:r w:rsidRPr="00140E21">
        <w:tab/>
        <w:t>AAA Server triggered Slice-Specific Authorization Revocation</w:t>
      </w:r>
      <w:bookmarkEnd w:id="354"/>
      <w:bookmarkEnd w:id="355"/>
      <w:bookmarkEnd w:id="356"/>
      <w:bookmarkEnd w:id="357"/>
      <w:bookmarkEnd w:id="358"/>
      <w:bookmarkEnd w:id="359"/>
      <w:bookmarkEnd w:id="360"/>
    </w:p>
    <w:p w14:paraId="01C1B8EB" w14:textId="2AFF7165" w:rsidR="00D86C9A" w:rsidRDefault="00D86C9A" w:rsidP="00D86C9A">
      <w:pPr>
        <w:pStyle w:val="TH"/>
      </w:pPr>
      <w:r>
        <w:object w:dxaOrig="12045" w:dyaOrig="4979" w14:anchorId="56A7E324">
          <v:shape id="_x0000_i1043" type="#_x0000_t75" style="width:482.1pt;height:200.35pt" o:ole="">
            <v:imagedata r:id="rId43" o:title=""/>
          </v:shape>
          <o:OLEObject Type="Embed" ProgID="Visio.Drawing.11" ShapeID="_x0000_i1043" DrawAspect="Content" ObjectID="_1716808925"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1" w:name="_Toc20203966"/>
      <w:bookmarkStart w:id="362" w:name="_Toc27894651"/>
      <w:bookmarkStart w:id="363" w:name="_Toc36191718"/>
      <w:bookmarkStart w:id="364" w:name="_Toc45192804"/>
      <w:bookmarkStart w:id="365" w:name="_Toc47592436"/>
      <w:bookmarkStart w:id="36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7" w:name="_Toc106193390"/>
      <w:r w:rsidRPr="00140E21">
        <w:lastRenderedPageBreak/>
        <w:t>4.2.10</w:t>
      </w:r>
      <w:r w:rsidRPr="00140E21">
        <w:tab/>
        <w:t>N3 data transfer establishment procedure when Control Plane CIoT 5GS Optimisation is enabled</w:t>
      </w:r>
      <w:bookmarkEnd w:id="361"/>
      <w:bookmarkEnd w:id="362"/>
      <w:bookmarkEnd w:id="363"/>
      <w:bookmarkEnd w:id="364"/>
      <w:bookmarkEnd w:id="365"/>
      <w:bookmarkEnd w:id="366"/>
      <w:bookmarkEnd w:id="367"/>
    </w:p>
    <w:p w14:paraId="37AFE53F" w14:textId="77777777" w:rsidR="00776774" w:rsidRPr="00140E21" w:rsidRDefault="00776774" w:rsidP="00776774">
      <w:pPr>
        <w:pStyle w:val="Heading4"/>
      </w:pPr>
      <w:bookmarkStart w:id="368" w:name="_Toc20203967"/>
      <w:bookmarkStart w:id="369" w:name="_Toc27894652"/>
      <w:bookmarkStart w:id="370" w:name="_Toc36191719"/>
      <w:bookmarkStart w:id="371" w:name="_Toc45192805"/>
      <w:bookmarkStart w:id="372" w:name="_Toc47592437"/>
      <w:bookmarkStart w:id="373" w:name="_Toc51834518"/>
      <w:bookmarkStart w:id="374" w:name="_Toc106193391"/>
      <w:r w:rsidRPr="00140E21">
        <w:t>4.2.10.1</w:t>
      </w:r>
      <w:r w:rsidRPr="00140E21">
        <w:tab/>
        <w:t>UE triggered N3 data transfer establishment procedure</w:t>
      </w:r>
      <w:bookmarkEnd w:id="368"/>
      <w:bookmarkEnd w:id="369"/>
      <w:bookmarkEnd w:id="370"/>
      <w:bookmarkEnd w:id="371"/>
      <w:bookmarkEnd w:id="372"/>
      <w:bookmarkEnd w:id="373"/>
      <w:bookmarkEnd w:id="374"/>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5" w:name="_Toc20203968"/>
      <w:bookmarkStart w:id="376" w:name="_Toc27894653"/>
      <w:bookmarkStart w:id="377" w:name="_Toc36191720"/>
      <w:bookmarkStart w:id="378" w:name="_Toc45192806"/>
      <w:bookmarkStart w:id="379" w:name="_Toc47592438"/>
      <w:bookmarkStart w:id="380" w:name="_Toc51834519"/>
      <w:bookmarkStart w:id="381" w:name="_Toc106193392"/>
      <w:r w:rsidRPr="00140E21">
        <w:t>4.2.10.2</w:t>
      </w:r>
      <w:r w:rsidRPr="00140E21">
        <w:tab/>
        <w:t>SMF triggered N3 data transfer establishment procedure</w:t>
      </w:r>
      <w:bookmarkEnd w:id="375"/>
      <w:bookmarkEnd w:id="376"/>
      <w:bookmarkEnd w:id="377"/>
      <w:bookmarkEnd w:id="378"/>
      <w:bookmarkEnd w:id="379"/>
      <w:bookmarkEnd w:id="380"/>
      <w:bookmarkEnd w:id="381"/>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2" w:name="_Toc20203969"/>
      <w:bookmarkStart w:id="383" w:name="_Toc27894654"/>
      <w:bookmarkStart w:id="384" w:name="_Toc36191721"/>
      <w:bookmarkStart w:id="385" w:name="_Toc45192807"/>
      <w:bookmarkStart w:id="386" w:name="_Toc47592439"/>
      <w:bookmarkStart w:id="387" w:name="_Toc51834520"/>
      <w:bookmarkStart w:id="388" w:name="_Toc106193393"/>
      <w:r>
        <w:t>4.2.11</w:t>
      </w:r>
      <w:r>
        <w:tab/>
        <w:t>Network Slice Admission Control Function (NSACF) procedures</w:t>
      </w:r>
      <w:bookmarkEnd w:id="388"/>
    </w:p>
    <w:p w14:paraId="3F8DCEE1" w14:textId="4131B825" w:rsidR="00995925" w:rsidRDefault="00995925" w:rsidP="00995925">
      <w:pPr>
        <w:pStyle w:val="Heading4"/>
      </w:pPr>
      <w:bookmarkStart w:id="389" w:name="_Toc106193394"/>
      <w:r>
        <w:t>4.2.11.1</w:t>
      </w:r>
      <w:r>
        <w:tab/>
        <w:t>General</w:t>
      </w:r>
      <w:bookmarkEnd w:id="389"/>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0" w:name="_Toc106193395"/>
      <w:r>
        <w:t>4.2.11.2</w:t>
      </w:r>
      <w:r>
        <w:tab/>
        <w:t>Number of UEs per network slice availability check and update procedure</w:t>
      </w:r>
      <w:bookmarkEnd w:id="390"/>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1" w:name="_MON_1688647137"/>
    <w:bookmarkEnd w:id="391"/>
    <w:p w14:paraId="3418A041" w14:textId="41FEF124" w:rsidR="00AB64CF" w:rsidRDefault="00AB64CF" w:rsidP="006E7760">
      <w:pPr>
        <w:pStyle w:val="TH"/>
      </w:pPr>
      <w:r>
        <w:object w:dxaOrig="9625" w:dyaOrig="5080" w14:anchorId="2FC8B61B">
          <v:shape id="_x0000_i1044" type="#_x0000_t75" style="width:480.85pt;height:250.45pt" o:ole="">
            <v:imagedata r:id="rId45" o:title=""/>
          </v:shape>
          <o:OLEObject Type="Embed" ProgID="Word.Picture.8" ShapeID="_x0000_i1044" DrawAspect="Content" ObjectID="_1716808926"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392" w:name="_Toc106193396"/>
      <w:r>
        <w:t>4.2.11.3</w:t>
      </w:r>
      <w:r>
        <w:tab/>
        <w:t>Configuration for Early Admission Control (EAC) update procedure</w:t>
      </w:r>
      <w:bookmarkEnd w:id="392"/>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393" w:name="_MON_1688647236"/>
    <w:bookmarkEnd w:id="393"/>
    <w:p w14:paraId="34BDCDB9" w14:textId="797E71B9" w:rsidR="00AB64CF" w:rsidRDefault="00AB64CF" w:rsidP="006E7760">
      <w:pPr>
        <w:pStyle w:val="TH"/>
      </w:pPr>
      <w:r>
        <w:object w:dxaOrig="10754" w:dyaOrig="4187" w14:anchorId="708A0212">
          <v:shape id="_x0000_i1045" type="#_x0000_t75" style="width:480.2pt;height:207.25pt" o:ole="">
            <v:imagedata r:id="rId47" o:title=""/>
          </v:shape>
          <o:OLEObject Type="Embed" ProgID="Word.Picture.8" ShapeID="_x0000_i1045" DrawAspect="Content" ObjectID="_1716808927"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lastRenderedPageBreak/>
        <w:t>If the EAC flag indicates EAC mode deactivated, the AMF triggers the number of UEs per network slice availability check and update procedure after Registration Accept step of the registration procedure or after the UE Configuration Update.</w:t>
      </w:r>
    </w:p>
    <w:p w14:paraId="127F74BE" w14:textId="70CD8353" w:rsidR="00375127" w:rsidRDefault="00375127" w:rsidP="00375127">
      <w:pPr>
        <w:pStyle w:val="NO"/>
      </w:pPr>
      <w:r>
        <w:t>NOTE:</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394" w:name="_Toc106193397"/>
      <w:r>
        <w:t>4.2.11.4</w:t>
      </w:r>
      <w:r>
        <w:tab/>
        <w:t>Number of PDU Sessions per network slice availability check and update procedure</w:t>
      </w:r>
      <w:bookmarkEnd w:id="39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395" w:name="_MON_1688647281"/>
    <w:bookmarkEnd w:id="395"/>
    <w:p w14:paraId="58923553" w14:textId="3C8973E9" w:rsidR="00AB64CF" w:rsidRDefault="00AB64CF" w:rsidP="006E7760">
      <w:pPr>
        <w:pStyle w:val="TH"/>
      </w:pPr>
      <w:r>
        <w:object w:dxaOrig="9552" w:dyaOrig="5240" w14:anchorId="7C149447">
          <v:shape id="_x0000_i1046" type="#_x0000_t75" style="width:477.7pt;height:261.7pt" o:ole="">
            <v:imagedata r:id="rId49" o:title=""/>
          </v:shape>
          <o:OLEObject Type="Embed" ProgID="Word.Picture.8" ShapeID="_x0000_i1046" DrawAspect="Content" ObjectID="_1716808928"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1D2A5E11" w:rsidR="00657DBC" w:rsidRDefault="00B948AA" w:rsidP="00657DBC">
      <w:pPr>
        <w:pStyle w:val="B1"/>
      </w:pPr>
      <w:r>
        <w:lastRenderedPageBreak/>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474D4706"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4EC4BE04" w:rsidR="00B948AA" w:rsidRDefault="00B948AA" w:rsidP="00657DBC">
      <w:pPr>
        <w:pStyle w:val="B1"/>
      </w:pPr>
      <w:r>
        <w:tab/>
        <w:t>For MA</w:t>
      </w:r>
      <w:r w:rsidR="001A7B07">
        <w:t xml:space="preserve"> </w:t>
      </w:r>
      <w:r>
        <w:t>PDU Session,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lastRenderedPageBreak/>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48E38C43" w14:textId="2BC1A9B0"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396" w:name="_Toc106193398"/>
      <w:r>
        <w:t>4.2.11.5</w:t>
      </w:r>
      <w:r>
        <w:tab/>
        <w:t>Network Slice Admission Control Support for Roaming</w:t>
      </w:r>
      <w:bookmarkEnd w:id="396"/>
    </w:p>
    <w:p w14:paraId="3495D2A7" w14:textId="19EA9BC1" w:rsidR="00A225D5" w:rsidRDefault="00A225D5" w:rsidP="002217D3">
      <w:pPr>
        <w:pStyle w:val="Heading5"/>
      </w:pPr>
      <w:bookmarkStart w:id="397" w:name="_Toc106193399"/>
      <w:r>
        <w:t>4.2.11.5.1</w:t>
      </w:r>
      <w:r>
        <w:tab/>
      </w:r>
      <w:r w:rsidR="00B30203">
        <w:t xml:space="preserve">Network Slice Admission Control </w:t>
      </w:r>
      <w:r>
        <w:t>Support for Roaming by VPLMN</w:t>
      </w:r>
      <w:bookmarkEnd w:id="397"/>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398" w:name="_Toc106193400"/>
      <w:r>
        <w:t>4.2.11.5.2</w:t>
      </w:r>
      <w:r>
        <w:tab/>
      </w:r>
      <w:r w:rsidR="00B30203">
        <w:t xml:space="preserve">Network Slice Admission Control </w:t>
      </w:r>
      <w:r>
        <w:t>Support for Roaming by HPLMN</w:t>
      </w:r>
      <w:bookmarkEnd w:id="39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399" w:name="_Toc106193401"/>
      <w:r w:rsidRPr="00140E21">
        <w:t>4.3</w:t>
      </w:r>
      <w:r w:rsidRPr="00140E21">
        <w:tab/>
        <w:t>Session Management procedures</w:t>
      </w:r>
      <w:bookmarkEnd w:id="382"/>
      <w:bookmarkEnd w:id="383"/>
      <w:bookmarkEnd w:id="384"/>
      <w:bookmarkEnd w:id="385"/>
      <w:bookmarkEnd w:id="386"/>
      <w:bookmarkEnd w:id="387"/>
      <w:bookmarkEnd w:id="399"/>
    </w:p>
    <w:p w14:paraId="2927B470" w14:textId="77777777" w:rsidR="00776774" w:rsidRPr="00140E21" w:rsidRDefault="00776774" w:rsidP="00776774">
      <w:pPr>
        <w:pStyle w:val="Heading3"/>
      </w:pPr>
      <w:bookmarkStart w:id="400" w:name="_Toc20203970"/>
      <w:bookmarkStart w:id="401" w:name="_Toc27894655"/>
      <w:bookmarkStart w:id="402" w:name="_Toc36191722"/>
      <w:bookmarkStart w:id="403" w:name="_Toc45192808"/>
      <w:bookmarkStart w:id="404" w:name="_Toc47592440"/>
      <w:bookmarkStart w:id="405" w:name="_Toc51834521"/>
      <w:bookmarkStart w:id="406" w:name="_Toc106193402"/>
      <w:r w:rsidRPr="00140E21">
        <w:t>4.3.1</w:t>
      </w:r>
      <w:r w:rsidRPr="00140E21">
        <w:tab/>
        <w:t>General</w:t>
      </w:r>
      <w:bookmarkEnd w:id="400"/>
      <w:bookmarkEnd w:id="401"/>
      <w:bookmarkEnd w:id="402"/>
      <w:bookmarkEnd w:id="403"/>
      <w:bookmarkEnd w:id="404"/>
      <w:bookmarkEnd w:id="405"/>
      <w:bookmarkEnd w:id="40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lastRenderedPageBreak/>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7" w:name="_Toc20203971"/>
      <w:bookmarkStart w:id="408" w:name="_Toc27894656"/>
      <w:bookmarkStart w:id="409" w:name="_Toc36191723"/>
      <w:bookmarkStart w:id="410" w:name="_Toc45192809"/>
      <w:bookmarkStart w:id="411" w:name="_Toc47592441"/>
      <w:bookmarkStart w:id="412" w:name="_Toc51834522"/>
      <w:bookmarkStart w:id="413" w:name="_Toc106193403"/>
      <w:r w:rsidRPr="00140E21">
        <w:t>4.3.2</w:t>
      </w:r>
      <w:r w:rsidRPr="00140E21">
        <w:tab/>
        <w:t>PDU Session Establishment</w:t>
      </w:r>
      <w:bookmarkEnd w:id="407"/>
      <w:bookmarkEnd w:id="408"/>
      <w:bookmarkEnd w:id="409"/>
      <w:bookmarkEnd w:id="410"/>
      <w:bookmarkEnd w:id="411"/>
      <w:bookmarkEnd w:id="412"/>
      <w:bookmarkEnd w:id="413"/>
    </w:p>
    <w:p w14:paraId="18632178" w14:textId="77777777" w:rsidR="00776774" w:rsidRPr="00140E21" w:rsidRDefault="00776774" w:rsidP="00776774">
      <w:pPr>
        <w:pStyle w:val="Heading4"/>
      </w:pPr>
      <w:bookmarkStart w:id="414" w:name="_Toc20203972"/>
      <w:bookmarkStart w:id="415" w:name="_Toc27894657"/>
      <w:bookmarkStart w:id="416" w:name="_Toc36191724"/>
      <w:bookmarkStart w:id="417" w:name="_Toc45192810"/>
      <w:bookmarkStart w:id="418" w:name="_Toc47592442"/>
      <w:bookmarkStart w:id="419" w:name="_Toc51834523"/>
      <w:bookmarkStart w:id="420" w:name="_Toc106193404"/>
      <w:r w:rsidRPr="00140E21">
        <w:t>4.3.2.1</w:t>
      </w:r>
      <w:r w:rsidRPr="00140E21">
        <w:tab/>
        <w:t>General</w:t>
      </w:r>
      <w:bookmarkEnd w:id="414"/>
      <w:bookmarkEnd w:id="415"/>
      <w:bookmarkEnd w:id="416"/>
      <w:bookmarkEnd w:id="417"/>
      <w:bookmarkEnd w:id="418"/>
      <w:bookmarkEnd w:id="419"/>
      <w:bookmarkEnd w:id="420"/>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1" w:name="_Toc20203973"/>
      <w:bookmarkStart w:id="422" w:name="_Toc27894658"/>
      <w:bookmarkStart w:id="423" w:name="_Toc36191725"/>
      <w:bookmarkStart w:id="424" w:name="_Toc45192811"/>
      <w:bookmarkStart w:id="425" w:name="_Toc47592443"/>
      <w:bookmarkStart w:id="426" w:name="_Toc51834524"/>
      <w:bookmarkStart w:id="427" w:name="_Toc106193405"/>
      <w:r w:rsidRPr="00140E21">
        <w:lastRenderedPageBreak/>
        <w:t>4.3.2.2</w:t>
      </w:r>
      <w:r w:rsidRPr="00140E21">
        <w:tab/>
        <w:t>UE Requested PDU Session Establishment</w:t>
      </w:r>
      <w:bookmarkEnd w:id="421"/>
      <w:bookmarkEnd w:id="422"/>
      <w:bookmarkEnd w:id="423"/>
      <w:bookmarkEnd w:id="424"/>
      <w:bookmarkEnd w:id="425"/>
      <w:bookmarkEnd w:id="426"/>
      <w:bookmarkEnd w:id="427"/>
    </w:p>
    <w:p w14:paraId="3F79FF73" w14:textId="77777777" w:rsidR="00776774" w:rsidRPr="00140E21" w:rsidRDefault="00776774" w:rsidP="00776774">
      <w:pPr>
        <w:pStyle w:val="Heading5"/>
      </w:pPr>
      <w:bookmarkStart w:id="428" w:name="_Toc20203974"/>
      <w:bookmarkStart w:id="429" w:name="_Toc27894659"/>
      <w:bookmarkStart w:id="430" w:name="_Toc36191726"/>
      <w:bookmarkStart w:id="431" w:name="_Toc45192812"/>
      <w:bookmarkStart w:id="432" w:name="_Toc47592444"/>
      <w:bookmarkStart w:id="433" w:name="_Toc51834525"/>
      <w:bookmarkStart w:id="434" w:name="_Toc106193406"/>
      <w:r w:rsidRPr="00140E21">
        <w:t>4.3.2.2.1</w:t>
      </w:r>
      <w:r w:rsidRPr="00140E21">
        <w:tab/>
        <w:t>Non-roaming and Roaming with Local Breakout</w:t>
      </w:r>
      <w:bookmarkEnd w:id="428"/>
      <w:bookmarkEnd w:id="429"/>
      <w:bookmarkEnd w:id="430"/>
      <w:bookmarkEnd w:id="431"/>
      <w:bookmarkEnd w:id="432"/>
      <w:bookmarkEnd w:id="433"/>
      <w:bookmarkEnd w:id="43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5" w:name="_MON_1621782203"/>
    <w:bookmarkEnd w:id="435"/>
    <w:p w14:paraId="2E610A1D" w14:textId="77777777" w:rsidR="00776774" w:rsidRDefault="00776774" w:rsidP="00776774">
      <w:pPr>
        <w:pStyle w:val="TH"/>
      </w:pPr>
      <w:r w:rsidRPr="00050CA8">
        <w:object w:dxaOrig="9597" w:dyaOrig="13464" w14:anchorId="444FCBE9">
          <v:shape id="_x0000_i1047" type="#_x0000_t75" style="width:479.6pt;height:673.05pt" o:ole="">
            <v:imagedata r:id="rId51" o:title=""/>
          </v:shape>
          <o:OLEObject Type="Embed" ProgID="Word.Picture.8" ShapeID="_x0000_i1047" DrawAspect="Content" ObjectID="_1716808929"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13FF394F"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2F671576" w:rsidR="00776774" w:rsidRPr="00140E21" w:rsidRDefault="00776774" w:rsidP="00776774">
      <w:pPr>
        <w:pStyle w:val="B1"/>
      </w:pPr>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183C5AD1"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197642">
        <w:t xml:space="preserve"> and </w:t>
      </w:r>
      <w:r w:rsidRPr="00140E21">
        <w:t>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lastRenderedPageBreak/>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lastRenderedPageBreak/>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lastRenderedPageBreak/>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1DD0CEC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lastRenderedPageBreak/>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6" w:name="_Toc20203975"/>
      <w:bookmarkStart w:id="437" w:name="_Toc27894660"/>
      <w:bookmarkStart w:id="438" w:name="_Toc36191727"/>
      <w:bookmarkStart w:id="439" w:name="_Toc45192813"/>
      <w:bookmarkStart w:id="440" w:name="_Toc47592445"/>
      <w:bookmarkStart w:id="441" w:name="_Toc51834526"/>
      <w:bookmarkStart w:id="442" w:name="_Toc106193407"/>
      <w:r w:rsidRPr="00140E21">
        <w:lastRenderedPageBreak/>
        <w:t>4.3.2.2.2</w:t>
      </w:r>
      <w:r w:rsidRPr="00140E21">
        <w:tab/>
        <w:t>Home-routed Roaming</w:t>
      </w:r>
      <w:bookmarkEnd w:id="436"/>
      <w:bookmarkEnd w:id="437"/>
      <w:bookmarkEnd w:id="438"/>
      <w:bookmarkEnd w:id="439"/>
      <w:bookmarkEnd w:id="440"/>
      <w:bookmarkEnd w:id="441"/>
      <w:bookmarkEnd w:id="442"/>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8" type="#_x0000_t75" style="width:479.6pt;height:632.35pt" o:ole="">
            <v:imagedata r:id="rId53" o:title=""/>
          </v:shape>
          <o:OLEObject Type="Embed" ProgID="Word.Picture.8" ShapeID="_x0000_i1048" DrawAspect="Content" ObjectID="_1716808930"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lastRenderedPageBreak/>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xml:space="preserve">) or Nsmf_PDUSession_Update Request (V-CN-Tunnel-Info, PCO, User location information, Access Type, RAT </w:t>
      </w:r>
      <w:r w:rsidR="00B21546">
        <w:lastRenderedPageBreak/>
        <w:t>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lastRenderedPageBreak/>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3" w:name="_Toc20203976"/>
      <w:bookmarkStart w:id="444" w:name="_Toc27894661"/>
      <w:bookmarkStart w:id="445" w:name="_Toc36191728"/>
      <w:bookmarkStart w:id="446" w:name="_Toc45192814"/>
      <w:bookmarkStart w:id="447" w:name="_Toc47592446"/>
      <w:bookmarkStart w:id="448" w:name="_Toc51834527"/>
      <w:bookmarkStart w:id="449" w:name="_Toc106193408"/>
      <w:r w:rsidRPr="00140E21">
        <w:t>4.3.2.2.3</w:t>
      </w:r>
      <w:r w:rsidRPr="00140E21">
        <w:tab/>
        <w:t>SMF selection</w:t>
      </w:r>
      <w:bookmarkEnd w:id="443"/>
      <w:bookmarkEnd w:id="444"/>
      <w:bookmarkEnd w:id="445"/>
      <w:bookmarkEnd w:id="446"/>
      <w:bookmarkEnd w:id="447"/>
      <w:bookmarkEnd w:id="448"/>
      <w:bookmarkEnd w:id="449"/>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lastRenderedPageBreak/>
        <w:t>4.3.2.2.3.2</w:t>
      </w:r>
      <w:r w:rsidRPr="00140E21">
        <w:tab/>
        <w:t>Non-roaming and roaming with local breakout</w:t>
      </w:r>
    </w:p>
    <w:bookmarkStart w:id="450" w:name="_MON_1576413892"/>
    <w:bookmarkEnd w:id="450"/>
    <w:p w14:paraId="5388E77C" w14:textId="77777777" w:rsidR="00776774" w:rsidRPr="00140E21" w:rsidRDefault="00776774" w:rsidP="00776774">
      <w:pPr>
        <w:pStyle w:val="TH"/>
      </w:pPr>
      <w:r w:rsidRPr="00140E21">
        <w:object w:dxaOrig="4560" w:dyaOrig="3400" w14:anchorId="11848FD4">
          <v:shape id="_x0000_i1049" type="#_x0000_t75" style="width:209.1pt;height:139.6pt" o:ole="">
            <v:imagedata r:id="rId55" o:title="" cropbottom="5169f" cropright="-1992f"/>
          </v:shape>
          <o:OLEObject Type="Embed" ProgID="Word.Picture.8" ShapeID="_x0000_i1049" DrawAspect="Content" ObjectID="_1716808931"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1" w:name="_MON_1576414567"/>
    <w:bookmarkEnd w:id="451"/>
    <w:p w14:paraId="122FAA2A" w14:textId="77777777" w:rsidR="00776774" w:rsidRPr="00140E21" w:rsidRDefault="00776774" w:rsidP="00776774">
      <w:pPr>
        <w:pStyle w:val="TH"/>
      </w:pPr>
      <w:r w:rsidRPr="00140E21">
        <w:object w:dxaOrig="8409" w:dyaOrig="4946" w14:anchorId="258E6C8B">
          <v:shape id="_x0000_i1050" type="#_x0000_t75" style="width:380.05pt;height:200.35pt" o:ole="">
            <v:imagedata r:id="rId57" o:title="" cropbottom="5169f" cropright="-1992f"/>
          </v:shape>
          <o:OLEObject Type="Embed" ProgID="Word.Picture.8" ShapeID="_x0000_i1050" DrawAspect="Content" ObjectID="_1716808932"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2" w:name="_MON_1576410702"/>
    <w:bookmarkEnd w:id="452"/>
    <w:p w14:paraId="1EA31B5D" w14:textId="77777777" w:rsidR="00776774" w:rsidRPr="00140E21" w:rsidRDefault="00776774" w:rsidP="00776774">
      <w:pPr>
        <w:pStyle w:val="TH"/>
      </w:pPr>
      <w:r w:rsidRPr="00140E21">
        <w:object w:dxaOrig="9486" w:dyaOrig="7357" w14:anchorId="63E6D0A2">
          <v:shape id="_x0000_i1051" type="#_x0000_t75" style="width:383.15pt;height:296.15pt" o:ole="">
            <v:imagedata r:id="rId59" o:title=""/>
          </v:shape>
          <o:OLEObject Type="Embed" ProgID="Word.Picture.8" ShapeID="_x0000_i1051" DrawAspect="Content" ObjectID="_1716808933"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3" w:name="_Toc27894662"/>
      <w:bookmarkStart w:id="454" w:name="_Toc36191729"/>
      <w:bookmarkStart w:id="455" w:name="_Toc45192815"/>
      <w:bookmarkStart w:id="456" w:name="_Toc47592447"/>
      <w:bookmarkStart w:id="457" w:name="_Toc51834528"/>
      <w:bookmarkStart w:id="458" w:name="_Toc20203977"/>
      <w:bookmarkStart w:id="459" w:name="_Toc106193409"/>
      <w:r>
        <w:t>4.3.2.2.4</w:t>
      </w:r>
      <w:r>
        <w:tab/>
        <w:t>Multiple PDU Sessions towards the same DNN and S-NSSAI</w:t>
      </w:r>
      <w:bookmarkEnd w:id="453"/>
      <w:bookmarkEnd w:id="454"/>
      <w:bookmarkEnd w:id="455"/>
      <w:bookmarkEnd w:id="456"/>
      <w:bookmarkEnd w:id="457"/>
      <w:bookmarkEnd w:id="45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60" w:name="_Toc27894663"/>
      <w:bookmarkStart w:id="461" w:name="_Toc36191730"/>
      <w:bookmarkStart w:id="462" w:name="_Toc45192816"/>
      <w:bookmarkStart w:id="463" w:name="_Toc47592448"/>
      <w:bookmarkStart w:id="464" w:name="_Toc51834529"/>
      <w:bookmarkStart w:id="465" w:name="_Toc106193410"/>
      <w:r w:rsidRPr="00140E21">
        <w:t>4.3.2.3</w:t>
      </w:r>
      <w:r w:rsidRPr="00140E21">
        <w:tab/>
        <w:t xml:space="preserve">Secondary authorization/authentication by an DN-AAA </w:t>
      </w:r>
      <w:r w:rsidR="00D52AF1">
        <w:t>S</w:t>
      </w:r>
      <w:r w:rsidRPr="00140E21">
        <w:t>erver during the PDU Session establishment</w:t>
      </w:r>
      <w:bookmarkEnd w:id="458"/>
      <w:bookmarkEnd w:id="460"/>
      <w:bookmarkEnd w:id="461"/>
      <w:bookmarkEnd w:id="462"/>
      <w:bookmarkEnd w:id="463"/>
      <w:bookmarkEnd w:id="464"/>
      <w:bookmarkEnd w:id="465"/>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6" w:name="_MON_1584769855"/>
    <w:bookmarkEnd w:id="466"/>
    <w:p w14:paraId="4983FAE7" w14:textId="77777777" w:rsidR="00776774" w:rsidRPr="00140E21" w:rsidRDefault="00776774" w:rsidP="00776774">
      <w:pPr>
        <w:pStyle w:val="TH"/>
      </w:pPr>
      <w:r w:rsidRPr="00140E21">
        <w:object w:dxaOrig="9522" w:dyaOrig="7833" w14:anchorId="28DEC346">
          <v:shape id="_x0000_i1052" type="#_x0000_t75" style="width:467.05pt;height:383.15pt" o:ole="">
            <v:imagedata r:id="rId61" o:title=""/>
          </v:shape>
          <o:OLEObject Type="Embed" ProgID="Word.Picture.8" ShapeID="_x0000_i1052" DrawAspect="Content" ObjectID="_1716808934"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183D849D" w14:textId="61A15075" w:rsidR="00FD7F6E" w:rsidRPr="00140E21" w:rsidRDefault="00FD7F6E" w:rsidP="00FD7F6E">
      <w:pPr>
        <w:pStyle w:val="NO"/>
      </w:pPr>
      <w:r>
        <w:t>NOTE 4:</w:t>
      </w:r>
      <w:r>
        <w:tab/>
        <w:t>When secondary authentication is used in the context of the UE onboarding architecture in TS 23.501 [2] Figure 5.30.2.10.2.2-3, the DN-specific identity (TS 33.501 [15]) can be provided by the UE only inside the EAP message in the PDU Session Authentication Complete message (TS 24.501 [25]).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6DD3FA11"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67" w:name="_Toc20203978"/>
      <w:bookmarkStart w:id="468" w:name="_Toc27894664"/>
      <w:bookmarkStart w:id="469" w:name="_Toc36191731"/>
      <w:bookmarkStart w:id="470" w:name="_Toc45192817"/>
      <w:bookmarkStart w:id="471" w:name="_Toc47592449"/>
      <w:bookmarkStart w:id="472" w:name="_Toc51834530"/>
      <w:bookmarkStart w:id="473" w:name="_Toc106193411"/>
      <w:r>
        <w:t>4.3.2.4</w:t>
      </w:r>
      <w:r>
        <w:tab/>
        <w:t>Support of L2TP</w:t>
      </w:r>
      <w:bookmarkEnd w:id="4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3" type="#_x0000_t75" style="width:480.2pt;height:369.4pt" o:ole="">
            <v:imagedata r:id="rId63" o:title=""/>
          </v:shape>
          <o:OLEObject Type="Embed" ProgID="Visio.Drawing.15" ShapeID="_x0000_i1053" DrawAspect="Content" ObjectID="_1716808935"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74" w:name="_Toc106193412"/>
      <w:r w:rsidRPr="00140E21">
        <w:t>4.3.3</w:t>
      </w:r>
      <w:r w:rsidRPr="00140E21">
        <w:tab/>
        <w:t>PDU Session Modification</w:t>
      </w:r>
      <w:bookmarkEnd w:id="467"/>
      <w:bookmarkEnd w:id="468"/>
      <w:bookmarkEnd w:id="469"/>
      <w:bookmarkEnd w:id="470"/>
      <w:bookmarkEnd w:id="471"/>
      <w:bookmarkEnd w:id="472"/>
      <w:bookmarkEnd w:id="474"/>
    </w:p>
    <w:p w14:paraId="7E7FFA6B" w14:textId="77777777" w:rsidR="00776774" w:rsidRPr="00140E21" w:rsidRDefault="00776774" w:rsidP="00776774">
      <w:pPr>
        <w:pStyle w:val="Heading4"/>
      </w:pPr>
      <w:bookmarkStart w:id="475" w:name="_Toc20203979"/>
      <w:bookmarkStart w:id="476" w:name="_Toc27894665"/>
      <w:bookmarkStart w:id="477" w:name="_Toc36191732"/>
      <w:bookmarkStart w:id="478" w:name="_Toc45192818"/>
      <w:bookmarkStart w:id="479" w:name="_Toc47592450"/>
      <w:bookmarkStart w:id="480" w:name="_Toc51834531"/>
      <w:bookmarkStart w:id="481" w:name="_Toc106193413"/>
      <w:r w:rsidRPr="00140E21">
        <w:t>4.3.3.1</w:t>
      </w:r>
      <w:r w:rsidRPr="00140E21">
        <w:tab/>
        <w:t>General</w:t>
      </w:r>
      <w:bookmarkEnd w:id="475"/>
      <w:bookmarkEnd w:id="476"/>
      <w:bookmarkEnd w:id="477"/>
      <w:bookmarkEnd w:id="478"/>
      <w:bookmarkEnd w:id="479"/>
      <w:bookmarkEnd w:id="480"/>
      <w:bookmarkEnd w:id="481"/>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82" w:name="_Toc20203980"/>
      <w:bookmarkStart w:id="483" w:name="_Toc27894666"/>
      <w:bookmarkStart w:id="484" w:name="_Toc36191733"/>
      <w:bookmarkStart w:id="485" w:name="_Toc45192819"/>
      <w:bookmarkStart w:id="486" w:name="_Toc47592451"/>
      <w:bookmarkStart w:id="487"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488" w:name="_Toc106193414"/>
      <w:r w:rsidRPr="00140E21">
        <w:rPr>
          <w:lang w:eastAsia="ko-KR"/>
        </w:rPr>
        <w:t>4.3.3.2</w:t>
      </w:r>
      <w:r w:rsidRPr="00140E21">
        <w:rPr>
          <w:lang w:eastAsia="ko-KR"/>
        </w:rPr>
        <w:tab/>
        <w:t>UE or network requested PDU Session Modification (non-roaming and roaming with local breakout)</w:t>
      </w:r>
      <w:bookmarkEnd w:id="482"/>
      <w:bookmarkEnd w:id="483"/>
      <w:bookmarkEnd w:id="484"/>
      <w:bookmarkEnd w:id="485"/>
      <w:bookmarkEnd w:id="486"/>
      <w:bookmarkEnd w:id="487"/>
      <w:bookmarkEnd w:id="48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4" type="#_x0000_t75" style="width:475.85pt;height:532.15pt" o:ole="">
            <v:imagedata r:id="rId65" o:title=""/>
          </v:shape>
          <o:OLEObject Type="Embed" ProgID="Word.Picture.8" ShapeID="_x0000_i1054" DrawAspect="Content" ObjectID="_1716808936"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5ECA446E" w14:textId="1A823A6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 xml:space="preserve">N4 </w:t>
      </w:r>
      <w:r w:rsidRPr="00140E21">
        <w:rPr>
          <w:lang w:eastAsia="ko-KR"/>
        </w:rPr>
        <w:lastRenderedPageBreak/>
        <w:t>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 xml:space="preserve">the corresponding tunnel endpoint is removed from the AN Tunnel Info. The NG-RAN may reject QFI(s) if it cannot fulfil the User Plane Security Enforcement information for a corresponding QoS Profile, e.g. due to the UE Integrity Protection Maximum </w:t>
      </w:r>
      <w:r w:rsidRPr="00140E21">
        <w:lastRenderedPageBreak/>
        <w:t>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 xml:space="preserve">The SMF may update N4 session of the UPF(s) that are involved by the PDU Session Modification by sending N4 Session Modification Request (N4 Session ID) message to the UPF. For a PDU Session of Ethernet PDU </w:t>
      </w:r>
      <w:r w:rsidRPr="00140E21">
        <w:lastRenderedPageBreak/>
        <w:t>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106193415"/>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5" type="#_x0000_t75" style="width:480.2pt;height:498.35pt" o:ole="">
            <v:imagedata r:id="rId67" o:title=""/>
          </v:shape>
          <o:OLEObject Type="Embed" ProgID="Visio.Drawing.11" ShapeID="_x0000_i1055" DrawAspect="Content" ObjectID="_1716808937"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106193416"/>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106193417"/>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106193418"/>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6" type="#_x0000_t75" style="width:453.3pt;height:587.25pt" o:ole="">
            <v:imagedata r:id="rId69" o:title=""/>
          </v:shape>
          <o:OLEObject Type="Embed" ProgID="Visio.Drawing.15" ShapeID="_x0000_i1056" DrawAspect="Content" ObjectID="_1716808938"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106193419"/>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7" type="#_x0000_t75" style="width:509pt;height:547.85pt" o:ole="">
            <v:imagedata r:id="rId71" o:title=""/>
          </v:shape>
          <o:OLEObject Type="Embed" ProgID="Visio.Drawing.11" ShapeID="_x0000_i1057" DrawAspect="Content" ObjectID="_1716808939"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4" w:name="_Toc20203986"/>
      <w:bookmarkStart w:id="525" w:name="_Toc27894672"/>
      <w:bookmarkStart w:id="526" w:name="_Toc36191739"/>
      <w:bookmarkStart w:id="527" w:name="_Toc45192825"/>
      <w:bookmarkStart w:id="528" w:name="_Toc47592457"/>
      <w:bookmarkStart w:id="529" w:name="_Toc51834538"/>
      <w:bookmarkStart w:id="530" w:name="_Toc106193420"/>
      <w:r w:rsidRPr="00140E21">
        <w:t>4.3.5</w:t>
      </w:r>
      <w:r w:rsidRPr="00140E21">
        <w:tab/>
        <w:t>Session continuity, service continuity and UP path management</w:t>
      </w:r>
      <w:bookmarkEnd w:id="524"/>
      <w:bookmarkEnd w:id="525"/>
      <w:bookmarkEnd w:id="526"/>
      <w:bookmarkEnd w:id="527"/>
      <w:bookmarkEnd w:id="528"/>
      <w:bookmarkEnd w:id="529"/>
      <w:bookmarkEnd w:id="530"/>
    </w:p>
    <w:p w14:paraId="241C917E" w14:textId="77777777" w:rsidR="00776774" w:rsidRPr="00140E21" w:rsidRDefault="00776774" w:rsidP="00776774">
      <w:pPr>
        <w:pStyle w:val="Heading4"/>
        <w:rPr>
          <w:lang w:eastAsia="ko-KR"/>
        </w:rPr>
      </w:pPr>
      <w:bookmarkStart w:id="531" w:name="_Toc20203987"/>
      <w:bookmarkStart w:id="532" w:name="_Toc27894673"/>
      <w:bookmarkStart w:id="533" w:name="_Toc36191740"/>
      <w:bookmarkStart w:id="534" w:name="_Toc45192826"/>
      <w:bookmarkStart w:id="535" w:name="_Toc47592458"/>
      <w:bookmarkStart w:id="536" w:name="_Toc51834539"/>
      <w:bookmarkStart w:id="537" w:name="_Toc106193421"/>
      <w:r w:rsidRPr="00140E21">
        <w:rPr>
          <w:lang w:eastAsia="ko-KR"/>
        </w:rPr>
        <w:t>4.3.5.1</w:t>
      </w:r>
      <w:r w:rsidRPr="00140E21">
        <w:rPr>
          <w:lang w:eastAsia="ko-KR"/>
        </w:rPr>
        <w:tab/>
        <w:t>Change of SSC mode 2 PDU Session Anchor with different PDU Sessions</w:t>
      </w:r>
      <w:bookmarkEnd w:id="531"/>
      <w:bookmarkEnd w:id="532"/>
      <w:bookmarkEnd w:id="533"/>
      <w:bookmarkEnd w:id="534"/>
      <w:bookmarkEnd w:id="535"/>
      <w:bookmarkEnd w:id="536"/>
      <w:bookmarkEnd w:id="537"/>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8" type="#_x0000_t75" style="width:437.65pt;height:204.1pt" o:ole="">
            <v:imagedata r:id="rId73" o:title=""/>
          </v:shape>
          <o:OLEObject Type="Embed" ProgID="Visio.Drawing.15" ShapeID="_x0000_i1058" DrawAspect="Content" ObjectID="_1716808940"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38" w:name="_Toc20203988"/>
      <w:bookmarkStart w:id="539" w:name="_Toc27894674"/>
      <w:bookmarkStart w:id="540" w:name="_Toc36191741"/>
      <w:bookmarkStart w:id="541" w:name="_Toc45192827"/>
      <w:bookmarkStart w:id="542" w:name="_Toc47592459"/>
      <w:bookmarkStart w:id="543"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44" w:name="_Toc106193422"/>
      <w:r w:rsidRPr="00140E21">
        <w:rPr>
          <w:lang w:eastAsia="ko-KR"/>
        </w:rPr>
        <w:t>4.3.5.2</w:t>
      </w:r>
      <w:r w:rsidRPr="00140E21">
        <w:rPr>
          <w:lang w:eastAsia="ko-KR"/>
        </w:rPr>
        <w:tab/>
        <w:t>Change of SSC mode 3 PDU Session Anchor with multiple PDU Sessions</w:t>
      </w:r>
      <w:bookmarkEnd w:id="538"/>
      <w:bookmarkEnd w:id="539"/>
      <w:bookmarkEnd w:id="540"/>
      <w:bookmarkEnd w:id="541"/>
      <w:bookmarkEnd w:id="542"/>
      <w:bookmarkEnd w:id="543"/>
      <w:bookmarkEnd w:id="54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9" type="#_x0000_t75" style="width:420.75pt;height:243.55pt" o:ole="">
            <v:imagedata r:id="rId75" o:title=""/>
          </v:shape>
          <o:OLEObject Type="Embed" ProgID="Visio.Drawing.15" ShapeID="_x0000_i1059" DrawAspect="Content" ObjectID="_1716808941"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5" w:name="_Toc20203989"/>
      <w:bookmarkStart w:id="546" w:name="_Toc27894675"/>
      <w:bookmarkStart w:id="547" w:name="_Toc36191742"/>
      <w:bookmarkStart w:id="548" w:name="_Toc45192828"/>
      <w:bookmarkStart w:id="549" w:name="_Toc47592460"/>
      <w:bookmarkStart w:id="550" w:name="_Toc51834541"/>
      <w:bookmarkStart w:id="551" w:name="_Toc106193423"/>
      <w:r w:rsidRPr="00140E21">
        <w:t>4.3.5.3</w:t>
      </w:r>
      <w:r w:rsidRPr="00140E21">
        <w:tab/>
      </w:r>
      <w:r w:rsidRPr="00140E21">
        <w:rPr>
          <w:lang w:eastAsia="zh-CN"/>
        </w:rPr>
        <w:t xml:space="preserve">Change of SSC mode 3 </w:t>
      </w:r>
      <w:r w:rsidRPr="00140E21">
        <w:t>PDU Session Anchor with IPv6 Multi-homed PDU Session</w:t>
      </w:r>
      <w:bookmarkEnd w:id="545"/>
      <w:bookmarkEnd w:id="546"/>
      <w:bookmarkEnd w:id="547"/>
      <w:bookmarkEnd w:id="548"/>
      <w:bookmarkEnd w:id="549"/>
      <w:bookmarkEnd w:id="550"/>
      <w:bookmarkEnd w:id="551"/>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60" type="#_x0000_t75" style="width:481.45pt;height:616.05pt" o:ole="">
            <v:imagedata r:id="rId77" o:title=""/>
          </v:shape>
          <o:OLEObject Type="Embed" ProgID="Visio.Drawing.15" ShapeID="_x0000_i1060" DrawAspect="Content" ObjectID="_1716808942"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52" w:name="_Toc20203990"/>
      <w:bookmarkStart w:id="553" w:name="_Toc27894676"/>
      <w:bookmarkStart w:id="554" w:name="_Toc36191743"/>
      <w:bookmarkStart w:id="555" w:name="_Toc45192829"/>
      <w:bookmarkStart w:id="556" w:name="_Toc47592461"/>
      <w:bookmarkStart w:id="557" w:name="_Toc51834542"/>
      <w:bookmarkStart w:id="558" w:name="_Toc106193424"/>
      <w:r w:rsidRPr="00140E21">
        <w:t>4.3.5.4</w:t>
      </w:r>
      <w:r w:rsidRPr="00140E21">
        <w:tab/>
        <w:t xml:space="preserve">Addition of </w:t>
      </w:r>
      <w:r w:rsidRPr="00140E21">
        <w:rPr>
          <w:lang w:eastAsia="zh-CN"/>
        </w:rPr>
        <w:t xml:space="preserve">additional </w:t>
      </w:r>
      <w:r w:rsidRPr="00140E21">
        <w:t>PDU Session Anchor and Branching Point or UL CL</w:t>
      </w:r>
      <w:bookmarkEnd w:id="552"/>
      <w:bookmarkEnd w:id="553"/>
      <w:bookmarkEnd w:id="554"/>
      <w:bookmarkEnd w:id="555"/>
      <w:bookmarkEnd w:id="556"/>
      <w:bookmarkEnd w:id="557"/>
      <w:bookmarkEnd w:id="558"/>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9" w:name="_MON_1644156621"/>
    <w:bookmarkEnd w:id="559"/>
    <w:p w14:paraId="35B26622" w14:textId="77777777" w:rsidR="00776774" w:rsidRDefault="00776774" w:rsidP="00776774">
      <w:pPr>
        <w:pStyle w:val="TH"/>
      </w:pPr>
      <w:r w:rsidRPr="00140E21">
        <w:object w:dxaOrig="9404" w:dyaOrig="8788" w14:anchorId="7DB4D999">
          <v:shape id="_x0000_i1061" type="#_x0000_t75" style="width:467.7pt;height:438.9pt" o:ole="">
            <v:imagedata r:id="rId79" o:title=""/>
          </v:shape>
          <o:OLEObject Type="Embed" ProgID="Word.Picture.8" ShapeID="_x0000_i1061" DrawAspect="Content" ObjectID="_1716808943"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0" w:name="_Toc20203991"/>
      <w:bookmarkStart w:id="561" w:name="_Toc27894677"/>
      <w:bookmarkStart w:id="562" w:name="_Toc36191744"/>
      <w:bookmarkStart w:id="563" w:name="_Toc45192830"/>
      <w:bookmarkStart w:id="564" w:name="_Toc47592462"/>
      <w:bookmarkStart w:id="565" w:name="_Toc51834543"/>
      <w:bookmarkStart w:id="566" w:name="_Toc106193425"/>
      <w:r w:rsidRPr="00140E21">
        <w:t>4.3.5.5</w:t>
      </w:r>
      <w:r w:rsidRPr="00140E21">
        <w:tab/>
        <w:t>Removal of additional PDU Session Anchor and Branching Point or UL CL</w:t>
      </w:r>
      <w:bookmarkEnd w:id="560"/>
      <w:bookmarkEnd w:id="561"/>
      <w:bookmarkEnd w:id="562"/>
      <w:bookmarkEnd w:id="563"/>
      <w:bookmarkEnd w:id="564"/>
      <w:bookmarkEnd w:id="565"/>
      <w:bookmarkEnd w:id="566"/>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2" type="#_x0000_t75" style="width:479.6pt;height:378.8pt" o:ole="">
            <v:imagedata r:id="rId81" o:title=""/>
          </v:shape>
          <o:OLEObject Type="Embed" ProgID="Word.Picture.8" ShapeID="_x0000_i1062" DrawAspect="Content" ObjectID="_1716808944"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7" w:name="_Toc20203992"/>
      <w:bookmarkStart w:id="568" w:name="_Toc27894678"/>
      <w:bookmarkStart w:id="569" w:name="_Toc36191745"/>
      <w:bookmarkStart w:id="570" w:name="_Toc45192831"/>
      <w:bookmarkStart w:id="571" w:name="_Toc47592463"/>
      <w:bookmarkStart w:id="572" w:name="_Toc51834544"/>
      <w:bookmarkStart w:id="573" w:name="_Toc106193426"/>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7"/>
      <w:bookmarkEnd w:id="568"/>
      <w:bookmarkEnd w:id="569"/>
      <w:bookmarkEnd w:id="570"/>
      <w:bookmarkEnd w:id="571"/>
      <w:bookmarkEnd w:id="572"/>
      <w:bookmarkEnd w:id="573"/>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3" type="#_x0000_t75" style="width:481.45pt;height:303.65pt" o:ole="">
            <v:imagedata r:id="rId83" o:title="" cropright="3792f"/>
          </v:shape>
          <o:OLEObject Type="Embed" ProgID="Visio.Drawing.15" ShapeID="_x0000_i1063" DrawAspect="Content" ObjectID="_1716808945"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4" w:name="_Toc20203993"/>
      <w:bookmarkStart w:id="575" w:name="_Toc27894679"/>
      <w:bookmarkStart w:id="576" w:name="_Toc36191746"/>
      <w:bookmarkStart w:id="577" w:name="_Toc45192832"/>
      <w:bookmarkStart w:id="578" w:name="_Toc47592464"/>
      <w:bookmarkStart w:id="579" w:name="_Toc51834545"/>
      <w:bookmarkStart w:id="580" w:name="_Toc106193427"/>
      <w:r w:rsidRPr="00140E21">
        <w:t>4.3.5.7</w:t>
      </w:r>
      <w:r w:rsidRPr="00140E21">
        <w:tab/>
        <w:t>Simultaneous change of Branching Point or UL CL and additional PSA for a PDU Session</w:t>
      </w:r>
      <w:bookmarkEnd w:id="574"/>
      <w:bookmarkEnd w:id="575"/>
      <w:bookmarkEnd w:id="576"/>
      <w:bookmarkEnd w:id="577"/>
      <w:bookmarkEnd w:id="578"/>
      <w:bookmarkEnd w:id="579"/>
      <w:bookmarkEnd w:id="58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4" type="#_x0000_t75" style="width:479.6pt;height:627.35pt" o:ole="">
            <v:imagedata r:id="rId85" o:title=""/>
          </v:shape>
          <o:OLEObject Type="Embed" ProgID="Visio.Drawing.15" ShapeID="_x0000_i1064" DrawAspect="Content" ObjectID="_1716808946"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81" w:name="_Toc20203994"/>
      <w:bookmarkStart w:id="582" w:name="_Toc27894680"/>
      <w:bookmarkStart w:id="583" w:name="_Toc36191747"/>
      <w:bookmarkStart w:id="584" w:name="_Toc45192833"/>
      <w:bookmarkStart w:id="585" w:name="_Toc47592465"/>
      <w:bookmarkStart w:id="586" w:name="_Toc51834546"/>
      <w:bookmarkStart w:id="587" w:name="_Toc106193428"/>
      <w:r w:rsidRPr="00140E21">
        <w:t>4.3.5.8</w:t>
      </w:r>
      <w:r w:rsidRPr="00140E21">
        <w:tab/>
        <w:t>Ethernet PDU Session Anchor Relocation</w:t>
      </w:r>
      <w:bookmarkEnd w:id="581"/>
      <w:bookmarkEnd w:id="582"/>
      <w:bookmarkEnd w:id="583"/>
      <w:bookmarkEnd w:id="584"/>
      <w:bookmarkEnd w:id="585"/>
      <w:bookmarkEnd w:id="586"/>
      <w:bookmarkEnd w:id="58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8" w:name="_MON_1599642594"/>
    <w:bookmarkEnd w:id="588"/>
    <w:p w14:paraId="74BBC083" w14:textId="77777777" w:rsidR="00776774" w:rsidRPr="00140E21" w:rsidRDefault="00776774" w:rsidP="00776774">
      <w:pPr>
        <w:pStyle w:val="TH"/>
      </w:pPr>
      <w:r w:rsidRPr="00140E21">
        <w:object w:dxaOrig="9698" w:dyaOrig="10785" w14:anchorId="4A8FE649">
          <v:shape id="_x0000_i1065" type="#_x0000_t75" style="width:428.85pt;height:526.55pt" o:ole="">
            <v:imagedata r:id="rId87" o:title=""/>
          </v:shape>
          <o:OLEObject Type="Embed" ProgID="Word.Picture.8" ShapeID="_x0000_i1065" DrawAspect="Content" ObjectID="_1716808947"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9" w:name="_Toc20203995"/>
      <w:bookmarkStart w:id="590" w:name="_Toc27894681"/>
      <w:bookmarkStart w:id="591" w:name="_Toc36191748"/>
      <w:bookmarkStart w:id="592" w:name="_Toc45192834"/>
      <w:bookmarkStart w:id="593" w:name="_Toc47592466"/>
      <w:bookmarkStart w:id="594" w:name="_Toc51834547"/>
      <w:bookmarkStart w:id="595" w:name="_Toc106193429"/>
      <w:r w:rsidRPr="00140E21">
        <w:t>4.3.6</w:t>
      </w:r>
      <w:r w:rsidRPr="00140E21">
        <w:tab/>
        <w:t>Application Function influence on traffic routing</w:t>
      </w:r>
      <w:bookmarkEnd w:id="589"/>
      <w:bookmarkEnd w:id="590"/>
      <w:bookmarkEnd w:id="591"/>
      <w:bookmarkEnd w:id="592"/>
      <w:bookmarkEnd w:id="593"/>
      <w:bookmarkEnd w:id="594"/>
      <w:bookmarkEnd w:id="595"/>
    </w:p>
    <w:p w14:paraId="0E32811C" w14:textId="77777777" w:rsidR="00776774" w:rsidRPr="00140E21" w:rsidRDefault="00776774" w:rsidP="00776774">
      <w:pPr>
        <w:pStyle w:val="Heading4"/>
      </w:pPr>
      <w:bookmarkStart w:id="596" w:name="_Toc20203996"/>
      <w:bookmarkStart w:id="597" w:name="_Toc27894682"/>
      <w:bookmarkStart w:id="598" w:name="_Toc36191749"/>
      <w:bookmarkStart w:id="599" w:name="_Toc45192835"/>
      <w:bookmarkStart w:id="600" w:name="_Toc47592467"/>
      <w:bookmarkStart w:id="601" w:name="_Toc51834548"/>
      <w:bookmarkStart w:id="602" w:name="_Toc106193430"/>
      <w:r w:rsidRPr="00140E21">
        <w:t>4.3.6.1</w:t>
      </w:r>
      <w:r w:rsidRPr="00140E21">
        <w:tab/>
        <w:t>General</w:t>
      </w:r>
      <w:bookmarkEnd w:id="596"/>
      <w:bookmarkEnd w:id="597"/>
      <w:bookmarkEnd w:id="598"/>
      <w:bookmarkEnd w:id="599"/>
      <w:bookmarkEnd w:id="600"/>
      <w:bookmarkEnd w:id="601"/>
      <w:bookmarkEnd w:id="602"/>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03" w:name="_Toc20203997"/>
      <w:bookmarkStart w:id="604" w:name="_Toc27894683"/>
      <w:bookmarkStart w:id="605" w:name="_Toc36191750"/>
      <w:bookmarkStart w:id="606" w:name="_Toc45192836"/>
      <w:bookmarkStart w:id="607" w:name="_Toc47592468"/>
      <w:bookmarkStart w:id="608" w:name="_Toc51834549"/>
      <w:bookmarkStart w:id="609" w:name="_Toc106193431"/>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3"/>
      <w:bookmarkEnd w:id="604"/>
      <w:bookmarkEnd w:id="605"/>
      <w:bookmarkEnd w:id="606"/>
      <w:bookmarkEnd w:id="607"/>
      <w:bookmarkEnd w:id="608"/>
      <w:bookmarkEnd w:id="609"/>
    </w:p>
    <w:p w14:paraId="3874E3DA" w14:textId="35403EA5" w:rsidR="00A225D5" w:rsidRDefault="00A225D5" w:rsidP="002217D3">
      <w:pPr>
        <w:pStyle w:val="TH"/>
      </w:pPr>
      <w:r>
        <w:object w:dxaOrig="8430" w:dyaOrig="5250" w14:anchorId="7755E507">
          <v:shape id="_x0000_i1066" type="#_x0000_t75" style="width:423.25pt;height:263.6pt" o:ole="">
            <v:imagedata r:id="rId89" o:title=""/>
          </v:shape>
          <o:OLEObject Type="Embed" ProgID="Visio.Drawing.15" ShapeID="_x0000_i1066" DrawAspect="Content" ObjectID="_1716808948"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10" w:name="_Toc20203998"/>
      <w:bookmarkStart w:id="611" w:name="_Toc27894684"/>
      <w:bookmarkStart w:id="612" w:name="_Toc36191751"/>
      <w:bookmarkStart w:id="613" w:name="_Toc45192837"/>
      <w:bookmarkStart w:id="614" w:name="_Toc47592469"/>
      <w:bookmarkStart w:id="615"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16" w:name="_Toc106193432"/>
      <w:r w:rsidRPr="00140E21">
        <w:t>4.3.6.3</w:t>
      </w:r>
      <w:r w:rsidRPr="00140E21">
        <w:tab/>
        <w:t>Notification of User Plane Management Events</w:t>
      </w:r>
      <w:bookmarkEnd w:id="610"/>
      <w:bookmarkEnd w:id="611"/>
      <w:bookmarkEnd w:id="612"/>
      <w:bookmarkEnd w:id="613"/>
      <w:bookmarkEnd w:id="614"/>
      <w:bookmarkEnd w:id="615"/>
      <w:bookmarkEnd w:id="616"/>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7" type="#_x0000_t75" style="width:455.15pt;height:363.15pt" o:ole="">
            <v:imagedata r:id="rId91" o:title=""/>
          </v:shape>
          <o:OLEObject Type="Embed" ProgID="Visio.Drawing.15" ShapeID="_x0000_i1067" DrawAspect="Content" ObjectID="_1716808949"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17" w:name="_Toc20203999"/>
      <w:bookmarkStart w:id="618" w:name="_Toc27894685"/>
      <w:bookmarkStart w:id="619" w:name="_Toc36191752"/>
      <w:bookmarkStart w:id="620" w:name="_Toc45192838"/>
      <w:bookmarkStart w:id="621" w:name="_Toc47592470"/>
      <w:bookmarkStart w:id="622"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23" w:name="_Toc106193433"/>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7"/>
      <w:bookmarkEnd w:id="618"/>
      <w:bookmarkEnd w:id="619"/>
      <w:bookmarkEnd w:id="620"/>
      <w:bookmarkEnd w:id="621"/>
      <w:bookmarkEnd w:id="622"/>
      <w:bookmarkEnd w:id="623"/>
    </w:p>
    <w:p w14:paraId="35B344D8" w14:textId="77777777" w:rsidR="00776774" w:rsidRPr="00140E21" w:rsidRDefault="00776774" w:rsidP="00776774">
      <w:pPr>
        <w:pStyle w:val="TH"/>
      </w:pPr>
      <w:r w:rsidRPr="00140E21">
        <w:object w:dxaOrig="7140" w:dyaOrig="5400" w14:anchorId="56E1D0E9">
          <v:shape id="_x0000_i1068" type="#_x0000_t75" style="width:356.85pt;height:268.6pt" o:ole="">
            <v:imagedata r:id="rId93" o:title=""/>
          </v:shape>
          <o:OLEObject Type="Embed" ProgID="Visio.Drawing.11" ShapeID="_x0000_i1068" DrawAspect="Content" ObjectID="_1716808950"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24" w:name="_Toc20204000"/>
      <w:bookmarkStart w:id="625" w:name="_Toc27894686"/>
      <w:bookmarkStart w:id="626" w:name="_Toc36191753"/>
      <w:bookmarkStart w:id="627" w:name="_Toc45192839"/>
      <w:bookmarkStart w:id="628" w:name="_Toc47592471"/>
      <w:bookmarkStart w:id="629"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30" w:name="_Toc106193434"/>
      <w:r w:rsidRPr="00140E21">
        <w:rPr>
          <w:lang w:eastAsia="ko-KR"/>
        </w:rPr>
        <w:t>4.3.7</w:t>
      </w:r>
      <w:r w:rsidRPr="00140E21">
        <w:rPr>
          <w:lang w:eastAsia="ko-KR"/>
        </w:rPr>
        <w:tab/>
        <w:t>CN-initiated selective deactivation of UP connection of an existing PDU Session</w:t>
      </w:r>
      <w:bookmarkEnd w:id="624"/>
      <w:bookmarkEnd w:id="625"/>
      <w:bookmarkEnd w:id="626"/>
      <w:bookmarkEnd w:id="627"/>
      <w:bookmarkEnd w:id="628"/>
      <w:bookmarkEnd w:id="629"/>
      <w:bookmarkEnd w:id="63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9" type="#_x0000_t75" style="width:423.25pt;height:398.2pt" o:ole="">
            <v:imagedata r:id="rId95" o:title=""/>
          </v:shape>
          <o:OLEObject Type="Embed" ProgID="Visio.Drawing.11" ShapeID="_x0000_i1069" DrawAspect="Content" ObjectID="_1716808951"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1" w:name="_Toc20204001"/>
      <w:bookmarkStart w:id="632" w:name="_Toc27894687"/>
      <w:bookmarkStart w:id="633" w:name="_Toc36191754"/>
      <w:bookmarkStart w:id="634" w:name="_Toc45192840"/>
      <w:bookmarkStart w:id="635" w:name="_Toc47592472"/>
      <w:bookmarkStart w:id="636" w:name="_Toc51834553"/>
      <w:bookmarkStart w:id="637" w:name="_Toc106193435"/>
      <w:r w:rsidRPr="00140E21">
        <w:t>4.4</w:t>
      </w:r>
      <w:r w:rsidRPr="00140E21">
        <w:tab/>
        <w:t>SMF and UPF interactions</w:t>
      </w:r>
      <w:bookmarkEnd w:id="631"/>
      <w:bookmarkEnd w:id="632"/>
      <w:bookmarkEnd w:id="633"/>
      <w:bookmarkEnd w:id="634"/>
      <w:bookmarkEnd w:id="635"/>
      <w:bookmarkEnd w:id="636"/>
      <w:bookmarkEnd w:id="637"/>
    </w:p>
    <w:p w14:paraId="19ED8B5E" w14:textId="77777777" w:rsidR="00776774" w:rsidRPr="00140E21" w:rsidRDefault="00776774" w:rsidP="00776774">
      <w:pPr>
        <w:pStyle w:val="Heading3"/>
        <w:rPr>
          <w:lang w:eastAsia="ko-KR"/>
        </w:rPr>
      </w:pPr>
      <w:bookmarkStart w:id="638" w:name="_Toc20204002"/>
      <w:bookmarkStart w:id="639" w:name="_Toc27894688"/>
      <w:bookmarkStart w:id="640" w:name="_Toc36191755"/>
      <w:bookmarkStart w:id="641" w:name="_Toc45192841"/>
      <w:bookmarkStart w:id="642" w:name="_Toc47592473"/>
      <w:bookmarkStart w:id="643" w:name="_Toc51834554"/>
      <w:bookmarkStart w:id="644" w:name="_Toc106193436"/>
      <w:r w:rsidRPr="00140E21">
        <w:rPr>
          <w:lang w:eastAsia="ko-KR"/>
        </w:rPr>
        <w:t>4.4.1</w:t>
      </w:r>
      <w:r w:rsidRPr="00140E21">
        <w:rPr>
          <w:lang w:eastAsia="ko-KR"/>
        </w:rPr>
        <w:tab/>
        <w:t>N4 session management procedures</w:t>
      </w:r>
      <w:bookmarkEnd w:id="638"/>
      <w:bookmarkEnd w:id="639"/>
      <w:bookmarkEnd w:id="640"/>
      <w:bookmarkEnd w:id="641"/>
      <w:bookmarkEnd w:id="642"/>
      <w:bookmarkEnd w:id="643"/>
      <w:bookmarkEnd w:id="644"/>
    </w:p>
    <w:p w14:paraId="49084A7F" w14:textId="77777777" w:rsidR="00776774" w:rsidRPr="00140E21" w:rsidRDefault="00776774" w:rsidP="00776774">
      <w:pPr>
        <w:pStyle w:val="Heading4"/>
        <w:rPr>
          <w:lang w:eastAsia="ko-KR"/>
        </w:rPr>
      </w:pPr>
      <w:bookmarkStart w:id="645" w:name="_Toc20204003"/>
      <w:bookmarkStart w:id="646" w:name="_Toc27894689"/>
      <w:bookmarkStart w:id="647" w:name="_Toc36191756"/>
      <w:bookmarkStart w:id="648" w:name="_Toc45192842"/>
      <w:bookmarkStart w:id="649" w:name="_Toc47592474"/>
      <w:bookmarkStart w:id="650" w:name="_Toc51834555"/>
      <w:bookmarkStart w:id="651" w:name="_Toc106193437"/>
      <w:r w:rsidRPr="00140E21">
        <w:rPr>
          <w:lang w:eastAsia="ko-KR"/>
        </w:rPr>
        <w:t>4.4.1.1</w:t>
      </w:r>
      <w:r w:rsidRPr="00140E21">
        <w:rPr>
          <w:lang w:eastAsia="ko-KR"/>
        </w:rPr>
        <w:tab/>
        <w:t>General</w:t>
      </w:r>
      <w:bookmarkEnd w:id="645"/>
      <w:bookmarkEnd w:id="646"/>
      <w:bookmarkEnd w:id="647"/>
      <w:bookmarkEnd w:id="648"/>
      <w:bookmarkEnd w:id="649"/>
      <w:bookmarkEnd w:id="650"/>
      <w:bookmarkEnd w:id="651"/>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2" w:name="_Toc20204004"/>
      <w:bookmarkStart w:id="653" w:name="_Toc27894690"/>
      <w:bookmarkStart w:id="654" w:name="_Toc36191757"/>
      <w:bookmarkStart w:id="655" w:name="_Toc45192843"/>
      <w:bookmarkStart w:id="656" w:name="_Toc47592475"/>
      <w:bookmarkStart w:id="657" w:name="_Toc51834556"/>
      <w:bookmarkStart w:id="658" w:name="_Toc106193438"/>
      <w:r w:rsidRPr="00140E21">
        <w:rPr>
          <w:lang w:eastAsia="ko-KR"/>
        </w:rPr>
        <w:t>4.4.1.2</w:t>
      </w:r>
      <w:r w:rsidRPr="00140E21">
        <w:rPr>
          <w:lang w:eastAsia="ko-KR"/>
        </w:rPr>
        <w:tab/>
        <w:t>N4 Session Establishment procedure</w:t>
      </w:r>
      <w:bookmarkEnd w:id="652"/>
      <w:bookmarkEnd w:id="653"/>
      <w:bookmarkEnd w:id="654"/>
      <w:bookmarkEnd w:id="655"/>
      <w:bookmarkEnd w:id="656"/>
      <w:bookmarkEnd w:id="657"/>
      <w:bookmarkEnd w:id="65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70" type="#_x0000_t75" style="width:358.1pt;height:155.9pt" o:ole="">
            <v:imagedata r:id="rId97" o:title=""/>
          </v:shape>
          <o:OLEObject Type="Embed" ProgID="Word.Picture.8" ShapeID="_x0000_i1070" DrawAspect="Content" ObjectID="_1716808952"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9" w:name="_Toc20204005"/>
      <w:bookmarkStart w:id="660" w:name="_Toc27894691"/>
      <w:bookmarkStart w:id="661" w:name="_Toc36191758"/>
      <w:bookmarkStart w:id="662" w:name="_Toc45192844"/>
      <w:bookmarkStart w:id="663" w:name="_Toc47592476"/>
      <w:bookmarkStart w:id="664" w:name="_Toc51834557"/>
      <w:bookmarkStart w:id="665" w:name="_Toc106193439"/>
      <w:r w:rsidRPr="00140E21">
        <w:rPr>
          <w:lang w:eastAsia="ko-KR"/>
        </w:rPr>
        <w:t>4.4.1.3</w:t>
      </w:r>
      <w:r w:rsidRPr="00140E21">
        <w:rPr>
          <w:lang w:eastAsia="ko-KR"/>
        </w:rPr>
        <w:tab/>
        <w:t>N4 Session Modification procedure</w:t>
      </w:r>
      <w:bookmarkEnd w:id="659"/>
      <w:bookmarkEnd w:id="660"/>
      <w:bookmarkEnd w:id="661"/>
      <w:bookmarkEnd w:id="662"/>
      <w:bookmarkEnd w:id="663"/>
      <w:bookmarkEnd w:id="664"/>
      <w:bookmarkEnd w:id="66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1" type="#_x0000_t75" style="width:354.35pt;height:155.9pt" o:ole="">
            <v:imagedata r:id="rId99" o:title=""/>
          </v:shape>
          <o:OLEObject Type="Embed" ProgID="Word.Picture.8" ShapeID="_x0000_i1071" DrawAspect="Content" ObjectID="_1716808953"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6" w:name="_Toc20204006"/>
      <w:bookmarkStart w:id="667" w:name="_Toc27894692"/>
      <w:bookmarkStart w:id="668" w:name="_Toc36191759"/>
      <w:bookmarkStart w:id="669" w:name="_Toc45192845"/>
      <w:bookmarkStart w:id="670" w:name="_Toc47592477"/>
      <w:bookmarkStart w:id="671" w:name="_Toc51834558"/>
      <w:bookmarkStart w:id="672" w:name="_Toc106193440"/>
      <w:r w:rsidRPr="00140E21">
        <w:rPr>
          <w:lang w:eastAsia="ko-KR"/>
        </w:rPr>
        <w:t>4.4.1.4</w:t>
      </w:r>
      <w:r w:rsidRPr="00140E21">
        <w:rPr>
          <w:lang w:eastAsia="ko-KR"/>
        </w:rPr>
        <w:tab/>
        <w:t>N4 Session Release procedure</w:t>
      </w:r>
      <w:bookmarkEnd w:id="666"/>
      <w:bookmarkEnd w:id="667"/>
      <w:bookmarkEnd w:id="668"/>
      <w:bookmarkEnd w:id="669"/>
      <w:bookmarkEnd w:id="670"/>
      <w:bookmarkEnd w:id="671"/>
      <w:bookmarkEnd w:id="672"/>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2" type="#_x0000_t75" style="width:354.35pt;height:155.9pt" o:ole="">
            <v:imagedata r:id="rId101" o:title=""/>
          </v:shape>
          <o:OLEObject Type="Embed" ProgID="Word.Picture.8" ShapeID="_x0000_i1072" DrawAspect="Content" ObjectID="_1716808954"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3" w:name="_Toc20204007"/>
      <w:bookmarkStart w:id="674" w:name="_Toc27894693"/>
      <w:bookmarkStart w:id="675" w:name="_Toc36191760"/>
      <w:bookmarkStart w:id="676" w:name="_Toc45192846"/>
      <w:bookmarkStart w:id="677" w:name="_Toc47592478"/>
      <w:bookmarkStart w:id="678" w:name="_Toc51834559"/>
      <w:bookmarkStart w:id="679" w:name="_Toc106193441"/>
      <w:r w:rsidRPr="00140E21">
        <w:t>4.4.2</w:t>
      </w:r>
      <w:r w:rsidRPr="00140E21">
        <w:tab/>
        <w:t>N4 Reporting Procedures</w:t>
      </w:r>
      <w:bookmarkEnd w:id="673"/>
      <w:bookmarkEnd w:id="674"/>
      <w:bookmarkEnd w:id="675"/>
      <w:bookmarkEnd w:id="676"/>
      <w:bookmarkEnd w:id="677"/>
      <w:bookmarkEnd w:id="678"/>
      <w:bookmarkEnd w:id="679"/>
    </w:p>
    <w:p w14:paraId="7044EA37" w14:textId="77777777" w:rsidR="00776774" w:rsidRPr="00140E21" w:rsidRDefault="00776774" w:rsidP="00776774">
      <w:pPr>
        <w:pStyle w:val="Heading4"/>
      </w:pPr>
      <w:bookmarkStart w:id="680" w:name="_Toc20204008"/>
      <w:bookmarkStart w:id="681" w:name="_Toc27894694"/>
      <w:bookmarkStart w:id="682" w:name="_Toc36191761"/>
      <w:bookmarkStart w:id="683" w:name="_Toc45192847"/>
      <w:bookmarkStart w:id="684" w:name="_Toc47592479"/>
      <w:bookmarkStart w:id="685" w:name="_Toc51834560"/>
      <w:bookmarkStart w:id="686" w:name="_Toc106193442"/>
      <w:r w:rsidRPr="00140E21">
        <w:t>4.4.2.</w:t>
      </w:r>
      <w:r w:rsidRPr="00140E21">
        <w:rPr>
          <w:lang w:eastAsia="zh-CN"/>
        </w:rPr>
        <w:t>1</w:t>
      </w:r>
      <w:r w:rsidRPr="00140E21">
        <w:tab/>
        <w:t>General</w:t>
      </w:r>
      <w:bookmarkEnd w:id="680"/>
      <w:bookmarkEnd w:id="681"/>
      <w:bookmarkEnd w:id="682"/>
      <w:bookmarkEnd w:id="683"/>
      <w:bookmarkEnd w:id="684"/>
      <w:bookmarkEnd w:id="685"/>
      <w:bookmarkEnd w:id="686"/>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7" w:name="_Toc20204009"/>
      <w:bookmarkStart w:id="688" w:name="_Toc27894695"/>
      <w:bookmarkStart w:id="689" w:name="_Toc36191762"/>
      <w:bookmarkStart w:id="690" w:name="_Toc45192848"/>
      <w:bookmarkStart w:id="691" w:name="_Toc47592480"/>
      <w:bookmarkStart w:id="692" w:name="_Toc51834561"/>
      <w:bookmarkStart w:id="693" w:name="_Toc106193443"/>
      <w:r w:rsidRPr="00140E21">
        <w:t>4.4.2.2</w:t>
      </w:r>
      <w:r w:rsidRPr="00140E21">
        <w:tab/>
        <w:t>N4 Session Level Reporting Procedure</w:t>
      </w:r>
      <w:bookmarkEnd w:id="687"/>
      <w:bookmarkEnd w:id="688"/>
      <w:bookmarkEnd w:id="689"/>
      <w:bookmarkEnd w:id="690"/>
      <w:bookmarkEnd w:id="691"/>
      <w:bookmarkEnd w:id="692"/>
      <w:bookmarkEnd w:id="693"/>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4" w:name="_MON_1593607791"/>
    <w:bookmarkEnd w:id="694"/>
    <w:p w14:paraId="545B4D4D" w14:textId="77777777" w:rsidR="00776774" w:rsidRPr="00140E21" w:rsidRDefault="00776774" w:rsidP="00776774">
      <w:pPr>
        <w:pStyle w:val="TH"/>
        <w:rPr>
          <w:lang w:eastAsia="zh-CN"/>
        </w:rPr>
      </w:pPr>
      <w:r w:rsidRPr="00140E21">
        <w:object w:dxaOrig="6130" w:dyaOrig="2762" w14:anchorId="1E53F058">
          <v:shape id="_x0000_i1073" type="#_x0000_t75" style="width:288.65pt;height:132.1pt" o:ole="">
            <v:imagedata r:id="rId103" o:title=""/>
          </v:shape>
          <o:OLEObject Type="Embed" ProgID="Word.Picture.8" ShapeID="_x0000_i1073" DrawAspect="Content" ObjectID="_1716808955"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5" w:name="_Toc20204010"/>
      <w:bookmarkStart w:id="696" w:name="_Toc27894696"/>
      <w:bookmarkStart w:id="697" w:name="_Toc36191763"/>
      <w:bookmarkStart w:id="698" w:name="_Toc45192849"/>
      <w:bookmarkStart w:id="699" w:name="_Toc47592481"/>
      <w:bookmarkStart w:id="700" w:name="_Toc51834562"/>
      <w:bookmarkStart w:id="701" w:name="_Toc106193444"/>
      <w:r w:rsidRPr="00140E21">
        <w:rPr>
          <w:rFonts w:eastAsia="SimSun"/>
        </w:rPr>
        <w:t>4.4.3</w:t>
      </w:r>
      <w:r w:rsidRPr="00140E21">
        <w:rPr>
          <w:rFonts w:eastAsia="SimSun"/>
        </w:rPr>
        <w:tab/>
        <w:t>N4 Node Level Procedures</w:t>
      </w:r>
      <w:bookmarkEnd w:id="695"/>
      <w:bookmarkEnd w:id="696"/>
      <w:bookmarkEnd w:id="697"/>
      <w:bookmarkEnd w:id="698"/>
      <w:bookmarkEnd w:id="699"/>
      <w:bookmarkEnd w:id="700"/>
      <w:bookmarkEnd w:id="701"/>
    </w:p>
    <w:p w14:paraId="55217061" w14:textId="77777777" w:rsidR="00776774" w:rsidRPr="00140E21" w:rsidRDefault="00776774" w:rsidP="00776774">
      <w:pPr>
        <w:pStyle w:val="Heading4"/>
        <w:rPr>
          <w:rFonts w:eastAsia="SimSun"/>
        </w:rPr>
      </w:pPr>
      <w:bookmarkStart w:id="702" w:name="_Toc20204011"/>
      <w:bookmarkStart w:id="703" w:name="_Toc27894697"/>
      <w:bookmarkStart w:id="704" w:name="_Toc36191764"/>
      <w:bookmarkStart w:id="705" w:name="_Toc45192850"/>
      <w:bookmarkStart w:id="706" w:name="_Toc47592482"/>
      <w:bookmarkStart w:id="707" w:name="_Toc51834563"/>
      <w:bookmarkStart w:id="708" w:name="_Toc106193445"/>
      <w:r w:rsidRPr="00140E21">
        <w:rPr>
          <w:rFonts w:eastAsia="SimSun"/>
        </w:rPr>
        <w:t>4.4.3.1</w:t>
      </w:r>
      <w:r w:rsidRPr="00140E21">
        <w:rPr>
          <w:rFonts w:eastAsia="SimSun"/>
        </w:rPr>
        <w:tab/>
        <w:t>N4 Association Setup Procedure</w:t>
      </w:r>
      <w:bookmarkEnd w:id="702"/>
      <w:bookmarkEnd w:id="703"/>
      <w:bookmarkEnd w:id="704"/>
      <w:bookmarkEnd w:id="705"/>
      <w:bookmarkEnd w:id="706"/>
      <w:bookmarkEnd w:id="707"/>
      <w:bookmarkEnd w:id="708"/>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4" type="#_x0000_t75" style="width:280.5pt;height:113.3pt" o:ole="">
            <v:imagedata r:id="rId105" o:title=""/>
          </v:shape>
          <o:OLEObject Type="Embed" ProgID="Word.Picture.8" ShapeID="_x0000_i1074" DrawAspect="Content" ObjectID="_1716808956"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9" w:name="_Toc20204012"/>
      <w:bookmarkStart w:id="71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1" w:name="_MON_1646564138"/>
    <w:bookmarkEnd w:id="711"/>
    <w:p w14:paraId="1B669BE2" w14:textId="77777777" w:rsidR="00776774" w:rsidRDefault="00776774" w:rsidP="00776774">
      <w:pPr>
        <w:pStyle w:val="TH"/>
      </w:pPr>
      <w:r>
        <w:object w:dxaOrig="5954" w:dyaOrig="2407" w14:anchorId="27793E1C">
          <v:shape id="_x0000_i1075" type="#_x0000_t75" style="width:296.15pt;height:118.35pt" o:ole="">
            <v:imagedata r:id="rId107" o:title=""/>
          </v:shape>
          <o:OLEObject Type="Embed" ProgID="Word.Picture.8" ShapeID="_x0000_i1075" DrawAspect="Content" ObjectID="_1716808957"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2" w:name="_Toc36191765"/>
      <w:bookmarkStart w:id="713" w:name="_Toc45192851"/>
      <w:bookmarkStart w:id="714" w:name="_Toc47592483"/>
      <w:bookmarkStart w:id="715" w:name="_Toc51834564"/>
      <w:bookmarkStart w:id="716" w:name="_Toc106193446"/>
      <w:r w:rsidRPr="00140E21">
        <w:rPr>
          <w:rFonts w:eastAsia="SimSun"/>
          <w:lang w:eastAsia="zh-CN"/>
        </w:rPr>
        <w:lastRenderedPageBreak/>
        <w:t>4.4.3.2</w:t>
      </w:r>
      <w:r w:rsidRPr="00140E21">
        <w:rPr>
          <w:rFonts w:eastAsia="SimSun"/>
          <w:lang w:eastAsia="ja-JP"/>
        </w:rPr>
        <w:tab/>
        <w:t>N4 Association Update Procedure</w:t>
      </w:r>
      <w:bookmarkEnd w:id="709"/>
      <w:bookmarkEnd w:id="710"/>
      <w:bookmarkEnd w:id="712"/>
      <w:bookmarkEnd w:id="713"/>
      <w:bookmarkEnd w:id="714"/>
      <w:bookmarkEnd w:id="715"/>
      <w:bookmarkEnd w:id="716"/>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6" type="#_x0000_t75" style="width:280.5pt;height:113.3pt" o:ole="">
            <v:imagedata r:id="rId109" o:title=""/>
          </v:shape>
          <o:OLEObject Type="Embed" ProgID="Word.Picture.8" ShapeID="_x0000_i1076" DrawAspect="Content" ObjectID="_1716808958"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7" type="#_x0000_t75" style="width:280.5pt;height:113.3pt" o:ole="">
            <v:imagedata r:id="rId111" o:title=""/>
          </v:shape>
          <o:OLEObject Type="Embed" ProgID="Word.Picture.8" ShapeID="_x0000_i1077" DrawAspect="Content" ObjectID="_1716808959"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7" w:name="_Toc20204013"/>
      <w:bookmarkStart w:id="718" w:name="_Toc27894699"/>
      <w:bookmarkStart w:id="719" w:name="_Toc36191766"/>
      <w:bookmarkStart w:id="720" w:name="_Toc45192852"/>
      <w:bookmarkStart w:id="721" w:name="_Toc47592484"/>
      <w:bookmarkStart w:id="722" w:name="_Toc51834565"/>
      <w:bookmarkStart w:id="723" w:name="_Toc10619344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7"/>
      <w:bookmarkEnd w:id="718"/>
      <w:bookmarkEnd w:id="719"/>
      <w:bookmarkEnd w:id="720"/>
      <w:bookmarkEnd w:id="721"/>
      <w:bookmarkEnd w:id="722"/>
      <w:bookmarkEnd w:id="723"/>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8" type="#_x0000_t75" style="width:280.5pt;height:113.3pt" o:ole="">
            <v:imagedata r:id="rId113" o:title=""/>
          </v:shape>
          <o:OLEObject Type="Embed" ProgID="Word.Picture.8" ShapeID="_x0000_i1078" DrawAspect="Content" ObjectID="_1716808960"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9" type="#_x0000_t75" style="width:280.5pt;height:113.3pt" o:ole="">
            <v:imagedata r:id="rId115" o:title=""/>
          </v:shape>
          <o:OLEObject Type="Embed" ProgID="Word.Picture.8" ShapeID="_x0000_i1079" DrawAspect="Content" ObjectID="_1716808961"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4" w:name="_Toc20204014"/>
      <w:bookmarkStart w:id="725" w:name="_Toc27894700"/>
      <w:bookmarkStart w:id="726" w:name="_Toc36191767"/>
      <w:bookmarkStart w:id="727" w:name="_Toc45192853"/>
      <w:bookmarkStart w:id="728" w:name="_Toc47592485"/>
      <w:bookmarkStart w:id="729" w:name="_Toc51834566"/>
      <w:bookmarkStart w:id="730" w:name="_Toc106193448"/>
      <w:r w:rsidRPr="00140E21">
        <w:rPr>
          <w:rFonts w:eastAsia="SimSun"/>
        </w:rPr>
        <w:t>4.4.3.4</w:t>
      </w:r>
      <w:r w:rsidRPr="00140E21">
        <w:rPr>
          <w:rFonts w:eastAsia="SimSun"/>
        </w:rPr>
        <w:tab/>
        <w:t>N4 Report Procedure</w:t>
      </w:r>
      <w:bookmarkEnd w:id="724"/>
      <w:bookmarkEnd w:id="725"/>
      <w:bookmarkEnd w:id="726"/>
      <w:bookmarkEnd w:id="727"/>
      <w:bookmarkEnd w:id="728"/>
      <w:bookmarkEnd w:id="729"/>
      <w:bookmarkEnd w:id="730"/>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80" type="#_x0000_t75" style="width:280.5pt;height:113.3pt" o:ole="">
            <v:imagedata r:id="rId117" o:title=""/>
          </v:shape>
          <o:OLEObject Type="Embed" ProgID="Word.Picture.8" ShapeID="_x0000_i1080" DrawAspect="Content" ObjectID="_1716808962"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31" w:name="_Toc20204015"/>
      <w:bookmarkStart w:id="732" w:name="_Toc27894701"/>
      <w:bookmarkStart w:id="733" w:name="_Toc36191768"/>
      <w:bookmarkStart w:id="734" w:name="_Toc45192854"/>
      <w:bookmarkStart w:id="735" w:name="_Toc47592486"/>
      <w:bookmarkStart w:id="736"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37" w:name="_Toc106193449"/>
      <w:r w:rsidRPr="00140E21">
        <w:rPr>
          <w:rFonts w:eastAsia="SimSun"/>
        </w:rPr>
        <w:t>4.4.3.5</w:t>
      </w:r>
      <w:r w:rsidRPr="00140E21">
        <w:rPr>
          <w:rFonts w:eastAsia="SimSun"/>
        </w:rPr>
        <w:tab/>
        <w:t>N4 PFD management Procedure</w:t>
      </w:r>
      <w:bookmarkEnd w:id="731"/>
      <w:bookmarkEnd w:id="732"/>
      <w:bookmarkEnd w:id="733"/>
      <w:bookmarkEnd w:id="734"/>
      <w:bookmarkEnd w:id="735"/>
      <w:bookmarkEnd w:id="736"/>
      <w:bookmarkEnd w:id="737"/>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8" w:name="_MON_1666505640"/>
    <w:bookmarkEnd w:id="738"/>
    <w:p w14:paraId="6DAD2047" w14:textId="3F2B062E" w:rsidR="00A238E8" w:rsidRDefault="00A238E8" w:rsidP="00B13067">
      <w:pPr>
        <w:pStyle w:val="TH"/>
      </w:pPr>
      <w:r w:rsidRPr="00140E21">
        <w:object w:dxaOrig="6347" w:dyaOrig="3021" w14:anchorId="25BC2D85">
          <v:shape id="_x0000_i1081" type="#_x0000_t75" style="width:309.9pt;height:147.15pt" o:ole="">
            <v:imagedata r:id="rId119" o:title=""/>
          </v:shape>
          <o:OLEObject Type="Embed" ProgID="Word.Picture.8" ShapeID="_x0000_i1081" DrawAspect="Content" ObjectID="_1716808963"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9" w:name="_Toc20204016"/>
      <w:bookmarkStart w:id="740" w:name="_Toc27894702"/>
      <w:bookmarkStart w:id="741" w:name="_Toc36191769"/>
      <w:bookmarkStart w:id="742" w:name="_Toc45192855"/>
      <w:bookmarkStart w:id="743" w:name="_Toc47592487"/>
      <w:bookmarkStart w:id="744" w:name="_Toc51834568"/>
      <w:bookmarkStart w:id="745" w:name="_Toc106193450"/>
      <w:r w:rsidRPr="00140E21">
        <w:t>4.4.4</w:t>
      </w:r>
      <w:r w:rsidRPr="00140E21">
        <w:tab/>
        <w:t>SMF Pause of Charging procedure</w:t>
      </w:r>
      <w:bookmarkEnd w:id="739"/>
      <w:bookmarkEnd w:id="740"/>
      <w:bookmarkEnd w:id="741"/>
      <w:bookmarkEnd w:id="742"/>
      <w:bookmarkEnd w:id="743"/>
      <w:bookmarkEnd w:id="744"/>
      <w:bookmarkEnd w:id="745"/>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6" w:name="_MON_1593608400"/>
    <w:bookmarkEnd w:id="746"/>
    <w:p w14:paraId="68A9F04B" w14:textId="77777777" w:rsidR="00776774" w:rsidRPr="00140E21" w:rsidRDefault="00776774" w:rsidP="00776774">
      <w:pPr>
        <w:pStyle w:val="TH"/>
      </w:pPr>
      <w:r w:rsidRPr="00140E21">
        <w:object w:dxaOrig="3948" w:dyaOrig="4321" w14:anchorId="5927E143">
          <v:shape id="_x0000_i1082" type="#_x0000_t75" style="width:213.5pt;height:219.75pt" o:ole="">
            <v:imagedata r:id="rId121" o:title="" croptop="134f" cropright="-3822f"/>
          </v:shape>
          <o:OLEObject Type="Embed" ProgID="Word.Picture.8" ShapeID="_x0000_i1082" DrawAspect="Content" ObjectID="_1716808964"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7" w:name="_Toc20204017"/>
      <w:bookmarkStart w:id="748" w:name="_Toc27894703"/>
      <w:bookmarkStart w:id="749" w:name="_Toc36191770"/>
      <w:bookmarkStart w:id="750" w:name="_Toc45192856"/>
      <w:bookmarkStart w:id="751" w:name="_Toc47592488"/>
      <w:bookmarkStart w:id="752" w:name="_Toc51834569"/>
      <w:bookmarkStart w:id="753" w:name="_Toc106193451"/>
      <w:r w:rsidRPr="00140E21">
        <w:t>4.5</w:t>
      </w:r>
      <w:r w:rsidRPr="00140E21">
        <w:tab/>
        <w:t>User Profile management procedures</w:t>
      </w:r>
      <w:bookmarkEnd w:id="747"/>
      <w:bookmarkEnd w:id="748"/>
      <w:bookmarkEnd w:id="749"/>
      <w:bookmarkEnd w:id="750"/>
      <w:bookmarkEnd w:id="751"/>
      <w:bookmarkEnd w:id="752"/>
      <w:bookmarkEnd w:id="753"/>
    </w:p>
    <w:p w14:paraId="71CBE99B" w14:textId="77777777" w:rsidR="00776774" w:rsidRPr="00140E21" w:rsidRDefault="00776774" w:rsidP="00776774">
      <w:pPr>
        <w:pStyle w:val="Heading3"/>
      </w:pPr>
      <w:bookmarkStart w:id="754" w:name="_Toc20204018"/>
      <w:bookmarkStart w:id="755" w:name="_Toc27894704"/>
      <w:bookmarkStart w:id="756" w:name="_Toc36191771"/>
      <w:bookmarkStart w:id="757" w:name="_Toc45192857"/>
      <w:bookmarkStart w:id="758" w:name="_Toc47592489"/>
      <w:bookmarkStart w:id="759" w:name="_Toc51834570"/>
      <w:bookmarkStart w:id="760" w:name="_Toc106193452"/>
      <w:r w:rsidRPr="00140E21">
        <w:t>4.5.1</w:t>
      </w:r>
      <w:r w:rsidRPr="00140E21">
        <w:tab/>
        <w:t>Subscriber Data Update Notification to AMF</w:t>
      </w:r>
      <w:bookmarkEnd w:id="754"/>
      <w:bookmarkEnd w:id="755"/>
      <w:bookmarkEnd w:id="756"/>
      <w:bookmarkEnd w:id="757"/>
      <w:bookmarkEnd w:id="758"/>
      <w:bookmarkEnd w:id="759"/>
      <w:bookmarkEnd w:id="760"/>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1" w:name="_Toc20204019"/>
      <w:bookmarkStart w:id="762" w:name="_Toc27894705"/>
      <w:bookmarkStart w:id="763" w:name="_Toc36191772"/>
      <w:bookmarkStart w:id="764" w:name="_Toc45192858"/>
      <w:bookmarkStart w:id="765" w:name="_Toc47592490"/>
      <w:bookmarkStart w:id="766" w:name="_Toc51834571"/>
      <w:bookmarkStart w:id="767" w:name="_Toc106193453"/>
      <w:r w:rsidRPr="00140E21">
        <w:t>4.5.2</w:t>
      </w:r>
      <w:r w:rsidRPr="00140E21">
        <w:tab/>
        <w:t>Session Management Subscriber Data Update Notification to SMF</w:t>
      </w:r>
      <w:bookmarkEnd w:id="761"/>
      <w:bookmarkEnd w:id="762"/>
      <w:bookmarkEnd w:id="763"/>
      <w:bookmarkEnd w:id="764"/>
      <w:bookmarkEnd w:id="765"/>
      <w:bookmarkEnd w:id="766"/>
      <w:bookmarkEnd w:id="767"/>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8" w:name="_Toc20204020"/>
      <w:bookmarkStart w:id="769" w:name="_Toc27894706"/>
      <w:bookmarkStart w:id="770" w:name="_Toc36191773"/>
      <w:bookmarkStart w:id="771" w:name="_Toc45192859"/>
      <w:bookmarkStart w:id="772" w:name="_Toc47592491"/>
      <w:bookmarkStart w:id="773" w:name="_Toc51834572"/>
      <w:bookmarkStart w:id="774" w:name="_Toc106193454"/>
      <w:r w:rsidRPr="00140E21">
        <w:t>4.5.3</w:t>
      </w:r>
      <w:r w:rsidRPr="00140E21">
        <w:tab/>
        <w:t>Purge of subscriber data in AMF</w:t>
      </w:r>
      <w:bookmarkEnd w:id="768"/>
      <w:bookmarkEnd w:id="769"/>
      <w:bookmarkEnd w:id="770"/>
      <w:bookmarkEnd w:id="771"/>
      <w:bookmarkEnd w:id="772"/>
      <w:bookmarkEnd w:id="773"/>
      <w:bookmarkEnd w:id="774"/>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3" type="#_x0000_t75" style="width:237.9pt;height:150.25pt" o:ole="">
            <v:imagedata r:id="rId123" o:title=""/>
          </v:shape>
          <o:OLEObject Type="Embed" ProgID="Visio.Drawing.11" ShapeID="_x0000_i1083" DrawAspect="Content" ObjectID="_1716808965"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5" w:name="_Toc20204021"/>
      <w:bookmarkStart w:id="776" w:name="_Toc27894707"/>
      <w:bookmarkStart w:id="777" w:name="_Toc36191774"/>
      <w:bookmarkStart w:id="778" w:name="_Toc45192860"/>
      <w:bookmarkStart w:id="779" w:name="_Toc47592492"/>
      <w:bookmarkStart w:id="780" w:name="_Toc51834573"/>
      <w:bookmarkStart w:id="781" w:name="_Toc106193455"/>
      <w:r w:rsidRPr="00140E21">
        <w:t>4.6</w:t>
      </w:r>
      <w:r w:rsidRPr="00140E21">
        <w:tab/>
        <w:t>Security procedures</w:t>
      </w:r>
      <w:bookmarkEnd w:id="775"/>
      <w:bookmarkEnd w:id="776"/>
      <w:bookmarkEnd w:id="777"/>
      <w:bookmarkEnd w:id="778"/>
      <w:bookmarkEnd w:id="779"/>
      <w:bookmarkEnd w:id="780"/>
      <w:bookmarkEnd w:id="781"/>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2" w:name="_Toc20204022"/>
      <w:bookmarkStart w:id="783" w:name="_Toc27894708"/>
      <w:bookmarkStart w:id="784" w:name="_Toc36191775"/>
      <w:bookmarkStart w:id="785" w:name="_Toc45192861"/>
      <w:bookmarkStart w:id="786" w:name="_Toc47592493"/>
      <w:bookmarkStart w:id="787" w:name="_Toc51834574"/>
      <w:bookmarkStart w:id="788" w:name="_Toc106193456"/>
      <w:r w:rsidRPr="00140E21">
        <w:t>4.7</w:t>
      </w:r>
      <w:r w:rsidRPr="00140E21">
        <w:tab/>
        <w:t>ME Identity check procedure</w:t>
      </w:r>
      <w:bookmarkEnd w:id="782"/>
      <w:bookmarkEnd w:id="783"/>
      <w:bookmarkEnd w:id="784"/>
      <w:bookmarkEnd w:id="785"/>
      <w:bookmarkEnd w:id="786"/>
      <w:bookmarkEnd w:id="787"/>
      <w:bookmarkEnd w:id="78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9" w:name="_Toc20204023"/>
      <w:bookmarkStart w:id="790" w:name="_Toc27894709"/>
      <w:bookmarkStart w:id="791" w:name="_Toc36191776"/>
      <w:bookmarkStart w:id="792" w:name="_Toc45192862"/>
      <w:bookmarkStart w:id="793" w:name="_Toc47592494"/>
      <w:bookmarkStart w:id="794" w:name="_Toc51834575"/>
      <w:bookmarkStart w:id="795" w:name="_Toc106193457"/>
      <w:r w:rsidRPr="00140E21">
        <w:t>4.8</w:t>
      </w:r>
      <w:r w:rsidRPr="00140E21">
        <w:tab/>
        <w:t>RAN-CN interactions</w:t>
      </w:r>
      <w:bookmarkEnd w:id="789"/>
      <w:bookmarkEnd w:id="790"/>
      <w:bookmarkEnd w:id="791"/>
      <w:bookmarkEnd w:id="792"/>
      <w:bookmarkEnd w:id="793"/>
      <w:bookmarkEnd w:id="794"/>
      <w:bookmarkEnd w:id="795"/>
    </w:p>
    <w:p w14:paraId="51B43CE4" w14:textId="77777777" w:rsidR="00776774" w:rsidRPr="00140E21" w:rsidRDefault="00776774" w:rsidP="00776774">
      <w:pPr>
        <w:pStyle w:val="Heading3"/>
      </w:pPr>
      <w:bookmarkStart w:id="796" w:name="_Toc20204024"/>
      <w:bookmarkStart w:id="797" w:name="_Toc27894710"/>
      <w:bookmarkStart w:id="798" w:name="_Toc36191777"/>
      <w:bookmarkStart w:id="799" w:name="_Toc45192863"/>
      <w:bookmarkStart w:id="800" w:name="_Toc47592495"/>
      <w:bookmarkStart w:id="801" w:name="_Toc51834576"/>
      <w:bookmarkStart w:id="802" w:name="_Toc106193458"/>
      <w:r w:rsidRPr="00140E21">
        <w:t>4.8.1</w:t>
      </w:r>
      <w:r w:rsidRPr="00140E21">
        <w:tab/>
        <w:t>Connection Inactive and Suspend procedure</w:t>
      </w:r>
      <w:bookmarkEnd w:id="796"/>
      <w:bookmarkEnd w:id="797"/>
      <w:bookmarkEnd w:id="798"/>
      <w:bookmarkEnd w:id="799"/>
      <w:bookmarkEnd w:id="800"/>
      <w:bookmarkEnd w:id="801"/>
      <w:bookmarkEnd w:id="802"/>
    </w:p>
    <w:p w14:paraId="0A90E1FB" w14:textId="77777777" w:rsidR="00776774" w:rsidRPr="00140E21" w:rsidRDefault="00776774" w:rsidP="00776774">
      <w:pPr>
        <w:pStyle w:val="Heading4"/>
      </w:pPr>
      <w:bookmarkStart w:id="803" w:name="_Toc20204025"/>
      <w:bookmarkStart w:id="804" w:name="_Toc27894711"/>
      <w:bookmarkStart w:id="805" w:name="_Toc36191778"/>
      <w:bookmarkStart w:id="806" w:name="_Toc45192864"/>
      <w:bookmarkStart w:id="807" w:name="_Toc47592496"/>
      <w:bookmarkStart w:id="808" w:name="_Toc51834577"/>
      <w:bookmarkStart w:id="809" w:name="_Toc106193459"/>
      <w:r w:rsidRPr="00140E21">
        <w:t>4.8.1.1</w:t>
      </w:r>
      <w:r w:rsidRPr="00140E21">
        <w:tab/>
        <w:t>Connection Inactive procedure</w:t>
      </w:r>
      <w:bookmarkEnd w:id="803"/>
      <w:bookmarkEnd w:id="804"/>
      <w:bookmarkEnd w:id="805"/>
      <w:bookmarkEnd w:id="806"/>
      <w:bookmarkEnd w:id="807"/>
      <w:bookmarkEnd w:id="808"/>
      <w:bookmarkEnd w:id="80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0" w:name="_Toc20204026"/>
      <w:bookmarkStart w:id="811" w:name="_Toc27894712"/>
      <w:bookmarkStart w:id="812" w:name="_Toc36191779"/>
      <w:bookmarkStart w:id="813" w:name="_Toc45192865"/>
      <w:bookmarkStart w:id="814" w:name="_Toc47592497"/>
      <w:bookmarkStart w:id="815" w:name="_Toc51834578"/>
      <w:bookmarkStart w:id="816" w:name="_Toc106193460"/>
      <w:r w:rsidRPr="00140E21">
        <w:t>4.8.1.2</w:t>
      </w:r>
      <w:r w:rsidRPr="00140E21">
        <w:tab/>
        <w:t>Connection Suspend procedure</w:t>
      </w:r>
      <w:bookmarkEnd w:id="810"/>
      <w:bookmarkEnd w:id="811"/>
      <w:bookmarkEnd w:id="812"/>
      <w:bookmarkEnd w:id="813"/>
      <w:bookmarkEnd w:id="814"/>
      <w:bookmarkEnd w:id="815"/>
      <w:bookmarkEnd w:id="81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17" w:name="_MON_1565160915"/>
    <w:bookmarkEnd w:id="817"/>
    <w:bookmarkStart w:id="818" w:name="_MON_1565161274"/>
    <w:bookmarkEnd w:id="818"/>
    <w:p w14:paraId="7285CD8A" w14:textId="77777777" w:rsidR="00776774" w:rsidRPr="00140E21" w:rsidRDefault="00776774" w:rsidP="00776774">
      <w:pPr>
        <w:pStyle w:val="TH"/>
      </w:pPr>
      <w:r w:rsidRPr="00140E21">
        <w:rPr>
          <w:noProof/>
        </w:rPr>
        <w:object w:dxaOrig="8618" w:dyaOrig="5101" w14:anchorId="2C88E6C4">
          <v:shape id="_x0000_i1084" type="#_x0000_t75" style="width:413.85pt;height:205.35pt" o:ole="">
            <v:imagedata r:id="rId125" o:title="" cropbottom="11773f" cropright="1544f"/>
          </v:shape>
          <o:OLEObject Type="Embed" ProgID="Word.Picture.8" ShapeID="_x0000_i1084" DrawAspect="Content" ObjectID="_1716808966" r:id="rId126"/>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9" w:name="_Toc20204027"/>
      <w:bookmarkStart w:id="820" w:name="_Toc27894713"/>
      <w:bookmarkStart w:id="821" w:name="_Toc36191780"/>
      <w:bookmarkStart w:id="822" w:name="_Toc45192866"/>
      <w:bookmarkStart w:id="823" w:name="_Toc47592498"/>
      <w:bookmarkStart w:id="824" w:name="_Toc51834579"/>
      <w:bookmarkStart w:id="825" w:name="_Toc106193461"/>
      <w:r w:rsidRPr="00140E21">
        <w:t>4.8.2</w:t>
      </w:r>
      <w:r w:rsidRPr="00140E21">
        <w:tab/>
        <w:t>Connection Resume procedure</w:t>
      </w:r>
      <w:bookmarkEnd w:id="819"/>
      <w:bookmarkEnd w:id="820"/>
      <w:bookmarkEnd w:id="821"/>
      <w:bookmarkEnd w:id="822"/>
      <w:bookmarkEnd w:id="823"/>
      <w:bookmarkEnd w:id="824"/>
      <w:bookmarkEnd w:id="825"/>
    </w:p>
    <w:p w14:paraId="2F04B23B" w14:textId="77777777" w:rsidR="00776774" w:rsidRPr="00140E21" w:rsidRDefault="00776774" w:rsidP="00776774">
      <w:pPr>
        <w:pStyle w:val="Heading4"/>
      </w:pPr>
      <w:bookmarkStart w:id="826" w:name="_Toc20204028"/>
      <w:bookmarkStart w:id="827" w:name="_Toc27894714"/>
      <w:bookmarkStart w:id="828" w:name="_Toc36191781"/>
      <w:bookmarkStart w:id="829" w:name="_Toc45192867"/>
      <w:bookmarkStart w:id="830" w:name="_Toc47592499"/>
      <w:bookmarkStart w:id="831" w:name="_Toc51834580"/>
      <w:bookmarkStart w:id="832" w:name="_Toc106193462"/>
      <w:r w:rsidRPr="00140E21">
        <w:t>4.8.2.1</w:t>
      </w:r>
      <w:r w:rsidRPr="00140E21">
        <w:tab/>
        <w:t>General</w:t>
      </w:r>
      <w:bookmarkEnd w:id="826"/>
      <w:bookmarkEnd w:id="827"/>
      <w:bookmarkEnd w:id="828"/>
      <w:bookmarkEnd w:id="829"/>
      <w:bookmarkEnd w:id="830"/>
      <w:bookmarkEnd w:id="831"/>
      <w:bookmarkEnd w:id="832"/>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33" w:name="_Toc20204029"/>
      <w:bookmarkStart w:id="834" w:name="_Toc27894715"/>
      <w:bookmarkStart w:id="835" w:name="_Toc36191782"/>
      <w:bookmarkStart w:id="836" w:name="_Toc45192868"/>
      <w:bookmarkStart w:id="837" w:name="_Toc47592500"/>
      <w:bookmarkStart w:id="838" w:name="_Toc51834581"/>
      <w:bookmarkStart w:id="839" w:name="_Toc106193463"/>
      <w:r w:rsidRPr="00140E21">
        <w:t>4.8.2.2</w:t>
      </w:r>
      <w:r w:rsidRPr="00140E21">
        <w:tab/>
      </w:r>
      <w:r w:rsidR="00365F9E">
        <w:t xml:space="preserve">UE Triggered </w:t>
      </w:r>
      <w:r w:rsidRPr="00140E21">
        <w:t>Connection Resume in RRC Inactive procedure</w:t>
      </w:r>
      <w:bookmarkEnd w:id="833"/>
      <w:bookmarkEnd w:id="834"/>
      <w:bookmarkEnd w:id="835"/>
      <w:bookmarkEnd w:id="836"/>
      <w:bookmarkEnd w:id="837"/>
      <w:bookmarkEnd w:id="838"/>
      <w:bookmarkEnd w:id="839"/>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5" type="#_x0000_t75" style="width:373.15pt;height:197.2pt" o:ole="">
            <v:imagedata r:id="rId127" o:title=""/>
          </v:shape>
          <o:OLEObject Type="Embed" ProgID="Visio.Drawing.11" ShapeID="_x0000_i1085" DrawAspect="Content" ObjectID="_1716808967"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40" w:name="_Toc20204030"/>
      <w:bookmarkStart w:id="841" w:name="_Toc27894716"/>
      <w:bookmarkStart w:id="842" w:name="_Toc36191783"/>
      <w:bookmarkStart w:id="843" w:name="_Toc45192869"/>
      <w:bookmarkStart w:id="844" w:name="_Toc47592501"/>
      <w:bookmarkStart w:id="845" w:name="_Toc51834582"/>
      <w:bookmarkStart w:id="846" w:name="_Toc106193464"/>
      <w:r>
        <w:t>4.8.2.2a</w:t>
      </w:r>
      <w:r>
        <w:tab/>
        <w:t>Network Triggered Connection Resume in RRC Inactive procedure</w:t>
      </w:r>
      <w:bookmarkEnd w:id="84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6" type="#_x0000_t75" style="width:482.1pt;height:206pt" o:ole="">
            <v:imagedata r:id="rId129" o:title=""/>
          </v:shape>
          <o:OLEObject Type="Embed" ProgID="Visio.Drawing.15" ShapeID="_x0000_i1086" DrawAspect="Content" ObjectID="_1716808968"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47" w:name="_Toc106193465"/>
      <w:r w:rsidRPr="00140E21">
        <w:t>4.8.2.3</w:t>
      </w:r>
      <w:r w:rsidRPr="00140E21">
        <w:tab/>
        <w:t>Connection Resume in CM-IDLE with Suspend procedure</w:t>
      </w:r>
      <w:bookmarkEnd w:id="840"/>
      <w:bookmarkEnd w:id="841"/>
      <w:bookmarkEnd w:id="842"/>
      <w:bookmarkEnd w:id="843"/>
      <w:bookmarkEnd w:id="844"/>
      <w:bookmarkEnd w:id="845"/>
      <w:bookmarkEnd w:id="847"/>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7" type="#_x0000_t75" style="width:482.1pt;height:252.95pt" o:ole="">
            <v:imagedata r:id="rId131" o:title=""/>
          </v:shape>
          <o:OLEObject Type="Embed" ProgID="Visio.Drawing.15" ShapeID="_x0000_i1087" DrawAspect="Content" ObjectID="_1716808969"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8" w:name="_Toc27894717"/>
      <w:bookmarkStart w:id="849" w:name="_Toc36191784"/>
      <w:bookmarkStart w:id="850" w:name="_Toc45192870"/>
      <w:bookmarkStart w:id="851" w:name="_Toc47592502"/>
      <w:bookmarkStart w:id="852" w:name="_Toc51834583"/>
      <w:bookmarkStart w:id="8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4" w:name="_Toc106193466"/>
      <w:r>
        <w:t>4.8.2.4</w:t>
      </w:r>
      <w:r>
        <w:tab/>
        <w:t>Connection Resume in CM-IDLE with Suspend and MO EDT procedure</w:t>
      </w:r>
      <w:bookmarkEnd w:id="848"/>
      <w:bookmarkEnd w:id="849"/>
      <w:bookmarkEnd w:id="850"/>
      <w:bookmarkEnd w:id="851"/>
      <w:bookmarkEnd w:id="852"/>
      <w:bookmarkEnd w:id="85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8" type="#_x0000_t75" style="width:480.85pt;height:231.05pt" o:ole="">
            <v:imagedata r:id="rId133" o:title="" cropbottom="1071f" cropright="-480f"/>
          </v:shape>
          <o:OLEObject Type="Embed" ProgID="Visio.Drawing.11" ShapeID="_x0000_i1088" DrawAspect="Content" ObjectID="_1716808970"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5" w:name="_Toc27894718"/>
      <w:bookmarkStart w:id="856" w:name="_Toc36191785"/>
      <w:bookmarkStart w:id="857" w:name="_Toc45192871"/>
      <w:bookmarkStart w:id="858" w:name="_Toc47592503"/>
      <w:bookmarkStart w:id="859" w:name="_Toc51834584"/>
      <w:bookmarkStart w:id="860" w:name="_Toc106193467"/>
      <w:r w:rsidRPr="00140E21">
        <w:t>4.8.3</w:t>
      </w:r>
      <w:r w:rsidRPr="00140E21">
        <w:tab/>
        <w:t>N2 Notification procedure</w:t>
      </w:r>
      <w:bookmarkEnd w:id="853"/>
      <w:bookmarkEnd w:id="855"/>
      <w:bookmarkEnd w:id="856"/>
      <w:bookmarkEnd w:id="857"/>
      <w:bookmarkEnd w:id="858"/>
      <w:bookmarkEnd w:id="859"/>
      <w:bookmarkEnd w:id="86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9" type="#_x0000_t75" style="width:197.2pt;height:169.05pt" o:ole="">
            <v:imagedata r:id="rId135" o:title=""/>
          </v:shape>
          <o:OLEObject Type="Embed" ProgID="Word.Picture.8" ShapeID="_x0000_i1089" DrawAspect="Content" ObjectID="_1716808971" r:id="rId136"/>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1" w:name="_Toc20204032"/>
      <w:bookmarkStart w:id="862" w:name="_Toc27894719"/>
      <w:bookmarkStart w:id="863" w:name="_Toc36191786"/>
      <w:bookmarkStart w:id="864" w:name="_Toc45192872"/>
      <w:bookmarkStart w:id="865" w:name="_Toc47592504"/>
      <w:bookmarkStart w:id="866" w:name="_Toc51834585"/>
      <w:bookmarkStart w:id="867" w:name="_Toc106193468"/>
      <w:r w:rsidRPr="00140E21">
        <w:t>4.9</w:t>
      </w:r>
      <w:r w:rsidRPr="00140E21">
        <w:tab/>
        <w:t>Handover procedures</w:t>
      </w:r>
      <w:bookmarkEnd w:id="861"/>
      <w:bookmarkEnd w:id="862"/>
      <w:bookmarkEnd w:id="863"/>
      <w:bookmarkEnd w:id="864"/>
      <w:bookmarkEnd w:id="865"/>
      <w:bookmarkEnd w:id="866"/>
      <w:bookmarkEnd w:id="867"/>
    </w:p>
    <w:p w14:paraId="2A6F92ED" w14:textId="77777777" w:rsidR="00776774" w:rsidRPr="00140E21" w:rsidRDefault="00776774" w:rsidP="00776774">
      <w:pPr>
        <w:pStyle w:val="Heading3"/>
      </w:pPr>
      <w:bookmarkStart w:id="868" w:name="_Toc20204033"/>
      <w:bookmarkStart w:id="869" w:name="_Toc27894720"/>
      <w:bookmarkStart w:id="870" w:name="_Toc36191787"/>
      <w:bookmarkStart w:id="871" w:name="_Toc45192873"/>
      <w:bookmarkStart w:id="872" w:name="_Toc47592505"/>
      <w:bookmarkStart w:id="873" w:name="_Toc51834586"/>
      <w:bookmarkStart w:id="874" w:name="_Toc106193469"/>
      <w:r w:rsidRPr="00140E21">
        <w:rPr>
          <w:lang w:eastAsia="ko-KR"/>
        </w:rPr>
        <w:t>4.9.1</w:t>
      </w:r>
      <w:r w:rsidRPr="00140E21">
        <w:rPr>
          <w:lang w:eastAsia="ko-KR"/>
        </w:rPr>
        <w:tab/>
        <w:t>Handover procedures in 3GPP access</w:t>
      </w:r>
      <w:bookmarkEnd w:id="868"/>
      <w:bookmarkEnd w:id="869"/>
      <w:bookmarkEnd w:id="870"/>
      <w:bookmarkEnd w:id="871"/>
      <w:bookmarkEnd w:id="872"/>
      <w:bookmarkEnd w:id="873"/>
      <w:bookmarkEnd w:id="874"/>
    </w:p>
    <w:p w14:paraId="15644C5E" w14:textId="77777777" w:rsidR="00776774" w:rsidRPr="00140E21" w:rsidRDefault="00776774" w:rsidP="00776774">
      <w:pPr>
        <w:pStyle w:val="Heading4"/>
      </w:pPr>
      <w:bookmarkStart w:id="875" w:name="_Toc20204034"/>
      <w:bookmarkStart w:id="876" w:name="_Toc27894721"/>
      <w:bookmarkStart w:id="877" w:name="_Toc36191788"/>
      <w:bookmarkStart w:id="878" w:name="_Toc45192874"/>
      <w:bookmarkStart w:id="879" w:name="_Toc47592506"/>
      <w:bookmarkStart w:id="880" w:name="_Toc51834587"/>
      <w:bookmarkStart w:id="881" w:name="_Toc106193470"/>
      <w:r w:rsidRPr="00140E21">
        <w:t>4.9.1.1</w:t>
      </w:r>
      <w:r w:rsidRPr="00140E21">
        <w:tab/>
        <w:t>General</w:t>
      </w:r>
      <w:bookmarkEnd w:id="875"/>
      <w:bookmarkEnd w:id="876"/>
      <w:bookmarkEnd w:id="877"/>
      <w:bookmarkEnd w:id="878"/>
      <w:bookmarkEnd w:id="879"/>
      <w:bookmarkEnd w:id="880"/>
      <w:bookmarkEnd w:id="8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2" w:name="_Toc20204035"/>
      <w:bookmarkStart w:id="883" w:name="_Toc27894722"/>
      <w:bookmarkStart w:id="884" w:name="_Toc36191789"/>
      <w:bookmarkStart w:id="885" w:name="_Toc45192875"/>
      <w:bookmarkStart w:id="886" w:name="_Toc47592507"/>
      <w:bookmarkStart w:id="887" w:name="_Toc51834588"/>
      <w:bookmarkStart w:id="888" w:name="_Toc106193471"/>
      <w:r w:rsidRPr="00140E21">
        <w:t>4.9.1.2</w:t>
      </w:r>
      <w:r w:rsidRPr="00140E21">
        <w:tab/>
        <w:t>Xn based inter NG-RAN handover</w:t>
      </w:r>
      <w:bookmarkEnd w:id="882"/>
      <w:bookmarkEnd w:id="883"/>
      <w:bookmarkEnd w:id="884"/>
      <w:bookmarkEnd w:id="885"/>
      <w:bookmarkEnd w:id="886"/>
      <w:bookmarkEnd w:id="887"/>
      <w:bookmarkEnd w:id="888"/>
    </w:p>
    <w:p w14:paraId="6BE921D8" w14:textId="77777777" w:rsidR="00776774" w:rsidRPr="00140E21" w:rsidRDefault="00776774" w:rsidP="00776774">
      <w:pPr>
        <w:pStyle w:val="Heading5"/>
      </w:pPr>
      <w:bookmarkStart w:id="889" w:name="_Toc20204036"/>
      <w:bookmarkStart w:id="890" w:name="_Toc27894723"/>
      <w:bookmarkStart w:id="891" w:name="_Toc36191790"/>
      <w:bookmarkStart w:id="892" w:name="_Toc45192876"/>
      <w:bookmarkStart w:id="893" w:name="_Toc47592508"/>
      <w:bookmarkStart w:id="894" w:name="_Toc51834589"/>
      <w:bookmarkStart w:id="895" w:name="_Toc106193472"/>
      <w:r w:rsidRPr="00140E21">
        <w:t>4.9.1.2.1</w:t>
      </w:r>
      <w:r w:rsidRPr="00140E21">
        <w:tab/>
        <w:t>General</w:t>
      </w:r>
      <w:bookmarkEnd w:id="889"/>
      <w:bookmarkEnd w:id="890"/>
      <w:bookmarkEnd w:id="891"/>
      <w:bookmarkEnd w:id="892"/>
      <w:bookmarkEnd w:id="893"/>
      <w:bookmarkEnd w:id="894"/>
      <w:bookmarkEnd w:id="8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w:t>
      </w:r>
      <w:r w:rsidRPr="00140E21">
        <w:lastRenderedPageBreak/>
        <w:t>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6" w:name="_Toc20204037"/>
      <w:bookmarkStart w:id="897" w:name="_Toc27894724"/>
      <w:bookmarkStart w:id="898" w:name="_Toc36191791"/>
      <w:bookmarkStart w:id="899" w:name="_Toc45192877"/>
      <w:bookmarkStart w:id="900" w:name="_Toc47592509"/>
      <w:bookmarkStart w:id="901" w:name="_Toc51834590"/>
      <w:bookmarkStart w:id="902" w:name="_Toc106193473"/>
      <w:r w:rsidRPr="00140E21">
        <w:t>4.9.1.2.2</w:t>
      </w:r>
      <w:r w:rsidRPr="00140E21">
        <w:tab/>
        <w:t>Xn based inter NG-RAN handover without User Plane function re-allocation</w:t>
      </w:r>
      <w:bookmarkEnd w:id="896"/>
      <w:bookmarkEnd w:id="897"/>
      <w:bookmarkEnd w:id="898"/>
      <w:bookmarkEnd w:id="899"/>
      <w:bookmarkEnd w:id="900"/>
      <w:bookmarkEnd w:id="901"/>
      <w:bookmarkEnd w:id="9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0" type="#_x0000_t75" style="width:437pt;height:333.1pt" o:ole="">
            <v:imagedata r:id="rId137" o:title=""/>
          </v:shape>
          <o:OLEObject Type="Embed" ProgID="Visio.Drawing.11" ShapeID="_x0000_i1090" DrawAspect="Content" ObjectID="_1716808972"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w:t>
      </w:r>
      <w:r>
        <w:lastRenderedPageBreak/>
        <w:t>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3" w:name="_Toc20204038"/>
      <w:bookmarkStart w:id="904" w:name="_Toc27894725"/>
      <w:bookmarkStart w:id="905" w:name="_Toc36191792"/>
      <w:bookmarkStart w:id="906" w:name="_Toc45192878"/>
      <w:bookmarkStart w:id="907" w:name="_Toc47592510"/>
      <w:bookmarkStart w:id="908" w:name="_Toc51834591"/>
      <w:bookmarkStart w:id="909" w:name="_Toc106193474"/>
      <w:r w:rsidRPr="00140E21">
        <w:t>4.9.1.2.3</w:t>
      </w:r>
      <w:r w:rsidRPr="00140E21">
        <w:tab/>
        <w:t>Xn based inter NG-RAN handover with insertion of intermediate UPF</w:t>
      </w:r>
      <w:bookmarkEnd w:id="903"/>
      <w:bookmarkEnd w:id="904"/>
      <w:bookmarkEnd w:id="905"/>
      <w:bookmarkEnd w:id="906"/>
      <w:bookmarkEnd w:id="907"/>
      <w:bookmarkEnd w:id="908"/>
      <w:bookmarkEnd w:id="90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0" w:name="_MON_1611406479"/>
    <w:bookmarkEnd w:id="910"/>
    <w:p w14:paraId="45BEFA9B" w14:textId="77777777" w:rsidR="00776774" w:rsidRPr="00140E21" w:rsidRDefault="00776774" w:rsidP="00776774">
      <w:pPr>
        <w:pStyle w:val="TH"/>
      </w:pPr>
      <w:r w:rsidRPr="00140E21">
        <w:object w:dxaOrig="11385" w:dyaOrig="8955" w14:anchorId="3147A2A7">
          <v:shape id="_x0000_i1091" type="#_x0000_t75" style="width:479.6pt;height:377.55pt" o:ole="">
            <v:imagedata r:id="rId139" o:title=""/>
          </v:shape>
          <o:OLEObject Type="Embed" ProgID="Visio.Drawing.11" ShapeID="_x0000_i1091" DrawAspect="Content" ObjectID="_1716808973"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1" w:name="_Toc20204039"/>
      <w:bookmarkStart w:id="912" w:name="_Toc27894726"/>
      <w:bookmarkStart w:id="913" w:name="_Toc36191793"/>
      <w:bookmarkStart w:id="914" w:name="_Toc45192879"/>
      <w:bookmarkStart w:id="915" w:name="_Toc47592511"/>
      <w:bookmarkStart w:id="916" w:name="_Toc51834592"/>
      <w:bookmarkStart w:id="917" w:name="_Toc106193475"/>
      <w:r w:rsidRPr="00140E21">
        <w:t>4.9.1.2.4</w:t>
      </w:r>
      <w:r w:rsidRPr="00140E21">
        <w:tab/>
        <w:t>Xn based inter NG-RAN handover with re-allocation of intermediate UPF</w:t>
      </w:r>
      <w:bookmarkEnd w:id="911"/>
      <w:bookmarkEnd w:id="912"/>
      <w:bookmarkEnd w:id="913"/>
      <w:bookmarkEnd w:id="914"/>
      <w:bookmarkEnd w:id="915"/>
      <w:bookmarkEnd w:id="916"/>
      <w:bookmarkEnd w:id="9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2" type="#_x0000_t75" style="width:481.45pt;height:194.1pt" o:ole="">
            <v:imagedata r:id="rId141" o:title=""/>
          </v:shape>
          <o:OLEObject Type="Embed" ProgID="Visio.Drawing.11" ShapeID="_x0000_i1092" DrawAspect="Content" ObjectID="_1716808974"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8" w:name="_Toc20204040"/>
      <w:bookmarkStart w:id="919" w:name="_Toc27894727"/>
      <w:bookmarkStart w:id="920" w:name="_Toc36191794"/>
      <w:bookmarkStart w:id="921" w:name="_Toc45192880"/>
      <w:bookmarkStart w:id="922" w:name="_Toc47592512"/>
      <w:bookmarkStart w:id="923" w:name="_Toc51834593"/>
      <w:bookmarkStart w:id="924" w:name="_Toc106193476"/>
      <w:r w:rsidRPr="00140E21">
        <w:t>4.9.1.3</w:t>
      </w:r>
      <w:r w:rsidRPr="00140E21">
        <w:tab/>
        <w:t xml:space="preserve">Inter NG-RAN node </w:t>
      </w:r>
      <w:r w:rsidRPr="00140E21">
        <w:rPr>
          <w:lang w:eastAsia="zh-CN"/>
        </w:rPr>
        <w:t xml:space="preserve">N2 based </w:t>
      </w:r>
      <w:r w:rsidRPr="00140E21">
        <w:t>handover</w:t>
      </w:r>
      <w:bookmarkEnd w:id="918"/>
      <w:bookmarkEnd w:id="919"/>
      <w:bookmarkEnd w:id="920"/>
      <w:bookmarkEnd w:id="921"/>
      <w:bookmarkEnd w:id="922"/>
      <w:bookmarkEnd w:id="923"/>
      <w:bookmarkEnd w:id="924"/>
    </w:p>
    <w:p w14:paraId="71845E85" w14:textId="77777777" w:rsidR="00776774" w:rsidRPr="00140E21" w:rsidRDefault="00776774" w:rsidP="00776774">
      <w:pPr>
        <w:pStyle w:val="Heading5"/>
      </w:pPr>
      <w:bookmarkStart w:id="925" w:name="_Toc20204041"/>
      <w:bookmarkStart w:id="926" w:name="_Toc27894728"/>
      <w:bookmarkStart w:id="927" w:name="_Toc36191795"/>
      <w:bookmarkStart w:id="928" w:name="_Toc45192881"/>
      <w:bookmarkStart w:id="929" w:name="_Toc47592513"/>
      <w:bookmarkStart w:id="930" w:name="_Toc51834594"/>
      <w:bookmarkStart w:id="931" w:name="_Toc106193477"/>
      <w:r w:rsidRPr="00140E21">
        <w:t>4.9.1.3.1</w:t>
      </w:r>
      <w:r w:rsidRPr="00140E21">
        <w:tab/>
        <w:t>General</w:t>
      </w:r>
      <w:bookmarkEnd w:id="925"/>
      <w:bookmarkEnd w:id="926"/>
      <w:bookmarkEnd w:id="927"/>
      <w:bookmarkEnd w:id="928"/>
      <w:bookmarkEnd w:id="929"/>
      <w:bookmarkEnd w:id="930"/>
      <w:bookmarkEnd w:id="9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32" w:name="_Toc20204042"/>
      <w:bookmarkStart w:id="933" w:name="_Toc27894729"/>
      <w:bookmarkStart w:id="934" w:name="_Toc36191796"/>
      <w:bookmarkStart w:id="935" w:name="_Toc45192882"/>
      <w:bookmarkStart w:id="936" w:name="_Toc47592514"/>
      <w:bookmarkStart w:id="937" w:name="_Toc51834595"/>
      <w:bookmarkStart w:id="938" w:name="_Toc106193478"/>
      <w:r w:rsidRPr="00140E21">
        <w:lastRenderedPageBreak/>
        <w:t>4.9.1.3.2</w:t>
      </w:r>
      <w:r w:rsidRPr="00140E21">
        <w:tab/>
        <w:t>Preparation phase</w:t>
      </w:r>
      <w:bookmarkEnd w:id="932"/>
      <w:bookmarkEnd w:id="933"/>
      <w:bookmarkEnd w:id="934"/>
      <w:bookmarkEnd w:id="935"/>
      <w:bookmarkEnd w:id="936"/>
      <w:bookmarkEnd w:id="937"/>
      <w:bookmarkEnd w:id="938"/>
    </w:p>
    <w:bookmarkStart w:id="939" w:name="_MON_1590393606"/>
    <w:bookmarkEnd w:id="939"/>
    <w:p w14:paraId="6C2AD0EA" w14:textId="77777777" w:rsidR="00776774" w:rsidRPr="00140E21" w:rsidRDefault="00776774" w:rsidP="00776774">
      <w:pPr>
        <w:pStyle w:val="TH"/>
      </w:pPr>
      <w:r w:rsidRPr="00140E21">
        <w:object w:dxaOrig="9980" w:dyaOrig="8852" w14:anchorId="0565E828">
          <v:shape id="_x0000_i1093" type="#_x0000_t75" style="width:470.2pt;height:418.85pt" o:ole="">
            <v:imagedata r:id="rId143" o:title=""/>
          </v:shape>
          <o:OLEObject Type="Embed" ProgID="Word.Picture.8" ShapeID="_x0000_i1093" DrawAspect="Content" ObjectID="_1716808975"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7D91DDB" w:rsidR="005D3DD6" w:rsidRDefault="005D3DD6" w:rsidP="00776774">
      <w:pPr>
        <w:pStyle w:val="B1"/>
        <w:rPr>
          <w:lang w:eastAsia="zh-CN"/>
        </w:rPr>
      </w:pPr>
      <w:r>
        <w:rPr>
          <w:lang w:eastAsia="zh-CN"/>
        </w:rPr>
        <w:tab/>
        <w:t>If target AMF re-allocation is needed, e.g. due to the inter PLMN handover, the initial AMF invokes Namf_Communication_RelocateUEContext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Namf_Communication_RelocateUEContext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3197C2E3" w:rsidR="005D3DD6" w:rsidRPr="00140E21" w:rsidRDefault="005D3DD6" w:rsidP="005D3DD6">
      <w:pPr>
        <w:pStyle w:val="B1"/>
      </w:pPr>
      <w:bookmarkStart w:id="940" w:name="_Toc20204043"/>
      <w:bookmarkStart w:id="941" w:name="_Toc27894730"/>
      <w:bookmarkStart w:id="942" w:name="_Toc36191797"/>
      <w:bookmarkStart w:id="943" w:name="_Toc45192883"/>
      <w:bookmarkStart w:id="944" w:name="_Toc47592515"/>
      <w:bookmarkStart w:id="945" w:name="_Toc51834596"/>
      <w:r w:rsidRPr="00140E21">
        <w:rPr>
          <w:lang w:eastAsia="zh-CN"/>
        </w:rPr>
        <w:tab/>
      </w:r>
      <w:r>
        <w:rPr>
          <w:lang w:eastAsia="zh-CN"/>
        </w:rPr>
        <w:t>If target AMF re-allocation is executed in step 3, the selected final target AMF, i.e. T-AMF, invoke Namf_Communication_RelocateUEContext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Namf_Communication_RelocateUEContext Response, the initial AMF invokes Namf_Communication_CreateUEContext Response.</w:t>
      </w:r>
    </w:p>
    <w:p w14:paraId="4C7600F6" w14:textId="77777777" w:rsidR="00776774" w:rsidRPr="00140E21" w:rsidRDefault="00776774" w:rsidP="00776774">
      <w:pPr>
        <w:pStyle w:val="Heading5"/>
        <w:rPr>
          <w:lang w:eastAsia="zh-CN"/>
        </w:rPr>
      </w:pPr>
      <w:bookmarkStart w:id="946" w:name="_Toc106193479"/>
      <w:r w:rsidRPr="00140E21">
        <w:lastRenderedPageBreak/>
        <w:t>4.9.1.3.</w:t>
      </w:r>
      <w:r w:rsidRPr="00140E21">
        <w:rPr>
          <w:lang w:eastAsia="zh-CN"/>
        </w:rPr>
        <w:t>3</w:t>
      </w:r>
      <w:r w:rsidRPr="00140E21">
        <w:tab/>
        <w:t>Execution phase</w:t>
      </w:r>
      <w:bookmarkEnd w:id="940"/>
      <w:bookmarkEnd w:id="941"/>
      <w:bookmarkEnd w:id="942"/>
      <w:bookmarkEnd w:id="943"/>
      <w:bookmarkEnd w:id="944"/>
      <w:bookmarkEnd w:id="945"/>
      <w:bookmarkEnd w:id="946"/>
    </w:p>
    <w:p w14:paraId="660FBC26" w14:textId="77777777" w:rsidR="00776774" w:rsidRPr="00140E21" w:rsidRDefault="00776774" w:rsidP="00776774">
      <w:pPr>
        <w:pStyle w:val="TH"/>
      </w:pPr>
      <w:r w:rsidRPr="00140E21">
        <w:object w:dxaOrig="9624" w:dyaOrig="10042" w14:anchorId="318803D3">
          <v:shape id="_x0000_i1094" type="#_x0000_t75" style="width:480.85pt;height:500.85pt" o:ole="">
            <v:imagedata r:id="rId145" o:title=""/>
          </v:shape>
          <o:OLEObject Type="Embed" ProgID="Word.Picture.8" ShapeID="_x0000_i1094" DrawAspect="Content" ObjectID="_1716808976"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47" w:name="_Toc45192884"/>
      <w:bookmarkStart w:id="948" w:name="_Toc47592516"/>
      <w:bookmarkStart w:id="949" w:name="_Toc51834597"/>
      <w:bookmarkStart w:id="950" w:name="_Toc20204044"/>
      <w:bookmarkStart w:id="951" w:name="_Toc27894731"/>
      <w:bookmarkStart w:id="952" w:name="_Toc36191798"/>
      <w:bookmarkStart w:id="953" w:name="_Toc106193480"/>
      <w:r>
        <w:lastRenderedPageBreak/>
        <w:t>4.9.1.3.3a</w:t>
      </w:r>
      <w:r>
        <w:tab/>
        <w:t>Execution phase for DAPS handover</w:t>
      </w:r>
      <w:bookmarkEnd w:id="947"/>
      <w:bookmarkEnd w:id="948"/>
      <w:bookmarkEnd w:id="949"/>
      <w:bookmarkEnd w:id="95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5" type="#_x0000_t75" style="width:481.45pt;height:466.45pt" o:ole="">
            <v:imagedata r:id="rId147" o:title=""/>
          </v:shape>
          <o:OLEObject Type="Embed" ProgID="Visio.Drawing.11" ShapeID="_x0000_i1095" DrawAspect="Content" ObjectID="_1716808977"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4" w:name="_Toc45192885"/>
      <w:bookmarkStart w:id="955" w:name="_Toc47592517"/>
      <w:bookmarkStart w:id="956" w:name="_Toc51834598"/>
      <w:bookmarkStart w:id="957" w:name="_Toc106193481"/>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0"/>
      <w:bookmarkEnd w:id="951"/>
      <w:bookmarkEnd w:id="952"/>
      <w:bookmarkEnd w:id="954"/>
      <w:bookmarkEnd w:id="955"/>
      <w:bookmarkEnd w:id="956"/>
      <w:bookmarkEnd w:id="9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8" w:name="_Toc20204045"/>
      <w:bookmarkStart w:id="959" w:name="_Toc27894732"/>
      <w:bookmarkStart w:id="960" w:name="_Toc36191799"/>
      <w:bookmarkStart w:id="961" w:name="_Toc45192886"/>
      <w:bookmarkStart w:id="962" w:name="_Toc47592518"/>
      <w:bookmarkStart w:id="963" w:name="_Toc51834599"/>
      <w:bookmarkStart w:id="964" w:name="_Toc106193482"/>
      <w:r w:rsidRPr="00140E21">
        <w:rPr>
          <w:lang w:eastAsia="ko-KR"/>
        </w:rPr>
        <w:t>4.9.2</w:t>
      </w:r>
      <w:r w:rsidRPr="00140E21">
        <w:rPr>
          <w:lang w:eastAsia="ko-KR"/>
        </w:rPr>
        <w:tab/>
        <w:t>Handover of a PDU Session procedure between 3GPP and untrusted non-3GPP access</w:t>
      </w:r>
      <w:bookmarkEnd w:id="958"/>
      <w:bookmarkEnd w:id="959"/>
      <w:bookmarkEnd w:id="960"/>
      <w:bookmarkEnd w:id="961"/>
      <w:bookmarkEnd w:id="962"/>
      <w:bookmarkEnd w:id="963"/>
      <w:bookmarkEnd w:id="964"/>
    </w:p>
    <w:p w14:paraId="36E50EE6" w14:textId="77777777" w:rsidR="00776774" w:rsidRDefault="00776774" w:rsidP="00776774">
      <w:pPr>
        <w:pStyle w:val="Heading4"/>
        <w:rPr>
          <w:lang w:eastAsia="ko-KR"/>
        </w:rPr>
      </w:pPr>
      <w:bookmarkStart w:id="965" w:name="_Toc27894733"/>
      <w:bookmarkStart w:id="966" w:name="_Toc36191800"/>
      <w:bookmarkStart w:id="967" w:name="_Toc45192887"/>
      <w:bookmarkStart w:id="968" w:name="_Toc47592519"/>
      <w:bookmarkStart w:id="969" w:name="_Toc51834600"/>
      <w:bookmarkStart w:id="970" w:name="_Toc20204046"/>
      <w:bookmarkStart w:id="971" w:name="_Toc106193483"/>
      <w:r>
        <w:rPr>
          <w:lang w:eastAsia="ko-KR"/>
        </w:rPr>
        <w:t>4.9.2.0</w:t>
      </w:r>
      <w:r>
        <w:rPr>
          <w:lang w:eastAsia="ko-KR"/>
        </w:rPr>
        <w:tab/>
        <w:t>General</w:t>
      </w:r>
      <w:bookmarkEnd w:id="965"/>
      <w:bookmarkEnd w:id="966"/>
      <w:bookmarkEnd w:id="967"/>
      <w:bookmarkEnd w:id="968"/>
      <w:bookmarkEnd w:id="969"/>
      <w:bookmarkEnd w:id="971"/>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2" w:name="_Toc27894734"/>
      <w:bookmarkStart w:id="973" w:name="_Toc36191801"/>
      <w:bookmarkStart w:id="974" w:name="_Toc45192888"/>
      <w:bookmarkStart w:id="975" w:name="_Toc47592520"/>
      <w:bookmarkStart w:id="976" w:name="_Toc51834601"/>
      <w:bookmarkStart w:id="977" w:name="_Toc106193484"/>
      <w:r w:rsidRPr="00140E21">
        <w:rPr>
          <w:lang w:eastAsia="ko-KR"/>
        </w:rPr>
        <w:t>4.9.2.1</w:t>
      </w:r>
      <w:r w:rsidRPr="00140E21">
        <w:rPr>
          <w:lang w:eastAsia="ko-KR"/>
        </w:rPr>
        <w:tab/>
        <w:t>Handover of a PDU Session procedure from untrusted non-3GPP to 3GPP access (non-roaming and roaming with local breakout)</w:t>
      </w:r>
      <w:bookmarkEnd w:id="970"/>
      <w:bookmarkEnd w:id="972"/>
      <w:bookmarkEnd w:id="973"/>
      <w:bookmarkEnd w:id="974"/>
      <w:bookmarkEnd w:id="975"/>
      <w:bookmarkEnd w:id="976"/>
      <w:bookmarkEnd w:id="9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6" type="#_x0000_t75" style="width:439.5pt;height:98.9pt" o:ole="">
            <v:imagedata r:id="rId149" o:title=""/>
          </v:shape>
          <o:OLEObject Type="Embed" ProgID="Visio.Drawing.11" ShapeID="_x0000_i1096" DrawAspect="Content" ObjectID="_1716808978"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8" w:name="_Toc20204047"/>
      <w:bookmarkStart w:id="979" w:name="_Toc27894735"/>
      <w:bookmarkStart w:id="980" w:name="_Toc36191802"/>
      <w:bookmarkStart w:id="981" w:name="_Toc45192889"/>
      <w:bookmarkStart w:id="98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3" w:name="_Toc51834602"/>
      <w:bookmarkStart w:id="984" w:name="_Toc106193485"/>
      <w:r w:rsidRPr="00140E21">
        <w:rPr>
          <w:lang w:eastAsia="ko-KR"/>
        </w:rPr>
        <w:t>4.9.2.2</w:t>
      </w:r>
      <w:r w:rsidRPr="00140E21">
        <w:rPr>
          <w:lang w:eastAsia="ko-KR"/>
        </w:rPr>
        <w:tab/>
        <w:t>Handover of a PDU Session procedure from 3GPP to untrusted non-3GPP access (non-roaming and roaming with local breakout)</w:t>
      </w:r>
      <w:bookmarkEnd w:id="978"/>
      <w:bookmarkEnd w:id="979"/>
      <w:bookmarkEnd w:id="980"/>
      <w:bookmarkEnd w:id="981"/>
      <w:bookmarkEnd w:id="982"/>
      <w:bookmarkEnd w:id="983"/>
      <w:bookmarkEnd w:id="9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7" type="#_x0000_t75" style="width:470.2pt;height:108.3pt" o:ole="">
            <v:imagedata r:id="rId151" o:title=""/>
          </v:shape>
          <o:OLEObject Type="Embed" ProgID="Visio.Drawing.11" ShapeID="_x0000_i1097" DrawAspect="Content" ObjectID="_1716808979"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5" w:name="_Toc20204048"/>
      <w:bookmarkStart w:id="986" w:name="_Toc27894736"/>
      <w:bookmarkStart w:id="987" w:name="_Toc36191803"/>
      <w:bookmarkStart w:id="988" w:name="_Toc45192890"/>
      <w:bookmarkStart w:id="9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0" w:name="_Toc51834603"/>
      <w:bookmarkStart w:id="991" w:name="_Toc106193486"/>
      <w:r w:rsidRPr="00140E21">
        <w:rPr>
          <w:lang w:eastAsia="ko-KR"/>
        </w:rPr>
        <w:t>4.9.2.3</w:t>
      </w:r>
      <w:r w:rsidRPr="00140E21">
        <w:rPr>
          <w:lang w:eastAsia="ko-KR"/>
        </w:rPr>
        <w:tab/>
        <w:t>Handover of a PDU Session procedure from untrusted non-3GPP to 3GPP access (home routed roaming)</w:t>
      </w:r>
      <w:bookmarkEnd w:id="985"/>
      <w:bookmarkEnd w:id="986"/>
      <w:bookmarkEnd w:id="987"/>
      <w:bookmarkEnd w:id="988"/>
      <w:bookmarkEnd w:id="989"/>
      <w:bookmarkEnd w:id="990"/>
      <w:bookmarkEnd w:id="991"/>
    </w:p>
    <w:p w14:paraId="0E06EF8D" w14:textId="77777777" w:rsidR="00776774" w:rsidRPr="00140E21" w:rsidRDefault="00776774" w:rsidP="00776774">
      <w:pPr>
        <w:pStyle w:val="Heading5"/>
        <w:rPr>
          <w:noProof/>
        </w:rPr>
      </w:pPr>
      <w:bookmarkStart w:id="992" w:name="_Toc20204049"/>
      <w:bookmarkStart w:id="993" w:name="_Toc27894737"/>
      <w:bookmarkStart w:id="994" w:name="_Toc36191804"/>
      <w:bookmarkStart w:id="995" w:name="_Toc45192891"/>
      <w:bookmarkStart w:id="996" w:name="_Toc47592523"/>
      <w:bookmarkStart w:id="997" w:name="_Toc51834604"/>
      <w:bookmarkStart w:id="998" w:name="_Toc106193487"/>
      <w:r w:rsidRPr="00140E21">
        <w:rPr>
          <w:noProof/>
        </w:rPr>
        <w:t>4.9.2.3.1</w:t>
      </w:r>
      <w:r w:rsidRPr="00140E21">
        <w:rPr>
          <w:noProof/>
        </w:rPr>
        <w:tab/>
        <w:t>The target AMF is in the PLMN of the N3IWF</w:t>
      </w:r>
      <w:bookmarkEnd w:id="992"/>
      <w:bookmarkEnd w:id="993"/>
      <w:bookmarkEnd w:id="994"/>
      <w:bookmarkEnd w:id="995"/>
      <w:bookmarkEnd w:id="996"/>
      <w:bookmarkEnd w:id="997"/>
      <w:bookmarkEnd w:id="998"/>
    </w:p>
    <w:p w14:paraId="3B20B530" w14:textId="0F9C0662" w:rsidR="00776774" w:rsidRPr="00140E21" w:rsidRDefault="00FC6A67" w:rsidP="00776774">
      <w:pPr>
        <w:pStyle w:val="TH"/>
      </w:pPr>
      <w:r w:rsidRPr="00140E21">
        <w:object w:dxaOrig="12123" w:dyaOrig="1898" w14:anchorId="1B7C6DAC">
          <v:shape id="_x0000_i1098" type="#_x0000_t75" style="width:480.2pt;height:86.4pt" o:ole="">
            <v:imagedata r:id="rId153" o:title=""/>
          </v:shape>
          <o:OLEObject Type="Embed" ProgID="Visio.Drawing.11" ShapeID="_x0000_i1098" DrawAspect="Content" ObjectID="_1716808980"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9" w:name="_Toc20204050"/>
      <w:bookmarkStart w:id="1000" w:name="_Toc27894738"/>
      <w:bookmarkStart w:id="1001" w:name="_Toc36191805"/>
      <w:bookmarkStart w:id="1002" w:name="_Toc45192892"/>
      <w:bookmarkStart w:id="1003" w:name="_Toc47592524"/>
      <w:bookmarkStart w:id="1004" w:name="_Toc51834605"/>
      <w:bookmarkStart w:id="1005" w:name="_Toc106193488"/>
      <w:r w:rsidRPr="00140E21">
        <w:rPr>
          <w:noProof/>
        </w:rPr>
        <w:t>4.9.2.3.2</w:t>
      </w:r>
      <w:r w:rsidRPr="00140E21">
        <w:rPr>
          <w:noProof/>
        </w:rPr>
        <w:tab/>
        <w:t>The target AMF is not in the PLMN of the N3IWF (i.e. N3IWF in HPLMN)</w:t>
      </w:r>
      <w:bookmarkEnd w:id="999"/>
      <w:bookmarkEnd w:id="1000"/>
      <w:bookmarkEnd w:id="1001"/>
      <w:bookmarkEnd w:id="1002"/>
      <w:bookmarkEnd w:id="1003"/>
      <w:bookmarkEnd w:id="1004"/>
      <w:bookmarkEnd w:id="1005"/>
    </w:p>
    <w:p w14:paraId="0F061A84" w14:textId="77777777" w:rsidR="00776774" w:rsidRPr="00140E21" w:rsidRDefault="00776774" w:rsidP="00776774">
      <w:pPr>
        <w:pStyle w:val="TH"/>
      </w:pPr>
      <w:r w:rsidRPr="00140E21">
        <w:object w:dxaOrig="12717" w:dyaOrig="2831" w14:anchorId="0F881D9A">
          <v:shape id="_x0000_i1099" type="#_x0000_t75" style="width:466.45pt;height:129.6pt" o:ole="">
            <v:imagedata r:id="rId155" o:title="" cropleft="1461f" cropright="1461f"/>
          </v:shape>
          <o:OLEObject Type="Embed" ProgID="Visio.Drawing.11" ShapeID="_x0000_i1099" DrawAspect="Content" ObjectID="_1716808981"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6" w:name="_Toc20204051"/>
      <w:bookmarkStart w:id="1007" w:name="_Toc27894739"/>
      <w:bookmarkStart w:id="1008" w:name="_Toc36191806"/>
      <w:bookmarkStart w:id="1009" w:name="_Toc45192893"/>
      <w:bookmarkStart w:id="1010" w:name="_Toc47592525"/>
      <w:bookmarkStart w:id="1011" w:name="_Toc51834606"/>
      <w:bookmarkStart w:id="1012" w:name="_Toc106193489"/>
      <w:r w:rsidRPr="00140E21">
        <w:rPr>
          <w:lang w:eastAsia="ko-KR"/>
        </w:rPr>
        <w:lastRenderedPageBreak/>
        <w:t>4.9.2.4</w:t>
      </w:r>
      <w:r w:rsidRPr="00140E21">
        <w:rPr>
          <w:lang w:eastAsia="ko-KR"/>
        </w:rPr>
        <w:tab/>
        <w:t>Handover of a PDU Session procedure from 3GPP to untrusted non-3GPP access (home routed roaming)</w:t>
      </w:r>
      <w:bookmarkEnd w:id="1006"/>
      <w:bookmarkEnd w:id="1007"/>
      <w:bookmarkEnd w:id="1008"/>
      <w:bookmarkEnd w:id="1009"/>
      <w:bookmarkEnd w:id="1010"/>
      <w:bookmarkEnd w:id="1011"/>
      <w:bookmarkEnd w:id="1012"/>
    </w:p>
    <w:p w14:paraId="3DC1E1B7" w14:textId="77777777" w:rsidR="00776774" w:rsidRPr="00140E21" w:rsidRDefault="00776774" w:rsidP="00776774">
      <w:pPr>
        <w:pStyle w:val="Heading5"/>
        <w:rPr>
          <w:noProof/>
        </w:rPr>
      </w:pPr>
      <w:bookmarkStart w:id="1013" w:name="_Toc20204052"/>
      <w:bookmarkStart w:id="1014" w:name="_Toc27894740"/>
      <w:bookmarkStart w:id="1015" w:name="_Toc36191807"/>
      <w:bookmarkStart w:id="1016" w:name="_Toc45192894"/>
      <w:bookmarkStart w:id="1017" w:name="_Toc47592526"/>
      <w:bookmarkStart w:id="1018" w:name="_Toc51834607"/>
      <w:bookmarkStart w:id="1019" w:name="_Toc106193490"/>
      <w:r w:rsidRPr="00140E21">
        <w:rPr>
          <w:noProof/>
        </w:rPr>
        <w:t>4.9.2.4.1</w:t>
      </w:r>
      <w:r w:rsidRPr="00140E21">
        <w:rPr>
          <w:noProof/>
        </w:rPr>
        <w:tab/>
        <w:t>The selected N3IWF is in the registered PLMN</w:t>
      </w:r>
      <w:bookmarkEnd w:id="1013"/>
      <w:bookmarkEnd w:id="1014"/>
      <w:bookmarkEnd w:id="1015"/>
      <w:bookmarkEnd w:id="1016"/>
      <w:bookmarkEnd w:id="1017"/>
      <w:bookmarkEnd w:id="1018"/>
      <w:bookmarkEnd w:id="1019"/>
    </w:p>
    <w:p w14:paraId="51FD0963" w14:textId="77777777" w:rsidR="00776774" w:rsidRPr="00140E21" w:rsidRDefault="00776774" w:rsidP="00776774">
      <w:pPr>
        <w:pStyle w:val="TH"/>
      </w:pPr>
      <w:r w:rsidRPr="00140E21">
        <w:object w:dxaOrig="12123" w:dyaOrig="2186" w14:anchorId="73E466AC">
          <v:shape id="_x0000_i1100" type="#_x0000_t75" style="width:478.35pt;height:86.4pt" o:ole="">
            <v:imagedata r:id="rId157" o:title=""/>
          </v:shape>
          <o:OLEObject Type="Embed" ProgID="Visio.Drawing.11" ShapeID="_x0000_i1100" DrawAspect="Content" ObjectID="_1716808982"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0" w:name="_Toc20204053"/>
      <w:bookmarkStart w:id="1021" w:name="_Toc27894741"/>
      <w:bookmarkStart w:id="1022" w:name="_Toc36191808"/>
      <w:bookmarkStart w:id="1023" w:name="_Toc45192895"/>
      <w:bookmarkStart w:id="1024" w:name="_Toc47592527"/>
      <w:bookmarkStart w:id="1025" w:name="_Toc51834608"/>
      <w:bookmarkStart w:id="1026" w:name="_Toc106193491"/>
      <w:r w:rsidRPr="00140E21">
        <w:rPr>
          <w:noProof/>
        </w:rPr>
        <w:t>4.9.2.4.2</w:t>
      </w:r>
      <w:r w:rsidRPr="00140E21">
        <w:rPr>
          <w:noProof/>
        </w:rPr>
        <w:tab/>
        <w:t>The UE is roaming and the selected N3IWF is in the home PLMN</w:t>
      </w:r>
      <w:bookmarkEnd w:id="1020"/>
      <w:bookmarkEnd w:id="1021"/>
      <w:bookmarkEnd w:id="1022"/>
      <w:bookmarkEnd w:id="1023"/>
      <w:bookmarkEnd w:id="1024"/>
      <w:bookmarkEnd w:id="1025"/>
      <w:bookmarkEnd w:id="1026"/>
    </w:p>
    <w:p w14:paraId="5B4DFDAC" w14:textId="77777777" w:rsidR="00776774" w:rsidRPr="00140E21" w:rsidRDefault="00776774" w:rsidP="00776774">
      <w:pPr>
        <w:pStyle w:val="TH"/>
      </w:pPr>
      <w:r w:rsidRPr="00140E21">
        <w:object w:dxaOrig="12110" w:dyaOrig="2900" w14:anchorId="1C43CA80">
          <v:shape id="_x0000_i1101" type="#_x0000_t75" style="width:477.7pt;height:134pt" o:ole="">
            <v:imagedata r:id="rId159" o:title="" cropright="5364f"/>
          </v:shape>
          <o:OLEObject Type="Embed" ProgID="Visio.Drawing.11" ShapeID="_x0000_i1101" DrawAspect="Content" ObjectID="_1716808983"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7" w:name="_Toc45192896"/>
      <w:bookmarkStart w:id="1028" w:name="_Toc47592528"/>
      <w:bookmarkStart w:id="1029" w:name="_Toc51834609"/>
      <w:bookmarkStart w:id="1030" w:name="_Toc20204054"/>
      <w:bookmarkStart w:id="1031" w:name="_Toc27894742"/>
      <w:bookmarkStart w:id="1032" w:name="_Toc36191809"/>
      <w:bookmarkStart w:id="1033" w:name="_Toc106193492"/>
      <w:r>
        <w:t>4.9.3</w:t>
      </w:r>
      <w:r>
        <w:tab/>
        <w:t>Handover of a PDU Session procedure between 3GPP and trusted non-3GPP access</w:t>
      </w:r>
      <w:bookmarkEnd w:id="1027"/>
      <w:bookmarkEnd w:id="1028"/>
      <w:bookmarkEnd w:id="1029"/>
      <w:bookmarkEnd w:id="1033"/>
    </w:p>
    <w:p w14:paraId="6DC4CBC5" w14:textId="77777777" w:rsidR="00776774" w:rsidRDefault="00776774" w:rsidP="00776774">
      <w:pPr>
        <w:pStyle w:val="Heading4"/>
      </w:pPr>
      <w:bookmarkStart w:id="1034" w:name="_Toc45192897"/>
      <w:bookmarkStart w:id="1035" w:name="_Toc47592529"/>
      <w:bookmarkStart w:id="1036" w:name="_Toc51834610"/>
      <w:bookmarkStart w:id="1037" w:name="_Toc106193493"/>
      <w:r>
        <w:t>4.9.3.0</w:t>
      </w:r>
      <w:r>
        <w:tab/>
        <w:t>General</w:t>
      </w:r>
      <w:bookmarkEnd w:id="1034"/>
      <w:bookmarkEnd w:id="1035"/>
      <w:bookmarkEnd w:id="1036"/>
      <w:bookmarkEnd w:id="10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8" w:name="_Toc45192898"/>
      <w:bookmarkStart w:id="1039" w:name="_Toc47592530"/>
      <w:bookmarkStart w:id="1040" w:name="_Toc51834611"/>
      <w:bookmarkStart w:id="1041" w:name="_Toc106193494"/>
      <w:r w:rsidRPr="00140E21">
        <w:t>4.10</w:t>
      </w:r>
      <w:r w:rsidRPr="00140E21">
        <w:tab/>
        <w:t>NG-RAN Location reporting procedures</w:t>
      </w:r>
      <w:bookmarkEnd w:id="1030"/>
      <w:bookmarkEnd w:id="1031"/>
      <w:bookmarkEnd w:id="1032"/>
      <w:bookmarkEnd w:id="1038"/>
      <w:bookmarkEnd w:id="1039"/>
      <w:bookmarkEnd w:id="1040"/>
      <w:bookmarkEnd w:id="10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2" type="#_x0000_t75" style="width:190.35pt;height:143.35pt" o:ole="">
            <v:imagedata r:id="rId161" o:title=""/>
          </v:shape>
          <o:OLEObject Type="Embed" ProgID="Word.Picture.8" ShapeID="_x0000_i1102" DrawAspect="Content" ObjectID="_1716808984"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2" w:name="_Toc20204055"/>
      <w:bookmarkStart w:id="1043" w:name="_Toc27894743"/>
      <w:bookmarkStart w:id="1044" w:name="_Toc36191810"/>
      <w:bookmarkStart w:id="1045" w:name="_Toc45192899"/>
      <w:bookmarkStart w:id="1046" w:name="_Toc47592531"/>
      <w:bookmarkStart w:id="1047" w:name="_Toc51834612"/>
      <w:bookmarkStart w:id="1048" w:name="_Toc106193495"/>
      <w:r w:rsidRPr="00140E21">
        <w:t>4.11</w:t>
      </w:r>
      <w:r w:rsidRPr="00140E21">
        <w:tab/>
        <w:t>System interworking procedures with EPC</w:t>
      </w:r>
      <w:bookmarkEnd w:id="1042"/>
      <w:bookmarkEnd w:id="1043"/>
      <w:bookmarkEnd w:id="1044"/>
      <w:bookmarkEnd w:id="1045"/>
      <w:bookmarkEnd w:id="1046"/>
      <w:bookmarkEnd w:id="1047"/>
      <w:bookmarkEnd w:id="1048"/>
    </w:p>
    <w:p w14:paraId="289608B8" w14:textId="77777777" w:rsidR="00776774" w:rsidRPr="00140E21" w:rsidRDefault="00776774" w:rsidP="00776774">
      <w:pPr>
        <w:pStyle w:val="Heading3"/>
      </w:pPr>
      <w:bookmarkStart w:id="1049" w:name="_Toc20204056"/>
      <w:bookmarkStart w:id="1050" w:name="_Toc27894744"/>
      <w:bookmarkStart w:id="1051" w:name="_Toc36191811"/>
      <w:bookmarkStart w:id="1052" w:name="_Toc45192900"/>
      <w:bookmarkStart w:id="1053" w:name="_Toc47592532"/>
      <w:bookmarkStart w:id="1054" w:name="_Toc51834613"/>
      <w:bookmarkStart w:id="1055" w:name="_Toc106193496"/>
      <w:r w:rsidRPr="00140E21">
        <w:t>4.11.0</w:t>
      </w:r>
      <w:r w:rsidRPr="00140E21">
        <w:tab/>
        <w:t>General</w:t>
      </w:r>
      <w:bookmarkEnd w:id="1049"/>
      <w:bookmarkEnd w:id="1050"/>
      <w:bookmarkEnd w:id="1051"/>
      <w:bookmarkEnd w:id="1052"/>
      <w:bookmarkEnd w:id="1053"/>
      <w:bookmarkEnd w:id="1054"/>
      <w:bookmarkEnd w:id="1055"/>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56" w:name="_Toc20204057"/>
      <w:bookmarkStart w:id="1057" w:name="_Toc27894745"/>
      <w:bookmarkStart w:id="1058" w:name="_Toc36191812"/>
      <w:bookmarkStart w:id="1059" w:name="_Toc45192901"/>
      <w:bookmarkStart w:id="1060" w:name="_Toc47592533"/>
      <w:bookmarkStart w:id="1061"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62" w:name="_Toc106193497"/>
      <w:r w:rsidRPr="00140E21">
        <w:t>4.11.0a</w:t>
      </w:r>
      <w:r w:rsidRPr="00140E21">
        <w:tab/>
        <w:t>Impacts to EPS Procedures</w:t>
      </w:r>
      <w:bookmarkEnd w:id="1056"/>
      <w:bookmarkEnd w:id="1057"/>
      <w:bookmarkEnd w:id="1058"/>
      <w:bookmarkEnd w:id="1059"/>
      <w:bookmarkEnd w:id="1060"/>
      <w:bookmarkEnd w:id="1061"/>
      <w:bookmarkEnd w:id="1062"/>
    </w:p>
    <w:p w14:paraId="6C562824" w14:textId="77777777" w:rsidR="00776774" w:rsidRPr="00140E21" w:rsidRDefault="00776774" w:rsidP="00776774">
      <w:pPr>
        <w:pStyle w:val="Heading4"/>
      </w:pPr>
      <w:bookmarkStart w:id="1063" w:name="_Toc20204058"/>
      <w:bookmarkStart w:id="1064" w:name="_Toc27894746"/>
      <w:bookmarkStart w:id="1065" w:name="_Toc36191813"/>
      <w:bookmarkStart w:id="1066" w:name="_Toc45192902"/>
      <w:bookmarkStart w:id="1067" w:name="_Toc47592534"/>
      <w:bookmarkStart w:id="1068" w:name="_Toc51834615"/>
      <w:bookmarkStart w:id="1069" w:name="_Toc106193498"/>
      <w:r w:rsidRPr="00140E21">
        <w:t>4.11.0a.1</w:t>
      </w:r>
      <w:r w:rsidRPr="00140E21">
        <w:tab/>
        <w:t>General</w:t>
      </w:r>
      <w:bookmarkEnd w:id="1063"/>
      <w:bookmarkEnd w:id="1064"/>
      <w:bookmarkEnd w:id="1065"/>
      <w:bookmarkEnd w:id="1066"/>
      <w:bookmarkEnd w:id="1067"/>
      <w:bookmarkEnd w:id="1068"/>
      <w:bookmarkEnd w:id="106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0" w:name="_Toc20204059"/>
      <w:bookmarkStart w:id="1071" w:name="_Toc27894747"/>
      <w:bookmarkStart w:id="1072" w:name="_Toc36191814"/>
      <w:bookmarkStart w:id="1073" w:name="_Toc45192903"/>
      <w:bookmarkStart w:id="1074" w:name="_Toc47592535"/>
      <w:bookmarkStart w:id="1075" w:name="_Toc51834616"/>
      <w:bookmarkStart w:id="1076" w:name="_Toc106193499"/>
      <w:r w:rsidRPr="00140E21">
        <w:t>4.11.0a.2</w:t>
      </w:r>
      <w:r w:rsidRPr="00140E21">
        <w:tab/>
        <w:t>Interaction with PCC</w:t>
      </w:r>
      <w:bookmarkEnd w:id="1070"/>
      <w:bookmarkEnd w:id="1071"/>
      <w:bookmarkEnd w:id="1072"/>
      <w:bookmarkEnd w:id="1073"/>
      <w:bookmarkEnd w:id="1074"/>
      <w:bookmarkEnd w:id="1075"/>
      <w:bookmarkEnd w:id="107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3D594185"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7" w:name="_Toc20204060"/>
      <w:bookmarkStart w:id="1078" w:name="_Toc27894748"/>
      <w:bookmarkStart w:id="1079" w:name="_Toc36191815"/>
      <w:bookmarkStart w:id="1080" w:name="_Toc45192904"/>
      <w:bookmarkStart w:id="1081" w:name="_Toc47592536"/>
      <w:bookmarkStart w:id="1082" w:name="_Toc51834617"/>
      <w:bookmarkStart w:id="1083" w:name="_Toc106193500"/>
      <w:r w:rsidRPr="00140E21">
        <w:t>4.11.0a.3</w:t>
      </w:r>
      <w:r w:rsidRPr="00140E21">
        <w:tab/>
        <w:t>Mobility Restrictions</w:t>
      </w:r>
      <w:bookmarkEnd w:id="1077"/>
      <w:bookmarkEnd w:id="1078"/>
      <w:bookmarkEnd w:id="1079"/>
      <w:bookmarkEnd w:id="1080"/>
      <w:bookmarkEnd w:id="1081"/>
      <w:bookmarkEnd w:id="1082"/>
      <w:bookmarkEnd w:id="10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4" w:name="_Toc20204061"/>
      <w:bookmarkStart w:id="1085" w:name="_Toc27894749"/>
      <w:bookmarkStart w:id="1086" w:name="_Toc36191816"/>
      <w:bookmarkStart w:id="1087" w:name="_Toc45192905"/>
      <w:bookmarkStart w:id="1088" w:name="_Toc47592537"/>
      <w:bookmarkStart w:id="1089" w:name="_Toc51834618"/>
      <w:bookmarkStart w:id="1090" w:name="_Toc106193501"/>
      <w:r w:rsidRPr="00140E21">
        <w:t>4.11.0a.4</w:t>
      </w:r>
      <w:r w:rsidRPr="00140E21">
        <w:tab/>
        <w:t>PGW Selection</w:t>
      </w:r>
      <w:bookmarkEnd w:id="1084"/>
      <w:bookmarkEnd w:id="1085"/>
      <w:bookmarkEnd w:id="1086"/>
      <w:bookmarkEnd w:id="1087"/>
      <w:bookmarkEnd w:id="1088"/>
      <w:bookmarkEnd w:id="1089"/>
      <w:bookmarkEnd w:id="109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1" w:name="_Toc20204062"/>
      <w:bookmarkStart w:id="109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3" w:name="_Toc36191817"/>
      <w:bookmarkStart w:id="1094" w:name="_Toc45192906"/>
      <w:bookmarkStart w:id="1095" w:name="_Toc47592538"/>
      <w:bookmarkStart w:id="1096" w:name="_Toc51834619"/>
      <w:r>
        <w:t xml:space="preserve">To enable a differentiation of the emergency gateway based on UE´s support of 5GC NAS, the Emergency Configuration Data in the MME defined in </w:t>
      </w:r>
      <w:r w:rsidR="00B13067">
        <w:t>TS </w:t>
      </w:r>
      <w:bookmarkStart w:id="1097" w:name="MCCTEMPBM_00000014"/>
      <w:r w:rsidR="00B13067">
        <w:t>2</w:t>
      </w:r>
      <w:bookmarkStart w:id="1098" w:name="MCCTEMPBM_00000015"/>
      <w:r w:rsidR="00B13067">
        <w:t>3.401 [</w:t>
      </w:r>
      <w:bookmarkEnd w:id="1097"/>
      <w:r>
        <w:t>26]</w:t>
      </w:r>
      <w:bookmarkEnd w:id="1098"/>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9" w:name="_Toc106193502"/>
      <w:r w:rsidRPr="00140E21">
        <w:t>4.11.0a.5</w:t>
      </w:r>
      <w:r w:rsidRPr="00140E21">
        <w:tab/>
        <w:t>PDN Connection Establishment</w:t>
      </w:r>
      <w:bookmarkEnd w:id="1091"/>
      <w:bookmarkEnd w:id="1092"/>
      <w:bookmarkEnd w:id="1093"/>
      <w:bookmarkEnd w:id="1094"/>
      <w:bookmarkEnd w:id="1095"/>
      <w:bookmarkEnd w:id="1096"/>
      <w:bookmarkEnd w:id="1099"/>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lastRenderedPageBreak/>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00" w:name="_Toc20204063"/>
      <w:bookmarkStart w:id="1101" w:name="_Toc27894751"/>
      <w:bookmarkStart w:id="1102" w:name="_Toc36191818"/>
      <w:bookmarkStart w:id="1103" w:name="_Toc45192907"/>
      <w:bookmarkStart w:id="1104" w:name="_Toc47592539"/>
      <w:bookmarkStart w:id="1105"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06" w:name="_Toc106193503"/>
      <w:r>
        <w:t>4.11.0a.6</w:t>
      </w:r>
      <w:r>
        <w:tab/>
        <w:t>Network Configuration</w:t>
      </w:r>
      <w:bookmarkEnd w:id="1100"/>
      <w:bookmarkEnd w:id="1101"/>
      <w:bookmarkEnd w:id="1102"/>
      <w:bookmarkEnd w:id="1103"/>
      <w:bookmarkEnd w:id="1104"/>
      <w:bookmarkEnd w:id="1105"/>
      <w:bookmarkEnd w:id="1106"/>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07" w:name="_Toc20204064"/>
      <w:bookmarkStart w:id="1108" w:name="_Toc27894752"/>
      <w:bookmarkStart w:id="1109" w:name="_Toc36191819"/>
      <w:bookmarkStart w:id="1110" w:name="_Toc45192908"/>
      <w:bookmarkStart w:id="1111" w:name="_Toc47592540"/>
      <w:bookmarkStart w:id="1112" w:name="_Toc51834621"/>
      <w:bookmarkStart w:id="1113" w:name="_Toc106193504"/>
      <w:r>
        <w:t>4.11.0a.7</w:t>
      </w:r>
      <w:r>
        <w:tab/>
        <w:t>Interactions with DN-AAA Server</w:t>
      </w:r>
      <w:bookmarkEnd w:id="1113"/>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lastRenderedPageBreak/>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14" w:name="_Toc106193505"/>
      <w:r>
        <w:t>4.11.0a.8</w:t>
      </w:r>
      <w:r>
        <w:tab/>
        <w:t>5GC NAS capability (re-)enabled and disabled</w:t>
      </w:r>
      <w:bookmarkEnd w:id="1114"/>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15" w:name="_Toc106193506"/>
      <w:r>
        <w:t>4.11.0a.9</w:t>
      </w:r>
      <w:r>
        <w:tab/>
        <w:t>PDN Connection Release</w:t>
      </w:r>
      <w:bookmarkEnd w:id="1115"/>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16" w:name="_Toc106193507"/>
      <w:r w:rsidRPr="00140E21">
        <w:t>4.11.1</w:t>
      </w:r>
      <w:r w:rsidRPr="00140E21">
        <w:tab/>
        <w:t>N26 based Interworking Procedures</w:t>
      </w:r>
      <w:bookmarkEnd w:id="1107"/>
      <w:bookmarkEnd w:id="1108"/>
      <w:bookmarkEnd w:id="1109"/>
      <w:bookmarkEnd w:id="1110"/>
      <w:bookmarkEnd w:id="1111"/>
      <w:bookmarkEnd w:id="1112"/>
      <w:bookmarkEnd w:id="1116"/>
    </w:p>
    <w:p w14:paraId="5853DCDF" w14:textId="77777777" w:rsidR="00776774" w:rsidRPr="00140E21" w:rsidRDefault="00776774" w:rsidP="00776774">
      <w:pPr>
        <w:pStyle w:val="Heading4"/>
        <w:rPr>
          <w:lang w:eastAsia="zh-CN"/>
        </w:rPr>
      </w:pPr>
      <w:bookmarkStart w:id="1117" w:name="_Toc20204065"/>
      <w:bookmarkStart w:id="1118" w:name="_Toc27894753"/>
      <w:bookmarkStart w:id="1119" w:name="_Toc36191820"/>
      <w:bookmarkStart w:id="1120" w:name="_Toc45192909"/>
      <w:bookmarkStart w:id="1121" w:name="_Toc47592541"/>
      <w:bookmarkStart w:id="1122" w:name="_Toc51834622"/>
      <w:bookmarkStart w:id="1123" w:name="_Toc106193508"/>
      <w:r w:rsidRPr="00140E21">
        <w:rPr>
          <w:lang w:eastAsia="zh-CN"/>
        </w:rPr>
        <w:t>4.11.1.1</w:t>
      </w:r>
      <w:r w:rsidRPr="00140E21">
        <w:rPr>
          <w:lang w:eastAsia="zh-CN"/>
        </w:rPr>
        <w:tab/>
        <w:t>General</w:t>
      </w:r>
      <w:bookmarkEnd w:id="1117"/>
      <w:bookmarkEnd w:id="1118"/>
      <w:bookmarkEnd w:id="1119"/>
      <w:bookmarkEnd w:id="1120"/>
      <w:bookmarkEnd w:id="1121"/>
      <w:bookmarkEnd w:id="1122"/>
      <w:bookmarkEnd w:id="1123"/>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lastRenderedPageBreak/>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 xml:space="preserve">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w:t>
      </w:r>
      <w:r w:rsidRPr="00140E21">
        <w:rPr>
          <w:lang w:eastAsia="zh-CN"/>
        </w:rPr>
        <w:lastRenderedPageBreak/>
        <w:t>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24" w:name="_Toc20204066"/>
      <w:bookmarkStart w:id="1125" w:name="_Toc27894754"/>
      <w:bookmarkStart w:id="1126" w:name="_Toc36191821"/>
      <w:bookmarkStart w:id="1127" w:name="_Toc45192910"/>
      <w:bookmarkStart w:id="1128" w:name="_Toc47592542"/>
      <w:bookmarkStart w:id="1129"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30" w:name="_Toc106193509"/>
      <w:r w:rsidRPr="00140E21">
        <w:rPr>
          <w:lang w:eastAsia="zh-CN"/>
        </w:rPr>
        <w:t>4.11.1.2</w:t>
      </w:r>
      <w:r w:rsidRPr="00140E21">
        <w:rPr>
          <w:lang w:eastAsia="zh-CN"/>
        </w:rPr>
        <w:tab/>
      </w:r>
      <w:r w:rsidRPr="00140E21">
        <w:t>Handover procedures</w:t>
      </w:r>
      <w:bookmarkEnd w:id="1124"/>
      <w:bookmarkEnd w:id="1125"/>
      <w:bookmarkEnd w:id="1126"/>
      <w:bookmarkEnd w:id="1127"/>
      <w:bookmarkEnd w:id="1128"/>
      <w:bookmarkEnd w:id="1129"/>
      <w:bookmarkEnd w:id="1130"/>
    </w:p>
    <w:p w14:paraId="13BD7BB6" w14:textId="77777777" w:rsidR="00776774" w:rsidRPr="00140E21" w:rsidRDefault="00776774" w:rsidP="00776774">
      <w:pPr>
        <w:pStyle w:val="Heading5"/>
      </w:pPr>
      <w:bookmarkStart w:id="1131" w:name="_Toc20204067"/>
      <w:bookmarkStart w:id="1132" w:name="_Toc27894755"/>
      <w:bookmarkStart w:id="1133" w:name="_Toc36191822"/>
      <w:bookmarkStart w:id="1134" w:name="_Toc45192911"/>
      <w:bookmarkStart w:id="1135" w:name="_Toc47592543"/>
      <w:bookmarkStart w:id="1136" w:name="_Toc51834624"/>
      <w:bookmarkStart w:id="1137" w:name="_Toc106193510"/>
      <w:r w:rsidRPr="00140E21">
        <w:t>4.11.1.2.1</w:t>
      </w:r>
      <w:r w:rsidRPr="00140E21">
        <w:tab/>
        <w:t>5GS to EPS handover using N26 interface</w:t>
      </w:r>
      <w:bookmarkEnd w:id="1131"/>
      <w:bookmarkEnd w:id="1132"/>
      <w:bookmarkEnd w:id="1133"/>
      <w:bookmarkEnd w:id="1134"/>
      <w:bookmarkEnd w:id="1135"/>
      <w:bookmarkEnd w:id="1136"/>
      <w:bookmarkEnd w:id="113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lastRenderedPageBreak/>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3" type="#_x0000_t75" style="width:480.85pt;height:346.25pt" o:ole="">
            <v:imagedata r:id="rId163" o:title=""/>
          </v:shape>
          <o:OLEObject Type="Embed" ProgID="Visio.Drawing.11" ShapeID="_x0000_i1103" DrawAspect="Content" ObjectID="_1716808985"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w:t>
      </w:r>
      <w:r w:rsidRPr="00140E21">
        <w:rPr>
          <w:lang w:eastAsia="zh-CN"/>
        </w:rPr>
        <w:lastRenderedPageBreak/>
        <w:t xml:space="preserve">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w:t>
      </w:r>
      <w:r>
        <w:lastRenderedPageBreak/>
        <w:t>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lastRenderedPageBreak/>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w:t>
      </w:r>
      <w:r w:rsidRPr="00140E21">
        <w:lastRenderedPageBreak/>
        <w:t>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8" w:name="_Toc20204068"/>
      <w:bookmarkStart w:id="1139" w:name="_Toc27894756"/>
      <w:bookmarkStart w:id="1140" w:name="_Toc36191823"/>
      <w:bookmarkStart w:id="1141" w:name="_Toc45192912"/>
      <w:bookmarkStart w:id="1142" w:name="_Toc47592544"/>
      <w:bookmarkStart w:id="1143" w:name="_Toc51834625"/>
      <w:bookmarkStart w:id="1144" w:name="_Toc106193511"/>
      <w:r w:rsidRPr="00140E21">
        <w:t>4.11.1.2.2</w:t>
      </w:r>
      <w:r w:rsidRPr="00140E21">
        <w:tab/>
        <w:t>EPS to 5GS handover using N26 interface</w:t>
      </w:r>
      <w:bookmarkEnd w:id="1138"/>
      <w:bookmarkEnd w:id="1139"/>
      <w:bookmarkEnd w:id="1140"/>
      <w:bookmarkEnd w:id="1141"/>
      <w:bookmarkEnd w:id="1142"/>
      <w:bookmarkEnd w:id="1143"/>
      <w:bookmarkEnd w:id="1144"/>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4" type="#_x0000_t75" style="width:481.45pt;height:274.85pt" o:ole="">
            <v:imagedata r:id="rId165" o:title=""/>
          </v:shape>
          <o:OLEObject Type="Embed" ProgID="Visio.Drawing.15" ShapeID="_x0000_i1104" DrawAspect="Content" ObjectID="_1716808986"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743A0B2F" w14:textId="37CAE198"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w:t>
      </w:r>
      <w:r>
        <w:lastRenderedPageBreak/>
        <w:t>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w:t>
      </w:r>
      <w:r w:rsidRPr="00140E21">
        <w:lastRenderedPageBreak/>
        <w:t>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5" w:name="_MON_1610622637"/>
    <w:bookmarkEnd w:id="1145"/>
    <w:p w14:paraId="5413416F" w14:textId="77777777" w:rsidR="00776774" w:rsidRPr="00140E21" w:rsidRDefault="00776774" w:rsidP="00776774">
      <w:pPr>
        <w:pStyle w:val="TH"/>
      </w:pPr>
      <w:r w:rsidRPr="00140E21">
        <w:rPr>
          <w:noProof/>
        </w:rPr>
        <w:object w:dxaOrig="8868" w:dyaOrig="7107" w14:anchorId="6A276825">
          <v:shape id="_x0000_i1105" type="#_x0000_t75" style="width:443.25pt;height:356.25pt" o:ole="">
            <v:imagedata r:id="rId167" o:title=""/>
          </v:shape>
          <o:OLEObject Type="Embed" ProgID="Word.Picture.8" ShapeID="_x0000_i1105" DrawAspect="Content" ObjectID="_1716808987"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 xml:space="preserve">13], upon reception of Handover Command, the UE will keep the QoS Flow context for which it did not receive the corresponding radio resources in the NG-RAN until the QoS Flow is released by the network using PDU Session Modification procedure in clause 4.3.3. If the </w:t>
      </w:r>
      <w:r w:rsidRPr="00140E21">
        <w:lastRenderedPageBreak/>
        <w:t>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6" w:name="_Toc20204069"/>
      <w:bookmarkStart w:id="1147" w:name="_Toc27894757"/>
      <w:bookmarkStart w:id="1148" w:name="_Toc36191824"/>
      <w:bookmarkStart w:id="1149" w:name="_Toc45192913"/>
      <w:bookmarkStart w:id="1150" w:name="_Toc47592545"/>
      <w:bookmarkStart w:id="1151" w:name="_Toc51834626"/>
      <w:bookmarkStart w:id="1152" w:name="_Toc106193512"/>
      <w:r w:rsidRPr="00140E21">
        <w:t>4.11.1.2.3</w:t>
      </w:r>
      <w:r w:rsidRPr="00140E21">
        <w:tab/>
        <w:t>Handover Cancel</w:t>
      </w:r>
      <w:bookmarkEnd w:id="1146"/>
      <w:bookmarkEnd w:id="1147"/>
      <w:bookmarkEnd w:id="1148"/>
      <w:bookmarkEnd w:id="1149"/>
      <w:bookmarkEnd w:id="1150"/>
      <w:bookmarkEnd w:id="1151"/>
      <w:bookmarkEnd w:id="1152"/>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6" type="#_x0000_t75" style="width:480.85pt;height:245.45pt" o:ole="">
            <v:imagedata r:id="rId169" o:title=""/>
          </v:shape>
          <o:OLEObject Type="Embed" ProgID="Visio.Drawing.15" ShapeID="_x0000_i1106" DrawAspect="Content" ObjectID="_1716808988"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3" w:name="_Toc20204070"/>
      <w:bookmarkStart w:id="1154" w:name="_Toc27894758"/>
      <w:bookmarkStart w:id="1155" w:name="_Toc36191825"/>
      <w:bookmarkStart w:id="1156" w:name="_Toc45192914"/>
      <w:bookmarkStart w:id="1157" w:name="_Toc47592546"/>
      <w:bookmarkStart w:id="1158"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9" w:name="_Toc106193513"/>
      <w:r w:rsidRPr="00140E21">
        <w:rPr>
          <w:lang w:eastAsia="zh-CN"/>
        </w:rPr>
        <w:t>4.11.1.3</w:t>
      </w:r>
      <w:r w:rsidRPr="00140E21">
        <w:rPr>
          <w:lang w:eastAsia="zh-CN"/>
        </w:rPr>
        <w:tab/>
        <w:t>Idle Mode Mobility procedures</w:t>
      </w:r>
      <w:bookmarkEnd w:id="1153"/>
      <w:bookmarkEnd w:id="1154"/>
      <w:bookmarkEnd w:id="1155"/>
      <w:bookmarkEnd w:id="1156"/>
      <w:bookmarkEnd w:id="1157"/>
      <w:bookmarkEnd w:id="1158"/>
      <w:bookmarkEnd w:id="1159"/>
    </w:p>
    <w:p w14:paraId="333FBDF2" w14:textId="77777777" w:rsidR="00776774" w:rsidRPr="00140E21" w:rsidRDefault="00776774" w:rsidP="00776774">
      <w:pPr>
        <w:pStyle w:val="Heading5"/>
        <w:rPr>
          <w:lang w:eastAsia="zh-CN"/>
        </w:rPr>
      </w:pPr>
      <w:bookmarkStart w:id="1160" w:name="_Toc20204071"/>
      <w:bookmarkStart w:id="1161" w:name="_Toc27894759"/>
      <w:bookmarkStart w:id="1162" w:name="_Toc36191826"/>
      <w:bookmarkStart w:id="1163" w:name="_Toc45192915"/>
      <w:bookmarkStart w:id="1164" w:name="_Toc47592547"/>
      <w:bookmarkStart w:id="1165" w:name="_Toc51834628"/>
      <w:bookmarkStart w:id="1166" w:name="_Toc106193514"/>
      <w:r w:rsidRPr="00140E21">
        <w:rPr>
          <w:lang w:eastAsia="zh-CN"/>
        </w:rPr>
        <w:t>4.11.1.3.1</w:t>
      </w:r>
      <w:r w:rsidRPr="00140E21">
        <w:rPr>
          <w:lang w:eastAsia="zh-CN"/>
        </w:rPr>
        <w:tab/>
        <w:t>General</w:t>
      </w:r>
      <w:bookmarkEnd w:id="1160"/>
      <w:bookmarkEnd w:id="1161"/>
      <w:bookmarkEnd w:id="1162"/>
      <w:bookmarkEnd w:id="1163"/>
      <w:bookmarkEnd w:id="1164"/>
      <w:bookmarkEnd w:id="1165"/>
      <w:bookmarkEnd w:id="116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7" w:name="_Toc20204072"/>
      <w:bookmarkStart w:id="1168" w:name="_Toc27894760"/>
      <w:bookmarkStart w:id="1169" w:name="_Toc36191827"/>
      <w:bookmarkStart w:id="1170" w:name="_Toc45192916"/>
      <w:bookmarkStart w:id="1171" w:name="_Toc47592548"/>
      <w:bookmarkStart w:id="1172" w:name="_Toc51834629"/>
      <w:bookmarkStart w:id="1173" w:name="_Toc106193515"/>
      <w:r w:rsidRPr="00140E21">
        <w:rPr>
          <w:lang w:eastAsia="zh-CN"/>
        </w:rPr>
        <w:t>4.11.1.3.2</w:t>
      </w:r>
      <w:r w:rsidRPr="00140E21">
        <w:rPr>
          <w:lang w:eastAsia="zh-CN"/>
        </w:rPr>
        <w:tab/>
        <w:t>5GS to EPS Idle mode mobility using N26 interface</w:t>
      </w:r>
      <w:bookmarkEnd w:id="1167"/>
      <w:bookmarkEnd w:id="1168"/>
      <w:bookmarkEnd w:id="1169"/>
      <w:bookmarkEnd w:id="1170"/>
      <w:bookmarkEnd w:id="1171"/>
      <w:bookmarkEnd w:id="1172"/>
      <w:bookmarkEnd w:id="1173"/>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7" type="#_x0000_t75" style="width:480.2pt;height:268.6pt" o:ole="">
            <v:imagedata r:id="rId171" o:title=""/>
          </v:shape>
          <o:OLEObject Type="Embed" ProgID="Visio.Drawing.11" ShapeID="_x0000_i1107" DrawAspect="Content" ObjectID="_1716808989"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4" w:name="_Toc36191828"/>
      <w:bookmarkStart w:id="1175" w:name="_Toc45192917"/>
      <w:bookmarkStart w:id="1176" w:name="_Toc47592549"/>
      <w:bookmarkStart w:id="1177" w:name="_Toc51834630"/>
      <w:bookmarkStart w:id="1178" w:name="_Toc20204073"/>
      <w:bookmarkStart w:id="1179" w:name="_Toc27894761"/>
      <w:bookmarkStart w:id="1180" w:name="_Toc106193516"/>
      <w:r>
        <w:rPr>
          <w:lang w:eastAsia="zh-CN"/>
        </w:rPr>
        <w:lastRenderedPageBreak/>
        <w:t>4.11.1.3.2A</w:t>
      </w:r>
      <w:r>
        <w:rPr>
          <w:lang w:eastAsia="zh-CN"/>
        </w:rPr>
        <w:tab/>
        <w:t>5GS to EPS Idle mode mobility using N26 interface with data forwarding</w:t>
      </w:r>
      <w:bookmarkEnd w:id="1174"/>
      <w:bookmarkEnd w:id="1175"/>
      <w:bookmarkEnd w:id="1176"/>
      <w:bookmarkEnd w:id="1177"/>
      <w:bookmarkEnd w:id="1180"/>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8" type="#_x0000_t75" style="width:478.35pt;height:219.75pt" o:ole="">
            <v:imagedata r:id="rId173" o:title="" cropbottom="20800f" cropright="-2466f"/>
          </v:shape>
          <o:OLEObject Type="Embed" ProgID="Visio.Drawing.11" ShapeID="_x0000_i1108" DrawAspect="Content" ObjectID="_1716808990"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1" w:name="_Toc36191829"/>
      <w:bookmarkStart w:id="1182" w:name="_Toc45192918"/>
      <w:bookmarkStart w:id="1183" w:name="_Toc47592550"/>
      <w:bookmarkStart w:id="1184" w:name="_Toc51834631"/>
      <w:bookmarkStart w:id="1185" w:name="_Toc106193517"/>
      <w:r w:rsidRPr="00140E21">
        <w:rPr>
          <w:lang w:eastAsia="zh-CN"/>
        </w:rPr>
        <w:t>4.11.1.3.3</w:t>
      </w:r>
      <w:r w:rsidRPr="00140E21">
        <w:rPr>
          <w:lang w:eastAsia="zh-CN"/>
        </w:rPr>
        <w:tab/>
        <w:t xml:space="preserve">EPS to 5GS Mobility Registration Procedure (Idle and Connected State) </w:t>
      </w:r>
      <w:r w:rsidRPr="00140E21">
        <w:t>using N26 interface</w:t>
      </w:r>
      <w:bookmarkEnd w:id="1178"/>
      <w:bookmarkEnd w:id="1179"/>
      <w:bookmarkEnd w:id="1181"/>
      <w:bookmarkEnd w:id="1182"/>
      <w:bookmarkEnd w:id="1183"/>
      <w:bookmarkEnd w:id="1184"/>
      <w:bookmarkEnd w:id="1185"/>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9" type="#_x0000_t75" style="width:480.2pt;height:366.9pt" o:ole="">
            <v:imagedata r:id="rId175" o:title=""/>
          </v:shape>
          <o:OLEObject Type="Embed" ProgID="Word.Picture.8" ShapeID="_x0000_i1109" DrawAspect="Content" ObjectID="_1716808991"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6" w:name="_Toc36191830"/>
      <w:bookmarkStart w:id="1187" w:name="_Toc45192919"/>
      <w:bookmarkStart w:id="1188" w:name="_Toc47592551"/>
      <w:bookmarkStart w:id="1189" w:name="_Toc51834632"/>
      <w:bookmarkStart w:id="1190" w:name="_Toc20204074"/>
      <w:bookmarkStart w:id="1191" w:name="_Toc27894762"/>
      <w:bookmarkStart w:id="1192" w:name="_Toc106193518"/>
      <w:r>
        <w:rPr>
          <w:lang w:eastAsia="zh-CN"/>
        </w:rPr>
        <w:lastRenderedPageBreak/>
        <w:t>4.11.1.3.3A</w:t>
      </w:r>
      <w:r>
        <w:rPr>
          <w:lang w:eastAsia="zh-CN"/>
        </w:rPr>
        <w:tab/>
        <w:t>EPS to 5GS Idle mode mobility using N26 interface with data forwarding</w:t>
      </w:r>
      <w:bookmarkEnd w:id="1186"/>
      <w:bookmarkEnd w:id="1187"/>
      <w:bookmarkEnd w:id="1188"/>
      <w:bookmarkEnd w:id="1189"/>
      <w:bookmarkEnd w:id="1192"/>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0" type="#_x0000_t75" style="width:480.85pt;height:251.05pt" o:ole="">
            <v:imagedata r:id="rId177" o:title="" cropbottom="21313f" cropright="-112f"/>
          </v:shape>
          <o:OLEObject Type="Embed" ProgID="Visio.Drawing.15" ShapeID="_x0000_i1110" DrawAspect="Content" ObjectID="_1716808992"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3" w:name="_Toc36191831"/>
      <w:bookmarkStart w:id="1194" w:name="_Toc45192920"/>
      <w:bookmarkStart w:id="1195" w:name="_Toc47592552"/>
      <w:bookmarkStart w:id="1196" w:name="_Toc51834633"/>
      <w:bookmarkStart w:id="1197" w:name="_Toc106193519"/>
      <w:r w:rsidRPr="00140E21">
        <w:rPr>
          <w:lang w:eastAsia="zh-CN"/>
        </w:rPr>
        <w:t>4.11.1.3.4</w:t>
      </w:r>
      <w:r w:rsidRPr="00140E21">
        <w:rPr>
          <w:lang w:eastAsia="zh-CN"/>
        </w:rPr>
        <w:tab/>
        <w:t>EPS to 5GS Mobility Registration Procedure (Idle) using N26 interface with AMF reallocation</w:t>
      </w:r>
      <w:bookmarkEnd w:id="1190"/>
      <w:bookmarkEnd w:id="1191"/>
      <w:bookmarkEnd w:id="1193"/>
      <w:bookmarkEnd w:id="1194"/>
      <w:bookmarkEnd w:id="1195"/>
      <w:bookmarkEnd w:id="1196"/>
      <w:bookmarkEnd w:id="119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8" w:name="_MON_1638632691"/>
    <w:bookmarkEnd w:id="1198"/>
    <w:p w14:paraId="5D4B7253" w14:textId="77777777" w:rsidR="00776774" w:rsidRDefault="00776774" w:rsidP="00776774">
      <w:pPr>
        <w:pStyle w:val="TH"/>
      </w:pPr>
      <w:r>
        <w:object w:dxaOrig="9524" w:dyaOrig="4508" w14:anchorId="568C7482">
          <v:shape id="_x0000_i1111" type="#_x0000_t75" style="width:474.55pt;height:224.15pt" o:ole="">
            <v:imagedata r:id="rId179" o:title=""/>
          </v:shape>
          <o:OLEObject Type="Embed" ProgID="Word.Picture.8" ShapeID="_x0000_i1111" DrawAspect="Content" ObjectID="_1716808993"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9" w:name="_Toc20204075"/>
      <w:bookmarkStart w:id="1200" w:name="_Toc27894763"/>
      <w:bookmarkStart w:id="1201" w:name="_Toc36191832"/>
      <w:bookmarkStart w:id="1202" w:name="_Toc45192921"/>
      <w:bookmarkStart w:id="1203" w:name="_Toc47592553"/>
      <w:bookmarkStart w:id="1204" w:name="_Toc51834634"/>
      <w:bookmarkStart w:id="1205" w:name="_Toc106193520"/>
      <w:r w:rsidRPr="00140E21">
        <w:rPr>
          <w:lang w:eastAsia="zh-CN"/>
        </w:rPr>
        <w:t>4.11.1.4</w:t>
      </w:r>
      <w:r w:rsidRPr="00140E21">
        <w:rPr>
          <w:lang w:eastAsia="zh-CN"/>
        </w:rPr>
        <w:tab/>
        <w:t>Procedures for EPS bearer ID allocation</w:t>
      </w:r>
      <w:bookmarkEnd w:id="1199"/>
      <w:bookmarkEnd w:id="1200"/>
      <w:bookmarkEnd w:id="1201"/>
      <w:bookmarkEnd w:id="1202"/>
      <w:bookmarkEnd w:id="1203"/>
      <w:bookmarkEnd w:id="1204"/>
      <w:bookmarkEnd w:id="1205"/>
    </w:p>
    <w:p w14:paraId="0A62945D" w14:textId="77777777" w:rsidR="00776774" w:rsidRPr="00140E21" w:rsidRDefault="00776774" w:rsidP="00776774">
      <w:pPr>
        <w:pStyle w:val="Heading5"/>
        <w:rPr>
          <w:lang w:eastAsia="zh-CN"/>
        </w:rPr>
      </w:pPr>
      <w:bookmarkStart w:id="1206" w:name="_Toc20204076"/>
      <w:bookmarkStart w:id="1207" w:name="_Toc27894764"/>
      <w:bookmarkStart w:id="1208" w:name="_Toc36191833"/>
      <w:bookmarkStart w:id="1209" w:name="_Toc45192922"/>
      <w:bookmarkStart w:id="1210" w:name="_Toc47592554"/>
      <w:bookmarkStart w:id="1211" w:name="_Toc51834635"/>
      <w:bookmarkStart w:id="1212" w:name="_Toc106193521"/>
      <w:r w:rsidRPr="00140E21">
        <w:rPr>
          <w:lang w:eastAsia="zh-CN"/>
        </w:rPr>
        <w:t>4.11.1.4.1</w:t>
      </w:r>
      <w:r w:rsidRPr="00140E21">
        <w:rPr>
          <w:lang w:eastAsia="zh-CN"/>
        </w:rPr>
        <w:tab/>
        <w:t>EPS bearer ID allocation</w:t>
      </w:r>
      <w:bookmarkEnd w:id="1206"/>
      <w:bookmarkEnd w:id="1207"/>
      <w:bookmarkEnd w:id="1208"/>
      <w:bookmarkEnd w:id="1209"/>
      <w:bookmarkEnd w:id="1210"/>
      <w:bookmarkEnd w:id="1211"/>
      <w:bookmarkEnd w:id="121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2" type="#_x0000_t75" style="width:478.95pt;height:577.9pt" o:ole="">
            <v:imagedata r:id="rId181" o:title=""/>
          </v:shape>
          <o:OLEObject Type="Embed" ProgID="Visio.Drawing.15" ShapeID="_x0000_i1112" DrawAspect="Content" ObjectID="_1716808994"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3" w:name="_Toc20204077"/>
      <w:bookmarkStart w:id="1214" w:name="_Toc27894765"/>
      <w:bookmarkStart w:id="1215" w:name="_Toc36191834"/>
      <w:bookmarkStart w:id="1216" w:name="_Toc45192923"/>
      <w:bookmarkStart w:id="1217" w:name="_Toc47592555"/>
      <w:bookmarkStart w:id="1218" w:name="_Toc51834636"/>
      <w:bookmarkStart w:id="1219" w:name="_Toc106193522"/>
      <w:r w:rsidRPr="00140E21">
        <w:rPr>
          <w:rFonts w:eastAsia="SimSun"/>
          <w:lang w:eastAsia="zh-CN"/>
        </w:rPr>
        <w:t>4.11.1.4.2</w:t>
      </w:r>
      <w:r w:rsidRPr="00140E21">
        <w:rPr>
          <w:rFonts w:eastAsia="SimSun"/>
          <w:lang w:eastAsia="zh-CN"/>
        </w:rPr>
        <w:tab/>
        <w:t>EPS bearer ID transfer</w:t>
      </w:r>
      <w:bookmarkEnd w:id="1213"/>
      <w:bookmarkEnd w:id="1214"/>
      <w:bookmarkEnd w:id="1215"/>
      <w:bookmarkEnd w:id="1216"/>
      <w:bookmarkEnd w:id="1217"/>
      <w:bookmarkEnd w:id="1218"/>
      <w:bookmarkEnd w:id="1219"/>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3" type="#_x0000_t75" style="width:339.95pt;height:120.2pt" o:ole="">
            <v:imagedata r:id="rId183" o:title=""/>
          </v:shape>
          <o:OLEObject Type="Embed" ProgID="Word.Picture.8" ShapeID="_x0000_i1113" DrawAspect="Content" ObjectID="_1716808995"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0" w:name="_Toc20204078"/>
      <w:bookmarkStart w:id="1221" w:name="_Toc27894766"/>
      <w:bookmarkStart w:id="1222" w:name="_Toc36191835"/>
      <w:bookmarkStart w:id="1223" w:name="_Toc45192924"/>
      <w:bookmarkStart w:id="1224" w:name="_Toc47592556"/>
      <w:bookmarkStart w:id="1225" w:name="_Toc51834637"/>
      <w:bookmarkStart w:id="1226" w:name="_Toc106193523"/>
      <w:r w:rsidRPr="00140E21">
        <w:t>4.11.1.4.3</w:t>
      </w:r>
      <w:r w:rsidRPr="00140E21">
        <w:tab/>
        <w:t>EPS bearer ID revocation</w:t>
      </w:r>
      <w:bookmarkEnd w:id="1220"/>
      <w:bookmarkEnd w:id="1221"/>
      <w:bookmarkEnd w:id="1222"/>
      <w:bookmarkEnd w:id="1223"/>
      <w:bookmarkEnd w:id="1224"/>
      <w:bookmarkEnd w:id="1225"/>
      <w:bookmarkEnd w:id="122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7" w:name="_Toc20204079"/>
      <w:bookmarkStart w:id="1228" w:name="_Toc27894767"/>
      <w:bookmarkStart w:id="1229" w:name="_Toc36191836"/>
      <w:bookmarkStart w:id="1230" w:name="_Toc45192925"/>
      <w:bookmarkStart w:id="1231" w:name="_Toc47592557"/>
      <w:bookmarkStart w:id="1232" w:name="_Toc51834638"/>
      <w:bookmarkStart w:id="1233" w:name="_Toc106193524"/>
      <w:r w:rsidRPr="00140E21">
        <w:t>4.11.1.5</w:t>
      </w:r>
      <w:r w:rsidRPr="00140E21">
        <w:tab/>
        <w:t>Impacts to EPS Procedures</w:t>
      </w:r>
      <w:bookmarkEnd w:id="1227"/>
      <w:bookmarkEnd w:id="1228"/>
      <w:bookmarkEnd w:id="1229"/>
      <w:bookmarkEnd w:id="1230"/>
      <w:bookmarkEnd w:id="1231"/>
      <w:bookmarkEnd w:id="1232"/>
      <w:bookmarkEnd w:id="1233"/>
    </w:p>
    <w:p w14:paraId="310954EC" w14:textId="77777777" w:rsidR="00776774" w:rsidRPr="00140E21" w:rsidRDefault="00776774" w:rsidP="00776774">
      <w:pPr>
        <w:pStyle w:val="Heading5"/>
      </w:pPr>
      <w:bookmarkStart w:id="1234" w:name="_Toc20204080"/>
      <w:bookmarkStart w:id="1235" w:name="_Toc27894768"/>
      <w:bookmarkStart w:id="1236" w:name="_Toc36191837"/>
      <w:bookmarkStart w:id="1237" w:name="_Toc45192926"/>
      <w:bookmarkStart w:id="1238" w:name="_Toc47592558"/>
      <w:bookmarkStart w:id="1239" w:name="_Toc51834639"/>
      <w:bookmarkStart w:id="1240" w:name="_Toc106193525"/>
      <w:r w:rsidRPr="00140E21">
        <w:t>4.11.1.5.1</w:t>
      </w:r>
      <w:r w:rsidRPr="00140E21">
        <w:tab/>
        <w:t>General</w:t>
      </w:r>
      <w:bookmarkEnd w:id="1234"/>
      <w:bookmarkEnd w:id="1235"/>
      <w:bookmarkEnd w:id="1236"/>
      <w:bookmarkEnd w:id="1237"/>
      <w:bookmarkEnd w:id="1238"/>
      <w:bookmarkEnd w:id="1239"/>
      <w:bookmarkEnd w:id="1240"/>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1" w:name="_Toc20204081"/>
      <w:bookmarkStart w:id="1242" w:name="_Toc27894769"/>
      <w:bookmarkStart w:id="1243" w:name="_Toc36191838"/>
      <w:bookmarkStart w:id="1244" w:name="_Toc45192927"/>
      <w:bookmarkStart w:id="1245" w:name="_Toc47592559"/>
      <w:bookmarkStart w:id="1246" w:name="_Toc51834640"/>
      <w:bookmarkStart w:id="1247" w:name="_Toc106193526"/>
      <w:r w:rsidRPr="00140E21">
        <w:t>4.11.1.5.2</w:t>
      </w:r>
      <w:r w:rsidRPr="00140E21">
        <w:tab/>
        <w:t>E-UTRAN Initial Attach</w:t>
      </w:r>
      <w:bookmarkEnd w:id="1241"/>
      <w:bookmarkEnd w:id="1242"/>
      <w:bookmarkEnd w:id="1243"/>
      <w:bookmarkEnd w:id="1244"/>
      <w:bookmarkEnd w:id="1245"/>
      <w:bookmarkEnd w:id="1246"/>
      <w:bookmarkEnd w:id="124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8" w:name="_MON_1592901097"/>
    <w:bookmarkEnd w:id="1248"/>
    <w:p w14:paraId="5EA4F77F" w14:textId="77777777" w:rsidR="00776774" w:rsidRPr="00140E21" w:rsidRDefault="00776774" w:rsidP="00197642">
      <w:pPr>
        <w:pStyle w:val="TH"/>
      </w:pPr>
      <w:r w:rsidRPr="00197642">
        <w:object w:dxaOrig="8944" w:dyaOrig="3881" w14:anchorId="117D237D">
          <v:shape id="_x0000_i1114" type="#_x0000_t75" style="width:446.4pt;height:189.1pt" o:ole="">
            <v:imagedata r:id="rId185" o:title=""/>
          </v:shape>
          <o:OLEObject Type="Embed" ProgID="Word.Picture.8" ShapeID="_x0000_i1114" DrawAspect="Content" ObjectID="_1716808996"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9" w:name="_Toc20204082"/>
      <w:bookmarkStart w:id="1250" w:name="_Toc27894770"/>
      <w:bookmarkStart w:id="1251" w:name="_Toc36191839"/>
      <w:bookmarkStart w:id="1252" w:name="_Toc45192928"/>
      <w:bookmarkStart w:id="1253" w:name="_Toc47592560"/>
      <w:bookmarkStart w:id="1254" w:name="_Toc51834641"/>
      <w:bookmarkStart w:id="1255" w:name="_Toc106193527"/>
      <w:r w:rsidRPr="00140E21">
        <w:t>4.11.1.5.3</w:t>
      </w:r>
      <w:r w:rsidRPr="00140E21">
        <w:tab/>
        <w:t>Tracking Area Update</w:t>
      </w:r>
      <w:bookmarkEnd w:id="1249"/>
      <w:bookmarkEnd w:id="1250"/>
      <w:bookmarkEnd w:id="1251"/>
      <w:bookmarkEnd w:id="1252"/>
      <w:bookmarkEnd w:id="1253"/>
      <w:bookmarkEnd w:id="1254"/>
      <w:bookmarkEnd w:id="1255"/>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6" w:name="_Toc20204083"/>
      <w:bookmarkStart w:id="1257" w:name="_Toc27894771"/>
      <w:bookmarkStart w:id="1258" w:name="_Toc36191840"/>
      <w:bookmarkStart w:id="1259" w:name="_Toc45192929"/>
      <w:bookmarkStart w:id="1260" w:name="_Toc47592561"/>
      <w:bookmarkStart w:id="1261" w:name="_Toc51834642"/>
      <w:bookmarkStart w:id="1262" w:name="_Toc106193528"/>
      <w:r w:rsidRPr="00140E21">
        <w:t>4.11.1.5.4</w:t>
      </w:r>
      <w:r w:rsidRPr="00140E21">
        <w:tab/>
        <w:t>Session Management</w:t>
      </w:r>
      <w:bookmarkEnd w:id="1256"/>
      <w:bookmarkEnd w:id="1257"/>
      <w:bookmarkEnd w:id="1258"/>
      <w:bookmarkEnd w:id="1259"/>
      <w:bookmarkEnd w:id="1260"/>
      <w:bookmarkEnd w:id="1261"/>
      <w:bookmarkEnd w:id="1262"/>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3" w:name="_MON_1600248197"/>
    <w:bookmarkEnd w:id="1263"/>
    <w:p w14:paraId="19431E4E" w14:textId="77777777" w:rsidR="00776774" w:rsidRPr="00140E21" w:rsidRDefault="00776774" w:rsidP="00197642">
      <w:pPr>
        <w:pStyle w:val="TH"/>
      </w:pPr>
      <w:r w:rsidRPr="00197642">
        <w:object w:dxaOrig="8931" w:dyaOrig="3766" w14:anchorId="08C72524">
          <v:shape id="_x0000_i1115" type="#_x0000_t75" style="width:445.75pt;height:182.2pt" o:ole="">
            <v:imagedata r:id="rId187" o:title=""/>
          </v:shape>
          <o:OLEObject Type="Embed" ProgID="Word.Picture.8" ShapeID="_x0000_i1115" DrawAspect="Content" ObjectID="_1716808997"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4" w:name="_Toc20204084"/>
      <w:bookmarkStart w:id="1265" w:name="_Toc27894772"/>
      <w:bookmarkStart w:id="1266" w:name="_Toc36191841"/>
      <w:bookmarkStart w:id="1267" w:name="_Toc45192930"/>
      <w:bookmarkStart w:id="1268" w:name="_Toc47592562"/>
      <w:bookmarkStart w:id="1269" w:name="_Toc51834643"/>
      <w:bookmarkStart w:id="1270" w:name="_Toc106193529"/>
      <w:r w:rsidRPr="00140E21">
        <w:t>4.11.1.5.5</w:t>
      </w:r>
      <w:r w:rsidRPr="00140E21">
        <w:tab/>
        <w:t>5GS to EPS handover using N26 interface</w:t>
      </w:r>
      <w:bookmarkEnd w:id="1264"/>
      <w:bookmarkEnd w:id="1265"/>
      <w:bookmarkEnd w:id="1266"/>
      <w:bookmarkEnd w:id="1267"/>
      <w:bookmarkEnd w:id="1268"/>
      <w:bookmarkEnd w:id="1269"/>
      <w:bookmarkEnd w:id="127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1" w:name="_Toc51834644"/>
      <w:bookmarkStart w:id="1272" w:name="_Toc20204085"/>
      <w:bookmarkStart w:id="1273" w:name="_Toc27894773"/>
      <w:bookmarkStart w:id="1274" w:name="_Toc36191842"/>
      <w:bookmarkStart w:id="1275" w:name="_Toc45192931"/>
      <w:bookmarkStart w:id="1276" w:name="_Toc47592563"/>
      <w:bookmarkStart w:id="1277" w:name="_Toc106193530"/>
      <w:r>
        <w:t>4.11.1.5.6</w:t>
      </w:r>
      <w:r>
        <w:tab/>
        <w:t>UE triggered Service Request</w:t>
      </w:r>
      <w:bookmarkEnd w:id="1271"/>
      <w:bookmarkEnd w:id="1277"/>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78" w:name="_Toc51834645"/>
      <w:bookmarkStart w:id="1279" w:name="_Toc106193531"/>
      <w:r>
        <w:t>4.11.1.5.7</w:t>
      </w:r>
      <w:r>
        <w:tab/>
        <w:t>Establishment of S1-U bearer during Data Transport in Control Plane CIoT EPS Optimisation</w:t>
      </w:r>
      <w:bookmarkEnd w:id="1278"/>
      <w:bookmarkEnd w:id="127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80" w:name="_Toc51834646"/>
      <w:bookmarkStart w:id="1281" w:name="_Toc106193532"/>
      <w:r w:rsidRPr="00140E21">
        <w:t>4.11.1.6</w:t>
      </w:r>
      <w:r w:rsidRPr="00140E21">
        <w:tab/>
        <w:t>EPS interworking information storing Procedure</w:t>
      </w:r>
      <w:bookmarkEnd w:id="1272"/>
      <w:bookmarkEnd w:id="1273"/>
      <w:bookmarkEnd w:id="1274"/>
      <w:bookmarkEnd w:id="1275"/>
      <w:bookmarkEnd w:id="1276"/>
      <w:bookmarkEnd w:id="1280"/>
      <w:bookmarkEnd w:id="128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2" w:name="_Toc20204086"/>
      <w:bookmarkStart w:id="1283" w:name="_Toc27894774"/>
      <w:bookmarkStart w:id="1284" w:name="_Toc36191843"/>
      <w:bookmarkStart w:id="1285" w:name="_Toc45192932"/>
      <w:bookmarkStart w:id="1286" w:name="_Toc47592564"/>
      <w:bookmarkStart w:id="1287" w:name="_Toc51834647"/>
      <w:bookmarkStart w:id="1288" w:name="_Toc106193533"/>
      <w:r w:rsidRPr="00140E21">
        <w:t>4.11.2</w:t>
      </w:r>
      <w:r w:rsidRPr="00140E21">
        <w:tab/>
        <w:t>Interworking procedures without N26 interface</w:t>
      </w:r>
      <w:bookmarkEnd w:id="1282"/>
      <w:bookmarkEnd w:id="1283"/>
      <w:bookmarkEnd w:id="1284"/>
      <w:bookmarkEnd w:id="1285"/>
      <w:bookmarkEnd w:id="1286"/>
      <w:bookmarkEnd w:id="1287"/>
      <w:bookmarkEnd w:id="1288"/>
    </w:p>
    <w:p w14:paraId="7009DCEC" w14:textId="77777777" w:rsidR="00776774" w:rsidRPr="00140E21" w:rsidRDefault="00776774" w:rsidP="00776774">
      <w:pPr>
        <w:pStyle w:val="Heading4"/>
      </w:pPr>
      <w:bookmarkStart w:id="1289" w:name="_Toc20204087"/>
      <w:bookmarkStart w:id="1290" w:name="_Toc27894775"/>
      <w:bookmarkStart w:id="1291" w:name="_Toc36191844"/>
      <w:bookmarkStart w:id="1292" w:name="_Toc45192933"/>
      <w:bookmarkStart w:id="1293" w:name="_Toc47592565"/>
      <w:bookmarkStart w:id="1294" w:name="_Toc51834648"/>
      <w:bookmarkStart w:id="1295" w:name="_Toc106193534"/>
      <w:r w:rsidRPr="00140E21">
        <w:t>4.11.2.1</w:t>
      </w:r>
      <w:r w:rsidRPr="00140E21">
        <w:tab/>
        <w:t>General</w:t>
      </w:r>
      <w:bookmarkEnd w:id="1289"/>
      <w:bookmarkEnd w:id="1290"/>
      <w:bookmarkEnd w:id="1291"/>
      <w:bookmarkEnd w:id="1292"/>
      <w:bookmarkEnd w:id="1293"/>
      <w:bookmarkEnd w:id="1294"/>
      <w:bookmarkEnd w:id="129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6" w:name="_Toc20204088"/>
      <w:bookmarkStart w:id="1297" w:name="_Toc27894776"/>
      <w:bookmarkStart w:id="1298" w:name="_Toc36191845"/>
      <w:bookmarkStart w:id="1299" w:name="_Toc45192934"/>
      <w:bookmarkStart w:id="1300" w:name="_Toc47592566"/>
      <w:bookmarkStart w:id="1301" w:name="_Toc51834649"/>
      <w:bookmarkStart w:id="1302" w:name="_Toc106193535"/>
      <w:r w:rsidRPr="00140E21">
        <w:rPr>
          <w:lang w:eastAsia="zh-CN"/>
        </w:rPr>
        <w:t>4.11.2.2</w:t>
      </w:r>
      <w:r w:rsidRPr="00140E21">
        <w:rPr>
          <w:lang w:eastAsia="zh-CN"/>
        </w:rPr>
        <w:tab/>
        <w:t>5GS to EPS Mobility</w:t>
      </w:r>
      <w:bookmarkEnd w:id="1296"/>
      <w:bookmarkEnd w:id="1297"/>
      <w:bookmarkEnd w:id="1298"/>
      <w:bookmarkEnd w:id="1299"/>
      <w:bookmarkEnd w:id="1300"/>
      <w:bookmarkEnd w:id="1301"/>
      <w:bookmarkEnd w:id="130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3" w:name="_MON_1665820957"/>
    <w:bookmarkEnd w:id="1303"/>
    <w:p w14:paraId="26324215" w14:textId="56D0B3A7" w:rsidR="00A238E8" w:rsidRDefault="00A238E8" w:rsidP="00B13067">
      <w:pPr>
        <w:pStyle w:val="TH"/>
      </w:pPr>
      <w:r w:rsidRPr="00140E21">
        <w:rPr>
          <w:lang w:eastAsia="zh-CN"/>
        </w:rPr>
        <w:object w:dxaOrig="8518" w:dyaOrig="7676" w14:anchorId="6192C65C">
          <v:shape id="_x0000_i1116" type="#_x0000_t75" style="width:425.1pt;height:384.4pt" o:ole="">
            <v:imagedata r:id="rId189" o:title=""/>
          </v:shape>
          <o:OLEObject Type="Embed" ProgID="Word.Picture.8" ShapeID="_x0000_i1116" DrawAspect="Content" ObjectID="_1716808998"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4" w:name="_Toc20204089"/>
      <w:bookmarkStart w:id="1305" w:name="_Toc27894777"/>
      <w:bookmarkStart w:id="1306" w:name="_Toc36191846"/>
      <w:bookmarkStart w:id="1307" w:name="_Toc45192935"/>
      <w:bookmarkStart w:id="1308" w:name="_Toc47592567"/>
      <w:bookmarkStart w:id="1309" w:name="_Toc51834650"/>
      <w:bookmarkStart w:id="1310" w:name="_Toc106193536"/>
      <w:r w:rsidRPr="00140E21">
        <w:rPr>
          <w:lang w:eastAsia="zh-CN"/>
        </w:rPr>
        <w:t>4.11.2.3</w:t>
      </w:r>
      <w:r w:rsidRPr="00140E21">
        <w:rPr>
          <w:lang w:eastAsia="zh-CN"/>
        </w:rPr>
        <w:tab/>
        <w:t>EPS to 5GS Mobility</w:t>
      </w:r>
      <w:bookmarkEnd w:id="1304"/>
      <w:bookmarkEnd w:id="1305"/>
      <w:bookmarkEnd w:id="1306"/>
      <w:bookmarkEnd w:id="1307"/>
      <w:bookmarkEnd w:id="1308"/>
      <w:bookmarkEnd w:id="1309"/>
      <w:bookmarkEnd w:id="1310"/>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1" w:name="_MON_1665818583"/>
    <w:bookmarkEnd w:id="1311"/>
    <w:p w14:paraId="0D62D6A7" w14:textId="3116E6A4" w:rsidR="00A238E8" w:rsidRDefault="00A238E8" w:rsidP="00B13067">
      <w:pPr>
        <w:pStyle w:val="TH"/>
        <w:rPr>
          <w:lang w:eastAsia="zh-CN"/>
        </w:rPr>
      </w:pPr>
      <w:r w:rsidRPr="00140E21">
        <w:rPr>
          <w:lang w:eastAsia="zh-CN"/>
        </w:rPr>
        <w:object w:dxaOrig="8911" w:dyaOrig="9353" w14:anchorId="5FBB5774">
          <v:shape id="_x0000_i1117" type="#_x0000_t75" style="width:446.4pt;height:467.05pt" o:ole="">
            <v:imagedata r:id="rId191" o:title=""/>
          </v:shape>
          <o:OLEObject Type="Embed" ProgID="Word.Picture.8" ShapeID="_x0000_i1117" DrawAspect="Content" ObjectID="_1716808999"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2" w:name="_Toc20204090"/>
      <w:bookmarkStart w:id="1313" w:name="_Toc27894778"/>
      <w:bookmarkStart w:id="1314" w:name="_Toc36191847"/>
      <w:bookmarkStart w:id="1315" w:name="_Toc45192936"/>
      <w:bookmarkStart w:id="1316" w:name="_Toc47592568"/>
      <w:bookmarkStart w:id="1317" w:name="_Toc51834651"/>
      <w:bookmarkStart w:id="1318" w:name="_Toc106193537"/>
      <w:r w:rsidRPr="00140E21">
        <w:rPr>
          <w:noProof/>
        </w:rPr>
        <w:t>4.11.2.4</w:t>
      </w:r>
      <w:r w:rsidRPr="00140E21">
        <w:rPr>
          <w:noProof/>
        </w:rPr>
        <w:tab/>
        <w:t>Impacts to EPS Procedures</w:t>
      </w:r>
      <w:bookmarkEnd w:id="1312"/>
      <w:bookmarkEnd w:id="1313"/>
      <w:bookmarkEnd w:id="1314"/>
      <w:bookmarkEnd w:id="1315"/>
      <w:bookmarkEnd w:id="1316"/>
      <w:bookmarkEnd w:id="1317"/>
      <w:bookmarkEnd w:id="1318"/>
    </w:p>
    <w:p w14:paraId="0F4DB015" w14:textId="77777777" w:rsidR="00776774" w:rsidRPr="00140E21" w:rsidRDefault="00776774" w:rsidP="00776774">
      <w:pPr>
        <w:pStyle w:val="Heading5"/>
      </w:pPr>
      <w:bookmarkStart w:id="1319" w:name="_Toc20204091"/>
      <w:bookmarkStart w:id="1320" w:name="_Toc27894779"/>
      <w:bookmarkStart w:id="1321" w:name="_Toc36191848"/>
      <w:bookmarkStart w:id="1322" w:name="_Toc45192937"/>
      <w:bookmarkStart w:id="1323" w:name="_Toc47592569"/>
      <w:bookmarkStart w:id="1324" w:name="_Toc51834652"/>
      <w:bookmarkStart w:id="1325" w:name="_Toc106193538"/>
      <w:r w:rsidRPr="00140E21">
        <w:t>4.11.2.4.1</w:t>
      </w:r>
      <w:r w:rsidRPr="00140E21">
        <w:tab/>
        <w:t>E-UTRAN Attach</w:t>
      </w:r>
      <w:bookmarkEnd w:id="1319"/>
      <w:bookmarkEnd w:id="1320"/>
      <w:bookmarkEnd w:id="1321"/>
      <w:bookmarkEnd w:id="1322"/>
      <w:bookmarkEnd w:id="1323"/>
      <w:bookmarkEnd w:id="1324"/>
      <w:bookmarkEnd w:id="1325"/>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26" w:name="_Toc20204092"/>
      <w:bookmarkStart w:id="1327" w:name="_Toc27894780"/>
      <w:bookmarkStart w:id="1328" w:name="_Toc36191849"/>
      <w:bookmarkStart w:id="1329" w:name="_Toc45192938"/>
      <w:bookmarkStart w:id="1330" w:name="_Toc47592570"/>
      <w:bookmarkStart w:id="1331" w:name="_Toc51834653"/>
      <w:bookmarkStart w:id="1332" w:name="_Toc106193539"/>
      <w:r w:rsidRPr="00140E21">
        <w:lastRenderedPageBreak/>
        <w:t>4.11.2.4.2</w:t>
      </w:r>
      <w:r w:rsidRPr="00140E21">
        <w:tab/>
        <w:t>Session Management</w:t>
      </w:r>
      <w:bookmarkEnd w:id="1326"/>
      <w:bookmarkEnd w:id="1327"/>
      <w:bookmarkEnd w:id="1328"/>
      <w:bookmarkEnd w:id="1329"/>
      <w:bookmarkEnd w:id="1330"/>
      <w:bookmarkEnd w:id="1331"/>
      <w:bookmarkEnd w:id="1332"/>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DE2B0B"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3" w:name="_Toc20204093"/>
      <w:bookmarkStart w:id="1334" w:name="_Toc27894781"/>
      <w:bookmarkStart w:id="1335" w:name="_Toc36191850"/>
      <w:bookmarkStart w:id="1336" w:name="_Toc45192939"/>
      <w:bookmarkStart w:id="1337" w:name="_Toc47592571"/>
      <w:bookmarkStart w:id="1338" w:name="_Toc51834654"/>
      <w:bookmarkStart w:id="1339" w:name="_Toc106193540"/>
      <w:r w:rsidRPr="00140E21">
        <w:t>4.11.2.4.3</w:t>
      </w:r>
      <w:r w:rsidRPr="00140E21">
        <w:tab/>
        <w:t>Void</w:t>
      </w:r>
      <w:bookmarkEnd w:id="1333"/>
      <w:bookmarkEnd w:id="1334"/>
      <w:bookmarkEnd w:id="1335"/>
      <w:bookmarkEnd w:id="1336"/>
      <w:bookmarkEnd w:id="1337"/>
      <w:bookmarkEnd w:id="1338"/>
      <w:bookmarkEnd w:id="1339"/>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0" w:name="_Toc20204094"/>
      <w:bookmarkStart w:id="1341" w:name="_Toc27894782"/>
      <w:bookmarkStart w:id="1342" w:name="_Toc36191851"/>
      <w:bookmarkStart w:id="1343" w:name="_Toc45192940"/>
      <w:bookmarkStart w:id="1344" w:name="_Toc47592572"/>
      <w:bookmarkStart w:id="1345" w:name="_Toc51834655"/>
      <w:bookmarkStart w:id="1346" w:name="_Toc106193541"/>
      <w:r w:rsidRPr="00140E21">
        <w:rPr>
          <w:noProof/>
        </w:rPr>
        <w:t>4.11.3</w:t>
      </w:r>
      <w:r w:rsidRPr="00140E21">
        <w:rPr>
          <w:noProof/>
        </w:rPr>
        <w:tab/>
        <w:t>Handover procedures between EPS and 5GC-N3IWF</w:t>
      </w:r>
      <w:bookmarkEnd w:id="1340"/>
      <w:bookmarkEnd w:id="1341"/>
      <w:bookmarkEnd w:id="1342"/>
      <w:bookmarkEnd w:id="1343"/>
      <w:bookmarkEnd w:id="1344"/>
      <w:bookmarkEnd w:id="1345"/>
      <w:bookmarkEnd w:id="1346"/>
    </w:p>
    <w:p w14:paraId="45439479" w14:textId="77777777" w:rsidR="00776774" w:rsidRPr="00140E21" w:rsidRDefault="00776774" w:rsidP="00776774">
      <w:pPr>
        <w:pStyle w:val="Heading4"/>
      </w:pPr>
      <w:bookmarkStart w:id="1347" w:name="_Toc20204095"/>
      <w:bookmarkStart w:id="1348" w:name="_Toc27894783"/>
      <w:bookmarkStart w:id="1349" w:name="_Toc36191852"/>
      <w:bookmarkStart w:id="1350" w:name="_Toc45192941"/>
      <w:bookmarkStart w:id="1351" w:name="_Toc47592573"/>
      <w:bookmarkStart w:id="1352" w:name="_Toc51834656"/>
      <w:bookmarkStart w:id="1353" w:name="_Toc106193542"/>
      <w:r w:rsidRPr="00140E21">
        <w:t>4.11.3.1</w:t>
      </w:r>
      <w:r w:rsidRPr="00140E21">
        <w:tab/>
        <w:t xml:space="preserve">Handover from EPS to </w:t>
      </w:r>
      <w:r w:rsidRPr="00140E21">
        <w:rPr>
          <w:noProof/>
        </w:rPr>
        <w:t>5GC-N3IWF</w:t>
      </w:r>
      <w:bookmarkEnd w:id="1347"/>
      <w:bookmarkEnd w:id="1348"/>
      <w:bookmarkEnd w:id="1349"/>
      <w:bookmarkEnd w:id="1350"/>
      <w:bookmarkEnd w:id="1351"/>
      <w:bookmarkEnd w:id="1352"/>
      <w:bookmarkEnd w:id="1353"/>
    </w:p>
    <w:p w14:paraId="4CA3AE90" w14:textId="77777777" w:rsidR="00776774" w:rsidRPr="00140E21" w:rsidRDefault="00776774" w:rsidP="00776774">
      <w:pPr>
        <w:pStyle w:val="TH"/>
      </w:pPr>
      <w:r w:rsidRPr="00140E21">
        <w:object w:dxaOrig="14733" w:dyaOrig="10802" w14:anchorId="54C82F01">
          <v:shape id="_x0000_i1118" type="#_x0000_t75" style="width:461.45pt;height:190.95pt" o:ole="">
            <v:imagedata r:id="rId193" o:title="" cropbottom="30093f" cropright="2811f"/>
          </v:shape>
          <o:OLEObject Type="Embed" ProgID="Visio.Drawing.11" ShapeID="_x0000_i1118" DrawAspect="Content" ObjectID="_1716809000"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4" w:name="_Toc20204096"/>
      <w:bookmarkStart w:id="1355" w:name="_Toc27894784"/>
      <w:bookmarkStart w:id="1356" w:name="_Toc36191853"/>
      <w:bookmarkStart w:id="1357" w:name="_Toc45192942"/>
      <w:bookmarkStart w:id="1358" w:name="_Toc47592574"/>
      <w:bookmarkStart w:id="1359" w:name="_Toc51834657"/>
      <w:bookmarkStart w:id="1360" w:name="_Toc106193543"/>
      <w:r w:rsidRPr="00140E21">
        <w:lastRenderedPageBreak/>
        <w:t>4.11.3.2</w:t>
      </w:r>
      <w:r w:rsidRPr="00140E21">
        <w:tab/>
        <w:t>Handover from 5GC-N3IWF to EPS</w:t>
      </w:r>
      <w:bookmarkEnd w:id="1354"/>
      <w:bookmarkEnd w:id="1355"/>
      <w:bookmarkEnd w:id="1356"/>
      <w:bookmarkEnd w:id="1357"/>
      <w:bookmarkEnd w:id="1358"/>
      <w:bookmarkEnd w:id="1359"/>
      <w:bookmarkEnd w:id="1360"/>
    </w:p>
    <w:p w14:paraId="4C9C5E6C" w14:textId="77777777" w:rsidR="00776774" w:rsidRPr="00140E21" w:rsidRDefault="00776774" w:rsidP="00776774">
      <w:pPr>
        <w:pStyle w:val="TH"/>
      </w:pPr>
      <w:r w:rsidRPr="00140E21">
        <w:rPr>
          <w:noProof/>
        </w:rPr>
        <w:object w:dxaOrig="14721" w:dyaOrig="10791" w14:anchorId="1EC02856">
          <v:shape id="_x0000_i1119" type="#_x0000_t75" style="width:452.65pt;height:153.4pt" o:ole="">
            <v:imagedata r:id="rId195" o:title="" cropbottom="36839f" cropright="3783f"/>
          </v:shape>
          <o:OLEObject Type="Embed" ProgID="Visio.Drawing.11" ShapeID="_x0000_i1119" DrawAspect="Content" ObjectID="_1716809001" r:id="rId196"/>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1" w:name="_Toc51834658"/>
      <w:bookmarkStart w:id="1362" w:name="_Toc20204097"/>
      <w:bookmarkStart w:id="1363" w:name="_Toc27894785"/>
      <w:bookmarkStart w:id="1364" w:name="_Toc36191854"/>
      <w:bookmarkStart w:id="1365" w:name="_Toc45192943"/>
      <w:bookmarkStart w:id="1366" w:name="_Toc47592575"/>
      <w:bookmarkStart w:id="1367" w:name="_Toc106193544"/>
      <w:r>
        <w:rPr>
          <w:noProof/>
        </w:rPr>
        <w:t>4.11.3a</w:t>
      </w:r>
      <w:r>
        <w:rPr>
          <w:noProof/>
        </w:rPr>
        <w:tab/>
        <w:t>Handover procedures between EPS and 5GC-TNGF</w:t>
      </w:r>
      <w:bookmarkEnd w:id="1361"/>
      <w:bookmarkEnd w:id="1367"/>
    </w:p>
    <w:p w14:paraId="30005528" w14:textId="77777777" w:rsidR="00776774" w:rsidRDefault="00776774" w:rsidP="00776774">
      <w:pPr>
        <w:pStyle w:val="Heading4"/>
      </w:pPr>
      <w:bookmarkStart w:id="1368" w:name="_Toc51834659"/>
      <w:bookmarkStart w:id="1369" w:name="_Toc106193545"/>
      <w:r>
        <w:t>4.11.3a.1</w:t>
      </w:r>
      <w:r>
        <w:tab/>
        <w:t>Handover from EPS to 5GC-TNGF</w:t>
      </w:r>
      <w:bookmarkEnd w:id="1368"/>
      <w:bookmarkEnd w:id="136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0" w:name="_Toc51834660"/>
      <w:bookmarkStart w:id="1371" w:name="_Toc106193546"/>
      <w:r>
        <w:t>4.11.3a.2</w:t>
      </w:r>
      <w:r>
        <w:tab/>
        <w:t>Handover from 5GC-TNGF to EPS</w:t>
      </w:r>
      <w:bookmarkEnd w:id="1370"/>
      <w:bookmarkEnd w:id="137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2" w:name="_Toc51834661"/>
      <w:bookmarkStart w:id="1373" w:name="_Toc106193547"/>
      <w:r w:rsidRPr="00140E21">
        <w:rPr>
          <w:noProof/>
        </w:rPr>
        <w:t>4.11.4</w:t>
      </w:r>
      <w:r w:rsidRPr="00140E21">
        <w:rPr>
          <w:noProof/>
        </w:rPr>
        <w:tab/>
        <w:t>Handover procedures between EPC/ePDG and 5GS</w:t>
      </w:r>
      <w:bookmarkEnd w:id="1362"/>
      <w:bookmarkEnd w:id="1363"/>
      <w:bookmarkEnd w:id="1364"/>
      <w:bookmarkEnd w:id="1365"/>
      <w:bookmarkEnd w:id="1366"/>
      <w:bookmarkEnd w:id="1372"/>
      <w:bookmarkEnd w:id="1373"/>
    </w:p>
    <w:p w14:paraId="6DE1C776" w14:textId="77777777" w:rsidR="00776774" w:rsidRPr="00140E21" w:rsidRDefault="00776774" w:rsidP="00776774">
      <w:pPr>
        <w:pStyle w:val="Heading4"/>
      </w:pPr>
      <w:bookmarkStart w:id="1374" w:name="_Toc20204098"/>
      <w:bookmarkStart w:id="1375" w:name="_Toc27894786"/>
      <w:bookmarkStart w:id="1376" w:name="_Toc36191855"/>
      <w:bookmarkStart w:id="1377" w:name="_Toc45192944"/>
      <w:bookmarkStart w:id="1378" w:name="_Toc47592576"/>
      <w:bookmarkStart w:id="1379" w:name="_Toc51834662"/>
      <w:bookmarkStart w:id="1380" w:name="_Toc106193548"/>
      <w:r w:rsidRPr="00140E21">
        <w:t>4.11.4.1</w:t>
      </w:r>
      <w:r w:rsidRPr="00140E21">
        <w:tab/>
        <w:t xml:space="preserve">Handover from EPC/ePDG to </w:t>
      </w:r>
      <w:r w:rsidRPr="00140E21">
        <w:rPr>
          <w:noProof/>
        </w:rPr>
        <w:t>5GS</w:t>
      </w:r>
      <w:bookmarkEnd w:id="1374"/>
      <w:bookmarkEnd w:id="1375"/>
      <w:bookmarkEnd w:id="1376"/>
      <w:bookmarkEnd w:id="1377"/>
      <w:bookmarkEnd w:id="1378"/>
      <w:bookmarkEnd w:id="1379"/>
      <w:bookmarkEnd w:id="1380"/>
    </w:p>
    <w:p w14:paraId="09ADDF06" w14:textId="77777777" w:rsidR="00776774" w:rsidRPr="00140E21" w:rsidRDefault="00776774" w:rsidP="00776774">
      <w:pPr>
        <w:pStyle w:val="TH"/>
      </w:pPr>
      <w:r w:rsidRPr="00140E21">
        <w:rPr>
          <w:noProof/>
        </w:rPr>
        <w:object w:dxaOrig="14713" w:dyaOrig="10789" w14:anchorId="4CD81F18">
          <v:shape id="_x0000_i1120" type="#_x0000_t75" style="width:460.8pt;height:191.6pt" o:ole="">
            <v:imagedata r:id="rId197" o:title="" cropbottom="30093f" cropright="2811f"/>
          </v:shape>
          <o:OLEObject Type="Embed" ProgID="Visio.Drawing.11" ShapeID="_x0000_i1120" DrawAspect="Content" ObjectID="_1716809002"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1" w:name="_Toc20204099"/>
      <w:bookmarkStart w:id="1382" w:name="_Toc27894787"/>
      <w:bookmarkStart w:id="1383" w:name="_Toc36191856"/>
      <w:bookmarkStart w:id="1384" w:name="_Toc45192945"/>
      <w:bookmarkStart w:id="1385" w:name="_Toc47592577"/>
      <w:bookmarkStart w:id="1386" w:name="_Toc51834663"/>
      <w:bookmarkStart w:id="1387" w:name="_Toc106193549"/>
      <w:r w:rsidRPr="00140E21">
        <w:t>4.11.4.2</w:t>
      </w:r>
      <w:r w:rsidRPr="00140E21">
        <w:tab/>
        <w:t>Handover from 5GS to EPC/ePDG</w:t>
      </w:r>
      <w:bookmarkEnd w:id="1381"/>
      <w:bookmarkEnd w:id="1382"/>
      <w:bookmarkEnd w:id="1383"/>
      <w:bookmarkEnd w:id="1384"/>
      <w:bookmarkEnd w:id="1385"/>
      <w:bookmarkEnd w:id="1386"/>
      <w:bookmarkEnd w:id="1387"/>
    </w:p>
    <w:p w14:paraId="1807DECD" w14:textId="77777777" w:rsidR="00776774" w:rsidRPr="00140E21" w:rsidRDefault="00776774" w:rsidP="00776774">
      <w:pPr>
        <w:pStyle w:val="TH"/>
      </w:pPr>
      <w:r w:rsidRPr="00140E21">
        <w:object w:dxaOrig="14721" w:dyaOrig="10791" w14:anchorId="1A2DA9DF">
          <v:shape id="_x0000_i1121" type="#_x0000_t75" style="width:452.65pt;height:153.4pt" o:ole="">
            <v:imagedata r:id="rId199" o:title="" cropbottom="36839f" cropright="3783f"/>
          </v:shape>
          <o:OLEObject Type="Embed" ProgID="Visio.Drawing.11" ShapeID="_x0000_i1121" DrawAspect="Content" ObjectID="_1716809003"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8" w:name="_Toc20204100"/>
      <w:bookmarkStart w:id="1389" w:name="_Toc27894788"/>
      <w:bookmarkStart w:id="1390" w:name="_Toc36191857"/>
      <w:bookmarkStart w:id="1391" w:name="_Toc45192946"/>
      <w:bookmarkStart w:id="1392" w:name="_Toc47592578"/>
      <w:bookmarkStart w:id="1393" w:name="_Toc51834664"/>
      <w:bookmarkStart w:id="1394" w:name="_Toc106193550"/>
      <w:r w:rsidRPr="00140E21">
        <w:t>4.11.4.3</w:t>
      </w:r>
      <w:r w:rsidRPr="00140E21">
        <w:tab/>
        <w:t>Impacts to EPC/ePDG Procedures</w:t>
      </w:r>
      <w:bookmarkEnd w:id="1388"/>
      <w:bookmarkEnd w:id="1389"/>
      <w:bookmarkEnd w:id="1390"/>
      <w:bookmarkEnd w:id="1391"/>
      <w:bookmarkEnd w:id="1392"/>
      <w:bookmarkEnd w:id="1393"/>
      <w:bookmarkEnd w:id="1394"/>
    </w:p>
    <w:p w14:paraId="02CE4347" w14:textId="77777777" w:rsidR="00776774" w:rsidRPr="00140E21" w:rsidRDefault="00776774" w:rsidP="00776774">
      <w:pPr>
        <w:pStyle w:val="Heading5"/>
      </w:pPr>
      <w:bookmarkStart w:id="1395" w:name="_Toc20204101"/>
      <w:bookmarkStart w:id="1396" w:name="_Toc27894789"/>
      <w:bookmarkStart w:id="1397" w:name="_Toc36191858"/>
      <w:bookmarkStart w:id="1398" w:name="_Toc45192947"/>
      <w:bookmarkStart w:id="1399" w:name="_Toc47592579"/>
      <w:bookmarkStart w:id="1400" w:name="_Toc51834665"/>
      <w:bookmarkStart w:id="1401" w:name="_Toc106193551"/>
      <w:r w:rsidRPr="00140E21">
        <w:t>4.11.4.3.1</w:t>
      </w:r>
      <w:r w:rsidRPr="00140E21">
        <w:tab/>
        <w:t>General</w:t>
      </w:r>
      <w:bookmarkEnd w:id="1395"/>
      <w:bookmarkEnd w:id="1396"/>
      <w:bookmarkEnd w:id="1397"/>
      <w:bookmarkEnd w:id="1398"/>
      <w:bookmarkEnd w:id="1399"/>
      <w:bookmarkEnd w:id="1400"/>
      <w:bookmarkEnd w:id="1401"/>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2" w:name="_Toc20204102"/>
      <w:bookmarkStart w:id="1403" w:name="_Toc27894790"/>
      <w:bookmarkStart w:id="1404" w:name="_Toc36191859"/>
      <w:bookmarkStart w:id="1405" w:name="_Toc45192948"/>
      <w:bookmarkStart w:id="1406" w:name="_Toc47592580"/>
      <w:bookmarkStart w:id="1407" w:name="_Toc51834666"/>
      <w:bookmarkStart w:id="1408" w:name="_Toc106193552"/>
      <w:r w:rsidRPr="00140E21">
        <w:t>4.11.4.3.2</w:t>
      </w:r>
      <w:r w:rsidRPr="00140E21">
        <w:tab/>
        <w:t>ePDG FQDN construction</w:t>
      </w:r>
      <w:bookmarkEnd w:id="1402"/>
      <w:bookmarkEnd w:id="1403"/>
      <w:bookmarkEnd w:id="1404"/>
      <w:bookmarkEnd w:id="1405"/>
      <w:bookmarkEnd w:id="1406"/>
      <w:bookmarkEnd w:id="1407"/>
      <w:bookmarkEnd w:id="1408"/>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9" w:name="_Toc20204103"/>
      <w:bookmarkStart w:id="1410" w:name="_Toc27894791"/>
      <w:bookmarkStart w:id="1411" w:name="_Toc36191860"/>
      <w:bookmarkStart w:id="1412" w:name="_Toc45192949"/>
      <w:bookmarkStart w:id="1413" w:name="_Toc47592581"/>
      <w:bookmarkStart w:id="1414" w:name="_Toc51834667"/>
      <w:bookmarkStart w:id="1415" w:name="_Toc106193553"/>
      <w:r w:rsidRPr="00140E21">
        <w:t>4.11.4.3.3</w:t>
      </w:r>
      <w:r w:rsidRPr="00140E21">
        <w:tab/>
        <w:t>Initial Attach with GTP on S2b</w:t>
      </w:r>
      <w:bookmarkEnd w:id="1409"/>
      <w:bookmarkEnd w:id="1410"/>
      <w:bookmarkEnd w:id="1411"/>
      <w:bookmarkEnd w:id="1412"/>
      <w:bookmarkEnd w:id="1413"/>
      <w:bookmarkEnd w:id="1414"/>
      <w:bookmarkEnd w:id="1415"/>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16" w:name="_Toc36191861"/>
      <w:bookmarkStart w:id="1417" w:name="_Toc45192950"/>
      <w:bookmarkStart w:id="1418" w:name="_Toc47592582"/>
      <w:bookmarkStart w:id="1419" w:name="_Toc51834668"/>
      <w:bookmarkStart w:id="1420" w:name="_Toc20204104"/>
      <w:bookmarkStart w:id="1421"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22" w:name="_Toc106193554"/>
      <w:r>
        <w:t>4.11.4.3.3a</w:t>
      </w:r>
      <w:r>
        <w:tab/>
        <w:t>Initial Attach for emergency session (GTP on S2b)</w:t>
      </w:r>
      <w:bookmarkEnd w:id="1416"/>
      <w:bookmarkEnd w:id="1417"/>
      <w:bookmarkEnd w:id="1418"/>
      <w:bookmarkEnd w:id="1419"/>
      <w:bookmarkEnd w:id="142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3" w:name="_Toc36191862"/>
      <w:bookmarkStart w:id="1424" w:name="_Toc45192951"/>
      <w:bookmarkStart w:id="1425" w:name="_Toc47592583"/>
      <w:bookmarkStart w:id="1426" w:name="_Toc51834669"/>
      <w:bookmarkStart w:id="1427" w:name="_Toc106193555"/>
      <w:r w:rsidRPr="00140E21">
        <w:t>4.11.4.3.4</w:t>
      </w:r>
      <w:r w:rsidRPr="00140E21">
        <w:tab/>
        <w:t>Interaction with PCC</w:t>
      </w:r>
      <w:bookmarkEnd w:id="1420"/>
      <w:bookmarkEnd w:id="1421"/>
      <w:bookmarkEnd w:id="1423"/>
      <w:bookmarkEnd w:id="1424"/>
      <w:bookmarkEnd w:id="1425"/>
      <w:bookmarkEnd w:id="1426"/>
      <w:bookmarkEnd w:id="142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9" w:name="_Toc27894793"/>
      <w:bookmarkStart w:id="1430" w:name="_Toc36191863"/>
      <w:bookmarkStart w:id="1431" w:name="_Toc45192952"/>
      <w:bookmarkStart w:id="1432" w:name="_Toc47592584"/>
      <w:bookmarkStart w:id="1433" w:name="_Toc51834670"/>
      <w:bookmarkStart w:id="1434" w:name="_Toc106193556"/>
      <w:r w:rsidRPr="00140E21">
        <w:t>4.11.4.3.5</w:t>
      </w:r>
      <w:r w:rsidRPr="00140E21">
        <w:tab/>
        <w:t>UE initiated Connectivity to Additional PDN with GTP on S2b</w:t>
      </w:r>
      <w:bookmarkEnd w:id="1428"/>
      <w:bookmarkEnd w:id="1429"/>
      <w:bookmarkEnd w:id="1430"/>
      <w:bookmarkEnd w:id="1431"/>
      <w:bookmarkEnd w:id="1432"/>
      <w:bookmarkEnd w:id="1433"/>
      <w:bookmarkEnd w:id="1434"/>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5" w:name="_Toc20204106"/>
      <w:bookmarkStart w:id="1436" w:name="_Toc27894794"/>
      <w:bookmarkStart w:id="1437" w:name="_Toc36191864"/>
      <w:bookmarkStart w:id="1438" w:name="_Toc45192953"/>
      <w:bookmarkStart w:id="1439" w:name="_Toc47592585"/>
      <w:bookmarkStart w:id="1440" w:name="_Toc51834671"/>
      <w:bookmarkStart w:id="1441" w:name="_Toc106193557"/>
      <w:r w:rsidRPr="00140E21">
        <w:t>4.11.4.3.6</w:t>
      </w:r>
      <w:r w:rsidRPr="00140E21">
        <w:tab/>
        <w:t>Use of N10 interface instead of S6b</w:t>
      </w:r>
      <w:bookmarkEnd w:id="1435"/>
      <w:bookmarkEnd w:id="1436"/>
      <w:bookmarkEnd w:id="1437"/>
      <w:bookmarkEnd w:id="1438"/>
      <w:bookmarkEnd w:id="1439"/>
      <w:bookmarkEnd w:id="1440"/>
      <w:bookmarkEnd w:id="1441"/>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42" w:name="_Toc20204107"/>
      <w:bookmarkStart w:id="1443" w:name="_Toc27894795"/>
      <w:bookmarkStart w:id="1444" w:name="_Toc36191865"/>
      <w:bookmarkStart w:id="1445" w:name="_Toc45192954"/>
      <w:bookmarkStart w:id="1446" w:name="_Toc47592586"/>
      <w:bookmarkStart w:id="1447" w:name="_Toc51834672"/>
      <w:bookmarkStart w:id="1448" w:name="_Toc106193558"/>
      <w:r>
        <w:t>4.11.4.3.7</w:t>
      </w:r>
      <w:r>
        <w:tab/>
        <w:t>5GC NAS capability (re-)enabled and disabled</w:t>
      </w:r>
      <w:bookmarkEnd w:id="1448"/>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49" w:name="_Toc106193559"/>
      <w:r w:rsidRPr="00140E21">
        <w:t>4.11.5</w:t>
      </w:r>
      <w:r w:rsidRPr="00140E21">
        <w:tab/>
        <w:t>Impacts to 5GC Procedures</w:t>
      </w:r>
      <w:bookmarkEnd w:id="1442"/>
      <w:bookmarkEnd w:id="1443"/>
      <w:bookmarkEnd w:id="1444"/>
      <w:bookmarkEnd w:id="1445"/>
      <w:bookmarkEnd w:id="1446"/>
      <w:bookmarkEnd w:id="1447"/>
      <w:bookmarkEnd w:id="1449"/>
    </w:p>
    <w:p w14:paraId="5406E7C7" w14:textId="77777777" w:rsidR="00776774" w:rsidRPr="00140E21" w:rsidRDefault="00776774" w:rsidP="00776774">
      <w:pPr>
        <w:pStyle w:val="Heading4"/>
      </w:pPr>
      <w:bookmarkStart w:id="1450" w:name="_Toc20204108"/>
      <w:bookmarkStart w:id="1451" w:name="_Toc27894796"/>
      <w:bookmarkStart w:id="1452" w:name="_Toc36191866"/>
      <w:bookmarkStart w:id="1453" w:name="_Toc45192955"/>
      <w:bookmarkStart w:id="1454" w:name="_Toc47592587"/>
      <w:bookmarkStart w:id="1455" w:name="_Toc51834673"/>
      <w:bookmarkStart w:id="1456" w:name="_Toc106193560"/>
      <w:r w:rsidRPr="00140E21">
        <w:t>4.11.5.1</w:t>
      </w:r>
      <w:r w:rsidRPr="00140E21">
        <w:tab/>
        <w:t>General</w:t>
      </w:r>
      <w:bookmarkEnd w:id="1450"/>
      <w:bookmarkEnd w:id="1451"/>
      <w:bookmarkEnd w:id="1452"/>
      <w:bookmarkEnd w:id="1453"/>
      <w:bookmarkEnd w:id="1454"/>
      <w:bookmarkEnd w:id="1455"/>
      <w:bookmarkEnd w:id="1456"/>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457" w:name="_Toc20204109"/>
      <w:bookmarkStart w:id="1458"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9" w:name="_Toc36191867"/>
      <w:bookmarkStart w:id="1460" w:name="_Toc45192956"/>
      <w:bookmarkStart w:id="1461" w:name="_Toc47592588"/>
      <w:bookmarkStart w:id="1462" w:name="_Toc51834674"/>
      <w:bookmarkStart w:id="1463" w:name="_Toc106193561"/>
      <w:r w:rsidRPr="00140E21">
        <w:lastRenderedPageBreak/>
        <w:t>4.11.5.2</w:t>
      </w:r>
      <w:r w:rsidRPr="00140E21">
        <w:tab/>
        <w:t>Registration procedure</w:t>
      </w:r>
      <w:bookmarkEnd w:id="1457"/>
      <w:bookmarkEnd w:id="1458"/>
      <w:bookmarkEnd w:id="1459"/>
      <w:bookmarkEnd w:id="1460"/>
      <w:bookmarkEnd w:id="1461"/>
      <w:bookmarkEnd w:id="1462"/>
      <w:bookmarkEnd w:id="1463"/>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4" w:name="_Toc20204110"/>
      <w:bookmarkStart w:id="1465" w:name="_Toc27894798"/>
      <w:bookmarkStart w:id="1466" w:name="_Toc36191868"/>
      <w:bookmarkStart w:id="1467" w:name="_Toc45192957"/>
      <w:bookmarkStart w:id="1468" w:name="_Toc47592589"/>
      <w:bookmarkStart w:id="1469" w:name="_Toc51834675"/>
      <w:bookmarkStart w:id="1470" w:name="_Toc106193562"/>
      <w:r w:rsidRPr="00140E21">
        <w:t>4.11.5.3</w:t>
      </w:r>
      <w:r w:rsidRPr="00140E21">
        <w:tab/>
        <w:t>UE Requested PDU Session Establishment procedure</w:t>
      </w:r>
      <w:bookmarkEnd w:id="1464"/>
      <w:bookmarkEnd w:id="1465"/>
      <w:bookmarkEnd w:id="1466"/>
      <w:bookmarkEnd w:id="1467"/>
      <w:bookmarkEnd w:id="1468"/>
      <w:bookmarkEnd w:id="1469"/>
      <w:bookmarkEnd w:id="1470"/>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1" w:name="_Toc20204111"/>
      <w:bookmarkStart w:id="1472"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3" w:name="_Toc36191869"/>
      <w:bookmarkStart w:id="1474" w:name="_Toc45192958"/>
      <w:bookmarkStart w:id="1475" w:name="_Toc47592590"/>
      <w:bookmarkStart w:id="1476" w:name="_Toc51834676"/>
      <w:bookmarkStart w:id="1477" w:name="_Toc106193563"/>
      <w:r w:rsidRPr="00140E21">
        <w:t>4.11.5.4</w:t>
      </w:r>
      <w:r w:rsidRPr="00140E21">
        <w:tab/>
        <w:t>UE or Network Requested PDU Session Modification procedure</w:t>
      </w:r>
      <w:bookmarkEnd w:id="1471"/>
      <w:bookmarkEnd w:id="1472"/>
      <w:bookmarkEnd w:id="1473"/>
      <w:bookmarkEnd w:id="1474"/>
      <w:bookmarkEnd w:id="1475"/>
      <w:bookmarkEnd w:id="1476"/>
      <w:bookmarkEnd w:id="1477"/>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8" w:name="_Toc20204112"/>
      <w:bookmarkStart w:id="1479" w:name="_Toc27894800"/>
      <w:bookmarkStart w:id="1480" w:name="_Toc36191870"/>
      <w:bookmarkStart w:id="1481" w:name="_Toc45192959"/>
      <w:bookmarkStart w:id="1482" w:name="_Toc47592591"/>
      <w:bookmarkStart w:id="1483" w:name="_Toc51834677"/>
      <w:bookmarkStart w:id="1484" w:name="_Toc106193564"/>
      <w:r w:rsidRPr="00140E21">
        <w:t>4.11.5.5</w:t>
      </w:r>
      <w:r w:rsidRPr="00140E21">
        <w:tab/>
        <w:t>Xn based inter NG-RAN handover</w:t>
      </w:r>
      <w:bookmarkEnd w:id="1478"/>
      <w:bookmarkEnd w:id="1479"/>
      <w:bookmarkEnd w:id="1480"/>
      <w:bookmarkEnd w:id="1481"/>
      <w:bookmarkEnd w:id="1482"/>
      <w:bookmarkEnd w:id="1483"/>
      <w:bookmarkEnd w:id="148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5" w:name="_Toc20204113"/>
      <w:bookmarkStart w:id="1486" w:name="_Toc27894801"/>
      <w:bookmarkStart w:id="1487" w:name="_Toc36191871"/>
      <w:bookmarkStart w:id="1488" w:name="_Toc45192960"/>
      <w:bookmarkStart w:id="1489" w:name="_Toc47592592"/>
      <w:bookmarkStart w:id="1490" w:name="_Toc51834678"/>
      <w:bookmarkStart w:id="1491" w:name="_Toc106193565"/>
      <w:r w:rsidRPr="00140E21">
        <w:t>4.11.5.6</w:t>
      </w:r>
      <w:r w:rsidRPr="00140E21">
        <w:tab/>
        <w:t>Inter NG-RAN node N2 based handover</w:t>
      </w:r>
      <w:bookmarkEnd w:id="1485"/>
      <w:bookmarkEnd w:id="1486"/>
      <w:bookmarkEnd w:id="1487"/>
      <w:bookmarkEnd w:id="1488"/>
      <w:bookmarkEnd w:id="1489"/>
      <w:bookmarkEnd w:id="1490"/>
      <w:bookmarkEnd w:id="1491"/>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2" w:name="_Toc20204114"/>
      <w:bookmarkStart w:id="1493" w:name="_Toc27894802"/>
      <w:bookmarkStart w:id="1494" w:name="_Toc36191872"/>
      <w:bookmarkStart w:id="1495" w:name="_Toc45192961"/>
      <w:bookmarkStart w:id="1496" w:name="_Toc47592593"/>
      <w:bookmarkStart w:id="1497" w:name="_Toc51834679"/>
      <w:bookmarkStart w:id="1498" w:name="_Toc106193566"/>
      <w:r w:rsidRPr="00140E21">
        <w:t>4.11.5.7</w:t>
      </w:r>
      <w:r w:rsidRPr="00140E21">
        <w:tab/>
        <w:t>UE or Network Requested PDU Session Release procedure</w:t>
      </w:r>
      <w:bookmarkEnd w:id="1492"/>
      <w:bookmarkEnd w:id="1493"/>
      <w:bookmarkEnd w:id="1494"/>
      <w:bookmarkEnd w:id="1495"/>
      <w:bookmarkEnd w:id="1496"/>
      <w:bookmarkEnd w:id="1497"/>
      <w:bookmarkEnd w:id="1498"/>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9" w:name="_Toc20204115"/>
      <w:bookmarkStart w:id="1500" w:name="_Toc27894803"/>
      <w:bookmarkStart w:id="1501" w:name="_Toc36191873"/>
      <w:bookmarkStart w:id="1502" w:name="_Toc45192962"/>
      <w:bookmarkStart w:id="1503" w:name="_Toc47592594"/>
      <w:bookmarkStart w:id="1504" w:name="_Toc51834680"/>
      <w:bookmarkStart w:id="1505" w:name="_Toc106193567"/>
      <w:r>
        <w:t>4.11.5.8</w:t>
      </w:r>
      <w:r>
        <w:tab/>
        <w:t>Network Configuration</w:t>
      </w:r>
      <w:bookmarkEnd w:id="1499"/>
      <w:bookmarkEnd w:id="1500"/>
      <w:bookmarkEnd w:id="1501"/>
      <w:bookmarkEnd w:id="1502"/>
      <w:bookmarkEnd w:id="1503"/>
      <w:bookmarkEnd w:id="1504"/>
      <w:bookmarkEnd w:id="15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06" w:name="_Toc20204116"/>
      <w:bookmarkStart w:id="1507" w:name="_Toc27894804"/>
      <w:bookmarkStart w:id="1508" w:name="_Toc36191874"/>
      <w:bookmarkStart w:id="1509" w:name="_Toc45192963"/>
      <w:bookmarkStart w:id="1510" w:name="_Toc47592595"/>
      <w:bookmarkStart w:id="1511" w:name="_Toc51834681"/>
      <w:bookmarkStart w:id="1512" w:name="_Toc106193568"/>
      <w:r>
        <w:t>4.11.5.9</w:t>
      </w:r>
      <w:r>
        <w:tab/>
        <w:t>Network Slice Admission Control</w:t>
      </w:r>
      <w:bookmarkEnd w:id="1512"/>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13" w:name="_Toc106193569"/>
      <w:r w:rsidRPr="00140E21">
        <w:t>4.11.6</w:t>
      </w:r>
      <w:r w:rsidRPr="00140E21">
        <w:tab/>
        <w:t>Interworking for common network exposure</w:t>
      </w:r>
      <w:bookmarkEnd w:id="1506"/>
      <w:bookmarkEnd w:id="1507"/>
      <w:bookmarkEnd w:id="1508"/>
      <w:bookmarkEnd w:id="1509"/>
      <w:bookmarkEnd w:id="1510"/>
      <w:bookmarkEnd w:id="1511"/>
      <w:bookmarkEnd w:id="1513"/>
    </w:p>
    <w:p w14:paraId="2AB18AC8" w14:textId="77777777" w:rsidR="00776774" w:rsidRPr="00140E21" w:rsidRDefault="00776774" w:rsidP="00776774">
      <w:pPr>
        <w:pStyle w:val="Heading4"/>
      </w:pPr>
      <w:bookmarkStart w:id="1514" w:name="_Toc20204117"/>
      <w:bookmarkStart w:id="1515" w:name="_Toc27894805"/>
      <w:bookmarkStart w:id="1516" w:name="_Toc36191875"/>
      <w:bookmarkStart w:id="1517" w:name="_Toc45192964"/>
      <w:bookmarkStart w:id="1518" w:name="_Toc47592596"/>
      <w:bookmarkStart w:id="1519" w:name="_Toc51834682"/>
      <w:bookmarkStart w:id="1520" w:name="_Toc106193570"/>
      <w:r w:rsidRPr="00140E21">
        <w:t>4.11.6.1</w:t>
      </w:r>
      <w:r w:rsidRPr="00140E21">
        <w:tab/>
        <w:t>Subscription and Notification of availability or expected level of support of a service API</w:t>
      </w:r>
      <w:bookmarkEnd w:id="1514"/>
      <w:bookmarkEnd w:id="1515"/>
      <w:bookmarkEnd w:id="1516"/>
      <w:bookmarkEnd w:id="1517"/>
      <w:bookmarkEnd w:id="1518"/>
      <w:bookmarkEnd w:id="1519"/>
      <w:bookmarkEnd w:id="152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2" type="#_x0000_t75" style="width:273.6pt;height:150.9pt" o:ole="">
            <v:imagedata r:id="rId201" o:title=""/>
          </v:shape>
          <o:OLEObject Type="Embed" ProgID="Visio.Drawing.11" ShapeID="_x0000_i1122" DrawAspect="Content" ObjectID="_1716809004"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1" w:name="_Toc20204118"/>
      <w:bookmarkStart w:id="1522" w:name="_Toc27894806"/>
      <w:bookmarkStart w:id="1523" w:name="_Toc36191876"/>
      <w:bookmarkStart w:id="1524" w:name="_Toc45192965"/>
      <w:bookmarkStart w:id="1525" w:name="_Toc47592597"/>
      <w:bookmarkStart w:id="1526" w:name="_Toc51834683"/>
      <w:bookmarkStart w:id="1527" w:name="_Toc106193571"/>
      <w:r w:rsidRPr="00140E21">
        <w:t>4.11.6.2</w:t>
      </w:r>
      <w:r w:rsidRPr="00140E21">
        <w:tab/>
        <w:t>Unsubscribing to N11otification of availability or expected level of support of a service API</w:t>
      </w:r>
      <w:bookmarkEnd w:id="1521"/>
      <w:bookmarkEnd w:id="1522"/>
      <w:bookmarkEnd w:id="1523"/>
      <w:bookmarkEnd w:id="1524"/>
      <w:bookmarkEnd w:id="1525"/>
      <w:bookmarkEnd w:id="1526"/>
      <w:bookmarkEnd w:id="152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3" type="#_x0000_t75" style="width:280.5pt;height:137.1pt" o:ole="">
            <v:imagedata r:id="rId203" o:title=""/>
          </v:shape>
          <o:OLEObject Type="Embed" ProgID="Visio.Drawing.11" ShapeID="_x0000_i1123" DrawAspect="Content" ObjectID="_1716809005"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8" w:name="_Toc45192966"/>
      <w:bookmarkStart w:id="1529" w:name="_Toc47592598"/>
      <w:bookmarkStart w:id="1530" w:name="_Toc51834684"/>
      <w:bookmarkStart w:id="1531" w:name="_Toc20204119"/>
      <w:bookmarkStart w:id="1532" w:name="_Toc27894807"/>
      <w:bookmarkStart w:id="1533" w:name="_Toc36191877"/>
      <w:bookmarkStart w:id="1534" w:name="_Toc106193572"/>
      <w:r>
        <w:t>4.11.6.3</w:t>
      </w:r>
      <w:r>
        <w:tab/>
        <w:t>Configuration of monitoring events for common network exposure</w:t>
      </w:r>
      <w:bookmarkEnd w:id="1528"/>
      <w:bookmarkEnd w:id="1529"/>
      <w:bookmarkEnd w:id="1530"/>
      <w:bookmarkEnd w:id="153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4" type="#_x0000_t75" style="width:415.7pt;height:276.75pt" o:ole="">
            <v:imagedata r:id="rId205" o:title=""/>
          </v:shape>
          <o:OLEObject Type="Embed" ProgID="Visio.Drawing.11" ShapeID="_x0000_i1124" DrawAspect="Content" ObjectID="_1716809006"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5" w:name="_Toc45192967"/>
      <w:bookmarkStart w:id="1536" w:name="_Toc47592599"/>
      <w:bookmarkStart w:id="1537" w:name="_Toc51834685"/>
      <w:bookmarkStart w:id="1538" w:name="_Toc106193573"/>
      <w:r w:rsidRPr="00140E21">
        <w:t>4.12</w:t>
      </w:r>
      <w:r w:rsidRPr="00140E21">
        <w:tab/>
        <w:t>Procedures for Untrusted non-3GPP access</w:t>
      </w:r>
      <w:bookmarkEnd w:id="1531"/>
      <w:bookmarkEnd w:id="1532"/>
      <w:bookmarkEnd w:id="1533"/>
      <w:bookmarkEnd w:id="1535"/>
      <w:bookmarkEnd w:id="1536"/>
      <w:bookmarkEnd w:id="1537"/>
      <w:bookmarkEnd w:id="1538"/>
    </w:p>
    <w:p w14:paraId="73244A7E" w14:textId="77777777" w:rsidR="00776774" w:rsidRPr="00140E21" w:rsidRDefault="00776774" w:rsidP="00776774">
      <w:pPr>
        <w:pStyle w:val="Heading3"/>
      </w:pPr>
      <w:bookmarkStart w:id="1539" w:name="_Toc20204120"/>
      <w:bookmarkStart w:id="1540" w:name="_Toc27894808"/>
      <w:bookmarkStart w:id="1541" w:name="_Toc36191878"/>
      <w:bookmarkStart w:id="1542" w:name="_Toc45192968"/>
      <w:bookmarkStart w:id="1543" w:name="_Toc47592600"/>
      <w:bookmarkStart w:id="1544" w:name="_Toc51834686"/>
      <w:bookmarkStart w:id="1545" w:name="_Toc106193574"/>
      <w:r w:rsidRPr="00140E21">
        <w:t>4.12.1</w:t>
      </w:r>
      <w:r w:rsidRPr="00140E21">
        <w:tab/>
        <w:t>General</w:t>
      </w:r>
      <w:bookmarkEnd w:id="1539"/>
      <w:bookmarkEnd w:id="1540"/>
      <w:bookmarkEnd w:id="1541"/>
      <w:bookmarkEnd w:id="1542"/>
      <w:bookmarkEnd w:id="1543"/>
      <w:bookmarkEnd w:id="1544"/>
      <w:bookmarkEnd w:id="154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6" w:name="_Toc20204121"/>
      <w:bookmarkStart w:id="1547" w:name="_Toc27894809"/>
      <w:bookmarkStart w:id="1548" w:name="_Toc36191879"/>
      <w:bookmarkStart w:id="1549" w:name="_Toc45192969"/>
      <w:bookmarkStart w:id="1550" w:name="_Toc47592601"/>
      <w:bookmarkStart w:id="1551" w:name="_Toc51834687"/>
      <w:bookmarkStart w:id="1552" w:name="_Toc106193575"/>
      <w:r w:rsidRPr="00140E21">
        <w:t>4.12.2</w:t>
      </w:r>
      <w:r w:rsidRPr="00140E21">
        <w:tab/>
        <w:t>Registration via Untrusted non-3GPP Access</w:t>
      </w:r>
      <w:bookmarkEnd w:id="1546"/>
      <w:bookmarkEnd w:id="1547"/>
      <w:bookmarkEnd w:id="1548"/>
      <w:bookmarkEnd w:id="1549"/>
      <w:bookmarkEnd w:id="1550"/>
      <w:bookmarkEnd w:id="1551"/>
      <w:bookmarkEnd w:id="1552"/>
    </w:p>
    <w:p w14:paraId="258AD4C7" w14:textId="77777777" w:rsidR="00776774" w:rsidRPr="00140E21" w:rsidRDefault="00776774" w:rsidP="00776774">
      <w:pPr>
        <w:pStyle w:val="Heading4"/>
        <w:rPr>
          <w:rFonts w:eastAsia="MS Mincho"/>
        </w:rPr>
      </w:pPr>
      <w:bookmarkStart w:id="1553" w:name="_Toc20204122"/>
      <w:bookmarkStart w:id="1554" w:name="_Toc27894810"/>
      <w:bookmarkStart w:id="1555" w:name="_Toc36191880"/>
      <w:bookmarkStart w:id="1556" w:name="_Toc45192970"/>
      <w:bookmarkStart w:id="1557" w:name="_Toc47592602"/>
      <w:bookmarkStart w:id="1558" w:name="_Toc51834688"/>
      <w:bookmarkStart w:id="1559" w:name="_Toc106193576"/>
      <w:r w:rsidRPr="00140E21">
        <w:rPr>
          <w:rFonts w:eastAsia="MS Mincho"/>
        </w:rPr>
        <w:t>4.12.2.1</w:t>
      </w:r>
      <w:r w:rsidRPr="00140E21">
        <w:rPr>
          <w:rFonts w:eastAsia="MS Mincho"/>
        </w:rPr>
        <w:tab/>
        <w:t>General</w:t>
      </w:r>
      <w:bookmarkEnd w:id="1553"/>
      <w:bookmarkEnd w:id="1554"/>
      <w:bookmarkEnd w:id="1555"/>
      <w:bookmarkEnd w:id="1556"/>
      <w:bookmarkEnd w:id="1557"/>
      <w:bookmarkEnd w:id="1558"/>
      <w:bookmarkEnd w:id="155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0" w:name="_Toc20204123"/>
      <w:bookmarkStart w:id="1561" w:name="_Toc27894811"/>
      <w:bookmarkStart w:id="1562" w:name="_Toc36191881"/>
      <w:bookmarkStart w:id="1563" w:name="_Toc45192971"/>
      <w:bookmarkStart w:id="1564" w:name="_Toc47592603"/>
      <w:bookmarkStart w:id="1565" w:name="_Toc51834689"/>
      <w:bookmarkStart w:id="1566" w:name="_Toc106193577"/>
      <w:r w:rsidRPr="00140E21">
        <w:rPr>
          <w:noProof/>
        </w:rPr>
        <w:lastRenderedPageBreak/>
        <w:t>4.12.2.2</w:t>
      </w:r>
      <w:r w:rsidRPr="00140E21">
        <w:rPr>
          <w:noProof/>
        </w:rPr>
        <w:tab/>
        <w:t>Registration procedure for untrusted non-3GPP access</w:t>
      </w:r>
      <w:bookmarkEnd w:id="1560"/>
      <w:bookmarkEnd w:id="1561"/>
      <w:bookmarkEnd w:id="1562"/>
      <w:bookmarkEnd w:id="1563"/>
      <w:bookmarkEnd w:id="1564"/>
      <w:bookmarkEnd w:id="1565"/>
      <w:bookmarkEnd w:id="156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5" type="#_x0000_t75" style="width:429.5pt;height:489.6pt" o:ole="">
            <v:imagedata r:id="rId207" o:title=""/>
          </v:shape>
          <o:OLEObject Type="Embed" ProgID="Visio.Drawing.11" ShapeID="_x0000_i1125" DrawAspect="Content" ObjectID="_1716809007"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8" w:name="_Toc27894812"/>
      <w:bookmarkStart w:id="1569" w:name="_Toc36191882"/>
      <w:bookmarkStart w:id="1570" w:name="_Toc45192972"/>
      <w:bookmarkStart w:id="1571" w:name="_Toc47592604"/>
      <w:bookmarkStart w:id="1572" w:name="_Toc51834690"/>
      <w:bookmarkStart w:id="1573" w:name="_Toc106193578"/>
      <w:r w:rsidRPr="00140E21">
        <w:t>4.12.2.3</w:t>
      </w:r>
      <w:r w:rsidRPr="00140E21">
        <w:tab/>
        <w:t>Emergency Registration for untrusted non-3GPP Access</w:t>
      </w:r>
      <w:bookmarkEnd w:id="1567"/>
      <w:bookmarkEnd w:id="1568"/>
      <w:bookmarkEnd w:id="1569"/>
      <w:bookmarkEnd w:id="1570"/>
      <w:bookmarkEnd w:id="1571"/>
      <w:bookmarkEnd w:id="1572"/>
      <w:bookmarkEnd w:id="157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4" w:name="_Toc20204125"/>
      <w:bookmarkStart w:id="1575" w:name="_Toc27894813"/>
      <w:bookmarkStart w:id="1576" w:name="_Toc36191883"/>
      <w:bookmarkStart w:id="1577" w:name="_Toc45192973"/>
      <w:bookmarkStart w:id="1578" w:name="_Toc47592605"/>
      <w:bookmarkStart w:id="1579" w:name="_Toc51834691"/>
      <w:bookmarkStart w:id="1580" w:name="_Toc106193579"/>
      <w:r w:rsidRPr="00140E21">
        <w:rPr>
          <w:lang w:eastAsia="ko-KR"/>
        </w:rPr>
        <w:t>4.12.3</w:t>
      </w:r>
      <w:r w:rsidRPr="00140E21">
        <w:rPr>
          <w:lang w:eastAsia="ko-KR"/>
        </w:rPr>
        <w:tab/>
        <w:t xml:space="preserve">Deregistration procedure </w:t>
      </w:r>
      <w:r w:rsidRPr="00140E21">
        <w:t>for untrusted non-3gpp access</w:t>
      </w:r>
      <w:bookmarkEnd w:id="1574"/>
      <w:bookmarkEnd w:id="1575"/>
      <w:bookmarkEnd w:id="1576"/>
      <w:bookmarkEnd w:id="1577"/>
      <w:bookmarkEnd w:id="1578"/>
      <w:bookmarkEnd w:id="1579"/>
      <w:bookmarkEnd w:id="1580"/>
    </w:p>
    <w:p w14:paraId="2703B8BD" w14:textId="77777777" w:rsidR="00776774" w:rsidRDefault="00776774" w:rsidP="00776774">
      <w:pPr>
        <w:pStyle w:val="TH"/>
      </w:pPr>
      <w:r>
        <w:object w:dxaOrig="10185" w:dyaOrig="5647" w14:anchorId="42E348FD">
          <v:shape id="_x0000_i1126" type="#_x0000_t75" style="width:444.5pt;height:246.7pt" o:ole="">
            <v:imagedata r:id="rId209" o:title=""/>
          </v:shape>
          <o:OLEObject Type="Embed" ProgID="Visio.Drawing.11" ShapeID="_x0000_i1126" DrawAspect="Content" ObjectID="_1716809008"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1" w:name="_Toc20204126"/>
      <w:bookmarkStart w:id="1582" w:name="_Toc27894814"/>
      <w:bookmarkStart w:id="1583" w:name="_Toc36191884"/>
      <w:bookmarkStart w:id="1584" w:name="_Toc45192974"/>
      <w:bookmarkStart w:id="1585" w:name="_Toc47592606"/>
      <w:bookmarkStart w:id="1586" w:name="_Toc51834692"/>
      <w:bookmarkStart w:id="1587" w:name="_Toc106193580"/>
      <w:r w:rsidRPr="00140E21">
        <w:lastRenderedPageBreak/>
        <w:t>4.12.4</w:t>
      </w:r>
      <w:r w:rsidRPr="00140E21">
        <w:tab/>
        <w:t>N2 procedures via Untrusted non-3GPP Access</w:t>
      </w:r>
      <w:bookmarkEnd w:id="1581"/>
      <w:bookmarkEnd w:id="1582"/>
      <w:bookmarkEnd w:id="1583"/>
      <w:bookmarkEnd w:id="1584"/>
      <w:bookmarkEnd w:id="1585"/>
      <w:bookmarkEnd w:id="1586"/>
      <w:bookmarkEnd w:id="1587"/>
    </w:p>
    <w:p w14:paraId="1A579673" w14:textId="77777777" w:rsidR="00776774" w:rsidRPr="00140E21" w:rsidRDefault="00776774" w:rsidP="00776774">
      <w:pPr>
        <w:pStyle w:val="Heading4"/>
      </w:pPr>
      <w:bookmarkStart w:id="1588" w:name="_Toc20204127"/>
      <w:bookmarkStart w:id="1589" w:name="_Toc27894815"/>
      <w:bookmarkStart w:id="1590" w:name="_Toc36191885"/>
      <w:bookmarkStart w:id="1591" w:name="_Toc45192975"/>
      <w:bookmarkStart w:id="1592" w:name="_Toc47592607"/>
      <w:bookmarkStart w:id="1593" w:name="_Toc51834693"/>
      <w:bookmarkStart w:id="1594" w:name="_Toc106193581"/>
      <w:r w:rsidRPr="00140E21">
        <w:t>4.12.4.1</w:t>
      </w:r>
      <w:r w:rsidRPr="00140E21">
        <w:tab/>
        <w:t>Service Request procedures via Untrusted non-3GPP Access</w:t>
      </w:r>
      <w:bookmarkEnd w:id="1588"/>
      <w:bookmarkEnd w:id="1589"/>
      <w:bookmarkEnd w:id="1590"/>
      <w:bookmarkEnd w:id="1591"/>
      <w:bookmarkEnd w:id="1592"/>
      <w:bookmarkEnd w:id="1593"/>
      <w:bookmarkEnd w:id="159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5" w:name="_Toc20204128"/>
      <w:bookmarkStart w:id="1596" w:name="_Toc27894816"/>
      <w:bookmarkStart w:id="1597" w:name="_Toc36191886"/>
      <w:bookmarkStart w:id="1598" w:name="_Toc45192976"/>
      <w:bookmarkStart w:id="1599" w:name="_Toc47592608"/>
      <w:bookmarkStart w:id="1600" w:name="_Toc51834694"/>
      <w:bookmarkStart w:id="1601" w:name="_Toc106193582"/>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5"/>
      <w:bookmarkEnd w:id="1596"/>
      <w:bookmarkEnd w:id="1597"/>
      <w:bookmarkEnd w:id="1598"/>
      <w:bookmarkEnd w:id="1599"/>
      <w:bookmarkEnd w:id="1600"/>
      <w:bookmarkEnd w:id="1601"/>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7" type="#_x0000_t75" style="width:447.05pt;height:273.6pt" o:ole="">
            <v:imagedata r:id="rId211" o:title=""/>
          </v:shape>
          <o:OLEObject Type="Embed" ProgID="Visio.Drawing.15" ShapeID="_x0000_i1127" DrawAspect="Content" ObjectID="_1716809009"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02" w:name="_Toc20204129"/>
      <w:bookmarkStart w:id="1603" w:name="_Toc27894817"/>
      <w:bookmarkStart w:id="1604" w:name="_Toc36191887"/>
      <w:bookmarkStart w:id="1605" w:name="_Toc45192977"/>
      <w:bookmarkStart w:id="1606" w:name="_Toc47592609"/>
      <w:bookmarkStart w:id="1607" w:name="_Toc51834695"/>
      <w:bookmarkStart w:id="1608" w:name="_Toc106193583"/>
      <w:r w:rsidRPr="00140E21">
        <w:lastRenderedPageBreak/>
        <w:t>4.12.4.3</w:t>
      </w:r>
      <w:r w:rsidRPr="00140E21">
        <w:tab/>
        <w:t>CN-initiated selective deactivation of UP connection of an existing PDU Session associated with Untrusted non-3GPP Access</w:t>
      </w:r>
      <w:bookmarkEnd w:id="1602"/>
      <w:bookmarkEnd w:id="1603"/>
      <w:bookmarkEnd w:id="1604"/>
      <w:bookmarkEnd w:id="1605"/>
      <w:bookmarkEnd w:id="1606"/>
      <w:bookmarkEnd w:id="1607"/>
      <w:bookmarkEnd w:id="160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9" w:name="_Toc20204130"/>
      <w:bookmarkStart w:id="1610" w:name="_Toc27894818"/>
      <w:bookmarkStart w:id="1611" w:name="_Toc36191888"/>
      <w:bookmarkStart w:id="1612" w:name="_Toc45192978"/>
      <w:bookmarkStart w:id="1613" w:name="_Toc47592610"/>
      <w:bookmarkStart w:id="1614" w:name="_Toc51834696"/>
      <w:bookmarkStart w:id="1615" w:name="_Toc106193584"/>
      <w:r w:rsidRPr="00140E21">
        <w:t>4.12.5</w:t>
      </w:r>
      <w:r w:rsidRPr="00140E21">
        <w:tab/>
        <w:t>UE Requested PDU Session Establishment via Untrusted non-3GPP Access</w:t>
      </w:r>
      <w:bookmarkEnd w:id="1609"/>
      <w:bookmarkEnd w:id="1610"/>
      <w:bookmarkEnd w:id="1611"/>
      <w:bookmarkEnd w:id="1612"/>
      <w:bookmarkEnd w:id="1613"/>
      <w:bookmarkEnd w:id="1614"/>
      <w:bookmarkEnd w:id="161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8" type="#_x0000_t75" style="width:480.85pt;height:348.75pt" o:ole="">
            <v:imagedata r:id="rId213" o:title=""/>
          </v:shape>
          <o:OLEObject Type="Embed" ProgID="Visio.Drawing.11" ShapeID="_x0000_i1128" DrawAspect="Content" ObjectID="_1716809010"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6" w:name="_Toc20204131"/>
      <w:bookmarkStart w:id="1617" w:name="_Toc27894819"/>
      <w:bookmarkStart w:id="1618" w:name="_Toc36191889"/>
      <w:bookmarkStart w:id="1619" w:name="_Toc45192979"/>
      <w:bookmarkStart w:id="1620" w:name="_Toc47592611"/>
      <w:bookmarkStart w:id="1621" w:name="_Toc51834697"/>
      <w:bookmarkStart w:id="1622" w:name="_Toc106193585"/>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6"/>
      <w:bookmarkEnd w:id="1617"/>
      <w:bookmarkEnd w:id="1618"/>
      <w:bookmarkEnd w:id="1619"/>
      <w:bookmarkEnd w:id="1620"/>
      <w:bookmarkEnd w:id="1621"/>
      <w:bookmarkEnd w:id="162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9" type="#_x0000_t75" style="width:480.85pt;height:397.55pt" o:ole="">
            <v:imagedata r:id="rId215" o:title=""/>
          </v:shape>
          <o:OLEObject Type="Embed" ProgID="Visio.Drawing.11" ShapeID="_x0000_i1129" DrawAspect="Content" ObjectID="_1716809011"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3" w:name="_Toc20204132"/>
      <w:bookmarkStart w:id="1624" w:name="_Toc27894820"/>
      <w:bookmarkStart w:id="1625" w:name="_Toc36191890"/>
      <w:bookmarkStart w:id="1626" w:name="_Toc45192980"/>
      <w:bookmarkStart w:id="1627" w:name="_Toc47592612"/>
      <w:bookmarkStart w:id="1628" w:name="_Toc51834698"/>
      <w:bookmarkStart w:id="1629" w:name="_Toc106193586"/>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3"/>
      <w:bookmarkEnd w:id="1624"/>
      <w:bookmarkEnd w:id="1625"/>
      <w:bookmarkEnd w:id="1626"/>
      <w:bookmarkEnd w:id="1627"/>
      <w:bookmarkEnd w:id="1628"/>
      <w:bookmarkEnd w:id="162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0" w:name="_MON_1607964575"/>
    <w:bookmarkEnd w:id="1630"/>
    <w:p w14:paraId="407EABC0" w14:textId="77777777" w:rsidR="00776774" w:rsidRPr="00140E21" w:rsidRDefault="00776774" w:rsidP="00776774">
      <w:pPr>
        <w:pStyle w:val="TH"/>
      </w:pPr>
      <w:r w:rsidRPr="00140E21">
        <w:object w:dxaOrig="9044" w:dyaOrig="8001" w14:anchorId="0FB14957">
          <v:shape id="_x0000_i1130" type="#_x0000_t75" style="width:452.05pt;height:400.7pt" o:ole="">
            <v:imagedata r:id="rId217" o:title=""/>
          </v:shape>
          <o:OLEObject Type="Embed" ProgID="Word.Picture.8" ShapeID="_x0000_i1130" DrawAspect="Content" ObjectID="_1716809012"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1" w:name="_Toc20204133"/>
      <w:bookmarkStart w:id="1632" w:name="_Toc27894821"/>
      <w:bookmarkStart w:id="1633" w:name="_Toc36191891"/>
      <w:bookmarkStart w:id="1634" w:name="_Toc45192981"/>
      <w:bookmarkStart w:id="1635" w:name="_Toc47592613"/>
      <w:bookmarkStart w:id="1636" w:name="_Toc51834699"/>
      <w:bookmarkStart w:id="1637" w:name="_Toc106193587"/>
      <w:r w:rsidRPr="00140E21">
        <w:rPr>
          <w:lang w:eastAsia="zh-CN"/>
        </w:rPr>
        <w:t>4.12.8</w:t>
      </w:r>
      <w:r w:rsidRPr="00140E21">
        <w:rPr>
          <w:lang w:eastAsia="zh-CN"/>
        </w:rPr>
        <w:tab/>
        <w:t>Mobility from a non-geographically selected AMF to a geographically selected AMF</w:t>
      </w:r>
      <w:bookmarkEnd w:id="1631"/>
      <w:bookmarkEnd w:id="1632"/>
      <w:bookmarkEnd w:id="1633"/>
      <w:bookmarkEnd w:id="1634"/>
      <w:bookmarkEnd w:id="1635"/>
      <w:bookmarkEnd w:id="1636"/>
      <w:bookmarkEnd w:id="163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1" type="#_x0000_t75" style="width:438.25pt;height:139.6pt" o:ole="">
            <v:imagedata r:id="rId219" o:title=""/>
          </v:shape>
          <o:OLEObject Type="Embed" ProgID="Visio.Drawing.11" ShapeID="_x0000_i1131" DrawAspect="Content" ObjectID="_1716809013"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8" w:name="_Toc20204134"/>
      <w:bookmarkStart w:id="1639" w:name="_Toc27894822"/>
      <w:bookmarkStart w:id="1640" w:name="_Toc36191892"/>
      <w:bookmarkStart w:id="1641" w:name="_Toc45192982"/>
      <w:bookmarkStart w:id="1642" w:name="_Toc47592614"/>
      <w:bookmarkStart w:id="1643" w:name="_Toc51834700"/>
      <w:bookmarkStart w:id="1644" w:name="_Toc106193588"/>
      <w:r w:rsidRPr="00140E21">
        <w:t>4.12a</w:t>
      </w:r>
      <w:r w:rsidRPr="00140E21">
        <w:tab/>
        <w:t>Procedures for Trusted non-3GPP access</w:t>
      </w:r>
      <w:bookmarkEnd w:id="1638"/>
      <w:bookmarkEnd w:id="1639"/>
      <w:bookmarkEnd w:id="1640"/>
      <w:bookmarkEnd w:id="1641"/>
      <w:bookmarkEnd w:id="1642"/>
      <w:bookmarkEnd w:id="1643"/>
      <w:bookmarkEnd w:id="1644"/>
    </w:p>
    <w:p w14:paraId="447B9A2E" w14:textId="77777777" w:rsidR="00776774" w:rsidRPr="00140E21" w:rsidRDefault="00776774" w:rsidP="00776774">
      <w:pPr>
        <w:pStyle w:val="Heading3"/>
      </w:pPr>
      <w:bookmarkStart w:id="1645" w:name="_Toc20204135"/>
      <w:bookmarkStart w:id="1646" w:name="_Toc27894823"/>
      <w:bookmarkStart w:id="1647" w:name="_Toc36191893"/>
      <w:bookmarkStart w:id="1648" w:name="_Toc45192983"/>
      <w:bookmarkStart w:id="1649" w:name="_Toc47592615"/>
      <w:bookmarkStart w:id="1650" w:name="_Toc51834701"/>
      <w:bookmarkStart w:id="1651" w:name="_Toc106193589"/>
      <w:r w:rsidRPr="00140E21">
        <w:t>4.12a.1</w:t>
      </w:r>
      <w:r w:rsidRPr="00140E21">
        <w:tab/>
        <w:t>General</w:t>
      </w:r>
      <w:bookmarkEnd w:id="1645"/>
      <w:bookmarkEnd w:id="1646"/>
      <w:bookmarkEnd w:id="1647"/>
      <w:bookmarkEnd w:id="1648"/>
      <w:bookmarkEnd w:id="1649"/>
      <w:bookmarkEnd w:id="1650"/>
      <w:bookmarkEnd w:id="165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2" w:name="_Toc20204136"/>
      <w:bookmarkStart w:id="1653" w:name="_Toc27894824"/>
      <w:bookmarkStart w:id="1654" w:name="_Toc36191894"/>
      <w:bookmarkStart w:id="1655" w:name="_Toc45192984"/>
      <w:bookmarkStart w:id="1656" w:name="_Toc47592616"/>
      <w:bookmarkStart w:id="1657" w:name="_Toc51834702"/>
      <w:bookmarkStart w:id="1658" w:name="_Toc106193590"/>
      <w:r w:rsidRPr="00140E21">
        <w:t>4.12a.2</w:t>
      </w:r>
      <w:r w:rsidRPr="00140E21">
        <w:tab/>
        <w:t>Registration via Trusted non-3GPP Access</w:t>
      </w:r>
      <w:bookmarkEnd w:id="1652"/>
      <w:bookmarkEnd w:id="1653"/>
      <w:bookmarkEnd w:id="1654"/>
      <w:bookmarkEnd w:id="1655"/>
      <w:bookmarkEnd w:id="1656"/>
      <w:bookmarkEnd w:id="1657"/>
      <w:bookmarkEnd w:id="1658"/>
    </w:p>
    <w:p w14:paraId="68C52521" w14:textId="77777777" w:rsidR="00776774" w:rsidRPr="00140E21" w:rsidRDefault="00776774" w:rsidP="00776774">
      <w:pPr>
        <w:pStyle w:val="Heading4"/>
      </w:pPr>
      <w:bookmarkStart w:id="1659" w:name="_Toc20204137"/>
      <w:bookmarkStart w:id="1660" w:name="_Toc27894825"/>
      <w:bookmarkStart w:id="1661" w:name="_Toc36191895"/>
      <w:bookmarkStart w:id="1662" w:name="_Toc45192985"/>
      <w:bookmarkStart w:id="1663" w:name="_Toc47592617"/>
      <w:bookmarkStart w:id="1664" w:name="_Toc51834703"/>
      <w:bookmarkStart w:id="1665" w:name="_Toc106193591"/>
      <w:r w:rsidRPr="00140E21">
        <w:t>4.12a.2.1</w:t>
      </w:r>
      <w:r w:rsidRPr="00140E21">
        <w:tab/>
        <w:t>General</w:t>
      </w:r>
      <w:bookmarkEnd w:id="1659"/>
      <w:bookmarkEnd w:id="1660"/>
      <w:bookmarkEnd w:id="1661"/>
      <w:bookmarkEnd w:id="1662"/>
      <w:bookmarkEnd w:id="1663"/>
      <w:bookmarkEnd w:id="1664"/>
      <w:bookmarkEnd w:id="166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6" w:name="_Toc20204138"/>
      <w:bookmarkStart w:id="1667" w:name="_Toc27894826"/>
      <w:bookmarkStart w:id="1668" w:name="_Toc36191896"/>
      <w:bookmarkStart w:id="1669" w:name="_Toc45192986"/>
      <w:bookmarkStart w:id="1670" w:name="_Toc47592618"/>
      <w:bookmarkStart w:id="1671" w:name="_Toc51834704"/>
      <w:bookmarkStart w:id="1672" w:name="_Toc106193592"/>
      <w:r w:rsidRPr="00140E21">
        <w:t>4.12a.2.2</w:t>
      </w:r>
      <w:r w:rsidRPr="00140E21">
        <w:tab/>
        <w:t>Registration procedure for trusted non-3GPP access</w:t>
      </w:r>
      <w:bookmarkEnd w:id="1666"/>
      <w:bookmarkEnd w:id="1667"/>
      <w:bookmarkEnd w:id="1668"/>
      <w:bookmarkEnd w:id="1669"/>
      <w:bookmarkEnd w:id="1670"/>
      <w:bookmarkEnd w:id="1671"/>
      <w:bookmarkEnd w:id="167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2" type="#_x0000_t75" style="width:481.45pt;height:680.55pt" o:ole="">
            <v:imagedata r:id="rId221" o:title=""/>
          </v:shape>
          <o:OLEObject Type="Embed" ProgID="Visio.Drawing.15" ShapeID="_x0000_i1132" DrawAspect="Content" ObjectID="_1716809014"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w:t>
      </w:r>
      <w:r w:rsidRPr="00140E21">
        <w:lastRenderedPageBreak/>
        <w:t xml:space="preserve">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3" w:name="_Toc51834705"/>
      <w:bookmarkStart w:id="1674" w:name="_Toc20204139"/>
      <w:bookmarkStart w:id="1675" w:name="_Toc27894827"/>
      <w:bookmarkStart w:id="1676" w:name="_Toc36191897"/>
      <w:bookmarkStart w:id="1677" w:name="_Toc45192987"/>
      <w:bookmarkStart w:id="1678" w:name="_Toc47592619"/>
      <w:bookmarkStart w:id="1679" w:name="_Toc106193593"/>
      <w:r>
        <w:t>4.12a.2.3</w:t>
      </w:r>
      <w:r>
        <w:tab/>
        <w:t>Emergency Registration for trusted non-3GPP Access</w:t>
      </w:r>
      <w:bookmarkEnd w:id="1673"/>
      <w:bookmarkEnd w:id="167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0" w:name="_Toc51834706"/>
      <w:bookmarkStart w:id="1681" w:name="_Toc106193594"/>
      <w:r w:rsidRPr="00140E21">
        <w:t>4.12a.3</w:t>
      </w:r>
      <w:r w:rsidRPr="00140E21">
        <w:tab/>
        <w:t>Deregistration procedure for Trusted non-3GPP access</w:t>
      </w:r>
      <w:bookmarkEnd w:id="1674"/>
      <w:bookmarkEnd w:id="1675"/>
      <w:bookmarkEnd w:id="1676"/>
      <w:bookmarkEnd w:id="1677"/>
      <w:bookmarkEnd w:id="1678"/>
      <w:bookmarkEnd w:id="1680"/>
      <w:bookmarkEnd w:id="168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2" w:name="_Toc20204140"/>
      <w:bookmarkStart w:id="1683" w:name="_Toc27894828"/>
      <w:bookmarkStart w:id="1684" w:name="_Toc36191898"/>
      <w:bookmarkStart w:id="1685" w:name="_Toc45192988"/>
      <w:bookmarkStart w:id="1686" w:name="_Toc47592620"/>
      <w:bookmarkStart w:id="1687" w:name="_Toc51834707"/>
      <w:bookmarkStart w:id="1688" w:name="_Toc106193595"/>
      <w:r w:rsidRPr="00140E21">
        <w:t>4.12a.4</w:t>
      </w:r>
      <w:r w:rsidRPr="00140E21">
        <w:tab/>
        <w:t>N2 procedures via Trusted non-3GPP Access</w:t>
      </w:r>
      <w:bookmarkEnd w:id="1682"/>
      <w:bookmarkEnd w:id="1683"/>
      <w:bookmarkEnd w:id="1684"/>
      <w:bookmarkEnd w:id="1685"/>
      <w:bookmarkEnd w:id="1686"/>
      <w:bookmarkEnd w:id="1687"/>
      <w:bookmarkEnd w:id="1688"/>
    </w:p>
    <w:p w14:paraId="366E8B2F" w14:textId="77777777" w:rsidR="00776774" w:rsidRPr="00140E21" w:rsidRDefault="00776774" w:rsidP="00776774">
      <w:pPr>
        <w:pStyle w:val="Heading4"/>
      </w:pPr>
      <w:bookmarkStart w:id="1689" w:name="_Toc20204141"/>
      <w:bookmarkStart w:id="1690" w:name="_Toc27894829"/>
      <w:bookmarkStart w:id="1691" w:name="_Toc36191899"/>
      <w:bookmarkStart w:id="1692" w:name="_Toc45192989"/>
      <w:bookmarkStart w:id="1693" w:name="_Toc47592621"/>
      <w:bookmarkStart w:id="1694" w:name="_Toc51834708"/>
      <w:bookmarkStart w:id="1695" w:name="_Toc106193596"/>
      <w:r w:rsidRPr="00140E21">
        <w:t>4.12a.4.1</w:t>
      </w:r>
      <w:r w:rsidRPr="00140E21">
        <w:tab/>
        <w:t>Service Request procedures via Trusted non-3GPP Access</w:t>
      </w:r>
      <w:bookmarkEnd w:id="1689"/>
      <w:bookmarkEnd w:id="1690"/>
      <w:bookmarkEnd w:id="1691"/>
      <w:bookmarkEnd w:id="1692"/>
      <w:bookmarkEnd w:id="1693"/>
      <w:bookmarkEnd w:id="1694"/>
      <w:bookmarkEnd w:id="169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6" w:name="_Toc20204142"/>
      <w:bookmarkStart w:id="1697" w:name="_Toc27894830"/>
      <w:bookmarkStart w:id="1698" w:name="_Toc36191900"/>
      <w:bookmarkStart w:id="1699" w:name="_Toc45192990"/>
      <w:bookmarkStart w:id="1700" w:name="_Toc47592622"/>
      <w:bookmarkStart w:id="1701" w:name="_Toc51834709"/>
      <w:bookmarkStart w:id="1702" w:name="_Toc106193597"/>
      <w:r w:rsidRPr="00140E21">
        <w:lastRenderedPageBreak/>
        <w:t>4.12a.4.2</w:t>
      </w:r>
      <w:r w:rsidRPr="00140E21">
        <w:tab/>
        <w:t>Procedure for the UE context release in the TNGF</w:t>
      </w:r>
      <w:bookmarkEnd w:id="1696"/>
      <w:bookmarkEnd w:id="1697"/>
      <w:bookmarkEnd w:id="1698"/>
      <w:bookmarkEnd w:id="1699"/>
      <w:bookmarkEnd w:id="1700"/>
      <w:bookmarkEnd w:id="1701"/>
      <w:bookmarkEnd w:id="170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3" w:name="_Toc20204143"/>
      <w:bookmarkStart w:id="1704" w:name="_Toc27894831"/>
      <w:bookmarkStart w:id="1705" w:name="_Toc36191901"/>
      <w:bookmarkStart w:id="1706" w:name="_Toc45192991"/>
      <w:bookmarkStart w:id="1707" w:name="_Toc47592623"/>
      <w:bookmarkStart w:id="1708" w:name="_Toc51834710"/>
      <w:bookmarkStart w:id="1709" w:name="_Toc106193598"/>
      <w:r w:rsidRPr="00140E21">
        <w:t>4.12a.4.3</w:t>
      </w:r>
      <w:r w:rsidRPr="00140E21">
        <w:tab/>
        <w:t>CN-initiated selective deactivation of UP connection of an existing PDU Session associated with Trusted non-3GPP Access</w:t>
      </w:r>
      <w:bookmarkEnd w:id="1703"/>
      <w:bookmarkEnd w:id="1704"/>
      <w:bookmarkEnd w:id="1705"/>
      <w:bookmarkEnd w:id="1706"/>
      <w:bookmarkEnd w:id="1707"/>
      <w:bookmarkEnd w:id="1708"/>
      <w:bookmarkEnd w:id="170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0" w:name="_Toc20204144"/>
      <w:bookmarkStart w:id="1711" w:name="_Toc27894832"/>
      <w:bookmarkStart w:id="1712" w:name="_Toc36191902"/>
      <w:bookmarkStart w:id="1713" w:name="_Toc45192992"/>
      <w:bookmarkStart w:id="1714" w:name="_Toc47592624"/>
      <w:bookmarkStart w:id="1715" w:name="_Toc51834711"/>
      <w:bookmarkStart w:id="1716" w:name="_Toc106193599"/>
      <w:r w:rsidRPr="00140E21">
        <w:t>4.12a.5</w:t>
      </w:r>
      <w:r w:rsidRPr="00140E21">
        <w:tab/>
        <w:t>UE Requested PDU Session Establishment via Trusted non-3GPP Access</w:t>
      </w:r>
      <w:bookmarkEnd w:id="1710"/>
      <w:bookmarkEnd w:id="1711"/>
      <w:bookmarkEnd w:id="1712"/>
      <w:bookmarkEnd w:id="1713"/>
      <w:bookmarkEnd w:id="1714"/>
      <w:bookmarkEnd w:id="1715"/>
      <w:bookmarkEnd w:id="171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7" w:name="_Toc20204145"/>
      <w:bookmarkStart w:id="1718" w:name="_Toc27894833"/>
      <w:bookmarkStart w:id="1719" w:name="_Toc36191903"/>
      <w:bookmarkStart w:id="1720" w:name="_Toc45192993"/>
      <w:bookmarkStart w:id="1721" w:name="_Toc47592625"/>
      <w:bookmarkStart w:id="1722" w:name="_Toc51834712"/>
      <w:bookmarkStart w:id="1723" w:name="_Toc106193600"/>
      <w:r w:rsidRPr="00140E21">
        <w:t>4.12a.6</w:t>
      </w:r>
      <w:r w:rsidRPr="00140E21">
        <w:tab/>
        <w:t>UE or network Requested PDU Session Modification via Trusted non-3GPP access</w:t>
      </w:r>
      <w:bookmarkEnd w:id="1717"/>
      <w:bookmarkEnd w:id="1718"/>
      <w:bookmarkEnd w:id="1719"/>
      <w:bookmarkEnd w:id="1720"/>
      <w:bookmarkEnd w:id="1721"/>
      <w:bookmarkEnd w:id="1722"/>
      <w:bookmarkEnd w:id="172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4" w:name="_Toc20204146"/>
      <w:bookmarkStart w:id="1725" w:name="_Toc27894834"/>
      <w:bookmarkStart w:id="1726" w:name="_Toc36191904"/>
      <w:bookmarkStart w:id="1727" w:name="_Toc45192994"/>
      <w:bookmarkStart w:id="1728" w:name="_Toc47592626"/>
      <w:bookmarkStart w:id="1729" w:name="_Toc51834713"/>
      <w:bookmarkStart w:id="1730" w:name="_Toc106193601"/>
      <w:r w:rsidRPr="00140E21">
        <w:t>4.12a.7</w:t>
      </w:r>
      <w:r w:rsidRPr="00140E21">
        <w:tab/>
        <w:t>UE or network Requested PDU Session Release via Trusted non-3GPP access</w:t>
      </w:r>
      <w:bookmarkEnd w:id="1724"/>
      <w:bookmarkEnd w:id="1725"/>
      <w:bookmarkEnd w:id="1726"/>
      <w:bookmarkEnd w:id="1727"/>
      <w:bookmarkEnd w:id="1728"/>
      <w:bookmarkEnd w:id="1729"/>
      <w:bookmarkEnd w:id="173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1" w:name="_Toc20204147"/>
      <w:bookmarkStart w:id="1732" w:name="_Toc27894835"/>
      <w:bookmarkStart w:id="1733" w:name="_Toc36191905"/>
      <w:bookmarkStart w:id="1734" w:name="_Toc45192995"/>
      <w:bookmarkStart w:id="1735" w:name="_Toc47592627"/>
      <w:bookmarkStart w:id="1736" w:name="_Toc51834714"/>
      <w:bookmarkStart w:id="1737" w:name="_Toc106193602"/>
      <w:r w:rsidRPr="00140E21">
        <w:lastRenderedPageBreak/>
        <w:t>4.12a.8</w:t>
      </w:r>
      <w:r w:rsidRPr="00140E21">
        <w:tab/>
        <w:t>Mobility from a non-geographically selected AMF to a geographically selected AMF</w:t>
      </w:r>
      <w:bookmarkEnd w:id="1731"/>
      <w:bookmarkEnd w:id="1732"/>
      <w:bookmarkEnd w:id="1733"/>
      <w:bookmarkEnd w:id="1734"/>
      <w:bookmarkEnd w:id="1735"/>
      <w:bookmarkEnd w:id="1736"/>
      <w:bookmarkEnd w:id="173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38" w:name="_Toc20204148"/>
      <w:bookmarkStart w:id="1739" w:name="_Toc27894836"/>
      <w:bookmarkStart w:id="1740" w:name="_Toc36191906"/>
      <w:bookmarkStart w:id="1741" w:name="_Toc45192996"/>
      <w:bookmarkStart w:id="1742" w:name="_Toc47592628"/>
      <w:bookmarkStart w:id="1743" w:name="_Toc51834715"/>
      <w:bookmarkStart w:id="1744" w:name="_Toc106193603"/>
      <w:r w:rsidRPr="00140E21">
        <w:t>4.12a.9</w:t>
      </w:r>
      <w:r w:rsidRPr="00140E21">
        <w:tab/>
        <w:t>Support of EAP Re-Authentication</w:t>
      </w:r>
      <w:bookmarkEnd w:id="1738"/>
      <w:bookmarkEnd w:id="1739"/>
      <w:bookmarkEnd w:id="1740"/>
      <w:bookmarkEnd w:id="1741"/>
      <w:bookmarkEnd w:id="1742"/>
      <w:bookmarkEnd w:id="1743"/>
      <w:bookmarkEnd w:id="1744"/>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3" type="#_x0000_t75" style="width:482.1pt;height:209.1pt" o:ole="">
            <v:imagedata r:id="rId223" o:title=""/>
          </v:shape>
          <o:OLEObject Type="Embed" ProgID="Visio.Drawing.11" ShapeID="_x0000_i1133" DrawAspect="Content" ObjectID="_1716809015" r:id="rId224"/>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45" w:name="_Toc20204149"/>
      <w:bookmarkStart w:id="1746" w:name="_Toc27894837"/>
      <w:bookmarkStart w:id="1747" w:name="_Toc36191907"/>
      <w:bookmarkStart w:id="1748" w:name="_Toc45192997"/>
      <w:bookmarkStart w:id="1749" w:name="_Toc47592629"/>
      <w:bookmarkStart w:id="1750" w:name="_Toc51834716"/>
      <w:bookmarkStart w:id="1751" w:name="_Toc106193604"/>
      <w:r w:rsidRPr="00140E21">
        <w:t>4.12b</w:t>
      </w:r>
      <w:r w:rsidRPr="00140E21">
        <w:tab/>
        <w:t>Procedures for devices that do not support 5GC NAS over WLAN access</w:t>
      </w:r>
      <w:bookmarkEnd w:id="1745"/>
      <w:bookmarkEnd w:id="1746"/>
      <w:bookmarkEnd w:id="1747"/>
      <w:bookmarkEnd w:id="1748"/>
      <w:bookmarkEnd w:id="1749"/>
      <w:bookmarkEnd w:id="1750"/>
      <w:bookmarkEnd w:id="1751"/>
    </w:p>
    <w:p w14:paraId="3B394698" w14:textId="77777777" w:rsidR="00776774" w:rsidRPr="00140E21" w:rsidRDefault="00776774" w:rsidP="00776774">
      <w:pPr>
        <w:pStyle w:val="Heading3"/>
      </w:pPr>
      <w:bookmarkStart w:id="1752" w:name="_Toc20204150"/>
      <w:bookmarkStart w:id="1753" w:name="_Toc27894838"/>
      <w:bookmarkStart w:id="1754" w:name="_Toc36191908"/>
      <w:bookmarkStart w:id="1755" w:name="_Toc45192998"/>
      <w:bookmarkStart w:id="1756" w:name="_Toc47592630"/>
      <w:bookmarkStart w:id="1757" w:name="_Toc51834717"/>
      <w:bookmarkStart w:id="1758" w:name="_Toc106193605"/>
      <w:r w:rsidRPr="00140E21">
        <w:t>4.12b.1</w:t>
      </w:r>
      <w:r w:rsidRPr="00140E21">
        <w:tab/>
        <w:t>General</w:t>
      </w:r>
      <w:bookmarkEnd w:id="1752"/>
      <w:bookmarkEnd w:id="1753"/>
      <w:bookmarkEnd w:id="1754"/>
      <w:bookmarkEnd w:id="1755"/>
      <w:bookmarkEnd w:id="1756"/>
      <w:bookmarkEnd w:id="1757"/>
      <w:bookmarkEnd w:id="1758"/>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9" w:name="_Toc20204151"/>
      <w:bookmarkStart w:id="1760" w:name="_Toc27894839"/>
      <w:bookmarkStart w:id="1761" w:name="_Toc36191909"/>
      <w:bookmarkStart w:id="1762" w:name="_Toc45192999"/>
      <w:bookmarkStart w:id="1763" w:name="_Toc47592631"/>
      <w:bookmarkStart w:id="1764" w:name="_Toc51834718"/>
      <w:bookmarkStart w:id="1765" w:name="_Toc106193606"/>
      <w:r w:rsidRPr="00140E21">
        <w:t>4.12b.2</w:t>
      </w:r>
      <w:r w:rsidRPr="00140E21">
        <w:tab/>
        <w:t>Initial Registration &amp; PDU Session Establishment</w:t>
      </w:r>
      <w:bookmarkEnd w:id="1759"/>
      <w:bookmarkEnd w:id="1760"/>
      <w:bookmarkEnd w:id="1761"/>
      <w:bookmarkEnd w:id="1762"/>
      <w:bookmarkEnd w:id="1763"/>
      <w:bookmarkEnd w:id="1764"/>
      <w:bookmarkEnd w:id="176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4" type="#_x0000_t75" style="width:471.45pt;height:713.75pt" o:ole="">
            <v:imagedata r:id="rId225" o:title=""/>
          </v:shape>
          <o:OLEObject Type="Embed" ProgID="Visio.Drawing.11" ShapeID="_x0000_i1134" DrawAspect="Content" ObjectID="_1716809016" r:id="rId226"/>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6"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7" w:name="_Toc36191910"/>
      <w:bookmarkStart w:id="1768" w:name="_Toc45193000"/>
      <w:bookmarkStart w:id="1769" w:name="_Toc47592632"/>
      <w:bookmarkStart w:id="1770" w:name="_Toc51834719"/>
      <w:bookmarkStart w:id="1771" w:name="_Toc27894840"/>
      <w:bookmarkStart w:id="1772" w:name="_Toc106193607"/>
      <w:r>
        <w:t>4.12b.3</w:t>
      </w:r>
      <w:r>
        <w:tab/>
        <w:t>Deregistration procedure</w:t>
      </w:r>
      <w:bookmarkEnd w:id="1767"/>
      <w:bookmarkEnd w:id="1768"/>
      <w:bookmarkEnd w:id="1769"/>
      <w:bookmarkEnd w:id="1770"/>
      <w:bookmarkEnd w:id="177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3" w:name="_Toc36191911"/>
      <w:bookmarkStart w:id="1774" w:name="_Toc45193001"/>
      <w:bookmarkStart w:id="1775" w:name="_Toc47592633"/>
      <w:bookmarkStart w:id="1776" w:name="_Toc51834720"/>
      <w:bookmarkStart w:id="1777" w:name="_Toc106193608"/>
      <w:r>
        <w:t>4.12b.4</w:t>
      </w:r>
      <w:r>
        <w:tab/>
        <w:t>N2 procedures</w:t>
      </w:r>
      <w:bookmarkEnd w:id="1773"/>
      <w:bookmarkEnd w:id="1774"/>
      <w:bookmarkEnd w:id="1775"/>
      <w:bookmarkEnd w:id="1776"/>
      <w:bookmarkEnd w:id="1777"/>
    </w:p>
    <w:p w14:paraId="0C7DB4CE" w14:textId="77777777" w:rsidR="00776774" w:rsidRPr="005A1DC9" w:rsidRDefault="00776774" w:rsidP="00776774">
      <w:pPr>
        <w:pStyle w:val="Heading4"/>
      </w:pPr>
      <w:bookmarkStart w:id="1778" w:name="_Toc36191912"/>
      <w:bookmarkStart w:id="1779" w:name="_Toc45193002"/>
      <w:bookmarkStart w:id="1780" w:name="_Toc47592634"/>
      <w:bookmarkStart w:id="1781" w:name="_Toc51834721"/>
      <w:bookmarkStart w:id="1782" w:name="_Toc106193609"/>
      <w:r>
        <w:t>4.12b.4.1</w:t>
      </w:r>
      <w:r>
        <w:tab/>
        <w:t>Service Request procedures</w:t>
      </w:r>
      <w:bookmarkEnd w:id="1778"/>
      <w:bookmarkEnd w:id="1779"/>
      <w:bookmarkEnd w:id="1780"/>
      <w:bookmarkEnd w:id="1781"/>
      <w:bookmarkEnd w:id="178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3" w:name="_Toc36191913"/>
      <w:bookmarkStart w:id="1784" w:name="_Toc45193003"/>
      <w:bookmarkStart w:id="1785" w:name="_Toc47592635"/>
      <w:bookmarkStart w:id="1786" w:name="_Toc51834722"/>
      <w:bookmarkStart w:id="1787" w:name="_Toc106193610"/>
      <w:r>
        <w:t>4.12b.4.2</w:t>
      </w:r>
      <w:r>
        <w:tab/>
        <w:t>Procedure for the UE context release in the TWIF</w:t>
      </w:r>
      <w:bookmarkEnd w:id="1783"/>
      <w:bookmarkEnd w:id="1784"/>
      <w:bookmarkEnd w:id="1785"/>
      <w:bookmarkEnd w:id="1786"/>
      <w:bookmarkEnd w:id="178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88" w:name="_Toc36191914"/>
      <w:bookmarkStart w:id="1789" w:name="_Toc45193004"/>
      <w:bookmarkStart w:id="1790" w:name="_Toc47592636"/>
      <w:bookmarkStart w:id="1791" w:name="_Toc51834723"/>
      <w:bookmarkStart w:id="1792" w:name="_Toc106193611"/>
      <w:r>
        <w:t>4.12b.4.3</w:t>
      </w:r>
      <w:r>
        <w:tab/>
        <w:t>CN-initiated selective deactivation of UP connection of an existing PDU Session</w:t>
      </w:r>
      <w:bookmarkEnd w:id="1788"/>
      <w:bookmarkEnd w:id="1789"/>
      <w:bookmarkEnd w:id="1790"/>
      <w:bookmarkEnd w:id="1791"/>
      <w:bookmarkEnd w:id="179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3" w:name="_Toc36191915"/>
      <w:bookmarkStart w:id="1794" w:name="_Toc45193005"/>
      <w:bookmarkStart w:id="1795" w:name="_Toc47592637"/>
      <w:bookmarkStart w:id="1796" w:name="_Toc51834724"/>
      <w:bookmarkStart w:id="1797" w:name="_Toc106193612"/>
      <w:r w:rsidRPr="00140E21">
        <w:t>4.13</w:t>
      </w:r>
      <w:r w:rsidRPr="00140E21">
        <w:tab/>
        <w:t>Specific services</w:t>
      </w:r>
      <w:bookmarkEnd w:id="1766"/>
      <w:bookmarkEnd w:id="1771"/>
      <w:bookmarkEnd w:id="1793"/>
      <w:bookmarkEnd w:id="1794"/>
      <w:bookmarkEnd w:id="1795"/>
      <w:bookmarkEnd w:id="1796"/>
      <w:bookmarkEnd w:id="1797"/>
    </w:p>
    <w:p w14:paraId="6FC7603C" w14:textId="77777777" w:rsidR="00776774" w:rsidRPr="00140E21" w:rsidRDefault="00776774" w:rsidP="00776774">
      <w:pPr>
        <w:pStyle w:val="Heading3"/>
      </w:pPr>
      <w:bookmarkStart w:id="1798" w:name="_Toc20204153"/>
      <w:bookmarkStart w:id="1799" w:name="_Toc27894841"/>
      <w:bookmarkStart w:id="1800" w:name="_Toc36191916"/>
      <w:bookmarkStart w:id="1801" w:name="_Toc45193006"/>
      <w:bookmarkStart w:id="1802" w:name="_Toc47592638"/>
      <w:bookmarkStart w:id="1803" w:name="_Toc51834725"/>
      <w:bookmarkStart w:id="1804" w:name="_Toc106193613"/>
      <w:r w:rsidRPr="00140E21">
        <w:t>4.13.1</w:t>
      </w:r>
      <w:r w:rsidRPr="00140E21">
        <w:tab/>
        <w:t>General</w:t>
      </w:r>
      <w:bookmarkEnd w:id="1798"/>
      <w:bookmarkEnd w:id="1799"/>
      <w:bookmarkEnd w:id="1800"/>
      <w:bookmarkEnd w:id="1801"/>
      <w:bookmarkEnd w:id="1802"/>
      <w:bookmarkEnd w:id="1803"/>
      <w:bookmarkEnd w:id="180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5" w:name="_Toc20204154"/>
      <w:bookmarkStart w:id="1806" w:name="_Toc27894842"/>
      <w:bookmarkStart w:id="1807" w:name="_Toc36191917"/>
      <w:bookmarkStart w:id="1808" w:name="_Toc45193007"/>
      <w:bookmarkStart w:id="1809" w:name="_Toc47592639"/>
      <w:bookmarkStart w:id="1810" w:name="_Toc51834726"/>
      <w:bookmarkStart w:id="1811" w:name="_Toc106193614"/>
      <w:r w:rsidRPr="00140E21">
        <w:t>4.13.2</w:t>
      </w:r>
      <w:r w:rsidRPr="00140E21">
        <w:tab/>
        <w:t>Application Triggering</w:t>
      </w:r>
      <w:bookmarkEnd w:id="1805"/>
      <w:bookmarkEnd w:id="1806"/>
      <w:bookmarkEnd w:id="1807"/>
      <w:bookmarkEnd w:id="1808"/>
      <w:bookmarkEnd w:id="1809"/>
      <w:bookmarkEnd w:id="1810"/>
      <w:bookmarkEnd w:id="1811"/>
    </w:p>
    <w:p w14:paraId="0AA89344" w14:textId="77777777" w:rsidR="00776774" w:rsidRPr="00140E21" w:rsidRDefault="00776774" w:rsidP="00776774">
      <w:pPr>
        <w:pStyle w:val="Heading4"/>
        <w:rPr>
          <w:lang w:eastAsia="zh-CN"/>
        </w:rPr>
      </w:pPr>
      <w:bookmarkStart w:id="1812" w:name="_Toc20204155"/>
      <w:bookmarkStart w:id="1813" w:name="_Toc27894843"/>
      <w:bookmarkStart w:id="1814" w:name="_Toc36191918"/>
      <w:bookmarkStart w:id="1815" w:name="_Toc45193008"/>
      <w:bookmarkStart w:id="1816" w:name="_Toc47592640"/>
      <w:bookmarkStart w:id="1817" w:name="_Toc51834727"/>
      <w:bookmarkStart w:id="1818" w:name="_Toc106193615"/>
      <w:r w:rsidRPr="00140E21">
        <w:rPr>
          <w:lang w:eastAsia="zh-CN"/>
        </w:rPr>
        <w:t>4.13.2.1</w:t>
      </w:r>
      <w:r w:rsidRPr="00140E21">
        <w:rPr>
          <w:lang w:eastAsia="zh-CN"/>
        </w:rPr>
        <w:tab/>
        <w:t>General</w:t>
      </w:r>
      <w:bookmarkEnd w:id="1812"/>
      <w:bookmarkEnd w:id="1813"/>
      <w:bookmarkEnd w:id="1814"/>
      <w:bookmarkEnd w:id="1815"/>
      <w:bookmarkEnd w:id="1816"/>
      <w:bookmarkEnd w:id="1817"/>
      <w:bookmarkEnd w:id="181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9" w:name="_Toc20204156"/>
      <w:bookmarkStart w:id="1820" w:name="_Toc27894844"/>
      <w:bookmarkStart w:id="1821" w:name="_Toc36191919"/>
      <w:bookmarkStart w:id="1822" w:name="_Toc45193009"/>
      <w:bookmarkStart w:id="1823" w:name="_Toc47592641"/>
      <w:bookmarkStart w:id="1824" w:name="_Toc51834728"/>
      <w:bookmarkStart w:id="1825" w:name="_Toc106193616"/>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9"/>
      <w:bookmarkEnd w:id="1820"/>
      <w:bookmarkEnd w:id="1821"/>
      <w:bookmarkEnd w:id="1822"/>
      <w:bookmarkEnd w:id="1823"/>
      <w:bookmarkEnd w:id="1824"/>
      <w:bookmarkEnd w:id="1825"/>
    </w:p>
    <w:p w14:paraId="14EE07A0" w14:textId="77777777" w:rsidR="00776774" w:rsidRPr="00140E21" w:rsidRDefault="00776774" w:rsidP="00776774">
      <w:pPr>
        <w:pStyle w:val="TH"/>
      </w:pPr>
      <w:r w:rsidRPr="00140E21">
        <w:object w:dxaOrig="11052" w:dyaOrig="10884" w14:anchorId="3F0FA0ED">
          <v:shape id="_x0000_i1135" type="#_x0000_t75" style="width:481.45pt;height:474.55pt" o:ole="">
            <v:imagedata r:id="rId227" o:title=""/>
          </v:shape>
          <o:OLEObject Type="Embed" ProgID="Visio.Drawing.15" ShapeID="_x0000_i1135" DrawAspect="Content" ObjectID="_1716809017" r:id="rId228"/>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6" w:name="_Toc20204157"/>
      <w:bookmarkStart w:id="1827" w:name="_Toc27894845"/>
      <w:bookmarkStart w:id="1828" w:name="_Toc36191920"/>
      <w:bookmarkStart w:id="1829" w:name="_Toc45193010"/>
      <w:bookmarkStart w:id="1830" w:name="_Toc47592642"/>
      <w:bookmarkStart w:id="1831" w:name="_Toc51834729"/>
      <w:bookmarkStart w:id="1832" w:name="_Toc106193617"/>
      <w:r w:rsidRPr="00140E21">
        <w:lastRenderedPageBreak/>
        <w:t>4.13.3</w:t>
      </w:r>
      <w:r w:rsidRPr="00140E21">
        <w:tab/>
        <w:t>SMS over NAS procedures</w:t>
      </w:r>
      <w:bookmarkEnd w:id="1826"/>
      <w:bookmarkEnd w:id="1827"/>
      <w:bookmarkEnd w:id="1828"/>
      <w:bookmarkEnd w:id="1829"/>
      <w:bookmarkEnd w:id="1830"/>
      <w:bookmarkEnd w:id="1831"/>
      <w:bookmarkEnd w:id="1832"/>
    </w:p>
    <w:p w14:paraId="789B6E94" w14:textId="77777777" w:rsidR="00776774" w:rsidRPr="00140E21" w:rsidRDefault="00776774" w:rsidP="00776774">
      <w:pPr>
        <w:pStyle w:val="Heading4"/>
      </w:pPr>
      <w:bookmarkStart w:id="1833" w:name="_Toc20204158"/>
      <w:bookmarkStart w:id="1834" w:name="_Toc27894846"/>
      <w:bookmarkStart w:id="1835" w:name="_Toc36191921"/>
      <w:bookmarkStart w:id="1836" w:name="_Toc45193011"/>
      <w:bookmarkStart w:id="1837" w:name="_Toc47592643"/>
      <w:bookmarkStart w:id="1838" w:name="_Toc51834730"/>
      <w:bookmarkStart w:id="1839" w:name="_Toc106193618"/>
      <w:r w:rsidRPr="00140E21">
        <w:t>4.13.3.1</w:t>
      </w:r>
      <w:r w:rsidRPr="00140E21">
        <w:tab/>
        <w:t>Registration procedures for SMS over NAS</w:t>
      </w:r>
      <w:bookmarkEnd w:id="1833"/>
      <w:bookmarkEnd w:id="1834"/>
      <w:bookmarkEnd w:id="1835"/>
      <w:bookmarkEnd w:id="1836"/>
      <w:bookmarkEnd w:id="1837"/>
      <w:bookmarkEnd w:id="1838"/>
      <w:bookmarkEnd w:id="1839"/>
    </w:p>
    <w:p w14:paraId="7DEE2F47" w14:textId="77777777" w:rsidR="00776774" w:rsidRDefault="00776774" w:rsidP="00776774">
      <w:pPr>
        <w:pStyle w:val="TH"/>
      </w:pPr>
      <w:r w:rsidRPr="00CE5A36">
        <w:object w:dxaOrig="10600" w:dyaOrig="10960" w14:anchorId="559D89C6">
          <v:shape id="_x0000_i1136" type="#_x0000_t75" style="width:391.95pt;height:406.35pt" o:ole="">
            <v:imagedata r:id="rId229" o:title=""/>
          </v:shape>
          <o:OLEObject Type="Embed" ProgID="Visio.Drawing.11" ShapeID="_x0000_i1136" DrawAspect="Content" ObjectID="_1716809018" r:id="rId230"/>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0" w:name="_Toc20204159"/>
      <w:bookmarkStart w:id="1841" w:name="_Toc27894847"/>
      <w:bookmarkStart w:id="1842" w:name="_Toc36191922"/>
      <w:bookmarkStart w:id="1843" w:name="_Toc45193012"/>
      <w:bookmarkStart w:id="1844" w:name="_Toc47592644"/>
      <w:bookmarkStart w:id="1845" w:name="_Toc51834731"/>
      <w:bookmarkStart w:id="1846" w:name="_Toc106193619"/>
      <w:r w:rsidRPr="00140E21">
        <w:t>4.13.3.2</w:t>
      </w:r>
      <w:r w:rsidRPr="00140E21">
        <w:tab/>
        <w:t>Deregistration procedures for SMS over NAS</w:t>
      </w:r>
      <w:bookmarkEnd w:id="1840"/>
      <w:bookmarkEnd w:id="1841"/>
      <w:bookmarkEnd w:id="1842"/>
      <w:bookmarkEnd w:id="1843"/>
      <w:bookmarkEnd w:id="1844"/>
      <w:bookmarkEnd w:id="1845"/>
      <w:bookmarkEnd w:id="1846"/>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7" w:name="_Toc20204160"/>
      <w:bookmarkStart w:id="1848" w:name="_Toc27894848"/>
      <w:bookmarkStart w:id="1849" w:name="_Toc36191923"/>
      <w:bookmarkStart w:id="1850" w:name="_Toc45193013"/>
      <w:bookmarkStart w:id="1851" w:name="_Toc47592645"/>
      <w:bookmarkStart w:id="1852" w:name="_Toc51834732"/>
      <w:bookmarkStart w:id="1853" w:name="_Toc106193620"/>
      <w:r w:rsidRPr="00140E21">
        <w:t>4.13.3.3</w:t>
      </w:r>
      <w:r w:rsidRPr="00140E21">
        <w:tab/>
        <w:t>MO SMS over NAS in CM-IDLE (baseline)</w:t>
      </w:r>
      <w:bookmarkEnd w:id="1847"/>
      <w:bookmarkEnd w:id="1848"/>
      <w:bookmarkEnd w:id="1849"/>
      <w:bookmarkEnd w:id="1850"/>
      <w:bookmarkEnd w:id="1851"/>
      <w:bookmarkEnd w:id="1852"/>
      <w:bookmarkEnd w:id="1853"/>
    </w:p>
    <w:p w14:paraId="7C724716" w14:textId="77777777" w:rsidR="00776774" w:rsidRPr="00140E21" w:rsidRDefault="00776774" w:rsidP="00776774">
      <w:pPr>
        <w:pStyle w:val="TH"/>
      </w:pPr>
      <w:r w:rsidRPr="00140E21">
        <w:object w:dxaOrig="7231" w:dyaOrig="6630" w14:anchorId="17BB5D6E">
          <v:shape id="_x0000_i1137" type="#_x0000_t75" style="width:363.15pt;height:332.45pt" o:ole="">
            <v:imagedata r:id="rId231" o:title=""/>
          </v:shape>
          <o:OLEObject Type="Embed" ProgID="Visio.Drawing.11" ShapeID="_x0000_i1137" DrawAspect="Content" ObjectID="_1716809019" r:id="rId232"/>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4" w:name="_Toc20204161"/>
      <w:bookmarkStart w:id="1855" w:name="_Toc27894849"/>
      <w:bookmarkStart w:id="1856" w:name="_Toc36191924"/>
      <w:bookmarkStart w:id="1857" w:name="_Toc45193014"/>
      <w:bookmarkStart w:id="1858" w:name="_Toc47592646"/>
      <w:bookmarkStart w:id="1859" w:name="_Toc51834733"/>
      <w:bookmarkStart w:id="1860" w:name="_Toc106193621"/>
      <w:r w:rsidRPr="00140E21">
        <w:t>4.13.3.4</w:t>
      </w:r>
      <w:r w:rsidRPr="00140E21">
        <w:tab/>
        <w:t>Void</w:t>
      </w:r>
      <w:bookmarkEnd w:id="1854"/>
      <w:bookmarkEnd w:id="1855"/>
      <w:bookmarkEnd w:id="1856"/>
      <w:bookmarkEnd w:id="1857"/>
      <w:bookmarkEnd w:id="1858"/>
      <w:bookmarkEnd w:id="1859"/>
      <w:bookmarkEnd w:id="1860"/>
    </w:p>
    <w:p w14:paraId="71600995" w14:textId="77777777" w:rsidR="00776774" w:rsidRPr="00140E21" w:rsidRDefault="00776774" w:rsidP="00776774"/>
    <w:p w14:paraId="0C5C8448" w14:textId="77777777" w:rsidR="00776774" w:rsidRPr="00140E21" w:rsidRDefault="00776774" w:rsidP="00776774">
      <w:pPr>
        <w:pStyle w:val="Heading4"/>
      </w:pPr>
      <w:bookmarkStart w:id="1861" w:name="_Toc20204162"/>
      <w:bookmarkStart w:id="1862" w:name="_Toc27894850"/>
      <w:bookmarkStart w:id="1863" w:name="_Toc36191925"/>
      <w:bookmarkStart w:id="1864" w:name="_Toc45193015"/>
      <w:bookmarkStart w:id="1865" w:name="_Toc47592647"/>
      <w:bookmarkStart w:id="1866" w:name="_Toc51834734"/>
      <w:bookmarkStart w:id="1867" w:name="_Toc106193622"/>
      <w:r w:rsidRPr="00140E21">
        <w:t>4.13.3.5</w:t>
      </w:r>
      <w:r w:rsidRPr="00140E21">
        <w:tab/>
        <w:t>MO SMS over NAS in CM-CONNECTED</w:t>
      </w:r>
      <w:bookmarkEnd w:id="1861"/>
      <w:bookmarkEnd w:id="1862"/>
      <w:bookmarkEnd w:id="1863"/>
      <w:bookmarkEnd w:id="1864"/>
      <w:bookmarkEnd w:id="1865"/>
      <w:bookmarkEnd w:id="1866"/>
      <w:bookmarkEnd w:id="1867"/>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8" w:name="_Toc20204163"/>
      <w:bookmarkStart w:id="1869" w:name="_Toc27894851"/>
      <w:bookmarkStart w:id="1870" w:name="_Toc36191926"/>
      <w:bookmarkStart w:id="1871" w:name="_Toc45193016"/>
      <w:bookmarkStart w:id="1872" w:name="_Toc47592648"/>
      <w:bookmarkStart w:id="1873" w:name="_Toc51834735"/>
      <w:bookmarkStart w:id="1874" w:name="_Toc106193623"/>
      <w:r w:rsidRPr="00140E21">
        <w:lastRenderedPageBreak/>
        <w:t>4.13.3.6</w:t>
      </w:r>
      <w:r w:rsidRPr="00140E21">
        <w:tab/>
        <w:t>MT SMS over NAS in CM-IDLE state via 3GPP access</w:t>
      </w:r>
      <w:bookmarkEnd w:id="1868"/>
      <w:bookmarkEnd w:id="1869"/>
      <w:bookmarkEnd w:id="1870"/>
      <w:bookmarkEnd w:id="1871"/>
      <w:bookmarkEnd w:id="1872"/>
      <w:bookmarkEnd w:id="1873"/>
      <w:bookmarkEnd w:id="1874"/>
    </w:p>
    <w:p w14:paraId="069E6D11" w14:textId="77777777" w:rsidR="00776774" w:rsidRPr="00140E21" w:rsidRDefault="00776774" w:rsidP="00776774">
      <w:pPr>
        <w:pStyle w:val="TH"/>
      </w:pPr>
      <w:r w:rsidRPr="00140E21">
        <w:object w:dxaOrig="9510" w:dyaOrig="9720" w14:anchorId="09FBF90A">
          <v:shape id="_x0000_i1138" type="#_x0000_t75" style="width:474.55pt;height:486.45pt" o:ole="">
            <v:imagedata r:id="rId233" o:title=""/>
          </v:shape>
          <o:OLEObject Type="Embed" ProgID="Visio.Drawing.15" ShapeID="_x0000_i1138" DrawAspect="Content" ObjectID="_1716809020" r:id="rId234"/>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5" w:name="_Toc20204164"/>
      <w:bookmarkStart w:id="1876" w:name="_Toc27894852"/>
      <w:bookmarkStart w:id="1877" w:name="_Toc36191927"/>
      <w:bookmarkStart w:id="1878" w:name="_Toc45193017"/>
      <w:bookmarkStart w:id="1879" w:name="_Toc47592649"/>
      <w:bookmarkStart w:id="1880" w:name="_Toc51834736"/>
      <w:bookmarkStart w:id="1881" w:name="_Toc106193624"/>
      <w:r w:rsidRPr="00140E21">
        <w:t>4.13.3.7</w:t>
      </w:r>
      <w:r w:rsidRPr="00140E21">
        <w:tab/>
        <w:t>MT SMS over NAS in CM-CONNECTED state via 3GPP access</w:t>
      </w:r>
      <w:bookmarkEnd w:id="1875"/>
      <w:bookmarkEnd w:id="1876"/>
      <w:bookmarkEnd w:id="1877"/>
      <w:bookmarkEnd w:id="1878"/>
      <w:bookmarkEnd w:id="1879"/>
      <w:bookmarkEnd w:id="1880"/>
      <w:bookmarkEnd w:id="1881"/>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2" w:name="_Toc20204165"/>
      <w:bookmarkStart w:id="1883" w:name="_Toc27894853"/>
      <w:bookmarkStart w:id="1884" w:name="_Toc36191928"/>
      <w:bookmarkStart w:id="1885" w:name="_Toc45193018"/>
      <w:bookmarkStart w:id="1886" w:name="_Toc47592650"/>
      <w:bookmarkStart w:id="1887" w:name="_Toc51834737"/>
      <w:bookmarkStart w:id="1888" w:name="_Toc106193625"/>
      <w:r w:rsidRPr="00140E21">
        <w:t>4.13.3.8</w:t>
      </w:r>
      <w:r w:rsidRPr="00140E21">
        <w:tab/>
        <w:t>MT SMS over NAS via non-3GPP access</w:t>
      </w:r>
      <w:bookmarkEnd w:id="1882"/>
      <w:bookmarkEnd w:id="1883"/>
      <w:bookmarkEnd w:id="1884"/>
      <w:bookmarkEnd w:id="1885"/>
      <w:bookmarkEnd w:id="1886"/>
      <w:bookmarkEnd w:id="1887"/>
      <w:bookmarkEnd w:id="1888"/>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89" w:name="_Toc20204166"/>
      <w:bookmarkStart w:id="1890" w:name="_Toc27894854"/>
      <w:bookmarkStart w:id="1891" w:name="_Toc36191929"/>
      <w:bookmarkStart w:id="1892" w:name="_Toc45193019"/>
      <w:bookmarkStart w:id="1893" w:name="_Toc47592651"/>
      <w:bookmarkStart w:id="1894" w:name="_Toc51834738"/>
      <w:bookmarkStart w:id="1895" w:name="_Toc106193626"/>
      <w:r w:rsidRPr="00140E21">
        <w:t>4.13.3.9</w:t>
      </w:r>
      <w:r w:rsidRPr="00140E21">
        <w:tab/>
        <w:t xml:space="preserve">Unsuccessful Mobile terminating SMS delivery </w:t>
      </w:r>
      <w:r>
        <w:t>re-</w:t>
      </w:r>
      <w:r w:rsidRPr="00140E21">
        <w:t>attempt</w:t>
      </w:r>
      <w:bookmarkEnd w:id="1889"/>
      <w:bookmarkEnd w:id="1890"/>
      <w:bookmarkEnd w:id="1891"/>
      <w:bookmarkEnd w:id="1892"/>
      <w:bookmarkEnd w:id="1893"/>
      <w:bookmarkEnd w:id="1894"/>
      <w:bookmarkEnd w:id="189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6"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7" w:name="_Toc27894855"/>
      <w:bookmarkStart w:id="1898" w:name="_Toc36191930"/>
      <w:bookmarkStart w:id="1899" w:name="_Toc45193020"/>
      <w:bookmarkStart w:id="1900" w:name="_Toc47592652"/>
      <w:bookmarkStart w:id="1901" w:name="_Toc51834739"/>
      <w:bookmarkStart w:id="1902" w:name="_Toc106193627"/>
      <w:r w:rsidRPr="00140E21">
        <w:t>4.13.4</w:t>
      </w:r>
      <w:r w:rsidRPr="00140E21">
        <w:tab/>
        <w:t>Emergency Services</w:t>
      </w:r>
      <w:bookmarkEnd w:id="1896"/>
      <w:bookmarkEnd w:id="1897"/>
      <w:bookmarkEnd w:id="1898"/>
      <w:bookmarkEnd w:id="1899"/>
      <w:bookmarkEnd w:id="1900"/>
      <w:bookmarkEnd w:id="1901"/>
      <w:bookmarkEnd w:id="1902"/>
    </w:p>
    <w:p w14:paraId="7FB0C2B7" w14:textId="77777777" w:rsidR="00776774" w:rsidRPr="00140E21" w:rsidRDefault="00776774" w:rsidP="00776774">
      <w:pPr>
        <w:pStyle w:val="Heading4"/>
      </w:pPr>
      <w:bookmarkStart w:id="1903" w:name="_Toc20204168"/>
      <w:bookmarkStart w:id="1904" w:name="_Toc27894856"/>
      <w:bookmarkStart w:id="1905" w:name="_Toc36191931"/>
      <w:bookmarkStart w:id="1906" w:name="_Toc45193021"/>
      <w:bookmarkStart w:id="1907" w:name="_Toc47592653"/>
      <w:bookmarkStart w:id="1908" w:name="_Toc51834740"/>
      <w:bookmarkStart w:id="1909" w:name="_Toc106193628"/>
      <w:r w:rsidRPr="00140E21">
        <w:t>4.13.4.1</w:t>
      </w:r>
      <w:r w:rsidRPr="00140E21">
        <w:tab/>
        <w:t>General</w:t>
      </w:r>
      <w:bookmarkEnd w:id="1903"/>
      <w:bookmarkEnd w:id="1904"/>
      <w:bookmarkEnd w:id="1905"/>
      <w:bookmarkEnd w:id="1906"/>
      <w:bookmarkEnd w:id="1907"/>
      <w:bookmarkEnd w:id="1908"/>
      <w:bookmarkEnd w:id="190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0" w:name="_Toc20204169"/>
      <w:bookmarkStart w:id="1911" w:name="_Toc27894857"/>
      <w:bookmarkStart w:id="1912" w:name="_Toc36191932"/>
      <w:bookmarkStart w:id="1913" w:name="_Toc45193022"/>
      <w:bookmarkStart w:id="1914" w:name="_Toc47592654"/>
      <w:bookmarkStart w:id="1915" w:name="_Toc51834741"/>
      <w:bookmarkStart w:id="1916" w:name="_Toc106193629"/>
      <w:r w:rsidRPr="00140E21">
        <w:t>4.13.4.2</w:t>
      </w:r>
      <w:r w:rsidRPr="00140E21">
        <w:tab/>
        <w:t>Emergency Services Fallback</w:t>
      </w:r>
      <w:bookmarkEnd w:id="1910"/>
      <w:bookmarkEnd w:id="1911"/>
      <w:bookmarkEnd w:id="1912"/>
      <w:bookmarkEnd w:id="1913"/>
      <w:bookmarkEnd w:id="1914"/>
      <w:bookmarkEnd w:id="1915"/>
      <w:bookmarkEnd w:id="191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9" type="#_x0000_t75" style="width:477.7pt;height:320.55pt" o:ole="">
            <v:imagedata r:id="rId235" o:title="" cropleft="1767f" cropright="1767f"/>
          </v:shape>
          <o:OLEObject Type="Embed" ProgID="Visio.Drawing.11" ShapeID="_x0000_i1139" DrawAspect="Content" ObjectID="_1716809021" r:id="rId236"/>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17" w:name="_Toc20204170"/>
      <w:bookmarkStart w:id="1918" w:name="_Toc27894858"/>
      <w:bookmarkStart w:id="1919" w:name="_Toc36191933"/>
      <w:bookmarkStart w:id="1920" w:name="_Toc45193023"/>
      <w:bookmarkStart w:id="1921" w:name="_Toc47592655"/>
      <w:bookmarkStart w:id="1922"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1923" w:name="_Toc106193630"/>
      <w:r w:rsidRPr="00140E21">
        <w:t>4.13.5</w:t>
      </w:r>
      <w:r w:rsidRPr="00140E21">
        <w:tab/>
        <w:t>Location Services procedures</w:t>
      </w:r>
      <w:bookmarkEnd w:id="1917"/>
      <w:bookmarkEnd w:id="1918"/>
      <w:bookmarkEnd w:id="1919"/>
      <w:bookmarkEnd w:id="1920"/>
      <w:bookmarkEnd w:id="1921"/>
      <w:bookmarkEnd w:id="1922"/>
      <w:bookmarkEnd w:id="1923"/>
    </w:p>
    <w:p w14:paraId="6FC0978A" w14:textId="77777777" w:rsidR="00776774" w:rsidRPr="00140E21" w:rsidRDefault="00776774" w:rsidP="00776774">
      <w:pPr>
        <w:pStyle w:val="Heading4"/>
      </w:pPr>
      <w:bookmarkStart w:id="1924" w:name="_Toc20204171"/>
      <w:bookmarkStart w:id="1925" w:name="_Toc27894859"/>
      <w:bookmarkStart w:id="1926" w:name="_Toc36191934"/>
      <w:bookmarkStart w:id="1927" w:name="_Toc45193024"/>
      <w:bookmarkStart w:id="1928" w:name="_Toc47592656"/>
      <w:bookmarkStart w:id="1929" w:name="_Toc51834743"/>
      <w:bookmarkStart w:id="1930" w:name="_Toc106193631"/>
      <w:r w:rsidRPr="00140E21">
        <w:t>4.13.5.0</w:t>
      </w:r>
      <w:r w:rsidRPr="00140E21">
        <w:tab/>
        <w:t>General</w:t>
      </w:r>
      <w:bookmarkEnd w:id="1924"/>
      <w:bookmarkEnd w:id="1925"/>
      <w:bookmarkEnd w:id="1926"/>
      <w:bookmarkEnd w:id="1927"/>
      <w:bookmarkEnd w:id="1928"/>
      <w:bookmarkEnd w:id="1929"/>
      <w:bookmarkEnd w:id="1930"/>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1" w:name="_Toc20204172"/>
      <w:bookmarkStart w:id="1932" w:name="_Toc27894860"/>
      <w:bookmarkStart w:id="1933" w:name="_Toc36191935"/>
      <w:bookmarkStart w:id="1934" w:name="_Toc45193025"/>
      <w:bookmarkStart w:id="1935" w:name="_Toc47592657"/>
      <w:bookmarkStart w:id="1936" w:name="_Toc51834744"/>
      <w:bookmarkStart w:id="1937" w:name="_Toc106193632"/>
      <w:r w:rsidRPr="00140E21">
        <w:t>4.13.5.1</w:t>
      </w:r>
      <w:r w:rsidRPr="00140E21">
        <w:tab/>
        <w:t>5GC-NI-LR Procedure</w:t>
      </w:r>
      <w:bookmarkEnd w:id="1931"/>
      <w:bookmarkEnd w:id="1932"/>
      <w:bookmarkEnd w:id="1933"/>
      <w:bookmarkEnd w:id="1934"/>
      <w:bookmarkEnd w:id="1935"/>
      <w:bookmarkEnd w:id="1936"/>
      <w:bookmarkEnd w:id="193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38" w:name="_Toc20204173"/>
      <w:bookmarkStart w:id="1939" w:name="_Toc27894861"/>
      <w:bookmarkStart w:id="1940" w:name="_Toc36191936"/>
      <w:bookmarkStart w:id="1941" w:name="_Toc45193026"/>
      <w:bookmarkStart w:id="1942" w:name="_Toc47592658"/>
      <w:bookmarkStart w:id="1943" w:name="_Toc51834745"/>
      <w:bookmarkStart w:id="1944" w:name="_Toc106193633"/>
      <w:r w:rsidRPr="00140E21">
        <w:t>4.13.5.2</w:t>
      </w:r>
      <w:r w:rsidRPr="00140E21">
        <w:tab/>
        <w:t>5GC-MT-LR Procedure without UDM Query</w:t>
      </w:r>
      <w:bookmarkEnd w:id="1938"/>
      <w:bookmarkEnd w:id="1939"/>
      <w:bookmarkEnd w:id="1940"/>
      <w:bookmarkEnd w:id="1941"/>
      <w:bookmarkEnd w:id="1942"/>
      <w:bookmarkEnd w:id="1943"/>
      <w:bookmarkEnd w:id="1944"/>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5" w:name="_Toc20204174"/>
      <w:bookmarkStart w:id="1946" w:name="_Toc27894862"/>
      <w:bookmarkStart w:id="1947" w:name="_Toc36191937"/>
      <w:bookmarkStart w:id="1948" w:name="_Toc45193027"/>
      <w:bookmarkStart w:id="1949" w:name="_Toc47592659"/>
      <w:bookmarkStart w:id="1950" w:name="_Toc51834746"/>
      <w:bookmarkStart w:id="1951" w:name="_Toc106193634"/>
      <w:r w:rsidRPr="00140E21">
        <w:t>4.13.5.3</w:t>
      </w:r>
      <w:r w:rsidRPr="00140E21">
        <w:tab/>
        <w:t>5GC-MT-LR Procedure</w:t>
      </w:r>
      <w:bookmarkEnd w:id="1945"/>
      <w:bookmarkEnd w:id="1946"/>
      <w:bookmarkEnd w:id="1947"/>
      <w:bookmarkEnd w:id="1948"/>
      <w:bookmarkEnd w:id="1949"/>
      <w:bookmarkEnd w:id="1950"/>
      <w:bookmarkEnd w:id="1951"/>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2" w:name="_Toc20204175"/>
      <w:bookmarkStart w:id="1953" w:name="_Toc27894863"/>
      <w:bookmarkStart w:id="1954" w:name="_Toc36191938"/>
      <w:bookmarkStart w:id="1955" w:name="_Toc45193028"/>
      <w:bookmarkStart w:id="1956" w:name="_Toc47592660"/>
      <w:bookmarkStart w:id="1957" w:name="_Toc51834747"/>
      <w:bookmarkStart w:id="1958" w:name="_Toc106193635"/>
      <w:r w:rsidRPr="00140E21">
        <w:t>4.13.5.4</w:t>
      </w:r>
      <w:r w:rsidRPr="00140E21">
        <w:tab/>
        <w:t>UE Assisted and UE Based Positioning Procedure</w:t>
      </w:r>
      <w:bookmarkEnd w:id="1952"/>
      <w:bookmarkEnd w:id="1953"/>
      <w:bookmarkEnd w:id="1954"/>
      <w:bookmarkEnd w:id="1955"/>
      <w:bookmarkEnd w:id="1956"/>
      <w:bookmarkEnd w:id="1957"/>
      <w:bookmarkEnd w:id="195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59" w:name="_Toc20204176"/>
      <w:bookmarkStart w:id="1960" w:name="_Toc27894864"/>
      <w:bookmarkStart w:id="1961" w:name="_Toc36191939"/>
      <w:bookmarkStart w:id="1962" w:name="_Toc45193029"/>
      <w:bookmarkStart w:id="1963" w:name="_Toc47592661"/>
      <w:bookmarkStart w:id="1964" w:name="_Toc51834748"/>
      <w:bookmarkStart w:id="1965" w:name="_Toc106193636"/>
      <w:r w:rsidRPr="00140E21">
        <w:t>4.13.5.5</w:t>
      </w:r>
      <w:r w:rsidRPr="00140E21">
        <w:tab/>
        <w:t>Network Assisted Positioning Procedure</w:t>
      </w:r>
      <w:bookmarkEnd w:id="1959"/>
      <w:bookmarkEnd w:id="1960"/>
      <w:bookmarkEnd w:id="1961"/>
      <w:bookmarkEnd w:id="1962"/>
      <w:bookmarkEnd w:id="1963"/>
      <w:bookmarkEnd w:id="1964"/>
      <w:bookmarkEnd w:id="1965"/>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6" w:name="_Toc20204177"/>
      <w:bookmarkStart w:id="1967" w:name="_Toc27894865"/>
      <w:bookmarkStart w:id="1968" w:name="_Toc36191940"/>
      <w:bookmarkStart w:id="1969" w:name="_Toc45193030"/>
      <w:bookmarkStart w:id="1970" w:name="_Toc47592662"/>
      <w:bookmarkStart w:id="1971" w:name="_Toc51834749"/>
      <w:bookmarkStart w:id="1972" w:name="_Toc106193637"/>
      <w:r w:rsidRPr="00140E21">
        <w:t>4.13.5.6</w:t>
      </w:r>
      <w:r w:rsidRPr="00140E21">
        <w:tab/>
        <w:t>Obtaining Non-UE Associated Network Assistance Data</w:t>
      </w:r>
      <w:bookmarkEnd w:id="1966"/>
      <w:bookmarkEnd w:id="1967"/>
      <w:bookmarkEnd w:id="1968"/>
      <w:bookmarkEnd w:id="1969"/>
      <w:bookmarkEnd w:id="1970"/>
      <w:bookmarkEnd w:id="1971"/>
      <w:bookmarkEnd w:id="197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3" w:name="_Toc20204178"/>
      <w:bookmarkStart w:id="1974" w:name="_Toc27894866"/>
      <w:bookmarkStart w:id="1975" w:name="_Toc36191941"/>
      <w:bookmarkStart w:id="1976" w:name="_Toc45193031"/>
      <w:bookmarkStart w:id="1977" w:name="_Toc47592663"/>
      <w:bookmarkStart w:id="1978" w:name="_Toc51834750"/>
      <w:bookmarkStart w:id="1979" w:name="_Toc106193638"/>
      <w:r w:rsidRPr="00140E21">
        <w:t>4.13.5.7</w:t>
      </w:r>
      <w:r w:rsidRPr="00140E21">
        <w:tab/>
        <w:t>Location continuity for Handover of an Emergency session from NG-RAN</w:t>
      </w:r>
      <w:bookmarkEnd w:id="1973"/>
      <w:bookmarkEnd w:id="1974"/>
      <w:bookmarkEnd w:id="1975"/>
      <w:bookmarkEnd w:id="1976"/>
      <w:bookmarkEnd w:id="1977"/>
      <w:bookmarkEnd w:id="1978"/>
      <w:bookmarkEnd w:id="197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0" w:name="_Toc20204179"/>
      <w:bookmarkStart w:id="1981" w:name="_Toc27894867"/>
      <w:bookmarkStart w:id="1982" w:name="_Toc36191942"/>
      <w:bookmarkStart w:id="1983" w:name="_Toc45193032"/>
      <w:bookmarkStart w:id="1984" w:name="_Toc47592664"/>
      <w:bookmarkStart w:id="1985" w:name="_Toc51834751"/>
      <w:bookmarkStart w:id="1986" w:name="_Toc106193639"/>
      <w:r w:rsidRPr="00140E21">
        <w:t>4.13.6</w:t>
      </w:r>
      <w:r w:rsidRPr="00140E21">
        <w:tab/>
        <w:t>Support of IMS Voice</w:t>
      </w:r>
      <w:bookmarkEnd w:id="1980"/>
      <w:bookmarkEnd w:id="1981"/>
      <w:bookmarkEnd w:id="1982"/>
      <w:bookmarkEnd w:id="1983"/>
      <w:bookmarkEnd w:id="1984"/>
      <w:bookmarkEnd w:id="1985"/>
      <w:bookmarkEnd w:id="1986"/>
    </w:p>
    <w:p w14:paraId="731AB6D0" w14:textId="77777777" w:rsidR="00776774" w:rsidRPr="00140E21" w:rsidRDefault="00776774" w:rsidP="00776774">
      <w:pPr>
        <w:pStyle w:val="Heading4"/>
      </w:pPr>
      <w:bookmarkStart w:id="1987" w:name="_Toc20204180"/>
      <w:bookmarkStart w:id="1988" w:name="_Toc27894868"/>
      <w:bookmarkStart w:id="1989" w:name="_Toc36191943"/>
      <w:bookmarkStart w:id="1990" w:name="_Toc45193033"/>
      <w:bookmarkStart w:id="1991" w:name="_Toc47592665"/>
      <w:bookmarkStart w:id="1992" w:name="_Toc51834752"/>
      <w:bookmarkStart w:id="1993" w:name="_Toc106193640"/>
      <w:r w:rsidRPr="00140E21">
        <w:t>4.13.6.1</w:t>
      </w:r>
      <w:r w:rsidRPr="00140E21">
        <w:tab/>
        <w:t>EPS fallback for IMS voice</w:t>
      </w:r>
      <w:bookmarkEnd w:id="1987"/>
      <w:bookmarkEnd w:id="1988"/>
      <w:bookmarkEnd w:id="1989"/>
      <w:bookmarkEnd w:id="1990"/>
      <w:bookmarkEnd w:id="1991"/>
      <w:bookmarkEnd w:id="1992"/>
      <w:bookmarkEnd w:id="1993"/>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4" w:name="_MON_1666169307"/>
    <w:bookmarkEnd w:id="1994"/>
    <w:p w14:paraId="25D217B8" w14:textId="1C2DE612" w:rsidR="00A238E8" w:rsidRDefault="00A238E8" w:rsidP="00B13067">
      <w:pPr>
        <w:pStyle w:val="TH"/>
      </w:pPr>
      <w:r w:rsidRPr="00486F00">
        <w:object w:dxaOrig="10018" w:dyaOrig="7288" w14:anchorId="5B81C34A">
          <v:shape id="_x0000_i1140" type="#_x0000_t75" style="width:403.85pt;height:295.5pt" o:ole="">
            <v:imagedata r:id="rId237" o:title=""/>
          </v:shape>
          <o:OLEObject Type="Embed" ProgID="Word.Picture.8" ShapeID="_x0000_i1140" DrawAspect="Content" ObjectID="_1716809022" r:id="rId238"/>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5" w:name="_Toc20204181"/>
      <w:bookmarkStart w:id="1996" w:name="_Toc27894869"/>
      <w:bookmarkStart w:id="1997" w:name="_Toc36191944"/>
      <w:bookmarkStart w:id="1998" w:name="_Toc45193034"/>
      <w:bookmarkStart w:id="1999" w:name="_Toc47592666"/>
      <w:bookmarkStart w:id="2000" w:name="_Toc51834753"/>
      <w:bookmarkStart w:id="2001" w:name="_Toc106193641"/>
      <w:r w:rsidRPr="00140E21">
        <w:t>4.13.6.2</w:t>
      </w:r>
      <w:r w:rsidRPr="00140E21">
        <w:tab/>
        <w:t>Inter RAT Fallback in 5GC for IMS voice</w:t>
      </w:r>
      <w:bookmarkEnd w:id="1995"/>
      <w:bookmarkEnd w:id="1996"/>
      <w:bookmarkEnd w:id="1997"/>
      <w:bookmarkEnd w:id="1998"/>
      <w:bookmarkEnd w:id="1999"/>
      <w:bookmarkEnd w:id="2000"/>
      <w:bookmarkEnd w:id="2001"/>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2" w:name="_MON_1646644333"/>
    <w:bookmarkEnd w:id="2002"/>
    <w:p w14:paraId="7889800A" w14:textId="77777777" w:rsidR="00776774" w:rsidRDefault="00776774" w:rsidP="00776774">
      <w:pPr>
        <w:pStyle w:val="TH"/>
      </w:pPr>
      <w:r w:rsidRPr="00140E21">
        <w:object w:dxaOrig="6028" w:dyaOrig="6282" w14:anchorId="00E3176A">
          <v:shape id="_x0000_i1141" type="#_x0000_t75" style="width:300.5pt;height:286.1pt" o:ole="">
            <v:imagedata r:id="rId239" o:title="" cropbottom="5920f"/>
          </v:shape>
          <o:OLEObject Type="Embed" ProgID="Word.Picture.8" ShapeID="_x0000_i1141" DrawAspect="Content" ObjectID="_1716809023" r:id="rId240"/>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3" w:name="_Toc27894870"/>
      <w:bookmarkStart w:id="2004" w:name="_Toc36191945"/>
      <w:bookmarkStart w:id="2005" w:name="_Toc45193035"/>
      <w:bookmarkStart w:id="2006" w:name="_Toc47592667"/>
      <w:bookmarkStart w:id="2007" w:name="_Toc51834754"/>
      <w:bookmarkStart w:id="2008" w:name="_Toc20204182"/>
      <w:bookmarkStart w:id="2009" w:name="_Toc106193642"/>
      <w:r>
        <w:t>4.13.6.3</w:t>
      </w:r>
      <w:r>
        <w:tab/>
        <w:t>Transfer of PDU session used for IMS voice from non-3GPP access to 5GS</w:t>
      </w:r>
      <w:bookmarkEnd w:id="2003"/>
      <w:bookmarkEnd w:id="2004"/>
      <w:bookmarkEnd w:id="2005"/>
      <w:bookmarkEnd w:id="2006"/>
      <w:bookmarkEnd w:id="2007"/>
      <w:bookmarkEnd w:id="2009"/>
    </w:p>
    <w:bookmarkStart w:id="2010" w:name="_MON_1668415916"/>
    <w:bookmarkEnd w:id="2010"/>
    <w:p w14:paraId="2ACD6790" w14:textId="61C6F202" w:rsidR="00A238E8" w:rsidRDefault="00D20DF8" w:rsidP="00A238E8">
      <w:pPr>
        <w:pStyle w:val="TH"/>
      </w:pPr>
      <w:r w:rsidRPr="009A7CBB">
        <w:object w:dxaOrig="9498" w:dyaOrig="4223" w14:anchorId="09AC1C7C">
          <v:shape id="_x0000_i1142" type="#_x0000_t75" style="width:475.2pt;height:211.6pt" o:ole="">
            <v:imagedata r:id="rId241" o:title=""/>
          </v:shape>
          <o:OLEObject Type="Embed" ProgID="Word.Document.12" ShapeID="_x0000_i1142" DrawAspect="Content" ObjectID="_1716809024" r:id="rId242">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1" w:name="_Toc27894871"/>
      <w:bookmarkStart w:id="2012" w:name="_Toc36191946"/>
      <w:bookmarkStart w:id="2013" w:name="_Toc45193036"/>
      <w:bookmarkStart w:id="2014" w:name="_Toc47592668"/>
      <w:bookmarkStart w:id="2015"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6" w:name="_Toc106193643"/>
      <w:r w:rsidRPr="00140E21">
        <w:t>4.13.7</w:t>
      </w:r>
      <w:r w:rsidRPr="00140E21">
        <w:tab/>
        <w:t>MSISDN-less MO SMS</w:t>
      </w:r>
      <w:bookmarkEnd w:id="2008"/>
      <w:bookmarkEnd w:id="2011"/>
      <w:bookmarkEnd w:id="2012"/>
      <w:bookmarkEnd w:id="2013"/>
      <w:bookmarkEnd w:id="2014"/>
      <w:bookmarkEnd w:id="2015"/>
      <w:bookmarkEnd w:id="2016"/>
    </w:p>
    <w:p w14:paraId="2886CEC1" w14:textId="77777777" w:rsidR="00776774" w:rsidRPr="00140E21" w:rsidRDefault="00776774" w:rsidP="00776774">
      <w:pPr>
        <w:pStyle w:val="Heading4"/>
      </w:pPr>
      <w:bookmarkStart w:id="2017" w:name="_Toc20204183"/>
      <w:bookmarkStart w:id="2018" w:name="_Toc27894872"/>
      <w:bookmarkStart w:id="2019" w:name="_Toc36191947"/>
      <w:bookmarkStart w:id="2020" w:name="_Toc45193037"/>
      <w:bookmarkStart w:id="2021" w:name="_Toc47592669"/>
      <w:bookmarkStart w:id="2022" w:name="_Toc51834756"/>
      <w:bookmarkStart w:id="2023" w:name="_Toc106193644"/>
      <w:r w:rsidRPr="00140E21">
        <w:t>4.13.7.1</w:t>
      </w:r>
      <w:r w:rsidRPr="00140E21">
        <w:tab/>
        <w:t>General</w:t>
      </w:r>
      <w:bookmarkEnd w:id="2017"/>
      <w:bookmarkEnd w:id="2018"/>
      <w:bookmarkEnd w:id="2019"/>
      <w:bookmarkEnd w:id="2020"/>
      <w:bookmarkEnd w:id="2021"/>
      <w:bookmarkEnd w:id="2022"/>
      <w:bookmarkEnd w:id="202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4" w:name="_Toc20204184"/>
      <w:bookmarkStart w:id="2025" w:name="_Toc27894873"/>
      <w:bookmarkStart w:id="2026" w:name="_Toc36191948"/>
      <w:bookmarkStart w:id="2027" w:name="_Toc45193038"/>
      <w:bookmarkStart w:id="2028" w:name="_Toc47592670"/>
      <w:bookmarkStart w:id="2029" w:name="_Toc51834757"/>
      <w:bookmarkStart w:id="2030" w:name="_Toc106193645"/>
      <w:r w:rsidRPr="00140E21">
        <w:lastRenderedPageBreak/>
        <w:t>4.13.7.2</w:t>
      </w:r>
      <w:r w:rsidRPr="00140E21">
        <w:tab/>
        <w:t>The procedure of MSISDN-less MO SMS Service</w:t>
      </w:r>
      <w:bookmarkEnd w:id="2024"/>
      <w:bookmarkEnd w:id="2025"/>
      <w:bookmarkEnd w:id="2026"/>
      <w:bookmarkEnd w:id="2027"/>
      <w:bookmarkEnd w:id="2028"/>
      <w:bookmarkEnd w:id="2029"/>
      <w:bookmarkEnd w:id="2030"/>
    </w:p>
    <w:p w14:paraId="426C5468" w14:textId="77777777" w:rsidR="00776774" w:rsidRPr="00140E21" w:rsidRDefault="00776774" w:rsidP="00776774">
      <w:pPr>
        <w:pStyle w:val="TH"/>
      </w:pPr>
      <w:r w:rsidRPr="00140E21">
        <w:object w:dxaOrig="11161" w:dyaOrig="7036" w14:anchorId="35654BF2">
          <v:shape id="_x0000_i1143" type="#_x0000_t75" style="width:481.45pt;height:303.65pt" o:ole="">
            <v:imagedata r:id="rId243" o:title=""/>
          </v:shape>
          <o:OLEObject Type="Embed" ProgID="Visio.Drawing.15" ShapeID="_x0000_i1143" DrawAspect="Content" ObjectID="_1716809025" r:id="rId244"/>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1" w:name="_Toc20204185"/>
      <w:bookmarkStart w:id="2032" w:name="_Toc27894874"/>
      <w:bookmarkStart w:id="2033" w:name="_Toc36191949"/>
      <w:bookmarkStart w:id="2034" w:name="_Toc45193039"/>
      <w:bookmarkStart w:id="2035" w:name="_Toc47592671"/>
      <w:bookmarkStart w:id="2036" w:name="_Toc51834758"/>
      <w:bookmarkStart w:id="2037" w:name="_Toc106193646"/>
      <w:r w:rsidRPr="00140E21">
        <w:lastRenderedPageBreak/>
        <w:t>4.13.8</w:t>
      </w:r>
      <w:r w:rsidRPr="00140E21">
        <w:tab/>
        <w:t>Support of 5G LAN-type service</w:t>
      </w:r>
      <w:bookmarkEnd w:id="2031"/>
      <w:bookmarkEnd w:id="2032"/>
      <w:bookmarkEnd w:id="2033"/>
      <w:bookmarkEnd w:id="2034"/>
      <w:bookmarkEnd w:id="2035"/>
      <w:bookmarkEnd w:id="2036"/>
      <w:bookmarkEnd w:id="2037"/>
    </w:p>
    <w:p w14:paraId="5748A20B" w14:textId="77777777" w:rsidR="00776774" w:rsidRPr="00140E21" w:rsidRDefault="00776774" w:rsidP="00776774">
      <w:pPr>
        <w:pStyle w:val="Heading4"/>
      </w:pPr>
      <w:bookmarkStart w:id="2038" w:name="_Toc20204186"/>
      <w:bookmarkStart w:id="2039" w:name="_Toc27894875"/>
      <w:bookmarkStart w:id="2040" w:name="_Toc36191950"/>
      <w:bookmarkStart w:id="2041" w:name="_Toc45193040"/>
      <w:bookmarkStart w:id="2042" w:name="_Toc47592672"/>
      <w:bookmarkStart w:id="2043" w:name="_Toc51834759"/>
      <w:bookmarkStart w:id="2044" w:name="_Toc106193647"/>
      <w:r w:rsidRPr="00140E21">
        <w:t>4.13.8.1</w:t>
      </w:r>
      <w:r w:rsidRPr="00140E21">
        <w:tab/>
        <w:t>Support of 5G</w:t>
      </w:r>
      <w:r>
        <w:t xml:space="preserve"> VN</w:t>
      </w:r>
      <w:r w:rsidRPr="00140E21">
        <w:t xml:space="preserve"> group management</w:t>
      </w:r>
      <w:bookmarkEnd w:id="2038"/>
      <w:bookmarkEnd w:id="2039"/>
      <w:bookmarkEnd w:id="2040"/>
      <w:bookmarkEnd w:id="2041"/>
      <w:bookmarkEnd w:id="2042"/>
      <w:bookmarkEnd w:id="2043"/>
      <w:bookmarkEnd w:id="2044"/>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5" w:name="_Toc36191951"/>
      <w:bookmarkStart w:id="2046" w:name="_Toc45193041"/>
      <w:bookmarkStart w:id="2047" w:name="_Toc47592673"/>
      <w:bookmarkStart w:id="2048" w:name="_Toc51834760"/>
      <w:bookmarkStart w:id="2049" w:name="_Toc20204187"/>
      <w:bookmarkStart w:id="2050" w:name="_Toc27894876"/>
      <w:bookmarkStart w:id="2051" w:name="_Toc106193648"/>
      <w:r>
        <w:t>4.13.8.2</w:t>
      </w:r>
      <w:r>
        <w:tab/>
        <w:t>Support of 5G VN group communication</w:t>
      </w:r>
      <w:bookmarkEnd w:id="2045"/>
      <w:bookmarkEnd w:id="2046"/>
      <w:bookmarkEnd w:id="2047"/>
      <w:bookmarkEnd w:id="2048"/>
      <w:bookmarkEnd w:id="2051"/>
    </w:p>
    <w:p w14:paraId="7AEE790C" w14:textId="77777777" w:rsidR="00776774" w:rsidRDefault="00776774" w:rsidP="00776774">
      <w:pPr>
        <w:pStyle w:val="Heading5"/>
      </w:pPr>
      <w:bookmarkStart w:id="2052" w:name="_Toc36191952"/>
      <w:bookmarkStart w:id="2053" w:name="_Toc45193042"/>
      <w:bookmarkStart w:id="2054" w:name="_Toc47592674"/>
      <w:bookmarkStart w:id="2055" w:name="_Toc51834761"/>
      <w:bookmarkStart w:id="2056" w:name="_Toc106193649"/>
      <w:r>
        <w:t>4.13.8.2.1</w:t>
      </w:r>
      <w:r>
        <w:tab/>
        <w:t>General</w:t>
      </w:r>
      <w:bookmarkEnd w:id="2052"/>
      <w:bookmarkEnd w:id="2053"/>
      <w:bookmarkEnd w:id="2054"/>
      <w:bookmarkEnd w:id="2055"/>
      <w:bookmarkEnd w:id="2056"/>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57" w:name="_Toc36191953"/>
      <w:bookmarkStart w:id="2058" w:name="_Toc45193043"/>
      <w:bookmarkStart w:id="2059" w:name="_Toc47592675"/>
      <w:bookmarkStart w:id="2060" w:name="_Toc51834762"/>
      <w:bookmarkStart w:id="2061" w:name="_Toc106193650"/>
      <w:r>
        <w:t>4.13.8.2.2</w:t>
      </w:r>
      <w:r>
        <w:tab/>
        <w:t>group-level N4 session management procedures</w:t>
      </w:r>
      <w:bookmarkEnd w:id="2057"/>
      <w:bookmarkEnd w:id="2058"/>
      <w:bookmarkEnd w:id="2059"/>
      <w:bookmarkEnd w:id="2060"/>
      <w:bookmarkEnd w:id="2061"/>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2" w:name="_Toc36191954"/>
      <w:bookmarkStart w:id="2063" w:name="_Toc45193044"/>
      <w:bookmarkStart w:id="2064" w:name="_Toc47592676"/>
      <w:bookmarkStart w:id="2065" w:name="_Toc51834763"/>
      <w:bookmarkStart w:id="2066" w:name="_Toc106193651"/>
      <w:r w:rsidRPr="00140E21">
        <w:t>4.14</w:t>
      </w:r>
      <w:r w:rsidRPr="00140E21">
        <w:tab/>
        <w:t>Support for Dual Connectivity</w:t>
      </w:r>
      <w:bookmarkEnd w:id="2049"/>
      <w:bookmarkEnd w:id="2050"/>
      <w:bookmarkEnd w:id="2062"/>
      <w:bookmarkEnd w:id="2063"/>
      <w:bookmarkEnd w:id="2064"/>
      <w:bookmarkEnd w:id="2065"/>
      <w:bookmarkEnd w:id="2066"/>
    </w:p>
    <w:p w14:paraId="472E4A33" w14:textId="77777777" w:rsidR="00776774" w:rsidRPr="00140E21" w:rsidRDefault="00776774" w:rsidP="00776774">
      <w:pPr>
        <w:pStyle w:val="Heading3"/>
      </w:pPr>
      <w:bookmarkStart w:id="2067" w:name="_Toc20204188"/>
      <w:bookmarkStart w:id="2068" w:name="_Toc27894877"/>
      <w:bookmarkStart w:id="2069" w:name="_Toc36191955"/>
      <w:bookmarkStart w:id="2070" w:name="_Toc45193045"/>
      <w:bookmarkStart w:id="2071" w:name="_Toc47592677"/>
      <w:bookmarkStart w:id="2072" w:name="_Toc51834764"/>
      <w:bookmarkStart w:id="2073" w:name="_Toc106193652"/>
      <w:r w:rsidRPr="00140E21">
        <w:t>4.14.1</w:t>
      </w:r>
      <w:r w:rsidRPr="00140E21">
        <w:tab/>
        <w:t>RAN Initiated QoS Flow Mobility</w:t>
      </w:r>
      <w:bookmarkEnd w:id="2067"/>
      <w:bookmarkEnd w:id="2068"/>
      <w:bookmarkEnd w:id="2069"/>
      <w:bookmarkEnd w:id="2070"/>
      <w:bookmarkEnd w:id="2071"/>
      <w:bookmarkEnd w:id="2072"/>
      <w:bookmarkEnd w:id="2073"/>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4" w:name="_MON_1575294779"/>
    <w:bookmarkEnd w:id="2074"/>
    <w:p w14:paraId="6C47BE77" w14:textId="77777777" w:rsidR="00776774" w:rsidRPr="00140E21" w:rsidRDefault="00776774" w:rsidP="00776774">
      <w:pPr>
        <w:pStyle w:val="TH"/>
      </w:pPr>
      <w:r w:rsidRPr="00140E21">
        <w:object w:dxaOrig="8820" w:dyaOrig="7269" w14:anchorId="0A1F57ED">
          <v:shape id="_x0000_i1144" type="#_x0000_t75" style="width:432.65pt;height:355pt" o:ole="">
            <v:imagedata r:id="rId245" o:title=""/>
          </v:shape>
          <o:OLEObject Type="Embed" ProgID="Word.Picture.8" ShapeID="_x0000_i1144" DrawAspect="Content" ObjectID="_1716809026" r:id="rId246"/>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5" w:name="_Toc20204189"/>
      <w:bookmarkStart w:id="2076" w:name="_Toc27894878"/>
      <w:bookmarkStart w:id="2077" w:name="_Toc36191956"/>
      <w:bookmarkStart w:id="2078" w:name="_Toc45193046"/>
      <w:bookmarkStart w:id="2079" w:name="_Toc47592678"/>
      <w:bookmarkStart w:id="2080" w:name="_Toc51834765"/>
      <w:bookmarkStart w:id="2081" w:name="_Toc106193653"/>
      <w:r w:rsidRPr="00140E21">
        <w:rPr>
          <w:rFonts w:eastAsia="SimSun"/>
        </w:rPr>
        <w:lastRenderedPageBreak/>
        <w:t>4.15</w:t>
      </w:r>
      <w:r w:rsidRPr="00140E21">
        <w:rPr>
          <w:rFonts w:eastAsia="SimSun"/>
        </w:rPr>
        <w:tab/>
        <w:t>Network Exposure</w:t>
      </w:r>
      <w:bookmarkEnd w:id="2075"/>
      <w:bookmarkEnd w:id="2076"/>
      <w:bookmarkEnd w:id="2077"/>
      <w:bookmarkEnd w:id="2078"/>
      <w:bookmarkEnd w:id="2079"/>
      <w:bookmarkEnd w:id="2080"/>
      <w:bookmarkEnd w:id="2081"/>
    </w:p>
    <w:p w14:paraId="0E04F09F" w14:textId="77777777" w:rsidR="00776774" w:rsidRPr="00140E21" w:rsidRDefault="00776774" w:rsidP="00776774">
      <w:pPr>
        <w:pStyle w:val="Heading3"/>
        <w:rPr>
          <w:rFonts w:eastAsia="SimSun"/>
        </w:rPr>
      </w:pPr>
      <w:bookmarkStart w:id="2082" w:name="_Toc20204190"/>
      <w:bookmarkStart w:id="2083" w:name="_Toc27894879"/>
      <w:bookmarkStart w:id="2084" w:name="_Toc36191957"/>
      <w:bookmarkStart w:id="2085" w:name="_Toc45193047"/>
      <w:bookmarkStart w:id="2086" w:name="_Toc47592679"/>
      <w:bookmarkStart w:id="2087" w:name="_Toc51834766"/>
      <w:bookmarkStart w:id="2088" w:name="_Toc106193654"/>
      <w:r w:rsidRPr="00140E21">
        <w:rPr>
          <w:rFonts w:eastAsia="SimSun"/>
        </w:rPr>
        <w:t>4.15.1</w:t>
      </w:r>
      <w:r w:rsidRPr="00140E21">
        <w:rPr>
          <w:rFonts w:eastAsia="SimSun"/>
        </w:rPr>
        <w:tab/>
        <w:t>General</w:t>
      </w:r>
      <w:bookmarkEnd w:id="2082"/>
      <w:bookmarkEnd w:id="2083"/>
      <w:bookmarkEnd w:id="2084"/>
      <w:bookmarkEnd w:id="2085"/>
      <w:bookmarkEnd w:id="2086"/>
      <w:bookmarkEnd w:id="2087"/>
      <w:bookmarkEnd w:id="2088"/>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089" w:name="_Toc20204191"/>
      <w:bookmarkStart w:id="2090" w:name="_Toc27894880"/>
      <w:bookmarkStart w:id="2091" w:name="_Toc36191958"/>
      <w:bookmarkStart w:id="2092" w:name="_Toc45193048"/>
      <w:bookmarkStart w:id="2093" w:name="_Toc47592680"/>
      <w:bookmarkStart w:id="2094"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095" w:name="_Toc106193655"/>
      <w:r w:rsidRPr="00140E21">
        <w:rPr>
          <w:rFonts w:eastAsia="SimSun"/>
        </w:rPr>
        <w:t>4.15.2</w:t>
      </w:r>
      <w:r w:rsidRPr="00140E21">
        <w:rPr>
          <w:rFonts w:eastAsia="SimSun"/>
        </w:rPr>
        <w:tab/>
      </w:r>
      <w:r w:rsidRPr="00140E21">
        <w:t>External Exposure of Network Capabilities</w:t>
      </w:r>
      <w:bookmarkEnd w:id="2089"/>
      <w:bookmarkEnd w:id="2090"/>
      <w:bookmarkEnd w:id="2091"/>
      <w:bookmarkEnd w:id="2092"/>
      <w:bookmarkEnd w:id="2093"/>
      <w:bookmarkEnd w:id="2094"/>
      <w:bookmarkEnd w:id="2095"/>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6" w:name="_Toc20204192"/>
      <w:bookmarkStart w:id="2097" w:name="_Toc27894881"/>
      <w:bookmarkStart w:id="2098" w:name="_Toc36191959"/>
      <w:bookmarkStart w:id="2099" w:name="_Toc45193049"/>
      <w:bookmarkStart w:id="2100" w:name="_Toc47592681"/>
      <w:bookmarkStart w:id="2101" w:name="_Toc51834768"/>
      <w:bookmarkStart w:id="2102" w:name="_Toc106193656"/>
      <w:r w:rsidRPr="00140E21">
        <w:t>4.15.2a</w:t>
      </w:r>
      <w:r w:rsidRPr="00140E21">
        <w:tab/>
        <w:t>Data Collection from an AF</w:t>
      </w:r>
      <w:bookmarkEnd w:id="2096"/>
      <w:bookmarkEnd w:id="2097"/>
      <w:bookmarkEnd w:id="2098"/>
      <w:bookmarkEnd w:id="2099"/>
      <w:bookmarkEnd w:id="2100"/>
      <w:bookmarkEnd w:id="2101"/>
      <w:bookmarkEnd w:id="210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3" w:name="_Toc20204193"/>
      <w:bookmarkStart w:id="2104" w:name="_Toc27894882"/>
      <w:bookmarkStart w:id="2105" w:name="_Toc36191960"/>
      <w:bookmarkStart w:id="2106" w:name="_Toc45193050"/>
      <w:bookmarkStart w:id="2107" w:name="_Toc47592682"/>
      <w:bookmarkStart w:id="2108" w:name="_Toc51834769"/>
      <w:bookmarkStart w:id="2109" w:name="_Toc106193657"/>
      <w:r w:rsidRPr="00140E21">
        <w:rPr>
          <w:rFonts w:eastAsia="SimSun"/>
        </w:rPr>
        <w:t>4.15.3</w:t>
      </w:r>
      <w:r w:rsidRPr="00140E21">
        <w:rPr>
          <w:rFonts w:eastAsia="SimSun"/>
        </w:rPr>
        <w:tab/>
        <w:t>Event Exposure using NEF</w:t>
      </w:r>
      <w:bookmarkEnd w:id="2103"/>
      <w:bookmarkEnd w:id="2104"/>
      <w:bookmarkEnd w:id="2105"/>
      <w:bookmarkEnd w:id="2106"/>
      <w:bookmarkEnd w:id="2107"/>
      <w:bookmarkEnd w:id="2108"/>
      <w:bookmarkEnd w:id="2109"/>
    </w:p>
    <w:p w14:paraId="29CA1CD3" w14:textId="77777777" w:rsidR="00776774" w:rsidRPr="00140E21" w:rsidRDefault="00776774" w:rsidP="00776774">
      <w:pPr>
        <w:pStyle w:val="Heading4"/>
      </w:pPr>
      <w:bookmarkStart w:id="2110" w:name="_Toc20204194"/>
      <w:bookmarkStart w:id="2111" w:name="_Toc27894883"/>
      <w:bookmarkStart w:id="2112" w:name="_Toc36191961"/>
      <w:bookmarkStart w:id="2113" w:name="_Toc45193051"/>
      <w:bookmarkStart w:id="2114" w:name="_Toc47592683"/>
      <w:bookmarkStart w:id="2115" w:name="_Toc51834770"/>
      <w:bookmarkStart w:id="2116" w:name="_Toc106193658"/>
      <w:r w:rsidRPr="00140E21">
        <w:t>4.15.3.1</w:t>
      </w:r>
      <w:r w:rsidRPr="00140E21">
        <w:tab/>
        <w:t>Monitoring Events</w:t>
      </w:r>
      <w:bookmarkEnd w:id="2110"/>
      <w:bookmarkEnd w:id="2111"/>
      <w:bookmarkEnd w:id="2112"/>
      <w:bookmarkEnd w:id="2113"/>
      <w:bookmarkEnd w:id="2114"/>
      <w:bookmarkEnd w:id="2115"/>
      <w:bookmarkEnd w:id="2116"/>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7"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7"/>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18" w:name="_PERM_MCCTEMPBM_CRPT36040005___2" w:colFirst="1" w:colLast="1"/>
            <w:bookmarkStart w:id="2119" w:name="_PERM_MCCTEMPBM_CRPT7412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20"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21" w:name="_PERM_MCCTEMPBM_CRPT36040004___2"/>
            <w:bookmarkEnd w:id="2120"/>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21"/>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18"/>
      <w:bookmarkEnd w:id="2119"/>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2" w:name="_Toc20204195"/>
      <w:bookmarkStart w:id="2123" w:name="_Toc27894884"/>
      <w:bookmarkStart w:id="2124" w:name="_Toc36191962"/>
      <w:bookmarkStart w:id="2125" w:name="_Toc45193052"/>
      <w:bookmarkStart w:id="2126" w:name="_Toc47592684"/>
      <w:bookmarkStart w:id="2127" w:name="_Toc51834771"/>
      <w:bookmarkStart w:id="2128" w:name="_Toc106193659"/>
      <w:r w:rsidRPr="00140E21">
        <w:t>4.15.3.2</w:t>
      </w:r>
      <w:r w:rsidRPr="00140E21">
        <w:tab/>
        <w:t>Information flows</w:t>
      </w:r>
      <w:bookmarkEnd w:id="2122"/>
      <w:bookmarkEnd w:id="2123"/>
      <w:bookmarkEnd w:id="2124"/>
      <w:bookmarkEnd w:id="2125"/>
      <w:bookmarkEnd w:id="2126"/>
      <w:bookmarkEnd w:id="2127"/>
      <w:bookmarkEnd w:id="2128"/>
    </w:p>
    <w:p w14:paraId="7CC4F610" w14:textId="77777777" w:rsidR="00776774" w:rsidRPr="00140E21" w:rsidRDefault="00776774" w:rsidP="00776774">
      <w:pPr>
        <w:pStyle w:val="Heading5"/>
        <w:rPr>
          <w:rFonts w:eastAsia="SimSun"/>
        </w:rPr>
      </w:pPr>
      <w:bookmarkStart w:id="2129" w:name="_Toc20204196"/>
      <w:bookmarkStart w:id="2130" w:name="_Toc27894885"/>
      <w:bookmarkStart w:id="2131" w:name="_Toc36191963"/>
      <w:bookmarkStart w:id="2132" w:name="_Toc45193053"/>
      <w:bookmarkStart w:id="2133" w:name="_Toc47592685"/>
      <w:bookmarkStart w:id="2134" w:name="_Toc51834772"/>
      <w:bookmarkStart w:id="2135" w:name="_Toc106193660"/>
      <w:r w:rsidRPr="00140E21">
        <w:rPr>
          <w:rFonts w:eastAsia="SimSun"/>
        </w:rPr>
        <w:t>4.15.3.2.1</w:t>
      </w:r>
      <w:r w:rsidRPr="00140E21">
        <w:rPr>
          <w:rFonts w:eastAsia="SimSun"/>
        </w:rPr>
        <w:tab/>
        <w:t>AMF service operations information flow</w:t>
      </w:r>
      <w:bookmarkEnd w:id="2129"/>
      <w:bookmarkEnd w:id="2130"/>
      <w:bookmarkEnd w:id="2131"/>
      <w:bookmarkEnd w:id="2132"/>
      <w:bookmarkEnd w:id="2133"/>
      <w:bookmarkEnd w:id="2134"/>
      <w:bookmarkEnd w:id="213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6" w:name="_MON_1591014034"/>
    <w:bookmarkEnd w:id="213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5" type="#_x0000_t75" style="width:371.25pt;height:146.5pt" o:ole="">
            <v:imagedata r:id="rId247" o:title=""/>
          </v:shape>
          <o:OLEObject Type="Embed" ProgID="Word.Picture.8" ShapeID="_x0000_i1145" DrawAspect="Content" ObjectID="_1716809027" r:id="rId248"/>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7" w:name="_Toc20204197"/>
      <w:bookmarkStart w:id="2138" w:name="_Toc27894886"/>
      <w:bookmarkStart w:id="2139" w:name="_Toc36191964"/>
      <w:bookmarkStart w:id="2140" w:name="_Toc45193054"/>
      <w:bookmarkStart w:id="2141" w:name="_Toc47592686"/>
      <w:bookmarkStart w:id="2142" w:name="_Toc51834773"/>
      <w:bookmarkStart w:id="2143" w:name="_Toc106193661"/>
      <w:r w:rsidRPr="00140E21">
        <w:rPr>
          <w:rFonts w:eastAsia="SimSun"/>
        </w:rPr>
        <w:lastRenderedPageBreak/>
        <w:t>4.15.3.2.2</w:t>
      </w:r>
      <w:r w:rsidRPr="00140E21">
        <w:rPr>
          <w:rFonts w:eastAsia="SimSun"/>
        </w:rPr>
        <w:tab/>
        <w:t>UDM service operations information flow</w:t>
      </w:r>
      <w:bookmarkEnd w:id="2137"/>
      <w:bookmarkEnd w:id="2138"/>
      <w:bookmarkEnd w:id="2139"/>
      <w:bookmarkEnd w:id="2140"/>
      <w:bookmarkEnd w:id="2141"/>
      <w:bookmarkEnd w:id="2142"/>
      <w:bookmarkEnd w:id="2143"/>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6" type="#_x0000_t75" style="width:381.3pt;height:294.9pt" o:ole="">
            <v:imagedata r:id="rId249" o:title=""/>
          </v:shape>
          <o:OLEObject Type="Embed" ProgID="Visio.Drawing.15" ShapeID="_x0000_i1146" DrawAspect="Content" ObjectID="_1716809028" r:id="rId250"/>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lastRenderedPageBreak/>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lastRenderedPageBreak/>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4" w:name="_Toc20204198"/>
      <w:bookmarkStart w:id="2145" w:name="_Toc27894887"/>
      <w:bookmarkStart w:id="2146" w:name="_Toc36191965"/>
      <w:bookmarkStart w:id="2147" w:name="_Toc45193055"/>
      <w:bookmarkStart w:id="2148" w:name="_Toc47592687"/>
      <w:bookmarkStart w:id="2149" w:name="_Toc51834774"/>
      <w:bookmarkStart w:id="2150" w:name="_Toc106193662"/>
      <w:r w:rsidRPr="00140E21">
        <w:rPr>
          <w:rFonts w:eastAsia="SimSun"/>
        </w:rPr>
        <w:t>4.15.3.2.3</w:t>
      </w:r>
      <w:r w:rsidRPr="00140E21">
        <w:rPr>
          <w:rFonts w:eastAsia="SimSun"/>
        </w:rPr>
        <w:tab/>
        <w:t>NEF service operations information flow</w:t>
      </w:r>
      <w:bookmarkEnd w:id="2144"/>
      <w:bookmarkEnd w:id="2145"/>
      <w:bookmarkEnd w:id="2146"/>
      <w:bookmarkEnd w:id="2147"/>
      <w:bookmarkEnd w:id="2148"/>
      <w:bookmarkEnd w:id="2149"/>
      <w:bookmarkEnd w:id="2150"/>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7" type="#_x0000_t75" style="width:477.1pt;height:421.35pt" o:ole="">
            <v:imagedata r:id="rId251" o:title=""/>
          </v:shape>
          <o:OLEObject Type="Embed" ProgID="Word.Picture.8" ShapeID="_x0000_i1147" DrawAspect="Content" ObjectID="_1716809029" r:id="rId252"/>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1" w:name="_Toc20204199"/>
      <w:bookmarkStart w:id="2152" w:name="_Toc27894888"/>
      <w:bookmarkStart w:id="2153" w:name="_Toc36191966"/>
      <w:bookmarkStart w:id="2154" w:name="_Toc45193056"/>
      <w:bookmarkStart w:id="2155" w:name="_Toc47592688"/>
      <w:bookmarkStart w:id="2156" w:name="_Toc51834775"/>
      <w:bookmarkStart w:id="2157" w:name="_Toc106193663"/>
      <w:r w:rsidRPr="00140E21">
        <w:rPr>
          <w:rFonts w:eastAsia="SimSun"/>
        </w:rPr>
        <w:lastRenderedPageBreak/>
        <w:t>4.15.3.2.3a</w:t>
      </w:r>
      <w:r>
        <w:rPr>
          <w:rFonts w:eastAsia="SimSun"/>
        </w:rPr>
        <w:tab/>
        <w:t>Void</w:t>
      </w:r>
      <w:bookmarkEnd w:id="2151"/>
      <w:bookmarkEnd w:id="2152"/>
      <w:bookmarkEnd w:id="2153"/>
      <w:bookmarkEnd w:id="2154"/>
      <w:bookmarkEnd w:id="2155"/>
      <w:bookmarkEnd w:id="2156"/>
      <w:bookmarkEnd w:id="215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8" w:name="_Toc27894889"/>
      <w:bookmarkStart w:id="2159" w:name="_Toc36191967"/>
      <w:bookmarkStart w:id="2160" w:name="_Toc45193057"/>
      <w:bookmarkStart w:id="2161" w:name="_Toc47592689"/>
      <w:bookmarkStart w:id="2162" w:name="_Toc51834776"/>
      <w:bookmarkStart w:id="2163" w:name="_Toc20204200"/>
      <w:bookmarkStart w:id="2164" w:name="_Toc106193664"/>
      <w:r>
        <w:rPr>
          <w:rFonts w:eastAsia="SimSun"/>
        </w:rPr>
        <w:t>4.15.3.2.3b</w:t>
      </w:r>
      <w:r>
        <w:rPr>
          <w:rFonts w:eastAsia="SimSun"/>
        </w:rPr>
        <w:tab/>
        <w:t>Specific NEF service operations information flow for loss of connectivity and UE reachability</w:t>
      </w:r>
      <w:bookmarkEnd w:id="2158"/>
      <w:bookmarkEnd w:id="2159"/>
      <w:bookmarkEnd w:id="2160"/>
      <w:bookmarkEnd w:id="2161"/>
      <w:bookmarkEnd w:id="2162"/>
      <w:bookmarkEnd w:id="216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8" type="#_x0000_t75" style="width:481.45pt;height:314.3pt" o:ole="">
            <v:imagedata r:id="rId253" o:title=""/>
          </v:shape>
          <o:OLEObject Type="Embed" ProgID="Visio.Drawing.15" ShapeID="_x0000_i1148" DrawAspect="Content" ObjectID="_1716809030" r:id="rId254"/>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5" w:name="_Toc27894890"/>
      <w:bookmarkStart w:id="2166" w:name="_Toc36191968"/>
      <w:bookmarkStart w:id="2167" w:name="_Toc45193058"/>
      <w:bookmarkStart w:id="2168" w:name="_Toc47592690"/>
      <w:bookmarkStart w:id="2169" w:name="_Toc51834777"/>
      <w:bookmarkStart w:id="2170" w:name="_Toc106193665"/>
      <w:r w:rsidRPr="00140E21">
        <w:rPr>
          <w:rFonts w:eastAsia="SimSun"/>
        </w:rPr>
        <w:t>4.15.3.2.4</w:t>
      </w:r>
      <w:r w:rsidRPr="00140E21">
        <w:rPr>
          <w:rFonts w:eastAsia="SimSun"/>
        </w:rPr>
        <w:tab/>
        <w:t>Exposure with bulk subscription</w:t>
      </w:r>
      <w:bookmarkEnd w:id="2163"/>
      <w:bookmarkEnd w:id="2165"/>
      <w:bookmarkEnd w:id="2166"/>
      <w:bookmarkEnd w:id="2167"/>
      <w:bookmarkEnd w:id="2168"/>
      <w:bookmarkEnd w:id="2169"/>
      <w:bookmarkEnd w:id="217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9" type="#_x0000_t75" style="width:432.65pt;height:397.55pt" o:ole="">
            <v:imagedata r:id="rId255" o:title=""/>
          </v:shape>
          <o:OLEObject Type="Embed" ProgID="Visio.Drawing.11" ShapeID="_x0000_i1149" DrawAspect="Content" ObjectID="_1716809031" r:id="rId256"/>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171" w:name="_Toc20204201"/>
      <w:bookmarkStart w:id="2172" w:name="_Toc27894891"/>
      <w:bookmarkStart w:id="2173" w:name="_Toc36191969"/>
      <w:bookmarkStart w:id="2174" w:name="_Toc45193059"/>
      <w:bookmarkStart w:id="2175" w:name="_Toc47592691"/>
      <w:bookmarkStart w:id="2176" w:name="_Toc51834778"/>
      <w:bookmarkStart w:id="2177" w:name="_Toc106193666"/>
      <w:r w:rsidRPr="00140E21">
        <w:lastRenderedPageBreak/>
        <w:t>4.15.3.2.5</w:t>
      </w:r>
      <w:r w:rsidRPr="00140E21">
        <w:tab/>
        <w:t>Information flow for downlink data delivery status</w:t>
      </w:r>
      <w:r>
        <w:t xml:space="preserve"> with SMF buffering</w:t>
      </w:r>
      <w:bookmarkEnd w:id="2171"/>
      <w:bookmarkEnd w:id="2172"/>
      <w:bookmarkEnd w:id="2173"/>
      <w:bookmarkEnd w:id="2174"/>
      <w:bookmarkEnd w:id="2175"/>
      <w:bookmarkEnd w:id="2176"/>
      <w:bookmarkEnd w:id="217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0" type="#_x0000_t75" style="width:383.15pt;height:183.45pt" o:ole="">
            <v:imagedata r:id="rId257" o:title=""/>
          </v:shape>
          <o:OLEObject Type="Embed" ProgID="Visio.Drawing.11" ShapeID="_x0000_i1150" DrawAspect="Content" ObjectID="_1716809032" r:id="rId258"/>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8" w:name="_Toc20204202"/>
      <w:bookmarkStart w:id="2179" w:name="_Toc27894892"/>
      <w:bookmarkStart w:id="2180" w:name="_Toc36191970"/>
      <w:bookmarkStart w:id="2181" w:name="_Toc45193060"/>
      <w:bookmarkStart w:id="2182" w:name="_Toc47592692"/>
      <w:bookmarkStart w:id="2183" w:name="_Toc51834779"/>
      <w:bookmarkStart w:id="2184" w:name="_Toc106193667"/>
      <w:r w:rsidRPr="00140E21">
        <w:t>4.15.3.2.6</w:t>
      </w:r>
      <w:r w:rsidRPr="00140E21">
        <w:tab/>
        <w:t>GMLC service operations information flow</w:t>
      </w:r>
      <w:bookmarkEnd w:id="2178"/>
      <w:bookmarkEnd w:id="2179"/>
      <w:bookmarkEnd w:id="2180"/>
      <w:bookmarkEnd w:id="2181"/>
      <w:bookmarkEnd w:id="2182"/>
      <w:bookmarkEnd w:id="2183"/>
      <w:bookmarkEnd w:id="218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5" w:name="_Toc27894893"/>
      <w:bookmarkStart w:id="2186" w:name="_Toc36191971"/>
      <w:bookmarkStart w:id="2187" w:name="_Toc45193061"/>
      <w:bookmarkStart w:id="2188" w:name="_Toc47592693"/>
      <w:bookmarkStart w:id="2189" w:name="_Toc51834780"/>
      <w:bookmarkStart w:id="2190" w:name="_Toc20204203"/>
      <w:bookmarkStart w:id="2191" w:name="_Toc106193668"/>
      <w:r>
        <w:t>4.15.3.2.7</w:t>
      </w:r>
      <w:r>
        <w:tab/>
        <w:t>Information flow for Availability after DDN Failure with SMF buffering</w:t>
      </w:r>
      <w:bookmarkEnd w:id="2185"/>
      <w:bookmarkEnd w:id="2186"/>
      <w:bookmarkEnd w:id="2187"/>
      <w:bookmarkEnd w:id="2188"/>
      <w:bookmarkEnd w:id="2189"/>
      <w:bookmarkEnd w:id="219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1" type="#_x0000_t75" style="width:480.85pt;height:277.35pt" o:ole="">
            <v:imagedata r:id="rId259" o:title="" cropbottom="5938f"/>
          </v:shape>
          <o:OLEObject Type="Embed" ProgID="Visio.Drawing.11" ShapeID="_x0000_i1151" DrawAspect="Content" ObjectID="_1716809033" r:id="rId260"/>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2" w:name="_Toc36191972"/>
      <w:bookmarkStart w:id="2193" w:name="_Toc45193062"/>
      <w:bookmarkStart w:id="2194" w:name="_Toc47592694"/>
      <w:bookmarkStart w:id="2195" w:name="_Toc51834781"/>
      <w:bookmarkStart w:id="2196" w:name="_Toc27894894"/>
      <w:bookmarkStart w:id="2197" w:name="_Toc106193669"/>
      <w:r>
        <w:t>4.15.3.2.8</w:t>
      </w:r>
      <w:r>
        <w:tab/>
        <w:t>Information flow for downlink data delivery status with UPF buffering</w:t>
      </w:r>
      <w:bookmarkEnd w:id="2192"/>
      <w:bookmarkEnd w:id="2193"/>
      <w:bookmarkEnd w:id="2194"/>
      <w:bookmarkEnd w:id="2195"/>
      <w:bookmarkEnd w:id="2197"/>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2" type="#_x0000_t75" style="width:353.75pt;height:150.9pt" o:ole="">
            <v:imagedata r:id="rId261" o:title=""/>
          </v:shape>
          <o:OLEObject Type="Embed" ProgID="Visio.Drawing.11" ShapeID="_x0000_i1152" DrawAspect="Content" ObjectID="_1716809034" r:id="rId262"/>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8" w:name="_Toc36191973"/>
      <w:bookmarkStart w:id="2199" w:name="_Toc45193063"/>
      <w:bookmarkStart w:id="2200" w:name="_Toc47592695"/>
      <w:bookmarkStart w:id="2201" w:name="_Toc51834782"/>
      <w:bookmarkStart w:id="2202" w:name="_Toc106193670"/>
      <w:r>
        <w:t>4.15.3.2.9</w:t>
      </w:r>
      <w:r>
        <w:tab/>
        <w:t>Information flow for Availability after DDN Failure with UPF buffering</w:t>
      </w:r>
      <w:bookmarkEnd w:id="2198"/>
      <w:bookmarkEnd w:id="2199"/>
      <w:bookmarkEnd w:id="2200"/>
      <w:bookmarkEnd w:id="2201"/>
      <w:bookmarkEnd w:id="220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3" type="#_x0000_t75" style="width:480.2pt;height:226pt" o:ole="">
            <v:imagedata r:id="rId263" o:title=""/>
          </v:shape>
          <o:OLEObject Type="Embed" ProgID="Visio.Drawing.15" ShapeID="_x0000_i1153" DrawAspect="Content" ObjectID="_1716809035" r:id="rId264"/>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03" w:name="_Toc36191974"/>
      <w:bookmarkStart w:id="2204" w:name="_Toc45193064"/>
      <w:bookmarkStart w:id="2205" w:name="_Toc47592696"/>
      <w:bookmarkStart w:id="2206" w:name="_Toc51834783"/>
      <w:bookmarkStart w:id="2207" w:name="_Toc106193671"/>
      <w:r>
        <w:t>4.15.3.2.10</w:t>
      </w:r>
      <w:r>
        <w:tab/>
        <w:t>Number of UEs and PDU Sessions per network slice notification procedure</w:t>
      </w:r>
      <w:bookmarkEnd w:id="2207"/>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08" w:name="_MON_1704806432"/>
    <w:bookmarkEnd w:id="2208"/>
    <w:p w14:paraId="3D977A34" w14:textId="385A7D1B" w:rsidR="00197642" w:rsidRDefault="00197642" w:rsidP="00550F40">
      <w:pPr>
        <w:pStyle w:val="TH"/>
      </w:pPr>
      <w:r>
        <w:object w:dxaOrig="9639" w:dyaOrig="4903" w14:anchorId="7737F261">
          <v:shape id="_x0000_i1155" type="#_x0000_t75" style="width:480.2pt;height:276.1pt" o:ole="">
            <v:imagedata r:id="rId265" o:title=""/>
          </v:shape>
          <o:OLEObject Type="Embed" ProgID="Word.Picture.8" ShapeID="_x0000_i1155" DrawAspect="Content" ObjectID="_1716809036" r:id="rId266"/>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09" w:name="_Toc106193672"/>
      <w:r>
        <w:t>4.15.3.2.11</w:t>
      </w:r>
      <w:r>
        <w:tab/>
        <w:t>Network-initiated explicit event notification subscription cancel procedure</w:t>
      </w:r>
      <w:bookmarkEnd w:id="2209"/>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6" type="#_x0000_t75" style="width:450.8pt;height:234.15pt" o:ole="">
            <v:imagedata r:id="rId267" o:title="" cropbottom="22111f" cropright="563f"/>
          </v:shape>
          <o:OLEObject Type="Embed" ProgID="Visio.Drawing.15" ShapeID="_x0000_i1156" DrawAspect="Content" ObjectID="_1716809037" r:id="rId268"/>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10" w:name="_Toc106193673"/>
      <w:r>
        <w:t>4.15.3.2.12</w:t>
      </w:r>
      <w:r w:rsidR="009109AC">
        <w:tab/>
        <w:t>Void</w:t>
      </w:r>
      <w:bookmarkEnd w:id="2210"/>
    </w:p>
    <w:p w14:paraId="637B957C" w14:textId="77777777" w:rsidR="009109AC" w:rsidRDefault="009109AC" w:rsidP="005E4458"/>
    <w:p w14:paraId="29FEC102" w14:textId="1EA968D0" w:rsidR="007C6C9A" w:rsidRDefault="007C6C9A" w:rsidP="007C6C9A">
      <w:pPr>
        <w:pStyle w:val="Heading5"/>
      </w:pPr>
      <w:bookmarkStart w:id="2211" w:name="_Toc106193674"/>
      <w:r>
        <w:t>4.15.3.2.13</w:t>
      </w:r>
      <w:r>
        <w:tab/>
        <w:t>Handling AF requests when the UE is identified via UE addressing information</w:t>
      </w:r>
      <w:bookmarkEnd w:id="2211"/>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12" w:name="_Toc106193675"/>
      <w:r>
        <w:t>4.15.3.3</w:t>
      </w:r>
      <w:r>
        <w:tab/>
        <w:t>Void</w:t>
      </w:r>
      <w:bookmarkEnd w:id="2196"/>
      <w:bookmarkEnd w:id="2203"/>
      <w:bookmarkEnd w:id="2204"/>
      <w:bookmarkEnd w:id="2205"/>
      <w:bookmarkEnd w:id="2206"/>
      <w:bookmarkEnd w:id="2212"/>
    </w:p>
    <w:p w14:paraId="505FF8AF" w14:textId="77777777" w:rsidR="00776774" w:rsidRDefault="00776774" w:rsidP="00776774"/>
    <w:p w14:paraId="0CD4232D" w14:textId="77777777" w:rsidR="00776774" w:rsidRPr="00140E21" w:rsidRDefault="00776774" w:rsidP="00776774">
      <w:pPr>
        <w:pStyle w:val="Heading3"/>
      </w:pPr>
      <w:bookmarkStart w:id="2213" w:name="_Toc27894895"/>
      <w:bookmarkStart w:id="2214" w:name="_Toc36191975"/>
      <w:bookmarkStart w:id="2215" w:name="_Toc45193065"/>
      <w:bookmarkStart w:id="2216" w:name="_Toc47592697"/>
      <w:bookmarkStart w:id="2217" w:name="_Toc51834784"/>
      <w:bookmarkStart w:id="2218" w:name="_Toc106193676"/>
      <w:r w:rsidRPr="00140E21">
        <w:t>4.15.4</w:t>
      </w:r>
      <w:r w:rsidRPr="00140E21">
        <w:tab/>
        <w:t>Core Network Internal Event Exposure</w:t>
      </w:r>
      <w:bookmarkEnd w:id="2190"/>
      <w:bookmarkEnd w:id="2213"/>
      <w:bookmarkEnd w:id="2214"/>
      <w:bookmarkEnd w:id="2215"/>
      <w:bookmarkEnd w:id="2216"/>
      <w:bookmarkEnd w:id="2217"/>
      <w:bookmarkEnd w:id="2218"/>
    </w:p>
    <w:p w14:paraId="41562168" w14:textId="77777777" w:rsidR="00776774" w:rsidRPr="00140E21" w:rsidRDefault="00776774" w:rsidP="00776774">
      <w:pPr>
        <w:pStyle w:val="Heading4"/>
      </w:pPr>
      <w:bookmarkStart w:id="2219" w:name="_Toc20204204"/>
      <w:bookmarkStart w:id="2220" w:name="_Toc27894896"/>
      <w:bookmarkStart w:id="2221" w:name="_Toc36191976"/>
      <w:bookmarkStart w:id="2222" w:name="_Toc45193066"/>
      <w:bookmarkStart w:id="2223" w:name="_Toc47592698"/>
      <w:bookmarkStart w:id="2224" w:name="_Toc51834785"/>
      <w:bookmarkStart w:id="2225" w:name="_Toc106193677"/>
      <w:r w:rsidRPr="00140E21">
        <w:t>4.15.4.1</w:t>
      </w:r>
      <w:r w:rsidRPr="00140E21">
        <w:tab/>
        <w:t>General</w:t>
      </w:r>
      <w:bookmarkEnd w:id="2219"/>
      <w:bookmarkEnd w:id="2220"/>
      <w:bookmarkEnd w:id="2221"/>
      <w:bookmarkEnd w:id="2222"/>
      <w:bookmarkEnd w:id="2223"/>
      <w:bookmarkEnd w:id="2224"/>
      <w:bookmarkEnd w:id="2225"/>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6" w:name="_Toc20204205"/>
      <w:bookmarkStart w:id="2227" w:name="_Toc27894897"/>
      <w:bookmarkStart w:id="2228" w:name="_Toc36191977"/>
      <w:bookmarkStart w:id="2229" w:name="_Toc45193067"/>
      <w:bookmarkStart w:id="2230" w:name="_Toc47592699"/>
      <w:bookmarkStart w:id="2231" w:name="_Toc51834786"/>
      <w:bookmarkStart w:id="2232" w:name="_Toc106193678"/>
      <w:r w:rsidRPr="00140E21">
        <w:t>4.15.4.2</w:t>
      </w:r>
      <w:r w:rsidRPr="00140E21">
        <w:tab/>
        <w:t>Exposure of Mobility Events from AMF</w:t>
      </w:r>
      <w:bookmarkEnd w:id="2226"/>
      <w:bookmarkEnd w:id="2227"/>
      <w:bookmarkEnd w:id="2228"/>
      <w:bookmarkEnd w:id="2229"/>
      <w:bookmarkEnd w:id="2230"/>
      <w:bookmarkEnd w:id="2231"/>
      <w:bookmarkEnd w:id="2232"/>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33" w:name="_Toc20204206"/>
      <w:bookmarkStart w:id="2234" w:name="_Toc27894898"/>
      <w:bookmarkStart w:id="2235"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36" w:name="_Toc45193068"/>
      <w:bookmarkStart w:id="2237" w:name="_Toc47592700"/>
      <w:bookmarkStart w:id="2238"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39" w:name="_Toc106193679"/>
      <w:r>
        <w:t>4.15.4.</w:t>
      </w:r>
      <w:r w:rsidR="00BA4890">
        <w:t>3</w:t>
      </w:r>
      <w:r>
        <w:tab/>
        <w:t>Exposure of Communication trends from SMF</w:t>
      </w:r>
      <w:bookmarkEnd w:id="2239"/>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40" w:name="_Toc106193680"/>
      <w:r w:rsidRPr="00797690">
        <w:rPr>
          <w:lang w:val="fr-FR"/>
        </w:rPr>
        <w:t>4.15.4.4</w:t>
      </w:r>
      <w:r w:rsidRPr="00797690">
        <w:rPr>
          <w:lang w:val="fr-FR"/>
        </w:rPr>
        <w:tab/>
        <w:t>Internal Event Exposure Subscription/Unsubscription via UDM</w:t>
      </w:r>
      <w:bookmarkEnd w:id="2240"/>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7" type="#_x0000_t75" style="width:348.75pt;height:152.15pt" o:ole="">
            <v:imagedata r:id="rId269" o:title=""/>
          </v:shape>
          <o:OLEObject Type="Embed" ProgID="Visio.Drawing.15" ShapeID="_x0000_i1157" DrawAspect="Content" ObjectID="_1716809038" r:id="rId270"/>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41" w:name="_Toc106193681"/>
      <w:r w:rsidRPr="00140E21">
        <w:t>4.15.5</w:t>
      </w:r>
      <w:r w:rsidRPr="00140E21">
        <w:tab/>
        <w:t>Void</w:t>
      </w:r>
      <w:bookmarkEnd w:id="2233"/>
      <w:bookmarkEnd w:id="2234"/>
      <w:bookmarkEnd w:id="2235"/>
      <w:bookmarkEnd w:id="2236"/>
      <w:bookmarkEnd w:id="2237"/>
      <w:bookmarkEnd w:id="2238"/>
      <w:bookmarkEnd w:id="224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42" w:name="_Toc20204207"/>
      <w:bookmarkStart w:id="2243" w:name="_Toc27894899"/>
      <w:bookmarkStart w:id="2244" w:name="_Toc36191979"/>
      <w:bookmarkStart w:id="2245" w:name="_Toc45193069"/>
      <w:bookmarkStart w:id="2246" w:name="_Toc47592701"/>
      <w:bookmarkStart w:id="2247" w:name="_Toc51834788"/>
      <w:bookmarkStart w:id="2248" w:name="_Toc106193682"/>
      <w:r w:rsidRPr="00140E21">
        <w:t>4.15.6</w:t>
      </w:r>
      <w:r w:rsidRPr="00140E21">
        <w:tab/>
        <w:t>External Parameter Provisioning</w:t>
      </w:r>
      <w:bookmarkEnd w:id="2242"/>
      <w:bookmarkEnd w:id="2243"/>
      <w:bookmarkEnd w:id="2244"/>
      <w:bookmarkEnd w:id="2245"/>
      <w:bookmarkEnd w:id="2246"/>
      <w:bookmarkEnd w:id="2247"/>
      <w:bookmarkEnd w:id="2248"/>
    </w:p>
    <w:p w14:paraId="5065A450" w14:textId="77777777" w:rsidR="00776774" w:rsidRPr="00140E21" w:rsidRDefault="00776774" w:rsidP="00776774">
      <w:pPr>
        <w:pStyle w:val="Heading4"/>
      </w:pPr>
      <w:bookmarkStart w:id="2249" w:name="_Toc20204208"/>
      <w:bookmarkStart w:id="2250" w:name="_Toc27894900"/>
      <w:bookmarkStart w:id="2251" w:name="_Toc36191980"/>
      <w:bookmarkStart w:id="2252" w:name="_Toc45193070"/>
      <w:bookmarkStart w:id="2253" w:name="_Toc47592702"/>
      <w:bookmarkStart w:id="2254" w:name="_Toc51834789"/>
      <w:bookmarkStart w:id="2255" w:name="_Toc106193683"/>
      <w:r w:rsidRPr="00140E21">
        <w:t>4.15.6.1</w:t>
      </w:r>
      <w:r w:rsidRPr="00140E21">
        <w:tab/>
        <w:t>General</w:t>
      </w:r>
      <w:bookmarkEnd w:id="2249"/>
      <w:bookmarkEnd w:id="2250"/>
      <w:bookmarkEnd w:id="2251"/>
      <w:bookmarkEnd w:id="2252"/>
      <w:bookmarkEnd w:id="2253"/>
      <w:bookmarkEnd w:id="2254"/>
      <w:bookmarkEnd w:id="2255"/>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56" w:name="_Toc20204209"/>
      <w:bookmarkStart w:id="2257" w:name="_Toc27894901"/>
      <w:bookmarkStart w:id="2258" w:name="_Toc36191981"/>
      <w:bookmarkStart w:id="2259" w:name="_Toc45193071"/>
      <w:bookmarkStart w:id="2260" w:name="_Toc47592703"/>
      <w:bookmarkStart w:id="2261" w:name="_Toc51834790"/>
      <w:bookmarkStart w:id="2262" w:name="_Toc106193684"/>
      <w:r w:rsidRPr="00140E21">
        <w:lastRenderedPageBreak/>
        <w:t>4.15.6.2</w:t>
      </w:r>
      <w:r w:rsidRPr="00140E21">
        <w:tab/>
        <w:t>NEF service operations information flow</w:t>
      </w:r>
      <w:bookmarkEnd w:id="2256"/>
      <w:bookmarkEnd w:id="2257"/>
      <w:bookmarkEnd w:id="2258"/>
      <w:bookmarkEnd w:id="2259"/>
      <w:bookmarkEnd w:id="2260"/>
      <w:bookmarkEnd w:id="2261"/>
      <w:bookmarkEnd w:id="2262"/>
    </w:p>
    <w:p w14:paraId="6E862202" w14:textId="77777777" w:rsidR="00776774" w:rsidRDefault="00776774" w:rsidP="00776774">
      <w:pPr>
        <w:pStyle w:val="TH"/>
        <w:rPr>
          <w:rFonts w:eastAsia="SimSun"/>
        </w:rPr>
      </w:pPr>
      <w:r w:rsidRPr="0072691E">
        <w:object w:dxaOrig="12766" w:dyaOrig="8491" w14:anchorId="0EB12F44">
          <v:shape id="_x0000_i1158" type="#_x0000_t75" style="width:457.05pt;height:303.05pt" o:ole="">
            <v:imagedata r:id="rId271" o:title="" cropbottom="21267f" cropright="21162f"/>
          </v:shape>
          <o:OLEObject Type="Embed" ProgID="Visio.Drawing.11" ShapeID="_x0000_i1158" DrawAspect="Content" ObjectID="_1716809039" r:id="rId272"/>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63" w:name="_Toc20204210"/>
      <w:bookmarkStart w:id="2264" w:name="_Toc27894902"/>
      <w:bookmarkStart w:id="2265" w:name="_Toc36191982"/>
      <w:bookmarkStart w:id="2266" w:name="_Toc45193072"/>
      <w:bookmarkStart w:id="2267" w:name="_Toc47592704"/>
      <w:bookmarkStart w:id="2268"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69" w:name="_Toc10619368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63"/>
      <w:bookmarkEnd w:id="2264"/>
      <w:bookmarkEnd w:id="2265"/>
      <w:bookmarkEnd w:id="2266"/>
      <w:bookmarkEnd w:id="2267"/>
      <w:bookmarkEnd w:id="2268"/>
      <w:bookmarkEnd w:id="226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70" w:name="_Toc20204211"/>
      <w:bookmarkStart w:id="2271" w:name="_Toc27894903"/>
      <w:bookmarkStart w:id="2272" w:name="_Toc36191983"/>
      <w:bookmarkStart w:id="2273" w:name="_Toc45193073"/>
      <w:bookmarkStart w:id="2274" w:name="_Toc47592705"/>
      <w:bookmarkStart w:id="2275" w:name="_Toc51834792"/>
      <w:bookmarkStart w:id="2276" w:name="_Toc106193686"/>
      <w:r w:rsidRPr="00140E21">
        <w:rPr>
          <w:lang w:eastAsia="zh-CN"/>
        </w:rPr>
        <w:t>4.15.6.3a</w:t>
      </w:r>
      <w:r w:rsidRPr="00140E21">
        <w:rPr>
          <w:lang w:eastAsia="zh-CN"/>
        </w:rPr>
        <w:tab/>
        <w:t>Network Configuration parameters</w:t>
      </w:r>
      <w:bookmarkEnd w:id="2270"/>
      <w:bookmarkEnd w:id="2271"/>
      <w:bookmarkEnd w:id="2272"/>
      <w:bookmarkEnd w:id="2273"/>
      <w:bookmarkEnd w:id="2274"/>
      <w:bookmarkEnd w:id="2275"/>
      <w:bookmarkEnd w:id="227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7" w:name="_Toc20204212"/>
      <w:bookmarkStart w:id="2278" w:name="_Toc27894904"/>
      <w:bookmarkStart w:id="2279" w:name="_Toc36191984"/>
      <w:bookmarkStart w:id="2280" w:name="_Toc45193074"/>
      <w:bookmarkStart w:id="2281" w:name="_Toc47592706"/>
      <w:bookmarkStart w:id="2282" w:name="_Toc51834793"/>
      <w:bookmarkStart w:id="2283" w:name="_Toc106193687"/>
      <w:r w:rsidRPr="00140E21">
        <w:rPr>
          <w:lang w:eastAsia="zh-CN"/>
        </w:rPr>
        <w:t>4.15.6.3b</w:t>
      </w:r>
      <w:r w:rsidRPr="00140E21">
        <w:rPr>
          <w:lang w:eastAsia="zh-CN"/>
        </w:rPr>
        <w:tab/>
        <w:t>5G VN group data</w:t>
      </w:r>
      <w:bookmarkEnd w:id="2277"/>
      <w:bookmarkEnd w:id="2278"/>
      <w:bookmarkEnd w:id="2279"/>
      <w:bookmarkEnd w:id="2280"/>
      <w:bookmarkEnd w:id="2281"/>
      <w:bookmarkEnd w:id="2282"/>
      <w:bookmarkEnd w:id="228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284"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284"/>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85" w:name="_Toc20204213"/>
      <w:bookmarkStart w:id="2286" w:name="_Toc27894905"/>
      <w:bookmarkStart w:id="2287" w:name="_Toc36191985"/>
      <w:bookmarkStart w:id="2288" w:name="_Toc45193075"/>
      <w:bookmarkStart w:id="2289" w:name="_Toc47592707"/>
      <w:bookmarkStart w:id="2290" w:name="_Toc51834794"/>
      <w:bookmarkStart w:id="2291" w:name="_Toc106193688"/>
      <w:r w:rsidRPr="00140E21">
        <w:rPr>
          <w:lang w:eastAsia="zh-CN"/>
        </w:rPr>
        <w:t>4.15.6.3c</w:t>
      </w:r>
      <w:r w:rsidRPr="00140E21">
        <w:rPr>
          <w:lang w:eastAsia="zh-CN"/>
        </w:rPr>
        <w:tab/>
        <w:t>5G VN Group membership management parameters</w:t>
      </w:r>
      <w:bookmarkEnd w:id="2285"/>
      <w:bookmarkEnd w:id="2286"/>
      <w:bookmarkEnd w:id="2287"/>
      <w:bookmarkEnd w:id="2288"/>
      <w:bookmarkEnd w:id="2289"/>
      <w:bookmarkEnd w:id="2290"/>
      <w:bookmarkEnd w:id="22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292" w:name="_Toc20204214"/>
      <w:bookmarkStart w:id="2293" w:name="_Toc27894906"/>
      <w:bookmarkStart w:id="2294" w:name="_Toc36191986"/>
      <w:bookmarkStart w:id="2295" w:name="_Toc45193076"/>
      <w:bookmarkStart w:id="2296" w:name="_Toc47592708"/>
      <w:bookmarkStart w:id="2297" w:name="_Toc51834795"/>
      <w:bookmarkStart w:id="2298" w:name="_Toc106193689"/>
      <w:r>
        <w:rPr>
          <w:lang w:eastAsia="zh-CN"/>
        </w:rPr>
        <w:t>4.15.6.3d</w:t>
      </w:r>
      <w:r>
        <w:rPr>
          <w:lang w:eastAsia="zh-CN"/>
        </w:rPr>
        <w:tab/>
        <w:t>ECS Address Configuration Information Parameters</w:t>
      </w:r>
      <w:bookmarkEnd w:id="2298"/>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299" w:name="_PERM_MCCTEMPBM_CRPT36040011___2" w:colFirst="1" w:colLast="1"/>
            <w:bookmarkStart w:id="2300" w:name="_PERM_MCCTEMPBM_CRPT7412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299"/>
      <w:bookmarkEnd w:id="2300"/>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01" w:name="_Toc106193690"/>
      <w:r w:rsidRPr="00140E21">
        <w:rPr>
          <w:lang w:eastAsia="zh-CN"/>
        </w:rPr>
        <w:t>4.15.6.4</w:t>
      </w:r>
      <w:r w:rsidRPr="00140E21">
        <w:rPr>
          <w:lang w:eastAsia="zh-CN"/>
        </w:rPr>
        <w:tab/>
        <w:t>Set a chargeable party at AF session setup</w:t>
      </w:r>
      <w:bookmarkEnd w:id="2292"/>
      <w:bookmarkEnd w:id="2293"/>
      <w:bookmarkEnd w:id="2294"/>
      <w:bookmarkEnd w:id="2295"/>
      <w:bookmarkEnd w:id="2296"/>
      <w:bookmarkEnd w:id="2297"/>
      <w:bookmarkEnd w:id="2301"/>
    </w:p>
    <w:p w14:paraId="1F916BBE" w14:textId="77777777" w:rsidR="00776774" w:rsidRPr="00140E21" w:rsidRDefault="00776774" w:rsidP="00776774">
      <w:pPr>
        <w:pStyle w:val="TH"/>
        <w:rPr>
          <w:lang w:eastAsia="zh-CN"/>
        </w:rPr>
      </w:pPr>
      <w:r w:rsidRPr="00140E21">
        <w:object w:dxaOrig="6057" w:dyaOrig="4994" w14:anchorId="3E6EF396">
          <v:shape id="_x0000_i1159" type="#_x0000_t75" style="width:302.4pt;height:250.45pt" o:ole="">
            <v:imagedata r:id="rId273" o:title=""/>
          </v:shape>
          <o:OLEObject Type="Embed" ProgID="Word.Picture.8" ShapeID="_x0000_i1159" DrawAspect="Content" ObjectID="_1716809040" r:id="rId274"/>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02" w:name="_Toc20204215"/>
      <w:bookmarkStart w:id="2303" w:name="_Toc27894907"/>
      <w:bookmarkStart w:id="2304" w:name="_Toc36191987"/>
      <w:bookmarkStart w:id="2305" w:name="_Toc45193077"/>
      <w:bookmarkStart w:id="2306" w:name="_Toc47592709"/>
      <w:bookmarkStart w:id="2307" w:name="_Toc51834796"/>
      <w:bookmarkStart w:id="2308" w:name="_Toc106193691"/>
      <w:r w:rsidRPr="00140E21">
        <w:rPr>
          <w:lang w:eastAsia="zh-CN"/>
        </w:rPr>
        <w:lastRenderedPageBreak/>
        <w:t>4.15.6.5</w:t>
      </w:r>
      <w:r w:rsidRPr="00140E21">
        <w:rPr>
          <w:lang w:eastAsia="zh-CN"/>
        </w:rPr>
        <w:tab/>
        <w:t>Change the chargeable party during the session</w:t>
      </w:r>
      <w:bookmarkEnd w:id="2302"/>
      <w:bookmarkEnd w:id="2303"/>
      <w:bookmarkEnd w:id="2304"/>
      <w:bookmarkEnd w:id="2305"/>
      <w:bookmarkEnd w:id="2306"/>
      <w:bookmarkEnd w:id="2307"/>
      <w:bookmarkEnd w:id="2308"/>
    </w:p>
    <w:p w14:paraId="7D6A1B19" w14:textId="77777777" w:rsidR="00776774" w:rsidRPr="00140E21" w:rsidRDefault="00776774" w:rsidP="00776774">
      <w:pPr>
        <w:pStyle w:val="TH"/>
        <w:rPr>
          <w:lang w:eastAsia="zh-CN"/>
        </w:rPr>
      </w:pPr>
      <w:r w:rsidRPr="00140E21">
        <w:object w:dxaOrig="6057" w:dyaOrig="4994" w14:anchorId="41838E98">
          <v:shape id="_x0000_i1160" type="#_x0000_t75" style="width:302.4pt;height:250.45pt" o:ole="">
            <v:imagedata r:id="rId275" o:title=""/>
          </v:shape>
          <o:OLEObject Type="Embed" ProgID="Word.Picture.8" ShapeID="_x0000_i1160" DrawAspect="Content" ObjectID="_1716809041" r:id="rId276"/>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09" w:name="_Toc20204216"/>
      <w:bookmarkStart w:id="2310" w:name="_Toc27894908"/>
      <w:bookmarkStart w:id="2311" w:name="_Toc36191988"/>
      <w:bookmarkStart w:id="2312" w:name="_Toc45193078"/>
      <w:bookmarkStart w:id="2313" w:name="_Toc47592710"/>
      <w:bookmarkStart w:id="2314" w:name="_Toc51834797"/>
      <w:bookmarkStart w:id="2315" w:name="_Toc106193692"/>
      <w:r w:rsidRPr="00140E21">
        <w:rPr>
          <w:lang w:eastAsia="zh-CN"/>
        </w:rPr>
        <w:lastRenderedPageBreak/>
        <w:t>4.15.6.6</w:t>
      </w:r>
      <w:r w:rsidRPr="00140E21">
        <w:rPr>
          <w:lang w:eastAsia="zh-CN"/>
        </w:rPr>
        <w:tab/>
        <w:t>Setting up an AF session with required QoS procedure</w:t>
      </w:r>
      <w:bookmarkEnd w:id="2309"/>
      <w:bookmarkEnd w:id="2310"/>
      <w:bookmarkEnd w:id="2311"/>
      <w:bookmarkEnd w:id="2312"/>
      <w:bookmarkEnd w:id="2313"/>
      <w:bookmarkEnd w:id="2314"/>
      <w:bookmarkEnd w:id="2315"/>
    </w:p>
    <w:p w14:paraId="0FB4E385" w14:textId="270F811C" w:rsidR="001C76FE" w:rsidRDefault="001C76FE" w:rsidP="00550F40">
      <w:pPr>
        <w:pStyle w:val="TH"/>
        <w:rPr>
          <w:lang w:eastAsia="zh-CN"/>
        </w:rPr>
      </w:pPr>
      <w:r>
        <w:object w:dxaOrig="11341" w:dyaOrig="9091" w14:anchorId="0F901F5A">
          <v:shape id="_x0000_i1162" type="#_x0000_t75" style="width:456.4pt;height:365pt" o:ole="">
            <v:imagedata r:id="rId277" o:title=""/>
          </v:shape>
          <o:OLEObject Type="Embed" ProgID="Visio.Drawing.11" ShapeID="_x0000_i1162" DrawAspect="Content" ObjectID="_1716809042" r:id="rId278"/>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08433EFB"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sidR="003F0310">
        <w:rPr>
          <w:lang w:eastAsia="zh-CN"/>
        </w:rPr>
        <w:t>,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 Regardless, whether the AF request is formulated using a QoS Reference or Individual QoS paramaters, the AF may also provide the following optional QoS parameters: flow direction, Burst Size, Burst Arrival Time at UE (uplink) or UPF (downlink), Periodicity, Time domain, Survival Time. When optional Alternative Service Requirements are provided by the AF request that is formulated with the help of Individual QoS parameters,</w:t>
      </w:r>
      <w:r w:rsidR="00FE3282">
        <w:rPr>
          <w:lang w:eastAsia="zh-CN"/>
        </w:rPr>
        <w:t xml:space="preserve"> Requested</w:t>
      </w:r>
      <w:r w:rsidR="003F0310">
        <w:rPr>
          <w:lang w:eastAsia="zh-CN"/>
        </w:rPr>
        <w:t xml:space="preserve"> Alternative QoS</w:t>
      </w:r>
      <w:r w:rsidR="00FE3282">
        <w:rPr>
          <w:lang w:eastAsia="zh-CN"/>
        </w:rPr>
        <w:t xml:space="preserve"> Parameter Set(s)</w:t>
      </w:r>
      <w:r w:rsidR="003F0310">
        <w:rPr>
          <w:lang w:eastAsia="zh-CN"/>
        </w:rPr>
        <w:t xml:space="preserve"> as in clause 6.1.3.22 of TS 23.503 [20] may be provided instead of a QoS Reference</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44884145" w14:textId="16D3E652" w:rsidR="003F0310" w:rsidRDefault="003F0310" w:rsidP="00776774">
      <w:pPr>
        <w:pStyle w:val="B1"/>
        <w:rPr>
          <w:lang w:eastAsia="zh-CN"/>
        </w:rPr>
      </w:pPr>
      <w:r>
        <w:rPr>
          <w:lang w:eastAsia="zh-CN"/>
        </w:rPr>
        <w:t>3.</w:t>
      </w:r>
      <w:r>
        <w:rPr>
          <w:lang w:eastAsia="zh-CN"/>
        </w:rPr>
        <w:tab/>
        <w:t>The NEF determines whether to invoke the TSCTSF or to directly contact the PCF. This determination may use the set of individual QoS parameters or</w:t>
      </w:r>
      <w:r w:rsidR="00FE3282">
        <w:rPr>
          <w:lang w:eastAsia="zh-CN"/>
        </w:rPr>
        <w:t xml:space="preserve"> Requested Alternative QoS Parameter Set(s)</w:t>
      </w:r>
      <w:r>
        <w:rPr>
          <w:lang w:eastAsia="zh-CN"/>
        </w:rPr>
        <w:t xml:space="preserve"> from the AF. The determination may also use the AF identifier.</w:t>
      </w:r>
    </w:p>
    <w:p w14:paraId="688A7835" w14:textId="7FE2B816"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796F7144" w:rsidR="00776774" w:rsidRPr="00140E21" w:rsidRDefault="00776774" w:rsidP="00776774">
      <w:pPr>
        <w:pStyle w:val="B1"/>
        <w:rPr>
          <w:lang w:eastAsia="zh-CN"/>
        </w:rPr>
      </w:pPr>
      <w:r w:rsidRPr="00140E21">
        <w:rPr>
          <w:lang w:eastAsia="zh-CN"/>
        </w:rPr>
        <w:lastRenderedPageBreak/>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w:t>
      </w:r>
      <w:r w:rsidR="003F0310">
        <w:rPr>
          <w:lang w:eastAsia="zh-CN"/>
        </w:rPr>
        <w:t xml:space="preserve"> individual QoS parameters,</w:t>
      </w:r>
      <w:r w:rsidRPr="00140E21">
        <w:rPr>
          <w:lang w:eastAsia="zh-CN"/>
        </w:rPr>
        <w:t xml:space="preserve"> QoS </w:t>
      </w:r>
      <w:r w:rsidR="00B011FA">
        <w:rPr>
          <w:lang w:eastAsia="zh-CN"/>
        </w:rPr>
        <w:t>R</w:t>
      </w:r>
      <w:r w:rsidRPr="00140E21">
        <w:rPr>
          <w:lang w:eastAsia="zh-CN"/>
        </w:rPr>
        <w:t>eference</w:t>
      </w:r>
      <w:r>
        <w:rPr>
          <w:lang w:eastAsia="zh-CN"/>
        </w:rPr>
        <w:t xml:space="preserve"> and the Alternative Service Requirements.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5A37A809" w:rsidR="007E7ECC" w:rsidRDefault="007E7ECC" w:rsidP="00776774">
      <w:pPr>
        <w:pStyle w:val="B1"/>
      </w:pPr>
      <w:r>
        <w:t>3a.</w:t>
      </w:r>
      <w:r>
        <w:tab/>
        <w:t>If the NEF</w:t>
      </w:r>
      <w:r w:rsidR="003F0310">
        <w:t xml:space="preserve"> determines to invoke the TSCTSF</w:t>
      </w:r>
      <w:r>
        <w:t>, the NEF forwards received individual QoS parameters</w:t>
      </w:r>
      <w:r w:rsidR="003F0310">
        <w:t>, QoS references and</w:t>
      </w:r>
      <w:r w:rsidR="00FE3282">
        <w:t xml:space="preserve"> Requested Alternative QoS Parameter Set(s)</w:t>
      </w:r>
      <w:r>
        <w:t xml:space="preserve">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21A1041F" w14:textId="24364FB7" w:rsidR="007E7ECC" w:rsidRDefault="007E7ECC" w:rsidP="00776774">
      <w:pPr>
        <w:pStyle w:val="B1"/>
      </w:pPr>
      <w:r>
        <w:t>3</w:t>
      </w:r>
      <w:r w:rsidR="00B011FA">
        <w:t>b</w:t>
      </w:r>
      <w:r>
        <w:t>.</w:t>
      </w:r>
      <w:r>
        <w:tab/>
        <w:t>The TSCTSF</w:t>
      </w:r>
      <w:r w:rsidR="003F0310">
        <w:t xml:space="preserve"> determines whether it has an AF-session with a PCF for the given UE address. In this case the TSCTSF</w:t>
      </w:r>
      <w:r>
        <w:t xml:space="preserve"> interacts with the PCF by triggering a Npcf_PolicyAuthorization_</w:t>
      </w:r>
      <w:r w:rsidR="00B011FA">
        <w:t xml:space="preserve">Update </w:t>
      </w:r>
      <w:r>
        <w:t xml:space="preserve">request and provides UE address, AF Identifier, Flow description(s), the QoS </w:t>
      </w:r>
      <w:r w:rsidR="00B011FA">
        <w:t>R</w:t>
      </w:r>
      <w:r>
        <w:t>eference</w:t>
      </w:r>
      <w:r w:rsidR="00B011FA">
        <w:t>, Individual QoS Parameters</w:t>
      </w:r>
      <w:r>
        <w:t xml:space="preserve"> and the Alternative Service Requirements. Any optionally received period of time or traffic volume is also included and mapped to sponsored data connectivity information (as defined in TS 23.203 [24]).</w:t>
      </w:r>
    </w:p>
    <w:p w14:paraId="339B2F7A" w14:textId="529CEF47" w:rsidR="003F0310" w:rsidRDefault="003F0310" w:rsidP="00776774">
      <w:pPr>
        <w:pStyle w:val="B1"/>
      </w:pPr>
      <w:r>
        <w:tab/>
        <w:t>If the TSCTSF does not have an AF-session for a given UE address, the TSCTSF discovers the PCF</w:t>
      </w:r>
      <w:r w:rsidR="00197642">
        <w:t xml:space="preserve"> and </w:t>
      </w:r>
      <w:r>
        <w:t>TSCTSF sends the Requested PDB, the TSC Assistance Container</w:t>
      </w:r>
      <w:r w:rsidR="00197642">
        <w:t xml:space="preserve"> and </w:t>
      </w:r>
      <w:r>
        <w:t>other received individual QoS parameters</w:t>
      </w:r>
      <w:r w:rsidR="00FE3282">
        <w:t xml:space="preserve"> and Requested Alternative QoS Parameter Set(s)</w:t>
      </w:r>
      <w:r>
        <w:t xml:space="preserve"> to the PCF in Npcf_PolicyAuthorization_Create request message.</w:t>
      </w:r>
    </w:p>
    <w:p w14:paraId="5263BD43" w14:textId="699461CA" w:rsidR="007E7ECC" w:rsidRDefault="007E7ECC" w:rsidP="00776774">
      <w:pPr>
        <w:pStyle w:val="B1"/>
      </w:pPr>
      <w:r>
        <w:tab/>
        <w:t xml:space="preserve">If the TSCTSF receives </w:t>
      </w:r>
      <w:r w:rsidR="00B011FA">
        <w:t xml:space="preserve">a </w:t>
      </w:r>
      <w:r>
        <w:t xml:space="preserve">Requested 5GS </w:t>
      </w:r>
      <w:r w:rsidR="00842E96">
        <w:t>D</w:t>
      </w:r>
      <w:r>
        <w:t>elay</w:t>
      </w:r>
      <w:r w:rsidR="003F0310">
        <w:t xml:space="preserve"> and if the TSCTSF does not have the 5GS Bridge information for the AF-session, the TSCTSF can subscribe for the 5GS Bridge information from the PCF by triggering a Npcf_PolicyAuthorization_Subscribe request.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 If the TSCTSF receives any of the</w:t>
      </w:r>
      <w:r w:rsidR="00B011FA">
        <w:t xml:space="preserve"> following individual QoS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 together with</w:t>
      </w:r>
      <w:r>
        <w:t xml:space="preserve"> the Requested PDB, the TSC Assistance Container</w:t>
      </w:r>
      <w:r w:rsidR="00197642">
        <w:t xml:space="preserve"> and </w:t>
      </w:r>
      <w:r>
        <w:t>other received individual QoS parameters in the Npcf_PolicyAuthorization_</w:t>
      </w:r>
      <w:r w:rsidR="003F0310">
        <w:t>Create/</w:t>
      </w:r>
      <w:r w:rsidR="00B011FA">
        <w:t xml:space="preserve">Update </w:t>
      </w:r>
      <w:r>
        <w:t>request to the PCF.</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7C786AE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In addition, if the Alternative Service Requirements are provided, the PCF derives the Alternative QoS parameter set(s) from the one or more QoS reference parameters</w:t>
      </w:r>
      <w:r w:rsidR="003F0310">
        <w:t xml:space="preserve"> or the</w:t>
      </w:r>
      <w:r w:rsidR="00FE3282">
        <w:t xml:space="preserve"> Requested Alternative QoS Parameter Set(s)</w:t>
      </w:r>
      <w:r>
        <w:t xml:space="preserve"> contained in the Alternative Service Requirements in the same prioritized order (as defined in </w:t>
      </w:r>
      <w:r w:rsidR="00B011FA">
        <w:t xml:space="preserve">clause 6.1.3.22 of </w:t>
      </w:r>
      <w:r w:rsidR="00B13067">
        <w:t>TS 23.503 [</w:t>
      </w:r>
      <w:r>
        <w:t>20]).</w:t>
      </w:r>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0A0A78FD" w:rsidR="008A3270" w:rsidRDefault="008A3270" w:rsidP="002217D3">
      <w:pPr>
        <w:pStyle w:val="NO"/>
        <w:rPr>
          <w:lang w:eastAsia="zh-CN"/>
        </w:rPr>
      </w:pPr>
      <w:r>
        <w:rPr>
          <w:lang w:eastAsia="zh-CN"/>
        </w:rPr>
        <w:t>NOTE</w:t>
      </w:r>
      <w:r w:rsidR="003F0310">
        <w:rPr>
          <w:lang w:eastAsia="zh-CN"/>
        </w:rPr>
        <w:t> 1</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EA3FC0E" w14:textId="335C98B5" w:rsidR="003F0310" w:rsidRDefault="003F0310" w:rsidP="00776774">
      <w:pPr>
        <w:pStyle w:val="B1"/>
        <w:rPr>
          <w:lang w:eastAsia="zh-CN"/>
        </w:rPr>
      </w:pPr>
      <w:r>
        <w:rPr>
          <w:lang w:eastAsia="zh-CN"/>
        </w:rPr>
        <w:tab/>
        <w:t>If the AF is considered to be trusted by the operator, the PCF sends the Npcf_PolicyAuthorization_Update response message directly to AF.</w:t>
      </w:r>
    </w:p>
    <w:p w14:paraId="20593B7B" w14:textId="106A71FF" w:rsidR="00776774" w:rsidRDefault="00776774" w:rsidP="00776774">
      <w:pPr>
        <w:pStyle w:val="B1"/>
        <w:rPr>
          <w:lang w:eastAsia="zh-CN"/>
        </w:rPr>
      </w:pPr>
      <w:r>
        <w:rPr>
          <w:lang w:eastAsia="zh-CN"/>
        </w:rPr>
        <w:lastRenderedPageBreak/>
        <w:tab/>
        <w:t>If the request is not authorized, or the required QoS is not allowed, NEF responds to the AF in step 5 with a Result value indicating the failure cause.</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45DB1D59"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w:t>
      </w:r>
      <w:r w:rsidR="00197642">
        <w:rPr>
          <w:lang w:eastAsia="zh-CN"/>
        </w:rPr>
        <w:t xml:space="preserve"> and </w:t>
      </w:r>
      <w:r>
        <w:rPr>
          <w:lang w:eastAsia="zh-CN"/>
        </w:rPr>
        <w:t>notifies the result to the TSCTSF. In addition, if the Alternative Service Requirements are provided, the PCF derives the Alternative QoS parameter set(s) from the one or more QoS reference parameters</w:t>
      </w:r>
      <w:r w:rsidR="003F0310">
        <w:rPr>
          <w:lang w:eastAsia="zh-CN"/>
        </w:rPr>
        <w:t>, or</w:t>
      </w:r>
      <w:r w:rsidR="00FE3282">
        <w:rPr>
          <w:lang w:eastAsia="zh-CN"/>
        </w:rPr>
        <w:t xml:space="preserve"> Requested Alternative QoS Parameter Set(s)</w:t>
      </w:r>
      <w:r w:rsidR="00B011FA">
        <w:rPr>
          <w:lang w:eastAsia="zh-CN"/>
        </w:rPr>
        <w:t xml:space="preserve"> (if provided)</w:t>
      </w:r>
      <w:r>
        <w:rPr>
          <w:lang w:eastAsia="zh-CN"/>
        </w:rPr>
        <w:t xml:space="preserve"> contained in the Alternative Service Requirements</w:t>
      </w:r>
      <w:r w:rsidR="003F0310">
        <w:rPr>
          <w:lang w:eastAsia="zh-CN"/>
        </w:rPr>
        <w:t xml:space="preserve"> and Requested PDBs corresponding to the</w:t>
      </w:r>
      <w:r w:rsidR="00FE3282">
        <w:rPr>
          <w:lang w:eastAsia="zh-CN"/>
        </w:rPr>
        <w:t xml:space="preserve"> Requested Alternative QoS Parameter Set(s)</w:t>
      </w:r>
      <w:r>
        <w:rPr>
          <w:lang w:eastAsia="zh-CN"/>
        </w:rPr>
        <w:t xml:space="preserve"> in the same prioritized order (as defined in</w:t>
      </w:r>
      <w:r w:rsidR="00B011FA">
        <w:rPr>
          <w:lang w:eastAsia="zh-CN"/>
        </w:rPr>
        <w:t xml:space="preserve"> clause 6.1.3.22 of</w:t>
      </w:r>
      <w:r>
        <w:rPr>
          <w:lang w:eastAsia="zh-CN"/>
        </w:rPr>
        <w:t xml:space="preserve"> TS 23.503 [20]).</w:t>
      </w:r>
    </w:p>
    <w:p w14:paraId="379FB513" w14:textId="0477FC79" w:rsidR="007E7ECC" w:rsidRDefault="007E7ECC" w:rsidP="00776774">
      <w:pPr>
        <w:pStyle w:val="B1"/>
        <w:rPr>
          <w:lang w:eastAsia="zh-CN"/>
        </w:rPr>
      </w:pPr>
      <w:r>
        <w:rPr>
          <w:lang w:eastAsia="zh-CN"/>
        </w:rPr>
        <w:tab/>
      </w:r>
      <w:r w:rsidR="00B011FA">
        <w:rPr>
          <w:lang w:eastAsia="zh-CN"/>
        </w:rPr>
        <w:t xml:space="preserve">If the PCF receives the individual QoS parameters instead of QoS Reference, the </w:t>
      </w:r>
      <w:r>
        <w:rPr>
          <w:lang w:eastAsia="zh-CN"/>
        </w:rPr>
        <w:t>PCF sets the PDB and MDBV according to the received Requested PDB and Burst Size received from the TSCTSF. If the Requested PDB is not provided, the PCF determines the PDB that matches the QoS Reference. It also sets the GBR and MBR</w:t>
      </w:r>
      <w:r w:rsidR="003F0310">
        <w:rPr>
          <w:lang w:eastAsia="zh-CN"/>
        </w:rPr>
        <w:t xml:space="preserve"> for the PCC rule</w:t>
      </w:r>
      <w:r>
        <w:rPr>
          <w:lang w:eastAsia="zh-CN"/>
        </w:rPr>
        <w:t xml:space="preserve"> according to requested values sent by the TSCTSF. </w:t>
      </w:r>
      <w:r w:rsidR="00B011FA">
        <w:rPr>
          <w:lang w:eastAsia="zh-CN"/>
        </w:rPr>
        <w:t>The PCF may use the Requested Priority from the AF to determine Priority</w:t>
      </w:r>
      <w:r w:rsidR="003F0310">
        <w:rPr>
          <w:lang w:eastAsia="zh-CN"/>
        </w:rPr>
        <w:t xml:space="preserve"> Level</w:t>
      </w:r>
      <w:r w:rsidR="00B011FA">
        <w:rPr>
          <w:lang w:eastAsia="zh-CN"/>
        </w:rPr>
        <w:t xml:space="preserve"> as defined in clause 5.7.3.3 of TS 23.501 [2]. </w:t>
      </w:r>
      <w:r>
        <w:rPr>
          <w:lang w:eastAsia="zh-CN"/>
        </w:rPr>
        <w:t xml:space="preserve">TSCTSF specified </w:t>
      </w:r>
      <w:r w:rsidR="00B011FA">
        <w:rPr>
          <w:lang w:eastAsia="zh-CN"/>
        </w:rPr>
        <w:t>Individual QoS P</w:t>
      </w:r>
      <w:r>
        <w:rPr>
          <w:lang w:eastAsia="zh-CN"/>
        </w:rPr>
        <w:t>arameter values</w:t>
      </w:r>
      <w:r w:rsidR="00B011FA">
        <w:rPr>
          <w:lang w:eastAsia="zh-CN"/>
        </w:rPr>
        <w:t xml:space="preserve"> supersede</w:t>
      </w:r>
      <w:r>
        <w:rPr>
          <w:lang w:eastAsia="zh-CN"/>
        </w:rPr>
        <w:t xml:space="preserve"> default values for the 5QI.</w:t>
      </w:r>
    </w:p>
    <w:p w14:paraId="37706B30" w14:textId="34FE9F2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r w:rsidR="003F0310">
        <w:rPr>
          <w:lang w:eastAsia="zh-CN"/>
        </w:rPr>
        <w:t xml:space="preserve"> 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lastRenderedPageBreak/>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16"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17" w:name="_Toc36191989"/>
      <w:bookmarkStart w:id="2318" w:name="_Toc45193079"/>
      <w:bookmarkStart w:id="2319" w:name="_Toc47592711"/>
      <w:bookmarkStart w:id="2320" w:name="_Toc51834798"/>
      <w:bookmarkStart w:id="2321" w:name="_Toc27894909"/>
      <w:bookmarkStart w:id="2322" w:name="_Toc106193693"/>
      <w:r>
        <w:rPr>
          <w:lang w:eastAsia="zh-CN"/>
        </w:rPr>
        <w:t>4.15.6.6a</w:t>
      </w:r>
      <w:r>
        <w:rPr>
          <w:lang w:eastAsia="zh-CN"/>
        </w:rPr>
        <w:tab/>
        <w:t>AF session with required QoS update procedure</w:t>
      </w:r>
      <w:bookmarkEnd w:id="2317"/>
      <w:bookmarkEnd w:id="2318"/>
      <w:bookmarkEnd w:id="2319"/>
      <w:bookmarkEnd w:id="2320"/>
      <w:bookmarkEnd w:id="2322"/>
    </w:p>
    <w:p w14:paraId="79FA3A10" w14:textId="22777367" w:rsidR="00B011FA" w:rsidRDefault="00B011FA" w:rsidP="00197642">
      <w:pPr>
        <w:pStyle w:val="TH"/>
      </w:pPr>
      <w:r w:rsidRPr="00197642">
        <w:object w:dxaOrig="11351" w:dyaOrig="9101" w14:anchorId="2D5570AC">
          <v:shape id="_x0000_i1163" type="#_x0000_t75" style="width:480.2pt;height:455.15pt" o:ole="">
            <v:imagedata r:id="rId279" o:title=""/>
          </v:shape>
          <o:OLEObject Type="Embed" ProgID="Visio.Drawing.11" ShapeID="_x0000_i1163" DrawAspect="Content" ObjectID="_1716809043" r:id="rId280"/>
        </w:object>
      </w:r>
    </w:p>
    <w:p w14:paraId="592AFBD8" w14:textId="62B2A1E8" w:rsidR="00776774" w:rsidRDefault="00776774" w:rsidP="00776774">
      <w:pPr>
        <w:pStyle w:val="TF"/>
      </w:pPr>
      <w:r>
        <w:t>Figure 4.15.6.6a-1: AF session with required QoS update procedure</w:t>
      </w:r>
    </w:p>
    <w:p w14:paraId="610C65F5" w14:textId="0201B833" w:rsidR="00776774" w:rsidRDefault="00776774" w:rsidP="00776774">
      <w:pPr>
        <w:pStyle w:val="B1"/>
      </w:pPr>
      <w:r>
        <w:t>1.</w:t>
      </w:r>
      <w:r>
        <w:tab/>
        <w:t xml:space="preserve">For an established AF session with required QoS, the AF may send a Nnef_AFsessionWithQoS_Update request message (AF Identifier, Transaction Reference ID, [Flow description(s)], [QoS </w:t>
      </w:r>
      <w:r w:rsidR="00B948AA">
        <w:t>R</w:t>
      </w:r>
      <w:r>
        <w:t>eference],</w:t>
      </w:r>
      <w:r w:rsidR="003F0310">
        <w:t xml:space="preserve"> [QoS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 Regardless whether the AF request is formulated using a QoS Reference or Individual QoS parameters, the AF may also provide the following optional QoS parameters:</w:t>
      </w:r>
      <w:r w:rsidR="00494592">
        <w:t xml:space="preserve"> flow direction, Burst Size, Burst Arrival Time at UE (uplink) or UPF (downlink), Periodicity, Time domain</w:t>
      </w:r>
      <w:r w:rsidR="007E7ECC">
        <w:t>, Survival Time</w:t>
      </w:r>
      <w:r w:rsidR="00494592">
        <w:t>.</w:t>
      </w:r>
      <w:r w:rsidR="008A3270">
        <w:t xml:space="preserve"> When Alternative Service Requirements </w:t>
      </w:r>
      <w:r w:rsidR="008A3270">
        <w:lastRenderedPageBreak/>
        <w:t>are provided by the AF</w:t>
      </w:r>
      <w:r w:rsidR="002D59DC">
        <w:t xml:space="preserve"> request that is formulated with the help of Individual QoS parameters</w:t>
      </w:r>
      <w:r w:rsidR="008A3270">
        <w:t>,</w:t>
      </w:r>
      <w:r w:rsidR="00FE3282">
        <w:t xml:space="preserve"> a Requested Alternative QoS Parameter Set</w:t>
      </w:r>
      <w:r w:rsidR="008A3270">
        <w:t xml:space="preserve"> as specified in</w:t>
      </w:r>
      <w:r w:rsidR="00B948AA">
        <w:t xml:space="preserve"> clause 6.1.3.22 of TS 23.503 [20]</w:t>
      </w:r>
      <w:r w:rsidR="008A3270">
        <w:t xml:space="preserve"> may be provided</w:t>
      </w:r>
      <w:r w:rsidR="002D59DC">
        <w:t xml:space="preserve"> instead of a</w:t>
      </w:r>
      <w:r w:rsidR="008A3270">
        <w:t xml:space="preserve"> QoS Reference.</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743CB77A" w14:textId="3F1BD0E8" w:rsidR="002D59DC" w:rsidRDefault="002D59DC" w:rsidP="00776774">
      <w:pPr>
        <w:pStyle w:val="B1"/>
      </w:pPr>
      <w:r>
        <w:t>3.</w:t>
      </w:r>
      <w:r>
        <w:tab/>
        <w:t>If the Nnef_AFsessionWithQoS_Update request updates an existing Flow description, the NEF shall contact the same NF type (i.e. TSCTSF or PCF) as with the initial Nnef_AFsessionWithQoS_Create request. If the Nnef_AfsessionWithQoS_Update request updates an existing Flow description by adding any QoS parameters that would require the NEF to invoke TSCTSF while the NEF determined not to invoke the TSCTSF for the initial Nnef_AFsessionWithQoS_Create request, the NEF shall reject the Nnef_AFsessionWithQoS_Update request. If the during the establishment procedure in clause 4.15.6.6 the NEF determined not to invoke the TSCTSF, then steps 3, 4, 5, 6, 7, 8 are executed, otherwise, steps 3a, 3b, 4a, 4b, 5, 6a, 7a, 7b, 8 are executed.</w:t>
      </w:r>
    </w:p>
    <w:p w14:paraId="0ED48ADF" w14:textId="405FC224" w:rsidR="00776774" w:rsidRDefault="00776774" w:rsidP="00776774">
      <w:pPr>
        <w:pStyle w:val="B1"/>
      </w:pPr>
      <w:r>
        <w:tab/>
      </w:r>
      <w:r w:rsidR="002D59DC">
        <w:t xml:space="preserve">If the NEF does not invoke the TSCTSF, the </w:t>
      </w:r>
      <w:r>
        <w:t xml:space="preserve">NEF interacts with the PCF by triggering a Npcf_PolicyAuthorization_Update request and provides UE address, AF Identifier, Flow description(s), the QoS </w:t>
      </w:r>
      <w:r w:rsidR="00B948AA">
        <w:t>R</w:t>
      </w:r>
      <w:r>
        <w:t>eference and the Alternative Service Requirements</w:t>
      </w:r>
      <w:r w:rsidR="002D59DC">
        <w:t xml:space="preserve"> to the PCF</w:t>
      </w:r>
      <w:r>
        <w:t>.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17044057" w:rsidR="002D59DC" w:rsidRDefault="002D59DC" w:rsidP="00776774">
      <w:pPr>
        <w:pStyle w:val="B1"/>
      </w:pPr>
      <w:r>
        <w:t>3a.</w:t>
      </w:r>
      <w:r>
        <w:tab/>
        <w:t>If the NEF decided to contact the TSCTSF when the session was established, the NEF forwards these received individual QoS parameters and</w:t>
      </w:r>
      <w:r w:rsidR="00FE3282">
        <w:t xml:space="preserve"> Requested Alternative QoS Parameter Set(s)</w:t>
      </w:r>
      <w:r>
        <w:t xml:space="preserve"> in the Ntsctsf_QoSandTSCAssistance_Update or Ntsctsf_QoSandTSCAssistance_Create request message to the TSCTSF.</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0F6357F9" w14:textId="163C717A" w:rsidR="00E278BC" w:rsidRDefault="00E278BC" w:rsidP="005E4458">
      <w:pPr>
        <w:pStyle w:val="B1"/>
      </w:pPr>
      <w:r>
        <w:tab/>
        <w:t>A TSCTSF address may be locally configured (a single TSCTSF per DNN/S-NSSAI) in the NEF, PCF and trusted AF. Alternatively, the TSCTSF is discovered from NRF.</w:t>
      </w:r>
    </w:p>
    <w:p w14:paraId="32B7FE12" w14:textId="6F79DB0A" w:rsidR="002D59DC" w:rsidRDefault="002D59DC" w:rsidP="00776774">
      <w:pPr>
        <w:pStyle w:val="B1"/>
      </w:pPr>
      <w:r>
        <w:t>3b.</w:t>
      </w:r>
      <w:r>
        <w:tab/>
        <w:t>The TSCTSF interacts with the PCF by triggering a Npcf_PolicyAuthorization_Update request and as described in step 3b of clause 4.15.6.6.</w:t>
      </w:r>
    </w:p>
    <w:p w14:paraId="5130B1DC" w14:textId="75B16D38" w:rsidR="007E7ECC" w:rsidRDefault="007E7ECC" w:rsidP="00776774">
      <w:pPr>
        <w:pStyle w:val="B1"/>
      </w:pPr>
      <w:r>
        <w:t>3</w:t>
      </w:r>
      <w:r w:rsidR="00B948AA">
        <w:t>b</w:t>
      </w:r>
      <w:r>
        <w:t>.</w:t>
      </w:r>
      <w:r>
        <w:tab/>
        <w:t xml:space="preserve">The TSCTSF interacts with the PCF by triggering a Npcf_PolicyAuthorization_Update request and provides UE address, AF Identifier, Flow description(s), the QoS </w:t>
      </w:r>
      <w:r w:rsidR="00B948AA">
        <w:t>R</w:t>
      </w:r>
      <w:r>
        <w:t>eference</w:t>
      </w:r>
      <w:r w:rsidR="00B948AA">
        <w:t>, Individual QoS Parameters</w:t>
      </w:r>
      <w:r>
        <w:t xml:space="preserve"> and the optional Alternative Service Requirements. Any optionally received period of time or traffic volume is also included and mapped to sponsored data connectivity information (as defined in TS 23.203 [24]).</w:t>
      </w:r>
    </w:p>
    <w:p w14:paraId="48FC60D4" w14:textId="721227B7" w:rsidR="002D59DC" w:rsidRDefault="002D59DC" w:rsidP="00776774">
      <w:pPr>
        <w:pStyle w:val="B1"/>
      </w:pPr>
      <w:r>
        <w:t>4.</w:t>
      </w:r>
      <w:r>
        <w:tab/>
        <w:t>Step 4 of clause 4.15.6.6 is performed.</w:t>
      </w:r>
    </w:p>
    <w:p w14:paraId="609B324F" w14:textId="2F5865D8" w:rsidR="002D59DC" w:rsidRDefault="002D59DC" w:rsidP="00776774">
      <w:pPr>
        <w:pStyle w:val="B1"/>
      </w:pPr>
      <w:r>
        <w:t>4a.</w:t>
      </w:r>
      <w:r>
        <w:tab/>
        <w:t>Step 4a of clause 4.15.6.6 is performed.</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AEBE8BE" w:rsidR="007E7ECC" w:rsidRDefault="007E7ECC" w:rsidP="00776774">
      <w:pPr>
        <w:pStyle w:val="B1"/>
      </w:pPr>
      <w:r>
        <w:t>4b.</w:t>
      </w:r>
      <w:r>
        <w:tab/>
        <w:t>The TSCTSF sends a Ntsctsf_QoSandTSCAssistance_</w:t>
      </w:r>
      <w:r w:rsidR="002D59DC">
        <w:t>Create/</w:t>
      </w:r>
      <w:r>
        <w:t>Update response message (Transaction Reference ID, Result) to the NEF. Result indicates whether the request is granted or not.</w:t>
      </w:r>
    </w:p>
    <w:p w14:paraId="4369E6AA" w14:textId="5300D1E5" w:rsidR="00E278BC" w:rsidRDefault="00E278BC" w:rsidP="00776774">
      <w:pPr>
        <w:pStyle w:val="B1"/>
      </w:pPr>
      <w:r>
        <w:tab/>
        <w:t>If the AF is considered to be trusted by the operator, the TSCTSF sends the Ntsctsf_QoSandTSCAssistance_</w:t>
      </w:r>
      <w:r w:rsidR="002D59DC">
        <w:t>Create/</w:t>
      </w:r>
      <w:r>
        <w:t>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3BCCE597" w14:textId="544F7383" w:rsidR="002D59DC" w:rsidRDefault="002D59DC" w:rsidP="00776774">
      <w:pPr>
        <w:pStyle w:val="B1"/>
      </w:pPr>
      <w:r>
        <w:t>6.</w:t>
      </w:r>
      <w:r>
        <w:tab/>
        <w:t>If the NEF invoked the PCF by triggering the Npcf_PolicyAuthorization_Create request in Step 3, the NEF shall send a Npcf_PolicyAuthorization_Subscribe message to the PCF as described in Step 6 in clause 4.15.6.6.</w:t>
      </w:r>
    </w:p>
    <w:p w14:paraId="2B3BDF46" w14:textId="6EAF1ACF" w:rsidR="00776774" w:rsidRDefault="00776774" w:rsidP="00776774">
      <w:pPr>
        <w:pStyle w:val="B1"/>
      </w:pPr>
      <w:r>
        <w:tab/>
        <w:t>The PCF sends Npcf_PolicyAuthorization_Notify message to the NEF when the modification of the transmission resources corresponding to the QoS update succeeded or failed</w:t>
      </w:r>
      <w:r w:rsidR="002D59DC">
        <w:t>, or when an Alternative Service Requirement is being applied</w:t>
      </w:r>
      <w:r>
        <w:t>.</w:t>
      </w:r>
    </w:p>
    <w:p w14:paraId="7A670E5E" w14:textId="5E9F13EC" w:rsidR="00E278BC" w:rsidRDefault="00E278BC" w:rsidP="00776774">
      <w:pPr>
        <w:pStyle w:val="B1"/>
      </w:pPr>
      <w:bookmarkStart w:id="2323" w:name="_Toc36191990"/>
      <w:r>
        <w:lastRenderedPageBreak/>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24" w:name="_Toc45193080"/>
      <w:bookmarkStart w:id="2325" w:name="_Toc47592712"/>
      <w:bookmarkStart w:id="2326" w:name="_Toc51834799"/>
      <w:bookmarkStart w:id="2327" w:name="_Toc106193694"/>
      <w:r w:rsidRPr="00140E21">
        <w:rPr>
          <w:lang w:eastAsia="zh-CN"/>
        </w:rPr>
        <w:t>4.15.6.7</w:t>
      </w:r>
      <w:r w:rsidRPr="00140E21">
        <w:rPr>
          <w:lang w:eastAsia="zh-CN"/>
        </w:rPr>
        <w:tab/>
        <w:t>Service specific parameter provisioning</w:t>
      </w:r>
      <w:bookmarkEnd w:id="2316"/>
      <w:bookmarkEnd w:id="2321"/>
      <w:bookmarkEnd w:id="2323"/>
      <w:bookmarkEnd w:id="2324"/>
      <w:bookmarkEnd w:id="2325"/>
      <w:bookmarkEnd w:id="2326"/>
      <w:bookmarkEnd w:id="2327"/>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64" type="#_x0000_t75" style="width:476.45pt;height:200.35pt" o:ole="">
            <v:imagedata r:id="rId281" o:title=""/>
          </v:shape>
          <o:OLEObject Type="Embed" ProgID="Visio.Drawing.15" ShapeID="_x0000_i1164" DrawAspect="Content" ObjectID="_1716809044" r:id="rId282"/>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lastRenderedPageBreak/>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28" w:name="_Toc20204218"/>
      <w:bookmarkStart w:id="2329" w:name="_Toc27894910"/>
      <w:bookmarkStart w:id="2330" w:name="_Toc36191991"/>
      <w:bookmarkStart w:id="2331" w:name="_Toc45193081"/>
      <w:bookmarkStart w:id="2332" w:name="_Toc47592713"/>
      <w:bookmarkStart w:id="2333"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2334" w:name="_Toc106193695"/>
      <w:r w:rsidRPr="00140E21">
        <w:rPr>
          <w:rFonts w:eastAsia="SimSun"/>
        </w:rPr>
        <w:t>4.15.6.8</w:t>
      </w:r>
      <w:r w:rsidRPr="00140E21">
        <w:rPr>
          <w:rFonts w:eastAsia="SimSun"/>
        </w:rPr>
        <w:tab/>
        <w:t>Set a policy for a future AF session</w:t>
      </w:r>
      <w:bookmarkEnd w:id="2328"/>
      <w:bookmarkEnd w:id="2329"/>
      <w:bookmarkEnd w:id="2330"/>
      <w:bookmarkEnd w:id="2331"/>
      <w:bookmarkEnd w:id="2332"/>
      <w:bookmarkEnd w:id="2333"/>
      <w:bookmarkEnd w:id="233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5" type="#_x0000_t75" style="width:380.05pt;height:257.3pt" o:ole="">
            <v:imagedata r:id="rId283" o:title=""/>
          </v:shape>
          <o:OLEObject Type="Embed" ProgID="Visio.Drawing.11" ShapeID="_x0000_i1165" DrawAspect="Content" ObjectID="_1716809045" r:id="rId284"/>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lastRenderedPageBreak/>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335" w:name="_Toc20204219"/>
      <w:bookmarkStart w:id="2336" w:name="_Toc27894911"/>
      <w:bookmarkStart w:id="2337" w:name="_Toc36191992"/>
      <w:bookmarkStart w:id="2338" w:name="_Toc45193082"/>
      <w:bookmarkStart w:id="2339" w:name="_Toc47592714"/>
      <w:bookmarkStart w:id="2340" w:name="_Toc51834801"/>
      <w:bookmarkStart w:id="2341" w:name="_Toc106193696"/>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341"/>
    </w:p>
    <w:p w14:paraId="5731CF00" w14:textId="77777777" w:rsidR="005D29D7" w:rsidRDefault="005D29D7" w:rsidP="00EE66A3">
      <w:pPr>
        <w:pStyle w:val="Heading5"/>
        <w:rPr>
          <w:rFonts w:eastAsia="SimSun"/>
        </w:rPr>
      </w:pPr>
      <w:bookmarkStart w:id="2342" w:name="_Toc106193697"/>
      <w:r>
        <w:rPr>
          <w:rFonts w:eastAsia="SimSun"/>
        </w:rPr>
        <w:t>4.15.6.9.1</w:t>
      </w:r>
      <w:r>
        <w:rPr>
          <w:rFonts w:eastAsia="SimSun"/>
        </w:rPr>
        <w:tab/>
        <w:t>General</w:t>
      </w:r>
      <w:bookmarkEnd w:id="2342"/>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3CC449C9" w:rsidR="005D29D7" w:rsidRDefault="005D29D7" w:rsidP="00EE66A3">
      <w:pPr>
        <w:pStyle w:val="Heading5"/>
        <w:rPr>
          <w:rFonts w:eastAsia="SimSun"/>
        </w:rPr>
      </w:pPr>
      <w:bookmarkStart w:id="2343" w:name="_Toc106193698"/>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343"/>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44" w:name="_MON_1587198493"/>
    <w:bookmarkEnd w:id="2344"/>
    <w:p w14:paraId="60627EBB" w14:textId="636EF3BE" w:rsidR="005D29D7" w:rsidRDefault="005D29D7" w:rsidP="005D29D7">
      <w:pPr>
        <w:pStyle w:val="TH"/>
      </w:pPr>
      <w:r>
        <w:object w:dxaOrig="8176" w:dyaOrig="3860" w14:anchorId="4B1ADB79">
          <v:shape id="_x0000_i1166" type="#_x0000_t75" style="width:408.85pt;height:190.35pt" o:ole="">
            <v:imagedata r:id="rId285" o:title=""/>
          </v:shape>
          <o:OLEObject Type="Embed" ProgID="Word.Picture.8" ShapeID="_x0000_i1166" DrawAspect="Content" ObjectID="_1716809046" r:id="rId286"/>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7" type="#_x0000_t75" style="width:450.8pt;height:238.55pt" o:ole="">
            <v:imagedata r:id="rId287" o:title=""/>
          </v:shape>
          <o:OLEObject Type="Embed" ProgID="Word.Picture.8" ShapeID="_x0000_i1167" DrawAspect="Content" ObjectID="_1716809047" r:id="rId288"/>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345" w:name="_Toc106193699"/>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345"/>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9" type="#_x0000_t75" style="width:479.6pt;height:257.95pt" o:ole="">
            <v:imagedata r:id="rId289" o:title=""/>
          </v:shape>
          <o:OLEObject Type="Embed" ProgID="Visio.Drawing.15" ShapeID="_x0000_i1169" DrawAspect="Content" ObjectID="_1716809048" r:id="rId290"/>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7207CFF5"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lastRenderedPageBreak/>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346" w:name="_Toc106193700"/>
      <w:r>
        <w:rPr>
          <w:rFonts w:eastAsia="SimSun"/>
        </w:rPr>
        <w:t>4.15.6.10</w:t>
      </w:r>
      <w:r>
        <w:rPr>
          <w:rFonts w:eastAsia="SimSun"/>
        </w:rPr>
        <w:tab/>
        <w:t>Application guidance for URSP determination</w:t>
      </w:r>
      <w:bookmarkEnd w:id="234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lastRenderedPageBreak/>
        <w:t>If the AF provides a geographical area as spatial validity condition, it is up to the NEF to transform this information into 3GPP identifiers (e.g. TAI(s)).</w:t>
      </w:r>
    </w:p>
    <w:p w14:paraId="627B7AB2" w14:textId="3DAF5408"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23AE3D3" w:rsidR="002A3367" w:rsidRDefault="002A3367" w:rsidP="002A3367">
      <w:pPr>
        <w:rPr>
          <w:rFonts w:eastAsia="SimSun"/>
        </w:rPr>
      </w:pPr>
      <w:r>
        <w:rPr>
          <w:rFonts w:eastAsia="SimSun"/>
        </w:rPr>
        <w:t>Figure 4.15.6.10-1 shows the enhanced procedure as defined in clause 4.15.6.7.</w:t>
      </w:r>
    </w:p>
    <w:p w14:paraId="064E1581" w14:textId="32858B6D" w:rsidR="00096A45" w:rsidRDefault="00096A45" w:rsidP="00096A45">
      <w:pPr>
        <w:pStyle w:val="TH"/>
      </w:pPr>
      <w:r>
        <w:object w:dxaOrig="8789" w:dyaOrig="3399" w14:anchorId="6A0CC0D2">
          <v:shape id="_x0000_i1170" type="#_x0000_t75" style="width:439.5pt;height:170.3pt" o:ole="">
            <v:imagedata r:id="rId291" o:title=""/>
          </v:shape>
          <o:OLEObject Type="Embed" ProgID="Word.Picture.8" ShapeID="_x0000_i1170" DrawAspect="Content" ObjectID="_1716809049" r:id="rId292"/>
        </w:object>
      </w:r>
    </w:p>
    <w:p w14:paraId="48F32155" w14:textId="02BBA4B4" w:rsidR="002A3367" w:rsidRDefault="002A3367" w:rsidP="002A3367">
      <w:pPr>
        <w:pStyle w:val="TF"/>
        <w:rPr>
          <w:rFonts w:eastAsia="SimSun"/>
        </w:rPr>
      </w:pPr>
      <w:r>
        <w:rPr>
          <w:rFonts w:eastAsia="SimSun"/>
        </w:rPr>
        <w:t>Figure 4.15.6.10-1: Service Specific Authorization</w:t>
      </w:r>
      <w:r w:rsidR="00341BC9">
        <w:rPr>
          <w:rFonts w:eastAsia="SimSun"/>
        </w:rPr>
        <w:t xml:space="preserve"> for an individual UE or group of UEs</w:t>
      </w:r>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309CE597" w:rsidR="002A3367" w:rsidRDefault="002A3367" w:rsidP="002A3367">
      <w:pPr>
        <w:pStyle w:val="B1"/>
        <w:rPr>
          <w:rFonts w:eastAsia="SimSun"/>
        </w:rPr>
      </w:pPr>
      <w:r>
        <w:rPr>
          <w:rFonts w:eastAsia="SimSun"/>
        </w:rPr>
        <w:t>2.</w:t>
      </w:r>
      <w:r>
        <w:rPr>
          <w:rFonts w:eastAsia="SimSun"/>
        </w:rPr>
        <w:tab/>
        <w:t>The NEF sends Nudm_ServiceSpecificAuthorisation_</w:t>
      </w:r>
      <w:r w:rsidR="00096A45">
        <w:rPr>
          <w:rFonts w:eastAsia="SimSun"/>
        </w:rPr>
        <w:t>Create</w:t>
      </w:r>
      <w:r>
        <w:rPr>
          <w:rFonts w:eastAsia="SimSun"/>
        </w:rPr>
        <w:t xml:space="preserve"> Request including S-NSSAI/DNN and service type received from AF.</w:t>
      </w:r>
    </w:p>
    <w:p w14:paraId="6972AB2E" w14:textId="0E20B164" w:rsidR="002A3367" w:rsidRDefault="002A3367" w:rsidP="002A3367">
      <w:pPr>
        <w:pStyle w:val="B1"/>
        <w:rPr>
          <w:rFonts w:eastAsia="SimSun"/>
        </w:rPr>
      </w:pPr>
      <w:r>
        <w:rPr>
          <w:rFonts w:eastAsia="SimSun"/>
        </w:rPr>
        <w:t>3.</w:t>
      </w:r>
      <w:r>
        <w:rPr>
          <w:rFonts w:eastAsia="SimSun"/>
        </w:rPr>
        <w:tab/>
      </w:r>
      <w:r w:rsidR="00341BC9">
        <w:rPr>
          <w:rFonts w:eastAsia="SimSun"/>
        </w:rPr>
        <w:t xml:space="preserve">If the request is for an individual UE, the </w:t>
      </w:r>
      <w:r>
        <w:rPr>
          <w:rFonts w:eastAsia="SimSun"/>
        </w:rPr>
        <w:t>UDM checks the list of subscribed/allowed S-NSSAI/DNNs for the UE and other service info (e.g. MTC provider is authorized for the UE).</w:t>
      </w:r>
    </w:p>
    <w:p w14:paraId="35021DBE" w14:textId="5ECF66EF" w:rsidR="00341BC9" w:rsidRDefault="00341BC9" w:rsidP="002A3367">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6483AE70" w14:textId="7B4924FC"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w:t>
      </w:r>
      <w:r w:rsidR="00341BC9">
        <w:rPr>
          <w:rFonts w:eastAsia="SimSun"/>
        </w:rPr>
        <w:t xml:space="preserve"> or it is different from the group related data</w:t>
      </w:r>
      <w:r>
        <w:rPr>
          <w:rFonts w:eastAsia="SimSun"/>
        </w:rPr>
        <w:t>, UE subscription</w:t>
      </w:r>
      <w:r w:rsidR="00341BC9">
        <w:rPr>
          <w:rFonts w:eastAsia="SimSun"/>
        </w:rPr>
        <w:t xml:space="preserve"> or group related data</w:t>
      </w:r>
      <w:r>
        <w:rPr>
          <w:rFonts w:eastAsia="SimSun"/>
        </w:rPr>
        <w:t xml:space="preserve"> does not allow to modify URSP rules dynamically by an AF or by such specific AF or MTC provider), UDM returns a </w:t>
      </w:r>
      <w:r>
        <w:rPr>
          <w:rFonts w:eastAsia="SimSun"/>
        </w:rPr>
        <w:lastRenderedPageBreak/>
        <w:t>negative response with an appropriate error code and the NEF rejects the request with the proper error code to inform the AF about the request not authorized.</w:t>
      </w:r>
    </w:p>
    <w:p w14:paraId="3AD396F0" w14:textId="17421383" w:rsidR="002A3367" w:rsidRDefault="002A3367" w:rsidP="002217D3">
      <w:pPr>
        <w:pStyle w:val="NO"/>
        <w:rPr>
          <w:rFonts w:eastAsia="SimSun"/>
        </w:rPr>
      </w:pPr>
      <w:r>
        <w:rPr>
          <w:rFonts w:eastAsia="SimSun"/>
        </w:rPr>
        <w:t>NOTE </w:t>
      </w:r>
      <w:r w:rsidR="00341BC9">
        <w:rPr>
          <w:rFonts w:eastAsia="SimSun"/>
        </w:rPr>
        <w:t>5</w:t>
      </w:r>
      <w:r>
        <w:rPr>
          <w:rFonts w:eastAsia="SimSun"/>
        </w:rPr>
        <w:t>:</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71" type="#_x0000_t75" style="width:330.55pt;height:226pt" o:ole="">
            <v:imagedata r:id="rId293" o:title=""/>
          </v:shape>
          <o:OLEObject Type="Embed" ProgID="Visio.Drawing.11" ShapeID="_x0000_i1171" DrawAspect="Content" ObjectID="_1716809050" r:id="rId294"/>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5CF33552" w:rsidR="002A3367" w:rsidRDefault="002A3367" w:rsidP="002A3367">
      <w:pPr>
        <w:pStyle w:val="B1"/>
        <w:rPr>
          <w:rFonts w:eastAsia="SimSun"/>
        </w:rPr>
      </w:pPr>
      <w:r>
        <w:rPr>
          <w:rFonts w:eastAsia="SimSun"/>
        </w:rPr>
        <w:t>1.</w:t>
      </w:r>
      <w:r>
        <w:rPr>
          <w:rFonts w:eastAsia="SimSun"/>
        </w:rPr>
        <w:tab/>
        <w:t>The UDM may send a Service Specific Authorization Update information using Nudm_ServiceSpecificAuthorisation_UpdateNotify Request (GPSI,</w:t>
      </w:r>
      <w:r w:rsidR="00341BC9">
        <w:rPr>
          <w:rFonts w:eastAsia="SimSun"/>
        </w:rPr>
        <w:t xml:space="preserve"> External Group Id,</w:t>
      </w:r>
      <w:r>
        <w:rPr>
          <w:rFonts w:eastAsia="SimSun"/>
        </w:rPr>
        <w:t xml:space="preserve"> S-NSSAI, DNN, Result) message to the NEF to update a </w:t>
      </w:r>
      <w:r w:rsidR="00341BC9">
        <w:rPr>
          <w:rFonts w:eastAsia="SimSun"/>
        </w:rPr>
        <w:t xml:space="preserve">UE's or group of UEs' </w:t>
      </w:r>
      <w:r>
        <w:rPr>
          <w:rFonts w:eastAsia="SimSun"/>
        </w:rPr>
        <w:t>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4D9B980D"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w:t>
      </w:r>
      <w:r w:rsidR="00341BC9">
        <w:rPr>
          <w:rFonts w:eastAsia="SimSun"/>
        </w:rPr>
        <w:t xml:space="preserve"> External Group Id,</w:t>
      </w:r>
      <w:r>
        <w:rPr>
          <w:rFonts w:eastAsia="SimSun"/>
        </w:rPr>
        <w:t xml:space="preserve">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2347" w:name="_Toc106193701"/>
      <w:r>
        <w:rPr>
          <w:rFonts w:eastAsia="SimSun"/>
        </w:rPr>
        <w:t>4.15.6.11</w:t>
      </w:r>
      <w:r w:rsidR="008A3270">
        <w:rPr>
          <w:rFonts w:eastAsia="SimSun"/>
        </w:rPr>
        <w:tab/>
        <w:t>Void</w:t>
      </w:r>
      <w:bookmarkEnd w:id="2347"/>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48" w:name="_Toc106193702"/>
      <w:r>
        <w:rPr>
          <w:rFonts w:eastAsia="SimSun"/>
        </w:rPr>
        <w:t>4.15.6.12</w:t>
      </w:r>
      <w:r>
        <w:rPr>
          <w:rFonts w:eastAsia="SimSun"/>
        </w:rPr>
        <w:tab/>
        <w:t>Parameter Provisioning when the UE is identified via UE addressing information</w:t>
      </w:r>
      <w:bookmarkEnd w:id="2348"/>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49" w:name="_Toc106193703"/>
      <w:r w:rsidRPr="00140E21">
        <w:rPr>
          <w:rFonts w:eastAsia="SimSun"/>
        </w:rPr>
        <w:t>4.15.7</w:t>
      </w:r>
      <w:r w:rsidRPr="00140E21">
        <w:rPr>
          <w:rFonts w:eastAsia="SimSun"/>
        </w:rPr>
        <w:tab/>
        <w:t>Network status reporting</w:t>
      </w:r>
      <w:bookmarkEnd w:id="2335"/>
      <w:bookmarkEnd w:id="2336"/>
      <w:bookmarkEnd w:id="2337"/>
      <w:bookmarkEnd w:id="2338"/>
      <w:bookmarkEnd w:id="2339"/>
      <w:bookmarkEnd w:id="2340"/>
      <w:bookmarkEnd w:id="2349"/>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lastRenderedPageBreak/>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50" w:name="_Toc20204220"/>
      <w:bookmarkStart w:id="2351" w:name="_Toc27894912"/>
      <w:bookmarkStart w:id="2352" w:name="_Toc36191993"/>
      <w:bookmarkStart w:id="2353" w:name="_Toc45193083"/>
      <w:bookmarkStart w:id="2354" w:name="_Toc47592715"/>
      <w:bookmarkStart w:id="2355" w:name="_Toc51834802"/>
      <w:bookmarkStart w:id="2356" w:name="_Toc106193704"/>
      <w:r>
        <w:rPr>
          <w:rFonts w:eastAsia="SimSun"/>
        </w:rPr>
        <w:t>4.15.8</w:t>
      </w:r>
      <w:r>
        <w:rPr>
          <w:rFonts w:eastAsia="SimSun"/>
        </w:rPr>
        <w:tab/>
        <w:t>Event exposure controlled by a DCCF</w:t>
      </w:r>
      <w:bookmarkEnd w:id="2356"/>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57" w:name="_Toc106193705"/>
      <w:r>
        <w:rPr>
          <w:rFonts w:eastAsia="SimSun"/>
        </w:rPr>
        <w:t>4.15.9</w:t>
      </w:r>
      <w:r>
        <w:rPr>
          <w:rFonts w:eastAsia="SimSun"/>
        </w:rPr>
        <w:tab/>
        <w:t>Time Synchronization exposure</w:t>
      </w:r>
      <w:bookmarkEnd w:id="2357"/>
    </w:p>
    <w:p w14:paraId="387EE247" w14:textId="77777777" w:rsidR="008A3270" w:rsidRDefault="008A3270" w:rsidP="002217D3">
      <w:pPr>
        <w:pStyle w:val="Heading4"/>
        <w:rPr>
          <w:rFonts w:eastAsia="SimSun"/>
        </w:rPr>
      </w:pPr>
      <w:bookmarkStart w:id="2358" w:name="_Toc106193706"/>
      <w:r>
        <w:rPr>
          <w:rFonts w:eastAsia="SimSun"/>
        </w:rPr>
        <w:t>4.15.9.1</w:t>
      </w:r>
      <w:r>
        <w:rPr>
          <w:rFonts w:eastAsia="SimSun"/>
        </w:rPr>
        <w:tab/>
        <w:t>General</w:t>
      </w:r>
      <w:bookmarkEnd w:id="2358"/>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359" w:name="_Toc106193707"/>
      <w:r>
        <w:rPr>
          <w:rFonts w:eastAsia="SimSun"/>
        </w:rPr>
        <w:t>4.15.9.2</w:t>
      </w:r>
      <w:r>
        <w:rPr>
          <w:rFonts w:eastAsia="SimSun"/>
        </w:rPr>
        <w:tab/>
        <w:t>Exposure of UE availability for Time Synchronization service</w:t>
      </w:r>
      <w:bookmarkEnd w:id="2359"/>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360" w:name="_MON_1710850813"/>
    <w:bookmarkEnd w:id="2360"/>
    <w:p w14:paraId="2C81FEEF" w14:textId="67454AB2" w:rsidR="005D2E0C" w:rsidRDefault="005D2E0C" w:rsidP="00550F40">
      <w:pPr>
        <w:pStyle w:val="TH"/>
        <w:rPr>
          <w:rFonts w:eastAsia="SimSun"/>
        </w:rPr>
      </w:pPr>
      <w:r>
        <w:rPr>
          <w:noProof/>
        </w:rPr>
        <w:object w:dxaOrig="9026" w:dyaOrig="10215" w14:anchorId="5187F16A">
          <v:shape id="_x0000_i1173" type="#_x0000_t75" alt="" style="width:452.05pt;height:510.9pt" o:ole="">
            <v:imagedata r:id="rId295" o:title=""/>
          </v:shape>
          <o:OLEObject Type="Embed" ProgID="Word.Document.12" ShapeID="_x0000_i1173" DrawAspect="Content" ObjectID="_1716809051" r:id="rId296">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04D3072A"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stores the DNN, S-NSSAI and SUPI as received from PCF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7A061E88"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 uses the UDM service to map the GPSIs to SUPIs and to map the External Group Identifier to Internal Group Identifier.</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77777777" w:rsidR="005D2E0C" w:rsidRDefault="005D2E0C" w:rsidP="008A3270">
      <w:pPr>
        <w:pStyle w:val="B1"/>
        <w:rPr>
          <w:rFonts w:eastAsia="SimSun"/>
        </w:rPr>
      </w:pPr>
      <w:r>
        <w:rPr>
          <w:rFonts w:eastAsia="SimSun"/>
        </w:rPr>
        <w:t>4.</w:t>
      </w:r>
      <w:r>
        <w:rPr>
          <w:rFonts w:eastAsia="SimSun"/>
        </w:rPr>
        <w:tab/>
        <w:t>If the Event Filter includes Groups of UEs, the TSCTSF uses the Nudm_SDM_Get request to retrieve the subscription information (SUPI list) from the UDM using the Internal Group ID.</w:t>
      </w:r>
    </w:p>
    <w:p w14:paraId="4C4C266A" w14:textId="77777777" w:rsidR="005D2E0C" w:rsidRDefault="005D2E0C" w:rsidP="008A3270">
      <w:pPr>
        <w:pStyle w:val="B1"/>
        <w:rPr>
          <w:rFonts w:eastAsia="SimSun"/>
        </w:rPr>
      </w:pPr>
      <w:r>
        <w:rPr>
          <w:rFonts w:eastAsia="SimSun"/>
        </w:rPr>
        <w:t>5.</w:t>
      </w:r>
      <w:r>
        <w:rPr>
          <w:rFonts w:eastAsia="SimSun"/>
        </w:rPr>
        <w:tab/>
        <w:t>The UDM provides the Nudm_SDM_Get response containing a SUPI list that identifies UEs that belong to the Groups of UEs.</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w:t>
      </w:r>
      <w:r w:rsidR="008A3270">
        <w:rPr>
          <w:rFonts w:eastAsia="SimSun"/>
        </w:rPr>
        <w:lastRenderedPageBreak/>
        <w:t>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361" w:name="_Toc106193708"/>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361"/>
    </w:p>
    <w:p w14:paraId="78F3C493" w14:textId="3F141C23" w:rsidR="000D524E" w:rsidRDefault="000D524E" w:rsidP="006E7760">
      <w:pPr>
        <w:pStyle w:val="Heading5"/>
        <w:rPr>
          <w:rFonts w:eastAsia="SimSun"/>
        </w:rPr>
      </w:pPr>
      <w:bookmarkStart w:id="2362" w:name="_Toc106193709"/>
      <w:r>
        <w:rPr>
          <w:rFonts w:eastAsia="SimSun"/>
        </w:rPr>
        <w:t>4.15.9.3.1</w:t>
      </w:r>
      <w:r>
        <w:rPr>
          <w:rFonts w:eastAsia="SimSun"/>
        </w:rPr>
        <w:tab/>
        <w:t>General</w:t>
      </w:r>
      <w:bookmarkEnd w:id="236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63" w:name="_Toc106193710"/>
      <w:r>
        <w:rPr>
          <w:rFonts w:eastAsia="SimSun"/>
        </w:rPr>
        <w:t>4.15.9.3.2</w:t>
      </w:r>
      <w:r>
        <w:rPr>
          <w:rFonts w:eastAsia="SimSun"/>
        </w:rPr>
        <w:tab/>
        <w:t>Time synchronization service activation</w:t>
      </w:r>
      <w:bookmarkEnd w:id="2363"/>
    </w:p>
    <w:p w14:paraId="0908BEE5" w14:textId="5D8A081D" w:rsidR="00BB338E" w:rsidRDefault="00BB338E" w:rsidP="005E4458">
      <w:pPr>
        <w:pStyle w:val="TH"/>
        <w:rPr>
          <w:rFonts w:eastAsia="SimSun"/>
        </w:rPr>
      </w:pPr>
      <w:r w:rsidRPr="00BC6720">
        <w:object w:dxaOrig="9828" w:dyaOrig="7992" w14:anchorId="3B7A4A88">
          <v:shape id="_x0000_i1174" type="#_x0000_t75" style="width:455.15pt;height:370.65pt" o:ole="">
            <v:imagedata r:id="rId297" o:title=""/>
          </v:shape>
          <o:OLEObject Type="Embed" ProgID="Visio.Drawing.15" ShapeID="_x0000_i1174" DrawAspect="Content" ObjectID="_1716809052" r:id="rId298"/>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64" w:name="_Toc106193711"/>
      <w:r>
        <w:rPr>
          <w:rFonts w:eastAsia="SimSun"/>
        </w:rPr>
        <w:t>4.15.9.3.3</w:t>
      </w:r>
      <w:r>
        <w:rPr>
          <w:rFonts w:eastAsia="SimSun"/>
        </w:rPr>
        <w:tab/>
        <w:t>Time synchronization service modification</w:t>
      </w:r>
      <w:bookmarkEnd w:id="2364"/>
    </w:p>
    <w:p w14:paraId="1EE6DAF8" w14:textId="3D5AAD87" w:rsidR="00BB338E" w:rsidRDefault="00BB338E" w:rsidP="005E4458">
      <w:pPr>
        <w:pStyle w:val="TH"/>
        <w:rPr>
          <w:rFonts w:eastAsia="SimSun"/>
        </w:rPr>
      </w:pPr>
      <w:r>
        <w:object w:dxaOrig="9828" w:dyaOrig="5724" w14:anchorId="196B1D95">
          <v:shape id="_x0000_i1175" type="#_x0000_t75" style="width:480.85pt;height:281.75pt" o:ole="">
            <v:imagedata r:id="rId299" o:title=""/>
          </v:shape>
          <o:OLEObject Type="Embed" ProgID="Visio.Drawing.15" ShapeID="_x0000_i1175" DrawAspect="Content" ObjectID="_1716809053" r:id="rId300"/>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199201DF"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he TSCTSF uses the procedure in clause 4.15.9.4 to manage 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65" w:name="_Toc106193712"/>
      <w:r>
        <w:rPr>
          <w:rFonts w:eastAsia="SimSun"/>
        </w:rPr>
        <w:t>4.15.9.3.4</w:t>
      </w:r>
      <w:r>
        <w:rPr>
          <w:rFonts w:eastAsia="SimSun"/>
        </w:rPr>
        <w:tab/>
        <w:t>Time synchronization service deactivation</w:t>
      </w:r>
      <w:bookmarkEnd w:id="2365"/>
    </w:p>
    <w:p w14:paraId="0F94FCA2" w14:textId="3395CB95" w:rsidR="00BB338E" w:rsidRDefault="00BB338E" w:rsidP="005E4458">
      <w:pPr>
        <w:pStyle w:val="TH"/>
        <w:rPr>
          <w:rFonts w:eastAsia="SimSun"/>
        </w:rPr>
      </w:pPr>
      <w:r>
        <w:object w:dxaOrig="10260" w:dyaOrig="5436" w14:anchorId="61AC8C78">
          <v:shape id="_x0000_i1176" type="#_x0000_t75" style="width:482.1pt;height:256.05pt" o:ole="">
            <v:imagedata r:id="rId301" o:title=""/>
          </v:shape>
          <o:OLEObject Type="Embed" ProgID="Visio.Drawing.15" ShapeID="_x0000_i1176" DrawAspect="Content" ObjectID="_1716809054" r:id="rId302"/>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66" w:name="_Toc106193713"/>
      <w:r>
        <w:rPr>
          <w:rFonts w:eastAsia="SimSun"/>
        </w:rPr>
        <w:t>4.15.9.4</w:t>
      </w:r>
      <w:r>
        <w:rPr>
          <w:rFonts w:eastAsia="SimSun"/>
        </w:rPr>
        <w:tab/>
        <w:t>Procedures for management of 5G access stratum time distribution</w:t>
      </w:r>
      <w:bookmarkEnd w:id="2366"/>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63261FD8" w:rsidR="00B1786E" w:rsidRDefault="00BB338E" w:rsidP="002217D3">
      <w:pPr>
        <w:rPr>
          <w:rFonts w:eastAsia="SimSun"/>
        </w:rPr>
      </w:pPr>
      <w:r>
        <w:rPr>
          <w:rFonts w:eastAsia="SimSun"/>
        </w:rPr>
        <w:t xml:space="preserve">The AF may query the status of the 5G access stratum time distribution using Nnef_ASTIGet service operation. </w:t>
      </w:r>
      <w:r w:rsidR="00B1786E">
        <w:rPr>
          <w:rFonts w:eastAsia="SimSun"/>
        </w:rPr>
        <w:t>The Nnef_ASTICreate and Nnef_ASTIUpdate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367" w:name="_MON_1710858170"/>
    <w:bookmarkEnd w:id="2367"/>
    <w:p w14:paraId="00058BA9" w14:textId="20720480" w:rsidR="005D2E0C" w:rsidRDefault="005D2E0C" w:rsidP="00550F40">
      <w:pPr>
        <w:pStyle w:val="TH"/>
      </w:pPr>
      <w:r>
        <w:rPr>
          <w:noProof/>
        </w:rPr>
        <w:object w:dxaOrig="9026" w:dyaOrig="8523" w14:anchorId="7D402255">
          <v:shape id="_x0000_i1178" type="#_x0000_t75" alt="" style="width:452.05pt;height:425.75pt" o:ole="">
            <v:imagedata r:id="rId303" o:title=""/>
          </v:shape>
          <o:OLEObject Type="Embed" ProgID="Word.Document.12" ShapeID="_x0000_i1178" DrawAspect="Content" ObjectID="_1716809055" r:id="rId304">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3A0CBF9C"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Create service operation (together with the AF identifier and potentially further inputs as specified in table 4.15.9.4-1), including a target (one UE identified by SUPI or GPSI, a group of UEs identified by an External Group Identifier. The NEF maps the External Group Identifier to an Internal Group Identifier and any GPSI to a SUPI.</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54C2F184" w:rsidR="00FD7F6E" w:rsidRDefault="00FD7F6E" w:rsidP="00797690">
      <w:pPr>
        <w:pStyle w:val="B2"/>
      </w:pPr>
      <w:r>
        <w:t>-</w:t>
      </w:r>
      <w:r>
        <w:tab/>
        <w:t>To query the status of the access stratum time distribution, the AF invokes Nnef_ASTI</w:t>
      </w:r>
      <w:r w:rsidR="005D2E0C">
        <w:t>_</w:t>
      </w:r>
      <w:r>
        <w:t>Get service operation providing the target (List of UE identities (SUPI or GPSI)).</w:t>
      </w:r>
    </w:p>
    <w:p w14:paraId="75B84806" w14:textId="283266ED" w:rsidR="00B1786E" w:rsidRDefault="00B1786E" w:rsidP="00B1786E">
      <w:pPr>
        <w:pStyle w:val="B1"/>
      </w:pPr>
      <w:r>
        <w:tab/>
        <w:t>The AF that is part of operator's trust domain may invoke the services directly with</w:t>
      </w:r>
      <w:r w:rsidR="00FD7F6E">
        <w:t xml:space="preserve"> the</w:t>
      </w:r>
      <w:r>
        <w:t xml:space="preserve"> TSCTSF.</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262F86A7" w14:textId="77777777" w:rsidR="00B1786E" w:rsidRDefault="00B1786E" w:rsidP="00B1786E">
      <w:pPr>
        <w:pStyle w:val="B1"/>
      </w:pPr>
      <w:r>
        <w:tab/>
        <w:t>(When the procedure is triggered by PTP instance activation, modification, or deactivation in the TSCTSF):</w:t>
      </w:r>
    </w:p>
    <w:p w14:paraId="7A4AC243" w14:textId="4FD5BAD1" w:rsidR="00B1786E" w:rsidRDefault="00B1786E" w:rsidP="006E7760">
      <w:pPr>
        <w:pStyle w:val="B2"/>
      </w:pPr>
      <w:r>
        <w:t>-</w:t>
      </w:r>
      <w:r>
        <w:tab/>
        <w:t>If time synchronization error budget is provided by the AF, the TSCTSF may use the PTP port state of each DS-TT to determine an</w:t>
      </w:r>
      <w:r w:rsidR="00BB338E">
        <w:t xml:space="preserve"> Uu time synchronization</w:t>
      </w:r>
      <w:r>
        <w:t xml:space="preserve"> error budget for corresponding SUPIs that are part of the PTP instance.</w:t>
      </w:r>
    </w:p>
    <w:p w14:paraId="7A8CED10" w14:textId="3130FCC8" w:rsidR="00BB338E" w:rsidRDefault="00B1786E" w:rsidP="00BB338E">
      <w:pPr>
        <w:pStyle w:val="B1"/>
      </w:pPr>
      <w:r>
        <w:t>-</w:t>
      </w:r>
      <w:r>
        <w:tab/>
      </w:r>
      <w:r w:rsidR="00BB338E">
        <w:t xml:space="preserve">If time synchronization error budget is provided by the AF, the </w:t>
      </w:r>
      <w:r>
        <w:t>TSCTSF calculates the Uu time synchronization error budget as described in clause 5.27.1.9 of TS 23.501 [2].</w:t>
      </w:r>
    </w:p>
    <w:p w14:paraId="75E3382F" w14:textId="77777777" w:rsidR="005D2E0C" w:rsidRDefault="005D2E0C" w:rsidP="00B1786E">
      <w:pPr>
        <w:pStyle w:val="B1"/>
      </w:pPr>
      <w:r>
        <w:t>4.</w:t>
      </w:r>
      <w:r>
        <w:tab/>
        <w:t>If the AF request targets a group of UEs, the TSCTSF uses the Nudm_SDM_Get request to retrieve the subscription information (SUPI list) from the UDM using the Internal Group ID.</w:t>
      </w:r>
    </w:p>
    <w:p w14:paraId="5AC9FAB6" w14:textId="77777777" w:rsidR="005D2E0C" w:rsidRDefault="005D2E0C" w:rsidP="00B1786E">
      <w:pPr>
        <w:pStyle w:val="B1"/>
      </w:pPr>
      <w:r>
        <w:t>5.</w:t>
      </w:r>
      <w:r>
        <w:tab/>
        <w:t>The UDM provides the Nudm_SDM_Get response containing a SUPI list that identifies UEs that belong to that group of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31FD1E0B"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368" w:name="_Toc106193714"/>
      <w:r>
        <w:rPr>
          <w:rFonts w:eastAsia="SimSun"/>
        </w:rPr>
        <w:t>4.15.10</w:t>
      </w:r>
      <w:r>
        <w:rPr>
          <w:rFonts w:eastAsia="SimSun"/>
        </w:rPr>
        <w:tab/>
        <w:t>AF specific UE ID retrieval</w:t>
      </w:r>
      <w:bookmarkEnd w:id="2368"/>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9" type="#_x0000_t75" style="width:439.5pt;height:270.45pt" o:ole="">
            <v:imagedata r:id="rId305" o:title=""/>
          </v:shape>
          <o:OLEObject Type="Embed" ProgID="Visio.Drawing.15" ShapeID="_x0000_i1179" DrawAspect="Content" ObjectID="_1716809056" r:id="rId306"/>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3F044E5C" w14:textId="669500D5" w:rsidR="00776774" w:rsidRPr="00140E21" w:rsidRDefault="00776774" w:rsidP="00776774">
      <w:pPr>
        <w:pStyle w:val="Heading2"/>
        <w:rPr>
          <w:lang w:eastAsia="zh-CN"/>
        </w:rPr>
      </w:pPr>
      <w:bookmarkStart w:id="2369" w:name="_Toc106193715"/>
      <w:r w:rsidRPr="00140E21">
        <w:rPr>
          <w:lang w:eastAsia="zh-CN"/>
        </w:rPr>
        <w:lastRenderedPageBreak/>
        <w:t>4.16</w:t>
      </w:r>
      <w:r w:rsidRPr="00140E21">
        <w:rPr>
          <w:lang w:eastAsia="zh-CN"/>
        </w:rPr>
        <w:tab/>
        <w:t>Procedures and flows for Policy Framework</w:t>
      </w:r>
      <w:bookmarkEnd w:id="2350"/>
      <w:bookmarkEnd w:id="2351"/>
      <w:bookmarkEnd w:id="2352"/>
      <w:bookmarkEnd w:id="2353"/>
      <w:bookmarkEnd w:id="2354"/>
      <w:bookmarkEnd w:id="2355"/>
      <w:bookmarkEnd w:id="2369"/>
    </w:p>
    <w:p w14:paraId="233EF1C5" w14:textId="77777777" w:rsidR="00776774" w:rsidRPr="00140E21" w:rsidRDefault="00776774" w:rsidP="00776774">
      <w:pPr>
        <w:pStyle w:val="Heading3"/>
        <w:rPr>
          <w:rFonts w:eastAsia="SimSun"/>
        </w:rPr>
      </w:pPr>
      <w:bookmarkStart w:id="2370" w:name="_Toc20204221"/>
      <w:bookmarkStart w:id="2371" w:name="_Toc27894913"/>
      <w:bookmarkStart w:id="2372" w:name="_Toc36191994"/>
      <w:bookmarkStart w:id="2373" w:name="_Toc45193084"/>
      <w:bookmarkStart w:id="2374" w:name="_Toc47592716"/>
      <w:bookmarkStart w:id="2375" w:name="_Toc51834803"/>
      <w:bookmarkStart w:id="2376" w:name="_Toc106193716"/>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70"/>
      <w:bookmarkEnd w:id="2371"/>
      <w:bookmarkEnd w:id="2372"/>
      <w:bookmarkEnd w:id="2373"/>
      <w:bookmarkEnd w:id="2374"/>
      <w:bookmarkEnd w:id="2375"/>
      <w:bookmarkEnd w:id="2376"/>
    </w:p>
    <w:p w14:paraId="40CDDDF2" w14:textId="77777777" w:rsidR="00776774" w:rsidRPr="00140E21" w:rsidRDefault="00776774" w:rsidP="00776774">
      <w:pPr>
        <w:pStyle w:val="Heading4"/>
        <w:rPr>
          <w:rFonts w:eastAsia="SimSun"/>
        </w:rPr>
      </w:pPr>
      <w:bookmarkStart w:id="2377" w:name="_Toc20204222"/>
      <w:bookmarkStart w:id="2378" w:name="_Toc27894914"/>
      <w:bookmarkStart w:id="2379" w:name="_Toc36191995"/>
      <w:bookmarkStart w:id="2380" w:name="_Toc45193085"/>
      <w:bookmarkStart w:id="2381" w:name="_Toc47592717"/>
      <w:bookmarkStart w:id="2382" w:name="_Toc51834804"/>
      <w:bookmarkStart w:id="2383" w:name="_Toc106193717"/>
      <w:r w:rsidRPr="00140E21">
        <w:rPr>
          <w:rFonts w:eastAsia="SimSun"/>
        </w:rPr>
        <w:t>4.16.1.1</w:t>
      </w:r>
      <w:r w:rsidRPr="00140E21">
        <w:rPr>
          <w:rFonts w:eastAsia="SimSun"/>
        </w:rPr>
        <w:tab/>
        <w:t>General</w:t>
      </w:r>
      <w:bookmarkEnd w:id="2377"/>
      <w:bookmarkEnd w:id="2378"/>
      <w:bookmarkEnd w:id="2379"/>
      <w:bookmarkEnd w:id="2380"/>
      <w:bookmarkEnd w:id="2381"/>
      <w:bookmarkEnd w:id="2382"/>
      <w:bookmarkEnd w:id="2383"/>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84" w:name="_Toc20204223"/>
      <w:bookmarkStart w:id="2385" w:name="_Toc27894915"/>
      <w:bookmarkStart w:id="2386" w:name="_Toc36191996"/>
      <w:bookmarkStart w:id="2387" w:name="_Toc45193086"/>
      <w:bookmarkStart w:id="2388" w:name="_Toc47592718"/>
      <w:bookmarkStart w:id="2389" w:name="_Toc51834805"/>
      <w:bookmarkStart w:id="2390" w:name="_Toc106193718"/>
      <w:r w:rsidRPr="00140E21">
        <w:rPr>
          <w:rFonts w:eastAsia="SimSun"/>
        </w:rPr>
        <w:t>4.16.1.2</w:t>
      </w:r>
      <w:r w:rsidRPr="00140E21">
        <w:rPr>
          <w:rFonts w:eastAsia="SimSun"/>
        </w:rPr>
        <w:tab/>
        <w:t>AM Policy Association Establishment with new Selected PCF</w:t>
      </w:r>
      <w:bookmarkEnd w:id="2384"/>
      <w:bookmarkEnd w:id="2385"/>
      <w:bookmarkEnd w:id="2386"/>
      <w:bookmarkEnd w:id="2387"/>
      <w:bookmarkEnd w:id="2388"/>
      <w:bookmarkEnd w:id="2389"/>
      <w:bookmarkEnd w:id="2390"/>
    </w:p>
    <w:bookmarkStart w:id="2391" w:name="_MON_1704879487"/>
    <w:bookmarkEnd w:id="2391"/>
    <w:p w14:paraId="6F774D09" w14:textId="5650E09E" w:rsidR="00A40DCE" w:rsidRDefault="00A40DCE" w:rsidP="00797690">
      <w:pPr>
        <w:pStyle w:val="TH"/>
      </w:pPr>
      <w:r w:rsidRPr="00140E21">
        <w:object w:dxaOrig="6549" w:dyaOrig="3702" w14:anchorId="5656ADA8">
          <v:shape id="_x0000_i1180" type="#_x0000_t75" style="width:323.7pt;height:184.7pt" o:ole="">
            <v:imagedata r:id="rId307" o:title=""/>
          </v:shape>
          <o:OLEObject Type="Embed" ProgID="Word.Picture.8" ShapeID="_x0000_i1180" DrawAspect="Content" ObjectID="_1716809057" r:id="rId308"/>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lastRenderedPageBreak/>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392" w:name="_Toc20204224"/>
      <w:bookmarkStart w:id="2393" w:name="_Toc27894916"/>
      <w:bookmarkStart w:id="2394" w:name="_Toc36191997"/>
      <w:bookmarkStart w:id="2395" w:name="_Toc45193087"/>
      <w:bookmarkStart w:id="2396" w:name="_Toc47592719"/>
      <w:bookmarkStart w:id="2397" w:name="_Toc51834806"/>
      <w:bookmarkStart w:id="2398" w:name="_Toc106193719"/>
      <w:r w:rsidRPr="00140E21">
        <w:rPr>
          <w:lang w:eastAsia="zh-CN"/>
        </w:rPr>
        <w:t>4.16.1.3</w:t>
      </w:r>
      <w:r w:rsidRPr="00140E21">
        <w:rPr>
          <w:lang w:eastAsia="zh-CN"/>
        </w:rPr>
        <w:tab/>
        <w:t>Void</w:t>
      </w:r>
      <w:bookmarkEnd w:id="2392"/>
      <w:bookmarkEnd w:id="2393"/>
      <w:bookmarkEnd w:id="2394"/>
      <w:bookmarkEnd w:id="2395"/>
      <w:bookmarkEnd w:id="2396"/>
      <w:bookmarkEnd w:id="2397"/>
      <w:bookmarkEnd w:id="239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99" w:name="_Toc20204225"/>
      <w:bookmarkStart w:id="2400" w:name="_Toc27894917"/>
      <w:bookmarkStart w:id="2401" w:name="_Toc36191998"/>
      <w:bookmarkStart w:id="2402" w:name="_Toc45193088"/>
      <w:bookmarkStart w:id="2403" w:name="_Toc47592720"/>
      <w:bookmarkStart w:id="2404" w:name="_Toc51834807"/>
      <w:bookmarkStart w:id="2405" w:name="_Toc106193720"/>
      <w:r w:rsidRPr="00140E21">
        <w:rPr>
          <w:lang w:eastAsia="zh-CN"/>
        </w:rPr>
        <w:t>4.16.2</w:t>
      </w:r>
      <w:r w:rsidRPr="00140E21">
        <w:rPr>
          <w:lang w:eastAsia="zh-CN"/>
        </w:rPr>
        <w:tab/>
        <w:t>AM Policy Association Modification</w:t>
      </w:r>
      <w:bookmarkEnd w:id="2399"/>
      <w:bookmarkEnd w:id="2400"/>
      <w:bookmarkEnd w:id="2401"/>
      <w:bookmarkEnd w:id="2402"/>
      <w:bookmarkEnd w:id="2403"/>
      <w:bookmarkEnd w:id="2404"/>
      <w:bookmarkEnd w:id="2405"/>
    </w:p>
    <w:p w14:paraId="08B76A5E" w14:textId="77777777" w:rsidR="00776774" w:rsidRPr="00140E21" w:rsidRDefault="00776774" w:rsidP="00776774">
      <w:pPr>
        <w:pStyle w:val="Heading4"/>
      </w:pPr>
      <w:bookmarkStart w:id="2406" w:name="_Toc20204226"/>
      <w:bookmarkStart w:id="2407" w:name="_Toc27894918"/>
      <w:bookmarkStart w:id="2408" w:name="_Toc36191999"/>
      <w:bookmarkStart w:id="2409" w:name="_Toc45193089"/>
      <w:bookmarkStart w:id="2410" w:name="_Toc47592721"/>
      <w:bookmarkStart w:id="2411" w:name="_Toc51834808"/>
      <w:bookmarkStart w:id="2412" w:name="_Toc106193721"/>
      <w:r w:rsidRPr="00140E21">
        <w:t>4.16.2.0</w:t>
      </w:r>
      <w:r w:rsidRPr="00140E21">
        <w:tab/>
        <w:t>General</w:t>
      </w:r>
      <w:bookmarkEnd w:id="2406"/>
      <w:bookmarkEnd w:id="2407"/>
      <w:bookmarkEnd w:id="2408"/>
      <w:bookmarkEnd w:id="2409"/>
      <w:bookmarkEnd w:id="2410"/>
      <w:bookmarkEnd w:id="2411"/>
      <w:bookmarkEnd w:id="241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13" w:name="_Toc20204227"/>
      <w:bookmarkStart w:id="2414" w:name="_Toc27894919"/>
      <w:bookmarkStart w:id="2415" w:name="_Toc36192000"/>
      <w:bookmarkStart w:id="2416" w:name="_Toc45193090"/>
      <w:bookmarkStart w:id="2417" w:name="_Toc47592722"/>
      <w:bookmarkStart w:id="2418" w:name="_Toc51834809"/>
      <w:bookmarkStart w:id="2419" w:name="_Toc106193722"/>
      <w:r w:rsidRPr="00140E21">
        <w:rPr>
          <w:lang w:eastAsia="zh-CN"/>
        </w:rPr>
        <w:t>4.16.2.1</w:t>
      </w:r>
      <w:r w:rsidRPr="00140E21">
        <w:rPr>
          <w:lang w:eastAsia="zh-CN"/>
        </w:rPr>
        <w:tab/>
        <w:t>AM Policy Association Modification initiated by the AMF</w:t>
      </w:r>
      <w:bookmarkEnd w:id="2413"/>
      <w:bookmarkEnd w:id="2414"/>
      <w:bookmarkEnd w:id="2415"/>
      <w:bookmarkEnd w:id="2416"/>
      <w:bookmarkEnd w:id="2417"/>
      <w:bookmarkEnd w:id="2418"/>
      <w:bookmarkEnd w:id="2419"/>
    </w:p>
    <w:p w14:paraId="3512E611" w14:textId="77777777" w:rsidR="00776774" w:rsidRPr="00140E21" w:rsidRDefault="00776774" w:rsidP="00776774">
      <w:pPr>
        <w:pStyle w:val="Heading5"/>
        <w:rPr>
          <w:lang w:eastAsia="zh-CN"/>
        </w:rPr>
      </w:pPr>
      <w:bookmarkStart w:id="2420" w:name="_Toc20204228"/>
      <w:bookmarkStart w:id="2421" w:name="_Toc27894920"/>
      <w:bookmarkStart w:id="2422" w:name="_Toc36192001"/>
      <w:bookmarkStart w:id="2423" w:name="_Toc45193091"/>
      <w:bookmarkStart w:id="2424" w:name="_Toc47592723"/>
      <w:bookmarkStart w:id="2425" w:name="_Toc51834810"/>
      <w:bookmarkStart w:id="2426" w:name="_Toc106193723"/>
      <w:r w:rsidRPr="00140E21">
        <w:rPr>
          <w:lang w:eastAsia="zh-CN"/>
        </w:rPr>
        <w:t>4.16.2.1.1</w:t>
      </w:r>
      <w:r w:rsidRPr="00140E21">
        <w:rPr>
          <w:lang w:eastAsia="zh-CN"/>
        </w:rPr>
        <w:tab/>
        <w:t>AM Policy Association Modification initiated by the AMF without AMF relocation</w:t>
      </w:r>
      <w:bookmarkEnd w:id="2420"/>
      <w:bookmarkEnd w:id="2421"/>
      <w:bookmarkEnd w:id="2422"/>
      <w:bookmarkEnd w:id="2423"/>
      <w:bookmarkEnd w:id="2424"/>
      <w:bookmarkEnd w:id="2425"/>
      <w:bookmarkEnd w:id="2426"/>
    </w:p>
    <w:p w14:paraId="3110F298" w14:textId="77777777" w:rsidR="00776774" w:rsidRPr="00140E21" w:rsidRDefault="00776774" w:rsidP="00776774">
      <w:pPr>
        <w:rPr>
          <w:lang w:eastAsia="zh-CN"/>
        </w:rPr>
      </w:pPr>
      <w:r w:rsidRPr="00140E21">
        <w:rPr>
          <w:lang w:eastAsia="zh-CN"/>
        </w:rPr>
        <w:t>This procedure is applicable to Case A.</w:t>
      </w:r>
    </w:p>
    <w:bookmarkStart w:id="2427" w:name="_MON_1704879681"/>
    <w:bookmarkEnd w:id="2427"/>
    <w:p w14:paraId="2D501C5A" w14:textId="161A0288" w:rsidR="00A40DCE" w:rsidRDefault="00A40DCE" w:rsidP="00797690">
      <w:pPr>
        <w:pStyle w:val="TH"/>
      </w:pPr>
      <w:r w:rsidRPr="00140E21">
        <w:object w:dxaOrig="4912" w:dyaOrig="5238" w14:anchorId="2D57A321">
          <v:shape id="_x0000_i1181" type="#_x0000_t75" style="width:246.7pt;height:262.95pt" o:ole="">
            <v:imagedata r:id="rId309" o:title=""/>
          </v:shape>
          <o:OLEObject Type="Embed" ProgID="Word.Picture.8" ShapeID="_x0000_i1181" DrawAspect="Content" ObjectID="_1716809058" r:id="rId310"/>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28" w:name="_Toc20204229"/>
      <w:bookmarkStart w:id="2429" w:name="_Toc27894921"/>
      <w:bookmarkStart w:id="2430" w:name="_Toc36192002"/>
      <w:bookmarkStart w:id="2431" w:name="_Toc45193092"/>
      <w:bookmarkStart w:id="2432" w:name="_Toc47592724"/>
      <w:bookmarkStart w:id="2433" w:name="_Toc51834811"/>
      <w:bookmarkStart w:id="2434" w:name="_Toc106193724"/>
      <w:r w:rsidRPr="00140E21">
        <w:rPr>
          <w:lang w:eastAsia="zh-CN"/>
        </w:rPr>
        <w:t>4.16.2.1.2</w:t>
      </w:r>
      <w:r w:rsidRPr="00140E21">
        <w:rPr>
          <w:lang w:eastAsia="zh-CN"/>
        </w:rPr>
        <w:tab/>
        <w:t>AM Policy Association Modification with old PCF during AMF relocation</w:t>
      </w:r>
      <w:bookmarkEnd w:id="2428"/>
      <w:bookmarkEnd w:id="2429"/>
      <w:bookmarkEnd w:id="2430"/>
      <w:bookmarkEnd w:id="2431"/>
      <w:bookmarkEnd w:id="2432"/>
      <w:bookmarkEnd w:id="2433"/>
      <w:bookmarkEnd w:id="243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35" w:name="_MON_1704879878"/>
    <w:bookmarkEnd w:id="2435"/>
    <w:p w14:paraId="778007F1" w14:textId="20DDA200" w:rsidR="00A40DCE" w:rsidRDefault="00A40DCE" w:rsidP="00797690">
      <w:pPr>
        <w:pStyle w:val="TH"/>
        <w:rPr>
          <w:lang w:eastAsia="zh-CN"/>
        </w:rPr>
      </w:pPr>
      <w:r w:rsidRPr="00140E21">
        <w:object w:dxaOrig="8713" w:dyaOrig="4518" w14:anchorId="62EC5DF6">
          <v:shape id="_x0000_i1182" type="#_x0000_t75" style="width:437.65pt;height:226pt" o:ole="">
            <v:imagedata r:id="rId311" o:title=""/>
          </v:shape>
          <o:OLEObject Type="Embed" ProgID="Word.Picture.8" ShapeID="_x0000_i1182" DrawAspect="Content" ObjectID="_1716809059" r:id="rId312"/>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36" w:name="_Toc20204230"/>
      <w:bookmarkStart w:id="2437" w:name="_Toc27894922"/>
      <w:bookmarkStart w:id="2438" w:name="_Toc36192003"/>
      <w:bookmarkStart w:id="2439" w:name="_Toc45193093"/>
      <w:bookmarkStart w:id="2440" w:name="_Toc47592725"/>
      <w:bookmarkStart w:id="2441" w:name="_Toc51834812"/>
      <w:bookmarkStart w:id="2442" w:name="_Toc106193725"/>
      <w:r w:rsidRPr="00140E21">
        <w:rPr>
          <w:lang w:eastAsia="zh-CN"/>
        </w:rPr>
        <w:lastRenderedPageBreak/>
        <w:t>4.16.2.2</w:t>
      </w:r>
      <w:r w:rsidRPr="00140E21">
        <w:rPr>
          <w:lang w:eastAsia="zh-CN"/>
        </w:rPr>
        <w:tab/>
        <w:t>AM Policy Association Modification initiated by the PCF</w:t>
      </w:r>
      <w:bookmarkEnd w:id="2436"/>
      <w:bookmarkEnd w:id="2437"/>
      <w:bookmarkEnd w:id="2438"/>
      <w:bookmarkEnd w:id="2439"/>
      <w:bookmarkEnd w:id="2440"/>
      <w:bookmarkEnd w:id="2441"/>
      <w:bookmarkEnd w:id="2442"/>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43" w:name="_MON_1704880192"/>
    <w:bookmarkEnd w:id="2443"/>
    <w:p w14:paraId="76A85304" w14:textId="68A951A6" w:rsidR="00A40DCE" w:rsidRDefault="00A40DCE" w:rsidP="00797690">
      <w:pPr>
        <w:pStyle w:val="TH"/>
      </w:pPr>
      <w:r w:rsidRPr="00140E21">
        <w:object w:dxaOrig="6473" w:dyaOrig="4336" w14:anchorId="0A11D1C6">
          <v:shape id="_x0000_i1183" type="#_x0000_t75" style="width:323.7pt;height:3in" o:ole="">
            <v:imagedata r:id="rId313" o:title=""/>
          </v:shape>
          <o:OLEObject Type="Embed" ProgID="Word.Picture.8" ShapeID="_x0000_i1183" DrawAspect="Content" ObjectID="_1716809060" r:id="rId314"/>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44" w:name="_Toc20204231"/>
      <w:bookmarkStart w:id="2445" w:name="_Toc27894923"/>
      <w:bookmarkStart w:id="2446" w:name="_Toc36192004"/>
      <w:bookmarkStart w:id="2447" w:name="_Toc45193094"/>
      <w:bookmarkStart w:id="2448" w:name="_Toc47592726"/>
      <w:bookmarkStart w:id="2449" w:name="_Toc51834813"/>
      <w:bookmarkStart w:id="2450" w:name="_Toc106193726"/>
      <w:r w:rsidRPr="00140E21">
        <w:rPr>
          <w:lang w:eastAsia="zh-CN"/>
        </w:rPr>
        <w:lastRenderedPageBreak/>
        <w:t>4.16.3</w:t>
      </w:r>
      <w:r w:rsidRPr="00140E21">
        <w:rPr>
          <w:lang w:eastAsia="zh-CN"/>
        </w:rPr>
        <w:tab/>
        <w:t>AM Policy Association Termination</w:t>
      </w:r>
      <w:bookmarkEnd w:id="2444"/>
      <w:bookmarkEnd w:id="2445"/>
      <w:bookmarkEnd w:id="2446"/>
      <w:bookmarkEnd w:id="2447"/>
      <w:bookmarkEnd w:id="2448"/>
      <w:bookmarkEnd w:id="2449"/>
      <w:bookmarkEnd w:id="2450"/>
    </w:p>
    <w:p w14:paraId="7A5EB950" w14:textId="77777777" w:rsidR="00776774" w:rsidRPr="00140E21" w:rsidRDefault="00776774" w:rsidP="00776774">
      <w:pPr>
        <w:pStyle w:val="Heading4"/>
        <w:rPr>
          <w:lang w:eastAsia="zh-CN"/>
        </w:rPr>
      </w:pPr>
      <w:bookmarkStart w:id="2451" w:name="_Toc20204232"/>
      <w:bookmarkStart w:id="2452" w:name="_Toc27894924"/>
      <w:bookmarkStart w:id="2453" w:name="_Toc36192005"/>
      <w:bookmarkStart w:id="2454" w:name="_Toc45193095"/>
      <w:bookmarkStart w:id="2455" w:name="_Toc47592727"/>
      <w:bookmarkStart w:id="2456" w:name="_Toc51834814"/>
      <w:bookmarkStart w:id="2457" w:name="_Toc106193727"/>
      <w:r w:rsidRPr="00140E21">
        <w:rPr>
          <w:lang w:eastAsia="zh-CN"/>
        </w:rPr>
        <w:t>4.16.3.1</w:t>
      </w:r>
      <w:r w:rsidRPr="00140E21">
        <w:rPr>
          <w:lang w:eastAsia="zh-CN"/>
        </w:rPr>
        <w:tab/>
        <w:t>General</w:t>
      </w:r>
      <w:bookmarkEnd w:id="2451"/>
      <w:bookmarkEnd w:id="2452"/>
      <w:bookmarkEnd w:id="2453"/>
      <w:bookmarkEnd w:id="2454"/>
      <w:bookmarkEnd w:id="2455"/>
      <w:bookmarkEnd w:id="2456"/>
      <w:bookmarkEnd w:id="245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58" w:name="_Toc20204233"/>
      <w:bookmarkStart w:id="2459" w:name="_Toc27894925"/>
      <w:bookmarkStart w:id="2460" w:name="_Toc36192006"/>
      <w:bookmarkStart w:id="2461" w:name="_Toc45193096"/>
      <w:bookmarkStart w:id="2462" w:name="_Toc47592728"/>
      <w:bookmarkStart w:id="2463" w:name="_Toc51834815"/>
      <w:bookmarkStart w:id="2464" w:name="_Toc106193728"/>
      <w:r w:rsidRPr="00140E21">
        <w:rPr>
          <w:lang w:eastAsia="zh-CN"/>
        </w:rPr>
        <w:t>4.16.3.2</w:t>
      </w:r>
      <w:r w:rsidRPr="00140E21">
        <w:rPr>
          <w:lang w:eastAsia="zh-CN"/>
        </w:rPr>
        <w:tab/>
        <w:t>AMF-initiated AM Policy Association Termination</w:t>
      </w:r>
      <w:bookmarkEnd w:id="2458"/>
      <w:bookmarkEnd w:id="2459"/>
      <w:bookmarkEnd w:id="2460"/>
      <w:bookmarkEnd w:id="2461"/>
      <w:bookmarkEnd w:id="2462"/>
      <w:bookmarkEnd w:id="2463"/>
      <w:bookmarkEnd w:id="2464"/>
    </w:p>
    <w:p w14:paraId="1D746ED6" w14:textId="77777777" w:rsidR="00776774" w:rsidRPr="00140E21" w:rsidRDefault="00776774" w:rsidP="00776774">
      <w:pPr>
        <w:pStyle w:val="TH"/>
      </w:pPr>
      <w:r w:rsidRPr="00140E21">
        <w:object w:dxaOrig="6531" w:dyaOrig="4702" w14:anchorId="14219C84">
          <v:shape id="_x0000_i1184" type="#_x0000_t75" style="width:326.2pt;height:235.4pt" o:ole="">
            <v:imagedata r:id="rId315" o:title=""/>
          </v:shape>
          <o:OLEObject Type="Embed" ProgID="Word.Picture.8" ShapeID="_x0000_i1184" DrawAspect="Content" ObjectID="_1716809061" r:id="rId316"/>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65" w:name="_Toc20204234"/>
      <w:bookmarkStart w:id="2466" w:name="_Toc27894926"/>
      <w:bookmarkStart w:id="2467" w:name="_Toc36192007"/>
      <w:bookmarkStart w:id="2468" w:name="_Toc45193097"/>
      <w:bookmarkStart w:id="2469" w:name="_Toc47592729"/>
      <w:bookmarkStart w:id="2470" w:name="_Toc51834816"/>
      <w:bookmarkStart w:id="2471" w:name="_Toc106193729"/>
      <w:r w:rsidRPr="00140E21">
        <w:rPr>
          <w:lang w:eastAsia="zh-CN"/>
        </w:rPr>
        <w:lastRenderedPageBreak/>
        <w:t>4.16.3.3</w:t>
      </w:r>
      <w:r w:rsidRPr="00140E21">
        <w:rPr>
          <w:lang w:eastAsia="zh-CN"/>
        </w:rPr>
        <w:tab/>
        <w:t>Void</w:t>
      </w:r>
      <w:bookmarkEnd w:id="2465"/>
      <w:bookmarkEnd w:id="2466"/>
      <w:bookmarkEnd w:id="2467"/>
      <w:bookmarkEnd w:id="2468"/>
      <w:bookmarkEnd w:id="2469"/>
      <w:bookmarkEnd w:id="2470"/>
      <w:bookmarkEnd w:id="247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72" w:name="_Toc20204235"/>
      <w:bookmarkStart w:id="2473" w:name="_Toc27894927"/>
      <w:bookmarkStart w:id="2474" w:name="_Toc36192008"/>
      <w:bookmarkStart w:id="2475" w:name="_Toc45193098"/>
      <w:bookmarkStart w:id="2476" w:name="_Toc47592730"/>
      <w:bookmarkStart w:id="2477" w:name="_Toc51834817"/>
      <w:bookmarkStart w:id="2478" w:name="_Toc106193730"/>
      <w:r w:rsidRPr="00140E21">
        <w:rPr>
          <w:lang w:eastAsia="zh-CN"/>
        </w:rPr>
        <w:t>4.16.4</w:t>
      </w:r>
      <w:r w:rsidRPr="00140E21">
        <w:rPr>
          <w:lang w:eastAsia="zh-CN"/>
        </w:rPr>
        <w:tab/>
        <w:t xml:space="preserve">SM </w:t>
      </w:r>
      <w:r w:rsidRPr="00140E21">
        <w:t>Policy Association Establishment</w:t>
      </w:r>
      <w:bookmarkEnd w:id="2472"/>
      <w:bookmarkEnd w:id="2473"/>
      <w:bookmarkEnd w:id="2474"/>
      <w:bookmarkEnd w:id="2475"/>
      <w:bookmarkEnd w:id="2476"/>
      <w:bookmarkEnd w:id="2477"/>
      <w:bookmarkEnd w:id="2478"/>
    </w:p>
    <w:bookmarkStart w:id="2479" w:name="_MON_1580205684"/>
    <w:bookmarkEnd w:id="2479"/>
    <w:p w14:paraId="35AB4399" w14:textId="77777777" w:rsidR="00776774" w:rsidRPr="00140E21" w:rsidRDefault="00776774" w:rsidP="00197642">
      <w:pPr>
        <w:pStyle w:val="TH"/>
      </w:pPr>
      <w:r w:rsidRPr="00197642">
        <w:object w:dxaOrig="5850" w:dyaOrig="6258" w14:anchorId="687E4194">
          <v:shape id="_x0000_i1185" type="#_x0000_t75" style="width:291.15pt;height:313.05pt" o:ole="">
            <v:imagedata r:id="rId317" o:title=""/>
          </v:shape>
          <o:OLEObject Type="Embed" ProgID="Word.Picture.8" ShapeID="_x0000_i1185" DrawAspect="Content" ObjectID="_1716809062" r:id="rId318"/>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80" w:name="_Toc20204236"/>
      <w:bookmarkStart w:id="2481" w:name="_Toc27894928"/>
      <w:bookmarkStart w:id="2482" w:name="_Toc36192009"/>
      <w:bookmarkStart w:id="2483" w:name="_Toc45193099"/>
      <w:bookmarkStart w:id="2484" w:name="_Toc47592731"/>
      <w:bookmarkStart w:id="2485"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86" w:name="_Toc106193731"/>
      <w:r w:rsidRPr="00140E21">
        <w:rPr>
          <w:lang w:eastAsia="zh-CN"/>
        </w:rPr>
        <w:t>4.16.5</w:t>
      </w:r>
      <w:r w:rsidRPr="00140E21">
        <w:rPr>
          <w:lang w:eastAsia="zh-CN"/>
        </w:rPr>
        <w:tab/>
        <w:t xml:space="preserve">SM </w:t>
      </w:r>
      <w:r w:rsidRPr="00140E21">
        <w:t>Policy Association Modification</w:t>
      </w:r>
      <w:bookmarkEnd w:id="2480"/>
      <w:bookmarkEnd w:id="2481"/>
      <w:bookmarkEnd w:id="2482"/>
      <w:bookmarkEnd w:id="2483"/>
      <w:bookmarkEnd w:id="2484"/>
      <w:bookmarkEnd w:id="2485"/>
      <w:bookmarkEnd w:id="2486"/>
    </w:p>
    <w:p w14:paraId="189CF059" w14:textId="77777777" w:rsidR="00776774" w:rsidRPr="00140E21" w:rsidRDefault="00776774" w:rsidP="00776774">
      <w:pPr>
        <w:pStyle w:val="Heading4"/>
        <w:rPr>
          <w:lang w:eastAsia="zh-CN"/>
        </w:rPr>
      </w:pPr>
      <w:bookmarkStart w:id="2487" w:name="_Toc20204237"/>
      <w:bookmarkStart w:id="2488" w:name="_Toc27894929"/>
      <w:bookmarkStart w:id="2489" w:name="_Toc36192010"/>
      <w:bookmarkStart w:id="2490" w:name="_Toc45193100"/>
      <w:bookmarkStart w:id="2491" w:name="_Toc47592732"/>
      <w:bookmarkStart w:id="2492" w:name="_Toc51834819"/>
      <w:bookmarkStart w:id="2493" w:name="_Toc106193732"/>
      <w:r w:rsidRPr="00140E21">
        <w:rPr>
          <w:lang w:eastAsia="zh-CN"/>
        </w:rPr>
        <w:t>4.16.5.0</w:t>
      </w:r>
      <w:r w:rsidRPr="00140E21">
        <w:rPr>
          <w:lang w:eastAsia="zh-CN"/>
        </w:rPr>
        <w:tab/>
        <w:t>General</w:t>
      </w:r>
      <w:bookmarkEnd w:id="2487"/>
      <w:bookmarkEnd w:id="2488"/>
      <w:bookmarkEnd w:id="2489"/>
      <w:bookmarkEnd w:id="2490"/>
      <w:bookmarkEnd w:id="2491"/>
      <w:bookmarkEnd w:id="2492"/>
      <w:bookmarkEnd w:id="249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94" w:name="_Toc20204238"/>
      <w:bookmarkStart w:id="2495" w:name="_Toc27894930"/>
      <w:bookmarkStart w:id="2496" w:name="_Toc36192011"/>
      <w:bookmarkStart w:id="2497" w:name="_Toc45193101"/>
      <w:bookmarkStart w:id="2498" w:name="_Toc47592733"/>
      <w:bookmarkStart w:id="2499" w:name="_Toc51834820"/>
      <w:bookmarkStart w:id="2500" w:name="_Toc106193733"/>
      <w:r w:rsidRPr="00140E21">
        <w:rPr>
          <w:lang w:eastAsia="zh-CN"/>
        </w:rPr>
        <w:lastRenderedPageBreak/>
        <w:t>4.16.5.1</w:t>
      </w:r>
      <w:r w:rsidRPr="00140E21">
        <w:rPr>
          <w:lang w:eastAsia="zh-CN"/>
        </w:rPr>
        <w:tab/>
        <w:t>SMF initiated SM Policy Association Modification</w:t>
      </w:r>
      <w:bookmarkEnd w:id="2494"/>
      <w:bookmarkEnd w:id="2495"/>
      <w:bookmarkEnd w:id="2496"/>
      <w:bookmarkEnd w:id="2497"/>
      <w:bookmarkEnd w:id="2498"/>
      <w:bookmarkEnd w:id="2499"/>
      <w:bookmarkEnd w:id="250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01" w:name="_MON_1608733684"/>
    <w:bookmarkEnd w:id="2501"/>
    <w:p w14:paraId="253A48FA" w14:textId="1BFDB013" w:rsidR="00776774" w:rsidRPr="00140E21" w:rsidRDefault="00776774" w:rsidP="00776774">
      <w:pPr>
        <w:pStyle w:val="TH"/>
        <w:rPr>
          <w:lang w:eastAsia="zh-CN"/>
        </w:rPr>
      </w:pPr>
      <w:r w:rsidRPr="00140E21">
        <w:object w:dxaOrig="8717" w:dyaOrig="2983" w14:anchorId="4EA6AB7F">
          <v:shape id="_x0000_i1186" type="#_x0000_t75" style="width:435.75pt;height:148.4pt" o:ole="">
            <v:imagedata r:id="rId319" o:title=""/>
          </v:shape>
          <o:OLEObject Type="Embed" ProgID="Word.Picture.8" ShapeID="_x0000_i1186" DrawAspect="Content" ObjectID="_1716809063" r:id="rId320"/>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02" w:name="_Toc20204239"/>
      <w:bookmarkStart w:id="2503" w:name="_Toc27894931"/>
      <w:bookmarkStart w:id="2504" w:name="_Toc36192012"/>
      <w:bookmarkStart w:id="2505" w:name="_Toc45193102"/>
      <w:bookmarkStart w:id="2506" w:name="_Toc47592734"/>
      <w:bookmarkStart w:id="2507" w:name="_Toc51834821"/>
      <w:bookmarkStart w:id="2508" w:name="_Toc106193734"/>
      <w:r w:rsidRPr="00140E21">
        <w:rPr>
          <w:lang w:eastAsia="zh-CN"/>
        </w:rPr>
        <w:t>4.16.5.2</w:t>
      </w:r>
      <w:r w:rsidRPr="00140E21">
        <w:rPr>
          <w:lang w:eastAsia="zh-CN"/>
        </w:rPr>
        <w:tab/>
        <w:t>PCF initiated SM Policy Association Modification</w:t>
      </w:r>
      <w:bookmarkEnd w:id="2502"/>
      <w:bookmarkEnd w:id="2503"/>
      <w:bookmarkEnd w:id="2504"/>
      <w:bookmarkEnd w:id="2505"/>
      <w:bookmarkEnd w:id="2506"/>
      <w:bookmarkEnd w:id="2507"/>
      <w:bookmarkEnd w:id="2508"/>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7" type="#_x0000_t75" style="width:387.55pt;height:289.9pt" o:ole="">
            <v:imagedata r:id="rId321" o:title=""/>
          </v:shape>
          <o:OLEObject Type="Embed" ProgID="Word.Picture.8" ShapeID="_x0000_i1187" DrawAspect="Content" ObjectID="_1716809064" r:id="rId322"/>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0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10" w:name="_Toc27894932"/>
      <w:bookmarkStart w:id="2511" w:name="_Toc36192013"/>
      <w:bookmarkStart w:id="2512" w:name="_Toc45193103"/>
      <w:bookmarkStart w:id="2513" w:name="_Toc47592735"/>
      <w:bookmarkStart w:id="2514" w:name="_Toc51834822"/>
      <w:bookmarkStart w:id="2515" w:name="_Toc106193735"/>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09"/>
      <w:bookmarkEnd w:id="2510"/>
      <w:bookmarkEnd w:id="2511"/>
      <w:bookmarkEnd w:id="2512"/>
      <w:bookmarkEnd w:id="2513"/>
      <w:bookmarkEnd w:id="2514"/>
      <w:bookmarkEnd w:id="2515"/>
    </w:p>
    <w:bookmarkStart w:id="2516" w:name="_MON_1608748503"/>
    <w:bookmarkEnd w:id="2516"/>
    <w:p w14:paraId="69C70F90" w14:textId="77777777" w:rsidR="00776774" w:rsidRPr="00140E21" w:rsidRDefault="00776774" w:rsidP="00776774">
      <w:pPr>
        <w:pStyle w:val="TH"/>
      </w:pPr>
      <w:r w:rsidRPr="00140E21">
        <w:object w:dxaOrig="9923" w:dyaOrig="6518" w14:anchorId="16254784">
          <v:shape id="_x0000_i1188" type="#_x0000_t75" style="width:448.3pt;height:326.2pt" o:ole="">
            <v:imagedata r:id="rId323" o:title="" cropleft="3744f" cropright="2621f"/>
          </v:shape>
          <o:OLEObject Type="Embed" ProgID="Word.Picture.8" ShapeID="_x0000_i1188" DrawAspect="Content" ObjectID="_1716809065" r:id="rId324"/>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17" w:name="_Toc20204241"/>
      <w:bookmarkStart w:id="2518" w:name="_Toc27894933"/>
      <w:bookmarkStart w:id="2519" w:name="_Toc36192014"/>
      <w:bookmarkStart w:id="2520" w:name="_Toc45193104"/>
      <w:bookmarkStart w:id="2521" w:name="_Toc47592736"/>
      <w:bookmarkStart w:id="2522" w:name="_Toc51834823"/>
      <w:bookmarkStart w:id="2523" w:name="_Toc106193736"/>
      <w:r w:rsidRPr="00140E21">
        <w:rPr>
          <w:lang w:eastAsia="zh-CN"/>
        </w:rPr>
        <w:t>4.16.7</w:t>
      </w:r>
      <w:r w:rsidRPr="00140E21">
        <w:rPr>
          <w:lang w:eastAsia="zh-CN"/>
        </w:rPr>
        <w:tab/>
        <w:t>Negotiations for future background data transfer</w:t>
      </w:r>
      <w:bookmarkEnd w:id="2517"/>
      <w:bookmarkEnd w:id="2518"/>
      <w:bookmarkEnd w:id="2519"/>
      <w:bookmarkEnd w:id="2520"/>
      <w:bookmarkEnd w:id="2521"/>
      <w:bookmarkEnd w:id="2522"/>
      <w:bookmarkEnd w:id="2523"/>
    </w:p>
    <w:p w14:paraId="18D12555" w14:textId="77777777" w:rsidR="00776774" w:rsidRPr="00140E21" w:rsidRDefault="00776774" w:rsidP="00776774">
      <w:pPr>
        <w:pStyle w:val="Heading4"/>
        <w:rPr>
          <w:lang w:eastAsia="zh-CN"/>
        </w:rPr>
      </w:pPr>
      <w:bookmarkStart w:id="2524" w:name="_Toc20204242"/>
      <w:bookmarkStart w:id="2525" w:name="_Toc27894934"/>
      <w:bookmarkStart w:id="2526" w:name="_Toc36192015"/>
      <w:bookmarkStart w:id="2527" w:name="_Toc45193105"/>
      <w:bookmarkStart w:id="2528" w:name="_Toc47592737"/>
      <w:bookmarkStart w:id="2529" w:name="_Toc51834824"/>
      <w:bookmarkStart w:id="2530" w:name="_Toc106193737"/>
      <w:r w:rsidRPr="00140E21">
        <w:rPr>
          <w:lang w:eastAsia="zh-CN"/>
        </w:rPr>
        <w:t>4.16.7.1</w:t>
      </w:r>
      <w:r w:rsidRPr="00140E21">
        <w:rPr>
          <w:lang w:eastAsia="zh-CN"/>
        </w:rPr>
        <w:tab/>
        <w:t>General</w:t>
      </w:r>
      <w:bookmarkEnd w:id="2524"/>
      <w:bookmarkEnd w:id="2525"/>
      <w:bookmarkEnd w:id="2526"/>
      <w:bookmarkEnd w:id="2527"/>
      <w:bookmarkEnd w:id="2528"/>
      <w:bookmarkEnd w:id="2529"/>
      <w:bookmarkEnd w:id="2530"/>
    </w:p>
    <w:p w14:paraId="2A91F98F" w14:textId="6F70DD1F"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31" w:name="_Toc20204243"/>
      <w:bookmarkStart w:id="2532" w:name="_Toc27894935"/>
      <w:bookmarkStart w:id="2533" w:name="_Toc36192016"/>
      <w:bookmarkStart w:id="2534" w:name="_Toc45193106"/>
      <w:bookmarkStart w:id="2535" w:name="_Toc47592738"/>
      <w:bookmarkStart w:id="2536" w:name="_Toc51834825"/>
      <w:bookmarkStart w:id="2537" w:name="_Toc106193738"/>
      <w:r w:rsidRPr="00140E21">
        <w:rPr>
          <w:lang w:eastAsia="zh-CN"/>
        </w:rPr>
        <w:lastRenderedPageBreak/>
        <w:t>4.16.7.2</w:t>
      </w:r>
      <w:r w:rsidRPr="00140E21">
        <w:rPr>
          <w:lang w:eastAsia="zh-CN"/>
        </w:rPr>
        <w:tab/>
        <w:t>Procedures for future background data transfer</w:t>
      </w:r>
      <w:bookmarkEnd w:id="2531"/>
      <w:bookmarkEnd w:id="2532"/>
      <w:bookmarkEnd w:id="2533"/>
      <w:bookmarkEnd w:id="2534"/>
      <w:bookmarkEnd w:id="2535"/>
      <w:bookmarkEnd w:id="2536"/>
      <w:bookmarkEnd w:id="2537"/>
    </w:p>
    <w:bookmarkStart w:id="2538" w:name="_MON_1581547308"/>
    <w:bookmarkEnd w:id="2538"/>
    <w:p w14:paraId="50E8A32E" w14:textId="77777777" w:rsidR="00776774" w:rsidRPr="00140E21" w:rsidRDefault="00776774" w:rsidP="00776774">
      <w:pPr>
        <w:pStyle w:val="TH"/>
      </w:pPr>
      <w:r w:rsidRPr="00140E21">
        <w:object w:dxaOrig="8705" w:dyaOrig="5799" w14:anchorId="2F355D5C">
          <v:shape id="_x0000_i1189" type="#_x0000_t75" style="width:434.5pt;height:288.65pt" o:ole="">
            <v:imagedata r:id="rId325" o:title=""/>
          </v:shape>
          <o:OLEObject Type="Embed" ProgID="Word.Picture.8" ShapeID="_x0000_i1189" DrawAspect="Content" ObjectID="_1716809066" r:id="rId326"/>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39" w:name="_Toc20204244"/>
      <w:bookmarkStart w:id="2540" w:name="_Toc27894936"/>
      <w:bookmarkStart w:id="2541" w:name="_Toc36192017"/>
      <w:bookmarkStart w:id="2542" w:name="_Toc45193107"/>
      <w:bookmarkStart w:id="2543" w:name="_Toc47592739"/>
      <w:bookmarkStart w:id="2544" w:name="_Toc51834826"/>
      <w:bookmarkStart w:id="2545" w:name="_Toc106193739"/>
      <w:r w:rsidRPr="00140E21">
        <w:rPr>
          <w:lang w:eastAsia="zh-CN"/>
        </w:rPr>
        <w:lastRenderedPageBreak/>
        <w:t>4.16.7.3</w:t>
      </w:r>
      <w:r w:rsidRPr="00140E21">
        <w:rPr>
          <w:lang w:eastAsia="zh-CN"/>
        </w:rPr>
        <w:tab/>
        <w:t>Procedure for BDT warning notification</w:t>
      </w:r>
      <w:bookmarkEnd w:id="2539"/>
      <w:bookmarkEnd w:id="2540"/>
      <w:bookmarkEnd w:id="2541"/>
      <w:bookmarkEnd w:id="2542"/>
      <w:bookmarkEnd w:id="2543"/>
      <w:bookmarkEnd w:id="2544"/>
      <w:bookmarkEnd w:id="2545"/>
    </w:p>
    <w:p w14:paraId="35B4ACD8" w14:textId="7D44F9FA" w:rsidR="00B0491F" w:rsidRDefault="00B0491F" w:rsidP="00B13067">
      <w:pPr>
        <w:pStyle w:val="TH"/>
        <w:rPr>
          <w:lang w:eastAsia="zh-CN"/>
        </w:rPr>
      </w:pPr>
      <w:r>
        <w:object w:dxaOrig="23161" w:dyaOrig="28771" w14:anchorId="6A20896D">
          <v:shape id="_x0000_i1190" type="#_x0000_t75" style="width:415.7pt;height:517.75pt" o:ole="">
            <v:imagedata r:id="rId327" o:title=""/>
          </v:shape>
          <o:OLEObject Type="Embed" ProgID="Visio.Drawing.15" ShapeID="_x0000_i1190" DrawAspect="Content" ObjectID="_1716809067" r:id="rId328"/>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46" w:name="_Toc20204245"/>
      <w:bookmarkStart w:id="2547" w:name="_Toc27894937"/>
      <w:bookmarkStart w:id="2548" w:name="_Toc36192018"/>
      <w:bookmarkStart w:id="2549" w:name="_Toc45193108"/>
      <w:bookmarkStart w:id="2550" w:name="_Toc47592740"/>
      <w:bookmarkStart w:id="2551" w:name="_Toc51834827"/>
      <w:bookmarkStart w:id="2552" w:name="_Toc106193740"/>
      <w:r w:rsidRPr="00140E21">
        <w:rPr>
          <w:lang w:eastAsia="zh-CN"/>
        </w:rPr>
        <w:t>4.16.8</w:t>
      </w:r>
      <w:r w:rsidRPr="00140E21">
        <w:rPr>
          <w:lang w:eastAsia="zh-CN"/>
        </w:rPr>
        <w:tab/>
        <w:t>Procedures on interaction between PCF and CHF</w:t>
      </w:r>
      <w:bookmarkEnd w:id="2546"/>
      <w:bookmarkEnd w:id="2547"/>
      <w:bookmarkEnd w:id="2548"/>
      <w:bookmarkEnd w:id="2549"/>
      <w:bookmarkEnd w:id="2550"/>
      <w:bookmarkEnd w:id="2551"/>
      <w:bookmarkEnd w:id="2552"/>
    </w:p>
    <w:p w14:paraId="318CFF31" w14:textId="77777777" w:rsidR="00776774" w:rsidRPr="00140E21" w:rsidRDefault="00776774" w:rsidP="00776774">
      <w:pPr>
        <w:pStyle w:val="Heading4"/>
        <w:rPr>
          <w:lang w:eastAsia="zh-CN"/>
        </w:rPr>
      </w:pPr>
      <w:bookmarkStart w:id="2553" w:name="_Toc20204246"/>
      <w:bookmarkStart w:id="2554" w:name="_Toc27894938"/>
      <w:bookmarkStart w:id="2555" w:name="_Toc36192019"/>
      <w:bookmarkStart w:id="2556" w:name="_Toc45193109"/>
      <w:bookmarkStart w:id="2557" w:name="_Toc47592741"/>
      <w:bookmarkStart w:id="2558" w:name="_Toc51834828"/>
      <w:bookmarkStart w:id="2559" w:name="_Toc106193741"/>
      <w:r w:rsidRPr="00140E21">
        <w:rPr>
          <w:lang w:eastAsia="zh-CN"/>
        </w:rPr>
        <w:t>4.16.8.1</w:t>
      </w:r>
      <w:r w:rsidRPr="00140E21">
        <w:rPr>
          <w:lang w:eastAsia="zh-CN"/>
        </w:rPr>
        <w:tab/>
        <w:t>General</w:t>
      </w:r>
      <w:bookmarkEnd w:id="2553"/>
      <w:bookmarkEnd w:id="2554"/>
      <w:bookmarkEnd w:id="2555"/>
      <w:bookmarkEnd w:id="2556"/>
      <w:bookmarkEnd w:id="2557"/>
      <w:bookmarkEnd w:id="2558"/>
      <w:bookmarkEnd w:id="2559"/>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0" w:name="_Toc20204247"/>
      <w:bookmarkStart w:id="2561" w:name="_Toc27894939"/>
      <w:bookmarkStart w:id="2562" w:name="_Toc36192020"/>
      <w:bookmarkStart w:id="2563" w:name="_Toc45193110"/>
      <w:bookmarkStart w:id="2564" w:name="_Toc47592742"/>
      <w:bookmarkStart w:id="2565" w:name="_Toc51834829"/>
      <w:bookmarkStart w:id="2566" w:name="_Toc106193742"/>
      <w:r w:rsidRPr="00140E21">
        <w:rPr>
          <w:lang w:eastAsia="zh-CN"/>
        </w:rPr>
        <w:t>4.16.8.2</w:t>
      </w:r>
      <w:r w:rsidRPr="00140E21">
        <w:rPr>
          <w:lang w:eastAsia="zh-CN"/>
        </w:rPr>
        <w:tab/>
        <w:t>Initial Spending Limit Retrieval</w:t>
      </w:r>
      <w:bookmarkEnd w:id="2560"/>
      <w:bookmarkEnd w:id="2561"/>
      <w:bookmarkEnd w:id="2562"/>
      <w:bookmarkEnd w:id="2563"/>
      <w:bookmarkEnd w:id="2564"/>
      <w:bookmarkEnd w:id="2565"/>
      <w:bookmarkEnd w:id="2566"/>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67" w:name="_MON_1582880089"/>
    <w:bookmarkEnd w:id="2567"/>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91" type="#_x0000_t75" style="width:177.8pt;height:2in" o:ole="">
            <v:imagedata r:id="rId329" o:title=""/>
          </v:shape>
          <o:OLEObject Type="Embed" ProgID="Word.Picture.8" ShapeID="_x0000_i1191" DrawAspect="Content" ObjectID="_1716809068" r:id="rId330"/>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68" w:name="_Toc20204248"/>
      <w:bookmarkStart w:id="2569" w:name="_Toc27894940"/>
      <w:bookmarkStart w:id="2570" w:name="_Toc36192021"/>
      <w:bookmarkStart w:id="2571" w:name="_Toc45193111"/>
      <w:bookmarkStart w:id="2572" w:name="_Toc47592743"/>
      <w:bookmarkStart w:id="2573" w:name="_Toc51834830"/>
      <w:bookmarkStart w:id="2574" w:name="_Toc106193743"/>
      <w:r w:rsidRPr="00140E21">
        <w:rPr>
          <w:lang w:eastAsia="zh-CN"/>
        </w:rPr>
        <w:t>4.16.8.3</w:t>
      </w:r>
      <w:r w:rsidRPr="00140E21">
        <w:rPr>
          <w:lang w:eastAsia="zh-CN"/>
        </w:rPr>
        <w:tab/>
        <w:t>Intermediate Spending Limit Report Retrieval</w:t>
      </w:r>
      <w:bookmarkEnd w:id="2568"/>
      <w:bookmarkEnd w:id="2569"/>
      <w:bookmarkEnd w:id="2570"/>
      <w:bookmarkEnd w:id="2571"/>
      <w:bookmarkEnd w:id="2572"/>
      <w:bookmarkEnd w:id="2573"/>
      <w:bookmarkEnd w:id="2574"/>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5" w:name="_MON_1582880354"/>
    <w:bookmarkEnd w:id="2575"/>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92" type="#_x0000_t75" style="width:192.85pt;height:166.55pt" o:ole="">
            <v:imagedata r:id="rId331" o:title=""/>
          </v:shape>
          <o:OLEObject Type="Embed" ProgID="Word.Picture.8" ShapeID="_x0000_i1192" DrawAspect="Content" ObjectID="_1716809069" r:id="rId332"/>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76" w:name="_Toc20204249"/>
      <w:bookmarkStart w:id="2577" w:name="_Toc27894941"/>
      <w:bookmarkStart w:id="2578" w:name="_Toc36192022"/>
      <w:bookmarkStart w:id="2579" w:name="_Toc45193112"/>
      <w:bookmarkStart w:id="2580" w:name="_Toc47592744"/>
      <w:bookmarkStart w:id="2581" w:name="_Toc51834831"/>
      <w:bookmarkStart w:id="2582" w:name="_Toc106193744"/>
      <w:r w:rsidRPr="00140E21">
        <w:rPr>
          <w:lang w:eastAsia="zh-CN"/>
        </w:rPr>
        <w:t>4.16.8.4</w:t>
      </w:r>
      <w:r w:rsidRPr="00140E21">
        <w:rPr>
          <w:lang w:eastAsia="zh-CN"/>
        </w:rPr>
        <w:tab/>
        <w:t>Final Spending Limit Report Retrieval</w:t>
      </w:r>
      <w:bookmarkEnd w:id="2576"/>
      <w:bookmarkEnd w:id="2577"/>
      <w:bookmarkEnd w:id="2578"/>
      <w:bookmarkEnd w:id="2579"/>
      <w:bookmarkEnd w:id="2580"/>
      <w:bookmarkEnd w:id="2581"/>
      <w:bookmarkEnd w:id="2582"/>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83" w:name="_MON_1582880561"/>
    <w:bookmarkEnd w:id="2583"/>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3" type="#_x0000_t75" style="width:185.3pt;height:140.85pt" o:ole="">
            <v:imagedata r:id="rId333" o:title=""/>
          </v:shape>
          <o:OLEObject Type="Embed" ProgID="Word.Picture.8" ShapeID="_x0000_i1193" DrawAspect="Content" ObjectID="_1716809070" r:id="rId334"/>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84" w:name="_Toc20204250"/>
      <w:bookmarkStart w:id="2585" w:name="_Toc27894942"/>
      <w:bookmarkStart w:id="2586" w:name="_Toc36192023"/>
      <w:bookmarkStart w:id="2587" w:name="_Toc45193113"/>
      <w:bookmarkStart w:id="2588" w:name="_Toc47592745"/>
      <w:bookmarkStart w:id="2589" w:name="_Toc51834832"/>
      <w:bookmarkStart w:id="2590" w:name="_Toc106193745"/>
      <w:r w:rsidRPr="00140E21">
        <w:rPr>
          <w:lang w:eastAsia="zh-CN"/>
        </w:rPr>
        <w:lastRenderedPageBreak/>
        <w:t>4.16.8.5</w:t>
      </w:r>
      <w:r w:rsidRPr="00140E21">
        <w:rPr>
          <w:lang w:eastAsia="zh-CN"/>
        </w:rPr>
        <w:tab/>
        <w:t>Spending Limit Report</w:t>
      </w:r>
      <w:bookmarkEnd w:id="2584"/>
      <w:bookmarkEnd w:id="2585"/>
      <w:bookmarkEnd w:id="2586"/>
      <w:bookmarkEnd w:id="2587"/>
      <w:bookmarkEnd w:id="2588"/>
      <w:bookmarkEnd w:id="2589"/>
      <w:bookmarkEnd w:id="2590"/>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91" w:name="_MON_1582880757"/>
    <w:bookmarkEnd w:id="2591"/>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4" type="#_x0000_t75" style="width:197.2pt;height:143.35pt" o:ole="">
            <v:imagedata r:id="rId335" o:title=""/>
          </v:shape>
          <o:OLEObject Type="Embed" ProgID="Word.Picture.8" ShapeID="_x0000_i1194" DrawAspect="Content" ObjectID="_1716809071" r:id="rId336"/>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92" w:name="_Toc20204251"/>
      <w:bookmarkStart w:id="2593" w:name="_Toc27894943"/>
      <w:bookmarkStart w:id="2594" w:name="_Toc36192024"/>
      <w:bookmarkStart w:id="2595" w:name="_Toc45193114"/>
      <w:bookmarkStart w:id="2596" w:name="_Toc47592746"/>
      <w:bookmarkStart w:id="2597" w:name="_Toc51834833"/>
      <w:bookmarkStart w:id="2598" w:name="_Toc106193746"/>
      <w:r w:rsidRPr="00140E21">
        <w:rPr>
          <w:rFonts w:eastAsia="Malgun Gothic"/>
          <w:lang w:eastAsia="ja-JP"/>
        </w:rPr>
        <w:t>4.16.8.6</w:t>
      </w:r>
      <w:r w:rsidRPr="00140E21">
        <w:rPr>
          <w:rFonts w:eastAsia="Malgun Gothic"/>
          <w:lang w:eastAsia="ja-JP"/>
        </w:rPr>
        <w:tab/>
        <w:t>CHF report the removal of the subscriber</w:t>
      </w:r>
      <w:bookmarkEnd w:id="2592"/>
      <w:bookmarkEnd w:id="2593"/>
      <w:bookmarkEnd w:id="2594"/>
      <w:bookmarkEnd w:id="2595"/>
      <w:bookmarkEnd w:id="2596"/>
      <w:bookmarkEnd w:id="2597"/>
      <w:bookmarkEnd w:id="2598"/>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99" w:name="_MON_1591482385"/>
    <w:bookmarkEnd w:id="2599"/>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5" type="#_x0000_t75" style="width:284.85pt;height:150.9pt" o:ole="">
            <v:imagedata r:id="rId337" o:title=""/>
          </v:shape>
          <o:OLEObject Type="Embed" ProgID="Word.Picture.8" ShapeID="_x0000_i1195" DrawAspect="Content" ObjectID="_1716809072" r:id="rId338"/>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0" w:name="_Toc20204252"/>
      <w:bookmarkStart w:id="2601" w:name="_Toc27894944"/>
      <w:bookmarkStart w:id="2602" w:name="_Toc36192025"/>
      <w:bookmarkStart w:id="2603" w:name="_Toc45193115"/>
      <w:bookmarkStart w:id="2604" w:name="_Toc47592747"/>
      <w:bookmarkStart w:id="2605" w:name="_Toc51834834"/>
      <w:bookmarkStart w:id="2606" w:name="_Toc106193747"/>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0"/>
      <w:bookmarkEnd w:id="2601"/>
      <w:bookmarkEnd w:id="2602"/>
      <w:bookmarkEnd w:id="2603"/>
      <w:bookmarkEnd w:id="2604"/>
      <w:bookmarkEnd w:id="2605"/>
      <w:bookmarkEnd w:id="2606"/>
    </w:p>
    <w:bookmarkStart w:id="2607" w:name="_MON_1591349683"/>
    <w:bookmarkEnd w:id="2607"/>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6" type="#_x0000_t75" style="width:381.9pt;height:290.5pt" o:ole="">
            <v:imagedata r:id="rId339" o:title=""/>
          </v:shape>
          <o:OLEObject Type="Embed" ProgID="Word.Picture.8" ShapeID="_x0000_i1196" DrawAspect="Content" ObjectID="_1716809073" r:id="rId340"/>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08" w:name="_Toc20204253"/>
      <w:bookmarkStart w:id="2609" w:name="_Toc27894945"/>
      <w:bookmarkStart w:id="2610" w:name="_Toc36192026"/>
      <w:bookmarkStart w:id="2611" w:name="_Toc45193116"/>
      <w:bookmarkStart w:id="2612" w:name="_Toc47592748"/>
      <w:bookmarkStart w:id="2613" w:name="_Toc51834835"/>
      <w:bookmarkStart w:id="2614" w:name="_Toc106193748"/>
      <w:r w:rsidRPr="00140E21">
        <w:rPr>
          <w:lang w:eastAsia="zh-CN"/>
        </w:rPr>
        <w:lastRenderedPageBreak/>
        <w:t>4.16.10</w:t>
      </w:r>
      <w:r w:rsidRPr="00140E21">
        <w:rPr>
          <w:lang w:eastAsia="zh-CN"/>
        </w:rPr>
        <w:tab/>
        <w:t>Void</w:t>
      </w:r>
      <w:bookmarkEnd w:id="2608"/>
      <w:bookmarkEnd w:id="2609"/>
      <w:bookmarkEnd w:id="2610"/>
      <w:bookmarkEnd w:id="2611"/>
      <w:bookmarkEnd w:id="2612"/>
      <w:bookmarkEnd w:id="2613"/>
      <w:bookmarkEnd w:id="2614"/>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15" w:name="_Toc20204254"/>
      <w:bookmarkStart w:id="2616" w:name="_Toc27894946"/>
      <w:bookmarkStart w:id="2617" w:name="_Toc36192027"/>
      <w:bookmarkStart w:id="2618" w:name="_Toc45193117"/>
      <w:bookmarkStart w:id="2619" w:name="_Toc47592749"/>
      <w:bookmarkStart w:id="2620" w:name="_Toc51834836"/>
      <w:bookmarkStart w:id="2621" w:name="_Toc106193749"/>
      <w:r w:rsidRPr="00140E21">
        <w:rPr>
          <w:lang w:eastAsia="zh-CN"/>
        </w:rPr>
        <w:t>4.16.11</w:t>
      </w:r>
      <w:r w:rsidRPr="00140E21">
        <w:rPr>
          <w:lang w:eastAsia="zh-CN"/>
        </w:rPr>
        <w:tab/>
        <w:t>UE Policy Association Establishment</w:t>
      </w:r>
      <w:bookmarkEnd w:id="2615"/>
      <w:bookmarkEnd w:id="2616"/>
      <w:bookmarkEnd w:id="2617"/>
      <w:bookmarkEnd w:id="2618"/>
      <w:bookmarkEnd w:id="2619"/>
      <w:bookmarkEnd w:id="2620"/>
      <w:bookmarkEnd w:id="2621"/>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7" type="#_x0000_t75" style="width:366.9pt;height:355pt" o:ole="">
            <v:imagedata r:id="rId341" o:title=""/>
          </v:shape>
          <o:OLEObject Type="Embed" ProgID="Word.Picture.8" ShapeID="_x0000_i1197" DrawAspect="Content" ObjectID="_1716809074" r:id="rId342"/>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22" w:name="_Toc20204255"/>
      <w:bookmarkStart w:id="2623" w:name="_Toc27894947"/>
      <w:bookmarkStart w:id="2624" w:name="_Toc36192028"/>
      <w:bookmarkStart w:id="2625" w:name="_Toc45193118"/>
      <w:bookmarkStart w:id="2626" w:name="_Toc47592750"/>
      <w:bookmarkStart w:id="2627" w:name="_Toc51834837"/>
      <w:bookmarkStart w:id="2628" w:name="_Toc106193750"/>
      <w:r w:rsidRPr="00140E21">
        <w:rPr>
          <w:lang w:eastAsia="zh-CN"/>
        </w:rPr>
        <w:lastRenderedPageBreak/>
        <w:t>4.16.12</w:t>
      </w:r>
      <w:r w:rsidRPr="00140E21">
        <w:rPr>
          <w:lang w:eastAsia="zh-CN"/>
        </w:rPr>
        <w:tab/>
        <w:t>UE Policy Association Modification</w:t>
      </w:r>
      <w:bookmarkEnd w:id="2622"/>
      <w:bookmarkEnd w:id="2623"/>
      <w:bookmarkEnd w:id="2624"/>
      <w:bookmarkEnd w:id="2625"/>
      <w:bookmarkEnd w:id="2626"/>
      <w:bookmarkEnd w:id="2627"/>
      <w:bookmarkEnd w:id="2628"/>
    </w:p>
    <w:p w14:paraId="077787D0" w14:textId="77777777" w:rsidR="00776774" w:rsidRPr="00140E21" w:rsidRDefault="00776774" w:rsidP="00776774">
      <w:pPr>
        <w:pStyle w:val="Heading4"/>
        <w:rPr>
          <w:lang w:eastAsia="zh-CN"/>
        </w:rPr>
      </w:pPr>
      <w:bookmarkStart w:id="2629" w:name="_Toc20204256"/>
      <w:bookmarkStart w:id="2630" w:name="_Toc27894948"/>
      <w:bookmarkStart w:id="2631" w:name="_Toc36192029"/>
      <w:bookmarkStart w:id="2632" w:name="_Toc45193119"/>
      <w:bookmarkStart w:id="2633" w:name="_Toc47592751"/>
      <w:bookmarkStart w:id="2634" w:name="_Toc51834838"/>
      <w:bookmarkStart w:id="2635" w:name="_Toc106193751"/>
      <w:r w:rsidRPr="00140E21">
        <w:rPr>
          <w:lang w:eastAsia="zh-CN"/>
        </w:rPr>
        <w:t>4.16.12.1</w:t>
      </w:r>
      <w:r w:rsidRPr="00140E21">
        <w:rPr>
          <w:lang w:eastAsia="zh-CN"/>
        </w:rPr>
        <w:tab/>
        <w:t>UE Policy Association Modification initiated by the AMF</w:t>
      </w:r>
      <w:bookmarkEnd w:id="2629"/>
      <w:bookmarkEnd w:id="2630"/>
      <w:bookmarkEnd w:id="2631"/>
      <w:bookmarkEnd w:id="2632"/>
      <w:bookmarkEnd w:id="2633"/>
      <w:bookmarkEnd w:id="2634"/>
      <w:bookmarkEnd w:id="2635"/>
    </w:p>
    <w:p w14:paraId="0FA1D85C" w14:textId="77777777" w:rsidR="00776774" w:rsidRPr="00140E21" w:rsidRDefault="00776774" w:rsidP="00776774">
      <w:pPr>
        <w:pStyle w:val="Heading5"/>
        <w:rPr>
          <w:lang w:eastAsia="zh-CN"/>
        </w:rPr>
      </w:pPr>
      <w:bookmarkStart w:id="2636" w:name="_Toc20204257"/>
      <w:bookmarkStart w:id="2637" w:name="_Toc27894949"/>
      <w:bookmarkStart w:id="2638" w:name="_Toc36192030"/>
      <w:bookmarkStart w:id="2639" w:name="_Toc45193120"/>
      <w:bookmarkStart w:id="2640" w:name="_Toc47592752"/>
      <w:bookmarkStart w:id="2641" w:name="_Toc51834839"/>
      <w:bookmarkStart w:id="2642" w:name="_Toc106193752"/>
      <w:r w:rsidRPr="00140E21">
        <w:rPr>
          <w:lang w:eastAsia="zh-CN"/>
        </w:rPr>
        <w:t>4.16.12.1.1</w:t>
      </w:r>
      <w:r w:rsidRPr="00140E21">
        <w:rPr>
          <w:lang w:eastAsia="zh-CN"/>
        </w:rPr>
        <w:tab/>
        <w:t>UE Policy Association Modification initiated by the AMF without AMF relocation</w:t>
      </w:r>
      <w:bookmarkEnd w:id="2636"/>
      <w:bookmarkEnd w:id="2637"/>
      <w:bookmarkEnd w:id="2638"/>
      <w:bookmarkEnd w:id="2639"/>
      <w:bookmarkEnd w:id="2640"/>
      <w:bookmarkEnd w:id="2641"/>
      <w:bookmarkEnd w:id="264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43" w:name="_MON_1607529013"/>
    <w:bookmarkEnd w:id="264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8" type="#_x0000_t75" style="width:424.5pt;height:350pt" o:ole="">
            <v:imagedata r:id="rId343" o:title=""/>
          </v:shape>
          <o:OLEObject Type="Embed" ProgID="Word.Picture.8" ShapeID="_x0000_i1198" DrawAspect="Content" ObjectID="_1716809075" r:id="rId344"/>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44" w:name="_Toc20204258"/>
      <w:bookmarkStart w:id="2645" w:name="_Toc27894950"/>
      <w:bookmarkStart w:id="2646" w:name="_Toc36192031"/>
      <w:bookmarkStart w:id="2647" w:name="_Toc45193121"/>
      <w:bookmarkStart w:id="2648" w:name="_Toc47592753"/>
      <w:bookmarkStart w:id="2649" w:name="_Toc51834840"/>
      <w:bookmarkStart w:id="2650" w:name="_Toc106193753"/>
      <w:r w:rsidRPr="00140E21">
        <w:rPr>
          <w:lang w:eastAsia="zh-CN"/>
        </w:rPr>
        <w:t>4.16.12.1.2</w:t>
      </w:r>
      <w:r w:rsidRPr="00140E21">
        <w:rPr>
          <w:lang w:eastAsia="zh-CN"/>
        </w:rPr>
        <w:tab/>
        <w:t>UE Policy Association Modification with old PCF during AMF relocation</w:t>
      </w:r>
      <w:bookmarkEnd w:id="2644"/>
      <w:bookmarkEnd w:id="2645"/>
      <w:bookmarkEnd w:id="2646"/>
      <w:bookmarkEnd w:id="2647"/>
      <w:bookmarkEnd w:id="2648"/>
      <w:bookmarkEnd w:id="2649"/>
      <w:bookmarkEnd w:id="2650"/>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9" type="#_x0000_t75" style="width:429.5pt;height:333.7pt" o:ole="">
            <v:imagedata r:id="rId345" o:title=""/>
          </v:shape>
          <o:OLEObject Type="Embed" ProgID="Word.Picture.8" ShapeID="_x0000_i1199" DrawAspect="Content" ObjectID="_1716809076" r:id="rId346"/>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51" w:name="_Toc20204259"/>
      <w:bookmarkStart w:id="2652" w:name="_Toc27894951"/>
      <w:bookmarkStart w:id="2653" w:name="_Toc36192032"/>
      <w:bookmarkStart w:id="2654" w:name="_Toc45193122"/>
      <w:bookmarkStart w:id="2655" w:name="_Toc47592754"/>
      <w:bookmarkStart w:id="2656" w:name="_Toc51834841"/>
      <w:bookmarkStart w:id="2657" w:name="_Toc106193754"/>
      <w:r w:rsidRPr="00140E21">
        <w:rPr>
          <w:lang w:eastAsia="zh-CN"/>
        </w:rPr>
        <w:t>4.16.12.2</w:t>
      </w:r>
      <w:r w:rsidRPr="00140E21">
        <w:rPr>
          <w:lang w:eastAsia="zh-CN"/>
        </w:rPr>
        <w:tab/>
        <w:t>UE Policy Association Modification initiated by the PCF</w:t>
      </w:r>
      <w:bookmarkEnd w:id="2651"/>
      <w:bookmarkEnd w:id="2652"/>
      <w:bookmarkEnd w:id="2653"/>
      <w:bookmarkEnd w:id="2654"/>
      <w:bookmarkEnd w:id="2655"/>
      <w:bookmarkEnd w:id="2656"/>
      <w:bookmarkEnd w:id="2657"/>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200" type="#_x0000_t75" style="width:442pt;height:361.25pt" o:ole="">
            <v:imagedata r:id="rId347" o:title=""/>
          </v:shape>
          <o:OLEObject Type="Embed" ProgID="Word.Picture.8" ShapeID="_x0000_i1200" DrawAspect="Content" ObjectID="_1716809077" r:id="rId348"/>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58" w:name="_Toc20204260"/>
      <w:bookmarkStart w:id="2659" w:name="_Toc27894952"/>
      <w:bookmarkStart w:id="2660" w:name="_Toc36192033"/>
      <w:bookmarkStart w:id="2661" w:name="_Toc45193123"/>
      <w:bookmarkStart w:id="2662" w:name="_Toc47592755"/>
      <w:bookmarkStart w:id="2663" w:name="_Toc51834842"/>
      <w:bookmarkStart w:id="2664" w:name="_Toc106193755"/>
      <w:r w:rsidRPr="00140E21">
        <w:rPr>
          <w:lang w:eastAsia="zh-CN"/>
        </w:rPr>
        <w:t>4.16.13</w:t>
      </w:r>
      <w:r w:rsidRPr="00140E21">
        <w:rPr>
          <w:lang w:eastAsia="zh-CN"/>
        </w:rPr>
        <w:tab/>
        <w:t>UE Policy Association Termination</w:t>
      </w:r>
      <w:bookmarkEnd w:id="2658"/>
      <w:bookmarkEnd w:id="2659"/>
      <w:bookmarkEnd w:id="2660"/>
      <w:bookmarkEnd w:id="2661"/>
      <w:bookmarkEnd w:id="2662"/>
      <w:bookmarkEnd w:id="2663"/>
      <w:bookmarkEnd w:id="2664"/>
    </w:p>
    <w:p w14:paraId="7618C9BE" w14:textId="77777777" w:rsidR="00776774" w:rsidRPr="00140E21" w:rsidRDefault="00776774" w:rsidP="00776774">
      <w:pPr>
        <w:pStyle w:val="Heading4"/>
        <w:rPr>
          <w:lang w:eastAsia="zh-CN"/>
        </w:rPr>
      </w:pPr>
      <w:bookmarkStart w:id="2665" w:name="_Toc20204261"/>
      <w:bookmarkStart w:id="2666" w:name="_Toc27894953"/>
      <w:bookmarkStart w:id="2667" w:name="_Toc36192034"/>
      <w:bookmarkStart w:id="2668" w:name="_Toc45193124"/>
      <w:bookmarkStart w:id="2669" w:name="_Toc47592756"/>
      <w:bookmarkStart w:id="2670" w:name="_Toc51834843"/>
      <w:bookmarkStart w:id="2671" w:name="_Toc106193756"/>
      <w:r w:rsidRPr="00140E21">
        <w:rPr>
          <w:lang w:eastAsia="zh-CN"/>
        </w:rPr>
        <w:t>4.16.13.1</w:t>
      </w:r>
      <w:r w:rsidRPr="00140E21">
        <w:rPr>
          <w:lang w:eastAsia="zh-CN"/>
        </w:rPr>
        <w:tab/>
        <w:t>AMF-initiated UE Policy Association Termination</w:t>
      </w:r>
      <w:bookmarkEnd w:id="2665"/>
      <w:bookmarkEnd w:id="2666"/>
      <w:bookmarkEnd w:id="2667"/>
      <w:bookmarkEnd w:id="2668"/>
      <w:bookmarkEnd w:id="2669"/>
      <w:bookmarkEnd w:id="2670"/>
      <w:bookmarkEnd w:id="267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201" type="#_x0000_t75" style="width:363.15pt;height:238.55pt" o:ole="">
            <v:imagedata r:id="rId349" o:title=""/>
          </v:shape>
          <o:OLEObject Type="Embed" ProgID="Word.Picture.8" ShapeID="_x0000_i1201" DrawAspect="Content" ObjectID="_1716809078" r:id="rId350"/>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72" w:name="_Toc20204262"/>
      <w:bookmarkStart w:id="2673" w:name="_Toc27894954"/>
      <w:bookmarkStart w:id="2674" w:name="_Toc36192035"/>
      <w:bookmarkStart w:id="2675" w:name="_Toc45193125"/>
      <w:bookmarkStart w:id="2676" w:name="_Toc47592757"/>
      <w:bookmarkStart w:id="2677" w:name="_Toc51834844"/>
      <w:bookmarkStart w:id="2678" w:name="_Toc106193757"/>
      <w:r w:rsidRPr="00140E21">
        <w:rPr>
          <w:lang w:eastAsia="zh-CN"/>
        </w:rPr>
        <w:lastRenderedPageBreak/>
        <w:t>4.16.13.2</w:t>
      </w:r>
      <w:r w:rsidRPr="00140E21">
        <w:rPr>
          <w:lang w:eastAsia="zh-CN"/>
        </w:rPr>
        <w:tab/>
        <w:t>PCF-initiated UE Policy Association Termination</w:t>
      </w:r>
      <w:bookmarkEnd w:id="2672"/>
      <w:bookmarkEnd w:id="2673"/>
      <w:bookmarkEnd w:id="2674"/>
      <w:bookmarkEnd w:id="2675"/>
      <w:bookmarkEnd w:id="2676"/>
      <w:bookmarkEnd w:id="2677"/>
      <w:bookmarkEnd w:id="2678"/>
    </w:p>
    <w:p w14:paraId="364D2A4C" w14:textId="77777777" w:rsidR="00776774" w:rsidRPr="00140E21" w:rsidRDefault="00776774" w:rsidP="00776774">
      <w:pPr>
        <w:pStyle w:val="TH"/>
        <w:rPr>
          <w:lang w:eastAsia="zh-CN"/>
        </w:rPr>
      </w:pPr>
      <w:r w:rsidRPr="00140E21">
        <w:rPr>
          <w:noProof/>
        </w:rPr>
        <w:object w:dxaOrig="8943" w:dyaOrig="5608" w14:anchorId="542A620A">
          <v:shape id="_x0000_i1202" type="#_x0000_t75" style="width:449.55pt;height:284.85pt" o:ole="">
            <v:imagedata r:id="rId351" o:title=""/>
          </v:shape>
          <o:OLEObject Type="Embed" ProgID="Word.Picture.8" ShapeID="_x0000_i1202" DrawAspect="Content" ObjectID="_1716809079" r:id="rId352"/>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679" w:name="_Toc20204263"/>
      <w:bookmarkStart w:id="2680" w:name="_Toc27894955"/>
      <w:bookmarkStart w:id="2681" w:name="_Toc36192036"/>
      <w:bookmarkStart w:id="2682" w:name="_Toc45193126"/>
      <w:bookmarkStart w:id="2683" w:name="_Toc47592758"/>
      <w:bookmarkStart w:id="2684" w:name="_Toc51834845"/>
      <w:bookmarkStart w:id="2685" w:name="_Toc106193758"/>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685"/>
    </w:p>
    <w:p w14:paraId="27DC508B" w14:textId="77777777" w:rsidR="00E60916" w:rsidRDefault="00E60916" w:rsidP="00EE66A3">
      <w:pPr>
        <w:pStyle w:val="Heading4"/>
        <w:rPr>
          <w:lang w:eastAsia="zh-CN"/>
        </w:rPr>
      </w:pPr>
      <w:bookmarkStart w:id="2686" w:name="_Toc106193759"/>
      <w:r>
        <w:rPr>
          <w:lang w:eastAsia="zh-CN"/>
        </w:rPr>
        <w:t>4.16.14.1</w:t>
      </w:r>
      <w:r>
        <w:rPr>
          <w:lang w:eastAsia="zh-CN"/>
        </w:rPr>
        <w:tab/>
        <w:t>General</w:t>
      </w:r>
      <w:bookmarkEnd w:id="2686"/>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687" w:name="_Toc106193760"/>
      <w:r>
        <w:rPr>
          <w:lang w:eastAsia="zh-CN"/>
        </w:rPr>
        <w:t>4.16.14.2</w:t>
      </w:r>
      <w:r>
        <w:rPr>
          <w:lang w:eastAsia="zh-CN"/>
        </w:rPr>
        <w:tab/>
        <w:t>Procedures for management of</w:t>
      </w:r>
      <w:r w:rsidR="001C76FE">
        <w:rPr>
          <w:lang w:eastAsia="zh-CN"/>
        </w:rPr>
        <w:t xml:space="preserve"> access and mobility related policy information</w:t>
      </w:r>
      <w:bookmarkEnd w:id="2687"/>
    </w:p>
    <w:p w14:paraId="18B08412" w14:textId="7BA86829" w:rsidR="00C81D80" w:rsidRDefault="00C81D80" w:rsidP="00C81D80">
      <w:pPr>
        <w:pStyle w:val="Heading5"/>
        <w:rPr>
          <w:lang w:eastAsia="zh-CN"/>
        </w:rPr>
      </w:pPr>
      <w:bookmarkStart w:id="2688" w:name="_Toc106193761"/>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688"/>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204" type="#_x0000_t75" style="width:479.6pt;height:450.15pt" o:ole="">
            <v:imagedata r:id="rId353" o:title=""/>
          </v:shape>
          <o:OLEObject Type="Embed" ProgID="Visio.Drawing.15" ShapeID="_x0000_i1204" DrawAspect="Content" ObjectID="_1716809080" r:id="rId354"/>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689" w:name="_Toc106193762"/>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689"/>
    </w:p>
    <w:p w14:paraId="5DD18DF7" w14:textId="2A626371" w:rsidR="001C76FE" w:rsidRDefault="001C76FE" w:rsidP="00550F40">
      <w:pPr>
        <w:pStyle w:val="TH"/>
        <w:rPr>
          <w:lang w:eastAsia="zh-CN"/>
        </w:rPr>
      </w:pPr>
      <w:r>
        <w:object w:dxaOrig="11136" w:dyaOrig="6456" w14:anchorId="0A81A34C">
          <v:shape id="_x0000_i1206" type="#_x0000_t75" style="width:480.2pt;height:276.1pt" o:ole="">
            <v:imagedata r:id="rId355" o:title=""/>
          </v:shape>
          <o:OLEObject Type="Embed" ProgID="Visio.Drawing.15" ShapeID="_x0000_i1206" DrawAspect="Content" ObjectID="_1716809081" r:id="rId356"/>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690" w:name="_Toc106193763"/>
      <w:r w:rsidRPr="00140E21">
        <w:rPr>
          <w:lang w:eastAsia="zh-CN"/>
        </w:rPr>
        <w:t>4.17</w:t>
      </w:r>
      <w:r w:rsidRPr="00140E21">
        <w:rPr>
          <w:lang w:eastAsia="zh-CN"/>
        </w:rPr>
        <w:tab/>
        <w:t>Network Function Service Framework Procedure</w:t>
      </w:r>
      <w:bookmarkEnd w:id="2679"/>
      <w:bookmarkEnd w:id="2680"/>
      <w:bookmarkEnd w:id="2681"/>
      <w:bookmarkEnd w:id="2682"/>
      <w:bookmarkEnd w:id="2683"/>
      <w:bookmarkEnd w:id="2684"/>
      <w:bookmarkEnd w:id="2690"/>
    </w:p>
    <w:p w14:paraId="3C837739" w14:textId="77777777" w:rsidR="00776774" w:rsidRPr="00140E21" w:rsidRDefault="00776774" w:rsidP="00776774">
      <w:pPr>
        <w:pStyle w:val="Heading3"/>
        <w:rPr>
          <w:lang w:eastAsia="zh-CN"/>
        </w:rPr>
      </w:pPr>
      <w:bookmarkStart w:id="2691" w:name="_Toc20204264"/>
      <w:bookmarkStart w:id="2692" w:name="_Toc27894956"/>
      <w:bookmarkStart w:id="2693" w:name="_Toc36192037"/>
      <w:bookmarkStart w:id="2694" w:name="_Toc45193127"/>
      <w:bookmarkStart w:id="2695" w:name="_Toc47592759"/>
      <w:bookmarkStart w:id="2696" w:name="_Toc51834846"/>
      <w:bookmarkStart w:id="2697" w:name="_Toc106193764"/>
      <w:r w:rsidRPr="00140E21">
        <w:rPr>
          <w:lang w:eastAsia="zh-CN"/>
        </w:rPr>
        <w:t>4.17.1</w:t>
      </w:r>
      <w:r w:rsidRPr="00140E21">
        <w:rPr>
          <w:lang w:eastAsia="zh-CN"/>
        </w:rPr>
        <w:tab/>
        <w:t>NF service Registration</w:t>
      </w:r>
      <w:bookmarkEnd w:id="2691"/>
      <w:bookmarkEnd w:id="2692"/>
      <w:bookmarkEnd w:id="2693"/>
      <w:bookmarkEnd w:id="2694"/>
      <w:bookmarkEnd w:id="2695"/>
      <w:bookmarkEnd w:id="2696"/>
      <w:bookmarkEnd w:id="2697"/>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07" type="#_x0000_t75" style="width:340.6pt;height:170.3pt" o:ole="">
            <v:imagedata r:id="rId357" o:title=""/>
          </v:shape>
          <o:OLEObject Type="Embed" ProgID="Word.Picture.8" ShapeID="_x0000_i1207" DrawAspect="Content" ObjectID="_1716809082" r:id="rId358"/>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98" w:name="_Toc20204265"/>
      <w:bookmarkStart w:id="2699" w:name="_Toc27894957"/>
      <w:bookmarkStart w:id="2700" w:name="_Toc36192038"/>
      <w:bookmarkStart w:id="2701" w:name="_Toc45193128"/>
      <w:bookmarkStart w:id="2702" w:name="_Toc47592760"/>
      <w:bookmarkStart w:id="2703" w:name="_Toc51834847"/>
      <w:bookmarkStart w:id="2704" w:name="_Toc106193765"/>
      <w:r w:rsidRPr="00140E21">
        <w:rPr>
          <w:lang w:eastAsia="zh-CN"/>
        </w:rPr>
        <w:t>4.17.2</w:t>
      </w:r>
      <w:r w:rsidRPr="00140E21">
        <w:rPr>
          <w:lang w:eastAsia="zh-CN"/>
        </w:rPr>
        <w:tab/>
        <w:t>NF service update</w:t>
      </w:r>
      <w:bookmarkEnd w:id="2698"/>
      <w:bookmarkEnd w:id="2699"/>
      <w:bookmarkEnd w:id="2700"/>
      <w:bookmarkEnd w:id="2701"/>
      <w:bookmarkEnd w:id="2702"/>
      <w:bookmarkEnd w:id="2703"/>
      <w:bookmarkEnd w:id="2704"/>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08" type="#_x0000_t75" style="width:340.6pt;height:162.8pt" o:ole="">
            <v:imagedata r:id="rId359" o:title=""/>
          </v:shape>
          <o:OLEObject Type="Embed" ProgID="Word.Picture.8" ShapeID="_x0000_i1208" DrawAspect="Content" ObjectID="_1716809083" r:id="rId360"/>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05" w:name="_Toc20204266"/>
      <w:bookmarkStart w:id="2706" w:name="_Toc27894958"/>
      <w:bookmarkStart w:id="2707" w:name="_Toc36192039"/>
      <w:bookmarkStart w:id="2708" w:name="_Toc45193129"/>
      <w:bookmarkStart w:id="2709" w:name="_Toc47592761"/>
      <w:bookmarkStart w:id="2710" w:name="_Toc51834848"/>
      <w:bookmarkStart w:id="2711" w:name="_Toc106193766"/>
      <w:r w:rsidRPr="00140E21">
        <w:rPr>
          <w:lang w:eastAsia="zh-CN"/>
        </w:rPr>
        <w:t>4.17.3</w:t>
      </w:r>
      <w:r w:rsidRPr="00140E21">
        <w:rPr>
          <w:lang w:eastAsia="zh-CN"/>
        </w:rPr>
        <w:tab/>
        <w:t>NF service deregistration</w:t>
      </w:r>
      <w:bookmarkEnd w:id="2705"/>
      <w:bookmarkEnd w:id="2706"/>
      <w:bookmarkEnd w:id="2707"/>
      <w:bookmarkEnd w:id="2708"/>
      <w:bookmarkEnd w:id="2709"/>
      <w:bookmarkEnd w:id="2710"/>
      <w:bookmarkEnd w:id="2711"/>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9" type="#_x0000_t75" style="width:318.7pt;height:162.8pt" o:ole="">
            <v:imagedata r:id="rId361" o:title=""/>
          </v:shape>
          <o:OLEObject Type="Embed" ProgID="Word.Picture.8" ShapeID="_x0000_i1209" DrawAspect="Content" ObjectID="_1716809084" r:id="rId362"/>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12" w:name="_Toc20204267"/>
      <w:bookmarkStart w:id="2713" w:name="_Toc27894959"/>
      <w:bookmarkStart w:id="2714" w:name="_Toc36192040"/>
      <w:bookmarkStart w:id="2715" w:name="_Toc45193130"/>
      <w:bookmarkStart w:id="2716" w:name="_Toc47592762"/>
      <w:bookmarkStart w:id="2717" w:name="_Toc51834849"/>
      <w:bookmarkStart w:id="2718" w:name="_Toc106193767"/>
      <w:r w:rsidRPr="00140E21">
        <w:rPr>
          <w:lang w:eastAsia="zh-CN"/>
        </w:rPr>
        <w:t>4.17.4</w:t>
      </w:r>
      <w:r w:rsidRPr="00140E21">
        <w:rPr>
          <w:lang w:eastAsia="zh-CN"/>
        </w:rPr>
        <w:tab/>
        <w:t>NF/NF service discovery by NF service consumer in the same PLMN</w:t>
      </w:r>
      <w:bookmarkEnd w:id="2712"/>
      <w:bookmarkEnd w:id="2713"/>
      <w:bookmarkEnd w:id="2714"/>
      <w:bookmarkEnd w:id="2715"/>
      <w:bookmarkEnd w:id="2716"/>
      <w:bookmarkEnd w:id="2717"/>
      <w:bookmarkEnd w:id="2718"/>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10" type="#_x0000_t75" style="width:340.6pt;height:128.35pt" o:ole="">
            <v:imagedata r:id="rId363" o:title=""/>
          </v:shape>
          <o:OLEObject Type="Embed" ProgID="Word.Picture.8" ShapeID="_x0000_i1210" DrawAspect="Content" ObjectID="_1716809085" r:id="rId364"/>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19" w:name="_Toc20204268"/>
      <w:bookmarkStart w:id="2720" w:name="_Toc27894960"/>
      <w:bookmarkStart w:id="2721" w:name="_Toc36192041"/>
      <w:bookmarkStart w:id="2722" w:name="_Toc45193131"/>
      <w:bookmarkStart w:id="2723" w:name="_Toc47592763"/>
      <w:bookmarkStart w:id="2724" w:name="_Toc51834850"/>
      <w:bookmarkStart w:id="2725" w:name="_Toc106193768"/>
      <w:r>
        <w:rPr>
          <w:lang w:eastAsia="zh-CN"/>
        </w:rPr>
        <w:t>4.17.4a</w:t>
      </w:r>
      <w:r>
        <w:rPr>
          <w:lang w:eastAsia="zh-CN"/>
        </w:rPr>
        <w:tab/>
        <w:t>NF/NF service discovery by NF service consumer in the same SNPN</w:t>
      </w:r>
      <w:bookmarkEnd w:id="2725"/>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26" w:name="_Toc106193769"/>
      <w:r w:rsidRPr="00140E21">
        <w:rPr>
          <w:lang w:eastAsia="zh-CN"/>
        </w:rPr>
        <w:lastRenderedPageBreak/>
        <w:t>4.17.5</w:t>
      </w:r>
      <w:r w:rsidRPr="00140E21">
        <w:rPr>
          <w:lang w:eastAsia="zh-CN"/>
        </w:rPr>
        <w:tab/>
        <w:t>NF/NF service discovery across PLMNs in the case of discovery made by NF service consumer</w:t>
      </w:r>
      <w:bookmarkEnd w:id="2719"/>
      <w:bookmarkEnd w:id="2720"/>
      <w:bookmarkEnd w:id="2721"/>
      <w:bookmarkEnd w:id="2722"/>
      <w:bookmarkEnd w:id="2723"/>
      <w:bookmarkEnd w:id="2724"/>
      <w:bookmarkEnd w:id="2726"/>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11" type="#_x0000_t75" style="width:341.85pt;height:137.1pt" o:ole="">
            <v:imagedata r:id="rId365" o:title=""/>
          </v:shape>
          <o:OLEObject Type="Embed" ProgID="Word.Picture.8" ShapeID="_x0000_i1211" DrawAspect="Content" ObjectID="_1716809086" r:id="rId366"/>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27" w:name="_Toc20204269"/>
      <w:bookmarkStart w:id="2728" w:name="_Toc27894961"/>
      <w:bookmarkStart w:id="2729" w:name="_Toc36192042"/>
      <w:bookmarkStart w:id="2730" w:name="_Toc45193132"/>
      <w:bookmarkStart w:id="2731" w:name="_Toc47592764"/>
      <w:bookmarkStart w:id="2732" w:name="_Toc51834851"/>
      <w:bookmarkStart w:id="2733" w:name="_Toc106193770"/>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33"/>
    </w:p>
    <w:bookmarkStart w:id="2734" w:name="_MON_1674460299"/>
    <w:bookmarkEnd w:id="2734"/>
    <w:p w14:paraId="32DC9661" w14:textId="20A8FEC2" w:rsidR="00485DC1" w:rsidRDefault="00485DC1" w:rsidP="00485DC1">
      <w:pPr>
        <w:pStyle w:val="TH"/>
        <w:rPr>
          <w:lang w:eastAsia="zh-CN"/>
        </w:rPr>
      </w:pPr>
      <w:r w:rsidRPr="00140E21">
        <w:rPr>
          <w:lang w:eastAsia="zh-CN"/>
        </w:rPr>
        <w:object w:dxaOrig="6766" w:dyaOrig="2742" w14:anchorId="6FEE3660">
          <v:shape id="_x0000_i1212" type="#_x0000_t75" style="width:341.85pt;height:137.1pt" o:ole="">
            <v:imagedata r:id="rId367" o:title=""/>
          </v:shape>
          <o:OLEObject Type="Embed" ProgID="Word.Picture.8" ShapeID="_x0000_i1212" DrawAspect="Content" ObjectID="_1716809087" r:id="rId368"/>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35" w:name="_Toc106193771"/>
      <w:r w:rsidRPr="00140E21">
        <w:t>4.17.6</w:t>
      </w:r>
      <w:r w:rsidRPr="00140E21">
        <w:tab/>
        <w:t>SMF Provisioning of available UPFs using the NRF</w:t>
      </w:r>
      <w:bookmarkEnd w:id="2727"/>
      <w:bookmarkEnd w:id="2728"/>
      <w:bookmarkEnd w:id="2729"/>
      <w:bookmarkEnd w:id="2730"/>
      <w:bookmarkEnd w:id="2731"/>
      <w:bookmarkEnd w:id="2732"/>
      <w:bookmarkEnd w:id="2735"/>
    </w:p>
    <w:p w14:paraId="2E09E0FB" w14:textId="77777777" w:rsidR="00776774" w:rsidRPr="00140E21" w:rsidRDefault="00776774" w:rsidP="00776774">
      <w:pPr>
        <w:pStyle w:val="Heading4"/>
      </w:pPr>
      <w:bookmarkStart w:id="2736" w:name="_Toc20204270"/>
      <w:bookmarkStart w:id="2737" w:name="_Toc27894962"/>
      <w:bookmarkStart w:id="2738" w:name="_Toc36192043"/>
      <w:bookmarkStart w:id="2739" w:name="_Toc45193133"/>
      <w:bookmarkStart w:id="2740" w:name="_Toc47592765"/>
      <w:bookmarkStart w:id="2741" w:name="_Toc51834852"/>
      <w:bookmarkStart w:id="2742" w:name="_Toc106193772"/>
      <w:r w:rsidRPr="00140E21">
        <w:t>4.17.6.1</w:t>
      </w:r>
      <w:r w:rsidRPr="00140E21">
        <w:tab/>
        <w:t>General</w:t>
      </w:r>
      <w:bookmarkEnd w:id="2736"/>
      <w:bookmarkEnd w:id="2737"/>
      <w:bookmarkEnd w:id="2738"/>
      <w:bookmarkEnd w:id="2739"/>
      <w:bookmarkEnd w:id="2740"/>
      <w:bookmarkEnd w:id="2741"/>
      <w:bookmarkEnd w:id="2742"/>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77EE658E" w:rsidR="00842E96" w:rsidRDefault="00842E96" w:rsidP="00797690">
      <w:pPr>
        <w:pStyle w:val="B1"/>
      </w:pPr>
      <w:r>
        <w:t>-</w:t>
      </w:r>
      <w:r>
        <w:tab/>
        <w:t>the supported UPF event exposure service, e.g,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43" w:name="_Toc20204271"/>
      <w:bookmarkStart w:id="2744" w:name="_Toc27894963"/>
      <w:bookmarkStart w:id="2745" w:name="_Toc36192044"/>
      <w:bookmarkStart w:id="2746" w:name="_Toc45193134"/>
      <w:bookmarkStart w:id="2747" w:name="_Toc47592766"/>
      <w:bookmarkStart w:id="2748" w:name="_Toc51834853"/>
      <w:bookmarkStart w:id="2749" w:name="_Toc106193773"/>
      <w:r w:rsidRPr="00140E21">
        <w:t>4.17.6.2</w:t>
      </w:r>
      <w:r w:rsidRPr="00140E21">
        <w:tab/>
        <w:t>SMF provisioning of UPF instances using NRF</w:t>
      </w:r>
      <w:bookmarkEnd w:id="2743"/>
      <w:bookmarkEnd w:id="2744"/>
      <w:bookmarkEnd w:id="2745"/>
      <w:bookmarkEnd w:id="2746"/>
      <w:bookmarkEnd w:id="2747"/>
      <w:bookmarkEnd w:id="2748"/>
      <w:bookmarkEnd w:id="2749"/>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13" type="#_x0000_t75" style="width:382.55pt;height:216.65pt" o:ole="">
            <v:imagedata r:id="rId369" o:title=""/>
          </v:shape>
          <o:OLEObject Type="Embed" ProgID="Visio.Drawing.11" ShapeID="_x0000_i1213" DrawAspect="Content" ObjectID="_1716809088" r:id="rId370"/>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50" w:name="_Toc20204272"/>
      <w:bookmarkStart w:id="2751" w:name="_Toc27894964"/>
      <w:bookmarkStart w:id="2752" w:name="_Toc36192045"/>
      <w:bookmarkStart w:id="2753" w:name="_Toc45193135"/>
      <w:bookmarkStart w:id="2754" w:name="_Toc47592767"/>
      <w:bookmarkStart w:id="2755" w:name="_Toc51834854"/>
      <w:bookmarkStart w:id="2756" w:name="_Toc106193774"/>
      <w:r w:rsidRPr="00140E21">
        <w:t>4.17.7</w:t>
      </w:r>
      <w:r w:rsidRPr="00140E21">
        <w:tab/>
        <w:t>NF/NF service status subscribe/notify in the same PLMN</w:t>
      </w:r>
      <w:bookmarkEnd w:id="2750"/>
      <w:bookmarkEnd w:id="2751"/>
      <w:bookmarkEnd w:id="2752"/>
      <w:bookmarkEnd w:id="2753"/>
      <w:bookmarkEnd w:id="2754"/>
      <w:bookmarkEnd w:id="2755"/>
      <w:bookmarkEnd w:id="2756"/>
    </w:p>
    <w:bookmarkStart w:id="2757" w:name="_MON_1615292650"/>
    <w:bookmarkEnd w:id="2757"/>
    <w:p w14:paraId="28CC6981" w14:textId="77777777" w:rsidR="00776774" w:rsidRPr="00140E21" w:rsidRDefault="00776774" w:rsidP="00776774">
      <w:pPr>
        <w:pStyle w:val="TH"/>
      </w:pPr>
      <w:r w:rsidRPr="00140E21">
        <w:rPr>
          <w:lang w:eastAsia="zh-CN"/>
        </w:rPr>
        <w:object w:dxaOrig="6946" w:dyaOrig="3258" w14:anchorId="30B8AB60">
          <v:shape id="_x0000_i1214" type="#_x0000_t75" style="width:348.1pt;height:162.8pt" o:ole="">
            <v:imagedata r:id="rId371" o:title=""/>
          </v:shape>
          <o:OLEObject Type="Embed" ProgID="Word.Picture.8" ShapeID="_x0000_i1214" DrawAspect="Content" ObjectID="_1716809089" r:id="rId372"/>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58" w:name="_Toc20204273"/>
      <w:bookmarkStart w:id="2759" w:name="_Toc27894965"/>
      <w:bookmarkStart w:id="2760" w:name="_Toc36192046"/>
      <w:bookmarkStart w:id="2761" w:name="_Toc45193136"/>
      <w:bookmarkStart w:id="2762" w:name="_Toc47592768"/>
      <w:bookmarkStart w:id="2763" w:name="_Toc51834855"/>
      <w:bookmarkStart w:id="2764" w:name="_Toc106193775"/>
      <w:r w:rsidRPr="00140E21">
        <w:t>4.17.8</w:t>
      </w:r>
      <w:r w:rsidRPr="00140E21">
        <w:tab/>
        <w:t>NF/NF service status subscribe/notify across PLMNs</w:t>
      </w:r>
      <w:bookmarkEnd w:id="2758"/>
      <w:bookmarkEnd w:id="2759"/>
      <w:bookmarkEnd w:id="2760"/>
      <w:bookmarkEnd w:id="2761"/>
      <w:bookmarkEnd w:id="2762"/>
      <w:bookmarkEnd w:id="2763"/>
      <w:bookmarkEnd w:id="2764"/>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65" w:name="_MON_1615293768"/>
    <w:bookmarkEnd w:id="2765"/>
    <w:p w14:paraId="6C1ABD02" w14:textId="77777777" w:rsidR="00776774" w:rsidRPr="00140E21" w:rsidRDefault="00776774" w:rsidP="00776774">
      <w:pPr>
        <w:pStyle w:val="TH"/>
      </w:pPr>
      <w:r w:rsidRPr="00140E21">
        <w:rPr>
          <w:lang w:eastAsia="zh-CN"/>
        </w:rPr>
        <w:object w:dxaOrig="6723" w:dyaOrig="3348" w14:anchorId="37935798">
          <v:shape id="_x0000_i1215" type="#_x0000_t75" style="width:337.45pt;height:167.15pt" o:ole="">
            <v:imagedata r:id="rId373" o:title=""/>
          </v:shape>
          <o:OLEObject Type="Embed" ProgID="Word.Picture.8" ShapeID="_x0000_i1215" DrawAspect="Content" ObjectID="_1716809090" r:id="rId374"/>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66" w:name="_Toc20204274"/>
      <w:bookmarkStart w:id="2767" w:name="_Toc27894966"/>
      <w:bookmarkStart w:id="2768" w:name="_Toc36192047"/>
      <w:bookmarkStart w:id="2769" w:name="_Toc45193137"/>
      <w:bookmarkStart w:id="2770" w:name="_Toc47592769"/>
      <w:bookmarkStart w:id="2771" w:name="_Toc51834856"/>
      <w:bookmarkStart w:id="2772" w:name="_Toc106193776"/>
      <w:r w:rsidRPr="00140E21">
        <w:lastRenderedPageBreak/>
        <w:t>4.17.9</w:t>
      </w:r>
      <w:r w:rsidRPr="00140E21">
        <w:tab/>
        <w:t>Delegated service discovery when NF service consumer and NF service producer are in same PLMN</w:t>
      </w:r>
      <w:bookmarkEnd w:id="2766"/>
      <w:bookmarkEnd w:id="2767"/>
      <w:bookmarkEnd w:id="2768"/>
      <w:bookmarkEnd w:id="2769"/>
      <w:bookmarkEnd w:id="2770"/>
      <w:bookmarkEnd w:id="2771"/>
      <w:bookmarkEnd w:id="2772"/>
    </w:p>
    <w:p w14:paraId="17634039" w14:textId="77777777" w:rsidR="00776774" w:rsidRPr="00140E21" w:rsidRDefault="00776774" w:rsidP="00776774">
      <w:pPr>
        <w:pStyle w:val="TH"/>
      </w:pPr>
      <w:r w:rsidRPr="00140E21">
        <w:object w:dxaOrig="7846" w:dyaOrig="6597" w14:anchorId="2A943444">
          <v:shape id="_x0000_i1216" type="#_x0000_t75" style="width:390.05pt;height:329.3pt" o:ole="">
            <v:imagedata r:id="rId375" o:title=""/>
          </v:shape>
          <o:OLEObject Type="Embed" ProgID="Word.Picture.8" ShapeID="_x0000_i1216" DrawAspect="Content" ObjectID="_1716809091" r:id="rId376"/>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73"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74" w:name="_Toc27894967"/>
      <w:bookmarkStart w:id="2775" w:name="_Toc36192048"/>
      <w:bookmarkStart w:id="2776" w:name="_Toc45193138"/>
      <w:bookmarkStart w:id="2777" w:name="_Toc47592770"/>
      <w:bookmarkStart w:id="2778" w:name="_Toc51834857"/>
      <w:bookmarkStart w:id="2779" w:name="_Toc106193777"/>
      <w:r w:rsidRPr="00140E21">
        <w:t>4.17.10</w:t>
      </w:r>
      <w:r w:rsidRPr="00140E21">
        <w:tab/>
        <w:t>Delegated service discovery when NF service consumer and NF service producer are in different PLMNs</w:t>
      </w:r>
      <w:bookmarkEnd w:id="2773"/>
      <w:bookmarkEnd w:id="2774"/>
      <w:bookmarkEnd w:id="2775"/>
      <w:bookmarkEnd w:id="2776"/>
      <w:bookmarkEnd w:id="2777"/>
      <w:bookmarkEnd w:id="2778"/>
      <w:bookmarkEnd w:id="2779"/>
    </w:p>
    <w:p w14:paraId="25D25CAE" w14:textId="77777777" w:rsidR="00776774" w:rsidRPr="00140E21" w:rsidRDefault="00776774" w:rsidP="00776774">
      <w:pPr>
        <w:pStyle w:val="TH"/>
      </w:pPr>
      <w:r w:rsidRPr="00140E21">
        <w:object w:dxaOrig="11175" w:dyaOrig="5130" w14:anchorId="12A5EA93">
          <v:shape id="_x0000_i1217" type="#_x0000_t75" style="width:481.45pt;height:220.4pt" o:ole="">
            <v:imagedata r:id="rId377" o:title=""/>
          </v:shape>
          <o:OLEObject Type="Embed" ProgID="Visio.Drawing.15" ShapeID="_x0000_i1217" DrawAspect="Content" ObjectID="_1716809092" r:id="rId378"/>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780" w:name="_Toc20204276"/>
      <w:bookmarkStart w:id="2781" w:name="_Toc27894968"/>
      <w:bookmarkStart w:id="2782" w:name="_Toc36192049"/>
      <w:bookmarkStart w:id="2783" w:name="_Toc45193139"/>
      <w:bookmarkStart w:id="2784" w:name="_Toc47592771"/>
      <w:bookmarkStart w:id="2785" w:name="_Toc51834858"/>
      <w:bookmarkStart w:id="2786" w:name="_Toc106193778"/>
      <w:r w:rsidRPr="00140E21">
        <w:t>4.17.11</w:t>
      </w:r>
      <w:r w:rsidRPr="00140E21">
        <w:tab/>
        <w:t>Indirect Communication without delegated discovery Procedure</w:t>
      </w:r>
      <w:bookmarkEnd w:id="2780"/>
      <w:bookmarkEnd w:id="2781"/>
      <w:bookmarkEnd w:id="2782"/>
      <w:bookmarkEnd w:id="2783"/>
      <w:bookmarkEnd w:id="2784"/>
      <w:bookmarkEnd w:id="2785"/>
      <w:bookmarkEnd w:id="2786"/>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18" type="#_x0000_t75" style="width:309.9pt;height:94.55pt" o:ole="">
            <v:imagedata r:id="rId379" o:title=""/>
          </v:shape>
          <o:OLEObject Type="Embed" ProgID="Visio.Drawing.15" ShapeID="_x0000_i1218" DrawAspect="Content" ObjectID="_1716809093" r:id="rId380"/>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87" w:name="_Toc20204277"/>
      <w:bookmarkStart w:id="2788" w:name="_Toc27894969"/>
      <w:bookmarkStart w:id="2789" w:name="_Toc36192050"/>
      <w:bookmarkStart w:id="2790" w:name="_Toc45193140"/>
      <w:bookmarkStart w:id="2791" w:name="_Toc47592772"/>
      <w:bookmarkStart w:id="2792" w:name="_Toc51834859"/>
      <w:bookmarkStart w:id="2793" w:name="_Toc106193779"/>
      <w:r w:rsidRPr="00140E21">
        <w:t>4.17.12</w:t>
      </w:r>
      <w:r w:rsidRPr="00140E21">
        <w:tab/>
        <w:t>Binding between NF service consumer and NF service producer</w:t>
      </w:r>
      <w:bookmarkEnd w:id="2787"/>
      <w:bookmarkEnd w:id="2788"/>
      <w:bookmarkEnd w:id="2789"/>
      <w:bookmarkEnd w:id="2790"/>
      <w:bookmarkEnd w:id="2791"/>
      <w:bookmarkEnd w:id="2792"/>
      <w:bookmarkEnd w:id="2793"/>
    </w:p>
    <w:p w14:paraId="5B5C5BE6" w14:textId="77777777" w:rsidR="00776774" w:rsidRPr="00140E21" w:rsidRDefault="00776774" w:rsidP="00776774">
      <w:pPr>
        <w:pStyle w:val="Heading4"/>
      </w:pPr>
      <w:bookmarkStart w:id="2794" w:name="_Toc20204278"/>
      <w:bookmarkStart w:id="2795" w:name="_Toc27894970"/>
      <w:bookmarkStart w:id="2796" w:name="_Toc36192051"/>
      <w:bookmarkStart w:id="2797" w:name="_Toc45193141"/>
      <w:bookmarkStart w:id="2798" w:name="_Toc47592773"/>
      <w:bookmarkStart w:id="2799" w:name="_Toc51834860"/>
      <w:bookmarkStart w:id="2800" w:name="_Toc106193780"/>
      <w:r w:rsidRPr="00140E21">
        <w:t>4.17.12.1</w:t>
      </w:r>
      <w:r w:rsidRPr="00140E21">
        <w:tab/>
        <w:t>General</w:t>
      </w:r>
      <w:bookmarkEnd w:id="2794"/>
      <w:bookmarkEnd w:id="2795"/>
      <w:bookmarkEnd w:id="2796"/>
      <w:bookmarkEnd w:id="2797"/>
      <w:bookmarkEnd w:id="2798"/>
      <w:bookmarkEnd w:id="2799"/>
      <w:bookmarkEnd w:id="2800"/>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01" w:name="_Toc20204279"/>
      <w:bookmarkStart w:id="2802" w:name="_Toc27894971"/>
      <w:bookmarkStart w:id="2803" w:name="_Toc36192052"/>
      <w:bookmarkStart w:id="2804" w:name="_Toc45193142"/>
      <w:bookmarkStart w:id="2805" w:name="_Toc47592774"/>
      <w:bookmarkStart w:id="2806" w:name="_Toc51834861"/>
      <w:bookmarkStart w:id="2807" w:name="_Toc106193781"/>
      <w:r w:rsidRPr="00140E21">
        <w:t>4.17.12.2</w:t>
      </w:r>
      <w:r w:rsidRPr="00140E21">
        <w:tab/>
        <w:t>Binding created as part of service response</w:t>
      </w:r>
      <w:bookmarkEnd w:id="2801"/>
      <w:bookmarkEnd w:id="2802"/>
      <w:bookmarkEnd w:id="2803"/>
      <w:bookmarkEnd w:id="2804"/>
      <w:bookmarkEnd w:id="2805"/>
      <w:bookmarkEnd w:id="2806"/>
      <w:bookmarkEnd w:id="2807"/>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9" type="#_x0000_t75" style="width:408.85pt;height:204.75pt" o:ole="">
            <v:imagedata r:id="rId381" o:title=""/>
          </v:shape>
          <o:OLEObject Type="Embed" ProgID="Visio.Drawing.15" ShapeID="_x0000_i1219" DrawAspect="Content" ObjectID="_1716809094" r:id="rId382"/>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08" w:name="_Toc20204280"/>
      <w:bookmarkStart w:id="2809" w:name="_Toc27894972"/>
      <w:bookmarkStart w:id="2810" w:name="_Toc36192053"/>
      <w:bookmarkStart w:id="2811" w:name="_Toc45193143"/>
      <w:bookmarkStart w:id="2812" w:name="_Toc47592775"/>
      <w:bookmarkStart w:id="2813" w:name="_Toc51834862"/>
      <w:bookmarkStart w:id="2814" w:name="_Toc106193782"/>
      <w:r w:rsidRPr="00140E21">
        <w:t>4.17.12.3</w:t>
      </w:r>
      <w:r w:rsidRPr="00140E21">
        <w:tab/>
        <w:t>Binding created as part of service request</w:t>
      </w:r>
      <w:bookmarkEnd w:id="2808"/>
      <w:bookmarkEnd w:id="2809"/>
      <w:bookmarkEnd w:id="2810"/>
      <w:bookmarkEnd w:id="2811"/>
      <w:bookmarkEnd w:id="2812"/>
      <w:bookmarkEnd w:id="2813"/>
      <w:bookmarkEnd w:id="281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20" type="#_x0000_t75" style="width:408.85pt;height:234.8pt" o:ole="">
            <v:imagedata r:id="rId383" o:title=""/>
          </v:shape>
          <o:OLEObject Type="Embed" ProgID="Visio.Drawing.15" ShapeID="_x0000_i1220" DrawAspect="Content" ObjectID="_1716809095" r:id="rId384"/>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15" w:name="_Toc20204281"/>
      <w:bookmarkStart w:id="2816" w:name="_Toc27894973"/>
      <w:bookmarkStart w:id="2817" w:name="_Toc36192054"/>
      <w:bookmarkStart w:id="2818" w:name="_Toc45193144"/>
      <w:bookmarkStart w:id="2819" w:name="_Toc47592776"/>
      <w:bookmarkStart w:id="2820" w:name="_Toc51834863"/>
      <w:bookmarkStart w:id="2821" w:name="_Toc106193783"/>
      <w:r w:rsidRPr="00140E21">
        <w:t>4.17.12.4</w:t>
      </w:r>
      <w:r w:rsidRPr="00140E21">
        <w:tab/>
        <w:t>Binding for subscription requests</w:t>
      </w:r>
      <w:bookmarkEnd w:id="2815"/>
      <w:bookmarkEnd w:id="2816"/>
      <w:bookmarkEnd w:id="2817"/>
      <w:bookmarkEnd w:id="2818"/>
      <w:bookmarkEnd w:id="2819"/>
      <w:bookmarkEnd w:id="2820"/>
      <w:bookmarkEnd w:id="2821"/>
    </w:p>
    <w:p w14:paraId="370DC29A" w14:textId="4F47FADF" w:rsidR="00776774" w:rsidRDefault="00776774" w:rsidP="00776774">
      <w:bookmarkStart w:id="2822"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21" type="#_x0000_t75" style="width:460.15pt;height:295.5pt" o:ole="">
            <v:imagedata r:id="rId385" o:title=""/>
          </v:shape>
          <o:OLEObject Type="Embed" ProgID="Visio.Drawing.11" ShapeID="_x0000_i1221" DrawAspect="Content" ObjectID="_1716809096" r:id="rId386"/>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22" type="#_x0000_t75" style="width:480.85pt;height:272.35pt" o:ole="">
            <v:imagedata r:id="rId387" o:title=""/>
          </v:shape>
          <o:OLEObject Type="Embed" ProgID="Visio.Drawing.15" ShapeID="_x0000_i1222" DrawAspect="Content" ObjectID="_1716809097" r:id="rId388"/>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823" w:name="_Toc27894974"/>
      <w:bookmarkStart w:id="2824" w:name="_Toc36192055"/>
      <w:bookmarkStart w:id="2825" w:name="_Toc45193145"/>
      <w:bookmarkStart w:id="2826" w:name="_Toc47592777"/>
      <w:bookmarkStart w:id="2827" w:name="_Toc51834864"/>
      <w:bookmarkStart w:id="2828" w:name="_Toc106193784"/>
      <w:r>
        <w:rPr>
          <w:lang w:eastAsia="zh-CN"/>
        </w:rPr>
        <w:t>4.17.13</w:t>
      </w:r>
      <w:r>
        <w:rPr>
          <w:lang w:eastAsia="zh-CN"/>
        </w:rPr>
        <w:tab/>
        <w:t>NRF bootstrapping procedure</w:t>
      </w:r>
      <w:bookmarkEnd w:id="2828"/>
    </w:p>
    <w:bookmarkStart w:id="2829" w:name="_MON_1684549432"/>
    <w:bookmarkEnd w:id="2829"/>
    <w:p w14:paraId="276C3464" w14:textId="2B073731" w:rsidR="002D2590" w:rsidRDefault="002D2590" w:rsidP="00C76F30">
      <w:pPr>
        <w:pStyle w:val="TH"/>
      </w:pPr>
      <w:r>
        <w:object w:dxaOrig="9356" w:dyaOrig="1840" w14:anchorId="555B377A">
          <v:shape id="_x0000_i1223" type="#_x0000_t75" style="width:467.7pt;height:91.4pt" o:ole="">
            <v:imagedata r:id="rId389" o:title=""/>
          </v:shape>
          <o:OLEObject Type="Embed" ProgID="Word.Picture.8" ShapeID="_x0000_i1223" DrawAspect="Content" ObjectID="_1716809098" r:id="rId390"/>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830" w:name="_Toc106193785"/>
      <w:r w:rsidRPr="00140E21">
        <w:t>4.18</w:t>
      </w:r>
      <w:r w:rsidRPr="00140E21">
        <w:tab/>
      </w:r>
      <w:r w:rsidRPr="00140E21">
        <w:rPr>
          <w:lang w:eastAsia="zh-CN"/>
        </w:rPr>
        <w:t>Procedures for Management of PFDs</w:t>
      </w:r>
      <w:bookmarkEnd w:id="2822"/>
      <w:bookmarkEnd w:id="2823"/>
      <w:bookmarkEnd w:id="2824"/>
      <w:bookmarkEnd w:id="2825"/>
      <w:bookmarkEnd w:id="2826"/>
      <w:bookmarkEnd w:id="2827"/>
      <w:bookmarkEnd w:id="2830"/>
    </w:p>
    <w:p w14:paraId="7B907D59" w14:textId="77777777" w:rsidR="00776774" w:rsidRPr="00140E21" w:rsidRDefault="00776774" w:rsidP="00776774">
      <w:pPr>
        <w:pStyle w:val="Heading3"/>
        <w:rPr>
          <w:lang w:eastAsia="zh-CN"/>
        </w:rPr>
      </w:pPr>
      <w:bookmarkStart w:id="2831" w:name="_Toc20204283"/>
      <w:bookmarkStart w:id="2832" w:name="_Toc27894975"/>
      <w:bookmarkStart w:id="2833" w:name="_Toc36192056"/>
      <w:bookmarkStart w:id="2834" w:name="_Toc45193146"/>
      <w:bookmarkStart w:id="2835" w:name="_Toc47592778"/>
      <w:bookmarkStart w:id="2836" w:name="_Toc51834865"/>
      <w:bookmarkStart w:id="2837" w:name="_Toc106193786"/>
      <w:r w:rsidRPr="00140E21">
        <w:t>4.18.1</w:t>
      </w:r>
      <w:r w:rsidRPr="00140E21">
        <w:tab/>
        <w:t>General</w:t>
      </w:r>
      <w:bookmarkEnd w:id="2831"/>
      <w:bookmarkEnd w:id="2832"/>
      <w:bookmarkEnd w:id="2833"/>
      <w:bookmarkEnd w:id="2834"/>
      <w:bookmarkEnd w:id="2835"/>
      <w:bookmarkEnd w:id="2836"/>
      <w:bookmarkEnd w:id="2837"/>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38" w:name="_Toc20204284"/>
      <w:bookmarkStart w:id="2839" w:name="_Toc27894976"/>
      <w:bookmarkStart w:id="2840" w:name="_Toc36192057"/>
      <w:bookmarkStart w:id="2841" w:name="_Toc45193147"/>
      <w:bookmarkStart w:id="2842" w:name="_Toc47592779"/>
      <w:bookmarkStart w:id="2843" w:name="_Toc51834866"/>
      <w:bookmarkStart w:id="2844" w:name="_Toc106193787"/>
      <w:r w:rsidRPr="00140E21">
        <w:lastRenderedPageBreak/>
        <w:t>4.18.2</w:t>
      </w:r>
      <w:r w:rsidRPr="00140E21">
        <w:tab/>
        <w:t>PFD management via NEF (PFDF)</w:t>
      </w:r>
      <w:bookmarkEnd w:id="2838"/>
      <w:bookmarkEnd w:id="2839"/>
      <w:bookmarkEnd w:id="2840"/>
      <w:bookmarkEnd w:id="2841"/>
      <w:bookmarkEnd w:id="2842"/>
      <w:bookmarkEnd w:id="2843"/>
      <w:bookmarkEnd w:id="2844"/>
    </w:p>
    <w:bookmarkStart w:id="2845" w:name="_MON_1595171838"/>
    <w:bookmarkEnd w:id="2845"/>
    <w:p w14:paraId="0A0C2AB6" w14:textId="77777777" w:rsidR="00776774" w:rsidRPr="00140E21" w:rsidRDefault="00776774" w:rsidP="00776774">
      <w:pPr>
        <w:pStyle w:val="TH"/>
      </w:pPr>
      <w:r w:rsidRPr="00140E21">
        <w:rPr>
          <w:rFonts w:eastAsia="MS Mincho"/>
        </w:rPr>
        <w:object w:dxaOrig="8148" w:dyaOrig="4506" w14:anchorId="45347811">
          <v:shape id="_x0000_i1224" type="#_x0000_t75" style="width:407.6pt;height:227.25pt" o:ole="">
            <v:imagedata r:id="rId391" o:title=""/>
          </v:shape>
          <o:OLEObject Type="Embed" ProgID="Word.Picture.8" ShapeID="_x0000_i1224" DrawAspect="Content" ObjectID="_1716809099" r:id="rId392"/>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46" w:name="_Toc20204285"/>
      <w:bookmarkStart w:id="2847" w:name="_Toc27894977"/>
      <w:bookmarkStart w:id="2848" w:name="_Toc36192058"/>
      <w:bookmarkStart w:id="2849" w:name="_Toc45193148"/>
      <w:bookmarkStart w:id="2850" w:name="_Toc47592780"/>
      <w:bookmarkStart w:id="2851" w:name="_Toc51834867"/>
      <w:bookmarkStart w:id="2852" w:name="_Toc106193788"/>
      <w:r w:rsidRPr="00140E21">
        <w:t>4.18.3</w:t>
      </w:r>
      <w:r w:rsidRPr="00140E21">
        <w:tab/>
        <w:t>PFD management in the SMF</w:t>
      </w:r>
      <w:bookmarkEnd w:id="2846"/>
      <w:bookmarkEnd w:id="2847"/>
      <w:bookmarkEnd w:id="2848"/>
      <w:bookmarkEnd w:id="2849"/>
      <w:bookmarkEnd w:id="2850"/>
      <w:bookmarkEnd w:id="2851"/>
      <w:bookmarkEnd w:id="2852"/>
    </w:p>
    <w:p w14:paraId="2669A605" w14:textId="77777777" w:rsidR="00776774" w:rsidRPr="00140E21" w:rsidRDefault="00776774" w:rsidP="00776774">
      <w:pPr>
        <w:pStyle w:val="Heading4"/>
        <w:rPr>
          <w:rFonts w:eastAsia="SimSun"/>
        </w:rPr>
      </w:pPr>
      <w:bookmarkStart w:id="2853" w:name="_Toc20204286"/>
      <w:bookmarkStart w:id="2854" w:name="_Toc27894978"/>
      <w:bookmarkStart w:id="2855" w:name="_Toc36192059"/>
      <w:bookmarkStart w:id="2856" w:name="_Toc45193149"/>
      <w:bookmarkStart w:id="2857" w:name="_Toc47592781"/>
      <w:bookmarkStart w:id="2858" w:name="_Toc51834868"/>
      <w:bookmarkStart w:id="2859" w:name="_Toc106193789"/>
      <w:r w:rsidRPr="00140E21">
        <w:rPr>
          <w:rFonts w:eastAsia="SimSun"/>
        </w:rPr>
        <w:t>4.18.3.1</w:t>
      </w:r>
      <w:r w:rsidRPr="00140E21">
        <w:rPr>
          <w:rFonts w:eastAsia="SimSun"/>
        </w:rPr>
        <w:tab/>
        <w:t>PFD Retrieval by the SMF</w:t>
      </w:r>
      <w:bookmarkEnd w:id="2853"/>
      <w:bookmarkEnd w:id="2854"/>
      <w:bookmarkEnd w:id="2855"/>
      <w:bookmarkEnd w:id="2856"/>
      <w:bookmarkEnd w:id="2857"/>
      <w:bookmarkEnd w:id="2858"/>
      <w:bookmarkEnd w:id="285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0" w:name="_MON_1584393563"/>
    <w:bookmarkEnd w:id="2860"/>
    <w:p w14:paraId="66347B8E" w14:textId="77777777" w:rsidR="00776774" w:rsidRPr="00140E21" w:rsidRDefault="00776774" w:rsidP="00776774">
      <w:pPr>
        <w:pStyle w:val="TH"/>
      </w:pPr>
      <w:r w:rsidRPr="00140E21">
        <w:object w:dxaOrig="8735" w:dyaOrig="3055" w14:anchorId="08EF0536">
          <v:shape id="_x0000_i1225" type="#_x0000_t75" style="width:423.25pt;height:147.15pt" o:ole="">
            <v:imagedata r:id="rId393" o:title=""/>
          </v:shape>
          <o:OLEObject Type="Embed" ProgID="Word.Picture.8" ShapeID="_x0000_i1225" DrawAspect="Content" ObjectID="_1716809100" r:id="rId394"/>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61" w:name="_Toc20204287"/>
      <w:bookmarkStart w:id="2862" w:name="_Toc27894979"/>
      <w:bookmarkStart w:id="2863" w:name="_Toc36192060"/>
      <w:bookmarkStart w:id="2864" w:name="_Toc45193150"/>
      <w:bookmarkStart w:id="2865" w:name="_Toc47592782"/>
      <w:bookmarkStart w:id="2866" w:name="_Toc51834869"/>
      <w:bookmarkStart w:id="2867" w:name="_Toc106193790"/>
      <w:r w:rsidRPr="00140E21">
        <w:rPr>
          <w:rFonts w:eastAsia="SimSun"/>
        </w:rPr>
        <w:t>4.18.3.2</w:t>
      </w:r>
      <w:r w:rsidRPr="00140E21">
        <w:rPr>
          <w:rFonts w:eastAsia="SimSun"/>
        </w:rPr>
        <w:tab/>
        <w:t>Management of PFDs in the SMF</w:t>
      </w:r>
      <w:bookmarkEnd w:id="2861"/>
      <w:bookmarkEnd w:id="2862"/>
      <w:bookmarkEnd w:id="2863"/>
      <w:bookmarkEnd w:id="2864"/>
      <w:bookmarkEnd w:id="2865"/>
      <w:bookmarkEnd w:id="2866"/>
      <w:bookmarkEnd w:id="2867"/>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6" type="#_x0000_t75" style="width:283pt;height:147.15pt" o:ole="">
            <v:imagedata r:id="rId395" o:title=""/>
          </v:shape>
          <o:OLEObject Type="Embed" ProgID="Word.Picture.8" ShapeID="_x0000_i1226" DrawAspect="Content" ObjectID="_1716809101" r:id="rId396"/>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68" w:name="_Toc20204288"/>
      <w:bookmarkStart w:id="2869" w:name="_Toc27894980"/>
      <w:bookmarkStart w:id="2870" w:name="_Toc36192061"/>
      <w:bookmarkStart w:id="2871" w:name="_Toc45193151"/>
      <w:bookmarkStart w:id="2872" w:name="_Toc47592783"/>
      <w:bookmarkStart w:id="2873" w:name="_Toc51834870"/>
      <w:bookmarkStart w:id="2874" w:name="_Toc106193791"/>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68"/>
      <w:bookmarkEnd w:id="2869"/>
      <w:bookmarkEnd w:id="2870"/>
      <w:bookmarkEnd w:id="2871"/>
      <w:bookmarkEnd w:id="2872"/>
      <w:bookmarkEnd w:id="2873"/>
      <w:bookmarkEnd w:id="2874"/>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75" w:name="_Toc20204289"/>
      <w:bookmarkStart w:id="2876" w:name="_Toc27894981"/>
      <w:bookmarkStart w:id="2877" w:name="_Toc36192062"/>
      <w:bookmarkStart w:id="2878" w:name="_Toc45193152"/>
      <w:bookmarkStart w:id="2879" w:name="_Toc47592784"/>
      <w:bookmarkStart w:id="2880" w:name="_Toc51834871"/>
      <w:bookmarkStart w:id="2881" w:name="_Toc106193792"/>
      <w:r w:rsidRPr="00140E21">
        <w:t>4.19.1</w:t>
      </w:r>
      <w:r w:rsidRPr="00140E21">
        <w:tab/>
        <w:t>Void</w:t>
      </w:r>
      <w:bookmarkEnd w:id="2875"/>
      <w:bookmarkEnd w:id="2876"/>
      <w:bookmarkEnd w:id="2877"/>
      <w:bookmarkEnd w:id="2878"/>
      <w:bookmarkEnd w:id="2879"/>
      <w:bookmarkEnd w:id="2880"/>
      <w:bookmarkEnd w:id="2881"/>
    </w:p>
    <w:p w14:paraId="787A3975" w14:textId="77777777" w:rsidR="00776774" w:rsidRPr="00140E21" w:rsidRDefault="00776774" w:rsidP="00776774"/>
    <w:p w14:paraId="03FB3CD0" w14:textId="77777777" w:rsidR="00776774" w:rsidRPr="00140E21" w:rsidRDefault="00776774" w:rsidP="00776774">
      <w:pPr>
        <w:pStyle w:val="Heading3"/>
      </w:pPr>
      <w:bookmarkStart w:id="2882" w:name="_Toc20204290"/>
      <w:bookmarkStart w:id="2883" w:name="_Toc27894982"/>
      <w:bookmarkStart w:id="2884" w:name="_Toc36192063"/>
      <w:bookmarkStart w:id="2885" w:name="_Toc45193153"/>
      <w:bookmarkStart w:id="2886" w:name="_Toc47592785"/>
      <w:bookmarkStart w:id="2887" w:name="_Toc51834872"/>
      <w:bookmarkStart w:id="2888" w:name="_Toc106193793"/>
      <w:r w:rsidRPr="00140E21">
        <w:t>4.19.2</w:t>
      </w:r>
      <w:r w:rsidRPr="00140E21">
        <w:tab/>
        <w:t>Void</w:t>
      </w:r>
      <w:bookmarkEnd w:id="2882"/>
      <w:bookmarkEnd w:id="2883"/>
      <w:bookmarkEnd w:id="2884"/>
      <w:bookmarkEnd w:id="2885"/>
      <w:bookmarkEnd w:id="2886"/>
      <w:bookmarkEnd w:id="2887"/>
      <w:bookmarkEnd w:id="2888"/>
    </w:p>
    <w:p w14:paraId="58589C0D" w14:textId="77777777" w:rsidR="00776774" w:rsidRPr="00140E21" w:rsidRDefault="00776774" w:rsidP="00776774"/>
    <w:p w14:paraId="5A678A2B" w14:textId="77777777" w:rsidR="00776774" w:rsidRPr="00140E21" w:rsidRDefault="00776774" w:rsidP="00776774">
      <w:pPr>
        <w:pStyle w:val="Heading2"/>
      </w:pPr>
      <w:bookmarkStart w:id="2889" w:name="_Toc20204291"/>
      <w:bookmarkStart w:id="2890" w:name="_Toc27894983"/>
      <w:bookmarkStart w:id="2891" w:name="_Toc36192064"/>
      <w:bookmarkStart w:id="2892" w:name="_Toc45193154"/>
      <w:bookmarkStart w:id="2893" w:name="_Toc47592786"/>
      <w:bookmarkStart w:id="2894" w:name="_Toc51834873"/>
      <w:bookmarkStart w:id="2895" w:name="_Toc106193794"/>
      <w:r w:rsidRPr="00140E21">
        <w:t>4.20</w:t>
      </w:r>
      <w:r w:rsidRPr="00140E21">
        <w:tab/>
        <w:t>UE Parameters Update via UDM Control Plane Procedure</w:t>
      </w:r>
      <w:bookmarkEnd w:id="2889"/>
      <w:bookmarkEnd w:id="2890"/>
      <w:bookmarkEnd w:id="2891"/>
      <w:bookmarkEnd w:id="2892"/>
      <w:bookmarkEnd w:id="2893"/>
      <w:bookmarkEnd w:id="2894"/>
      <w:bookmarkEnd w:id="2895"/>
    </w:p>
    <w:p w14:paraId="512C7F98" w14:textId="77777777" w:rsidR="00776774" w:rsidRPr="00140E21" w:rsidRDefault="00776774" w:rsidP="00776774">
      <w:pPr>
        <w:pStyle w:val="Heading3"/>
      </w:pPr>
      <w:bookmarkStart w:id="2896" w:name="_Toc20204292"/>
      <w:bookmarkStart w:id="2897" w:name="_Toc27894984"/>
      <w:bookmarkStart w:id="2898" w:name="_Toc36192065"/>
      <w:bookmarkStart w:id="2899" w:name="_Toc45193155"/>
      <w:bookmarkStart w:id="2900" w:name="_Toc47592787"/>
      <w:bookmarkStart w:id="2901" w:name="_Toc51834874"/>
      <w:bookmarkStart w:id="2902" w:name="_Toc106193795"/>
      <w:r w:rsidRPr="00140E21">
        <w:t>4.20.1</w:t>
      </w:r>
      <w:r w:rsidRPr="00140E21">
        <w:tab/>
        <w:t>General</w:t>
      </w:r>
      <w:bookmarkEnd w:id="2896"/>
      <w:bookmarkEnd w:id="2897"/>
      <w:bookmarkEnd w:id="2898"/>
      <w:bookmarkEnd w:id="2899"/>
      <w:bookmarkEnd w:id="2900"/>
      <w:bookmarkEnd w:id="2901"/>
      <w:bookmarkEnd w:id="2902"/>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03" w:name="_Toc20204293"/>
      <w:bookmarkStart w:id="2904" w:name="_Toc27894985"/>
      <w:bookmarkStart w:id="2905" w:name="_Toc36192066"/>
      <w:bookmarkStart w:id="2906" w:name="_Toc45193156"/>
      <w:bookmarkStart w:id="2907" w:name="_Toc47592788"/>
      <w:bookmarkStart w:id="2908" w:name="_Toc51834875"/>
      <w:bookmarkStart w:id="2909" w:name="_Toc106193796"/>
      <w:r w:rsidRPr="00140E21">
        <w:lastRenderedPageBreak/>
        <w:t>4.20.2</w:t>
      </w:r>
      <w:r w:rsidRPr="00140E21">
        <w:tab/>
        <w:t>UE Parameters Update via UDM Control Plane Procedure</w:t>
      </w:r>
      <w:bookmarkEnd w:id="2903"/>
      <w:bookmarkEnd w:id="2904"/>
      <w:bookmarkEnd w:id="2905"/>
      <w:bookmarkEnd w:id="2906"/>
      <w:bookmarkEnd w:id="2907"/>
      <w:bookmarkEnd w:id="2908"/>
      <w:bookmarkEnd w:id="2909"/>
    </w:p>
    <w:bookmarkStart w:id="2910" w:name="_MON_1693659292"/>
    <w:bookmarkEnd w:id="2910"/>
    <w:p w14:paraId="6C2F5C96" w14:textId="0F65292B" w:rsidR="00192D2D" w:rsidRDefault="00192D2D" w:rsidP="00797690">
      <w:pPr>
        <w:pStyle w:val="TH"/>
      </w:pPr>
      <w:r w:rsidRPr="0072691E">
        <w:object w:dxaOrig="9015" w:dyaOrig="7531" w14:anchorId="27A8BCF1">
          <v:shape id="_x0000_i1227" type="#_x0000_t75" style="width:467.7pt;height:309.3pt" o:ole="">
            <v:imagedata r:id="rId397" o:title="" croptop="5496f" cropbottom="5252f" cropright="-4101f"/>
          </v:shape>
          <o:OLEObject Type="Embed" ProgID="Visio.Drawing.11" ShapeID="_x0000_i1227" DrawAspect="Content" ObjectID="_1716809102" r:id="rId398"/>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11" w:name="_Toc20204294"/>
      <w:bookmarkStart w:id="2912" w:name="_Toc27894986"/>
      <w:bookmarkStart w:id="2913" w:name="_Toc36192067"/>
      <w:bookmarkStart w:id="2914" w:name="_Toc45193157"/>
      <w:bookmarkStart w:id="2915" w:name="_Toc47592789"/>
      <w:bookmarkStart w:id="2916" w:name="_Toc51834876"/>
      <w:bookmarkStart w:id="2917" w:name="_Toc106193797"/>
      <w:r w:rsidRPr="00140E21">
        <w:t>4.20.3</w:t>
      </w:r>
      <w:r w:rsidRPr="00140E21">
        <w:tab/>
        <w:t>Void</w:t>
      </w:r>
      <w:bookmarkEnd w:id="2911"/>
      <w:bookmarkEnd w:id="2912"/>
      <w:bookmarkEnd w:id="2913"/>
      <w:bookmarkEnd w:id="2914"/>
      <w:bookmarkEnd w:id="2915"/>
      <w:bookmarkEnd w:id="2916"/>
      <w:bookmarkEnd w:id="2917"/>
    </w:p>
    <w:p w14:paraId="621462D9" w14:textId="77777777" w:rsidR="00776774" w:rsidRPr="00140E21" w:rsidRDefault="00776774" w:rsidP="00776774">
      <w:pPr>
        <w:pStyle w:val="Heading2"/>
      </w:pPr>
      <w:bookmarkStart w:id="2918" w:name="_Toc20204295"/>
      <w:bookmarkStart w:id="2919" w:name="_Toc27894987"/>
      <w:bookmarkStart w:id="2920" w:name="_Toc36192068"/>
      <w:bookmarkStart w:id="2921" w:name="_Toc45193158"/>
      <w:bookmarkStart w:id="2922" w:name="_Toc47592790"/>
      <w:bookmarkStart w:id="2923" w:name="_Toc51834877"/>
      <w:bookmarkStart w:id="2924" w:name="_Toc106193798"/>
      <w:r w:rsidRPr="00140E21">
        <w:t>4.21</w:t>
      </w:r>
      <w:r w:rsidRPr="00140E21">
        <w:tab/>
        <w:t>Secondary RAT Usage Data Reporting Procedure</w:t>
      </w:r>
      <w:bookmarkEnd w:id="2918"/>
      <w:bookmarkEnd w:id="2919"/>
      <w:bookmarkEnd w:id="2920"/>
      <w:bookmarkEnd w:id="2921"/>
      <w:bookmarkEnd w:id="2922"/>
      <w:bookmarkEnd w:id="2923"/>
      <w:bookmarkEnd w:id="2924"/>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25" w:name="_MON_1565428024"/>
    <w:bookmarkEnd w:id="2925"/>
    <w:p w14:paraId="25167FC5" w14:textId="77777777" w:rsidR="00776774" w:rsidRPr="00140E21" w:rsidRDefault="00776774" w:rsidP="00776774">
      <w:pPr>
        <w:pStyle w:val="TH"/>
      </w:pPr>
      <w:r w:rsidRPr="00140E21">
        <w:object w:dxaOrig="3290" w:dyaOrig="2778" w14:anchorId="03356526">
          <v:shape id="_x0000_i1228" type="#_x0000_t75" style="width:162.8pt;height:140.85pt" o:ole="">
            <v:imagedata r:id="rId399" o:title=""/>
          </v:shape>
          <o:OLEObject Type="Embed" ProgID="Word.Picture.8" ShapeID="_x0000_i1228" DrawAspect="Content" ObjectID="_1716809103" r:id="rId400"/>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26" w:name="_MON_1608756874"/>
    <w:bookmarkEnd w:id="2926"/>
    <w:p w14:paraId="29966AC3" w14:textId="77777777" w:rsidR="00776774" w:rsidRPr="00140E21" w:rsidRDefault="00776774" w:rsidP="00776774">
      <w:pPr>
        <w:pStyle w:val="TH"/>
      </w:pPr>
      <w:r w:rsidRPr="00140E21">
        <w:object w:dxaOrig="7110" w:dyaOrig="4943" w14:anchorId="32760F63">
          <v:shape id="_x0000_i1229" type="#_x0000_t75" style="width:355.6pt;height:246.7pt" o:ole="">
            <v:imagedata r:id="rId401" o:title=""/>
          </v:shape>
          <o:OLEObject Type="Embed" ProgID="Word.Picture.8" ShapeID="_x0000_i1229" DrawAspect="Content" ObjectID="_1716809104" r:id="rId402"/>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27" w:name="_Toc20204296"/>
      <w:bookmarkStart w:id="2928" w:name="_Toc27894988"/>
      <w:bookmarkStart w:id="2929" w:name="_Toc36192069"/>
      <w:bookmarkStart w:id="2930" w:name="_Toc45193159"/>
      <w:bookmarkStart w:id="2931" w:name="_Toc47592791"/>
      <w:bookmarkStart w:id="2932" w:name="_Toc51834878"/>
      <w:bookmarkStart w:id="2933" w:name="_Toc106193799"/>
      <w:r w:rsidRPr="00140E21">
        <w:t>4.22</w:t>
      </w:r>
      <w:r w:rsidRPr="00140E21">
        <w:tab/>
        <w:t>ATSSS Procedures</w:t>
      </w:r>
      <w:bookmarkEnd w:id="2927"/>
      <w:bookmarkEnd w:id="2928"/>
      <w:bookmarkEnd w:id="2929"/>
      <w:bookmarkEnd w:id="2930"/>
      <w:bookmarkEnd w:id="2931"/>
      <w:bookmarkEnd w:id="2932"/>
      <w:bookmarkEnd w:id="2933"/>
    </w:p>
    <w:p w14:paraId="40033C19" w14:textId="77777777" w:rsidR="00776774" w:rsidRPr="00140E21" w:rsidRDefault="00776774" w:rsidP="00776774">
      <w:pPr>
        <w:pStyle w:val="Heading3"/>
      </w:pPr>
      <w:bookmarkStart w:id="2934" w:name="_Toc20204297"/>
      <w:bookmarkStart w:id="2935" w:name="_Toc27894989"/>
      <w:bookmarkStart w:id="2936" w:name="_Toc36192070"/>
      <w:bookmarkStart w:id="2937" w:name="_Toc45193160"/>
      <w:bookmarkStart w:id="2938" w:name="_Toc47592792"/>
      <w:bookmarkStart w:id="2939" w:name="_Toc51834879"/>
      <w:bookmarkStart w:id="2940" w:name="_Toc106193800"/>
      <w:r w:rsidRPr="00140E21">
        <w:t>4.22.1</w:t>
      </w:r>
      <w:r w:rsidRPr="00140E21">
        <w:tab/>
        <w:t>General</w:t>
      </w:r>
      <w:bookmarkEnd w:id="2934"/>
      <w:bookmarkEnd w:id="2935"/>
      <w:bookmarkEnd w:id="2936"/>
      <w:bookmarkEnd w:id="2937"/>
      <w:bookmarkEnd w:id="2938"/>
      <w:bookmarkEnd w:id="2939"/>
      <w:bookmarkEnd w:id="2940"/>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41" w:name="_Toc20204298"/>
      <w:bookmarkStart w:id="2942"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43" w:name="_Toc36192071"/>
      <w:bookmarkStart w:id="2944" w:name="_Toc45193161"/>
      <w:bookmarkStart w:id="2945" w:name="_Toc47592793"/>
      <w:bookmarkStart w:id="2946" w:name="_Toc51834880"/>
      <w:bookmarkStart w:id="2947" w:name="_Toc106193801"/>
      <w:r w:rsidRPr="00797690">
        <w:rPr>
          <w:lang w:val="fr-FR"/>
        </w:rPr>
        <w:t>4.22.2</w:t>
      </w:r>
      <w:r w:rsidRPr="00797690">
        <w:rPr>
          <w:lang w:val="fr-FR"/>
        </w:rPr>
        <w:tab/>
        <w:t>UE Requested MA PDU Session Establishment</w:t>
      </w:r>
      <w:bookmarkEnd w:id="2941"/>
      <w:bookmarkEnd w:id="2942"/>
      <w:bookmarkEnd w:id="2943"/>
      <w:bookmarkEnd w:id="2944"/>
      <w:bookmarkEnd w:id="2945"/>
      <w:bookmarkEnd w:id="2946"/>
      <w:bookmarkEnd w:id="2947"/>
    </w:p>
    <w:p w14:paraId="3994CB14" w14:textId="0FF98187" w:rsidR="00995925" w:rsidRDefault="00995925" w:rsidP="00776774">
      <w:pPr>
        <w:pStyle w:val="Heading4"/>
      </w:pPr>
      <w:bookmarkStart w:id="2948" w:name="_Toc20204299"/>
      <w:bookmarkStart w:id="2949" w:name="_Toc27894991"/>
      <w:bookmarkStart w:id="2950" w:name="_Toc36192072"/>
      <w:bookmarkStart w:id="2951" w:name="_Toc45193162"/>
      <w:bookmarkStart w:id="2952" w:name="_Toc47592794"/>
      <w:bookmarkStart w:id="2953" w:name="_Toc51834881"/>
      <w:bookmarkStart w:id="2954" w:name="_Toc106193802"/>
      <w:r>
        <w:t>4.22.2.0</w:t>
      </w:r>
      <w:r>
        <w:tab/>
        <w:t>Overview</w:t>
      </w:r>
      <w:bookmarkEnd w:id="2954"/>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55" w:name="_Toc106193803"/>
      <w:r w:rsidRPr="00140E21">
        <w:t>4.22.2.1</w:t>
      </w:r>
      <w:r w:rsidRPr="00140E21">
        <w:tab/>
        <w:t>Non-roaming and Roaming with Local Breakout</w:t>
      </w:r>
      <w:bookmarkEnd w:id="2948"/>
      <w:bookmarkEnd w:id="2949"/>
      <w:bookmarkEnd w:id="2950"/>
      <w:bookmarkEnd w:id="2951"/>
      <w:bookmarkEnd w:id="2952"/>
      <w:bookmarkEnd w:id="2953"/>
      <w:bookmarkEnd w:id="2955"/>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56" w:name="_Toc20204300"/>
      <w:bookmarkStart w:id="2957" w:name="_Toc27894992"/>
      <w:bookmarkStart w:id="2958" w:name="_Toc36192073"/>
      <w:bookmarkStart w:id="2959" w:name="_Toc45193163"/>
      <w:bookmarkStart w:id="2960" w:name="_Toc47592795"/>
      <w:bookmarkStart w:id="2961" w:name="_Toc51834882"/>
      <w:bookmarkStart w:id="2962" w:name="_Toc106193804"/>
      <w:r w:rsidRPr="00140E21">
        <w:t>4.22.2.2</w:t>
      </w:r>
      <w:r w:rsidRPr="00140E21">
        <w:tab/>
        <w:t>Home-routed Roaming</w:t>
      </w:r>
      <w:bookmarkEnd w:id="2956"/>
      <w:bookmarkEnd w:id="2957"/>
      <w:bookmarkEnd w:id="2958"/>
      <w:bookmarkEnd w:id="2959"/>
      <w:bookmarkEnd w:id="2960"/>
      <w:bookmarkEnd w:id="2961"/>
      <w:bookmarkEnd w:id="2962"/>
    </w:p>
    <w:p w14:paraId="3063AAC3" w14:textId="77777777" w:rsidR="00776774" w:rsidRDefault="00776774" w:rsidP="00776774">
      <w:pPr>
        <w:pStyle w:val="Heading5"/>
      </w:pPr>
      <w:bookmarkStart w:id="2963" w:name="_Toc45193164"/>
      <w:bookmarkStart w:id="2964" w:name="_Toc47592796"/>
      <w:bookmarkStart w:id="2965" w:name="_Toc51834883"/>
      <w:bookmarkStart w:id="2966" w:name="_Toc106193805"/>
      <w:r>
        <w:t>4.22.2.2.1</w:t>
      </w:r>
      <w:r>
        <w:tab/>
        <w:t>Home-routed Roaming - UE registered to the same PLMN</w:t>
      </w:r>
      <w:bookmarkEnd w:id="2963"/>
      <w:bookmarkEnd w:id="2964"/>
      <w:bookmarkEnd w:id="2965"/>
      <w:bookmarkEnd w:id="2966"/>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67" w:name="_Toc45193165"/>
      <w:bookmarkStart w:id="2968" w:name="_Toc47592797"/>
      <w:bookmarkStart w:id="2969" w:name="_Toc51834884"/>
      <w:bookmarkStart w:id="2970" w:name="_Toc106193806"/>
      <w:r>
        <w:t>4.22.2.2.2</w:t>
      </w:r>
      <w:r>
        <w:tab/>
        <w:t>Home-routed Roaming - UE registered to different PLMNs</w:t>
      </w:r>
      <w:bookmarkEnd w:id="2967"/>
      <w:bookmarkEnd w:id="2968"/>
      <w:bookmarkEnd w:id="2969"/>
      <w:bookmarkEnd w:id="2970"/>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71" w:name="_Toc20204301"/>
      <w:bookmarkStart w:id="2972" w:name="_Toc27894993"/>
      <w:bookmarkStart w:id="2973" w:name="_Toc36192074"/>
      <w:bookmarkStart w:id="2974" w:name="_Toc45193166"/>
      <w:bookmarkStart w:id="2975" w:name="_Toc47592798"/>
      <w:bookmarkStart w:id="2976" w:name="_Toc51834885"/>
      <w:bookmarkStart w:id="2977" w:name="_Toc106193807"/>
      <w:r>
        <w:t>4.22.2.3</w:t>
      </w:r>
      <w:r>
        <w:tab/>
        <w:t>MA PDU Session establishment with 3GPP access connected to EPC and non-3GPP access connected to 5GC</w:t>
      </w:r>
      <w:bookmarkEnd w:id="2977"/>
    </w:p>
    <w:p w14:paraId="1A04D5CB" w14:textId="77777777" w:rsidR="00995925" w:rsidRDefault="00995925" w:rsidP="00EE66A3">
      <w:pPr>
        <w:pStyle w:val="Heading5"/>
      </w:pPr>
      <w:bookmarkStart w:id="2978" w:name="_Toc106193808"/>
      <w:r>
        <w:t>4.22.2.3.1</w:t>
      </w:r>
      <w:r>
        <w:tab/>
        <w:t>General</w:t>
      </w:r>
      <w:bookmarkEnd w:id="2978"/>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79" w:name="_Toc106193809"/>
      <w:r>
        <w:t>4.22.2.3.2</w:t>
      </w:r>
      <w:r>
        <w:tab/>
        <w:t>PDN Connections and Multi Access PDU Sessions</w:t>
      </w:r>
      <w:bookmarkEnd w:id="2979"/>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0" w:name="_Toc106193810"/>
      <w:r>
        <w:t>4.22.2.3.3</w:t>
      </w:r>
      <w:r>
        <w:tab/>
        <w:t>QoS Support</w:t>
      </w:r>
      <w:bookmarkEnd w:id="2980"/>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81" w:name="_Toc106193811"/>
      <w:r w:rsidRPr="00140E21">
        <w:t>4.22.3</w:t>
      </w:r>
      <w:r w:rsidRPr="00140E21">
        <w:tab/>
        <w:t>UE Requested PDU Session Establishment with Network Modification to MA PDU Session</w:t>
      </w:r>
      <w:bookmarkEnd w:id="2971"/>
      <w:bookmarkEnd w:id="2972"/>
      <w:bookmarkEnd w:id="2973"/>
      <w:bookmarkEnd w:id="2974"/>
      <w:bookmarkEnd w:id="2975"/>
      <w:bookmarkEnd w:id="2976"/>
      <w:bookmarkEnd w:id="2981"/>
    </w:p>
    <w:p w14:paraId="51022F95" w14:textId="77777777" w:rsidR="00776774" w:rsidRDefault="00776774" w:rsidP="00776774">
      <w:pPr>
        <w:pStyle w:val="Heading4"/>
      </w:pPr>
      <w:bookmarkStart w:id="2982" w:name="_Toc45193167"/>
      <w:bookmarkStart w:id="2983" w:name="_Toc47592799"/>
      <w:bookmarkStart w:id="2984" w:name="_Toc51834886"/>
      <w:bookmarkStart w:id="2985" w:name="_Toc106193812"/>
      <w:r>
        <w:t>4.22.3.1</w:t>
      </w:r>
      <w:r>
        <w:tab/>
        <w:t>Overview</w:t>
      </w:r>
      <w:bookmarkEnd w:id="2982"/>
      <w:bookmarkEnd w:id="2983"/>
      <w:bookmarkEnd w:id="2984"/>
      <w:bookmarkEnd w:id="298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86" w:name="_Toc45193168"/>
      <w:bookmarkStart w:id="2987" w:name="_Toc47592800"/>
      <w:bookmarkStart w:id="2988" w:name="_Toc51834887"/>
      <w:bookmarkStart w:id="2989" w:name="_Toc106193813"/>
      <w:r>
        <w:lastRenderedPageBreak/>
        <w:t>4.22.3.2</w:t>
      </w:r>
      <w:r>
        <w:tab/>
        <w:t>Non-roaming or roaming with local breakout</w:t>
      </w:r>
      <w:bookmarkEnd w:id="2986"/>
      <w:bookmarkEnd w:id="2987"/>
      <w:bookmarkEnd w:id="2988"/>
      <w:bookmarkEnd w:id="2989"/>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0" w:name="_Toc45193169"/>
      <w:bookmarkStart w:id="2991" w:name="_Toc47592801"/>
      <w:bookmarkStart w:id="2992" w:name="_Toc51834888"/>
      <w:bookmarkStart w:id="2993" w:name="_Toc106193814"/>
      <w:r>
        <w:t>4.22.3.3</w:t>
      </w:r>
      <w:r>
        <w:tab/>
        <w:t>Home-routed, the UE registered to the same VPLMN over both access</w:t>
      </w:r>
      <w:bookmarkEnd w:id="2990"/>
      <w:bookmarkEnd w:id="2991"/>
      <w:bookmarkEnd w:id="2992"/>
      <w:bookmarkEnd w:id="2993"/>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94" w:name="_Toc45193170"/>
      <w:bookmarkStart w:id="2995" w:name="_Toc47592802"/>
      <w:bookmarkStart w:id="2996" w:name="_Toc51834889"/>
      <w:bookmarkStart w:id="2997" w:name="_Toc106193815"/>
      <w:r>
        <w:t>4.22.3.4</w:t>
      </w:r>
      <w:r>
        <w:tab/>
        <w:t>Home-routed, the UE registered to different PLMNs over both access</w:t>
      </w:r>
      <w:bookmarkEnd w:id="2994"/>
      <w:bookmarkEnd w:id="2995"/>
      <w:bookmarkEnd w:id="2996"/>
      <w:bookmarkEnd w:id="2997"/>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98" w:name="_Toc20204302"/>
      <w:bookmarkStart w:id="2999" w:name="_Toc27894994"/>
      <w:bookmarkStart w:id="3000" w:name="_Toc36192075"/>
      <w:bookmarkStart w:id="3001" w:name="_Toc45193171"/>
      <w:bookmarkStart w:id="3002" w:name="_Toc47592803"/>
      <w:bookmarkStart w:id="3003" w:name="_Toc51834890"/>
      <w:bookmarkStart w:id="3004" w:name="_Toc106193816"/>
      <w:r w:rsidRPr="00140E21">
        <w:t>4.22.4</w:t>
      </w:r>
      <w:r w:rsidRPr="00140E21">
        <w:tab/>
        <w:t>Access Network Performance Measurements</w:t>
      </w:r>
      <w:bookmarkEnd w:id="2998"/>
      <w:bookmarkEnd w:id="2999"/>
      <w:bookmarkEnd w:id="3000"/>
      <w:bookmarkEnd w:id="3001"/>
      <w:bookmarkEnd w:id="3002"/>
      <w:bookmarkEnd w:id="3003"/>
      <w:bookmarkEnd w:id="3004"/>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05" w:name="_Toc20204303"/>
      <w:bookmarkStart w:id="3006" w:name="_Toc27894995"/>
      <w:bookmarkStart w:id="3007" w:name="_Toc36192076"/>
      <w:bookmarkStart w:id="3008" w:name="_Toc45193172"/>
      <w:bookmarkStart w:id="3009" w:name="_Toc47592804"/>
      <w:bookmarkStart w:id="3010" w:name="_Toc51834891"/>
      <w:bookmarkStart w:id="3011" w:name="_Toc106193817"/>
      <w:r w:rsidRPr="00140E21">
        <w:t>4.22.5</w:t>
      </w:r>
      <w:r w:rsidRPr="00140E21">
        <w:tab/>
        <w:t>Reporting of Access Availability</w:t>
      </w:r>
      <w:bookmarkEnd w:id="3005"/>
      <w:bookmarkEnd w:id="3006"/>
      <w:bookmarkEnd w:id="3007"/>
      <w:bookmarkEnd w:id="3008"/>
      <w:bookmarkEnd w:id="3009"/>
      <w:bookmarkEnd w:id="3010"/>
      <w:bookmarkEnd w:id="3011"/>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12" w:name="_Toc20204304"/>
      <w:bookmarkStart w:id="3013" w:name="_Toc27894996"/>
      <w:bookmarkStart w:id="3014" w:name="_Toc36192077"/>
      <w:bookmarkStart w:id="3015" w:name="_Toc45193173"/>
      <w:bookmarkStart w:id="3016" w:name="_Toc47592805"/>
      <w:bookmarkStart w:id="3017" w:name="_Toc51834892"/>
      <w:bookmarkStart w:id="3018" w:name="_Toc106193818"/>
      <w:r w:rsidRPr="00140E21">
        <w:t>4.22.6</w:t>
      </w:r>
      <w:r w:rsidRPr="00140E21">
        <w:tab/>
        <w:t>EPS Interworking</w:t>
      </w:r>
      <w:bookmarkEnd w:id="3012"/>
      <w:bookmarkEnd w:id="3013"/>
      <w:bookmarkEnd w:id="3014"/>
      <w:bookmarkEnd w:id="3015"/>
      <w:bookmarkEnd w:id="3016"/>
      <w:bookmarkEnd w:id="3017"/>
      <w:bookmarkEnd w:id="3018"/>
    </w:p>
    <w:p w14:paraId="0ADC106E" w14:textId="77777777" w:rsidR="00776774" w:rsidRDefault="00776774" w:rsidP="00776774">
      <w:pPr>
        <w:pStyle w:val="Heading4"/>
      </w:pPr>
      <w:bookmarkStart w:id="3019" w:name="_Toc20204305"/>
      <w:bookmarkStart w:id="3020" w:name="_Toc27894997"/>
      <w:bookmarkStart w:id="3021" w:name="_Toc36192078"/>
      <w:bookmarkStart w:id="3022" w:name="_Toc45193174"/>
      <w:bookmarkStart w:id="3023" w:name="_Toc47592806"/>
      <w:bookmarkStart w:id="3024" w:name="_Toc51834893"/>
      <w:bookmarkStart w:id="3025" w:name="_Toc106193819"/>
      <w:r>
        <w:t>4.22.6.1</w:t>
      </w:r>
      <w:r>
        <w:tab/>
        <w:t>General</w:t>
      </w:r>
      <w:bookmarkEnd w:id="3019"/>
      <w:bookmarkEnd w:id="3020"/>
      <w:bookmarkEnd w:id="3021"/>
      <w:bookmarkEnd w:id="3022"/>
      <w:bookmarkEnd w:id="3023"/>
      <w:bookmarkEnd w:id="3024"/>
      <w:bookmarkEnd w:id="3025"/>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26" w:name="_Toc20204306"/>
      <w:bookmarkStart w:id="3027" w:name="_Toc27894998"/>
      <w:bookmarkStart w:id="3028" w:name="_Toc36192079"/>
      <w:bookmarkStart w:id="3029" w:name="_Toc45193175"/>
      <w:bookmarkStart w:id="3030" w:name="_Toc47592807"/>
      <w:bookmarkStart w:id="3031" w:name="_Toc51834894"/>
      <w:bookmarkStart w:id="3032" w:name="_Toc106193820"/>
      <w:r>
        <w:t>4.22.6.2</w:t>
      </w:r>
      <w:r>
        <w:tab/>
        <w:t>Impacts to EPS interworking procedures</w:t>
      </w:r>
      <w:bookmarkEnd w:id="3026"/>
      <w:bookmarkEnd w:id="3027"/>
      <w:bookmarkEnd w:id="3028"/>
      <w:bookmarkEnd w:id="3029"/>
      <w:bookmarkEnd w:id="3030"/>
      <w:bookmarkEnd w:id="3031"/>
      <w:bookmarkEnd w:id="3032"/>
    </w:p>
    <w:p w14:paraId="245DED7F" w14:textId="77777777" w:rsidR="00776774" w:rsidRDefault="00776774" w:rsidP="00776774">
      <w:pPr>
        <w:pStyle w:val="Heading5"/>
      </w:pPr>
      <w:bookmarkStart w:id="3033" w:name="_Toc20204307"/>
      <w:bookmarkStart w:id="3034" w:name="_Toc27894999"/>
      <w:bookmarkStart w:id="3035" w:name="_Toc36192080"/>
      <w:bookmarkStart w:id="3036" w:name="_Toc45193176"/>
      <w:bookmarkStart w:id="3037" w:name="_Toc47592808"/>
      <w:bookmarkStart w:id="3038" w:name="_Toc51834895"/>
      <w:bookmarkStart w:id="3039" w:name="_Toc106193821"/>
      <w:r>
        <w:t>4.22.6.2.1</w:t>
      </w:r>
      <w:r>
        <w:tab/>
        <w:t>5GS to EPS handover using N26 interface</w:t>
      </w:r>
      <w:bookmarkEnd w:id="3033"/>
      <w:bookmarkEnd w:id="3034"/>
      <w:bookmarkEnd w:id="3035"/>
      <w:bookmarkEnd w:id="3036"/>
      <w:bookmarkEnd w:id="3037"/>
      <w:bookmarkEnd w:id="3038"/>
      <w:bookmarkEnd w:id="3039"/>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0" w:name="_Toc20204308"/>
      <w:bookmarkStart w:id="3041" w:name="_Toc27895000"/>
      <w:bookmarkStart w:id="3042" w:name="_Toc36192081"/>
      <w:bookmarkStart w:id="3043" w:name="_Toc45193177"/>
      <w:bookmarkStart w:id="3044" w:name="_Toc47592809"/>
      <w:bookmarkStart w:id="3045" w:name="_Toc51834896"/>
      <w:bookmarkStart w:id="3046" w:name="_Toc106193822"/>
      <w:r>
        <w:t>4.22.6.2.2</w:t>
      </w:r>
      <w:r>
        <w:tab/>
        <w:t>5GS to EPS idle mode mobility using N26 interface</w:t>
      </w:r>
      <w:bookmarkEnd w:id="3040"/>
      <w:bookmarkEnd w:id="3041"/>
      <w:bookmarkEnd w:id="3042"/>
      <w:bookmarkEnd w:id="3043"/>
      <w:bookmarkEnd w:id="3044"/>
      <w:bookmarkEnd w:id="3045"/>
      <w:bookmarkEnd w:id="304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4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48" w:name="_Toc27895001"/>
      <w:bookmarkStart w:id="3049" w:name="_Toc36192082"/>
      <w:bookmarkStart w:id="3050" w:name="_Toc45193178"/>
      <w:bookmarkStart w:id="3051" w:name="_Toc47592810"/>
      <w:bookmarkStart w:id="3052" w:name="_Toc51834897"/>
      <w:bookmarkStart w:id="3053" w:name="_Toc106193823"/>
      <w:r>
        <w:t>4.22.6.2.3</w:t>
      </w:r>
      <w:r>
        <w:tab/>
        <w:t>EPS bearer ID allocation</w:t>
      </w:r>
      <w:bookmarkEnd w:id="3047"/>
      <w:bookmarkEnd w:id="3048"/>
      <w:bookmarkEnd w:id="3049"/>
      <w:bookmarkEnd w:id="3050"/>
      <w:bookmarkEnd w:id="3051"/>
      <w:bookmarkEnd w:id="3052"/>
      <w:bookmarkEnd w:id="3053"/>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54" w:name="_Toc20204310"/>
      <w:bookmarkStart w:id="3055" w:name="_Toc27895002"/>
      <w:bookmarkStart w:id="3056" w:name="_Toc36192083"/>
      <w:bookmarkStart w:id="3057" w:name="_Toc45193179"/>
      <w:bookmarkStart w:id="3058" w:name="_Toc47592811"/>
      <w:bookmarkStart w:id="3059" w:name="_Toc51834898"/>
      <w:bookmarkStart w:id="3060" w:name="_Toc106193824"/>
      <w:r>
        <w:t>4.22.6.2.4</w:t>
      </w:r>
      <w:r>
        <w:tab/>
        <w:t>EPS bearer ID revocation</w:t>
      </w:r>
      <w:bookmarkEnd w:id="3054"/>
      <w:bookmarkEnd w:id="3055"/>
      <w:bookmarkEnd w:id="3056"/>
      <w:bookmarkEnd w:id="3057"/>
      <w:bookmarkEnd w:id="3058"/>
      <w:bookmarkEnd w:id="3059"/>
      <w:bookmarkEnd w:id="3060"/>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61" w:name="_Toc36192084"/>
      <w:bookmarkStart w:id="3062" w:name="_Toc45193180"/>
      <w:bookmarkStart w:id="3063" w:name="_Toc47592812"/>
      <w:bookmarkStart w:id="3064" w:name="_Toc51834899"/>
      <w:bookmarkStart w:id="3065" w:name="_Toc20204311"/>
      <w:bookmarkStart w:id="3066" w:name="_Toc27895003"/>
      <w:bookmarkStart w:id="3067" w:name="_Toc106193825"/>
      <w:r>
        <w:t>4.22.6.2.5</w:t>
      </w:r>
      <w:r>
        <w:tab/>
        <w:t>5GS to EPS mobility without N26 interface</w:t>
      </w:r>
      <w:bookmarkEnd w:id="3061"/>
      <w:bookmarkEnd w:id="3062"/>
      <w:bookmarkEnd w:id="3063"/>
      <w:bookmarkEnd w:id="3064"/>
      <w:bookmarkEnd w:id="3067"/>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68" w:name="_Toc36192085"/>
      <w:bookmarkStart w:id="3069" w:name="_Toc45193181"/>
      <w:bookmarkStart w:id="3070" w:name="_Toc47592813"/>
      <w:bookmarkStart w:id="3071" w:name="_Toc51834900"/>
      <w:bookmarkStart w:id="3072" w:name="_Toc106193826"/>
      <w:r>
        <w:t>4.22.6.3</w:t>
      </w:r>
      <w:r>
        <w:tab/>
        <w:t>Network Modification to MA PDU Session after a UE moving from EPC</w:t>
      </w:r>
      <w:bookmarkEnd w:id="3065"/>
      <w:bookmarkEnd w:id="3066"/>
      <w:bookmarkEnd w:id="3068"/>
      <w:bookmarkEnd w:id="3069"/>
      <w:bookmarkEnd w:id="3070"/>
      <w:bookmarkEnd w:id="3071"/>
      <w:bookmarkEnd w:id="3072"/>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30" type="#_x0000_t75" style="width:481.45pt;height:230.4pt" o:ole="">
            <v:imagedata r:id="rId403" o:title=""/>
          </v:shape>
          <o:OLEObject Type="Embed" ProgID="Visio.Drawing.11" ShapeID="_x0000_i1230" DrawAspect="Content" ObjectID="_1716809105" r:id="rId404"/>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73" w:name="_Toc20204312"/>
      <w:bookmarkStart w:id="3074" w:name="_Toc27895004"/>
      <w:bookmarkStart w:id="3075" w:name="_Toc36192086"/>
      <w:bookmarkStart w:id="3076" w:name="_Toc45193182"/>
      <w:bookmarkStart w:id="3077" w:name="_Toc47592814"/>
      <w:bookmarkStart w:id="3078" w:name="_Toc51834901"/>
      <w:bookmarkStart w:id="3079" w:name="_Toc106193827"/>
      <w:r w:rsidRPr="00140E21">
        <w:t>4.22.7</w:t>
      </w:r>
      <w:r w:rsidRPr="00140E21">
        <w:tab/>
        <w:t>Adding / Re-activating</w:t>
      </w:r>
      <w:r>
        <w:t xml:space="preserve"> / De-activating</w:t>
      </w:r>
      <w:r w:rsidRPr="00140E21">
        <w:t xml:space="preserve"> User-Plane Resources</w:t>
      </w:r>
      <w:bookmarkEnd w:id="3073"/>
      <w:bookmarkEnd w:id="3074"/>
      <w:bookmarkEnd w:id="3075"/>
      <w:bookmarkEnd w:id="3076"/>
      <w:bookmarkEnd w:id="3077"/>
      <w:bookmarkEnd w:id="3078"/>
      <w:bookmarkEnd w:id="3079"/>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0"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81" w:name="_Toc27895005"/>
      <w:bookmarkStart w:id="3082" w:name="_Toc36192087"/>
      <w:bookmarkStart w:id="3083" w:name="_Toc45193183"/>
      <w:bookmarkStart w:id="3084" w:name="_Toc47592815"/>
      <w:bookmarkStart w:id="3085" w:name="_Toc51834902"/>
      <w:bookmarkStart w:id="3086" w:name="_Toc106193828"/>
      <w:r w:rsidRPr="00140E21">
        <w:t>4.22.8</w:t>
      </w:r>
      <w:r w:rsidRPr="00140E21">
        <w:tab/>
        <w:t>UE or network requested MA PDU Session Modification</w:t>
      </w:r>
      <w:bookmarkEnd w:id="3080"/>
      <w:bookmarkEnd w:id="3081"/>
      <w:bookmarkEnd w:id="3082"/>
      <w:bookmarkEnd w:id="3083"/>
      <w:bookmarkEnd w:id="3084"/>
      <w:bookmarkEnd w:id="3085"/>
      <w:bookmarkEnd w:id="3086"/>
    </w:p>
    <w:p w14:paraId="7CD154B7" w14:textId="77777777" w:rsidR="00776774" w:rsidRPr="00140E21" w:rsidRDefault="00776774" w:rsidP="00776774">
      <w:pPr>
        <w:pStyle w:val="Heading4"/>
      </w:pPr>
      <w:bookmarkStart w:id="3087" w:name="_Toc20204314"/>
      <w:bookmarkStart w:id="3088" w:name="_Toc27895006"/>
      <w:bookmarkStart w:id="3089" w:name="_Toc36192088"/>
      <w:bookmarkStart w:id="3090" w:name="_Toc45193184"/>
      <w:bookmarkStart w:id="3091" w:name="_Toc47592816"/>
      <w:bookmarkStart w:id="3092" w:name="_Toc51834903"/>
      <w:bookmarkStart w:id="3093" w:name="_Toc106193829"/>
      <w:r w:rsidRPr="00140E21">
        <w:t>4.22.8.1</w:t>
      </w:r>
      <w:r w:rsidRPr="00140E21">
        <w:tab/>
        <w:t>General</w:t>
      </w:r>
      <w:bookmarkEnd w:id="3087"/>
      <w:bookmarkEnd w:id="3088"/>
      <w:bookmarkEnd w:id="3089"/>
      <w:bookmarkEnd w:id="3090"/>
      <w:bookmarkEnd w:id="3091"/>
      <w:bookmarkEnd w:id="3092"/>
      <w:bookmarkEnd w:id="3093"/>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94" w:name="_Toc20204315"/>
      <w:bookmarkStart w:id="3095" w:name="_Toc27895007"/>
      <w:bookmarkStart w:id="3096" w:name="_Toc36192089"/>
      <w:bookmarkStart w:id="3097" w:name="_Toc45193185"/>
      <w:bookmarkStart w:id="3098" w:name="_Toc47592817"/>
      <w:bookmarkStart w:id="3099" w:name="_Toc51834904"/>
      <w:bookmarkStart w:id="3100" w:name="_Toc106193830"/>
      <w:r w:rsidRPr="00140E21">
        <w:t>4.22.8.2</w:t>
      </w:r>
      <w:r w:rsidRPr="00140E21">
        <w:tab/>
        <w:t>UE or network requested MA PDU Session Modification (non-roaming and roaming with local breakout)</w:t>
      </w:r>
      <w:bookmarkEnd w:id="3094"/>
      <w:bookmarkEnd w:id="3095"/>
      <w:bookmarkEnd w:id="3096"/>
      <w:bookmarkEnd w:id="3097"/>
      <w:bookmarkEnd w:id="3098"/>
      <w:bookmarkEnd w:id="3099"/>
      <w:bookmarkEnd w:id="3100"/>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01" w:name="_Toc20204316"/>
      <w:bookmarkStart w:id="3102" w:name="_Toc27895008"/>
      <w:bookmarkStart w:id="3103" w:name="_Toc36192090"/>
      <w:bookmarkStart w:id="3104" w:name="_Toc45193186"/>
      <w:bookmarkStart w:id="3105" w:name="_Toc47592818"/>
      <w:bookmarkStart w:id="3106" w:name="_Toc51834905"/>
      <w:bookmarkStart w:id="3107" w:name="_Toc106193831"/>
      <w:r w:rsidRPr="00140E21">
        <w:lastRenderedPageBreak/>
        <w:t>4.22.8.3</w:t>
      </w:r>
      <w:r w:rsidRPr="00140E21">
        <w:tab/>
        <w:t>UE or network requested MA PDU Session Modification (home-routed roaming)</w:t>
      </w:r>
      <w:bookmarkEnd w:id="3101"/>
      <w:bookmarkEnd w:id="3102"/>
      <w:bookmarkEnd w:id="3103"/>
      <w:bookmarkEnd w:id="3104"/>
      <w:bookmarkEnd w:id="3105"/>
      <w:bookmarkEnd w:id="3106"/>
      <w:bookmarkEnd w:id="310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08" w:name="_Toc20204317"/>
      <w:bookmarkStart w:id="310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0" w:name="_Toc36192091"/>
      <w:bookmarkStart w:id="3111" w:name="_Toc45193187"/>
      <w:bookmarkStart w:id="3112" w:name="_Toc47592819"/>
      <w:bookmarkStart w:id="3113" w:name="_Toc51834906"/>
      <w:bookmarkStart w:id="3114" w:name="_Toc106193832"/>
      <w:r w:rsidRPr="00140E21">
        <w:t>4.22.9</w:t>
      </w:r>
      <w:r w:rsidRPr="00140E21">
        <w:tab/>
        <w:t>Connection, Registration and Mobility Management procedures</w:t>
      </w:r>
      <w:bookmarkEnd w:id="3108"/>
      <w:bookmarkEnd w:id="3109"/>
      <w:bookmarkEnd w:id="3110"/>
      <w:bookmarkEnd w:id="3111"/>
      <w:bookmarkEnd w:id="3112"/>
      <w:bookmarkEnd w:id="3113"/>
      <w:bookmarkEnd w:id="3114"/>
    </w:p>
    <w:p w14:paraId="0445FD3B" w14:textId="77777777" w:rsidR="00776774" w:rsidRPr="00140E21" w:rsidRDefault="00776774" w:rsidP="00776774">
      <w:pPr>
        <w:pStyle w:val="Heading4"/>
      </w:pPr>
      <w:bookmarkStart w:id="3115" w:name="_Toc20204318"/>
      <w:bookmarkStart w:id="3116" w:name="_Toc27895010"/>
      <w:bookmarkStart w:id="3117" w:name="_Toc36192092"/>
      <w:bookmarkStart w:id="3118" w:name="_Toc45193188"/>
      <w:bookmarkStart w:id="3119" w:name="_Toc47592820"/>
      <w:bookmarkStart w:id="3120" w:name="_Toc51834907"/>
      <w:bookmarkStart w:id="3121" w:name="_Toc106193833"/>
      <w:r w:rsidRPr="00140E21">
        <w:t>4.22.9.1</w:t>
      </w:r>
      <w:r w:rsidRPr="00140E21">
        <w:tab/>
        <w:t>Registration procedures</w:t>
      </w:r>
      <w:bookmarkEnd w:id="3115"/>
      <w:bookmarkEnd w:id="3116"/>
      <w:bookmarkEnd w:id="3117"/>
      <w:bookmarkEnd w:id="3118"/>
      <w:bookmarkEnd w:id="3119"/>
      <w:bookmarkEnd w:id="3120"/>
      <w:bookmarkEnd w:id="3121"/>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22" w:name="_Toc20204319"/>
      <w:bookmarkStart w:id="3123" w:name="_Toc27895011"/>
      <w:bookmarkStart w:id="3124" w:name="_Toc36192093"/>
      <w:bookmarkStart w:id="3125" w:name="_Toc45193189"/>
      <w:bookmarkStart w:id="3126" w:name="_Toc47592821"/>
      <w:bookmarkStart w:id="3127" w:name="_Toc51834908"/>
      <w:bookmarkStart w:id="3128" w:name="_Toc106193834"/>
      <w:r w:rsidRPr="00140E21">
        <w:t>4.22.9.2</w:t>
      </w:r>
      <w:r w:rsidRPr="00140E21">
        <w:tab/>
        <w:t>UE Triggered Service Request</w:t>
      </w:r>
      <w:bookmarkEnd w:id="3122"/>
      <w:bookmarkEnd w:id="3123"/>
      <w:bookmarkEnd w:id="3124"/>
      <w:bookmarkEnd w:id="3125"/>
      <w:bookmarkEnd w:id="3126"/>
      <w:bookmarkEnd w:id="3127"/>
      <w:bookmarkEnd w:id="3128"/>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29"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0" w:name="_Toc45193190"/>
      <w:bookmarkStart w:id="3131" w:name="_Toc47592822"/>
      <w:bookmarkStart w:id="3132" w:name="_Toc51834909"/>
      <w:bookmarkStart w:id="3133" w:name="_Toc27895012"/>
      <w:bookmarkStart w:id="3134" w:name="_Toc36192094"/>
      <w:bookmarkStart w:id="3135" w:name="_Toc106193835"/>
      <w:r>
        <w:t>4.22.9.3</w:t>
      </w:r>
      <w:r>
        <w:tab/>
        <w:t>N2 based handover</w:t>
      </w:r>
      <w:bookmarkEnd w:id="3130"/>
      <w:bookmarkEnd w:id="3131"/>
      <w:bookmarkEnd w:id="3132"/>
      <w:bookmarkEnd w:id="3135"/>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36" w:name="_Toc45193191"/>
      <w:bookmarkStart w:id="3137" w:name="_Toc47592823"/>
      <w:bookmarkStart w:id="3138" w:name="_Toc51834910"/>
      <w:bookmarkStart w:id="3139" w:name="_Toc106193836"/>
      <w:r>
        <w:t>4.22.9.4</w:t>
      </w:r>
      <w:r>
        <w:tab/>
        <w:t>Network Triggered Service Request</w:t>
      </w:r>
      <w:bookmarkEnd w:id="3136"/>
      <w:bookmarkEnd w:id="3137"/>
      <w:bookmarkEnd w:id="3138"/>
      <w:bookmarkEnd w:id="3139"/>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0" w:name="_Toc45193192"/>
      <w:bookmarkStart w:id="3141" w:name="_Toc47592824"/>
      <w:bookmarkStart w:id="3142" w:name="_Toc51834911"/>
      <w:bookmarkStart w:id="3143" w:name="_Toc106193837"/>
      <w:r w:rsidRPr="00140E21">
        <w:t>4.22.10</w:t>
      </w:r>
      <w:r w:rsidRPr="00140E21">
        <w:tab/>
        <w:t>MA PDU Session Release</w:t>
      </w:r>
      <w:bookmarkEnd w:id="3129"/>
      <w:bookmarkEnd w:id="3133"/>
      <w:bookmarkEnd w:id="3134"/>
      <w:bookmarkEnd w:id="3140"/>
      <w:bookmarkEnd w:id="3141"/>
      <w:bookmarkEnd w:id="3142"/>
      <w:bookmarkEnd w:id="3143"/>
    </w:p>
    <w:p w14:paraId="33B46EF9" w14:textId="77777777" w:rsidR="00776774" w:rsidRPr="00140E21" w:rsidRDefault="00776774" w:rsidP="00776774">
      <w:pPr>
        <w:pStyle w:val="Heading4"/>
      </w:pPr>
      <w:bookmarkStart w:id="3144" w:name="_Toc20204321"/>
      <w:bookmarkStart w:id="3145" w:name="_Toc27895013"/>
      <w:bookmarkStart w:id="3146" w:name="_Toc36192095"/>
      <w:bookmarkStart w:id="3147" w:name="_Toc45193193"/>
      <w:bookmarkStart w:id="3148" w:name="_Toc47592825"/>
      <w:bookmarkStart w:id="3149" w:name="_Toc51834912"/>
      <w:bookmarkStart w:id="3150" w:name="_Toc106193838"/>
      <w:r w:rsidRPr="00140E21">
        <w:t>4.22.10.1</w:t>
      </w:r>
      <w:r w:rsidRPr="00140E21">
        <w:tab/>
        <w:t>General</w:t>
      </w:r>
      <w:bookmarkEnd w:id="3144"/>
      <w:bookmarkEnd w:id="3145"/>
      <w:bookmarkEnd w:id="3146"/>
      <w:bookmarkEnd w:id="3147"/>
      <w:bookmarkEnd w:id="3148"/>
      <w:bookmarkEnd w:id="3149"/>
      <w:bookmarkEnd w:id="3150"/>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51" w:name="_Toc20204322"/>
      <w:bookmarkStart w:id="3152" w:name="_Toc27895014"/>
      <w:bookmarkStart w:id="3153" w:name="_Toc36192096"/>
      <w:bookmarkStart w:id="3154" w:name="_Toc45193194"/>
      <w:bookmarkStart w:id="3155" w:name="_Toc47592826"/>
      <w:bookmarkStart w:id="3156" w:name="_Toc51834913"/>
      <w:bookmarkStart w:id="3157" w:name="_Toc106193839"/>
      <w:r w:rsidRPr="00140E21">
        <w:t>4.22.10.2</w:t>
      </w:r>
      <w:r w:rsidRPr="00140E21">
        <w:tab/>
        <w:t>UE or network requested MA PDU Session Release (non-roaming and roaming with local breakout)</w:t>
      </w:r>
      <w:bookmarkEnd w:id="3151"/>
      <w:bookmarkEnd w:id="3152"/>
      <w:bookmarkEnd w:id="3153"/>
      <w:bookmarkEnd w:id="3154"/>
      <w:bookmarkEnd w:id="3155"/>
      <w:bookmarkEnd w:id="3156"/>
      <w:bookmarkEnd w:id="3157"/>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58" w:name="_Toc20204323"/>
      <w:bookmarkStart w:id="3159" w:name="_Toc27895015"/>
      <w:bookmarkStart w:id="3160" w:name="_Toc36192097"/>
      <w:bookmarkStart w:id="3161" w:name="_Toc45193195"/>
      <w:bookmarkStart w:id="3162" w:name="_Toc47592827"/>
      <w:bookmarkStart w:id="3163" w:name="_Toc51834914"/>
      <w:bookmarkStart w:id="3164" w:name="_Toc106193840"/>
      <w:r w:rsidRPr="00140E21">
        <w:t>4.22.10.3</w:t>
      </w:r>
      <w:r w:rsidRPr="00140E21">
        <w:tab/>
        <w:t>UE or network requested MA PDU Session Release (home-routed roaming)</w:t>
      </w:r>
      <w:bookmarkEnd w:id="3158"/>
      <w:bookmarkEnd w:id="3159"/>
      <w:bookmarkEnd w:id="3160"/>
      <w:bookmarkEnd w:id="3161"/>
      <w:bookmarkEnd w:id="3162"/>
      <w:bookmarkEnd w:id="3163"/>
      <w:bookmarkEnd w:id="3164"/>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65" w:name="_Toc20204324"/>
      <w:bookmarkStart w:id="3166" w:name="_Toc27895016"/>
      <w:bookmarkStart w:id="3167"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68" w:name="_Toc45193196"/>
      <w:bookmarkStart w:id="3169" w:name="_Toc47592828"/>
      <w:bookmarkStart w:id="3170" w:name="_Toc51834915"/>
      <w:bookmarkStart w:id="3171" w:name="_Toc106193841"/>
      <w:r w:rsidRPr="00140E21">
        <w:t>4.23</w:t>
      </w:r>
      <w:r w:rsidRPr="00140E21">
        <w:tab/>
        <w:t>Support of deployments topologies with specific SMF Service Areas</w:t>
      </w:r>
      <w:bookmarkEnd w:id="3165"/>
      <w:bookmarkEnd w:id="3166"/>
      <w:bookmarkEnd w:id="3167"/>
      <w:bookmarkEnd w:id="3168"/>
      <w:bookmarkEnd w:id="3169"/>
      <w:bookmarkEnd w:id="3170"/>
      <w:bookmarkEnd w:id="3171"/>
    </w:p>
    <w:p w14:paraId="001EF106" w14:textId="77777777" w:rsidR="00776774" w:rsidRPr="00140E21" w:rsidRDefault="00776774" w:rsidP="00776774">
      <w:pPr>
        <w:pStyle w:val="Heading3"/>
      </w:pPr>
      <w:bookmarkStart w:id="3172" w:name="_Toc20204325"/>
      <w:bookmarkStart w:id="3173" w:name="_Toc27895017"/>
      <w:bookmarkStart w:id="3174" w:name="_Toc36192099"/>
      <w:bookmarkStart w:id="3175" w:name="_Toc45193197"/>
      <w:bookmarkStart w:id="3176" w:name="_Toc47592829"/>
      <w:bookmarkStart w:id="3177" w:name="_Toc51834916"/>
      <w:bookmarkStart w:id="3178" w:name="_Toc106193842"/>
      <w:r w:rsidRPr="00140E21">
        <w:t>4.23.1</w:t>
      </w:r>
      <w:r w:rsidRPr="00140E21">
        <w:tab/>
        <w:t>General</w:t>
      </w:r>
      <w:bookmarkEnd w:id="3172"/>
      <w:bookmarkEnd w:id="3173"/>
      <w:bookmarkEnd w:id="3174"/>
      <w:bookmarkEnd w:id="3175"/>
      <w:bookmarkEnd w:id="3176"/>
      <w:bookmarkEnd w:id="3177"/>
      <w:bookmarkEnd w:id="3178"/>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179" w:name="_Toc20204326"/>
      <w:bookmarkStart w:id="3180" w:name="_Toc27895018"/>
      <w:bookmarkStart w:id="3181"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2" w:name="_Toc45193198"/>
      <w:bookmarkStart w:id="3183" w:name="_Toc47592830"/>
      <w:bookmarkStart w:id="3184" w:name="_Toc51834917"/>
      <w:bookmarkStart w:id="3185" w:name="_Toc106193843"/>
      <w:r w:rsidRPr="00140E21">
        <w:t>4.23.2</w:t>
      </w:r>
      <w:r w:rsidRPr="00140E21">
        <w:tab/>
        <w:t>I-SMF selection</w:t>
      </w:r>
      <w:bookmarkEnd w:id="3179"/>
      <w:bookmarkEnd w:id="3180"/>
      <w:bookmarkEnd w:id="3181"/>
      <w:bookmarkEnd w:id="3182"/>
      <w:bookmarkEnd w:id="3183"/>
      <w:bookmarkEnd w:id="3184"/>
      <w:bookmarkEnd w:id="3185"/>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86" w:name="_Toc20204327"/>
      <w:bookmarkStart w:id="3187" w:name="_Toc27895019"/>
      <w:bookmarkStart w:id="3188" w:name="_Toc36192101"/>
      <w:bookmarkStart w:id="3189" w:name="_Toc45193199"/>
      <w:bookmarkStart w:id="3190" w:name="_Toc47592831"/>
      <w:bookmarkStart w:id="3191" w:name="_Toc51834918"/>
      <w:bookmarkStart w:id="3192" w:name="_Toc106193844"/>
      <w:r w:rsidRPr="00140E21">
        <w:t>4.23.3</w:t>
      </w:r>
      <w:r w:rsidRPr="00140E21">
        <w:tab/>
        <w:t>Registration procedure</w:t>
      </w:r>
      <w:bookmarkEnd w:id="3186"/>
      <w:bookmarkEnd w:id="3187"/>
      <w:bookmarkEnd w:id="3188"/>
      <w:bookmarkEnd w:id="3189"/>
      <w:bookmarkEnd w:id="3190"/>
      <w:bookmarkEnd w:id="3191"/>
      <w:bookmarkEnd w:id="3192"/>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3" w:name="_Toc20204328"/>
      <w:bookmarkStart w:id="3194"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95" w:name="_Toc45193200"/>
      <w:bookmarkStart w:id="3196" w:name="_Toc47592832"/>
      <w:bookmarkStart w:id="3197" w:name="_Toc51834919"/>
      <w:bookmarkStart w:id="3198" w:name="_Toc36192102"/>
      <w:bookmarkStart w:id="3199" w:name="_Toc106193845"/>
      <w:r>
        <w:t>4.23.3a</w:t>
      </w:r>
      <w:r>
        <w:tab/>
        <w:t>Deregistration procedure</w:t>
      </w:r>
      <w:bookmarkEnd w:id="3195"/>
      <w:bookmarkEnd w:id="3196"/>
      <w:bookmarkEnd w:id="3197"/>
      <w:bookmarkEnd w:id="3199"/>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0" w:name="_Toc45193201"/>
      <w:bookmarkStart w:id="3201" w:name="_Toc47592833"/>
      <w:bookmarkStart w:id="3202" w:name="_Toc51834920"/>
      <w:bookmarkStart w:id="3203" w:name="_Toc106193846"/>
      <w:r w:rsidRPr="00140E21">
        <w:t>4.23.4</w:t>
      </w:r>
      <w:r w:rsidRPr="00140E21">
        <w:tab/>
        <w:t>Service Request procedures</w:t>
      </w:r>
      <w:bookmarkEnd w:id="3193"/>
      <w:bookmarkEnd w:id="3194"/>
      <w:bookmarkEnd w:id="3198"/>
      <w:bookmarkEnd w:id="3200"/>
      <w:bookmarkEnd w:id="3201"/>
      <w:bookmarkEnd w:id="3202"/>
      <w:bookmarkEnd w:id="3203"/>
    </w:p>
    <w:p w14:paraId="155105BE" w14:textId="77777777" w:rsidR="00776774" w:rsidRPr="00140E21" w:rsidRDefault="00776774" w:rsidP="00776774">
      <w:pPr>
        <w:pStyle w:val="Heading4"/>
      </w:pPr>
      <w:bookmarkStart w:id="3204" w:name="_Toc20204329"/>
      <w:bookmarkStart w:id="3205" w:name="_Toc27895021"/>
      <w:bookmarkStart w:id="3206" w:name="_Toc36192103"/>
      <w:bookmarkStart w:id="3207" w:name="_Toc45193202"/>
      <w:bookmarkStart w:id="3208" w:name="_Toc47592834"/>
      <w:bookmarkStart w:id="3209" w:name="_Toc51834921"/>
      <w:bookmarkStart w:id="3210" w:name="_Toc106193847"/>
      <w:r w:rsidRPr="00140E21">
        <w:t>4.23.4.1</w:t>
      </w:r>
      <w:r w:rsidRPr="00140E21">
        <w:tab/>
        <w:t>General</w:t>
      </w:r>
      <w:bookmarkEnd w:id="3204"/>
      <w:bookmarkEnd w:id="3205"/>
      <w:bookmarkEnd w:id="3206"/>
      <w:bookmarkEnd w:id="3207"/>
      <w:bookmarkEnd w:id="3208"/>
      <w:bookmarkEnd w:id="3209"/>
      <w:bookmarkEnd w:id="3210"/>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1" w:name="_Toc20204330"/>
      <w:bookmarkStart w:id="3212" w:name="_Toc27895022"/>
      <w:bookmarkStart w:id="3213" w:name="_Toc36192104"/>
      <w:bookmarkStart w:id="3214" w:name="_Toc45193203"/>
      <w:bookmarkStart w:id="3215" w:name="_Toc47592835"/>
      <w:bookmarkStart w:id="3216" w:name="_Toc51834922"/>
      <w:bookmarkStart w:id="3217" w:name="_Toc106193848"/>
      <w:r w:rsidRPr="00140E21">
        <w:t>4.23.4.2</w:t>
      </w:r>
      <w:r w:rsidRPr="00140E21">
        <w:tab/>
        <w:t>UE Triggered Service Request without I-SMF change/removal</w:t>
      </w:r>
      <w:bookmarkEnd w:id="3211"/>
      <w:bookmarkEnd w:id="3212"/>
      <w:bookmarkEnd w:id="3213"/>
      <w:bookmarkEnd w:id="3214"/>
      <w:bookmarkEnd w:id="3215"/>
      <w:bookmarkEnd w:id="3216"/>
      <w:bookmarkEnd w:id="3217"/>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18" w:name="_Toc20204331"/>
      <w:bookmarkStart w:id="3219" w:name="_Toc27895023"/>
      <w:bookmarkStart w:id="3220" w:name="_Toc36192105"/>
      <w:bookmarkStart w:id="3221" w:name="_Toc45193204"/>
      <w:bookmarkStart w:id="3222" w:name="_Toc47592836"/>
      <w:bookmarkStart w:id="3223" w:name="_Toc51834923"/>
      <w:bookmarkStart w:id="3224" w:name="_Toc106193849"/>
      <w:r w:rsidRPr="00140E21">
        <w:t>4.23.4.3</w:t>
      </w:r>
      <w:r w:rsidRPr="00140E21">
        <w:tab/>
        <w:t>UE Triggered Service Request with I-SMF insertion/change/removal</w:t>
      </w:r>
      <w:bookmarkEnd w:id="3218"/>
      <w:bookmarkEnd w:id="3219"/>
      <w:bookmarkEnd w:id="3220"/>
      <w:bookmarkEnd w:id="3221"/>
      <w:bookmarkEnd w:id="3222"/>
      <w:bookmarkEnd w:id="3223"/>
      <w:bookmarkEnd w:id="3224"/>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31" type="#_x0000_t75" style="width:463.3pt;height:655.5pt" o:ole="">
            <v:imagedata r:id="rId405" o:title="" cropbottom="-250f"/>
          </v:shape>
          <o:OLEObject Type="Embed" ProgID="Visio.Drawing.15" ShapeID="_x0000_i1231" DrawAspect="Content" ObjectID="_1716809106" r:id="rId406"/>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25" w:name="_Toc20204332"/>
      <w:bookmarkStart w:id="3226" w:name="_Toc27895024"/>
      <w:bookmarkStart w:id="3227" w:name="_Toc36192106"/>
      <w:bookmarkStart w:id="3228" w:name="_Toc45193205"/>
      <w:bookmarkStart w:id="3229" w:name="_Toc47592837"/>
      <w:bookmarkStart w:id="3230" w:name="_Toc51834924"/>
      <w:bookmarkStart w:id="3231" w:name="_Toc106193850"/>
      <w:r w:rsidRPr="00140E21">
        <w:t>4.23.4.4</w:t>
      </w:r>
      <w:r w:rsidRPr="00140E21">
        <w:tab/>
        <w:t>Network Triggered Service Request</w:t>
      </w:r>
      <w:bookmarkEnd w:id="3225"/>
      <w:bookmarkEnd w:id="3226"/>
      <w:bookmarkEnd w:id="3227"/>
      <w:bookmarkEnd w:id="3228"/>
      <w:bookmarkEnd w:id="3229"/>
      <w:bookmarkEnd w:id="3230"/>
      <w:bookmarkEnd w:id="323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2" w:name="_Toc20204333"/>
      <w:bookmarkStart w:id="3233" w:name="_Toc27895025"/>
      <w:bookmarkStart w:id="3234" w:name="_Toc36192107"/>
      <w:bookmarkStart w:id="3235" w:name="_Toc45193206"/>
      <w:bookmarkStart w:id="3236" w:name="_Toc47592838"/>
      <w:bookmarkStart w:id="3237" w:name="_Toc51834925"/>
      <w:bookmarkStart w:id="3238" w:name="_Toc106193851"/>
      <w:r w:rsidRPr="00140E21">
        <w:t>4.23.5</w:t>
      </w:r>
      <w:r w:rsidRPr="00140E21">
        <w:tab/>
        <w:t xml:space="preserve">PDU Session </w:t>
      </w:r>
      <w:r>
        <w:t xml:space="preserve">Management </w:t>
      </w:r>
      <w:r w:rsidRPr="00140E21">
        <w:t>procedure</w:t>
      </w:r>
      <w:bookmarkEnd w:id="3232"/>
      <w:bookmarkEnd w:id="3233"/>
      <w:bookmarkEnd w:id="3234"/>
      <w:bookmarkEnd w:id="3235"/>
      <w:bookmarkEnd w:id="3236"/>
      <w:bookmarkEnd w:id="3237"/>
      <w:bookmarkEnd w:id="3238"/>
    </w:p>
    <w:p w14:paraId="68F6718F" w14:textId="77777777" w:rsidR="00776774" w:rsidRDefault="00776774" w:rsidP="00776774">
      <w:pPr>
        <w:pStyle w:val="Heading4"/>
      </w:pPr>
      <w:bookmarkStart w:id="3239" w:name="_Toc20204334"/>
      <w:bookmarkStart w:id="3240" w:name="_Toc27895026"/>
      <w:bookmarkStart w:id="3241" w:name="_Toc36192108"/>
      <w:bookmarkStart w:id="3242" w:name="_Toc45193207"/>
      <w:bookmarkStart w:id="3243" w:name="_Toc47592839"/>
      <w:bookmarkStart w:id="3244" w:name="_Toc51834926"/>
      <w:bookmarkStart w:id="3245" w:name="_Toc106193852"/>
      <w:r>
        <w:t>4.23.5.1</w:t>
      </w:r>
      <w:r>
        <w:tab/>
        <w:t>PDU Session establishment procedure</w:t>
      </w:r>
      <w:bookmarkEnd w:id="3239"/>
      <w:bookmarkEnd w:id="3240"/>
      <w:bookmarkEnd w:id="3241"/>
      <w:bookmarkEnd w:id="3242"/>
      <w:bookmarkEnd w:id="3243"/>
      <w:bookmarkEnd w:id="3244"/>
      <w:bookmarkEnd w:id="3245"/>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46" w:name="_Toc20204335"/>
      <w:bookmarkStart w:id="3247" w:name="_Toc27895027"/>
      <w:bookmarkStart w:id="3248"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49" w:name="_Toc45193208"/>
      <w:bookmarkStart w:id="3250" w:name="_Toc47592840"/>
      <w:bookmarkStart w:id="3251" w:name="_Toc51834927"/>
      <w:bookmarkStart w:id="3252" w:name="_Toc106193853"/>
      <w:r>
        <w:t>4.23.5.2</w:t>
      </w:r>
      <w:r>
        <w:tab/>
        <w:t>PDU Session Release procedure</w:t>
      </w:r>
      <w:bookmarkEnd w:id="3246"/>
      <w:bookmarkEnd w:id="3247"/>
      <w:bookmarkEnd w:id="3248"/>
      <w:bookmarkEnd w:id="3249"/>
      <w:bookmarkEnd w:id="3250"/>
      <w:bookmarkEnd w:id="3251"/>
      <w:bookmarkEnd w:id="3252"/>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3" w:name="_Toc20204336"/>
      <w:bookmarkStart w:id="3254" w:name="_Toc27895028"/>
      <w:bookmarkStart w:id="3255" w:name="_Toc36192110"/>
      <w:bookmarkStart w:id="3256" w:name="_Toc45193209"/>
      <w:bookmarkStart w:id="3257" w:name="_Toc47592841"/>
      <w:bookmarkStart w:id="3258" w:name="_Toc51834928"/>
      <w:bookmarkStart w:id="3259" w:name="_Toc106193854"/>
      <w:r>
        <w:t>4.23.5.3</w:t>
      </w:r>
      <w:r>
        <w:tab/>
        <w:t>PDU Session modification procedure</w:t>
      </w:r>
      <w:bookmarkEnd w:id="3253"/>
      <w:bookmarkEnd w:id="3254"/>
      <w:bookmarkEnd w:id="3255"/>
      <w:bookmarkEnd w:id="3256"/>
      <w:bookmarkEnd w:id="3257"/>
      <w:bookmarkEnd w:id="3258"/>
      <w:bookmarkEnd w:id="3259"/>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260" w:name="_Toc20204337"/>
      <w:bookmarkStart w:id="3261" w:name="_Toc27895029"/>
      <w:bookmarkStart w:id="3262"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263" w:name="_Toc45193210"/>
      <w:bookmarkStart w:id="3264" w:name="_Toc47592842"/>
      <w:bookmarkStart w:id="3265" w:name="_Toc51834929"/>
      <w:bookmarkStart w:id="3266" w:name="_Toc106193855"/>
      <w:r>
        <w:t>4.23.5.4</w:t>
      </w:r>
      <w:r>
        <w:tab/>
      </w:r>
      <w:r w:rsidR="00EE4720">
        <w:t xml:space="preserve">SMF triggered </w:t>
      </w:r>
      <w:r>
        <w:t>I-SMF selection</w:t>
      </w:r>
      <w:r w:rsidR="00EE4720">
        <w:t xml:space="preserve"> or removal</w:t>
      </w:r>
      <w:bookmarkEnd w:id="3266"/>
    </w:p>
    <w:p w14:paraId="1F452BAC" w14:textId="747AF9A7" w:rsidR="00BB338E" w:rsidRDefault="00BB338E" w:rsidP="005E4458">
      <w:pPr>
        <w:pStyle w:val="TH"/>
      </w:pPr>
      <w:r>
        <w:object w:dxaOrig="11150" w:dyaOrig="6179" w14:anchorId="5217C204">
          <v:shape id="_x0000_i1232" type="#_x0000_t75" style="width:481.45pt;height:266.1pt" o:ole="">
            <v:imagedata r:id="rId407" o:title=""/>
          </v:shape>
          <o:OLEObject Type="Embed" ProgID="Visio.Drawing.11" ShapeID="_x0000_i1232" DrawAspect="Content" ObjectID="_1716809107" r:id="rId408"/>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67" w:name="_Toc106193856"/>
      <w:r w:rsidRPr="00140E21">
        <w:t>4.23.6</w:t>
      </w:r>
      <w:r w:rsidRPr="00140E21">
        <w:tab/>
        <w:t>I-SMF Related Procedures with PCF</w:t>
      </w:r>
      <w:bookmarkEnd w:id="3260"/>
      <w:bookmarkEnd w:id="3261"/>
      <w:bookmarkEnd w:id="3262"/>
      <w:bookmarkEnd w:id="3263"/>
      <w:bookmarkEnd w:id="3264"/>
      <w:bookmarkEnd w:id="3265"/>
      <w:bookmarkEnd w:id="3267"/>
    </w:p>
    <w:p w14:paraId="4B784648" w14:textId="77777777" w:rsidR="00776774" w:rsidRPr="00140E21" w:rsidRDefault="00776774" w:rsidP="00776774">
      <w:pPr>
        <w:pStyle w:val="Heading4"/>
      </w:pPr>
      <w:bookmarkStart w:id="3268" w:name="_Toc20204338"/>
      <w:bookmarkStart w:id="3269" w:name="_Toc27895030"/>
      <w:bookmarkStart w:id="3270" w:name="_Toc36192112"/>
      <w:bookmarkStart w:id="3271" w:name="_Toc45193211"/>
      <w:bookmarkStart w:id="3272" w:name="_Toc47592843"/>
      <w:bookmarkStart w:id="3273" w:name="_Toc51834930"/>
      <w:bookmarkStart w:id="3274" w:name="_Toc106193857"/>
      <w:r w:rsidRPr="00140E21">
        <w:t>4.23.6.1</w:t>
      </w:r>
      <w:r w:rsidRPr="00140E21">
        <w:tab/>
        <w:t>General</w:t>
      </w:r>
      <w:bookmarkEnd w:id="3268"/>
      <w:bookmarkEnd w:id="3269"/>
      <w:bookmarkEnd w:id="3270"/>
      <w:bookmarkEnd w:id="3271"/>
      <w:bookmarkEnd w:id="3272"/>
      <w:bookmarkEnd w:id="3273"/>
      <w:bookmarkEnd w:id="3274"/>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75" w:name="_Toc20204339"/>
      <w:bookmarkStart w:id="3276" w:name="_Toc27895031"/>
      <w:bookmarkStart w:id="3277" w:name="_Toc36192113"/>
      <w:bookmarkStart w:id="3278" w:name="_Toc45193212"/>
      <w:bookmarkStart w:id="3279" w:name="_Toc47592844"/>
      <w:bookmarkStart w:id="3280" w:name="_Toc51834931"/>
      <w:bookmarkStart w:id="3281" w:name="_Toc106193858"/>
      <w:r w:rsidRPr="00140E21">
        <w:lastRenderedPageBreak/>
        <w:t>4.23.6.2</w:t>
      </w:r>
      <w:r w:rsidRPr="00140E21">
        <w:tab/>
        <w:t>Policy Update Procedures with I-SMF</w:t>
      </w:r>
      <w:bookmarkEnd w:id="3275"/>
      <w:bookmarkEnd w:id="3276"/>
      <w:bookmarkEnd w:id="3277"/>
      <w:bookmarkEnd w:id="3278"/>
      <w:bookmarkEnd w:id="3279"/>
      <w:bookmarkEnd w:id="3280"/>
      <w:bookmarkEnd w:id="328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33" type="#_x0000_t75" style="width:375.05pt;height:182.2pt" o:ole="">
            <v:imagedata r:id="rId409" o:title=""/>
          </v:shape>
          <o:OLEObject Type="Embed" ProgID="Visio.Drawing.11" ShapeID="_x0000_i1233" DrawAspect="Content" ObjectID="_1716809108" r:id="rId410"/>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2" w:name="_Toc20204340"/>
      <w:bookmarkStart w:id="3283" w:name="_Toc27895032"/>
      <w:bookmarkStart w:id="328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85" w:name="_Toc45193213"/>
      <w:bookmarkStart w:id="3286" w:name="_Toc47592845"/>
      <w:bookmarkStart w:id="3287" w:name="_Toc51834932"/>
      <w:bookmarkStart w:id="3288" w:name="_Toc106193859"/>
      <w:r w:rsidRPr="00140E21">
        <w:t>4.23.6.3</w:t>
      </w:r>
      <w:r>
        <w:tab/>
        <w:t>Reporting UP path change to the AF</w:t>
      </w:r>
      <w:bookmarkEnd w:id="3282"/>
      <w:bookmarkEnd w:id="3283"/>
      <w:bookmarkEnd w:id="3284"/>
      <w:bookmarkEnd w:id="3285"/>
      <w:bookmarkEnd w:id="3286"/>
      <w:bookmarkEnd w:id="3287"/>
      <w:bookmarkEnd w:id="3288"/>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89" w:name="_Toc20204341"/>
    <w:p w14:paraId="0AD3C397" w14:textId="77777777" w:rsidR="00776774" w:rsidRPr="00140E21" w:rsidRDefault="00776774" w:rsidP="00776774">
      <w:pPr>
        <w:pStyle w:val="TH"/>
      </w:pPr>
      <w:r w:rsidRPr="001A19B9">
        <w:object w:dxaOrig="8990" w:dyaOrig="4340" w14:anchorId="5F570DF7">
          <v:shape id="_x0000_i1234" type="#_x0000_t75" style="width:395.05pt;height:189.7pt" o:ole="">
            <v:imagedata r:id="rId411" o:title=""/>
          </v:shape>
          <o:OLEObject Type="Embed" ProgID="Visio.Drawing.11" ShapeID="_x0000_i1234" DrawAspect="Content" ObjectID="_1716809109" r:id="rId412"/>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0" w:name="_Toc27895033"/>
      <w:bookmarkStart w:id="3291" w:name="_Toc36192115"/>
      <w:bookmarkStart w:id="3292" w:name="_Toc45193214"/>
      <w:bookmarkStart w:id="3293" w:name="_Toc47592846"/>
      <w:bookmarkStart w:id="3294" w:name="_Toc51834933"/>
      <w:bookmarkStart w:id="3295" w:name="_Toc106193860"/>
      <w:r w:rsidRPr="00140E21">
        <w:t>4.23.7</w:t>
      </w:r>
      <w:r w:rsidRPr="00140E21">
        <w:tab/>
        <w:t>Inter NG-RAN node N2 based handover</w:t>
      </w:r>
      <w:bookmarkEnd w:id="3289"/>
      <w:bookmarkEnd w:id="3290"/>
      <w:bookmarkEnd w:id="3291"/>
      <w:bookmarkEnd w:id="3292"/>
      <w:bookmarkEnd w:id="3293"/>
      <w:bookmarkEnd w:id="3294"/>
      <w:bookmarkEnd w:id="3295"/>
    </w:p>
    <w:p w14:paraId="79AC0AFE" w14:textId="77777777" w:rsidR="00776774" w:rsidRPr="00140E21" w:rsidRDefault="00776774" w:rsidP="00776774">
      <w:pPr>
        <w:pStyle w:val="Heading4"/>
      </w:pPr>
      <w:bookmarkStart w:id="3296" w:name="_Toc20204342"/>
      <w:bookmarkStart w:id="3297" w:name="_Toc27895034"/>
      <w:bookmarkStart w:id="3298" w:name="_Toc36192116"/>
      <w:bookmarkStart w:id="3299" w:name="_Toc45193215"/>
      <w:bookmarkStart w:id="3300" w:name="_Toc47592847"/>
      <w:bookmarkStart w:id="3301" w:name="_Toc51834934"/>
      <w:bookmarkStart w:id="3302" w:name="_Toc106193861"/>
      <w:r w:rsidRPr="00140E21">
        <w:t>4.23.7.1</w:t>
      </w:r>
      <w:r w:rsidRPr="00140E21">
        <w:tab/>
        <w:t>General</w:t>
      </w:r>
      <w:bookmarkEnd w:id="3296"/>
      <w:bookmarkEnd w:id="3297"/>
      <w:bookmarkEnd w:id="3298"/>
      <w:bookmarkEnd w:id="3299"/>
      <w:bookmarkEnd w:id="3300"/>
      <w:bookmarkEnd w:id="3301"/>
      <w:bookmarkEnd w:id="3302"/>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3" w:name="_Toc20204343"/>
      <w:bookmarkStart w:id="3304" w:name="_Toc27895035"/>
      <w:bookmarkStart w:id="3305" w:name="_Toc36192117"/>
      <w:bookmarkStart w:id="3306" w:name="_Toc45193216"/>
      <w:bookmarkStart w:id="3307" w:name="_Toc47592848"/>
      <w:bookmarkStart w:id="3308" w:name="_Toc51834935"/>
      <w:bookmarkStart w:id="3309" w:name="_Toc106193862"/>
      <w:r w:rsidRPr="00140E21">
        <w:t>4.23.7.2</w:t>
      </w:r>
      <w:r w:rsidRPr="00140E21">
        <w:tab/>
        <w:t>Inter NG-RAN node N2 based handover without I-SMF change/removal</w:t>
      </w:r>
      <w:bookmarkEnd w:id="3303"/>
      <w:bookmarkEnd w:id="3304"/>
      <w:bookmarkEnd w:id="3305"/>
      <w:bookmarkEnd w:id="3306"/>
      <w:bookmarkEnd w:id="3307"/>
      <w:bookmarkEnd w:id="3308"/>
      <w:bookmarkEnd w:id="3309"/>
    </w:p>
    <w:p w14:paraId="56DE7F30" w14:textId="77777777" w:rsidR="00776774" w:rsidRPr="00140E21" w:rsidRDefault="00776774" w:rsidP="00776774">
      <w:pPr>
        <w:pStyle w:val="Heading5"/>
      </w:pPr>
      <w:bookmarkStart w:id="3310" w:name="_Toc20204344"/>
      <w:bookmarkStart w:id="3311" w:name="_Toc27895036"/>
      <w:bookmarkStart w:id="3312" w:name="_Toc36192118"/>
      <w:bookmarkStart w:id="3313" w:name="_Toc45193217"/>
      <w:bookmarkStart w:id="3314" w:name="_Toc47592849"/>
      <w:bookmarkStart w:id="3315" w:name="_Toc51834936"/>
      <w:bookmarkStart w:id="3316" w:name="_Toc106193863"/>
      <w:r w:rsidRPr="00140E21">
        <w:t>4.23.7.2.1</w:t>
      </w:r>
      <w:r w:rsidRPr="00140E21">
        <w:tab/>
        <w:t>General</w:t>
      </w:r>
      <w:bookmarkEnd w:id="3310"/>
      <w:bookmarkEnd w:id="3311"/>
      <w:bookmarkEnd w:id="3312"/>
      <w:bookmarkEnd w:id="3313"/>
      <w:bookmarkEnd w:id="3314"/>
      <w:bookmarkEnd w:id="3315"/>
      <w:bookmarkEnd w:id="3316"/>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17" w:name="_Toc20204345"/>
      <w:bookmarkStart w:id="3318" w:name="_Toc27895037"/>
      <w:bookmarkStart w:id="3319" w:name="_Toc36192119"/>
      <w:bookmarkStart w:id="3320" w:name="_Toc45193218"/>
      <w:bookmarkStart w:id="3321" w:name="_Toc47592850"/>
      <w:bookmarkStart w:id="3322" w:name="_Toc51834937"/>
      <w:bookmarkStart w:id="3323" w:name="_Toc106193864"/>
      <w:r w:rsidRPr="00140E21">
        <w:t>4.23.7.2.2</w:t>
      </w:r>
      <w:r w:rsidRPr="00140E21">
        <w:tab/>
        <w:t>Preparation phase</w:t>
      </w:r>
      <w:bookmarkEnd w:id="3317"/>
      <w:bookmarkEnd w:id="3318"/>
      <w:bookmarkEnd w:id="3319"/>
      <w:bookmarkEnd w:id="3320"/>
      <w:bookmarkEnd w:id="3321"/>
      <w:bookmarkEnd w:id="3322"/>
      <w:bookmarkEnd w:id="3323"/>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4" w:name="_Toc20204346"/>
      <w:bookmarkStart w:id="3325" w:name="_Toc27895038"/>
      <w:bookmarkStart w:id="3326" w:name="_Toc36192120"/>
      <w:bookmarkStart w:id="3327" w:name="_Toc45193219"/>
      <w:bookmarkStart w:id="3328" w:name="_Toc47592851"/>
      <w:bookmarkStart w:id="3329" w:name="_Toc51834938"/>
      <w:bookmarkStart w:id="3330" w:name="_Toc106193865"/>
      <w:r w:rsidRPr="00140E21">
        <w:t>4.23.7.2.3</w:t>
      </w:r>
      <w:r w:rsidRPr="00140E21">
        <w:tab/>
        <w:t>Execution phase</w:t>
      </w:r>
      <w:bookmarkEnd w:id="3324"/>
      <w:bookmarkEnd w:id="3325"/>
      <w:bookmarkEnd w:id="3326"/>
      <w:bookmarkEnd w:id="3327"/>
      <w:bookmarkEnd w:id="3328"/>
      <w:bookmarkEnd w:id="3329"/>
      <w:bookmarkEnd w:id="3330"/>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1" w:name="_Toc36192121"/>
      <w:bookmarkStart w:id="3332" w:name="_Toc45193220"/>
      <w:bookmarkStart w:id="3333" w:name="_Toc47592852"/>
      <w:bookmarkStart w:id="3334" w:name="_Toc51834939"/>
      <w:bookmarkStart w:id="3335" w:name="_Toc20204347"/>
      <w:bookmarkStart w:id="3336" w:name="_Toc27895039"/>
      <w:bookmarkStart w:id="3337" w:name="_Toc106193866"/>
      <w:r>
        <w:t>4.23.7.2.4</w:t>
      </w:r>
      <w:r>
        <w:tab/>
        <w:t>Handover Cancel</w:t>
      </w:r>
      <w:bookmarkEnd w:id="3331"/>
      <w:bookmarkEnd w:id="3332"/>
      <w:bookmarkEnd w:id="3333"/>
      <w:bookmarkEnd w:id="3334"/>
      <w:bookmarkEnd w:id="3337"/>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38" w:name="_Toc36192122"/>
      <w:bookmarkStart w:id="3339" w:name="_Toc45193221"/>
      <w:bookmarkStart w:id="3340" w:name="_Toc47592853"/>
      <w:bookmarkStart w:id="3341" w:name="_Toc51834940"/>
      <w:bookmarkStart w:id="3342" w:name="_Toc106193867"/>
      <w:r w:rsidRPr="00140E21">
        <w:lastRenderedPageBreak/>
        <w:t>4.23.7.3</w:t>
      </w:r>
      <w:r w:rsidRPr="00140E21">
        <w:tab/>
        <w:t>Inter NG-RAN node N2 based handover with I-SMF insertion/change/removal</w:t>
      </w:r>
      <w:bookmarkEnd w:id="3335"/>
      <w:bookmarkEnd w:id="3336"/>
      <w:bookmarkEnd w:id="3338"/>
      <w:bookmarkEnd w:id="3339"/>
      <w:bookmarkEnd w:id="3340"/>
      <w:bookmarkEnd w:id="3341"/>
      <w:bookmarkEnd w:id="3342"/>
    </w:p>
    <w:p w14:paraId="3DB3DC04" w14:textId="77777777" w:rsidR="00776774" w:rsidRPr="00140E21" w:rsidRDefault="00776774" w:rsidP="00776774">
      <w:pPr>
        <w:pStyle w:val="Heading5"/>
      </w:pPr>
      <w:bookmarkStart w:id="3343" w:name="_Toc20204348"/>
      <w:bookmarkStart w:id="3344" w:name="_Toc27895040"/>
      <w:bookmarkStart w:id="3345" w:name="_Toc36192123"/>
      <w:bookmarkStart w:id="3346" w:name="_Toc45193222"/>
      <w:bookmarkStart w:id="3347" w:name="_Toc47592854"/>
      <w:bookmarkStart w:id="3348" w:name="_Toc51834941"/>
      <w:bookmarkStart w:id="3349" w:name="_Toc106193868"/>
      <w:r w:rsidRPr="00140E21">
        <w:t>4.23.7.3.1</w:t>
      </w:r>
      <w:r w:rsidRPr="00140E21">
        <w:tab/>
        <w:t>General</w:t>
      </w:r>
      <w:bookmarkEnd w:id="3343"/>
      <w:bookmarkEnd w:id="3344"/>
      <w:bookmarkEnd w:id="3345"/>
      <w:bookmarkEnd w:id="3346"/>
      <w:bookmarkEnd w:id="3347"/>
      <w:bookmarkEnd w:id="3348"/>
      <w:bookmarkEnd w:id="3349"/>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50" w:name="_Toc20204349"/>
      <w:bookmarkStart w:id="3351" w:name="_Toc27895041"/>
      <w:bookmarkStart w:id="3352" w:name="_Toc36192124"/>
      <w:bookmarkStart w:id="3353" w:name="_Toc45193223"/>
      <w:bookmarkStart w:id="3354" w:name="_Toc47592855"/>
      <w:bookmarkStart w:id="3355"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56" w:name="_Toc106193869"/>
      <w:r w:rsidRPr="00140E21">
        <w:lastRenderedPageBreak/>
        <w:t>4.23.7.3.2</w:t>
      </w:r>
      <w:r w:rsidRPr="00140E21">
        <w:tab/>
        <w:t>Preparation phase</w:t>
      </w:r>
      <w:bookmarkEnd w:id="3350"/>
      <w:bookmarkEnd w:id="3351"/>
      <w:bookmarkEnd w:id="3352"/>
      <w:bookmarkEnd w:id="3353"/>
      <w:bookmarkEnd w:id="3354"/>
      <w:bookmarkEnd w:id="3355"/>
      <w:bookmarkEnd w:id="3356"/>
    </w:p>
    <w:p w14:paraId="68CAEA08" w14:textId="77777777" w:rsidR="00776774" w:rsidRDefault="00776774" w:rsidP="00776774">
      <w:pPr>
        <w:pStyle w:val="TH"/>
      </w:pPr>
      <w:r w:rsidRPr="00140E21">
        <w:object w:dxaOrig="13043" w:dyaOrig="20183" w14:anchorId="29BF9885">
          <v:shape id="_x0000_i1235" type="#_x0000_t75" style="width:480.85pt;height:745.65pt" o:ole="">
            <v:imagedata r:id="rId413" o:title="" croptop="146f" cropbottom="58f" cropright="1025f"/>
          </v:shape>
          <o:OLEObject Type="Embed" ProgID="Visio.Drawing.15" ShapeID="_x0000_i1235" DrawAspect="Content" ObjectID="_1716809110" r:id="rId414"/>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57" w:name="_Toc20204350"/>
      <w:bookmarkStart w:id="3358" w:name="_Toc27895042"/>
      <w:bookmarkStart w:id="3359" w:name="_Toc36192125"/>
      <w:bookmarkStart w:id="3360" w:name="_Toc45193224"/>
      <w:bookmarkStart w:id="3361" w:name="_Toc47592856"/>
      <w:bookmarkStart w:id="3362" w:name="_Toc51834943"/>
      <w:bookmarkStart w:id="3363" w:name="_Toc106193870"/>
      <w:r w:rsidRPr="00140E21">
        <w:t>4.23.7.3.3</w:t>
      </w:r>
      <w:r w:rsidRPr="00140E21">
        <w:tab/>
        <w:t>Execution phase</w:t>
      </w:r>
      <w:bookmarkEnd w:id="3357"/>
      <w:bookmarkEnd w:id="3358"/>
      <w:bookmarkEnd w:id="3359"/>
      <w:bookmarkEnd w:id="3360"/>
      <w:bookmarkEnd w:id="3361"/>
      <w:bookmarkEnd w:id="3362"/>
      <w:bookmarkEnd w:id="3363"/>
    </w:p>
    <w:p w14:paraId="6CE645A9" w14:textId="77777777" w:rsidR="00776774" w:rsidRDefault="00776774" w:rsidP="00776774">
      <w:pPr>
        <w:pStyle w:val="TH"/>
      </w:pPr>
      <w:r w:rsidRPr="00140E21">
        <w:object w:dxaOrig="24525" w:dyaOrig="29190" w14:anchorId="364AED59">
          <v:shape id="_x0000_i1236" type="#_x0000_t75" style="width:474.55pt;height:577.9pt" o:ole="">
            <v:imagedata r:id="rId415" o:title="" cropbottom="255f"/>
          </v:shape>
          <o:OLEObject Type="Embed" ProgID="Visio.Drawing.15" ShapeID="_x0000_i1236" DrawAspect="Content" ObjectID="_1716809111" r:id="rId416"/>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4" w:name="_Toc36192126"/>
      <w:bookmarkStart w:id="3365" w:name="_Toc45193225"/>
      <w:bookmarkStart w:id="3366" w:name="_Toc47592857"/>
      <w:bookmarkStart w:id="3367" w:name="_Toc51834944"/>
      <w:bookmarkStart w:id="3368" w:name="_Toc20204351"/>
      <w:bookmarkStart w:id="3369" w:name="_Toc27895043"/>
      <w:bookmarkStart w:id="3370" w:name="_Toc106193871"/>
      <w:r>
        <w:lastRenderedPageBreak/>
        <w:t>4.23.7.3.4</w:t>
      </w:r>
      <w:r>
        <w:tab/>
        <w:t>Handover Cancel</w:t>
      </w:r>
      <w:bookmarkEnd w:id="3364"/>
      <w:bookmarkEnd w:id="3365"/>
      <w:bookmarkEnd w:id="3366"/>
      <w:bookmarkEnd w:id="3367"/>
      <w:bookmarkEnd w:id="3370"/>
    </w:p>
    <w:p w14:paraId="08E726C9" w14:textId="77777777" w:rsidR="00776774" w:rsidRDefault="00776774" w:rsidP="00776774">
      <w:pPr>
        <w:pStyle w:val="TH"/>
      </w:pPr>
      <w:r w:rsidRPr="00140E21">
        <w:object w:dxaOrig="25251" w:dyaOrig="29200" w14:anchorId="738050A9">
          <v:shape id="_x0000_i1237" type="#_x0000_t75" style="width:479.6pt;height:567.85pt" o:ole="">
            <v:imagedata r:id="rId417" o:title="" cropbottom="255f"/>
          </v:shape>
          <o:OLEObject Type="Embed" ProgID="Visio.Drawing.15" ShapeID="_x0000_i1237" DrawAspect="Content" ObjectID="_1716809112" r:id="rId418"/>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1" w:name="_Toc36192127"/>
      <w:bookmarkStart w:id="3372" w:name="_Toc45193226"/>
      <w:bookmarkStart w:id="3373" w:name="_Toc47592858"/>
      <w:bookmarkStart w:id="3374" w:name="_Toc51834945"/>
      <w:bookmarkStart w:id="3375" w:name="_Toc106193872"/>
      <w:r w:rsidRPr="00140E21">
        <w:t>4.23.8</w:t>
      </w:r>
      <w:r w:rsidRPr="00140E21">
        <w:tab/>
        <w:t>AN Release procedure involving I-SMF</w:t>
      </w:r>
      <w:bookmarkEnd w:id="3368"/>
      <w:bookmarkEnd w:id="3369"/>
      <w:bookmarkEnd w:id="3371"/>
      <w:bookmarkEnd w:id="3372"/>
      <w:bookmarkEnd w:id="3373"/>
      <w:bookmarkEnd w:id="3374"/>
      <w:bookmarkEnd w:id="3375"/>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76" w:name="_Toc20204352"/>
      <w:bookmarkStart w:id="3377" w:name="_Toc27895044"/>
      <w:bookmarkStart w:id="3378" w:name="_Toc36192128"/>
      <w:bookmarkStart w:id="3379" w:name="_Toc45193227"/>
      <w:bookmarkStart w:id="3380" w:name="_Toc47592859"/>
      <w:bookmarkStart w:id="3381" w:name="_Toc51834946"/>
      <w:bookmarkStart w:id="3382" w:name="_Toc106193873"/>
      <w:r w:rsidRPr="00140E21">
        <w:t>4.23.9</w:t>
      </w:r>
      <w:r w:rsidRPr="00140E21">
        <w:tab/>
        <w:t>Branching Point or UL CL controlled by I-SMF</w:t>
      </w:r>
      <w:bookmarkEnd w:id="3376"/>
      <w:bookmarkEnd w:id="3377"/>
      <w:bookmarkEnd w:id="3378"/>
      <w:bookmarkEnd w:id="3379"/>
      <w:bookmarkEnd w:id="3380"/>
      <w:bookmarkEnd w:id="3381"/>
      <w:bookmarkEnd w:id="3382"/>
    </w:p>
    <w:p w14:paraId="0C46FC30" w14:textId="77777777" w:rsidR="00776774" w:rsidRDefault="00776774" w:rsidP="00776774">
      <w:pPr>
        <w:pStyle w:val="Heading4"/>
      </w:pPr>
      <w:bookmarkStart w:id="3383" w:name="_Toc27895045"/>
      <w:bookmarkStart w:id="3384" w:name="_Toc36192129"/>
      <w:bookmarkStart w:id="3385" w:name="_Toc45193228"/>
      <w:bookmarkStart w:id="3386" w:name="_Toc47592860"/>
      <w:bookmarkStart w:id="3387" w:name="_Toc51834947"/>
      <w:bookmarkStart w:id="3388" w:name="_Toc20204353"/>
      <w:bookmarkStart w:id="3389" w:name="_Toc106193874"/>
      <w:r>
        <w:t>4.23.9.0</w:t>
      </w:r>
      <w:r>
        <w:tab/>
        <w:t>Overview</w:t>
      </w:r>
      <w:bookmarkEnd w:id="3383"/>
      <w:bookmarkEnd w:id="3384"/>
      <w:bookmarkEnd w:id="3385"/>
      <w:bookmarkEnd w:id="3386"/>
      <w:bookmarkEnd w:id="3387"/>
      <w:bookmarkEnd w:id="338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0" w:name="_Toc27895046"/>
      <w:bookmarkStart w:id="3391" w:name="_Toc36192130"/>
      <w:bookmarkStart w:id="3392" w:name="_Toc45193229"/>
      <w:bookmarkStart w:id="3393" w:name="_Toc47592861"/>
      <w:bookmarkStart w:id="339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95" w:name="_Toc106193875"/>
      <w:r w:rsidRPr="00140E21">
        <w:t>4.23.9.1</w:t>
      </w:r>
      <w:r w:rsidRPr="00140E21">
        <w:tab/>
        <w:t>Addition of PDU Session Anchor and Branching Point or UL CL controlled by I-SMF</w:t>
      </w:r>
      <w:bookmarkEnd w:id="3388"/>
      <w:bookmarkEnd w:id="3390"/>
      <w:bookmarkEnd w:id="3391"/>
      <w:bookmarkEnd w:id="3392"/>
      <w:bookmarkEnd w:id="3393"/>
      <w:bookmarkEnd w:id="3394"/>
      <w:bookmarkEnd w:id="3395"/>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38" type="#_x0000_t75" style="width:444.5pt;height:393.2pt" o:ole="">
            <v:imagedata r:id="rId419" o:title=""/>
          </v:shape>
          <o:OLEObject Type="Embed" ProgID="Visio.Drawing.11" ShapeID="_x0000_i1238" DrawAspect="Content" ObjectID="_1716809113" r:id="rId420"/>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96" w:name="_Toc20204354"/>
      <w:bookmarkStart w:id="3397" w:name="_Toc27895047"/>
      <w:bookmarkStart w:id="3398" w:name="_Toc36192131"/>
      <w:bookmarkStart w:id="3399" w:name="_Toc45193230"/>
      <w:bookmarkStart w:id="3400" w:name="_Toc47592862"/>
      <w:bookmarkStart w:id="3401" w:name="_Toc51834949"/>
      <w:bookmarkStart w:id="3402" w:name="_Toc106193876"/>
      <w:r w:rsidRPr="00140E21">
        <w:lastRenderedPageBreak/>
        <w:t>4.23.9.2</w:t>
      </w:r>
      <w:r w:rsidRPr="00140E21">
        <w:tab/>
        <w:t>Removal of PDU Session Anchor and Branching Point or UL CL controlled by I-SMF</w:t>
      </w:r>
      <w:bookmarkEnd w:id="3396"/>
      <w:bookmarkEnd w:id="3397"/>
      <w:bookmarkEnd w:id="3398"/>
      <w:bookmarkEnd w:id="3399"/>
      <w:bookmarkEnd w:id="3400"/>
      <w:bookmarkEnd w:id="3401"/>
      <w:bookmarkEnd w:id="3402"/>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9" type="#_x0000_t75" style="width:480.85pt;height:363.15pt" o:ole="">
            <v:imagedata r:id="rId421" o:title=""/>
          </v:shape>
          <o:OLEObject Type="Embed" ProgID="Visio.Drawing.15" ShapeID="_x0000_i1239" DrawAspect="Content" ObjectID="_1716809114" r:id="rId422"/>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3"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4" w:name="_Toc27895048"/>
      <w:bookmarkStart w:id="3405" w:name="_Toc36192132"/>
      <w:bookmarkStart w:id="3406" w:name="_Toc45193231"/>
      <w:bookmarkStart w:id="3407" w:name="_Toc47592863"/>
      <w:bookmarkStart w:id="3408" w:name="_Toc51834950"/>
      <w:bookmarkStart w:id="3409" w:name="_Toc106193877"/>
      <w:r w:rsidRPr="00140E21">
        <w:t>4.23.9.3</w:t>
      </w:r>
      <w:r w:rsidRPr="00140E21">
        <w:tab/>
        <w:t>Change of PDU Session Anchor for IPv6 multi-homing or UL CL controlled by I-SMF</w:t>
      </w:r>
      <w:bookmarkEnd w:id="3403"/>
      <w:bookmarkEnd w:id="3404"/>
      <w:bookmarkEnd w:id="3405"/>
      <w:bookmarkEnd w:id="3406"/>
      <w:bookmarkEnd w:id="3407"/>
      <w:bookmarkEnd w:id="3408"/>
      <w:bookmarkEnd w:id="3409"/>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40" type="#_x0000_t75" style="width:478.95pt;height:350.6pt" o:ole="">
            <v:imagedata r:id="rId423" o:title=""/>
          </v:shape>
          <o:OLEObject Type="Embed" ProgID="Visio.Drawing.15" ShapeID="_x0000_i1240" DrawAspect="Content" ObjectID="_1716809115" r:id="rId424"/>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0" w:name="_Toc20204356"/>
      <w:bookmarkStart w:id="3411" w:name="_Toc27895049"/>
      <w:bookmarkStart w:id="3412" w:name="_Toc36192133"/>
      <w:bookmarkStart w:id="3413" w:name="_Toc45193232"/>
      <w:bookmarkStart w:id="3414" w:name="_Toc47592864"/>
      <w:bookmarkStart w:id="3415" w:name="_Toc51834951"/>
      <w:bookmarkStart w:id="3416" w:name="_Toc106193878"/>
      <w:r>
        <w:t>4.23.9.4</w:t>
      </w:r>
      <w:r>
        <w:tab/>
        <w:t>Simultaneous change of Branching Point or UL CL and additional PSA controlled by I-SMF</w:t>
      </w:r>
      <w:bookmarkEnd w:id="3416"/>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42" type="#_x0000_t75" style="width:475.2pt;height:457.65pt" o:ole="">
            <v:imagedata r:id="rId425" o:title="" cropbottom="7281f"/>
          </v:shape>
          <o:OLEObject Type="Embed" ProgID="Visio.Drawing.15" ShapeID="_x0000_i1242" DrawAspect="Content" ObjectID="_1716809116" r:id="rId426"/>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417" w:name="_Toc106193879"/>
      <w:r>
        <w:t>4.23.9.5</w:t>
      </w:r>
      <w:r>
        <w:tab/>
        <w:t>Simultaneous change of Branching Points or UL CLs controlled by different I-SMFs</w:t>
      </w:r>
      <w:bookmarkEnd w:id="3417"/>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44" type="#_x0000_t75" style="width:479.6pt;height:616.7pt" o:ole="">
            <v:imagedata r:id="rId427" o:title="" cropbottom="6486f"/>
          </v:shape>
          <o:OLEObject Type="Embed" ProgID="Visio.Drawing.15" ShapeID="_x0000_i1244" DrawAspect="Content" ObjectID="_1716809117" r:id="rId428"/>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18" w:name="_Toc106193880"/>
      <w:r w:rsidRPr="00140E21">
        <w:lastRenderedPageBreak/>
        <w:t>4.23.9a</w:t>
      </w:r>
      <w:bookmarkEnd w:id="3410"/>
      <w:r>
        <w:tab/>
        <w:t>Void</w:t>
      </w:r>
      <w:bookmarkEnd w:id="3411"/>
      <w:bookmarkEnd w:id="3412"/>
      <w:bookmarkEnd w:id="3413"/>
      <w:bookmarkEnd w:id="3414"/>
      <w:bookmarkEnd w:id="3415"/>
      <w:bookmarkEnd w:id="3418"/>
    </w:p>
    <w:p w14:paraId="46580356" w14:textId="77777777" w:rsidR="00776774" w:rsidRPr="00140E21" w:rsidRDefault="00776774" w:rsidP="00776774"/>
    <w:p w14:paraId="3984D522" w14:textId="77777777" w:rsidR="00776774" w:rsidRPr="00140E21" w:rsidRDefault="00776774" w:rsidP="00776774">
      <w:pPr>
        <w:pStyle w:val="Heading3"/>
      </w:pPr>
      <w:bookmarkStart w:id="3419" w:name="_Toc20204357"/>
      <w:bookmarkStart w:id="3420" w:name="_Toc27895050"/>
      <w:bookmarkStart w:id="3421" w:name="_Toc36192134"/>
      <w:bookmarkStart w:id="3422" w:name="_Toc45193233"/>
      <w:bookmarkStart w:id="3423" w:name="_Toc47592865"/>
      <w:bookmarkStart w:id="3424" w:name="_Toc51834952"/>
      <w:bookmarkStart w:id="3425" w:name="_Toc106193881"/>
      <w:r w:rsidRPr="00140E21">
        <w:t>4.23.10</w:t>
      </w:r>
      <w:r w:rsidRPr="00140E21">
        <w:tab/>
        <w:t>CN-initiated selective deactivation of UP connection of an existing PDU Session involving I-SMF</w:t>
      </w:r>
      <w:bookmarkEnd w:id="3419"/>
      <w:bookmarkEnd w:id="3420"/>
      <w:bookmarkEnd w:id="3421"/>
      <w:bookmarkEnd w:id="3422"/>
      <w:bookmarkEnd w:id="3423"/>
      <w:bookmarkEnd w:id="3424"/>
      <w:bookmarkEnd w:id="3425"/>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26" w:name="_Toc20204358"/>
      <w:bookmarkStart w:id="3427" w:name="_Toc27895051"/>
      <w:bookmarkStart w:id="3428" w:name="_Toc36192135"/>
      <w:bookmarkStart w:id="3429" w:name="_Toc45193234"/>
      <w:bookmarkStart w:id="3430" w:name="_Toc47592866"/>
      <w:bookmarkStart w:id="3431" w:name="_Toc51834953"/>
      <w:bookmarkStart w:id="3432" w:name="_Toc106193882"/>
      <w:r w:rsidRPr="00140E21">
        <w:t>4.23.11</w:t>
      </w:r>
      <w:r w:rsidRPr="00140E21">
        <w:tab/>
        <w:t>Xn based handover</w:t>
      </w:r>
      <w:bookmarkEnd w:id="3426"/>
      <w:bookmarkEnd w:id="3427"/>
      <w:bookmarkEnd w:id="3428"/>
      <w:bookmarkEnd w:id="3429"/>
      <w:bookmarkEnd w:id="3430"/>
      <w:bookmarkEnd w:id="3431"/>
      <w:bookmarkEnd w:id="3432"/>
    </w:p>
    <w:p w14:paraId="6905AE02" w14:textId="77777777" w:rsidR="00776774" w:rsidRPr="00140E21" w:rsidRDefault="00776774" w:rsidP="00776774">
      <w:pPr>
        <w:pStyle w:val="Heading4"/>
      </w:pPr>
      <w:bookmarkStart w:id="3433" w:name="_Toc20204359"/>
      <w:bookmarkStart w:id="3434" w:name="_Toc27895052"/>
      <w:bookmarkStart w:id="3435" w:name="_Toc36192136"/>
      <w:bookmarkStart w:id="3436" w:name="_Toc45193235"/>
      <w:bookmarkStart w:id="3437" w:name="_Toc47592867"/>
      <w:bookmarkStart w:id="3438" w:name="_Toc51834954"/>
      <w:bookmarkStart w:id="3439" w:name="_Toc106193883"/>
      <w:r w:rsidRPr="00140E21">
        <w:t>4.23.11.1</w:t>
      </w:r>
      <w:r w:rsidRPr="00140E21">
        <w:tab/>
        <w:t>General</w:t>
      </w:r>
      <w:bookmarkEnd w:id="3433"/>
      <w:bookmarkEnd w:id="3434"/>
      <w:bookmarkEnd w:id="3435"/>
      <w:bookmarkEnd w:id="3436"/>
      <w:bookmarkEnd w:id="3437"/>
      <w:bookmarkEnd w:id="3438"/>
      <w:bookmarkEnd w:id="3439"/>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40" w:name="_Toc20204360"/>
      <w:bookmarkStart w:id="3441" w:name="_Toc27895053"/>
      <w:bookmarkStart w:id="3442" w:name="_Toc36192137"/>
      <w:bookmarkStart w:id="3443" w:name="_Toc45193236"/>
      <w:bookmarkStart w:id="3444" w:name="_Toc47592868"/>
      <w:bookmarkStart w:id="3445"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46" w:name="_Toc106193884"/>
      <w:r w:rsidRPr="00140E21">
        <w:t>4.23.11.2</w:t>
      </w:r>
      <w:r w:rsidRPr="00140E21">
        <w:tab/>
        <w:t>Xn based handover with insertion of intermediate SMF</w:t>
      </w:r>
      <w:bookmarkEnd w:id="3440"/>
      <w:bookmarkEnd w:id="3441"/>
      <w:bookmarkEnd w:id="3442"/>
      <w:bookmarkEnd w:id="3443"/>
      <w:bookmarkEnd w:id="3444"/>
      <w:bookmarkEnd w:id="3445"/>
      <w:bookmarkEnd w:id="3446"/>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45" type="#_x0000_t75" style="width:475.85pt;height:373.75pt" o:ole="">
            <v:imagedata r:id="rId429" o:title=""/>
          </v:shape>
          <o:OLEObject Type="Embed" ProgID="Visio.Drawing.11" ShapeID="_x0000_i1245" DrawAspect="Content" ObjectID="_1716809118" r:id="rId430"/>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47" w:name="_Toc20204361"/>
      <w:bookmarkStart w:id="3448"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49" w:name="_Toc36192138"/>
      <w:bookmarkStart w:id="3450" w:name="_Toc45193237"/>
      <w:bookmarkStart w:id="3451" w:name="_Toc47592869"/>
      <w:bookmarkStart w:id="3452" w:name="_Toc51834956"/>
      <w:bookmarkStart w:id="3453" w:name="_Toc106193885"/>
      <w:r w:rsidRPr="00140E21">
        <w:t>4.23.11.3</w:t>
      </w:r>
      <w:r w:rsidRPr="00140E21">
        <w:tab/>
        <w:t>Xn based handover with re-allocation of intermediate SMF</w:t>
      </w:r>
      <w:bookmarkEnd w:id="3447"/>
      <w:bookmarkEnd w:id="3448"/>
      <w:bookmarkEnd w:id="3449"/>
      <w:bookmarkEnd w:id="3450"/>
      <w:bookmarkEnd w:id="3451"/>
      <w:bookmarkEnd w:id="3452"/>
      <w:bookmarkEnd w:id="3453"/>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6" type="#_x0000_t75" style="width:480.2pt;height:378.15pt" o:ole="">
            <v:imagedata r:id="rId431" o:title=""/>
          </v:shape>
          <o:OLEObject Type="Embed" ProgID="Visio.Drawing.11" ShapeID="_x0000_i1246" DrawAspect="Content" ObjectID="_1716809119" r:id="rId432"/>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54" w:name="_Toc20204362"/>
      <w:bookmarkStart w:id="3455" w:name="_Toc27895055"/>
      <w:bookmarkStart w:id="3456" w:name="_Toc36192139"/>
      <w:bookmarkStart w:id="3457" w:name="_Toc45193238"/>
      <w:bookmarkStart w:id="3458" w:name="_Toc47592870"/>
      <w:bookmarkStart w:id="3459" w:name="_Toc51834957"/>
      <w:bookmarkStart w:id="3460" w:name="_Toc106193886"/>
      <w:r w:rsidRPr="00140E21">
        <w:lastRenderedPageBreak/>
        <w:t>4.23.11.4</w:t>
      </w:r>
      <w:r w:rsidRPr="00140E21">
        <w:tab/>
        <w:t>Xn based handover with removal of intermediate SMF</w:t>
      </w:r>
      <w:bookmarkEnd w:id="3454"/>
      <w:bookmarkEnd w:id="3455"/>
      <w:bookmarkEnd w:id="3456"/>
      <w:bookmarkEnd w:id="3457"/>
      <w:bookmarkEnd w:id="3458"/>
      <w:bookmarkEnd w:id="3459"/>
      <w:bookmarkEnd w:id="3460"/>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1" w:name="_MON_1617608619"/>
    <w:bookmarkEnd w:id="3461"/>
    <w:p w14:paraId="3685A87B" w14:textId="77777777" w:rsidR="00776774" w:rsidRPr="00140E21" w:rsidRDefault="00776774" w:rsidP="00776774">
      <w:pPr>
        <w:pStyle w:val="TH"/>
      </w:pPr>
      <w:r w:rsidRPr="00140E21">
        <w:object w:dxaOrig="11389" w:dyaOrig="9781" w14:anchorId="64098B98">
          <v:shape id="_x0000_i1247" type="#_x0000_t75" style="width:475.2pt;height:407.6pt" o:ole="">
            <v:imagedata r:id="rId433" o:title=""/>
          </v:shape>
          <o:OLEObject Type="Embed" ProgID="Visio.Drawing.11" ShapeID="_x0000_i1247" DrawAspect="Content" ObjectID="_1716809120" r:id="rId434"/>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62" w:name="_Toc36192140"/>
      <w:bookmarkStart w:id="3463" w:name="_Toc45193239"/>
      <w:bookmarkStart w:id="3464" w:name="_Toc47592871"/>
      <w:bookmarkStart w:id="3465" w:name="_Toc51834958"/>
      <w:bookmarkStart w:id="3466" w:name="_Toc20204363"/>
      <w:bookmarkStart w:id="3467" w:name="_Toc27895056"/>
      <w:bookmarkStart w:id="3468" w:name="_Toc106193887"/>
      <w:r>
        <w:t>4.23.11.5</w:t>
      </w:r>
      <w:r>
        <w:tab/>
        <w:t>Xn based handover without change of intermediate SMF</w:t>
      </w:r>
      <w:bookmarkEnd w:id="3462"/>
      <w:bookmarkEnd w:id="3463"/>
      <w:bookmarkEnd w:id="3464"/>
      <w:bookmarkEnd w:id="3465"/>
      <w:bookmarkEnd w:id="3468"/>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469" w:name="_Toc36192141"/>
      <w:bookmarkStart w:id="3470" w:name="_Toc45193240"/>
      <w:bookmarkStart w:id="3471" w:name="_Toc47592872"/>
      <w:bookmarkStart w:id="3472" w:name="_Toc51834959"/>
      <w:bookmarkStart w:id="3473" w:name="_Toc106193888"/>
      <w:r>
        <w:t>4.23.12</w:t>
      </w:r>
      <w:r>
        <w:tab/>
        <w:t>N26 based Interworking Procedures with I-SMF</w:t>
      </w:r>
      <w:bookmarkEnd w:id="3466"/>
      <w:bookmarkEnd w:id="3467"/>
      <w:bookmarkEnd w:id="3469"/>
      <w:bookmarkEnd w:id="3470"/>
      <w:bookmarkEnd w:id="3471"/>
      <w:bookmarkEnd w:id="3472"/>
      <w:bookmarkEnd w:id="3473"/>
    </w:p>
    <w:p w14:paraId="00F78856" w14:textId="77777777" w:rsidR="00776774" w:rsidRDefault="00776774" w:rsidP="00776774">
      <w:pPr>
        <w:pStyle w:val="Heading4"/>
      </w:pPr>
      <w:bookmarkStart w:id="3474" w:name="_Toc20204364"/>
      <w:bookmarkStart w:id="3475" w:name="_Toc27895057"/>
      <w:bookmarkStart w:id="3476" w:name="_Toc36192142"/>
      <w:bookmarkStart w:id="3477" w:name="_Toc45193241"/>
      <w:bookmarkStart w:id="3478" w:name="_Toc47592873"/>
      <w:bookmarkStart w:id="3479" w:name="_Toc51834960"/>
      <w:bookmarkStart w:id="3480" w:name="_Toc106193889"/>
      <w:r>
        <w:t>4.23.12.1</w:t>
      </w:r>
      <w:r>
        <w:tab/>
        <w:t>General</w:t>
      </w:r>
      <w:bookmarkEnd w:id="3474"/>
      <w:bookmarkEnd w:id="3475"/>
      <w:bookmarkEnd w:id="3476"/>
      <w:bookmarkEnd w:id="3477"/>
      <w:bookmarkEnd w:id="3478"/>
      <w:bookmarkEnd w:id="3479"/>
      <w:bookmarkEnd w:id="3480"/>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1" w:name="_Toc20204365"/>
      <w:bookmarkStart w:id="3482" w:name="_Toc27895058"/>
      <w:bookmarkStart w:id="3483" w:name="_Toc36192143"/>
      <w:bookmarkStart w:id="3484" w:name="_Toc45193242"/>
      <w:bookmarkStart w:id="3485" w:name="_Toc47592874"/>
      <w:bookmarkStart w:id="3486" w:name="_Toc51834961"/>
      <w:bookmarkStart w:id="3487" w:name="_Toc106193890"/>
      <w:r>
        <w:t>4.23.12.2</w:t>
      </w:r>
      <w:r>
        <w:tab/>
        <w:t>5GS to EPS Idle mode mobility using N26 interface with I-SMF removal</w:t>
      </w:r>
      <w:bookmarkEnd w:id="3481"/>
      <w:bookmarkEnd w:id="3482"/>
      <w:bookmarkEnd w:id="3483"/>
      <w:bookmarkEnd w:id="3484"/>
      <w:bookmarkEnd w:id="3485"/>
      <w:bookmarkEnd w:id="3486"/>
      <w:bookmarkEnd w:id="3487"/>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88" w:name="_Toc36192144"/>
      <w:bookmarkStart w:id="3489" w:name="_Toc45193243"/>
      <w:bookmarkStart w:id="3490" w:name="_Toc47592875"/>
      <w:bookmarkStart w:id="3491" w:name="_Toc51834962"/>
      <w:bookmarkStart w:id="3492" w:name="_Toc20204366"/>
      <w:bookmarkStart w:id="3493" w:name="_Toc27895059"/>
      <w:bookmarkStart w:id="3494" w:name="_Toc106193891"/>
      <w:r>
        <w:t>4.23.12.2A</w:t>
      </w:r>
      <w:r>
        <w:tab/>
        <w:t>5GS to EPS Idle mode mobility using N26 interface with Data forwarding and I-SMF removal</w:t>
      </w:r>
      <w:bookmarkEnd w:id="3488"/>
      <w:bookmarkEnd w:id="3489"/>
      <w:bookmarkEnd w:id="3490"/>
      <w:bookmarkEnd w:id="3491"/>
      <w:bookmarkEnd w:id="3494"/>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5" w:name="_Toc36192145"/>
      <w:bookmarkStart w:id="3496" w:name="_Toc45193244"/>
      <w:bookmarkStart w:id="3497" w:name="_Toc47592876"/>
      <w:bookmarkStart w:id="3498" w:name="_Toc51834963"/>
      <w:bookmarkStart w:id="3499" w:name="_Toc106193892"/>
      <w:r>
        <w:t>4.23.12.3</w:t>
      </w:r>
      <w:r>
        <w:tab/>
        <w:t>EPS to 5GS mobility registration procedure (Idle and Connected State) using N26 interface with I-SMF insertion</w:t>
      </w:r>
      <w:bookmarkEnd w:id="3492"/>
      <w:bookmarkEnd w:id="3493"/>
      <w:bookmarkEnd w:id="3495"/>
      <w:bookmarkEnd w:id="3496"/>
      <w:bookmarkEnd w:id="3497"/>
      <w:bookmarkEnd w:id="3498"/>
      <w:bookmarkEnd w:id="3499"/>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0" w:name="_Toc36192146"/>
      <w:bookmarkStart w:id="3501" w:name="_Toc45193245"/>
      <w:bookmarkStart w:id="3502" w:name="_Toc47592877"/>
      <w:bookmarkStart w:id="3503" w:name="_Toc51834964"/>
      <w:bookmarkStart w:id="3504" w:name="_Toc20204367"/>
      <w:bookmarkStart w:id="3505" w:name="_Toc27895060"/>
      <w:bookmarkStart w:id="3506" w:name="_Toc106193893"/>
      <w:r>
        <w:lastRenderedPageBreak/>
        <w:t>4.23.12.3A</w:t>
      </w:r>
      <w:r>
        <w:tab/>
        <w:t>EPS to 5GS Idle mode mobility using N26 interface with Data forwarding and I-SMF insertion</w:t>
      </w:r>
      <w:bookmarkEnd w:id="3500"/>
      <w:bookmarkEnd w:id="3501"/>
      <w:bookmarkEnd w:id="3502"/>
      <w:bookmarkEnd w:id="3503"/>
      <w:bookmarkEnd w:id="3506"/>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07" w:name="_Toc36192147"/>
      <w:bookmarkStart w:id="3508" w:name="_Toc45193246"/>
      <w:bookmarkStart w:id="3509" w:name="_Toc47592878"/>
      <w:bookmarkStart w:id="3510" w:name="_Toc51834965"/>
      <w:bookmarkStart w:id="3511" w:name="_Toc106193894"/>
      <w:r>
        <w:t>4.23.12.4</w:t>
      </w:r>
      <w:r>
        <w:tab/>
        <w:t>Procedures for EPS bearer ID allocation</w:t>
      </w:r>
      <w:bookmarkEnd w:id="3504"/>
      <w:bookmarkEnd w:id="3505"/>
      <w:bookmarkEnd w:id="3507"/>
      <w:bookmarkEnd w:id="3508"/>
      <w:bookmarkEnd w:id="3509"/>
      <w:bookmarkEnd w:id="3510"/>
      <w:bookmarkEnd w:id="3511"/>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2" w:name="_Toc27895061"/>
      <w:bookmarkStart w:id="3513" w:name="_Toc36192148"/>
      <w:bookmarkStart w:id="3514"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5" w:name="_Toc45193247"/>
      <w:bookmarkStart w:id="3516" w:name="_Toc47592879"/>
      <w:bookmarkStart w:id="3517" w:name="_Toc51834966"/>
      <w:bookmarkStart w:id="3518" w:name="_Toc106193895"/>
      <w:r>
        <w:t>4.23.12.5</w:t>
      </w:r>
      <w:r>
        <w:tab/>
        <w:t>EPS to 5GS mobility registration procedure (Idle) using N26 interface with AMF reallocation and I-SMF insertion</w:t>
      </w:r>
      <w:bookmarkEnd w:id="3512"/>
      <w:bookmarkEnd w:id="3513"/>
      <w:bookmarkEnd w:id="3515"/>
      <w:bookmarkEnd w:id="3516"/>
      <w:bookmarkEnd w:id="3517"/>
      <w:bookmarkEnd w:id="3518"/>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19" w:name="_Toc27895062"/>
      <w:bookmarkStart w:id="3520" w:name="_Toc36192149"/>
      <w:bookmarkStart w:id="3521" w:name="_Toc45193248"/>
      <w:bookmarkStart w:id="3522" w:name="_Toc47592880"/>
      <w:bookmarkStart w:id="3523" w:name="_Toc51834967"/>
      <w:bookmarkStart w:id="3524" w:name="_Toc106193896"/>
      <w:r>
        <w:t>4.23.12.6</w:t>
      </w:r>
      <w:r>
        <w:tab/>
        <w:t>5GS to EPS handover using N26 interface with I-SMF removal</w:t>
      </w:r>
      <w:bookmarkEnd w:id="3519"/>
      <w:bookmarkEnd w:id="3520"/>
      <w:bookmarkEnd w:id="3521"/>
      <w:bookmarkEnd w:id="3522"/>
      <w:bookmarkEnd w:id="3523"/>
      <w:bookmarkEnd w:id="352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525" w:name="_Toc27895063"/>
      <w:bookmarkStart w:id="3526" w:name="_Toc36192150"/>
      <w:bookmarkStart w:id="3527" w:name="_Toc45193249"/>
      <w:bookmarkStart w:id="3528" w:name="_Toc47592881"/>
      <w:bookmarkStart w:id="3529" w:name="_Toc51834968"/>
      <w:bookmarkStart w:id="3530" w:name="_Toc106193897"/>
      <w:r>
        <w:t>4.23.12.7</w:t>
      </w:r>
      <w:r>
        <w:tab/>
        <w:t>EPS to 5GS handover using N26 interface with I-SMF insertion</w:t>
      </w:r>
      <w:bookmarkEnd w:id="3525"/>
      <w:bookmarkEnd w:id="3526"/>
      <w:bookmarkEnd w:id="3527"/>
      <w:bookmarkEnd w:id="3528"/>
      <w:bookmarkEnd w:id="3529"/>
      <w:bookmarkEnd w:id="3530"/>
    </w:p>
    <w:p w14:paraId="05C7FF3E" w14:textId="77777777" w:rsidR="00776774" w:rsidRDefault="00776774" w:rsidP="00776774">
      <w:pPr>
        <w:pStyle w:val="Heading5"/>
      </w:pPr>
      <w:bookmarkStart w:id="3531" w:name="_Toc27895064"/>
      <w:bookmarkStart w:id="3532" w:name="_Toc36192151"/>
      <w:bookmarkStart w:id="3533" w:name="_Toc45193250"/>
      <w:bookmarkStart w:id="3534" w:name="_Toc47592882"/>
      <w:bookmarkStart w:id="3535" w:name="_Toc51834969"/>
      <w:bookmarkStart w:id="3536" w:name="_Toc106193898"/>
      <w:r>
        <w:t>4.23.12.7.1</w:t>
      </w:r>
      <w:r>
        <w:tab/>
        <w:t>Preparation phase</w:t>
      </w:r>
      <w:bookmarkEnd w:id="3531"/>
      <w:bookmarkEnd w:id="3532"/>
      <w:bookmarkEnd w:id="3533"/>
      <w:bookmarkEnd w:id="3534"/>
      <w:bookmarkEnd w:id="3535"/>
      <w:bookmarkEnd w:id="3536"/>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37" w:name="_Toc27895065"/>
      <w:bookmarkStart w:id="3538" w:name="_Toc36192152"/>
      <w:bookmarkStart w:id="3539" w:name="_Toc45193251"/>
      <w:bookmarkStart w:id="3540" w:name="_Toc47592883"/>
      <w:bookmarkStart w:id="3541" w:name="_Toc51834970"/>
      <w:bookmarkStart w:id="3542" w:name="_Toc106193899"/>
      <w:r>
        <w:t>4.23.12.7.2</w:t>
      </w:r>
      <w:r>
        <w:tab/>
      </w:r>
      <w:r w:rsidR="00FC6A67">
        <w:t>Execution</w:t>
      </w:r>
      <w:r>
        <w:t xml:space="preserve"> phase</w:t>
      </w:r>
      <w:bookmarkEnd w:id="3537"/>
      <w:bookmarkEnd w:id="3538"/>
      <w:bookmarkEnd w:id="3539"/>
      <w:bookmarkEnd w:id="3540"/>
      <w:bookmarkEnd w:id="3541"/>
      <w:bookmarkEnd w:id="3542"/>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3" w:name="_Toc45193252"/>
      <w:bookmarkStart w:id="3544" w:name="_Toc47592884"/>
      <w:bookmarkStart w:id="3545" w:name="_Toc51834971"/>
      <w:bookmarkStart w:id="3546" w:name="_Toc36192153"/>
      <w:bookmarkStart w:id="3547" w:name="_Toc27895066"/>
      <w:bookmarkStart w:id="3548" w:name="_Toc106193900"/>
      <w:r>
        <w:t>4.23.12.8</w:t>
      </w:r>
      <w:r>
        <w:tab/>
        <w:t>Impact to 5GC procedures</w:t>
      </w:r>
      <w:bookmarkEnd w:id="3543"/>
      <w:bookmarkEnd w:id="3544"/>
      <w:bookmarkEnd w:id="3545"/>
      <w:bookmarkEnd w:id="3548"/>
    </w:p>
    <w:p w14:paraId="2A5BF3F6" w14:textId="77777777" w:rsidR="00776774" w:rsidRDefault="00776774" w:rsidP="00776774">
      <w:pPr>
        <w:pStyle w:val="Heading5"/>
      </w:pPr>
      <w:bookmarkStart w:id="3549" w:name="_Toc45193253"/>
      <w:bookmarkStart w:id="3550" w:name="_Toc47592885"/>
      <w:bookmarkStart w:id="3551" w:name="_Toc51834972"/>
      <w:bookmarkStart w:id="3552" w:name="_Toc106193901"/>
      <w:r>
        <w:t>4.23.12.8.1</w:t>
      </w:r>
      <w:r>
        <w:tab/>
        <w:t>General</w:t>
      </w:r>
      <w:bookmarkEnd w:id="3549"/>
      <w:bookmarkEnd w:id="3550"/>
      <w:bookmarkEnd w:id="3551"/>
      <w:bookmarkEnd w:id="3552"/>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3" w:name="_Toc45193254"/>
      <w:bookmarkStart w:id="3554" w:name="_Toc47592886"/>
      <w:bookmarkStart w:id="3555" w:name="_Toc51834973"/>
      <w:bookmarkStart w:id="3556" w:name="_Toc106193902"/>
      <w:r>
        <w:t>4.23.12.8.2</w:t>
      </w:r>
      <w:r>
        <w:tab/>
        <w:t>UE Triggered Service Request with I-SMF insertion/change/removal</w:t>
      </w:r>
      <w:bookmarkEnd w:id="3553"/>
      <w:bookmarkEnd w:id="3554"/>
      <w:bookmarkEnd w:id="3555"/>
      <w:bookmarkEnd w:id="3556"/>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57" w:name="_Toc45193255"/>
      <w:bookmarkStart w:id="3558" w:name="_Toc47592887"/>
      <w:bookmarkStart w:id="3559" w:name="_Toc51834974"/>
      <w:bookmarkStart w:id="3560" w:name="_Toc106193903"/>
      <w:r>
        <w:t>4.23.12.8.3</w:t>
      </w:r>
      <w:r>
        <w:tab/>
        <w:t>PDU Session establishment procedure</w:t>
      </w:r>
      <w:bookmarkEnd w:id="3557"/>
      <w:bookmarkEnd w:id="3558"/>
      <w:bookmarkEnd w:id="3559"/>
      <w:bookmarkEnd w:id="3560"/>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1" w:name="_Toc45193256"/>
      <w:bookmarkStart w:id="3562" w:name="_Toc47592888"/>
      <w:bookmarkStart w:id="3563" w:name="_Toc51834975"/>
      <w:bookmarkStart w:id="3564" w:name="_Toc106193904"/>
      <w:r>
        <w:t>4.23.12.8.4</w:t>
      </w:r>
      <w:r>
        <w:tab/>
        <w:t>PDU Session modification procedure</w:t>
      </w:r>
      <w:bookmarkEnd w:id="3561"/>
      <w:bookmarkEnd w:id="3562"/>
      <w:bookmarkEnd w:id="3563"/>
      <w:bookmarkEnd w:id="3564"/>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5" w:name="_Toc45193257"/>
      <w:bookmarkStart w:id="3566" w:name="_Toc47592889"/>
      <w:bookmarkStart w:id="3567" w:name="_Toc51834976"/>
      <w:bookmarkStart w:id="3568" w:name="_Toc106193905"/>
      <w:r>
        <w:t>4.23.12.8.5</w:t>
      </w:r>
      <w:r>
        <w:tab/>
        <w:t>Inter NG-RAN node N2 based handover with I-SMF insertion/change/removal</w:t>
      </w:r>
      <w:bookmarkEnd w:id="3565"/>
      <w:bookmarkEnd w:id="3566"/>
      <w:bookmarkEnd w:id="3567"/>
      <w:bookmarkEnd w:id="3568"/>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69" w:name="_Toc45193258"/>
      <w:bookmarkStart w:id="3570" w:name="_Toc47592890"/>
      <w:bookmarkStart w:id="3571" w:name="_Toc51834977"/>
      <w:bookmarkStart w:id="3572" w:name="_Toc106193906"/>
      <w:r>
        <w:t>4.23.12.8.6</w:t>
      </w:r>
      <w:r>
        <w:tab/>
        <w:t>Xn based handover with insertion of I-SMF</w:t>
      </w:r>
      <w:bookmarkEnd w:id="3569"/>
      <w:bookmarkEnd w:id="3570"/>
      <w:bookmarkEnd w:id="3571"/>
      <w:bookmarkEnd w:id="357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3" w:name="_Toc45193259"/>
      <w:bookmarkStart w:id="3574" w:name="_Toc47592891"/>
      <w:bookmarkStart w:id="3575" w:name="_Toc51834978"/>
      <w:bookmarkStart w:id="3576" w:name="_Toc106193907"/>
      <w:r>
        <w:t>4.23.13</w:t>
      </w:r>
      <w:r>
        <w:tab/>
        <w:t>Non N26 based Interworking Procedures with I-SMF</w:t>
      </w:r>
      <w:bookmarkEnd w:id="3546"/>
      <w:bookmarkEnd w:id="3573"/>
      <w:bookmarkEnd w:id="3574"/>
      <w:bookmarkEnd w:id="3575"/>
      <w:bookmarkEnd w:id="3576"/>
    </w:p>
    <w:p w14:paraId="3802EB88" w14:textId="77777777" w:rsidR="00776774" w:rsidRDefault="00776774" w:rsidP="00776774">
      <w:pPr>
        <w:pStyle w:val="Heading4"/>
      </w:pPr>
      <w:bookmarkStart w:id="3577" w:name="_Toc36192154"/>
      <w:bookmarkStart w:id="3578" w:name="_Toc45193260"/>
      <w:bookmarkStart w:id="3579" w:name="_Toc47592892"/>
      <w:bookmarkStart w:id="3580" w:name="_Toc51834979"/>
      <w:bookmarkStart w:id="3581" w:name="_Toc106193908"/>
      <w:r>
        <w:t>4.23.13.1</w:t>
      </w:r>
      <w:r>
        <w:tab/>
        <w:t>General</w:t>
      </w:r>
      <w:bookmarkEnd w:id="3577"/>
      <w:bookmarkEnd w:id="3578"/>
      <w:bookmarkEnd w:id="3579"/>
      <w:bookmarkEnd w:id="3580"/>
      <w:bookmarkEnd w:id="3581"/>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2" w:name="_Toc36192155"/>
      <w:bookmarkStart w:id="3583" w:name="_Toc45193261"/>
      <w:bookmarkStart w:id="3584" w:name="_Toc47592893"/>
      <w:bookmarkStart w:id="3585" w:name="_Toc51834980"/>
      <w:bookmarkStart w:id="3586" w:name="_Toc106193909"/>
      <w:r>
        <w:t>4.23.13.2</w:t>
      </w:r>
      <w:r>
        <w:tab/>
        <w:t>Mobility procedure without N26 interface from EPS to 5GS</w:t>
      </w:r>
      <w:bookmarkEnd w:id="3582"/>
      <w:bookmarkEnd w:id="3583"/>
      <w:bookmarkEnd w:id="3584"/>
      <w:bookmarkEnd w:id="3585"/>
      <w:bookmarkEnd w:id="3586"/>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87" w:name="_Toc36192156"/>
      <w:bookmarkStart w:id="3588" w:name="_Toc45193262"/>
      <w:bookmarkStart w:id="3589" w:name="_Toc47592894"/>
      <w:bookmarkStart w:id="3590" w:name="_Toc51834981"/>
      <w:bookmarkStart w:id="3591" w:name="_Toc106193910"/>
      <w:r>
        <w:t>4.23.13.3</w:t>
      </w:r>
      <w:r>
        <w:tab/>
        <w:t>Mobility procedure without N26 interface from EPC/ePDG to 5GS</w:t>
      </w:r>
      <w:bookmarkEnd w:id="3587"/>
      <w:bookmarkEnd w:id="3588"/>
      <w:bookmarkEnd w:id="3589"/>
      <w:bookmarkEnd w:id="3590"/>
      <w:bookmarkEnd w:id="3591"/>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2" w:name="_Toc36192157"/>
      <w:bookmarkStart w:id="3593" w:name="_Toc45193263"/>
      <w:bookmarkStart w:id="3594" w:name="_Toc47592895"/>
      <w:bookmarkStart w:id="3595" w:name="_Toc51834982"/>
      <w:bookmarkStart w:id="3596" w:name="_Toc106193911"/>
      <w:r>
        <w:t>4.23.13.4</w:t>
      </w:r>
      <w:r>
        <w:tab/>
        <w:t>Mobility procedure without N26 interface from 5GS to EPS</w:t>
      </w:r>
      <w:bookmarkEnd w:id="3592"/>
      <w:bookmarkEnd w:id="3593"/>
      <w:bookmarkEnd w:id="3594"/>
      <w:bookmarkEnd w:id="3595"/>
      <w:bookmarkEnd w:id="3596"/>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97" w:name="_Toc36192158"/>
      <w:bookmarkStart w:id="3598" w:name="_Toc45193264"/>
      <w:bookmarkStart w:id="3599" w:name="_Toc47592896"/>
      <w:bookmarkStart w:id="3600" w:name="_Toc51834983"/>
      <w:bookmarkStart w:id="3601" w:name="_Toc106193912"/>
      <w:r>
        <w:t>4.23.13.5</w:t>
      </w:r>
      <w:r>
        <w:tab/>
        <w:t>Mobility procedure without N26 interface from 5GS to EPC/ePDG</w:t>
      </w:r>
      <w:bookmarkEnd w:id="3597"/>
      <w:bookmarkEnd w:id="3598"/>
      <w:bookmarkEnd w:id="3599"/>
      <w:bookmarkEnd w:id="3600"/>
      <w:bookmarkEnd w:id="3601"/>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2" w:name="_Toc45193265"/>
      <w:bookmarkStart w:id="3603" w:name="_Toc47592897"/>
      <w:bookmarkStart w:id="3604" w:name="_Toc51834984"/>
      <w:bookmarkStart w:id="3605" w:name="_Toc36192159"/>
      <w:bookmarkStart w:id="3606" w:name="_Toc106193913"/>
      <w:r>
        <w:lastRenderedPageBreak/>
        <w:t>4.23.14</w:t>
      </w:r>
      <w:r>
        <w:tab/>
        <w:t>Pause of charging</w:t>
      </w:r>
      <w:bookmarkEnd w:id="3602"/>
      <w:bookmarkEnd w:id="3603"/>
      <w:bookmarkEnd w:id="3604"/>
      <w:bookmarkEnd w:id="3606"/>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07" w:name="_Toc45193266"/>
      <w:bookmarkStart w:id="3608" w:name="_Toc47592898"/>
      <w:bookmarkStart w:id="3609" w:name="_Toc51834985"/>
      <w:bookmarkStart w:id="3610" w:name="_Toc106193914"/>
      <w:r>
        <w:t>4.23.15</w:t>
      </w:r>
      <w:r>
        <w:tab/>
        <w:t>PDU Session mobility between 3GPP and non-3GPP access</w:t>
      </w:r>
      <w:bookmarkEnd w:id="3607"/>
      <w:bookmarkEnd w:id="3608"/>
      <w:bookmarkEnd w:id="3609"/>
      <w:bookmarkEnd w:id="3610"/>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1" w:name="_Toc45193267"/>
      <w:bookmarkStart w:id="3612" w:name="_Toc47592899"/>
      <w:bookmarkStart w:id="3613" w:name="_Toc51834986"/>
      <w:bookmarkStart w:id="3614" w:name="_Toc106193915"/>
      <w:r>
        <w:t>4.23.16</w:t>
      </w:r>
      <w:r>
        <w:tab/>
        <w:t>Handover of a PDU Session procedure between 3GPP and untrusted non-3GPP access</w:t>
      </w:r>
      <w:bookmarkEnd w:id="3611"/>
      <w:bookmarkEnd w:id="3612"/>
      <w:bookmarkEnd w:id="3613"/>
      <w:bookmarkEnd w:id="3614"/>
    </w:p>
    <w:p w14:paraId="5340AC63" w14:textId="77777777" w:rsidR="00776774" w:rsidRDefault="00776774" w:rsidP="00776774">
      <w:pPr>
        <w:pStyle w:val="Heading4"/>
      </w:pPr>
      <w:bookmarkStart w:id="3615" w:name="_Toc45193268"/>
      <w:bookmarkStart w:id="3616" w:name="_Toc47592900"/>
      <w:bookmarkStart w:id="3617" w:name="_Toc51834987"/>
      <w:bookmarkStart w:id="3618" w:name="_Toc106193916"/>
      <w:r>
        <w:t>4.23.16.1</w:t>
      </w:r>
      <w:r>
        <w:tab/>
        <w:t>Handover of a PDU Session procedure from untrusted non-3GPP to 3GPP access (non-roaming and roaming with local breakout)</w:t>
      </w:r>
      <w:bookmarkEnd w:id="3615"/>
      <w:bookmarkEnd w:id="3616"/>
      <w:bookmarkEnd w:id="3617"/>
      <w:bookmarkEnd w:id="361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19" w:name="_Toc45193269"/>
      <w:bookmarkStart w:id="3620" w:name="_Toc47592901"/>
      <w:bookmarkStart w:id="3621" w:name="_Toc51834988"/>
      <w:bookmarkStart w:id="3622" w:name="_Toc106193917"/>
      <w:r>
        <w:t>4.23.16.2</w:t>
      </w:r>
      <w:r>
        <w:tab/>
        <w:t>Handover of a PDU Session procedure from 3GPP to untrusted non-3GPP access (non-roaming and roaming with local breakout)</w:t>
      </w:r>
      <w:bookmarkEnd w:id="3619"/>
      <w:bookmarkEnd w:id="3620"/>
      <w:bookmarkEnd w:id="3621"/>
      <w:bookmarkEnd w:id="3622"/>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23" w:name="_Toc45193270"/>
      <w:bookmarkStart w:id="3624" w:name="_Toc47592902"/>
      <w:bookmarkStart w:id="3625" w:name="_Toc51834989"/>
      <w:bookmarkStart w:id="3626" w:name="_Toc106193918"/>
      <w:r>
        <w:t>4.23.16.3</w:t>
      </w:r>
      <w:r>
        <w:tab/>
        <w:t>Handover of a PDU Session procedure from untrusted non-3GPP to 3GPP access (home routed roaming)</w:t>
      </w:r>
      <w:bookmarkEnd w:id="3623"/>
      <w:bookmarkEnd w:id="3624"/>
      <w:bookmarkEnd w:id="3625"/>
      <w:bookmarkEnd w:id="3626"/>
    </w:p>
    <w:p w14:paraId="57ABAF1E" w14:textId="77777777" w:rsidR="00776774" w:rsidRDefault="00776774" w:rsidP="00776774">
      <w:pPr>
        <w:pStyle w:val="Heading5"/>
      </w:pPr>
      <w:bookmarkStart w:id="3627" w:name="_Toc45193271"/>
      <w:bookmarkStart w:id="3628" w:name="_Toc47592903"/>
      <w:bookmarkStart w:id="3629" w:name="_Toc51834990"/>
      <w:bookmarkStart w:id="3630" w:name="_Toc106193919"/>
      <w:r>
        <w:t>4.23.16.3.1</w:t>
      </w:r>
      <w:r>
        <w:tab/>
        <w:t>The target AMF is in the PLMN of the N3IWF</w:t>
      </w:r>
      <w:bookmarkEnd w:id="3627"/>
      <w:bookmarkEnd w:id="3628"/>
      <w:bookmarkEnd w:id="3629"/>
      <w:bookmarkEnd w:id="3630"/>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31" w:name="_Toc45193272"/>
      <w:bookmarkStart w:id="3632" w:name="_Toc47592904"/>
      <w:bookmarkStart w:id="3633" w:name="_Toc51834991"/>
      <w:bookmarkStart w:id="3634" w:name="_Toc106193920"/>
      <w:r>
        <w:t>4.23.16a</w:t>
      </w:r>
      <w:r>
        <w:tab/>
        <w:t>Handover of a PDU Session procedure between 3GPP and trusted non-3GPP access</w:t>
      </w:r>
      <w:bookmarkEnd w:id="3634"/>
    </w:p>
    <w:p w14:paraId="312B111F" w14:textId="77777777" w:rsidR="00526CD1" w:rsidRDefault="00526CD1" w:rsidP="002217D3">
      <w:pPr>
        <w:pStyle w:val="Heading4"/>
      </w:pPr>
      <w:bookmarkStart w:id="3635" w:name="_Toc106193921"/>
      <w:r>
        <w:t>4.23.16a.1</w:t>
      </w:r>
      <w:r>
        <w:tab/>
        <w:t>General</w:t>
      </w:r>
      <w:bookmarkEnd w:id="3635"/>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36" w:name="_Toc106193922"/>
      <w:r>
        <w:t>4.23.17</w:t>
      </w:r>
      <w:r>
        <w:tab/>
        <w:t>Additional considerations for Home-routed roaming</w:t>
      </w:r>
      <w:bookmarkEnd w:id="3636"/>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37" w:name="_Toc106193923"/>
      <w:r w:rsidRPr="00140E21">
        <w:t>4.24</w:t>
      </w:r>
      <w:r w:rsidRPr="00140E21">
        <w:tab/>
        <w:t>Procedures</w:t>
      </w:r>
      <w:r>
        <w:t xml:space="preserve"> for UPF Anchored Data Transport in Control Plane CIoT 5GS Optimisation</w:t>
      </w:r>
      <w:bookmarkEnd w:id="3514"/>
      <w:bookmarkEnd w:id="3547"/>
      <w:bookmarkEnd w:id="3605"/>
      <w:bookmarkEnd w:id="3631"/>
      <w:bookmarkEnd w:id="3632"/>
      <w:bookmarkEnd w:id="3633"/>
      <w:bookmarkEnd w:id="3637"/>
    </w:p>
    <w:p w14:paraId="50132A6D" w14:textId="77777777" w:rsidR="00776774" w:rsidRPr="00140E21" w:rsidRDefault="00776774" w:rsidP="00776774">
      <w:pPr>
        <w:pStyle w:val="Heading3"/>
      </w:pPr>
      <w:bookmarkStart w:id="3638" w:name="_Toc20204369"/>
      <w:bookmarkStart w:id="3639" w:name="_Toc27895067"/>
      <w:bookmarkStart w:id="3640" w:name="_Toc36192160"/>
      <w:bookmarkStart w:id="3641" w:name="_Toc45193273"/>
      <w:bookmarkStart w:id="3642" w:name="_Toc47592905"/>
      <w:bookmarkStart w:id="3643" w:name="_Toc51834992"/>
      <w:bookmarkStart w:id="3644" w:name="_Toc106193924"/>
      <w:r w:rsidRPr="00140E21">
        <w:t>4.24.1</w:t>
      </w:r>
      <w:r w:rsidRPr="00140E21">
        <w:tab/>
        <w:t>UPF anchored Mobile Originated Data Transport in Control Plane CIoT 5GS Optimisation</w:t>
      </w:r>
      <w:bookmarkEnd w:id="3638"/>
      <w:bookmarkEnd w:id="3639"/>
      <w:bookmarkEnd w:id="3640"/>
      <w:bookmarkEnd w:id="3641"/>
      <w:bookmarkEnd w:id="3642"/>
      <w:bookmarkEnd w:id="3643"/>
      <w:bookmarkEnd w:id="3644"/>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48" type="#_x0000_t75" style="width:426.35pt;height:500.85pt" o:ole="">
            <v:imagedata r:id="rId435" o:title=""/>
          </v:shape>
          <o:OLEObject Type="Embed" ProgID="Visio.Drawing.11" ShapeID="_x0000_i1248" DrawAspect="Content" ObjectID="_1716809121" r:id="rId436"/>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157C21AB"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45" w:name="_Toc20204370"/>
      <w:bookmarkStart w:id="3646" w:name="_Toc27895068"/>
      <w:bookmarkStart w:id="3647" w:name="_Toc36192161"/>
      <w:bookmarkStart w:id="3648" w:name="_Toc45193274"/>
      <w:bookmarkStart w:id="3649" w:name="_Toc47592906"/>
      <w:bookmarkStart w:id="3650" w:name="_Toc51834993"/>
      <w:bookmarkStart w:id="3651" w:name="_Toc106193925"/>
      <w:r w:rsidRPr="00140E21">
        <w:t>4.24.2</w:t>
      </w:r>
      <w:r w:rsidRPr="00140E21">
        <w:tab/>
        <w:t>UPF anchored Mobile Terminated Data Transport in Control Plane CIoT 5GS Optimisation</w:t>
      </w:r>
      <w:bookmarkEnd w:id="3645"/>
      <w:bookmarkEnd w:id="3646"/>
      <w:bookmarkEnd w:id="3647"/>
      <w:bookmarkEnd w:id="3648"/>
      <w:bookmarkEnd w:id="3649"/>
      <w:bookmarkEnd w:id="3650"/>
      <w:bookmarkEnd w:id="365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49" type="#_x0000_t75" style="width:370.65pt;height:686.2pt" o:ole="">
            <v:imagedata r:id="rId437" o:title=""/>
          </v:shape>
          <o:OLEObject Type="Embed" ProgID="Visio.Drawing.15" ShapeID="_x0000_i1249" DrawAspect="Content" ObjectID="_1716809122" r:id="rId438"/>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2" w:name="_Toc20204371"/>
      <w:bookmarkStart w:id="3653" w:name="_Toc27895069"/>
      <w:bookmarkStart w:id="3654" w:name="_Toc36192162"/>
      <w:bookmarkStart w:id="3655" w:name="_Toc45193275"/>
      <w:bookmarkStart w:id="3656" w:name="_Toc47592907"/>
      <w:bookmarkStart w:id="3657" w:name="_Toc51834994"/>
      <w:bookmarkStart w:id="3658" w:name="_Toc106193926"/>
      <w:r w:rsidRPr="00140E21">
        <w:t>4.25</w:t>
      </w:r>
      <w:r w:rsidRPr="00140E21">
        <w:tab/>
        <w:t>Procedures for NEF based Non-IP Data Delivery</w:t>
      </w:r>
      <w:bookmarkEnd w:id="3652"/>
      <w:bookmarkEnd w:id="3653"/>
      <w:bookmarkEnd w:id="3654"/>
      <w:bookmarkEnd w:id="3655"/>
      <w:bookmarkEnd w:id="3656"/>
      <w:bookmarkEnd w:id="3657"/>
      <w:bookmarkEnd w:id="3658"/>
    </w:p>
    <w:p w14:paraId="2F5E5928" w14:textId="77777777" w:rsidR="00776774" w:rsidRPr="00140E21" w:rsidRDefault="00776774" w:rsidP="00776774">
      <w:pPr>
        <w:pStyle w:val="Heading3"/>
      </w:pPr>
      <w:bookmarkStart w:id="3659" w:name="_Toc20204372"/>
      <w:bookmarkStart w:id="3660" w:name="_Toc27895070"/>
      <w:bookmarkStart w:id="3661" w:name="_Toc36192163"/>
      <w:bookmarkStart w:id="3662" w:name="_Toc45193276"/>
      <w:bookmarkStart w:id="3663" w:name="_Toc47592908"/>
      <w:bookmarkStart w:id="3664" w:name="_Toc51834995"/>
      <w:bookmarkStart w:id="3665" w:name="_Toc106193927"/>
      <w:r w:rsidRPr="00140E21">
        <w:t>4.25.1</w:t>
      </w:r>
      <w:r w:rsidRPr="00140E21">
        <w:tab/>
        <w:t>General</w:t>
      </w:r>
      <w:bookmarkEnd w:id="3659"/>
      <w:bookmarkEnd w:id="3660"/>
      <w:bookmarkEnd w:id="3661"/>
      <w:bookmarkEnd w:id="3662"/>
      <w:bookmarkEnd w:id="3663"/>
      <w:bookmarkEnd w:id="3664"/>
      <w:bookmarkEnd w:id="3665"/>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66" w:name="_Toc20204373"/>
      <w:bookmarkStart w:id="3667" w:name="_Toc27895071"/>
      <w:bookmarkStart w:id="3668" w:name="_Toc36192164"/>
      <w:bookmarkStart w:id="3669" w:name="_Toc45193277"/>
      <w:bookmarkStart w:id="3670" w:name="_Toc47592909"/>
      <w:bookmarkStart w:id="3671" w:name="_Toc51834996"/>
      <w:bookmarkStart w:id="3672" w:name="_Toc106193928"/>
      <w:r w:rsidRPr="00140E21">
        <w:t>4.25.2</w:t>
      </w:r>
      <w:r w:rsidRPr="00140E21">
        <w:tab/>
        <w:t>SMF-NEF Connection Establishment</w:t>
      </w:r>
      <w:bookmarkEnd w:id="3666"/>
      <w:bookmarkEnd w:id="3667"/>
      <w:bookmarkEnd w:id="3668"/>
      <w:bookmarkEnd w:id="3669"/>
      <w:bookmarkEnd w:id="3670"/>
      <w:bookmarkEnd w:id="3671"/>
      <w:bookmarkEnd w:id="3672"/>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50" type="#_x0000_t75" style="width:6in;height:269.2pt" o:ole="">
            <v:imagedata r:id="rId439" o:title=""/>
          </v:shape>
          <o:OLEObject Type="Embed" ProgID="Word.Picture.8" ShapeID="_x0000_i1250" DrawAspect="Content" ObjectID="_1716809123" r:id="rId440"/>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3" w:name="_Toc20204374"/>
      <w:bookmarkStart w:id="3674" w:name="_Toc27895072"/>
      <w:bookmarkStart w:id="3675" w:name="_Toc36192165"/>
      <w:bookmarkStart w:id="3676" w:name="_Toc45193278"/>
      <w:bookmarkStart w:id="3677" w:name="_Toc47592910"/>
      <w:bookmarkStart w:id="3678" w:name="_Toc51834997"/>
      <w:bookmarkStart w:id="3679" w:name="_Toc106193929"/>
      <w:r w:rsidRPr="00140E21">
        <w:t>4.25.3</w:t>
      </w:r>
      <w:r w:rsidRPr="00140E21">
        <w:tab/>
        <w:t>NIDD Configuration</w:t>
      </w:r>
      <w:bookmarkEnd w:id="3673"/>
      <w:bookmarkEnd w:id="3674"/>
      <w:bookmarkEnd w:id="3675"/>
      <w:bookmarkEnd w:id="3676"/>
      <w:bookmarkEnd w:id="3677"/>
      <w:bookmarkEnd w:id="3678"/>
      <w:bookmarkEnd w:id="3679"/>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51" type="#_x0000_t75" style="width:332.45pt;height:226.65pt" o:ole="">
            <v:imagedata r:id="rId441" o:title=""/>
          </v:shape>
          <o:OLEObject Type="Embed" ProgID="Visio.Drawing.11" ShapeID="_x0000_i1251" DrawAspect="Content" ObjectID="_1716809124" r:id="rId442"/>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680" w:name="_Toc20204375"/>
      <w:bookmarkStart w:id="3681" w:name="_Toc27895073"/>
      <w:bookmarkStart w:id="3682" w:name="_Toc36192166"/>
      <w:bookmarkStart w:id="3683" w:name="_Toc45193279"/>
      <w:bookmarkStart w:id="3684" w:name="_Toc47592911"/>
      <w:bookmarkStart w:id="3685" w:name="_Toc51834998"/>
      <w:bookmarkStart w:id="3686" w:name="_Toc106193930"/>
      <w:r w:rsidRPr="00140E21">
        <w:t>4.25.4</w:t>
      </w:r>
      <w:r w:rsidRPr="00140E21">
        <w:tab/>
        <w:t>NEF Anchored Mobile Originated Data Transport</w:t>
      </w:r>
      <w:bookmarkEnd w:id="3680"/>
      <w:bookmarkEnd w:id="3681"/>
      <w:bookmarkEnd w:id="3682"/>
      <w:bookmarkEnd w:id="3683"/>
      <w:bookmarkEnd w:id="3684"/>
      <w:bookmarkEnd w:id="3685"/>
      <w:bookmarkEnd w:id="3686"/>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52" type="#_x0000_t75" style="width:480.85pt;height:425.75pt" o:ole="">
            <v:imagedata r:id="rId443" o:title=""/>
          </v:shape>
          <o:OLEObject Type="Embed" ProgID="Visio.Drawing.11" ShapeID="_x0000_i1252" DrawAspect="Content" ObjectID="_1716809125" r:id="rId444"/>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87" w:name="_Toc20204376"/>
      <w:bookmarkStart w:id="3688" w:name="_Toc27895074"/>
      <w:bookmarkStart w:id="368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0" w:name="_Toc45193280"/>
      <w:bookmarkStart w:id="3691" w:name="_Toc47592912"/>
      <w:bookmarkStart w:id="3692" w:name="_Toc51834999"/>
      <w:bookmarkStart w:id="3693" w:name="_Toc106193931"/>
      <w:r w:rsidRPr="00140E21">
        <w:t>4.25.5</w:t>
      </w:r>
      <w:r w:rsidRPr="00140E21">
        <w:tab/>
        <w:t>NEF Anchored Mobile Terminated Data Transport</w:t>
      </w:r>
      <w:bookmarkEnd w:id="3687"/>
      <w:bookmarkEnd w:id="3688"/>
      <w:bookmarkEnd w:id="3689"/>
      <w:bookmarkEnd w:id="3690"/>
      <w:bookmarkEnd w:id="3691"/>
      <w:bookmarkEnd w:id="3692"/>
      <w:bookmarkEnd w:id="369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53" type="#_x0000_t75" style="width:480.85pt;height:597.9pt" o:ole="">
            <v:imagedata r:id="rId445" o:title=""/>
          </v:shape>
          <o:OLEObject Type="Embed" ProgID="Visio.Drawing.15" ShapeID="_x0000_i1253" DrawAspect="Content" ObjectID="_1716809126" r:id="rId446"/>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94" w:name="_Toc20204377"/>
      <w:bookmarkStart w:id="3695" w:name="_Toc27895075"/>
      <w:bookmarkStart w:id="3696" w:name="_Toc36192168"/>
      <w:bookmarkStart w:id="3697" w:name="_Toc45193281"/>
      <w:bookmarkStart w:id="3698" w:name="_Toc47592913"/>
      <w:bookmarkStart w:id="3699" w:name="_Toc51835000"/>
      <w:bookmarkStart w:id="3700" w:name="_Toc106193932"/>
      <w:r w:rsidRPr="00140E21">
        <w:t>4.25.6</w:t>
      </w:r>
      <w:r w:rsidRPr="00140E21">
        <w:tab/>
        <w:t>NIDD Authorization Update</w:t>
      </w:r>
      <w:bookmarkEnd w:id="3694"/>
      <w:bookmarkEnd w:id="3695"/>
      <w:bookmarkEnd w:id="3696"/>
      <w:bookmarkEnd w:id="3697"/>
      <w:bookmarkEnd w:id="3698"/>
      <w:bookmarkEnd w:id="3699"/>
      <w:bookmarkEnd w:id="3700"/>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54" type="#_x0000_t75" style="width:330.55pt;height:226.65pt" o:ole="">
            <v:imagedata r:id="rId447" o:title=""/>
          </v:shape>
          <o:OLEObject Type="Embed" ProgID="Visio.Drawing.11" ShapeID="_x0000_i1254" DrawAspect="Content" ObjectID="_1716809127" r:id="rId448"/>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01" w:name="_Toc20204378"/>
      <w:bookmarkStart w:id="3702" w:name="_Toc27895076"/>
      <w:bookmarkStart w:id="3703" w:name="_Toc36192169"/>
      <w:bookmarkStart w:id="3704" w:name="_Toc45193282"/>
      <w:bookmarkStart w:id="3705" w:name="_Toc47592914"/>
      <w:bookmarkStart w:id="3706" w:name="_Toc51835001"/>
      <w:bookmarkStart w:id="3707" w:name="_Toc106193933"/>
      <w:r w:rsidRPr="00140E21">
        <w:t>4.25.7</w:t>
      </w:r>
      <w:r w:rsidRPr="00140E21">
        <w:tab/>
        <w:t>SMF Initiated SMF-NEF Connection Release procedure</w:t>
      </w:r>
      <w:bookmarkEnd w:id="3701"/>
      <w:bookmarkEnd w:id="3702"/>
      <w:bookmarkEnd w:id="3703"/>
      <w:bookmarkEnd w:id="3704"/>
      <w:bookmarkEnd w:id="3705"/>
      <w:bookmarkEnd w:id="3706"/>
      <w:bookmarkEnd w:id="3707"/>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55" type="#_x0000_t75" style="width:241.05pt;height:190.35pt" o:ole="">
            <v:imagedata r:id="rId449" o:title=""/>
          </v:shape>
          <o:OLEObject Type="Embed" ProgID="Word.Picture.8" ShapeID="_x0000_i1255" DrawAspect="Content" ObjectID="_1716809128" r:id="rId450"/>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08" w:name="_Toc20204379"/>
      <w:bookmarkStart w:id="3709" w:name="_Toc27895077"/>
      <w:bookmarkStart w:id="3710" w:name="_Toc36192170"/>
      <w:bookmarkStart w:id="3711" w:name="_Toc45193283"/>
      <w:bookmarkStart w:id="3712" w:name="_Toc47592915"/>
      <w:bookmarkStart w:id="3713" w:name="_Toc51835002"/>
      <w:bookmarkStart w:id="3714" w:name="_Toc106193934"/>
      <w:r w:rsidRPr="00140E21">
        <w:t>4.25.8</w:t>
      </w:r>
      <w:r w:rsidRPr="00140E21">
        <w:tab/>
        <w:t>NEF Initiated SMF-NEF Connection Release procedure</w:t>
      </w:r>
      <w:bookmarkEnd w:id="3708"/>
      <w:bookmarkEnd w:id="3709"/>
      <w:bookmarkEnd w:id="3710"/>
      <w:bookmarkEnd w:id="3711"/>
      <w:bookmarkEnd w:id="3712"/>
      <w:bookmarkEnd w:id="3713"/>
      <w:bookmarkEnd w:id="3714"/>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6" type="#_x0000_t75" style="width:346.85pt;height:170.9pt" o:ole="">
            <v:imagedata r:id="rId451" o:title=""/>
          </v:shape>
          <o:OLEObject Type="Embed" ProgID="Word.Picture.8" ShapeID="_x0000_i1256" DrawAspect="Content" ObjectID="_1716809129" r:id="rId452"/>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7" type="#_x0000_t75" style="width:254.2pt;height:170.3pt" o:ole="">
            <v:imagedata r:id="rId453" o:title=""/>
          </v:shape>
          <o:OLEObject Type="Embed" ProgID="Visio.Drawing.15" ShapeID="_x0000_i1257" DrawAspect="Content" ObjectID="_1716809130" r:id="rId454"/>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15" w:name="_Toc27895078"/>
      <w:bookmarkStart w:id="3716" w:name="_Toc36192171"/>
      <w:bookmarkStart w:id="3717" w:name="_Toc45193284"/>
      <w:bookmarkStart w:id="3718" w:name="_Toc47592916"/>
      <w:bookmarkStart w:id="3719" w:name="_Toc51835003"/>
      <w:bookmarkStart w:id="3720" w:name="_Toc20204380"/>
      <w:bookmarkStart w:id="3721" w:name="_Toc106193935"/>
      <w:r>
        <w:lastRenderedPageBreak/>
        <w:t>4.25.9</w:t>
      </w:r>
      <w:r>
        <w:tab/>
        <w:t>NEF Anchored Group NIDD via NEF anchored unicast MT data</w:t>
      </w:r>
      <w:bookmarkEnd w:id="3715"/>
      <w:bookmarkEnd w:id="3716"/>
      <w:bookmarkEnd w:id="3717"/>
      <w:bookmarkEnd w:id="3718"/>
      <w:bookmarkEnd w:id="3719"/>
      <w:bookmarkEnd w:id="3721"/>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2" w:name="_MON_1631530824"/>
    <w:bookmarkEnd w:id="3722"/>
    <w:p w14:paraId="3C31F8F3" w14:textId="77777777" w:rsidR="00776774" w:rsidRPr="00140E21" w:rsidRDefault="00776774" w:rsidP="00776774">
      <w:pPr>
        <w:pStyle w:val="TH"/>
      </w:pPr>
      <w:r w:rsidRPr="006F2969">
        <w:object w:dxaOrig="9711" w:dyaOrig="4981" w14:anchorId="2246C073">
          <v:shape id="_x0000_i1258" type="#_x0000_t75" style="width:478.35pt;height:246.05pt" o:ole="">
            <v:imagedata r:id="rId455" o:title=""/>
          </v:shape>
          <o:OLEObject Type="Embed" ProgID="Word.Picture.8" ShapeID="_x0000_i1258" DrawAspect="Content" ObjectID="_1716809131" r:id="rId456"/>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3" w:name="_Toc27895079"/>
      <w:bookmarkStart w:id="3724" w:name="_Toc36192172"/>
      <w:bookmarkStart w:id="3725" w:name="_Toc45193285"/>
      <w:bookmarkStart w:id="3726" w:name="_Toc47592917"/>
      <w:bookmarkStart w:id="3727" w:name="_Toc51835004"/>
      <w:bookmarkStart w:id="3728" w:name="_Toc106193936"/>
      <w:r w:rsidRPr="00140E21">
        <w:t>4.26</w:t>
      </w:r>
      <w:r w:rsidRPr="00140E21">
        <w:tab/>
        <w:t>Network Function/NF Service Context Transfer Procedures</w:t>
      </w:r>
      <w:bookmarkEnd w:id="3720"/>
      <w:bookmarkEnd w:id="3723"/>
      <w:bookmarkEnd w:id="3724"/>
      <w:bookmarkEnd w:id="3725"/>
      <w:bookmarkEnd w:id="3726"/>
      <w:bookmarkEnd w:id="3727"/>
      <w:bookmarkEnd w:id="3728"/>
    </w:p>
    <w:p w14:paraId="184F96A3" w14:textId="77777777" w:rsidR="00776774" w:rsidRPr="00140E21" w:rsidRDefault="00776774" w:rsidP="00776774">
      <w:pPr>
        <w:pStyle w:val="Heading3"/>
      </w:pPr>
      <w:bookmarkStart w:id="3729" w:name="_Toc20204381"/>
      <w:bookmarkStart w:id="3730" w:name="_Toc27895080"/>
      <w:bookmarkStart w:id="3731" w:name="_Toc36192173"/>
      <w:bookmarkStart w:id="3732" w:name="_Toc45193286"/>
      <w:bookmarkStart w:id="3733" w:name="_Toc47592918"/>
      <w:bookmarkStart w:id="3734" w:name="_Toc51835005"/>
      <w:bookmarkStart w:id="3735" w:name="_Toc106193937"/>
      <w:r w:rsidRPr="00140E21">
        <w:t>4.26.1</w:t>
      </w:r>
      <w:r w:rsidRPr="00140E21">
        <w:tab/>
        <w:t>General</w:t>
      </w:r>
      <w:bookmarkEnd w:id="3729"/>
      <w:bookmarkEnd w:id="3730"/>
      <w:bookmarkEnd w:id="3731"/>
      <w:bookmarkEnd w:id="3732"/>
      <w:bookmarkEnd w:id="3733"/>
      <w:bookmarkEnd w:id="3734"/>
      <w:bookmarkEnd w:id="3735"/>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36" w:name="_Toc20204382"/>
      <w:bookmarkStart w:id="3737" w:name="_Toc27895081"/>
      <w:bookmarkStart w:id="3738" w:name="_Toc36192174"/>
      <w:bookmarkStart w:id="3739" w:name="_Toc45193287"/>
      <w:bookmarkStart w:id="3740" w:name="_Toc47592919"/>
      <w:bookmarkStart w:id="3741" w:name="_Toc51835006"/>
      <w:bookmarkStart w:id="3742" w:name="_Toc106193938"/>
      <w:r w:rsidRPr="00140E21">
        <w:t>4.26.2</w:t>
      </w:r>
      <w:r w:rsidRPr="00140E21">
        <w:tab/>
        <w:t>NF/NF Service Context Transfer Push Procedure</w:t>
      </w:r>
      <w:bookmarkEnd w:id="3736"/>
      <w:bookmarkEnd w:id="3737"/>
      <w:bookmarkEnd w:id="3738"/>
      <w:bookmarkEnd w:id="3739"/>
      <w:bookmarkEnd w:id="3740"/>
      <w:bookmarkEnd w:id="3741"/>
      <w:bookmarkEnd w:id="3742"/>
    </w:p>
    <w:bookmarkStart w:id="3743" w:name="_MON_1615720109"/>
    <w:bookmarkEnd w:id="3743"/>
    <w:p w14:paraId="0BA2D5DA" w14:textId="77777777" w:rsidR="00776774" w:rsidRPr="00140E21" w:rsidRDefault="00776774" w:rsidP="00776774">
      <w:pPr>
        <w:pStyle w:val="TH"/>
      </w:pPr>
      <w:r w:rsidRPr="00140E21">
        <w:object w:dxaOrig="6103" w:dyaOrig="1837" w14:anchorId="0F51B16E">
          <v:shape id="_x0000_i1259" type="#_x0000_t75" style="width:309.9pt;height:93.9pt" o:ole="">
            <v:imagedata r:id="rId457" o:title=""/>
          </v:shape>
          <o:OLEObject Type="Embed" ProgID="Word.Picture.8" ShapeID="_x0000_i1259" DrawAspect="Content" ObjectID="_1716809132" r:id="rId458"/>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44" w:name="_Toc20204383"/>
      <w:bookmarkStart w:id="3745" w:name="_Toc27895082"/>
      <w:bookmarkStart w:id="3746" w:name="_Toc36192175"/>
      <w:bookmarkStart w:id="3747" w:name="_Toc45193288"/>
      <w:bookmarkStart w:id="3748" w:name="_Toc47592920"/>
      <w:bookmarkStart w:id="3749" w:name="_Toc51835007"/>
      <w:bookmarkStart w:id="3750" w:name="_Toc106193939"/>
      <w:r w:rsidRPr="00140E21">
        <w:t>4.26.3</w:t>
      </w:r>
      <w:r w:rsidRPr="00140E21">
        <w:tab/>
        <w:t>NF/NF Service Context Transfer Pull procedure</w:t>
      </w:r>
      <w:bookmarkEnd w:id="3744"/>
      <w:bookmarkEnd w:id="3745"/>
      <w:bookmarkEnd w:id="3746"/>
      <w:bookmarkEnd w:id="3747"/>
      <w:bookmarkEnd w:id="3748"/>
      <w:bookmarkEnd w:id="3749"/>
      <w:bookmarkEnd w:id="3750"/>
    </w:p>
    <w:bookmarkStart w:id="3751" w:name="_MON_1615720132"/>
    <w:bookmarkEnd w:id="3751"/>
    <w:p w14:paraId="1A428DD7" w14:textId="77777777" w:rsidR="00776774" w:rsidRPr="00140E21" w:rsidRDefault="00776774" w:rsidP="00776774">
      <w:pPr>
        <w:pStyle w:val="TH"/>
      </w:pPr>
      <w:r w:rsidRPr="00140E21">
        <w:object w:dxaOrig="4853" w:dyaOrig="1837" w14:anchorId="4C107E89">
          <v:shape id="_x0000_i1260" type="#_x0000_t75" style="width:246.05pt;height:93.9pt" o:ole="">
            <v:imagedata r:id="rId459" o:title=""/>
          </v:shape>
          <o:OLEObject Type="Embed" ProgID="Word.Picture.8" ShapeID="_x0000_i1260" DrawAspect="Content" ObjectID="_1716809133" r:id="rId460"/>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2" w:name="_Toc20204384"/>
      <w:bookmarkStart w:id="3753" w:name="_Toc27895083"/>
      <w:bookmarkStart w:id="3754" w:name="_Toc36192176"/>
      <w:bookmarkStart w:id="3755" w:name="_Toc45193289"/>
      <w:bookmarkStart w:id="3756" w:name="_Toc47592921"/>
      <w:bookmarkStart w:id="3757" w:name="_Toc51835008"/>
      <w:bookmarkStart w:id="3758" w:name="_Toc106193940"/>
      <w:r w:rsidRPr="00140E21">
        <w:t>4.26.4</w:t>
      </w:r>
      <w:r w:rsidRPr="00140E21">
        <w:tab/>
        <w:t>Context Transfer due to decommissioning</w:t>
      </w:r>
      <w:bookmarkEnd w:id="3752"/>
      <w:bookmarkEnd w:id="3753"/>
      <w:bookmarkEnd w:id="3754"/>
      <w:bookmarkEnd w:id="3755"/>
      <w:bookmarkEnd w:id="3756"/>
      <w:bookmarkEnd w:id="3757"/>
      <w:bookmarkEnd w:id="375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59" w:name="_Toc20204385"/>
      <w:bookmarkStart w:id="3760" w:name="_Toc27895084"/>
      <w:bookmarkStart w:id="3761" w:name="_Toc36192177"/>
      <w:bookmarkStart w:id="3762" w:name="_Toc45193290"/>
      <w:bookmarkStart w:id="3763" w:name="_Toc47592922"/>
      <w:bookmarkStart w:id="3764" w:name="_Toc51835009"/>
      <w:bookmarkStart w:id="3765" w:name="_Toc106193941"/>
      <w:r w:rsidRPr="00140E21">
        <w:t>4.26.5</w:t>
      </w:r>
      <w:r w:rsidRPr="00140E21">
        <w:tab/>
        <w:t>SMF Service Context Transfer procedures</w:t>
      </w:r>
      <w:bookmarkEnd w:id="3759"/>
      <w:bookmarkEnd w:id="3760"/>
      <w:bookmarkEnd w:id="3761"/>
      <w:bookmarkEnd w:id="3762"/>
      <w:bookmarkEnd w:id="3763"/>
      <w:bookmarkEnd w:id="3764"/>
      <w:bookmarkEnd w:id="3765"/>
    </w:p>
    <w:p w14:paraId="4F008896" w14:textId="77777777" w:rsidR="00776774" w:rsidRPr="00140E21" w:rsidRDefault="00776774" w:rsidP="00776774">
      <w:pPr>
        <w:pStyle w:val="Heading4"/>
      </w:pPr>
      <w:bookmarkStart w:id="3766" w:name="_Toc20204386"/>
      <w:bookmarkStart w:id="3767" w:name="_Toc27895085"/>
      <w:bookmarkStart w:id="3768" w:name="_Toc36192178"/>
      <w:bookmarkStart w:id="3769" w:name="_Toc45193291"/>
      <w:bookmarkStart w:id="3770" w:name="_Toc47592923"/>
      <w:bookmarkStart w:id="3771" w:name="_Toc51835010"/>
      <w:bookmarkStart w:id="3772" w:name="_Toc106193942"/>
      <w:r w:rsidRPr="00140E21">
        <w:t>4.26.5.1</w:t>
      </w:r>
      <w:r w:rsidRPr="00140E21">
        <w:tab/>
        <w:t>General</w:t>
      </w:r>
      <w:bookmarkEnd w:id="3766"/>
      <w:bookmarkEnd w:id="3767"/>
      <w:bookmarkEnd w:id="3768"/>
      <w:bookmarkEnd w:id="3769"/>
      <w:bookmarkEnd w:id="3770"/>
      <w:bookmarkEnd w:id="3771"/>
      <w:bookmarkEnd w:id="377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3" w:name="_Toc20204387"/>
      <w:bookmarkStart w:id="3774" w:name="_Toc27895086"/>
      <w:bookmarkStart w:id="3775" w:name="_Toc36192179"/>
      <w:bookmarkStart w:id="3776" w:name="_Toc45193292"/>
      <w:bookmarkStart w:id="3777" w:name="_Toc47592924"/>
      <w:bookmarkStart w:id="3778" w:name="_Toc51835011"/>
      <w:bookmarkStart w:id="3779" w:name="_Toc106193943"/>
      <w:r w:rsidRPr="00140E21">
        <w:t>4.26.5.2</w:t>
      </w:r>
      <w:r w:rsidRPr="00140E21">
        <w:tab/>
        <w:t>I-SMF Context Transfer procedure</w:t>
      </w:r>
      <w:bookmarkEnd w:id="3773"/>
      <w:bookmarkEnd w:id="3774"/>
      <w:bookmarkEnd w:id="3775"/>
      <w:bookmarkEnd w:id="3776"/>
      <w:bookmarkEnd w:id="3777"/>
      <w:bookmarkEnd w:id="3778"/>
      <w:bookmarkEnd w:id="377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0" w:name="_Toc20204388"/>
      <w:bookmarkStart w:id="3781" w:name="_Toc27895087"/>
      <w:bookmarkStart w:id="3782" w:name="_Toc36192180"/>
      <w:bookmarkStart w:id="3783" w:name="_Toc45193293"/>
      <w:bookmarkStart w:id="3784" w:name="_Toc47592925"/>
      <w:bookmarkStart w:id="3785" w:name="_Toc51835012"/>
      <w:bookmarkStart w:id="3786" w:name="_Toc106193944"/>
      <w:r w:rsidRPr="00140E21">
        <w:t>4.26.5.3</w:t>
      </w:r>
      <w:r w:rsidRPr="00140E21">
        <w:tab/>
        <w:t>SMF Context Transfer procedure, LBO or no Roaming, no I-SMF</w:t>
      </w:r>
      <w:bookmarkEnd w:id="3780"/>
      <w:bookmarkEnd w:id="3781"/>
      <w:bookmarkEnd w:id="3782"/>
      <w:bookmarkEnd w:id="3783"/>
      <w:bookmarkEnd w:id="3784"/>
      <w:bookmarkEnd w:id="3785"/>
      <w:bookmarkEnd w:id="3786"/>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61" type="#_x0000_t75" style="width:479.6pt;height:545.3pt" o:ole="">
            <v:imagedata r:id="rId461" o:title=""/>
          </v:shape>
          <o:OLEObject Type="Embed" ProgID="Visio.Drawing.15" ShapeID="_x0000_i1261" DrawAspect="Content" ObjectID="_1716809134" r:id="rId462"/>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87" w:name="_Toc20204389"/>
      <w:bookmarkStart w:id="3788" w:name="_Toc27895088"/>
      <w:bookmarkStart w:id="3789" w:name="_Toc36192181"/>
      <w:bookmarkStart w:id="3790" w:name="_Toc45193294"/>
      <w:bookmarkStart w:id="3791" w:name="_Toc47592926"/>
      <w:bookmarkStart w:id="3792" w:name="_Toc51835013"/>
      <w:bookmarkStart w:id="3793" w:name="_Toc106193945"/>
      <w:r w:rsidRPr="00140E21">
        <w:lastRenderedPageBreak/>
        <w:t>4.27</w:t>
      </w:r>
      <w:r w:rsidRPr="00140E21">
        <w:tab/>
        <w:t>Procedures for Enhanced Coverage Restriction Control via NEF</w:t>
      </w:r>
      <w:bookmarkEnd w:id="3787"/>
      <w:bookmarkEnd w:id="3788"/>
      <w:bookmarkEnd w:id="3789"/>
      <w:bookmarkEnd w:id="3790"/>
      <w:bookmarkEnd w:id="3791"/>
      <w:bookmarkEnd w:id="3792"/>
      <w:bookmarkEnd w:id="3793"/>
    </w:p>
    <w:p w14:paraId="0B224371" w14:textId="77777777" w:rsidR="00776774" w:rsidRPr="00140E21" w:rsidRDefault="00776774" w:rsidP="00776774">
      <w:pPr>
        <w:pStyle w:val="Heading3"/>
      </w:pPr>
      <w:bookmarkStart w:id="3794" w:name="_Toc20204390"/>
      <w:bookmarkStart w:id="3795" w:name="_Toc27895089"/>
      <w:bookmarkStart w:id="3796" w:name="_Toc36192182"/>
      <w:bookmarkStart w:id="3797" w:name="_Toc45193295"/>
      <w:bookmarkStart w:id="3798" w:name="_Toc47592927"/>
      <w:bookmarkStart w:id="3799" w:name="_Toc51835014"/>
      <w:bookmarkStart w:id="3800" w:name="_Toc106193946"/>
      <w:r w:rsidRPr="00140E21">
        <w:t>4.27.1</w:t>
      </w:r>
      <w:r w:rsidRPr="00140E21">
        <w:tab/>
        <w:t>General</w:t>
      </w:r>
      <w:bookmarkEnd w:id="3794"/>
      <w:bookmarkEnd w:id="3795"/>
      <w:bookmarkEnd w:id="3796"/>
      <w:bookmarkEnd w:id="3797"/>
      <w:bookmarkEnd w:id="3798"/>
      <w:bookmarkEnd w:id="3799"/>
      <w:bookmarkEnd w:id="3800"/>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62" type="#_x0000_t75" style="width:426.35pt;height:345.6pt" o:ole="">
            <v:imagedata r:id="rId463" o:title=""/>
          </v:shape>
          <o:OLEObject Type="Embed" ProgID="Visio.Drawing.15" ShapeID="_x0000_i1262" DrawAspect="Content" ObjectID="_1716809135" r:id="rId464"/>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01" w:name="_Toc20204391"/>
      <w:bookmarkStart w:id="3802" w:name="_Toc27895090"/>
      <w:bookmarkStart w:id="3803" w:name="_Toc36192183"/>
      <w:bookmarkStart w:id="3804" w:name="_Toc45193296"/>
      <w:bookmarkStart w:id="3805" w:name="_Toc47592928"/>
      <w:bookmarkStart w:id="3806" w:name="_Toc51835015"/>
      <w:bookmarkStart w:id="3807" w:name="_Toc106193947"/>
      <w:r w:rsidRPr="00140E21">
        <w:t>5</w:t>
      </w:r>
      <w:r w:rsidRPr="00140E21">
        <w:tab/>
        <w:t>Network Function Service procedures</w:t>
      </w:r>
      <w:bookmarkEnd w:id="3801"/>
      <w:bookmarkEnd w:id="3802"/>
      <w:bookmarkEnd w:id="3803"/>
      <w:bookmarkEnd w:id="3804"/>
      <w:bookmarkEnd w:id="3805"/>
      <w:bookmarkEnd w:id="3806"/>
      <w:bookmarkEnd w:id="3807"/>
    </w:p>
    <w:p w14:paraId="78654B0C" w14:textId="77777777" w:rsidR="00776774" w:rsidRPr="00140E21" w:rsidRDefault="00776774" w:rsidP="00776774">
      <w:pPr>
        <w:pStyle w:val="Heading2"/>
      </w:pPr>
      <w:bookmarkStart w:id="3808" w:name="_Toc20204392"/>
      <w:bookmarkStart w:id="3809" w:name="_Toc27895091"/>
      <w:bookmarkStart w:id="3810" w:name="_Toc36192184"/>
      <w:bookmarkStart w:id="3811" w:name="_Toc45193297"/>
      <w:bookmarkStart w:id="3812" w:name="_Toc47592929"/>
      <w:bookmarkStart w:id="3813" w:name="_Toc51835016"/>
      <w:bookmarkStart w:id="3814" w:name="_Toc106193948"/>
      <w:r w:rsidRPr="00140E21">
        <w:t>5.1</w:t>
      </w:r>
      <w:r w:rsidRPr="00140E21">
        <w:tab/>
        <w:t>Network Function Service framework procedures</w:t>
      </w:r>
      <w:bookmarkEnd w:id="3808"/>
      <w:bookmarkEnd w:id="3809"/>
      <w:bookmarkEnd w:id="3810"/>
      <w:bookmarkEnd w:id="3811"/>
      <w:bookmarkEnd w:id="3812"/>
      <w:bookmarkEnd w:id="3813"/>
      <w:bookmarkEnd w:id="3814"/>
    </w:p>
    <w:p w14:paraId="60FD166D" w14:textId="77777777" w:rsidR="00776774" w:rsidRPr="00140E21" w:rsidRDefault="00776774" w:rsidP="00776774">
      <w:pPr>
        <w:pStyle w:val="Heading3"/>
      </w:pPr>
      <w:bookmarkStart w:id="3815" w:name="_Toc20204393"/>
      <w:bookmarkStart w:id="3816" w:name="_Toc27895092"/>
      <w:bookmarkStart w:id="3817" w:name="_Toc36192185"/>
      <w:bookmarkStart w:id="3818" w:name="_Toc45193298"/>
      <w:bookmarkStart w:id="3819" w:name="_Toc47592930"/>
      <w:bookmarkStart w:id="3820" w:name="_Toc51835017"/>
      <w:bookmarkStart w:id="3821" w:name="_Toc106193949"/>
      <w:r w:rsidRPr="00140E21">
        <w:t>5.1.1</w:t>
      </w:r>
      <w:r w:rsidRPr="00140E21">
        <w:tab/>
      </w:r>
      <w:r w:rsidRPr="00140E21">
        <w:rPr>
          <w:lang w:eastAsia="zh-CN"/>
        </w:rPr>
        <w:t xml:space="preserve">Network Function Service </w:t>
      </w:r>
      <w:r w:rsidRPr="00140E21">
        <w:t>Discovery</w:t>
      </w:r>
      <w:bookmarkEnd w:id="3815"/>
      <w:bookmarkEnd w:id="3816"/>
      <w:bookmarkEnd w:id="3817"/>
      <w:bookmarkEnd w:id="3818"/>
      <w:bookmarkEnd w:id="3819"/>
      <w:bookmarkEnd w:id="3820"/>
      <w:bookmarkEnd w:id="3821"/>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2" w:name="_Toc20204394"/>
      <w:bookmarkStart w:id="3823" w:name="_Toc27895093"/>
      <w:bookmarkStart w:id="3824" w:name="_Toc36192186"/>
      <w:bookmarkStart w:id="3825" w:name="_Toc45193299"/>
      <w:bookmarkStart w:id="3826" w:name="_Toc47592931"/>
      <w:bookmarkStart w:id="3827" w:name="_Toc51835018"/>
      <w:bookmarkStart w:id="3828" w:name="_Toc106193950"/>
      <w:r w:rsidRPr="00140E21">
        <w:t>5.2</w:t>
      </w:r>
      <w:r w:rsidRPr="00140E21">
        <w:tab/>
        <w:t>Network Function services</w:t>
      </w:r>
      <w:bookmarkEnd w:id="3822"/>
      <w:bookmarkEnd w:id="3823"/>
      <w:bookmarkEnd w:id="3824"/>
      <w:bookmarkEnd w:id="3825"/>
      <w:bookmarkEnd w:id="3826"/>
      <w:bookmarkEnd w:id="3827"/>
      <w:bookmarkEnd w:id="3828"/>
    </w:p>
    <w:p w14:paraId="121062D1" w14:textId="77777777" w:rsidR="00776774" w:rsidRPr="00140E21" w:rsidRDefault="00776774" w:rsidP="00776774">
      <w:pPr>
        <w:pStyle w:val="Heading3"/>
        <w:rPr>
          <w:rFonts w:eastAsia="SimSun"/>
          <w:lang w:eastAsia="zh-CN"/>
        </w:rPr>
      </w:pPr>
      <w:bookmarkStart w:id="3829" w:name="_Toc20204395"/>
      <w:bookmarkStart w:id="3830" w:name="_Toc27895094"/>
      <w:bookmarkStart w:id="3831" w:name="_Toc36192187"/>
      <w:bookmarkStart w:id="3832" w:name="_Toc45193300"/>
      <w:bookmarkStart w:id="3833" w:name="_Toc47592932"/>
      <w:bookmarkStart w:id="3834" w:name="_Toc51835019"/>
      <w:bookmarkStart w:id="3835" w:name="_Toc106193951"/>
      <w:r w:rsidRPr="00140E21">
        <w:rPr>
          <w:rFonts w:eastAsia="SimSun"/>
          <w:lang w:eastAsia="zh-CN"/>
        </w:rPr>
        <w:t>5.2.1</w:t>
      </w:r>
      <w:r w:rsidRPr="00140E21">
        <w:rPr>
          <w:rFonts w:eastAsia="SimSun"/>
          <w:lang w:eastAsia="zh-CN"/>
        </w:rPr>
        <w:tab/>
        <w:t>General</w:t>
      </w:r>
      <w:bookmarkEnd w:id="3829"/>
      <w:bookmarkEnd w:id="3830"/>
      <w:bookmarkEnd w:id="3831"/>
      <w:bookmarkEnd w:id="3832"/>
      <w:bookmarkEnd w:id="3833"/>
      <w:bookmarkEnd w:id="3834"/>
      <w:bookmarkEnd w:id="3835"/>
    </w:p>
    <w:p w14:paraId="19ABABC4" w14:textId="77777777" w:rsidR="00776774" w:rsidRPr="00140E21" w:rsidRDefault="00776774" w:rsidP="00776774">
      <w:pPr>
        <w:pStyle w:val="Heading3"/>
        <w:rPr>
          <w:lang w:eastAsia="zh-CN"/>
        </w:rPr>
      </w:pPr>
      <w:bookmarkStart w:id="3836" w:name="_Toc20204396"/>
      <w:bookmarkStart w:id="3837" w:name="_Toc27895095"/>
      <w:bookmarkStart w:id="3838" w:name="_Toc36192188"/>
      <w:bookmarkStart w:id="3839" w:name="_Toc45193301"/>
      <w:bookmarkStart w:id="3840" w:name="_Toc47592933"/>
      <w:bookmarkStart w:id="3841" w:name="_Toc51835020"/>
      <w:bookmarkStart w:id="3842" w:name="_Toc106193952"/>
      <w:r w:rsidRPr="00140E21">
        <w:t>5.2.2</w:t>
      </w:r>
      <w:r w:rsidRPr="00140E21">
        <w:tab/>
        <w:t>AMF Services</w:t>
      </w:r>
      <w:bookmarkEnd w:id="3836"/>
      <w:bookmarkEnd w:id="3837"/>
      <w:bookmarkEnd w:id="3838"/>
      <w:bookmarkEnd w:id="3839"/>
      <w:bookmarkEnd w:id="3840"/>
      <w:bookmarkEnd w:id="3841"/>
      <w:bookmarkEnd w:id="3842"/>
    </w:p>
    <w:p w14:paraId="69E94EC0" w14:textId="77777777" w:rsidR="00776774" w:rsidRPr="00140E21" w:rsidRDefault="00776774" w:rsidP="00776774">
      <w:pPr>
        <w:pStyle w:val="Heading4"/>
      </w:pPr>
      <w:bookmarkStart w:id="3843" w:name="_Toc20204397"/>
      <w:bookmarkStart w:id="3844" w:name="_Toc27895096"/>
      <w:bookmarkStart w:id="3845" w:name="_Toc36192189"/>
      <w:bookmarkStart w:id="3846" w:name="_Toc45193302"/>
      <w:bookmarkStart w:id="3847" w:name="_Toc47592934"/>
      <w:bookmarkStart w:id="3848" w:name="_Toc51835021"/>
      <w:bookmarkStart w:id="3849" w:name="_Toc106193953"/>
      <w:r w:rsidRPr="00140E21">
        <w:t>5.2.2.1</w:t>
      </w:r>
      <w:r w:rsidRPr="00140E21">
        <w:tab/>
        <w:t>General</w:t>
      </w:r>
      <w:bookmarkEnd w:id="3843"/>
      <w:bookmarkEnd w:id="3844"/>
      <w:bookmarkEnd w:id="3845"/>
      <w:bookmarkEnd w:id="3846"/>
      <w:bookmarkEnd w:id="3847"/>
      <w:bookmarkEnd w:id="3848"/>
      <w:bookmarkEnd w:id="3849"/>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50" w:name="_Toc20204398"/>
      <w:bookmarkStart w:id="3851" w:name="_Toc27895097"/>
      <w:bookmarkStart w:id="3852" w:name="_Toc36192190"/>
      <w:bookmarkStart w:id="3853" w:name="_Toc45193303"/>
      <w:bookmarkStart w:id="3854" w:name="_Toc47592935"/>
      <w:bookmarkStart w:id="3855" w:name="_Toc51835022"/>
      <w:bookmarkStart w:id="3856" w:name="_Toc106193954"/>
      <w:r w:rsidRPr="00140E21">
        <w:t>5.2.2.2</w:t>
      </w:r>
      <w:r w:rsidRPr="00140E21">
        <w:tab/>
        <w:t>Namf_Communication service</w:t>
      </w:r>
      <w:bookmarkEnd w:id="3850"/>
      <w:bookmarkEnd w:id="3851"/>
      <w:bookmarkEnd w:id="3852"/>
      <w:bookmarkEnd w:id="3853"/>
      <w:bookmarkEnd w:id="3854"/>
      <w:bookmarkEnd w:id="3855"/>
      <w:bookmarkEnd w:id="3856"/>
    </w:p>
    <w:p w14:paraId="4B4FBBEC" w14:textId="77777777" w:rsidR="00776774" w:rsidRPr="00140E21" w:rsidRDefault="00776774" w:rsidP="00776774">
      <w:pPr>
        <w:pStyle w:val="Heading5"/>
      </w:pPr>
      <w:bookmarkStart w:id="3857" w:name="_Toc20204399"/>
      <w:bookmarkStart w:id="3858" w:name="_Toc27895098"/>
      <w:bookmarkStart w:id="3859" w:name="_Toc36192191"/>
      <w:bookmarkStart w:id="3860" w:name="_Toc45193304"/>
      <w:bookmarkStart w:id="3861" w:name="_Toc47592936"/>
      <w:bookmarkStart w:id="3862" w:name="_Toc51835023"/>
      <w:bookmarkStart w:id="3863" w:name="_Toc106193955"/>
      <w:r w:rsidRPr="00140E21">
        <w:t>5.2.2.2.1</w:t>
      </w:r>
      <w:r w:rsidRPr="00140E21">
        <w:tab/>
        <w:t>General</w:t>
      </w:r>
      <w:bookmarkEnd w:id="3857"/>
      <w:bookmarkEnd w:id="3858"/>
      <w:bookmarkEnd w:id="3859"/>
      <w:bookmarkEnd w:id="3860"/>
      <w:bookmarkEnd w:id="3861"/>
      <w:bookmarkEnd w:id="3862"/>
      <w:bookmarkEnd w:id="386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64" w:name="_Toc20204400"/>
      <w:bookmarkStart w:id="3865" w:name="_Toc27895099"/>
      <w:bookmarkStart w:id="3866" w:name="_Toc36192192"/>
      <w:bookmarkStart w:id="3867" w:name="_Toc45193305"/>
      <w:bookmarkStart w:id="3868" w:name="_Toc47592937"/>
      <w:bookmarkStart w:id="3869" w:name="_Toc51835024"/>
      <w:bookmarkStart w:id="3870" w:name="_Toc106193956"/>
      <w:r w:rsidRPr="00140E21">
        <w:lastRenderedPageBreak/>
        <w:t>5.2.2.2.2</w:t>
      </w:r>
      <w:r w:rsidRPr="00140E21">
        <w:tab/>
        <w:t>Namf_Communication_UEContextTransfer service operation</w:t>
      </w:r>
      <w:bookmarkEnd w:id="3864"/>
      <w:bookmarkEnd w:id="3865"/>
      <w:bookmarkEnd w:id="3866"/>
      <w:bookmarkEnd w:id="3867"/>
      <w:bookmarkEnd w:id="3868"/>
      <w:bookmarkEnd w:id="3869"/>
      <w:bookmarkEnd w:id="3870"/>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71" w:name="_Toc20204401"/>
      <w:bookmarkStart w:id="3872" w:name="_Toc27895100"/>
      <w:bookmarkStart w:id="3873" w:name="_Toc36192193"/>
      <w:bookmarkStart w:id="3874" w:name="_Toc45193306"/>
      <w:bookmarkStart w:id="3875" w:name="_Toc47592938"/>
      <w:bookmarkStart w:id="3876" w:name="_Toc51835025"/>
      <w:bookmarkStart w:id="3877" w:name="_Toc106193957"/>
      <w:r w:rsidRPr="00140E21">
        <w:t>5.2.2.2.3</w:t>
      </w:r>
      <w:r w:rsidRPr="00140E21">
        <w:tab/>
        <w:t>Namf_Communication_Registration</w:t>
      </w:r>
      <w:r>
        <w:t xml:space="preserve">StatusUpdate </w:t>
      </w:r>
      <w:r w:rsidRPr="00140E21">
        <w:t>service operation</w:t>
      </w:r>
      <w:bookmarkEnd w:id="3871"/>
      <w:bookmarkEnd w:id="3872"/>
      <w:bookmarkEnd w:id="3873"/>
      <w:bookmarkEnd w:id="3874"/>
      <w:bookmarkEnd w:id="3875"/>
      <w:bookmarkEnd w:id="3876"/>
      <w:bookmarkEnd w:id="3877"/>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78" w:name="_Toc20204402"/>
      <w:bookmarkStart w:id="3879" w:name="_Toc27895101"/>
      <w:bookmarkStart w:id="3880" w:name="_Toc36192194"/>
      <w:bookmarkStart w:id="3881" w:name="_Toc45193307"/>
      <w:bookmarkStart w:id="3882" w:name="_Toc47592939"/>
      <w:bookmarkStart w:id="3883" w:name="_Toc51835026"/>
      <w:bookmarkStart w:id="3884" w:name="_Toc106193958"/>
      <w:r w:rsidRPr="00140E21">
        <w:rPr>
          <w:lang w:eastAsia="zh-CN"/>
        </w:rPr>
        <w:t>5.2.2.2.4</w:t>
      </w:r>
      <w:r w:rsidRPr="00140E21">
        <w:rPr>
          <w:lang w:eastAsia="zh-CN"/>
        </w:rPr>
        <w:tab/>
        <w:t>Namf_Communication_N1MessageNotify service operation</w:t>
      </w:r>
      <w:bookmarkEnd w:id="3878"/>
      <w:bookmarkEnd w:id="3879"/>
      <w:bookmarkEnd w:id="3880"/>
      <w:bookmarkEnd w:id="3881"/>
      <w:bookmarkEnd w:id="3882"/>
      <w:bookmarkEnd w:id="3883"/>
      <w:bookmarkEnd w:id="388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85" w:name="_Toc20204403"/>
      <w:bookmarkStart w:id="3886" w:name="_Toc27895102"/>
      <w:bookmarkStart w:id="3887" w:name="_Toc36192195"/>
      <w:bookmarkStart w:id="3888" w:name="_Toc45193308"/>
      <w:bookmarkStart w:id="3889" w:name="_Toc47592940"/>
      <w:bookmarkStart w:id="3890" w:name="_Toc51835027"/>
      <w:bookmarkStart w:id="3891" w:name="_Toc106193959"/>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885"/>
      <w:bookmarkEnd w:id="3886"/>
      <w:bookmarkEnd w:id="3887"/>
      <w:bookmarkEnd w:id="3888"/>
      <w:bookmarkEnd w:id="3889"/>
      <w:bookmarkEnd w:id="3890"/>
      <w:bookmarkEnd w:id="389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2" w:name="_Toc20204404"/>
      <w:bookmarkStart w:id="3893" w:name="_Toc27895103"/>
      <w:bookmarkStart w:id="3894" w:name="_Toc36192196"/>
      <w:bookmarkStart w:id="3895" w:name="_Toc45193309"/>
      <w:bookmarkStart w:id="3896" w:name="_Toc47592941"/>
      <w:bookmarkStart w:id="3897" w:name="_Toc51835028"/>
      <w:bookmarkStart w:id="3898" w:name="_Toc10619396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2"/>
      <w:bookmarkEnd w:id="3893"/>
      <w:bookmarkEnd w:id="3894"/>
      <w:bookmarkEnd w:id="3895"/>
      <w:bookmarkEnd w:id="3896"/>
      <w:bookmarkEnd w:id="3897"/>
      <w:bookmarkEnd w:id="3898"/>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99" w:name="_Toc20204405"/>
      <w:bookmarkStart w:id="3900" w:name="_Toc27895104"/>
      <w:bookmarkStart w:id="3901" w:name="_Toc36192197"/>
      <w:bookmarkStart w:id="3902" w:name="_Toc45193310"/>
      <w:bookmarkStart w:id="3903" w:name="_Toc47592942"/>
      <w:bookmarkStart w:id="3904" w:name="_Toc51835029"/>
      <w:bookmarkStart w:id="3905" w:name="_Toc106193961"/>
      <w:r w:rsidRPr="00140E21">
        <w:rPr>
          <w:lang w:eastAsia="zh-CN"/>
        </w:rPr>
        <w:t>5.2.2.2.7</w:t>
      </w:r>
      <w:r w:rsidRPr="00140E21">
        <w:rPr>
          <w:lang w:eastAsia="zh-CN"/>
        </w:rPr>
        <w:tab/>
        <w:t>Namf_Communication_N1N2MessageTransfer service operation</w:t>
      </w:r>
      <w:bookmarkEnd w:id="3899"/>
      <w:bookmarkEnd w:id="3900"/>
      <w:bookmarkEnd w:id="3901"/>
      <w:bookmarkEnd w:id="3902"/>
      <w:bookmarkEnd w:id="3903"/>
      <w:bookmarkEnd w:id="3904"/>
      <w:bookmarkEnd w:id="3905"/>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06"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07" w:name="_Toc27895105"/>
      <w:bookmarkStart w:id="3908" w:name="_Toc36192198"/>
      <w:bookmarkStart w:id="3909" w:name="_Toc45193311"/>
      <w:bookmarkStart w:id="3910" w:name="_Toc47592943"/>
      <w:bookmarkStart w:id="3911" w:name="_Toc51835030"/>
      <w:bookmarkStart w:id="3912" w:name="_Toc106193962"/>
      <w:r w:rsidRPr="00140E21">
        <w:rPr>
          <w:lang w:eastAsia="zh-CN"/>
        </w:rPr>
        <w:t>5.2.2.2.7A</w:t>
      </w:r>
      <w:r w:rsidRPr="00140E21">
        <w:rPr>
          <w:lang w:eastAsia="zh-CN"/>
        </w:rPr>
        <w:tab/>
        <w:t>Namf_Communication_N1N2TransferFailureNotification service operation</w:t>
      </w:r>
      <w:bookmarkEnd w:id="3906"/>
      <w:bookmarkEnd w:id="3907"/>
      <w:bookmarkEnd w:id="3908"/>
      <w:bookmarkEnd w:id="3909"/>
      <w:bookmarkEnd w:id="3910"/>
      <w:bookmarkEnd w:id="3911"/>
      <w:bookmarkEnd w:id="3912"/>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3" w:name="_Toc20204407"/>
      <w:bookmarkStart w:id="3914" w:name="_Toc27895106"/>
      <w:bookmarkStart w:id="3915" w:name="_Toc36192199"/>
      <w:bookmarkStart w:id="3916" w:name="_Toc45193312"/>
      <w:bookmarkStart w:id="3917" w:name="_Toc47592944"/>
      <w:bookmarkStart w:id="3918" w:name="_Toc51835031"/>
      <w:bookmarkStart w:id="3919" w:name="_Toc106193963"/>
      <w:r w:rsidRPr="00140E21">
        <w:rPr>
          <w:lang w:eastAsia="zh-CN"/>
        </w:rPr>
        <w:t>5.2.2.2.8</w:t>
      </w:r>
      <w:r w:rsidRPr="00140E21">
        <w:rPr>
          <w:lang w:eastAsia="zh-CN"/>
        </w:rPr>
        <w:tab/>
        <w:t>Namf_Communication_N2InfoSubscribe service operation</w:t>
      </w:r>
      <w:bookmarkEnd w:id="3913"/>
      <w:bookmarkEnd w:id="3914"/>
      <w:bookmarkEnd w:id="3915"/>
      <w:bookmarkEnd w:id="3916"/>
      <w:bookmarkEnd w:id="3917"/>
      <w:bookmarkEnd w:id="3918"/>
      <w:bookmarkEnd w:id="3919"/>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20" w:name="_Toc20204408"/>
      <w:bookmarkStart w:id="3921" w:name="_Toc27895107"/>
      <w:bookmarkStart w:id="3922" w:name="_Toc36192200"/>
      <w:bookmarkStart w:id="3923" w:name="_Toc45193313"/>
      <w:bookmarkStart w:id="3924" w:name="_Toc47592945"/>
      <w:bookmarkStart w:id="3925" w:name="_Toc51835032"/>
      <w:bookmarkStart w:id="3926" w:name="_Toc106193964"/>
      <w:r w:rsidRPr="00140E21">
        <w:rPr>
          <w:lang w:eastAsia="zh-CN"/>
        </w:rPr>
        <w:t>5.2.2.2.9</w:t>
      </w:r>
      <w:r w:rsidRPr="00140E21">
        <w:rPr>
          <w:lang w:eastAsia="zh-CN"/>
        </w:rPr>
        <w:tab/>
        <w:t>Namf_Communication_N2InfoUnsubscribe service operation</w:t>
      </w:r>
      <w:bookmarkEnd w:id="3920"/>
      <w:bookmarkEnd w:id="3921"/>
      <w:bookmarkEnd w:id="3922"/>
      <w:bookmarkEnd w:id="3923"/>
      <w:bookmarkEnd w:id="3924"/>
      <w:bookmarkEnd w:id="3925"/>
      <w:bookmarkEnd w:id="3926"/>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27" w:name="_Toc20204409"/>
      <w:bookmarkStart w:id="3928" w:name="_Toc27895108"/>
      <w:bookmarkStart w:id="3929" w:name="_Toc36192201"/>
      <w:bookmarkStart w:id="3930" w:name="_Toc45193314"/>
      <w:bookmarkStart w:id="3931" w:name="_Toc47592946"/>
      <w:bookmarkStart w:id="3932" w:name="_Toc51835033"/>
      <w:bookmarkStart w:id="3933" w:name="_Toc106193965"/>
      <w:r w:rsidRPr="00140E21">
        <w:rPr>
          <w:lang w:eastAsia="zh-CN"/>
        </w:rPr>
        <w:t>5.2.2.2.10</w:t>
      </w:r>
      <w:r w:rsidRPr="00140E21">
        <w:rPr>
          <w:lang w:eastAsia="zh-CN"/>
        </w:rPr>
        <w:tab/>
        <w:t>Namf_Communication_N2InfoNotify service operation</w:t>
      </w:r>
      <w:bookmarkEnd w:id="3927"/>
      <w:bookmarkEnd w:id="3928"/>
      <w:bookmarkEnd w:id="3929"/>
      <w:bookmarkEnd w:id="3930"/>
      <w:bookmarkEnd w:id="3931"/>
      <w:bookmarkEnd w:id="3932"/>
      <w:bookmarkEnd w:id="3933"/>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34" w:name="_Toc20204410"/>
      <w:bookmarkStart w:id="3935" w:name="_Toc27895109"/>
      <w:bookmarkStart w:id="3936" w:name="_Toc36192202"/>
      <w:bookmarkStart w:id="3937" w:name="_Toc45193315"/>
      <w:bookmarkStart w:id="3938" w:name="_Toc47592947"/>
      <w:bookmarkStart w:id="3939" w:name="_Toc51835034"/>
      <w:bookmarkStart w:id="3940" w:name="_Toc106193966"/>
      <w:r w:rsidRPr="00140E21">
        <w:t>5.2.2.2.11</w:t>
      </w:r>
      <w:r w:rsidRPr="00140E21">
        <w:tab/>
        <w:t>Namf_Communication_CreateUEContext service operation</w:t>
      </w:r>
      <w:bookmarkEnd w:id="3934"/>
      <w:bookmarkEnd w:id="3935"/>
      <w:bookmarkEnd w:id="3936"/>
      <w:bookmarkEnd w:id="3937"/>
      <w:bookmarkEnd w:id="3938"/>
      <w:bookmarkEnd w:id="3939"/>
      <w:bookmarkEnd w:id="394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41" w:name="_Toc20204411"/>
      <w:bookmarkStart w:id="3942" w:name="_Toc27895110"/>
      <w:bookmarkStart w:id="3943" w:name="_Toc36192203"/>
      <w:bookmarkStart w:id="3944" w:name="_Toc45193316"/>
      <w:bookmarkStart w:id="3945" w:name="_Toc47592948"/>
      <w:bookmarkStart w:id="3946" w:name="_Toc51835035"/>
      <w:bookmarkStart w:id="3947" w:name="_Toc106193967"/>
      <w:r w:rsidRPr="00140E21">
        <w:t>5.2.2.2.12</w:t>
      </w:r>
      <w:r w:rsidRPr="00140E21">
        <w:tab/>
        <w:t>Namf_Communication_ReleaseUEContext service operation</w:t>
      </w:r>
      <w:bookmarkEnd w:id="3941"/>
      <w:bookmarkEnd w:id="3942"/>
      <w:bookmarkEnd w:id="3943"/>
      <w:bookmarkEnd w:id="3944"/>
      <w:bookmarkEnd w:id="3945"/>
      <w:bookmarkEnd w:id="3946"/>
      <w:bookmarkEnd w:id="3947"/>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48" w:name="_Toc20204412"/>
      <w:bookmarkStart w:id="3949" w:name="_Toc27895111"/>
      <w:bookmarkStart w:id="3950" w:name="_Toc36192204"/>
      <w:bookmarkStart w:id="3951" w:name="_Toc45193317"/>
      <w:bookmarkStart w:id="3952" w:name="_Toc47592949"/>
      <w:bookmarkStart w:id="3953" w:name="_Toc51835036"/>
      <w:bookmarkStart w:id="3954" w:name="_Toc10619396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48"/>
      <w:bookmarkEnd w:id="3949"/>
      <w:bookmarkEnd w:id="3950"/>
      <w:bookmarkEnd w:id="3951"/>
      <w:bookmarkEnd w:id="3952"/>
      <w:bookmarkEnd w:id="3953"/>
      <w:bookmarkEnd w:id="395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55" w:name="_Toc20204413"/>
      <w:bookmarkStart w:id="3956" w:name="_Toc27895112"/>
      <w:bookmarkStart w:id="3957" w:name="_Toc36192205"/>
      <w:bookmarkStart w:id="3958" w:name="_Toc45193318"/>
      <w:bookmarkStart w:id="3959" w:name="_Toc47592950"/>
      <w:bookmarkStart w:id="3960" w:name="_Toc51835037"/>
      <w:bookmarkStart w:id="3961" w:name="_Toc106193969"/>
      <w:r w:rsidRPr="00140E21">
        <w:rPr>
          <w:rFonts w:eastAsia="SimSun"/>
        </w:rPr>
        <w:t>5.2.2.2.14</w:t>
      </w:r>
      <w:r w:rsidRPr="00140E21">
        <w:rPr>
          <w:rFonts w:eastAsia="SimSun"/>
        </w:rPr>
        <w:tab/>
        <w:t>Namf_Communication_AMFStatusChangeSubscribe service operation</w:t>
      </w:r>
      <w:bookmarkEnd w:id="3955"/>
      <w:bookmarkEnd w:id="3956"/>
      <w:bookmarkEnd w:id="3957"/>
      <w:bookmarkEnd w:id="3958"/>
      <w:bookmarkEnd w:id="3959"/>
      <w:bookmarkEnd w:id="3960"/>
      <w:bookmarkEnd w:id="3961"/>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2" w:name="_Toc20204414"/>
      <w:bookmarkStart w:id="3963" w:name="_Toc27895113"/>
      <w:bookmarkStart w:id="3964" w:name="_Toc36192206"/>
      <w:bookmarkStart w:id="3965" w:name="_Toc45193319"/>
      <w:bookmarkStart w:id="3966" w:name="_Toc47592951"/>
      <w:bookmarkStart w:id="3967" w:name="_Toc51835038"/>
      <w:bookmarkStart w:id="3968" w:name="_Toc10619397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2"/>
      <w:bookmarkEnd w:id="3963"/>
      <w:bookmarkEnd w:id="3964"/>
      <w:bookmarkEnd w:id="3965"/>
      <w:bookmarkEnd w:id="3966"/>
      <w:bookmarkEnd w:id="3967"/>
      <w:bookmarkEnd w:id="3968"/>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69" w:name="_Toc20204415"/>
      <w:bookmarkStart w:id="3970" w:name="_Toc27895114"/>
      <w:bookmarkStart w:id="3971" w:name="_Toc36192207"/>
      <w:bookmarkStart w:id="3972" w:name="_Toc45193320"/>
      <w:bookmarkStart w:id="3973" w:name="_Toc47592952"/>
      <w:bookmarkStart w:id="3974" w:name="_Toc51835039"/>
      <w:bookmarkStart w:id="3975" w:name="_Toc10619397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69"/>
      <w:bookmarkEnd w:id="3970"/>
      <w:bookmarkEnd w:id="3971"/>
      <w:bookmarkEnd w:id="3972"/>
      <w:bookmarkEnd w:id="3973"/>
      <w:bookmarkEnd w:id="3974"/>
      <w:bookmarkEnd w:id="3975"/>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76" w:name="_Toc36192208"/>
      <w:bookmarkStart w:id="3977" w:name="_Toc45193321"/>
      <w:bookmarkStart w:id="3978" w:name="_Toc47592953"/>
      <w:bookmarkStart w:id="3979" w:name="_Toc51835040"/>
      <w:bookmarkStart w:id="3980" w:name="_Toc20204416"/>
      <w:bookmarkStart w:id="3981" w:name="_Toc27895115"/>
      <w:bookmarkStart w:id="3982" w:name="_Toc106193972"/>
      <w:r>
        <w:rPr>
          <w:rFonts w:eastAsia="SimSun"/>
        </w:rPr>
        <w:t>5.2.2.2.17</w:t>
      </w:r>
      <w:r>
        <w:rPr>
          <w:rFonts w:eastAsia="SimSun"/>
        </w:rPr>
        <w:tab/>
        <w:t>Namf_Communication_NonUeN2MessageTransfer service operation</w:t>
      </w:r>
      <w:bookmarkEnd w:id="3976"/>
      <w:bookmarkEnd w:id="3977"/>
      <w:bookmarkEnd w:id="3978"/>
      <w:bookmarkEnd w:id="3979"/>
      <w:bookmarkEnd w:id="3982"/>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3" w:name="_Toc36192209"/>
      <w:bookmarkStart w:id="3984" w:name="_Toc45193322"/>
      <w:bookmarkStart w:id="3985" w:name="_Toc47592954"/>
      <w:bookmarkStart w:id="3986" w:name="_Toc51835041"/>
      <w:bookmarkStart w:id="3987" w:name="_Toc106193973"/>
      <w:r>
        <w:rPr>
          <w:rFonts w:eastAsia="SimSun"/>
        </w:rPr>
        <w:t>5.2.2.2.18</w:t>
      </w:r>
      <w:r>
        <w:rPr>
          <w:rFonts w:eastAsia="SimSun"/>
        </w:rPr>
        <w:tab/>
        <w:t>Namf_Communication_NonUeN2InfoSubscribe service operation</w:t>
      </w:r>
      <w:bookmarkEnd w:id="3983"/>
      <w:bookmarkEnd w:id="3984"/>
      <w:bookmarkEnd w:id="3985"/>
      <w:bookmarkEnd w:id="3986"/>
      <w:bookmarkEnd w:id="3987"/>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88" w:name="_Toc36192210"/>
      <w:bookmarkStart w:id="3989" w:name="_Toc45193323"/>
      <w:bookmarkStart w:id="3990" w:name="_Toc47592955"/>
      <w:bookmarkStart w:id="3991" w:name="_Toc51835042"/>
      <w:bookmarkStart w:id="3992" w:name="_Toc106193974"/>
      <w:r>
        <w:rPr>
          <w:rFonts w:eastAsia="SimSun"/>
        </w:rPr>
        <w:lastRenderedPageBreak/>
        <w:t>5.2.2.2.19</w:t>
      </w:r>
      <w:r>
        <w:rPr>
          <w:rFonts w:eastAsia="SimSun"/>
        </w:rPr>
        <w:tab/>
        <w:t>Namf_Communication_NonUeN2InfoUnSubscribe service operation</w:t>
      </w:r>
      <w:bookmarkEnd w:id="3988"/>
      <w:bookmarkEnd w:id="3989"/>
      <w:bookmarkEnd w:id="3990"/>
      <w:bookmarkEnd w:id="3991"/>
      <w:bookmarkEnd w:id="3992"/>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3" w:name="_Toc36192211"/>
      <w:bookmarkStart w:id="3994" w:name="_Toc45193324"/>
      <w:bookmarkStart w:id="3995" w:name="_Toc47592956"/>
      <w:bookmarkStart w:id="3996" w:name="_Toc51835043"/>
      <w:bookmarkStart w:id="3997" w:name="_Toc106193975"/>
      <w:r>
        <w:rPr>
          <w:rFonts w:eastAsia="SimSun"/>
        </w:rPr>
        <w:t>5.2.2.2.20</w:t>
      </w:r>
      <w:r>
        <w:rPr>
          <w:rFonts w:eastAsia="SimSun"/>
        </w:rPr>
        <w:tab/>
        <w:t>Namf_Communication_NonUeN2InfoNotify service operation</w:t>
      </w:r>
      <w:bookmarkEnd w:id="3993"/>
      <w:bookmarkEnd w:id="3994"/>
      <w:bookmarkEnd w:id="3995"/>
      <w:bookmarkEnd w:id="3996"/>
      <w:bookmarkEnd w:id="3997"/>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98" w:name="_Toc36192212"/>
      <w:bookmarkStart w:id="3999" w:name="_Toc45193325"/>
      <w:bookmarkStart w:id="4000" w:name="_Toc47592957"/>
      <w:bookmarkStart w:id="4001" w:name="_Toc51835044"/>
      <w:bookmarkStart w:id="4002" w:name="_Toc106193976"/>
      <w:r>
        <w:rPr>
          <w:rFonts w:eastAsia="SimSun"/>
        </w:rPr>
        <w:t>5.2.2.2.21</w:t>
      </w:r>
      <w:r>
        <w:rPr>
          <w:rFonts w:eastAsia="SimSun"/>
        </w:rPr>
        <w:tab/>
        <w:t>Namf_Communication_RelocateUEContext service operation</w:t>
      </w:r>
      <w:bookmarkEnd w:id="4002"/>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FDCDFF3"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r w:rsidR="005D3DD6">
        <w:rPr>
          <w:rFonts w:eastAsia="SimSun"/>
        </w:rPr>
        <w:t xml:space="preserve"> and inter PLMN handover procedure</w:t>
      </w:r>
      <w:r>
        <w:rPr>
          <w:rFonts w:eastAsia="SimSun"/>
        </w:rPr>
        <w:t>.</w:t>
      </w:r>
    </w:p>
    <w:p w14:paraId="7353DF74" w14:textId="70F0F929"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201C15D7"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r w:rsidR="005D3DD6">
        <w:rPr>
          <w:rFonts w:eastAsia="SimSun"/>
        </w:rPr>
        <w:t>, content for EPS to 5GS handover (information to reach the MME about this UE (MME Control Plane F-TEID, MME addressing information), PDU Session ID and the S-NSSAI associated with corresponding N2 SM Information received from SMF), content for inter PLMN handover (N2 information including source to target RAN transparent container, N2 notify URI)</w:t>
      </w:r>
      <w:r>
        <w:rPr>
          <w:rFonts w:eastAsia="SimSun"/>
        </w:rPr>
        <w:t>.</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6B1FB325" w:rsidR="00964B2F" w:rsidRDefault="00964B2F" w:rsidP="00964B2F">
      <w:pPr>
        <w:rPr>
          <w:rFonts w:eastAsia="SimSun"/>
        </w:rPr>
      </w:pPr>
      <w:r w:rsidRPr="00EE66A3">
        <w:rPr>
          <w:rFonts w:eastAsia="SimSun"/>
          <w:b/>
          <w:bCs/>
        </w:rPr>
        <w:t>Output, Optional:</w:t>
      </w:r>
      <w:r w:rsidR="005D3DD6">
        <w:rPr>
          <w:rFonts w:eastAsia="SimSun"/>
        </w:rPr>
        <w:t xml:space="preserve"> Content for inter PLMN handover (N2 information necessary for S-AMF to send Handover Command to S-RAN including Target to Source transparent container, N2 SM information (PDU Sessions failed to setup list, N3 DL forwarding Information), PCF ID, PCF reselected indication, target AMF ID)</w:t>
      </w:r>
      <w:r>
        <w:rPr>
          <w:rFonts w:eastAsia="SimSun"/>
        </w:rPr>
        <w:t>.</w:t>
      </w:r>
    </w:p>
    <w:p w14:paraId="330651E3" w14:textId="311F61C3" w:rsidR="00335450" w:rsidRDefault="00335450" w:rsidP="00335450">
      <w:pPr>
        <w:pStyle w:val="Heading5"/>
        <w:rPr>
          <w:rFonts w:eastAsia="SimSun"/>
        </w:rPr>
      </w:pPr>
      <w:bookmarkStart w:id="4003" w:name="_Toc106193977"/>
      <w:r>
        <w:rPr>
          <w:rFonts w:eastAsia="SimSun"/>
        </w:rPr>
        <w:t>5.2.2.2.22</w:t>
      </w:r>
      <w:r>
        <w:rPr>
          <w:rFonts w:eastAsia="SimSun"/>
        </w:rPr>
        <w:tab/>
        <w:t>Namf_Communication_CancelRelocateUEContext service operation</w:t>
      </w:r>
      <w:bookmarkEnd w:id="4003"/>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lastRenderedPageBreak/>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04" w:name="_Toc106193978"/>
      <w:r w:rsidRPr="00140E21">
        <w:rPr>
          <w:lang w:eastAsia="zh-CN"/>
        </w:rPr>
        <w:t>5.2.2.3</w:t>
      </w:r>
      <w:r w:rsidRPr="00140E21">
        <w:rPr>
          <w:lang w:eastAsia="zh-CN"/>
        </w:rPr>
        <w:tab/>
        <w:t>Namf_EventExposure service</w:t>
      </w:r>
      <w:bookmarkEnd w:id="3980"/>
      <w:bookmarkEnd w:id="3981"/>
      <w:bookmarkEnd w:id="3998"/>
      <w:bookmarkEnd w:id="3999"/>
      <w:bookmarkEnd w:id="4000"/>
      <w:bookmarkEnd w:id="4001"/>
      <w:bookmarkEnd w:id="4004"/>
    </w:p>
    <w:p w14:paraId="3C87059F" w14:textId="77777777" w:rsidR="00776774" w:rsidRPr="00140E21" w:rsidRDefault="00776774" w:rsidP="00776774">
      <w:pPr>
        <w:pStyle w:val="Heading5"/>
      </w:pPr>
      <w:bookmarkStart w:id="4005" w:name="_Toc20204417"/>
      <w:bookmarkStart w:id="4006" w:name="_Toc27895116"/>
      <w:bookmarkStart w:id="4007" w:name="_Toc36192213"/>
      <w:bookmarkStart w:id="4008" w:name="_Toc45193326"/>
      <w:bookmarkStart w:id="4009" w:name="_Toc47592958"/>
      <w:bookmarkStart w:id="4010" w:name="_Toc51835045"/>
      <w:bookmarkStart w:id="4011" w:name="_Toc106193979"/>
      <w:r w:rsidRPr="00140E21">
        <w:t>5.2.2.3.1</w:t>
      </w:r>
      <w:r w:rsidRPr="00140E21">
        <w:tab/>
        <w:t>General</w:t>
      </w:r>
      <w:bookmarkEnd w:id="4005"/>
      <w:bookmarkEnd w:id="4006"/>
      <w:bookmarkEnd w:id="4007"/>
      <w:bookmarkEnd w:id="4008"/>
      <w:bookmarkEnd w:id="4009"/>
      <w:bookmarkEnd w:id="4010"/>
      <w:bookmarkEnd w:id="401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lastRenderedPageBreak/>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2" w:name="_Toc20204418"/>
      <w:bookmarkStart w:id="4013" w:name="_Toc27895117"/>
      <w:bookmarkStart w:id="4014" w:name="_Toc36192214"/>
      <w:bookmarkStart w:id="4015" w:name="_Toc45193327"/>
      <w:bookmarkStart w:id="4016" w:name="_Toc47592959"/>
      <w:bookmarkStart w:id="4017" w:name="_Toc51835046"/>
      <w:bookmarkStart w:id="4018" w:name="_Toc106193980"/>
      <w:r w:rsidRPr="00140E21">
        <w:rPr>
          <w:lang w:eastAsia="zh-CN"/>
        </w:rPr>
        <w:t>5.2.2.3.2</w:t>
      </w:r>
      <w:r w:rsidRPr="00140E21">
        <w:rPr>
          <w:lang w:eastAsia="zh-CN"/>
        </w:rPr>
        <w:tab/>
        <w:t>Namf_EventExposure_Subscribe service operation</w:t>
      </w:r>
      <w:bookmarkEnd w:id="4012"/>
      <w:bookmarkEnd w:id="4013"/>
      <w:bookmarkEnd w:id="4014"/>
      <w:bookmarkEnd w:id="4015"/>
      <w:bookmarkEnd w:id="4016"/>
      <w:bookmarkEnd w:id="4017"/>
      <w:bookmarkEnd w:id="4018"/>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w:t>
      </w:r>
      <w:r w:rsidRPr="00140E21">
        <w:rPr>
          <w:rFonts w:eastAsia="DengXian"/>
          <w:lang w:eastAsia="zh-CN"/>
        </w:rPr>
        <w:lastRenderedPageBreak/>
        <w:t xml:space="preserve">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19" w:name="_Toc20204419"/>
      <w:bookmarkStart w:id="4020" w:name="_Toc27895118"/>
      <w:bookmarkStart w:id="4021" w:name="_Toc36192215"/>
      <w:bookmarkStart w:id="4022" w:name="_Toc45193328"/>
      <w:bookmarkStart w:id="4023" w:name="_Toc47592960"/>
      <w:bookmarkStart w:id="4024" w:name="_Toc51835047"/>
      <w:bookmarkStart w:id="4025" w:name="_Toc106193981"/>
      <w:r w:rsidRPr="00140E21">
        <w:rPr>
          <w:lang w:eastAsia="zh-CN"/>
        </w:rPr>
        <w:t>5.2.2.3.3</w:t>
      </w:r>
      <w:r w:rsidRPr="00140E21">
        <w:rPr>
          <w:lang w:eastAsia="zh-CN"/>
        </w:rPr>
        <w:tab/>
        <w:t>Namf_EventExposure_UnSubscribe service operation</w:t>
      </w:r>
      <w:bookmarkEnd w:id="4019"/>
      <w:bookmarkEnd w:id="4020"/>
      <w:bookmarkEnd w:id="4021"/>
      <w:bookmarkEnd w:id="4022"/>
      <w:bookmarkEnd w:id="4023"/>
      <w:bookmarkEnd w:id="4024"/>
      <w:bookmarkEnd w:id="4025"/>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26" w:name="_Toc20204420"/>
      <w:bookmarkStart w:id="4027" w:name="_Toc27895119"/>
      <w:bookmarkStart w:id="4028" w:name="_Toc36192216"/>
      <w:bookmarkStart w:id="4029" w:name="_Toc45193329"/>
      <w:bookmarkStart w:id="4030" w:name="_Toc47592961"/>
      <w:bookmarkStart w:id="4031" w:name="_Toc51835048"/>
      <w:bookmarkStart w:id="4032" w:name="_Toc106193982"/>
      <w:r w:rsidRPr="00140E21">
        <w:rPr>
          <w:lang w:eastAsia="zh-CN"/>
        </w:rPr>
        <w:t>5.2.2.3.4</w:t>
      </w:r>
      <w:r w:rsidRPr="00140E21">
        <w:rPr>
          <w:lang w:eastAsia="zh-CN"/>
        </w:rPr>
        <w:tab/>
        <w:t>Namf_EventExposure_Notify service operation</w:t>
      </w:r>
      <w:bookmarkEnd w:id="4026"/>
      <w:bookmarkEnd w:id="4027"/>
      <w:bookmarkEnd w:id="4028"/>
      <w:bookmarkEnd w:id="4029"/>
      <w:bookmarkEnd w:id="4030"/>
      <w:bookmarkEnd w:id="4031"/>
      <w:bookmarkEnd w:id="4032"/>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lastRenderedPageBreak/>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3" w:name="_Toc20204421"/>
      <w:bookmarkStart w:id="4034" w:name="_Toc27895120"/>
      <w:bookmarkStart w:id="4035" w:name="_Toc36192217"/>
      <w:bookmarkStart w:id="4036" w:name="_Toc45193330"/>
      <w:bookmarkStart w:id="4037" w:name="_Toc47592962"/>
      <w:bookmarkStart w:id="4038" w:name="_Toc51835049"/>
      <w:bookmarkStart w:id="4039" w:name="_Toc106193983"/>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3"/>
      <w:bookmarkEnd w:id="4034"/>
      <w:bookmarkEnd w:id="4035"/>
      <w:bookmarkEnd w:id="4036"/>
      <w:bookmarkEnd w:id="4037"/>
      <w:bookmarkEnd w:id="4038"/>
      <w:bookmarkEnd w:id="4039"/>
    </w:p>
    <w:p w14:paraId="56B036A4" w14:textId="77777777" w:rsidR="00776774" w:rsidRPr="00140E21" w:rsidRDefault="00776774" w:rsidP="00776774">
      <w:pPr>
        <w:pStyle w:val="Heading5"/>
        <w:rPr>
          <w:rFonts w:eastAsia="SimSun"/>
        </w:rPr>
      </w:pPr>
      <w:bookmarkStart w:id="4040" w:name="_Toc20204422"/>
      <w:bookmarkStart w:id="4041" w:name="_Toc27895121"/>
      <w:bookmarkStart w:id="4042" w:name="_Toc36192218"/>
      <w:bookmarkStart w:id="4043" w:name="_Toc45193331"/>
      <w:bookmarkStart w:id="4044" w:name="_Toc47592963"/>
      <w:bookmarkStart w:id="4045" w:name="_Toc51835050"/>
      <w:bookmarkStart w:id="4046" w:name="_Toc106193984"/>
      <w:r w:rsidRPr="00140E21">
        <w:rPr>
          <w:rFonts w:eastAsia="SimSun"/>
        </w:rPr>
        <w:t>5.2.2.4.1</w:t>
      </w:r>
      <w:r w:rsidRPr="00140E21">
        <w:rPr>
          <w:rFonts w:eastAsia="SimSun"/>
        </w:rPr>
        <w:tab/>
        <w:t>General</w:t>
      </w:r>
      <w:bookmarkEnd w:id="4040"/>
      <w:bookmarkEnd w:id="4041"/>
      <w:bookmarkEnd w:id="4042"/>
      <w:bookmarkEnd w:id="4043"/>
      <w:bookmarkEnd w:id="4044"/>
      <w:bookmarkEnd w:id="4045"/>
      <w:bookmarkEnd w:id="4046"/>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47" w:name="_Toc20204423"/>
      <w:bookmarkStart w:id="4048" w:name="_Toc27895122"/>
      <w:bookmarkStart w:id="4049" w:name="_Toc36192219"/>
      <w:bookmarkStart w:id="4050" w:name="_Toc45193332"/>
      <w:bookmarkStart w:id="4051" w:name="_Toc47592964"/>
      <w:bookmarkStart w:id="4052"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53" w:name="_Toc106193985"/>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47"/>
      <w:bookmarkEnd w:id="4048"/>
      <w:bookmarkEnd w:id="4049"/>
      <w:bookmarkEnd w:id="4050"/>
      <w:bookmarkEnd w:id="4051"/>
      <w:bookmarkEnd w:id="4052"/>
      <w:bookmarkEnd w:id="405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54" w:name="_Toc20204424"/>
      <w:bookmarkStart w:id="4055" w:name="_Toc27895123"/>
      <w:bookmarkStart w:id="4056" w:name="_Toc36192220"/>
      <w:bookmarkStart w:id="4057" w:name="_Toc45193333"/>
      <w:bookmarkStart w:id="4058" w:name="_Toc47592965"/>
      <w:bookmarkStart w:id="4059" w:name="_Toc51835052"/>
      <w:bookmarkStart w:id="4060" w:name="_Toc106193986"/>
      <w:r w:rsidRPr="00140E21">
        <w:t>5.2.2.4.3</w:t>
      </w:r>
      <w:r w:rsidRPr="00140E21">
        <w:tab/>
        <w:t>Namf_MT</w:t>
      </w:r>
      <w:r>
        <w:t>_</w:t>
      </w:r>
      <w:r w:rsidRPr="00140E21">
        <w:t>ProvideDomainSelectionInfo</w:t>
      </w:r>
      <w:bookmarkEnd w:id="4054"/>
      <w:bookmarkEnd w:id="4055"/>
      <w:bookmarkEnd w:id="4056"/>
      <w:bookmarkEnd w:id="4057"/>
      <w:bookmarkEnd w:id="4058"/>
      <w:bookmarkEnd w:id="4059"/>
      <w:bookmarkEnd w:id="4060"/>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61" w:name="_Toc20204425"/>
      <w:bookmarkStart w:id="4062" w:name="_Toc27895124"/>
      <w:bookmarkStart w:id="4063" w:name="_Toc36192221"/>
      <w:bookmarkStart w:id="4064" w:name="_Toc45193334"/>
      <w:bookmarkStart w:id="4065" w:name="_Toc47592966"/>
      <w:bookmarkStart w:id="4066" w:name="_Toc51835053"/>
      <w:bookmarkStart w:id="4067" w:name="_Toc106193987"/>
      <w:r>
        <w:lastRenderedPageBreak/>
        <w:t>5.2.2.4.4</w:t>
      </w:r>
      <w:r>
        <w:tab/>
        <w:t>Namf_MT_EnableGroupReachability service operation</w:t>
      </w:r>
      <w:bookmarkEnd w:id="4067"/>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68" w:name="_Toc106193988"/>
      <w:r>
        <w:t>5.2.2.4.5</w:t>
      </w:r>
      <w:r>
        <w:tab/>
        <w:t>Namf_MT_UEReachabilityInfoNotify</w:t>
      </w:r>
      <w:bookmarkEnd w:id="4068"/>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69" w:name="_Toc106193989"/>
      <w:r w:rsidRPr="00140E21">
        <w:t>5.2.2.5</w:t>
      </w:r>
      <w:r w:rsidRPr="00140E21">
        <w:tab/>
        <w:t>Namf_Location service</w:t>
      </w:r>
      <w:bookmarkEnd w:id="4061"/>
      <w:bookmarkEnd w:id="4062"/>
      <w:bookmarkEnd w:id="4063"/>
      <w:bookmarkEnd w:id="4064"/>
      <w:bookmarkEnd w:id="4065"/>
      <w:bookmarkEnd w:id="4066"/>
      <w:bookmarkEnd w:id="4069"/>
    </w:p>
    <w:p w14:paraId="5DC99101" w14:textId="77777777" w:rsidR="00776774" w:rsidRPr="00140E21" w:rsidRDefault="00776774" w:rsidP="00776774">
      <w:pPr>
        <w:pStyle w:val="Heading5"/>
      </w:pPr>
      <w:bookmarkStart w:id="4070" w:name="_Toc20204426"/>
      <w:bookmarkStart w:id="4071" w:name="_Toc27895125"/>
      <w:bookmarkStart w:id="4072" w:name="_Toc36192222"/>
      <w:bookmarkStart w:id="4073" w:name="_Toc45193335"/>
      <w:bookmarkStart w:id="4074" w:name="_Toc47592967"/>
      <w:bookmarkStart w:id="4075" w:name="_Toc51835054"/>
      <w:bookmarkStart w:id="4076" w:name="_Toc106193990"/>
      <w:r w:rsidRPr="00140E21">
        <w:t>5.2.2.5.1</w:t>
      </w:r>
      <w:r w:rsidRPr="00140E21">
        <w:tab/>
        <w:t>General</w:t>
      </w:r>
      <w:bookmarkEnd w:id="4070"/>
      <w:bookmarkEnd w:id="4071"/>
      <w:bookmarkEnd w:id="4072"/>
      <w:bookmarkEnd w:id="4073"/>
      <w:bookmarkEnd w:id="4074"/>
      <w:bookmarkEnd w:id="4075"/>
      <w:bookmarkEnd w:id="4076"/>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77" w:name="_Toc20204427"/>
      <w:bookmarkStart w:id="4078" w:name="_Toc27895126"/>
      <w:bookmarkStart w:id="4079" w:name="_Toc36192223"/>
      <w:bookmarkStart w:id="4080" w:name="_Toc45193336"/>
      <w:bookmarkStart w:id="4081" w:name="_Toc47592968"/>
      <w:bookmarkStart w:id="4082" w:name="_Toc51835055"/>
      <w:bookmarkStart w:id="4083" w:name="_Toc106193991"/>
      <w:r w:rsidRPr="00140E21">
        <w:t>5.2.2.5.2</w:t>
      </w:r>
      <w:r w:rsidRPr="00140E21">
        <w:tab/>
        <w:t>Namf</w:t>
      </w:r>
      <w:r>
        <w:t>_</w:t>
      </w:r>
      <w:r w:rsidRPr="00140E21">
        <w:t>Location_ProvidePositioningInfo service operation</w:t>
      </w:r>
      <w:bookmarkEnd w:id="4077"/>
      <w:bookmarkEnd w:id="4078"/>
      <w:bookmarkEnd w:id="4079"/>
      <w:bookmarkEnd w:id="4080"/>
      <w:bookmarkEnd w:id="4081"/>
      <w:bookmarkEnd w:id="4082"/>
      <w:bookmarkEnd w:id="4083"/>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lastRenderedPageBreak/>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84" w:name="_Toc20204428"/>
      <w:bookmarkStart w:id="4085" w:name="_Toc27895127"/>
      <w:bookmarkStart w:id="4086" w:name="_Toc36192224"/>
      <w:bookmarkStart w:id="4087" w:name="_Toc45193337"/>
      <w:bookmarkStart w:id="4088" w:name="_Toc47592969"/>
      <w:bookmarkStart w:id="4089" w:name="_Toc51835056"/>
      <w:bookmarkStart w:id="4090" w:name="_Toc106193992"/>
      <w:r w:rsidRPr="00140E21">
        <w:t>5.2.2.5.3</w:t>
      </w:r>
      <w:r w:rsidRPr="00140E21">
        <w:tab/>
        <w:t>Namf_Location_EventNotify service operation</w:t>
      </w:r>
      <w:bookmarkEnd w:id="4084"/>
      <w:bookmarkEnd w:id="4085"/>
      <w:bookmarkEnd w:id="4086"/>
      <w:bookmarkEnd w:id="4087"/>
      <w:bookmarkEnd w:id="4088"/>
      <w:bookmarkEnd w:id="4089"/>
      <w:bookmarkEnd w:id="4090"/>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3AB4928B"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091" w:name="_Toc20204429"/>
      <w:bookmarkStart w:id="4092" w:name="_Toc27895128"/>
      <w:bookmarkStart w:id="4093" w:name="_Toc36192225"/>
      <w:bookmarkStart w:id="4094" w:name="_Toc45193338"/>
      <w:bookmarkStart w:id="4095" w:name="_Toc47592970"/>
      <w:bookmarkStart w:id="4096" w:name="_Toc51835057"/>
      <w:bookmarkStart w:id="4097" w:name="_Toc106193993"/>
      <w:r w:rsidRPr="00140E21">
        <w:t>5.2.2.5.4</w:t>
      </w:r>
      <w:r w:rsidRPr="00140E21">
        <w:tab/>
        <w:t>Namf</w:t>
      </w:r>
      <w:r>
        <w:t>_</w:t>
      </w:r>
      <w:r w:rsidRPr="00140E21">
        <w:t>Location_ProvideLocationInfo service operation</w:t>
      </w:r>
      <w:bookmarkEnd w:id="4091"/>
      <w:bookmarkEnd w:id="4092"/>
      <w:bookmarkEnd w:id="4093"/>
      <w:bookmarkEnd w:id="4094"/>
      <w:bookmarkEnd w:id="4095"/>
      <w:bookmarkEnd w:id="4096"/>
      <w:bookmarkEnd w:id="4097"/>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98" w:name="_Toc20204430"/>
      <w:bookmarkStart w:id="4099" w:name="_Toc27895129"/>
      <w:bookmarkStart w:id="4100" w:name="_Toc36192226"/>
      <w:bookmarkStart w:id="4101" w:name="_Toc45193339"/>
      <w:bookmarkStart w:id="4102" w:name="_Toc47592971"/>
      <w:bookmarkStart w:id="4103" w:name="_Toc51835058"/>
      <w:bookmarkStart w:id="4104" w:name="_Toc106193994"/>
      <w:r w:rsidRPr="00140E21">
        <w:t>5.2.2.5.5</w:t>
      </w:r>
      <w:r w:rsidRPr="00140E21">
        <w:tab/>
        <w:t>Namf</w:t>
      </w:r>
      <w:r>
        <w:t>_</w:t>
      </w:r>
      <w:r w:rsidRPr="00140E21">
        <w:t>Location_CancelLocation service operation</w:t>
      </w:r>
      <w:bookmarkEnd w:id="4098"/>
      <w:bookmarkEnd w:id="4099"/>
      <w:bookmarkEnd w:id="4100"/>
      <w:bookmarkEnd w:id="4101"/>
      <w:bookmarkEnd w:id="4102"/>
      <w:bookmarkEnd w:id="4103"/>
      <w:bookmarkEnd w:id="4104"/>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05" w:name="_Toc20204431"/>
      <w:bookmarkStart w:id="4106" w:name="_Toc27895130"/>
      <w:bookmarkStart w:id="4107" w:name="_Toc36192227"/>
      <w:bookmarkStart w:id="4108" w:name="_Toc45193340"/>
      <w:bookmarkStart w:id="4109" w:name="_Toc47592972"/>
      <w:bookmarkStart w:id="4110" w:name="_Toc51835059"/>
      <w:bookmarkStart w:id="4111" w:name="_Toc106193995"/>
      <w:r w:rsidRPr="00140E21">
        <w:lastRenderedPageBreak/>
        <w:t>5.2.3</w:t>
      </w:r>
      <w:r w:rsidRPr="00140E21">
        <w:tab/>
        <w:t>UDM Services</w:t>
      </w:r>
      <w:bookmarkEnd w:id="4105"/>
      <w:bookmarkEnd w:id="4106"/>
      <w:bookmarkEnd w:id="4107"/>
      <w:bookmarkEnd w:id="4108"/>
      <w:bookmarkEnd w:id="4109"/>
      <w:bookmarkEnd w:id="4110"/>
      <w:bookmarkEnd w:id="4111"/>
    </w:p>
    <w:p w14:paraId="7789F882" w14:textId="77777777" w:rsidR="00776774" w:rsidRPr="00140E21" w:rsidRDefault="00776774" w:rsidP="00776774">
      <w:pPr>
        <w:pStyle w:val="Heading4"/>
      </w:pPr>
      <w:bookmarkStart w:id="4112" w:name="_Toc20204432"/>
      <w:bookmarkStart w:id="4113" w:name="_Toc27895131"/>
      <w:bookmarkStart w:id="4114" w:name="_Toc36192228"/>
      <w:bookmarkStart w:id="4115" w:name="_Toc45193341"/>
      <w:bookmarkStart w:id="4116" w:name="_Toc47592973"/>
      <w:bookmarkStart w:id="4117" w:name="_Toc51835060"/>
      <w:bookmarkStart w:id="4118" w:name="_Toc106193996"/>
      <w:r w:rsidRPr="00140E21">
        <w:t>5.2.3.1</w:t>
      </w:r>
      <w:r w:rsidRPr="00140E21">
        <w:tab/>
        <w:t>General</w:t>
      </w:r>
      <w:bookmarkEnd w:id="4112"/>
      <w:bookmarkEnd w:id="4113"/>
      <w:bookmarkEnd w:id="4114"/>
      <w:bookmarkEnd w:id="4115"/>
      <w:bookmarkEnd w:id="4116"/>
      <w:bookmarkEnd w:id="4117"/>
      <w:bookmarkEnd w:id="4118"/>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096A45">
        <w:tc>
          <w:tcPr>
            <w:tcW w:w="2498"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096A45">
        <w:tc>
          <w:tcPr>
            <w:tcW w:w="2498"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096A45">
        <w:tc>
          <w:tcPr>
            <w:tcW w:w="2498"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096A45">
        <w:tc>
          <w:tcPr>
            <w:tcW w:w="2498"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096A45">
        <w:tc>
          <w:tcPr>
            <w:tcW w:w="2498"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096A45">
        <w:tc>
          <w:tcPr>
            <w:tcW w:w="2498"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096A45">
        <w:tc>
          <w:tcPr>
            <w:tcW w:w="2498"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76EC1B41" w:rsidR="00C82D99" w:rsidRPr="00140E21" w:rsidRDefault="00C82D99" w:rsidP="00742119">
            <w:pPr>
              <w:pStyle w:val="TAL"/>
              <w:rPr>
                <w:rFonts w:eastAsia="SimSun"/>
                <w:lang w:eastAsia="zh-CN"/>
              </w:rPr>
            </w:pPr>
            <w:r>
              <w:rPr>
                <w:rFonts w:eastAsia="SimSun"/>
                <w:lang w:eastAsia="zh-CN"/>
              </w:rPr>
              <w:t>NEF (NOTE), NWDAF</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19" w:name="_Toc20204433"/>
      <w:bookmarkStart w:id="4120" w:name="_Toc27895132"/>
      <w:bookmarkStart w:id="4121" w:name="_Toc36192229"/>
      <w:bookmarkStart w:id="4122" w:name="_Toc45193342"/>
      <w:bookmarkStart w:id="4123" w:name="_Toc47592974"/>
      <w:bookmarkStart w:id="4124" w:name="_Toc51835061"/>
      <w:bookmarkStart w:id="4125" w:name="_Toc106193997"/>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19"/>
      <w:bookmarkEnd w:id="4120"/>
      <w:bookmarkEnd w:id="4121"/>
      <w:bookmarkEnd w:id="4122"/>
      <w:bookmarkEnd w:id="4123"/>
      <w:bookmarkEnd w:id="4124"/>
      <w:bookmarkEnd w:id="4125"/>
    </w:p>
    <w:p w14:paraId="31F85D41" w14:textId="77777777" w:rsidR="00776774" w:rsidRPr="00140E21" w:rsidRDefault="00776774" w:rsidP="00776774">
      <w:pPr>
        <w:pStyle w:val="Heading5"/>
        <w:rPr>
          <w:lang w:eastAsia="zh-CN"/>
        </w:rPr>
      </w:pPr>
      <w:bookmarkStart w:id="4126" w:name="_Toc20204434"/>
      <w:bookmarkStart w:id="4127" w:name="_Toc27895133"/>
      <w:bookmarkStart w:id="4128" w:name="_Toc36192230"/>
      <w:bookmarkStart w:id="4129" w:name="_Toc45193343"/>
      <w:bookmarkStart w:id="4130" w:name="_Toc47592975"/>
      <w:bookmarkStart w:id="4131" w:name="_Toc51835062"/>
      <w:bookmarkStart w:id="4132" w:name="_Toc10619399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26"/>
      <w:bookmarkEnd w:id="4127"/>
      <w:bookmarkEnd w:id="4128"/>
      <w:bookmarkEnd w:id="4129"/>
      <w:bookmarkEnd w:id="4130"/>
      <w:bookmarkEnd w:id="4131"/>
      <w:bookmarkEnd w:id="413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180DEA6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3" w:name="_Toc20204435"/>
      <w:bookmarkStart w:id="4134" w:name="_Toc27895134"/>
      <w:bookmarkStart w:id="4135" w:name="_Toc36192231"/>
      <w:bookmarkStart w:id="4136" w:name="_Toc45193344"/>
      <w:bookmarkStart w:id="4137" w:name="_Toc47592976"/>
      <w:bookmarkStart w:id="4138" w:name="_Toc51835063"/>
      <w:bookmarkStart w:id="4139" w:name="_Toc10619399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3"/>
      <w:bookmarkEnd w:id="4134"/>
      <w:bookmarkEnd w:id="4135"/>
      <w:bookmarkEnd w:id="4136"/>
      <w:bookmarkEnd w:id="4137"/>
      <w:bookmarkEnd w:id="4138"/>
      <w:bookmarkEnd w:id="4139"/>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lastRenderedPageBreak/>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0" w:name="_Toc20204436"/>
      <w:bookmarkStart w:id="4141" w:name="_Toc27895135"/>
      <w:bookmarkStart w:id="4142" w:name="_Toc36192232"/>
      <w:bookmarkStart w:id="4143" w:name="_Toc45193345"/>
      <w:bookmarkStart w:id="4144" w:name="_Toc47592977"/>
      <w:bookmarkStart w:id="4145" w:name="_Toc51835064"/>
      <w:bookmarkStart w:id="4146" w:name="_Toc10619400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0"/>
      <w:bookmarkEnd w:id="4141"/>
      <w:bookmarkEnd w:id="4142"/>
      <w:bookmarkEnd w:id="4143"/>
      <w:bookmarkEnd w:id="4144"/>
      <w:bookmarkEnd w:id="4145"/>
      <w:bookmarkEnd w:id="4146"/>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47" w:name="_Toc20204437"/>
      <w:bookmarkStart w:id="4148" w:name="_Toc27895136"/>
      <w:bookmarkStart w:id="4149" w:name="_Toc36192233"/>
      <w:bookmarkStart w:id="4150" w:name="_Toc45193346"/>
      <w:bookmarkStart w:id="4151" w:name="_Toc47592978"/>
      <w:bookmarkStart w:id="4152" w:name="_Toc51835065"/>
      <w:bookmarkStart w:id="4153" w:name="_Toc106194001"/>
      <w:r w:rsidRPr="00140E21">
        <w:rPr>
          <w:lang w:eastAsia="zh-CN"/>
        </w:rPr>
        <w:t>5.2.3.2.4</w:t>
      </w:r>
      <w:r w:rsidRPr="00140E21">
        <w:rPr>
          <w:lang w:eastAsia="zh-CN"/>
        </w:rPr>
        <w:tab/>
        <w:t xml:space="preserve">Nudm_UECM_Get </w:t>
      </w:r>
      <w:r w:rsidRPr="00140E21">
        <w:t>service operation</w:t>
      </w:r>
      <w:bookmarkEnd w:id="4147"/>
      <w:bookmarkEnd w:id="4148"/>
      <w:bookmarkEnd w:id="4149"/>
      <w:bookmarkEnd w:id="4150"/>
      <w:bookmarkEnd w:id="4151"/>
      <w:bookmarkEnd w:id="4152"/>
      <w:bookmarkEnd w:id="4153"/>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54" w:name="_Toc20204438"/>
      <w:bookmarkStart w:id="4155" w:name="_Toc27895137"/>
      <w:bookmarkStart w:id="4156" w:name="_Toc36192234"/>
      <w:bookmarkStart w:id="4157" w:name="_Toc45193347"/>
      <w:bookmarkStart w:id="4158" w:name="_Toc47592979"/>
      <w:bookmarkStart w:id="4159"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60" w:name="_Toc106194002"/>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54"/>
      <w:bookmarkEnd w:id="4155"/>
      <w:bookmarkEnd w:id="4156"/>
      <w:bookmarkEnd w:id="4157"/>
      <w:bookmarkEnd w:id="4158"/>
      <w:bookmarkEnd w:id="4159"/>
      <w:bookmarkEnd w:id="4160"/>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647A49BD"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1" w:name="_Toc20204439"/>
      <w:bookmarkStart w:id="4162" w:name="_Toc27895138"/>
      <w:bookmarkStart w:id="4163" w:name="_Toc36192235"/>
      <w:bookmarkStart w:id="4164" w:name="_Toc45193348"/>
      <w:bookmarkStart w:id="4165" w:name="_Toc47592980"/>
      <w:bookmarkStart w:id="4166" w:name="_Toc51835067"/>
      <w:bookmarkStart w:id="4167" w:name="_Toc106194003"/>
      <w:r w:rsidRPr="00140E21">
        <w:rPr>
          <w:rFonts w:eastAsia="SimSun"/>
          <w:lang w:eastAsia="zh-CN"/>
        </w:rPr>
        <w:t>5.2.3.2.6</w:t>
      </w:r>
      <w:r w:rsidRPr="00140E21">
        <w:rPr>
          <w:rFonts w:eastAsia="SimSun"/>
          <w:lang w:eastAsia="zh-CN"/>
        </w:rPr>
        <w:tab/>
        <w:t>Nudm_UECM_PCscfRestoration service operation</w:t>
      </w:r>
      <w:bookmarkEnd w:id="4161"/>
      <w:bookmarkEnd w:id="4162"/>
      <w:bookmarkEnd w:id="4163"/>
      <w:bookmarkEnd w:id="4164"/>
      <w:bookmarkEnd w:id="4165"/>
      <w:bookmarkEnd w:id="4166"/>
      <w:bookmarkEnd w:id="4167"/>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68" w:name="_Toc20204440"/>
      <w:bookmarkStart w:id="4169" w:name="_Toc27895139"/>
      <w:bookmarkStart w:id="4170" w:name="_Toc36192236"/>
      <w:bookmarkStart w:id="4171" w:name="_Toc45193349"/>
      <w:bookmarkStart w:id="4172" w:name="_Toc47592981"/>
      <w:bookmarkStart w:id="4173" w:name="_Toc51835068"/>
      <w:bookmarkStart w:id="4174" w:name="_Toc106194004"/>
      <w:r w:rsidRPr="00140E21">
        <w:rPr>
          <w:lang w:eastAsia="zh-CN"/>
        </w:rPr>
        <w:t>5.2.3.3</w:t>
      </w:r>
      <w:r w:rsidRPr="00140E21">
        <w:rPr>
          <w:lang w:eastAsia="zh-CN"/>
        </w:rPr>
        <w:tab/>
        <w:t>Nudm_SubscriberDataManagement (SDM) Service</w:t>
      </w:r>
      <w:bookmarkEnd w:id="4168"/>
      <w:bookmarkEnd w:id="4169"/>
      <w:bookmarkEnd w:id="4170"/>
      <w:bookmarkEnd w:id="4171"/>
      <w:bookmarkEnd w:id="4172"/>
      <w:bookmarkEnd w:id="4173"/>
      <w:bookmarkEnd w:id="4174"/>
    </w:p>
    <w:p w14:paraId="7E4087E5" w14:textId="77777777" w:rsidR="00776774" w:rsidRPr="00140E21" w:rsidRDefault="00776774" w:rsidP="00776774">
      <w:pPr>
        <w:pStyle w:val="Heading5"/>
        <w:rPr>
          <w:rFonts w:eastAsia="Malgun Gothic"/>
        </w:rPr>
      </w:pPr>
      <w:bookmarkStart w:id="4175" w:name="_Toc20204441"/>
      <w:bookmarkStart w:id="4176" w:name="_Toc27895140"/>
      <w:bookmarkStart w:id="4177" w:name="_Toc36192237"/>
      <w:bookmarkStart w:id="4178" w:name="_Toc45193350"/>
      <w:bookmarkStart w:id="4179" w:name="_Toc47592982"/>
      <w:bookmarkStart w:id="4180" w:name="_Toc51835069"/>
      <w:bookmarkStart w:id="4181" w:name="_Toc106194005"/>
      <w:r w:rsidRPr="00140E21">
        <w:rPr>
          <w:rFonts w:eastAsia="Malgun Gothic"/>
        </w:rPr>
        <w:t>5.2.3.3.1</w:t>
      </w:r>
      <w:r w:rsidRPr="00140E21">
        <w:rPr>
          <w:rFonts w:eastAsia="Malgun Gothic"/>
        </w:rPr>
        <w:tab/>
        <w:t>General</w:t>
      </w:r>
      <w:bookmarkEnd w:id="4175"/>
      <w:bookmarkEnd w:id="4176"/>
      <w:bookmarkEnd w:id="4177"/>
      <w:bookmarkEnd w:id="4178"/>
      <w:bookmarkEnd w:id="4179"/>
      <w:bookmarkEnd w:id="4180"/>
      <w:bookmarkEnd w:id="418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2" w:name="_Toc20204442"/>
      <w:bookmarkStart w:id="4183" w:name="_Toc27895141"/>
      <w:bookmarkStart w:id="4184" w:name="_Toc36192238"/>
      <w:bookmarkStart w:id="4185" w:name="_Toc45193351"/>
      <w:bookmarkStart w:id="4186" w:name="_Toc47592983"/>
      <w:bookmarkStart w:id="4187" w:name="_Toc51835070"/>
      <w:bookmarkStart w:id="4188" w:name="_Toc106194006"/>
      <w:r w:rsidRPr="00140E21">
        <w:rPr>
          <w:lang w:eastAsia="zh-CN"/>
        </w:rPr>
        <w:t>5.2.3.3.2</w:t>
      </w:r>
      <w:r w:rsidRPr="00140E21">
        <w:rPr>
          <w:lang w:eastAsia="zh-CN"/>
        </w:rPr>
        <w:tab/>
        <w:t>Nudm_SDM_Get service operation</w:t>
      </w:r>
      <w:bookmarkEnd w:id="4182"/>
      <w:bookmarkEnd w:id="4183"/>
      <w:bookmarkEnd w:id="4184"/>
      <w:bookmarkEnd w:id="4185"/>
      <w:bookmarkEnd w:id="4186"/>
      <w:bookmarkEnd w:id="4187"/>
      <w:bookmarkEnd w:id="4188"/>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68E382C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89" w:name="_Toc20204443"/>
      <w:bookmarkStart w:id="4190" w:name="_Toc27895142"/>
      <w:bookmarkStart w:id="4191" w:name="_Toc36192239"/>
      <w:bookmarkStart w:id="4192" w:name="_Toc45193352"/>
      <w:bookmarkStart w:id="4193" w:name="_Toc47592984"/>
      <w:bookmarkStart w:id="4194" w:name="_Toc51835071"/>
      <w:bookmarkStart w:id="4195" w:name="_Toc106194007"/>
      <w:r w:rsidRPr="00140E21">
        <w:rPr>
          <w:lang w:eastAsia="zh-CN"/>
        </w:rPr>
        <w:t>5.2.3.3.3</w:t>
      </w:r>
      <w:r w:rsidRPr="00140E21">
        <w:rPr>
          <w:lang w:eastAsia="zh-CN"/>
        </w:rPr>
        <w:tab/>
        <w:t>Nudm_SDM_Notification service operation</w:t>
      </w:r>
      <w:bookmarkEnd w:id="4189"/>
      <w:bookmarkEnd w:id="4190"/>
      <w:bookmarkEnd w:id="4191"/>
      <w:bookmarkEnd w:id="4192"/>
      <w:bookmarkEnd w:id="4193"/>
      <w:bookmarkEnd w:id="4194"/>
      <w:bookmarkEnd w:id="4195"/>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lastRenderedPageBreak/>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96" w:name="_Toc20204444"/>
      <w:bookmarkStart w:id="4197" w:name="_Toc27895143"/>
      <w:bookmarkStart w:id="4198" w:name="_Toc36192240"/>
      <w:bookmarkStart w:id="4199" w:name="_Toc45193353"/>
      <w:bookmarkStart w:id="4200" w:name="_Toc47592985"/>
      <w:bookmarkStart w:id="4201" w:name="_Toc51835072"/>
      <w:bookmarkStart w:id="4202" w:name="_Toc106194008"/>
      <w:r w:rsidRPr="00140E21">
        <w:rPr>
          <w:lang w:eastAsia="zh-CN"/>
        </w:rPr>
        <w:t>5.2.3.3.4</w:t>
      </w:r>
      <w:r w:rsidRPr="00140E21">
        <w:rPr>
          <w:lang w:eastAsia="zh-CN"/>
        </w:rPr>
        <w:tab/>
        <w:t>Nudm_SDM_Subscribe service operation</w:t>
      </w:r>
      <w:bookmarkEnd w:id="4196"/>
      <w:bookmarkEnd w:id="4197"/>
      <w:bookmarkEnd w:id="4198"/>
      <w:bookmarkEnd w:id="4199"/>
      <w:bookmarkEnd w:id="4200"/>
      <w:bookmarkEnd w:id="4201"/>
      <w:bookmarkEnd w:id="4202"/>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03" w:name="_Toc20204445"/>
      <w:bookmarkStart w:id="4204" w:name="_Toc27895144"/>
      <w:bookmarkStart w:id="4205" w:name="_Toc36192241"/>
      <w:bookmarkStart w:id="4206" w:name="_Toc45193354"/>
      <w:bookmarkStart w:id="4207" w:name="_Toc47592986"/>
      <w:bookmarkStart w:id="4208" w:name="_Toc51835073"/>
      <w:bookmarkStart w:id="4209" w:name="_Toc106194009"/>
      <w:r w:rsidRPr="00140E21">
        <w:rPr>
          <w:lang w:eastAsia="zh-CN"/>
        </w:rPr>
        <w:t>5.2.3.3.5</w:t>
      </w:r>
      <w:r w:rsidRPr="00140E21">
        <w:rPr>
          <w:lang w:eastAsia="zh-CN"/>
        </w:rPr>
        <w:tab/>
        <w:t>Nudm_SDM_Unsubscribe service operation</w:t>
      </w:r>
      <w:bookmarkEnd w:id="4203"/>
      <w:bookmarkEnd w:id="4204"/>
      <w:bookmarkEnd w:id="4205"/>
      <w:bookmarkEnd w:id="4206"/>
      <w:bookmarkEnd w:id="4207"/>
      <w:bookmarkEnd w:id="4208"/>
      <w:bookmarkEnd w:id="4209"/>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0" w:name="_Toc20204446"/>
      <w:bookmarkStart w:id="4211" w:name="_Toc27895145"/>
      <w:bookmarkStart w:id="4212" w:name="_Toc36192242"/>
      <w:bookmarkStart w:id="4213" w:name="_Toc45193355"/>
      <w:bookmarkStart w:id="4214" w:name="_Toc47592987"/>
      <w:bookmarkStart w:id="4215" w:name="_Toc51835074"/>
      <w:bookmarkStart w:id="4216" w:name="_Toc106194010"/>
      <w:r w:rsidRPr="00140E21">
        <w:rPr>
          <w:lang w:eastAsia="zh-CN"/>
        </w:rPr>
        <w:t>5.2.3.3.6</w:t>
      </w:r>
      <w:r w:rsidRPr="00140E21">
        <w:rPr>
          <w:lang w:eastAsia="zh-CN"/>
        </w:rPr>
        <w:tab/>
        <w:t>Nudm_SDM_Info service operation</w:t>
      </w:r>
      <w:bookmarkEnd w:id="4210"/>
      <w:bookmarkEnd w:id="4211"/>
      <w:bookmarkEnd w:id="4212"/>
      <w:bookmarkEnd w:id="4213"/>
      <w:bookmarkEnd w:id="4214"/>
      <w:bookmarkEnd w:id="4215"/>
      <w:bookmarkEnd w:id="4216"/>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17" w:name="_Toc20204447"/>
      <w:bookmarkStart w:id="4218" w:name="_Toc27895146"/>
      <w:bookmarkStart w:id="4219" w:name="_Toc36192243"/>
      <w:bookmarkStart w:id="4220" w:name="_Toc45193356"/>
      <w:bookmarkStart w:id="4221" w:name="_Toc47592988"/>
      <w:bookmarkStart w:id="4222" w:name="_Toc51835075"/>
      <w:bookmarkStart w:id="4223" w:name="_Toc106194011"/>
      <w:r w:rsidRPr="00140E21">
        <w:rPr>
          <w:lang w:eastAsia="zh-CN"/>
        </w:rPr>
        <w:lastRenderedPageBreak/>
        <w:t>5.2.3.3.7</w:t>
      </w:r>
      <w:r>
        <w:rPr>
          <w:lang w:eastAsia="zh-CN"/>
        </w:rPr>
        <w:tab/>
        <w:t>Void</w:t>
      </w:r>
      <w:bookmarkEnd w:id="4217"/>
      <w:bookmarkEnd w:id="4218"/>
      <w:bookmarkEnd w:id="4219"/>
      <w:bookmarkEnd w:id="4220"/>
      <w:bookmarkEnd w:id="4221"/>
      <w:bookmarkEnd w:id="4222"/>
      <w:bookmarkEnd w:id="4223"/>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24" w:name="_Toc20204448"/>
      <w:bookmarkStart w:id="4225" w:name="_Toc27895147"/>
      <w:bookmarkStart w:id="4226" w:name="_Toc36192244"/>
      <w:bookmarkStart w:id="4227" w:name="_Toc45193357"/>
      <w:bookmarkStart w:id="4228" w:name="_Toc47592989"/>
      <w:bookmarkStart w:id="4229" w:name="_Toc51835076"/>
      <w:bookmarkStart w:id="4230" w:name="_Toc106194012"/>
      <w:r>
        <w:rPr>
          <w:lang w:eastAsia="zh-CN"/>
        </w:rPr>
        <w:t>5.2.3.3.8</w:t>
      </w:r>
      <w:r>
        <w:rPr>
          <w:lang w:eastAsia="zh-CN"/>
        </w:rPr>
        <w:tab/>
        <w:t>Nudm_SDM_ModifySubscription service operation</w:t>
      </w:r>
      <w:bookmarkEnd w:id="4230"/>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31" w:name="_Toc106194013"/>
      <w:r w:rsidRPr="00140E21">
        <w:rPr>
          <w:lang w:eastAsia="zh-CN"/>
        </w:rPr>
        <w:t>5.2.3.4</w:t>
      </w:r>
      <w:r w:rsidRPr="00140E21">
        <w:rPr>
          <w:lang w:eastAsia="zh-CN"/>
        </w:rPr>
        <w:tab/>
        <w:t>Nudm_UEAuthentication Service</w:t>
      </w:r>
      <w:bookmarkEnd w:id="4224"/>
      <w:bookmarkEnd w:id="4225"/>
      <w:bookmarkEnd w:id="4226"/>
      <w:bookmarkEnd w:id="4227"/>
      <w:bookmarkEnd w:id="4228"/>
      <w:bookmarkEnd w:id="4229"/>
      <w:bookmarkEnd w:id="4231"/>
    </w:p>
    <w:p w14:paraId="216356DB" w14:textId="77777777" w:rsidR="00776774" w:rsidRPr="00140E21" w:rsidRDefault="00776774" w:rsidP="00776774">
      <w:pPr>
        <w:pStyle w:val="Heading5"/>
        <w:rPr>
          <w:lang w:eastAsia="zh-CN"/>
        </w:rPr>
      </w:pPr>
      <w:bookmarkStart w:id="4232" w:name="_Toc20204449"/>
      <w:bookmarkStart w:id="4233" w:name="_Toc27895148"/>
      <w:bookmarkStart w:id="4234" w:name="_Toc36192245"/>
      <w:bookmarkStart w:id="4235" w:name="_Toc45193358"/>
      <w:bookmarkStart w:id="4236" w:name="_Toc47592990"/>
      <w:bookmarkStart w:id="4237" w:name="_Toc51835077"/>
      <w:bookmarkStart w:id="4238" w:name="_Toc106194014"/>
      <w:r w:rsidRPr="00140E21">
        <w:rPr>
          <w:lang w:eastAsia="zh-CN"/>
        </w:rPr>
        <w:t>5.2.3.4.1</w:t>
      </w:r>
      <w:r w:rsidRPr="00140E21">
        <w:rPr>
          <w:lang w:eastAsia="zh-CN"/>
        </w:rPr>
        <w:tab/>
        <w:t>General</w:t>
      </w:r>
      <w:bookmarkEnd w:id="4232"/>
      <w:bookmarkEnd w:id="4233"/>
      <w:bookmarkEnd w:id="4234"/>
      <w:bookmarkEnd w:id="4235"/>
      <w:bookmarkEnd w:id="4236"/>
      <w:bookmarkEnd w:id="4237"/>
      <w:bookmarkEnd w:id="4238"/>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39" w:name="_Toc20204450"/>
      <w:bookmarkStart w:id="4240" w:name="_Toc27895149"/>
      <w:bookmarkStart w:id="4241" w:name="_Toc36192246"/>
      <w:bookmarkStart w:id="4242" w:name="_Toc45193359"/>
      <w:bookmarkStart w:id="4243" w:name="_Toc47592991"/>
      <w:bookmarkStart w:id="4244" w:name="_Toc51835078"/>
      <w:bookmarkStart w:id="4245" w:name="_Toc106194015"/>
      <w:r w:rsidRPr="00140E21">
        <w:rPr>
          <w:lang w:eastAsia="zh-CN"/>
        </w:rPr>
        <w:t>5.2.3.4.2</w:t>
      </w:r>
      <w:r w:rsidRPr="00140E21">
        <w:rPr>
          <w:lang w:eastAsia="zh-CN"/>
        </w:rPr>
        <w:tab/>
        <w:t>Nudm_UEAuthentication_Get service operation</w:t>
      </w:r>
      <w:bookmarkEnd w:id="4239"/>
      <w:bookmarkEnd w:id="4240"/>
      <w:bookmarkEnd w:id="4241"/>
      <w:bookmarkEnd w:id="4242"/>
      <w:bookmarkEnd w:id="4243"/>
      <w:bookmarkEnd w:id="4244"/>
      <w:bookmarkEnd w:id="4245"/>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46" w:name="_Toc20204451"/>
      <w:bookmarkStart w:id="4247" w:name="_Toc27895150"/>
      <w:bookmarkStart w:id="4248" w:name="_Toc36192247"/>
      <w:bookmarkStart w:id="4249" w:name="_Toc45193360"/>
      <w:bookmarkStart w:id="4250" w:name="_Toc47592992"/>
      <w:bookmarkStart w:id="4251" w:name="_Toc51835079"/>
      <w:bookmarkStart w:id="4252" w:name="_Toc106194016"/>
      <w:r w:rsidRPr="00140E21">
        <w:rPr>
          <w:rFonts w:eastAsia="SimSun"/>
        </w:rPr>
        <w:t>5.2.3.4.3</w:t>
      </w:r>
      <w:r w:rsidRPr="00140E21">
        <w:rPr>
          <w:rFonts w:eastAsia="SimSun"/>
        </w:rPr>
        <w:tab/>
        <w:t>Nudm_UEAuthentication_ResultConfirmation service operation</w:t>
      </w:r>
      <w:bookmarkEnd w:id="4246"/>
      <w:bookmarkEnd w:id="4247"/>
      <w:bookmarkEnd w:id="4248"/>
      <w:bookmarkEnd w:id="4249"/>
      <w:bookmarkEnd w:id="4250"/>
      <w:bookmarkEnd w:id="4251"/>
      <w:bookmarkEnd w:id="425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53" w:name="_Toc20204452"/>
      <w:bookmarkStart w:id="4254" w:name="_Toc27895151"/>
      <w:bookmarkStart w:id="4255" w:name="_Toc36192248"/>
      <w:bookmarkStart w:id="4256" w:name="_Toc45193361"/>
      <w:bookmarkStart w:id="4257" w:name="_Toc47592993"/>
      <w:bookmarkStart w:id="4258" w:name="_Toc51835080"/>
      <w:bookmarkStart w:id="4259" w:name="_Toc106194017"/>
      <w:r w:rsidRPr="00140E21">
        <w:rPr>
          <w:rFonts w:eastAsia="SimSun"/>
        </w:rPr>
        <w:t>5.2.3.5</w:t>
      </w:r>
      <w:r w:rsidRPr="00140E21">
        <w:rPr>
          <w:rFonts w:eastAsia="SimSun"/>
        </w:rPr>
        <w:tab/>
        <w:t>Nudm_EventExposure</w:t>
      </w:r>
      <w:r w:rsidRPr="00140E21">
        <w:rPr>
          <w:rFonts w:eastAsia="SimSun"/>
          <w:lang w:eastAsia="zh-CN"/>
        </w:rPr>
        <w:t xml:space="preserve"> service</w:t>
      </w:r>
      <w:bookmarkEnd w:id="4253"/>
      <w:bookmarkEnd w:id="4254"/>
      <w:bookmarkEnd w:id="4255"/>
      <w:bookmarkEnd w:id="4256"/>
      <w:bookmarkEnd w:id="4257"/>
      <w:bookmarkEnd w:id="4258"/>
      <w:bookmarkEnd w:id="4259"/>
    </w:p>
    <w:p w14:paraId="32DB4AE1" w14:textId="77777777" w:rsidR="00776774" w:rsidRPr="00140E21" w:rsidRDefault="00776774" w:rsidP="00776774">
      <w:pPr>
        <w:pStyle w:val="Heading5"/>
        <w:rPr>
          <w:rFonts w:eastAsia="SimSun"/>
          <w:lang w:eastAsia="zh-CN"/>
        </w:rPr>
      </w:pPr>
      <w:bookmarkStart w:id="4260" w:name="_Toc20204453"/>
      <w:bookmarkStart w:id="4261" w:name="_Toc27895152"/>
      <w:bookmarkStart w:id="4262" w:name="_Toc36192249"/>
      <w:bookmarkStart w:id="4263" w:name="_Toc45193362"/>
      <w:bookmarkStart w:id="4264" w:name="_Toc47592994"/>
      <w:bookmarkStart w:id="4265" w:name="_Toc51835081"/>
      <w:bookmarkStart w:id="4266" w:name="_Toc106194018"/>
      <w:r w:rsidRPr="00140E21">
        <w:rPr>
          <w:rFonts w:eastAsia="SimSun"/>
          <w:lang w:eastAsia="zh-CN"/>
        </w:rPr>
        <w:t>5.2.3.5.1</w:t>
      </w:r>
      <w:r w:rsidRPr="00140E21">
        <w:rPr>
          <w:rFonts w:eastAsia="SimSun"/>
          <w:lang w:eastAsia="zh-CN"/>
        </w:rPr>
        <w:tab/>
        <w:t>General</w:t>
      </w:r>
      <w:bookmarkEnd w:id="4260"/>
      <w:bookmarkEnd w:id="4261"/>
      <w:bookmarkEnd w:id="4262"/>
      <w:bookmarkEnd w:id="4263"/>
      <w:bookmarkEnd w:id="4264"/>
      <w:bookmarkEnd w:id="4265"/>
      <w:bookmarkEnd w:id="426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67" w:name="_Toc20204454"/>
      <w:bookmarkStart w:id="4268" w:name="_Toc27895153"/>
      <w:bookmarkStart w:id="4269" w:name="_Toc36192250"/>
      <w:bookmarkStart w:id="4270" w:name="_Toc45193363"/>
      <w:bookmarkStart w:id="4271" w:name="_Toc47592995"/>
      <w:bookmarkStart w:id="4272" w:name="_Toc51835082"/>
      <w:bookmarkStart w:id="4273" w:name="_Toc10619401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67"/>
      <w:bookmarkEnd w:id="4268"/>
      <w:bookmarkEnd w:id="4269"/>
      <w:bookmarkEnd w:id="4270"/>
      <w:bookmarkEnd w:id="4271"/>
      <w:bookmarkEnd w:id="4272"/>
      <w:bookmarkEnd w:id="4273"/>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lastRenderedPageBreak/>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74" w:name="_Toc20204455"/>
      <w:bookmarkStart w:id="4275" w:name="_Toc27895154"/>
      <w:bookmarkStart w:id="4276" w:name="_Toc36192251"/>
      <w:bookmarkStart w:id="4277" w:name="_Toc45193364"/>
      <w:bookmarkStart w:id="4278" w:name="_Toc47592996"/>
      <w:bookmarkStart w:id="4279" w:name="_Toc51835083"/>
      <w:bookmarkStart w:id="4280" w:name="_Toc106194020"/>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74"/>
      <w:bookmarkEnd w:id="4275"/>
      <w:bookmarkEnd w:id="4276"/>
      <w:bookmarkEnd w:id="4277"/>
      <w:bookmarkEnd w:id="4278"/>
      <w:bookmarkEnd w:id="4279"/>
      <w:bookmarkEnd w:id="428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1" w:name="_Toc20204456"/>
      <w:bookmarkStart w:id="4282" w:name="_Toc27895155"/>
      <w:bookmarkStart w:id="4283" w:name="_Toc36192252"/>
      <w:bookmarkStart w:id="4284" w:name="_Toc45193365"/>
      <w:bookmarkStart w:id="4285" w:name="_Toc47592997"/>
      <w:bookmarkStart w:id="4286" w:name="_Toc51835084"/>
      <w:bookmarkStart w:id="4287" w:name="_Toc10619402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1"/>
      <w:bookmarkEnd w:id="4282"/>
      <w:bookmarkEnd w:id="4283"/>
      <w:bookmarkEnd w:id="4284"/>
      <w:bookmarkEnd w:id="4285"/>
      <w:bookmarkEnd w:id="4286"/>
      <w:bookmarkEnd w:id="428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288" w:name="_Toc20204457"/>
      <w:bookmarkStart w:id="4289" w:name="_Toc27895156"/>
      <w:bookmarkStart w:id="4290" w:name="_Toc36192253"/>
      <w:bookmarkStart w:id="4291" w:name="_Toc45193366"/>
      <w:bookmarkStart w:id="4292" w:name="_Toc47592998"/>
      <w:bookmarkStart w:id="4293" w:name="_Toc51835085"/>
      <w:bookmarkStart w:id="4294" w:name="_Toc106194022"/>
      <w:r>
        <w:rPr>
          <w:rFonts w:eastAsia="SimSun"/>
          <w:lang w:eastAsia="zh-CN"/>
        </w:rPr>
        <w:t>5.2.3.5.5</w:t>
      </w:r>
      <w:r>
        <w:rPr>
          <w:rFonts w:eastAsia="SimSun"/>
          <w:lang w:eastAsia="zh-CN"/>
        </w:rPr>
        <w:tab/>
        <w:t>Nudm_EventExposure_ModifySubscription service operation</w:t>
      </w:r>
      <w:bookmarkEnd w:id="4294"/>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77777777"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295" w:name="_Toc106194023"/>
      <w:r w:rsidRPr="00140E21">
        <w:t>5.2.3.6</w:t>
      </w:r>
      <w:r w:rsidRPr="00140E21">
        <w:tab/>
        <w:t>Nudm_ParameterProvision service</w:t>
      </w:r>
      <w:bookmarkEnd w:id="4288"/>
      <w:bookmarkEnd w:id="4289"/>
      <w:bookmarkEnd w:id="4290"/>
      <w:bookmarkEnd w:id="4291"/>
      <w:bookmarkEnd w:id="4292"/>
      <w:bookmarkEnd w:id="4293"/>
      <w:bookmarkEnd w:id="4295"/>
    </w:p>
    <w:p w14:paraId="66F1B6B2" w14:textId="77777777" w:rsidR="00776774" w:rsidRPr="00140E21" w:rsidRDefault="00776774" w:rsidP="00776774">
      <w:pPr>
        <w:pStyle w:val="Heading5"/>
      </w:pPr>
      <w:bookmarkStart w:id="4296" w:name="_Toc20204458"/>
      <w:bookmarkStart w:id="4297" w:name="_Toc27895157"/>
      <w:bookmarkStart w:id="4298" w:name="_Toc36192254"/>
      <w:bookmarkStart w:id="4299" w:name="_Toc45193367"/>
      <w:bookmarkStart w:id="4300" w:name="_Toc47592999"/>
      <w:bookmarkStart w:id="4301" w:name="_Toc51835086"/>
      <w:bookmarkStart w:id="4302" w:name="_Toc106194024"/>
      <w:r w:rsidRPr="00140E21">
        <w:t>5.2.3.6.1</w:t>
      </w:r>
      <w:r w:rsidRPr="00140E21">
        <w:tab/>
        <w:t>General</w:t>
      </w:r>
      <w:bookmarkEnd w:id="4296"/>
      <w:bookmarkEnd w:id="4297"/>
      <w:bookmarkEnd w:id="4298"/>
      <w:bookmarkEnd w:id="4299"/>
      <w:bookmarkEnd w:id="4300"/>
      <w:bookmarkEnd w:id="4301"/>
      <w:bookmarkEnd w:id="4302"/>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03"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04" w:name="_Toc27895158"/>
      <w:bookmarkStart w:id="4305" w:name="_Toc36192255"/>
      <w:bookmarkStart w:id="4306" w:name="_Toc45193368"/>
      <w:bookmarkStart w:id="4307" w:name="_Toc47593000"/>
      <w:bookmarkStart w:id="4308" w:name="_Toc51835087"/>
      <w:bookmarkStart w:id="4309" w:name="_Toc106194025"/>
      <w:r w:rsidRPr="00140E21">
        <w:t>5.2.3.6.2</w:t>
      </w:r>
      <w:r w:rsidRPr="00140E21">
        <w:tab/>
        <w:t>Nudm_ParameterProvision_Update service operation</w:t>
      </w:r>
      <w:bookmarkEnd w:id="4303"/>
      <w:bookmarkEnd w:id="4304"/>
      <w:bookmarkEnd w:id="4305"/>
      <w:bookmarkEnd w:id="4306"/>
      <w:bookmarkEnd w:id="4307"/>
      <w:bookmarkEnd w:id="4308"/>
      <w:bookmarkEnd w:id="4309"/>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10" w:name="_Toc20204460"/>
      <w:bookmarkStart w:id="4311" w:name="_Toc27895159"/>
      <w:bookmarkStart w:id="4312" w:name="_Toc36192256"/>
      <w:bookmarkStart w:id="4313" w:name="_Toc45193369"/>
      <w:bookmarkStart w:id="4314" w:name="_Toc47593001"/>
      <w:bookmarkStart w:id="4315" w:name="_Toc51835088"/>
      <w:r>
        <w:t>For Multicast MBS group related information, refer to TS 23.247 [78].</w:t>
      </w:r>
    </w:p>
    <w:p w14:paraId="77BCA476" w14:textId="75CD8D06" w:rsidR="00776774" w:rsidRPr="00140E21" w:rsidRDefault="00776774" w:rsidP="00776774">
      <w:pPr>
        <w:pStyle w:val="Heading5"/>
      </w:pPr>
      <w:bookmarkStart w:id="4316" w:name="_Toc106194026"/>
      <w:r w:rsidRPr="00140E21">
        <w:t>5.2.3.6.3</w:t>
      </w:r>
      <w:r w:rsidRPr="00140E21">
        <w:tab/>
        <w:t>Nudm_ParameterProvision_Create service operation</w:t>
      </w:r>
      <w:bookmarkEnd w:id="4310"/>
      <w:bookmarkEnd w:id="4311"/>
      <w:bookmarkEnd w:id="4312"/>
      <w:bookmarkEnd w:id="4313"/>
      <w:bookmarkEnd w:id="4314"/>
      <w:bookmarkEnd w:id="4315"/>
      <w:bookmarkEnd w:id="431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17" w:name="_Toc20204461"/>
      <w:bookmarkStart w:id="4318" w:name="_Toc27895160"/>
      <w:bookmarkStart w:id="4319" w:name="_Toc36192257"/>
      <w:bookmarkStart w:id="4320" w:name="_Toc45193370"/>
      <w:bookmarkStart w:id="4321" w:name="_Toc47593002"/>
      <w:bookmarkStart w:id="4322" w:name="_Toc51835089"/>
      <w:r>
        <w:t>For Multicast MBS group related information, refer to TS 23.247 [78].</w:t>
      </w:r>
    </w:p>
    <w:p w14:paraId="5EC6B906" w14:textId="77777777" w:rsidR="00776774" w:rsidRPr="00140E21" w:rsidRDefault="00776774" w:rsidP="00776774">
      <w:pPr>
        <w:pStyle w:val="Heading5"/>
      </w:pPr>
      <w:bookmarkStart w:id="4323" w:name="_Toc106194027"/>
      <w:r w:rsidRPr="00140E21">
        <w:t>5.2.3.6.4</w:t>
      </w:r>
      <w:r w:rsidRPr="00140E21">
        <w:tab/>
        <w:t>Nudm_ParameterProvision_Delete service operation</w:t>
      </w:r>
      <w:bookmarkEnd w:id="4317"/>
      <w:bookmarkEnd w:id="4318"/>
      <w:bookmarkEnd w:id="4319"/>
      <w:bookmarkEnd w:id="4320"/>
      <w:bookmarkEnd w:id="4321"/>
      <w:bookmarkEnd w:id="4322"/>
      <w:bookmarkEnd w:id="4323"/>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24" w:name="_Toc20204462"/>
      <w:bookmarkStart w:id="4325" w:name="_Toc27895161"/>
      <w:bookmarkStart w:id="4326" w:name="_Toc36192258"/>
      <w:bookmarkStart w:id="4327" w:name="_Toc45193371"/>
      <w:bookmarkStart w:id="4328" w:name="_Toc47593003"/>
      <w:bookmarkStart w:id="4329" w:name="_Toc51835090"/>
      <w:bookmarkStart w:id="4330" w:name="_Toc106194028"/>
      <w:r>
        <w:t>5.2.3.6.5</w:t>
      </w:r>
      <w:r>
        <w:tab/>
        <w:t>Nudm_ParameterProvision_Get service operation</w:t>
      </w:r>
      <w:bookmarkEnd w:id="4324"/>
      <w:bookmarkEnd w:id="4325"/>
      <w:bookmarkEnd w:id="4326"/>
      <w:bookmarkEnd w:id="4327"/>
      <w:bookmarkEnd w:id="4328"/>
      <w:bookmarkEnd w:id="4329"/>
      <w:bookmarkEnd w:id="433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1" w:name="_Toc20204463"/>
      <w:bookmarkStart w:id="4332" w:name="_Toc27895162"/>
      <w:bookmarkStart w:id="4333" w:name="_Toc36192259"/>
      <w:bookmarkStart w:id="4334" w:name="_Toc45193372"/>
      <w:bookmarkStart w:id="4335" w:name="_Toc47593004"/>
      <w:bookmarkStart w:id="4336" w:name="_Toc51835091"/>
      <w:bookmarkStart w:id="4337" w:name="_Toc106194029"/>
      <w:r w:rsidRPr="00140E21">
        <w:t>5.2.3.7</w:t>
      </w:r>
      <w:r w:rsidRPr="00140E21">
        <w:tab/>
        <w:t>Nudm_NIDDAuthorisation service</w:t>
      </w:r>
      <w:bookmarkEnd w:id="4331"/>
      <w:bookmarkEnd w:id="4332"/>
      <w:bookmarkEnd w:id="4333"/>
      <w:bookmarkEnd w:id="4334"/>
      <w:bookmarkEnd w:id="4335"/>
      <w:bookmarkEnd w:id="4336"/>
      <w:bookmarkEnd w:id="4337"/>
    </w:p>
    <w:p w14:paraId="6A7322BB" w14:textId="77777777" w:rsidR="00776774" w:rsidRPr="00140E21" w:rsidRDefault="00776774" w:rsidP="00776774">
      <w:pPr>
        <w:pStyle w:val="Heading5"/>
      </w:pPr>
      <w:bookmarkStart w:id="4338" w:name="_Toc20204464"/>
      <w:bookmarkStart w:id="4339" w:name="_Toc27895163"/>
      <w:bookmarkStart w:id="4340" w:name="_Toc36192260"/>
      <w:bookmarkStart w:id="4341" w:name="_Toc45193373"/>
      <w:bookmarkStart w:id="4342" w:name="_Toc47593005"/>
      <w:bookmarkStart w:id="4343" w:name="_Toc51835092"/>
      <w:bookmarkStart w:id="4344" w:name="_Toc106194030"/>
      <w:r w:rsidRPr="00140E21">
        <w:t>5.2.3.7.1</w:t>
      </w:r>
      <w:r w:rsidRPr="00140E21">
        <w:tab/>
        <w:t>General</w:t>
      </w:r>
      <w:bookmarkEnd w:id="4338"/>
      <w:bookmarkEnd w:id="4339"/>
      <w:bookmarkEnd w:id="4340"/>
      <w:bookmarkEnd w:id="4341"/>
      <w:bookmarkEnd w:id="4342"/>
      <w:bookmarkEnd w:id="4343"/>
      <w:bookmarkEnd w:id="4344"/>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45" w:name="_Toc20204465"/>
      <w:bookmarkStart w:id="4346" w:name="_Toc27895164"/>
      <w:bookmarkStart w:id="4347" w:name="_Toc36192261"/>
      <w:bookmarkStart w:id="4348" w:name="_Toc45193374"/>
      <w:bookmarkStart w:id="4349" w:name="_Toc47593006"/>
      <w:bookmarkStart w:id="4350" w:name="_Toc51835093"/>
      <w:bookmarkStart w:id="4351" w:name="_Toc106194031"/>
      <w:r w:rsidRPr="00140E21">
        <w:lastRenderedPageBreak/>
        <w:t>5.2.3.7.2</w:t>
      </w:r>
      <w:r w:rsidRPr="00140E21">
        <w:tab/>
        <w:t>Nudm_NIDDAuthorisation_Get service operation</w:t>
      </w:r>
      <w:bookmarkEnd w:id="4345"/>
      <w:bookmarkEnd w:id="4346"/>
      <w:bookmarkEnd w:id="4347"/>
      <w:bookmarkEnd w:id="4348"/>
      <w:bookmarkEnd w:id="4349"/>
      <w:bookmarkEnd w:id="4350"/>
      <w:bookmarkEnd w:id="4351"/>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352" w:name="_Toc20204466"/>
      <w:bookmarkStart w:id="4353" w:name="_Toc27895165"/>
      <w:bookmarkStart w:id="4354" w:name="_Toc36192262"/>
      <w:bookmarkStart w:id="4355" w:name="_Toc45193375"/>
      <w:bookmarkStart w:id="4356" w:name="_Toc47593007"/>
      <w:bookmarkStart w:id="4357"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358" w:name="_Toc106194032"/>
      <w:r w:rsidRPr="00140E21">
        <w:t>5.2.3.7.3</w:t>
      </w:r>
      <w:r w:rsidRPr="00140E21">
        <w:tab/>
        <w:t>Nudm_NIDDAuthorisation_UpdateNotify service operation</w:t>
      </w:r>
      <w:bookmarkEnd w:id="4352"/>
      <w:bookmarkEnd w:id="4353"/>
      <w:bookmarkEnd w:id="4354"/>
      <w:bookmarkEnd w:id="4355"/>
      <w:bookmarkEnd w:id="4356"/>
      <w:bookmarkEnd w:id="4357"/>
      <w:bookmarkEnd w:id="4358"/>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359" w:name="_Toc20204467"/>
      <w:bookmarkStart w:id="4360" w:name="_Toc27895166"/>
      <w:bookmarkStart w:id="4361" w:name="_Toc36192263"/>
      <w:bookmarkStart w:id="4362" w:name="_Toc45193376"/>
      <w:bookmarkStart w:id="4363" w:name="_Toc47593008"/>
      <w:bookmarkStart w:id="4364" w:name="_Toc51835095"/>
      <w:bookmarkStart w:id="4365" w:name="_Toc106194033"/>
      <w:r>
        <w:t>5.2.3.7.4</w:t>
      </w:r>
      <w:r w:rsidR="00096A45">
        <w:tab/>
        <w:t>Void</w:t>
      </w:r>
      <w:bookmarkEnd w:id="4365"/>
    </w:p>
    <w:p w14:paraId="735F6F25" w14:textId="4D190BEE" w:rsidR="002A3367" w:rsidRDefault="002A3367" w:rsidP="002A3367"/>
    <w:p w14:paraId="56BD592D" w14:textId="2F98BDE9" w:rsidR="002A3367" w:rsidRDefault="002A3367" w:rsidP="002217D3">
      <w:pPr>
        <w:pStyle w:val="Heading5"/>
      </w:pPr>
      <w:bookmarkStart w:id="4366" w:name="_Toc106194034"/>
      <w:r>
        <w:t>5.2.3.7.5</w:t>
      </w:r>
      <w:r w:rsidR="00096A45">
        <w:tab/>
        <w:t>Void</w:t>
      </w:r>
      <w:bookmarkEnd w:id="4366"/>
    </w:p>
    <w:p w14:paraId="29FC0FC1" w14:textId="3344368E" w:rsidR="002A3367" w:rsidRDefault="002A3367" w:rsidP="002A3367"/>
    <w:p w14:paraId="6BCC5CF2" w14:textId="32CCB583" w:rsidR="00096A45" w:rsidRDefault="00096A45" w:rsidP="00096A45">
      <w:pPr>
        <w:pStyle w:val="Heading4"/>
      </w:pPr>
      <w:bookmarkStart w:id="4367" w:name="_Toc106194035"/>
      <w:r>
        <w:t>5.2.3.8</w:t>
      </w:r>
      <w:r>
        <w:tab/>
        <w:t>Nudm_ServiceSpecificAuthorisation service</w:t>
      </w:r>
      <w:bookmarkEnd w:id="4367"/>
    </w:p>
    <w:p w14:paraId="35CD27B3" w14:textId="77777777" w:rsidR="00096A45" w:rsidRDefault="00096A45" w:rsidP="006E7760">
      <w:pPr>
        <w:pStyle w:val="Heading5"/>
      </w:pPr>
      <w:bookmarkStart w:id="4368" w:name="_Toc106194036"/>
      <w:r>
        <w:t>5.2.3.8.1</w:t>
      </w:r>
      <w:r>
        <w:tab/>
        <w:t>General</w:t>
      </w:r>
      <w:bookmarkEnd w:id="4368"/>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69" w:name="_Toc106194037"/>
      <w:r>
        <w:t>5.2.3.8.2</w:t>
      </w:r>
      <w:r>
        <w:tab/>
        <w:t>Nudm_ServiceSpecificAuthorisation_Create service operation</w:t>
      </w:r>
      <w:bookmarkEnd w:id="4369"/>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4451301C" w:rsidR="00096A45" w:rsidRDefault="00096A45" w:rsidP="00096A45">
      <w:r w:rsidRPr="006E7760">
        <w:rPr>
          <w:b/>
          <w:bCs/>
        </w:rPr>
        <w:t>Inputs, Required:</w:t>
      </w:r>
      <w:r>
        <w:t xml:space="preserve"> GPSI, External Group Id, DNN, S-NSSAI, Service Type (e.g. AF guidance for URSP).</w:t>
      </w:r>
    </w:p>
    <w:p w14:paraId="3F3ACDA6" w14:textId="77777777" w:rsidR="00096A45" w:rsidRDefault="00096A45" w:rsidP="00096A45">
      <w:r w:rsidRPr="006E7760">
        <w:rPr>
          <w:b/>
          <w:bCs/>
        </w:rPr>
        <w:t>Inputs, Optional:</w:t>
      </w:r>
      <w:r>
        <w:t xml:space="preserve"> MTC Provider Information, Update Notification address.</w:t>
      </w:r>
    </w:p>
    <w:p w14:paraId="4297CE0D" w14:textId="77777777" w:rsidR="00096A45" w:rsidRDefault="00096A45" w:rsidP="00096A45">
      <w:r w:rsidRPr="006E7760">
        <w:rPr>
          <w:b/>
          <w:bCs/>
        </w:rPr>
        <w:t>Outputs, Required:</w:t>
      </w:r>
      <w:r>
        <w:t xml:space="preserve"> Authorisation result indication.</w:t>
      </w:r>
    </w:p>
    <w:p w14:paraId="325E8579" w14:textId="77777777" w:rsidR="00096A45" w:rsidRDefault="00096A45" w:rsidP="00096A45">
      <w:r w:rsidRPr="006E7760">
        <w:rPr>
          <w:b/>
          <w:bCs/>
        </w:rPr>
        <w:t>Outputs, Optional:</w:t>
      </w:r>
      <w:r>
        <w:t xml:space="preserve"> Validity time.</w:t>
      </w:r>
    </w:p>
    <w:p w14:paraId="1DE521FB" w14:textId="77777777" w:rsidR="00096A45" w:rsidRDefault="00096A45" w:rsidP="006E7760">
      <w:pPr>
        <w:pStyle w:val="Heading5"/>
      </w:pPr>
      <w:bookmarkStart w:id="4370" w:name="_Toc106194038"/>
      <w:r>
        <w:t>5.2.3.8.3</w:t>
      </w:r>
      <w:r>
        <w:tab/>
        <w:t>Nudm_ServiceSpecificAuthorisation_UpdateNotify service operation</w:t>
      </w:r>
      <w:bookmarkEnd w:id="4370"/>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53AC58B3" w:rsidR="00096A45" w:rsidRDefault="00096A45" w:rsidP="00096A45">
      <w:r w:rsidRPr="006E7760">
        <w:rPr>
          <w:b/>
          <w:bCs/>
        </w:rPr>
        <w:t>Inputs, Required:</w:t>
      </w:r>
      <w:r>
        <w:t xml:space="preserve"> GPSI, External Group Id, Result.</w:t>
      </w:r>
    </w:p>
    <w:p w14:paraId="15A76B34" w14:textId="77777777" w:rsidR="00096A45" w:rsidRDefault="00096A45" w:rsidP="00096A45">
      <w:r w:rsidRPr="006E7760">
        <w:rPr>
          <w:b/>
          <w:bCs/>
        </w:rPr>
        <w:lastRenderedPageBreak/>
        <w:t>Inputs, Optional:</w:t>
      </w:r>
      <w:r>
        <w:t xml:space="preserve"> DNN, S-NSSAI.</w:t>
      </w:r>
    </w:p>
    <w:p w14:paraId="6F86E4B8" w14:textId="77777777" w:rsidR="00096A45" w:rsidRDefault="00096A45" w:rsidP="00096A45">
      <w:r w:rsidRPr="006E7760">
        <w:rPr>
          <w:b/>
          <w:bCs/>
        </w:rPr>
        <w:t>Outputs, Required:</w:t>
      </w:r>
      <w:r>
        <w:t xml:space="preserve"> Cause (e.g. authorisation revoked).</w:t>
      </w:r>
    </w:p>
    <w:p w14:paraId="58CBB455" w14:textId="77777777" w:rsidR="00776774" w:rsidRPr="00140E21" w:rsidRDefault="00776774" w:rsidP="00776774">
      <w:pPr>
        <w:pStyle w:val="Heading3"/>
        <w:rPr>
          <w:lang w:eastAsia="zh-CN"/>
        </w:rPr>
      </w:pPr>
      <w:bookmarkStart w:id="4371" w:name="_Toc106194039"/>
      <w:r w:rsidRPr="00140E21">
        <w:t>5.2.4</w:t>
      </w:r>
      <w:r w:rsidRPr="00140E21">
        <w:tab/>
        <w:t>5G-EIR Services</w:t>
      </w:r>
      <w:bookmarkEnd w:id="4359"/>
      <w:bookmarkEnd w:id="4360"/>
      <w:bookmarkEnd w:id="4361"/>
      <w:bookmarkEnd w:id="4362"/>
      <w:bookmarkEnd w:id="4363"/>
      <w:bookmarkEnd w:id="4364"/>
      <w:bookmarkEnd w:id="4371"/>
    </w:p>
    <w:p w14:paraId="19D205BC" w14:textId="77777777" w:rsidR="00776774" w:rsidRPr="00140E21" w:rsidRDefault="00776774" w:rsidP="00776774">
      <w:pPr>
        <w:pStyle w:val="Heading4"/>
      </w:pPr>
      <w:bookmarkStart w:id="4372" w:name="_Toc20204468"/>
      <w:bookmarkStart w:id="4373" w:name="_Toc27895167"/>
      <w:bookmarkStart w:id="4374" w:name="_Toc36192264"/>
      <w:bookmarkStart w:id="4375" w:name="_Toc45193377"/>
      <w:bookmarkStart w:id="4376" w:name="_Toc47593009"/>
      <w:bookmarkStart w:id="4377" w:name="_Toc51835096"/>
      <w:bookmarkStart w:id="4378" w:name="_Toc106194040"/>
      <w:r w:rsidRPr="00140E21">
        <w:t>5.2.4.1</w:t>
      </w:r>
      <w:r w:rsidRPr="00140E21">
        <w:tab/>
        <w:t>General</w:t>
      </w:r>
      <w:bookmarkEnd w:id="4372"/>
      <w:bookmarkEnd w:id="4373"/>
      <w:bookmarkEnd w:id="4374"/>
      <w:bookmarkEnd w:id="4375"/>
      <w:bookmarkEnd w:id="4376"/>
      <w:bookmarkEnd w:id="4377"/>
      <w:bookmarkEnd w:id="437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79" w:name="_Toc20204469"/>
      <w:bookmarkStart w:id="4380" w:name="_Toc27895168"/>
      <w:bookmarkStart w:id="4381" w:name="_Toc36192265"/>
      <w:bookmarkStart w:id="4382" w:name="_Toc45193378"/>
      <w:bookmarkStart w:id="4383" w:name="_Toc47593010"/>
      <w:bookmarkStart w:id="4384" w:name="_Toc51835097"/>
      <w:bookmarkStart w:id="4385" w:name="_Toc106194041"/>
      <w:r w:rsidRPr="00140E21">
        <w:rPr>
          <w:lang w:eastAsia="zh-CN"/>
        </w:rPr>
        <w:t>5.2.4.2</w:t>
      </w:r>
      <w:r w:rsidRPr="00140E21">
        <w:rPr>
          <w:lang w:eastAsia="zh-CN"/>
        </w:rPr>
        <w:tab/>
        <w:t>N5g-eir_EquipmentIdentityCheck service</w:t>
      </w:r>
      <w:bookmarkEnd w:id="4379"/>
      <w:bookmarkEnd w:id="4380"/>
      <w:bookmarkEnd w:id="4381"/>
      <w:bookmarkEnd w:id="4382"/>
      <w:bookmarkEnd w:id="4383"/>
      <w:bookmarkEnd w:id="4384"/>
      <w:bookmarkEnd w:id="4385"/>
    </w:p>
    <w:p w14:paraId="1D3ED752" w14:textId="77777777" w:rsidR="00776774" w:rsidRPr="00140E21" w:rsidRDefault="00776774" w:rsidP="00776774">
      <w:pPr>
        <w:pStyle w:val="Heading5"/>
      </w:pPr>
      <w:bookmarkStart w:id="4386" w:name="_Toc20204470"/>
      <w:bookmarkStart w:id="4387" w:name="_Toc27895169"/>
      <w:bookmarkStart w:id="4388" w:name="_Toc36192266"/>
      <w:bookmarkStart w:id="4389" w:name="_Toc45193379"/>
      <w:bookmarkStart w:id="4390" w:name="_Toc47593011"/>
      <w:bookmarkStart w:id="4391" w:name="_Toc51835098"/>
      <w:bookmarkStart w:id="4392" w:name="_Toc106194042"/>
      <w:r w:rsidRPr="00140E21">
        <w:t>5.2.4.2.1</w:t>
      </w:r>
      <w:r w:rsidRPr="00140E21">
        <w:tab/>
        <w:t>General</w:t>
      </w:r>
      <w:bookmarkEnd w:id="4386"/>
      <w:bookmarkEnd w:id="4387"/>
      <w:bookmarkEnd w:id="4388"/>
      <w:bookmarkEnd w:id="4389"/>
      <w:bookmarkEnd w:id="4390"/>
      <w:bookmarkEnd w:id="4391"/>
      <w:bookmarkEnd w:id="4392"/>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93" w:name="_Toc20204471"/>
      <w:bookmarkStart w:id="4394" w:name="_Toc27895170"/>
      <w:bookmarkStart w:id="4395" w:name="_Toc36192267"/>
      <w:bookmarkStart w:id="4396" w:name="_Toc45193380"/>
      <w:bookmarkStart w:id="4397" w:name="_Toc47593012"/>
      <w:bookmarkStart w:id="4398" w:name="_Toc51835099"/>
      <w:bookmarkStart w:id="4399" w:name="_Toc106194043"/>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93"/>
      <w:bookmarkEnd w:id="4394"/>
      <w:bookmarkEnd w:id="4395"/>
      <w:bookmarkEnd w:id="4396"/>
      <w:bookmarkEnd w:id="4397"/>
      <w:bookmarkEnd w:id="4398"/>
      <w:bookmarkEnd w:id="4399"/>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00" w:name="_Toc20204472"/>
      <w:bookmarkStart w:id="4401" w:name="_Toc27895171"/>
      <w:bookmarkStart w:id="4402" w:name="_Toc36192268"/>
      <w:bookmarkStart w:id="4403" w:name="_Toc45193381"/>
      <w:bookmarkStart w:id="4404" w:name="_Toc47593013"/>
      <w:bookmarkStart w:id="4405" w:name="_Toc51835100"/>
      <w:bookmarkStart w:id="4406" w:name="_Toc106194044"/>
      <w:r w:rsidRPr="00140E21">
        <w:t>5.2.5</w:t>
      </w:r>
      <w:r w:rsidRPr="00140E21">
        <w:tab/>
        <w:t>PCF Services</w:t>
      </w:r>
      <w:bookmarkEnd w:id="4400"/>
      <w:bookmarkEnd w:id="4401"/>
      <w:bookmarkEnd w:id="4402"/>
      <w:bookmarkEnd w:id="4403"/>
      <w:bookmarkEnd w:id="4404"/>
      <w:bookmarkEnd w:id="4405"/>
      <w:bookmarkEnd w:id="4406"/>
    </w:p>
    <w:p w14:paraId="577B10E6" w14:textId="77777777" w:rsidR="00776774" w:rsidRPr="00140E21" w:rsidRDefault="00776774" w:rsidP="00776774">
      <w:pPr>
        <w:pStyle w:val="Heading4"/>
      </w:pPr>
      <w:bookmarkStart w:id="4407" w:name="_Toc20204473"/>
      <w:bookmarkStart w:id="4408" w:name="_Toc27895172"/>
      <w:bookmarkStart w:id="4409" w:name="_Toc36192269"/>
      <w:bookmarkStart w:id="4410" w:name="_Toc45193382"/>
      <w:bookmarkStart w:id="4411" w:name="_Toc47593014"/>
      <w:bookmarkStart w:id="4412" w:name="_Toc51835101"/>
      <w:bookmarkStart w:id="4413" w:name="_Toc106194045"/>
      <w:r w:rsidRPr="00140E21">
        <w:t>5.2.5.1</w:t>
      </w:r>
      <w:r w:rsidRPr="00140E21">
        <w:tab/>
        <w:t>General</w:t>
      </w:r>
      <w:bookmarkEnd w:id="4407"/>
      <w:bookmarkEnd w:id="4408"/>
      <w:bookmarkEnd w:id="4409"/>
      <w:bookmarkEnd w:id="4410"/>
      <w:bookmarkEnd w:id="4411"/>
      <w:bookmarkEnd w:id="4412"/>
      <w:bookmarkEnd w:id="441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14" w:name="_Toc20204474"/>
      <w:bookmarkStart w:id="4415" w:name="_Toc27895173"/>
      <w:bookmarkStart w:id="4416" w:name="_Toc36192270"/>
      <w:bookmarkStart w:id="4417" w:name="_Toc45193383"/>
      <w:bookmarkStart w:id="4418" w:name="_Toc47593015"/>
      <w:bookmarkStart w:id="4419" w:name="_Toc51835102"/>
      <w:bookmarkStart w:id="4420" w:name="_Toc106194046"/>
      <w:r w:rsidRPr="00140E21">
        <w:t>5.2.5.2</w:t>
      </w:r>
      <w:r w:rsidRPr="00140E21">
        <w:tab/>
        <w:t>Npcf_AMPolicyControl service</w:t>
      </w:r>
      <w:bookmarkEnd w:id="4414"/>
      <w:bookmarkEnd w:id="4415"/>
      <w:bookmarkEnd w:id="4416"/>
      <w:bookmarkEnd w:id="4417"/>
      <w:bookmarkEnd w:id="4418"/>
      <w:bookmarkEnd w:id="4419"/>
      <w:bookmarkEnd w:id="4420"/>
    </w:p>
    <w:p w14:paraId="7A494D39" w14:textId="77777777" w:rsidR="00776774" w:rsidRPr="00140E21" w:rsidRDefault="00776774" w:rsidP="00776774">
      <w:pPr>
        <w:pStyle w:val="Heading5"/>
        <w:rPr>
          <w:lang w:eastAsia="zh-CN"/>
        </w:rPr>
      </w:pPr>
      <w:bookmarkStart w:id="4421" w:name="_Toc20204475"/>
      <w:bookmarkStart w:id="4422" w:name="_Toc27895174"/>
      <w:bookmarkStart w:id="4423" w:name="_Toc36192271"/>
      <w:bookmarkStart w:id="4424" w:name="_Toc45193384"/>
      <w:bookmarkStart w:id="4425" w:name="_Toc47593016"/>
      <w:bookmarkStart w:id="4426" w:name="_Toc51835103"/>
      <w:bookmarkStart w:id="4427" w:name="_Toc106194047"/>
      <w:r w:rsidRPr="00140E21">
        <w:rPr>
          <w:lang w:eastAsia="zh-CN"/>
        </w:rPr>
        <w:t>5.2.5.2.1</w:t>
      </w:r>
      <w:r w:rsidRPr="00140E21">
        <w:rPr>
          <w:lang w:eastAsia="zh-CN"/>
        </w:rPr>
        <w:tab/>
        <w:t>General</w:t>
      </w:r>
      <w:bookmarkEnd w:id="4421"/>
      <w:bookmarkEnd w:id="4422"/>
      <w:bookmarkEnd w:id="4423"/>
      <w:bookmarkEnd w:id="4424"/>
      <w:bookmarkEnd w:id="4425"/>
      <w:bookmarkEnd w:id="4426"/>
      <w:bookmarkEnd w:id="4427"/>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28" w:name="_Toc20204476"/>
      <w:bookmarkStart w:id="4429" w:name="_Toc27895175"/>
      <w:bookmarkStart w:id="4430" w:name="_Toc36192272"/>
      <w:bookmarkStart w:id="4431" w:name="_Toc45193385"/>
      <w:bookmarkStart w:id="4432" w:name="_Toc47593017"/>
      <w:bookmarkStart w:id="4433" w:name="_Toc51835104"/>
      <w:bookmarkStart w:id="4434" w:name="_Toc106194048"/>
      <w:r w:rsidRPr="00140E21">
        <w:rPr>
          <w:lang w:eastAsia="zh-CN"/>
        </w:rPr>
        <w:t>5.2.5.2.2</w:t>
      </w:r>
      <w:r w:rsidRPr="00140E21">
        <w:rPr>
          <w:lang w:eastAsia="zh-CN"/>
        </w:rPr>
        <w:tab/>
      </w:r>
      <w:r w:rsidRPr="00140E21">
        <w:t>Npcf_AMPolicyControl_Create service operation</w:t>
      </w:r>
      <w:bookmarkEnd w:id="4428"/>
      <w:bookmarkEnd w:id="4429"/>
      <w:bookmarkEnd w:id="4430"/>
      <w:bookmarkEnd w:id="4431"/>
      <w:bookmarkEnd w:id="4432"/>
      <w:bookmarkEnd w:id="4433"/>
      <w:bookmarkEnd w:id="443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35" w:name="_Toc20204477"/>
      <w:bookmarkStart w:id="4436" w:name="_Toc27895176"/>
      <w:bookmarkStart w:id="4437" w:name="_Toc36192273"/>
      <w:bookmarkStart w:id="4438" w:name="_Toc45193386"/>
      <w:bookmarkStart w:id="4439" w:name="_Toc47593018"/>
      <w:bookmarkStart w:id="4440" w:name="_Toc51835105"/>
      <w:bookmarkStart w:id="4441" w:name="_Toc106194049"/>
      <w:r w:rsidRPr="00140E21">
        <w:rPr>
          <w:lang w:eastAsia="zh-CN"/>
        </w:rPr>
        <w:t>5.2.5.2.3</w:t>
      </w:r>
      <w:r w:rsidRPr="00140E21">
        <w:rPr>
          <w:lang w:eastAsia="zh-CN"/>
        </w:rPr>
        <w:tab/>
      </w:r>
      <w:r w:rsidRPr="00140E21">
        <w:t>Npcf_AMPolicyControl_UpdateNotify service operation</w:t>
      </w:r>
      <w:bookmarkEnd w:id="4435"/>
      <w:bookmarkEnd w:id="4436"/>
      <w:bookmarkEnd w:id="4437"/>
      <w:bookmarkEnd w:id="4438"/>
      <w:bookmarkEnd w:id="4439"/>
      <w:bookmarkEnd w:id="4440"/>
      <w:bookmarkEnd w:id="444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42" w:name="_Toc20204478"/>
      <w:bookmarkStart w:id="4443" w:name="_Toc27895177"/>
      <w:bookmarkStart w:id="4444" w:name="_Toc36192274"/>
      <w:bookmarkStart w:id="4445" w:name="_Toc45193387"/>
      <w:bookmarkStart w:id="4446" w:name="_Toc47593019"/>
      <w:bookmarkStart w:id="4447" w:name="_Toc51835106"/>
      <w:bookmarkStart w:id="4448" w:name="_Toc106194050"/>
      <w:r w:rsidRPr="00140E21">
        <w:rPr>
          <w:lang w:eastAsia="zh-CN"/>
        </w:rPr>
        <w:lastRenderedPageBreak/>
        <w:t>5.2.5.2.4</w:t>
      </w:r>
      <w:r w:rsidRPr="00140E21">
        <w:rPr>
          <w:lang w:eastAsia="zh-CN"/>
        </w:rPr>
        <w:tab/>
      </w:r>
      <w:r w:rsidRPr="00140E21">
        <w:t>Npcf_AMPolicyControl_Delete service operation</w:t>
      </w:r>
      <w:bookmarkEnd w:id="4442"/>
      <w:bookmarkEnd w:id="4443"/>
      <w:bookmarkEnd w:id="4444"/>
      <w:bookmarkEnd w:id="4445"/>
      <w:bookmarkEnd w:id="4446"/>
      <w:bookmarkEnd w:id="4447"/>
      <w:bookmarkEnd w:id="4448"/>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49" w:name="_Toc20204479"/>
      <w:bookmarkStart w:id="4450" w:name="_Toc27895178"/>
      <w:bookmarkStart w:id="4451" w:name="_Toc36192275"/>
      <w:bookmarkStart w:id="4452" w:name="_Toc45193388"/>
      <w:bookmarkStart w:id="4453" w:name="_Toc47593020"/>
      <w:bookmarkStart w:id="4454" w:name="_Toc51835107"/>
      <w:bookmarkStart w:id="4455" w:name="_Toc106194051"/>
      <w:r w:rsidRPr="00140E21">
        <w:rPr>
          <w:lang w:eastAsia="zh-CN"/>
        </w:rPr>
        <w:t>5.2.5.2.5</w:t>
      </w:r>
      <w:r w:rsidRPr="00140E21">
        <w:rPr>
          <w:lang w:eastAsia="zh-CN"/>
        </w:rPr>
        <w:tab/>
        <w:t>Npcf_AMPolicyControl_Update service operation</w:t>
      </w:r>
      <w:bookmarkEnd w:id="4449"/>
      <w:bookmarkEnd w:id="4450"/>
      <w:bookmarkEnd w:id="4451"/>
      <w:bookmarkEnd w:id="4452"/>
      <w:bookmarkEnd w:id="4453"/>
      <w:bookmarkEnd w:id="4454"/>
      <w:bookmarkEnd w:id="4455"/>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56" w:name="_Toc20204480"/>
      <w:bookmarkStart w:id="4457" w:name="_Toc27895179"/>
      <w:bookmarkStart w:id="4458" w:name="_Toc36192276"/>
      <w:bookmarkStart w:id="4459" w:name="_Toc45193389"/>
      <w:bookmarkStart w:id="4460" w:name="_Toc47593021"/>
      <w:bookmarkStart w:id="4461" w:name="_Toc51835108"/>
      <w:bookmarkStart w:id="4462" w:name="_Toc106194052"/>
      <w:r w:rsidRPr="00140E21">
        <w:rPr>
          <w:lang w:eastAsia="zh-CN"/>
        </w:rPr>
        <w:t>5.2.5.3</w:t>
      </w:r>
      <w:r w:rsidRPr="00140E21">
        <w:rPr>
          <w:lang w:eastAsia="zh-CN"/>
        </w:rPr>
        <w:tab/>
        <w:t>Npcf_PolicyAuthorization Service</w:t>
      </w:r>
      <w:bookmarkEnd w:id="4456"/>
      <w:bookmarkEnd w:id="4457"/>
      <w:bookmarkEnd w:id="4458"/>
      <w:bookmarkEnd w:id="4459"/>
      <w:bookmarkEnd w:id="4460"/>
      <w:bookmarkEnd w:id="4461"/>
      <w:bookmarkEnd w:id="4462"/>
    </w:p>
    <w:p w14:paraId="043D9A13" w14:textId="77777777" w:rsidR="00776774" w:rsidRPr="00140E21" w:rsidRDefault="00776774" w:rsidP="00776774">
      <w:pPr>
        <w:pStyle w:val="Heading5"/>
        <w:rPr>
          <w:lang w:eastAsia="zh-CN"/>
        </w:rPr>
      </w:pPr>
      <w:bookmarkStart w:id="4463" w:name="_Toc20204481"/>
      <w:bookmarkStart w:id="4464" w:name="_Toc27895180"/>
      <w:bookmarkStart w:id="4465" w:name="_Toc36192277"/>
      <w:bookmarkStart w:id="4466" w:name="_Toc45193390"/>
      <w:bookmarkStart w:id="4467" w:name="_Toc47593022"/>
      <w:bookmarkStart w:id="4468" w:name="_Toc51835109"/>
      <w:bookmarkStart w:id="4469" w:name="_Toc106194053"/>
      <w:r w:rsidRPr="00140E21">
        <w:rPr>
          <w:lang w:eastAsia="zh-CN"/>
        </w:rPr>
        <w:t>5.2.5.3.1</w:t>
      </w:r>
      <w:r w:rsidRPr="00140E21">
        <w:rPr>
          <w:lang w:eastAsia="zh-CN"/>
        </w:rPr>
        <w:tab/>
        <w:t>General</w:t>
      </w:r>
      <w:bookmarkEnd w:id="4463"/>
      <w:bookmarkEnd w:id="4464"/>
      <w:bookmarkEnd w:id="4465"/>
      <w:bookmarkEnd w:id="4466"/>
      <w:bookmarkEnd w:id="4467"/>
      <w:bookmarkEnd w:id="4468"/>
      <w:bookmarkEnd w:id="4469"/>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70" w:name="_Toc20204482"/>
      <w:bookmarkStart w:id="4471" w:name="_Toc27895181"/>
      <w:bookmarkStart w:id="4472" w:name="_Toc36192278"/>
      <w:bookmarkStart w:id="4473" w:name="_Toc45193391"/>
      <w:bookmarkStart w:id="4474" w:name="_Toc47593023"/>
      <w:bookmarkStart w:id="4475" w:name="_Toc51835110"/>
      <w:bookmarkStart w:id="4476" w:name="_Toc106194054"/>
      <w:r w:rsidRPr="00140E21">
        <w:rPr>
          <w:lang w:eastAsia="zh-CN"/>
        </w:rPr>
        <w:t>5.2.5.3.2</w:t>
      </w:r>
      <w:r w:rsidRPr="00140E21">
        <w:rPr>
          <w:lang w:eastAsia="zh-CN"/>
        </w:rPr>
        <w:tab/>
        <w:t>Npcf_PolicyAuthorization_Create</w:t>
      </w:r>
      <w:r w:rsidRPr="00140E21">
        <w:t xml:space="preserve"> service operation</w:t>
      </w:r>
      <w:bookmarkEnd w:id="4470"/>
      <w:bookmarkEnd w:id="4471"/>
      <w:bookmarkEnd w:id="4472"/>
      <w:bookmarkEnd w:id="4473"/>
      <w:bookmarkEnd w:id="4474"/>
      <w:bookmarkEnd w:id="4475"/>
      <w:bookmarkEnd w:id="447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3FB1BA83"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routing information, AF Transaction Id, Early and/or late </w:t>
      </w:r>
      <w:r w:rsidRPr="00140E21">
        <w:lastRenderedPageBreak/>
        <w:t>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w:t>
      </w:r>
      <w:r w:rsidR="00FE3282">
        <w:t xml:space="preserve"> Requested Alternative QoS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77" w:name="_Toc20204483"/>
      <w:bookmarkStart w:id="4478" w:name="_Toc27895182"/>
      <w:bookmarkStart w:id="4479" w:name="_Toc36192279"/>
      <w:bookmarkStart w:id="4480" w:name="_Toc45193392"/>
      <w:bookmarkStart w:id="4481" w:name="_Toc47593024"/>
      <w:bookmarkStart w:id="4482" w:name="_Toc51835111"/>
      <w:bookmarkStart w:id="4483" w:name="_Toc106194055"/>
      <w:r w:rsidRPr="00140E21">
        <w:rPr>
          <w:rFonts w:eastAsia="SimSun"/>
        </w:rPr>
        <w:t>5.2.5.3.3</w:t>
      </w:r>
      <w:r w:rsidRPr="00140E21">
        <w:rPr>
          <w:rFonts w:eastAsia="SimSun"/>
        </w:rPr>
        <w:tab/>
        <w:t>Npcf_PolicyAuthorization_Update service operation</w:t>
      </w:r>
      <w:bookmarkEnd w:id="4477"/>
      <w:bookmarkEnd w:id="4478"/>
      <w:bookmarkEnd w:id="4479"/>
      <w:bookmarkEnd w:id="4480"/>
      <w:bookmarkEnd w:id="4481"/>
      <w:bookmarkEnd w:id="4482"/>
      <w:bookmarkEnd w:id="4483"/>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4400E98D"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xml:space="preserve">, </w:t>
      </w:r>
      <w:r w:rsidR="00B011FA">
        <w:t>Alternative Service Requirements (containing one or more QoS reference parameters in a prioritized order),</w:t>
      </w:r>
      <w:r w:rsidR="00FE3282">
        <w:t xml:space="preserve"> Requested Alternative QoS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84" w:name="_Toc20204484"/>
      <w:bookmarkStart w:id="4485" w:name="_Toc27895183"/>
      <w:bookmarkStart w:id="4486" w:name="_Toc36192280"/>
      <w:bookmarkStart w:id="4487" w:name="_Toc45193393"/>
      <w:bookmarkStart w:id="4488" w:name="_Toc47593025"/>
      <w:bookmarkStart w:id="4489" w:name="_Toc51835112"/>
      <w:bookmarkStart w:id="4490" w:name="_Toc106194056"/>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84"/>
      <w:bookmarkEnd w:id="4485"/>
      <w:bookmarkEnd w:id="4486"/>
      <w:bookmarkEnd w:id="4487"/>
      <w:bookmarkEnd w:id="4488"/>
      <w:bookmarkEnd w:id="4489"/>
      <w:bookmarkEnd w:id="449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91" w:name="_Toc20204485"/>
      <w:bookmarkStart w:id="4492" w:name="_Toc27895184"/>
      <w:bookmarkStart w:id="4493" w:name="_Toc36192281"/>
      <w:bookmarkStart w:id="4494" w:name="_Toc45193394"/>
      <w:bookmarkStart w:id="4495" w:name="_Toc47593026"/>
      <w:bookmarkStart w:id="4496" w:name="_Toc51835113"/>
      <w:bookmarkStart w:id="4497" w:name="_Toc10619405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91"/>
      <w:bookmarkEnd w:id="4492"/>
      <w:bookmarkEnd w:id="4493"/>
      <w:bookmarkEnd w:id="4494"/>
      <w:bookmarkEnd w:id="4495"/>
      <w:bookmarkEnd w:id="4496"/>
      <w:bookmarkEnd w:id="4497"/>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498" w:name="_Toc20204486"/>
      <w:bookmarkStart w:id="4499" w:name="_Toc27895185"/>
      <w:bookmarkStart w:id="4500" w:name="_Toc36192282"/>
      <w:bookmarkStart w:id="4501" w:name="_Toc45193395"/>
      <w:bookmarkStart w:id="4502" w:name="_Toc47593027"/>
      <w:bookmarkStart w:id="4503" w:name="_Toc51835114"/>
      <w:bookmarkStart w:id="4504" w:name="_Toc106194058"/>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98"/>
      <w:bookmarkEnd w:id="4499"/>
      <w:bookmarkEnd w:id="4500"/>
      <w:bookmarkEnd w:id="4501"/>
      <w:bookmarkEnd w:id="4502"/>
      <w:bookmarkEnd w:id="4503"/>
      <w:bookmarkEnd w:id="450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05" w:name="_Toc20204487"/>
      <w:bookmarkStart w:id="4506" w:name="_Toc27895186"/>
      <w:bookmarkStart w:id="4507" w:name="_Toc36192283"/>
      <w:bookmarkStart w:id="4508" w:name="_Toc45193396"/>
      <w:bookmarkStart w:id="4509" w:name="_Toc47593028"/>
      <w:bookmarkStart w:id="4510" w:name="_Toc51835115"/>
      <w:bookmarkStart w:id="4511" w:name="_Toc106194059"/>
      <w:r w:rsidRPr="00140E21">
        <w:rPr>
          <w:rFonts w:eastAsia="SimSun"/>
          <w:lang w:eastAsia="zh-CN"/>
        </w:rPr>
        <w:t>5.2.5.3.7</w:t>
      </w:r>
      <w:r w:rsidRPr="00140E21">
        <w:rPr>
          <w:rFonts w:eastAsia="SimSun"/>
          <w:lang w:eastAsia="zh-CN"/>
        </w:rPr>
        <w:tab/>
        <w:t>Npcf_PolicyAuthorization_Unsubscribe service operation</w:t>
      </w:r>
      <w:bookmarkEnd w:id="4505"/>
      <w:bookmarkEnd w:id="4506"/>
      <w:bookmarkEnd w:id="4507"/>
      <w:bookmarkEnd w:id="4508"/>
      <w:bookmarkEnd w:id="4509"/>
      <w:bookmarkEnd w:id="4510"/>
      <w:bookmarkEnd w:id="451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12" w:name="_Toc20204488"/>
      <w:bookmarkStart w:id="4513" w:name="_Toc27895187"/>
      <w:bookmarkStart w:id="4514" w:name="_Toc36192284"/>
      <w:bookmarkStart w:id="4515" w:name="_Toc45193397"/>
      <w:bookmarkStart w:id="4516" w:name="_Toc47593029"/>
      <w:bookmarkStart w:id="4517" w:name="_Toc51835116"/>
      <w:bookmarkStart w:id="4518" w:name="_Toc106194060"/>
      <w:r w:rsidRPr="00140E21">
        <w:lastRenderedPageBreak/>
        <w:t>5.2.5.4</w:t>
      </w:r>
      <w:r w:rsidRPr="00140E21">
        <w:tab/>
        <w:t>Npcf_SMPolicyControl service</w:t>
      </w:r>
      <w:bookmarkEnd w:id="4512"/>
      <w:bookmarkEnd w:id="4513"/>
      <w:bookmarkEnd w:id="4514"/>
      <w:bookmarkEnd w:id="4515"/>
      <w:bookmarkEnd w:id="4516"/>
      <w:bookmarkEnd w:id="4517"/>
      <w:bookmarkEnd w:id="4518"/>
    </w:p>
    <w:p w14:paraId="2BA8A42A" w14:textId="77777777" w:rsidR="00776774" w:rsidRPr="00140E21" w:rsidRDefault="00776774" w:rsidP="00776774">
      <w:pPr>
        <w:pStyle w:val="Heading5"/>
        <w:rPr>
          <w:lang w:eastAsia="zh-CN"/>
        </w:rPr>
      </w:pPr>
      <w:bookmarkStart w:id="4519" w:name="_Toc20204489"/>
      <w:bookmarkStart w:id="4520" w:name="_Toc27895188"/>
      <w:bookmarkStart w:id="4521" w:name="_Toc36192285"/>
      <w:bookmarkStart w:id="4522" w:name="_Toc45193398"/>
      <w:bookmarkStart w:id="4523" w:name="_Toc47593030"/>
      <w:bookmarkStart w:id="4524" w:name="_Toc51835117"/>
      <w:bookmarkStart w:id="4525" w:name="_Toc106194061"/>
      <w:r w:rsidRPr="00140E21">
        <w:rPr>
          <w:lang w:eastAsia="zh-CN"/>
        </w:rPr>
        <w:t>5.2.5.4.1</w:t>
      </w:r>
      <w:r w:rsidRPr="00140E21">
        <w:rPr>
          <w:lang w:eastAsia="zh-CN"/>
        </w:rPr>
        <w:tab/>
        <w:t>General</w:t>
      </w:r>
      <w:bookmarkEnd w:id="4519"/>
      <w:bookmarkEnd w:id="4520"/>
      <w:bookmarkEnd w:id="4521"/>
      <w:bookmarkEnd w:id="4522"/>
      <w:bookmarkEnd w:id="4523"/>
      <w:bookmarkEnd w:id="4524"/>
      <w:bookmarkEnd w:id="4525"/>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26" w:name="_Toc20204490"/>
      <w:bookmarkStart w:id="4527" w:name="_Toc27895189"/>
      <w:bookmarkStart w:id="4528" w:name="_Toc36192286"/>
      <w:bookmarkStart w:id="4529" w:name="_Toc45193399"/>
      <w:bookmarkStart w:id="4530" w:name="_Toc47593031"/>
      <w:bookmarkStart w:id="4531" w:name="_Toc51835118"/>
      <w:bookmarkStart w:id="4532" w:name="_Toc106194062"/>
      <w:r w:rsidRPr="00140E21">
        <w:rPr>
          <w:lang w:eastAsia="zh-CN"/>
        </w:rPr>
        <w:t>5.2.5.4.2</w:t>
      </w:r>
      <w:r w:rsidRPr="00140E21">
        <w:rPr>
          <w:lang w:eastAsia="zh-CN"/>
        </w:rPr>
        <w:tab/>
        <w:t>Npcf_SMPolicyControl_Create service operation</w:t>
      </w:r>
      <w:bookmarkEnd w:id="4526"/>
      <w:bookmarkEnd w:id="4527"/>
      <w:bookmarkEnd w:id="4528"/>
      <w:bookmarkEnd w:id="4529"/>
      <w:bookmarkEnd w:id="4530"/>
      <w:bookmarkEnd w:id="4531"/>
      <w:bookmarkEnd w:id="4532"/>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33"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34" w:name="_Toc27895190"/>
      <w:bookmarkStart w:id="4535" w:name="_Toc36192287"/>
      <w:bookmarkStart w:id="4536" w:name="_Toc45193400"/>
      <w:bookmarkStart w:id="4537" w:name="_Toc47593032"/>
      <w:bookmarkStart w:id="4538" w:name="_Toc51835119"/>
      <w:bookmarkStart w:id="4539" w:name="_Toc106194063"/>
      <w:r w:rsidRPr="00140E21">
        <w:rPr>
          <w:lang w:eastAsia="zh-CN"/>
        </w:rPr>
        <w:t>5.2.5.4.3</w:t>
      </w:r>
      <w:r w:rsidRPr="00140E21">
        <w:rPr>
          <w:lang w:eastAsia="zh-CN"/>
        </w:rPr>
        <w:tab/>
      </w:r>
      <w:r w:rsidRPr="00140E21">
        <w:t>Npcf_SMPolicyControl_UpdateNotify service operation</w:t>
      </w:r>
      <w:bookmarkEnd w:id="4533"/>
      <w:bookmarkEnd w:id="4534"/>
      <w:bookmarkEnd w:id="4535"/>
      <w:bookmarkEnd w:id="4536"/>
      <w:bookmarkEnd w:id="4537"/>
      <w:bookmarkEnd w:id="4538"/>
      <w:bookmarkEnd w:id="453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40" w:name="_Toc20204492"/>
      <w:bookmarkStart w:id="4541" w:name="_Toc27895191"/>
      <w:bookmarkStart w:id="4542" w:name="_Toc36192288"/>
      <w:bookmarkStart w:id="4543" w:name="_Toc45193401"/>
      <w:bookmarkStart w:id="4544" w:name="_Toc47593033"/>
      <w:bookmarkStart w:id="4545" w:name="_Toc51835120"/>
      <w:bookmarkStart w:id="4546" w:name="_Toc106194064"/>
      <w:r w:rsidRPr="00140E21">
        <w:rPr>
          <w:lang w:eastAsia="zh-CN"/>
        </w:rPr>
        <w:t>5.2.5.4.4</w:t>
      </w:r>
      <w:r w:rsidRPr="00140E21">
        <w:rPr>
          <w:lang w:eastAsia="zh-CN"/>
        </w:rPr>
        <w:tab/>
      </w:r>
      <w:r w:rsidRPr="00140E21">
        <w:t>Npcf_SMPolicyControl_Delete service operation</w:t>
      </w:r>
      <w:bookmarkEnd w:id="4540"/>
      <w:bookmarkEnd w:id="4541"/>
      <w:bookmarkEnd w:id="4542"/>
      <w:bookmarkEnd w:id="4543"/>
      <w:bookmarkEnd w:id="4544"/>
      <w:bookmarkEnd w:id="4545"/>
      <w:bookmarkEnd w:id="454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4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48" w:name="_Toc27895192"/>
      <w:bookmarkStart w:id="4549" w:name="_Toc36192289"/>
      <w:bookmarkStart w:id="4550" w:name="_Toc45193402"/>
      <w:bookmarkStart w:id="4551" w:name="_Toc47593034"/>
      <w:bookmarkStart w:id="4552" w:name="_Toc51835121"/>
      <w:bookmarkStart w:id="4553" w:name="_Toc106194065"/>
      <w:r w:rsidRPr="00140E21">
        <w:t>5.2.5.4.5</w:t>
      </w:r>
      <w:r w:rsidRPr="00140E21">
        <w:tab/>
        <w:t>Npcf_SMPolicyControl_Update service operation</w:t>
      </w:r>
      <w:bookmarkEnd w:id="4547"/>
      <w:bookmarkEnd w:id="4548"/>
      <w:bookmarkEnd w:id="4549"/>
      <w:bookmarkEnd w:id="4550"/>
      <w:bookmarkEnd w:id="4551"/>
      <w:bookmarkEnd w:id="4552"/>
      <w:bookmarkEnd w:id="4553"/>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54" w:name="_Toc20204494"/>
      <w:bookmarkStart w:id="4555" w:name="_Toc27895193"/>
      <w:bookmarkStart w:id="4556" w:name="_Toc36192290"/>
      <w:bookmarkStart w:id="4557" w:name="_Toc45193403"/>
      <w:bookmarkStart w:id="4558" w:name="_Toc47593035"/>
      <w:bookmarkStart w:id="4559" w:name="_Toc51835122"/>
      <w:bookmarkStart w:id="4560" w:name="_Toc106194066"/>
      <w:r w:rsidRPr="00140E21">
        <w:t>5.2.5.5</w:t>
      </w:r>
      <w:r w:rsidRPr="00140E21">
        <w:tab/>
        <w:t>Npcf_BDTPolicyControl Service</w:t>
      </w:r>
      <w:bookmarkEnd w:id="4554"/>
      <w:bookmarkEnd w:id="4555"/>
      <w:bookmarkEnd w:id="4556"/>
      <w:bookmarkEnd w:id="4557"/>
      <w:bookmarkEnd w:id="4558"/>
      <w:bookmarkEnd w:id="4559"/>
      <w:bookmarkEnd w:id="4560"/>
    </w:p>
    <w:p w14:paraId="0944125B" w14:textId="77777777" w:rsidR="00776774" w:rsidRPr="00140E21" w:rsidRDefault="00776774" w:rsidP="00776774">
      <w:pPr>
        <w:pStyle w:val="Heading5"/>
        <w:rPr>
          <w:lang w:eastAsia="zh-CN"/>
        </w:rPr>
      </w:pPr>
      <w:bookmarkStart w:id="4561" w:name="_Toc20204495"/>
      <w:bookmarkStart w:id="4562" w:name="_Toc27895194"/>
      <w:bookmarkStart w:id="4563" w:name="_Toc36192291"/>
      <w:bookmarkStart w:id="4564" w:name="_Toc45193404"/>
      <w:bookmarkStart w:id="4565" w:name="_Toc47593036"/>
      <w:bookmarkStart w:id="4566" w:name="_Toc51835123"/>
      <w:bookmarkStart w:id="4567" w:name="_Toc106194067"/>
      <w:r w:rsidRPr="00140E21">
        <w:rPr>
          <w:lang w:eastAsia="zh-CN"/>
        </w:rPr>
        <w:t>5.2.5.5.1</w:t>
      </w:r>
      <w:r w:rsidRPr="00140E21">
        <w:rPr>
          <w:lang w:eastAsia="zh-CN"/>
        </w:rPr>
        <w:tab/>
        <w:t>General</w:t>
      </w:r>
      <w:bookmarkEnd w:id="4561"/>
      <w:bookmarkEnd w:id="4562"/>
      <w:bookmarkEnd w:id="4563"/>
      <w:bookmarkEnd w:id="4564"/>
      <w:bookmarkEnd w:id="4565"/>
      <w:bookmarkEnd w:id="4566"/>
      <w:bookmarkEnd w:id="4567"/>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68" w:name="_Toc20204496"/>
      <w:bookmarkStart w:id="4569" w:name="_Toc27895195"/>
      <w:bookmarkStart w:id="4570" w:name="_Toc36192292"/>
      <w:bookmarkStart w:id="4571" w:name="_Toc45193405"/>
      <w:bookmarkStart w:id="4572" w:name="_Toc47593037"/>
      <w:bookmarkStart w:id="4573" w:name="_Toc51835124"/>
      <w:bookmarkStart w:id="4574" w:name="_Toc106194068"/>
      <w:r w:rsidRPr="00140E21">
        <w:rPr>
          <w:lang w:eastAsia="zh-CN"/>
        </w:rPr>
        <w:t>5.2.5.5.2</w:t>
      </w:r>
      <w:r w:rsidRPr="00140E21">
        <w:rPr>
          <w:lang w:eastAsia="zh-CN"/>
        </w:rPr>
        <w:tab/>
      </w:r>
      <w:r w:rsidRPr="00140E21">
        <w:t>Npcf_BDTPolicyControl_Create service operation</w:t>
      </w:r>
      <w:bookmarkEnd w:id="4568"/>
      <w:bookmarkEnd w:id="4569"/>
      <w:bookmarkEnd w:id="4570"/>
      <w:bookmarkEnd w:id="4571"/>
      <w:bookmarkEnd w:id="4572"/>
      <w:bookmarkEnd w:id="4573"/>
      <w:bookmarkEnd w:id="457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75" w:name="_Toc20204497"/>
      <w:bookmarkStart w:id="4576" w:name="_Toc27895196"/>
      <w:bookmarkStart w:id="4577" w:name="_Toc36192293"/>
      <w:bookmarkStart w:id="4578" w:name="_Toc45193406"/>
      <w:bookmarkStart w:id="4579" w:name="_Toc47593038"/>
      <w:bookmarkStart w:id="4580" w:name="_Toc51835125"/>
      <w:bookmarkStart w:id="4581" w:name="_Toc106194069"/>
      <w:r w:rsidRPr="00140E21">
        <w:rPr>
          <w:lang w:eastAsia="zh-CN"/>
        </w:rPr>
        <w:t>5.2.5.5.3</w:t>
      </w:r>
      <w:r w:rsidRPr="00140E21">
        <w:rPr>
          <w:lang w:eastAsia="zh-CN"/>
        </w:rPr>
        <w:tab/>
      </w:r>
      <w:r w:rsidRPr="00140E21">
        <w:t>Npcf_BDTPolicyControl_Update service operation</w:t>
      </w:r>
      <w:bookmarkEnd w:id="4575"/>
      <w:bookmarkEnd w:id="4576"/>
      <w:bookmarkEnd w:id="4577"/>
      <w:bookmarkEnd w:id="4578"/>
      <w:bookmarkEnd w:id="4579"/>
      <w:bookmarkEnd w:id="4580"/>
      <w:bookmarkEnd w:id="458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82" w:name="_Toc20204498"/>
      <w:bookmarkStart w:id="4583" w:name="_Toc27895197"/>
      <w:bookmarkStart w:id="4584" w:name="_Toc36192294"/>
      <w:bookmarkStart w:id="4585" w:name="_Toc45193407"/>
      <w:bookmarkStart w:id="4586" w:name="_Toc47593039"/>
      <w:bookmarkStart w:id="4587" w:name="_Toc51835126"/>
      <w:bookmarkStart w:id="4588" w:name="_Toc106194070"/>
      <w:r w:rsidRPr="00140E21">
        <w:t>5.2.5.5.4</w:t>
      </w:r>
      <w:r w:rsidRPr="00140E21">
        <w:tab/>
        <w:t>Npcf_BDTPolicyControl_Notify service operation</w:t>
      </w:r>
      <w:bookmarkEnd w:id="4582"/>
      <w:bookmarkEnd w:id="4583"/>
      <w:bookmarkEnd w:id="4584"/>
      <w:bookmarkEnd w:id="4585"/>
      <w:bookmarkEnd w:id="4586"/>
      <w:bookmarkEnd w:id="4587"/>
      <w:bookmarkEnd w:id="4588"/>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89" w:name="_Toc20204499"/>
      <w:bookmarkStart w:id="4590" w:name="_Toc27895198"/>
      <w:bookmarkStart w:id="4591" w:name="_Toc36192295"/>
      <w:bookmarkStart w:id="4592" w:name="_Toc45193408"/>
      <w:bookmarkStart w:id="4593" w:name="_Toc47593040"/>
      <w:bookmarkStart w:id="4594" w:name="_Toc51835127"/>
      <w:bookmarkStart w:id="4595" w:name="_Toc106194071"/>
      <w:r w:rsidRPr="00140E21">
        <w:t>5.2.5.6</w:t>
      </w:r>
      <w:r w:rsidRPr="00140E21">
        <w:tab/>
        <w:t>Npcf_UEPolicyControl Service</w:t>
      </w:r>
      <w:bookmarkEnd w:id="4589"/>
      <w:bookmarkEnd w:id="4590"/>
      <w:bookmarkEnd w:id="4591"/>
      <w:bookmarkEnd w:id="4592"/>
      <w:bookmarkEnd w:id="4593"/>
      <w:bookmarkEnd w:id="4594"/>
      <w:bookmarkEnd w:id="4595"/>
    </w:p>
    <w:p w14:paraId="0112F542" w14:textId="77777777" w:rsidR="00776774" w:rsidRPr="00140E21" w:rsidRDefault="00776774" w:rsidP="00776774">
      <w:pPr>
        <w:pStyle w:val="Heading5"/>
      </w:pPr>
      <w:bookmarkStart w:id="4596" w:name="_Toc20204500"/>
      <w:bookmarkStart w:id="4597" w:name="_Toc27895199"/>
      <w:bookmarkStart w:id="4598" w:name="_Toc36192296"/>
      <w:bookmarkStart w:id="4599" w:name="_Toc45193409"/>
      <w:bookmarkStart w:id="4600" w:name="_Toc47593041"/>
      <w:bookmarkStart w:id="4601" w:name="_Toc51835128"/>
      <w:bookmarkStart w:id="4602" w:name="_Toc106194072"/>
      <w:r w:rsidRPr="00140E21">
        <w:t>5.2.5.6.1</w:t>
      </w:r>
      <w:r w:rsidRPr="00140E21">
        <w:tab/>
        <w:t>General</w:t>
      </w:r>
      <w:bookmarkEnd w:id="4596"/>
      <w:bookmarkEnd w:id="4597"/>
      <w:bookmarkEnd w:id="4598"/>
      <w:bookmarkEnd w:id="4599"/>
      <w:bookmarkEnd w:id="4600"/>
      <w:bookmarkEnd w:id="4601"/>
      <w:bookmarkEnd w:id="4602"/>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03" w:name="_Toc20204501"/>
      <w:bookmarkStart w:id="4604" w:name="_Toc27895200"/>
      <w:bookmarkStart w:id="4605" w:name="_Toc36192297"/>
      <w:bookmarkStart w:id="4606" w:name="_Toc45193410"/>
      <w:bookmarkStart w:id="4607" w:name="_Toc47593042"/>
      <w:bookmarkStart w:id="4608" w:name="_Toc51835129"/>
      <w:bookmarkStart w:id="4609" w:name="_Toc106194073"/>
      <w:r w:rsidRPr="00140E21">
        <w:t>5.2.5.6.2</w:t>
      </w:r>
      <w:r w:rsidRPr="00140E21">
        <w:tab/>
        <w:t>Npcf_UEPolicyControl_Create service operation</w:t>
      </w:r>
      <w:bookmarkEnd w:id="4603"/>
      <w:bookmarkEnd w:id="4604"/>
      <w:bookmarkEnd w:id="4605"/>
      <w:bookmarkEnd w:id="4606"/>
      <w:bookmarkEnd w:id="4607"/>
      <w:bookmarkEnd w:id="4608"/>
      <w:bookmarkEnd w:id="4609"/>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10" w:name="_Toc20204502"/>
      <w:bookmarkStart w:id="4611" w:name="_Toc27895201"/>
      <w:bookmarkStart w:id="4612" w:name="_Toc36192298"/>
      <w:bookmarkStart w:id="4613" w:name="_Toc45193411"/>
      <w:bookmarkStart w:id="4614" w:name="_Toc47593043"/>
      <w:bookmarkStart w:id="4615" w:name="_Toc51835130"/>
      <w:bookmarkStart w:id="4616" w:name="_Toc106194074"/>
      <w:r w:rsidRPr="00140E21">
        <w:t>5.2.5.6.3</w:t>
      </w:r>
      <w:r w:rsidRPr="00140E21">
        <w:tab/>
        <w:t>Npcf_UEPolicyControl_UpdateNotify service operation</w:t>
      </w:r>
      <w:bookmarkEnd w:id="4610"/>
      <w:bookmarkEnd w:id="4611"/>
      <w:bookmarkEnd w:id="4612"/>
      <w:bookmarkEnd w:id="4613"/>
      <w:bookmarkEnd w:id="4614"/>
      <w:bookmarkEnd w:id="4615"/>
      <w:bookmarkEnd w:id="4616"/>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17" w:name="_Toc20204503"/>
      <w:bookmarkStart w:id="4618" w:name="_Toc27895202"/>
      <w:bookmarkStart w:id="4619" w:name="_Toc36192299"/>
      <w:bookmarkStart w:id="4620" w:name="_Toc45193412"/>
      <w:bookmarkStart w:id="4621" w:name="_Toc47593044"/>
      <w:bookmarkStart w:id="4622" w:name="_Toc51835131"/>
      <w:bookmarkStart w:id="4623" w:name="_Toc106194075"/>
      <w:r w:rsidRPr="00140E21">
        <w:t>5.2.5.6.4</w:t>
      </w:r>
      <w:r w:rsidRPr="00140E21">
        <w:tab/>
        <w:t>Npcf_UEPolicyControl_Delete service operation</w:t>
      </w:r>
      <w:bookmarkEnd w:id="4617"/>
      <w:bookmarkEnd w:id="4618"/>
      <w:bookmarkEnd w:id="4619"/>
      <w:bookmarkEnd w:id="4620"/>
      <w:bookmarkEnd w:id="4621"/>
      <w:bookmarkEnd w:id="4622"/>
      <w:bookmarkEnd w:id="4623"/>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24" w:name="_Toc20204504"/>
      <w:bookmarkStart w:id="4625" w:name="_Toc27895203"/>
      <w:bookmarkStart w:id="4626" w:name="_Toc36192300"/>
      <w:bookmarkStart w:id="4627" w:name="_Toc45193413"/>
      <w:bookmarkStart w:id="4628" w:name="_Toc47593045"/>
      <w:bookmarkStart w:id="4629" w:name="_Toc51835132"/>
      <w:bookmarkStart w:id="4630" w:name="_Toc106194076"/>
      <w:r w:rsidRPr="00140E21">
        <w:t>5.2.5.6.5</w:t>
      </w:r>
      <w:r w:rsidRPr="00140E21">
        <w:tab/>
        <w:t>Npcf_UEPolicyControl_Update service operation</w:t>
      </w:r>
      <w:bookmarkEnd w:id="4624"/>
      <w:bookmarkEnd w:id="4625"/>
      <w:bookmarkEnd w:id="4626"/>
      <w:bookmarkEnd w:id="4627"/>
      <w:bookmarkEnd w:id="4628"/>
      <w:bookmarkEnd w:id="4629"/>
      <w:bookmarkEnd w:id="463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31" w:name="_Toc20204505"/>
      <w:bookmarkStart w:id="4632" w:name="_Toc27895204"/>
      <w:bookmarkStart w:id="4633" w:name="_Toc36192301"/>
      <w:bookmarkStart w:id="4634" w:name="_Toc45193414"/>
      <w:bookmarkStart w:id="4635" w:name="_Toc47593046"/>
      <w:bookmarkStart w:id="4636" w:name="_Toc51835133"/>
      <w:bookmarkStart w:id="4637" w:name="_Toc106194077"/>
      <w:r w:rsidRPr="00140E21">
        <w:rPr>
          <w:rFonts w:eastAsia="SimSun"/>
        </w:rPr>
        <w:t>5.2.5.7</w:t>
      </w:r>
      <w:r w:rsidRPr="00140E21">
        <w:rPr>
          <w:rFonts w:eastAsia="SimSun"/>
        </w:rPr>
        <w:tab/>
        <w:t>Npcf_EventExposure</w:t>
      </w:r>
      <w:r w:rsidRPr="00140E21">
        <w:rPr>
          <w:rFonts w:eastAsia="SimSun"/>
          <w:lang w:eastAsia="zh-CN"/>
        </w:rPr>
        <w:t xml:space="preserve"> service</w:t>
      </w:r>
      <w:bookmarkEnd w:id="4631"/>
      <w:bookmarkEnd w:id="4632"/>
      <w:bookmarkEnd w:id="4633"/>
      <w:bookmarkEnd w:id="4634"/>
      <w:bookmarkEnd w:id="4635"/>
      <w:bookmarkEnd w:id="4636"/>
      <w:bookmarkEnd w:id="4637"/>
    </w:p>
    <w:p w14:paraId="697E40BD" w14:textId="77777777" w:rsidR="00776774" w:rsidRPr="00140E21" w:rsidRDefault="00776774" w:rsidP="00776774">
      <w:pPr>
        <w:pStyle w:val="Heading5"/>
        <w:rPr>
          <w:rFonts w:eastAsia="SimSun"/>
          <w:lang w:eastAsia="zh-CN"/>
        </w:rPr>
      </w:pPr>
      <w:bookmarkStart w:id="4638" w:name="_Toc20204506"/>
      <w:bookmarkStart w:id="4639" w:name="_Toc27895205"/>
      <w:bookmarkStart w:id="4640" w:name="_Toc36192302"/>
      <w:bookmarkStart w:id="4641" w:name="_Toc45193415"/>
      <w:bookmarkStart w:id="4642" w:name="_Toc47593047"/>
      <w:bookmarkStart w:id="4643" w:name="_Toc51835134"/>
      <w:bookmarkStart w:id="4644" w:name="_Toc106194078"/>
      <w:r w:rsidRPr="00140E21">
        <w:rPr>
          <w:rFonts w:eastAsia="SimSun"/>
          <w:lang w:eastAsia="zh-CN"/>
        </w:rPr>
        <w:t>5.2.5.7.1</w:t>
      </w:r>
      <w:r w:rsidRPr="00140E21">
        <w:rPr>
          <w:rFonts w:eastAsia="SimSun"/>
          <w:lang w:eastAsia="zh-CN"/>
        </w:rPr>
        <w:tab/>
        <w:t>General</w:t>
      </w:r>
      <w:bookmarkEnd w:id="4638"/>
      <w:bookmarkEnd w:id="4639"/>
      <w:bookmarkEnd w:id="4640"/>
      <w:bookmarkEnd w:id="4641"/>
      <w:bookmarkEnd w:id="4642"/>
      <w:bookmarkEnd w:id="4643"/>
      <w:bookmarkEnd w:id="464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45" w:name="_Toc20204507"/>
      <w:bookmarkStart w:id="4646" w:name="_Toc27895206"/>
      <w:bookmarkStart w:id="4647" w:name="_Toc36192303"/>
      <w:bookmarkStart w:id="4648" w:name="_Toc45193416"/>
      <w:bookmarkStart w:id="4649" w:name="_Toc47593048"/>
      <w:bookmarkStart w:id="4650" w:name="_Toc51835135"/>
      <w:bookmarkStart w:id="4651" w:name="_Toc106194079"/>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45"/>
      <w:bookmarkEnd w:id="4646"/>
      <w:bookmarkEnd w:id="4647"/>
      <w:bookmarkEnd w:id="4648"/>
      <w:bookmarkEnd w:id="4649"/>
      <w:bookmarkEnd w:id="4650"/>
      <w:bookmarkEnd w:id="465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52" w:name="_Toc20204508"/>
      <w:bookmarkStart w:id="4653" w:name="_Toc27895207"/>
      <w:bookmarkStart w:id="4654" w:name="_Toc36192304"/>
      <w:bookmarkStart w:id="4655" w:name="_Toc45193417"/>
      <w:bookmarkStart w:id="4656" w:name="_Toc47593049"/>
      <w:bookmarkStart w:id="4657" w:name="_Toc51835136"/>
      <w:bookmarkStart w:id="4658" w:name="_Toc106194080"/>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52"/>
      <w:bookmarkEnd w:id="4653"/>
      <w:bookmarkEnd w:id="4654"/>
      <w:bookmarkEnd w:id="4655"/>
      <w:bookmarkEnd w:id="4656"/>
      <w:bookmarkEnd w:id="4657"/>
      <w:bookmarkEnd w:id="4658"/>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59" w:name="_Toc20204509"/>
      <w:bookmarkStart w:id="4660" w:name="_Toc27895208"/>
      <w:bookmarkStart w:id="4661" w:name="_Toc36192305"/>
      <w:bookmarkStart w:id="4662" w:name="_Toc45193418"/>
      <w:bookmarkStart w:id="4663" w:name="_Toc47593050"/>
      <w:bookmarkStart w:id="4664" w:name="_Toc51835137"/>
      <w:bookmarkStart w:id="4665" w:name="_Toc10619408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59"/>
      <w:bookmarkEnd w:id="4660"/>
      <w:bookmarkEnd w:id="4661"/>
      <w:bookmarkEnd w:id="4662"/>
      <w:bookmarkEnd w:id="4663"/>
      <w:bookmarkEnd w:id="4664"/>
      <w:bookmarkEnd w:id="4665"/>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66" w:name="_Toc20204510"/>
      <w:bookmarkStart w:id="4667" w:name="_Toc27895209"/>
      <w:bookmarkStart w:id="4668" w:name="_Toc36192306"/>
      <w:bookmarkStart w:id="4669" w:name="_Toc45193419"/>
      <w:bookmarkStart w:id="4670" w:name="_Toc47593051"/>
      <w:bookmarkStart w:id="4671"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72" w:name="_Toc106194082"/>
      <w:r>
        <w:t>5.2.5.8</w:t>
      </w:r>
      <w:r>
        <w:tab/>
        <w:t>Npcf_AMPolicyAuthorization Service</w:t>
      </w:r>
      <w:bookmarkEnd w:id="4672"/>
    </w:p>
    <w:p w14:paraId="3B54B4C4" w14:textId="77777777" w:rsidR="005D29D7" w:rsidRDefault="005D29D7" w:rsidP="00EE66A3">
      <w:pPr>
        <w:pStyle w:val="Heading5"/>
      </w:pPr>
      <w:bookmarkStart w:id="4673" w:name="_Toc106194083"/>
      <w:r>
        <w:t>5.2.5.8.1</w:t>
      </w:r>
      <w:r>
        <w:tab/>
        <w:t>General</w:t>
      </w:r>
      <w:bookmarkEnd w:id="4673"/>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74" w:name="_Toc106194084"/>
      <w:r>
        <w:t>5.2.5.8.2</w:t>
      </w:r>
      <w:r>
        <w:tab/>
        <w:t>Npcf_AMPolicyAuthorization_Create service operation</w:t>
      </w:r>
      <w:bookmarkEnd w:id="4674"/>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75" w:name="_Toc106194085"/>
      <w:r>
        <w:t>5.2.5.8.3</w:t>
      </w:r>
      <w:r>
        <w:tab/>
        <w:t>Npcf_AMPolicyAuthorization_Update service operation</w:t>
      </w:r>
      <w:bookmarkEnd w:id="4675"/>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76" w:name="_Toc106194086"/>
      <w:r>
        <w:t>5.2.5.8.4</w:t>
      </w:r>
      <w:r>
        <w:tab/>
        <w:t>Npcf_AMPolicyAuthorization_Delete service operation</w:t>
      </w:r>
      <w:bookmarkEnd w:id="4676"/>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77" w:name="_Toc106194087"/>
      <w:r>
        <w:t>5.2.5.8.5</w:t>
      </w:r>
      <w:r>
        <w:tab/>
        <w:t>Npcf_AMPolicyAuthorization_Notify service operation</w:t>
      </w:r>
      <w:bookmarkEnd w:id="4677"/>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78" w:name="_Toc106194088"/>
      <w:r>
        <w:t>5.2.5.8.6</w:t>
      </w:r>
      <w:r>
        <w:tab/>
        <w:t>Npcf_AMPolicyAuthorization_Subscribe service operation</w:t>
      </w:r>
      <w:bookmarkEnd w:id="4678"/>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79" w:name="_Toc106194089"/>
      <w:r>
        <w:t>5.2.5.8.7</w:t>
      </w:r>
      <w:r>
        <w:tab/>
        <w:t>Npcf_AMPolicyAuthorization_Unsubscribe service operation</w:t>
      </w:r>
      <w:bookmarkEnd w:id="4679"/>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80" w:name="_Toc106194090"/>
      <w:r w:rsidRPr="00140E21">
        <w:t>5.2.6</w:t>
      </w:r>
      <w:r w:rsidRPr="00140E21">
        <w:tab/>
        <w:t>NEF Services</w:t>
      </w:r>
      <w:bookmarkEnd w:id="4666"/>
      <w:bookmarkEnd w:id="4667"/>
      <w:bookmarkEnd w:id="4668"/>
      <w:bookmarkEnd w:id="4669"/>
      <w:bookmarkEnd w:id="4670"/>
      <w:bookmarkEnd w:id="4671"/>
      <w:bookmarkEnd w:id="4680"/>
    </w:p>
    <w:p w14:paraId="0B8BD6F0" w14:textId="77777777" w:rsidR="00776774" w:rsidRPr="00140E21" w:rsidRDefault="00776774" w:rsidP="00776774">
      <w:pPr>
        <w:pStyle w:val="Heading4"/>
      </w:pPr>
      <w:bookmarkStart w:id="4681" w:name="_Toc20204511"/>
      <w:bookmarkStart w:id="4682" w:name="_Toc27895210"/>
      <w:bookmarkStart w:id="4683" w:name="_Toc36192307"/>
      <w:bookmarkStart w:id="4684" w:name="_Toc45193420"/>
      <w:bookmarkStart w:id="4685" w:name="_Toc47593052"/>
      <w:bookmarkStart w:id="4686" w:name="_Toc51835139"/>
      <w:bookmarkStart w:id="4687" w:name="_Toc106194091"/>
      <w:r w:rsidRPr="00140E21">
        <w:t>5.2.6.1</w:t>
      </w:r>
      <w:r w:rsidRPr="00140E21">
        <w:tab/>
        <w:t>General</w:t>
      </w:r>
      <w:bookmarkEnd w:id="4681"/>
      <w:bookmarkEnd w:id="4682"/>
      <w:bookmarkEnd w:id="4683"/>
      <w:bookmarkEnd w:id="4684"/>
      <w:bookmarkEnd w:id="4685"/>
      <w:bookmarkEnd w:id="4686"/>
      <w:bookmarkEnd w:id="4687"/>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254322">
        <w:trPr>
          <w:trHeight w:val="309"/>
        </w:trPr>
        <w:tc>
          <w:tcPr>
            <w:tcW w:w="2687" w:type="dxa"/>
            <w:tcBorders>
              <w:bottom w:val="single" w:sz="4" w:space="0" w:color="auto"/>
            </w:tcBorders>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88" w:name="_Toc20204512"/>
      <w:bookmarkStart w:id="4689" w:name="_Toc27895211"/>
      <w:bookmarkStart w:id="4690" w:name="_Toc36192308"/>
      <w:bookmarkStart w:id="4691" w:name="_Toc45193421"/>
      <w:bookmarkStart w:id="4692" w:name="_Toc47593053"/>
      <w:bookmarkStart w:id="4693" w:name="_Toc51835140"/>
      <w:bookmarkStart w:id="4694" w:name="_Toc106194092"/>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688"/>
      <w:bookmarkEnd w:id="4689"/>
      <w:bookmarkEnd w:id="4690"/>
      <w:bookmarkEnd w:id="4691"/>
      <w:bookmarkEnd w:id="4692"/>
      <w:bookmarkEnd w:id="4693"/>
      <w:bookmarkEnd w:id="4694"/>
    </w:p>
    <w:p w14:paraId="308EFEB1" w14:textId="77777777" w:rsidR="00776774" w:rsidRPr="00140E21" w:rsidRDefault="00776774" w:rsidP="00776774">
      <w:pPr>
        <w:pStyle w:val="Heading5"/>
        <w:rPr>
          <w:rFonts w:eastAsia="SimSun"/>
          <w:lang w:eastAsia="zh-CN"/>
        </w:rPr>
      </w:pPr>
      <w:bookmarkStart w:id="4695" w:name="_Toc20204513"/>
      <w:bookmarkStart w:id="4696" w:name="_Toc27895212"/>
      <w:bookmarkStart w:id="4697" w:name="_Toc36192309"/>
      <w:bookmarkStart w:id="4698" w:name="_Toc45193422"/>
      <w:bookmarkStart w:id="4699" w:name="_Toc47593054"/>
      <w:bookmarkStart w:id="4700" w:name="_Toc51835141"/>
      <w:bookmarkStart w:id="4701" w:name="_Toc106194093"/>
      <w:r w:rsidRPr="00140E21">
        <w:rPr>
          <w:rFonts w:eastAsia="SimSun"/>
          <w:lang w:eastAsia="zh-CN"/>
        </w:rPr>
        <w:t>5.2.6.2.1</w:t>
      </w:r>
      <w:r w:rsidRPr="00140E21">
        <w:rPr>
          <w:rFonts w:eastAsia="SimSun"/>
          <w:lang w:eastAsia="zh-CN"/>
        </w:rPr>
        <w:tab/>
        <w:t>General</w:t>
      </w:r>
      <w:bookmarkEnd w:id="4695"/>
      <w:bookmarkEnd w:id="4696"/>
      <w:bookmarkEnd w:id="4697"/>
      <w:bookmarkEnd w:id="4698"/>
      <w:bookmarkEnd w:id="4699"/>
      <w:bookmarkEnd w:id="4700"/>
      <w:bookmarkEnd w:id="4701"/>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02"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03" w:name="_Toc27895213"/>
      <w:bookmarkStart w:id="4704" w:name="_Toc36192310"/>
      <w:bookmarkStart w:id="4705" w:name="_Toc45193423"/>
      <w:bookmarkStart w:id="4706" w:name="_Toc47593055"/>
      <w:bookmarkStart w:id="4707" w:name="_Toc51835142"/>
      <w:bookmarkStart w:id="4708" w:name="_Toc106194094"/>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02"/>
      <w:bookmarkEnd w:id="4703"/>
      <w:bookmarkEnd w:id="4704"/>
      <w:bookmarkEnd w:id="4705"/>
      <w:bookmarkEnd w:id="4706"/>
      <w:bookmarkEnd w:id="4707"/>
      <w:bookmarkEnd w:id="4708"/>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09" w:name="_Toc20204515"/>
      <w:bookmarkStart w:id="4710" w:name="_Toc27895214"/>
      <w:bookmarkStart w:id="4711" w:name="_Toc36192311"/>
      <w:bookmarkStart w:id="4712" w:name="_Toc45193424"/>
      <w:bookmarkStart w:id="4713" w:name="_Toc47593056"/>
      <w:bookmarkStart w:id="4714" w:name="_Toc51835143"/>
      <w:bookmarkStart w:id="4715" w:name="_Toc10619409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09"/>
      <w:bookmarkEnd w:id="4710"/>
      <w:bookmarkEnd w:id="4711"/>
      <w:bookmarkEnd w:id="4712"/>
      <w:bookmarkEnd w:id="4713"/>
      <w:bookmarkEnd w:id="4714"/>
      <w:bookmarkEnd w:id="4715"/>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16" w:name="_Toc20204516"/>
      <w:bookmarkStart w:id="4717" w:name="_Toc27895215"/>
      <w:bookmarkStart w:id="4718" w:name="_Toc36192312"/>
      <w:bookmarkStart w:id="4719" w:name="_Toc45193425"/>
      <w:bookmarkStart w:id="4720" w:name="_Toc47593057"/>
      <w:bookmarkStart w:id="4721" w:name="_Toc51835144"/>
      <w:bookmarkStart w:id="4722" w:name="_Toc106194096"/>
      <w:r w:rsidRPr="00140E21">
        <w:rPr>
          <w:rFonts w:eastAsia="SimSun"/>
          <w:lang w:eastAsia="zh-CN"/>
        </w:rPr>
        <w:t>5.2.6.2.4</w:t>
      </w:r>
      <w:r w:rsidRPr="00140E21">
        <w:rPr>
          <w:rFonts w:eastAsia="SimSun"/>
          <w:lang w:eastAsia="zh-CN"/>
        </w:rPr>
        <w:tab/>
        <w:t>Nnef_EventExposure_Notify service operation</w:t>
      </w:r>
      <w:bookmarkEnd w:id="4716"/>
      <w:bookmarkEnd w:id="4717"/>
      <w:bookmarkEnd w:id="4718"/>
      <w:bookmarkEnd w:id="4719"/>
      <w:bookmarkEnd w:id="4720"/>
      <w:bookmarkEnd w:id="4721"/>
      <w:bookmarkEnd w:id="4722"/>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23" w:name="_Toc20204517"/>
      <w:bookmarkStart w:id="4724" w:name="_Toc27895216"/>
      <w:bookmarkStart w:id="4725" w:name="_Toc36192313"/>
      <w:bookmarkStart w:id="4726" w:name="_Toc45193426"/>
      <w:bookmarkStart w:id="4727" w:name="_Toc47593058"/>
      <w:bookmarkStart w:id="4728" w:name="_Toc51835145"/>
      <w:bookmarkStart w:id="4729" w:name="_Toc106194097"/>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23"/>
      <w:bookmarkEnd w:id="4724"/>
      <w:bookmarkEnd w:id="4725"/>
      <w:bookmarkEnd w:id="4726"/>
      <w:bookmarkEnd w:id="4727"/>
      <w:bookmarkEnd w:id="4728"/>
      <w:bookmarkEnd w:id="4729"/>
    </w:p>
    <w:p w14:paraId="65AE56E2" w14:textId="77777777" w:rsidR="00776774" w:rsidRPr="00140E21" w:rsidRDefault="00776774" w:rsidP="00776774">
      <w:pPr>
        <w:pStyle w:val="Heading5"/>
        <w:rPr>
          <w:lang w:eastAsia="zh-CN"/>
        </w:rPr>
      </w:pPr>
      <w:bookmarkStart w:id="4730" w:name="_Toc20204518"/>
      <w:bookmarkStart w:id="4731" w:name="_Toc27895217"/>
      <w:bookmarkStart w:id="4732" w:name="_Toc36192314"/>
      <w:bookmarkStart w:id="4733" w:name="_Toc45193427"/>
      <w:bookmarkStart w:id="4734" w:name="_Toc47593059"/>
      <w:bookmarkStart w:id="4735" w:name="_Toc51835146"/>
      <w:bookmarkStart w:id="4736" w:name="_Toc106194098"/>
      <w:r w:rsidRPr="00140E21">
        <w:rPr>
          <w:lang w:eastAsia="zh-CN"/>
        </w:rPr>
        <w:t>5.2.6.3.1</w:t>
      </w:r>
      <w:r w:rsidRPr="00140E21">
        <w:rPr>
          <w:lang w:eastAsia="zh-CN"/>
        </w:rPr>
        <w:tab/>
        <w:t>General</w:t>
      </w:r>
      <w:bookmarkEnd w:id="4730"/>
      <w:bookmarkEnd w:id="4731"/>
      <w:bookmarkEnd w:id="4732"/>
      <w:bookmarkEnd w:id="4733"/>
      <w:bookmarkEnd w:id="4734"/>
      <w:bookmarkEnd w:id="4735"/>
      <w:bookmarkEnd w:id="473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37" w:name="_Toc20204519"/>
      <w:bookmarkStart w:id="4738" w:name="_Toc27895218"/>
      <w:bookmarkStart w:id="4739" w:name="_Toc36192315"/>
      <w:bookmarkStart w:id="4740" w:name="_Toc45193428"/>
      <w:bookmarkStart w:id="4741" w:name="_Toc47593060"/>
      <w:bookmarkStart w:id="4742" w:name="_Toc51835147"/>
      <w:bookmarkStart w:id="4743" w:name="_Toc106194099"/>
      <w:r w:rsidRPr="00140E21">
        <w:rPr>
          <w:lang w:eastAsia="zh-CN"/>
        </w:rPr>
        <w:t>5.2.6.3.2</w:t>
      </w:r>
      <w:r w:rsidRPr="00140E21">
        <w:rPr>
          <w:lang w:eastAsia="zh-CN"/>
        </w:rPr>
        <w:tab/>
      </w:r>
      <w:r w:rsidRPr="00140E21">
        <w:rPr>
          <w:rFonts w:eastAsia="SimSun"/>
        </w:rPr>
        <w:t>Nnef_PFDManagement_Fetch service operation</w:t>
      </w:r>
      <w:bookmarkEnd w:id="4737"/>
      <w:bookmarkEnd w:id="4738"/>
      <w:bookmarkEnd w:id="4739"/>
      <w:bookmarkEnd w:id="4740"/>
      <w:bookmarkEnd w:id="4741"/>
      <w:bookmarkEnd w:id="4742"/>
      <w:bookmarkEnd w:id="4743"/>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44" w:name="_Toc20204520"/>
      <w:bookmarkStart w:id="4745" w:name="_Toc27895219"/>
      <w:bookmarkStart w:id="4746" w:name="_Toc36192316"/>
      <w:bookmarkStart w:id="4747" w:name="_Toc45193429"/>
      <w:bookmarkStart w:id="4748" w:name="_Toc47593061"/>
      <w:bookmarkStart w:id="4749" w:name="_Toc51835148"/>
      <w:bookmarkStart w:id="4750" w:name="_Toc106194100"/>
      <w:r w:rsidRPr="00140E21">
        <w:rPr>
          <w:lang w:eastAsia="zh-CN"/>
        </w:rPr>
        <w:t>5.2.6.3.3</w:t>
      </w:r>
      <w:r w:rsidRPr="00140E21">
        <w:rPr>
          <w:lang w:eastAsia="zh-CN"/>
        </w:rPr>
        <w:tab/>
      </w:r>
      <w:r w:rsidRPr="00140E21">
        <w:rPr>
          <w:rFonts w:eastAsia="SimSun"/>
        </w:rPr>
        <w:t>Nnef_PFDManagement_Subscribe service operation</w:t>
      </w:r>
      <w:bookmarkEnd w:id="4744"/>
      <w:bookmarkEnd w:id="4745"/>
      <w:bookmarkEnd w:id="4746"/>
      <w:bookmarkEnd w:id="4747"/>
      <w:bookmarkEnd w:id="4748"/>
      <w:bookmarkEnd w:id="4749"/>
      <w:bookmarkEnd w:id="4750"/>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51" w:name="_Toc20204521"/>
      <w:bookmarkStart w:id="4752" w:name="_Toc27895220"/>
      <w:bookmarkStart w:id="4753" w:name="_Toc36192317"/>
      <w:bookmarkStart w:id="4754" w:name="_Toc45193430"/>
      <w:bookmarkStart w:id="4755" w:name="_Toc47593062"/>
      <w:bookmarkStart w:id="4756" w:name="_Toc51835149"/>
      <w:bookmarkStart w:id="4757" w:name="_Toc106194101"/>
      <w:r w:rsidRPr="00140E21">
        <w:rPr>
          <w:lang w:eastAsia="zh-CN"/>
        </w:rPr>
        <w:t>5.2.6.3.4</w:t>
      </w:r>
      <w:r w:rsidRPr="00140E21">
        <w:rPr>
          <w:lang w:eastAsia="zh-CN"/>
        </w:rPr>
        <w:tab/>
      </w:r>
      <w:r w:rsidRPr="00140E21">
        <w:rPr>
          <w:rFonts w:eastAsia="SimSun"/>
        </w:rPr>
        <w:t>Nnef_PFDManagement_Notify service operation</w:t>
      </w:r>
      <w:bookmarkEnd w:id="4751"/>
      <w:bookmarkEnd w:id="4752"/>
      <w:bookmarkEnd w:id="4753"/>
      <w:bookmarkEnd w:id="4754"/>
      <w:bookmarkEnd w:id="4755"/>
      <w:bookmarkEnd w:id="4756"/>
      <w:bookmarkEnd w:id="475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58" w:name="_Toc20204522"/>
      <w:bookmarkStart w:id="4759" w:name="_Toc27895221"/>
      <w:bookmarkStart w:id="4760" w:name="_Toc36192318"/>
      <w:bookmarkStart w:id="4761" w:name="_Toc45193431"/>
      <w:bookmarkStart w:id="4762" w:name="_Toc47593063"/>
      <w:bookmarkStart w:id="4763" w:name="_Toc51835150"/>
      <w:bookmarkStart w:id="4764" w:name="_Toc106194102"/>
      <w:r w:rsidRPr="00140E21">
        <w:rPr>
          <w:lang w:eastAsia="zh-CN"/>
        </w:rPr>
        <w:t>5.2.6.3.5</w:t>
      </w:r>
      <w:r w:rsidRPr="00140E21">
        <w:rPr>
          <w:lang w:eastAsia="zh-CN"/>
        </w:rPr>
        <w:tab/>
      </w:r>
      <w:r w:rsidRPr="00140E21">
        <w:rPr>
          <w:rFonts w:eastAsia="SimSun"/>
        </w:rPr>
        <w:t>Nnef_PFDManagement_Unsubscribe service operation</w:t>
      </w:r>
      <w:bookmarkEnd w:id="4758"/>
      <w:bookmarkEnd w:id="4759"/>
      <w:bookmarkEnd w:id="4760"/>
      <w:bookmarkEnd w:id="4761"/>
      <w:bookmarkEnd w:id="4762"/>
      <w:bookmarkEnd w:id="4763"/>
      <w:bookmarkEnd w:id="4764"/>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65" w:name="_Toc20204523"/>
      <w:bookmarkStart w:id="4766" w:name="_Toc27895222"/>
      <w:bookmarkStart w:id="4767" w:name="_Toc36192319"/>
      <w:bookmarkStart w:id="4768" w:name="_Toc45193432"/>
      <w:bookmarkStart w:id="4769" w:name="_Toc47593064"/>
      <w:bookmarkStart w:id="4770" w:name="_Toc51835151"/>
      <w:bookmarkStart w:id="4771" w:name="_Toc106194103"/>
      <w:r w:rsidRPr="00140E21">
        <w:t>5.2.6.3.6</w:t>
      </w:r>
      <w:r w:rsidRPr="00140E21">
        <w:tab/>
        <w:t>Nnef_PFDManagement_Create service operation</w:t>
      </w:r>
      <w:bookmarkEnd w:id="4765"/>
      <w:bookmarkEnd w:id="4766"/>
      <w:bookmarkEnd w:id="4767"/>
      <w:bookmarkEnd w:id="4768"/>
      <w:bookmarkEnd w:id="4769"/>
      <w:bookmarkEnd w:id="4770"/>
      <w:bookmarkEnd w:id="477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72" w:name="_Toc20204524"/>
      <w:bookmarkStart w:id="4773" w:name="_Toc27895223"/>
      <w:bookmarkStart w:id="4774" w:name="_Toc36192320"/>
      <w:bookmarkStart w:id="4775" w:name="_Toc45193433"/>
      <w:bookmarkStart w:id="4776" w:name="_Toc47593065"/>
      <w:bookmarkStart w:id="4777" w:name="_Toc51835152"/>
      <w:bookmarkStart w:id="4778" w:name="_Toc106194104"/>
      <w:r w:rsidRPr="00140E21">
        <w:t>5.2.6.3.7</w:t>
      </w:r>
      <w:r w:rsidRPr="00140E21">
        <w:tab/>
        <w:t>Nnef_PFDManagement_Update service operation</w:t>
      </w:r>
      <w:bookmarkEnd w:id="4772"/>
      <w:bookmarkEnd w:id="4773"/>
      <w:bookmarkEnd w:id="4774"/>
      <w:bookmarkEnd w:id="4775"/>
      <w:bookmarkEnd w:id="4776"/>
      <w:bookmarkEnd w:id="4777"/>
      <w:bookmarkEnd w:id="4778"/>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79" w:name="_Toc20204525"/>
      <w:bookmarkStart w:id="4780" w:name="_Toc27895224"/>
      <w:bookmarkStart w:id="4781" w:name="_Toc36192321"/>
      <w:bookmarkStart w:id="4782" w:name="_Toc45193434"/>
      <w:bookmarkStart w:id="4783" w:name="_Toc47593066"/>
      <w:bookmarkStart w:id="4784" w:name="_Toc51835153"/>
      <w:bookmarkStart w:id="4785" w:name="_Toc106194105"/>
      <w:r w:rsidRPr="00140E21">
        <w:t>5.2.6.3.8</w:t>
      </w:r>
      <w:r w:rsidRPr="00140E21">
        <w:tab/>
        <w:t>Nnef_PFDManagement_Delete service operation</w:t>
      </w:r>
      <w:bookmarkEnd w:id="4779"/>
      <w:bookmarkEnd w:id="4780"/>
      <w:bookmarkEnd w:id="4781"/>
      <w:bookmarkEnd w:id="4782"/>
      <w:bookmarkEnd w:id="4783"/>
      <w:bookmarkEnd w:id="4784"/>
      <w:bookmarkEnd w:id="4785"/>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86" w:name="_Toc20204526"/>
      <w:bookmarkStart w:id="4787" w:name="_Toc27895225"/>
      <w:bookmarkStart w:id="4788" w:name="_Toc36192322"/>
      <w:bookmarkStart w:id="4789" w:name="_Toc45193435"/>
      <w:bookmarkStart w:id="4790" w:name="_Toc47593067"/>
      <w:bookmarkStart w:id="4791" w:name="_Toc51835154"/>
      <w:bookmarkStart w:id="4792" w:name="_Toc106194106"/>
      <w:r w:rsidRPr="00140E21">
        <w:t>5.2.6.4</w:t>
      </w:r>
      <w:r w:rsidRPr="00140E21">
        <w:tab/>
        <w:t>Nnef_Pa</w:t>
      </w:r>
      <w:r w:rsidRPr="00140E21">
        <w:rPr>
          <w:rFonts w:eastAsia="SimSun"/>
          <w:lang w:eastAsia="zh-CN"/>
        </w:rPr>
        <w:t>rameterProvision</w:t>
      </w:r>
      <w:r w:rsidRPr="00140E21">
        <w:rPr>
          <w:lang w:eastAsia="zh-CN"/>
        </w:rPr>
        <w:t xml:space="preserve"> service</w:t>
      </w:r>
      <w:bookmarkEnd w:id="4786"/>
      <w:bookmarkEnd w:id="4787"/>
      <w:bookmarkEnd w:id="4788"/>
      <w:bookmarkEnd w:id="4789"/>
      <w:bookmarkEnd w:id="4790"/>
      <w:bookmarkEnd w:id="4791"/>
      <w:bookmarkEnd w:id="4792"/>
    </w:p>
    <w:p w14:paraId="0294CB99" w14:textId="77777777" w:rsidR="00776774" w:rsidRPr="00140E21" w:rsidRDefault="00776774" w:rsidP="00776774">
      <w:pPr>
        <w:pStyle w:val="Heading5"/>
        <w:rPr>
          <w:lang w:eastAsia="zh-CN"/>
        </w:rPr>
      </w:pPr>
      <w:bookmarkStart w:id="4793" w:name="_Toc20204527"/>
      <w:bookmarkStart w:id="4794" w:name="_Toc27895226"/>
      <w:bookmarkStart w:id="4795" w:name="_Toc36192323"/>
      <w:bookmarkStart w:id="4796" w:name="_Toc45193436"/>
      <w:bookmarkStart w:id="4797" w:name="_Toc47593068"/>
      <w:bookmarkStart w:id="4798" w:name="_Toc51835155"/>
      <w:bookmarkStart w:id="4799" w:name="_Toc106194107"/>
      <w:r w:rsidRPr="00140E21">
        <w:rPr>
          <w:lang w:eastAsia="zh-CN"/>
        </w:rPr>
        <w:t>5.2.6.4.1</w:t>
      </w:r>
      <w:r w:rsidRPr="00140E21">
        <w:rPr>
          <w:lang w:eastAsia="zh-CN"/>
        </w:rPr>
        <w:tab/>
        <w:t>General</w:t>
      </w:r>
      <w:bookmarkEnd w:id="4793"/>
      <w:bookmarkEnd w:id="4794"/>
      <w:bookmarkEnd w:id="4795"/>
      <w:bookmarkEnd w:id="4796"/>
      <w:bookmarkEnd w:id="4797"/>
      <w:bookmarkEnd w:id="4798"/>
      <w:bookmarkEnd w:id="4799"/>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00" w:name="_Toc20204528"/>
      <w:bookmarkStart w:id="4801" w:name="_Toc27895227"/>
      <w:bookmarkStart w:id="4802" w:name="_Toc36192324"/>
      <w:bookmarkStart w:id="4803" w:name="_Toc45193437"/>
      <w:bookmarkStart w:id="4804" w:name="_Toc47593069"/>
      <w:bookmarkStart w:id="4805"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06" w:name="_Toc10619410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00"/>
      <w:bookmarkEnd w:id="4801"/>
      <w:bookmarkEnd w:id="4802"/>
      <w:bookmarkEnd w:id="4803"/>
      <w:bookmarkEnd w:id="4804"/>
      <w:bookmarkEnd w:id="4805"/>
      <w:bookmarkEnd w:id="480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07" w:name="_Toc20204529"/>
      <w:bookmarkStart w:id="4808" w:name="_Toc27895228"/>
      <w:bookmarkStart w:id="4809" w:name="_Toc36192325"/>
      <w:bookmarkStart w:id="4810" w:name="_Toc45193438"/>
      <w:bookmarkStart w:id="4811" w:name="_Toc47593070"/>
      <w:bookmarkStart w:id="4812"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13" w:name="_Toc106194109"/>
      <w:r w:rsidRPr="00140E21">
        <w:rPr>
          <w:lang w:eastAsia="zh-CN"/>
        </w:rPr>
        <w:t>5.2.6.4.3</w:t>
      </w:r>
      <w:r w:rsidRPr="00140E21">
        <w:rPr>
          <w:lang w:eastAsia="zh-CN"/>
        </w:rPr>
        <w:tab/>
        <w:t>Nnef_ParameterProvision_Create service operation</w:t>
      </w:r>
      <w:bookmarkEnd w:id="4807"/>
      <w:bookmarkEnd w:id="4808"/>
      <w:bookmarkEnd w:id="4809"/>
      <w:bookmarkEnd w:id="4810"/>
      <w:bookmarkEnd w:id="4811"/>
      <w:bookmarkEnd w:id="4812"/>
      <w:bookmarkEnd w:id="4813"/>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14" w:name="_Toc20204530"/>
      <w:bookmarkStart w:id="4815" w:name="_Toc27895229"/>
      <w:bookmarkStart w:id="4816" w:name="_Toc36192326"/>
      <w:bookmarkStart w:id="4817" w:name="_Toc45193439"/>
      <w:bookmarkStart w:id="4818" w:name="_Toc47593071"/>
      <w:bookmarkStart w:id="4819"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20" w:name="_Toc106194110"/>
      <w:r w:rsidRPr="00140E21">
        <w:rPr>
          <w:lang w:eastAsia="zh-CN"/>
        </w:rPr>
        <w:t>5.2.6.4.4</w:t>
      </w:r>
      <w:r w:rsidRPr="00140E21">
        <w:rPr>
          <w:lang w:eastAsia="zh-CN"/>
        </w:rPr>
        <w:tab/>
        <w:t>Nnef_ParameterProvision_Delete service operation</w:t>
      </w:r>
      <w:bookmarkEnd w:id="4814"/>
      <w:bookmarkEnd w:id="4815"/>
      <w:bookmarkEnd w:id="4816"/>
      <w:bookmarkEnd w:id="4817"/>
      <w:bookmarkEnd w:id="4818"/>
      <w:bookmarkEnd w:id="4819"/>
      <w:bookmarkEnd w:id="4820"/>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21" w:name="_Toc20204531"/>
      <w:bookmarkStart w:id="4822" w:name="_Toc27895230"/>
      <w:bookmarkStart w:id="4823" w:name="_Toc36192327"/>
      <w:bookmarkStart w:id="4824" w:name="_Toc45193440"/>
      <w:bookmarkStart w:id="4825" w:name="_Toc47593072"/>
      <w:bookmarkStart w:id="4826"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27" w:name="_Toc106194111"/>
      <w:r>
        <w:rPr>
          <w:lang w:eastAsia="zh-CN"/>
        </w:rPr>
        <w:t>5.2.6.4.5</w:t>
      </w:r>
      <w:r>
        <w:rPr>
          <w:lang w:eastAsia="zh-CN"/>
        </w:rPr>
        <w:tab/>
        <w:t>Nnef_ParameterProvision_Get service operation</w:t>
      </w:r>
      <w:bookmarkEnd w:id="4821"/>
      <w:bookmarkEnd w:id="4822"/>
      <w:bookmarkEnd w:id="4823"/>
      <w:bookmarkEnd w:id="4824"/>
      <w:bookmarkEnd w:id="4825"/>
      <w:bookmarkEnd w:id="4826"/>
      <w:bookmarkEnd w:id="482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28" w:name="_Toc20204532"/>
      <w:bookmarkStart w:id="4829" w:name="_Toc27895231"/>
      <w:bookmarkStart w:id="4830" w:name="_Toc36192328"/>
      <w:bookmarkStart w:id="4831" w:name="_Toc45193441"/>
      <w:bookmarkStart w:id="4832" w:name="_Toc47593073"/>
      <w:bookmarkStart w:id="4833" w:name="_Toc51835160"/>
      <w:bookmarkStart w:id="4834" w:name="_Toc106194112"/>
      <w:r w:rsidRPr="00140E21">
        <w:t>5.2.6.5</w:t>
      </w:r>
      <w:r w:rsidRPr="00140E21">
        <w:tab/>
        <w:t>Nnef_Trigger</w:t>
      </w:r>
      <w:r w:rsidRPr="00140E21">
        <w:rPr>
          <w:lang w:eastAsia="zh-CN"/>
        </w:rPr>
        <w:t xml:space="preserve"> service</w:t>
      </w:r>
      <w:bookmarkEnd w:id="4828"/>
      <w:bookmarkEnd w:id="4829"/>
      <w:bookmarkEnd w:id="4830"/>
      <w:bookmarkEnd w:id="4831"/>
      <w:bookmarkEnd w:id="4832"/>
      <w:bookmarkEnd w:id="4833"/>
      <w:bookmarkEnd w:id="4834"/>
    </w:p>
    <w:p w14:paraId="4B18CDF3" w14:textId="77777777" w:rsidR="00776774" w:rsidRPr="00140E21" w:rsidRDefault="00776774" w:rsidP="00776774">
      <w:pPr>
        <w:pStyle w:val="Heading5"/>
        <w:rPr>
          <w:lang w:eastAsia="zh-CN"/>
        </w:rPr>
      </w:pPr>
      <w:bookmarkStart w:id="4835" w:name="_Toc20204533"/>
      <w:bookmarkStart w:id="4836" w:name="_Toc27895232"/>
      <w:bookmarkStart w:id="4837" w:name="_Toc36192329"/>
      <w:bookmarkStart w:id="4838" w:name="_Toc45193442"/>
      <w:bookmarkStart w:id="4839" w:name="_Toc47593074"/>
      <w:bookmarkStart w:id="4840" w:name="_Toc51835161"/>
      <w:bookmarkStart w:id="4841" w:name="_Toc106194113"/>
      <w:r w:rsidRPr="00140E21">
        <w:rPr>
          <w:lang w:eastAsia="zh-CN"/>
        </w:rPr>
        <w:t>5.2.6.5.1</w:t>
      </w:r>
      <w:r w:rsidRPr="00140E21">
        <w:rPr>
          <w:lang w:eastAsia="zh-CN"/>
        </w:rPr>
        <w:tab/>
        <w:t>General</w:t>
      </w:r>
      <w:bookmarkEnd w:id="4835"/>
      <w:bookmarkEnd w:id="4836"/>
      <w:bookmarkEnd w:id="4837"/>
      <w:bookmarkEnd w:id="4838"/>
      <w:bookmarkEnd w:id="4839"/>
      <w:bookmarkEnd w:id="4840"/>
      <w:bookmarkEnd w:id="484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42" w:name="_Toc20204534"/>
      <w:bookmarkStart w:id="4843" w:name="_Toc27895233"/>
      <w:bookmarkStart w:id="4844" w:name="_Toc36192330"/>
      <w:bookmarkStart w:id="4845" w:name="_Toc45193443"/>
      <w:bookmarkStart w:id="4846" w:name="_Toc47593075"/>
      <w:bookmarkStart w:id="4847" w:name="_Toc51835162"/>
      <w:bookmarkStart w:id="4848" w:name="_Toc106194114"/>
      <w:r w:rsidRPr="00140E21">
        <w:rPr>
          <w:lang w:eastAsia="zh-CN"/>
        </w:rPr>
        <w:t>5.2.6.5.2</w:t>
      </w:r>
      <w:r w:rsidRPr="00140E21">
        <w:rPr>
          <w:lang w:eastAsia="zh-CN"/>
        </w:rPr>
        <w:tab/>
        <w:t>Nnef_Trigger_Delivery service operation</w:t>
      </w:r>
      <w:bookmarkEnd w:id="4842"/>
      <w:bookmarkEnd w:id="4843"/>
      <w:bookmarkEnd w:id="4844"/>
      <w:bookmarkEnd w:id="4845"/>
      <w:bookmarkEnd w:id="4846"/>
      <w:bookmarkEnd w:id="4847"/>
      <w:bookmarkEnd w:id="4848"/>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49" w:name="_Toc20204535"/>
      <w:bookmarkStart w:id="4850" w:name="_Toc27895234"/>
      <w:bookmarkStart w:id="4851" w:name="_Toc36192331"/>
      <w:bookmarkStart w:id="4852" w:name="_Toc45193444"/>
      <w:bookmarkStart w:id="4853" w:name="_Toc47593076"/>
      <w:bookmarkStart w:id="4854" w:name="_Toc51835163"/>
      <w:bookmarkStart w:id="4855" w:name="_Toc106194115"/>
      <w:r w:rsidRPr="00140E21">
        <w:rPr>
          <w:lang w:eastAsia="zh-CN"/>
        </w:rPr>
        <w:lastRenderedPageBreak/>
        <w:t>5.2.6.5.3</w:t>
      </w:r>
      <w:r w:rsidRPr="00140E21">
        <w:rPr>
          <w:lang w:eastAsia="zh-CN"/>
        </w:rPr>
        <w:tab/>
        <w:t>Nnef_Trigger_DeliveryNotify service operation</w:t>
      </w:r>
      <w:bookmarkEnd w:id="4849"/>
      <w:bookmarkEnd w:id="4850"/>
      <w:bookmarkEnd w:id="4851"/>
      <w:bookmarkEnd w:id="4852"/>
      <w:bookmarkEnd w:id="4853"/>
      <w:bookmarkEnd w:id="4854"/>
      <w:bookmarkEnd w:id="4855"/>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56" w:name="_Toc20204536"/>
      <w:bookmarkStart w:id="4857" w:name="_Toc27895235"/>
      <w:bookmarkStart w:id="4858" w:name="_Toc36192332"/>
      <w:bookmarkStart w:id="4859" w:name="_Toc45193445"/>
      <w:bookmarkStart w:id="4860" w:name="_Toc47593077"/>
      <w:bookmarkStart w:id="4861" w:name="_Toc51835164"/>
      <w:bookmarkStart w:id="4862" w:name="_Toc106194116"/>
      <w:r w:rsidRPr="00140E21">
        <w:t>5.2.6.6</w:t>
      </w:r>
      <w:r w:rsidRPr="00140E21">
        <w:tab/>
        <w:t>Nnef_BDTPNegotiation service</w:t>
      </w:r>
      <w:bookmarkEnd w:id="4856"/>
      <w:bookmarkEnd w:id="4857"/>
      <w:bookmarkEnd w:id="4858"/>
      <w:bookmarkEnd w:id="4859"/>
      <w:bookmarkEnd w:id="4860"/>
      <w:bookmarkEnd w:id="4861"/>
      <w:bookmarkEnd w:id="4862"/>
    </w:p>
    <w:p w14:paraId="77F40CF2" w14:textId="77777777" w:rsidR="00776774" w:rsidRPr="00140E21" w:rsidRDefault="00776774" w:rsidP="00776774">
      <w:pPr>
        <w:pStyle w:val="Heading5"/>
      </w:pPr>
      <w:bookmarkStart w:id="4863" w:name="_Toc20204537"/>
      <w:bookmarkStart w:id="4864" w:name="_Toc27895236"/>
      <w:bookmarkStart w:id="4865" w:name="_Toc36192333"/>
      <w:bookmarkStart w:id="4866" w:name="_Toc45193446"/>
      <w:bookmarkStart w:id="4867" w:name="_Toc47593078"/>
      <w:bookmarkStart w:id="4868" w:name="_Toc51835165"/>
      <w:bookmarkStart w:id="4869" w:name="_Toc106194117"/>
      <w:r w:rsidRPr="00140E21">
        <w:t>5.2.6.6.1</w:t>
      </w:r>
      <w:r w:rsidRPr="00140E21">
        <w:tab/>
        <w:t>General</w:t>
      </w:r>
      <w:bookmarkEnd w:id="4863"/>
      <w:bookmarkEnd w:id="4864"/>
      <w:bookmarkEnd w:id="4865"/>
      <w:bookmarkEnd w:id="4866"/>
      <w:bookmarkEnd w:id="4867"/>
      <w:bookmarkEnd w:id="4868"/>
      <w:bookmarkEnd w:id="486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70" w:name="_Toc20204538"/>
      <w:bookmarkStart w:id="4871" w:name="_Toc27895237"/>
      <w:bookmarkStart w:id="4872" w:name="_Toc36192334"/>
      <w:bookmarkStart w:id="4873" w:name="_Toc45193447"/>
      <w:bookmarkStart w:id="4874" w:name="_Toc47593079"/>
      <w:bookmarkStart w:id="4875" w:name="_Toc51835166"/>
      <w:bookmarkStart w:id="4876" w:name="_Toc106194118"/>
      <w:r w:rsidRPr="00140E21">
        <w:t>5.2.6.6.2</w:t>
      </w:r>
      <w:r w:rsidRPr="00140E21">
        <w:tab/>
        <w:t>Nnef_BDTPNegotiation_Create service operation</w:t>
      </w:r>
      <w:bookmarkEnd w:id="4870"/>
      <w:bookmarkEnd w:id="4871"/>
      <w:bookmarkEnd w:id="4872"/>
      <w:bookmarkEnd w:id="4873"/>
      <w:bookmarkEnd w:id="4874"/>
      <w:bookmarkEnd w:id="4875"/>
      <w:bookmarkEnd w:id="487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77" w:name="_Toc20204539"/>
      <w:bookmarkStart w:id="4878" w:name="_Toc27895238"/>
      <w:bookmarkStart w:id="4879" w:name="_Toc36192335"/>
      <w:bookmarkStart w:id="4880" w:name="_Toc45193448"/>
      <w:bookmarkStart w:id="4881" w:name="_Toc47593080"/>
      <w:bookmarkStart w:id="4882" w:name="_Toc51835167"/>
      <w:bookmarkStart w:id="4883" w:name="_Toc106194119"/>
      <w:r w:rsidRPr="00140E21">
        <w:t>5.2.6.6.3</w:t>
      </w:r>
      <w:r w:rsidRPr="00140E21">
        <w:tab/>
        <w:t>Nnef_BDTPNegotiation_Update service operation</w:t>
      </w:r>
      <w:bookmarkEnd w:id="4877"/>
      <w:bookmarkEnd w:id="4878"/>
      <w:bookmarkEnd w:id="4879"/>
      <w:bookmarkEnd w:id="4880"/>
      <w:bookmarkEnd w:id="4881"/>
      <w:bookmarkEnd w:id="4882"/>
      <w:bookmarkEnd w:id="4883"/>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84" w:name="_Toc20204540"/>
      <w:bookmarkStart w:id="4885" w:name="_Toc27895239"/>
      <w:bookmarkStart w:id="4886" w:name="_Toc36192336"/>
      <w:bookmarkStart w:id="4887" w:name="_Toc45193449"/>
      <w:bookmarkStart w:id="4888" w:name="_Toc47593081"/>
      <w:bookmarkStart w:id="4889" w:name="_Toc51835168"/>
      <w:bookmarkStart w:id="4890" w:name="_Toc106194120"/>
      <w:r w:rsidRPr="00140E21">
        <w:t>5.2.6.6.4</w:t>
      </w:r>
      <w:r w:rsidRPr="00140E21">
        <w:tab/>
        <w:t>Nnef_BDTPNegotiation_Notify service operation</w:t>
      </w:r>
      <w:bookmarkEnd w:id="4884"/>
      <w:bookmarkEnd w:id="4885"/>
      <w:bookmarkEnd w:id="4886"/>
      <w:bookmarkEnd w:id="4887"/>
      <w:bookmarkEnd w:id="4888"/>
      <w:bookmarkEnd w:id="4889"/>
      <w:bookmarkEnd w:id="4890"/>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91" w:name="_Toc20204541"/>
      <w:bookmarkStart w:id="4892" w:name="_Toc27895240"/>
      <w:bookmarkStart w:id="4893" w:name="_Toc36192337"/>
      <w:bookmarkStart w:id="4894" w:name="_Toc45193450"/>
      <w:bookmarkStart w:id="4895" w:name="_Toc47593082"/>
      <w:bookmarkStart w:id="4896" w:name="_Toc51835169"/>
      <w:bookmarkStart w:id="4897" w:name="_Toc106194121"/>
      <w:r w:rsidRPr="00140E21">
        <w:lastRenderedPageBreak/>
        <w:t>5.2.6.7</w:t>
      </w:r>
      <w:r w:rsidRPr="00140E21">
        <w:tab/>
        <w:t>Nnef_TrafficInfluence service</w:t>
      </w:r>
      <w:bookmarkEnd w:id="4891"/>
      <w:bookmarkEnd w:id="4892"/>
      <w:bookmarkEnd w:id="4893"/>
      <w:bookmarkEnd w:id="4894"/>
      <w:bookmarkEnd w:id="4895"/>
      <w:bookmarkEnd w:id="4896"/>
      <w:bookmarkEnd w:id="4897"/>
    </w:p>
    <w:p w14:paraId="6B6EA835" w14:textId="77777777" w:rsidR="00776774" w:rsidRPr="00140E21" w:rsidRDefault="00776774" w:rsidP="00776774">
      <w:pPr>
        <w:pStyle w:val="Heading5"/>
      </w:pPr>
      <w:bookmarkStart w:id="4898" w:name="_Toc20204542"/>
      <w:bookmarkStart w:id="4899" w:name="_Toc27895241"/>
      <w:bookmarkStart w:id="4900" w:name="_Toc36192338"/>
      <w:bookmarkStart w:id="4901" w:name="_Toc45193451"/>
      <w:bookmarkStart w:id="4902" w:name="_Toc47593083"/>
      <w:bookmarkStart w:id="4903" w:name="_Toc51835170"/>
      <w:bookmarkStart w:id="4904" w:name="_Toc106194122"/>
      <w:r w:rsidRPr="00140E21">
        <w:t>5.2.6.7.1</w:t>
      </w:r>
      <w:r w:rsidRPr="00140E21">
        <w:tab/>
        <w:t>General</w:t>
      </w:r>
      <w:bookmarkEnd w:id="4898"/>
      <w:bookmarkEnd w:id="4899"/>
      <w:bookmarkEnd w:id="4900"/>
      <w:bookmarkEnd w:id="4901"/>
      <w:bookmarkEnd w:id="4902"/>
      <w:bookmarkEnd w:id="4903"/>
      <w:bookmarkEnd w:id="4904"/>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05" w:name="_Toc20204543"/>
      <w:bookmarkStart w:id="4906" w:name="_Toc27895242"/>
      <w:bookmarkStart w:id="4907" w:name="_Toc36192339"/>
      <w:bookmarkStart w:id="4908" w:name="_Toc45193452"/>
      <w:bookmarkStart w:id="4909" w:name="_Toc47593084"/>
      <w:bookmarkStart w:id="4910" w:name="_Toc51835171"/>
      <w:bookmarkStart w:id="4911" w:name="_Toc106194123"/>
      <w:r w:rsidRPr="00140E21">
        <w:t>5.2.6.7.2</w:t>
      </w:r>
      <w:r w:rsidRPr="00140E21">
        <w:tab/>
        <w:t>Nnef_TrafficInfluence_Create operation</w:t>
      </w:r>
      <w:bookmarkEnd w:id="4905"/>
      <w:bookmarkEnd w:id="4906"/>
      <w:bookmarkEnd w:id="4907"/>
      <w:bookmarkEnd w:id="4908"/>
      <w:bookmarkEnd w:id="4909"/>
      <w:bookmarkEnd w:id="4910"/>
      <w:bookmarkEnd w:id="491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12" w:name="_Toc20204544"/>
      <w:bookmarkStart w:id="4913" w:name="_Toc27895243"/>
      <w:bookmarkStart w:id="4914" w:name="_Toc36192340"/>
      <w:bookmarkStart w:id="4915" w:name="_Toc45193453"/>
      <w:bookmarkStart w:id="4916" w:name="_Toc47593085"/>
      <w:bookmarkStart w:id="4917" w:name="_Toc51835172"/>
      <w:bookmarkStart w:id="4918" w:name="_Toc106194124"/>
      <w:r w:rsidRPr="00140E21">
        <w:t>5.2.6.7.3</w:t>
      </w:r>
      <w:r w:rsidRPr="00140E21">
        <w:tab/>
        <w:t>Nnef_TrafficInfluence_Update operation</w:t>
      </w:r>
      <w:bookmarkEnd w:id="4912"/>
      <w:bookmarkEnd w:id="4913"/>
      <w:bookmarkEnd w:id="4914"/>
      <w:bookmarkEnd w:id="4915"/>
      <w:bookmarkEnd w:id="4916"/>
      <w:bookmarkEnd w:id="4917"/>
      <w:bookmarkEnd w:id="4918"/>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19" w:name="_Toc20204545"/>
      <w:bookmarkStart w:id="4920" w:name="_Toc27895244"/>
      <w:bookmarkStart w:id="4921" w:name="_Toc36192341"/>
      <w:bookmarkStart w:id="4922" w:name="_Toc45193454"/>
      <w:bookmarkStart w:id="4923" w:name="_Toc47593086"/>
      <w:bookmarkStart w:id="4924" w:name="_Toc51835173"/>
      <w:bookmarkStart w:id="4925" w:name="_Toc106194125"/>
      <w:r w:rsidRPr="00140E21">
        <w:t>5.2.6.7.4</w:t>
      </w:r>
      <w:r w:rsidRPr="00140E21">
        <w:tab/>
        <w:t>Nnef_TrafficInfluence_Delete operation</w:t>
      </w:r>
      <w:bookmarkEnd w:id="4919"/>
      <w:bookmarkEnd w:id="4920"/>
      <w:bookmarkEnd w:id="4921"/>
      <w:bookmarkEnd w:id="4922"/>
      <w:bookmarkEnd w:id="4923"/>
      <w:bookmarkEnd w:id="4924"/>
      <w:bookmarkEnd w:id="4925"/>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26" w:name="_Toc20204546"/>
      <w:bookmarkStart w:id="4927" w:name="_Toc27895245"/>
      <w:bookmarkStart w:id="4928" w:name="_Toc36192342"/>
      <w:bookmarkStart w:id="4929" w:name="_Toc45193455"/>
      <w:bookmarkStart w:id="4930" w:name="_Toc47593087"/>
      <w:bookmarkStart w:id="4931" w:name="_Toc51835174"/>
      <w:bookmarkStart w:id="4932" w:name="_Toc106194126"/>
      <w:r>
        <w:t>5.2.6.7.4A</w:t>
      </w:r>
      <w:r>
        <w:tab/>
        <w:t>Nnef_TrafficInfluence_Get operation</w:t>
      </w:r>
      <w:bookmarkEnd w:id="4926"/>
      <w:bookmarkEnd w:id="4927"/>
      <w:bookmarkEnd w:id="4928"/>
      <w:bookmarkEnd w:id="4929"/>
      <w:bookmarkEnd w:id="4930"/>
      <w:bookmarkEnd w:id="4931"/>
      <w:bookmarkEnd w:id="4932"/>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33" w:name="_Toc20204547"/>
      <w:bookmarkStart w:id="4934" w:name="_Toc27895246"/>
      <w:bookmarkStart w:id="4935" w:name="_Toc36192343"/>
      <w:bookmarkStart w:id="4936" w:name="_Toc45193456"/>
      <w:bookmarkStart w:id="4937" w:name="_Toc47593088"/>
      <w:bookmarkStart w:id="4938" w:name="_Toc51835175"/>
      <w:bookmarkStart w:id="4939" w:name="_Toc106194127"/>
      <w:r w:rsidRPr="00140E21">
        <w:t>5.2.6.7.5</w:t>
      </w:r>
      <w:r w:rsidRPr="00140E21">
        <w:tab/>
        <w:t>Nnef_TrafficInfluence_Notify operation</w:t>
      </w:r>
      <w:bookmarkEnd w:id="4933"/>
      <w:bookmarkEnd w:id="4934"/>
      <w:bookmarkEnd w:id="4935"/>
      <w:bookmarkEnd w:id="4936"/>
      <w:bookmarkEnd w:id="4937"/>
      <w:bookmarkEnd w:id="4938"/>
      <w:bookmarkEnd w:id="493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40" w:name="_Toc20204548"/>
      <w:bookmarkStart w:id="4941" w:name="_Toc27895247"/>
      <w:bookmarkStart w:id="4942" w:name="_Toc36192344"/>
      <w:bookmarkStart w:id="4943" w:name="_Toc45193457"/>
      <w:bookmarkStart w:id="4944" w:name="_Toc47593089"/>
      <w:bookmarkStart w:id="4945" w:name="_Toc51835176"/>
      <w:bookmarkStart w:id="4946" w:name="_Toc106194128"/>
      <w:r w:rsidRPr="00140E21">
        <w:t>5.2.6.7.6</w:t>
      </w:r>
      <w:r w:rsidRPr="00140E21">
        <w:tab/>
        <w:t>Nnef_TrafficInfluence_AppRelocationInfo operation</w:t>
      </w:r>
      <w:bookmarkEnd w:id="4940"/>
      <w:bookmarkEnd w:id="4941"/>
      <w:bookmarkEnd w:id="4942"/>
      <w:bookmarkEnd w:id="4943"/>
      <w:bookmarkEnd w:id="4944"/>
      <w:bookmarkEnd w:id="4945"/>
      <w:bookmarkEnd w:id="494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47" w:name="_Toc20204549"/>
      <w:bookmarkStart w:id="4948" w:name="_Toc27895248"/>
      <w:bookmarkStart w:id="4949" w:name="_Toc36192345"/>
      <w:bookmarkStart w:id="4950" w:name="_Toc45193458"/>
      <w:bookmarkStart w:id="4951" w:name="_Toc47593090"/>
      <w:bookmarkStart w:id="4952"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53" w:name="_Toc106194129"/>
      <w:r w:rsidRPr="00140E21">
        <w:lastRenderedPageBreak/>
        <w:t>5.2.6.8</w:t>
      </w:r>
      <w:r w:rsidRPr="00140E21">
        <w:tab/>
        <w:t>Nnef_ChargeableParty service</w:t>
      </w:r>
      <w:bookmarkEnd w:id="4947"/>
      <w:bookmarkEnd w:id="4948"/>
      <w:bookmarkEnd w:id="4949"/>
      <w:bookmarkEnd w:id="4950"/>
      <w:bookmarkEnd w:id="4951"/>
      <w:bookmarkEnd w:id="4952"/>
      <w:bookmarkEnd w:id="4953"/>
    </w:p>
    <w:p w14:paraId="2BCF1EEA" w14:textId="77777777" w:rsidR="00776774" w:rsidRPr="00140E21" w:rsidRDefault="00776774" w:rsidP="00776774">
      <w:pPr>
        <w:pStyle w:val="Heading5"/>
      </w:pPr>
      <w:bookmarkStart w:id="4954" w:name="_Toc20204550"/>
      <w:bookmarkStart w:id="4955" w:name="_Toc27895249"/>
      <w:bookmarkStart w:id="4956" w:name="_Toc36192346"/>
      <w:bookmarkStart w:id="4957" w:name="_Toc45193459"/>
      <w:bookmarkStart w:id="4958" w:name="_Toc47593091"/>
      <w:bookmarkStart w:id="4959" w:name="_Toc51835178"/>
      <w:bookmarkStart w:id="4960" w:name="_Toc106194130"/>
      <w:r w:rsidRPr="00140E21">
        <w:t>5.2.6.8.1</w:t>
      </w:r>
      <w:r w:rsidRPr="00140E21">
        <w:tab/>
        <w:t>General</w:t>
      </w:r>
      <w:bookmarkEnd w:id="4954"/>
      <w:bookmarkEnd w:id="4955"/>
      <w:bookmarkEnd w:id="4956"/>
      <w:bookmarkEnd w:id="4957"/>
      <w:bookmarkEnd w:id="4958"/>
      <w:bookmarkEnd w:id="4959"/>
      <w:bookmarkEnd w:id="4960"/>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61" w:name="_Toc20204551"/>
      <w:bookmarkStart w:id="4962" w:name="_Toc27895250"/>
      <w:bookmarkStart w:id="4963" w:name="_Toc36192347"/>
      <w:bookmarkStart w:id="4964" w:name="_Toc45193460"/>
      <w:bookmarkStart w:id="4965" w:name="_Toc47593092"/>
      <w:bookmarkStart w:id="4966" w:name="_Toc51835179"/>
      <w:bookmarkStart w:id="4967" w:name="_Toc106194131"/>
      <w:r w:rsidRPr="00140E21">
        <w:t>5.2.6.8.2</w:t>
      </w:r>
      <w:r w:rsidRPr="00140E21">
        <w:tab/>
        <w:t>Nnef_ChargeableParty_Create service operation</w:t>
      </w:r>
      <w:bookmarkEnd w:id="4961"/>
      <w:bookmarkEnd w:id="4962"/>
      <w:bookmarkEnd w:id="4963"/>
      <w:bookmarkEnd w:id="4964"/>
      <w:bookmarkEnd w:id="4965"/>
      <w:bookmarkEnd w:id="4966"/>
      <w:bookmarkEnd w:id="496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68" w:name="_Toc20204552"/>
      <w:bookmarkStart w:id="4969" w:name="_Toc27895251"/>
      <w:bookmarkStart w:id="4970" w:name="_Toc36192348"/>
      <w:bookmarkStart w:id="4971" w:name="_Toc45193461"/>
      <w:bookmarkStart w:id="4972" w:name="_Toc47593093"/>
      <w:bookmarkStart w:id="4973" w:name="_Toc51835180"/>
      <w:bookmarkStart w:id="4974" w:name="_Toc106194132"/>
      <w:r w:rsidRPr="00140E21">
        <w:t>5.2.6.8.3</w:t>
      </w:r>
      <w:r w:rsidRPr="00140E21">
        <w:tab/>
        <w:t>Nnef_ChargeableParty_Update service operation</w:t>
      </w:r>
      <w:bookmarkEnd w:id="4968"/>
      <w:bookmarkEnd w:id="4969"/>
      <w:bookmarkEnd w:id="4970"/>
      <w:bookmarkEnd w:id="4971"/>
      <w:bookmarkEnd w:id="4972"/>
      <w:bookmarkEnd w:id="4973"/>
      <w:bookmarkEnd w:id="4974"/>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75" w:name="_Toc20204553"/>
      <w:bookmarkStart w:id="4976" w:name="_Toc27895252"/>
      <w:bookmarkStart w:id="4977" w:name="_Toc36192349"/>
      <w:bookmarkStart w:id="4978" w:name="_Toc45193462"/>
      <w:bookmarkStart w:id="4979" w:name="_Toc47593094"/>
      <w:bookmarkStart w:id="4980" w:name="_Toc51835181"/>
      <w:bookmarkStart w:id="4981" w:name="_Toc106194133"/>
      <w:r w:rsidRPr="00140E21">
        <w:t>5.2.6.8.4</w:t>
      </w:r>
      <w:r w:rsidRPr="00140E21">
        <w:tab/>
        <w:t>Nnef_ChargeableParty_Notify service operation</w:t>
      </w:r>
      <w:bookmarkEnd w:id="4975"/>
      <w:bookmarkEnd w:id="4976"/>
      <w:bookmarkEnd w:id="4977"/>
      <w:bookmarkEnd w:id="4978"/>
      <w:bookmarkEnd w:id="4979"/>
      <w:bookmarkEnd w:id="4980"/>
      <w:bookmarkEnd w:id="4981"/>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82" w:name="_Toc20204554"/>
      <w:bookmarkStart w:id="4983" w:name="_Toc27895253"/>
      <w:bookmarkStart w:id="4984" w:name="_Toc36192350"/>
      <w:bookmarkStart w:id="4985" w:name="_Toc45193463"/>
      <w:bookmarkStart w:id="4986" w:name="_Toc47593095"/>
      <w:bookmarkStart w:id="4987" w:name="_Toc51835182"/>
      <w:bookmarkStart w:id="4988" w:name="_Toc106194134"/>
      <w:r w:rsidRPr="00140E21">
        <w:t>5.2.6.9</w:t>
      </w:r>
      <w:r w:rsidRPr="00140E21">
        <w:tab/>
        <w:t>Nnef_AFsessionWithQoS service</w:t>
      </w:r>
      <w:bookmarkEnd w:id="4982"/>
      <w:bookmarkEnd w:id="4983"/>
      <w:bookmarkEnd w:id="4984"/>
      <w:bookmarkEnd w:id="4985"/>
      <w:bookmarkEnd w:id="4986"/>
      <w:bookmarkEnd w:id="4987"/>
      <w:bookmarkEnd w:id="4988"/>
    </w:p>
    <w:p w14:paraId="292220BB" w14:textId="77777777" w:rsidR="00776774" w:rsidRPr="00140E21" w:rsidRDefault="00776774" w:rsidP="00776774">
      <w:pPr>
        <w:pStyle w:val="Heading5"/>
      </w:pPr>
      <w:bookmarkStart w:id="4989" w:name="_Toc20204555"/>
      <w:bookmarkStart w:id="4990" w:name="_Toc27895254"/>
      <w:bookmarkStart w:id="4991" w:name="_Toc36192351"/>
      <w:bookmarkStart w:id="4992" w:name="_Toc45193464"/>
      <w:bookmarkStart w:id="4993" w:name="_Toc47593096"/>
      <w:bookmarkStart w:id="4994" w:name="_Toc51835183"/>
      <w:bookmarkStart w:id="4995" w:name="_Toc106194135"/>
      <w:r w:rsidRPr="00140E21">
        <w:t>5.2.6.9.1</w:t>
      </w:r>
      <w:r w:rsidRPr="00140E21">
        <w:tab/>
        <w:t>General</w:t>
      </w:r>
      <w:bookmarkEnd w:id="4989"/>
      <w:bookmarkEnd w:id="4990"/>
      <w:bookmarkEnd w:id="4991"/>
      <w:bookmarkEnd w:id="4992"/>
      <w:bookmarkEnd w:id="4993"/>
      <w:bookmarkEnd w:id="4994"/>
      <w:bookmarkEnd w:id="4995"/>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4996"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4997" w:name="_Toc27895255"/>
      <w:bookmarkStart w:id="4998" w:name="_Toc36192352"/>
      <w:bookmarkStart w:id="4999" w:name="_Toc45193465"/>
      <w:bookmarkStart w:id="5000" w:name="_Toc47593097"/>
      <w:bookmarkStart w:id="5001" w:name="_Toc51835184"/>
      <w:bookmarkStart w:id="5002" w:name="_Toc106194136"/>
      <w:r w:rsidRPr="00140E21">
        <w:t>5.2.6.9.2</w:t>
      </w:r>
      <w:r w:rsidRPr="00140E21">
        <w:tab/>
        <w:t>Nnef_AFsessionWithQoS_Create service operation</w:t>
      </w:r>
      <w:bookmarkEnd w:id="4996"/>
      <w:bookmarkEnd w:id="4997"/>
      <w:bookmarkEnd w:id="4998"/>
      <w:bookmarkEnd w:id="4999"/>
      <w:bookmarkEnd w:id="5000"/>
      <w:bookmarkEnd w:id="5001"/>
      <w:bookmarkEnd w:id="5002"/>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lastRenderedPageBreak/>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4867E285"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365F9E">
        <w:t>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03" w:name="_Toc20204557"/>
      <w:bookmarkStart w:id="5004" w:name="_Toc27895256"/>
      <w:bookmarkStart w:id="5005" w:name="_Toc36192353"/>
      <w:bookmarkStart w:id="5006" w:name="_Toc45193466"/>
      <w:bookmarkStart w:id="5007" w:name="_Toc47593098"/>
      <w:bookmarkStart w:id="5008" w:name="_Toc51835185"/>
      <w:bookmarkStart w:id="5009" w:name="_Toc106194137"/>
      <w:r w:rsidRPr="00140E21">
        <w:t>5.2.6.9.3</w:t>
      </w:r>
      <w:r w:rsidRPr="00140E21">
        <w:tab/>
        <w:t>Nnef_AFsessionWithQoS_Notify service operation</w:t>
      </w:r>
      <w:bookmarkEnd w:id="5003"/>
      <w:bookmarkEnd w:id="5004"/>
      <w:bookmarkEnd w:id="5005"/>
      <w:bookmarkEnd w:id="5006"/>
      <w:bookmarkEnd w:id="5007"/>
      <w:bookmarkEnd w:id="5008"/>
      <w:bookmarkEnd w:id="500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10" w:name="_Toc27895257"/>
      <w:bookmarkStart w:id="5011" w:name="_Toc36192354"/>
      <w:bookmarkStart w:id="5012" w:name="_Toc45193467"/>
      <w:bookmarkStart w:id="5013" w:name="_Toc47593099"/>
      <w:bookmarkStart w:id="5014" w:name="_Toc51835186"/>
      <w:bookmarkStart w:id="5015" w:name="_Toc20204558"/>
      <w:bookmarkStart w:id="5016" w:name="_Toc106194138"/>
      <w:r>
        <w:t>5.2.6.9.4</w:t>
      </w:r>
      <w:r>
        <w:tab/>
        <w:t>Nnef_AFsessionWithQoS_Revoke service operation</w:t>
      </w:r>
      <w:bookmarkEnd w:id="5010"/>
      <w:bookmarkEnd w:id="5011"/>
      <w:bookmarkEnd w:id="5012"/>
      <w:bookmarkEnd w:id="5013"/>
      <w:bookmarkEnd w:id="5014"/>
      <w:bookmarkEnd w:id="501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17" w:name="_Toc36192355"/>
      <w:bookmarkStart w:id="5018" w:name="_Toc45193468"/>
      <w:bookmarkStart w:id="5019" w:name="_Toc47593100"/>
      <w:bookmarkStart w:id="5020" w:name="_Toc51835187"/>
      <w:bookmarkStart w:id="5021" w:name="_Toc27895258"/>
      <w:bookmarkStart w:id="5022" w:name="_Toc106194139"/>
      <w:r>
        <w:t>5.2.6.9.5</w:t>
      </w:r>
      <w:r>
        <w:tab/>
        <w:t>Nnef_AFsessionWithQoS_Update service operation</w:t>
      </w:r>
      <w:bookmarkEnd w:id="5017"/>
      <w:bookmarkEnd w:id="5018"/>
      <w:bookmarkEnd w:id="5019"/>
      <w:bookmarkEnd w:id="5020"/>
      <w:bookmarkEnd w:id="5022"/>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7B24A09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8A3270">
        <w:t>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23" w:name="_Toc36192356"/>
      <w:bookmarkStart w:id="5024" w:name="_Toc45193469"/>
      <w:bookmarkStart w:id="5025" w:name="_Toc47593101"/>
      <w:bookmarkStart w:id="5026" w:name="_Toc51835188"/>
      <w:bookmarkStart w:id="5027" w:name="_Toc106194140"/>
      <w:r w:rsidRPr="00140E21">
        <w:lastRenderedPageBreak/>
        <w:t>5.2.6.10</w:t>
      </w:r>
      <w:r w:rsidRPr="00140E21">
        <w:tab/>
        <w:t>Nnef_MSISDN-less_MO_SMS service</w:t>
      </w:r>
      <w:bookmarkEnd w:id="5015"/>
      <w:bookmarkEnd w:id="5021"/>
      <w:bookmarkEnd w:id="5023"/>
      <w:bookmarkEnd w:id="5024"/>
      <w:bookmarkEnd w:id="5025"/>
      <w:bookmarkEnd w:id="5026"/>
      <w:bookmarkEnd w:id="5027"/>
    </w:p>
    <w:p w14:paraId="0B2D4277" w14:textId="77777777" w:rsidR="00776774" w:rsidRPr="00140E21" w:rsidRDefault="00776774" w:rsidP="00776774">
      <w:pPr>
        <w:pStyle w:val="Heading5"/>
      </w:pPr>
      <w:bookmarkStart w:id="5028" w:name="_Toc20204559"/>
      <w:bookmarkStart w:id="5029" w:name="_Toc27895259"/>
      <w:bookmarkStart w:id="5030" w:name="_Toc36192357"/>
      <w:bookmarkStart w:id="5031" w:name="_Toc45193470"/>
      <w:bookmarkStart w:id="5032" w:name="_Toc47593102"/>
      <w:bookmarkStart w:id="5033" w:name="_Toc51835189"/>
      <w:bookmarkStart w:id="5034" w:name="_Toc106194141"/>
      <w:r w:rsidRPr="00140E21">
        <w:t>5.2.6.10.1</w:t>
      </w:r>
      <w:r w:rsidRPr="00140E21">
        <w:tab/>
        <w:t>General</w:t>
      </w:r>
      <w:bookmarkEnd w:id="5028"/>
      <w:bookmarkEnd w:id="5029"/>
      <w:bookmarkEnd w:id="5030"/>
      <w:bookmarkEnd w:id="5031"/>
      <w:bookmarkEnd w:id="5032"/>
      <w:bookmarkEnd w:id="5033"/>
      <w:bookmarkEnd w:id="503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35" w:name="_Toc20204560"/>
      <w:bookmarkStart w:id="5036" w:name="_Toc27895260"/>
      <w:bookmarkStart w:id="5037" w:name="_Toc36192358"/>
      <w:bookmarkStart w:id="5038" w:name="_Toc45193471"/>
      <w:bookmarkStart w:id="5039" w:name="_Toc47593103"/>
      <w:bookmarkStart w:id="5040" w:name="_Toc51835190"/>
      <w:bookmarkStart w:id="5041" w:name="_Toc106194142"/>
      <w:r w:rsidRPr="00140E21">
        <w:t>5.2.6.10.2</w:t>
      </w:r>
      <w:r w:rsidRPr="00140E21">
        <w:tab/>
        <w:t>Nnef</w:t>
      </w:r>
      <w:r>
        <w:t>_</w:t>
      </w:r>
      <w:r w:rsidRPr="00140E21">
        <w:t>MSISDN-less_MO_SMSNotify service operation</w:t>
      </w:r>
      <w:bookmarkEnd w:id="5035"/>
      <w:bookmarkEnd w:id="5036"/>
      <w:bookmarkEnd w:id="5037"/>
      <w:bookmarkEnd w:id="5038"/>
      <w:bookmarkEnd w:id="5039"/>
      <w:bookmarkEnd w:id="5040"/>
      <w:bookmarkEnd w:id="5041"/>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42" w:name="_Toc20204561"/>
      <w:bookmarkStart w:id="5043" w:name="_Toc27895261"/>
      <w:bookmarkStart w:id="5044" w:name="_Toc36192359"/>
      <w:bookmarkStart w:id="5045" w:name="_Toc45193472"/>
      <w:bookmarkStart w:id="5046" w:name="_Toc47593104"/>
      <w:bookmarkStart w:id="5047" w:name="_Toc51835191"/>
      <w:bookmarkStart w:id="5048" w:name="_Toc106194143"/>
      <w:r w:rsidRPr="00140E21">
        <w:t>5.2.6.11</w:t>
      </w:r>
      <w:r w:rsidRPr="00140E21">
        <w:tab/>
        <w:t>Nnef_ServiceParameter service</w:t>
      </w:r>
      <w:bookmarkEnd w:id="5042"/>
      <w:bookmarkEnd w:id="5043"/>
      <w:bookmarkEnd w:id="5044"/>
      <w:bookmarkEnd w:id="5045"/>
      <w:bookmarkEnd w:id="5046"/>
      <w:bookmarkEnd w:id="5047"/>
      <w:bookmarkEnd w:id="5048"/>
    </w:p>
    <w:p w14:paraId="6EEC5CB1" w14:textId="77777777" w:rsidR="00776774" w:rsidRPr="00140E21" w:rsidRDefault="00776774" w:rsidP="00776774">
      <w:pPr>
        <w:pStyle w:val="Heading5"/>
      </w:pPr>
      <w:bookmarkStart w:id="5049" w:name="_Toc20204562"/>
      <w:bookmarkStart w:id="5050" w:name="_Toc27895262"/>
      <w:bookmarkStart w:id="5051" w:name="_Toc36192360"/>
      <w:bookmarkStart w:id="5052" w:name="_Toc45193473"/>
      <w:bookmarkStart w:id="5053" w:name="_Toc47593105"/>
      <w:bookmarkStart w:id="5054" w:name="_Toc51835192"/>
      <w:bookmarkStart w:id="5055" w:name="_Toc106194144"/>
      <w:r w:rsidRPr="00140E21">
        <w:t>5.2.6.11.1</w:t>
      </w:r>
      <w:r w:rsidRPr="00140E21">
        <w:tab/>
        <w:t>General</w:t>
      </w:r>
      <w:bookmarkEnd w:id="5049"/>
      <w:bookmarkEnd w:id="5050"/>
      <w:bookmarkEnd w:id="5051"/>
      <w:bookmarkEnd w:id="5052"/>
      <w:bookmarkEnd w:id="5053"/>
      <w:bookmarkEnd w:id="5054"/>
      <w:bookmarkEnd w:id="5055"/>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56" w:name="_Toc20204563"/>
      <w:bookmarkStart w:id="5057" w:name="_Toc27895263"/>
      <w:bookmarkStart w:id="5058" w:name="_Toc36192361"/>
      <w:bookmarkStart w:id="5059" w:name="_Toc45193474"/>
      <w:bookmarkStart w:id="5060" w:name="_Toc47593106"/>
      <w:bookmarkStart w:id="5061" w:name="_Toc51835193"/>
      <w:bookmarkStart w:id="5062" w:name="_Toc106194145"/>
      <w:r w:rsidRPr="00140E21">
        <w:t>5.2.6.11.2</w:t>
      </w:r>
      <w:r w:rsidRPr="00140E21">
        <w:tab/>
        <w:t>Nnef_ServiceParameter_Create operation</w:t>
      </w:r>
      <w:bookmarkEnd w:id="5056"/>
      <w:bookmarkEnd w:id="5057"/>
      <w:bookmarkEnd w:id="5058"/>
      <w:bookmarkEnd w:id="5059"/>
      <w:bookmarkEnd w:id="5060"/>
      <w:bookmarkEnd w:id="5061"/>
      <w:bookmarkEnd w:id="5062"/>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63" w:name="_Toc20204564"/>
      <w:bookmarkStart w:id="5064" w:name="_Toc27895264"/>
      <w:bookmarkStart w:id="5065" w:name="_Toc36192362"/>
      <w:bookmarkStart w:id="5066" w:name="_Toc45193475"/>
      <w:bookmarkStart w:id="5067" w:name="_Toc47593107"/>
      <w:bookmarkStart w:id="5068" w:name="_Toc51835194"/>
      <w:bookmarkStart w:id="5069" w:name="_Toc106194146"/>
      <w:r w:rsidRPr="00140E21">
        <w:t>5.2.6.11.3</w:t>
      </w:r>
      <w:r w:rsidRPr="00140E21">
        <w:tab/>
        <w:t>Nnef_ServiceParameter_Update operation</w:t>
      </w:r>
      <w:bookmarkEnd w:id="5063"/>
      <w:bookmarkEnd w:id="5064"/>
      <w:bookmarkEnd w:id="5065"/>
      <w:bookmarkEnd w:id="5066"/>
      <w:bookmarkEnd w:id="5067"/>
      <w:bookmarkEnd w:id="5068"/>
      <w:bookmarkEnd w:id="5069"/>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70" w:name="_Toc20204565"/>
      <w:bookmarkStart w:id="5071" w:name="_Toc27895265"/>
      <w:bookmarkStart w:id="5072" w:name="_Toc36192363"/>
      <w:bookmarkStart w:id="5073" w:name="_Toc45193476"/>
      <w:bookmarkStart w:id="5074" w:name="_Toc47593108"/>
      <w:bookmarkStart w:id="5075" w:name="_Toc51835195"/>
      <w:bookmarkStart w:id="5076" w:name="_Toc106194147"/>
      <w:r w:rsidRPr="00140E21">
        <w:lastRenderedPageBreak/>
        <w:t>5.2.6.11.4</w:t>
      </w:r>
      <w:r w:rsidRPr="00140E21">
        <w:tab/>
        <w:t>Nnef_ServiceParameter_Delete operation</w:t>
      </w:r>
      <w:bookmarkEnd w:id="5070"/>
      <w:bookmarkEnd w:id="5071"/>
      <w:bookmarkEnd w:id="5072"/>
      <w:bookmarkEnd w:id="5073"/>
      <w:bookmarkEnd w:id="5074"/>
      <w:bookmarkEnd w:id="5075"/>
      <w:bookmarkEnd w:id="507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77" w:name="_Toc20204566"/>
      <w:bookmarkStart w:id="5078" w:name="_Toc27895266"/>
      <w:bookmarkStart w:id="5079" w:name="_Toc36192364"/>
      <w:bookmarkStart w:id="5080" w:name="_Toc45193477"/>
      <w:bookmarkStart w:id="5081" w:name="_Toc47593109"/>
      <w:bookmarkStart w:id="5082" w:name="_Toc51835196"/>
      <w:bookmarkStart w:id="5083" w:name="_Toc106194148"/>
      <w:r>
        <w:t>5.2.6.11.5</w:t>
      </w:r>
      <w:r>
        <w:tab/>
        <w:t>Nnef_ServiceParameter_Get operation</w:t>
      </w:r>
      <w:bookmarkEnd w:id="5077"/>
      <w:bookmarkEnd w:id="5078"/>
      <w:bookmarkEnd w:id="5079"/>
      <w:bookmarkEnd w:id="5080"/>
      <w:bookmarkEnd w:id="5081"/>
      <w:bookmarkEnd w:id="5082"/>
      <w:bookmarkEnd w:id="508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84" w:name="_Toc20204567"/>
      <w:bookmarkStart w:id="5085" w:name="_Toc27895267"/>
      <w:bookmarkStart w:id="5086" w:name="_Toc36192365"/>
      <w:bookmarkStart w:id="5087" w:name="_Toc45193478"/>
      <w:bookmarkStart w:id="5088" w:name="_Toc47593110"/>
      <w:bookmarkStart w:id="5089" w:name="_Toc51835197"/>
      <w:bookmarkStart w:id="5090" w:name="_Toc106194149"/>
      <w:r>
        <w:t>5.2.6.11.6</w:t>
      </w:r>
      <w:r>
        <w:tab/>
        <w:t>Nnef_ServiceParameter_Notify operation</w:t>
      </w:r>
      <w:bookmarkEnd w:id="5090"/>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091" w:name="_Toc106194150"/>
      <w:r w:rsidRPr="00140E21">
        <w:t>5.2.6.12</w:t>
      </w:r>
      <w:r w:rsidRPr="00140E21">
        <w:tab/>
        <w:t>Nnef_APISupportCapability service</w:t>
      </w:r>
      <w:bookmarkEnd w:id="5084"/>
      <w:bookmarkEnd w:id="5085"/>
      <w:bookmarkEnd w:id="5086"/>
      <w:bookmarkEnd w:id="5087"/>
      <w:bookmarkEnd w:id="5088"/>
      <w:bookmarkEnd w:id="5089"/>
      <w:bookmarkEnd w:id="5091"/>
    </w:p>
    <w:p w14:paraId="4D4CE922" w14:textId="77777777" w:rsidR="00776774" w:rsidRPr="00140E21" w:rsidRDefault="00776774" w:rsidP="00776774">
      <w:pPr>
        <w:pStyle w:val="Heading5"/>
      </w:pPr>
      <w:bookmarkStart w:id="5092" w:name="_Toc20204568"/>
      <w:bookmarkStart w:id="5093" w:name="_Toc27895268"/>
      <w:bookmarkStart w:id="5094" w:name="_Toc36192366"/>
      <w:bookmarkStart w:id="5095" w:name="_Toc45193479"/>
      <w:bookmarkStart w:id="5096" w:name="_Toc47593111"/>
      <w:bookmarkStart w:id="5097" w:name="_Toc51835198"/>
      <w:bookmarkStart w:id="5098" w:name="_Toc106194151"/>
      <w:r w:rsidRPr="00140E21">
        <w:t>5.2.6.12.1</w:t>
      </w:r>
      <w:r w:rsidRPr="00140E21">
        <w:tab/>
        <w:t>General</w:t>
      </w:r>
      <w:bookmarkEnd w:id="5092"/>
      <w:bookmarkEnd w:id="5093"/>
      <w:bookmarkEnd w:id="5094"/>
      <w:bookmarkEnd w:id="5095"/>
      <w:bookmarkEnd w:id="5096"/>
      <w:bookmarkEnd w:id="5097"/>
      <w:bookmarkEnd w:id="509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99" w:name="_Toc20204569"/>
      <w:bookmarkStart w:id="5100" w:name="_Toc27895269"/>
      <w:bookmarkStart w:id="5101" w:name="_Toc36192367"/>
      <w:bookmarkStart w:id="5102" w:name="_Toc45193480"/>
      <w:bookmarkStart w:id="5103" w:name="_Toc47593112"/>
      <w:bookmarkStart w:id="5104" w:name="_Toc51835199"/>
      <w:bookmarkStart w:id="5105" w:name="_Toc106194152"/>
      <w:r w:rsidRPr="00140E21">
        <w:t>5.2.6.12.2</w:t>
      </w:r>
      <w:r w:rsidRPr="00140E21">
        <w:tab/>
        <w:t>Nnef_APISupportCapability_Subscribe service operation</w:t>
      </w:r>
      <w:bookmarkEnd w:id="5099"/>
      <w:bookmarkEnd w:id="5100"/>
      <w:bookmarkEnd w:id="5101"/>
      <w:bookmarkEnd w:id="5102"/>
      <w:bookmarkEnd w:id="5103"/>
      <w:bookmarkEnd w:id="5104"/>
      <w:bookmarkEnd w:id="510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06" w:name="_Toc20204570"/>
      <w:bookmarkStart w:id="5107" w:name="_Toc27895270"/>
      <w:bookmarkStart w:id="5108" w:name="_Toc36192368"/>
      <w:bookmarkStart w:id="5109" w:name="_Toc45193481"/>
      <w:bookmarkStart w:id="5110" w:name="_Toc47593113"/>
      <w:bookmarkStart w:id="5111" w:name="_Toc51835200"/>
      <w:bookmarkStart w:id="5112" w:name="_Toc106194153"/>
      <w:r w:rsidRPr="00140E21">
        <w:t>5.2.6.12.3</w:t>
      </w:r>
      <w:r w:rsidRPr="00140E21">
        <w:tab/>
        <w:t>Nnef_APISupportCapability_Notify service operation</w:t>
      </w:r>
      <w:bookmarkEnd w:id="5106"/>
      <w:bookmarkEnd w:id="5107"/>
      <w:bookmarkEnd w:id="5108"/>
      <w:bookmarkEnd w:id="5109"/>
      <w:bookmarkEnd w:id="5110"/>
      <w:bookmarkEnd w:id="5111"/>
      <w:bookmarkEnd w:id="511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13" w:name="_Toc20204571"/>
      <w:bookmarkStart w:id="5114" w:name="_Toc27895271"/>
      <w:bookmarkStart w:id="5115" w:name="_Toc36192369"/>
      <w:bookmarkStart w:id="5116" w:name="_Toc45193482"/>
      <w:bookmarkStart w:id="5117" w:name="_Toc47593114"/>
      <w:bookmarkStart w:id="5118" w:name="_Toc51835201"/>
      <w:bookmarkStart w:id="5119" w:name="_Toc106194154"/>
      <w:r w:rsidRPr="00140E21">
        <w:t>5.2.6.12.4</w:t>
      </w:r>
      <w:r w:rsidRPr="00140E21">
        <w:tab/>
        <w:t>Nnef_APISupportCapability_Unsubscribe service operation</w:t>
      </w:r>
      <w:bookmarkEnd w:id="5113"/>
      <w:bookmarkEnd w:id="5114"/>
      <w:bookmarkEnd w:id="5115"/>
      <w:bookmarkEnd w:id="5116"/>
      <w:bookmarkEnd w:id="5117"/>
      <w:bookmarkEnd w:id="5118"/>
      <w:bookmarkEnd w:id="5119"/>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20" w:name="_Toc20204572"/>
      <w:bookmarkStart w:id="5121" w:name="_Toc27895272"/>
      <w:bookmarkStart w:id="5122" w:name="_Toc36192370"/>
      <w:bookmarkStart w:id="5123" w:name="_Toc45193483"/>
      <w:bookmarkStart w:id="5124" w:name="_Toc47593115"/>
      <w:bookmarkStart w:id="5125" w:name="_Toc51835202"/>
      <w:bookmarkStart w:id="5126" w:name="_Toc106194155"/>
      <w:r w:rsidRPr="00140E21">
        <w:t>5.2.6.13</w:t>
      </w:r>
      <w:r w:rsidRPr="00140E21">
        <w:tab/>
        <w:t>Nnef_NIDDConfiguration service</w:t>
      </w:r>
      <w:bookmarkEnd w:id="5120"/>
      <w:bookmarkEnd w:id="5121"/>
      <w:bookmarkEnd w:id="5122"/>
      <w:bookmarkEnd w:id="5123"/>
      <w:bookmarkEnd w:id="5124"/>
      <w:bookmarkEnd w:id="5125"/>
      <w:bookmarkEnd w:id="5126"/>
    </w:p>
    <w:p w14:paraId="0BDDC756" w14:textId="77777777" w:rsidR="00776774" w:rsidRPr="00140E21" w:rsidRDefault="00776774" w:rsidP="00776774">
      <w:pPr>
        <w:pStyle w:val="Heading5"/>
      </w:pPr>
      <w:bookmarkStart w:id="5127" w:name="_Toc20204573"/>
      <w:bookmarkStart w:id="5128" w:name="_Toc27895273"/>
      <w:bookmarkStart w:id="5129" w:name="_Toc36192371"/>
      <w:bookmarkStart w:id="5130" w:name="_Toc45193484"/>
      <w:bookmarkStart w:id="5131" w:name="_Toc47593116"/>
      <w:bookmarkStart w:id="5132" w:name="_Toc51835203"/>
      <w:bookmarkStart w:id="5133" w:name="_Toc106194156"/>
      <w:r w:rsidRPr="00140E21">
        <w:t>5.2.6.13.1</w:t>
      </w:r>
      <w:r w:rsidRPr="00140E21">
        <w:tab/>
        <w:t>General</w:t>
      </w:r>
      <w:bookmarkEnd w:id="5127"/>
      <w:bookmarkEnd w:id="5128"/>
      <w:bookmarkEnd w:id="5129"/>
      <w:bookmarkEnd w:id="5130"/>
      <w:bookmarkEnd w:id="5131"/>
      <w:bookmarkEnd w:id="5132"/>
      <w:bookmarkEnd w:id="513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34" w:name="_Toc20204574"/>
      <w:bookmarkStart w:id="5135" w:name="_Toc27895274"/>
      <w:bookmarkStart w:id="5136" w:name="_Toc36192372"/>
      <w:bookmarkStart w:id="5137" w:name="_Toc45193485"/>
      <w:bookmarkStart w:id="5138" w:name="_Toc47593117"/>
      <w:bookmarkStart w:id="5139" w:name="_Toc51835204"/>
      <w:bookmarkStart w:id="5140" w:name="_Toc106194157"/>
      <w:r w:rsidRPr="00140E21">
        <w:t>5.2.6.13.2</w:t>
      </w:r>
      <w:r w:rsidRPr="00140E21">
        <w:tab/>
        <w:t>Nnef_NIDDConfiguration_Create service operation</w:t>
      </w:r>
      <w:bookmarkEnd w:id="5134"/>
      <w:bookmarkEnd w:id="5135"/>
      <w:bookmarkEnd w:id="5136"/>
      <w:bookmarkEnd w:id="5137"/>
      <w:bookmarkEnd w:id="5138"/>
      <w:bookmarkEnd w:id="5139"/>
      <w:bookmarkEnd w:id="514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141" w:name="_Toc20204575"/>
      <w:bookmarkStart w:id="5142" w:name="_Toc27895275"/>
      <w:bookmarkStart w:id="5143" w:name="_Toc36192373"/>
      <w:bookmarkStart w:id="5144" w:name="_Toc45193486"/>
      <w:bookmarkStart w:id="5145" w:name="_Toc47593118"/>
      <w:bookmarkStart w:id="5146" w:name="_Toc51835205"/>
      <w:bookmarkStart w:id="5147" w:name="_Toc106194158"/>
      <w:r w:rsidRPr="00140E21">
        <w:t>5.2.6.13.3</w:t>
      </w:r>
      <w:r w:rsidRPr="00140E21">
        <w:tab/>
        <w:t>Nnef_NIDDConfiguration_TriggerNotify service operation</w:t>
      </w:r>
      <w:bookmarkEnd w:id="5141"/>
      <w:bookmarkEnd w:id="5142"/>
      <w:bookmarkEnd w:id="5143"/>
      <w:bookmarkEnd w:id="5144"/>
      <w:bookmarkEnd w:id="5145"/>
      <w:bookmarkEnd w:id="5146"/>
      <w:bookmarkEnd w:id="514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48" w:name="_Toc20204576"/>
      <w:bookmarkStart w:id="5149" w:name="_Toc27895276"/>
      <w:bookmarkStart w:id="5150" w:name="_Toc36192374"/>
      <w:bookmarkStart w:id="5151" w:name="_Toc45193487"/>
      <w:bookmarkStart w:id="5152" w:name="_Toc47593119"/>
      <w:bookmarkStart w:id="5153" w:name="_Toc51835206"/>
      <w:bookmarkStart w:id="5154" w:name="_Toc106194159"/>
      <w:r w:rsidRPr="00140E21">
        <w:t>5.2.6.13.4</w:t>
      </w:r>
      <w:r w:rsidRPr="00140E21">
        <w:tab/>
        <w:t>Nnef_NIDDConfiguration_UpdateNotify service operation</w:t>
      </w:r>
      <w:bookmarkEnd w:id="5148"/>
      <w:bookmarkEnd w:id="5149"/>
      <w:bookmarkEnd w:id="5150"/>
      <w:bookmarkEnd w:id="5151"/>
      <w:bookmarkEnd w:id="5152"/>
      <w:bookmarkEnd w:id="5153"/>
      <w:bookmarkEnd w:id="5154"/>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155" w:name="_Toc20204577"/>
      <w:bookmarkStart w:id="5156" w:name="_Toc27895277"/>
      <w:bookmarkStart w:id="5157" w:name="_Toc36192375"/>
      <w:bookmarkStart w:id="5158" w:name="_Toc45193488"/>
      <w:bookmarkStart w:id="5159" w:name="_Toc47593120"/>
      <w:bookmarkStart w:id="5160" w:name="_Toc51835207"/>
      <w:bookmarkStart w:id="5161" w:name="_Toc106194160"/>
      <w:r w:rsidRPr="00140E21">
        <w:t>5.2.6.13.5</w:t>
      </w:r>
      <w:r w:rsidRPr="00140E21">
        <w:tab/>
        <w:t>Nnef_NIDDConfiguration_Delete service operation</w:t>
      </w:r>
      <w:bookmarkEnd w:id="5155"/>
      <w:bookmarkEnd w:id="5156"/>
      <w:bookmarkEnd w:id="5157"/>
      <w:bookmarkEnd w:id="5158"/>
      <w:bookmarkEnd w:id="5159"/>
      <w:bookmarkEnd w:id="5160"/>
      <w:bookmarkEnd w:id="5161"/>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62" w:name="_Toc20204578"/>
      <w:bookmarkStart w:id="5163" w:name="_Toc27895278"/>
      <w:bookmarkStart w:id="5164" w:name="_Toc36192376"/>
      <w:bookmarkStart w:id="5165" w:name="_Toc45193489"/>
      <w:bookmarkStart w:id="5166" w:name="_Toc47593121"/>
      <w:bookmarkStart w:id="5167" w:name="_Toc51835208"/>
      <w:bookmarkStart w:id="5168" w:name="_Toc106194161"/>
      <w:r w:rsidRPr="00140E21">
        <w:t>5.2.6.14</w:t>
      </w:r>
      <w:r w:rsidRPr="00140E21">
        <w:tab/>
        <w:t>Nnef_NIDD service</w:t>
      </w:r>
      <w:bookmarkEnd w:id="5162"/>
      <w:bookmarkEnd w:id="5163"/>
      <w:bookmarkEnd w:id="5164"/>
      <w:bookmarkEnd w:id="5165"/>
      <w:bookmarkEnd w:id="5166"/>
      <w:bookmarkEnd w:id="5167"/>
      <w:bookmarkEnd w:id="5168"/>
    </w:p>
    <w:p w14:paraId="5200D558" w14:textId="77777777" w:rsidR="00776774" w:rsidRPr="00140E21" w:rsidRDefault="00776774" w:rsidP="00776774">
      <w:pPr>
        <w:pStyle w:val="Heading5"/>
      </w:pPr>
      <w:bookmarkStart w:id="5169" w:name="_Toc20204579"/>
      <w:bookmarkStart w:id="5170" w:name="_Toc27895279"/>
      <w:bookmarkStart w:id="5171" w:name="_Toc36192377"/>
      <w:bookmarkStart w:id="5172" w:name="_Toc45193490"/>
      <w:bookmarkStart w:id="5173" w:name="_Toc47593122"/>
      <w:bookmarkStart w:id="5174" w:name="_Toc51835209"/>
      <w:bookmarkStart w:id="5175" w:name="_Toc106194162"/>
      <w:r w:rsidRPr="00140E21">
        <w:t>5.2.6.14.1</w:t>
      </w:r>
      <w:r w:rsidRPr="00140E21">
        <w:tab/>
        <w:t>General</w:t>
      </w:r>
      <w:bookmarkEnd w:id="5169"/>
      <w:bookmarkEnd w:id="5170"/>
      <w:bookmarkEnd w:id="5171"/>
      <w:bookmarkEnd w:id="5172"/>
      <w:bookmarkEnd w:id="5173"/>
      <w:bookmarkEnd w:id="5174"/>
      <w:bookmarkEnd w:id="517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76" w:name="_Toc20204580"/>
      <w:bookmarkStart w:id="5177" w:name="_Toc27895280"/>
      <w:bookmarkStart w:id="5178" w:name="_Toc36192378"/>
      <w:bookmarkStart w:id="5179" w:name="_Toc45193491"/>
      <w:bookmarkStart w:id="5180" w:name="_Toc47593123"/>
      <w:bookmarkStart w:id="5181" w:name="_Toc51835210"/>
      <w:bookmarkStart w:id="5182" w:name="_Toc106194163"/>
      <w:r w:rsidRPr="00140E21">
        <w:t>5.2.6.14.2</w:t>
      </w:r>
      <w:r w:rsidRPr="00140E21">
        <w:tab/>
        <w:t>Nnef_NIDD_Delivery service operation</w:t>
      </w:r>
      <w:bookmarkEnd w:id="5176"/>
      <w:bookmarkEnd w:id="5177"/>
      <w:bookmarkEnd w:id="5178"/>
      <w:bookmarkEnd w:id="5179"/>
      <w:bookmarkEnd w:id="5180"/>
      <w:bookmarkEnd w:id="5181"/>
      <w:bookmarkEnd w:id="518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83" w:name="_Toc20204581"/>
      <w:bookmarkStart w:id="5184" w:name="_Toc27895281"/>
      <w:bookmarkStart w:id="5185" w:name="_Toc36192379"/>
      <w:bookmarkStart w:id="5186" w:name="_Toc45193492"/>
      <w:bookmarkStart w:id="5187" w:name="_Toc47593124"/>
      <w:bookmarkStart w:id="5188" w:name="_Toc51835211"/>
      <w:bookmarkStart w:id="5189" w:name="_Toc106194164"/>
      <w:r w:rsidRPr="00140E21">
        <w:t>5.2.6.14.3</w:t>
      </w:r>
      <w:r w:rsidRPr="00140E21">
        <w:tab/>
        <w:t>Nnef_NIDD_DeliveryNotify service operation</w:t>
      </w:r>
      <w:bookmarkEnd w:id="5183"/>
      <w:bookmarkEnd w:id="5184"/>
      <w:bookmarkEnd w:id="5185"/>
      <w:bookmarkEnd w:id="5186"/>
      <w:bookmarkEnd w:id="5187"/>
      <w:bookmarkEnd w:id="5188"/>
      <w:bookmarkEnd w:id="5189"/>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90" w:name="_Toc27895282"/>
      <w:bookmarkStart w:id="5191" w:name="_Toc36192380"/>
      <w:bookmarkStart w:id="5192" w:name="_Toc45193493"/>
      <w:bookmarkStart w:id="5193" w:name="_Toc47593125"/>
      <w:bookmarkStart w:id="5194" w:name="_Toc51835212"/>
      <w:bookmarkStart w:id="5195" w:name="_Toc20204582"/>
      <w:bookmarkStart w:id="5196" w:name="_Toc106194165"/>
      <w:r>
        <w:t>5.2.6.14.4</w:t>
      </w:r>
      <w:r>
        <w:tab/>
        <w:t>Nnef_NIDD_GroupDeliveryNotify service operation</w:t>
      </w:r>
      <w:bookmarkEnd w:id="5190"/>
      <w:bookmarkEnd w:id="5191"/>
      <w:bookmarkEnd w:id="5192"/>
      <w:bookmarkEnd w:id="5193"/>
      <w:bookmarkEnd w:id="5194"/>
      <w:bookmarkEnd w:id="5196"/>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97" w:name="_Toc27895283"/>
      <w:bookmarkStart w:id="5198" w:name="_Toc36192381"/>
      <w:bookmarkStart w:id="5199" w:name="_Toc45193494"/>
      <w:bookmarkStart w:id="5200" w:name="_Toc47593126"/>
      <w:bookmarkStart w:id="5201" w:name="_Toc51835213"/>
      <w:bookmarkStart w:id="5202" w:name="_Toc106194166"/>
      <w:r w:rsidRPr="00140E21">
        <w:t>5.2.6.15</w:t>
      </w:r>
      <w:r w:rsidRPr="00140E21">
        <w:tab/>
        <w:t>Nnef_SMContext service</w:t>
      </w:r>
      <w:bookmarkEnd w:id="5195"/>
      <w:bookmarkEnd w:id="5197"/>
      <w:bookmarkEnd w:id="5198"/>
      <w:bookmarkEnd w:id="5199"/>
      <w:bookmarkEnd w:id="5200"/>
      <w:bookmarkEnd w:id="5201"/>
      <w:bookmarkEnd w:id="5202"/>
    </w:p>
    <w:p w14:paraId="4E746427" w14:textId="77777777" w:rsidR="00776774" w:rsidRPr="00140E21" w:rsidRDefault="00776774" w:rsidP="00776774">
      <w:pPr>
        <w:pStyle w:val="Heading5"/>
      </w:pPr>
      <w:bookmarkStart w:id="5203" w:name="_Toc20204583"/>
      <w:bookmarkStart w:id="5204" w:name="_Toc27895284"/>
      <w:bookmarkStart w:id="5205" w:name="_Toc36192382"/>
      <w:bookmarkStart w:id="5206" w:name="_Toc45193495"/>
      <w:bookmarkStart w:id="5207" w:name="_Toc47593127"/>
      <w:bookmarkStart w:id="5208" w:name="_Toc51835214"/>
      <w:bookmarkStart w:id="5209" w:name="_Toc106194167"/>
      <w:r w:rsidRPr="00140E21">
        <w:t>5.2.6.15.1</w:t>
      </w:r>
      <w:r w:rsidRPr="00140E21">
        <w:tab/>
        <w:t>General</w:t>
      </w:r>
      <w:bookmarkEnd w:id="5203"/>
      <w:bookmarkEnd w:id="5204"/>
      <w:bookmarkEnd w:id="5205"/>
      <w:bookmarkEnd w:id="5206"/>
      <w:bookmarkEnd w:id="5207"/>
      <w:bookmarkEnd w:id="5208"/>
      <w:bookmarkEnd w:id="520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10" w:name="_Toc20204584"/>
      <w:bookmarkStart w:id="5211" w:name="_Toc27895285"/>
      <w:bookmarkStart w:id="5212" w:name="_Toc36192383"/>
      <w:bookmarkStart w:id="5213" w:name="_Toc45193496"/>
      <w:bookmarkStart w:id="5214" w:name="_Toc47593128"/>
      <w:bookmarkStart w:id="5215" w:name="_Toc51835215"/>
      <w:bookmarkStart w:id="5216" w:name="_Toc106194168"/>
      <w:r w:rsidRPr="00140E21">
        <w:t>5.2.6.15.2</w:t>
      </w:r>
      <w:r w:rsidRPr="00140E21">
        <w:tab/>
        <w:t>Nnef_SMContext_Create service operation</w:t>
      </w:r>
      <w:bookmarkEnd w:id="5210"/>
      <w:bookmarkEnd w:id="5211"/>
      <w:bookmarkEnd w:id="5212"/>
      <w:bookmarkEnd w:id="5213"/>
      <w:bookmarkEnd w:id="5214"/>
      <w:bookmarkEnd w:id="5215"/>
      <w:bookmarkEnd w:id="521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1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18" w:name="_Toc27895286"/>
      <w:bookmarkStart w:id="5219" w:name="_Toc36192384"/>
      <w:bookmarkStart w:id="5220" w:name="_Toc45193497"/>
      <w:bookmarkStart w:id="5221" w:name="_Toc47593129"/>
      <w:bookmarkStart w:id="5222" w:name="_Toc51835216"/>
      <w:bookmarkStart w:id="5223" w:name="_Toc106194169"/>
      <w:r w:rsidRPr="00140E21">
        <w:t>5.2.6.15.</w:t>
      </w:r>
      <w:r>
        <w:t>3</w:t>
      </w:r>
      <w:r w:rsidRPr="00140E21">
        <w:tab/>
      </w:r>
      <w:r>
        <w:t>Nnef_SMContext_Delete service operation</w:t>
      </w:r>
      <w:bookmarkEnd w:id="5217"/>
      <w:bookmarkEnd w:id="5218"/>
      <w:bookmarkEnd w:id="5219"/>
      <w:bookmarkEnd w:id="5220"/>
      <w:bookmarkEnd w:id="5221"/>
      <w:bookmarkEnd w:id="5222"/>
      <w:bookmarkEnd w:id="5223"/>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24" w:name="_Toc20204586"/>
      <w:bookmarkStart w:id="5225" w:name="_Toc27895287"/>
      <w:bookmarkStart w:id="5226"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27" w:name="_Toc45193498"/>
      <w:bookmarkStart w:id="5228" w:name="_Toc47593130"/>
      <w:bookmarkStart w:id="5229" w:name="_Toc51835217"/>
      <w:bookmarkStart w:id="5230" w:name="_Toc106194170"/>
      <w:r w:rsidRPr="00140E21">
        <w:t>5.2.6.15.4</w:t>
      </w:r>
      <w:r w:rsidRPr="00140E21">
        <w:tab/>
        <w:t>Nnef_SMContext_DeleteNotify service operation</w:t>
      </w:r>
      <w:bookmarkEnd w:id="5224"/>
      <w:bookmarkEnd w:id="5225"/>
      <w:bookmarkEnd w:id="5226"/>
      <w:bookmarkEnd w:id="5227"/>
      <w:bookmarkEnd w:id="5228"/>
      <w:bookmarkEnd w:id="5229"/>
      <w:bookmarkEnd w:id="5230"/>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31" w:name="_Toc36192386"/>
      <w:bookmarkStart w:id="5232" w:name="_Toc45193499"/>
      <w:bookmarkStart w:id="5233" w:name="_Toc47593131"/>
      <w:bookmarkStart w:id="5234" w:name="_Toc51835218"/>
      <w:bookmarkStart w:id="5235" w:name="_Toc20204587"/>
      <w:bookmarkStart w:id="5236" w:name="_Toc27895288"/>
      <w:bookmarkStart w:id="5237" w:name="_Toc106194171"/>
      <w:r>
        <w:t>5.2.6.15.5</w:t>
      </w:r>
      <w:r>
        <w:tab/>
        <w:t>Nnef_SMContext_Delivery service operation</w:t>
      </w:r>
      <w:bookmarkEnd w:id="5231"/>
      <w:bookmarkEnd w:id="5232"/>
      <w:bookmarkEnd w:id="5233"/>
      <w:bookmarkEnd w:id="5234"/>
      <w:bookmarkEnd w:id="5237"/>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38" w:name="_Toc36192387"/>
      <w:bookmarkStart w:id="5239" w:name="_Toc45193500"/>
      <w:bookmarkStart w:id="5240" w:name="_Toc47593132"/>
      <w:bookmarkStart w:id="5241" w:name="_Toc51835219"/>
      <w:bookmarkStart w:id="5242" w:name="_Toc106194172"/>
      <w:r w:rsidRPr="00140E21">
        <w:t>5.2.6.16</w:t>
      </w:r>
      <w:r w:rsidRPr="00140E21">
        <w:tab/>
        <w:t>Nnef_AnalyticsExposure service</w:t>
      </w:r>
      <w:bookmarkEnd w:id="5235"/>
      <w:bookmarkEnd w:id="5236"/>
      <w:bookmarkEnd w:id="5238"/>
      <w:bookmarkEnd w:id="5239"/>
      <w:bookmarkEnd w:id="5240"/>
      <w:bookmarkEnd w:id="5241"/>
      <w:bookmarkEnd w:id="5242"/>
    </w:p>
    <w:p w14:paraId="6EB8D5AB" w14:textId="77777777" w:rsidR="00776774" w:rsidRPr="00140E21" w:rsidRDefault="00776774" w:rsidP="00797690">
      <w:pPr>
        <w:pStyle w:val="Heading5"/>
      </w:pPr>
      <w:bookmarkStart w:id="5243" w:name="_Toc20204588"/>
      <w:bookmarkStart w:id="5244" w:name="_Toc27895289"/>
      <w:bookmarkStart w:id="5245" w:name="_Toc36192388"/>
      <w:bookmarkStart w:id="5246" w:name="_Toc45193501"/>
      <w:bookmarkStart w:id="5247" w:name="_Toc47593133"/>
      <w:bookmarkStart w:id="5248" w:name="_Toc51835220"/>
      <w:bookmarkStart w:id="5249" w:name="_Toc106194173"/>
      <w:r w:rsidRPr="00140E21">
        <w:t>5.2.6.16.1</w:t>
      </w:r>
      <w:r w:rsidRPr="00140E21">
        <w:tab/>
        <w:t>General</w:t>
      </w:r>
      <w:bookmarkEnd w:id="5243"/>
      <w:bookmarkEnd w:id="5244"/>
      <w:bookmarkEnd w:id="5245"/>
      <w:bookmarkEnd w:id="5246"/>
      <w:bookmarkEnd w:id="5247"/>
      <w:bookmarkEnd w:id="5248"/>
      <w:bookmarkEnd w:id="524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50" w:name="_Toc20204589"/>
      <w:bookmarkStart w:id="5251" w:name="_Toc27895290"/>
      <w:bookmarkStart w:id="5252" w:name="_Toc36192389"/>
      <w:bookmarkStart w:id="5253" w:name="_Toc45193502"/>
      <w:bookmarkStart w:id="5254" w:name="_Toc47593134"/>
      <w:bookmarkStart w:id="5255" w:name="_Toc51835221"/>
      <w:bookmarkStart w:id="5256" w:name="_Toc106194174"/>
      <w:r w:rsidRPr="00140E21">
        <w:t>5.2.6.16.2</w:t>
      </w:r>
      <w:r w:rsidRPr="00140E21">
        <w:tab/>
        <w:t>Nnef_AnalyticsExposure_Subscribe operation</w:t>
      </w:r>
      <w:bookmarkEnd w:id="5250"/>
      <w:bookmarkEnd w:id="5251"/>
      <w:bookmarkEnd w:id="5252"/>
      <w:bookmarkEnd w:id="5253"/>
      <w:bookmarkEnd w:id="5254"/>
      <w:bookmarkEnd w:id="5255"/>
      <w:bookmarkEnd w:id="5256"/>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57" w:name="_Toc20204590"/>
      <w:bookmarkStart w:id="5258" w:name="_Toc27895291"/>
      <w:bookmarkStart w:id="5259" w:name="_Toc36192390"/>
      <w:bookmarkStart w:id="5260" w:name="_Toc45193503"/>
      <w:bookmarkStart w:id="5261" w:name="_Toc47593135"/>
      <w:bookmarkStart w:id="5262" w:name="_Toc51835222"/>
      <w:bookmarkStart w:id="5263" w:name="_Toc106194175"/>
      <w:r w:rsidRPr="00140E21">
        <w:t>5.2.6.16.3</w:t>
      </w:r>
      <w:r w:rsidRPr="00140E21">
        <w:tab/>
        <w:t>Nnef_AnalyticsExposure_Unsubscribe service operation</w:t>
      </w:r>
      <w:bookmarkEnd w:id="5257"/>
      <w:bookmarkEnd w:id="5258"/>
      <w:bookmarkEnd w:id="5259"/>
      <w:bookmarkEnd w:id="5260"/>
      <w:bookmarkEnd w:id="5261"/>
      <w:bookmarkEnd w:id="5262"/>
      <w:bookmarkEnd w:id="526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64" w:name="_Toc20204591"/>
      <w:bookmarkStart w:id="5265" w:name="_Toc27895292"/>
      <w:bookmarkStart w:id="5266" w:name="_Toc36192391"/>
      <w:bookmarkStart w:id="5267" w:name="_Toc45193504"/>
      <w:bookmarkStart w:id="5268" w:name="_Toc47593136"/>
      <w:bookmarkStart w:id="5269" w:name="_Toc51835223"/>
      <w:bookmarkStart w:id="5270" w:name="_Toc106194176"/>
      <w:r w:rsidRPr="00140E21">
        <w:t>5.2.6.16.4</w:t>
      </w:r>
      <w:r w:rsidRPr="00140E21">
        <w:tab/>
        <w:t>Nnef_AnalyticsExposure_Notify service operation</w:t>
      </w:r>
      <w:bookmarkEnd w:id="5264"/>
      <w:bookmarkEnd w:id="5265"/>
      <w:bookmarkEnd w:id="5266"/>
      <w:bookmarkEnd w:id="5267"/>
      <w:bookmarkEnd w:id="5268"/>
      <w:bookmarkEnd w:id="5269"/>
      <w:bookmarkEnd w:id="527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71" w:name="_Toc20204592"/>
      <w:bookmarkStart w:id="5272" w:name="_Toc27895293"/>
      <w:bookmarkStart w:id="5273" w:name="_Toc36192392"/>
      <w:bookmarkStart w:id="5274" w:name="_Toc45193505"/>
      <w:bookmarkStart w:id="5275" w:name="_Toc47593137"/>
      <w:bookmarkStart w:id="5276" w:name="_Toc51835224"/>
      <w:bookmarkStart w:id="5277" w:name="_Toc106194177"/>
      <w:r w:rsidRPr="00140E21">
        <w:t>5.2.6.16.5</w:t>
      </w:r>
      <w:r w:rsidRPr="00140E21">
        <w:tab/>
        <w:t>Nnef_AnalyticsExposure_Fetch service operation</w:t>
      </w:r>
      <w:bookmarkEnd w:id="5271"/>
      <w:bookmarkEnd w:id="5272"/>
      <w:bookmarkEnd w:id="5273"/>
      <w:bookmarkEnd w:id="5274"/>
      <w:bookmarkEnd w:id="5275"/>
      <w:bookmarkEnd w:id="5276"/>
      <w:bookmarkEnd w:id="527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78" w:name="_Toc20204593"/>
      <w:bookmarkStart w:id="5279" w:name="_Toc27895294"/>
      <w:bookmarkStart w:id="5280" w:name="_Toc36192393"/>
      <w:bookmarkStart w:id="5281" w:name="_Toc45193506"/>
      <w:bookmarkStart w:id="5282" w:name="_Toc47593138"/>
      <w:bookmarkStart w:id="5283" w:name="_Toc51835225"/>
      <w:bookmarkStart w:id="5284" w:name="_Toc106194178"/>
      <w:r w:rsidRPr="00140E21">
        <w:t>5.2.6.17</w:t>
      </w:r>
      <w:r w:rsidRPr="00140E21">
        <w:tab/>
        <w:t>Nnef_UCMFProvisioning service</w:t>
      </w:r>
      <w:bookmarkEnd w:id="5278"/>
      <w:bookmarkEnd w:id="5279"/>
      <w:bookmarkEnd w:id="5280"/>
      <w:bookmarkEnd w:id="5281"/>
      <w:bookmarkEnd w:id="5282"/>
      <w:bookmarkEnd w:id="5283"/>
      <w:bookmarkEnd w:id="5284"/>
    </w:p>
    <w:p w14:paraId="7DE33C3C" w14:textId="77777777" w:rsidR="00776774" w:rsidRPr="00140E21" w:rsidRDefault="00776774" w:rsidP="00776774">
      <w:pPr>
        <w:pStyle w:val="Heading5"/>
      </w:pPr>
      <w:bookmarkStart w:id="5285" w:name="_Toc20204594"/>
      <w:bookmarkStart w:id="5286" w:name="_Toc27895295"/>
      <w:bookmarkStart w:id="5287" w:name="_Toc36192394"/>
      <w:bookmarkStart w:id="5288" w:name="_Toc45193507"/>
      <w:bookmarkStart w:id="5289" w:name="_Toc47593139"/>
      <w:bookmarkStart w:id="5290" w:name="_Toc51835226"/>
      <w:bookmarkStart w:id="5291" w:name="_Toc106194179"/>
      <w:r w:rsidRPr="00140E21">
        <w:t>5.2.6.17.1</w:t>
      </w:r>
      <w:r w:rsidRPr="00140E21">
        <w:tab/>
        <w:t>General</w:t>
      </w:r>
      <w:bookmarkEnd w:id="5285"/>
      <w:bookmarkEnd w:id="5286"/>
      <w:bookmarkEnd w:id="5287"/>
      <w:bookmarkEnd w:id="5288"/>
      <w:bookmarkEnd w:id="5289"/>
      <w:bookmarkEnd w:id="5290"/>
      <w:bookmarkEnd w:id="529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92" w:name="_Toc20204595"/>
      <w:bookmarkStart w:id="5293" w:name="_Toc27895296"/>
      <w:bookmarkStart w:id="5294" w:name="_Toc36192395"/>
      <w:bookmarkStart w:id="5295" w:name="_Toc45193508"/>
      <w:bookmarkStart w:id="5296" w:name="_Toc47593140"/>
      <w:bookmarkStart w:id="5297" w:name="_Toc51835227"/>
      <w:bookmarkStart w:id="5298" w:name="_Toc106194180"/>
      <w:r w:rsidRPr="00140E21">
        <w:t>5.2.6.17.2</w:t>
      </w:r>
      <w:r w:rsidRPr="00140E21">
        <w:tab/>
        <w:t>Nnef_UCMFProvisioning_Create operation</w:t>
      </w:r>
      <w:bookmarkEnd w:id="5292"/>
      <w:bookmarkEnd w:id="5293"/>
      <w:bookmarkEnd w:id="5294"/>
      <w:bookmarkEnd w:id="5295"/>
      <w:bookmarkEnd w:id="5296"/>
      <w:bookmarkEnd w:id="5297"/>
      <w:bookmarkEnd w:id="529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99" w:name="_Toc20204596"/>
      <w:bookmarkStart w:id="5300" w:name="_Toc27895297"/>
      <w:bookmarkStart w:id="530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02" w:name="_Toc45193509"/>
      <w:bookmarkStart w:id="5303" w:name="_Toc47593141"/>
      <w:bookmarkStart w:id="5304" w:name="_Toc51835228"/>
      <w:bookmarkStart w:id="5305" w:name="_Toc106194181"/>
      <w:r w:rsidRPr="00140E21">
        <w:t>5.2.6.17.3</w:t>
      </w:r>
      <w:r w:rsidRPr="00140E21">
        <w:tab/>
        <w:t>Nnef_UCMFProvisioning_Delete operation</w:t>
      </w:r>
      <w:bookmarkEnd w:id="5299"/>
      <w:bookmarkEnd w:id="5300"/>
      <w:bookmarkEnd w:id="5301"/>
      <w:bookmarkEnd w:id="5302"/>
      <w:bookmarkEnd w:id="5303"/>
      <w:bookmarkEnd w:id="5304"/>
      <w:bookmarkEnd w:id="530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06" w:name="_Toc36192397"/>
      <w:bookmarkStart w:id="5307" w:name="_Toc45193510"/>
      <w:bookmarkStart w:id="5308" w:name="_Toc47593142"/>
      <w:bookmarkStart w:id="5309" w:name="_Toc51835229"/>
      <w:bookmarkStart w:id="5310" w:name="_Toc20204597"/>
      <w:bookmarkStart w:id="5311" w:name="_Toc27895298"/>
      <w:bookmarkStart w:id="5312" w:name="_Toc106194182"/>
      <w:r>
        <w:t>5.2.6.17.4</w:t>
      </w:r>
      <w:r>
        <w:tab/>
        <w:t>Nnef_UCMFProvisioning_Update operation</w:t>
      </w:r>
      <w:bookmarkEnd w:id="5306"/>
      <w:bookmarkEnd w:id="5307"/>
      <w:bookmarkEnd w:id="5308"/>
      <w:bookmarkEnd w:id="5309"/>
      <w:bookmarkEnd w:id="5312"/>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13" w:name="_Toc36192398"/>
      <w:bookmarkStart w:id="5314" w:name="_Toc45193511"/>
      <w:bookmarkStart w:id="5315" w:name="_Toc47593143"/>
      <w:bookmarkStart w:id="5316" w:name="_Toc51835230"/>
      <w:bookmarkStart w:id="5317" w:name="_Toc106194183"/>
      <w:r w:rsidRPr="00140E21">
        <w:t>5.2.6.18</w:t>
      </w:r>
      <w:r w:rsidRPr="00140E21">
        <w:tab/>
        <w:t>Nnef_ECRestriction service</w:t>
      </w:r>
      <w:bookmarkEnd w:id="5310"/>
      <w:bookmarkEnd w:id="5311"/>
      <w:bookmarkEnd w:id="5313"/>
      <w:bookmarkEnd w:id="5314"/>
      <w:bookmarkEnd w:id="5315"/>
      <w:bookmarkEnd w:id="5316"/>
      <w:bookmarkEnd w:id="5317"/>
    </w:p>
    <w:p w14:paraId="3E95667A" w14:textId="77777777" w:rsidR="00776774" w:rsidRPr="00140E21" w:rsidRDefault="00776774" w:rsidP="00776774">
      <w:pPr>
        <w:pStyle w:val="Heading5"/>
      </w:pPr>
      <w:bookmarkStart w:id="5318" w:name="_Toc20204598"/>
      <w:bookmarkStart w:id="5319" w:name="_Toc27895299"/>
      <w:bookmarkStart w:id="5320" w:name="_Toc36192399"/>
      <w:bookmarkStart w:id="5321" w:name="_Toc45193512"/>
      <w:bookmarkStart w:id="5322" w:name="_Toc47593144"/>
      <w:bookmarkStart w:id="5323" w:name="_Toc51835231"/>
      <w:bookmarkStart w:id="5324" w:name="_Toc106194184"/>
      <w:r w:rsidRPr="00140E21">
        <w:t>5.2.6.18.1</w:t>
      </w:r>
      <w:r w:rsidRPr="00140E21">
        <w:tab/>
        <w:t>General</w:t>
      </w:r>
      <w:bookmarkEnd w:id="5318"/>
      <w:bookmarkEnd w:id="5319"/>
      <w:bookmarkEnd w:id="5320"/>
      <w:bookmarkEnd w:id="5321"/>
      <w:bookmarkEnd w:id="5322"/>
      <w:bookmarkEnd w:id="5323"/>
      <w:bookmarkEnd w:id="532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25" w:name="_Toc20204599"/>
      <w:bookmarkStart w:id="5326" w:name="_Toc27895300"/>
      <w:bookmarkStart w:id="5327" w:name="_Toc36192400"/>
      <w:bookmarkStart w:id="5328" w:name="_Toc45193513"/>
      <w:bookmarkStart w:id="5329" w:name="_Toc47593145"/>
      <w:bookmarkStart w:id="5330" w:name="_Toc51835232"/>
      <w:bookmarkStart w:id="5331" w:name="_Toc106194185"/>
      <w:r w:rsidRPr="00140E21">
        <w:t>5.2.6.18.2</w:t>
      </w:r>
      <w:r w:rsidRPr="00140E21">
        <w:tab/>
        <w:t>Nnef_ECRestriction_Get service operation</w:t>
      </w:r>
      <w:bookmarkEnd w:id="5325"/>
      <w:bookmarkEnd w:id="5326"/>
      <w:bookmarkEnd w:id="5327"/>
      <w:bookmarkEnd w:id="5328"/>
      <w:bookmarkEnd w:id="5329"/>
      <w:bookmarkEnd w:id="5330"/>
      <w:bookmarkEnd w:id="533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32" w:name="_Toc20204600"/>
      <w:bookmarkStart w:id="5333" w:name="_Toc27895301"/>
      <w:bookmarkStart w:id="5334" w:name="_Toc36192401"/>
      <w:bookmarkStart w:id="5335" w:name="_Toc45193514"/>
      <w:bookmarkStart w:id="5336" w:name="_Toc47593146"/>
      <w:bookmarkStart w:id="5337" w:name="_Toc51835233"/>
      <w:bookmarkStart w:id="5338" w:name="_Toc106194186"/>
      <w:r w:rsidRPr="00140E21">
        <w:t>5.2.6.18.3</w:t>
      </w:r>
      <w:r w:rsidRPr="00140E21">
        <w:tab/>
        <w:t>Nnef_ECRestriction_Update service operation</w:t>
      </w:r>
      <w:bookmarkEnd w:id="5332"/>
      <w:bookmarkEnd w:id="5333"/>
      <w:bookmarkEnd w:id="5334"/>
      <w:bookmarkEnd w:id="5335"/>
      <w:bookmarkEnd w:id="5336"/>
      <w:bookmarkEnd w:id="5337"/>
      <w:bookmarkEnd w:id="533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39" w:name="_Toc20204601"/>
      <w:bookmarkStart w:id="5340" w:name="_Toc27895302"/>
      <w:bookmarkStart w:id="5341" w:name="_Toc36192402"/>
      <w:bookmarkStart w:id="5342" w:name="_Toc45193515"/>
      <w:bookmarkStart w:id="5343" w:name="_Toc47593147"/>
      <w:bookmarkStart w:id="5344" w:name="_Toc51835234"/>
      <w:bookmarkStart w:id="5345" w:name="_Toc106194187"/>
      <w:r w:rsidRPr="00140E21">
        <w:lastRenderedPageBreak/>
        <w:t>5.2.6.19</w:t>
      </w:r>
      <w:r w:rsidRPr="00140E21">
        <w:tab/>
        <w:t>Nnef_ApplyPolicy service</w:t>
      </w:r>
      <w:bookmarkEnd w:id="5339"/>
      <w:bookmarkEnd w:id="5340"/>
      <w:bookmarkEnd w:id="5341"/>
      <w:bookmarkEnd w:id="5342"/>
      <w:bookmarkEnd w:id="5343"/>
      <w:bookmarkEnd w:id="5344"/>
      <w:bookmarkEnd w:id="5345"/>
    </w:p>
    <w:p w14:paraId="1913E1D0" w14:textId="77777777" w:rsidR="00776774" w:rsidRPr="00140E21" w:rsidRDefault="00776774" w:rsidP="00776774">
      <w:pPr>
        <w:pStyle w:val="Heading5"/>
      </w:pPr>
      <w:bookmarkStart w:id="5346" w:name="_Toc20204602"/>
      <w:bookmarkStart w:id="5347" w:name="_Toc27895303"/>
      <w:bookmarkStart w:id="5348" w:name="_Toc36192403"/>
      <w:bookmarkStart w:id="5349" w:name="_Toc45193516"/>
      <w:bookmarkStart w:id="5350" w:name="_Toc47593148"/>
      <w:bookmarkStart w:id="5351" w:name="_Toc51835235"/>
      <w:bookmarkStart w:id="5352" w:name="_Toc106194188"/>
      <w:r w:rsidRPr="00140E21">
        <w:t>5.2.6.19.1</w:t>
      </w:r>
      <w:r w:rsidRPr="00140E21">
        <w:tab/>
        <w:t>General</w:t>
      </w:r>
      <w:bookmarkEnd w:id="5346"/>
      <w:bookmarkEnd w:id="5347"/>
      <w:bookmarkEnd w:id="5348"/>
      <w:bookmarkEnd w:id="5349"/>
      <w:bookmarkEnd w:id="5350"/>
      <w:bookmarkEnd w:id="5351"/>
      <w:bookmarkEnd w:id="535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53" w:name="_Toc20204603"/>
      <w:bookmarkStart w:id="5354" w:name="_Toc27895304"/>
      <w:bookmarkStart w:id="5355" w:name="_Toc36192404"/>
      <w:bookmarkStart w:id="5356" w:name="_Toc45193517"/>
      <w:bookmarkStart w:id="5357" w:name="_Toc47593149"/>
      <w:bookmarkStart w:id="5358" w:name="_Toc51835236"/>
      <w:bookmarkStart w:id="5359" w:name="_Toc106194189"/>
      <w:r w:rsidRPr="00140E21">
        <w:t>5.2.6.19.2</w:t>
      </w:r>
      <w:r w:rsidRPr="00140E21">
        <w:tab/>
        <w:t>Nnef_ApplyPolicy_Create service operation</w:t>
      </w:r>
      <w:bookmarkEnd w:id="5353"/>
      <w:bookmarkEnd w:id="5354"/>
      <w:bookmarkEnd w:id="5355"/>
      <w:bookmarkEnd w:id="5356"/>
      <w:bookmarkEnd w:id="5357"/>
      <w:bookmarkEnd w:id="5358"/>
      <w:bookmarkEnd w:id="535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60" w:name="_Toc20204604"/>
      <w:bookmarkStart w:id="5361" w:name="_Toc27895305"/>
      <w:bookmarkStart w:id="5362" w:name="_Toc36192405"/>
      <w:bookmarkStart w:id="5363" w:name="_Toc45193518"/>
      <w:bookmarkStart w:id="5364" w:name="_Toc47593150"/>
      <w:bookmarkStart w:id="5365" w:name="_Toc51835237"/>
      <w:bookmarkStart w:id="5366" w:name="_Toc106194190"/>
      <w:r>
        <w:t>5.2.6.19.3</w:t>
      </w:r>
      <w:r>
        <w:tab/>
        <w:t>Nnef_ApplyPolicy_Update service operation</w:t>
      </w:r>
      <w:bookmarkEnd w:id="5360"/>
      <w:bookmarkEnd w:id="5361"/>
      <w:bookmarkEnd w:id="5362"/>
      <w:bookmarkEnd w:id="5363"/>
      <w:bookmarkEnd w:id="5364"/>
      <w:bookmarkEnd w:id="5365"/>
      <w:bookmarkEnd w:id="536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67" w:name="_Toc20204605"/>
      <w:bookmarkStart w:id="5368" w:name="_Toc27895306"/>
      <w:bookmarkStart w:id="5369" w:name="_Toc36192406"/>
      <w:bookmarkStart w:id="5370" w:name="_Toc45193519"/>
      <w:bookmarkStart w:id="5371" w:name="_Toc47593151"/>
      <w:bookmarkStart w:id="5372" w:name="_Toc51835238"/>
      <w:bookmarkStart w:id="5373" w:name="_Toc106194191"/>
      <w:r>
        <w:t>5.2.6.19.4</w:t>
      </w:r>
      <w:r>
        <w:tab/>
        <w:t>Nnef_ApplyPolicy_Delete service operation</w:t>
      </w:r>
      <w:bookmarkEnd w:id="5367"/>
      <w:bookmarkEnd w:id="5368"/>
      <w:bookmarkEnd w:id="5369"/>
      <w:bookmarkEnd w:id="5370"/>
      <w:bookmarkEnd w:id="5371"/>
      <w:bookmarkEnd w:id="5372"/>
      <w:bookmarkEnd w:id="537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74" w:name="_Toc27895307"/>
      <w:bookmarkStart w:id="5375" w:name="_Toc36192407"/>
      <w:bookmarkStart w:id="5376" w:name="_Toc45193520"/>
      <w:bookmarkStart w:id="5377" w:name="_Toc47593152"/>
      <w:bookmarkStart w:id="5378" w:name="_Toc51835239"/>
      <w:bookmarkStart w:id="5379" w:name="_Toc20204606"/>
      <w:bookmarkStart w:id="5380" w:name="_Toc106194192"/>
      <w:r>
        <w:t>5.2.6.20</w:t>
      </w:r>
      <w:r>
        <w:tab/>
        <w:t>Void</w:t>
      </w:r>
      <w:bookmarkEnd w:id="5374"/>
      <w:bookmarkEnd w:id="5375"/>
      <w:bookmarkEnd w:id="5376"/>
      <w:bookmarkEnd w:id="5377"/>
      <w:bookmarkEnd w:id="5378"/>
      <w:bookmarkEnd w:id="5380"/>
    </w:p>
    <w:p w14:paraId="2FEBC6FD" w14:textId="77777777" w:rsidR="00776774" w:rsidRDefault="00776774" w:rsidP="00776774">
      <w:pPr>
        <w:rPr>
          <w:lang w:val="x-none"/>
        </w:rPr>
      </w:pPr>
    </w:p>
    <w:p w14:paraId="033DA3E4" w14:textId="77777777" w:rsidR="00776774" w:rsidRDefault="00776774" w:rsidP="00776774">
      <w:pPr>
        <w:pStyle w:val="Heading4"/>
      </w:pPr>
      <w:bookmarkStart w:id="5381" w:name="_Toc36192412"/>
      <w:bookmarkStart w:id="5382" w:name="_Toc45193521"/>
      <w:bookmarkStart w:id="5383" w:name="_Toc47593153"/>
      <w:bookmarkStart w:id="5384" w:name="_Toc51835240"/>
      <w:bookmarkStart w:id="5385" w:name="_Toc27895312"/>
      <w:bookmarkStart w:id="5386" w:name="_Toc106194193"/>
      <w:r>
        <w:t>5.2.6.21</w:t>
      </w:r>
      <w:r>
        <w:tab/>
        <w:t>Nnef_Location service</w:t>
      </w:r>
      <w:bookmarkEnd w:id="5381"/>
      <w:bookmarkEnd w:id="5382"/>
      <w:bookmarkEnd w:id="5383"/>
      <w:bookmarkEnd w:id="5384"/>
      <w:bookmarkEnd w:id="5386"/>
    </w:p>
    <w:p w14:paraId="6EC51C58" w14:textId="77777777" w:rsidR="00776774" w:rsidRDefault="00776774" w:rsidP="00776774">
      <w:pPr>
        <w:pStyle w:val="Heading5"/>
      </w:pPr>
      <w:bookmarkStart w:id="5387" w:name="_Toc36192413"/>
      <w:bookmarkStart w:id="5388" w:name="_Toc45193522"/>
      <w:bookmarkStart w:id="5389" w:name="_Toc47593154"/>
      <w:bookmarkStart w:id="5390" w:name="_Toc51835241"/>
      <w:bookmarkStart w:id="5391" w:name="_Toc106194194"/>
      <w:r>
        <w:t>5.2.6.21.1</w:t>
      </w:r>
      <w:r>
        <w:tab/>
        <w:t>General</w:t>
      </w:r>
      <w:bookmarkEnd w:id="5387"/>
      <w:bookmarkEnd w:id="5388"/>
      <w:bookmarkEnd w:id="5389"/>
      <w:bookmarkEnd w:id="5390"/>
      <w:bookmarkEnd w:id="539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92" w:name="_Toc36192414"/>
      <w:bookmarkStart w:id="5393" w:name="_Toc45193523"/>
      <w:bookmarkStart w:id="5394" w:name="_Toc47593155"/>
      <w:bookmarkStart w:id="5395" w:name="_Toc51835242"/>
      <w:bookmarkStart w:id="5396" w:name="_Toc106194195"/>
      <w:r>
        <w:lastRenderedPageBreak/>
        <w:t>5.2.6.21.2</w:t>
      </w:r>
      <w:r>
        <w:tab/>
        <w:t>Nnef_Location_LocationUpdateNotify service operation</w:t>
      </w:r>
      <w:bookmarkEnd w:id="5392"/>
      <w:bookmarkEnd w:id="5393"/>
      <w:bookmarkEnd w:id="5394"/>
      <w:bookmarkEnd w:id="5395"/>
      <w:bookmarkEnd w:id="539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397" w:name="_Toc36192415"/>
      <w:bookmarkStart w:id="5398" w:name="_Toc45193524"/>
      <w:bookmarkStart w:id="5399" w:name="_Toc47593156"/>
      <w:bookmarkStart w:id="5400" w:name="_Toc51835243"/>
      <w:bookmarkStart w:id="5401" w:name="_Toc106194196"/>
      <w:r>
        <w:t>5.2.6.22</w:t>
      </w:r>
      <w:r>
        <w:tab/>
        <w:t>Nnef_AMPolicyAuthorization Service</w:t>
      </w:r>
      <w:bookmarkEnd w:id="5401"/>
    </w:p>
    <w:p w14:paraId="0A0DC22B" w14:textId="77777777" w:rsidR="00034124" w:rsidRDefault="00034124" w:rsidP="00EE66A3">
      <w:pPr>
        <w:pStyle w:val="Heading5"/>
      </w:pPr>
      <w:bookmarkStart w:id="5402" w:name="_Toc106194197"/>
      <w:r>
        <w:t>5.2.6.22.1</w:t>
      </w:r>
      <w:r>
        <w:tab/>
        <w:t>General</w:t>
      </w:r>
      <w:bookmarkEnd w:id="5402"/>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03" w:name="_Toc106194198"/>
      <w:r>
        <w:t>5.2.6.22.2</w:t>
      </w:r>
      <w:r>
        <w:tab/>
        <w:t>Nnef_AMPolicyAuthorization_Create service operation</w:t>
      </w:r>
      <w:bookmarkEnd w:id="5403"/>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04" w:name="_Toc106194199"/>
      <w:r>
        <w:t>5.2.6.22.3</w:t>
      </w:r>
      <w:r>
        <w:tab/>
        <w:t>Nnef_AMPolicyAuthorization_Update service operation</w:t>
      </w:r>
      <w:bookmarkEnd w:id="5404"/>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05" w:name="_Toc106194200"/>
      <w:r>
        <w:t>5.2.6.22.4</w:t>
      </w:r>
      <w:r>
        <w:tab/>
        <w:t>Nnef_AMPolicyAuthorization_Delete service operation</w:t>
      </w:r>
      <w:bookmarkEnd w:id="5405"/>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06" w:name="_Toc106194201"/>
      <w:r>
        <w:t>5.2.6.22.5</w:t>
      </w:r>
      <w:r>
        <w:tab/>
        <w:t>Nnef_AMPolicyAuthorization_Notify service operation</w:t>
      </w:r>
      <w:bookmarkEnd w:id="5406"/>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07" w:name="_Toc106194202"/>
      <w:r>
        <w:t>5.2.6.22.6</w:t>
      </w:r>
      <w:r>
        <w:tab/>
        <w:t>Nnef_AMPolicyAuthorization_Subscribe service operation</w:t>
      </w:r>
      <w:bookmarkEnd w:id="5407"/>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08" w:name="_Toc106194203"/>
      <w:r>
        <w:t>5.2.6.22.7</w:t>
      </w:r>
      <w:r>
        <w:tab/>
        <w:t>Nnef_AMPolicyAuthorization_Unsubscribe service operation</w:t>
      </w:r>
      <w:bookmarkEnd w:id="5408"/>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09" w:name="_Toc106194204"/>
      <w:r>
        <w:t>5.2.6.23</w:t>
      </w:r>
      <w:r>
        <w:tab/>
        <w:t>Nnef_AMInfluence service</w:t>
      </w:r>
      <w:bookmarkEnd w:id="5409"/>
    </w:p>
    <w:p w14:paraId="6C1FDEFA" w14:textId="77777777" w:rsidR="00034124" w:rsidRDefault="00034124" w:rsidP="00EE66A3">
      <w:pPr>
        <w:pStyle w:val="Heading5"/>
      </w:pPr>
      <w:bookmarkStart w:id="5410" w:name="_Toc106194205"/>
      <w:r>
        <w:t>5.2.6.23.1</w:t>
      </w:r>
      <w:r>
        <w:tab/>
        <w:t>General</w:t>
      </w:r>
      <w:bookmarkEnd w:id="5410"/>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11" w:name="_Toc106194206"/>
      <w:r>
        <w:t>5.2.6.23.2</w:t>
      </w:r>
      <w:r>
        <w:tab/>
        <w:t>Nnef_AMInfluence_Create operation</w:t>
      </w:r>
      <w:bookmarkEnd w:id="5411"/>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12" w:name="_Toc106194207"/>
      <w:r>
        <w:t>5.2.6.23.3</w:t>
      </w:r>
      <w:r>
        <w:tab/>
        <w:t>Nnef_AMInfluence_Update operation</w:t>
      </w:r>
      <w:bookmarkEnd w:id="5412"/>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13" w:name="_Toc106194208"/>
      <w:r>
        <w:t>5.2.6.23.4</w:t>
      </w:r>
      <w:r>
        <w:tab/>
        <w:t>Nnef_AMInfluence_Delete operation</w:t>
      </w:r>
      <w:bookmarkEnd w:id="5413"/>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14" w:name="_Toc106194209"/>
      <w:r>
        <w:t>5.2.6.23.6</w:t>
      </w:r>
      <w:r>
        <w:tab/>
        <w:t>Nnef_AMInfluence_Notify operation</w:t>
      </w:r>
      <w:bookmarkEnd w:id="5414"/>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15" w:name="_Toc106194210"/>
      <w:r>
        <w:rPr>
          <w:lang w:eastAsia="zh-CN"/>
        </w:rPr>
        <w:t>5.2.6.24</w:t>
      </w:r>
      <w:r w:rsidR="009109AC">
        <w:rPr>
          <w:lang w:eastAsia="zh-CN"/>
        </w:rPr>
        <w:tab/>
        <w:t>Void</w:t>
      </w:r>
      <w:bookmarkEnd w:id="5415"/>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16" w:name="_Toc106194211"/>
      <w:r>
        <w:rPr>
          <w:lang w:eastAsia="zh-CN"/>
        </w:rPr>
        <w:t>5.2.6.25</w:t>
      </w:r>
      <w:r>
        <w:rPr>
          <w:lang w:eastAsia="zh-CN"/>
        </w:rPr>
        <w:tab/>
        <w:t>Nnef_TimeSynchronization service</w:t>
      </w:r>
      <w:bookmarkEnd w:id="5416"/>
    </w:p>
    <w:p w14:paraId="1D93E27E" w14:textId="77777777" w:rsidR="008A3270" w:rsidRDefault="008A3270" w:rsidP="002217D3">
      <w:pPr>
        <w:pStyle w:val="Heading5"/>
        <w:rPr>
          <w:lang w:eastAsia="zh-CN"/>
        </w:rPr>
      </w:pPr>
      <w:bookmarkStart w:id="5417" w:name="_Toc106194212"/>
      <w:r>
        <w:rPr>
          <w:lang w:eastAsia="zh-CN"/>
        </w:rPr>
        <w:t>5.2.6.25.1</w:t>
      </w:r>
      <w:r>
        <w:rPr>
          <w:lang w:eastAsia="zh-CN"/>
        </w:rPr>
        <w:tab/>
        <w:t>General</w:t>
      </w:r>
      <w:bookmarkEnd w:id="5417"/>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t>-</w:t>
      </w:r>
      <w:r>
        <w:rPr>
          <w:lang w:eastAsia="zh-CN"/>
        </w:rPr>
        <w:tab/>
        <w:t>Request authorization of NF Service Consumer requests.</w:t>
      </w:r>
    </w:p>
    <w:p w14:paraId="5F239E09" w14:textId="66CBB9A3" w:rsidR="008A3270" w:rsidRDefault="008A3270" w:rsidP="002217D3">
      <w:pPr>
        <w:pStyle w:val="B1"/>
        <w:rPr>
          <w:lang w:eastAsia="zh-CN"/>
        </w:rPr>
      </w:pPr>
      <w:r>
        <w:rPr>
          <w:lang w:eastAsia="zh-CN"/>
        </w:rPr>
        <w:t>-</w:t>
      </w:r>
      <w:r>
        <w:rPr>
          <w:lang w:eastAsia="zh-CN"/>
        </w:rPr>
        <w:tab/>
        <w:t>NF Service Consumer request to create and update time synchronization configuration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5418" w:name="_Toc106194213"/>
      <w:r>
        <w:rPr>
          <w:lang w:eastAsia="zh-CN"/>
        </w:rPr>
        <w:t>5.2.6.25.2</w:t>
      </w:r>
      <w:r>
        <w:rPr>
          <w:lang w:eastAsia="zh-CN"/>
        </w:rPr>
        <w:tab/>
        <w:t>Nnef_TimeSynchronization_ConfigCreate operation</w:t>
      </w:r>
      <w:bookmarkEnd w:id="5418"/>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1DC73F95" w:rsidR="008A3270" w:rsidRDefault="008A3270" w:rsidP="008A3270">
      <w:pPr>
        <w:rPr>
          <w:lang w:eastAsia="zh-CN"/>
        </w:rPr>
      </w:pPr>
      <w:r w:rsidRPr="002217D3">
        <w:rPr>
          <w:b/>
          <w:bCs/>
          <w:lang w:eastAsia="zh-CN"/>
        </w:rPr>
        <w:t>Inputs, Required:</w:t>
      </w:r>
      <w:r>
        <w:rPr>
          <w:lang w:eastAsia="zh-CN"/>
        </w:rPr>
        <w:t xml:space="preserve"> Reference to time synchronization capability set</w:t>
      </w:r>
      <w:r w:rsidR="000D524E">
        <w:rPr>
          <w:lang w:eastAsia="zh-CN"/>
        </w:rPr>
        <w:t xml:space="preserve"> (i.e. the Subscription Correlation ID as in the response to Nnef_TimeSynchronization_CapsSubscribe request)</w:t>
      </w:r>
      <w:r>
        <w:rPr>
          <w:lang w:eastAsia="zh-CN"/>
        </w:rPr>
        <w:t>, user plane node ID, mandatory service parameters as described in Table 4.15.9</w:t>
      </w:r>
      <w:r w:rsidR="000D524E">
        <w:rPr>
          <w:lang w:eastAsia="zh-CN"/>
        </w:rPr>
        <w:t>.3</w:t>
      </w:r>
      <w:r>
        <w:rPr>
          <w:lang w:eastAsia="zh-CN"/>
        </w:rPr>
        <w:t>-1</w:t>
      </w:r>
      <w:r w:rsidR="000D524E">
        <w:rPr>
          <w:lang w:eastAsia="zh-CN"/>
        </w:rPr>
        <w:t>, Notification Target Address</w:t>
      </w:r>
      <w:r>
        <w:rPr>
          <w:lang w:eastAsia="zh-CN"/>
        </w:rPr>
        <w:t>.</w:t>
      </w:r>
    </w:p>
    <w:p w14:paraId="5E46BC0D" w14:textId="5A27F668"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w:t>
      </w:r>
      <w:r w:rsidR="000D524E">
        <w:rPr>
          <w:lang w:eastAsia="zh-CN"/>
        </w:rPr>
        <w:t>.3</w:t>
      </w:r>
      <w:r>
        <w:rPr>
          <w:lang w:eastAsia="zh-CN"/>
        </w:rPr>
        <w:t>-1.</w:t>
      </w:r>
    </w:p>
    <w:p w14:paraId="260BA7DF" w14:textId="309D8BA4"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w:t>
      </w:r>
      <w:r w:rsidR="000D524E">
        <w:rPr>
          <w:lang w:eastAsia="zh-CN"/>
        </w:rPr>
        <w:t xml:space="preserve"> PTP instance</w:t>
      </w:r>
      <w:r w:rsidR="00BB338E">
        <w:rPr>
          <w:lang w:eastAsia="zh-CN"/>
        </w:rPr>
        <w:t xml:space="preserve"> reference</w:t>
      </w:r>
      <w:r>
        <w:rPr>
          <w:lang w:eastAsia="zh-CN"/>
        </w:rPr>
        <w:t>.</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5419" w:name="_Toc106194214"/>
      <w:r>
        <w:rPr>
          <w:lang w:eastAsia="zh-CN"/>
        </w:rPr>
        <w:t>5.2.6.25.3</w:t>
      </w:r>
      <w:r>
        <w:rPr>
          <w:lang w:eastAsia="zh-CN"/>
        </w:rPr>
        <w:tab/>
        <w:t>Nnef_TimeSynchronization_ConfigUpdate operation</w:t>
      </w:r>
      <w:bookmarkEnd w:id="5419"/>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2702DBDC" w:rsidR="008A3270" w:rsidRDefault="008A3270" w:rsidP="008A3270">
      <w:pPr>
        <w:rPr>
          <w:lang w:eastAsia="zh-CN"/>
        </w:rPr>
      </w:pPr>
      <w:r w:rsidRPr="002217D3">
        <w:rPr>
          <w:b/>
          <w:bCs/>
          <w:lang w:eastAsia="zh-CN"/>
        </w:rPr>
        <w:t>Inputs, Required:</w:t>
      </w:r>
      <w:r w:rsidR="000D524E">
        <w:rPr>
          <w:lang w:eastAsia="zh-CN"/>
        </w:rPr>
        <w:t xml:space="preserve"> PTP instance</w:t>
      </w:r>
      <w:r w:rsidR="00BB338E">
        <w:rPr>
          <w:lang w:eastAsia="zh-CN"/>
        </w:rPr>
        <w:t xml:space="preserve"> reference</w:t>
      </w:r>
      <w:r w:rsidR="000D524E">
        <w:rPr>
          <w:lang w:eastAsia="zh-CN"/>
        </w:rPr>
        <w:t>.</w:t>
      </w:r>
    </w:p>
    <w:p w14:paraId="435B544C" w14:textId="289B1A14" w:rsidR="008A3270" w:rsidRDefault="008A3270" w:rsidP="008A3270">
      <w:pPr>
        <w:rPr>
          <w:lang w:eastAsia="zh-CN"/>
        </w:rPr>
      </w:pPr>
      <w:r w:rsidRPr="002217D3">
        <w:rPr>
          <w:b/>
          <w:bCs/>
          <w:lang w:eastAsia="zh-CN"/>
        </w:rPr>
        <w:t>Inputs, Optional:</w:t>
      </w:r>
      <w:r w:rsidR="000D524E">
        <w:rPr>
          <w:lang w:eastAsia="zh-CN"/>
        </w:rPr>
        <w:t xml:space="preserve"> List of UE identities (GPSIs</w:t>
      </w:r>
      <w:r w:rsidR="001C76FE">
        <w:rPr>
          <w:lang w:eastAsia="zh-CN"/>
        </w:rPr>
        <w:t xml:space="preserve"> or SUPIs</w:t>
      </w:r>
      <w:r w:rsidR="000D524E">
        <w:rPr>
          <w:lang w:eastAsia="zh-CN"/>
        </w:rPr>
        <w:t>) to be added to the time synchronization configuration.</w:t>
      </w:r>
      <w:r w:rsidR="001E21D3">
        <w:rPr>
          <w:lang w:eastAsia="zh-CN"/>
        </w:rPr>
        <w:t xml:space="preserve"> List of UE identities (</w:t>
      </w:r>
      <w:r w:rsidR="001C76FE">
        <w:rPr>
          <w:lang w:eastAsia="zh-CN"/>
        </w:rPr>
        <w:t xml:space="preserve">GPSIs or </w:t>
      </w:r>
      <w:r w:rsidR="001E21D3">
        <w:rPr>
          <w:lang w:eastAsia="zh-CN"/>
        </w:rPr>
        <w:t>SUPIs) to be removed from the time synchronization configuration.</w:t>
      </w:r>
      <w:r w:rsidR="000D524E">
        <w:rPr>
          <w:lang w:eastAsia="zh-CN"/>
        </w:rPr>
        <w:t xml:space="preserve"> (g)PTP grandmaster enabled, grandmaster priority, Time Domain, Temporary Validity Condition as described in Table 4.15.9.3-1.</w:t>
      </w:r>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5420" w:name="_Toc106194215"/>
      <w:r>
        <w:rPr>
          <w:lang w:eastAsia="zh-CN"/>
        </w:rPr>
        <w:lastRenderedPageBreak/>
        <w:t>5.2.6.25.4</w:t>
      </w:r>
      <w:r>
        <w:rPr>
          <w:lang w:eastAsia="zh-CN"/>
        </w:rPr>
        <w:tab/>
        <w:t>Nnef_TimeSynchronization_ConfigDelete operation</w:t>
      </w:r>
      <w:bookmarkEnd w:id="5420"/>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20796F21"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w:t>
      </w:r>
      <w:r w:rsidR="000D524E">
        <w:rPr>
          <w:lang w:eastAsia="zh-CN"/>
        </w:rPr>
        <w:t xml:space="preserve"> and</w:t>
      </w:r>
      <w:r>
        <w:rPr>
          <w:lang w:eastAsia="zh-CN"/>
        </w:rPr>
        <w:t xml:space="preserve"> deactivate the corresponding time synchronization service.</w:t>
      </w:r>
    </w:p>
    <w:p w14:paraId="79EF43E7" w14:textId="33B95320" w:rsidR="008A3270" w:rsidRDefault="008A3270" w:rsidP="008A3270">
      <w:pPr>
        <w:rPr>
          <w:lang w:eastAsia="zh-CN"/>
        </w:rPr>
      </w:pPr>
      <w:r w:rsidRPr="002217D3">
        <w:rPr>
          <w:b/>
          <w:bCs/>
          <w:lang w:eastAsia="zh-CN"/>
        </w:rPr>
        <w:t>Inputs, Required:</w:t>
      </w:r>
      <w:r w:rsidR="00BB338E">
        <w:rPr>
          <w:lang w:eastAsia="zh-CN"/>
        </w:rPr>
        <w:t xml:space="preserve"> PTP instance reference</w:t>
      </w:r>
      <w:r>
        <w:rPr>
          <w:lang w:eastAsia="zh-CN"/>
        </w:rPr>
        <w:t>.</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5421" w:name="_Toc106194216"/>
      <w:r>
        <w:rPr>
          <w:lang w:eastAsia="zh-CN"/>
        </w:rPr>
        <w:t>5.2.6.25.5</w:t>
      </w:r>
      <w:r>
        <w:rPr>
          <w:lang w:eastAsia="zh-CN"/>
        </w:rPr>
        <w:tab/>
        <w:t>Nnef_TimeSynchronization_ConfigUpdateNotify operation</w:t>
      </w:r>
      <w:bookmarkEnd w:id="5421"/>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3DF0B23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detects a change corresponding to a time synchronization configuration, it invokes Nnef_TimeSynchronization_ConfigUpdateNotify service operation to the NF consumer(s) which has subscribed for the event. The following table describes the parameters in the event.</w:t>
      </w:r>
    </w:p>
    <w:p w14:paraId="2EBFE245" w14:textId="5EC2A6BA" w:rsidR="001E21D3" w:rsidRPr="006E7760" w:rsidRDefault="001E21D3" w:rsidP="001E21D3">
      <w:pPr>
        <w:pStyle w:val="TH"/>
      </w:pPr>
      <w:r>
        <w:t>Table 5.2.6.25.5-1: Time Synchronization configuration 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5258"/>
      </w:tblGrid>
      <w:tr w:rsidR="001E21D3" w:rsidRPr="00BC6720" w14:paraId="42A0D854" w14:textId="77777777" w:rsidTr="001E21D3">
        <w:trPr>
          <w:cantSplit/>
          <w:jc w:val="center"/>
        </w:trPr>
        <w:tc>
          <w:tcPr>
            <w:tcW w:w="3799" w:type="dxa"/>
          </w:tcPr>
          <w:p w14:paraId="12582D3D" w14:textId="77777777" w:rsidR="001E21D3" w:rsidRPr="00BC6720" w:rsidRDefault="001E21D3" w:rsidP="00C36A07">
            <w:pPr>
              <w:pStyle w:val="TAH"/>
              <w:rPr>
                <w:rFonts w:eastAsia="Malgun Gothic"/>
              </w:rPr>
            </w:pPr>
            <w:r>
              <w:rPr>
                <w:rFonts w:eastAsia="Malgun Gothic"/>
              </w:rPr>
              <w:t>Event filter</w:t>
            </w:r>
          </w:p>
        </w:tc>
        <w:tc>
          <w:tcPr>
            <w:tcW w:w="5258" w:type="dxa"/>
          </w:tcPr>
          <w:p w14:paraId="5BCC2B2A" w14:textId="77777777" w:rsidR="001E21D3" w:rsidRPr="00BC6720" w:rsidRDefault="001E21D3" w:rsidP="00C36A07">
            <w:pPr>
              <w:pStyle w:val="TAH"/>
              <w:rPr>
                <w:rFonts w:eastAsia="Malgun Gothic"/>
              </w:rPr>
            </w:pPr>
            <w:r>
              <w:rPr>
                <w:rFonts w:eastAsia="Malgun Gothic"/>
              </w:rPr>
              <w:t>Description</w:t>
            </w:r>
          </w:p>
        </w:tc>
      </w:tr>
      <w:tr w:rsidR="001E21D3" w:rsidRPr="00BC6720" w14:paraId="039C2ED7" w14:textId="77777777" w:rsidTr="001E21D3">
        <w:trPr>
          <w:cantSplit/>
          <w:jc w:val="center"/>
        </w:trPr>
        <w:tc>
          <w:tcPr>
            <w:tcW w:w="9057" w:type="dxa"/>
            <w:gridSpan w:val="2"/>
          </w:tcPr>
          <w:p w14:paraId="70BFA7FB" w14:textId="7C801852" w:rsidR="001E21D3" w:rsidRPr="00797690" w:rsidRDefault="001E21D3" w:rsidP="001E21D3">
            <w:pPr>
              <w:pStyle w:val="TAL"/>
              <w:rPr>
                <w:rFonts w:eastAsia="Malgun Gothic"/>
                <w:b/>
                <w:bCs/>
              </w:rPr>
            </w:pPr>
            <w:r>
              <w:rPr>
                <w:rFonts w:eastAsia="Malgun Gothic"/>
                <w:b/>
                <w:bCs/>
              </w:rPr>
              <w:t>For each PTP port in the PTP instance</w:t>
            </w:r>
          </w:p>
        </w:tc>
      </w:tr>
      <w:tr w:rsidR="001E21D3" w:rsidRPr="00BC6720" w14:paraId="1F844263" w14:textId="77777777" w:rsidTr="001E21D3">
        <w:trPr>
          <w:cantSplit/>
          <w:jc w:val="center"/>
        </w:trPr>
        <w:tc>
          <w:tcPr>
            <w:tcW w:w="3799" w:type="dxa"/>
          </w:tcPr>
          <w:p w14:paraId="008538A8" w14:textId="05ADD8FC" w:rsidR="001E21D3" w:rsidRPr="00BC6720" w:rsidRDefault="001E21D3" w:rsidP="00C36A07">
            <w:pPr>
              <w:pStyle w:val="TAL"/>
              <w:rPr>
                <w:rFonts w:eastAsia="Malgun Gothic"/>
              </w:rPr>
            </w:pPr>
            <w:r>
              <w:rPr>
                <w:rFonts w:eastAsia="Malgun Gothic"/>
              </w:rPr>
              <w:t>Either UE identity (for a DS-TT port), or "N6 interface" indication</w:t>
            </w:r>
          </w:p>
        </w:tc>
        <w:tc>
          <w:tcPr>
            <w:tcW w:w="5258" w:type="dxa"/>
          </w:tcPr>
          <w:p w14:paraId="6F032235" w14:textId="77777777" w:rsidR="001E21D3" w:rsidRDefault="001E21D3" w:rsidP="00C36A07">
            <w:pPr>
              <w:pStyle w:val="TAL"/>
              <w:rPr>
                <w:rFonts w:eastAsia="Malgun Gothic"/>
              </w:rPr>
            </w:pPr>
            <w:r>
              <w:rPr>
                <w:rFonts w:eastAsia="Malgun Gothic"/>
              </w:rPr>
              <w:t>Identifies the UE/DS-TT which the parameters below apply. "N6 interface" indicates that the parameters below apply to the N6 interface.</w:t>
            </w:r>
          </w:p>
          <w:p w14:paraId="622FBA5B" w14:textId="77777777" w:rsidR="001E21D3" w:rsidRDefault="001E21D3" w:rsidP="00C36A07">
            <w:pPr>
              <w:pStyle w:val="TAL"/>
              <w:rPr>
                <w:rFonts w:eastAsia="Malgun Gothic"/>
              </w:rPr>
            </w:pPr>
            <w:r>
              <w:rPr>
                <w:rFonts w:eastAsia="Malgun Gothic"/>
              </w:rPr>
              <w:t>If the "PTP port" needs to be identified, this field refers to the UE identity (GPSI or SUPI).</w:t>
            </w:r>
          </w:p>
          <w:p w14:paraId="11DB276D" w14:textId="6CCC583D" w:rsidR="001E21D3" w:rsidRPr="00BC6720" w:rsidRDefault="001E21D3" w:rsidP="001E21D3">
            <w:pPr>
              <w:pStyle w:val="TAL"/>
              <w:rPr>
                <w:rFonts w:eastAsia="Malgun Gothic"/>
              </w:rPr>
            </w:pPr>
            <w:r>
              <w:rPr>
                <w:rFonts w:eastAsia="Malgun Gothic"/>
              </w:rPr>
              <w:t>If the N6 termination needs to be identified, then this field indicates "N6 interface" flag, instead of SUPI or GPSI.</w:t>
            </w:r>
          </w:p>
        </w:tc>
      </w:tr>
      <w:tr w:rsidR="001E21D3" w:rsidRPr="00BC6720" w14:paraId="4F121D7A" w14:textId="77777777" w:rsidTr="001E21D3">
        <w:trPr>
          <w:cantSplit/>
          <w:jc w:val="center"/>
        </w:trPr>
        <w:tc>
          <w:tcPr>
            <w:tcW w:w="3799" w:type="dxa"/>
          </w:tcPr>
          <w:p w14:paraId="326EB531" w14:textId="47E2398B" w:rsidR="001E21D3" w:rsidRPr="00BC6720" w:rsidRDefault="001E21D3" w:rsidP="00C36A07">
            <w:pPr>
              <w:pStyle w:val="TAL"/>
              <w:rPr>
                <w:rFonts w:eastAsia="Malgun Gothic"/>
              </w:rPr>
            </w:pPr>
            <w:r>
              <w:rPr>
                <w:rFonts w:eastAsia="Malgun Gothic"/>
              </w:rPr>
              <w:t>PTP port state</w:t>
            </w:r>
          </w:p>
        </w:tc>
        <w:tc>
          <w:tcPr>
            <w:tcW w:w="5258" w:type="dxa"/>
          </w:tcPr>
          <w:p w14:paraId="698C2FBF" w14:textId="77777777" w:rsidR="001E21D3" w:rsidRDefault="001E21D3" w:rsidP="00C36A07">
            <w:pPr>
              <w:pStyle w:val="TAL"/>
              <w:rPr>
                <w:rFonts w:eastAsia="Malgun Gothic"/>
              </w:rPr>
            </w:pPr>
            <w:r>
              <w:rPr>
                <w:rFonts w:eastAsia="Malgun Gothic"/>
              </w:rPr>
              <w:t>Active or Inactive.</w:t>
            </w:r>
          </w:p>
          <w:p w14:paraId="1072F826" w14:textId="77777777" w:rsidR="001E21D3" w:rsidRDefault="001E21D3" w:rsidP="00C36A07">
            <w:pPr>
              <w:pStyle w:val="TAL"/>
              <w:rPr>
                <w:rFonts w:eastAsia="Malgun Gothic"/>
              </w:rPr>
            </w:pPr>
          </w:p>
          <w:p w14:paraId="020F4314" w14:textId="150DD951" w:rsidR="001E21D3" w:rsidRDefault="001E21D3" w:rsidP="00C36A07">
            <w:pPr>
              <w:pStyle w:val="TAL"/>
              <w:rPr>
                <w:rFonts w:eastAsia="Malgun Gothic"/>
              </w:rPr>
            </w:pPr>
            <w:r>
              <w:rPr>
                <w:rFonts w:eastAsia="Malgun Gothic"/>
              </w:rPr>
              <w:t>Active = PTP port state is in</w:t>
            </w:r>
            <w:r w:rsidR="001C76FE">
              <w:rPr>
                <w:rFonts w:eastAsia="Malgun Gothic"/>
              </w:rPr>
              <w:t xml:space="preserve"> Leader</w:t>
            </w:r>
            <w:r>
              <w:rPr>
                <w:rFonts w:eastAsia="Malgun Gothic"/>
              </w:rPr>
              <w:t xml:space="preserve">, </w:t>
            </w:r>
            <w:r w:rsidR="001C76FE">
              <w:rPr>
                <w:rFonts w:eastAsia="Malgun Gothic"/>
              </w:rPr>
              <w:t xml:space="preserve">Follower </w:t>
            </w:r>
            <w:r>
              <w:rPr>
                <w:rFonts w:eastAsia="Malgun Gothic"/>
              </w:rPr>
              <w:t>or Passive state.</w:t>
            </w:r>
          </w:p>
          <w:p w14:paraId="2373B2EF" w14:textId="77777777" w:rsidR="001E21D3" w:rsidRDefault="001E21D3" w:rsidP="00C36A07">
            <w:pPr>
              <w:pStyle w:val="TAL"/>
              <w:rPr>
                <w:rFonts w:eastAsia="Malgun Gothic"/>
              </w:rPr>
            </w:pPr>
            <w:r>
              <w:rPr>
                <w:rFonts w:eastAsia="Malgun Gothic"/>
              </w:rPr>
              <w:t>Inactive = PTP port is in any other state.</w:t>
            </w:r>
          </w:p>
          <w:p w14:paraId="3F237F8A" w14:textId="77777777" w:rsidR="001E21D3" w:rsidRDefault="001E21D3" w:rsidP="00C36A07">
            <w:pPr>
              <w:pStyle w:val="TAL"/>
              <w:rPr>
                <w:rFonts w:eastAsia="Malgun Gothic"/>
              </w:rPr>
            </w:pPr>
          </w:p>
          <w:p w14:paraId="5C29EA65" w14:textId="4A781550" w:rsidR="001E21D3" w:rsidRPr="00BC6720" w:rsidRDefault="001E21D3" w:rsidP="001E21D3">
            <w:pPr>
              <w:pStyle w:val="TAL"/>
              <w:rPr>
                <w:rFonts w:eastAsia="Malgun Gothic"/>
              </w:rPr>
            </w:pPr>
            <w:r>
              <w:rPr>
                <w:rFonts w:eastAsia="Malgun Gothic"/>
              </w:rPr>
              <w:t>If any of the PTP ports in NW-TT are in</w:t>
            </w:r>
            <w:r w:rsidR="001C76FE">
              <w:rPr>
                <w:rFonts w:eastAsia="Malgun Gothic"/>
              </w:rPr>
              <w:t xml:space="preserve"> Leader</w:t>
            </w:r>
            <w:r>
              <w:rPr>
                <w:rFonts w:eastAsia="Malgun Gothic"/>
              </w:rPr>
              <w:t>,</w:t>
            </w:r>
            <w:r w:rsidR="001C76FE">
              <w:rPr>
                <w:rFonts w:eastAsia="Malgun Gothic"/>
              </w:rPr>
              <w:t xml:space="preserve"> Follower</w:t>
            </w:r>
            <w:r>
              <w:rPr>
                <w:rFonts w:eastAsia="Malgun Gothic"/>
              </w:rPr>
              <w:t>, or Passive, then "active" is reported for N6 interface, otherwise "passive" is reported for N6 interface.</w:t>
            </w:r>
          </w:p>
        </w:tc>
      </w:tr>
    </w:tbl>
    <w:p w14:paraId="64ECF8F2" w14:textId="77777777" w:rsidR="001E21D3" w:rsidRDefault="001E21D3" w:rsidP="00550F40">
      <w:pPr>
        <w:pStyle w:val="FP"/>
        <w:rPr>
          <w:lang w:eastAsia="zh-CN"/>
        </w:rPr>
      </w:pPr>
    </w:p>
    <w:p w14:paraId="4EEE25D8" w14:textId="33D04989" w:rsidR="001C76FE" w:rsidRDefault="001C76FE" w:rsidP="00550F40">
      <w:pPr>
        <w:pStyle w:val="NO"/>
        <w:rPr>
          <w:lang w:eastAsia="zh-CN"/>
        </w:rPr>
      </w:pPr>
      <w:r>
        <w:rPr>
          <w:lang w:eastAsia="zh-CN"/>
        </w:rPr>
        <w:t>NOTE:</w:t>
      </w:r>
      <w:r>
        <w:rPr>
          <w:lang w:eastAsia="zh-CN"/>
        </w:rPr>
        <w:tab/>
        <w:t>Leader and Follower terms in this specification are aligned with NOTE 2 in clause 5.27.1.2.2.1 of TS 23.501 [2].</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68ACCD6E" w:rsidR="008A3270" w:rsidRDefault="008A3270" w:rsidP="008A3270">
      <w:pPr>
        <w:rPr>
          <w:lang w:eastAsia="zh-CN"/>
        </w:rPr>
      </w:pPr>
      <w:r w:rsidRPr="002217D3">
        <w:rPr>
          <w:b/>
          <w:bCs/>
          <w:lang w:eastAsia="zh-CN"/>
        </w:rPr>
        <w:t>Inputs, Required:</w:t>
      </w:r>
      <w:r w:rsidR="000D524E">
        <w:rPr>
          <w:lang w:eastAsia="zh-CN"/>
        </w:rPr>
        <w:t xml:space="preserve"> PTP instance</w:t>
      </w:r>
      <w:r w:rsidR="00BB338E">
        <w:rPr>
          <w:lang w:eastAsia="zh-CN"/>
        </w:rPr>
        <w:t xml:space="preserve"> reference</w:t>
      </w:r>
      <w:r w:rsidR="00FD7F6E">
        <w:rPr>
          <w:lang w:eastAsia="zh-CN"/>
        </w:rPr>
        <w:t>, current state of the time synchronization configuration (i.e. whether the time synchronization configuration is active or not for the PTP ports of the PTP instance)</w:t>
      </w:r>
      <w:r w:rsidR="000D524E">
        <w:rPr>
          <w:lang w:eastAsia="zh-CN"/>
        </w:rPr>
        <w:t>.</w:t>
      </w:r>
    </w:p>
    <w:p w14:paraId="6F954D32" w14:textId="4153B34E" w:rsidR="008A3270" w:rsidRDefault="008A3270" w:rsidP="008A3270">
      <w:pPr>
        <w:rPr>
          <w:lang w:eastAsia="zh-CN"/>
        </w:rPr>
      </w:pPr>
      <w:r w:rsidRPr="002217D3">
        <w:rPr>
          <w:b/>
          <w:bCs/>
          <w:lang w:eastAsia="zh-CN"/>
        </w:rPr>
        <w:t>Inputs, Optional:</w:t>
      </w:r>
      <w:r w:rsidR="00FD7F6E">
        <w:rPr>
          <w:lang w:eastAsia="zh-CN"/>
        </w:rPr>
        <w:t xml:space="preserve"> None</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22" w:name="_Toc106194217"/>
      <w:r>
        <w:rPr>
          <w:lang w:eastAsia="zh-CN"/>
        </w:rPr>
        <w:t>5.2.6.25.6</w:t>
      </w:r>
      <w:r>
        <w:rPr>
          <w:lang w:eastAsia="zh-CN"/>
        </w:rPr>
        <w:tab/>
        <w:t>Nnef_TimeSynchronization_CapsSubscribe operation</w:t>
      </w:r>
      <w:bookmarkEnd w:id="5422"/>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489FF9CD" w:rsidR="008A3270" w:rsidRDefault="008A3270" w:rsidP="008A3270">
      <w:pPr>
        <w:rPr>
          <w:lang w:eastAsia="zh-CN"/>
        </w:rPr>
      </w:pPr>
      <w:r w:rsidRPr="002217D3">
        <w:rPr>
          <w:b/>
          <w:bCs/>
          <w:lang w:eastAsia="zh-CN"/>
        </w:rPr>
        <w:t>Description:</w:t>
      </w:r>
      <w:r>
        <w:rPr>
          <w:lang w:eastAsia="zh-CN"/>
        </w:rPr>
        <w:t xml:space="preserve"> The AF subscribes to receive notification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p>
    <w:p w14:paraId="4A66A4B7" w14:textId="689A54EE" w:rsidR="000D524E" w:rsidRDefault="000D524E" w:rsidP="000D524E">
      <w:r>
        <w:lastRenderedPageBreak/>
        <w:t>Event Filters are used to specify the conditions to match for notifying the event. If there are no conditions to match then the Event Filter is not provided. The following table describes the Event Filters supported by the service:</w:t>
      </w:r>
    </w:p>
    <w:p w14:paraId="03B91C16" w14:textId="518501DB" w:rsidR="000D524E" w:rsidRPr="006E7760" w:rsidRDefault="000D524E" w:rsidP="006E7760">
      <w:pPr>
        <w:pStyle w:val="TH"/>
      </w:pPr>
      <w:r>
        <w:t>Table 5.2.6.25.6-1: Time Synchronization capability event filters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5195"/>
      </w:tblGrid>
      <w:tr w:rsidR="000D524E" w:rsidRPr="00BC6720" w14:paraId="7B684C17" w14:textId="77777777" w:rsidTr="001E21D3">
        <w:trPr>
          <w:cantSplit/>
          <w:jc w:val="center"/>
        </w:trPr>
        <w:tc>
          <w:tcPr>
            <w:tcW w:w="3799" w:type="dxa"/>
          </w:tcPr>
          <w:p w14:paraId="65692F92" w14:textId="7B293E64" w:rsidR="000D524E" w:rsidRPr="00BC6720" w:rsidRDefault="000D524E" w:rsidP="00096A45">
            <w:pPr>
              <w:pStyle w:val="TAH"/>
              <w:rPr>
                <w:rFonts w:eastAsia="Malgun Gothic"/>
              </w:rPr>
            </w:pPr>
            <w:r>
              <w:rPr>
                <w:rFonts w:eastAsia="Malgun Gothic"/>
              </w:rPr>
              <w:t>Event filter</w:t>
            </w:r>
          </w:p>
        </w:tc>
        <w:tc>
          <w:tcPr>
            <w:tcW w:w="5195" w:type="dxa"/>
          </w:tcPr>
          <w:p w14:paraId="0F52ED5A" w14:textId="6AF5E118" w:rsidR="000D524E" w:rsidRPr="00BC6720" w:rsidRDefault="000D524E" w:rsidP="00096A45">
            <w:pPr>
              <w:pStyle w:val="TAH"/>
              <w:rPr>
                <w:rFonts w:eastAsia="Malgun Gothic"/>
              </w:rPr>
            </w:pPr>
            <w:r>
              <w:rPr>
                <w:rFonts w:eastAsia="Malgun Gothic"/>
              </w:rPr>
              <w:t>Description</w:t>
            </w:r>
          </w:p>
        </w:tc>
      </w:tr>
      <w:tr w:rsidR="000D524E" w:rsidRPr="00BC6720" w14:paraId="18482151" w14:textId="77777777" w:rsidTr="001E21D3">
        <w:trPr>
          <w:cantSplit/>
          <w:jc w:val="center"/>
        </w:trPr>
        <w:tc>
          <w:tcPr>
            <w:tcW w:w="3799" w:type="dxa"/>
          </w:tcPr>
          <w:p w14:paraId="6B3C099C" w14:textId="4858AC4E" w:rsidR="000D524E" w:rsidRPr="00BC6720" w:rsidRDefault="000D524E" w:rsidP="00096A45">
            <w:pPr>
              <w:pStyle w:val="TAL"/>
              <w:rPr>
                <w:rFonts w:eastAsia="Malgun Gothic"/>
              </w:rPr>
            </w:pPr>
            <w:r>
              <w:rPr>
                <w:rFonts w:eastAsia="Malgun Gothic"/>
              </w:rPr>
              <w:t>List of UE identities</w:t>
            </w:r>
            <w:r w:rsidR="00842E96">
              <w:rPr>
                <w:rFonts w:eastAsia="Malgun Gothic"/>
              </w:rPr>
              <w:t xml:space="preserve"> or External Group Identifier or Internal Group Identifier</w:t>
            </w:r>
          </w:p>
        </w:tc>
        <w:tc>
          <w:tcPr>
            <w:tcW w:w="5195" w:type="dxa"/>
          </w:tcPr>
          <w:p w14:paraId="79499E3A" w14:textId="04A2F84F" w:rsidR="000D524E" w:rsidRPr="00BC6720" w:rsidRDefault="000D524E" w:rsidP="00096A45">
            <w:pPr>
              <w:pStyle w:val="TAL"/>
              <w:rPr>
                <w:rFonts w:eastAsia="Malgun Gothic"/>
              </w:rPr>
            </w:pPr>
            <w:r>
              <w:rPr>
                <w:rFonts w:eastAsia="Malgun Gothic"/>
              </w:rPr>
              <w:t>Only the included UE identities</w:t>
            </w:r>
            <w:r w:rsidR="00842E96">
              <w:rPr>
                <w:rFonts w:eastAsia="Malgun Gothic"/>
              </w:rPr>
              <w:t xml:space="preserve"> (GPSI or SUPI) or Groups of UEs identified by an External Group Identifier/Internal Group Identifier</w:t>
            </w:r>
            <w:r>
              <w:rPr>
                <w:rFonts w:eastAsia="Malgun Gothic"/>
              </w:rPr>
              <w:t xml:space="preserve"> are considered for the notification.</w:t>
            </w:r>
          </w:p>
        </w:tc>
      </w:tr>
      <w:tr w:rsidR="000D524E" w:rsidRPr="00BC6720" w14:paraId="1CF36C20" w14:textId="77777777" w:rsidTr="001E21D3">
        <w:trPr>
          <w:cantSplit/>
          <w:jc w:val="center"/>
        </w:trPr>
        <w:tc>
          <w:tcPr>
            <w:tcW w:w="3799" w:type="dxa"/>
          </w:tcPr>
          <w:p w14:paraId="4F9F3A6C" w14:textId="61AB477E" w:rsidR="000D524E" w:rsidRDefault="000D524E" w:rsidP="00096A45">
            <w:pPr>
              <w:pStyle w:val="TAL"/>
              <w:rPr>
                <w:rFonts w:eastAsia="Malgun Gothic"/>
              </w:rPr>
            </w:pPr>
            <w:r>
              <w:rPr>
                <w:rFonts w:eastAsia="Malgun Gothic"/>
              </w:rPr>
              <w:t>PTP instance types</w:t>
            </w:r>
          </w:p>
        </w:tc>
        <w:tc>
          <w:tcPr>
            <w:tcW w:w="5195" w:type="dxa"/>
          </w:tcPr>
          <w:p w14:paraId="2A9122DE" w14:textId="37B65BF1" w:rsidR="000D524E" w:rsidRDefault="000D524E" w:rsidP="00096A45">
            <w:pPr>
              <w:pStyle w:val="TAL"/>
              <w:rPr>
                <w:rFonts w:eastAsia="Malgun Gothic"/>
              </w:rPr>
            </w:pPr>
            <w:r>
              <w:rPr>
                <w:rFonts w:eastAsia="Malgun Gothic"/>
              </w:rPr>
              <w:t>Supported PTP instance types as described in clause 5.27.1.4 of TS 23.501 [2].</w:t>
            </w:r>
          </w:p>
        </w:tc>
      </w:tr>
      <w:tr w:rsidR="000D524E" w:rsidRPr="00BC6720" w14:paraId="6AE29AED" w14:textId="77777777" w:rsidTr="001E21D3">
        <w:trPr>
          <w:cantSplit/>
          <w:jc w:val="center"/>
        </w:trPr>
        <w:tc>
          <w:tcPr>
            <w:tcW w:w="3799" w:type="dxa"/>
          </w:tcPr>
          <w:p w14:paraId="3077DFA3" w14:textId="56223A1D" w:rsidR="000D524E" w:rsidRDefault="000D524E" w:rsidP="00096A45">
            <w:pPr>
              <w:pStyle w:val="TAL"/>
              <w:rPr>
                <w:rFonts w:eastAsia="Malgun Gothic"/>
              </w:rPr>
            </w:pPr>
            <w:r>
              <w:rPr>
                <w:rFonts w:eastAsia="Malgun Gothic"/>
              </w:rPr>
              <w:t>Transport protocols</w:t>
            </w:r>
          </w:p>
        </w:tc>
        <w:tc>
          <w:tcPr>
            <w:tcW w:w="5195" w:type="dxa"/>
          </w:tcPr>
          <w:p w14:paraId="01CB2F4F" w14:textId="6C88D60E" w:rsidR="000D524E" w:rsidRDefault="000D524E" w:rsidP="00096A45">
            <w:pPr>
              <w:pStyle w:val="TAL"/>
              <w:rPr>
                <w:rFonts w:eastAsia="Malgun Gothic"/>
              </w:rPr>
            </w:pPr>
            <w:r>
              <w:rPr>
                <w:rFonts w:eastAsia="Malgun Gothic"/>
              </w:rPr>
              <w:t>Supported transport protocols for PTP as described in clause 5.27.1.4 of TS 23.501 [2].</w:t>
            </w:r>
          </w:p>
        </w:tc>
      </w:tr>
      <w:tr w:rsidR="000D524E" w:rsidRPr="00BC6720" w14:paraId="4A5E838E" w14:textId="77777777" w:rsidTr="001E21D3">
        <w:trPr>
          <w:cantSplit/>
          <w:jc w:val="center"/>
        </w:trPr>
        <w:tc>
          <w:tcPr>
            <w:tcW w:w="3799" w:type="dxa"/>
          </w:tcPr>
          <w:p w14:paraId="4D73CDA4" w14:textId="2783B013" w:rsidR="000D524E" w:rsidRDefault="000D524E" w:rsidP="00096A45">
            <w:pPr>
              <w:pStyle w:val="TAL"/>
              <w:rPr>
                <w:rFonts w:eastAsia="Malgun Gothic"/>
              </w:rPr>
            </w:pPr>
            <w:r>
              <w:rPr>
                <w:rFonts w:eastAsia="Malgun Gothic"/>
              </w:rPr>
              <w:t>Supported PTP Profiles</w:t>
            </w:r>
          </w:p>
        </w:tc>
        <w:tc>
          <w:tcPr>
            <w:tcW w:w="5195" w:type="dxa"/>
          </w:tcPr>
          <w:p w14:paraId="6EA4FBD8" w14:textId="26244018" w:rsidR="000D524E" w:rsidRDefault="000D524E" w:rsidP="00096A45">
            <w:pPr>
              <w:pStyle w:val="TAL"/>
              <w:rPr>
                <w:rFonts w:eastAsia="Malgun Gothic"/>
              </w:rPr>
            </w:pPr>
            <w:r>
              <w:rPr>
                <w:rFonts w:eastAsia="Malgun Gothic"/>
              </w:rPr>
              <w:t>Identifies the PTP profiles supported by 5GS for the reported UE.</w:t>
            </w:r>
          </w:p>
        </w:tc>
      </w:tr>
    </w:tbl>
    <w:p w14:paraId="4CA09B58" w14:textId="77777777" w:rsidR="000D524E" w:rsidRDefault="000D524E">
      <w:pPr>
        <w:rPr>
          <w:lang w:eastAsia="zh-CN"/>
        </w:rPr>
      </w:pPr>
    </w:p>
    <w:p w14:paraId="063B9998" w14:textId="38DC7282" w:rsidR="008A3270" w:rsidRDefault="008A3270" w:rsidP="008A3270">
      <w:pPr>
        <w:rPr>
          <w:lang w:eastAsia="zh-CN"/>
        </w:rPr>
      </w:pPr>
      <w:r w:rsidRPr="002217D3">
        <w:rPr>
          <w:b/>
          <w:bCs/>
          <w:lang w:eastAsia="zh-CN"/>
        </w:rPr>
        <w:t>Inputs, Required:</w:t>
      </w:r>
      <w:r w:rsidR="000D524E">
        <w:rPr>
          <w:lang w:eastAsia="zh-CN"/>
        </w:rPr>
        <w:t xml:space="preserve"> Either combination of DNN/S-NSSAI or AF-Service-Identifier</w:t>
      </w:r>
      <w:r w:rsidR="00BB338E">
        <w:rPr>
          <w:lang w:eastAsia="zh-CN"/>
        </w:rPr>
        <w:t xml:space="preserve"> and</w:t>
      </w:r>
      <w:r w:rsidR="000D524E">
        <w:rPr>
          <w:lang w:eastAsia="zh-CN"/>
        </w:rPr>
        <w:t xml:space="preserve"> Notification Target Address.</w:t>
      </w:r>
    </w:p>
    <w:p w14:paraId="47A788AC" w14:textId="6A3DC188" w:rsidR="008A3270" w:rsidRDefault="008A3270" w:rsidP="008A3270">
      <w:pPr>
        <w:rPr>
          <w:lang w:eastAsia="zh-CN"/>
        </w:rPr>
      </w:pPr>
      <w:r w:rsidRPr="002217D3">
        <w:rPr>
          <w:b/>
          <w:bCs/>
          <w:lang w:eastAsia="zh-CN"/>
        </w:rPr>
        <w:t>Inputs, Optional:</w:t>
      </w:r>
      <w:r>
        <w:rPr>
          <w:lang w:eastAsia="zh-CN"/>
        </w:rPr>
        <w:t xml:space="preserve"> </w:t>
      </w:r>
      <w:r w:rsidR="000D524E">
        <w:rPr>
          <w:lang w:eastAsia="zh-CN"/>
        </w:rPr>
        <w:t xml:space="preserve">Event Filter(s) as described in Table 5.2.6.25.6-1, </w:t>
      </w:r>
      <w:r>
        <w:rPr>
          <w:lang w:eastAsia="zh-CN"/>
        </w:rPr>
        <w:t>Report Type (can be either one-time reporting, periodic reporting or event based reporting).</w:t>
      </w:r>
    </w:p>
    <w:p w14:paraId="318A1ABE" w14:textId="5BC06B5C"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0D524E">
        <w:rPr>
          <w:lang w:eastAsia="zh-CN"/>
        </w:rPr>
        <w:t xml:space="preserve"> When the subscription is accepted: Subscription Correlation ID, Expiry time.</w:t>
      </w:r>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5423" w:name="_Toc106194218"/>
      <w:r>
        <w:rPr>
          <w:lang w:eastAsia="zh-CN"/>
        </w:rPr>
        <w:t>5.2.6.25.7</w:t>
      </w:r>
      <w:r>
        <w:rPr>
          <w:lang w:eastAsia="zh-CN"/>
        </w:rPr>
        <w:tab/>
        <w:t>Nnef_TimeSynchronization_CapsUnsubscribe operation</w:t>
      </w:r>
      <w:bookmarkEnd w:id="5423"/>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10171E4"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w:t>
      </w:r>
      <w:r w:rsidR="00D52AF1">
        <w:rPr>
          <w:lang w:eastAsia="zh-CN"/>
        </w:rPr>
        <w:t xml:space="preserve"> a group of UEs or any UE using</w:t>
      </w:r>
      <w:r>
        <w:rPr>
          <w:lang w:eastAsia="zh-CN"/>
        </w:rPr>
        <w:t xml:space="preserve"> a DNN/S-NSSAI combination.</w:t>
      </w:r>
    </w:p>
    <w:p w14:paraId="39C5C69F" w14:textId="59152CC8" w:rsidR="008A3270" w:rsidRDefault="008A3270" w:rsidP="008A3270">
      <w:pPr>
        <w:rPr>
          <w:lang w:eastAsia="zh-CN"/>
        </w:rPr>
      </w:pPr>
      <w:r w:rsidRPr="002217D3">
        <w:rPr>
          <w:b/>
          <w:bCs/>
          <w:lang w:eastAsia="zh-CN"/>
        </w:rPr>
        <w:t>Inputs, Required:</w:t>
      </w:r>
      <w:r w:rsidR="000D524E">
        <w:rPr>
          <w:lang w:eastAsia="zh-CN"/>
        </w:rPr>
        <w:t xml:space="preserve"> Subscription Correlation ID.</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5424" w:name="_Toc106194219"/>
      <w:r>
        <w:rPr>
          <w:lang w:eastAsia="zh-CN"/>
        </w:rPr>
        <w:t>5.2.6.25.8</w:t>
      </w:r>
      <w:r>
        <w:rPr>
          <w:lang w:eastAsia="zh-CN"/>
        </w:rPr>
        <w:tab/>
        <w:t>Nnef_TimeSynchronization_CapsNotify operation</w:t>
      </w:r>
      <w:bookmarkEnd w:id="5424"/>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4044FC6B" w:rsidR="000D524E" w:rsidRDefault="000D524E" w:rsidP="008A3270">
      <w:r>
        <w:t>When the NEF detects an event corresponding to a Subscription, it invokes Nnef_TimeSynchronization_CapsNotify service operation to the NF consumer(s) which has subscribed for the event. The following table describes the parameters in the event.</w:t>
      </w:r>
    </w:p>
    <w:p w14:paraId="42DF7317" w14:textId="77777777" w:rsidR="00322721" w:rsidRPr="00BC6720" w:rsidRDefault="00322721" w:rsidP="00322721">
      <w:pPr>
        <w:pStyle w:val="TH"/>
        <w:rPr>
          <w:rFonts w:eastAsia="SimSun"/>
        </w:rPr>
      </w:pPr>
      <w:r w:rsidRPr="00BC6720">
        <w:lastRenderedPageBreak/>
        <w:t xml:space="preserve">Table </w:t>
      </w:r>
      <w:r>
        <w:t>5</w:t>
      </w:r>
      <w:r w:rsidRPr="00BC6720">
        <w:rPr>
          <w:rFonts w:eastAsia="SimSun"/>
        </w:rPr>
        <w:t>.</w:t>
      </w:r>
      <w:r>
        <w:rPr>
          <w:rFonts w:eastAsia="SimSun"/>
        </w:rPr>
        <w:t>2.6</w:t>
      </w:r>
      <w:r w:rsidRPr="00BC6720">
        <w:rPr>
          <w:rFonts w:eastAsia="SimSun"/>
        </w:rPr>
        <w:t>.</w:t>
      </w:r>
      <w:r>
        <w:rPr>
          <w:rFonts w:eastAsia="SimSun"/>
        </w:rPr>
        <w:t>25</w:t>
      </w:r>
      <w:r w:rsidRPr="00BC6720">
        <w:rPr>
          <w:rFonts w:eastAsia="SimSun"/>
        </w:rPr>
        <w:t>.</w:t>
      </w:r>
      <w:r>
        <w:rPr>
          <w:rFonts w:eastAsia="SimSun"/>
        </w:rPr>
        <w:t>8</w:t>
      </w:r>
      <w:r w:rsidRPr="00BC6720">
        <w:rPr>
          <w:rFonts w:eastAsia="SimSun"/>
        </w:rPr>
        <w:t>-</w:t>
      </w:r>
      <w:r>
        <w:rPr>
          <w:rFonts w:eastAsia="SimSun"/>
        </w:rPr>
        <w:t>1</w:t>
      </w:r>
      <w:r w:rsidRPr="00BC6720">
        <w:rPr>
          <w:rFonts w:eastAsia="SimSun"/>
        </w:rPr>
        <w:t xml:space="preserve">: </w:t>
      </w:r>
      <w:r w:rsidRPr="00B337C5">
        <w:rPr>
          <w:rFonts w:eastAsia="SimSun"/>
        </w:rPr>
        <w:t>Time Synchronization capability event</w:t>
      </w:r>
      <w:r>
        <w:rPr>
          <w:rFonts w:eastAsia="SimSun"/>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322721" w:rsidRPr="00BC6720" w14:paraId="2C7B7690" w14:textId="77777777" w:rsidTr="0054242E">
        <w:trPr>
          <w:cantSplit/>
          <w:jc w:val="center"/>
        </w:trPr>
        <w:tc>
          <w:tcPr>
            <w:tcW w:w="3799" w:type="dxa"/>
          </w:tcPr>
          <w:p w14:paraId="114F0483" w14:textId="77777777" w:rsidR="00322721" w:rsidRPr="00BC6720" w:rsidRDefault="00322721" w:rsidP="0054242E">
            <w:pPr>
              <w:pStyle w:val="TAH"/>
              <w:rPr>
                <w:rFonts w:eastAsia="Malgun Gothic"/>
              </w:rPr>
            </w:pPr>
            <w:r w:rsidRPr="00BC6720">
              <w:rPr>
                <w:rFonts w:eastAsia="Malgun Gothic"/>
              </w:rPr>
              <w:t xml:space="preserve">Time Synchronization </w:t>
            </w:r>
            <w:r>
              <w:rPr>
                <w:rFonts w:eastAsia="Malgun Gothic"/>
              </w:rPr>
              <w:t>event p</w:t>
            </w:r>
            <w:r w:rsidRPr="00BC6720">
              <w:rPr>
                <w:rFonts w:eastAsia="Malgun Gothic"/>
              </w:rPr>
              <w:t>arameter</w:t>
            </w:r>
          </w:p>
        </w:tc>
        <w:tc>
          <w:tcPr>
            <w:tcW w:w="4678" w:type="dxa"/>
          </w:tcPr>
          <w:p w14:paraId="1F6CD030" w14:textId="77777777" w:rsidR="00322721" w:rsidRPr="00BC6720" w:rsidRDefault="00322721" w:rsidP="0054242E">
            <w:pPr>
              <w:pStyle w:val="TAH"/>
              <w:rPr>
                <w:rFonts w:eastAsia="Malgun Gothic"/>
              </w:rPr>
            </w:pPr>
            <w:r w:rsidRPr="00BC6720">
              <w:rPr>
                <w:rFonts w:eastAsia="Malgun Gothic"/>
              </w:rPr>
              <w:t>Description</w:t>
            </w:r>
          </w:p>
        </w:tc>
      </w:tr>
      <w:tr w:rsidR="00322721" w:rsidRPr="00BC6720" w14:paraId="455A38A2" w14:textId="77777777" w:rsidTr="0054242E">
        <w:trPr>
          <w:cantSplit/>
          <w:jc w:val="center"/>
        </w:trPr>
        <w:tc>
          <w:tcPr>
            <w:tcW w:w="3799" w:type="dxa"/>
          </w:tcPr>
          <w:p w14:paraId="178043D6" w14:textId="77777777" w:rsidR="00322721" w:rsidRPr="00BC6720" w:rsidRDefault="00322721" w:rsidP="0054242E">
            <w:pPr>
              <w:pStyle w:val="TAL"/>
              <w:rPr>
                <w:rFonts w:eastAsia="Malgun Gothic"/>
              </w:rPr>
            </w:pPr>
            <w:r>
              <w:rPr>
                <w:rFonts w:eastAsia="Malgun Gothic"/>
              </w:rPr>
              <w:t xml:space="preserve">List of </w:t>
            </w:r>
            <w:r w:rsidRPr="00BC6720">
              <w:rPr>
                <w:rFonts w:eastAsia="Malgun Gothic"/>
              </w:rPr>
              <w:t>User-Plane Node</w:t>
            </w:r>
            <w:r>
              <w:rPr>
                <w:rFonts w:eastAsia="Malgun Gothic"/>
              </w:rPr>
              <w:t xml:space="preserve"> IDs</w:t>
            </w:r>
            <w:r w:rsidRPr="00BC6720">
              <w:rPr>
                <w:rFonts w:eastAsia="Malgun Gothic"/>
              </w:rPr>
              <w:t xml:space="preserve"> </w:t>
            </w:r>
          </w:p>
        </w:tc>
        <w:tc>
          <w:tcPr>
            <w:tcW w:w="4678" w:type="dxa"/>
          </w:tcPr>
          <w:p w14:paraId="2EB73432" w14:textId="77777777" w:rsidR="00322721" w:rsidRPr="00BC6720" w:rsidRDefault="00322721" w:rsidP="0054242E">
            <w:pPr>
              <w:pStyle w:val="TAL"/>
              <w:rPr>
                <w:rFonts w:eastAsia="Malgun Gothic"/>
              </w:rPr>
            </w:pPr>
            <w:r w:rsidRPr="00BC6720">
              <w:rPr>
                <w:rFonts w:eastAsia="Malgun Gothic"/>
              </w:rPr>
              <w:t>Identifies the applicable NW-TT (NOTE).</w:t>
            </w:r>
          </w:p>
        </w:tc>
      </w:tr>
      <w:tr w:rsidR="00322721" w:rsidRPr="00BC6720" w14:paraId="4F58C994" w14:textId="77777777" w:rsidTr="0054242E">
        <w:trPr>
          <w:cantSplit/>
          <w:jc w:val="center"/>
        </w:trPr>
        <w:tc>
          <w:tcPr>
            <w:tcW w:w="8477" w:type="dxa"/>
            <w:gridSpan w:val="2"/>
          </w:tcPr>
          <w:p w14:paraId="313B69DB" w14:textId="77777777" w:rsidR="00322721" w:rsidRPr="008F77E4" w:rsidRDefault="00322721" w:rsidP="0054242E">
            <w:pPr>
              <w:pStyle w:val="TAL"/>
              <w:rPr>
                <w:rFonts w:eastAsia="Malgun Gothic"/>
                <w:b/>
                <w:bCs/>
              </w:rPr>
            </w:pPr>
            <w:r w:rsidRPr="008F77E4">
              <w:rPr>
                <w:rFonts w:eastAsia="Malgun Gothic"/>
                <w:b/>
                <w:bCs/>
              </w:rPr>
              <w:t>For each User-Plane Node ID</w:t>
            </w:r>
          </w:p>
        </w:tc>
      </w:tr>
      <w:tr w:rsidR="00322721" w:rsidRPr="00BC6720" w14:paraId="25AA7B24" w14:textId="77777777" w:rsidTr="0054242E">
        <w:trPr>
          <w:cantSplit/>
          <w:jc w:val="center"/>
        </w:trPr>
        <w:tc>
          <w:tcPr>
            <w:tcW w:w="3799" w:type="dxa"/>
          </w:tcPr>
          <w:p w14:paraId="1C3A167F" w14:textId="77777777" w:rsidR="00322721" w:rsidRPr="00BC6720" w:rsidRDefault="00322721" w:rsidP="0054242E">
            <w:pPr>
              <w:pStyle w:val="TAL"/>
              <w:rPr>
                <w:rFonts w:eastAsia="Malgun Gothic"/>
              </w:rPr>
            </w:pPr>
            <w:r w:rsidRPr="00BC6720">
              <w:rPr>
                <w:rFonts w:eastAsia="Malgun Gothic"/>
              </w:rPr>
              <w:t>(g)PTP grandmaster capable</w:t>
            </w:r>
          </w:p>
        </w:tc>
        <w:tc>
          <w:tcPr>
            <w:tcW w:w="4678" w:type="dxa"/>
          </w:tcPr>
          <w:p w14:paraId="7B7DD6E8" w14:textId="77777777" w:rsidR="00322721" w:rsidRPr="00BC6720" w:rsidRDefault="00322721" w:rsidP="0054242E">
            <w:pPr>
              <w:pStyle w:val="TAL"/>
              <w:rPr>
                <w:rFonts w:eastAsia="Malgun Gothic"/>
              </w:rPr>
            </w:pPr>
            <w:r w:rsidRPr="00BC6720">
              <w:rPr>
                <w:rFonts w:eastAsia="Malgun Gothic"/>
              </w:rPr>
              <w:t xml:space="preserve">Indicates separately whether </w:t>
            </w:r>
            <w:r>
              <w:rPr>
                <w:rFonts w:eastAsia="Malgun Gothic"/>
              </w:rPr>
              <w:t>User-Plane Node ID</w:t>
            </w:r>
            <w:r w:rsidRPr="00BC6720">
              <w:rPr>
                <w:rFonts w:eastAsia="Malgun Gothic"/>
              </w:rPr>
              <w:t xml:space="preserve"> supports acting as a gPTP </w:t>
            </w:r>
            <w:r>
              <w:rPr>
                <w:rFonts w:eastAsia="Malgun Gothic"/>
              </w:rPr>
              <w:t>and/</w:t>
            </w:r>
            <w:r w:rsidRPr="00BC6720">
              <w:rPr>
                <w:rFonts w:eastAsia="Malgun Gothic"/>
              </w:rPr>
              <w:t>or PTP grandmaster.</w:t>
            </w:r>
          </w:p>
        </w:tc>
      </w:tr>
      <w:tr w:rsidR="00322721" w:rsidRPr="00BC6720" w14:paraId="224297FA" w14:textId="77777777" w:rsidTr="0054242E">
        <w:trPr>
          <w:cantSplit/>
          <w:jc w:val="center"/>
        </w:trPr>
        <w:tc>
          <w:tcPr>
            <w:tcW w:w="3799" w:type="dxa"/>
          </w:tcPr>
          <w:p w14:paraId="1842ED78" w14:textId="77777777" w:rsidR="00322721" w:rsidRPr="00BC6720" w:rsidRDefault="00322721" w:rsidP="0054242E">
            <w:pPr>
              <w:pStyle w:val="TAL"/>
              <w:rPr>
                <w:rFonts w:eastAsia="Malgun Gothic"/>
              </w:rPr>
            </w:pPr>
            <w:r>
              <w:rPr>
                <w:rFonts w:eastAsia="Malgun Gothic"/>
              </w:rPr>
              <w:t>5G Access Stratum Time source</w:t>
            </w:r>
          </w:p>
        </w:tc>
        <w:tc>
          <w:tcPr>
            <w:tcW w:w="4678" w:type="dxa"/>
          </w:tcPr>
          <w:p w14:paraId="5A9CE2D1" w14:textId="77777777" w:rsidR="00322721" w:rsidRDefault="00322721" w:rsidP="0054242E">
            <w:pPr>
              <w:pStyle w:val="TAL"/>
              <w:rPr>
                <w:rFonts w:eastAsia="Malgun Gothic"/>
              </w:rPr>
            </w:pPr>
            <w:r>
              <w:rPr>
                <w:rFonts w:eastAsia="Malgun Gothic"/>
              </w:rPr>
              <w:t>Indicates the 5G clock quality supported (i.e. the source of time used by the 5GS).</w:t>
            </w:r>
          </w:p>
          <w:p w14:paraId="4FB65E0A" w14:textId="77777777" w:rsidR="00322721" w:rsidRPr="00BC6720" w:rsidRDefault="00322721" w:rsidP="0054242E">
            <w:pPr>
              <w:pStyle w:val="TAL"/>
              <w:rPr>
                <w:rFonts w:eastAsia="Malgun Gothic"/>
              </w:rPr>
            </w:pPr>
            <w:r>
              <w:rPr>
                <w:rFonts w:eastAsia="Malgun Gothic"/>
              </w:rPr>
              <w:t>Allowed values: Atomic clock, GNSS, terrestrial radio, serial time code, PTP, NTP, hand set, internal oscillator, other.</w:t>
            </w:r>
          </w:p>
        </w:tc>
      </w:tr>
      <w:tr w:rsidR="00322721" w:rsidRPr="00BC6720" w14:paraId="6845B344" w14:textId="77777777" w:rsidTr="0054242E">
        <w:trPr>
          <w:cantSplit/>
          <w:jc w:val="center"/>
        </w:trPr>
        <w:tc>
          <w:tcPr>
            <w:tcW w:w="3799" w:type="dxa"/>
          </w:tcPr>
          <w:p w14:paraId="6FCD0C56" w14:textId="77777777" w:rsidR="00322721" w:rsidRPr="00BC6720" w:rsidRDefault="00322721" w:rsidP="0054242E">
            <w:pPr>
              <w:pStyle w:val="TAL"/>
              <w:rPr>
                <w:rFonts w:eastAsia="Malgun Gothic"/>
              </w:rPr>
            </w:pPr>
            <w:r>
              <w:rPr>
                <w:rFonts w:eastAsia="Malgun Gothic"/>
              </w:rPr>
              <w:t>List of UEs associated with the User-Plane Node ID</w:t>
            </w:r>
          </w:p>
        </w:tc>
        <w:tc>
          <w:tcPr>
            <w:tcW w:w="4678" w:type="dxa"/>
          </w:tcPr>
          <w:p w14:paraId="285F3A20" w14:textId="10C2CF76" w:rsidR="00322721" w:rsidRPr="00BC6720" w:rsidRDefault="00D52AF1" w:rsidP="0054242E">
            <w:pPr>
              <w:pStyle w:val="TAL"/>
              <w:rPr>
                <w:rFonts w:eastAsia="Malgun Gothic"/>
              </w:rPr>
            </w:pPr>
            <w:r>
              <w:rPr>
                <w:rFonts w:eastAsia="Malgun Gothic"/>
              </w:rPr>
              <w:t>A list of UEs associated to each user-plane Node ID.</w:t>
            </w:r>
          </w:p>
        </w:tc>
      </w:tr>
      <w:tr w:rsidR="00322721" w:rsidRPr="00BC6720" w14:paraId="42664A6E" w14:textId="77777777" w:rsidTr="0054242E">
        <w:trPr>
          <w:cantSplit/>
          <w:jc w:val="center"/>
        </w:trPr>
        <w:tc>
          <w:tcPr>
            <w:tcW w:w="8477" w:type="dxa"/>
            <w:gridSpan w:val="2"/>
          </w:tcPr>
          <w:p w14:paraId="54FB2925" w14:textId="77777777" w:rsidR="00322721" w:rsidRPr="00E23437" w:rsidRDefault="00322721" w:rsidP="0054242E">
            <w:pPr>
              <w:pStyle w:val="TAL"/>
              <w:rPr>
                <w:rFonts w:eastAsia="Malgun Gothic"/>
                <w:b/>
                <w:bCs/>
              </w:rPr>
            </w:pPr>
            <w:r w:rsidRPr="00E23437">
              <w:rPr>
                <w:rFonts w:eastAsia="Malgun Gothic"/>
                <w:b/>
                <w:bCs/>
              </w:rPr>
              <w:t>For each UE</w:t>
            </w:r>
          </w:p>
        </w:tc>
      </w:tr>
      <w:tr w:rsidR="00322721" w:rsidRPr="00BC6720" w14:paraId="2C258F6A" w14:textId="77777777" w:rsidTr="0054242E">
        <w:trPr>
          <w:cantSplit/>
          <w:jc w:val="center"/>
        </w:trPr>
        <w:tc>
          <w:tcPr>
            <w:tcW w:w="3799" w:type="dxa"/>
          </w:tcPr>
          <w:p w14:paraId="69423D91" w14:textId="2C454233" w:rsidR="00322721" w:rsidRPr="00BC6720" w:rsidRDefault="00322721" w:rsidP="0054242E">
            <w:pPr>
              <w:pStyle w:val="TAL"/>
              <w:rPr>
                <w:rFonts w:eastAsia="Malgun Gothic"/>
              </w:rPr>
            </w:pPr>
            <w:r>
              <w:rPr>
                <w:rFonts w:eastAsia="Malgun Gothic"/>
              </w:rPr>
              <w:t>UE identity</w:t>
            </w:r>
            <w:r w:rsidR="00D52AF1">
              <w:rPr>
                <w:rFonts w:eastAsia="Malgun Gothic"/>
              </w:rPr>
              <w:t xml:space="preserve"> (GPSI or SUPI)</w:t>
            </w:r>
          </w:p>
        </w:tc>
        <w:tc>
          <w:tcPr>
            <w:tcW w:w="4678" w:type="dxa"/>
          </w:tcPr>
          <w:p w14:paraId="2D40DB30" w14:textId="77777777" w:rsidR="00322721" w:rsidRPr="00BC6720" w:rsidRDefault="00322721" w:rsidP="0054242E">
            <w:pPr>
              <w:pStyle w:val="TAL"/>
              <w:rPr>
                <w:rFonts w:eastAsia="Malgun Gothic"/>
              </w:rPr>
            </w:pPr>
            <w:r>
              <w:rPr>
                <w:rFonts w:eastAsia="Malgun Gothic"/>
              </w:rPr>
              <w:t>Identifies the UE to which the reported parameters below apply.</w:t>
            </w:r>
          </w:p>
        </w:tc>
      </w:tr>
      <w:tr w:rsidR="00322721" w:rsidRPr="00BC6720" w14:paraId="31BC4996" w14:textId="77777777" w:rsidTr="0054242E">
        <w:trPr>
          <w:cantSplit/>
          <w:jc w:val="center"/>
        </w:trPr>
        <w:tc>
          <w:tcPr>
            <w:tcW w:w="3799" w:type="dxa"/>
          </w:tcPr>
          <w:p w14:paraId="37FB9A38" w14:textId="77777777" w:rsidR="00322721" w:rsidRPr="00BC6720" w:rsidRDefault="00322721" w:rsidP="0054242E">
            <w:pPr>
              <w:pStyle w:val="TAL"/>
              <w:rPr>
                <w:rFonts w:eastAsia="Malgun Gothic"/>
              </w:rPr>
            </w:pPr>
            <w:r>
              <w:rPr>
                <w:rFonts w:eastAsia="Malgun Gothic"/>
              </w:rPr>
              <w:t>PTP instance types</w:t>
            </w:r>
          </w:p>
        </w:tc>
        <w:tc>
          <w:tcPr>
            <w:tcW w:w="4678" w:type="dxa"/>
          </w:tcPr>
          <w:p w14:paraId="4A581F79" w14:textId="77777777" w:rsidR="00322721" w:rsidRPr="00BC6720" w:rsidRDefault="00322721" w:rsidP="0054242E">
            <w:pPr>
              <w:pStyle w:val="TAL"/>
              <w:rPr>
                <w:rFonts w:eastAsia="Malgun Gothic"/>
              </w:rPr>
            </w:pPr>
            <w:r>
              <w:rPr>
                <w:rFonts w:eastAsia="Malgun Gothic"/>
              </w:rPr>
              <w:t xml:space="preserve"> Supported PTP instance types as described in clause 5.27.1.4 in TS 23.501 [2].</w:t>
            </w:r>
          </w:p>
        </w:tc>
      </w:tr>
      <w:tr w:rsidR="00322721" w:rsidRPr="00BC6720" w14:paraId="0CFAF2C9" w14:textId="77777777" w:rsidTr="0054242E">
        <w:trPr>
          <w:cantSplit/>
          <w:jc w:val="center"/>
        </w:trPr>
        <w:tc>
          <w:tcPr>
            <w:tcW w:w="3799" w:type="dxa"/>
          </w:tcPr>
          <w:p w14:paraId="1F5FD729" w14:textId="77777777" w:rsidR="00322721" w:rsidRPr="00BC6720" w:rsidDel="00635C03" w:rsidRDefault="00322721" w:rsidP="0054242E">
            <w:pPr>
              <w:pStyle w:val="TAL"/>
              <w:rPr>
                <w:rFonts w:eastAsia="Malgun Gothic"/>
              </w:rPr>
            </w:pPr>
            <w:r>
              <w:rPr>
                <w:rFonts w:eastAsia="Malgun Gothic"/>
              </w:rPr>
              <w:t>Transport protocols</w:t>
            </w:r>
          </w:p>
        </w:tc>
        <w:tc>
          <w:tcPr>
            <w:tcW w:w="4678" w:type="dxa"/>
          </w:tcPr>
          <w:p w14:paraId="3ACE074D" w14:textId="77777777" w:rsidR="00322721" w:rsidRPr="00BC6720" w:rsidDel="00635C03" w:rsidRDefault="00322721" w:rsidP="0054242E">
            <w:pPr>
              <w:pStyle w:val="TAL"/>
              <w:rPr>
                <w:rFonts w:eastAsia="Malgun Gothic"/>
              </w:rPr>
            </w:pPr>
            <w:r>
              <w:rPr>
                <w:rFonts w:eastAsia="Malgun Gothic"/>
              </w:rPr>
              <w:t>Supported transport protocols for PTP as described in clause 5.27.1.4 in TS 23.501 [2].</w:t>
            </w:r>
          </w:p>
        </w:tc>
      </w:tr>
      <w:tr w:rsidR="00322721" w:rsidRPr="00BC6720" w14:paraId="65E30068" w14:textId="77777777" w:rsidTr="0054242E">
        <w:trPr>
          <w:cantSplit/>
          <w:jc w:val="center"/>
        </w:trPr>
        <w:tc>
          <w:tcPr>
            <w:tcW w:w="3799" w:type="dxa"/>
          </w:tcPr>
          <w:p w14:paraId="1240CC62" w14:textId="77777777" w:rsidR="00322721" w:rsidRPr="00BC6720" w:rsidRDefault="00322721" w:rsidP="0054242E">
            <w:pPr>
              <w:pStyle w:val="TAL"/>
              <w:rPr>
                <w:rFonts w:eastAsia="Malgun Gothic"/>
              </w:rPr>
            </w:pPr>
            <w:r w:rsidRPr="00BC6720">
              <w:rPr>
                <w:rFonts w:eastAsia="Malgun Gothic"/>
                <w:lang w:eastAsia="ko-KR"/>
              </w:rPr>
              <w:t xml:space="preserve">Supported </w:t>
            </w:r>
            <w:r w:rsidRPr="00BC6720">
              <w:rPr>
                <w:rFonts w:eastAsia="Malgun Gothic" w:hint="eastAsia"/>
                <w:lang w:eastAsia="ko-KR"/>
              </w:rPr>
              <w:t>PTP P</w:t>
            </w:r>
            <w:r w:rsidRPr="00BC6720">
              <w:rPr>
                <w:rFonts w:eastAsia="Malgun Gothic"/>
                <w:lang w:eastAsia="ko-KR"/>
              </w:rPr>
              <w:t>rofiles</w:t>
            </w:r>
          </w:p>
        </w:tc>
        <w:tc>
          <w:tcPr>
            <w:tcW w:w="4678" w:type="dxa"/>
          </w:tcPr>
          <w:p w14:paraId="5AED8A64" w14:textId="77777777" w:rsidR="00322721" w:rsidRPr="00BC6720" w:rsidRDefault="00322721" w:rsidP="0054242E">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profiles supported by 5GS for the reported UE.</w:t>
            </w:r>
          </w:p>
        </w:tc>
      </w:tr>
      <w:tr w:rsidR="00322721" w:rsidRPr="00BC6720" w14:paraId="4797A59C" w14:textId="77777777" w:rsidTr="0054242E">
        <w:trPr>
          <w:cantSplit/>
          <w:jc w:val="center"/>
        </w:trPr>
        <w:tc>
          <w:tcPr>
            <w:tcW w:w="8477" w:type="dxa"/>
            <w:gridSpan w:val="2"/>
          </w:tcPr>
          <w:p w14:paraId="50938D11" w14:textId="724F1682" w:rsidR="00322721" w:rsidRPr="00BC6720" w:rsidRDefault="00322721" w:rsidP="0054242E">
            <w:pPr>
              <w:pStyle w:val="TAN"/>
              <w:rPr>
                <w:rFonts w:eastAsia="Malgun Gothic"/>
              </w:rPr>
            </w:pPr>
            <w:r w:rsidRPr="00BC6720">
              <w:t>NOTE:</w:t>
            </w:r>
            <w:r w:rsidR="005E4458">
              <w:tab/>
            </w:r>
            <w:r w:rsidRPr="00BC6720">
              <w:t>This is needed to limit the PTP instance into a single NW-TT. In this way the AF can know e.g. UE1/UE2/UE3 are served by NW-TT1, UE4/UE5/UE6 are served by NW-TT2. The AF can control the PTP instances per NW-TT.</w:t>
            </w:r>
          </w:p>
        </w:tc>
      </w:tr>
    </w:tbl>
    <w:p w14:paraId="1FB922BF" w14:textId="77777777" w:rsidR="00322721" w:rsidRDefault="00322721" w:rsidP="00322721"/>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7C21A5BD" w:rsidR="008A3270" w:rsidRDefault="008A3270" w:rsidP="008A3270">
      <w:pPr>
        <w:rPr>
          <w:lang w:eastAsia="zh-CN"/>
        </w:rPr>
      </w:pPr>
      <w:r w:rsidRPr="002217D3">
        <w:rPr>
          <w:b/>
          <w:bCs/>
          <w:lang w:eastAsia="zh-CN"/>
        </w:rPr>
        <w:t>Inputs, Required:</w:t>
      </w:r>
      <w:r>
        <w:rPr>
          <w:lang w:eastAsia="zh-CN"/>
        </w:rPr>
        <w:t xml:space="preserve"> </w:t>
      </w:r>
      <w:r w:rsidR="00BB338E">
        <w:rPr>
          <w:lang w:eastAsia="zh-CN"/>
        </w:rPr>
        <w:t xml:space="preserve">Subscription </w:t>
      </w:r>
      <w:r>
        <w:rPr>
          <w:lang w:eastAsia="zh-CN"/>
        </w:rPr>
        <w:t>Correlation ID.</w:t>
      </w:r>
    </w:p>
    <w:p w14:paraId="74AD65F5" w14:textId="3CFE23E9" w:rsidR="008A3270" w:rsidRDefault="008A3270" w:rsidP="008A3270">
      <w:pPr>
        <w:rPr>
          <w:lang w:eastAsia="zh-CN"/>
        </w:rPr>
      </w:pPr>
      <w:r w:rsidRPr="002217D3">
        <w:rPr>
          <w:b/>
          <w:bCs/>
          <w:lang w:eastAsia="zh-CN"/>
        </w:rPr>
        <w:t>Inputs, Optional:</w:t>
      </w:r>
      <w:r w:rsidR="000D524E">
        <w:rPr>
          <w:lang w:eastAsia="zh-CN"/>
        </w:rPr>
        <w:t xml:space="preserve"> Time synchronization capabilities as described in Table 5.2.6.25.8-1.</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25" w:name="_Toc106194220"/>
      <w:r>
        <w:t>5.2.6.25.9</w:t>
      </w:r>
      <w:r w:rsidR="00FD7F6E">
        <w:tab/>
        <w:t>Void</w:t>
      </w:r>
      <w:bookmarkEnd w:id="5425"/>
    </w:p>
    <w:p w14:paraId="1991E563" w14:textId="23ACC36F" w:rsidR="00B1786E" w:rsidRDefault="00B1786E" w:rsidP="00B1786E"/>
    <w:p w14:paraId="7AA5FC6C" w14:textId="603FB618" w:rsidR="00B1786E" w:rsidRDefault="00B1786E" w:rsidP="006E7760">
      <w:pPr>
        <w:pStyle w:val="Heading5"/>
      </w:pPr>
      <w:bookmarkStart w:id="5426" w:name="_Toc106194221"/>
      <w:r>
        <w:t>5.2.6.25.10</w:t>
      </w:r>
      <w:r w:rsidR="00601BC0">
        <w:tab/>
        <w:t>Void</w:t>
      </w:r>
      <w:bookmarkEnd w:id="5426"/>
    </w:p>
    <w:p w14:paraId="263B7BFC" w14:textId="4B1FF96F" w:rsidR="00B1786E" w:rsidRDefault="00B1786E" w:rsidP="00B1786E"/>
    <w:p w14:paraId="1CFEC49B" w14:textId="50DC3E22" w:rsidR="00B1786E" w:rsidRDefault="00B1786E" w:rsidP="006E7760">
      <w:pPr>
        <w:pStyle w:val="Heading5"/>
      </w:pPr>
      <w:bookmarkStart w:id="5427" w:name="_Toc106194222"/>
      <w:r>
        <w:t>5.2.6.25.11</w:t>
      </w:r>
      <w:r w:rsidR="00FD7F6E">
        <w:tab/>
        <w:t>Void</w:t>
      </w:r>
      <w:bookmarkEnd w:id="5427"/>
    </w:p>
    <w:p w14:paraId="63A9079C" w14:textId="74AD70A8" w:rsidR="00B1786E" w:rsidRDefault="00B1786E" w:rsidP="00B1786E"/>
    <w:p w14:paraId="785E5AF3" w14:textId="18A3D62C" w:rsidR="00B1786E" w:rsidRDefault="00B1786E" w:rsidP="006E7760">
      <w:pPr>
        <w:pStyle w:val="Heading5"/>
      </w:pPr>
      <w:bookmarkStart w:id="5428" w:name="_Toc106194223"/>
      <w:r>
        <w:t>5.2.6.25.12</w:t>
      </w:r>
      <w:r w:rsidR="00FD7F6E">
        <w:tab/>
        <w:t>Void</w:t>
      </w:r>
      <w:bookmarkEnd w:id="5428"/>
    </w:p>
    <w:p w14:paraId="4046B441" w14:textId="47D7EF09" w:rsidR="00B1786E" w:rsidRDefault="00B1786E" w:rsidP="00B1786E"/>
    <w:p w14:paraId="52A58A64" w14:textId="0A92B44A" w:rsidR="00E278BC" w:rsidRDefault="00E278BC" w:rsidP="00E278BC">
      <w:pPr>
        <w:pStyle w:val="Heading4"/>
      </w:pPr>
      <w:bookmarkStart w:id="5429" w:name="_Toc106194224"/>
      <w:r>
        <w:t>5.2.6.26</w:t>
      </w:r>
      <w:r>
        <w:tab/>
        <w:t>Nnef_EASDeployment service</w:t>
      </w:r>
      <w:bookmarkEnd w:id="5429"/>
    </w:p>
    <w:p w14:paraId="29C77EC5" w14:textId="73361A2F" w:rsidR="00E278BC" w:rsidRDefault="00E278BC" w:rsidP="00E278BC">
      <w:pPr>
        <w:pStyle w:val="Heading5"/>
      </w:pPr>
      <w:bookmarkStart w:id="5430" w:name="_Toc106194225"/>
      <w:r>
        <w:t>5.2.6.26.1</w:t>
      </w:r>
      <w:r>
        <w:tab/>
        <w:t>General</w:t>
      </w:r>
      <w:bookmarkEnd w:id="5430"/>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31" w:name="_Toc106194226"/>
      <w:r>
        <w:lastRenderedPageBreak/>
        <w:t>5.2.6.26.2</w:t>
      </w:r>
      <w:r>
        <w:tab/>
        <w:t>Nnef_EASDeployment_Create service operation</w:t>
      </w:r>
      <w:bookmarkEnd w:id="5431"/>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432" w:name="_Toc106194227"/>
      <w:r>
        <w:t>5.2.6.26.3</w:t>
      </w:r>
      <w:r>
        <w:tab/>
        <w:t>Nnef_EASDeployment_Update service operation</w:t>
      </w:r>
      <w:bookmarkEnd w:id="5432"/>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33" w:name="_Toc106194228"/>
      <w:r>
        <w:t>5.2.6.26.4</w:t>
      </w:r>
      <w:r>
        <w:tab/>
        <w:t>Nnef_EASDeployment_Delete service operation</w:t>
      </w:r>
      <w:bookmarkEnd w:id="5433"/>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34" w:name="_Toc106194229"/>
      <w:r>
        <w:t>5.2.6.26.5</w:t>
      </w:r>
      <w:r>
        <w:tab/>
        <w:t>Void</w:t>
      </w:r>
      <w:bookmarkEnd w:id="5434"/>
    </w:p>
    <w:p w14:paraId="594D3E3A" w14:textId="77777777" w:rsidR="002D7A00" w:rsidRPr="005E4458" w:rsidRDefault="002D7A00" w:rsidP="005E4458"/>
    <w:p w14:paraId="6CF2E891" w14:textId="33993A02" w:rsidR="00E278BC" w:rsidRDefault="00E278BC" w:rsidP="006E7760">
      <w:pPr>
        <w:pStyle w:val="Heading5"/>
      </w:pPr>
      <w:bookmarkStart w:id="5435" w:name="_Toc106194230"/>
      <w:r>
        <w:t>5.2.6.26.6</w:t>
      </w:r>
      <w:r>
        <w:tab/>
        <w:t>Nnef_EASDeployment_Subscribe service operation</w:t>
      </w:r>
      <w:bookmarkEnd w:id="5435"/>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lastRenderedPageBreak/>
        <w:t>Outputs, Optional:</w:t>
      </w:r>
      <w:r>
        <w:t xml:space="preserve"> None.</w:t>
      </w:r>
    </w:p>
    <w:p w14:paraId="2E652176" w14:textId="18533C17" w:rsidR="00E278BC" w:rsidRDefault="00E278BC" w:rsidP="006E7760">
      <w:pPr>
        <w:pStyle w:val="Heading5"/>
      </w:pPr>
      <w:bookmarkStart w:id="5436" w:name="_Toc106194231"/>
      <w:r>
        <w:t>5.2.6.26.7</w:t>
      </w:r>
      <w:r>
        <w:tab/>
        <w:t>Nnef_EASDeployment_Unsubscribe service operation</w:t>
      </w:r>
      <w:bookmarkEnd w:id="5436"/>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37" w:name="_Toc106194232"/>
      <w:r>
        <w:t>5.2.6.26.8</w:t>
      </w:r>
      <w:r>
        <w:tab/>
        <w:t>Nnef_EASDeployment_Notify service operation</w:t>
      </w:r>
      <w:bookmarkEnd w:id="5437"/>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38" w:name="_Toc106194233"/>
      <w:r>
        <w:rPr>
          <w:lang w:eastAsia="zh-CN"/>
        </w:rPr>
        <w:t>5.2.6.27</w:t>
      </w:r>
      <w:r>
        <w:rPr>
          <w:lang w:eastAsia="zh-CN"/>
        </w:rPr>
        <w:tab/>
        <w:t>Nnef_UEId service</w:t>
      </w:r>
      <w:bookmarkEnd w:id="5438"/>
    </w:p>
    <w:p w14:paraId="5E7534CD" w14:textId="77777777" w:rsidR="007C6C9A" w:rsidRDefault="007C6C9A" w:rsidP="005E4458">
      <w:pPr>
        <w:pStyle w:val="Heading5"/>
        <w:rPr>
          <w:lang w:eastAsia="zh-CN"/>
        </w:rPr>
      </w:pPr>
      <w:bookmarkStart w:id="5439" w:name="_Toc106194234"/>
      <w:r>
        <w:rPr>
          <w:lang w:eastAsia="zh-CN"/>
        </w:rPr>
        <w:t>5.2.6.27.1</w:t>
      </w:r>
      <w:r>
        <w:rPr>
          <w:lang w:eastAsia="zh-CN"/>
        </w:rPr>
        <w:tab/>
        <w:t>General</w:t>
      </w:r>
      <w:bookmarkEnd w:id="5439"/>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40" w:name="_Toc106194235"/>
      <w:r>
        <w:rPr>
          <w:lang w:eastAsia="zh-CN"/>
        </w:rPr>
        <w:t>5.2.6.27.2</w:t>
      </w:r>
      <w:r>
        <w:rPr>
          <w:lang w:eastAsia="zh-CN"/>
        </w:rPr>
        <w:tab/>
        <w:t>Nnef_UEId_Get operation</w:t>
      </w:r>
      <w:bookmarkEnd w:id="5440"/>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1282D770" w:rsidR="007C6C9A" w:rsidRDefault="007C6C9A" w:rsidP="007C6C9A">
      <w:pPr>
        <w:rPr>
          <w:lang w:eastAsia="zh-CN"/>
        </w:rPr>
      </w:pPr>
      <w:r w:rsidRPr="005E4458">
        <w:rPr>
          <w:b/>
          <w:bCs/>
          <w:lang w:eastAsia="zh-CN"/>
        </w:rPr>
        <w:t>Inputs, Optional:</w:t>
      </w:r>
      <w:r>
        <w:rPr>
          <w:lang w:eastAsia="zh-CN"/>
        </w:rPr>
        <w:t xml:space="preserve"> 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41" w:name="_Toc106194236"/>
      <w:r>
        <w:rPr>
          <w:lang w:eastAsia="zh-CN"/>
        </w:rPr>
        <w:t>5.2.6.28</w:t>
      </w:r>
      <w:r>
        <w:rPr>
          <w:lang w:eastAsia="zh-CN"/>
        </w:rPr>
        <w:tab/>
        <w:t>Nnef_ASTI service</w:t>
      </w:r>
      <w:bookmarkEnd w:id="5441"/>
    </w:p>
    <w:p w14:paraId="20E89990" w14:textId="1501C5C1" w:rsidR="00601BC0" w:rsidRDefault="00601BC0" w:rsidP="00601BC0">
      <w:pPr>
        <w:pStyle w:val="Heading5"/>
      </w:pPr>
      <w:bookmarkStart w:id="5442" w:name="_Toc106194237"/>
      <w:r>
        <w:t>5.2.6.28.1</w:t>
      </w:r>
      <w:r>
        <w:tab/>
        <w:t>General</w:t>
      </w:r>
      <w:bookmarkEnd w:id="5442"/>
    </w:p>
    <w:p w14:paraId="7E336830" w14:textId="77777777" w:rsidR="00601BC0" w:rsidRDefault="00601BC0" w:rsidP="00601BC0">
      <w:r w:rsidRPr="00797690">
        <w:rPr>
          <w:b/>
          <w:bCs/>
        </w:rPr>
        <w:t>Service description:</w:t>
      </w:r>
      <w:r>
        <w:t xml:space="preserve"> This service provides:</w:t>
      </w:r>
    </w:p>
    <w:p w14:paraId="13CBCFFB" w14:textId="77777777" w:rsidR="00601BC0" w:rsidRDefault="00601BC0" w:rsidP="00797690">
      <w:pPr>
        <w:pStyle w:val="B1"/>
      </w:pPr>
      <w:r>
        <w:t>-</w:t>
      </w:r>
      <w:r>
        <w:tab/>
        <w:t>Request authorization of NF Service Consumer requests.</w:t>
      </w:r>
    </w:p>
    <w:p w14:paraId="6B75B5EA" w14:textId="77777777" w:rsidR="00601BC0" w:rsidRDefault="00601BC0" w:rsidP="00797690">
      <w:pPr>
        <w:pStyle w:val="B1"/>
      </w:pPr>
      <w:r>
        <w:t>-</w:t>
      </w:r>
      <w:r>
        <w:tab/>
        <w:t>NF Service Consumer request to control the 5G access stratum time distribution configuration as described in clause 5.27.1.8 of TS 23.501 [2].</w:t>
      </w:r>
    </w:p>
    <w:p w14:paraId="39FB6D2E" w14:textId="79BB9AAC" w:rsidR="00601BC0" w:rsidRDefault="00601BC0" w:rsidP="00601BC0">
      <w:pPr>
        <w:pStyle w:val="Heading5"/>
      </w:pPr>
      <w:bookmarkStart w:id="5443" w:name="_Toc106194238"/>
      <w:r>
        <w:lastRenderedPageBreak/>
        <w:t>5.2.6.28.2</w:t>
      </w:r>
      <w:r>
        <w:tab/>
        <w:t>Nnef_ASTI_Create operation</w:t>
      </w:r>
      <w:bookmarkEnd w:id="5443"/>
    </w:p>
    <w:p w14:paraId="24A16318" w14:textId="77777777" w:rsidR="00601BC0" w:rsidRDefault="00601BC0" w:rsidP="00601BC0">
      <w:r w:rsidRPr="00797690">
        <w:rPr>
          <w:b/>
          <w:bCs/>
        </w:rPr>
        <w:t>Service operation name:</w:t>
      </w:r>
      <w:r>
        <w:t xml:space="preserve"> Nnef_ ASTI_Create</w:t>
      </w:r>
    </w:p>
    <w:p w14:paraId="25D87001" w14:textId="3071BDDB" w:rsidR="00601BC0" w:rsidRDefault="00601BC0" w:rsidP="00601BC0">
      <w:r w:rsidRPr="00797690">
        <w:rPr>
          <w:b/>
          <w:bCs/>
        </w:rPr>
        <w:t>Description:</w:t>
      </w:r>
      <w:r>
        <w:t xml:space="preserve"> Authorize the request, activate the 5G access stratum time distribution.</w:t>
      </w:r>
    </w:p>
    <w:p w14:paraId="490BFCF9" w14:textId="77777777" w:rsidR="00601BC0" w:rsidRDefault="00601BC0" w:rsidP="00601BC0">
      <w:r w:rsidRPr="00797690">
        <w:rPr>
          <w:b/>
          <w:bCs/>
        </w:rPr>
        <w:t>Inputs, Required:</w:t>
      </w:r>
      <w:r>
        <w:t xml:space="preserve"> Target for 5G access stratum time distribution (one UE identified by SUPI or GPSI, a group of UEs identified by an External Group Identifier), AF identifier, mandatory service parameters as described in Table 4.15.9.4-1.</w:t>
      </w:r>
    </w:p>
    <w:p w14:paraId="2578597E" w14:textId="77777777" w:rsidR="00601BC0" w:rsidRDefault="00601BC0" w:rsidP="00601BC0">
      <w:r w:rsidRPr="00797690">
        <w:rPr>
          <w:b/>
          <w:bCs/>
        </w:rPr>
        <w:t>Inputs, Optional:</w:t>
      </w:r>
      <w:r>
        <w:t xml:space="preserve"> optional service parameters as described in Table 4.15.9.4-1.</w:t>
      </w:r>
    </w:p>
    <w:p w14:paraId="665A28D0"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49B03CFE" w14:textId="77777777" w:rsidR="00601BC0" w:rsidRDefault="00601BC0" w:rsidP="00601BC0">
      <w:r w:rsidRPr="00797690">
        <w:rPr>
          <w:b/>
          <w:bCs/>
        </w:rPr>
        <w:t>Outputs, Optional:</w:t>
      </w:r>
      <w:r>
        <w:t xml:space="preserve"> None.</w:t>
      </w:r>
    </w:p>
    <w:p w14:paraId="115E45A6" w14:textId="77777777" w:rsidR="00601BC0" w:rsidRDefault="00601BC0" w:rsidP="00797690">
      <w:pPr>
        <w:pStyle w:val="Heading5"/>
      </w:pPr>
      <w:bookmarkStart w:id="5444" w:name="_Toc106194239"/>
      <w:r>
        <w:t>5.2.6.28.3</w:t>
      </w:r>
      <w:r>
        <w:tab/>
        <w:t>Nnef_ASTI_Update operation</w:t>
      </w:r>
      <w:bookmarkEnd w:id="5444"/>
    </w:p>
    <w:p w14:paraId="43647525" w14:textId="77777777" w:rsidR="00601BC0" w:rsidRDefault="00601BC0" w:rsidP="00601BC0">
      <w:r w:rsidRPr="00797690">
        <w:rPr>
          <w:b/>
          <w:bCs/>
        </w:rPr>
        <w:t>Service operation name:</w:t>
      </w:r>
      <w:r>
        <w:t xml:space="preserve"> Nnef_ASTI_Update</w:t>
      </w:r>
    </w:p>
    <w:p w14:paraId="0D18F1E8"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168754A3" w14:textId="77777777" w:rsidR="00601BC0" w:rsidRDefault="00601BC0" w:rsidP="00601BC0">
      <w:r w:rsidRPr="00797690">
        <w:rPr>
          <w:b/>
          <w:bCs/>
        </w:rPr>
        <w:t>Inputs, Required:</w:t>
      </w:r>
      <w:r>
        <w:t xml:space="preserve"> Time synchronization configuration id.</w:t>
      </w:r>
    </w:p>
    <w:p w14:paraId="4149B938" w14:textId="77777777" w:rsidR="00601BC0" w:rsidRDefault="00601BC0" w:rsidP="00601BC0">
      <w:r w:rsidRPr="00797690">
        <w:rPr>
          <w:b/>
          <w:bCs/>
        </w:rPr>
        <w:t>Inputs, Optional:</w:t>
      </w:r>
      <w:r>
        <w:t xml:space="preserve"> service parameters as in Nnef_ASTI_Create input.</w:t>
      </w:r>
    </w:p>
    <w:p w14:paraId="52D52875" w14:textId="77777777" w:rsidR="00601BC0" w:rsidRDefault="00601BC0" w:rsidP="00601BC0">
      <w:r w:rsidRPr="00797690">
        <w:rPr>
          <w:b/>
          <w:bCs/>
        </w:rPr>
        <w:t>Outputs, Required:</w:t>
      </w:r>
      <w:r>
        <w:t xml:space="preserve"> Operation execution result indication.</w:t>
      </w:r>
    </w:p>
    <w:p w14:paraId="396E4E4D" w14:textId="77777777" w:rsidR="00601BC0" w:rsidRDefault="00601BC0" w:rsidP="00601BC0">
      <w:r w:rsidRPr="00797690">
        <w:rPr>
          <w:b/>
          <w:bCs/>
        </w:rPr>
        <w:t>Outputs, Optional:</w:t>
      </w:r>
      <w:r>
        <w:t xml:space="preserve"> None.</w:t>
      </w:r>
    </w:p>
    <w:p w14:paraId="4C6F40C6" w14:textId="77777777" w:rsidR="00601BC0" w:rsidRDefault="00601BC0" w:rsidP="00797690">
      <w:pPr>
        <w:pStyle w:val="Heading5"/>
      </w:pPr>
      <w:bookmarkStart w:id="5445" w:name="_Toc106194240"/>
      <w:r>
        <w:t>5.2.6.28.4</w:t>
      </w:r>
      <w:r>
        <w:tab/>
        <w:t>Nnef_ASTI_Delete operation</w:t>
      </w:r>
      <w:bookmarkEnd w:id="5445"/>
    </w:p>
    <w:p w14:paraId="31BFA80A" w14:textId="77777777" w:rsidR="00601BC0" w:rsidRDefault="00601BC0" w:rsidP="00601BC0">
      <w:r w:rsidRPr="00797690">
        <w:rPr>
          <w:b/>
          <w:bCs/>
        </w:rPr>
        <w:t>Service operation name:</w:t>
      </w:r>
      <w:r>
        <w:t xml:space="preserve"> Nnef_ASTI_Delete</w:t>
      </w:r>
    </w:p>
    <w:p w14:paraId="656D8268"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2C124EF2" w14:textId="77777777" w:rsidR="00601BC0" w:rsidRDefault="00601BC0" w:rsidP="00601BC0">
      <w:r w:rsidRPr="00797690">
        <w:rPr>
          <w:b/>
          <w:bCs/>
        </w:rPr>
        <w:t>Inputs, Required:</w:t>
      </w:r>
      <w:r>
        <w:t xml:space="preserve"> Time synchronization configuration id.</w:t>
      </w:r>
    </w:p>
    <w:p w14:paraId="13D1E0FB" w14:textId="77777777" w:rsidR="00601BC0" w:rsidRDefault="00601BC0" w:rsidP="00601BC0">
      <w:r w:rsidRPr="00797690">
        <w:rPr>
          <w:b/>
          <w:bCs/>
        </w:rPr>
        <w:t>Inputs, Optional:</w:t>
      </w:r>
      <w:r>
        <w:t xml:space="preserve"> None.</w:t>
      </w:r>
    </w:p>
    <w:p w14:paraId="64490FF9" w14:textId="77777777" w:rsidR="00601BC0" w:rsidRDefault="00601BC0" w:rsidP="00601BC0">
      <w:r w:rsidRPr="00797690">
        <w:rPr>
          <w:b/>
          <w:bCs/>
        </w:rPr>
        <w:t>Outputs, Required:</w:t>
      </w:r>
      <w:r>
        <w:t xml:space="preserve"> Operation execution result indication.</w:t>
      </w:r>
    </w:p>
    <w:p w14:paraId="4D845834" w14:textId="77777777" w:rsidR="00601BC0" w:rsidRDefault="00601BC0" w:rsidP="00601BC0">
      <w:r w:rsidRPr="00797690">
        <w:rPr>
          <w:b/>
          <w:bCs/>
        </w:rPr>
        <w:t>Outputs, Optional:</w:t>
      </w:r>
      <w:r>
        <w:t xml:space="preserve"> None.</w:t>
      </w:r>
    </w:p>
    <w:p w14:paraId="3B88679D" w14:textId="77777777" w:rsidR="00601BC0" w:rsidRDefault="00601BC0" w:rsidP="00797690">
      <w:pPr>
        <w:pStyle w:val="Heading5"/>
      </w:pPr>
      <w:bookmarkStart w:id="5446" w:name="_Toc106194241"/>
      <w:r>
        <w:t>5.2.6.28.5</w:t>
      </w:r>
      <w:r>
        <w:tab/>
        <w:t>Nnef_ASTI_Get operation</w:t>
      </w:r>
      <w:bookmarkEnd w:id="5446"/>
    </w:p>
    <w:p w14:paraId="2A9DACF8" w14:textId="77777777" w:rsidR="00601BC0" w:rsidRDefault="00601BC0" w:rsidP="00601BC0">
      <w:r w:rsidRPr="00797690">
        <w:rPr>
          <w:b/>
          <w:bCs/>
        </w:rPr>
        <w:t>Service operation name:</w:t>
      </w:r>
      <w:r>
        <w:t xml:space="preserve"> Nnef_ASTI_Get</w:t>
      </w:r>
    </w:p>
    <w:p w14:paraId="179927E6" w14:textId="77777777" w:rsidR="00601BC0" w:rsidRDefault="00601BC0" w:rsidP="00601BC0">
      <w:r w:rsidRPr="00797690">
        <w:rPr>
          <w:b/>
          <w:bCs/>
        </w:rPr>
        <w:t>Description:</w:t>
      </w:r>
      <w:r>
        <w:t xml:space="preserve"> Authorize the request and query the status of the access stratum time distribution.</w:t>
      </w:r>
    </w:p>
    <w:p w14:paraId="144721AB" w14:textId="77777777" w:rsidR="00601BC0" w:rsidRDefault="00601BC0" w:rsidP="00601BC0">
      <w:r>
        <w:t>Inputs, Required: List of UE identities (GPSI or SUPI).</w:t>
      </w:r>
    </w:p>
    <w:p w14:paraId="39860D80" w14:textId="77777777" w:rsidR="00601BC0" w:rsidRDefault="00601BC0" w:rsidP="00601BC0">
      <w:r w:rsidRPr="00797690">
        <w:rPr>
          <w:b/>
          <w:bCs/>
        </w:rPr>
        <w:t>Inputs, Optional:</w:t>
      </w:r>
      <w:r>
        <w:t xml:space="preserve"> None.</w:t>
      </w:r>
    </w:p>
    <w:p w14:paraId="0B7E1B84" w14:textId="77777777" w:rsidR="00601BC0" w:rsidRDefault="00601BC0" w:rsidP="00601BC0">
      <w:r w:rsidRPr="00797690">
        <w:rPr>
          <w:b/>
          <w:bCs/>
        </w:rPr>
        <w:t>Outputs, Required:</w:t>
      </w:r>
      <w:r>
        <w:t xml:space="preserve"> Operation execution result indication.</w:t>
      </w:r>
    </w:p>
    <w:p w14:paraId="6A271F93"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73B1ADA8" w14:textId="0CCDEA63" w:rsidR="00776774" w:rsidRPr="00140E21" w:rsidRDefault="00776774" w:rsidP="00776774">
      <w:pPr>
        <w:pStyle w:val="Heading3"/>
      </w:pPr>
      <w:bookmarkStart w:id="5447" w:name="_Toc106194242"/>
      <w:r w:rsidRPr="00140E21">
        <w:t>5.2.6A</w:t>
      </w:r>
      <w:r>
        <w:tab/>
        <w:t>Void</w:t>
      </w:r>
      <w:bookmarkEnd w:id="5379"/>
      <w:bookmarkEnd w:id="5385"/>
      <w:bookmarkEnd w:id="5397"/>
      <w:bookmarkEnd w:id="5398"/>
      <w:bookmarkEnd w:id="5399"/>
      <w:bookmarkEnd w:id="5400"/>
      <w:bookmarkEnd w:id="5447"/>
    </w:p>
    <w:p w14:paraId="026002A4" w14:textId="77777777" w:rsidR="00776774" w:rsidRPr="00140E21" w:rsidRDefault="00776774" w:rsidP="00776774"/>
    <w:p w14:paraId="385203C1" w14:textId="77777777" w:rsidR="00776774" w:rsidRPr="00140E21" w:rsidRDefault="00776774" w:rsidP="00776774">
      <w:pPr>
        <w:pStyle w:val="Heading3"/>
      </w:pPr>
      <w:bookmarkStart w:id="5448" w:name="_Toc20204613"/>
      <w:bookmarkStart w:id="5449" w:name="_Toc27895319"/>
      <w:bookmarkStart w:id="5450" w:name="_Toc36192422"/>
      <w:bookmarkStart w:id="5451" w:name="_Toc45193525"/>
      <w:bookmarkStart w:id="5452" w:name="_Toc47593157"/>
      <w:bookmarkStart w:id="5453" w:name="_Toc51835244"/>
      <w:bookmarkStart w:id="5454" w:name="_Toc106194243"/>
      <w:r w:rsidRPr="00140E21">
        <w:lastRenderedPageBreak/>
        <w:t>5.2.7</w:t>
      </w:r>
      <w:r w:rsidRPr="00140E21">
        <w:tab/>
        <w:t>NRF Services</w:t>
      </w:r>
      <w:bookmarkEnd w:id="5448"/>
      <w:bookmarkEnd w:id="5449"/>
      <w:bookmarkEnd w:id="5450"/>
      <w:bookmarkEnd w:id="5451"/>
      <w:bookmarkEnd w:id="5452"/>
      <w:bookmarkEnd w:id="5453"/>
      <w:bookmarkEnd w:id="5454"/>
    </w:p>
    <w:p w14:paraId="3D66C31B" w14:textId="77777777" w:rsidR="00776774" w:rsidRPr="00140E21" w:rsidRDefault="00776774" w:rsidP="00776774">
      <w:pPr>
        <w:pStyle w:val="Heading4"/>
        <w:rPr>
          <w:lang w:eastAsia="zh-CN"/>
        </w:rPr>
      </w:pPr>
      <w:bookmarkStart w:id="5455" w:name="_Toc20204614"/>
      <w:bookmarkStart w:id="5456" w:name="_Toc27895320"/>
      <w:bookmarkStart w:id="5457" w:name="_Toc36192423"/>
      <w:bookmarkStart w:id="5458" w:name="_Toc45193526"/>
      <w:bookmarkStart w:id="5459" w:name="_Toc47593158"/>
      <w:bookmarkStart w:id="5460" w:name="_Toc51835245"/>
      <w:bookmarkStart w:id="5461" w:name="_Toc106194244"/>
      <w:r w:rsidRPr="00140E21">
        <w:rPr>
          <w:lang w:eastAsia="zh-CN"/>
        </w:rPr>
        <w:t>5.2.7.1</w:t>
      </w:r>
      <w:r w:rsidRPr="00140E21">
        <w:rPr>
          <w:lang w:eastAsia="zh-CN"/>
        </w:rPr>
        <w:tab/>
        <w:t>General</w:t>
      </w:r>
      <w:bookmarkEnd w:id="5455"/>
      <w:bookmarkEnd w:id="5456"/>
      <w:bookmarkEnd w:id="5457"/>
      <w:bookmarkEnd w:id="5458"/>
      <w:bookmarkEnd w:id="5459"/>
      <w:bookmarkEnd w:id="5460"/>
      <w:bookmarkEnd w:id="5461"/>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62" w:name="_Toc20204615"/>
      <w:bookmarkStart w:id="5463" w:name="_Toc27895321"/>
      <w:bookmarkStart w:id="5464" w:name="_Toc36192424"/>
      <w:bookmarkStart w:id="5465" w:name="_Toc45193527"/>
      <w:bookmarkStart w:id="5466" w:name="_Toc47593159"/>
      <w:bookmarkStart w:id="5467" w:name="_Toc51835246"/>
      <w:bookmarkStart w:id="5468" w:name="_Toc106194245"/>
      <w:r w:rsidRPr="00140E21">
        <w:rPr>
          <w:lang w:eastAsia="zh-CN"/>
        </w:rPr>
        <w:t>5.2.7.2</w:t>
      </w:r>
      <w:r w:rsidRPr="00140E21">
        <w:rPr>
          <w:lang w:eastAsia="zh-CN"/>
        </w:rPr>
        <w:tab/>
        <w:t>Nnrf_NFManagement service</w:t>
      </w:r>
      <w:bookmarkEnd w:id="5462"/>
      <w:bookmarkEnd w:id="5463"/>
      <w:bookmarkEnd w:id="5464"/>
      <w:bookmarkEnd w:id="5465"/>
      <w:bookmarkEnd w:id="5466"/>
      <w:bookmarkEnd w:id="5467"/>
      <w:bookmarkEnd w:id="5468"/>
    </w:p>
    <w:p w14:paraId="66E79D66" w14:textId="77777777" w:rsidR="00776774" w:rsidRPr="00140E21" w:rsidRDefault="00776774" w:rsidP="00776774">
      <w:pPr>
        <w:pStyle w:val="Heading5"/>
        <w:rPr>
          <w:lang w:eastAsia="zh-CN"/>
        </w:rPr>
      </w:pPr>
      <w:bookmarkStart w:id="5469" w:name="_Toc20204616"/>
      <w:bookmarkStart w:id="5470" w:name="_Toc27895322"/>
      <w:bookmarkStart w:id="5471" w:name="_Toc36192425"/>
      <w:bookmarkStart w:id="5472" w:name="_Toc45193528"/>
      <w:bookmarkStart w:id="5473" w:name="_Toc47593160"/>
      <w:bookmarkStart w:id="5474" w:name="_Toc51835247"/>
      <w:bookmarkStart w:id="5475" w:name="_Toc106194246"/>
      <w:r w:rsidRPr="00140E21">
        <w:rPr>
          <w:lang w:eastAsia="zh-CN"/>
        </w:rPr>
        <w:t>5.2.7.2.1</w:t>
      </w:r>
      <w:r w:rsidRPr="00140E21">
        <w:rPr>
          <w:lang w:eastAsia="zh-CN"/>
        </w:rPr>
        <w:tab/>
        <w:t>General</w:t>
      </w:r>
      <w:bookmarkEnd w:id="5469"/>
      <w:bookmarkEnd w:id="5470"/>
      <w:bookmarkEnd w:id="5471"/>
      <w:bookmarkEnd w:id="5472"/>
      <w:bookmarkEnd w:id="5473"/>
      <w:bookmarkEnd w:id="5474"/>
      <w:bookmarkEnd w:id="5475"/>
    </w:p>
    <w:p w14:paraId="3EB2F07B" w14:textId="15A4CD80" w:rsidR="008471CD" w:rsidRDefault="008471CD" w:rsidP="002217D3">
      <w:pPr>
        <w:rPr>
          <w:lang w:eastAsia="zh-CN"/>
        </w:rPr>
      </w:pPr>
      <w:bookmarkStart w:id="5476" w:name="_Toc20204617"/>
      <w:bookmarkStart w:id="5477" w:name="_Toc27895323"/>
      <w:bookmarkStart w:id="5478" w:name="_Toc36192426"/>
      <w:bookmarkStart w:id="5479" w:name="_Toc45193529"/>
      <w:bookmarkStart w:id="5480" w:name="_Toc47593161"/>
      <w:bookmarkStart w:id="5481"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82" w:name="_Toc106194247"/>
      <w:r w:rsidRPr="00140E21">
        <w:rPr>
          <w:lang w:eastAsia="zh-CN"/>
        </w:rPr>
        <w:t>5.2.7.2.2</w:t>
      </w:r>
      <w:r w:rsidRPr="00140E21">
        <w:rPr>
          <w:lang w:eastAsia="zh-CN"/>
        </w:rPr>
        <w:tab/>
        <w:t>Nnrf_NFManagement_NFRegister service operation</w:t>
      </w:r>
      <w:bookmarkEnd w:id="5476"/>
      <w:bookmarkEnd w:id="5477"/>
      <w:bookmarkEnd w:id="5478"/>
      <w:bookmarkEnd w:id="5479"/>
      <w:bookmarkEnd w:id="5480"/>
      <w:bookmarkEnd w:id="5481"/>
      <w:bookmarkEnd w:id="5482"/>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83" w:name="_Toc20204618"/>
      <w:bookmarkStart w:id="5484" w:name="_Toc27895324"/>
      <w:bookmarkStart w:id="5485" w:name="_Toc36192427"/>
      <w:bookmarkStart w:id="5486" w:name="_Toc45193530"/>
      <w:bookmarkStart w:id="5487" w:name="_Toc47593162"/>
      <w:bookmarkStart w:id="5488" w:name="_Toc51835249"/>
      <w:bookmarkStart w:id="5489" w:name="_Toc106194248"/>
      <w:r w:rsidRPr="00140E21">
        <w:rPr>
          <w:lang w:eastAsia="zh-CN"/>
        </w:rPr>
        <w:t>5.2.7.2.3</w:t>
      </w:r>
      <w:r w:rsidRPr="00140E21">
        <w:rPr>
          <w:lang w:eastAsia="zh-CN"/>
        </w:rPr>
        <w:tab/>
        <w:t>Nnrf_NFManagement_NFUpdate service operation</w:t>
      </w:r>
      <w:bookmarkEnd w:id="5483"/>
      <w:bookmarkEnd w:id="5484"/>
      <w:bookmarkEnd w:id="5485"/>
      <w:bookmarkEnd w:id="5486"/>
      <w:bookmarkEnd w:id="5487"/>
      <w:bookmarkEnd w:id="5488"/>
      <w:bookmarkEnd w:id="5489"/>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90" w:name="_Toc20204619"/>
      <w:bookmarkStart w:id="5491" w:name="_Toc27895325"/>
      <w:bookmarkStart w:id="5492" w:name="_Toc36192428"/>
      <w:bookmarkStart w:id="5493" w:name="_Toc45193531"/>
      <w:bookmarkStart w:id="5494" w:name="_Toc47593163"/>
      <w:bookmarkStart w:id="5495" w:name="_Toc51835250"/>
      <w:bookmarkStart w:id="5496" w:name="_Toc106194249"/>
      <w:r w:rsidRPr="00140E21">
        <w:rPr>
          <w:lang w:eastAsia="zh-CN"/>
        </w:rPr>
        <w:t>5.2.7.2.4</w:t>
      </w:r>
      <w:r w:rsidRPr="00140E21">
        <w:rPr>
          <w:lang w:eastAsia="zh-CN"/>
        </w:rPr>
        <w:tab/>
        <w:t>Nnrf_NFManagement_NFDeregister service operation</w:t>
      </w:r>
      <w:bookmarkEnd w:id="5490"/>
      <w:bookmarkEnd w:id="5491"/>
      <w:bookmarkEnd w:id="5492"/>
      <w:bookmarkEnd w:id="5493"/>
      <w:bookmarkEnd w:id="5494"/>
      <w:bookmarkEnd w:id="5495"/>
      <w:bookmarkEnd w:id="5496"/>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97" w:name="_Toc20204620"/>
      <w:bookmarkStart w:id="5498" w:name="_Toc27895326"/>
      <w:bookmarkStart w:id="5499" w:name="_Toc36192429"/>
      <w:bookmarkStart w:id="5500" w:name="_Toc45193532"/>
      <w:bookmarkStart w:id="5501" w:name="_Toc47593164"/>
      <w:bookmarkStart w:id="5502" w:name="_Toc51835251"/>
      <w:bookmarkStart w:id="5503" w:name="_Toc106194250"/>
      <w:r w:rsidRPr="00140E21">
        <w:rPr>
          <w:lang w:eastAsia="zh-CN"/>
        </w:rPr>
        <w:t>5.2.7.2.5</w:t>
      </w:r>
      <w:r w:rsidRPr="00140E21">
        <w:rPr>
          <w:lang w:eastAsia="zh-CN"/>
        </w:rPr>
        <w:tab/>
        <w:t>Nnrf_NFManagement_NFStatusSubscribe service operation</w:t>
      </w:r>
      <w:bookmarkEnd w:id="5497"/>
      <w:bookmarkEnd w:id="5498"/>
      <w:bookmarkEnd w:id="5499"/>
      <w:bookmarkEnd w:id="5500"/>
      <w:bookmarkEnd w:id="5501"/>
      <w:bookmarkEnd w:id="5502"/>
      <w:bookmarkEnd w:id="5503"/>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04" w:name="_Toc20204621"/>
      <w:bookmarkStart w:id="5505" w:name="_Toc27895327"/>
      <w:bookmarkStart w:id="5506" w:name="_Toc36192430"/>
      <w:bookmarkStart w:id="5507" w:name="_Toc45193533"/>
      <w:bookmarkStart w:id="5508" w:name="_Toc47593165"/>
      <w:bookmarkStart w:id="5509" w:name="_Toc51835252"/>
      <w:bookmarkStart w:id="5510" w:name="_Toc106194251"/>
      <w:r w:rsidRPr="00140E21">
        <w:rPr>
          <w:lang w:eastAsia="zh-CN"/>
        </w:rPr>
        <w:t>5.2.7.2.6</w:t>
      </w:r>
      <w:r w:rsidRPr="00140E21">
        <w:rPr>
          <w:lang w:eastAsia="zh-CN"/>
        </w:rPr>
        <w:tab/>
        <w:t>Nnrf_NFManagement_NFStatusNotify service operation</w:t>
      </w:r>
      <w:bookmarkEnd w:id="5504"/>
      <w:bookmarkEnd w:id="5505"/>
      <w:bookmarkEnd w:id="5506"/>
      <w:bookmarkEnd w:id="5507"/>
      <w:bookmarkEnd w:id="5508"/>
      <w:bookmarkEnd w:id="5509"/>
      <w:bookmarkEnd w:id="5510"/>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11" w:name="_Toc20204622"/>
      <w:bookmarkStart w:id="5512" w:name="_Toc27895328"/>
      <w:bookmarkStart w:id="5513" w:name="_Toc36192431"/>
      <w:bookmarkStart w:id="5514" w:name="_Toc45193534"/>
      <w:bookmarkStart w:id="5515" w:name="_Toc47593166"/>
      <w:bookmarkStart w:id="5516" w:name="_Toc51835253"/>
      <w:bookmarkStart w:id="5517" w:name="_Toc106194252"/>
      <w:r w:rsidRPr="00140E21">
        <w:rPr>
          <w:lang w:eastAsia="zh-CN"/>
        </w:rPr>
        <w:t>5.2.7.2.7</w:t>
      </w:r>
      <w:r>
        <w:rPr>
          <w:lang w:eastAsia="zh-CN"/>
        </w:rPr>
        <w:tab/>
        <w:t>Void</w:t>
      </w:r>
      <w:bookmarkEnd w:id="5511"/>
      <w:bookmarkEnd w:id="5512"/>
      <w:bookmarkEnd w:id="5513"/>
      <w:bookmarkEnd w:id="5514"/>
      <w:bookmarkEnd w:id="5515"/>
      <w:bookmarkEnd w:id="5516"/>
      <w:bookmarkEnd w:id="5517"/>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18" w:name="_Toc20204623"/>
      <w:bookmarkStart w:id="5519" w:name="_Toc27895329"/>
      <w:bookmarkStart w:id="5520" w:name="_Toc36192432"/>
      <w:bookmarkStart w:id="5521" w:name="_Toc45193535"/>
      <w:bookmarkStart w:id="5522" w:name="_Toc47593167"/>
      <w:bookmarkStart w:id="5523" w:name="_Toc51835254"/>
      <w:bookmarkStart w:id="5524" w:name="_Toc106194253"/>
      <w:r w:rsidRPr="00140E21">
        <w:rPr>
          <w:lang w:eastAsia="zh-CN"/>
        </w:rPr>
        <w:t>5.2.7.3</w:t>
      </w:r>
      <w:r w:rsidRPr="00140E21">
        <w:rPr>
          <w:lang w:eastAsia="zh-CN"/>
        </w:rPr>
        <w:tab/>
        <w:t>Nnrf_NFDiscovery service</w:t>
      </w:r>
      <w:bookmarkEnd w:id="5518"/>
      <w:bookmarkEnd w:id="5519"/>
      <w:bookmarkEnd w:id="5520"/>
      <w:bookmarkEnd w:id="5521"/>
      <w:bookmarkEnd w:id="5522"/>
      <w:bookmarkEnd w:id="5523"/>
      <w:bookmarkEnd w:id="5524"/>
    </w:p>
    <w:p w14:paraId="1EFF4B6B" w14:textId="77777777" w:rsidR="00776774" w:rsidRPr="00140E21" w:rsidRDefault="00776774" w:rsidP="00776774">
      <w:pPr>
        <w:pStyle w:val="Heading5"/>
        <w:rPr>
          <w:lang w:eastAsia="zh-CN"/>
        </w:rPr>
      </w:pPr>
      <w:bookmarkStart w:id="5525" w:name="_Toc20204624"/>
      <w:bookmarkStart w:id="5526" w:name="_Toc27895330"/>
      <w:bookmarkStart w:id="5527" w:name="_Toc36192433"/>
      <w:bookmarkStart w:id="5528" w:name="_Toc45193536"/>
      <w:bookmarkStart w:id="5529" w:name="_Toc47593168"/>
      <w:bookmarkStart w:id="5530" w:name="_Toc51835255"/>
      <w:bookmarkStart w:id="5531" w:name="_Toc106194254"/>
      <w:r w:rsidRPr="00140E21">
        <w:rPr>
          <w:lang w:eastAsia="zh-CN"/>
        </w:rPr>
        <w:t>5.2.7.3.1</w:t>
      </w:r>
      <w:r w:rsidRPr="00140E21">
        <w:rPr>
          <w:lang w:eastAsia="zh-CN"/>
        </w:rPr>
        <w:tab/>
        <w:t>General</w:t>
      </w:r>
      <w:bookmarkEnd w:id="5525"/>
      <w:bookmarkEnd w:id="5526"/>
      <w:bookmarkEnd w:id="5527"/>
      <w:bookmarkEnd w:id="5528"/>
      <w:bookmarkEnd w:id="5529"/>
      <w:bookmarkEnd w:id="5530"/>
      <w:bookmarkEnd w:id="5531"/>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32" w:name="_Toc20204625"/>
      <w:bookmarkStart w:id="5533" w:name="_Toc27895331"/>
      <w:bookmarkStart w:id="5534"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35" w:name="_Toc45193537"/>
      <w:bookmarkStart w:id="5536" w:name="_Toc47593169"/>
      <w:bookmarkStart w:id="5537" w:name="_Toc51835256"/>
      <w:bookmarkStart w:id="5538" w:name="_Toc106194255"/>
      <w:r w:rsidRPr="00140E21">
        <w:rPr>
          <w:lang w:eastAsia="zh-CN"/>
        </w:rPr>
        <w:t>5.2.7.3.2</w:t>
      </w:r>
      <w:r w:rsidRPr="00140E21">
        <w:rPr>
          <w:lang w:eastAsia="zh-CN"/>
        </w:rPr>
        <w:tab/>
        <w:t>Nnrf_NFDiscovery_Request service operation</w:t>
      </w:r>
      <w:bookmarkEnd w:id="5532"/>
      <w:bookmarkEnd w:id="5533"/>
      <w:bookmarkEnd w:id="5534"/>
      <w:bookmarkEnd w:id="5535"/>
      <w:bookmarkEnd w:id="5536"/>
      <w:bookmarkEnd w:id="5537"/>
      <w:bookmarkEnd w:id="5538"/>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lastRenderedPageBreak/>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lastRenderedPageBreak/>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lastRenderedPageBreak/>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lastRenderedPageBreak/>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39" w:name="_Toc20204626"/>
      <w:bookmarkStart w:id="5540" w:name="_Toc27895332"/>
      <w:bookmarkStart w:id="5541" w:name="_Toc36192435"/>
      <w:bookmarkStart w:id="5542" w:name="_Toc45193538"/>
      <w:bookmarkStart w:id="5543" w:name="_Toc47593170"/>
      <w:bookmarkStart w:id="5544" w:name="_Toc51835257"/>
      <w:bookmarkStart w:id="5545" w:name="_Toc106194256"/>
      <w:r w:rsidRPr="00140E21">
        <w:t>5.2.7.4</w:t>
      </w:r>
      <w:r w:rsidRPr="00140E21">
        <w:tab/>
        <w:t>Nnrf_AccessToken_service</w:t>
      </w:r>
      <w:bookmarkEnd w:id="5539"/>
      <w:bookmarkEnd w:id="5540"/>
      <w:bookmarkEnd w:id="5541"/>
      <w:bookmarkEnd w:id="5542"/>
      <w:bookmarkEnd w:id="5543"/>
      <w:bookmarkEnd w:id="5544"/>
      <w:bookmarkEnd w:id="5545"/>
    </w:p>
    <w:p w14:paraId="30B6B7AF" w14:textId="77777777" w:rsidR="00776774" w:rsidRPr="00140E21" w:rsidRDefault="00776774" w:rsidP="00776774">
      <w:pPr>
        <w:pStyle w:val="Heading5"/>
      </w:pPr>
      <w:bookmarkStart w:id="5546" w:name="_Toc20204627"/>
      <w:bookmarkStart w:id="5547" w:name="_Toc27895333"/>
      <w:bookmarkStart w:id="5548" w:name="_Toc36192436"/>
      <w:bookmarkStart w:id="5549" w:name="_Toc45193539"/>
      <w:bookmarkStart w:id="5550" w:name="_Toc47593171"/>
      <w:bookmarkStart w:id="5551" w:name="_Toc51835258"/>
      <w:bookmarkStart w:id="5552" w:name="_Toc106194257"/>
      <w:r w:rsidRPr="00140E21">
        <w:t>5.2.7.4.1</w:t>
      </w:r>
      <w:r w:rsidRPr="00140E21">
        <w:tab/>
        <w:t>General</w:t>
      </w:r>
      <w:bookmarkEnd w:id="5546"/>
      <w:bookmarkEnd w:id="5547"/>
      <w:bookmarkEnd w:id="5548"/>
      <w:bookmarkEnd w:id="5549"/>
      <w:bookmarkEnd w:id="5550"/>
      <w:bookmarkEnd w:id="5551"/>
      <w:bookmarkEnd w:id="5552"/>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53" w:name="_Toc20204628"/>
      <w:bookmarkStart w:id="5554" w:name="_Toc27895334"/>
      <w:bookmarkStart w:id="5555" w:name="_Toc36192437"/>
      <w:bookmarkStart w:id="5556" w:name="_Toc45193540"/>
      <w:bookmarkStart w:id="5557" w:name="_Toc47593172"/>
      <w:bookmarkStart w:id="5558" w:name="_Toc51835259"/>
      <w:bookmarkStart w:id="5559" w:name="_Toc106194258"/>
      <w:r w:rsidRPr="00140E21">
        <w:t>5.2.7.4.2</w:t>
      </w:r>
      <w:r w:rsidRPr="00140E21">
        <w:tab/>
        <w:t>Nnrf_AccessToken_Get Service Operation</w:t>
      </w:r>
      <w:bookmarkEnd w:id="5553"/>
      <w:bookmarkEnd w:id="5554"/>
      <w:bookmarkEnd w:id="5555"/>
      <w:bookmarkEnd w:id="5556"/>
      <w:bookmarkEnd w:id="5557"/>
      <w:bookmarkEnd w:id="5558"/>
      <w:bookmarkEnd w:id="5559"/>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560" w:name="_Toc20204629"/>
      <w:bookmarkStart w:id="5561" w:name="_Toc27895335"/>
      <w:bookmarkStart w:id="5562" w:name="_Toc36192438"/>
      <w:bookmarkStart w:id="5563" w:name="_Toc45193541"/>
      <w:bookmarkStart w:id="5564" w:name="_Toc47593173"/>
      <w:bookmarkStart w:id="5565" w:name="_Toc51835260"/>
      <w:bookmarkStart w:id="5566" w:name="_Toc106194259"/>
      <w:r>
        <w:t>5.2.7.5</w:t>
      </w:r>
      <w:r>
        <w:tab/>
        <w:t>Nnrf_Bootstrapping service</w:t>
      </w:r>
      <w:bookmarkEnd w:id="5566"/>
    </w:p>
    <w:p w14:paraId="17E02589" w14:textId="2852EB12" w:rsidR="002D2590" w:rsidRDefault="002D2590" w:rsidP="002D2590">
      <w:pPr>
        <w:pStyle w:val="Heading5"/>
      </w:pPr>
      <w:bookmarkStart w:id="5567" w:name="_Toc106194260"/>
      <w:r>
        <w:t>5.2.7.5.1</w:t>
      </w:r>
      <w:r>
        <w:tab/>
        <w:t>General</w:t>
      </w:r>
      <w:bookmarkEnd w:id="5567"/>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568" w:name="_Toc106194261"/>
      <w:r>
        <w:t>5.2.7.5.2</w:t>
      </w:r>
      <w:r>
        <w:tab/>
        <w:t>Nnrf_Bootstrapping_Get service operation</w:t>
      </w:r>
      <w:bookmarkEnd w:id="5568"/>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lastRenderedPageBreak/>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569" w:name="_Toc106194262"/>
      <w:r w:rsidRPr="00140E21">
        <w:t>5.2.8</w:t>
      </w:r>
      <w:r w:rsidRPr="00140E21">
        <w:tab/>
        <w:t>SMF Services</w:t>
      </w:r>
      <w:bookmarkEnd w:id="5560"/>
      <w:bookmarkEnd w:id="5561"/>
      <w:bookmarkEnd w:id="5562"/>
      <w:bookmarkEnd w:id="5563"/>
      <w:bookmarkEnd w:id="5564"/>
      <w:bookmarkEnd w:id="5565"/>
      <w:bookmarkEnd w:id="5569"/>
    </w:p>
    <w:p w14:paraId="16F382B6" w14:textId="77777777" w:rsidR="00776774" w:rsidRPr="00140E21" w:rsidRDefault="00776774" w:rsidP="00776774">
      <w:pPr>
        <w:pStyle w:val="Heading4"/>
      </w:pPr>
      <w:bookmarkStart w:id="5570" w:name="_Toc20204630"/>
      <w:bookmarkStart w:id="5571" w:name="_Toc27895336"/>
      <w:bookmarkStart w:id="5572" w:name="_Toc36192439"/>
      <w:bookmarkStart w:id="5573" w:name="_Toc45193542"/>
      <w:bookmarkStart w:id="5574" w:name="_Toc47593174"/>
      <w:bookmarkStart w:id="5575" w:name="_Toc51835261"/>
      <w:bookmarkStart w:id="5576" w:name="_Toc106194263"/>
      <w:r w:rsidRPr="00140E21">
        <w:t>5.2.8.1</w:t>
      </w:r>
      <w:r w:rsidRPr="00140E21">
        <w:tab/>
        <w:t>General</w:t>
      </w:r>
      <w:bookmarkEnd w:id="5570"/>
      <w:bookmarkEnd w:id="5571"/>
      <w:bookmarkEnd w:id="5572"/>
      <w:bookmarkEnd w:id="5573"/>
      <w:bookmarkEnd w:id="5574"/>
      <w:bookmarkEnd w:id="5575"/>
      <w:bookmarkEnd w:id="557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77" w:name="_Toc20204631"/>
      <w:bookmarkStart w:id="5578" w:name="_Toc27895337"/>
      <w:bookmarkStart w:id="5579" w:name="_Toc36192440"/>
      <w:bookmarkStart w:id="5580" w:name="_Toc45193543"/>
      <w:bookmarkStart w:id="5581" w:name="_Toc47593175"/>
      <w:bookmarkStart w:id="5582" w:name="_Toc51835262"/>
      <w:bookmarkStart w:id="5583" w:name="_Toc106194264"/>
      <w:r w:rsidRPr="00140E21">
        <w:t>5.2.8.2</w:t>
      </w:r>
      <w:r w:rsidRPr="00140E21">
        <w:tab/>
        <w:t>Nsmf_PDUSession Service</w:t>
      </w:r>
      <w:bookmarkEnd w:id="5577"/>
      <w:bookmarkEnd w:id="5578"/>
      <w:bookmarkEnd w:id="5579"/>
      <w:bookmarkEnd w:id="5580"/>
      <w:bookmarkEnd w:id="5581"/>
      <w:bookmarkEnd w:id="5582"/>
      <w:bookmarkEnd w:id="5583"/>
    </w:p>
    <w:p w14:paraId="46D10380" w14:textId="77777777" w:rsidR="00776774" w:rsidRPr="00140E21" w:rsidRDefault="00776774" w:rsidP="00776774">
      <w:pPr>
        <w:pStyle w:val="Heading5"/>
      </w:pPr>
      <w:bookmarkStart w:id="5584" w:name="_Toc20204632"/>
      <w:bookmarkStart w:id="5585" w:name="_Toc27895338"/>
      <w:bookmarkStart w:id="5586" w:name="_Toc36192441"/>
      <w:bookmarkStart w:id="5587" w:name="_Toc45193544"/>
      <w:bookmarkStart w:id="5588" w:name="_Toc47593176"/>
      <w:bookmarkStart w:id="5589" w:name="_Toc51835263"/>
      <w:bookmarkStart w:id="5590" w:name="_Toc106194265"/>
      <w:r w:rsidRPr="00140E21">
        <w:t>5.2.8.2.1</w:t>
      </w:r>
      <w:r w:rsidRPr="00140E21">
        <w:tab/>
        <w:t>General</w:t>
      </w:r>
      <w:bookmarkEnd w:id="5584"/>
      <w:bookmarkEnd w:id="5585"/>
      <w:bookmarkEnd w:id="5586"/>
      <w:bookmarkEnd w:id="5587"/>
      <w:bookmarkEnd w:id="5588"/>
      <w:bookmarkEnd w:id="5589"/>
      <w:bookmarkEnd w:id="559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lastRenderedPageBreak/>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91" w:name="_Toc20204633"/>
      <w:bookmarkStart w:id="5592" w:name="_Toc27895339"/>
      <w:bookmarkStart w:id="5593" w:name="_Toc36192442"/>
      <w:bookmarkStart w:id="5594" w:name="_Toc45193545"/>
      <w:bookmarkStart w:id="5595" w:name="_Toc47593177"/>
      <w:bookmarkStart w:id="5596" w:name="_Toc51835264"/>
      <w:bookmarkStart w:id="5597" w:name="_Toc106194266"/>
      <w:r w:rsidRPr="00140E21">
        <w:rPr>
          <w:lang w:eastAsia="zh-CN"/>
        </w:rPr>
        <w:t>5.2.8.2.2</w:t>
      </w:r>
      <w:r w:rsidRPr="00140E21">
        <w:rPr>
          <w:lang w:eastAsia="zh-CN"/>
        </w:rPr>
        <w:tab/>
        <w:t>Nsmf_PDUSession_Create service operation</w:t>
      </w:r>
      <w:bookmarkEnd w:id="5591"/>
      <w:bookmarkEnd w:id="5592"/>
      <w:bookmarkEnd w:id="5593"/>
      <w:bookmarkEnd w:id="5594"/>
      <w:bookmarkEnd w:id="5595"/>
      <w:bookmarkEnd w:id="5596"/>
      <w:bookmarkEnd w:id="559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lastRenderedPageBreak/>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59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99" w:name="_Toc27895340"/>
      <w:bookmarkStart w:id="5600" w:name="_Toc36192443"/>
      <w:bookmarkStart w:id="5601" w:name="_Toc45193546"/>
      <w:bookmarkStart w:id="5602" w:name="_Toc47593178"/>
      <w:bookmarkStart w:id="5603" w:name="_Toc51835265"/>
      <w:bookmarkStart w:id="5604" w:name="_Toc106194267"/>
      <w:r w:rsidRPr="00140E21">
        <w:rPr>
          <w:lang w:eastAsia="zh-CN"/>
        </w:rPr>
        <w:t>5.2.8.2.3</w:t>
      </w:r>
      <w:r w:rsidRPr="00140E21">
        <w:rPr>
          <w:lang w:eastAsia="zh-CN"/>
        </w:rPr>
        <w:tab/>
        <w:t>Nsmf_PDUSession_Update service operation</w:t>
      </w:r>
      <w:bookmarkEnd w:id="5598"/>
      <w:bookmarkEnd w:id="5599"/>
      <w:bookmarkEnd w:id="5600"/>
      <w:bookmarkEnd w:id="5601"/>
      <w:bookmarkEnd w:id="5602"/>
      <w:bookmarkEnd w:id="5603"/>
      <w:bookmarkEnd w:id="560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w:t>
      </w:r>
      <w:r>
        <w:lastRenderedPageBreak/>
        <w:t>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0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06" w:name="_Toc27895341"/>
      <w:bookmarkStart w:id="5607" w:name="_Toc36192444"/>
      <w:bookmarkStart w:id="5608" w:name="_Toc45193547"/>
      <w:bookmarkStart w:id="5609" w:name="_Toc47593179"/>
      <w:bookmarkStart w:id="5610" w:name="_Toc51835266"/>
      <w:bookmarkStart w:id="5611" w:name="_Toc106194268"/>
      <w:r w:rsidRPr="00140E21">
        <w:rPr>
          <w:lang w:eastAsia="zh-CN"/>
        </w:rPr>
        <w:t>5.2.8.2.4</w:t>
      </w:r>
      <w:r w:rsidRPr="00140E21">
        <w:rPr>
          <w:lang w:eastAsia="zh-CN"/>
        </w:rPr>
        <w:tab/>
        <w:t>Nsmf_PDUSession_Release service operation</w:t>
      </w:r>
      <w:bookmarkEnd w:id="5605"/>
      <w:bookmarkEnd w:id="5606"/>
      <w:bookmarkEnd w:id="5607"/>
      <w:bookmarkEnd w:id="5608"/>
      <w:bookmarkEnd w:id="5609"/>
      <w:bookmarkEnd w:id="5610"/>
      <w:bookmarkEnd w:id="561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12" w:name="_Toc20204636"/>
      <w:bookmarkStart w:id="5613" w:name="_Toc27895342"/>
      <w:bookmarkStart w:id="5614" w:name="_Toc36192445"/>
      <w:bookmarkStart w:id="5615" w:name="_Toc45193548"/>
      <w:bookmarkStart w:id="5616" w:name="_Toc47593180"/>
      <w:bookmarkStart w:id="5617" w:name="_Toc51835267"/>
      <w:bookmarkStart w:id="5618" w:name="_Toc106194269"/>
      <w:r w:rsidRPr="00140E21">
        <w:rPr>
          <w:lang w:eastAsia="zh-CN"/>
        </w:rPr>
        <w:t>5.2.8.2.5</w:t>
      </w:r>
      <w:r w:rsidRPr="00140E21">
        <w:rPr>
          <w:lang w:eastAsia="zh-CN"/>
        </w:rPr>
        <w:tab/>
        <w:t>Nsmf_PDUSession_CreateSMContext service operation</w:t>
      </w:r>
      <w:bookmarkEnd w:id="5612"/>
      <w:bookmarkEnd w:id="5613"/>
      <w:bookmarkEnd w:id="5614"/>
      <w:bookmarkEnd w:id="5615"/>
      <w:bookmarkEnd w:id="5616"/>
      <w:bookmarkEnd w:id="5617"/>
      <w:bookmarkEnd w:id="561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w:t>
      </w:r>
      <w:r>
        <w:lastRenderedPageBreak/>
        <w:t>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1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20" w:name="_Toc27895343"/>
      <w:bookmarkStart w:id="5621" w:name="_Toc36192446"/>
      <w:bookmarkStart w:id="5622" w:name="_Toc45193549"/>
      <w:bookmarkStart w:id="5623" w:name="_Toc47593181"/>
      <w:bookmarkStart w:id="5624" w:name="_Toc51835268"/>
      <w:bookmarkStart w:id="5625" w:name="_Toc106194270"/>
      <w:r w:rsidRPr="00140E21">
        <w:rPr>
          <w:lang w:eastAsia="zh-CN"/>
        </w:rPr>
        <w:t>5.2.8.2.6</w:t>
      </w:r>
      <w:r w:rsidRPr="00140E21">
        <w:rPr>
          <w:lang w:eastAsia="zh-CN"/>
        </w:rPr>
        <w:tab/>
        <w:t>Nsmf_PDUSession_UpdateSMContext service operation</w:t>
      </w:r>
      <w:bookmarkEnd w:id="5619"/>
      <w:bookmarkEnd w:id="5620"/>
      <w:bookmarkEnd w:id="5621"/>
      <w:bookmarkEnd w:id="5622"/>
      <w:bookmarkEnd w:id="5623"/>
      <w:bookmarkEnd w:id="5624"/>
      <w:bookmarkEnd w:id="562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2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27" w:name="_Toc27895344"/>
      <w:bookmarkStart w:id="5628" w:name="_Toc36192447"/>
      <w:bookmarkStart w:id="5629" w:name="_Toc45193550"/>
      <w:bookmarkStart w:id="5630" w:name="_Toc47593182"/>
      <w:bookmarkStart w:id="5631" w:name="_Toc51835269"/>
      <w:bookmarkStart w:id="5632" w:name="_Toc106194271"/>
      <w:r w:rsidRPr="00140E21">
        <w:rPr>
          <w:lang w:eastAsia="zh-CN"/>
        </w:rPr>
        <w:t>5.2.8.2.7</w:t>
      </w:r>
      <w:r w:rsidRPr="00140E21">
        <w:rPr>
          <w:lang w:eastAsia="zh-CN"/>
        </w:rPr>
        <w:tab/>
        <w:t>Nsmf_PDUSession_ReleaseSMContext service operation</w:t>
      </w:r>
      <w:bookmarkEnd w:id="5626"/>
      <w:bookmarkEnd w:id="5627"/>
      <w:bookmarkEnd w:id="5628"/>
      <w:bookmarkEnd w:id="5629"/>
      <w:bookmarkEnd w:id="5630"/>
      <w:bookmarkEnd w:id="5631"/>
      <w:bookmarkEnd w:id="563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33" w:name="_Toc20204639"/>
      <w:bookmarkStart w:id="5634" w:name="_Toc27895345"/>
      <w:bookmarkStart w:id="5635" w:name="_Toc36192448"/>
      <w:bookmarkStart w:id="5636" w:name="_Toc45193551"/>
      <w:bookmarkStart w:id="5637" w:name="_Toc47593183"/>
      <w:bookmarkStart w:id="5638" w:name="_Toc51835270"/>
      <w:bookmarkStart w:id="5639" w:name="_Toc106194272"/>
      <w:r w:rsidRPr="00140E21">
        <w:rPr>
          <w:lang w:eastAsia="zh-CN"/>
        </w:rPr>
        <w:t>5.2.8.2.8</w:t>
      </w:r>
      <w:r w:rsidRPr="00140E21">
        <w:rPr>
          <w:lang w:eastAsia="zh-CN"/>
        </w:rPr>
        <w:tab/>
        <w:t>Nsmf_PDUSession_SMContextStatusNotify service operation</w:t>
      </w:r>
      <w:bookmarkEnd w:id="5633"/>
      <w:bookmarkEnd w:id="5634"/>
      <w:bookmarkEnd w:id="5635"/>
      <w:bookmarkEnd w:id="5636"/>
      <w:bookmarkEnd w:id="5637"/>
      <w:bookmarkEnd w:id="5638"/>
      <w:bookmarkEnd w:id="563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40" w:name="_Toc20204640"/>
      <w:bookmarkStart w:id="5641" w:name="_Toc27895346"/>
      <w:bookmarkStart w:id="5642" w:name="_Toc36192449"/>
      <w:bookmarkStart w:id="5643" w:name="_Toc45193552"/>
      <w:bookmarkStart w:id="5644" w:name="_Toc47593184"/>
      <w:bookmarkStart w:id="5645" w:name="_Toc51835271"/>
      <w:r>
        <w:rPr>
          <w:lang w:eastAsia="zh-CN"/>
        </w:rPr>
        <w:lastRenderedPageBreak/>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46" w:name="_Toc106194273"/>
      <w:r w:rsidRPr="00140E21">
        <w:rPr>
          <w:lang w:eastAsia="zh-CN"/>
        </w:rPr>
        <w:t>5.2.8.2.9</w:t>
      </w:r>
      <w:r w:rsidRPr="00140E21">
        <w:rPr>
          <w:lang w:eastAsia="zh-CN"/>
        </w:rPr>
        <w:tab/>
        <w:t>Nsmf_PDUSession_StatusNotify service operation</w:t>
      </w:r>
      <w:bookmarkEnd w:id="5640"/>
      <w:bookmarkEnd w:id="5641"/>
      <w:bookmarkEnd w:id="5642"/>
      <w:bookmarkEnd w:id="5643"/>
      <w:bookmarkEnd w:id="5644"/>
      <w:bookmarkEnd w:id="5645"/>
      <w:bookmarkEnd w:id="564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47" w:name="_Toc20204641"/>
      <w:bookmarkStart w:id="5648" w:name="_Toc27895347"/>
      <w:bookmarkStart w:id="5649" w:name="_Toc36192450"/>
      <w:bookmarkStart w:id="5650" w:name="_Toc45193553"/>
      <w:bookmarkStart w:id="5651" w:name="_Toc47593185"/>
      <w:bookmarkStart w:id="5652" w:name="_Toc51835272"/>
      <w:bookmarkStart w:id="5653" w:name="_Toc106194274"/>
      <w:r w:rsidRPr="00140E21">
        <w:rPr>
          <w:lang w:eastAsia="zh-CN"/>
        </w:rPr>
        <w:t>5.2.8.2.10</w:t>
      </w:r>
      <w:r w:rsidRPr="00140E21">
        <w:rPr>
          <w:lang w:eastAsia="zh-CN"/>
        </w:rPr>
        <w:tab/>
        <w:t>Nsmf_PDUSession_ContextRequest service operation</w:t>
      </w:r>
      <w:bookmarkEnd w:id="5647"/>
      <w:bookmarkEnd w:id="5648"/>
      <w:bookmarkEnd w:id="5649"/>
      <w:bookmarkEnd w:id="5650"/>
      <w:bookmarkEnd w:id="5651"/>
      <w:bookmarkEnd w:id="5652"/>
      <w:bookmarkEnd w:id="565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54" w:name="_Toc20204642"/>
      <w:bookmarkStart w:id="5655" w:name="_Toc27895348"/>
      <w:bookmarkStart w:id="5656" w:name="_Toc36192451"/>
      <w:bookmarkStart w:id="5657" w:name="_Toc45193554"/>
      <w:bookmarkStart w:id="5658" w:name="_Toc47593186"/>
      <w:bookmarkStart w:id="5659" w:name="_Toc51835273"/>
      <w:bookmarkStart w:id="5660" w:name="_Toc106194275"/>
      <w:r w:rsidRPr="00140E21">
        <w:t>5.2.8.2.11</w:t>
      </w:r>
      <w:r w:rsidRPr="00140E21">
        <w:tab/>
        <w:t>Nsmf_PDUSession_ContextPush service operation</w:t>
      </w:r>
      <w:bookmarkEnd w:id="5654"/>
      <w:bookmarkEnd w:id="5655"/>
      <w:bookmarkEnd w:id="5656"/>
      <w:bookmarkEnd w:id="5657"/>
      <w:bookmarkEnd w:id="5658"/>
      <w:bookmarkEnd w:id="5659"/>
      <w:bookmarkEnd w:id="566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61" w:name="_Toc27895349"/>
      <w:bookmarkStart w:id="5662" w:name="_Toc36192452"/>
      <w:bookmarkStart w:id="5663" w:name="_Toc45193555"/>
      <w:bookmarkStart w:id="5664" w:name="_Toc47593187"/>
      <w:bookmarkStart w:id="5665" w:name="_Toc51835274"/>
      <w:bookmarkStart w:id="5666" w:name="_Toc20204643"/>
      <w:bookmarkStart w:id="5667" w:name="_Toc106194276"/>
      <w:r>
        <w:t>5.2.8.2.12</w:t>
      </w:r>
      <w:r>
        <w:tab/>
        <w:t>Nsmf_PDUSession_SendMOData service operation</w:t>
      </w:r>
      <w:bookmarkEnd w:id="5661"/>
      <w:bookmarkEnd w:id="5662"/>
      <w:bookmarkEnd w:id="5663"/>
      <w:bookmarkEnd w:id="5664"/>
      <w:bookmarkEnd w:id="5665"/>
      <w:bookmarkEnd w:id="5667"/>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68" w:name="_Toc45193556"/>
      <w:bookmarkStart w:id="5669" w:name="_Toc47593188"/>
      <w:bookmarkStart w:id="5670" w:name="_Toc51835275"/>
      <w:bookmarkStart w:id="5671" w:name="_Toc27895350"/>
      <w:bookmarkStart w:id="5672" w:name="_Toc36192453"/>
      <w:bookmarkStart w:id="5673" w:name="_Toc106194277"/>
      <w:r>
        <w:t>5.2.8.2.13</w:t>
      </w:r>
      <w:r>
        <w:tab/>
        <w:t>Nsmf_PDUSession_TransferMOData service operation</w:t>
      </w:r>
      <w:bookmarkEnd w:id="5668"/>
      <w:bookmarkEnd w:id="5669"/>
      <w:bookmarkEnd w:id="5670"/>
      <w:bookmarkEnd w:id="5673"/>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674" w:name="_Toc45193557"/>
      <w:bookmarkStart w:id="5675" w:name="_Toc47593189"/>
      <w:bookmarkStart w:id="5676" w:name="_Toc51835276"/>
      <w:bookmarkStart w:id="5677" w:name="_Toc106194278"/>
      <w:r>
        <w:t>5.2.8.2.14</w:t>
      </w:r>
      <w:r>
        <w:tab/>
        <w:t>Nsmf_PDUSession_TransferMTData service operation</w:t>
      </w:r>
      <w:bookmarkEnd w:id="5674"/>
      <w:bookmarkEnd w:id="5675"/>
      <w:bookmarkEnd w:id="5676"/>
      <w:bookmarkEnd w:id="567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78" w:name="_Toc45193558"/>
      <w:bookmarkStart w:id="5679" w:name="_Toc47593190"/>
      <w:bookmarkStart w:id="5680" w:name="_Toc51835277"/>
      <w:bookmarkStart w:id="5681" w:name="_Toc106194279"/>
      <w:r w:rsidRPr="00140E21">
        <w:t>5.2.8.3</w:t>
      </w:r>
      <w:r w:rsidRPr="00140E21">
        <w:tab/>
        <w:t>Nsmf_EventExposure Service</w:t>
      </w:r>
      <w:bookmarkEnd w:id="5666"/>
      <w:bookmarkEnd w:id="5671"/>
      <w:bookmarkEnd w:id="5672"/>
      <w:bookmarkEnd w:id="5678"/>
      <w:bookmarkEnd w:id="5679"/>
      <w:bookmarkEnd w:id="5680"/>
      <w:bookmarkEnd w:id="5681"/>
    </w:p>
    <w:p w14:paraId="5DB815F6" w14:textId="77777777" w:rsidR="00776774" w:rsidRPr="00140E21" w:rsidRDefault="00776774" w:rsidP="00776774">
      <w:pPr>
        <w:pStyle w:val="Heading5"/>
      </w:pPr>
      <w:bookmarkStart w:id="5682" w:name="_Toc20204644"/>
      <w:bookmarkStart w:id="5683" w:name="_Toc27895351"/>
      <w:bookmarkStart w:id="5684" w:name="_Toc36192454"/>
      <w:bookmarkStart w:id="5685" w:name="_Toc45193559"/>
      <w:bookmarkStart w:id="5686" w:name="_Toc47593191"/>
      <w:bookmarkStart w:id="5687" w:name="_Toc51835278"/>
      <w:bookmarkStart w:id="5688" w:name="_Toc106194280"/>
      <w:r w:rsidRPr="00140E21">
        <w:t>5.2.8.3.1</w:t>
      </w:r>
      <w:r w:rsidRPr="00140E21">
        <w:tab/>
        <w:t>General</w:t>
      </w:r>
      <w:bookmarkEnd w:id="5682"/>
      <w:bookmarkEnd w:id="5683"/>
      <w:bookmarkEnd w:id="5684"/>
      <w:bookmarkEnd w:id="5685"/>
      <w:bookmarkEnd w:id="5686"/>
      <w:bookmarkEnd w:id="5687"/>
      <w:bookmarkEnd w:id="568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89" w:name="_Toc20204645"/>
      <w:bookmarkStart w:id="5690" w:name="_Toc27895352"/>
      <w:bookmarkStart w:id="5691" w:name="_Toc36192455"/>
      <w:bookmarkStart w:id="5692" w:name="_Toc45193560"/>
      <w:bookmarkStart w:id="5693" w:name="_Toc47593192"/>
      <w:bookmarkStart w:id="5694" w:name="_Toc51835279"/>
      <w:bookmarkStart w:id="5695" w:name="_Toc106194281"/>
      <w:r w:rsidRPr="00140E21">
        <w:t>5.2.8.3.2</w:t>
      </w:r>
      <w:r w:rsidRPr="00140E21">
        <w:tab/>
        <w:t>Nsmf_EventExposure_Notify service operation</w:t>
      </w:r>
      <w:bookmarkEnd w:id="5689"/>
      <w:bookmarkEnd w:id="5690"/>
      <w:bookmarkEnd w:id="5691"/>
      <w:bookmarkEnd w:id="5692"/>
      <w:bookmarkEnd w:id="5693"/>
      <w:bookmarkEnd w:id="5694"/>
      <w:bookmarkEnd w:id="569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96" w:name="_Toc20204646"/>
      <w:bookmarkStart w:id="5697" w:name="_Toc27895353"/>
      <w:bookmarkStart w:id="5698" w:name="_Toc36192456"/>
      <w:bookmarkStart w:id="5699" w:name="_Toc45193561"/>
      <w:bookmarkStart w:id="5700" w:name="_Toc47593193"/>
      <w:bookmarkStart w:id="5701" w:name="_Toc51835280"/>
      <w:bookmarkStart w:id="5702" w:name="_Toc106194282"/>
      <w:r w:rsidRPr="00140E21">
        <w:t>5.2.8.3.2A</w:t>
      </w:r>
      <w:r w:rsidRPr="00140E21">
        <w:tab/>
        <w:t>Nsmf_EventExposure_AppRelocationInfo service operation</w:t>
      </w:r>
      <w:bookmarkEnd w:id="5696"/>
      <w:bookmarkEnd w:id="5697"/>
      <w:bookmarkEnd w:id="5698"/>
      <w:bookmarkEnd w:id="5699"/>
      <w:bookmarkEnd w:id="5700"/>
      <w:bookmarkEnd w:id="5701"/>
      <w:bookmarkEnd w:id="570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03" w:name="_Toc20204647"/>
      <w:bookmarkStart w:id="5704" w:name="_Toc27895354"/>
      <w:bookmarkStart w:id="5705" w:name="_Toc36192457"/>
      <w:bookmarkStart w:id="5706" w:name="_Toc45193562"/>
      <w:bookmarkStart w:id="5707" w:name="_Toc47593194"/>
      <w:bookmarkStart w:id="5708"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09" w:name="_Toc106194283"/>
      <w:r w:rsidRPr="00140E21">
        <w:t>5.2.8.3.3</w:t>
      </w:r>
      <w:r w:rsidRPr="00140E21">
        <w:tab/>
        <w:t>Nsmf_EventExposure_Subscribe service operation</w:t>
      </w:r>
      <w:bookmarkEnd w:id="5703"/>
      <w:bookmarkEnd w:id="5704"/>
      <w:bookmarkEnd w:id="5705"/>
      <w:bookmarkEnd w:id="5706"/>
      <w:bookmarkEnd w:id="5707"/>
      <w:bookmarkEnd w:id="5708"/>
      <w:bookmarkEnd w:id="570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10" w:name="_Toc20204648"/>
      <w:bookmarkStart w:id="5711" w:name="_Toc27895355"/>
      <w:bookmarkStart w:id="5712" w:name="_Toc36192458"/>
      <w:bookmarkStart w:id="5713" w:name="_Toc45193563"/>
      <w:bookmarkStart w:id="5714" w:name="_Toc47593195"/>
      <w:bookmarkStart w:id="5715" w:name="_Toc51835282"/>
      <w:bookmarkStart w:id="5716" w:name="_Toc106194284"/>
      <w:r w:rsidRPr="00140E21">
        <w:lastRenderedPageBreak/>
        <w:t>5.2.8.3.4</w:t>
      </w:r>
      <w:r w:rsidRPr="00140E21">
        <w:tab/>
        <w:t>Nsmf_EventExposure_UnSubscribe service operation</w:t>
      </w:r>
      <w:bookmarkEnd w:id="5710"/>
      <w:bookmarkEnd w:id="5711"/>
      <w:bookmarkEnd w:id="5712"/>
      <w:bookmarkEnd w:id="5713"/>
      <w:bookmarkEnd w:id="5714"/>
      <w:bookmarkEnd w:id="5715"/>
      <w:bookmarkEnd w:id="571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17" w:name="_Toc20204649"/>
      <w:bookmarkStart w:id="5718" w:name="_Toc27895356"/>
      <w:bookmarkStart w:id="5719" w:name="_Toc36192459"/>
      <w:bookmarkStart w:id="5720" w:name="_Toc45193564"/>
      <w:bookmarkStart w:id="5721" w:name="_Toc47593196"/>
      <w:bookmarkStart w:id="5722" w:name="_Toc51835283"/>
      <w:bookmarkStart w:id="5723" w:name="_Toc106194285"/>
      <w:r w:rsidRPr="00140E21">
        <w:t>5.2.8.4</w:t>
      </w:r>
      <w:r w:rsidRPr="00140E21">
        <w:tab/>
        <w:t>Nsmf_NIDD Service</w:t>
      </w:r>
      <w:bookmarkEnd w:id="5717"/>
      <w:bookmarkEnd w:id="5718"/>
      <w:bookmarkEnd w:id="5719"/>
      <w:bookmarkEnd w:id="5720"/>
      <w:bookmarkEnd w:id="5721"/>
      <w:bookmarkEnd w:id="5722"/>
      <w:bookmarkEnd w:id="5723"/>
    </w:p>
    <w:p w14:paraId="65BF05A5" w14:textId="77777777" w:rsidR="00776774" w:rsidRPr="00140E21" w:rsidRDefault="00776774" w:rsidP="00776774">
      <w:pPr>
        <w:pStyle w:val="Heading5"/>
      </w:pPr>
      <w:bookmarkStart w:id="5724" w:name="_Toc20204650"/>
      <w:bookmarkStart w:id="5725" w:name="_Toc27895357"/>
      <w:bookmarkStart w:id="5726" w:name="_Toc36192460"/>
      <w:bookmarkStart w:id="5727" w:name="_Toc45193565"/>
      <w:bookmarkStart w:id="5728" w:name="_Toc47593197"/>
      <w:bookmarkStart w:id="5729" w:name="_Toc51835284"/>
      <w:bookmarkStart w:id="5730" w:name="_Toc106194286"/>
      <w:r w:rsidRPr="00140E21">
        <w:t>5.2.8.4.1</w:t>
      </w:r>
      <w:r w:rsidRPr="00140E21">
        <w:tab/>
        <w:t>General</w:t>
      </w:r>
      <w:bookmarkEnd w:id="5724"/>
      <w:bookmarkEnd w:id="5725"/>
      <w:bookmarkEnd w:id="5726"/>
      <w:bookmarkEnd w:id="5727"/>
      <w:bookmarkEnd w:id="5728"/>
      <w:bookmarkEnd w:id="5729"/>
      <w:bookmarkEnd w:id="573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31" w:name="_Toc20204651"/>
      <w:bookmarkStart w:id="5732" w:name="_Toc27895358"/>
      <w:bookmarkStart w:id="5733" w:name="_Toc36192461"/>
      <w:bookmarkStart w:id="5734" w:name="_Toc45193566"/>
      <w:bookmarkStart w:id="5735" w:name="_Toc47593198"/>
      <w:bookmarkStart w:id="5736" w:name="_Toc51835285"/>
      <w:bookmarkStart w:id="5737" w:name="_Toc106194287"/>
      <w:r w:rsidRPr="00140E21">
        <w:t>5.2.8.4.2</w:t>
      </w:r>
      <w:r w:rsidRPr="00140E21">
        <w:tab/>
        <w:t>Nsmf_NIDD_Delivery service operation</w:t>
      </w:r>
      <w:bookmarkEnd w:id="5731"/>
      <w:bookmarkEnd w:id="5732"/>
      <w:bookmarkEnd w:id="5733"/>
      <w:bookmarkEnd w:id="5734"/>
      <w:bookmarkEnd w:id="5735"/>
      <w:bookmarkEnd w:id="5736"/>
      <w:bookmarkEnd w:id="573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38" w:name="_Toc20204652"/>
      <w:bookmarkStart w:id="5739" w:name="_Toc27895359"/>
      <w:bookmarkStart w:id="5740" w:name="_Toc36192462"/>
      <w:bookmarkStart w:id="5741" w:name="_Toc45193567"/>
      <w:bookmarkStart w:id="5742" w:name="_Toc47593199"/>
      <w:bookmarkStart w:id="5743" w:name="_Toc51835286"/>
      <w:bookmarkStart w:id="5744" w:name="_Toc106194288"/>
      <w:r w:rsidRPr="00140E21">
        <w:t>5.2.9</w:t>
      </w:r>
      <w:r w:rsidRPr="00140E21">
        <w:tab/>
        <w:t>SMSF Services</w:t>
      </w:r>
      <w:bookmarkEnd w:id="5738"/>
      <w:bookmarkEnd w:id="5739"/>
      <w:bookmarkEnd w:id="5740"/>
      <w:bookmarkEnd w:id="5741"/>
      <w:bookmarkEnd w:id="5742"/>
      <w:bookmarkEnd w:id="5743"/>
      <w:bookmarkEnd w:id="5744"/>
    </w:p>
    <w:p w14:paraId="4F15469B" w14:textId="77777777" w:rsidR="00776774" w:rsidRPr="00140E21" w:rsidRDefault="00776774" w:rsidP="00776774">
      <w:pPr>
        <w:pStyle w:val="Heading4"/>
      </w:pPr>
      <w:bookmarkStart w:id="5745" w:name="_Toc20204653"/>
      <w:bookmarkStart w:id="5746" w:name="_Toc27895360"/>
      <w:bookmarkStart w:id="5747" w:name="_Toc36192463"/>
      <w:bookmarkStart w:id="5748" w:name="_Toc45193568"/>
      <w:bookmarkStart w:id="5749" w:name="_Toc47593200"/>
      <w:bookmarkStart w:id="5750" w:name="_Toc51835287"/>
      <w:bookmarkStart w:id="5751" w:name="_Toc106194289"/>
      <w:r w:rsidRPr="00140E21">
        <w:t>5.2.9.1</w:t>
      </w:r>
      <w:r w:rsidRPr="00140E21">
        <w:tab/>
        <w:t>General</w:t>
      </w:r>
      <w:bookmarkEnd w:id="5745"/>
      <w:bookmarkEnd w:id="5746"/>
      <w:bookmarkEnd w:id="5747"/>
      <w:bookmarkEnd w:id="5748"/>
      <w:bookmarkEnd w:id="5749"/>
      <w:bookmarkEnd w:id="5750"/>
      <w:bookmarkEnd w:id="575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52" w:name="_Toc20204654"/>
      <w:bookmarkStart w:id="5753" w:name="_Toc27895361"/>
      <w:bookmarkStart w:id="5754" w:name="_Toc36192464"/>
      <w:bookmarkStart w:id="5755" w:name="_Toc45193569"/>
      <w:bookmarkStart w:id="5756" w:name="_Toc47593201"/>
      <w:bookmarkStart w:id="5757" w:name="_Toc51835288"/>
      <w:bookmarkStart w:id="5758" w:name="_Toc106194290"/>
      <w:r w:rsidRPr="00140E21">
        <w:t>5.2.9.2</w:t>
      </w:r>
      <w:r w:rsidRPr="00140E21">
        <w:tab/>
        <w:t>Nsmsf_SMService service</w:t>
      </w:r>
      <w:bookmarkEnd w:id="5752"/>
      <w:bookmarkEnd w:id="5753"/>
      <w:bookmarkEnd w:id="5754"/>
      <w:bookmarkEnd w:id="5755"/>
      <w:bookmarkEnd w:id="5756"/>
      <w:bookmarkEnd w:id="5757"/>
      <w:bookmarkEnd w:id="5758"/>
    </w:p>
    <w:p w14:paraId="3F754798" w14:textId="77777777" w:rsidR="00776774" w:rsidRPr="00140E21" w:rsidRDefault="00776774" w:rsidP="00776774">
      <w:pPr>
        <w:pStyle w:val="Heading5"/>
        <w:rPr>
          <w:lang w:eastAsia="zh-CN"/>
        </w:rPr>
      </w:pPr>
      <w:bookmarkStart w:id="5759" w:name="_Toc20204655"/>
      <w:bookmarkStart w:id="5760" w:name="_Toc27895362"/>
      <w:bookmarkStart w:id="5761" w:name="_Toc36192465"/>
      <w:bookmarkStart w:id="5762" w:name="_Toc45193570"/>
      <w:bookmarkStart w:id="5763" w:name="_Toc47593202"/>
      <w:bookmarkStart w:id="5764" w:name="_Toc51835289"/>
      <w:bookmarkStart w:id="5765" w:name="_Toc106194291"/>
      <w:r w:rsidRPr="00140E21">
        <w:rPr>
          <w:lang w:eastAsia="zh-CN"/>
        </w:rPr>
        <w:t>5.2.9.2.1</w:t>
      </w:r>
      <w:r w:rsidRPr="00140E21">
        <w:rPr>
          <w:lang w:eastAsia="zh-CN"/>
        </w:rPr>
        <w:tab/>
        <w:t>General</w:t>
      </w:r>
      <w:bookmarkEnd w:id="5759"/>
      <w:bookmarkEnd w:id="5760"/>
      <w:bookmarkEnd w:id="5761"/>
      <w:bookmarkEnd w:id="5762"/>
      <w:bookmarkEnd w:id="5763"/>
      <w:bookmarkEnd w:id="5764"/>
      <w:bookmarkEnd w:id="576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66" w:name="_Toc20204656"/>
      <w:bookmarkStart w:id="5767" w:name="_Toc27895363"/>
      <w:bookmarkStart w:id="5768" w:name="_Toc36192466"/>
      <w:bookmarkStart w:id="5769" w:name="_Toc45193571"/>
      <w:bookmarkStart w:id="5770" w:name="_Toc47593203"/>
      <w:bookmarkStart w:id="5771" w:name="_Toc51835290"/>
      <w:bookmarkStart w:id="5772" w:name="_Toc106194292"/>
      <w:r w:rsidRPr="00140E21">
        <w:rPr>
          <w:lang w:eastAsia="zh-CN"/>
        </w:rPr>
        <w:t>5.2.9.2.2</w:t>
      </w:r>
      <w:r w:rsidRPr="00140E21">
        <w:rPr>
          <w:lang w:eastAsia="zh-CN"/>
        </w:rPr>
        <w:tab/>
      </w:r>
      <w:r w:rsidRPr="00140E21">
        <w:t>Nsmsf_SMS</w:t>
      </w:r>
      <w:r w:rsidRPr="00140E21">
        <w:rPr>
          <w:lang w:eastAsia="zh-CN"/>
        </w:rPr>
        <w:t>ervice_Activate service operation</w:t>
      </w:r>
      <w:bookmarkEnd w:id="5766"/>
      <w:bookmarkEnd w:id="5767"/>
      <w:bookmarkEnd w:id="5768"/>
      <w:bookmarkEnd w:id="5769"/>
      <w:bookmarkEnd w:id="5770"/>
      <w:bookmarkEnd w:id="5771"/>
      <w:bookmarkEnd w:id="577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lastRenderedPageBreak/>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73" w:name="_Toc20204657"/>
      <w:bookmarkStart w:id="5774" w:name="_Toc27895364"/>
      <w:bookmarkStart w:id="5775" w:name="_Toc36192467"/>
      <w:bookmarkStart w:id="5776" w:name="_Toc45193572"/>
      <w:bookmarkStart w:id="5777" w:name="_Toc47593204"/>
      <w:bookmarkStart w:id="5778" w:name="_Toc51835291"/>
      <w:bookmarkStart w:id="5779" w:name="_Toc106194293"/>
      <w:r w:rsidRPr="00140E21">
        <w:rPr>
          <w:lang w:eastAsia="zh-CN"/>
        </w:rPr>
        <w:t>5.2.9.2.3</w:t>
      </w:r>
      <w:r w:rsidRPr="00140E21">
        <w:rPr>
          <w:lang w:eastAsia="zh-CN"/>
        </w:rPr>
        <w:tab/>
      </w:r>
      <w:r w:rsidRPr="00140E21">
        <w:t>Nsmsf_SMS</w:t>
      </w:r>
      <w:r w:rsidRPr="00140E21">
        <w:rPr>
          <w:lang w:eastAsia="zh-CN"/>
        </w:rPr>
        <w:t>ervice_Deactivate service operation</w:t>
      </w:r>
      <w:bookmarkEnd w:id="5773"/>
      <w:bookmarkEnd w:id="5774"/>
      <w:bookmarkEnd w:id="5775"/>
      <w:bookmarkEnd w:id="5776"/>
      <w:bookmarkEnd w:id="5777"/>
      <w:bookmarkEnd w:id="5778"/>
      <w:bookmarkEnd w:id="577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80" w:name="_Toc20204658"/>
      <w:bookmarkStart w:id="5781" w:name="_Toc27895365"/>
      <w:bookmarkStart w:id="5782" w:name="_Toc36192468"/>
      <w:bookmarkStart w:id="5783" w:name="_Toc45193573"/>
      <w:bookmarkStart w:id="5784" w:name="_Toc47593205"/>
      <w:bookmarkStart w:id="5785" w:name="_Toc51835292"/>
      <w:bookmarkStart w:id="5786" w:name="_Toc106194294"/>
      <w:r w:rsidRPr="00140E21">
        <w:rPr>
          <w:lang w:eastAsia="zh-CN"/>
        </w:rPr>
        <w:t>5.2.9.2.4</w:t>
      </w:r>
      <w:r w:rsidRPr="00140E21">
        <w:rPr>
          <w:lang w:eastAsia="zh-CN"/>
        </w:rPr>
        <w:tab/>
        <w:t>Nsmsf_SMService_UplinkSMS service operation</w:t>
      </w:r>
      <w:bookmarkEnd w:id="5780"/>
      <w:bookmarkEnd w:id="5781"/>
      <w:bookmarkEnd w:id="5782"/>
      <w:bookmarkEnd w:id="5783"/>
      <w:bookmarkEnd w:id="5784"/>
      <w:bookmarkEnd w:id="5785"/>
      <w:bookmarkEnd w:id="578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87" w:name="_Toc20204659"/>
      <w:bookmarkStart w:id="5788" w:name="_Toc27895366"/>
      <w:bookmarkStart w:id="5789" w:name="_Toc36192469"/>
      <w:bookmarkStart w:id="5790" w:name="_Toc45193574"/>
      <w:bookmarkStart w:id="5791" w:name="_Toc47593206"/>
      <w:bookmarkStart w:id="5792" w:name="_Toc51835293"/>
      <w:bookmarkStart w:id="5793" w:name="_Toc106194295"/>
      <w:r w:rsidRPr="00140E21">
        <w:t>5.2.10</w:t>
      </w:r>
      <w:r w:rsidRPr="00140E21">
        <w:tab/>
      </w:r>
      <w:r w:rsidRPr="00140E21">
        <w:rPr>
          <w:rFonts w:eastAsia="SimSun"/>
          <w:lang w:eastAsia="zh-CN"/>
        </w:rPr>
        <w:t>AUSF</w:t>
      </w:r>
      <w:r w:rsidRPr="00140E21">
        <w:t xml:space="preserve"> Services</w:t>
      </w:r>
      <w:bookmarkEnd w:id="5787"/>
      <w:bookmarkEnd w:id="5788"/>
      <w:bookmarkEnd w:id="5789"/>
      <w:bookmarkEnd w:id="5790"/>
      <w:bookmarkEnd w:id="5791"/>
      <w:bookmarkEnd w:id="5792"/>
      <w:bookmarkEnd w:id="5793"/>
    </w:p>
    <w:p w14:paraId="42965481" w14:textId="77777777" w:rsidR="00776774" w:rsidRPr="00140E21" w:rsidRDefault="00776774" w:rsidP="00776774">
      <w:pPr>
        <w:pStyle w:val="Heading4"/>
      </w:pPr>
      <w:bookmarkStart w:id="5794" w:name="_Toc20204660"/>
      <w:bookmarkStart w:id="5795" w:name="_Toc27895367"/>
      <w:bookmarkStart w:id="5796" w:name="_Toc36192470"/>
      <w:bookmarkStart w:id="5797" w:name="_Toc45193575"/>
      <w:bookmarkStart w:id="5798" w:name="_Toc47593207"/>
      <w:bookmarkStart w:id="5799" w:name="_Toc51835294"/>
      <w:bookmarkStart w:id="5800" w:name="_Toc106194296"/>
      <w:r w:rsidRPr="00140E21">
        <w:t>5.2.10.1</w:t>
      </w:r>
      <w:r w:rsidRPr="00140E21">
        <w:tab/>
        <w:t>General</w:t>
      </w:r>
      <w:bookmarkEnd w:id="5794"/>
      <w:bookmarkEnd w:id="5795"/>
      <w:bookmarkEnd w:id="5796"/>
      <w:bookmarkEnd w:id="5797"/>
      <w:bookmarkEnd w:id="5798"/>
      <w:bookmarkEnd w:id="5799"/>
      <w:bookmarkEnd w:id="5800"/>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01" w:name="_Toc20204661"/>
      <w:bookmarkStart w:id="5802" w:name="_Toc27895368"/>
      <w:bookmarkStart w:id="5803" w:name="_Toc36192471"/>
    </w:p>
    <w:p w14:paraId="34BFE086" w14:textId="77777777" w:rsidR="00776774" w:rsidRPr="00140E21" w:rsidRDefault="00776774" w:rsidP="00776774">
      <w:pPr>
        <w:pStyle w:val="Heading4"/>
      </w:pPr>
      <w:bookmarkStart w:id="5804" w:name="_Toc45193576"/>
      <w:bookmarkStart w:id="5805" w:name="_Toc47593208"/>
      <w:bookmarkStart w:id="5806" w:name="_Toc51835295"/>
      <w:bookmarkStart w:id="5807" w:name="_Toc106194297"/>
      <w:r w:rsidRPr="00140E21">
        <w:lastRenderedPageBreak/>
        <w:t>5.2.10.2</w:t>
      </w:r>
      <w:r w:rsidRPr="00140E21">
        <w:tab/>
        <w:t>Nausf_</w:t>
      </w:r>
      <w:r w:rsidRPr="00140E21">
        <w:rPr>
          <w:rFonts w:eastAsia="SimSun"/>
          <w:lang w:eastAsia="zh-CN"/>
        </w:rPr>
        <w:t>UEAuthentication service</w:t>
      </w:r>
      <w:bookmarkEnd w:id="5801"/>
      <w:bookmarkEnd w:id="5802"/>
      <w:bookmarkEnd w:id="5803"/>
      <w:bookmarkEnd w:id="5804"/>
      <w:bookmarkEnd w:id="5805"/>
      <w:bookmarkEnd w:id="5806"/>
      <w:bookmarkEnd w:id="5807"/>
    </w:p>
    <w:p w14:paraId="40154F1E" w14:textId="77777777" w:rsidR="00776774" w:rsidRPr="00140E21" w:rsidRDefault="00776774" w:rsidP="00776774">
      <w:pPr>
        <w:pStyle w:val="Heading5"/>
        <w:rPr>
          <w:lang w:eastAsia="zh-CN"/>
        </w:rPr>
      </w:pPr>
      <w:bookmarkStart w:id="5808" w:name="_Toc20204662"/>
      <w:bookmarkStart w:id="5809" w:name="_Toc27895369"/>
      <w:bookmarkStart w:id="5810" w:name="_Toc36192472"/>
      <w:bookmarkStart w:id="5811" w:name="_Toc45193577"/>
      <w:bookmarkStart w:id="5812" w:name="_Toc47593209"/>
      <w:bookmarkStart w:id="5813" w:name="_Toc51835296"/>
      <w:bookmarkStart w:id="5814" w:name="_Toc106194298"/>
      <w:r w:rsidRPr="00140E21">
        <w:rPr>
          <w:lang w:eastAsia="zh-CN"/>
        </w:rPr>
        <w:t>5.2.10.2.1</w:t>
      </w:r>
      <w:r w:rsidRPr="00140E21">
        <w:rPr>
          <w:lang w:eastAsia="zh-CN"/>
        </w:rPr>
        <w:tab/>
        <w:t>General</w:t>
      </w:r>
      <w:bookmarkEnd w:id="5808"/>
      <w:bookmarkEnd w:id="5809"/>
      <w:bookmarkEnd w:id="5810"/>
      <w:bookmarkEnd w:id="5811"/>
      <w:bookmarkEnd w:id="5812"/>
      <w:bookmarkEnd w:id="5813"/>
      <w:bookmarkEnd w:id="5814"/>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15" w:name="_Toc20204663"/>
      <w:bookmarkStart w:id="5816" w:name="_Toc27895370"/>
      <w:bookmarkStart w:id="5817" w:name="_Toc36192473"/>
      <w:bookmarkStart w:id="5818" w:name="_Toc45193578"/>
      <w:bookmarkStart w:id="5819" w:name="_Toc47593210"/>
      <w:bookmarkStart w:id="5820" w:name="_Toc51835297"/>
      <w:bookmarkStart w:id="5821" w:name="_Toc106194299"/>
      <w:r w:rsidRPr="00140E21">
        <w:rPr>
          <w:lang w:eastAsia="zh-CN"/>
        </w:rPr>
        <w:t>5.2.10.2.2</w:t>
      </w:r>
      <w:r w:rsidRPr="00140E21">
        <w:rPr>
          <w:lang w:eastAsia="zh-CN"/>
        </w:rPr>
        <w:tab/>
        <w:t>Nausf_UEAuthentication_Authenticate service operation</w:t>
      </w:r>
      <w:bookmarkEnd w:id="5815"/>
      <w:bookmarkEnd w:id="5816"/>
      <w:bookmarkEnd w:id="5817"/>
      <w:bookmarkEnd w:id="5818"/>
      <w:bookmarkEnd w:id="5819"/>
      <w:bookmarkEnd w:id="5820"/>
      <w:bookmarkEnd w:id="5821"/>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22" w:name="_Toc20204664"/>
      <w:bookmarkStart w:id="5823" w:name="_Toc27895371"/>
      <w:bookmarkStart w:id="5824" w:name="_Toc36192474"/>
      <w:bookmarkStart w:id="5825" w:name="_Toc45193579"/>
      <w:bookmarkStart w:id="5826" w:name="_Toc47593211"/>
      <w:bookmarkStart w:id="5827" w:name="_Toc51835298"/>
      <w:bookmarkStart w:id="5828" w:name="_Toc106194300"/>
      <w:r w:rsidRPr="00140E21">
        <w:t>5.2.10.2.3</w:t>
      </w:r>
      <w:r w:rsidRPr="00140E21">
        <w:tab/>
        <w:t>Void</w:t>
      </w:r>
      <w:bookmarkEnd w:id="5822"/>
      <w:bookmarkEnd w:id="5823"/>
      <w:bookmarkEnd w:id="5824"/>
      <w:bookmarkEnd w:id="5825"/>
      <w:bookmarkEnd w:id="5826"/>
      <w:bookmarkEnd w:id="5827"/>
      <w:bookmarkEnd w:id="5828"/>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29" w:name="_Toc20204665"/>
      <w:bookmarkStart w:id="5830" w:name="_Toc27895372"/>
      <w:bookmarkStart w:id="5831" w:name="_Toc36192475"/>
      <w:bookmarkStart w:id="5832" w:name="_Toc45193580"/>
      <w:bookmarkStart w:id="5833" w:name="_Toc47593212"/>
      <w:bookmarkStart w:id="5834" w:name="_Toc51835299"/>
      <w:bookmarkStart w:id="5835" w:name="_Toc106194301"/>
      <w:r w:rsidRPr="00140E21">
        <w:t>5.2.10.3</w:t>
      </w:r>
      <w:r w:rsidRPr="00140E21">
        <w:tab/>
        <w:t>Nausf_SoRProtection service</w:t>
      </w:r>
      <w:bookmarkEnd w:id="5829"/>
      <w:bookmarkEnd w:id="5830"/>
      <w:bookmarkEnd w:id="5831"/>
      <w:bookmarkEnd w:id="5832"/>
      <w:bookmarkEnd w:id="5833"/>
      <w:bookmarkEnd w:id="5834"/>
      <w:bookmarkEnd w:id="5835"/>
    </w:p>
    <w:p w14:paraId="55590D22" w14:textId="77777777" w:rsidR="00776774" w:rsidRPr="00140E21" w:rsidRDefault="00776774" w:rsidP="00776774">
      <w:pPr>
        <w:pStyle w:val="Heading5"/>
      </w:pPr>
      <w:bookmarkStart w:id="5836" w:name="_Toc20204666"/>
      <w:bookmarkStart w:id="5837" w:name="_Toc27895373"/>
      <w:bookmarkStart w:id="5838" w:name="_Toc36192476"/>
      <w:bookmarkStart w:id="5839" w:name="_Toc45193581"/>
      <w:bookmarkStart w:id="5840" w:name="_Toc47593213"/>
      <w:bookmarkStart w:id="5841" w:name="_Toc51835300"/>
      <w:bookmarkStart w:id="5842" w:name="_Toc106194302"/>
      <w:r w:rsidRPr="00140E21">
        <w:t>5.2.10.3.1</w:t>
      </w:r>
      <w:r w:rsidRPr="00140E21">
        <w:tab/>
        <w:t>General</w:t>
      </w:r>
      <w:bookmarkEnd w:id="5836"/>
      <w:bookmarkEnd w:id="5837"/>
      <w:bookmarkEnd w:id="5838"/>
      <w:bookmarkEnd w:id="5839"/>
      <w:bookmarkEnd w:id="5840"/>
      <w:bookmarkEnd w:id="5841"/>
      <w:bookmarkEnd w:id="5842"/>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43" w:name="_Toc20204667"/>
      <w:bookmarkStart w:id="5844" w:name="_Toc27895374"/>
      <w:bookmarkStart w:id="5845" w:name="_Toc36192477"/>
      <w:bookmarkStart w:id="5846" w:name="_Toc45193582"/>
      <w:bookmarkStart w:id="5847" w:name="_Toc47593214"/>
      <w:bookmarkStart w:id="5848" w:name="_Toc51835301"/>
      <w:bookmarkStart w:id="5849" w:name="_Toc106194303"/>
      <w:r w:rsidRPr="00140E21">
        <w:t>5.2.10.3.2</w:t>
      </w:r>
      <w:r w:rsidRPr="00140E21">
        <w:tab/>
        <w:t>Nausf_SoRProtection Protect service operation</w:t>
      </w:r>
      <w:bookmarkEnd w:id="5843"/>
      <w:bookmarkEnd w:id="5844"/>
      <w:bookmarkEnd w:id="5845"/>
      <w:bookmarkEnd w:id="5846"/>
      <w:bookmarkEnd w:id="5847"/>
      <w:bookmarkEnd w:id="5848"/>
      <w:bookmarkEnd w:id="584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50" w:name="_Toc27895375"/>
      <w:bookmarkStart w:id="5851" w:name="_Toc36192478"/>
      <w:bookmarkStart w:id="5852" w:name="_Toc45193583"/>
      <w:bookmarkStart w:id="5853" w:name="_Toc47593215"/>
      <w:bookmarkStart w:id="5854" w:name="_Toc51835302"/>
      <w:bookmarkStart w:id="5855" w:name="_Toc20204668"/>
      <w:bookmarkStart w:id="5856" w:name="_Toc106194304"/>
      <w:r>
        <w:t>5.2.10.4</w:t>
      </w:r>
      <w:r>
        <w:tab/>
        <w:t>Nausf_UPUProtection service</w:t>
      </w:r>
      <w:bookmarkEnd w:id="5850"/>
      <w:bookmarkEnd w:id="5851"/>
      <w:bookmarkEnd w:id="5852"/>
      <w:bookmarkEnd w:id="5853"/>
      <w:bookmarkEnd w:id="5854"/>
      <w:bookmarkEnd w:id="5856"/>
    </w:p>
    <w:p w14:paraId="0417EE16" w14:textId="77777777" w:rsidR="00776774" w:rsidRPr="00140E21" w:rsidRDefault="00776774" w:rsidP="00776774">
      <w:pPr>
        <w:pStyle w:val="Heading5"/>
      </w:pPr>
      <w:bookmarkStart w:id="5857" w:name="_Toc27895376"/>
      <w:bookmarkStart w:id="5858" w:name="_Toc36192479"/>
      <w:bookmarkStart w:id="5859" w:name="_Toc45193584"/>
      <w:bookmarkStart w:id="5860" w:name="_Toc47593216"/>
      <w:bookmarkStart w:id="5861" w:name="_Toc51835303"/>
      <w:bookmarkStart w:id="5862" w:name="_Toc106194305"/>
      <w:r>
        <w:t>5.2.10.4.1</w:t>
      </w:r>
      <w:r>
        <w:tab/>
        <w:t>General</w:t>
      </w:r>
      <w:bookmarkEnd w:id="5857"/>
      <w:bookmarkEnd w:id="5858"/>
      <w:bookmarkEnd w:id="5859"/>
      <w:bookmarkEnd w:id="5860"/>
      <w:bookmarkEnd w:id="5861"/>
      <w:bookmarkEnd w:id="5862"/>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63" w:name="_Toc27895377"/>
      <w:bookmarkStart w:id="5864" w:name="_Toc36192480"/>
      <w:bookmarkStart w:id="5865" w:name="_Toc45193585"/>
      <w:bookmarkStart w:id="5866" w:name="_Toc47593217"/>
      <w:bookmarkStart w:id="5867" w:name="_Toc51835304"/>
      <w:bookmarkStart w:id="5868" w:name="_Toc106194306"/>
      <w:r>
        <w:t>5.2.10.4.2</w:t>
      </w:r>
      <w:r>
        <w:tab/>
        <w:t>Nausf_UPUProtection Protect service operation</w:t>
      </w:r>
      <w:bookmarkEnd w:id="5863"/>
      <w:bookmarkEnd w:id="5864"/>
      <w:bookmarkEnd w:id="5865"/>
      <w:bookmarkEnd w:id="5866"/>
      <w:bookmarkEnd w:id="5867"/>
      <w:bookmarkEnd w:id="5868"/>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69" w:name="_Toc27895378"/>
      <w:bookmarkStart w:id="5870" w:name="_Toc36192481"/>
      <w:bookmarkStart w:id="5871" w:name="_Toc45193586"/>
      <w:bookmarkStart w:id="5872" w:name="_Toc47593218"/>
      <w:bookmarkStart w:id="5873" w:name="_Toc51835305"/>
      <w:bookmarkStart w:id="5874" w:name="_Toc106194307"/>
      <w:r>
        <w:t>5.2.10.5</w:t>
      </w:r>
      <w:r>
        <w:tab/>
        <w:t>Void</w:t>
      </w:r>
      <w:bookmarkEnd w:id="5869"/>
      <w:bookmarkEnd w:id="5870"/>
      <w:bookmarkEnd w:id="5871"/>
      <w:bookmarkEnd w:id="5872"/>
      <w:bookmarkEnd w:id="5873"/>
      <w:bookmarkEnd w:id="5874"/>
    </w:p>
    <w:p w14:paraId="43215A03" w14:textId="77777777" w:rsidR="00776774" w:rsidRPr="00425E49" w:rsidRDefault="00776774" w:rsidP="00776774"/>
    <w:p w14:paraId="7186FD34" w14:textId="77777777" w:rsidR="00776774" w:rsidRPr="00140E21" w:rsidRDefault="00776774" w:rsidP="00776774">
      <w:pPr>
        <w:pStyle w:val="Heading3"/>
      </w:pPr>
      <w:bookmarkStart w:id="5875" w:name="_Toc27895382"/>
      <w:bookmarkStart w:id="5876" w:name="_Toc36192485"/>
      <w:bookmarkStart w:id="5877" w:name="_Toc45193587"/>
      <w:bookmarkStart w:id="5878" w:name="_Toc47593219"/>
      <w:bookmarkStart w:id="5879" w:name="_Toc51835306"/>
      <w:bookmarkStart w:id="5880" w:name="_Toc106194308"/>
      <w:r w:rsidRPr="00140E21">
        <w:t>5.2.11</w:t>
      </w:r>
      <w:r w:rsidRPr="00140E21">
        <w:tab/>
        <w:t>NWDAF Services</w:t>
      </w:r>
      <w:bookmarkEnd w:id="5855"/>
      <w:bookmarkEnd w:id="5875"/>
      <w:bookmarkEnd w:id="5876"/>
      <w:bookmarkEnd w:id="5877"/>
      <w:bookmarkEnd w:id="5878"/>
      <w:bookmarkEnd w:id="5879"/>
      <w:bookmarkEnd w:id="5880"/>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81" w:name="_Toc20204669"/>
      <w:bookmarkStart w:id="5882" w:name="_Toc27895383"/>
      <w:bookmarkStart w:id="5883" w:name="_Toc36192486"/>
      <w:bookmarkStart w:id="5884" w:name="_Toc45193588"/>
      <w:bookmarkStart w:id="5885" w:name="_Toc47593220"/>
      <w:bookmarkStart w:id="5886" w:name="_Toc51835307"/>
      <w:bookmarkStart w:id="5887" w:name="_Toc106194309"/>
      <w:r w:rsidRPr="00140E21">
        <w:t>5.2.11.1</w:t>
      </w:r>
      <w:r w:rsidRPr="00140E21">
        <w:tab/>
        <w:t>Void</w:t>
      </w:r>
      <w:bookmarkEnd w:id="5881"/>
      <w:bookmarkEnd w:id="5882"/>
      <w:bookmarkEnd w:id="5883"/>
      <w:bookmarkEnd w:id="5884"/>
      <w:bookmarkEnd w:id="5885"/>
      <w:bookmarkEnd w:id="5886"/>
      <w:bookmarkEnd w:id="5887"/>
    </w:p>
    <w:p w14:paraId="7F4BD174" w14:textId="77777777" w:rsidR="00776774" w:rsidRPr="00140E21" w:rsidRDefault="00776774" w:rsidP="00776774"/>
    <w:p w14:paraId="1AAF4169" w14:textId="77777777" w:rsidR="00776774" w:rsidRPr="00140E21" w:rsidRDefault="00776774" w:rsidP="00776774">
      <w:pPr>
        <w:pStyle w:val="Heading4"/>
      </w:pPr>
      <w:bookmarkStart w:id="5888" w:name="_Toc20204670"/>
      <w:bookmarkStart w:id="5889" w:name="_Toc27895384"/>
      <w:bookmarkStart w:id="5890" w:name="_Toc36192487"/>
      <w:bookmarkStart w:id="5891" w:name="_Toc45193589"/>
      <w:bookmarkStart w:id="5892" w:name="_Toc47593221"/>
      <w:bookmarkStart w:id="5893" w:name="_Toc51835308"/>
      <w:bookmarkStart w:id="5894" w:name="_Toc106194310"/>
      <w:r w:rsidRPr="00140E21">
        <w:t>5.2.11.2</w:t>
      </w:r>
      <w:r w:rsidRPr="00140E21">
        <w:tab/>
        <w:t>Void</w:t>
      </w:r>
      <w:bookmarkEnd w:id="5888"/>
      <w:bookmarkEnd w:id="5889"/>
      <w:bookmarkEnd w:id="5890"/>
      <w:bookmarkEnd w:id="5891"/>
      <w:bookmarkEnd w:id="5892"/>
      <w:bookmarkEnd w:id="5893"/>
      <w:bookmarkEnd w:id="5894"/>
    </w:p>
    <w:p w14:paraId="506D0CC5" w14:textId="77777777" w:rsidR="00776774" w:rsidRPr="00140E21" w:rsidRDefault="00776774" w:rsidP="00776774"/>
    <w:p w14:paraId="028FC12E" w14:textId="77777777" w:rsidR="00776774" w:rsidRPr="00140E21" w:rsidRDefault="00776774" w:rsidP="00776774">
      <w:pPr>
        <w:pStyle w:val="Heading4"/>
      </w:pPr>
      <w:bookmarkStart w:id="5895" w:name="_Toc20204671"/>
      <w:bookmarkStart w:id="5896" w:name="_Toc27895385"/>
      <w:bookmarkStart w:id="5897" w:name="_Toc36192488"/>
      <w:bookmarkStart w:id="5898" w:name="_Toc45193590"/>
      <w:bookmarkStart w:id="5899" w:name="_Toc47593222"/>
      <w:bookmarkStart w:id="5900" w:name="_Toc51835309"/>
      <w:bookmarkStart w:id="5901" w:name="_Toc106194311"/>
      <w:r w:rsidRPr="00140E21">
        <w:t>5.2.11.3</w:t>
      </w:r>
      <w:r w:rsidRPr="00140E21">
        <w:tab/>
        <w:t>Void</w:t>
      </w:r>
      <w:bookmarkEnd w:id="5895"/>
      <w:bookmarkEnd w:id="5896"/>
      <w:bookmarkEnd w:id="5897"/>
      <w:bookmarkEnd w:id="5898"/>
      <w:bookmarkEnd w:id="5899"/>
      <w:bookmarkEnd w:id="5900"/>
      <w:bookmarkEnd w:id="590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02" w:name="_Toc20204672"/>
      <w:bookmarkStart w:id="5903" w:name="_Toc27895386"/>
      <w:bookmarkStart w:id="5904" w:name="_Toc36192489"/>
      <w:bookmarkStart w:id="5905" w:name="_Toc45193591"/>
      <w:bookmarkStart w:id="5906" w:name="_Toc47593223"/>
      <w:bookmarkStart w:id="5907" w:name="_Toc51835310"/>
      <w:bookmarkStart w:id="5908" w:name="_Toc106194312"/>
      <w:r w:rsidRPr="00140E21">
        <w:rPr>
          <w:rFonts w:eastAsia="SimSun"/>
          <w:lang w:eastAsia="zh-CN"/>
        </w:rPr>
        <w:lastRenderedPageBreak/>
        <w:t>5.2.12</w:t>
      </w:r>
      <w:r w:rsidRPr="00140E21">
        <w:rPr>
          <w:rFonts w:eastAsia="SimSun"/>
          <w:lang w:eastAsia="zh-CN"/>
        </w:rPr>
        <w:tab/>
        <w:t>UDR Services</w:t>
      </w:r>
      <w:bookmarkEnd w:id="5902"/>
      <w:bookmarkEnd w:id="5903"/>
      <w:bookmarkEnd w:id="5904"/>
      <w:bookmarkEnd w:id="5905"/>
      <w:bookmarkEnd w:id="5906"/>
      <w:bookmarkEnd w:id="5907"/>
      <w:bookmarkEnd w:id="5908"/>
    </w:p>
    <w:p w14:paraId="02115B40" w14:textId="77777777" w:rsidR="00776774" w:rsidRPr="00140E21" w:rsidRDefault="00776774" w:rsidP="00776774">
      <w:pPr>
        <w:pStyle w:val="Heading4"/>
        <w:rPr>
          <w:rFonts w:eastAsia="SimSun"/>
        </w:rPr>
      </w:pPr>
      <w:bookmarkStart w:id="5909" w:name="_Toc20204673"/>
      <w:bookmarkStart w:id="5910" w:name="_Toc27895387"/>
      <w:bookmarkStart w:id="5911" w:name="_Toc36192490"/>
      <w:bookmarkStart w:id="5912" w:name="_Toc45193592"/>
      <w:bookmarkStart w:id="5913" w:name="_Toc47593224"/>
      <w:bookmarkStart w:id="5914" w:name="_Toc51835311"/>
      <w:bookmarkStart w:id="5915" w:name="_Toc106194313"/>
      <w:r w:rsidRPr="00140E21">
        <w:rPr>
          <w:rFonts w:eastAsia="SimSun"/>
        </w:rPr>
        <w:t>5.2.12.1</w:t>
      </w:r>
      <w:r w:rsidRPr="00140E21">
        <w:rPr>
          <w:rFonts w:eastAsia="SimSun"/>
        </w:rPr>
        <w:tab/>
        <w:t>General</w:t>
      </w:r>
      <w:bookmarkEnd w:id="5909"/>
      <w:bookmarkEnd w:id="5910"/>
      <w:bookmarkEnd w:id="5911"/>
      <w:bookmarkEnd w:id="5912"/>
      <w:bookmarkEnd w:id="5913"/>
      <w:bookmarkEnd w:id="5914"/>
      <w:bookmarkEnd w:id="591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16" w:name="_Toc20204674"/>
      <w:bookmarkStart w:id="5917" w:name="_Toc27895388"/>
      <w:bookmarkStart w:id="5918" w:name="_Toc36192491"/>
      <w:bookmarkStart w:id="5919" w:name="_Toc45193593"/>
      <w:bookmarkStart w:id="5920" w:name="_Toc47593225"/>
      <w:bookmarkStart w:id="5921" w:name="_Toc51835312"/>
      <w:bookmarkStart w:id="5922" w:name="_Toc106194314"/>
      <w:r w:rsidRPr="00140E21">
        <w:rPr>
          <w:rFonts w:eastAsia="SimSun"/>
        </w:rPr>
        <w:t>5.2.12.2</w:t>
      </w:r>
      <w:r w:rsidRPr="00140E21">
        <w:rPr>
          <w:rFonts w:eastAsia="SimSun"/>
        </w:rPr>
        <w:tab/>
        <w:t>Nudr_DataManagement (DM) service</w:t>
      </w:r>
      <w:bookmarkEnd w:id="5916"/>
      <w:bookmarkEnd w:id="5917"/>
      <w:bookmarkEnd w:id="5918"/>
      <w:bookmarkEnd w:id="5919"/>
      <w:bookmarkEnd w:id="5920"/>
      <w:bookmarkEnd w:id="5921"/>
      <w:bookmarkEnd w:id="5922"/>
    </w:p>
    <w:p w14:paraId="018ADCD9" w14:textId="77777777" w:rsidR="00776774" w:rsidRPr="00140E21" w:rsidRDefault="00776774" w:rsidP="00776774">
      <w:pPr>
        <w:pStyle w:val="Heading5"/>
        <w:rPr>
          <w:rFonts w:eastAsia="SimSun"/>
          <w:lang w:eastAsia="zh-CN"/>
        </w:rPr>
      </w:pPr>
      <w:bookmarkStart w:id="5923" w:name="_Toc20204675"/>
      <w:bookmarkStart w:id="5924" w:name="_Toc27895389"/>
      <w:bookmarkStart w:id="5925" w:name="_Toc36192492"/>
      <w:bookmarkStart w:id="5926" w:name="_Toc45193594"/>
      <w:bookmarkStart w:id="5927" w:name="_Toc47593226"/>
      <w:bookmarkStart w:id="5928" w:name="_Toc51835313"/>
      <w:bookmarkStart w:id="5929" w:name="_Toc106194315"/>
      <w:r w:rsidRPr="00140E21">
        <w:rPr>
          <w:rFonts w:eastAsia="SimSun"/>
          <w:lang w:eastAsia="zh-CN"/>
        </w:rPr>
        <w:t>5.2.12.2.1</w:t>
      </w:r>
      <w:r w:rsidRPr="00140E21">
        <w:rPr>
          <w:rFonts w:eastAsia="SimSun"/>
          <w:lang w:eastAsia="zh-CN"/>
        </w:rPr>
        <w:tab/>
        <w:t>General</w:t>
      </w:r>
      <w:bookmarkEnd w:id="5923"/>
      <w:bookmarkEnd w:id="5924"/>
      <w:bookmarkEnd w:id="5925"/>
      <w:bookmarkEnd w:id="5926"/>
      <w:bookmarkEnd w:id="5927"/>
      <w:bookmarkEnd w:id="5928"/>
      <w:bookmarkEnd w:id="5929"/>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297659B0" w14:textId="24FD4ABE" w:rsidR="002D2590" w:rsidRPr="00140E21"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30" w:name="_Toc20204676"/>
      <w:bookmarkStart w:id="5931" w:name="_Toc27895390"/>
      <w:bookmarkStart w:id="5932" w:name="_Toc36192493"/>
      <w:bookmarkStart w:id="5933" w:name="_Toc45193595"/>
      <w:bookmarkStart w:id="5934" w:name="_Toc47593227"/>
      <w:bookmarkStart w:id="5935" w:name="_Toc51835314"/>
      <w:bookmarkStart w:id="5936" w:name="_Toc106194316"/>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30"/>
      <w:bookmarkEnd w:id="5931"/>
      <w:bookmarkEnd w:id="5932"/>
      <w:bookmarkEnd w:id="5933"/>
      <w:bookmarkEnd w:id="5934"/>
      <w:bookmarkEnd w:id="5935"/>
      <w:bookmarkEnd w:id="5936"/>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37" w:name="_Toc20204677"/>
      <w:bookmarkStart w:id="5938" w:name="_Toc27895391"/>
      <w:bookmarkStart w:id="5939" w:name="_Toc36192494"/>
      <w:bookmarkStart w:id="5940" w:name="_Toc45193596"/>
      <w:bookmarkStart w:id="5941" w:name="_Toc47593228"/>
      <w:bookmarkStart w:id="5942" w:name="_Toc51835315"/>
      <w:bookmarkStart w:id="5943" w:name="_Toc106194317"/>
      <w:r w:rsidRPr="00140E21">
        <w:rPr>
          <w:rFonts w:eastAsia="SimSun"/>
        </w:rPr>
        <w:t>5.2.12.2.3</w:t>
      </w:r>
      <w:r w:rsidRPr="00140E21">
        <w:rPr>
          <w:rFonts w:eastAsia="SimSun"/>
        </w:rPr>
        <w:tab/>
        <w:t>Nudr_DM_Create service operation</w:t>
      </w:r>
      <w:bookmarkEnd w:id="5937"/>
      <w:bookmarkEnd w:id="5938"/>
      <w:bookmarkEnd w:id="5939"/>
      <w:bookmarkEnd w:id="5940"/>
      <w:bookmarkEnd w:id="5941"/>
      <w:bookmarkEnd w:id="5942"/>
      <w:bookmarkEnd w:id="5943"/>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44" w:name="_Toc20204678"/>
      <w:bookmarkStart w:id="5945" w:name="_Toc27895392"/>
      <w:bookmarkStart w:id="5946" w:name="_Toc36192495"/>
      <w:bookmarkStart w:id="5947" w:name="_Toc45193597"/>
      <w:bookmarkStart w:id="5948" w:name="_Toc47593229"/>
      <w:bookmarkStart w:id="5949" w:name="_Toc51835316"/>
      <w:bookmarkStart w:id="5950" w:name="_Toc106194318"/>
      <w:r w:rsidRPr="00140E21">
        <w:rPr>
          <w:rFonts w:eastAsia="SimSun"/>
        </w:rPr>
        <w:t>5.2.12.2.4</w:t>
      </w:r>
      <w:r w:rsidRPr="00140E21">
        <w:rPr>
          <w:rFonts w:eastAsia="SimSun"/>
        </w:rPr>
        <w:tab/>
        <w:t>Nudr_DM_Delete service operation</w:t>
      </w:r>
      <w:bookmarkEnd w:id="5944"/>
      <w:bookmarkEnd w:id="5945"/>
      <w:bookmarkEnd w:id="5946"/>
      <w:bookmarkEnd w:id="5947"/>
      <w:bookmarkEnd w:id="5948"/>
      <w:bookmarkEnd w:id="5949"/>
      <w:bookmarkEnd w:id="595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51" w:name="_Toc20204679"/>
      <w:bookmarkStart w:id="5952" w:name="_Toc27895393"/>
      <w:bookmarkStart w:id="5953" w:name="_Toc36192496"/>
      <w:bookmarkStart w:id="5954" w:name="_Toc45193598"/>
      <w:bookmarkStart w:id="5955" w:name="_Toc47593230"/>
      <w:bookmarkStart w:id="5956" w:name="_Toc51835317"/>
      <w:bookmarkStart w:id="5957" w:name="_Toc106194319"/>
      <w:r w:rsidRPr="00140E21">
        <w:rPr>
          <w:rFonts w:eastAsia="SimSun"/>
        </w:rPr>
        <w:t>5.2.12.2.5</w:t>
      </w:r>
      <w:r w:rsidRPr="00140E21">
        <w:rPr>
          <w:rFonts w:eastAsia="SimSun"/>
        </w:rPr>
        <w:tab/>
        <w:t>Nudr_DM_Update service operation</w:t>
      </w:r>
      <w:bookmarkEnd w:id="5951"/>
      <w:bookmarkEnd w:id="5952"/>
      <w:bookmarkEnd w:id="5953"/>
      <w:bookmarkEnd w:id="5954"/>
      <w:bookmarkEnd w:id="5955"/>
      <w:bookmarkEnd w:id="5956"/>
      <w:bookmarkEnd w:id="5957"/>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58" w:name="_Toc20204680"/>
      <w:bookmarkStart w:id="5959" w:name="_Toc27895394"/>
      <w:bookmarkStart w:id="5960" w:name="_Toc36192497"/>
      <w:bookmarkStart w:id="5961" w:name="_Toc45193599"/>
      <w:bookmarkStart w:id="5962" w:name="_Toc47593231"/>
      <w:bookmarkStart w:id="5963" w:name="_Toc51835318"/>
      <w:bookmarkStart w:id="5964" w:name="_Toc106194320"/>
      <w:r w:rsidRPr="00140E21">
        <w:rPr>
          <w:rFonts w:eastAsia="SimSun"/>
        </w:rPr>
        <w:t>5.2.12.2.6</w:t>
      </w:r>
      <w:r w:rsidRPr="00140E21">
        <w:rPr>
          <w:rFonts w:eastAsia="SimSun"/>
        </w:rPr>
        <w:tab/>
        <w:t>Nudr_DM_Subscribe service operation</w:t>
      </w:r>
      <w:bookmarkEnd w:id="5958"/>
      <w:bookmarkEnd w:id="5959"/>
      <w:bookmarkEnd w:id="5960"/>
      <w:bookmarkEnd w:id="5961"/>
      <w:bookmarkEnd w:id="5962"/>
      <w:bookmarkEnd w:id="5963"/>
      <w:bookmarkEnd w:id="596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65" w:name="_Toc20204681"/>
      <w:bookmarkStart w:id="5966" w:name="_Toc27895395"/>
      <w:bookmarkStart w:id="5967" w:name="_Toc36192498"/>
      <w:bookmarkStart w:id="5968" w:name="_Toc45193600"/>
      <w:bookmarkStart w:id="5969" w:name="_Toc47593232"/>
      <w:bookmarkStart w:id="5970" w:name="_Toc51835319"/>
      <w:bookmarkStart w:id="5971" w:name="_Toc106194321"/>
      <w:r w:rsidRPr="00140E21">
        <w:rPr>
          <w:rFonts w:eastAsia="SimSun"/>
        </w:rPr>
        <w:t>5.2.12.2.7</w:t>
      </w:r>
      <w:r w:rsidRPr="00140E21">
        <w:rPr>
          <w:rFonts w:eastAsia="SimSun"/>
        </w:rPr>
        <w:tab/>
        <w:t>Nudr_DM_Unsubscribe service operation</w:t>
      </w:r>
      <w:bookmarkEnd w:id="5965"/>
      <w:bookmarkEnd w:id="5966"/>
      <w:bookmarkEnd w:id="5967"/>
      <w:bookmarkEnd w:id="5968"/>
      <w:bookmarkEnd w:id="5969"/>
      <w:bookmarkEnd w:id="5970"/>
      <w:bookmarkEnd w:id="597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lastRenderedPageBreak/>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72" w:name="_Toc20204682"/>
      <w:bookmarkStart w:id="5973" w:name="_Toc27895396"/>
      <w:bookmarkStart w:id="5974" w:name="_Toc36192499"/>
      <w:bookmarkStart w:id="5975" w:name="_Toc45193601"/>
      <w:bookmarkStart w:id="5976" w:name="_Toc47593233"/>
      <w:bookmarkStart w:id="5977" w:name="_Toc51835320"/>
      <w:bookmarkStart w:id="5978" w:name="_Toc106194322"/>
      <w:r w:rsidRPr="00140E21">
        <w:rPr>
          <w:rFonts w:eastAsia="SimSun"/>
        </w:rPr>
        <w:t>5.2.12.2.8</w:t>
      </w:r>
      <w:r w:rsidRPr="00140E21">
        <w:rPr>
          <w:rFonts w:eastAsia="SimSun"/>
        </w:rPr>
        <w:tab/>
        <w:t>Nudr_DM_Notify service operation</w:t>
      </w:r>
      <w:bookmarkEnd w:id="5972"/>
      <w:bookmarkEnd w:id="5973"/>
      <w:bookmarkEnd w:id="5974"/>
      <w:bookmarkEnd w:id="5975"/>
      <w:bookmarkEnd w:id="5976"/>
      <w:bookmarkEnd w:id="5977"/>
      <w:bookmarkEnd w:id="5978"/>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5979" w:name="_Toc20204683"/>
      <w:bookmarkStart w:id="5980" w:name="_Toc27895397"/>
      <w:bookmarkStart w:id="5981" w:name="_Toc36192500"/>
      <w:bookmarkStart w:id="5982" w:name="_Toc45193602"/>
      <w:bookmarkStart w:id="5983" w:name="_Toc47593234"/>
      <w:bookmarkStart w:id="5984" w:name="_Toc51835321"/>
      <w:bookmarkStart w:id="5985" w:name="_Toc106194323"/>
      <w:r w:rsidRPr="00140E21">
        <w:rPr>
          <w:rFonts w:eastAsia="SimSun"/>
        </w:rPr>
        <w:t>5.2.12.</w:t>
      </w:r>
      <w:r>
        <w:rPr>
          <w:rFonts w:eastAsia="SimSun"/>
        </w:rPr>
        <w:t>3</w:t>
      </w:r>
      <w:r w:rsidRPr="00140E21">
        <w:rPr>
          <w:rFonts w:eastAsia="SimSun"/>
        </w:rPr>
        <w:tab/>
        <w:t>Nudr_GroupIDmap service</w:t>
      </w:r>
      <w:bookmarkEnd w:id="5979"/>
      <w:bookmarkEnd w:id="5980"/>
      <w:bookmarkEnd w:id="5981"/>
      <w:bookmarkEnd w:id="5982"/>
      <w:bookmarkEnd w:id="5983"/>
      <w:bookmarkEnd w:id="5984"/>
      <w:bookmarkEnd w:id="5985"/>
    </w:p>
    <w:p w14:paraId="1DEA6D55" w14:textId="77777777" w:rsidR="00776774" w:rsidRPr="00140E21" w:rsidRDefault="00776774" w:rsidP="00776774">
      <w:pPr>
        <w:pStyle w:val="Heading5"/>
        <w:rPr>
          <w:rFonts w:eastAsia="SimSun"/>
        </w:rPr>
      </w:pPr>
      <w:bookmarkStart w:id="5986" w:name="_Toc20204684"/>
      <w:bookmarkStart w:id="5987" w:name="_Toc27895398"/>
      <w:bookmarkStart w:id="5988" w:name="_Toc36192501"/>
      <w:bookmarkStart w:id="5989" w:name="_Toc45193603"/>
      <w:bookmarkStart w:id="5990" w:name="_Toc47593235"/>
      <w:bookmarkStart w:id="5991" w:name="_Toc51835322"/>
      <w:bookmarkStart w:id="5992" w:name="_Toc106194324"/>
      <w:r w:rsidRPr="00140E21">
        <w:rPr>
          <w:rFonts w:eastAsia="SimSun"/>
        </w:rPr>
        <w:t>5.2.12.</w:t>
      </w:r>
      <w:r>
        <w:rPr>
          <w:rFonts w:eastAsia="SimSun"/>
        </w:rPr>
        <w:t>3</w:t>
      </w:r>
      <w:r w:rsidRPr="00140E21">
        <w:rPr>
          <w:rFonts w:eastAsia="SimSun"/>
        </w:rPr>
        <w:t>.1</w:t>
      </w:r>
      <w:r w:rsidRPr="00140E21">
        <w:rPr>
          <w:rFonts w:eastAsia="SimSun"/>
        </w:rPr>
        <w:tab/>
        <w:t>General</w:t>
      </w:r>
      <w:bookmarkEnd w:id="5986"/>
      <w:bookmarkEnd w:id="5987"/>
      <w:bookmarkEnd w:id="5988"/>
      <w:bookmarkEnd w:id="5989"/>
      <w:bookmarkEnd w:id="5990"/>
      <w:bookmarkEnd w:id="5991"/>
      <w:bookmarkEnd w:id="5992"/>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93" w:name="_Toc20204685"/>
      <w:bookmarkStart w:id="5994" w:name="_Toc27895399"/>
      <w:bookmarkStart w:id="5995" w:name="_Toc36192502"/>
      <w:bookmarkStart w:id="5996" w:name="_Toc45193604"/>
      <w:bookmarkStart w:id="5997" w:name="_Toc47593236"/>
      <w:bookmarkStart w:id="5998" w:name="_Toc51835323"/>
      <w:bookmarkStart w:id="5999" w:name="_Toc106194325"/>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93"/>
      <w:bookmarkEnd w:id="5994"/>
      <w:bookmarkEnd w:id="5995"/>
      <w:bookmarkEnd w:id="5996"/>
      <w:bookmarkEnd w:id="5997"/>
      <w:bookmarkEnd w:id="5998"/>
      <w:bookmarkEnd w:id="5999"/>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00" w:name="_Toc20204686"/>
      <w:bookmarkStart w:id="6001" w:name="_Toc27895400"/>
      <w:bookmarkStart w:id="6002" w:name="_Toc36192503"/>
      <w:bookmarkStart w:id="6003" w:name="_Toc45193605"/>
      <w:bookmarkStart w:id="6004" w:name="_Toc47593237"/>
      <w:bookmarkStart w:id="6005" w:name="_Toc51835324"/>
      <w:bookmarkStart w:id="6006" w:name="_Toc106194326"/>
      <w:r w:rsidRPr="00140E21">
        <w:rPr>
          <w:lang w:eastAsia="zh-CN"/>
        </w:rPr>
        <w:t>5.2.13</w:t>
      </w:r>
      <w:r w:rsidRPr="00140E21">
        <w:rPr>
          <w:lang w:eastAsia="zh-CN"/>
        </w:rPr>
        <w:tab/>
        <w:t>BSF Services</w:t>
      </w:r>
      <w:bookmarkEnd w:id="6000"/>
      <w:bookmarkEnd w:id="6001"/>
      <w:bookmarkEnd w:id="6002"/>
      <w:bookmarkEnd w:id="6003"/>
      <w:bookmarkEnd w:id="6004"/>
      <w:bookmarkEnd w:id="6005"/>
      <w:bookmarkEnd w:id="6006"/>
    </w:p>
    <w:p w14:paraId="60CA70AA" w14:textId="77777777" w:rsidR="00776774" w:rsidRPr="00140E21" w:rsidRDefault="00776774" w:rsidP="00776774">
      <w:pPr>
        <w:pStyle w:val="Heading4"/>
        <w:rPr>
          <w:lang w:eastAsia="zh-CN"/>
        </w:rPr>
      </w:pPr>
      <w:bookmarkStart w:id="6007" w:name="_Toc20204687"/>
      <w:bookmarkStart w:id="6008" w:name="_Toc27895401"/>
      <w:bookmarkStart w:id="6009" w:name="_Toc36192504"/>
      <w:bookmarkStart w:id="6010" w:name="_Toc45193606"/>
      <w:bookmarkStart w:id="6011" w:name="_Toc47593238"/>
      <w:bookmarkStart w:id="6012" w:name="_Toc51835325"/>
      <w:bookmarkStart w:id="6013" w:name="_Toc106194327"/>
      <w:r w:rsidRPr="00140E21">
        <w:rPr>
          <w:lang w:eastAsia="zh-CN"/>
        </w:rPr>
        <w:t>5.2.13.1</w:t>
      </w:r>
      <w:r w:rsidRPr="00140E21">
        <w:rPr>
          <w:lang w:eastAsia="zh-CN"/>
        </w:rPr>
        <w:tab/>
        <w:t>General</w:t>
      </w:r>
      <w:bookmarkEnd w:id="6007"/>
      <w:bookmarkEnd w:id="6008"/>
      <w:bookmarkEnd w:id="6009"/>
      <w:bookmarkEnd w:id="6010"/>
      <w:bookmarkEnd w:id="6011"/>
      <w:bookmarkEnd w:id="6012"/>
      <w:bookmarkEnd w:id="6013"/>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14" w:name="_Toc20204688"/>
      <w:bookmarkStart w:id="6015" w:name="_Toc27895402"/>
      <w:bookmarkStart w:id="6016" w:name="_Toc36192505"/>
      <w:bookmarkStart w:id="6017" w:name="_Toc45193607"/>
      <w:bookmarkStart w:id="6018" w:name="_Toc47593239"/>
      <w:bookmarkStart w:id="6019" w:name="_Toc51835326"/>
      <w:bookmarkStart w:id="6020" w:name="_Toc106194328"/>
      <w:r w:rsidRPr="00140E21">
        <w:rPr>
          <w:lang w:eastAsia="zh-CN"/>
        </w:rPr>
        <w:t>5.2.13.2</w:t>
      </w:r>
      <w:r w:rsidRPr="00140E21">
        <w:rPr>
          <w:lang w:eastAsia="zh-CN"/>
        </w:rPr>
        <w:tab/>
        <w:t>Nbsf_Management service</w:t>
      </w:r>
      <w:bookmarkEnd w:id="6014"/>
      <w:bookmarkEnd w:id="6015"/>
      <w:bookmarkEnd w:id="6016"/>
      <w:bookmarkEnd w:id="6017"/>
      <w:bookmarkEnd w:id="6018"/>
      <w:bookmarkEnd w:id="6019"/>
      <w:bookmarkEnd w:id="6020"/>
    </w:p>
    <w:p w14:paraId="6EF0D30A" w14:textId="77777777" w:rsidR="00776774" w:rsidRPr="00140E21" w:rsidRDefault="00776774" w:rsidP="00776774">
      <w:pPr>
        <w:pStyle w:val="Heading5"/>
        <w:rPr>
          <w:lang w:eastAsia="zh-CN"/>
        </w:rPr>
      </w:pPr>
      <w:bookmarkStart w:id="6021" w:name="_Toc20204689"/>
      <w:bookmarkStart w:id="6022" w:name="_Toc27895403"/>
      <w:bookmarkStart w:id="6023" w:name="_Toc36192506"/>
      <w:bookmarkStart w:id="6024" w:name="_Toc45193608"/>
      <w:bookmarkStart w:id="6025" w:name="_Toc47593240"/>
      <w:bookmarkStart w:id="6026" w:name="_Toc51835327"/>
      <w:bookmarkStart w:id="6027" w:name="_Toc106194329"/>
      <w:r w:rsidRPr="00140E21">
        <w:rPr>
          <w:lang w:eastAsia="zh-CN"/>
        </w:rPr>
        <w:t>5.2.13.2.1</w:t>
      </w:r>
      <w:r w:rsidRPr="00140E21">
        <w:rPr>
          <w:lang w:eastAsia="zh-CN"/>
        </w:rPr>
        <w:tab/>
        <w:t>General</w:t>
      </w:r>
      <w:bookmarkEnd w:id="6021"/>
      <w:bookmarkEnd w:id="6022"/>
      <w:bookmarkEnd w:id="6023"/>
      <w:bookmarkEnd w:id="6024"/>
      <w:bookmarkEnd w:id="6025"/>
      <w:bookmarkEnd w:id="6026"/>
      <w:bookmarkEnd w:id="6027"/>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28" w:name="_Toc20204690"/>
      <w:bookmarkStart w:id="6029" w:name="_Toc27895404"/>
      <w:bookmarkStart w:id="6030" w:name="_Toc36192507"/>
      <w:bookmarkStart w:id="6031" w:name="_Toc45193609"/>
      <w:bookmarkStart w:id="6032" w:name="_Toc47593241"/>
      <w:bookmarkStart w:id="6033" w:name="_Toc51835328"/>
      <w:bookmarkStart w:id="6034" w:name="_Toc106194330"/>
      <w:r w:rsidRPr="00140E21">
        <w:rPr>
          <w:lang w:eastAsia="zh-CN"/>
        </w:rPr>
        <w:t>5.2.13.2.2</w:t>
      </w:r>
      <w:r w:rsidRPr="00140E21">
        <w:rPr>
          <w:lang w:eastAsia="zh-CN"/>
        </w:rPr>
        <w:tab/>
        <w:t>Nbsf_Management_Register service operation</w:t>
      </w:r>
      <w:bookmarkEnd w:id="6028"/>
      <w:bookmarkEnd w:id="6029"/>
      <w:bookmarkEnd w:id="6030"/>
      <w:bookmarkEnd w:id="6031"/>
      <w:bookmarkEnd w:id="6032"/>
      <w:bookmarkEnd w:id="6033"/>
      <w:bookmarkEnd w:id="603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35" w:name="_Toc20204691"/>
      <w:bookmarkStart w:id="6036" w:name="_Toc27895405"/>
      <w:bookmarkStart w:id="6037" w:name="_Toc36192508"/>
      <w:bookmarkStart w:id="6038" w:name="_Toc45193610"/>
      <w:bookmarkStart w:id="6039" w:name="_Toc47593242"/>
      <w:bookmarkStart w:id="6040" w:name="_Toc51835329"/>
      <w:bookmarkStart w:id="6041" w:name="_Toc106194331"/>
      <w:r w:rsidRPr="00140E21">
        <w:rPr>
          <w:lang w:eastAsia="zh-CN"/>
        </w:rPr>
        <w:t>5.2.13.2.3</w:t>
      </w:r>
      <w:r w:rsidRPr="00140E21">
        <w:rPr>
          <w:lang w:eastAsia="zh-CN"/>
        </w:rPr>
        <w:tab/>
        <w:t>Nbsf_Management_Deregister service operation</w:t>
      </w:r>
      <w:bookmarkEnd w:id="6035"/>
      <w:bookmarkEnd w:id="6036"/>
      <w:bookmarkEnd w:id="6037"/>
      <w:bookmarkEnd w:id="6038"/>
      <w:bookmarkEnd w:id="6039"/>
      <w:bookmarkEnd w:id="6040"/>
      <w:bookmarkEnd w:id="6041"/>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lastRenderedPageBreak/>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42" w:name="_Toc20204692"/>
      <w:bookmarkStart w:id="6043" w:name="_Toc27895406"/>
      <w:bookmarkStart w:id="6044" w:name="_Toc36192509"/>
      <w:bookmarkStart w:id="6045" w:name="_Toc45193611"/>
      <w:bookmarkStart w:id="6046" w:name="_Toc47593243"/>
      <w:bookmarkStart w:id="6047" w:name="_Toc51835330"/>
      <w:bookmarkStart w:id="6048" w:name="_Toc106194332"/>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42"/>
      <w:bookmarkEnd w:id="6043"/>
      <w:bookmarkEnd w:id="6044"/>
      <w:bookmarkEnd w:id="6045"/>
      <w:bookmarkEnd w:id="6046"/>
      <w:bookmarkEnd w:id="6047"/>
      <w:bookmarkEnd w:id="6048"/>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49" w:name="_Toc20204693"/>
      <w:bookmarkStart w:id="6050" w:name="_Toc27895407"/>
      <w:bookmarkStart w:id="6051" w:name="_Toc36192510"/>
      <w:bookmarkStart w:id="6052" w:name="_Toc45193612"/>
      <w:bookmarkStart w:id="6053" w:name="_Toc47593244"/>
      <w:bookmarkStart w:id="6054" w:name="_Toc51835331"/>
      <w:bookmarkStart w:id="6055" w:name="_Toc106194333"/>
      <w:r w:rsidRPr="00140E21">
        <w:rPr>
          <w:lang w:eastAsia="zh-CN"/>
        </w:rPr>
        <w:t>5.2.13.2.5</w:t>
      </w:r>
      <w:r w:rsidRPr="00140E21">
        <w:rPr>
          <w:lang w:eastAsia="zh-CN"/>
        </w:rPr>
        <w:tab/>
        <w:t>Nbsf_Management_Update service operation</w:t>
      </w:r>
      <w:bookmarkEnd w:id="6049"/>
      <w:bookmarkEnd w:id="6050"/>
      <w:bookmarkEnd w:id="6051"/>
      <w:bookmarkEnd w:id="6052"/>
      <w:bookmarkEnd w:id="6053"/>
      <w:bookmarkEnd w:id="6054"/>
      <w:bookmarkEnd w:id="6055"/>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056" w:name="_Toc20204694"/>
      <w:bookmarkStart w:id="6057" w:name="_Toc27895408"/>
      <w:bookmarkStart w:id="6058" w:name="_Toc36192511"/>
      <w:bookmarkStart w:id="6059" w:name="_Toc45193613"/>
      <w:bookmarkStart w:id="6060" w:name="_Toc47593245"/>
      <w:bookmarkStart w:id="6061" w:name="_Toc51835332"/>
      <w:bookmarkStart w:id="6062" w:name="_Toc106194334"/>
      <w:r>
        <w:rPr>
          <w:lang w:eastAsia="zh-CN"/>
        </w:rPr>
        <w:t>5.2.13.2.6</w:t>
      </w:r>
      <w:r>
        <w:rPr>
          <w:lang w:eastAsia="zh-CN"/>
        </w:rPr>
        <w:tab/>
        <w:t>Nbsf_Management_Su</w:t>
      </w:r>
      <w:r w:rsidR="00E25FBA">
        <w:rPr>
          <w:lang w:eastAsia="zh-CN"/>
        </w:rPr>
        <w:t>b</w:t>
      </w:r>
      <w:r>
        <w:rPr>
          <w:lang w:eastAsia="zh-CN"/>
        </w:rPr>
        <w:t>scribe service operation</w:t>
      </w:r>
      <w:bookmarkEnd w:id="6062"/>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lastRenderedPageBreak/>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063" w:name="_Toc106194335"/>
      <w:r>
        <w:rPr>
          <w:lang w:eastAsia="zh-CN"/>
        </w:rPr>
        <w:t>5.2.13.2.7</w:t>
      </w:r>
      <w:r>
        <w:rPr>
          <w:lang w:eastAsia="zh-CN"/>
        </w:rPr>
        <w:tab/>
        <w:t>Nbsf_Management_Unsu</w:t>
      </w:r>
      <w:r w:rsidR="00E25FBA">
        <w:rPr>
          <w:lang w:eastAsia="zh-CN"/>
        </w:rPr>
        <w:t>b</w:t>
      </w:r>
      <w:r>
        <w:rPr>
          <w:lang w:eastAsia="zh-CN"/>
        </w:rPr>
        <w:t>scribe service operation</w:t>
      </w:r>
      <w:bookmarkEnd w:id="6063"/>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64" w:name="_Toc106194336"/>
      <w:r>
        <w:rPr>
          <w:lang w:eastAsia="zh-CN"/>
        </w:rPr>
        <w:t>5.2.13.2.8</w:t>
      </w:r>
      <w:r>
        <w:rPr>
          <w:lang w:eastAsia="zh-CN"/>
        </w:rPr>
        <w:tab/>
        <w:t>Nbsf_Management_Notify service operation</w:t>
      </w:r>
      <w:bookmarkEnd w:id="6064"/>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65" w:name="_Toc106194337"/>
      <w:r w:rsidRPr="00140E21">
        <w:t>5.2.14</w:t>
      </w:r>
      <w:r w:rsidRPr="00140E21">
        <w:tab/>
        <w:t>UDSF Services</w:t>
      </w:r>
      <w:bookmarkEnd w:id="6056"/>
      <w:bookmarkEnd w:id="6057"/>
      <w:bookmarkEnd w:id="6058"/>
      <w:bookmarkEnd w:id="6059"/>
      <w:bookmarkEnd w:id="6060"/>
      <w:bookmarkEnd w:id="6061"/>
      <w:bookmarkEnd w:id="6065"/>
    </w:p>
    <w:p w14:paraId="1203F136" w14:textId="77777777" w:rsidR="00776774" w:rsidRPr="00140E21" w:rsidRDefault="00776774" w:rsidP="00776774">
      <w:pPr>
        <w:pStyle w:val="Heading4"/>
      </w:pPr>
      <w:bookmarkStart w:id="6066" w:name="_Toc20204695"/>
      <w:bookmarkStart w:id="6067" w:name="_Toc27895409"/>
      <w:bookmarkStart w:id="6068" w:name="_Toc36192512"/>
      <w:bookmarkStart w:id="6069" w:name="_Toc45193614"/>
      <w:bookmarkStart w:id="6070" w:name="_Toc47593246"/>
      <w:bookmarkStart w:id="6071" w:name="_Toc51835333"/>
      <w:bookmarkStart w:id="6072" w:name="_Toc106194338"/>
      <w:r w:rsidRPr="00140E21">
        <w:t>5.2.14.1</w:t>
      </w:r>
      <w:r w:rsidRPr="00140E21">
        <w:tab/>
        <w:t>General</w:t>
      </w:r>
      <w:bookmarkEnd w:id="6066"/>
      <w:bookmarkEnd w:id="6067"/>
      <w:bookmarkEnd w:id="6068"/>
      <w:bookmarkEnd w:id="6069"/>
      <w:bookmarkEnd w:id="6070"/>
      <w:bookmarkEnd w:id="6071"/>
      <w:bookmarkEnd w:id="607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73" w:name="_Toc20204696"/>
      <w:bookmarkStart w:id="6074" w:name="_Toc27895410"/>
      <w:bookmarkStart w:id="6075" w:name="_Toc36192513"/>
      <w:bookmarkStart w:id="6076" w:name="_Toc45193615"/>
      <w:bookmarkStart w:id="6077" w:name="_Toc47593247"/>
      <w:bookmarkStart w:id="6078" w:name="_Toc51835334"/>
      <w:bookmarkStart w:id="6079" w:name="_Toc106194339"/>
      <w:r w:rsidRPr="00140E21">
        <w:t>5.2.14.2</w:t>
      </w:r>
      <w:r w:rsidRPr="00140E21">
        <w:tab/>
        <w:t>Nudsf_UnstructuredDataManagement service</w:t>
      </w:r>
      <w:bookmarkEnd w:id="6073"/>
      <w:bookmarkEnd w:id="6074"/>
      <w:bookmarkEnd w:id="6075"/>
      <w:bookmarkEnd w:id="6076"/>
      <w:bookmarkEnd w:id="6077"/>
      <w:bookmarkEnd w:id="6078"/>
      <w:bookmarkEnd w:id="6079"/>
    </w:p>
    <w:p w14:paraId="04899CC8" w14:textId="77777777" w:rsidR="00776774" w:rsidRPr="00140E21" w:rsidRDefault="00776774" w:rsidP="00776774">
      <w:pPr>
        <w:pStyle w:val="Heading5"/>
        <w:rPr>
          <w:lang w:eastAsia="zh-CN"/>
        </w:rPr>
      </w:pPr>
      <w:bookmarkStart w:id="6080" w:name="_Toc20204697"/>
      <w:bookmarkStart w:id="6081" w:name="_Toc27895411"/>
      <w:bookmarkStart w:id="6082" w:name="_Toc36192514"/>
      <w:bookmarkStart w:id="6083" w:name="_Toc45193616"/>
      <w:bookmarkStart w:id="6084" w:name="_Toc47593248"/>
      <w:bookmarkStart w:id="6085" w:name="_Toc51835335"/>
      <w:bookmarkStart w:id="6086" w:name="_Toc106194340"/>
      <w:r w:rsidRPr="00140E21">
        <w:rPr>
          <w:lang w:eastAsia="zh-CN"/>
        </w:rPr>
        <w:t>5.2.14.2.1</w:t>
      </w:r>
      <w:r w:rsidRPr="00140E21">
        <w:rPr>
          <w:lang w:eastAsia="zh-CN"/>
        </w:rPr>
        <w:tab/>
        <w:t>General</w:t>
      </w:r>
      <w:bookmarkEnd w:id="6080"/>
      <w:bookmarkEnd w:id="6081"/>
      <w:bookmarkEnd w:id="6082"/>
      <w:bookmarkEnd w:id="6083"/>
      <w:bookmarkEnd w:id="6084"/>
      <w:bookmarkEnd w:id="6085"/>
      <w:bookmarkEnd w:id="6086"/>
    </w:p>
    <w:p w14:paraId="2E5069D1" w14:textId="77777777" w:rsidR="00776774" w:rsidRPr="00140E21" w:rsidRDefault="00776774" w:rsidP="00776774">
      <w:pPr>
        <w:pStyle w:val="Heading5"/>
        <w:rPr>
          <w:lang w:eastAsia="zh-CN"/>
        </w:rPr>
      </w:pPr>
      <w:bookmarkStart w:id="6087" w:name="_Toc20204698"/>
      <w:bookmarkStart w:id="6088" w:name="_Toc27895412"/>
      <w:bookmarkStart w:id="6089" w:name="_Toc36192515"/>
      <w:bookmarkStart w:id="6090" w:name="_Toc45193617"/>
      <w:bookmarkStart w:id="6091" w:name="_Toc47593249"/>
      <w:bookmarkStart w:id="6092" w:name="_Toc51835336"/>
      <w:bookmarkStart w:id="6093" w:name="_Toc106194341"/>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87"/>
      <w:bookmarkEnd w:id="6088"/>
      <w:bookmarkEnd w:id="6089"/>
      <w:bookmarkEnd w:id="6090"/>
      <w:bookmarkEnd w:id="6091"/>
      <w:bookmarkEnd w:id="6092"/>
      <w:bookmarkEnd w:id="609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94" w:name="_Toc20204699"/>
      <w:bookmarkStart w:id="6095" w:name="_Toc27895413"/>
      <w:bookmarkStart w:id="6096" w:name="_Toc36192516"/>
      <w:bookmarkStart w:id="6097" w:name="_Toc45193618"/>
      <w:bookmarkStart w:id="6098" w:name="_Toc47593250"/>
      <w:bookmarkStart w:id="6099" w:name="_Toc51835337"/>
      <w:bookmarkStart w:id="6100" w:name="_Toc106194342"/>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94"/>
      <w:bookmarkEnd w:id="6095"/>
      <w:bookmarkEnd w:id="6096"/>
      <w:bookmarkEnd w:id="6097"/>
      <w:bookmarkEnd w:id="6098"/>
      <w:bookmarkEnd w:id="6099"/>
      <w:bookmarkEnd w:id="610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01" w:name="_Toc20204700"/>
      <w:bookmarkStart w:id="6102" w:name="_Toc27895414"/>
      <w:bookmarkStart w:id="6103" w:name="_Toc36192517"/>
      <w:bookmarkStart w:id="6104" w:name="_Toc45193619"/>
      <w:bookmarkStart w:id="6105" w:name="_Toc47593251"/>
      <w:bookmarkStart w:id="6106" w:name="_Toc51835338"/>
      <w:bookmarkStart w:id="6107" w:name="_Toc106194343"/>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01"/>
      <w:bookmarkEnd w:id="6102"/>
      <w:bookmarkEnd w:id="6103"/>
      <w:bookmarkEnd w:id="6104"/>
      <w:bookmarkEnd w:id="6105"/>
      <w:bookmarkEnd w:id="6106"/>
      <w:bookmarkEnd w:id="6107"/>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6108" w:name="_Toc20204701"/>
      <w:bookmarkStart w:id="6109" w:name="_Toc27895415"/>
      <w:bookmarkStart w:id="6110" w:name="_Toc36192518"/>
      <w:bookmarkStart w:id="6111" w:name="_Toc45193620"/>
      <w:bookmarkStart w:id="6112" w:name="_Toc47593252"/>
      <w:bookmarkStart w:id="6113" w:name="_Toc51835339"/>
      <w:bookmarkStart w:id="6114" w:name="_Toc106194344"/>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08"/>
      <w:bookmarkEnd w:id="6109"/>
      <w:bookmarkEnd w:id="6110"/>
      <w:bookmarkEnd w:id="6111"/>
      <w:bookmarkEnd w:id="6112"/>
      <w:bookmarkEnd w:id="6113"/>
      <w:bookmarkEnd w:id="611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115" w:name="_Toc20204702"/>
      <w:bookmarkStart w:id="6116" w:name="_Toc27895416"/>
      <w:bookmarkStart w:id="6117" w:name="_Toc36192519"/>
      <w:bookmarkStart w:id="6118" w:name="_Toc45193621"/>
      <w:bookmarkStart w:id="6119" w:name="_Toc47593253"/>
      <w:bookmarkStart w:id="6120" w:name="_Toc51835340"/>
      <w:bookmarkStart w:id="6121" w:name="_Toc106194345"/>
      <w:r w:rsidRPr="00140E21">
        <w:t>5.2.15</w:t>
      </w:r>
      <w:r w:rsidRPr="00140E21">
        <w:tab/>
        <w:t>LMF Services</w:t>
      </w:r>
      <w:bookmarkEnd w:id="6115"/>
      <w:bookmarkEnd w:id="6116"/>
      <w:bookmarkEnd w:id="6117"/>
      <w:bookmarkEnd w:id="6118"/>
      <w:bookmarkEnd w:id="6119"/>
      <w:bookmarkEnd w:id="6120"/>
      <w:bookmarkEnd w:id="612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22" w:name="_Toc20204703"/>
      <w:bookmarkStart w:id="6123" w:name="_Toc27895417"/>
      <w:bookmarkStart w:id="6124" w:name="_Toc36192520"/>
      <w:bookmarkStart w:id="6125" w:name="_Toc45193622"/>
      <w:bookmarkStart w:id="6126" w:name="_Toc47593254"/>
      <w:bookmarkStart w:id="6127" w:name="_Toc51835341"/>
      <w:bookmarkStart w:id="6128" w:name="_Toc106194346"/>
      <w:r w:rsidRPr="00140E21">
        <w:t>5.2.16</w:t>
      </w:r>
      <w:r w:rsidRPr="00140E21">
        <w:tab/>
        <w:t>NSSF Services</w:t>
      </w:r>
      <w:bookmarkEnd w:id="6122"/>
      <w:bookmarkEnd w:id="6123"/>
      <w:bookmarkEnd w:id="6124"/>
      <w:bookmarkEnd w:id="6125"/>
      <w:bookmarkEnd w:id="6126"/>
      <w:bookmarkEnd w:id="6127"/>
      <w:bookmarkEnd w:id="6128"/>
    </w:p>
    <w:p w14:paraId="2AA005D8" w14:textId="77777777" w:rsidR="00776774" w:rsidRPr="00140E21" w:rsidRDefault="00776774" w:rsidP="00776774">
      <w:pPr>
        <w:pStyle w:val="Heading4"/>
      </w:pPr>
      <w:bookmarkStart w:id="6129" w:name="_Toc20204704"/>
      <w:bookmarkStart w:id="6130" w:name="_Toc27895418"/>
      <w:bookmarkStart w:id="6131" w:name="_Toc36192521"/>
      <w:bookmarkStart w:id="6132" w:name="_Toc45193623"/>
      <w:bookmarkStart w:id="6133" w:name="_Toc47593255"/>
      <w:bookmarkStart w:id="6134" w:name="_Toc51835342"/>
      <w:bookmarkStart w:id="6135" w:name="_Toc106194347"/>
      <w:r w:rsidRPr="00140E21">
        <w:t>5.2.16.1</w:t>
      </w:r>
      <w:r w:rsidRPr="00140E21">
        <w:tab/>
        <w:t>General</w:t>
      </w:r>
      <w:bookmarkEnd w:id="6129"/>
      <w:bookmarkEnd w:id="6130"/>
      <w:bookmarkEnd w:id="6131"/>
      <w:bookmarkEnd w:id="6132"/>
      <w:bookmarkEnd w:id="6133"/>
      <w:bookmarkEnd w:id="6134"/>
      <w:bookmarkEnd w:id="613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36" w:name="_Toc20204705"/>
      <w:bookmarkStart w:id="6137" w:name="_Toc27895419"/>
      <w:bookmarkStart w:id="6138" w:name="_Toc36192522"/>
      <w:bookmarkStart w:id="6139" w:name="_Toc45193624"/>
      <w:bookmarkStart w:id="6140" w:name="_Toc47593256"/>
      <w:bookmarkStart w:id="6141" w:name="_Toc51835343"/>
      <w:bookmarkStart w:id="6142" w:name="_Toc106194348"/>
      <w:r w:rsidRPr="00140E21">
        <w:t>5.2.16.2</w:t>
      </w:r>
      <w:r w:rsidRPr="00140E21">
        <w:tab/>
        <w:t>Nnssf_NSSelection service</w:t>
      </w:r>
      <w:bookmarkEnd w:id="6136"/>
      <w:bookmarkEnd w:id="6137"/>
      <w:bookmarkEnd w:id="6138"/>
      <w:bookmarkEnd w:id="6139"/>
      <w:bookmarkEnd w:id="6140"/>
      <w:bookmarkEnd w:id="6141"/>
      <w:bookmarkEnd w:id="6142"/>
    </w:p>
    <w:p w14:paraId="077B7832" w14:textId="77777777" w:rsidR="00776774" w:rsidRPr="00140E21" w:rsidRDefault="00776774" w:rsidP="00776774">
      <w:pPr>
        <w:pStyle w:val="Heading5"/>
      </w:pPr>
      <w:bookmarkStart w:id="6143" w:name="_Toc20204706"/>
      <w:bookmarkStart w:id="6144" w:name="_Toc27895420"/>
      <w:bookmarkStart w:id="6145" w:name="_Toc36192523"/>
      <w:bookmarkStart w:id="6146" w:name="_Toc45193625"/>
      <w:bookmarkStart w:id="6147" w:name="_Toc47593257"/>
      <w:bookmarkStart w:id="6148" w:name="_Toc51835344"/>
      <w:bookmarkStart w:id="6149" w:name="_Toc106194349"/>
      <w:r w:rsidRPr="00140E21">
        <w:rPr>
          <w:lang w:eastAsia="zh-CN"/>
        </w:rPr>
        <w:t>5.2.16.2.1</w:t>
      </w:r>
      <w:r w:rsidRPr="00140E21">
        <w:rPr>
          <w:lang w:eastAsia="zh-CN"/>
        </w:rPr>
        <w:tab/>
      </w:r>
      <w:r w:rsidRPr="00140E21">
        <w:t>Nnssf_NSSelection_Get service operation</w:t>
      </w:r>
      <w:bookmarkEnd w:id="6143"/>
      <w:bookmarkEnd w:id="6144"/>
      <w:bookmarkEnd w:id="6145"/>
      <w:bookmarkEnd w:id="6146"/>
      <w:bookmarkEnd w:id="6147"/>
      <w:bookmarkEnd w:id="6148"/>
      <w:bookmarkEnd w:id="6149"/>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lastRenderedPageBreak/>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lastRenderedPageBreak/>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50" w:name="_Toc20204707"/>
      <w:bookmarkStart w:id="6151" w:name="_Toc27895421"/>
      <w:bookmarkStart w:id="6152" w:name="_Toc36192524"/>
      <w:bookmarkStart w:id="6153" w:name="_Toc45193626"/>
      <w:bookmarkStart w:id="6154" w:name="_Toc47593258"/>
      <w:bookmarkStart w:id="6155" w:name="_Toc51835345"/>
      <w:bookmarkStart w:id="6156" w:name="_Toc106194350"/>
      <w:r w:rsidRPr="00140E21">
        <w:t>5.2.16.3</w:t>
      </w:r>
      <w:r w:rsidRPr="00140E21">
        <w:tab/>
        <w:t>Nnssf_NSSAIAvailability service</w:t>
      </w:r>
      <w:bookmarkEnd w:id="6150"/>
      <w:bookmarkEnd w:id="6151"/>
      <w:bookmarkEnd w:id="6152"/>
      <w:bookmarkEnd w:id="6153"/>
      <w:bookmarkEnd w:id="6154"/>
      <w:bookmarkEnd w:id="6155"/>
      <w:bookmarkEnd w:id="6156"/>
    </w:p>
    <w:p w14:paraId="29DC09D7" w14:textId="77777777" w:rsidR="00776774" w:rsidRPr="00140E21" w:rsidRDefault="00776774" w:rsidP="00776774">
      <w:pPr>
        <w:pStyle w:val="Heading5"/>
        <w:rPr>
          <w:lang w:eastAsia="zh-CN"/>
        </w:rPr>
      </w:pPr>
      <w:bookmarkStart w:id="6157" w:name="_Toc20204708"/>
      <w:bookmarkStart w:id="6158" w:name="_Toc27895422"/>
      <w:bookmarkStart w:id="6159" w:name="_Toc36192525"/>
      <w:bookmarkStart w:id="6160" w:name="_Toc45193627"/>
      <w:bookmarkStart w:id="6161" w:name="_Toc47593259"/>
      <w:bookmarkStart w:id="6162" w:name="_Toc51835346"/>
      <w:bookmarkStart w:id="6163" w:name="_Toc106194351"/>
      <w:r w:rsidRPr="00140E21">
        <w:rPr>
          <w:lang w:eastAsia="zh-CN"/>
        </w:rPr>
        <w:t>5.2.16.3.1</w:t>
      </w:r>
      <w:r w:rsidRPr="00140E21">
        <w:rPr>
          <w:lang w:eastAsia="zh-CN"/>
        </w:rPr>
        <w:tab/>
        <w:t>General</w:t>
      </w:r>
      <w:bookmarkEnd w:id="6157"/>
      <w:bookmarkEnd w:id="6158"/>
      <w:bookmarkEnd w:id="6159"/>
      <w:bookmarkEnd w:id="6160"/>
      <w:bookmarkEnd w:id="6161"/>
      <w:bookmarkEnd w:id="6162"/>
      <w:bookmarkEnd w:id="6163"/>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164" w:name="_Toc20204709"/>
      <w:bookmarkStart w:id="6165" w:name="_Toc27895423"/>
      <w:bookmarkStart w:id="6166" w:name="_Toc36192526"/>
      <w:bookmarkStart w:id="6167" w:name="_Toc45193628"/>
      <w:bookmarkStart w:id="6168" w:name="_Toc47593260"/>
      <w:bookmarkStart w:id="616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70" w:name="_Toc106194352"/>
      <w:r w:rsidRPr="00140E21">
        <w:rPr>
          <w:lang w:eastAsia="zh-CN"/>
        </w:rPr>
        <w:t>5.2.16.3.2</w:t>
      </w:r>
      <w:r w:rsidRPr="00140E21">
        <w:rPr>
          <w:lang w:eastAsia="zh-CN"/>
        </w:rPr>
        <w:tab/>
      </w:r>
      <w:r w:rsidRPr="00140E21">
        <w:t>Nnssf_NSSAIAvailability_Update service operation</w:t>
      </w:r>
      <w:bookmarkEnd w:id="6164"/>
      <w:bookmarkEnd w:id="6165"/>
      <w:bookmarkEnd w:id="6166"/>
      <w:bookmarkEnd w:id="6167"/>
      <w:bookmarkEnd w:id="6168"/>
      <w:bookmarkEnd w:id="6169"/>
      <w:bookmarkEnd w:id="6170"/>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77777777" w:rsidR="00197642" w:rsidRDefault="00197642" w:rsidP="00197642">
      <w:r>
        <w:lastRenderedPageBreak/>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71" w:name="_Toc20204710"/>
      <w:bookmarkStart w:id="6172" w:name="_Toc27895424"/>
      <w:bookmarkStart w:id="6173" w:name="_Toc36192527"/>
      <w:bookmarkStart w:id="6174" w:name="_Toc45193629"/>
      <w:bookmarkStart w:id="6175" w:name="_Toc47593261"/>
      <w:bookmarkStart w:id="6176" w:name="_Toc51835348"/>
      <w:bookmarkStart w:id="6177" w:name="_Toc106194353"/>
      <w:r w:rsidRPr="00140E21">
        <w:rPr>
          <w:lang w:eastAsia="zh-CN"/>
        </w:rPr>
        <w:t>5.2.16.3.3</w:t>
      </w:r>
      <w:r w:rsidRPr="00140E21">
        <w:rPr>
          <w:lang w:eastAsia="zh-CN"/>
        </w:rPr>
        <w:tab/>
      </w:r>
      <w:r w:rsidRPr="00140E21">
        <w:t>Nnssf_NSSAIAvailability_Notify service operation</w:t>
      </w:r>
      <w:bookmarkEnd w:id="6171"/>
      <w:bookmarkEnd w:id="6172"/>
      <w:bookmarkEnd w:id="6173"/>
      <w:bookmarkEnd w:id="6174"/>
      <w:bookmarkEnd w:id="6175"/>
      <w:bookmarkEnd w:id="6176"/>
      <w:bookmarkEnd w:id="617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78" w:name="_Toc20204711"/>
      <w:bookmarkStart w:id="6179" w:name="_Toc27895425"/>
      <w:bookmarkStart w:id="6180" w:name="_Toc36192528"/>
      <w:bookmarkStart w:id="6181" w:name="_Toc45193630"/>
      <w:bookmarkStart w:id="6182" w:name="_Toc47593262"/>
      <w:bookmarkStart w:id="6183" w:name="_Toc51835349"/>
      <w:bookmarkStart w:id="6184" w:name="_Toc106194354"/>
      <w:r w:rsidRPr="00140E21">
        <w:t>5.2.16.3.4</w:t>
      </w:r>
      <w:r w:rsidRPr="00140E21">
        <w:tab/>
        <w:t>Nnssf_NSSAIAvailability_Subscribe service operation</w:t>
      </w:r>
      <w:bookmarkEnd w:id="6178"/>
      <w:bookmarkEnd w:id="6179"/>
      <w:bookmarkEnd w:id="6180"/>
      <w:bookmarkEnd w:id="6181"/>
      <w:bookmarkEnd w:id="6182"/>
      <w:bookmarkEnd w:id="6183"/>
      <w:bookmarkEnd w:id="6184"/>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185" w:name="_Toc20204712"/>
      <w:bookmarkStart w:id="6186" w:name="_Toc27895426"/>
      <w:bookmarkStart w:id="6187" w:name="_Toc36192529"/>
      <w:bookmarkStart w:id="6188" w:name="_Toc45193631"/>
      <w:bookmarkStart w:id="6189" w:name="_Toc47593263"/>
      <w:bookmarkStart w:id="6190" w:name="_Toc51835350"/>
      <w:bookmarkStart w:id="6191" w:name="_Toc106194355"/>
      <w:r w:rsidRPr="00140E21">
        <w:t>5.2.16.3.5</w:t>
      </w:r>
      <w:r w:rsidRPr="00140E21">
        <w:tab/>
        <w:t>Nnssf_NSSAIAvailability_Unsubscribe service operation</w:t>
      </w:r>
      <w:bookmarkEnd w:id="6185"/>
      <w:bookmarkEnd w:id="6186"/>
      <w:bookmarkEnd w:id="6187"/>
      <w:bookmarkEnd w:id="6188"/>
      <w:bookmarkEnd w:id="6189"/>
      <w:bookmarkEnd w:id="6190"/>
      <w:bookmarkEnd w:id="6191"/>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92" w:name="_Toc20204713"/>
      <w:bookmarkStart w:id="6193" w:name="_Toc27895427"/>
      <w:bookmarkStart w:id="6194" w:name="_Toc36192530"/>
      <w:bookmarkStart w:id="6195" w:name="_Toc45193632"/>
      <w:bookmarkStart w:id="6196" w:name="_Toc47593264"/>
      <w:bookmarkStart w:id="6197" w:name="_Toc51835351"/>
      <w:bookmarkStart w:id="6198" w:name="_Toc106194356"/>
      <w:r w:rsidRPr="00140E21">
        <w:t>5.2.16.3.6</w:t>
      </w:r>
      <w:r w:rsidRPr="00140E21">
        <w:tab/>
        <w:t>Nnssf_NSSAIAvailability_Delete service operation</w:t>
      </w:r>
      <w:bookmarkEnd w:id="6192"/>
      <w:bookmarkEnd w:id="6193"/>
      <w:bookmarkEnd w:id="6194"/>
      <w:bookmarkEnd w:id="6195"/>
      <w:bookmarkEnd w:id="6196"/>
      <w:bookmarkEnd w:id="6197"/>
      <w:bookmarkEnd w:id="619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199" w:name="_Toc20204714"/>
      <w:bookmarkStart w:id="6200" w:name="_Toc27895428"/>
      <w:bookmarkStart w:id="6201" w:name="_Toc36192531"/>
      <w:bookmarkStart w:id="6202" w:name="_Toc45193633"/>
      <w:bookmarkStart w:id="6203" w:name="_Toc47593265"/>
      <w:bookmarkStart w:id="6204" w:name="_Toc51835352"/>
      <w:bookmarkStart w:id="6205" w:name="_Toc106194357"/>
      <w:r>
        <w:t>5.2.16.4</w:t>
      </w:r>
      <w:r w:rsidR="00685B7C">
        <w:tab/>
        <w:t>Void</w:t>
      </w:r>
      <w:bookmarkEnd w:id="6205"/>
    </w:p>
    <w:p w14:paraId="4240F5D9" w14:textId="77777777" w:rsidR="00685B7C" w:rsidRDefault="00685B7C" w:rsidP="002217D3"/>
    <w:p w14:paraId="3B1B7C72" w14:textId="77777777" w:rsidR="00776774" w:rsidRPr="00140E21" w:rsidRDefault="00776774" w:rsidP="00776774">
      <w:pPr>
        <w:pStyle w:val="Heading3"/>
      </w:pPr>
      <w:bookmarkStart w:id="6206" w:name="_Toc106194358"/>
      <w:r w:rsidRPr="00140E21">
        <w:t>5.2.17</w:t>
      </w:r>
      <w:r w:rsidRPr="00140E21">
        <w:tab/>
        <w:t>CHF Spending Limit Control Service</w:t>
      </w:r>
      <w:bookmarkEnd w:id="6199"/>
      <w:bookmarkEnd w:id="6200"/>
      <w:bookmarkEnd w:id="6201"/>
      <w:bookmarkEnd w:id="6202"/>
      <w:bookmarkEnd w:id="6203"/>
      <w:bookmarkEnd w:id="6204"/>
      <w:bookmarkEnd w:id="6206"/>
    </w:p>
    <w:p w14:paraId="2881F782" w14:textId="77777777" w:rsidR="00776774" w:rsidRPr="00140E21" w:rsidRDefault="00776774" w:rsidP="00776774">
      <w:pPr>
        <w:pStyle w:val="Heading4"/>
      </w:pPr>
      <w:bookmarkStart w:id="6207" w:name="_Toc20204715"/>
      <w:bookmarkStart w:id="6208" w:name="_Toc27895429"/>
      <w:bookmarkStart w:id="6209" w:name="_Toc36192532"/>
      <w:bookmarkStart w:id="6210" w:name="_Toc45193634"/>
      <w:bookmarkStart w:id="6211" w:name="_Toc47593266"/>
      <w:bookmarkStart w:id="6212" w:name="_Toc51835353"/>
      <w:bookmarkStart w:id="6213" w:name="_Toc106194359"/>
      <w:r w:rsidRPr="00140E21">
        <w:t>5.2.17.1</w:t>
      </w:r>
      <w:r w:rsidRPr="00140E21">
        <w:tab/>
        <w:t>General</w:t>
      </w:r>
      <w:bookmarkEnd w:id="6207"/>
      <w:bookmarkEnd w:id="6208"/>
      <w:bookmarkEnd w:id="6209"/>
      <w:bookmarkEnd w:id="6210"/>
      <w:bookmarkEnd w:id="6211"/>
      <w:bookmarkEnd w:id="6212"/>
      <w:bookmarkEnd w:id="6213"/>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14" w:name="_Toc20204716"/>
      <w:bookmarkStart w:id="6215" w:name="_Toc27895430"/>
      <w:bookmarkStart w:id="6216" w:name="_Toc36192533"/>
      <w:bookmarkStart w:id="6217" w:name="_Toc45193635"/>
      <w:bookmarkStart w:id="6218" w:name="_Toc47593267"/>
      <w:bookmarkStart w:id="6219" w:name="_Toc51835354"/>
      <w:bookmarkStart w:id="6220" w:name="_Toc106194360"/>
      <w:r w:rsidRPr="00140E21">
        <w:t>5.2.17.2</w:t>
      </w:r>
      <w:r w:rsidRPr="00140E21">
        <w:tab/>
        <w:t>Nchf_SpendingLimitControl service</w:t>
      </w:r>
      <w:bookmarkEnd w:id="6214"/>
      <w:bookmarkEnd w:id="6215"/>
      <w:bookmarkEnd w:id="6216"/>
      <w:bookmarkEnd w:id="6217"/>
      <w:bookmarkEnd w:id="6218"/>
      <w:bookmarkEnd w:id="6219"/>
      <w:bookmarkEnd w:id="6220"/>
    </w:p>
    <w:p w14:paraId="7082D5D1" w14:textId="77777777" w:rsidR="00776774" w:rsidRPr="00140E21" w:rsidRDefault="00776774" w:rsidP="00776774">
      <w:pPr>
        <w:pStyle w:val="Heading5"/>
      </w:pPr>
      <w:bookmarkStart w:id="6221" w:name="_Toc20204717"/>
      <w:bookmarkStart w:id="6222" w:name="_Toc27895431"/>
      <w:bookmarkStart w:id="6223" w:name="_Toc36192534"/>
      <w:bookmarkStart w:id="6224" w:name="_Toc45193636"/>
      <w:bookmarkStart w:id="6225" w:name="_Toc47593268"/>
      <w:bookmarkStart w:id="6226" w:name="_Toc51835355"/>
      <w:bookmarkStart w:id="6227" w:name="_Toc106194361"/>
      <w:r w:rsidRPr="00140E21">
        <w:t>5.2.17.2.1</w:t>
      </w:r>
      <w:r w:rsidRPr="00140E21">
        <w:tab/>
        <w:t>General</w:t>
      </w:r>
      <w:bookmarkEnd w:id="6221"/>
      <w:bookmarkEnd w:id="6222"/>
      <w:bookmarkEnd w:id="6223"/>
      <w:bookmarkEnd w:id="6224"/>
      <w:bookmarkEnd w:id="6225"/>
      <w:bookmarkEnd w:id="6226"/>
      <w:bookmarkEnd w:id="6227"/>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28" w:name="_Toc20204718"/>
      <w:bookmarkStart w:id="6229" w:name="_Toc27895432"/>
      <w:bookmarkStart w:id="6230" w:name="_Toc36192535"/>
      <w:bookmarkStart w:id="6231" w:name="_Toc45193637"/>
      <w:bookmarkStart w:id="6232" w:name="_Toc47593269"/>
      <w:bookmarkStart w:id="6233" w:name="_Toc51835356"/>
      <w:bookmarkStart w:id="6234" w:name="_Toc106194362"/>
      <w:r w:rsidRPr="00140E21">
        <w:t>5.2.17.2.2</w:t>
      </w:r>
      <w:r w:rsidRPr="00140E21">
        <w:tab/>
        <w:t>Nchf_SpendingLimitControl Subscribe service operation</w:t>
      </w:r>
      <w:bookmarkEnd w:id="6228"/>
      <w:bookmarkEnd w:id="6229"/>
      <w:bookmarkEnd w:id="6230"/>
      <w:bookmarkEnd w:id="6231"/>
      <w:bookmarkEnd w:id="6232"/>
      <w:bookmarkEnd w:id="6233"/>
      <w:bookmarkEnd w:id="6234"/>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35" w:name="_Toc20204719"/>
      <w:bookmarkStart w:id="6236" w:name="_Toc27895433"/>
      <w:bookmarkStart w:id="6237" w:name="_Toc36192536"/>
      <w:bookmarkStart w:id="6238" w:name="_Toc45193638"/>
      <w:bookmarkStart w:id="6239" w:name="_Toc47593270"/>
      <w:bookmarkStart w:id="6240" w:name="_Toc51835357"/>
      <w:bookmarkStart w:id="6241" w:name="_Toc106194363"/>
      <w:r w:rsidRPr="00140E21">
        <w:t>5.2.17.2.3</w:t>
      </w:r>
      <w:r w:rsidRPr="00140E21">
        <w:tab/>
        <w:t>Nchf_SpendingLimitControl Unsubscribe service operation</w:t>
      </w:r>
      <w:bookmarkEnd w:id="6235"/>
      <w:bookmarkEnd w:id="6236"/>
      <w:bookmarkEnd w:id="6237"/>
      <w:bookmarkEnd w:id="6238"/>
      <w:bookmarkEnd w:id="6239"/>
      <w:bookmarkEnd w:id="6240"/>
      <w:bookmarkEnd w:id="6241"/>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42" w:name="_Toc20204720"/>
      <w:bookmarkStart w:id="6243" w:name="_Toc27895434"/>
      <w:bookmarkStart w:id="6244" w:name="_Toc36192537"/>
      <w:bookmarkStart w:id="6245" w:name="_Toc45193639"/>
      <w:bookmarkStart w:id="6246" w:name="_Toc47593271"/>
      <w:bookmarkStart w:id="6247" w:name="_Toc51835358"/>
      <w:bookmarkStart w:id="6248" w:name="_Toc106194364"/>
      <w:r w:rsidRPr="00140E21">
        <w:t>5.2.17.2.4</w:t>
      </w:r>
      <w:r w:rsidRPr="00140E21">
        <w:tab/>
        <w:t>Nchf_SpendingLimitControl Notify service operation</w:t>
      </w:r>
      <w:bookmarkEnd w:id="6242"/>
      <w:bookmarkEnd w:id="6243"/>
      <w:bookmarkEnd w:id="6244"/>
      <w:bookmarkEnd w:id="6245"/>
      <w:bookmarkEnd w:id="6246"/>
      <w:bookmarkEnd w:id="6247"/>
      <w:bookmarkEnd w:id="6248"/>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49" w:name="_Toc20204721"/>
      <w:bookmarkStart w:id="6250" w:name="_Toc27895435"/>
      <w:bookmarkStart w:id="6251" w:name="_Toc36192538"/>
      <w:bookmarkStart w:id="6252" w:name="_Toc45193640"/>
      <w:bookmarkStart w:id="6253" w:name="_Toc47593272"/>
      <w:bookmarkStart w:id="6254" w:name="_Toc51835359"/>
      <w:bookmarkStart w:id="6255" w:name="_Toc106194365"/>
      <w:r w:rsidRPr="00140E21">
        <w:t>5.2.18</w:t>
      </w:r>
      <w:r w:rsidRPr="00140E21">
        <w:tab/>
        <w:t>UCMF Services</w:t>
      </w:r>
      <w:bookmarkEnd w:id="6249"/>
      <w:bookmarkEnd w:id="6250"/>
      <w:bookmarkEnd w:id="6251"/>
      <w:bookmarkEnd w:id="6252"/>
      <w:bookmarkEnd w:id="6253"/>
      <w:bookmarkEnd w:id="6254"/>
      <w:bookmarkEnd w:id="6255"/>
    </w:p>
    <w:p w14:paraId="7232F518" w14:textId="77777777" w:rsidR="00776774" w:rsidRPr="00140E21" w:rsidRDefault="00776774" w:rsidP="00776774">
      <w:pPr>
        <w:pStyle w:val="Heading4"/>
      </w:pPr>
      <w:bookmarkStart w:id="6256" w:name="_Toc20204722"/>
      <w:bookmarkStart w:id="6257" w:name="_Toc27895436"/>
      <w:bookmarkStart w:id="6258" w:name="_Toc36192539"/>
      <w:bookmarkStart w:id="6259" w:name="_Toc45193641"/>
      <w:bookmarkStart w:id="6260" w:name="_Toc47593273"/>
      <w:bookmarkStart w:id="6261" w:name="_Toc51835360"/>
      <w:bookmarkStart w:id="6262" w:name="_Toc106194366"/>
      <w:r w:rsidRPr="00140E21">
        <w:t>5.2.18.1</w:t>
      </w:r>
      <w:r w:rsidRPr="00140E21">
        <w:tab/>
        <w:t>General</w:t>
      </w:r>
      <w:bookmarkEnd w:id="6256"/>
      <w:bookmarkEnd w:id="6257"/>
      <w:bookmarkEnd w:id="6258"/>
      <w:bookmarkEnd w:id="6259"/>
      <w:bookmarkEnd w:id="6260"/>
      <w:bookmarkEnd w:id="6261"/>
      <w:bookmarkEnd w:id="6262"/>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63" w:name="_Toc20204723"/>
      <w:bookmarkStart w:id="6264" w:name="_Toc27895437"/>
      <w:bookmarkStart w:id="6265" w:name="_Toc36192540"/>
      <w:bookmarkStart w:id="6266" w:name="_Toc45193642"/>
      <w:bookmarkStart w:id="6267" w:name="_Toc47593274"/>
      <w:bookmarkStart w:id="6268" w:name="_Toc51835361"/>
      <w:bookmarkStart w:id="6269" w:name="_Toc106194367"/>
      <w:r w:rsidRPr="00140E21">
        <w:t>5.2.18.2</w:t>
      </w:r>
      <w:r w:rsidRPr="00140E21">
        <w:tab/>
        <w:t>Nucmf_Provisioning service</w:t>
      </w:r>
      <w:bookmarkEnd w:id="6263"/>
      <w:bookmarkEnd w:id="6264"/>
      <w:bookmarkEnd w:id="6265"/>
      <w:bookmarkEnd w:id="6266"/>
      <w:bookmarkEnd w:id="6267"/>
      <w:bookmarkEnd w:id="6268"/>
      <w:bookmarkEnd w:id="6269"/>
    </w:p>
    <w:p w14:paraId="3C9D3D39" w14:textId="77777777" w:rsidR="00776774" w:rsidRPr="00140E21" w:rsidRDefault="00776774" w:rsidP="00776774">
      <w:pPr>
        <w:pStyle w:val="Heading5"/>
      </w:pPr>
      <w:bookmarkStart w:id="6270" w:name="_Toc20204724"/>
      <w:bookmarkStart w:id="6271" w:name="_Toc27895438"/>
      <w:bookmarkStart w:id="6272" w:name="_Toc36192541"/>
      <w:bookmarkStart w:id="6273" w:name="_Toc45193643"/>
      <w:bookmarkStart w:id="6274" w:name="_Toc47593275"/>
      <w:bookmarkStart w:id="6275" w:name="_Toc51835362"/>
      <w:bookmarkStart w:id="6276" w:name="_Toc106194368"/>
      <w:r w:rsidRPr="00140E21">
        <w:t>5.2.18.2.1</w:t>
      </w:r>
      <w:r w:rsidRPr="00140E21">
        <w:tab/>
        <w:t>Nucmf_Provisioning_Create service operation</w:t>
      </w:r>
      <w:bookmarkEnd w:id="6270"/>
      <w:bookmarkEnd w:id="6271"/>
      <w:bookmarkEnd w:id="6272"/>
      <w:bookmarkEnd w:id="6273"/>
      <w:bookmarkEnd w:id="6274"/>
      <w:bookmarkEnd w:id="6275"/>
      <w:bookmarkEnd w:id="6276"/>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77" w:name="_Toc20204725"/>
      <w:bookmarkStart w:id="6278" w:name="_Toc27895439"/>
      <w:bookmarkStart w:id="6279"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280" w:name="_Toc45193644"/>
      <w:bookmarkStart w:id="6281" w:name="_Toc47593276"/>
      <w:bookmarkStart w:id="6282" w:name="_Toc51835363"/>
      <w:bookmarkStart w:id="6283" w:name="_Toc106194369"/>
      <w:r w:rsidRPr="00140E21">
        <w:t>5.2.18.2.2</w:t>
      </w:r>
      <w:r w:rsidRPr="00140E21">
        <w:tab/>
        <w:t>Nucmf_Provisioning_Delete service operation</w:t>
      </w:r>
      <w:bookmarkEnd w:id="6277"/>
      <w:bookmarkEnd w:id="6278"/>
      <w:bookmarkEnd w:id="6279"/>
      <w:bookmarkEnd w:id="6280"/>
      <w:bookmarkEnd w:id="6281"/>
      <w:bookmarkEnd w:id="6282"/>
      <w:bookmarkEnd w:id="6283"/>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84" w:name="_Toc36192543"/>
      <w:bookmarkStart w:id="6285" w:name="_Toc45193645"/>
      <w:bookmarkStart w:id="6286" w:name="_Toc47593277"/>
      <w:bookmarkStart w:id="6287" w:name="_Toc51835364"/>
      <w:bookmarkStart w:id="6288" w:name="_Toc20204726"/>
      <w:bookmarkStart w:id="6289" w:name="_Toc27895440"/>
      <w:bookmarkStart w:id="6290" w:name="_Toc106194370"/>
      <w:r>
        <w:t>5.2.18.2.3</w:t>
      </w:r>
      <w:r>
        <w:tab/>
        <w:t>Nucmf_Provisioning_Update service operation</w:t>
      </w:r>
      <w:bookmarkEnd w:id="6284"/>
      <w:bookmarkEnd w:id="6285"/>
      <w:bookmarkEnd w:id="6286"/>
      <w:bookmarkEnd w:id="6287"/>
      <w:bookmarkEnd w:id="6290"/>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91" w:name="_Toc36192544"/>
      <w:bookmarkStart w:id="6292" w:name="_Toc45193646"/>
      <w:bookmarkStart w:id="6293" w:name="_Toc47593278"/>
      <w:bookmarkStart w:id="6294" w:name="_Toc51835365"/>
      <w:bookmarkStart w:id="6295" w:name="_Toc106194371"/>
      <w:r w:rsidRPr="00140E21">
        <w:t>5.2.18.3</w:t>
      </w:r>
      <w:r w:rsidRPr="00140E21">
        <w:tab/>
        <w:t>Nucmf_UECapabilityManagement Service</w:t>
      </w:r>
      <w:bookmarkEnd w:id="6288"/>
      <w:bookmarkEnd w:id="6289"/>
      <w:bookmarkEnd w:id="6291"/>
      <w:bookmarkEnd w:id="6292"/>
      <w:bookmarkEnd w:id="6293"/>
      <w:bookmarkEnd w:id="6294"/>
      <w:bookmarkEnd w:id="6295"/>
    </w:p>
    <w:p w14:paraId="378F23EE" w14:textId="77777777" w:rsidR="00776774" w:rsidRPr="00140E21" w:rsidRDefault="00776774" w:rsidP="00776774">
      <w:pPr>
        <w:pStyle w:val="Heading5"/>
      </w:pPr>
      <w:bookmarkStart w:id="6296" w:name="_Toc20204727"/>
      <w:bookmarkStart w:id="6297" w:name="_Toc27895441"/>
      <w:bookmarkStart w:id="6298" w:name="_Toc36192545"/>
      <w:bookmarkStart w:id="6299" w:name="_Toc45193647"/>
      <w:bookmarkStart w:id="6300" w:name="_Toc47593279"/>
      <w:bookmarkStart w:id="6301" w:name="_Toc51835366"/>
      <w:bookmarkStart w:id="6302" w:name="_Toc106194372"/>
      <w:r w:rsidRPr="00140E21">
        <w:t>5.2.18.3.1</w:t>
      </w:r>
      <w:r w:rsidRPr="00140E21">
        <w:tab/>
        <w:t>Nucmf_UECapabilityManagement Resolve service operation</w:t>
      </w:r>
      <w:bookmarkEnd w:id="6296"/>
      <w:bookmarkEnd w:id="6297"/>
      <w:bookmarkEnd w:id="6298"/>
      <w:bookmarkEnd w:id="6299"/>
      <w:bookmarkEnd w:id="6300"/>
      <w:bookmarkEnd w:id="6301"/>
      <w:bookmarkEnd w:id="6302"/>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03" w:name="_Toc20204728"/>
      <w:bookmarkStart w:id="6304" w:name="_Toc27895442"/>
      <w:bookmarkStart w:id="6305"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06" w:name="_Toc45193648"/>
      <w:bookmarkStart w:id="6307" w:name="_Toc47593280"/>
      <w:bookmarkStart w:id="6308" w:name="_Toc51835367"/>
      <w:bookmarkStart w:id="6309" w:name="_Toc106194373"/>
      <w:r w:rsidRPr="00140E21">
        <w:t>5.2.18.3.2</w:t>
      </w:r>
      <w:r w:rsidRPr="00140E21">
        <w:tab/>
        <w:t>Nucmf_UECapabilityManagement_Assign service operation</w:t>
      </w:r>
      <w:bookmarkEnd w:id="6303"/>
      <w:bookmarkEnd w:id="6304"/>
      <w:bookmarkEnd w:id="6305"/>
      <w:bookmarkEnd w:id="6306"/>
      <w:bookmarkEnd w:id="6307"/>
      <w:bookmarkEnd w:id="6308"/>
      <w:bookmarkEnd w:id="6309"/>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10" w:name="_Toc20204729"/>
      <w:bookmarkStart w:id="6311" w:name="_Toc27895443"/>
      <w:bookmarkStart w:id="6312"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13" w:name="_Toc45193649"/>
      <w:bookmarkStart w:id="6314" w:name="_Toc47593281"/>
      <w:bookmarkStart w:id="6315" w:name="_Toc51835368"/>
      <w:bookmarkStart w:id="6316" w:name="_Toc106194374"/>
      <w:r w:rsidRPr="00140E21">
        <w:rPr>
          <w:lang w:eastAsia="zh-CN"/>
        </w:rPr>
        <w:t>5.2.18.3.3</w:t>
      </w:r>
      <w:r w:rsidRPr="00140E21">
        <w:rPr>
          <w:lang w:eastAsia="zh-CN"/>
        </w:rPr>
        <w:tab/>
        <w:t>Nucmf_UECapabilityManagement_Subscribe service operation</w:t>
      </w:r>
      <w:bookmarkEnd w:id="6310"/>
      <w:bookmarkEnd w:id="6311"/>
      <w:bookmarkEnd w:id="6312"/>
      <w:bookmarkEnd w:id="6313"/>
      <w:bookmarkEnd w:id="6314"/>
      <w:bookmarkEnd w:id="6315"/>
      <w:bookmarkEnd w:id="6316"/>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17" w:name="_Toc20204730"/>
      <w:bookmarkStart w:id="6318" w:name="_Toc27895444"/>
      <w:bookmarkStart w:id="6319"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20" w:name="_Toc45193650"/>
      <w:bookmarkStart w:id="6321" w:name="_Toc47593282"/>
      <w:bookmarkStart w:id="6322" w:name="_Toc51835369"/>
      <w:bookmarkStart w:id="6323" w:name="_Toc106194375"/>
      <w:r w:rsidRPr="00140E21">
        <w:t>5.2.18.3.4</w:t>
      </w:r>
      <w:r w:rsidRPr="00140E21">
        <w:tab/>
        <w:t>Nucmf_UECapabilityManagement_Unsubscribe service operation</w:t>
      </w:r>
      <w:bookmarkEnd w:id="6317"/>
      <w:bookmarkEnd w:id="6318"/>
      <w:bookmarkEnd w:id="6319"/>
      <w:bookmarkEnd w:id="6320"/>
      <w:bookmarkEnd w:id="6321"/>
      <w:bookmarkEnd w:id="6322"/>
      <w:bookmarkEnd w:id="6323"/>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6324" w:name="_Toc20204731"/>
      <w:bookmarkStart w:id="6325" w:name="_Toc27895445"/>
      <w:bookmarkStart w:id="6326" w:name="_Toc36192549"/>
      <w:bookmarkStart w:id="6327" w:name="_Toc45193651"/>
      <w:bookmarkStart w:id="6328" w:name="_Toc47593283"/>
      <w:bookmarkStart w:id="6329" w:name="_Toc51835370"/>
      <w:bookmarkStart w:id="6330" w:name="_Toc106194376"/>
      <w:r w:rsidRPr="00140E21">
        <w:t>5.2.18.3.5</w:t>
      </w:r>
      <w:r w:rsidRPr="00140E21">
        <w:tab/>
        <w:t>Nucmf_UECapabilityManagement_Notify service operation</w:t>
      </w:r>
      <w:bookmarkEnd w:id="6324"/>
      <w:bookmarkEnd w:id="6325"/>
      <w:bookmarkEnd w:id="6326"/>
      <w:bookmarkEnd w:id="6327"/>
      <w:bookmarkEnd w:id="6328"/>
      <w:bookmarkEnd w:id="6329"/>
      <w:bookmarkEnd w:id="6330"/>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31"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32" w:name="_Toc27895446"/>
      <w:bookmarkStart w:id="6333" w:name="_Toc36192550"/>
      <w:bookmarkStart w:id="6334" w:name="_Toc45193652"/>
      <w:bookmarkStart w:id="6335" w:name="_Toc47593284"/>
      <w:bookmarkStart w:id="6336" w:name="_Toc51835371"/>
      <w:bookmarkStart w:id="6337" w:name="_Toc106194377"/>
      <w:r w:rsidRPr="00140E21">
        <w:t>5.2.19</w:t>
      </w:r>
      <w:r w:rsidRPr="00140E21">
        <w:tab/>
        <w:t>AF Services</w:t>
      </w:r>
      <w:bookmarkEnd w:id="6331"/>
      <w:bookmarkEnd w:id="6332"/>
      <w:bookmarkEnd w:id="6333"/>
      <w:bookmarkEnd w:id="6334"/>
      <w:bookmarkEnd w:id="6335"/>
      <w:bookmarkEnd w:id="6336"/>
      <w:bookmarkEnd w:id="6337"/>
    </w:p>
    <w:p w14:paraId="4235BBDF" w14:textId="77777777" w:rsidR="00776774" w:rsidRPr="00140E21" w:rsidRDefault="00776774" w:rsidP="00776774">
      <w:pPr>
        <w:pStyle w:val="Heading4"/>
      </w:pPr>
      <w:bookmarkStart w:id="6338" w:name="_Toc20204733"/>
      <w:bookmarkStart w:id="6339" w:name="_Toc27895447"/>
      <w:bookmarkStart w:id="6340" w:name="_Toc36192551"/>
      <w:bookmarkStart w:id="6341" w:name="_Toc45193653"/>
      <w:bookmarkStart w:id="6342" w:name="_Toc47593285"/>
      <w:bookmarkStart w:id="6343" w:name="_Toc51835372"/>
      <w:bookmarkStart w:id="6344" w:name="_Toc106194378"/>
      <w:r w:rsidRPr="00140E21">
        <w:t>5.2.19.1</w:t>
      </w:r>
      <w:r w:rsidRPr="00140E21">
        <w:tab/>
        <w:t>General</w:t>
      </w:r>
      <w:bookmarkEnd w:id="6338"/>
      <w:bookmarkEnd w:id="6339"/>
      <w:bookmarkEnd w:id="6340"/>
      <w:bookmarkEnd w:id="6341"/>
      <w:bookmarkEnd w:id="6342"/>
      <w:bookmarkEnd w:id="6343"/>
      <w:bookmarkEnd w:id="6344"/>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45" w:name="_Toc20204734"/>
      <w:bookmarkStart w:id="6346" w:name="_Toc27895448"/>
      <w:bookmarkStart w:id="6347" w:name="_Toc36192552"/>
      <w:bookmarkStart w:id="6348" w:name="_Toc45193654"/>
      <w:bookmarkStart w:id="6349" w:name="_Toc47593286"/>
      <w:bookmarkStart w:id="6350" w:name="_Toc51835373"/>
      <w:bookmarkStart w:id="6351" w:name="_Toc106194379"/>
      <w:r w:rsidRPr="00140E21">
        <w:t>5.2.19.2</w:t>
      </w:r>
      <w:r w:rsidRPr="00140E21">
        <w:tab/>
        <w:t>Naf_EventExposure service</w:t>
      </w:r>
      <w:bookmarkEnd w:id="6345"/>
      <w:bookmarkEnd w:id="6346"/>
      <w:bookmarkEnd w:id="6347"/>
      <w:bookmarkEnd w:id="6348"/>
      <w:bookmarkEnd w:id="6349"/>
      <w:bookmarkEnd w:id="6350"/>
      <w:bookmarkEnd w:id="6351"/>
    </w:p>
    <w:p w14:paraId="74290A02" w14:textId="77777777" w:rsidR="00776774" w:rsidRPr="00140E21" w:rsidRDefault="00776774" w:rsidP="00776774">
      <w:pPr>
        <w:pStyle w:val="Heading5"/>
      </w:pPr>
      <w:bookmarkStart w:id="6352" w:name="_Toc20204735"/>
      <w:bookmarkStart w:id="6353" w:name="_Toc27895449"/>
      <w:bookmarkStart w:id="6354" w:name="_Toc36192553"/>
      <w:bookmarkStart w:id="6355" w:name="_Toc45193655"/>
      <w:bookmarkStart w:id="6356" w:name="_Toc47593287"/>
      <w:bookmarkStart w:id="6357" w:name="_Toc51835374"/>
      <w:bookmarkStart w:id="6358" w:name="_Toc106194380"/>
      <w:r w:rsidRPr="00140E21">
        <w:t>5.2.19.2.1</w:t>
      </w:r>
      <w:r w:rsidRPr="00140E21">
        <w:tab/>
        <w:t>General</w:t>
      </w:r>
      <w:bookmarkEnd w:id="6352"/>
      <w:bookmarkEnd w:id="6353"/>
      <w:bookmarkEnd w:id="6354"/>
      <w:bookmarkEnd w:id="6355"/>
      <w:bookmarkEnd w:id="6356"/>
      <w:bookmarkEnd w:id="6357"/>
      <w:bookmarkEnd w:id="6358"/>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59"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360" w:name="_Toc27895450"/>
      <w:bookmarkStart w:id="6361"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62" w:name="_Toc45193656"/>
      <w:bookmarkStart w:id="6363" w:name="_Toc47593288"/>
      <w:bookmarkStart w:id="6364" w:name="_Toc51835375"/>
      <w:bookmarkStart w:id="6365" w:name="_Toc106194381"/>
      <w:r w:rsidRPr="00140E21">
        <w:t>5.2.19.2.2</w:t>
      </w:r>
      <w:r w:rsidRPr="00140E21">
        <w:tab/>
        <w:t>Naf_EventExposure_Subscribe service operation</w:t>
      </w:r>
      <w:bookmarkEnd w:id="6359"/>
      <w:bookmarkEnd w:id="6360"/>
      <w:bookmarkEnd w:id="6361"/>
      <w:bookmarkEnd w:id="6362"/>
      <w:bookmarkEnd w:id="6363"/>
      <w:bookmarkEnd w:id="6364"/>
      <w:bookmarkEnd w:id="6365"/>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66" w:name="_Toc20204737"/>
      <w:bookmarkStart w:id="6367" w:name="_Toc27895451"/>
      <w:bookmarkStart w:id="6368" w:name="_Toc36192555"/>
      <w:bookmarkStart w:id="6369" w:name="_Toc45193657"/>
      <w:bookmarkStart w:id="6370" w:name="_Toc47593289"/>
      <w:bookmarkStart w:id="6371" w:name="_Toc51835376"/>
      <w:bookmarkStart w:id="6372" w:name="_Toc106194382"/>
      <w:r w:rsidRPr="00140E21">
        <w:t>5.2.19.2.3</w:t>
      </w:r>
      <w:r w:rsidRPr="00140E21">
        <w:tab/>
        <w:t>Naf_EventExposure_Unsubscribe service operation</w:t>
      </w:r>
      <w:bookmarkEnd w:id="6366"/>
      <w:bookmarkEnd w:id="6367"/>
      <w:bookmarkEnd w:id="6368"/>
      <w:bookmarkEnd w:id="6369"/>
      <w:bookmarkEnd w:id="6370"/>
      <w:bookmarkEnd w:id="6371"/>
      <w:bookmarkEnd w:id="6372"/>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73" w:name="_Toc20204738"/>
      <w:bookmarkStart w:id="6374" w:name="_Toc27895452"/>
      <w:bookmarkStart w:id="6375" w:name="_Toc36192556"/>
      <w:bookmarkStart w:id="6376" w:name="_Toc45193658"/>
      <w:bookmarkStart w:id="6377" w:name="_Toc47593290"/>
      <w:bookmarkStart w:id="6378" w:name="_Toc51835377"/>
      <w:bookmarkStart w:id="6379" w:name="_Toc106194383"/>
      <w:r w:rsidRPr="00140E21">
        <w:t>5.2.19.2.4</w:t>
      </w:r>
      <w:r w:rsidRPr="00140E21">
        <w:tab/>
        <w:t>Naf_EventExposure_Notify service operation</w:t>
      </w:r>
      <w:bookmarkEnd w:id="6373"/>
      <w:bookmarkEnd w:id="6374"/>
      <w:bookmarkEnd w:id="6375"/>
      <w:bookmarkEnd w:id="6376"/>
      <w:bookmarkEnd w:id="6377"/>
      <w:bookmarkEnd w:id="6378"/>
      <w:bookmarkEnd w:id="6379"/>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380" w:name="_Toc45193659"/>
      <w:bookmarkStart w:id="6381" w:name="_Toc47593291"/>
      <w:bookmarkStart w:id="6382" w:name="_Toc51835378"/>
      <w:bookmarkStart w:id="6383" w:name="_Toc106194384"/>
      <w:r>
        <w:t>5.2.19.3</w:t>
      </w:r>
      <w:r w:rsidR="00B662F8">
        <w:tab/>
        <w:t>Void</w:t>
      </w:r>
      <w:bookmarkEnd w:id="6383"/>
    </w:p>
    <w:p w14:paraId="029D9738" w14:textId="25EE05E4" w:rsidR="005E2F62" w:rsidRDefault="005E2F62" w:rsidP="005E2F62"/>
    <w:p w14:paraId="6CFC0962" w14:textId="5414517F" w:rsidR="00776774" w:rsidRDefault="00776774" w:rsidP="00776774">
      <w:pPr>
        <w:pStyle w:val="Heading3"/>
      </w:pPr>
      <w:bookmarkStart w:id="6384" w:name="_Toc106194385"/>
      <w:r>
        <w:t>5.2.20</w:t>
      </w:r>
      <w:r>
        <w:tab/>
        <w:t>NSSAA</w:t>
      </w:r>
      <w:r w:rsidR="00D86C9A">
        <w:t>F</w:t>
      </w:r>
      <w:r>
        <w:t xml:space="preserve"> service</w:t>
      </w:r>
      <w:bookmarkEnd w:id="6380"/>
      <w:bookmarkEnd w:id="6381"/>
      <w:bookmarkEnd w:id="6382"/>
      <w:r w:rsidR="00D86C9A">
        <w:t>s</w:t>
      </w:r>
      <w:bookmarkEnd w:id="6384"/>
    </w:p>
    <w:p w14:paraId="1C00D8EF" w14:textId="77777777" w:rsidR="00776774" w:rsidRDefault="00776774" w:rsidP="00776774">
      <w:pPr>
        <w:pStyle w:val="Heading4"/>
      </w:pPr>
      <w:bookmarkStart w:id="6385" w:name="_Toc45193660"/>
      <w:bookmarkStart w:id="6386" w:name="_Toc47593292"/>
      <w:bookmarkStart w:id="6387" w:name="_Toc51835379"/>
      <w:bookmarkStart w:id="6388" w:name="_Toc106194386"/>
      <w:r>
        <w:t>5.2.20.1</w:t>
      </w:r>
      <w:r>
        <w:tab/>
        <w:t>General</w:t>
      </w:r>
      <w:bookmarkEnd w:id="6385"/>
      <w:bookmarkEnd w:id="6386"/>
      <w:bookmarkEnd w:id="6387"/>
      <w:bookmarkEnd w:id="6388"/>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389" w:name="_Toc45193661"/>
      <w:bookmarkStart w:id="6390" w:name="_Toc47593293"/>
      <w:bookmarkStart w:id="6391" w:name="_Toc51835380"/>
      <w:bookmarkStart w:id="6392" w:name="_Toc106194387"/>
      <w:r>
        <w:t>5.2.20.2</w:t>
      </w:r>
      <w:r>
        <w:tab/>
        <w:t>Nnssaaf_NSSAA service</w:t>
      </w:r>
      <w:bookmarkEnd w:id="6389"/>
      <w:bookmarkEnd w:id="6390"/>
      <w:bookmarkEnd w:id="6391"/>
      <w:bookmarkEnd w:id="6392"/>
    </w:p>
    <w:p w14:paraId="6E53FB71" w14:textId="77777777" w:rsidR="00776774" w:rsidRDefault="00776774" w:rsidP="00776774">
      <w:pPr>
        <w:pStyle w:val="Heading5"/>
      </w:pPr>
      <w:bookmarkStart w:id="6393" w:name="_Toc45193662"/>
      <w:bookmarkStart w:id="6394" w:name="_Toc47593294"/>
      <w:bookmarkStart w:id="6395" w:name="_Toc51835381"/>
      <w:bookmarkStart w:id="6396" w:name="_Toc106194388"/>
      <w:r>
        <w:t>5.2.20.2.1</w:t>
      </w:r>
      <w:r>
        <w:tab/>
        <w:t>General</w:t>
      </w:r>
      <w:bookmarkEnd w:id="6393"/>
      <w:bookmarkEnd w:id="6394"/>
      <w:bookmarkEnd w:id="6395"/>
      <w:bookmarkEnd w:id="6396"/>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97" w:name="_Toc45193663"/>
      <w:bookmarkStart w:id="6398" w:name="_Toc47593295"/>
      <w:bookmarkStart w:id="6399" w:name="_Toc51835382"/>
      <w:bookmarkStart w:id="6400" w:name="_Toc106194389"/>
      <w:r>
        <w:t>5.2.20.2.2</w:t>
      </w:r>
      <w:r>
        <w:tab/>
        <w:t>Nnssaaf_NSSAA_Authenticate service operation</w:t>
      </w:r>
      <w:bookmarkEnd w:id="6397"/>
      <w:bookmarkEnd w:id="6398"/>
      <w:bookmarkEnd w:id="6399"/>
      <w:bookmarkEnd w:id="6400"/>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01" w:name="_Toc45193664"/>
      <w:bookmarkStart w:id="6402" w:name="_Toc47593296"/>
      <w:bookmarkStart w:id="6403" w:name="_Toc51835383"/>
      <w:bookmarkStart w:id="6404" w:name="_Toc106194390"/>
      <w:r>
        <w:lastRenderedPageBreak/>
        <w:t>5.2.20.2.3</w:t>
      </w:r>
      <w:r>
        <w:tab/>
        <w:t>Nnssaaf_NSSAA_</w:t>
      </w:r>
      <w:r w:rsidR="00D86C9A">
        <w:t xml:space="preserve">Re-AuthenticationNotification </w:t>
      </w:r>
      <w:r>
        <w:t>service operation</w:t>
      </w:r>
      <w:bookmarkEnd w:id="6401"/>
      <w:bookmarkEnd w:id="6402"/>
      <w:bookmarkEnd w:id="6403"/>
      <w:bookmarkEnd w:id="6404"/>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05" w:name="_Toc106194391"/>
      <w:r>
        <w:t>5.2.20.2.4</w:t>
      </w:r>
      <w:r>
        <w:tab/>
        <w:t>Nnssaaf_NSSAA_RevocationNotification service operation</w:t>
      </w:r>
      <w:bookmarkEnd w:id="6405"/>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06" w:name="_Toc106194392"/>
      <w:r>
        <w:t>5.2.20.3</w:t>
      </w:r>
      <w:r>
        <w:tab/>
        <w:t>Nnssaaf_AIW service</w:t>
      </w:r>
      <w:bookmarkEnd w:id="6406"/>
    </w:p>
    <w:p w14:paraId="4A8A1A0A" w14:textId="77777777" w:rsidR="008471CD" w:rsidRDefault="008471CD" w:rsidP="002217D3">
      <w:pPr>
        <w:pStyle w:val="Heading5"/>
      </w:pPr>
      <w:bookmarkStart w:id="6407" w:name="_Toc106194393"/>
      <w:r>
        <w:t>5.2.20.3.1</w:t>
      </w:r>
      <w:r>
        <w:tab/>
        <w:t>General</w:t>
      </w:r>
      <w:bookmarkEnd w:id="6407"/>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08" w:name="_Toc106194394"/>
      <w:r>
        <w:t>5.2.20.3.2</w:t>
      </w:r>
      <w:r>
        <w:tab/>
        <w:t>Nnssaaf_AIW_Authenticate service operation</w:t>
      </w:r>
      <w:bookmarkEnd w:id="6408"/>
    </w:p>
    <w:p w14:paraId="63DEF509" w14:textId="77777777" w:rsidR="008471CD" w:rsidRDefault="008471CD" w:rsidP="008471CD">
      <w:r>
        <w:t>See TS 33.501 [15].</w:t>
      </w:r>
    </w:p>
    <w:p w14:paraId="2329860D" w14:textId="086AE732" w:rsidR="005D29D7" w:rsidRDefault="005D29D7" w:rsidP="005D29D7">
      <w:pPr>
        <w:pStyle w:val="Heading3"/>
      </w:pPr>
      <w:bookmarkStart w:id="6409" w:name="_Toc106194395"/>
      <w:r>
        <w:t>5.2.21</w:t>
      </w:r>
      <w:r>
        <w:tab/>
        <w:t>NSACF services</w:t>
      </w:r>
      <w:bookmarkEnd w:id="6409"/>
    </w:p>
    <w:p w14:paraId="3E205EEE" w14:textId="77777777" w:rsidR="005D29D7" w:rsidRDefault="005D29D7" w:rsidP="00EE66A3">
      <w:pPr>
        <w:pStyle w:val="Heading4"/>
      </w:pPr>
      <w:bookmarkStart w:id="6410" w:name="_Toc106194396"/>
      <w:r>
        <w:t>5.2.21.1</w:t>
      </w:r>
      <w:r>
        <w:tab/>
        <w:t>General</w:t>
      </w:r>
      <w:bookmarkEnd w:id="6410"/>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11" w:name="_Toc106194397"/>
      <w:r>
        <w:t>5.2.21.2</w:t>
      </w:r>
      <w:r>
        <w:tab/>
        <w:t>Nnsacf_</w:t>
      </w:r>
      <w:r w:rsidR="00AB64CF">
        <w:t xml:space="preserve">NSAC </w:t>
      </w:r>
      <w:r>
        <w:t>services</w:t>
      </w:r>
      <w:bookmarkEnd w:id="6411"/>
    </w:p>
    <w:p w14:paraId="61946B87" w14:textId="77777777" w:rsidR="005D29D7" w:rsidRDefault="005D29D7" w:rsidP="00EE66A3">
      <w:pPr>
        <w:pStyle w:val="Heading5"/>
      </w:pPr>
      <w:bookmarkStart w:id="6412" w:name="_Toc106194398"/>
      <w:r>
        <w:t>5.2.21.2.1</w:t>
      </w:r>
      <w:r>
        <w:tab/>
        <w:t>General</w:t>
      </w:r>
      <w:bookmarkEnd w:id="6412"/>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13" w:name="_Toc106194399"/>
      <w:r>
        <w:t>5.2.21.2.2</w:t>
      </w:r>
      <w:r>
        <w:tab/>
        <w:t>Nnsacf_</w:t>
      </w:r>
      <w:r w:rsidR="00AB64CF">
        <w:t xml:space="preserve">NSAC_NumOfUEsUpdate </w:t>
      </w:r>
      <w:r>
        <w:t>service operation</w:t>
      </w:r>
      <w:bookmarkEnd w:id="6413"/>
    </w:p>
    <w:p w14:paraId="473A8CF2" w14:textId="43DF9530" w:rsidR="005D29D7" w:rsidRDefault="005D29D7" w:rsidP="005D29D7">
      <w:r w:rsidRPr="00EE66A3">
        <w:rPr>
          <w:b/>
          <w:bCs/>
        </w:rPr>
        <w:t>Service Operation name:</w:t>
      </w:r>
      <w:r>
        <w:t xml:space="preserve"> Nnsacf_</w:t>
      </w:r>
      <w:r w:rsidR="00AB64CF">
        <w:t>NSAC_NumOfUEsUpdate</w:t>
      </w:r>
    </w:p>
    <w:p w14:paraId="3BD5A395" w14:textId="55C8BFD8"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14" w:name="_Toc106194400"/>
      <w:r>
        <w:t>5.2.21.2.3</w:t>
      </w:r>
      <w:r>
        <w:tab/>
        <w:t>Nnsacf_</w:t>
      </w:r>
      <w:r w:rsidR="00AB64CF">
        <w:t>NSAC_</w:t>
      </w:r>
      <w:r>
        <w:t>EACNotify service operation</w:t>
      </w:r>
      <w:bookmarkEnd w:id="6414"/>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15" w:name="_Toc106194401"/>
      <w:r>
        <w:t>5.2.21.2</w:t>
      </w:r>
      <w:r w:rsidR="00AB64CF">
        <w:t>.4</w:t>
      </w:r>
      <w:r>
        <w:tab/>
        <w:t>Nnsacf_</w:t>
      </w:r>
      <w:r w:rsidR="00AB64CF">
        <w:t xml:space="preserve">NSAC_NumOfPDUsUpdate </w:t>
      </w:r>
      <w:r>
        <w:t>service operation</w:t>
      </w:r>
      <w:bookmarkEnd w:id="6415"/>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16" w:name="_Toc106194402"/>
      <w:r>
        <w:t>5.2.21.3</w:t>
      </w:r>
      <w:r>
        <w:tab/>
        <w:t>Void</w:t>
      </w:r>
      <w:bookmarkEnd w:id="6416"/>
    </w:p>
    <w:p w14:paraId="5EDDA8D7" w14:textId="25F541CC" w:rsidR="00AB64CF" w:rsidRPr="006E7760" w:rsidRDefault="00AB64CF" w:rsidP="006E7760"/>
    <w:p w14:paraId="479EE793" w14:textId="07BA589A" w:rsidR="009E7391" w:rsidRDefault="009E7391" w:rsidP="009E7391">
      <w:pPr>
        <w:pStyle w:val="Heading4"/>
      </w:pPr>
      <w:bookmarkStart w:id="6417" w:name="_Toc106194403"/>
      <w:r>
        <w:t>5.2.21.4</w:t>
      </w:r>
      <w:r>
        <w:tab/>
        <w:t>Nnsacf_SliceEventExposure services</w:t>
      </w:r>
      <w:bookmarkEnd w:id="6417"/>
    </w:p>
    <w:p w14:paraId="0DECAF22" w14:textId="77777777" w:rsidR="009E7391" w:rsidRDefault="009E7391" w:rsidP="002217D3">
      <w:pPr>
        <w:pStyle w:val="Heading5"/>
      </w:pPr>
      <w:bookmarkStart w:id="6418" w:name="_Toc106194404"/>
      <w:r>
        <w:t>5.2.21.4.1</w:t>
      </w:r>
      <w:r>
        <w:tab/>
        <w:t>General</w:t>
      </w:r>
      <w:bookmarkEnd w:id="6418"/>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19" w:name="_Toc106194405"/>
      <w:r>
        <w:t>5.2.21.4.2</w:t>
      </w:r>
      <w:r>
        <w:tab/>
        <w:t>Nnsacf_SliceEventExposure_Subscribe service operation</w:t>
      </w:r>
      <w:bookmarkEnd w:id="6419"/>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20" w:name="_Toc106194406"/>
      <w:r>
        <w:t>5.2.21.4.3</w:t>
      </w:r>
      <w:r>
        <w:tab/>
        <w:t>Nnsacf_SliceEventExposure_Unsubscribe service operation</w:t>
      </w:r>
      <w:bookmarkEnd w:id="6420"/>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21" w:name="_Toc106194407"/>
      <w:r>
        <w:t>5.2.21.4.4</w:t>
      </w:r>
      <w:r>
        <w:tab/>
        <w:t>Nnsacf_SliceEventExposure_Notify service operation</w:t>
      </w:r>
      <w:bookmarkEnd w:id="6421"/>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6422" w:name="_Toc106194408"/>
      <w:r>
        <w:t>5.2.21.5</w:t>
      </w:r>
      <w:r w:rsidR="009109AC">
        <w:tab/>
        <w:t>Void</w:t>
      </w:r>
      <w:bookmarkEnd w:id="6422"/>
    </w:p>
    <w:p w14:paraId="229AF842" w14:textId="640DC971" w:rsidR="008A3270" w:rsidRDefault="008A3270" w:rsidP="008A3270"/>
    <w:p w14:paraId="23AFF5E0" w14:textId="78D4B52E" w:rsidR="003A38E5" w:rsidRDefault="003A38E5" w:rsidP="003A38E5">
      <w:pPr>
        <w:pStyle w:val="Heading3"/>
      </w:pPr>
      <w:bookmarkStart w:id="6423" w:name="_Toc106194409"/>
      <w:r>
        <w:t>5.2.22</w:t>
      </w:r>
      <w:r>
        <w:tab/>
        <w:t>DCCF Services</w:t>
      </w:r>
      <w:bookmarkEnd w:id="6423"/>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24" w:name="_Toc106194410"/>
      <w:r>
        <w:t>5.2.23</w:t>
      </w:r>
      <w:r>
        <w:tab/>
        <w:t>MFAF Services</w:t>
      </w:r>
      <w:bookmarkEnd w:id="6424"/>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25" w:name="_Toc106194411"/>
      <w:r>
        <w:t>5.2.24</w:t>
      </w:r>
      <w:r>
        <w:tab/>
        <w:t>ADRF Services</w:t>
      </w:r>
      <w:bookmarkEnd w:id="6425"/>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26" w:name="_Toc106194412"/>
      <w:r>
        <w:t>5.2.25</w:t>
      </w:r>
      <w:r>
        <w:tab/>
        <w:t>EASDF Services</w:t>
      </w:r>
      <w:bookmarkEnd w:id="6426"/>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27" w:name="_Toc106194413"/>
      <w:r>
        <w:t>5.2.26</w:t>
      </w:r>
      <w:r>
        <w:tab/>
        <w:t>UPF Services</w:t>
      </w:r>
      <w:bookmarkEnd w:id="6427"/>
    </w:p>
    <w:p w14:paraId="07D0EFEB" w14:textId="4CEB5A8E" w:rsidR="00685B7C" w:rsidRDefault="00685B7C" w:rsidP="00685B7C">
      <w:pPr>
        <w:pStyle w:val="Heading4"/>
      </w:pPr>
      <w:bookmarkStart w:id="6428" w:name="_Toc106194414"/>
      <w:r>
        <w:t>5.2.26.1</w:t>
      </w:r>
      <w:r>
        <w:tab/>
        <w:t>General</w:t>
      </w:r>
      <w:bookmarkEnd w:id="6428"/>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29" w:name="_Toc106194415"/>
      <w:r>
        <w:t>5.2.26.2</w:t>
      </w:r>
      <w:r>
        <w:tab/>
        <w:t>Nupf_EventExposure Service</w:t>
      </w:r>
      <w:bookmarkEnd w:id="6429"/>
    </w:p>
    <w:p w14:paraId="283C14AB" w14:textId="77777777" w:rsidR="00685B7C" w:rsidRDefault="00685B7C" w:rsidP="002217D3">
      <w:pPr>
        <w:pStyle w:val="Heading5"/>
      </w:pPr>
      <w:bookmarkStart w:id="6430" w:name="_Toc106194416"/>
      <w:r>
        <w:t>5.2.26.2.1</w:t>
      </w:r>
      <w:r>
        <w:tab/>
        <w:t>General</w:t>
      </w:r>
      <w:bookmarkEnd w:id="6430"/>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31" w:name="_Toc106194417"/>
      <w:r>
        <w:t>5.2.26.2.2</w:t>
      </w:r>
      <w:r>
        <w:tab/>
        <w:t>Nupf_EventExposure_Notify service operation</w:t>
      </w:r>
      <w:bookmarkEnd w:id="6431"/>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32" w:name="_Toc106194418"/>
      <w:r>
        <w:t>5.2.27</w:t>
      </w:r>
      <w:r>
        <w:tab/>
        <w:t>TSCTSF Services</w:t>
      </w:r>
      <w:bookmarkEnd w:id="6432"/>
    </w:p>
    <w:p w14:paraId="269393DF" w14:textId="77777777" w:rsidR="007C70A8" w:rsidRDefault="007C70A8" w:rsidP="002217D3">
      <w:pPr>
        <w:pStyle w:val="Heading4"/>
      </w:pPr>
      <w:bookmarkStart w:id="6433" w:name="_Toc106194419"/>
      <w:r>
        <w:t>5.2.27.1</w:t>
      </w:r>
      <w:r>
        <w:tab/>
        <w:t>General</w:t>
      </w:r>
      <w:bookmarkEnd w:id="6433"/>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34" w:name="_Toc106194420"/>
      <w:r>
        <w:t>5.2.27.2</w:t>
      </w:r>
      <w:r>
        <w:tab/>
        <w:t>Ntsctsf_TimeSynchronization service</w:t>
      </w:r>
      <w:bookmarkEnd w:id="6434"/>
    </w:p>
    <w:p w14:paraId="746224C1" w14:textId="77777777" w:rsidR="007C70A8" w:rsidRDefault="007C70A8" w:rsidP="002217D3">
      <w:pPr>
        <w:pStyle w:val="Heading5"/>
      </w:pPr>
      <w:bookmarkStart w:id="6435" w:name="_Toc106194421"/>
      <w:r>
        <w:t>5.2.27.2.1</w:t>
      </w:r>
      <w:r>
        <w:tab/>
        <w:t>General</w:t>
      </w:r>
      <w:bookmarkEnd w:id="6435"/>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36" w:name="_Toc106194422"/>
      <w:r>
        <w:t>5.2.27.2.2</w:t>
      </w:r>
      <w:r>
        <w:tab/>
        <w:t>Ntsctsf_TimeSynchronization_ConfigCreate operation</w:t>
      </w:r>
      <w:bookmarkEnd w:id="6436"/>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37" w:name="_Toc106194423"/>
      <w:r>
        <w:lastRenderedPageBreak/>
        <w:t>5.2.27.2.3</w:t>
      </w:r>
      <w:r>
        <w:tab/>
        <w:t>Ntsctsf_TimeSynchronization_ConfigUpdate operation</w:t>
      </w:r>
      <w:bookmarkEnd w:id="6437"/>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77777777" w:rsidR="007C70A8" w:rsidRDefault="007C70A8" w:rsidP="002217D3">
      <w:pPr>
        <w:pStyle w:val="Heading5"/>
      </w:pPr>
      <w:bookmarkStart w:id="6438" w:name="_Toc106194424"/>
      <w:r>
        <w:t>5.2.27.2.4</w:t>
      </w:r>
      <w:r>
        <w:tab/>
        <w:t>Ntsctsf_ TimeSynchronization_ConfigDelete operation</w:t>
      </w:r>
      <w:bookmarkEnd w:id="6438"/>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6439" w:name="_Toc106194425"/>
      <w:r>
        <w:t>5.2.27.2.5</w:t>
      </w:r>
      <w:r>
        <w:tab/>
        <w:t>Ntsctsf_ TimeSynchronization_ConfigUpdateNotify operation</w:t>
      </w:r>
      <w:bookmarkEnd w:id="6439"/>
    </w:p>
    <w:p w14:paraId="2228B7AC" w14:textId="77777777" w:rsidR="007C70A8" w:rsidRDefault="007C70A8" w:rsidP="007C70A8">
      <w:r w:rsidRPr="006E7760">
        <w:rPr>
          <w:b/>
          <w:bCs/>
        </w:rPr>
        <w:t>Service operation name:</w:t>
      </w:r>
      <w:r>
        <w:t xml:space="preserve"> Ntsctsf_ TimeSynchronization_ConfigUpdateNotify</w:t>
      </w:r>
    </w:p>
    <w:p w14:paraId="1D55F7F1" w14:textId="7DBD5DCF"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 The event parameters are described in Table 5.2.6.25.5-1.</w:t>
      </w:r>
    </w:p>
    <w:p w14:paraId="1055F1DD" w14:textId="01F977BD"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40" w:name="_Toc106194426"/>
      <w:r>
        <w:t>5.2.27.2.6</w:t>
      </w:r>
      <w:r>
        <w:tab/>
        <w:t>Ntsctsf_TimeSynchronization_CapsSubscribe operation</w:t>
      </w:r>
      <w:bookmarkEnd w:id="6440"/>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3DA3A7F6" w14:textId="14C110B8" w:rsidR="007C70A8" w:rsidRDefault="007C70A8" w:rsidP="007C70A8">
      <w:r w:rsidRPr="002217D3">
        <w:rPr>
          <w:b/>
          <w:bCs/>
        </w:rPr>
        <w:t>Inputs, Required:</w:t>
      </w:r>
      <w:r w:rsidR="000D524E">
        <w:t xml:space="preserve"> Combination of (DNN, S-NSSAI)</w:t>
      </w:r>
      <w:r w:rsidR="00BB338E">
        <w:t xml:space="preserve"> and</w:t>
      </w:r>
      <w:r w:rsidR="000D524E">
        <w:t xml:space="preserve"> N</w:t>
      </w:r>
      <w:r>
        <w:t xml:space="preserve">otification </w:t>
      </w:r>
      <w:r w:rsidR="000D524E">
        <w:t>T</w:t>
      </w:r>
      <w:r>
        <w:t xml:space="preserve">arget </w:t>
      </w:r>
      <w:r w:rsidR="000D524E">
        <w:t>A</w:t>
      </w:r>
      <w:r>
        <w:t>ddress.</w:t>
      </w:r>
    </w:p>
    <w:p w14:paraId="2BFDD51C" w14:textId="2BE04238" w:rsidR="007C70A8" w:rsidRDefault="007C70A8" w:rsidP="007C70A8">
      <w:r w:rsidRPr="002217D3">
        <w:rPr>
          <w:b/>
          <w:bCs/>
        </w:rPr>
        <w:t>Inputs, Optional:</w:t>
      </w:r>
      <w:r>
        <w:t xml:space="preserve"> </w:t>
      </w:r>
      <w:r w:rsidR="000D524E">
        <w:t xml:space="preserve">Event Filter(s) as described in Table 5.2.6.25.6-1,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41" w:name="_Toc106194427"/>
      <w:r>
        <w:lastRenderedPageBreak/>
        <w:t>5.2.27.2.7</w:t>
      </w:r>
      <w:r>
        <w:tab/>
        <w:t>Ntsctsf_TimeSynchronization_CapsUnsubscribe operation</w:t>
      </w:r>
      <w:bookmarkEnd w:id="6441"/>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42" w:name="_Toc106194428"/>
      <w:r>
        <w:t>5.2.27.2.8</w:t>
      </w:r>
      <w:r>
        <w:tab/>
        <w:t>Ntsctsf_TimeSynchronization_CapsNotify operation</w:t>
      </w:r>
      <w:bookmarkEnd w:id="6442"/>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3E9F601A" w:rsidR="007C70A8" w:rsidRDefault="007C70A8" w:rsidP="007C70A8">
      <w:r w:rsidRPr="002217D3">
        <w:rPr>
          <w:b/>
          <w:bCs/>
        </w:rPr>
        <w:t>Inputs, Optional:</w:t>
      </w:r>
      <w:r w:rsidR="000D524E">
        <w:t xml:space="preserve"> Time synchronization capabilities as described in Table 5.2.6.25.8-1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443" w:name="_Toc106194429"/>
      <w:r>
        <w:t>5.2.27.2.9</w:t>
      </w:r>
      <w:r w:rsidR="00601BC0">
        <w:tab/>
        <w:t>Void</w:t>
      </w:r>
      <w:bookmarkEnd w:id="6443"/>
    </w:p>
    <w:p w14:paraId="2DE52B3A" w14:textId="18259114" w:rsidR="00B1786E" w:rsidRDefault="00B1786E" w:rsidP="00B1786E"/>
    <w:p w14:paraId="51F82AB9" w14:textId="32E7ED41" w:rsidR="00B1786E" w:rsidRDefault="00B1786E" w:rsidP="006E7760">
      <w:pPr>
        <w:pStyle w:val="Heading5"/>
      </w:pPr>
      <w:bookmarkStart w:id="6444" w:name="_Toc106194430"/>
      <w:r>
        <w:t>5.2.27.2.10</w:t>
      </w:r>
      <w:r w:rsidR="00601BC0">
        <w:tab/>
        <w:t>Void</w:t>
      </w:r>
      <w:bookmarkEnd w:id="6444"/>
    </w:p>
    <w:p w14:paraId="66DDC603" w14:textId="4E87C993" w:rsidR="00B1786E" w:rsidRDefault="00B1786E" w:rsidP="00B1786E"/>
    <w:p w14:paraId="158168CF" w14:textId="52749349" w:rsidR="00B1786E" w:rsidRDefault="00B1786E" w:rsidP="006E7760">
      <w:pPr>
        <w:pStyle w:val="Heading5"/>
      </w:pPr>
      <w:bookmarkStart w:id="6445" w:name="_Toc106194431"/>
      <w:r>
        <w:t>5.2.27.2.11</w:t>
      </w:r>
      <w:r w:rsidR="00601BC0">
        <w:tab/>
        <w:t>Void</w:t>
      </w:r>
      <w:bookmarkEnd w:id="6445"/>
    </w:p>
    <w:p w14:paraId="7C8D1513" w14:textId="76AF5DBF" w:rsidR="00B1786E" w:rsidRDefault="00B1786E" w:rsidP="00B1786E"/>
    <w:p w14:paraId="0C3FF488" w14:textId="146F39F4" w:rsidR="00B1786E" w:rsidRDefault="00B1786E" w:rsidP="006E7760">
      <w:pPr>
        <w:pStyle w:val="Heading5"/>
      </w:pPr>
      <w:bookmarkStart w:id="6446" w:name="_Toc106194432"/>
      <w:r>
        <w:t>5.2.27.2.12</w:t>
      </w:r>
      <w:r w:rsidR="00601BC0">
        <w:tab/>
        <w:t>Void</w:t>
      </w:r>
      <w:bookmarkEnd w:id="6446"/>
    </w:p>
    <w:p w14:paraId="57A48CCE" w14:textId="7E1B472D" w:rsidR="00B1786E" w:rsidRDefault="00B1786E" w:rsidP="00B1786E"/>
    <w:p w14:paraId="63F0FB27" w14:textId="0336A6B5" w:rsidR="007C70A8" w:rsidRDefault="007C70A8" w:rsidP="002217D3">
      <w:pPr>
        <w:pStyle w:val="Heading4"/>
      </w:pPr>
      <w:bookmarkStart w:id="6447" w:name="_Toc106194433"/>
      <w:r>
        <w:t>5.2.27.3</w:t>
      </w:r>
      <w:r>
        <w:tab/>
        <w:t>Ntsctsf_</w:t>
      </w:r>
      <w:r w:rsidR="00B1786E">
        <w:t>QoSandTSCAssistance</w:t>
      </w:r>
      <w:bookmarkEnd w:id="6447"/>
    </w:p>
    <w:p w14:paraId="614B92EB" w14:textId="77777777" w:rsidR="007C70A8" w:rsidRDefault="007C70A8" w:rsidP="006E7760">
      <w:pPr>
        <w:pStyle w:val="Heading5"/>
      </w:pPr>
      <w:bookmarkStart w:id="6448" w:name="_Toc106194434"/>
      <w:r>
        <w:t>5.2.27.3.1</w:t>
      </w:r>
      <w:r>
        <w:tab/>
        <w:t>General</w:t>
      </w:r>
      <w:bookmarkEnd w:id="6448"/>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49" w:name="_Toc106194435"/>
      <w:r>
        <w:t>5.2.27.3.2</w:t>
      </w:r>
      <w:r>
        <w:tab/>
        <w:t>Ntsctsf_QoSandTSCAssistance_Create operation</w:t>
      </w:r>
      <w:bookmarkEnd w:id="6449"/>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t>Inputs, Required:</w:t>
      </w:r>
      <w:r>
        <w:t xml:space="preserve"> AF Identifier, UE address, Flow description(s) or External Application Identifier, QoS Reference.</w:t>
      </w:r>
    </w:p>
    <w:p w14:paraId="1D15F92F" w14:textId="3436C56E" w:rsidR="00B1786E" w:rsidRDefault="00B1786E" w:rsidP="00B1786E">
      <w:r w:rsidRPr="006E7760">
        <w:rPr>
          <w:b/>
          <w:bCs/>
        </w:rPr>
        <w:lastRenderedPageBreak/>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 DNN if available, S-NSSAI if available,</w:t>
      </w:r>
      <w:r w:rsidR="00FE3282">
        <w:t xml:space="preserve"> Requested Alternative QoS Parameter Set(s)</w:t>
      </w:r>
      <w:r>
        <w:t xml:space="preserve">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50" w:name="_Toc106194436"/>
      <w:r>
        <w:t>5.2.27.3.3</w:t>
      </w:r>
      <w:r>
        <w:tab/>
        <w:t>Ntsctsf_QoSandTSCAssistance_Update operation</w:t>
      </w:r>
      <w:bookmarkEnd w:id="6450"/>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3440CA1A"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w:t>
      </w:r>
      <w:r w:rsidR="00FE3282">
        <w:t xml:space="preserve"> Requested Alternative QoS Parameter Set(s)</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51" w:name="_Toc106194437"/>
      <w:r>
        <w:t>5.2.27.3.4</w:t>
      </w:r>
      <w:r>
        <w:tab/>
        <w:t>Ntsctsf_QoSandTSCAssistance_Delete operation</w:t>
      </w:r>
      <w:bookmarkEnd w:id="6451"/>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52" w:name="_Toc106194438"/>
      <w:r>
        <w:t>5.2.27.3.5</w:t>
      </w:r>
      <w:r>
        <w:tab/>
        <w:t>Ntsctsf_QoSandTSCAssistance_Notify operation</w:t>
      </w:r>
      <w:bookmarkEnd w:id="6452"/>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53" w:name="_Toc106194439"/>
      <w:r>
        <w:t>5.2.27.3.6</w:t>
      </w:r>
      <w:r>
        <w:tab/>
        <w:t>Ntsctsf_QoSandTSCAssistance_Subscribe operation</w:t>
      </w:r>
      <w:bookmarkEnd w:id="6453"/>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lastRenderedPageBreak/>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54" w:name="_Toc106194440"/>
      <w:r>
        <w:t>5.2.27.3.7</w:t>
      </w:r>
      <w:r>
        <w:tab/>
        <w:t>Ntsctsf_QoSandTSCAssistance_Unsubscribe operation</w:t>
      </w:r>
      <w:bookmarkEnd w:id="6454"/>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455" w:name="_Toc106194441"/>
      <w:r>
        <w:t>5.2.27.4</w:t>
      </w:r>
      <w:r>
        <w:tab/>
        <w:t>Ntsctsf_ASTI service</w:t>
      </w:r>
      <w:bookmarkEnd w:id="6455"/>
    </w:p>
    <w:p w14:paraId="10060EB2" w14:textId="77777777" w:rsidR="00601BC0" w:rsidRDefault="00601BC0" w:rsidP="00797690">
      <w:pPr>
        <w:pStyle w:val="Heading5"/>
      </w:pPr>
      <w:bookmarkStart w:id="6456" w:name="_Toc106194442"/>
      <w:r>
        <w:t>5.2.27.4.1</w:t>
      </w:r>
      <w:r>
        <w:tab/>
        <w:t>General</w:t>
      </w:r>
      <w:bookmarkEnd w:id="6456"/>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457" w:name="_Toc106194443"/>
      <w:r>
        <w:t>5.2.27.4.2</w:t>
      </w:r>
      <w:r>
        <w:tab/>
        <w:t>Ntsctsf_ASTI_Create operation</w:t>
      </w:r>
      <w:bookmarkEnd w:id="6457"/>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77777777" w:rsidR="00601BC0" w:rsidRDefault="00601BC0" w:rsidP="00601BC0">
      <w:r w:rsidRPr="00797690">
        <w:rPr>
          <w:b/>
          <w:bCs/>
        </w:rPr>
        <w:t>Inputs, Required:</w:t>
      </w:r>
      <w:r>
        <w:t xml:space="preserve"> Target for 5G access stratum time distribution (one UE identified by SUPI, a group of UEs identified by an Internal Group Identifier),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458" w:name="_Toc106194444"/>
      <w:r>
        <w:t>5.2.27.4.3</w:t>
      </w:r>
      <w:r>
        <w:tab/>
        <w:t>Ntsctsf_ASTI_Update operation</w:t>
      </w:r>
      <w:bookmarkEnd w:id="6458"/>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459" w:name="_Toc106194445"/>
      <w:r>
        <w:lastRenderedPageBreak/>
        <w:t>5.2.27.4.4</w:t>
      </w:r>
      <w:r>
        <w:tab/>
        <w:t>Ntsctsf_ASTI_Delete operation</w:t>
      </w:r>
      <w:bookmarkEnd w:id="6459"/>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460" w:name="_Toc106194446"/>
      <w:r>
        <w:t>5.2.27.4.5</w:t>
      </w:r>
      <w:r>
        <w:tab/>
        <w:t>Ntsctsf_ASTI_Get operation</w:t>
      </w:r>
      <w:bookmarkEnd w:id="6460"/>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77777777" w:rsidR="00601BC0" w:rsidRDefault="00601BC0" w:rsidP="00601BC0">
      <w:r w:rsidRPr="00797690">
        <w:rPr>
          <w:b/>
          <w:bCs/>
        </w:rPr>
        <w:t>Inputs, Required:</w:t>
      </w:r>
      <w:r>
        <w:t xml:space="preserve"> List of UE identities (SUPI).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461" w:name="_Toc20204739"/>
      <w:bookmarkStart w:id="6462" w:name="_Toc27895453"/>
      <w:bookmarkStart w:id="6463" w:name="_Toc36192557"/>
      <w:bookmarkStart w:id="6464" w:name="_Toc45193665"/>
      <w:bookmarkStart w:id="6465" w:name="_Toc47593297"/>
      <w:bookmarkStart w:id="6466" w:name="_Toc51835384"/>
      <w:bookmarkStart w:id="6467" w:name="_Toc106194447"/>
      <w:r w:rsidRPr="00140E21">
        <w:lastRenderedPageBreak/>
        <w:t>Annex A (informative):</w:t>
      </w:r>
      <w:r w:rsidRPr="00140E21">
        <w:br/>
        <w:t>Drafting rules and conventions for NF services</w:t>
      </w:r>
      <w:bookmarkEnd w:id="6461"/>
      <w:bookmarkEnd w:id="6462"/>
      <w:bookmarkEnd w:id="6463"/>
      <w:bookmarkEnd w:id="6464"/>
      <w:bookmarkEnd w:id="6465"/>
      <w:bookmarkEnd w:id="6466"/>
      <w:bookmarkEnd w:id="6467"/>
    </w:p>
    <w:p w14:paraId="552F534A" w14:textId="77777777" w:rsidR="00776774" w:rsidRPr="00140E21" w:rsidRDefault="00776774" w:rsidP="00776774">
      <w:pPr>
        <w:pStyle w:val="Heading1"/>
      </w:pPr>
      <w:bookmarkStart w:id="6468" w:name="_Toc20204740"/>
      <w:bookmarkStart w:id="6469" w:name="_Toc27895454"/>
      <w:bookmarkStart w:id="6470" w:name="_Toc36192558"/>
      <w:bookmarkStart w:id="6471" w:name="_Toc45193666"/>
      <w:bookmarkStart w:id="6472" w:name="_Toc47593298"/>
      <w:bookmarkStart w:id="6473" w:name="_Toc51835385"/>
      <w:bookmarkStart w:id="6474" w:name="_Toc106194448"/>
      <w:r w:rsidRPr="00140E21">
        <w:t>A.1</w:t>
      </w:r>
      <w:r w:rsidRPr="00140E21">
        <w:tab/>
        <w:t>General</w:t>
      </w:r>
      <w:bookmarkEnd w:id="6468"/>
      <w:bookmarkEnd w:id="6469"/>
      <w:bookmarkEnd w:id="6470"/>
      <w:bookmarkEnd w:id="6471"/>
      <w:bookmarkEnd w:id="6472"/>
      <w:bookmarkEnd w:id="6473"/>
      <w:bookmarkEnd w:id="647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75" w:name="_Toc20204741"/>
      <w:bookmarkStart w:id="6476" w:name="_Toc27895455"/>
      <w:bookmarkStart w:id="6477" w:name="_Toc36192559"/>
      <w:bookmarkStart w:id="6478" w:name="_Toc45193667"/>
      <w:bookmarkStart w:id="6479" w:name="_Toc47593299"/>
      <w:bookmarkStart w:id="6480" w:name="_Toc51835386"/>
      <w:bookmarkStart w:id="6481" w:name="_Toc106194449"/>
      <w:r w:rsidRPr="00140E21">
        <w:t>A.2</w:t>
      </w:r>
      <w:r w:rsidRPr="00140E21">
        <w:tab/>
        <w:t>Naming</w:t>
      </w:r>
      <w:bookmarkEnd w:id="6475"/>
      <w:bookmarkEnd w:id="6476"/>
      <w:bookmarkEnd w:id="6477"/>
      <w:bookmarkEnd w:id="6478"/>
      <w:bookmarkEnd w:id="6479"/>
      <w:bookmarkEnd w:id="6480"/>
      <w:bookmarkEnd w:id="6481"/>
    </w:p>
    <w:p w14:paraId="6B7F5E09" w14:textId="77777777" w:rsidR="00776774" w:rsidRPr="00140E21" w:rsidRDefault="00776774" w:rsidP="00776774">
      <w:pPr>
        <w:pStyle w:val="Heading2"/>
      </w:pPr>
      <w:bookmarkStart w:id="6482" w:name="_Toc20204742"/>
      <w:bookmarkStart w:id="6483" w:name="_Toc27895456"/>
      <w:bookmarkStart w:id="6484" w:name="_Toc36192560"/>
      <w:bookmarkStart w:id="6485" w:name="_Toc45193668"/>
      <w:bookmarkStart w:id="6486" w:name="_Toc47593300"/>
      <w:bookmarkStart w:id="6487" w:name="_Toc51835387"/>
      <w:bookmarkStart w:id="6488" w:name="_Toc106194450"/>
      <w:r w:rsidRPr="00140E21">
        <w:t>A.2.1</w:t>
      </w:r>
      <w:r w:rsidRPr="00140E21">
        <w:tab/>
        <w:t>Service naming</w:t>
      </w:r>
      <w:bookmarkEnd w:id="6482"/>
      <w:bookmarkEnd w:id="6483"/>
      <w:bookmarkEnd w:id="6484"/>
      <w:bookmarkEnd w:id="6485"/>
      <w:bookmarkEnd w:id="6486"/>
      <w:bookmarkEnd w:id="6487"/>
      <w:bookmarkEnd w:id="6488"/>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89" w:name="_Toc20204743"/>
      <w:bookmarkStart w:id="6490" w:name="_Toc27895457"/>
      <w:bookmarkStart w:id="6491" w:name="_Toc36192561"/>
      <w:bookmarkStart w:id="6492" w:name="_Toc45193669"/>
      <w:bookmarkStart w:id="6493" w:name="_Toc47593301"/>
      <w:bookmarkStart w:id="6494" w:name="_Toc51835388"/>
      <w:bookmarkStart w:id="6495" w:name="_Toc106194451"/>
      <w:r w:rsidRPr="00140E21">
        <w:t>A.2.2</w:t>
      </w:r>
      <w:r w:rsidRPr="00140E21">
        <w:tab/>
        <w:t>Service operation naming</w:t>
      </w:r>
      <w:bookmarkEnd w:id="6489"/>
      <w:bookmarkEnd w:id="6490"/>
      <w:bookmarkEnd w:id="6491"/>
      <w:bookmarkEnd w:id="6492"/>
      <w:bookmarkEnd w:id="6493"/>
      <w:bookmarkEnd w:id="6494"/>
      <w:bookmarkEnd w:id="649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63" type="#_x0000_t75" style="width:334.35pt;height:299.25pt" o:ole="">
            <v:imagedata r:id="rId465" o:title=""/>
          </v:shape>
          <o:OLEObject Type="Embed" ProgID="Word.Picture.8" ShapeID="_x0000_i1263" DrawAspect="Content" ObjectID="_1716809136" r:id="rId466"/>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96" w:name="_Toc20204744"/>
      <w:bookmarkStart w:id="6497" w:name="_Toc27895458"/>
      <w:bookmarkStart w:id="6498" w:name="_Toc36192562"/>
      <w:bookmarkStart w:id="6499" w:name="_Toc45193670"/>
      <w:bookmarkStart w:id="6500" w:name="_Toc47593302"/>
      <w:bookmarkStart w:id="6501" w:name="_Toc51835389"/>
      <w:bookmarkStart w:id="6502" w:name="_Toc106194452"/>
      <w:r w:rsidRPr="00140E21">
        <w:t>A.3</w:t>
      </w:r>
      <w:r w:rsidRPr="00140E21">
        <w:tab/>
        <w:t>Representation in an information flow</w:t>
      </w:r>
      <w:bookmarkEnd w:id="6496"/>
      <w:bookmarkEnd w:id="6497"/>
      <w:bookmarkEnd w:id="6498"/>
      <w:bookmarkEnd w:id="6499"/>
      <w:bookmarkEnd w:id="6500"/>
      <w:bookmarkEnd w:id="6501"/>
      <w:bookmarkEnd w:id="6502"/>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64" type="#_x0000_t75" style="width:481.45pt;height:98.3pt" o:ole="">
            <v:imagedata r:id="rId467" o:title=""/>
          </v:shape>
          <o:OLEObject Type="Embed" ProgID="Word.Picture.8" ShapeID="_x0000_i1264" DrawAspect="Content" ObjectID="_1716809137" r:id="rId468"/>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03" w:name="_Toc20204745"/>
      <w:bookmarkStart w:id="6504" w:name="_Toc27895459"/>
      <w:bookmarkStart w:id="6505" w:name="_Toc36192563"/>
      <w:bookmarkStart w:id="6506" w:name="_Toc45193671"/>
      <w:bookmarkStart w:id="6507" w:name="_Toc47593303"/>
      <w:bookmarkStart w:id="6508" w:name="_Toc51835390"/>
      <w:bookmarkStart w:id="6509" w:name="_Toc106194453"/>
      <w:r w:rsidRPr="00140E21">
        <w:lastRenderedPageBreak/>
        <w:t>A.4</w:t>
      </w:r>
      <w:r w:rsidRPr="00140E21">
        <w:tab/>
        <w:t>Reference to services and service operations in procedures</w:t>
      </w:r>
      <w:bookmarkEnd w:id="6503"/>
      <w:bookmarkEnd w:id="6504"/>
      <w:bookmarkEnd w:id="6505"/>
      <w:bookmarkEnd w:id="6506"/>
      <w:bookmarkEnd w:id="6507"/>
      <w:bookmarkEnd w:id="6508"/>
      <w:bookmarkEnd w:id="6509"/>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10" w:name="_Toc20204746"/>
      <w:bookmarkStart w:id="6511" w:name="_Toc27895460"/>
      <w:bookmarkStart w:id="6512" w:name="_Toc36192564"/>
      <w:bookmarkStart w:id="6513" w:name="_Toc45193672"/>
      <w:bookmarkStart w:id="6514" w:name="_Toc47593304"/>
      <w:bookmarkStart w:id="6515" w:name="_Toc51835391"/>
      <w:bookmarkStart w:id="6516" w:name="_Toc106194454"/>
      <w:r w:rsidRPr="00140E21">
        <w:t>A.5</w:t>
      </w:r>
      <w:r w:rsidRPr="00140E21">
        <w:tab/>
        <w:t>Service and service operation description template</w:t>
      </w:r>
      <w:bookmarkEnd w:id="6510"/>
      <w:bookmarkEnd w:id="6511"/>
      <w:bookmarkEnd w:id="6512"/>
      <w:bookmarkEnd w:id="6513"/>
      <w:bookmarkEnd w:id="6514"/>
      <w:bookmarkEnd w:id="6515"/>
      <w:bookmarkEnd w:id="6516"/>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17" w:name="_Toc20204747"/>
      <w:bookmarkStart w:id="6518" w:name="_Toc27895461"/>
      <w:bookmarkStart w:id="6519" w:name="_Toc36192565"/>
      <w:bookmarkStart w:id="6520" w:name="_Toc45193673"/>
      <w:bookmarkStart w:id="6521" w:name="_Toc47593305"/>
      <w:bookmarkStart w:id="6522" w:name="_Toc51835392"/>
      <w:bookmarkStart w:id="6523" w:name="_Toc106194455"/>
      <w:r w:rsidRPr="00140E21">
        <w:t>A.6</w:t>
      </w:r>
      <w:r w:rsidRPr="00140E21">
        <w:tab/>
        <w:t>Design Guidelines for NF services</w:t>
      </w:r>
      <w:bookmarkEnd w:id="6517"/>
      <w:bookmarkEnd w:id="6518"/>
      <w:bookmarkEnd w:id="6519"/>
      <w:bookmarkEnd w:id="6520"/>
      <w:bookmarkEnd w:id="6521"/>
      <w:bookmarkEnd w:id="6522"/>
      <w:bookmarkEnd w:id="6523"/>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24" w:name="_Toc20204748"/>
      <w:bookmarkStart w:id="6525" w:name="_Toc27895462"/>
      <w:bookmarkStart w:id="6526" w:name="_Toc36192566"/>
      <w:bookmarkStart w:id="6527" w:name="_Toc45193674"/>
      <w:bookmarkStart w:id="6528" w:name="_Toc47593306"/>
      <w:bookmarkStart w:id="6529" w:name="_Toc51835393"/>
      <w:bookmarkStart w:id="6530" w:name="_Toc106194456"/>
      <w:r w:rsidRPr="00140E21">
        <w:t>A.6.1</w:t>
      </w:r>
      <w:r w:rsidRPr="00140E21">
        <w:tab/>
        <w:t>Self-Containment</w:t>
      </w:r>
      <w:bookmarkEnd w:id="6524"/>
      <w:bookmarkEnd w:id="6525"/>
      <w:bookmarkEnd w:id="6526"/>
      <w:bookmarkEnd w:id="6527"/>
      <w:bookmarkEnd w:id="6528"/>
      <w:bookmarkEnd w:id="6529"/>
      <w:bookmarkEnd w:id="653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31" w:name="_Toc20204749"/>
      <w:bookmarkStart w:id="6532" w:name="_Toc27895463"/>
      <w:bookmarkStart w:id="6533" w:name="_Toc36192567"/>
      <w:bookmarkStart w:id="6534" w:name="_Toc45193675"/>
      <w:bookmarkStart w:id="6535" w:name="_Toc47593307"/>
      <w:bookmarkStart w:id="6536" w:name="_Toc51835394"/>
      <w:bookmarkStart w:id="6537" w:name="_Toc106194457"/>
      <w:r w:rsidRPr="00140E21">
        <w:t>A.6.2</w:t>
      </w:r>
      <w:r w:rsidRPr="00140E21">
        <w:tab/>
        <w:t>Reusability</w:t>
      </w:r>
      <w:bookmarkEnd w:id="6531"/>
      <w:bookmarkEnd w:id="6532"/>
      <w:bookmarkEnd w:id="6533"/>
      <w:bookmarkEnd w:id="6534"/>
      <w:bookmarkEnd w:id="6535"/>
      <w:bookmarkEnd w:id="6536"/>
      <w:bookmarkEnd w:id="6537"/>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38" w:name="_Toc20204750"/>
      <w:bookmarkStart w:id="6539" w:name="_Toc27895464"/>
      <w:bookmarkStart w:id="6540" w:name="_Toc36192568"/>
      <w:bookmarkStart w:id="6541" w:name="_Toc45193676"/>
      <w:bookmarkStart w:id="6542" w:name="_Toc47593308"/>
      <w:bookmarkStart w:id="6543" w:name="_Toc51835395"/>
      <w:bookmarkStart w:id="6544" w:name="_Toc106194458"/>
      <w:r w:rsidRPr="00140E21">
        <w:t>A.6.3</w:t>
      </w:r>
      <w:r w:rsidRPr="00140E21">
        <w:tab/>
        <w:t>Use Independent Management Schemes</w:t>
      </w:r>
      <w:bookmarkEnd w:id="6538"/>
      <w:bookmarkEnd w:id="6539"/>
      <w:bookmarkEnd w:id="6540"/>
      <w:bookmarkEnd w:id="6541"/>
      <w:bookmarkEnd w:id="6542"/>
      <w:bookmarkEnd w:id="6543"/>
      <w:bookmarkEnd w:id="6544"/>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45" w:name="_Toc20204751"/>
      <w:bookmarkStart w:id="6546" w:name="_Toc27895465"/>
      <w:bookmarkStart w:id="6547" w:name="_Toc36192569"/>
      <w:bookmarkStart w:id="6548" w:name="_Toc45193677"/>
      <w:bookmarkStart w:id="6549" w:name="_Toc47593309"/>
      <w:bookmarkStart w:id="6550" w:name="_Toc51835396"/>
      <w:bookmarkStart w:id="6551" w:name="_Toc106194459"/>
      <w:r w:rsidRPr="00140E21">
        <w:lastRenderedPageBreak/>
        <w:t>Annex B (informative):</w:t>
      </w:r>
      <w:r w:rsidRPr="00140E21">
        <w:br/>
        <w:t>Drafting Rules for Information flows</w:t>
      </w:r>
      <w:bookmarkEnd w:id="6545"/>
      <w:bookmarkEnd w:id="6546"/>
      <w:bookmarkEnd w:id="6547"/>
      <w:bookmarkEnd w:id="6548"/>
      <w:bookmarkEnd w:id="6549"/>
      <w:bookmarkEnd w:id="6550"/>
      <w:bookmarkEnd w:id="655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552" w:name="_Toc20204752"/>
      <w:bookmarkStart w:id="6553" w:name="_Toc27895466"/>
      <w:bookmarkStart w:id="6554" w:name="_Toc36192570"/>
      <w:bookmarkStart w:id="6555" w:name="_Toc45193678"/>
      <w:bookmarkStart w:id="6556" w:name="_Toc47593310"/>
      <w:bookmarkStart w:id="6557" w:name="_Toc51835397"/>
      <w:bookmarkStart w:id="6558" w:name="_Toc106194460"/>
      <w:r w:rsidRPr="00140E21">
        <w:lastRenderedPageBreak/>
        <w:t>Annex C (informative):</w:t>
      </w:r>
      <w:r w:rsidRPr="00140E21">
        <w:br/>
        <w:t>Generating EPS PDN Connection parameters from 5G PDU Session parameters</w:t>
      </w:r>
      <w:bookmarkEnd w:id="6552"/>
      <w:bookmarkEnd w:id="6553"/>
      <w:bookmarkEnd w:id="6554"/>
      <w:bookmarkEnd w:id="6555"/>
      <w:bookmarkEnd w:id="6556"/>
      <w:bookmarkEnd w:id="6557"/>
      <w:bookmarkEnd w:id="6558"/>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59" w:name="_Toc20204753"/>
      <w:bookmarkStart w:id="6560" w:name="_Toc27895467"/>
      <w:bookmarkStart w:id="6561" w:name="_Toc36192571"/>
      <w:bookmarkStart w:id="6562" w:name="_Toc45193679"/>
      <w:bookmarkStart w:id="6563" w:name="_Toc47593311"/>
      <w:bookmarkStart w:id="6564" w:name="_Toc51835398"/>
      <w:bookmarkStart w:id="6565" w:name="_Toc106194461"/>
      <w:r w:rsidRPr="00140E21">
        <w:lastRenderedPageBreak/>
        <w:t>Annex D (normative):</w:t>
      </w:r>
      <w:r w:rsidRPr="00140E21">
        <w:br/>
        <w:t>UE Presence in Area of Interest</w:t>
      </w:r>
      <w:bookmarkEnd w:id="6559"/>
      <w:bookmarkEnd w:id="6560"/>
      <w:bookmarkEnd w:id="6561"/>
      <w:bookmarkEnd w:id="6562"/>
      <w:bookmarkEnd w:id="6563"/>
      <w:bookmarkEnd w:id="6564"/>
      <w:bookmarkEnd w:id="6565"/>
    </w:p>
    <w:p w14:paraId="2AA0D222" w14:textId="77777777" w:rsidR="00776774" w:rsidRPr="00140E21" w:rsidRDefault="00776774" w:rsidP="00776774">
      <w:pPr>
        <w:pStyle w:val="Heading1"/>
      </w:pPr>
      <w:bookmarkStart w:id="6566" w:name="_Toc20204754"/>
      <w:bookmarkStart w:id="6567" w:name="_Toc27895468"/>
      <w:bookmarkStart w:id="6568" w:name="_Toc36192572"/>
      <w:bookmarkStart w:id="6569" w:name="_Toc45193680"/>
      <w:bookmarkStart w:id="6570" w:name="_Toc47593312"/>
      <w:bookmarkStart w:id="6571" w:name="_Toc51835399"/>
      <w:bookmarkStart w:id="6572" w:name="_Toc106194462"/>
      <w:r w:rsidRPr="00140E21">
        <w:t>D.1</w:t>
      </w:r>
      <w:r w:rsidRPr="00140E21">
        <w:tab/>
        <w:t>Determination of UE presence in Area of Interest by AMF</w:t>
      </w:r>
      <w:bookmarkEnd w:id="6566"/>
      <w:bookmarkEnd w:id="6567"/>
      <w:bookmarkEnd w:id="6568"/>
      <w:bookmarkEnd w:id="6569"/>
      <w:bookmarkEnd w:id="6570"/>
      <w:bookmarkEnd w:id="6571"/>
      <w:bookmarkEnd w:id="6572"/>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73" w:name="_Toc20204755"/>
      <w:bookmarkStart w:id="6574" w:name="_Toc27895469"/>
      <w:bookmarkStart w:id="6575" w:name="_Toc36192573"/>
      <w:bookmarkStart w:id="6576" w:name="_Toc45193681"/>
      <w:bookmarkStart w:id="6577" w:name="_Toc47593313"/>
      <w:bookmarkStart w:id="6578" w:name="_Toc51835400"/>
      <w:bookmarkStart w:id="6579" w:name="_Toc106194463"/>
      <w:r w:rsidRPr="00140E21">
        <w:t>D.2</w:t>
      </w:r>
      <w:r w:rsidRPr="00140E21">
        <w:tab/>
        <w:t>Determination of UE presence in Area of Interest by NG-RAN</w:t>
      </w:r>
      <w:bookmarkEnd w:id="6573"/>
      <w:bookmarkEnd w:id="6574"/>
      <w:bookmarkEnd w:id="6575"/>
      <w:bookmarkEnd w:id="6576"/>
      <w:bookmarkEnd w:id="6577"/>
      <w:bookmarkEnd w:id="6578"/>
      <w:bookmarkEnd w:id="6579"/>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80" w:name="_Toc20204756"/>
      <w:bookmarkStart w:id="6581" w:name="_Toc27895470"/>
      <w:bookmarkStart w:id="6582" w:name="_Toc36192574"/>
      <w:bookmarkStart w:id="6583" w:name="_Toc45193682"/>
      <w:bookmarkStart w:id="6584" w:name="_Toc47593314"/>
      <w:bookmarkStart w:id="6585" w:name="_Toc51835401"/>
      <w:bookmarkStart w:id="6586" w:name="_Toc106194464"/>
      <w:r>
        <w:lastRenderedPageBreak/>
        <w:t>Annex E (normative):</w:t>
      </w:r>
      <w:r>
        <w:br/>
        <w:t>Delegated SMF and PCF discovery in the Home Routed and specific SMF Service Areas scenarios</w:t>
      </w:r>
      <w:bookmarkEnd w:id="6580"/>
      <w:bookmarkEnd w:id="6581"/>
      <w:bookmarkEnd w:id="6582"/>
      <w:bookmarkEnd w:id="6583"/>
      <w:bookmarkEnd w:id="6584"/>
      <w:bookmarkEnd w:id="6585"/>
      <w:bookmarkEnd w:id="6586"/>
    </w:p>
    <w:p w14:paraId="3A9432CE" w14:textId="77777777" w:rsidR="00776774" w:rsidRDefault="00776774" w:rsidP="00776774">
      <w:pPr>
        <w:pStyle w:val="Heading1"/>
      </w:pPr>
      <w:bookmarkStart w:id="6587" w:name="_Toc20204757"/>
      <w:bookmarkStart w:id="6588" w:name="_Toc27895471"/>
      <w:bookmarkStart w:id="6589" w:name="_Toc36192575"/>
      <w:bookmarkStart w:id="6590" w:name="_Toc45193683"/>
      <w:bookmarkStart w:id="6591" w:name="_Toc47593315"/>
      <w:bookmarkStart w:id="6592" w:name="_Toc51835402"/>
      <w:bookmarkStart w:id="6593" w:name="_Toc106194465"/>
      <w:r>
        <w:t>E.0</w:t>
      </w:r>
      <w:r>
        <w:tab/>
        <w:t>Overview</w:t>
      </w:r>
      <w:bookmarkEnd w:id="6587"/>
      <w:bookmarkEnd w:id="6588"/>
      <w:bookmarkEnd w:id="6589"/>
      <w:bookmarkEnd w:id="6590"/>
      <w:bookmarkEnd w:id="6591"/>
      <w:bookmarkEnd w:id="6592"/>
      <w:bookmarkEnd w:id="6593"/>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94" w:name="_Toc20204758"/>
      <w:bookmarkStart w:id="6595" w:name="_Toc27895472"/>
      <w:bookmarkStart w:id="6596" w:name="_Toc36192576"/>
      <w:bookmarkStart w:id="6597" w:name="_Toc45193684"/>
      <w:bookmarkStart w:id="6598" w:name="_Toc47593316"/>
      <w:bookmarkStart w:id="6599" w:name="_Toc51835403"/>
      <w:bookmarkStart w:id="6600" w:name="_Toc106194466"/>
      <w:r>
        <w:t>E.1</w:t>
      </w:r>
      <w:r>
        <w:tab/>
        <w:t>Delegated SMF discovery in the Home Routed scenario</w:t>
      </w:r>
      <w:bookmarkEnd w:id="6594"/>
      <w:bookmarkEnd w:id="6595"/>
      <w:bookmarkEnd w:id="6596"/>
      <w:bookmarkEnd w:id="6597"/>
      <w:bookmarkEnd w:id="6598"/>
      <w:bookmarkEnd w:id="6599"/>
      <w:bookmarkEnd w:id="6600"/>
    </w:p>
    <w:p w14:paraId="240A2A9D" w14:textId="77777777" w:rsidR="00776774" w:rsidRDefault="00776774" w:rsidP="00776774">
      <w:pPr>
        <w:pStyle w:val="TH"/>
      </w:pPr>
      <w:r>
        <w:object w:dxaOrig="10608" w:dyaOrig="8329" w14:anchorId="5350BA12">
          <v:shape id="_x0000_i1265" type="#_x0000_t75" style="width:468.95pt;height:370pt" o:ole="">
            <v:imagedata r:id="rId469" o:title=""/>
          </v:shape>
          <o:OLEObject Type="Embed" ProgID="Visio.Drawing.11" ShapeID="_x0000_i1265" DrawAspect="Content" ObjectID="_1716809138" r:id="rId470"/>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01" w:name="_Toc20204759"/>
      <w:bookmarkStart w:id="6602" w:name="_Toc27895473"/>
      <w:bookmarkStart w:id="6603" w:name="_Toc36192577"/>
      <w:bookmarkStart w:id="6604" w:name="_Toc45193685"/>
      <w:bookmarkStart w:id="6605" w:name="_Toc47593317"/>
      <w:bookmarkStart w:id="6606" w:name="_Toc51835404"/>
      <w:bookmarkStart w:id="6607" w:name="_Toc106194467"/>
      <w:r>
        <w:lastRenderedPageBreak/>
        <w:t>E.2</w:t>
      </w:r>
      <w:r>
        <w:tab/>
        <w:t>Delegated I-SMF discovery</w:t>
      </w:r>
      <w:bookmarkEnd w:id="6601"/>
      <w:bookmarkEnd w:id="6602"/>
      <w:bookmarkEnd w:id="6603"/>
      <w:bookmarkEnd w:id="6604"/>
      <w:bookmarkEnd w:id="6605"/>
      <w:bookmarkEnd w:id="6606"/>
      <w:bookmarkEnd w:id="6607"/>
    </w:p>
    <w:p w14:paraId="6BA332F1" w14:textId="77777777" w:rsidR="00776774" w:rsidRDefault="00776774" w:rsidP="00776774">
      <w:pPr>
        <w:pStyle w:val="TH"/>
      </w:pPr>
      <w:r>
        <w:object w:dxaOrig="8616" w:dyaOrig="14568" w14:anchorId="5AFF3382">
          <v:shape id="_x0000_i1266" type="#_x0000_t75" style="width:351.85pt;height:593.55pt" o:ole="">
            <v:imagedata r:id="rId471" o:title=""/>
          </v:shape>
          <o:OLEObject Type="Embed" ProgID="Visio.Drawing.11" ShapeID="_x0000_i1266" DrawAspect="Content" ObjectID="_1716809139" r:id="rId472"/>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08" w:name="_Toc20204760"/>
      <w:bookmarkStart w:id="6609" w:name="_Toc27895474"/>
      <w:bookmarkStart w:id="6610" w:name="_Toc36192578"/>
      <w:bookmarkStart w:id="6611" w:name="_Toc45193686"/>
      <w:bookmarkStart w:id="6612" w:name="_Toc47593318"/>
      <w:bookmarkStart w:id="6613" w:name="_Toc51835405"/>
      <w:bookmarkStart w:id="6614" w:name="_Toc106194468"/>
      <w:r>
        <w:t>E.3</w:t>
      </w:r>
      <w:r>
        <w:tab/>
        <w:t>Delegated PCF discovery in the Roaming scenario</w:t>
      </w:r>
      <w:bookmarkEnd w:id="6608"/>
      <w:bookmarkEnd w:id="6609"/>
      <w:bookmarkEnd w:id="6610"/>
      <w:bookmarkEnd w:id="6611"/>
      <w:bookmarkEnd w:id="6612"/>
      <w:bookmarkEnd w:id="6613"/>
      <w:bookmarkEnd w:id="6614"/>
    </w:p>
    <w:p w14:paraId="634A144C" w14:textId="77777777" w:rsidR="00776774" w:rsidRDefault="00776774" w:rsidP="00776774">
      <w:pPr>
        <w:pStyle w:val="TH"/>
      </w:pPr>
      <w:r w:rsidRPr="00850742">
        <w:object w:dxaOrig="11340" w:dyaOrig="7600" w14:anchorId="0B67DC72">
          <v:shape id="_x0000_i1267" type="#_x0000_t75" style="width:480.2pt;height:321.8pt" o:ole="">
            <v:imagedata r:id="rId473" o:title=""/>
          </v:shape>
          <o:OLEObject Type="Embed" ProgID="Visio.Drawing.15" ShapeID="_x0000_i1267" DrawAspect="Content" ObjectID="_1716809140" r:id="rId474"/>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15" w:name="_Toc20204761"/>
      <w:bookmarkStart w:id="6616" w:name="_Toc27895475"/>
      <w:bookmarkStart w:id="6617" w:name="_Toc36192579"/>
      <w:bookmarkStart w:id="6618" w:name="_Toc45193687"/>
      <w:bookmarkStart w:id="6619" w:name="_Toc47593319"/>
      <w:bookmarkStart w:id="6620" w:name="_Toc51835406"/>
      <w:bookmarkStart w:id="6621" w:name="_Toc106194469"/>
      <w:r>
        <w:t>Annex F (informative):</w:t>
      </w:r>
      <w:r>
        <w:br/>
        <w:t>Information flows for 5GS integration with TSN</w:t>
      </w:r>
      <w:bookmarkEnd w:id="6615"/>
      <w:bookmarkEnd w:id="6616"/>
      <w:bookmarkEnd w:id="6617"/>
      <w:bookmarkEnd w:id="6618"/>
      <w:bookmarkEnd w:id="6619"/>
      <w:bookmarkEnd w:id="6620"/>
      <w:bookmarkEnd w:id="6621"/>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22" w:name="_Toc20204762"/>
      <w:bookmarkStart w:id="6623" w:name="_Toc27895476"/>
      <w:bookmarkStart w:id="6624" w:name="_Toc36192580"/>
      <w:bookmarkStart w:id="6625" w:name="_Toc45193688"/>
      <w:bookmarkStart w:id="6626" w:name="_Toc47593320"/>
      <w:bookmarkStart w:id="6627" w:name="_Toc51835407"/>
      <w:bookmarkStart w:id="6628" w:name="_Toc106194470"/>
      <w:r>
        <w:t>F.1</w:t>
      </w:r>
      <w:r>
        <w:tab/>
        <w:t>5GS Bridge information reporting</w:t>
      </w:r>
      <w:bookmarkEnd w:id="6622"/>
      <w:bookmarkEnd w:id="6623"/>
      <w:bookmarkEnd w:id="6624"/>
      <w:bookmarkEnd w:id="6625"/>
      <w:bookmarkEnd w:id="6626"/>
      <w:bookmarkEnd w:id="6627"/>
      <w:bookmarkEnd w:id="6628"/>
    </w:p>
    <w:p w14:paraId="754799F5" w14:textId="767A336A" w:rsidR="009E6B31" w:rsidRDefault="009E6B31" w:rsidP="005E4458">
      <w:pPr>
        <w:pStyle w:val="TH"/>
      </w:pPr>
      <w:r>
        <w:object w:dxaOrig="8295" w:dyaOrig="5266" w14:anchorId="56EA52E0">
          <v:shape id="_x0000_i1268" type="#_x0000_t75" style="width:414.45pt;height:263.6pt" o:ole="">
            <v:imagedata r:id="rId475" o:title=""/>
          </v:shape>
          <o:OLEObject Type="Embed" ProgID="Visio.Drawing.15" ShapeID="_x0000_i1268" DrawAspect="Content" ObjectID="_1716809141" r:id="rId476"/>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29" w:name="_Toc20204763"/>
      <w:bookmarkStart w:id="6630" w:name="_Toc27895477"/>
      <w:bookmarkStart w:id="6631" w:name="_Toc36192581"/>
      <w:bookmarkStart w:id="6632" w:name="_Toc45193689"/>
      <w:bookmarkStart w:id="6633" w:name="_Toc47593321"/>
      <w:bookmarkStart w:id="6634" w:name="_Toc51835408"/>
      <w:bookmarkStart w:id="6635" w:name="_Toc106194471"/>
      <w:r>
        <w:t>F.2</w:t>
      </w:r>
      <w:r>
        <w:tab/>
        <w:t>5GS Bridge configuration</w:t>
      </w:r>
      <w:bookmarkEnd w:id="6629"/>
      <w:bookmarkEnd w:id="6630"/>
      <w:bookmarkEnd w:id="6631"/>
      <w:bookmarkEnd w:id="6632"/>
      <w:bookmarkEnd w:id="6633"/>
      <w:bookmarkEnd w:id="6634"/>
      <w:bookmarkEnd w:id="6635"/>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69" type="#_x0000_t75" style="width:383.15pt;height:277.35pt" o:ole="">
            <v:imagedata r:id="rId477" o:title=""/>
          </v:shape>
          <o:OLEObject Type="Embed" ProgID="Visio.Drawing.15" ShapeID="_x0000_i1269" DrawAspect="Content" ObjectID="_1716809142" r:id="rId478"/>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36" w:name="_Toc106194472"/>
      <w:r>
        <w:t>F.3</w:t>
      </w:r>
      <w:r>
        <w:tab/>
        <w:t>BMCA procedure</w:t>
      </w:r>
      <w:bookmarkEnd w:id="6636"/>
    </w:p>
    <w:p w14:paraId="3AD8F99D" w14:textId="0D04891B" w:rsidR="005B3CAD" w:rsidRDefault="005B3CAD" w:rsidP="006E7760">
      <w:pPr>
        <w:pStyle w:val="TH"/>
      </w:pPr>
      <w:r>
        <w:object w:dxaOrig="8161" w:dyaOrig="4321" w14:anchorId="0993FAAE">
          <v:shape id="_x0000_i1270" type="#_x0000_t75" style="width:406.95pt;height:3in" o:ole="">
            <v:imagedata r:id="rId479" o:title=""/>
          </v:shape>
          <o:OLEObject Type="Embed" ProgID="Visio.Drawing.15" ShapeID="_x0000_i1270" DrawAspect="Content" ObjectID="_1716809143" r:id="rId480"/>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37" w:name="_Toc106194473"/>
      <w:r w:rsidRPr="00140E21">
        <w:lastRenderedPageBreak/>
        <w:t>Annex</w:t>
      </w:r>
      <w:r>
        <w:t xml:space="preserve"> G</w:t>
      </w:r>
      <w:r w:rsidRPr="00140E21">
        <w:t xml:space="preserve"> (normative):</w:t>
      </w:r>
      <w:r w:rsidRPr="00140E21">
        <w:br/>
      </w:r>
      <w:r>
        <w:t>Support of GERAN/UTRAN access by SMF+PGW-C</w:t>
      </w:r>
      <w:bookmarkEnd w:id="6637"/>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38" w:name="_Toc20204764"/>
      <w:bookmarkStart w:id="6639" w:name="_Toc27895478"/>
      <w:bookmarkStart w:id="6640" w:name="_Toc36192582"/>
      <w:bookmarkStart w:id="6641" w:name="_Toc45193690"/>
      <w:bookmarkStart w:id="6642" w:name="_Toc47593322"/>
      <w:bookmarkStart w:id="6643" w:name="_Toc51835409"/>
      <w:bookmarkStart w:id="6644" w:name="_Toc106194474"/>
      <w:r w:rsidRPr="00140E21">
        <w:lastRenderedPageBreak/>
        <w:t>Annex</w:t>
      </w:r>
      <w:r w:rsidR="00A225D5">
        <w:t xml:space="preserve"> H</w:t>
      </w:r>
      <w:r w:rsidRPr="00140E21">
        <w:t xml:space="preserve"> (informative):</w:t>
      </w:r>
      <w:r w:rsidRPr="00140E21">
        <w:br/>
        <w:t>Change history</w:t>
      </w:r>
      <w:bookmarkEnd w:id="6638"/>
      <w:bookmarkEnd w:id="6639"/>
      <w:bookmarkEnd w:id="6640"/>
      <w:bookmarkEnd w:id="6641"/>
      <w:bookmarkEnd w:id="6642"/>
      <w:bookmarkEnd w:id="6643"/>
      <w:bookmarkEnd w:id="66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45" w:name="MCCTEMPHISTCELL"/>
            <w:bookmarkEnd w:id="6645"/>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bl>
    <w:p w14:paraId="43F7BDFD" w14:textId="77777777" w:rsidR="00080512" w:rsidRPr="00776774" w:rsidRDefault="00080512" w:rsidP="00776774"/>
    <w:sectPr w:rsidR="00080512" w:rsidRPr="00776774">
      <w:headerReference w:type="default" r:id="rId481"/>
      <w:footerReference w:type="default" r:id="rId4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CBF8E" w14:textId="77777777" w:rsidR="005A6AFC" w:rsidRDefault="005A6AFC">
      <w:r>
        <w:separator/>
      </w:r>
    </w:p>
  </w:endnote>
  <w:endnote w:type="continuationSeparator" w:id="0">
    <w:p w14:paraId="49592EED" w14:textId="77777777" w:rsidR="005A6AFC" w:rsidRDefault="005A6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49BA7" w14:textId="77777777" w:rsidR="005A6AFC" w:rsidRDefault="005A6AFC">
      <w:r>
        <w:separator/>
      </w:r>
    </w:p>
  </w:footnote>
  <w:footnote w:type="continuationSeparator" w:id="0">
    <w:p w14:paraId="51BF04A0" w14:textId="77777777" w:rsidR="005A6AFC" w:rsidRDefault="005A6A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2A61732E"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0F40">
      <w:rPr>
        <w:rFonts w:ascii="Arial" w:hAnsi="Arial" w:cs="Arial"/>
        <w:b/>
        <w:noProof/>
        <w:sz w:val="18"/>
        <w:szCs w:val="18"/>
      </w:rPr>
      <w:t>3GPP TS 23.502 V17.5.0 (2022-06)</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4F7C360"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0F40">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2271D"/>
    <w:rsid w:val="00133525"/>
    <w:rsid w:val="00192D2D"/>
    <w:rsid w:val="00197642"/>
    <w:rsid w:val="001A4C42"/>
    <w:rsid w:val="001A7420"/>
    <w:rsid w:val="001A7B07"/>
    <w:rsid w:val="001B6637"/>
    <w:rsid w:val="001C1CFC"/>
    <w:rsid w:val="001C21C3"/>
    <w:rsid w:val="001C76FE"/>
    <w:rsid w:val="001D02C2"/>
    <w:rsid w:val="001E21D3"/>
    <w:rsid w:val="001F0C1D"/>
    <w:rsid w:val="001F1132"/>
    <w:rsid w:val="001F168B"/>
    <w:rsid w:val="001F6599"/>
    <w:rsid w:val="002058F0"/>
    <w:rsid w:val="0020792A"/>
    <w:rsid w:val="002217D3"/>
    <w:rsid w:val="00223C79"/>
    <w:rsid w:val="002347A2"/>
    <w:rsid w:val="002666A7"/>
    <w:rsid w:val="002675F0"/>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5407"/>
    <w:rsid w:val="003C06ED"/>
    <w:rsid w:val="003C3971"/>
    <w:rsid w:val="003D3597"/>
    <w:rsid w:val="003F0310"/>
    <w:rsid w:val="00423334"/>
    <w:rsid w:val="004345EC"/>
    <w:rsid w:val="004648BB"/>
    <w:rsid w:val="004650B2"/>
    <w:rsid w:val="00465515"/>
    <w:rsid w:val="00474250"/>
    <w:rsid w:val="00485DC1"/>
    <w:rsid w:val="00494592"/>
    <w:rsid w:val="004A4573"/>
    <w:rsid w:val="004C17CA"/>
    <w:rsid w:val="004D3578"/>
    <w:rsid w:val="004E213A"/>
    <w:rsid w:val="004F0988"/>
    <w:rsid w:val="004F3340"/>
    <w:rsid w:val="004F7B7E"/>
    <w:rsid w:val="00505B63"/>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14FDF"/>
    <w:rsid w:val="0063543D"/>
    <w:rsid w:val="00647114"/>
    <w:rsid w:val="006511FC"/>
    <w:rsid w:val="00657DBC"/>
    <w:rsid w:val="00685B7C"/>
    <w:rsid w:val="006A323F"/>
    <w:rsid w:val="006B30D0"/>
    <w:rsid w:val="006B3D7B"/>
    <w:rsid w:val="006C03A0"/>
    <w:rsid w:val="006C3D95"/>
    <w:rsid w:val="006D4DC7"/>
    <w:rsid w:val="006E5C86"/>
    <w:rsid w:val="006E7760"/>
    <w:rsid w:val="00701116"/>
    <w:rsid w:val="00702757"/>
    <w:rsid w:val="00713C44"/>
    <w:rsid w:val="00731EC1"/>
    <w:rsid w:val="00734A5B"/>
    <w:rsid w:val="00737283"/>
    <w:rsid w:val="0074026F"/>
    <w:rsid w:val="007429F6"/>
    <w:rsid w:val="00744E76"/>
    <w:rsid w:val="00765EAF"/>
    <w:rsid w:val="00774DA4"/>
    <w:rsid w:val="00776774"/>
    <w:rsid w:val="007767FC"/>
    <w:rsid w:val="00781F0F"/>
    <w:rsid w:val="00782131"/>
    <w:rsid w:val="00797690"/>
    <w:rsid w:val="007B600E"/>
    <w:rsid w:val="007C6C9A"/>
    <w:rsid w:val="007C70A8"/>
    <w:rsid w:val="007C723D"/>
    <w:rsid w:val="007E7ECC"/>
    <w:rsid w:val="007F0F4A"/>
    <w:rsid w:val="007F7E17"/>
    <w:rsid w:val="008024B6"/>
    <w:rsid w:val="008028A4"/>
    <w:rsid w:val="00830747"/>
    <w:rsid w:val="00842E96"/>
    <w:rsid w:val="008471CD"/>
    <w:rsid w:val="008557AF"/>
    <w:rsid w:val="008768CA"/>
    <w:rsid w:val="0087758A"/>
    <w:rsid w:val="008A3270"/>
    <w:rsid w:val="008B4C01"/>
    <w:rsid w:val="008C384C"/>
    <w:rsid w:val="008C4877"/>
    <w:rsid w:val="008C5AE7"/>
    <w:rsid w:val="00901AD1"/>
    <w:rsid w:val="0090271F"/>
    <w:rsid w:val="00902E23"/>
    <w:rsid w:val="009109AC"/>
    <w:rsid w:val="009114D7"/>
    <w:rsid w:val="0091348E"/>
    <w:rsid w:val="00917CCB"/>
    <w:rsid w:val="0093449A"/>
    <w:rsid w:val="00942EC2"/>
    <w:rsid w:val="00954C9F"/>
    <w:rsid w:val="00964B2F"/>
    <w:rsid w:val="00970AB6"/>
    <w:rsid w:val="009727FD"/>
    <w:rsid w:val="009749F8"/>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A1E7B"/>
    <w:rsid w:val="00AB64CF"/>
    <w:rsid w:val="00AC1119"/>
    <w:rsid w:val="00AC6BC6"/>
    <w:rsid w:val="00AE65E2"/>
    <w:rsid w:val="00AF03FB"/>
    <w:rsid w:val="00B011FA"/>
    <w:rsid w:val="00B0491F"/>
    <w:rsid w:val="00B13067"/>
    <w:rsid w:val="00B15449"/>
    <w:rsid w:val="00B1786E"/>
    <w:rsid w:val="00B21546"/>
    <w:rsid w:val="00B30203"/>
    <w:rsid w:val="00B4641D"/>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74DD"/>
    <w:rsid w:val="00C1496A"/>
    <w:rsid w:val="00C33079"/>
    <w:rsid w:val="00C45231"/>
    <w:rsid w:val="00C67BF7"/>
    <w:rsid w:val="00C72833"/>
    <w:rsid w:val="00C80F1D"/>
    <w:rsid w:val="00C81D80"/>
    <w:rsid w:val="00C82D99"/>
    <w:rsid w:val="00C93F40"/>
    <w:rsid w:val="00CA3D0C"/>
    <w:rsid w:val="00CB45A9"/>
    <w:rsid w:val="00CE064A"/>
    <w:rsid w:val="00CE5B0F"/>
    <w:rsid w:val="00D20DF8"/>
    <w:rsid w:val="00D30FE4"/>
    <w:rsid w:val="00D52AF1"/>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C4E84"/>
    <w:rsid w:val="00DD4C17"/>
    <w:rsid w:val="00DD74A5"/>
    <w:rsid w:val="00DF2B1F"/>
    <w:rsid w:val="00DF62CD"/>
    <w:rsid w:val="00E16509"/>
    <w:rsid w:val="00E17E21"/>
    <w:rsid w:val="00E2043C"/>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223E5"/>
    <w:rsid w:val="00F22EC7"/>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package" Target="embeddings/Microsoft_Visio_Drawing13.vsdx"/><Relationship Id="rId226" Type="http://schemas.openxmlformats.org/officeDocument/2006/relationships/oleObject" Target="embeddings/Microsoft_Visio_2003-2010_Drawing38.vsd"/><Relationship Id="rId433" Type="http://schemas.openxmlformats.org/officeDocument/2006/relationships/image" Target="media/image213.emf"/><Relationship Id="rId268" Type="http://schemas.openxmlformats.org/officeDocument/2006/relationships/package" Target="embeddings/Microsoft_Visio_Drawing24.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100.bin"/><Relationship Id="rId279" Type="http://schemas.openxmlformats.org/officeDocument/2006/relationships/image" Target="media/image136.emf"/><Relationship Id="rId444" Type="http://schemas.openxmlformats.org/officeDocument/2006/relationships/oleObject" Target="embeddings/Microsoft_Visio_2003-2010_Drawing64.vsd"/><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package" Target="embeddings/Microsoft_Visio_Drawing27.vsdx"/><Relationship Id="rId304" Type="http://schemas.openxmlformats.org/officeDocument/2006/relationships/package" Target="embeddings/Microsoft_Word_Document32.docx"/><Relationship Id="rId346" Type="http://schemas.openxmlformats.org/officeDocument/2006/relationships/oleObject" Target="embeddings/oleObject82.bin"/><Relationship Id="rId388" Type="http://schemas.openxmlformats.org/officeDocument/2006/relationships/package" Target="embeddings/Microsoft_Visio_Drawing41.vsdx"/><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oleObject" Target="embeddings/oleObject56.bin"/><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7.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25.vsdx"/><Relationship Id="rId326" Type="http://schemas.openxmlformats.org/officeDocument/2006/relationships/oleObject" Target="embeddings/oleObject73.bin"/><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oleObject91.bin"/><Relationship Id="rId172" Type="http://schemas.openxmlformats.org/officeDocument/2006/relationships/oleObject" Target="embeddings/Microsoft_Visio_2003-2010_Drawing23.vsd"/><Relationship Id="rId228" Type="http://schemas.openxmlformats.org/officeDocument/2006/relationships/package" Target="embeddings/Microsoft_Visio_Drawing18.vsdx"/><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6.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5.bin"/><Relationship Id="rId404" Type="http://schemas.openxmlformats.org/officeDocument/2006/relationships/oleObject" Target="embeddings/Microsoft_Visio_2003-2010_Drawing54.vsd"/><Relationship Id="rId425" Type="http://schemas.openxmlformats.org/officeDocument/2006/relationships/image" Target="media/image209.emf"/><Relationship Id="rId446" Type="http://schemas.openxmlformats.org/officeDocument/2006/relationships/package" Target="embeddings/Microsoft_Visio_Drawing51.vsdx"/><Relationship Id="rId467" Type="http://schemas.openxmlformats.org/officeDocument/2006/relationships/image" Target="media/image230.emf"/><Relationship Id="rId250" Type="http://schemas.openxmlformats.org/officeDocument/2006/relationships/package" Target="embeddings/Microsoft_Visio_Drawing21.vsdx"/><Relationship Id="rId271" Type="http://schemas.openxmlformats.org/officeDocument/2006/relationships/image" Target="media/image132.emf"/><Relationship Id="rId292" Type="http://schemas.openxmlformats.org/officeDocument/2006/relationships/oleObject" Target="embeddings/oleObject63.bin"/><Relationship Id="rId306" Type="http://schemas.openxmlformats.org/officeDocument/2006/relationships/package" Target="embeddings/Microsoft_Visio_Drawing33.vsdx"/><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8.vsdx"/><Relationship Id="rId415" Type="http://schemas.openxmlformats.org/officeDocument/2006/relationships/image" Target="media/image204.emf"/><Relationship Id="rId436" Type="http://schemas.openxmlformats.org/officeDocument/2006/relationships/oleObject" Target="embeddings/Microsoft_Visio_2003-2010_Drawing62.vsd"/><Relationship Id="rId457" Type="http://schemas.openxmlformats.org/officeDocument/2006/relationships/image" Target="media/image225.emf"/><Relationship Id="rId240" Type="http://schemas.openxmlformats.org/officeDocument/2006/relationships/oleObject" Target="embeddings/oleObject54.bin"/><Relationship Id="rId261" Type="http://schemas.openxmlformats.org/officeDocument/2006/relationships/image" Target="media/image127.emf"/><Relationship Id="rId478" Type="http://schemas.openxmlformats.org/officeDocument/2006/relationships/package" Target="embeddings/Microsoft_Visio_Drawing57.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package" Target="embeddings/Microsoft_Visio_Drawing26.vsdx"/><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Microsoft_Visio_2003-2010_Drawing51.vsd"/><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8.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oleObject108.bin"/><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Microsoft_Visio_2003-2010_Drawing46.vsd"/><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package" Target="embeddings/Microsoft_Visio_Drawing34.vsdx"/><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4.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5.bin"/><Relationship Id="rId479" Type="http://schemas.openxmlformats.org/officeDocument/2006/relationships/image" Target="media/image236.emf"/><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oleObject" Target="embeddings/Microsoft_Visio_2003-2010_Drawing45.vsd"/><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package" Target="embeddings/Microsoft_Visio_Drawing42.vsdx"/><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Microsoft_Visio_2003-2010_Drawing65.vsd"/><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oleObject" Target="embeddings/oleObject57.bin"/><Relationship Id="rId273" Type="http://schemas.openxmlformats.org/officeDocument/2006/relationships/image" Target="media/image133.emf"/><Relationship Id="rId294" Type="http://schemas.openxmlformats.org/officeDocument/2006/relationships/oleObject" Target="embeddings/Microsoft_Visio_2003-2010_Drawing50.vsd"/><Relationship Id="rId308" Type="http://schemas.openxmlformats.org/officeDocument/2006/relationships/oleObject" Target="embeddings/oleObject64.bin"/><Relationship Id="rId329" Type="http://schemas.openxmlformats.org/officeDocument/2006/relationships/image" Target="media/image161.emf"/><Relationship Id="rId480" Type="http://schemas.openxmlformats.org/officeDocument/2006/relationships/package" Target="embeddings/Microsoft_Visio_Drawing58.vsdx"/><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39.vsdx"/><Relationship Id="rId417" Type="http://schemas.openxmlformats.org/officeDocument/2006/relationships/image" Target="media/image205.emf"/><Relationship Id="rId438" Type="http://schemas.openxmlformats.org/officeDocument/2006/relationships/package" Target="embeddings/Microsoft_Visio_Drawing50.vsdx"/><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Word_Document.docx"/><Relationship Id="rId263" Type="http://schemas.openxmlformats.org/officeDocument/2006/relationships/image" Target="media/image128.emf"/><Relationship Id="rId284" Type="http://schemas.openxmlformats.org/officeDocument/2006/relationships/oleObject" Target="embeddings/Microsoft_Visio_2003-2010_Drawing49.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package" Target="embeddings/Microsoft_Visio_Drawing49.vsdx"/><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oleObject" Target="embeddings/Microsoft_Visio_2003-2010_Drawing40.vsd"/><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oleObject" Target="embeddings/oleObject106.bin"/><Relationship Id="rId481"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0.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package" Target="embeddings/Microsoft_Visio_Drawing45.vsdx"/><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package" Target="embeddings/Microsoft_Visio_Drawing23.vsdx"/><Relationship Id="rId285" Type="http://schemas.openxmlformats.org/officeDocument/2006/relationships/image" Target="media/image139.emf"/><Relationship Id="rId450" Type="http://schemas.openxmlformats.org/officeDocument/2006/relationships/oleObject" Target="embeddings/oleObject102.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85.bin"/><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package" Target="embeddings/Microsoft_Visio_Drawing22.vsdx"/><Relationship Id="rId440" Type="http://schemas.openxmlformats.org/officeDocument/2006/relationships/oleObject" Target="embeddings/oleObject101.bin"/><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Word_Document28.docx"/><Relationship Id="rId300" Type="http://schemas.openxmlformats.org/officeDocument/2006/relationships/package" Target="embeddings/Microsoft_Visio_Drawing30.vsdx"/><Relationship Id="rId461" Type="http://schemas.openxmlformats.org/officeDocument/2006/relationships/image" Target="media/image227.emf"/><Relationship Id="rId482" Type="http://schemas.openxmlformats.org/officeDocument/2006/relationships/footer" Target="footer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package" Target="embeddings/Microsoft_Visio_Drawing40.vsdx"/><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package" Target="embeddings/Microsoft_Visio_Drawing20.vsdx"/><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1.bin"/><Relationship Id="rId451" Type="http://schemas.openxmlformats.org/officeDocument/2006/relationships/image" Target="media/image222.emf"/><Relationship Id="rId472" Type="http://schemas.openxmlformats.org/officeDocument/2006/relationships/oleObject" Target="embeddings/Microsoft_Visio_2003-2010_Drawing67.vsd"/><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package" Target="embeddings/Microsoft_Visio_Drawing19.vsdx"/><Relationship Id="rId420" Type="http://schemas.openxmlformats.org/officeDocument/2006/relationships/oleObject" Target="embeddings/Microsoft_Visio_2003-2010_Drawing58.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0.bin"/><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3.vsdx"/><Relationship Id="rId483" Type="http://schemas.openxmlformats.org/officeDocument/2006/relationships/fontTable" Target="fontTable.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oleObject" Target="embeddings/oleObject103.bin"/><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package" Target="embeddings/Microsoft_Visio_Drawing35.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8.bin"/><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29.vsd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484" Type="http://schemas.openxmlformats.org/officeDocument/2006/relationships/theme" Target="theme/theme1.xml"/><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Visio_Drawing31.vsd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Microsoft_Visio_2003-2010_Drawing52.vsd"/><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5.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oleObject" Target="embeddings/oleObject94.bin"/><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Microsoft_Visio_2003-2010_Drawing41.vsd"/><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wmf"/><Relationship Id="rId422" Type="http://schemas.openxmlformats.org/officeDocument/2006/relationships/package" Target="embeddings/Microsoft_Visio_Drawing46.vsdx"/><Relationship Id="rId443" Type="http://schemas.openxmlformats.org/officeDocument/2006/relationships/image" Target="media/image218.emf"/><Relationship Id="rId464" Type="http://schemas.openxmlformats.org/officeDocument/2006/relationships/package" Target="embeddings/Microsoft_Visio_Drawing54.vsdx"/><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Microsoft_Visio_2003-2010_Drawing57.vsd"/><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package" Target="embeddings/Microsoft_Visio_Drawing52.vsdx"/><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package" Target="embeddings/Microsoft_Visio_Drawing36.vsdx"/><Relationship Id="rId398" Type="http://schemas.openxmlformats.org/officeDocument/2006/relationships/oleObject" Target="embeddings/Microsoft_Visio_2003-2010_Drawing53.vsd"/><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6.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oleObject" Target="embeddings/Microsoft_Visio_2003-2010_Drawing48.vsd"/><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7.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3.vsdx"/><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744</Pages>
  <Words>346975</Words>
  <Characters>1832648</Characters>
  <Application>Microsoft Office Word</Application>
  <DocSecurity>0</DocSecurity>
  <Lines>43621</Lines>
  <Paragraphs>29250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2152345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Version number correction</cp:lastModifiedBy>
  <cp:revision>2</cp:revision>
  <cp:lastPrinted>2019-02-25T14:05:00Z</cp:lastPrinted>
  <dcterms:created xsi:type="dcterms:W3CDTF">2022-06-15T14:14:00Z</dcterms:created>
  <dcterms:modified xsi:type="dcterms:W3CDTF">2022-06-15T14:14:00Z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