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179060DB"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3C3805">
              <w:t>5</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0B1D24">
              <w:rPr>
                <w:sz w:val="32"/>
              </w:rPr>
              <w:t>2</w:t>
            </w:r>
            <w:r w:rsidRPr="00CB5EC9">
              <w:rPr>
                <w:sz w:val="32"/>
              </w:rPr>
              <w:t>-</w:t>
            </w:r>
            <w:bookmarkEnd w:id="4"/>
            <w:r w:rsidR="003C3805">
              <w:rPr>
                <w:sz w:val="32"/>
              </w:rPr>
              <w:t>12</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37044072"/>
      <w:bookmarkEnd w:id="8"/>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9" o:title=""/>
                </v:shape>
                <o:OLEObject Type="Embed" ProgID="Word.Picture.8" ShapeID="_x0000_i1025" DrawAspect="Content" ObjectID="_1733034959"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3pt;height:74.9pt" o:ole="">
                  <v:imagedata r:id="rId11" o:title=""/>
                </v:shape>
                <o:OLEObject Type="Embed" ProgID="Word.Picture.8" ShapeID="_x0000_i1026" DrawAspect="Content" ObjectID="_1733034960"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0B1D24">
              <w:rPr>
                <w:noProof/>
                <w:sz w:val="18"/>
              </w:rPr>
              <w:t>2</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7C4A3526" w14:textId="54A7C824" w:rsidR="0030208B" w:rsidRDefault="00841A23">
      <w:pPr>
        <w:pStyle w:val="TOC1"/>
        <w:rPr>
          <w:rFonts w:asciiTheme="minorHAnsi" w:eastAsiaTheme="minorEastAsia" w:hAnsiTheme="minorHAnsi" w:cstheme="minorBidi"/>
          <w:szCs w:val="22"/>
        </w:rPr>
      </w:pPr>
      <w:r w:rsidRPr="00CB5EC9">
        <w:rPr>
          <w:noProof w:val="0"/>
        </w:rPr>
        <w:fldChar w:fldCharType="begin" w:fldLock="1"/>
      </w:r>
      <w:r w:rsidRPr="00CB5EC9">
        <w:instrText xml:space="preserve"> TOC \o "1-9" </w:instrText>
      </w:r>
      <w:r w:rsidRPr="00CB5EC9">
        <w:rPr>
          <w:noProof w:val="0"/>
        </w:rPr>
        <w:fldChar w:fldCharType="separate"/>
      </w:r>
      <w:r w:rsidR="0030208B">
        <w:t>Foreword</w:t>
      </w:r>
      <w:r w:rsidR="0030208B">
        <w:tab/>
      </w:r>
      <w:r w:rsidR="0030208B">
        <w:fldChar w:fldCharType="begin" w:fldLock="1"/>
      </w:r>
      <w:r w:rsidR="0030208B">
        <w:instrText xml:space="preserve"> PAGEREF _Toc122419875 \h </w:instrText>
      </w:r>
      <w:r w:rsidR="0030208B">
        <w:fldChar w:fldCharType="separate"/>
      </w:r>
      <w:r w:rsidR="0030208B">
        <w:t>7</w:t>
      </w:r>
      <w:r w:rsidR="0030208B">
        <w:fldChar w:fldCharType="end"/>
      </w:r>
    </w:p>
    <w:p w14:paraId="45E5FFAB" w14:textId="687DE72E" w:rsidR="0030208B" w:rsidRDefault="0030208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_Toc122419876 \h </w:instrText>
      </w:r>
      <w:r>
        <w:fldChar w:fldCharType="separate"/>
      </w:r>
      <w:r>
        <w:t>9</w:t>
      </w:r>
      <w:r>
        <w:fldChar w:fldCharType="end"/>
      </w:r>
    </w:p>
    <w:p w14:paraId="238E2F8B" w14:textId="5D763088" w:rsidR="0030208B" w:rsidRDefault="0030208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_Toc122419877 \h </w:instrText>
      </w:r>
      <w:r>
        <w:fldChar w:fldCharType="separate"/>
      </w:r>
      <w:r>
        <w:t>9</w:t>
      </w:r>
      <w:r>
        <w:fldChar w:fldCharType="end"/>
      </w:r>
    </w:p>
    <w:p w14:paraId="20C2BAF8" w14:textId="46F825FE" w:rsidR="0030208B" w:rsidRDefault="0030208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_Toc122419878 \h </w:instrText>
      </w:r>
      <w:r>
        <w:fldChar w:fldCharType="separate"/>
      </w:r>
      <w:r>
        <w:t>10</w:t>
      </w:r>
      <w:r>
        <w:fldChar w:fldCharType="end"/>
      </w:r>
    </w:p>
    <w:p w14:paraId="698B7CE8" w14:textId="196532CF" w:rsidR="0030208B" w:rsidRDefault="0030208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_Toc122419879 \h </w:instrText>
      </w:r>
      <w:r>
        <w:fldChar w:fldCharType="separate"/>
      </w:r>
      <w:r>
        <w:t>10</w:t>
      </w:r>
      <w:r>
        <w:fldChar w:fldCharType="end"/>
      </w:r>
    </w:p>
    <w:p w14:paraId="2743AEB1" w14:textId="3EF1DA72" w:rsidR="0030208B" w:rsidRDefault="0030208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_Toc122419880 \h </w:instrText>
      </w:r>
      <w:r>
        <w:fldChar w:fldCharType="separate"/>
      </w:r>
      <w:r>
        <w:t>11</w:t>
      </w:r>
      <w:r>
        <w:fldChar w:fldCharType="end"/>
      </w:r>
    </w:p>
    <w:p w14:paraId="6A91910B" w14:textId="61B1C687" w:rsidR="0030208B" w:rsidRDefault="0030208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_Toc122419881 \h </w:instrText>
      </w:r>
      <w:r>
        <w:fldChar w:fldCharType="separate"/>
      </w:r>
      <w:r>
        <w:t>12</w:t>
      </w:r>
      <w:r>
        <w:fldChar w:fldCharType="end"/>
      </w:r>
    </w:p>
    <w:p w14:paraId="6D763D8B" w14:textId="7EFAC079" w:rsidR="0030208B" w:rsidRDefault="0030208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w:t>
      </w:r>
      <w:r>
        <w:tab/>
      </w:r>
      <w:r>
        <w:fldChar w:fldCharType="begin" w:fldLock="1"/>
      </w:r>
      <w:r>
        <w:instrText xml:space="preserve"> PAGEREF _Toc122419882 \h </w:instrText>
      </w:r>
      <w:r>
        <w:fldChar w:fldCharType="separate"/>
      </w:r>
      <w:r>
        <w:t>12</w:t>
      </w:r>
      <w:r>
        <w:fldChar w:fldCharType="end"/>
      </w:r>
    </w:p>
    <w:p w14:paraId="6C23E292" w14:textId="0A07250E" w:rsidR="0030208B" w:rsidRDefault="0030208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reference model</w:t>
      </w:r>
      <w:r>
        <w:tab/>
      </w:r>
      <w:r>
        <w:fldChar w:fldCharType="begin" w:fldLock="1"/>
      </w:r>
      <w:r>
        <w:instrText xml:space="preserve"> PAGEREF _Toc122419883 \h </w:instrText>
      </w:r>
      <w:r>
        <w:fldChar w:fldCharType="separate"/>
      </w:r>
      <w:r>
        <w:t>12</w:t>
      </w:r>
      <w:r>
        <w:fldChar w:fldCharType="end"/>
      </w:r>
    </w:p>
    <w:p w14:paraId="37B7FC97" w14:textId="3697DB9E" w:rsidR="0030208B" w:rsidRDefault="0030208B">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Pr>
          <w:lang w:eastAsia="zh-CN"/>
        </w:rPr>
        <w:t>Non-roaming reference architecture</w:t>
      </w:r>
      <w:r>
        <w:tab/>
      </w:r>
      <w:r>
        <w:fldChar w:fldCharType="begin" w:fldLock="1"/>
      </w:r>
      <w:r>
        <w:instrText xml:space="preserve"> PAGEREF _Toc122419884 \h </w:instrText>
      </w:r>
      <w:r>
        <w:fldChar w:fldCharType="separate"/>
      </w:r>
      <w:r>
        <w:t>12</w:t>
      </w:r>
      <w:r>
        <w:fldChar w:fldCharType="end"/>
      </w:r>
    </w:p>
    <w:p w14:paraId="286208F2" w14:textId="09D0AA3A" w:rsidR="0030208B" w:rsidRDefault="0030208B">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Pr>
          <w:lang w:eastAsia="zh-CN"/>
        </w:rPr>
        <w:t>Roaming reference architecture</w:t>
      </w:r>
      <w:r>
        <w:tab/>
      </w:r>
      <w:r>
        <w:fldChar w:fldCharType="begin" w:fldLock="1"/>
      </w:r>
      <w:r>
        <w:instrText xml:space="preserve"> PAGEREF _Toc122419885 \h </w:instrText>
      </w:r>
      <w:r>
        <w:fldChar w:fldCharType="separate"/>
      </w:r>
      <w:r>
        <w:t>14</w:t>
      </w:r>
      <w:r>
        <w:fldChar w:fldCharType="end"/>
      </w:r>
    </w:p>
    <w:p w14:paraId="53FDE875" w14:textId="0CD3A6F9" w:rsidR="0030208B" w:rsidRDefault="0030208B">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rPr>
          <w:lang w:eastAsia="zh-CN"/>
        </w:rPr>
        <w:t>Inter-PLMN reference architecture</w:t>
      </w:r>
      <w:r>
        <w:tab/>
      </w:r>
      <w:r>
        <w:fldChar w:fldCharType="begin" w:fldLock="1"/>
      </w:r>
      <w:r>
        <w:instrText xml:space="preserve"> PAGEREF _Toc122419886 \h </w:instrText>
      </w:r>
      <w:r>
        <w:fldChar w:fldCharType="separate"/>
      </w:r>
      <w:r>
        <w:t>15</w:t>
      </w:r>
      <w:r>
        <w:fldChar w:fldCharType="end"/>
      </w:r>
    </w:p>
    <w:p w14:paraId="4ECBA15A" w14:textId="40A49A57" w:rsidR="0030208B" w:rsidRDefault="0030208B">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rPr>
          <w:lang w:eastAsia="zh-CN"/>
        </w:rPr>
        <w:t>AF-based service parameter provisioning</w:t>
      </w:r>
      <w:r>
        <w:tab/>
      </w:r>
      <w:r>
        <w:fldChar w:fldCharType="begin" w:fldLock="1"/>
      </w:r>
      <w:r>
        <w:instrText xml:space="preserve"> PAGEREF _Toc122419887 \h </w:instrText>
      </w:r>
      <w:r>
        <w:fldChar w:fldCharType="separate"/>
      </w:r>
      <w:r>
        <w:t>17</w:t>
      </w:r>
      <w:r>
        <w:fldChar w:fldCharType="end"/>
      </w:r>
    </w:p>
    <w:p w14:paraId="74F9D328" w14:textId="3E878D65" w:rsidR="0030208B" w:rsidRDefault="0030208B">
      <w:pPr>
        <w:pStyle w:val="TOC3"/>
        <w:rPr>
          <w:rFonts w:asciiTheme="minorHAnsi" w:eastAsiaTheme="minorEastAsia" w:hAnsiTheme="minorHAnsi" w:cstheme="minorBidi"/>
          <w:sz w:val="22"/>
          <w:szCs w:val="22"/>
        </w:rPr>
      </w:pPr>
      <w:r>
        <w:rPr>
          <w:lang w:eastAsia="ko-KR"/>
        </w:rPr>
        <w:t>4.2.5</w:t>
      </w:r>
      <w:r>
        <w:rPr>
          <w:rFonts w:asciiTheme="minorHAnsi" w:eastAsiaTheme="minorEastAsia" w:hAnsiTheme="minorHAnsi" w:cstheme="minorBidi"/>
          <w:sz w:val="22"/>
          <w:szCs w:val="22"/>
        </w:rPr>
        <w:tab/>
      </w:r>
      <w:r>
        <w:t>Reference points</w:t>
      </w:r>
      <w:r>
        <w:tab/>
      </w:r>
      <w:r>
        <w:fldChar w:fldCharType="begin" w:fldLock="1"/>
      </w:r>
      <w:r>
        <w:instrText xml:space="preserve"> PAGEREF _Toc122419888 \h </w:instrText>
      </w:r>
      <w:r>
        <w:fldChar w:fldCharType="separate"/>
      </w:r>
      <w:r>
        <w:t>18</w:t>
      </w:r>
      <w:r>
        <w:fldChar w:fldCharType="end"/>
      </w:r>
    </w:p>
    <w:p w14:paraId="2F26A117" w14:textId="5E9EBB9E" w:rsidR="0030208B" w:rsidRDefault="0030208B">
      <w:pPr>
        <w:pStyle w:val="TOC3"/>
        <w:rPr>
          <w:rFonts w:asciiTheme="minorHAnsi" w:eastAsiaTheme="minorEastAsia" w:hAnsiTheme="minorHAnsi" w:cstheme="minorBidi"/>
          <w:sz w:val="22"/>
          <w:szCs w:val="22"/>
        </w:rPr>
      </w:pPr>
      <w:r>
        <w:rPr>
          <w:lang w:eastAsia="ko-KR"/>
        </w:rPr>
        <w:t>4.2.6</w:t>
      </w:r>
      <w:r>
        <w:rPr>
          <w:rFonts w:asciiTheme="minorHAnsi" w:eastAsiaTheme="minorEastAsia" w:hAnsiTheme="minorHAnsi" w:cstheme="minorBidi"/>
          <w:sz w:val="22"/>
          <w:szCs w:val="22"/>
        </w:rPr>
        <w:tab/>
      </w:r>
      <w:r>
        <w:rPr>
          <w:lang w:eastAsia="ko-KR"/>
        </w:rPr>
        <w:t>Service-based interfaces</w:t>
      </w:r>
      <w:r>
        <w:tab/>
      </w:r>
      <w:r>
        <w:fldChar w:fldCharType="begin" w:fldLock="1"/>
      </w:r>
      <w:r>
        <w:instrText xml:space="preserve"> PAGEREF _Toc122419889 \h </w:instrText>
      </w:r>
      <w:r>
        <w:fldChar w:fldCharType="separate"/>
      </w:r>
      <w:r>
        <w:t>19</w:t>
      </w:r>
      <w:r>
        <w:fldChar w:fldCharType="end"/>
      </w:r>
    </w:p>
    <w:p w14:paraId="77FEB70F" w14:textId="65626259" w:rsidR="0030208B" w:rsidRDefault="0030208B">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rPr>
          <w:lang w:eastAsia="zh-CN"/>
        </w:rPr>
        <w:t>5G ProSe UE-to-Network Relay reference architecture</w:t>
      </w:r>
      <w:r>
        <w:tab/>
      </w:r>
      <w:r>
        <w:fldChar w:fldCharType="begin" w:fldLock="1"/>
      </w:r>
      <w:r>
        <w:instrText xml:space="preserve"> PAGEREF _Toc122419890 \h </w:instrText>
      </w:r>
      <w:r>
        <w:fldChar w:fldCharType="separate"/>
      </w:r>
      <w:r>
        <w:t>19</w:t>
      </w:r>
      <w:r>
        <w:fldChar w:fldCharType="end"/>
      </w:r>
    </w:p>
    <w:p w14:paraId="01C1B423" w14:textId="6AF25930" w:rsidR="0030208B" w:rsidRDefault="0030208B">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rPr>
          <w:lang w:eastAsia="zh-CN"/>
        </w:rPr>
        <w:t>5G ProSe Layer-3 UE-to-Network Relay reference architecture</w:t>
      </w:r>
      <w:r>
        <w:tab/>
      </w:r>
      <w:r>
        <w:fldChar w:fldCharType="begin" w:fldLock="1"/>
      </w:r>
      <w:r>
        <w:instrText xml:space="preserve"> PAGEREF _Toc122419891 \h </w:instrText>
      </w:r>
      <w:r>
        <w:fldChar w:fldCharType="separate"/>
      </w:r>
      <w:r>
        <w:t>19</w:t>
      </w:r>
      <w:r>
        <w:fldChar w:fldCharType="end"/>
      </w:r>
    </w:p>
    <w:p w14:paraId="7F285596" w14:textId="78E63559" w:rsidR="0030208B" w:rsidRDefault="0030208B">
      <w:pPr>
        <w:pStyle w:val="TOC4"/>
        <w:rPr>
          <w:rFonts w:asciiTheme="minorHAnsi" w:eastAsiaTheme="minorEastAsia" w:hAnsiTheme="minorHAnsi" w:cstheme="minorBidi"/>
          <w:sz w:val="22"/>
          <w:szCs w:val="22"/>
        </w:rPr>
      </w:pPr>
      <w:r>
        <w:rPr>
          <w:lang w:eastAsia="zh-CN"/>
        </w:rPr>
        <w:t>4.2.7.2</w:t>
      </w:r>
      <w:r>
        <w:rPr>
          <w:rFonts w:asciiTheme="minorHAnsi" w:eastAsiaTheme="minorEastAsia" w:hAnsiTheme="minorHAnsi" w:cstheme="minorBidi"/>
          <w:sz w:val="22"/>
          <w:szCs w:val="22"/>
        </w:rPr>
        <w:tab/>
      </w:r>
      <w:r>
        <w:rPr>
          <w:lang w:eastAsia="zh-CN"/>
        </w:rPr>
        <w:t xml:space="preserve">5G ProSe </w:t>
      </w:r>
      <w:r>
        <w:t>Layer-2 UE-to-Network Relay reference architecture</w:t>
      </w:r>
      <w:r>
        <w:tab/>
      </w:r>
      <w:r>
        <w:fldChar w:fldCharType="begin" w:fldLock="1"/>
      </w:r>
      <w:r>
        <w:instrText xml:space="preserve"> PAGEREF _Toc122419892 \h </w:instrText>
      </w:r>
      <w:r>
        <w:fldChar w:fldCharType="separate"/>
      </w:r>
      <w:r>
        <w:t>21</w:t>
      </w:r>
      <w:r>
        <w:fldChar w:fldCharType="end"/>
      </w:r>
    </w:p>
    <w:p w14:paraId="49686882" w14:textId="3D4A5C25" w:rsidR="0030208B" w:rsidRDefault="0030208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Functional Entities</w:t>
      </w:r>
      <w:r>
        <w:tab/>
      </w:r>
      <w:r>
        <w:fldChar w:fldCharType="begin" w:fldLock="1"/>
      </w:r>
      <w:r>
        <w:instrText xml:space="preserve"> PAGEREF _Toc122419893 \h </w:instrText>
      </w:r>
      <w:r>
        <w:fldChar w:fldCharType="separate"/>
      </w:r>
      <w:r>
        <w:t>22</w:t>
      </w:r>
      <w:r>
        <w:fldChar w:fldCharType="end"/>
      </w:r>
    </w:p>
    <w:p w14:paraId="457E2E4D" w14:textId="395757DF" w:rsidR="0030208B" w:rsidRDefault="0030208B">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UE</w:t>
      </w:r>
      <w:r>
        <w:tab/>
      </w:r>
      <w:r>
        <w:fldChar w:fldCharType="begin" w:fldLock="1"/>
      </w:r>
      <w:r>
        <w:instrText xml:space="preserve"> PAGEREF _Toc122419894 \h </w:instrText>
      </w:r>
      <w:r>
        <w:fldChar w:fldCharType="separate"/>
      </w:r>
      <w:r>
        <w:t>22</w:t>
      </w:r>
      <w:r>
        <w:fldChar w:fldCharType="end"/>
      </w:r>
    </w:p>
    <w:p w14:paraId="14C3091B" w14:textId="1DBE8357" w:rsidR="0030208B" w:rsidRDefault="0030208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_Toc122419895 \h </w:instrText>
      </w:r>
      <w:r>
        <w:fldChar w:fldCharType="separate"/>
      </w:r>
      <w:r>
        <w:t>23</w:t>
      </w:r>
      <w:r>
        <w:fldChar w:fldCharType="end"/>
      </w:r>
    </w:p>
    <w:p w14:paraId="19410F14" w14:textId="2DE340D1" w:rsidR="0030208B" w:rsidRDefault="0030208B">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_Toc122419896 \h </w:instrText>
      </w:r>
      <w:r>
        <w:fldChar w:fldCharType="separate"/>
      </w:r>
      <w:r>
        <w:t>23</w:t>
      </w:r>
      <w:r>
        <w:fldChar w:fldCharType="end"/>
      </w:r>
    </w:p>
    <w:p w14:paraId="6FEC2391" w14:textId="6D2788E5" w:rsidR="0030208B" w:rsidRDefault="0030208B">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rPr>
          <w:lang w:eastAsia="zh-CN"/>
        </w:rPr>
        <w:t>5G DDNMF Discovery</w:t>
      </w:r>
      <w:r>
        <w:tab/>
      </w:r>
      <w:r>
        <w:fldChar w:fldCharType="begin" w:fldLock="1"/>
      </w:r>
      <w:r>
        <w:instrText xml:space="preserve"> PAGEREF _Toc122419897 \h </w:instrText>
      </w:r>
      <w:r>
        <w:fldChar w:fldCharType="separate"/>
      </w:r>
      <w:r>
        <w:t>23</w:t>
      </w:r>
      <w:r>
        <w:fldChar w:fldCharType="end"/>
      </w:r>
    </w:p>
    <w:p w14:paraId="511D5F72" w14:textId="6535753D" w:rsidR="0030208B" w:rsidRDefault="0030208B">
      <w:pPr>
        <w:pStyle w:val="TOC3"/>
        <w:rPr>
          <w:rFonts w:asciiTheme="minorHAnsi" w:eastAsiaTheme="minorEastAsia" w:hAnsiTheme="minorHAnsi" w:cstheme="minorBidi"/>
          <w:sz w:val="22"/>
          <w:szCs w:val="22"/>
        </w:rPr>
      </w:pPr>
      <w:r>
        <w:rPr>
          <w:lang w:eastAsia="zh-CN"/>
        </w:rPr>
        <w:t>4.3.3</w:t>
      </w:r>
      <w:r>
        <w:rPr>
          <w:rFonts w:asciiTheme="minorHAnsi" w:eastAsiaTheme="minorEastAsia" w:hAnsiTheme="minorHAnsi" w:cstheme="minorBidi"/>
          <w:sz w:val="22"/>
          <w:szCs w:val="22"/>
        </w:rPr>
        <w:tab/>
      </w:r>
      <w:r>
        <w:rPr>
          <w:lang w:eastAsia="ko-KR"/>
        </w:rPr>
        <w:t>PCF</w:t>
      </w:r>
      <w:r>
        <w:tab/>
      </w:r>
      <w:r>
        <w:fldChar w:fldCharType="begin" w:fldLock="1"/>
      </w:r>
      <w:r>
        <w:instrText xml:space="preserve"> PAGEREF _Toc122419898 \h </w:instrText>
      </w:r>
      <w:r>
        <w:fldChar w:fldCharType="separate"/>
      </w:r>
      <w:r>
        <w:t>23</w:t>
      </w:r>
      <w:r>
        <w:fldChar w:fldCharType="end"/>
      </w:r>
    </w:p>
    <w:p w14:paraId="6EE3764C" w14:textId="4F882A39" w:rsidR="0030208B" w:rsidRDefault="0030208B">
      <w:pPr>
        <w:pStyle w:val="TOC3"/>
        <w:rPr>
          <w:rFonts w:asciiTheme="minorHAnsi" w:eastAsiaTheme="minorEastAsia" w:hAnsiTheme="minorHAnsi" w:cstheme="minorBidi"/>
          <w:sz w:val="22"/>
          <w:szCs w:val="22"/>
        </w:rPr>
      </w:pPr>
      <w:r>
        <w:rPr>
          <w:lang w:eastAsia="zh-CN"/>
        </w:rPr>
        <w:t>4.3.4</w:t>
      </w:r>
      <w:r>
        <w:rPr>
          <w:rFonts w:asciiTheme="minorHAnsi" w:eastAsiaTheme="minorEastAsia" w:hAnsiTheme="minorHAnsi" w:cstheme="minorBidi"/>
          <w:sz w:val="22"/>
          <w:szCs w:val="22"/>
        </w:rPr>
        <w:tab/>
      </w:r>
      <w:r>
        <w:rPr>
          <w:lang w:eastAsia="ko-KR"/>
        </w:rPr>
        <w:t>AMF</w:t>
      </w:r>
      <w:r>
        <w:tab/>
      </w:r>
      <w:r>
        <w:fldChar w:fldCharType="begin" w:fldLock="1"/>
      </w:r>
      <w:r>
        <w:instrText xml:space="preserve"> PAGEREF _Toc122419899 \h </w:instrText>
      </w:r>
      <w:r>
        <w:fldChar w:fldCharType="separate"/>
      </w:r>
      <w:r>
        <w:t>24</w:t>
      </w:r>
      <w:r>
        <w:fldChar w:fldCharType="end"/>
      </w:r>
    </w:p>
    <w:p w14:paraId="273E324E" w14:textId="42E6B15F" w:rsidR="0030208B" w:rsidRDefault="0030208B">
      <w:pPr>
        <w:pStyle w:val="TOC3"/>
        <w:rPr>
          <w:rFonts w:asciiTheme="minorHAnsi" w:eastAsiaTheme="minorEastAsia" w:hAnsiTheme="minorHAnsi" w:cstheme="minorBidi"/>
          <w:sz w:val="22"/>
          <w:szCs w:val="22"/>
        </w:rPr>
      </w:pPr>
      <w:r>
        <w:rPr>
          <w:lang w:eastAsia="ko-KR"/>
        </w:rPr>
        <w:t>4.3.5</w:t>
      </w:r>
      <w:r>
        <w:rPr>
          <w:rFonts w:asciiTheme="minorHAnsi" w:eastAsiaTheme="minorEastAsia" w:hAnsiTheme="minorHAnsi" w:cstheme="minorBidi"/>
          <w:sz w:val="22"/>
          <w:szCs w:val="22"/>
        </w:rPr>
        <w:tab/>
      </w:r>
      <w:r>
        <w:rPr>
          <w:lang w:eastAsia="ko-KR"/>
        </w:rPr>
        <w:t>UDM</w:t>
      </w:r>
      <w:r>
        <w:tab/>
      </w:r>
      <w:r>
        <w:fldChar w:fldCharType="begin" w:fldLock="1"/>
      </w:r>
      <w:r>
        <w:instrText xml:space="preserve"> PAGEREF _Toc122419900 \h </w:instrText>
      </w:r>
      <w:r>
        <w:fldChar w:fldCharType="separate"/>
      </w:r>
      <w:r>
        <w:t>24</w:t>
      </w:r>
      <w:r>
        <w:fldChar w:fldCharType="end"/>
      </w:r>
    </w:p>
    <w:p w14:paraId="181C9502" w14:textId="51480C31" w:rsidR="0030208B" w:rsidRDefault="0030208B">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UDR</w:t>
      </w:r>
      <w:r>
        <w:tab/>
      </w:r>
      <w:r>
        <w:fldChar w:fldCharType="begin" w:fldLock="1"/>
      </w:r>
      <w:r>
        <w:instrText xml:space="preserve"> PAGEREF _Toc122419901 \h </w:instrText>
      </w:r>
      <w:r>
        <w:fldChar w:fldCharType="separate"/>
      </w:r>
      <w:r>
        <w:t>24</w:t>
      </w:r>
      <w:r>
        <w:fldChar w:fldCharType="end"/>
      </w:r>
    </w:p>
    <w:p w14:paraId="1B8D29D2" w14:textId="0666BBE1" w:rsidR="0030208B" w:rsidRDefault="0030208B">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NRF</w:t>
      </w:r>
      <w:r>
        <w:tab/>
      </w:r>
      <w:r>
        <w:fldChar w:fldCharType="begin" w:fldLock="1"/>
      </w:r>
      <w:r>
        <w:instrText xml:space="preserve"> PAGEREF _Toc122419902 \h </w:instrText>
      </w:r>
      <w:r>
        <w:fldChar w:fldCharType="separate"/>
      </w:r>
      <w:r>
        <w:t>24</w:t>
      </w:r>
      <w:r>
        <w:fldChar w:fldCharType="end"/>
      </w:r>
    </w:p>
    <w:p w14:paraId="118A2AB1" w14:textId="558F5A2D" w:rsidR="0030208B" w:rsidRDefault="0030208B">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r w:rsidRPr="00BF0A3D">
        <w:rPr>
          <w:rFonts w:eastAsia="SimSun"/>
          <w:lang w:eastAsia="zh-CN"/>
        </w:rPr>
        <w:t>ProSe</w:t>
      </w:r>
      <w:r>
        <w:rPr>
          <w:lang w:eastAsia="ko-KR"/>
        </w:rPr>
        <w:t xml:space="preserve"> Application Server</w:t>
      </w:r>
      <w:r>
        <w:tab/>
      </w:r>
      <w:r>
        <w:fldChar w:fldCharType="begin" w:fldLock="1"/>
      </w:r>
      <w:r>
        <w:instrText xml:space="preserve"> PAGEREF _Toc122419903 \h </w:instrText>
      </w:r>
      <w:r>
        <w:fldChar w:fldCharType="separate"/>
      </w:r>
      <w:r>
        <w:t>25</w:t>
      </w:r>
      <w:r>
        <w:fldChar w:fldCharType="end"/>
      </w:r>
    </w:p>
    <w:p w14:paraId="7C949420" w14:textId="437C813A" w:rsidR="0030208B" w:rsidRDefault="0030208B">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rPr>
          <w:lang w:eastAsia="zh-CN"/>
        </w:rPr>
        <w:t xml:space="preserve">5G </w:t>
      </w:r>
      <w:r>
        <w:t xml:space="preserve">ProSe </w:t>
      </w:r>
      <w:r w:rsidRPr="00BF0A3D">
        <w:rPr>
          <w:rFonts w:eastAsia="SimSun"/>
          <w:lang w:eastAsia="zh-CN"/>
        </w:rPr>
        <w:t>UE-to-Network Relay</w:t>
      </w:r>
      <w:r>
        <w:tab/>
      </w:r>
      <w:r>
        <w:fldChar w:fldCharType="begin" w:fldLock="1"/>
      </w:r>
      <w:r>
        <w:instrText xml:space="preserve"> PAGEREF _Toc122419904 \h </w:instrText>
      </w:r>
      <w:r>
        <w:fldChar w:fldCharType="separate"/>
      </w:r>
      <w:r>
        <w:t>25</w:t>
      </w:r>
      <w:r>
        <w:fldChar w:fldCharType="end"/>
      </w:r>
    </w:p>
    <w:p w14:paraId="6B0388EE" w14:textId="1FC3817B" w:rsidR="0030208B" w:rsidRDefault="0030208B">
      <w:pPr>
        <w:pStyle w:val="TOC4"/>
        <w:rPr>
          <w:rFonts w:asciiTheme="minorHAnsi" w:eastAsiaTheme="minorEastAsia" w:hAnsiTheme="minorHAnsi" w:cstheme="minorBidi"/>
          <w:sz w:val="22"/>
          <w:szCs w:val="22"/>
        </w:rPr>
      </w:pPr>
      <w:r>
        <w:t>4.3.9.1</w:t>
      </w:r>
      <w:r>
        <w:rPr>
          <w:rFonts w:asciiTheme="minorHAnsi" w:eastAsiaTheme="minorEastAsia" w:hAnsiTheme="minorHAnsi" w:cstheme="minorBidi"/>
          <w:sz w:val="22"/>
          <w:szCs w:val="22"/>
        </w:rPr>
        <w:tab/>
      </w:r>
      <w:r>
        <w:t>General</w:t>
      </w:r>
      <w:r>
        <w:tab/>
      </w:r>
      <w:r>
        <w:fldChar w:fldCharType="begin" w:fldLock="1"/>
      </w:r>
      <w:r>
        <w:instrText xml:space="preserve"> PAGEREF _Toc122419905 \h </w:instrText>
      </w:r>
      <w:r>
        <w:fldChar w:fldCharType="separate"/>
      </w:r>
      <w:r>
        <w:t>25</w:t>
      </w:r>
      <w:r>
        <w:fldChar w:fldCharType="end"/>
      </w:r>
    </w:p>
    <w:p w14:paraId="01A915AA" w14:textId="0D972463" w:rsidR="0030208B" w:rsidRDefault="0030208B">
      <w:pPr>
        <w:pStyle w:val="TOC4"/>
        <w:rPr>
          <w:rFonts w:asciiTheme="minorHAnsi" w:eastAsiaTheme="minorEastAsia" w:hAnsiTheme="minorHAnsi" w:cstheme="minorBidi"/>
          <w:sz w:val="22"/>
          <w:szCs w:val="22"/>
        </w:rPr>
      </w:pPr>
      <w:r>
        <w:t>4.3.9.2</w:t>
      </w:r>
      <w:r>
        <w:rPr>
          <w:rFonts w:asciiTheme="minorHAnsi" w:eastAsiaTheme="minorEastAsia" w:hAnsiTheme="minorHAnsi" w:cstheme="minorBidi"/>
          <w:sz w:val="22"/>
          <w:szCs w:val="22"/>
        </w:rPr>
        <w:tab/>
      </w:r>
      <w:r>
        <w:rPr>
          <w:lang w:eastAsia="zh-CN"/>
        </w:rPr>
        <w:t xml:space="preserve">5G ProSe </w:t>
      </w:r>
      <w:r>
        <w:t>Layer-3 UE-to-Network Relay</w:t>
      </w:r>
      <w:r>
        <w:tab/>
      </w:r>
      <w:r>
        <w:fldChar w:fldCharType="begin" w:fldLock="1"/>
      </w:r>
      <w:r>
        <w:instrText xml:space="preserve"> PAGEREF _Toc122419906 \h </w:instrText>
      </w:r>
      <w:r>
        <w:fldChar w:fldCharType="separate"/>
      </w:r>
      <w:r>
        <w:t>25</w:t>
      </w:r>
      <w:r>
        <w:fldChar w:fldCharType="end"/>
      </w:r>
    </w:p>
    <w:p w14:paraId="4EB0D055" w14:textId="3D609B2F" w:rsidR="0030208B" w:rsidRDefault="0030208B">
      <w:pPr>
        <w:pStyle w:val="TOC4"/>
        <w:rPr>
          <w:rFonts w:asciiTheme="minorHAnsi" w:eastAsiaTheme="minorEastAsia" w:hAnsiTheme="minorHAnsi" w:cstheme="minorBidi"/>
          <w:sz w:val="22"/>
          <w:szCs w:val="22"/>
        </w:rPr>
      </w:pPr>
      <w:r>
        <w:t>4.3.9.3</w:t>
      </w:r>
      <w:r>
        <w:rPr>
          <w:rFonts w:asciiTheme="minorHAnsi" w:eastAsiaTheme="minorEastAsia" w:hAnsiTheme="minorHAnsi" w:cstheme="minorBidi"/>
          <w:sz w:val="22"/>
          <w:szCs w:val="22"/>
        </w:rPr>
        <w:tab/>
      </w:r>
      <w:r>
        <w:rPr>
          <w:lang w:eastAsia="zh-CN"/>
        </w:rPr>
        <w:t xml:space="preserve">5G ProSe </w:t>
      </w:r>
      <w:r>
        <w:t>Layer-2 UE-to-Network Relay</w:t>
      </w:r>
      <w:r>
        <w:tab/>
      </w:r>
      <w:r>
        <w:fldChar w:fldCharType="begin" w:fldLock="1"/>
      </w:r>
      <w:r>
        <w:instrText xml:space="preserve"> PAGEREF _Toc122419907 \h </w:instrText>
      </w:r>
      <w:r>
        <w:fldChar w:fldCharType="separate"/>
      </w:r>
      <w:r>
        <w:t>26</w:t>
      </w:r>
      <w:r>
        <w:fldChar w:fldCharType="end"/>
      </w:r>
    </w:p>
    <w:p w14:paraId="703521D9" w14:textId="082545F7" w:rsidR="0030208B" w:rsidRDefault="0030208B">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SMF</w:t>
      </w:r>
      <w:r>
        <w:tab/>
      </w:r>
      <w:r>
        <w:fldChar w:fldCharType="begin" w:fldLock="1"/>
      </w:r>
      <w:r>
        <w:instrText xml:space="preserve"> PAGEREF _Toc122419908 \h </w:instrText>
      </w:r>
      <w:r>
        <w:fldChar w:fldCharType="separate"/>
      </w:r>
      <w:r>
        <w:t>26</w:t>
      </w:r>
      <w:r>
        <w:fldChar w:fldCharType="end"/>
      </w:r>
    </w:p>
    <w:p w14:paraId="41606663" w14:textId="4D4BC83C" w:rsidR="0030208B" w:rsidRDefault="0030208B">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NEF</w:t>
      </w:r>
      <w:r>
        <w:tab/>
      </w:r>
      <w:r>
        <w:fldChar w:fldCharType="begin" w:fldLock="1"/>
      </w:r>
      <w:r>
        <w:instrText xml:space="preserve"> PAGEREF _Toc122419909 \h </w:instrText>
      </w:r>
      <w:r>
        <w:fldChar w:fldCharType="separate"/>
      </w:r>
      <w:r>
        <w:t>26</w:t>
      </w:r>
      <w:r>
        <w:fldChar w:fldCharType="end"/>
      </w:r>
    </w:p>
    <w:p w14:paraId="2A44B4D0" w14:textId="54B251A1" w:rsidR="0030208B" w:rsidRDefault="0030208B">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High level functionality and features</w:t>
      </w:r>
      <w:r>
        <w:tab/>
      </w:r>
      <w:r>
        <w:fldChar w:fldCharType="begin" w:fldLock="1"/>
      </w:r>
      <w:r>
        <w:instrText xml:space="preserve"> PAGEREF _Toc122419910 \h </w:instrText>
      </w:r>
      <w:r>
        <w:fldChar w:fldCharType="separate"/>
      </w:r>
      <w:r>
        <w:t>26</w:t>
      </w:r>
      <w:r>
        <w:fldChar w:fldCharType="end"/>
      </w:r>
    </w:p>
    <w:p w14:paraId="28D96907" w14:textId="4FBFE622" w:rsidR="0030208B" w:rsidRDefault="0030208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zh-CN"/>
        </w:rPr>
        <w:t>Authorization and Provisioning for ProSe service</w:t>
      </w:r>
      <w:r>
        <w:tab/>
      </w:r>
      <w:r>
        <w:fldChar w:fldCharType="begin" w:fldLock="1"/>
      </w:r>
      <w:r>
        <w:instrText xml:space="preserve"> PAGEREF _Toc122419911 \h </w:instrText>
      </w:r>
      <w:r>
        <w:fldChar w:fldCharType="separate"/>
      </w:r>
      <w:r>
        <w:t>26</w:t>
      </w:r>
      <w:r>
        <w:fldChar w:fldCharType="end"/>
      </w:r>
    </w:p>
    <w:p w14:paraId="379F06BD" w14:textId="519EB8C8" w:rsidR="0030208B" w:rsidRDefault="0030208B">
      <w:pPr>
        <w:pStyle w:val="TOC3"/>
        <w:rPr>
          <w:rFonts w:asciiTheme="minorHAnsi" w:eastAsiaTheme="minorEastAsia" w:hAnsiTheme="minorHAnsi" w:cstheme="minorBidi"/>
          <w:sz w:val="22"/>
          <w:szCs w:val="22"/>
        </w:rPr>
      </w:pPr>
      <w:r>
        <w:rPr>
          <w:lang w:eastAsia="zh-CN"/>
        </w:rPr>
        <w:t>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_Toc122419912 \h </w:instrText>
      </w:r>
      <w:r>
        <w:fldChar w:fldCharType="separate"/>
      </w:r>
      <w:r>
        <w:t>26</w:t>
      </w:r>
      <w:r>
        <w:fldChar w:fldCharType="end"/>
      </w:r>
    </w:p>
    <w:p w14:paraId="6AD2484A" w14:textId="286DFCA2" w:rsidR="0030208B" w:rsidRDefault="0030208B">
      <w:pPr>
        <w:pStyle w:val="TOC3"/>
        <w:rPr>
          <w:rFonts w:asciiTheme="minorHAnsi" w:eastAsiaTheme="minorEastAsia" w:hAnsiTheme="minorHAnsi" w:cstheme="minorBidi"/>
          <w:sz w:val="22"/>
          <w:szCs w:val="22"/>
        </w:rPr>
      </w:pPr>
      <w:r w:rsidRPr="00BF0A3D">
        <w:rPr>
          <w:rFonts w:eastAsia="SimSun"/>
          <w:lang w:eastAsia="zh-CN"/>
        </w:rPr>
        <w:t>5.1.2</w:t>
      </w:r>
      <w:r>
        <w:rPr>
          <w:rFonts w:asciiTheme="minorHAnsi" w:eastAsiaTheme="minorEastAsia" w:hAnsiTheme="minorHAnsi" w:cstheme="minorBidi"/>
          <w:sz w:val="22"/>
          <w:szCs w:val="22"/>
        </w:rPr>
        <w:tab/>
      </w:r>
      <w:r>
        <w:rPr>
          <w:lang w:eastAsia="zh-CN"/>
        </w:rPr>
        <w:t>Authorization and Provisioning for 5G ProSe Direct Discovery</w:t>
      </w:r>
      <w:r>
        <w:tab/>
      </w:r>
      <w:r>
        <w:fldChar w:fldCharType="begin" w:fldLock="1"/>
      </w:r>
      <w:r>
        <w:instrText xml:space="preserve"> PAGEREF _Toc122419913 \h </w:instrText>
      </w:r>
      <w:r>
        <w:fldChar w:fldCharType="separate"/>
      </w:r>
      <w:r>
        <w:t>28</w:t>
      </w:r>
      <w:r>
        <w:fldChar w:fldCharType="end"/>
      </w:r>
    </w:p>
    <w:p w14:paraId="202C319A" w14:textId="64EC66F4" w:rsidR="0030208B" w:rsidRDefault="0030208B">
      <w:pPr>
        <w:pStyle w:val="TOC4"/>
        <w:rPr>
          <w:rFonts w:asciiTheme="minorHAnsi" w:eastAsiaTheme="minorEastAsia" w:hAnsiTheme="minorHAnsi" w:cstheme="minorBidi"/>
          <w:sz w:val="22"/>
          <w:szCs w:val="22"/>
        </w:rPr>
      </w:pPr>
      <w:r>
        <w:rPr>
          <w:lang w:eastAsia="zh-CN"/>
        </w:rPr>
        <w:t>5.1.2.1</w:t>
      </w:r>
      <w:r>
        <w:rPr>
          <w:rFonts w:asciiTheme="minorHAnsi" w:eastAsiaTheme="minorEastAsia" w:hAnsiTheme="minorHAnsi" w:cstheme="minorBidi"/>
          <w:sz w:val="22"/>
          <w:szCs w:val="22"/>
        </w:rPr>
        <w:tab/>
      </w:r>
      <w:r>
        <w:rPr>
          <w:lang w:eastAsia="zh-CN"/>
        </w:rPr>
        <w:t>Policy/Parameter provi</w:t>
      </w:r>
      <w:r>
        <w:t>sioning for 5G ProSe Direct Discovery</w:t>
      </w:r>
      <w:r>
        <w:tab/>
      </w:r>
      <w:r>
        <w:fldChar w:fldCharType="begin" w:fldLock="1"/>
      </w:r>
      <w:r>
        <w:instrText xml:space="preserve"> PAGEREF _Toc122419914 \h </w:instrText>
      </w:r>
      <w:r>
        <w:fldChar w:fldCharType="separate"/>
      </w:r>
      <w:r>
        <w:t>28</w:t>
      </w:r>
      <w:r>
        <w:fldChar w:fldCharType="end"/>
      </w:r>
    </w:p>
    <w:p w14:paraId="5A779804" w14:textId="5F228DF6" w:rsidR="0030208B" w:rsidRDefault="0030208B">
      <w:pPr>
        <w:pStyle w:val="TOC4"/>
        <w:rPr>
          <w:rFonts w:asciiTheme="minorHAnsi" w:eastAsiaTheme="minorEastAsia" w:hAnsiTheme="minorHAnsi" w:cstheme="minorBidi"/>
          <w:sz w:val="22"/>
          <w:szCs w:val="22"/>
        </w:rPr>
      </w:pPr>
      <w:r>
        <w:rPr>
          <w:lang w:eastAsia="zh-CN"/>
        </w:rPr>
        <w:t>5.1.2.2</w:t>
      </w:r>
      <w:r>
        <w:rPr>
          <w:rFonts w:asciiTheme="minorHAnsi" w:eastAsiaTheme="minorEastAsia" w:hAnsiTheme="minorHAnsi" w:cstheme="minorBidi"/>
          <w:sz w:val="22"/>
          <w:szCs w:val="22"/>
        </w:rPr>
        <w:tab/>
      </w:r>
      <w:r>
        <w:rPr>
          <w:lang w:eastAsia="zh-CN"/>
        </w:rPr>
        <w:t>Principles for applying parameters for 5G ProSe Direct Discovery</w:t>
      </w:r>
      <w:r>
        <w:tab/>
      </w:r>
      <w:r>
        <w:fldChar w:fldCharType="begin" w:fldLock="1"/>
      </w:r>
      <w:r>
        <w:instrText xml:space="preserve"> PAGEREF _Toc122419915 \h </w:instrText>
      </w:r>
      <w:r>
        <w:fldChar w:fldCharType="separate"/>
      </w:r>
      <w:r>
        <w:t>29</w:t>
      </w:r>
      <w:r>
        <w:fldChar w:fldCharType="end"/>
      </w:r>
    </w:p>
    <w:p w14:paraId="390FBEB3" w14:textId="6779D1F1" w:rsidR="0030208B" w:rsidRDefault="0030208B">
      <w:pPr>
        <w:pStyle w:val="TOC3"/>
        <w:rPr>
          <w:rFonts w:asciiTheme="minorHAnsi" w:eastAsiaTheme="minorEastAsia" w:hAnsiTheme="minorHAnsi" w:cstheme="minorBidi"/>
          <w:sz w:val="22"/>
          <w:szCs w:val="22"/>
        </w:rPr>
      </w:pPr>
      <w:r w:rsidRPr="00BF0A3D">
        <w:rPr>
          <w:rFonts w:eastAsia="SimSun"/>
          <w:lang w:eastAsia="zh-CN"/>
        </w:rPr>
        <w:t>5.1.3</w:t>
      </w:r>
      <w:r>
        <w:rPr>
          <w:rFonts w:asciiTheme="minorHAnsi" w:eastAsiaTheme="minorEastAsia" w:hAnsiTheme="minorHAnsi" w:cstheme="minorBidi"/>
          <w:sz w:val="22"/>
          <w:szCs w:val="22"/>
        </w:rPr>
        <w:tab/>
      </w:r>
      <w:r>
        <w:rPr>
          <w:lang w:eastAsia="zh-CN"/>
        </w:rPr>
        <w:t>Authorization and Provision</w:t>
      </w:r>
      <w:r>
        <w:t>ing for 5G ProSe Direct Communication</w:t>
      </w:r>
      <w:r>
        <w:tab/>
      </w:r>
      <w:r>
        <w:fldChar w:fldCharType="begin" w:fldLock="1"/>
      </w:r>
      <w:r>
        <w:instrText xml:space="preserve"> PAGEREF _Toc122419916 \h </w:instrText>
      </w:r>
      <w:r>
        <w:fldChar w:fldCharType="separate"/>
      </w:r>
      <w:r>
        <w:t>31</w:t>
      </w:r>
      <w:r>
        <w:fldChar w:fldCharType="end"/>
      </w:r>
    </w:p>
    <w:p w14:paraId="2C13AC6D" w14:textId="29734A9E" w:rsidR="0030208B" w:rsidRDefault="0030208B">
      <w:pPr>
        <w:pStyle w:val="TOC4"/>
        <w:rPr>
          <w:rFonts w:asciiTheme="minorHAnsi" w:eastAsiaTheme="minorEastAsia" w:hAnsiTheme="minorHAnsi" w:cstheme="minorBidi"/>
          <w:sz w:val="22"/>
          <w:szCs w:val="22"/>
        </w:rPr>
      </w:pPr>
      <w:r>
        <w:rPr>
          <w:lang w:eastAsia="zh-CN"/>
        </w:rPr>
        <w:t>5.1.3.1</w:t>
      </w:r>
      <w:r>
        <w:rPr>
          <w:rFonts w:asciiTheme="minorHAnsi" w:eastAsiaTheme="minorEastAsia" w:hAnsiTheme="minorHAnsi" w:cstheme="minorBidi"/>
          <w:sz w:val="22"/>
          <w:szCs w:val="22"/>
        </w:rPr>
        <w:tab/>
      </w:r>
      <w:r>
        <w:rPr>
          <w:lang w:eastAsia="zh-CN"/>
        </w:rPr>
        <w:t>Policy/Parameter provi</w:t>
      </w:r>
      <w:r>
        <w:t>sioning for 5G ProSe Direct Communication</w:t>
      </w:r>
      <w:r>
        <w:tab/>
      </w:r>
      <w:r>
        <w:fldChar w:fldCharType="begin" w:fldLock="1"/>
      </w:r>
      <w:r>
        <w:instrText xml:space="preserve"> PAGEREF _Toc122419917 \h </w:instrText>
      </w:r>
      <w:r>
        <w:fldChar w:fldCharType="separate"/>
      </w:r>
      <w:r>
        <w:t>31</w:t>
      </w:r>
      <w:r>
        <w:fldChar w:fldCharType="end"/>
      </w:r>
    </w:p>
    <w:p w14:paraId="09CA8B72" w14:textId="6EF17DCE" w:rsidR="0030208B" w:rsidRDefault="0030208B">
      <w:pPr>
        <w:pStyle w:val="TOC4"/>
        <w:rPr>
          <w:rFonts w:asciiTheme="minorHAnsi" w:eastAsiaTheme="minorEastAsia" w:hAnsiTheme="minorHAnsi" w:cstheme="minorBidi"/>
          <w:sz w:val="22"/>
          <w:szCs w:val="22"/>
        </w:rPr>
      </w:pPr>
      <w:r>
        <w:rPr>
          <w:lang w:eastAsia="zh-CN"/>
        </w:rPr>
        <w:t>5.1.3.2</w:t>
      </w:r>
      <w:r>
        <w:rPr>
          <w:rFonts w:asciiTheme="minorHAnsi" w:eastAsiaTheme="minorEastAsia" w:hAnsiTheme="minorHAnsi" w:cstheme="minorBidi"/>
          <w:sz w:val="22"/>
          <w:szCs w:val="22"/>
        </w:rPr>
        <w:tab/>
      </w:r>
      <w:r>
        <w:rPr>
          <w:lang w:eastAsia="zh-CN"/>
        </w:rPr>
        <w:t>Principles for applying paramete</w:t>
      </w:r>
      <w:r>
        <w:t>rs for 5G ProSe Direct Communication</w:t>
      </w:r>
      <w:r>
        <w:tab/>
      </w:r>
      <w:r>
        <w:fldChar w:fldCharType="begin" w:fldLock="1"/>
      </w:r>
      <w:r>
        <w:instrText xml:space="preserve"> PAGEREF _Toc122419918 \h </w:instrText>
      </w:r>
      <w:r>
        <w:fldChar w:fldCharType="separate"/>
      </w:r>
      <w:r>
        <w:t>32</w:t>
      </w:r>
      <w:r>
        <w:fldChar w:fldCharType="end"/>
      </w:r>
    </w:p>
    <w:p w14:paraId="3A545095" w14:textId="20DF34C6" w:rsidR="0030208B" w:rsidRDefault="0030208B">
      <w:pPr>
        <w:pStyle w:val="TOC3"/>
        <w:rPr>
          <w:rFonts w:asciiTheme="minorHAnsi" w:eastAsiaTheme="minorEastAsia" w:hAnsiTheme="minorHAnsi" w:cstheme="minorBidi"/>
          <w:sz w:val="22"/>
          <w:szCs w:val="22"/>
        </w:rPr>
      </w:pPr>
      <w:r w:rsidRPr="00BF0A3D">
        <w:rPr>
          <w:rFonts w:eastAsia="SimSun"/>
          <w:lang w:eastAsia="zh-CN"/>
        </w:rPr>
        <w:t>5.1.4</w:t>
      </w:r>
      <w:r>
        <w:rPr>
          <w:rFonts w:asciiTheme="minorHAnsi" w:eastAsiaTheme="minorEastAsia" w:hAnsiTheme="minorHAnsi" w:cstheme="minorBidi"/>
          <w:sz w:val="22"/>
          <w:szCs w:val="22"/>
        </w:rPr>
        <w:tab/>
      </w:r>
      <w:r>
        <w:rPr>
          <w:lang w:eastAsia="zh-CN"/>
        </w:rPr>
        <w:t>Authorization and Provisio</w:t>
      </w:r>
      <w:r>
        <w:t>ning for 5G ProSe UE-to-Network Relay</w:t>
      </w:r>
      <w:r>
        <w:tab/>
      </w:r>
      <w:r>
        <w:fldChar w:fldCharType="begin" w:fldLock="1"/>
      </w:r>
      <w:r>
        <w:instrText xml:space="preserve"> PAGEREF _Toc122419919 \h </w:instrText>
      </w:r>
      <w:r>
        <w:fldChar w:fldCharType="separate"/>
      </w:r>
      <w:r>
        <w:t>33</w:t>
      </w:r>
      <w:r>
        <w:fldChar w:fldCharType="end"/>
      </w:r>
    </w:p>
    <w:p w14:paraId="4FA4387F" w14:textId="5416B374" w:rsidR="0030208B" w:rsidRDefault="0030208B">
      <w:pPr>
        <w:pStyle w:val="TOC4"/>
        <w:rPr>
          <w:rFonts w:asciiTheme="minorHAnsi" w:eastAsiaTheme="minorEastAsia" w:hAnsiTheme="minorHAnsi" w:cstheme="minorBidi"/>
          <w:sz w:val="22"/>
          <w:szCs w:val="22"/>
        </w:rPr>
      </w:pPr>
      <w:r>
        <w:rPr>
          <w:lang w:eastAsia="zh-CN"/>
        </w:rPr>
        <w:t>5.1.4.1</w:t>
      </w:r>
      <w:r>
        <w:rPr>
          <w:rFonts w:asciiTheme="minorHAnsi" w:eastAsiaTheme="minorEastAsia" w:hAnsiTheme="minorHAnsi" w:cstheme="minorBidi"/>
          <w:sz w:val="22"/>
          <w:szCs w:val="22"/>
        </w:rPr>
        <w:tab/>
      </w:r>
      <w:r>
        <w:t>Policy/Parameter provisioning for 5G ProSe UE-to-Network Relay</w:t>
      </w:r>
      <w:r>
        <w:tab/>
      </w:r>
      <w:r>
        <w:fldChar w:fldCharType="begin" w:fldLock="1"/>
      </w:r>
      <w:r>
        <w:instrText xml:space="preserve"> PAGEREF _Toc122419920 \h </w:instrText>
      </w:r>
      <w:r>
        <w:fldChar w:fldCharType="separate"/>
      </w:r>
      <w:r>
        <w:t>33</w:t>
      </w:r>
      <w:r>
        <w:fldChar w:fldCharType="end"/>
      </w:r>
    </w:p>
    <w:p w14:paraId="6A184E34" w14:textId="7D566F6F" w:rsidR="0030208B" w:rsidRDefault="0030208B">
      <w:pPr>
        <w:pStyle w:val="TOC4"/>
        <w:rPr>
          <w:rFonts w:asciiTheme="minorHAnsi" w:eastAsiaTheme="minorEastAsia" w:hAnsiTheme="minorHAnsi" w:cstheme="minorBidi"/>
          <w:sz w:val="22"/>
          <w:szCs w:val="22"/>
        </w:rPr>
      </w:pPr>
      <w:r>
        <w:rPr>
          <w:lang w:eastAsia="zh-CN"/>
        </w:rPr>
        <w:t>5.1.4.2</w:t>
      </w:r>
      <w:r>
        <w:rPr>
          <w:rFonts w:asciiTheme="minorHAnsi" w:eastAsiaTheme="minorEastAsia" w:hAnsiTheme="minorHAnsi" w:cstheme="minorBidi"/>
          <w:sz w:val="22"/>
          <w:szCs w:val="22"/>
        </w:rPr>
        <w:tab/>
      </w:r>
      <w:r>
        <w:rPr>
          <w:lang w:eastAsia="zh-CN"/>
        </w:rPr>
        <w:t>Principles for applying paramete</w:t>
      </w:r>
      <w:r>
        <w:t>rs for 5G ProSe UE-to-Network Relay</w:t>
      </w:r>
      <w:r>
        <w:tab/>
      </w:r>
      <w:r>
        <w:fldChar w:fldCharType="begin" w:fldLock="1"/>
      </w:r>
      <w:r>
        <w:instrText xml:space="preserve"> PAGEREF _Toc122419921 \h </w:instrText>
      </w:r>
      <w:r>
        <w:fldChar w:fldCharType="separate"/>
      </w:r>
      <w:r>
        <w:t>36</w:t>
      </w:r>
      <w:r>
        <w:fldChar w:fldCharType="end"/>
      </w:r>
    </w:p>
    <w:p w14:paraId="417D1A93" w14:textId="6D6AE82E" w:rsidR="0030208B" w:rsidRDefault="0030208B">
      <w:pPr>
        <w:pStyle w:val="TOC5"/>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Principles for applying parameters for ProSe UE-to-Network Relay discovery</w:t>
      </w:r>
      <w:r>
        <w:tab/>
      </w:r>
      <w:r>
        <w:fldChar w:fldCharType="begin" w:fldLock="1"/>
      </w:r>
      <w:r>
        <w:instrText xml:space="preserve"> PAGEREF _Toc122419922 \h </w:instrText>
      </w:r>
      <w:r>
        <w:fldChar w:fldCharType="separate"/>
      </w:r>
      <w:r>
        <w:t>36</w:t>
      </w:r>
      <w:r>
        <w:fldChar w:fldCharType="end"/>
      </w:r>
    </w:p>
    <w:p w14:paraId="777152A4" w14:textId="09CFAC02" w:rsidR="0030208B" w:rsidRDefault="0030208B">
      <w:pPr>
        <w:pStyle w:val="TOC5"/>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Principles for applying parameters for 5G ProSe UE-to-Network Relay communication</w:t>
      </w:r>
      <w:r>
        <w:tab/>
      </w:r>
      <w:r>
        <w:fldChar w:fldCharType="begin" w:fldLock="1"/>
      </w:r>
      <w:r>
        <w:instrText xml:space="preserve"> PAGEREF _Toc122419923 \h </w:instrText>
      </w:r>
      <w:r>
        <w:fldChar w:fldCharType="separate"/>
      </w:r>
      <w:r>
        <w:t>37</w:t>
      </w:r>
      <w:r>
        <w:fldChar w:fldCharType="end"/>
      </w:r>
    </w:p>
    <w:p w14:paraId="517C443B" w14:textId="2010F10C" w:rsidR="0030208B" w:rsidRDefault="0030208B">
      <w:pPr>
        <w:pStyle w:val="TOC4"/>
        <w:rPr>
          <w:rFonts w:asciiTheme="minorHAnsi" w:eastAsiaTheme="minorEastAsia" w:hAnsiTheme="minorHAnsi" w:cstheme="minorBidi"/>
          <w:sz w:val="22"/>
          <w:szCs w:val="22"/>
        </w:rPr>
      </w:pPr>
      <w:r>
        <w:rPr>
          <w:lang w:eastAsia="zh-CN"/>
        </w:rPr>
        <w:t>5.1.4.3</w:t>
      </w:r>
      <w:r>
        <w:rPr>
          <w:rFonts w:asciiTheme="minorHAnsi" w:eastAsiaTheme="minorEastAsia" w:hAnsiTheme="minorHAnsi" w:cstheme="minorBidi"/>
          <w:sz w:val="22"/>
          <w:szCs w:val="22"/>
        </w:rPr>
        <w:tab/>
      </w:r>
      <w:r>
        <w:rPr>
          <w:lang w:eastAsia="zh-CN"/>
        </w:rPr>
        <w:t>Network controlled security procedures for 5G ProSe UE-to-Network Relay</w:t>
      </w:r>
      <w:r>
        <w:tab/>
      </w:r>
      <w:r>
        <w:fldChar w:fldCharType="begin" w:fldLock="1"/>
      </w:r>
      <w:r>
        <w:instrText xml:space="preserve"> PAGEREF _Toc122419924 \h </w:instrText>
      </w:r>
      <w:r>
        <w:fldChar w:fldCharType="separate"/>
      </w:r>
      <w:r>
        <w:t>38</w:t>
      </w:r>
      <w:r>
        <w:fldChar w:fldCharType="end"/>
      </w:r>
    </w:p>
    <w:p w14:paraId="27525F94" w14:textId="0B50B296" w:rsidR="0030208B" w:rsidRDefault="0030208B">
      <w:pPr>
        <w:pStyle w:val="TOC5"/>
        <w:rPr>
          <w:rFonts w:asciiTheme="minorHAnsi" w:eastAsiaTheme="minorEastAsia" w:hAnsiTheme="minorHAnsi" w:cstheme="minorBidi"/>
          <w:sz w:val="22"/>
          <w:szCs w:val="22"/>
        </w:rPr>
      </w:pPr>
      <w:r>
        <w:t>5.1.4.3.1</w:t>
      </w:r>
      <w:r>
        <w:rPr>
          <w:rFonts w:asciiTheme="minorHAnsi" w:eastAsiaTheme="minorEastAsia" w:hAnsiTheme="minorHAnsi" w:cstheme="minorBidi"/>
          <w:sz w:val="22"/>
          <w:szCs w:val="22"/>
        </w:rPr>
        <w:tab/>
      </w:r>
      <w:r>
        <w:t>General</w:t>
      </w:r>
      <w:r>
        <w:tab/>
      </w:r>
      <w:r>
        <w:fldChar w:fldCharType="begin" w:fldLock="1"/>
      </w:r>
      <w:r>
        <w:instrText xml:space="preserve"> PAGEREF _Toc122419925 \h </w:instrText>
      </w:r>
      <w:r>
        <w:fldChar w:fldCharType="separate"/>
      </w:r>
      <w:r>
        <w:t>38</w:t>
      </w:r>
      <w:r>
        <w:fldChar w:fldCharType="end"/>
      </w:r>
    </w:p>
    <w:p w14:paraId="1E2989EF" w14:textId="562C23EA" w:rsidR="0030208B" w:rsidRDefault="0030208B">
      <w:pPr>
        <w:pStyle w:val="TOC5"/>
        <w:rPr>
          <w:rFonts w:asciiTheme="minorHAnsi" w:eastAsiaTheme="minorEastAsia" w:hAnsiTheme="minorHAnsi" w:cstheme="minorBidi"/>
          <w:sz w:val="22"/>
          <w:szCs w:val="22"/>
        </w:rPr>
      </w:pPr>
      <w:r>
        <w:t>5.1.4.3.2</w:t>
      </w:r>
      <w:r>
        <w:rPr>
          <w:rFonts w:asciiTheme="minorHAnsi" w:eastAsiaTheme="minorEastAsia" w:hAnsiTheme="minorHAnsi" w:cstheme="minorBidi"/>
          <w:sz w:val="22"/>
          <w:szCs w:val="22"/>
        </w:rPr>
        <w:tab/>
      </w:r>
      <w:r>
        <w:t>Control Plane based security procedures for 5G ProSe UE-to-Network Relay</w:t>
      </w:r>
      <w:r>
        <w:tab/>
      </w:r>
      <w:r>
        <w:fldChar w:fldCharType="begin" w:fldLock="1"/>
      </w:r>
      <w:r>
        <w:instrText xml:space="preserve"> PAGEREF _Toc122419926 \h </w:instrText>
      </w:r>
      <w:r>
        <w:fldChar w:fldCharType="separate"/>
      </w:r>
      <w:r>
        <w:t>38</w:t>
      </w:r>
      <w:r>
        <w:fldChar w:fldCharType="end"/>
      </w:r>
    </w:p>
    <w:p w14:paraId="3A9D4F25" w14:textId="1E7F34AA" w:rsidR="0030208B" w:rsidRDefault="0030208B">
      <w:pPr>
        <w:pStyle w:val="TOC5"/>
        <w:rPr>
          <w:rFonts w:asciiTheme="minorHAnsi" w:eastAsiaTheme="minorEastAsia" w:hAnsiTheme="minorHAnsi" w:cstheme="minorBidi"/>
          <w:sz w:val="22"/>
          <w:szCs w:val="22"/>
        </w:rPr>
      </w:pPr>
      <w:r>
        <w:t>5.1.4.3.3</w:t>
      </w:r>
      <w:r>
        <w:rPr>
          <w:rFonts w:asciiTheme="minorHAnsi" w:eastAsiaTheme="minorEastAsia" w:hAnsiTheme="minorHAnsi" w:cstheme="minorBidi"/>
          <w:sz w:val="22"/>
          <w:szCs w:val="22"/>
        </w:rPr>
        <w:tab/>
      </w:r>
      <w:r>
        <w:t>User Plane based security procedures</w:t>
      </w:r>
      <w:r>
        <w:tab/>
      </w:r>
      <w:r>
        <w:fldChar w:fldCharType="begin" w:fldLock="1"/>
      </w:r>
      <w:r>
        <w:instrText xml:space="preserve"> PAGEREF _Toc122419927 \h </w:instrText>
      </w:r>
      <w:r>
        <w:fldChar w:fldCharType="separate"/>
      </w:r>
      <w:r>
        <w:t>39</w:t>
      </w:r>
      <w:r>
        <w:fldChar w:fldCharType="end"/>
      </w:r>
    </w:p>
    <w:p w14:paraId="3FF2168F" w14:textId="367A8ADC" w:rsidR="0030208B" w:rsidRDefault="0030208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5G ProSe Direct Discovery</w:t>
      </w:r>
      <w:r>
        <w:tab/>
      </w:r>
      <w:r>
        <w:fldChar w:fldCharType="begin" w:fldLock="1"/>
      </w:r>
      <w:r>
        <w:instrText xml:space="preserve"> PAGEREF _Toc122419928 \h </w:instrText>
      </w:r>
      <w:r>
        <w:fldChar w:fldCharType="separate"/>
      </w:r>
      <w:r>
        <w:t>39</w:t>
      </w:r>
      <w:r>
        <w:fldChar w:fldCharType="end"/>
      </w:r>
    </w:p>
    <w:p w14:paraId="455836CD" w14:textId="32BE9C50" w:rsidR="0030208B" w:rsidRDefault="0030208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w:t>
      </w:r>
      <w:r>
        <w:tab/>
      </w:r>
      <w:r>
        <w:fldChar w:fldCharType="begin" w:fldLock="1"/>
      </w:r>
      <w:r>
        <w:instrText xml:space="preserve"> PAGEREF _Toc122419929 \h </w:instrText>
      </w:r>
      <w:r>
        <w:fldChar w:fldCharType="separate"/>
      </w:r>
      <w:r>
        <w:t>39</w:t>
      </w:r>
      <w:r>
        <w:fldChar w:fldCharType="end"/>
      </w:r>
    </w:p>
    <w:p w14:paraId="643B41EB" w14:textId="0CEF539F" w:rsidR="0030208B" w:rsidRDefault="0030208B">
      <w:pPr>
        <w:pStyle w:val="TOC3"/>
        <w:rPr>
          <w:rFonts w:asciiTheme="minorHAnsi" w:eastAsiaTheme="minorEastAsia" w:hAnsiTheme="minorHAnsi" w:cstheme="minorBidi"/>
          <w:sz w:val="22"/>
          <w:szCs w:val="22"/>
        </w:rPr>
      </w:pPr>
      <w:r>
        <w:lastRenderedPageBreak/>
        <w:t>5.2.2</w:t>
      </w:r>
      <w:r>
        <w:rPr>
          <w:rFonts w:asciiTheme="minorHAnsi" w:eastAsiaTheme="minorEastAsia" w:hAnsiTheme="minorHAnsi" w:cstheme="minorBidi"/>
          <w:sz w:val="22"/>
          <w:szCs w:val="22"/>
        </w:rPr>
        <w:tab/>
      </w:r>
      <w:r>
        <w:t>5G ProSe Direct Discovery Models</w:t>
      </w:r>
      <w:r>
        <w:tab/>
      </w:r>
      <w:r>
        <w:fldChar w:fldCharType="begin" w:fldLock="1"/>
      </w:r>
      <w:r>
        <w:instrText xml:space="preserve"> PAGEREF _Toc122419930 \h </w:instrText>
      </w:r>
      <w:r>
        <w:fldChar w:fldCharType="separate"/>
      </w:r>
      <w:r>
        <w:t>39</w:t>
      </w:r>
      <w:r>
        <w:fldChar w:fldCharType="end"/>
      </w:r>
    </w:p>
    <w:p w14:paraId="505CC058" w14:textId="78915499" w:rsidR="0030208B" w:rsidRDefault="0030208B">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rPr>
          <w:lang w:eastAsia="zh-CN"/>
        </w:rPr>
        <w:t xml:space="preserve">5G ProSe </w:t>
      </w:r>
      <w:r>
        <w:t>UE-to-Network Relay Discovery</w:t>
      </w:r>
      <w:r>
        <w:tab/>
      </w:r>
      <w:r>
        <w:fldChar w:fldCharType="begin" w:fldLock="1"/>
      </w:r>
      <w:r>
        <w:instrText xml:space="preserve"> PAGEREF _Toc122419931 \h </w:instrText>
      </w:r>
      <w:r>
        <w:fldChar w:fldCharType="separate"/>
      </w:r>
      <w:r>
        <w:t>39</w:t>
      </w:r>
      <w:r>
        <w:fldChar w:fldCharType="end"/>
      </w:r>
    </w:p>
    <w:p w14:paraId="114BBFFF" w14:textId="767CF7BB" w:rsidR="0030208B" w:rsidRDefault="0030208B">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5G ProSe Direct Discovery Characteristics</w:t>
      </w:r>
      <w:r>
        <w:tab/>
      </w:r>
      <w:r>
        <w:fldChar w:fldCharType="begin" w:fldLock="1"/>
      </w:r>
      <w:r>
        <w:instrText xml:space="preserve"> PAGEREF _Toc122419932 \h </w:instrText>
      </w:r>
      <w:r>
        <w:fldChar w:fldCharType="separate"/>
      </w:r>
      <w:r>
        <w:t>40</w:t>
      </w:r>
      <w:r>
        <w:fldChar w:fldCharType="end"/>
      </w:r>
    </w:p>
    <w:p w14:paraId="22114CD1" w14:textId="5DA73061" w:rsidR="0030208B" w:rsidRDefault="0030208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 xml:space="preserve">5G </w:t>
      </w:r>
      <w:r>
        <w:t>ProSe Direct Communication</w:t>
      </w:r>
      <w:r>
        <w:tab/>
      </w:r>
      <w:r>
        <w:fldChar w:fldCharType="begin" w:fldLock="1"/>
      </w:r>
      <w:r>
        <w:instrText xml:space="preserve"> PAGEREF _Toc122419933 \h </w:instrText>
      </w:r>
      <w:r>
        <w:fldChar w:fldCharType="separate"/>
      </w:r>
      <w:r>
        <w:t>40</w:t>
      </w:r>
      <w:r>
        <w:fldChar w:fldCharType="end"/>
      </w:r>
    </w:p>
    <w:p w14:paraId="0CBCA3BA" w14:textId="66F95F7B" w:rsidR="0030208B" w:rsidRDefault="0030208B">
      <w:pPr>
        <w:pStyle w:val="TOC3"/>
        <w:rPr>
          <w:rFonts w:asciiTheme="minorHAnsi" w:eastAsiaTheme="minorEastAsia" w:hAnsiTheme="minorHAnsi" w:cstheme="minorBidi"/>
          <w:sz w:val="22"/>
          <w:szCs w:val="22"/>
        </w:rPr>
      </w:pPr>
      <w:r>
        <w:rPr>
          <w:lang w:eastAsia="zh-CN"/>
        </w:rPr>
        <w:t>5.3.1</w:t>
      </w:r>
      <w:r>
        <w:rPr>
          <w:rFonts w:asciiTheme="minorHAnsi" w:eastAsiaTheme="minorEastAsia" w:hAnsiTheme="minorHAnsi" w:cstheme="minorBidi"/>
          <w:sz w:val="22"/>
          <w:szCs w:val="22"/>
        </w:rPr>
        <w:tab/>
      </w:r>
      <w:r>
        <w:t>General</w:t>
      </w:r>
      <w:r>
        <w:tab/>
      </w:r>
      <w:r>
        <w:fldChar w:fldCharType="begin" w:fldLock="1"/>
      </w:r>
      <w:r>
        <w:instrText xml:space="preserve"> PAGEREF _Toc122419934 \h </w:instrText>
      </w:r>
      <w:r>
        <w:fldChar w:fldCharType="separate"/>
      </w:r>
      <w:r>
        <w:t>40</w:t>
      </w:r>
      <w:r>
        <w:fldChar w:fldCharType="end"/>
      </w:r>
    </w:p>
    <w:p w14:paraId="3BE1DA15" w14:textId="1DBAF473" w:rsidR="0030208B" w:rsidRDefault="0030208B">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rPr>
          <w:lang w:eastAsia="zh-CN"/>
        </w:rPr>
        <w:t>Broadcast mode 5G ProSe Direct Communication</w:t>
      </w:r>
      <w:r>
        <w:tab/>
      </w:r>
      <w:r>
        <w:fldChar w:fldCharType="begin" w:fldLock="1"/>
      </w:r>
      <w:r>
        <w:instrText xml:space="preserve"> PAGEREF _Toc122419935 \h </w:instrText>
      </w:r>
      <w:r>
        <w:fldChar w:fldCharType="separate"/>
      </w:r>
      <w:r>
        <w:t>41</w:t>
      </w:r>
      <w:r>
        <w:fldChar w:fldCharType="end"/>
      </w:r>
    </w:p>
    <w:p w14:paraId="6278245B" w14:textId="21C16DAC" w:rsidR="0030208B" w:rsidRDefault="0030208B">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rPr>
          <w:lang w:eastAsia="zh-CN"/>
        </w:rPr>
        <w:t>Groupcast mode 5G ProSe Direct Communication</w:t>
      </w:r>
      <w:r>
        <w:tab/>
      </w:r>
      <w:r>
        <w:fldChar w:fldCharType="begin" w:fldLock="1"/>
      </w:r>
      <w:r>
        <w:instrText xml:space="preserve"> PAGEREF _Toc122419936 \h </w:instrText>
      </w:r>
      <w:r>
        <w:fldChar w:fldCharType="separate"/>
      </w:r>
      <w:r>
        <w:t>41</w:t>
      </w:r>
      <w:r>
        <w:fldChar w:fldCharType="end"/>
      </w:r>
    </w:p>
    <w:p w14:paraId="361790E6" w14:textId="0454BDBB" w:rsidR="0030208B" w:rsidRDefault="0030208B">
      <w:pPr>
        <w:pStyle w:val="TOC3"/>
        <w:rPr>
          <w:rFonts w:asciiTheme="minorHAnsi" w:eastAsiaTheme="minorEastAsia" w:hAnsiTheme="minorHAnsi" w:cstheme="minorBidi"/>
          <w:sz w:val="22"/>
          <w:szCs w:val="22"/>
        </w:rPr>
      </w:pPr>
      <w:r w:rsidRPr="00BF0A3D">
        <w:rPr>
          <w:lang w:val="fr-FR"/>
        </w:rPr>
        <w:t>5.3.4</w:t>
      </w:r>
      <w:r>
        <w:rPr>
          <w:rFonts w:asciiTheme="minorHAnsi" w:eastAsiaTheme="minorEastAsia" w:hAnsiTheme="minorHAnsi" w:cstheme="minorBidi"/>
          <w:sz w:val="22"/>
          <w:szCs w:val="22"/>
        </w:rPr>
        <w:tab/>
      </w:r>
      <w:r w:rsidRPr="00BF0A3D">
        <w:rPr>
          <w:lang w:val="fr-FR" w:eastAsia="zh-CN"/>
        </w:rPr>
        <w:t>Unicast mode 5G ProSe Direct Communication</w:t>
      </w:r>
      <w:r>
        <w:tab/>
      </w:r>
      <w:r>
        <w:fldChar w:fldCharType="begin" w:fldLock="1"/>
      </w:r>
      <w:r>
        <w:instrText xml:space="preserve"> PAGEREF _Toc122419937 \h </w:instrText>
      </w:r>
      <w:r>
        <w:fldChar w:fldCharType="separate"/>
      </w:r>
      <w:r>
        <w:t>41</w:t>
      </w:r>
      <w:r>
        <w:fldChar w:fldCharType="end"/>
      </w:r>
    </w:p>
    <w:p w14:paraId="411E993A" w14:textId="2296A7C9" w:rsidR="0030208B" w:rsidRDefault="0030208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_Toc122419938 \h </w:instrText>
      </w:r>
      <w:r>
        <w:fldChar w:fldCharType="separate"/>
      </w:r>
      <w:r>
        <w:t>42</w:t>
      </w:r>
      <w:r>
        <w:fldChar w:fldCharType="end"/>
      </w:r>
    </w:p>
    <w:p w14:paraId="4DE91F76" w14:textId="59BA84C7" w:rsidR="0030208B" w:rsidRDefault="0030208B">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5G</w:t>
      </w:r>
      <w:r>
        <w:t xml:space="preserve"> ProSe Layer-3 UE-to-Network Relay</w:t>
      </w:r>
      <w:r>
        <w:tab/>
      </w:r>
      <w:r>
        <w:fldChar w:fldCharType="begin" w:fldLock="1"/>
      </w:r>
      <w:r>
        <w:instrText xml:space="preserve"> PAGEREF _Toc122419939 \h </w:instrText>
      </w:r>
      <w:r>
        <w:fldChar w:fldCharType="separate"/>
      </w:r>
      <w:r>
        <w:t>42</w:t>
      </w:r>
      <w:r>
        <w:fldChar w:fldCharType="end"/>
      </w:r>
    </w:p>
    <w:p w14:paraId="0368C019" w14:textId="5E72A179" w:rsidR="0030208B" w:rsidRDefault="0030208B">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General</w:t>
      </w:r>
      <w:r>
        <w:tab/>
      </w:r>
      <w:r>
        <w:fldChar w:fldCharType="begin" w:fldLock="1"/>
      </w:r>
      <w:r>
        <w:instrText xml:space="preserve"> PAGEREF _Toc122419940 \h </w:instrText>
      </w:r>
      <w:r>
        <w:fldChar w:fldCharType="separate"/>
      </w:r>
      <w:r>
        <w:t>42</w:t>
      </w:r>
      <w:r>
        <w:fldChar w:fldCharType="end"/>
      </w:r>
    </w:p>
    <w:p w14:paraId="649E2478" w14:textId="1C309F65" w:rsidR="0030208B" w:rsidRDefault="0030208B">
      <w:pPr>
        <w:pStyle w:val="TOC4"/>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rPr>
          <w:lang w:eastAsia="zh-CN"/>
        </w:rPr>
        <w:t>5G</w:t>
      </w:r>
      <w:r>
        <w:t xml:space="preserve"> ProSe Layer-3 UE-to-Network Relay with N3IWF support</w:t>
      </w:r>
      <w:r>
        <w:tab/>
      </w:r>
      <w:r>
        <w:fldChar w:fldCharType="begin" w:fldLock="1"/>
      </w:r>
      <w:r>
        <w:instrText xml:space="preserve"> PAGEREF _Toc122419941 \h </w:instrText>
      </w:r>
      <w:r>
        <w:fldChar w:fldCharType="separate"/>
      </w:r>
      <w:r>
        <w:t>42</w:t>
      </w:r>
      <w:r>
        <w:fldChar w:fldCharType="end"/>
      </w:r>
    </w:p>
    <w:p w14:paraId="21EA01F0" w14:textId="5EC35214" w:rsidR="0030208B" w:rsidRDefault="0030208B">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Policy control and session binding to support 5G ProSe Layer-3 UE-to-Network Relay</w:t>
      </w:r>
      <w:r>
        <w:t xml:space="preserve"> without N3IWF</w:t>
      </w:r>
      <w:r>
        <w:tab/>
      </w:r>
      <w:r>
        <w:fldChar w:fldCharType="begin" w:fldLock="1"/>
      </w:r>
      <w:r>
        <w:instrText xml:space="preserve"> PAGEREF _Toc122419942 \h </w:instrText>
      </w:r>
      <w:r>
        <w:fldChar w:fldCharType="separate"/>
      </w:r>
      <w:r>
        <w:t>42</w:t>
      </w:r>
      <w:r>
        <w:fldChar w:fldCharType="end"/>
      </w:r>
    </w:p>
    <w:p w14:paraId="29590EB5" w14:textId="6BAB7839" w:rsidR="0030208B" w:rsidRDefault="0030208B">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5G</w:t>
      </w:r>
      <w:r>
        <w:t xml:space="preserve"> ProSe Layer-2 UE-to-Network Relay</w:t>
      </w:r>
      <w:r>
        <w:tab/>
      </w:r>
      <w:r>
        <w:fldChar w:fldCharType="begin" w:fldLock="1"/>
      </w:r>
      <w:r>
        <w:instrText xml:space="preserve"> PAGEREF _Toc122419943 \h </w:instrText>
      </w:r>
      <w:r>
        <w:fldChar w:fldCharType="separate"/>
      </w:r>
      <w:r>
        <w:t>43</w:t>
      </w:r>
      <w:r>
        <w:fldChar w:fldCharType="end"/>
      </w:r>
    </w:p>
    <w:p w14:paraId="58960A46" w14:textId="3C950255" w:rsidR="0030208B" w:rsidRDefault="0030208B">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Mobility Restrictions for 5G ProSe UE-to-Network Relaying</w:t>
      </w:r>
      <w:r>
        <w:tab/>
      </w:r>
      <w:r>
        <w:fldChar w:fldCharType="begin" w:fldLock="1"/>
      </w:r>
      <w:r>
        <w:instrText xml:space="preserve"> PAGEREF _Toc122419944 \h </w:instrText>
      </w:r>
      <w:r>
        <w:fldChar w:fldCharType="separate"/>
      </w:r>
      <w:r>
        <w:t>43</w:t>
      </w:r>
      <w:r>
        <w:fldChar w:fldCharType="end"/>
      </w:r>
    </w:p>
    <w:p w14:paraId="0F14F513" w14:textId="57550694" w:rsidR="0030208B" w:rsidRDefault="0030208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_Toc122419945 \h </w:instrText>
      </w:r>
      <w:r>
        <w:fldChar w:fldCharType="separate"/>
      </w:r>
      <w:r>
        <w:t>44</w:t>
      </w:r>
      <w:r>
        <w:fldChar w:fldCharType="end"/>
      </w:r>
    </w:p>
    <w:p w14:paraId="320AA4FB" w14:textId="74895BDD" w:rsidR="0030208B" w:rsidRDefault="0030208B">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_Toc122419946 \h </w:instrText>
      </w:r>
      <w:r>
        <w:fldChar w:fldCharType="separate"/>
      </w:r>
      <w:r>
        <w:t>44</w:t>
      </w:r>
      <w:r>
        <w:fldChar w:fldCharType="end"/>
      </w:r>
    </w:p>
    <w:p w14:paraId="5D680B2C" w14:textId="657C7F91" w:rsidR="0030208B" w:rsidRDefault="0030208B">
      <w:pPr>
        <w:pStyle w:val="TOC4"/>
        <w:rPr>
          <w:rFonts w:asciiTheme="minorHAnsi" w:eastAsiaTheme="minorEastAsia" w:hAnsiTheme="minorHAnsi" w:cstheme="minorBidi"/>
          <w:sz w:val="22"/>
          <w:szCs w:val="22"/>
        </w:rPr>
      </w:pPr>
      <w:r>
        <w:rPr>
          <w:lang w:eastAsia="ko-KR"/>
        </w:rPr>
        <w:t>5.5.1.1</w:t>
      </w:r>
      <w:r>
        <w:rPr>
          <w:rFonts w:asciiTheme="minorHAnsi" w:eastAsiaTheme="minorEastAsia" w:hAnsiTheme="minorHAnsi" w:cstheme="minorBidi"/>
          <w:sz w:val="22"/>
          <w:szCs w:val="22"/>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_Toc122419947 \h </w:instrText>
      </w:r>
      <w:r>
        <w:fldChar w:fldCharType="separate"/>
      </w:r>
      <w:r>
        <w:t>44</w:t>
      </w:r>
      <w:r>
        <w:fldChar w:fldCharType="end"/>
      </w:r>
    </w:p>
    <w:p w14:paraId="7B817697" w14:textId="22EAEFED" w:rsidR="0030208B" w:rsidRDefault="0030208B">
      <w:pPr>
        <w:pStyle w:val="TOC4"/>
        <w:rPr>
          <w:rFonts w:asciiTheme="minorHAnsi" w:eastAsiaTheme="minorEastAsia" w:hAnsiTheme="minorHAnsi" w:cstheme="minorBidi"/>
          <w:sz w:val="22"/>
          <w:szCs w:val="22"/>
        </w:rPr>
      </w:pPr>
      <w:r>
        <w:rPr>
          <w:lang w:eastAsia="ko-KR"/>
        </w:rPr>
        <w:t>5.5.1.2</w:t>
      </w:r>
      <w:r>
        <w:rPr>
          <w:rFonts w:asciiTheme="minorHAnsi" w:eastAsiaTheme="minorEastAsia" w:hAnsiTheme="minorHAnsi" w:cstheme="minorBidi"/>
          <w:sz w:val="22"/>
          <w:szCs w:val="22"/>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_Toc122419948 \h </w:instrText>
      </w:r>
      <w:r>
        <w:fldChar w:fldCharType="separate"/>
      </w:r>
      <w:r>
        <w:t>44</w:t>
      </w:r>
      <w:r>
        <w:fldChar w:fldCharType="end"/>
      </w:r>
    </w:p>
    <w:p w14:paraId="30AF765E" w14:textId="4B1EE82E" w:rsidR="0030208B" w:rsidRDefault="0030208B">
      <w:pPr>
        <w:pStyle w:val="TOC4"/>
        <w:rPr>
          <w:rFonts w:asciiTheme="minorHAnsi" w:eastAsiaTheme="minorEastAsia" w:hAnsiTheme="minorHAnsi" w:cstheme="minorBidi"/>
          <w:sz w:val="22"/>
          <w:szCs w:val="22"/>
        </w:rPr>
      </w:pPr>
      <w:r>
        <w:t>5.5.1.3</w:t>
      </w:r>
      <w:r>
        <w:rPr>
          <w:rFonts w:asciiTheme="minorHAnsi" w:eastAsiaTheme="minorEastAsia" w:hAnsiTheme="minorHAnsi" w:cstheme="minorBidi"/>
          <w:sz w:val="22"/>
          <w:szCs w:val="22"/>
        </w:rPr>
        <w:tab/>
      </w:r>
      <w:r>
        <w:t>IP address allocation for communication with a 5G ProSe Layer-3 ProSe UE-to-Network Relay</w:t>
      </w:r>
      <w:r>
        <w:tab/>
      </w:r>
      <w:r>
        <w:fldChar w:fldCharType="begin" w:fldLock="1"/>
      </w:r>
      <w:r>
        <w:instrText xml:space="preserve"> PAGEREF _Toc122419949 \h </w:instrText>
      </w:r>
      <w:r>
        <w:fldChar w:fldCharType="separate"/>
      </w:r>
      <w:r>
        <w:t>45</w:t>
      </w:r>
      <w:r>
        <w:fldChar w:fldCharType="end"/>
      </w:r>
    </w:p>
    <w:p w14:paraId="565CC332" w14:textId="570CF7FD" w:rsidR="0030208B" w:rsidRDefault="0030208B">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IPv6 Prefix Delegation via DHCPv6 for 5G ProSe Layer-3 UE-to-Network Relay</w:t>
      </w:r>
      <w:r>
        <w:tab/>
      </w:r>
      <w:r>
        <w:fldChar w:fldCharType="begin" w:fldLock="1"/>
      </w:r>
      <w:r>
        <w:instrText xml:space="preserve"> PAGEREF _Toc122419950 \h </w:instrText>
      </w:r>
      <w:r>
        <w:fldChar w:fldCharType="separate"/>
      </w:r>
      <w:r>
        <w:t>45</w:t>
      </w:r>
      <w:r>
        <w:fldChar w:fldCharType="end"/>
      </w:r>
    </w:p>
    <w:p w14:paraId="3FB94735" w14:textId="30B94710" w:rsidR="0030208B" w:rsidRDefault="0030208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QoS handling</w:t>
      </w:r>
      <w:r>
        <w:tab/>
      </w:r>
      <w:r>
        <w:fldChar w:fldCharType="begin" w:fldLock="1"/>
      </w:r>
      <w:r>
        <w:instrText xml:space="preserve"> PAGEREF _Toc122419951 \h </w:instrText>
      </w:r>
      <w:r>
        <w:fldChar w:fldCharType="separate"/>
      </w:r>
      <w:r>
        <w:t>46</w:t>
      </w:r>
      <w:r>
        <w:fldChar w:fldCharType="end"/>
      </w:r>
    </w:p>
    <w:p w14:paraId="41ED8143" w14:textId="67C3430B" w:rsidR="0030208B" w:rsidRDefault="0030208B">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QoS handling for 5G ProSe Direct Communication</w:t>
      </w:r>
      <w:r>
        <w:tab/>
      </w:r>
      <w:r>
        <w:fldChar w:fldCharType="begin" w:fldLock="1"/>
      </w:r>
      <w:r>
        <w:instrText xml:space="preserve"> PAGEREF _Toc122419952 \h </w:instrText>
      </w:r>
      <w:r>
        <w:fldChar w:fldCharType="separate"/>
      </w:r>
      <w:r>
        <w:t>46</w:t>
      </w:r>
      <w:r>
        <w:fldChar w:fldCharType="end"/>
      </w:r>
    </w:p>
    <w:p w14:paraId="4F84CC58" w14:textId="0B7F822C" w:rsidR="0030208B" w:rsidRDefault="0030208B">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QoS handling for 5G ProSe UE-to-Network Relay operations</w:t>
      </w:r>
      <w:r>
        <w:tab/>
      </w:r>
      <w:r>
        <w:fldChar w:fldCharType="begin" w:fldLock="1"/>
      </w:r>
      <w:r>
        <w:instrText xml:space="preserve"> PAGEREF _Toc122419953 \h </w:instrText>
      </w:r>
      <w:r>
        <w:fldChar w:fldCharType="separate"/>
      </w:r>
      <w:r>
        <w:t>47</w:t>
      </w:r>
      <w:r>
        <w:fldChar w:fldCharType="end"/>
      </w:r>
    </w:p>
    <w:p w14:paraId="34A0201D" w14:textId="25BCFDCF" w:rsidR="0030208B" w:rsidRDefault="0030208B">
      <w:pPr>
        <w:pStyle w:val="TOC4"/>
        <w:rPr>
          <w:rFonts w:asciiTheme="minorHAnsi" w:eastAsiaTheme="minorEastAsia" w:hAnsiTheme="minorHAnsi" w:cstheme="minorBidi"/>
          <w:sz w:val="22"/>
          <w:szCs w:val="22"/>
        </w:rPr>
      </w:pPr>
      <w:r>
        <w:rPr>
          <w:lang w:eastAsia="ko-KR"/>
        </w:rPr>
        <w:t>5.6.2.1</w:t>
      </w:r>
      <w:r>
        <w:rPr>
          <w:rFonts w:asciiTheme="minorHAnsi" w:eastAsiaTheme="minorEastAsia" w:hAnsiTheme="minorHAnsi" w:cstheme="minorBidi"/>
          <w:sz w:val="22"/>
          <w:szCs w:val="22"/>
        </w:rPr>
        <w:tab/>
      </w:r>
      <w:r>
        <w:t>QoS handling for 5G ProSe Layer-3 UE-to-Network Relay without N3IWF</w:t>
      </w:r>
      <w:r>
        <w:tab/>
      </w:r>
      <w:r>
        <w:fldChar w:fldCharType="begin" w:fldLock="1"/>
      </w:r>
      <w:r>
        <w:instrText xml:space="preserve"> PAGEREF _Toc122419954 \h </w:instrText>
      </w:r>
      <w:r>
        <w:fldChar w:fldCharType="separate"/>
      </w:r>
      <w:r>
        <w:t>47</w:t>
      </w:r>
      <w:r>
        <w:fldChar w:fldCharType="end"/>
      </w:r>
    </w:p>
    <w:p w14:paraId="7DFCD1B2" w14:textId="425731F8" w:rsidR="0030208B" w:rsidRDefault="0030208B">
      <w:pPr>
        <w:pStyle w:val="TOC4"/>
        <w:rPr>
          <w:rFonts w:asciiTheme="minorHAnsi" w:eastAsiaTheme="minorEastAsia" w:hAnsiTheme="minorHAnsi" w:cstheme="minorBidi"/>
          <w:sz w:val="22"/>
          <w:szCs w:val="22"/>
        </w:rPr>
      </w:pPr>
      <w:r>
        <w:t>5.6.2.2</w:t>
      </w:r>
      <w:r>
        <w:rPr>
          <w:rFonts w:asciiTheme="minorHAnsi" w:eastAsiaTheme="minorEastAsia" w:hAnsiTheme="minorHAnsi" w:cstheme="minorBidi"/>
          <w:sz w:val="22"/>
          <w:szCs w:val="22"/>
        </w:rPr>
        <w:tab/>
      </w:r>
      <w:r>
        <w:t xml:space="preserve">QoS handling for </w:t>
      </w:r>
      <w:r>
        <w:rPr>
          <w:lang w:eastAsia="zh-CN"/>
        </w:rPr>
        <w:t>5G</w:t>
      </w:r>
      <w:r>
        <w:t xml:space="preserve"> ProSe Layer-3 UE-to-Network relay with N3IWF</w:t>
      </w:r>
      <w:r>
        <w:tab/>
      </w:r>
      <w:r>
        <w:fldChar w:fldCharType="begin" w:fldLock="1"/>
      </w:r>
      <w:r>
        <w:instrText xml:space="preserve"> PAGEREF _Toc122419955 \h </w:instrText>
      </w:r>
      <w:r>
        <w:fldChar w:fldCharType="separate"/>
      </w:r>
      <w:r>
        <w:t>49</w:t>
      </w:r>
      <w:r>
        <w:fldChar w:fldCharType="end"/>
      </w:r>
    </w:p>
    <w:p w14:paraId="67059FB5" w14:textId="47477EBB" w:rsidR="0030208B" w:rsidRDefault="0030208B">
      <w:pPr>
        <w:pStyle w:val="TOC4"/>
        <w:rPr>
          <w:rFonts w:asciiTheme="minorHAnsi" w:eastAsiaTheme="minorEastAsia" w:hAnsiTheme="minorHAnsi" w:cstheme="minorBidi"/>
          <w:sz w:val="22"/>
          <w:szCs w:val="22"/>
        </w:rPr>
      </w:pPr>
      <w:r>
        <w:rPr>
          <w:lang w:eastAsia="ko-KR"/>
        </w:rPr>
        <w:t>5.6.2.3</w:t>
      </w:r>
      <w:r>
        <w:rPr>
          <w:rFonts w:asciiTheme="minorHAnsi" w:eastAsiaTheme="minorEastAsia" w:hAnsiTheme="minorHAnsi" w:cstheme="minorBidi"/>
          <w:sz w:val="22"/>
          <w:szCs w:val="22"/>
        </w:rPr>
        <w:tab/>
      </w:r>
      <w:r>
        <w:t xml:space="preserve">QoS handling for </w:t>
      </w:r>
      <w:r>
        <w:rPr>
          <w:lang w:eastAsia="zh-CN"/>
        </w:rPr>
        <w:t>5G</w:t>
      </w:r>
      <w:r>
        <w:t xml:space="preserve"> ProSe Layer-2 UE-to-Network Relay</w:t>
      </w:r>
      <w:r>
        <w:tab/>
      </w:r>
      <w:r>
        <w:fldChar w:fldCharType="begin" w:fldLock="1"/>
      </w:r>
      <w:r>
        <w:instrText xml:space="preserve"> PAGEREF _Toc122419956 \h </w:instrText>
      </w:r>
      <w:r>
        <w:fldChar w:fldCharType="separate"/>
      </w:r>
      <w:r>
        <w:t>50</w:t>
      </w:r>
      <w:r>
        <w:fldChar w:fldCharType="end"/>
      </w:r>
    </w:p>
    <w:p w14:paraId="5DCCE14E" w14:textId="287ADA14" w:rsidR="0030208B" w:rsidRDefault="0030208B">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Subscription to 5G ProSe</w:t>
      </w:r>
      <w:r>
        <w:tab/>
      </w:r>
      <w:r>
        <w:fldChar w:fldCharType="begin" w:fldLock="1"/>
      </w:r>
      <w:r>
        <w:instrText xml:space="preserve"> PAGEREF _Toc122419957 \h </w:instrText>
      </w:r>
      <w:r>
        <w:fldChar w:fldCharType="separate"/>
      </w:r>
      <w:r>
        <w:t>50</w:t>
      </w:r>
      <w:r>
        <w:fldChar w:fldCharType="end"/>
      </w:r>
    </w:p>
    <w:p w14:paraId="17EC6586" w14:textId="146178C6" w:rsidR="0030208B" w:rsidRDefault="0030208B">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_Toc122419958 \h </w:instrText>
      </w:r>
      <w:r>
        <w:fldChar w:fldCharType="separate"/>
      </w:r>
      <w:r>
        <w:t>51</w:t>
      </w:r>
      <w:r>
        <w:fldChar w:fldCharType="end"/>
      </w:r>
    </w:p>
    <w:p w14:paraId="62FF86A4" w14:textId="24A26000" w:rsidR="0030208B" w:rsidRDefault="0030208B">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Identifiers for 5G ProSe Direct Discovery</w:t>
      </w:r>
      <w:r>
        <w:tab/>
      </w:r>
      <w:r>
        <w:fldChar w:fldCharType="begin" w:fldLock="1"/>
      </w:r>
      <w:r>
        <w:instrText xml:space="preserve"> PAGEREF _Toc122419959 \h </w:instrText>
      </w:r>
      <w:r>
        <w:fldChar w:fldCharType="separate"/>
      </w:r>
      <w:r>
        <w:t>51</w:t>
      </w:r>
      <w:r>
        <w:fldChar w:fldCharType="end"/>
      </w:r>
    </w:p>
    <w:p w14:paraId="7FDD2DEC" w14:textId="5EF308F9" w:rsidR="0030208B" w:rsidRDefault="0030208B">
      <w:pPr>
        <w:pStyle w:val="TOC4"/>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General</w:t>
      </w:r>
      <w:r>
        <w:tab/>
      </w:r>
      <w:r>
        <w:fldChar w:fldCharType="begin" w:fldLock="1"/>
      </w:r>
      <w:r>
        <w:instrText xml:space="preserve"> PAGEREF _Toc122419960 \h </w:instrText>
      </w:r>
      <w:r>
        <w:fldChar w:fldCharType="separate"/>
      </w:r>
      <w:r>
        <w:t>51</w:t>
      </w:r>
      <w:r>
        <w:fldChar w:fldCharType="end"/>
      </w:r>
    </w:p>
    <w:p w14:paraId="6337A999" w14:textId="5744AE00" w:rsidR="0030208B" w:rsidRDefault="0030208B">
      <w:pPr>
        <w:pStyle w:val="TOC4"/>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t>ProSe Application ID</w:t>
      </w:r>
      <w:r>
        <w:tab/>
      </w:r>
      <w:r>
        <w:fldChar w:fldCharType="begin" w:fldLock="1"/>
      </w:r>
      <w:r>
        <w:instrText xml:space="preserve"> PAGEREF _Toc122419961 \h </w:instrText>
      </w:r>
      <w:r>
        <w:fldChar w:fldCharType="separate"/>
      </w:r>
      <w:r>
        <w:t>51</w:t>
      </w:r>
      <w:r>
        <w:fldChar w:fldCharType="end"/>
      </w:r>
    </w:p>
    <w:p w14:paraId="69723DF4" w14:textId="631CBFD3" w:rsidR="0030208B" w:rsidRDefault="0030208B">
      <w:pPr>
        <w:pStyle w:val="TOC4"/>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Destination Layer-2 ID</w:t>
      </w:r>
      <w:r>
        <w:tab/>
      </w:r>
      <w:r>
        <w:fldChar w:fldCharType="begin" w:fldLock="1"/>
      </w:r>
      <w:r>
        <w:instrText xml:space="preserve"> PAGEREF _Toc122419962 \h </w:instrText>
      </w:r>
      <w:r>
        <w:fldChar w:fldCharType="separate"/>
      </w:r>
      <w:r>
        <w:t>51</w:t>
      </w:r>
      <w:r>
        <w:fldChar w:fldCharType="end"/>
      </w:r>
    </w:p>
    <w:p w14:paraId="5EBF9EA4" w14:textId="6F523DBA" w:rsidR="0030208B" w:rsidRDefault="0030208B">
      <w:pPr>
        <w:pStyle w:val="TOC4"/>
        <w:rPr>
          <w:rFonts w:asciiTheme="minorHAnsi" w:eastAsiaTheme="minorEastAsia" w:hAnsiTheme="minorHAnsi" w:cstheme="minorBidi"/>
          <w:sz w:val="22"/>
          <w:szCs w:val="22"/>
        </w:rPr>
      </w:pPr>
      <w:r>
        <w:t>5.8.1.3</w:t>
      </w:r>
      <w:r>
        <w:rPr>
          <w:rFonts w:asciiTheme="minorHAnsi" w:eastAsiaTheme="minorEastAsia" w:hAnsiTheme="minorHAnsi" w:cstheme="minorBidi"/>
          <w:sz w:val="22"/>
          <w:szCs w:val="22"/>
        </w:rPr>
        <w:tab/>
      </w:r>
      <w:r>
        <w:rPr>
          <w:lang w:eastAsia="zh-CN"/>
        </w:rPr>
        <w:t>Source Layer-2 ID</w:t>
      </w:r>
      <w:r>
        <w:tab/>
      </w:r>
      <w:r>
        <w:fldChar w:fldCharType="begin" w:fldLock="1"/>
      </w:r>
      <w:r>
        <w:instrText xml:space="preserve"> PAGEREF _Toc122419963 \h </w:instrText>
      </w:r>
      <w:r>
        <w:fldChar w:fldCharType="separate"/>
      </w:r>
      <w:r>
        <w:t>51</w:t>
      </w:r>
      <w:r>
        <w:fldChar w:fldCharType="end"/>
      </w:r>
    </w:p>
    <w:p w14:paraId="7835F415" w14:textId="4ED141C2" w:rsidR="0030208B" w:rsidRDefault="0030208B">
      <w:pPr>
        <w:pStyle w:val="TOC4"/>
        <w:rPr>
          <w:rFonts w:asciiTheme="minorHAnsi" w:eastAsiaTheme="minorEastAsia" w:hAnsiTheme="minorHAnsi" w:cstheme="minorBidi"/>
          <w:sz w:val="22"/>
          <w:szCs w:val="22"/>
        </w:rPr>
      </w:pPr>
      <w:r>
        <w:t>5.8.1.4</w:t>
      </w:r>
      <w:r>
        <w:rPr>
          <w:rFonts w:asciiTheme="minorHAnsi" w:eastAsiaTheme="minorEastAsia" w:hAnsiTheme="minorHAnsi" w:cstheme="minorBidi"/>
          <w:sz w:val="22"/>
          <w:szCs w:val="22"/>
        </w:rPr>
        <w:tab/>
      </w:r>
      <w:r>
        <w:rPr>
          <w:lang w:eastAsia="zh-CN"/>
        </w:rPr>
        <w:t>ProSe Application Code</w:t>
      </w:r>
      <w:r>
        <w:tab/>
      </w:r>
      <w:r>
        <w:fldChar w:fldCharType="begin" w:fldLock="1"/>
      </w:r>
      <w:r>
        <w:instrText xml:space="preserve"> PAGEREF _Toc122419964 \h </w:instrText>
      </w:r>
      <w:r>
        <w:fldChar w:fldCharType="separate"/>
      </w:r>
      <w:r>
        <w:t>52</w:t>
      </w:r>
      <w:r>
        <w:fldChar w:fldCharType="end"/>
      </w:r>
    </w:p>
    <w:p w14:paraId="48E1C928" w14:textId="08AB7742" w:rsidR="0030208B" w:rsidRDefault="0030208B">
      <w:pPr>
        <w:pStyle w:val="TOC4"/>
        <w:rPr>
          <w:rFonts w:asciiTheme="minorHAnsi" w:eastAsiaTheme="minorEastAsia" w:hAnsiTheme="minorHAnsi" w:cstheme="minorBidi"/>
          <w:sz w:val="22"/>
          <w:szCs w:val="22"/>
        </w:rPr>
      </w:pPr>
      <w:r>
        <w:t>5.8.1.5</w:t>
      </w:r>
      <w:r>
        <w:rPr>
          <w:rFonts w:asciiTheme="minorHAnsi" w:eastAsiaTheme="minorEastAsia" w:hAnsiTheme="minorHAnsi" w:cstheme="minorBidi"/>
          <w:sz w:val="22"/>
          <w:szCs w:val="22"/>
        </w:rPr>
        <w:tab/>
      </w:r>
      <w:r>
        <w:rPr>
          <w:lang w:eastAsia="zh-CN"/>
        </w:rPr>
        <w:t>ProSe Restricted Code</w:t>
      </w:r>
      <w:r>
        <w:tab/>
      </w:r>
      <w:r>
        <w:fldChar w:fldCharType="begin" w:fldLock="1"/>
      </w:r>
      <w:r>
        <w:instrText xml:space="preserve"> PAGEREF _Toc122419965 \h </w:instrText>
      </w:r>
      <w:r>
        <w:fldChar w:fldCharType="separate"/>
      </w:r>
      <w:r>
        <w:t>52</w:t>
      </w:r>
      <w:r>
        <w:fldChar w:fldCharType="end"/>
      </w:r>
    </w:p>
    <w:p w14:paraId="18EEE35E" w14:textId="2361D0D2" w:rsidR="0030208B" w:rsidRDefault="0030208B">
      <w:pPr>
        <w:pStyle w:val="TOC4"/>
        <w:rPr>
          <w:rFonts w:asciiTheme="minorHAnsi" w:eastAsiaTheme="minorEastAsia" w:hAnsiTheme="minorHAnsi" w:cstheme="minorBidi"/>
          <w:sz w:val="22"/>
          <w:szCs w:val="22"/>
        </w:rPr>
      </w:pPr>
      <w:r>
        <w:t>5.8.1.6</w:t>
      </w:r>
      <w:r>
        <w:rPr>
          <w:rFonts w:asciiTheme="minorHAnsi" w:eastAsiaTheme="minorEastAsia" w:hAnsiTheme="minorHAnsi" w:cstheme="minorBidi"/>
          <w:sz w:val="22"/>
          <w:szCs w:val="22"/>
        </w:rPr>
        <w:tab/>
      </w:r>
      <w:r>
        <w:rPr>
          <w:lang w:eastAsia="zh-CN"/>
        </w:rPr>
        <w:t>ProSe Query Code</w:t>
      </w:r>
      <w:r>
        <w:tab/>
      </w:r>
      <w:r>
        <w:fldChar w:fldCharType="begin" w:fldLock="1"/>
      </w:r>
      <w:r>
        <w:instrText xml:space="preserve"> PAGEREF _Toc122419966 \h </w:instrText>
      </w:r>
      <w:r>
        <w:fldChar w:fldCharType="separate"/>
      </w:r>
      <w:r>
        <w:t>52</w:t>
      </w:r>
      <w:r>
        <w:fldChar w:fldCharType="end"/>
      </w:r>
    </w:p>
    <w:p w14:paraId="1F954CD7" w14:textId="67ADB72C" w:rsidR="0030208B" w:rsidRDefault="0030208B">
      <w:pPr>
        <w:pStyle w:val="TOC4"/>
        <w:rPr>
          <w:rFonts w:asciiTheme="minorHAnsi" w:eastAsiaTheme="minorEastAsia" w:hAnsiTheme="minorHAnsi" w:cstheme="minorBidi"/>
          <w:sz w:val="22"/>
          <w:szCs w:val="22"/>
        </w:rPr>
      </w:pPr>
      <w:r>
        <w:t>5.8.1.7</w:t>
      </w:r>
      <w:r>
        <w:rPr>
          <w:rFonts w:asciiTheme="minorHAnsi" w:eastAsiaTheme="minorEastAsia" w:hAnsiTheme="minorHAnsi" w:cstheme="minorBidi"/>
          <w:sz w:val="22"/>
          <w:szCs w:val="22"/>
        </w:rPr>
        <w:tab/>
      </w:r>
      <w:r>
        <w:rPr>
          <w:lang w:eastAsia="zh-CN"/>
        </w:rPr>
        <w:t>ProSe Response Code</w:t>
      </w:r>
      <w:r>
        <w:tab/>
      </w:r>
      <w:r>
        <w:fldChar w:fldCharType="begin" w:fldLock="1"/>
      </w:r>
      <w:r>
        <w:instrText xml:space="preserve"> PAGEREF _Toc122419967 \h </w:instrText>
      </w:r>
      <w:r>
        <w:fldChar w:fldCharType="separate"/>
      </w:r>
      <w:r>
        <w:t>52</w:t>
      </w:r>
      <w:r>
        <w:fldChar w:fldCharType="end"/>
      </w:r>
    </w:p>
    <w:p w14:paraId="3DB196B8" w14:textId="4FD8B667" w:rsidR="0030208B" w:rsidRDefault="0030208B">
      <w:pPr>
        <w:pStyle w:val="TOC4"/>
        <w:rPr>
          <w:rFonts w:asciiTheme="minorHAnsi" w:eastAsiaTheme="minorEastAsia" w:hAnsiTheme="minorHAnsi" w:cstheme="minorBidi"/>
          <w:sz w:val="22"/>
          <w:szCs w:val="22"/>
        </w:rPr>
      </w:pPr>
      <w:r>
        <w:t>5.8.1.8</w:t>
      </w:r>
      <w:r>
        <w:rPr>
          <w:rFonts w:asciiTheme="minorHAnsi" w:eastAsiaTheme="minorEastAsia" w:hAnsiTheme="minorHAnsi" w:cstheme="minorBidi"/>
          <w:sz w:val="22"/>
          <w:szCs w:val="22"/>
        </w:rPr>
        <w:tab/>
      </w:r>
      <w:r>
        <w:rPr>
          <w:lang w:eastAsia="zh-CN"/>
        </w:rPr>
        <w:t>User Info ID</w:t>
      </w:r>
      <w:r>
        <w:tab/>
      </w:r>
      <w:r>
        <w:fldChar w:fldCharType="begin" w:fldLock="1"/>
      </w:r>
      <w:r>
        <w:instrText xml:space="preserve"> PAGEREF _Toc122419968 \h </w:instrText>
      </w:r>
      <w:r>
        <w:fldChar w:fldCharType="separate"/>
      </w:r>
      <w:r>
        <w:t>52</w:t>
      </w:r>
      <w:r>
        <w:fldChar w:fldCharType="end"/>
      </w:r>
    </w:p>
    <w:p w14:paraId="60EFD6AD" w14:textId="48CA70F2" w:rsidR="0030208B" w:rsidRDefault="0030208B">
      <w:pPr>
        <w:pStyle w:val="TOC4"/>
        <w:rPr>
          <w:rFonts w:asciiTheme="minorHAnsi" w:eastAsiaTheme="minorEastAsia" w:hAnsiTheme="minorHAnsi" w:cstheme="minorBidi"/>
          <w:sz w:val="22"/>
          <w:szCs w:val="22"/>
        </w:rPr>
      </w:pPr>
      <w:r>
        <w:t>5.8.1.9</w:t>
      </w:r>
      <w:r>
        <w:rPr>
          <w:rFonts w:asciiTheme="minorHAnsi" w:eastAsiaTheme="minorEastAsia" w:hAnsiTheme="minorHAnsi" w:cstheme="minorBidi"/>
          <w:sz w:val="22"/>
          <w:szCs w:val="22"/>
        </w:rPr>
        <w:tab/>
      </w:r>
      <w:r>
        <w:rPr>
          <w:lang w:eastAsia="zh-CN"/>
        </w:rPr>
        <w:t>ProSe Discovery UE ID</w:t>
      </w:r>
      <w:r>
        <w:tab/>
      </w:r>
      <w:r>
        <w:fldChar w:fldCharType="begin" w:fldLock="1"/>
      </w:r>
      <w:r>
        <w:instrText xml:space="preserve"> PAGEREF _Toc122419969 \h </w:instrText>
      </w:r>
      <w:r>
        <w:fldChar w:fldCharType="separate"/>
      </w:r>
      <w:r>
        <w:t>52</w:t>
      </w:r>
      <w:r>
        <w:fldChar w:fldCharType="end"/>
      </w:r>
    </w:p>
    <w:p w14:paraId="6C0B8FC6" w14:textId="5732ED9F" w:rsidR="0030208B" w:rsidRDefault="0030208B">
      <w:pPr>
        <w:pStyle w:val="TOC4"/>
        <w:rPr>
          <w:rFonts w:asciiTheme="minorHAnsi" w:eastAsiaTheme="minorEastAsia" w:hAnsiTheme="minorHAnsi" w:cstheme="minorBidi"/>
          <w:sz w:val="22"/>
          <w:szCs w:val="22"/>
        </w:rPr>
      </w:pPr>
      <w:r>
        <w:t>5.8.1.10</w:t>
      </w:r>
      <w:r>
        <w:rPr>
          <w:rFonts w:asciiTheme="minorHAnsi" w:eastAsiaTheme="minorEastAsia" w:hAnsiTheme="minorHAnsi" w:cstheme="minorBidi"/>
          <w:sz w:val="22"/>
          <w:szCs w:val="22"/>
        </w:rPr>
        <w:tab/>
      </w:r>
      <w:r>
        <w:rPr>
          <w:lang w:eastAsia="zh-CN"/>
        </w:rPr>
        <w:t>Restricted ProSe Application User ID</w:t>
      </w:r>
      <w:r>
        <w:tab/>
      </w:r>
      <w:r>
        <w:fldChar w:fldCharType="begin" w:fldLock="1"/>
      </w:r>
      <w:r>
        <w:instrText xml:space="preserve"> PAGEREF _Toc122419970 \h </w:instrText>
      </w:r>
      <w:r>
        <w:fldChar w:fldCharType="separate"/>
      </w:r>
      <w:r>
        <w:t>52</w:t>
      </w:r>
      <w:r>
        <w:fldChar w:fldCharType="end"/>
      </w:r>
    </w:p>
    <w:p w14:paraId="12979279" w14:textId="430C088A" w:rsidR="0030208B" w:rsidRDefault="0030208B">
      <w:pPr>
        <w:pStyle w:val="TOC4"/>
        <w:rPr>
          <w:rFonts w:asciiTheme="minorHAnsi" w:eastAsiaTheme="minorEastAsia" w:hAnsiTheme="minorHAnsi" w:cstheme="minorBidi"/>
          <w:sz w:val="22"/>
          <w:szCs w:val="22"/>
        </w:rPr>
      </w:pPr>
      <w:r>
        <w:t>5.8.1.11</w:t>
      </w:r>
      <w:r>
        <w:rPr>
          <w:rFonts w:asciiTheme="minorHAnsi" w:eastAsiaTheme="minorEastAsia" w:hAnsiTheme="minorHAnsi" w:cstheme="minorBidi"/>
          <w:sz w:val="22"/>
          <w:szCs w:val="22"/>
        </w:rPr>
        <w:tab/>
      </w:r>
      <w:r>
        <w:t xml:space="preserve">Announcing </w:t>
      </w:r>
      <w:r>
        <w:rPr>
          <w:lang w:eastAsia="zh-CN"/>
        </w:rPr>
        <w:t>PLMN ID</w:t>
      </w:r>
      <w:r>
        <w:tab/>
      </w:r>
      <w:r>
        <w:fldChar w:fldCharType="begin" w:fldLock="1"/>
      </w:r>
      <w:r>
        <w:instrText xml:space="preserve"> PAGEREF _Toc122419971 \h </w:instrText>
      </w:r>
      <w:r>
        <w:fldChar w:fldCharType="separate"/>
      </w:r>
      <w:r>
        <w:t>52</w:t>
      </w:r>
      <w:r>
        <w:fldChar w:fldCharType="end"/>
      </w:r>
    </w:p>
    <w:p w14:paraId="5BDAE307" w14:textId="1F2F7516" w:rsidR="0030208B" w:rsidRDefault="0030208B">
      <w:pPr>
        <w:pStyle w:val="TOC4"/>
        <w:rPr>
          <w:rFonts w:asciiTheme="minorHAnsi" w:eastAsiaTheme="minorEastAsia" w:hAnsiTheme="minorHAnsi" w:cstheme="minorBidi"/>
          <w:sz w:val="22"/>
          <w:szCs w:val="22"/>
        </w:rPr>
      </w:pPr>
      <w:r>
        <w:t>5.8.1.12</w:t>
      </w:r>
      <w:r>
        <w:rPr>
          <w:rFonts w:asciiTheme="minorHAnsi" w:eastAsiaTheme="minorEastAsia" w:hAnsiTheme="minorHAnsi" w:cstheme="minorBidi"/>
          <w:sz w:val="22"/>
          <w:szCs w:val="22"/>
        </w:rPr>
        <w:tab/>
      </w:r>
      <w:r>
        <w:t>Announcer Info</w:t>
      </w:r>
      <w:r>
        <w:tab/>
      </w:r>
      <w:r>
        <w:fldChar w:fldCharType="begin" w:fldLock="1"/>
      </w:r>
      <w:r>
        <w:instrText xml:space="preserve"> PAGEREF _Toc122419972 \h </w:instrText>
      </w:r>
      <w:r>
        <w:fldChar w:fldCharType="separate"/>
      </w:r>
      <w:r>
        <w:t>52</w:t>
      </w:r>
      <w:r>
        <w:fldChar w:fldCharType="end"/>
      </w:r>
    </w:p>
    <w:p w14:paraId="774470C9" w14:textId="20AD8581" w:rsidR="0030208B" w:rsidRDefault="0030208B">
      <w:pPr>
        <w:pStyle w:val="TOC4"/>
        <w:rPr>
          <w:rFonts w:asciiTheme="minorHAnsi" w:eastAsiaTheme="minorEastAsia" w:hAnsiTheme="minorHAnsi" w:cstheme="minorBidi"/>
          <w:sz w:val="22"/>
          <w:szCs w:val="22"/>
        </w:rPr>
      </w:pPr>
      <w:r>
        <w:t>5.8.1.13</w:t>
      </w:r>
      <w:r>
        <w:rPr>
          <w:rFonts w:asciiTheme="minorHAnsi" w:eastAsiaTheme="minorEastAsia" w:hAnsiTheme="minorHAnsi" w:cstheme="minorBidi"/>
          <w:sz w:val="22"/>
          <w:szCs w:val="22"/>
        </w:rPr>
        <w:tab/>
      </w:r>
      <w:r>
        <w:t>Discoverer Info</w:t>
      </w:r>
      <w:r>
        <w:tab/>
      </w:r>
      <w:r>
        <w:fldChar w:fldCharType="begin" w:fldLock="1"/>
      </w:r>
      <w:r>
        <w:instrText xml:space="preserve"> PAGEREF _Toc122419973 \h </w:instrText>
      </w:r>
      <w:r>
        <w:fldChar w:fldCharType="separate"/>
      </w:r>
      <w:r>
        <w:t>52</w:t>
      </w:r>
      <w:r>
        <w:fldChar w:fldCharType="end"/>
      </w:r>
    </w:p>
    <w:p w14:paraId="17A7C8C8" w14:textId="1D49BB0F" w:rsidR="0030208B" w:rsidRDefault="0030208B">
      <w:pPr>
        <w:pStyle w:val="TOC4"/>
        <w:rPr>
          <w:rFonts w:asciiTheme="minorHAnsi" w:eastAsiaTheme="minorEastAsia" w:hAnsiTheme="minorHAnsi" w:cstheme="minorBidi"/>
          <w:sz w:val="22"/>
          <w:szCs w:val="22"/>
        </w:rPr>
      </w:pPr>
      <w:r>
        <w:t>5.8.1.14</w:t>
      </w:r>
      <w:r>
        <w:rPr>
          <w:rFonts w:asciiTheme="minorHAnsi" w:eastAsiaTheme="minorEastAsia" w:hAnsiTheme="minorHAnsi" w:cstheme="minorBidi"/>
          <w:sz w:val="22"/>
          <w:szCs w:val="22"/>
        </w:rPr>
        <w:tab/>
      </w:r>
      <w:r>
        <w:t>Target Info</w:t>
      </w:r>
      <w:r>
        <w:tab/>
      </w:r>
      <w:r>
        <w:fldChar w:fldCharType="begin" w:fldLock="1"/>
      </w:r>
      <w:r>
        <w:instrText xml:space="preserve"> PAGEREF _Toc122419974 \h </w:instrText>
      </w:r>
      <w:r>
        <w:fldChar w:fldCharType="separate"/>
      </w:r>
      <w:r>
        <w:t>52</w:t>
      </w:r>
      <w:r>
        <w:fldChar w:fldCharType="end"/>
      </w:r>
    </w:p>
    <w:p w14:paraId="1ACE5A94" w14:textId="52E17936" w:rsidR="0030208B" w:rsidRDefault="0030208B">
      <w:pPr>
        <w:pStyle w:val="TOC4"/>
        <w:rPr>
          <w:rFonts w:asciiTheme="minorHAnsi" w:eastAsiaTheme="minorEastAsia" w:hAnsiTheme="minorHAnsi" w:cstheme="minorBidi"/>
          <w:sz w:val="22"/>
          <w:szCs w:val="22"/>
        </w:rPr>
      </w:pPr>
      <w:r>
        <w:t>5.8.1.15</w:t>
      </w:r>
      <w:r>
        <w:rPr>
          <w:rFonts w:asciiTheme="minorHAnsi" w:eastAsiaTheme="minorEastAsia" w:hAnsiTheme="minorHAnsi" w:cstheme="minorBidi"/>
          <w:sz w:val="22"/>
          <w:szCs w:val="22"/>
        </w:rPr>
        <w:tab/>
      </w:r>
      <w:r>
        <w:t>Discoveree Info</w:t>
      </w:r>
      <w:r>
        <w:tab/>
      </w:r>
      <w:r>
        <w:fldChar w:fldCharType="begin" w:fldLock="1"/>
      </w:r>
      <w:r>
        <w:instrText xml:space="preserve"> PAGEREF _Toc122419975 \h </w:instrText>
      </w:r>
      <w:r>
        <w:fldChar w:fldCharType="separate"/>
      </w:r>
      <w:r>
        <w:t>52</w:t>
      </w:r>
      <w:r>
        <w:fldChar w:fldCharType="end"/>
      </w:r>
    </w:p>
    <w:p w14:paraId="7975A2E6" w14:textId="5357CBF1" w:rsidR="0030208B" w:rsidRDefault="0030208B">
      <w:pPr>
        <w:pStyle w:val="TOC4"/>
        <w:rPr>
          <w:rFonts w:asciiTheme="minorHAnsi" w:eastAsiaTheme="minorEastAsia" w:hAnsiTheme="minorHAnsi" w:cstheme="minorBidi"/>
          <w:sz w:val="22"/>
          <w:szCs w:val="22"/>
        </w:rPr>
      </w:pPr>
      <w:r>
        <w:rPr>
          <w:lang w:eastAsia="zh-CN"/>
        </w:rPr>
        <w:t>5.8.1.16</w:t>
      </w:r>
      <w:r>
        <w:rPr>
          <w:rFonts w:asciiTheme="minorHAnsi" w:eastAsiaTheme="minorEastAsia" w:hAnsiTheme="minorHAnsi" w:cstheme="minorBidi"/>
          <w:sz w:val="22"/>
          <w:szCs w:val="22"/>
        </w:rPr>
        <w:tab/>
      </w:r>
      <w:r w:rsidRPr="00BF0A3D">
        <w:rPr>
          <w:bCs/>
          <w:lang w:eastAsia="ko-KR"/>
        </w:rPr>
        <w:t>Application Layer Group ID</w:t>
      </w:r>
      <w:r>
        <w:tab/>
      </w:r>
      <w:r>
        <w:fldChar w:fldCharType="begin" w:fldLock="1"/>
      </w:r>
      <w:r>
        <w:instrText xml:space="preserve"> PAGEREF _Toc122419976 \h </w:instrText>
      </w:r>
      <w:r>
        <w:fldChar w:fldCharType="separate"/>
      </w:r>
      <w:r>
        <w:t>53</w:t>
      </w:r>
      <w:r>
        <w:fldChar w:fldCharType="end"/>
      </w:r>
    </w:p>
    <w:p w14:paraId="30F7482B" w14:textId="4818155D" w:rsidR="0030208B" w:rsidRDefault="0030208B">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Identifiers for 5G ProSe Direct Communication</w:t>
      </w:r>
      <w:r>
        <w:tab/>
      </w:r>
      <w:r>
        <w:fldChar w:fldCharType="begin" w:fldLock="1"/>
      </w:r>
      <w:r>
        <w:instrText xml:space="preserve"> PAGEREF _Toc122419977 \h </w:instrText>
      </w:r>
      <w:r>
        <w:fldChar w:fldCharType="separate"/>
      </w:r>
      <w:r>
        <w:t>53</w:t>
      </w:r>
      <w:r>
        <w:fldChar w:fldCharType="end"/>
      </w:r>
    </w:p>
    <w:p w14:paraId="199861C8" w14:textId="03106930" w:rsidR="0030208B" w:rsidRDefault="0030208B">
      <w:pPr>
        <w:pStyle w:val="TOC4"/>
        <w:rPr>
          <w:rFonts w:asciiTheme="minorHAnsi" w:eastAsiaTheme="minorEastAsia" w:hAnsiTheme="minorHAnsi" w:cstheme="minorBidi"/>
          <w:sz w:val="22"/>
          <w:szCs w:val="22"/>
        </w:rPr>
      </w:pPr>
      <w:r>
        <w:t>5.8.2.1</w:t>
      </w:r>
      <w:r>
        <w:rPr>
          <w:rFonts w:asciiTheme="minorHAnsi" w:eastAsiaTheme="minorEastAsia" w:hAnsiTheme="minorHAnsi" w:cstheme="minorBidi"/>
          <w:sz w:val="22"/>
          <w:szCs w:val="22"/>
        </w:rPr>
        <w:tab/>
      </w:r>
      <w:r>
        <w:t>General</w:t>
      </w:r>
      <w:r>
        <w:tab/>
      </w:r>
      <w:r>
        <w:fldChar w:fldCharType="begin" w:fldLock="1"/>
      </w:r>
      <w:r>
        <w:instrText xml:space="preserve"> PAGEREF _Toc122419978 \h </w:instrText>
      </w:r>
      <w:r>
        <w:fldChar w:fldCharType="separate"/>
      </w:r>
      <w:r>
        <w:t>53</w:t>
      </w:r>
      <w:r>
        <w:fldChar w:fldCharType="end"/>
      </w:r>
    </w:p>
    <w:p w14:paraId="05EBE610" w14:textId="70545AE0" w:rsidR="0030208B" w:rsidRDefault="0030208B">
      <w:pPr>
        <w:pStyle w:val="TOC4"/>
        <w:rPr>
          <w:rFonts w:asciiTheme="minorHAnsi" w:eastAsiaTheme="minorEastAsia" w:hAnsiTheme="minorHAnsi" w:cstheme="minorBidi"/>
          <w:sz w:val="22"/>
          <w:szCs w:val="22"/>
        </w:rPr>
      </w:pPr>
      <w:r>
        <w:t>5.8.2.2</w:t>
      </w:r>
      <w:r>
        <w:rPr>
          <w:rFonts w:asciiTheme="minorHAnsi" w:eastAsiaTheme="minorEastAsia" w:hAnsiTheme="minorHAnsi" w:cstheme="minorBidi"/>
          <w:sz w:val="22"/>
          <w:szCs w:val="22"/>
        </w:rPr>
        <w:tab/>
      </w:r>
      <w:r>
        <w:t>Identifiers for broadcast mode 5G ProSe direct communication</w:t>
      </w:r>
      <w:r>
        <w:tab/>
      </w:r>
      <w:r>
        <w:fldChar w:fldCharType="begin" w:fldLock="1"/>
      </w:r>
      <w:r>
        <w:instrText xml:space="preserve"> PAGEREF _Toc122419979 \h </w:instrText>
      </w:r>
      <w:r>
        <w:fldChar w:fldCharType="separate"/>
      </w:r>
      <w:r>
        <w:t>53</w:t>
      </w:r>
      <w:r>
        <w:fldChar w:fldCharType="end"/>
      </w:r>
    </w:p>
    <w:p w14:paraId="45E5B453" w14:textId="66B2039A" w:rsidR="0030208B" w:rsidRDefault="0030208B">
      <w:pPr>
        <w:pStyle w:val="TOC4"/>
        <w:rPr>
          <w:rFonts w:asciiTheme="minorHAnsi" w:eastAsiaTheme="minorEastAsia" w:hAnsiTheme="minorHAnsi" w:cstheme="minorBidi"/>
          <w:sz w:val="22"/>
          <w:szCs w:val="22"/>
        </w:rPr>
      </w:pPr>
      <w:r>
        <w:t>5.8.2.3</w:t>
      </w:r>
      <w:r>
        <w:rPr>
          <w:rFonts w:asciiTheme="minorHAnsi" w:eastAsiaTheme="minorEastAsia" w:hAnsiTheme="minorHAnsi" w:cstheme="minorBidi"/>
          <w:sz w:val="22"/>
          <w:szCs w:val="22"/>
        </w:rPr>
        <w:tab/>
      </w:r>
      <w:r>
        <w:t>Identifiers for groupcast mode 5G ProSe direct communication</w:t>
      </w:r>
      <w:r>
        <w:tab/>
      </w:r>
      <w:r>
        <w:fldChar w:fldCharType="begin" w:fldLock="1"/>
      </w:r>
      <w:r>
        <w:instrText xml:space="preserve"> PAGEREF _Toc122419980 \h </w:instrText>
      </w:r>
      <w:r>
        <w:fldChar w:fldCharType="separate"/>
      </w:r>
      <w:r>
        <w:t>53</w:t>
      </w:r>
      <w:r>
        <w:fldChar w:fldCharType="end"/>
      </w:r>
    </w:p>
    <w:p w14:paraId="1843BD0E" w14:textId="1BEF2A5B" w:rsidR="0030208B" w:rsidRDefault="0030208B">
      <w:pPr>
        <w:pStyle w:val="TOC4"/>
        <w:rPr>
          <w:rFonts w:asciiTheme="minorHAnsi" w:eastAsiaTheme="minorEastAsia" w:hAnsiTheme="minorHAnsi" w:cstheme="minorBidi"/>
          <w:sz w:val="22"/>
          <w:szCs w:val="22"/>
        </w:rPr>
      </w:pPr>
      <w:r>
        <w:t>5.8.2.4</w:t>
      </w:r>
      <w:r>
        <w:rPr>
          <w:rFonts w:asciiTheme="minorHAnsi" w:eastAsiaTheme="minorEastAsia" w:hAnsiTheme="minorHAnsi" w:cstheme="minorBidi"/>
          <w:sz w:val="22"/>
          <w:szCs w:val="22"/>
        </w:rPr>
        <w:tab/>
      </w:r>
      <w:r>
        <w:t>Identifiers for unicast mode 5G ProSe direct communication</w:t>
      </w:r>
      <w:r>
        <w:tab/>
      </w:r>
      <w:r>
        <w:fldChar w:fldCharType="begin" w:fldLock="1"/>
      </w:r>
      <w:r>
        <w:instrText xml:space="preserve"> PAGEREF _Toc122419981 \h </w:instrText>
      </w:r>
      <w:r>
        <w:fldChar w:fldCharType="separate"/>
      </w:r>
      <w:r>
        <w:t>53</w:t>
      </w:r>
      <w:r>
        <w:fldChar w:fldCharType="end"/>
      </w:r>
    </w:p>
    <w:p w14:paraId="79B880F3" w14:textId="416AE1AC" w:rsidR="0030208B" w:rsidRDefault="0030208B">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 xml:space="preserve">Identifiers for 5G </w:t>
      </w:r>
      <w:r w:rsidRPr="00BF0A3D">
        <w:rPr>
          <w:rFonts w:eastAsia="SimSun"/>
          <w:lang w:eastAsia="zh-CN"/>
        </w:rPr>
        <w:t>ProSe UE-to-Network Relay</w:t>
      </w:r>
      <w:r>
        <w:tab/>
      </w:r>
      <w:r>
        <w:fldChar w:fldCharType="begin" w:fldLock="1"/>
      </w:r>
      <w:r>
        <w:instrText xml:space="preserve"> PAGEREF _Toc122419982 \h </w:instrText>
      </w:r>
      <w:r>
        <w:fldChar w:fldCharType="separate"/>
      </w:r>
      <w:r>
        <w:t>54</w:t>
      </w:r>
      <w:r>
        <w:fldChar w:fldCharType="end"/>
      </w:r>
    </w:p>
    <w:p w14:paraId="3637D354" w14:textId="261EE22C" w:rsidR="0030208B" w:rsidRDefault="0030208B">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 xml:space="preserve">Common identifiers for 5G </w:t>
      </w:r>
      <w:r w:rsidRPr="00BF0A3D">
        <w:rPr>
          <w:rFonts w:eastAsia="SimSun"/>
          <w:lang w:eastAsia="zh-CN"/>
        </w:rPr>
        <w:t>ProSe</w:t>
      </w:r>
      <w:r>
        <w:t xml:space="preserve"> UE-to-Network Relay</w:t>
      </w:r>
      <w:r>
        <w:tab/>
      </w:r>
      <w:r>
        <w:fldChar w:fldCharType="begin" w:fldLock="1"/>
      </w:r>
      <w:r>
        <w:instrText xml:space="preserve"> PAGEREF _Toc122419983 \h </w:instrText>
      </w:r>
      <w:r>
        <w:fldChar w:fldCharType="separate"/>
      </w:r>
      <w:r>
        <w:t>54</w:t>
      </w:r>
      <w:r>
        <w:fldChar w:fldCharType="end"/>
      </w:r>
    </w:p>
    <w:p w14:paraId="16B30A78" w14:textId="6548201B" w:rsidR="0030208B" w:rsidRDefault="0030208B">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rPr>
          <w:lang w:eastAsia="zh-CN"/>
        </w:rPr>
        <w:t xml:space="preserve">Identifiers for </w:t>
      </w:r>
      <w:r>
        <w:t xml:space="preserve">5G </w:t>
      </w:r>
      <w:r w:rsidRPr="00BF0A3D">
        <w:rPr>
          <w:rFonts w:eastAsia="SimSun"/>
          <w:lang w:eastAsia="zh-CN"/>
        </w:rPr>
        <w:t>ProSe</w:t>
      </w:r>
      <w:r>
        <w:rPr>
          <w:lang w:eastAsia="zh-CN"/>
        </w:rPr>
        <w:t xml:space="preserve"> Layer-3 UE-to-Network Relay</w:t>
      </w:r>
      <w:r>
        <w:tab/>
      </w:r>
      <w:r>
        <w:fldChar w:fldCharType="begin" w:fldLock="1"/>
      </w:r>
      <w:r>
        <w:instrText xml:space="preserve"> PAGEREF _Toc122419984 \h </w:instrText>
      </w:r>
      <w:r>
        <w:fldChar w:fldCharType="separate"/>
      </w:r>
      <w:r>
        <w:t>55</w:t>
      </w:r>
      <w:r>
        <w:fldChar w:fldCharType="end"/>
      </w:r>
    </w:p>
    <w:p w14:paraId="6DA565F9" w14:textId="0E5F1F12" w:rsidR="0030208B" w:rsidRDefault="0030208B">
      <w:pPr>
        <w:pStyle w:val="TOC4"/>
        <w:rPr>
          <w:rFonts w:asciiTheme="minorHAnsi" w:eastAsiaTheme="minorEastAsia" w:hAnsiTheme="minorHAnsi" w:cstheme="minorBidi"/>
          <w:sz w:val="22"/>
          <w:szCs w:val="22"/>
        </w:rPr>
      </w:pPr>
      <w:r>
        <w:t>5.8.3.3</w:t>
      </w:r>
      <w:r>
        <w:rPr>
          <w:rFonts w:asciiTheme="minorHAnsi" w:eastAsiaTheme="minorEastAsia" w:hAnsiTheme="minorHAnsi" w:cstheme="minorBidi"/>
          <w:sz w:val="22"/>
          <w:szCs w:val="22"/>
        </w:rPr>
        <w:tab/>
      </w:r>
      <w:r>
        <w:rPr>
          <w:lang w:eastAsia="zh-CN"/>
        </w:rPr>
        <w:t>Identifiers for 5G ProSe Layer-2 UE-to-Network Relay</w:t>
      </w:r>
      <w:r>
        <w:tab/>
      </w:r>
      <w:r>
        <w:fldChar w:fldCharType="begin" w:fldLock="1"/>
      </w:r>
      <w:r>
        <w:instrText xml:space="preserve"> PAGEREF _Toc122419985 \h </w:instrText>
      </w:r>
      <w:r>
        <w:fldChar w:fldCharType="separate"/>
      </w:r>
      <w:r>
        <w:t>55</w:t>
      </w:r>
      <w:r>
        <w:fldChar w:fldCharType="end"/>
      </w:r>
    </w:p>
    <w:p w14:paraId="7D45ED20" w14:textId="6E872843" w:rsidR="0030208B" w:rsidRDefault="0030208B">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Support for 5G ProSe for UEs in limited service state</w:t>
      </w:r>
      <w:r>
        <w:tab/>
      </w:r>
      <w:r>
        <w:fldChar w:fldCharType="begin" w:fldLock="1"/>
      </w:r>
      <w:r>
        <w:instrText xml:space="preserve"> PAGEREF _Toc122419986 \h </w:instrText>
      </w:r>
      <w:r>
        <w:fldChar w:fldCharType="separate"/>
      </w:r>
      <w:r>
        <w:t>56</w:t>
      </w:r>
      <w:r>
        <w:fldChar w:fldCharType="end"/>
      </w:r>
    </w:p>
    <w:p w14:paraId="7EA6E593" w14:textId="62928DA5" w:rsidR="0030208B" w:rsidRDefault="0030208B">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t>PC5 operation in EPS for Public Safety UE</w:t>
      </w:r>
      <w:r>
        <w:tab/>
      </w:r>
      <w:r>
        <w:fldChar w:fldCharType="begin" w:fldLock="1"/>
      </w:r>
      <w:r>
        <w:instrText xml:space="preserve"> PAGEREF _Toc122419987 \h </w:instrText>
      </w:r>
      <w:r>
        <w:fldChar w:fldCharType="separate"/>
      </w:r>
      <w:r>
        <w:t>56</w:t>
      </w:r>
      <w:r>
        <w:fldChar w:fldCharType="end"/>
      </w:r>
    </w:p>
    <w:p w14:paraId="63C22978" w14:textId="5F0D0E14" w:rsidR="0030208B" w:rsidRDefault="0030208B">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Communication path selection between PC5 and Uu reference points</w:t>
      </w:r>
      <w:r>
        <w:tab/>
      </w:r>
      <w:r>
        <w:fldChar w:fldCharType="begin" w:fldLock="1"/>
      </w:r>
      <w:r>
        <w:instrText xml:space="preserve"> PAGEREF _Toc122419988 \h </w:instrText>
      </w:r>
      <w:r>
        <w:fldChar w:fldCharType="separate"/>
      </w:r>
      <w:r>
        <w:t>56</w:t>
      </w:r>
      <w:r>
        <w:fldChar w:fldCharType="end"/>
      </w:r>
    </w:p>
    <w:p w14:paraId="2ABDBE2E" w14:textId="52D44BD0" w:rsidR="0030208B" w:rsidRDefault="0030208B">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rPr>
          <w:lang w:eastAsia="zh-CN"/>
        </w:rPr>
        <w:t>NAS level congestion control for 5G ProSe UE-to-Network Relay</w:t>
      </w:r>
      <w:r>
        <w:tab/>
      </w:r>
      <w:r>
        <w:fldChar w:fldCharType="begin" w:fldLock="1"/>
      </w:r>
      <w:r>
        <w:instrText xml:space="preserve"> PAGEREF _Toc122419989 \h </w:instrText>
      </w:r>
      <w:r>
        <w:fldChar w:fldCharType="separate"/>
      </w:r>
      <w:r>
        <w:t>57</w:t>
      </w:r>
      <w:r>
        <w:fldChar w:fldCharType="end"/>
      </w:r>
    </w:p>
    <w:p w14:paraId="4C35BF88" w14:textId="61A042AC" w:rsidR="0030208B" w:rsidRDefault="0030208B">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PC5 DRX operations</w:t>
      </w:r>
      <w:r>
        <w:tab/>
      </w:r>
      <w:r>
        <w:fldChar w:fldCharType="begin" w:fldLock="1"/>
      </w:r>
      <w:r>
        <w:instrText xml:space="preserve"> PAGEREF _Toc122419990 \h </w:instrText>
      </w:r>
      <w:r>
        <w:fldChar w:fldCharType="separate"/>
      </w:r>
      <w:r>
        <w:t>57</w:t>
      </w:r>
      <w:r>
        <w:fldChar w:fldCharType="end"/>
      </w:r>
    </w:p>
    <w:p w14:paraId="45018F8F" w14:textId="2CC01AED" w:rsidR="0030208B" w:rsidRDefault="0030208B">
      <w:pPr>
        <w:pStyle w:val="TOC3"/>
        <w:rPr>
          <w:rFonts w:asciiTheme="minorHAnsi" w:eastAsiaTheme="minorEastAsia" w:hAnsiTheme="minorHAnsi" w:cstheme="minorBidi"/>
          <w:sz w:val="22"/>
          <w:szCs w:val="22"/>
        </w:rPr>
      </w:pPr>
      <w:r>
        <w:lastRenderedPageBreak/>
        <w:t>5.13.1</w:t>
      </w:r>
      <w:r>
        <w:rPr>
          <w:rFonts w:asciiTheme="minorHAnsi" w:eastAsiaTheme="minorEastAsia" w:hAnsiTheme="minorHAnsi" w:cstheme="minorBidi"/>
          <w:sz w:val="22"/>
          <w:szCs w:val="22"/>
        </w:rPr>
        <w:tab/>
      </w:r>
      <w:r>
        <w:t>General</w:t>
      </w:r>
      <w:r>
        <w:tab/>
      </w:r>
      <w:r>
        <w:fldChar w:fldCharType="begin" w:fldLock="1"/>
      </w:r>
      <w:r>
        <w:instrText xml:space="preserve"> PAGEREF _Toc122419991 \h </w:instrText>
      </w:r>
      <w:r>
        <w:fldChar w:fldCharType="separate"/>
      </w:r>
      <w:r>
        <w:t>57</w:t>
      </w:r>
      <w:r>
        <w:fldChar w:fldCharType="end"/>
      </w:r>
    </w:p>
    <w:p w14:paraId="67ED41E8" w14:textId="69524885" w:rsidR="0030208B" w:rsidRDefault="0030208B">
      <w:pPr>
        <w:pStyle w:val="TOC3"/>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PC5 DRX operations for 5G ProSe Direct Discovery and 5G ProSe UE-to-Network Relay Discovery</w:t>
      </w:r>
      <w:r>
        <w:tab/>
      </w:r>
      <w:r>
        <w:fldChar w:fldCharType="begin" w:fldLock="1"/>
      </w:r>
      <w:r>
        <w:instrText xml:space="preserve"> PAGEREF _Toc122419992 \h </w:instrText>
      </w:r>
      <w:r>
        <w:fldChar w:fldCharType="separate"/>
      </w:r>
      <w:r>
        <w:t>57</w:t>
      </w:r>
      <w:r>
        <w:fldChar w:fldCharType="end"/>
      </w:r>
    </w:p>
    <w:p w14:paraId="14063CC6" w14:textId="5984C0A0" w:rsidR="0030208B" w:rsidRDefault="0030208B">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PC5 DRX operations for 5G ProSe Direct Communication and 5G ProSe UE-to-Network Relay Communication</w:t>
      </w:r>
      <w:r>
        <w:tab/>
      </w:r>
      <w:r>
        <w:fldChar w:fldCharType="begin" w:fldLock="1"/>
      </w:r>
      <w:r>
        <w:instrText xml:space="preserve"> PAGEREF _Toc122419993 \h </w:instrText>
      </w:r>
      <w:r>
        <w:fldChar w:fldCharType="separate"/>
      </w:r>
      <w:r>
        <w:t>58</w:t>
      </w:r>
      <w:r>
        <w:fldChar w:fldCharType="end"/>
      </w:r>
    </w:p>
    <w:p w14:paraId="4E562316" w14:textId="69EE22B1" w:rsidR="0030208B" w:rsidRDefault="0030208B">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 description and information flows</w:t>
      </w:r>
      <w:r>
        <w:tab/>
      </w:r>
      <w:r>
        <w:fldChar w:fldCharType="begin" w:fldLock="1"/>
      </w:r>
      <w:r>
        <w:instrText xml:space="preserve"> PAGEREF _Toc122419994 \h </w:instrText>
      </w:r>
      <w:r>
        <w:fldChar w:fldCharType="separate"/>
      </w:r>
      <w:r>
        <w:t>58</w:t>
      </w:r>
      <w:r>
        <w:fldChar w:fldCharType="end"/>
      </w:r>
    </w:p>
    <w:p w14:paraId="598CF4CF" w14:textId="57DE495F" w:rsidR="0030208B" w:rsidRDefault="0030208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Control and user plane stacks</w:t>
      </w:r>
      <w:r>
        <w:tab/>
      </w:r>
      <w:r>
        <w:fldChar w:fldCharType="begin" w:fldLock="1"/>
      </w:r>
      <w:r>
        <w:instrText xml:space="preserve"> PAGEREF _Toc122419995 \h </w:instrText>
      </w:r>
      <w:r>
        <w:fldChar w:fldCharType="separate"/>
      </w:r>
      <w:r>
        <w:t>58</w:t>
      </w:r>
      <w:r>
        <w:fldChar w:fldCharType="end"/>
      </w:r>
    </w:p>
    <w:p w14:paraId="0F987FAB" w14:textId="6E5B8E97" w:rsidR="0030208B" w:rsidRDefault="0030208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Control Plane</w:t>
      </w:r>
      <w:r>
        <w:tab/>
      </w:r>
      <w:r>
        <w:fldChar w:fldCharType="begin" w:fldLock="1"/>
      </w:r>
      <w:r>
        <w:instrText xml:space="preserve"> PAGEREF _Toc122419996 \h </w:instrText>
      </w:r>
      <w:r>
        <w:fldChar w:fldCharType="separate"/>
      </w:r>
      <w:r>
        <w:t>58</w:t>
      </w:r>
      <w:r>
        <w:fldChar w:fldCharType="end"/>
      </w:r>
    </w:p>
    <w:p w14:paraId="68668E1F" w14:textId="7188FBB4" w:rsidR="0030208B" w:rsidRDefault="0030208B">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_Toc122419997 \h </w:instrText>
      </w:r>
      <w:r>
        <w:fldChar w:fldCharType="separate"/>
      </w:r>
      <w:r>
        <w:t>58</w:t>
      </w:r>
      <w:r>
        <w:fldChar w:fldCharType="end"/>
      </w:r>
    </w:p>
    <w:p w14:paraId="416734A5" w14:textId="00C488C7" w:rsidR="0030208B" w:rsidRDefault="0030208B">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UE - UE</w:t>
      </w:r>
      <w:r>
        <w:tab/>
      </w:r>
      <w:r>
        <w:fldChar w:fldCharType="begin" w:fldLock="1"/>
      </w:r>
      <w:r>
        <w:instrText xml:space="preserve"> PAGEREF _Toc122419998 \h </w:instrText>
      </w:r>
      <w:r>
        <w:fldChar w:fldCharType="separate"/>
      </w:r>
      <w:r>
        <w:t>59</w:t>
      </w:r>
      <w:r>
        <w:fldChar w:fldCharType="end"/>
      </w:r>
    </w:p>
    <w:p w14:paraId="2F5B81AC" w14:textId="78218F3A" w:rsidR="0030208B" w:rsidRDefault="0030208B">
      <w:pPr>
        <w:pStyle w:val="TOC5"/>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Discovery plane PC5 interface</w:t>
      </w:r>
      <w:r>
        <w:tab/>
      </w:r>
      <w:r>
        <w:fldChar w:fldCharType="begin" w:fldLock="1"/>
      </w:r>
      <w:r>
        <w:instrText xml:space="preserve"> PAGEREF _Toc122419999 \h </w:instrText>
      </w:r>
      <w:r>
        <w:fldChar w:fldCharType="separate"/>
      </w:r>
      <w:r>
        <w:t>59</w:t>
      </w:r>
      <w:r>
        <w:fldChar w:fldCharType="end"/>
      </w:r>
    </w:p>
    <w:p w14:paraId="648A7441" w14:textId="69FC3409" w:rsidR="0030208B" w:rsidRDefault="0030208B">
      <w:pPr>
        <w:pStyle w:val="TOC5"/>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PC5 Signalling Protocol</w:t>
      </w:r>
      <w:r>
        <w:tab/>
      </w:r>
      <w:r>
        <w:fldChar w:fldCharType="begin" w:fldLock="1"/>
      </w:r>
      <w:r>
        <w:instrText xml:space="preserve"> PAGEREF _Toc122420000 \h </w:instrText>
      </w:r>
      <w:r>
        <w:fldChar w:fldCharType="separate"/>
      </w:r>
      <w:r>
        <w:t>59</w:t>
      </w:r>
      <w:r>
        <w:fldChar w:fldCharType="end"/>
      </w:r>
    </w:p>
    <w:p w14:paraId="2E9ADA79" w14:textId="25DE388F" w:rsidR="0030208B" w:rsidRDefault="0030208B">
      <w:pPr>
        <w:pStyle w:val="TOC4"/>
        <w:rPr>
          <w:rFonts w:asciiTheme="minorHAnsi" w:eastAsiaTheme="minorEastAsia" w:hAnsiTheme="minorHAnsi" w:cstheme="minorBidi"/>
          <w:sz w:val="22"/>
          <w:szCs w:val="22"/>
        </w:rPr>
      </w:pPr>
      <w:r w:rsidRPr="00BF0A3D">
        <w:rPr>
          <w:rFonts w:eastAsia="SimSun"/>
          <w:lang w:eastAsia="zh-CN"/>
        </w:rPr>
        <w:t>6</w:t>
      </w:r>
      <w:r>
        <w:t>.1.1.</w:t>
      </w:r>
      <w:r w:rsidRPr="00BF0A3D">
        <w:rPr>
          <w:rFonts w:eastAsia="SimSun"/>
          <w:lang w:eastAsia="zh-CN"/>
        </w:rPr>
        <w:t>3</w:t>
      </w:r>
      <w:r>
        <w:rPr>
          <w:rFonts w:asciiTheme="minorHAnsi" w:eastAsiaTheme="minorEastAsia" w:hAnsiTheme="minorHAnsi" w:cstheme="minorBidi"/>
          <w:sz w:val="22"/>
          <w:szCs w:val="22"/>
        </w:rPr>
        <w:tab/>
      </w:r>
      <w:r>
        <w:t xml:space="preserve">UE - </w:t>
      </w:r>
      <w:r w:rsidRPr="00BF0A3D">
        <w:rPr>
          <w:rFonts w:eastAsia="SimSun"/>
          <w:lang w:eastAsia="zh-CN"/>
        </w:rPr>
        <w:t>5G DDNMF</w:t>
      </w:r>
      <w:r>
        <w:tab/>
      </w:r>
      <w:r>
        <w:fldChar w:fldCharType="begin" w:fldLock="1"/>
      </w:r>
      <w:r>
        <w:instrText xml:space="preserve"> PAGEREF _Toc122420001 \h </w:instrText>
      </w:r>
      <w:r>
        <w:fldChar w:fldCharType="separate"/>
      </w:r>
      <w:r>
        <w:t>60</w:t>
      </w:r>
      <w:r>
        <w:fldChar w:fldCharType="end"/>
      </w:r>
    </w:p>
    <w:p w14:paraId="05BC2D47" w14:textId="4300F4DA" w:rsidR="0030208B" w:rsidRDefault="0030208B">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5G DDNMF – UDM</w:t>
      </w:r>
      <w:r>
        <w:tab/>
      </w:r>
      <w:r>
        <w:fldChar w:fldCharType="begin" w:fldLock="1"/>
      </w:r>
      <w:r>
        <w:instrText xml:space="preserve"> PAGEREF _Toc122420002 \h </w:instrText>
      </w:r>
      <w:r>
        <w:fldChar w:fldCharType="separate"/>
      </w:r>
      <w:r>
        <w:t>60</w:t>
      </w:r>
      <w:r>
        <w:fldChar w:fldCharType="end"/>
      </w:r>
    </w:p>
    <w:p w14:paraId="1F219DB0" w14:textId="521A7EDA" w:rsidR="0030208B" w:rsidRDefault="0030208B">
      <w:pPr>
        <w:pStyle w:val="TOC4"/>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5G DDNMF – 5G DDNMF</w:t>
      </w:r>
      <w:r>
        <w:tab/>
      </w:r>
      <w:r>
        <w:fldChar w:fldCharType="begin" w:fldLock="1"/>
      </w:r>
      <w:r>
        <w:instrText xml:space="preserve"> PAGEREF _Toc122420003 \h </w:instrText>
      </w:r>
      <w:r>
        <w:fldChar w:fldCharType="separate"/>
      </w:r>
      <w:r>
        <w:t>60</w:t>
      </w:r>
      <w:r>
        <w:fldChar w:fldCharType="end"/>
      </w:r>
    </w:p>
    <w:p w14:paraId="67AB38CF" w14:textId="45C89F6D" w:rsidR="0030208B" w:rsidRDefault="0030208B">
      <w:pPr>
        <w:pStyle w:val="TOC4"/>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5G DDNMF – ProSe Application Server</w:t>
      </w:r>
      <w:r>
        <w:tab/>
      </w:r>
      <w:r>
        <w:fldChar w:fldCharType="begin" w:fldLock="1"/>
      </w:r>
      <w:r>
        <w:instrText xml:space="preserve"> PAGEREF _Toc122420004 \h </w:instrText>
      </w:r>
      <w:r>
        <w:fldChar w:fldCharType="separate"/>
      </w:r>
      <w:r>
        <w:t>60</w:t>
      </w:r>
      <w:r>
        <w:fldChar w:fldCharType="end"/>
      </w:r>
    </w:p>
    <w:p w14:paraId="2EAF4F2B" w14:textId="2B770B30" w:rsidR="0030208B" w:rsidRDefault="0030208B">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_Toc122420005 \h </w:instrText>
      </w:r>
      <w:r>
        <w:fldChar w:fldCharType="separate"/>
      </w:r>
      <w:r>
        <w:t>60</w:t>
      </w:r>
      <w:r>
        <w:fldChar w:fldCharType="end"/>
      </w:r>
    </w:p>
    <w:p w14:paraId="167CE2AA" w14:textId="31243270" w:rsidR="0030208B" w:rsidRDefault="0030208B">
      <w:pPr>
        <w:pStyle w:val="TOC5"/>
        <w:rPr>
          <w:rFonts w:asciiTheme="minorHAnsi" w:eastAsiaTheme="minorEastAsia" w:hAnsiTheme="minorHAnsi" w:cstheme="minorBidi"/>
          <w:sz w:val="22"/>
          <w:szCs w:val="22"/>
        </w:rPr>
      </w:pPr>
      <w:r>
        <w:t>6.1.1.7.1</w:t>
      </w:r>
      <w:r>
        <w:rPr>
          <w:rFonts w:asciiTheme="minorHAnsi" w:eastAsiaTheme="minorEastAsia" w:hAnsiTheme="minorHAnsi" w:cstheme="minorBidi"/>
          <w:sz w:val="22"/>
          <w:szCs w:val="22"/>
        </w:rPr>
        <w:tab/>
      </w:r>
      <w:r>
        <w:t xml:space="preserve">5G </w:t>
      </w:r>
      <w:r w:rsidRPr="00BF0A3D">
        <w:rPr>
          <w:rFonts w:eastAsia="DengXian"/>
        </w:rPr>
        <w:t xml:space="preserve">ProSe </w:t>
      </w:r>
      <w:r>
        <w:t>Layer-3 UE-to-Network Relay</w:t>
      </w:r>
      <w:r>
        <w:tab/>
      </w:r>
      <w:r>
        <w:fldChar w:fldCharType="begin" w:fldLock="1"/>
      </w:r>
      <w:r>
        <w:instrText xml:space="preserve"> PAGEREF _Toc122420006 \h </w:instrText>
      </w:r>
      <w:r>
        <w:fldChar w:fldCharType="separate"/>
      </w:r>
      <w:r>
        <w:t>60</w:t>
      </w:r>
      <w:r>
        <w:fldChar w:fldCharType="end"/>
      </w:r>
    </w:p>
    <w:p w14:paraId="50105685" w14:textId="2135D4F3" w:rsidR="0030208B" w:rsidRDefault="0030208B">
      <w:pPr>
        <w:pStyle w:val="TOC5"/>
        <w:rPr>
          <w:rFonts w:asciiTheme="minorHAnsi" w:eastAsiaTheme="minorEastAsia" w:hAnsiTheme="minorHAnsi" w:cstheme="minorBidi"/>
          <w:sz w:val="22"/>
          <w:szCs w:val="22"/>
        </w:rPr>
      </w:pPr>
      <w:r>
        <w:t>6.1.1.7.2</w:t>
      </w:r>
      <w:r>
        <w:rPr>
          <w:rFonts w:asciiTheme="minorHAnsi" w:eastAsiaTheme="minorEastAsia" w:hAnsiTheme="minorHAnsi" w:cstheme="minorBidi"/>
          <w:sz w:val="22"/>
          <w:szCs w:val="22"/>
        </w:rPr>
        <w:tab/>
      </w:r>
      <w:r>
        <w:t>5G ProSe Layer-2 UE-to-Network Relay</w:t>
      </w:r>
      <w:r>
        <w:tab/>
      </w:r>
      <w:r>
        <w:fldChar w:fldCharType="begin" w:fldLock="1"/>
      </w:r>
      <w:r>
        <w:instrText xml:space="preserve"> PAGEREF _Toc122420007 \h </w:instrText>
      </w:r>
      <w:r>
        <w:fldChar w:fldCharType="separate"/>
      </w:r>
      <w:r>
        <w:t>61</w:t>
      </w:r>
      <w:r>
        <w:fldChar w:fldCharType="end"/>
      </w:r>
    </w:p>
    <w:p w14:paraId="1DD40017" w14:textId="29F4E2BD" w:rsidR="0030208B" w:rsidRDefault="0030208B">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User Plane</w:t>
      </w:r>
      <w:r>
        <w:tab/>
      </w:r>
      <w:r>
        <w:fldChar w:fldCharType="begin" w:fldLock="1"/>
      </w:r>
      <w:r>
        <w:instrText xml:space="preserve"> PAGEREF _Toc122420008 \h </w:instrText>
      </w:r>
      <w:r>
        <w:fldChar w:fldCharType="separate"/>
      </w:r>
      <w:r>
        <w:t>62</w:t>
      </w:r>
      <w:r>
        <w:fldChar w:fldCharType="end"/>
      </w:r>
    </w:p>
    <w:p w14:paraId="691428AD" w14:textId="4287E3E4" w:rsidR="0030208B" w:rsidRDefault="0030208B">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_Toc122420009 \h </w:instrText>
      </w:r>
      <w:r>
        <w:fldChar w:fldCharType="separate"/>
      </w:r>
      <w:r>
        <w:t>62</w:t>
      </w:r>
      <w:r>
        <w:fldChar w:fldCharType="end"/>
      </w:r>
    </w:p>
    <w:p w14:paraId="45696923" w14:textId="540F0A96" w:rsidR="0030208B" w:rsidRDefault="0030208B">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 UE</w:t>
      </w:r>
      <w:r>
        <w:tab/>
      </w:r>
      <w:r>
        <w:fldChar w:fldCharType="begin" w:fldLock="1"/>
      </w:r>
      <w:r>
        <w:instrText xml:space="preserve"> PAGEREF _Toc122420010 \h </w:instrText>
      </w:r>
      <w:r>
        <w:fldChar w:fldCharType="separate"/>
      </w:r>
      <w:r>
        <w:t>62</w:t>
      </w:r>
      <w:r>
        <w:fldChar w:fldCharType="end"/>
      </w:r>
    </w:p>
    <w:p w14:paraId="77F339F4" w14:textId="38CA9BCB" w:rsidR="0030208B" w:rsidRDefault="0030208B">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_Toc122420011 \h </w:instrText>
      </w:r>
      <w:r>
        <w:fldChar w:fldCharType="separate"/>
      </w:r>
      <w:r>
        <w:t>64</w:t>
      </w:r>
      <w:r>
        <w:fldChar w:fldCharType="end"/>
      </w:r>
    </w:p>
    <w:p w14:paraId="49034877" w14:textId="280AC176" w:rsidR="0030208B" w:rsidRDefault="0030208B">
      <w:pPr>
        <w:pStyle w:val="TOC5"/>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5G ProSe Layer-3 UE-to-Network Relay</w:t>
      </w:r>
      <w:r>
        <w:tab/>
      </w:r>
      <w:r>
        <w:fldChar w:fldCharType="begin" w:fldLock="1"/>
      </w:r>
      <w:r>
        <w:instrText xml:space="preserve"> PAGEREF _Toc122420012 \h </w:instrText>
      </w:r>
      <w:r>
        <w:fldChar w:fldCharType="separate"/>
      </w:r>
      <w:r>
        <w:t>64</w:t>
      </w:r>
      <w:r>
        <w:fldChar w:fldCharType="end"/>
      </w:r>
    </w:p>
    <w:p w14:paraId="1DFFDCC4" w14:textId="6C9F2BFC" w:rsidR="0030208B" w:rsidRDefault="0030208B">
      <w:pPr>
        <w:pStyle w:val="TOC5"/>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t>5G ProSe Layer-2 UE-to-Network Relay</w:t>
      </w:r>
      <w:r>
        <w:tab/>
      </w:r>
      <w:r>
        <w:fldChar w:fldCharType="begin" w:fldLock="1"/>
      </w:r>
      <w:r>
        <w:instrText xml:space="preserve"> PAGEREF _Toc122420013 \h </w:instrText>
      </w:r>
      <w:r>
        <w:fldChar w:fldCharType="separate"/>
      </w:r>
      <w:r>
        <w:t>64</w:t>
      </w:r>
      <w:r>
        <w:fldChar w:fldCharType="end"/>
      </w:r>
    </w:p>
    <w:p w14:paraId="7BC51561" w14:textId="221F2787" w:rsidR="0030208B" w:rsidRDefault="0030208B">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Procedures for Service Authorization and Provisioning to UE</w:t>
      </w:r>
      <w:r>
        <w:tab/>
      </w:r>
      <w:r>
        <w:fldChar w:fldCharType="begin" w:fldLock="1"/>
      </w:r>
      <w:r>
        <w:instrText xml:space="preserve"> PAGEREF _Toc122420014 \h </w:instrText>
      </w:r>
      <w:r>
        <w:fldChar w:fldCharType="separate"/>
      </w:r>
      <w:r>
        <w:t>65</w:t>
      </w:r>
      <w:r>
        <w:fldChar w:fldCharType="end"/>
      </w:r>
    </w:p>
    <w:p w14:paraId="52D223B2" w14:textId="02E8EC72" w:rsidR="0030208B" w:rsidRDefault="0030208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_Toc122420015 \h </w:instrText>
      </w:r>
      <w:r>
        <w:fldChar w:fldCharType="separate"/>
      </w:r>
      <w:r>
        <w:t>65</w:t>
      </w:r>
      <w:r>
        <w:fldChar w:fldCharType="end"/>
      </w:r>
    </w:p>
    <w:p w14:paraId="62B04E6F" w14:textId="51B9CB76" w:rsidR="0030208B" w:rsidRDefault="0030208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PCF based Service Authorization and Provisioning to UE</w:t>
      </w:r>
      <w:r>
        <w:tab/>
      </w:r>
      <w:r>
        <w:fldChar w:fldCharType="begin" w:fldLock="1"/>
      </w:r>
      <w:r>
        <w:instrText xml:space="preserve"> PAGEREF _Toc122420016 \h </w:instrText>
      </w:r>
      <w:r>
        <w:fldChar w:fldCharType="separate"/>
      </w:r>
      <w:r>
        <w:t>65</w:t>
      </w:r>
      <w:r>
        <w:fldChar w:fldCharType="end"/>
      </w:r>
    </w:p>
    <w:p w14:paraId="20BDF24F" w14:textId="26601812"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2</w:t>
      </w:r>
      <w:r>
        <w:t>.3</w:t>
      </w:r>
      <w:r>
        <w:rPr>
          <w:rFonts w:asciiTheme="minorHAnsi" w:eastAsiaTheme="minorEastAsia" w:hAnsiTheme="minorHAnsi" w:cstheme="minorBidi"/>
          <w:sz w:val="22"/>
          <w:szCs w:val="22"/>
        </w:rPr>
        <w:tab/>
      </w:r>
      <w:r>
        <w:t>PCF discovery</w:t>
      </w:r>
      <w:r>
        <w:tab/>
      </w:r>
      <w:r>
        <w:fldChar w:fldCharType="begin" w:fldLock="1"/>
      </w:r>
      <w:r>
        <w:instrText xml:space="preserve"> PAGEREF _Toc122420017 \h </w:instrText>
      </w:r>
      <w:r>
        <w:fldChar w:fldCharType="separate"/>
      </w:r>
      <w:r>
        <w:t>66</w:t>
      </w:r>
      <w:r>
        <w:fldChar w:fldCharType="end"/>
      </w:r>
    </w:p>
    <w:p w14:paraId="32058F73" w14:textId="661A065C" w:rsidR="0030208B" w:rsidRDefault="0030208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Procedure for UE triggered ProSe Policy provisioning</w:t>
      </w:r>
      <w:r>
        <w:tab/>
      </w:r>
      <w:r>
        <w:fldChar w:fldCharType="begin" w:fldLock="1"/>
      </w:r>
      <w:r>
        <w:instrText xml:space="preserve"> PAGEREF _Toc122420018 \h </w:instrText>
      </w:r>
      <w:r>
        <w:fldChar w:fldCharType="separate"/>
      </w:r>
      <w:r>
        <w:t>66</w:t>
      </w:r>
      <w:r>
        <w:fldChar w:fldCharType="end"/>
      </w:r>
    </w:p>
    <w:p w14:paraId="1A5D04F3" w14:textId="2B18FA29" w:rsidR="0030208B" w:rsidRDefault="0030208B">
      <w:pPr>
        <w:pStyle w:val="TOC3"/>
        <w:rPr>
          <w:rFonts w:asciiTheme="minorHAnsi" w:eastAsiaTheme="minorEastAsia" w:hAnsiTheme="minorHAnsi" w:cstheme="minorBidi"/>
          <w:sz w:val="22"/>
          <w:szCs w:val="22"/>
        </w:rPr>
      </w:pPr>
      <w:r>
        <w:rPr>
          <w:lang w:eastAsia="ko-KR"/>
        </w:rPr>
        <w:t>6.2.5</w:t>
      </w:r>
      <w:r>
        <w:rPr>
          <w:rFonts w:asciiTheme="minorHAnsi" w:eastAsiaTheme="minorEastAsia" w:hAnsiTheme="minorHAnsi" w:cstheme="minorBidi"/>
          <w:sz w:val="22"/>
          <w:szCs w:val="22"/>
        </w:rPr>
        <w:tab/>
      </w:r>
      <w:r>
        <w:rPr>
          <w:lang w:eastAsia="ko-KR"/>
        </w:rPr>
        <w:t xml:space="preserve">AF-based service parameter provisioning for ProSe over </w:t>
      </w:r>
      <w:r>
        <w:rPr>
          <w:lang w:eastAsia="zh-CN"/>
        </w:rPr>
        <w:t>control plane</w:t>
      </w:r>
      <w:r>
        <w:tab/>
      </w:r>
      <w:r>
        <w:fldChar w:fldCharType="begin" w:fldLock="1"/>
      </w:r>
      <w:r>
        <w:instrText xml:space="preserve"> PAGEREF _Toc122420019 \h </w:instrText>
      </w:r>
      <w:r>
        <w:fldChar w:fldCharType="separate"/>
      </w:r>
      <w:r>
        <w:t>67</w:t>
      </w:r>
      <w:r>
        <w:fldChar w:fldCharType="end"/>
      </w:r>
    </w:p>
    <w:p w14:paraId="7D938D67" w14:textId="60C3DAF0" w:rsidR="0030208B" w:rsidRDefault="0030208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5G ProSe Direct Discovery</w:t>
      </w:r>
      <w:r>
        <w:tab/>
      </w:r>
      <w:r>
        <w:fldChar w:fldCharType="begin" w:fldLock="1"/>
      </w:r>
      <w:r>
        <w:instrText xml:space="preserve"> PAGEREF _Toc122420020 \h </w:instrText>
      </w:r>
      <w:r>
        <w:fldChar w:fldCharType="separate"/>
      </w:r>
      <w:r>
        <w:t>67</w:t>
      </w:r>
      <w:r>
        <w:fldChar w:fldCharType="end"/>
      </w:r>
    </w:p>
    <w:p w14:paraId="20A4B24A" w14:textId="7877928A" w:rsidR="0030208B" w:rsidRDefault="0030208B">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 xml:space="preserve">5G </w:t>
      </w:r>
      <w:r>
        <w:t>ProSe Direct Discovery with 5G DDNMF</w:t>
      </w:r>
      <w:r>
        <w:tab/>
      </w:r>
      <w:r>
        <w:fldChar w:fldCharType="begin" w:fldLock="1"/>
      </w:r>
      <w:r>
        <w:instrText xml:space="preserve"> PAGEREF _Toc122420021 \h </w:instrText>
      </w:r>
      <w:r>
        <w:fldChar w:fldCharType="separate"/>
      </w:r>
      <w:r>
        <w:t>67</w:t>
      </w:r>
      <w:r>
        <w:fldChar w:fldCharType="end"/>
      </w:r>
    </w:p>
    <w:p w14:paraId="69587CC0" w14:textId="790EEC14" w:rsidR="0030208B" w:rsidRDefault="0030208B">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Overview</w:t>
      </w:r>
      <w:r>
        <w:tab/>
      </w:r>
      <w:r>
        <w:fldChar w:fldCharType="begin" w:fldLock="1"/>
      </w:r>
      <w:r>
        <w:instrText xml:space="preserve"> PAGEREF _Toc122420022 \h </w:instrText>
      </w:r>
      <w:r>
        <w:fldChar w:fldCharType="separate"/>
      </w:r>
      <w:r>
        <w:t>67</w:t>
      </w:r>
      <w:r>
        <w:fldChar w:fldCharType="end"/>
      </w:r>
    </w:p>
    <w:p w14:paraId="02B6B09D" w14:textId="7EF3B5FD" w:rsidR="0030208B" w:rsidRDefault="0030208B">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Overall procedure for 5G ProSe Direct Discovery (Model A)</w:t>
      </w:r>
      <w:r>
        <w:tab/>
      </w:r>
      <w:r>
        <w:fldChar w:fldCharType="begin" w:fldLock="1"/>
      </w:r>
      <w:r>
        <w:instrText xml:space="preserve"> PAGEREF _Toc122420023 \h </w:instrText>
      </w:r>
      <w:r>
        <w:fldChar w:fldCharType="separate"/>
      </w:r>
      <w:r>
        <w:t>68</w:t>
      </w:r>
      <w:r>
        <w:fldChar w:fldCharType="end"/>
      </w:r>
    </w:p>
    <w:p w14:paraId="35A228DD" w14:textId="3F3F9AA1" w:rsidR="0030208B" w:rsidRDefault="0030208B">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Overall procedure for 5G ProSe Direct Discovery (Model B)</w:t>
      </w:r>
      <w:r>
        <w:tab/>
      </w:r>
      <w:r>
        <w:fldChar w:fldCharType="begin" w:fldLock="1"/>
      </w:r>
      <w:r>
        <w:instrText xml:space="preserve"> PAGEREF _Toc122420024 \h </w:instrText>
      </w:r>
      <w:r>
        <w:fldChar w:fldCharType="separate"/>
      </w:r>
      <w:r>
        <w:t>69</w:t>
      </w:r>
      <w:r>
        <w:fldChar w:fldCharType="end"/>
      </w:r>
    </w:p>
    <w:p w14:paraId="2906781C" w14:textId="418EB16D" w:rsidR="0030208B" w:rsidRDefault="0030208B">
      <w:pPr>
        <w:pStyle w:val="TOC4"/>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Discovery Request procedures</w:t>
      </w:r>
      <w:r>
        <w:tab/>
      </w:r>
      <w:r>
        <w:fldChar w:fldCharType="begin" w:fldLock="1"/>
      </w:r>
      <w:r>
        <w:instrText xml:space="preserve"> PAGEREF _Toc122420025 \h </w:instrText>
      </w:r>
      <w:r>
        <w:fldChar w:fldCharType="separate"/>
      </w:r>
      <w:r>
        <w:t>70</w:t>
      </w:r>
      <w:r>
        <w:fldChar w:fldCharType="end"/>
      </w:r>
    </w:p>
    <w:p w14:paraId="783AA222" w14:textId="3C7C529E" w:rsidR="0030208B" w:rsidRDefault="0030208B">
      <w:pPr>
        <w:pStyle w:val="TOC4"/>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Discovery Reporting procedures</w:t>
      </w:r>
      <w:r>
        <w:tab/>
      </w:r>
      <w:r>
        <w:fldChar w:fldCharType="begin" w:fldLock="1"/>
      </w:r>
      <w:r>
        <w:instrText xml:space="preserve"> PAGEREF _Toc122420026 \h </w:instrText>
      </w:r>
      <w:r>
        <w:fldChar w:fldCharType="separate"/>
      </w:r>
      <w:r>
        <w:t>71</w:t>
      </w:r>
      <w:r>
        <w:fldChar w:fldCharType="end"/>
      </w:r>
    </w:p>
    <w:p w14:paraId="7C6AFBFE" w14:textId="21D0BAC6" w:rsidR="0030208B" w:rsidRDefault="0030208B">
      <w:pPr>
        <w:pStyle w:val="TOC4"/>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Announcing Alert Procedures for restricted discovery</w:t>
      </w:r>
      <w:r>
        <w:tab/>
      </w:r>
      <w:r>
        <w:fldChar w:fldCharType="begin" w:fldLock="1"/>
      </w:r>
      <w:r>
        <w:instrText xml:space="preserve"> PAGEREF _Toc122420027 \h </w:instrText>
      </w:r>
      <w:r>
        <w:fldChar w:fldCharType="separate"/>
      </w:r>
      <w:r>
        <w:t>71</w:t>
      </w:r>
      <w:r>
        <w:fldChar w:fldCharType="end"/>
      </w:r>
    </w:p>
    <w:p w14:paraId="2F52330A" w14:textId="4A7CAE93" w:rsidR="0030208B" w:rsidRDefault="0030208B">
      <w:pPr>
        <w:pStyle w:val="TOC4"/>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Direct Discovery Update Procedures</w:t>
      </w:r>
      <w:r>
        <w:tab/>
      </w:r>
      <w:r>
        <w:fldChar w:fldCharType="begin" w:fldLock="1"/>
      </w:r>
      <w:r>
        <w:instrText xml:space="preserve"> PAGEREF _Toc122420028 \h </w:instrText>
      </w:r>
      <w:r>
        <w:fldChar w:fldCharType="separate"/>
      </w:r>
      <w:r>
        <w:t>71</w:t>
      </w:r>
      <w:r>
        <w:fldChar w:fldCharType="end"/>
      </w:r>
    </w:p>
    <w:p w14:paraId="7F7CD288" w14:textId="7FDD28A9" w:rsidR="0030208B" w:rsidRDefault="0030208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5G ProSe Direct Discovery procedures over PC5 reference point</w:t>
      </w:r>
      <w:r>
        <w:tab/>
      </w:r>
      <w:r>
        <w:fldChar w:fldCharType="begin" w:fldLock="1"/>
      </w:r>
      <w:r>
        <w:instrText xml:space="preserve"> PAGEREF _Toc122420029 \h </w:instrText>
      </w:r>
      <w:r>
        <w:fldChar w:fldCharType="separate"/>
      </w:r>
      <w:r>
        <w:t>71</w:t>
      </w:r>
      <w:r>
        <w:fldChar w:fldCharType="end"/>
      </w:r>
    </w:p>
    <w:p w14:paraId="72A5ABAE" w14:textId="215D9E5F" w:rsidR="0030208B" w:rsidRDefault="0030208B">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fldLock="1"/>
      </w:r>
      <w:r>
        <w:instrText xml:space="preserve"> PAGEREF _Toc122420030 \h </w:instrText>
      </w:r>
      <w:r>
        <w:fldChar w:fldCharType="separate"/>
      </w:r>
      <w:r>
        <w:t>71</w:t>
      </w:r>
      <w:r>
        <w:fldChar w:fldCharType="end"/>
      </w:r>
    </w:p>
    <w:p w14:paraId="58B83137" w14:textId="0C09A3FE" w:rsidR="0030208B" w:rsidRDefault="0030208B">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Group Member Discovery</w:t>
      </w:r>
      <w:r>
        <w:tab/>
      </w:r>
      <w:r>
        <w:fldChar w:fldCharType="begin" w:fldLock="1"/>
      </w:r>
      <w:r>
        <w:instrText xml:space="preserve"> PAGEREF _Toc122420031 \h </w:instrText>
      </w:r>
      <w:r>
        <w:fldChar w:fldCharType="separate"/>
      </w:r>
      <w:r>
        <w:t>73</w:t>
      </w:r>
      <w:r>
        <w:fldChar w:fldCharType="end"/>
      </w:r>
    </w:p>
    <w:p w14:paraId="2D44E053" w14:textId="769C04EA" w:rsidR="0030208B" w:rsidRDefault="0030208B">
      <w:pPr>
        <w:pStyle w:val="TOC5"/>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_Toc122420032 \h </w:instrText>
      </w:r>
      <w:r>
        <w:fldChar w:fldCharType="separate"/>
      </w:r>
      <w:r>
        <w:t>73</w:t>
      </w:r>
      <w:r>
        <w:fldChar w:fldCharType="end"/>
      </w:r>
    </w:p>
    <w:p w14:paraId="465EA5B8" w14:textId="460BC194" w:rsidR="0030208B" w:rsidRDefault="0030208B">
      <w:pPr>
        <w:pStyle w:val="TOC5"/>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Procedure for Group Member Discovery with Model A</w:t>
      </w:r>
      <w:r>
        <w:tab/>
      </w:r>
      <w:r>
        <w:fldChar w:fldCharType="begin" w:fldLock="1"/>
      </w:r>
      <w:r>
        <w:instrText xml:space="preserve"> PAGEREF _Toc122420033 \h </w:instrText>
      </w:r>
      <w:r>
        <w:fldChar w:fldCharType="separate"/>
      </w:r>
      <w:r>
        <w:t>73</w:t>
      </w:r>
      <w:r>
        <w:fldChar w:fldCharType="end"/>
      </w:r>
    </w:p>
    <w:p w14:paraId="38086E51" w14:textId="762701BA" w:rsidR="0030208B" w:rsidRDefault="0030208B">
      <w:pPr>
        <w:pStyle w:val="TOC5"/>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Procedure for Group Member Discovery with Model B</w:t>
      </w:r>
      <w:r>
        <w:tab/>
      </w:r>
      <w:r>
        <w:fldChar w:fldCharType="begin" w:fldLock="1"/>
      </w:r>
      <w:r>
        <w:instrText xml:space="preserve"> PAGEREF _Toc122420034 \h </w:instrText>
      </w:r>
      <w:r>
        <w:fldChar w:fldCharType="separate"/>
      </w:r>
      <w:r>
        <w:t>73</w:t>
      </w:r>
      <w:r>
        <w:fldChar w:fldCharType="end"/>
      </w:r>
    </w:p>
    <w:p w14:paraId="367CF789" w14:textId="26877DCD" w:rsidR="0030208B" w:rsidRDefault="0030208B">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rPr>
          <w:lang w:eastAsia="zh-CN"/>
        </w:rPr>
        <w:t xml:space="preserve">5G ProSe </w:t>
      </w:r>
      <w:r>
        <w:t>UE-to-Network Relay Discovery</w:t>
      </w:r>
      <w:r>
        <w:tab/>
      </w:r>
      <w:r>
        <w:fldChar w:fldCharType="begin" w:fldLock="1"/>
      </w:r>
      <w:r>
        <w:instrText xml:space="preserve"> PAGEREF _Toc122420035 \h </w:instrText>
      </w:r>
      <w:r>
        <w:fldChar w:fldCharType="separate"/>
      </w:r>
      <w:r>
        <w:t>74</w:t>
      </w:r>
      <w:r>
        <w:fldChar w:fldCharType="end"/>
      </w:r>
    </w:p>
    <w:p w14:paraId="73312200" w14:textId="202D2454" w:rsidR="0030208B" w:rsidRDefault="0030208B">
      <w:pPr>
        <w:pStyle w:val="TOC5"/>
        <w:rPr>
          <w:rFonts w:asciiTheme="minorHAnsi" w:eastAsiaTheme="minorEastAsia" w:hAnsiTheme="minorHAnsi" w:cstheme="minorBidi"/>
          <w:sz w:val="22"/>
          <w:szCs w:val="22"/>
        </w:rPr>
      </w:pPr>
      <w:r>
        <w:rPr>
          <w:lang w:eastAsia="zh-CN"/>
        </w:rPr>
        <w:t>6.3.2.3.1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_Toc122420036 \h </w:instrText>
      </w:r>
      <w:r>
        <w:fldChar w:fldCharType="separate"/>
      </w:r>
      <w:r>
        <w:t>74</w:t>
      </w:r>
      <w:r>
        <w:fldChar w:fldCharType="end"/>
      </w:r>
    </w:p>
    <w:p w14:paraId="3EF25508" w14:textId="193C2096" w:rsidR="0030208B" w:rsidRDefault="0030208B">
      <w:pPr>
        <w:pStyle w:val="TOC5"/>
        <w:rPr>
          <w:rFonts w:asciiTheme="minorHAnsi" w:eastAsiaTheme="minorEastAsia" w:hAnsiTheme="minorHAnsi" w:cstheme="minorBidi"/>
          <w:sz w:val="22"/>
          <w:szCs w:val="22"/>
        </w:rPr>
      </w:pPr>
      <w:r>
        <w:rPr>
          <w:lang w:eastAsia="zh-CN"/>
        </w:rPr>
        <w:t>6.3.2.3.2</w:t>
      </w:r>
      <w:r>
        <w:rPr>
          <w:rFonts w:asciiTheme="minorHAnsi" w:eastAsiaTheme="minorEastAsia" w:hAnsiTheme="minorHAnsi" w:cstheme="minorBidi"/>
          <w:sz w:val="22"/>
          <w:szCs w:val="22"/>
        </w:rPr>
        <w:tab/>
      </w:r>
      <w:r>
        <w:rPr>
          <w:lang w:eastAsia="zh-CN"/>
        </w:rPr>
        <w:t>Procedure for 5G ProSe UE-to-Network Relay Discovery with Model A</w:t>
      </w:r>
      <w:r>
        <w:tab/>
      </w:r>
      <w:r>
        <w:fldChar w:fldCharType="begin" w:fldLock="1"/>
      </w:r>
      <w:r>
        <w:instrText xml:space="preserve"> PAGEREF _Toc122420037 \h </w:instrText>
      </w:r>
      <w:r>
        <w:fldChar w:fldCharType="separate"/>
      </w:r>
      <w:r>
        <w:t>74</w:t>
      </w:r>
      <w:r>
        <w:fldChar w:fldCharType="end"/>
      </w:r>
    </w:p>
    <w:p w14:paraId="71B4F7A2" w14:textId="5154ACD5" w:rsidR="0030208B" w:rsidRDefault="0030208B">
      <w:pPr>
        <w:pStyle w:val="TOC5"/>
        <w:rPr>
          <w:rFonts w:asciiTheme="minorHAnsi" w:eastAsiaTheme="minorEastAsia" w:hAnsiTheme="minorHAnsi" w:cstheme="minorBidi"/>
          <w:sz w:val="22"/>
          <w:szCs w:val="22"/>
        </w:rPr>
      </w:pPr>
      <w:r>
        <w:rPr>
          <w:lang w:eastAsia="zh-CN"/>
        </w:rPr>
        <w:t>6.3.2.3.3</w:t>
      </w:r>
      <w:r>
        <w:rPr>
          <w:rFonts w:asciiTheme="minorHAnsi" w:eastAsiaTheme="minorEastAsia" w:hAnsiTheme="minorHAnsi" w:cstheme="minorBidi"/>
          <w:sz w:val="22"/>
          <w:szCs w:val="22"/>
        </w:rPr>
        <w:tab/>
      </w:r>
      <w:r>
        <w:rPr>
          <w:lang w:eastAsia="zh-CN"/>
        </w:rPr>
        <w:t>Procedure for 5G ProSe UE-to-Network Relay Discovery with Model B</w:t>
      </w:r>
      <w:r>
        <w:tab/>
      </w:r>
      <w:r>
        <w:fldChar w:fldCharType="begin" w:fldLock="1"/>
      </w:r>
      <w:r>
        <w:instrText xml:space="preserve"> PAGEREF _Toc122420038 \h </w:instrText>
      </w:r>
      <w:r>
        <w:fldChar w:fldCharType="separate"/>
      </w:r>
      <w:r>
        <w:t>75</w:t>
      </w:r>
      <w:r>
        <w:fldChar w:fldCharType="end"/>
      </w:r>
    </w:p>
    <w:p w14:paraId="468CF8FD" w14:textId="419CC5FB" w:rsidR="0030208B" w:rsidRDefault="0030208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5G ProSe Direct Communication</w:t>
      </w:r>
      <w:r>
        <w:tab/>
      </w:r>
      <w:r>
        <w:fldChar w:fldCharType="begin" w:fldLock="1"/>
      </w:r>
      <w:r>
        <w:instrText xml:space="preserve"> PAGEREF _Toc122420039 \h </w:instrText>
      </w:r>
      <w:r>
        <w:fldChar w:fldCharType="separate"/>
      </w:r>
      <w:r>
        <w:t>76</w:t>
      </w:r>
      <w:r>
        <w:fldChar w:fldCharType="end"/>
      </w:r>
    </w:p>
    <w:p w14:paraId="2938D48F" w14:textId="06BE2F2A" w:rsidR="0030208B" w:rsidRDefault="0030208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Broadcast mode 5G ProSe Direct Communication</w:t>
      </w:r>
      <w:r>
        <w:tab/>
      </w:r>
      <w:r>
        <w:fldChar w:fldCharType="begin" w:fldLock="1"/>
      </w:r>
      <w:r>
        <w:instrText xml:space="preserve"> PAGEREF _Toc122420040 \h </w:instrText>
      </w:r>
      <w:r>
        <w:fldChar w:fldCharType="separate"/>
      </w:r>
      <w:r>
        <w:t>76</w:t>
      </w:r>
      <w:r>
        <w:fldChar w:fldCharType="end"/>
      </w:r>
    </w:p>
    <w:p w14:paraId="043F32D7" w14:textId="3B907655" w:rsidR="0030208B" w:rsidRDefault="0030208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rPr>
          <w:lang w:eastAsia="zh-CN"/>
        </w:rPr>
        <w:t>Groupcast mode 5G ProSe Direct Communication</w:t>
      </w:r>
      <w:r>
        <w:tab/>
      </w:r>
      <w:r>
        <w:fldChar w:fldCharType="begin" w:fldLock="1"/>
      </w:r>
      <w:r>
        <w:instrText xml:space="preserve"> PAGEREF _Toc122420041 \h </w:instrText>
      </w:r>
      <w:r>
        <w:fldChar w:fldCharType="separate"/>
      </w:r>
      <w:r>
        <w:t>77</w:t>
      </w:r>
      <w:r>
        <w:fldChar w:fldCharType="end"/>
      </w:r>
    </w:p>
    <w:p w14:paraId="078E2120" w14:textId="334D1882" w:rsidR="0030208B" w:rsidRDefault="0030208B">
      <w:pPr>
        <w:pStyle w:val="TOC3"/>
        <w:rPr>
          <w:rFonts w:asciiTheme="minorHAnsi" w:eastAsiaTheme="minorEastAsia" w:hAnsiTheme="minorHAnsi" w:cstheme="minorBidi"/>
          <w:sz w:val="22"/>
          <w:szCs w:val="22"/>
        </w:rPr>
      </w:pPr>
      <w:r w:rsidRPr="00BF0A3D">
        <w:rPr>
          <w:lang w:val="fr-FR"/>
        </w:rPr>
        <w:t>6.4.3</w:t>
      </w:r>
      <w:r>
        <w:rPr>
          <w:rFonts w:asciiTheme="minorHAnsi" w:eastAsiaTheme="minorEastAsia" w:hAnsiTheme="minorHAnsi" w:cstheme="minorBidi"/>
          <w:sz w:val="22"/>
          <w:szCs w:val="22"/>
        </w:rPr>
        <w:tab/>
      </w:r>
      <w:r w:rsidRPr="00BF0A3D">
        <w:rPr>
          <w:lang w:val="fr-FR"/>
        </w:rPr>
        <w:t>Unicast mode 5G ProSe Direct Communication</w:t>
      </w:r>
      <w:r>
        <w:tab/>
      </w:r>
      <w:r>
        <w:fldChar w:fldCharType="begin" w:fldLock="1"/>
      </w:r>
      <w:r>
        <w:instrText xml:space="preserve"> PAGEREF _Toc122420042 \h </w:instrText>
      </w:r>
      <w:r>
        <w:fldChar w:fldCharType="separate"/>
      </w:r>
      <w:r>
        <w:t>78</w:t>
      </w:r>
      <w:r>
        <w:fldChar w:fldCharType="end"/>
      </w:r>
    </w:p>
    <w:p w14:paraId="729972E2" w14:textId="00101B0B" w:rsidR="0030208B" w:rsidRDefault="0030208B">
      <w:pPr>
        <w:pStyle w:val="TOC4"/>
        <w:rPr>
          <w:rFonts w:asciiTheme="minorHAnsi" w:eastAsiaTheme="minorEastAsia" w:hAnsiTheme="minorHAnsi" w:cstheme="minorBidi"/>
          <w:sz w:val="22"/>
          <w:szCs w:val="22"/>
        </w:rPr>
      </w:pPr>
      <w:r>
        <w:rPr>
          <w:lang w:eastAsia="ko-KR"/>
        </w:rPr>
        <w:t>6.4.3.1</w:t>
      </w:r>
      <w:r>
        <w:rPr>
          <w:rFonts w:asciiTheme="minorHAnsi" w:eastAsiaTheme="minorEastAsia" w:hAnsiTheme="minorHAnsi" w:cstheme="minorBidi"/>
          <w:sz w:val="22"/>
          <w:szCs w:val="22"/>
        </w:rPr>
        <w:tab/>
      </w:r>
      <w:r>
        <w:t>Layer-2 link establishment over PC5 reference point</w:t>
      </w:r>
      <w:r>
        <w:tab/>
      </w:r>
      <w:r>
        <w:fldChar w:fldCharType="begin" w:fldLock="1"/>
      </w:r>
      <w:r>
        <w:instrText xml:space="preserve"> PAGEREF _Toc122420043 \h </w:instrText>
      </w:r>
      <w:r>
        <w:fldChar w:fldCharType="separate"/>
      </w:r>
      <w:r>
        <w:t>78</w:t>
      </w:r>
      <w:r>
        <w:fldChar w:fldCharType="end"/>
      </w:r>
    </w:p>
    <w:p w14:paraId="03D93307" w14:textId="3AE68B8A" w:rsidR="0030208B" w:rsidRDefault="0030208B">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t>Link identifier update for a unicast link</w:t>
      </w:r>
      <w:r>
        <w:tab/>
      </w:r>
      <w:r>
        <w:fldChar w:fldCharType="begin" w:fldLock="1"/>
      </w:r>
      <w:r>
        <w:instrText xml:space="preserve"> PAGEREF _Toc122420044 \h </w:instrText>
      </w:r>
      <w:r>
        <w:fldChar w:fldCharType="separate"/>
      </w:r>
      <w:r>
        <w:t>82</w:t>
      </w:r>
      <w:r>
        <w:fldChar w:fldCharType="end"/>
      </w:r>
    </w:p>
    <w:p w14:paraId="3E874ED0" w14:textId="1DF2399E" w:rsidR="0030208B" w:rsidRDefault="0030208B">
      <w:pPr>
        <w:pStyle w:val="TOC4"/>
        <w:rPr>
          <w:rFonts w:asciiTheme="minorHAnsi" w:eastAsiaTheme="minorEastAsia" w:hAnsiTheme="minorHAnsi" w:cstheme="minorBidi"/>
          <w:sz w:val="22"/>
          <w:szCs w:val="22"/>
        </w:rPr>
      </w:pPr>
      <w:r>
        <w:rPr>
          <w:lang w:eastAsia="ko-KR"/>
        </w:rPr>
        <w:t>6.4.3.3</w:t>
      </w:r>
      <w:r>
        <w:rPr>
          <w:rFonts w:asciiTheme="minorHAnsi" w:eastAsiaTheme="minorEastAsia" w:hAnsiTheme="minorHAnsi" w:cstheme="minorBidi"/>
          <w:sz w:val="22"/>
          <w:szCs w:val="22"/>
        </w:rPr>
        <w:tab/>
      </w:r>
      <w:r>
        <w:t>Layer-2 link release over PC5 reference point</w:t>
      </w:r>
      <w:r>
        <w:tab/>
      </w:r>
      <w:r>
        <w:fldChar w:fldCharType="begin" w:fldLock="1"/>
      </w:r>
      <w:r>
        <w:instrText xml:space="preserve"> PAGEREF _Toc122420045 \h </w:instrText>
      </w:r>
      <w:r>
        <w:fldChar w:fldCharType="separate"/>
      </w:r>
      <w:r>
        <w:t>83</w:t>
      </w:r>
      <w:r>
        <w:fldChar w:fldCharType="end"/>
      </w:r>
    </w:p>
    <w:p w14:paraId="67E74F09" w14:textId="1C4FD409" w:rsidR="0030208B" w:rsidRDefault="0030208B">
      <w:pPr>
        <w:pStyle w:val="TOC4"/>
        <w:rPr>
          <w:rFonts w:asciiTheme="minorHAnsi" w:eastAsiaTheme="minorEastAsia" w:hAnsiTheme="minorHAnsi" w:cstheme="minorBidi"/>
          <w:sz w:val="22"/>
          <w:szCs w:val="22"/>
        </w:rPr>
      </w:pPr>
      <w:r>
        <w:rPr>
          <w:lang w:eastAsia="ko-KR"/>
        </w:rPr>
        <w:t>6.4.3.4</w:t>
      </w:r>
      <w:r>
        <w:rPr>
          <w:rFonts w:asciiTheme="minorHAnsi" w:eastAsiaTheme="minorEastAsia" w:hAnsiTheme="minorHAnsi" w:cstheme="minorBidi"/>
          <w:sz w:val="22"/>
          <w:szCs w:val="22"/>
        </w:rPr>
        <w:tab/>
      </w:r>
      <w:r>
        <w:t>Layer-2 link modification for a unicast link</w:t>
      </w:r>
      <w:r>
        <w:tab/>
      </w:r>
      <w:r>
        <w:fldChar w:fldCharType="begin" w:fldLock="1"/>
      </w:r>
      <w:r>
        <w:instrText xml:space="preserve"> PAGEREF _Toc122420046 \h </w:instrText>
      </w:r>
      <w:r>
        <w:fldChar w:fldCharType="separate"/>
      </w:r>
      <w:r>
        <w:t>84</w:t>
      </w:r>
      <w:r>
        <w:fldChar w:fldCharType="end"/>
      </w:r>
    </w:p>
    <w:p w14:paraId="2FD0056E" w14:textId="5BE29B12" w:rsidR="0030208B" w:rsidRDefault="0030208B">
      <w:pPr>
        <w:pStyle w:val="TOC4"/>
        <w:rPr>
          <w:rFonts w:asciiTheme="minorHAnsi" w:eastAsiaTheme="minorEastAsia" w:hAnsiTheme="minorHAnsi" w:cstheme="minorBidi"/>
          <w:sz w:val="22"/>
          <w:szCs w:val="22"/>
        </w:rPr>
      </w:pPr>
      <w:r>
        <w:rPr>
          <w:lang w:eastAsia="ko-KR"/>
        </w:rPr>
        <w:t>6.4.3.5</w:t>
      </w:r>
      <w:r>
        <w:rPr>
          <w:rFonts w:asciiTheme="minorHAnsi" w:eastAsiaTheme="minorEastAsia" w:hAnsiTheme="minorHAnsi" w:cstheme="minorBidi"/>
          <w:sz w:val="22"/>
          <w:szCs w:val="22"/>
        </w:rPr>
        <w:tab/>
      </w:r>
      <w:r>
        <w:rPr>
          <w:lang w:eastAsia="ko-KR"/>
        </w:rPr>
        <w:t>Layer-2 link maintenance over PC5 reference point</w:t>
      </w:r>
      <w:r>
        <w:tab/>
      </w:r>
      <w:r>
        <w:fldChar w:fldCharType="begin" w:fldLock="1"/>
      </w:r>
      <w:r>
        <w:instrText xml:space="preserve"> PAGEREF _Toc122420047 \h </w:instrText>
      </w:r>
      <w:r>
        <w:fldChar w:fldCharType="separate"/>
      </w:r>
      <w:r>
        <w:t>85</w:t>
      </w:r>
      <w:r>
        <w:fldChar w:fldCharType="end"/>
      </w:r>
    </w:p>
    <w:p w14:paraId="5A6D1BC9" w14:textId="22638E2D" w:rsidR="0030208B" w:rsidRDefault="0030208B">
      <w:pPr>
        <w:pStyle w:val="TOC4"/>
        <w:rPr>
          <w:rFonts w:asciiTheme="minorHAnsi" w:eastAsiaTheme="minorEastAsia" w:hAnsiTheme="minorHAnsi" w:cstheme="minorBidi"/>
          <w:sz w:val="22"/>
          <w:szCs w:val="22"/>
        </w:rPr>
      </w:pPr>
      <w:r>
        <w:rPr>
          <w:lang w:eastAsia="ko-KR"/>
        </w:rPr>
        <w:t>6.4.3.6</w:t>
      </w:r>
      <w:r>
        <w:rPr>
          <w:rFonts w:asciiTheme="minorHAnsi" w:eastAsiaTheme="minorEastAsia" w:hAnsiTheme="minorHAnsi" w:cstheme="minorBidi"/>
          <w:sz w:val="22"/>
          <w:szCs w:val="22"/>
        </w:rPr>
        <w:tab/>
      </w:r>
      <w:r>
        <w:t>Layer-2 link management over PC5 reference point for 5G ProSe UE-to-Network Relay</w:t>
      </w:r>
      <w:r>
        <w:tab/>
      </w:r>
      <w:r>
        <w:fldChar w:fldCharType="begin" w:fldLock="1"/>
      </w:r>
      <w:r>
        <w:instrText xml:space="preserve"> PAGEREF _Toc122420048 \h </w:instrText>
      </w:r>
      <w:r>
        <w:fldChar w:fldCharType="separate"/>
      </w:r>
      <w:r>
        <w:t>86</w:t>
      </w:r>
      <w:r>
        <w:fldChar w:fldCharType="end"/>
      </w:r>
    </w:p>
    <w:p w14:paraId="26CFCB28" w14:textId="5B6DBD21" w:rsidR="0030208B" w:rsidRDefault="0030208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 xml:space="preserve">5G </w:t>
      </w:r>
      <w:r>
        <w:t xml:space="preserve">ProSe UE-to-Network Relay </w:t>
      </w:r>
      <w:r>
        <w:rPr>
          <w:lang w:eastAsia="zh-CN"/>
        </w:rPr>
        <w:t>Communication</w:t>
      </w:r>
      <w:r>
        <w:tab/>
      </w:r>
      <w:r>
        <w:fldChar w:fldCharType="begin" w:fldLock="1"/>
      </w:r>
      <w:r>
        <w:instrText xml:space="preserve"> PAGEREF _Toc122420049 \h </w:instrText>
      </w:r>
      <w:r>
        <w:fldChar w:fldCharType="separate"/>
      </w:r>
      <w:r>
        <w:t>87</w:t>
      </w:r>
      <w:r>
        <w:fldChar w:fldCharType="end"/>
      </w:r>
    </w:p>
    <w:p w14:paraId="0CB18EE8" w14:textId="3EEA752D" w:rsidR="0030208B" w:rsidRDefault="0030208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_Toc122420050 \h </w:instrText>
      </w:r>
      <w:r>
        <w:fldChar w:fldCharType="separate"/>
      </w:r>
      <w:r>
        <w:t>87</w:t>
      </w:r>
      <w:r>
        <w:fldChar w:fldCharType="end"/>
      </w:r>
    </w:p>
    <w:p w14:paraId="12C417CD" w14:textId="17342FBE" w:rsidR="0030208B" w:rsidRDefault="0030208B">
      <w:pPr>
        <w:pStyle w:val="TOC4"/>
        <w:rPr>
          <w:rFonts w:asciiTheme="minorHAnsi" w:eastAsiaTheme="minorEastAsia" w:hAnsiTheme="minorHAnsi" w:cstheme="minorBidi"/>
          <w:sz w:val="22"/>
          <w:szCs w:val="22"/>
        </w:rPr>
      </w:pPr>
      <w:r>
        <w:rPr>
          <w:lang w:eastAsia="zh-CN"/>
        </w:rPr>
        <w:lastRenderedPageBreak/>
        <w:t>6.5.1.1</w:t>
      </w:r>
      <w:r>
        <w:rPr>
          <w:rFonts w:asciiTheme="minorHAnsi" w:eastAsiaTheme="minorEastAsia" w:hAnsiTheme="minorHAnsi" w:cstheme="minorBidi"/>
          <w:sz w:val="22"/>
          <w:szCs w:val="22"/>
        </w:rPr>
        <w:tab/>
      </w:r>
      <w:r>
        <w:rPr>
          <w:lang w:eastAsia="zh-CN"/>
        </w:rPr>
        <w:t>5G ProSe Communication via 5G ProSe Layer-3 UE-to-Network Relay</w:t>
      </w:r>
      <w:r>
        <w:t xml:space="preserve"> without N3IWF</w:t>
      </w:r>
      <w:r>
        <w:tab/>
      </w:r>
      <w:r>
        <w:fldChar w:fldCharType="begin" w:fldLock="1"/>
      </w:r>
      <w:r>
        <w:instrText xml:space="preserve"> PAGEREF _Toc122420051 \h </w:instrText>
      </w:r>
      <w:r>
        <w:fldChar w:fldCharType="separate"/>
      </w:r>
      <w:r>
        <w:t>87</w:t>
      </w:r>
      <w:r>
        <w:fldChar w:fldCharType="end"/>
      </w:r>
    </w:p>
    <w:p w14:paraId="07D1CBD3" w14:textId="78F52030" w:rsidR="0030208B" w:rsidRDefault="0030208B">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_Toc122420052 \h </w:instrText>
      </w:r>
      <w:r>
        <w:fldChar w:fldCharType="separate"/>
      </w:r>
      <w:r>
        <w:t>90</w:t>
      </w:r>
      <w:r>
        <w:fldChar w:fldCharType="end"/>
      </w:r>
    </w:p>
    <w:p w14:paraId="1685018C" w14:textId="6E8F6CBB" w:rsidR="0030208B" w:rsidRDefault="0030208B">
      <w:pPr>
        <w:pStyle w:val="TOC5"/>
        <w:rPr>
          <w:rFonts w:asciiTheme="minorHAnsi" w:eastAsiaTheme="minorEastAsia" w:hAnsiTheme="minorHAnsi" w:cstheme="minorBidi"/>
          <w:sz w:val="22"/>
          <w:szCs w:val="22"/>
        </w:rPr>
      </w:pPr>
      <w:r>
        <w:t>6.5.1.2.1</w:t>
      </w:r>
      <w:r>
        <w:rPr>
          <w:rFonts w:asciiTheme="minorHAnsi" w:eastAsiaTheme="minorEastAsia" w:hAnsiTheme="minorHAnsi" w:cstheme="minorBidi"/>
          <w:sz w:val="22"/>
          <w:szCs w:val="22"/>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_Toc122420053 \h </w:instrText>
      </w:r>
      <w:r>
        <w:fldChar w:fldCharType="separate"/>
      </w:r>
      <w:r>
        <w:t>90</w:t>
      </w:r>
      <w:r>
        <w:fldChar w:fldCharType="end"/>
      </w:r>
    </w:p>
    <w:p w14:paraId="07990B90" w14:textId="67659DF2" w:rsidR="0030208B" w:rsidRDefault="0030208B">
      <w:pPr>
        <w:pStyle w:val="TOC5"/>
        <w:rPr>
          <w:rFonts w:asciiTheme="minorHAnsi" w:eastAsiaTheme="minorEastAsia" w:hAnsiTheme="minorHAnsi" w:cstheme="minorBidi"/>
          <w:sz w:val="22"/>
          <w:szCs w:val="22"/>
        </w:rPr>
      </w:pPr>
      <w:r>
        <w:t>6.5.1.2.2</w:t>
      </w:r>
      <w:r>
        <w:rPr>
          <w:rFonts w:asciiTheme="minorHAnsi" w:eastAsiaTheme="minorEastAsia" w:hAnsiTheme="minorHAnsi" w:cstheme="minorBidi"/>
          <w:sz w:val="22"/>
          <w:szCs w:val="22"/>
        </w:rPr>
        <w:tab/>
      </w:r>
      <w:r>
        <w:t>N3IWF selection</w:t>
      </w:r>
      <w:r w:rsidRPr="00BF0A3D">
        <w:rPr>
          <w:rFonts w:eastAsia="DengXian"/>
        </w:rPr>
        <w:t xml:space="preserve"> for 5G ProSe Layer-3 Remote UE</w:t>
      </w:r>
      <w:r>
        <w:t xml:space="preserve"> procedure</w:t>
      </w:r>
      <w:r>
        <w:tab/>
      </w:r>
      <w:r>
        <w:fldChar w:fldCharType="begin" w:fldLock="1"/>
      </w:r>
      <w:r>
        <w:instrText xml:space="preserve"> PAGEREF _Toc122420054 \h </w:instrText>
      </w:r>
      <w:r>
        <w:fldChar w:fldCharType="separate"/>
      </w:r>
      <w:r>
        <w:t>92</w:t>
      </w:r>
      <w:r>
        <w:fldChar w:fldCharType="end"/>
      </w:r>
    </w:p>
    <w:p w14:paraId="155D5387" w14:textId="1328F2B4" w:rsidR="0030208B" w:rsidRDefault="0030208B">
      <w:pPr>
        <w:pStyle w:val="TOC5"/>
        <w:rPr>
          <w:rFonts w:asciiTheme="minorHAnsi" w:eastAsiaTheme="minorEastAsia" w:hAnsiTheme="minorHAnsi" w:cstheme="minorBidi"/>
          <w:sz w:val="22"/>
          <w:szCs w:val="22"/>
        </w:rPr>
      </w:pPr>
      <w:r>
        <w:t>6.5.1.2.3</w:t>
      </w:r>
      <w:r>
        <w:rPr>
          <w:rFonts w:asciiTheme="minorHAnsi" w:eastAsiaTheme="minorEastAsia" w:hAnsiTheme="minorHAnsi" w:cstheme="minorBidi"/>
          <w:sz w:val="22"/>
          <w:szCs w:val="22"/>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_Toc122420055 \h </w:instrText>
      </w:r>
      <w:r>
        <w:fldChar w:fldCharType="separate"/>
      </w:r>
      <w:r>
        <w:t>92</w:t>
      </w:r>
      <w:r>
        <w:fldChar w:fldCharType="end"/>
      </w:r>
    </w:p>
    <w:p w14:paraId="385A2F12" w14:textId="799FA288" w:rsidR="0030208B" w:rsidRDefault="0030208B">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Additional parameters announcement procedure</w:t>
      </w:r>
      <w:r>
        <w:tab/>
      </w:r>
      <w:r>
        <w:fldChar w:fldCharType="begin" w:fldLock="1"/>
      </w:r>
      <w:r>
        <w:instrText xml:space="preserve"> PAGEREF _Toc122420056 \h </w:instrText>
      </w:r>
      <w:r>
        <w:fldChar w:fldCharType="separate"/>
      </w:r>
      <w:r>
        <w:t>92</w:t>
      </w:r>
      <w:r>
        <w:fldChar w:fldCharType="end"/>
      </w:r>
    </w:p>
    <w:p w14:paraId="76CC94E3" w14:textId="02FDBA10" w:rsidR="0030208B" w:rsidRDefault="0030208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_Toc122420057 \h </w:instrText>
      </w:r>
      <w:r>
        <w:fldChar w:fldCharType="separate"/>
      </w:r>
      <w:r>
        <w:t>94</w:t>
      </w:r>
      <w:r>
        <w:fldChar w:fldCharType="end"/>
      </w:r>
    </w:p>
    <w:p w14:paraId="2178B005" w14:textId="67DB3885" w:rsidR="0030208B" w:rsidRDefault="0030208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_Toc122420058 \h </w:instrText>
      </w:r>
      <w:r>
        <w:fldChar w:fldCharType="separate"/>
      </w:r>
      <w:r>
        <w:t>94</w:t>
      </w:r>
      <w:r>
        <w:fldChar w:fldCharType="end"/>
      </w:r>
    </w:p>
    <w:p w14:paraId="2E05647E" w14:textId="00100639" w:rsidR="0030208B" w:rsidRDefault="0030208B">
      <w:pPr>
        <w:pStyle w:val="TOC5"/>
        <w:rPr>
          <w:rFonts w:asciiTheme="minorHAnsi" w:eastAsiaTheme="minorEastAsia" w:hAnsiTheme="minorHAnsi" w:cstheme="minorBidi"/>
          <w:sz w:val="22"/>
          <w:szCs w:val="22"/>
        </w:rPr>
      </w:pPr>
      <w:r>
        <w:t>6.5.2.1.1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_Toc122420059 \h </w:instrText>
      </w:r>
      <w:r>
        <w:fldChar w:fldCharType="separate"/>
      </w:r>
      <w:r>
        <w:t>94</w:t>
      </w:r>
      <w:r>
        <w:fldChar w:fldCharType="end"/>
      </w:r>
    </w:p>
    <w:p w14:paraId="1FED03DA" w14:textId="13C67AFD" w:rsidR="0030208B" w:rsidRDefault="0030208B">
      <w:pPr>
        <w:pStyle w:val="TOC5"/>
        <w:rPr>
          <w:rFonts w:asciiTheme="minorHAnsi" w:eastAsiaTheme="minorEastAsia" w:hAnsiTheme="minorHAnsi" w:cstheme="minorBidi"/>
          <w:sz w:val="22"/>
          <w:szCs w:val="22"/>
        </w:rPr>
      </w:pPr>
      <w:r>
        <w:t>6.5.2.1.2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_Toc122420060 \h </w:instrText>
      </w:r>
      <w:r>
        <w:fldChar w:fldCharType="separate"/>
      </w:r>
      <w:r>
        <w:t>94</w:t>
      </w:r>
      <w:r>
        <w:fldChar w:fldCharType="end"/>
      </w:r>
    </w:p>
    <w:p w14:paraId="62B98002" w14:textId="7009D05E" w:rsidR="0030208B" w:rsidRDefault="0030208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Connection establishment</w:t>
      </w:r>
      <w:r>
        <w:tab/>
      </w:r>
      <w:r>
        <w:fldChar w:fldCharType="begin" w:fldLock="1"/>
      </w:r>
      <w:r>
        <w:instrText xml:space="preserve"> PAGEREF _Toc122420061 \h </w:instrText>
      </w:r>
      <w:r>
        <w:fldChar w:fldCharType="separate"/>
      </w:r>
      <w:r>
        <w:t>95</w:t>
      </w:r>
      <w:r>
        <w:fldChar w:fldCharType="end"/>
      </w:r>
    </w:p>
    <w:p w14:paraId="0170C750" w14:textId="79987539" w:rsidR="0030208B" w:rsidRDefault="0030208B">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zh-CN"/>
        </w:rPr>
        <w:t>5G ProSe UE-to-Network Relay reselection</w:t>
      </w:r>
      <w:r>
        <w:tab/>
      </w:r>
      <w:r>
        <w:fldChar w:fldCharType="begin" w:fldLock="1"/>
      </w:r>
      <w:r>
        <w:instrText xml:space="preserve"> PAGEREF _Toc122420062 \h </w:instrText>
      </w:r>
      <w:r>
        <w:fldChar w:fldCharType="separate"/>
      </w:r>
      <w:r>
        <w:t>96</w:t>
      </w:r>
      <w:r>
        <w:fldChar w:fldCharType="end"/>
      </w:r>
    </w:p>
    <w:p w14:paraId="5E9B01D5" w14:textId="35FD0F29" w:rsidR="0030208B" w:rsidRDefault="0030208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5G ProSe R</w:t>
      </w:r>
      <w:r>
        <w:rPr>
          <w:lang w:eastAsia="zh-CN"/>
        </w:rPr>
        <w:t>emote UE traffic handling for 5G ProSe UE-to-Network Relay support</w:t>
      </w:r>
      <w:r>
        <w:tab/>
      </w:r>
      <w:r>
        <w:fldChar w:fldCharType="begin" w:fldLock="1"/>
      </w:r>
      <w:r>
        <w:instrText xml:space="preserve"> PAGEREF _Toc122420063 \h </w:instrText>
      </w:r>
      <w:r>
        <w:fldChar w:fldCharType="separate"/>
      </w:r>
      <w:r>
        <w:t>96</w:t>
      </w:r>
      <w:r>
        <w:fldChar w:fldCharType="end"/>
      </w:r>
    </w:p>
    <w:p w14:paraId="7BA223F0" w14:textId="736B51C8" w:rsidR="0030208B" w:rsidRDefault="0030208B">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zh-CN"/>
        </w:rPr>
        <w:t>Procedures for Service Authorization to NG-RAN</w:t>
      </w:r>
      <w:r>
        <w:tab/>
      </w:r>
      <w:r>
        <w:fldChar w:fldCharType="begin" w:fldLock="1"/>
      </w:r>
      <w:r>
        <w:instrText xml:space="preserve"> PAGEREF _Toc122420064 \h </w:instrText>
      </w:r>
      <w:r>
        <w:fldChar w:fldCharType="separate"/>
      </w:r>
      <w:r>
        <w:t>97</w:t>
      </w:r>
      <w:r>
        <w:fldChar w:fldCharType="end"/>
      </w:r>
    </w:p>
    <w:p w14:paraId="1649B882" w14:textId="09138B31" w:rsidR="0030208B" w:rsidRDefault="0030208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_Toc122420065 \h </w:instrText>
      </w:r>
      <w:r>
        <w:fldChar w:fldCharType="separate"/>
      </w:r>
      <w:r>
        <w:t>97</w:t>
      </w:r>
      <w:r>
        <w:fldChar w:fldCharType="end"/>
      </w:r>
    </w:p>
    <w:p w14:paraId="253812B1" w14:textId="3C9236FC"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w:t>
      </w:r>
      <w:r w:rsidRPr="00BF0A3D">
        <w:rPr>
          <w:rFonts w:eastAsia="SimSun"/>
          <w:lang w:eastAsia="zh-CN"/>
        </w:rPr>
        <w:t>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_Toc122420066 \h </w:instrText>
      </w:r>
      <w:r>
        <w:fldChar w:fldCharType="separate"/>
      </w:r>
      <w:r>
        <w:t>97</w:t>
      </w:r>
      <w:r>
        <w:fldChar w:fldCharType="end"/>
      </w:r>
    </w:p>
    <w:p w14:paraId="7331E45E" w14:textId="2ADBC258"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.3</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_Toc122420067 \h </w:instrText>
      </w:r>
      <w:r>
        <w:fldChar w:fldCharType="separate"/>
      </w:r>
      <w:r>
        <w:t>98</w:t>
      </w:r>
      <w:r>
        <w:fldChar w:fldCharType="end"/>
      </w:r>
    </w:p>
    <w:p w14:paraId="5C12E2B5" w14:textId="2A968D1B"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.4</w:t>
      </w:r>
      <w:r>
        <w:rPr>
          <w:rFonts w:asciiTheme="minorHAnsi" w:eastAsiaTheme="minorEastAsia" w:hAnsiTheme="minorHAnsi" w:cstheme="minorBidi"/>
          <w:sz w:val="22"/>
          <w:szCs w:val="22"/>
        </w:rPr>
        <w:tab/>
      </w:r>
      <w:r>
        <w:rPr>
          <w:lang w:eastAsia="zh-CN"/>
        </w:rPr>
        <w:t>N2</w:t>
      </w:r>
      <w:r>
        <w:t xml:space="preserve"> Handover procedure</w:t>
      </w:r>
      <w:r>
        <w:tab/>
      </w:r>
      <w:r>
        <w:fldChar w:fldCharType="begin" w:fldLock="1"/>
      </w:r>
      <w:r>
        <w:instrText xml:space="preserve"> PAGEREF _Toc122420068 \h </w:instrText>
      </w:r>
      <w:r>
        <w:fldChar w:fldCharType="separate"/>
      </w:r>
      <w:r>
        <w:t>98</w:t>
      </w:r>
      <w:r>
        <w:fldChar w:fldCharType="end"/>
      </w:r>
    </w:p>
    <w:p w14:paraId="5B901DA2" w14:textId="2163509C"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.5</w:t>
      </w:r>
      <w:r>
        <w:rPr>
          <w:rFonts w:asciiTheme="minorHAnsi" w:eastAsiaTheme="minorEastAsia" w:hAnsiTheme="minorHAnsi" w:cstheme="minorBidi"/>
          <w:sz w:val="22"/>
          <w:szCs w:val="22"/>
        </w:rPr>
        <w:tab/>
      </w:r>
      <w:r>
        <w:rPr>
          <w:lang w:eastAsia="zh-CN"/>
        </w:rPr>
        <w:t>Xn</w:t>
      </w:r>
      <w:r>
        <w:t xml:space="preserve"> Handover procedure</w:t>
      </w:r>
      <w:r>
        <w:tab/>
      </w:r>
      <w:r>
        <w:fldChar w:fldCharType="begin" w:fldLock="1"/>
      </w:r>
      <w:r>
        <w:instrText xml:space="preserve"> PAGEREF _Toc122420069 \h </w:instrText>
      </w:r>
      <w:r>
        <w:fldChar w:fldCharType="separate"/>
      </w:r>
      <w:r>
        <w:t>98</w:t>
      </w:r>
      <w:r>
        <w:fldChar w:fldCharType="end"/>
      </w:r>
    </w:p>
    <w:p w14:paraId="42CDAE90" w14:textId="412A51A8"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.6</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_Toc122420070 \h </w:instrText>
      </w:r>
      <w:r>
        <w:fldChar w:fldCharType="separate"/>
      </w:r>
      <w:r>
        <w:t>98</w:t>
      </w:r>
      <w:r>
        <w:fldChar w:fldCharType="end"/>
      </w:r>
    </w:p>
    <w:p w14:paraId="67AE9490" w14:textId="0C6AD50B" w:rsidR="0030208B" w:rsidRDefault="0030208B">
      <w:pPr>
        <w:pStyle w:val="TOC3"/>
        <w:rPr>
          <w:rFonts w:asciiTheme="minorHAnsi" w:eastAsiaTheme="minorEastAsia" w:hAnsiTheme="minorHAnsi" w:cstheme="minorBidi"/>
          <w:sz w:val="22"/>
          <w:szCs w:val="22"/>
        </w:rPr>
      </w:pPr>
      <w:r w:rsidRPr="00BF0A3D">
        <w:rPr>
          <w:rFonts w:eastAsia="SimSun"/>
          <w:lang w:eastAsia="zh-CN"/>
        </w:rPr>
        <w:t>6.6.7</w:t>
      </w:r>
      <w:r>
        <w:rPr>
          <w:rFonts w:asciiTheme="minorHAnsi" w:eastAsiaTheme="minorEastAsia" w:hAnsiTheme="minorHAnsi" w:cstheme="minorBidi"/>
          <w:sz w:val="22"/>
          <w:szCs w:val="22"/>
        </w:rPr>
        <w:tab/>
      </w:r>
      <w:r w:rsidRPr="00BF0A3D">
        <w:rPr>
          <w:rFonts w:eastAsia="SimSun"/>
          <w:lang w:eastAsia="zh-CN"/>
        </w:rPr>
        <w:t>Delivery of PC5 QoS parameters for ProSe to NG-RAN</w:t>
      </w:r>
      <w:r>
        <w:tab/>
      </w:r>
      <w:r>
        <w:fldChar w:fldCharType="begin" w:fldLock="1"/>
      </w:r>
      <w:r>
        <w:instrText xml:space="preserve"> PAGEREF _Toc122420071 \h </w:instrText>
      </w:r>
      <w:r>
        <w:fldChar w:fldCharType="separate"/>
      </w:r>
      <w:r>
        <w:t>98</w:t>
      </w:r>
      <w:r>
        <w:fldChar w:fldCharType="end"/>
      </w:r>
    </w:p>
    <w:p w14:paraId="2F8658BE" w14:textId="6E852126" w:rsidR="0030208B" w:rsidRDefault="0030208B">
      <w:pPr>
        <w:pStyle w:val="TOC1"/>
        <w:rPr>
          <w:rFonts w:asciiTheme="minorHAnsi" w:eastAsiaTheme="minorEastAsia" w:hAnsiTheme="minorHAnsi" w:cstheme="minorBidi"/>
          <w:szCs w:val="22"/>
        </w:rPr>
      </w:pPr>
      <w:r w:rsidRPr="00BF0A3D">
        <w:rPr>
          <w:rFonts w:eastAsia="SimSun"/>
          <w:lang w:eastAsia="zh-CN"/>
        </w:rPr>
        <w:t>7</w:t>
      </w:r>
      <w:r>
        <w:rPr>
          <w:rFonts w:asciiTheme="minorHAnsi" w:eastAsiaTheme="minorEastAsia" w:hAnsiTheme="minorHAnsi" w:cstheme="minorBidi"/>
          <w:szCs w:val="22"/>
        </w:rPr>
        <w:tab/>
      </w:r>
      <w:r w:rsidRPr="00BF0A3D">
        <w:rPr>
          <w:rFonts w:eastAsia="SimSun"/>
          <w:lang w:eastAsia="zh-CN"/>
        </w:rPr>
        <w:t>Network Function Services</w:t>
      </w:r>
      <w:r>
        <w:tab/>
      </w:r>
      <w:r>
        <w:fldChar w:fldCharType="begin" w:fldLock="1"/>
      </w:r>
      <w:r>
        <w:instrText xml:space="preserve"> PAGEREF _Toc122420072 \h </w:instrText>
      </w:r>
      <w:r>
        <w:fldChar w:fldCharType="separate"/>
      </w:r>
      <w:r>
        <w:t>99</w:t>
      </w:r>
      <w:r>
        <w:fldChar w:fldCharType="end"/>
      </w:r>
    </w:p>
    <w:p w14:paraId="5007313D" w14:textId="59563069" w:rsidR="0030208B" w:rsidRDefault="0030208B">
      <w:pPr>
        <w:pStyle w:val="TOC2"/>
        <w:rPr>
          <w:rFonts w:asciiTheme="minorHAnsi" w:eastAsiaTheme="minorEastAsia" w:hAnsiTheme="minorHAnsi" w:cstheme="minorBidi"/>
          <w:sz w:val="22"/>
          <w:szCs w:val="22"/>
        </w:rPr>
      </w:pPr>
      <w:r w:rsidRPr="00BF0A3D">
        <w:rPr>
          <w:rFonts w:eastAsia="SimSun"/>
          <w:lang w:eastAsia="zh-CN"/>
        </w:rPr>
        <w:t>7</w:t>
      </w:r>
      <w:r>
        <w:rPr>
          <w:lang w:eastAsia="ko-KR"/>
        </w:rPr>
        <w:t>.</w:t>
      </w:r>
      <w:r w:rsidRPr="00BF0A3D">
        <w:rPr>
          <w:rFonts w:eastAsia="SimSun"/>
          <w:lang w:eastAsia="zh-CN"/>
        </w:rPr>
        <w:t>1</w:t>
      </w:r>
      <w:r>
        <w:rPr>
          <w:rFonts w:asciiTheme="minorHAnsi" w:eastAsiaTheme="minorEastAsia" w:hAnsiTheme="minorHAnsi" w:cstheme="minorBidi"/>
          <w:sz w:val="22"/>
          <w:szCs w:val="22"/>
        </w:rPr>
        <w:tab/>
      </w:r>
      <w:r w:rsidRPr="00BF0A3D">
        <w:rPr>
          <w:rFonts w:eastAsia="SimSun"/>
          <w:lang w:eastAsia="zh-CN"/>
        </w:rPr>
        <w:t>5G DDNMF Services</w:t>
      </w:r>
      <w:r>
        <w:tab/>
      </w:r>
      <w:r>
        <w:fldChar w:fldCharType="begin" w:fldLock="1"/>
      </w:r>
      <w:r>
        <w:instrText xml:space="preserve"> PAGEREF _Toc122420073 \h </w:instrText>
      </w:r>
      <w:r>
        <w:fldChar w:fldCharType="separate"/>
      </w:r>
      <w:r>
        <w:t>99</w:t>
      </w:r>
      <w:r>
        <w:fldChar w:fldCharType="end"/>
      </w:r>
    </w:p>
    <w:p w14:paraId="3EF8BE30" w14:textId="645B0CE3" w:rsidR="0030208B" w:rsidRDefault="0030208B">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_Toc122420074 \h </w:instrText>
      </w:r>
      <w:r>
        <w:fldChar w:fldCharType="separate"/>
      </w:r>
      <w:r>
        <w:t>99</w:t>
      </w:r>
      <w:r>
        <w:fldChar w:fldCharType="end"/>
      </w:r>
    </w:p>
    <w:p w14:paraId="67A506C9" w14:textId="6D0D5ADE" w:rsidR="0030208B" w:rsidRDefault="0030208B">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N5g-ddnmf_Discovery service</w:t>
      </w:r>
      <w:r>
        <w:tab/>
      </w:r>
      <w:r>
        <w:fldChar w:fldCharType="begin" w:fldLock="1"/>
      </w:r>
      <w:r>
        <w:instrText xml:space="preserve"> PAGEREF _Toc122420075 \h </w:instrText>
      </w:r>
      <w:r>
        <w:fldChar w:fldCharType="separate"/>
      </w:r>
      <w:r>
        <w:t>99</w:t>
      </w:r>
      <w:r>
        <w:fldChar w:fldCharType="end"/>
      </w:r>
    </w:p>
    <w:p w14:paraId="41023492" w14:textId="17355E87" w:rsidR="0030208B" w:rsidRDefault="0030208B">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General</w:t>
      </w:r>
      <w:r>
        <w:tab/>
      </w:r>
      <w:r>
        <w:fldChar w:fldCharType="begin" w:fldLock="1"/>
      </w:r>
      <w:r>
        <w:instrText xml:space="preserve"> PAGEREF _Toc122420076 \h </w:instrText>
      </w:r>
      <w:r>
        <w:fldChar w:fldCharType="separate"/>
      </w:r>
      <w:r>
        <w:t>99</w:t>
      </w:r>
      <w:r>
        <w:fldChar w:fldCharType="end"/>
      </w:r>
    </w:p>
    <w:p w14:paraId="0CA79FEE" w14:textId="1CB01253" w:rsidR="0030208B" w:rsidRDefault="0030208B">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N5g-ddnmf_Discovery_AnnounceAuthorize service operation</w:t>
      </w:r>
      <w:r>
        <w:tab/>
      </w:r>
      <w:r>
        <w:fldChar w:fldCharType="begin" w:fldLock="1"/>
      </w:r>
      <w:r>
        <w:instrText xml:space="preserve"> PAGEREF _Toc122420077 \h </w:instrText>
      </w:r>
      <w:r>
        <w:fldChar w:fldCharType="separate"/>
      </w:r>
      <w:r>
        <w:t>99</w:t>
      </w:r>
      <w:r>
        <w:fldChar w:fldCharType="end"/>
      </w:r>
    </w:p>
    <w:p w14:paraId="15AF2D9A" w14:textId="2DD46F47" w:rsidR="0030208B" w:rsidRDefault="0030208B">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N5g-ddnmf_Discovery_AnnounceUpdate service operation</w:t>
      </w:r>
      <w:r>
        <w:tab/>
      </w:r>
      <w:r>
        <w:fldChar w:fldCharType="begin" w:fldLock="1"/>
      </w:r>
      <w:r>
        <w:instrText xml:space="preserve"> PAGEREF _Toc122420078 \h </w:instrText>
      </w:r>
      <w:r>
        <w:fldChar w:fldCharType="separate"/>
      </w:r>
      <w:r>
        <w:t>100</w:t>
      </w:r>
      <w:r>
        <w:fldChar w:fldCharType="end"/>
      </w:r>
    </w:p>
    <w:p w14:paraId="7C753300" w14:textId="7925C2EE" w:rsidR="0030208B" w:rsidRDefault="0030208B">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N5g-ddnmf_Discovery_MonitorAuthorize service operation</w:t>
      </w:r>
      <w:r>
        <w:tab/>
      </w:r>
      <w:r>
        <w:fldChar w:fldCharType="begin" w:fldLock="1"/>
      </w:r>
      <w:r>
        <w:instrText xml:space="preserve"> PAGEREF _Toc122420079 \h </w:instrText>
      </w:r>
      <w:r>
        <w:fldChar w:fldCharType="separate"/>
      </w:r>
      <w:r>
        <w:t>100</w:t>
      </w:r>
      <w:r>
        <w:fldChar w:fldCharType="end"/>
      </w:r>
    </w:p>
    <w:p w14:paraId="373280D6" w14:textId="4DF413AE" w:rsidR="0030208B" w:rsidRDefault="0030208B">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N5g-ddnmf_Discovery_MonitorUpdate service operation</w:t>
      </w:r>
      <w:r>
        <w:tab/>
      </w:r>
      <w:r>
        <w:fldChar w:fldCharType="begin" w:fldLock="1"/>
      </w:r>
      <w:r>
        <w:instrText xml:space="preserve"> PAGEREF _Toc122420080 \h </w:instrText>
      </w:r>
      <w:r>
        <w:fldChar w:fldCharType="separate"/>
      </w:r>
      <w:r>
        <w:t>100</w:t>
      </w:r>
      <w:r>
        <w:fldChar w:fldCharType="end"/>
      </w:r>
    </w:p>
    <w:p w14:paraId="278552B5" w14:textId="59858376" w:rsidR="0030208B" w:rsidRDefault="0030208B">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t>N5g-ddnmf_Discovery_MonitorUpdateResult service operation</w:t>
      </w:r>
      <w:r>
        <w:tab/>
      </w:r>
      <w:r>
        <w:fldChar w:fldCharType="begin" w:fldLock="1"/>
      </w:r>
      <w:r>
        <w:instrText xml:space="preserve"> PAGEREF _Toc122420081 \h </w:instrText>
      </w:r>
      <w:r>
        <w:fldChar w:fldCharType="separate"/>
      </w:r>
      <w:r>
        <w:t>101</w:t>
      </w:r>
      <w:r>
        <w:fldChar w:fldCharType="end"/>
      </w:r>
    </w:p>
    <w:p w14:paraId="40C2AFBD" w14:textId="4A4E8AE5" w:rsidR="0030208B" w:rsidRDefault="0030208B">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t>N5g-ddnmf_Discovery_DiscoveryAuthorize service operation</w:t>
      </w:r>
      <w:r>
        <w:tab/>
      </w:r>
      <w:r>
        <w:fldChar w:fldCharType="begin" w:fldLock="1"/>
      </w:r>
      <w:r>
        <w:instrText xml:space="preserve"> PAGEREF _Toc122420082 \h </w:instrText>
      </w:r>
      <w:r>
        <w:fldChar w:fldCharType="separate"/>
      </w:r>
      <w:r>
        <w:t>101</w:t>
      </w:r>
      <w:r>
        <w:fldChar w:fldCharType="end"/>
      </w:r>
    </w:p>
    <w:p w14:paraId="07DCB22A" w14:textId="5CF7DA12" w:rsidR="0030208B" w:rsidRDefault="0030208B">
      <w:pPr>
        <w:pStyle w:val="TOC4"/>
        <w:rPr>
          <w:rFonts w:asciiTheme="minorHAnsi" w:eastAsiaTheme="minorEastAsia" w:hAnsiTheme="minorHAnsi" w:cstheme="minorBidi"/>
          <w:sz w:val="22"/>
          <w:szCs w:val="22"/>
        </w:rPr>
      </w:pPr>
      <w:r>
        <w:t>7.1.2.8</w:t>
      </w:r>
      <w:r>
        <w:rPr>
          <w:rFonts w:asciiTheme="minorHAnsi" w:eastAsiaTheme="minorEastAsia" w:hAnsiTheme="minorHAnsi" w:cstheme="minorBidi"/>
          <w:sz w:val="22"/>
          <w:szCs w:val="22"/>
        </w:rPr>
        <w:tab/>
      </w:r>
      <w:r>
        <w:t>N5g-ddnmf_Discovery_MatchReport service operation</w:t>
      </w:r>
      <w:r>
        <w:tab/>
      </w:r>
      <w:r>
        <w:fldChar w:fldCharType="begin" w:fldLock="1"/>
      </w:r>
      <w:r>
        <w:instrText xml:space="preserve"> PAGEREF _Toc122420083 \h </w:instrText>
      </w:r>
      <w:r>
        <w:fldChar w:fldCharType="separate"/>
      </w:r>
      <w:r>
        <w:t>101</w:t>
      </w:r>
      <w:r>
        <w:fldChar w:fldCharType="end"/>
      </w:r>
    </w:p>
    <w:p w14:paraId="38ABBA31" w14:textId="6351A89B" w:rsidR="0030208B" w:rsidRDefault="0030208B">
      <w:pPr>
        <w:pStyle w:val="TOC4"/>
        <w:rPr>
          <w:rFonts w:asciiTheme="minorHAnsi" w:eastAsiaTheme="minorEastAsia" w:hAnsiTheme="minorHAnsi" w:cstheme="minorBidi"/>
          <w:sz w:val="22"/>
          <w:szCs w:val="22"/>
        </w:rPr>
      </w:pPr>
      <w:r>
        <w:t>7.1.2.9</w:t>
      </w:r>
      <w:r>
        <w:rPr>
          <w:rFonts w:asciiTheme="minorHAnsi" w:eastAsiaTheme="minorEastAsia" w:hAnsiTheme="minorHAnsi" w:cstheme="minorBidi"/>
          <w:sz w:val="22"/>
          <w:szCs w:val="22"/>
        </w:rPr>
        <w:tab/>
      </w:r>
      <w:r>
        <w:t>N5g-ddnmf_Discovery_MatchInformation service operation</w:t>
      </w:r>
      <w:r>
        <w:tab/>
      </w:r>
      <w:r>
        <w:fldChar w:fldCharType="begin" w:fldLock="1"/>
      </w:r>
      <w:r>
        <w:instrText xml:space="preserve"> PAGEREF _Toc122420084 \h </w:instrText>
      </w:r>
      <w:r>
        <w:fldChar w:fldCharType="separate"/>
      </w:r>
      <w:r>
        <w:t>101</w:t>
      </w:r>
      <w:r>
        <w:fldChar w:fldCharType="end"/>
      </w:r>
    </w:p>
    <w:p w14:paraId="2F12C7D6" w14:textId="39871E7E" w:rsidR="0030208B" w:rsidRDefault="0030208B">
      <w:pPr>
        <w:pStyle w:val="TOC2"/>
        <w:rPr>
          <w:rFonts w:asciiTheme="minorHAnsi" w:eastAsiaTheme="minorEastAsia" w:hAnsiTheme="minorHAnsi" w:cstheme="minorBidi"/>
          <w:sz w:val="22"/>
          <w:szCs w:val="22"/>
        </w:rPr>
      </w:pPr>
      <w:r w:rsidRPr="00BF0A3D">
        <w:rPr>
          <w:rFonts w:eastAsia="SimSun"/>
          <w:lang w:eastAsia="zh-CN"/>
        </w:rPr>
        <w:t>7</w:t>
      </w:r>
      <w:r>
        <w:rPr>
          <w:lang w:eastAsia="ko-KR"/>
        </w:rPr>
        <w:t>.</w:t>
      </w:r>
      <w:r w:rsidRPr="00BF0A3D">
        <w:rPr>
          <w:rFonts w:eastAsia="SimSun"/>
          <w:lang w:eastAsia="zh-CN"/>
        </w:rPr>
        <w:t>2</w:t>
      </w:r>
      <w:r>
        <w:rPr>
          <w:rFonts w:asciiTheme="minorHAnsi" w:eastAsiaTheme="minorEastAsia" w:hAnsiTheme="minorHAnsi" w:cstheme="minorBidi"/>
          <w:sz w:val="22"/>
          <w:szCs w:val="22"/>
        </w:rPr>
        <w:tab/>
      </w:r>
      <w:r w:rsidRPr="00BF0A3D">
        <w:rPr>
          <w:rFonts w:eastAsia="SimSun"/>
          <w:lang w:eastAsia="zh-CN"/>
        </w:rPr>
        <w:t>AF Services</w:t>
      </w:r>
      <w:r>
        <w:tab/>
      </w:r>
      <w:r>
        <w:fldChar w:fldCharType="begin" w:fldLock="1"/>
      </w:r>
      <w:r>
        <w:instrText xml:space="preserve"> PAGEREF _Toc122420085 \h </w:instrText>
      </w:r>
      <w:r>
        <w:fldChar w:fldCharType="separate"/>
      </w:r>
      <w:r>
        <w:t>102</w:t>
      </w:r>
      <w:r>
        <w:fldChar w:fldCharType="end"/>
      </w:r>
    </w:p>
    <w:p w14:paraId="7E893501" w14:textId="3C9201B5" w:rsidR="0030208B" w:rsidRDefault="0030208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_Toc122420086 \h </w:instrText>
      </w:r>
      <w:r>
        <w:fldChar w:fldCharType="separate"/>
      </w:r>
      <w:r>
        <w:t>102</w:t>
      </w:r>
      <w:r>
        <w:fldChar w:fldCharType="end"/>
      </w:r>
    </w:p>
    <w:p w14:paraId="70C36684" w14:textId="35AB54DF" w:rsidR="0030208B" w:rsidRDefault="0030208B">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Naf_ProSe service</w:t>
      </w:r>
      <w:r>
        <w:tab/>
      </w:r>
      <w:r>
        <w:fldChar w:fldCharType="begin" w:fldLock="1"/>
      </w:r>
      <w:r>
        <w:instrText xml:space="preserve"> PAGEREF _Toc122420087 \h </w:instrText>
      </w:r>
      <w:r>
        <w:fldChar w:fldCharType="separate"/>
      </w:r>
      <w:r>
        <w:t>102</w:t>
      </w:r>
      <w:r>
        <w:fldChar w:fldCharType="end"/>
      </w:r>
    </w:p>
    <w:p w14:paraId="1340B93C" w14:textId="32CB2427" w:rsidR="0030208B" w:rsidRDefault="0030208B">
      <w:pPr>
        <w:pStyle w:val="TOC4"/>
        <w:rPr>
          <w:rFonts w:asciiTheme="minorHAnsi" w:eastAsiaTheme="minorEastAsia" w:hAnsiTheme="minorHAnsi" w:cstheme="minorBidi"/>
          <w:sz w:val="22"/>
          <w:szCs w:val="22"/>
        </w:rPr>
      </w:pPr>
      <w:r w:rsidRPr="00BF0A3D">
        <w:rPr>
          <w:rFonts w:eastAsia="DengXian"/>
        </w:rPr>
        <w:t>7.2.2.1</w:t>
      </w:r>
      <w:r>
        <w:rPr>
          <w:rFonts w:asciiTheme="minorHAnsi" w:eastAsiaTheme="minorEastAsia" w:hAnsiTheme="minorHAnsi" w:cstheme="minorBidi"/>
          <w:sz w:val="22"/>
          <w:szCs w:val="22"/>
        </w:rPr>
        <w:tab/>
      </w:r>
      <w:r w:rsidRPr="00BF0A3D">
        <w:rPr>
          <w:rFonts w:eastAsia="DengXian"/>
        </w:rPr>
        <w:t>General</w:t>
      </w:r>
      <w:r>
        <w:tab/>
      </w:r>
      <w:r>
        <w:fldChar w:fldCharType="begin" w:fldLock="1"/>
      </w:r>
      <w:r>
        <w:instrText xml:space="preserve"> PAGEREF _Toc122420088 \h </w:instrText>
      </w:r>
      <w:r>
        <w:fldChar w:fldCharType="separate"/>
      </w:r>
      <w:r>
        <w:t>102</w:t>
      </w:r>
      <w:r>
        <w:fldChar w:fldCharType="end"/>
      </w:r>
    </w:p>
    <w:p w14:paraId="350F0033" w14:textId="01477405" w:rsidR="0030208B" w:rsidRDefault="0030208B">
      <w:pPr>
        <w:pStyle w:val="TOC4"/>
        <w:rPr>
          <w:rFonts w:asciiTheme="minorHAnsi" w:eastAsiaTheme="minorEastAsia" w:hAnsiTheme="minorHAnsi" w:cstheme="minorBidi"/>
          <w:sz w:val="22"/>
          <w:szCs w:val="22"/>
        </w:rPr>
      </w:pPr>
      <w:r w:rsidRPr="00BF0A3D">
        <w:rPr>
          <w:rFonts w:eastAsia="DengXian"/>
        </w:rPr>
        <w:t>7.2.2.2</w:t>
      </w:r>
      <w:r>
        <w:rPr>
          <w:rFonts w:asciiTheme="minorHAnsi" w:eastAsiaTheme="minorEastAsia" w:hAnsiTheme="minorHAnsi" w:cstheme="minorBidi"/>
          <w:sz w:val="22"/>
          <w:szCs w:val="22"/>
        </w:rPr>
        <w:tab/>
      </w:r>
      <w:r w:rsidRPr="00BF0A3D">
        <w:rPr>
          <w:rFonts w:eastAsia="DengXian"/>
        </w:rPr>
        <w:t>Naf_ProSe_DiscoveryAuthorization service operation</w:t>
      </w:r>
      <w:r>
        <w:tab/>
      </w:r>
      <w:r>
        <w:fldChar w:fldCharType="begin" w:fldLock="1"/>
      </w:r>
      <w:r>
        <w:instrText xml:space="preserve"> PAGEREF _Toc122420089 \h </w:instrText>
      </w:r>
      <w:r>
        <w:fldChar w:fldCharType="separate"/>
      </w:r>
      <w:r>
        <w:t>102</w:t>
      </w:r>
      <w:r>
        <w:fldChar w:fldCharType="end"/>
      </w:r>
    </w:p>
    <w:p w14:paraId="1B87705B" w14:textId="1BE2D3E3" w:rsidR="0030208B" w:rsidRDefault="0030208B">
      <w:pPr>
        <w:pStyle w:val="TOC4"/>
        <w:rPr>
          <w:rFonts w:asciiTheme="minorHAnsi" w:eastAsiaTheme="minorEastAsia" w:hAnsiTheme="minorHAnsi" w:cstheme="minorBidi"/>
          <w:sz w:val="22"/>
          <w:szCs w:val="22"/>
        </w:rPr>
      </w:pPr>
      <w:r>
        <w:t>7.2.2.</w:t>
      </w:r>
      <w:r w:rsidRPr="00BF0A3D">
        <w:rPr>
          <w:rFonts w:eastAsia="SimSun"/>
          <w:lang w:eastAsia="zh-CN"/>
        </w:rPr>
        <w:t>3</w:t>
      </w:r>
      <w:r>
        <w:rPr>
          <w:rFonts w:asciiTheme="minorHAnsi" w:eastAsiaTheme="minorEastAsia" w:hAnsiTheme="minorHAnsi" w:cstheme="minorBidi"/>
          <w:sz w:val="22"/>
          <w:szCs w:val="22"/>
        </w:rPr>
        <w:tab/>
      </w:r>
      <w:r>
        <w:t>Naf_ProSe_DiscoveryAuthorizationUpdateNotify service operation</w:t>
      </w:r>
      <w:r>
        <w:tab/>
      </w:r>
      <w:r>
        <w:fldChar w:fldCharType="begin" w:fldLock="1"/>
      </w:r>
      <w:r>
        <w:instrText xml:space="preserve"> PAGEREF _Toc122420090 \h </w:instrText>
      </w:r>
      <w:r>
        <w:fldChar w:fldCharType="separate"/>
      </w:r>
      <w:r>
        <w:t>102</w:t>
      </w:r>
      <w:r>
        <w:fldChar w:fldCharType="end"/>
      </w:r>
    </w:p>
    <w:p w14:paraId="35EE2601" w14:textId="4B7E1FC1" w:rsidR="0030208B" w:rsidRDefault="0030208B">
      <w:pPr>
        <w:pStyle w:val="TOC4"/>
        <w:rPr>
          <w:rFonts w:asciiTheme="minorHAnsi" w:eastAsiaTheme="minorEastAsia" w:hAnsiTheme="minorHAnsi" w:cstheme="minorBidi"/>
          <w:sz w:val="22"/>
          <w:szCs w:val="22"/>
        </w:rPr>
      </w:pPr>
      <w:r>
        <w:t>7.2.2.</w:t>
      </w:r>
      <w:r w:rsidRPr="00BF0A3D">
        <w:rPr>
          <w:rFonts w:eastAsia="SimSun"/>
          <w:lang w:eastAsia="zh-CN"/>
        </w:rPr>
        <w:t>4</w:t>
      </w:r>
      <w:r>
        <w:rPr>
          <w:rFonts w:asciiTheme="minorHAnsi" w:eastAsiaTheme="minorEastAsia" w:hAnsiTheme="minorHAnsi" w:cstheme="minorBidi"/>
          <w:sz w:val="22"/>
          <w:szCs w:val="22"/>
        </w:rPr>
        <w:tab/>
      </w:r>
      <w:r>
        <w:t>Naf_ProSe_DiscoveryAuthorizationResultUpdate service operation</w:t>
      </w:r>
      <w:r>
        <w:tab/>
      </w:r>
      <w:r>
        <w:fldChar w:fldCharType="begin" w:fldLock="1"/>
      </w:r>
      <w:r>
        <w:instrText xml:space="preserve"> PAGEREF _Toc122420091 \h </w:instrText>
      </w:r>
      <w:r>
        <w:fldChar w:fldCharType="separate"/>
      </w:r>
      <w:r>
        <w:t>102</w:t>
      </w:r>
      <w:r>
        <w:fldChar w:fldCharType="end"/>
      </w:r>
    </w:p>
    <w:p w14:paraId="0C34D121" w14:textId="260D009C" w:rsidR="0030208B" w:rsidRDefault="0030208B">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_Toc122420092 \h </w:instrText>
      </w:r>
      <w:r>
        <w:fldChar w:fldCharType="separate"/>
      </w:r>
      <w:r>
        <w:t>104</w:t>
      </w:r>
      <w:r>
        <w:fldChar w:fldCharType="end"/>
      </w:r>
    </w:p>
    <w:p w14:paraId="27CDDFD6" w14:textId="61478D84"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22419875"/>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22419876"/>
      <w:bookmarkEnd w:id="24"/>
      <w:r w:rsidR="008C47BE" w:rsidRPr="00CB5EC9">
        <w:lastRenderedPageBreak/>
        <w:t>1</w:t>
      </w:r>
      <w:r w:rsidR="008C47BE" w:rsidRPr="00CB5EC9">
        <w:tab/>
        <w:t>Scope</w:t>
      </w:r>
      <w:bookmarkEnd w:id="25"/>
      <w:bookmarkEnd w:id="26"/>
      <w:bookmarkEnd w:id="27"/>
      <w:bookmarkEnd w:id="28"/>
      <w:bookmarkEnd w:id="29"/>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22419877"/>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7119032A" w:rsidR="008C47BE" w:rsidRPr="00CB5EC9" w:rsidRDefault="008C47BE" w:rsidP="008C47BE">
      <w:pPr>
        <w:pStyle w:val="EX"/>
      </w:pPr>
      <w:r w:rsidRPr="00CB5EC9">
        <w:t>[1]</w:t>
      </w:r>
      <w:r w:rsidRPr="00CB5EC9">
        <w:tab/>
      </w:r>
      <w:r w:rsidR="00015BE1" w:rsidRPr="00CB5EC9">
        <w:t>3GPP</w:t>
      </w:r>
      <w:r w:rsidR="00015BE1">
        <w:t> </w:t>
      </w:r>
      <w:r w:rsidR="00015BE1" w:rsidRPr="00CB5EC9">
        <w:t>TR</w:t>
      </w:r>
      <w:r w:rsidR="00015BE1">
        <w:t> </w:t>
      </w:r>
      <w:r w:rsidR="00015BE1"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F1BC3BC" w:rsidR="008C47BE" w:rsidRPr="00CB5EC9" w:rsidRDefault="008C47BE" w:rsidP="008C47BE">
      <w:pPr>
        <w:pStyle w:val="EX"/>
      </w:pPr>
      <w:r w:rsidRPr="00CB5EC9">
        <w:t>[2]</w:t>
      </w:r>
      <w:r w:rsidRPr="00CB5EC9">
        <w:tab/>
      </w:r>
      <w:r w:rsidR="00015BE1" w:rsidRPr="00CB5EC9">
        <w:t>3GPP</w:t>
      </w:r>
      <w:r w:rsidR="00015BE1">
        <w:t> </w:t>
      </w:r>
      <w:r w:rsidR="00015BE1" w:rsidRPr="00CB5EC9">
        <w:t>TS</w:t>
      </w:r>
      <w:r w:rsidR="00015BE1">
        <w:t> </w:t>
      </w:r>
      <w:r w:rsidR="00015BE1"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1542AF0" w:rsidR="008C47BE" w:rsidRPr="00CB5EC9" w:rsidRDefault="008C47BE" w:rsidP="008C47BE">
      <w:pPr>
        <w:pStyle w:val="EX"/>
      </w:pPr>
      <w:r w:rsidRPr="00CB5EC9">
        <w:t>[3]</w:t>
      </w:r>
      <w:r w:rsidRPr="00CB5EC9">
        <w:tab/>
      </w:r>
      <w:r w:rsidR="00015BE1" w:rsidRPr="00CB5EC9">
        <w:t>3GPP</w:t>
      </w:r>
      <w:r w:rsidR="00015BE1">
        <w:t> </w:t>
      </w:r>
      <w:r w:rsidR="00015BE1" w:rsidRPr="00CB5EC9">
        <w:t>T</w:t>
      </w:r>
      <w:r w:rsidR="00015BE1" w:rsidRPr="00CB5EC9">
        <w:rPr>
          <w:lang w:eastAsia="zh-CN"/>
        </w:rPr>
        <w:t>S</w:t>
      </w:r>
      <w:r w:rsidR="00015BE1">
        <w:t> </w:t>
      </w:r>
      <w:r w:rsidR="00015BE1" w:rsidRPr="00CB5EC9">
        <w:t>2</w:t>
      </w:r>
      <w:r w:rsidR="00015BE1" w:rsidRPr="00CB5EC9">
        <w:rPr>
          <w:lang w:eastAsia="zh-CN"/>
        </w:rPr>
        <w:t>3</w:t>
      </w:r>
      <w:r w:rsidR="00015BE1" w:rsidRPr="00CB5EC9">
        <w:t>.</w:t>
      </w:r>
      <w:r w:rsidR="00015BE1" w:rsidRPr="00CB5EC9">
        <w:rPr>
          <w:lang w:eastAsia="zh-CN"/>
        </w:rPr>
        <w:t>3</w:t>
      </w:r>
      <w:r w:rsidR="00015BE1" w:rsidRPr="00CB5EC9">
        <w:t>0</w:t>
      </w:r>
      <w:r w:rsidR="00015BE1" w:rsidRPr="00CB5EC9">
        <w:rPr>
          <w:lang w:eastAsia="zh-CN"/>
        </w:rPr>
        <w:t>3</w:t>
      </w:r>
      <w:r w:rsidR="00015BE1"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7B5B74E" w:rsidR="008C47BE" w:rsidRPr="00CB5EC9" w:rsidRDefault="008C47BE" w:rsidP="008C47BE">
      <w:pPr>
        <w:pStyle w:val="EX"/>
      </w:pPr>
      <w:r w:rsidRPr="00CB5EC9">
        <w:t>[4]</w:t>
      </w:r>
      <w:r w:rsidRPr="00CB5EC9">
        <w:tab/>
      </w:r>
      <w:r w:rsidR="00015BE1" w:rsidRPr="00CB5EC9">
        <w:t>3GPP</w:t>
      </w:r>
      <w:r w:rsidR="00015BE1">
        <w:t> </w:t>
      </w:r>
      <w:r w:rsidR="00015BE1" w:rsidRPr="00CB5EC9">
        <w:t>TS</w:t>
      </w:r>
      <w:r w:rsidR="00015BE1">
        <w:t> </w:t>
      </w:r>
      <w:r w:rsidR="00015BE1"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5051881B" w:rsidR="008C47BE" w:rsidRPr="00CB5EC9" w:rsidRDefault="008C47BE" w:rsidP="008C47BE">
      <w:pPr>
        <w:pStyle w:val="EX"/>
      </w:pPr>
      <w:r w:rsidRPr="00CB5EC9">
        <w:t>[5]</w:t>
      </w:r>
      <w:r w:rsidRPr="00CB5EC9">
        <w:tab/>
      </w:r>
      <w:r w:rsidR="00015BE1" w:rsidRPr="00CB5EC9">
        <w:t>3GPP</w:t>
      </w:r>
      <w:r w:rsidR="00015BE1">
        <w:t> </w:t>
      </w:r>
      <w:r w:rsidR="00015BE1" w:rsidRPr="00CB5EC9">
        <w:t>TS</w:t>
      </w:r>
      <w:r w:rsidR="00015BE1">
        <w:t> </w:t>
      </w:r>
      <w:r w:rsidR="00015BE1"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7F5E78A9" w:rsidR="008C47BE" w:rsidRPr="00CB5EC9" w:rsidRDefault="008C47BE" w:rsidP="008C47BE">
      <w:pPr>
        <w:pStyle w:val="EX"/>
      </w:pPr>
      <w:r w:rsidRPr="00CB5EC9">
        <w:t>[6]</w:t>
      </w:r>
      <w:r w:rsidRPr="00CB5EC9">
        <w:tab/>
      </w:r>
      <w:r w:rsidR="00015BE1" w:rsidRPr="00CB5EC9">
        <w:t>3GPP</w:t>
      </w:r>
      <w:r w:rsidR="00015BE1">
        <w:t> </w:t>
      </w:r>
      <w:r w:rsidR="00015BE1" w:rsidRPr="00CB5EC9">
        <w:t>TS</w:t>
      </w:r>
      <w:r w:rsidR="00015BE1">
        <w:t> </w:t>
      </w:r>
      <w:r w:rsidR="00015BE1"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F81B974" w:rsidR="008C47BE" w:rsidRPr="00CB5EC9" w:rsidRDefault="008C47BE" w:rsidP="008C47BE">
      <w:pPr>
        <w:pStyle w:val="EX"/>
      </w:pPr>
      <w:r w:rsidRPr="00CB5EC9">
        <w:t>[7]</w:t>
      </w:r>
      <w:r w:rsidRPr="00CB5EC9">
        <w:tab/>
      </w:r>
      <w:r w:rsidR="00015BE1" w:rsidRPr="00CB5EC9">
        <w:t>3GPP</w:t>
      </w:r>
      <w:r w:rsidR="00015BE1">
        <w:t> </w:t>
      </w:r>
      <w:r w:rsidR="00015BE1" w:rsidRPr="00CB5EC9">
        <w:t>TS</w:t>
      </w:r>
      <w:r w:rsidR="00015BE1">
        <w:t> </w:t>
      </w:r>
      <w:r w:rsidR="00015BE1"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337A22BD" w:rsidR="008C47BE" w:rsidRPr="00CB5EC9" w:rsidRDefault="008C47BE" w:rsidP="008C47BE">
      <w:pPr>
        <w:pStyle w:val="EX"/>
      </w:pPr>
      <w:r w:rsidRPr="00CB5EC9">
        <w:t>[8]</w:t>
      </w:r>
      <w:r w:rsidRPr="00CB5EC9">
        <w:tab/>
      </w:r>
      <w:r w:rsidR="00015BE1" w:rsidRPr="00CB5EC9">
        <w:t>3GPP</w:t>
      </w:r>
      <w:r w:rsidR="00015BE1">
        <w:t> </w:t>
      </w:r>
      <w:r w:rsidR="00015BE1" w:rsidRPr="00CB5EC9">
        <w:t>TS</w:t>
      </w:r>
      <w:r w:rsidR="00015BE1">
        <w:t> </w:t>
      </w:r>
      <w:r w:rsidR="00015BE1"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77DBB900" w:rsidR="008C47BE" w:rsidRPr="00CB5EC9" w:rsidRDefault="008C47BE" w:rsidP="008C47BE">
      <w:pPr>
        <w:pStyle w:val="EX"/>
      </w:pPr>
      <w:r w:rsidRPr="00CB5EC9">
        <w:t>[9]</w:t>
      </w:r>
      <w:r w:rsidRPr="00CB5EC9">
        <w:tab/>
      </w:r>
      <w:r w:rsidR="00015BE1" w:rsidRPr="00CB5EC9">
        <w:t>3GPP</w:t>
      </w:r>
      <w:r w:rsidR="00015BE1">
        <w:t> </w:t>
      </w:r>
      <w:r w:rsidR="00015BE1" w:rsidRPr="00CB5EC9">
        <w:t>TS</w:t>
      </w:r>
      <w:r w:rsidR="00015BE1">
        <w:t> </w:t>
      </w:r>
      <w:r w:rsidR="00015BE1"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9C05AC9" w:rsidR="008C47BE" w:rsidRPr="00CB5EC9" w:rsidRDefault="008C47BE" w:rsidP="008C47BE">
      <w:pPr>
        <w:pStyle w:val="EX"/>
      </w:pPr>
      <w:r w:rsidRPr="00CB5EC9">
        <w:t>[11]</w:t>
      </w:r>
      <w:r w:rsidRPr="00CB5EC9">
        <w:tab/>
      </w:r>
      <w:r w:rsidR="00015BE1" w:rsidRPr="00CB5EC9">
        <w:t>3GPP</w:t>
      </w:r>
      <w:r w:rsidR="00015BE1">
        <w:t> </w:t>
      </w:r>
      <w:r w:rsidR="00015BE1" w:rsidRPr="00CB5EC9">
        <w:t>TS</w:t>
      </w:r>
      <w:r w:rsidR="00015BE1">
        <w:t> </w:t>
      </w:r>
      <w:r w:rsidR="00015BE1"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7F6B9AF1" w:rsidR="008C47BE" w:rsidRPr="00CB5EC9" w:rsidRDefault="008C47BE" w:rsidP="008C47BE">
      <w:pPr>
        <w:pStyle w:val="EX"/>
      </w:pPr>
      <w:r w:rsidRPr="00CB5EC9">
        <w:t>[12]</w:t>
      </w:r>
      <w:r w:rsidRPr="00CB5EC9">
        <w:tab/>
      </w:r>
      <w:r w:rsidR="00015BE1" w:rsidRPr="00CB5EC9">
        <w:t>3GPP</w:t>
      </w:r>
      <w:r w:rsidR="00015BE1">
        <w:t> </w:t>
      </w:r>
      <w:r w:rsidR="00015BE1" w:rsidRPr="00CB5EC9">
        <w:t>TS</w:t>
      </w:r>
      <w:r w:rsidR="00015BE1">
        <w:t> </w:t>
      </w:r>
      <w:r w:rsidR="00015BE1"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00BD0846" w:rsidR="008C47BE" w:rsidRPr="00CB5EC9" w:rsidRDefault="008C47BE" w:rsidP="008C47BE">
      <w:pPr>
        <w:pStyle w:val="EX"/>
      </w:pPr>
      <w:r w:rsidRPr="00CB5EC9">
        <w:t>[13]</w:t>
      </w:r>
      <w:r w:rsidRPr="00CB5EC9">
        <w:tab/>
      </w:r>
      <w:r w:rsidR="00015BE1" w:rsidRPr="00CB5EC9">
        <w:t>3GPP</w:t>
      </w:r>
      <w:r w:rsidR="00015BE1">
        <w:t> </w:t>
      </w:r>
      <w:r w:rsidR="00015BE1" w:rsidRPr="00CB5EC9">
        <w:t>TS</w:t>
      </w:r>
      <w:r w:rsidR="00015BE1">
        <w:t> </w:t>
      </w:r>
      <w:r w:rsidR="00015BE1"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2DFB1A26" w:rsidR="008C47BE" w:rsidRPr="00CB5EC9" w:rsidRDefault="008C47BE" w:rsidP="008C47BE">
      <w:pPr>
        <w:pStyle w:val="EX"/>
      </w:pPr>
      <w:r w:rsidRPr="00CB5EC9">
        <w:t>[14]</w:t>
      </w:r>
      <w:r w:rsidRPr="00CB5EC9">
        <w:tab/>
      </w:r>
      <w:r w:rsidR="00015BE1" w:rsidRPr="00CB5EC9">
        <w:t>3GPP</w:t>
      </w:r>
      <w:r w:rsidR="00015BE1">
        <w:t> </w:t>
      </w:r>
      <w:r w:rsidR="00015BE1" w:rsidRPr="00CB5EC9">
        <w:t>TS</w:t>
      </w:r>
      <w:r w:rsidR="00015BE1">
        <w:t> </w:t>
      </w:r>
      <w:r w:rsidR="00015BE1"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FD1DA46" w:rsidR="008C47BE" w:rsidRPr="00CB5EC9" w:rsidRDefault="008C47BE" w:rsidP="008C47BE">
      <w:pPr>
        <w:pStyle w:val="EX"/>
      </w:pPr>
      <w:r w:rsidRPr="00CB5EC9">
        <w:t>[15]</w:t>
      </w:r>
      <w:r w:rsidRPr="00CB5EC9">
        <w:tab/>
      </w:r>
      <w:r w:rsidR="00015BE1" w:rsidRPr="00CB5EC9">
        <w:t>3GPP</w:t>
      </w:r>
      <w:r w:rsidR="00015BE1">
        <w:t> </w:t>
      </w:r>
      <w:r w:rsidR="00015BE1" w:rsidRPr="00CB5EC9">
        <w:t>TS</w:t>
      </w:r>
      <w:r w:rsidR="00015BE1">
        <w:t> </w:t>
      </w:r>
      <w:r w:rsidR="00015BE1"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1127E32C" w:rsidR="008C47BE" w:rsidRPr="00CB5EC9" w:rsidRDefault="008C47BE" w:rsidP="008C47BE">
      <w:pPr>
        <w:pStyle w:val="EX"/>
      </w:pPr>
      <w:r w:rsidRPr="00CB5EC9">
        <w:t>[16]</w:t>
      </w:r>
      <w:r w:rsidRPr="00CB5EC9">
        <w:tab/>
      </w:r>
      <w:r w:rsidR="00015BE1" w:rsidRPr="00CB5EC9">
        <w:t>3GPP</w:t>
      </w:r>
      <w:r w:rsidR="00015BE1">
        <w:t> </w:t>
      </w:r>
      <w:r w:rsidR="00015BE1" w:rsidRPr="00CB5EC9">
        <w:t>TS</w:t>
      </w:r>
      <w:r w:rsidR="00015BE1">
        <w:t> </w:t>
      </w:r>
      <w:r w:rsidR="00015BE1"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0633D3" w:rsidR="00890F9F" w:rsidRPr="00CB5EC9" w:rsidRDefault="00890F9F" w:rsidP="00890F9F">
      <w:pPr>
        <w:pStyle w:val="EX"/>
      </w:pPr>
      <w:bookmarkStart w:id="36" w:name="definitions"/>
      <w:bookmarkStart w:id="37" w:name="_Toc66692620"/>
      <w:bookmarkEnd w:id="36"/>
      <w:r w:rsidRPr="00CB5EC9">
        <w:t>[21]</w:t>
      </w:r>
      <w:r w:rsidRPr="00CB5EC9">
        <w:tab/>
      </w:r>
      <w:r w:rsidR="00015BE1" w:rsidRPr="00CB5EC9">
        <w:t>3GPP</w:t>
      </w:r>
      <w:r w:rsidR="00015BE1">
        <w:t> </w:t>
      </w:r>
      <w:r w:rsidR="00015BE1" w:rsidRPr="00CB5EC9">
        <w:t>TR</w:t>
      </w:r>
      <w:r w:rsidR="00015BE1">
        <w:t> </w:t>
      </w:r>
      <w:r w:rsidR="00015BE1"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11F6B32C"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5E19E161" w:rsidR="001C02FC" w:rsidRPr="00CB5EC9" w:rsidRDefault="001C02FC" w:rsidP="007054C8">
      <w:pPr>
        <w:pStyle w:val="EX"/>
      </w:pPr>
      <w:r w:rsidRPr="00CB5EC9">
        <w:rPr>
          <w:rFonts w:eastAsia="DengXian"/>
        </w:rPr>
        <w:t>[23]</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49824D92"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38.351:</w:t>
      </w:r>
      <w:r w:rsidRPr="00CB5EC9">
        <w:rPr>
          <w:rFonts w:eastAsia="DengXian"/>
        </w:rPr>
        <w:t xml:space="preserve"> "NR; Sidelink Adaptation Layer Protocol".</w:t>
      </w:r>
    </w:p>
    <w:p w14:paraId="7A2BBD65" w14:textId="197C2609"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015BE1" w:rsidRPr="00CB5EC9">
        <w:rPr>
          <w:rFonts w:eastAsia="DengXian"/>
        </w:rPr>
        <w:t>3GPP</w:t>
      </w:r>
      <w:r w:rsidR="00015BE1">
        <w:rPr>
          <w:rFonts w:eastAsia="DengXian"/>
        </w:rPr>
        <w:t> TS 33.503:</w:t>
      </w:r>
      <w:r>
        <w:rPr>
          <w:rFonts w:eastAsia="DengXian"/>
        </w:rPr>
        <w:t xml:space="preserve"> "Security Aspects of Proximity based Services (ProSe) in the 5G System (5GS)".</w:t>
      </w:r>
    </w:p>
    <w:p w14:paraId="7E4B419E" w14:textId="3B4A32DC"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015BE1" w:rsidRPr="00CB5EC9">
        <w:rPr>
          <w:rFonts w:eastAsia="DengXian"/>
        </w:rPr>
        <w:t>3GPP</w:t>
      </w:r>
      <w:r w:rsidR="00015BE1">
        <w:rPr>
          <w:rFonts w:eastAsia="DengXian"/>
        </w:rPr>
        <w:t> TS 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1" w:name="_Toc122419878"/>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22419879"/>
      <w:r w:rsidRPr="00CB5EC9">
        <w:t>3.1</w:t>
      </w:r>
      <w:r w:rsidRPr="00CB5EC9">
        <w:tab/>
        <w:t>Terms</w:t>
      </w:r>
      <w:bookmarkEnd w:id="42"/>
      <w:bookmarkEnd w:id="43"/>
      <w:bookmarkEnd w:id="44"/>
      <w:bookmarkEnd w:id="45"/>
      <w:bookmarkEnd w:id="46"/>
    </w:p>
    <w:p w14:paraId="4A57BDDB" w14:textId="1B9E67B5" w:rsidR="008C47BE" w:rsidRPr="00CB5EC9" w:rsidRDefault="008C47BE" w:rsidP="008C47BE">
      <w:r w:rsidRPr="00CB5EC9">
        <w:t xml:space="preserve">For the purposes of the present document, the terms given in </w:t>
      </w:r>
      <w:r w:rsidR="00015BE1" w:rsidRPr="00CB5EC9">
        <w:t>TR</w:t>
      </w:r>
      <w:r w:rsidR="00015BE1">
        <w:t> </w:t>
      </w:r>
      <w:r w:rsidR="00015BE1" w:rsidRPr="00CB5EC9">
        <w:t>21.905</w:t>
      </w:r>
      <w:r w:rsidR="00015BE1">
        <w:t> </w:t>
      </w:r>
      <w:r w:rsidR="00015BE1" w:rsidRPr="00CB5EC9">
        <w:t>[</w:t>
      </w:r>
      <w:r w:rsidRPr="00CB5EC9">
        <w:t xml:space="preserve">1] and the following apply. A term defined in the present document takes precedence over the definition of the same term, if any, in </w:t>
      </w:r>
      <w:r w:rsidR="00015BE1" w:rsidRPr="00CB5EC9">
        <w:t>TR</w:t>
      </w:r>
      <w:r w:rsidR="00015BE1">
        <w:t> </w:t>
      </w:r>
      <w:r w:rsidR="00015BE1" w:rsidRPr="00CB5EC9">
        <w:t>21.905</w:t>
      </w:r>
      <w:r w:rsidR="00015BE1">
        <w:t> </w:t>
      </w:r>
      <w:r w:rsidR="00015BE1"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43C28ADF"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380E869B" w14:textId="765B37DB"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015BE1">
        <w:t>TS 23.303 [</w:t>
      </w:r>
      <w:r w:rsidR="008A0F29">
        <w:t>3] can be used as the ProSe identifier in 5G ProSe Direct Discovery and in a consequent 5G ProSe Direct Communication</w:t>
      </w:r>
      <w:r w:rsidRPr="00CB5EC9">
        <w:rPr>
          <w:lang w:eastAsia="ko-KR"/>
        </w:rPr>
        <w:t>.</w:t>
      </w:r>
    </w:p>
    <w:p w14:paraId="5D7D1F31" w14:textId="72613B1E"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6A60B80C" w:rsidR="008C47BE" w:rsidRPr="00CB5EC9" w:rsidRDefault="008C47BE" w:rsidP="008C47BE">
      <w:r w:rsidRPr="00CB5EC9">
        <w:t xml:space="preserve">For the purposes of the present document, the following term and definition given in </w:t>
      </w:r>
      <w:r w:rsidR="00015BE1" w:rsidRPr="00CB5EC9">
        <w:t>TS</w:t>
      </w:r>
      <w:r w:rsidR="00015BE1">
        <w:t> </w:t>
      </w:r>
      <w:r w:rsidR="00015BE1" w:rsidRPr="00CB5EC9">
        <w:t>23.303</w:t>
      </w:r>
      <w:r w:rsidR="00015BE1">
        <w:t> </w:t>
      </w:r>
      <w:r w:rsidR="00015BE1"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64725A5C"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015BE1" w:rsidRPr="009D5D15">
        <w:t>TS</w:t>
      </w:r>
      <w:r w:rsidR="00015BE1">
        <w:t> </w:t>
      </w:r>
      <w:r w:rsidR="00015BE1" w:rsidRPr="009D5D15">
        <w:t>23.287</w:t>
      </w:r>
      <w:r w:rsidR="00015BE1">
        <w:t> </w:t>
      </w:r>
      <w:r w:rsidR="00015BE1"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22419880"/>
      <w:r w:rsidRPr="00CB5EC9">
        <w:t>3.2</w:t>
      </w:r>
      <w:r w:rsidRPr="00CB5EC9">
        <w:tab/>
        <w:t>Abbreviations</w:t>
      </w:r>
      <w:bookmarkEnd w:id="47"/>
      <w:bookmarkEnd w:id="48"/>
      <w:bookmarkEnd w:id="49"/>
      <w:bookmarkEnd w:id="50"/>
      <w:bookmarkEnd w:id="51"/>
    </w:p>
    <w:p w14:paraId="331B7D8C" w14:textId="64F480FC" w:rsidR="008C47BE" w:rsidRPr="00CB5EC9" w:rsidRDefault="008C47BE" w:rsidP="008C47BE">
      <w:pPr>
        <w:keepNext/>
      </w:pPr>
      <w:r w:rsidRPr="00CB5EC9">
        <w:t xml:space="preserve">For the purposes of the present document, the abbreviations given in </w:t>
      </w:r>
      <w:r w:rsidR="00015BE1" w:rsidRPr="00CB5EC9">
        <w:t>TR</w:t>
      </w:r>
      <w:r w:rsidR="00015BE1">
        <w:t> </w:t>
      </w:r>
      <w:r w:rsidR="00015BE1" w:rsidRPr="00CB5EC9">
        <w:t>21.905</w:t>
      </w:r>
      <w:r w:rsidR="00015BE1">
        <w:t> </w:t>
      </w:r>
      <w:r w:rsidR="00015BE1" w:rsidRPr="00CB5EC9">
        <w:t>[</w:t>
      </w:r>
      <w:r w:rsidRPr="00CB5EC9">
        <w:t xml:space="preserve">1] and the following apply. An abbreviation defined in the present document takes precedence over the definition of the same abbreviation, if any, in </w:t>
      </w:r>
      <w:r w:rsidR="00015BE1" w:rsidRPr="00CB5EC9">
        <w:t>TR</w:t>
      </w:r>
      <w:r w:rsidR="00015BE1">
        <w:t> </w:t>
      </w:r>
      <w:r w:rsidR="00015BE1" w:rsidRPr="00CB5EC9">
        <w:t>21.905</w:t>
      </w:r>
      <w:r w:rsidR="00015BE1">
        <w:t> </w:t>
      </w:r>
      <w:r w:rsidR="00015BE1"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22419881"/>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22419882"/>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22419883"/>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22419884"/>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4827"/>
    <w:bookmarkStart w:id="85" w:name="_MON_1688984857"/>
    <w:bookmarkStart w:id="86" w:name="_MON_1688984884"/>
    <w:bookmarkStart w:id="87" w:name="_MON_1688984941"/>
    <w:bookmarkStart w:id="88" w:name="_MON_1688984947"/>
    <w:bookmarkStart w:id="89" w:name="_MON_1688985670"/>
    <w:bookmarkStart w:id="90" w:name="_MON_1688985730"/>
    <w:bookmarkStart w:id="91" w:name="_MON_1688985784"/>
    <w:bookmarkStart w:id="92" w:name="_MON_1688984801"/>
    <w:bookmarkEnd w:id="84"/>
    <w:bookmarkEnd w:id="85"/>
    <w:bookmarkEnd w:id="86"/>
    <w:bookmarkEnd w:id="87"/>
    <w:bookmarkEnd w:id="88"/>
    <w:bookmarkEnd w:id="89"/>
    <w:bookmarkEnd w:id="90"/>
    <w:bookmarkEnd w:id="91"/>
    <w:bookmarkEnd w:id="92"/>
    <w:bookmarkStart w:id="93" w:name="_MON_1688984820"/>
    <w:bookmarkEnd w:id="93"/>
    <w:p w14:paraId="6C2E3E55" w14:textId="3876BA90" w:rsidR="00737989" w:rsidRPr="00CB5EC9" w:rsidRDefault="00737989" w:rsidP="008C47BE">
      <w:pPr>
        <w:pStyle w:val="TH"/>
      </w:pPr>
      <w:r w:rsidRPr="00CB5EC9">
        <w:object w:dxaOrig="7461" w:dyaOrig="7580" w14:anchorId="64F57AD9">
          <v:shape id="_x0000_i1027" type="#_x0000_t75" style="width:372.65pt;height:376.15pt" o:ole="">
            <v:imagedata r:id="rId19" o:title=""/>
          </v:shape>
          <o:OLEObject Type="Embed" ProgID="Word.Picture.8" ShapeID="_x0000_i1027" DrawAspect="Content" ObjectID="_1733034961" r:id="rId20"/>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5302"/>
    <w:bookmarkStart w:id="95" w:name="_MON_1688985305"/>
    <w:bookmarkStart w:id="96" w:name="_MON_1688985397"/>
    <w:bookmarkStart w:id="97" w:name="_MON_1688985440"/>
    <w:bookmarkStart w:id="98" w:name="_MON_1688985443"/>
    <w:bookmarkStart w:id="99" w:name="_MON_1688985470"/>
    <w:bookmarkStart w:id="100" w:name="_MON_1688985531"/>
    <w:bookmarkStart w:id="101" w:name="_MON_1688986530"/>
    <w:bookmarkStart w:id="102" w:name="_MON_1688986636"/>
    <w:bookmarkStart w:id="103" w:name="_MON_1688986645"/>
    <w:bookmarkStart w:id="104" w:name="_MON_1688986761"/>
    <w:bookmarkStart w:id="105" w:name="_MON_1688986796"/>
    <w:bookmarkStart w:id="106" w:name="_MON_1690036078"/>
    <w:bookmarkStart w:id="107" w:name="_MON_1688985027"/>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5244"/>
    <w:bookmarkEnd w:id="108"/>
    <w:p w14:paraId="0626409D" w14:textId="16FE653C" w:rsidR="008C47BE" w:rsidRPr="00CB5EC9" w:rsidRDefault="00431A86" w:rsidP="008C47BE">
      <w:pPr>
        <w:pStyle w:val="TH"/>
      </w:pPr>
      <w:r w:rsidRPr="00CB5EC9">
        <w:object w:dxaOrig="6946" w:dyaOrig="4959" w14:anchorId="3EEB1010">
          <v:shape id="_x0000_i1028" type="#_x0000_t75" style="width:347.9pt;height:245.95pt" o:ole="">
            <v:imagedata r:id="rId21" o:title=""/>
          </v:shape>
          <o:OLEObject Type="Embed" ProgID="Word.Picture.8" ShapeID="_x0000_i1028" DrawAspect="Content" ObjectID="_1733034962" r:id="rId22"/>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22419885"/>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9057"/>
    <w:bookmarkStart w:id="116" w:name="_MON_1688989086"/>
    <w:bookmarkStart w:id="117" w:name="_MON_1688989099"/>
    <w:bookmarkStart w:id="118" w:name="_MON_1688989115"/>
    <w:bookmarkStart w:id="119" w:name="_MON_1688988964"/>
    <w:bookmarkEnd w:id="115"/>
    <w:bookmarkEnd w:id="116"/>
    <w:bookmarkEnd w:id="117"/>
    <w:bookmarkEnd w:id="118"/>
    <w:bookmarkEnd w:id="119"/>
    <w:bookmarkStart w:id="120" w:name="_MON_1688989055"/>
    <w:bookmarkEnd w:id="120"/>
    <w:p w14:paraId="257053AE" w14:textId="134E9F2C" w:rsidR="008C47BE" w:rsidRPr="00CB5EC9" w:rsidRDefault="009275E5" w:rsidP="008C47BE">
      <w:pPr>
        <w:pStyle w:val="TH"/>
      </w:pPr>
      <w:r w:rsidRPr="00CB5EC9">
        <w:object w:dxaOrig="7938" w:dyaOrig="7085" w14:anchorId="602C01D1">
          <v:shape id="_x0000_i1029" type="#_x0000_t75" style="width:396.3pt;height:351.95pt" o:ole="">
            <v:imagedata r:id="rId23" o:title=""/>
          </v:shape>
          <o:OLEObject Type="Embed" ProgID="Word.Picture.8" ShapeID="_x0000_i1029" DrawAspect="Content" ObjectID="_1733034963" r:id="rId24"/>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22419886"/>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142"/>
    <w:bookmarkStart w:id="128" w:name="_MON_1688990190"/>
    <w:bookmarkStart w:id="129" w:name="_MON_1688990258"/>
    <w:bookmarkEnd w:id="127"/>
    <w:bookmarkEnd w:id="128"/>
    <w:bookmarkEnd w:id="129"/>
    <w:bookmarkStart w:id="130" w:name="_MON_1688990276"/>
    <w:bookmarkEnd w:id="130"/>
    <w:p w14:paraId="501BA1D3" w14:textId="1F4F9A46" w:rsidR="00AD1801" w:rsidRPr="00CB5EC9" w:rsidRDefault="00AD1801" w:rsidP="008C47BE">
      <w:pPr>
        <w:pStyle w:val="TH"/>
      </w:pPr>
      <w:r w:rsidRPr="00CB5EC9">
        <w:object w:dxaOrig="9781" w:dyaOrig="8219" w14:anchorId="2716588B">
          <v:shape id="_x0000_i1030" type="#_x0000_t75" style="width:479.8pt;height:400.9pt" o:ole="">
            <v:imagedata r:id="rId25" o:title=""/>
          </v:shape>
          <o:OLEObject Type="Embed" ProgID="Word.Picture.8" ShapeID="_x0000_i1030" DrawAspect="Content" ObjectID="_1733034964" r:id="rId26"/>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951"/>
    <w:bookmarkStart w:id="132" w:name="_MON_1688990955"/>
    <w:bookmarkStart w:id="133" w:name="_MON_1688990984"/>
    <w:bookmarkStart w:id="134" w:name="_MON_1688990995"/>
    <w:bookmarkStart w:id="135" w:name="_MON_1688990566"/>
    <w:bookmarkStart w:id="136" w:name="_MON_1688990617"/>
    <w:bookmarkStart w:id="137" w:name="_MON_1688990638"/>
    <w:bookmarkStart w:id="138" w:name="_MON_1688990859"/>
    <w:bookmarkEnd w:id="131"/>
    <w:bookmarkEnd w:id="132"/>
    <w:bookmarkEnd w:id="133"/>
    <w:bookmarkEnd w:id="134"/>
    <w:bookmarkEnd w:id="135"/>
    <w:bookmarkEnd w:id="136"/>
    <w:bookmarkEnd w:id="137"/>
    <w:bookmarkEnd w:id="138"/>
    <w:bookmarkStart w:id="139" w:name="_MON_1688990889"/>
    <w:bookmarkEnd w:id="139"/>
    <w:p w14:paraId="4361235E" w14:textId="0DB363E8" w:rsidR="002F2B5C" w:rsidRPr="00CB5EC9" w:rsidRDefault="002F2B5C" w:rsidP="008C47BE">
      <w:pPr>
        <w:pStyle w:val="TH"/>
      </w:pPr>
      <w:r w:rsidRPr="00CB5EC9">
        <w:object w:dxaOrig="9781" w:dyaOrig="8219" w14:anchorId="57CDD00D">
          <v:shape id="_x0000_i1031" type="#_x0000_t75" style="width:479.8pt;height:400.9pt" o:ole="">
            <v:imagedata r:id="rId27" o:title=""/>
          </v:shape>
          <o:OLEObject Type="Embed" ProgID="Word.Picture.8" ShapeID="_x0000_i1031" DrawAspect="Content" ObjectID="_1733034965" r:id="rId28"/>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22419887"/>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4pt;height:244.8pt" o:ole="">
            <v:imagedata r:id="rId29" o:title=""/>
          </v:shape>
          <o:OLEObject Type="Embed" ProgID="Word.Document.12" ShapeID="_x0000_i1032" DrawAspect="Content" ObjectID="_1733034966" r:id="rId30">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22419888"/>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57A256EA"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015BE1">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57280A78"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015BE1">
        <w:t>TS 33.503 [</w:t>
      </w:r>
      <w:r>
        <w:t>29].</w:t>
      </w:r>
    </w:p>
    <w:p w14:paraId="6BB0EF19" w14:textId="47EE66C9" w:rsidR="009D5D15" w:rsidRDefault="009D5D15" w:rsidP="008C47BE">
      <w:pPr>
        <w:pStyle w:val="NO"/>
      </w:pPr>
      <w:r w:rsidRPr="008D76BE">
        <w:rPr>
          <w:b/>
          <w:bCs/>
        </w:rPr>
        <w:t>Npc10:</w:t>
      </w:r>
      <w:r>
        <w:tab/>
        <w:t xml:space="preserve">The reference point between the 5G PKMF and UDM. The details are specified in </w:t>
      </w:r>
      <w:r w:rsidR="00015BE1">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22419889"/>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70934B1C"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015BE1">
        <w:rPr>
          <w:lang w:eastAsia="ko-KR"/>
        </w:rPr>
        <w:t>TS 33.503 [</w:t>
      </w:r>
      <w:r>
        <w:rPr>
          <w:lang w:eastAsia="ko-KR"/>
        </w:rPr>
        <w:t>29].</w:t>
      </w:r>
    </w:p>
    <w:p w14:paraId="487E6EE1" w14:textId="3DCECDCD" w:rsidR="008C47BE" w:rsidRPr="00CB5EC9" w:rsidRDefault="008C47BE" w:rsidP="008C47BE">
      <w:pPr>
        <w:rPr>
          <w:lang w:eastAsia="ko-KR"/>
        </w:rPr>
      </w:pPr>
      <w:r w:rsidRPr="00CB5EC9">
        <w:rPr>
          <w:lang w:eastAsia="ko-KR"/>
        </w:rPr>
        <w:t xml:space="preserve">In addition to the relevant services defined in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85BC4B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015BE1" w:rsidRPr="00CB5EC9">
        <w:t>TS</w:t>
      </w:r>
      <w:r w:rsidR="00015BE1">
        <w:t> </w:t>
      </w:r>
      <w:r w:rsidR="00015BE1" w:rsidRPr="00CB5EC9">
        <w:t>23.502</w:t>
      </w:r>
      <w:r w:rsidR="00015BE1">
        <w:t> </w:t>
      </w:r>
      <w:r w:rsidR="00015BE1" w:rsidRPr="00CB5EC9">
        <w:t>[</w:t>
      </w:r>
      <w:r w:rsidRPr="00CB5EC9">
        <w:t>5].</w:t>
      </w:r>
      <w:r w:rsidR="009D5D15">
        <w:t xml:space="preserve"> Services provided by UDM may also be used by the 5G PKMF for relay service authorisation, see </w:t>
      </w:r>
      <w:r w:rsidR="00015BE1">
        <w:t>TS 33.503 [</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F3C7D07"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015BE1" w:rsidRPr="00CB5EC9">
        <w:t>TS</w:t>
      </w:r>
      <w:r w:rsidR="00015BE1">
        <w:t> </w:t>
      </w:r>
      <w:r w:rsidR="00015BE1" w:rsidRPr="00CB5EC9">
        <w:t>23.502</w:t>
      </w:r>
      <w:r w:rsidR="00015BE1">
        <w:t> </w:t>
      </w:r>
      <w:r w:rsidR="00015BE1"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22419890"/>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22419891"/>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5pt;height:57pt" o:ole="">
            <v:imagedata r:id="rId31" o:title=""/>
          </v:shape>
          <o:OLEObject Type="Embed" ProgID="Visio.Drawing.15" ShapeID="_x0000_i1033" DrawAspect="Content" ObjectID="_1733034967" r:id="rId32"/>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45pt;height:392.85pt" o:ole="">
            <v:imagedata r:id="rId33" o:title=""/>
          </v:shape>
          <o:OLEObject Type="Embed" ProgID="Visio.Drawing.15" ShapeID="_x0000_i1034" DrawAspect="Content" ObjectID="_1733034968" r:id="rId34"/>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55pt;height:515.5pt" o:ole="">
            <v:imagedata r:id="rId35" o:title=""/>
          </v:shape>
          <o:OLEObject Type="Embed" ProgID="Visio.Drawing.15" ShapeID="_x0000_i1035" DrawAspect="Content" ObjectID="_1733034969" r:id="rId36"/>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22419892"/>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6F414B4F"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4pt;height:169.9pt" o:ole="">
            <v:imagedata r:id="rId37" o:title=""/>
          </v:shape>
          <o:OLEObject Type="Embed" ProgID="Word.Document.12" ShapeID="_x0000_i1036" DrawAspect="Content" ObjectID="_1733034970" r:id="rId38">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68" w:name="_Toc69883465"/>
      <w:bookmarkStart w:id="169" w:name="_Toc73625473"/>
      <w:bookmarkStart w:id="170" w:name="_Toc122419893"/>
      <w:r w:rsidRPr="00CB5EC9">
        <w:t>4.3</w:t>
      </w:r>
      <w:r w:rsidRPr="00CB5EC9">
        <w:tab/>
        <w:t>Functional Entities</w:t>
      </w:r>
      <w:bookmarkEnd w:id="155"/>
      <w:bookmarkEnd w:id="156"/>
      <w:bookmarkEnd w:id="157"/>
      <w:bookmarkEnd w:id="158"/>
      <w:bookmarkEnd w:id="168"/>
      <w:bookmarkEnd w:id="169"/>
      <w:bookmarkEnd w:id="170"/>
    </w:p>
    <w:p w14:paraId="7E9C7271" w14:textId="77777777" w:rsidR="008C47BE" w:rsidRPr="00CB5EC9" w:rsidRDefault="008C47BE" w:rsidP="008C47BE">
      <w:pPr>
        <w:pStyle w:val="Heading3"/>
      </w:pPr>
      <w:bookmarkStart w:id="171" w:name="_Toc66692630"/>
      <w:bookmarkStart w:id="172" w:name="_Toc66701809"/>
      <w:bookmarkStart w:id="173" w:name="_Toc69883466"/>
      <w:bookmarkStart w:id="174" w:name="_Toc73625474"/>
      <w:bookmarkStart w:id="175" w:name="_Toc122419894"/>
      <w:r w:rsidRPr="00CB5EC9">
        <w:t>4.3.1</w:t>
      </w:r>
      <w:r w:rsidRPr="00CB5EC9">
        <w:tab/>
        <w:t>UE</w:t>
      </w:r>
      <w:bookmarkEnd w:id="171"/>
      <w:bookmarkEnd w:id="172"/>
      <w:bookmarkEnd w:id="173"/>
      <w:bookmarkEnd w:id="174"/>
      <w:bookmarkEnd w:id="175"/>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ProSe Policy Provisioning Request in UE Policy Container for </w:t>
      </w:r>
      <w:r w:rsidR="00BA0071" w:rsidRPr="00CB5EC9">
        <w:rPr>
          <w:lang w:eastAsia="zh-CN"/>
        </w:rPr>
        <w:t xml:space="preserve">Registration Request or </w:t>
      </w:r>
      <w:r w:rsidRPr="00CB5EC9">
        <w:rPr>
          <w:lang w:eastAsia="zh-CN"/>
        </w:rPr>
        <w:t>UE triggered 5G ProSe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6" w:name="_Toc517047936"/>
      <w:bookmarkStart w:id="177" w:name="_Toc45003212"/>
      <w:bookmarkStart w:id="178" w:name="_Toc66692631"/>
      <w:bookmarkStart w:id="179" w:name="_Toc66701810"/>
      <w:bookmarkStart w:id="180" w:name="_Toc69883467"/>
      <w:bookmarkStart w:id="181" w:name="_Toc73625475"/>
      <w:bookmarkStart w:id="182" w:name="_Toc122419895"/>
      <w:r w:rsidRPr="00CB5EC9">
        <w:t>4.3.2</w:t>
      </w:r>
      <w:r w:rsidRPr="00CB5EC9">
        <w:tab/>
      </w:r>
      <w:bookmarkEnd w:id="176"/>
      <w:bookmarkEnd w:id="177"/>
      <w:r w:rsidRPr="00CB5EC9">
        <w:rPr>
          <w:lang w:eastAsia="zh-CN"/>
        </w:rPr>
        <w:t>5G DDNMF</w:t>
      </w:r>
      <w:bookmarkEnd w:id="178"/>
      <w:bookmarkEnd w:id="179"/>
      <w:bookmarkEnd w:id="180"/>
      <w:bookmarkEnd w:id="181"/>
      <w:bookmarkEnd w:id="182"/>
    </w:p>
    <w:p w14:paraId="4EF54201" w14:textId="77777777" w:rsidR="008C47BE" w:rsidRPr="00CB5EC9" w:rsidRDefault="008C47BE" w:rsidP="008C47BE">
      <w:pPr>
        <w:pStyle w:val="Heading4"/>
        <w:rPr>
          <w:lang w:eastAsia="zh-CN"/>
        </w:rPr>
      </w:pPr>
      <w:bookmarkStart w:id="183" w:name="_Toc66692632"/>
      <w:bookmarkStart w:id="184" w:name="_Toc66701811"/>
      <w:bookmarkStart w:id="185" w:name="_Toc69883468"/>
      <w:bookmarkStart w:id="186" w:name="_Toc73625476"/>
      <w:bookmarkStart w:id="187" w:name="_Toc122419896"/>
      <w:r w:rsidRPr="00CB5EC9">
        <w:t>4.3.2.1</w:t>
      </w:r>
      <w:r w:rsidRPr="00CB5EC9">
        <w:tab/>
      </w:r>
      <w:r w:rsidRPr="00CB5EC9">
        <w:rPr>
          <w:lang w:eastAsia="zh-CN"/>
        </w:rPr>
        <w:t>General</w:t>
      </w:r>
      <w:bookmarkEnd w:id="183"/>
      <w:bookmarkEnd w:id="184"/>
      <w:bookmarkEnd w:id="185"/>
      <w:bookmarkEnd w:id="186"/>
      <w:bookmarkEnd w:id="18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E7CC760"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015BE1" w:rsidRPr="00CB5EC9">
        <w:t>TS</w:t>
      </w:r>
      <w:r w:rsidR="00015BE1">
        <w:t> </w:t>
      </w:r>
      <w:r w:rsidR="00015BE1" w:rsidRPr="00CB5EC9">
        <w:t>23.503</w:t>
      </w:r>
      <w:r w:rsidR="00015BE1">
        <w:t> </w:t>
      </w:r>
      <w:r w:rsidR="00015BE1"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8"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89" w:name="_Toc66701812"/>
      <w:bookmarkStart w:id="190" w:name="_Toc69883469"/>
      <w:bookmarkStart w:id="191" w:name="_Toc73625477"/>
      <w:bookmarkStart w:id="192" w:name="_Toc122419897"/>
      <w:r w:rsidRPr="00CB5EC9">
        <w:t>4.3.2.2</w:t>
      </w:r>
      <w:r w:rsidRPr="00CB5EC9">
        <w:tab/>
      </w:r>
      <w:r w:rsidRPr="00CB5EC9">
        <w:rPr>
          <w:lang w:eastAsia="zh-CN"/>
        </w:rPr>
        <w:t>5G DDNMF Discovery</w:t>
      </w:r>
      <w:bookmarkEnd w:id="188"/>
      <w:bookmarkEnd w:id="189"/>
      <w:bookmarkEnd w:id="190"/>
      <w:bookmarkEnd w:id="191"/>
      <w:bookmarkEnd w:id="192"/>
    </w:p>
    <w:p w14:paraId="72FF741F" w14:textId="1A0DD4F2"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3" w:name="_Toc19199056"/>
      <w:bookmarkStart w:id="194" w:name="_Toc27821845"/>
      <w:bookmarkStart w:id="195" w:name="_Toc36126199"/>
      <w:bookmarkStart w:id="196" w:name="_Toc45012523"/>
      <w:bookmarkStart w:id="197" w:name="_Toc51753949"/>
      <w:bookmarkStart w:id="198" w:name="_Toc51754083"/>
      <w:bookmarkStart w:id="199" w:name="_Toc51838910"/>
      <w:bookmarkStart w:id="200" w:name="_Toc66692634"/>
      <w:bookmarkStart w:id="201" w:name="_Toc66701813"/>
      <w:bookmarkStart w:id="202" w:name="_Toc69883470"/>
      <w:bookmarkStart w:id="203" w:name="_Toc73625478"/>
      <w:bookmarkStart w:id="204" w:name="_Toc50130741"/>
      <w:bookmarkStart w:id="205" w:name="_Toc50134055"/>
      <w:bookmarkStart w:id="206" w:name="_Toc50134395"/>
      <w:bookmarkStart w:id="207" w:name="_Toc50557347"/>
      <w:bookmarkStart w:id="208" w:name="_Toc50549033"/>
      <w:bookmarkStart w:id="209" w:name="_Toc55202342"/>
      <w:bookmarkStart w:id="210" w:name="_Toc55193859"/>
      <w:bookmarkStart w:id="211" w:name="_Toc122419898"/>
      <w:r w:rsidRPr="00CB5EC9">
        <w:rPr>
          <w:lang w:eastAsia="zh-CN"/>
        </w:rPr>
        <w:t>4.3.3</w:t>
      </w:r>
      <w:r w:rsidRPr="00CB5EC9">
        <w:rPr>
          <w:lang w:eastAsia="zh-CN"/>
        </w:rPr>
        <w:tab/>
      </w:r>
      <w:r w:rsidRPr="00CB5EC9">
        <w:rPr>
          <w:lang w:eastAsia="ko-KR"/>
        </w:rPr>
        <w:t>PCF</w:t>
      </w:r>
      <w:bookmarkEnd w:id="193"/>
      <w:bookmarkEnd w:id="194"/>
      <w:bookmarkEnd w:id="195"/>
      <w:bookmarkEnd w:id="196"/>
      <w:bookmarkEnd w:id="197"/>
      <w:bookmarkEnd w:id="198"/>
      <w:bookmarkEnd w:id="199"/>
      <w:bookmarkEnd w:id="200"/>
      <w:bookmarkEnd w:id="201"/>
      <w:bookmarkEnd w:id="202"/>
      <w:bookmarkEnd w:id="203"/>
      <w:bookmarkEnd w:id="211"/>
    </w:p>
    <w:p w14:paraId="7E66CA1C" w14:textId="2286628E" w:rsidR="008C47BE" w:rsidRPr="00CB5EC9" w:rsidRDefault="008C47BE" w:rsidP="008C47BE">
      <w:pPr>
        <w:rPr>
          <w:rFonts w:eastAsia="SimSun"/>
        </w:rPr>
      </w:pPr>
      <w:r w:rsidRPr="00CB5EC9">
        <w:rPr>
          <w:rFonts w:eastAsia="SimSun"/>
        </w:rPr>
        <w:t xml:space="preserve">In addition to the functions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23.503</w:t>
      </w:r>
      <w:r w:rsidR="00015BE1">
        <w:rPr>
          <w:rFonts w:eastAsia="SimSun"/>
        </w:rPr>
        <w:t> </w:t>
      </w:r>
      <w:r w:rsidR="00015BE1"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015BE1" w:rsidRPr="00CB5EC9">
        <w:t>TS</w:t>
      </w:r>
      <w:r w:rsidR="00015BE1">
        <w:t> </w:t>
      </w:r>
      <w:r w:rsidR="00015BE1" w:rsidRPr="00CB5EC9">
        <w:t>23.503</w:t>
      </w:r>
      <w:r w:rsidR="00015BE1">
        <w:t> </w:t>
      </w:r>
      <w:r w:rsidR="00015BE1" w:rsidRPr="00CB5EC9">
        <w:t>[</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5G ProSe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EC2E43F"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2B1836E5" w14:textId="77777777" w:rsidR="008C47BE" w:rsidRPr="00CB5EC9" w:rsidRDefault="008C47BE" w:rsidP="008C47BE">
      <w:pPr>
        <w:pStyle w:val="Heading3"/>
        <w:rPr>
          <w:lang w:eastAsia="zh-CN"/>
        </w:rPr>
      </w:pPr>
      <w:bookmarkStart w:id="212" w:name="_Toc19199058"/>
      <w:bookmarkStart w:id="213" w:name="_Toc27821847"/>
      <w:bookmarkStart w:id="214" w:name="_Toc36126201"/>
      <w:bookmarkStart w:id="215" w:name="_Toc45012525"/>
      <w:bookmarkStart w:id="216" w:name="_Toc51753951"/>
      <w:bookmarkStart w:id="217" w:name="_Toc51754085"/>
      <w:bookmarkStart w:id="218" w:name="_Toc51838912"/>
      <w:bookmarkStart w:id="219" w:name="_Toc66692635"/>
      <w:bookmarkStart w:id="220" w:name="_Toc66701814"/>
      <w:bookmarkStart w:id="221" w:name="_Toc69883471"/>
      <w:bookmarkStart w:id="222" w:name="_Toc73625479"/>
      <w:bookmarkStart w:id="223" w:name="_Toc122419899"/>
      <w:r w:rsidRPr="00CB5EC9">
        <w:rPr>
          <w:lang w:eastAsia="zh-CN"/>
        </w:rPr>
        <w:t>4.3.4</w:t>
      </w:r>
      <w:r w:rsidRPr="00CB5EC9">
        <w:rPr>
          <w:lang w:eastAsia="zh-CN"/>
        </w:rPr>
        <w:tab/>
      </w:r>
      <w:r w:rsidRPr="00CB5EC9">
        <w:rPr>
          <w:lang w:eastAsia="ko-KR"/>
        </w:rPr>
        <w:t>AMF</w:t>
      </w:r>
      <w:bookmarkEnd w:id="212"/>
      <w:bookmarkEnd w:id="213"/>
      <w:bookmarkEnd w:id="214"/>
      <w:bookmarkEnd w:id="215"/>
      <w:bookmarkEnd w:id="216"/>
      <w:bookmarkEnd w:id="217"/>
      <w:bookmarkEnd w:id="218"/>
      <w:bookmarkEnd w:id="219"/>
      <w:bookmarkEnd w:id="220"/>
      <w:bookmarkEnd w:id="221"/>
      <w:bookmarkEnd w:id="222"/>
      <w:bookmarkEnd w:id="223"/>
    </w:p>
    <w:p w14:paraId="5AFEB9D2" w14:textId="73C722D9"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57C5AC0E" w:rsidR="00B766B9" w:rsidRPr="00CB5EC9" w:rsidRDefault="00B766B9" w:rsidP="00B766B9">
      <w:pPr>
        <w:pStyle w:val="B1"/>
        <w:rPr>
          <w:lang w:eastAsia="zh-CN"/>
        </w:rPr>
      </w:pPr>
      <w:bookmarkStart w:id="224" w:name="_Toc19199059"/>
      <w:bookmarkStart w:id="225" w:name="_Toc27821848"/>
      <w:bookmarkStart w:id="226" w:name="_Toc36126202"/>
      <w:bookmarkStart w:id="227" w:name="_Toc45012526"/>
      <w:bookmarkStart w:id="228" w:name="_Toc51753952"/>
      <w:bookmarkStart w:id="229" w:name="_Toc51754086"/>
      <w:bookmarkStart w:id="230" w:name="_Toc51838913"/>
      <w:bookmarkStart w:id="231" w:name="_Toc66692636"/>
      <w:bookmarkStart w:id="232" w:name="_Toc66701815"/>
      <w:bookmarkStart w:id="233" w:name="_Toc69883472"/>
      <w:bookmarkStart w:id="234" w:name="_Toc73625480"/>
      <w:r>
        <w:rPr>
          <w:lang w:eastAsia="zh-CN"/>
        </w:rPr>
        <w:t>-</w:t>
      </w:r>
      <w:r>
        <w:rPr>
          <w:lang w:eastAsia="zh-CN"/>
        </w:rPr>
        <w:tab/>
        <w:t xml:space="preserve">Optionally support security procedures over Control Plane for 5G ProSe UE-to-Network relaying as defined in </w:t>
      </w:r>
      <w:r w:rsidR="00015BE1">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35" w:name="_Toc122419900"/>
      <w:r w:rsidRPr="00CB5EC9">
        <w:rPr>
          <w:lang w:eastAsia="ko-KR"/>
        </w:rPr>
        <w:t>4.3.5</w:t>
      </w:r>
      <w:r w:rsidRPr="00CB5EC9">
        <w:rPr>
          <w:lang w:eastAsia="ko-KR"/>
        </w:rPr>
        <w:tab/>
        <w:t>UDM</w:t>
      </w:r>
      <w:bookmarkEnd w:id="224"/>
      <w:bookmarkEnd w:id="225"/>
      <w:bookmarkEnd w:id="226"/>
      <w:bookmarkEnd w:id="227"/>
      <w:bookmarkEnd w:id="228"/>
      <w:bookmarkEnd w:id="229"/>
      <w:bookmarkEnd w:id="230"/>
      <w:bookmarkEnd w:id="231"/>
      <w:bookmarkEnd w:id="232"/>
      <w:bookmarkEnd w:id="233"/>
      <w:bookmarkEnd w:id="234"/>
      <w:bookmarkEnd w:id="235"/>
    </w:p>
    <w:p w14:paraId="44B3B269" w14:textId="2AE59DDE"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6" w:name="_Toc19199060"/>
      <w:bookmarkStart w:id="237" w:name="_Toc27821849"/>
      <w:bookmarkStart w:id="238" w:name="_Toc36126203"/>
      <w:bookmarkStart w:id="239" w:name="_Toc45012527"/>
      <w:bookmarkStart w:id="240" w:name="_Toc51753953"/>
      <w:bookmarkStart w:id="241" w:name="_Toc51754087"/>
      <w:bookmarkStart w:id="242" w:name="_Toc51838914"/>
      <w:bookmarkStart w:id="243" w:name="_Toc66692637"/>
      <w:bookmarkStart w:id="244" w:name="_Toc66701816"/>
      <w:bookmarkStart w:id="245" w:name="_Toc69883473"/>
      <w:bookmarkStart w:id="246" w:name="_Toc73625481"/>
      <w:bookmarkStart w:id="247" w:name="_Toc122419901"/>
      <w:r w:rsidRPr="00CB5EC9">
        <w:t>4.3.6</w:t>
      </w:r>
      <w:r w:rsidRPr="00CB5EC9">
        <w:tab/>
        <w:t>UDR</w:t>
      </w:r>
      <w:bookmarkEnd w:id="236"/>
      <w:bookmarkEnd w:id="237"/>
      <w:bookmarkEnd w:id="238"/>
      <w:bookmarkEnd w:id="239"/>
      <w:bookmarkEnd w:id="240"/>
      <w:bookmarkEnd w:id="241"/>
      <w:bookmarkEnd w:id="242"/>
      <w:bookmarkEnd w:id="243"/>
      <w:bookmarkEnd w:id="244"/>
      <w:bookmarkEnd w:id="245"/>
      <w:bookmarkEnd w:id="246"/>
      <w:bookmarkEnd w:id="247"/>
    </w:p>
    <w:p w14:paraId="1D1E1CB8" w14:textId="0571040A"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8" w:name="_Toc27821850"/>
      <w:bookmarkStart w:id="249" w:name="_Toc36126204"/>
      <w:bookmarkStart w:id="250" w:name="_Toc45012528"/>
      <w:bookmarkStart w:id="251" w:name="_Toc51753954"/>
      <w:bookmarkStart w:id="252" w:name="_Toc51754088"/>
      <w:bookmarkStart w:id="253" w:name="_Toc51838915"/>
      <w:bookmarkStart w:id="254" w:name="_Toc66692638"/>
      <w:bookmarkStart w:id="255" w:name="_Toc66701817"/>
      <w:bookmarkStart w:id="256" w:name="_Toc69883474"/>
      <w:bookmarkStart w:id="257" w:name="_Toc73625482"/>
      <w:bookmarkStart w:id="258" w:name="_Toc122419902"/>
      <w:r w:rsidRPr="00CB5EC9">
        <w:t>4.3.7</w:t>
      </w:r>
      <w:r w:rsidRPr="00CB5EC9">
        <w:tab/>
        <w:t>NRF</w:t>
      </w:r>
      <w:bookmarkEnd w:id="248"/>
      <w:bookmarkEnd w:id="249"/>
      <w:bookmarkEnd w:id="250"/>
      <w:bookmarkEnd w:id="251"/>
      <w:bookmarkEnd w:id="252"/>
      <w:bookmarkEnd w:id="253"/>
      <w:bookmarkEnd w:id="254"/>
      <w:bookmarkEnd w:id="255"/>
      <w:bookmarkEnd w:id="256"/>
      <w:bookmarkEnd w:id="257"/>
      <w:bookmarkEnd w:id="258"/>
    </w:p>
    <w:p w14:paraId="0A57468B" w14:textId="4E3987C1"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6F0D5BA9" w:rsidR="007169BB" w:rsidRPr="00CB5EC9" w:rsidRDefault="007169BB" w:rsidP="007169BB">
      <w:r w:rsidRPr="00CB5EC9">
        <w:lastRenderedPageBreak/>
        <w:t xml:space="preserve">Similar procedure can be used for 5G DDNMF discovery across PLMNs as specified in clause 4.17.5 of </w:t>
      </w:r>
      <w:r w:rsidR="00015BE1" w:rsidRPr="00CB5EC9">
        <w:t>TS</w:t>
      </w:r>
      <w:r w:rsidR="00015BE1">
        <w:t> </w:t>
      </w:r>
      <w:r w:rsidR="00015BE1" w:rsidRPr="00CB5EC9">
        <w:t>23.502</w:t>
      </w:r>
      <w:r w:rsidR="00015BE1">
        <w:t> </w:t>
      </w:r>
      <w:r w:rsidR="00015BE1"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59" w:name="_Toc66692639"/>
      <w:bookmarkStart w:id="260" w:name="_Toc66701818"/>
      <w:bookmarkStart w:id="261" w:name="_Toc69883475"/>
      <w:bookmarkStart w:id="262" w:name="_Toc73625483"/>
      <w:bookmarkStart w:id="263" w:name="_Toc122419903"/>
      <w:bookmarkEnd w:id="204"/>
      <w:bookmarkEnd w:id="205"/>
      <w:bookmarkEnd w:id="206"/>
      <w:bookmarkEnd w:id="207"/>
      <w:bookmarkEnd w:id="208"/>
      <w:bookmarkEnd w:id="209"/>
      <w:bookmarkEnd w:id="210"/>
      <w:r w:rsidRPr="00CB5EC9">
        <w:t>4.3.8</w:t>
      </w:r>
      <w:r w:rsidRPr="00CB5EC9">
        <w:tab/>
      </w:r>
      <w:r w:rsidRPr="00CB5EC9">
        <w:rPr>
          <w:rFonts w:eastAsia="SimSun"/>
          <w:lang w:eastAsia="zh-CN"/>
        </w:rPr>
        <w:t>ProSe</w:t>
      </w:r>
      <w:r w:rsidRPr="00CB5EC9">
        <w:rPr>
          <w:lang w:eastAsia="ko-KR"/>
        </w:rPr>
        <w:t xml:space="preserve"> Application Server</w:t>
      </w:r>
      <w:bookmarkEnd w:id="259"/>
      <w:bookmarkEnd w:id="260"/>
      <w:bookmarkEnd w:id="261"/>
      <w:bookmarkEnd w:id="262"/>
      <w:bookmarkEnd w:id="263"/>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4" w:name="_Toc66692640"/>
      <w:bookmarkStart w:id="265" w:name="_Toc66701819"/>
      <w:bookmarkStart w:id="266" w:name="_Toc69883476"/>
      <w:bookmarkStart w:id="267" w:name="_Toc73625484"/>
      <w:bookmarkStart w:id="268" w:name="_Toc122419904"/>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4"/>
      <w:bookmarkEnd w:id="265"/>
      <w:bookmarkEnd w:id="266"/>
      <w:bookmarkEnd w:id="267"/>
      <w:bookmarkEnd w:id="268"/>
    </w:p>
    <w:p w14:paraId="6E46AEDE" w14:textId="13001EF5" w:rsidR="0093004C" w:rsidRPr="00CB5EC9" w:rsidRDefault="009F2CC2" w:rsidP="0093004C">
      <w:pPr>
        <w:pStyle w:val="Heading4"/>
      </w:pPr>
      <w:bookmarkStart w:id="269" w:name="_Toc69883477"/>
      <w:bookmarkStart w:id="270" w:name="_Toc73625485"/>
      <w:bookmarkStart w:id="271" w:name="_Toc122419905"/>
      <w:r w:rsidRPr="00CB5EC9">
        <w:t>4.3.9.1</w:t>
      </w:r>
      <w:r w:rsidRPr="00CB5EC9">
        <w:tab/>
      </w:r>
      <w:r w:rsidR="00E552F4" w:rsidRPr="00CB5EC9">
        <w:rPr>
          <w:noProof/>
        </w:rPr>
        <w:t>General</w:t>
      </w:r>
      <w:bookmarkEnd w:id="269"/>
      <w:bookmarkEnd w:id="270"/>
      <w:bookmarkEnd w:id="271"/>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06A938D5" w:rsidR="0093004C" w:rsidRPr="00CB5EC9" w:rsidRDefault="009F2CC2" w:rsidP="009F2CC2">
      <w:pPr>
        <w:pStyle w:val="B1"/>
      </w:pPr>
      <w:r w:rsidRPr="00CB5EC9">
        <w:t>-</w:t>
      </w:r>
      <w:r w:rsidRPr="00CB5EC9">
        <w:tab/>
        <w:t xml:space="preserve">access the 5GS as a UE as defined in </w:t>
      </w:r>
      <w:r w:rsidR="00015BE1" w:rsidRPr="00CB5EC9">
        <w:t>TS</w:t>
      </w:r>
      <w:r w:rsidR="00015BE1">
        <w:t> </w:t>
      </w:r>
      <w:r w:rsidR="00015BE1" w:rsidRPr="00CB5EC9">
        <w:t>23.501</w:t>
      </w:r>
      <w:r w:rsidR="00015BE1">
        <w:t> </w:t>
      </w:r>
      <w:r w:rsidR="00015BE1"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2" w:name="_Toc73625486"/>
      <w:bookmarkStart w:id="273" w:name="_Toc122419906"/>
      <w:r w:rsidRPr="00CB5EC9">
        <w:t>4.3.9.2</w:t>
      </w:r>
      <w:r w:rsidRPr="00CB5EC9">
        <w:tab/>
      </w:r>
      <w:r w:rsidR="00ED5FCC" w:rsidRPr="00CB5EC9">
        <w:rPr>
          <w:lang w:eastAsia="zh-CN"/>
        </w:rPr>
        <w:t xml:space="preserve">5G ProSe </w:t>
      </w:r>
      <w:r w:rsidRPr="00CB5EC9">
        <w:t>Layer-3 UE-to-Network Relay</w:t>
      </w:r>
      <w:bookmarkEnd w:id="272"/>
      <w:bookmarkEnd w:id="273"/>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4" w:name="_Toc73625487"/>
      <w:bookmarkStart w:id="275" w:name="_Toc122419907"/>
      <w:r w:rsidRPr="00CB5EC9">
        <w:t>4.3.9.3</w:t>
      </w:r>
      <w:r w:rsidRPr="00CB5EC9">
        <w:tab/>
      </w:r>
      <w:r w:rsidR="009C0B71" w:rsidRPr="00CB5EC9">
        <w:rPr>
          <w:lang w:eastAsia="zh-CN"/>
        </w:rPr>
        <w:t xml:space="preserve">5G ProSe </w:t>
      </w:r>
      <w:r w:rsidRPr="00CB5EC9">
        <w:t>Layer-2 UE-to-Network Relay</w:t>
      </w:r>
      <w:bookmarkEnd w:id="274"/>
      <w:bookmarkEnd w:id="275"/>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76" w:name="_Toc66692641"/>
      <w:bookmarkStart w:id="277" w:name="_Toc66701820"/>
      <w:bookmarkStart w:id="278" w:name="_Toc69883478"/>
      <w:bookmarkStart w:id="279" w:name="_Toc73625488"/>
      <w:bookmarkStart w:id="280" w:name="_Toc122419908"/>
      <w:r w:rsidRPr="00CB5EC9">
        <w:t>4.3.10</w:t>
      </w:r>
      <w:r w:rsidRPr="00CB5EC9">
        <w:tab/>
      </w:r>
      <w:r w:rsidR="00F6600D" w:rsidRPr="00CB5EC9">
        <w:t>SMF</w:t>
      </w:r>
      <w:bookmarkEnd w:id="276"/>
      <w:bookmarkEnd w:id="277"/>
      <w:bookmarkEnd w:id="278"/>
      <w:bookmarkEnd w:id="279"/>
      <w:bookmarkEnd w:id="280"/>
    </w:p>
    <w:p w14:paraId="67110219" w14:textId="42676CCF" w:rsidR="007F7EFC" w:rsidRPr="00CB5EC9" w:rsidRDefault="007F7EFC" w:rsidP="007F7EFC">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1" w:name="_Toc58920738"/>
      <w:bookmarkStart w:id="282" w:name="_Toc122419909"/>
      <w:r w:rsidRPr="00CB5EC9">
        <w:t>4.3.11</w:t>
      </w:r>
      <w:r w:rsidRPr="00CB5EC9">
        <w:tab/>
        <w:t>N</w:t>
      </w:r>
      <w:bookmarkEnd w:id="281"/>
      <w:r w:rsidRPr="00CB5EC9">
        <w:t>EF</w:t>
      </w:r>
      <w:bookmarkEnd w:id="282"/>
    </w:p>
    <w:p w14:paraId="1C1C97EF" w14:textId="3747CFEE" w:rsidR="00071DC2" w:rsidRPr="00CB5EC9" w:rsidRDefault="00071DC2" w:rsidP="00071DC2">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3" w:name="_Toc27821851"/>
      <w:bookmarkStart w:id="284" w:name="_Toc36126205"/>
      <w:bookmarkStart w:id="285" w:name="_Toc45012529"/>
      <w:bookmarkStart w:id="286" w:name="_Toc51753955"/>
      <w:bookmarkStart w:id="287" w:name="_Toc51754089"/>
      <w:bookmarkStart w:id="288" w:name="_Toc51838916"/>
      <w:bookmarkStart w:id="289" w:name="_Toc66692642"/>
      <w:bookmarkStart w:id="290" w:name="_Toc66701821"/>
      <w:bookmarkStart w:id="291" w:name="_Toc69883479"/>
      <w:bookmarkStart w:id="292" w:name="_Toc73625489"/>
      <w:bookmarkStart w:id="293" w:name="_Toc122419910"/>
      <w:r w:rsidRPr="00CB5EC9">
        <w:rPr>
          <w:lang w:eastAsia="ko-KR"/>
        </w:rPr>
        <w:t>5</w:t>
      </w:r>
      <w:r w:rsidRPr="00CB5EC9">
        <w:rPr>
          <w:lang w:eastAsia="ko-KR"/>
        </w:rPr>
        <w:tab/>
        <w:t>High level functionality and features</w:t>
      </w:r>
      <w:bookmarkEnd w:id="283"/>
      <w:bookmarkEnd w:id="284"/>
      <w:bookmarkEnd w:id="285"/>
      <w:bookmarkEnd w:id="286"/>
      <w:bookmarkEnd w:id="287"/>
      <w:bookmarkEnd w:id="288"/>
      <w:bookmarkEnd w:id="289"/>
      <w:bookmarkEnd w:id="290"/>
      <w:bookmarkEnd w:id="291"/>
      <w:bookmarkEnd w:id="292"/>
      <w:bookmarkEnd w:id="293"/>
    </w:p>
    <w:p w14:paraId="1F137F6E" w14:textId="77777777" w:rsidR="008C47BE" w:rsidRPr="00CB5EC9" w:rsidRDefault="008C47BE" w:rsidP="008C47BE">
      <w:pPr>
        <w:pStyle w:val="Heading2"/>
        <w:rPr>
          <w:lang w:eastAsia="zh-CN"/>
        </w:rPr>
      </w:pPr>
      <w:bookmarkStart w:id="294" w:name="_Toc66692643"/>
      <w:bookmarkStart w:id="295" w:name="_Toc66701822"/>
      <w:bookmarkStart w:id="296" w:name="_Toc69883480"/>
      <w:bookmarkStart w:id="297" w:name="_Toc73625490"/>
      <w:bookmarkStart w:id="298" w:name="_Toc122419911"/>
      <w:r w:rsidRPr="00CB5EC9">
        <w:t>5.1</w:t>
      </w:r>
      <w:r w:rsidRPr="00CB5EC9">
        <w:rPr>
          <w:lang w:eastAsia="ko-KR"/>
        </w:rPr>
        <w:tab/>
      </w:r>
      <w:r w:rsidRPr="00CB5EC9">
        <w:rPr>
          <w:lang w:eastAsia="zh-CN"/>
        </w:rPr>
        <w:t>Authorization and Provisioning for ProSe service</w:t>
      </w:r>
      <w:bookmarkEnd w:id="294"/>
      <w:bookmarkEnd w:id="295"/>
      <w:bookmarkEnd w:id="296"/>
      <w:bookmarkEnd w:id="297"/>
      <w:bookmarkEnd w:id="298"/>
    </w:p>
    <w:p w14:paraId="4A0C7115" w14:textId="77777777" w:rsidR="008C47BE" w:rsidRPr="00CB5EC9" w:rsidRDefault="008C47BE" w:rsidP="008C47BE">
      <w:pPr>
        <w:pStyle w:val="Heading3"/>
        <w:rPr>
          <w:lang w:eastAsia="zh-CN"/>
        </w:rPr>
      </w:pPr>
      <w:bookmarkStart w:id="299" w:name="_Toc19199063"/>
      <w:bookmarkStart w:id="300" w:name="_Toc27821853"/>
      <w:bookmarkStart w:id="301" w:name="_Toc36126207"/>
      <w:bookmarkStart w:id="302" w:name="_Toc45012531"/>
      <w:bookmarkStart w:id="303" w:name="_Toc51753957"/>
      <w:bookmarkStart w:id="304" w:name="_Toc51754091"/>
      <w:bookmarkStart w:id="305" w:name="_Toc51838918"/>
      <w:bookmarkStart w:id="306" w:name="_Toc66692644"/>
      <w:bookmarkStart w:id="307" w:name="_Toc66701823"/>
      <w:bookmarkStart w:id="308" w:name="_Toc69883481"/>
      <w:bookmarkStart w:id="309" w:name="_Toc73625491"/>
      <w:bookmarkStart w:id="310" w:name="_Toc122419912"/>
      <w:r w:rsidRPr="00CB5EC9">
        <w:rPr>
          <w:lang w:eastAsia="zh-CN"/>
        </w:rPr>
        <w:t>5.1.1</w:t>
      </w:r>
      <w:r w:rsidRPr="00CB5EC9">
        <w:rPr>
          <w:lang w:eastAsia="zh-CN"/>
        </w:rPr>
        <w:tab/>
        <w:t>General</w:t>
      </w:r>
      <w:bookmarkEnd w:id="299"/>
      <w:bookmarkEnd w:id="300"/>
      <w:bookmarkEnd w:id="301"/>
      <w:bookmarkEnd w:id="302"/>
      <w:bookmarkEnd w:id="303"/>
      <w:bookmarkEnd w:id="304"/>
      <w:bookmarkEnd w:id="305"/>
      <w:bookmarkEnd w:id="306"/>
      <w:bookmarkEnd w:id="307"/>
      <w:bookmarkEnd w:id="308"/>
      <w:bookmarkEnd w:id="309"/>
      <w:bookmarkEnd w:id="310"/>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BB39C73"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015BE1" w:rsidRPr="00CB5EC9">
        <w:t>TS</w:t>
      </w:r>
      <w:r w:rsidR="00015BE1">
        <w:t> </w:t>
      </w:r>
      <w:r w:rsidR="00015BE1" w:rsidRPr="00CB5EC9">
        <w:t>23.502</w:t>
      </w:r>
      <w:r w:rsidR="00015BE1">
        <w:t> </w:t>
      </w:r>
      <w:r w:rsidR="00015BE1"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6A046FEB"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015BE1" w:rsidRPr="00CB5EC9">
        <w:t>TS</w:t>
      </w:r>
      <w:r w:rsidR="00015BE1">
        <w:t> </w:t>
      </w:r>
      <w:r w:rsidR="00015BE1" w:rsidRPr="00CB5EC9">
        <w:t>23.503</w:t>
      </w:r>
      <w:r w:rsidR="00015BE1">
        <w:t> </w:t>
      </w:r>
      <w:r w:rsidR="00015BE1"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1" w:name="_Toc19199064"/>
      <w:bookmarkStart w:id="312" w:name="_Toc27821854"/>
      <w:bookmarkStart w:id="313" w:name="_Toc36126208"/>
      <w:bookmarkStart w:id="314" w:name="_Toc45012532"/>
      <w:bookmarkStart w:id="315" w:name="_Toc51753958"/>
      <w:bookmarkStart w:id="316" w:name="_Toc51754092"/>
      <w:bookmarkStart w:id="317" w:name="_Toc51838919"/>
      <w:bookmarkStart w:id="318" w:name="_Toc66692645"/>
      <w:bookmarkStart w:id="319" w:name="_Toc66701824"/>
      <w:bookmarkStart w:id="320" w:name="_Toc69883482"/>
      <w:bookmarkStart w:id="321" w:name="_Toc73625492"/>
      <w:bookmarkStart w:id="322" w:name="_Toc122419913"/>
      <w:r w:rsidRPr="00CB5EC9">
        <w:rPr>
          <w:rFonts w:eastAsia="SimSun"/>
          <w:lang w:eastAsia="zh-CN"/>
        </w:rPr>
        <w:lastRenderedPageBreak/>
        <w:t>5.1.2</w:t>
      </w:r>
      <w:r w:rsidRPr="00CB5EC9">
        <w:rPr>
          <w:rFonts w:eastAsia="SimSun"/>
          <w:lang w:eastAsia="zh-CN"/>
        </w:rPr>
        <w:tab/>
      </w:r>
      <w:bookmarkEnd w:id="311"/>
      <w:bookmarkEnd w:id="312"/>
      <w:bookmarkEnd w:id="313"/>
      <w:bookmarkEnd w:id="314"/>
      <w:bookmarkEnd w:id="315"/>
      <w:bookmarkEnd w:id="316"/>
      <w:bookmarkEnd w:id="31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18"/>
      <w:bookmarkEnd w:id="319"/>
      <w:bookmarkEnd w:id="320"/>
      <w:bookmarkEnd w:id="321"/>
      <w:bookmarkEnd w:id="322"/>
    </w:p>
    <w:p w14:paraId="1789ECE0" w14:textId="2380C840" w:rsidR="008C47BE" w:rsidRPr="00CB5EC9" w:rsidRDefault="008C47BE" w:rsidP="008C47BE">
      <w:pPr>
        <w:pStyle w:val="Heading4"/>
        <w:rPr>
          <w:lang w:eastAsia="zh-CN"/>
        </w:rPr>
      </w:pPr>
      <w:bookmarkStart w:id="323" w:name="_Toc19199065"/>
      <w:bookmarkStart w:id="324" w:name="_Toc27821855"/>
      <w:bookmarkStart w:id="325" w:name="_Toc36126209"/>
      <w:bookmarkStart w:id="326" w:name="_Toc45012533"/>
      <w:bookmarkStart w:id="327" w:name="_Toc51753959"/>
      <w:bookmarkStart w:id="328" w:name="_Toc51754093"/>
      <w:bookmarkStart w:id="329" w:name="_Toc51838920"/>
      <w:bookmarkStart w:id="330" w:name="_Toc66692646"/>
      <w:bookmarkStart w:id="331" w:name="_Toc66701825"/>
      <w:bookmarkStart w:id="332" w:name="_Toc69883483"/>
      <w:bookmarkStart w:id="333" w:name="_Toc73625493"/>
      <w:bookmarkStart w:id="334" w:name="_Toc122419914"/>
      <w:r w:rsidRPr="00CB5EC9">
        <w:rPr>
          <w:lang w:eastAsia="zh-CN"/>
        </w:rPr>
        <w:t>5.1.2.1</w:t>
      </w:r>
      <w:r w:rsidRPr="00CB5EC9">
        <w:rPr>
          <w:lang w:eastAsia="zh-CN"/>
        </w:rPr>
        <w:tab/>
        <w:t>Policy/Parameter provi</w:t>
      </w:r>
      <w:r w:rsidRPr="00CB5EC9">
        <w:t>sioning</w:t>
      </w:r>
      <w:bookmarkEnd w:id="323"/>
      <w:bookmarkEnd w:id="324"/>
      <w:bookmarkEnd w:id="325"/>
      <w:bookmarkEnd w:id="326"/>
      <w:bookmarkEnd w:id="327"/>
      <w:bookmarkEnd w:id="328"/>
      <w:bookmarkEnd w:id="329"/>
      <w:r w:rsidRPr="00CB5EC9">
        <w:t xml:space="preserve"> for </w:t>
      </w:r>
      <w:r w:rsidR="00DA7644" w:rsidRPr="00CB5EC9">
        <w:t xml:space="preserve">5G </w:t>
      </w:r>
      <w:r w:rsidRPr="00CB5EC9">
        <w:t>ProSe Direct Discovery</w:t>
      </w:r>
      <w:bookmarkEnd w:id="330"/>
      <w:bookmarkEnd w:id="331"/>
      <w:bookmarkEnd w:id="332"/>
      <w:bookmarkEnd w:id="333"/>
      <w:bookmarkEnd w:id="334"/>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65109218" w:rsidR="00EF0308" w:rsidRDefault="00EF0308" w:rsidP="004909A6">
      <w:pPr>
        <w:pStyle w:val="NO"/>
      </w:pPr>
      <w:r>
        <w:lastRenderedPageBreak/>
        <w:t>NOTE 5:</w:t>
      </w:r>
      <w:r>
        <w:tab/>
        <w:t xml:space="preserve">The Security parameters for 5G ProSe Direct Discovery can be provisioned by 5G DDNMF as defined in </w:t>
      </w:r>
      <w:r w:rsidR="00015BE1">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6146B7A" w:rsidR="00DB4E7B" w:rsidRDefault="00DB4E7B" w:rsidP="004909A6">
      <w:pPr>
        <w:pStyle w:val="B2"/>
      </w:pPr>
      <w:r>
        <w:t>-</w:t>
      </w:r>
      <w:r>
        <w:tab/>
        <w:t xml:space="preserve">Default PC5 DRX configuration (see </w:t>
      </w:r>
      <w:r w:rsidR="00015BE1">
        <w:t>TS 38.331 [</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1FAF16BE"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1B082DCC"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5" w:name="_Toc66692647"/>
      <w:bookmarkStart w:id="336" w:name="_Toc66701826"/>
      <w:bookmarkStart w:id="337" w:name="_Toc69883484"/>
      <w:bookmarkStart w:id="338" w:name="_Toc73625494"/>
      <w:bookmarkStart w:id="339" w:name="_Toc122419915"/>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5"/>
      <w:bookmarkEnd w:id="336"/>
      <w:bookmarkEnd w:id="337"/>
      <w:bookmarkEnd w:id="338"/>
      <w:bookmarkEnd w:id="339"/>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3F42AEC8"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w:t>
      </w:r>
      <w:r w:rsidRPr="00CB5EC9" w:rsidDel="001F5336">
        <w:lastRenderedPageBreak/>
        <w:t xml:space="preserve">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2692B21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02996715"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1588683"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49915C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0" w:name="_Toc66692648"/>
      <w:bookmarkStart w:id="341" w:name="_Toc66701827"/>
      <w:bookmarkStart w:id="342" w:name="_Toc69883485"/>
      <w:bookmarkStart w:id="343" w:name="_Toc73625495"/>
      <w:bookmarkStart w:id="344" w:name="_Toc122419916"/>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0"/>
      <w:bookmarkEnd w:id="341"/>
      <w:bookmarkEnd w:id="342"/>
      <w:bookmarkEnd w:id="343"/>
      <w:bookmarkEnd w:id="344"/>
    </w:p>
    <w:p w14:paraId="67A96619" w14:textId="0F5D7E40" w:rsidR="008C47BE" w:rsidRPr="00CB5EC9" w:rsidRDefault="008C47BE" w:rsidP="008C47BE">
      <w:pPr>
        <w:pStyle w:val="Heading4"/>
        <w:rPr>
          <w:lang w:eastAsia="zh-CN"/>
        </w:rPr>
      </w:pPr>
      <w:bookmarkStart w:id="345" w:name="_Toc66692649"/>
      <w:bookmarkStart w:id="346" w:name="_Toc66701828"/>
      <w:bookmarkStart w:id="347" w:name="_Toc69883486"/>
      <w:bookmarkStart w:id="348" w:name="_Toc73625496"/>
      <w:bookmarkStart w:id="349" w:name="_Toc122419917"/>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5"/>
      <w:bookmarkEnd w:id="346"/>
      <w:bookmarkEnd w:id="347"/>
      <w:bookmarkEnd w:id="348"/>
      <w:bookmarkEnd w:id="349"/>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6A08F4A0"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015BE1">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6587B213" w:rsidR="00DB4E7B" w:rsidRDefault="00DB4E7B" w:rsidP="008C47BE">
      <w:pPr>
        <w:pStyle w:val="B2"/>
      </w:pPr>
      <w:r>
        <w:t>-</w:t>
      </w:r>
      <w:r>
        <w:tab/>
        <w:t xml:space="preserve">The mapping of ProSe services (i.e. ProSe identifiers) to the corresponding NR Tx Profiles for broadcast and groupcast (see </w:t>
      </w:r>
      <w:r w:rsidR="00015BE1">
        <w:t>TS 38.300 [</w:t>
      </w:r>
      <w:r>
        <w:t xml:space="preserve">12] and </w:t>
      </w:r>
      <w:r w:rsidR="00015BE1">
        <w:t>TS 38.331 [</w:t>
      </w:r>
      <w:r>
        <w:t>16] for further information).</w:t>
      </w:r>
    </w:p>
    <w:p w14:paraId="090A1C65" w14:textId="7BEA0FE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015BE1" w:rsidRPr="00CB5EC9">
        <w:t>TS</w:t>
      </w:r>
      <w:r w:rsidR="00015BE1">
        <w:t> </w:t>
      </w:r>
      <w:r w:rsidR="00015BE1" w:rsidRPr="00CB5EC9">
        <w:t>38.331</w:t>
      </w:r>
      <w:r w:rsidR="00015BE1">
        <w:t> </w:t>
      </w:r>
      <w:r w:rsidR="00015BE1"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ABED964" w:rsidR="008C47BE" w:rsidRPr="00CB5EC9" w:rsidRDefault="008C47BE" w:rsidP="008C47BE">
      <w:pPr>
        <w:pStyle w:val="B3"/>
      </w:pPr>
      <w:r w:rsidRPr="00CB5EC9">
        <w:t>-</w:t>
      </w:r>
      <w:r w:rsidRPr="00CB5EC9">
        <w:tab/>
        <w:t xml:space="preserve">The PC5 QoS profile contains PC5 QoS parameters described in clause 5.4.2 of </w:t>
      </w:r>
      <w:r w:rsidR="00015BE1" w:rsidRPr="00CB5EC9">
        <w:t>TS</w:t>
      </w:r>
      <w:r w:rsidR="00015BE1">
        <w:t> </w:t>
      </w:r>
      <w:r w:rsidR="00015BE1" w:rsidRPr="00CB5EC9">
        <w:t>23.287</w:t>
      </w:r>
      <w:r w:rsidR="00015BE1">
        <w:t> </w:t>
      </w:r>
      <w:r w:rsidR="00015BE1" w:rsidRPr="00CB5EC9">
        <w:t>[</w:t>
      </w:r>
      <w:r w:rsidRPr="00CB5EC9">
        <w:t xml:space="preserve">2], and value for the QoS characteristics regarding Priority Level, Averaging Window, Maximum Data Burst Volume if default value is not used as defined in Table 5.4.4-1 of </w:t>
      </w:r>
      <w:r w:rsidR="00015BE1" w:rsidRPr="00CB5EC9">
        <w:t>TS</w:t>
      </w:r>
      <w:r w:rsidR="00015BE1">
        <w:t> </w:t>
      </w:r>
      <w:r w:rsidR="00015BE1" w:rsidRPr="00CB5EC9">
        <w:t>23.287</w:t>
      </w:r>
      <w:r w:rsidR="00015BE1">
        <w:t> </w:t>
      </w:r>
      <w:r w:rsidR="00015BE1"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3D1BC7C"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015BE1">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0" w:name="_Toc66692650"/>
      <w:bookmarkStart w:id="351" w:name="_Toc66701829"/>
      <w:bookmarkStart w:id="352" w:name="_Toc69883487"/>
      <w:bookmarkStart w:id="353" w:name="_Toc73625497"/>
      <w:bookmarkStart w:id="354" w:name="_Toc122419918"/>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0"/>
      <w:bookmarkEnd w:id="351"/>
      <w:bookmarkEnd w:id="352"/>
      <w:bookmarkEnd w:id="353"/>
      <w:bookmarkEnd w:id="354"/>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2C6306C2"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015BE1" w:rsidRPr="00CB5EC9">
        <w:t>TS</w:t>
      </w:r>
      <w:r w:rsidR="00015BE1">
        <w:t> </w:t>
      </w:r>
      <w:r w:rsidR="00015BE1" w:rsidRPr="00CB5EC9">
        <w:t>38.300</w:t>
      </w:r>
      <w:r w:rsidR="00015BE1">
        <w:t> </w:t>
      </w:r>
      <w:r w:rsidR="00015BE1" w:rsidRPr="00CB5EC9">
        <w:t>[</w:t>
      </w:r>
      <w:r w:rsidRPr="00CB5EC9">
        <w:t xml:space="preserve">12] and </w:t>
      </w:r>
      <w:r w:rsidR="00015BE1" w:rsidRPr="00CB5EC9">
        <w:t>TS</w:t>
      </w:r>
      <w:r w:rsidR="00015BE1">
        <w:t> </w:t>
      </w:r>
      <w:r w:rsidR="00015BE1" w:rsidRPr="00CB5EC9">
        <w:t>38.304</w:t>
      </w:r>
      <w:r w:rsidR="00015BE1">
        <w:t> </w:t>
      </w:r>
      <w:r w:rsidR="00015BE1" w:rsidRPr="00CB5EC9">
        <w:t>[</w:t>
      </w:r>
      <w:r w:rsidRPr="00CB5EC9">
        <w:t>13], and:</w:t>
      </w:r>
    </w:p>
    <w:p w14:paraId="57A21171" w14:textId="3D8172F0" w:rsidR="008C47BE" w:rsidRPr="00CB5EC9" w:rsidRDefault="008C47BE" w:rsidP="008C47BE">
      <w:pPr>
        <w:pStyle w:val="B3"/>
      </w:pPr>
      <w:r w:rsidRPr="00CB5EC9">
        <w:lastRenderedPageBreak/>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7D427D0B"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015BE1" w:rsidRPr="00CB5EC9">
        <w:t>TS</w:t>
      </w:r>
      <w:r w:rsidR="00015BE1">
        <w:t> </w:t>
      </w:r>
      <w:r w:rsidR="00015BE1" w:rsidRPr="00CB5EC9">
        <w:t>23.122</w:t>
      </w:r>
      <w:r w:rsidR="00015BE1">
        <w:t> </w:t>
      </w:r>
      <w:r w:rsidR="00015BE1"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4E5D895F"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158F7259"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015BE1" w:rsidRPr="00CB5EC9">
        <w:t>TS</w:t>
      </w:r>
      <w:r w:rsidR="00015BE1">
        <w:t> </w:t>
      </w:r>
      <w:r w:rsidR="00015BE1" w:rsidRPr="00CB5EC9">
        <w:t>38.331</w:t>
      </w:r>
      <w:r w:rsidR="00015BE1">
        <w:t> </w:t>
      </w:r>
      <w:r w:rsidR="00015BE1"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062E51F6" w:rsidR="008C47BE" w:rsidRPr="00CB5EC9" w:rsidRDefault="008C47BE" w:rsidP="008C47BE">
      <w:pPr>
        <w:pStyle w:val="NO"/>
      </w:pPr>
      <w:r w:rsidRPr="00CB5EC9">
        <w:t>NOTE 3:</w:t>
      </w:r>
      <w:r w:rsidRPr="00CB5EC9">
        <w:tab/>
        <w:t xml:space="preserve">When cross-carrier operation is supported,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5" w:name="_Toc66692651"/>
      <w:bookmarkStart w:id="356" w:name="_Toc66701830"/>
      <w:bookmarkStart w:id="357" w:name="_Toc69883488"/>
      <w:bookmarkStart w:id="358" w:name="_Toc73625498"/>
      <w:bookmarkStart w:id="359" w:name="_Toc122419919"/>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0" w:name="_Toc66692652"/>
      <w:bookmarkEnd w:id="355"/>
      <w:bookmarkEnd w:id="356"/>
      <w:bookmarkEnd w:id="357"/>
      <w:bookmarkEnd w:id="358"/>
      <w:bookmarkEnd w:id="359"/>
    </w:p>
    <w:p w14:paraId="2229A4CC" w14:textId="5DCB0293" w:rsidR="008C47BE" w:rsidRPr="00CB5EC9" w:rsidRDefault="008C47BE" w:rsidP="008C47BE">
      <w:pPr>
        <w:pStyle w:val="Heading4"/>
        <w:rPr>
          <w:lang w:eastAsia="zh-CN"/>
        </w:rPr>
      </w:pPr>
      <w:bookmarkStart w:id="361" w:name="_Toc66701831"/>
      <w:bookmarkStart w:id="362" w:name="_Toc69883489"/>
      <w:bookmarkStart w:id="363" w:name="_Toc73625499"/>
      <w:bookmarkStart w:id="364" w:name="_Toc122419920"/>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0"/>
      <w:bookmarkEnd w:id="361"/>
      <w:bookmarkEnd w:id="362"/>
      <w:bookmarkEnd w:id="363"/>
      <w:bookmarkEnd w:id="36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lastRenderedPageBreak/>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3CA256AA"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015BE1">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lastRenderedPageBreak/>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4552111D" w:rsidR="00EF20D5" w:rsidRDefault="00EF20D5" w:rsidP="00326948">
      <w:pPr>
        <w:pStyle w:val="B3"/>
      </w:pPr>
      <w:r>
        <w:t>-</w:t>
      </w:r>
      <w:r>
        <w:tab/>
        <w:t xml:space="preserve">For 5G ProSe Layer-3 UE-to-Network Relay, optionally the ProSe application Traffic Descriptor(s) (as defined in </w:t>
      </w:r>
      <w:r w:rsidR="00015BE1">
        <w:t>TS 23.503 [</w:t>
      </w:r>
      <w:r>
        <w:t>9]) to be used for the relayed traffic for each ProSe Relay Service Code;</w:t>
      </w:r>
    </w:p>
    <w:p w14:paraId="0A9A76CF" w14:textId="18EDC82D"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015BE1">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59AC7582" w:rsidR="00DB4E7B" w:rsidRDefault="00DB4E7B" w:rsidP="004909A6">
      <w:pPr>
        <w:pStyle w:val="B2"/>
      </w:pPr>
      <w:r>
        <w:t>-</w:t>
      </w:r>
      <w:r>
        <w:tab/>
        <w:t xml:space="preserve">Default PC5 DRX configuration (see </w:t>
      </w:r>
      <w:r w:rsidR="00015BE1">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w:t>
      </w:r>
      <w:r w:rsidR="00481DF1" w:rsidRPr="00CB5EC9">
        <w:lastRenderedPageBreak/>
        <w:t xml:space="preserve">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65" w:name="_Toc66692653"/>
      <w:bookmarkStart w:id="366" w:name="_Toc66701832"/>
      <w:bookmarkStart w:id="367" w:name="_Toc69883490"/>
      <w:bookmarkStart w:id="368"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69" w:name="_Toc122419921"/>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65"/>
      <w:bookmarkEnd w:id="366"/>
      <w:bookmarkEnd w:id="367"/>
      <w:bookmarkEnd w:id="368"/>
      <w:bookmarkEnd w:id="369"/>
    </w:p>
    <w:p w14:paraId="36D015AE" w14:textId="77777777" w:rsidR="00C777DF" w:rsidRPr="00CB5EC9" w:rsidRDefault="00C777DF" w:rsidP="00326948">
      <w:pPr>
        <w:pStyle w:val="Heading5"/>
      </w:pPr>
      <w:bookmarkStart w:id="370" w:name="_Toc73625501"/>
      <w:bookmarkStart w:id="371" w:name="_Toc122419922"/>
      <w:r w:rsidRPr="00CB5EC9">
        <w:t>5.1.4.2.1</w:t>
      </w:r>
      <w:r w:rsidRPr="00CB5EC9">
        <w:tab/>
        <w:t>Principles for applying parameters for ProSe UE-to-Network Relay discovery</w:t>
      </w:r>
      <w:bookmarkEnd w:id="370"/>
      <w:bookmarkEnd w:id="371"/>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31724FB2"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1CF64C0A"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7BA48AE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w:t>
      </w:r>
      <w:r w:rsidRPr="00CB5EC9" w:rsidDel="001F5336">
        <w:lastRenderedPageBreak/>
        <w:t xml:space="preserve">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148B010"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740EB80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2" w:name="_Toc73625502"/>
      <w:bookmarkStart w:id="373" w:name="_Toc122419923"/>
      <w:r w:rsidRPr="00CB5EC9">
        <w:t>5.1.4.2.2</w:t>
      </w:r>
      <w:r w:rsidRPr="00CB5EC9">
        <w:tab/>
        <w:t xml:space="preserve">Principles for applying parameters for </w:t>
      </w:r>
      <w:r w:rsidR="00E416B9" w:rsidRPr="00CB5EC9">
        <w:t xml:space="preserve">5G </w:t>
      </w:r>
      <w:r w:rsidRPr="00CB5EC9">
        <w:t>ProSe UE-to-Network Relay communication</w:t>
      </w:r>
      <w:bookmarkEnd w:id="372"/>
      <w:bookmarkEnd w:id="373"/>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5842FE46"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26DE66AC"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w:t>
      </w:r>
      <w:r w:rsidRPr="00CB5EC9" w:rsidDel="001F5336">
        <w:lastRenderedPageBreak/>
        <w:t xml:space="preserve">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42968E2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23B0097B"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66C26E7D"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74" w:name="_Toc66692654"/>
      <w:bookmarkStart w:id="375" w:name="_Toc66701833"/>
      <w:bookmarkStart w:id="376" w:name="_Toc69883491"/>
      <w:bookmarkStart w:id="377" w:name="_Toc73625503"/>
      <w:bookmarkStart w:id="378" w:name="_Toc122419924"/>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74"/>
      <w:bookmarkEnd w:id="375"/>
      <w:bookmarkEnd w:id="376"/>
      <w:bookmarkEnd w:id="377"/>
      <w:bookmarkEnd w:id="378"/>
    </w:p>
    <w:p w14:paraId="4C73EAD3" w14:textId="77777777" w:rsidR="00EF20D5" w:rsidRDefault="00EF20D5" w:rsidP="004909A6">
      <w:pPr>
        <w:pStyle w:val="Heading5"/>
      </w:pPr>
      <w:bookmarkStart w:id="379" w:name="_Toc66692658"/>
      <w:bookmarkStart w:id="380" w:name="_Toc66701837"/>
      <w:bookmarkStart w:id="381" w:name="_Toc69883495"/>
      <w:bookmarkStart w:id="382" w:name="_Toc73625504"/>
      <w:bookmarkStart w:id="383" w:name="_Toc122419925"/>
      <w:r>
        <w:t>5.1.4.3.1</w:t>
      </w:r>
      <w:r>
        <w:tab/>
        <w:t>General</w:t>
      </w:r>
      <w:bookmarkEnd w:id="383"/>
    </w:p>
    <w:p w14:paraId="4748E983" w14:textId="022EE50D" w:rsidR="00EF20D5" w:rsidRDefault="00EF20D5" w:rsidP="00EF20D5">
      <w:r>
        <w:t xml:space="preserve">Security procedures over Control Plane and User Plane are specified for 5G ProSe UE-to-Network relaying in </w:t>
      </w:r>
      <w:r w:rsidR="00015BE1">
        <w:t>TS 33.503 [</w:t>
      </w:r>
      <w:r>
        <w:t>29].</w:t>
      </w:r>
    </w:p>
    <w:p w14:paraId="5DBAB944" w14:textId="4BB3B35D" w:rsidR="00EF20D5" w:rsidRDefault="00EF20D5" w:rsidP="004909A6">
      <w:pPr>
        <w:pStyle w:val="Heading5"/>
      </w:pPr>
      <w:bookmarkStart w:id="384" w:name="_Toc122419926"/>
      <w:r>
        <w:t>5.1.4.3.2</w:t>
      </w:r>
      <w:r>
        <w:tab/>
        <w:t>Control Plane based</w:t>
      </w:r>
      <w:r w:rsidR="00B766B9">
        <w:t xml:space="preserve"> security procedures</w:t>
      </w:r>
      <w:r>
        <w:t xml:space="preserve"> for 5G ProSe UE-to-Network Relay</w:t>
      </w:r>
      <w:bookmarkEnd w:id="384"/>
    </w:p>
    <w:p w14:paraId="5AC17FE9" w14:textId="4DDA9A58"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015BE1">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w:t>
      </w:r>
      <w:r>
        <w:lastRenderedPageBreak/>
        <w:t xml:space="preserve">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7AD5F110" w:rsidR="00B766B9" w:rsidRDefault="00B766B9" w:rsidP="004909A6">
      <w:pPr>
        <w:pStyle w:val="B1"/>
      </w:pPr>
      <w:r>
        <w:t>-</w:t>
      </w:r>
      <w:r>
        <w:tab/>
        <w:t xml:space="preserve">The AMF serving the 5G ProSe UE-to-Network Relay selects AUSF as specified in clause 6.3.4 of </w:t>
      </w:r>
      <w:r w:rsidR="00015BE1">
        <w:t>TS 23.501 [</w:t>
      </w:r>
      <w:r>
        <w:t xml:space="preserve">4] using the identification information the 5G ProSe Remote UE provided as specified in clause 6.3.3.3.2 of </w:t>
      </w:r>
      <w:r w:rsidR="00015BE1">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385" w:name="_Toc122419927"/>
      <w:r>
        <w:t>5.1.4.3.3</w:t>
      </w:r>
      <w:r>
        <w:tab/>
        <w:t>User Plane based security procedures</w:t>
      </w:r>
      <w:bookmarkEnd w:id="385"/>
    </w:p>
    <w:p w14:paraId="4F8F72AA" w14:textId="3DAC7BB5" w:rsidR="009D5D15" w:rsidRPr="008D76BE" w:rsidRDefault="009D5D15" w:rsidP="008D76BE">
      <w:r>
        <w:t xml:space="preserve">User Plane-based security procedures for 5G ProSe UE-to-Network Relay are defined in </w:t>
      </w:r>
      <w:r w:rsidR="00015BE1">
        <w:t>TS 33.503 [</w:t>
      </w:r>
      <w:r>
        <w:t>29].</w:t>
      </w:r>
    </w:p>
    <w:p w14:paraId="690CFCFA" w14:textId="59A3ABA7" w:rsidR="008C47BE" w:rsidRPr="00CB5EC9" w:rsidRDefault="008C47BE" w:rsidP="008C47BE">
      <w:pPr>
        <w:pStyle w:val="Heading2"/>
      </w:pPr>
      <w:bookmarkStart w:id="386" w:name="_Toc122419928"/>
      <w:r w:rsidRPr="00CB5EC9">
        <w:t>5.2</w:t>
      </w:r>
      <w:r w:rsidRPr="00CB5EC9">
        <w:tab/>
      </w:r>
      <w:r w:rsidR="00E56124" w:rsidRPr="00CB5EC9">
        <w:t xml:space="preserve">5G </w:t>
      </w:r>
      <w:r w:rsidRPr="00CB5EC9">
        <w:t>ProSe Direct Discovery</w:t>
      </w:r>
      <w:bookmarkEnd w:id="379"/>
      <w:bookmarkEnd w:id="380"/>
      <w:bookmarkEnd w:id="381"/>
      <w:bookmarkEnd w:id="382"/>
      <w:bookmarkEnd w:id="386"/>
    </w:p>
    <w:p w14:paraId="32520379" w14:textId="77777777" w:rsidR="008C47BE" w:rsidRPr="00CB5EC9" w:rsidRDefault="008C47BE" w:rsidP="00395A71">
      <w:pPr>
        <w:pStyle w:val="Heading3"/>
      </w:pPr>
      <w:bookmarkStart w:id="387" w:name="_Toc517047989"/>
      <w:bookmarkStart w:id="388" w:name="_Toc73625505"/>
      <w:bookmarkStart w:id="389" w:name="_Toc122419929"/>
      <w:r w:rsidRPr="00CB5EC9">
        <w:t>5.2.1</w:t>
      </w:r>
      <w:r w:rsidRPr="00CB5EC9">
        <w:tab/>
      </w:r>
      <w:bookmarkEnd w:id="387"/>
      <w:r w:rsidRPr="00CB5EC9">
        <w:t>General</w:t>
      </w:r>
      <w:bookmarkEnd w:id="388"/>
      <w:bookmarkEnd w:id="389"/>
    </w:p>
    <w:p w14:paraId="0F5C0E14" w14:textId="67AD57A6"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015BE1" w:rsidRPr="00CB5EC9">
        <w:t>TS</w:t>
      </w:r>
      <w:r w:rsidR="00015BE1">
        <w:t> </w:t>
      </w:r>
      <w:r w:rsidR="00015BE1" w:rsidRPr="00CB5EC9">
        <w:t>23.303</w:t>
      </w:r>
      <w:r w:rsidR="00015BE1">
        <w:t> </w:t>
      </w:r>
      <w:r w:rsidR="00015BE1"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0" w:name="_Toc73625506"/>
      <w:bookmarkStart w:id="391" w:name="_Toc517047998"/>
      <w:bookmarkStart w:id="392"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393" w:name="_Toc122419930"/>
      <w:r w:rsidRPr="00CB5EC9">
        <w:t>5.2.2</w:t>
      </w:r>
      <w:r w:rsidRPr="00CB5EC9">
        <w:tab/>
      </w:r>
      <w:r w:rsidR="00E56124" w:rsidRPr="00CB5EC9">
        <w:t xml:space="preserve">5G </w:t>
      </w:r>
      <w:r w:rsidRPr="00CB5EC9">
        <w:t>ProSe Direct Discovery Models</w:t>
      </w:r>
      <w:bookmarkEnd w:id="390"/>
      <w:bookmarkEnd w:id="393"/>
    </w:p>
    <w:bookmarkEnd w:id="391"/>
    <w:bookmarkEnd w:id="392"/>
    <w:p w14:paraId="50053CCF" w14:textId="4D0BCF97"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015BE1" w:rsidRPr="00CB5EC9">
        <w:t>TS</w:t>
      </w:r>
      <w:r w:rsidR="00015BE1">
        <w:t> </w:t>
      </w:r>
      <w:r w:rsidR="00015BE1" w:rsidRPr="00CB5EC9">
        <w:t>23.303</w:t>
      </w:r>
      <w:r w:rsidR="00015BE1">
        <w:t> </w:t>
      </w:r>
      <w:r w:rsidR="00015BE1" w:rsidRPr="00CB5EC9">
        <w:t>[</w:t>
      </w:r>
      <w:r w:rsidRPr="00CB5EC9">
        <w:t>3].</w:t>
      </w:r>
    </w:p>
    <w:p w14:paraId="73FABAFF" w14:textId="780046F7" w:rsidR="008C47BE" w:rsidRPr="00CB5EC9" w:rsidRDefault="008C47BE" w:rsidP="00395A71">
      <w:pPr>
        <w:pStyle w:val="Heading3"/>
      </w:pPr>
      <w:bookmarkStart w:id="394" w:name="_Toc73625507"/>
      <w:bookmarkStart w:id="395" w:name="_Toc122419931"/>
      <w:r w:rsidRPr="00CB5EC9">
        <w:t>5.2.3</w:t>
      </w:r>
      <w:r w:rsidRPr="00CB5EC9">
        <w:tab/>
      </w:r>
      <w:r w:rsidR="00375372" w:rsidRPr="00CB5EC9">
        <w:rPr>
          <w:lang w:eastAsia="zh-CN"/>
        </w:rPr>
        <w:t xml:space="preserve">5G ProSe </w:t>
      </w:r>
      <w:r w:rsidRPr="00CB5EC9">
        <w:t>UE-to-Network Relay Discovery</w:t>
      </w:r>
      <w:bookmarkEnd w:id="394"/>
      <w:bookmarkEnd w:id="39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396" w:name="_Toc73625508"/>
      <w:bookmarkStart w:id="397" w:name="_Toc50557384"/>
      <w:bookmarkStart w:id="398" w:name="_Toc50549070"/>
      <w:bookmarkStart w:id="399" w:name="_Toc55202378"/>
      <w:bookmarkStart w:id="400" w:name="_Toc57210005"/>
      <w:bookmarkStart w:id="40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02" w:name="_Toc122419932"/>
      <w:r w:rsidRPr="00CB5EC9">
        <w:lastRenderedPageBreak/>
        <w:t>5.2.4</w:t>
      </w:r>
      <w:r w:rsidRPr="00CB5EC9">
        <w:tab/>
      </w:r>
      <w:r w:rsidR="000A6354" w:rsidRPr="00CB5EC9">
        <w:t xml:space="preserve">5G </w:t>
      </w:r>
      <w:r w:rsidRPr="00CB5EC9">
        <w:t>ProSe Direct Discovery Characteristics</w:t>
      </w:r>
      <w:bookmarkEnd w:id="396"/>
      <w:bookmarkEnd w:id="402"/>
    </w:p>
    <w:bookmarkEnd w:id="397"/>
    <w:bookmarkEnd w:id="398"/>
    <w:bookmarkEnd w:id="399"/>
    <w:bookmarkEnd w:id="400"/>
    <w:bookmarkEnd w:id="40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03" w:name="_Toc66692659"/>
      <w:bookmarkStart w:id="404" w:name="_Toc66701838"/>
      <w:bookmarkStart w:id="405" w:name="_Toc69883496"/>
      <w:bookmarkStart w:id="406"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07" w:name="_Toc122419933"/>
      <w:r w:rsidRPr="00CB5EC9">
        <w:t>5.3</w:t>
      </w:r>
      <w:r w:rsidRPr="00CB5EC9">
        <w:tab/>
      </w:r>
      <w:r w:rsidR="00920248" w:rsidRPr="00CB5EC9">
        <w:rPr>
          <w:lang w:eastAsia="zh-CN"/>
        </w:rPr>
        <w:t xml:space="preserve">5G </w:t>
      </w:r>
      <w:r w:rsidRPr="00CB5EC9">
        <w:t>ProSe Direct Communication</w:t>
      </w:r>
      <w:bookmarkEnd w:id="403"/>
      <w:bookmarkEnd w:id="404"/>
      <w:bookmarkEnd w:id="405"/>
      <w:bookmarkEnd w:id="406"/>
      <w:bookmarkEnd w:id="407"/>
    </w:p>
    <w:p w14:paraId="305E1481" w14:textId="77777777" w:rsidR="008C47BE" w:rsidRPr="00CB5EC9" w:rsidRDefault="008C47BE" w:rsidP="008C47BE">
      <w:pPr>
        <w:pStyle w:val="Heading3"/>
        <w:rPr>
          <w:lang w:eastAsia="zh-CN"/>
        </w:rPr>
      </w:pPr>
      <w:bookmarkStart w:id="408" w:name="_Toc66692660"/>
      <w:bookmarkStart w:id="409" w:name="_Toc66701839"/>
      <w:bookmarkStart w:id="410" w:name="_Toc69883497"/>
      <w:bookmarkStart w:id="411" w:name="_Toc73625510"/>
      <w:bookmarkStart w:id="412" w:name="_Toc122419934"/>
      <w:r w:rsidRPr="00CB5EC9">
        <w:rPr>
          <w:lang w:eastAsia="zh-CN"/>
        </w:rPr>
        <w:t>5.3.1</w:t>
      </w:r>
      <w:r w:rsidRPr="00CB5EC9">
        <w:rPr>
          <w:lang w:eastAsia="zh-CN"/>
        </w:rPr>
        <w:tab/>
      </w:r>
      <w:r w:rsidRPr="00CB5EC9">
        <w:t>General</w:t>
      </w:r>
      <w:bookmarkEnd w:id="408"/>
      <w:bookmarkEnd w:id="409"/>
      <w:bookmarkEnd w:id="410"/>
      <w:bookmarkEnd w:id="411"/>
      <w:bookmarkEnd w:id="412"/>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lastRenderedPageBreak/>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13" w:name="_Toc66692661"/>
      <w:bookmarkStart w:id="414" w:name="_Toc66701840"/>
      <w:bookmarkStart w:id="415" w:name="_Toc69883498"/>
      <w:bookmarkStart w:id="416"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17" w:name="_Toc122419935"/>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3"/>
      <w:bookmarkEnd w:id="414"/>
      <w:bookmarkEnd w:id="415"/>
      <w:bookmarkEnd w:id="416"/>
      <w:bookmarkEnd w:id="417"/>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18" w:name="_Toc66692662"/>
      <w:bookmarkStart w:id="419" w:name="_Toc66701841"/>
      <w:bookmarkStart w:id="420" w:name="_Toc69883499"/>
      <w:bookmarkStart w:id="421" w:name="_Toc73625512"/>
      <w:bookmarkStart w:id="422" w:name="_Toc122419936"/>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18"/>
      <w:bookmarkEnd w:id="419"/>
      <w:bookmarkEnd w:id="420"/>
      <w:bookmarkEnd w:id="421"/>
      <w:bookmarkEnd w:id="422"/>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23" w:name="_Toc66692663"/>
      <w:bookmarkStart w:id="424" w:name="_Toc66701842"/>
      <w:bookmarkStart w:id="425" w:name="_Toc69883500"/>
      <w:bookmarkStart w:id="426" w:name="_Toc73625513"/>
      <w:bookmarkStart w:id="427" w:name="_Toc122419937"/>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23"/>
      <w:bookmarkEnd w:id="424"/>
      <w:bookmarkEnd w:id="425"/>
      <w:bookmarkEnd w:id="426"/>
      <w:bookmarkEnd w:id="427"/>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463A01E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28" w:name="_Toc66692664"/>
      <w:bookmarkStart w:id="429" w:name="_Toc66701843"/>
      <w:bookmarkStart w:id="430" w:name="_Toc69883501"/>
      <w:bookmarkStart w:id="431" w:name="_Toc73625514"/>
      <w:bookmarkStart w:id="432" w:name="_Toc122419938"/>
      <w:r w:rsidRPr="00CB5EC9">
        <w:lastRenderedPageBreak/>
        <w:t>5.4</w:t>
      </w:r>
      <w:r w:rsidRPr="00CB5EC9">
        <w:tab/>
      </w:r>
      <w:r w:rsidR="009E2ED1" w:rsidRPr="00CB5EC9">
        <w:t xml:space="preserve">5G </w:t>
      </w:r>
      <w:r w:rsidRPr="00CB5EC9">
        <w:rPr>
          <w:noProof/>
        </w:rPr>
        <w:t>ProSe</w:t>
      </w:r>
      <w:r w:rsidRPr="00CB5EC9">
        <w:t xml:space="preserve"> UE-to-Network Relay</w:t>
      </w:r>
      <w:bookmarkEnd w:id="428"/>
      <w:bookmarkEnd w:id="429"/>
      <w:bookmarkEnd w:id="430"/>
      <w:bookmarkEnd w:id="431"/>
      <w:bookmarkEnd w:id="432"/>
    </w:p>
    <w:p w14:paraId="18894050" w14:textId="4215C065" w:rsidR="0093004C" w:rsidRPr="00CB5EC9" w:rsidRDefault="00CD585D" w:rsidP="00CD585D">
      <w:pPr>
        <w:pStyle w:val="Heading3"/>
      </w:pPr>
      <w:bookmarkStart w:id="433" w:name="_Toc69883502"/>
      <w:bookmarkStart w:id="434" w:name="_Toc73625515"/>
      <w:bookmarkStart w:id="435" w:name="_Toc122419939"/>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33"/>
      <w:bookmarkEnd w:id="434"/>
      <w:bookmarkEnd w:id="435"/>
    </w:p>
    <w:p w14:paraId="1337FF0F" w14:textId="64750704" w:rsidR="00CD585D" w:rsidRPr="00CB5EC9" w:rsidRDefault="00CD585D" w:rsidP="0093004C">
      <w:pPr>
        <w:pStyle w:val="Heading4"/>
      </w:pPr>
      <w:bookmarkStart w:id="436" w:name="_Toc69883503"/>
      <w:bookmarkStart w:id="437" w:name="_Toc73625516"/>
      <w:bookmarkStart w:id="438" w:name="_Toc122419940"/>
      <w:r w:rsidRPr="00CB5EC9">
        <w:t>5.4.1.1</w:t>
      </w:r>
      <w:r w:rsidRPr="00CB5EC9">
        <w:tab/>
      </w:r>
      <w:r w:rsidRPr="00CB5EC9">
        <w:rPr>
          <w:noProof/>
        </w:rPr>
        <w:t>General</w:t>
      </w:r>
      <w:bookmarkEnd w:id="436"/>
      <w:bookmarkEnd w:id="437"/>
      <w:bookmarkEnd w:id="43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3ECD096E" w14:textId="415F20BA" w:rsidR="00DB4E7B" w:rsidRDefault="00DB4E7B" w:rsidP="004909A6">
      <w:bookmarkStart w:id="439" w:name="_Toc69883504"/>
      <w:bookmarkStart w:id="440" w:name="_Toc73625517"/>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41" w:name="_Toc122419941"/>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39"/>
      <w:bookmarkEnd w:id="440"/>
      <w:bookmarkEnd w:id="441"/>
    </w:p>
    <w:p w14:paraId="3D5584BE" w14:textId="6AC9323A"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015BE1" w:rsidRPr="00CB5EC9">
        <w:t>TS</w:t>
      </w:r>
      <w:r w:rsidR="00015BE1">
        <w:t> </w:t>
      </w:r>
      <w:r w:rsidR="00015BE1" w:rsidRPr="00CB5EC9">
        <w:t>23.501</w:t>
      </w:r>
      <w:r w:rsidR="00015BE1">
        <w:t> </w:t>
      </w:r>
      <w:r w:rsidR="00015BE1"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42" w:name="_Toc122419942"/>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42"/>
    </w:p>
    <w:p w14:paraId="73FAB9E1" w14:textId="2ED017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015BE1" w:rsidRPr="00CB5EC9">
        <w:t>TS</w:t>
      </w:r>
      <w:r w:rsidR="00015BE1">
        <w:t> </w:t>
      </w:r>
      <w:r w:rsidR="00015BE1" w:rsidRPr="00CB5EC9">
        <w:t>23.503</w:t>
      </w:r>
      <w:r w:rsidR="00015BE1">
        <w:t> </w:t>
      </w:r>
      <w:r w:rsidR="00015BE1" w:rsidRPr="00CB5EC9">
        <w:t>[</w:t>
      </w:r>
      <w:r w:rsidRPr="00CB5EC9">
        <w:t>9] is applied with the following functionalities:</w:t>
      </w:r>
    </w:p>
    <w:p w14:paraId="531E7A97" w14:textId="77777777" w:rsidR="005509FB" w:rsidRPr="00CB5EC9" w:rsidRDefault="005509FB" w:rsidP="005509FB">
      <w:pPr>
        <w:pStyle w:val="B1"/>
      </w:pPr>
      <w:r w:rsidRPr="00CB5EC9">
        <w:lastRenderedPageBreak/>
        <w:t>-</w:t>
      </w:r>
      <w:r w:rsidRPr="00CB5EC9">
        <w:tab/>
        <w:t xml:space="preserve">The </w:t>
      </w:r>
      <w:r w:rsidRPr="00CB5EC9">
        <w:rPr>
          <w:lang w:eastAsia="zh-CN"/>
        </w:rPr>
        <w:t xml:space="preserve">5G ProSe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69E49D59"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015BE1" w:rsidRPr="00CB5EC9">
        <w:t>TS</w:t>
      </w:r>
      <w:r w:rsidR="00015BE1">
        <w:t> </w:t>
      </w:r>
      <w:r w:rsidR="00015BE1" w:rsidRPr="00CB5EC9">
        <w:t>23.503</w:t>
      </w:r>
      <w:r w:rsidR="00015BE1">
        <w:t> </w:t>
      </w:r>
      <w:r w:rsidR="00015BE1"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43" w:name="_Toc69883505"/>
      <w:bookmarkStart w:id="444" w:name="_Toc73625518"/>
      <w:bookmarkStart w:id="445" w:name="_Toc122419943"/>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43"/>
      <w:bookmarkEnd w:id="444"/>
      <w:bookmarkEnd w:id="44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46" w:name="_Toc66692666"/>
      <w:bookmarkStart w:id="447" w:name="_Toc66701845"/>
      <w:bookmarkStart w:id="448" w:name="_Toc69883507"/>
      <w:bookmarkStart w:id="449" w:name="_Toc73625519"/>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450" w:name="_Toc122419944"/>
      <w:r>
        <w:t>5.4.3</w:t>
      </w:r>
      <w:r>
        <w:tab/>
        <w:t>Mobility Restrictions for 5G ProSe UE-to-Network Relaying</w:t>
      </w:r>
      <w:bookmarkEnd w:id="450"/>
    </w:p>
    <w:p w14:paraId="7B5BBF23" w14:textId="62D0710B" w:rsidR="00025E76" w:rsidRDefault="00025E76" w:rsidP="00025E76">
      <w:r>
        <w:t xml:space="preserve">The handling of Mobility Restrictions for 5G ProSe enabled UE follows the principles as specified in clause 5.3.4.1 of </w:t>
      </w:r>
      <w:r w:rsidR="00015BE1">
        <w:t>TS 23.501 [</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32B371A1" w:rsidR="00025E76" w:rsidRDefault="00025E76" w:rsidP="004909A6">
      <w:pPr>
        <w:pStyle w:val="B2"/>
      </w:pPr>
      <w:r>
        <w:lastRenderedPageBreak/>
        <w:t>-</w:t>
      </w:r>
      <w:r>
        <w:tab/>
        <w:t xml:space="preserve">Service Area Restriction is not applicable to 5G ProSe enabled MCX-subscribed UEs as defined in clause 5.3.4.1 of </w:t>
      </w:r>
      <w:r w:rsidR="00015BE1">
        <w:t>TS 23.501 [</w:t>
      </w:r>
      <w:r>
        <w:t>4].</w:t>
      </w:r>
    </w:p>
    <w:p w14:paraId="2BA4825F" w14:textId="2F419254" w:rsidR="00025E76" w:rsidRDefault="00025E76" w:rsidP="004909A6">
      <w:pPr>
        <w:pStyle w:val="NO"/>
      </w:pPr>
      <w:r>
        <w:t>NOTE 1:</w:t>
      </w:r>
      <w:r>
        <w:tab/>
        <w:t xml:space="preserve">It is expected that all 5G ProSe enabled Public Safety UEs are MCX-subscribed as defined in clause 5.16.6 of </w:t>
      </w:r>
      <w:r w:rsidR="00015BE1">
        <w:t>TS 23.501 [</w:t>
      </w:r>
      <w:r>
        <w:t>4].</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79F197AD"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015BE1">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51" w:name="_Toc122419945"/>
      <w:r w:rsidRPr="00CB5EC9">
        <w:t>5.</w:t>
      </w:r>
      <w:r w:rsidR="0075602E" w:rsidRPr="00CB5EC9">
        <w:t>5</w:t>
      </w:r>
      <w:r w:rsidRPr="00CB5EC9">
        <w:tab/>
        <w:t>IP address allocation</w:t>
      </w:r>
      <w:bookmarkEnd w:id="446"/>
      <w:bookmarkEnd w:id="447"/>
      <w:bookmarkEnd w:id="448"/>
      <w:bookmarkEnd w:id="449"/>
      <w:bookmarkEnd w:id="451"/>
    </w:p>
    <w:p w14:paraId="3E0C7F9E" w14:textId="77777777" w:rsidR="00007344" w:rsidRPr="00CB5EC9" w:rsidRDefault="00007344" w:rsidP="00007344">
      <w:pPr>
        <w:pStyle w:val="Heading3"/>
        <w:rPr>
          <w:lang w:eastAsia="ko-KR"/>
        </w:rPr>
      </w:pPr>
      <w:bookmarkStart w:id="452" w:name="_Toc122419946"/>
      <w:r w:rsidRPr="00CB5EC9">
        <w:rPr>
          <w:lang w:eastAsia="ko-KR"/>
        </w:rPr>
        <w:t>5.5.1</w:t>
      </w:r>
      <w:r w:rsidRPr="00CB5EC9">
        <w:rPr>
          <w:lang w:eastAsia="ko-KR"/>
        </w:rPr>
        <w:tab/>
        <w:t>General</w:t>
      </w:r>
      <w:bookmarkEnd w:id="452"/>
    </w:p>
    <w:p w14:paraId="4699FA54" w14:textId="48D43CF7" w:rsidR="00007344" w:rsidRPr="00CB5EC9" w:rsidRDefault="00007344" w:rsidP="007A44C1">
      <w:pPr>
        <w:pStyle w:val="Heading4"/>
      </w:pPr>
      <w:bookmarkStart w:id="453" w:name="_Toc122419947"/>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5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54" w:name="_Toc122419948"/>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5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4E1E3688"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If it is not configured with an address, it uses Dynamic Configuration of IPv4 Link-Local Addresses RFC 3927 [18].</w:t>
      </w:r>
    </w:p>
    <w:p w14:paraId="3A82D428" w14:textId="50B80430"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55" w:name="_Toc122419949"/>
      <w:r w:rsidRPr="00CB5EC9">
        <w:lastRenderedPageBreak/>
        <w:t>5.5.1.3</w:t>
      </w:r>
      <w:r w:rsidRPr="00CB5EC9">
        <w:tab/>
        <w:t>IP address allocation for communication with a 5G ProSe Layer-3 ProSe UE-to-Network Relay</w:t>
      </w:r>
      <w:bookmarkEnd w:id="45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8F12611"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015BE1" w:rsidRPr="00CB5EC9">
        <w:t>TS</w:t>
      </w:r>
      <w:r w:rsidR="00015BE1">
        <w:t> </w:t>
      </w:r>
      <w:r w:rsidR="00015BE1" w:rsidRPr="00CB5EC9">
        <w:t>23.303</w:t>
      </w:r>
      <w:r w:rsidR="00015BE1">
        <w:t> </w:t>
      </w:r>
      <w:r w:rsidR="00015BE1"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41DA35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015BE1" w:rsidRPr="00CB5EC9">
        <w:t>TS</w:t>
      </w:r>
      <w:r w:rsidR="00015BE1">
        <w:t> </w:t>
      </w:r>
      <w:r w:rsidR="00015BE1" w:rsidRPr="00CB5EC9">
        <w:t>23.303</w:t>
      </w:r>
      <w:r w:rsidR="00015BE1">
        <w:t> </w:t>
      </w:r>
      <w:r w:rsidR="00015BE1"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56" w:name="_Toc66692667"/>
      <w:bookmarkStart w:id="457" w:name="_Toc66701846"/>
      <w:bookmarkStart w:id="458" w:name="_Toc69883508"/>
      <w:bookmarkStart w:id="459" w:name="_Toc73625520"/>
      <w:bookmarkStart w:id="460" w:name="_Toc122419950"/>
      <w:r w:rsidRPr="00CB5EC9">
        <w:t>5.5.2</w:t>
      </w:r>
      <w:r w:rsidRPr="00CB5EC9">
        <w:tab/>
        <w:t>IPv6 Prefix Delegation via DHCPv6 for 5G ProSe Layer-3 UE-to-Network Relay</w:t>
      </w:r>
      <w:bookmarkEnd w:id="460"/>
    </w:p>
    <w:p w14:paraId="782C3788" w14:textId="1DC681D4"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42898CD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w:t>
      </w:r>
      <w:r w:rsidRPr="00CB5EC9">
        <w:rPr>
          <w:rFonts w:cs="Arial"/>
        </w:rPr>
        <w:lastRenderedPageBreak/>
        <w:t xml:space="preserve">establishment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1" w:name="_Toc122419951"/>
      <w:r w:rsidRPr="00CB5EC9">
        <w:t>5.</w:t>
      </w:r>
      <w:r w:rsidR="0075602E" w:rsidRPr="00CB5EC9">
        <w:t>6</w:t>
      </w:r>
      <w:r w:rsidRPr="00CB5EC9">
        <w:tab/>
      </w:r>
      <w:r w:rsidRPr="00CB5EC9">
        <w:rPr>
          <w:lang w:eastAsia="zh-CN"/>
        </w:rPr>
        <w:t>QoS handling</w:t>
      </w:r>
      <w:bookmarkEnd w:id="456"/>
      <w:bookmarkEnd w:id="457"/>
      <w:bookmarkEnd w:id="458"/>
      <w:bookmarkEnd w:id="459"/>
      <w:bookmarkEnd w:id="461"/>
    </w:p>
    <w:p w14:paraId="01131A8F" w14:textId="5FF3C273" w:rsidR="008C47BE" w:rsidRPr="00CB5EC9" w:rsidRDefault="008C47BE" w:rsidP="008C47BE">
      <w:pPr>
        <w:pStyle w:val="Heading3"/>
        <w:rPr>
          <w:lang w:eastAsia="ko-KR"/>
        </w:rPr>
      </w:pPr>
      <w:bookmarkStart w:id="462" w:name="_Toc66692668"/>
      <w:bookmarkStart w:id="463" w:name="_Toc66701847"/>
      <w:bookmarkStart w:id="464" w:name="_Toc69883509"/>
      <w:bookmarkStart w:id="465" w:name="_Toc73625521"/>
      <w:bookmarkStart w:id="466" w:name="_Toc122419952"/>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62"/>
      <w:bookmarkEnd w:id="463"/>
      <w:bookmarkEnd w:id="464"/>
      <w:bookmarkEnd w:id="465"/>
      <w:bookmarkEnd w:id="466"/>
    </w:p>
    <w:p w14:paraId="54EE9286" w14:textId="147D85A6"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55FC33A"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015BE1" w:rsidRPr="00CB5EC9">
        <w:t>TS</w:t>
      </w:r>
      <w:r w:rsidR="00015BE1">
        <w:t> </w:t>
      </w:r>
      <w:r w:rsidR="00015BE1" w:rsidRPr="00CB5EC9">
        <w:t>23.501</w:t>
      </w:r>
      <w:r w:rsidR="00015BE1">
        <w:t> </w:t>
      </w:r>
      <w:r w:rsidR="00015BE1"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67" w:name="_Toc66692669"/>
      <w:bookmarkStart w:id="468" w:name="_Toc66701848"/>
      <w:bookmarkStart w:id="469" w:name="_Toc69883510"/>
      <w:bookmarkStart w:id="470" w:name="_Toc73625522"/>
      <w:bookmarkStart w:id="471" w:name="_Toc122419953"/>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67"/>
      <w:bookmarkEnd w:id="468"/>
      <w:bookmarkEnd w:id="469"/>
      <w:bookmarkEnd w:id="470"/>
      <w:bookmarkEnd w:id="471"/>
    </w:p>
    <w:p w14:paraId="3DBBFCFF" w14:textId="38ACAC96" w:rsidR="005D7CF2" w:rsidRPr="00CB5EC9" w:rsidRDefault="005D7CF2" w:rsidP="005D7CF2">
      <w:pPr>
        <w:pStyle w:val="Heading4"/>
        <w:rPr>
          <w:lang w:eastAsia="ko-KR"/>
        </w:rPr>
      </w:pPr>
      <w:bookmarkStart w:id="472" w:name="_Toc69883511"/>
      <w:bookmarkStart w:id="473" w:name="_Toc73625523"/>
      <w:bookmarkStart w:id="474" w:name="_Toc122419954"/>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72"/>
      <w:bookmarkEnd w:id="473"/>
      <w:bookmarkEnd w:id="474"/>
    </w:p>
    <w:p w14:paraId="6FE59A60" w14:textId="02250CF6"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1pt;height:80.05pt" o:ole="">
            <v:imagedata r:id="rId39" o:title=""/>
          </v:shape>
          <o:OLEObject Type="Embed" ProgID="Visio.Drawing.15" ShapeID="_x0000_i1037" DrawAspect="Content" ObjectID="_1733034971" r:id="rId40"/>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2AA80DB5"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015BE1" w:rsidRPr="00CB5EC9">
        <w:rPr>
          <w:rFonts w:eastAsia="DengXian"/>
          <w:lang w:eastAsia="zh-CN"/>
        </w:rPr>
        <w:t>TS</w:t>
      </w:r>
      <w:r w:rsidR="00015BE1">
        <w:rPr>
          <w:rFonts w:eastAsia="DengXian"/>
          <w:lang w:eastAsia="zh-CN"/>
        </w:rPr>
        <w:t> </w:t>
      </w:r>
      <w:r w:rsidR="00015BE1" w:rsidRPr="00CB5EC9">
        <w:rPr>
          <w:rFonts w:eastAsia="DengXian"/>
          <w:lang w:eastAsia="zh-CN"/>
        </w:rPr>
        <w:t>23.501</w:t>
      </w:r>
      <w:r w:rsidR="00015BE1">
        <w:rPr>
          <w:rFonts w:eastAsia="DengXian"/>
          <w:lang w:eastAsia="zh-CN"/>
        </w:rPr>
        <w:t> </w:t>
      </w:r>
      <w:r w:rsidR="00015BE1"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23.287</w:t>
      </w:r>
      <w:r w:rsidR="00015BE1">
        <w:rPr>
          <w:rFonts w:eastAsia="SimSun"/>
          <w:lang w:eastAsia="zh-CN"/>
        </w:rPr>
        <w:t> </w:t>
      </w:r>
      <w:r w:rsidR="00015BE1"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3A615ED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196059DB" w:rsidR="005D7CF2" w:rsidRPr="00CB5EC9" w:rsidRDefault="005D7CF2" w:rsidP="005D7CF2">
      <w:r w:rsidRPr="00CB5EC9">
        <w:rPr>
          <w:lang w:eastAsia="zh-CN"/>
        </w:rPr>
        <w:t xml:space="preserve">Alternatively, reflective QoS control over Uu as defined in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015BE1" w:rsidRPr="00CB5EC9">
        <w:t>TS</w:t>
      </w:r>
      <w:r w:rsidR="00015BE1">
        <w:t> </w:t>
      </w:r>
      <w:r w:rsidR="00015BE1" w:rsidRPr="00CB5EC9">
        <w:t>23.501</w:t>
      </w:r>
      <w:r w:rsidR="00015BE1">
        <w:t> </w:t>
      </w:r>
      <w:r w:rsidR="00015BE1"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75" w:name="_Toc69883512"/>
      <w:bookmarkStart w:id="476" w:name="_Toc73625524"/>
      <w:bookmarkStart w:id="477" w:name="_Toc19199114"/>
      <w:bookmarkStart w:id="478" w:name="_Toc27821904"/>
      <w:bookmarkStart w:id="479" w:name="_Toc36126258"/>
      <w:bookmarkStart w:id="480" w:name="_Toc45012582"/>
      <w:bookmarkStart w:id="481" w:name="_Toc51754008"/>
      <w:bookmarkStart w:id="482" w:name="_Toc51754142"/>
      <w:bookmarkStart w:id="483" w:name="_Toc51838969"/>
      <w:bookmarkStart w:id="484" w:name="_Toc66692670"/>
      <w:bookmarkStart w:id="485" w:name="_Toc122419955"/>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75"/>
      <w:bookmarkEnd w:id="476"/>
      <w:bookmarkEnd w:id="485"/>
    </w:p>
    <w:p w14:paraId="3A35AB06" w14:textId="438EDCBC"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015BE1" w:rsidRPr="00CB5EC9">
        <w:t>TS</w:t>
      </w:r>
      <w:r w:rsidR="00015BE1">
        <w:t> </w:t>
      </w:r>
      <w:r w:rsidR="00015BE1" w:rsidRPr="00CB5EC9">
        <w:t>23.502</w:t>
      </w:r>
      <w:r w:rsidR="00015BE1">
        <w:t> </w:t>
      </w:r>
      <w:r w:rsidR="00015BE1" w:rsidRPr="00CB5EC9">
        <w:t>[</w:t>
      </w:r>
      <w:r w:rsidRPr="00CB5EC9">
        <w:t>5] clause</w:t>
      </w:r>
      <w:r w:rsidR="00392054" w:rsidRPr="00CB5EC9">
        <w:t> </w:t>
      </w:r>
      <w:r w:rsidRPr="00CB5EC9">
        <w:t>4.12.5.</w:t>
      </w:r>
    </w:p>
    <w:bookmarkStart w:id="486" w:name="_MON_1679213791"/>
    <w:bookmarkEnd w:id="486"/>
    <w:p w14:paraId="37EECC70" w14:textId="77777777" w:rsidR="000E11E9" w:rsidRPr="00CB5EC9" w:rsidRDefault="000E11E9" w:rsidP="0093004C">
      <w:pPr>
        <w:pStyle w:val="TH"/>
      </w:pPr>
      <w:r w:rsidRPr="00CB5EC9">
        <w:object w:dxaOrig="9126" w:dyaOrig="2832" w14:anchorId="7BD6659C">
          <v:shape id="_x0000_i1038" type="#_x0000_t75" style="width:454.45pt;height:139.4pt" o:ole="">
            <v:imagedata r:id="rId41" o:title=""/>
          </v:shape>
          <o:OLEObject Type="Embed" ProgID="Word.Picture.8" ShapeID="_x0000_i1038" DrawAspect="Content" ObjectID="_1733034972" r:id="rId42"/>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742134BB"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015BE1" w:rsidRPr="00CB5EC9">
        <w:t>TS</w:t>
      </w:r>
      <w:r w:rsidR="00015BE1">
        <w:t> </w:t>
      </w:r>
      <w:r w:rsidR="00015BE1" w:rsidRPr="00CB5EC9">
        <w:t>23.502</w:t>
      </w:r>
      <w:r w:rsidR="00015BE1">
        <w:t> </w:t>
      </w:r>
      <w:r w:rsidR="00015BE1"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CDF9F3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015BE1" w:rsidRPr="00CB5EC9">
        <w:t>TS</w:t>
      </w:r>
      <w:r w:rsidR="00015BE1">
        <w:t> </w:t>
      </w:r>
      <w:r w:rsidR="00015BE1" w:rsidRPr="00CB5EC9">
        <w:t>23.502</w:t>
      </w:r>
      <w:r w:rsidR="00015BE1">
        <w:t> </w:t>
      </w:r>
      <w:r w:rsidR="00015BE1"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D9030F1"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015BE1" w:rsidRPr="00CB5EC9">
        <w:t>TS</w:t>
      </w:r>
      <w:r w:rsidR="00015BE1">
        <w:t> </w:t>
      </w:r>
      <w:r w:rsidR="00015BE1" w:rsidRPr="00CB5EC9">
        <w:t>23.502</w:t>
      </w:r>
      <w:r w:rsidR="00015BE1">
        <w:t> </w:t>
      </w:r>
      <w:r w:rsidR="00015BE1"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741789D9"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015BE1" w:rsidRPr="00CB5EC9">
        <w:t>TS</w:t>
      </w:r>
      <w:r w:rsidR="00015BE1">
        <w:t> </w:t>
      </w:r>
      <w:r w:rsidR="00015BE1" w:rsidRPr="00CB5EC9">
        <w:t>23.502</w:t>
      </w:r>
      <w:r w:rsidR="00015BE1">
        <w:t> </w:t>
      </w:r>
      <w:r w:rsidR="00015BE1"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87" w:name="_Toc69883513"/>
      <w:bookmarkStart w:id="488" w:name="_Toc73625525"/>
      <w:bookmarkStart w:id="489" w:name="_Toc12241995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87"/>
      <w:bookmarkEnd w:id="488"/>
      <w:bookmarkEnd w:id="489"/>
    </w:p>
    <w:p w14:paraId="34D7BCDB" w14:textId="20974E4F"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015BE1">
        <w:t>TS 38.300 [</w:t>
      </w:r>
      <w:r w:rsidR="00CB5EC9">
        <w:t>12]</w:t>
      </w:r>
      <w:r w:rsidR="00E14949" w:rsidRPr="00CB5EC9">
        <w:t>.</w:t>
      </w:r>
    </w:p>
    <w:p w14:paraId="1EB1458A" w14:textId="07F53387" w:rsidR="008C47BE" w:rsidRPr="00CB5EC9" w:rsidRDefault="008C47BE" w:rsidP="008C47BE">
      <w:pPr>
        <w:pStyle w:val="Heading2"/>
        <w:rPr>
          <w:lang w:eastAsia="ko-KR"/>
        </w:rPr>
      </w:pPr>
      <w:bookmarkStart w:id="490" w:name="_Toc66701849"/>
      <w:bookmarkStart w:id="491" w:name="_Toc69883514"/>
      <w:bookmarkStart w:id="492" w:name="_Toc73625526"/>
      <w:bookmarkStart w:id="493" w:name="_Toc122419957"/>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77"/>
      <w:bookmarkEnd w:id="478"/>
      <w:bookmarkEnd w:id="479"/>
      <w:bookmarkEnd w:id="480"/>
      <w:bookmarkEnd w:id="481"/>
      <w:bookmarkEnd w:id="482"/>
      <w:bookmarkEnd w:id="483"/>
      <w:bookmarkEnd w:id="484"/>
      <w:bookmarkEnd w:id="490"/>
      <w:bookmarkEnd w:id="491"/>
      <w:bookmarkEnd w:id="492"/>
      <w:bookmarkEnd w:id="493"/>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494" w:name="_Toc66692671"/>
      <w:bookmarkStart w:id="495" w:name="_Toc66701850"/>
      <w:bookmarkStart w:id="496" w:name="_Toc69883515"/>
      <w:bookmarkStart w:id="497"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498" w:name="_Toc122419958"/>
      <w:r w:rsidRPr="00CB5EC9">
        <w:rPr>
          <w:lang w:eastAsia="ko-KR"/>
        </w:rPr>
        <w:t>5.</w:t>
      </w:r>
      <w:r w:rsidR="00E06C4D" w:rsidRPr="00CB5EC9">
        <w:rPr>
          <w:lang w:eastAsia="ko-KR"/>
        </w:rPr>
        <w:t>8</w:t>
      </w:r>
      <w:r w:rsidRPr="00CB5EC9">
        <w:rPr>
          <w:lang w:eastAsia="ko-KR"/>
        </w:rPr>
        <w:tab/>
        <w:t>Identifiers</w:t>
      </w:r>
      <w:bookmarkEnd w:id="494"/>
      <w:bookmarkEnd w:id="495"/>
      <w:bookmarkEnd w:id="496"/>
      <w:bookmarkEnd w:id="497"/>
      <w:bookmarkEnd w:id="498"/>
    </w:p>
    <w:p w14:paraId="6E4102DB" w14:textId="1AB9FE36" w:rsidR="008C47BE" w:rsidRPr="00CB5EC9" w:rsidRDefault="008C47BE" w:rsidP="008C47BE">
      <w:pPr>
        <w:pStyle w:val="Heading3"/>
      </w:pPr>
      <w:bookmarkStart w:id="499" w:name="_Toc517047955"/>
      <w:bookmarkStart w:id="500" w:name="_Toc45003231"/>
      <w:bookmarkStart w:id="501" w:name="_Toc66692672"/>
      <w:bookmarkStart w:id="502" w:name="_Toc66701851"/>
      <w:bookmarkStart w:id="503" w:name="_Toc69883516"/>
      <w:bookmarkStart w:id="504" w:name="_Toc73625528"/>
      <w:bookmarkStart w:id="505" w:name="_Toc122419959"/>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499"/>
      <w:bookmarkEnd w:id="500"/>
      <w:r w:rsidRPr="00CB5EC9">
        <w:t>Discovery</w:t>
      </w:r>
      <w:bookmarkEnd w:id="501"/>
      <w:bookmarkEnd w:id="502"/>
      <w:bookmarkEnd w:id="503"/>
      <w:bookmarkEnd w:id="504"/>
      <w:bookmarkEnd w:id="505"/>
    </w:p>
    <w:p w14:paraId="7BDC45E7" w14:textId="114A8422" w:rsidR="002C6FD7" w:rsidRPr="00CB5EC9" w:rsidRDefault="002C6FD7" w:rsidP="002C6FD7">
      <w:pPr>
        <w:pStyle w:val="Heading4"/>
      </w:pPr>
      <w:bookmarkStart w:id="506" w:name="_Toc69883517"/>
      <w:bookmarkStart w:id="507" w:name="_Toc73625529"/>
      <w:bookmarkStart w:id="508" w:name="_Toc66692673"/>
      <w:bookmarkStart w:id="509" w:name="_Toc66701852"/>
      <w:bookmarkStart w:id="510" w:name="_Toc122419960"/>
      <w:r w:rsidRPr="00CB5EC9">
        <w:t>5.</w:t>
      </w:r>
      <w:r w:rsidR="00E06C4D" w:rsidRPr="00CB5EC9">
        <w:t>8</w:t>
      </w:r>
      <w:r w:rsidRPr="00CB5EC9">
        <w:t>.1.0</w:t>
      </w:r>
      <w:r w:rsidRPr="00CB5EC9">
        <w:tab/>
        <w:t>General</w:t>
      </w:r>
      <w:bookmarkEnd w:id="506"/>
      <w:bookmarkEnd w:id="507"/>
      <w:bookmarkEnd w:id="510"/>
    </w:p>
    <w:p w14:paraId="5E7E29A3" w14:textId="5B0431E7"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4F178D1C" w14:textId="72BBCE96" w:rsidR="008C47BE" w:rsidRPr="00CB5EC9" w:rsidRDefault="008C47BE" w:rsidP="008C47BE">
      <w:pPr>
        <w:pStyle w:val="Heading4"/>
      </w:pPr>
      <w:bookmarkStart w:id="511" w:name="_Toc69883518"/>
      <w:bookmarkStart w:id="512" w:name="_Toc73625530"/>
      <w:bookmarkStart w:id="513" w:name="_Toc122419961"/>
      <w:r w:rsidRPr="00CB5EC9">
        <w:t>5.</w:t>
      </w:r>
      <w:r w:rsidR="00E06C4D" w:rsidRPr="00CB5EC9">
        <w:t>8</w:t>
      </w:r>
      <w:r w:rsidRPr="00CB5EC9">
        <w:t>.1.1</w:t>
      </w:r>
      <w:r w:rsidRPr="00CB5EC9">
        <w:tab/>
        <w:t>ProSe Application ID</w:t>
      </w:r>
      <w:bookmarkEnd w:id="508"/>
      <w:bookmarkEnd w:id="509"/>
      <w:bookmarkEnd w:id="511"/>
      <w:bookmarkEnd w:id="512"/>
      <w:bookmarkEnd w:id="513"/>
    </w:p>
    <w:p w14:paraId="558D4742" w14:textId="48EC5293" w:rsidR="008C47BE" w:rsidRPr="00CB5EC9" w:rsidRDefault="008C47BE" w:rsidP="008C47BE">
      <w:pPr>
        <w:rPr>
          <w:lang w:eastAsia="zh-CN"/>
        </w:rPr>
      </w:pPr>
      <w:r w:rsidRPr="00CB5EC9">
        <w:rPr>
          <w:lang w:eastAsia="zh-CN"/>
        </w:rPr>
        <w:t xml:space="preserve">ProSe Application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14" w:name="_Toc66692674"/>
    </w:p>
    <w:p w14:paraId="27F391E2" w14:textId="44B5F9BC" w:rsidR="008C47BE" w:rsidRPr="00CB5EC9" w:rsidRDefault="008C47BE" w:rsidP="008C47BE">
      <w:pPr>
        <w:pStyle w:val="Heading4"/>
      </w:pPr>
      <w:bookmarkStart w:id="515" w:name="_Toc66701853"/>
      <w:bookmarkStart w:id="516" w:name="_Toc69883519"/>
      <w:bookmarkStart w:id="517" w:name="_Toc73625531"/>
      <w:bookmarkStart w:id="518" w:name="_Toc122419962"/>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14"/>
      <w:bookmarkEnd w:id="515"/>
      <w:bookmarkEnd w:id="516"/>
      <w:bookmarkEnd w:id="517"/>
      <w:bookmarkEnd w:id="518"/>
    </w:p>
    <w:p w14:paraId="46305BF3" w14:textId="26810003"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1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20" w:name="_Toc66701854"/>
      <w:bookmarkStart w:id="521" w:name="_Toc69883520"/>
      <w:bookmarkStart w:id="522" w:name="_Toc73625532"/>
      <w:bookmarkStart w:id="523" w:name="_Toc122419963"/>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19"/>
      <w:bookmarkEnd w:id="520"/>
      <w:bookmarkEnd w:id="521"/>
      <w:bookmarkEnd w:id="522"/>
      <w:bookmarkEnd w:id="523"/>
    </w:p>
    <w:p w14:paraId="00271839" w14:textId="12910C7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2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25" w:name="_Toc66692677"/>
      <w:bookmarkStart w:id="526" w:name="_Toc66701856"/>
      <w:bookmarkStart w:id="527" w:name="_Toc69883522"/>
      <w:bookmarkStart w:id="528" w:name="_Toc73625533"/>
      <w:bookmarkEnd w:id="524"/>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29" w:name="_Toc122419964"/>
      <w:r w:rsidRPr="00CB5EC9">
        <w:t>5.</w:t>
      </w:r>
      <w:r w:rsidR="00E06C4D" w:rsidRPr="00CB5EC9">
        <w:t>8</w:t>
      </w:r>
      <w:r w:rsidRPr="00CB5EC9">
        <w:t>.1.</w:t>
      </w:r>
      <w:r w:rsidR="00E06C4D" w:rsidRPr="00CB5EC9">
        <w:t>4</w:t>
      </w:r>
      <w:r w:rsidRPr="00CB5EC9">
        <w:tab/>
      </w:r>
      <w:r w:rsidRPr="00CB5EC9">
        <w:rPr>
          <w:lang w:eastAsia="zh-CN"/>
        </w:rPr>
        <w:t>ProSe Application Code</w:t>
      </w:r>
      <w:bookmarkEnd w:id="525"/>
      <w:bookmarkEnd w:id="526"/>
      <w:bookmarkEnd w:id="527"/>
      <w:bookmarkEnd w:id="528"/>
      <w:bookmarkEnd w:id="529"/>
    </w:p>
    <w:p w14:paraId="2636685D" w14:textId="382C3BFB" w:rsidR="008C47BE" w:rsidRPr="00CB5EC9" w:rsidRDefault="008C47BE" w:rsidP="008C47BE">
      <w:pPr>
        <w:rPr>
          <w:lang w:eastAsia="zh-CN"/>
        </w:rPr>
      </w:pPr>
      <w:r w:rsidRPr="00CB5EC9">
        <w:rPr>
          <w:lang w:eastAsia="zh-CN"/>
        </w:rPr>
        <w:t xml:space="preserve">ProSe Application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30" w:name="_Toc66692678"/>
    </w:p>
    <w:p w14:paraId="104E7A2D" w14:textId="3C603ED0" w:rsidR="008C47BE" w:rsidRPr="00CB5EC9" w:rsidRDefault="008C47BE" w:rsidP="008C47BE">
      <w:pPr>
        <w:pStyle w:val="Heading4"/>
      </w:pPr>
      <w:bookmarkStart w:id="531" w:name="_Toc66701857"/>
      <w:bookmarkStart w:id="532" w:name="_Toc69883523"/>
      <w:bookmarkStart w:id="533" w:name="_Toc73625534"/>
      <w:bookmarkStart w:id="534" w:name="_Toc122419965"/>
      <w:r w:rsidRPr="00CB5EC9">
        <w:t>5.</w:t>
      </w:r>
      <w:r w:rsidR="00E06C4D" w:rsidRPr="00CB5EC9">
        <w:t>8</w:t>
      </w:r>
      <w:r w:rsidRPr="00CB5EC9">
        <w:t>.1.</w:t>
      </w:r>
      <w:r w:rsidR="00E06C4D" w:rsidRPr="00CB5EC9">
        <w:t>5</w:t>
      </w:r>
      <w:r w:rsidRPr="00CB5EC9">
        <w:tab/>
      </w:r>
      <w:r w:rsidRPr="00CB5EC9">
        <w:rPr>
          <w:lang w:eastAsia="zh-CN"/>
        </w:rPr>
        <w:t>ProSe Restricted Code</w:t>
      </w:r>
      <w:bookmarkEnd w:id="530"/>
      <w:bookmarkEnd w:id="531"/>
      <w:bookmarkEnd w:id="532"/>
      <w:bookmarkEnd w:id="533"/>
      <w:bookmarkEnd w:id="534"/>
    </w:p>
    <w:p w14:paraId="2DB1C147" w14:textId="4C86C4D7" w:rsidR="008C47BE" w:rsidRPr="00CB5EC9" w:rsidRDefault="008C47BE" w:rsidP="008C47BE">
      <w:pPr>
        <w:rPr>
          <w:lang w:eastAsia="zh-CN"/>
        </w:rPr>
      </w:pPr>
      <w:r w:rsidRPr="00CB5EC9">
        <w:rPr>
          <w:lang w:eastAsia="zh-CN"/>
        </w:rPr>
        <w:t xml:space="preserve">ProSe Restricted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35" w:name="_Toc66692679"/>
    </w:p>
    <w:p w14:paraId="17508BB9" w14:textId="56D21850" w:rsidR="008C47BE" w:rsidRPr="00CB5EC9" w:rsidRDefault="008C47BE" w:rsidP="008C47BE">
      <w:pPr>
        <w:pStyle w:val="Heading4"/>
      </w:pPr>
      <w:bookmarkStart w:id="536" w:name="_Toc66701858"/>
      <w:bookmarkStart w:id="537" w:name="_Toc69883524"/>
      <w:bookmarkStart w:id="538" w:name="_Toc73625535"/>
      <w:bookmarkStart w:id="539" w:name="_Toc122419966"/>
      <w:r w:rsidRPr="00CB5EC9">
        <w:t>5.</w:t>
      </w:r>
      <w:r w:rsidR="00E06C4D" w:rsidRPr="00CB5EC9">
        <w:t>8</w:t>
      </w:r>
      <w:r w:rsidRPr="00CB5EC9">
        <w:t>.1.</w:t>
      </w:r>
      <w:r w:rsidR="00E06C4D" w:rsidRPr="00CB5EC9">
        <w:t>6</w:t>
      </w:r>
      <w:r w:rsidRPr="00CB5EC9">
        <w:tab/>
      </w:r>
      <w:r w:rsidRPr="00CB5EC9">
        <w:rPr>
          <w:lang w:eastAsia="zh-CN"/>
        </w:rPr>
        <w:t>ProSe Query Code</w:t>
      </w:r>
      <w:bookmarkEnd w:id="535"/>
      <w:bookmarkEnd w:id="536"/>
      <w:bookmarkEnd w:id="537"/>
      <w:bookmarkEnd w:id="538"/>
      <w:bookmarkEnd w:id="539"/>
    </w:p>
    <w:p w14:paraId="080D0443" w14:textId="37DC3726" w:rsidR="008C47BE" w:rsidRPr="00CB5EC9" w:rsidRDefault="008C47BE" w:rsidP="008C47BE">
      <w:pPr>
        <w:rPr>
          <w:lang w:eastAsia="zh-CN"/>
        </w:rPr>
      </w:pPr>
      <w:r w:rsidRPr="00CB5EC9">
        <w:rPr>
          <w:lang w:eastAsia="zh-CN"/>
        </w:rPr>
        <w:t xml:space="preserve">ProSe Query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6693FD3" w14:textId="0D9A3584" w:rsidR="008C47BE" w:rsidRPr="00CB5EC9" w:rsidRDefault="008C47BE" w:rsidP="008C47BE">
      <w:pPr>
        <w:pStyle w:val="Heading4"/>
      </w:pPr>
      <w:bookmarkStart w:id="540" w:name="_Toc66692680"/>
      <w:bookmarkStart w:id="541" w:name="_Toc66701859"/>
      <w:bookmarkStart w:id="542" w:name="_Toc69883525"/>
      <w:bookmarkStart w:id="543" w:name="_Toc73625536"/>
      <w:bookmarkStart w:id="544" w:name="_Toc122419967"/>
      <w:r w:rsidRPr="00CB5EC9">
        <w:t>5.</w:t>
      </w:r>
      <w:r w:rsidR="00E06C4D" w:rsidRPr="00CB5EC9">
        <w:t>8</w:t>
      </w:r>
      <w:r w:rsidRPr="00CB5EC9">
        <w:t>.1.</w:t>
      </w:r>
      <w:r w:rsidR="00E06C4D" w:rsidRPr="00CB5EC9">
        <w:t>7</w:t>
      </w:r>
      <w:r w:rsidRPr="00CB5EC9">
        <w:tab/>
      </w:r>
      <w:r w:rsidRPr="00CB5EC9">
        <w:rPr>
          <w:lang w:eastAsia="zh-CN"/>
        </w:rPr>
        <w:t>ProSe Response Code</w:t>
      </w:r>
      <w:bookmarkEnd w:id="540"/>
      <w:bookmarkEnd w:id="541"/>
      <w:bookmarkEnd w:id="542"/>
      <w:bookmarkEnd w:id="543"/>
      <w:bookmarkEnd w:id="544"/>
    </w:p>
    <w:p w14:paraId="3EC2786A" w14:textId="7E963A08" w:rsidR="008C47BE" w:rsidRPr="00CB5EC9" w:rsidRDefault="008C47BE" w:rsidP="008C47BE">
      <w:pPr>
        <w:rPr>
          <w:lang w:eastAsia="zh-CN"/>
        </w:rPr>
      </w:pPr>
      <w:r w:rsidRPr="00CB5EC9">
        <w:rPr>
          <w:lang w:eastAsia="zh-CN"/>
        </w:rPr>
        <w:t xml:space="preserve">ProSe Response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45" w:name="_Toc66692681"/>
    </w:p>
    <w:p w14:paraId="4592509A" w14:textId="74966BDC" w:rsidR="008C47BE" w:rsidRPr="00CB5EC9" w:rsidRDefault="008C47BE" w:rsidP="008C47BE">
      <w:pPr>
        <w:pStyle w:val="Heading4"/>
      </w:pPr>
      <w:bookmarkStart w:id="546" w:name="_Toc66701860"/>
      <w:bookmarkStart w:id="547" w:name="_Toc69883526"/>
      <w:bookmarkStart w:id="548" w:name="_Toc73625537"/>
      <w:bookmarkStart w:id="549" w:name="_Toc122419968"/>
      <w:r w:rsidRPr="00CB5EC9">
        <w:t>5.</w:t>
      </w:r>
      <w:r w:rsidR="00E06C4D" w:rsidRPr="00CB5EC9">
        <w:t>8</w:t>
      </w:r>
      <w:r w:rsidRPr="00CB5EC9">
        <w:t>.1.</w:t>
      </w:r>
      <w:r w:rsidR="00E06C4D" w:rsidRPr="00CB5EC9">
        <w:t>8</w:t>
      </w:r>
      <w:r w:rsidRPr="00CB5EC9">
        <w:tab/>
      </w:r>
      <w:r w:rsidRPr="00CB5EC9">
        <w:rPr>
          <w:lang w:eastAsia="zh-CN"/>
        </w:rPr>
        <w:t>User Info ID</w:t>
      </w:r>
      <w:bookmarkEnd w:id="545"/>
      <w:bookmarkEnd w:id="546"/>
      <w:bookmarkEnd w:id="547"/>
      <w:bookmarkEnd w:id="548"/>
      <w:bookmarkEnd w:id="54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50" w:name="_Toc66692682"/>
      <w:bookmarkStart w:id="551" w:name="_Toc66701861"/>
      <w:bookmarkStart w:id="552" w:name="_Toc69883527"/>
      <w:bookmarkStart w:id="553" w:name="_Toc73625538"/>
      <w:bookmarkStart w:id="554" w:name="_Toc122419969"/>
      <w:r w:rsidRPr="00CB5EC9">
        <w:t>5.</w:t>
      </w:r>
      <w:r w:rsidR="00E06C4D" w:rsidRPr="00CB5EC9">
        <w:t>8</w:t>
      </w:r>
      <w:r w:rsidRPr="00CB5EC9">
        <w:t>.1.</w:t>
      </w:r>
      <w:r w:rsidR="00E06C4D" w:rsidRPr="00CB5EC9">
        <w:t>9</w:t>
      </w:r>
      <w:r w:rsidRPr="00CB5EC9">
        <w:tab/>
      </w:r>
      <w:r w:rsidRPr="00CB5EC9">
        <w:rPr>
          <w:lang w:eastAsia="zh-CN"/>
        </w:rPr>
        <w:t>ProSe Discovery UE ID</w:t>
      </w:r>
      <w:bookmarkEnd w:id="550"/>
      <w:bookmarkEnd w:id="551"/>
      <w:bookmarkEnd w:id="552"/>
      <w:bookmarkEnd w:id="553"/>
      <w:bookmarkEnd w:id="554"/>
    </w:p>
    <w:p w14:paraId="1061BF34" w14:textId="48973146" w:rsidR="008C47BE" w:rsidRPr="00CB5EC9" w:rsidRDefault="008C47BE" w:rsidP="008C47BE">
      <w:pPr>
        <w:rPr>
          <w:lang w:eastAsia="zh-CN"/>
        </w:rPr>
      </w:pPr>
      <w:r w:rsidRPr="00CB5EC9">
        <w:rPr>
          <w:lang w:eastAsia="zh-CN"/>
        </w:rPr>
        <w:t xml:space="preserve">ProSe Discovery UE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55" w:name="_Toc66692683"/>
    </w:p>
    <w:p w14:paraId="10F0E9E9" w14:textId="2A8EC8E0" w:rsidR="008C47BE" w:rsidRPr="00CB5EC9" w:rsidRDefault="008C47BE" w:rsidP="008C47BE">
      <w:pPr>
        <w:pStyle w:val="Heading4"/>
      </w:pPr>
      <w:bookmarkStart w:id="556" w:name="_Toc66701862"/>
      <w:bookmarkStart w:id="557" w:name="_Toc69883528"/>
      <w:bookmarkStart w:id="558" w:name="_Toc73625539"/>
      <w:bookmarkStart w:id="559" w:name="_Toc122419970"/>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55"/>
      <w:bookmarkEnd w:id="556"/>
      <w:bookmarkEnd w:id="557"/>
      <w:bookmarkEnd w:id="558"/>
      <w:bookmarkEnd w:id="559"/>
    </w:p>
    <w:p w14:paraId="054A5615" w14:textId="4FB61106" w:rsidR="008C47BE" w:rsidRPr="00CB5EC9" w:rsidRDefault="008C47BE" w:rsidP="008C47BE">
      <w:pPr>
        <w:rPr>
          <w:lang w:eastAsia="zh-CN"/>
        </w:rPr>
      </w:pPr>
      <w:r w:rsidRPr="00CB5EC9">
        <w:rPr>
          <w:lang w:eastAsia="zh-CN"/>
        </w:rPr>
        <w:t xml:space="preserve">Restricted ProSe Application User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EAB48FF" w14:textId="6204F94C" w:rsidR="003B67D8" w:rsidRPr="00CB5EC9" w:rsidRDefault="003B67D8" w:rsidP="003B67D8">
      <w:pPr>
        <w:pStyle w:val="Heading4"/>
      </w:pPr>
      <w:bookmarkStart w:id="560" w:name="_Toc69883529"/>
      <w:bookmarkStart w:id="561" w:name="_Toc73625540"/>
      <w:bookmarkStart w:id="562" w:name="_Toc12241997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60"/>
      <w:bookmarkEnd w:id="561"/>
      <w:bookmarkEnd w:id="562"/>
    </w:p>
    <w:p w14:paraId="32FB58F0" w14:textId="64E1F226" w:rsidR="0093004C" w:rsidRPr="00CB5EC9" w:rsidRDefault="003B67D8" w:rsidP="008C47BE">
      <w:pPr>
        <w:rPr>
          <w:lang w:eastAsia="zh-CN"/>
        </w:rPr>
      </w:pPr>
      <w:r w:rsidRPr="00CB5EC9">
        <w:rPr>
          <w:lang w:eastAsia="zh-CN"/>
        </w:rPr>
        <w:t xml:space="preserve">Announcing PLMN ID is defined in </w:t>
      </w:r>
      <w:r w:rsidR="00015BE1" w:rsidRPr="00CB5EC9">
        <w:rPr>
          <w:lang w:eastAsia="zh-CN"/>
        </w:rPr>
        <w:t>TS</w:t>
      </w:r>
      <w:r w:rsidR="00015BE1">
        <w:rPr>
          <w:lang w:eastAsia="zh-CN"/>
        </w:rPr>
        <w:t> </w:t>
      </w:r>
      <w:r w:rsidR="00015BE1" w:rsidRPr="00CB5EC9">
        <w:rPr>
          <w:lang w:eastAsia="zh-CN"/>
        </w:rPr>
        <w:t>32.277</w:t>
      </w:r>
      <w:r w:rsidR="00015BE1">
        <w:rPr>
          <w:lang w:eastAsia="zh-CN"/>
        </w:rPr>
        <w:t> </w:t>
      </w:r>
      <w:r w:rsidR="00015BE1" w:rsidRPr="00CB5EC9">
        <w:rPr>
          <w:lang w:eastAsia="zh-CN"/>
        </w:rPr>
        <w:t>[</w:t>
      </w:r>
      <w:r w:rsidRPr="00CB5EC9">
        <w:rPr>
          <w:lang w:eastAsia="zh-CN"/>
        </w:rPr>
        <w:t>22].</w:t>
      </w:r>
      <w:bookmarkStart w:id="563" w:name="_Toc517047958"/>
      <w:bookmarkStart w:id="564" w:name="_Toc45003234"/>
      <w:bookmarkStart w:id="565" w:name="_Toc66692684"/>
      <w:bookmarkStart w:id="566" w:name="_Toc66701863"/>
    </w:p>
    <w:p w14:paraId="7C17074F" w14:textId="7EE798BB" w:rsidR="005467CA" w:rsidRPr="00CB5EC9" w:rsidRDefault="005467CA" w:rsidP="005467CA">
      <w:pPr>
        <w:pStyle w:val="Heading4"/>
      </w:pPr>
      <w:bookmarkStart w:id="567" w:name="_Toc73625541"/>
      <w:bookmarkStart w:id="568" w:name="_Toc122419972"/>
      <w:r w:rsidRPr="00CB5EC9">
        <w:t>5.</w:t>
      </w:r>
      <w:r w:rsidR="00E06C4D" w:rsidRPr="00CB5EC9">
        <w:t>8</w:t>
      </w:r>
      <w:r w:rsidRPr="00CB5EC9">
        <w:t>.1.</w:t>
      </w:r>
      <w:r w:rsidR="00E06C4D" w:rsidRPr="00CB5EC9">
        <w:t>12</w:t>
      </w:r>
      <w:r w:rsidRPr="00CB5EC9">
        <w:tab/>
        <w:t>Announcer Info</w:t>
      </w:r>
      <w:bookmarkEnd w:id="567"/>
      <w:bookmarkEnd w:id="56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69" w:name="_Toc73625542"/>
      <w:bookmarkStart w:id="570" w:name="_Toc122419973"/>
      <w:r w:rsidRPr="00CB5EC9">
        <w:t>5.</w:t>
      </w:r>
      <w:r w:rsidR="00E06C4D" w:rsidRPr="00CB5EC9">
        <w:t>8</w:t>
      </w:r>
      <w:r w:rsidRPr="00CB5EC9">
        <w:t>.1.</w:t>
      </w:r>
      <w:r w:rsidR="00E06C4D" w:rsidRPr="00CB5EC9">
        <w:t>13</w:t>
      </w:r>
      <w:r w:rsidRPr="00CB5EC9">
        <w:tab/>
        <w:t>Discoverer Info</w:t>
      </w:r>
      <w:bookmarkEnd w:id="569"/>
      <w:bookmarkEnd w:id="57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71" w:name="_Toc73625543"/>
      <w:bookmarkStart w:id="572" w:name="_Toc122419974"/>
      <w:r w:rsidRPr="00CB5EC9">
        <w:t>5.</w:t>
      </w:r>
      <w:r w:rsidR="00E06C4D" w:rsidRPr="00CB5EC9">
        <w:t>8</w:t>
      </w:r>
      <w:r w:rsidRPr="00CB5EC9">
        <w:t>.1.</w:t>
      </w:r>
      <w:r w:rsidR="00E06C4D" w:rsidRPr="00CB5EC9">
        <w:t>14</w:t>
      </w:r>
      <w:r w:rsidRPr="00CB5EC9">
        <w:tab/>
        <w:t>Target Info</w:t>
      </w:r>
      <w:bookmarkEnd w:id="571"/>
      <w:bookmarkEnd w:id="57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73" w:name="_Toc73625544"/>
      <w:bookmarkStart w:id="574" w:name="_Toc122419975"/>
      <w:r w:rsidRPr="00CB5EC9">
        <w:t>5.</w:t>
      </w:r>
      <w:r w:rsidR="00E06C4D" w:rsidRPr="00CB5EC9">
        <w:t>8</w:t>
      </w:r>
      <w:r w:rsidRPr="00CB5EC9">
        <w:t>.1.</w:t>
      </w:r>
      <w:r w:rsidR="00E06C4D" w:rsidRPr="00CB5EC9">
        <w:t>15</w:t>
      </w:r>
      <w:r w:rsidRPr="00CB5EC9">
        <w:tab/>
        <w:t>Discoveree Info</w:t>
      </w:r>
      <w:bookmarkEnd w:id="573"/>
      <w:bookmarkEnd w:id="57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75" w:name="_Toc122419976"/>
      <w:r w:rsidRPr="00CB5EC9">
        <w:rPr>
          <w:lang w:eastAsia="zh-CN"/>
        </w:rPr>
        <w:lastRenderedPageBreak/>
        <w:t>5.8.1.16</w:t>
      </w:r>
      <w:r w:rsidRPr="00CB5EC9">
        <w:rPr>
          <w:lang w:eastAsia="zh-CN"/>
        </w:rPr>
        <w:tab/>
      </w:r>
      <w:r w:rsidRPr="00CB5EC9">
        <w:rPr>
          <w:bCs/>
          <w:lang w:eastAsia="ko-KR"/>
        </w:rPr>
        <w:t>Application Layer Group ID</w:t>
      </w:r>
      <w:bookmarkEnd w:id="575"/>
    </w:p>
    <w:p w14:paraId="2515237A" w14:textId="1CDE2BE9" w:rsidR="001C33DB" w:rsidRPr="00CB5EC9" w:rsidRDefault="001C33DB" w:rsidP="005467CA">
      <w:pPr>
        <w:rPr>
          <w:lang w:eastAsia="zh-CN"/>
        </w:rPr>
      </w:pPr>
      <w:r w:rsidRPr="00CB5EC9">
        <w:rPr>
          <w:lang w:eastAsia="zh-CN"/>
        </w:rPr>
        <w:t xml:space="preserve">Application Layer Group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0FD50D38" w14:textId="21D6EE79" w:rsidR="008C47BE" w:rsidRPr="00CB5EC9" w:rsidRDefault="008C47BE" w:rsidP="008C47BE">
      <w:pPr>
        <w:pStyle w:val="Heading3"/>
      </w:pPr>
      <w:bookmarkStart w:id="576" w:name="_Toc69883530"/>
      <w:bookmarkStart w:id="577" w:name="_Toc73625545"/>
      <w:bookmarkStart w:id="578" w:name="_Toc122419977"/>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63"/>
      <w:bookmarkEnd w:id="564"/>
      <w:r w:rsidRPr="00CB5EC9">
        <w:t>Communication</w:t>
      </w:r>
      <w:bookmarkEnd w:id="565"/>
      <w:bookmarkEnd w:id="566"/>
      <w:bookmarkEnd w:id="576"/>
      <w:bookmarkEnd w:id="577"/>
      <w:bookmarkEnd w:id="578"/>
    </w:p>
    <w:p w14:paraId="7B68C98C" w14:textId="7C43D4B1" w:rsidR="008C47BE" w:rsidRPr="00CB5EC9" w:rsidRDefault="008C47BE" w:rsidP="008C47BE">
      <w:pPr>
        <w:pStyle w:val="Heading4"/>
      </w:pPr>
      <w:bookmarkStart w:id="579" w:name="_Toc66692685"/>
      <w:bookmarkStart w:id="580" w:name="_Toc66701864"/>
      <w:bookmarkStart w:id="581" w:name="_Toc69883531"/>
      <w:bookmarkStart w:id="582" w:name="_Toc73625546"/>
      <w:bookmarkStart w:id="583" w:name="_Toc122419978"/>
      <w:r w:rsidRPr="00CB5EC9">
        <w:t>5.</w:t>
      </w:r>
      <w:r w:rsidR="0002032F" w:rsidRPr="00CB5EC9">
        <w:t>8</w:t>
      </w:r>
      <w:r w:rsidRPr="00CB5EC9">
        <w:t>.2.1</w:t>
      </w:r>
      <w:r w:rsidRPr="00CB5EC9">
        <w:tab/>
        <w:t>General</w:t>
      </w:r>
      <w:bookmarkEnd w:id="579"/>
      <w:bookmarkEnd w:id="580"/>
      <w:bookmarkEnd w:id="581"/>
      <w:bookmarkEnd w:id="582"/>
      <w:bookmarkEnd w:id="58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84" w:name="_Toc66692686"/>
      <w:bookmarkStart w:id="585" w:name="_Toc66701865"/>
      <w:bookmarkStart w:id="586" w:name="_Toc69883532"/>
      <w:bookmarkStart w:id="587" w:name="_Toc73625547"/>
      <w:bookmarkStart w:id="588" w:name="_Toc122419979"/>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84"/>
      <w:bookmarkEnd w:id="585"/>
      <w:bookmarkEnd w:id="586"/>
      <w:bookmarkEnd w:id="587"/>
      <w:bookmarkEnd w:id="58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589" w:name="_Toc66692687"/>
      <w:bookmarkStart w:id="590" w:name="_Toc66701866"/>
      <w:bookmarkStart w:id="591" w:name="_Toc69883533"/>
      <w:bookmarkStart w:id="592" w:name="_Toc73625548"/>
      <w:bookmarkStart w:id="593" w:name="_Toc122419980"/>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589"/>
      <w:bookmarkEnd w:id="590"/>
      <w:bookmarkEnd w:id="591"/>
      <w:bookmarkEnd w:id="592"/>
      <w:bookmarkEnd w:id="59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594" w:name="_Toc66692688"/>
      <w:bookmarkStart w:id="595" w:name="_Toc66701867"/>
      <w:bookmarkStart w:id="596" w:name="_Toc69883534"/>
      <w:bookmarkStart w:id="597" w:name="_Toc73625549"/>
      <w:bookmarkStart w:id="598" w:name="_Toc122419981"/>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594"/>
      <w:bookmarkEnd w:id="595"/>
      <w:bookmarkEnd w:id="596"/>
      <w:bookmarkEnd w:id="597"/>
      <w:bookmarkEnd w:id="598"/>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w:t>
      </w:r>
      <w:r w:rsidRPr="00CB5EC9">
        <w:lastRenderedPageBreak/>
        <w:t xml:space="preserve">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599" w:name="_Toc66692689"/>
      <w:bookmarkStart w:id="600" w:name="_Toc66701868"/>
      <w:bookmarkStart w:id="601" w:name="_Toc69883535"/>
      <w:bookmarkStart w:id="602" w:name="_Toc73625550"/>
      <w:bookmarkStart w:id="603" w:name="_Toc122419982"/>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599"/>
      <w:bookmarkEnd w:id="600"/>
      <w:bookmarkEnd w:id="601"/>
      <w:bookmarkEnd w:id="602"/>
      <w:bookmarkEnd w:id="603"/>
    </w:p>
    <w:p w14:paraId="5F98718F" w14:textId="7E625E6B" w:rsidR="006467AC" w:rsidRPr="00CB5EC9" w:rsidRDefault="006467AC" w:rsidP="0093004C">
      <w:pPr>
        <w:pStyle w:val="Heading4"/>
      </w:pPr>
      <w:bookmarkStart w:id="604" w:name="_Toc69883536"/>
      <w:bookmarkStart w:id="605" w:name="_Toc73625551"/>
      <w:bookmarkStart w:id="606" w:name="_Toc517047937"/>
      <w:bookmarkStart w:id="607" w:name="_Toc122419983"/>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04"/>
      <w:bookmarkEnd w:id="605"/>
      <w:bookmarkEnd w:id="607"/>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08" w:name="_Toc69883537"/>
      <w:bookmarkStart w:id="609"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10" w:name="_Toc122419984"/>
      <w:r w:rsidRPr="00CB5EC9">
        <w:t>5.</w:t>
      </w:r>
      <w:r w:rsidR="00934181" w:rsidRPr="00CB5EC9">
        <w:t>8</w:t>
      </w:r>
      <w:r w:rsidRPr="00CB5EC9">
        <w:t>.3.2</w:t>
      </w:r>
      <w:r w:rsidRPr="00CB5EC9">
        <w:tab/>
      </w:r>
      <w:bookmarkEnd w:id="606"/>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08"/>
      <w:bookmarkEnd w:id="609"/>
      <w:bookmarkEnd w:id="610"/>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11" w:name="_Toc69883538"/>
      <w:bookmarkStart w:id="612"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13" w:name="_Toc122419985"/>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11"/>
      <w:bookmarkEnd w:id="612"/>
      <w:bookmarkEnd w:id="613"/>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14" w:name="_Toc19199121"/>
      <w:bookmarkStart w:id="615" w:name="_Toc27821911"/>
      <w:bookmarkStart w:id="616" w:name="_Toc36126265"/>
      <w:bookmarkStart w:id="617" w:name="_Toc45012589"/>
      <w:bookmarkStart w:id="618" w:name="_Toc51754015"/>
      <w:bookmarkStart w:id="619" w:name="_Toc51754149"/>
      <w:bookmarkStart w:id="620" w:name="_Toc51838976"/>
      <w:bookmarkStart w:id="621" w:name="_Toc66692691"/>
      <w:bookmarkStart w:id="622" w:name="_Toc66701870"/>
      <w:bookmarkStart w:id="623" w:name="_Toc69883540"/>
      <w:bookmarkStart w:id="624"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78CE7143" w:rsidR="00EF20D5" w:rsidRDefault="00EF20D5" w:rsidP="00EF20D5">
      <w:pPr>
        <w:pStyle w:val="B1"/>
        <w:rPr>
          <w:lang w:eastAsia="zh-CN"/>
        </w:rPr>
      </w:pPr>
      <w:r>
        <w:rPr>
          <w:lang w:eastAsia="zh-CN"/>
        </w:rPr>
        <w:t>-</w:t>
      </w:r>
      <w:r>
        <w:rPr>
          <w:lang w:eastAsia="zh-CN"/>
        </w:rPr>
        <w:tab/>
        <w:t xml:space="preserve">RRC Container: An RRC container, as defined in </w:t>
      </w:r>
      <w:r w:rsidR="00015BE1">
        <w:rPr>
          <w:lang w:eastAsia="zh-CN"/>
        </w:rPr>
        <w:t>TS 38.331 [</w:t>
      </w:r>
      <w:r>
        <w:rPr>
          <w:lang w:eastAsia="zh-CN"/>
        </w:rPr>
        <w:t>16], which includes the cell access related information for the serving cell of the 5G ProSe Layer-2 UE-to-Network Relay.</w:t>
      </w:r>
    </w:p>
    <w:p w14:paraId="7B384838" w14:textId="0A734F99" w:rsidR="008C47BE" w:rsidRPr="00CB5EC9" w:rsidRDefault="008C47BE" w:rsidP="008C47BE">
      <w:pPr>
        <w:pStyle w:val="Heading2"/>
        <w:rPr>
          <w:lang w:eastAsia="ko-KR"/>
        </w:rPr>
      </w:pPr>
      <w:bookmarkStart w:id="625" w:name="_Toc122419986"/>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14"/>
      <w:bookmarkEnd w:id="615"/>
      <w:bookmarkEnd w:id="616"/>
      <w:bookmarkEnd w:id="617"/>
      <w:bookmarkEnd w:id="618"/>
      <w:bookmarkEnd w:id="619"/>
      <w:bookmarkEnd w:id="620"/>
      <w:bookmarkEnd w:id="621"/>
      <w:bookmarkEnd w:id="622"/>
      <w:bookmarkEnd w:id="623"/>
      <w:bookmarkEnd w:id="624"/>
      <w:bookmarkEnd w:id="625"/>
    </w:p>
    <w:p w14:paraId="39377F96" w14:textId="5E1747AF" w:rsidR="008C47BE" w:rsidRPr="00CB5EC9" w:rsidRDefault="008C47BE" w:rsidP="008C47BE">
      <w:r w:rsidRPr="00CB5EC9">
        <w:t xml:space="preserve">For UE in limited service state, as defined in </w:t>
      </w:r>
      <w:r w:rsidR="00015BE1" w:rsidRPr="00CB5EC9">
        <w:t>TS</w:t>
      </w:r>
      <w:r w:rsidR="00015BE1">
        <w:t> </w:t>
      </w:r>
      <w:r w:rsidR="00015BE1" w:rsidRPr="00CB5EC9">
        <w:t>23.122</w:t>
      </w:r>
      <w:r w:rsidR="00015BE1">
        <w:t> </w:t>
      </w:r>
      <w:r w:rsidR="00015BE1"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848649D" w:rsidR="008C47BE" w:rsidRPr="00CB5EC9" w:rsidRDefault="008C47BE" w:rsidP="008C47BE">
      <w:pPr>
        <w:pStyle w:val="B1"/>
      </w:pPr>
      <w:r w:rsidRPr="00CB5EC9">
        <w:t>-</w:t>
      </w:r>
      <w:r w:rsidRPr="00CB5EC9">
        <w:tab/>
        <w:t xml:space="preserve">because UE cannot find a suitable cell of the selected PLMN as described in </w:t>
      </w:r>
      <w:r w:rsidR="00015BE1" w:rsidRPr="00CB5EC9">
        <w:t>TS</w:t>
      </w:r>
      <w:r w:rsidR="00015BE1">
        <w:t> </w:t>
      </w:r>
      <w:r w:rsidR="00015BE1" w:rsidRPr="00CB5EC9">
        <w:t>23.122</w:t>
      </w:r>
      <w:r w:rsidR="00015BE1">
        <w:t> </w:t>
      </w:r>
      <w:r w:rsidR="00015BE1" w:rsidRPr="00CB5EC9">
        <w:t>[</w:t>
      </w:r>
      <w:r w:rsidRPr="00CB5EC9">
        <w:t>14]; or</w:t>
      </w:r>
    </w:p>
    <w:p w14:paraId="636EFB09" w14:textId="1B597ED8" w:rsidR="008C47BE" w:rsidRPr="00CB5EC9" w:rsidRDefault="008C47BE" w:rsidP="008C47BE">
      <w:pPr>
        <w:pStyle w:val="B1"/>
      </w:pPr>
      <w:r w:rsidRPr="00CB5EC9">
        <w:t>-</w:t>
      </w:r>
      <w:r w:rsidRPr="00CB5EC9">
        <w:tab/>
        <w:t xml:space="preserve">as the result of receiving one of the following reject reasons defined in </w:t>
      </w:r>
      <w:r w:rsidR="00015BE1" w:rsidRPr="00CB5EC9">
        <w:t>TS</w:t>
      </w:r>
      <w:r w:rsidR="00015BE1">
        <w:t> </w:t>
      </w:r>
      <w:r w:rsidR="00015BE1" w:rsidRPr="00CB5EC9">
        <w:t>23.122</w:t>
      </w:r>
      <w:r w:rsidR="00015BE1">
        <w:t> </w:t>
      </w:r>
      <w:r w:rsidR="00015BE1"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3A7AA405"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015BE1" w:rsidRPr="00CB5EC9">
        <w:t>TS</w:t>
      </w:r>
      <w:r w:rsidR="00015BE1">
        <w:t> </w:t>
      </w:r>
      <w:r w:rsidR="00015BE1" w:rsidRPr="00CB5EC9">
        <w:t>36.300</w:t>
      </w:r>
      <w:r w:rsidR="00015BE1">
        <w:t> </w:t>
      </w:r>
      <w:r w:rsidR="00015BE1" w:rsidRPr="00CB5EC9">
        <w:t>[</w:t>
      </w:r>
      <w:r w:rsidRPr="00CB5EC9">
        <w:t xml:space="preserve">11] and </w:t>
      </w:r>
      <w:r w:rsidR="00015BE1" w:rsidRPr="00CB5EC9">
        <w:t>TS</w:t>
      </w:r>
      <w:r w:rsidR="00015BE1">
        <w:t> </w:t>
      </w:r>
      <w:r w:rsidR="00015BE1" w:rsidRPr="00CB5EC9">
        <w:t>38.300</w:t>
      </w:r>
      <w:r w:rsidR="00015BE1">
        <w:t> </w:t>
      </w:r>
      <w:r w:rsidR="00015BE1" w:rsidRPr="00CB5EC9">
        <w:t>[</w:t>
      </w:r>
      <w:r w:rsidRPr="00CB5EC9">
        <w:t>12].</w:t>
      </w:r>
    </w:p>
    <w:p w14:paraId="1E6F8D81" w14:textId="4522CD41"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015BE1" w:rsidRPr="00CB5EC9">
        <w:t>TS</w:t>
      </w:r>
      <w:r w:rsidR="00015BE1">
        <w:t> </w:t>
      </w:r>
      <w:r w:rsidR="00015BE1" w:rsidRPr="00CB5EC9">
        <w:t>23.122</w:t>
      </w:r>
      <w:r w:rsidR="00015BE1">
        <w:t> </w:t>
      </w:r>
      <w:r w:rsidR="00015BE1"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26" w:name="_Toc66692692"/>
      <w:bookmarkStart w:id="627" w:name="_Toc66701871"/>
      <w:bookmarkStart w:id="628" w:name="_Toc69883541"/>
      <w:bookmarkStart w:id="629" w:name="_Toc73625555"/>
      <w:bookmarkStart w:id="630" w:name="_Toc122419987"/>
      <w:r w:rsidRPr="00CB5EC9">
        <w:rPr>
          <w:lang w:eastAsia="ko-KR"/>
        </w:rPr>
        <w:t>5.</w:t>
      </w:r>
      <w:r w:rsidR="00934181" w:rsidRPr="00CB5EC9">
        <w:rPr>
          <w:lang w:eastAsia="ko-KR"/>
        </w:rPr>
        <w:t>10</w:t>
      </w:r>
      <w:r w:rsidRPr="00CB5EC9">
        <w:rPr>
          <w:lang w:eastAsia="ko-KR"/>
        </w:rPr>
        <w:tab/>
      </w:r>
      <w:r w:rsidRPr="00CB5EC9">
        <w:t>PC5 operation in EPS for Public Safety UE</w:t>
      </w:r>
      <w:bookmarkEnd w:id="626"/>
      <w:bookmarkEnd w:id="627"/>
      <w:bookmarkEnd w:id="628"/>
      <w:bookmarkEnd w:id="629"/>
      <w:bookmarkEnd w:id="630"/>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15E13C58"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015BE1" w:rsidRPr="00CB5EC9">
        <w:t>TS</w:t>
      </w:r>
      <w:r w:rsidR="00015BE1">
        <w:t> </w:t>
      </w:r>
      <w:r w:rsidR="00015BE1" w:rsidRPr="00CB5EC9">
        <w:t>23.303</w:t>
      </w:r>
      <w:r w:rsidR="00015BE1">
        <w:t> </w:t>
      </w:r>
      <w:r w:rsidR="00015BE1" w:rsidRPr="00CB5EC9">
        <w:t>[</w:t>
      </w:r>
      <w:r w:rsidRPr="00CB5EC9">
        <w:t>3].</w:t>
      </w:r>
    </w:p>
    <w:p w14:paraId="0C1E26D8" w14:textId="5225149E" w:rsidR="008C47BE" w:rsidRPr="00CB5EC9" w:rsidRDefault="008C47BE" w:rsidP="008C47BE">
      <w:pPr>
        <w:pStyle w:val="Heading2"/>
      </w:pPr>
      <w:bookmarkStart w:id="631" w:name="_Toc61540604"/>
      <w:bookmarkStart w:id="632" w:name="_Toc66692693"/>
      <w:bookmarkStart w:id="633" w:name="_Toc66701872"/>
      <w:bookmarkStart w:id="634" w:name="_Toc69883542"/>
      <w:bookmarkStart w:id="635" w:name="_Toc73625556"/>
      <w:bookmarkStart w:id="636" w:name="_Toc122419988"/>
      <w:r w:rsidRPr="00CB5EC9">
        <w:t>5.</w:t>
      </w:r>
      <w:r w:rsidR="00934181" w:rsidRPr="00CB5EC9">
        <w:t>11</w:t>
      </w:r>
      <w:r w:rsidRPr="00CB5EC9">
        <w:tab/>
      </w:r>
      <w:r w:rsidRPr="00CB5EC9">
        <w:rPr>
          <w:lang w:eastAsia="zh-CN"/>
        </w:rPr>
        <w:t>Communication path selection between PC5 and Uu</w:t>
      </w:r>
      <w:bookmarkEnd w:id="631"/>
      <w:r w:rsidRPr="00CB5EC9">
        <w:rPr>
          <w:lang w:eastAsia="zh-CN"/>
        </w:rPr>
        <w:t xml:space="preserve"> reference points</w:t>
      </w:r>
      <w:bookmarkEnd w:id="632"/>
      <w:bookmarkEnd w:id="633"/>
      <w:bookmarkEnd w:id="634"/>
      <w:bookmarkEnd w:id="635"/>
      <w:bookmarkEnd w:id="63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536604CF"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015BE1" w:rsidRPr="00CB5EC9">
        <w:rPr>
          <w:lang w:eastAsia="zh-CN"/>
        </w:rPr>
        <w:t>TS</w:t>
      </w:r>
      <w:r w:rsidR="00015BE1">
        <w:rPr>
          <w:lang w:eastAsia="zh-CN"/>
        </w:rPr>
        <w:t> </w:t>
      </w:r>
      <w:r w:rsidR="00015BE1" w:rsidRPr="00CB5EC9">
        <w:rPr>
          <w:lang w:eastAsia="zh-CN"/>
        </w:rPr>
        <w:t>23.288</w:t>
      </w:r>
      <w:r w:rsidR="00015BE1">
        <w:rPr>
          <w:lang w:eastAsia="zh-CN"/>
        </w:rPr>
        <w:t> </w:t>
      </w:r>
      <w:r w:rsidR="00015BE1"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37" w:name="_Toc73625557"/>
      <w:bookmarkStart w:id="638" w:name="_Toc122419989"/>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37"/>
      <w:bookmarkEnd w:id="638"/>
    </w:p>
    <w:p w14:paraId="276AABA9" w14:textId="532D671F"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248378E" w14:textId="45D3FB84"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6408A1F3" w:rsidR="007B15E9" w:rsidRPr="00CB5EC9" w:rsidRDefault="007B15E9">
      <w:r w:rsidRPr="00CB5EC9">
        <w:t xml:space="preserve">A Remote UE may also be subject to NAS level congestion control as specified in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39" w:name="_Toc19199126"/>
      <w:bookmarkStart w:id="640" w:name="_Toc27821916"/>
      <w:bookmarkStart w:id="641" w:name="_Toc36126270"/>
      <w:bookmarkStart w:id="642" w:name="_Toc45012594"/>
      <w:bookmarkStart w:id="643" w:name="_Toc51754020"/>
      <w:bookmarkStart w:id="644" w:name="_Toc51754154"/>
      <w:bookmarkStart w:id="645" w:name="_Toc51838981"/>
      <w:bookmarkStart w:id="646" w:name="_Toc66692694"/>
      <w:bookmarkStart w:id="647" w:name="_Toc66701873"/>
      <w:bookmarkStart w:id="648" w:name="_Toc69883543"/>
      <w:bookmarkStart w:id="649" w:name="_Toc73625558"/>
      <w:bookmarkStart w:id="650" w:name="_Toc122419990"/>
      <w:r>
        <w:t>5.13</w:t>
      </w:r>
      <w:r>
        <w:tab/>
        <w:t>Support for PC5 DRX operations</w:t>
      </w:r>
      <w:bookmarkEnd w:id="650"/>
    </w:p>
    <w:p w14:paraId="548E0801" w14:textId="77777777" w:rsidR="00DB4E7B" w:rsidRDefault="00DB4E7B" w:rsidP="004909A6">
      <w:pPr>
        <w:pStyle w:val="Heading3"/>
      </w:pPr>
      <w:bookmarkStart w:id="651" w:name="_Toc122419991"/>
      <w:r>
        <w:t>5.13.1</w:t>
      </w:r>
      <w:r>
        <w:tab/>
        <w:t>General</w:t>
      </w:r>
      <w:bookmarkEnd w:id="651"/>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22E9B342" w:rsidR="00DB4E7B" w:rsidRDefault="00DB4E7B" w:rsidP="00DB4E7B">
      <w:r>
        <w:t xml:space="preserve">Support for PC5 DRX operations in the AS layer is specified in </w:t>
      </w:r>
      <w:r w:rsidR="00015BE1">
        <w:t>TS 38.300 [</w:t>
      </w:r>
      <w:r>
        <w:t>1</w:t>
      </w:r>
      <w:r w:rsidR="004909A6">
        <w:t>2</w:t>
      </w:r>
      <w:r>
        <w:t>].</w:t>
      </w:r>
    </w:p>
    <w:p w14:paraId="5D7D2017" w14:textId="2F8236CB" w:rsidR="00DB4E7B" w:rsidRDefault="00DB4E7B" w:rsidP="004909A6">
      <w:pPr>
        <w:pStyle w:val="Heading3"/>
      </w:pPr>
      <w:bookmarkStart w:id="652" w:name="_Toc122419992"/>
      <w:r>
        <w:t>5.13.2</w:t>
      </w:r>
      <w:r>
        <w:tab/>
        <w:t>PC5 DRX operations for 5G ProSe Direct Discovery and 5G ProSe UE-to-Network Relay Discovery</w:t>
      </w:r>
      <w:bookmarkEnd w:id="652"/>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53" w:name="_Toc122419993"/>
      <w:r>
        <w:lastRenderedPageBreak/>
        <w:t>5.13.3</w:t>
      </w:r>
      <w:r>
        <w:tab/>
        <w:t>PC5 DRX operations for 5G ProSe Direct Communication and 5G ProSe UE-to-Network Relay Communication</w:t>
      </w:r>
      <w:bookmarkEnd w:id="653"/>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727D905"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4D8B1E84"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TS 38.300 [12]).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54" w:name="_Toc122419994"/>
      <w:r w:rsidRPr="00CB5EC9">
        <w:rPr>
          <w:lang w:eastAsia="ko-KR"/>
        </w:rPr>
        <w:t>6</w:t>
      </w:r>
      <w:r w:rsidRPr="00CB5EC9">
        <w:rPr>
          <w:lang w:eastAsia="ko-KR"/>
        </w:rPr>
        <w:tab/>
        <w:t>Functional description and information flows</w:t>
      </w:r>
      <w:bookmarkEnd w:id="639"/>
      <w:bookmarkEnd w:id="640"/>
      <w:bookmarkEnd w:id="641"/>
      <w:bookmarkEnd w:id="642"/>
      <w:bookmarkEnd w:id="643"/>
      <w:bookmarkEnd w:id="644"/>
      <w:bookmarkEnd w:id="645"/>
      <w:bookmarkEnd w:id="646"/>
      <w:bookmarkEnd w:id="647"/>
      <w:bookmarkEnd w:id="648"/>
      <w:bookmarkEnd w:id="649"/>
      <w:bookmarkEnd w:id="654"/>
    </w:p>
    <w:p w14:paraId="2A31982D" w14:textId="77777777" w:rsidR="008C47BE" w:rsidRPr="00CB5EC9" w:rsidRDefault="008C47BE" w:rsidP="008C47BE">
      <w:pPr>
        <w:pStyle w:val="Heading2"/>
      </w:pPr>
      <w:bookmarkStart w:id="655" w:name="_Toc517047974"/>
      <w:bookmarkStart w:id="656" w:name="_Toc45003250"/>
      <w:bookmarkStart w:id="657" w:name="_Toc66692695"/>
      <w:bookmarkStart w:id="658" w:name="_Toc66701874"/>
      <w:bookmarkStart w:id="659" w:name="_Toc69883544"/>
      <w:bookmarkStart w:id="660" w:name="_Toc73625559"/>
      <w:bookmarkStart w:id="661" w:name="_Toc122419995"/>
      <w:r w:rsidRPr="00CB5EC9">
        <w:t>6.1</w:t>
      </w:r>
      <w:r w:rsidRPr="00CB5EC9">
        <w:tab/>
        <w:t>Control and user plane stacks</w:t>
      </w:r>
      <w:bookmarkEnd w:id="655"/>
      <w:bookmarkEnd w:id="656"/>
      <w:bookmarkEnd w:id="657"/>
      <w:bookmarkEnd w:id="658"/>
      <w:bookmarkEnd w:id="659"/>
      <w:bookmarkEnd w:id="660"/>
      <w:bookmarkEnd w:id="661"/>
    </w:p>
    <w:p w14:paraId="4BA7B2BD" w14:textId="77777777" w:rsidR="008C47BE" w:rsidRPr="00CB5EC9" w:rsidRDefault="008C47BE" w:rsidP="008C47BE">
      <w:pPr>
        <w:pStyle w:val="Heading3"/>
      </w:pPr>
      <w:bookmarkStart w:id="662" w:name="_Toc517047975"/>
      <w:bookmarkStart w:id="663" w:name="_Toc45003251"/>
      <w:bookmarkStart w:id="664" w:name="_Toc66692696"/>
      <w:bookmarkStart w:id="665" w:name="_Toc66701875"/>
      <w:bookmarkStart w:id="666" w:name="_Toc69883545"/>
      <w:bookmarkStart w:id="667" w:name="_Toc73625560"/>
      <w:bookmarkStart w:id="668" w:name="_Toc122419996"/>
      <w:r w:rsidRPr="00CB5EC9">
        <w:t>6.1.1</w:t>
      </w:r>
      <w:r w:rsidRPr="00CB5EC9">
        <w:tab/>
        <w:t>Control Plane</w:t>
      </w:r>
      <w:bookmarkEnd w:id="662"/>
      <w:bookmarkEnd w:id="663"/>
      <w:bookmarkEnd w:id="664"/>
      <w:bookmarkEnd w:id="665"/>
      <w:bookmarkEnd w:id="666"/>
      <w:bookmarkEnd w:id="667"/>
      <w:bookmarkEnd w:id="668"/>
    </w:p>
    <w:p w14:paraId="7B80E5EE" w14:textId="77777777" w:rsidR="008C47BE" w:rsidRPr="00CB5EC9" w:rsidRDefault="008C47BE" w:rsidP="008C47BE">
      <w:pPr>
        <w:pStyle w:val="Heading4"/>
      </w:pPr>
      <w:bookmarkStart w:id="669" w:name="_Toc517047976"/>
      <w:bookmarkStart w:id="670" w:name="_Toc45003252"/>
      <w:bookmarkStart w:id="671" w:name="_Toc66692697"/>
      <w:bookmarkStart w:id="672" w:name="_Toc66701876"/>
      <w:bookmarkStart w:id="673" w:name="_Toc69883546"/>
      <w:bookmarkStart w:id="674" w:name="_Toc73625561"/>
      <w:bookmarkStart w:id="675" w:name="_Toc122419997"/>
      <w:r w:rsidRPr="00CB5EC9">
        <w:t>6.1.1.1</w:t>
      </w:r>
      <w:r w:rsidRPr="00CB5EC9">
        <w:tab/>
        <w:t>General</w:t>
      </w:r>
      <w:bookmarkEnd w:id="669"/>
      <w:bookmarkEnd w:id="670"/>
      <w:bookmarkEnd w:id="671"/>
      <w:bookmarkEnd w:id="672"/>
      <w:bookmarkEnd w:id="673"/>
      <w:bookmarkEnd w:id="674"/>
      <w:bookmarkEnd w:id="67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76" w:name="_Toc517047980"/>
      <w:bookmarkStart w:id="677" w:name="_Toc45003256"/>
      <w:bookmarkStart w:id="678" w:name="_Toc66692698"/>
      <w:bookmarkStart w:id="679" w:name="_Toc66701877"/>
      <w:bookmarkStart w:id="680" w:name="_Toc69883547"/>
      <w:bookmarkStart w:id="681" w:name="_Toc73625562"/>
      <w:bookmarkStart w:id="682" w:name="_Toc122419998"/>
      <w:r w:rsidRPr="00CB5EC9">
        <w:lastRenderedPageBreak/>
        <w:t>6.1.1.2</w:t>
      </w:r>
      <w:r w:rsidRPr="00CB5EC9">
        <w:tab/>
        <w:t>UE - UE</w:t>
      </w:r>
      <w:bookmarkEnd w:id="676"/>
      <w:bookmarkEnd w:id="677"/>
      <w:bookmarkEnd w:id="678"/>
      <w:bookmarkEnd w:id="679"/>
      <w:bookmarkEnd w:id="680"/>
      <w:bookmarkEnd w:id="681"/>
      <w:bookmarkEnd w:id="682"/>
    </w:p>
    <w:p w14:paraId="5E72603B" w14:textId="77777777" w:rsidR="008C47BE" w:rsidRPr="00CB5EC9" w:rsidRDefault="008C47BE" w:rsidP="008C47BE">
      <w:pPr>
        <w:pStyle w:val="Heading5"/>
      </w:pPr>
      <w:bookmarkStart w:id="683" w:name="_Toc517047981"/>
      <w:bookmarkStart w:id="684" w:name="_Toc45003257"/>
      <w:bookmarkStart w:id="685" w:name="_Toc66692699"/>
      <w:bookmarkStart w:id="686" w:name="_Toc66701878"/>
      <w:bookmarkStart w:id="687" w:name="_Toc69883548"/>
      <w:bookmarkStart w:id="688" w:name="_Toc73625563"/>
      <w:bookmarkStart w:id="689" w:name="_Toc122419999"/>
      <w:r w:rsidRPr="00CB5EC9">
        <w:t>6.1.1.2.1</w:t>
      </w:r>
      <w:r w:rsidRPr="00CB5EC9">
        <w:tab/>
        <w:t>Discovery plane PC5 interface</w:t>
      </w:r>
      <w:bookmarkEnd w:id="683"/>
      <w:bookmarkEnd w:id="684"/>
      <w:bookmarkEnd w:id="685"/>
      <w:bookmarkEnd w:id="686"/>
      <w:bookmarkEnd w:id="687"/>
      <w:bookmarkEnd w:id="688"/>
      <w:bookmarkEnd w:id="68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4pt;height:152.05pt" o:ole="">
            <v:imagedata r:id="rId43" o:title=""/>
          </v:shape>
          <o:OLEObject Type="Embed" ProgID="Visio.Drawing.11" ShapeID="_x0000_i1039" DrawAspect="Content" ObjectID="_1733034973" r:id="rId44"/>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690" w:name="_Toc517047982"/>
      <w:bookmarkStart w:id="691" w:name="_Toc45003258"/>
      <w:bookmarkStart w:id="692" w:name="_Toc66692700"/>
      <w:bookmarkStart w:id="693" w:name="_Toc66701879"/>
      <w:bookmarkStart w:id="694" w:name="_Toc69883549"/>
      <w:bookmarkStart w:id="695" w:name="_Toc73625564"/>
      <w:bookmarkStart w:id="696" w:name="_Toc122420000"/>
      <w:r w:rsidRPr="00CB5EC9">
        <w:t>6.1.1.2.2</w:t>
      </w:r>
      <w:r w:rsidRPr="00CB5EC9">
        <w:tab/>
        <w:t>PC5 Signalling Protocol</w:t>
      </w:r>
      <w:bookmarkEnd w:id="690"/>
      <w:bookmarkEnd w:id="691"/>
      <w:bookmarkEnd w:id="692"/>
      <w:bookmarkEnd w:id="693"/>
      <w:bookmarkEnd w:id="694"/>
      <w:bookmarkEnd w:id="695"/>
      <w:bookmarkEnd w:id="696"/>
    </w:p>
    <w:p w14:paraId="249D960C" w14:textId="3A6C116F"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697" w:name="_Toc66692701"/>
      <w:bookmarkStart w:id="698" w:name="_Toc517047984"/>
      <w:bookmarkStart w:id="699" w:name="_Toc66701880"/>
      <w:bookmarkStart w:id="700" w:name="_Toc69883550"/>
      <w:bookmarkStart w:id="701" w:name="_Toc73625565"/>
      <w:bookmarkStart w:id="702" w:name="_Toc122420001"/>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697"/>
      <w:bookmarkEnd w:id="698"/>
      <w:bookmarkEnd w:id="699"/>
      <w:bookmarkEnd w:id="700"/>
      <w:bookmarkEnd w:id="701"/>
      <w:bookmarkEnd w:id="702"/>
    </w:p>
    <w:p w14:paraId="1C4D182B" w14:textId="77777777" w:rsidR="008C47BE" w:rsidRPr="00CB5EC9" w:rsidRDefault="008C47BE" w:rsidP="008C47BE">
      <w:pPr>
        <w:pStyle w:val="TH"/>
      </w:pPr>
      <w:r w:rsidRPr="00CB5EC9">
        <w:object w:dxaOrig="13200" w:dyaOrig="5265" w14:anchorId="2583F79F">
          <v:shape id="_x0000_i1040" type="#_x0000_t75" style="width:481.55pt;height:191.8pt" o:ole="">
            <v:imagedata r:id="rId45" o:title=""/>
          </v:shape>
          <o:OLEObject Type="Embed" ProgID="Visio.Drawing.15" ShapeID="_x0000_i1040" DrawAspect="Content" ObjectID="_1733034974" r:id="rId46"/>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03" w:name="_Toc66692702"/>
      <w:bookmarkStart w:id="704" w:name="_Toc66701881"/>
      <w:bookmarkStart w:id="705" w:name="_Toc69883551"/>
      <w:bookmarkStart w:id="706" w:name="_Toc73625566"/>
      <w:bookmarkStart w:id="707" w:name="_Toc122420002"/>
      <w:r w:rsidRPr="00CB5EC9">
        <w:t>6.1.1.4</w:t>
      </w:r>
      <w:r w:rsidRPr="00CB5EC9">
        <w:tab/>
        <w:t>5G DDNMF – UDM</w:t>
      </w:r>
      <w:bookmarkEnd w:id="703"/>
      <w:bookmarkEnd w:id="704"/>
      <w:bookmarkEnd w:id="705"/>
      <w:bookmarkEnd w:id="706"/>
      <w:bookmarkEnd w:id="707"/>
    </w:p>
    <w:p w14:paraId="17035976" w14:textId="29CFC735" w:rsidR="008C47BE" w:rsidRPr="00CB5EC9" w:rsidRDefault="008C47BE" w:rsidP="008C47BE">
      <w:r w:rsidRPr="00CB5EC9">
        <w:t xml:space="preserve">5G DDNMF uses Nudm interface defined in </w:t>
      </w:r>
      <w:r w:rsidR="00015BE1" w:rsidRPr="00CB5EC9">
        <w:t>TS</w:t>
      </w:r>
      <w:r w:rsidR="00015BE1">
        <w:t> </w:t>
      </w:r>
      <w:r w:rsidR="00015BE1" w:rsidRPr="00CB5EC9">
        <w:t>23.501</w:t>
      </w:r>
      <w:r w:rsidR="00015BE1">
        <w:t> </w:t>
      </w:r>
      <w:r w:rsidR="00015BE1"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08" w:name="_Toc66692703"/>
    </w:p>
    <w:p w14:paraId="768BB4F1" w14:textId="77777777" w:rsidR="008C47BE" w:rsidRPr="00CB5EC9" w:rsidRDefault="008C47BE" w:rsidP="008C47BE">
      <w:pPr>
        <w:pStyle w:val="Heading4"/>
      </w:pPr>
      <w:bookmarkStart w:id="709" w:name="_Toc66701882"/>
      <w:bookmarkStart w:id="710" w:name="_Toc69883552"/>
      <w:bookmarkStart w:id="711" w:name="_Toc73625567"/>
      <w:bookmarkStart w:id="712" w:name="_Toc122420003"/>
      <w:r w:rsidRPr="00CB5EC9">
        <w:t>6.1.1.5</w:t>
      </w:r>
      <w:r w:rsidRPr="00CB5EC9">
        <w:tab/>
        <w:t>5G DDNMF – 5G DDNMF</w:t>
      </w:r>
      <w:bookmarkEnd w:id="708"/>
      <w:bookmarkEnd w:id="709"/>
      <w:bookmarkEnd w:id="710"/>
      <w:bookmarkEnd w:id="711"/>
      <w:bookmarkEnd w:id="712"/>
    </w:p>
    <w:p w14:paraId="0360C8B6" w14:textId="5C0FB4EA" w:rsidR="005D7532" w:rsidRDefault="005D7532" w:rsidP="008C47BE">
      <w:r>
        <w:t xml:space="preserve">The control plane protocol(s) between 5G DDNMFs are defined in </w:t>
      </w:r>
      <w:r w:rsidR="00015BE1">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13" w:name="_Toc66692704"/>
      <w:bookmarkStart w:id="714" w:name="_Toc66701883"/>
      <w:bookmarkStart w:id="715" w:name="_Toc69883553"/>
      <w:bookmarkStart w:id="716" w:name="_Toc73625568"/>
      <w:bookmarkStart w:id="717" w:name="_Toc122420004"/>
      <w:r w:rsidRPr="00CB5EC9">
        <w:t>6.1.1.6</w:t>
      </w:r>
      <w:r w:rsidRPr="00CB5EC9">
        <w:tab/>
        <w:t>5G DDNMF – ProSe Application Server</w:t>
      </w:r>
      <w:bookmarkEnd w:id="713"/>
      <w:bookmarkEnd w:id="714"/>
      <w:bookmarkEnd w:id="715"/>
      <w:bookmarkEnd w:id="716"/>
      <w:bookmarkEnd w:id="717"/>
    </w:p>
    <w:p w14:paraId="2988B155" w14:textId="62DFF91E"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015BE1" w:rsidRPr="00CB5EC9">
        <w:t>TS</w:t>
      </w:r>
      <w:r w:rsidR="00015BE1">
        <w:t> </w:t>
      </w:r>
      <w:r w:rsidR="00015BE1" w:rsidRPr="00CB5EC9">
        <w:t>23.</w:t>
      </w:r>
      <w:r w:rsidR="00015BE1" w:rsidRPr="00CB5EC9">
        <w:rPr>
          <w:rFonts w:eastAsia="SimSun"/>
          <w:lang w:eastAsia="zh-CN"/>
        </w:rPr>
        <w:t>501</w:t>
      </w:r>
      <w:r w:rsidR="00015BE1">
        <w:t> </w:t>
      </w:r>
      <w:r w:rsidR="00015BE1" w:rsidRPr="00CB5EC9">
        <w:t>[</w:t>
      </w:r>
      <w:r w:rsidRPr="00CB5EC9">
        <w:rPr>
          <w:rFonts w:eastAsia="SimSun"/>
          <w:lang w:eastAsia="zh-CN"/>
        </w:rPr>
        <w:t>4</w:t>
      </w:r>
      <w:r w:rsidRPr="00CB5EC9">
        <w:t xml:space="preserve">] and </w:t>
      </w:r>
      <w:r w:rsidR="00015BE1" w:rsidRPr="00CB5EC9">
        <w:t>TS</w:t>
      </w:r>
      <w:r w:rsidR="00015BE1">
        <w:t> </w:t>
      </w:r>
      <w:r w:rsidR="00015BE1" w:rsidRPr="00CB5EC9">
        <w:t>23.</w:t>
      </w:r>
      <w:r w:rsidR="00015BE1" w:rsidRPr="00CB5EC9">
        <w:rPr>
          <w:rFonts w:eastAsia="SimSun"/>
          <w:lang w:eastAsia="zh-CN"/>
        </w:rPr>
        <w:t>3</w:t>
      </w:r>
      <w:r w:rsidR="00015BE1" w:rsidRPr="00CB5EC9">
        <w:t>03</w:t>
      </w:r>
      <w:r w:rsidR="00015BE1">
        <w:t> </w:t>
      </w:r>
      <w:r w:rsidR="00015BE1"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18" w:name="_Toc66692705"/>
      <w:bookmarkStart w:id="719" w:name="_Toc66701884"/>
      <w:bookmarkStart w:id="720" w:name="_Toc69883554"/>
      <w:bookmarkStart w:id="721" w:name="_Toc73625569"/>
      <w:bookmarkStart w:id="722" w:name="_Toc122420005"/>
      <w:r w:rsidRPr="00CB5EC9">
        <w:t>6.1.1.7</w:t>
      </w:r>
      <w:r w:rsidRPr="00CB5EC9">
        <w:tab/>
      </w:r>
      <w:r w:rsidR="0010242A" w:rsidRPr="00CB5EC9">
        <w:t>5G ProSe</w:t>
      </w:r>
      <w:r w:rsidRPr="00CB5EC9">
        <w:t xml:space="preserve"> UE-to-Network Relay</w:t>
      </w:r>
      <w:bookmarkEnd w:id="718"/>
      <w:bookmarkEnd w:id="719"/>
      <w:bookmarkEnd w:id="720"/>
      <w:bookmarkEnd w:id="721"/>
      <w:bookmarkEnd w:id="722"/>
    </w:p>
    <w:p w14:paraId="39017207" w14:textId="1B0F5210" w:rsidR="00EA3D35" w:rsidRPr="00CB5EC9" w:rsidRDefault="00EA3D35" w:rsidP="0093004C">
      <w:pPr>
        <w:pStyle w:val="Heading5"/>
      </w:pPr>
      <w:bookmarkStart w:id="723" w:name="_Toc69883555"/>
      <w:bookmarkStart w:id="724" w:name="_Toc73625570"/>
      <w:bookmarkStart w:id="725" w:name="_Toc122420006"/>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23"/>
      <w:bookmarkEnd w:id="724"/>
      <w:bookmarkEnd w:id="72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4.25pt;height:126.7pt" o:ole="">
            <v:imagedata r:id="rId47" o:title=""/>
          </v:shape>
          <o:OLEObject Type="Embed" ProgID="Visio.Drawing.15" ShapeID="_x0000_i1041" DrawAspect="Content" ObjectID="_1733034975" r:id="rId48"/>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4.25pt;height:128.45pt" o:ole="">
            <v:imagedata r:id="rId49" o:title=""/>
          </v:shape>
          <o:OLEObject Type="Embed" ProgID="Visio.Drawing.15" ShapeID="_x0000_i1042" DrawAspect="Content" ObjectID="_1733034976" r:id="rId50"/>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26" w:name="_Toc69883556"/>
      <w:bookmarkStart w:id="727" w:name="_Toc73625571"/>
      <w:bookmarkStart w:id="728" w:name="_Toc122420007"/>
      <w:r w:rsidRPr="00CB5EC9">
        <w:t>6.1.1.7.2</w:t>
      </w:r>
      <w:r w:rsidRPr="00CB5EC9">
        <w:tab/>
      </w:r>
      <w:r w:rsidR="00A85BF6" w:rsidRPr="00CB5EC9">
        <w:t xml:space="preserve">5G ProSe </w:t>
      </w:r>
      <w:r w:rsidRPr="00CB5EC9">
        <w:t>Layer-2 UE-to-Network Relay</w:t>
      </w:r>
      <w:bookmarkEnd w:id="726"/>
      <w:bookmarkEnd w:id="727"/>
      <w:bookmarkEnd w:id="72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E8DF0A4"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015BE1">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29" w:name="_MON_1694342416"/>
    <w:bookmarkEnd w:id="729"/>
    <w:p w14:paraId="4BC2432A" w14:textId="7F285340" w:rsidR="00CB5EC9" w:rsidRDefault="00CB5EC9" w:rsidP="000F34EA">
      <w:pPr>
        <w:pStyle w:val="TH"/>
      </w:pPr>
      <w:r w:rsidRPr="00676983">
        <w:object w:dxaOrig="8529" w:dyaOrig="3420" w14:anchorId="7DFA1C9B">
          <v:shape id="_x0000_i1043" type="#_x0000_t75" style="width:426.8pt;height:170.5pt" o:ole="">
            <v:imagedata r:id="rId51" o:title=""/>
          </v:shape>
          <o:OLEObject Type="Embed" ProgID="Word.Document.12" ShapeID="_x0000_i1043" DrawAspect="Content" ObjectID="_1733034977" r:id="rId52">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37A8A066"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p w14:paraId="6A21DC02" w14:textId="77777777" w:rsidR="008C47BE" w:rsidRPr="00CB5EC9" w:rsidRDefault="008C47BE" w:rsidP="008C47BE">
      <w:pPr>
        <w:pStyle w:val="Heading3"/>
      </w:pPr>
      <w:bookmarkStart w:id="730" w:name="_Toc517047985"/>
      <w:bookmarkStart w:id="731" w:name="_Toc45003261"/>
      <w:bookmarkStart w:id="732" w:name="_Toc66692707"/>
      <w:bookmarkStart w:id="733" w:name="_Toc66701886"/>
      <w:bookmarkStart w:id="734" w:name="_Toc69883558"/>
      <w:bookmarkStart w:id="735" w:name="_Toc73625572"/>
      <w:bookmarkStart w:id="736" w:name="_Toc122420008"/>
      <w:r w:rsidRPr="00CB5EC9">
        <w:t>6.1.2</w:t>
      </w:r>
      <w:r w:rsidRPr="00CB5EC9">
        <w:tab/>
        <w:t>User Plane</w:t>
      </w:r>
      <w:bookmarkEnd w:id="730"/>
      <w:bookmarkEnd w:id="731"/>
      <w:bookmarkEnd w:id="732"/>
      <w:bookmarkEnd w:id="733"/>
      <w:bookmarkEnd w:id="734"/>
      <w:bookmarkEnd w:id="735"/>
      <w:bookmarkEnd w:id="736"/>
    </w:p>
    <w:p w14:paraId="37921974" w14:textId="77777777" w:rsidR="00B84B87" w:rsidRPr="00CB5EC9" w:rsidRDefault="00B84B87" w:rsidP="00B84B87">
      <w:pPr>
        <w:pStyle w:val="Heading4"/>
      </w:pPr>
      <w:bookmarkStart w:id="737" w:name="_Toc517047986"/>
      <w:bookmarkStart w:id="738" w:name="_Toc45003262"/>
      <w:bookmarkStart w:id="739" w:name="_Toc66692708"/>
      <w:bookmarkStart w:id="740" w:name="_Toc66701887"/>
      <w:bookmarkStart w:id="741" w:name="_Toc69883559"/>
      <w:bookmarkStart w:id="742" w:name="_Toc73625573"/>
      <w:bookmarkStart w:id="743" w:name="_Toc122420009"/>
      <w:r w:rsidRPr="00CB5EC9">
        <w:t>6.1.2.1</w:t>
      </w:r>
      <w:r w:rsidRPr="00CB5EC9">
        <w:tab/>
        <w:t>General</w:t>
      </w:r>
      <w:bookmarkEnd w:id="743"/>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44" w:name="_Toc122420010"/>
      <w:r w:rsidRPr="00CB5EC9">
        <w:t>6.1.2.</w:t>
      </w:r>
      <w:r w:rsidR="0065395F" w:rsidRPr="00CB5EC9">
        <w:t>2</w:t>
      </w:r>
      <w:r w:rsidRPr="00CB5EC9">
        <w:tab/>
        <w:t>UE - UE</w:t>
      </w:r>
      <w:bookmarkEnd w:id="737"/>
      <w:bookmarkEnd w:id="738"/>
      <w:bookmarkEnd w:id="739"/>
      <w:bookmarkEnd w:id="740"/>
      <w:bookmarkEnd w:id="741"/>
      <w:bookmarkEnd w:id="742"/>
      <w:bookmarkEnd w:id="744"/>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4" type="#_x0000_t75" style="width:205.05pt;height:264.95pt" o:ole="">
            <v:imagedata r:id="rId53" o:title=""/>
          </v:shape>
          <o:OLEObject Type="Embed" ProgID="Word.Document.12" ShapeID="_x0000_i1044" DrawAspect="Content" ObjectID="_1733034978" r:id="rId54">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45" w:name="_Toc517047987"/>
      <w:bookmarkStart w:id="746" w:name="_Toc45003263"/>
      <w:bookmarkStart w:id="747" w:name="_Toc66692709"/>
      <w:bookmarkStart w:id="748" w:name="_Toc66701888"/>
      <w:bookmarkStart w:id="749" w:name="_Toc69883560"/>
      <w:bookmarkStart w:id="750" w:name="_Toc73625574"/>
      <w:bookmarkStart w:id="751" w:name="_Toc122420011"/>
      <w:r w:rsidRPr="00CB5EC9">
        <w:lastRenderedPageBreak/>
        <w:t>6.1.2.</w:t>
      </w:r>
      <w:r w:rsidR="0008399C" w:rsidRPr="00CB5EC9">
        <w:t>3</w:t>
      </w:r>
      <w:r w:rsidRPr="00CB5EC9">
        <w:tab/>
      </w:r>
      <w:r w:rsidR="0008399C" w:rsidRPr="00CB5EC9">
        <w:t>5G ProSe</w:t>
      </w:r>
      <w:r w:rsidRPr="00CB5EC9">
        <w:t xml:space="preserve"> UE-to-Network Relay</w:t>
      </w:r>
      <w:bookmarkEnd w:id="745"/>
      <w:bookmarkEnd w:id="746"/>
      <w:bookmarkEnd w:id="747"/>
      <w:bookmarkEnd w:id="748"/>
      <w:bookmarkEnd w:id="749"/>
      <w:bookmarkEnd w:id="750"/>
      <w:bookmarkEnd w:id="751"/>
    </w:p>
    <w:p w14:paraId="3D77B415" w14:textId="1D380C45" w:rsidR="00EA3D35" w:rsidRPr="00CB5EC9" w:rsidRDefault="00EA3D35" w:rsidP="0093004C">
      <w:pPr>
        <w:pStyle w:val="Heading5"/>
      </w:pPr>
      <w:bookmarkStart w:id="752" w:name="_Toc69883561"/>
      <w:bookmarkStart w:id="753" w:name="_Toc73625575"/>
      <w:bookmarkStart w:id="754" w:name="_Toc122420012"/>
      <w:r w:rsidRPr="00CB5EC9">
        <w:t>6.1.2.</w:t>
      </w:r>
      <w:r w:rsidR="0008399C" w:rsidRPr="00CB5EC9">
        <w:t>3</w:t>
      </w:r>
      <w:r w:rsidRPr="00CB5EC9">
        <w:t>.1</w:t>
      </w:r>
      <w:r w:rsidRPr="00CB5EC9">
        <w:tab/>
      </w:r>
      <w:r w:rsidR="008D7284" w:rsidRPr="00CB5EC9">
        <w:t xml:space="preserve">5G ProSe </w:t>
      </w:r>
      <w:r w:rsidRPr="00CB5EC9">
        <w:t>Layer-3 UE-to-Network Relay</w:t>
      </w:r>
      <w:bookmarkEnd w:id="752"/>
      <w:bookmarkEnd w:id="753"/>
      <w:bookmarkEnd w:id="754"/>
    </w:p>
    <w:bookmarkStart w:id="755" w:name="_MON_1650796090"/>
    <w:bookmarkEnd w:id="755"/>
    <w:p w14:paraId="3FD9768F" w14:textId="77777777" w:rsidR="00EA3D35" w:rsidRPr="00CB5EC9" w:rsidRDefault="00EA3D35" w:rsidP="00EA3D35">
      <w:pPr>
        <w:pStyle w:val="TH"/>
      </w:pPr>
      <w:r w:rsidRPr="00CB5EC9">
        <w:object w:dxaOrig="9619" w:dyaOrig="2094" w14:anchorId="57C01022">
          <v:shape id="_x0000_i1045" type="#_x0000_t75" style="width:480.95pt;height:104.25pt" o:ole="">
            <v:imagedata r:id="rId55" o:title=""/>
          </v:shape>
          <o:OLEObject Type="Embed" ProgID="Word.Picture.8" ShapeID="_x0000_i1045" DrawAspect="Content" ObjectID="_1733034979" r:id="rId56"/>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95pt;height:125.55pt" o:ole="">
            <v:imagedata r:id="rId57" o:title=""/>
          </v:shape>
          <o:OLEObject Type="Embed" ProgID="Visio.Drawing.15" ShapeID="_x0000_i1046" DrawAspect="Content" ObjectID="_1733034980" r:id="rId58"/>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56" w:name="_Toc69883562"/>
      <w:bookmarkStart w:id="757" w:name="_Toc73625576"/>
      <w:bookmarkStart w:id="758" w:name="_Toc122420013"/>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56"/>
      <w:bookmarkEnd w:id="757"/>
      <w:bookmarkEnd w:id="758"/>
    </w:p>
    <w:p w14:paraId="32EB829E" w14:textId="5134921F"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015BE1" w:rsidRPr="00CB5EC9">
        <w:rPr>
          <w:lang w:eastAsia="zh-CN"/>
        </w:rPr>
        <w:t>TS</w:t>
      </w:r>
      <w:r w:rsidR="00015BE1">
        <w:rPr>
          <w:lang w:eastAsia="zh-CN"/>
        </w:rPr>
        <w:t> </w:t>
      </w:r>
      <w:r w:rsidR="00015BE1" w:rsidRPr="00CB5EC9">
        <w:rPr>
          <w:lang w:eastAsia="zh-CN"/>
        </w:rPr>
        <w:t>38.300</w:t>
      </w:r>
      <w:r w:rsidR="00015BE1">
        <w:rPr>
          <w:lang w:eastAsia="zh-CN"/>
        </w:rPr>
        <w:t> </w:t>
      </w:r>
      <w:r w:rsidR="00015BE1"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015BE1" w:rsidRPr="00CB5EC9">
        <w:rPr>
          <w:rFonts w:eastAsia="DengXian"/>
        </w:rPr>
        <w:t>TS</w:t>
      </w:r>
      <w:r w:rsidR="00015BE1">
        <w:rPr>
          <w:rFonts w:eastAsia="DengXian"/>
        </w:rPr>
        <w:t> </w:t>
      </w:r>
      <w:r w:rsidR="00015BE1" w:rsidRPr="00CB5EC9">
        <w:rPr>
          <w:rFonts w:eastAsia="DengXian"/>
        </w:rPr>
        <w:t>38.351</w:t>
      </w:r>
      <w:r w:rsidR="00015BE1">
        <w:rPr>
          <w:rFonts w:eastAsia="DengXian"/>
        </w:rPr>
        <w:t> </w:t>
      </w:r>
      <w:r w:rsidR="00015BE1" w:rsidRPr="00CB5EC9">
        <w:rPr>
          <w:rFonts w:eastAsia="DengXian"/>
        </w:rPr>
        <w:t>[</w:t>
      </w:r>
      <w:r w:rsidR="00E14949" w:rsidRPr="00CB5EC9">
        <w:rPr>
          <w:rFonts w:eastAsia="DengXian"/>
        </w:rPr>
        <w:t>28].</w:t>
      </w:r>
    </w:p>
    <w:bookmarkStart w:id="759" w:name="_MON_1693123958"/>
    <w:bookmarkEnd w:id="759"/>
    <w:p w14:paraId="11AECC2F" w14:textId="07420760" w:rsidR="00CB5EC9" w:rsidRDefault="00CB5EC9" w:rsidP="000F34EA">
      <w:pPr>
        <w:pStyle w:val="TH"/>
      </w:pPr>
      <w:r w:rsidRPr="00667D06">
        <w:rPr>
          <w:rFonts w:eastAsia="DengXian"/>
        </w:rPr>
        <w:object w:dxaOrig="6846" w:dyaOrig="3102" w14:anchorId="1A81F934">
          <v:shape id="_x0000_i1047" type="#_x0000_t75" style="width:342.15pt;height:155.5pt" o:ole="">
            <v:imagedata r:id="rId59" o:title=""/>
          </v:shape>
          <o:OLEObject Type="Embed" ProgID="Word.Document.12" ShapeID="_x0000_i1047" DrawAspect="Content" ObjectID="_1733034981" r:id="rId60">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60" w:name="_Toc66692711"/>
      <w:bookmarkStart w:id="761" w:name="_Toc66701890"/>
      <w:bookmarkStart w:id="762" w:name="_Toc69883564"/>
      <w:bookmarkStart w:id="763" w:name="_Toc73625577"/>
      <w:bookmarkStart w:id="764" w:name="_Toc122420014"/>
      <w:r w:rsidRPr="00CB5EC9">
        <w:rPr>
          <w:lang w:eastAsia="ko-KR"/>
        </w:rPr>
        <w:t>6.2</w:t>
      </w:r>
      <w:r w:rsidRPr="00CB5EC9">
        <w:rPr>
          <w:lang w:eastAsia="ko-KR"/>
        </w:rPr>
        <w:tab/>
        <w:t>Procedures for Service Authorization and Provisioning to UE</w:t>
      </w:r>
      <w:bookmarkEnd w:id="760"/>
      <w:bookmarkEnd w:id="761"/>
      <w:bookmarkEnd w:id="762"/>
      <w:bookmarkEnd w:id="763"/>
      <w:bookmarkEnd w:id="764"/>
    </w:p>
    <w:p w14:paraId="64AAF432" w14:textId="77777777" w:rsidR="008C47BE" w:rsidRPr="00CB5EC9" w:rsidRDefault="008C47BE" w:rsidP="008C47BE">
      <w:pPr>
        <w:pStyle w:val="Heading3"/>
      </w:pPr>
      <w:bookmarkStart w:id="765" w:name="_Toc66692712"/>
      <w:bookmarkStart w:id="766" w:name="_Toc66701891"/>
      <w:bookmarkStart w:id="767" w:name="_Toc69883565"/>
      <w:bookmarkStart w:id="768" w:name="_Toc73625578"/>
      <w:bookmarkStart w:id="769" w:name="_Toc122420015"/>
      <w:r w:rsidRPr="00CB5EC9">
        <w:t>6.2.1</w:t>
      </w:r>
      <w:r w:rsidRPr="00CB5EC9">
        <w:tab/>
        <w:t>General</w:t>
      </w:r>
      <w:bookmarkEnd w:id="765"/>
      <w:bookmarkEnd w:id="766"/>
      <w:bookmarkEnd w:id="767"/>
      <w:bookmarkEnd w:id="768"/>
      <w:bookmarkEnd w:id="76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70" w:name="_Toc66692713"/>
      <w:bookmarkStart w:id="771" w:name="_Toc66701892"/>
      <w:bookmarkStart w:id="772" w:name="_Toc69883566"/>
      <w:bookmarkStart w:id="773" w:name="_Toc73625579"/>
      <w:bookmarkStart w:id="774" w:name="_Toc122420016"/>
      <w:r w:rsidRPr="00CB5EC9">
        <w:t>6.2.2</w:t>
      </w:r>
      <w:r w:rsidRPr="00CB5EC9">
        <w:tab/>
        <w:t>PCF based Service Authorization and Provisioning to UE</w:t>
      </w:r>
      <w:bookmarkEnd w:id="770"/>
      <w:bookmarkEnd w:id="771"/>
      <w:bookmarkEnd w:id="772"/>
      <w:bookmarkEnd w:id="773"/>
      <w:bookmarkEnd w:id="774"/>
    </w:p>
    <w:p w14:paraId="3C1D2C76" w14:textId="5DCD9450"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015BE1" w:rsidRPr="00CB5EC9">
        <w:t>TS</w:t>
      </w:r>
      <w:r w:rsidR="00015BE1">
        <w:t> </w:t>
      </w:r>
      <w:r w:rsidR="00015BE1" w:rsidRPr="00CB5EC9">
        <w:t>23.502</w:t>
      </w:r>
      <w:r w:rsidR="00015BE1">
        <w:t> </w:t>
      </w:r>
      <w:r w:rsidR="00015BE1"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015BE1" w:rsidRPr="00CB5EC9">
        <w:t>TS</w:t>
      </w:r>
      <w:r w:rsidR="00015BE1">
        <w:t> </w:t>
      </w:r>
      <w:r w:rsidR="00015BE1" w:rsidRPr="00CB5EC9">
        <w:t>23.502</w:t>
      </w:r>
      <w:r w:rsidR="00015BE1">
        <w:t> </w:t>
      </w:r>
      <w:r w:rsidR="00015BE1" w:rsidRPr="00CB5EC9">
        <w:t>[</w:t>
      </w:r>
      <w:r w:rsidRPr="00CB5EC9">
        <w:t>5] and UE Policy Association Modification procedure as defined in clause</w:t>
      </w:r>
      <w:r w:rsidRPr="00CB5EC9">
        <w:rPr>
          <w:lang w:eastAsia="zh-CN"/>
        </w:rPr>
        <w:t> </w:t>
      </w:r>
      <w:r w:rsidRPr="00CB5EC9">
        <w:t xml:space="preserve">4.16.12 of </w:t>
      </w:r>
      <w:r w:rsidR="00015BE1" w:rsidRPr="00CB5EC9">
        <w:t>TS</w:t>
      </w:r>
      <w:r w:rsidR="00015BE1">
        <w:t> </w:t>
      </w:r>
      <w:r w:rsidR="00015BE1" w:rsidRPr="00CB5EC9">
        <w:t>23.502</w:t>
      </w:r>
      <w:r w:rsidR="00015BE1">
        <w:t> </w:t>
      </w:r>
      <w:r w:rsidR="00015BE1" w:rsidRPr="00CB5EC9">
        <w:t>[</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ProSe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r w:rsidRPr="00CB5EC9">
        <w:t xml:space="preserve">ProSe policy/parameters, the UE includes the UE Policy Container with indicating the </w:t>
      </w:r>
      <w:r w:rsidR="00DC1594" w:rsidRPr="00CB5EC9">
        <w:t xml:space="preserve">5G </w:t>
      </w:r>
      <w:r w:rsidRPr="00CB5EC9">
        <w:t>ProSe Policy Provisioning Request during registration procedure.</w:t>
      </w:r>
      <w:r w:rsidR="009D7F65" w:rsidRPr="00CB5EC9">
        <w:rPr>
          <w:rFonts w:eastAsia="SimSun"/>
          <w:lang w:eastAsia="zh-CN"/>
        </w:rPr>
        <w:t xml:space="preserve"> The UE may also include UE capabilities as defined in clause 4.3.1 in the 5G ProSe Policy Provisioning Request and PCF may determine the ProSe Policy/Parameters for the UE based on received UE capabilities.</w:t>
      </w:r>
    </w:p>
    <w:p w14:paraId="266797EA" w14:textId="27E87490" w:rsidR="008C47BE" w:rsidRPr="00CB5EC9" w:rsidRDefault="008C47BE" w:rsidP="008C47BE">
      <w:pPr>
        <w:pStyle w:val="B1"/>
      </w:pPr>
      <w:r w:rsidRPr="00CB5EC9">
        <w:t>-</w:t>
      </w:r>
      <w:r w:rsidRPr="00CB5EC9">
        <w:tab/>
        <w:t xml:space="preserve">If the UE indicates the </w:t>
      </w:r>
      <w:r w:rsidR="0004117A" w:rsidRPr="00CB5EC9">
        <w:t xml:space="preserve">5G </w:t>
      </w:r>
      <w:r w:rsidRPr="00CB5EC9">
        <w:t xml:space="preserve">ProSe Policy Provisioning Request in the UE Policy Container, the PCF determines whether to provision </w:t>
      </w:r>
      <w:r w:rsidR="0004117A" w:rsidRPr="00CB5EC9">
        <w:t xml:space="preserve">5G </w:t>
      </w:r>
      <w:r w:rsidRPr="00CB5EC9">
        <w:t>ProSe Policy/parameters to the UE, as specified in clause</w:t>
      </w:r>
      <w:r w:rsidRPr="00CB5EC9">
        <w:rPr>
          <w:lang w:eastAsia="zh-CN"/>
        </w:rPr>
        <w:t> </w:t>
      </w:r>
      <w:r w:rsidRPr="00CB5EC9">
        <w:t xml:space="preserve">6.1.2.2.2 of </w:t>
      </w:r>
      <w:r w:rsidR="00015BE1" w:rsidRPr="00CB5EC9">
        <w:t>TS</w:t>
      </w:r>
      <w:r w:rsidR="00015BE1">
        <w:t> </w:t>
      </w:r>
      <w:r w:rsidR="00015BE1" w:rsidRPr="00CB5EC9">
        <w:t>23.503</w:t>
      </w:r>
      <w:r w:rsidR="00015BE1">
        <w:t> </w:t>
      </w:r>
      <w:r w:rsidR="00015BE1" w:rsidRPr="00CB5EC9">
        <w:rPr>
          <w:lang w:eastAsia="zh-CN"/>
        </w:rPr>
        <w:t>[</w:t>
      </w:r>
      <w:r w:rsidRPr="00CB5EC9">
        <w:rPr>
          <w:lang w:eastAsia="zh-CN"/>
        </w:rPr>
        <w:t>9]</w:t>
      </w:r>
      <w:r w:rsidRPr="00CB5EC9">
        <w:t xml:space="preserve">, and the PCF provides the </w:t>
      </w:r>
      <w:r w:rsidR="0004117A" w:rsidRPr="00CB5EC9">
        <w:t xml:space="preserve">5G </w:t>
      </w:r>
      <w:r w:rsidRPr="00CB5EC9">
        <w:t>ProSe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015BE1" w:rsidRPr="00CB5EC9">
        <w:t>TS</w:t>
      </w:r>
      <w:r w:rsidR="00015BE1">
        <w:t> </w:t>
      </w:r>
      <w:r w:rsidR="00015BE1" w:rsidRPr="00CB5EC9">
        <w:t>23.502</w:t>
      </w:r>
      <w:r w:rsidR="00015BE1">
        <w:t> </w:t>
      </w:r>
      <w:r w:rsidR="00015BE1" w:rsidRPr="00CB5EC9">
        <w:t>[</w:t>
      </w:r>
      <w:r w:rsidRPr="00CB5EC9">
        <w:t>5].</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47391C8A"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015BE1" w:rsidRPr="00CB5EC9">
        <w:t>TS</w:t>
      </w:r>
      <w:r w:rsidR="00015BE1">
        <w:t> </w:t>
      </w:r>
      <w:r w:rsidR="00015BE1" w:rsidRPr="00CB5EC9">
        <w:t>23.502</w:t>
      </w:r>
      <w:r w:rsidR="00015BE1">
        <w:t> </w:t>
      </w:r>
      <w:r w:rsidR="00015BE1" w:rsidRPr="00CB5EC9">
        <w:t>[</w:t>
      </w:r>
      <w:r w:rsidRPr="00CB5EC9">
        <w:t>5].</w:t>
      </w:r>
    </w:p>
    <w:p w14:paraId="1F006BF8" w14:textId="066807B9"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015BE1" w:rsidRPr="00CB5EC9">
        <w:t>TS</w:t>
      </w:r>
      <w:r w:rsidR="00015BE1">
        <w:t> </w:t>
      </w:r>
      <w:r w:rsidR="00015BE1" w:rsidRPr="00CB5EC9">
        <w:t>23.502</w:t>
      </w:r>
      <w:r w:rsidR="00015BE1">
        <w:t> </w:t>
      </w:r>
      <w:r w:rsidR="00015BE1" w:rsidRPr="00CB5EC9">
        <w:t>[</w:t>
      </w:r>
      <w:r w:rsidRPr="00CB5EC9">
        <w:t>5].</w:t>
      </w:r>
    </w:p>
    <w:p w14:paraId="1866556A" w14:textId="40BDF00F"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015BE1" w:rsidRPr="00CB5EC9">
        <w:t>TS</w:t>
      </w:r>
      <w:r w:rsidR="00015BE1">
        <w:t> </w:t>
      </w:r>
      <w:r w:rsidR="00015BE1" w:rsidRPr="00CB5EC9">
        <w:t>23.502</w:t>
      </w:r>
      <w:r w:rsidR="00015BE1">
        <w:t> </w:t>
      </w:r>
      <w:r w:rsidR="00015BE1" w:rsidRPr="00CB5EC9">
        <w:t>[</w:t>
      </w:r>
      <w:r w:rsidRPr="00CB5EC9">
        <w:t>5]).</w:t>
      </w:r>
    </w:p>
    <w:p w14:paraId="523CB9AF" w14:textId="77777777" w:rsidR="00395A71" w:rsidRPr="00CB5EC9" w:rsidRDefault="00395A71" w:rsidP="00395A71">
      <w:pPr>
        <w:pStyle w:val="B1"/>
      </w:pPr>
      <w:r w:rsidRPr="00CB5EC9">
        <w:lastRenderedPageBreak/>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75" w:name="_Toc66692714"/>
      <w:bookmarkStart w:id="776" w:name="_Toc66701893"/>
      <w:bookmarkStart w:id="777" w:name="_Toc69883567"/>
      <w:bookmarkStart w:id="778" w:name="_Toc73625580"/>
      <w:bookmarkStart w:id="779" w:name="_Toc122420017"/>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75"/>
      <w:bookmarkEnd w:id="776"/>
      <w:bookmarkEnd w:id="777"/>
      <w:bookmarkEnd w:id="778"/>
      <w:bookmarkEnd w:id="779"/>
    </w:p>
    <w:p w14:paraId="5AB87039" w14:textId="755E49D3"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80" w:name="_Toc66692715"/>
      <w:bookmarkStart w:id="781" w:name="_Toc66701894"/>
      <w:bookmarkStart w:id="782" w:name="_Toc69883568"/>
      <w:bookmarkStart w:id="783" w:name="_Toc73625581"/>
      <w:bookmarkStart w:id="784" w:name="_Toc122420018"/>
      <w:r w:rsidRPr="00CB5EC9">
        <w:t>6.2.4</w:t>
      </w:r>
      <w:r w:rsidRPr="00CB5EC9">
        <w:tab/>
        <w:t>Procedure for UE triggered ProSe Policy provisioning</w:t>
      </w:r>
      <w:bookmarkEnd w:id="780"/>
      <w:bookmarkEnd w:id="781"/>
      <w:bookmarkEnd w:id="782"/>
      <w:bookmarkEnd w:id="783"/>
      <w:bookmarkEnd w:id="784"/>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45pt;height:145.15pt" o:ole="">
            <v:imagedata r:id="rId61" o:title=""/>
          </v:shape>
          <o:OLEObject Type="Embed" ProgID="Visio.Drawing.15" ShapeID="_x0000_i1048" DrawAspect="Content" ObjectID="_1733034982" r:id="rId62"/>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1F0410A6" w:rsidR="008C47BE" w:rsidRPr="00CB5EC9" w:rsidRDefault="008C47BE" w:rsidP="008C47BE">
      <w:pPr>
        <w:pStyle w:val="B1"/>
      </w:pPr>
      <w:r w:rsidRPr="00CB5EC9">
        <w:lastRenderedPageBreak/>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015BE1" w:rsidRPr="00CB5EC9">
        <w:t>TS</w:t>
      </w:r>
      <w:r w:rsidR="00015BE1">
        <w:t> </w:t>
      </w:r>
      <w:r w:rsidR="00015BE1" w:rsidRPr="00CB5EC9">
        <w:t>23.502</w:t>
      </w:r>
      <w:r w:rsidR="00015BE1">
        <w:t> </w:t>
      </w:r>
      <w:r w:rsidR="00015BE1" w:rsidRPr="00CB5EC9">
        <w:t>[</w:t>
      </w:r>
      <w:r w:rsidRPr="00CB5EC9">
        <w:t>5].</w:t>
      </w:r>
    </w:p>
    <w:p w14:paraId="29134CFB" w14:textId="77777777" w:rsidR="008C47BE" w:rsidRPr="00CB5EC9" w:rsidRDefault="008C47BE" w:rsidP="008C47BE">
      <w:pPr>
        <w:pStyle w:val="Heading3"/>
        <w:rPr>
          <w:lang w:eastAsia="ko-KR"/>
        </w:rPr>
      </w:pPr>
      <w:bookmarkStart w:id="785" w:name="_Toc66692716"/>
      <w:bookmarkStart w:id="786" w:name="_Toc66701895"/>
      <w:bookmarkStart w:id="787" w:name="_Toc69883569"/>
      <w:bookmarkStart w:id="788" w:name="_Toc73625582"/>
      <w:bookmarkStart w:id="789" w:name="_Toc122420019"/>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785"/>
      <w:bookmarkEnd w:id="786"/>
      <w:bookmarkEnd w:id="787"/>
      <w:bookmarkEnd w:id="788"/>
      <w:bookmarkEnd w:id="789"/>
    </w:p>
    <w:p w14:paraId="647D132C" w14:textId="522119F7"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performed with the following considerations:</w:t>
      </w:r>
    </w:p>
    <w:p w14:paraId="2D555E98" w14:textId="285FBD6C" w:rsidR="008C47BE" w:rsidRPr="00CB5EC9" w:rsidRDefault="008C47BE" w:rsidP="008C47BE">
      <w:pPr>
        <w:pStyle w:val="B1"/>
      </w:pPr>
      <w:r w:rsidRPr="00CB5EC9">
        <w:rPr>
          <w:lang w:eastAsia="ko-KR"/>
        </w:rPr>
        <w:t>-</w:t>
      </w:r>
      <w:r w:rsidRPr="00CB5EC9">
        <w:rPr>
          <w:lang w:eastAsia="ko-KR"/>
        </w:rPr>
        <w:tab/>
        <w:t xml:space="preserve">The AF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790" w:name="_Toc66692717"/>
      <w:bookmarkStart w:id="791" w:name="_Toc66701896"/>
      <w:bookmarkStart w:id="792" w:name="_Toc69883570"/>
      <w:bookmarkStart w:id="793" w:name="_Toc73625583"/>
      <w:bookmarkStart w:id="794" w:name="_Toc122420020"/>
      <w:r w:rsidRPr="00CB5EC9">
        <w:t>6.3</w:t>
      </w:r>
      <w:r w:rsidRPr="00CB5EC9">
        <w:tab/>
      </w:r>
      <w:r w:rsidR="005421DF" w:rsidRPr="00CB5EC9">
        <w:t xml:space="preserve">5G </w:t>
      </w:r>
      <w:r w:rsidRPr="00CB5EC9">
        <w:t>ProSe Direct Discovery</w:t>
      </w:r>
      <w:bookmarkEnd w:id="790"/>
      <w:bookmarkEnd w:id="791"/>
      <w:bookmarkEnd w:id="792"/>
      <w:bookmarkEnd w:id="793"/>
      <w:bookmarkEnd w:id="794"/>
    </w:p>
    <w:p w14:paraId="3BC65214" w14:textId="16A2B708" w:rsidR="008C47BE" w:rsidRPr="00CB5EC9" w:rsidRDefault="008C47BE" w:rsidP="008C47BE">
      <w:pPr>
        <w:pStyle w:val="Heading3"/>
        <w:rPr>
          <w:lang w:eastAsia="zh-CN"/>
        </w:rPr>
      </w:pPr>
      <w:bookmarkStart w:id="795" w:name="_Toc66692718"/>
      <w:bookmarkStart w:id="796" w:name="_Toc66701897"/>
      <w:bookmarkStart w:id="797" w:name="_Toc69883571"/>
      <w:bookmarkStart w:id="798" w:name="_Toc73625584"/>
      <w:bookmarkStart w:id="799" w:name="_Toc122420021"/>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795"/>
      <w:bookmarkEnd w:id="796"/>
      <w:bookmarkEnd w:id="797"/>
      <w:bookmarkEnd w:id="798"/>
      <w:bookmarkEnd w:id="799"/>
    </w:p>
    <w:p w14:paraId="424798B1" w14:textId="77777777" w:rsidR="008C47BE" w:rsidRPr="00CB5EC9" w:rsidRDefault="008C47BE" w:rsidP="008C47BE">
      <w:pPr>
        <w:pStyle w:val="Heading4"/>
      </w:pPr>
      <w:bookmarkStart w:id="800" w:name="_Toc517047997"/>
      <w:bookmarkStart w:id="801" w:name="_Toc45003273"/>
      <w:bookmarkStart w:id="802" w:name="_Toc66701898"/>
      <w:bookmarkStart w:id="803" w:name="_Toc69883572"/>
      <w:bookmarkStart w:id="804" w:name="_Toc73625585"/>
      <w:bookmarkStart w:id="805" w:name="_Toc122420022"/>
      <w:r w:rsidRPr="00CB5EC9">
        <w:t>6.3.1.1</w:t>
      </w:r>
      <w:r w:rsidRPr="00CB5EC9">
        <w:tab/>
        <w:t>Overview</w:t>
      </w:r>
      <w:bookmarkEnd w:id="800"/>
      <w:bookmarkEnd w:id="801"/>
      <w:bookmarkEnd w:id="802"/>
      <w:bookmarkEnd w:id="803"/>
      <w:bookmarkEnd w:id="804"/>
      <w:bookmarkEnd w:id="805"/>
    </w:p>
    <w:p w14:paraId="4FB98675" w14:textId="65A55FBB"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4BB3C4D"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015BE1" w:rsidRPr="00CB5EC9">
        <w:rPr>
          <w:rFonts w:eastAsia="SimSun"/>
        </w:rPr>
        <w:t>TS</w:t>
      </w:r>
      <w:r w:rsidR="00015BE1">
        <w:rPr>
          <w:rFonts w:eastAsia="SimSun"/>
        </w:rPr>
        <w:t> </w:t>
      </w:r>
      <w:r w:rsidR="00015BE1" w:rsidRPr="00CB5EC9">
        <w:rPr>
          <w:rFonts w:eastAsia="SimSun"/>
        </w:rPr>
        <w:t>38.331</w:t>
      </w:r>
      <w:r w:rsidR="00015BE1">
        <w:rPr>
          <w:rFonts w:eastAsia="SimSun"/>
        </w:rPr>
        <w:t> </w:t>
      </w:r>
      <w:r w:rsidR="00015BE1"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06" w:name="_Toc66701899"/>
      <w:bookmarkStart w:id="807" w:name="_Toc69883573"/>
      <w:bookmarkStart w:id="808" w:name="_Toc73625586"/>
      <w:bookmarkStart w:id="809" w:name="_Toc517048000"/>
      <w:bookmarkStart w:id="810" w:name="_Toc45003276"/>
      <w:bookmarkStart w:id="811" w:name="_Toc122420023"/>
      <w:r w:rsidRPr="00CB5EC9">
        <w:lastRenderedPageBreak/>
        <w:t>6.3.1.2</w:t>
      </w:r>
      <w:r w:rsidRPr="00CB5EC9">
        <w:tab/>
        <w:t xml:space="preserve">Overall procedure for </w:t>
      </w:r>
      <w:r w:rsidR="00BB12B8" w:rsidRPr="00CB5EC9">
        <w:t xml:space="preserve">5G </w:t>
      </w:r>
      <w:r w:rsidRPr="00CB5EC9">
        <w:t>ProSe Direct Discovery (Model A)</w:t>
      </w:r>
      <w:bookmarkEnd w:id="806"/>
      <w:bookmarkEnd w:id="807"/>
      <w:bookmarkEnd w:id="808"/>
      <w:bookmarkEnd w:id="811"/>
    </w:p>
    <w:bookmarkEnd w:id="809"/>
    <w:bookmarkEnd w:id="81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55pt;height:350.2pt" o:ole="">
            <v:imagedata r:id="rId63" o:title=""/>
          </v:shape>
          <o:OLEObject Type="Embed" ProgID="Visio.Drawing.15" ShapeID="_x0000_i1049" DrawAspect="Content" ObjectID="_1733034983" r:id="rId64"/>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12" w:name="_Toc66701900"/>
      <w:bookmarkStart w:id="813" w:name="_Toc69883574"/>
      <w:bookmarkStart w:id="814" w:name="_Toc73625587"/>
      <w:bookmarkStart w:id="815" w:name="_Toc517048001"/>
      <w:bookmarkStart w:id="816" w:name="_Toc45003277"/>
      <w:bookmarkStart w:id="817" w:name="_Toc122420024"/>
      <w:r w:rsidRPr="00CB5EC9">
        <w:t>6.3.1.3</w:t>
      </w:r>
      <w:r w:rsidRPr="00CB5EC9">
        <w:tab/>
        <w:t xml:space="preserve">Overall procedure for </w:t>
      </w:r>
      <w:r w:rsidR="00BB12B8" w:rsidRPr="00CB5EC9">
        <w:t xml:space="preserve">5G </w:t>
      </w:r>
      <w:r w:rsidRPr="00CB5EC9">
        <w:t>ProSe Direct Discovery (Model B)</w:t>
      </w:r>
      <w:bookmarkEnd w:id="812"/>
      <w:bookmarkEnd w:id="813"/>
      <w:bookmarkEnd w:id="814"/>
      <w:bookmarkEnd w:id="817"/>
    </w:p>
    <w:bookmarkEnd w:id="815"/>
    <w:bookmarkEnd w:id="81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55pt;height:400.3pt" o:ole="">
            <v:imagedata r:id="rId65" o:title=""/>
          </v:shape>
          <o:OLEObject Type="Embed" ProgID="Visio.Drawing.15" ShapeID="_x0000_i1050" DrawAspect="Content" ObjectID="_1733034984" r:id="rId66"/>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18" w:name="_Toc73625588"/>
      <w:bookmarkStart w:id="819" w:name="_Toc122420025"/>
      <w:r w:rsidRPr="00CB5EC9">
        <w:t>6.3.1.4</w:t>
      </w:r>
      <w:r w:rsidRPr="00CB5EC9">
        <w:tab/>
        <w:t>Discovery Request procedures</w:t>
      </w:r>
      <w:bookmarkEnd w:id="818"/>
      <w:bookmarkEnd w:id="819"/>
    </w:p>
    <w:p w14:paraId="5020C57B" w14:textId="792967F8"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0517F3D6"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015BE1">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015BE1" w:rsidRPr="00CB5EC9">
        <w:rPr>
          <w:rFonts w:eastAsia="SimSun"/>
          <w:noProof/>
        </w:rPr>
        <w:t>TS</w:t>
      </w:r>
      <w:r w:rsidR="00015BE1">
        <w:rPr>
          <w:rFonts w:eastAsia="SimSun"/>
          <w:noProof/>
        </w:rPr>
        <w:t> </w:t>
      </w:r>
      <w:r w:rsidR="00015BE1" w:rsidRPr="00CB5EC9">
        <w:rPr>
          <w:rFonts w:eastAsia="SimSun"/>
          <w:noProof/>
        </w:rPr>
        <w:t>23.502</w:t>
      </w:r>
      <w:r w:rsidR="00015BE1">
        <w:rPr>
          <w:rFonts w:eastAsia="SimSun"/>
          <w:noProof/>
        </w:rPr>
        <w:t> </w:t>
      </w:r>
      <w:r w:rsidR="00015BE1"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75239BA"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015BE1">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77095850"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2F640198"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015BE1" w:rsidRPr="00CB5EC9">
        <w:t>TS</w:t>
      </w:r>
      <w:r w:rsidR="00015BE1">
        <w:t> </w:t>
      </w:r>
      <w:r w:rsidR="00015BE1" w:rsidRPr="00CB5EC9">
        <w:t>23.503</w:t>
      </w:r>
      <w:r w:rsidR="00015BE1">
        <w:t> </w:t>
      </w:r>
      <w:r w:rsidR="00015BE1"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20" w:name="_Toc73625589"/>
      <w:bookmarkStart w:id="821" w:name="_Toc122420026"/>
      <w:r w:rsidRPr="00CB5EC9">
        <w:t>6.3.1.5</w:t>
      </w:r>
      <w:r w:rsidRPr="00CB5EC9">
        <w:tab/>
        <w:t>Discovery Reporting procedures</w:t>
      </w:r>
      <w:bookmarkEnd w:id="820"/>
      <w:bookmarkEnd w:id="821"/>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294B06E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22" w:name="_Toc73625590"/>
      <w:bookmarkStart w:id="823" w:name="_Toc122420027"/>
      <w:r w:rsidRPr="00CB5EC9">
        <w:t>6.3.1.6</w:t>
      </w:r>
      <w:r w:rsidRPr="00CB5EC9">
        <w:tab/>
        <w:t>Announcing Alert Procedures for restricted discovery</w:t>
      </w:r>
      <w:bookmarkEnd w:id="822"/>
      <w:bookmarkEnd w:id="823"/>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1FD40F75" w:rsidR="008C47BE" w:rsidRPr="00CB5EC9" w:rsidRDefault="008C47BE" w:rsidP="008C47BE">
      <w:r w:rsidRPr="00CB5EC9">
        <w:t xml:space="preserve">The signalling procedure of Announcing Alert Procedure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24" w:name="_Toc73625591"/>
      <w:bookmarkStart w:id="825" w:name="_Toc122420028"/>
      <w:r w:rsidRPr="00CB5EC9">
        <w:t>6.3.1.7</w:t>
      </w:r>
      <w:r w:rsidRPr="00CB5EC9">
        <w:tab/>
        <w:t>Direct Discovery Update Procedures</w:t>
      </w:r>
      <w:bookmarkEnd w:id="824"/>
      <w:bookmarkEnd w:id="825"/>
    </w:p>
    <w:p w14:paraId="16FBEF32" w14:textId="13F5AF3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A764BAF"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23.303</w:t>
      </w:r>
      <w:r w:rsidR="00015BE1">
        <w:rPr>
          <w:rFonts w:eastAsia="SimSun"/>
          <w:lang w:eastAsia="zh-CN"/>
        </w:rPr>
        <w:t> </w:t>
      </w:r>
      <w:r w:rsidR="00015BE1"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26" w:name="_Toc66692719"/>
      <w:bookmarkStart w:id="827" w:name="_Toc66701901"/>
      <w:bookmarkStart w:id="828" w:name="_Toc69883575"/>
      <w:bookmarkStart w:id="829" w:name="_Toc73625592"/>
      <w:bookmarkStart w:id="830" w:name="_Toc122420029"/>
      <w:r w:rsidRPr="00CB5EC9">
        <w:t>6.3.2</w:t>
      </w:r>
      <w:r w:rsidRPr="00CB5EC9">
        <w:tab/>
      </w:r>
      <w:r w:rsidR="00B4490B" w:rsidRPr="00CB5EC9">
        <w:t xml:space="preserve">5G </w:t>
      </w:r>
      <w:r w:rsidRPr="00CB5EC9">
        <w:t>ProSe Direct Discovery procedures over PC5 reference point</w:t>
      </w:r>
      <w:bookmarkEnd w:id="826"/>
      <w:bookmarkEnd w:id="827"/>
      <w:bookmarkEnd w:id="828"/>
      <w:bookmarkEnd w:id="829"/>
      <w:bookmarkEnd w:id="830"/>
    </w:p>
    <w:p w14:paraId="4EFCC27D" w14:textId="77777777" w:rsidR="008C47BE" w:rsidRPr="00CB5EC9" w:rsidRDefault="008C47BE" w:rsidP="008C47BE">
      <w:pPr>
        <w:pStyle w:val="Heading4"/>
      </w:pPr>
      <w:bookmarkStart w:id="831" w:name="_Toc66692720"/>
      <w:bookmarkStart w:id="832" w:name="_Toc66701902"/>
      <w:bookmarkStart w:id="833" w:name="_Toc69883576"/>
      <w:bookmarkStart w:id="834" w:name="_Toc73625593"/>
      <w:bookmarkStart w:id="835" w:name="_Toc122420030"/>
      <w:r w:rsidRPr="00CB5EC9">
        <w:t>6.3.2.1</w:t>
      </w:r>
      <w:r w:rsidRPr="00CB5EC9">
        <w:tab/>
        <w:t>General</w:t>
      </w:r>
      <w:bookmarkEnd w:id="831"/>
      <w:bookmarkEnd w:id="832"/>
      <w:bookmarkEnd w:id="833"/>
      <w:bookmarkEnd w:id="834"/>
      <w:bookmarkEnd w:id="83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A5B0F66" w:rsidR="008C47BE" w:rsidRPr="00CB5EC9" w:rsidRDefault="008C47BE" w:rsidP="008C47BE">
      <w:r w:rsidRPr="00CB5EC9">
        <w:t xml:space="preserve">Both Model A and Model B discovery </w:t>
      </w:r>
      <w:r w:rsidRPr="00CB5EC9">
        <w:rPr>
          <w:lang w:eastAsia="zh-CN"/>
        </w:rPr>
        <w:t xml:space="preserve">as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36" w:name="_MON_1503676761"/>
    <w:bookmarkEnd w:id="836"/>
    <w:p w14:paraId="1BCA0D54" w14:textId="77777777" w:rsidR="008C47BE" w:rsidRPr="00CB5EC9" w:rsidRDefault="008C47BE" w:rsidP="008C47BE">
      <w:pPr>
        <w:pStyle w:val="TH"/>
      </w:pPr>
      <w:r w:rsidRPr="00CB5EC9">
        <w:object w:dxaOrig="8781" w:dyaOrig="3125" w14:anchorId="0CFC6028">
          <v:shape id="_x0000_i1051" type="#_x0000_t75" style="width:438.35pt;height:156.65pt" o:ole="">
            <v:imagedata r:id="rId67" o:title=""/>
          </v:shape>
          <o:OLEObject Type="Embed" ProgID="Word.Picture.8" ShapeID="_x0000_i1051" DrawAspect="Content" ObjectID="_1733034985" r:id="rId68"/>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37" w:name="_MON_1503676903"/>
    <w:bookmarkEnd w:id="837"/>
    <w:p w14:paraId="2AC952E5" w14:textId="77777777" w:rsidR="008C47BE" w:rsidRPr="00CB5EC9" w:rsidRDefault="008C47BE" w:rsidP="008C47BE">
      <w:pPr>
        <w:pStyle w:val="TH"/>
      </w:pPr>
      <w:r w:rsidRPr="00CB5EC9">
        <w:object w:dxaOrig="8762" w:dyaOrig="3902" w14:anchorId="49019E85">
          <v:shape id="_x0000_i1052" type="#_x0000_t75" style="width:438.35pt;height:195.25pt" o:ole="">
            <v:imagedata r:id="rId69" o:title=""/>
          </v:shape>
          <o:OLEObject Type="Embed" ProgID="Word.Picture.8" ShapeID="_x0000_i1052" DrawAspect="Content" ObjectID="_1733034986" r:id="rId70"/>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38" w:name="_Toc66692721"/>
      <w:bookmarkStart w:id="839" w:name="_Toc66701903"/>
      <w:bookmarkStart w:id="840" w:name="_Toc69883577"/>
      <w:bookmarkStart w:id="841" w:name="_Toc73625594"/>
      <w:bookmarkStart w:id="842" w:name="_Toc122420031"/>
      <w:r w:rsidRPr="00CB5EC9">
        <w:t>6.3.2.2</w:t>
      </w:r>
      <w:r w:rsidRPr="00CB5EC9">
        <w:tab/>
        <w:t>Group Member Discovery</w:t>
      </w:r>
      <w:bookmarkEnd w:id="838"/>
      <w:bookmarkEnd w:id="839"/>
      <w:bookmarkEnd w:id="840"/>
      <w:bookmarkEnd w:id="841"/>
      <w:bookmarkEnd w:id="842"/>
    </w:p>
    <w:p w14:paraId="5F0E73BF" w14:textId="77777777" w:rsidR="008C47BE" w:rsidRPr="00CB5EC9" w:rsidRDefault="008C47BE" w:rsidP="008C47BE">
      <w:pPr>
        <w:pStyle w:val="Heading5"/>
      </w:pPr>
      <w:bookmarkStart w:id="843" w:name="_Toc517048041"/>
      <w:bookmarkStart w:id="844" w:name="_Toc45003317"/>
      <w:bookmarkStart w:id="845" w:name="_Toc66692722"/>
      <w:bookmarkStart w:id="846" w:name="_Toc66701904"/>
      <w:bookmarkStart w:id="847" w:name="_Toc69883578"/>
      <w:bookmarkStart w:id="848" w:name="_Toc73625595"/>
      <w:bookmarkStart w:id="849" w:name="_Toc122420032"/>
      <w:r w:rsidRPr="00CB5EC9">
        <w:t>6.3.2.2.1</w:t>
      </w:r>
      <w:r w:rsidRPr="00CB5EC9">
        <w:tab/>
        <w:t>General</w:t>
      </w:r>
      <w:bookmarkEnd w:id="843"/>
      <w:bookmarkEnd w:id="844"/>
      <w:bookmarkEnd w:id="845"/>
      <w:bookmarkEnd w:id="846"/>
      <w:bookmarkEnd w:id="847"/>
      <w:bookmarkEnd w:id="848"/>
      <w:bookmarkEnd w:id="849"/>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50" w:name="_Toc66692723"/>
      <w:bookmarkStart w:id="851" w:name="_Toc66701905"/>
      <w:bookmarkStart w:id="852" w:name="_Toc69883579"/>
      <w:bookmarkStart w:id="853" w:name="_Toc73625596"/>
      <w:bookmarkStart w:id="854" w:name="_Toc122420033"/>
      <w:r w:rsidRPr="00CB5EC9">
        <w:t>6.3.2.2.2</w:t>
      </w:r>
      <w:r w:rsidRPr="00CB5EC9">
        <w:tab/>
        <w:t>Procedure for Group Member Discovery with Model A</w:t>
      </w:r>
      <w:bookmarkEnd w:id="850"/>
      <w:bookmarkEnd w:id="851"/>
      <w:bookmarkEnd w:id="852"/>
      <w:bookmarkEnd w:id="853"/>
      <w:bookmarkEnd w:id="854"/>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1.85pt;height:116.95pt" o:ole="">
            <v:imagedata r:id="rId71" o:title=""/>
          </v:shape>
          <o:OLEObject Type="Embed" ProgID="Visio.Drawing.15" ShapeID="_x0000_i1053" DrawAspect="Content" ObjectID="_1733034987" r:id="rId72"/>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55" w:name="_Toc66692724"/>
      <w:bookmarkStart w:id="856" w:name="_Toc66701906"/>
      <w:bookmarkStart w:id="857" w:name="_Toc69883580"/>
      <w:bookmarkStart w:id="858" w:name="_Toc73625597"/>
      <w:bookmarkStart w:id="859" w:name="_Toc122420034"/>
      <w:r w:rsidRPr="00CB5EC9">
        <w:t>6.3.2.2.3</w:t>
      </w:r>
      <w:r w:rsidRPr="00CB5EC9">
        <w:tab/>
        <w:t>Procedure for Group Member Discovery with Model B</w:t>
      </w:r>
      <w:bookmarkEnd w:id="855"/>
      <w:bookmarkEnd w:id="856"/>
      <w:bookmarkEnd w:id="857"/>
      <w:bookmarkEnd w:id="858"/>
      <w:bookmarkEnd w:id="85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3.95pt;height:141.1pt" o:ole="">
            <v:imagedata r:id="rId73" o:title=""/>
          </v:shape>
          <o:OLEObject Type="Embed" ProgID="Visio.Drawing.15" ShapeID="_x0000_i1054" DrawAspect="Content" ObjectID="_1733034988" r:id="rId74"/>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60" w:name="_Toc66692725"/>
      <w:bookmarkStart w:id="861" w:name="_Toc66701907"/>
      <w:bookmarkStart w:id="862" w:name="_Toc69883581"/>
      <w:bookmarkStart w:id="863" w:name="_Toc73625598"/>
      <w:bookmarkStart w:id="864" w:name="_Toc122420035"/>
      <w:r w:rsidRPr="00CB5EC9">
        <w:t>6.3.2.3</w:t>
      </w:r>
      <w:r w:rsidRPr="00CB5EC9">
        <w:tab/>
      </w:r>
      <w:r w:rsidR="00790310" w:rsidRPr="00CB5EC9">
        <w:rPr>
          <w:lang w:eastAsia="zh-CN"/>
        </w:rPr>
        <w:t xml:space="preserve">5G ProSe </w:t>
      </w:r>
      <w:r w:rsidRPr="00CB5EC9">
        <w:t>UE-to-Network Relay Discovery</w:t>
      </w:r>
      <w:bookmarkEnd w:id="860"/>
      <w:bookmarkEnd w:id="861"/>
      <w:bookmarkEnd w:id="862"/>
      <w:bookmarkEnd w:id="863"/>
      <w:bookmarkEnd w:id="864"/>
    </w:p>
    <w:p w14:paraId="5D3E0B5A" w14:textId="77777777" w:rsidR="00E07D05" w:rsidRPr="00CB5EC9" w:rsidRDefault="00E07D05" w:rsidP="0093004C">
      <w:pPr>
        <w:pStyle w:val="Heading5"/>
        <w:rPr>
          <w:lang w:eastAsia="zh-CN"/>
        </w:rPr>
      </w:pPr>
      <w:bookmarkStart w:id="865" w:name="_Toc69883582"/>
      <w:bookmarkStart w:id="866" w:name="_Toc73625599"/>
      <w:bookmarkStart w:id="867" w:name="_Toc122420036"/>
      <w:r w:rsidRPr="00CB5EC9">
        <w:rPr>
          <w:lang w:eastAsia="zh-CN"/>
        </w:rPr>
        <w:t>6.3.2.3.1</w:t>
      </w:r>
      <w:r w:rsidRPr="00CB5EC9">
        <w:rPr>
          <w:lang w:eastAsia="zh-CN"/>
        </w:rPr>
        <w:tab/>
        <w:t>General</w:t>
      </w:r>
      <w:bookmarkEnd w:id="865"/>
      <w:bookmarkEnd w:id="866"/>
      <w:bookmarkEnd w:id="867"/>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68" w:name="_Toc69883583"/>
      <w:bookmarkStart w:id="869" w:name="_Toc73625600"/>
      <w:bookmarkStart w:id="870" w:name="_Toc122420037"/>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68"/>
      <w:bookmarkEnd w:id="869"/>
      <w:bookmarkEnd w:id="87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2.8pt;height:187.2pt" o:ole="">
            <v:imagedata r:id="rId75" o:title=""/>
          </v:shape>
          <o:OLEObject Type="Embed" ProgID="Visio.Drawing.15" ShapeID="_x0000_i1055" DrawAspect="Content" ObjectID="_1733034989" r:id="rId76"/>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71" w:name="_Toc69883584"/>
      <w:bookmarkStart w:id="872" w:name="_Toc73625601"/>
      <w:bookmarkStart w:id="873" w:name="_Toc122420038"/>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71"/>
      <w:bookmarkEnd w:id="872"/>
      <w:bookmarkEnd w:id="87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3.95pt;height:152.65pt" o:ole="">
            <v:imagedata r:id="rId77" o:title=""/>
          </v:shape>
          <o:OLEObject Type="Embed" ProgID="Visio.Drawing.15" ShapeID="_x0000_i1056" DrawAspect="Content" ObjectID="_1733034990" r:id="rId78"/>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874" w:name="_Toc66692727"/>
      <w:bookmarkStart w:id="875" w:name="_Toc66701909"/>
      <w:bookmarkStart w:id="876" w:name="_Toc69883586"/>
      <w:bookmarkStart w:id="877" w:name="_Toc73625602"/>
      <w:bookmarkStart w:id="878" w:name="_Toc122420039"/>
      <w:r w:rsidRPr="00CB5EC9">
        <w:t>6.4</w:t>
      </w:r>
      <w:r w:rsidRPr="00CB5EC9">
        <w:tab/>
      </w:r>
      <w:r w:rsidR="00EF71D5" w:rsidRPr="00CB5EC9">
        <w:t xml:space="preserve">5G </w:t>
      </w:r>
      <w:r w:rsidRPr="00CB5EC9">
        <w:t>ProSe Direct Communication</w:t>
      </w:r>
      <w:bookmarkEnd w:id="874"/>
      <w:bookmarkEnd w:id="875"/>
      <w:bookmarkEnd w:id="876"/>
      <w:bookmarkEnd w:id="877"/>
      <w:bookmarkEnd w:id="878"/>
    </w:p>
    <w:p w14:paraId="078EF7D8" w14:textId="000143AA" w:rsidR="008C47BE" w:rsidRPr="00CB5EC9" w:rsidRDefault="008C47BE" w:rsidP="008C47BE">
      <w:pPr>
        <w:pStyle w:val="Heading3"/>
      </w:pPr>
      <w:bookmarkStart w:id="879" w:name="_Toc66692728"/>
      <w:bookmarkStart w:id="880" w:name="_Toc66701910"/>
      <w:bookmarkStart w:id="881" w:name="_Toc69883587"/>
      <w:bookmarkStart w:id="882" w:name="_Toc73625603"/>
      <w:bookmarkStart w:id="883" w:name="_Toc122420040"/>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879"/>
      <w:bookmarkEnd w:id="880"/>
      <w:bookmarkEnd w:id="881"/>
      <w:bookmarkEnd w:id="882"/>
      <w:bookmarkEnd w:id="88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7pt;height:229.8pt" o:ole="">
            <v:imagedata r:id="rId79" o:title=""/>
          </v:shape>
          <o:OLEObject Type="Embed" ProgID="Visio.Drawing.15" ShapeID="_x0000_i1057" DrawAspect="Content" ObjectID="_1733034991" r:id="rId80"/>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884" w:name="_Toc61540635"/>
      <w:bookmarkStart w:id="885" w:name="_Toc66692729"/>
      <w:bookmarkStart w:id="886" w:name="_Toc66701911"/>
      <w:bookmarkStart w:id="887" w:name="_Toc69883588"/>
      <w:bookmarkStart w:id="888" w:name="_Toc73625604"/>
      <w:bookmarkStart w:id="889" w:name="_Toc122420041"/>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884"/>
      <w:bookmarkEnd w:id="885"/>
      <w:bookmarkEnd w:id="886"/>
      <w:bookmarkEnd w:id="887"/>
      <w:bookmarkEnd w:id="888"/>
      <w:bookmarkEnd w:id="889"/>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15pt;height:239.05pt" o:ole="">
            <v:imagedata r:id="rId81" o:title=""/>
          </v:shape>
          <o:OLEObject Type="Embed" ProgID="Visio.Drawing.11" ShapeID="_x0000_i1058" DrawAspect="Content" ObjectID="_1733034992" r:id="rId82"/>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890" w:name="_Toc66692730"/>
      <w:bookmarkStart w:id="891" w:name="_Toc66701912"/>
      <w:bookmarkStart w:id="892" w:name="_Toc69883589"/>
      <w:bookmarkStart w:id="893" w:name="_Toc73625605"/>
      <w:bookmarkStart w:id="894" w:name="_Toc122420042"/>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890"/>
      <w:bookmarkEnd w:id="891"/>
      <w:bookmarkEnd w:id="892"/>
      <w:bookmarkEnd w:id="893"/>
      <w:bookmarkEnd w:id="894"/>
    </w:p>
    <w:p w14:paraId="208E105B" w14:textId="77777777" w:rsidR="008C47BE" w:rsidRPr="00CB5EC9" w:rsidRDefault="008C47BE" w:rsidP="008C47BE">
      <w:pPr>
        <w:pStyle w:val="Heading4"/>
        <w:rPr>
          <w:lang w:eastAsia="ko-KR"/>
        </w:rPr>
      </w:pPr>
      <w:bookmarkStart w:id="895" w:name="_Toc66692731"/>
      <w:bookmarkStart w:id="896" w:name="_Toc66701913"/>
      <w:bookmarkStart w:id="897" w:name="_Toc69883590"/>
      <w:bookmarkStart w:id="898" w:name="_Toc73625606"/>
      <w:bookmarkStart w:id="899" w:name="_Toc122420043"/>
      <w:r w:rsidRPr="00CB5EC9">
        <w:rPr>
          <w:lang w:eastAsia="ko-KR"/>
        </w:rPr>
        <w:t>6.4.3.1</w:t>
      </w:r>
      <w:r w:rsidRPr="00CB5EC9">
        <w:rPr>
          <w:lang w:eastAsia="ko-KR"/>
        </w:rPr>
        <w:tab/>
      </w:r>
      <w:r w:rsidRPr="00CB5EC9">
        <w:t>Layer-2 link establishment over PC5 reference poi</w:t>
      </w:r>
      <w:bookmarkStart w:id="900" w:name="_Toc19199140"/>
      <w:bookmarkStart w:id="901" w:name="_Toc27821930"/>
      <w:bookmarkStart w:id="902" w:name="_Toc36126284"/>
      <w:r w:rsidRPr="00CB5EC9">
        <w:t>nt</w:t>
      </w:r>
      <w:bookmarkEnd w:id="895"/>
      <w:bookmarkEnd w:id="896"/>
      <w:bookmarkEnd w:id="897"/>
      <w:bookmarkEnd w:id="898"/>
      <w:bookmarkEnd w:id="899"/>
      <w:bookmarkEnd w:id="900"/>
      <w:bookmarkEnd w:id="901"/>
      <w:bookmarkEnd w:id="90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9.25pt;height:648.6pt" o:ole="">
            <v:imagedata r:id="rId83" o:title=""/>
          </v:shape>
          <o:OLEObject Type="Embed" ProgID="Visio.Drawing.15" ShapeID="_x0000_i1059" DrawAspect="Content" ObjectID="_1733034993" r:id="rId84"/>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283BD7F6" w:rsidR="00747D33" w:rsidRDefault="00747D33" w:rsidP="008C47BE">
      <w:pPr>
        <w:pStyle w:val="B1"/>
      </w:pPr>
      <w:r>
        <w:tab/>
        <w:t>A default PC5 DRX configuration may be used for tra</w:t>
      </w:r>
      <w:r w:rsidR="002F004C">
        <w:t>n</w:t>
      </w:r>
      <w:r>
        <w:t>smitting and receiving of this message</w:t>
      </w:r>
      <w:r w:rsidR="003C3805">
        <w:t xml:space="preserve"> (see TS 38.300 [12])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03" w:name="_Toc19199141"/>
      <w:bookmarkStart w:id="904" w:name="_Toc27821931"/>
      <w:bookmarkStart w:id="905" w:name="_Toc36126285"/>
      <w:bookmarkStart w:id="906" w:name="_Toc66692732"/>
      <w:bookmarkStart w:id="907" w:name="_Toc66701914"/>
      <w:bookmarkStart w:id="908" w:name="_Toc69883591"/>
      <w:bookmarkStart w:id="909" w:name="_Toc73625607"/>
      <w:bookmarkStart w:id="910" w:name="_Toc122420044"/>
      <w:r w:rsidRPr="00CB5EC9">
        <w:rPr>
          <w:lang w:eastAsia="ko-KR"/>
        </w:rPr>
        <w:t>6.4.3.2</w:t>
      </w:r>
      <w:r w:rsidRPr="00CB5EC9">
        <w:rPr>
          <w:lang w:eastAsia="ko-KR"/>
        </w:rPr>
        <w:tab/>
      </w:r>
      <w:r w:rsidRPr="00CB5EC9">
        <w:t>Link identifier update for a unicast link</w:t>
      </w:r>
      <w:bookmarkEnd w:id="903"/>
      <w:bookmarkEnd w:id="904"/>
      <w:bookmarkEnd w:id="905"/>
      <w:bookmarkEnd w:id="906"/>
      <w:bookmarkEnd w:id="907"/>
      <w:bookmarkEnd w:id="908"/>
      <w:bookmarkEnd w:id="909"/>
      <w:bookmarkEnd w:id="910"/>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4.2pt;height:181.45pt" o:ole="">
            <v:imagedata r:id="rId85" o:title=""/>
          </v:shape>
          <o:OLEObject Type="Embed" ProgID="Visio.Drawing.11" ShapeID="_x0000_i1060" DrawAspect="Content" ObjectID="_1733034994" r:id="rId86"/>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11" w:name="_Toc19199142"/>
      <w:bookmarkStart w:id="912"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27F9008"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015BE1">
        <w:t>TS 33.503 [</w:t>
      </w:r>
      <w:r w:rsidR="00CB5EC9">
        <w:t>29]</w:t>
      </w:r>
      <w:r w:rsidRPr="00CB5EC9">
        <w:t>.</w:t>
      </w:r>
    </w:p>
    <w:p w14:paraId="59840E24" w14:textId="77777777" w:rsidR="008C47BE" w:rsidRPr="00CB5EC9" w:rsidRDefault="008C47BE" w:rsidP="008C47BE">
      <w:pPr>
        <w:pStyle w:val="Heading4"/>
      </w:pPr>
      <w:bookmarkStart w:id="913" w:name="_Toc36126286"/>
      <w:bookmarkStart w:id="914" w:name="_Toc66692733"/>
      <w:bookmarkStart w:id="915" w:name="_Toc66701915"/>
      <w:bookmarkStart w:id="916" w:name="_Toc69883592"/>
      <w:bookmarkStart w:id="917" w:name="_Toc73625608"/>
      <w:bookmarkStart w:id="918" w:name="_Toc122420045"/>
      <w:r w:rsidRPr="00CB5EC9">
        <w:rPr>
          <w:lang w:eastAsia="ko-KR"/>
        </w:rPr>
        <w:t>6.4.3.3</w:t>
      </w:r>
      <w:r w:rsidRPr="00CB5EC9">
        <w:rPr>
          <w:lang w:eastAsia="ko-KR"/>
        </w:rPr>
        <w:tab/>
      </w:r>
      <w:r w:rsidRPr="00CB5EC9">
        <w:t>Layer-2 link release over PC5 reference point</w:t>
      </w:r>
      <w:bookmarkEnd w:id="911"/>
      <w:bookmarkEnd w:id="912"/>
      <w:bookmarkEnd w:id="913"/>
      <w:bookmarkEnd w:id="914"/>
      <w:bookmarkEnd w:id="915"/>
      <w:bookmarkEnd w:id="916"/>
      <w:bookmarkEnd w:id="917"/>
      <w:bookmarkEnd w:id="918"/>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55pt" o:ole="">
            <v:imagedata r:id="rId87" o:title=""/>
          </v:shape>
          <o:OLEObject Type="Embed" ProgID="Visio.Drawing.11" ShapeID="_x0000_i1061" DrawAspect="Content" ObjectID="_1733034995" r:id="rId88"/>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14B89FE5"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015BE1">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19" w:name="_Toc19199143"/>
      <w:bookmarkStart w:id="920" w:name="_Toc27821933"/>
      <w:bookmarkStart w:id="921" w:name="_Toc36126287"/>
      <w:bookmarkStart w:id="922" w:name="_Toc66692734"/>
      <w:bookmarkStart w:id="923" w:name="_Toc66701916"/>
      <w:bookmarkStart w:id="924" w:name="_Toc69883593"/>
      <w:bookmarkStart w:id="925" w:name="_Toc73625609"/>
      <w:bookmarkStart w:id="926" w:name="_Toc122420046"/>
      <w:r w:rsidRPr="00CB5EC9">
        <w:rPr>
          <w:lang w:eastAsia="ko-KR"/>
        </w:rPr>
        <w:t>6.4.3.4</w:t>
      </w:r>
      <w:r w:rsidRPr="00CB5EC9">
        <w:rPr>
          <w:lang w:eastAsia="ko-KR"/>
        </w:rPr>
        <w:tab/>
      </w:r>
      <w:r w:rsidRPr="00CB5EC9">
        <w:t>Layer-2 link modification for a unicast link</w:t>
      </w:r>
      <w:bookmarkEnd w:id="919"/>
      <w:bookmarkEnd w:id="920"/>
      <w:bookmarkEnd w:id="921"/>
      <w:bookmarkEnd w:id="922"/>
      <w:bookmarkEnd w:id="923"/>
      <w:bookmarkEnd w:id="924"/>
      <w:bookmarkEnd w:id="925"/>
      <w:bookmarkEnd w:id="92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6pt;height:123.25pt" o:ole="">
            <v:imagedata r:id="rId89" o:title=""/>
          </v:shape>
          <o:OLEObject Type="Embed" ProgID="Visio.Drawing.11" ShapeID="_x0000_i1062" DrawAspect="Content" ObjectID="_1733034996" r:id="rId90"/>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27" w:name="_Toc36126288"/>
      <w:bookmarkStart w:id="928" w:name="_Toc66692735"/>
      <w:bookmarkStart w:id="929" w:name="_Toc66701917"/>
      <w:bookmarkStart w:id="930" w:name="_Toc69883594"/>
      <w:bookmarkStart w:id="931" w:name="_Toc73625610"/>
      <w:bookmarkStart w:id="932" w:name="_Toc122420047"/>
      <w:r w:rsidRPr="00CB5EC9">
        <w:rPr>
          <w:lang w:eastAsia="ko-KR"/>
        </w:rPr>
        <w:t>6.4.3.5</w:t>
      </w:r>
      <w:r w:rsidRPr="00CB5EC9">
        <w:rPr>
          <w:lang w:eastAsia="ko-KR"/>
        </w:rPr>
        <w:tab/>
        <w:t>Layer-2 link maintenance over PC5 reference point</w:t>
      </w:r>
      <w:bookmarkEnd w:id="927"/>
      <w:bookmarkEnd w:id="928"/>
      <w:bookmarkEnd w:id="929"/>
      <w:bookmarkEnd w:id="930"/>
      <w:bookmarkEnd w:id="931"/>
      <w:bookmarkEnd w:id="93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35pt;height:134.8pt" o:ole="">
            <v:imagedata r:id="rId91" o:title=""/>
          </v:shape>
          <o:OLEObject Type="Embed" ProgID="Visio.Drawing.11" ShapeID="_x0000_i1063" DrawAspect="Content" ObjectID="_1733034997" r:id="rId92"/>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01C8D6E5"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015BE1" w:rsidRPr="00CB5EC9">
        <w:rPr>
          <w:lang w:eastAsia="ko-KR"/>
        </w:rPr>
        <w:t>TS</w:t>
      </w:r>
      <w:r w:rsidR="00015BE1">
        <w:rPr>
          <w:lang w:eastAsia="ko-KR"/>
        </w:rPr>
        <w:t> </w:t>
      </w:r>
      <w:r w:rsidR="00015BE1" w:rsidRPr="00CB5EC9">
        <w:rPr>
          <w:lang w:eastAsia="ko-KR"/>
        </w:rPr>
        <w:t>38.300</w:t>
      </w:r>
      <w:r w:rsidR="00015BE1">
        <w:rPr>
          <w:lang w:eastAsia="ko-KR"/>
        </w:rPr>
        <w:t> </w:t>
      </w:r>
      <w:r w:rsidR="00015BE1"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33" w:name="_Toc73625611"/>
      <w:bookmarkStart w:id="934" w:name="_Toc66692736"/>
      <w:bookmarkStart w:id="935" w:name="_Toc66701918"/>
      <w:bookmarkStart w:id="936" w:name="_Toc69883595"/>
      <w:bookmarkStart w:id="937" w:name="_Toc122420048"/>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33"/>
      <w:bookmarkEnd w:id="937"/>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3118EE9D"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TS 38.331 [16]</w:t>
      </w:r>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B0D41ED" w:rsidR="00114125" w:rsidRDefault="00114125" w:rsidP="00015BE1">
      <w:pPr>
        <w:pStyle w:val="NO"/>
      </w:pPr>
      <w:bookmarkStart w:id="938" w:name="_Toc73625612"/>
      <w:r>
        <w:t>NOTE 4:</w:t>
      </w:r>
      <w:r>
        <w:tab/>
        <w:t xml:space="preserve">A single PC5 unicast link is established between a 5G ProSe Layer-2 UE-to-Network Relay and a 5G ProSe Layer-2 Remote UE, as specified in </w:t>
      </w:r>
      <w:r w:rsidR="00015BE1">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39" w:name="_Toc122420049"/>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34"/>
      <w:bookmarkEnd w:id="935"/>
      <w:bookmarkEnd w:id="936"/>
      <w:bookmarkEnd w:id="938"/>
      <w:bookmarkEnd w:id="939"/>
    </w:p>
    <w:p w14:paraId="4F3E9275" w14:textId="5597FB31" w:rsidR="00E628DC" w:rsidRPr="00CB5EC9" w:rsidRDefault="00E628DC" w:rsidP="00E628DC">
      <w:pPr>
        <w:pStyle w:val="Heading3"/>
      </w:pPr>
      <w:bookmarkStart w:id="940" w:name="_Toc69883596"/>
      <w:bookmarkStart w:id="941" w:name="_Toc73625613"/>
      <w:bookmarkStart w:id="942" w:name="_Toc122420050"/>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40"/>
      <w:bookmarkEnd w:id="941"/>
      <w:bookmarkEnd w:id="942"/>
    </w:p>
    <w:p w14:paraId="6D15071B" w14:textId="3DEF072C" w:rsidR="00090693" w:rsidRPr="00CB5EC9" w:rsidRDefault="00090693" w:rsidP="00090693">
      <w:pPr>
        <w:pStyle w:val="Heading4"/>
        <w:rPr>
          <w:rFonts w:eastAsia="SimSun"/>
          <w:lang w:eastAsia="zh-CN"/>
        </w:rPr>
      </w:pPr>
      <w:bookmarkStart w:id="943" w:name="_Toc73625614"/>
      <w:bookmarkStart w:id="944" w:name="_Toc122420051"/>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43"/>
      <w:bookmarkEnd w:id="944"/>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45" w:name="_MON_1682938456"/>
    <w:bookmarkEnd w:id="945"/>
    <w:p w14:paraId="65736BE0" w14:textId="77777777" w:rsidR="00090693" w:rsidRPr="00CB5EC9" w:rsidRDefault="00090693" w:rsidP="00090693">
      <w:pPr>
        <w:pStyle w:val="TH"/>
      </w:pPr>
      <w:r w:rsidRPr="00CB5EC9">
        <w:object w:dxaOrig="9001" w:dyaOrig="5781" w14:anchorId="36D6E4D1">
          <v:shape id="_x0000_i1064" type="#_x0000_t75" style="width:451pt;height:289.75pt" o:ole="">
            <v:imagedata r:id="rId93" o:title=""/>
          </v:shape>
          <o:OLEObject Type="Embed" ProgID="Word.Picture.8" ShapeID="_x0000_i1064" DrawAspect="Content" ObjectID="_1733034998" r:id="rId94"/>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144808F"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015BE1" w:rsidRPr="00CB5EC9">
        <w:t>TS</w:t>
      </w:r>
      <w:r w:rsidR="00015BE1">
        <w:t> </w:t>
      </w:r>
      <w:r w:rsidR="00015BE1" w:rsidRPr="00CB5EC9">
        <w:t>23.501</w:t>
      </w:r>
      <w:r w:rsidR="00015BE1">
        <w:t> </w:t>
      </w:r>
      <w:r w:rsidR="00015BE1"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45536EF3"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163740CF"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85FFB23" w:rsidR="008A0F29" w:rsidRDefault="008A0F29" w:rsidP="00090693">
      <w:pPr>
        <w:rPr>
          <w:lang w:eastAsia="zh-CN"/>
        </w:rPr>
      </w:pPr>
      <w:r>
        <w:rPr>
          <w:lang w:eastAsia="zh-CN"/>
        </w:rPr>
        <w:lastRenderedPageBreak/>
        <w:t xml:space="preserve">The PDU Session(s) used for relaying should be released as described in clause 4.3.4 of </w:t>
      </w:r>
      <w:r w:rsidR="00015BE1">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46" w:name="_Toc73625615"/>
      <w:bookmarkStart w:id="947" w:name="_Toc50130630"/>
      <w:bookmarkStart w:id="948" w:name="_Toc50133944"/>
      <w:bookmarkStart w:id="949" w:name="_Toc50134284"/>
      <w:bookmarkStart w:id="950" w:name="_Toc50557236"/>
      <w:bookmarkStart w:id="951" w:name="_Toc50548914"/>
      <w:bookmarkStart w:id="952" w:name="_Toc55202219"/>
      <w:bookmarkStart w:id="953" w:name="_Toc57209843"/>
      <w:bookmarkStart w:id="954" w:name="_Toc57366234"/>
      <w:bookmarkStart w:id="955" w:name="_Toc68086187"/>
      <w:bookmarkStart w:id="956" w:name="_Toc122420052"/>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46"/>
      <w:bookmarkEnd w:id="956"/>
    </w:p>
    <w:p w14:paraId="6BBFF9F7" w14:textId="0AC66FF0" w:rsidR="003B194B" w:rsidRPr="00CB5EC9" w:rsidRDefault="003B194B" w:rsidP="00395A71">
      <w:pPr>
        <w:pStyle w:val="Heading5"/>
      </w:pPr>
      <w:bookmarkStart w:id="957" w:name="_Toc73625616"/>
      <w:bookmarkStart w:id="958" w:name="_Toc122420053"/>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57"/>
      <w:bookmarkEnd w:id="958"/>
    </w:p>
    <w:bookmarkEnd w:id="947"/>
    <w:bookmarkEnd w:id="948"/>
    <w:bookmarkEnd w:id="949"/>
    <w:bookmarkEnd w:id="950"/>
    <w:bookmarkEnd w:id="951"/>
    <w:bookmarkEnd w:id="952"/>
    <w:bookmarkEnd w:id="953"/>
    <w:bookmarkEnd w:id="954"/>
    <w:bookmarkEnd w:id="955"/>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74FC7EDC"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015BE1" w:rsidRPr="00CB5EC9">
        <w:t>TS</w:t>
      </w:r>
      <w:r w:rsidR="00015BE1">
        <w:t> </w:t>
      </w:r>
      <w:r w:rsidR="00015BE1" w:rsidRPr="00CB5EC9">
        <w:t>23.503</w:t>
      </w:r>
      <w:r w:rsidR="00015BE1">
        <w:t> </w:t>
      </w:r>
      <w:r w:rsidR="00015BE1"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45pt;height:313.35pt" o:ole="">
            <v:imagedata r:id="rId95" o:title=""/>
          </v:shape>
          <o:OLEObject Type="Embed" ProgID="Visio.Drawing.15" ShapeID="_x0000_i1065" DrawAspect="Content" ObjectID="_1733034999" r:id="rId96"/>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624F5B5"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015BE1" w:rsidRPr="00CB5EC9">
        <w:t>TS</w:t>
      </w:r>
      <w:r w:rsidR="00015BE1">
        <w:t> </w:t>
      </w:r>
      <w:r w:rsidR="00015BE1" w:rsidRPr="00CB5EC9">
        <w:t>23.502</w:t>
      </w:r>
      <w:r w:rsidR="00015BE1">
        <w:t> </w:t>
      </w:r>
      <w:r w:rsidR="00015BE1"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015BE1" w:rsidRPr="00CB5EC9">
        <w:t>TS</w:t>
      </w:r>
      <w:r w:rsidR="00015BE1">
        <w:t> </w:t>
      </w:r>
      <w:r w:rsidR="00015BE1" w:rsidRPr="00CB5EC9">
        <w:t>23.502</w:t>
      </w:r>
      <w:r w:rsidR="00015BE1">
        <w:t> </w:t>
      </w:r>
      <w:r w:rsidR="00015BE1" w:rsidRPr="00CB5EC9">
        <w:t>[</w:t>
      </w:r>
      <w:r w:rsidR="00395A71" w:rsidRPr="00CB5EC9">
        <w:t>5</w:t>
      </w:r>
      <w:r w:rsidRPr="00CB5EC9">
        <w:t>].</w:t>
      </w:r>
    </w:p>
    <w:p w14:paraId="12DEDC08" w14:textId="6A68256D"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015BE1">
        <w:t>TS 23.502 [</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A643CC3"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015BE1" w:rsidRPr="00CB5EC9">
        <w:t>TS</w:t>
      </w:r>
      <w:r w:rsidR="00015BE1">
        <w:t> </w:t>
      </w:r>
      <w:r w:rsidR="00015BE1" w:rsidRPr="00CB5EC9">
        <w:t>23.502</w:t>
      </w:r>
      <w:r w:rsidR="00015BE1">
        <w:t> </w:t>
      </w:r>
      <w:r w:rsidR="00015BE1"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59" w:name="_Toc73625617"/>
      <w:bookmarkStart w:id="960" w:name="_Toc122420054"/>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59"/>
      <w:bookmarkEnd w:id="960"/>
    </w:p>
    <w:p w14:paraId="695FC73B" w14:textId="41CCA205"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7A4D88C2"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61" w:name="_Toc73625618"/>
      <w:bookmarkStart w:id="962" w:name="_Toc122420055"/>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61"/>
      <w:bookmarkEnd w:id="962"/>
    </w:p>
    <w:p w14:paraId="4FE147DF" w14:textId="0CE9AC58"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503918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63" w:name="_Toc517048051"/>
      <w:bookmarkStart w:id="964" w:name="_Toc45003327"/>
      <w:bookmarkStart w:id="965" w:name="_Toc69883597"/>
      <w:bookmarkStart w:id="966" w:name="_Toc73625619"/>
      <w:bookmarkStart w:id="967" w:name="_Toc122420056"/>
      <w:r w:rsidRPr="00CB5EC9">
        <w:t>6.5.1.3</w:t>
      </w:r>
      <w:r w:rsidRPr="00CB5EC9">
        <w:tab/>
      </w:r>
      <w:r w:rsidR="00CB5EC9" w:rsidRPr="00CB5EC9">
        <w:t xml:space="preserve">Additional parameters </w:t>
      </w:r>
      <w:r w:rsidRPr="00CB5EC9">
        <w:t>announcement procedure</w:t>
      </w:r>
      <w:bookmarkEnd w:id="963"/>
      <w:bookmarkEnd w:id="964"/>
      <w:bookmarkEnd w:id="967"/>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68" w:name="_MON_1697372828"/>
    <w:bookmarkEnd w:id="968"/>
    <w:p w14:paraId="1D1A057B" w14:textId="73A7DDF2" w:rsidR="00CB5EC9" w:rsidRPr="00CB5EC9" w:rsidRDefault="00CB5EC9" w:rsidP="000F34EA">
      <w:pPr>
        <w:pStyle w:val="TH"/>
      </w:pPr>
      <w:r w:rsidRPr="00CB5EC9">
        <w:object w:dxaOrig="9498" w:dyaOrig="5242" w14:anchorId="22676559">
          <v:shape id="_x0000_i1066" type="#_x0000_t75" style="width:475.2pt;height:262.65pt" o:ole="">
            <v:imagedata r:id="rId97" o:title=""/>
          </v:shape>
          <o:OLEObject Type="Embed" ProgID="Word.Picture.8" ShapeID="_x0000_i1066" DrawAspect="Content" ObjectID="_1733035000" r:id="rId98"/>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69" w:name="_Toc122420057"/>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65"/>
      <w:bookmarkEnd w:id="966"/>
      <w:bookmarkEnd w:id="969"/>
    </w:p>
    <w:p w14:paraId="23A73EF3" w14:textId="77777777" w:rsidR="00766213" w:rsidRPr="00CB5EC9" w:rsidRDefault="00766213" w:rsidP="00395A71">
      <w:pPr>
        <w:pStyle w:val="Heading4"/>
      </w:pPr>
      <w:bookmarkStart w:id="970" w:name="_Toc73625620"/>
      <w:bookmarkStart w:id="971" w:name="_Toc122420058"/>
      <w:r w:rsidRPr="00CB5EC9">
        <w:t>6.5.2.1</w:t>
      </w:r>
      <w:r w:rsidRPr="00CB5EC9">
        <w:tab/>
        <w:t>Registration and Connection Management</w:t>
      </w:r>
      <w:bookmarkEnd w:id="970"/>
      <w:bookmarkEnd w:id="971"/>
    </w:p>
    <w:p w14:paraId="6226C505" w14:textId="77777777" w:rsidR="00766213" w:rsidRPr="00CB5EC9" w:rsidRDefault="00766213" w:rsidP="00395A71">
      <w:pPr>
        <w:pStyle w:val="Heading5"/>
        <w:rPr>
          <w:noProof/>
        </w:rPr>
      </w:pPr>
      <w:bookmarkStart w:id="972" w:name="_Toc30666557"/>
      <w:bookmarkStart w:id="973" w:name="_Toc31029851"/>
      <w:bookmarkStart w:id="974" w:name="_Toc31030742"/>
      <w:bookmarkStart w:id="975" w:name="_Toc43388309"/>
      <w:bookmarkStart w:id="976" w:name="_Toc43735539"/>
      <w:bookmarkStart w:id="977" w:name="_Toc50130526"/>
      <w:bookmarkStart w:id="978" w:name="_Toc50133840"/>
      <w:bookmarkStart w:id="979" w:name="_Toc50134180"/>
      <w:bookmarkStart w:id="980" w:name="_Toc50557132"/>
      <w:bookmarkStart w:id="981" w:name="_Toc50548808"/>
      <w:bookmarkStart w:id="982" w:name="_Toc55202113"/>
      <w:bookmarkStart w:id="983" w:name="_Toc57209735"/>
      <w:bookmarkStart w:id="984" w:name="_Toc57366126"/>
      <w:bookmarkStart w:id="985" w:name="_Toc66703569"/>
      <w:bookmarkStart w:id="986" w:name="_Toc73625621"/>
      <w:bookmarkStart w:id="987" w:name="_Toc122420059"/>
      <w:r w:rsidRPr="00CB5EC9">
        <w:rPr>
          <w:noProof/>
        </w:rPr>
        <w:t>6.5.2.1.1</w:t>
      </w:r>
      <w:r w:rsidRPr="00CB5EC9">
        <w:rPr>
          <w:noProof/>
        </w:rPr>
        <w:tab/>
        <w:t>Registration Management</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4613B5E" w14:textId="1F8C960B"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988" w:name="_Toc30666558"/>
      <w:bookmarkStart w:id="989" w:name="_Toc31029852"/>
      <w:bookmarkStart w:id="990" w:name="_Toc31030743"/>
      <w:bookmarkStart w:id="991" w:name="_Toc43388310"/>
      <w:bookmarkStart w:id="992" w:name="_Toc43735540"/>
      <w:bookmarkStart w:id="993" w:name="_Toc50130527"/>
      <w:bookmarkStart w:id="994" w:name="_Toc50133841"/>
      <w:bookmarkStart w:id="995" w:name="_Toc50134181"/>
      <w:bookmarkStart w:id="996" w:name="_Toc50557133"/>
      <w:bookmarkStart w:id="997" w:name="_Toc50548809"/>
      <w:bookmarkStart w:id="998" w:name="_Toc55202114"/>
      <w:bookmarkStart w:id="999" w:name="_Toc57209736"/>
      <w:bookmarkStart w:id="1000" w:name="_Toc57366127"/>
      <w:bookmarkStart w:id="1001" w:name="_Toc66703570"/>
      <w:bookmarkStart w:id="1002" w:name="_Toc73625622"/>
      <w:bookmarkStart w:id="1003" w:name="_Toc122420060"/>
      <w:r w:rsidRPr="00CB5EC9">
        <w:t>6.5.2.1.2</w:t>
      </w:r>
      <w:r w:rsidRPr="00CB5EC9">
        <w:tab/>
        <w:t>Connection Management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D4B5066" w14:textId="36A6D1B0"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31A03ACC"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015BE1">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04" w:name="_Toc73625623"/>
      <w:bookmarkStart w:id="1005" w:name="_Toc122420061"/>
      <w:r w:rsidRPr="00CB5EC9">
        <w:lastRenderedPageBreak/>
        <w:t>6.5.2.2</w:t>
      </w:r>
      <w:r w:rsidRPr="00CB5EC9">
        <w:tab/>
        <w:t>Connection establishment</w:t>
      </w:r>
      <w:bookmarkEnd w:id="1004"/>
      <w:bookmarkEnd w:id="1005"/>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49.85pt;height:274.75pt" o:ole="">
            <v:imagedata r:id="rId99" o:title=""/>
          </v:shape>
          <o:OLEObject Type="Embed" ProgID="Visio.Drawing.11" ShapeID="_x0000_i1067" DrawAspect="Content" ObjectID="_1733035001" r:id="rId100"/>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3EB20D81"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015BE1" w:rsidRPr="00CB5EC9">
        <w:t>TS</w:t>
      </w:r>
      <w:r w:rsidR="00015BE1">
        <w:t> </w:t>
      </w:r>
      <w:r w:rsidR="00015BE1" w:rsidRPr="00CB5EC9">
        <w:t>23.502</w:t>
      </w:r>
      <w:r w:rsidR="00015BE1">
        <w:t> </w:t>
      </w:r>
      <w:r w:rsidR="00015BE1"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275C2B24"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015BE1">
        <w:t>TS 38.300 [</w:t>
      </w:r>
      <w:r w:rsidR="00CB5EC9">
        <w:t>12]</w:t>
      </w:r>
      <w:r w:rsidR="00E14949" w:rsidRPr="00CB5EC9">
        <w:rPr>
          <w:rFonts w:eastAsia="DengXian"/>
        </w:rPr>
        <w:t>.</w:t>
      </w:r>
    </w:p>
    <w:p w14:paraId="4608144C" w14:textId="759C855A"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015BE1">
        <w:t>TS 23.502 [</w:t>
      </w:r>
      <w:r>
        <w:t>5].</w:t>
      </w:r>
    </w:p>
    <w:p w14:paraId="6EB761F2" w14:textId="16BE57EA"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015BE1">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97A96FD"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015BE1">
        <w:t>TS 38.300 [</w:t>
      </w:r>
      <w:r w:rsidR="009D5D15">
        <w:t>12]</w:t>
      </w:r>
      <w:r w:rsidRPr="00CB5EC9">
        <w:t>.</w:t>
      </w:r>
    </w:p>
    <w:p w14:paraId="78E9CD33" w14:textId="29A2098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p>
    <w:p w14:paraId="4FAAD9D1" w14:textId="6DE857A3"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015BE1">
        <w:rPr>
          <w:noProof/>
        </w:rPr>
        <w:t>TS 38.300 [</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06" w:name="_Toc73625624"/>
      <w:bookmarkStart w:id="1007" w:name="_Toc66692737"/>
      <w:bookmarkStart w:id="1008" w:name="_Toc66701919"/>
      <w:bookmarkStart w:id="1009" w:name="_Toc69883598"/>
      <w:bookmarkStart w:id="1010" w:name="_Toc122420062"/>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06"/>
      <w:bookmarkEnd w:id="101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11" w:name="_Toc73625625"/>
      <w:bookmarkStart w:id="1012" w:name="_Toc122420063"/>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11"/>
      <w:bookmarkEnd w:id="1012"/>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5F27137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015BE1" w:rsidRPr="00CB5EC9">
        <w:t>TS</w:t>
      </w:r>
      <w:r w:rsidR="00015BE1">
        <w:t> </w:t>
      </w:r>
      <w:r w:rsidR="00015BE1" w:rsidRPr="00CB5EC9">
        <w:t>23.503</w:t>
      </w:r>
      <w:r w:rsidR="00015BE1">
        <w:t> </w:t>
      </w:r>
      <w:r w:rsidR="00015BE1" w:rsidRPr="00CB5EC9">
        <w:t>[</w:t>
      </w:r>
      <w:r w:rsidRPr="00CB5EC9">
        <w:t>9]. The URSP rules defined in clause</w:t>
      </w:r>
      <w:r w:rsidR="00FE0B91" w:rsidRPr="00CB5EC9">
        <w:rPr>
          <w:noProof/>
        </w:rPr>
        <w:t> </w:t>
      </w:r>
      <w:r w:rsidRPr="00CB5EC9">
        <w:t xml:space="preserve">6.6.2.1 of </w:t>
      </w:r>
      <w:r w:rsidR="00015BE1" w:rsidRPr="00CB5EC9">
        <w:t>TS</w:t>
      </w:r>
      <w:r w:rsidR="00015BE1">
        <w:t> </w:t>
      </w:r>
      <w:r w:rsidR="00015BE1" w:rsidRPr="00CB5EC9">
        <w:t>23.503</w:t>
      </w:r>
      <w:r w:rsidR="00015BE1">
        <w:t> </w:t>
      </w:r>
      <w:r w:rsidR="00015BE1"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129FC647"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015BE1" w:rsidRPr="00CB5EC9">
        <w:t>TS</w:t>
      </w:r>
      <w:r w:rsidR="00015BE1">
        <w:t> </w:t>
      </w:r>
      <w:r w:rsidR="00015BE1" w:rsidRPr="00CB5EC9">
        <w:t>23.503</w:t>
      </w:r>
      <w:r w:rsidR="00015BE1">
        <w:t> </w:t>
      </w:r>
      <w:r w:rsidR="00015BE1"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20EECE6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015BE1" w:rsidRPr="00CB5EC9">
        <w:t>TS</w:t>
      </w:r>
      <w:r w:rsidR="00015BE1">
        <w:t> </w:t>
      </w:r>
      <w:r w:rsidR="00015BE1" w:rsidRPr="00CB5EC9">
        <w:t>23.503</w:t>
      </w:r>
      <w:r w:rsidR="00015BE1">
        <w:t> </w:t>
      </w:r>
      <w:r w:rsidR="00015BE1"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13" w:name="_Toc45012615"/>
      <w:bookmarkStart w:id="1014" w:name="_Toc51754041"/>
      <w:bookmarkStart w:id="1015" w:name="_Toc51754175"/>
      <w:bookmarkStart w:id="1016" w:name="_Toc51839002"/>
      <w:bookmarkStart w:id="1017" w:name="_Toc66692738"/>
      <w:bookmarkStart w:id="1018" w:name="_Toc66701920"/>
      <w:bookmarkStart w:id="1019" w:name="_Toc69883599"/>
      <w:bookmarkStart w:id="1020" w:name="_Toc73625626"/>
      <w:bookmarkStart w:id="1021" w:name="_Toc122420064"/>
      <w:bookmarkEnd w:id="1007"/>
      <w:bookmarkEnd w:id="1008"/>
      <w:bookmarkEnd w:id="1009"/>
      <w:r w:rsidRPr="00CB5EC9">
        <w:rPr>
          <w:lang w:eastAsia="ko-KR"/>
        </w:rPr>
        <w:t>6.</w:t>
      </w:r>
      <w:r w:rsidR="00FA1D6C" w:rsidRPr="00CB5EC9">
        <w:rPr>
          <w:lang w:eastAsia="ko-KR"/>
        </w:rPr>
        <w:t>6</w:t>
      </w:r>
      <w:r w:rsidRPr="00CB5EC9">
        <w:rPr>
          <w:lang w:eastAsia="ko-KR"/>
        </w:rPr>
        <w:tab/>
      </w:r>
      <w:bookmarkEnd w:id="1013"/>
      <w:bookmarkEnd w:id="1014"/>
      <w:bookmarkEnd w:id="1015"/>
      <w:bookmarkEnd w:id="1016"/>
      <w:r w:rsidRPr="00CB5EC9">
        <w:rPr>
          <w:lang w:eastAsia="zh-CN"/>
        </w:rPr>
        <w:t>Procedures for Service Authorization to NG-RAN</w:t>
      </w:r>
      <w:bookmarkEnd w:id="1017"/>
      <w:bookmarkEnd w:id="1018"/>
      <w:bookmarkEnd w:id="1019"/>
      <w:bookmarkEnd w:id="1020"/>
      <w:bookmarkEnd w:id="1021"/>
    </w:p>
    <w:p w14:paraId="346CAE4C" w14:textId="06D827EF" w:rsidR="008C47BE" w:rsidRPr="00CB5EC9" w:rsidRDefault="008C47BE" w:rsidP="008C47BE">
      <w:pPr>
        <w:pStyle w:val="Heading3"/>
      </w:pPr>
      <w:bookmarkStart w:id="1022" w:name="_Toc19199147"/>
      <w:bookmarkStart w:id="1023" w:name="_Toc27821937"/>
      <w:bookmarkStart w:id="1024" w:name="_Toc36126292"/>
      <w:bookmarkStart w:id="1025" w:name="_Toc45012616"/>
      <w:bookmarkStart w:id="1026" w:name="_Toc51754042"/>
      <w:bookmarkStart w:id="1027" w:name="_Toc51754176"/>
      <w:bookmarkStart w:id="1028" w:name="_Toc51839003"/>
      <w:bookmarkStart w:id="1029" w:name="_Toc66692739"/>
      <w:bookmarkStart w:id="1030" w:name="_Toc66701921"/>
      <w:bookmarkStart w:id="1031" w:name="_Toc69883600"/>
      <w:bookmarkStart w:id="1032" w:name="_Toc73625627"/>
      <w:bookmarkStart w:id="1033" w:name="_Toc122420065"/>
      <w:r w:rsidRPr="00CB5EC9">
        <w:t>6.</w:t>
      </w:r>
      <w:r w:rsidR="00FA1D6C" w:rsidRPr="00CB5EC9">
        <w:t>6</w:t>
      </w:r>
      <w:r w:rsidRPr="00CB5EC9">
        <w:t>.1</w:t>
      </w:r>
      <w:r w:rsidRPr="00CB5EC9">
        <w:tab/>
        <w:t>General</w:t>
      </w:r>
      <w:bookmarkEnd w:id="1022"/>
      <w:bookmarkEnd w:id="1023"/>
      <w:bookmarkEnd w:id="1024"/>
      <w:bookmarkEnd w:id="1025"/>
      <w:bookmarkEnd w:id="1026"/>
      <w:bookmarkEnd w:id="1027"/>
      <w:bookmarkEnd w:id="1028"/>
      <w:bookmarkEnd w:id="1029"/>
      <w:bookmarkEnd w:id="1030"/>
      <w:bookmarkEnd w:id="1031"/>
      <w:bookmarkEnd w:id="1032"/>
      <w:bookmarkEnd w:id="1033"/>
    </w:p>
    <w:p w14:paraId="48676ECD" w14:textId="32EA7088" w:rsidR="008C47BE" w:rsidRPr="00CB5EC9" w:rsidRDefault="008C47BE" w:rsidP="008C47BE">
      <w:pPr>
        <w:rPr>
          <w:rFonts w:eastAsia="SimSun"/>
        </w:rPr>
      </w:pPr>
      <w:bookmarkStart w:id="1034" w:name="_Toc19199148"/>
      <w:bookmarkStart w:id="1035" w:name="_Toc27821938"/>
      <w:bookmarkStart w:id="1036" w:name="_Toc36126293"/>
      <w:bookmarkStart w:id="1037" w:name="_Toc45012617"/>
      <w:bookmarkStart w:id="1038" w:name="_Toc51754043"/>
      <w:bookmarkStart w:id="1039" w:name="_Toc51754177"/>
      <w:bookmarkStart w:id="1040"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41" w:name="_Toc66692740"/>
      <w:bookmarkStart w:id="1042" w:name="_Toc66701922"/>
      <w:bookmarkStart w:id="1043" w:name="_Toc69883601"/>
      <w:bookmarkStart w:id="1044" w:name="_Toc73625628"/>
      <w:bookmarkStart w:id="1045" w:name="_Toc122420066"/>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34"/>
      <w:bookmarkEnd w:id="1035"/>
      <w:bookmarkEnd w:id="1036"/>
      <w:bookmarkEnd w:id="1037"/>
      <w:bookmarkEnd w:id="1038"/>
      <w:bookmarkEnd w:id="1039"/>
      <w:bookmarkEnd w:id="1040"/>
      <w:bookmarkEnd w:id="1041"/>
      <w:bookmarkEnd w:id="1042"/>
      <w:bookmarkEnd w:id="1043"/>
      <w:bookmarkEnd w:id="1044"/>
      <w:bookmarkEnd w:id="1045"/>
    </w:p>
    <w:p w14:paraId="3C0973F2" w14:textId="249D581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7DA6A089"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015BE1" w:rsidRPr="00CB5EC9">
        <w:t>TS</w:t>
      </w:r>
      <w:r w:rsidR="00015BE1">
        <w:t> </w:t>
      </w:r>
      <w:r w:rsidR="00015BE1" w:rsidRPr="00CB5EC9">
        <w:t>23.502</w:t>
      </w:r>
      <w:r w:rsidR="00015BE1">
        <w:t> </w:t>
      </w:r>
      <w:r w:rsidR="00015BE1"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1AA12938"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015BE1" w:rsidRPr="00CB5EC9">
        <w:t>TS</w:t>
      </w:r>
      <w:r w:rsidR="00015BE1">
        <w:t> </w:t>
      </w:r>
      <w:r w:rsidR="00015BE1" w:rsidRPr="00CB5EC9">
        <w:t>23.502</w:t>
      </w:r>
      <w:r w:rsidR="00015BE1">
        <w:t> </w:t>
      </w:r>
      <w:r w:rsidR="00015BE1" w:rsidRPr="00CB5EC9">
        <w:t>[</w:t>
      </w:r>
      <w:r w:rsidRPr="00CB5EC9">
        <w:t>5].</w:t>
      </w:r>
    </w:p>
    <w:p w14:paraId="1DD78FFB" w14:textId="2BC33C4B" w:rsidR="008C47BE" w:rsidRPr="00CB5EC9" w:rsidRDefault="008C47BE" w:rsidP="008C47BE">
      <w:pPr>
        <w:pStyle w:val="Heading3"/>
      </w:pPr>
      <w:bookmarkStart w:id="1046" w:name="_Toc19199149"/>
      <w:bookmarkStart w:id="1047" w:name="_Toc27821939"/>
      <w:bookmarkStart w:id="1048" w:name="_Toc36126294"/>
      <w:bookmarkStart w:id="1049" w:name="_Toc45012618"/>
      <w:bookmarkStart w:id="1050" w:name="_Toc51754044"/>
      <w:bookmarkStart w:id="1051" w:name="_Toc51754178"/>
      <w:bookmarkStart w:id="1052" w:name="_Toc51839005"/>
      <w:bookmarkStart w:id="1053" w:name="_Toc66692741"/>
      <w:bookmarkStart w:id="1054" w:name="_Toc66701923"/>
      <w:bookmarkStart w:id="1055" w:name="_Toc69883602"/>
      <w:bookmarkStart w:id="1056" w:name="_Toc73625629"/>
      <w:bookmarkStart w:id="1057" w:name="_Toc122420067"/>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46"/>
      <w:bookmarkEnd w:id="1047"/>
      <w:bookmarkEnd w:id="1048"/>
      <w:bookmarkEnd w:id="1049"/>
      <w:bookmarkEnd w:id="1050"/>
      <w:bookmarkEnd w:id="1051"/>
      <w:bookmarkEnd w:id="1052"/>
      <w:bookmarkEnd w:id="1053"/>
      <w:bookmarkEnd w:id="1054"/>
      <w:bookmarkEnd w:id="1055"/>
      <w:bookmarkEnd w:id="1056"/>
      <w:bookmarkEnd w:id="1057"/>
    </w:p>
    <w:p w14:paraId="71BB4036" w14:textId="001F51C1"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58" w:name="_Toc19199150"/>
      <w:bookmarkStart w:id="1059" w:name="_Toc27821940"/>
      <w:bookmarkStart w:id="1060" w:name="_Toc36126295"/>
      <w:bookmarkStart w:id="1061" w:name="_Toc45012619"/>
      <w:bookmarkStart w:id="1062" w:name="_Toc51754045"/>
      <w:bookmarkStart w:id="1063" w:name="_Toc51754179"/>
      <w:bookmarkStart w:id="1064" w:name="_Toc51839006"/>
      <w:bookmarkStart w:id="1065" w:name="_Toc66692742"/>
      <w:bookmarkStart w:id="1066" w:name="_Toc66701924"/>
      <w:bookmarkStart w:id="1067" w:name="_Toc69883603"/>
      <w:bookmarkStart w:id="1068" w:name="_Toc73625630"/>
      <w:bookmarkStart w:id="1069" w:name="_Toc122420068"/>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58"/>
      <w:bookmarkEnd w:id="1059"/>
      <w:bookmarkEnd w:id="1060"/>
      <w:bookmarkEnd w:id="1061"/>
      <w:bookmarkEnd w:id="1062"/>
      <w:bookmarkEnd w:id="1063"/>
      <w:bookmarkEnd w:id="1064"/>
      <w:bookmarkEnd w:id="1065"/>
      <w:bookmarkEnd w:id="1066"/>
      <w:bookmarkEnd w:id="1067"/>
      <w:bookmarkEnd w:id="1068"/>
      <w:bookmarkEnd w:id="1069"/>
    </w:p>
    <w:p w14:paraId="10E7AED8" w14:textId="7E02F722"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70" w:name="_Toc19199151"/>
      <w:bookmarkStart w:id="1071" w:name="_Toc27821941"/>
      <w:bookmarkStart w:id="1072" w:name="_Toc36126296"/>
      <w:bookmarkStart w:id="1073" w:name="_Toc45012620"/>
      <w:bookmarkStart w:id="1074" w:name="_Toc51754046"/>
      <w:bookmarkStart w:id="1075" w:name="_Toc51754180"/>
      <w:bookmarkStart w:id="1076" w:name="_Toc51839007"/>
      <w:bookmarkStart w:id="1077" w:name="_Toc66692743"/>
      <w:bookmarkStart w:id="1078" w:name="_Toc66701925"/>
      <w:bookmarkStart w:id="1079" w:name="_Toc69883604"/>
      <w:bookmarkStart w:id="1080" w:name="_Toc73625631"/>
      <w:bookmarkStart w:id="1081" w:name="_Toc122420069"/>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70"/>
      <w:bookmarkEnd w:id="1071"/>
      <w:bookmarkEnd w:id="1072"/>
      <w:bookmarkEnd w:id="1073"/>
      <w:bookmarkEnd w:id="1074"/>
      <w:bookmarkEnd w:id="1075"/>
      <w:bookmarkEnd w:id="1076"/>
      <w:bookmarkEnd w:id="1077"/>
      <w:bookmarkEnd w:id="1078"/>
      <w:bookmarkEnd w:id="1079"/>
      <w:bookmarkEnd w:id="1080"/>
      <w:bookmarkEnd w:id="1081"/>
    </w:p>
    <w:p w14:paraId="1542EF37" w14:textId="5860A4D4"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082" w:name="_Toc19199152"/>
      <w:bookmarkStart w:id="1083" w:name="_Toc27821942"/>
      <w:bookmarkStart w:id="1084" w:name="_Toc36126297"/>
      <w:bookmarkStart w:id="1085" w:name="_Toc45012621"/>
      <w:bookmarkStart w:id="1086" w:name="_Toc51754047"/>
      <w:bookmarkStart w:id="1087" w:name="_Toc51754181"/>
      <w:bookmarkStart w:id="1088" w:name="_Toc51839008"/>
      <w:bookmarkStart w:id="1089" w:name="_Toc66692744"/>
      <w:bookmarkStart w:id="1090" w:name="_Toc66701926"/>
      <w:bookmarkStart w:id="1091" w:name="_Toc69883605"/>
      <w:bookmarkStart w:id="1092" w:name="_Toc73625632"/>
      <w:bookmarkStart w:id="1093" w:name="_Toc122420070"/>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082"/>
      <w:bookmarkEnd w:id="1083"/>
      <w:bookmarkEnd w:id="1084"/>
      <w:bookmarkEnd w:id="1085"/>
      <w:bookmarkEnd w:id="1086"/>
      <w:bookmarkEnd w:id="1087"/>
      <w:bookmarkEnd w:id="1088"/>
      <w:bookmarkEnd w:id="1089"/>
      <w:bookmarkEnd w:id="1090"/>
      <w:bookmarkEnd w:id="1091"/>
      <w:bookmarkEnd w:id="1092"/>
      <w:bookmarkEnd w:id="1093"/>
    </w:p>
    <w:p w14:paraId="522D7860" w14:textId="5B199A9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094" w:name="_Toc19199153"/>
      <w:bookmarkStart w:id="1095" w:name="_Toc27821943"/>
      <w:bookmarkStart w:id="1096" w:name="_Toc36126298"/>
      <w:bookmarkStart w:id="1097" w:name="_Toc45012622"/>
      <w:bookmarkStart w:id="1098" w:name="_Toc51754048"/>
      <w:bookmarkStart w:id="1099" w:name="_Toc51754182"/>
      <w:bookmarkStart w:id="1100" w:name="_Toc51839009"/>
      <w:bookmarkStart w:id="1101" w:name="_Toc66692745"/>
      <w:bookmarkStart w:id="1102" w:name="_Toc66701927"/>
      <w:bookmarkStart w:id="1103" w:name="_Toc69883606"/>
      <w:bookmarkStart w:id="1104" w:name="_Toc73625633"/>
      <w:bookmarkStart w:id="1105" w:name="_Toc122420071"/>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094"/>
      <w:bookmarkEnd w:id="1095"/>
      <w:bookmarkEnd w:id="1096"/>
      <w:bookmarkEnd w:id="1097"/>
      <w:bookmarkEnd w:id="1098"/>
      <w:bookmarkEnd w:id="1099"/>
      <w:bookmarkEnd w:id="1100"/>
      <w:bookmarkEnd w:id="1101"/>
      <w:bookmarkEnd w:id="1102"/>
      <w:bookmarkEnd w:id="1103"/>
      <w:bookmarkEnd w:id="1104"/>
      <w:bookmarkEnd w:id="1105"/>
    </w:p>
    <w:p w14:paraId="20BBA268" w14:textId="4ACF1214" w:rsidR="003C790E" w:rsidRPr="00CB5EC9" w:rsidRDefault="003C790E" w:rsidP="003C790E">
      <w:bookmarkStart w:id="1106" w:name="_Toc19105837"/>
      <w:bookmarkStart w:id="1107" w:name="_Toc27821253"/>
      <w:bookmarkStart w:id="1108" w:name="_Toc36124592"/>
      <w:bookmarkStart w:id="1109" w:name="_Toc36125032"/>
      <w:bookmarkStart w:id="1110" w:name="_Toc36125191"/>
      <w:bookmarkStart w:id="1111" w:name="_Toc45009496"/>
      <w:bookmarkStart w:id="1112" w:name="_Toc66692746"/>
      <w:r w:rsidRPr="00CB5EC9">
        <w:t xml:space="preserve">The UE Policy Association Establishment procedure and UE Policy Association Modification procedure, as defined in </w:t>
      </w:r>
      <w:r w:rsidR="00015BE1" w:rsidRPr="00CB5EC9">
        <w:t>TS</w:t>
      </w:r>
      <w:r w:rsidR="00015BE1">
        <w:t> </w:t>
      </w:r>
      <w:r w:rsidR="00015BE1" w:rsidRPr="00CB5EC9">
        <w:t>23.502</w:t>
      </w:r>
      <w:r w:rsidR="00015BE1">
        <w:t> </w:t>
      </w:r>
      <w:r w:rsidR="00015BE1" w:rsidRPr="00CB5EC9">
        <w:t>[</w:t>
      </w:r>
      <w:r w:rsidRPr="00CB5EC9">
        <w:t xml:space="preserve">5], is used to provide the AMF with PC5 QoS parameters used by NG-RAN. 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13" w:name="_Toc66701928"/>
      <w:bookmarkStart w:id="1114" w:name="_Toc69883607"/>
      <w:bookmarkStart w:id="1115" w:name="_Toc73625634"/>
      <w:bookmarkStart w:id="1116" w:name="_Toc122420072"/>
      <w:r w:rsidRPr="00CB5EC9">
        <w:rPr>
          <w:rFonts w:eastAsia="SimSun"/>
          <w:lang w:eastAsia="zh-CN"/>
        </w:rPr>
        <w:t>7</w:t>
      </w:r>
      <w:r w:rsidRPr="00CB5EC9">
        <w:rPr>
          <w:lang w:eastAsia="ko-KR"/>
        </w:rPr>
        <w:tab/>
      </w:r>
      <w:r w:rsidRPr="00CB5EC9">
        <w:rPr>
          <w:rFonts w:eastAsia="SimSun"/>
          <w:lang w:eastAsia="zh-CN"/>
        </w:rPr>
        <w:t>Network Function Services</w:t>
      </w:r>
      <w:bookmarkEnd w:id="1106"/>
      <w:bookmarkEnd w:id="1107"/>
      <w:bookmarkEnd w:id="1108"/>
      <w:bookmarkEnd w:id="1109"/>
      <w:bookmarkEnd w:id="1110"/>
      <w:bookmarkEnd w:id="1111"/>
      <w:bookmarkEnd w:id="1112"/>
      <w:bookmarkEnd w:id="1113"/>
      <w:bookmarkEnd w:id="1114"/>
      <w:bookmarkEnd w:id="1115"/>
      <w:bookmarkEnd w:id="1116"/>
    </w:p>
    <w:p w14:paraId="0439564F" w14:textId="77777777" w:rsidR="008C47BE" w:rsidRPr="00CB5EC9" w:rsidRDefault="008C47BE" w:rsidP="008C47BE">
      <w:pPr>
        <w:pStyle w:val="Heading2"/>
        <w:rPr>
          <w:rFonts w:eastAsia="SimSun"/>
          <w:lang w:eastAsia="zh-CN"/>
        </w:rPr>
      </w:pPr>
      <w:bookmarkStart w:id="1117" w:name="_Toc19105838"/>
      <w:bookmarkStart w:id="1118" w:name="_Toc27821254"/>
      <w:bookmarkStart w:id="1119" w:name="_Toc36124593"/>
      <w:bookmarkStart w:id="1120" w:name="_Toc36125033"/>
      <w:bookmarkStart w:id="1121" w:name="_Toc36125192"/>
      <w:bookmarkStart w:id="1122" w:name="_Toc45009497"/>
      <w:bookmarkStart w:id="1123" w:name="_Toc66692747"/>
      <w:bookmarkStart w:id="1124" w:name="_Toc66701929"/>
      <w:bookmarkStart w:id="1125" w:name="_Toc69883608"/>
      <w:bookmarkStart w:id="1126" w:name="_Toc73625635"/>
      <w:bookmarkStart w:id="1127" w:name="_Toc122420073"/>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17"/>
      <w:bookmarkEnd w:id="1118"/>
      <w:bookmarkEnd w:id="1119"/>
      <w:bookmarkEnd w:id="1120"/>
      <w:bookmarkEnd w:id="1121"/>
      <w:bookmarkEnd w:id="1122"/>
      <w:bookmarkEnd w:id="1123"/>
      <w:bookmarkEnd w:id="1124"/>
      <w:bookmarkEnd w:id="1125"/>
      <w:bookmarkEnd w:id="1126"/>
      <w:bookmarkEnd w:id="1127"/>
    </w:p>
    <w:p w14:paraId="26B0BA2A" w14:textId="77777777" w:rsidR="008C47BE" w:rsidRPr="00CB5EC9" w:rsidRDefault="008C47BE" w:rsidP="008C47BE">
      <w:pPr>
        <w:pStyle w:val="Heading3"/>
      </w:pPr>
      <w:bookmarkStart w:id="1128" w:name="_Toc20204733"/>
      <w:bookmarkStart w:id="1129" w:name="_Toc27895447"/>
      <w:bookmarkStart w:id="1130" w:name="_Toc36192551"/>
      <w:bookmarkStart w:id="1131" w:name="_Toc45193653"/>
      <w:bookmarkStart w:id="1132" w:name="_Toc47593285"/>
      <w:bookmarkStart w:id="1133" w:name="_Toc51835372"/>
      <w:bookmarkStart w:id="1134" w:name="_Toc59101198"/>
      <w:bookmarkStart w:id="1135" w:name="_Toc66692748"/>
      <w:bookmarkStart w:id="1136" w:name="_Toc66701930"/>
      <w:bookmarkStart w:id="1137" w:name="_Toc69883609"/>
      <w:bookmarkStart w:id="1138" w:name="_Toc73625636"/>
      <w:bookmarkStart w:id="1139" w:name="_Toc122420074"/>
      <w:r w:rsidRPr="00CB5EC9">
        <w:t>7.1.1</w:t>
      </w:r>
      <w:r w:rsidRPr="00CB5EC9">
        <w:tab/>
        <w:t>General</w:t>
      </w:r>
      <w:bookmarkEnd w:id="1128"/>
      <w:bookmarkEnd w:id="1129"/>
      <w:bookmarkEnd w:id="1130"/>
      <w:bookmarkEnd w:id="1131"/>
      <w:bookmarkEnd w:id="1132"/>
      <w:bookmarkEnd w:id="1133"/>
      <w:bookmarkEnd w:id="1134"/>
      <w:bookmarkEnd w:id="1135"/>
      <w:bookmarkEnd w:id="1136"/>
      <w:bookmarkEnd w:id="1137"/>
      <w:bookmarkEnd w:id="1138"/>
      <w:bookmarkEnd w:id="113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40" w:name="_Toc20204734"/>
      <w:bookmarkStart w:id="1141" w:name="_Toc27895448"/>
      <w:bookmarkStart w:id="1142" w:name="_Toc36192552"/>
      <w:bookmarkStart w:id="1143" w:name="_Toc45193654"/>
      <w:bookmarkStart w:id="1144" w:name="_Toc47593286"/>
      <w:bookmarkStart w:id="1145" w:name="_Toc51835373"/>
      <w:bookmarkStart w:id="1146" w:name="_Toc59101199"/>
      <w:bookmarkStart w:id="1147" w:name="_Toc66692749"/>
      <w:bookmarkStart w:id="1148" w:name="_Toc66701931"/>
      <w:bookmarkStart w:id="1149" w:name="_Toc69883610"/>
      <w:bookmarkStart w:id="1150" w:name="_Toc73625637"/>
      <w:bookmarkStart w:id="1151" w:name="_Toc122420075"/>
      <w:r w:rsidRPr="00CB5EC9">
        <w:t>7.1.2</w:t>
      </w:r>
      <w:r w:rsidRPr="00CB5EC9">
        <w:tab/>
        <w:t>N5g-ddnmf_Discovery service</w:t>
      </w:r>
      <w:bookmarkEnd w:id="1140"/>
      <w:bookmarkEnd w:id="1141"/>
      <w:bookmarkEnd w:id="1142"/>
      <w:bookmarkEnd w:id="1143"/>
      <w:bookmarkEnd w:id="1144"/>
      <w:bookmarkEnd w:id="1145"/>
      <w:bookmarkEnd w:id="1146"/>
      <w:bookmarkEnd w:id="1147"/>
      <w:bookmarkEnd w:id="1148"/>
      <w:bookmarkEnd w:id="1149"/>
      <w:bookmarkEnd w:id="1150"/>
      <w:bookmarkEnd w:id="1151"/>
    </w:p>
    <w:p w14:paraId="563D3420" w14:textId="77777777" w:rsidR="008C47BE" w:rsidRPr="00CB5EC9" w:rsidRDefault="008C47BE" w:rsidP="008C47BE">
      <w:pPr>
        <w:pStyle w:val="Heading4"/>
      </w:pPr>
      <w:bookmarkStart w:id="1152" w:name="_Toc20204735"/>
      <w:bookmarkStart w:id="1153" w:name="_Toc27895449"/>
      <w:bookmarkStart w:id="1154" w:name="_Toc36192553"/>
      <w:bookmarkStart w:id="1155" w:name="_Toc45193655"/>
      <w:bookmarkStart w:id="1156" w:name="_Toc47593287"/>
      <w:bookmarkStart w:id="1157" w:name="_Toc51835374"/>
      <w:bookmarkStart w:id="1158" w:name="_Toc59101200"/>
      <w:bookmarkStart w:id="1159" w:name="_Toc66692750"/>
      <w:bookmarkStart w:id="1160" w:name="_Toc66701932"/>
      <w:bookmarkStart w:id="1161" w:name="_Toc69883611"/>
      <w:bookmarkStart w:id="1162" w:name="_Toc73625638"/>
      <w:bookmarkStart w:id="1163" w:name="_Toc122420076"/>
      <w:r w:rsidRPr="00CB5EC9">
        <w:t>7.1.2.1</w:t>
      </w:r>
      <w:r w:rsidRPr="00CB5EC9">
        <w:tab/>
        <w:t>General</w:t>
      </w:r>
      <w:bookmarkEnd w:id="1152"/>
      <w:bookmarkEnd w:id="1153"/>
      <w:bookmarkEnd w:id="1154"/>
      <w:bookmarkEnd w:id="1155"/>
      <w:bookmarkEnd w:id="1156"/>
      <w:bookmarkEnd w:id="1157"/>
      <w:bookmarkEnd w:id="1158"/>
      <w:bookmarkEnd w:id="1159"/>
      <w:bookmarkEnd w:id="1160"/>
      <w:bookmarkEnd w:id="1161"/>
      <w:bookmarkEnd w:id="1162"/>
      <w:bookmarkEnd w:id="1163"/>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64" w:name="_Toc20204736"/>
      <w:bookmarkStart w:id="1165" w:name="_Toc27895450"/>
      <w:bookmarkStart w:id="1166" w:name="_Toc36192554"/>
      <w:bookmarkStart w:id="1167" w:name="_Toc45193656"/>
      <w:bookmarkStart w:id="1168" w:name="_Toc47593288"/>
      <w:bookmarkStart w:id="1169" w:name="_Toc51835375"/>
      <w:bookmarkStart w:id="1170" w:name="_Toc59101201"/>
      <w:bookmarkStart w:id="1171" w:name="_Toc66692751"/>
      <w:bookmarkStart w:id="1172" w:name="_Toc66701933"/>
      <w:bookmarkStart w:id="1173" w:name="_Toc69883612"/>
      <w:bookmarkStart w:id="1174" w:name="_Toc73625639"/>
      <w:bookmarkStart w:id="1175" w:name="_Toc122420077"/>
      <w:r w:rsidRPr="00CB5EC9">
        <w:t>7.1.2.2</w:t>
      </w:r>
      <w:r w:rsidRPr="00CB5EC9">
        <w:tab/>
        <w:t>N5g-ddnmf_Discovery_AnnounceAuthorize service operation</w:t>
      </w:r>
      <w:bookmarkEnd w:id="1164"/>
      <w:bookmarkEnd w:id="1165"/>
      <w:bookmarkEnd w:id="1166"/>
      <w:bookmarkEnd w:id="1167"/>
      <w:bookmarkEnd w:id="1168"/>
      <w:bookmarkEnd w:id="1169"/>
      <w:bookmarkEnd w:id="1170"/>
      <w:bookmarkEnd w:id="1171"/>
      <w:bookmarkEnd w:id="1172"/>
      <w:bookmarkEnd w:id="1173"/>
      <w:bookmarkEnd w:id="1174"/>
      <w:bookmarkEnd w:id="117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176" w:name="_Toc66692752"/>
      <w:bookmarkStart w:id="1177" w:name="_Toc20204738"/>
      <w:bookmarkStart w:id="1178" w:name="_Toc27895452"/>
      <w:bookmarkStart w:id="1179" w:name="_Toc36192556"/>
      <w:bookmarkStart w:id="1180" w:name="_Toc45193658"/>
      <w:bookmarkStart w:id="1181" w:name="_Toc47593290"/>
      <w:bookmarkStart w:id="1182" w:name="_Toc51835377"/>
      <w:bookmarkStart w:id="1183" w:name="_Toc59101203"/>
    </w:p>
    <w:p w14:paraId="124F0D32" w14:textId="77777777" w:rsidR="008C47BE" w:rsidRPr="00CB5EC9" w:rsidRDefault="008C47BE" w:rsidP="008C47BE">
      <w:pPr>
        <w:pStyle w:val="Heading4"/>
      </w:pPr>
      <w:bookmarkStart w:id="1184" w:name="_Toc66701934"/>
      <w:bookmarkStart w:id="1185" w:name="_Toc69883613"/>
      <w:bookmarkStart w:id="1186" w:name="_Toc73625640"/>
      <w:bookmarkStart w:id="1187" w:name="_Toc122420078"/>
      <w:r w:rsidRPr="00CB5EC9">
        <w:t>7.1.2.3</w:t>
      </w:r>
      <w:r w:rsidRPr="00CB5EC9">
        <w:tab/>
        <w:t>N5g-ddnmf_Discovery_AnnounceUpdate service operation</w:t>
      </w:r>
      <w:bookmarkEnd w:id="1176"/>
      <w:bookmarkEnd w:id="1184"/>
      <w:bookmarkEnd w:id="1185"/>
      <w:bookmarkEnd w:id="1186"/>
      <w:bookmarkEnd w:id="118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188" w:name="_Toc66692753"/>
      <w:bookmarkEnd w:id="1177"/>
      <w:bookmarkEnd w:id="1178"/>
      <w:bookmarkEnd w:id="1179"/>
      <w:bookmarkEnd w:id="1180"/>
      <w:bookmarkEnd w:id="1181"/>
      <w:bookmarkEnd w:id="1182"/>
      <w:bookmarkEnd w:id="1183"/>
    </w:p>
    <w:p w14:paraId="66FE9BB5" w14:textId="77777777" w:rsidR="008C47BE" w:rsidRPr="00CB5EC9" w:rsidRDefault="008C47BE" w:rsidP="008C47BE">
      <w:pPr>
        <w:pStyle w:val="Heading4"/>
      </w:pPr>
      <w:bookmarkStart w:id="1189" w:name="_Toc66701935"/>
      <w:bookmarkStart w:id="1190" w:name="_Toc69883614"/>
      <w:bookmarkStart w:id="1191" w:name="_Toc73625641"/>
      <w:bookmarkStart w:id="1192" w:name="_Toc122420079"/>
      <w:r w:rsidRPr="00CB5EC9">
        <w:t>7.1.2.4</w:t>
      </w:r>
      <w:r w:rsidRPr="00CB5EC9">
        <w:tab/>
        <w:t>N5g-ddnmf_Discovery_MonitorAuthorize service operation</w:t>
      </w:r>
      <w:bookmarkEnd w:id="1188"/>
      <w:bookmarkEnd w:id="1189"/>
      <w:bookmarkEnd w:id="1190"/>
      <w:bookmarkEnd w:id="1191"/>
      <w:bookmarkEnd w:id="119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193" w:name="_Toc66692754"/>
    </w:p>
    <w:p w14:paraId="542DEBA6" w14:textId="77777777" w:rsidR="008C47BE" w:rsidRPr="00CB5EC9" w:rsidRDefault="008C47BE" w:rsidP="008C47BE">
      <w:pPr>
        <w:pStyle w:val="Heading4"/>
      </w:pPr>
      <w:bookmarkStart w:id="1194" w:name="_Toc66701936"/>
      <w:bookmarkStart w:id="1195" w:name="_Toc69883615"/>
      <w:bookmarkStart w:id="1196" w:name="_Toc73625642"/>
      <w:bookmarkStart w:id="1197" w:name="_Toc122420080"/>
      <w:r w:rsidRPr="00CB5EC9">
        <w:t>7.1.2.5</w:t>
      </w:r>
      <w:r w:rsidRPr="00CB5EC9">
        <w:tab/>
        <w:t>N5g-ddnmf_Discovery_MonitorUpdate service operation</w:t>
      </w:r>
      <w:bookmarkEnd w:id="1193"/>
      <w:bookmarkEnd w:id="1194"/>
      <w:bookmarkEnd w:id="1195"/>
      <w:bookmarkEnd w:id="1196"/>
      <w:bookmarkEnd w:id="119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198" w:name="_Toc66692755"/>
      <w:bookmarkStart w:id="1199" w:name="_Toc66701937"/>
      <w:bookmarkStart w:id="1200" w:name="_Toc69883616"/>
      <w:bookmarkStart w:id="1201" w:name="_Toc73625643"/>
      <w:bookmarkStart w:id="1202" w:name="_Toc122420081"/>
      <w:r w:rsidRPr="00CB5EC9">
        <w:t>7.1.2.6</w:t>
      </w:r>
      <w:r w:rsidRPr="00CB5EC9">
        <w:tab/>
        <w:t>N5g-ddnmf_Discovery_MonitorUpdateResult service operation</w:t>
      </w:r>
      <w:bookmarkEnd w:id="1198"/>
      <w:bookmarkEnd w:id="1199"/>
      <w:bookmarkEnd w:id="1200"/>
      <w:bookmarkEnd w:id="1201"/>
      <w:bookmarkEnd w:id="120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03" w:name="_Toc66692756"/>
      <w:bookmarkStart w:id="1204" w:name="_Toc66701938"/>
      <w:bookmarkStart w:id="1205" w:name="_Toc69883617"/>
      <w:bookmarkStart w:id="1206" w:name="_Toc73625644"/>
      <w:bookmarkStart w:id="1207" w:name="_Toc122420082"/>
      <w:r w:rsidRPr="00CB5EC9">
        <w:t>7.1.2.7</w:t>
      </w:r>
      <w:r w:rsidRPr="00CB5EC9">
        <w:tab/>
        <w:t>N5g-ddnmf_Discovery_DiscoveryAuthorize service operation</w:t>
      </w:r>
      <w:bookmarkEnd w:id="1203"/>
      <w:bookmarkEnd w:id="1204"/>
      <w:bookmarkEnd w:id="1205"/>
      <w:bookmarkEnd w:id="1206"/>
      <w:bookmarkEnd w:id="1207"/>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08" w:name="_Toc66692757"/>
      <w:bookmarkStart w:id="1209" w:name="_Toc66701939"/>
      <w:bookmarkStart w:id="1210" w:name="_Toc69883618"/>
      <w:bookmarkStart w:id="1211" w:name="_Toc73625645"/>
      <w:bookmarkStart w:id="1212" w:name="_Toc122420083"/>
      <w:r w:rsidRPr="00CB5EC9">
        <w:t>7.1.2.8</w:t>
      </w:r>
      <w:r w:rsidRPr="00CB5EC9">
        <w:tab/>
        <w:t>N5g-ddnmf_Discovery_MatchReport service operation</w:t>
      </w:r>
      <w:bookmarkEnd w:id="1208"/>
      <w:bookmarkEnd w:id="1209"/>
      <w:bookmarkEnd w:id="1210"/>
      <w:bookmarkEnd w:id="1211"/>
      <w:bookmarkEnd w:id="121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13" w:name="_Toc66692758"/>
      <w:bookmarkStart w:id="1214" w:name="_Toc66701940"/>
      <w:bookmarkStart w:id="1215" w:name="_Toc69883619"/>
      <w:bookmarkStart w:id="1216" w:name="_Toc73625646"/>
      <w:bookmarkStart w:id="1217" w:name="_Toc122420084"/>
      <w:r w:rsidRPr="00CB5EC9">
        <w:t>7.1.2.9</w:t>
      </w:r>
      <w:r w:rsidRPr="00CB5EC9">
        <w:tab/>
        <w:t>N5g-ddnmf_Discovery_MatchInformation service operation</w:t>
      </w:r>
      <w:bookmarkEnd w:id="1213"/>
      <w:bookmarkEnd w:id="1214"/>
      <w:bookmarkEnd w:id="1215"/>
      <w:bookmarkEnd w:id="1216"/>
      <w:bookmarkEnd w:id="121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18" w:name="_Toc122420085"/>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18"/>
    </w:p>
    <w:p w14:paraId="63E42A10" w14:textId="7B619DC7" w:rsidR="00607512" w:rsidRPr="00CB5EC9" w:rsidRDefault="00607512" w:rsidP="00607512">
      <w:pPr>
        <w:pStyle w:val="Heading3"/>
      </w:pPr>
      <w:bookmarkStart w:id="1219" w:name="_Toc122420086"/>
      <w:r w:rsidRPr="00CB5EC9">
        <w:t>7.</w:t>
      </w:r>
      <w:r w:rsidR="00DF6577" w:rsidRPr="00CB5EC9">
        <w:t>2</w:t>
      </w:r>
      <w:r w:rsidRPr="00CB5EC9">
        <w:t>.1</w:t>
      </w:r>
      <w:r w:rsidRPr="00CB5EC9">
        <w:tab/>
        <w:t>General</w:t>
      </w:r>
      <w:bookmarkEnd w:id="121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20" w:name="_Toc122420087"/>
      <w:r w:rsidRPr="00CB5EC9">
        <w:t>7.</w:t>
      </w:r>
      <w:r w:rsidR="00F84D43" w:rsidRPr="00CB5EC9">
        <w:t>2</w:t>
      </w:r>
      <w:r w:rsidRPr="00CB5EC9">
        <w:t>.</w:t>
      </w:r>
      <w:r w:rsidR="00F84D43" w:rsidRPr="00CB5EC9">
        <w:t>2</w:t>
      </w:r>
      <w:r w:rsidRPr="00CB5EC9">
        <w:tab/>
        <w:t>Naf_ProSe service</w:t>
      </w:r>
      <w:bookmarkEnd w:id="1220"/>
    </w:p>
    <w:p w14:paraId="2B354436" w14:textId="1CB2B037" w:rsidR="00607512" w:rsidRPr="00CB5EC9" w:rsidRDefault="00607512" w:rsidP="00607512">
      <w:pPr>
        <w:pStyle w:val="Heading4"/>
        <w:rPr>
          <w:rFonts w:eastAsia="DengXian"/>
        </w:rPr>
      </w:pPr>
      <w:bookmarkStart w:id="1221" w:name="_Toc12242008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2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22" w:name="_Toc122420089"/>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2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23" w:name="_Toc122420090"/>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2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24" w:name="_Toc122420091"/>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24"/>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25" w:name="_Toc66692759"/>
      <w:bookmarkStart w:id="1226" w:name="_Toc66701941"/>
      <w:bookmarkStart w:id="1227" w:name="_Toc69883620"/>
      <w:bookmarkStart w:id="1228" w:name="_Toc73625647"/>
      <w:bookmarkStart w:id="1229" w:name="_Toc122420092"/>
      <w:r w:rsidRPr="00CB5EC9">
        <w:lastRenderedPageBreak/>
        <w:t>Annex A (informative):</w:t>
      </w:r>
      <w:r w:rsidRPr="00CB5EC9">
        <w:br/>
        <w:t>Change history</w:t>
      </w:r>
      <w:bookmarkStart w:id="1230" w:name="historyclause"/>
      <w:bookmarkEnd w:id="1225"/>
      <w:bookmarkEnd w:id="1226"/>
      <w:bookmarkEnd w:id="1227"/>
      <w:bookmarkEnd w:id="1228"/>
      <w:bookmarkEnd w:id="1229"/>
      <w:bookmarkEnd w:id="1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bl>
    <w:p w14:paraId="67B239A3" w14:textId="1932EEAD" w:rsidR="00080512" w:rsidRPr="00CB5EC9" w:rsidRDefault="00080512" w:rsidP="008C47BE"/>
    <w:sectPr w:rsidR="00080512" w:rsidRPr="00CB5EC9">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F728E0" w14:textId="77777777" w:rsidR="00DF6561" w:rsidRDefault="00DF6561">
      <w:r>
        <w:separator/>
      </w:r>
    </w:p>
  </w:endnote>
  <w:endnote w:type="continuationSeparator" w:id="0">
    <w:p w14:paraId="0DAD4D3B" w14:textId="77777777" w:rsidR="00DF6561" w:rsidRDefault="00DF65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0A1F8" w14:textId="77777777" w:rsidR="0030208B" w:rsidRPr="0030208B" w:rsidRDefault="0030208B" w:rsidP="0030208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A9989" w14:textId="77777777" w:rsidR="0030208B" w:rsidRDefault="0030208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8F23B" w14:textId="77777777" w:rsidR="0030208B" w:rsidRPr="0030208B" w:rsidRDefault="0030208B" w:rsidP="0030208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30208B" w:rsidRDefault="001755E5" w:rsidP="0030208B">
    <w:pPr>
      <w:pStyle w:val="Footer"/>
      <w:rPr>
        <w:rFonts w:cs="Arial"/>
        <w:sz w:val="20"/>
      </w:rPr>
    </w:pPr>
    <w:r w:rsidRPr="0030208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2F688" w14:textId="77777777" w:rsidR="00DF6561" w:rsidRDefault="00DF6561">
      <w:r>
        <w:separator/>
      </w:r>
    </w:p>
  </w:footnote>
  <w:footnote w:type="continuationSeparator" w:id="0">
    <w:p w14:paraId="045731B0" w14:textId="77777777" w:rsidR="00DF6561" w:rsidRDefault="00DF65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9F709" w14:textId="77777777" w:rsidR="0030208B" w:rsidRDefault="003020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7DB1A" w14:textId="77777777" w:rsidR="0030208B" w:rsidRDefault="0030208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29FCF" w14:textId="77777777" w:rsidR="0030208B" w:rsidRDefault="0030208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7B844A93" w:rsidR="001755E5" w:rsidRDefault="001755E5">
    <w:pPr>
      <w:framePr w:h="284" w:hRule="exact" w:wrap="around" w:vAnchor="text" w:hAnchor="margin" w:xAlign="right" w:y="1"/>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STYLEREF ZA </w:instrText>
    </w:r>
    <w:r w:rsidRPr="0030208B">
      <w:rPr>
        <w:rFonts w:ascii="Arial" w:hAnsi="Arial" w:cs="Arial"/>
        <w:b/>
        <w:szCs w:val="18"/>
      </w:rPr>
      <w:fldChar w:fldCharType="separate"/>
    </w:r>
    <w:r w:rsidR="0030208B">
      <w:rPr>
        <w:rFonts w:ascii="Arial" w:hAnsi="Arial" w:cs="Arial"/>
        <w:b/>
        <w:noProof/>
        <w:szCs w:val="18"/>
      </w:rPr>
      <w:t>3GPP TS 23.304 V17.5.0 (2022-12)</w:t>
    </w:r>
    <w:r w:rsidRPr="0030208B">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PAGE </w:instrText>
    </w:r>
    <w:r w:rsidRPr="0030208B">
      <w:rPr>
        <w:rFonts w:ascii="Arial" w:hAnsi="Arial" w:cs="Arial"/>
        <w:b/>
        <w:szCs w:val="18"/>
      </w:rPr>
      <w:fldChar w:fldCharType="separate"/>
    </w:r>
    <w:r w:rsidRPr="0030208B">
      <w:rPr>
        <w:rFonts w:ascii="Arial" w:hAnsi="Arial" w:cs="Arial"/>
        <w:b/>
        <w:noProof/>
        <w:szCs w:val="18"/>
      </w:rPr>
      <w:t>14</w:t>
    </w:r>
    <w:r w:rsidRPr="0030208B">
      <w:rPr>
        <w:rFonts w:ascii="Arial" w:hAnsi="Arial" w:cs="Arial"/>
        <w:b/>
        <w:szCs w:val="18"/>
      </w:rPr>
      <w:fldChar w:fldCharType="end"/>
    </w:r>
  </w:p>
  <w:p w14:paraId="729D67F0" w14:textId="01D87A21" w:rsidR="001755E5" w:rsidRDefault="001755E5">
    <w:pPr>
      <w:framePr w:h="284" w:hRule="exact" w:wrap="around" w:vAnchor="text" w:hAnchor="margin" w:y="7"/>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STYLEREF ZGSM </w:instrText>
    </w:r>
    <w:r w:rsidRPr="0030208B">
      <w:rPr>
        <w:rFonts w:ascii="Arial" w:hAnsi="Arial" w:cs="Arial"/>
        <w:b/>
        <w:szCs w:val="18"/>
      </w:rPr>
      <w:fldChar w:fldCharType="separate"/>
    </w:r>
    <w:r w:rsidR="0030208B">
      <w:rPr>
        <w:rFonts w:ascii="Arial" w:hAnsi="Arial" w:cs="Arial"/>
        <w:b/>
        <w:noProof/>
        <w:szCs w:val="18"/>
      </w:rPr>
      <w:t>Release 17</w:t>
    </w:r>
    <w:r w:rsidRPr="0030208B">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208B"/>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1220"/>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61"/>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208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30208B"/>
    <w:pPr>
      <w:ind w:left="1418" w:hanging="1418"/>
    </w:pPr>
  </w:style>
  <w:style w:type="paragraph" w:styleId="TOC8">
    <w:name w:val="toc 8"/>
    <w:basedOn w:val="TOC1"/>
    <w:uiPriority w:val="39"/>
    <w:rsid w:val="0030208B"/>
    <w:pPr>
      <w:spacing w:before="180"/>
      <w:ind w:left="2693" w:hanging="2693"/>
    </w:pPr>
    <w:rPr>
      <w:b/>
    </w:rPr>
  </w:style>
  <w:style w:type="paragraph" w:styleId="TOC1">
    <w:name w:val="toc 1"/>
    <w:uiPriority w:val="39"/>
    <w:rsid w:val="003020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0208B"/>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30208B"/>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020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208B"/>
    <w:pPr>
      <w:ind w:left="1701" w:hanging="1701"/>
    </w:pPr>
  </w:style>
  <w:style w:type="paragraph" w:styleId="TOC4">
    <w:name w:val="toc 4"/>
    <w:basedOn w:val="TOC3"/>
    <w:uiPriority w:val="39"/>
    <w:rsid w:val="0030208B"/>
    <w:pPr>
      <w:ind w:left="1418" w:hanging="1418"/>
    </w:pPr>
  </w:style>
  <w:style w:type="paragraph" w:styleId="TOC3">
    <w:name w:val="toc 3"/>
    <w:basedOn w:val="TOC2"/>
    <w:uiPriority w:val="39"/>
    <w:rsid w:val="0030208B"/>
    <w:pPr>
      <w:ind w:left="1134" w:hanging="1134"/>
    </w:pPr>
  </w:style>
  <w:style w:type="paragraph" w:styleId="TOC2">
    <w:name w:val="toc 2"/>
    <w:basedOn w:val="TOC1"/>
    <w:uiPriority w:val="39"/>
    <w:rsid w:val="0030208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0208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0208B"/>
    <w:pPr>
      <w:keepNext/>
      <w:spacing w:after="0"/>
    </w:pPr>
    <w:rPr>
      <w:rFonts w:ascii="Arial" w:hAnsi="Arial"/>
      <w:sz w:val="18"/>
    </w:rPr>
  </w:style>
  <w:style w:type="paragraph" w:customStyle="1" w:styleId="NO">
    <w:name w:val="NO"/>
    <w:basedOn w:val="Normal"/>
    <w:link w:val="NOChar"/>
    <w:rsid w:val="0030208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020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0208B"/>
    <w:pPr>
      <w:jc w:val="right"/>
    </w:pPr>
  </w:style>
  <w:style w:type="paragraph" w:customStyle="1" w:styleId="TAL">
    <w:name w:val="TAL"/>
    <w:basedOn w:val="Normal"/>
    <w:link w:val="TALChar"/>
    <w:rsid w:val="0030208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0208B"/>
    <w:rPr>
      <w:b/>
    </w:rPr>
  </w:style>
  <w:style w:type="paragraph" w:customStyle="1" w:styleId="TAC">
    <w:name w:val="TAC"/>
    <w:basedOn w:val="TAL"/>
    <w:link w:val="TACChar"/>
    <w:rsid w:val="0030208B"/>
    <w:pPr>
      <w:jc w:val="center"/>
    </w:pPr>
  </w:style>
  <w:style w:type="paragraph" w:customStyle="1" w:styleId="LD">
    <w:name w:val="LD"/>
    <w:rsid w:val="0030208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0208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0208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0208B"/>
    <w:pPr>
      <w:spacing w:after="0"/>
    </w:pPr>
  </w:style>
  <w:style w:type="paragraph" w:customStyle="1" w:styleId="EW">
    <w:name w:val="EW"/>
    <w:basedOn w:val="EX"/>
    <w:rsid w:val="0030208B"/>
    <w:pPr>
      <w:spacing w:after="0"/>
    </w:pPr>
  </w:style>
  <w:style w:type="paragraph" w:customStyle="1" w:styleId="B1">
    <w:name w:val="B1"/>
    <w:basedOn w:val="List"/>
    <w:link w:val="B1Char"/>
    <w:rsid w:val="0030208B"/>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TOC6">
    <w:name w:val="toc 6"/>
    <w:basedOn w:val="TOC5"/>
    <w:next w:val="Normal"/>
    <w:uiPriority w:val="39"/>
    <w:rsid w:val="0030208B"/>
    <w:pPr>
      <w:ind w:left="1985" w:hanging="1985"/>
    </w:pPr>
  </w:style>
  <w:style w:type="paragraph" w:styleId="TOC7">
    <w:name w:val="toc 7"/>
    <w:basedOn w:val="TOC6"/>
    <w:next w:val="Normal"/>
    <w:uiPriority w:val="39"/>
    <w:rsid w:val="0030208B"/>
    <w:pPr>
      <w:ind w:left="2268" w:hanging="2268"/>
    </w:pPr>
  </w:style>
  <w:style w:type="paragraph" w:customStyle="1" w:styleId="EditorsNote">
    <w:name w:val="Editor's Note"/>
    <w:basedOn w:val="NO"/>
    <w:link w:val="EditorsNoteChar"/>
    <w:rsid w:val="0030208B"/>
    <w:pPr>
      <w:ind w:left="1559" w:hanging="1276"/>
    </w:pPr>
    <w:rPr>
      <w:color w:val="FF0000"/>
    </w:rPr>
  </w:style>
  <w:style w:type="paragraph" w:customStyle="1" w:styleId="TH">
    <w:name w:val="TH"/>
    <w:basedOn w:val="Normal"/>
    <w:link w:val="THChar"/>
    <w:rsid w:val="0030208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020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20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20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20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0208B"/>
    <w:pPr>
      <w:ind w:left="851" w:hanging="851"/>
    </w:pPr>
  </w:style>
  <w:style w:type="paragraph" w:customStyle="1" w:styleId="ZH">
    <w:name w:val="ZH"/>
    <w:rsid w:val="003020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208B"/>
    <w:pPr>
      <w:keepNext w:val="0"/>
      <w:spacing w:before="0" w:after="240"/>
    </w:pPr>
  </w:style>
  <w:style w:type="paragraph" w:customStyle="1" w:styleId="ZG">
    <w:name w:val="ZG"/>
    <w:rsid w:val="003020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208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ar"/>
    <w:rsid w:val="0030208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0208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0208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0208B"/>
    <w:pPr>
      <w:framePr w:hRule="auto" w:wrap="notBeside" w:y="852"/>
    </w:pPr>
    <w:rPr>
      <w:i w:val="0"/>
      <w:sz w:val="40"/>
    </w:rPr>
  </w:style>
  <w:style w:type="paragraph" w:customStyle="1" w:styleId="ZV">
    <w:name w:val="ZV"/>
    <w:basedOn w:val="ZU"/>
    <w:rsid w:val="0030208B"/>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42" Type="http://schemas.openxmlformats.org/officeDocument/2006/relationships/oleObject" Target="embeddings/oleObject8.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0.bin"/><Relationship Id="rId84" Type="http://schemas.openxmlformats.org/officeDocument/2006/relationships/package" Target="embeddings/Microsoft_Visio_Drawing20.vsdx"/><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package" Target="embeddings/Microsoft_Visio_Drawing.vsdx"/><Relationship Id="rId37" Type="http://schemas.openxmlformats.org/officeDocument/2006/relationships/image" Target="media/image12.emf"/><Relationship Id="rId40" Type="http://schemas.openxmlformats.org/officeDocument/2006/relationships/package" Target="embeddings/Microsoft_Visio_Drawing4.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74" Type="http://schemas.openxmlformats.org/officeDocument/2006/relationships/package" Target="embeddings/Microsoft_Visio_Drawing16.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Microsoft_Visio_2003-2010_Drawing1.vsd"/><Relationship Id="rId90" Type="http://schemas.openxmlformats.org/officeDocument/2006/relationships/oleObject" Target="embeddings/Microsoft_Visio_2003-2010_Drawing4.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oleObject" Target="embeddings/oleObject9.bin"/><Relationship Id="rId64" Type="http://schemas.openxmlformats.org/officeDocument/2006/relationships/package" Target="embeddings/Microsoft_Visio_Drawing13.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Microsoft_Visio_2003-2010_Drawing6.vsd"/><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5.vsdx"/><Relationship Id="rId80" Type="http://schemas.openxmlformats.org/officeDocument/2006/relationships/package" Target="embeddings/Microsoft_Visio_Drawing19.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13.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3.doc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Word_Document9.docx"/><Relationship Id="rId62" Type="http://schemas.openxmlformats.org/officeDocument/2006/relationships/package" Target="embeddings/Microsoft_Visio_Drawing12.vsdx"/><Relationship Id="rId70" Type="http://schemas.openxmlformats.org/officeDocument/2006/relationships/oleObject" Target="embeddings/oleObject11.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3.vsd"/><Relationship Id="rId91" Type="http://schemas.openxmlformats.org/officeDocument/2006/relationships/image" Target="media/image39.emf"/><Relationship Id="rId96"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package" Target="embeddings/Microsoft_Visio_Drawing2.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package" Target="embeddings/Microsoft_Word_Document8.docx"/><Relationship Id="rId60" Type="http://schemas.openxmlformats.org/officeDocument/2006/relationships/package" Target="embeddings/Microsoft_Word_Document11.doc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8.vsdx"/><Relationship Id="rId81" Type="http://schemas.openxmlformats.org/officeDocument/2006/relationships/image" Target="media/image34.emf"/><Relationship Id="rId86" Type="http://schemas.openxmlformats.org/officeDocument/2006/relationships/oleObject" Target="embeddings/Microsoft_Visio_2003-2010_Drawing2.vsd"/><Relationship Id="rId94" Type="http://schemas.openxmlformats.org/officeDocument/2006/relationships/oleObject" Target="embeddings/oleObject12.bin"/><Relationship Id="rId99" Type="http://schemas.openxmlformats.org/officeDocument/2006/relationships/image" Target="media/image43.e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1.vsdx"/><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17.vsdx"/><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106</Pages>
  <Words>43516</Words>
  <Characters>228073</Characters>
  <Application>Microsoft Office Word</Application>
  <DocSecurity>0</DocSecurity>
  <Lines>4240</Lines>
  <Paragraphs>2562</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269115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23.503_CR0751R4_(Rel-17)_eEDGE_5GC</cp:lastModifiedBy>
  <cp:revision>2</cp:revision>
  <cp:lastPrinted>2019-02-25T14:05:00Z</cp:lastPrinted>
  <dcterms:created xsi:type="dcterms:W3CDTF">2022-12-20T09:11:00Z</dcterms:created>
  <dcterms:modified xsi:type="dcterms:W3CDTF">2022-12-20T09:11:00Z</dcterms:modified>
</cp:coreProperties>
</file>