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0E708AA6"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604192">
              <w:t>1</w:t>
            </w:r>
            <w:r w:rsidRPr="0093004C">
              <w:t>.</w:t>
            </w:r>
            <w:r w:rsidR="00C855B7">
              <w:t>1</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C855B7" w:rsidRPr="0093004C">
              <w:rPr>
                <w:sz w:val="32"/>
              </w:rPr>
              <w:t>0</w:t>
            </w:r>
            <w:r w:rsidR="00C855B7">
              <w:rPr>
                <w:sz w:val="32"/>
              </w:rPr>
              <w:t>8</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395A71" w:rsidRPr="00395A71" w14:paraId="0D5EBD8E" w14:textId="77777777" w:rsidTr="008C47BE">
        <w:tc>
          <w:tcPr>
            <w:tcW w:w="10423" w:type="dxa"/>
            <w:gridSpan w:val="2"/>
            <w:shd w:val="clear" w:color="auto" w:fill="auto"/>
          </w:tcPr>
          <w:p w14:paraId="5DD3472F" w14:textId="77777777" w:rsidR="00BF128E" w:rsidRPr="00395A71" w:rsidRDefault="00BF128E" w:rsidP="00133525">
            <w:pPr>
              <w:pStyle w:val="ZU"/>
              <w:framePr w:w="0" w:wrap="auto" w:vAnchor="margin" w:hAnchor="text" w:yAlign="inline"/>
              <w:tabs>
                <w:tab w:val="right" w:pos="10206"/>
              </w:tabs>
              <w:jc w:val="left"/>
            </w:pPr>
            <w:r w:rsidRPr="00395A71">
              <w:tab/>
            </w:r>
          </w:p>
        </w:tc>
      </w:tr>
      <w:tr w:rsidR="00395A71" w:rsidRPr="00395A71" w14:paraId="60948013" w14:textId="77777777" w:rsidTr="008C47BE">
        <w:trPr>
          <w:trHeight w:hRule="exact" w:val="1531"/>
        </w:trPr>
        <w:tc>
          <w:tcPr>
            <w:tcW w:w="4883" w:type="dxa"/>
            <w:shd w:val="clear" w:color="auto" w:fill="auto"/>
          </w:tcPr>
          <w:p w14:paraId="069A9E25" w14:textId="2AFB7889" w:rsidR="00D57972" w:rsidRPr="00395A71" w:rsidRDefault="008C47BE">
            <w:r w:rsidRPr="00395A71">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395A71" w:rsidRDefault="008C47BE" w:rsidP="00133525">
            <w:pPr>
              <w:jc w:val="right"/>
            </w:pPr>
            <w:bookmarkStart w:id="8" w:name="logos"/>
            <w:r w:rsidRPr="00395A71">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395A71" w:rsidRPr="00395A71" w14:paraId="086A8C99" w14:textId="77777777" w:rsidTr="008C47BE">
        <w:trPr>
          <w:trHeight w:hRule="exact" w:val="5783"/>
        </w:trPr>
        <w:tc>
          <w:tcPr>
            <w:tcW w:w="10423" w:type="dxa"/>
            <w:gridSpan w:val="2"/>
            <w:shd w:val="clear" w:color="auto" w:fill="auto"/>
          </w:tcPr>
          <w:p w14:paraId="150553BF" w14:textId="1516D490" w:rsidR="00C074DD" w:rsidRPr="00395A71" w:rsidRDefault="00C074DD" w:rsidP="008C47BE">
            <w:pPr>
              <w:pStyle w:val="FP"/>
            </w:pPr>
          </w:p>
        </w:tc>
      </w:tr>
      <w:tr w:rsidR="00395A71" w:rsidRPr="00395A71" w14:paraId="317EE952" w14:textId="77777777" w:rsidTr="008C47BE">
        <w:trPr>
          <w:cantSplit/>
          <w:trHeight w:hRule="exact" w:val="964"/>
        </w:trPr>
        <w:tc>
          <w:tcPr>
            <w:tcW w:w="10423" w:type="dxa"/>
            <w:gridSpan w:val="2"/>
            <w:shd w:val="clear" w:color="auto" w:fill="auto"/>
          </w:tcPr>
          <w:p w14:paraId="7AA0849F" w14:textId="149A927E" w:rsidR="00C074DD" w:rsidRPr="00395A71" w:rsidRDefault="00C074DD" w:rsidP="00C074DD">
            <w:pPr>
              <w:rPr>
                <w:sz w:val="16"/>
              </w:rPr>
            </w:pPr>
            <w:bookmarkStart w:id="9" w:name="warningNotice"/>
            <w:r w:rsidRPr="00395A71">
              <w:rPr>
                <w:sz w:val="16"/>
              </w:rPr>
              <w:t>The present document has been developed within the 3rd Generation Partnership Project (3GPP</w:t>
            </w:r>
            <w:r w:rsidRPr="00395A71">
              <w:rPr>
                <w:sz w:val="16"/>
                <w:vertAlign w:val="superscript"/>
              </w:rPr>
              <w:t xml:space="preserve"> TM</w:t>
            </w:r>
            <w:r w:rsidRPr="00395A71">
              <w:rPr>
                <w:sz w:val="16"/>
              </w:rPr>
              <w:t>) and may be further elaborated for the purposes of 3GPP.</w:t>
            </w:r>
            <w:r w:rsidRPr="00395A71">
              <w:rPr>
                <w:sz w:val="16"/>
              </w:rPr>
              <w:br/>
              <w:t>The present document has not been subject to any approval process by the 3GPP</w:t>
            </w:r>
            <w:r w:rsidRPr="00395A71">
              <w:rPr>
                <w:sz w:val="16"/>
                <w:vertAlign w:val="superscript"/>
              </w:rPr>
              <w:t xml:space="preserve"> </w:t>
            </w:r>
            <w:r w:rsidRPr="00395A71">
              <w:rPr>
                <w:sz w:val="16"/>
              </w:rPr>
              <w:t>Organizational Partners and shall not be implemented.</w:t>
            </w:r>
            <w:r w:rsidRPr="00395A71">
              <w:rPr>
                <w:sz w:val="16"/>
              </w:rPr>
              <w:br/>
              <w:t>This Specification is provided for future development work within 3GPP</w:t>
            </w:r>
            <w:r w:rsidRPr="00395A71">
              <w:rPr>
                <w:sz w:val="16"/>
                <w:vertAlign w:val="superscript"/>
              </w:rPr>
              <w:t xml:space="preserve"> </w:t>
            </w:r>
            <w:r w:rsidRPr="00395A71">
              <w:rPr>
                <w:sz w:val="16"/>
              </w:rPr>
              <w:t>only. The Organizational Partners accept no liability for any use of this Specification.</w:t>
            </w:r>
            <w:r w:rsidRPr="00395A71">
              <w:rPr>
                <w:sz w:val="16"/>
              </w:rPr>
              <w:br/>
              <w:t>Specifications and Reports for implementation of the 3GPP</w:t>
            </w:r>
            <w:r w:rsidRPr="00395A71">
              <w:rPr>
                <w:sz w:val="16"/>
                <w:vertAlign w:val="superscript"/>
              </w:rPr>
              <w:t xml:space="preserve"> TM</w:t>
            </w:r>
            <w:r w:rsidRPr="00395A71">
              <w:rPr>
                <w:sz w:val="16"/>
              </w:rPr>
              <w:t xml:space="preserve"> system should be obtained via the 3GPP Organizational Partners</w:t>
            </w:r>
            <w:r w:rsidR="0093004C" w:rsidRPr="00395A71">
              <w:rPr>
                <w:sz w:val="16"/>
              </w:rPr>
              <w:t>'</w:t>
            </w:r>
            <w:r w:rsidRPr="00395A71">
              <w:rPr>
                <w:sz w:val="16"/>
              </w:rPr>
              <w:t xml:space="preserve"> Publications Offices.</w:t>
            </w:r>
            <w:bookmarkEnd w:id="9"/>
          </w:p>
          <w:p w14:paraId="7B0CCD0E" w14:textId="77777777" w:rsidR="00C074DD" w:rsidRPr="00395A71" w:rsidRDefault="00C074DD" w:rsidP="00C074DD">
            <w:pPr>
              <w:pStyle w:val="ZV"/>
              <w:framePr w:w="0" w:wrap="auto" w:vAnchor="margin" w:hAnchor="text" w:yAlign="inline"/>
            </w:pPr>
          </w:p>
          <w:p w14:paraId="352397AF" w14:textId="77777777" w:rsidR="00C074DD" w:rsidRPr="00395A71"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bookmarkStart w:id="10"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1"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1"/>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2"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3" w:name="copyrightDate"/>
            <w:r w:rsidRPr="0093004C">
              <w:rPr>
                <w:noProof/>
                <w:sz w:val="18"/>
              </w:rPr>
              <w:t>20</w:t>
            </w:r>
            <w:bookmarkEnd w:id="13"/>
            <w:r w:rsidR="008C47BE" w:rsidRPr="0093004C">
              <w:rPr>
                <w:noProof/>
                <w:sz w:val="18"/>
              </w:rPr>
              <w:t>21</w:t>
            </w:r>
            <w:r w:rsidRPr="0093004C">
              <w:rPr>
                <w:noProof/>
                <w:sz w:val="18"/>
              </w:rPr>
              <w:t>, 3GPP Organizational Partners (ARIB, ATIS, CCSA, ETSI, TSDSI, TTA, TTC).</w:t>
            </w:r>
            <w:bookmarkStart w:id="14" w:name="copyrightaddon"/>
            <w:bookmarkEnd w:id="14"/>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2"/>
          </w:p>
          <w:p w14:paraId="66C6B8BB" w14:textId="77777777" w:rsidR="00E16509" w:rsidRPr="0093004C" w:rsidRDefault="00E16509" w:rsidP="00133525"/>
        </w:tc>
      </w:tr>
      <w:bookmarkEnd w:id="10"/>
    </w:tbl>
    <w:p w14:paraId="3B15ABEE" w14:textId="77777777" w:rsidR="00080512" w:rsidRPr="0093004C" w:rsidRDefault="00080512">
      <w:pPr>
        <w:pStyle w:val="TT"/>
      </w:pPr>
      <w:r w:rsidRPr="0093004C">
        <w:br w:type="page"/>
      </w:r>
      <w:bookmarkStart w:id="15" w:name="tableOfContents"/>
      <w:bookmarkEnd w:id="15"/>
      <w:r w:rsidRPr="0093004C">
        <w:lastRenderedPageBreak/>
        <w:t>Contents</w:t>
      </w:r>
    </w:p>
    <w:p w14:paraId="4BA79B33" w14:textId="7D1A5696" w:rsidR="00E14949" w:rsidRDefault="00841A2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E14949">
        <w:t>Foreword</w:t>
      </w:r>
      <w:r w:rsidR="00E14949">
        <w:tab/>
      </w:r>
      <w:r w:rsidR="00E14949">
        <w:fldChar w:fldCharType="begin" w:fldLock="1"/>
      </w:r>
      <w:r w:rsidR="00E14949">
        <w:instrText xml:space="preserve"> PAGEREF _Toc81547881 \h </w:instrText>
      </w:r>
      <w:r w:rsidR="00E14949">
        <w:fldChar w:fldCharType="separate"/>
      </w:r>
      <w:r w:rsidR="00E14949">
        <w:t>7</w:t>
      </w:r>
      <w:r w:rsidR="00E14949">
        <w:fldChar w:fldCharType="end"/>
      </w:r>
    </w:p>
    <w:p w14:paraId="77F9CCC4" w14:textId="0EBF56A9" w:rsidR="00E14949" w:rsidRDefault="00E1494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_Toc81547882 \h </w:instrText>
      </w:r>
      <w:r>
        <w:fldChar w:fldCharType="separate"/>
      </w:r>
      <w:r>
        <w:t>9</w:t>
      </w:r>
      <w:r>
        <w:fldChar w:fldCharType="end"/>
      </w:r>
    </w:p>
    <w:p w14:paraId="453161DB" w14:textId="34B03183" w:rsidR="00E14949" w:rsidRDefault="00E1494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_Toc81547883 \h </w:instrText>
      </w:r>
      <w:r>
        <w:fldChar w:fldCharType="separate"/>
      </w:r>
      <w:r>
        <w:t>9</w:t>
      </w:r>
      <w:r>
        <w:fldChar w:fldCharType="end"/>
      </w:r>
    </w:p>
    <w:p w14:paraId="1283E2B5" w14:textId="61BE2CEB" w:rsidR="00E14949" w:rsidRDefault="00E1494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_Toc81547884 \h </w:instrText>
      </w:r>
      <w:r>
        <w:fldChar w:fldCharType="separate"/>
      </w:r>
      <w:r>
        <w:t>10</w:t>
      </w:r>
      <w:r>
        <w:fldChar w:fldCharType="end"/>
      </w:r>
    </w:p>
    <w:p w14:paraId="689CEC8E" w14:textId="01F4BFAF" w:rsidR="00E14949" w:rsidRDefault="00E1494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_Toc81547885 \h </w:instrText>
      </w:r>
      <w:r>
        <w:fldChar w:fldCharType="separate"/>
      </w:r>
      <w:r>
        <w:t>10</w:t>
      </w:r>
      <w:r>
        <w:fldChar w:fldCharType="end"/>
      </w:r>
    </w:p>
    <w:p w14:paraId="672BE344" w14:textId="31A9A500" w:rsidR="00E14949" w:rsidRDefault="00E1494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_Toc81547886 \h </w:instrText>
      </w:r>
      <w:r>
        <w:fldChar w:fldCharType="separate"/>
      </w:r>
      <w:r>
        <w:t>11</w:t>
      </w:r>
      <w:r>
        <w:fldChar w:fldCharType="end"/>
      </w:r>
    </w:p>
    <w:p w14:paraId="19BAA62F" w14:textId="3B296A2C" w:rsidR="00E14949" w:rsidRDefault="00E1494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_Toc81547887 \h </w:instrText>
      </w:r>
      <w:r>
        <w:fldChar w:fldCharType="separate"/>
      </w:r>
      <w:r>
        <w:t>12</w:t>
      </w:r>
      <w:r>
        <w:fldChar w:fldCharType="end"/>
      </w:r>
    </w:p>
    <w:p w14:paraId="288623EE" w14:textId="74F35CFD" w:rsidR="00E14949" w:rsidRDefault="00E1494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_Toc81547888 \h </w:instrText>
      </w:r>
      <w:r>
        <w:fldChar w:fldCharType="separate"/>
      </w:r>
      <w:r>
        <w:t>12</w:t>
      </w:r>
      <w:r>
        <w:fldChar w:fldCharType="end"/>
      </w:r>
    </w:p>
    <w:p w14:paraId="3D1D268C" w14:textId="5286EB84" w:rsidR="00E14949" w:rsidRDefault="00E1494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_Toc81547889 \h </w:instrText>
      </w:r>
      <w:r>
        <w:fldChar w:fldCharType="separate"/>
      </w:r>
      <w:r>
        <w:t>12</w:t>
      </w:r>
      <w:r>
        <w:fldChar w:fldCharType="end"/>
      </w:r>
    </w:p>
    <w:p w14:paraId="225C8E78" w14:textId="7ED78B3B" w:rsidR="00E14949" w:rsidRDefault="00E1494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_Toc81547890 \h </w:instrText>
      </w:r>
      <w:r>
        <w:fldChar w:fldCharType="separate"/>
      </w:r>
      <w:r>
        <w:t>12</w:t>
      </w:r>
      <w:r>
        <w:fldChar w:fldCharType="end"/>
      </w:r>
    </w:p>
    <w:p w14:paraId="53D2619E" w14:textId="55704463" w:rsidR="00E14949" w:rsidRDefault="00E1494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_Toc81547891 \h </w:instrText>
      </w:r>
      <w:r>
        <w:fldChar w:fldCharType="separate"/>
      </w:r>
      <w:r>
        <w:t>13</w:t>
      </w:r>
      <w:r>
        <w:fldChar w:fldCharType="end"/>
      </w:r>
    </w:p>
    <w:p w14:paraId="48F7C3F0" w14:textId="203BF898" w:rsidR="00E14949" w:rsidRDefault="00E14949">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_Toc81547892 \h </w:instrText>
      </w:r>
      <w:r>
        <w:fldChar w:fldCharType="separate"/>
      </w:r>
      <w:r>
        <w:t>14</w:t>
      </w:r>
      <w:r>
        <w:fldChar w:fldCharType="end"/>
      </w:r>
    </w:p>
    <w:p w14:paraId="6424AA59" w14:textId="2FD51C70" w:rsidR="00E14949" w:rsidRDefault="00E14949">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_Toc81547893 \h </w:instrText>
      </w:r>
      <w:r>
        <w:fldChar w:fldCharType="separate"/>
      </w:r>
      <w:r>
        <w:t>16</w:t>
      </w:r>
      <w:r>
        <w:fldChar w:fldCharType="end"/>
      </w:r>
    </w:p>
    <w:p w14:paraId="6DA80234" w14:textId="42BD89CD" w:rsidR="00E14949" w:rsidRDefault="00E14949">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_Toc81547894 \h </w:instrText>
      </w:r>
      <w:r>
        <w:fldChar w:fldCharType="separate"/>
      </w:r>
      <w:r>
        <w:t>17</w:t>
      </w:r>
      <w:r>
        <w:fldChar w:fldCharType="end"/>
      </w:r>
    </w:p>
    <w:p w14:paraId="616977FB" w14:textId="76F56F67" w:rsidR="00E14949" w:rsidRDefault="00E14949">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_Toc81547895 \h </w:instrText>
      </w:r>
      <w:r>
        <w:fldChar w:fldCharType="separate"/>
      </w:r>
      <w:r>
        <w:t>17</w:t>
      </w:r>
      <w:r>
        <w:fldChar w:fldCharType="end"/>
      </w:r>
    </w:p>
    <w:p w14:paraId="262CB206" w14:textId="447FF272" w:rsidR="00E14949" w:rsidRDefault="00E14949">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_Toc81547896 \h </w:instrText>
      </w:r>
      <w:r>
        <w:fldChar w:fldCharType="separate"/>
      </w:r>
      <w:r>
        <w:t>18</w:t>
      </w:r>
      <w:r>
        <w:fldChar w:fldCharType="end"/>
      </w:r>
    </w:p>
    <w:p w14:paraId="1BB661DB" w14:textId="0C7D0444" w:rsidR="00E14949" w:rsidRDefault="00E14949">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_Toc81547897 \h </w:instrText>
      </w:r>
      <w:r>
        <w:fldChar w:fldCharType="separate"/>
      </w:r>
      <w:r>
        <w:t>18</w:t>
      </w:r>
      <w:r>
        <w:fldChar w:fldCharType="end"/>
      </w:r>
    </w:p>
    <w:p w14:paraId="3ED4C196" w14:textId="712A91A7" w:rsidR="00E14949" w:rsidRDefault="00E14949">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rPr>
          <w:lang w:eastAsia="zh-CN"/>
        </w:rPr>
        <w:t xml:space="preserve">5G ProSe </w:t>
      </w:r>
      <w:r>
        <w:t>Layer-2 UE-to-Network Relay reference architecture</w:t>
      </w:r>
      <w:r>
        <w:tab/>
      </w:r>
      <w:r>
        <w:fldChar w:fldCharType="begin" w:fldLock="1"/>
      </w:r>
      <w:r>
        <w:instrText xml:space="preserve"> PAGEREF _Toc81547898 \h </w:instrText>
      </w:r>
      <w:r>
        <w:fldChar w:fldCharType="separate"/>
      </w:r>
      <w:r>
        <w:t>20</w:t>
      </w:r>
      <w:r>
        <w:fldChar w:fldCharType="end"/>
      </w:r>
    </w:p>
    <w:p w14:paraId="031365B9" w14:textId="725BDA24" w:rsidR="00E14949" w:rsidRDefault="00E14949">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_Toc81547899 \h </w:instrText>
      </w:r>
      <w:r>
        <w:fldChar w:fldCharType="separate"/>
      </w:r>
      <w:r>
        <w:t>21</w:t>
      </w:r>
      <w:r>
        <w:fldChar w:fldCharType="end"/>
      </w:r>
    </w:p>
    <w:p w14:paraId="1A320F99" w14:textId="376E18CE" w:rsidR="00E14949" w:rsidRDefault="00E14949">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_Toc81547900 \h </w:instrText>
      </w:r>
      <w:r>
        <w:fldChar w:fldCharType="separate"/>
      </w:r>
      <w:r>
        <w:t>21</w:t>
      </w:r>
      <w:r>
        <w:fldChar w:fldCharType="end"/>
      </w:r>
    </w:p>
    <w:p w14:paraId="0D8D2C91" w14:textId="14455755" w:rsidR="00E14949" w:rsidRDefault="00E14949">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_Toc81547901 \h </w:instrText>
      </w:r>
      <w:r>
        <w:fldChar w:fldCharType="separate"/>
      </w:r>
      <w:r>
        <w:t>22</w:t>
      </w:r>
      <w:r>
        <w:fldChar w:fldCharType="end"/>
      </w:r>
    </w:p>
    <w:p w14:paraId="7BF361D5" w14:textId="05245167" w:rsidR="00E14949" w:rsidRDefault="00E14949">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_Toc81547902 \h </w:instrText>
      </w:r>
      <w:r>
        <w:fldChar w:fldCharType="separate"/>
      </w:r>
      <w:r>
        <w:t>22</w:t>
      </w:r>
      <w:r>
        <w:fldChar w:fldCharType="end"/>
      </w:r>
    </w:p>
    <w:p w14:paraId="42FD1A32" w14:textId="26939B05" w:rsidR="00E14949" w:rsidRDefault="00E14949">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_Toc81547903 \h </w:instrText>
      </w:r>
      <w:r>
        <w:fldChar w:fldCharType="separate"/>
      </w:r>
      <w:r>
        <w:t>22</w:t>
      </w:r>
      <w:r>
        <w:fldChar w:fldCharType="end"/>
      </w:r>
    </w:p>
    <w:p w14:paraId="02E2C6B6" w14:textId="2CDF2F70" w:rsidR="00E14949" w:rsidRDefault="00E14949">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_Toc81547904 \h </w:instrText>
      </w:r>
      <w:r>
        <w:fldChar w:fldCharType="separate"/>
      </w:r>
      <w:r>
        <w:t>22</w:t>
      </w:r>
      <w:r>
        <w:fldChar w:fldCharType="end"/>
      </w:r>
    </w:p>
    <w:p w14:paraId="50EDDFBA" w14:textId="5D926B2B" w:rsidR="00E14949" w:rsidRDefault="00E14949">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_Toc81547905 \h </w:instrText>
      </w:r>
      <w:r>
        <w:fldChar w:fldCharType="separate"/>
      </w:r>
      <w:r>
        <w:t>23</w:t>
      </w:r>
      <w:r>
        <w:fldChar w:fldCharType="end"/>
      </w:r>
    </w:p>
    <w:p w14:paraId="50ACB179" w14:textId="3845620C" w:rsidR="00E14949" w:rsidRDefault="00E14949">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_Toc81547906 \h </w:instrText>
      </w:r>
      <w:r>
        <w:fldChar w:fldCharType="separate"/>
      </w:r>
      <w:r>
        <w:t>23</w:t>
      </w:r>
      <w:r>
        <w:fldChar w:fldCharType="end"/>
      </w:r>
    </w:p>
    <w:p w14:paraId="0C2143B4" w14:textId="7026D172" w:rsidR="00E14949" w:rsidRDefault="00E14949">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_Toc81547907 \h </w:instrText>
      </w:r>
      <w:r>
        <w:fldChar w:fldCharType="separate"/>
      </w:r>
      <w:r>
        <w:t>23</w:t>
      </w:r>
      <w:r>
        <w:fldChar w:fldCharType="end"/>
      </w:r>
    </w:p>
    <w:p w14:paraId="732F1493" w14:textId="6877EF45" w:rsidR="00E14949" w:rsidRDefault="00E14949">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_Toc81547908 \h </w:instrText>
      </w:r>
      <w:r>
        <w:fldChar w:fldCharType="separate"/>
      </w:r>
      <w:r>
        <w:t>23</w:t>
      </w:r>
      <w:r>
        <w:fldChar w:fldCharType="end"/>
      </w:r>
    </w:p>
    <w:p w14:paraId="7035307A" w14:textId="5D754A11" w:rsidR="00E14949" w:rsidRDefault="00E14949">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BD345A">
        <w:rPr>
          <w:rFonts w:eastAsia="SimSun"/>
          <w:lang w:eastAsia="zh-CN"/>
        </w:rPr>
        <w:t>ProSe</w:t>
      </w:r>
      <w:r>
        <w:rPr>
          <w:lang w:eastAsia="ko-KR"/>
        </w:rPr>
        <w:t xml:space="preserve"> Application Server</w:t>
      </w:r>
      <w:r>
        <w:tab/>
      </w:r>
      <w:r>
        <w:fldChar w:fldCharType="begin" w:fldLock="1"/>
      </w:r>
      <w:r>
        <w:instrText xml:space="preserve"> PAGEREF _Toc81547909 \h </w:instrText>
      </w:r>
      <w:r>
        <w:fldChar w:fldCharType="separate"/>
      </w:r>
      <w:r>
        <w:t>24</w:t>
      </w:r>
      <w:r>
        <w:fldChar w:fldCharType="end"/>
      </w:r>
    </w:p>
    <w:p w14:paraId="4391B9DF" w14:textId="3AA71B34" w:rsidR="00E14949" w:rsidRDefault="00E14949">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BD345A">
        <w:rPr>
          <w:rFonts w:eastAsia="SimSun"/>
          <w:lang w:eastAsia="zh-CN"/>
        </w:rPr>
        <w:t>UE-to-Network Relay</w:t>
      </w:r>
      <w:r>
        <w:tab/>
      </w:r>
      <w:r>
        <w:fldChar w:fldCharType="begin" w:fldLock="1"/>
      </w:r>
      <w:r>
        <w:instrText xml:space="preserve"> PAGEREF _Toc81547910 \h </w:instrText>
      </w:r>
      <w:r>
        <w:fldChar w:fldCharType="separate"/>
      </w:r>
      <w:r>
        <w:t>24</w:t>
      </w:r>
      <w:r>
        <w:fldChar w:fldCharType="end"/>
      </w:r>
    </w:p>
    <w:p w14:paraId="48947C19" w14:textId="474B5804" w:rsidR="00E14949" w:rsidRDefault="00E14949">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_Toc81547911 \h </w:instrText>
      </w:r>
      <w:r>
        <w:fldChar w:fldCharType="separate"/>
      </w:r>
      <w:r>
        <w:t>24</w:t>
      </w:r>
      <w:r>
        <w:fldChar w:fldCharType="end"/>
      </w:r>
    </w:p>
    <w:p w14:paraId="0369ADFE" w14:textId="5257BC5B" w:rsidR="00E14949" w:rsidRDefault="00E14949">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_Toc81547912 \h </w:instrText>
      </w:r>
      <w:r>
        <w:fldChar w:fldCharType="separate"/>
      </w:r>
      <w:r>
        <w:t>24</w:t>
      </w:r>
      <w:r>
        <w:fldChar w:fldCharType="end"/>
      </w:r>
    </w:p>
    <w:p w14:paraId="084493C3" w14:textId="69AAD764" w:rsidR="00E14949" w:rsidRDefault="00E14949">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_Toc81547913 \h </w:instrText>
      </w:r>
      <w:r>
        <w:fldChar w:fldCharType="separate"/>
      </w:r>
      <w:r>
        <w:t>25</w:t>
      </w:r>
      <w:r>
        <w:fldChar w:fldCharType="end"/>
      </w:r>
    </w:p>
    <w:p w14:paraId="49E552F1" w14:textId="7819B934" w:rsidR="00E14949" w:rsidRDefault="00E14949">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_Toc81547914 \h </w:instrText>
      </w:r>
      <w:r>
        <w:fldChar w:fldCharType="separate"/>
      </w:r>
      <w:r>
        <w:t>25</w:t>
      </w:r>
      <w:r>
        <w:fldChar w:fldCharType="end"/>
      </w:r>
    </w:p>
    <w:p w14:paraId="7DABBCBE" w14:textId="254D077A" w:rsidR="00E14949" w:rsidRDefault="00E14949">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_Toc81547915 \h </w:instrText>
      </w:r>
      <w:r>
        <w:fldChar w:fldCharType="separate"/>
      </w:r>
      <w:r>
        <w:t>25</w:t>
      </w:r>
      <w:r>
        <w:fldChar w:fldCharType="end"/>
      </w:r>
    </w:p>
    <w:p w14:paraId="4074B305" w14:textId="4D66A8D7" w:rsidR="00E14949" w:rsidRDefault="00E14949">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_Toc81547916 \h </w:instrText>
      </w:r>
      <w:r>
        <w:fldChar w:fldCharType="separate"/>
      </w:r>
      <w:r>
        <w:t>25</w:t>
      </w:r>
      <w:r>
        <w:fldChar w:fldCharType="end"/>
      </w:r>
    </w:p>
    <w:p w14:paraId="5804932B" w14:textId="2049DBCB" w:rsidR="00E14949" w:rsidRDefault="00E1494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_Toc81547917 \h </w:instrText>
      </w:r>
      <w:r>
        <w:fldChar w:fldCharType="separate"/>
      </w:r>
      <w:r>
        <w:t>25</w:t>
      </w:r>
      <w:r>
        <w:fldChar w:fldCharType="end"/>
      </w:r>
    </w:p>
    <w:p w14:paraId="428EB5FB" w14:textId="69BD0BFE" w:rsidR="00E14949" w:rsidRDefault="00E14949">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_Toc81547918 \h </w:instrText>
      </w:r>
      <w:r>
        <w:fldChar w:fldCharType="separate"/>
      </w:r>
      <w:r>
        <w:t>25</w:t>
      </w:r>
      <w:r>
        <w:fldChar w:fldCharType="end"/>
      </w:r>
    </w:p>
    <w:p w14:paraId="77E84475" w14:textId="5BCA3568" w:rsidR="00E14949" w:rsidRDefault="00E14949">
      <w:pPr>
        <w:pStyle w:val="TOC3"/>
        <w:rPr>
          <w:rFonts w:asciiTheme="minorHAnsi" w:hAnsiTheme="minorHAnsi" w:cstheme="minorBidi"/>
          <w:sz w:val="22"/>
          <w:szCs w:val="22"/>
          <w:lang w:eastAsia="en-GB"/>
        </w:rPr>
      </w:pPr>
      <w:r w:rsidRPr="00BD345A">
        <w:rPr>
          <w:rFonts w:eastAsia="SimSun"/>
          <w:lang w:eastAsia="zh-CN"/>
        </w:rPr>
        <w:t>5.1.2</w:t>
      </w:r>
      <w:r>
        <w:rPr>
          <w:rFonts w:asciiTheme="minorHAnsi" w:hAnsiTheme="minorHAnsi" w:cstheme="minorBidi"/>
          <w:sz w:val="22"/>
          <w:szCs w:val="22"/>
          <w:lang w:eastAsia="en-GB"/>
        </w:rPr>
        <w:tab/>
      </w:r>
      <w:r>
        <w:rPr>
          <w:lang w:eastAsia="zh-CN"/>
        </w:rPr>
        <w:t>Authorization and Provisioning for 5G ProSe Direct Discovery</w:t>
      </w:r>
      <w:r>
        <w:tab/>
      </w:r>
      <w:r>
        <w:fldChar w:fldCharType="begin" w:fldLock="1"/>
      </w:r>
      <w:r>
        <w:instrText xml:space="preserve"> PAGEREF _Toc81547919 \h </w:instrText>
      </w:r>
      <w:r>
        <w:fldChar w:fldCharType="separate"/>
      </w:r>
      <w:r>
        <w:t>26</w:t>
      </w:r>
      <w:r>
        <w:fldChar w:fldCharType="end"/>
      </w:r>
    </w:p>
    <w:p w14:paraId="24973A63" w14:textId="22883E80" w:rsidR="00E14949" w:rsidRDefault="00E14949">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5G ProSe Direct Discovery</w:t>
      </w:r>
      <w:r>
        <w:tab/>
      </w:r>
      <w:r>
        <w:fldChar w:fldCharType="begin" w:fldLock="1"/>
      </w:r>
      <w:r>
        <w:instrText xml:space="preserve"> PAGEREF _Toc81547920 \h </w:instrText>
      </w:r>
      <w:r>
        <w:fldChar w:fldCharType="separate"/>
      </w:r>
      <w:r>
        <w:t>26</w:t>
      </w:r>
      <w:r>
        <w:fldChar w:fldCharType="end"/>
      </w:r>
    </w:p>
    <w:p w14:paraId="58A7A16F" w14:textId="075A7D78" w:rsidR="00E14949" w:rsidRDefault="00E14949">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5G ProSe Direct Discovery</w:t>
      </w:r>
      <w:r>
        <w:tab/>
      </w:r>
      <w:r>
        <w:fldChar w:fldCharType="begin" w:fldLock="1"/>
      </w:r>
      <w:r>
        <w:instrText xml:space="preserve"> PAGEREF _Toc81547921 \h </w:instrText>
      </w:r>
      <w:r>
        <w:fldChar w:fldCharType="separate"/>
      </w:r>
      <w:r>
        <w:t>28</w:t>
      </w:r>
      <w:r>
        <w:fldChar w:fldCharType="end"/>
      </w:r>
    </w:p>
    <w:p w14:paraId="31E90561" w14:textId="19BC8074" w:rsidR="00E14949" w:rsidRDefault="00E14949">
      <w:pPr>
        <w:pStyle w:val="TOC3"/>
        <w:rPr>
          <w:rFonts w:asciiTheme="minorHAnsi" w:hAnsiTheme="minorHAnsi" w:cstheme="minorBidi"/>
          <w:sz w:val="22"/>
          <w:szCs w:val="22"/>
          <w:lang w:eastAsia="en-GB"/>
        </w:rPr>
      </w:pPr>
      <w:r w:rsidRPr="00BD345A">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5G ProSe Direct Communication</w:t>
      </w:r>
      <w:r>
        <w:tab/>
      </w:r>
      <w:r>
        <w:fldChar w:fldCharType="begin" w:fldLock="1"/>
      </w:r>
      <w:r>
        <w:instrText xml:space="preserve"> PAGEREF _Toc81547922 \h </w:instrText>
      </w:r>
      <w:r>
        <w:fldChar w:fldCharType="separate"/>
      </w:r>
      <w:r>
        <w:t>29</w:t>
      </w:r>
      <w:r>
        <w:fldChar w:fldCharType="end"/>
      </w:r>
    </w:p>
    <w:p w14:paraId="53801CD9" w14:textId="6B109827" w:rsidR="00E14949" w:rsidRDefault="00E14949">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5G ProSe Direct Communication</w:t>
      </w:r>
      <w:r>
        <w:tab/>
      </w:r>
      <w:r>
        <w:fldChar w:fldCharType="begin" w:fldLock="1"/>
      </w:r>
      <w:r>
        <w:instrText xml:space="preserve"> PAGEREF _Toc81547923 \h </w:instrText>
      </w:r>
      <w:r>
        <w:fldChar w:fldCharType="separate"/>
      </w:r>
      <w:r>
        <w:t>29</w:t>
      </w:r>
      <w:r>
        <w:fldChar w:fldCharType="end"/>
      </w:r>
    </w:p>
    <w:p w14:paraId="74DF9D07" w14:textId="4341E9C1" w:rsidR="00E14949" w:rsidRDefault="00E14949">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5G ProSe Direct Communication</w:t>
      </w:r>
      <w:r>
        <w:tab/>
      </w:r>
      <w:r>
        <w:fldChar w:fldCharType="begin" w:fldLock="1"/>
      </w:r>
      <w:r>
        <w:instrText xml:space="preserve"> PAGEREF _Toc81547924 \h </w:instrText>
      </w:r>
      <w:r>
        <w:fldChar w:fldCharType="separate"/>
      </w:r>
      <w:r>
        <w:t>31</w:t>
      </w:r>
      <w:r>
        <w:fldChar w:fldCharType="end"/>
      </w:r>
    </w:p>
    <w:p w14:paraId="4197FA79" w14:textId="76266495" w:rsidR="00E14949" w:rsidRDefault="00E14949">
      <w:pPr>
        <w:pStyle w:val="TOC3"/>
        <w:rPr>
          <w:rFonts w:asciiTheme="minorHAnsi" w:hAnsiTheme="minorHAnsi" w:cstheme="minorBidi"/>
          <w:sz w:val="22"/>
          <w:szCs w:val="22"/>
          <w:lang w:eastAsia="en-GB"/>
        </w:rPr>
      </w:pPr>
      <w:r w:rsidRPr="00BD345A">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5G ProSe UE-to-Network Relay</w:t>
      </w:r>
      <w:r>
        <w:tab/>
      </w:r>
      <w:r>
        <w:fldChar w:fldCharType="begin" w:fldLock="1"/>
      </w:r>
      <w:r>
        <w:instrText xml:space="preserve"> PAGEREF _Toc81547925 \h </w:instrText>
      </w:r>
      <w:r>
        <w:fldChar w:fldCharType="separate"/>
      </w:r>
      <w:r>
        <w:t>32</w:t>
      </w:r>
      <w:r>
        <w:fldChar w:fldCharType="end"/>
      </w:r>
    </w:p>
    <w:p w14:paraId="7E70C134" w14:textId="5A2CB7F2" w:rsidR="00E14949" w:rsidRDefault="00E14949">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5G ProSe UE-to-Network Relay</w:t>
      </w:r>
      <w:r>
        <w:tab/>
      </w:r>
      <w:r>
        <w:fldChar w:fldCharType="begin" w:fldLock="1"/>
      </w:r>
      <w:r>
        <w:instrText xml:space="preserve"> PAGEREF _Toc81547926 \h </w:instrText>
      </w:r>
      <w:r>
        <w:fldChar w:fldCharType="separate"/>
      </w:r>
      <w:r>
        <w:t>32</w:t>
      </w:r>
      <w:r>
        <w:fldChar w:fldCharType="end"/>
      </w:r>
    </w:p>
    <w:p w14:paraId="46B0F282" w14:textId="344B89B9" w:rsidR="00E14949" w:rsidRDefault="00E14949">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5G ProSe UE-to-Network Relay</w:t>
      </w:r>
      <w:r>
        <w:tab/>
      </w:r>
      <w:r>
        <w:fldChar w:fldCharType="begin" w:fldLock="1"/>
      </w:r>
      <w:r>
        <w:instrText xml:space="preserve"> PAGEREF _Toc81547927 \h </w:instrText>
      </w:r>
      <w:r>
        <w:fldChar w:fldCharType="separate"/>
      </w:r>
      <w:r>
        <w:t>34</w:t>
      </w:r>
      <w:r>
        <w:fldChar w:fldCharType="end"/>
      </w:r>
    </w:p>
    <w:p w14:paraId="0D544091" w14:textId="2CC6BD0C" w:rsidR="00E14949" w:rsidRDefault="00E14949">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_Toc81547928 \h </w:instrText>
      </w:r>
      <w:r>
        <w:fldChar w:fldCharType="separate"/>
      </w:r>
      <w:r>
        <w:t>34</w:t>
      </w:r>
      <w:r>
        <w:fldChar w:fldCharType="end"/>
      </w:r>
    </w:p>
    <w:p w14:paraId="743DBE42" w14:textId="5102BB68" w:rsidR="00E14949" w:rsidRDefault="00E14949">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_Toc81547929 \h </w:instrText>
      </w:r>
      <w:r>
        <w:fldChar w:fldCharType="separate"/>
      </w:r>
      <w:r>
        <w:t>35</w:t>
      </w:r>
      <w:r>
        <w:fldChar w:fldCharType="end"/>
      </w:r>
    </w:p>
    <w:p w14:paraId="7FB8E408" w14:textId="34679A12" w:rsidR="00E14949" w:rsidRDefault="00E14949">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_Toc81547930 \h </w:instrText>
      </w:r>
      <w:r>
        <w:fldChar w:fldCharType="separate"/>
      </w:r>
      <w:r>
        <w:t>36</w:t>
      </w:r>
      <w:r>
        <w:fldChar w:fldCharType="end"/>
      </w:r>
    </w:p>
    <w:p w14:paraId="7311030F" w14:textId="7696CBB0" w:rsidR="00E14949" w:rsidRDefault="00E1494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_Toc81547931 \h </w:instrText>
      </w:r>
      <w:r>
        <w:fldChar w:fldCharType="separate"/>
      </w:r>
      <w:r>
        <w:t>36</w:t>
      </w:r>
      <w:r>
        <w:fldChar w:fldCharType="end"/>
      </w:r>
    </w:p>
    <w:p w14:paraId="6EAF55E6" w14:textId="6DD57D52" w:rsidR="00E14949" w:rsidRDefault="00E14949">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_Toc81547932 \h </w:instrText>
      </w:r>
      <w:r>
        <w:fldChar w:fldCharType="separate"/>
      </w:r>
      <w:r>
        <w:t>36</w:t>
      </w:r>
      <w:r>
        <w:fldChar w:fldCharType="end"/>
      </w:r>
    </w:p>
    <w:p w14:paraId="577F57B5" w14:textId="1A64CDB3" w:rsidR="00E14949" w:rsidRDefault="00E14949">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_Toc81547933 \h </w:instrText>
      </w:r>
      <w:r>
        <w:fldChar w:fldCharType="separate"/>
      </w:r>
      <w:r>
        <w:t>37</w:t>
      </w:r>
      <w:r>
        <w:fldChar w:fldCharType="end"/>
      </w:r>
    </w:p>
    <w:p w14:paraId="4B549E09" w14:textId="19EF78C9" w:rsidR="00E14949" w:rsidRDefault="00E14949">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_Toc81547934 \h </w:instrText>
      </w:r>
      <w:r>
        <w:fldChar w:fldCharType="separate"/>
      </w:r>
      <w:r>
        <w:t>37</w:t>
      </w:r>
      <w:r>
        <w:fldChar w:fldCharType="end"/>
      </w:r>
    </w:p>
    <w:p w14:paraId="083F8C99" w14:textId="54805F91" w:rsidR="00E14949" w:rsidRDefault="00E14949">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_Toc81547935 \h </w:instrText>
      </w:r>
      <w:r>
        <w:fldChar w:fldCharType="separate"/>
      </w:r>
      <w:r>
        <w:t>37</w:t>
      </w:r>
      <w:r>
        <w:fldChar w:fldCharType="end"/>
      </w:r>
    </w:p>
    <w:p w14:paraId="09018E72" w14:textId="08DD0451" w:rsidR="00E14949" w:rsidRDefault="00E14949">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_Toc81547936 \h </w:instrText>
      </w:r>
      <w:r>
        <w:fldChar w:fldCharType="separate"/>
      </w:r>
      <w:r>
        <w:t>37</w:t>
      </w:r>
      <w:r>
        <w:fldChar w:fldCharType="end"/>
      </w:r>
    </w:p>
    <w:p w14:paraId="1BC25C1F" w14:textId="5C468A2D" w:rsidR="00E14949" w:rsidRDefault="00E14949">
      <w:pPr>
        <w:pStyle w:val="TOC3"/>
        <w:rPr>
          <w:rFonts w:asciiTheme="minorHAnsi" w:hAnsiTheme="minorHAnsi" w:cstheme="minorBidi"/>
          <w:sz w:val="22"/>
          <w:szCs w:val="22"/>
          <w:lang w:eastAsia="en-GB"/>
        </w:rPr>
      </w:pPr>
      <w:r>
        <w:rPr>
          <w:lang w:eastAsia="zh-CN"/>
        </w:rPr>
        <w:t>5.3.1</w:t>
      </w:r>
      <w:r>
        <w:rPr>
          <w:rFonts w:asciiTheme="minorHAnsi" w:hAnsiTheme="minorHAnsi" w:cstheme="minorBidi"/>
          <w:sz w:val="22"/>
          <w:szCs w:val="22"/>
          <w:lang w:eastAsia="en-GB"/>
        </w:rPr>
        <w:tab/>
      </w:r>
      <w:r>
        <w:t>General</w:t>
      </w:r>
      <w:r>
        <w:tab/>
      </w:r>
      <w:r>
        <w:fldChar w:fldCharType="begin" w:fldLock="1"/>
      </w:r>
      <w:r>
        <w:instrText xml:space="preserve"> PAGEREF _Toc81547937 \h </w:instrText>
      </w:r>
      <w:r>
        <w:fldChar w:fldCharType="separate"/>
      </w:r>
      <w:r>
        <w:t>37</w:t>
      </w:r>
      <w:r>
        <w:fldChar w:fldCharType="end"/>
      </w:r>
    </w:p>
    <w:p w14:paraId="0A54C74A" w14:textId="2611CE38" w:rsidR="00E14949" w:rsidRDefault="00E14949">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_Toc81547938 \h </w:instrText>
      </w:r>
      <w:r>
        <w:fldChar w:fldCharType="separate"/>
      </w:r>
      <w:r>
        <w:t>38</w:t>
      </w:r>
      <w:r>
        <w:fldChar w:fldCharType="end"/>
      </w:r>
    </w:p>
    <w:p w14:paraId="716E13EF" w14:textId="534D03EB" w:rsidR="00E14949" w:rsidRDefault="00E14949">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_Toc81547939 \h </w:instrText>
      </w:r>
      <w:r>
        <w:fldChar w:fldCharType="separate"/>
      </w:r>
      <w:r>
        <w:t>38</w:t>
      </w:r>
      <w:r>
        <w:fldChar w:fldCharType="end"/>
      </w:r>
    </w:p>
    <w:p w14:paraId="26FF9E8E" w14:textId="32BE9803" w:rsidR="00E14949" w:rsidRDefault="00E14949">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_Toc81547940 \h </w:instrText>
      </w:r>
      <w:r>
        <w:fldChar w:fldCharType="separate"/>
      </w:r>
      <w:r>
        <w:t>38</w:t>
      </w:r>
      <w:r>
        <w:fldChar w:fldCharType="end"/>
      </w:r>
    </w:p>
    <w:p w14:paraId="37726243" w14:textId="234DC25D" w:rsidR="00E14949" w:rsidRDefault="00E14949">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_Toc81547941 \h </w:instrText>
      </w:r>
      <w:r>
        <w:fldChar w:fldCharType="separate"/>
      </w:r>
      <w:r>
        <w:t>39</w:t>
      </w:r>
      <w:r>
        <w:fldChar w:fldCharType="end"/>
      </w:r>
    </w:p>
    <w:p w14:paraId="3A30726A" w14:textId="305413A3" w:rsidR="00E14949" w:rsidRDefault="00E14949">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_Toc81547942 \h </w:instrText>
      </w:r>
      <w:r>
        <w:fldChar w:fldCharType="separate"/>
      </w:r>
      <w:r>
        <w:t>39</w:t>
      </w:r>
      <w:r>
        <w:fldChar w:fldCharType="end"/>
      </w:r>
    </w:p>
    <w:p w14:paraId="6FA230AF" w14:textId="40830D09" w:rsidR="00E14949" w:rsidRDefault="00E14949">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_Toc81547943 \h </w:instrText>
      </w:r>
      <w:r>
        <w:fldChar w:fldCharType="separate"/>
      </w:r>
      <w:r>
        <w:t>39</w:t>
      </w:r>
      <w:r>
        <w:fldChar w:fldCharType="end"/>
      </w:r>
    </w:p>
    <w:p w14:paraId="3C32A428" w14:textId="6BA14BD4" w:rsidR="00E14949" w:rsidRDefault="00E14949">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_Toc81547944 \h </w:instrText>
      </w:r>
      <w:r>
        <w:fldChar w:fldCharType="separate"/>
      </w:r>
      <w:r>
        <w:t>39</w:t>
      </w:r>
      <w:r>
        <w:fldChar w:fldCharType="end"/>
      </w:r>
    </w:p>
    <w:p w14:paraId="7DD072A9" w14:textId="33BBE33D" w:rsidR="00E14949" w:rsidRDefault="00E14949">
      <w:pPr>
        <w:pStyle w:val="TOC4"/>
        <w:rPr>
          <w:rFonts w:asciiTheme="minorHAnsi" w:hAnsiTheme="minorHAnsi" w:cstheme="minorBidi"/>
          <w:sz w:val="22"/>
          <w:szCs w:val="22"/>
          <w:lang w:eastAsia="en-GB"/>
        </w:rPr>
      </w:pPr>
      <w:r>
        <w:rPr>
          <w:lang w:eastAsia="zh-CN"/>
        </w:rPr>
        <w:t>5.4.1.3</w:t>
      </w:r>
      <w:r>
        <w:rPr>
          <w:rFonts w:asciiTheme="minorHAnsi" w:hAnsiTheme="minorHAnsi" w:cstheme="minorBidi"/>
          <w:sz w:val="22"/>
          <w:szCs w:val="22"/>
          <w:lang w:eastAsia="en-GB"/>
        </w:rPr>
        <w:tab/>
      </w:r>
      <w:r>
        <w:rPr>
          <w:lang w:eastAsia="zh-CN"/>
        </w:rPr>
        <w:t>Policy control and session binding to support 5G ProSe Layer-3 UE-to-Network Relay</w:t>
      </w:r>
      <w:r>
        <w:t xml:space="preserve"> without N3IWF</w:t>
      </w:r>
      <w:r>
        <w:tab/>
      </w:r>
      <w:r>
        <w:fldChar w:fldCharType="begin" w:fldLock="1"/>
      </w:r>
      <w:r>
        <w:instrText xml:space="preserve"> PAGEREF _Toc81547945 \h </w:instrText>
      </w:r>
      <w:r>
        <w:fldChar w:fldCharType="separate"/>
      </w:r>
      <w:r>
        <w:t>39</w:t>
      </w:r>
      <w:r>
        <w:fldChar w:fldCharType="end"/>
      </w:r>
    </w:p>
    <w:p w14:paraId="40CBBF52" w14:textId="64E35E38" w:rsidR="00E14949" w:rsidRDefault="00E14949">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_Toc81547946 \h </w:instrText>
      </w:r>
      <w:r>
        <w:fldChar w:fldCharType="separate"/>
      </w:r>
      <w:r>
        <w:t>40</w:t>
      </w:r>
      <w:r>
        <w:fldChar w:fldCharType="end"/>
      </w:r>
    </w:p>
    <w:p w14:paraId="6377856D" w14:textId="2BFF9175" w:rsidR="00E14949" w:rsidRDefault="00E14949">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_Toc81547947 \h </w:instrText>
      </w:r>
      <w:r>
        <w:fldChar w:fldCharType="separate"/>
      </w:r>
      <w:r>
        <w:t>40</w:t>
      </w:r>
      <w:r>
        <w:fldChar w:fldCharType="end"/>
      </w:r>
    </w:p>
    <w:p w14:paraId="7B46A23A" w14:textId="3731788B" w:rsidR="00E14949" w:rsidRDefault="00E14949">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_Toc81547948 \h </w:instrText>
      </w:r>
      <w:r>
        <w:fldChar w:fldCharType="separate"/>
      </w:r>
      <w:r>
        <w:t>41</w:t>
      </w:r>
      <w:r>
        <w:fldChar w:fldCharType="end"/>
      </w:r>
    </w:p>
    <w:p w14:paraId="5FCA8008" w14:textId="52EB753E" w:rsidR="00E14949" w:rsidRDefault="00E14949">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_Toc81547949 \h </w:instrText>
      </w:r>
      <w:r>
        <w:fldChar w:fldCharType="separate"/>
      </w:r>
      <w:r>
        <w:t>41</w:t>
      </w:r>
      <w:r>
        <w:fldChar w:fldCharType="end"/>
      </w:r>
    </w:p>
    <w:p w14:paraId="769EA193" w14:textId="5218E314" w:rsidR="00E14949" w:rsidRDefault="00E14949">
      <w:pPr>
        <w:pStyle w:val="TOC4"/>
        <w:rPr>
          <w:rFonts w:asciiTheme="minorHAnsi" w:hAnsiTheme="minorHAnsi" w:cstheme="minorBidi"/>
          <w:sz w:val="22"/>
          <w:szCs w:val="22"/>
          <w:lang w:eastAsia="en-GB"/>
        </w:rPr>
      </w:pPr>
      <w:r>
        <w:rPr>
          <w:lang w:eastAsia="ko-KR"/>
        </w:rPr>
        <w:t>5.5.1.1</w:t>
      </w:r>
      <w:r>
        <w:rPr>
          <w:rFonts w:asciiTheme="minorHAnsi" w:hAnsiTheme="minorHAnsi" w:cstheme="minorBidi"/>
          <w:sz w:val="22"/>
          <w:szCs w:val="22"/>
          <w:lang w:eastAsia="en-GB"/>
        </w:rPr>
        <w:tab/>
      </w:r>
      <w:r>
        <w:t xml:space="preserve">IP address allocation for unicast mode of </w:t>
      </w:r>
      <w:r>
        <w:rPr>
          <w:lang w:eastAsia="zh-CN"/>
        </w:rPr>
        <w:t>5G</w:t>
      </w:r>
      <w:r>
        <w:t xml:space="preserve"> ProSe direct communication</w:t>
      </w:r>
      <w:r>
        <w:tab/>
      </w:r>
      <w:r>
        <w:fldChar w:fldCharType="begin" w:fldLock="1"/>
      </w:r>
      <w:r>
        <w:instrText xml:space="preserve"> PAGEREF _Toc81547950 \h </w:instrText>
      </w:r>
      <w:r>
        <w:fldChar w:fldCharType="separate"/>
      </w:r>
      <w:r>
        <w:t>41</w:t>
      </w:r>
      <w:r>
        <w:fldChar w:fldCharType="end"/>
      </w:r>
    </w:p>
    <w:p w14:paraId="3EA9691B" w14:textId="1EA31FE4" w:rsidR="00E14949" w:rsidRDefault="00E14949">
      <w:pPr>
        <w:pStyle w:val="TOC4"/>
        <w:rPr>
          <w:rFonts w:asciiTheme="minorHAnsi" w:hAnsiTheme="minorHAnsi" w:cstheme="minorBidi"/>
          <w:sz w:val="22"/>
          <w:szCs w:val="22"/>
          <w:lang w:eastAsia="en-GB"/>
        </w:rPr>
      </w:pPr>
      <w:r>
        <w:rPr>
          <w:lang w:eastAsia="ko-KR"/>
        </w:rPr>
        <w:t>5.5.1.2</w:t>
      </w:r>
      <w:r>
        <w:rPr>
          <w:rFonts w:asciiTheme="minorHAnsi" w:hAnsiTheme="minorHAnsi" w:cstheme="minorBidi"/>
          <w:sz w:val="22"/>
          <w:szCs w:val="22"/>
          <w:lang w:eastAsia="en-GB"/>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_Toc81547951 \h </w:instrText>
      </w:r>
      <w:r>
        <w:fldChar w:fldCharType="separate"/>
      </w:r>
      <w:r>
        <w:t>41</w:t>
      </w:r>
      <w:r>
        <w:fldChar w:fldCharType="end"/>
      </w:r>
    </w:p>
    <w:p w14:paraId="04320F72" w14:textId="55845008" w:rsidR="00E14949" w:rsidRDefault="00E14949">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_Toc81547952 \h </w:instrText>
      </w:r>
      <w:r>
        <w:fldChar w:fldCharType="separate"/>
      </w:r>
      <w:r>
        <w:t>41</w:t>
      </w:r>
      <w:r>
        <w:fldChar w:fldCharType="end"/>
      </w:r>
    </w:p>
    <w:p w14:paraId="0F874BB4" w14:textId="36649754" w:rsidR="00E14949" w:rsidRDefault="00E14949">
      <w:pPr>
        <w:pStyle w:val="TOC2"/>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_Toc81547953 \h </w:instrText>
      </w:r>
      <w:r>
        <w:fldChar w:fldCharType="separate"/>
      </w:r>
      <w:r>
        <w:t>42</w:t>
      </w:r>
      <w:r>
        <w:fldChar w:fldCharType="end"/>
      </w:r>
    </w:p>
    <w:p w14:paraId="546FF036" w14:textId="02C94CB5" w:rsidR="00E14949" w:rsidRDefault="00E14949">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_Toc81547954 \h </w:instrText>
      </w:r>
      <w:r>
        <w:fldChar w:fldCharType="separate"/>
      </w:r>
      <w:r>
        <w:t>43</w:t>
      </w:r>
      <w:r>
        <w:fldChar w:fldCharType="end"/>
      </w:r>
    </w:p>
    <w:p w14:paraId="655F2DD1" w14:textId="7BEFA304" w:rsidR="00E14949" w:rsidRDefault="00E14949">
      <w:pPr>
        <w:pStyle w:val="TOC3"/>
        <w:rPr>
          <w:rFonts w:asciiTheme="minorHAnsi" w:hAnsiTheme="minorHAnsi" w:cstheme="minorBidi"/>
          <w:sz w:val="22"/>
          <w:szCs w:val="22"/>
          <w:lang w:eastAsia="en-GB"/>
        </w:rPr>
      </w:pPr>
      <w:r>
        <w:rPr>
          <w:lang w:eastAsia="ko-KR"/>
        </w:rPr>
        <w:t>5.6.1</w:t>
      </w:r>
      <w:r>
        <w:rPr>
          <w:rFonts w:asciiTheme="minorHAnsi" w:hAnsiTheme="minorHAnsi" w:cstheme="minorBidi"/>
          <w:sz w:val="22"/>
          <w:szCs w:val="22"/>
          <w:lang w:eastAsia="en-GB"/>
        </w:rPr>
        <w:tab/>
      </w:r>
      <w:r>
        <w:rPr>
          <w:lang w:eastAsia="ko-KR"/>
        </w:rPr>
        <w:t>QoS handling for 5G ProSe Direct Communication</w:t>
      </w:r>
      <w:r>
        <w:tab/>
      </w:r>
      <w:r>
        <w:fldChar w:fldCharType="begin" w:fldLock="1"/>
      </w:r>
      <w:r>
        <w:instrText xml:space="preserve"> PAGEREF _Toc81547955 \h </w:instrText>
      </w:r>
      <w:r>
        <w:fldChar w:fldCharType="separate"/>
      </w:r>
      <w:r>
        <w:t>43</w:t>
      </w:r>
      <w:r>
        <w:fldChar w:fldCharType="end"/>
      </w:r>
    </w:p>
    <w:p w14:paraId="0F6DA1D7" w14:textId="5EB31D1D" w:rsidR="00E14949" w:rsidRDefault="00E14949">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_Toc81547956 \h </w:instrText>
      </w:r>
      <w:r>
        <w:fldChar w:fldCharType="separate"/>
      </w:r>
      <w:r>
        <w:t>44</w:t>
      </w:r>
      <w:r>
        <w:fldChar w:fldCharType="end"/>
      </w:r>
    </w:p>
    <w:p w14:paraId="7BE672B1" w14:textId="55C02BD7" w:rsidR="00E14949" w:rsidRDefault="00E14949">
      <w:pPr>
        <w:pStyle w:val="TOC4"/>
        <w:rPr>
          <w:rFonts w:asciiTheme="minorHAnsi" w:hAnsiTheme="minorHAnsi" w:cstheme="minorBidi"/>
          <w:sz w:val="22"/>
          <w:szCs w:val="22"/>
          <w:lang w:eastAsia="en-GB"/>
        </w:rPr>
      </w:pPr>
      <w:r>
        <w:rPr>
          <w:lang w:eastAsia="ko-KR"/>
        </w:rPr>
        <w:t>5.6.2.1</w:t>
      </w:r>
      <w:r>
        <w:rPr>
          <w:rFonts w:asciiTheme="minorHAnsi" w:hAnsiTheme="minorHAnsi" w:cstheme="minorBidi"/>
          <w:sz w:val="22"/>
          <w:szCs w:val="22"/>
          <w:lang w:eastAsia="en-GB"/>
        </w:rPr>
        <w:tab/>
      </w:r>
      <w:r>
        <w:t>QoS handling for 5G ProSe Layer-3 UE-to-Network Relay without N3IWF</w:t>
      </w:r>
      <w:r>
        <w:tab/>
      </w:r>
      <w:r>
        <w:fldChar w:fldCharType="begin" w:fldLock="1"/>
      </w:r>
      <w:r>
        <w:instrText xml:space="preserve"> PAGEREF _Toc81547957 \h </w:instrText>
      </w:r>
      <w:r>
        <w:fldChar w:fldCharType="separate"/>
      </w:r>
      <w:r>
        <w:t>44</w:t>
      </w:r>
      <w:r>
        <w:fldChar w:fldCharType="end"/>
      </w:r>
    </w:p>
    <w:p w14:paraId="52CAFC57" w14:textId="21CCF2D0" w:rsidR="00E14949" w:rsidRDefault="00E14949">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_Toc81547958 \h </w:instrText>
      </w:r>
      <w:r>
        <w:fldChar w:fldCharType="separate"/>
      </w:r>
      <w:r>
        <w:t>45</w:t>
      </w:r>
      <w:r>
        <w:fldChar w:fldCharType="end"/>
      </w:r>
    </w:p>
    <w:p w14:paraId="503F822D" w14:textId="302BE84B" w:rsidR="00E14949" w:rsidRDefault="00E14949">
      <w:pPr>
        <w:pStyle w:val="TOC4"/>
        <w:rPr>
          <w:rFonts w:asciiTheme="minorHAnsi" w:hAnsiTheme="minorHAnsi" w:cstheme="minorBidi"/>
          <w:sz w:val="22"/>
          <w:szCs w:val="22"/>
          <w:lang w:eastAsia="en-GB"/>
        </w:rPr>
      </w:pPr>
      <w:r>
        <w:rPr>
          <w:lang w:eastAsia="ko-KR"/>
        </w:rPr>
        <w:t>5.6.2.3</w:t>
      </w:r>
      <w:r>
        <w:rPr>
          <w:rFonts w:asciiTheme="minorHAnsi" w:hAnsiTheme="minorHAnsi" w:cstheme="minorBidi"/>
          <w:sz w:val="22"/>
          <w:szCs w:val="22"/>
          <w:lang w:eastAsia="en-GB"/>
        </w:rPr>
        <w:tab/>
      </w:r>
      <w:r>
        <w:t xml:space="preserve">QoS handling for </w:t>
      </w:r>
      <w:r>
        <w:rPr>
          <w:lang w:eastAsia="zh-CN"/>
        </w:rPr>
        <w:t>5G</w:t>
      </w:r>
      <w:r>
        <w:t xml:space="preserve"> ProSe Layer-2 UE-to-Network Relay</w:t>
      </w:r>
      <w:r>
        <w:tab/>
      </w:r>
      <w:r>
        <w:fldChar w:fldCharType="begin" w:fldLock="1"/>
      </w:r>
      <w:r>
        <w:instrText xml:space="preserve"> PAGEREF _Toc81547959 \h </w:instrText>
      </w:r>
      <w:r>
        <w:fldChar w:fldCharType="separate"/>
      </w:r>
      <w:r>
        <w:t>47</w:t>
      </w:r>
      <w:r>
        <w:fldChar w:fldCharType="end"/>
      </w:r>
    </w:p>
    <w:p w14:paraId="2F71D9C1" w14:textId="265E30E7" w:rsidR="00E14949" w:rsidRDefault="00E14949">
      <w:pPr>
        <w:pStyle w:val="TOC2"/>
        <w:rPr>
          <w:rFonts w:asciiTheme="minorHAnsi" w:hAnsiTheme="minorHAnsi" w:cstheme="minorBidi"/>
          <w:sz w:val="22"/>
          <w:szCs w:val="22"/>
          <w:lang w:eastAsia="en-GB"/>
        </w:rPr>
      </w:pPr>
      <w:r>
        <w:rPr>
          <w:lang w:eastAsia="ko-KR"/>
        </w:rPr>
        <w:t>5.7</w:t>
      </w:r>
      <w:r>
        <w:rPr>
          <w:rFonts w:asciiTheme="minorHAnsi" w:hAnsiTheme="minorHAnsi" w:cstheme="minorBidi"/>
          <w:sz w:val="22"/>
          <w:szCs w:val="22"/>
          <w:lang w:eastAsia="en-GB"/>
        </w:rPr>
        <w:tab/>
      </w:r>
      <w:r>
        <w:rPr>
          <w:lang w:eastAsia="ko-KR"/>
        </w:rPr>
        <w:t>Subscription to 5G ProSe</w:t>
      </w:r>
      <w:r>
        <w:tab/>
      </w:r>
      <w:r>
        <w:fldChar w:fldCharType="begin" w:fldLock="1"/>
      </w:r>
      <w:r>
        <w:instrText xml:space="preserve"> PAGEREF _Toc81547960 \h </w:instrText>
      </w:r>
      <w:r>
        <w:fldChar w:fldCharType="separate"/>
      </w:r>
      <w:r>
        <w:t>47</w:t>
      </w:r>
      <w:r>
        <w:fldChar w:fldCharType="end"/>
      </w:r>
    </w:p>
    <w:p w14:paraId="3DBBA00C" w14:textId="58BBADF7" w:rsidR="00E14949" w:rsidRDefault="00E14949">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_Toc81547961 \h </w:instrText>
      </w:r>
      <w:r>
        <w:fldChar w:fldCharType="separate"/>
      </w:r>
      <w:r>
        <w:t>48</w:t>
      </w:r>
      <w:r>
        <w:fldChar w:fldCharType="end"/>
      </w:r>
    </w:p>
    <w:p w14:paraId="61F7CB84" w14:textId="5B1F0342" w:rsidR="00E14949" w:rsidRDefault="00E14949">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_Toc81547962 \h </w:instrText>
      </w:r>
      <w:r>
        <w:fldChar w:fldCharType="separate"/>
      </w:r>
      <w:r>
        <w:t>48</w:t>
      </w:r>
      <w:r>
        <w:fldChar w:fldCharType="end"/>
      </w:r>
    </w:p>
    <w:p w14:paraId="7A477B04" w14:textId="091A77B2" w:rsidR="00E14949" w:rsidRDefault="00E14949">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_Toc81547963 \h </w:instrText>
      </w:r>
      <w:r>
        <w:fldChar w:fldCharType="separate"/>
      </w:r>
      <w:r>
        <w:t>48</w:t>
      </w:r>
      <w:r>
        <w:fldChar w:fldCharType="end"/>
      </w:r>
    </w:p>
    <w:p w14:paraId="23473028" w14:textId="6B1C4F99" w:rsidR="00E14949" w:rsidRDefault="00E14949">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_Toc81547964 \h </w:instrText>
      </w:r>
      <w:r>
        <w:fldChar w:fldCharType="separate"/>
      </w:r>
      <w:r>
        <w:t>48</w:t>
      </w:r>
      <w:r>
        <w:fldChar w:fldCharType="end"/>
      </w:r>
    </w:p>
    <w:p w14:paraId="7D0F30FD" w14:textId="48133FBA" w:rsidR="00E14949" w:rsidRDefault="00E14949">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_Toc81547965 \h </w:instrText>
      </w:r>
      <w:r>
        <w:fldChar w:fldCharType="separate"/>
      </w:r>
      <w:r>
        <w:t>48</w:t>
      </w:r>
      <w:r>
        <w:fldChar w:fldCharType="end"/>
      </w:r>
    </w:p>
    <w:p w14:paraId="4AD75E88" w14:textId="25AE9CCB" w:rsidR="00E14949" w:rsidRDefault="00E14949">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_Toc81547966 \h </w:instrText>
      </w:r>
      <w:r>
        <w:fldChar w:fldCharType="separate"/>
      </w:r>
      <w:r>
        <w:t>48</w:t>
      </w:r>
      <w:r>
        <w:fldChar w:fldCharType="end"/>
      </w:r>
    </w:p>
    <w:p w14:paraId="435274BA" w14:textId="2960FAEE" w:rsidR="00E14949" w:rsidRDefault="00E14949">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_Toc81547967 \h </w:instrText>
      </w:r>
      <w:r>
        <w:fldChar w:fldCharType="separate"/>
      </w:r>
      <w:r>
        <w:t>48</w:t>
      </w:r>
      <w:r>
        <w:fldChar w:fldCharType="end"/>
      </w:r>
    </w:p>
    <w:p w14:paraId="4D54DDEF" w14:textId="22EE31C1" w:rsidR="00E14949" w:rsidRDefault="00E14949">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_Toc81547968 \h </w:instrText>
      </w:r>
      <w:r>
        <w:fldChar w:fldCharType="separate"/>
      </w:r>
      <w:r>
        <w:t>48</w:t>
      </w:r>
      <w:r>
        <w:fldChar w:fldCharType="end"/>
      </w:r>
    </w:p>
    <w:p w14:paraId="4BD2F5E9" w14:textId="06CF4495" w:rsidR="00E14949" w:rsidRDefault="00E14949">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_Toc81547969 \h </w:instrText>
      </w:r>
      <w:r>
        <w:fldChar w:fldCharType="separate"/>
      </w:r>
      <w:r>
        <w:t>48</w:t>
      </w:r>
      <w:r>
        <w:fldChar w:fldCharType="end"/>
      </w:r>
    </w:p>
    <w:p w14:paraId="7730CE8C" w14:textId="28451A04" w:rsidR="00E14949" w:rsidRDefault="00E14949">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_Toc81547970 \h </w:instrText>
      </w:r>
      <w:r>
        <w:fldChar w:fldCharType="separate"/>
      </w:r>
      <w:r>
        <w:t>49</w:t>
      </w:r>
      <w:r>
        <w:fldChar w:fldCharType="end"/>
      </w:r>
    </w:p>
    <w:p w14:paraId="2670C812" w14:textId="1A2F25F7" w:rsidR="00E14949" w:rsidRDefault="00E14949">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_Toc81547971 \h </w:instrText>
      </w:r>
      <w:r>
        <w:fldChar w:fldCharType="separate"/>
      </w:r>
      <w:r>
        <w:t>49</w:t>
      </w:r>
      <w:r>
        <w:fldChar w:fldCharType="end"/>
      </w:r>
    </w:p>
    <w:p w14:paraId="4FB83414" w14:textId="6E4D1EDE" w:rsidR="00E14949" w:rsidRDefault="00E14949">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_Toc81547972 \h </w:instrText>
      </w:r>
      <w:r>
        <w:fldChar w:fldCharType="separate"/>
      </w:r>
      <w:r>
        <w:t>49</w:t>
      </w:r>
      <w:r>
        <w:fldChar w:fldCharType="end"/>
      </w:r>
    </w:p>
    <w:p w14:paraId="68B2BF6D" w14:textId="1A55D3DA" w:rsidR="00E14949" w:rsidRDefault="00E14949">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_Toc81547973 \h </w:instrText>
      </w:r>
      <w:r>
        <w:fldChar w:fldCharType="separate"/>
      </w:r>
      <w:r>
        <w:t>49</w:t>
      </w:r>
      <w:r>
        <w:fldChar w:fldCharType="end"/>
      </w:r>
    </w:p>
    <w:p w14:paraId="2C66A279" w14:textId="2C763707" w:rsidR="00E14949" w:rsidRDefault="00E14949">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_Toc81547974 \h </w:instrText>
      </w:r>
      <w:r>
        <w:fldChar w:fldCharType="separate"/>
      </w:r>
      <w:r>
        <w:t>49</w:t>
      </w:r>
      <w:r>
        <w:fldChar w:fldCharType="end"/>
      </w:r>
    </w:p>
    <w:p w14:paraId="7873C8AE" w14:textId="75718A3C" w:rsidR="00E14949" w:rsidRDefault="00E14949">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_Toc81547975 \h </w:instrText>
      </w:r>
      <w:r>
        <w:fldChar w:fldCharType="separate"/>
      </w:r>
      <w:r>
        <w:t>49</w:t>
      </w:r>
      <w:r>
        <w:fldChar w:fldCharType="end"/>
      </w:r>
    </w:p>
    <w:p w14:paraId="0CE6BB6B" w14:textId="2DF19ACC" w:rsidR="00E14949" w:rsidRDefault="00E14949">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_Toc81547976 \h </w:instrText>
      </w:r>
      <w:r>
        <w:fldChar w:fldCharType="separate"/>
      </w:r>
      <w:r>
        <w:t>49</w:t>
      </w:r>
      <w:r>
        <w:fldChar w:fldCharType="end"/>
      </w:r>
    </w:p>
    <w:p w14:paraId="0AB0A342" w14:textId="411478EF" w:rsidR="00E14949" w:rsidRDefault="00E14949">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_Toc81547977 \h </w:instrText>
      </w:r>
      <w:r>
        <w:fldChar w:fldCharType="separate"/>
      </w:r>
      <w:r>
        <w:t>49</w:t>
      </w:r>
      <w:r>
        <w:fldChar w:fldCharType="end"/>
      </w:r>
    </w:p>
    <w:p w14:paraId="3573D4F9" w14:textId="30572FB4" w:rsidR="00E14949" w:rsidRDefault="00E14949">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_Toc81547978 \h </w:instrText>
      </w:r>
      <w:r>
        <w:fldChar w:fldCharType="separate"/>
      </w:r>
      <w:r>
        <w:t>49</w:t>
      </w:r>
      <w:r>
        <w:fldChar w:fldCharType="end"/>
      </w:r>
    </w:p>
    <w:p w14:paraId="37BE1E90" w14:textId="361641F3" w:rsidR="00E14949" w:rsidRDefault="00E14949">
      <w:pPr>
        <w:pStyle w:val="TOC4"/>
        <w:rPr>
          <w:rFonts w:asciiTheme="minorHAnsi" w:hAnsiTheme="minorHAnsi" w:cstheme="minorBidi"/>
          <w:sz w:val="22"/>
          <w:szCs w:val="22"/>
          <w:lang w:eastAsia="en-GB"/>
        </w:rPr>
      </w:pPr>
      <w:r>
        <w:rPr>
          <w:lang w:eastAsia="zh-CN"/>
        </w:rPr>
        <w:t>5.8.1.16</w:t>
      </w:r>
      <w:r>
        <w:rPr>
          <w:rFonts w:asciiTheme="minorHAnsi" w:hAnsiTheme="minorHAnsi" w:cstheme="minorBidi"/>
          <w:sz w:val="22"/>
          <w:szCs w:val="22"/>
          <w:lang w:eastAsia="en-GB"/>
        </w:rPr>
        <w:tab/>
      </w:r>
      <w:r w:rsidRPr="00BD345A">
        <w:rPr>
          <w:bCs/>
          <w:lang w:eastAsia="ko-KR"/>
        </w:rPr>
        <w:t>Application Layer Group ID</w:t>
      </w:r>
      <w:r>
        <w:tab/>
      </w:r>
      <w:r>
        <w:fldChar w:fldCharType="begin" w:fldLock="1"/>
      </w:r>
      <w:r>
        <w:instrText xml:space="preserve"> PAGEREF _Toc81547979 \h </w:instrText>
      </w:r>
      <w:r>
        <w:fldChar w:fldCharType="separate"/>
      </w:r>
      <w:r>
        <w:t>49</w:t>
      </w:r>
      <w:r>
        <w:fldChar w:fldCharType="end"/>
      </w:r>
    </w:p>
    <w:p w14:paraId="13A74671" w14:textId="40C33F1F" w:rsidR="00E14949" w:rsidRDefault="00E14949">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_Toc81547980 \h </w:instrText>
      </w:r>
      <w:r>
        <w:fldChar w:fldCharType="separate"/>
      </w:r>
      <w:r>
        <w:t>49</w:t>
      </w:r>
      <w:r>
        <w:fldChar w:fldCharType="end"/>
      </w:r>
    </w:p>
    <w:p w14:paraId="13462582" w14:textId="4E7EFAC4" w:rsidR="00E14949" w:rsidRDefault="00E14949">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_Toc81547981 \h </w:instrText>
      </w:r>
      <w:r>
        <w:fldChar w:fldCharType="separate"/>
      </w:r>
      <w:r>
        <w:t>49</w:t>
      </w:r>
      <w:r>
        <w:fldChar w:fldCharType="end"/>
      </w:r>
    </w:p>
    <w:p w14:paraId="0519B882" w14:textId="371CB5E1" w:rsidR="00E14949" w:rsidRDefault="00E14949">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_Toc81547982 \h </w:instrText>
      </w:r>
      <w:r>
        <w:fldChar w:fldCharType="separate"/>
      </w:r>
      <w:r>
        <w:t>50</w:t>
      </w:r>
      <w:r>
        <w:fldChar w:fldCharType="end"/>
      </w:r>
    </w:p>
    <w:p w14:paraId="46C80341" w14:textId="2D1EA155" w:rsidR="00E14949" w:rsidRDefault="00E14949">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_Toc81547983 \h </w:instrText>
      </w:r>
      <w:r>
        <w:fldChar w:fldCharType="separate"/>
      </w:r>
      <w:r>
        <w:t>50</w:t>
      </w:r>
      <w:r>
        <w:fldChar w:fldCharType="end"/>
      </w:r>
    </w:p>
    <w:p w14:paraId="0231BF04" w14:textId="10FFFEA0" w:rsidR="00E14949" w:rsidRDefault="00E14949">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_Toc81547984 \h </w:instrText>
      </w:r>
      <w:r>
        <w:fldChar w:fldCharType="separate"/>
      </w:r>
      <w:r>
        <w:t>50</w:t>
      </w:r>
      <w:r>
        <w:fldChar w:fldCharType="end"/>
      </w:r>
    </w:p>
    <w:p w14:paraId="4979AD3B" w14:textId="420CC525" w:rsidR="00E14949" w:rsidRDefault="00E14949">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BD345A">
        <w:rPr>
          <w:rFonts w:eastAsia="SimSun"/>
          <w:lang w:eastAsia="zh-CN"/>
        </w:rPr>
        <w:t>ProSe UE-to-Network Relay</w:t>
      </w:r>
      <w:r>
        <w:tab/>
      </w:r>
      <w:r>
        <w:fldChar w:fldCharType="begin" w:fldLock="1"/>
      </w:r>
      <w:r>
        <w:instrText xml:space="preserve"> PAGEREF _Toc81547985 \h </w:instrText>
      </w:r>
      <w:r>
        <w:fldChar w:fldCharType="separate"/>
      </w:r>
      <w:r>
        <w:t>51</w:t>
      </w:r>
      <w:r>
        <w:fldChar w:fldCharType="end"/>
      </w:r>
    </w:p>
    <w:p w14:paraId="5BF793CA" w14:textId="2EB60A4C" w:rsidR="00E14949" w:rsidRDefault="00E14949">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BD345A">
        <w:rPr>
          <w:rFonts w:eastAsia="SimSun"/>
          <w:lang w:eastAsia="zh-CN"/>
        </w:rPr>
        <w:t>ProSe</w:t>
      </w:r>
      <w:r>
        <w:t xml:space="preserve"> UE-to-Network Relay</w:t>
      </w:r>
      <w:r>
        <w:tab/>
      </w:r>
      <w:r>
        <w:fldChar w:fldCharType="begin" w:fldLock="1"/>
      </w:r>
      <w:r>
        <w:instrText xml:space="preserve"> PAGEREF _Toc81547986 \h </w:instrText>
      </w:r>
      <w:r>
        <w:fldChar w:fldCharType="separate"/>
      </w:r>
      <w:r>
        <w:t>51</w:t>
      </w:r>
      <w:r>
        <w:fldChar w:fldCharType="end"/>
      </w:r>
    </w:p>
    <w:p w14:paraId="43ED97AE" w14:textId="5CCC836A" w:rsidR="00E14949" w:rsidRDefault="00E14949">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BD345A">
        <w:rPr>
          <w:rFonts w:eastAsia="SimSun"/>
          <w:lang w:eastAsia="zh-CN"/>
        </w:rPr>
        <w:t>ProSe</w:t>
      </w:r>
      <w:r>
        <w:rPr>
          <w:lang w:eastAsia="zh-CN"/>
        </w:rPr>
        <w:t xml:space="preserve"> Layer-3 UE-to-Network Relay</w:t>
      </w:r>
      <w:r>
        <w:tab/>
      </w:r>
      <w:r>
        <w:fldChar w:fldCharType="begin" w:fldLock="1"/>
      </w:r>
      <w:r>
        <w:instrText xml:space="preserve"> PAGEREF _Toc81547987 \h </w:instrText>
      </w:r>
      <w:r>
        <w:fldChar w:fldCharType="separate"/>
      </w:r>
      <w:r>
        <w:t>51</w:t>
      </w:r>
      <w:r>
        <w:fldChar w:fldCharType="end"/>
      </w:r>
    </w:p>
    <w:p w14:paraId="0CE0CC40" w14:textId="676274F8" w:rsidR="00E14949" w:rsidRDefault="00E14949">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_Toc81547988 \h </w:instrText>
      </w:r>
      <w:r>
        <w:fldChar w:fldCharType="separate"/>
      </w:r>
      <w:r>
        <w:t>52</w:t>
      </w:r>
      <w:r>
        <w:fldChar w:fldCharType="end"/>
      </w:r>
    </w:p>
    <w:p w14:paraId="27086527" w14:textId="0EBEB084" w:rsidR="00E14949" w:rsidRDefault="00E14949">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Support for 5G ProSe for UEs in limited service state</w:t>
      </w:r>
      <w:r>
        <w:tab/>
      </w:r>
      <w:r>
        <w:fldChar w:fldCharType="begin" w:fldLock="1"/>
      </w:r>
      <w:r>
        <w:instrText xml:space="preserve"> PAGEREF _Toc81547989 \h </w:instrText>
      </w:r>
      <w:r>
        <w:fldChar w:fldCharType="separate"/>
      </w:r>
      <w:r>
        <w:t>52</w:t>
      </w:r>
      <w:r>
        <w:fldChar w:fldCharType="end"/>
      </w:r>
    </w:p>
    <w:p w14:paraId="081D61F6" w14:textId="31318D0D" w:rsidR="00E14949" w:rsidRDefault="00E14949">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_Toc81547990 \h </w:instrText>
      </w:r>
      <w:r>
        <w:fldChar w:fldCharType="separate"/>
      </w:r>
      <w:r>
        <w:t>52</w:t>
      </w:r>
      <w:r>
        <w:fldChar w:fldCharType="end"/>
      </w:r>
    </w:p>
    <w:p w14:paraId="6A43D735" w14:textId="7A1DF9DB" w:rsidR="00E14949" w:rsidRDefault="00E14949">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_Toc81547991 \h </w:instrText>
      </w:r>
      <w:r>
        <w:fldChar w:fldCharType="separate"/>
      </w:r>
      <w:r>
        <w:t>52</w:t>
      </w:r>
      <w:r>
        <w:fldChar w:fldCharType="end"/>
      </w:r>
    </w:p>
    <w:p w14:paraId="47A3F8FA" w14:textId="055AD0B4" w:rsidR="00E14949" w:rsidRDefault="00E14949">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_Toc81547992 \h </w:instrText>
      </w:r>
      <w:r>
        <w:fldChar w:fldCharType="separate"/>
      </w:r>
      <w:r>
        <w:t>53</w:t>
      </w:r>
      <w:r>
        <w:fldChar w:fldCharType="end"/>
      </w:r>
    </w:p>
    <w:p w14:paraId="789357CC" w14:textId="5F098429" w:rsidR="00E14949" w:rsidRDefault="00E14949">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_Toc81547993 \h </w:instrText>
      </w:r>
      <w:r>
        <w:fldChar w:fldCharType="separate"/>
      </w:r>
      <w:r>
        <w:t>54</w:t>
      </w:r>
      <w:r>
        <w:fldChar w:fldCharType="end"/>
      </w:r>
    </w:p>
    <w:p w14:paraId="479C2A2A" w14:textId="5433FC5F" w:rsidR="00E14949" w:rsidRDefault="00E1494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_Toc81547994 \h </w:instrText>
      </w:r>
      <w:r>
        <w:fldChar w:fldCharType="separate"/>
      </w:r>
      <w:r>
        <w:t>54</w:t>
      </w:r>
      <w:r>
        <w:fldChar w:fldCharType="end"/>
      </w:r>
    </w:p>
    <w:p w14:paraId="4D0A6D3E" w14:textId="149B47DD" w:rsidR="00E14949" w:rsidRDefault="00E1494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_Toc81547995 \h </w:instrText>
      </w:r>
      <w:r>
        <w:fldChar w:fldCharType="separate"/>
      </w:r>
      <w:r>
        <w:t>54</w:t>
      </w:r>
      <w:r>
        <w:fldChar w:fldCharType="end"/>
      </w:r>
    </w:p>
    <w:p w14:paraId="240DB127" w14:textId="1711F15E" w:rsidR="00E14949" w:rsidRDefault="00E14949">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_Toc81547996 \h </w:instrText>
      </w:r>
      <w:r>
        <w:fldChar w:fldCharType="separate"/>
      </w:r>
      <w:r>
        <w:t>54</w:t>
      </w:r>
      <w:r>
        <w:fldChar w:fldCharType="end"/>
      </w:r>
    </w:p>
    <w:p w14:paraId="3C51DF8A" w14:textId="687EBD52" w:rsidR="00E14949" w:rsidRDefault="00E14949">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_Toc81547997 \h </w:instrText>
      </w:r>
      <w:r>
        <w:fldChar w:fldCharType="separate"/>
      </w:r>
      <w:r>
        <w:t>54</w:t>
      </w:r>
      <w:r>
        <w:fldChar w:fldCharType="end"/>
      </w:r>
    </w:p>
    <w:p w14:paraId="2BF977B8" w14:textId="55FEC764" w:rsidR="00E14949" w:rsidRDefault="00E14949">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_Toc81547998 \h </w:instrText>
      </w:r>
      <w:r>
        <w:fldChar w:fldCharType="separate"/>
      </w:r>
      <w:r>
        <w:t>54</w:t>
      </w:r>
      <w:r>
        <w:fldChar w:fldCharType="end"/>
      </w:r>
    </w:p>
    <w:p w14:paraId="1C72855E" w14:textId="26906111" w:rsidR="00E14949" w:rsidRDefault="00E14949">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_Toc81547999 \h </w:instrText>
      </w:r>
      <w:r>
        <w:fldChar w:fldCharType="separate"/>
      </w:r>
      <w:r>
        <w:t>54</w:t>
      </w:r>
      <w:r>
        <w:fldChar w:fldCharType="end"/>
      </w:r>
    </w:p>
    <w:p w14:paraId="7073317A" w14:textId="4DB50611" w:rsidR="00E14949" w:rsidRDefault="00E14949">
      <w:pPr>
        <w:pStyle w:val="TOC4"/>
        <w:rPr>
          <w:rFonts w:asciiTheme="minorHAnsi" w:hAnsiTheme="minorHAnsi" w:cstheme="minorBidi"/>
          <w:sz w:val="22"/>
          <w:szCs w:val="22"/>
          <w:lang w:eastAsia="en-GB"/>
        </w:rPr>
      </w:pPr>
      <w:r w:rsidRPr="00BD345A">
        <w:rPr>
          <w:rFonts w:eastAsia="SimSun"/>
          <w:lang w:eastAsia="zh-CN"/>
        </w:rPr>
        <w:t>6</w:t>
      </w:r>
      <w:r>
        <w:t>.1.1.</w:t>
      </w:r>
      <w:r w:rsidRPr="00BD345A">
        <w:rPr>
          <w:rFonts w:eastAsia="SimSun"/>
          <w:lang w:eastAsia="zh-CN"/>
        </w:rPr>
        <w:t>3</w:t>
      </w:r>
      <w:r>
        <w:rPr>
          <w:rFonts w:asciiTheme="minorHAnsi" w:hAnsiTheme="minorHAnsi" w:cstheme="minorBidi"/>
          <w:sz w:val="22"/>
          <w:szCs w:val="22"/>
          <w:lang w:eastAsia="en-GB"/>
        </w:rPr>
        <w:tab/>
      </w:r>
      <w:r>
        <w:t xml:space="preserve">UE - </w:t>
      </w:r>
      <w:r w:rsidRPr="00BD345A">
        <w:rPr>
          <w:rFonts w:eastAsia="SimSun"/>
          <w:lang w:eastAsia="zh-CN"/>
        </w:rPr>
        <w:t>5G DDNMF</w:t>
      </w:r>
      <w:r>
        <w:tab/>
      </w:r>
      <w:r>
        <w:fldChar w:fldCharType="begin" w:fldLock="1"/>
      </w:r>
      <w:r>
        <w:instrText xml:space="preserve"> PAGEREF _Toc81548000 \h </w:instrText>
      </w:r>
      <w:r>
        <w:fldChar w:fldCharType="separate"/>
      </w:r>
      <w:r>
        <w:t>55</w:t>
      </w:r>
      <w:r>
        <w:fldChar w:fldCharType="end"/>
      </w:r>
    </w:p>
    <w:p w14:paraId="0E3DF65B" w14:textId="28FE002C" w:rsidR="00E14949" w:rsidRDefault="00E14949">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_Toc81548001 \h </w:instrText>
      </w:r>
      <w:r>
        <w:fldChar w:fldCharType="separate"/>
      </w:r>
      <w:r>
        <w:t>55</w:t>
      </w:r>
      <w:r>
        <w:fldChar w:fldCharType="end"/>
      </w:r>
    </w:p>
    <w:p w14:paraId="7A20BD39" w14:textId="1E9FFE44" w:rsidR="00E14949" w:rsidRDefault="00E14949">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_Toc81548002 \h </w:instrText>
      </w:r>
      <w:r>
        <w:fldChar w:fldCharType="separate"/>
      </w:r>
      <w:r>
        <w:t>56</w:t>
      </w:r>
      <w:r>
        <w:fldChar w:fldCharType="end"/>
      </w:r>
    </w:p>
    <w:p w14:paraId="55082E70" w14:textId="755B1EC5" w:rsidR="00E14949" w:rsidRDefault="00E14949">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_Toc81548003 \h </w:instrText>
      </w:r>
      <w:r>
        <w:fldChar w:fldCharType="separate"/>
      </w:r>
      <w:r>
        <w:t>56</w:t>
      </w:r>
      <w:r>
        <w:fldChar w:fldCharType="end"/>
      </w:r>
    </w:p>
    <w:p w14:paraId="35EA6CE8" w14:textId="021D1206" w:rsidR="00E14949" w:rsidRDefault="00E14949">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_Toc81548004 \h </w:instrText>
      </w:r>
      <w:r>
        <w:fldChar w:fldCharType="separate"/>
      </w:r>
      <w:r>
        <w:t>56</w:t>
      </w:r>
      <w:r>
        <w:fldChar w:fldCharType="end"/>
      </w:r>
    </w:p>
    <w:p w14:paraId="7D60E189" w14:textId="0B462F71" w:rsidR="00E14949" w:rsidRDefault="00E14949">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BD345A">
        <w:rPr>
          <w:rFonts w:eastAsia="DengXian"/>
        </w:rPr>
        <w:t xml:space="preserve">ProSe </w:t>
      </w:r>
      <w:r>
        <w:t>Layer-3 UE-to-Network Relay</w:t>
      </w:r>
      <w:r>
        <w:tab/>
      </w:r>
      <w:r>
        <w:fldChar w:fldCharType="begin" w:fldLock="1"/>
      </w:r>
      <w:r>
        <w:instrText xml:space="preserve"> PAGEREF _Toc81548005 \h </w:instrText>
      </w:r>
      <w:r>
        <w:fldChar w:fldCharType="separate"/>
      </w:r>
      <w:r>
        <w:t>56</w:t>
      </w:r>
      <w:r>
        <w:fldChar w:fldCharType="end"/>
      </w:r>
    </w:p>
    <w:p w14:paraId="08B93C22" w14:textId="6F49307E" w:rsidR="00E14949" w:rsidRDefault="00E14949">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_Toc81548006 \h </w:instrText>
      </w:r>
      <w:r>
        <w:fldChar w:fldCharType="separate"/>
      </w:r>
      <w:r>
        <w:t>57</w:t>
      </w:r>
      <w:r>
        <w:fldChar w:fldCharType="end"/>
      </w:r>
    </w:p>
    <w:p w14:paraId="4544A577" w14:textId="40AF90CA" w:rsidR="00E14949" w:rsidRDefault="00E1494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_Toc81548007 \h </w:instrText>
      </w:r>
      <w:r>
        <w:fldChar w:fldCharType="separate"/>
      </w:r>
      <w:r>
        <w:t>58</w:t>
      </w:r>
      <w:r>
        <w:fldChar w:fldCharType="end"/>
      </w:r>
    </w:p>
    <w:p w14:paraId="758C9A26" w14:textId="28E35C10" w:rsidR="00E14949" w:rsidRDefault="00E14949">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_Toc81548008 \h </w:instrText>
      </w:r>
      <w:r>
        <w:fldChar w:fldCharType="separate"/>
      </w:r>
      <w:r>
        <w:t>58</w:t>
      </w:r>
      <w:r>
        <w:fldChar w:fldCharType="end"/>
      </w:r>
    </w:p>
    <w:p w14:paraId="2E028E6E" w14:textId="525E4920" w:rsidR="00E14949" w:rsidRDefault="00E14949">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_Toc81548009 \h </w:instrText>
      </w:r>
      <w:r>
        <w:fldChar w:fldCharType="separate"/>
      </w:r>
      <w:r>
        <w:t>58</w:t>
      </w:r>
      <w:r>
        <w:fldChar w:fldCharType="end"/>
      </w:r>
    </w:p>
    <w:p w14:paraId="331ED7B8" w14:textId="1BA551F6" w:rsidR="00E14949" w:rsidRDefault="00E14949">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_Toc81548010 \h </w:instrText>
      </w:r>
      <w:r>
        <w:fldChar w:fldCharType="separate"/>
      </w:r>
      <w:r>
        <w:t>59</w:t>
      </w:r>
      <w:r>
        <w:fldChar w:fldCharType="end"/>
      </w:r>
    </w:p>
    <w:p w14:paraId="41468BCE" w14:textId="3E15A3B6" w:rsidR="00E14949" w:rsidRDefault="00E14949">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_Toc81548011 \h </w:instrText>
      </w:r>
      <w:r>
        <w:fldChar w:fldCharType="separate"/>
      </w:r>
      <w:r>
        <w:t>59</w:t>
      </w:r>
      <w:r>
        <w:fldChar w:fldCharType="end"/>
      </w:r>
    </w:p>
    <w:p w14:paraId="4A6E2F22" w14:textId="1CE0985C" w:rsidR="00E14949" w:rsidRDefault="00E14949">
      <w:pPr>
        <w:pStyle w:val="TOC5"/>
        <w:rPr>
          <w:rFonts w:asciiTheme="minorHAnsi" w:hAnsiTheme="minorHAnsi" w:cstheme="minorBidi"/>
          <w:sz w:val="22"/>
          <w:szCs w:val="22"/>
          <w:lang w:eastAsia="en-GB"/>
        </w:rPr>
      </w:pPr>
      <w:r>
        <w:rPr>
          <w:lang w:eastAsia="zh-CN"/>
        </w:rPr>
        <w:t>6.1.2.3.2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_Toc81548012 \h </w:instrText>
      </w:r>
      <w:r>
        <w:fldChar w:fldCharType="separate"/>
      </w:r>
      <w:r>
        <w:t>60</w:t>
      </w:r>
      <w:r>
        <w:fldChar w:fldCharType="end"/>
      </w:r>
    </w:p>
    <w:p w14:paraId="00130844" w14:textId="308C4B1D" w:rsidR="00E14949" w:rsidRDefault="00E14949">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_Toc81548013 \h </w:instrText>
      </w:r>
      <w:r>
        <w:fldChar w:fldCharType="separate"/>
      </w:r>
      <w:r>
        <w:t>60</w:t>
      </w:r>
      <w:r>
        <w:fldChar w:fldCharType="end"/>
      </w:r>
    </w:p>
    <w:p w14:paraId="7530D52B" w14:textId="0F4A51E9" w:rsidR="00E14949" w:rsidRDefault="00E1494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_Toc81548014 \h </w:instrText>
      </w:r>
      <w:r>
        <w:fldChar w:fldCharType="separate"/>
      </w:r>
      <w:r>
        <w:t>60</w:t>
      </w:r>
      <w:r>
        <w:fldChar w:fldCharType="end"/>
      </w:r>
    </w:p>
    <w:p w14:paraId="6D6EC2DD" w14:textId="3588918A" w:rsidR="00E14949" w:rsidRDefault="00E1494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_Toc81548015 \h </w:instrText>
      </w:r>
      <w:r>
        <w:fldChar w:fldCharType="separate"/>
      </w:r>
      <w:r>
        <w:t>60</w:t>
      </w:r>
      <w:r>
        <w:fldChar w:fldCharType="end"/>
      </w:r>
    </w:p>
    <w:p w14:paraId="4D3683A8" w14:textId="68BC83E3"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_Toc81548016 \h </w:instrText>
      </w:r>
      <w:r>
        <w:fldChar w:fldCharType="separate"/>
      </w:r>
      <w:r>
        <w:t>61</w:t>
      </w:r>
      <w:r>
        <w:fldChar w:fldCharType="end"/>
      </w:r>
    </w:p>
    <w:p w14:paraId="3F65A91C" w14:textId="6CE1386E" w:rsidR="00E14949" w:rsidRDefault="00E1494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_Toc81548017 \h </w:instrText>
      </w:r>
      <w:r>
        <w:fldChar w:fldCharType="separate"/>
      </w:r>
      <w:r>
        <w:t>62</w:t>
      </w:r>
      <w:r>
        <w:fldChar w:fldCharType="end"/>
      </w:r>
    </w:p>
    <w:p w14:paraId="3A157249" w14:textId="1C34275D" w:rsidR="00E14949" w:rsidRDefault="00E14949">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_Toc81548018 \h </w:instrText>
      </w:r>
      <w:r>
        <w:fldChar w:fldCharType="separate"/>
      </w:r>
      <w:r>
        <w:t>62</w:t>
      </w:r>
      <w:r>
        <w:fldChar w:fldCharType="end"/>
      </w:r>
    </w:p>
    <w:p w14:paraId="63CE2F90" w14:textId="4A207B07" w:rsidR="00E14949" w:rsidRDefault="00E1494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_Toc81548019 \h </w:instrText>
      </w:r>
      <w:r>
        <w:fldChar w:fldCharType="separate"/>
      </w:r>
      <w:r>
        <w:t>62</w:t>
      </w:r>
      <w:r>
        <w:fldChar w:fldCharType="end"/>
      </w:r>
    </w:p>
    <w:p w14:paraId="7803875E" w14:textId="20998A6E" w:rsidR="00E14949" w:rsidRDefault="00E14949">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rPr>
          <w:lang w:eastAsia="zh-CN"/>
        </w:rPr>
        <w:t xml:space="preserve">5G </w:t>
      </w:r>
      <w:r>
        <w:t>ProSe Direct Discovery with 5G DDNMF</w:t>
      </w:r>
      <w:r>
        <w:tab/>
      </w:r>
      <w:r>
        <w:fldChar w:fldCharType="begin" w:fldLock="1"/>
      </w:r>
      <w:r>
        <w:instrText xml:space="preserve"> PAGEREF _Toc81548020 \h </w:instrText>
      </w:r>
      <w:r>
        <w:fldChar w:fldCharType="separate"/>
      </w:r>
      <w:r>
        <w:t>62</w:t>
      </w:r>
      <w:r>
        <w:fldChar w:fldCharType="end"/>
      </w:r>
    </w:p>
    <w:p w14:paraId="3A6D1C1B" w14:textId="49F398D2" w:rsidR="00E14949" w:rsidRDefault="00E14949">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_Toc81548021 \h </w:instrText>
      </w:r>
      <w:r>
        <w:fldChar w:fldCharType="separate"/>
      </w:r>
      <w:r>
        <w:t>62</w:t>
      </w:r>
      <w:r>
        <w:fldChar w:fldCharType="end"/>
      </w:r>
    </w:p>
    <w:p w14:paraId="06DC1480" w14:textId="0227C7BC" w:rsidR="00E14949" w:rsidRDefault="00E14949">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_Toc81548022 \h </w:instrText>
      </w:r>
      <w:r>
        <w:fldChar w:fldCharType="separate"/>
      </w:r>
      <w:r>
        <w:t>63</w:t>
      </w:r>
      <w:r>
        <w:fldChar w:fldCharType="end"/>
      </w:r>
    </w:p>
    <w:p w14:paraId="440B1A10" w14:textId="71F0EC0C" w:rsidR="00E14949" w:rsidRDefault="00E14949">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_Toc81548023 \h </w:instrText>
      </w:r>
      <w:r>
        <w:fldChar w:fldCharType="separate"/>
      </w:r>
      <w:r>
        <w:t>64</w:t>
      </w:r>
      <w:r>
        <w:fldChar w:fldCharType="end"/>
      </w:r>
    </w:p>
    <w:p w14:paraId="78F3AE0D" w14:textId="59EEF393" w:rsidR="00E14949" w:rsidRDefault="00E14949">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_Toc81548024 \h </w:instrText>
      </w:r>
      <w:r>
        <w:fldChar w:fldCharType="separate"/>
      </w:r>
      <w:r>
        <w:t>65</w:t>
      </w:r>
      <w:r>
        <w:fldChar w:fldCharType="end"/>
      </w:r>
    </w:p>
    <w:p w14:paraId="37692B8C" w14:textId="5C79236D" w:rsidR="00E14949" w:rsidRDefault="00E14949">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_Toc81548025 \h </w:instrText>
      </w:r>
      <w:r>
        <w:fldChar w:fldCharType="separate"/>
      </w:r>
      <w:r>
        <w:t>66</w:t>
      </w:r>
      <w:r>
        <w:fldChar w:fldCharType="end"/>
      </w:r>
    </w:p>
    <w:p w14:paraId="58B87964" w14:textId="2E7D5708" w:rsidR="00E14949" w:rsidRDefault="00E14949">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_Toc81548026 \h </w:instrText>
      </w:r>
      <w:r>
        <w:fldChar w:fldCharType="separate"/>
      </w:r>
      <w:r>
        <w:t>66</w:t>
      </w:r>
      <w:r>
        <w:fldChar w:fldCharType="end"/>
      </w:r>
    </w:p>
    <w:p w14:paraId="3815E1DF" w14:textId="15156EC6" w:rsidR="00E14949" w:rsidRDefault="00E14949">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_Toc81548027 \h </w:instrText>
      </w:r>
      <w:r>
        <w:fldChar w:fldCharType="separate"/>
      </w:r>
      <w:r>
        <w:t>66</w:t>
      </w:r>
      <w:r>
        <w:fldChar w:fldCharType="end"/>
      </w:r>
    </w:p>
    <w:p w14:paraId="3A86FB1C" w14:textId="043D1211" w:rsidR="00E14949" w:rsidRDefault="00E1494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_Toc81548028 \h </w:instrText>
      </w:r>
      <w:r>
        <w:fldChar w:fldCharType="separate"/>
      </w:r>
      <w:r>
        <w:t>66</w:t>
      </w:r>
      <w:r>
        <w:fldChar w:fldCharType="end"/>
      </w:r>
    </w:p>
    <w:p w14:paraId="675C2581" w14:textId="24C7779C" w:rsidR="00E14949" w:rsidRDefault="00E1494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_Toc81548029 \h </w:instrText>
      </w:r>
      <w:r>
        <w:fldChar w:fldCharType="separate"/>
      </w:r>
      <w:r>
        <w:t>66</w:t>
      </w:r>
      <w:r>
        <w:fldChar w:fldCharType="end"/>
      </w:r>
    </w:p>
    <w:p w14:paraId="5517B8E1" w14:textId="08441CBA" w:rsidR="00E14949" w:rsidRDefault="00E1494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_Toc81548030 \h </w:instrText>
      </w:r>
      <w:r>
        <w:fldChar w:fldCharType="separate"/>
      </w:r>
      <w:r>
        <w:t>68</w:t>
      </w:r>
      <w:r>
        <w:fldChar w:fldCharType="end"/>
      </w:r>
    </w:p>
    <w:p w14:paraId="0A1C629D" w14:textId="4F60C53F" w:rsidR="00E14949" w:rsidRDefault="00E14949">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_Toc81548031 \h </w:instrText>
      </w:r>
      <w:r>
        <w:fldChar w:fldCharType="separate"/>
      </w:r>
      <w:r>
        <w:t>68</w:t>
      </w:r>
      <w:r>
        <w:fldChar w:fldCharType="end"/>
      </w:r>
    </w:p>
    <w:p w14:paraId="7DFFD076" w14:textId="411DDAA1" w:rsidR="00E14949" w:rsidRDefault="00E14949">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_Toc81548032 \h </w:instrText>
      </w:r>
      <w:r>
        <w:fldChar w:fldCharType="separate"/>
      </w:r>
      <w:r>
        <w:t>68</w:t>
      </w:r>
      <w:r>
        <w:fldChar w:fldCharType="end"/>
      </w:r>
    </w:p>
    <w:p w14:paraId="59ED3E3E" w14:textId="44EFC542" w:rsidR="00E14949" w:rsidRDefault="00E14949">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_Toc81548033 \h </w:instrText>
      </w:r>
      <w:r>
        <w:fldChar w:fldCharType="separate"/>
      </w:r>
      <w:r>
        <w:t>68</w:t>
      </w:r>
      <w:r>
        <w:fldChar w:fldCharType="end"/>
      </w:r>
    </w:p>
    <w:p w14:paraId="7D79C8A1" w14:textId="29D52F1F" w:rsidR="00E14949" w:rsidRDefault="00E1494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_Toc81548034 \h </w:instrText>
      </w:r>
      <w:r>
        <w:fldChar w:fldCharType="separate"/>
      </w:r>
      <w:r>
        <w:t>69</w:t>
      </w:r>
      <w:r>
        <w:fldChar w:fldCharType="end"/>
      </w:r>
    </w:p>
    <w:p w14:paraId="4412CF36" w14:textId="1660DBE0" w:rsidR="00E14949" w:rsidRDefault="00E14949">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_Toc81548035 \h </w:instrText>
      </w:r>
      <w:r>
        <w:fldChar w:fldCharType="separate"/>
      </w:r>
      <w:r>
        <w:t>69</w:t>
      </w:r>
      <w:r>
        <w:fldChar w:fldCharType="end"/>
      </w:r>
    </w:p>
    <w:p w14:paraId="20A414E0" w14:textId="2C716FD5" w:rsidR="00E14949" w:rsidRDefault="00E14949">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5G ProSe UE-to-Network Relay Discovery with Model A</w:t>
      </w:r>
      <w:r>
        <w:tab/>
      </w:r>
      <w:r>
        <w:fldChar w:fldCharType="begin" w:fldLock="1"/>
      </w:r>
      <w:r>
        <w:instrText xml:space="preserve"> PAGEREF _Toc81548036 \h </w:instrText>
      </w:r>
      <w:r>
        <w:fldChar w:fldCharType="separate"/>
      </w:r>
      <w:r>
        <w:t>70</w:t>
      </w:r>
      <w:r>
        <w:fldChar w:fldCharType="end"/>
      </w:r>
    </w:p>
    <w:p w14:paraId="51C18913" w14:textId="399699C6" w:rsidR="00E14949" w:rsidRDefault="00E14949">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5G ProSe UE-to-Network Relay Discovery with Model B</w:t>
      </w:r>
      <w:r>
        <w:tab/>
      </w:r>
      <w:r>
        <w:fldChar w:fldCharType="begin" w:fldLock="1"/>
      </w:r>
      <w:r>
        <w:instrText xml:space="preserve"> PAGEREF _Toc81548037 \h </w:instrText>
      </w:r>
      <w:r>
        <w:fldChar w:fldCharType="separate"/>
      </w:r>
      <w:r>
        <w:t>70</w:t>
      </w:r>
      <w:r>
        <w:fldChar w:fldCharType="end"/>
      </w:r>
    </w:p>
    <w:p w14:paraId="08B4847C" w14:textId="5BE3EA2E" w:rsidR="00E14949" w:rsidRDefault="00E1494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_Toc81548038 \h </w:instrText>
      </w:r>
      <w:r>
        <w:fldChar w:fldCharType="separate"/>
      </w:r>
      <w:r>
        <w:t>71</w:t>
      </w:r>
      <w:r>
        <w:fldChar w:fldCharType="end"/>
      </w:r>
    </w:p>
    <w:p w14:paraId="104B2FB7" w14:textId="03A095BE" w:rsidR="00E14949" w:rsidRDefault="00E1494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_Toc81548039 \h </w:instrText>
      </w:r>
      <w:r>
        <w:fldChar w:fldCharType="separate"/>
      </w:r>
      <w:r>
        <w:t>71</w:t>
      </w:r>
      <w:r>
        <w:fldChar w:fldCharType="end"/>
      </w:r>
    </w:p>
    <w:p w14:paraId="2F722878" w14:textId="532D8F1B" w:rsidR="00E14949" w:rsidRDefault="00E1494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_Toc81548040 \h </w:instrText>
      </w:r>
      <w:r>
        <w:fldChar w:fldCharType="separate"/>
      </w:r>
      <w:r>
        <w:t>72</w:t>
      </w:r>
      <w:r>
        <w:fldChar w:fldCharType="end"/>
      </w:r>
    </w:p>
    <w:p w14:paraId="498744C8" w14:textId="28EA2BD8" w:rsidR="00E14949" w:rsidRDefault="00E14949">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_Toc81548041 \h </w:instrText>
      </w:r>
      <w:r>
        <w:fldChar w:fldCharType="separate"/>
      </w:r>
      <w:r>
        <w:t>74</w:t>
      </w:r>
      <w:r>
        <w:fldChar w:fldCharType="end"/>
      </w:r>
    </w:p>
    <w:p w14:paraId="6566878B" w14:textId="1CCA10FB" w:rsidR="00E14949" w:rsidRDefault="00E14949">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_Toc81548042 \h </w:instrText>
      </w:r>
      <w:r>
        <w:fldChar w:fldCharType="separate"/>
      </w:r>
      <w:r>
        <w:t>74</w:t>
      </w:r>
      <w:r>
        <w:fldChar w:fldCharType="end"/>
      </w:r>
    </w:p>
    <w:p w14:paraId="296AC600" w14:textId="497C55EB" w:rsidR="00E14949" w:rsidRDefault="00E14949">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_Toc81548043 \h </w:instrText>
      </w:r>
      <w:r>
        <w:fldChar w:fldCharType="separate"/>
      </w:r>
      <w:r>
        <w:t>78</w:t>
      </w:r>
      <w:r>
        <w:fldChar w:fldCharType="end"/>
      </w:r>
    </w:p>
    <w:p w14:paraId="003AB410" w14:textId="1F6EC6F4" w:rsidR="00E14949" w:rsidRDefault="00E14949">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_Toc81548044 \h </w:instrText>
      </w:r>
      <w:r>
        <w:fldChar w:fldCharType="separate"/>
      </w:r>
      <w:r>
        <w:t>79</w:t>
      </w:r>
      <w:r>
        <w:fldChar w:fldCharType="end"/>
      </w:r>
    </w:p>
    <w:p w14:paraId="671A76EB" w14:textId="25BC15E4" w:rsidR="00E14949" w:rsidRDefault="00E14949">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_Toc81548045 \h </w:instrText>
      </w:r>
      <w:r>
        <w:fldChar w:fldCharType="separate"/>
      </w:r>
      <w:r>
        <w:t>80</w:t>
      </w:r>
      <w:r>
        <w:fldChar w:fldCharType="end"/>
      </w:r>
    </w:p>
    <w:p w14:paraId="7D50FC8C" w14:textId="23274A33" w:rsidR="00E14949" w:rsidRDefault="00E14949">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_Toc81548046 \h </w:instrText>
      </w:r>
      <w:r>
        <w:fldChar w:fldCharType="separate"/>
      </w:r>
      <w:r>
        <w:t>81</w:t>
      </w:r>
      <w:r>
        <w:fldChar w:fldCharType="end"/>
      </w:r>
    </w:p>
    <w:p w14:paraId="26F573A8" w14:textId="24C996EF" w:rsidR="00E14949" w:rsidRDefault="00E14949">
      <w:pPr>
        <w:pStyle w:val="TOC4"/>
        <w:rPr>
          <w:rFonts w:asciiTheme="minorHAnsi" w:hAnsiTheme="minorHAnsi" w:cstheme="minorBidi"/>
          <w:sz w:val="22"/>
          <w:szCs w:val="22"/>
          <w:lang w:eastAsia="en-GB"/>
        </w:rPr>
      </w:pPr>
      <w:r>
        <w:rPr>
          <w:lang w:eastAsia="ko-KR"/>
        </w:rPr>
        <w:t>6.4.3.6</w:t>
      </w:r>
      <w:r>
        <w:rPr>
          <w:rFonts w:asciiTheme="minorHAnsi" w:hAnsiTheme="minorHAnsi" w:cstheme="minorBidi"/>
          <w:sz w:val="22"/>
          <w:szCs w:val="22"/>
          <w:lang w:eastAsia="en-GB"/>
        </w:rPr>
        <w:tab/>
      </w:r>
      <w:r>
        <w:t>Layer-2 link management over PC5 reference point for 5G ProSe UE-to-Network Relay</w:t>
      </w:r>
      <w:r>
        <w:tab/>
      </w:r>
      <w:r>
        <w:fldChar w:fldCharType="begin" w:fldLock="1"/>
      </w:r>
      <w:r>
        <w:instrText xml:space="preserve"> PAGEREF _Toc81548047 \h </w:instrText>
      </w:r>
      <w:r>
        <w:fldChar w:fldCharType="separate"/>
      </w:r>
      <w:r>
        <w:t>81</w:t>
      </w:r>
      <w:r>
        <w:fldChar w:fldCharType="end"/>
      </w:r>
    </w:p>
    <w:p w14:paraId="3162C3FB" w14:textId="1D251AA1" w:rsidR="00E14949" w:rsidRDefault="00E1494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_Toc81548048 \h </w:instrText>
      </w:r>
      <w:r>
        <w:fldChar w:fldCharType="separate"/>
      </w:r>
      <w:r>
        <w:t>83</w:t>
      </w:r>
      <w:r>
        <w:fldChar w:fldCharType="end"/>
      </w:r>
    </w:p>
    <w:p w14:paraId="350546C1" w14:textId="2A4DE12F" w:rsidR="00E14949" w:rsidRDefault="00E1494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_Toc81548049 \h </w:instrText>
      </w:r>
      <w:r>
        <w:fldChar w:fldCharType="separate"/>
      </w:r>
      <w:r>
        <w:t>83</w:t>
      </w:r>
      <w:r>
        <w:fldChar w:fldCharType="end"/>
      </w:r>
    </w:p>
    <w:p w14:paraId="26783A66" w14:textId="2A216658" w:rsidR="00E14949" w:rsidRDefault="00E14949">
      <w:pPr>
        <w:pStyle w:val="TOC4"/>
        <w:rPr>
          <w:rFonts w:asciiTheme="minorHAnsi" w:hAnsiTheme="minorHAnsi" w:cstheme="minorBidi"/>
          <w:sz w:val="22"/>
          <w:szCs w:val="22"/>
          <w:lang w:eastAsia="en-GB"/>
        </w:rPr>
      </w:pPr>
      <w:r>
        <w:rPr>
          <w:lang w:eastAsia="zh-CN"/>
        </w:rPr>
        <w:t>6.5.1.1</w:t>
      </w:r>
      <w:r>
        <w:rPr>
          <w:rFonts w:asciiTheme="minorHAnsi" w:hAnsiTheme="minorHAnsi" w:cstheme="minorBidi"/>
          <w:sz w:val="22"/>
          <w:szCs w:val="22"/>
          <w:lang w:eastAsia="en-GB"/>
        </w:rPr>
        <w:tab/>
      </w:r>
      <w:r>
        <w:rPr>
          <w:lang w:eastAsia="zh-CN"/>
        </w:rPr>
        <w:t>5G ProSe Communication via 5G ProSe Layer-3 UE-to-Network Relay</w:t>
      </w:r>
      <w:r>
        <w:t xml:space="preserve"> without N3IWF</w:t>
      </w:r>
      <w:r>
        <w:tab/>
      </w:r>
      <w:r>
        <w:fldChar w:fldCharType="begin" w:fldLock="1"/>
      </w:r>
      <w:r>
        <w:instrText xml:space="preserve"> PAGEREF _Toc81548050 \h </w:instrText>
      </w:r>
      <w:r>
        <w:fldChar w:fldCharType="separate"/>
      </w:r>
      <w:r>
        <w:t>83</w:t>
      </w:r>
      <w:r>
        <w:fldChar w:fldCharType="end"/>
      </w:r>
    </w:p>
    <w:p w14:paraId="6D651E30" w14:textId="7489BFFC" w:rsidR="00E14949" w:rsidRDefault="00E14949">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_Toc81548051 \h </w:instrText>
      </w:r>
      <w:r>
        <w:fldChar w:fldCharType="separate"/>
      </w:r>
      <w:r>
        <w:t>85</w:t>
      </w:r>
      <w:r>
        <w:fldChar w:fldCharType="end"/>
      </w:r>
    </w:p>
    <w:p w14:paraId="5B440E0C" w14:textId="779D5549" w:rsidR="00E14949" w:rsidRDefault="00E14949">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_Toc81548052 \h </w:instrText>
      </w:r>
      <w:r>
        <w:fldChar w:fldCharType="separate"/>
      </w:r>
      <w:r>
        <w:t>85</w:t>
      </w:r>
      <w:r>
        <w:fldChar w:fldCharType="end"/>
      </w:r>
    </w:p>
    <w:p w14:paraId="5CDBD0E1" w14:textId="141B5A97" w:rsidR="00E14949" w:rsidRDefault="00E14949">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BD345A">
        <w:rPr>
          <w:rFonts w:eastAsia="DengXian"/>
        </w:rPr>
        <w:t xml:space="preserve"> for 5G ProSe Layer-3 Remote UE</w:t>
      </w:r>
      <w:r>
        <w:t xml:space="preserve"> procedure</w:t>
      </w:r>
      <w:r>
        <w:tab/>
      </w:r>
      <w:r>
        <w:fldChar w:fldCharType="begin" w:fldLock="1"/>
      </w:r>
      <w:r>
        <w:instrText xml:space="preserve"> PAGEREF _Toc81548053 \h </w:instrText>
      </w:r>
      <w:r>
        <w:fldChar w:fldCharType="separate"/>
      </w:r>
      <w:r>
        <w:t>87</w:t>
      </w:r>
      <w:r>
        <w:fldChar w:fldCharType="end"/>
      </w:r>
    </w:p>
    <w:p w14:paraId="77E91E81" w14:textId="3D3162B3" w:rsidR="00E14949" w:rsidRDefault="00E14949">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w:t>
      </w:r>
      <w:r w:rsidRPr="00BD345A">
        <w:rPr>
          <w:lang w:val="en-US"/>
        </w:rPr>
        <w:t>D</w:t>
      </w:r>
      <w:r>
        <w:t>irect and Indirect Network communication path</w:t>
      </w:r>
      <w:r>
        <w:tab/>
      </w:r>
      <w:r>
        <w:fldChar w:fldCharType="begin" w:fldLock="1"/>
      </w:r>
      <w:r>
        <w:instrText xml:space="preserve"> PAGEREF _Toc81548054 \h </w:instrText>
      </w:r>
      <w:r>
        <w:fldChar w:fldCharType="separate"/>
      </w:r>
      <w:r>
        <w:t>87</w:t>
      </w:r>
      <w:r>
        <w:fldChar w:fldCharType="end"/>
      </w:r>
    </w:p>
    <w:p w14:paraId="454421BD" w14:textId="1FC87579" w:rsidR="00E14949" w:rsidRDefault="00E14949">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Cell ID announcement procedure</w:t>
      </w:r>
      <w:r>
        <w:tab/>
      </w:r>
      <w:r>
        <w:fldChar w:fldCharType="begin" w:fldLock="1"/>
      </w:r>
      <w:r>
        <w:instrText xml:space="preserve"> PAGEREF _Toc81548055 \h </w:instrText>
      </w:r>
      <w:r>
        <w:fldChar w:fldCharType="separate"/>
      </w:r>
      <w:r>
        <w:t>87</w:t>
      </w:r>
      <w:r>
        <w:fldChar w:fldCharType="end"/>
      </w:r>
    </w:p>
    <w:p w14:paraId="61CF38A2" w14:textId="60DBA777" w:rsidR="00E14949" w:rsidRDefault="00E1494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_Toc81548056 \h </w:instrText>
      </w:r>
      <w:r>
        <w:fldChar w:fldCharType="separate"/>
      </w:r>
      <w:r>
        <w:t>89</w:t>
      </w:r>
      <w:r>
        <w:fldChar w:fldCharType="end"/>
      </w:r>
    </w:p>
    <w:p w14:paraId="65BC8B0C" w14:textId="3242E62B" w:rsidR="00E14949" w:rsidRDefault="00E14949">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_Toc81548057 \h </w:instrText>
      </w:r>
      <w:r>
        <w:fldChar w:fldCharType="separate"/>
      </w:r>
      <w:r>
        <w:t>89</w:t>
      </w:r>
      <w:r>
        <w:fldChar w:fldCharType="end"/>
      </w:r>
    </w:p>
    <w:p w14:paraId="0D2F304B" w14:textId="4374172A" w:rsidR="00E14949" w:rsidRDefault="00E14949">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_Toc81548058 \h </w:instrText>
      </w:r>
      <w:r>
        <w:fldChar w:fldCharType="separate"/>
      </w:r>
      <w:r>
        <w:t>89</w:t>
      </w:r>
      <w:r>
        <w:fldChar w:fldCharType="end"/>
      </w:r>
    </w:p>
    <w:p w14:paraId="665C540F" w14:textId="4F7601BC" w:rsidR="00E14949" w:rsidRDefault="00E14949">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_Toc81548059 \h </w:instrText>
      </w:r>
      <w:r>
        <w:fldChar w:fldCharType="separate"/>
      </w:r>
      <w:r>
        <w:t>89</w:t>
      </w:r>
      <w:r>
        <w:fldChar w:fldCharType="end"/>
      </w:r>
    </w:p>
    <w:p w14:paraId="7F11A0BB" w14:textId="4A9302A2" w:rsidR="00E14949" w:rsidRDefault="00E1494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_Toc81548060 \h </w:instrText>
      </w:r>
      <w:r>
        <w:fldChar w:fldCharType="separate"/>
      </w:r>
      <w:r>
        <w:t>90</w:t>
      </w:r>
      <w:r>
        <w:fldChar w:fldCharType="end"/>
      </w:r>
    </w:p>
    <w:p w14:paraId="62502B9B" w14:textId="3D53E214" w:rsidR="00E14949" w:rsidRDefault="00E14949">
      <w:pPr>
        <w:pStyle w:val="TOC3"/>
        <w:rPr>
          <w:rFonts w:asciiTheme="minorHAnsi" w:hAnsiTheme="minorHAnsi" w:cstheme="minorBidi"/>
          <w:sz w:val="22"/>
          <w:szCs w:val="22"/>
          <w:lang w:eastAsia="en-GB"/>
        </w:rPr>
      </w:pPr>
      <w:r>
        <w:rPr>
          <w:lang w:eastAsia="ko-KR"/>
        </w:rPr>
        <w:t>6.5.3</w:t>
      </w:r>
      <w:r>
        <w:rPr>
          <w:rFonts w:asciiTheme="minorHAnsi" w:hAnsiTheme="minorHAnsi" w:cstheme="minorBidi"/>
          <w:sz w:val="22"/>
          <w:szCs w:val="22"/>
          <w:lang w:eastAsia="en-GB"/>
        </w:rPr>
        <w:tab/>
      </w:r>
      <w:r>
        <w:rPr>
          <w:lang w:eastAsia="zh-CN"/>
        </w:rPr>
        <w:t>5G ProSe UE-to-Network Relay reselection</w:t>
      </w:r>
      <w:r>
        <w:tab/>
      </w:r>
      <w:r>
        <w:fldChar w:fldCharType="begin" w:fldLock="1"/>
      </w:r>
      <w:r>
        <w:instrText xml:space="preserve"> PAGEREF _Toc81548061 \h </w:instrText>
      </w:r>
      <w:r>
        <w:fldChar w:fldCharType="separate"/>
      </w:r>
      <w:r>
        <w:t>91</w:t>
      </w:r>
      <w:r>
        <w:fldChar w:fldCharType="end"/>
      </w:r>
    </w:p>
    <w:p w14:paraId="38A5B4F2" w14:textId="77B0C72F" w:rsidR="00E14949" w:rsidRDefault="00E14949">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_Toc81548062 \h </w:instrText>
      </w:r>
      <w:r>
        <w:fldChar w:fldCharType="separate"/>
      </w:r>
      <w:r>
        <w:t>91</w:t>
      </w:r>
      <w:r>
        <w:fldChar w:fldCharType="end"/>
      </w:r>
    </w:p>
    <w:p w14:paraId="481B875F" w14:textId="53DB51F7" w:rsidR="00E14949" w:rsidRDefault="00E14949">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_Toc81548063 \h </w:instrText>
      </w:r>
      <w:r>
        <w:fldChar w:fldCharType="separate"/>
      </w:r>
      <w:r>
        <w:t>92</w:t>
      </w:r>
      <w:r>
        <w:fldChar w:fldCharType="end"/>
      </w:r>
    </w:p>
    <w:p w14:paraId="63253115" w14:textId="3CC1ECD2" w:rsidR="00E14949" w:rsidRDefault="00E1494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_Toc81548064 \h </w:instrText>
      </w:r>
      <w:r>
        <w:fldChar w:fldCharType="separate"/>
      </w:r>
      <w:r>
        <w:t>92</w:t>
      </w:r>
      <w:r>
        <w:fldChar w:fldCharType="end"/>
      </w:r>
    </w:p>
    <w:p w14:paraId="24D8F036" w14:textId="66E9135D"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6</w:t>
      </w:r>
      <w:r>
        <w:t>.</w:t>
      </w:r>
      <w:r w:rsidRPr="00BD345A">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_Toc81548065 \h </w:instrText>
      </w:r>
      <w:r>
        <w:fldChar w:fldCharType="separate"/>
      </w:r>
      <w:r>
        <w:t>92</w:t>
      </w:r>
      <w:r>
        <w:fldChar w:fldCharType="end"/>
      </w:r>
    </w:p>
    <w:p w14:paraId="31840B94" w14:textId="0382CEC5"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6</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_Toc81548066 \h </w:instrText>
      </w:r>
      <w:r>
        <w:fldChar w:fldCharType="separate"/>
      </w:r>
      <w:r>
        <w:t>93</w:t>
      </w:r>
      <w:r>
        <w:fldChar w:fldCharType="end"/>
      </w:r>
    </w:p>
    <w:p w14:paraId="31BCFCF1" w14:textId="253BED99"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6</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_Toc81548067 \h </w:instrText>
      </w:r>
      <w:r>
        <w:fldChar w:fldCharType="separate"/>
      </w:r>
      <w:r>
        <w:t>93</w:t>
      </w:r>
      <w:r>
        <w:fldChar w:fldCharType="end"/>
      </w:r>
    </w:p>
    <w:p w14:paraId="3A406AAA" w14:textId="1A462B17"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6</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_Toc81548068 \h </w:instrText>
      </w:r>
      <w:r>
        <w:fldChar w:fldCharType="separate"/>
      </w:r>
      <w:r>
        <w:t>93</w:t>
      </w:r>
      <w:r>
        <w:fldChar w:fldCharType="end"/>
      </w:r>
    </w:p>
    <w:p w14:paraId="5448CFAD" w14:textId="4F6E2F2E" w:rsidR="00E14949" w:rsidRDefault="00E14949">
      <w:pPr>
        <w:pStyle w:val="TOC3"/>
        <w:rPr>
          <w:rFonts w:asciiTheme="minorHAnsi" w:hAnsiTheme="minorHAnsi" w:cstheme="minorBidi"/>
          <w:sz w:val="22"/>
          <w:szCs w:val="22"/>
          <w:lang w:eastAsia="en-GB"/>
        </w:rPr>
      </w:pPr>
      <w:r w:rsidRPr="00BD345A">
        <w:rPr>
          <w:rFonts w:eastAsia="SimSun"/>
          <w:lang w:eastAsia="zh-CN"/>
        </w:rPr>
        <w:t>6</w:t>
      </w:r>
      <w:r>
        <w:t>.</w:t>
      </w:r>
      <w:r w:rsidRPr="00BD345A">
        <w:rPr>
          <w:rFonts w:eastAsia="SimSun"/>
          <w:lang w:eastAsia="zh-CN"/>
        </w:rPr>
        <w:t>6</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_Toc81548069 \h </w:instrText>
      </w:r>
      <w:r>
        <w:fldChar w:fldCharType="separate"/>
      </w:r>
      <w:r>
        <w:t>93</w:t>
      </w:r>
      <w:r>
        <w:fldChar w:fldCharType="end"/>
      </w:r>
    </w:p>
    <w:p w14:paraId="08540A79" w14:textId="5F2A76DA" w:rsidR="00E14949" w:rsidRDefault="00E14949">
      <w:pPr>
        <w:pStyle w:val="TOC3"/>
        <w:rPr>
          <w:rFonts w:asciiTheme="minorHAnsi" w:hAnsiTheme="minorHAnsi" w:cstheme="minorBidi"/>
          <w:sz w:val="22"/>
          <w:szCs w:val="22"/>
          <w:lang w:eastAsia="en-GB"/>
        </w:rPr>
      </w:pPr>
      <w:r w:rsidRPr="00BD345A">
        <w:rPr>
          <w:rFonts w:eastAsia="SimSun"/>
          <w:lang w:eastAsia="zh-CN"/>
        </w:rPr>
        <w:t>6.6.7</w:t>
      </w:r>
      <w:r>
        <w:rPr>
          <w:rFonts w:asciiTheme="minorHAnsi" w:hAnsiTheme="minorHAnsi" w:cstheme="minorBidi"/>
          <w:sz w:val="22"/>
          <w:szCs w:val="22"/>
          <w:lang w:eastAsia="en-GB"/>
        </w:rPr>
        <w:tab/>
      </w:r>
      <w:r w:rsidRPr="00BD345A">
        <w:rPr>
          <w:rFonts w:eastAsia="SimSun"/>
          <w:lang w:eastAsia="zh-CN"/>
        </w:rPr>
        <w:t>Delivery of PC5 QoS parameters for ProSe to NG-RAN</w:t>
      </w:r>
      <w:r>
        <w:tab/>
      </w:r>
      <w:r>
        <w:fldChar w:fldCharType="begin" w:fldLock="1"/>
      </w:r>
      <w:r>
        <w:instrText xml:space="preserve"> PAGEREF _Toc81548070 \h </w:instrText>
      </w:r>
      <w:r>
        <w:fldChar w:fldCharType="separate"/>
      </w:r>
      <w:r>
        <w:t>94</w:t>
      </w:r>
      <w:r>
        <w:fldChar w:fldCharType="end"/>
      </w:r>
    </w:p>
    <w:p w14:paraId="1B2289A5" w14:textId="37797D3A" w:rsidR="00E14949" w:rsidRDefault="00E14949">
      <w:pPr>
        <w:pStyle w:val="TOC1"/>
        <w:rPr>
          <w:rFonts w:asciiTheme="minorHAnsi" w:hAnsiTheme="minorHAnsi" w:cstheme="minorBidi"/>
          <w:szCs w:val="22"/>
          <w:lang w:eastAsia="en-GB"/>
        </w:rPr>
      </w:pPr>
      <w:r w:rsidRPr="00BD345A">
        <w:rPr>
          <w:rFonts w:eastAsia="SimSun"/>
          <w:lang w:eastAsia="zh-CN"/>
        </w:rPr>
        <w:t>7</w:t>
      </w:r>
      <w:r>
        <w:rPr>
          <w:rFonts w:asciiTheme="minorHAnsi" w:hAnsiTheme="minorHAnsi" w:cstheme="minorBidi"/>
          <w:szCs w:val="22"/>
          <w:lang w:eastAsia="en-GB"/>
        </w:rPr>
        <w:tab/>
      </w:r>
      <w:r w:rsidRPr="00BD345A">
        <w:rPr>
          <w:rFonts w:eastAsia="SimSun"/>
          <w:lang w:eastAsia="zh-CN"/>
        </w:rPr>
        <w:t>Network Function Services</w:t>
      </w:r>
      <w:r>
        <w:tab/>
      </w:r>
      <w:r>
        <w:fldChar w:fldCharType="begin" w:fldLock="1"/>
      </w:r>
      <w:r>
        <w:instrText xml:space="preserve"> PAGEREF _Toc81548071 \h </w:instrText>
      </w:r>
      <w:r>
        <w:fldChar w:fldCharType="separate"/>
      </w:r>
      <w:r>
        <w:t>94</w:t>
      </w:r>
      <w:r>
        <w:fldChar w:fldCharType="end"/>
      </w:r>
    </w:p>
    <w:p w14:paraId="17072F93" w14:textId="797BDD2A" w:rsidR="00E14949" w:rsidRDefault="00E14949">
      <w:pPr>
        <w:pStyle w:val="TOC2"/>
        <w:rPr>
          <w:rFonts w:asciiTheme="minorHAnsi" w:hAnsiTheme="minorHAnsi" w:cstheme="minorBidi"/>
          <w:sz w:val="22"/>
          <w:szCs w:val="22"/>
          <w:lang w:eastAsia="en-GB"/>
        </w:rPr>
      </w:pPr>
      <w:r w:rsidRPr="00BD345A">
        <w:rPr>
          <w:rFonts w:eastAsia="SimSun"/>
          <w:lang w:eastAsia="zh-CN"/>
        </w:rPr>
        <w:t>7</w:t>
      </w:r>
      <w:r>
        <w:rPr>
          <w:lang w:eastAsia="ko-KR"/>
        </w:rPr>
        <w:t>.</w:t>
      </w:r>
      <w:r w:rsidRPr="00BD345A">
        <w:rPr>
          <w:rFonts w:eastAsia="SimSun"/>
          <w:lang w:eastAsia="zh-CN"/>
        </w:rPr>
        <w:t>1</w:t>
      </w:r>
      <w:r>
        <w:rPr>
          <w:rFonts w:asciiTheme="minorHAnsi" w:hAnsiTheme="minorHAnsi" w:cstheme="minorBidi"/>
          <w:sz w:val="22"/>
          <w:szCs w:val="22"/>
          <w:lang w:eastAsia="en-GB"/>
        </w:rPr>
        <w:tab/>
      </w:r>
      <w:r w:rsidRPr="00BD345A">
        <w:rPr>
          <w:rFonts w:eastAsia="SimSun"/>
          <w:lang w:eastAsia="zh-CN"/>
        </w:rPr>
        <w:t>5G DDNMF Services</w:t>
      </w:r>
      <w:r>
        <w:tab/>
      </w:r>
      <w:r>
        <w:fldChar w:fldCharType="begin" w:fldLock="1"/>
      </w:r>
      <w:r>
        <w:instrText xml:space="preserve"> PAGEREF _Toc81548072 \h </w:instrText>
      </w:r>
      <w:r>
        <w:fldChar w:fldCharType="separate"/>
      </w:r>
      <w:r>
        <w:t>94</w:t>
      </w:r>
      <w:r>
        <w:fldChar w:fldCharType="end"/>
      </w:r>
    </w:p>
    <w:p w14:paraId="09B8C976" w14:textId="586A7D24" w:rsidR="00E14949" w:rsidRDefault="00E14949">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_Toc81548073 \h </w:instrText>
      </w:r>
      <w:r>
        <w:fldChar w:fldCharType="separate"/>
      </w:r>
      <w:r>
        <w:t>94</w:t>
      </w:r>
      <w:r>
        <w:fldChar w:fldCharType="end"/>
      </w:r>
    </w:p>
    <w:p w14:paraId="11156A0B" w14:textId="2BBCB71D" w:rsidR="00E14949" w:rsidRDefault="00E14949">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_Toc81548074 \h </w:instrText>
      </w:r>
      <w:r>
        <w:fldChar w:fldCharType="separate"/>
      </w:r>
      <w:r>
        <w:t>95</w:t>
      </w:r>
      <w:r>
        <w:fldChar w:fldCharType="end"/>
      </w:r>
    </w:p>
    <w:p w14:paraId="7D91E7FB" w14:textId="12196CB0" w:rsidR="00E14949" w:rsidRDefault="00E14949">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_Toc81548075 \h </w:instrText>
      </w:r>
      <w:r>
        <w:fldChar w:fldCharType="separate"/>
      </w:r>
      <w:r>
        <w:t>95</w:t>
      </w:r>
      <w:r>
        <w:fldChar w:fldCharType="end"/>
      </w:r>
    </w:p>
    <w:p w14:paraId="617D8D08" w14:textId="5AEB2DD3" w:rsidR="00E14949" w:rsidRDefault="00E14949">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_Toc81548076 \h </w:instrText>
      </w:r>
      <w:r>
        <w:fldChar w:fldCharType="separate"/>
      </w:r>
      <w:r>
        <w:t>95</w:t>
      </w:r>
      <w:r>
        <w:fldChar w:fldCharType="end"/>
      </w:r>
    </w:p>
    <w:p w14:paraId="289847B2" w14:textId="7F17A03A" w:rsidR="00E14949" w:rsidRDefault="00E14949">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_Toc81548077 \h </w:instrText>
      </w:r>
      <w:r>
        <w:fldChar w:fldCharType="separate"/>
      </w:r>
      <w:r>
        <w:t>95</w:t>
      </w:r>
      <w:r>
        <w:fldChar w:fldCharType="end"/>
      </w:r>
    </w:p>
    <w:p w14:paraId="75033EB1" w14:textId="6E225CC3" w:rsidR="00E14949" w:rsidRDefault="00E14949">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_Toc81548078 \h </w:instrText>
      </w:r>
      <w:r>
        <w:fldChar w:fldCharType="separate"/>
      </w:r>
      <w:r>
        <w:t>95</w:t>
      </w:r>
      <w:r>
        <w:fldChar w:fldCharType="end"/>
      </w:r>
    </w:p>
    <w:p w14:paraId="18891400" w14:textId="5F66C6A8" w:rsidR="00E14949" w:rsidRDefault="00E14949">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_Toc81548079 \h </w:instrText>
      </w:r>
      <w:r>
        <w:fldChar w:fldCharType="separate"/>
      </w:r>
      <w:r>
        <w:t>95</w:t>
      </w:r>
      <w:r>
        <w:fldChar w:fldCharType="end"/>
      </w:r>
    </w:p>
    <w:p w14:paraId="5DD0F5AD" w14:textId="656F6056" w:rsidR="00E14949" w:rsidRDefault="00E14949">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_Toc81548080 \h </w:instrText>
      </w:r>
      <w:r>
        <w:fldChar w:fldCharType="separate"/>
      </w:r>
      <w:r>
        <w:t>96</w:t>
      </w:r>
      <w:r>
        <w:fldChar w:fldCharType="end"/>
      </w:r>
    </w:p>
    <w:p w14:paraId="346DD819" w14:textId="30ADB149" w:rsidR="00E14949" w:rsidRDefault="00E14949">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_Toc81548081 \h </w:instrText>
      </w:r>
      <w:r>
        <w:fldChar w:fldCharType="separate"/>
      </w:r>
      <w:r>
        <w:t>96</w:t>
      </w:r>
      <w:r>
        <w:fldChar w:fldCharType="end"/>
      </w:r>
    </w:p>
    <w:p w14:paraId="75080049" w14:textId="6408C805" w:rsidR="00E14949" w:rsidRDefault="00E14949">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_Toc81548082 \h </w:instrText>
      </w:r>
      <w:r>
        <w:fldChar w:fldCharType="separate"/>
      </w:r>
      <w:r>
        <w:t>96</w:t>
      </w:r>
      <w:r>
        <w:fldChar w:fldCharType="end"/>
      </w:r>
    </w:p>
    <w:p w14:paraId="4EFFDC1E" w14:textId="20A0345A" w:rsidR="00E14949" w:rsidRDefault="00E14949">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_Toc81548083 \h </w:instrText>
      </w:r>
      <w:r>
        <w:fldChar w:fldCharType="separate"/>
      </w:r>
      <w:r>
        <w:t>96</w:t>
      </w:r>
      <w:r>
        <w:fldChar w:fldCharType="end"/>
      </w:r>
    </w:p>
    <w:p w14:paraId="48AC3E71" w14:textId="3BA15733" w:rsidR="00E14949" w:rsidRDefault="00E14949">
      <w:pPr>
        <w:pStyle w:val="TOC2"/>
        <w:rPr>
          <w:rFonts w:asciiTheme="minorHAnsi" w:hAnsiTheme="minorHAnsi" w:cstheme="minorBidi"/>
          <w:sz w:val="22"/>
          <w:szCs w:val="22"/>
          <w:lang w:eastAsia="en-GB"/>
        </w:rPr>
      </w:pPr>
      <w:r w:rsidRPr="00BD345A">
        <w:rPr>
          <w:rFonts w:eastAsia="SimSun"/>
          <w:lang w:eastAsia="zh-CN"/>
        </w:rPr>
        <w:t>7</w:t>
      </w:r>
      <w:r>
        <w:rPr>
          <w:lang w:eastAsia="ko-KR"/>
        </w:rPr>
        <w:t>.</w:t>
      </w:r>
      <w:r w:rsidRPr="00BD345A">
        <w:rPr>
          <w:rFonts w:eastAsia="SimSun"/>
          <w:lang w:eastAsia="zh-CN"/>
        </w:rPr>
        <w:t>2</w:t>
      </w:r>
      <w:r>
        <w:rPr>
          <w:rFonts w:asciiTheme="minorHAnsi" w:hAnsiTheme="minorHAnsi" w:cstheme="minorBidi"/>
          <w:sz w:val="22"/>
          <w:szCs w:val="22"/>
          <w:lang w:eastAsia="en-GB"/>
        </w:rPr>
        <w:tab/>
      </w:r>
      <w:r w:rsidRPr="00BD345A">
        <w:rPr>
          <w:rFonts w:eastAsia="SimSun"/>
          <w:lang w:eastAsia="zh-CN"/>
        </w:rPr>
        <w:t>AF Services</w:t>
      </w:r>
      <w:r>
        <w:tab/>
      </w:r>
      <w:r>
        <w:fldChar w:fldCharType="begin" w:fldLock="1"/>
      </w:r>
      <w:r>
        <w:instrText xml:space="preserve"> PAGEREF _Toc81548084 \h </w:instrText>
      </w:r>
      <w:r>
        <w:fldChar w:fldCharType="separate"/>
      </w:r>
      <w:r>
        <w:t>97</w:t>
      </w:r>
      <w:r>
        <w:fldChar w:fldCharType="end"/>
      </w:r>
    </w:p>
    <w:p w14:paraId="12E46333" w14:textId="7CCFBF74" w:rsidR="00E14949" w:rsidRDefault="00E1494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_Toc81548085 \h </w:instrText>
      </w:r>
      <w:r>
        <w:fldChar w:fldCharType="separate"/>
      </w:r>
      <w:r>
        <w:t>97</w:t>
      </w:r>
      <w:r>
        <w:fldChar w:fldCharType="end"/>
      </w:r>
    </w:p>
    <w:p w14:paraId="5EBE4F73" w14:textId="38284A8F" w:rsidR="00E14949" w:rsidRDefault="00E1494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_Toc81548086 \h </w:instrText>
      </w:r>
      <w:r>
        <w:fldChar w:fldCharType="separate"/>
      </w:r>
      <w:r>
        <w:t>97</w:t>
      </w:r>
      <w:r>
        <w:fldChar w:fldCharType="end"/>
      </w:r>
    </w:p>
    <w:p w14:paraId="45FAEA42" w14:textId="07339CC2" w:rsidR="00E14949" w:rsidRDefault="00E14949">
      <w:pPr>
        <w:pStyle w:val="TOC4"/>
        <w:rPr>
          <w:rFonts w:asciiTheme="minorHAnsi" w:hAnsiTheme="minorHAnsi" w:cstheme="minorBidi"/>
          <w:sz w:val="22"/>
          <w:szCs w:val="22"/>
          <w:lang w:eastAsia="en-GB"/>
        </w:rPr>
      </w:pPr>
      <w:r w:rsidRPr="00BD345A">
        <w:rPr>
          <w:rFonts w:eastAsia="DengXian"/>
        </w:rPr>
        <w:t>7.2.2.1</w:t>
      </w:r>
      <w:r>
        <w:rPr>
          <w:rFonts w:asciiTheme="minorHAnsi" w:hAnsiTheme="minorHAnsi" w:cstheme="minorBidi"/>
          <w:sz w:val="22"/>
          <w:szCs w:val="22"/>
          <w:lang w:eastAsia="en-GB"/>
        </w:rPr>
        <w:tab/>
      </w:r>
      <w:r w:rsidRPr="00BD345A">
        <w:rPr>
          <w:rFonts w:eastAsia="DengXian"/>
        </w:rPr>
        <w:t>General</w:t>
      </w:r>
      <w:r>
        <w:tab/>
      </w:r>
      <w:r>
        <w:fldChar w:fldCharType="begin" w:fldLock="1"/>
      </w:r>
      <w:r>
        <w:instrText xml:space="preserve"> PAGEREF _Toc81548087 \h </w:instrText>
      </w:r>
      <w:r>
        <w:fldChar w:fldCharType="separate"/>
      </w:r>
      <w:r>
        <w:t>97</w:t>
      </w:r>
      <w:r>
        <w:fldChar w:fldCharType="end"/>
      </w:r>
    </w:p>
    <w:p w14:paraId="45F9CD01" w14:textId="529F6BCE" w:rsidR="00E14949" w:rsidRDefault="00E14949">
      <w:pPr>
        <w:pStyle w:val="TOC4"/>
        <w:rPr>
          <w:rFonts w:asciiTheme="minorHAnsi" w:hAnsiTheme="minorHAnsi" w:cstheme="minorBidi"/>
          <w:sz w:val="22"/>
          <w:szCs w:val="22"/>
          <w:lang w:eastAsia="en-GB"/>
        </w:rPr>
      </w:pPr>
      <w:r w:rsidRPr="00BD345A">
        <w:rPr>
          <w:rFonts w:eastAsia="DengXian"/>
        </w:rPr>
        <w:t>7.2.2.2</w:t>
      </w:r>
      <w:r>
        <w:rPr>
          <w:rFonts w:asciiTheme="minorHAnsi" w:hAnsiTheme="minorHAnsi" w:cstheme="minorBidi"/>
          <w:sz w:val="22"/>
          <w:szCs w:val="22"/>
          <w:lang w:eastAsia="en-GB"/>
        </w:rPr>
        <w:tab/>
      </w:r>
      <w:r w:rsidRPr="00BD345A">
        <w:rPr>
          <w:rFonts w:eastAsia="DengXian"/>
        </w:rPr>
        <w:t>Naf_ProSe_DiscoveryAuthorization service operation</w:t>
      </w:r>
      <w:r>
        <w:tab/>
      </w:r>
      <w:r>
        <w:fldChar w:fldCharType="begin" w:fldLock="1"/>
      </w:r>
      <w:r>
        <w:instrText xml:space="preserve"> PAGEREF _Toc81548088 \h </w:instrText>
      </w:r>
      <w:r>
        <w:fldChar w:fldCharType="separate"/>
      </w:r>
      <w:r>
        <w:t>97</w:t>
      </w:r>
      <w:r>
        <w:fldChar w:fldCharType="end"/>
      </w:r>
    </w:p>
    <w:p w14:paraId="1B3A6FD7" w14:textId="69E61B77" w:rsidR="00E14949" w:rsidRDefault="00E14949">
      <w:pPr>
        <w:pStyle w:val="TOC4"/>
        <w:rPr>
          <w:rFonts w:asciiTheme="minorHAnsi" w:hAnsiTheme="minorHAnsi" w:cstheme="minorBidi"/>
          <w:sz w:val="22"/>
          <w:szCs w:val="22"/>
          <w:lang w:eastAsia="en-GB"/>
        </w:rPr>
      </w:pPr>
      <w:r>
        <w:t>7.2.2.</w:t>
      </w:r>
      <w:r w:rsidRPr="00BD345A">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_Toc81548089 \h </w:instrText>
      </w:r>
      <w:r>
        <w:fldChar w:fldCharType="separate"/>
      </w:r>
      <w:r>
        <w:t>97</w:t>
      </w:r>
      <w:r>
        <w:fldChar w:fldCharType="end"/>
      </w:r>
    </w:p>
    <w:p w14:paraId="2BE141BB" w14:textId="3BFBDFB9" w:rsidR="00E14949" w:rsidRDefault="00E14949">
      <w:pPr>
        <w:pStyle w:val="TOC4"/>
        <w:rPr>
          <w:rFonts w:asciiTheme="minorHAnsi" w:hAnsiTheme="minorHAnsi" w:cstheme="minorBidi"/>
          <w:sz w:val="22"/>
          <w:szCs w:val="22"/>
          <w:lang w:eastAsia="en-GB"/>
        </w:rPr>
      </w:pPr>
      <w:r>
        <w:t>7.2.2.</w:t>
      </w:r>
      <w:r w:rsidRPr="00BD345A">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_Toc81548090 \h </w:instrText>
      </w:r>
      <w:r>
        <w:fldChar w:fldCharType="separate"/>
      </w:r>
      <w:r>
        <w:t>98</w:t>
      </w:r>
      <w:r>
        <w:fldChar w:fldCharType="end"/>
      </w:r>
    </w:p>
    <w:p w14:paraId="7BA3665E" w14:textId="563102C4" w:rsidR="00E14949" w:rsidRDefault="00E14949">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_Toc81548091 \h </w:instrText>
      </w:r>
      <w:r>
        <w:fldChar w:fldCharType="separate"/>
      </w:r>
      <w:r>
        <w:t>99</w:t>
      </w:r>
      <w:r>
        <w:fldChar w:fldCharType="end"/>
      </w:r>
    </w:p>
    <w:p w14:paraId="27CDDFD6" w14:textId="469B1045" w:rsidR="00080512" w:rsidRPr="0093004C" w:rsidRDefault="00841A23">
      <w:r>
        <w:rPr>
          <w:noProof/>
          <w:sz w:val="22"/>
        </w:rPr>
        <w:fldChar w:fldCharType="end"/>
      </w:r>
    </w:p>
    <w:p w14:paraId="17708506" w14:textId="088BD907" w:rsidR="00080512" w:rsidRPr="0093004C" w:rsidRDefault="00080512" w:rsidP="008C47BE">
      <w:pPr>
        <w:pStyle w:val="Heading1"/>
      </w:pPr>
      <w:r w:rsidRPr="0093004C">
        <w:br w:type="page"/>
      </w:r>
      <w:bookmarkStart w:id="16" w:name="foreword"/>
      <w:bookmarkStart w:id="17" w:name="_Toc66701796"/>
      <w:bookmarkStart w:id="18" w:name="_Toc69883447"/>
      <w:bookmarkStart w:id="19" w:name="_Toc73625455"/>
      <w:bookmarkStart w:id="20" w:name="_Toc81547881"/>
      <w:bookmarkEnd w:id="16"/>
      <w:r w:rsidRPr="0093004C">
        <w:lastRenderedPageBreak/>
        <w:t>Foreword</w:t>
      </w:r>
      <w:bookmarkEnd w:id="17"/>
      <w:bookmarkEnd w:id="18"/>
      <w:bookmarkEnd w:id="19"/>
      <w:bookmarkEnd w:id="20"/>
    </w:p>
    <w:p w14:paraId="29FF6D91" w14:textId="7F76FE0D" w:rsidR="00080512" w:rsidRPr="0093004C" w:rsidRDefault="00080512">
      <w:r w:rsidRPr="0093004C">
        <w:t xml:space="preserve">This Technical </w:t>
      </w:r>
      <w:bookmarkStart w:id="21" w:name="spectype3"/>
      <w:r w:rsidRPr="0093004C">
        <w:t>Specification</w:t>
      </w:r>
      <w:bookmarkEnd w:id="21"/>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2" w:name="introduction"/>
      <w:bookmarkEnd w:id="22"/>
      <w:r w:rsidRPr="0093004C">
        <w:br w:type="page"/>
      </w:r>
      <w:bookmarkStart w:id="23" w:name="scope"/>
      <w:bookmarkStart w:id="24" w:name="_Toc66692618"/>
      <w:bookmarkStart w:id="25" w:name="_Toc66701797"/>
      <w:bookmarkStart w:id="26" w:name="_Toc69883448"/>
      <w:bookmarkStart w:id="27" w:name="_Toc73625456"/>
      <w:bookmarkStart w:id="28" w:name="_Toc81547882"/>
      <w:bookmarkEnd w:id="23"/>
      <w:r w:rsidR="008C47BE" w:rsidRPr="0093004C">
        <w:lastRenderedPageBreak/>
        <w:t>1</w:t>
      </w:r>
      <w:r w:rsidR="008C47BE" w:rsidRPr="0093004C">
        <w:tab/>
        <w:t>Scope</w:t>
      </w:r>
      <w:bookmarkEnd w:id="24"/>
      <w:bookmarkEnd w:id="25"/>
      <w:bookmarkEnd w:id="26"/>
      <w:bookmarkEnd w:id="27"/>
      <w:bookmarkEnd w:id="28"/>
    </w:p>
    <w:p w14:paraId="7758BF9F" w14:textId="56A1627D"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features consist of: </w:t>
      </w:r>
      <w:r w:rsidR="008C7491" w:rsidRPr="0073349A">
        <w:rPr>
          <w:rFonts w:eastAsia="SimSun" w:hint="eastAsia"/>
          <w:lang w:eastAsia="zh-CN"/>
        </w:rPr>
        <w:t>5G</w:t>
      </w:r>
      <w:r w:rsidR="008C7491" w:rsidRPr="0093004C">
        <w:rPr>
          <w:noProof/>
        </w:rPr>
        <w:t xml:space="preserve"> </w:t>
      </w:r>
      <w:r w:rsidRPr="0093004C">
        <w:rPr>
          <w:noProof/>
        </w:rPr>
        <w:t>ProSe</w:t>
      </w:r>
      <w:r w:rsidRPr="0093004C">
        <w:t xml:space="preserve"> </w:t>
      </w:r>
      <w:r w:rsidR="0037153D" w:rsidRPr="00A24CF3">
        <w:rPr>
          <w:rFonts w:eastAsia="SimSun" w:hint="eastAsia"/>
          <w:lang w:eastAsia="zh-CN"/>
        </w:rPr>
        <w:t>Direct D</w:t>
      </w:r>
      <w:r w:rsidRPr="0093004C">
        <w:t xml:space="preserve">iscovery, </w:t>
      </w:r>
      <w:r w:rsidR="00CA0657" w:rsidRPr="0073349A">
        <w:rPr>
          <w:rFonts w:eastAsia="SimSun" w:hint="eastAsia"/>
          <w:lang w:eastAsia="zh-CN"/>
        </w:rPr>
        <w:t>5G</w:t>
      </w:r>
      <w:r w:rsidR="00CA0657" w:rsidRPr="0093004C">
        <w:rPr>
          <w:noProof/>
        </w:rPr>
        <w:t xml:space="preserve"> </w:t>
      </w:r>
      <w:r w:rsidRPr="0093004C">
        <w:rPr>
          <w:noProof/>
        </w:rPr>
        <w:t>ProSe</w:t>
      </w:r>
      <w:r w:rsidRPr="0093004C">
        <w:t xml:space="preserve"> Direct Communication</w:t>
      </w:r>
      <w:r w:rsidR="002B62ED" w:rsidRPr="0093004C">
        <w:t xml:space="preserve"> and</w:t>
      </w:r>
      <w:r w:rsidRPr="0093004C">
        <w:t xml:space="preserve"> </w:t>
      </w:r>
      <w:r w:rsidR="00FC197D" w:rsidRPr="0073349A">
        <w:rPr>
          <w:rFonts w:eastAsia="SimSun" w:hint="eastAsia"/>
          <w:lang w:eastAsia="zh-CN"/>
        </w:rPr>
        <w:t>5G</w:t>
      </w:r>
      <w:r w:rsidR="00FC197D" w:rsidRPr="0093004C">
        <w:t xml:space="preserve"> </w:t>
      </w:r>
      <w:r w:rsidRPr="0093004C">
        <w:t>ProSe UE-to-Network Relay.</w:t>
      </w:r>
    </w:p>
    <w:p w14:paraId="22BC28E1" w14:textId="6D47B83A" w:rsidR="008C47BE" w:rsidRPr="0093004C" w:rsidRDefault="00035C80" w:rsidP="008C47BE">
      <w:r w:rsidRPr="0073349A">
        <w:rPr>
          <w:rFonts w:eastAsia="SimSun" w:hint="eastAsia"/>
          <w:lang w:eastAsia="zh-CN"/>
        </w:rPr>
        <w:t>5G</w:t>
      </w:r>
      <w:r w:rsidRPr="0093004C">
        <w:rPr>
          <w:noProof/>
        </w:rPr>
        <w:t xml:space="preserve"> </w:t>
      </w:r>
      <w:r w:rsidR="008C47BE" w:rsidRPr="0093004C">
        <w:rPr>
          <w:noProof/>
        </w:rPr>
        <w:t>ProSe</w:t>
      </w:r>
      <w:r w:rsidR="008C47BE" w:rsidRPr="0093004C">
        <w:t xml:space="preserve"> </w:t>
      </w:r>
      <w:r w:rsidRPr="00A24CF3">
        <w:rPr>
          <w:rFonts w:eastAsia="SimSun" w:hint="eastAsia"/>
          <w:lang w:eastAsia="zh-CN"/>
        </w:rPr>
        <w:t>Direct D</w:t>
      </w:r>
      <w:r w:rsidR="008C47BE" w:rsidRPr="0093004C">
        <w:t xml:space="preserve">iscovery identifies that </w:t>
      </w:r>
      <w:r w:rsidR="004D19EA" w:rsidRPr="0073349A">
        <w:rPr>
          <w:rFonts w:eastAsia="SimSun" w:hint="eastAsia"/>
          <w:lang w:eastAsia="zh-CN"/>
        </w:rPr>
        <w:t>5G</w:t>
      </w:r>
      <w:r w:rsidR="008C47BE" w:rsidRPr="0093004C">
        <w:t xml:space="preserve"> </w:t>
      </w:r>
      <w:r w:rsidR="008C47BE" w:rsidRPr="0093004C">
        <w:rPr>
          <w:noProof/>
        </w:rPr>
        <w:t>ProSe</w:t>
      </w:r>
      <w:r w:rsidR="008C47BE" w:rsidRPr="0093004C">
        <w:t>-enabled UEs are in proximity</w:t>
      </w:r>
      <w:r w:rsidR="00364279" w:rsidRPr="00A24CF3">
        <w:rPr>
          <w:rFonts w:eastAsia="SimSun" w:hint="eastAsia"/>
          <w:lang w:eastAsia="zh-CN"/>
        </w:rPr>
        <w:t xml:space="preserve"> using NR</w:t>
      </w:r>
      <w:r w:rsidR="008C47BE" w:rsidRPr="0093004C">
        <w:rPr>
          <w:lang w:eastAsia="zh-CN"/>
        </w:rPr>
        <w:t>.</w:t>
      </w:r>
    </w:p>
    <w:p w14:paraId="27790BCB" w14:textId="15BED737" w:rsidR="008C47BE" w:rsidRPr="0093004C" w:rsidRDefault="00426CA5" w:rsidP="008C47BE">
      <w:pPr>
        <w:rPr>
          <w:noProof/>
        </w:rPr>
      </w:pPr>
      <w:r w:rsidRPr="0073349A">
        <w:rPr>
          <w:rFonts w:eastAsia="SimSun" w:hint="eastAsia"/>
          <w:noProof/>
          <w:lang w:eastAsia="zh-CN"/>
        </w:rPr>
        <w:t xml:space="preserve">5G </w:t>
      </w:r>
      <w:r w:rsidR="008C47BE" w:rsidRPr="0093004C">
        <w:rPr>
          <w:noProof/>
        </w:rPr>
        <w:t xml:space="preserve">ProSe Direct Communication enables establishment of communication paths between two </w:t>
      </w:r>
      <w:r w:rsidR="008C47BE" w:rsidRPr="0093004C">
        <w:t xml:space="preserve">or more </w:t>
      </w:r>
      <w:r w:rsidR="0096048C" w:rsidRPr="0073349A">
        <w:rPr>
          <w:rFonts w:eastAsia="SimSun" w:hint="eastAsia"/>
          <w:lang w:eastAsia="zh-CN"/>
        </w:rPr>
        <w:t>5G</w:t>
      </w:r>
      <w:r w:rsidR="0096048C" w:rsidRPr="0093004C">
        <w:rPr>
          <w:noProof/>
        </w:rPr>
        <w:t xml:space="preserve"> </w:t>
      </w:r>
      <w:r w:rsidR="008C47BE" w:rsidRPr="0093004C">
        <w:rPr>
          <w:noProof/>
        </w:rPr>
        <w:t>ProSe-enabled UEs that are in direct communication range</w:t>
      </w:r>
      <w:r w:rsidR="002A145E" w:rsidRPr="00A24CF3">
        <w:rPr>
          <w:rFonts w:eastAsia="SimSun" w:hint="eastAsia"/>
          <w:noProof/>
          <w:lang w:eastAsia="zh-CN"/>
        </w:rPr>
        <w:t xml:space="preserve"> using NR</w:t>
      </w:r>
      <w:r w:rsidR="008C47BE" w:rsidRPr="0093004C">
        <w:t>.</w:t>
      </w:r>
    </w:p>
    <w:p w14:paraId="69C62C3B" w14:textId="5B7C919C" w:rsidR="008C47BE" w:rsidRPr="0093004C" w:rsidRDefault="00F973F2" w:rsidP="008C47BE">
      <w:r w:rsidRPr="0073349A">
        <w:rPr>
          <w:rFonts w:eastAsia="SimSun" w:hint="eastAsia"/>
          <w:noProof/>
          <w:lang w:eastAsia="zh-CN"/>
        </w:rPr>
        <w:t xml:space="preserve">5G </w:t>
      </w:r>
      <w:r w:rsidR="008C47BE" w:rsidRPr="0093004C">
        <w:rPr>
          <w:noProof/>
        </w:rPr>
        <w:t>ProSe</w:t>
      </w:r>
      <w:r w:rsidR="008C47BE" w:rsidRPr="0093004C">
        <w:t xml:space="preserve"> UE-to-Network Relay enables relay communication between NG-RAN and UEs (e.g. for UEs that are out of coverage of the network).</w:t>
      </w:r>
    </w:p>
    <w:p w14:paraId="5DA8B62E" w14:textId="037B1576" w:rsidR="008C47BE" w:rsidRPr="0093004C" w:rsidRDefault="00326948" w:rsidP="0093004C">
      <w:pPr>
        <w:pStyle w:val="EditorsNote"/>
      </w:pPr>
      <w:r w:rsidRPr="00395A71">
        <w:t>Editor</w:t>
      </w:r>
      <w:r>
        <w:t>'</w:t>
      </w:r>
      <w:r w:rsidRPr="00395A71">
        <w:t>s note:</w:t>
      </w:r>
      <w:r w:rsidR="0093004C" w:rsidRPr="0093004C">
        <w:tab/>
      </w:r>
      <w:r w:rsidR="008C47BE" w:rsidRPr="0093004C">
        <w:t>Security aspects of ProSe are to be defined by SA</w:t>
      </w:r>
      <w:r w:rsidR="0093004C">
        <w:t> WG</w:t>
      </w:r>
      <w:r w:rsidR="008C47BE" w:rsidRPr="0093004C">
        <w:t>3. The reference to SA</w:t>
      </w:r>
      <w:r w:rsidR="0093004C">
        <w:t> WG</w:t>
      </w:r>
      <w:r w:rsidR="008C47BE" w:rsidRPr="0093004C">
        <w:t>3 specification will be added when defined in SA</w:t>
      </w:r>
      <w:r w:rsidR="0093004C">
        <w:t> WG</w:t>
      </w:r>
      <w:r w:rsidR="008C47BE" w:rsidRPr="0093004C">
        <w:t>3.</w:t>
      </w:r>
    </w:p>
    <w:p w14:paraId="44593C3C" w14:textId="77777777" w:rsidR="008C47BE" w:rsidRPr="0093004C" w:rsidRDefault="008C47BE" w:rsidP="008C47BE">
      <w:pPr>
        <w:pStyle w:val="Heading1"/>
      </w:pPr>
      <w:bookmarkStart w:id="29" w:name="references"/>
      <w:bookmarkStart w:id="30" w:name="_Toc66692619"/>
      <w:bookmarkStart w:id="31" w:name="_Toc66701798"/>
      <w:bookmarkStart w:id="32" w:name="_Toc69883449"/>
      <w:bookmarkStart w:id="33" w:name="_Toc73625457"/>
      <w:bookmarkStart w:id="34" w:name="_Toc81547883"/>
      <w:bookmarkEnd w:id="29"/>
      <w:r w:rsidRPr="0093004C">
        <w:t>2</w:t>
      </w:r>
      <w:r w:rsidRPr="0093004C">
        <w:tab/>
        <w:t>References</w:t>
      </w:r>
      <w:bookmarkEnd w:id="30"/>
      <w:bookmarkEnd w:id="31"/>
      <w:bookmarkEnd w:id="32"/>
      <w:bookmarkEnd w:id="33"/>
      <w:bookmarkEnd w:id="34"/>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703B326A" w:rsidR="008C47BE" w:rsidRPr="0093004C" w:rsidRDefault="008C47BE" w:rsidP="008C47BE">
      <w:pPr>
        <w:pStyle w:val="EX"/>
      </w:pPr>
      <w:r w:rsidRPr="0093004C">
        <w:t>[1]</w:t>
      </w:r>
      <w:r w:rsidRPr="0093004C">
        <w:tab/>
      </w:r>
      <w:r w:rsidR="00395A71" w:rsidRPr="0093004C">
        <w:t>3GPP</w:t>
      </w:r>
      <w:r w:rsidR="00395A71">
        <w:t> </w:t>
      </w:r>
      <w:r w:rsidR="00395A71" w:rsidRPr="0093004C">
        <w:t>TR</w:t>
      </w:r>
      <w:r w:rsidR="00395A71">
        <w:t> </w:t>
      </w:r>
      <w:r w:rsidR="00395A71" w:rsidRPr="0093004C">
        <w:t>21.905:</w:t>
      </w:r>
      <w:r w:rsidRPr="0093004C">
        <w:t xml:space="preserve"> </w:t>
      </w:r>
      <w:r w:rsidR="0093004C">
        <w:t>"</w:t>
      </w:r>
      <w:r w:rsidRPr="0093004C">
        <w:t>Vocabulary for 3GPP Specifications</w:t>
      </w:r>
      <w:r w:rsidR="0093004C">
        <w:t>"</w:t>
      </w:r>
      <w:r w:rsidRPr="0093004C">
        <w:t>.</w:t>
      </w:r>
    </w:p>
    <w:p w14:paraId="22A79B94" w14:textId="51B65527" w:rsidR="008C47BE" w:rsidRPr="0093004C" w:rsidRDefault="008C47BE" w:rsidP="008C47BE">
      <w:pPr>
        <w:pStyle w:val="EX"/>
      </w:pPr>
      <w:r w:rsidRPr="0093004C">
        <w:t>[2]</w:t>
      </w:r>
      <w:r w:rsidRPr="0093004C">
        <w:tab/>
      </w:r>
      <w:r w:rsidR="00395A71" w:rsidRPr="0093004C">
        <w:t>3GPP</w:t>
      </w:r>
      <w:r w:rsidR="00395A71">
        <w:t> </w:t>
      </w:r>
      <w:r w:rsidR="00395A71" w:rsidRPr="0093004C">
        <w:t>TS</w:t>
      </w:r>
      <w:r w:rsidR="00395A71">
        <w:t> </w:t>
      </w:r>
      <w:r w:rsidR="00395A71"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7F7A71BD" w:rsidR="008C47BE" w:rsidRPr="0093004C" w:rsidRDefault="008C47BE" w:rsidP="008C47BE">
      <w:pPr>
        <w:pStyle w:val="EX"/>
      </w:pPr>
      <w:r w:rsidRPr="0093004C">
        <w:t>[3]</w:t>
      </w:r>
      <w:r w:rsidRPr="0093004C">
        <w:tab/>
      </w:r>
      <w:r w:rsidR="00395A71" w:rsidRPr="0093004C">
        <w:t>3GPP</w:t>
      </w:r>
      <w:r w:rsidR="00395A71">
        <w:t> </w:t>
      </w:r>
      <w:r w:rsidR="00395A71" w:rsidRPr="0093004C">
        <w:t>T</w:t>
      </w:r>
      <w:r w:rsidR="00395A71" w:rsidRPr="0093004C">
        <w:rPr>
          <w:lang w:eastAsia="zh-CN"/>
        </w:rPr>
        <w:t>S</w:t>
      </w:r>
      <w:r w:rsidR="00395A71">
        <w:t> </w:t>
      </w:r>
      <w:r w:rsidR="00395A71" w:rsidRPr="0093004C">
        <w:t>2</w:t>
      </w:r>
      <w:r w:rsidR="00395A71" w:rsidRPr="0093004C">
        <w:rPr>
          <w:lang w:eastAsia="zh-CN"/>
        </w:rPr>
        <w:t>3</w:t>
      </w:r>
      <w:r w:rsidR="00395A71" w:rsidRPr="0093004C">
        <w:t>.</w:t>
      </w:r>
      <w:r w:rsidR="00395A71" w:rsidRPr="0093004C">
        <w:rPr>
          <w:lang w:eastAsia="zh-CN"/>
        </w:rPr>
        <w:t>3</w:t>
      </w:r>
      <w:r w:rsidR="00395A71" w:rsidRPr="0093004C">
        <w:t>0</w:t>
      </w:r>
      <w:r w:rsidR="00395A71" w:rsidRPr="0093004C">
        <w:rPr>
          <w:lang w:eastAsia="zh-CN"/>
        </w:rPr>
        <w:t>3</w:t>
      </w:r>
      <w:r w:rsidR="00395A71"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4909BB3" w:rsidR="008C47BE" w:rsidRPr="0093004C" w:rsidRDefault="008C47BE" w:rsidP="008C47BE">
      <w:pPr>
        <w:pStyle w:val="EX"/>
      </w:pPr>
      <w:r w:rsidRPr="0093004C">
        <w:t>[4]</w:t>
      </w:r>
      <w:r w:rsidRPr="0093004C">
        <w:tab/>
      </w:r>
      <w:r w:rsidR="00395A71" w:rsidRPr="0093004C">
        <w:t>3GPP</w:t>
      </w:r>
      <w:r w:rsidR="00395A71">
        <w:t> </w:t>
      </w:r>
      <w:r w:rsidR="00395A71" w:rsidRPr="0093004C">
        <w:t>TS</w:t>
      </w:r>
      <w:r w:rsidR="00395A71">
        <w:t> </w:t>
      </w:r>
      <w:r w:rsidR="00395A71" w:rsidRPr="0093004C">
        <w:t>23.501:</w:t>
      </w:r>
      <w:r w:rsidRPr="0093004C">
        <w:t xml:space="preserve"> </w:t>
      </w:r>
      <w:r w:rsidR="0093004C">
        <w:t>"</w:t>
      </w:r>
      <w:r w:rsidRPr="0093004C">
        <w:t>System Architecture for the 5G System; Stage 2</w:t>
      </w:r>
      <w:r w:rsidR="0093004C">
        <w:t>"</w:t>
      </w:r>
      <w:r w:rsidRPr="0093004C">
        <w:t>.</w:t>
      </w:r>
    </w:p>
    <w:p w14:paraId="33BA7CC6" w14:textId="3CC86394" w:rsidR="008C47BE" w:rsidRPr="0093004C" w:rsidRDefault="008C47BE" w:rsidP="008C47BE">
      <w:pPr>
        <w:pStyle w:val="EX"/>
      </w:pPr>
      <w:r w:rsidRPr="0093004C">
        <w:t>[5]</w:t>
      </w:r>
      <w:r w:rsidRPr="0093004C">
        <w:tab/>
      </w:r>
      <w:r w:rsidR="00395A71" w:rsidRPr="0093004C">
        <w:t>3GPP</w:t>
      </w:r>
      <w:r w:rsidR="00395A71">
        <w:t> </w:t>
      </w:r>
      <w:r w:rsidR="00395A71" w:rsidRPr="0093004C">
        <w:t>TS</w:t>
      </w:r>
      <w:r w:rsidR="00395A71">
        <w:t> </w:t>
      </w:r>
      <w:r w:rsidR="00395A71" w:rsidRPr="0093004C">
        <w:t>23.502:</w:t>
      </w:r>
      <w:r w:rsidRPr="0093004C">
        <w:t xml:space="preserve"> </w:t>
      </w:r>
      <w:r w:rsidR="0093004C">
        <w:t>"</w:t>
      </w:r>
      <w:r w:rsidRPr="0093004C">
        <w:t>Procedures for the 5G System (5GS); Stage 2</w:t>
      </w:r>
      <w:r w:rsidR="0093004C">
        <w:t>"</w:t>
      </w:r>
      <w:r w:rsidRPr="0093004C">
        <w:t>.</w:t>
      </w:r>
    </w:p>
    <w:p w14:paraId="14517872" w14:textId="6D67F228" w:rsidR="008C47BE" w:rsidRPr="0093004C" w:rsidRDefault="008C47BE" w:rsidP="008C47BE">
      <w:pPr>
        <w:pStyle w:val="EX"/>
      </w:pPr>
      <w:r w:rsidRPr="0093004C">
        <w:t>[6]</w:t>
      </w:r>
      <w:r w:rsidRPr="0093004C">
        <w:tab/>
      </w:r>
      <w:r w:rsidR="00395A71" w:rsidRPr="0093004C">
        <w:t>3GPP</w:t>
      </w:r>
      <w:r w:rsidR="00395A71">
        <w:t> </w:t>
      </w:r>
      <w:r w:rsidR="00395A71" w:rsidRPr="0093004C">
        <w:t>TS</w:t>
      </w:r>
      <w:r w:rsidR="00395A71">
        <w:t> </w:t>
      </w:r>
      <w:r w:rsidR="00395A71"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36D684A" w:rsidR="008C47BE" w:rsidRPr="0093004C" w:rsidRDefault="008C47BE" w:rsidP="008C47BE">
      <w:pPr>
        <w:pStyle w:val="EX"/>
      </w:pPr>
      <w:r w:rsidRPr="0093004C">
        <w:t>[7]</w:t>
      </w:r>
      <w:r w:rsidRPr="0093004C">
        <w:tab/>
      </w:r>
      <w:r w:rsidR="00395A71" w:rsidRPr="0093004C">
        <w:t>3GPP</w:t>
      </w:r>
      <w:r w:rsidR="00395A71">
        <w:t> </w:t>
      </w:r>
      <w:r w:rsidR="00395A71" w:rsidRPr="0093004C">
        <w:t>TS</w:t>
      </w:r>
      <w:r w:rsidR="00395A71">
        <w:t> </w:t>
      </w:r>
      <w:r w:rsidR="00395A71" w:rsidRPr="0093004C">
        <w:t>22.278:</w:t>
      </w:r>
      <w:r w:rsidRPr="0093004C">
        <w:t xml:space="preserve"> </w:t>
      </w:r>
      <w:r w:rsidR="0093004C">
        <w:t>"</w:t>
      </w:r>
      <w:r w:rsidRPr="0093004C">
        <w:t>Service requirements for the Evolved Packet System (EPS)</w:t>
      </w:r>
      <w:r w:rsidR="0093004C">
        <w:t>"</w:t>
      </w:r>
      <w:r w:rsidRPr="0093004C">
        <w:t>.</w:t>
      </w:r>
    </w:p>
    <w:p w14:paraId="0481A282" w14:textId="7C5082A5" w:rsidR="008C47BE" w:rsidRPr="0093004C" w:rsidRDefault="008C47BE" w:rsidP="008C47BE">
      <w:pPr>
        <w:pStyle w:val="EX"/>
      </w:pPr>
      <w:r w:rsidRPr="0093004C">
        <w:t>[8]</w:t>
      </w:r>
      <w:r w:rsidRPr="0093004C">
        <w:tab/>
      </w:r>
      <w:r w:rsidR="00395A71" w:rsidRPr="0093004C">
        <w:t>3GPP</w:t>
      </w:r>
      <w:r w:rsidR="00395A71">
        <w:t> </w:t>
      </w:r>
      <w:r w:rsidR="00395A71" w:rsidRPr="0093004C">
        <w:t>TS</w:t>
      </w:r>
      <w:r w:rsidR="00395A71">
        <w:t> </w:t>
      </w:r>
      <w:r w:rsidR="00395A71"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74262F0E" w:rsidR="008C47BE" w:rsidRPr="0093004C" w:rsidRDefault="008C47BE" w:rsidP="008C47BE">
      <w:pPr>
        <w:pStyle w:val="EX"/>
      </w:pPr>
      <w:r w:rsidRPr="0093004C">
        <w:t>[9]</w:t>
      </w:r>
      <w:r w:rsidRPr="0093004C">
        <w:tab/>
      </w:r>
      <w:r w:rsidR="00395A71" w:rsidRPr="0093004C">
        <w:t>3GPP</w:t>
      </w:r>
      <w:r w:rsidR="00395A71">
        <w:t> </w:t>
      </w:r>
      <w:r w:rsidR="00395A71" w:rsidRPr="0093004C">
        <w:t>TS</w:t>
      </w:r>
      <w:r w:rsidR="00395A71">
        <w:t> </w:t>
      </w:r>
      <w:r w:rsidR="00395A71" w:rsidRPr="0093004C">
        <w:t>23.503:</w:t>
      </w:r>
      <w:r w:rsidRPr="0093004C">
        <w:t xml:space="preserve"> </w:t>
      </w:r>
      <w:r w:rsidR="0093004C">
        <w:t>"</w:t>
      </w:r>
      <w:r w:rsidRPr="0093004C">
        <w:t>Policy and Charging Control Framework for the 5G System</w:t>
      </w:r>
      <w:r w:rsidR="0093004C">
        <w:t>"</w:t>
      </w:r>
      <w:r w:rsidRPr="0093004C">
        <w:t>.</w:t>
      </w:r>
    </w:p>
    <w:p w14:paraId="5B5638CF" w14:textId="00099BB1" w:rsidR="008C47BE" w:rsidRPr="0093004C" w:rsidRDefault="008C47BE" w:rsidP="008C47BE">
      <w:pPr>
        <w:pStyle w:val="EX"/>
      </w:pPr>
      <w:r w:rsidRPr="0093004C">
        <w:t>[10]</w:t>
      </w:r>
      <w:r w:rsidRPr="0093004C">
        <w:tab/>
      </w:r>
      <w:r w:rsidR="00395A71" w:rsidRPr="0093004C">
        <w:t>3GPP</w:t>
      </w:r>
      <w:r w:rsidR="00395A71">
        <w:t> </w:t>
      </w:r>
      <w:r w:rsidR="00395A71" w:rsidRPr="0093004C">
        <w:t>TS</w:t>
      </w:r>
      <w:r w:rsidR="00395A71">
        <w:t> </w:t>
      </w:r>
      <w:r w:rsidR="00395A71"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583AF73C" w:rsidR="008C47BE" w:rsidRPr="0093004C" w:rsidRDefault="008C47BE" w:rsidP="008C47BE">
      <w:pPr>
        <w:pStyle w:val="EX"/>
      </w:pPr>
      <w:r w:rsidRPr="0093004C">
        <w:t>[11]</w:t>
      </w:r>
      <w:r w:rsidRPr="0093004C">
        <w:tab/>
      </w:r>
      <w:r w:rsidR="00395A71" w:rsidRPr="0093004C">
        <w:t>3GPP</w:t>
      </w:r>
      <w:r w:rsidR="00395A71">
        <w:t> </w:t>
      </w:r>
      <w:r w:rsidR="00395A71" w:rsidRPr="0093004C">
        <w:t>TS</w:t>
      </w:r>
      <w:r w:rsidR="00395A71">
        <w:t> </w:t>
      </w:r>
      <w:r w:rsidR="00395A71"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7ABCB1DB" w:rsidR="008C47BE" w:rsidRPr="0093004C" w:rsidRDefault="008C47BE" w:rsidP="008C47BE">
      <w:pPr>
        <w:pStyle w:val="EX"/>
      </w:pPr>
      <w:r w:rsidRPr="0093004C">
        <w:t>[12]</w:t>
      </w:r>
      <w:r w:rsidRPr="0093004C">
        <w:tab/>
      </w:r>
      <w:r w:rsidR="00395A71" w:rsidRPr="0093004C">
        <w:t>3GPP</w:t>
      </w:r>
      <w:r w:rsidR="00395A71">
        <w:t> </w:t>
      </w:r>
      <w:r w:rsidR="00395A71" w:rsidRPr="0093004C">
        <w:t>TS</w:t>
      </w:r>
      <w:r w:rsidR="00395A71">
        <w:t> </w:t>
      </w:r>
      <w:r w:rsidR="00395A71" w:rsidRPr="0093004C">
        <w:t>38.300:</w:t>
      </w:r>
      <w:r w:rsidRPr="0093004C">
        <w:t xml:space="preserve"> </w:t>
      </w:r>
      <w:r w:rsidR="0093004C">
        <w:t>"</w:t>
      </w:r>
      <w:r w:rsidRPr="0093004C">
        <w:t>NR; NR and NG-RAN Overall Description; Stage 2</w:t>
      </w:r>
      <w:r w:rsidR="0093004C">
        <w:t>"</w:t>
      </w:r>
      <w:r w:rsidRPr="0093004C">
        <w:t>.</w:t>
      </w:r>
    </w:p>
    <w:p w14:paraId="73B10772" w14:textId="2B16B137" w:rsidR="008C47BE" w:rsidRPr="0093004C" w:rsidRDefault="008C47BE" w:rsidP="008C47BE">
      <w:pPr>
        <w:pStyle w:val="EX"/>
      </w:pPr>
      <w:r w:rsidRPr="0093004C">
        <w:t>[13]</w:t>
      </w:r>
      <w:r w:rsidRPr="0093004C">
        <w:tab/>
      </w:r>
      <w:r w:rsidR="00395A71" w:rsidRPr="0093004C">
        <w:t>3GPP</w:t>
      </w:r>
      <w:r w:rsidR="00395A71">
        <w:t> </w:t>
      </w:r>
      <w:r w:rsidR="00395A71" w:rsidRPr="0093004C">
        <w:t>TS</w:t>
      </w:r>
      <w:r w:rsidR="00395A71">
        <w:t> </w:t>
      </w:r>
      <w:r w:rsidR="00395A71" w:rsidRPr="0093004C">
        <w:t>38.304:</w:t>
      </w:r>
      <w:r w:rsidRPr="0093004C">
        <w:t xml:space="preserve"> </w:t>
      </w:r>
      <w:r w:rsidR="0093004C">
        <w:t>"</w:t>
      </w:r>
      <w:r w:rsidRPr="0093004C">
        <w:t>NR; User Equipment (UE) procedures in idle mode</w:t>
      </w:r>
      <w:r w:rsidR="0093004C">
        <w:t>"</w:t>
      </w:r>
      <w:r w:rsidRPr="0093004C">
        <w:t>.</w:t>
      </w:r>
    </w:p>
    <w:p w14:paraId="697791DA" w14:textId="4963FC1F" w:rsidR="008C47BE" w:rsidRPr="0093004C" w:rsidRDefault="008C47BE" w:rsidP="008C47BE">
      <w:pPr>
        <w:pStyle w:val="EX"/>
      </w:pPr>
      <w:r w:rsidRPr="0093004C">
        <w:t>[14]</w:t>
      </w:r>
      <w:r w:rsidRPr="0093004C">
        <w:tab/>
      </w:r>
      <w:r w:rsidR="00395A71" w:rsidRPr="0093004C">
        <w:t>3GPP</w:t>
      </w:r>
      <w:r w:rsidR="00395A71">
        <w:t> </w:t>
      </w:r>
      <w:r w:rsidR="00395A71" w:rsidRPr="0093004C">
        <w:t>TS</w:t>
      </w:r>
      <w:r w:rsidR="00395A71">
        <w:t> </w:t>
      </w:r>
      <w:r w:rsidR="00395A71"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49F56098" w:rsidR="008C47BE" w:rsidRPr="0093004C" w:rsidRDefault="008C47BE" w:rsidP="008C47BE">
      <w:pPr>
        <w:pStyle w:val="EX"/>
      </w:pPr>
      <w:r w:rsidRPr="0093004C">
        <w:t>[15]</w:t>
      </w:r>
      <w:r w:rsidRPr="0093004C">
        <w:tab/>
      </w:r>
      <w:r w:rsidR="00395A71" w:rsidRPr="0093004C">
        <w:t>3GPP</w:t>
      </w:r>
      <w:r w:rsidR="00395A71">
        <w:t> </w:t>
      </w:r>
      <w:r w:rsidR="00395A71" w:rsidRPr="0093004C">
        <w:t>TS</w:t>
      </w:r>
      <w:r w:rsidR="00395A71">
        <w:t> </w:t>
      </w:r>
      <w:r w:rsidR="00395A71"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077FB3F9" w:rsidR="008C47BE" w:rsidRPr="0093004C" w:rsidRDefault="008C47BE" w:rsidP="008C47BE">
      <w:pPr>
        <w:pStyle w:val="EX"/>
      </w:pPr>
      <w:r w:rsidRPr="0093004C">
        <w:lastRenderedPageBreak/>
        <w:t>[16]</w:t>
      </w:r>
      <w:r w:rsidRPr="0093004C">
        <w:tab/>
      </w:r>
      <w:r w:rsidR="00395A71" w:rsidRPr="0093004C">
        <w:t>3GPP</w:t>
      </w:r>
      <w:r w:rsidR="00395A71">
        <w:t> </w:t>
      </w:r>
      <w:r w:rsidR="00395A71" w:rsidRPr="0093004C">
        <w:t>TS</w:t>
      </w:r>
      <w:r w:rsidR="00395A71">
        <w:t> </w:t>
      </w:r>
      <w:r w:rsidR="00395A71"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35"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5AD8B5C" w:rsidR="00890F9F" w:rsidRPr="0093004C" w:rsidRDefault="00890F9F" w:rsidP="00890F9F">
      <w:pPr>
        <w:pStyle w:val="EX"/>
      </w:pPr>
      <w:bookmarkStart w:id="36" w:name="definitions"/>
      <w:bookmarkStart w:id="37" w:name="_Toc66692620"/>
      <w:bookmarkEnd w:id="35"/>
      <w:bookmarkEnd w:id="36"/>
      <w:r w:rsidRPr="0093004C">
        <w:t>[21]</w:t>
      </w:r>
      <w:r w:rsidRPr="0093004C">
        <w:tab/>
      </w:r>
      <w:r w:rsidR="00395A71" w:rsidRPr="0093004C">
        <w:t>3GPP</w:t>
      </w:r>
      <w:r w:rsidR="00395A71">
        <w:t> </w:t>
      </w:r>
      <w:r w:rsidR="00395A71" w:rsidRPr="0093004C">
        <w:t>TR</w:t>
      </w:r>
      <w:r w:rsidR="00395A71">
        <w:t> </w:t>
      </w:r>
      <w:r w:rsidR="00395A71"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0663F07A"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50088280" w:rsidR="001C02FC" w:rsidRDefault="001C02FC" w:rsidP="007054C8">
      <w:pPr>
        <w:pStyle w:val="EX"/>
      </w:pPr>
      <w:r w:rsidRPr="0093004C">
        <w:rPr>
          <w:rFonts w:eastAsia="DengXian"/>
        </w:rPr>
        <w:t>[23]</w:t>
      </w:r>
      <w:r w:rsidRPr="0093004C">
        <w:rPr>
          <w:rFonts w:eastAsia="DengXian"/>
        </w:rPr>
        <w:tab/>
      </w:r>
      <w:r w:rsidR="00395A71" w:rsidRPr="0093004C">
        <w:rPr>
          <w:rFonts w:eastAsia="DengXian"/>
        </w:rPr>
        <w:t>3GPP</w:t>
      </w:r>
      <w:r w:rsidR="00395A71">
        <w:rPr>
          <w:rFonts w:eastAsia="DengXian"/>
        </w:rPr>
        <w:t> </w:t>
      </w:r>
      <w:r w:rsidR="00395A71" w:rsidRPr="0093004C">
        <w:rPr>
          <w:rFonts w:eastAsia="DengXian"/>
        </w:rPr>
        <w:t>TS</w:t>
      </w:r>
      <w:r w:rsidR="00395A71">
        <w:rPr>
          <w:rFonts w:eastAsia="DengXian"/>
        </w:rPr>
        <w:t> </w:t>
      </w:r>
      <w:r w:rsidR="00395A71"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pPr>
      <w:r w:rsidRPr="003C0087">
        <w:t>[</w:t>
      </w:r>
      <w:r w:rsidR="008522A4" w:rsidRPr="00395A71">
        <w:t>25</w:t>
      </w:r>
      <w:r w:rsidRPr="003C0087">
        <w:t>]</w:t>
      </w:r>
      <w:r w:rsidRPr="003C0087">
        <w:tab/>
        <w:t>IETF RFC 4039: "Rapid Commit Option for the Dynamic Host Configuration Protocol version 4 (DHCPv4)".</w:t>
      </w:r>
    </w:p>
    <w:p w14:paraId="14FB16EF" w14:textId="737368E7" w:rsidR="005509FB" w:rsidRDefault="005509FB" w:rsidP="005509FB">
      <w:pPr>
        <w:pStyle w:val="EX"/>
      </w:pPr>
      <w:r>
        <w:t>[</w:t>
      </w:r>
      <w:r w:rsidR="00737826" w:rsidRPr="007A44C1">
        <w:t>26</w:t>
      </w:r>
      <w:r>
        <w:t>]</w:t>
      </w:r>
      <w:r>
        <w:tab/>
        <w:t>IETF RFC 6603: "Prefix Exclude Option for DHCPv6-based Prefix Delegation".</w:t>
      </w:r>
    </w:p>
    <w:p w14:paraId="22ABBFE6" w14:textId="2D8C4C0C" w:rsidR="005509FB" w:rsidRPr="005509FB" w:rsidRDefault="005509FB">
      <w:pPr>
        <w:pStyle w:val="EX"/>
        <w:rPr>
          <w:rFonts w:eastAsia="DengXian"/>
        </w:rPr>
      </w:pPr>
      <w:r>
        <w:t>[</w:t>
      </w:r>
      <w:r w:rsidR="00737826" w:rsidRPr="007A44C1">
        <w:t>2</w:t>
      </w:r>
      <w:r w:rsidR="002A0EA9">
        <w:t>7</w:t>
      </w:r>
      <w:r>
        <w:t>]</w:t>
      </w:r>
      <w:r>
        <w:tab/>
        <w:t>IETF RFC 8415: "Dynamic Host Configuration Protocol for IPv6 (DHCPv6)".</w:t>
      </w:r>
    </w:p>
    <w:p w14:paraId="2F118060" w14:textId="681ACC70" w:rsidR="00E14949" w:rsidRPr="0093004C" w:rsidRDefault="00E14949" w:rsidP="00E14949">
      <w:pPr>
        <w:pStyle w:val="EX"/>
        <w:rPr>
          <w:rFonts w:eastAsia="DengXian"/>
        </w:rPr>
      </w:pPr>
      <w:bookmarkStart w:id="38" w:name="_Toc66701799"/>
      <w:bookmarkStart w:id="39" w:name="_Toc69883450"/>
      <w:bookmarkStart w:id="40" w:name="_Toc73625458"/>
      <w:r w:rsidRPr="0093004C">
        <w:rPr>
          <w:rFonts w:eastAsia="DengXian"/>
        </w:rPr>
        <w:t>[2</w:t>
      </w:r>
      <w:r>
        <w:rPr>
          <w:rFonts w:eastAsia="DengXian"/>
        </w:rPr>
        <w:t>8</w:t>
      </w:r>
      <w:r w:rsidRPr="0093004C">
        <w:rPr>
          <w:rFonts w:eastAsia="DengXian"/>
        </w:rPr>
        <w:t>]</w:t>
      </w:r>
      <w:r w:rsidRPr="0093004C">
        <w:rPr>
          <w:rFonts w:eastAsia="DengXian"/>
        </w:rPr>
        <w:tab/>
        <w:t>3GPP</w:t>
      </w:r>
      <w:r>
        <w:rPr>
          <w:rFonts w:eastAsia="DengXian"/>
        </w:rPr>
        <w:t> </w:t>
      </w:r>
      <w:r w:rsidRPr="0093004C">
        <w:rPr>
          <w:rFonts w:eastAsia="DengXian"/>
        </w:rPr>
        <w:t>TS</w:t>
      </w:r>
      <w:r>
        <w:rPr>
          <w:rFonts w:eastAsia="DengXian"/>
        </w:rPr>
        <w:t> </w:t>
      </w:r>
      <w:r w:rsidRPr="0093004C">
        <w:rPr>
          <w:rFonts w:eastAsia="DengXian"/>
        </w:rPr>
        <w:t>3</w:t>
      </w:r>
      <w:r>
        <w:rPr>
          <w:rFonts w:eastAsia="DengXian"/>
        </w:rPr>
        <w:t>8</w:t>
      </w:r>
      <w:r w:rsidRPr="0093004C">
        <w:rPr>
          <w:rFonts w:eastAsia="DengXian"/>
        </w:rPr>
        <w:t>.</w:t>
      </w:r>
      <w:r>
        <w:rPr>
          <w:rFonts w:eastAsia="DengXian"/>
        </w:rPr>
        <w:t>351</w:t>
      </w:r>
      <w:r w:rsidRPr="0093004C">
        <w:rPr>
          <w:rFonts w:eastAsia="DengXian"/>
        </w:rPr>
        <w:t xml:space="preserve">: </w:t>
      </w:r>
      <w:r>
        <w:rPr>
          <w:rFonts w:eastAsia="DengXian"/>
        </w:rPr>
        <w:t>"</w:t>
      </w:r>
      <w:r>
        <w:rPr>
          <w:rFonts w:eastAsia="DengXian"/>
        </w:rPr>
        <w:t>NR; Sidelink Adaptation Layer Protocol</w:t>
      </w:r>
      <w:r>
        <w:rPr>
          <w:rFonts w:eastAsia="DengXian"/>
        </w:rPr>
        <w:t>"</w:t>
      </w:r>
      <w:r w:rsidRPr="0093004C">
        <w:rPr>
          <w:rFonts w:eastAsia="DengXian"/>
        </w:rPr>
        <w:t>.</w:t>
      </w:r>
    </w:p>
    <w:p w14:paraId="3B6D6AC5" w14:textId="3F3A18E8" w:rsidR="008C47BE" w:rsidRPr="0093004C" w:rsidRDefault="008C47BE" w:rsidP="008C47BE">
      <w:pPr>
        <w:pStyle w:val="Heading1"/>
      </w:pPr>
      <w:bookmarkStart w:id="41" w:name="_Toc81547884"/>
      <w:r w:rsidRPr="0093004C">
        <w:t>3</w:t>
      </w:r>
      <w:r w:rsidRPr="0093004C">
        <w:tab/>
        <w:t>Definitions of terms and abbreviations</w:t>
      </w:r>
      <w:bookmarkEnd w:id="37"/>
      <w:bookmarkEnd w:id="38"/>
      <w:bookmarkEnd w:id="39"/>
      <w:bookmarkEnd w:id="40"/>
      <w:bookmarkEnd w:id="41"/>
    </w:p>
    <w:p w14:paraId="6FA5E539" w14:textId="77777777" w:rsidR="008C47BE" w:rsidRPr="0093004C" w:rsidRDefault="008C47BE" w:rsidP="008C47BE">
      <w:pPr>
        <w:pStyle w:val="Heading2"/>
      </w:pPr>
      <w:bookmarkStart w:id="42" w:name="_Toc66692621"/>
      <w:bookmarkStart w:id="43" w:name="_Toc66701800"/>
      <w:bookmarkStart w:id="44" w:name="_Toc69883451"/>
      <w:bookmarkStart w:id="45" w:name="_Toc73625459"/>
      <w:bookmarkStart w:id="46" w:name="_Toc81547885"/>
      <w:r w:rsidRPr="0093004C">
        <w:t>3.1</w:t>
      </w:r>
      <w:r w:rsidRPr="0093004C">
        <w:tab/>
        <w:t>Terms</w:t>
      </w:r>
      <w:bookmarkEnd w:id="42"/>
      <w:bookmarkEnd w:id="43"/>
      <w:bookmarkEnd w:id="44"/>
      <w:bookmarkEnd w:id="45"/>
      <w:bookmarkEnd w:id="46"/>
    </w:p>
    <w:p w14:paraId="4A57BDDB" w14:textId="5D8A53A0" w:rsidR="008C47BE" w:rsidRPr="0093004C" w:rsidRDefault="008C47BE" w:rsidP="008C47BE">
      <w:r w:rsidRPr="0093004C">
        <w:t xml:space="preserve">For the purposes of the present document, the terms given in </w:t>
      </w:r>
      <w:r w:rsidR="00395A71" w:rsidRPr="0093004C">
        <w:t>TR</w:t>
      </w:r>
      <w:r w:rsidR="00395A71">
        <w:t> </w:t>
      </w:r>
      <w:r w:rsidR="00395A71" w:rsidRPr="0093004C">
        <w:t>21.905</w:t>
      </w:r>
      <w:r w:rsidR="00395A71">
        <w:t> </w:t>
      </w:r>
      <w:r w:rsidR="00395A71" w:rsidRPr="0093004C">
        <w:t>[</w:t>
      </w:r>
      <w:r w:rsidRPr="0093004C">
        <w:t xml:space="preserve">1] and the following apply. A term defined in the present document takes precedence over the definition of the same term, if any, in </w:t>
      </w:r>
      <w:r w:rsidR="00395A71" w:rsidRPr="0093004C">
        <w:t>TR</w:t>
      </w:r>
      <w:r w:rsidR="00395A71">
        <w:t> </w:t>
      </w:r>
      <w:r w:rsidR="00395A71" w:rsidRPr="0093004C">
        <w:t>21.905</w:t>
      </w:r>
      <w:r w:rsidR="00395A71">
        <w:t> </w:t>
      </w:r>
      <w:r w:rsidR="00395A71" w:rsidRPr="0093004C">
        <w:t>[</w:t>
      </w:r>
      <w:r w:rsidRPr="0093004C">
        <w:t>1].</w:t>
      </w:r>
    </w:p>
    <w:p w14:paraId="592B6D5D" w14:textId="108673B7" w:rsidR="00A4145C" w:rsidRPr="00A4145C" w:rsidRDefault="00A4145C" w:rsidP="00772238">
      <w:pPr>
        <w:rPr>
          <w:b/>
          <w:noProof/>
        </w:rPr>
      </w:pPr>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00E92DFD">
        <w:rPr>
          <w:rFonts w:hint="eastAsia"/>
          <w:lang w:eastAsia="zh-CN"/>
        </w:rPr>
        <w:t xml:space="preserve">5G </w:t>
      </w:r>
      <w:r w:rsidRPr="0093004C">
        <w:rPr>
          <w:noProof/>
        </w:rPr>
        <w:t>ProSe</w:t>
      </w:r>
      <w:r w:rsidRPr="0093004C">
        <w:t xml:space="preserve">-enabled UE to discover other </w:t>
      </w:r>
      <w:r w:rsidR="00AB54DA">
        <w:rPr>
          <w:rFonts w:hint="eastAsia"/>
          <w:lang w:eastAsia="zh-CN"/>
        </w:rPr>
        <w:t xml:space="preserve">5G </w:t>
      </w:r>
      <w:r w:rsidRPr="0093004C">
        <w:rPr>
          <w:noProof/>
        </w:rPr>
        <w:t>ProSe</w:t>
      </w:r>
      <w:r w:rsidRPr="0093004C">
        <w:t>-enabled UEs in its vicinity based on direct radio transmissions between the two UEs with NR technology.</w:t>
      </w:r>
    </w:p>
    <w:p w14:paraId="4637B37E" w14:textId="16C8964D" w:rsidR="00772238"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00B71DA6">
        <w:rPr>
          <w:rFonts w:hint="eastAsia"/>
          <w:lang w:eastAsia="zh-CN"/>
        </w:rPr>
        <w:t xml:space="preserve">5G </w:t>
      </w:r>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r w:rsidRPr="00566ECD">
        <w:rPr>
          <w:rFonts w:eastAsia="SimSun"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SimSun" w:hint="eastAsia"/>
          <w:lang w:eastAsia="zh-CN"/>
        </w:rPr>
        <w:t xml:space="preserve">5G </w:t>
      </w:r>
      <w:r>
        <w:rPr>
          <w:rFonts w:eastAsia="SimSun" w:hint="eastAsia"/>
          <w:lang w:eastAsia="zh-CN"/>
        </w:rPr>
        <w:t xml:space="preserve">ProSe </w:t>
      </w:r>
      <w:r w:rsidRPr="0093004C">
        <w:t>Remote UE(s).</w:t>
      </w:r>
    </w:p>
    <w:p w14:paraId="19BEFBA4" w14:textId="3D88F8D4" w:rsidR="00E92DFD" w:rsidRPr="00E92DFD" w:rsidRDefault="00E92DFD" w:rsidP="008C47BE">
      <w:r w:rsidRPr="00566ECD">
        <w:rPr>
          <w:rFonts w:eastAsia="SimSun" w:hint="eastAsia"/>
          <w:b/>
          <w:lang w:eastAsia="zh-CN"/>
        </w:rPr>
        <w:t xml:space="preserve">5G </w:t>
      </w:r>
      <w:r>
        <w:rPr>
          <w:rFonts w:eastAsia="SimSun"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SimSun" w:hint="eastAsia"/>
          <w:lang w:eastAsia="zh-CN"/>
        </w:rPr>
        <w:t xml:space="preserve">5G </w:t>
      </w:r>
      <w:r w:rsidRPr="0093004C">
        <w:rPr>
          <w:noProof/>
        </w:rPr>
        <w:t>ProSe</w:t>
      </w:r>
      <w:r w:rsidRPr="0093004C">
        <w:t xml:space="preserve"> UE-to-Network Relay.</w:t>
      </w:r>
    </w:p>
    <w:p w14:paraId="231B6808" w14:textId="37398ED2" w:rsidR="008C47BE" w:rsidRPr="0093004C" w:rsidRDefault="008C47BE" w:rsidP="008C47BE">
      <w:pPr>
        <w:rPr>
          <w:b/>
          <w:noProof/>
        </w:rPr>
      </w:pPr>
      <w:r w:rsidRPr="0093004C">
        <w:rPr>
          <w:b/>
        </w:rPr>
        <w:t>Application Layer ID:</w:t>
      </w:r>
      <w:r w:rsidRPr="0093004C">
        <w:t xml:space="preserve"> An identity identifying a </w:t>
      </w:r>
      <w:r w:rsidR="002A38C2">
        <w:rPr>
          <w:rFonts w:hint="eastAsia"/>
          <w:lang w:eastAsia="zh-CN"/>
        </w:rPr>
        <w:t xml:space="preserve">5G </w:t>
      </w:r>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0032401A">
        <w:rPr>
          <w:rFonts w:hint="eastAsia"/>
          <w:lang w:eastAsia="zh-CN"/>
        </w:rPr>
        <w:t xml:space="preserve">5G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0032401A">
        <w:rPr>
          <w:rFonts w:hint="eastAsia"/>
          <w:lang w:eastAsia="zh-CN"/>
        </w:rPr>
        <w:t xml:space="preserve">5G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395A71">
        <w:rPr>
          <w:b/>
          <w:bCs/>
        </w:rPr>
        <w:t xml:space="preserve">Member ID: </w:t>
      </w:r>
      <w:r w:rsidRPr="0093004C">
        <w:rPr>
          <w:rFonts w:eastAsia="DengXian"/>
          <w:noProof/>
        </w:rPr>
        <w:t>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r w:rsidR="00BD776A">
        <w:rPr>
          <w:rFonts w:hint="eastAsia"/>
          <w:lang w:eastAsia="zh-CN"/>
        </w:rPr>
        <w:t xml:space="preserve">5G ProSe-enabled </w:t>
      </w:r>
      <w:r w:rsidRPr="0093004C">
        <w:t>UE over PC5 reference point, i.e. broadcast mode, groupcast mode or unicast mode.</w:t>
      </w:r>
    </w:p>
    <w:p w14:paraId="17D1A6CB" w14:textId="3D3DD1DC" w:rsidR="008C47BE" w:rsidRDefault="008C47BE" w:rsidP="008C47BE">
      <w:pPr>
        <w:rPr>
          <w:lang w:eastAsia="ko-KR"/>
        </w:rPr>
      </w:pPr>
      <w:r w:rsidRPr="0093004C">
        <w:rPr>
          <w:b/>
          <w:lang w:eastAsia="ko-KR"/>
        </w:rPr>
        <w:lastRenderedPageBreak/>
        <w:t>Open ProSe Discovery</w:t>
      </w:r>
      <w:r w:rsidRPr="0093004C">
        <w:rPr>
          <w:lang w:eastAsia="ko-KR"/>
        </w:rPr>
        <w:t xml:space="preserve">: ProSe Direct Discovery without explicit permission from the </w:t>
      </w:r>
      <w:r w:rsidR="000C4895">
        <w:rPr>
          <w:rFonts w:hint="eastAsia"/>
          <w:lang w:eastAsia="zh-CN"/>
        </w:rPr>
        <w:t xml:space="preserve">5G </w:t>
      </w:r>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2AB09721" w14:textId="62A3B83D" w:rsidR="00AA51C4" w:rsidRPr="004D0E80" w:rsidRDefault="00AA51C4" w:rsidP="00AA51C4">
      <w:pPr>
        <w:rPr>
          <w:lang w:eastAsia="zh-CN"/>
        </w:rPr>
      </w:pPr>
      <w:r w:rsidRPr="004D0E80">
        <w:rPr>
          <w:b/>
          <w:bCs/>
          <w:lang w:val="en-US"/>
        </w:rPr>
        <w:t>ProSe identifier</w:t>
      </w:r>
      <w:r w:rsidRPr="007A44C1">
        <w:rPr>
          <w:b/>
          <w:bCs/>
        </w:rPr>
        <w:t>:</w:t>
      </w:r>
      <w:r w:rsidRPr="007A44C1">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For ProSe Direct Discovery, ProSe identifier is equivalent to "Application ID" defined in 23.303</w:t>
      </w:r>
      <w:r>
        <w:rPr>
          <w:lang w:eastAsia="ko-KR"/>
        </w:rPr>
        <w:t> </w:t>
      </w:r>
      <w:r w:rsidRPr="004D0E80">
        <w:rPr>
          <w:lang w:val="en-US" w:eastAsia="ko-KR"/>
        </w:rPr>
        <w:t xml:space="preserve">[3]. </w:t>
      </w:r>
    </w:p>
    <w:p w14:paraId="5F898943" w14:textId="61606E22" w:rsidR="00AA51C4" w:rsidRPr="00AA51C4" w:rsidRDefault="00AA51C4" w:rsidP="007A44C1">
      <w:pPr>
        <w:pStyle w:val="EditorsNote"/>
      </w:pPr>
      <w:r w:rsidRPr="007A44C1">
        <w:t>Editor</w:t>
      </w:r>
      <w:r w:rsidR="006C2643">
        <w:t>'</w:t>
      </w:r>
      <w:r w:rsidRPr="007A44C1">
        <w:t>s note:</w:t>
      </w:r>
      <w:r w:rsidR="006C2643" w:rsidRPr="0093004C">
        <w:tab/>
      </w:r>
      <w:r w:rsidRPr="007A44C1">
        <w:t xml:space="preserve">For ProSe Direct Communication, </w:t>
      </w:r>
      <w:r w:rsidRPr="004D0E80">
        <w:t>ProSe identifier is to be determined.</w:t>
      </w:r>
    </w:p>
    <w:p w14:paraId="5D7D1F31" w14:textId="498E3038"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r w:rsidR="00D043CD">
        <w:rPr>
          <w:rFonts w:hint="eastAsia"/>
          <w:lang w:eastAsia="zh-CN"/>
        </w:rPr>
        <w:t xml:space="preserve">5G </w:t>
      </w:r>
      <w:r w:rsidRPr="0093004C">
        <w:rPr>
          <w:lang w:eastAsia="ko-KR"/>
        </w:rPr>
        <w:t xml:space="preserve">ProSe-enabled UE being discovered, according to </w:t>
      </w:r>
      <w:r w:rsidR="00395A71" w:rsidRPr="0093004C">
        <w:rPr>
          <w:lang w:eastAsia="ko-KR"/>
        </w:rPr>
        <w:t>TS</w:t>
      </w:r>
      <w:r w:rsidR="00395A71">
        <w:rPr>
          <w:lang w:eastAsia="ko-KR"/>
        </w:rPr>
        <w:t> </w:t>
      </w:r>
      <w:r w:rsidR="00395A71" w:rsidRPr="0093004C">
        <w:rPr>
          <w:lang w:eastAsia="ko-KR"/>
        </w:rPr>
        <w:t>22.278</w:t>
      </w:r>
      <w:r w:rsidR="00395A71">
        <w:rPr>
          <w:lang w:eastAsia="ko-KR"/>
        </w:rPr>
        <w:t> </w:t>
      </w:r>
      <w:r w:rsidR="00395A71" w:rsidRPr="0093004C">
        <w:rPr>
          <w:lang w:eastAsia="ko-KR"/>
        </w:rPr>
        <w:t>[</w:t>
      </w:r>
      <w:r w:rsidRPr="0093004C">
        <w:rPr>
          <w:lang w:eastAsia="ko-KR"/>
        </w:rPr>
        <w:t>7].</w:t>
      </w:r>
    </w:p>
    <w:p w14:paraId="1EE8FBEC" w14:textId="4B49C33A"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r w:rsidR="000D0AAE" w:rsidRPr="00216C9A">
        <w:t>Group Member</w:t>
      </w:r>
      <w:r w:rsidRPr="00395A71">
        <w:t xml:space="preserve"> Discovery</w:t>
      </w:r>
      <w:r w:rsidR="00CB6CF3">
        <w:t xml:space="preserve"> and 5G ProSe</w:t>
      </w:r>
      <w:r w:rsidR="00CB6CF3" w:rsidRPr="00563DD9">
        <w:t xml:space="preserve"> </w:t>
      </w:r>
      <w:r w:rsidR="00CB6CF3" w:rsidRPr="00216C9A">
        <w:t>UE-to-Network Relay Discovery</w:t>
      </w:r>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78AEC573" w:rsidR="008C47BE" w:rsidRPr="0093004C" w:rsidRDefault="008C47BE" w:rsidP="008C47BE">
      <w:r w:rsidRPr="0093004C">
        <w:t xml:space="preserve">For the purposes of the present document, the following term and definition given in </w:t>
      </w:r>
      <w:r w:rsidR="00395A71" w:rsidRPr="0093004C">
        <w:t>TS</w:t>
      </w:r>
      <w:r w:rsidR="00395A71">
        <w:t> </w:t>
      </w:r>
      <w:r w:rsidR="00395A71" w:rsidRPr="0093004C">
        <w:t>23.303</w:t>
      </w:r>
      <w:r w:rsidR="00395A71">
        <w:t> </w:t>
      </w:r>
      <w:r w:rsidR="00395A71" w:rsidRPr="0093004C">
        <w:t>[</w:t>
      </w:r>
      <w:r w:rsidRPr="0093004C">
        <w:t>3] apply:</w:t>
      </w:r>
    </w:p>
    <w:p w14:paraId="6CC9868B" w14:textId="77777777" w:rsidR="0093447F" w:rsidRPr="007A44C1" w:rsidRDefault="0093447F" w:rsidP="0093004C">
      <w:pPr>
        <w:pStyle w:val="EW"/>
        <w:rPr>
          <w:b/>
          <w:bCs/>
        </w:rPr>
      </w:pPr>
      <w:r w:rsidRPr="007A44C1">
        <w:rPr>
          <w:b/>
          <w:bCs/>
        </w:rPr>
        <w:t>Application Layer Group ID</w:t>
      </w:r>
    </w:p>
    <w:p w14:paraId="0A3B870C" w14:textId="77777777" w:rsidR="0093447F" w:rsidRPr="007A44C1" w:rsidRDefault="0093447F" w:rsidP="0093004C">
      <w:pPr>
        <w:pStyle w:val="EW"/>
        <w:rPr>
          <w:b/>
          <w:bCs/>
        </w:rPr>
      </w:pPr>
      <w:r w:rsidRPr="007A44C1">
        <w:rPr>
          <w:b/>
          <w:bCs/>
        </w:rPr>
        <w:t>Destination Layer-2 ID</w:t>
      </w:r>
    </w:p>
    <w:p w14:paraId="28B89746" w14:textId="77777777" w:rsidR="0093447F" w:rsidRPr="007A44C1" w:rsidRDefault="0093447F" w:rsidP="0093004C">
      <w:pPr>
        <w:pStyle w:val="EW"/>
        <w:rPr>
          <w:b/>
          <w:bCs/>
        </w:rPr>
      </w:pPr>
      <w:r w:rsidRPr="007A44C1">
        <w:rPr>
          <w:b/>
          <w:bCs/>
        </w:rPr>
        <w:t>Discovery Entry ID</w:t>
      </w:r>
    </w:p>
    <w:p w14:paraId="4C902FF2" w14:textId="77777777" w:rsidR="0093447F" w:rsidRPr="007A44C1" w:rsidRDefault="0093447F" w:rsidP="0093004C">
      <w:pPr>
        <w:pStyle w:val="EW"/>
        <w:rPr>
          <w:b/>
          <w:bCs/>
        </w:rPr>
      </w:pPr>
      <w:r w:rsidRPr="007A44C1">
        <w:rPr>
          <w:b/>
          <w:bCs/>
        </w:rPr>
        <w:t>Discovery Filter</w:t>
      </w:r>
    </w:p>
    <w:p w14:paraId="681D2370" w14:textId="77777777" w:rsidR="0093447F" w:rsidRPr="007A44C1" w:rsidRDefault="0093447F" w:rsidP="0093004C">
      <w:pPr>
        <w:pStyle w:val="EW"/>
        <w:rPr>
          <w:b/>
          <w:bCs/>
        </w:rPr>
      </w:pPr>
      <w:r w:rsidRPr="007A44C1">
        <w:rPr>
          <w:b/>
          <w:bCs/>
        </w:rPr>
        <w:t>Discovery Query Filter</w:t>
      </w:r>
    </w:p>
    <w:p w14:paraId="40E568AA" w14:textId="77777777" w:rsidR="0093447F" w:rsidRPr="007A44C1" w:rsidRDefault="0093447F" w:rsidP="0093004C">
      <w:pPr>
        <w:pStyle w:val="EW"/>
        <w:rPr>
          <w:b/>
          <w:bCs/>
        </w:rPr>
      </w:pPr>
      <w:r w:rsidRPr="007A44C1">
        <w:rPr>
          <w:b/>
          <w:bCs/>
        </w:rPr>
        <w:t>Discovery Response Filter</w:t>
      </w:r>
    </w:p>
    <w:p w14:paraId="3BED0797" w14:textId="77777777" w:rsidR="0093447F" w:rsidRPr="007A44C1" w:rsidRDefault="0093447F" w:rsidP="0093004C">
      <w:pPr>
        <w:pStyle w:val="EW"/>
        <w:rPr>
          <w:b/>
          <w:bCs/>
        </w:rPr>
      </w:pPr>
      <w:r w:rsidRPr="007A44C1">
        <w:rPr>
          <w:b/>
          <w:bCs/>
        </w:rPr>
        <w:t>Geographical Area</w:t>
      </w:r>
    </w:p>
    <w:p w14:paraId="0F4910CA" w14:textId="77777777" w:rsidR="0093447F" w:rsidRPr="007A44C1" w:rsidRDefault="0093447F" w:rsidP="0093004C">
      <w:pPr>
        <w:pStyle w:val="EW"/>
        <w:rPr>
          <w:b/>
          <w:bCs/>
        </w:rPr>
      </w:pPr>
      <w:r w:rsidRPr="007A44C1">
        <w:rPr>
          <w:b/>
          <w:bCs/>
        </w:rPr>
        <w:t>Local PLMN</w:t>
      </w:r>
    </w:p>
    <w:p w14:paraId="0115BC33" w14:textId="77777777" w:rsidR="0093447F" w:rsidRPr="007A44C1" w:rsidRDefault="0093447F" w:rsidP="0093004C">
      <w:pPr>
        <w:pStyle w:val="EW"/>
        <w:rPr>
          <w:b/>
          <w:bCs/>
        </w:rPr>
      </w:pPr>
      <w:r w:rsidRPr="007A44C1">
        <w:rPr>
          <w:b/>
          <w:bCs/>
        </w:rPr>
        <w:t>Model A</w:t>
      </w:r>
    </w:p>
    <w:p w14:paraId="39E1A773" w14:textId="77777777" w:rsidR="0093447F" w:rsidRPr="007A44C1" w:rsidRDefault="0093447F" w:rsidP="0093004C">
      <w:pPr>
        <w:pStyle w:val="EW"/>
        <w:rPr>
          <w:b/>
          <w:bCs/>
        </w:rPr>
      </w:pPr>
      <w:r w:rsidRPr="007A44C1">
        <w:rPr>
          <w:b/>
          <w:bCs/>
        </w:rPr>
        <w:t>Model B</w:t>
      </w:r>
    </w:p>
    <w:p w14:paraId="20E1C617" w14:textId="77777777" w:rsidR="0093447F" w:rsidRPr="007A44C1" w:rsidRDefault="0093447F" w:rsidP="0093004C">
      <w:pPr>
        <w:pStyle w:val="EW"/>
        <w:rPr>
          <w:b/>
          <w:bCs/>
        </w:rPr>
      </w:pPr>
      <w:r w:rsidRPr="007A44C1">
        <w:rPr>
          <w:b/>
          <w:bCs/>
        </w:rPr>
        <w:t>Metadata Index</w:t>
      </w:r>
    </w:p>
    <w:p w14:paraId="10792119" w14:textId="77777777" w:rsidR="0093447F" w:rsidRPr="007A44C1" w:rsidRDefault="0093447F" w:rsidP="0093004C">
      <w:pPr>
        <w:pStyle w:val="EW"/>
        <w:rPr>
          <w:b/>
          <w:bCs/>
        </w:rPr>
      </w:pPr>
      <w:r w:rsidRPr="007A44C1">
        <w:rPr>
          <w:b/>
          <w:bCs/>
        </w:rPr>
        <w:t>Metadata Index Mask</w:t>
      </w:r>
    </w:p>
    <w:p w14:paraId="11F76D2A" w14:textId="77777777" w:rsidR="0093447F" w:rsidRPr="007A44C1" w:rsidRDefault="0093447F" w:rsidP="0093004C">
      <w:pPr>
        <w:pStyle w:val="EW"/>
        <w:rPr>
          <w:b/>
          <w:bCs/>
        </w:rPr>
      </w:pPr>
      <w:r w:rsidRPr="007A44C1">
        <w:rPr>
          <w:b/>
          <w:bCs/>
        </w:rPr>
        <w:t>ProSe Application ID</w:t>
      </w:r>
    </w:p>
    <w:p w14:paraId="5C2396C2" w14:textId="77777777" w:rsidR="0093447F" w:rsidRPr="007A44C1" w:rsidRDefault="0093447F" w:rsidP="0093004C">
      <w:pPr>
        <w:pStyle w:val="EW"/>
        <w:rPr>
          <w:b/>
          <w:bCs/>
        </w:rPr>
      </w:pPr>
      <w:r w:rsidRPr="007A44C1">
        <w:rPr>
          <w:b/>
          <w:bCs/>
        </w:rPr>
        <w:t>ProSe Application Code</w:t>
      </w:r>
    </w:p>
    <w:p w14:paraId="5C5B7AA6" w14:textId="77777777" w:rsidR="0093447F" w:rsidRPr="007A44C1" w:rsidRDefault="0093447F" w:rsidP="0093004C">
      <w:pPr>
        <w:pStyle w:val="EW"/>
        <w:rPr>
          <w:b/>
          <w:bCs/>
        </w:rPr>
      </w:pPr>
      <w:r w:rsidRPr="007A44C1">
        <w:rPr>
          <w:b/>
          <w:bCs/>
        </w:rPr>
        <w:t>ProSe Application Mask</w:t>
      </w:r>
    </w:p>
    <w:p w14:paraId="3C7D1AE8" w14:textId="77777777" w:rsidR="0093447F" w:rsidRPr="007A44C1" w:rsidRDefault="0093447F" w:rsidP="0093004C">
      <w:pPr>
        <w:pStyle w:val="EW"/>
        <w:rPr>
          <w:b/>
          <w:bCs/>
        </w:rPr>
      </w:pPr>
      <w:r w:rsidRPr="007A44C1">
        <w:rPr>
          <w:b/>
          <w:bCs/>
        </w:rPr>
        <w:t>ProSe Query Code</w:t>
      </w:r>
    </w:p>
    <w:p w14:paraId="267DFFA3" w14:textId="77777777" w:rsidR="0093447F" w:rsidRPr="007A44C1" w:rsidRDefault="0093447F" w:rsidP="0093004C">
      <w:pPr>
        <w:pStyle w:val="EW"/>
        <w:rPr>
          <w:b/>
          <w:bCs/>
        </w:rPr>
      </w:pPr>
      <w:r w:rsidRPr="007A44C1">
        <w:rPr>
          <w:b/>
          <w:bCs/>
        </w:rPr>
        <w:t>ProSe Response Code</w:t>
      </w:r>
    </w:p>
    <w:p w14:paraId="4AC4E363" w14:textId="77777777" w:rsidR="0093447F" w:rsidRPr="007A44C1" w:rsidRDefault="0093447F" w:rsidP="0093004C">
      <w:pPr>
        <w:pStyle w:val="EW"/>
        <w:rPr>
          <w:b/>
          <w:bCs/>
        </w:rPr>
      </w:pPr>
      <w:r w:rsidRPr="007A44C1">
        <w:rPr>
          <w:b/>
          <w:bCs/>
        </w:rPr>
        <w:t>ProSe Restricted Code</w:t>
      </w:r>
    </w:p>
    <w:p w14:paraId="7E541844" w14:textId="77777777" w:rsidR="0093447F" w:rsidRPr="007A44C1" w:rsidRDefault="0093447F" w:rsidP="0093004C">
      <w:pPr>
        <w:pStyle w:val="EW"/>
        <w:rPr>
          <w:b/>
          <w:bCs/>
        </w:rPr>
      </w:pPr>
      <w:r w:rsidRPr="007A44C1">
        <w:rPr>
          <w:b/>
          <w:bCs/>
        </w:rPr>
        <w:t>ProSe Restricted Code Prefix</w:t>
      </w:r>
    </w:p>
    <w:p w14:paraId="7B33D798" w14:textId="77777777" w:rsidR="0093447F" w:rsidRPr="007A44C1" w:rsidRDefault="0093447F" w:rsidP="0093004C">
      <w:pPr>
        <w:pStyle w:val="EW"/>
        <w:rPr>
          <w:b/>
          <w:bCs/>
        </w:rPr>
      </w:pPr>
      <w:r w:rsidRPr="007A44C1">
        <w:rPr>
          <w:b/>
          <w:bCs/>
        </w:rPr>
        <w:t>ProSe Restricted Code Suffix</w:t>
      </w:r>
    </w:p>
    <w:p w14:paraId="0EE2DBD5" w14:textId="77777777" w:rsidR="0093447F" w:rsidRPr="007A44C1" w:rsidRDefault="0093447F" w:rsidP="0093004C">
      <w:pPr>
        <w:pStyle w:val="EW"/>
        <w:rPr>
          <w:b/>
          <w:bCs/>
        </w:rPr>
      </w:pPr>
      <w:r w:rsidRPr="007A44C1">
        <w:rPr>
          <w:b/>
          <w:bCs/>
        </w:rPr>
        <w:t>ProSe Discovery UE ID</w:t>
      </w:r>
    </w:p>
    <w:p w14:paraId="3018265D" w14:textId="77777777" w:rsidR="0093447F" w:rsidRPr="007A44C1" w:rsidRDefault="0093447F" w:rsidP="0093004C">
      <w:pPr>
        <w:pStyle w:val="EW"/>
        <w:rPr>
          <w:b/>
          <w:bCs/>
        </w:rPr>
      </w:pPr>
      <w:r w:rsidRPr="007A44C1">
        <w:rPr>
          <w:b/>
          <w:bCs/>
        </w:rPr>
        <w:t>ProSe Layer-2 Group ID</w:t>
      </w:r>
    </w:p>
    <w:p w14:paraId="5C8EDFC1" w14:textId="77777777" w:rsidR="0093447F" w:rsidRPr="007A44C1" w:rsidRDefault="0093447F" w:rsidP="0093004C">
      <w:pPr>
        <w:pStyle w:val="EW"/>
        <w:rPr>
          <w:b/>
          <w:bCs/>
        </w:rPr>
      </w:pPr>
      <w:r w:rsidRPr="007A44C1">
        <w:rPr>
          <w:b/>
          <w:bCs/>
        </w:rPr>
        <w:t>Restricted ProSe Application User ID</w:t>
      </w:r>
    </w:p>
    <w:p w14:paraId="702AE499" w14:textId="77777777" w:rsidR="0093447F" w:rsidRPr="007A44C1" w:rsidRDefault="0093447F" w:rsidP="0093004C">
      <w:pPr>
        <w:pStyle w:val="EW"/>
        <w:rPr>
          <w:b/>
          <w:bCs/>
        </w:rPr>
      </w:pPr>
      <w:r w:rsidRPr="007A44C1">
        <w:rPr>
          <w:b/>
          <w:bCs/>
        </w:rPr>
        <w:t>Source Layer-2 ID</w:t>
      </w:r>
    </w:p>
    <w:p w14:paraId="1D7A1F99" w14:textId="77777777" w:rsidR="008C47BE" w:rsidRPr="007A44C1" w:rsidRDefault="008C47BE" w:rsidP="0093004C">
      <w:pPr>
        <w:pStyle w:val="EW"/>
        <w:rPr>
          <w:b/>
          <w:bCs/>
        </w:rPr>
      </w:pPr>
    </w:p>
    <w:p w14:paraId="711AFAFC" w14:textId="77777777" w:rsidR="008C47BE" w:rsidRPr="0093004C" w:rsidRDefault="008C47BE" w:rsidP="008C47BE">
      <w:pPr>
        <w:pStyle w:val="Heading2"/>
      </w:pPr>
      <w:bookmarkStart w:id="47" w:name="_Toc66692622"/>
      <w:bookmarkStart w:id="48" w:name="_Toc66701801"/>
      <w:bookmarkStart w:id="49" w:name="_Toc69883452"/>
      <w:bookmarkStart w:id="50" w:name="_Toc73625460"/>
      <w:bookmarkStart w:id="51" w:name="_Toc81547886"/>
      <w:r w:rsidRPr="0093004C">
        <w:t>3.2</w:t>
      </w:r>
      <w:r w:rsidRPr="0093004C">
        <w:tab/>
        <w:t>Abbreviations</w:t>
      </w:r>
      <w:bookmarkEnd w:id="47"/>
      <w:bookmarkEnd w:id="48"/>
      <w:bookmarkEnd w:id="49"/>
      <w:bookmarkEnd w:id="50"/>
      <w:bookmarkEnd w:id="51"/>
    </w:p>
    <w:p w14:paraId="331B7D8C" w14:textId="1F766F39" w:rsidR="008C47BE" w:rsidRPr="0093004C" w:rsidRDefault="008C47BE" w:rsidP="008C47BE">
      <w:pPr>
        <w:keepNext/>
      </w:pPr>
      <w:r w:rsidRPr="0093004C">
        <w:t xml:space="preserve">For the purposes of the present document, the abbreviations given in </w:t>
      </w:r>
      <w:r w:rsidR="00395A71" w:rsidRPr="0093004C">
        <w:t>TR</w:t>
      </w:r>
      <w:r w:rsidR="00395A71">
        <w:t> </w:t>
      </w:r>
      <w:r w:rsidR="00395A71" w:rsidRPr="0093004C">
        <w:t>21.905</w:t>
      </w:r>
      <w:r w:rsidR="00395A71">
        <w:t> </w:t>
      </w:r>
      <w:r w:rsidR="00395A71" w:rsidRPr="0093004C">
        <w:t>[</w:t>
      </w:r>
      <w:r w:rsidRPr="0093004C">
        <w:t xml:space="preserve">1] and the following apply. An abbreviation defined in the present document takes precedence over the definition of the same abbreviation, if any, in </w:t>
      </w:r>
      <w:r w:rsidR="00395A71" w:rsidRPr="0093004C">
        <w:t>TR</w:t>
      </w:r>
      <w:r w:rsidR="00395A71">
        <w:t> </w:t>
      </w:r>
      <w:r w:rsidR="00395A71" w:rsidRPr="0093004C">
        <w:t>21.905</w:t>
      </w:r>
      <w:r w:rsidR="00395A71">
        <w:t> </w:t>
      </w:r>
      <w:r w:rsidR="00395A71" w:rsidRPr="0093004C">
        <w:t>[</w:t>
      </w:r>
      <w:r w:rsidRPr="0093004C">
        <w:t>1].</w:t>
      </w:r>
    </w:p>
    <w:p w14:paraId="2448543D" w14:textId="2B160069" w:rsidR="00C032E1" w:rsidRPr="00C032E1" w:rsidRDefault="00C032E1">
      <w:pPr>
        <w:pStyle w:val="EW"/>
      </w:pPr>
      <w:r>
        <w:rPr>
          <w:lang w:eastAsia="zh-CN"/>
        </w:rPr>
        <w:t xml:space="preserve">5G </w:t>
      </w:r>
      <w:r>
        <w:rPr>
          <w:rFonts w:hint="eastAsia"/>
          <w:lang w:eastAsia="zh-CN"/>
        </w:rPr>
        <w:t>DDNMF</w:t>
      </w:r>
      <w:r>
        <w:rPr>
          <w:rFonts w:hint="eastAsia"/>
          <w:lang w:eastAsia="zh-CN"/>
        </w:rPr>
        <w:tab/>
      </w:r>
      <w:r>
        <w:rPr>
          <w:lang w:eastAsia="zh-CN"/>
        </w:rPr>
        <w:t xml:space="preserve">5G </w:t>
      </w:r>
      <w:r>
        <w:rPr>
          <w:rFonts w:hint="eastAsia"/>
          <w:lang w:eastAsia="zh-CN"/>
        </w:rPr>
        <w:t>Direct Discovery Name Management Function</w:t>
      </w:r>
    </w:p>
    <w:p w14:paraId="373EAA45" w14:textId="09BD3D54" w:rsidR="002B01C7" w:rsidRDefault="002B01C7">
      <w:pPr>
        <w:pStyle w:val="EW"/>
      </w:pPr>
      <w:r w:rsidRPr="0093004C">
        <w:t>AS layer</w:t>
      </w:r>
      <w:r w:rsidRPr="0093004C">
        <w:tab/>
        <w:t>Access Stratum layer</w:t>
      </w:r>
    </w:p>
    <w:p w14:paraId="6EE5E847" w14:textId="77777777" w:rsidR="00A43C27" w:rsidRPr="00490D98" w:rsidRDefault="00A43C27" w:rsidP="00A43C27">
      <w:pPr>
        <w:pStyle w:val="EW"/>
        <w:rPr>
          <w:lang w:eastAsia="zh-CN"/>
        </w:rPr>
      </w:pPr>
      <w:r w:rsidRPr="0093004C">
        <w:t>PDUID</w:t>
      </w:r>
      <w:r w:rsidRPr="0093004C">
        <w:tab/>
        <w:t>ProSe Discovery UE ID</w:t>
      </w:r>
    </w:p>
    <w:p w14:paraId="050CE794" w14:textId="77777777" w:rsidR="00A43C27" w:rsidRPr="0093004C" w:rsidRDefault="00A43C27" w:rsidP="00A43C27">
      <w:pPr>
        <w:pStyle w:val="EW"/>
        <w:rPr>
          <w:rFonts w:eastAsia="DengXian"/>
          <w:lang w:eastAsia="ko-KR"/>
        </w:rPr>
      </w:pPr>
      <w:r w:rsidRPr="0093004C">
        <w:rPr>
          <w:rFonts w:eastAsia="DengXian"/>
        </w:rPr>
        <w:t>PFI</w:t>
      </w:r>
      <w:r w:rsidRPr="0093004C">
        <w:rPr>
          <w:rFonts w:eastAsia="DengXian"/>
        </w:rPr>
        <w:tab/>
        <w:t>PC5 QoS Flow Identifier</w:t>
      </w:r>
    </w:p>
    <w:p w14:paraId="3BE678D6" w14:textId="54CB1F19" w:rsidR="00A43C27" w:rsidRPr="0093004C" w:rsidRDefault="00A43C27">
      <w:pPr>
        <w:pStyle w:val="EW"/>
      </w:pPr>
      <w:r w:rsidRPr="0093004C">
        <w:rPr>
          <w:rFonts w:eastAsia="DengXian"/>
        </w:rPr>
        <w:t>PQI</w:t>
      </w:r>
      <w:r w:rsidRPr="0093004C">
        <w:rPr>
          <w:rFonts w:eastAsia="DengXian"/>
        </w:rPr>
        <w:tab/>
        <w:t>PC5 5QI</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3D0E6F62" w14:textId="77777777" w:rsidR="0082318B" w:rsidRDefault="0082318B" w:rsidP="0082318B">
      <w:pPr>
        <w:pStyle w:val="EW"/>
        <w:rPr>
          <w:lang w:eastAsia="zh-CN"/>
        </w:rPr>
      </w:pPr>
      <w:r>
        <w:rPr>
          <w:rFonts w:hint="eastAsia"/>
          <w:lang w:eastAsia="zh-CN"/>
        </w:rPr>
        <w:t>RSC</w:t>
      </w:r>
      <w:r>
        <w:rPr>
          <w:rFonts w:hint="eastAsia"/>
          <w:lang w:eastAsia="zh-CN"/>
        </w:rPr>
        <w:tab/>
        <w:t>Relay Service Code</w:t>
      </w:r>
    </w:p>
    <w:p w14:paraId="6DD3E6EE" w14:textId="77777777" w:rsidR="0082318B" w:rsidRPr="00490D98" w:rsidRDefault="0082318B" w:rsidP="0082318B">
      <w:pPr>
        <w:pStyle w:val="EW"/>
        <w:rPr>
          <w:lang w:eastAsia="zh-CN"/>
        </w:rPr>
      </w:pPr>
      <w:r>
        <w:rPr>
          <w:lang w:eastAsia="zh-CN"/>
        </w:rPr>
        <w:t>RSD</w:t>
      </w:r>
      <w:r>
        <w:rPr>
          <w:lang w:eastAsia="zh-CN"/>
        </w:rPr>
        <w:tab/>
      </w:r>
      <w:r w:rsidRPr="006B6F1D">
        <w:rPr>
          <w:rFonts w:eastAsia="DengXian"/>
          <w:lang w:eastAsia="zh-CN"/>
        </w:rPr>
        <w:t>Rule Selection Descriptor</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81547887"/>
      <w:bookmarkEnd w:id="52"/>
      <w:r w:rsidRPr="0093004C">
        <w:lastRenderedPageBreak/>
        <w:t>4</w:t>
      </w:r>
      <w:r w:rsidRPr="0093004C">
        <w:tab/>
        <w:t>Architecture model and concepts</w:t>
      </w:r>
      <w:bookmarkEnd w:id="53"/>
      <w:bookmarkEnd w:id="54"/>
      <w:bookmarkEnd w:id="55"/>
      <w:bookmarkEnd w:id="56"/>
      <w:bookmarkEnd w:id="57"/>
    </w:p>
    <w:p w14:paraId="1F582CFA" w14:textId="77777777" w:rsidR="008C47BE" w:rsidRPr="0093004C"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81547888"/>
      <w:r w:rsidRPr="0093004C">
        <w:t>4.1</w:t>
      </w:r>
      <w:r w:rsidRPr="0093004C">
        <w:tab/>
        <w:t>General concept</w:t>
      </w:r>
      <w:bookmarkEnd w:id="58"/>
      <w:bookmarkEnd w:id="59"/>
      <w:bookmarkEnd w:id="60"/>
      <w:bookmarkEnd w:id="61"/>
      <w:bookmarkEnd w:id="62"/>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4D434A93" w:rsidR="008C47BE" w:rsidRPr="0093004C" w:rsidRDefault="008C47BE" w:rsidP="008C47BE">
      <w:pPr>
        <w:pStyle w:val="B1"/>
      </w:pPr>
      <w:r w:rsidRPr="0093004C">
        <w:t>-</w:t>
      </w:r>
      <w:r w:rsidRPr="0093004C">
        <w:tab/>
      </w:r>
      <w:r w:rsidR="007664E2">
        <w:t xml:space="preserve">5G </w:t>
      </w:r>
      <w:r w:rsidRPr="0093004C">
        <w:t>ProSe Direct Discovery;</w:t>
      </w:r>
    </w:p>
    <w:p w14:paraId="446D75DE" w14:textId="279C32C1" w:rsidR="008C47BE" w:rsidRPr="0093004C" w:rsidRDefault="008C47BE" w:rsidP="008C47BE">
      <w:pPr>
        <w:pStyle w:val="B1"/>
      </w:pPr>
      <w:r w:rsidRPr="0093004C">
        <w:t>-</w:t>
      </w:r>
      <w:r w:rsidRPr="0093004C">
        <w:tab/>
      </w:r>
      <w:r w:rsidR="007664E2">
        <w:t>5G</w:t>
      </w:r>
      <w:r w:rsidR="007664E2" w:rsidRPr="0093004C">
        <w:t xml:space="preserve"> </w:t>
      </w:r>
      <w:r w:rsidRPr="0093004C">
        <w:t>ProSe Direct Communication;</w:t>
      </w:r>
    </w:p>
    <w:p w14:paraId="325346DE" w14:textId="7437B62C" w:rsidR="002E2316" w:rsidRPr="0093004C" w:rsidRDefault="002E2316">
      <w:pPr>
        <w:pStyle w:val="B1"/>
      </w:pPr>
      <w:r w:rsidRPr="0093004C">
        <w:t>-</w:t>
      </w:r>
      <w:r w:rsidRPr="0093004C">
        <w:tab/>
      </w:r>
      <w:r w:rsidR="007664E2">
        <w:t>5G</w:t>
      </w:r>
      <w:r w:rsidR="007664E2" w:rsidRPr="0093004C">
        <w:t xml:space="preserve"> </w:t>
      </w:r>
      <w:r w:rsidRPr="0093004C">
        <w:t>ProSe UE-to-Network Relay</w:t>
      </w:r>
      <w:r w:rsidR="00BD07AE" w:rsidRPr="0093004C">
        <w:rPr>
          <w:lang w:eastAsia="zh-CN"/>
        </w:rPr>
        <w:t>.</w:t>
      </w:r>
    </w:p>
    <w:p w14:paraId="364FA9AE" w14:textId="77777777" w:rsidR="008C47BE" w:rsidRPr="0093004C"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81547889"/>
      <w:r w:rsidRPr="0093004C">
        <w:t>4.2</w:t>
      </w:r>
      <w:r w:rsidRPr="0093004C">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93004C"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81547890"/>
      <w:r w:rsidRPr="0093004C">
        <w:t>4.2.1</w:t>
      </w:r>
      <w:r w:rsidRPr="0093004C">
        <w:tab/>
      </w:r>
      <w:r w:rsidRPr="0093004C">
        <w:rPr>
          <w:lang w:eastAsia="zh-CN"/>
        </w:rPr>
        <w:t>Non-roaming reference architecture</w:t>
      </w:r>
      <w:bookmarkEnd w:id="72"/>
      <w:bookmarkEnd w:id="73"/>
      <w:bookmarkEnd w:id="74"/>
      <w:bookmarkEnd w:id="75"/>
      <w:bookmarkEnd w:id="83"/>
    </w:p>
    <w:p w14:paraId="47C35026" w14:textId="65DF1B3F" w:rsidR="008C47BE" w:rsidRPr="0093004C" w:rsidRDefault="008C47BE" w:rsidP="008C47BE">
      <w:pPr>
        <w:rPr>
          <w:lang w:eastAsia="zh-CN"/>
        </w:rPr>
      </w:pPr>
      <w:r w:rsidRPr="0093004C">
        <w:rPr>
          <w:lang w:eastAsia="zh-CN"/>
        </w:rPr>
        <w:t>Figure 4.2.1-1 shows the high-level view of the non-roaming 5G System architecture for Proximity-based Services (ProSe)</w:t>
      </w:r>
      <w:r w:rsidR="00A46EFE" w:rsidRPr="0055689D">
        <w:t xml:space="preserve"> </w:t>
      </w:r>
      <w:r w:rsidR="00A46EFE" w:rsidRPr="009E0DE1">
        <w:t>with service-based interfaces within the Control Plane</w:t>
      </w:r>
      <w:r w:rsidRPr="0093004C">
        <w:rPr>
          <w:lang w:eastAsia="zh-CN"/>
        </w:rPr>
        <w:t>. In this figure, UE A and UE B use a subscription of the same PLMN.</w:t>
      </w:r>
    </w:p>
    <w:bookmarkStart w:id="84" w:name="_MON_1688985784"/>
    <w:bookmarkStart w:id="85" w:name="_MON_1688984801"/>
    <w:bookmarkStart w:id="86" w:name="_MON_1688984820"/>
    <w:bookmarkStart w:id="87" w:name="_MON_1688984827"/>
    <w:bookmarkStart w:id="88" w:name="_MON_1688984857"/>
    <w:bookmarkStart w:id="89" w:name="_MON_1688984884"/>
    <w:bookmarkStart w:id="90" w:name="_MON_1688984941"/>
    <w:bookmarkStart w:id="91" w:name="_MON_1688984947"/>
    <w:bookmarkStart w:id="92" w:name="_MON_1688985670"/>
    <w:bookmarkEnd w:id="84"/>
    <w:bookmarkEnd w:id="85"/>
    <w:bookmarkEnd w:id="86"/>
    <w:bookmarkEnd w:id="87"/>
    <w:bookmarkEnd w:id="88"/>
    <w:bookmarkEnd w:id="89"/>
    <w:bookmarkEnd w:id="90"/>
    <w:bookmarkEnd w:id="91"/>
    <w:bookmarkEnd w:id="92"/>
    <w:bookmarkStart w:id="93" w:name="_MON_1688985730"/>
    <w:bookmarkEnd w:id="93"/>
    <w:p w14:paraId="6C2E3E55" w14:textId="3876BA90" w:rsidR="00737989" w:rsidRPr="0093004C" w:rsidRDefault="00737989" w:rsidP="008C47BE">
      <w:pPr>
        <w:pStyle w:val="TH"/>
      </w:pPr>
      <w:r w:rsidRPr="0093004C">
        <w:object w:dxaOrig="7461" w:dyaOrig="7580" w14:anchorId="64F57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9pt;height:377.65pt" o:ole="">
            <v:imagedata r:id="rId11" o:title=""/>
          </v:shape>
          <o:OLEObject Type="Embed" ProgID="Word.Picture.8" ShapeID="_x0000_i1025" DrawAspect="Content" ObjectID="_1692161286" r:id="rId12"/>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lastRenderedPageBreak/>
        <w:t>Figure 4.2.1-2 shows the high-level view of the non-roaming 5G System architecture for Proximity-based Services (ProSe) in reference point representation. In this figure, UE A and UE B use a subscription of the same PLMN.</w:t>
      </w:r>
    </w:p>
    <w:bookmarkStart w:id="94" w:name="_MON_1688986530"/>
    <w:bookmarkStart w:id="95" w:name="_MON_1688986636"/>
    <w:bookmarkStart w:id="96" w:name="_MON_1688986645"/>
    <w:bookmarkStart w:id="97" w:name="_MON_1688986761"/>
    <w:bookmarkStart w:id="98" w:name="_MON_1688986796"/>
    <w:bookmarkStart w:id="99" w:name="_MON_1690036078"/>
    <w:bookmarkStart w:id="100" w:name="_MON_1688985027"/>
    <w:bookmarkStart w:id="101" w:name="_MON_1688985244"/>
    <w:bookmarkStart w:id="102" w:name="_MON_1688985302"/>
    <w:bookmarkStart w:id="103" w:name="_MON_1688985305"/>
    <w:bookmarkStart w:id="104" w:name="_MON_1688985397"/>
    <w:bookmarkStart w:id="105" w:name="_MON_1688985440"/>
    <w:bookmarkStart w:id="106" w:name="_MON_1688985443"/>
    <w:bookmarkStart w:id="107" w:name="_MON_1688985470"/>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531"/>
    <w:bookmarkEnd w:id="108"/>
    <w:p w14:paraId="0626409D" w14:textId="16FE653C" w:rsidR="008C47BE" w:rsidRPr="0093004C" w:rsidRDefault="00431A86" w:rsidP="008C47BE">
      <w:pPr>
        <w:pStyle w:val="TH"/>
      </w:pPr>
      <w:r w:rsidRPr="0093004C">
        <w:object w:dxaOrig="6946" w:dyaOrig="4959" w14:anchorId="3EEB1010">
          <v:shape id="_x0000_i1026" type="#_x0000_t75" style="width:347.1pt;height:245.9pt" o:ole="">
            <v:imagedata r:id="rId13" o:title=""/>
          </v:shape>
          <o:OLEObject Type="Embed" ProgID="Word.Picture.8" ShapeID="_x0000_i1026" DrawAspect="Content" ObjectID="_1692161287" r:id="rId14"/>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81547891"/>
      <w:r w:rsidRPr="0093004C">
        <w:t>4.2.2</w:t>
      </w:r>
      <w:r w:rsidRPr="0093004C">
        <w:tab/>
      </w:r>
      <w:r w:rsidRPr="0093004C">
        <w:rPr>
          <w:lang w:eastAsia="zh-CN"/>
        </w:rPr>
        <w:t>Roaming reference architecture</w:t>
      </w:r>
      <w:bookmarkEnd w:id="109"/>
      <w:bookmarkEnd w:id="110"/>
      <w:bookmarkEnd w:id="111"/>
      <w:bookmarkEnd w:id="112"/>
      <w:bookmarkEnd w:id="113"/>
      <w:bookmarkEnd w:id="114"/>
    </w:p>
    <w:p w14:paraId="5A2DADC5" w14:textId="3D39018E" w:rsidR="008C47BE" w:rsidRPr="0093004C" w:rsidRDefault="008C47BE" w:rsidP="008C47BE">
      <w:r w:rsidRPr="0093004C">
        <w:t>Figure 4.2.2-1 show</w:t>
      </w:r>
      <w:r w:rsidR="00431A86">
        <w:t>s</w:t>
      </w:r>
      <w:r w:rsidRPr="0093004C">
        <w:t xml:space="preserve"> the high-level view of the roaming 5G System architecture for Proximity-based Services (ProSe)</w:t>
      </w:r>
      <w:r w:rsidR="00431A86" w:rsidRPr="00431A86">
        <w:t xml:space="preserve"> </w:t>
      </w:r>
      <w:r w:rsidR="00431A86" w:rsidRPr="009E0DE1">
        <w:t>with service-based interfaces within the Control Plane</w:t>
      </w:r>
      <w:r w:rsidRPr="0093004C">
        <w:t>. In the figure, UE A uses a subscription of HPLMN.</w:t>
      </w:r>
    </w:p>
    <w:bookmarkStart w:id="115" w:name="_MON_1688989086"/>
    <w:bookmarkStart w:id="116" w:name="_MON_1688989099"/>
    <w:bookmarkStart w:id="117" w:name="_MON_1688989115"/>
    <w:bookmarkStart w:id="118" w:name="_MON_1688988964"/>
    <w:bookmarkStart w:id="119" w:name="_MON_1688989055"/>
    <w:bookmarkEnd w:id="115"/>
    <w:bookmarkEnd w:id="116"/>
    <w:bookmarkEnd w:id="117"/>
    <w:bookmarkEnd w:id="118"/>
    <w:bookmarkEnd w:id="119"/>
    <w:bookmarkStart w:id="120" w:name="_MON_1688989057"/>
    <w:bookmarkEnd w:id="120"/>
    <w:p w14:paraId="257053AE" w14:textId="134E9F2C" w:rsidR="008C47BE" w:rsidRPr="0093004C" w:rsidRDefault="009275E5" w:rsidP="008C47BE">
      <w:pPr>
        <w:pStyle w:val="TH"/>
      </w:pPr>
      <w:r w:rsidRPr="0093004C">
        <w:object w:dxaOrig="7938" w:dyaOrig="7085" w14:anchorId="602C01D1">
          <v:shape id="_x0000_i1027" type="#_x0000_t75" style="width:396pt;height:351.85pt" o:ole="">
            <v:imagedata r:id="rId15" o:title=""/>
          </v:shape>
          <o:OLEObject Type="Embed" ProgID="Word.Picture.8" ShapeID="_x0000_i1027" DrawAspect="Content" ObjectID="_1692161288" r:id="rId16"/>
        </w:object>
      </w:r>
    </w:p>
    <w:p w14:paraId="61471060" w14:textId="387E6113" w:rsidR="008C47BE" w:rsidRPr="0093004C" w:rsidRDefault="008C47BE" w:rsidP="008C47BE">
      <w:pPr>
        <w:pStyle w:val="TF"/>
      </w:pPr>
      <w:r w:rsidRPr="0093004C">
        <w:t xml:space="preserve">Figure 4.2.2-1: </w:t>
      </w:r>
      <w:r w:rsidR="009E7AA7">
        <w:t>R</w:t>
      </w:r>
      <w:r w:rsidRPr="0093004C">
        <w:t>oaming 5G System architecture for Proximity-based Services</w:t>
      </w:r>
    </w:p>
    <w:p w14:paraId="7E4C2EBA" w14:textId="77777777" w:rsidR="008C47BE" w:rsidRPr="0093004C"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81547892"/>
      <w:r w:rsidRPr="0093004C">
        <w:t>4.2.3</w:t>
      </w:r>
      <w:r w:rsidRPr="0093004C">
        <w:tab/>
      </w:r>
      <w:r w:rsidRPr="0093004C">
        <w:rPr>
          <w:lang w:eastAsia="zh-CN"/>
        </w:rPr>
        <w:t>Inter-PLMN reference architecture</w:t>
      </w:r>
      <w:bookmarkEnd w:id="121"/>
      <w:bookmarkEnd w:id="122"/>
      <w:bookmarkEnd w:id="123"/>
      <w:bookmarkEnd w:id="124"/>
      <w:bookmarkEnd w:id="125"/>
      <w:bookmarkEnd w:id="126"/>
    </w:p>
    <w:p w14:paraId="4BA99F70" w14:textId="5AF7A6B0" w:rsidR="008C47BE" w:rsidRPr="0093004C" w:rsidRDefault="008C47BE" w:rsidP="008C47BE">
      <w:pPr>
        <w:rPr>
          <w:noProof/>
          <w:lang w:eastAsia="zh-CN"/>
        </w:rPr>
      </w:pPr>
      <w:r w:rsidRPr="0093004C">
        <w:rPr>
          <w:noProof/>
          <w:lang w:eastAsia="zh-CN"/>
        </w:rPr>
        <w:t>The following figure 4.2.3-1 show the high level view of the non-roaming inter-PLMN architecture</w:t>
      </w:r>
      <w:r w:rsidR="00781DEA" w:rsidRPr="00F55DDF">
        <w:t xml:space="preserve"> </w:t>
      </w:r>
      <w:r w:rsidR="00781DEA" w:rsidRPr="009E0DE1">
        <w:t>with service-based interfaces within the Control Plane</w:t>
      </w:r>
      <w:r w:rsidRPr="0093004C">
        <w:rPr>
          <w:noProof/>
          <w:lang w:eastAsia="zh-CN"/>
        </w:rPr>
        <w:t>. In this figure, PLMN A is the HPLMN of UE A and PLMN B is the HPLMN of UE B.</w:t>
      </w:r>
    </w:p>
    <w:bookmarkStart w:id="127" w:name="_MON_1688990190"/>
    <w:bookmarkStart w:id="128" w:name="_MON_1688990258"/>
    <w:bookmarkStart w:id="129" w:name="_MON_1688990276"/>
    <w:bookmarkEnd w:id="127"/>
    <w:bookmarkEnd w:id="128"/>
    <w:bookmarkEnd w:id="129"/>
    <w:bookmarkStart w:id="130" w:name="_MON_1688990142"/>
    <w:bookmarkEnd w:id="130"/>
    <w:p w14:paraId="501BA1D3" w14:textId="1F4F9A46" w:rsidR="00AD1801" w:rsidRPr="0093004C" w:rsidRDefault="00AD1801" w:rsidP="008C47BE">
      <w:pPr>
        <w:pStyle w:val="TH"/>
      </w:pPr>
      <w:r w:rsidRPr="0093004C">
        <w:object w:dxaOrig="9781" w:dyaOrig="8219" w14:anchorId="2716588B">
          <v:shape id="_x0000_i1028" type="#_x0000_t75" style="width:479.55pt;height:401.45pt" o:ole="">
            <v:imagedata r:id="rId17" o:title=""/>
          </v:shape>
          <o:OLEObject Type="Embed" ProgID="Word.Picture.8" ShapeID="_x0000_i1028" DrawAspect="Content" ObjectID="_1692161289" r:id="rId18"/>
        </w:object>
      </w:r>
    </w:p>
    <w:p w14:paraId="1FC3AF3C" w14:textId="4B70C595" w:rsidR="008C47BE" w:rsidRPr="0093004C" w:rsidRDefault="008C47BE" w:rsidP="008C47BE">
      <w:pPr>
        <w:pStyle w:val="TF"/>
      </w:pPr>
      <w:r w:rsidRPr="0093004C">
        <w:t xml:space="preserve">Figure 4.2.3-1: </w:t>
      </w:r>
      <w:r w:rsidR="00A413F9">
        <w:rPr>
          <w:noProof/>
          <w:lang w:eastAsia="zh-CN"/>
        </w:rPr>
        <w:t>N</w:t>
      </w:r>
      <w:r w:rsidRPr="0093004C">
        <w:rPr>
          <w:noProof/>
          <w:lang w:eastAsia="zh-CN"/>
        </w:rPr>
        <w:t>on-roaming</w:t>
      </w:r>
      <w:r w:rsidRPr="0093004C">
        <w:rPr>
          <w:lang w:eastAsia="zh-CN"/>
        </w:rPr>
        <w:t xml:space="preserve"> Inter-PLMN</w:t>
      </w:r>
      <w:r w:rsidRPr="0093004C">
        <w:t xml:space="preserve"> 5G System architecture for Proximity-based Services</w:t>
      </w:r>
    </w:p>
    <w:p w14:paraId="312642A0" w14:textId="72FF5D13" w:rsidR="008C47BE" w:rsidRPr="0093004C" w:rsidRDefault="008C47BE" w:rsidP="008C47BE">
      <w:r w:rsidRPr="0093004C">
        <w:t>Figure 4.2.3-2 shows the high level view of the roaming architecture</w:t>
      </w:r>
      <w:r w:rsidR="002F3E65" w:rsidRPr="00DA0818">
        <w:t xml:space="preserve"> </w:t>
      </w:r>
      <w:r w:rsidR="002F3E65" w:rsidRPr="009E0DE1">
        <w:t>with service-based interfaces within the Control Plane</w:t>
      </w:r>
      <w:r w:rsidRPr="0093004C">
        <w:t>. In this figure, UE A uses a subscription of PLMN A and UE B uses a subscription of PLMN B; UE A is roaming in PLMN C while UE B is not roaming.</w:t>
      </w:r>
    </w:p>
    <w:bookmarkStart w:id="131" w:name="_MON_1688990566"/>
    <w:bookmarkStart w:id="132" w:name="_MON_1688990617"/>
    <w:bookmarkStart w:id="133" w:name="_MON_1688990638"/>
    <w:bookmarkStart w:id="134" w:name="_MON_1688990859"/>
    <w:bookmarkStart w:id="135" w:name="_MON_1688990889"/>
    <w:bookmarkStart w:id="136" w:name="_MON_1688990951"/>
    <w:bookmarkStart w:id="137" w:name="_MON_1688990955"/>
    <w:bookmarkStart w:id="138" w:name="_MON_1688990984"/>
    <w:bookmarkEnd w:id="131"/>
    <w:bookmarkEnd w:id="132"/>
    <w:bookmarkEnd w:id="133"/>
    <w:bookmarkEnd w:id="134"/>
    <w:bookmarkEnd w:id="135"/>
    <w:bookmarkEnd w:id="136"/>
    <w:bookmarkEnd w:id="137"/>
    <w:bookmarkEnd w:id="138"/>
    <w:bookmarkStart w:id="139" w:name="_MON_1688990995"/>
    <w:bookmarkEnd w:id="139"/>
    <w:p w14:paraId="4361235E" w14:textId="0DB363E8" w:rsidR="002F2B5C" w:rsidRPr="0093004C" w:rsidRDefault="002F2B5C" w:rsidP="008C47BE">
      <w:pPr>
        <w:pStyle w:val="TH"/>
      </w:pPr>
      <w:r w:rsidRPr="0093004C">
        <w:object w:dxaOrig="9781" w:dyaOrig="8219" w14:anchorId="57CDD00D">
          <v:shape id="_x0000_i1029" type="#_x0000_t75" style="width:479.55pt;height:401.45pt" o:ole="">
            <v:imagedata r:id="rId19" o:title=""/>
          </v:shape>
          <o:OLEObject Type="Embed" ProgID="Word.Picture.8" ShapeID="_x0000_i1029" DrawAspect="Content" ObjectID="_1692161290" r:id="rId20"/>
        </w:object>
      </w:r>
    </w:p>
    <w:p w14:paraId="0174BC3F" w14:textId="2ABF3DF2" w:rsidR="008C47BE" w:rsidRPr="0093004C" w:rsidRDefault="008C47BE" w:rsidP="008C47BE">
      <w:pPr>
        <w:pStyle w:val="TF"/>
      </w:pPr>
      <w:r w:rsidRPr="0093004C">
        <w:t xml:space="preserve">Figure 4.2.3-2: </w:t>
      </w:r>
      <w:r w:rsidR="002F2B5C">
        <w:rPr>
          <w:noProof/>
          <w:lang w:eastAsia="zh-CN"/>
        </w:rPr>
        <w:t>R</w:t>
      </w:r>
      <w:r w:rsidRPr="0093004C">
        <w:rPr>
          <w:noProof/>
          <w:lang w:eastAsia="zh-CN"/>
        </w:rPr>
        <w:t>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140" w:name="_Toc69883459"/>
      <w:bookmarkStart w:id="141" w:name="_Toc73625467"/>
      <w:bookmarkStart w:id="142" w:name="_Toc81547893"/>
      <w:r w:rsidRPr="0093004C">
        <w:t>4.2.4</w:t>
      </w:r>
      <w:r w:rsidRPr="0093004C">
        <w:tab/>
      </w:r>
      <w:r w:rsidRPr="0093004C">
        <w:rPr>
          <w:lang w:eastAsia="zh-CN"/>
        </w:rPr>
        <w:t>AF-based service parameter provisioning</w:t>
      </w:r>
      <w:bookmarkEnd w:id="140"/>
      <w:bookmarkEnd w:id="141"/>
      <w:bookmarkEnd w:id="142"/>
    </w:p>
    <w:p w14:paraId="4FF7B3BB" w14:textId="183AF701" w:rsidR="008C47BE" w:rsidRPr="0093004C" w:rsidRDefault="008C47BE" w:rsidP="008C47BE">
      <w:r w:rsidRPr="0093004C">
        <w:t xml:space="preserve">The 5G System provides NEF services to enable communication between NFs in the PLMN and a ProSe Application Server. Figure 4.2.4-1 shows the high level view of AF-based service parameter provisioning for </w:t>
      </w:r>
      <w:r w:rsidR="00E17373">
        <w:t>5G</w:t>
      </w:r>
      <w:r w:rsidR="00E17373" w:rsidRPr="0093004C">
        <w:t xml:space="preserve"> </w:t>
      </w:r>
      <w:r w:rsidRPr="0093004C">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93004C" w:rsidRDefault="008C47BE" w:rsidP="008C47BE">
      <w:pPr>
        <w:pStyle w:val="TH"/>
      </w:pPr>
      <w:r w:rsidRPr="0093004C">
        <w:object w:dxaOrig="3986" w:dyaOrig="4908" w14:anchorId="04FF09DA">
          <v:shape id="_x0000_i1030" type="#_x0000_t75" style="width:196.3pt;height:245.2pt" o:ole="">
            <v:imagedata r:id="rId21" o:title=""/>
          </v:shape>
          <o:OLEObject Type="Embed" ProgID="Word.Document.12" ShapeID="_x0000_i1030" DrawAspect="Content" ObjectID="_1692161291" r:id="rId22">
            <o:FieldCodes>\s</o:FieldCodes>
          </o:OLEObject>
        </w:object>
      </w:r>
    </w:p>
    <w:p w14:paraId="3E5B9BA3" w14:textId="57E97C9F" w:rsidR="008C47BE" w:rsidRPr="0093004C" w:rsidRDefault="008C47BE" w:rsidP="008C47BE">
      <w:pPr>
        <w:pStyle w:val="TF"/>
      </w:pPr>
      <w:r w:rsidRPr="0093004C">
        <w:t xml:space="preserve">Figure 4.2.4-1: 5G System architecture for AF-based service parameter provisioning for </w:t>
      </w:r>
      <w:r w:rsidR="00E17373">
        <w:t>5G</w:t>
      </w:r>
      <w:r w:rsidR="00E17373" w:rsidRPr="0093004C">
        <w:t xml:space="preserve"> </w:t>
      </w:r>
      <w:r w:rsidRPr="0093004C">
        <w:t>ProSe communications</w:t>
      </w:r>
    </w:p>
    <w:p w14:paraId="5B6EA20B" w14:textId="77777777" w:rsidR="008C47BE" w:rsidRPr="0093004C" w:rsidRDefault="008C47BE" w:rsidP="0093004C">
      <w:pPr>
        <w:pStyle w:val="Heading3"/>
      </w:pPr>
      <w:bookmarkStart w:id="144" w:name="_Toc60323247"/>
      <w:bookmarkStart w:id="145" w:name="_Toc69883460"/>
      <w:bookmarkStart w:id="146" w:name="_Toc73625468"/>
      <w:bookmarkStart w:id="147" w:name="_Toc81547894"/>
      <w:r w:rsidRPr="0093004C">
        <w:rPr>
          <w:lang w:eastAsia="ko-KR"/>
        </w:rPr>
        <w:t>4.2.5</w:t>
      </w:r>
      <w:r w:rsidRPr="0093004C">
        <w:rPr>
          <w:lang w:eastAsia="ko-KR"/>
        </w:rPr>
        <w:tab/>
      </w:r>
      <w:r w:rsidRPr="0093004C">
        <w:t>Reference points</w:t>
      </w:r>
      <w:bookmarkEnd w:id="144"/>
      <w:bookmarkEnd w:id="145"/>
      <w:bookmarkEnd w:id="146"/>
      <w:bookmarkEnd w:id="147"/>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58117C9F" w:rsidR="008C47BE"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6FE9F65C" w14:textId="77777777" w:rsidR="00DE113C" w:rsidRPr="00232FA3" w:rsidRDefault="00DE113C" w:rsidP="00DE113C">
      <w:pPr>
        <w:pStyle w:val="NO"/>
        <w:rPr>
          <w:rFonts w:eastAsia="SimSun"/>
          <w:lang w:eastAsia="zh-CN"/>
        </w:rPr>
      </w:pPr>
      <w:r w:rsidRPr="0093004C">
        <w:rPr>
          <w:b/>
        </w:rPr>
        <w:t>N</w:t>
      </w:r>
      <w:r>
        <w:rPr>
          <w:rFonts w:eastAsia="SimSun" w:hint="eastAsia"/>
          <w:b/>
          <w:lang w:eastAsia="zh-CN"/>
        </w:rPr>
        <w:t>pc2</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t>5G</w:t>
      </w:r>
      <w:r w:rsidRPr="0093004C">
        <w:t xml:space="preserve"> ProSe Direct Discovery.</w:t>
      </w:r>
    </w:p>
    <w:p w14:paraId="045CF900" w14:textId="6AB16FA9" w:rsidR="008C47BE" w:rsidRPr="0093004C" w:rsidRDefault="00606319" w:rsidP="00326948">
      <w:pPr>
        <w:pStyle w:val="NO"/>
      </w:pPr>
      <w:r w:rsidRPr="0093004C">
        <w:rPr>
          <w:b/>
        </w:rPr>
        <w:t>N</w:t>
      </w:r>
      <w:r w:rsidR="00DE113C" w:rsidRPr="00232FA3">
        <w:rPr>
          <w:rFonts w:eastAsia="SimSun" w:hint="eastAsia"/>
          <w:b/>
          <w:lang w:eastAsia="zh-CN"/>
        </w:rPr>
        <w:t>pc4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34159C68" w:rsidR="008C47BE" w:rsidRPr="0093004C" w:rsidRDefault="00606319" w:rsidP="008C47BE">
      <w:pPr>
        <w:pStyle w:val="NO"/>
      </w:pPr>
      <w:r w:rsidRPr="0093004C">
        <w:rPr>
          <w:b/>
        </w:rPr>
        <w:t>N</w:t>
      </w:r>
      <w:r w:rsidR="008B7122" w:rsidRPr="00232FA3">
        <w:rPr>
          <w:rFonts w:eastAsia="SimSun" w:hint="eastAsia"/>
          <w:b/>
          <w:lang w:eastAsia="zh-CN"/>
        </w:rPr>
        <w:t>pc6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3C1E1ED8" w:rsidR="008C47BE" w:rsidRDefault="00606319" w:rsidP="008C47BE">
      <w:pPr>
        <w:pStyle w:val="NO"/>
      </w:pPr>
      <w:r w:rsidRPr="0093004C">
        <w:rPr>
          <w:b/>
        </w:rPr>
        <w:t>N</w:t>
      </w:r>
      <w:r w:rsidR="00D27E06" w:rsidRPr="00232FA3">
        <w:rPr>
          <w:rFonts w:eastAsia="SimSun" w:hint="eastAsia"/>
          <w:b/>
          <w:lang w:eastAsia="zh-CN"/>
        </w:rPr>
        <w:t>pc7</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pPr>
      <w:r w:rsidRPr="00395A71">
        <w:rPr>
          <w:b/>
        </w:rPr>
        <w:t>N</w:t>
      </w:r>
      <w:r w:rsidRPr="00232FA3">
        <w:rPr>
          <w:rFonts w:eastAsia="SimSun"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55D9A10F" w14:textId="6FC39690" w:rsidR="008C47BE" w:rsidRPr="0093004C" w:rsidRDefault="008C47BE" w:rsidP="008C47BE">
      <w:pPr>
        <w:pStyle w:val="NO"/>
      </w:pPr>
      <w:r w:rsidRPr="0093004C">
        <w:t>NOTE:</w:t>
      </w:r>
      <w:r w:rsidRPr="0093004C">
        <w:tab/>
      </w:r>
      <w:r w:rsidR="00F7210F" w:rsidRPr="0093004C">
        <w:t>N</w:t>
      </w:r>
      <w:r w:rsidR="00E05685">
        <w:rPr>
          <w:rFonts w:eastAsia="SimSun" w:hint="eastAsia"/>
          <w:lang w:eastAsia="zh-CN"/>
        </w:rPr>
        <w:t>pc2</w:t>
      </w:r>
      <w:r w:rsidR="00F7210F" w:rsidRPr="0093004C">
        <w:t xml:space="preserve">, </w:t>
      </w:r>
      <w:r w:rsidRPr="0093004C">
        <w:t>N</w:t>
      </w:r>
      <w:r w:rsidR="00DE3731">
        <w:rPr>
          <w:rFonts w:eastAsia="SimSun" w:hint="eastAsia"/>
          <w:lang w:eastAsia="zh-CN"/>
        </w:rPr>
        <w:t>pc</w:t>
      </w:r>
      <w:r w:rsidR="004D4F67" w:rsidRPr="0093004C">
        <w:t>4</w:t>
      </w:r>
      <w:r w:rsidRPr="0093004C">
        <w:t xml:space="preserve">, </w:t>
      </w:r>
      <w:r w:rsidR="00E6344A" w:rsidRPr="00EB367B">
        <w:rPr>
          <w:rFonts w:eastAsia="SimSun"/>
        </w:rPr>
        <w:t>N</w:t>
      </w:r>
      <w:r w:rsidR="00E6344A">
        <w:rPr>
          <w:rFonts w:eastAsia="SimSun" w:hint="eastAsia"/>
          <w:lang w:eastAsia="zh-CN"/>
        </w:rPr>
        <w:t>pc6</w:t>
      </w:r>
      <w:r w:rsidR="00E6344A" w:rsidRPr="00EB367B">
        <w:rPr>
          <w:rFonts w:eastAsia="SimSun" w:hint="eastAsia"/>
          <w:lang w:eastAsia="zh-CN"/>
        </w:rPr>
        <w:t>, N</w:t>
      </w:r>
      <w:r w:rsidR="00E6344A">
        <w:rPr>
          <w:rFonts w:eastAsia="SimSun" w:hint="eastAsia"/>
          <w:lang w:eastAsia="zh-CN"/>
        </w:rPr>
        <w:t>pc7</w:t>
      </w:r>
      <w:r w:rsidR="00E6344A" w:rsidRPr="00EB367B">
        <w:rPr>
          <w:rFonts w:eastAsia="SimSun" w:hint="eastAsia"/>
          <w:lang w:eastAsia="zh-CN"/>
        </w:rPr>
        <w:t xml:space="preserve"> and N</w:t>
      </w:r>
      <w:r w:rsidR="00E6344A">
        <w:rPr>
          <w:rFonts w:eastAsia="SimSun" w:hint="eastAsia"/>
          <w:lang w:eastAsia="zh-CN"/>
        </w:rPr>
        <w:t>pc8</w:t>
      </w:r>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148" w:name="_Toc60323248"/>
      <w:bookmarkStart w:id="149" w:name="_Toc69883461"/>
      <w:bookmarkStart w:id="150" w:name="_Toc73625469"/>
      <w:bookmarkStart w:id="151" w:name="_Toc81547895"/>
      <w:r w:rsidRPr="0093004C">
        <w:rPr>
          <w:lang w:eastAsia="ko-KR"/>
        </w:rPr>
        <w:t>4.2.6</w:t>
      </w:r>
      <w:r w:rsidRPr="0093004C">
        <w:rPr>
          <w:lang w:eastAsia="ko-KR"/>
        </w:rPr>
        <w:tab/>
        <w:t>Service-based interfaces</w:t>
      </w:r>
      <w:bookmarkEnd w:id="148"/>
      <w:bookmarkEnd w:id="149"/>
      <w:bookmarkEnd w:id="150"/>
      <w:bookmarkEnd w:id="151"/>
    </w:p>
    <w:p w14:paraId="645914C3" w14:textId="6C9B8526"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 xml:space="preserve">manage inter-PLMN </w:t>
      </w:r>
      <w:r w:rsidR="005F4644">
        <w:t xml:space="preserve">5G </w:t>
      </w:r>
      <w:r w:rsidRPr="0093004C">
        <w:t>ProSe Direct Discovery operations</w:t>
      </w:r>
      <w:r w:rsidRPr="0093004C">
        <w:rPr>
          <w:rFonts w:eastAsia="SimSun"/>
        </w:rPr>
        <w:t>.</w:t>
      </w:r>
    </w:p>
    <w:p w14:paraId="487E6EE1" w14:textId="475727A2" w:rsidR="008C47BE" w:rsidRPr="0093004C" w:rsidRDefault="008C47BE" w:rsidP="008C47BE">
      <w:pPr>
        <w:rPr>
          <w:lang w:eastAsia="ko-KR"/>
        </w:rPr>
      </w:pPr>
      <w:r w:rsidRPr="0093004C">
        <w:rPr>
          <w:lang w:eastAsia="ko-KR"/>
        </w:rPr>
        <w:lastRenderedPageBreak/>
        <w:t xml:space="preserve">In addition to the relevant services defined in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04F0CCE8" w:rsidR="008C47BE" w:rsidRPr="0093004C" w:rsidRDefault="008C47BE" w:rsidP="008C47BE">
      <w:pPr>
        <w:pStyle w:val="NO"/>
      </w:pPr>
      <w:r w:rsidRPr="0093004C">
        <w:rPr>
          <w:b/>
        </w:rPr>
        <w:t>Nudm</w:t>
      </w:r>
      <w:r w:rsidRPr="0093004C">
        <w:t>:</w:t>
      </w:r>
      <w:r w:rsidRPr="0093004C">
        <w:tab/>
        <w:t xml:space="preserve">Services provided by UDM are used to get </w:t>
      </w:r>
      <w:r w:rsidR="005F4644">
        <w:t xml:space="preserve">5G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w:t>
      </w:r>
      <w:r w:rsidR="00A27797">
        <w:t xml:space="preserve">, and to provide </w:t>
      </w:r>
      <w:r w:rsidR="00A27797" w:rsidRPr="0093004C">
        <w:rPr>
          <w:noProof/>
          <w:lang w:eastAsia="ko-KR"/>
        </w:rPr>
        <w:t>ProSe Service</w:t>
      </w:r>
      <w:r w:rsidR="00A27797" w:rsidRPr="0093004C">
        <w:t xml:space="preserve"> related subscription information to </w:t>
      </w:r>
      <w:r w:rsidR="00A27797">
        <w:t xml:space="preserve">5G DDNMF for the authorisation of </w:t>
      </w:r>
      <w:r w:rsidR="007664E2">
        <w:t xml:space="preserve">5G </w:t>
      </w:r>
      <w:r w:rsidR="00A27797">
        <w:t xml:space="preserve">ProSe </w:t>
      </w:r>
      <w:r w:rsidR="00A27797" w:rsidRPr="0093004C">
        <w:t>Direct Discovery</w:t>
      </w:r>
      <w:r w:rsidR="00A27797">
        <w:t xml:space="preserve"> requests</w:t>
      </w:r>
      <w:r w:rsidRPr="0093004C">
        <w:t xml:space="preserve">. The subscription information </w:t>
      </w:r>
      <w:r w:rsidRPr="0093004C">
        <w:rPr>
          <w:lang w:eastAsia="zh-CN"/>
        </w:rPr>
        <w:t>is</w:t>
      </w:r>
      <w:r w:rsidRPr="0093004C">
        <w:t xml:space="preserve"> described in </w:t>
      </w:r>
      <w:r w:rsidR="00395A71" w:rsidRPr="0093004C">
        <w:t>TS</w:t>
      </w:r>
      <w:r w:rsidR="00395A71">
        <w:t> </w:t>
      </w:r>
      <w:r w:rsidR="00395A71" w:rsidRPr="0093004C">
        <w:t>23.502</w:t>
      </w:r>
      <w:r w:rsidR="00395A71">
        <w:t> </w:t>
      </w:r>
      <w:r w:rsidR="00395A71" w:rsidRPr="0093004C">
        <w:t>[</w:t>
      </w:r>
      <w:r w:rsidRPr="0093004C">
        <w:t>5].</w:t>
      </w:r>
    </w:p>
    <w:p w14:paraId="3BAEAC2D" w14:textId="568BF230"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005F4644">
        <w:t xml:space="preserve">5G </w:t>
      </w:r>
      <w:r w:rsidRPr="0093004C">
        <w:rPr>
          <w:noProof/>
          <w:lang w:eastAsia="ko-KR"/>
        </w:rPr>
        <w:t>ProSe Service</w:t>
      </w:r>
      <w:r w:rsidRPr="0093004C">
        <w:t xml:space="preserve"> related parameters to V-PCF for the UE and NG-RAN in the roaming case</w:t>
      </w:r>
      <w:r w:rsidR="00565412">
        <w:rPr>
          <w:rFonts w:eastAsia="DengXian"/>
        </w:rPr>
        <w:t xml:space="preserve">, </w:t>
      </w:r>
      <w:r w:rsidR="00565412" w:rsidRPr="00A215C9">
        <w:rPr>
          <w:rFonts w:eastAsia="DengXian"/>
        </w:rPr>
        <w:t xml:space="preserve">and to enable </w:t>
      </w:r>
      <w:r w:rsidR="00565412">
        <w:rPr>
          <w:rFonts w:eastAsia="DengXian"/>
        </w:rPr>
        <w:t xml:space="preserve">the </w:t>
      </w:r>
      <w:r w:rsidR="00565412" w:rsidRPr="00A215C9">
        <w:rPr>
          <w:rFonts w:eastAsia="DengXian"/>
        </w:rPr>
        <w:t xml:space="preserve">5G DDNMF </w:t>
      </w:r>
      <w:r w:rsidR="00565412">
        <w:rPr>
          <w:rFonts w:eastAsia="DengXian"/>
        </w:rPr>
        <w:t xml:space="preserve">to </w:t>
      </w:r>
      <w:r w:rsidR="00565412" w:rsidRPr="00A215C9">
        <w:rPr>
          <w:rFonts w:eastAsia="DengXian"/>
        </w:rPr>
        <w:t xml:space="preserve">get </w:t>
      </w:r>
      <w:r w:rsidR="00565412">
        <w:rPr>
          <w:rFonts w:eastAsia="DengXian"/>
        </w:rPr>
        <w:t xml:space="preserve">a </w:t>
      </w:r>
      <w:r w:rsidR="00565412" w:rsidRPr="00A215C9">
        <w:rPr>
          <w:rFonts w:eastAsia="DengXian"/>
        </w:rPr>
        <w:t>PDUID or be notified o</w:t>
      </w:r>
      <w:r w:rsidR="00565412">
        <w:rPr>
          <w:rFonts w:eastAsia="DengXian"/>
        </w:rPr>
        <w:t>f</w:t>
      </w:r>
      <w:r w:rsidR="00565412" w:rsidRPr="00A215C9">
        <w:rPr>
          <w:rFonts w:eastAsia="DengXian"/>
        </w:rPr>
        <w:t xml:space="preserve"> PDUID change</w:t>
      </w:r>
      <w:r w:rsidRPr="0093004C">
        <w:rPr>
          <w:lang w:eastAsia="zh-CN"/>
        </w:rPr>
        <w:t>.</w:t>
      </w:r>
    </w:p>
    <w:p w14:paraId="37100E7E" w14:textId="2588783A"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005F4644">
        <w:t xml:space="preserve">5G </w:t>
      </w:r>
      <w:r w:rsidRPr="0093004C">
        <w:rPr>
          <w:noProof/>
          <w:lang w:eastAsia="ko-KR"/>
        </w:rPr>
        <w:t>ProSe Service</w:t>
      </w:r>
      <w:r w:rsidRPr="0093004C">
        <w:t xml:space="preserve"> related information as described in </w:t>
      </w:r>
      <w:r w:rsidR="00395A71" w:rsidRPr="0093004C">
        <w:t>TS</w:t>
      </w:r>
      <w:r w:rsidR="00395A71">
        <w:t> </w:t>
      </w:r>
      <w:r w:rsidR="00395A71" w:rsidRPr="0093004C">
        <w:t>23.502</w:t>
      </w:r>
      <w:r w:rsidR="00395A71">
        <w:t> </w:t>
      </w:r>
      <w:r w:rsidR="00395A71" w:rsidRPr="0093004C">
        <w:t>[</w:t>
      </w:r>
      <w:r w:rsidRPr="0093004C">
        <w:t>5].</w:t>
      </w:r>
    </w:p>
    <w:p w14:paraId="7E08D0EF" w14:textId="0B6BB62A"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005F4644">
        <w:t xml:space="preserve">5G </w:t>
      </w:r>
      <w:r w:rsidRPr="0093004C">
        <w:rPr>
          <w:noProof/>
          <w:lang w:eastAsia="ko-KR"/>
        </w:rPr>
        <w:t>ProSe Service</w:t>
      </w:r>
      <w:r w:rsidRPr="0093004C">
        <w:t xml:space="preserve"> related information of 5GC.</w:t>
      </w:r>
    </w:p>
    <w:p w14:paraId="334466DF" w14:textId="4F16CA34"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005F4644">
        <w:rPr>
          <w:lang w:eastAsia="ko-KR"/>
        </w:rPr>
        <w:t xml:space="preserve">5G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005F4644">
        <w:rPr>
          <w:lang w:eastAsia="ko-KR"/>
        </w:rPr>
        <w:t xml:space="preserve">5G </w:t>
      </w:r>
      <w:r w:rsidRPr="0093004C">
        <w:rPr>
          <w:noProof/>
          <w:lang w:eastAsia="ko-KR"/>
        </w:rPr>
        <w:t xml:space="preserve">ProSe </w:t>
      </w:r>
      <w:r w:rsidRPr="0093004C">
        <w:rPr>
          <w:lang w:eastAsia="ko-KR"/>
        </w:rPr>
        <w:t>service.</w:t>
      </w:r>
    </w:p>
    <w:p w14:paraId="622B5133" w14:textId="42E3117B"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00BD660F">
        <w:rPr>
          <w:lang w:eastAsia="ko-KR"/>
        </w:rPr>
        <w:t xml:space="preserve">5G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1BA13041" w:rsidR="005D6D6F" w:rsidRPr="0093004C" w:rsidRDefault="005D6D6F" w:rsidP="0093004C">
      <w:pPr>
        <w:pStyle w:val="Heading3"/>
        <w:rPr>
          <w:lang w:eastAsia="zh-CN"/>
        </w:rPr>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Start w:id="159" w:name="_Toc81547896"/>
      <w:bookmarkEnd w:id="76"/>
      <w:bookmarkEnd w:id="77"/>
      <w:bookmarkEnd w:id="78"/>
      <w:bookmarkEnd w:id="79"/>
      <w:bookmarkEnd w:id="80"/>
      <w:bookmarkEnd w:id="81"/>
      <w:bookmarkEnd w:id="82"/>
      <w:r w:rsidRPr="0093004C">
        <w:t>4.2.7</w:t>
      </w:r>
      <w:r w:rsidRPr="0093004C">
        <w:tab/>
      </w:r>
      <w:bookmarkEnd w:id="152"/>
      <w:r w:rsidR="006333E3">
        <w:rPr>
          <w:rFonts w:hint="eastAsia"/>
          <w:lang w:eastAsia="zh-CN"/>
        </w:rPr>
        <w:t xml:space="preserve">5G ProSe </w:t>
      </w:r>
      <w:r w:rsidRPr="0093004C">
        <w:rPr>
          <w:lang w:eastAsia="zh-CN"/>
        </w:rPr>
        <w:t>UE-to-Network Relay reference architecture</w:t>
      </w:r>
      <w:bookmarkEnd w:id="153"/>
      <w:bookmarkEnd w:id="154"/>
      <w:bookmarkEnd w:id="159"/>
    </w:p>
    <w:p w14:paraId="78D9CBB0" w14:textId="7ACAEB05" w:rsidR="005D6D6F" w:rsidRPr="0093004C" w:rsidRDefault="005D6D6F" w:rsidP="0093004C">
      <w:pPr>
        <w:pStyle w:val="Heading4"/>
        <w:rPr>
          <w:lang w:eastAsia="zh-CN"/>
        </w:rPr>
      </w:pPr>
      <w:bookmarkStart w:id="160" w:name="_Toc61540558"/>
      <w:bookmarkStart w:id="161" w:name="_Toc69883463"/>
      <w:bookmarkStart w:id="162" w:name="_Toc73625471"/>
      <w:bookmarkStart w:id="163" w:name="_Toc81547897"/>
      <w:r w:rsidRPr="0093004C">
        <w:t>4.2.</w:t>
      </w:r>
      <w:r w:rsidR="00B81388" w:rsidRPr="0093004C">
        <w:t>7</w:t>
      </w:r>
      <w:r w:rsidRPr="0093004C">
        <w:t>.1</w:t>
      </w:r>
      <w:r w:rsidRPr="0093004C">
        <w:tab/>
      </w:r>
      <w:bookmarkEnd w:id="160"/>
      <w:r w:rsidR="006A0549">
        <w:rPr>
          <w:rFonts w:hint="eastAsia"/>
          <w:lang w:eastAsia="zh-CN"/>
        </w:rPr>
        <w:t>5G ProSe</w:t>
      </w:r>
      <w:r w:rsidR="006A0549" w:rsidRPr="0093004C">
        <w:rPr>
          <w:lang w:eastAsia="zh-CN"/>
        </w:rPr>
        <w:t xml:space="preserve"> </w:t>
      </w:r>
      <w:r w:rsidRPr="0093004C">
        <w:rPr>
          <w:lang w:eastAsia="zh-CN"/>
        </w:rPr>
        <w:t>Layer-3 UE-to-Network Relay reference architecture</w:t>
      </w:r>
      <w:bookmarkEnd w:id="161"/>
      <w:bookmarkEnd w:id="162"/>
      <w:bookmarkEnd w:id="163"/>
    </w:p>
    <w:p w14:paraId="56681639" w14:textId="5BBFB94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.1-1 show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1" type="#_x0000_t75" style="width:481.6pt;height:57.05pt" o:ole="">
            <v:imagedata r:id="rId23" o:title=""/>
          </v:shape>
          <o:OLEObject Type="Embed" ProgID="Visio.Drawing.15" ShapeID="_x0000_i1031" DrawAspect="Content" ObjectID="_1692161292" r:id="rId24"/>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79370F9"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.1-2 show the non-roaming reference architecture for </w:t>
      </w:r>
      <w:r w:rsidR="00226356" w:rsidRPr="0093004C">
        <w:t>5G ProSe</w:t>
      </w:r>
      <w:r w:rsidR="00226356" w:rsidRPr="0093004C">
        <w:rPr>
          <w:noProof/>
          <w:lang w:eastAsia="zh-CN"/>
        </w:rPr>
        <w:t xml:space="preserve"> </w:t>
      </w:r>
      <w:r w:rsidRPr="0093004C">
        <w:rPr>
          <w:noProof/>
          <w:lang w:eastAsia="zh-CN"/>
        </w:rPr>
        <w:t xml:space="preserve">Layer-3 UE-to-Network Relay when N3IWF is supported. In this figure, the PLMN A and PLMN B may be the same or different. When the </w:t>
      </w:r>
      <w:r w:rsidR="00A007F6">
        <w:rPr>
          <w:rFonts w:hint="eastAsia"/>
          <w:noProof/>
          <w:lang w:eastAsia="zh-CN"/>
        </w:rPr>
        <w:t xml:space="preserve">5G ProSe Layer-3 </w:t>
      </w:r>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2" type="#_x0000_t75" style="width:449.65pt;height:393.95pt" o:ole="">
            <v:imagedata r:id="rId25" o:title=""/>
          </v:shape>
          <o:OLEObject Type="Embed" ProgID="Visio.Drawing.15" ShapeID="_x0000_i1032" DrawAspect="Content" ObjectID="_1692161293" r:id="rId26"/>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693F6DEA"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 xml:space="preserve">.1-3 show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3" type="#_x0000_t75" style="width:461.9pt;height:516.25pt" o:ole="">
            <v:imagedata r:id="rId27" o:title=""/>
          </v:shape>
          <o:OLEObject Type="Embed" ProgID="Visio.Drawing.15" ShapeID="_x0000_i1033" DrawAspect="Content" ObjectID="_1692161294" r:id="rId28"/>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06DFCC5D" w14:textId="0859C808" w:rsidR="00EC5F24" w:rsidRPr="0093004C" w:rsidRDefault="00EC5F24" w:rsidP="00EC5F24">
      <w:pPr>
        <w:pStyle w:val="Heading4"/>
        <w:rPr>
          <w:lang w:eastAsia="zh-CN"/>
        </w:rPr>
      </w:pPr>
      <w:bookmarkStart w:id="164" w:name="_Toc69883464"/>
      <w:bookmarkStart w:id="165" w:name="_Toc73625472"/>
      <w:bookmarkStart w:id="166" w:name="_Toc81547898"/>
      <w:r w:rsidRPr="0093004C">
        <w:rPr>
          <w:lang w:eastAsia="zh-CN"/>
        </w:rPr>
        <w:t>4.2.7.2</w:t>
      </w:r>
      <w:r w:rsidRPr="0093004C">
        <w:rPr>
          <w:lang w:eastAsia="zh-CN"/>
        </w:rPr>
        <w:tab/>
      </w:r>
      <w:r w:rsidR="009E29D3">
        <w:rPr>
          <w:rFonts w:hint="eastAsia"/>
          <w:lang w:eastAsia="zh-CN"/>
        </w:rPr>
        <w:t xml:space="preserve">5G ProSe </w:t>
      </w:r>
      <w:r w:rsidRPr="0093004C">
        <w:t>Layer-2 UE-to-Network Relay reference architecture</w:t>
      </w:r>
      <w:bookmarkEnd w:id="164"/>
      <w:bookmarkEnd w:id="165"/>
      <w:bookmarkEnd w:id="166"/>
    </w:p>
    <w:p w14:paraId="52AFCDF2" w14:textId="210D9434" w:rsidR="00EC5F24" w:rsidRPr="0093004C" w:rsidRDefault="00EC5F24" w:rsidP="00326948">
      <w:pPr>
        <w:rPr>
          <w:lang w:eastAsia="zh-CN"/>
        </w:rPr>
      </w:pPr>
      <w:r w:rsidRPr="0093004C">
        <w:rPr>
          <w:lang w:eastAsia="zh-CN"/>
        </w:rPr>
        <w:t>Figure</w:t>
      </w:r>
      <w:r w:rsidRPr="0093004C">
        <w:t> </w:t>
      </w:r>
      <w:r w:rsidRPr="0093004C">
        <w:rPr>
          <w:lang w:eastAsia="zh-CN"/>
        </w:rPr>
        <w:t xml:space="preserve">4.2.7.2-1 show the </w:t>
      </w:r>
      <w:r w:rsidR="00226356" w:rsidRPr="0093004C">
        <w:t>5G ProSe</w:t>
      </w:r>
      <w:r w:rsidR="00226356" w:rsidRPr="0093004C">
        <w:rPr>
          <w:rFonts w:eastAsia="SimSun"/>
          <w:lang w:eastAsia="zh-CN"/>
        </w:rPr>
        <w:t xml:space="preserve"> </w:t>
      </w:r>
      <w:r w:rsidRPr="0093004C">
        <w:rPr>
          <w:rFonts w:eastAsia="SimSun"/>
          <w:lang w:eastAsia="zh-CN"/>
        </w:rPr>
        <w:t>Layer-2 UE-to-Network Relay reference architecture</w:t>
      </w:r>
      <w:r w:rsidRPr="0093004C">
        <w:rPr>
          <w:lang w:eastAsia="zh-CN"/>
        </w:rPr>
        <w:t xml:space="preserve">. The </w:t>
      </w:r>
      <w:r w:rsidR="009F4F63">
        <w:rPr>
          <w:rFonts w:hint="eastAsia"/>
          <w:lang w:eastAsia="zh-CN"/>
        </w:rPr>
        <w:t>5G ProSe Layer-2</w:t>
      </w:r>
      <w:r w:rsidR="00DE521E">
        <w:rPr>
          <w:lang w:eastAsia="zh-CN"/>
        </w:rPr>
        <w:t xml:space="preserve"> </w:t>
      </w:r>
      <w:r w:rsidRPr="0093004C">
        <w:rPr>
          <w:lang w:eastAsia="zh-CN"/>
        </w:rPr>
        <w:t xml:space="preserve">Remote UE and </w:t>
      </w:r>
      <w:r w:rsidR="005709D4">
        <w:rPr>
          <w:rFonts w:hint="eastAsia"/>
          <w:lang w:eastAsia="zh-CN"/>
        </w:rPr>
        <w:t xml:space="preserve">5G </w:t>
      </w:r>
      <w:r w:rsidRPr="0093004C">
        <w:rPr>
          <w:lang w:eastAsia="zh-CN"/>
        </w:rPr>
        <w:t>ProS</w:t>
      </w:r>
      <w:r w:rsidR="00C500A7">
        <w:rPr>
          <w:lang w:eastAsia="zh-CN"/>
        </w:rPr>
        <w:t>e</w:t>
      </w:r>
      <w:r w:rsidRPr="0093004C">
        <w:rPr>
          <w:lang w:eastAsia="zh-CN"/>
        </w:rPr>
        <w:t xml:space="preserve"> </w:t>
      </w:r>
      <w:r w:rsidR="005709D4">
        <w:rPr>
          <w:rFonts w:hint="eastAsia"/>
          <w:lang w:eastAsia="zh-CN"/>
        </w:rPr>
        <w:t>Layer-2</w:t>
      </w:r>
      <w:r w:rsidR="00327A41">
        <w:rPr>
          <w:lang w:eastAsia="zh-CN"/>
        </w:rPr>
        <w:t xml:space="preserve"> </w:t>
      </w:r>
      <w:r w:rsidRPr="0093004C">
        <w:rPr>
          <w:lang w:eastAsia="zh-CN"/>
        </w:rPr>
        <w:t xml:space="preserve">UE-to-Network Relay may be served by the same or different PLMNs. If the serving PLMNs of the </w:t>
      </w:r>
      <w:r w:rsidR="00BD466E">
        <w:rPr>
          <w:rFonts w:hint="eastAsia"/>
          <w:lang w:eastAsia="zh-CN"/>
        </w:rPr>
        <w:t xml:space="preserve">5G ProSe Layer-2 </w:t>
      </w:r>
      <w:r w:rsidRPr="0093004C">
        <w:rPr>
          <w:lang w:eastAsia="zh-CN"/>
        </w:rPr>
        <w:t xml:space="preserve">Remote UE and the </w:t>
      </w:r>
      <w:r w:rsidR="00843580">
        <w:rPr>
          <w:rFonts w:hint="eastAsia"/>
          <w:lang w:eastAsia="zh-CN"/>
        </w:rPr>
        <w:t>5G</w:t>
      </w:r>
      <w:r w:rsidR="00843580" w:rsidRPr="0093004C">
        <w:rPr>
          <w:lang w:eastAsia="zh-CN"/>
        </w:rPr>
        <w:t xml:space="preserve"> </w:t>
      </w:r>
      <w:r w:rsidRPr="0093004C">
        <w:rPr>
          <w:lang w:eastAsia="zh-CN"/>
        </w:rPr>
        <w:t xml:space="preserve">ProSe </w:t>
      </w:r>
      <w:r w:rsidR="00843580">
        <w:rPr>
          <w:rFonts w:hint="eastAsia"/>
          <w:lang w:eastAsia="zh-CN"/>
        </w:rPr>
        <w:t>Layer-2</w:t>
      </w:r>
      <w:r w:rsidRPr="0093004C">
        <w:rPr>
          <w:lang w:eastAsia="zh-CN"/>
        </w:rPr>
        <w:t xml:space="preserve">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395A71" w:rsidRPr="00395A71">
        <w:rPr>
          <w:lang w:eastAsia="zh-CN"/>
        </w:rPr>
        <w:t>TS</w:t>
      </w:r>
      <w:r w:rsidR="00395A71">
        <w:rPr>
          <w:lang w:eastAsia="zh-CN"/>
        </w:rPr>
        <w:t> </w:t>
      </w:r>
      <w:r w:rsidR="00395A71" w:rsidRPr="00395A71">
        <w:rPr>
          <w:lang w:eastAsia="zh-CN"/>
        </w:rPr>
        <w:t>23.501</w:t>
      </w:r>
      <w:r w:rsidR="00395A71">
        <w:rPr>
          <w:lang w:eastAsia="zh-CN"/>
        </w:rPr>
        <w:t> </w:t>
      </w:r>
      <w:r w:rsidR="00395A71" w:rsidRPr="00395A71">
        <w:rPr>
          <w:lang w:eastAsia="zh-CN"/>
        </w:rPr>
        <w:t>[</w:t>
      </w:r>
      <w:r w:rsidRPr="00395A71">
        <w:rPr>
          <w:lang w:eastAsia="zh-CN"/>
        </w:rPr>
        <w:t>4]</w:t>
      </w:r>
      <w:r w:rsidRPr="0093004C">
        <w:rPr>
          <w:lang w:eastAsia="zh-CN"/>
        </w:rPr>
        <w:t>.</w:t>
      </w:r>
    </w:p>
    <w:bookmarkStart w:id="167" w:name="_MON_1679842399"/>
    <w:bookmarkEnd w:id="167"/>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4" type="#_x0000_t75" style="width:336.25pt;height:170.5pt" o:ole="">
            <v:imagedata r:id="rId29" o:title=""/>
          </v:shape>
          <o:OLEObject Type="Embed" ProgID="Word.Document.12" ShapeID="_x0000_i1034" DrawAspect="Content" ObjectID="_1692161295" r:id="rId30">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004D1539">
        <w:rPr>
          <w:rFonts w:hint="eastAsia"/>
          <w:lang w:eastAsia="zh-CN"/>
        </w:rPr>
        <w:t xml:space="preserve">5G ProSe </w:t>
      </w:r>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r w:rsidR="00C14F19">
        <w:rPr>
          <w:rFonts w:hint="eastAsia"/>
          <w:lang w:eastAsia="zh-CN"/>
        </w:rPr>
        <w:t xml:space="preserve">5G ProSe Layer-2 </w:t>
      </w:r>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r w:rsidR="00C14F19">
        <w:rPr>
          <w:rFonts w:hint="eastAsia"/>
          <w:lang w:eastAsia="zh-CN"/>
        </w:rPr>
        <w:t xml:space="preserve">5G ProSe Layer-2 </w:t>
      </w:r>
      <w:r w:rsidRPr="0093004C">
        <w:t xml:space="preserve">Remote UE and </w:t>
      </w:r>
      <w:r w:rsidR="002E49DD">
        <w:rPr>
          <w:rFonts w:hint="eastAsia"/>
          <w:lang w:eastAsia="zh-CN"/>
        </w:rPr>
        <w:t xml:space="preserve">5G </w:t>
      </w:r>
      <w:r w:rsidRPr="0093004C">
        <w:t xml:space="preserve">ProSe </w:t>
      </w:r>
      <w:r w:rsidR="002E49DD">
        <w:rPr>
          <w:rFonts w:hint="eastAsia"/>
          <w:lang w:eastAsia="zh-CN"/>
        </w:rPr>
        <w:t xml:space="preserve">Layer-2 </w:t>
      </w:r>
      <w:r w:rsidRPr="0093004C">
        <w:t xml:space="preserve">UE-to-Network Relay are served by the same NG-RAN. The Core Network entities (e.g., AMF, SMF, UPF) serving the </w:t>
      </w:r>
      <w:r w:rsidR="004A36EA">
        <w:rPr>
          <w:rFonts w:hint="eastAsia"/>
          <w:lang w:eastAsia="zh-CN"/>
        </w:rPr>
        <w:t xml:space="preserve">5G ProSe Layer-2 </w:t>
      </w:r>
      <w:r w:rsidRPr="0093004C">
        <w:t xml:space="preserve">Remote UE and the </w:t>
      </w:r>
      <w:r w:rsidR="0035730B">
        <w:rPr>
          <w:rFonts w:hint="eastAsia"/>
          <w:lang w:eastAsia="zh-CN"/>
        </w:rPr>
        <w:t>5G</w:t>
      </w:r>
      <w:r w:rsidR="0035730B" w:rsidRPr="0093004C">
        <w:t xml:space="preserve"> </w:t>
      </w:r>
      <w:r w:rsidRPr="0093004C">
        <w:t>ProSe</w:t>
      </w:r>
      <w:r w:rsidR="0035730B" w:rsidRPr="0093004C">
        <w:t xml:space="preserve"> </w:t>
      </w:r>
      <w:r w:rsidR="0035730B">
        <w:rPr>
          <w:rFonts w:hint="eastAsia"/>
          <w:lang w:eastAsia="zh-CN"/>
        </w:rPr>
        <w:t>Layer-2</w:t>
      </w:r>
      <w:r w:rsidRPr="0093004C">
        <w:t xml:space="preserve"> UE-to-Network Relay can be the same or different.</w:t>
      </w:r>
    </w:p>
    <w:p w14:paraId="32D709B7" w14:textId="4760953D" w:rsidR="008C47BE" w:rsidRPr="0093004C" w:rsidRDefault="008C47BE" w:rsidP="008C47BE">
      <w:pPr>
        <w:pStyle w:val="Heading2"/>
      </w:pPr>
      <w:bookmarkStart w:id="168" w:name="_Toc69883465"/>
      <w:bookmarkStart w:id="169" w:name="_Toc73625473"/>
      <w:bookmarkStart w:id="170" w:name="_Toc81547899"/>
      <w:r w:rsidRPr="0093004C">
        <w:t>4.3</w:t>
      </w:r>
      <w:r w:rsidRPr="0093004C">
        <w:tab/>
        <w:t>Functional Entities</w:t>
      </w:r>
      <w:bookmarkEnd w:id="155"/>
      <w:bookmarkEnd w:id="156"/>
      <w:bookmarkEnd w:id="157"/>
      <w:bookmarkEnd w:id="158"/>
      <w:bookmarkEnd w:id="168"/>
      <w:bookmarkEnd w:id="169"/>
      <w:bookmarkEnd w:id="170"/>
    </w:p>
    <w:p w14:paraId="7E9C7271" w14:textId="77777777" w:rsidR="008C47BE" w:rsidRPr="0093004C" w:rsidRDefault="008C47BE" w:rsidP="008C47BE">
      <w:pPr>
        <w:pStyle w:val="Heading3"/>
      </w:pPr>
      <w:bookmarkStart w:id="171" w:name="_Toc66692630"/>
      <w:bookmarkStart w:id="172" w:name="_Toc66701809"/>
      <w:bookmarkStart w:id="173" w:name="_Toc69883466"/>
      <w:bookmarkStart w:id="174" w:name="_Toc73625474"/>
      <w:bookmarkStart w:id="175" w:name="_Toc81547900"/>
      <w:r w:rsidRPr="0093004C">
        <w:t>4.3.1</w:t>
      </w:r>
      <w:r w:rsidRPr="0093004C">
        <w:tab/>
        <w:t>UE</w:t>
      </w:r>
      <w:bookmarkEnd w:id="171"/>
      <w:bookmarkEnd w:id="172"/>
      <w:bookmarkEnd w:id="173"/>
      <w:bookmarkEnd w:id="174"/>
      <w:bookmarkEnd w:id="175"/>
    </w:p>
    <w:p w14:paraId="52DF4565" w14:textId="5816FC7B" w:rsidR="008C47BE" w:rsidRPr="0093004C" w:rsidRDefault="008C47BE" w:rsidP="008C47BE">
      <w:r w:rsidRPr="0093004C">
        <w:t xml:space="preserve">Any </w:t>
      </w:r>
      <w:r w:rsidR="00206E99">
        <w:rPr>
          <w:rFonts w:hint="eastAsia"/>
          <w:lang w:eastAsia="zh-CN"/>
        </w:rPr>
        <w:t xml:space="preserve">5G </w:t>
      </w:r>
      <w:r w:rsidRPr="0093004C">
        <w:rPr>
          <w:noProof/>
        </w:rPr>
        <w:t>ProSe</w:t>
      </w:r>
      <w:r w:rsidRPr="0093004C">
        <w:rPr>
          <w:noProof/>
          <w:lang w:eastAsia="zh-CN"/>
        </w:rPr>
        <w:t>-enabled</w:t>
      </w:r>
      <w:r w:rsidRPr="0093004C">
        <w:t xml:space="preserve"> UE may support the following functions:</w:t>
      </w:r>
    </w:p>
    <w:p w14:paraId="5A7626B4" w14:textId="6ADB84B2" w:rsidR="008C47BE" w:rsidRPr="0093004C" w:rsidRDefault="008C47BE" w:rsidP="008C47BE">
      <w:pPr>
        <w:pStyle w:val="B1"/>
      </w:pPr>
      <w:r w:rsidRPr="0093004C">
        <w:t>-</w:t>
      </w:r>
      <w:r w:rsidRPr="0093004C">
        <w:tab/>
        <w:t>Exchange of information</w:t>
      </w:r>
      <w:r w:rsidR="00045104" w:rsidRPr="0093004C">
        <w:t xml:space="preserve"> for </w:t>
      </w:r>
      <w:r w:rsidR="00226356" w:rsidRPr="0093004C">
        <w:t xml:space="preserve">5G </w:t>
      </w:r>
      <w:r w:rsidR="00045104" w:rsidRPr="0093004C">
        <w:t>ProSe Direct Discovery</w:t>
      </w:r>
      <w:r w:rsidRPr="0093004C">
        <w:t xml:space="preserve"> between </w:t>
      </w:r>
      <w:r w:rsidR="00206E99">
        <w:rPr>
          <w:rFonts w:hint="eastAsia"/>
          <w:lang w:eastAsia="zh-CN"/>
        </w:rPr>
        <w:t xml:space="preserve">5G </w:t>
      </w:r>
      <w:r w:rsidRPr="0093004C">
        <w:rPr>
          <w:noProof/>
        </w:rPr>
        <w:t>ProSe</w:t>
      </w:r>
      <w:r w:rsidRPr="0093004C">
        <w:t xml:space="preserve">-enabled UE and the 5G </w:t>
      </w:r>
      <w:r w:rsidRPr="0093004C">
        <w:rPr>
          <w:noProof/>
        </w:rPr>
        <w:t>DDNMF</w:t>
      </w:r>
      <w:r w:rsidRPr="0093004C">
        <w:t xml:space="preserve"> over PC3</w:t>
      </w:r>
      <w:r w:rsidR="00120AA6">
        <w:t>a</w:t>
      </w:r>
      <w:r w:rsidRPr="0093004C">
        <w:t xml:space="preserve"> reference point.</w:t>
      </w:r>
    </w:p>
    <w:p w14:paraId="01B7C0A1" w14:textId="23A52054" w:rsidR="008C47BE" w:rsidRPr="0093004C" w:rsidRDefault="008C47BE" w:rsidP="008C47BE">
      <w:pPr>
        <w:pStyle w:val="B1"/>
      </w:pPr>
      <w:r w:rsidRPr="0093004C">
        <w:t>-</w:t>
      </w:r>
      <w:r w:rsidRPr="0093004C">
        <w:tab/>
        <w:t xml:space="preserve">Procedures for </w:t>
      </w:r>
      <w:r w:rsidR="00226356" w:rsidRPr="0093004C">
        <w:t xml:space="preserve">5G </w:t>
      </w:r>
      <w:r w:rsidRPr="0093004C">
        <w:rPr>
          <w:noProof/>
        </w:rPr>
        <w:t>ProSe</w:t>
      </w:r>
      <w:r w:rsidRPr="0093004C">
        <w:t xml:space="preserve"> Direct Discovery of other </w:t>
      </w:r>
      <w:r w:rsidR="00BD20F2">
        <w:rPr>
          <w:rFonts w:hint="eastAsia"/>
          <w:lang w:eastAsia="zh-CN"/>
        </w:rPr>
        <w:t xml:space="preserve">5G </w:t>
      </w:r>
      <w:r w:rsidRPr="0093004C">
        <w:t>ProSe</w:t>
      </w:r>
      <w:r w:rsidRPr="0093004C">
        <w:rPr>
          <w:lang w:eastAsia="zh-CN"/>
        </w:rPr>
        <w:t>-enabled</w:t>
      </w:r>
      <w:r w:rsidRPr="0093004C">
        <w:t xml:space="preserve"> UEs over PC5 reference point.</w:t>
      </w:r>
    </w:p>
    <w:p w14:paraId="01658FEC" w14:textId="0B859B8B" w:rsidR="008C47BE" w:rsidRPr="0093004C" w:rsidRDefault="008C47BE" w:rsidP="008C47BE">
      <w:pPr>
        <w:pStyle w:val="B1"/>
      </w:pPr>
      <w:r w:rsidRPr="0093004C">
        <w:t>-</w:t>
      </w:r>
      <w:r w:rsidRPr="0093004C">
        <w:tab/>
        <w:t xml:space="preserve">Procedures for </w:t>
      </w:r>
      <w:r w:rsidR="00226356" w:rsidRPr="0093004C">
        <w:t xml:space="preserve">5G </w:t>
      </w:r>
      <w:r w:rsidRPr="0093004C">
        <w:t>ProSe Direct Communication over PC5 reference point</w:t>
      </w:r>
      <w:r w:rsidRPr="0093004C">
        <w:rPr>
          <w:lang w:eastAsia="zh-CN"/>
        </w:rPr>
        <w:t xml:space="preserve">, including Broadcast, Groupcast and Unicast mode </w:t>
      </w:r>
      <w:r w:rsidR="00226356" w:rsidRPr="0093004C">
        <w:t xml:space="preserve">5G </w:t>
      </w:r>
      <w:r w:rsidRPr="0093004C">
        <w:rPr>
          <w:lang w:eastAsia="zh-CN"/>
        </w:rPr>
        <w:t>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24F28A88" w:rsidR="00751749" w:rsidRPr="0093004C" w:rsidRDefault="008C47BE" w:rsidP="008C47BE">
      <w:pPr>
        <w:pStyle w:val="B1"/>
        <w:rPr>
          <w:lang w:eastAsia="zh-CN"/>
        </w:rPr>
      </w:pPr>
      <w:r w:rsidRPr="0093004C">
        <w:rPr>
          <w:lang w:eastAsia="zh-CN"/>
        </w:rPr>
        <w:t>-</w:t>
      </w:r>
      <w:r w:rsidRPr="0093004C">
        <w:rPr>
          <w:lang w:eastAsia="zh-CN"/>
        </w:rPr>
        <w:tab/>
        <w:t>Indicat</w:t>
      </w:r>
      <w:r w:rsidR="0076411F">
        <w:rPr>
          <w:lang w:eastAsia="zh-CN"/>
        </w:rPr>
        <w:t>ing</w:t>
      </w:r>
      <w:r w:rsidRPr="0093004C">
        <w:rPr>
          <w:lang w:eastAsia="zh-CN"/>
        </w:rPr>
        <w:t xml:space="preserv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xml:space="preserve">, which may </w:t>
      </w:r>
      <w:r w:rsidR="000065C8">
        <w:rPr>
          <w:lang w:eastAsia="zh-CN"/>
        </w:rPr>
        <w:t>request</w:t>
      </w:r>
      <w:r w:rsidR="00EE4D3B" w:rsidRPr="0093004C">
        <w:rPr>
          <w:lang w:eastAsia="zh-CN"/>
        </w:rPr>
        <w:t xml:space="preserve"> one or multiple </w:t>
      </w:r>
      <w:r w:rsidR="007444D4">
        <w:rPr>
          <w:lang w:eastAsia="zh-CN"/>
        </w:rPr>
        <w:t>types of policies/parameters</w:t>
      </w:r>
      <w:r w:rsidR="00EE4D3B" w:rsidRPr="0093004C">
        <w:rPr>
          <w:lang w:eastAsia="zh-CN"/>
        </w:rPr>
        <w:t xml:space="preserve"> as listed below:</w:t>
      </w:r>
    </w:p>
    <w:p w14:paraId="1A732119" w14:textId="07B93DDB" w:rsidR="00FA6B5B" w:rsidRPr="0093004C" w:rsidRDefault="00FA6B5B" w:rsidP="00FA6B5B">
      <w:pPr>
        <w:pStyle w:val="B2"/>
      </w:pPr>
      <w:r w:rsidRPr="0093004C">
        <w:t>-</w:t>
      </w:r>
      <w:r w:rsidRPr="0093004C">
        <w:tab/>
      </w:r>
      <w:r w:rsidR="00AF5C43">
        <w:t>Policy/parameters</w:t>
      </w:r>
      <w:r w:rsidRPr="0093004C">
        <w:t xml:space="preserve"> for </w:t>
      </w:r>
      <w:r w:rsidR="00E8271E" w:rsidRPr="0093004C">
        <w:rPr>
          <w:lang w:eastAsia="zh-CN"/>
        </w:rPr>
        <w:t>5G</w:t>
      </w:r>
      <w:r w:rsidR="00E8271E" w:rsidRPr="0093004C">
        <w:t xml:space="preserve"> </w:t>
      </w:r>
      <w:r w:rsidRPr="0093004C">
        <w:t>ProSe Direct Discovery;</w:t>
      </w:r>
    </w:p>
    <w:p w14:paraId="20ED6D15" w14:textId="6886A1BE" w:rsidR="00FA6B5B" w:rsidRPr="0093004C" w:rsidRDefault="00FA6B5B" w:rsidP="00FA6B5B">
      <w:pPr>
        <w:pStyle w:val="B2"/>
        <w:rPr>
          <w:lang w:eastAsia="zh-CN"/>
        </w:rPr>
      </w:pPr>
      <w:r w:rsidRPr="0093004C">
        <w:t>-</w:t>
      </w:r>
      <w:r w:rsidRPr="0093004C">
        <w:tab/>
      </w:r>
      <w:r w:rsidR="00EC68C0">
        <w:t>Policy/parameters</w:t>
      </w:r>
      <w:r w:rsidR="00EC68C0" w:rsidRPr="0093004C" w:rsidDel="00EC68C0">
        <w:t xml:space="preserve"> </w:t>
      </w:r>
      <w:r w:rsidRPr="0093004C">
        <w:t>for</w:t>
      </w:r>
      <w:r w:rsidR="005C7509">
        <w:t xml:space="preserve"> </w:t>
      </w:r>
      <w:r w:rsidR="00D4590F">
        <w:t>5G</w:t>
      </w:r>
      <w:r w:rsidRPr="0093004C">
        <w:t xml:space="preserve"> ProSe Direct Communication;</w:t>
      </w:r>
    </w:p>
    <w:p w14:paraId="1A1A77FA" w14:textId="2DACDE40"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Remote UE;</w:t>
      </w:r>
    </w:p>
    <w:p w14:paraId="68BA7C63" w14:textId="38E797F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Layer-3 Remote UE;</w:t>
      </w:r>
    </w:p>
    <w:p w14:paraId="00EA8536" w14:textId="20D5067F" w:rsidR="00FA6B5B" w:rsidRPr="0093004C" w:rsidRDefault="00FA6B5B" w:rsidP="00FA6B5B">
      <w:pPr>
        <w:pStyle w:val="B2"/>
      </w:pPr>
      <w:r w:rsidRPr="0093004C">
        <w:t>-</w:t>
      </w:r>
      <w:r w:rsidRPr="0093004C">
        <w:tab/>
      </w:r>
      <w:r w:rsidR="000A0549">
        <w:t>Policy/parameters for</w:t>
      </w:r>
      <w:r w:rsidR="000A0549" w:rsidRPr="0093004C">
        <w:t xml:space="preserve"> </w:t>
      </w:r>
      <w:r w:rsidRPr="0093004C">
        <w:t>5G ProSe Layer-2 UE-to-Network Relay;</w:t>
      </w:r>
    </w:p>
    <w:p w14:paraId="34BDD26B" w14:textId="5E16B111" w:rsidR="00FA6B5B" w:rsidRPr="0093004C" w:rsidRDefault="00FA6B5B" w:rsidP="0093004C">
      <w:pPr>
        <w:pStyle w:val="B2"/>
        <w:rPr>
          <w:lang w:eastAsia="zh-CN"/>
        </w:rPr>
      </w:pPr>
      <w:r w:rsidRPr="0093004C">
        <w:t>-</w:t>
      </w:r>
      <w:r w:rsidRPr="0093004C">
        <w:tab/>
      </w:r>
      <w:r w:rsidR="000A0549">
        <w:t>Policy/parameters for</w:t>
      </w:r>
      <w:r w:rsidR="000A0549" w:rsidRPr="0093004C">
        <w:t xml:space="preserve"> </w:t>
      </w:r>
      <w:r w:rsidRPr="0093004C">
        <w:t>5G ProSe Layer-3 UE-to-Network Relay.</w:t>
      </w:r>
    </w:p>
    <w:p w14:paraId="6241D5B5" w14:textId="0FF7F627" w:rsidR="008C47BE" w:rsidRPr="0093004C" w:rsidRDefault="008C47BE" w:rsidP="008C47BE">
      <w:pPr>
        <w:pStyle w:val="B1"/>
      </w:pPr>
      <w:r w:rsidRPr="0093004C">
        <w:t>-</w:t>
      </w:r>
      <w:r w:rsidRPr="0093004C">
        <w:tab/>
        <w:t>Receiv</w:t>
      </w:r>
      <w:r w:rsidR="00FF1AAB">
        <w:t>ing</w:t>
      </w:r>
      <w:r w:rsidRPr="0093004C">
        <w:t xml:space="preserve"> the 5G ProSe Policy from 5GC over N1 reference point.</w:t>
      </w:r>
    </w:p>
    <w:p w14:paraId="12B06B44" w14:textId="6C9BF7BF" w:rsidR="008C47BE" w:rsidRPr="0093004C" w:rsidRDefault="008C47BE" w:rsidP="008C47BE">
      <w:pPr>
        <w:pStyle w:val="B1"/>
        <w:rPr>
          <w:lang w:eastAsia="zh-CN"/>
        </w:rPr>
      </w:pPr>
      <w:r w:rsidRPr="0093004C">
        <w:rPr>
          <w:lang w:eastAsia="zh-CN"/>
        </w:rPr>
        <w:lastRenderedPageBreak/>
        <w:t>-</w:t>
      </w:r>
      <w:r w:rsidRPr="0093004C">
        <w:rPr>
          <w:lang w:eastAsia="zh-CN"/>
        </w:rPr>
        <w:tab/>
        <w:t xml:space="preserve">Configuration of parameters for </w:t>
      </w:r>
      <w:r w:rsidR="007664E2">
        <w:t>5G</w:t>
      </w:r>
      <w:r w:rsidR="007664E2" w:rsidRPr="0093004C">
        <w:rPr>
          <w:lang w:eastAsia="zh-CN"/>
        </w:rPr>
        <w:t xml:space="preserve"> </w:t>
      </w:r>
      <w:r w:rsidRPr="0093004C">
        <w:rPr>
          <w:lang w:eastAsia="zh-CN"/>
        </w:rPr>
        <w:t xml:space="preserve">ProSe Direct Discovery and </w:t>
      </w:r>
      <w:r w:rsidR="007664E2">
        <w:t>5G</w:t>
      </w:r>
      <w:r w:rsidR="007664E2" w:rsidRPr="0093004C">
        <w:rPr>
          <w:lang w:eastAsia="zh-CN"/>
        </w:rPr>
        <w:t xml:space="preserve"> </w:t>
      </w:r>
      <w:r w:rsidRPr="0093004C">
        <w:rPr>
          <w:lang w:eastAsia="zh-CN"/>
        </w:rPr>
        <w:t>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93004C" w:rsidRDefault="008C47BE" w:rsidP="008C47BE">
      <w:pPr>
        <w:pStyle w:val="B1"/>
        <w:rPr>
          <w:lang w:eastAsia="zh-CN"/>
        </w:rPr>
      </w:pPr>
      <w:r w:rsidRPr="0093004C">
        <w:rPr>
          <w:lang w:eastAsia="zh-CN"/>
        </w:rPr>
        <w:t>-</w:t>
      </w:r>
      <w:r w:rsidRPr="0093004C">
        <w:rPr>
          <w:lang w:eastAsia="zh-CN"/>
        </w:rPr>
        <w:tab/>
        <w:t>Report</w:t>
      </w:r>
      <w:r w:rsidR="004037C9">
        <w:t>ing</w:t>
      </w:r>
      <w:r w:rsidRPr="0093004C">
        <w:rPr>
          <w:lang w:eastAsia="zh-CN"/>
        </w:rPr>
        <w:t xml:space="preserve">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176" w:name="_Toc517047936"/>
      <w:bookmarkStart w:id="177" w:name="_Toc45003212"/>
      <w:bookmarkStart w:id="178" w:name="_Toc66692631"/>
      <w:bookmarkStart w:id="179" w:name="_Toc66701810"/>
      <w:bookmarkStart w:id="180" w:name="_Toc69883467"/>
      <w:bookmarkStart w:id="181" w:name="_Toc73625475"/>
      <w:bookmarkStart w:id="182" w:name="_Toc81547901"/>
      <w:r w:rsidRPr="0093004C">
        <w:t>4.3.2</w:t>
      </w:r>
      <w:r w:rsidRPr="0093004C">
        <w:tab/>
      </w:r>
      <w:bookmarkEnd w:id="176"/>
      <w:bookmarkEnd w:id="177"/>
      <w:r w:rsidRPr="0093004C">
        <w:rPr>
          <w:lang w:eastAsia="zh-CN"/>
        </w:rPr>
        <w:t>5G DDNMF</w:t>
      </w:r>
      <w:bookmarkEnd w:id="178"/>
      <w:bookmarkEnd w:id="179"/>
      <w:bookmarkEnd w:id="180"/>
      <w:bookmarkEnd w:id="181"/>
      <w:bookmarkEnd w:id="182"/>
    </w:p>
    <w:p w14:paraId="4EF54201" w14:textId="77777777" w:rsidR="008C47BE" w:rsidRPr="0093004C" w:rsidRDefault="008C47BE" w:rsidP="008C47BE">
      <w:pPr>
        <w:pStyle w:val="Heading4"/>
        <w:rPr>
          <w:lang w:eastAsia="zh-CN"/>
        </w:rPr>
      </w:pPr>
      <w:bookmarkStart w:id="183" w:name="_Toc66692632"/>
      <w:bookmarkStart w:id="184" w:name="_Toc66701811"/>
      <w:bookmarkStart w:id="185" w:name="_Toc69883468"/>
      <w:bookmarkStart w:id="186" w:name="_Toc73625476"/>
      <w:bookmarkStart w:id="187" w:name="_Toc81547902"/>
      <w:r w:rsidRPr="0093004C">
        <w:t>4.3.2.1</w:t>
      </w:r>
      <w:r w:rsidRPr="0093004C">
        <w:tab/>
      </w:r>
      <w:r w:rsidRPr="0093004C">
        <w:rPr>
          <w:lang w:eastAsia="zh-CN"/>
        </w:rPr>
        <w:t>General</w:t>
      </w:r>
      <w:bookmarkEnd w:id="183"/>
      <w:bookmarkEnd w:id="184"/>
      <w:bookmarkEnd w:id="185"/>
      <w:bookmarkEnd w:id="186"/>
      <w:bookmarkEnd w:id="187"/>
    </w:p>
    <w:p w14:paraId="31F1EF30" w14:textId="2119364B"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w:t>
      </w:r>
      <w:r w:rsidR="00F47BC4">
        <w:t xml:space="preserve">5G </w:t>
      </w:r>
      <w:r w:rsidRPr="0093004C">
        <w:t xml:space="preserve">ProSe Direct Discovery. In this version of the specification, it is assumed that there is only one logical </w:t>
      </w:r>
      <w:r w:rsidRPr="0093004C">
        <w:rPr>
          <w:noProof/>
        </w:rPr>
        <w:t>5G DDNMF</w:t>
      </w:r>
      <w:r w:rsidRPr="0093004C">
        <w:t xml:space="preserve"> in each PLMN that supports </w:t>
      </w:r>
      <w:r w:rsidR="00F47BC4">
        <w:t xml:space="preserve">5G </w:t>
      </w:r>
      <w:r w:rsidRPr="0093004C">
        <w:t>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04E40A89" w:rsidR="008C47BE" w:rsidRPr="00326948" w:rsidRDefault="008C47BE" w:rsidP="008C47BE">
      <w:r w:rsidRPr="00326948">
        <w:t xml:space="preserve">The 5G DDNMF interacts with the </w:t>
      </w:r>
      <w:r w:rsidR="00DB2582">
        <w:rPr>
          <w:rFonts w:hint="eastAsia"/>
          <w:lang w:eastAsia="zh-CN"/>
        </w:rPr>
        <w:t xml:space="preserve">5G </w:t>
      </w:r>
      <w:r w:rsidRPr="00326948">
        <w:t xml:space="preserve">ProSe-enabled UE using procedures over PC3a reference point defined in clause 6.3.1 to allocate and resolve the mapping of ProSe Applications IDs and ProSe Application Codes used in </w:t>
      </w:r>
      <w:r w:rsidR="007664E2" w:rsidRPr="00326948">
        <w:t xml:space="preserve">5G </w:t>
      </w:r>
      <w:r w:rsidRPr="00326948">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326948">
        <w:t xml:space="preserve">5G </w:t>
      </w:r>
      <w:r w:rsidRPr="00326948">
        <w:t xml:space="preserve">ProSe Direct Discovery, it also interacts with the Application Server via </w:t>
      </w:r>
      <w:r w:rsidR="00A05C7E" w:rsidRPr="00326948">
        <w:t>N</w:t>
      </w:r>
      <w:r w:rsidR="00425BDD">
        <w:t>pc2</w:t>
      </w:r>
      <w:r w:rsidR="00A05C7E" w:rsidRPr="00326948">
        <w:t xml:space="preserve"> </w:t>
      </w:r>
      <w:r w:rsidRPr="00326948">
        <w:t xml:space="preserve">reference points or </w:t>
      </w:r>
      <w:r w:rsidR="004A11BC" w:rsidRPr="00326948">
        <w:t>with other 5G DDNMFs via N</w:t>
      </w:r>
      <w:r w:rsidR="0046020E" w:rsidRPr="00232FA3">
        <w:rPr>
          <w:rFonts w:eastAsia="SimSun" w:hint="eastAsia"/>
          <w:lang w:eastAsia="zh-CN"/>
        </w:rPr>
        <w:t>pc6</w:t>
      </w:r>
      <w:r w:rsidR="004A11BC" w:rsidRPr="00326948">
        <w:t>/N</w:t>
      </w:r>
      <w:r w:rsidR="0046020E" w:rsidRPr="00232FA3">
        <w:rPr>
          <w:rFonts w:eastAsia="SimSun" w:hint="eastAsia"/>
          <w:lang w:eastAsia="zh-CN"/>
        </w:rPr>
        <w:t>pc</w:t>
      </w:r>
      <w:r w:rsidR="0046020E">
        <w:rPr>
          <w:rFonts w:eastAsia="SimSun"/>
          <w:lang w:eastAsia="zh-CN"/>
        </w:rPr>
        <w:t>7</w:t>
      </w:r>
      <w:r w:rsidR="004A11BC" w:rsidRPr="00326948">
        <w:t xml:space="preserve"> reference points</w:t>
      </w:r>
      <w:r w:rsidRPr="00326948">
        <w:t xml:space="preserve"> for the authorization of the discovery requests.</w:t>
      </w:r>
    </w:p>
    <w:p w14:paraId="1F69B0D0" w14:textId="59C30399" w:rsidR="008C47BE" w:rsidRPr="0093004C" w:rsidRDefault="008C47BE" w:rsidP="008C47BE">
      <w:r w:rsidRPr="0093004C">
        <w:t xml:space="preserve">The </w:t>
      </w:r>
      <w:r w:rsidR="00D11CF8">
        <w:rPr>
          <w:rFonts w:hint="eastAsia"/>
          <w:lang w:eastAsia="zh-CN"/>
        </w:rPr>
        <w:t xml:space="preserve">5G </w:t>
      </w:r>
      <w:r w:rsidRPr="0093004C">
        <w:t xml:space="preserve">ProSe-enabled UE use procedure defined in clause 4.3.2.2 to discovery the 5G DDNMF in the HPLMN. Based on the UE Local Configuration or URSP as defined in </w:t>
      </w:r>
      <w:r w:rsidR="00395A71" w:rsidRPr="0093004C">
        <w:t>TS</w:t>
      </w:r>
      <w:r w:rsidR="00395A71">
        <w:t> </w:t>
      </w:r>
      <w:r w:rsidR="00395A71" w:rsidRPr="0093004C">
        <w:t>23.503</w:t>
      </w:r>
      <w:r w:rsidR="00395A71">
        <w:t> </w:t>
      </w:r>
      <w:r w:rsidR="00395A71" w:rsidRPr="0093004C">
        <w:t>[</w:t>
      </w:r>
      <w:r w:rsidRPr="0093004C">
        <w:t>9], an existing PDU session is selected or a new PDU session is established, to carry the control signalling between the UE and the 5G DDNMF in the HPLMN.</w:t>
      </w:r>
    </w:p>
    <w:p w14:paraId="34B0D3E9" w14:textId="78624B03"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w:t>
      </w:r>
      <w:r w:rsidR="007664E2">
        <w:t xml:space="preserve">5G </w:t>
      </w:r>
      <w:r w:rsidRPr="0093004C">
        <w:t xml:space="preserve">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75AD2203" w:rsidR="008C47BE" w:rsidRDefault="008C47BE" w:rsidP="008C47BE">
      <w:r w:rsidRPr="0093004C">
        <w:t xml:space="preserve">The 5G DDNMF in the HPLMN may interact with the 5G DDNMF in a VPLMN or Local PLMN in order to manage the </w:t>
      </w:r>
      <w:r w:rsidR="007664E2">
        <w:t xml:space="preserve">5G </w:t>
      </w:r>
      <w:r w:rsidRPr="0093004C">
        <w:t>ProSe Direct Discovery service.</w:t>
      </w:r>
      <w:bookmarkStart w:id="188" w:name="_Toc66692633"/>
    </w:p>
    <w:p w14:paraId="6B468989" w14:textId="6382A0F0" w:rsidR="005416EF" w:rsidRPr="00395A71" w:rsidRDefault="005416EF" w:rsidP="008C47BE">
      <w:pPr>
        <w:rPr>
          <w:rFonts w:eastAsia="DengXian"/>
        </w:rPr>
      </w:pPr>
      <w:r w:rsidRPr="00BB6B36">
        <w:rPr>
          <w:rFonts w:eastAsia="DengXian"/>
        </w:rPr>
        <w:t>The 5G DDNMF</w:t>
      </w:r>
      <w:r w:rsidRPr="005E036A">
        <w:rPr>
          <w:rFonts w:eastAsia="SimSun"/>
          <w:noProof/>
        </w:rPr>
        <w:t xml:space="preserve"> </w:t>
      </w:r>
      <w:r w:rsidRPr="0083676B">
        <w:rPr>
          <w:rFonts w:eastAsia="SimSun"/>
          <w:noProof/>
        </w:rPr>
        <w:t xml:space="preserve">gets the PDUID </w:t>
      </w:r>
      <w:r>
        <w:rPr>
          <w:rFonts w:eastAsia="SimSun"/>
          <w:noProof/>
        </w:rPr>
        <w:t>from the PCF</w:t>
      </w:r>
      <w:r w:rsidRPr="0083676B">
        <w:rPr>
          <w:rFonts w:eastAsia="SimSun"/>
          <w:noProof/>
        </w:rPr>
        <w:t xml:space="preserve"> and subscribes to</w:t>
      </w:r>
      <w:r w:rsidRPr="005E036A">
        <w:rPr>
          <w:rFonts w:eastAsia="SimSun"/>
          <w:noProof/>
        </w:rPr>
        <w:t xml:space="preserve"> </w:t>
      </w:r>
      <w:r w:rsidRPr="0083676B">
        <w:rPr>
          <w:rFonts w:eastAsia="SimSun"/>
          <w:noProof/>
        </w:rPr>
        <w:t>notification</w:t>
      </w:r>
      <w:r>
        <w:rPr>
          <w:rFonts w:eastAsia="SimSun"/>
          <w:noProof/>
        </w:rPr>
        <w:t>s</w:t>
      </w:r>
      <w:r w:rsidRPr="0083676B">
        <w:rPr>
          <w:rFonts w:eastAsia="SimSun"/>
          <w:noProof/>
        </w:rPr>
        <w:t xml:space="preserve"> on </w:t>
      </w:r>
      <w:r>
        <w:rPr>
          <w:rFonts w:eastAsia="SimSun"/>
          <w:noProof/>
        </w:rPr>
        <w:t>Change of PDUID.</w:t>
      </w:r>
    </w:p>
    <w:p w14:paraId="67D8609E" w14:textId="77777777" w:rsidR="008C47BE" w:rsidRPr="0093004C" w:rsidRDefault="008C47BE" w:rsidP="008C47BE">
      <w:pPr>
        <w:pStyle w:val="Heading4"/>
        <w:rPr>
          <w:lang w:eastAsia="zh-CN"/>
        </w:rPr>
      </w:pPr>
      <w:bookmarkStart w:id="189" w:name="_Toc66701812"/>
      <w:bookmarkStart w:id="190" w:name="_Toc69883469"/>
      <w:bookmarkStart w:id="191" w:name="_Toc73625477"/>
      <w:bookmarkStart w:id="192" w:name="_Toc81547903"/>
      <w:r w:rsidRPr="0093004C">
        <w:t>4.3.2.2</w:t>
      </w:r>
      <w:r w:rsidRPr="0093004C">
        <w:tab/>
      </w:r>
      <w:r w:rsidRPr="0093004C">
        <w:rPr>
          <w:lang w:eastAsia="zh-CN"/>
        </w:rPr>
        <w:t>5G DDNMF Discovery</w:t>
      </w:r>
      <w:bookmarkEnd w:id="188"/>
      <w:bookmarkEnd w:id="189"/>
      <w:bookmarkEnd w:id="190"/>
      <w:bookmarkEnd w:id="191"/>
      <w:bookmarkEnd w:id="192"/>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93" w:name="_Toc19199056"/>
      <w:bookmarkStart w:id="194" w:name="_Toc27821845"/>
      <w:bookmarkStart w:id="195" w:name="_Toc36126199"/>
      <w:bookmarkStart w:id="196" w:name="_Toc45012523"/>
      <w:bookmarkStart w:id="197" w:name="_Toc51753949"/>
      <w:bookmarkStart w:id="198" w:name="_Toc51754083"/>
      <w:bookmarkStart w:id="199" w:name="_Toc51838910"/>
      <w:bookmarkStart w:id="200" w:name="_Toc66692634"/>
      <w:bookmarkStart w:id="201" w:name="_Toc66701813"/>
      <w:bookmarkStart w:id="202" w:name="_Toc69883470"/>
      <w:bookmarkStart w:id="203" w:name="_Toc73625478"/>
      <w:bookmarkStart w:id="204" w:name="_Toc50130741"/>
      <w:bookmarkStart w:id="205" w:name="_Toc50134055"/>
      <w:bookmarkStart w:id="206" w:name="_Toc50134395"/>
      <w:bookmarkStart w:id="207" w:name="_Toc50557347"/>
      <w:bookmarkStart w:id="208" w:name="_Toc50549033"/>
      <w:bookmarkStart w:id="209" w:name="_Toc55202342"/>
      <w:bookmarkStart w:id="210" w:name="_Toc55193859"/>
      <w:bookmarkStart w:id="211" w:name="_Toc81547904"/>
      <w:r w:rsidRPr="0093004C">
        <w:rPr>
          <w:lang w:eastAsia="zh-CN"/>
        </w:rPr>
        <w:t>4.3.3</w:t>
      </w:r>
      <w:r w:rsidRPr="0093004C">
        <w:rPr>
          <w:lang w:eastAsia="zh-CN"/>
        </w:rPr>
        <w:tab/>
      </w:r>
      <w:r w:rsidRPr="0093004C">
        <w:rPr>
          <w:lang w:eastAsia="ko-KR"/>
        </w:rPr>
        <w:t>PCF</w:t>
      </w:r>
      <w:bookmarkEnd w:id="193"/>
      <w:bookmarkEnd w:id="194"/>
      <w:bookmarkEnd w:id="195"/>
      <w:bookmarkEnd w:id="196"/>
      <w:bookmarkEnd w:id="197"/>
      <w:bookmarkEnd w:id="198"/>
      <w:bookmarkEnd w:id="199"/>
      <w:bookmarkEnd w:id="200"/>
      <w:bookmarkEnd w:id="201"/>
      <w:bookmarkEnd w:id="202"/>
      <w:bookmarkEnd w:id="203"/>
      <w:bookmarkEnd w:id="211"/>
    </w:p>
    <w:p w14:paraId="7E66CA1C" w14:textId="0BC33DCC" w:rsidR="008C47BE" w:rsidRPr="0093004C" w:rsidRDefault="008C47BE" w:rsidP="008C47BE">
      <w:pPr>
        <w:rPr>
          <w:rFonts w:eastAsia="SimSun"/>
        </w:rPr>
      </w:pPr>
      <w:r w:rsidRPr="0093004C">
        <w:rPr>
          <w:rFonts w:eastAsia="SimSun"/>
        </w:rPr>
        <w:t xml:space="preserve">In addition to the functions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23.503</w:t>
      </w:r>
      <w:r w:rsidR="00395A71">
        <w:rPr>
          <w:rFonts w:eastAsia="SimSun"/>
        </w:rPr>
        <w:t> </w:t>
      </w:r>
      <w:r w:rsidR="00395A71"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005614F5">
        <w:t>5G</w:t>
      </w:r>
      <w:r w:rsidR="005614F5" w:rsidRPr="0093004C">
        <w:rPr>
          <w:noProof/>
          <w:lang w:eastAsia="zh-CN"/>
        </w:rPr>
        <w:t xml:space="preserve"> </w:t>
      </w:r>
      <w:r w:rsidRPr="0093004C">
        <w:rPr>
          <w:noProof/>
          <w:lang w:eastAsia="zh-CN"/>
        </w:rPr>
        <w:t>ProSe</w:t>
      </w:r>
      <w:r w:rsidR="009A5DC9">
        <w:rPr>
          <w:noProof/>
          <w:lang w:eastAsia="zh-CN"/>
        </w:rPr>
        <w:t xml:space="preserve"> </w:t>
      </w:r>
      <w:r w:rsidR="009A5DC9" w:rsidRPr="00D41149">
        <w:rPr>
          <w:rFonts w:eastAsia="SimSun" w:hint="eastAsia"/>
          <w:lang w:eastAsia="zh-CN"/>
        </w:rPr>
        <w:t>services</w:t>
      </w:r>
      <w:r w:rsidRPr="0093004C">
        <w:t xml:space="preserve">, as part of the UE </w:t>
      </w:r>
      <w:r w:rsidR="00526D6C" w:rsidRPr="00D41149">
        <w:rPr>
          <w:rFonts w:eastAsia="SimSun" w:hint="eastAsia"/>
          <w:lang w:eastAsia="zh-CN"/>
        </w:rPr>
        <w:t>ProSe</w:t>
      </w:r>
      <w:r w:rsidR="00526D6C" w:rsidRPr="0093004C">
        <w:t xml:space="preserve"> </w:t>
      </w:r>
      <w:r w:rsidRPr="0093004C">
        <w:t xml:space="preserve">Policy information as defined in </w:t>
      </w:r>
      <w:r w:rsidR="00395A71" w:rsidRPr="0093004C">
        <w:t>TS</w:t>
      </w:r>
      <w:r w:rsidR="00395A71">
        <w:t> </w:t>
      </w:r>
      <w:r w:rsidR="00395A71" w:rsidRPr="0093004C">
        <w:t>23.503</w:t>
      </w:r>
      <w:r w:rsidR="00395A71">
        <w:t> </w:t>
      </w:r>
      <w:r w:rsidR="00395A71" w:rsidRPr="0093004C">
        <w:t>[</w:t>
      </w:r>
      <w:r w:rsidRPr="0093004C">
        <w:t>9] clause</w:t>
      </w:r>
      <w:r w:rsidRPr="0093004C">
        <w:rPr>
          <w:rFonts w:eastAsia="SimSun"/>
        </w:rPr>
        <w:t> </w:t>
      </w:r>
      <w:r w:rsidRPr="0093004C">
        <w:t>4.2.2</w:t>
      </w:r>
      <w:r w:rsidR="00050B04" w:rsidRPr="0093004C">
        <w:t xml:space="preserve">, based on </w:t>
      </w:r>
      <w:r w:rsidR="00334336" w:rsidRPr="00D41149">
        <w:rPr>
          <w:rFonts w:eastAsia="SimSun" w:hint="eastAsia"/>
          <w:lang w:eastAsia="zh-CN"/>
        </w:rPr>
        <w:t xml:space="preserve">the </w:t>
      </w:r>
      <w:r w:rsidR="00004125">
        <w:rPr>
          <w:rFonts w:eastAsia="SimSun"/>
          <w:lang w:eastAsia="zh-CN"/>
        </w:rPr>
        <w:t xml:space="preserve">policies/parameters requested by the </w:t>
      </w:r>
      <w:r w:rsidR="00334336" w:rsidRPr="00D41149">
        <w:rPr>
          <w:rFonts w:eastAsia="SimSun" w:hint="eastAsia"/>
          <w:lang w:eastAsia="zh-CN"/>
        </w:rPr>
        <w:t>UE listed in clause</w:t>
      </w:r>
      <w:r w:rsidR="00334336">
        <w:rPr>
          <w:rFonts w:eastAsia="SimSun"/>
          <w:lang w:eastAsia="zh-CN"/>
        </w:rPr>
        <w:t> </w:t>
      </w:r>
      <w:r w:rsidR="00334336" w:rsidRPr="00D41149">
        <w:rPr>
          <w:rFonts w:eastAsia="SimSun" w:hint="eastAsia"/>
          <w:lang w:eastAsia="zh-CN"/>
        </w:rPr>
        <w:t>4.3.1</w:t>
      </w:r>
      <w:r w:rsidR="00334336">
        <w:rPr>
          <w:rFonts w:eastAsia="SimSun"/>
          <w:lang w:eastAsia="zh-CN"/>
        </w:rPr>
        <w:t xml:space="preserve"> in</w:t>
      </w:r>
      <w:r w:rsidR="00334336" w:rsidRPr="0093004C">
        <w:t xml:space="preserve"> </w:t>
      </w:r>
      <w:r w:rsidR="00050B04" w:rsidRPr="0093004C">
        <w:t xml:space="preserve">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173BB419" w:rsidR="008C47BE" w:rsidRPr="0093004C" w:rsidRDefault="008C47BE" w:rsidP="008C47BE">
      <w:pPr>
        <w:pStyle w:val="B1"/>
      </w:pPr>
      <w:r w:rsidRPr="0093004C">
        <w:t>-</w:t>
      </w:r>
      <w:r w:rsidRPr="0093004C">
        <w:tab/>
        <w:t xml:space="preserve">Authorization policy and parameters for </w:t>
      </w:r>
      <w:r w:rsidR="005614F5">
        <w:t>5G</w:t>
      </w:r>
      <w:r w:rsidR="005614F5" w:rsidRPr="0093004C">
        <w:t xml:space="preserve"> </w:t>
      </w:r>
      <w:r w:rsidRPr="0093004C">
        <w:t>ProSe Direct Discovery and Communication.</w:t>
      </w:r>
    </w:p>
    <w:p w14:paraId="5F50E735" w14:textId="0A1AC987" w:rsidR="007F34CD" w:rsidRDefault="007F34CD" w:rsidP="007F34CD">
      <w:pPr>
        <w:pStyle w:val="B1"/>
      </w:pPr>
      <w:r w:rsidRPr="0093004C">
        <w:lastRenderedPageBreak/>
        <w:t>-</w:t>
      </w:r>
      <w:r w:rsidRPr="0093004C">
        <w:tab/>
        <w:t xml:space="preserve">Authorization policy and parameters for </w:t>
      </w:r>
      <w:r w:rsidR="00C37E44">
        <w:t>5G</w:t>
      </w:r>
      <w:r w:rsidR="00C37E44" w:rsidRPr="0093004C">
        <w:t xml:space="preserve"> </w:t>
      </w:r>
      <w:r w:rsidR="00D80D40">
        <w:rPr>
          <w:rFonts w:hint="eastAsia"/>
          <w:lang w:eastAsia="zh-CN"/>
        </w:rPr>
        <w:t xml:space="preserve">ProSe </w:t>
      </w:r>
      <w:r w:rsidRPr="0093004C">
        <w:t xml:space="preserve">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58C5AF9A" w14:textId="38D96572" w:rsidR="003E5000" w:rsidRPr="00014A61" w:rsidRDefault="003E5000">
      <w:pPr>
        <w:pStyle w:val="B1"/>
      </w:pPr>
      <w:r w:rsidRPr="00395A71">
        <w:t>-</w:t>
      </w:r>
      <w:r w:rsidRPr="00395A71">
        <w:tab/>
        <w:t>PDUID allocation with its validity timer.</w:t>
      </w:r>
    </w:p>
    <w:p w14:paraId="68D0BE0F" w14:textId="6F34EB37" w:rsidR="008C47BE" w:rsidRDefault="008C47BE" w:rsidP="008C47BE">
      <w:pPr>
        <w:rPr>
          <w:rFonts w:eastAsia="SimSun"/>
        </w:rPr>
      </w:pPr>
      <w:r w:rsidRPr="0093004C">
        <w:rPr>
          <w:rFonts w:eastAsia="SimSun"/>
        </w:rPr>
        <w:t>The PCF may update the 5G ProSe policy and parameters to the UE under certain conditions.</w:t>
      </w:r>
    </w:p>
    <w:p w14:paraId="5C309F5B" w14:textId="09F9A974" w:rsidR="00687D51" w:rsidRPr="00395A71" w:rsidRDefault="00687D51" w:rsidP="008C47BE">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p w14:paraId="2B1836E5" w14:textId="77777777" w:rsidR="008C47BE" w:rsidRPr="0093004C" w:rsidRDefault="008C47BE" w:rsidP="008C47BE">
      <w:pPr>
        <w:pStyle w:val="Heading3"/>
        <w:rPr>
          <w:lang w:eastAsia="zh-CN"/>
        </w:rPr>
      </w:pPr>
      <w:bookmarkStart w:id="212" w:name="_Toc19199058"/>
      <w:bookmarkStart w:id="213" w:name="_Toc27821847"/>
      <w:bookmarkStart w:id="214" w:name="_Toc36126201"/>
      <w:bookmarkStart w:id="215" w:name="_Toc45012525"/>
      <w:bookmarkStart w:id="216" w:name="_Toc51753951"/>
      <w:bookmarkStart w:id="217" w:name="_Toc51754085"/>
      <w:bookmarkStart w:id="218" w:name="_Toc51838912"/>
      <w:bookmarkStart w:id="219" w:name="_Toc66692635"/>
      <w:bookmarkStart w:id="220" w:name="_Toc66701814"/>
      <w:bookmarkStart w:id="221" w:name="_Toc69883471"/>
      <w:bookmarkStart w:id="222" w:name="_Toc73625479"/>
      <w:bookmarkStart w:id="223" w:name="_Toc81547905"/>
      <w:r w:rsidRPr="0093004C">
        <w:rPr>
          <w:lang w:eastAsia="zh-CN"/>
        </w:rPr>
        <w:t>4.3.4</w:t>
      </w:r>
      <w:r w:rsidRPr="0093004C">
        <w:rPr>
          <w:lang w:eastAsia="zh-CN"/>
        </w:rPr>
        <w:tab/>
      </w:r>
      <w:r w:rsidRPr="0093004C">
        <w:rPr>
          <w:lang w:eastAsia="ko-KR"/>
        </w:rPr>
        <w:t>AMF</w:t>
      </w:r>
      <w:bookmarkEnd w:id="212"/>
      <w:bookmarkEnd w:id="213"/>
      <w:bookmarkEnd w:id="214"/>
      <w:bookmarkEnd w:id="215"/>
      <w:bookmarkEnd w:id="216"/>
      <w:bookmarkEnd w:id="217"/>
      <w:bookmarkEnd w:id="218"/>
      <w:bookmarkEnd w:id="219"/>
      <w:bookmarkEnd w:id="220"/>
      <w:bookmarkEnd w:id="221"/>
      <w:bookmarkEnd w:id="222"/>
      <w:bookmarkEnd w:id="223"/>
    </w:p>
    <w:p w14:paraId="5AFEB9D2" w14:textId="12D56750"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Forwards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SimSun"/>
          <w:lang w:eastAsia="zh-CN"/>
        </w:rPr>
        <w:t>Direct D</w:t>
      </w:r>
      <w:r w:rsidRPr="0093004C">
        <w:rPr>
          <w:lang w:eastAsia="zh-CN"/>
        </w:rPr>
        <w:t xml:space="preserve">iscovery and </w:t>
      </w:r>
      <w:r w:rsidR="007664E2">
        <w:t>5G</w:t>
      </w:r>
      <w:r w:rsidR="007664E2" w:rsidRPr="0093004C">
        <w:rPr>
          <w:rFonts w:eastAsia="SimSun"/>
          <w:lang w:eastAsia="zh-CN"/>
        </w:rPr>
        <w:t xml:space="preserve">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w:t>
      </w:r>
      <w:r w:rsidR="00B65A9F">
        <w:rPr>
          <w:rFonts w:eastAsia="SimSun" w:hint="eastAsia"/>
          <w:lang w:eastAsia="zh-CN"/>
        </w:rPr>
        <w:t>-enabled</w:t>
      </w:r>
      <w:r w:rsidR="006B3E34" w:rsidRPr="0093004C">
        <w:rPr>
          <w:rFonts w:eastAsia="SimSun"/>
          <w:lang w:eastAsia="zh-CN"/>
        </w:rPr>
        <w:t xml:space="preserve"> UE</w:t>
      </w:r>
      <w:r w:rsidR="006B3E34" w:rsidRPr="0093004C">
        <w:t xml:space="preserve"> </w:t>
      </w:r>
      <w:r w:rsidR="006B3E34" w:rsidRPr="0093004C">
        <w:rPr>
          <w:rFonts w:eastAsia="SimSun"/>
          <w:lang w:eastAsia="zh-CN"/>
        </w:rPr>
        <w:t>for ProSe Direct Discovery, as 5G ProSe</w:t>
      </w:r>
      <w:r w:rsidR="00E12885">
        <w:rPr>
          <w:rFonts w:eastAsia="SimSun" w:hint="eastAsia"/>
          <w:lang w:eastAsia="zh-CN"/>
        </w:rPr>
        <w:t>-enabled</w:t>
      </w:r>
      <w:r w:rsidR="006B3E34" w:rsidRPr="0093004C">
        <w:rPr>
          <w:rFonts w:eastAsia="SimSun"/>
          <w:lang w:eastAsia="zh-CN"/>
        </w:rPr>
        <w:t xml:space="preserve"> UE for ProSe Direct Communication),</w:t>
      </w:r>
      <w:r w:rsidR="006B3E34" w:rsidRPr="0093004C">
        <w:t xml:space="preserve"> </w:t>
      </w:r>
      <w:r w:rsidR="00081FD4">
        <w:rPr>
          <w:rFonts w:hint="eastAsia"/>
          <w:lang w:eastAsia="zh-CN"/>
        </w:rPr>
        <w:t>5G ProSe</w:t>
      </w:r>
      <w:r w:rsidR="00081FD4" w:rsidRPr="0093004C">
        <w:rPr>
          <w:rFonts w:eastAsia="SimSun"/>
          <w:lang w:eastAsia="zh-CN"/>
        </w:rPr>
        <w:t xml:space="preserve"> </w:t>
      </w:r>
      <w:r w:rsidR="006B3E34" w:rsidRPr="0093004C">
        <w:rPr>
          <w:rFonts w:eastAsia="SimSun"/>
          <w:lang w:eastAsia="zh-CN"/>
        </w:rPr>
        <w:t>UE-to-Network Relay Discovery and Communication</w:t>
      </w:r>
      <w:r w:rsidR="00F12D2E">
        <w:rPr>
          <w:rFonts w:eastAsia="SimSun"/>
          <w:lang w:eastAsia="zh-CN"/>
        </w:rPr>
        <w:t xml:space="preserve"> </w:t>
      </w:r>
      <w:r w:rsidR="006B3E34" w:rsidRPr="0093004C">
        <w:rPr>
          <w:rFonts w:eastAsia="SimSun"/>
          <w:lang w:eastAsia="zh-CN"/>
        </w:rPr>
        <w:t xml:space="preserve">(i.e. as 5G ProSe Layer-2 Remote UE, as 5G ProSe Layer-2 UE-to-Network Relay, as </w:t>
      </w:r>
      <w:r w:rsidR="00F12D2E" w:rsidRPr="0093004C">
        <w:rPr>
          <w:rFonts w:eastAsia="SimSun"/>
          <w:lang w:eastAsia="zh-CN"/>
        </w:rPr>
        <w:t xml:space="preserve">5G ProSe </w:t>
      </w:r>
      <w:r w:rsidR="006B3E34" w:rsidRPr="0093004C">
        <w:rPr>
          <w:rFonts w:eastAsia="SimSun"/>
          <w:lang w:eastAsia="zh-CN"/>
        </w:rPr>
        <w:t>Layer-3 UE-to-Network Relay</w:t>
      </w:r>
      <w:r w:rsidR="006B3E34" w:rsidRPr="0093004C">
        <w:rPr>
          <w:lang w:eastAsia="zh-CN"/>
        </w:rPr>
        <w:t>)</w:t>
      </w:r>
      <w:r w:rsidRPr="0093004C">
        <w:rPr>
          <w:lang w:eastAsia="zh-CN"/>
        </w:rPr>
        <w:t>.</w:t>
      </w:r>
    </w:p>
    <w:p w14:paraId="55C3B72F" w14:textId="5C2673C1"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r w:rsidR="00081FD4">
        <w:rPr>
          <w:rFonts w:hint="eastAsia"/>
          <w:lang w:eastAsia="zh-CN"/>
        </w:rPr>
        <w:t>Direct C</w:t>
      </w:r>
      <w:r w:rsidRPr="0093004C">
        <w:rPr>
          <w:lang w:eastAsia="zh-CN"/>
        </w:rPr>
        <w:t>ommunication.</w:t>
      </w:r>
    </w:p>
    <w:p w14:paraId="50576B14" w14:textId="77777777" w:rsidR="008C47BE" w:rsidRPr="0093004C" w:rsidRDefault="008C47BE" w:rsidP="008C47BE">
      <w:pPr>
        <w:pStyle w:val="Heading3"/>
        <w:rPr>
          <w:lang w:eastAsia="ko-KR"/>
        </w:rPr>
      </w:pPr>
      <w:bookmarkStart w:id="224" w:name="_Toc19199059"/>
      <w:bookmarkStart w:id="225" w:name="_Toc27821848"/>
      <w:bookmarkStart w:id="226" w:name="_Toc36126202"/>
      <w:bookmarkStart w:id="227" w:name="_Toc45012526"/>
      <w:bookmarkStart w:id="228" w:name="_Toc51753952"/>
      <w:bookmarkStart w:id="229" w:name="_Toc51754086"/>
      <w:bookmarkStart w:id="230" w:name="_Toc51838913"/>
      <w:bookmarkStart w:id="231" w:name="_Toc66692636"/>
      <w:bookmarkStart w:id="232" w:name="_Toc66701815"/>
      <w:bookmarkStart w:id="233" w:name="_Toc69883472"/>
      <w:bookmarkStart w:id="234" w:name="_Toc73625480"/>
      <w:bookmarkStart w:id="235" w:name="_Toc81547906"/>
      <w:r w:rsidRPr="0093004C">
        <w:rPr>
          <w:lang w:eastAsia="ko-KR"/>
        </w:rPr>
        <w:t>4.3.5</w:t>
      </w:r>
      <w:r w:rsidRPr="0093004C">
        <w:rPr>
          <w:lang w:eastAsia="ko-KR"/>
        </w:rPr>
        <w:tab/>
        <w:t>UDM</w:t>
      </w:r>
      <w:bookmarkEnd w:id="224"/>
      <w:bookmarkEnd w:id="225"/>
      <w:bookmarkEnd w:id="226"/>
      <w:bookmarkEnd w:id="227"/>
      <w:bookmarkEnd w:id="228"/>
      <w:bookmarkEnd w:id="229"/>
      <w:bookmarkEnd w:id="230"/>
      <w:bookmarkEnd w:id="231"/>
      <w:bookmarkEnd w:id="232"/>
      <w:bookmarkEnd w:id="233"/>
      <w:bookmarkEnd w:id="234"/>
      <w:bookmarkEnd w:id="235"/>
    </w:p>
    <w:p w14:paraId="44B3B269" w14:textId="2CFCEA27"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w:t>
      </w:r>
      <w:r w:rsidRPr="0093004C">
        <w:t xml:space="preserve"> the UDM performs the following functions:</w:t>
      </w:r>
    </w:p>
    <w:p w14:paraId="3CD03F4F" w14:textId="7AA69680"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w:t>
      </w:r>
      <w:r w:rsidR="00F12D2E" w:rsidRPr="0093004C">
        <w:rPr>
          <w:rFonts w:eastAsia="SimSun"/>
          <w:lang w:eastAsia="zh-CN"/>
        </w:rPr>
        <w:t xml:space="preserve">5G </w:t>
      </w:r>
      <w:r w:rsidRPr="0093004C">
        <w:rPr>
          <w:rFonts w:eastAsia="SimSun"/>
        </w:rPr>
        <w:t xml:space="preserve">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1B460DF8"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 xml:space="preserve">Subscription management for </w:t>
      </w:r>
      <w:r w:rsidR="008369ED">
        <w:rPr>
          <w:rFonts w:hint="eastAsia"/>
          <w:lang w:eastAsia="zh-CN"/>
        </w:rPr>
        <w:t xml:space="preserve">5G ProSe </w:t>
      </w:r>
      <w:r w:rsidRPr="0093004C">
        <w:t>UE-to-Network Relay Discovery and Communication.</w:t>
      </w:r>
    </w:p>
    <w:p w14:paraId="1C199963" w14:textId="77777777" w:rsidR="008C47BE" w:rsidRPr="0093004C" w:rsidRDefault="008C47BE" w:rsidP="008C47BE">
      <w:pPr>
        <w:pStyle w:val="Heading3"/>
      </w:pPr>
      <w:bookmarkStart w:id="236" w:name="_Toc19199060"/>
      <w:bookmarkStart w:id="237" w:name="_Toc27821849"/>
      <w:bookmarkStart w:id="238" w:name="_Toc36126203"/>
      <w:bookmarkStart w:id="239" w:name="_Toc45012527"/>
      <w:bookmarkStart w:id="240" w:name="_Toc51753953"/>
      <w:bookmarkStart w:id="241" w:name="_Toc51754087"/>
      <w:bookmarkStart w:id="242" w:name="_Toc51838914"/>
      <w:bookmarkStart w:id="243" w:name="_Toc66692637"/>
      <w:bookmarkStart w:id="244" w:name="_Toc66701816"/>
      <w:bookmarkStart w:id="245" w:name="_Toc69883473"/>
      <w:bookmarkStart w:id="246" w:name="_Toc73625481"/>
      <w:bookmarkStart w:id="247" w:name="_Toc81547907"/>
      <w:r w:rsidRPr="0093004C">
        <w:t>4.3.6</w:t>
      </w:r>
      <w:r w:rsidRPr="0093004C">
        <w:tab/>
        <w:t>UDR</w:t>
      </w:r>
      <w:bookmarkEnd w:id="236"/>
      <w:bookmarkEnd w:id="237"/>
      <w:bookmarkEnd w:id="238"/>
      <w:bookmarkEnd w:id="239"/>
      <w:bookmarkEnd w:id="240"/>
      <w:bookmarkEnd w:id="241"/>
      <w:bookmarkEnd w:id="242"/>
      <w:bookmarkEnd w:id="243"/>
      <w:bookmarkEnd w:id="244"/>
      <w:bookmarkEnd w:id="245"/>
      <w:bookmarkEnd w:id="246"/>
      <w:bookmarkEnd w:id="247"/>
    </w:p>
    <w:p w14:paraId="1D1E1CB8" w14:textId="32E79D3E"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248" w:name="_Toc27821850"/>
      <w:bookmarkStart w:id="249" w:name="_Toc36126204"/>
      <w:bookmarkStart w:id="250" w:name="_Toc45012528"/>
      <w:bookmarkStart w:id="251" w:name="_Toc51753954"/>
      <w:bookmarkStart w:id="252" w:name="_Toc51754088"/>
      <w:bookmarkStart w:id="253" w:name="_Toc51838915"/>
      <w:bookmarkStart w:id="254" w:name="_Toc66692638"/>
      <w:bookmarkStart w:id="255" w:name="_Toc66701817"/>
      <w:bookmarkStart w:id="256" w:name="_Toc69883474"/>
      <w:bookmarkStart w:id="257" w:name="_Toc73625482"/>
      <w:bookmarkStart w:id="258" w:name="_Toc81547908"/>
      <w:r w:rsidRPr="0093004C">
        <w:t>4.3.7</w:t>
      </w:r>
      <w:r w:rsidRPr="0093004C">
        <w:tab/>
        <w:t>NRF</w:t>
      </w:r>
      <w:bookmarkEnd w:id="248"/>
      <w:bookmarkEnd w:id="249"/>
      <w:bookmarkEnd w:id="250"/>
      <w:bookmarkEnd w:id="251"/>
      <w:bookmarkEnd w:id="252"/>
      <w:bookmarkEnd w:id="253"/>
      <w:bookmarkEnd w:id="254"/>
      <w:bookmarkEnd w:id="255"/>
      <w:bookmarkEnd w:id="256"/>
      <w:bookmarkEnd w:id="257"/>
      <w:bookmarkEnd w:id="258"/>
    </w:p>
    <w:p w14:paraId="0A57468B" w14:textId="290B93B4" w:rsidR="008C47BE" w:rsidRPr="0093004C" w:rsidRDefault="008C47BE" w:rsidP="008C47BE">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 the NRF performs the following functions:</w:t>
      </w:r>
    </w:p>
    <w:p w14:paraId="5139FCA4" w14:textId="4A33993E"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 xml:space="preserve">ProSe </w:t>
      </w:r>
      <w:r w:rsidR="00705922">
        <w:rPr>
          <w:lang w:eastAsia="ko-KR"/>
        </w:rPr>
        <w:t>C</w:t>
      </w:r>
      <w:r w:rsidRPr="0093004C">
        <w:rPr>
          <w:lang w:eastAsia="ko-KR"/>
        </w:rPr>
        <w:t>apability.</w:t>
      </w:r>
    </w:p>
    <w:p w14:paraId="224F1B84" w14:textId="68F74D53" w:rsidR="0086111E" w:rsidRDefault="0086111E">
      <w:pPr>
        <w:pStyle w:val="B1"/>
        <w:rPr>
          <w:lang w:eastAsia="zh-CN"/>
        </w:rPr>
      </w:pPr>
      <w:r w:rsidRPr="0093004C">
        <w:rPr>
          <w:lang w:eastAsia="zh-CN"/>
        </w:rPr>
        <w:t>-</w:t>
      </w:r>
      <w:r w:rsidRPr="0093004C">
        <w:rPr>
          <w:lang w:eastAsia="zh-CN"/>
        </w:rPr>
        <w:tab/>
        <w:t>5G DDNMF Discovery.</w:t>
      </w:r>
    </w:p>
    <w:p w14:paraId="4FA33BB9" w14:textId="77777777" w:rsidR="007169BB" w:rsidRDefault="007169BB" w:rsidP="007169BB">
      <w:r>
        <w:t>Similar procedure can be used for 5G DDNMF discovery across PLMNs as specified in clause 4.17.5</w:t>
      </w:r>
      <w:r w:rsidRPr="006C5E6B">
        <w:t xml:space="preserve"> </w:t>
      </w:r>
      <w:r w:rsidRPr="0093004C">
        <w:t>of TS</w:t>
      </w:r>
      <w:r>
        <w:t> </w:t>
      </w:r>
      <w:r w:rsidRPr="0093004C">
        <w:t>23.502</w:t>
      </w:r>
      <w:r>
        <w:t> </w:t>
      </w:r>
      <w:r w:rsidRPr="0093004C">
        <w:t>[5]</w:t>
      </w:r>
      <w:r>
        <w:t xml:space="preserve"> with the difference as below:</w:t>
      </w:r>
    </w:p>
    <w:p w14:paraId="725E5E7D" w14:textId="5F6ACE8F" w:rsidR="007169BB" w:rsidRPr="0093004C" w:rsidRDefault="007169BB">
      <w:pPr>
        <w:pStyle w:val="B1"/>
        <w:rPr>
          <w:rFonts w:eastAsia="SimSun"/>
          <w:lang w:eastAsia="zh-CN"/>
        </w:rPr>
      </w:pPr>
      <w:r>
        <w:t>-</w:t>
      </w:r>
      <w:r>
        <w:tab/>
        <w:t>The serving PLMN is replaced by home PLMN and home PLMN is replaced by local PLMN or serving PLMN.</w:t>
      </w:r>
    </w:p>
    <w:p w14:paraId="389DF79F" w14:textId="77777777" w:rsidR="008C47BE" w:rsidRPr="0093004C" w:rsidRDefault="008C47BE" w:rsidP="008C47BE">
      <w:pPr>
        <w:pStyle w:val="Heading3"/>
      </w:pPr>
      <w:bookmarkStart w:id="259" w:name="_Toc66692639"/>
      <w:bookmarkStart w:id="260" w:name="_Toc66701818"/>
      <w:bookmarkStart w:id="261" w:name="_Toc69883475"/>
      <w:bookmarkStart w:id="262" w:name="_Toc73625483"/>
      <w:bookmarkStart w:id="263" w:name="_Toc81547909"/>
      <w:bookmarkEnd w:id="204"/>
      <w:bookmarkEnd w:id="205"/>
      <w:bookmarkEnd w:id="206"/>
      <w:bookmarkEnd w:id="207"/>
      <w:bookmarkEnd w:id="208"/>
      <w:bookmarkEnd w:id="209"/>
      <w:bookmarkEnd w:id="210"/>
      <w:r w:rsidRPr="0093004C">
        <w:lastRenderedPageBreak/>
        <w:t>4.3.8</w:t>
      </w:r>
      <w:r w:rsidRPr="0093004C">
        <w:tab/>
      </w:r>
      <w:r w:rsidRPr="0093004C">
        <w:rPr>
          <w:rFonts w:eastAsia="SimSun"/>
          <w:lang w:eastAsia="zh-CN"/>
        </w:rPr>
        <w:t>ProSe</w:t>
      </w:r>
      <w:r w:rsidRPr="0093004C">
        <w:rPr>
          <w:lang w:eastAsia="ko-KR"/>
        </w:rPr>
        <w:t xml:space="preserve"> Application Server</w:t>
      </w:r>
      <w:bookmarkEnd w:id="259"/>
      <w:bookmarkEnd w:id="260"/>
      <w:bookmarkEnd w:id="261"/>
      <w:bookmarkEnd w:id="262"/>
      <w:bookmarkEnd w:id="263"/>
    </w:p>
    <w:p w14:paraId="1F3152A6" w14:textId="77777777" w:rsidR="008C47BE" w:rsidRPr="0093004C" w:rsidRDefault="008C47BE" w:rsidP="008C47BE">
      <w:r w:rsidRPr="0093004C">
        <w:t>The ProSe Application Server supports the following functionalities.</w:t>
      </w:r>
    </w:p>
    <w:p w14:paraId="423C7383" w14:textId="52145201" w:rsidR="008C47BE" w:rsidRPr="0093004C" w:rsidRDefault="008C47BE" w:rsidP="008C47BE">
      <w:r w:rsidRPr="0093004C">
        <w:t xml:space="preserve">For </w:t>
      </w:r>
      <w:r w:rsidR="00F12D2E">
        <w:t xml:space="preserve">5G </w:t>
      </w:r>
      <w:r w:rsidR="00F12D2E" w:rsidRPr="0093004C">
        <w:t xml:space="preserve">ProSe </w:t>
      </w:r>
      <w:r w:rsidRPr="0093004C">
        <w:t>Direct Discovery</w:t>
      </w:r>
      <w:r w:rsidR="0093004C">
        <w:t>:</w:t>
      </w:r>
    </w:p>
    <w:p w14:paraId="24282DD3" w14:textId="13DE3A67" w:rsidR="008C47BE" w:rsidRPr="0093004C" w:rsidRDefault="008C47BE" w:rsidP="008C47BE">
      <w:pPr>
        <w:pStyle w:val="B1"/>
      </w:pPr>
      <w:r w:rsidRPr="0093004C">
        <w:t>-</w:t>
      </w:r>
      <w:r w:rsidRPr="0093004C">
        <w:tab/>
        <w:t xml:space="preserve">Maintains permission information for the restricted </w:t>
      </w:r>
      <w:r w:rsidR="007664E2">
        <w:t>5G</w:t>
      </w:r>
      <w:r w:rsidR="007664E2" w:rsidRPr="0093004C">
        <w:t xml:space="preserve"> </w:t>
      </w:r>
      <w:r w:rsidRPr="0093004C">
        <w:t>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48637DB4" w:rsidR="008C47BE" w:rsidRPr="0093004C" w:rsidRDefault="008C47BE" w:rsidP="008C47BE">
      <w:pPr>
        <w:pStyle w:val="B1"/>
      </w:pPr>
      <w:r w:rsidRPr="0093004C">
        <w:t>-</w:t>
      </w:r>
      <w:r w:rsidRPr="0093004C">
        <w:tab/>
        <w:t xml:space="preserve">Mapping of RPAUID and PDUID for restricted </w:t>
      </w:r>
      <w:r w:rsidR="007664E2">
        <w:t>5G</w:t>
      </w:r>
      <w:r w:rsidR="007664E2" w:rsidRPr="0093004C">
        <w:t xml:space="preserve"> </w:t>
      </w:r>
      <w:r w:rsidRPr="0093004C">
        <w:t>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596C2784" w:rsidR="008C47BE" w:rsidRPr="0093004C" w:rsidRDefault="008C47BE" w:rsidP="008C47BE">
      <w:pPr>
        <w:pStyle w:val="B1"/>
      </w:pPr>
      <w:r w:rsidRPr="0093004C">
        <w:t>-</w:t>
      </w:r>
      <w:r w:rsidRPr="0093004C">
        <w:tab/>
        <w:t xml:space="preserve">Interaction with 5G DDNMF for </w:t>
      </w:r>
      <w:r w:rsidR="007664E2">
        <w:t>5G</w:t>
      </w:r>
      <w:r w:rsidR="007664E2" w:rsidRPr="0093004C">
        <w:t xml:space="preserve"> </w:t>
      </w:r>
      <w:r w:rsidRPr="0093004C">
        <w:t>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21203CD9" w:rsidR="008C47BE" w:rsidRPr="0093004C" w:rsidRDefault="008C47BE" w:rsidP="008C47BE">
      <w:r w:rsidRPr="0093004C">
        <w:t xml:space="preserve">For </w:t>
      </w:r>
      <w:r w:rsidR="00F12D2E">
        <w:t xml:space="preserve">5G </w:t>
      </w:r>
      <w:r w:rsidRPr="0093004C">
        <w:t>ProSe Direct Communication</w:t>
      </w:r>
      <w:r w:rsidR="0093004C">
        <w:t>:</w:t>
      </w:r>
    </w:p>
    <w:p w14:paraId="61DC8133" w14:textId="1BBA18A8" w:rsidR="008C47BE" w:rsidRPr="0093004C" w:rsidRDefault="008C47BE" w:rsidP="008C47BE">
      <w:pPr>
        <w:pStyle w:val="B1"/>
      </w:pPr>
      <w:bookmarkStart w:id="264" w:name="_Hlk69724176"/>
      <w:r w:rsidRPr="0093004C">
        <w:t>-</w:t>
      </w:r>
      <w:r w:rsidRPr="0093004C">
        <w:tab/>
      </w:r>
      <w:bookmarkEnd w:id="264"/>
      <w:r w:rsidRPr="0093004C">
        <w:t xml:space="preserve">Provisioning a path preference for </w:t>
      </w:r>
      <w:r w:rsidR="00F12D2E">
        <w:t xml:space="preserve">5G </w:t>
      </w:r>
      <w:r w:rsidRPr="0093004C">
        <w:t>ProSe Services to UDR;</w:t>
      </w:r>
    </w:p>
    <w:p w14:paraId="63556DA6" w14:textId="57D3342F" w:rsidR="008C47BE" w:rsidRPr="0093004C" w:rsidRDefault="008C47BE" w:rsidP="008C47BE">
      <w:pPr>
        <w:pStyle w:val="B1"/>
      </w:pPr>
      <w:r w:rsidRPr="0093004C">
        <w:t>-</w:t>
      </w:r>
      <w:r w:rsidRPr="0093004C">
        <w:tab/>
        <w:t xml:space="preserve">Provisioning parameters for </w:t>
      </w:r>
      <w:r w:rsidR="00F12D2E">
        <w:t xml:space="preserve">5G </w:t>
      </w:r>
      <w:r w:rsidRPr="0093004C">
        <w:t>ProSe Direct Communication to UE.</w:t>
      </w:r>
    </w:p>
    <w:p w14:paraId="5BB582D1" w14:textId="18E419C3" w:rsidR="000B430F" w:rsidRPr="0093004C" w:rsidRDefault="000B430F" w:rsidP="000B430F">
      <w:pPr>
        <w:rPr>
          <w:lang w:eastAsia="zh-CN"/>
        </w:rPr>
      </w:pPr>
      <w:r w:rsidRPr="0093004C">
        <w:rPr>
          <w:lang w:eastAsia="zh-CN"/>
        </w:rPr>
        <w:t xml:space="preserve">For </w:t>
      </w:r>
      <w:r w:rsidR="006A2648">
        <w:rPr>
          <w:lang w:eastAsia="zh-CN"/>
        </w:rPr>
        <w:t xml:space="preserve">5G </w:t>
      </w:r>
      <w:r w:rsidRPr="0093004C">
        <w:rPr>
          <w:lang w:eastAsia="zh-CN"/>
        </w:rPr>
        <w:t>ProSe UE-to-Network Relay service</w:t>
      </w:r>
      <w:r w:rsidR="0093004C">
        <w:rPr>
          <w:lang w:eastAsia="zh-CN"/>
        </w:rPr>
        <w:t>:</w:t>
      </w:r>
    </w:p>
    <w:p w14:paraId="2E50F60E" w14:textId="4CE11DB4" w:rsidR="000B430F" w:rsidRPr="0093004C" w:rsidRDefault="000B430F">
      <w:pPr>
        <w:pStyle w:val="B1"/>
        <w:rPr>
          <w:lang w:eastAsia="zh-CN"/>
        </w:rPr>
      </w:pPr>
      <w:r w:rsidRPr="0093004C">
        <w:rPr>
          <w:lang w:eastAsia="zh-CN"/>
        </w:rPr>
        <w:t>-</w:t>
      </w:r>
      <w:r w:rsidRPr="0093004C">
        <w:rPr>
          <w:lang w:eastAsia="zh-CN"/>
        </w:rPr>
        <w:tab/>
        <w:t xml:space="preserve">Provisioning parameters for </w:t>
      </w:r>
      <w:r w:rsidR="007C439D">
        <w:rPr>
          <w:lang w:eastAsia="zh-CN"/>
        </w:rPr>
        <w:t xml:space="preserve">5G </w:t>
      </w:r>
      <w:r w:rsidRPr="0093004C">
        <w:rPr>
          <w:lang w:eastAsia="zh-CN"/>
        </w:rPr>
        <w:t xml:space="preserve">ProSe </w:t>
      </w:r>
      <w:r w:rsidR="002A16D1">
        <w:rPr>
          <w:rFonts w:hint="eastAsia"/>
          <w:lang w:eastAsia="zh-CN"/>
        </w:rPr>
        <w:t xml:space="preserve">UE-to-Network </w:t>
      </w:r>
      <w:r w:rsidRPr="0093004C">
        <w:rPr>
          <w:lang w:eastAsia="zh-CN"/>
        </w:rPr>
        <w:t xml:space="preserve">Relay Discovery and </w:t>
      </w:r>
      <w:r w:rsidR="007C439D">
        <w:rPr>
          <w:lang w:eastAsia="zh-CN"/>
        </w:rPr>
        <w:t xml:space="preserve">5G </w:t>
      </w:r>
      <w:r w:rsidRPr="0093004C">
        <w:rPr>
          <w:lang w:eastAsia="zh-CN"/>
        </w:rPr>
        <w:t xml:space="preserve">ProSe </w:t>
      </w:r>
      <w:r w:rsidR="00A56516">
        <w:rPr>
          <w:rFonts w:hint="eastAsia"/>
          <w:lang w:eastAsia="zh-CN"/>
        </w:rPr>
        <w:t xml:space="preserve">UE-to-Network </w:t>
      </w:r>
      <w:r w:rsidRPr="0093004C">
        <w:rPr>
          <w:lang w:eastAsia="zh-CN"/>
        </w:rPr>
        <w:t>Relay Communication to UDR.</w:t>
      </w:r>
    </w:p>
    <w:p w14:paraId="5F5C5743" w14:textId="65521A23" w:rsidR="008C47BE" w:rsidRPr="0093004C" w:rsidRDefault="008C47BE" w:rsidP="008C47BE">
      <w:pPr>
        <w:pStyle w:val="Heading3"/>
      </w:pPr>
      <w:bookmarkStart w:id="265" w:name="_Toc66692640"/>
      <w:bookmarkStart w:id="266" w:name="_Toc66701819"/>
      <w:bookmarkStart w:id="267" w:name="_Toc69883476"/>
      <w:bookmarkStart w:id="268" w:name="_Toc73625484"/>
      <w:bookmarkStart w:id="269" w:name="_Toc81547910"/>
      <w:r w:rsidRPr="0093004C">
        <w:t>4.3.9</w:t>
      </w:r>
      <w:r w:rsidRPr="0093004C">
        <w:tab/>
      </w:r>
      <w:r w:rsidR="000039D7">
        <w:rPr>
          <w:rFonts w:hint="eastAsia"/>
          <w:lang w:eastAsia="zh-CN"/>
        </w:rPr>
        <w:t xml:space="preserve">5G </w:t>
      </w:r>
      <w:r w:rsidRPr="0093004C">
        <w:t xml:space="preserve">ProSe </w:t>
      </w:r>
      <w:r w:rsidRPr="0093004C">
        <w:rPr>
          <w:rFonts w:eastAsia="SimSun"/>
          <w:lang w:eastAsia="zh-CN"/>
        </w:rPr>
        <w:t>UE-to-Network Relay</w:t>
      </w:r>
      <w:bookmarkEnd w:id="265"/>
      <w:bookmarkEnd w:id="266"/>
      <w:bookmarkEnd w:id="267"/>
      <w:bookmarkEnd w:id="268"/>
      <w:bookmarkEnd w:id="269"/>
    </w:p>
    <w:p w14:paraId="6E46AEDE" w14:textId="13001EF5" w:rsidR="0093004C" w:rsidRPr="0093004C" w:rsidRDefault="009F2CC2" w:rsidP="0093004C">
      <w:pPr>
        <w:pStyle w:val="Heading4"/>
      </w:pPr>
      <w:bookmarkStart w:id="270" w:name="_Toc69883477"/>
      <w:bookmarkStart w:id="271" w:name="_Toc73625485"/>
      <w:bookmarkStart w:id="272" w:name="_Toc81547911"/>
      <w:r w:rsidRPr="0093004C">
        <w:t>4.3.9.1</w:t>
      </w:r>
      <w:r w:rsidRPr="0093004C">
        <w:tab/>
      </w:r>
      <w:r w:rsidR="00E552F4">
        <w:rPr>
          <w:noProof/>
        </w:rPr>
        <w:t>General</w:t>
      </w:r>
      <w:bookmarkEnd w:id="270"/>
      <w:bookmarkEnd w:id="271"/>
      <w:bookmarkEnd w:id="272"/>
    </w:p>
    <w:p w14:paraId="0EDF7177" w14:textId="7DD85723" w:rsidR="009F2CC2" w:rsidRPr="0093004C" w:rsidRDefault="00744A27" w:rsidP="009F2CC2">
      <w:r>
        <w:t xml:space="preserve">Both </w:t>
      </w:r>
      <w:r w:rsidR="0017645B">
        <w:rPr>
          <w:rFonts w:hint="eastAsia"/>
          <w:lang w:eastAsia="zh-CN"/>
        </w:rPr>
        <w:t xml:space="preserve">5G ProSe </w:t>
      </w:r>
      <w:r>
        <w:t xml:space="preserve">Layer-2 and </w:t>
      </w:r>
      <w:r w:rsidR="009F2CC2" w:rsidRPr="0093004C">
        <w:t xml:space="preserve">Layer-3 UE-to-Network Relay entity provides the relaying functionality to support connectivity to the network for </w:t>
      </w:r>
      <w:r w:rsidR="009A634B">
        <w:rPr>
          <w:rFonts w:hint="eastAsia"/>
          <w:lang w:eastAsia="zh-CN"/>
        </w:rPr>
        <w:t xml:space="preserve">5G ProSe </w:t>
      </w:r>
      <w:r w:rsidR="009F2CC2" w:rsidRPr="0093004C">
        <w:t>Remote UEs. It can be used for both public safety services and commercial services (e.g. interactive service).</w:t>
      </w:r>
    </w:p>
    <w:p w14:paraId="2D1095B5" w14:textId="1B5DBF24" w:rsidR="009F2CC2" w:rsidRPr="0093004C" w:rsidRDefault="00744A27" w:rsidP="009F2CC2">
      <w:r>
        <w:t xml:space="preserve">Both </w:t>
      </w:r>
      <w:r w:rsidR="009A634B">
        <w:rPr>
          <w:rFonts w:hint="eastAsia"/>
          <w:lang w:eastAsia="zh-CN"/>
        </w:rPr>
        <w:t xml:space="preserve">5G ProSe </w:t>
      </w:r>
      <w:r>
        <w:t xml:space="preserve">Layer-2 and </w:t>
      </w:r>
      <w:r w:rsidR="009F2CC2" w:rsidRPr="0093004C">
        <w:t>Layer-3 UE-to-Network Relay supports the following functions</w:t>
      </w:r>
      <w:r w:rsidR="00B4464E">
        <w:t xml:space="preserve"> to enable connectivity to the network</w:t>
      </w:r>
      <w:r w:rsidR="009F2CC2" w:rsidRPr="0093004C">
        <w:t>:</w:t>
      </w:r>
    </w:p>
    <w:p w14:paraId="704C126C" w14:textId="284BF180" w:rsidR="009F2CC2" w:rsidRPr="0093004C" w:rsidRDefault="009F2CC2" w:rsidP="009F2CC2">
      <w:pPr>
        <w:pStyle w:val="B1"/>
      </w:pPr>
      <w:r w:rsidRPr="0093004C">
        <w:t>-</w:t>
      </w:r>
      <w:r w:rsidRPr="0093004C">
        <w:tab/>
      </w:r>
      <w:r w:rsidR="00B96DFD">
        <w:rPr>
          <w:rFonts w:hint="eastAsia"/>
          <w:lang w:eastAsia="zh-CN"/>
        </w:rPr>
        <w:t xml:space="preserve">5G ProSe </w:t>
      </w:r>
      <w:r w:rsidRPr="0093004C">
        <w:t>UE-to-Network Relay Discovery service as defined in clause</w:t>
      </w:r>
      <w:r w:rsidR="00B42688" w:rsidRPr="0093004C">
        <w:rPr>
          <w:rFonts w:eastAsia="Malgun Gothic"/>
          <w:lang w:eastAsia="ko-KR"/>
        </w:rPr>
        <w:t> </w:t>
      </w:r>
      <w:r w:rsidRPr="0093004C">
        <w:t>6.3.2.3, to allow discovery by the</w:t>
      </w:r>
      <w:r w:rsidR="000D3F96">
        <w:t xml:space="preserve"> </w:t>
      </w:r>
      <w:r w:rsidR="006C6FF8">
        <w:rPr>
          <w:rFonts w:hint="eastAsia"/>
          <w:lang w:eastAsia="zh-CN"/>
        </w:rPr>
        <w:t>5G ProSe</w:t>
      </w:r>
      <w:r w:rsidRPr="0093004C">
        <w:t xml:space="preserve"> Remote UE;</w:t>
      </w:r>
    </w:p>
    <w:p w14:paraId="0BA01EF8" w14:textId="4FD7EE23" w:rsidR="0093004C" w:rsidRPr="0093004C" w:rsidRDefault="009F2CC2" w:rsidP="009F2CC2">
      <w:pPr>
        <w:pStyle w:val="B1"/>
      </w:pPr>
      <w:r w:rsidRPr="0093004C">
        <w:t>-</w:t>
      </w:r>
      <w:r w:rsidRPr="0093004C">
        <w:tab/>
        <w:t xml:space="preserve">access the 5GS as a UE as defined in </w:t>
      </w:r>
      <w:r w:rsidR="00395A71" w:rsidRPr="0093004C">
        <w:t>TS</w:t>
      </w:r>
      <w:r w:rsidR="00395A71">
        <w:t> </w:t>
      </w:r>
      <w:r w:rsidR="00395A71" w:rsidRPr="0093004C">
        <w:t>23.501</w:t>
      </w:r>
      <w:r w:rsidR="00395A71">
        <w:t> </w:t>
      </w:r>
      <w:r w:rsidR="00395A71" w:rsidRPr="0093004C">
        <w:t>[</w:t>
      </w:r>
      <w:r w:rsidR="00C97432" w:rsidRPr="0093004C">
        <w:t>4</w:t>
      </w:r>
      <w:r w:rsidRPr="0093004C">
        <w:t>] with the enhancements as specified in clause</w:t>
      </w:r>
      <w:r w:rsidR="001A4C80" w:rsidRPr="0093004C">
        <w:t>s</w:t>
      </w:r>
      <w:r w:rsidR="0093004C">
        <w:t xml:space="preserve"> </w:t>
      </w:r>
      <w:r w:rsidRPr="0093004C">
        <w:t>6.2 and 6.</w:t>
      </w:r>
      <w:r w:rsidR="00616040">
        <w:t>6</w:t>
      </w:r>
      <w:r w:rsidRPr="0093004C">
        <w:t>;</w:t>
      </w:r>
    </w:p>
    <w:p w14:paraId="421A81A8" w14:textId="7DACC812" w:rsidR="0093004C" w:rsidRDefault="009F2CC2" w:rsidP="009F2CC2">
      <w:pPr>
        <w:pStyle w:val="B1"/>
      </w:pPr>
      <w:r w:rsidRPr="0093004C">
        <w:t>-</w:t>
      </w:r>
      <w:r w:rsidRPr="0093004C">
        <w:tab/>
        <w:t xml:space="preserve">relays unicast traffic (uplink and downlink) between the </w:t>
      </w:r>
      <w:r w:rsidR="004C0147">
        <w:rPr>
          <w:rFonts w:hint="eastAsia"/>
          <w:lang w:eastAsia="zh-CN"/>
        </w:rPr>
        <w:t xml:space="preserve">5G ProSe </w:t>
      </w:r>
      <w:r w:rsidRPr="0093004C">
        <w:t>Remote UE and the network, supporting IP, Ethernet or Unstructured traffic type</w:t>
      </w:r>
      <w:r w:rsidR="00CD3195">
        <w:t>.</w:t>
      </w:r>
    </w:p>
    <w:p w14:paraId="54C10ABD" w14:textId="22F63F1C" w:rsidR="00356D73" w:rsidRPr="00356D73" w:rsidRDefault="00356D73" w:rsidP="007A44C1">
      <w:pPr>
        <w:pStyle w:val="NO"/>
      </w:pPr>
      <w:r w:rsidRPr="00EF33F2">
        <w:t>NOTE:</w:t>
      </w:r>
      <w:r w:rsidRPr="00EF33F2">
        <w:tab/>
      </w:r>
      <w:r w:rsidRPr="00C82AB6">
        <w:rPr>
          <w:lang w:eastAsia="zh-CN"/>
        </w:rPr>
        <w:t xml:space="preserve">Relaying </w:t>
      </w:r>
      <w:r w:rsidRPr="00EF33F2">
        <w:rPr>
          <w:rFonts w:hint="eastAsia"/>
          <w:lang w:eastAsia="zh-CN"/>
        </w:rPr>
        <w:t xml:space="preserve">MBS traffic to </w:t>
      </w:r>
      <w:r w:rsidRPr="00C82AB6">
        <w:rPr>
          <w:lang w:eastAsia="zh-CN"/>
        </w:rPr>
        <w:t xml:space="preserve">a </w:t>
      </w:r>
      <w:r w:rsidRPr="00EF33F2">
        <w:rPr>
          <w:rFonts w:hint="eastAsia"/>
          <w:lang w:eastAsia="zh-CN"/>
        </w:rPr>
        <w:t xml:space="preserve">5G ProSe Remote UE by </w:t>
      </w:r>
      <w:r w:rsidRPr="00C82AB6">
        <w:rPr>
          <w:lang w:eastAsia="zh-CN"/>
        </w:rPr>
        <w:t xml:space="preserve">a </w:t>
      </w:r>
      <w:r w:rsidRPr="00EF33F2">
        <w:rPr>
          <w:rFonts w:hint="eastAsia"/>
          <w:lang w:eastAsia="zh-CN"/>
        </w:rPr>
        <w:t xml:space="preserve">5G ProSe UE-to-Network Relay is not supported in this release of the </w:t>
      </w:r>
      <w:r w:rsidRPr="00EF33F2">
        <w:rPr>
          <w:lang w:eastAsia="zh-CN"/>
        </w:rPr>
        <w:t>specification</w:t>
      </w:r>
      <w:r w:rsidRPr="00EF33F2">
        <w:rPr>
          <w:rFonts w:hint="eastAsia"/>
          <w:lang w:eastAsia="zh-CN"/>
        </w:rPr>
        <w:t>.</w:t>
      </w:r>
    </w:p>
    <w:p w14:paraId="006F61A7" w14:textId="66FCC951" w:rsidR="00CD3195" w:rsidRPr="00395A71" w:rsidRDefault="00CD3195" w:rsidP="00395A71">
      <w:pPr>
        <w:pStyle w:val="Heading4"/>
      </w:pPr>
      <w:bookmarkStart w:id="273" w:name="_Toc73625486"/>
      <w:bookmarkStart w:id="274" w:name="_Toc81547912"/>
      <w:r w:rsidRPr="00395A71">
        <w:t>4.3.9.2</w:t>
      </w:r>
      <w:r w:rsidRPr="00395A71">
        <w:tab/>
      </w:r>
      <w:r w:rsidR="00ED5FCC">
        <w:rPr>
          <w:rFonts w:hint="eastAsia"/>
          <w:lang w:eastAsia="zh-CN"/>
        </w:rPr>
        <w:t xml:space="preserve">5G ProSe </w:t>
      </w:r>
      <w:r w:rsidRPr="00395A71">
        <w:t>Layer-3 UE-to-Network Relay</w:t>
      </w:r>
      <w:bookmarkEnd w:id="273"/>
      <w:bookmarkEnd w:id="274"/>
    </w:p>
    <w:p w14:paraId="4C01E17D" w14:textId="53EA030D" w:rsidR="00CD3195" w:rsidRDefault="00CD3195" w:rsidP="00CD3195">
      <w:r>
        <w:t xml:space="preserve">In addition to the common </w:t>
      </w:r>
      <w:r w:rsidR="002A67BE">
        <w:rPr>
          <w:rFonts w:hint="eastAsia"/>
          <w:lang w:eastAsia="zh-CN"/>
        </w:rPr>
        <w:t xml:space="preserve">5G ProSe </w:t>
      </w:r>
      <w:r>
        <w:t>UE-to-Network Relay functions defined in clause</w:t>
      </w:r>
      <w:r w:rsidRPr="0093004C">
        <w:rPr>
          <w:lang w:eastAsia="ko-KR"/>
        </w:rPr>
        <w:t> </w:t>
      </w:r>
      <w:r>
        <w:t xml:space="preserve">4.3.9.1, </w:t>
      </w:r>
      <w:r w:rsidR="007C2609">
        <w:rPr>
          <w:rFonts w:hint="eastAsia"/>
          <w:lang w:eastAsia="zh-CN"/>
        </w:rPr>
        <w:t xml:space="preserve">5G ProSe </w:t>
      </w:r>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r w:rsidR="00AF3FDB">
        <w:rPr>
          <w:rFonts w:hint="eastAsia"/>
          <w:lang w:eastAsia="zh-CN"/>
        </w:rPr>
        <w:t xml:space="preserve">5G ProSe </w:t>
      </w:r>
      <w:r>
        <w:t>Layer-3 UE-to-Network Relay</w:t>
      </w:r>
      <w:r w:rsidRPr="0093004C">
        <w:t xml:space="preserve"> as specified in clause</w:t>
      </w:r>
      <w:r w:rsidRPr="0093004C">
        <w:rPr>
          <w:lang w:eastAsia="ko-KR"/>
        </w:rPr>
        <w:t> </w:t>
      </w:r>
      <w:r w:rsidRPr="0093004C">
        <w:t xml:space="preserve">6.5.1, for the communication with the </w:t>
      </w:r>
      <w:r w:rsidR="00EB084D">
        <w:rPr>
          <w:rFonts w:hint="eastAsia"/>
          <w:lang w:eastAsia="zh-CN"/>
        </w:rPr>
        <w:t xml:space="preserve">5G ProSe Layer-3 </w:t>
      </w:r>
      <w:r w:rsidRPr="0093004C">
        <w:t>Remote UEs for the relay operation</w:t>
      </w:r>
      <w:r>
        <w:t>s</w:t>
      </w:r>
      <w:r w:rsidRPr="0093004C">
        <w:t>;</w:t>
      </w:r>
    </w:p>
    <w:p w14:paraId="565DBD9C" w14:textId="0C3E9563" w:rsidR="0093004C" w:rsidRPr="0093004C" w:rsidRDefault="009F2CC2" w:rsidP="009F2CC2">
      <w:pPr>
        <w:pStyle w:val="B1"/>
      </w:pPr>
      <w:r w:rsidRPr="0093004C">
        <w:t>-</w:t>
      </w:r>
      <w:r w:rsidRPr="0093004C">
        <w:tab/>
      </w:r>
      <w:r w:rsidR="00CD3195">
        <w:t>e</w:t>
      </w:r>
      <w:r w:rsidR="00CD3195" w:rsidRPr="0093004C">
        <w:t>nd</w:t>
      </w:r>
      <w:r w:rsidRPr="0093004C">
        <w:t xml:space="preserve">-to-end QoS treatment for the </w:t>
      </w:r>
      <w:r w:rsidR="001A6CD2">
        <w:rPr>
          <w:rFonts w:hint="eastAsia"/>
          <w:lang w:eastAsia="zh-CN"/>
        </w:rPr>
        <w:t xml:space="preserve">5G ProSe Layer-3 </w:t>
      </w:r>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clause</w:t>
      </w:r>
      <w:r w:rsidR="00096747" w:rsidRPr="0093004C">
        <w:rPr>
          <w:lang w:eastAsia="ko-KR"/>
        </w:rPr>
        <w:t> </w:t>
      </w:r>
      <w:r w:rsidR="00096747">
        <w:t>5.</w:t>
      </w:r>
      <w:r w:rsidR="0092498C">
        <w:t>6</w:t>
      </w:r>
      <w:r w:rsidR="00096747">
        <w:t>.2.2</w:t>
      </w:r>
      <w:r w:rsidRPr="0093004C">
        <w:t>;</w:t>
      </w:r>
    </w:p>
    <w:p w14:paraId="126A0721" w14:textId="27975C88" w:rsidR="009F2CC2" w:rsidRPr="0093004C" w:rsidRDefault="009F2CC2" w:rsidP="009F2CC2">
      <w:pPr>
        <w:pStyle w:val="B1"/>
      </w:pPr>
      <w:r w:rsidRPr="0093004C">
        <w:lastRenderedPageBreak/>
        <w:t>-</w:t>
      </w:r>
      <w:r w:rsidRPr="0093004C">
        <w:tab/>
        <w:t xml:space="preserve">IP address management for the </w:t>
      </w:r>
      <w:r w:rsidR="006C44BA">
        <w:rPr>
          <w:rFonts w:hint="eastAsia"/>
          <w:lang w:eastAsia="zh-CN"/>
        </w:rPr>
        <w:t xml:space="preserve">5G ProSe Layer-3 </w:t>
      </w:r>
      <w:r w:rsidRPr="0093004C">
        <w:t>Remote UE as defined in clause</w:t>
      </w:r>
      <w:r w:rsidR="00150FF8" w:rsidRPr="0093004C">
        <w:rPr>
          <w:rFonts w:eastAsia="Malgun Gothic"/>
          <w:lang w:eastAsia="ko-KR"/>
        </w:rPr>
        <w:t> </w:t>
      </w:r>
      <w:r w:rsidRPr="0093004C">
        <w:t>5.</w:t>
      </w:r>
      <w:r w:rsidR="00392C83">
        <w:t>5</w:t>
      </w:r>
      <w:r w:rsidR="006D5416">
        <w:t>.1.3</w:t>
      </w:r>
      <w:r w:rsidR="00392C83" w:rsidRPr="0093004C">
        <w:t xml:space="preserve"> </w:t>
      </w:r>
      <w:r w:rsidRPr="0093004C">
        <w:t xml:space="preserve">in case the </w:t>
      </w:r>
      <w:r w:rsidR="0050671A">
        <w:rPr>
          <w:rFonts w:hint="eastAsia"/>
          <w:lang w:eastAsia="zh-CN"/>
        </w:rPr>
        <w:t>5G ProSe Layer-3</w:t>
      </w:r>
      <w:r w:rsidR="00840D9E">
        <w:rPr>
          <w:lang w:eastAsia="zh-CN"/>
        </w:rPr>
        <w:t xml:space="preserve"> </w:t>
      </w:r>
      <w:r w:rsidRPr="0093004C">
        <w:t>Remote UE uses IP traffic type</w:t>
      </w:r>
      <w:r w:rsidR="00FD4C10">
        <w:t>.</w:t>
      </w:r>
    </w:p>
    <w:p w14:paraId="322DEB3E" w14:textId="455AF359" w:rsidR="002F79CC" w:rsidRDefault="002F79CC" w:rsidP="002F79CC">
      <w:pPr>
        <w:pStyle w:val="Heading4"/>
      </w:pPr>
      <w:bookmarkStart w:id="275" w:name="_Toc73625487"/>
      <w:bookmarkStart w:id="276" w:name="_Toc81547913"/>
      <w:r>
        <w:t>4.3.9.3</w:t>
      </w:r>
      <w:r>
        <w:tab/>
      </w:r>
      <w:r w:rsidR="009C0B71">
        <w:rPr>
          <w:rFonts w:hint="eastAsia"/>
          <w:lang w:eastAsia="zh-CN"/>
        </w:rPr>
        <w:t xml:space="preserve">5G ProSe </w:t>
      </w:r>
      <w:r>
        <w:t>Layer-2 UE-to-Network Relay</w:t>
      </w:r>
      <w:bookmarkEnd w:id="275"/>
      <w:bookmarkEnd w:id="276"/>
    </w:p>
    <w:p w14:paraId="26A670A2" w14:textId="7E725A13" w:rsidR="002F79CC" w:rsidRDefault="002F79CC" w:rsidP="002F79CC">
      <w:r>
        <w:t xml:space="preserve">In addition to the common </w:t>
      </w:r>
      <w:r w:rsidR="000D7AD9">
        <w:rPr>
          <w:rFonts w:hint="eastAsia"/>
          <w:lang w:eastAsia="zh-CN"/>
        </w:rPr>
        <w:t xml:space="preserve">5G ProSe </w:t>
      </w:r>
      <w:r>
        <w:t>UE-to-Network Relay functions defined in clause</w:t>
      </w:r>
      <w:r w:rsidRPr="0093004C">
        <w:rPr>
          <w:lang w:eastAsia="ko-KR"/>
        </w:rPr>
        <w:t> </w:t>
      </w:r>
      <w:r>
        <w:t xml:space="preserve">4.3.9.1, </w:t>
      </w:r>
      <w:r w:rsidR="006C71E0">
        <w:rPr>
          <w:rFonts w:hint="eastAsia"/>
          <w:lang w:eastAsia="zh-CN"/>
        </w:rPr>
        <w:t xml:space="preserve">5G ProSe </w:t>
      </w:r>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r w:rsidR="00B12626">
        <w:rPr>
          <w:rFonts w:hint="eastAsia"/>
          <w:lang w:eastAsia="zh-CN"/>
        </w:rPr>
        <w:t xml:space="preserve">5G ProSe </w:t>
      </w:r>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r w:rsidR="00DF63E9">
        <w:rPr>
          <w:rFonts w:hint="eastAsia"/>
          <w:lang w:eastAsia="zh-CN"/>
        </w:rPr>
        <w:t>5G ProSe Layer-2</w:t>
      </w:r>
      <w:r w:rsidR="00411CB1">
        <w:rPr>
          <w:lang w:eastAsia="zh-CN"/>
        </w:rPr>
        <w:t xml:space="preserve"> </w:t>
      </w:r>
      <w:r w:rsidRPr="0093004C">
        <w:t>Remote UEs for the relay operation</w:t>
      </w:r>
      <w:r>
        <w:t>s, including end-to-end QoS treatment.</w:t>
      </w:r>
    </w:p>
    <w:p w14:paraId="23B507E9" w14:textId="0718D92F" w:rsidR="002F79CC" w:rsidRPr="00395A71" w:rsidRDefault="002F79CC">
      <w:pPr>
        <w:pStyle w:val="B1"/>
        <w:rPr>
          <w:rFonts w:eastAsia="DengXian"/>
        </w:rPr>
      </w:pPr>
      <w:r w:rsidRPr="000162ED">
        <w:rPr>
          <w:rFonts w:eastAsia="DengXian"/>
        </w:rPr>
        <w:t>-</w:t>
      </w:r>
      <w:r w:rsidRPr="000162ED">
        <w:rPr>
          <w:rFonts w:eastAsia="DengXian"/>
        </w:rPr>
        <w:tab/>
        <w:t xml:space="preserve">QoS handling for </w:t>
      </w:r>
      <w:r w:rsidR="000A00C0">
        <w:rPr>
          <w:rFonts w:eastAsia="DengXian" w:hint="eastAsia"/>
          <w:lang w:eastAsia="zh-CN"/>
        </w:rPr>
        <w:t xml:space="preserve">5G ProSe </w:t>
      </w:r>
      <w:r w:rsidRPr="000162ED">
        <w:rPr>
          <w:rFonts w:eastAsia="DengXian"/>
        </w:rPr>
        <w:t>Layer-2 UE-to-Network Relay as defined in clause 5.</w:t>
      </w:r>
      <w:r w:rsidR="0092498C">
        <w:rPr>
          <w:rFonts w:eastAsia="DengXian"/>
        </w:rPr>
        <w:t>6</w:t>
      </w:r>
      <w:r w:rsidRPr="000162ED">
        <w:rPr>
          <w:rFonts w:eastAsia="DengXian"/>
        </w:rPr>
        <w:t>.2.3</w:t>
      </w:r>
      <w:r>
        <w:rPr>
          <w:rFonts w:eastAsia="DengXian"/>
        </w:rPr>
        <w:t>.</w:t>
      </w:r>
    </w:p>
    <w:p w14:paraId="4CD3FE79" w14:textId="0B327C30" w:rsidR="008C47BE" w:rsidRPr="00646E36" w:rsidRDefault="008C47BE">
      <w:pPr>
        <w:pStyle w:val="Heading3"/>
      </w:pPr>
      <w:bookmarkStart w:id="277" w:name="_Toc66692641"/>
      <w:bookmarkStart w:id="278" w:name="_Toc66701820"/>
      <w:bookmarkStart w:id="279" w:name="_Toc69883478"/>
      <w:bookmarkStart w:id="280" w:name="_Toc73625488"/>
      <w:bookmarkStart w:id="281" w:name="_Toc81547914"/>
      <w:r w:rsidRPr="00646E36">
        <w:t>4.3.10</w:t>
      </w:r>
      <w:r w:rsidRPr="00646E36">
        <w:tab/>
      </w:r>
      <w:r w:rsidR="00F6600D" w:rsidRPr="00646E36">
        <w:t>SMF</w:t>
      </w:r>
      <w:bookmarkEnd w:id="277"/>
      <w:bookmarkEnd w:id="278"/>
      <w:bookmarkEnd w:id="279"/>
      <w:bookmarkEnd w:id="280"/>
      <w:bookmarkEnd w:id="281"/>
    </w:p>
    <w:p w14:paraId="67110219" w14:textId="52E0B427" w:rsidR="007F7EFC" w:rsidRPr="0093004C" w:rsidRDefault="007F7EFC" w:rsidP="007F7EFC">
      <w:r w:rsidRPr="0093004C">
        <w:t xml:space="preserve">In addition to the functions defined in </w:t>
      </w:r>
      <w:r w:rsidR="00395A71" w:rsidRPr="0093004C">
        <w:t>TS</w:t>
      </w:r>
      <w:r w:rsidR="00395A71">
        <w:t> </w:t>
      </w:r>
      <w:r w:rsidR="00395A71" w:rsidRPr="0093004C">
        <w:t>23.501</w:t>
      </w:r>
      <w:r w:rsidR="00395A71">
        <w:t> </w:t>
      </w:r>
      <w:r w:rsidR="00395A71" w:rsidRPr="0093004C">
        <w:t>[</w:t>
      </w:r>
      <w:r w:rsidRPr="0093004C">
        <w:t>4]</w:t>
      </w:r>
      <w:r w:rsidRPr="0093004C">
        <w:rPr>
          <w:lang w:eastAsia="zh-CN"/>
        </w:rPr>
        <w:t xml:space="preserve">, </w:t>
      </w:r>
      <w:r w:rsidRPr="0093004C">
        <w:t>the SMF supports the following function:</w:t>
      </w:r>
    </w:p>
    <w:p w14:paraId="78383E6D" w14:textId="18B5FD25" w:rsidR="007F7EFC" w:rsidRDefault="007F7EFC" w:rsidP="0093004C">
      <w:pPr>
        <w:pStyle w:val="B1"/>
      </w:pPr>
      <w:r w:rsidRPr="0093004C">
        <w:t>-</w:t>
      </w:r>
      <w:r w:rsidRPr="0093004C">
        <w:tab/>
        <w:t xml:space="preserve">Receiving </w:t>
      </w:r>
      <w:r w:rsidR="00F861DE">
        <w:rPr>
          <w:rFonts w:hint="eastAsia"/>
          <w:lang w:eastAsia="zh-CN"/>
        </w:rPr>
        <w:t xml:space="preserve">5G ProSe Layer-3 </w:t>
      </w:r>
      <w:r w:rsidRPr="0093004C">
        <w:t xml:space="preserve">Remote UE report and maintaining the information of </w:t>
      </w:r>
      <w:r w:rsidR="00C1416D">
        <w:rPr>
          <w:rFonts w:hint="eastAsia"/>
          <w:lang w:eastAsia="zh-CN"/>
        </w:rPr>
        <w:t xml:space="preserve">5G ProSe Layer-3 </w:t>
      </w:r>
      <w:r w:rsidRPr="0093004C">
        <w:t xml:space="preserve">Remote UE(s) handled by a </w:t>
      </w:r>
      <w:r w:rsidR="002F0F69">
        <w:rPr>
          <w:rFonts w:hint="eastAsia"/>
          <w:lang w:eastAsia="zh-CN"/>
        </w:rPr>
        <w:t xml:space="preserve">5G ProSe </w:t>
      </w:r>
      <w:r w:rsidRPr="0093004C">
        <w:t xml:space="preserve">Layer-3 UE-to-Network Relay in the </w:t>
      </w:r>
      <w:r w:rsidR="003460D3">
        <w:rPr>
          <w:rFonts w:hint="eastAsia"/>
          <w:lang w:eastAsia="zh-CN"/>
        </w:rPr>
        <w:t xml:space="preserve">5G </w:t>
      </w:r>
      <w:r w:rsidRPr="0093004C">
        <w:t xml:space="preserve">ProSe </w:t>
      </w:r>
      <w:r w:rsidR="003460D3">
        <w:rPr>
          <w:rFonts w:hint="eastAsia"/>
          <w:lang w:eastAsia="zh-CN"/>
        </w:rPr>
        <w:t>Layer-3</w:t>
      </w:r>
      <w:r w:rsidR="003460D3">
        <w:rPr>
          <w:lang w:eastAsia="zh-CN"/>
        </w:rPr>
        <w:t xml:space="preserve"> </w:t>
      </w:r>
      <w:r w:rsidRPr="0093004C">
        <w:t>UE-to-Network Relay</w:t>
      </w:r>
      <w:r w:rsidR="0093004C">
        <w:t>'</w:t>
      </w:r>
      <w:r w:rsidRPr="0093004C">
        <w:t>s SM context for the PDU Session associated with the relay.</w:t>
      </w:r>
    </w:p>
    <w:p w14:paraId="16A03BA3" w14:textId="18BD35C8" w:rsidR="00071DC2" w:rsidRPr="00490934" w:rsidRDefault="00071DC2" w:rsidP="00071DC2">
      <w:pPr>
        <w:pStyle w:val="Heading3"/>
      </w:pPr>
      <w:bookmarkStart w:id="282" w:name="_Toc58920738"/>
      <w:bookmarkStart w:id="283" w:name="_Toc81547915"/>
      <w:r w:rsidRPr="00490934">
        <w:t>4.</w:t>
      </w:r>
      <w:r>
        <w:t>3</w:t>
      </w:r>
      <w:r w:rsidRPr="00490934">
        <w:t>.</w:t>
      </w:r>
      <w:r>
        <w:t>11</w:t>
      </w:r>
      <w:r w:rsidRPr="00490934">
        <w:tab/>
      </w:r>
      <w:r>
        <w:t>N</w:t>
      </w:r>
      <w:bookmarkEnd w:id="282"/>
      <w:r>
        <w:t>EF</w:t>
      </w:r>
      <w:bookmarkEnd w:id="283"/>
    </w:p>
    <w:p w14:paraId="1C1C97EF" w14:textId="77777777" w:rsidR="00071DC2" w:rsidRDefault="00071DC2" w:rsidP="00071DC2">
      <w:r w:rsidRPr="0093004C">
        <w:t>In addition to the functions defined in TS</w:t>
      </w:r>
      <w:r>
        <w:t> </w:t>
      </w:r>
      <w:r w:rsidRPr="0093004C">
        <w:t>23.501</w:t>
      </w:r>
      <w:r>
        <w:t> </w:t>
      </w:r>
      <w:r w:rsidRPr="0093004C">
        <w:t>[4], the N</w:t>
      </w:r>
      <w:r>
        <w:t>EF</w:t>
      </w:r>
      <w:r w:rsidRPr="0093004C">
        <w:t xml:space="preserve"> </w:t>
      </w:r>
      <w:r>
        <w:t xml:space="preserve">supports </w:t>
      </w:r>
      <w:r w:rsidRPr="0093004C">
        <w:t>the following</w:t>
      </w:r>
      <w:r>
        <w:t>:</w:t>
      </w:r>
    </w:p>
    <w:p w14:paraId="2BD6137F" w14:textId="1E6375FF" w:rsidR="00071DC2" w:rsidRPr="0093004C" w:rsidRDefault="00071DC2" w:rsidP="0093004C">
      <w:pPr>
        <w:pStyle w:val="B1"/>
      </w:pPr>
      <w:r>
        <w:t>-</w:t>
      </w:r>
      <w:r>
        <w:tab/>
        <w:t xml:space="preserve">To enable AFs </w:t>
      </w:r>
      <w:r w:rsidRPr="009E0DE1">
        <w:t xml:space="preserve">to provide </w:t>
      </w:r>
      <w:r>
        <w:t xml:space="preserve">service specific information to the 3GPP network, the NEF supports additional service </w:t>
      </w:r>
      <w:r w:rsidRPr="00490934">
        <w:rPr>
          <w:lang w:eastAsia="ko-KR"/>
        </w:rPr>
        <w:t>parameters</w:t>
      </w:r>
      <w:r>
        <w:rPr>
          <w:lang w:eastAsia="ko-KR"/>
        </w:rPr>
        <w:t xml:space="preserve"> for ProSe policy as specified in clause</w:t>
      </w:r>
      <w:r>
        <w:t> </w:t>
      </w:r>
      <w:r w:rsidRPr="00490934">
        <w:rPr>
          <w:lang w:eastAsia="ko-KR"/>
        </w:rPr>
        <w:t>6.2.5</w:t>
      </w:r>
      <w:r>
        <w:rPr>
          <w:lang w:eastAsia="ko-KR"/>
        </w:rPr>
        <w:t>.</w:t>
      </w:r>
    </w:p>
    <w:p w14:paraId="69027A1C" w14:textId="77777777" w:rsidR="008C47BE" w:rsidRPr="0093004C" w:rsidRDefault="008C47BE" w:rsidP="008C47BE">
      <w:pPr>
        <w:pStyle w:val="Heading1"/>
        <w:rPr>
          <w:lang w:eastAsia="ko-KR"/>
        </w:rPr>
      </w:pPr>
      <w:bookmarkStart w:id="284" w:name="_Toc27821851"/>
      <w:bookmarkStart w:id="285" w:name="_Toc36126205"/>
      <w:bookmarkStart w:id="286" w:name="_Toc45012529"/>
      <w:bookmarkStart w:id="287" w:name="_Toc51753955"/>
      <w:bookmarkStart w:id="288" w:name="_Toc51754089"/>
      <w:bookmarkStart w:id="289" w:name="_Toc51838916"/>
      <w:bookmarkStart w:id="290" w:name="_Toc66692642"/>
      <w:bookmarkStart w:id="291" w:name="_Toc66701821"/>
      <w:bookmarkStart w:id="292" w:name="_Toc69883479"/>
      <w:bookmarkStart w:id="293" w:name="_Toc73625489"/>
      <w:bookmarkStart w:id="294" w:name="_Toc81547916"/>
      <w:r w:rsidRPr="0093004C">
        <w:rPr>
          <w:lang w:eastAsia="ko-KR"/>
        </w:rPr>
        <w:t>5</w:t>
      </w:r>
      <w:r w:rsidRPr="0093004C">
        <w:rPr>
          <w:lang w:eastAsia="ko-KR"/>
        </w:rPr>
        <w:tab/>
        <w:t>High level functionality and features</w:t>
      </w:r>
      <w:bookmarkEnd w:id="284"/>
      <w:bookmarkEnd w:id="285"/>
      <w:bookmarkEnd w:id="286"/>
      <w:bookmarkEnd w:id="287"/>
      <w:bookmarkEnd w:id="288"/>
      <w:bookmarkEnd w:id="289"/>
      <w:bookmarkEnd w:id="290"/>
      <w:bookmarkEnd w:id="291"/>
      <w:bookmarkEnd w:id="292"/>
      <w:bookmarkEnd w:id="293"/>
      <w:bookmarkEnd w:id="294"/>
    </w:p>
    <w:p w14:paraId="1F137F6E" w14:textId="77777777" w:rsidR="008C47BE" w:rsidRPr="0093004C" w:rsidRDefault="008C47BE" w:rsidP="008C47BE">
      <w:pPr>
        <w:pStyle w:val="Heading2"/>
        <w:rPr>
          <w:lang w:eastAsia="zh-CN"/>
        </w:rPr>
      </w:pPr>
      <w:bookmarkStart w:id="295" w:name="_Toc66692643"/>
      <w:bookmarkStart w:id="296" w:name="_Toc66701822"/>
      <w:bookmarkStart w:id="297" w:name="_Toc69883480"/>
      <w:bookmarkStart w:id="298" w:name="_Toc73625490"/>
      <w:bookmarkStart w:id="299" w:name="_Toc81547917"/>
      <w:r w:rsidRPr="0093004C">
        <w:t>5.1</w:t>
      </w:r>
      <w:r w:rsidRPr="0093004C">
        <w:rPr>
          <w:lang w:eastAsia="ko-KR"/>
        </w:rPr>
        <w:tab/>
      </w:r>
      <w:r w:rsidRPr="0093004C">
        <w:rPr>
          <w:lang w:eastAsia="zh-CN"/>
        </w:rPr>
        <w:t>Authorization and Provisioning for ProSe service</w:t>
      </w:r>
      <w:bookmarkEnd w:id="295"/>
      <w:bookmarkEnd w:id="296"/>
      <w:bookmarkEnd w:id="297"/>
      <w:bookmarkEnd w:id="298"/>
      <w:bookmarkEnd w:id="299"/>
    </w:p>
    <w:p w14:paraId="4A0C7115" w14:textId="77777777" w:rsidR="008C47BE" w:rsidRPr="0093004C" w:rsidRDefault="008C47BE" w:rsidP="008C47BE">
      <w:pPr>
        <w:pStyle w:val="Heading3"/>
        <w:rPr>
          <w:lang w:eastAsia="zh-CN"/>
        </w:rPr>
      </w:pPr>
      <w:bookmarkStart w:id="300" w:name="_Toc19199063"/>
      <w:bookmarkStart w:id="301" w:name="_Toc27821853"/>
      <w:bookmarkStart w:id="302" w:name="_Toc36126207"/>
      <w:bookmarkStart w:id="303" w:name="_Toc45012531"/>
      <w:bookmarkStart w:id="304" w:name="_Toc51753957"/>
      <w:bookmarkStart w:id="305" w:name="_Toc51754091"/>
      <w:bookmarkStart w:id="306" w:name="_Toc51838918"/>
      <w:bookmarkStart w:id="307" w:name="_Toc66692644"/>
      <w:bookmarkStart w:id="308" w:name="_Toc66701823"/>
      <w:bookmarkStart w:id="309" w:name="_Toc69883481"/>
      <w:bookmarkStart w:id="310" w:name="_Toc73625491"/>
      <w:bookmarkStart w:id="311" w:name="_Toc81547918"/>
      <w:r w:rsidRPr="0093004C">
        <w:rPr>
          <w:lang w:eastAsia="zh-CN"/>
        </w:rPr>
        <w:t>5.1.1</w:t>
      </w:r>
      <w:r w:rsidRPr="0093004C">
        <w:rPr>
          <w:lang w:eastAsia="zh-CN"/>
        </w:rPr>
        <w:tab/>
        <w:t>General</w:t>
      </w:r>
      <w:bookmarkEnd w:id="300"/>
      <w:bookmarkEnd w:id="301"/>
      <w:bookmarkEnd w:id="302"/>
      <w:bookmarkEnd w:id="303"/>
      <w:bookmarkEnd w:id="304"/>
      <w:bookmarkEnd w:id="305"/>
      <w:bookmarkEnd w:id="306"/>
      <w:bookmarkEnd w:id="307"/>
      <w:bookmarkEnd w:id="308"/>
      <w:bookmarkEnd w:id="309"/>
      <w:bookmarkEnd w:id="310"/>
      <w:bookmarkEnd w:id="311"/>
    </w:p>
    <w:p w14:paraId="726D2417" w14:textId="68D4A721" w:rsidR="008C47BE" w:rsidRPr="0093004C" w:rsidRDefault="008C47BE" w:rsidP="008C47BE">
      <w:pPr>
        <w:rPr>
          <w:lang w:eastAsia="zh-CN"/>
        </w:rPr>
      </w:pPr>
      <w:r w:rsidRPr="0093004C">
        <w:rPr>
          <w:lang w:eastAsia="zh-CN"/>
        </w:rPr>
        <w:t xml:space="preserve">In 5GS, the parameters for </w:t>
      </w:r>
      <w:r w:rsidR="007664E2">
        <w:t>5G</w:t>
      </w:r>
      <w:r w:rsidR="007664E2" w:rsidRPr="0093004C">
        <w:rPr>
          <w:lang w:eastAsia="zh-CN"/>
        </w:rPr>
        <w:t xml:space="preserve"> </w:t>
      </w:r>
      <w:r w:rsidRPr="0093004C">
        <w:rPr>
          <w:lang w:eastAsia="zh-CN"/>
        </w:rPr>
        <w:t>ProSe Direct Discovery</w:t>
      </w:r>
      <w:r w:rsidR="004A37F7" w:rsidRPr="0093004C">
        <w:rPr>
          <w:lang w:eastAsia="zh-CN"/>
        </w:rPr>
        <w:t>,</w:t>
      </w:r>
      <w:r w:rsidRPr="0093004C">
        <w:rPr>
          <w:lang w:eastAsia="zh-CN"/>
        </w:rPr>
        <w:t xml:space="preserve"> </w:t>
      </w:r>
      <w:r w:rsidR="007664E2">
        <w:t>5G</w:t>
      </w:r>
      <w:r w:rsidR="007664E2" w:rsidRPr="0093004C">
        <w:rPr>
          <w:lang w:eastAsia="zh-CN"/>
        </w:rPr>
        <w:t xml:space="preserve"> </w:t>
      </w:r>
      <w:r w:rsidRPr="0093004C">
        <w:rPr>
          <w:lang w:eastAsia="zh-CN"/>
        </w:rPr>
        <w:t>ProSe Direct Communication</w:t>
      </w:r>
      <w:r w:rsidR="006457BF" w:rsidRPr="0093004C">
        <w:rPr>
          <w:lang w:eastAsia="zh-CN"/>
        </w:rPr>
        <w:t>,</w:t>
      </w:r>
      <w:r w:rsidR="006457BF" w:rsidRPr="0093004C">
        <w:t xml:space="preserve"> and </w:t>
      </w:r>
      <w:r w:rsidR="007664E2">
        <w:t>5G</w:t>
      </w:r>
      <w:r w:rsidR="007664E2" w:rsidRPr="0093004C">
        <w:t xml:space="preserve"> </w:t>
      </w:r>
      <w:r w:rsidR="006457BF" w:rsidRPr="0093004C">
        <w:t>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67C52EDA" w:rsidR="008C47BE" w:rsidRPr="0093004C" w:rsidRDefault="008C47BE" w:rsidP="008C47BE">
      <w:pPr>
        <w:pStyle w:val="B1"/>
      </w:pPr>
      <w:r w:rsidRPr="0093004C">
        <w:t>-</w:t>
      </w:r>
      <w:r w:rsidRPr="0093004C">
        <w:tab/>
        <w:t>provided</w:t>
      </w:r>
      <w:r w:rsidR="00A3219C" w:rsidRPr="00A3219C">
        <w:t xml:space="preserve"> </w:t>
      </w:r>
      <w:r w:rsidR="00A3219C" w:rsidRPr="00C94A06">
        <w:t>or</w:t>
      </w:r>
      <w:r w:rsidR="00A3219C" w:rsidRPr="0093004C" w:rsidDel="00A3219C">
        <w:t xml:space="preserve"> </w:t>
      </w:r>
      <w:r w:rsidRPr="0093004C">
        <w:t>updated by the ProSe Application Server via PCF and/or PC1 reference point; or</w:t>
      </w:r>
    </w:p>
    <w:p w14:paraId="51BB1658" w14:textId="12A35BB5" w:rsidR="008C47BE" w:rsidRPr="0093004C" w:rsidRDefault="008C47BE" w:rsidP="008C47BE">
      <w:pPr>
        <w:pStyle w:val="B1"/>
        <w:rPr>
          <w:lang w:eastAsia="zh-CN"/>
        </w:rPr>
      </w:pPr>
      <w:r w:rsidRPr="0093004C">
        <w:rPr>
          <w:lang w:eastAsia="zh-CN"/>
        </w:rPr>
        <w:t>-</w:t>
      </w:r>
      <w:r w:rsidRPr="0093004C">
        <w:rPr>
          <w:lang w:eastAsia="zh-CN"/>
        </w:rPr>
        <w:tab/>
        <w:t>provided</w:t>
      </w:r>
      <w:r w:rsidR="00A3219C" w:rsidRPr="00A3219C">
        <w:t xml:space="preserve"> </w:t>
      </w:r>
      <w:r w:rsidR="00A3219C" w:rsidRPr="00C94A06">
        <w:t>or</w:t>
      </w:r>
      <w:r w:rsidR="00A3219C" w:rsidRPr="0093004C" w:rsidDel="00A3219C">
        <w:rPr>
          <w:lang w:eastAsia="zh-CN"/>
        </w:rPr>
        <w:t xml:space="preserve"> </w:t>
      </w:r>
      <w:r w:rsidRPr="0093004C">
        <w:rPr>
          <w:lang w:eastAsia="zh-CN"/>
        </w:rPr>
        <w:t>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2001E18F" w:rsidR="008C47BE" w:rsidRPr="0093004C" w:rsidRDefault="008C47BE" w:rsidP="008C47BE">
      <w:pPr>
        <w:pStyle w:val="B1"/>
        <w:rPr>
          <w:lang w:eastAsia="zh-CN"/>
        </w:rPr>
      </w:pPr>
      <w:r w:rsidRPr="0093004C">
        <w:rPr>
          <w:lang w:eastAsia="zh-CN"/>
        </w:rPr>
        <w:t>-</w:t>
      </w:r>
      <w:r w:rsidRPr="0093004C">
        <w:rPr>
          <w:lang w:eastAsia="zh-CN"/>
        </w:rPr>
        <w:tab/>
        <w:t>provided</w:t>
      </w:r>
      <w:r w:rsidR="0072067B" w:rsidRPr="0072067B">
        <w:t xml:space="preserve"> </w:t>
      </w:r>
      <w:r w:rsidR="0072067B" w:rsidRPr="00C94A06">
        <w:t>or</w:t>
      </w:r>
      <w:r w:rsidR="0072067B" w:rsidRPr="0093004C" w:rsidDel="0072067B">
        <w:rPr>
          <w:lang w:eastAsia="zh-CN"/>
        </w:rPr>
        <w:t xml:space="preserve"> </w:t>
      </w:r>
      <w:r w:rsidRPr="0093004C">
        <w:rPr>
          <w:lang w:eastAsia="zh-CN"/>
        </w:rPr>
        <w:t>updated by the PCF</w:t>
      </w:r>
      <w:r w:rsidR="00895B9E">
        <w:rPr>
          <w:lang w:eastAsia="zh-CN"/>
        </w:rPr>
        <w:t xml:space="preserve"> </w:t>
      </w:r>
      <w:r w:rsidR="004B6249" w:rsidRPr="008320D0">
        <w:rPr>
          <w:lang w:eastAsia="zh-CN"/>
        </w:rPr>
        <w:t>(including parameters determined by the PCF itself and parameters provided by the ProSe Application Server to the PCF)</w:t>
      </w:r>
      <w:r w:rsidRPr="0093004C">
        <w:rPr>
          <w:lang w:eastAsia="zh-CN"/>
        </w:rPr>
        <w:t>;</w:t>
      </w:r>
    </w:p>
    <w:p w14:paraId="0C8F5E72" w14:textId="0336E446" w:rsidR="008C47BE" w:rsidRPr="0093004C" w:rsidRDefault="008C47BE" w:rsidP="008C47BE">
      <w:pPr>
        <w:pStyle w:val="B1"/>
        <w:rPr>
          <w:lang w:eastAsia="zh-CN"/>
        </w:rPr>
      </w:pPr>
      <w:r w:rsidRPr="0093004C">
        <w:rPr>
          <w:lang w:eastAsia="zh-CN"/>
        </w:rPr>
        <w:t>-</w:t>
      </w:r>
      <w:r w:rsidRPr="0093004C">
        <w:rPr>
          <w:lang w:eastAsia="zh-CN"/>
        </w:rPr>
        <w:tab/>
        <w:t>provided</w:t>
      </w:r>
      <w:r w:rsidR="008344A8" w:rsidRPr="008344A8">
        <w:rPr>
          <w:lang w:eastAsia="zh-CN"/>
        </w:rPr>
        <w:t xml:space="preserve"> </w:t>
      </w:r>
      <w:r w:rsidR="008344A8" w:rsidRPr="008320D0">
        <w:rPr>
          <w:lang w:eastAsia="zh-CN"/>
        </w:rPr>
        <w:t>or</w:t>
      </w:r>
      <w:r w:rsidR="008344A8" w:rsidRPr="0093004C" w:rsidDel="008344A8">
        <w:rPr>
          <w:lang w:eastAsia="zh-CN"/>
        </w:rPr>
        <w:t xml:space="preserve"> </w:t>
      </w:r>
      <w:r w:rsidRPr="0093004C">
        <w:rPr>
          <w:lang w:eastAsia="zh-CN"/>
        </w:rPr>
        <w:t>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6BE0032E" w:rsidR="008C47BE" w:rsidRDefault="008C47BE" w:rsidP="008C47BE">
      <w:pPr>
        <w:rPr>
          <w:lang w:eastAsia="zh-CN"/>
        </w:rPr>
      </w:pPr>
      <w:r w:rsidRPr="0093004C">
        <w:rPr>
          <w:lang w:eastAsia="zh-CN"/>
        </w:rPr>
        <w:lastRenderedPageBreak/>
        <w:t>The parameters provided</w:t>
      </w:r>
      <w:r w:rsidR="00446CE8" w:rsidRPr="00446CE8">
        <w:rPr>
          <w:lang w:eastAsia="zh-CN"/>
        </w:rPr>
        <w:t xml:space="preserve"> </w:t>
      </w:r>
      <w:r w:rsidR="00446CE8" w:rsidRPr="00322A2B">
        <w:rPr>
          <w:lang w:eastAsia="zh-CN"/>
        </w:rPr>
        <w:t>or</w:t>
      </w:r>
      <w:r w:rsidR="00446CE8" w:rsidRPr="0093004C" w:rsidDel="00446CE8">
        <w:rPr>
          <w:lang w:eastAsia="zh-CN"/>
        </w:rPr>
        <w:t xml:space="preserve"> </w:t>
      </w:r>
      <w:r w:rsidRPr="0093004C">
        <w:rPr>
          <w:lang w:eastAsia="zh-CN"/>
        </w:rPr>
        <w:t>updated by the ProSe Application Server via PC1 reference point may need to be complemented with configuration data from other sources listed above.</w:t>
      </w:r>
    </w:p>
    <w:p w14:paraId="45792B3D" w14:textId="411221B6" w:rsidR="006F75E0" w:rsidRPr="006F75E0" w:rsidRDefault="006F75E0" w:rsidP="00395A71">
      <w:pPr>
        <w:pStyle w:val="NO"/>
        <w:rPr>
          <w:lang w:eastAsia="zh-CN"/>
        </w:rPr>
      </w:pPr>
      <w:r w:rsidRPr="00F27228">
        <w:rPr>
          <w:lang w:eastAsia="zh-CN"/>
        </w:rPr>
        <w:t>NOTE:</w:t>
      </w:r>
      <w:r w:rsidRPr="00F27228">
        <w:rPr>
          <w:lang w:eastAsia="zh-CN"/>
        </w:rPr>
        <w:tab/>
        <w:t>The ProSe Application Server can provision the same ProSe parameters via 5GC as specified in clause</w:t>
      </w:r>
      <w:r w:rsidRPr="008320D0">
        <w:t> </w:t>
      </w:r>
      <w:r w:rsidRPr="008320D0">
        <w:rPr>
          <w:lang w:eastAsia="zh-CN"/>
        </w:rPr>
        <w:t>6.2.5 or directly to the UE via PC1 reference point</w:t>
      </w:r>
      <w:r w:rsidRPr="006E55E3">
        <w:rPr>
          <w:lang w:eastAsia="zh-CN"/>
        </w:rPr>
        <w:t xml:space="preserve">, and can revoke (e.g. delete) the ProSe parameters via 5GC </w:t>
      </w:r>
      <w:r w:rsidRPr="00322A2B">
        <w:rPr>
          <w:lang w:eastAsia="zh-CN"/>
        </w:rPr>
        <w:t>as specified in clause</w:t>
      </w:r>
      <w:r w:rsidRPr="00322A2B">
        <w:t> </w:t>
      </w:r>
      <w:r w:rsidRPr="00322A2B">
        <w:rPr>
          <w:lang w:eastAsia="zh-CN"/>
        </w:rPr>
        <w:t>6.2.5</w:t>
      </w:r>
      <w:r w:rsidRPr="00FE2C88">
        <w:rPr>
          <w:lang w:eastAsia="zh-CN"/>
        </w:rPr>
        <w:t xml:space="preserve"> in order for the provisioning via PC1 reference point to take effect.</w:t>
      </w:r>
    </w:p>
    <w:p w14:paraId="12F4F622" w14:textId="5BA702FC" w:rsidR="008C47BE" w:rsidRPr="0093004C" w:rsidRDefault="008C47BE" w:rsidP="008C47BE">
      <w:pPr>
        <w:rPr>
          <w:lang w:eastAsia="zh-CN"/>
        </w:rPr>
      </w:pPr>
      <w:r w:rsidRPr="0093004C">
        <w:rPr>
          <w:lang w:eastAsia="zh-CN"/>
        </w:rPr>
        <w:t xml:space="preserve">The basic principles of service authorization and provisioning for </w:t>
      </w:r>
      <w:r w:rsidR="005E733F">
        <w:t>5G</w:t>
      </w:r>
      <w:r w:rsidR="005E733F" w:rsidRPr="0093004C">
        <w:rPr>
          <w:lang w:eastAsia="zh-CN"/>
        </w:rPr>
        <w:t xml:space="preserve"> </w:t>
      </w:r>
      <w:r w:rsidRPr="0093004C">
        <w:rPr>
          <w:lang w:eastAsia="zh-CN"/>
        </w:rPr>
        <w:t>ProSe Direct Discovery</w:t>
      </w:r>
      <w:r w:rsidR="006A09A5" w:rsidRPr="0093004C">
        <w:rPr>
          <w:lang w:eastAsia="zh-CN"/>
        </w:rPr>
        <w:t>,</w:t>
      </w:r>
      <w:r w:rsidRPr="0093004C">
        <w:rPr>
          <w:lang w:eastAsia="zh-CN"/>
        </w:rPr>
        <w:t xml:space="preserve"> </w:t>
      </w:r>
      <w:r w:rsidR="005E733F">
        <w:t>5G</w:t>
      </w:r>
      <w:r w:rsidR="005E733F" w:rsidRPr="0093004C">
        <w:rPr>
          <w:lang w:eastAsia="zh-CN"/>
        </w:rPr>
        <w:t xml:space="preserve"> </w:t>
      </w:r>
      <w:r w:rsidRPr="0093004C">
        <w:rPr>
          <w:lang w:eastAsia="zh-CN"/>
        </w:rPr>
        <w:t>ProSe Direct Communication</w:t>
      </w:r>
      <w:r w:rsidR="003A520B" w:rsidRPr="0093004C">
        <w:rPr>
          <w:lang w:eastAsia="zh-CN"/>
        </w:rPr>
        <w:t xml:space="preserve">, and </w:t>
      </w:r>
      <w:r w:rsidR="005E733F">
        <w:t>5G</w:t>
      </w:r>
      <w:r w:rsidR="005E733F" w:rsidRPr="0093004C">
        <w:t xml:space="preserve">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56D7C480"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2D5842">
        <w:t xml:space="preserve">5G </w:t>
      </w:r>
      <w:r w:rsidR="004D023D" w:rsidRPr="0093004C">
        <w:rPr>
          <w:lang w:eastAsia="zh-CN"/>
        </w:rPr>
        <w:t>ProSe Direct Discovery</w:t>
      </w:r>
      <w:r w:rsidRPr="0093004C">
        <w:t>.</w:t>
      </w:r>
    </w:p>
    <w:p w14:paraId="5A5C7FD3" w14:textId="7F3A2544"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2D5842">
        <w:t xml:space="preserve">5G </w:t>
      </w:r>
      <w:r w:rsidR="00417110" w:rsidRPr="0093004C">
        <w:rPr>
          <w:lang w:eastAsia="zh-CN"/>
        </w:rPr>
        <w:t>ProSe Direct Communication</w:t>
      </w:r>
      <w:r w:rsidRPr="0093004C">
        <w:t>.</w:t>
      </w:r>
    </w:p>
    <w:p w14:paraId="6834618A" w14:textId="0E250F30" w:rsidR="00820575" w:rsidRPr="0093004C" w:rsidRDefault="00820575" w:rsidP="00820575">
      <w:pPr>
        <w:pStyle w:val="B1"/>
      </w:pPr>
      <w:r w:rsidRPr="0093004C">
        <w:t>-</w:t>
      </w:r>
      <w:r w:rsidRPr="0093004C">
        <w:tab/>
        <w:t xml:space="preserve">The PCF in the HPLMN may configure a list of PLMNs where the UE is authorised to act as </w:t>
      </w:r>
      <w:r w:rsidR="000B6411">
        <w:rPr>
          <w:rFonts w:hint="eastAsia"/>
          <w:lang w:eastAsia="zh-CN"/>
        </w:rPr>
        <w:t xml:space="preserve">5G </w:t>
      </w:r>
      <w:r w:rsidRPr="0093004C">
        <w:t xml:space="preserve">ProSe UE-to-Network Relay. Authorisation for </w:t>
      </w:r>
      <w:r w:rsidR="009C6F0F">
        <w:rPr>
          <w:rFonts w:hint="eastAsia"/>
          <w:lang w:eastAsia="zh-CN"/>
        </w:rPr>
        <w:t xml:space="preserve">5G ProSe </w:t>
      </w:r>
      <w:r w:rsidRPr="0093004C">
        <w:t xml:space="preserve">Layer-2 </w:t>
      </w:r>
      <w:r w:rsidR="0065045C">
        <w:rPr>
          <w:rFonts w:hint="eastAsia"/>
          <w:lang w:eastAsia="zh-CN"/>
        </w:rPr>
        <w:t>UE-to-Network Relay</w:t>
      </w:r>
      <w:r w:rsidRPr="0093004C">
        <w:t xml:space="preserve"> and</w:t>
      </w:r>
      <w:r w:rsidR="00E21545">
        <w:rPr>
          <w:rFonts w:hint="eastAsia"/>
          <w:lang w:eastAsia="zh-CN"/>
        </w:rPr>
        <w:t xml:space="preserve"> 5G ProSe</w:t>
      </w:r>
      <w:r w:rsidRPr="0093004C">
        <w:t xml:space="preserve"> Layer-3 </w:t>
      </w:r>
      <w:r w:rsidR="003E1A8A">
        <w:rPr>
          <w:rFonts w:hint="eastAsia"/>
          <w:lang w:eastAsia="zh-CN"/>
        </w:rPr>
        <w:t>UE-to-Network Relay</w:t>
      </w:r>
      <w:r w:rsidRPr="0093004C">
        <w:t xml:space="preserve"> are independent of each other.</w:t>
      </w:r>
    </w:p>
    <w:p w14:paraId="76AC0FFB" w14:textId="0ED4CD84" w:rsidR="00820575" w:rsidRPr="0093004C" w:rsidRDefault="00820575" w:rsidP="00820575">
      <w:pPr>
        <w:pStyle w:val="B1"/>
      </w:pPr>
      <w:r w:rsidRPr="0093004C">
        <w:t>-</w:t>
      </w:r>
      <w:r w:rsidRPr="0093004C">
        <w:tab/>
        <w:t>The PCF in the HPLMN may configure a list of PLMNs where the UE is authorised to access 5GC via</w:t>
      </w:r>
      <w:r w:rsidR="009E622E">
        <w:t xml:space="preserve"> </w:t>
      </w:r>
      <w:r w:rsidR="009E622E">
        <w:rPr>
          <w:rFonts w:hint="eastAsia"/>
          <w:lang w:eastAsia="zh-CN"/>
        </w:rPr>
        <w:t>5G</w:t>
      </w:r>
      <w:r w:rsidRPr="0093004C">
        <w:t xml:space="preserve"> ProSe UE-to-Network Relay (i.e. to act as </w:t>
      </w:r>
      <w:r w:rsidR="0036065F">
        <w:rPr>
          <w:rFonts w:hint="eastAsia"/>
          <w:lang w:eastAsia="zh-CN"/>
        </w:rPr>
        <w:t xml:space="preserve">5G ProSe </w:t>
      </w:r>
      <w:r w:rsidRPr="0093004C">
        <w:t xml:space="preserve">Remote UE). Authorisation to access via </w:t>
      </w:r>
      <w:r w:rsidR="003A2D23">
        <w:rPr>
          <w:rFonts w:hint="eastAsia"/>
          <w:lang w:eastAsia="zh-CN"/>
        </w:rPr>
        <w:t xml:space="preserve">5G ProSe </w:t>
      </w:r>
      <w:r w:rsidRPr="0093004C">
        <w:t xml:space="preserve">Layer-2 </w:t>
      </w:r>
      <w:r w:rsidR="000C42A5">
        <w:rPr>
          <w:rFonts w:hint="eastAsia"/>
          <w:lang w:eastAsia="zh-CN"/>
        </w:rPr>
        <w:t>UE-to-Network Relay</w:t>
      </w:r>
      <w:r w:rsidRPr="0093004C">
        <w:t xml:space="preserve"> and via </w:t>
      </w:r>
      <w:r w:rsidR="008A417B">
        <w:rPr>
          <w:rFonts w:hint="eastAsia"/>
          <w:lang w:eastAsia="zh-CN"/>
        </w:rPr>
        <w:t xml:space="preserve">5G ProSe </w:t>
      </w:r>
      <w:r w:rsidRPr="0093004C">
        <w:t>Layer-3</w:t>
      </w:r>
      <w:r w:rsidR="00D64BDA" w:rsidRPr="00D64BDA">
        <w:rPr>
          <w:rFonts w:hint="eastAsia"/>
          <w:lang w:eastAsia="zh-CN"/>
        </w:rPr>
        <w:t xml:space="preserve"> </w:t>
      </w:r>
      <w:r w:rsidR="00D64BDA">
        <w:rPr>
          <w:rFonts w:hint="eastAsia"/>
          <w:lang w:eastAsia="zh-CN"/>
        </w:rPr>
        <w:t>UE-to-Network Relay</w:t>
      </w:r>
      <w:r w:rsidRPr="0093004C">
        <w:t xml:space="preserve">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3DA61E6D"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395A71" w:rsidRPr="0093004C">
        <w:t>TS</w:t>
      </w:r>
      <w:r w:rsidR="00395A71">
        <w:t> </w:t>
      </w:r>
      <w:r w:rsidR="00395A71" w:rsidRPr="0093004C">
        <w:t>23.502</w:t>
      </w:r>
      <w:r w:rsidR="00395A71">
        <w:t> </w:t>
      </w:r>
      <w:r w:rsidR="00395A71"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4ACC272A"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w:t>
      </w:r>
      <w:r w:rsidR="003B1367">
        <w:rPr>
          <w:lang w:eastAsia="zh-CN"/>
        </w:rPr>
        <w:t xml:space="preserve">5G </w:t>
      </w:r>
      <w:r w:rsidR="008C47BE" w:rsidRPr="0093004C">
        <w:rPr>
          <w:lang w:eastAsia="zh-CN"/>
        </w:rPr>
        <w:t>ProSe Direct Discovery as specified in clause 5.1.2.1</w:t>
      </w:r>
      <w:r w:rsidRPr="0093004C">
        <w:rPr>
          <w:lang w:eastAsia="zh-CN"/>
        </w:rPr>
        <w:t>;</w:t>
      </w:r>
    </w:p>
    <w:p w14:paraId="6D4BF011" w14:textId="14DD09F0"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 xml:space="preserve">ProSe Policy/parameters for </w:t>
      </w:r>
      <w:r w:rsidR="003B1367">
        <w:rPr>
          <w:lang w:eastAsia="zh-CN"/>
        </w:rPr>
        <w:t xml:space="preserve">5G </w:t>
      </w:r>
      <w:r w:rsidR="008C47BE" w:rsidRPr="0093004C">
        <w:rPr>
          <w:lang w:eastAsia="zh-CN"/>
        </w:rPr>
        <w:t>ProSe Direct Communications as specified in clause 5.1.3.1</w:t>
      </w:r>
      <w:r w:rsidR="00821A6A" w:rsidRPr="0093004C">
        <w:rPr>
          <w:lang w:eastAsia="zh-CN"/>
        </w:rPr>
        <w:t>;</w:t>
      </w:r>
    </w:p>
    <w:p w14:paraId="25624119" w14:textId="1831D7C4" w:rsidR="00821A6A" w:rsidRPr="0093004C" w:rsidRDefault="00821A6A" w:rsidP="00821A6A">
      <w:pPr>
        <w:pStyle w:val="B2"/>
        <w:rPr>
          <w:lang w:eastAsia="zh-CN"/>
        </w:rPr>
      </w:pPr>
      <w:r w:rsidRPr="0093004C">
        <w:rPr>
          <w:lang w:eastAsia="zh-CN"/>
        </w:rPr>
        <w:t>-</w:t>
      </w:r>
      <w:r w:rsidRPr="0093004C">
        <w:rPr>
          <w:lang w:eastAsia="zh-CN"/>
        </w:rPr>
        <w:tab/>
        <w:t xml:space="preserve">ProSe Policy/parameters for </w:t>
      </w:r>
      <w:r w:rsidR="003B1367">
        <w:rPr>
          <w:lang w:eastAsia="zh-CN"/>
        </w:rPr>
        <w:t>5G</w:t>
      </w:r>
      <w:r w:rsidR="001D7AD5">
        <w:rPr>
          <w:lang w:eastAsia="zh-CN"/>
        </w:rPr>
        <w:t xml:space="preserve"> ProSe</w:t>
      </w:r>
      <w:r w:rsidR="003B1367">
        <w:rPr>
          <w:lang w:eastAsia="zh-CN"/>
        </w:rPr>
        <w:t xml:space="preserve"> </w:t>
      </w:r>
      <w:r w:rsidRPr="0093004C">
        <w:rPr>
          <w:lang w:eastAsia="zh-CN"/>
        </w:rPr>
        <w:t>Layer-2 and/or Layer-3 UE-to-Network Relay as specified in clause 5.1.4.1;</w:t>
      </w:r>
    </w:p>
    <w:p w14:paraId="52791341" w14:textId="36478CF6" w:rsidR="00821A6A" w:rsidRPr="0093004C" w:rsidRDefault="00821A6A" w:rsidP="0093004C">
      <w:pPr>
        <w:pStyle w:val="B2"/>
        <w:rPr>
          <w:lang w:eastAsia="zh-CN"/>
        </w:rPr>
      </w:pPr>
      <w:r w:rsidRPr="0093004C">
        <w:rPr>
          <w:lang w:eastAsia="zh-CN"/>
        </w:rPr>
        <w:t>-</w:t>
      </w:r>
      <w:r w:rsidRPr="0093004C">
        <w:rPr>
          <w:lang w:eastAsia="zh-CN"/>
        </w:rPr>
        <w:tab/>
        <w:t xml:space="preserve">ProSe Policy/parameters for </w:t>
      </w:r>
      <w:r w:rsidR="003B1367">
        <w:rPr>
          <w:lang w:eastAsia="zh-CN"/>
        </w:rPr>
        <w:t xml:space="preserve">5G </w:t>
      </w:r>
      <w:r w:rsidR="001D7AD5">
        <w:rPr>
          <w:lang w:eastAsia="zh-CN"/>
        </w:rPr>
        <w:t xml:space="preserve">ProSe </w:t>
      </w:r>
      <w:r w:rsidRPr="0093004C">
        <w:rPr>
          <w:lang w:eastAsia="zh-CN"/>
        </w:rPr>
        <w:t>Layer-2 and/or Layer-3 Remote UE as specified in clause 5.1.4.1.</w:t>
      </w:r>
    </w:p>
    <w:p w14:paraId="78B2D4F7" w14:textId="03B98DF6"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w:t>
      </w:r>
      <w:r w:rsidR="00081E0D">
        <w:t xml:space="preserve">5G </w:t>
      </w:r>
      <w:r w:rsidRPr="0093004C">
        <w:t xml:space="preserve">ProSe Policy/parameters </w:t>
      </w:r>
      <w:r w:rsidR="008C47BE" w:rsidRPr="0093004C">
        <w:t xml:space="preserve">in a Policy Section identified by a Policy Section Identifier (PSI) as specified in clause 6.1.2.2.2 of </w:t>
      </w:r>
      <w:r w:rsidR="00395A71" w:rsidRPr="0093004C">
        <w:t>TS</w:t>
      </w:r>
      <w:r w:rsidR="00395A71">
        <w:t> </w:t>
      </w:r>
      <w:r w:rsidR="00395A71" w:rsidRPr="0093004C">
        <w:t>23.503</w:t>
      </w:r>
      <w:r w:rsidR="00395A71">
        <w:t> </w:t>
      </w:r>
      <w:r w:rsidR="00395A71" w:rsidRPr="0093004C">
        <w:t>[</w:t>
      </w:r>
      <w:r w:rsidR="008C47BE" w:rsidRPr="0093004C">
        <w:t>9].</w:t>
      </w:r>
    </w:p>
    <w:p w14:paraId="7FA10143" w14:textId="77777777" w:rsidR="008C47BE" w:rsidRPr="00395A71" w:rsidRDefault="008C47BE" w:rsidP="008C47BE">
      <w:r w:rsidRPr="00395A71">
        <w:t xml:space="preserve">In addition to the above, </w:t>
      </w:r>
      <w:r w:rsidRPr="0093004C">
        <w:t>ProSe usage reporting configuration and rules for charging can be (pre)configured in the UE or provided by the PCF.</w:t>
      </w:r>
    </w:p>
    <w:p w14:paraId="5EBA5928" w14:textId="4B2F4B0D" w:rsidR="008C47BE" w:rsidRPr="0093004C" w:rsidRDefault="008C47BE" w:rsidP="008C47BE">
      <w:r w:rsidRPr="0093004C">
        <w:t>In addition to the above, the path selection policy can be (pre)configured in the UE or provided by the PCF as defined in clause 5.</w:t>
      </w:r>
      <w:r w:rsidR="00616040" w:rsidRPr="0093004C">
        <w:t>1</w:t>
      </w:r>
      <w:r w:rsidR="00616040">
        <w:t>1</w:t>
      </w:r>
      <w:r w:rsidRPr="0093004C">
        <w:t>. A path preference for ProSe Services can be provided by ProSe Application Server to UDR, and may be used by PCF for path selection policy generation and update.</w:t>
      </w:r>
    </w:p>
    <w:p w14:paraId="6B480645" w14:textId="7149EB3A" w:rsidR="00FE33D7" w:rsidRPr="0093004C" w:rsidRDefault="00FE33D7">
      <w:r w:rsidRPr="0093004C">
        <w:t xml:space="preserve">When a </w:t>
      </w:r>
      <w:r w:rsidR="00AB1B3E">
        <w:rPr>
          <w:rFonts w:hint="eastAsia"/>
          <w:lang w:eastAsia="zh-CN"/>
        </w:rPr>
        <w:t xml:space="preserve">5G ProSe Layer-3 </w:t>
      </w:r>
      <w:r w:rsidRPr="0093004C">
        <w:t xml:space="preserve">Remote UE is using a </w:t>
      </w:r>
      <w:r w:rsidR="00081E0D">
        <w:t xml:space="preserve">5G ProSe </w:t>
      </w:r>
      <w:r w:rsidRPr="0093004C">
        <w:t xml:space="preserve">Layer-3 UE-to-Network Relay without involving N3IWF, the PCF based provisioning and update of </w:t>
      </w:r>
      <w:r w:rsidR="00ED2D77">
        <w:t xml:space="preserve">5G </w:t>
      </w:r>
      <w:r w:rsidRPr="0093004C">
        <w:t xml:space="preserve">ProSe Policy/parameters to the </w:t>
      </w:r>
      <w:r w:rsidR="00A30611">
        <w:rPr>
          <w:rFonts w:hint="eastAsia"/>
          <w:lang w:eastAsia="zh-CN"/>
        </w:rPr>
        <w:t xml:space="preserve">5G ProSe Layer-3 </w:t>
      </w:r>
      <w:r w:rsidRPr="0093004C">
        <w:t>Remote UE are not supported.</w:t>
      </w:r>
    </w:p>
    <w:p w14:paraId="2DFB2A13" w14:textId="68502B52" w:rsidR="008C47BE" w:rsidRPr="0093004C" w:rsidRDefault="008C47BE" w:rsidP="008C47BE">
      <w:pPr>
        <w:pStyle w:val="Heading3"/>
        <w:rPr>
          <w:rFonts w:eastAsia="SimSun"/>
          <w:lang w:eastAsia="zh-CN"/>
        </w:rPr>
      </w:pPr>
      <w:bookmarkStart w:id="312" w:name="_Toc19199064"/>
      <w:bookmarkStart w:id="313" w:name="_Toc27821854"/>
      <w:bookmarkStart w:id="314" w:name="_Toc36126208"/>
      <w:bookmarkStart w:id="315" w:name="_Toc45012532"/>
      <w:bookmarkStart w:id="316" w:name="_Toc51753958"/>
      <w:bookmarkStart w:id="317" w:name="_Toc51754092"/>
      <w:bookmarkStart w:id="318" w:name="_Toc51838919"/>
      <w:bookmarkStart w:id="319" w:name="_Toc66692645"/>
      <w:bookmarkStart w:id="320" w:name="_Toc66701824"/>
      <w:bookmarkStart w:id="321" w:name="_Toc69883482"/>
      <w:bookmarkStart w:id="322" w:name="_Toc73625492"/>
      <w:bookmarkStart w:id="323" w:name="_Toc81547919"/>
      <w:r w:rsidRPr="0093004C">
        <w:rPr>
          <w:rFonts w:eastAsia="SimSun"/>
          <w:lang w:eastAsia="zh-CN"/>
        </w:rPr>
        <w:t>5.1.2</w:t>
      </w:r>
      <w:r w:rsidRPr="0093004C">
        <w:rPr>
          <w:rFonts w:eastAsia="SimSun"/>
          <w:lang w:eastAsia="zh-CN"/>
        </w:rPr>
        <w:tab/>
      </w:r>
      <w:bookmarkEnd w:id="312"/>
      <w:bookmarkEnd w:id="313"/>
      <w:bookmarkEnd w:id="314"/>
      <w:bookmarkEnd w:id="315"/>
      <w:bookmarkEnd w:id="316"/>
      <w:bookmarkEnd w:id="317"/>
      <w:bookmarkEnd w:id="318"/>
      <w:r w:rsidRPr="0093004C">
        <w:rPr>
          <w:lang w:eastAsia="zh-CN"/>
        </w:rPr>
        <w:t xml:space="preserve">Authorization and Provisioning for </w:t>
      </w:r>
      <w:r w:rsidR="00DA7644">
        <w:rPr>
          <w:lang w:eastAsia="zh-CN"/>
        </w:rPr>
        <w:t xml:space="preserve">5G </w:t>
      </w:r>
      <w:r w:rsidRPr="0093004C">
        <w:rPr>
          <w:lang w:eastAsia="zh-CN"/>
        </w:rPr>
        <w:t>ProSe Direct Discovery</w:t>
      </w:r>
      <w:bookmarkEnd w:id="319"/>
      <w:bookmarkEnd w:id="320"/>
      <w:bookmarkEnd w:id="321"/>
      <w:bookmarkEnd w:id="322"/>
      <w:bookmarkEnd w:id="323"/>
    </w:p>
    <w:p w14:paraId="1789ECE0" w14:textId="2380C840" w:rsidR="008C47BE" w:rsidRPr="0093004C" w:rsidRDefault="008C47BE" w:rsidP="008C47BE">
      <w:pPr>
        <w:pStyle w:val="Heading4"/>
        <w:rPr>
          <w:lang w:eastAsia="zh-CN"/>
        </w:rPr>
      </w:pPr>
      <w:bookmarkStart w:id="324" w:name="_Toc19199065"/>
      <w:bookmarkStart w:id="325" w:name="_Toc27821855"/>
      <w:bookmarkStart w:id="326" w:name="_Toc36126209"/>
      <w:bookmarkStart w:id="327" w:name="_Toc45012533"/>
      <w:bookmarkStart w:id="328" w:name="_Toc51753959"/>
      <w:bookmarkStart w:id="329" w:name="_Toc51754093"/>
      <w:bookmarkStart w:id="330" w:name="_Toc51838920"/>
      <w:bookmarkStart w:id="331" w:name="_Toc66692646"/>
      <w:bookmarkStart w:id="332" w:name="_Toc66701825"/>
      <w:bookmarkStart w:id="333" w:name="_Toc69883483"/>
      <w:bookmarkStart w:id="334" w:name="_Toc73625493"/>
      <w:bookmarkStart w:id="335" w:name="_Toc81547920"/>
      <w:r w:rsidRPr="0093004C">
        <w:rPr>
          <w:lang w:eastAsia="zh-CN"/>
        </w:rPr>
        <w:t>5.1.2.1</w:t>
      </w:r>
      <w:r w:rsidRPr="0093004C">
        <w:rPr>
          <w:lang w:eastAsia="zh-CN"/>
        </w:rPr>
        <w:tab/>
        <w:t>Policy/Parameter provi</w:t>
      </w:r>
      <w:r w:rsidRPr="0093004C">
        <w:t>sioning</w:t>
      </w:r>
      <w:bookmarkEnd w:id="324"/>
      <w:bookmarkEnd w:id="325"/>
      <w:bookmarkEnd w:id="326"/>
      <w:bookmarkEnd w:id="327"/>
      <w:bookmarkEnd w:id="328"/>
      <w:bookmarkEnd w:id="329"/>
      <w:bookmarkEnd w:id="330"/>
      <w:r w:rsidRPr="0093004C">
        <w:t xml:space="preserve"> for </w:t>
      </w:r>
      <w:r w:rsidR="00DA7644">
        <w:t xml:space="preserve">5G </w:t>
      </w:r>
      <w:r w:rsidRPr="0093004C">
        <w:t>ProSe Direct Discovery</w:t>
      </w:r>
      <w:bookmarkEnd w:id="331"/>
      <w:bookmarkEnd w:id="332"/>
      <w:bookmarkEnd w:id="333"/>
      <w:bookmarkEnd w:id="334"/>
      <w:bookmarkEnd w:id="335"/>
    </w:p>
    <w:p w14:paraId="3FB68D89" w14:textId="786429C4" w:rsidR="008C47BE" w:rsidRPr="0093004C" w:rsidRDefault="008C47BE" w:rsidP="008C47BE">
      <w:r w:rsidRPr="0093004C">
        <w:t xml:space="preserve">The following sets of information for </w:t>
      </w:r>
      <w:r w:rsidR="005E733F">
        <w:t>5G</w:t>
      </w:r>
      <w:r w:rsidR="005E733F" w:rsidRPr="0093004C">
        <w:rPr>
          <w:lang w:eastAsia="zh-CN"/>
        </w:rPr>
        <w:t xml:space="preserve">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DE4ACE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w:t>
      </w:r>
      <w:r w:rsidR="00DA7644">
        <w:rPr>
          <w:lang w:eastAsia="zh-CN"/>
        </w:rPr>
        <w:t xml:space="preserve">5G </w:t>
      </w:r>
      <w:r w:rsidRPr="0093004C">
        <w:rPr>
          <w:lang w:eastAsia="zh-CN"/>
        </w:rPr>
        <w:t>ProSe Direct Discovery</w:t>
      </w:r>
      <w:r w:rsidRPr="0093004C">
        <w:t>:</w:t>
      </w:r>
    </w:p>
    <w:p w14:paraId="68353A11" w14:textId="369EB8D4" w:rsidR="008C47BE" w:rsidRPr="0093004C" w:rsidRDefault="008C47BE" w:rsidP="008C47BE">
      <w:pPr>
        <w:pStyle w:val="B2"/>
      </w:pPr>
      <w:r w:rsidRPr="0093004C">
        <w:lastRenderedPageBreak/>
        <w:t>-</w:t>
      </w:r>
      <w:r w:rsidRPr="0093004C">
        <w:tab/>
        <w:t xml:space="preserve">When the UE is </w:t>
      </w:r>
      <w:r w:rsidR="0093004C">
        <w:t>"</w:t>
      </w:r>
      <w:r w:rsidRPr="0093004C">
        <w:t>served by NG-RAN</w:t>
      </w:r>
      <w:r w:rsidR="0093004C">
        <w:t>"</w:t>
      </w:r>
      <w:r w:rsidRPr="0093004C">
        <w:t>:</w:t>
      </w:r>
    </w:p>
    <w:p w14:paraId="5D019FBA" w14:textId="5B9F1EE1" w:rsidR="008C47BE" w:rsidRPr="0093004C" w:rsidRDefault="008C47BE" w:rsidP="008C47BE">
      <w:pPr>
        <w:pStyle w:val="B3"/>
      </w:pPr>
      <w:r w:rsidRPr="0093004C">
        <w:t>-</w:t>
      </w:r>
      <w:r w:rsidRPr="0093004C">
        <w:tab/>
        <w:t xml:space="preserve">For open </w:t>
      </w:r>
      <w:r w:rsidR="00A765B9">
        <w:t xml:space="preserve">5G </w:t>
      </w:r>
      <w:r w:rsidRPr="0093004C">
        <w:t>ProSe Direct Discovery:</w:t>
      </w:r>
    </w:p>
    <w:p w14:paraId="22597E96" w14:textId="30CBDC0F" w:rsidR="008C47BE" w:rsidRPr="0093004C" w:rsidRDefault="008C47BE" w:rsidP="008C47BE">
      <w:pPr>
        <w:pStyle w:val="B4"/>
      </w:pPr>
      <w:r w:rsidRPr="0093004C">
        <w:t>a)</w:t>
      </w:r>
      <w:r w:rsidRPr="0093004C">
        <w:tab/>
        <w:t xml:space="preserve">open </w:t>
      </w:r>
      <w:r w:rsidR="00A765B9">
        <w:t xml:space="preserve">5G </w:t>
      </w:r>
      <w:r w:rsidRPr="0093004C">
        <w:rPr>
          <w:noProof/>
        </w:rPr>
        <w:t>ProSe</w:t>
      </w:r>
      <w:r w:rsidRPr="0093004C">
        <w:t xml:space="preserve"> Direct Discovery Model A monitoring authorization policy:</w:t>
      </w:r>
    </w:p>
    <w:p w14:paraId="5E59F610" w14:textId="359AB3E8" w:rsidR="008C47BE" w:rsidRPr="0093004C" w:rsidRDefault="008C47BE" w:rsidP="008C47BE">
      <w:pPr>
        <w:pStyle w:val="B5"/>
      </w:pPr>
      <w:r w:rsidRPr="0093004C">
        <w:t>-</w:t>
      </w:r>
      <w:r w:rsidRPr="0093004C">
        <w:tab/>
        <w:t xml:space="preserve">PLMNs in which the UE is authorised to perform </w:t>
      </w:r>
      <w:r w:rsidR="005E733F">
        <w:t>5G</w:t>
      </w:r>
      <w:r w:rsidR="005E733F" w:rsidRPr="0093004C">
        <w:rPr>
          <w:noProof/>
        </w:rPr>
        <w:t xml:space="preserve"> </w:t>
      </w:r>
      <w:r w:rsidRPr="0093004C">
        <w:rPr>
          <w:noProof/>
        </w:rPr>
        <w:t>ProSe</w:t>
      </w:r>
      <w:r w:rsidRPr="0093004C">
        <w:t xml:space="preserve"> Direct Discovery monitoring.</w:t>
      </w:r>
    </w:p>
    <w:p w14:paraId="3C41BF25" w14:textId="4344B5F0" w:rsidR="008C47BE" w:rsidRPr="0093004C" w:rsidRDefault="008C47BE" w:rsidP="008C47BE">
      <w:pPr>
        <w:pStyle w:val="B4"/>
      </w:pPr>
      <w:r w:rsidRPr="0093004C">
        <w:t>b)</w:t>
      </w:r>
      <w:r w:rsidRPr="0093004C">
        <w:tab/>
        <w:t xml:space="preserve">open </w:t>
      </w:r>
      <w:r w:rsidR="00A765B9">
        <w:t xml:space="preserve">5G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6532AE2C" w:rsidR="008C47BE" w:rsidRPr="0093004C" w:rsidRDefault="008C47BE" w:rsidP="008C47BE">
      <w:pPr>
        <w:pStyle w:val="B3"/>
      </w:pPr>
      <w:r w:rsidRPr="0093004C">
        <w:t>-</w:t>
      </w:r>
      <w:r w:rsidRPr="0093004C">
        <w:tab/>
        <w:t xml:space="preserve">For restricted </w:t>
      </w:r>
      <w:r w:rsidR="00A765B9">
        <w:t xml:space="preserve">5G </w:t>
      </w:r>
      <w:r w:rsidRPr="0093004C">
        <w:t>ProSe Direct Discovery:</w:t>
      </w:r>
    </w:p>
    <w:p w14:paraId="7B8C42FA" w14:textId="575FC075" w:rsidR="008C47BE" w:rsidRPr="0093004C" w:rsidRDefault="008C47BE" w:rsidP="008C47BE">
      <w:pPr>
        <w:pStyle w:val="B4"/>
      </w:pPr>
      <w:r w:rsidRPr="0093004C">
        <w:t>a)</w:t>
      </w:r>
      <w:r w:rsidRPr="0093004C">
        <w:tab/>
        <w:t xml:space="preserve">restricted </w:t>
      </w:r>
      <w:r w:rsidR="00A765B9">
        <w:t xml:space="preserve">5G </w:t>
      </w:r>
      <w:r w:rsidRPr="0093004C">
        <w:t>ProSe Direct Discovery Model A monitoring authorization policy:</w:t>
      </w:r>
    </w:p>
    <w:p w14:paraId="4EF25FCA" w14:textId="65A3F92D" w:rsidR="008C47BE" w:rsidRPr="0093004C" w:rsidRDefault="008C47BE" w:rsidP="008C47BE">
      <w:pPr>
        <w:pStyle w:val="B5"/>
      </w:pPr>
      <w:r w:rsidRPr="0093004C">
        <w:t>-</w:t>
      </w:r>
      <w:r w:rsidRPr="0093004C">
        <w:tab/>
        <w:t xml:space="preserve">PLMNs in which the UE is authorised to perform restricted </w:t>
      </w:r>
      <w:r w:rsidR="00A765B9">
        <w:t xml:space="preserve">5G </w:t>
      </w:r>
      <w:r w:rsidRPr="0093004C">
        <w:t>ProSe Direct Discovery Model A monitoring.</w:t>
      </w:r>
    </w:p>
    <w:p w14:paraId="4351A2AC" w14:textId="3FBDB47E" w:rsidR="008C47BE" w:rsidRPr="0093004C" w:rsidRDefault="008C47BE" w:rsidP="008C47BE">
      <w:pPr>
        <w:pStyle w:val="B4"/>
      </w:pPr>
      <w:r w:rsidRPr="0093004C">
        <w:t>b)</w:t>
      </w:r>
      <w:r w:rsidRPr="0093004C">
        <w:tab/>
        <w:t xml:space="preserve">restricted </w:t>
      </w:r>
      <w:r w:rsidR="00A765B9">
        <w:t xml:space="preserve">5G </w:t>
      </w:r>
      <w:r w:rsidRPr="0093004C">
        <w:t>ProSe Direct Discovery Model A announcing authorization policy:</w:t>
      </w:r>
    </w:p>
    <w:p w14:paraId="2DDA759B" w14:textId="66E9ADC1" w:rsidR="008C47BE" w:rsidRPr="0093004C" w:rsidRDefault="008C47BE" w:rsidP="008C47BE">
      <w:pPr>
        <w:pStyle w:val="B5"/>
      </w:pPr>
      <w:r w:rsidRPr="0093004C">
        <w:t>-</w:t>
      </w:r>
      <w:r w:rsidRPr="0093004C">
        <w:tab/>
        <w:t xml:space="preserve">PLMNs in which the UE is authorized to perform restricted </w:t>
      </w:r>
      <w:r w:rsidR="00A765B9">
        <w:t xml:space="preserve">5G </w:t>
      </w:r>
      <w:r w:rsidRPr="0093004C">
        <w:t>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4F5B67E8" w:rsidR="008C47BE" w:rsidRPr="0093004C" w:rsidRDefault="008C47BE" w:rsidP="008C47BE">
      <w:pPr>
        <w:pStyle w:val="B4"/>
      </w:pPr>
      <w:r w:rsidRPr="0093004C">
        <w:t>c)</w:t>
      </w:r>
      <w:r w:rsidRPr="0093004C">
        <w:tab/>
        <w:t xml:space="preserve">restricted </w:t>
      </w:r>
      <w:r w:rsidR="00A765B9">
        <w:t xml:space="preserve">5G </w:t>
      </w:r>
      <w:r w:rsidRPr="0093004C">
        <w:t>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169AC45" w:rsidR="008C47BE" w:rsidRPr="0093004C" w:rsidRDefault="008C47BE" w:rsidP="008C47BE">
      <w:pPr>
        <w:pStyle w:val="B4"/>
      </w:pPr>
      <w:r w:rsidRPr="0093004C">
        <w:t>d)</w:t>
      </w:r>
      <w:r w:rsidRPr="0093004C">
        <w:tab/>
        <w:t xml:space="preserve">restricted </w:t>
      </w:r>
      <w:r w:rsidR="00A765B9">
        <w:t xml:space="preserve">5G </w:t>
      </w:r>
      <w:r w:rsidRPr="0093004C">
        <w:t>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6B02E786"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xml:space="preserve">] are relevant to </w:t>
      </w:r>
      <w:r w:rsidR="005E733F">
        <w:t>5G</w:t>
      </w:r>
      <w:r w:rsidR="005E733F" w:rsidRPr="0093004C">
        <w:t xml:space="preserve"> </w:t>
      </w:r>
      <w:r w:rsidRPr="0093004C">
        <w:t>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106F7BE" w:rsidR="008C47BE" w:rsidRPr="0093004C" w:rsidRDefault="008C47BE" w:rsidP="0093004C">
      <w:pPr>
        <w:pStyle w:val="B3"/>
      </w:pPr>
      <w:r w:rsidRPr="0093004C">
        <w:t>-</w:t>
      </w:r>
      <w:r w:rsidRPr="0093004C">
        <w:tab/>
        <w:t xml:space="preserve">Indicates whether the UE is authorized to perform </w:t>
      </w:r>
      <w:r w:rsidR="00A765B9">
        <w:t xml:space="preserve">5G </w:t>
      </w:r>
      <w:r w:rsidRPr="0093004C">
        <w:t xml:space="preserve">ProSe Direct Discovery for Model A and Model B when </w:t>
      </w:r>
      <w:r w:rsidR="0093004C">
        <w:t>"</w:t>
      </w:r>
      <w:r w:rsidRPr="0093004C">
        <w:t>not served by NG-RAN</w:t>
      </w:r>
      <w:r w:rsidR="0093004C">
        <w:t>"</w:t>
      </w:r>
      <w:r w:rsidRPr="0093004C">
        <w:t>.</w:t>
      </w:r>
    </w:p>
    <w:p w14:paraId="5FB8DE12" w14:textId="004CC7CD" w:rsidR="001E0A53" w:rsidRPr="0093004C" w:rsidRDefault="001E0A53" w:rsidP="001E0A53">
      <w:pPr>
        <w:pStyle w:val="B1"/>
      </w:pPr>
      <w:r w:rsidRPr="0093004C">
        <w:rPr>
          <w:lang w:eastAsia="zh-CN"/>
        </w:rPr>
        <w:t>2</w:t>
      </w:r>
      <w:r w:rsidRPr="0093004C">
        <w:t>)</w:t>
      </w:r>
      <w:r w:rsidRPr="0093004C">
        <w:tab/>
      </w:r>
      <w:r w:rsidR="001D6918">
        <w:t>Parameters</w:t>
      </w:r>
      <w:r w:rsidRPr="0093004C">
        <w:t xml:space="preserve"> used for </w:t>
      </w:r>
      <w:r w:rsidR="00A765B9">
        <w:t xml:space="preserve">5G </w:t>
      </w:r>
      <w:r w:rsidRPr="0093004C">
        <w:t>ProSe Direct Discovery:</w:t>
      </w:r>
    </w:p>
    <w:p w14:paraId="522C3048" w14:textId="7ED2EC83" w:rsidR="001E0A53" w:rsidRPr="0093004C" w:rsidRDefault="001E0A53" w:rsidP="001E0A53">
      <w:pPr>
        <w:pStyle w:val="B2"/>
      </w:pPr>
      <w:r w:rsidRPr="0093004C">
        <w:t>-</w:t>
      </w:r>
      <w:r w:rsidRPr="0093004C">
        <w:tab/>
        <w:t xml:space="preserve">The mapping of ProSe services (i.e. </w:t>
      </w:r>
      <w:r w:rsidR="00965CD0" w:rsidRPr="00555D40">
        <w:t>ProSe identifiers</w:t>
      </w:r>
      <w:r w:rsidRPr="0093004C">
        <w:t>) to</w:t>
      </w:r>
      <w:r w:rsidRPr="0093004C">
        <w:rPr>
          <w:lang w:eastAsia="zh-CN"/>
        </w:rPr>
        <w:t xml:space="preserve"> Destination Layer-2 ID(s) for</w:t>
      </w:r>
      <w:r w:rsidRPr="0093004C">
        <w:t xml:space="preserve"> sending/receiving initial signaling of discovery messages.</w:t>
      </w:r>
    </w:p>
    <w:p w14:paraId="33F71075" w14:textId="7899A43A" w:rsidR="001E0A53" w:rsidRDefault="001E0A53" w:rsidP="0093004C">
      <w:pPr>
        <w:pStyle w:val="NO"/>
      </w:pPr>
      <w:r w:rsidRPr="0093004C">
        <w:t>NOTE </w:t>
      </w:r>
      <w:r w:rsidRPr="0093004C">
        <w:rPr>
          <w:lang w:eastAsia="zh-CN"/>
        </w:rPr>
        <w:t>2</w:t>
      </w:r>
      <w:r w:rsidRPr="0093004C">
        <w:t>:</w:t>
      </w:r>
      <w:r w:rsidRPr="0093004C">
        <w:tab/>
        <w:t xml:space="preserve">The same Destination Layer-2 ID for </w:t>
      </w:r>
      <w:r w:rsidR="005E733F">
        <w:t>5G</w:t>
      </w:r>
      <w:r w:rsidR="005E733F" w:rsidRPr="0093004C">
        <w:t xml:space="preserve"> </w:t>
      </w:r>
      <w:r w:rsidRPr="0093004C">
        <w:t>ProSe Direct Discovery can be mapped to more than one ProSe services.</w:t>
      </w:r>
    </w:p>
    <w:p w14:paraId="393E48CC" w14:textId="7CC863DC" w:rsidR="00A4539F" w:rsidRPr="00A4539F" w:rsidRDefault="00A4539F" w:rsidP="0093004C">
      <w:pPr>
        <w:pStyle w:val="NO"/>
      </w:pPr>
      <w:r w:rsidRPr="00961E78">
        <w:t>NOTE</w:t>
      </w:r>
      <w:r w:rsidRPr="0093004C">
        <w:t> </w:t>
      </w:r>
      <w:r w:rsidR="00553540">
        <w:t>3</w:t>
      </w:r>
      <w:r w:rsidRPr="00961E78">
        <w:t>: The values provisioned for the Destination Layer-2 ID(s) for 5G ProSe Direct Discovery are different to the values provisioned</w:t>
      </w:r>
      <w:r w:rsidRPr="00961E78" w:rsidDel="00D94CB0">
        <w:t xml:space="preserve"> </w:t>
      </w:r>
      <w:r w:rsidRPr="00961E78">
        <w:t>for Destination Layer-2 ID(s) for 5G ProSe Direct Communication, defined in clause</w:t>
      </w:r>
      <w:r w:rsidRPr="0093004C">
        <w:t> </w:t>
      </w:r>
      <w:r w:rsidRPr="00961E78">
        <w:t>5.1.3.1.</w:t>
      </w:r>
    </w:p>
    <w:p w14:paraId="6ACB8E0B" w14:textId="4468ABA3" w:rsidR="00547C52" w:rsidRPr="00C41E66" w:rsidRDefault="00547C52" w:rsidP="00547C52">
      <w:pPr>
        <w:pStyle w:val="B2"/>
      </w:pPr>
      <w:r>
        <w:t>-</w:t>
      </w:r>
      <w:r>
        <w:tab/>
      </w:r>
      <w:r w:rsidRPr="00C41E66">
        <w:t xml:space="preserve">Application identifiers to be used for </w:t>
      </w:r>
      <w:r w:rsidR="00A765B9">
        <w:t xml:space="preserve">5G </w:t>
      </w:r>
      <w:r>
        <w:t>ProSe D</w:t>
      </w:r>
      <w:r w:rsidRPr="00C41E66">
        <w:t xml:space="preserve">irect </w:t>
      </w:r>
      <w:r>
        <w:t>D</w:t>
      </w:r>
      <w:r w:rsidRPr="00C41E66">
        <w:t>iscovery over PC5 interface.</w:t>
      </w:r>
    </w:p>
    <w:p w14:paraId="1E152D84" w14:textId="77777777" w:rsidR="00547C52" w:rsidRPr="00C41E66" w:rsidRDefault="00547C52" w:rsidP="00547C52">
      <w:pPr>
        <w:pStyle w:val="B2"/>
      </w:pPr>
      <w:r>
        <w:t>-</w:t>
      </w:r>
      <w:r>
        <w:tab/>
      </w:r>
      <w:r w:rsidRPr="00C41E66">
        <w:t>Security parameters used for direct discovery over PC5:</w:t>
      </w:r>
    </w:p>
    <w:p w14:paraId="6B9DD4A9" w14:textId="3A6A1472" w:rsidR="00547C52" w:rsidRPr="00395A71" w:rsidRDefault="00326948" w:rsidP="00395A71">
      <w:pPr>
        <w:pStyle w:val="EditorsNote"/>
      </w:pPr>
      <w:r w:rsidRPr="00395A71">
        <w:t>Editor</w:t>
      </w:r>
      <w:r>
        <w:t>'</w:t>
      </w:r>
      <w:r w:rsidRPr="00395A71">
        <w:t>s note:</w:t>
      </w:r>
      <w:r w:rsidR="00547C52" w:rsidRPr="00395A71">
        <w:tab/>
        <w:t>Whether the security parameters can be provided by the PCF and details of security parameters will be determined by SA3 WG.</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74BC7B6" w:rsidR="008C47BE" w:rsidRPr="0093004C" w:rsidRDefault="008C47BE" w:rsidP="008C47BE">
      <w:pPr>
        <w:pStyle w:val="B2"/>
      </w:pPr>
      <w:r w:rsidRPr="0093004C">
        <w:lastRenderedPageBreak/>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5E733F">
        <w:t>5G</w:t>
      </w:r>
      <w:r w:rsidR="005E733F" w:rsidRPr="0093004C">
        <w:t xml:space="preserve">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2EABDBF2" w:rsidR="008C47BE" w:rsidRPr="0093004C" w:rsidRDefault="008C47BE" w:rsidP="008C47BE">
      <w:pPr>
        <w:pStyle w:val="NO"/>
      </w:pPr>
      <w:r w:rsidRPr="0093004C">
        <w:t>NOTE </w:t>
      </w:r>
      <w:r w:rsidR="00553540">
        <w:rPr>
          <w:lang w:eastAsia="zh-CN"/>
        </w:rPr>
        <w:t>4</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2CD6E8DC" w:rsidR="008C47BE" w:rsidRPr="0093004C" w:rsidRDefault="008C47BE" w:rsidP="008C47BE">
      <w:pPr>
        <w:pStyle w:val="B2"/>
      </w:pPr>
      <w:r w:rsidRPr="0093004C">
        <w:t>-</w:t>
      </w:r>
      <w:r w:rsidRPr="0093004C">
        <w:tab/>
        <w:t xml:space="preserve">For each discovery group that the UE belongs to include the following parameters that enable the UE to perform Group Member Discovery when </w:t>
      </w:r>
      <w:r w:rsidR="00E96206" w:rsidRPr="009F223C">
        <w:rPr>
          <w:rFonts w:eastAsia="SimSun"/>
          <w:lang w:eastAsia="zh-CN"/>
        </w:rPr>
        <w:t>provided by PCF or provisioned in the ME or configured in the UICC</w:t>
      </w:r>
      <w:r w:rsidRPr="0093004C">
        <w:t>:</w:t>
      </w:r>
    </w:p>
    <w:p w14:paraId="019CA282" w14:textId="27594628" w:rsidR="008C47BE" w:rsidRPr="0093004C" w:rsidRDefault="008C47BE" w:rsidP="008C47BE">
      <w:pPr>
        <w:pStyle w:val="B3"/>
        <w:rPr>
          <w:lang w:eastAsia="zh-CN"/>
        </w:rPr>
      </w:pPr>
      <w:r w:rsidRPr="0093004C">
        <w:t>-</w:t>
      </w:r>
      <w:r w:rsidRPr="0093004C">
        <w:tab/>
        <w:t xml:space="preserve">Application Layer Group ID: Identifies an application layer group </w:t>
      </w:r>
      <w:r w:rsidR="00725097" w:rsidRPr="00E454F7">
        <w:rPr>
          <w:rFonts w:hint="eastAsia"/>
        </w:rPr>
        <w:t>or a discovery group</w:t>
      </w:r>
      <w:r w:rsidR="00725097" w:rsidRPr="0093004C">
        <w:t xml:space="preserve"> </w:t>
      </w:r>
      <w:r w:rsidRPr="0093004C">
        <w:t>that the UE belongs to;</w:t>
      </w:r>
    </w:p>
    <w:p w14:paraId="71130EB2" w14:textId="1C99A5DE" w:rsidR="008C47BE" w:rsidRPr="0093004C" w:rsidRDefault="008C47BE" w:rsidP="008C47BE">
      <w:pPr>
        <w:pStyle w:val="B3"/>
        <w:rPr>
          <w:lang w:eastAsia="zh-CN"/>
        </w:rPr>
      </w:pPr>
      <w:r w:rsidRPr="0093004C">
        <w:rPr>
          <w:lang w:eastAsia="zh-CN"/>
        </w:rPr>
        <w:t>-</w:t>
      </w:r>
      <w:r w:rsidRPr="0093004C">
        <w:rPr>
          <w:lang w:eastAsia="zh-CN"/>
        </w:rPr>
        <w:tab/>
      </w:r>
      <w:r w:rsidRPr="0093004C">
        <w:t xml:space="preserve">Layer-2 Group ID: layer-2 ID for </w:t>
      </w:r>
      <w:r w:rsidR="00EF0775">
        <w:t>Application Layer</w:t>
      </w:r>
      <w:r w:rsidRPr="0093004C">
        <w:t xml:space="preserve">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4BB01D35" w:rsidR="008C47BE" w:rsidRPr="0093004C" w:rsidRDefault="008C47BE" w:rsidP="008C47BE">
      <w:pPr>
        <w:pStyle w:val="NO"/>
      </w:pPr>
      <w:r w:rsidRPr="0093004C">
        <w:t>NOTE </w:t>
      </w:r>
      <w:r w:rsidR="00553540">
        <w:rPr>
          <w:lang w:eastAsia="zh-CN"/>
        </w:rPr>
        <w:t>5</w:t>
      </w:r>
      <w:r w:rsidRPr="0093004C">
        <w:t>:</w:t>
      </w:r>
      <w:r w:rsidRPr="0093004C">
        <w:tab/>
        <w:t>User Info ID is expected to be assigned uniquely to a user within the discovery group.</w:t>
      </w:r>
    </w:p>
    <w:p w14:paraId="5B109D08" w14:textId="22F32FD4" w:rsidR="008C47BE" w:rsidRPr="0093004C" w:rsidRDefault="00AB72F7" w:rsidP="008C47BE">
      <w:pPr>
        <w:pStyle w:val="B1"/>
        <w:rPr>
          <w:lang w:eastAsia="ko-KR"/>
        </w:rPr>
      </w:pPr>
      <w:r>
        <w:rPr>
          <w:lang w:eastAsia="ko-KR"/>
        </w:rPr>
        <w:t>6</w:t>
      </w:r>
      <w:r w:rsidR="008C47BE" w:rsidRPr="0093004C">
        <w:rPr>
          <w:lang w:eastAsia="ko-KR"/>
        </w:rPr>
        <w:t>)</w:t>
      </w:r>
      <w:r w:rsidR="008C47BE" w:rsidRPr="0093004C">
        <w:rPr>
          <w:lang w:eastAsia="ko-KR"/>
        </w:rPr>
        <w:tab/>
        <w:t xml:space="preserve">Validity timer indicating the expiration time of the Policy/Parameter for </w:t>
      </w:r>
      <w:r w:rsidR="00A765B9">
        <w:rPr>
          <w:lang w:eastAsia="ko-KR"/>
        </w:rPr>
        <w:t xml:space="preserve">5G </w:t>
      </w:r>
      <w:r w:rsidR="008C47BE" w:rsidRPr="0093004C">
        <w:rPr>
          <w:lang w:eastAsia="ko-KR"/>
        </w:rPr>
        <w:t>ProSe Direct Discovery.</w:t>
      </w:r>
    </w:p>
    <w:p w14:paraId="0B4B4E82" w14:textId="130EBC96" w:rsidR="002864D4" w:rsidRPr="0093004C" w:rsidRDefault="002864D4" w:rsidP="0093004C">
      <w:r w:rsidRPr="0093004C">
        <w:t xml:space="preserve">The above parameter sets bullet 2), bullet 3), bullet 5) </w:t>
      </w:r>
      <w:r w:rsidR="00AB72F7">
        <w:rPr>
          <w:rFonts w:eastAsia="DengXian"/>
        </w:rPr>
        <w:t>and</w:t>
      </w:r>
      <w:r w:rsidR="00AB72F7" w:rsidRPr="00AB72F7">
        <w:rPr>
          <w:rFonts w:eastAsia="DengXian"/>
        </w:rPr>
        <w:t xml:space="preserve"> </w:t>
      </w:r>
      <w:r w:rsidR="00AB72F7">
        <w:rPr>
          <w:rFonts w:eastAsia="DengXian"/>
        </w:rPr>
        <w:t>bullet</w:t>
      </w:r>
      <w:r w:rsidRPr="0093004C">
        <w:t xml:space="preserve"> </w:t>
      </w:r>
      <w:r w:rsidR="00AB72F7">
        <w:rPr>
          <w:rFonts w:eastAsia="DengXian"/>
        </w:rPr>
        <w:t>6</w:t>
      </w:r>
      <w:r w:rsidRPr="0093004C">
        <w:t xml:space="preserve">) may be </w:t>
      </w:r>
      <w:r w:rsidR="001903A8" w:rsidRPr="006E55E3">
        <w:t>provided or updated to</w:t>
      </w:r>
      <w:r w:rsidRPr="0093004C">
        <w:t xml:space="preserve"> the UE by the </w:t>
      </w:r>
      <w:r w:rsidRPr="0093004C">
        <w:rPr>
          <w:lang w:eastAsia="ko-KR"/>
        </w:rPr>
        <w:t xml:space="preserve">ProSe </w:t>
      </w:r>
      <w:r w:rsidRPr="0093004C">
        <w:t>Application Server.</w:t>
      </w:r>
    </w:p>
    <w:p w14:paraId="27653571" w14:textId="643A4996" w:rsidR="008C47BE" w:rsidRPr="0093004C" w:rsidRDefault="008C47BE" w:rsidP="008C47BE">
      <w:pPr>
        <w:pStyle w:val="Heading4"/>
        <w:rPr>
          <w:lang w:eastAsia="zh-CN"/>
        </w:rPr>
      </w:pPr>
      <w:bookmarkStart w:id="336" w:name="_Toc66692647"/>
      <w:bookmarkStart w:id="337" w:name="_Toc66701826"/>
      <w:bookmarkStart w:id="338" w:name="_Toc69883484"/>
      <w:bookmarkStart w:id="339" w:name="_Toc73625494"/>
      <w:bookmarkStart w:id="340" w:name="_Toc81547921"/>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336"/>
      <w:bookmarkEnd w:id="337"/>
      <w:bookmarkEnd w:id="338"/>
      <w:bookmarkEnd w:id="339"/>
      <w:bookmarkEnd w:id="340"/>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116F0F1C"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 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7C74112D"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02E0367" w:rsidR="00C26C17" w:rsidRPr="0093004C" w:rsidDel="001F5336" w:rsidRDefault="00C26C17" w:rsidP="00C26C17">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00A689DE" w:rsidR="00C26C17" w:rsidRPr="0093004C" w:rsidDel="001F5336" w:rsidRDefault="00C26C17" w:rsidP="00C26C17">
      <w:pPr>
        <w:pStyle w:val="B3"/>
      </w:pPr>
      <w:r w:rsidRPr="0093004C" w:rsidDel="001F5336">
        <w:t>-</w:t>
      </w:r>
      <w:r w:rsidRPr="0093004C" w:rsidDel="001F5336">
        <w:tab/>
      </w:r>
      <w:r w:rsidR="00787AA6" w:rsidRPr="003C2676">
        <w:t>The UE is allowed to use "operator-managed" radio resources (i.e. carrier frequency) provisioned in the ME or the UICC for 5G ProSe Direct Discovery if the UICC indicates it is authorized</w:t>
      </w:r>
      <w:r w:rsidR="0093004C">
        <w:t>;</w:t>
      </w:r>
    </w:p>
    <w:p w14:paraId="5749292C" w14:textId="1F2EA2B0"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EF7A710"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31D3AB0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36.331</w:t>
      </w:r>
      <w:r w:rsidR="00395A71">
        <w:t> </w:t>
      </w:r>
      <w:r w:rsidR="00395A71" w:rsidRPr="0093004C" w:rsidDel="001F5336">
        <w:t>[</w:t>
      </w:r>
      <w:r w:rsidRPr="0093004C" w:rsidDel="001F5336">
        <w:t xml:space="preserve">15] or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93004C" w:rsidRDefault="008C47BE" w:rsidP="008C47BE">
      <w:pPr>
        <w:pStyle w:val="Heading3"/>
      </w:pPr>
      <w:bookmarkStart w:id="341" w:name="_Toc66692648"/>
      <w:bookmarkStart w:id="342" w:name="_Toc66701827"/>
      <w:bookmarkStart w:id="343" w:name="_Toc69883485"/>
      <w:bookmarkStart w:id="344" w:name="_Toc73625495"/>
      <w:bookmarkStart w:id="345" w:name="_Toc81547922"/>
      <w:r w:rsidRPr="0093004C">
        <w:rPr>
          <w:rFonts w:eastAsia="SimSun"/>
          <w:lang w:eastAsia="zh-CN"/>
        </w:rPr>
        <w:t>5.1.3</w:t>
      </w:r>
      <w:r w:rsidRPr="0093004C">
        <w:rPr>
          <w:rFonts w:eastAsia="SimSun"/>
          <w:lang w:eastAsia="zh-CN"/>
        </w:rPr>
        <w:tab/>
      </w:r>
      <w:r w:rsidRPr="0093004C">
        <w:rPr>
          <w:lang w:eastAsia="zh-CN"/>
        </w:rPr>
        <w:t>Authorization and Provision</w:t>
      </w:r>
      <w:r w:rsidRPr="0093004C">
        <w:t xml:space="preserve">ing for </w:t>
      </w:r>
      <w:r w:rsidR="00A765B9">
        <w:t xml:space="preserve">5G </w:t>
      </w:r>
      <w:r w:rsidRPr="0093004C">
        <w:t>ProSe Direct Communication</w:t>
      </w:r>
      <w:bookmarkEnd w:id="341"/>
      <w:bookmarkEnd w:id="342"/>
      <w:bookmarkEnd w:id="343"/>
      <w:bookmarkEnd w:id="344"/>
      <w:bookmarkEnd w:id="345"/>
    </w:p>
    <w:p w14:paraId="67A96619" w14:textId="0F5D7E40" w:rsidR="008C47BE" w:rsidRPr="0093004C" w:rsidRDefault="008C47BE" w:rsidP="008C47BE">
      <w:pPr>
        <w:pStyle w:val="Heading4"/>
        <w:rPr>
          <w:lang w:eastAsia="zh-CN"/>
        </w:rPr>
      </w:pPr>
      <w:bookmarkStart w:id="346" w:name="_Toc66692649"/>
      <w:bookmarkStart w:id="347" w:name="_Toc66701828"/>
      <w:bookmarkStart w:id="348" w:name="_Toc69883486"/>
      <w:bookmarkStart w:id="349" w:name="_Toc73625496"/>
      <w:bookmarkStart w:id="350" w:name="_Toc81547923"/>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346"/>
      <w:bookmarkEnd w:id="347"/>
      <w:bookmarkEnd w:id="348"/>
      <w:bookmarkEnd w:id="349"/>
      <w:bookmarkEnd w:id="350"/>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lastRenderedPageBreak/>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3A76A30D"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1003CAC4"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r w:rsidR="00274D07" w:rsidRPr="009F223C">
        <w:rPr>
          <w:rFonts w:eastAsia="SimSun"/>
          <w:lang w:eastAsia="zh-CN"/>
        </w:rPr>
        <w:t>provided by PCF or provisioned in the ME or configured in the UICC</w:t>
      </w:r>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7C866EC2" w:rsidR="008C47BE" w:rsidRDefault="008C47BE" w:rsidP="008C47BE">
      <w:pPr>
        <w:pStyle w:val="B2"/>
      </w:pPr>
      <w:r w:rsidRPr="0093004C">
        <w:t>-</w:t>
      </w:r>
      <w:r w:rsidRPr="0093004C">
        <w:tab/>
        <w:t xml:space="preserve">The list of ProSe services (i.e. </w:t>
      </w:r>
      <w:r w:rsidR="0019232F" w:rsidRPr="0093004C">
        <w:t xml:space="preserve">ProSe </w:t>
      </w:r>
      <w:r w:rsidR="00EC12AF">
        <w:t>identifier</w:t>
      </w:r>
      <w:r w:rsidR="000B1F08">
        <w:t>s</w:t>
      </w:r>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4D5B2E64"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radio frequencies with Geographical Area(s).</w:t>
      </w:r>
    </w:p>
    <w:p w14:paraId="1835F52B" w14:textId="3E0F8101"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broadcast.</w:t>
      </w:r>
    </w:p>
    <w:p w14:paraId="690B402B" w14:textId="73D4D28F"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groupcast.</w:t>
      </w:r>
    </w:p>
    <w:p w14:paraId="6FA9B1BF" w14:textId="469EB7ED"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00875091">
        <w:t>identifier</w:t>
      </w:r>
      <w:r w:rsidRPr="0093004C">
        <w:t xml:space="preserve">s) </w:t>
      </w:r>
      <w:r w:rsidRPr="0093004C">
        <w:rPr>
          <w:lang w:eastAsia="ko-KR"/>
        </w:rPr>
        <w:t>to PC5 QoS parameters defined in clause 5.4.2 (i.e. PQI and conditionally other parameters such as MFBR/GFBR, etc.).</w:t>
      </w:r>
    </w:p>
    <w:p w14:paraId="090A1C65" w14:textId="1B547B3C" w:rsidR="008C47BE" w:rsidRPr="0093004C" w:rsidRDefault="008C47BE" w:rsidP="008C47BE">
      <w:pPr>
        <w:pStyle w:val="B2"/>
      </w:pPr>
      <w:r w:rsidRPr="0093004C">
        <w:lastRenderedPageBreak/>
        <w:t>-</w:t>
      </w:r>
      <w:r w:rsidRPr="0093004C">
        <w:tab/>
      </w:r>
      <w:r w:rsidR="009C1BEF" w:rsidRPr="0093004C">
        <w:t>AS layer</w:t>
      </w:r>
      <w:r w:rsidRPr="0093004C">
        <w:t xml:space="preserve"> configurations</w:t>
      </w:r>
      <w:r w:rsidR="001C2DCB" w:rsidRPr="0093004C">
        <w:t xml:space="preserve"> (see </w:t>
      </w:r>
      <w:r w:rsidR="00395A71" w:rsidRPr="0093004C">
        <w:t>TS</w:t>
      </w:r>
      <w:r w:rsidR="00395A71">
        <w:t> </w:t>
      </w:r>
      <w:r w:rsidR="00395A71" w:rsidRPr="0093004C">
        <w:t>38.331</w:t>
      </w:r>
      <w:r w:rsidR="00395A71">
        <w:t> </w:t>
      </w:r>
      <w:r w:rsidR="00395A71"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0405605E" w:rsidR="008C47BE" w:rsidRPr="0093004C" w:rsidRDefault="008C47BE" w:rsidP="008C47BE">
      <w:pPr>
        <w:pStyle w:val="B3"/>
      </w:pPr>
      <w:r w:rsidRPr="0093004C">
        <w:t>-</w:t>
      </w:r>
      <w:r w:rsidRPr="0093004C">
        <w:tab/>
        <w:t xml:space="preserve">The PC5 QoS profile contains PC5 QoS parameters described in clause 5.4.2 of </w:t>
      </w:r>
      <w:r w:rsidR="00395A71" w:rsidRPr="0093004C">
        <w:t>TS</w:t>
      </w:r>
      <w:r w:rsidR="00395A71">
        <w:t> </w:t>
      </w:r>
      <w:r w:rsidR="00395A71" w:rsidRPr="0093004C">
        <w:t>23.287</w:t>
      </w:r>
      <w:r w:rsidR="00395A71">
        <w:t> </w:t>
      </w:r>
      <w:r w:rsidR="00395A71" w:rsidRPr="0093004C">
        <w:t>[</w:t>
      </w:r>
      <w:r w:rsidRPr="0093004C">
        <w:t xml:space="preserve">2], and value for the QoS characteristics regarding Priority Level, Averaging Window, Maximum Data Burst Volume if default value is not used as defined in Table 5.4.4-1 of </w:t>
      </w:r>
      <w:r w:rsidR="00395A71" w:rsidRPr="0093004C">
        <w:t>TS</w:t>
      </w:r>
      <w:r w:rsidR="00395A71">
        <w:t> </w:t>
      </w:r>
      <w:r w:rsidR="00395A71" w:rsidRPr="0093004C">
        <w:t>23.287</w:t>
      </w:r>
      <w:r w:rsidR="00395A71">
        <w:t> </w:t>
      </w:r>
      <w:r w:rsidR="00395A71"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129276B3" w14:textId="111A4AD7" w:rsidR="008C47BE" w:rsidRPr="0093004C" w:rsidRDefault="008C47BE" w:rsidP="007A44C1">
      <w:pPr>
        <w:pStyle w:val="B2"/>
      </w:pPr>
      <w:r w:rsidRPr="0093004C">
        <w:t>-</w:t>
      </w:r>
      <w:r w:rsidRPr="0093004C">
        <w:tab/>
        <w:t>The mapping of ProSe services</w:t>
      </w:r>
      <w:r w:rsidR="007842F6">
        <w:t xml:space="preserve"> (i.e. ProSe identifiers)</w:t>
      </w:r>
      <w:r w:rsidRPr="0093004C">
        <w:t xml:space="preserve">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25278FF8" w:rsidR="00FE1E0A" w:rsidRPr="0093004C"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1DCB3B02" w14:textId="5C845099" w:rsidR="008C47BE" w:rsidRPr="0093004C" w:rsidRDefault="008C47BE" w:rsidP="008C47BE">
      <w:pPr>
        <w:pStyle w:val="Heading4"/>
        <w:rPr>
          <w:lang w:eastAsia="zh-CN"/>
        </w:rPr>
      </w:pPr>
      <w:bookmarkStart w:id="351" w:name="_Toc66692650"/>
      <w:bookmarkStart w:id="352" w:name="_Toc66701829"/>
      <w:bookmarkStart w:id="353" w:name="_Toc69883487"/>
      <w:bookmarkStart w:id="354" w:name="_Toc73625497"/>
      <w:bookmarkStart w:id="355" w:name="_Toc81547924"/>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351"/>
      <w:bookmarkEnd w:id="352"/>
      <w:bookmarkEnd w:id="353"/>
      <w:bookmarkEnd w:id="354"/>
      <w:bookmarkEnd w:id="355"/>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SimSun"/>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4E2EBB4E"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37BC9BC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395A71" w:rsidRPr="0093004C">
        <w:t>TS</w:t>
      </w:r>
      <w:r w:rsidR="00395A71">
        <w:t> </w:t>
      </w:r>
      <w:r w:rsidR="00395A71" w:rsidRPr="0093004C">
        <w:t>38.300</w:t>
      </w:r>
      <w:r w:rsidR="00395A71">
        <w:t> </w:t>
      </w:r>
      <w:r w:rsidR="00395A71" w:rsidRPr="0093004C">
        <w:t>[</w:t>
      </w:r>
      <w:r w:rsidRPr="0093004C">
        <w:t xml:space="preserve">12] and </w:t>
      </w:r>
      <w:r w:rsidR="00395A71" w:rsidRPr="0093004C">
        <w:t>TS</w:t>
      </w:r>
      <w:r w:rsidR="00395A71">
        <w:t> </w:t>
      </w:r>
      <w:r w:rsidR="00395A71" w:rsidRPr="0093004C">
        <w:t>38.304</w:t>
      </w:r>
      <w:r w:rsidR="00395A71">
        <w:t> </w:t>
      </w:r>
      <w:r w:rsidR="00395A71"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267996E9"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395A71" w:rsidRPr="0093004C">
        <w:t>TS</w:t>
      </w:r>
      <w:r w:rsidR="00395A71">
        <w:t> </w:t>
      </w:r>
      <w:r w:rsidR="00395A71" w:rsidRPr="0093004C">
        <w:t>23.122</w:t>
      </w:r>
      <w:r w:rsidR="00395A71">
        <w:t> </w:t>
      </w:r>
      <w:r w:rsidR="00395A71"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5823C8B4" w:rsidR="008C47BE" w:rsidRPr="0093004C" w:rsidRDefault="008C47BE" w:rsidP="008C47BE">
      <w:pPr>
        <w:pStyle w:val="B3"/>
      </w:pPr>
      <w:r w:rsidRPr="0093004C">
        <w:t>-</w:t>
      </w:r>
      <w:r w:rsidRPr="0093004C">
        <w:tab/>
      </w:r>
      <w:r w:rsidR="000229A6" w:rsidRPr="004F596E">
        <w:t>The UE is allowed to use "operator-managed" radio resources (i.e. carrier frequency) provisioned in the ME or the UICC for 5G ProSe Direct Communication if the UICC indicates it is authorized</w:t>
      </w:r>
      <w:r w:rsidRPr="0093004C">
        <w:t>.</w:t>
      </w:r>
    </w:p>
    <w:p w14:paraId="2BC8501A" w14:textId="2A4A570C" w:rsidR="008C47BE" w:rsidRPr="0093004C" w:rsidRDefault="008C47BE" w:rsidP="008C47BE">
      <w:pPr>
        <w:pStyle w:val="B2"/>
      </w:pPr>
      <w:r w:rsidRPr="0093004C">
        <w:lastRenderedPageBreak/>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632A34DD"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395A71" w:rsidRPr="0093004C">
        <w:t>TS</w:t>
      </w:r>
      <w:r w:rsidR="00395A71">
        <w:t> </w:t>
      </w:r>
      <w:r w:rsidR="00395A71" w:rsidRPr="0093004C">
        <w:t>38.331</w:t>
      </w:r>
      <w:r w:rsidR="00395A71">
        <w:t> </w:t>
      </w:r>
      <w:r w:rsidR="00395A71"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7810B74E" w:rsidR="008C47BE" w:rsidRPr="0093004C" w:rsidRDefault="008C47BE" w:rsidP="008C47BE">
      <w:pPr>
        <w:pStyle w:val="NO"/>
      </w:pPr>
      <w:r w:rsidRPr="0093004C">
        <w:t>NOTE 3:</w:t>
      </w:r>
      <w:r w:rsidRPr="0093004C">
        <w:tab/>
        <w:t xml:space="preserve">When cross-carrier operation is supported, according to </w:t>
      </w:r>
      <w:r w:rsidR="00395A71" w:rsidRPr="0093004C">
        <w:t>TS</w:t>
      </w:r>
      <w:r w:rsidR="00395A71">
        <w:t> </w:t>
      </w:r>
      <w:r w:rsidR="00395A71" w:rsidRPr="0093004C">
        <w:t>36.331</w:t>
      </w:r>
      <w:r w:rsidR="00395A71">
        <w:t> </w:t>
      </w:r>
      <w:r w:rsidR="00395A71" w:rsidRPr="0093004C">
        <w:t>[</w:t>
      </w:r>
      <w:r w:rsidRPr="0093004C">
        <w:t xml:space="preserve">15] or </w:t>
      </w:r>
      <w:r w:rsidR="00395A71" w:rsidRPr="0093004C">
        <w:t>TS</w:t>
      </w:r>
      <w:r w:rsidR="00395A71">
        <w:t> </w:t>
      </w:r>
      <w:r w:rsidR="00395A71" w:rsidRPr="0093004C">
        <w:t>38.331</w:t>
      </w:r>
      <w:r w:rsidR="00395A71">
        <w:t> </w:t>
      </w:r>
      <w:r w:rsidR="00395A71"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93004C" w:rsidRDefault="008C47BE" w:rsidP="008C47BE">
      <w:pPr>
        <w:pStyle w:val="Heading3"/>
      </w:pPr>
      <w:bookmarkStart w:id="356" w:name="_Toc66692651"/>
      <w:bookmarkStart w:id="357" w:name="_Toc66701830"/>
      <w:bookmarkStart w:id="358" w:name="_Toc69883488"/>
      <w:bookmarkStart w:id="359" w:name="_Toc73625498"/>
      <w:bookmarkStart w:id="360" w:name="_Toc81547925"/>
      <w:r w:rsidRPr="0093004C">
        <w:rPr>
          <w:rFonts w:eastAsia="SimSun"/>
          <w:lang w:eastAsia="zh-CN"/>
        </w:rPr>
        <w:t>5.1.4</w:t>
      </w:r>
      <w:r w:rsidRPr="0093004C">
        <w:rPr>
          <w:rFonts w:eastAsia="SimSun"/>
          <w:lang w:eastAsia="zh-CN"/>
        </w:rPr>
        <w:tab/>
      </w:r>
      <w:r w:rsidRPr="0093004C">
        <w:rPr>
          <w:lang w:eastAsia="zh-CN"/>
        </w:rPr>
        <w:t>Authorization and Provisio</w:t>
      </w:r>
      <w:r w:rsidRPr="0093004C">
        <w:t xml:space="preserve">ning for </w:t>
      </w:r>
      <w:r w:rsidR="00C338DB">
        <w:t xml:space="preserve">5G </w:t>
      </w:r>
      <w:r w:rsidRPr="0093004C">
        <w:t>ProSe UE-to-Network Relay</w:t>
      </w:r>
      <w:bookmarkStart w:id="361" w:name="_Toc66692652"/>
      <w:bookmarkEnd w:id="356"/>
      <w:bookmarkEnd w:id="357"/>
      <w:bookmarkEnd w:id="358"/>
      <w:bookmarkEnd w:id="359"/>
      <w:bookmarkEnd w:id="360"/>
    </w:p>
    <w:p w14:paraId="2229A4CC" w14:textId="5DCB0293" w:rsidR="008C47BE" w:rsidRPr="0093004C" w:rsidRDefault="008C47BE" w:rsidP="008C47BE">
      <w:pPr>
        <w:pStyle w:val="Heading4"/>
        <w:rPr>
          <w:lang w:eastAsia="zh-CN"/>
        </w:rPr>
      </w:pPr>
      <w:bookmarkStart w:id="362" w:name="_Toc66701831"/>
      <w:bookmarkStart w:id="363" w:name="_Toc69883489"/>
      <w:bookmarkStart w:id="364" w:name="_Toc73625499"/>
      <w:bookmarkStart w:id="365" w:name="_Toc81547926"/>
      <w:r w:rsidRPr="0093004C">
        <w:rPr>
          <w:lang w:eastAsia="zh-CN"/>
        </w:rPr>
        <w:t>5.1.4.1</w:t>
      </w:r>
      <w:r w:rsidRPr="0093004C">
        <w:rPr>
          <w:lang w:eastAsia="zh-CN"/>
        </w:rPr>
        <w:tab/>
      </w:r>
      <w:r w:rsidRPr="0093004C">
        <w:t xml:space="preserve">Policy/Parameter provisioning for </w:t>
      </w:r>
      <w:r w:rsidR="00C338DB">
        <w:t xml:space="preserve">5G </w:t>
      </w:r>
      <w:r w:rsidRPr="0093004C">
        <w:t>ProSe UE-to-Network Relay</w:t>
      </w:r>
      <w:bookmarkEnd w:id="361"/>
      <w:bookmarkEnd w:id="362"/>
      <w:bookmarkEnd w:id="363"/>
      <w:bookmarkEnd w:id="364"/>
      <w:bookmarkEnd w:id="365"/>
    </w:p>
    <w:p w14:paraId="6A4D322C" w14:textId="186970CF" w:rsidR="00481DF1" w:rsidRPr="0093004C" w:rsidRDefault="00481DF1" w:rsidP="00481DF1">
      <w:r w:rsidRPr="0093004C">
        <w:t xml:space="preserve">The following information is provisioned in the UE in support of the UE assuming the role of a </w:t>
      </w:r>
      <w:r w:rsidR="005B25D8">
        <w:rPr>
          <w:rFonts w:hint="eastAsia"/>
          <w:lang w:eastAsia="zh-CN"/>
        </w:rPr>
        <w:t xml:space="preserve">5G </w:t>
      </w:r>
      <w:r w:rsidRPr="0093004C">
        <w:rPr>
          <w:noProof/>
        </w:rPr>
        <w:t>ProSe</w:t>
      </w:r>
      <w:r w:rsidRPr="0093004C">
        <w:t xml:space="preserve"> UE-to-Network Relay:</w:t>
      </w:r>
    </w:p>
    <w:p w14:paraId="2E8AA976" w14:textId="7C099EFB" w:rsidR="00481DF1" w:rsidRPr="0093004C" w:rsidRDefault="00481DF1" w:rsidP="00481DF1">
      <w:pPr>
        <w:pStyle w:val="B1"/>
      </w:pPr>
      <w:r w:rsidRPr="0093004C">
        <w:t>1)</w:t>
      </w:r>
      <w:r w:rsidRPr="0093004C">
        <w:tab/>
        <w:t>Authorisation policy for acting as a</w:t>
      </w:r>
      <w:r w:rsidR="008B2444" w:rsidRPr="008B2444">
        <w:t xml:space="preserve"> </w:t>
      </w:r>
      <w:r w:rsidR="00C338DB">
        <w:t xml:space="preserve">5G ProSe </w:t>
      </w:r>
      <w:r w:rsidR="008B2444" w:rsidRPr="00493EA3">
        <w:t>L</w:t>
      </w:r>
      <w:r w:rsidR="00021964">
        <w:t>ayer-</w:t>
      </w:r>
      <w:r w:rsidR="008B2444" w:rsidRPr="00493EA3">
        <w:t>3 and/or L</w:t>
      </w:r>
      <w:r w:rsidR="00021964">
        <w:t>ayer-</w:t>
      </w:r>
      <w:r w:rsidR="008B2444" w:rsidRPr="00493EA3">
        <w:t>2</w:t>
      </w:r>
      <w:r w:rsidRPr="0093004C">
        <w:t xml:space="preserve"> UE-to-Network Relay when </w:t>
      </w:r>
      <w:r w:rsidR="0093004C">
        <w:t>"</w:t>
      </w:r>
      <w:r w:rsidRPr="0093004C">
        <w:t>served by NG-RAN</w:t>
      </w:r>
      <w:r w:rsidR="0093004C">
        <w:t>"</w:t>
      </w:r>
      <w:r w:rsidRPr="0093004C">
        <w:t>:</w:t>
      </w:r>
    </w:p>
    <w:p w14:paraId="1893E7CA" w14:textId="4063C3F1" w:rsidR="00481DF1" w:rsidRPr="0093004C" w:rsidRDefault="00481DF1" w:rsidP="00481DF1">
      <w:pPr>
        <w:pStyle w:val="B2"/>
      </w:pPr>
      <w:r w:rsidRPr="0093004C">
        <w:t>-</w:t>
      </w:r>
      <w:r w:rsidRPr="0093004C">
        <w:tab/>
        <w:t xml:space="preserve">PLMNs in which the UE is authorized to relay traffic for </w:t>
      </w:r>
      <w:r w:rsidR="00F65014">
        <w:t xml:space="preserve">5G ProSe </w:t>
      </w:r>
      <w:r w:rsidR="008B2444" w:rsidRPr="00493EA3">
        <w:t>L</w:t>
      </w:r>
      <w:r w:rsidR="00021964">
        <w:t>ayer-</w:t>
      </w:r>
      <w:r w:rsidR="008B2444" w:rsidRPr="00493EA3">
        <w:t>3 and/or L</w:t>
      </w:r>
      <w:r w:rsidR="00021964">
        <w:t>ayer-</w:t>
      </w:r>
      <w:r w:rsidR="008B2444" w:rsidRPr="00493EA3">
        <w:t>2</w:t>
      </w:r>
      <w:r w:rsidR="00CE7D3D">
        <w:t xml:space="preserve"> </w:t>
      </w:r>
      <w:r w:rsidRPr="0093004C">
        <w:t>Remote UEs.</w:t>
      </w:r>
    </w:p>
    <w:p w14:paraId="7D2FF4A4" w14:textId="60CC4C09" w:rsidR="00481DF1" w:rsidRPr="0093004C" w:rsidRDefault="00481DF1" w:rsidP="00481DF1">
      <w:pPr>
        <w:pStyle w:val="B1"/>
      </w:pPr>
      <w:r w:rsidRPr="0093004C">
        <w:t>2)</w:t>
      </w:r>
      <w:r w:rsidRPr="0093004C">
        <w:tab/>
        <w:t xml:space="preserve">ProSe Relay Discovery policy/parameters for </w:t>
      </w:r>
      <w:r w:rsidR="00332666">
        <w:t xml:space="preserve">5G </w:t>
      </w:r>
      <w:r w:rsidRPr="0093004C">
        <w:t>ProSe UE-to-Network Relay:</w:t>
      </w:r>
    </w:p>
    <w:p w14:paraId="33C923A0" w14:textId="6FD78AAA" w:rsidR="00481DF1" w:rsidRPr="0093004C" w:rsidRDefault="00481DF1" w:rsidP="00481DF1">
      <w:pPr>
        <w:pStyle w:val="B2"/>
      </w:pPr>
      <w:r w:rsidRPr="0093004C">
        <w:t>-</w:t>
      </w:r>
      <w:r w:rsidRPr="0093004C">
        <w:tab/>
        <w:t>Includes the parameters that enable the UE to perform</w:t>
      </w:r>
      <w:r w:rsidR="00332666">
        <w:t xml:space="preserve"> 5G</w:t>
      </w:r>
      <w:r w:rsidRPr="0093004C">
        <w:t xml:space="preserve"> ProSe </w:t>
      </w:r>
      <w:r w:rsidR="009D430E">
        <w:rPr>
          <w:rFonts w:hint="eastAsia"/>
          <w:lang w:eastAsia="zh-CN"/>
        </w:rPr>
        <w:t xml:space="preserve">UE-to-Network </w:t>
      </w:r>
      <w:r w:rsidRPr="0093004C">
        <w:t xml:space="preserve">Relay Discovery when </w:t>
      </w:r>
      <w:r w:rsidR="004B64C6" w:rsidRPr="009F223C">
        <w:rPr>
          <w:rFonts w:eastAsia="SimSun"/>
          <w:lang w:eastAsia="zh-CN"/>
        </w:rPr>
        <w:t>provided by PCF or provisioned in the ME or configured in the UICC</w:t>
      </w:r>
      <w:r w:rsidRPr="0093004C">
        <w:t>:</w:t>
      </w:r>
    </w:p>
    <w:p w14:paraId="33407C0F" w14:textId="3F8A20D7" w:rsidR="00481DF1" w:rsidRDefault="00481DF1" w:rsidP="00326948">
      <w:pPr>
        <w:pStyle w:val="B3"/>
      </w:pPr>
      <w:r w:rsidRPr="0093004C">
        <w:t>-</w:t>
      </w:r>
      <w:r w:rsidRPr="0093004C">
        <w:tab/>
      </w:r>
      <w:r w:rsidR="00332666">
        <w:t xml:space="preserve">5G </w:t>
      </w:r>
      <w:r w:rsidRPr="0093004C">
        <w:t>ProSe UE-to-Network Relay Discovery parameters (User Info ID, Relay Service Code(s)</w:t>
      </w:r>
      <w:r w:rsidR="00B01063">
        <w:t xml:space="preserve">, </w:t>
      </w:r>
      <w:bookmarkStart w:id="366" w:name="_Hlk80362482"/>
      <w:bookmarkStart w:id="367" w:name="_Hlk80362396"/>
      <w:r w:rsidR="00B01063" w:rsidRPr="00916A3F">
        <w:t>UE-to-Network</w:t>
      </w:r>
      <w:bookmarkEnd w:id="366"/>
      <w:r w:rsidR="00B01063" w:rsidRPr="00916A3F">
        <w:t xml:space="preserve"> </w:t>
      </w:r>
      <w:bookmarkEnd w:id="367"/>
      <w:r w:rsidR="00B01063" w:rsidRPr="00916A3F">
        <w:t>Relay Layer Indicator(s)</w:t>
      </w:r>
      <w:r w:rsidRPr="0093004C">
        <w:t>);</w:t>
      </w:r>
      <w:r w:rsidR="005E77D4" w:rsidRPr="00916A3F">
        <w:t xml:space="preserve"> the UE-to-Network Relay Layer Indicator indicates whether a particular RSC is offering 5G ProSe Layer-2 or Layer-3 UE-to-Network Relay service.</w:t>
      </w:r>
    </w:p>
    <w:p w14:paraId="62C4FE8C" w14:textId="3A56FD85" w:rsidR="002915A6" w:rsidRPr="00395A71" w:rsidRDefault="002915A6"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Pr="0093004C">
        <w:t>;</w:t>
      </w:r>
    </w:p>
    <w:p w14:paraId="7C929915" w14:textId="7CC1A467" w:rsidR="00326948" w:rsidRDefault="00481DF1" w:rsidP="00326948">
      <w:pPr>
        <w:pStyle w:val="B3"/>
      </w:pPr>
      <w:r w:rsidRPr="0093004C">
        <w:t>-</w:t>
      </w:r>
      <w:r w:rsidRPr="0093004C">
        <w:tab/>
        <w:t xml:space="preserve">For </w:t>
      </w:r>
      <w:r w:rsidR="00AB6747">
        <w:rPr>
          <w:rFonts w:hint="eastAsia"/>
          <w:lang w:eastAsia="zh-CN"/>
        </w:rPr>
        <w:t xml:space="preserve">5G </w:t>
      </w:r>
      <w:r w:rsidRPr="0093004C">
        <w:t>ProSe</w:t>
      </w:r>
      <w:r w:rsidR="00AB6747" w:rsidRPr="00AB6747">
        <w:t xml:space="preserve"> </w:t>
      </w:r>
      <w:r w:rsidR="00AB6747" w:rsidRPr="0093004C">
        <w:t>Layer 3</w:t>
      </w:r>
      <w:r w:rsidRPr="0093004C">
        <w:t xml:space="preserve"> UE-to-Network Relay, the PDU Session parameters (PDU Session type, DNN, SSC Mode, S-NSSAI, Access Type Preference) to be used for the relayed traffic for each ProSe Relay Service Code;</w:t>
      </w:r>
    </w:p>
    <w:p w14:paraId="3F58DA11" w14:textId="3A97EF71" w:rsidR="00481DF1" w:rsidRPr="0093004C" w:rsidRDefault="00481DF1" w:rsidP="00326948">
      <w:pPr>
        <w:pStyle w:val="B3"/>
      </w:pPr>
      <w:r w:rsidRPr="0093004C">
        <w:t>-</w:t>
      </w:r>
      <w:r w:rsidRPr="0093004C">
        <w:tab/>
        <w:t xml:space="preserve">Includes security related content for </w:t>
      </w:r>
      <w:r w:rsidR="00332666">
        <w:t xml:space="preserve">5G </w:t>
      </w:r>
      <w:r w:rsidRPr="0093004C">
        <w:t xml:space="preserve">ProSe Relay </w:t>
      </w:r>
      <w:r w:rsidR="00430A23">
        <w:rPr>
          <w:rFonts w:hint="eastAsia"/>
          <w:lang w:eastAsia="zh-CN"/>
        </w:rPr>
        <w:t xml:space="preserve">UE-to-Network </w:t>
      </w:r>
      <w:r w:rsidRPr="0093004C">
        <w:t>Discovery for each ProSe Relay Service Code.</w:t>
      </w:r>
    </w:p>
    <w:p w14:paraId="071F8692" w14:textId="6BB87C96" w:rsidR="004A0FCE" w:rsidRPr="004A0FCE" w:rsidRDefault="00326948" w:rsidP="00395A71">
      <w:pPr>
        <w:pStyle w:val="EditorsNote"/>
      </w:pPr>
      <w:r w:rsidRPr="00395A71">
        <w:lastRenderedPageBreak/>
        <w:t>Editor</w:t>
      </w:r>
      <w:r>
        <w:t>'</w:t>
      </w:r>
      <w:r w:rsidRPr="00395A71">
        <w:t>s note:</w:t>
      </w:r>
      <w:r w:rsidR="004A0FCE" w:rsidRPr="00DE4E0D">
        <w:rPr>
          <w:lang w:eastAsia="ko-KR"/>
        </w:rPr>
        <w:tab/>
      </w:r>
      <w:r w:rsidR="004A0FCE" w:rsidRPr="00395A71">
        <w:t>Whether the security parameters can be provided by the PCF and details of security parameters will be determined by SA3 WG.</w:t>
      </w:r>
    </w:p>
    <w:p w14:paraId="345944CF" w14:textId="110BFF5A" w:rsidR="00481DF1" w:rsidRPr="0093004C" w:rsidRDefault="00481DF1" w:rsidP="00481DF1">
      <w:pPr>
        <w:pStyle w:val="NO"/>
        <w:rPr>
          <w:lang w:eastAsia="ko-KR"/>
        </w:rPr>
      </w:pPr>
      <w:r w:rsidRPr="0093004C">
        <w:rPr>
          <w:lang w:eastAsia="ko-KR"/>
        </w:rPr>
        <w:t>NOTE </w:t>
      </w:r>
      <w:r w:rsidR="005A432B">
        <w:t>1</w:t>
      </w:r>
      <w:r w:rsidRPr="0093004C">
        <w:rPr>
          <w:lang w:eastAsia="ko-KR"/>
        </w:rPr>
        <w:t>:</w:t>
      </w:r>
      <w:r w:rsidRPr="0093004C">
        <w:rPr>
          <w:lang w:eastAsia="ko-KR"/>
        </w:rPr>
        <w:tab/>
      </w:r>
      <w:r w:rsidR="00332666">
        <w:rPr>
          <w:lang w:eastAsia="ko-KR"/>
        </w:rPr>
        <w:t xml:space="preserve">5G </w:t>
      </w:r>
      <w:r w:rsidRPr="0093004C">
        <w:t xml:space="preserve">ProSe Relay Discovery policy/parameters </w:t>
      </w:r>
      <w:r w:rsidRPr="0093004C">
        <w:rPr>
          <w:lang w:eastAsia="ko-KR"/>
        </w:rPr>
        <w:t xml:space="preserve">can be provided from ProSe Application Server to the </w:t>
      </w:r>
      <w:r w:rsidR="00332666">
        <w:rPr>
          <w:lang w:eastAsia="ko-KR"/>
        </w:rPr>
        <w:t xml:space="preserve">5G </w:t>
      </w:r>
      <w:r w:rsidRPr="0093004C">
        <w:t>ProSe UE-to-Network Relay</w:t>
      </w:r>
      <w:r w:rsidRPr="0093004C">
        <w:rPr>
          <w:lang w:eastAsia="ko-KR"/>
        </w:rPr>
        <w:t>.</w:t>
      </w:r>
    </w:p>
    <w:p w14:paraId="5FB17B6F" w14:textId="2BCCF6E2" w:rsidR="00481DF1" w:rsidRPr="0093004C" w:rsidRDefault="00481DF1" w:rsidP="00481DF1">
      <w:pPr>
        <w:pStyle w:val="B1"/>
      </w:pPr>
      <w:r w:rsidRPr="0093004C">
        <w:t>3)</w:t>
      </w:r>
      <w:r w:rsidRPr="0093004C">
        <w:tab/>
        <w:t xml:space="preserve">For </w:t>
      </w:r>
      <w:r w:rsidR="00D77F5F">
        <w:rPr>
          <w:rFonts w:hint="eastAsia"/>
          <w:lang w:eastAsia="zh-CN"/>
        </w:rPr>
        <w:t xml:space="preserve">5G </w:t>
      </w:r>
      <w:r w:rsidRPr="0093004C">
        <w:t>ProSe</w:t>
      </w:r>
      <w:r w:rsidR="00A97D6F" w:rsidRPr="00DE62DA">
        <w:t xml:space="preserve"> </w:t>
      </w:r>
      <w:r w:rsidR="00A97D6F" w:rsidRPr="0093004C">
        <w:t>Layer 3</w:t>
      </w:r>
      <w:r w:rsidRPr="0093004C">
        <w:t xml:space="preserve"> UE-to-Network Relay, QoS mapping</w:t>
      </w:r>
      <w:r w:rsidR="00CA3A09" w:rsidRPr="00395A71">
        <w:t>(s)</w:t>
      </w:r>
      <w:r w:rsidRPr="0093004C">
        <w:t>:</w:t>
      </w:r>
    </w:p>
    <w:p w14:paraId="11FB824F" w14:textId="563F86D4" w:rsidR="000709D0" w:rsidRPr="00395A71" w:rsidRDefault="000709D0" w:rsidP="000709D0">
      <w:pPr>
        <w:pStyle w:val="B2"/>
        <w:rPr>
          <w:rFonts w:eastAsia="SimSun"/>
        </w:rPr>
      </w:pPr>
      <w:r w:rsidRPr="00322A75">
        <w:t>-</w:t>
      </w:r>
      <w:r w:rsidRPr="00322A75">
        <w:tab/>
      </w:r>
      <w:r w:rsidRPr="00395A71">
        <w:rPr>
          <w:rFonts w:eastAsia="SimSun"/>
        </w:rPr>
        <w:t>Each QoS mapping entry includes</w:t>
      </w:r>
      <w:r w:rsidR="00291474">
        <w:rPr>
          <w:rFonts w:eastAsia="SimSun"/>
        </w:rPr>
        <w:t>:</w:t>
      </w:r>
    </w:p>
    <w:p w14:paraId="78C2CBAA" w14:textId="77777777" w:rsidR="000709D0" w:rsidRPr="000709D0" w:rsidRDefault="000709D0" w:rsidP="000709D0">
      <w:pPr>
        <w:pStyle w:val="B3"/>
      </w:pPr>
      <w:r w:rsidRPr="00395A71">
        <w:t>-</w:t>
      </w:r>
      <w:r w:rsidRPr="00395A71">
        <w:tab/>
        <w:t>a mapping between a 5QI value and a PQI value</w:t>
      </w:r>
      <w:r w:rsidRPr="00DE4E0D">
        <w:t>;</w:t>
      </w:r>
    </w:p>
    <w:p w14:paraId="00BA91C7" w14:textId="1D170EE5" w:rsidR="00326948" w:rsidRDefault="000709D0" w:rsidP="000709D0">
      <w:pPr>
        <w:pStyle w:val="B3"/>
      </w:pPr>
      <w:r w:rsidRPr="000709D0">
        <w:t>-</w:t>
      </w:r>
      <w:r w:rsidRPr="000709D0">
        <w:tab/>
        <w:t xml:space="preserve">a PQI PDB adjustment factor, for the PC5 communication for the </w:t>
      </w:r>
      <w:r w:rsidR="00E6023E">
        <w:rPr>
          <w:rFonts w:hint="eastAsia"/>
          <w:lang w:eastAsia="zh-CN"/>
        </w:rPr>
        <w:t xml:space="preserve">5G ProSe Layer-3 </w:t>
      </w:r>
      <w:r w:rsidRPr="000709D0">
        <w:t>UE-to-Network Relay operation;</w:t>
      </w:r>
    </w:p>
    <w:p w14:paraId="26FD7AC3" w14:textId="77777777" w:rsidR="00326948" w:rsidRPr="00DE4E0D" w:rsidRDefault="000709D0" w:rsidP="00395A71">
      <w:pPr>
        <w:pStyle w:val="B3"/>
      </w:pPr>
      <w:r>
        <w:t>-</w:t>
      </w:r>
      <w:r>
        <w:tab/>
        <w:t xml:space="preserve">optional the </w:t>
      </w:r>
      <w:r w:rsidRPr="00A7799E">
        <w:rPr>
          <w:lang w:eastAsia="ko-KR"/>
        </w:rPr>
        <w:t>Relay Service Code</w:t>
      </w:r>
      <w:r>
        <w:rPr>
          <w:lang w:eastAsia="ko-KR"/>
        </w:rPr>
        <w:t>(s) associates with the QoS mapping entry.</w:t>
      </w:r>
    </w:p>
    <w:p w14:paraId="660B7D82" w14:textId="474BA185" w:rsidR="0047781F" w:rsidRPr="001C3B36" w:rsidRDefault="0047781F" w:rsidP="0047781F">
      <w:pPr>
        <w:pStyle w:val="B1"/>
      </w:pPr>
      <w:r w:rsidRPr="001C3B36">
        <w:t>4)</w:t>
      </w:r>
      <w:r w:rsidRPr="001C3B36">
        <w:tab/>
        <w:t xml:space="preserve">For </w:t>
      </w:r>
      <w:r w:rsidR="00332666">
        <w:t xml:space="preserve">5G </w:t>
      </w:r>
      <w:r w:rsidR="00332666" w:rsidRPr="001C3B36">
        <w:t xml:space="preserve">ProSe </w:t>
      </w:r>
      <w:r w:rsidRPr="001C3B36">
        <w:t xml:space="preserve">Layer 3 UE-to-Network Relay to relay Ethernet or Unstructured traffic from </w:t>
      </w:r>
      <w:r w:rsidR="00E478D8">
        <w:rPr>
          <w:rFonts w:hint="eastAsia"/>
          <w:lang w:eastAsia="zh-CN"/>
        </w:rPr>
        <w:t xml:space="preserve">5G ProSe Layer-3 </w:t>
      </w:r>
      <w:r w:rsidRPr="001C3B36">
        <w:t>Remote UE by using IP type PDU Session,</w:t>
      </w:r>
    </w:p>
    <w:p w14:paraId="3CCFEF6D" w14:textId="30A28ADF" w:rsidR="0047781F" w:rsidRPr="00DE4E0D" w:rsidRDefault="0047781F" w:rsidP="00395A71">
      <w:pPr>
        <w:pStyle w:val="B2"/>
      </w:pPr>
      <w:r w:rsidRPr="001C3B36">
        <w:t>-</w:t>
      </w:r>
      <w:r w:rsidRPr="001C3B36">
        <w:tab/>
        <w:t xml:space="preserve">Mapping of ProSe </w:t>
      </w:r>
      <w:r w:rsidRPr="00395A71">
        <w:rPr>
          <w:lang w:val="en-US"/>
        </w:rPr>
        <w:t xml:space="preserve">Service(s) </w:t>
      </w:r>
      <w:r w:rsidRPr="001C3B36">
        <w:t>to ProSe Application Server address information (consisting of IP address/FQDN and transport layer port</w:t>
      </w:r>
      <w:r>
        <w:t xml:space="preserve"> number</w:t>
      </w:r>
      <w:r w:rsidRPr="001C3B36">
        <w:t>).</w:t>
      </w:r>
    </w:p>
    <w:p w14:paraId="47A1162B" w14:textId="4176D406" w:rsidR="00481DF1" w:rsidRPr="0093004C" w:rsidRDefault="00481DF1" w:rsidP="00481DF1">
      <w:r w:rsidRPr="0093004C">
        <w:t xml:space="preserve">The following information is provisioned in the UE in support of the UE assuming the role of a </w:t>
      </w:r>
      <w:r w:rsidR="008978EB">
        <w:rPr>
          <w:rFonts w:hint="eastAsia"/>
          <w:lang w:eastAsia="zh-CN"/>
        </w:rPr>
        <w:t xml:space="preserve">5G ProSe </w:t>
      </w:r>
      <w:r w:rsidRPr="0093004C">
        <w:t xml:space="preserve">Remote UE and thereby enabling the use of a </w:t>
      </w:r>
      <w:r w:rsidR="00B43808">
        <w:rPr>
          <w:rFonts w:hint="eastAsia"/>
          <w:lang w:eastAsia="zh-CN"/>
        </w:rPr>
        <w:t xml:space="preserve">5G </w:t>
      </w:r>
      <w:r w:rsidRPr="0093004C">
        <w:t>ProSe UE-to-Network Relay:</w:t>
      </w:r>
    </w:p>
    <w:p w14:paraId="09DC3AED" w14:textId="7128127E" w:rsidR="00481DF1" w:rsidRPr="0093004C" w:rsidRDefault="00481DF1" w:rsidP="00481DF1">
      <w:pPr>
        <w:pStyle w:val="B1"/>
      </w:pPr>
      <w:r w:rsidRPr="0093004C">
        <w:t>1)</w:t>
      </w:r>
      <w:r w:rsidRPr="0093004C">
        <w:tab/>
        <w:t>Authorisation policy for using a</w:t>
      </w:r>
      <w:r w:rsidR="00E64882">
        <w:t xml:space="preserve"> 5G </w:t>
      </w:r>
      <w:r w:rsidR="00E64882" w:rsidRPr="001C3B36">
        <w:t>ProSe</w:t>
      </w:r>
      <w:r w:rsidRPr="0093004C">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60CD5EA0" w14:textId="114E6A40" w:rsidR="00481DF1" w:rsidRPr="0093004C" w:rsidRDefault="00481DF1" w:rsidP="00481DF1">
      <w:pPr>
        <w:pStyle w:val="B2"/>
      </w:pPr>
      <w:r w:rsidRPr="0093004C">
        <w:t>-</w:t>
      </w:r>
      <w:r w:rsidRPr="0093004C">
        <w:tab/>
        <w:t xml:space="preserve">Indicates whether the UE is authorised to use a </w:t>
      </w:r>
      <w:r w:rsidR="00215B4B">
        <w:t xml:space="preserve">5G </w:t>
      </w:r>
      <w:r w:rsidR="00215B4B" w:rsidRPr="001C3B36">
        <w:t>ProSe</w:t>
      </w:r>
      <w:r w:rsidR="00215B4B" w:rsidRPr="00493EA3">
        <w:t xml:space="preserve"> </w:t>
      </w:r>
      <w:r w:rsidR="005A432B" w:rsidRPr="00493EA3">
        <w:t>L</w:t>
      </w:r>
      <w:r w:rsidR="00021964">
        <w:t>ayer-</w:t>
      </w:r>
      <w:r w:rsidR="005A432B" w:rsidRPr="00493EA3">
        <w:t>3 and/or L</w:t>
      </w:r>
      <w:r w:rsidR="00021964">
        <w:t>ayer-</w:t>
      </w:r>
      <w:r w:rsidR="005A432B" w:rsidRPr="00493EA3">
        <w:t>2</w:t>
      </w:r>
      <w:r w:rsidRPr="0093004C">
        <w:t xml:space="preserve"> UE-to-Network Relay.</w:t>
      </w:r>
    </w:p>
    <w:p w14:paraId="41B419BC" w14:textId="66DC0376" w:rsidR="00481DF1" w:rsidRPr="0093004C" w:rsidRDefault="00481DF1" w:rsidP="00481DF1">
      <w:pPr>
        <w:pStyle w:val="B1"/>
      </w:pPr>
      <w:r w:rsidRPr="0093004C">
        <w:t>2)</w:t>
      </w:r>
      <w:r w:rsidRPr="0093004C">
        <w:tab/>
        <w:t xml:space="preserve">Policy/parameters for </w:t>
      </w:r>
      <w:r w:rsidR="00215B4B">
        <w:t xml:space="preserve">5G </w:t>
      </w:r>
      <w:r w:rsidRPr="0093004C">
        <w:t xml:space="preserve">ProSe </w:t>
      </w:r>
      <w:r w:rsidR="00B00B44">
        <w:rPr>
          <w:rFonts w:hint="eastAsia"/>
          <w:lang w:eastAsia="zh-CN"/>
        </w:rPr>
        <w:t xml:space="preserve">UE-to-Network </w:t>
      </w:r>
      <w:r w:rsidRPr="0093004C">
        <w:t>Relay Discovery:</w:t>
      </w:r>
    </w:p>
    <w:p w14:paraId="354C1392" w14:textId="09A8AD21" w:rsidR="00481DF1" w:rsidRPr="0093004C" w:rsidRDefault="00481DF1" w:rsidP="00481DF1">
      <w:pPr>
        <w:pStyle w:val="B2"/>
      </w:pPr>
      <w:r w:rsidRPr="0093004C">
        <w:t>-</w:t>
      </w:r>
      <w:r w:rsidRPr="0093004C">
        <w:tab/>
        <w:t xml:space="preserve">Includes the parameters for </w:t>
      </w:r>
      <w:r w:rsidR="00C53A06">
        <w:t xml:space="preserve">5G </w:t>
      </w:r>
      <w:r w:rsidRPr="0093004C">
        <w:t xml:space="preserve">ProSe Relay Discovery and for enabling the UE to connect to the </w:t>
      </w:r>
      <w:r w:rsidR="00C53A06">
        <w:t xml:space="preserve">5G </w:t>
      </w:r>
      <w:r w:rsidRPr="0093004C">
        <w:t xml:space="preserve">ProSe UE-to-Network Relay after discovery when </w:t>
      </w:r>
      <w:r w:rsidR="005E2922" w:rsidRPr="009F223C">
        <w:rPr>
          <w:rFonts w:eastAsia="SimSun"/>
          <w:lang w:eastAsia="zh-CN"/>
        </w:rPr>
        <w:t>provided by PCF or provisioned in the ME or configured in the UICC</w:t>
      </w:r>
      <w:r w:rsidRPr="0093004C">
        <w:t>:</w:t>
      </w:r>
    </w:p>
    <w:p w14:paraId="42978C73" w14:textId="5203E279" w:rsidR="00481DF1" w:rsidRDefault="00481DF1" w:rsidP="00326948">
      <w:pPr>
        <w:pStyle w:val="B3"/>
      </w:pPr>
      <w:r w:rsidRPr="0093004C">
        <w:t>-</w:t>
      </w:r>
      <w:r w:rsidRPr="0093004C">
        <w:tab/>
      </w:r>
      <w:r w:rsidR="00F750DD">
        <w:rPr>
          <w:rFonts w:hint="eastAsia"/>
          <w:lang w:eastAsia="zh-CN"/>
        </w:rPr>
        <w:t xml:space="preserve">5G </w:t>
      </w:r>
      <w:r w:rsidRPr="0093004C">
        <w:t>ProSe UE-to-Network Relay Discovery parameters (User Info ID, Relay Service Code(s)</w:t>
      </w:r>
      <w:r w:rsidR="006E2BB9">
        <w:t>,</w:t>
      </w:r>
      <w:r w:rsidR="006E2BB9" w:rsidRPr="00D26297">
        <w:rPr>
          <w:lang w:eastAsia="zh-CN"/>
        </w:rPr>
        <w:t xml:space="preserve"> </w:t>
      </w:r>
      <w:r w:rsidR="006E2BB9" w:rsidRPr="00916A3F">
        <w:t>UE-to-Network</w:t>
      </w:r>
      <w:r w:rsidR="006E2BB9" w:rsidRPr="00916A3F">
        <w:rPr>
          <w:lang w:eastAsia="zh-CN"/>
        </w:rPr>
        <w:t xml:space="preserve"> Relay Layer indicator(s)</w:t>
      </w:r>
      <w:r w:rsidRPr="0093004C">
        <w:t>);</w:t>
      </w:r>
      <w:r w:rsidR="004D5089" w:rsidRPr="004D5089">
        <w:t xml:space="preserve"> </w:t>
      </w:r>
      <w:r w:rsidR="004D5089" w:rsidRPr="00916A3F">
        <w:t>the UE-to-Network</w:t>
      </w:r>
      <w:r w:rsidR="004D5089" w:rsidRPr="00916A3F" w:rsidDel="00CB71CA">
        <w:t xml:space="preserve"> </w:t>
      </w:r>
      <w:r w:rsidR="004D5089" w:rsidRPr="00916A3F">
        <w:t>Relay Layer Indicator indicates whether a particular RSC is offering 5G ProSe Layer-2 or Layer-3 UE-to-Network Relay service.</w:t>
      </w:r>
    </w:p>
    <w:p w14:paraId="4508B204" w14:textId="3E86F065" w:rsidR="0051143D" w:rsidRPr="00395A71" w:rsidRDefault="0051143D" w:rsidP="00326948">
      <w:pPr>
        <w:pStyle w:val="B3"/>
        <w:rPr>
          <w:rFonts w:eastAsia="DengXian"/>
        </w:rPr>
      </w:pPr>
      <w:r w:rsidRPr="00A325D8">
        <w:rPr>
          <w:rFonts w:eastAsia="DengXian"/>
        </w:rPr>
        <w:t>-</w:t>
      </w:r>
      <w:r w:rsidRPr="00A325D8">
        <w:rPr>
          <w:rFonts w:eastAsia="DengXian"/>
        </w:rPr>
        <w:tab/>
      </w:r>
      <w:r w:rsidRPr="00510DE9">
        <w:rPr>
          <w:rFonts w:eastAsia="DengXian"/>
        </w:rPr>
        <w:t>Default</w:t>
      </w:r>
      <w:r>
        <w:rPr>
          <w:rFonts w:eastAsia="DengXian"/>
        </w:rPr>
        <w:t xml:space="preserve"> </w:t>
      </w:r>
      <w:r w:rsidRPr="00756730">
        <w:rPr>
          <w:lang w:eastAsia="zh-CN"/>
        </w:rPr>
        <w:t>Destination Layer-2 ID(s) for</w:t>
      </w:r>
      <w:r w:rsidRPr="00756730">
        <w:t xml:space="preserve"> </w:t>
      </w:r>
      <w:r>
        <w:t>sending and receiving</w:t>
      </w:r>
      <w:r w:rsidRPr="00756730">
        <w:t xml:space="preserve"> </w:t>
      </w:r>
      <w:r w:rsidRPr="00022BDC">
        <w:rPr>
          <w:lang w:val="en-US"/>
        </w:rPr>
        <w:t xml:space="preserve">initial signaling </w:t>
      </w:r>
      <w:r>
        <w:rPr>
          <w:lang w:val="en-US"/>
        </w:rPr>
        <w:t xml:space="preserve">of </w:t>
      </w:r>
      <w:r w:rsidRPr="00756730">
        <w:t>discovery message</w:t>
      </w:r>
      <w:r>
        <w:t>s</w:t>
      </w:r>
      <w:r w:rsidR="00DD40AA" w:rsidRPr="0093004C">
        <w:t>;</w:t>
      </w:r>
    </w:p>
    <w:p w14:paraId="4AF3EB66" w14:textId="270687FB" w:rsidR="00481DF1" w:rsidRPr="0093004C" w:rsidRDefault="00481DF1" w:rsidP="00326948">
      <w:pPr>
        <w:pStyle w:val="B3"/>
      </w:pPr>
      <w:r w:rsidRPr="0093004C">
        <w:t>-</w:t>
      </w:r>
      <w:r w:rsidRPr="0093004C">
        <w:tab/>
        <w:t xml:space="preserve">For </w:t>
      </w:r>
      <w:r w:rsidR="00C53A06">
        <w:t xml:space="preserve">5G </w:t>
      </w:r>
      <w:r w:rsidR="00C53A06" w:rsidRPr="0093004C">
        <w:t xml:space="preserve">ProSe </w:t>
      </w:r>
      <w:r w:rsidRPr="0093004C">
        <w:t>Layer</w:t>
      </w:r>
      <w:r w:rsidR="00FA7498">
        <w:t>-</w:t>
      </w:r>
      <w:r w:rsidRPr="0093004C">
        <w:t>3 UE-to-Network Relay, the PDU Session parameters (PDU Session type, DNN, SSC Mode, S-NSSAI, Access Type Preference) to be used for the relayed traffic</w:t>
      </w:r>
      <w:r w:rsidR="0058434B">
        <w:t xml:space="preserve"> without using N3IWF access</w:t>
      </w:r>
      <w:r w:rsidR="0058434B" w:rsidRPr="00D26297">
        <w:t xml:space="preserve">, or </w:t>
      </w:r>
      <w:r w:rsidR="0058434B">
        <w:t xml:space="preserve">an </w:t>
      </w:r>
      <w:r w:rsidR="0058434B" w:rsidRPr="00D26297">
        <w:t>indication of N3IWF</w:t>
      </w:r>
      <w:r w:rsidR="0058434B">
        <w:t xml:space="preserve"> </w:t>
      </w:r>
      <w:r w:rsidR="0058434B" w:rsidRPr="00D26297">
        <w:t>access</w:t>
      </w:r>
      <w:r w:rsidR="0058434B">
        <w:t>,</w:t>
      </w:r>
      <w:r w:rsidRPr="0093004C">
        <w:t xml:space="preserve"> for each ProSe Relay Service Code;</w:t>
      </w:r>
    </w:p>
    <w:p w14:paraId="0A9A76CF" w14:textId="55FFE3F4" w:rsidR="00481DF1" w:rsidRDefault="00481DF1" w:rsidP="00326948">
      <w:pPr>
        <w:pStyle w:val="B3"/>
      </w:pPr>
      <w:r w:rsidRPr="0093004C">
        <w:t>-</w:t>
      </w:r>
      <w:r w:rsidRPr="0093004C">
        <w:tab/>
        <w:t xml:space="preserve">Includes security related content for </w:t>
      </w:r>
      <w:r w:rsidR="0073019B">
        <w:rPr>
          <w:rFonts w:hint="eastAsia"/>
          <w:lang w:eastAsia="zh-CN"/>
        </w:rPr>
        <w:t xml:space="preserve">5G </w:t>
      </w:r>
      <w:r w:rsidRPr="0093004C">
        <w:t xml:space="preserve">ProSe </w:t>
      </w:r>
      <w:r w:rsidR="0073019B">
        <w:rPr>
          <w:rFonts w:hint="eastAsia"/>
          <w:lang w:eastAsia="zh-CN"/>
        </w:rPr>
        <w:t xml:space="preserve">UE-to-Network </w:t>
      </w:r>
      <w:r w:rsidRPr="0093004C">
        <w:t>Relay Discovery for each ProSe Relay Service Codes.</w:t>
      </w:r>
    </w:p>
    <w:p w14:paraId="12D42110" w14:textId="77777777" w:rsidR="00183F8B" w:rsidRDefault="00183F8B" w:rsidP="00183F8B">
      <w:pPr>
        <w:pStyle w:val="B1"/>
      </w:pPr>
      <w:r>
        <w:t>3)</w:t>
      </w:r>
      <w:r>
        <w:tab/>
        <w:t>Policy/parameters for N3IWF selection</w:t>
      </w:r>
      <w:r>
        <w:rPr>
          <w:rFonts w:eastAsia="DengXian"/>
        </w:rPr>
        <w:t xml:space="preserve"> for 5G ProSe Layer-3 Remote UE</w:t>
      </w:r>
      <w:r>
        <w:t>:</w:t>
      </w:r>
    </w:p>
    <w:p w14:paraId="6F051AC8" w14:textId="19045578" w:rsidR="00183F8B" w:rsidRDefault="00183F8B" w:rsidP="007A44C1">
      <w:pPr>
        <w:pStyle w:val="B2"/>
        <w:rPr>
          <w:lang w:eastAsia="ko-KR"/>
        </w:rPr>
      </w:pPr>
      <w:r>
        <w:rPr>
          <w:rFonts w:hint="eastAsia"/>
          <w:lang w:eastAsia="ko-KR"/>
        </w:rPr>
        <w:t>-</w:t>
      </w:r>
      <w:r w:rsidR="007A44C1">
        <w:rPr>
          <w:rFonts w:hint="eastAsia"/>
          <w:lang w:eastAsia="ko-KR"/>
        </w:rPr>
        <w:tab/>
      </w:r>
      <w:r>
        <w:rPr>
          <w:lang w:eastAsia="ko-KR"/>
        </w:rPr>
        <w:t>N3IWF identifier configuration for 5G ProSe Layer-3 Remote UE (either FQDN or IP address) in the HPLMN.</w:t>
      </w:r>
    </w:p>
    <w:p w14:paraId="28E62A6A" w14:textId="203E8358" w:rsidR="00183F8B" w:rsidRPr="0093004C" w:rsidRDefault="00183F8B" w:rsidP="007A44C1">
      <w:pPr>
        <w:pStyle w:val="B2"/>
      </w:pPr>
      <w:r>
        <w:rPr>
          <w:lang w:eastAsia="ko-KR"/>
        </w:rPr>
        <w:t>-</w:t>
      </w:r>
      <w:r>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DE4E0D" w:rsidRDefault="00326948" w:rsidP="00395A71">
      <w:pPr>
        <w:pStyle w:val="EditorsNote"/>
      </w:pPr>
      <w:r w:rsidRPr="00395A71">
        <w:t>Editor</w:t>
      </w:r>
      <w:r>
        <w:t>'</w:t>
      </w:r>
      <w:r w:rsidRPr="00395A71">
        <w:t>s note:</w:t>
      </w:r>
      <w:r w:rsidR="001511FC" w:rsidRPr="00395A71">
        <w:tab/>
        <w:t>Whether the security parameters can be provided by the PCF and details of security parameters will be determined by SA3 WG.</w:t>
      </w:r>
    </w:p>
    <w:p w14:paraId="5D3062DB" w14:textId="3A020E4B" w:rsidR="00481DF1" w:rsidRPr="0093004C" w:rsidRDefault="00481DF1" w:rsidP="00481DF1">
      <w:pPr>
        <w:pStyle w:val="NO"/>
        <w:rPr>
          <w:lang w:eastAsia="ko-KR"/>
        </w:rPr>
      </w:pPr>
      <w:r w:rsidRPr="0093004C">
        <w:rPr>
          <w:lang w:eastAsia="ko-KR"/>
        </w:rPr>
        <w:t>NOTE </w:t>
      </w:r>
      <w:r w:rsidR="008A668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00553397">
        <w:rPr>
          <w:rFonts w:hint="eastAsia"/>
          <w:lang w:eastAsia="zh-CN"/>
        </w:rPr>
        <w:t xml:space="preserve">5G ProSe </w:t>
      </w:r>
      <w:r w:rsidRPr="0093004C">
        <w:t>Remote UE</w:t>
      </w:r>
      <w:r w:rsidRPr="0093004C">
        <w:rPr>
          <w:lang w:eastAsia="ko-KR"/>
        </w:rPr>
        <w:t>.</w:t>
      </w:r>
    </w:p>
    <w:p w14:paraId="244D4F11" w14:textId="5D8E7A6F" w:rsidR="00481DF1" w:rsidRPr="0093004C" w:rsidRDefault="00481DF1" w:rsidP="00481DF1">
      <w:pPr>
        <w:rPr>
          <w:lang w:eastAsia="ko-KR"/>
        </w:rPr>
      </w:pPr>
      <w:r w:rsidRPr="0093004C">
        <w:rPr>
          <w:lang w:eastAsia="ko-KR"/>
        </w:rPr>
        <w:t xml:space="preserve">The following information is provisioned in the UE in support of the UE assuming the role of a </w:t>
      </w:r>
      <w:r w:rsidR="00DE5917">
        <w:rPr>
          <w:lang w:eastAsia="ko-KR"/>
        </w:rPr>
        <w:t xml:space="preserve">5G </w:t>
      </w:r>
      <w:r w:rsidRPr="0093004C">
        <w:rPr>
          <w:lang w:eastAsia="ko-KR"/>
        </w:rPr>
        <w:t xml:space="preserve">ProSe UE-to-Network Relay as well as in the UE in support of the UE assuming the role of a </w:t>
      </w:r>
      <w:r w:rsidR="00DE5917">
        <w:rPr>
          <w:lang w:eastAsia="ko-KR"/>
        </w:rPr>
        <w:t xml:space="preserve">5G ProSe </w:t>
      </w:r>
      <w:r w:rsidRPr="0093004C">
        <w:rPr>
          <w:lang w:eastAsia="ko-KR"/>
        </w:rPr>
        <w:t xml:space="preserve">Remote UE and thereby enabling the use of a </w:t>
      </w:r>
      <w:r w:rsidR="00210047">
        <w:rPr>
          <w:lang w:eastAsia="ko-KR"/>
        </w:rPr>
        <w:t xml:space="preserve">5G </w:t>
      </w:r>
      <w:r w:rsidRPr="0093004C">
        <w:rPr>
          <w:lang w:eastAsia="ko-KR"/>
        </w:rPr>
        <w:t>ProSe UE-to-Network Relay:</w:t>
      </w:r>
    </w:p>
    <w:p w14:paraId="44DEFB0B" w14:textId="284DF5A2" w:rsidR="00481DF1" w:rsidRPr="0093004C" w:rsidRDefault="00481DF1" w:rsidP="00481DF1">
      <w:pPr>
        <w:pStyle w:val="B1"/>
      </w:pPr>
      <w:r w:rsidRPr="0093004C">
        <w:lastRenderedPageBreak/>
        <w:t>1)</w:t>
      </w:r>
      <w:r w:rsidR="00997E6B" w:rsidRPr="0093004C">
        <w:tab/>
      </w:r>
      <w:r w:rsidRPr="0093004C">
        <w:t xml:space="preserve">Radio parameters for </w:t>
      </w:r>
      <w:r w:rsidR="00210047">
        <w:t xml:space="preserve">5G </w:t>
      </w:r>
      <w:r w:rsidRPr="0093004C">
        <w:t xml:space="preserve">ProSe </w:t>
      </w:r>
      <w:r w:rsidR="00FA2D32">
        <w:rPr>
          <w:rFonts w:hint="eastAsia"/>
          <w:lang w:eastAsia="zh-CN"/>
        </w:rPr>
        <w:t xml:space="preserve">UE-to-Network </w:t>
      </w:r>
      <w:r w:rsidRPr="0093004C">
        <w:t xml:space="preserve">Relay Discovery when the UE is not </w:t>
      </w:r>
      <w:r w:rsidR="0093004C">
        <w:t>"</w:t>
      </w:r>
      <w:r w:rsidRPr="0093004C">
        <w:t>served by NG-RAN</w:t>
      </w:r>
      <w:r w:rsidR="0093004C">
        <w:t>"</w:t>
      </w:r>
      <w:r w:rsidRPr="0093004C">
        <w:t>:</w:t>
      </w:r>
    </w:p>
    <w:p w14:paraId="3951B3DB" w14:textId="2EBF338B"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w:t>
      </w:r>
      <w:r w:rsidR="00210047">
        <w:t xml:space="preserve">5G </w:t>
      </w:r>
      <w:r w:rsidRPr="0093004C">
        <w:t xml:space="preserve">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68371F7" w:rsidR="00481DF1" w:rsidRPr="0093004C" w:rsidRDefault="00481DF1" w:rsidP="00481DF1">
      <w:pPr>
        <w:pStyle w:val="B1"/>
      </w:pPr>
      <w:r w:rsidRPr="0093004C">
        <w:t>2)</w:t>
      </w:r>
      <w:r w:rsidR="00997E6B" w:rsidRPr="0093004C">
        <w:tab/>
      </w:r>
      <w:r w:rsidRPr="0093004C">
        <w:t xml:space="preserve">Radio parameters for </w:t>
      </w:r>
      <w:r w:rsidR="00210047">
        <w:t xml:space="preserve">5G </w:t>
      </w:r>
      <w:r w:rsidRPr="0093004C">
        <w:t xml:space="preserve">ProSe Relay </w:t>
      </w:r>
      <w:r w:rsidR="005B2F64">
        <w:rPr>
          <w:rFonts w:hint="eastAsia"/>
          <w:lang w:eastAsia="zh-CN"/>
        </w:rPr>
        <w:t xml:space="preserve">UE-to-Network </w:t>
      </w:r>
      <w:r w:rsidRPr="0093004C">
        <w:t xml:space="preserve">Communication when the UE is not </w:t>
      </w:r>
      <w:r w:rsidR="0093004C">
        <w:t>"</w:t>
      </w:r>
      <w:r w:rsidRPr="0093004C">
        <w:t>served by NG-RAN</w:t>
      </w:r>
      <w:r w:rsidR="0093004C">
        <w:t>"</w:t>
      </w:r>
      <w:r w:rsidRPr="0093004C">
        <w:t>:</w:t>
      </w:r>
    </w:p>
    <w:p w14:paraId="130199E8" w14:textId="4083FF3D"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w:t>
      </w:r>
      <w:r w:rsidR="00210047">
        <w:t xml:space="preserve">5G </w:t>
      </w:r>
      <w:r w:rsidR="00481DF1" w:rsidRPr="0093004C">
        <w:t xml:space="preserve">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5DD54E1" w:rsidR="008C47BE" w:rsidRPr="0093004C" w:rsidRDefault="008C47BE" w:rsidP="008C47BE">
      <w:pPr>
        <w:pStyle w:val="Heading4"/>
        <w:rPr>
          <w:lang w:eastAsia="zh-CN"/>
        </w:rPr>
      </w:pPr>
      <w:bookmarkStart w:id="368" w:name="_Toc66692653"/>
      <w:bookmarkStart w:id="369" w:name="_Toc66701832"/>
      <w:bookmarkStart w:id="370" w:name="_Toc69883490"/>
      <w:bookmarkStart w:id="371" w:name="_Toc73625500"/>
      <w:bookmarkStart w:id="372" w:name="_Toc81547927"/>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368"/>
      <w:bookmarkEnd w:id="369"/>
      <w:bookmarkEnd w:id="370"/>
      <w:bookmarkEnd w:id="371"/>
      <w:bookmarkEnd w:id="372"/>
    </w:p>
    <w:p w14:paraId="36D015AE" w14:textId="77777777" w:rsidR="00C777DF" w:rsidRPr="00303B91" w:rsidRDefault="00C777DF" w:rsidP="00326948">
      <w:pPr>
        <w:pStyle w:val="Heading5"/>
      </w:pPr>
      <w:bookmarkStart w:id="373" w:name="_Toc73625501"/>
      <w:bookmarkStart w:id="374" w:name="_Toc81547928"/>
      <w:r>
        <w:t>5</w:t>
      </w:r>
      <w:r w:rsidRPr="00303B91">
        <w:t>.</w:t>
      </w:r>
      <w:r>
        <w:t>1</w:t>
      </w:r>
      <w:r w:rsidRPr="00303B91">
        <w:t>.</w:t>
      </w:r>
      <w:r>
        <w:t>4</w:t>
      </w:r>
      <w:r w:rsidRPr="00303B91">
        <w:t>.2.1</w:t>
      </w:r>
      <w:r w:rsidRPr="00303B91">
        <w:tab/>
        <w:t>Principles for applying parameters for ProSe UE-to-Network Relay</w:t>
      </w:r>
      <w:r>
        <w:t xml:space="preserve"> discovery</w:t>
      </w:r>
      <w:bookmarkEnd w:id="373"/>
      <w:bookmarkEnd w:id="374"/>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205F7DAE" w:rsidR="00C777DF" w:rsidRPr="0093004C" w:rsidRDefault="00C777DF" w:rsidP="00C777DF">
      <w:pPr>
        <w:pStyle w:val="B1"/>
      </w:pPr>
      <w:r w:rsidRPr="0093004C">
        <w:t>-</w:t>
      </w:r>
      <w:r w:rsidRPr="0093004C">
        <w:tab/>
        <w:t>The provisioning parameters for</w:t>
      </w:r>
      <w:r w:rsidRPr="00D856A2">
        <w:t xml:space="preserve"> </w:t>
      </w:r>
      <w:bookmarkStart w:id="375" w:name="_Hlk71213060"/>
      <w:r w:rsidR="003C31F5">
        <w:t xml:space="preserve">5G </w:t>
      </w:r>
      <w:r w:rsidRPr="00D856A2">
        <w:t>ProSe UE-to-Network Relay discovery</w:t>
      </w:r>
      <w:bookmarkEnd w:id="375"/>
      <w:r w:rsidRPr="00D856A2">
        <w:t xml:space="preserve"> </w:t>
      </w:r>
      <w:r w:rsidRPr="0093004C">
        <w:t>could be from different sources and their priorities are described in clause 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66FA5D04"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22943383"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954657B" w:rsidR="00C777DF" w:rsidRPr="0093004C" w:rsidDel="001F5336" w:rsidRDefault="00C777DF" w:rsidP="00C777DF">
      <w:pPr>
        <w:pStyle w:val="B2"/>
      </w:pPr>
      <w:r w:rsidRPr="0093004C" w:rsidDel="001F5336">
        <w:lastRenderedPageBreak/>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1772E468"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1C9AAEBE"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5EEA1D7A" w14:textId="750BB55A" w:rsidR="00C777DF" w:rsidRPr="00303B91" w:rsidRDefault="00C777DF" w:rsidP="00326948">
      <w:pPr>
        <w:pStyle w:val="Heading5"/>
      </w:pPr>
      <w:bookmarkStart w:id="376" w:name="_Toc73625502"/>
      <w:bookmarkStart w:id="377" w:name="_Toc81547929"/>
      <w:r>
        <w:t>5</w:t>
      </w:r>
      <w:r w:rsidRPr="00303B91">
        <w:t>.</w:t>
      </w:r>
      <w:r>
        <w:t>1</w:t>
      </w:r>
      <w:r w:rsidRPr="00303B91">
        <w:t>.</w:t>
      </w:r>
      <w:r>
        <w:t>4</w:t>
      </w:r>
      <w:r w:rsidRPr="00303B91">
        <w:t>.2.</w:t>
      </w:r>
      <w:r>
        <w:t>2</w:t>
      </w:r>
      <w:r w:rsidRPr="00303B91">
        <w:tab/>
      </w:r>
      <w:bookmarkStart w:id="378" w:name="_Hlk71217624"/>
      <w:r w:rsidRPr="00303B91">
        <w:t xml:space="preserve">Principles for applying parameters for </w:t>
      </w:r>
      <w:r w:rsidR="00E416B9">
        <w:t xml:space="preserve">5G </w:t>
      </w:r>
      <w:r w:rsidRPr="00303B91">
        <w:t>ProSe UE-to-Network Relay</w:t>
      </w:r>
      <w:r>
        <w:t xml:space="preserve"> communication</w:t>
      </w:r>
      <w:bookmarkEnd w:id="376"/>
      <w:bookmarkEnd w:id="378"/>
      <w:bookmarkEnd w:id="377"/>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68F1BBBB"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 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5D386A92"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395A71" w:rsidRPr="0093004C" w:rsidDel="001F5336">
        <w:t>TS</w:t>
      </w:r>
      <w:r w:rsidR="00395A71">
        <w:t> </w:t>
      </w:r>
      <w:r w:rsidR="00395A71" w:rsidRPr="0093004C" w:rsidDel="001F5336">
        <w:t>38.300</w:t>
      </w:r>
      <w:r w:rsidR="00395A71">
        <w:t> </w:t>
      </w:r>
      <w:r w:rsidR="00395A71" w:rsidRPr="0093004C" w:rsidDel="001F5336">
        <w:t>[</w:t>
      </w:r>
      <w:r w:rsidRPr="0093004C" w:rsidDel="001F5336">
        <w:t xml:space="preserve">12] and </w:t>
      </w:r>
      <w:r w:rsidR="00395A71" w:rsidRPr="0093004C" w:rsidDel="001F5336">
        <w:t>TS</w:t>
      </w:r>
      <w:r w:rsidR="00395A71">
        <w:t> </w:t>
      </w:r>
      <w:r w:rsidR="00395A71" w:rsidRPr="0093004C" w:rsidDel="001F5336">
        <w:t>38.304</w:t>
      </w:r>
      <w:r w:rsidR="00395A71">
        <w:t> </w:t>
      </w:r>
      <w:r w:rsidR="00395A71"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5DFD532D" w:rsidR="00C777DF" w:rsidRPr="0093004C" w:rsidDel="001F5336" w:rsidRDefault="00C777DF" w:rsidP="00C777DF">
      <w:pPr>
        <w:pStyle w:val="B3"/>
      </w:pPr>
      <w:r w:rsidRPr="0093004C" w:rsidDel="001F5336">
        <w:lastRenderedPageBreak/>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395A71" w:rsidRPr="0093004C" w:rsidDel="001F5336">
        <w:t>TS</w:t>
      </w:r>
      <w:r w:rsidR="00395A71">
        <w:t> </w:t>
      </w:r>
      <w:r w:rsidR="00395A71" w:rsidRPr="0093004C" w:rsidDel="001F5336">
        <w:t>23.122</w:t>
      </w:r>
      <w:r w:rsidR="00395A71">
        <w:t> </w:t>
      </w:r>
      <w:r w:rsidR="00395A71"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379" w:name="_Hlk71217238"/>
      <w:r w:rsidRPr="0093004C" w:rsidDel="001F5336">
        <w:t xml:space="preserve"> </w:t>
      </w:r>
      <w:r w:rsidRPr="00D856A2">
        <w:t>UE-to-Network Relay</w:t>
      </w:r>
      <w:bookmarkEnd w:id="379"/>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052A71B9"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r w:rsidR="006E5137" w:rsidRPr="002D7102">
        <w:t>communication</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262F882F"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2EDC35DF"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2C4737CC"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395A71" w:rsidRPr="0093004C" w:rsidDel="001F5336">
        <w:t>TS</w:t>
      </w:r>
      <w:r w:rsidR="00395A71">
        <w:t> </w:t>
      </w:r>
      <w:r w:rsidR="00395A71" w:rsidRPr="0093004C" w:rsidDel="001F5336">
        <w:t>38.331</w:t>
      </w:r>
      <w:r w:rsidR="00395A71">
        <w:t> </w:t>
      </w:r>
      <w:r w:rsidR="00395A71"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02FBF7BD" w14:textId="77777777" w:rsidR="008C47BE" w:rsidRPr="0093004C" w:rsidRDefault="008C47BE" w:rsidP="008C47BE">
      <w:pPr>
        <w:pStyle w:val="Heading4"/>
        <w:rPr>
          <w:lang w:eastAsia="zh-CN"/>
        </w:rPr>
      </w:pPr>
      <w:bookmarkStart w:id="380" w:name="_Toc66692654"/>
      <w:bookmarkStart w:id="381" w:name="_Toc66701833"/>
      <w:bookmarkStart w:id="382" w:name="_Toc69883491"/>
      <w:bookmarkStart w:id="383" w:name="_Toc73625503"/>
      <w:bookmarkStart w:id="384" w:name="_Toc81547930"/>
      <w:r w:rsidRPr="0093004C">
        <w:rPr>
          <w:lang w:eastAsia="zh-CN"/>
        </w:rPr>
        <w:t>5.1.4.3</w:t>
      </w:r>
      <w:r w:rsidRPr="0093004C">
        <w:rPr>
          <w:lang w:eastAsia="zh-CN"/>
        </w:rPr>
        <w:tab/>
        <w:t>Principles for Network controlled Remote authorization for ProSe UE-to-Network Relay</w:t>
      </w:r>
      <w:bookmarkEnd w:id="380"/>
      <w:bookmarkEnd w:id="381"/>
      <w:bookmarkEnd w:id="382"/>
      <w:bookmarkEnd w:id="383"/>
      <w:bookmarkEnd w:id="384"/>
    </w:p>
    <w:p w14:paraId="175BB29A" w14:textId="7C2C1879" w:rsidR="008C47BE" w:rsidRPr="0093004C" w:rsidRDefault="00326948" w:rsidP="008C47BE">
      <w:pPr>
        <w:pStyle w:val="EditorsNote"/>
      </w:pPr>
      <w:r w:rsidRPr="00395A71">
        <w:t>Editor</w:t>
      </w:r>
      <w:r>
        <w:t>'</w:t>
      </w:r>
      <w:r w:rsidRPr="00395A71">
        <w:t>s note:</w:t>
      </w:r>
      <w:r w:rsidR="008C47BE" w:rsidRPr="0093004C">
        <w:tab/>
        <w:t xml:space="preserve">This clause will document the </w:t>
      </w:r>
      <w:r w:rsidR="008C47BE" w:rsidRPr="0093004C">
        <w:rPr>
          <w:lang w:eastAsia="zh-CN"/>
        </w:rPr>
        <w:t>Principles for Network controlled Remote authorization</w:t>
      </w:r>
      <w:r w:rsidR="008C47BE" w:rsidRPr="0093004C">
        <w:t xml:space="preserve"> for the ProSe UE-to-Network Relay and base on the KI# 3 conclusions of </w:t>
      </w:r>
      <w:r w:rsidR="00395A71" w:rsidRPr="0093004C">
        <w:t>TR</w:t>
      </w:r>
      <w:r w:rsidR="00395A71">
        <w:t> </w:t>
      </w:r>
      <w:r w:rsidR="00395A71" w:rsidRPr="0093004C">
        <w:t>23.752</w:t>
      </w:r>
      <w:r w:rsidR="00395A71">
        <w:t> </w:t>
      </w:r>
      <w:r w:rsidR="00395A71" w:rsidRPr="0093004C">
        <w:t>[</w:t>
      </w:r>
      <w:r w:rsidR="00890F9F" w:rsidRPr="0093004C">
        <w:t>21]</w:t>
      </w:r>
      <w:r w:rsidR="008C47BE" w:rsidRPr="0093004C">
        <w:t>.</w:t>
      </w:r>
    </w:p>
    <w:p w14:paraId="690CFCFA" w14:textId="25BA13B5" w:rsidR="008C47BE" w:rsidRPr="0093004C" w:rsidRDefault="008C47BE" w:rsidP="008C47BE">
      <w:pPr>
        <w:pStyle w:val="Heading2"/>
      </w:pPr>
      <w:bookmarkStart w:id="385" w:name="_Toc66692658"/>
      <w:bookmarkStart w:id="386" w:name="_Toc66701837"/>
      <w:bookmarkStart w:id="387" w:name="_Toc69883495"/>
      <w:bookmarkStart w:id="388" w:name="_Toc73625504"/>
      <w:bookmarkStart w:id="389" w:name="_Toc81547931"/>
      <w:r w:rsidRPr="0093004C">
        <w:t>5.2</w:t>
      </w:r>
      <w:r w:rsidRPr="0093004C">
        <w:tab/>
      </w:r>
      <w:r w:rsidR="00E56124">
        <w:t xml:space="preserve">5G </w:t>
      </w:r>
      <w:r w:rsidRPr="0093004C">
        <w:t>ProSe Direct Discovery</w:t>
      </w:r>
      <w:bookmarkEnd w:id="385"/>
      <w:bookmarkEnd w:id="386"/>
      <w:bookmarkEnd w:id="387"/>
      <w:bookmarkEnd w:id="388"/>
      <w:bookmarkEnd w:id="389"/>
    </w:p>
    <w:p w14:paraId="32520379" w14:textId="77777777" w:rsidR="008C47BE" w:rsidRPr="0093004C" w:rsidRDefault="008C47BE" w:rsidP="00395A71">
      <w:pPr>
        <w:pStyle w:val="Heading3"/>
      </w:pPr>
      <w:bookmarkStart w:id="390" w:name="_Toc517047989"/>
      <w:bookmarkStart w:id="391" w:name="_Toc73625505"/>
      <w:bookmarkStart w:id="392" w:name="_Toc81547932"/>
      <w:r w:rsidRPr="0093004C">
        <w:t>5.2.1</w:t>
      </w:r>
      <w:r w:rsidRPr="0093004C">
        <w:tab/>
      </w:r>
      <w:bookmarkEnd w:id="390"/>
      <w:r w:rsidRPr="0093004C">
        <w:t>General</w:t>
      </w:r>
      <w:bookmarkEnd w:id="391"/>
      <w:bookmarkEnd w:id="392"/>
    </w:p>
    <w:p w14:paraId="0F5C0E14" w14:textId="5BFA6E97" w:rsidR="008C47BE" w:rsidRPr="0093004C" w:rsidRDefault="00E56124" w:rsidP="008C47BE">
      <w:r>
        <w:t xml:space="preserve">5G </w:t>
      </w:r>
      <w:r w:rsidR="008C47BE" w:rsidRPr="0093004C">
        <w:rPr>
          <w:noProof/>
        </w:rPr>
        <w:t>ProSe</w:t>
      </w:r>
      <w:r w:rsidR="008C47BE" w:rsidRPr="0093004C">
        <w:t xml:space="preserve"> Direct Discovery is defined as the process that detects and identifies another UE in proximity via NR PC5 reference point. As defined in clause 5.3.3.1 in </w:t>
      </w:r>
      <w:r w:rsidR="00395A71" w:rsidRPr="0093004C">
        <w:t>TS</w:t>
      </w:r>
      <w:r w:rsidR="00395A71">
        <w:t> </w:t>
      </w:r>
      <w:r w:rsidR="00395A71" w:rsidRPr="0093004C">
        <w:t>23.303</w:t>
      </w:r>
      <w:r w:rsidR="00395A71">
        <w:t> </w:t>
      </w:r>
      <w:r w:rsidR="00395A71" w:rsidRPr="0093004C">
        <w:t>[</w:t>
      </w:r>
      <w:r w:rsidR="008C47BE" w:rsidRPr="0093004C">
        <w:t xml:space="preserve">3], </w:t>
      </w:r>
      <w:r>
        <w:t xml:space="preserve">5G </w:t>
      </w:r>
      <w:r w:rsidR="008C47BE" w:rsidRPr="0093004C">
        <w:t xml:space="preserve">ProSe Direct Discovery can be open or restricted; it can be standalone or used for subsequent actions e.g. to initiate </w:t>
      </w:r>
      <w:r>
        <w:t xml:space="preserve">5G </w:t>
      </w:r>
      <w:r w:rsidR="008C47BE" w:rsidRPr="0093004C">
        <w:t>ProSe Direct Communication.</w:t>
      </w:r>
    </w:p>
    <w:p w14:paraId="5994D5ED" w14:textId="77777777" w:rsidR="008C47BE" w:rsidRPr="0093004C" w:rsidRDefault="008C47BE" w:rsidP="008C47BE">
      <w:r w:rsidRPr="0093004C">
        <w:lastRenderedPageBreak/>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93004C" w:rsidRDefault="008C47BE" w:rsidP="00395A71">
      <w:pPr>
        <w:pStyle w:val="Heading3"/>
      </w:pPr>
      <w:bookmarkStart w:id="393" w:name="_Toc73625506"/>
      <w:bookmarkStart w:id="394" w:name="_Toc517047998"/>
      <w:bookmarkStart w:id="395" w:name="_Toc45003274"/>
      <w:bookmarkStart w:id="396" w:name="_Toc81547933"/>
      <w:r w:rsidRPr="0093004C">
        <w:t>5.2.2</w:t>
      </w:r>
      <w:r w:rsidRPr="0093004C">
        <w:tab/>
      </w:r>
      <w:r w:rsidR="00E56124" w:rsidRPr="00395A71">
        <w:t xml:space="preserve">5G </w:t>
      </w:r>
      <w:r w:rsidRPr="0093004C">
        <w:t>ProSe Direct Discovery Models</w:t>
      </w:r>
      <w:bookmarkEnd w:id="393"/>
      <w:bookmarkEnd w:id="396"/>
    </w:p>
    <w:bookmarkEnd w:id="394"/>
    <w:bookmarkEnd w:id="395"/>
    <w:p w14:paraId="50053CCF" w14:textId="7913983C" w:rsidR="008C47BE" w:rsidRPr="0093004C" w:rsidRDefault="008C47BE" w:rsidP="008C47BE">
      <w:r w:rsidRPr="0093004C">
        <w:t xml:space="preserve">There are two models for </w:t>
      </w:r>
      <w:r w:rsidR="00697C6C">
        <w:t xml:space="preserve">5G </w:t>
      </w:r>
      <w:r w:rsidRPr="0093004C">
        <w:t xml:space="preserve">ProSe Direct Discovery: Model A and Model B which are defined in clause 5.3.1.2 in </w:t>
      </w:r>
      <w:r w:rsidR="00395A71" w:rsidRPr="0093004C">
        <w:t>TS</w:t>
      </w:r>
      <w:r w:rsidR="00395A71">
        <w:t> </w:t>
      </w:r>
      <w:r w:rsidR="00395A71" w:rsidRPr="0093004C">
        <w:t>23.303</w:t>
      </w:r>
      <w:r w:rsidR="00395A71">
        <w:t> </w:t>
      </w:r>
      <w:r w:rsidR="00395A71" w:rsidRPr="0093004C">
        <w:t>[</w:t>
      </w:r>
      <w:r w:rsidRPr="0093004C">
        <w:t>3].</w:t>
      </w:r>
    </w:p>
    <w:p w14:paraId="73FABAFF" w14:textId="780046F7" w:rsidR="008C47BE" w:rsidRPr="0093004C" w:rsidRDefault="008C47BE" w:rsidP="00395A71">
      <w:pPr>
        <w:pStyle w:val="Heading3"/>
      </w:pPr>
      <w:bookmarkStart w:id="397" w:name="_Toc73625507"/>
      <w:bookmarkStart w:id="398" w:name="_Toc81547934"/>
      <w:r w:rsidRPr="0093004C">
        <w:t>5.2.3</w:t>
      </w:r>
      <w:r w:rsidRPr="0093004C">
        <w:tab/>
      </w:r>
      <w:r w:rsidR="00375372">
        <w:rPr>
          <w:rFonts w:hint="eastAsia"/>
          <w:lang w:eastAsia="zh-CN"/>
        </w:rPr>
        <w:t xml:space="preserve">5G ProSe </w:t>
      </w:r>
      <w:r w:rsidRPr="0093004C">
        <w:t>UE-to-Network Relay Discovery</w:t>
      </w:r>
      <w:bookmarkEnd w:id="397"/>
      <w:bookmarkEnd w:id="398"/>
    </w:p>
    <w:p w14:paraId="74E4B4C1" w14:textId="22C74BB8" w:rsidR="008C47BE" w:rsidRPr="0093004C" w:rsidRDefault="008C47BE" w:rsidP="008C47BE">
      <w:pPr>
        <w:rPr>
          <w:lang w:eastAsia="zh-CN"/>
        </w:rPr>
      </w:pPr>
      <w:r w:rsidRPr="0093004C">
        <w:t xml:space="preserve">For a high-level description of </w:t>
      </w:r>
      <w:r w:rsidR="008655A0">
        <w:t xml:space="preserve">5G </w:t>
      </w:r>
      <w:r w:rsidRPr="0093004C">
        <w:t>ProSe  UE-to-Network Relay</w:t>
      </w:r>
      <w:r w:rsidR="00B02755">
        <w:rPr>
          <w:rFonts w:hint="eastAsia"/>
          <w:lang w:eastAsia="zh-CN"/>
        </w:rPr>
        <w:t xml:space="preserve"> discovery</w:t>
      </w:r>
      <w:r w:rsidRPr="0093004C">
        <w:t>, see clauses </w:t>
      </w:r>
      <w:r w:rsidR="009D3180">
        <w:t>6.3.2.3</w:t>
      </w:r>
      <w:r w:rsidRPr="0093004C">
        <w:t>.</w:t>
      </w:r>
    </w:p>
    <w:p w14:paraId="04F75484" w14:textId="0272F3DB" w:rsidR="008C47BE" w:rsidRPr="0093004C" w:rsidRDefault="008C47BE" w:rsidP="00395A71">
      <w:pPr>
        <w:pStyle w:val="Heading3"/>
      </w:pPr>
      <w:bookmarkStart w:id="399" w:name="_Toc73625508"/>
      <w:bookmarkStart w:id="400" w:name="_Toc50557384"/>
      <w:bookmarkStart w:id="401" w:name="_Toc50549070"/>
      <w:bookmarkStart w:id="402" w:name="_Toc55202378"/>
      <w:bookmarkStart w:id="403" w:name="_Toc57210005"/>
      <w:bookmarkStart w:id="404" w:name="_Toc57366396"/>
      <w:bookmarkStart w:id="405" w:name="_Toc81547935"/>
      <w:r w:rsidRPr="0093004C">
        <w:t>5.2.4</w:t>
      </w:r>
      <w:r w:rsidRPr="0093004C">
        <w:tab/>
      </w:r>
      <w:r w:rsidR="000A6354" w:rsidRPr="00395A71">
        <w:t xml:space="preserve">5G </w:t>
      </w:r>
      <w:r w:rsidRPr="0093004C">
        <w:t>ProSe Direct Discovery Characteristics</w:t>
      </w:r>
      <w:bookmarkEnd w:id="399"/>
      <w:bookmarkEnd w:id="405"/>
    </w:p>
    <w:bookmarkEnd w:id="400"/>
    <w:bookmarkEnd w:id="401"/>
    <w:bookmarkEnd w:id="402"/>
    <w:bookmarkEnd w:id="403"/>
    <w:bookmarkEnd w:id="404"/>
    <w:p w14:paraId="1F71FDEF" w14:textId="5C485537" w:rsidR="008C47BE" w:rsidRPr="0093004C" w:rsidRDefault="000A6354" w:rsidP="008C47BE">
      <w:r>
        <w:t xml:space="preserve">5G </w:t>
      </w:r>
      <w:r w:rsidR="008C47BE"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05CB6AFE" w:rsidR="008C47BE" w:rsidRPr="0093004C" w:rsidRDefault="00326948" w:rsidP="008C47BE">
      <w:pPr>
        <w:pStyle w:val="EditorsNote"/>
      </w:pPr>
      <w:r w:rsidRPr="00395A71">
        <w:t>Editor</w:t>
      </w:r>
      <w:r>
        <w:t>'</w:t>
      </w:r>
      <w:r w:rsidRPr="00395A71">
        <w:t>s note:</w:t>
      </w:r>
      <w:r w:rsidR="008C47BE"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4795473" w:rsidR="008C47BE" w:rsidRPr="0093004C" w:rsidRDefault="00326948" w:rsidP="008C47BE">
      <w:pPr>
        <w:pStyle w:val="EditorsNote"/>
      </w:pPr>
      <w:r w:rsidRPr="00395A71">
        <w:t>Editor</w:t>
      </w:r>
      <w:r>
        <w:t>'</w:t>
      </w:r>
      <w:r w:rsidRPr="00395A71">
        <w:t>s note:</w:t>
      </w:r>
      <w:r w:rsidR="008C47BE" w:rsidRPr="0093004C">
        <w:tab/>
        <w:t>It is FFS on how the Application layer discovery messages are exchanged over PC5 reference point between UEs.</w:t>
      </w:r>
    </w:p>
    <w:p w14:paraId="74069C54" w14:textId="5AAC58CD" w:rsidR="008C47BE" w:rsidRPr="0093004C" w:rsidRDefault="00CE56E0" w:rsidP="008C47BE">
      <w:pPr>
        <w:rPr>
          <w:lang w:eastAsia="zh-CN"/>
        </w:rPr>
      </w:pPr>
      <w:r>
        <w:rPr>
          <w:lang w:eastAsia="zh-CN"/>
        </w:rPr>
        <w:t>5G</w:t>
      </w:r>
      <w:r w:rsidR="008C47BE" w:rsidRPr="0093004C">
        <w:rPr>
          <w:lang w:eastAsia="zh-CN"/>
        </w:rPr>
        <w:t xml:space="preserve"> ProSe Direct Discovery</w:t>
      </w:r>
      <w:r w:rsidR="00EE735D">
        <w:rPr>
          <w:rFonts w:hint="eastAsia"/>
          <w:lang w:eastAsia="zh-CN"/>
        </w:rPr>
        <w:t xml:space="preserve"> with 5G DDNMF</w:t>
      </w:r>
      <w:r w:rsidR="008C47BE" w:rsidRPr="0093004C">
        <w:rPr>
          <w:lang w:eastAsia="zh-CN"/>
        </w:rPr>
        <w:t xml:space="preserve"> has the following characteristics:</w:t>
      </w:r>
    </w:p>
    <w:p w14:paraId="3FBB94AC" w14:textId="429DA725" w:rsidR="00566C31" w:rsidRDefault="008C47BE" w:rsidP="008C47BE">
      <w:pPr>
        <w:pStyle w:val="B1"/>
        <w:rPr>
          <w:rFonts w:eastAsia="SimSun"/>
          <w:noProof/>
        </w:rPr>
      </w:pPr>
      <w:r w:rsidRPr="0093004C">
        <w:rPr>
          <w:lang w:eastAsia="zh-CN"/>
        </w:rPr>
        <w:t>-</w:t>
      </w:r>
      <w:r w:rsidRPr="0093004C">
        <w:rPr>
          <w:lang w:eastAsia="zh-CN"/>
        </w:rPr>
        <w:tab/>
        <w:t xml:space="preserve">5G DDNMF in the 5GS is used for </w:t>
      </w:r>
      <w:r w:rsidR="00E24C4D">
        <w:rPr>
          <w:rFonts w:hint="eastAsia"/>
          <w:lang w:eastAsia="zh-CN"/>
        </w:rPr>
        <w:t xml:space="preserve">5G </w:t>
      </w:r>
      <w:r w:rsidRPr="0093004C">
        <w:rPr>
          <w:lang w:eastAsia="zh-CN"/>
        </w:rPr>
        <w:t>ProSe Discovery</w:t>
      </w:r>
      <w:r w:rsidR="007F17A8">
        <w:rPr>
          <w:rFonts w:hint="eastAsia"/>
          <w:lang w:eastAsia="zh-CN"/>
        </w:rPr>
        <w:t xml:space="preserve"> Direct</w:t>
      </w:r>
      <w:r w:rsidRPr="0093004C">
        <w:rPr>
          <w:lang w:eastAsia="zh-CN"/>
        </w:rPr>
        <w:t xml:space="preserve"> Code management (including allocation and </w:t>
      </w:r>
      <w:r w:rsidR="00D564F3">
        <w:rPr>
          <w:rFonts w:eastAsia="DengXian"/>
          <w:lang w:eastAsia="zh-CN"/>
        </w:rPr>
        <w:t>resolution</w:t>
      </w:r>
      <w:r w:rsidRPr="0093004C">
        <w:rPr>
          <w:lang w:eastAsia="zh-CN"/>
        </w:rPr>
        <w:t>).</w:t>
      </w:r>
      <w:r w:rsidR="00566C31" w:rsidRPr="00566C31">
        <w:rPr>
          <w:rFonts w:eastAsia="DengXian"/>
          <w:lang w:eastAsia="zh-CN"/>
        </w:rPr>
        <w:t xml:space="preserve"> </w:t>
      </w:r>
      <w:r w:rsidR="00566C31">
        <w:rPr>
          <w:rFonts w:eastAsia="DengXian"/>
          <w:lang w:eastAsia="zh-CN"/>
        </w:rPr>
        <w:t xml:space="preserve">The </w:t>
      </w:r>
      <w:r w:rsidR="00566C31" w:rsidRPr="0083676B">
        <w:rPr>
          <w:rFonts w:eastAsia="SimSun"/>
          <w:noProof/>
        </w:rPr>
        <w:t xml:space="preserve">5G DDNMF gets the PDUID </w:t>
      </w:r>
      <w:r w:rsidR="00566C31">
        <w:rPr>
          <w:rFonts w:eastAsia="SimSun"/>
          <w:noProof/>
        </w:rPr>
        <w:t xml:space="preserve">from the PCF </w:t>
      </w:r>
      <w:r w:rsidR="00566C31" w:rsidRPr="0083676B">
        <w:rPr>
          <w:rFonts w:eastAsia="SimSun"/>
          <w:noProof/>
        </w:rPr>
        <w:t>and subscribes to notification</w:t>
      </w:r>
      <w:r w:rsidR="00566C31">
        <w:rPr>
          <w:rFonts w:eastAsia="SimSun"/>
          <w:noProof/>
        </w:rPr>
        <w:t>s</w:t>
      </w:r>
      <w:r w:rsidR="00566C31" w:rsidRPr="0083676B">
        <w:rPr>
          <w:rFonts w:eastAsia="SimSun"/>
          <w:noProof/>
        </w:rPr>
        <w:t xml:space="preserve"> on </w:t>
      </w:r>
      <w:r w:rsidR="00566C31">
        <w:rPr>
          <w:rFonts w:eastAsia="SimSun"/>
          <w:noProof/>
        </w:rPr>
        <w:t>Change of PDUID.</w:t>
      </w:r>
    </w:p>
    <w:p w14:paraId="3CA82E30" w14:textId="20D7A3A4" w:rsidR="008C47BE" w:rsidRPr="0093004C" w:rsidRDefault="00566C31" w:rsidP="008C47BE">
      <w:pPr>
        <w:pStyle w:val="B1"/>
        <w:rPr>
          <w:lang w:eastAsia="zh-CN"/>
        </w:rPr>
      </w:pPr>
      <w:r w:rsidRPr="0093004C">
        <w:rPr>
          <w:lang w:eastAsia="zh-CN"/>
        </w:rPr>
        <w:t>-</w:t>
      </w:r>
      <w:r w:rsidRPr="0093004C">
        <w:rPr>
          <w:lang w:eastAsia="zh-CN"/>
        </w:rPr>
        <w:tab/>
      </w:r>
      <w:r w:rsidR="008C47BE" w:rsidRPr="0093004C">
        <w:rPr>
          <w:lang w:eastAsia="zh-CN"/>
        </w:rPr>
        <w:t xml:space="preserve">5G DDNMF is defined in </w:t>
      </w:r>
      <w:r w:rsidR="008C47BE" w:rsidRPr="0093004C">
        <w:t xml:space="preserve">clause 4.3.2 and the detail procedure for </w:t>
      </w:r>
      <w:r w:rsidR="009A0CBF">
        <w:t xml:space="preserve">5G </w:t>
      </w:r>
      <w:r w:rsidR="008C47BE" w:rsidRPr="0093004C">
        <w:t>ProSe Direct Discovery</w:t>
      </w:r>
      <w:r w:rsidR="004C11EA">
        <w:rPr>
          <w:rFonts w:hint="eastAsia"/>
          <w:lang w:eastAsia="zh-CN"/>
        </w:rPr>
        <w:t xml:space="preserve"> with 5G DDNMF</w:t>
      </w:r>
      <w:r w:rsidR="008C47BE" w:rsidRPr="0093004C">
        <w:t xml:space="preserve">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1C7DE68A" w:rsidR="008C47BE" w:rsidRPr="0093004C" w:rsidRDefault="008C47BE" w:rsidP="008C47BE">
      <w:pPr>
        <w:pStyle w:val="B1"/>
        <w:rPr>
          <w:lang w:eastAsia="zh-CN"/>
        </w:rPr>
      </w:pPr>
      <w:r w:rsidRPr="0093004C">
        <w:rPr>
          <w:lang w:eastAsia="zh-CN"/>
        </w:rPr>
        <w:t>-</w:t>
      </w:r>
      <w:r w:rsidRPr="0093004C">
        <w:rPr>
          <w:lang w:eastAsia="zh-CN"/>
        </w:rPr>
        <w:tab/>
        <w:t xml:space="preserve">Pre-configured or provisioned information can be used for the </w:t>
      </w:r>
      <w:r w:rsidR="009A0CBF">
        <w:rPr>
          <w:lang w:eastAsia="zh-CN"/>
        </w:rPr>
        <w:t xml:space="preserve">5G </w:t>
      </w:r>
      <w:r w:rsidRPr="0093004C">
        <w:rPr>
          <w:lang w:eastAsia="zh-CN"/>
        </w:rPr>
        <w:t>ProSe Direct Discovery procedure as defined in clause 5.1.2.</w:t>
      </w:r>
    </w:p>
    <w:p w14:paraId="7DD6DB86" w14:textId="5407490A" w:rsidR="008C47BE" w:rsidRPr="0093004C" w:rsidRDefault="008C47BE" w:rsidP="008C47BE">
      <w:pPr>
        <w:rPr>
          <w:lang w:eastAsia="zh-CN"/>
        </w:rPr>
      </w:pPr>
      <w:r w:rsidRPr="0093004C">
        <w:rPr>
          <w:lang w:eastAsia="zh-CN"/>
        </w:rPr>
        <w:t xml:space="preserve">The information elements included in the </w:t>
      </w:r>
      <w:r w:rsidR="009A0CBF">
        <w:rPr>
          <w:lang w:eastAsia="zh-CN"/>
        </w:rPr>
        <w:t xml:space="preserve">5G </w:t>
      </w:r>
      <w:r w:rsidR="009A0CBF" w:rsidRPr="0093004C">
        <w:rPr>
          <w:lang w:eastAsia="zh-CN"/>
        </w:rPr>
        <w:t xml:space="preserve">ProSe </w:t>
      </w:r>
      <w:r w:rsidRPr="0093004C">
        <w:rPr>
          <w:lang w:eastAsia="zh-CN"/>
        </w:rPr>
        <w:t>Direct Discovery messages are described in clause 5.</w:t>
      </w:r>
      <w:r w:rsidR="0092498C">
        <w:rPr>
          <w:lang w:eastAsia="zh-CN"/>
        </w:rPr>
        <w:t>8</w:t>
      </w:r>
      <w:r w:rsidRPr="0093004C">
        <w:rPr>
          <w:lang w:eastAsia="zh-CN"/>
        </w:rPr>
        <w:t>.1 and clause 6.3.2.</w:t>
      </w:r>
    </w:p>
    <w:p w14:paraId="36B09C04" w14:textId="0640523C" w:rsidR="008C47BE" w:rsidRPr="0093004C" w:rsidRDefault="008C47BE" w:rsidP="008C47BE">
      <w:pPr>
        <w:pStyle w:val="Heading2"/>
      </w:pPr>
      <w:bookmarkStart w:id="406" w:name="_Toc66692659"/>
      <w:bookmarkStart w:id="407" w:name="_Toc66701838"/>
      <w:bookmarkStart w:id="408" w:name="_Toc69883496"/>
      <w:bookmarkStart w:id="409" w:name="_Toc73625509"/>
      <w:bookmarkStart w:id="410" w:name="_Toc81547936"/>
      <w:r w:rsidRPr="0093004C">
        <w:t>5.3</w:t>
      </w:r>
      <w:r w:rsidRPr="0093004C">
        <w:tab/>
      </w:r>
      <w:r w:rsidR="00920248">
        <w:rPr>
          <w:lang w:eastAsia="zh-CN"/>
        </w:rPr>
        <w:t xml:space="preserve">5G </w:t>
      </w:r>
      <w:r w:rsidRPr="0093004C">
        <w:t>ProSe Direct Communication</w:t>
      </w:r>
      <w:bookmarkEnd w:id="406"/>
      <w:bookmarkEnd w:id="407"/>
      <w:bookmarkEnd w:id="408"/>
      <w:bookmarkEnd w:id="409"/>
      <w:bookmarkEnd w:id="410"/>
    </w:p>
    <w:p w14:paraId="305E1481" w14:textId="77777777" w:rsidR="008C47BE" w:rsidRPr="0093004C" w:rsidRDefault="008C47BE" w:rsidP="008C47BE">
      <w:pPr>
        <w:pStyle w:val="Heading3"/>
        <w:rPr>
          <w:lang w:eastAsia="zh-CN"/>
        </w:rPr>
      </w:pPr>
      <w:bookmarkStart w:id="411" w:name="_Toc66692660"/>
      <w:bookmarkStart w:id="412" w:name="_Toc66701839"/>
      <w:bookmarkStart w:id="413" w:name="_Toc69883497"/>
      <w:bookmarkStart w:id="414" w:name="_Toc73625510"/>
      <w:bookmarkStart w:id="415" w:name="_Toc81547937"/>
      <w:r w:rsidRPr="0093004C">
        <w:rPr>
          <w:lang w:eastAsia="zh-CN"/>
        </w:rPr>
        <w:t>5.3.1</w:t>
      </w:r>
      <w:r w:rsidRPr="0093004C">
        <w:rPr>
          <w:lang w:eastAsia="zh-CN"/>
        </w:rPr>
        <w:tab/>
      </w:r>
      <w:r w:rsidRPr="0093004C">
        <w:t>General</w:t>
      </w:r>
      <w:bookmarkEnd w:id="411"/>
      <w:bookmarkEnd w:id="412"/>
      <w:bookmarkEnd w:id="413"/>
      <w:bookmarkEnd w:id="414"/>
      <w:bookmarkEnd w:id="415"/>
    </w:p>
    <w:p w14:paraId="2445648B" w14:textId="1E391E23" w:rsidR="008C47BE" w:rsidRPr="0093004C" w:rsidRDefault="003A4BCA" w:rsidP="008C47BE">
      <w:r>
        <w:rPr>
          <w:lang w:eastAsia="zh-CN"/>
        </w:rPr>
        <w:t xml:space="preserve">5G </w:t>
      </w:r>
      <w:r w:rsidR="008C47BE" w:rsidRPr="0093004C">
        <w:rPr>
          <w:lang w:eastAsia="x-none"/>
        </w:rPr>
        <w:t xml:space="preserve">ProSe </w:t>
      </w:r>
      <w:r w:rsidR="00FE7225">
        <w:rPr>
          <w:lang w:eastAsia="x-none"/>
        </w:rPr>
        <w:t>D</w:t>
      </w:r>
      <w:r w:rsidR="008C47BE" w:rsidRPr="0093004C">
        <w:rPr>
          <w:lang w:eastAsia="x-none"/>
        </w:rPr>
        <w:t xml:space="preserve">irect </w:t>
      </w:r>
      <w:r w:rsidR="00FE7225">
        <w:rPr>
          <w:lang w:eastAsia="x-none"/>
        </w:rPr>
        <w:t>C</w:t>
      </w:r>
      <w:r w:rsidR="008C47BE" w:rsidRPr="0093004C">
        <w:rPr>
          <w:lang w:eastAsia="x-none"/>
        </w:rPr>
        <w:t xml:space="preserve">ommunication over PC5 reference point is supported when the UE is </w:t>
      </w:r>
      <w:r w:rsidR="0093004C">
        <w:rPr>
          <w:lang w:eastAsia="x-none"/>
        </w:rPr>
        <w:t>"</w:t>
      </w:r>
      <w:r w:rsidR="008C47BE" w:rsidRPr="0093004C">
        <w:rPr>
          <w:lang w:eastAsia="x-none"/>
        </w:rPr>
        <w:t>served by NR or E-UTRA</w:t>
      </w:r>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not served by NR or E-UTRA</w:t>
      </w:r>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r w:rsidR="0086048C">
        <w:rPr>
          <w:lang w:eastAsia="x-none"/>
        </w:rPr>
        <w:t>D</w:t>
      </w:r>
      <w:r w:rsidR="008C47BE" w:rsidRPr="0093004C">
        <w:rPr>
          <w:lang w:eastAsia="x-none"/>
        </w:rPr>
        <w:t xml:space="preserve">irect </w:t>
      </w:r>
      <w:r w:rsidR="0086048C">
        <w:rPr>
          <w:lang w:eastAsia="x-none"/>
        </w:rPr>
        <w:t>C</w:t>
      </w:r>
      <w:r w:rsidR="008C47BE" w:rsidRPr="0093004C">
        <w:rPr>
          <w:lang w:eastAsia="x-none"/>
        </w:rPr>
        <w:t xml:space="preserve">ommunication when </w:t>
      </w:r>
      <w:r w:rsidR="008C47BE" w:rsidRPr="0093004C">
        <w:rPr>
          <w:lang w:eastAsia="x-none"/>
        </w:rPr>
        <w:lastRenderedPageBreak/>
        <w:t>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r w:rsidR="0086048C">
        <w:rPr>
          <w:lang w:eastAsia="zh-CN"/>
        </w:rPr>
        <w:t>D</w:t>
      </w:r>
      <w:r w:rsidR="008C47BE" w:rsidRPr="0093004C">
        <w:rPr>
          <w:lang w:eastAsia="zh-CN"/>
        </w:rPr>
        <w:t xml:space="preserve">irect </w:t>
      </w:r>
      <w:r w:rsidR="0086048C">
        <w:rPr>
          <w:lang w:eastAsia="zh-CN"/>
        </w:rPr>
        <w:t>C</w:t>
      </w:r>
      <w:r w:rsidR="008C47BE" w:rsidRPr="0093004C">
        <w:rPr>
          <w:lang w:eastAsia="zh-CN"/>
        </w:rPr>
        <w:t>ommunication supports both the cases of public safety and commercial service.</w:t>
      </w:r>
    </w:p>
    <w:p w14:paraId="152EED82" w14:textId="660FF89B" w:rsidR="008C47BE" w:rsidRPr="0093004C" w:rsidRDefault="003E0FD0" w:rsidP="008C47BE">
      <w:r>
        <w:rPr>
          <w:lang w:eastAsia="zh-CN"/>
        </w:rPr>
        <w:t xml:space="preserve">5G </w:t>
      </w:r>
      <w:r w:rsidR="008C47BE" w:rsidRPr="0093004C">
        <w:t xml:space="preserve">ProSe </w:t>
      </w:r>
      <w:r w:rsidR="00012425">
        <w:t>D</w:t>
      </w:r>
      <w:r w:rsidR="008C47BE" w:rsidRPr="0093004C">
        <w:t xml:space="preserve">irect </w:t>
      </w:r>
      <w:r w:rsidR="00012425">
        <w:t>C</w:t>
      </w:r>
      <w:r w:rsidR="008C47BE" w:rsidRPr="0093004C">
        <w:t>ommunication over NR based PC5 reference point supports broadcast mode, groupcast mode, and unicast mode.</w:t>
      </w:r>
    </w:p>
    <w:p w14:paraId="445A52DE" w14:textId="0DC12DCD"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r w:rsidR="00012425">
        <w:rPr>
          <w:rFonts w:hint="eastAsia"/>
          <w:lang w:eastAsia="zh-CN"/>
        </w:rPr>
        <w:t>Direc C</w:t>
      </w:r>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87F5E4D"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r w:rsidR="00012425">
        <w:rPr>
          <w:lang w:eastAsia="zh-CN"/>
        </w:rPr>
        <w:t>D</w:t>
      </w:r>
      <w:r w:rsidRPr="0093004C">
        <w:rPr>
          <w:lang w:eastAsia="zh-CN"/>
        </w:rPr>
        <w:t xml:space="preserve">irect </w:t>
      </w:r>
      <w:r w:rsidR="00012425">
        <w:rPr>
          <w:lang w:eastAsia="zh-CN"/>
        </w:rPr>
        <w:t>C</w:t>
      </w:r>
      <w:r w:rsidRPr="0093004C">
        <w:rPr>
          <w:lang w:eastAsia="zh-CN"/>
        </w:rPr>
        <w:t xml:space="preserve">ommunication, the following data unit types are supported: </w:t>
      </w:r>
      <w:r w:rsidRPr="0093004C">
        <w:rPr>
          <w:lang w:eastAsia="ko-KR"/>
        </w:rPr>
        <w:t>IPv4, IPv6, Ethernet, and Unstr</w:t>
      </w:r>
      <w:r w:rsidRPr="0093004C">
        <w:t>uctured.</w:t>
      </w:r>
    </w:p>
    <w:p w14:paraId="28BBF054" w14:textId="4D5F25D7"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r w:rsidR="00FE616F">
        <w:rPr>
          <w:lang w:eastAsia="zh-CN"/>
        </w:rPr>
        <w:t>D</w:t>
      </w:r>
      <w:r w:rsidRPr="0093004C">
        <w:rPr>
          <w:lang w:eastAsia="zh-CN"/>
        </w:rPr>
        <w:t>irect</w:t>
      </w:r>
      <w:r w:rsidRPr="0093004C">
        <w:rPr>
          <w:lang w:eastAsia="ko-KR"/>
        </w:rPr>
        <w:t xml:space="preserve"> </w:t>
      </w:r>
      <w:r w:rsidR="00FE616F">
        <w:rPr>
          <w:lang w:eastAsia="ko-KR"/>
        </w:rPr>
        <w:t>C</w:t>
      </w:r>
      <w:r w:rsidRPr="0093004C">
        <w:rPr>
          <w:lang w:eastAsia="ko-KR"/>
        </w:rPr>
        <w:t>ommunication over PC5 reference point are described in clause 5.</w:t>
      </w:r>
      <w:r w:rsidR="0092498C">
        <w:rPr>
          <w:lang w:eastAsia="ko-KR"/>
        </w:rPr>
        <w:t>8</w:t>
      </w:r>
      <w:r w:rsidRPr="0093004C">
        <w:rPr>
          <w:lang w:eastAsia="ko-KR"/>
        </w:rPr>
        <w:t>.2.</w:t>
      </w:r>
    </w:p>
    <w:p w14:paraId="4CFF9EA1" w14:textId="43189B3A"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r w:rsidR="00FE616F">
        <w:rPr>
          <w:lang w:eastAsia="ko-KR"/>
        </w:rPr>
        <w:t>D</w:t>
      </w:r>
      <w:r w:rsidRPr="0093004C">
        <w:rPr>
          <w:lang w:eastAsia="ko-KR"/>
        </w:rPr>
        <w:t xml:space="preserve">irect </w:t>
      </w:r>
      <w:r w:rsidR="00FE616F">
        <w:rPr>
          <w:lang w:eastAsia="ko-KR"/>
        </w:rPr>
        <w:t>C</w:t>
      </w:r>
      <w:r w:rsidRPr="0093004C">
        <w:rPr>
          <w:lang w:eastAsia="ko-KR"/>
        </w:rPr>
        <w:t>ommunication over PC5 reference point are defined in clauses 5.</w:t>
      </w:r>
      <w:r w:rsidR="0092498C">
        <w:rPr>
          <w:lang w:eastAsia="ko-KR"/>
        </w:rPr>
        <w:t>6</w:t>
      </w:r>
      <w:r w:rsidRPr="0093004C">
        <w:rPr>
          <w:lang w:eastAsia="ko-KR"/>
        </w:rPr>
        <w:t xml:space="preserve"> and 6.4.</w:t>
      </w:r>
    </w:p>
    <w:p w14:paraId="057577B5" w14:textId="7AF3D82C" w:rsidR="008C47BE" w:rsidRPr="0093004C" w:rsidRDefault="008C47BE" w:rsidP="008C47BE">
      <w:pPr>
        <w:pStyle w:val="Heading3"/>
      </w:pPr>
      <w:bookmarkStart w:id="416" w:name="_Toc66692661"/>
      <w:bookmarkStart w:id="417" w:name="_Toc66701840"/>
      <w:bookmarkStart w:id="418" w:name="_Toc69883498"/>
      <w:bookmarkStart w:id="419" w:name="_Toc73625511"/>
      <w:bookmarkStart w:id="420" w:name="_Toc81547938"/>
      <w:r w:rsidRPr="0093004C">
        <w:t>5.3.2</w:t>
      </w:r>
      <w:r w:rsidRPr="0093004C">
        <w:tab/>
      </w:r>
      <w:r w:rsidRPr="0093004C">
        <w:rPr>
          <w:lang w:eastAsia="zh-CN"/>
        </w:rPr>
        <w:t xml:space="preserve">Broadcast mode </w:t>
      </w:r>
      <w:r w:rsidR="00EE49AE">
        <w:rPr>
          <w:lang w:eastAsia="zh-CN"/>
        </w:rPr>
        <w:t xml:space="preserve">5G </w:t>
      </w:r>
      <w:r w:rsidRPr="0093004C">
        <w:rPr>
          <w:lang w:eastAsia="zh-CN"/>
        </w:rPr>
        <w:t>ProSe Direct Communication</w:t>
      </w:r>
      <w:bookmarkEnd w:id="416"/>
      <w:bookmarkEnd w:id="417"/>
      <w:bookmarkEnd w:id="418"/>
      <w:bookmarkEnd w:id="419"/>
      <w:bookmarkEnd w:id="420"/>
    </w:p>
    <w:p w14:paraId="067E1FD7" w14:textId="2B5F2C20" w:rsidR="008C47BE" w:rsidRDefault="008C47BE" w:rsidP="008C47BE">
      <w:r w:rsidRPr="0093004C">
        <w:t xml:space="preserve">Broadcast mode of </w:t>
      </w:r>
      <w:r w:rsidR="00EE49AE">
        <w:t xml:space="preserve">5G </w:t>
      </w:r>
      <w:r w:rsidRPr="0093004C">
        <w:t>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w:t>
      </w:r>
      <w:r w:rsidR="0092498C">
        <w:rPr>
          <w:lang w:eastAsia="ko-KR"/>
        </w:rPr>
        <w:t>8</w:t>
      </w:r>
      <w:r w:rsidRPr="0093004C">
        <w:rPr>
          <w:lang w:eastAsia="ko-KR"/>
        </w:rPr>
        <w:t xml:space="preserve">.2 and assigns itself a source </w:t>
      </w:r>
      <w:r w:rsidRPr="0093004C">
        <w:t>Layer-2 ID. The receiving UE determines the destination Layer-2 ID</w:t>
      </w:r>
      <w:r w:rsidRPr="0093004C">
        <w:rPr>
          <w:lang w:eastAsia="ko-KR"/>
        </w:rPr>
        <w:t xml:space="preserve"> for broadcast reception as specified in clause 5.</w:t>
      </w:r>
      <w:r w:rsidR="0092498C">
        <w:rPr>
          <w:lang w:eastAsia="ko-KR"/>
        </w:rPr>
        <w:t>8</w:t>
      </w:r>
      <w:r w:rsidRPr="0093004C">
        <w:rPr>
          <w:lang w:eastAsia="ko-KR"/>
        </w:rPr>
        <w:t xml:space="preserve">.2. </w:t>
      </w:r>
      <w:r w:rsidRPr="0093004C">
        <w:t>The t</w:t>
      </w:r>
      <w:r w:rsidRPr="0093004C">
        <w:rPr>
          <w:lang w:eastAsia="ko-KR"/>
        </w:rPr>
        <w:t>ransmitting</w:t>
      </w:r>
      <w:r w:rsidRPr="0093004C">
        <w:t xml:space="preserve"> UE determines the PC5 QoS parameters for this broadcast as specified in clause 5.</w:t>
      </w:r>
      <w:r w:rsidR="0092498C">
        <w:t>6</w:t>
      </w:r>
      <w:r w:rsidRPr="0093004C">
        <w:t>.1. The t</w:t>
      </w:r>
      <w:r w:rsidRPr="0093004C">
        <w:rPr>
          <w:lang w:eastAsia="ko-KR"/>
        </w:rPr>
        <w:t>ransmitting</w:t>
      </w:r>
      <w:r w:rsidRPr="0093004C">
        <w:t xml:space="preserve"> UE sends the service data using the source Layer-2 ID and the destination Layer-2 ID.</w:t>
      </w:r>
    </w:p>
    <w:p w14:paraId="7D2C93F9" w14:textId="474A99AF" w:rsidR="00D841E2" w:rsidRPr="00D841E2" w:rsidRDefault="00D841E2" w:rsidP="008C47BE">
      <w:pPr>
        <w:rPr>
          <w:lang w:eastAsia="zh-CN"/>
        </w:rPr>
      </w:pPr>
      <w:r w:rsidRPr="00FA14AB">
        <w:rPr>
          <w:lang w:eastAsia="zh-CN"/>
        </w:rPr>
        <w:t>For IP type 5G ProSe direct communication over PC5 reference point, the mechanism for IP address allocation is described in clause 5.5.1.2.</w:t>
      </w:r>
    </w:p>
    <w:p w14:paraId="2F9840B7" w14:textId="57623D2F" w:rsidR="008C47BE" w:rsidRPr="0093004C" w:rsidRDefault="008C47BE" w:rsidP="008C47BE">
      <w:pPr>
        <w:pStyle w:val="Heading3"/>
      </w:pPr>
      <w:bookmarkStart w:id="421" w:name="_Toc66692662"/>
      <w:bookmarkStart w:id="422" w:name="_Toc66701841"/>
      <w:bookmarkStart w:id="423" w:name="_Toc69883499"/>
      <w:bookmarkStart w:id="424" w:name="_Toc73625512"/>
      <w:bookmarkStart w:id="425" w:name="_Toc81547939"/>
      <w:r w:rsidRPr="0093004C">
        <w:t>5.3.3</w:t>
      </w:r>
      <w:r w:rsidRPr="0093004C">
        <w:tab/>
      </w:r>
      <w:r w:rsidRPr="0093004C">
        <w:rPr>
          <w:lang w:eastAsia="zh-CN"/>
        </w:rPr>
        <w:t xml:space="preserve">Groupcast mode </w:t>
      </w:r>
      <w:r w:rsidR="00F81E24">
        <w:rPr>
          <w:lang w:eastAsia="zh-CN"/>
        </w:rPr>
        <w:t xml:space="preserve">5G </w:t>
      </w:r>
      <w:r w:rsidRPr="0093004C">
        <w:rPr>
          <w:lang w:eastAsia="zh-CN"/>
        </w:rPr>
        <w:t>ProSe Direct Communication</w:t>
      </w:r>
      <w:bookmarkEnd w:id="421"/>
      <w:bookmarkEnd w:id="422"/>
      <w:bookmarkEnd w:id="423"/>
      <w:bookmarkEnd w:id="424"/>
      <w:bookmarkEnd w:id="425"/>
    </w:p>
    <w:p w14:paraId="7EF77C80" w14:textId="1E85007F" w:rsidR="008C47BE" w:rsidRPr="0093004C" w:rsidRDefault="008C47BE" w:rsidP="008C47BE">
      <w:pPr>
        <w:rPr>
          <w:lang w:eastAsia="ko-KR"/>
        </w:rPr>
      </w:pPr>
      <w:r w:rsidRPr="0093004C">
        <w:t xml:space="preserve">Groupcast mode of </w:t>
      </w:r>
      <w:r w:rsidR="00F81E24">
        <w:t xml:space="preserve">5G </w:t>
      </w:r>
      <w:r w:rsidRPr="0093004C">
        <w:t xml:space="preserve">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274C4827" w:rsidR="008C47BE" w:rsidRDefault="008C47BE" w:rsidP="008C47BE">
      <w:r w:rsidRPr="0093004C">
        <w:t>The transmitting UE in groupcast communication determines a source Layer-2 ID and a destination Layer-2 ID and the receiving UE determines destination Layer-2 ID, as specified in clause 5.</w:t>
      </w:r>
      <w:r w:rsidR="0092498C">
        <w:t>8</w:t>
      </w:r>
      <w:r w:rsidRPr="0093004C">
        <w:t>.2. The transmitting UE determines the PC5 QoS parameters for this groupcast as specified in clause 5.</w:t>
      </w:r>
      <w:r w:rsidR="0092498C">
        <w:t>6</w:t>
      </w:r>
      <w:r w:rsidRPr="0093004C">
        <w:t>.1. The transmitting UE sends the service data using the source Layer-2 ID and the destination Layer-2 ID.</w:t>
      </w:r>
    </w:p>
    <w:p w14:paraId="3478C448" w14:textId="5A855F7B" w:rsidR="005F00F3" w:rsidRPr="005F00F3" w:rsidRDefault="005F00F3" w:rsidP="008C47BE">
      <w:r w:rsidRPr="00FA14AB">
        <w:rPr>
          <w:lang w:eastAsia="zh-CN"/>
        </w:rPr>
        <w:t>For IP type 5G ProSe direct communication over PC5 reference point, the mechanism for IP address allocation is described in clause 5.5.1.2.</w:t>
      </w:r>
    </w:p>
    <w:p w14:paraId="277D5DA8" w14:textId="6449CD9B" w:rsidR="008C47BE" w:rsidRPr="0093004C" w:rsidRDefault="008C47BE" w:rsidP="008C47BE">
      <w:pPr>
        <w:pStyle w:val="Heading3"/>
      </w:pPr>
      <w:bookmarkStart w:id="426" w:name="_Toc66692663"/>
      <w:bookmarkStart w:id="427" w:name="_Toc66701842"/>
      <w:bookmarkStart w:id="428" w:name="_Toc69883500"/>
      <w:bookmarkStart w:id="429" w:name="_Toc73625513"/>
      <w:bookmarkStart w:id="430" w:name="_Toc81547940"/>
      <w:r w:rsidRPr="0093004C">
        <w:t>5.3.4</w:t>
      </w:r>
      <w:r w:rsidRPr="0093004C">
        <w:tab/>
      </w:r>
      <w:r w:rsidRPr="0093004C">
        <w:rPr>
          <w:lang w:eastAsia="zh-CN"/>
        </w:rPr>
        <w:t xml:space="preserve">Unicast mode </w:t>
      </w:r>
      <w:r w:rsidR="00D56F6C">
        <w:rPr>
          <w:lang w:eastAsia="zh-CN"/>
        </w:rPr>
        <w:t xml:space="preserve">5G </w:t>
      </w:r>
      <w:r w:rsidRPr="0093004C">
        <w:rPr>
          <w:lang w:eastAsia="zh-CN"/>
        </w:rPr>
        <w:t>ProSe Direct Communication</w:t>
      </w:r>
      <w:bookmarkEnd w:id="426"/>
      <w:bookmarkEnd w:id="427"/>
      <w:bookmarkEnd w:id="428"/>
      <w:bookmarkEnd w:id="429"/>
      <w:bookmarkEnd w:id="430"/>
    </w:p>
    <w:p w14:paraId="0F7EC097" w14:textId="67B94BDE" w:rsidR="008C47BE" w:rsidRPr="0093004C" w:rsidRDefault="008C47BE" w:rsidP="008C47BE">
      <w:r w:rsidRPr="0093004C">
        <w:t xml:space="preserve">Unicast mode of </w:t>
      </w:r>
      <w:r w:rsidR="00D56F6C">
        <w:rPr>
          <w:lang w:eastAsia="zh-CN"/>
        </w:rPr>
        <w:t xml:space="preserve">5G </w:t>
      </w:r>
      <w:r w:rsidRPr="0093004C">
        <w:t xml:space="preserve">ProSe direct communication is supported over NR based PC5 reference point. A PC5 unicast link between two UEs is established for the </w:t>
      </w:r>
      <w:r w:rsidR="00D56F6C">
        <w:rPr>
          <w:lang w:eastAsia="zh-CN"/>
        </w:rPr>
        <w:t xml:space="preserve">5G </w:t>
      </w:r>
      <w:r w:rsidRPr="0093004C">
        <w:t>ProSe direct communication; and the PC5 unicast link could be maintained, modified, and released according to the application layer requests or communication requirements.</w:t>
      </w:r>
    </w:p>
    <w:p w14:paraId="0CAF0A12" w14:textId="6CDBD5A6" w:rsidR="008C47BE" w:rsidRPr="0093004C" w:rsidRDefault="008C47BE" w:rsidP="008C47BE">
      <w:pPr>
        <w:rPr>
          <w:lang w:eastAsia="zh-CN"/>
        </w:rPr>
      </w:pPr>
      <w:r w:rsidRPr="0093004C">
        <w:rPr>
          <w:lang w:eastAsia="zh-CN"/>
        </w:rPr>
        <w:t xml:space="preserve">For the PC5 unicast link of the </w:t>
      </w:r>
      <w:r w:rsidR="00D56F6C">
        <w:rPr>
          <w:lang w:eastAsia="zh-CN"/>
        </w:rPr>
        <w:t xml:space="preserve">5G </w:t>
      </w:r>
      <w:r w:rsidRPr="0093004C">
        <w:rPr>
          <w:lang w:eastAsia="zh-CN"/>
        </w:rPr>
        <w:t xml:space="preserve">ProSe direct communication, the principal for the </w:t>
      </w:r>
      <w:r w:rsidRPr="0093004C">
        <w:rPr>
          <w:lang w:eastAsia="ko-KR"/>
        </w:rPr>
        <w:t>PC5 unicast link of V2X communication</w:t>
      </w:r>
      <w:r w:rsidRPr="0093004C">
        <w:rPr>
          <w:lang w:eastAsia="zh-CN"/>
        </w:rPr>
        <w:t xml:space="preserve"> described in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2207CCB9"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w:t>
      </w:r>
      <w:r w:rsidR="00A76143" w:rsidRPr="00BB41EF">
        <w:t xml:space="preserve">ProSe </w:t>
      </w:r>
      <w:r w:rsidR="00A76143">
        <w:t>identifier</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431" w:name="_Hlk67996538"/>
      <w:r w:rsidRPr="0093004C">
        <w:rPr>
          <w:lang w:eastAsia="zh-CN"/>
        </w:rPr>
        <w:t xml:space="preserve"> data unit types</w:t>
      </w:r>
      <w:bookmarkEnd w:id="431"/>
      <w:r w:rsidRPr="0093004C">
        <w:rPr>
          <w:lang w:eastAsia="zh-CN"/>
        </w:rPr>
        <w:t xml:space="preserve"> are supported (including </w:t>
      </w:r>
      <w:bookmarkStart w:id="432" w:name="_Hlk67996557"/>
      <w:r w:rsidRPr="0093004C">
        <w:rPr>
          <w:lang w:eastAsia="zh-CN"/>
        </w:rPr>
        <w:t>IPv4, Ethernet and Unstructured</w:t>
      </w:r>
      <w:bookmarkEnd w:id="432"/>
      <w:r w:rsidRPr="0093004C">
        <w:rPr>
          <w:lang w:eastAsia="zh-CN"/>
        </w:rPr>
        <w:t>).</w:t>
      </w:r>
    </w:p>
    <w:p w14:paraId="57B31D7B" w14:textId="6759A909" w:rsidR="008C47BE" w:rsidRPr="0093004C" w:rsidRDefault="008C47BE" w:rsidP="008C47BE">
      <w:pPr>
        <w:rPr>
          <w:lang w:eastAsia="zh-CN"/>
        </w:rPr>
      </w:pPr>
      <w:r w:rsidRPr="0093004C">
        <w:rPr>
          <w:lang w:eastAsia="zh-CN"/>
        </w:rPr>
        <w:lastRenderedPageBreak/>
        <w:t xml:space="preserve">For IP type </w:t>
      </w:r>
      <w:r w:rsidR="00D56F6C">
        <w:rPr>
          <w:lang w:eastAsia="zh-CN"/>
        </w:rPr>
        <w:t xml:space="preserve">5G </w:t>
      </w:r>
      <w:r w:rsidRPr="0093004C">
        <w:rPr>
          <w:lang w:eastAsia="zh-CN"/>
        </w:rPr>
        <w:t>ProSe direct communication over PC5 reference point, the mechanism for IP address/prefix allocation is described in clause 5.</w:t>
      </w:r>
      <w:r w:rsidR="00A769EA">
        <w:rPr>
          <w:lang w:eastAsia="zh-CN"/>
        </w:rPr>
        <w:t>5</w:t>
      </w:r>
      <w:r w:rsidR="00486B57">
        <w:rPr>
          <w:lang w:eastAsia="zh-CN"/>
        </w:rPr>
        <w:t>.1.1</w:t>
      </w:r>
      <w:r w:rsidRPr="0093004C">
        <w:rPr>
          <w:lang w:eastAsia="zh-CN"/>
        </w:rPr>
        <w:t xml:space="preserve">. The PC5 QoS handling for the unicast mode </w:t>
      </w:r>
      <w:r w:rsidR="00F378EC">
        <w:rPr>
          <w:lang w:eastAsia="zh-CN"/>
        </w:rPr>
        <w:t>5G</w:t>
      </w:r>
      <w:r w:rsidR="00F378EC" w:rsidRPr="0093004C">
        <w:rPr>
          <w:lang w:eastAsia="zh-CN"/>
        </w:rPr>
        <w:t xml:space="preserve"> </w:t>
      </w:r>
      <w:r w:rsidRPr="0093004C">
        <w:rPr>
          <w:lang w:eastAsia="zh-CN"/>
        </w:rPr>
        <w:t>ProSe direct communication is specified in clause 5.</w:t>
      </w:r>
      <w:r w:rsidR="0092498C">
        <w:rPr>
          <w:lang w:eastAsia="zh-CN"/>
        </w:rPr>
        <w:t>6</w:t>
      </w:r>
      <w:r w:rsidRPr="0093004C">
        <w:rPr>
          <w:lang w:eastAsia="zh-CN"/>
        </w:rPr>
        <w:t>.1.</w:t>
      </w:r>
    </w:p>
    <w:p w14:paraId="0D7ED98B" w14:textId="36A47895" w:rsidR="008C47BE" w:rsidRPr="0093004C" w:rsidRDefault="008C47BE" w:rsidP="008C47BE">
      <w:pPr>
        <w:pStyle w:val="Heading2"/>
      </w:pPr>
      <w:bookmarkStart w:id="433" w:name="_Toc66692664"/>
      <w:bookmarkStart w:id="434" w:name="_Toc66701843"/>
      <w:bookmarkStart w:id="435" w:name="_Toc69883501"/>
      <w:bookmarkStart w:id="436" w:name="_Toc73625514"/>
      <w:bookmarkStart w:id="437" w:name="_Toc81547941"/>
      <w:r w:rsidRPr="0093004C">
        <w:t>5.4</w:t>
      </w:r>
      <w:r w:rsidRPr="0093004C">
        <w:tab/>
      </w:r>
      <w:r w:rsidR="009E2ED1">
        <w:t xml:space="preserve">5G </w:t>
      </w:r>
      <w:r w:rsidRPr="0093004C">
        <w:rPr>
          <w:noProof/>
        </w:rPr>
        <w:t>ProSe</w:t>
      </w:r>
      <w:r w:rsidRPr="0093004C">
        <w:t xml:space="preserve"> UE-to-Network Relay</w:t>
      </w:r>
      <w:bookmarkEnd w:id="433"/>
      <w:bookmarkEnd w:id="434"/>
      <w:bookmarkEnd w:id="435"/>
      <w:bookmarkEnd w:id="436"/>
      <w:bookmarkEnd w:id="437"/>
    </w:p>
    <w:p w14:paraId="18894050" w14:textId="4215C065" w:rsidR="0093004C" w:rsidRPr="0093004C" w:rsidRDefault="00CD585D" w:rsidP="00CD585D">
      <w:pPr>
        <w:pStyle w:val="Heading3"/>
      </w:pPr>
      <w:bookmarkStart w:id="438" w:name="_Toc69883502"/>
      <w:bookmarkStart w:id="439" w:name="_Toc73625515"/>
      <w:bookmarkStart w:id="440" w:name="_Toc81547942"/>
      <w:r w:rsidRPr="0093004C">
        <w:t>5.4.1</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w:t>
      </w:r>
      <w:bookmarkEnd w:id="438"/>
      <w:bookmarkEnd w:id="439"/>
      <w:bookmarkEnd w:id="440"/>
    </w:p>
    <w:p w14:paraId="1337FF0F" w14:textId="64750704" w:rsidR="00CD585D" w:rsidRPr="0093004C" w:rsidRDefault="00CD585D" w:rsidP="0093004C">
      <w:pPr>
        <w:pStyle w:val="Heading4"/>
      </w:pPr>
      <w:bookmarkStart w:id="441" w:name="_Toc69883503"/>
      <w:bookmarkStart w:id="442" w:name="_Toc73625516"/>
      <w:bookmarkStart w:id="443" w:name="_Toc81547943"/>
      <w:r w:rsidRPr="0093004C">
        <w:t>5.4.1.1</w:t>
      </w:r>
      <w:r w:rsidRPr="0093004C">
        <w:tab/>
      </w:r>
      <w:r w:rsidRPr="0093004C">
        <w:rPr>
          <w:noProof/>
        </w:rPr>
        <w:t>General</w:t>
      </w:r>
      <w:bookmarkEnd w:id="441"/>
      <w:bookmarkEnd w:id="442"/>
      <w:bookmarkEnd w:id="443"/>
    </w:p>
    <w:p w14:paraId="66409E04" w14:textId="23002F3B" w:rsidR="00CD585D" w:rsidRPr="0093004C" w:rsidRDefault="00CD585D" w:rsidP="00CD585D">
      <w:r w:rsidRPr="0093004C">
        <w:t xml:space="preserve">The </w:t>
      </w:r>
      <w:r w:rsidR="00D07A00">
        <w:rPr>
          <w:lang w:eastAsia="zh-CN"/>
        </w:rPr>
        <w:t>5G</w:t>
      </w:r>
      <w:r w:rsidR="00D07A00" w:rsidRPr="0093004C">
        <w:rPr>
          <w:noProof/>
        </w:rPr>
        <w:t xml:space="preserve"> </w:t>
      </w:r>
      <w:r w:rsidR="00D07A00">
        <w:rPr>
          <w:noProof/>
        </w:rPr>
        <w:t xml:space="preserve">ProSe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353B1894" w:rsidR="00CD585D" w:rsidRPr="0093004C" w:rsidRDefault="00CD585D" w:rsidP="00CD585D">
      <w:pPr>
        <w:pStyle w:val="B1"/>
        <w:rPr>
          <w:lang w:eastAsia="zh-CN"/>
        </w:rPr>
      </w:pPr>
      <w:r w:rsidRPr="0093004C">
        <w:rPr>
          <w:lang w:eastAsia="zh-CN"/>
        </w:rPr>
        <w:t>-</w:t>
      </w:r>
      <w:r w:rsidRPr="0093004C">
        <w:rPr>
          <w:lang w:eastAsia="zh-CN"/>
        </w:rPr>
        <w:tab/>
        <w:t xml:space="preserve">For IP traffic over PC5 reference point, the </w:t>
      </w:r>
      <w:r w:rsidR="00737FCD">
        <w:rPr>
          <w:lang w:eastAsia="zh-CN"/>
        </w:rPr>
        <w:t>5G</w:t>
      </w:r>
      <w:r w:rsidR="00737FCD" w:rsidRPr="0093004C">
        <w:rPr>
          <w:noProof/>
        </w:rPr>
        <w:t xml:space="preserve"> </w:t>
      </w:r>
      <w:r w:rsidR="00737FCD">
        <w:rPr>
          <w:noProof/>
        </w:rPr>
        <w:t xml:space="preserve">ProSe </w:t>
      </w:r>
      <w:r w:rsidRPr="0093004C">
        <w:rPr>
          <w:noProof/>
        </w:rPr>
        <w:t>Layer-3 UE-to-Network Relay</w:t>
      </w:r>
      <w:r w:rsidRPr="0093004C">
        <w:t xml:space="preserve"> uses </w:t>
      </w:r>
      <w:r w:rsidRPr="0093004C">
        <w:rPr>
          <w:lang w:eastAsia="zh-CN"/>
        </w:rPr>
        <w:t>IP type PDU Session towards 5GC.</w:t>
      </w:r>
    </w:p>
    <w:p w14:paraId="4FC1E926" w14:textId="646B869D"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00CA006E">
        <w:rPr>
          <w:lang w:eastAsia="zh-CN"/>
        </w:rPr>
        <w:t>5G</w:t>
      </w:r>
      <w:r w:rsidR="00CA006E" w:rsidRPr="0093004C">
        <w:rPr>
          <w:noProof/>
        </w:rPr>
        <w:t xml:space="preserve"> </w:t>
      </w:r>
      <w:r w:rsidR="00CA006E">
        <w:rPr>
          <w:noProof/>
        </w:rPr>
        <w:t xml:space="preserve">ProSe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38B0ACEE"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00DE6773">
        <w:rPr>
          <w:lang w:eastAsia="zh-CN"/>
        </w:rPr>
        <w:t>5G</w:t>
      </w:r>
      <w:r w:rsidR="00DE6773" w:rsidRPr="0093004C">
        <w:rPr>
          <w:noProof/>
        </w:rPr>
        <w:t xml:space="preserve"> </w:t>
      </w:r>
      <w:r w:rsidR="00DE6773">
        <w:rPr>
          <w:noProof/>
        </w:rPr>
        <w:t xml:space="preserve">ProSe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w:t>
      </w:r>
      <w:r w:rsidR="00566B36">
        <w:rPr>
          <w:lang w:eastAsia="zh-CN"/>
        </w:rPr>
        <w:t>5G</w:t>
      </w:r>
      <w:r w:rsidR="00566B36" w:rsidRPr="0093004C">
        <w:rPr>
          <w:noProof/>
        </w:rPr>
        <w:t xml:space="preserve"> </w:t>
      </w:r>
      <w:r w:rsidR="00566B36">
        <w:rPr>
          <w:noProof/>
        </w:rPr>
        <w:t xml:space="preserve">ProSe </w:t>
      </w:r>
      <w:r w:rsidRPr="0093004C">
        <w:rPr>
          <w:lang w:eastAsia="zh-CN"/>
        </w:rPr>
        <w:t>Layer-3 UE-to-Network Relay)</w:t>
      </w:r>
      <w:r w:rsidRPr="0093004C">
        <w:rPr>
          <w:lang w:eastAsia="ko-KR"/>
        </w:rPr>
        <w:t xml:space="preserve"> </w:t>
      </w:r>
      <w:r w:rsidRPr="0093004C">
        <w:rPr>
          <w:lang w:eastAsia="zh-CN"/>
        </w:rPr>
        <w:t>towards 5GC.</w:t>
      </w:r>
    </w:p>
    <w:p w14:paraId="4F5BEC09" w14:textId="3105BF84" w:rsidR="00CD585D" w:rsidRPr="0093004C" w:rsidRDefault="00CD585D" w:rsidP="00CD585D">
      <w:pPr>
        <w:rPr>
          <w:lang w:eastAsia="zh-CN"/>
        </w:rPr>
      </w:pPr>
      <w:r w:rsidRPr="0093004C">
        <w:rPr>
          <w:lang w:eastAsia="zh-CN"/>
        </w:rPr>
        <w:t xml:space="preserve">The type of traffic supported over PC5 reference point is indicated by the </w:t>
      </w:r>
      <w:r w:rsidR="000913B0">
        <w:rPr>
          <w:lang w:eastAsia="zh-CN"/>
        </w:rPr>
        <w:t>5G</w:t>
      </w:r>
      <w:r w:rsidR="000913B0" w:rsidRPr="0093004C">
        <w:rPr>
          <w:noProof/>
        </w:rPr>
        <w:t xml:space="preserve"> </w:t>
      </w:r>
      <w:r w:rsidR="000913B0">
        <w:rPr>
          <w:noProof/>
        </w:rPr>
        <w:t xml:space="preserve">ProSe </w:t>
      </w:r>
      <w:r w:rsidRPr="0093004C">
        <w:rPr>
          <w:noProof/>
        </w:rPr>
        <w:t>Layer-3 UE-to-Network Relay</w:t>
      </w:r>
      <w:r w:rsidRPr="0093004C">
        <w:t xml:space="preserve"> e.g. using the corresponding RSC. </w:t>
      </w:r>
      <w:r w:rsidRPr="0093004C">
        <w:rPr>
          <w:lang w:eastAsia="zh-CN"/>
        </w:rPr>
        <w:t xml:space="preserve">The </w:t>
      </w:r>
      <w:r w:rsidR="002836BF">
        <w:rPr>
          <w:lang w:eastAsia="zh-CN"/>
        </w:rPr>
        <w:t>5G</w:t>
      </w:r>
      <w:r w:rsidR="002836BF" w:rsidRPr="0093004C">
        <w:rPr>
          <w:noProof/>
        </w:rPr>
        <w:t xml:space="preserve"> </w:t>
      </w:r>
      <w:r w:rsidR="002836BF">
        <w:rPr>
          <w:noProof/>
        </w:rPr>
        <w:t xml:space="preserve">ProSe </w:t>
      </w:r>
      <w:r w:rsidRPr="0093004C">
        <w:rPr>
          <w:lang w:eastAsia="zh-CN"/>
        </w:rPr>
        <w:t>Layer-3 UE-to-Network Relay determines the PDU Session Type based on configuration of the mapping between PDU Session parameters and RSC, as specified in clause 5.1.4.1.</w:t>
      </w:r>
    </w:p>
    <w:p w14:paraId="147B0750" w14:textId="3C9B7B27" w:rsidR="00CD585D" w:rsidRPr="0093004C" w:rsidRDefault="00CD585D" w:rsidP="00CD585D">
      <w:pPr>
        <w:rPr>
          <w:lang w:eastAsia="ko-KR"/>
        </w:rPr>
      </w:pPr>
      <w:r w:rsidRPr="0093004C">
        <w:rPr>
          <w:lang w:eastAsia="zh-CN"/>
        </w:rPr>
        <w:t xml:space="preserve">IP type PDU Session and Ethernet type PDU Session can be used to support more than one </w:t>
      </w:r>
      <w:r w:rsidR="00246823">
        <w:rPr>
          <w:rFonts w:hint="eastAsia"/>
          <w:lang w:eastAsia="zh-CN"/>
        </w:rPr>
        <w:t xml:space="preserve">5G ProSe Layer-3 </w:t>
      </w:r>
      <w:r w:rsidRPr="0093004C">
        <w:rPr>
          <w:lang w:eastAsia="zh-CN"/>
        </w:rPr>
        <w:t xml:space="preserve">Remote UEs while </w:t>
      </w:r>
      <w:r w:rsidRPr="0093004C">
        <w:rPr>
          <w:lang w:eastAsia="ko-KR"/>
        </w:rPr>
        <w:t xml:space="preserve">Unstructured type PDU Session can be used to support only one </w:t>
      </w:r>
      <w:r w:rsidR="00A72710">
        <w:rPr>
          <w:rFonts w:hint="eastAsia"/>
          <w:lang w:eastAsia="zh-CN"/>
        </w:rPr>
        <w:t xml:space="preserve">5G ProSe Layer-3 </w:t>
      </w:r>
      <w:r w:rsidRPr="0093004C">
        <w:rPr>
          <w:lang w:eastAsia="ko-KR"/>
        </w:rPr>
        <w:t>Remote UE.</w:t>
      </w:r>
    </w:p>
    <w:p w14:paraId="4ED44D12" w14:textId="2B4DDD0F" w:rsidR="00CD585D" w:rsidRPr="0093004C" w:rsidRDefault="00CD585D" w:rsidP="00CD585D">
      <w:pPr>
        <w:pStyle w:val="NO"/>
        <w:rPr>
          <w:lang w:eastAsia="zh-CN"/>
        </w:rPr>
      </w:pPr>
      <w:r w:rsidRPr="0093004C">
        <w:rPr>
          <w:lang w:eastAsia="zh-CN"/>
        </w:rPr>
        <w:t>NOTE:</w:t>
      </w:r>
      <w:r w:rsidRPr="0093004C">
        <w:rPr>
          <w:lang w:eastAsia="zh-CN"/>
        </w:rPr>
        <w:tab/>
      </w:r>
      <w:r w:rsidRPr="0093004C">
        <w:rPr>
          <w:lang w:eastAsia="ko-KR"/>
        </w:rPr>
        <w:t>The maximum number of PDU Sessions can affect the maximum number of</w:t>
      </w:r>
      <w:r w:rsidR="007D5223">
        <w:rPr>
          <w:lang w:eastAsia="ko-KR"/>
        </w:rPr>
        <w:t xml:space="preserve"> </w:t>
      </w:r>
      <w:r w:rsidR="007D5223">
        <w:rPr>
          <w:lang w:eastAsia="zh-CN"/>
        </w:rPr>
        <w:t>5G</w:t>
      </w:r>
      <w:r w:rsidR="007D5223" w:rsidRPr="0093004C">
        <w:rPr>
          <w:noProof/>
        </w:rPr>
        <w:t xml:space="preserve"> </w:t>
      </w:r>
      <w:r w:rsidR="007D5223">
        <w:rPr>
          <w:noProof/>
        </w:rPr>
        <w:t>ProSe</w:t>
      </w:r>
      <w:r w:rsidRPr="0093004C">
        <w:rPr>
          <w:lang w:eastAsia="ko-KR"/>
        </w:rPr>
        <w:t xml:space="preserve"> </w:t>
      </w:r>
      <w:r w:rsidR="00604CEC">
        <w:rPr>
          <w:rFonts w:hint="eastAsia"/>
          <w:lang w:eastAsia="zh-CN"/>
        </w:rPr>
        <w:t xml:space="preserve">Layer-3 </w:t>
      </w:r>
      <w:r w:rsidRPr="0093004C">
        <w:rPr>
          <w:lang w:eastAsia="ko-KR"/>
        </w:rPr>
        <w:t xml:space="preserve">Remote UEs that the </w:t>
      </w:r>
      <w:r w:rsidR="007D5223">
        <w:rPr>
          <w:lang w:eastAsia="zh-CN"/>
        </w:rPr>
        <w:t>5G</w:t>
      </w:r>
      <w:r w:rsidR="007D5223" w:rsidRPr="0093004C">
        <w:rPr>
          <w:noProof/>
        </w:rPr>
        <w:t xml:space="preserve"> </w:t>
      </w:r>
      <w:r w:rsidR="007D5223">
        <w:rPr>
          <w:noProof/>
        </w:rPr>
        <w:t xml:space="preserve">ProSe </w:t>
      </w:r>
      <w:r w:rsidRPr="0093004C">
        <w:rPr>
          <w:lang w:eastAsia="ko-KR"/>
        </w:rPr>
        <w:t>UE-to-Network Relay can support.</w:t>
      </w:r>
    </w:p>
    <w:p w14:paraId="0D0E4B3B" w14:textId="481E5FF5" w:rsidR="0093004C" w:rsidRPr="0093004C" w:rsidRDefault="00CD585D" w:rsidP="0093004C">
      <w:pPr>
        <w:pStyle w:val="Heading4"/>
      </w:pPr>
      <w:bookmarkStart w:id="444" w:name="_Toc69883504"/>
      <w:bookmarkStart w:id="445" w:name="_Toc73625517"/>
      <w:bookmarkStart w:id="446" w:name="_Toc81547944"/>
      <w:r w:rsidRPr="0093004C">
        <w:t>5.4.1.2</w:t>
      </w:r>
      <w:r w:rsidRPr="0093004C">
        <w:tab/>
      </w:r>
      <w:r w:rsidR="009E2ED1">
        <w:rPr>
          <w:lang w:eastAsia="zh-CN"/>
        </w:rPr>
        <w:t>5G</w:t>
      </w:r>
      <w:r w:rsidR="009E2ED1" w:rsidRPr="0093004C">
        <w:rPr>
          <w:noProof/>
        </w:rPr>
        <w:t xml:space="preserve"> </w:t>
      </w:r>
      <w:r w:rsidR="009E2ED1">
        <w:rPr>
          <w:noProof/>
        </w:rPr>
        <w:t xml:space="preserve">ProSe </w:t>
      </w:r>
      <w:r w:rsidRPr="0093004C">
        <w:rPr>
          <w:noProof/>
        </w:rPr>
        <w:t>Layer-3</w:t>
      </w:r>
      <w:r w:rsidRPr="0093004C">
        <w:t xml:space="preserve"> UE-to-Network Relay with N3IWF support</w:t>
      </w:r>
      <w:bookmarkEnd w:id="444"/>
      <w:bookmarkEnd w:id="445"/>
      <w:bookmarkEnd w:id="446"/>
    </w:p>
    <w:p w14:paraId="3D5584BE" w14:textId="192935A6" w:rsidR="00CD585D" w:rsidRPr="0093004C" w:rsidRDefault="00CD585D" w:rsidP="00CD585D">
      <w:r w:rsidRPr="0093004C">
        <w:t xml:space="preserve">To support </w:t>
      </w:r>
      <w:r w:rsidR="002D72AC">
        <w:rPr>
          <w:rFonts w:hint="eastAsia"/>
          <w:lang w:eastAsia="zh-CN"/>
        </w:rPr>
        <w:t xml:space="preserve">5G ProSe Layer-3 </w:t>
      </w:r>
      <w:r w:rsidRPr="0093004C">
        <w:t xml:space="preserve">Remote UE services with end-to-end confidentiality and IP address preservation requirements, the </w:t>
      </w:r>
      <w:r w:rsidR="00E133EC">
        <w:rPr>
          <w:lang w:eastAsia="zh-CN"/>
        </w:rPr>
        <w:t>5G</w:t>
      </w:r>
      <w:r w:rsidR="00E133EC" w:rsidRPr="0093004C">
        <w:rPr>
          <w:noProof/>
        </w:rPr>
        <w:t xml:space="preserve"> </w:t>
      </w:r>
      <w:r w:rsidR="00E133EC">
        <w:rPr>
          <w:noProof/>
        </w:rPr>
        <w:t xml:space="preserve">ProSe </w:t>
      </w:r>
      <w:r w:rsidRPr="0093004C">
        <w:t xml:space="preserve">Layer-3 UE-to-Network Relay with N3IWF shall provide access to the 5GC for the </w:t>
      </w:r>
      <w:r w:rsidR="000A49D8">
        <w:rPr>
          <w:rFonts w:hint="eastAsia"/>
          <w:lang w:eastAsia="zh-CN"/>
        </w:rPr>
        <w:t xml:space="preserve">5G ProSe Layer-3 </w:t>
      </w:r>
      <w:r w:rsidRPr="0093004C">
        <w:t xml:space="preserve">Remote UE via N3IWF using the features defined in clause 4.2.8 of </w:t>
      </w:r>
      <w:r w:rsidR="00395A71" w:rsidRPr="0093004C">
        <w:t>TS</w:t>
      </w:r>
      <w:r w:rsidR="00395A71">
        <w:t> </w:t>
      </w:r>
      <w:r w:rsidR="00395A71" w:rsidRPr="0093004C">
        <w:t>23.501</w:t>
      </w:r>
      <w:r w:rsidR="00395A71">
        <w:t> </w:t>
      </w:r>
      <w:r w:rsidR="00395A71" w:rsidRPr="0093004C">
        <w:t>[</w:t>
      </w:r>
      <w:r w:rsidRPr="0093004C">
        <w:t>4].</w:t>
      </w:r>
    </w:p>
    <w:p w14:paraId="14D24CB6" w14:textId="2BEFF4BD" w:rsidR="00CD585D" w:rsidRPr="0093004C" w:rsidRDefault="00A62A42" w:rsidP="0093004C">
      <w:r>
        <w:rPr>
          <w:lang w:eastAsia="zh-CN"/>
        </w:rPr>
        <w:t>5G</w:t>
      </w:r>
      <w:r w:rsidRPr="0093004C">
        <w:rPr>
          <w:noProof/>
        </w:rPr>
        <w:t xml:space="preserve"> </w:t>
      </w:r>
      <w:r>
        <w:rPr>
          <w:noProof/>
        </w:rPr>
        <w:t xml:space="preserve">ProSe </w:t>
      </w:r>
      <w:r w:rsidR="00CD585D" w:rsidRPr="0093004C">
        <w:t xml:space="preserve">Layer-3 UE-to-Network Relay is provisioned with RSC(s) and the corresponding PDU session parameters (e.g. S-NSSAI) to support N3IWF access as part of </w:t>
      </w:r>
      <w:r>
        <w:rPr>
          <w:lang w:eastAsia="zh-CN"/>
        </w:rPr>
        <w:t>5G</w:t>
      </w:r>
      <w:r w:rsidRPr="0093004C">
        <w:rPr>
          <w:noProof/>
        </w:rPr>
        <w:t xml:space="preserve"> </w:t>
      </w:r>
      <w:r>
        <w:rPr>
          <w:noProof/>
        </w:rPr>
        <w:t xml:space="preserve">ProSe </w:t>
      </w:r>
      <w:r w:rsidR="00CD585D" w:rsidRPr="0093004C">
        <w:t xml:space="preserve">Layer-3 UE-to-Network Relay Policy/parameters. When a </w:t>
      </w:r>
      <w:r w:rsidR="00A81AAD">
        <w:rPr>
          <w:rFonts w:hint="eastAsia"/>
          <w:lang w:eastAsia="zh-CN"/>
        </w:rPr>
        <w:t xml:space="preserve">5G ProSe Layer-3 </w:t>
      </w:r>
      <w:r w:rsidR="00CD585D" w:rsidRPr="0093004C">
        <w:t xml:space="preserve">Remote UE connects with the corresponding RSC, the </w:t>
      </w:r>
      <w:r>
        <w:rPr>
          <w:lang w:eastAsia="zh-CN"/>
        </w:rPr>
        <w:t>5G</w:t>
      </w:r>
      <w:r w:rsidRPr="0093004C">
        <w:rPr>
          <w:noProof/>
        </w:rPr>
        <w:t xml:space="preserve"> </w:t>
      </w:r>
      <w:r>
        <w:rPr>
          <w:noProof/>
        </w:rPr>
        <w:t xml:space="preserve">ProSe </w:t>
      </w:r>
      <w:r w:rsidR="00CD585D" w:rsidRPr="0093004C">
        <w:t>Layer-3 UE-to-Network Relay determines the corresponding PDU session parameters based on the requested RSC.</w:t>
      </w:r>
    </w:p>
    <w:p w14:paraId="62D593DE" w14:textId="3B30604B" w:rsidR="00CD585D" w:rsidRPr="0093004C" w:rsidRDefault="00CD585D" w:rsidP="00CD585D">
      <w:pPr>
        <w:pStyle w:val="NO"/>
      </w:pPr>
      <w:r w:rsidRPr="0093004C">
        <w:t>NOTE:</w:t>
      </w:r>
      <w:r w:rsidRPr="0093004C">
        <w:tab/>
        <w:t xml:space="preserve">The </w:t>
      </w:r>
      <w:r w:rsidR="00A62A42">
        <w:rPr>
          <w:lang w:eastAsia="zh-CN"/>
        </w:rPr>
        <w:t>5G</w:t>
      </w:r>
      <w:r w:rsidR="00A62A42" w:rsidRPr="0093004C">
        <w:rPr>
          <w:noProof/>
        </w:rPr>
        <w:t xml:space="preserve"> </w:t>
      </w:r>
      <w:r w:rsidR="00A62A42">
        <w:rPr>
          <w:noProof/>
        </w:rPr>
        <w:t xml:space="preserve">ProSe </w:t>
      </w:r>
      <w:r w:rsidRPr="0093004C">
        <w:t>Layer-3 UE-to-Network Relay only includes a RSC in discovery message when the corresponding PDU session parameters (e.g. S-NSSAI) are authorized to be used in the accessed network.</w:t>
      </w:r>
    </w:p>
    <w:p w14:paraId="4B0CB5BB" w14:textId="70C06A62" w:rsidR="00CD585D" w:rsidRPr="0093004C" w:rsidRDefault="005F3841" w:rsidP="00CD585D">
      <w:r>
        <w:rPr>
          <w:rFonts w:eastAsia="DengXian"/>
        </w:rPr>
        <w:t>The 5G ProSe Layer-3 Remote UE selects N3IWF as specified in clause 6.5.1.2.2</w:t>
      </w:r>
      <w:r w:rsidR="00CD585D" w:rsidRPr="0093004C">
        <w:t xml:space="preserve">. </w:t>
      </w:r>
      <w:r>
        <w:rPr>
          <w:rFonts w:eastAsia="DengXian"/>
        </w:rPr>
        <w:t>The</w:t>
      </w:r>
      <w:r w:rsidRPr="0093004C">
        <w:t xml:space="preserve"> </w:t>
      </w:r>
      <w:r>
        <w:rPr>
          <w:lang w:val="en-US"/>
        </w:rPr>
        <w:t>s</w:t>
      </w:r>
      <w:r w:rsidR="00CD585D" w:rsidRPr="0093004C">
        <w:t xml:space="preserve">election of N3IWF follows the regulatory rules of the country where it is located, and when required by the regulations the </w:t>
      </w:r>
      <w:r w:rsidR="002E5BAE">
        <w:rPr>
          <w:rFonts w:hint="eastAsia"/>
          <w:lang w:eastAsia="zh-CN"/>
        </w:rPr>
        <w:t xml:space="preserve">5G ProSe Layer-3 </w:t>
      </w:r>
      <w:r w:rsidR="00CD585D" w:rsidRPr="0093004C">
        <w:t>Remote UE only selects a N3IWF within the local country. QoS differentiation can be provided on per-IPsec Child Security Association basis and the details are provided in clause</w:t>
      </w:r>
      <w:r w:rsidR="003F3BF8" w:rsidRPr="0093004C">
        <w:rPr>
          <w:lang w:eastAsia="zh-CN"/>
        </w:rPr>
        <w:t> </w:t>
      </w:r>
      <w:r w:rsidR="00CD585D" w:rsidRPr="0093004C">
        <w:t>5.</w:t>
      </w:r>
      <w:r w:rsidR="0092498C">
        <w:t>6</w:t>
      </w:r>
      <w:r w:rsidR="00CD585D" w:rsidRPr="0093004C">
        <w:t>.2.2</w:t>
      </w:r>
      <w:r w:rsidR="0093004C" w:rsidRPr="0093004C">
        <w:t>.</w:t>
      </w:r>
    </w:p>
    <w:p w14:paraId="177F3F63" w14:textId="5A4FC4B9" w:rsidR="008C47BE" w:rsidRDefault="00CD585D" w:rsidP="00CD585D">
      <w:r w:rsidRPr="0093004C">
        <w:t xml:space="preserve">The 5GC to which the </w:t>
      </w:r>
      <w:r w:rsidR="00A62A42">
        <w:rPr>
          <w:lang w:eastAsia="zh-CN"/>
        </w:rPr>
        <w:t>5G</w:t>
      </w:r>
      <w:r w:rsidR="00A62A42" w:rsidRPr="0093004C">
        <w:rPr>
          <w:noProof/>
        </w:rPr>
        <w:t xml:space="preserve"> </w:t>
      </w:r>
      <w:r w:rsidR="00A62A42">
        <w:rPr>
          <w:noProof/>
        </w:rPr>
        <w:t xml:space="preserve">ProSe </w:t>
      </w:r>
      <w:r w:rsidRPr="0093004C">
        <w:t xml:space="preserve">Layer-3 UE-to-Network Relay registers and the 5GC to which the </w:t>
      </w:r>
      <w:r w:rsidR="00A96490">
        <w:rPr>
          <w:lang w:eastAsia="zh-CN"/>
        </w:rPr>
        <w:t>5G</w:t>
      </w:r>
      <w:r w:rsidR="00A96490" w:rsidRPr="0093004C">
        <w:rPr>
          <w:noProof/>
        </w:rPr>
        <w:t xml:space="preserve"> </w:t>
      </w:r>
      <w:r w:rsidR="00A96490">
        <w:rPr>
          <w:noProof/>
        </w:rPr>
        <w:t xml:space="preserve">ProSe </w:t>
      </w:r>
      <w:r w:rsidR="00A03B1E">
        <w:rPr>
          <w:rFonts w:hint="eastAsia"/>
          <w:noProof/>
          <w:lang w:eastAsia="zh-CN"/>
        </w:rPr>
        <w:t xml:space="preserve">Layer-3 </w:t>
      </w:r>
      <w:r w:rsidRPr="0093004C">
        <w:t>Remote UE registers may be in the same PLMN or different PLMN.</w:t>
      </w:r>
    </w:p>
    <w:p w14:paraId="7B14DD76" w14:textId="20BE2A9D" w:rsidR="005509FB" w:rsidRDefault="005509FB" w:rsidP="005509FB">
      <w:pPr>
        <w:pStyle w:val="Heading4"/>
      </w:pPr>
      <w:bookmarkStart w:id="447" w:name="_Toc81547945"/>
      <w:r>
        <w:rPr>
          <w:lang w:eastAsia="zh-CN"/>
        </w:rPr>
        <w:t>5.4.1.</w:t>
      </w:r>
      <w:r w:rsidR="008D33D1">
        <w:rPr>
          <w:lang w:eastAsia="zh-CN"/>
        </w:rPr>
        <w:t>3</w:t>
      </w:r>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447"/>
    </w:p>
    <w:p w14:paraId="6A80EBEE" w14:textId="77777777" w:rsidR="005509FB" w:rsidRPr="00DA06E8" w:rsidRDefault="005509FB" w:rsidP="005509FB">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p>
    <w:p w14:paraId="6EE7F13C" w14:textId="77777777" w:rsidR="005509FB" w:rsidRDefault="005509FB" w:rsidP="005509FB">
      <w:pPr>
        <w:pStyle w:val="B1"/>
      </w:pPr>
      <w:r w:rsidRPr="00DA06E8">
        <w:lastRenderedPageBreak/>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p>
    <w:p w14:paraId="531E7A97" w14:textId="77777777" w:rsidR="005509FB" w:rsidRDefault="005509FB" w:rsidP="005509FB">
      <w:pPr>
        <w:pStyle w:val="B1"/>
      </w:pPr>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p>
    <w:p w14:paraId="5351CCFE" w14:textId="77777777" w:rsidR="005509FB" w:rsidRDefault="005509FB" w:rsidP="005509FB">
      <w:pPr>
        <w:pStyle w:val="NO"/>
      </w:pPr>
      <w:r>
        <w:t>NOTE 1:</w:t>
      </w:r>
      <w:r>
        <w:tab/>
        <w:t>If Local Breakout configuration is supported for relay connectivity, the dedicated DNN needs to be well-known DNN to allow seamless operation across various operators' networks.</w:t>
      </w:r>
    </w:p>
    <w:p w14:paraId="043219D3" w14:textId="77777777" w:rsidR="005509FB" w:rsidRDefault="005509FB" w:rsidP="005509FB">
      <w:pPr>
        <w:pStyle w:val="B1"/>
      </w:pPr>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SimSun"/>
        </w:rPr>
        <w:t>in clause</w:t>
      </w:r>
      <w:r w:rsidRPr="00FA583A">
        <w:rPr>
          <w:rFonts w:eastAsia="SimSun"/>
          <w:noProof/>
        </w:rPr>
        <w:t> </w:t>
      </w:r>
      <w:r w:rsidRPr="00FA583A">
        <w:rPr>
          <w:lang w:eastAsia="zh-CN"/>
        </w:rPr>
        <w:t>6.1.1.2 of</w:t>
      </w:r>
      <w:r w:rsidRPr="00FA583A">
        <w:t xml:space="preserve"> TS 23.503 [9].</w:t>
      </w:r>
    </w:p>
    <w:p w14:paraId="11155633" w14:textId="77777777" w:rsidR="005509FB" w:rsidRDefault="005509FB" w:rsidP="005509FB">
      <w:pPr>
        <w:pStyle w:val="B1"/>
      </w:pPr>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p>
    <w:p w14:paraId="7A988BE2" w14:textId="77777777" w:rsidR="005509FB" w:rsidRPr="0093004C" w:rsidRDefault="005509FB" w:rsidP="005509FB">
      <w:r>
        <w:rPr>
          <w:lang w:eastAsia="zh-CN"/>
        </w:rPr>
        <w:t>Session binding</w:t>
      </w:r>
      <w:r w:rsidRPr="0093004C">
        <w:t xml:space="preserve"> defined in </w:t>
      </w:r>
      <w:r w:rsidRPr="0093004C">
        <w:rPr>
          <w:lang w:eastAsia="zh-CN"/>
        </w:rPr>
        <w:t>clause </w:t>
      </w:r>
      <w:r w:rsidRPr="00F70B61">
        <w:t>6.1.3.2.2</w:t>
      </w:r>
      <w:r w:rsidRPr="0093004C">
        <w:rPr>
          <w:lang w:eastAsia="zh-CN"/>
        </w:rPr>
        <w:t xml:space="preserve"> of TS</w:t>
      </w:r>
      <w:r>
        <w:rPr>
          <w:lang w:eastAsia="zh-CN"/>
        </w:rPr>
        <w:t> </w:t>
      </w:r>
      <w:r w:rsidRPr="0093004C">
        <w:rPr>
          <w:lang w:eastAsia="zh-CN"/>
        </w:rPr>
        <w:t>23.50</w:t>
      </w:r>
      <w:r>
        <w:rPr>
          <w:lang w:eastAsia="zh-CN"/>
        </w:rPr>
        <w:t>3 </w:t>
      </w:r>
      <w:r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p>
    <w:p w14:paraId="493B677E" w14:textId="77777777" w:rsidR="005509FB" w:rsidRDefault="005509FB" w:rsidP="005509FB">
      <w:pPr>
        <w:pStyle w:val="B1"/>
      </w:pPr>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identity for session binding for this PDU Session.</w:t>
      </w:r>
    </w:p>
    <w:p w14:paraId="06FE3980" w14:textId="77777777" w:rsidR="005509FB" w:rsidRDefault="005509FB" w:rsidP="005509FB">
      <w:pPr>
        <w:pStyle w:val="NO"/>
      </w:pPr>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identity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identity provided by the AF (i.e. 5G ProSe </w:t>
      </w:r>
      <w:r w:rsidRPr="002C13B6">
        <w:rPr>
          <w:rFonts w:hint="eastAsia"/>
          <w:lang w:eastAsia="zh-CN"/>
        </w:rPr>
        <w:t xml:space="preserve">Layer-3 </w:t>
      </w:r>
      <w:r>
        <w:t>Remote UE Identity) can be different, while the binding with the PDU Session is valid.</w:t>
      </w:r>
    </w:p>
    <w:p w14:paraId="3C8F4915" w14:textId="61F0861D" w:rsidR="005509FB" w:rsidRPr="005509FB" w:rsidRDefault="005509FB" w:rsidP="007A44C1">
      <w:pPr>
        <w:pStyle w:val="EditorsNote"/>
        <w:rPr>
          <w:rFonts w:eastAsia="Malgun Gothic"/>
          <w:lang w:eastAsia="ko-KR"/>
        </w:rPr>
      </w:pPr>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p>
    <w:p w14:paraId="24DBC8FF" w14:textId="76AA46E5" w:rsidR="006629C1" w:rsidRPr="0093004C" w:rsidRDefault="006629C1" w:rsidP="006629C1">
      <w:pPr>
        <w:pStyle w:val="Heading3"/>
      </w:pPr>
      <w:bookmarkStart w:id="448" w:name="_Toc69883505"/>
      <w:bookmarkStart w:id="449" w:name="_Toc73625518"/>
      <w:bookmarkStart w:id="450" w:name="_Toc81547946"/>
      <w:r w:rsidRPr="0093004C">
        <w:t>5.4.2</w:t>
      </w:r>
      <w:r w:rsidRPr="0093004C">
        <w:tab/>
      </w:r>
      <w:r w:rsidR="009E2ED1">
        <w:rPr>
          <w:lang w:eastAsia="zh-CN"/>
        </w:rPr>
        <w:t>5G</w:t>
      </w:r>
      <w:r w:rsidR="009E2ED1" w:rsidRPr="0093004C">
        <w:rPr>
          <w:noProof/>
        </w:rPr>
        <w:t xml:space="preserve"> </w:t>
      </w:r>
      <w:r w:rsidR="009E2ED1">
        <w:rPr>
          <w:noProof/>
        </w:rPr>
        <w:t xml:space="preserve">ProSe </w:t>
      </w:r>
      <w:r w:rsidRPr="0093004C">
        <w:t>Layer-2 UE-to-Network Relay</w:t>
      </w:r>
      <w:bookmarkEnd w:id="448"/>
      <w:bookmarkEnd w:id="449"/>
      <w:bookmarkEnd w:id="450"/>
    </w:p>
    <w:p w14:paraId="1EBAAAC4" w14:textId="580D246F" w:rsidR="006629C1" w:rsidRPr="0093004C" w:rsidRDefault="006629C1" w:rsidP="006629C1">
      <w:r w:rsidRPr="0093004C">
        <w:t xml:space="preserve">The </w:t>
      </w:r>
      <w:r w:rsidR="009E2ED1">
        <w:rPr>
          <w:lang w:eastAsia="zh-CN"/>
        </w:rPr>
        <w:t>5G</w:t>
      </w:r>
      <w:r w:rsidR="009E2ED1" w:rsidRPr="0093004C">
        <w:rPr>
          <w:noProof/>
        </w:rPr>
        <w:t xml:space="preserve"> </w:t>
      </w:r>
      <w:r w:rsidR="009E2ED1">
        <w:rPr>
          <w:noProof/>
        </w:rPr>
        <w:t xml:space="preserve">ProSe </w:t>
      </w:r>
      <w:r w:rsidRPr="0093004C">
        <w:t>L</w:t>
      </w:r>
      <w:r w:rsidR="00AB5005" w:rsidRPr="0093004C">
        <w:t>ayer-</w:t>
      </w:r>
      <w:r w:rsidRPr="0093004C">
        <w:t>2 UE-to-Network Relay provides forwarding functionality that can relay any type of traffic over the PC5 link.</w:t>
      </w:r>
    </w:p>
    <w:p w14:paraId="7A35E9A8" w14:textId="595A3484" w:rsidR="006629C1" w:rsidRPr="0093004C" w:rsidRDefault="006629C1" w:rsidP="006629C1">
      <w:r w:rsidRPr="0093004C">
        <w:t xml:space="preserve">The </w:t>
      </w:r>
      <w:r w:rsidR="00CB2DB6">
        <w:rPr>
          <w:lang w:eastAsia="zh-CN"/>
        </w:rPr>
        <w:t>5G</w:t>
      </w:r>
      <w:r w:rsidR="00CB2DB6" w:rsidRPr="0093004C">
        <w:rPr>
          <w:noProof/>
        </w:rPr>
        <w:t xml:space="preserve"> </w:t>
      </w:r>
      <w:r w:rsidR="00CB2DB6">
        <w:rPr>
          <w:noProof/>
        </w:rPr>
        <w:t xml:space="preserve">ProSe </w:t>
      </w:r>
      <w:r w:rsidRPr="0093004C">
        <w:t>L</w:t>
      </w:r>
      <w:r w:rsidR="00996FCA" w:rsidRPr="0093004C">
        <w:t>ayer-</w:t>
      </w:r>
      <w:r w:rsidRPr="0093004C">
        <w:t>2 UE-to-Network Relay provides the functionality to support connectivity to the 5GS for</w:t>
      </w:r>
      <w:r w:rsidR="00B85424">
        <w:rPr>
          <w:rFonts w:hint="eastAsia"/>
          <w:lang w:eastAsia="zh-CN"/>
        </w:rPr>
        <w:t xml:space="preserve"> 5G ProSe Layer-2</w:t>
      </w:r>
      <w:r w:rsidRPr="0093004C">
        <w:t xml:space="preserve"> Remote UEs. A UE is considered to be a </w:t>
      </w:r>
      <w:r w:rsidR="00CB2DB6">
        <w:rPr>
          <w:lang w:eastAsia="zh-CN"/>
        </w:rPr>
        <w:t>5G</w:t>
      </w:r>
      <w:r w:rsidR="00CB2DB6" w:rsidRPr="0093004C">
        <w:rPr>
          <w:noProof/>
        </w:rPr>
        <w:t xml:space="preserve"> </w:t>
      </w:r>
      <w:r w:rsidR="00CB2DB6">
        <w:rPr>
          <w:noProof/>
        </w:rPr>
        <w:t>ProSe</w:t>
      </w:r>
      <w:r w:rsidR="004D7C5B" w:rsidRPr="004D7C5B">
        <w:rPr>
          <w:rFonts w:hint="eastAsia"/>
          <w:noProof/>
          <w:lang w:eastAsia="zh-CN"/>
        </w:rPr>
        <w:t xml:space="preserve"> </w:t>
      </w:r>
      <w:r w:rsidR="004D7C5B">
        <w:rPr>
          <w:rFonts w:hint="eastAsia"/>
          <w:noProof/>
          <w:lang w:eastAsia="zh-CN"/>
        </w:rPr>
        <w:t>Layer-2</w:t>
      </w:r>
      <w:r w:rsidR="00CB2DB6">
        <w:rPr>
          <w:noProof/>
        </w:rPr>
        <w:t xml:space="preserve"> </w:t>
      </w:r>
      <w:r w:rsidRPr="0093004C">
        <w:t xml:space="preserve">Remote UE if it has successfully established a PC5 link to the </w:t>
      </w:r>
      <w:r w:rsidR="00CB2DB6">
        <w:rPr>
          <w:lang w:eastAsia="zh-CN"/>
        </w:rPr>
        <w:t>5G</w:t>
      </w:r>
      <w:r w:rsidR="00CB2DB6" w:rsidRPr="0093004C">
        <w:rPr>
          <w:noProof/>
        </w:rPr>
        <w:t xml:space="preserve"> </w:t>
      </w:r>
      <w:r w:rsidR="00CB2DB6">
        <w:rPr>
          <w:noProof/>
        </w:rPr>
        <w:t xml:space="preserve">ProSe </w:t>
      </w:r>
      <w:r w:rsidRPr="0093004C">
        <w:t>L</w:t>
      </w:r>
      <w:r w:rsidR="00AB5005" w:rsidRPr="0093004C">
        <w:t>ayer-</w:t>
      </w:r>
      <w:r w:rsidRPr="0093004C">
        <w:t xml:space="preserve">2 UE-to-Network Relay. A </w:t>
      </w:r>
      <w:r w:rsidR="00CB2DB6">
        <w:rPr>
          <w:lang w:eastAsia="zh-CN"/>
        </w:rPr>
        <w:t>5G</w:t>
      </w:r>
      <w:r w:rsidR="00CB2DB6" w:rsidRPr="0093004C">
        <w:rPr>
          <w:noProof/>
        </w:rPr>
        <w:t xml:space="preserve"> </w:t>
      </w:r>
      <w:r w:rsidR="00CB2DB6">
        <w:rPr>
          <w:noProof/>
        </w:rPr>
        <w:t xml:space="preserve">ProSe </w:t>
      </w:r>
      <w:r w:rsidR="009464B6">
        <w:rPr>
          <w:rFonts w:hint="eastAsia"/>
          <w:noProof/>
          <w:lang w:eastAsia="zh-CN"/>
        </w:rPr>
        <w:t>Layer-2</w:t>
      </w:r>
      <w:r w:rsidR="0089250F">
        <w:rPr>
          <w:noProof/>
          <w:lang w:eastAsia="zh-CN"/>
        </w:rPr>
        <w:t xml:space="preserve"> </w:t>
      </w:r>
      <w:r w:rsidRPr="0093004C">
        <w:t>Remote UE can be located within NG-RAN coverage or outside of NG-RAN coverage.</w:t>
      </w:r>
    </w:p>
    <w:p w14:paraId="0151C4AD" w14:textId="0984F5A9" w:rsidR="006629C1" w:rsidRPr="0093004C" w:rsidRDefault="006629C1" w:rsidP="0093004C">
      <w:r w:rsidRPr="0093004C">
        <w:t xml:space="preserve">For </w:t>
      </w:r>
      <w:r w:rsidR="00EE1F39">
        <w:rPr>
          <w:rFonts w:hint="eastAsia"/>
          <w:lang w:eastAsia="zh-CN"/>
        </w:rPr>
        <w:t xml:space="preserve">5G ProSe UE-to-Network </w:t>
      </w:r>
      <w:r w:rsidRPr="0093004C">
        <w:t xml:space="preserve">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123C515A" w:rsidR="006629C1" w:rsidRPr="0093004C" w:rsidRDefault="006629C1" w:rsidP="0093004C">
      <w:r w:rsidRPr="0093004C">
        <w:t xml:space="preserve">For PLMN selection and relay selection in the </w:t>
      </w:r>
      <w:r w:rsidR="00CB2DB6">
        <w:rPr>
          <w:lang w:eastAsia="zh-CN"/>
        </w:rPr>
        <w:t>5G</w:t>
      </w:r>
      <w:r w:rsidR="00CB2DB6" w:rsidRPr="0093004C">
        <w:rPr>
          <w:noProof/>
        </w:rPr>
        <w:t xml:space="preserve"> </w:t>
      </w:r>
      <w:r w:rsidR="00CB2DB6">
        <w:rPr>
          <w:noProof/>
        </w:rPr>
        <w:t xml:space="preserve">ProSe </w:t>
      </w:r>
      <w:r w:rsidR="00735B9F">
        <w:rPr>
          <w:rFonts w:hint="eastAsia"/>
          <w:noProof/>
          <w:lang w:eastAsia="zh-CN"/>
        </w:rPr>
        <w:t xml:space="preserve">Layer-2 </w:t>
      </w:r>
      <w:r w:rsidR="00735B9F">
        <w:rPr>
          <w:rFonts w:hint="eastAsia"/>
          <w:lang w:eastAsia="zh-CN"/>
        </w:rPr>
        <w:t>R</w:t>
      </w:r>
      <w:r w:rsidRPr="0093004C">
        <w:t>emote UE:</w:t>
      </w:r>
    </w:p>
    <w:p w14:paraId="28D06B3F" w14:textId="78983138"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 xml:space="preserve">ProSe </w:t>
      </w:r>
      <w:r w:rsidR="00CF3896">
        <w:rPr>
          <w:rFonts w:hint="eastAsia"/>
          <w:noProof/>
          <w:lang w:eastAsia="zh-CN"/>
        </w:rPr>
        <w:t xml:space="preserve">Layer-2 </w:t>
      </w:r>
      <w:r w:rsidRPr="0093004C">
        <w:t xml:space="preserve">Remote UE checks whether the </w:t>
      </w:r>
      <w:r w:rsidR="002E5FAB">
        <w:rPr>
          <w:rFonts w:hint="eastAsia"/>
          <w:lang w:eastAsia="zh-CN"/>
        </w:rPr>
        <w:t xml:space="preserve">5G ProSe Layer-2 UE-to-Network </w:t>
      </w:r>
      <w:r w:rsidRPr="0093004C">
        <w:t>Relay</w:t>
      </w:r>
      <w:r>
        <w:t>'</w:t>
      </w:r>
      <w:r w:rsidRPr="0093004C">
        <w:t>s PLMN is authorized for relay, and only the authorized PLMNs are the available PLMNs for NAS PLMN selection;</w:t>
      </w:r>
    </w:p>
    <w:p w14:paraId="7BD03091" w14:textId="2F09A830" w:rsidR="0093004C" w:rsidRPr="0093004C" w:rsidRDefault="0093004C" w:rsidP="0093004C">
      <w:pPr>
        <w:pStyle w:val="B1"/>
      </w:pPr>
      <w:r w:rsidRPr="0093004C">
        <w:t>-</w:t>
      </w:r>
      <w:r w:rsidRPr="0093004C">
        <w:tab/>
        <w:t xml:space="preserve">The </w:t>
      </w:r>
      <w:r w:rsidR="0097375E">
        <w:rPr>
          <w:lang w:eastAsia="zh-CN"/>
        </w:rPr>
        <w:t>5G</w:t>
      </w:r>
      <w:r w:rsidR="0097375E" w:rsidRPr="0093004C">
        <w:rPr>
          <w:noProof/>
        </w:rPr>
        <w:t xml:space="preserve"> </w:t>
      </w:r>
      <w:r w:rsidR="0097375E">
        <w:rPr>
          <w:noProof/>
        </w:rPr>
        <w:t>ProSe</w:t>
      </w:r>
      <w:r w:rsidR="008D2616" w:rsidRPr="008D2616">
        <w:rPr>
          <w:rFonts w:hint="eastAsia"/>
          <w:lang w:eastAsia="zh-CN"/>
        </w:rPr>
        <w:t xml:space="preserve"> </w:t>
      </w:r>
      <w:r w:rsidR="008D2616">
        <w:rPr>
          <w:rFonts w:hint="eastAsia"/>
          <w:lang w:eastAsia="zh-CN"/>
        </w:rPr>
        <w:t>Layer-2</w:t>
      </w:r>
      <w:r w:rsidR="0097375E">
        <w:rPr>
          <w:noProof/>
        </w:rPr>
        <w:t xml:space="preserve"> </w:t>
      </w:r>
      <w:r w:rsidRPr="0093004C">
        <w:t xml:space="preserve">Remote UE selects the </w:t>
      </w:r>
      <w:r w:rsidR="00BA3D51">
        <w:rPr>
          <w:rFonts w:hint="eastAsia"/>
          <w:lang w:eastAsia="zh-CN"/>
        </w:rPr>
        <w:t>5G ProSe Layer-2 UE-to-Network R</w:t>
      </w:r>
      <w:r w:rsidRPr="0093004C">
        <w:t>elay based on the selected PLMN by NAS layer.</w:t>
      </w:r>
    </w:p>
    <w:p w14:paraId="11AEC656" w14:textId="2085FFA6" w:rsidR="00A310C6" w:rsidRDefault="00A310C6" w:rsidP="00A310C6">
      <w:pPr>
        <w:pStyle w:val="Heading3"/>
        <w:rPr>
          <w:lang w:eastAsia="zh-CN"/>
        </w:rPr>
      </w:pPr>
      <w:bookmarkStart w:id="451" w:name="_Toc66692666"/>
      <w:bookmarkStart w:id="452" w:name="_Toc66701845"/>
      <w:bookmarkStart w:id="453" w:name="_Toc69883507"/>
      <w:bookmarkStart w:id="454" w:name="_Toc73625519"/>
      <w:bookmarkStart w:id="455" w:name="_Toc81547947"/>
      <w:r w:rsidRPr="00454FBC">
        <w:t>5.</w:t>
      </w:r>
      <w:r>
        <w:t>4.</w:t>
      </w:r>
      <w:r w:rsidR="00CE6410">
        <w:t>3</w:t>
      </w:r>
      <w:r w:rsidRPr="00454FBC">
        <w:tab/>
      </w:r>
      <w:r w:rsidRPr="00454FBC">
        <w:rPr>
          <w:lang w:eastAsia="zh-CN"/>
        </w:rPr>
        <w:t>Mobility Restrictions for 5G ProSe UE-to-Network Relay</w:t>
      </w:r>
      <w:bookmarkEnd w:id="455"/>
    </w:p>
    <w:p w14:paraId="78FB7F52" w14:textId="77777777" w:rsidR="00A310C6" w:rsidRDefault="00A310C6" w:rsidP="00A310C6">
      <w:pPr>
        <w:rPr>
          <w:lang w:eastAsia="zh-CN"/>
        </w:rPr>
      </w:pPr>
      <w:r w:rsidRPr="00216FFF">
        <w:rPr>
          <w:rFonts w:hint="eastAsia"/>
          <w:lang w:eastAsia="zh-CN"/>
        </w:rPr>
        <w:t>T</w:t>
      </w:r>
      <w:r w:rsidRPr="00216FFF">
        <w:rPr>
          <w:lang w:eastAsia="zh-CN"/>
        </w:rPr>
        <w:t xml:space="preserve">he </w:t>
      </w:r>
      <w:r>
        <w:rPr>
          <w:lang w:eastAsia="zh-CN"/>
        </w:rPr>
        <w:t xml:space="preserve">handling of </w:t>
      </w:r>
      <w:r w:rsidRPr="00216FFF">
        <w:rPr>
          <w:lang w:eastAsia="zh-CN"/>
        </w:rPr>
        <w:t xml:space="preserve">Mobility Restrictions </w:t>
      </w:r>
      <w:r w:rsidRPr="00454FBC">
        <w:rPr>
          <w:lang w:eastAsia="zh-CN"/>
        </w:rPr>
        <w:t>for 5G ProSe UE-to-Network Relay case follow</w:t>
      </w:r>
      <w:r>
        <w:rPr>
          <w:lang w:eastAsia="zh-CN"/>
        </w:rPr>
        <w:t>s</w:t>
      </w:r>
      <w:r w:rsidRPr="00454FBC">
        <w:rPr>
          <w:lang w:eastAsia="zh-CN"/>
        </w:rPr>
        <w:t xml:space="preserve"> the principles as specified in </w:t>
      </w:r>
      <w:r w:rsidRPr="00454FBC">
        <w:t>clause 5.3.4.1 of TS 23.501 [4]</w:t>
      </w:r>
      <w:r w:rsidRPr="00454FBC">
        <w:rPr>
          <w:lang w:eastAsia="zh-CN"/>
        </w:rPr>
        <w:t xml:space="preserve"> with the following additions:</w:t>
      </w:r>
    </w:p>
    <w:p w14:paraId="635061D3" w14:textId="77777777" w:rsidR="00A310C6" w:rsidRDefault="00A310C6" w:rsidP="00A310C6">
      <w:r w:rsidRPr="00454FBC">
        <w:t>Forbidden Area:</w:t>
      </w:r>
    </w:p>
    <w:p w14:paraId="1DC5D15E" w14:textId="77777777" w:rsidR="00A310C6" w:rsidRDefault="00A310C6" w:rsidP="00A310C6">
      <w:pPr>
        <w:pStyle w:val="B1"/>
      </w:pPr>
      <w:r w:rsidRPr="00A7799E">
        <w:t>-</w:t>
      </w:r>
      <w:r w:rsidRPr="00A7799E">
        <w:tab/>
      </w:r>
      <w:r w:rsidRPr="001F6598">
        <w:rPr>
          <w:lang w:eastAsia="zh-CN"/>
        </w:rPr>
        <w:t>In a Forbidden Area, a 5G ProSe UE-to-Network Relay and a 5G ProSe Remote UE shall follow the principles of a UE in limited-service state as</w:t>
      </w:r>
      <w:r w:rsidRPr="00454FBC">
        <w:rPr>
          <w:lang w:eastAsia="zh-CN"/>
        </w:rPr>
        <w:t xml:space="preserve"> specified in clause</w:t>
      </w:r>
      <w:r w:rsidRPr="00454FBC">
        <w:t> </w:t>
      </w:r>
      <w:r w:rsidRPr="00454FBC">
        <w:rPr>
          <w:lang w:eastAsia="zh-CN"/>
        </w:rPr>
        <w:t>5.9</w:t>
      </w:r>
      <w:r>
        <w:rPr>
          <w:lang w:eastAsia="zh-CN"/>
        </w:rPr>
        <w:t>.</w:t>
      </w:r>
    </w:p>
    <w:p w14:paraId="48FDC456" w14:textId="77777777" w:rsidR="00A310C6" w:rsidRDefault="00A310C6" w:rsidP="007A44C1">
      <w:r w:rsidRPr="00454FBC">
        <w:t>Non-Allowed Area</w:t>
      </w:r>
      <w:r>
        <w:t>:</w:t>
      </w:r>
    </w:p>
    <w:p w14:paraId="4A61F221" w14:textId="77777777" w:rsidR="00A310C6" w:rsidRPr="00FA14AB" w:rsidRDefault="00A310C6" w:rsidP="007A44C1">
      <w:pPr>
        <w:pStyle w:val="EditorsNote"/>
      </w:pPr>
      <w:r w:rsidRPr="00FA14AB">
        <w:lastRenderedPageBreak/>
        <w:t>Editor's note:</w:t>
      </w:r>
      <w:r w:rsidRPr="00FA14AB">
        <w:tab/>
        <w:t>It is FFS on mobility restriction when the 5G ProSe UE-to-Network Relay and 5G ProSe Remote UE locate in Non-allowed area.</w:t>
      </w:r>
    </w:p>
    <w:p w14:paraId="308FDE0B" w14:textId="17D7812D" w:rsidR="008C47BE" w:rsidRPr="0093004C" w:rsidRDefault="008C47BE" w:rsidP="008C47BE">
      <w:pPr>
        <w:pStyle w:val="Heading2"/>
      </w:pPr>
      <w:bookmarkStart w:id="456" w:name="_Toc81547948"/>
      <w:r w:rsidRPr="0093004C">
        <w:t>5.</w:t>
      </w:r>
      <w:r w:rsidR="0075602E">
        <w:t>5</w:t>
      </w:r>
      <w:r w:rsidRPr="0093004C">
        <w:tab/>
        <w:t>IP address allocation</w:t>
      </w:r>
      <w:bookmarkEnd w:id="451"/>
      <w:bookmarkEnd w:id="452"/>
      <w:bookmarkEnd w:id="453"/>
      <w:bookmarkEnd w:id="454"/>
      <w:bookmarkEnd w:id="456"/>
    </w:p>
    <w:p w14:paraId="3E0C7F9E" w14:textId="77777777" w:rsidR="00007344" w:rsidRPr="00B736AE" w:rsidRDefault="00007344" w:rsidP="00007344">
      <w:pPr>
        <w:pStyle w:val="Heading3"/>
        <w:rPr>
          <w:lang w:eastAsia="ko-KR"/>
        </w:rPr>
      </w:pPr>
      <w:bookmarkStart w:id="457" w:name="_Toc81547949"/>
      <w:r w:rsidRPr="00FA14AB">
        <w:rPr>
          <w:rFonts w:hint="eastAsia"/>
          <w:lang w:eastAsia="ko-KR"/>
        </w:rPr>
        <w:t>5</w:t>
      </w:r>
      <w:r w:rsidRPr="00FA14AB">
        <w:rPr>
          <w:lang w:eastAsia="ko-KR"/>
        </w:rPr>
        <w:t>.5.1</w:t>
      </w:r>
      <w:r w:rsidRPr="00FA14AB">
        <w:rPr>
          <w:lang w:eastAsia="ko-KR"/>
        </w:rPr>
        <w:tab/>
        <w:t>General</w:t>
      </w:r>
      <w:bookmarkEnd w:id="457"/>
    </w:p>
    <w:p w14:paraId="4699FA54" w14:textId="48D43CF7" w:rsidR="00007344" w:rsidRDefault="00007344" w:rsidP="007A44C1">
      <w:pPr>
        <w:pStyle w:val="Heading4"/>
      </w:pPr>
      <w:bookmarkStart w:id="458" w:name="_Toc81547950"/>
      <w:r w:rsidRPr="00FA14AB">
        <w:rPr>
          <w:rFonts w:hint="eastAsia"/>
          <w:lang w:eastAsia="ko-KR"/>
        </w:rPr>
        <w:t>5</w:t>
      </w:r>
      <w:r w:rsidRPr="00FA14AB">
        <w:rPr>
          <w:lang w:eastAsia="ko-KR"/>
        </w:rPr>
        <w:t>.5.1.1</w:t>
      </w:r>
      <w:r w:rsidRPr="00FA14AB">
        <w:rPr>
          <w:lang w:eastAsia="ko-KR"/>
        </w:rPr>
        <w:tab/>
      </w:r>
      <w:r w:rsidRPr="00FA14AB">
        <w:t xml:space="preserve">IP address allocation for unicast mode of </w:t>
      </w:r>
      <w:r w:rsidRPr="00FA14AB">
        <w:rPr>
          <w:lang w:eastAsia="zh-CN"/>
        </w:rPr>
        <w:t>5G</w:t>
      </w:r>
      <w:r w:rsidRPr="00FA14AB">
        <w:rPr>
          <w:noProof/>
        </w:rPr>
        <w:t xml:space="preserve"> </w:t>
      </w:r>
      <w:r w:rsidRPr="00FA14AB">
        <w:t>ProSe direct communication</w:t>
      </w:r>
      <w:bookmarkEnd w:id="458"/>
    </w:p>
    <w:p w14:paraId="1A460FF5" w14:textId="66863B33" w:rsidR="008C47BE" w:rsidRPr="0093004C" w:rsidRDefault="008C47BE" w:rsidP="008C47BE">
      <w:r w:rsidRPr="0093004C">
        <w:t xml:space="preserve">For unicast mode of </w:t>
      </w:r>
      <w:r w:rsidR="000E57B3">
        <w:rPr>
          <w:lang w:eastAsia="zh-CN"/>
        </w:rPr>
        <w:t>5G</w:t>
      </w:r>
      <w:r w:rsidR="000E57B3" w:rsidRPr="0093004C">
        <w:rPr>
          <w:noProof/>
        </w:rPr>
        <w:t xml:space="preserve"> </w:t>
      </w:r>
      <w:r w:rsidRPr="0093004C">
        <w:t>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0729ABCD" w:rsidR="008C47BE" w:rsidRPr="0093004C" w:rsidRDefault="008C47BE" w:rsidP="008C47BE">
      <w:pPr>
        <w:pStyle w:val="NO"/>
      </w:pPr>
      <w:r w:rsidRPr="0093004C">
        <w:t>NOTE:</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D7608C" w:rsidRDefault="00D7608C" w:rsidP="007A44C1">
      <w:pPr>
        <w:pStyle w:val="Heading4"/>
      </w:pPr>
      <w:bookmarkStart w:id="459" w:name="_Toc81547951"/>
      <w:r w:rsidRPr="00FA14AB">
        <w:rPr>
          <w:rFonts w:hint="eastAsia"/>
          <w:lang w:eastAsia="ko-KR"/>
        </w:rPr>
        <w:t>5</w:t>
      </w:r>
      <w:r w:rsidRPr="00FA14AB">
        <w:rPr>
          <w:lang w:eastAsia="ko-KR"/>
        </w:rPr>
        <w:t>.5.1.2</w:t>
      </w:r>
      <w:r w:rsidRPr="00FA14AB">
        <w:rPr>
          <w:lang w:eastAsia="ko-KR"/>
        </w:rPr>
        <w:tab/>
      </w:r>
      <w:r w:rsidRPr="00FA14AB">
        <w:t xml:space="preserve">IP address allocation for broadcast and groupcast modes of </w:t>
      </w:r>
      <w:r w:rsidRPr="00FA14AB">
        <w:rPr>
          <w:lang w:eastAsia="zh-CN"/>
        </w:rPr>
        <w:t>5G</w:t>
      </w:r>
      <w:r w:rsidRPr="00FA14AB">
        <w:rPr>
          <w:noProof/>
        </w:rPr>
        <w:t xml:space="preserve"> </w:t>
      </w:r>
      <w:r w:rsidRPr="00FA14AB">
        <w:t>ProSe direct communication</w:t>
      </w:r>
      <w:bookmarkEnd w:id="459"/>
    </w:p>
    <w:p w14:paraId="2CE5D371" w14:textId="765AD9ED" w:rsidR="008C47BE" w:rsidRPr="0093004C" w:rsidRDefault="008C47BE" w:rsidP="008C47BE">
      <w:r w:rsidRPr="0093004C">
        <w:t xml:space="preserve">For broadcast and groupcast modes of </w:t>
      </w:r>
      <w:r w:rsidR="000E57B3">
        <w:rPr>
          <w:lang w:eastAsia="zh-CN"/>
        </w:rPr>
        <w:t>5G</w:t>
      </w:r>
      <w:r w:rsidR="000E57B3" w:rsidRPr="0093004C">
        <w:rPr>
          <w:noProof/>
        </w:rPr>
        <w:t xml:space="preserve"> </w:t>
      </w:r>
      <w:r w:rsidRPr="0093004C">
        <w:t>ProSe direct communication, the following source IP address management applies:</w:t>
      </w:r>
    </w:p>
    <w:p w14:paraId="07ED6D32" w14:textId="40122CFF"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If it is not configured with an address, it uses Dynamic Configuration of IPv4 Link-Local Addresses RFC 3927 [18].</w:t>
      </w:r>
    </w:p>
    <w:p w14:paraId="3A82D428" w14:textId="3023CA3B"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395A71" w:rsidRPr="0093004C">
        <w:t>TS</w:t>
      </w:r>
      <w:r w:rsidR="00395A71">
        <w:t> </w:t>
      </w:r>
      <w:r w:rsidR="00395A71" w:rsidRPr="0093004C">
        <w:t>23.303</w:t>
      </w:r>
      <w:r w:rsidR="00395A71">
        <w:t> </w:t>
      </w:r>
      <w:r w:rsidR="00395A71" w:rsidRPr="0093004C">
        <w:t>[</w:t>
      </w:r>
      <w:r w:rsidRPr="0093004C">
        <w:t>3]. The UE may use this IP address for direct communication without sending Neighbour Solicitation and Neighbour Advertisement message for Duplicate Address Detection.</w:t>
      </w:r>
    </w:p>
    <w:p w14:paraId="4811D6D3" w14:textId="3CB11655" w:rsidR="008C47BE" w:rsidRDefault="008C47BE" w:rsidP="008C47BE">
      <w:pPr>
        <w:pStyle w:val="NO"/>
      </w:pPr>
      <w:r w:rsidRPr="0093004C">
        <w:t>NOTE:</w:t>
      </w:r>
      <w:r w:rsidRPr="0093004C">
        <w:tab/>
        <w:t>The destination IP address management for broadcast and groupcast modes of ProSe direct communication is left to UE implementation.</w:t>
      </w:r>
    </w:p>
    <w:p w14:paraId="4C357183" w14:textId="3E573B9C" w:rsidR="00E646AC" w:rsidRPr="00E646AC" w:rsidRDefault="00E646AC" w:rsidP="007A44C1">
      <w:pPr>
        <w:pStyle w:val="Heading4"/>
      </w:pPr>
      <w:bookmarkStart w:id="460" w:name="_Toc81547952"/>
      <w:r w:rsidRPr="00FA14AB">
        <w:rPr>
          <w:rFonts w:hint="eastAsia"/>
        </w:rPr>
        <w:t>5</w:t>
      </w:r>
      <w:r w:rsidRPr="00FA14AB">
        <w:t>.5.1.3</w:t>
      </w:r>
      <w:r w:rsidRPr="00FA14AB">
        <w:tab/>
        <w:t>IP address allocation for communication with a 5G ProSe Layer-3 ProSe UE-to-Network Relay</w:t>
      </w:r>
      <w:bookmarkEnd w:id="460"/>
    </w:p>
    <w:p w14:paraId="5E37C732" w14:textId="3B0324CF" w:rsidR="00EC1C1F" w:rsidRPr="003C0087" w:rsidRDefault="00EC1C1F" w:rsidP="00EC1C1F">
      <w:r w:rsidRPr="003C0087">
        <w:t xml:space="preserve">For communication with a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w:t>
      </w:r>
      <w:r w:rsidRPr="003C0087">
        <w:rPr>
          <w:noProof/>
        </w:rPr>
        <w:t>ay</w:t>
      </w:r>
      <w:r w:rsidRPr="00395A71">
        <w:rPr>
          <w:noProof/>
        </w:rPr>
        <w:t xml:space="preserve">, </w:t>
      </w:r>
      <w:r w:rsidRPr="0093004C">
        <w:rPr>
          <w:noProof/>
        </w:rPr>
        <w:t xml:space="preserve">the </w:t>
      </w:r>
      <w:r w:rsidRPr="0093004C">
        <w:t>following mechanism for IP address</w:t>
      </w:r>
      <w:r>
        <w:t>/prefix allocation applies:</w:t>
      </w:r>
    </w:p>
    <w:p w14:paraId="1CE1B25E" w14:textId="300D6727" w:rsidR="00EC1C1F" w:rsidRPr="009C4C21" w:rsidRDefault="00EC1C1F" w:rsidP="00EC1C1F">
      <w:pPr>
        <w:pStyle w:val="B1"/>
      </w:pPr>
      <w:r w:rsidRPr="00F53E5D">
        <w:t>-</w:t>
      </w:r>
      <w:r w:rsidRPr="00F53E5D">
        <w:tab/>
        <w:t>The PDU Session Type</w:t>
      </w:r>
      <w:r w:rsidRPr="009C4C21">
        <w:t xml:space="preserve"> used for the relay traffic shall support the IP version used by the</w:t>
      </w:r>
      <w:r w:rsidR="000536B0">
        <w:t xml:space="preserve"> </w:t>
      </w:r>
      <w:r w:rsidR="00C40B31">
        <w:rPr>
          <w:rFonts w:hint="eastAsia"/>
          <w:lang w:eastAsia="zh-CN"/>
        </w:rPr>
        <w:t>5G ProSe Layer-3</w:t>
      </w:r>
      <w:r w:rsidRPr="009C4C21">
        <w:t xml:space="preserve"> Remote UE. If the </w:t>
      </w:r>
      <w:r w:rsidR="00CB3C78">
        <w:rPr>
          <w:rFonts w:hint="eastAsia"/>
          <w:lang w:eastAsia="zh-CN"/>
        </w:rPr>
        <w:t xml:space="preserve">5G ProSe Layer-3 </w:t>
      </w:r>
      <w:r w:rsidRPr="009C4C21">
        <w:t>Remote UE initiates an allocation of IPv4 address or an IPv6 prefix when the requested IP version is not supported in the corresponding PDU Session then IP address/prefix allocation fails.</w:t>
      </w:r>
    </w:p>
    <w:p w14:paraId="19847487" w14:textId="496D9E67" w:rsidR="00EC1C1F" w:rsidRPr="000431FD" w:rsidRDefault="00EC1C1F" w:rsidP="00EC1C1F">
      <w:pPr>
        <w:pStyle w:val="B2"/>
      </w:pPr>
      <w:r w:rsidRPr="000431FD">
        <w:t>a)</w:t>
      </w:r>
      <w:r w:rsidRPr="000431FD">
        <w:tab/>
        <w:t xml:space="preserve">When the </w:t>
      </w:r>
      <w:r w:rsidR="000E57B3">
        <w:rPr>
          <w:lang w:eastAsia="zh-CN"/>
        </w:rPr>
        <w:t>5G</w:t>
      </w:r>
      <w:r w:rsidR="000E57B3" w:rsidRPr="0093004C">
        <w:rPr>
          <w:noProof/>
        </w:rPr>
        <w:t xml:space="preserve"> </w:t>
      </w:r>
      <w:r w:rsidR="000E57B3">
        <w:rPr>
          <w:noProof/>
        </w:rPr>
        <w:t xml:space="preserve">ProSe </w:t>
      </w:r>
      <w:r w:rsidR="00620BF8">
        <w:rPr>
          <w:rFonts w:hint="eastAsia"/>
          <w:noProof/>
          <w:lang w:eastAsia="zh-CN"/>
        </w:rPr>
        <w:t xml:space="preserve">Layer-3 </w:t>
      </w:r>
      <w:r w:rsidRPr="000431FD">
        <w:t>Remote UE uses IPv4 to access the external DN:</w:t>
      </w:r>
    </w:p>
    <w:p w14:paraId="09771140" w14:textId="331B175B" w:rsidR="00EC1C1F" w:rsidRPr="003C0087" w:rsidRDefault="00EC1C1F" w:rsidP="00EC1C1F">
      <w:pPr>
        <w:pStyle w:val="B3"/>
      </w:pPr>
      <w:r w:rsidRPr="002179FC">
        <w:t>a1)</w:t>
      </w:r>
      <w:r w:rsidRPr="002179FC">
        <w:tab/>
        <w:t>The</w:t>
      </w:r>
      <w:r w:rsidRPr="003C0087">
        <w:t xml:space="preserve"> IPv4 address allocation and IPv4 parameter configuration via DHCPv4 </w:t>
      </w:r>
      <w:r>
        <w:t>are</w:t>
      </w:r>
      <w:r w:rsidRPr="003C0087">
        <w:t xml:space="preserve"> performed according to RFC 2131 [</w:t>
      </w:r>
      <w:r w:rsidR="008522A4" w:rsidRPr="00395A71">
        <w:t>2</w:t>
      </w:r>
      <w:r w:rsidR="008522A4">
        <w:t>4</w:t>
      </w:r>
      <w:r w:rsidRPr="003C0087">
        <w:t>] and RFC 4039 [</w:t>
      </w:r>
      <w:r w:rsidRPr="00395A71">
        <w:t>2</w:t>
      </w:r>
      <w:r w:rsidR="008522A4" w:rsidRPr="00395A71">
        <w:t>5</w:t>
      </w:r>
      <w:r w:rsidRPr="003C0087">
        <w:t xml:space="preserve">] procedures. The IPv4 address provided to the </w:t>
      </w:r>
      <w:r w:rsidR="000E57B3">
        <w:rPr>
          <w:lang w:eastAsia="zh-CN"/>
        </w:rPr>
        <w:t>5G</w:t>
      </w:r>
      <w:r w:rsidR="000E57B3" w:rsidRPr="0093004C">
        <w:rPr>
          <w:noProof/>
        </w:rPr>
        <w:t xml:space="preserve"> </w:t>
      </w:r>
      <w:r w:rsidR="000E57B3">
        <w:rPr>
          <w:noProof/>
        </w:rPr>
        <w:t xml:space="preserve">ProSe </w:t>
      </w:r>
      <w:r w:rsidR="007D0799">
        <w:rPr>
          <w:rFonts w:hint="eastAsia"/>
          <w:noProof/>
          <w:lang w:eastAsia="zh-CN"/>
        </w:rPr>
        <w:t xml:space="preserve">Layer-3 </w:t>
      </w:r>
      <w:r w:rsidRPr="003C0087">
        <w:t>Remote UE from the</w:t>
      </w:r>
      <w:r>
        <w:t xml:space="preserve"> </w:t>
      </w:r>
      <w:r w:rsidR="000E57B3">
        <w:rPr>
          <w:lang w:eastAsia="zh-CN"/>
        </w:rPr>
        <w:t>5G</w:t>
      </w:r>
      <w:r w:rsidR="000E57B3" w:rsidRPr="0093004C">
        <w:rPr>
          <w:noProof/>
        </w:rPr>
        <w:t xml:space="preserve"> </w:t>
      </w:r>
      <w:r w:rsidR="000E57B3">
        <w:rPr>
          <w:noProof/>
        </w:rPr>
        <w:t xml:space="preserve">ProSe </w:t>
      </w:r>
      <w:r>
        <w:t xml:space="preserve">Layer-3 </w:t>
      </w:r>
      <w:r w:rsidRPr="003C0087">
        <w:t xml:space="preserve">UE-to-Network Relay by DHCPv4 procedure shall correspond to a local IPv4 address range configured in the </w:t>
      </w:r>
      <w:r w:rsidR="000E57B3">
        <w:rPr>
          <w:lang w:eastAsia="zh-CN"/>
        </w:rPr>
        <w:t>5G</w:t>
      </w:r>
      <w:r w:rsidR="000E57B3" w:rsidRPr="0093004C">
        <w:rPr>
          <w:noProof/>
        </w:rPr>
        <w:t xml:space="preserve"> </w:t>
      </w:r>
      <w:r w:rsidR="000E57B3">
        <w:rPr>
          <w:noProof/>
        </w:rPr>
        <w:t xml:space="preserve">ProSe </w:t>
      </w:r>
      <w:r>
        <w:t>Layer-3</w:t>
      </w:r>
      <w:r w:rsidRPr="003C0087">
        <w:t xml:space="preserve"> UE-to-Network Relay.</w:t>
      </w:r>
    </w:p>
    <w:p w14:paraId="37DD6C30" w14:textId="15DBBF29" w:rsidR="00EC1C1F" w:rsidRPr="00EA0D9F" w:rsidRDefault="00EC1C1F" w:rsidP="00EC1C1F">
      <w:pPr>
        <w:pStyle w:val="B3"/>
      </w:pPr>
      <w:r w:rsidRPr="009C4C21">
        <w:t>a2)</w:t>
      </w:r>
      <w:r w:rsidRPr="009C4C21">
        <w:tab/>
        <w:t xml:space="preserve">The DHCPv4 request from the </w:t>
      </w:r>
      <w:r w:rsidR="000E57B3">
        <w:rPr>
          <w:lang w:eastAsia="zh-CN"/>
        </w:rPr>
        <w:t>5G</w:t>
      </w:r>
      <w:r w:rsidR="000E57B3" w:rsidRPr="0093004C">
        <w:rPr>
          <w:noProof/>
        </w:rPr>
        <w:t xml:space="preserve"> </w:t>
      </w:r>
      <w:r w:rsidR="000E57B3">
        <w:rPr>
          <w:noProof/>
        </w:rPr>
        <w:t xml:space="preserve">ProSe </w:t>
      </w:r>
      <w:r w:rsidR="00DF363F">
        <w:rPr>
          <w:rFonts w:hint="eastAsia"/>
          <w:noProof/>
          <w:lang w:eastAsia="zh-CN"/>
        </w:rPr>
        <w:t xml:space="preserve">Layer-3 </w:t>
      </w:r>
      <w:r w:rsidRPr="009C4C21">
        <w:t>Remote UE is always sent subsequent to the</w:t>
      </w:r>
      <w:r w:rsidRPr="000431FD">
        <w:t xml:space="preserve"> establishment of the one-to-one </w:t>
      </w:r>
      <w:r w:rsidR="007844A7">
        <w:rPr>
          <w:lang w:eastAsia="zh-CN"/>
        </w:rPr>
        <w:t>5G</w:t>
      </w:r>
      <w:r w:rsidR="007844A7" w:rsidRPr="0093004C">
        <w:rPr>
          <w:noProof/>
        </w:rPr>
        <w:t xml:space="preserve"> </w:t>
      </w:r>
      <w:r w:rsidRPr="000431FD">
        <w:t xml:space="preserve">ProSe Direct Communication </w:t>
      </w:r>
      <w:r w:rsidRPr="002179FC">
        <w:rPr>
          <w:rFonts w:eastAsia="SimSun"/>
          <w:lang w:eastAsia="zh-CN"/>
        </w:rPr>
        <w:t xml:space="preserve">between the </w:t>
      </w:r>
      <w:r w:rsidR="00992A60">
        <w:rPr>
          <w:lang w:eastAsia="zh-CN"/>
        </w:rPr>
        <w:t>5G</w:t>
      </w:r>
      <w:r w:rsidR="00992A60" w:rsidRPr="0093004C">
        <w:rPr>
          <w:noProof/>
        </w:rPr>
        <w:t xml:space="preserve"> </w:t>
      </w:r>
      <w:r w:rsidR="00992A60">
        <w:rPr>
          <w:noProof/>
        </w:rPr>
        <w:t>ProSe</w:t>
      </w:r>
      <w:r w:rsidR="003F27F6" w:rsidRPr="003F27F6">
        <w:rPr>
          <w:rFonts w:hint="eastAsia"/>
          <w:noProof/>
          <w:lang w:eastAsia="zh-CN"/>
        </w:rPr>
        <w:t xml:space="preserve"> </w:t>
      </w:r>
      <w:r w:rsidR="003F27F6">
        <w:rPr>
          <w:rFonts w:hint="eastAsia"/>
          <w:noProof/>
          <w:lang w:eastAsia="zh-CN"/>
        </w:rPr>
        <w:t>Layer-3</w:t>
      </w:r>
      <w:r w:rsidR="00992A60">
        <w:rPr>
          <w:noProof/>
        </w:rPr>
        <w:t xml:space="preserve"> </w:t>
      </w:r>
      <w:r w:rsidRPr="002179FC">
        <w:rPr>
          <w:rFonts w:eastAsia="SimSun"/>
          <w:lang w:eastAsia="zh-CN"/>
        </w:rPr>
        <w:t xml:space="preserve">Remote </w:t>
      </w:r>
      <w:r w:rsidRPr="002179FC">
        <w:rPr>
          <w:rFonts w:eastAsia="SimSun"/>
          <w:lang w:eastAsia="zh-CN"/>
        </w:rPr>
        <w:lastRenderedPageBreak/>
        <w:t xml:space="preserve">UE and the </w:t>
      </w:r>
      <w:r w:rsidR="00CE0EC0">
        <w:rPr>
          <w:lang w:eastAsia="zh-CN"/>
        </w:rPr>
        <w:t>5G</w:t>
      </w:r>
      <w:r w:rsidR="00CE0EC0" w:rsidRPr="0093004C">
        <w:rPr>
          <w:noProof/>
        </w:rPr>
        <w:t xml:space="preserve"> </w:t>
      </w:r>
      <w:r w:rsidR="00CE0EC0">
        <w:rPr>
          <w:noProof/>
        </w:rPr>
        <w:t xml:space="preserve">ProSe </w:t>
      </w:r>
      <w:r w:rsidRPr="002179FC">
        <w:rPr>
          <w:rFonts w:eastAsia="SimSun"/>
          <w:lang w:eastAsia="zh-CN"/>
        </w:rPr>
        <w:t xml:space="preserve">Layer-3 </w:t>
      </w:r>
      <w:r w:rsidRPr="002179FC">
        <w:t xml:space="preserve">UE-to-Network Relay, see details </w:t>
      </w:r>
      <w:r w:rsidRPr="00EA0D9F">
        <w:t xml:space="preserve">for the IPv4 address allocation in clause 5.4.4.3 of </w:t>
      </w:r>
      <w:r w:rsidR="00395A71" w:rsidRPr="00EA0D9F">
        <w:t>TS</w:t>
      </w:r>
      <w:r w:rsidR="00395A71">
        <w:t> </w:t>
      </w:r>
      <w:r w:rsidR="00395A71" w:rsidRPr="00EA0D9F">
        <w:t>23.303</w:t>
      </w:r>
      <w:r w:rsidR="00395A71">
        <w:t> </w:t>
      </w:r>
      <w:r w:rsidR="00395A71" w:rsidRPr="00EA0D9F">
        <w:t>[</w:t>
      </w:r>
      <w:r w:rsidRPr="00EA0D9F">
        <w:t>3].</w:t>
      </w:r>
    </w:p>
    <w:p w14:paraId="448C4029" w14:textId="50974296" w:rsidR="00EC1C1F" w:rsidRPr="004275B4" w:rsidRDefault="00EC1C1F" w:rsidP="00EC1C1F">
      <w:pPr>
        <w:pStyle w:val="B2"/>
      </w:pPr>
      <w:r w:rsidRPr="004275B4">
        <w:t>b)</w:t>
      </w:r>
      <w:r w:rsidRPr="004275B4">
        <w:tab/>
        <w:t xml:space="preserve">When the </w:t>
      </w:r>
      <w:r w:rsidR="00CE0EC0">
        <w:rPr>
          <w:lang w:eastAsia="zh-CN"/>
        </w:rPr>
        <w:t>5G</w:t>
      </w:r>
      <w:r w:rsidR="00CE0EC0" w:rsidRPr="0093004C">
        <w:rPr>
          <w:noProof/>
        </w:rPr>
        <w:t xml:space="preserve"> </w:t>
      </w:r>
      <w:r w:rsidR="00CE0EC0">
        <w:rPr>
          <w:noProof/>
        </w:rPr>
        <w:t xml:space="preserve">ProSe </w:t>
      </w:r>
      <w:r w:rsidR="00D8253E">
        <w:rPr>
          <w:rFonts w:hint="eastAsia"/>
          <w:noProof/>
          <w:lang w:eastAsia="zh-CN"/>
        </w:rPr>
        <w:t xml:space="preserve">Layer-3 </w:t>
      </w:r>
      <w:r w:rsidRPr="004275B4">
        <w:t>Remote UE uses IPv6 to access the external DN:</w:t>
      </w:r>
    </w:p>
    <w:p w14:paraId="53862CC0" w14:textId="7E880E56" w:rsidR="00EC1C1F" w:rsidRPr="009C4C21" w:rsidRDefault="00EC1C1F" w:rsidP="00EC1C1F">
      <w:pPr>
        <w:pStyle w:val="B3"/>
      </w:pPr>
      <w:r w:rsidRPr="004275B4">
        <w:t>b1)</w:t>
      </w:r>
      <w:r w:rsidRPr="004275B4">
        <w:tab/>
        <w:t xml:space="preserve">IPv6 network prefix allocation via IPv6 Stateless Address auto-configuration. Router solicitation from the </w:t>
      </w:r>
      <w:r w:rsidR="000C51CB">
        <w:rPr>
          <w:rFonts w:hint="eastAsia"/>
          <w:lang w:eastAsia="zh-CN"/>
        </w:rPr>
        <w:t xml:space="preserve">5G ProSe Layer-3 </w:t>
      </w:r>
      <w:r w:rsidRPr="004275B4">
        <w:t>Remote UE is always sent subsequent to the esta</w:t>
      </w:r>
      <w:r w:rsidRPr="00DA3779">
        <w:t xml:space="preserve">blishment of the one-to-one ProSe Direct Communication </w:t>
      </w:r>
      <w:r w:rsidRPr="00DA3779">
        <w:rPr>
          <w:rFonts w:eastAsia="SimSun"/>
          <w:lang w:eastAsia="zh-CN"/>
        </w:rPr>
        <w:t xml:space="preserve">between the </w:t>
      </w:r>
      <w:r w:rsidR="00CE0EC0">
        <w:rPr>
          <w:lang w:eastAsia="zh-CN"/>
        </w:rPr>
        <w:t>5G</w:t>
      </w:r>
      <w:r w:rsidR="00CE0EC0" w:rsidRPr="0093004C">
        <w:rPr>
          <w:noProof/>
        </w:rPr>
        <w:t xml:space="preserve"> </w:t>
      </w:r>
      <w:r w:rsidR="00CE0EC0">
        <w:rPr>
          <w:noProof/>
        </w:rPr>
        <w:t xml:space="preserve">ProSe </w:t>
      </w:r>
      <w:r w:rsidR="00F34C33">
        <w:rPr>
          <w:rFonts w:hint="eastAsia"/>
          <w:noProof/>
          <w:lang w:eastAsia="zh-CN"/>
        </w:rPr>
        <w:t xml:space="preserve">Layer-3 </w:t>
      </w:r>
      <w:r w:rsidRPr="00DA3779">
        <w:rPr>
          <w:rFonts w:eastAsia="SimSun"/>
          <w:lang w:eastAsia="zh-CN"/>
        </w:rPr>
        <w:t xml:space="preserve">Remote UE and the </w:t>
      </w:r>
      <w:r w:rsidR="00CE0EC0">
        <w:rPr>
          <w:lang w:eastAsia="zh-CN"/>
        </w:rPr>
        <w:t>5G</w:t>
      </w:r>
      <w:r w:rsidR="00CE0EC0" w:rsidRPr="0093004C">
        <w:rPr>
          <w:noProof/>
        </w:rPr>
        <w:t xml:space="preserve"> </w:t>
      </w:r>
      <w:r w:rsidR="00CE0EC0">
        <w:rPr>
          <w:noProof/>
        </w:rPr>
        <w:t xml:space="preserve">ProSe </w:t>
      </w:r>
      <w:r w:rsidRPr="00DA3779">
        <w:rPr>
          <w:rFonts w:eastAsia="SimSun"/>
          <w:lang w:eastAsia="zh-CN"/>
        </w:rPr>
        <w:t>Layer-3</w:t>
      </w:r>
      <w:r w:rsidRPr="00487F9E">
        <w:rPr>
          <w:noProof/>
        </w:rPr>
        <w:t xml:space="preserve"> </w:t>
      </w:r>
      <w:r w:rsidRPr="00487F9E">
        <w:t xml:space="preserve">UE-to-Network Relay, see details </w:t>
      </w:r>
      <w:r w:rsidRPr="00E82EDC">
        <w:t xml:space="preserve">for IPv6 prefix allocation </w:t>
      </w:r>
      <w:r w:rsidRPr="004F0BCB">
        <w:t xml:space="preserve">in clause 5.4.4.2 of </w:t>
      </w:r>
      <w:r w:rsidR="00395A71" w:rsidRPr="004F0BCB">
        <w:t>TS</w:t>
      </w:r>
      <w:r w:rsidR="00395A71">
        <w:t> </w:t>
      </w:r>
      <w:r w:rsidR="00395A71" w:rsidRPr="004F0BCB">
        <w:t>23.303</w:t>
      </w:r>
      <w:r w:rsidR="00395A71">
        <w:t> </w:t>
      </w:r>
      <w:r w:rsidR="00395A71" w:rsidRPr="004F0BCB">
        <w:t>[</w:t>
      </w:r>
      <w:r w:rsidRPr="004F0BCB">
        <w:t>3]</w:t>
      </w:r>
      <w:r w:rsidRPr="00A958B9">
        <w:t xml:space="preserve"> with the following differences:</w:t>
      </w:r>
    </w:p>
    <w:p w14:paraId="5D6FA301" w14:textId="4AB4FB4B" w:rsidR="00EC1C1F" w:rsidRPr="009C4C21" w:rsidRDefault="00EC1C1F" w:rsidP="00EC1C1F">
      <w:pPr>
        <w:pStyle w:val="B4"/>
      </w:pPr>
      <w:r w:rsidRPr="009C4C21">
        <w:rPr>
          <w:lang w:eastAsia="ko-KR"/>
        </w:rPr>
        <w:t>-</w:t>
      </w:r>
      <w:r w:rsidRPr="009C4C21">
        <w:rPr>
          <w:lang w:eastAsia="ko-KR"/>
        </w:rPr>
        <w:tab/>
      </w:r>
      <w:r w:rsidRPr="009C4C21">
        <w:t xml:space="preserve">The </w:t>
      </w:r>
      <w:r w:rsidR="00FA6B82">
        <w:rPr>
          <w:lang w:eastAsia="zh-CN"/>
        </w:rPr>
        <w:t>5G</w:t>
      </w:r>
      <w:r w:rsidR="00FA6B82" w:rsidRPr="0093004C">
        <w:rPr>
          <w:noProof/>
        </w:rPr>
        <w:t xml:space="preserve"> </w:t>
      </w:r>
      <w:r w:rsidR="00FA6B82">
        <w:rPr>
          <w:noProof/>
        </w:rPr>
        <w:t xml:space="preserve">ProSe </w:t>
      </w:r>
      <w:r w:rsidRPr="009C4C21">
        <w:t>Layer-3 UE-to-Network Relay shall obtain the IPv6 prefix assigned to the</w:t>
      </w:r>
      <w:r w:rsidR="00A4607B">
        <w:t xml:space="preserve"> </w:t>
      </w:r>
      <w:r w:rsidR="00A4607B">
        <w:rPr>
          <w:rFonts w:hint="eastAsia"/>
          <w:lang w:eastAsia="zh-CN"/>
        </w:rPr>
        <w:t>5G ProSe Layer-3</w:t>
      </w:r>
      <w:r w:rsidRPr="009C4C21">
        <w:t xml:space="preserve"> Remote UE via prefix delegation function from the network as defined in </w:t>
      </w:r>
      <w:r w:rsidR="00164495" w:rsidRPr="00FA14AB">
        <w:t>clause 5.5.2</w:t>
      </w:r>
      <w:r w:rsidRPr="009C4C21">
        <w:t>.</w:t>
      </w:r>
    </w:p>
    <w:p w14:paraId="1ECD54BA" w14:textId="77777777" w:rsidR="00EC1C1F" w:rsidRPr="009C4C21" w:rsidRDefault="00EC1C1F" w:rsidP="00EC1C1F">
      <w:pPr>
        <w:pStyle w:val="B4"/>
        <w:rPr>
          <w:lang w:eastAsia="ko-KR"/>
        </w:rPr>
      </w:pPr>
      <w:r w:rsidRPr="009C4C21">
        <w:t>-</w:t>
      </w:r>
      <w:r w:rsidRPr="009C4C21">
        <w:tab/>
        <w:t>PDN connection is replaced by PDU Session.</w:t>
      </w:r>
    </w:p>
    <w:p w14:paraId="4638249C" w14:textId="77777777" w:rsidR="00EC1C1F" w:rsidRPr="009C4C21" w:rsidRDefault="00EC1C1F" w:rsidP="00EC1C1F">
      <w:pPr>
        <w:pStyle w:val="B3"/>
      </w:pPr>
      <w:r w:rsidRPr="009C4C21">
        <w:t>b2)</w:t>
      </w:r>
      <w:r w:rsidRPr="009C4C21">
        <w:tab/>
        <w:t>IPv6 parameter configuration via Stateless DHCPv6: The UE may use stateless DHCPv6 for additional parameter configuration.</w:t>
      </w:r>
    </w:p>
    <w:p w14:paraId="261A5B8F" w14:textId="27BA84F1" w:rsidR="00EC1C1F" w:rsidRPr="0093004C" w:rsidRDefault="00EC1C1F" w:rsidP="00395A71">
      <w:pPr>
        <w:pStyle w:val="B3"/>
      </w:pPr>
      <w:r w:rsidRPr="009C4C21">
        <w:t>b3)</w:t>
      </w:r>
      <w:r w:rsidRPr="009C4C21">
        <w:tab/>
        <w:t>The</w:t>
      </w:r>
      <w:r>
        <w:t xml:space="preserve"> </w:t>
      </w:r>
      <w:r w:rsidR="00E94F6F">
        <w:rPr>
          <w:lang w:eastAsia="zh-CN"/>
        </w:rPr>
        <w:t>5G</w:t>
      </w:r>
      <w:r w:rsidR="00E94F6F" w:rsidRPr="0093004C">
        <w:rPr>
          <w:noProof/>
        </w:rPr>
        <w:t xml:space="preserve"> </w:t>
      </w:r>
      <w:r w:rsidR="00E94F6F">
        <w:rPr>
          <w:noProof/>
        </w:rPr>
        <w:t xml:space="preserve">ProSe </w:t>
      </w:r>
      <w:r>
        <w:t>Layer-3 UE-to-Network Relay assigns IPv6 prefixes from IPv6 prefix range that have been assigned to the PDU Session used for the relay traffic via IPv6 prefix delegation.</w:t>
      </w:r>
    </w:p>
    <w:p w14:paraId="7EEA28CD" w14:textId="77777777" w:rsidR="005A7BBA" w:rsidRPr="00B736AE" w:rsidRDefault="005A7BBA" w:rsidP="005A7BBA">
      <w:pPr>
        <w:pStyle w:val="Heading2"/>
      </w:pPr>
      <w:bookmarkStart w:id="461" w:name="_Toc66692667"/>
      <w:bookmarkStart w:id="462" w:name="_Toc66701846"/>
      <w:bookmarkStart w:id="463" w:name="_Toc69883508"/>
      <w:bookmarkStart w:id="464" w:name="_Toc73625520"/>
      <w:bookmarkStart w:id="465" w:name="_Toc81547953"/>
      <w:r w:rsidRPr="00FA14AB">
        <w:t>5.5.2</w:t>
      </w:r>
      <w:r w:rsidRPr="00B736AE">
        <w:tab/>
        <w:t>IPv6 Prefix Delegation via</w:t>
      </w:r>
      <w:r w:rsidRPr="00FA14AB">
        <w:t xml:space="preserve"> DHCPv6 for 5G ProSe Layer-3 UE-to-Network Relay</w:t>
      </w:r>
      <w:bookmarkEnd w:id="465"/>
    </w:p>
    <w:p w14:paraId="782C3788" w14:textId="77777777" w:rsidR="005A7BBA" w:rsidRPr="00FA14AB" w:rsidRDefault="005A7BBA" w:rsidP="005A7BBA">
      <w:pPr>
        <w:rPr>
          <w:rFonts w:cs="Arial"/>
        </w:rPr>
      </w:pPr>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Pr="00FA14AB">
        <w:t>TS 23.501 [4]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FA14AB" w:rsidRDefault="005A7BBA" w:rsidP="005A7BBA">
      <w:pPr>
        <w:pStyle w:val="NO"/>
      </w:pPr>
      <w:r w:rsidRPr="00FA14AB">
        <w:t>NOTE:</w:t>
      </w:r>
      <w:r w:rsidRPr="00FA14AB">
        <w:tab/>
        <w:t>Allocation of IPv6 prefixes with flexible prefix length can leverage e.g. local configuration on the SMF or interaction with the AAA server.</w:t>
      </w:r>
    </w:p>
    <w:p w14:paraId="70DA76FD" w14:textId="0F40FB93" w:rsidR="005A7BBA" w:rsidRPr="00B736AE" w:rsidRDefault="005A7BBA" w:rsidP="005A7BBA">
      <w:pPr>
        <w:rPr>
          <w:rFonts w:cs="Arial"/>
        </w:rPr>
      </w:pPr>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Pr="00FA14AB">
        <w:t>TS 23.501 [4]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r w:rsidR="008D33D1">
        <w:rPr>
          <w:rFonts w:cs="Arial"/>
        </w:rPr>
        <w:t>26</w:t>
      </w:r>
      <w:r w:rsidRPr="00B736AE">
        <w:rPr>
          <w:rFonts w:cs="Arial"/>
        </w:rPr>
        <w:t>].</w:t>
      </w:r>
    </w:p>
    <w:p w14:paraId="4AF738FA" w14:textId="6AA1E645" w:rsidR="005A7BBA" w:rsidRDefault="005A7BBA" w:rsidP="007A44C1">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r w:rsidR="008D33D1">
        <w:rPr>
          <w:rFonts w:cs="Arial"/>
        </w:rPr>
        <w:t>27</w:t>
      </w:r>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r w:rsidR="008D33D1">
        <w:rPr>
          <w:rFonts w:cs="Arial"/>
        </w:rPr>
        <w:t>27</w:t>
      </w:r>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r w:rsidR="008D33D1">
        <w:rPr>
          <w:rFonts w:cs="Arial"/>
        </w:rPr>
        <w:t>26</w:t>
      </w:r>
      <w:r w:rsidRPr="00B736AE">
        <w:rPr>
          <w:rFonts w:cs="Arial"/>
        </w:rPr>
        <w:t>].</w:t>
      </w:r>
    </w:p>
    <w:p w14:paraId="6F6B43C0" w14:textId="6C27B929" w:rsidR="008C47BE" w:rsidRPr="0093004C" w:rsidRDefault="008C47BE" w:rsidP="008C47BE">
      <w:pPr>
        <w:pStyle w:val="Heading2"/>
      </w:pPr>
      <w:bookmarkStart w:id="466" w:name="_Toc81547954"/>
      <w:r w:rsidRPr="0093004C">
        <w:lastRenderedPageBreak/>
        <w:t>5.</w:t>
      </w:r>
      <w:r w:rsidR="0075602E">
        <w:t>6</w:t>
      </w:r>
      <w:r w:rsidRPr="0093004C">
        <w:tab/>
      </w:r>
      <w:r w:rsidRPr="0093004C">
        <w:rPr>
          <w:lang w:eastAsia="zh-CN"/>
        </w:rPr>
        <w:t>QoS handling</w:t>
      </w:r>
      <w:bookmarkEnd w:id="461"/>
      <w:bookmarkEnd w:id="462"/>
      <w:bookmarkEnd w:id="463"/>
      <w:bookmarkEnd w:id="464"/>
      <w:bookmarkEnd w:id="466"/>
    </w:p>
    <w:p w14:paraId="01131A8F" w14:textId="5FF3C273" w:rsidR="008C47BE" w:rsidRPr="0093004C" w:rsidRDefault="008C47BE" w:rsidP="008C47BE">
      <w:pPr>
        <w:pStyle w:val="Heading3"/>
        <w:rPr>
          <w:lang w:eastAsia="ko-KR"/>
        </w:rPr>
      </w:pPr>
      <w:bookmarkStart w:id="467" w:name="_Toc66692668"/>
      <w:bookmarkStart w:id="468" w:name="_Toc66701847"/>
      <w:bookmarkStart w:id="469" w:name="_Toc69883509"/>
      <w:bookmarkStart w:id="470" w:name="_Toc73625521"/>
      <w:bookmarkStart w:id="471" w:name="_Toc81547955"/>
      <w:r w:rsidRPr="0093004C">
        <w:rPr>
          <w:lang w:eastAsia="ko-KR"/>
        </w:rPr>
        <w:t>5.</w:t>
      </w:r>
      <w:r w:rsidR="0075602E">
        <w:rPr>
          <w:lang w:eastAsia="ko-KR"/>
        </w:rPr>
        <w:t>6</w:t>
      </w:r>
      <w:r w:rsidRPr="0093004C">
        <w:rPr>
          <w:lang w:eastAsia="ko-KR"/>
        </w:rPr>
        <w:t>.1</w:t>
      </w:r>
      <w:r w:rsidRPr="0093004C">
        <w:rPr>
          <w:lang w:eastAsia="ko-KR"/>
        </w:rPr>
        <w:tab/>
      </w:r>
      <w:r w:rsidR="00112C68" w:rsidRPr="0093004C">
        <w:rPr>
          <w:lang w:eastAsia="ko-KR"/>
        </w:rPr>
        <w:t xml:space="preserve">QoS handling for </w:t>
      </w:r>
      <w:r w:rsidR="00053042">
        <w:rPr>
          <w:lang w:eastAsia="ko-KR"/>
        </w:rPr>
        <w:t xml:space="preserve">5G </w:t>
      </w:r>
      <w:r w:rsidR="00112C68" w:rsidRPr="0093004C">
        <w:rPr>
          <w:lang w:eastAsia="ko-KR"/>
        </w:rPr>
        <w:t>ProSe Direct Communication</w:t>
      </w:r>
      <w:bookmarkEnd w:id="467"/>
      <w:bookmarkEnd w:id="468"/>
      <w:bookmarkEnd w:id="469"/>
      <w:bookmarkEnd w:id="470"/>
      <w:bookmarkEnd w:id="471"/>
    </w:p>
    <w:p w14:paraId="54EE9286" w14:textId="18E064F7" w:rsidR="008C47BE" w:rsidRPr="0093004C" w:rsidRDefault="008C47BE" w:rsidP="008C47BE">
      <w:pPr>
        <w:rPr>
          <w:lang w:eastAsia="zh-CN"/>
        </w:rPr>
      </w:pPr>
      <w:r w:rsidRPr="0093004C">
        <w:rPr>
          <w:lang w:eastAsia="zh-CN"/>
        </w:rPr>
        <w:t xml:space="preserve">In order to support QoS handling for </w:t>
      </w:r>
      <w:r w:rsidR="00053042">
        <w:rPr>
          <w:lang w:eastAsia="zh-CN"/>
        </w:rPr>
        <w:t xml:space="preserve">5G </w:t>
      </w:r>
      <w:r w:rsidRPr="0093004C">
        <w:rPr>
          <w:lang w:eastAsia="zh-CN"/>
        </w:rPr>
        <w:t xml:space="preserve">ProSe </w:t>
      </w:r>
      <w:r w:rsidRPr="0093004C">
        <w:t>Direct C</w:t>
      </w:r>
      <w:r w:rsidRPr="0093004C">
        <w:rPr>
          <w:lang w:eastAsia="zh-CN"/>
        </w:rPr>
        <w:t xml:space="preserve">ommunication, the mechanism defined in clause 5.4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0C295A93" w14:textId="77777777" w:rsidR="00D710ED" w:rsidRPr="00E01563" w:rsidRDefault="008C47BE" w:rsidP="00D710ED">
      <w:pPr>
        <w:pStyle w:val="B1"/>
        <w:rPr>
          <w:rFonts w:eastAsia="SimSun"/>
          <w:lang w:eastAsia="zh-CN"/>
        </w:rPr>
      </w:pPr>
      <w:r w:rsidRPr="0093004C">
        <w:t>-</w:t>
      </w:r>
      <w:r w:rsidRPr="0093004C">
        <w:tab/>
        <w:t>V2X Packet Filter Set</w:t>
      </w:r>
      <w:r w:rsidRPr="0093004C">
        <w:rPr>
          <w:lang w:eastAsia="zh-CN"/>
        </w:rPr>
        <w:t xml:space="preserve"> is replaced by ProSe Packet Filter Set.</w:t>
      </w:r>
      <w:r w:rsidR="00D710ED" w:rsidRPr="00E01563">
        <w:rPr>
          <w:rFonts w:eastAsia="SimSun" w:hint="eastAsia"/>
          <w:lang w:eastAsia="zh-CN"/>
        </w:rPr>
        <w:t xml:space="preserve"> ProSe Packet Filter Set </w:t>
      </w:r>
      <w:r w:rsidR="00D710ED" w:rsidRPr="00490934">
        <w:t>shall support Packet Filters based on at least any combination of:</w:t>
      </w:r>
    </w:p>
    <w:p w14:paraId="29846C48" w14:textId="3BCB6482" w:rsidR="00D710ED" w:rsidRPr="00E01563" w:rsidRDefault="00D710ED" w:rsidP="00395A71">
      <w:pPr>
        <w:pStyle w:val="B2"/>
        <w:rPr>
          <w:lang w:eastAsia="zh-CN"/>
        </w:rPr>
      </w:pPr>
      <w:r w:rsidRPr="00490934">
        <w:t>-</w:t>
      </w:r>
      <w:r w:rsidRPr="00490934">
        <w:tab/>
      </w:r>
      <w:r w:rsidRPr="00E01563">
        <w:rPr>
          <w:rFonts w:hint="eastAsia"/>
          <w:lang w:eastAsia="zh-CN"/>
        </w:rPr>
        <w:t xml:space="preserve">ProSe </w:t>
      </w:r>
      <w:r w:rsidR="009F7177">
        <w:rPr>
          <w:lang w:eastAsia="zh-CN"/>
        </w:rPr>
        <w:t>identifier</w:t>
      </w:r>
      <w:r w:rsidRPr="00490934">
        <w:t>;</w:t>
      </w:r>
    </w:p>
    <w:p w14:paraId="583AD4D2" w14:textId="193283CB" w:rsidR="00D710ED" w:rsidRPr="00490934" w:rsidRDefault="00D710ED" w:rsidP="00395A71">
      <w:pPr>
        <w:pStyle w:val="B2"/>
      </w:pPr>
      <w:r w:rsidRPr="00490934">
        <w:t>-</w:t>
      </w:r>
      <w:r w:rsidRPr="00490934">
        <w:tab/>
        <w:t>Source/Destination Layer-2 ID;</w:t>
      </w:r>
    </w:p>
    <w:p w14:paraId="6403629A" w14:textId="217A0EAA" w:rsidR="00D710ED" w:rsidRDefault="00D710ED" w:rsidP="00395A71">
      <w:pPr>
        <w:pStyle w:val="B2"/>
        <w:rPr>
          <w:lang w:eastAsia="zh-CN"/>
        </w:rPr>
      </w:pPr>
      <w:r w:rsidRPr="00E01563">
        <w:rPr>
          <w:lang w:eastAsia="zh-CN"/>
        </w:rPr>
        <w:t>-</w:t>
      </w:r>
      <w:r w:rsidRPr="00E01563">
        <w:rPr>
          <w:lang w:eastAsia="zh-CN"/>
        </w:rPr>
        <w:tab/>
        <w:t xml:space="preserve">Application Layer ID (e.g. </w:t>
      </w:r>
      <w:r w:rsidRPr="00E01563">
        <w:rPr>
          <w:rFonts w:hint="eastAsia"/>
          <w:lang w:eastAsia="zh-CN"/>
        </w:rPr>
        <w:t>User Info</w:t>
      </w:r>
      <w:r w:rsidRPr="00E01563">
        <w:rPr>
          <w:lang w:eastAsia="zh-CN"/>
        </w:rPr>
        <w:t>).</w:t>
      </w:r>
    </w:p>
    <w:p w14:paraId="62914D46" w14:textId="14BB41BA" w:rsidR="007D2D28" w:rsidRPr="00E01563" w:rsidRDefault="007D2D28" w:rsidP="007A44C1">
      <w:pPr>
        <w:pStyle w:val="B1"/>
        <w:rPr>
          <w:lang w:eastAsia="zh-CN"/>
        </w:rPr>
      </w:pPr>
      <w:r>
        <w:t>-</w:t>
      </w:r>
      <w:r>
        <w:tab/>
      </w:r>
      <w:r w:rsidRPr="00EA19D8">
        <w:t xml:space="preserve">ProSe Ethernet Packet Filter Set </w:t>
      </w:r>
      <w:r>
        <w:t xml:space="preserve">that </w:t>
      </w:r>
      <w:r w:rsidRPr="00EA19D8">
        <w:t>has the same format as the Ethernet Packet Filter Set defined in clause</w:t>
      </w:r>
      <w:r w:rsidRPr="0093004C">
        <w:t> </w:t>
      </w:r>
      <w:r w:rsidRPr="00EA19D8">
        <w:t>5.7.6.3</w:t>
      </w:r>
      <w:r>
        <w:t xml:space="preserve"> of </w:t>
      </w:r>
      <w:r w:rsidRPr="00EA19D8">
        <w:t>TS</w:t>
      </w:r>
      <w:r w:rsidRPr="0093004C">
        <w:t> </w:t>
      </w:r>
      <w:r w:rsidRPr="00EA19D8">
        <w:t>23.501</w:t>
      </w:r>
      <w:r w:rsidRPr="0093004C">
        <w:t> </w:t>
      </w:r>
      <w:r w:rsidRPr="00EA19D8">
        <w:t>[</w:t>
      </w:r>
      <w:r>
        <w:t>4</w:t>
      </w:r>
      <w:r w:rsidRPr="00EA19D8">
        <w:t xml:space="preserve">] </w:t>
      </w:r>
      <w:r>
        <w:t xml:space="preserve">is </w:t>
      </w:r>
      <w:r w:rsidRPr="0093004C">
        <w:rPr>
          <w:lang w:eastAsia="zh-CN"/>
        </w:rPr>
        <w:t>additionally defined</w:t>
      </w:r>
      <w:r w:rsidRPr="00EA19D8">
        <w:t>.</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CCBB8C" w:rsidR="00393221" w:rsidRPr="0093004C" w:rsidRDefault="00393221" w:rsidP="00393221">
      <w:pPr>
        <w:pStyle w:val="B1"/>
      </w:pPr>
      <w:r w:rsidRPr="0093004C">
        <w:t>-</w:t>
      </w:r>
      <w:r w:rsidRPr="0093004C">
        <w:tab/>
      </w:r>
      <w:r w:rsidRPr="0093004C">
        <w:rPr>
          <w:lang w:eastAsia="zh-CN"/>
        </w:rPr>
        <w:t>V2X</w:t>
      </w:r>
      <w:r w:rsidRPr="0093004C">
        <w:t xml:space="preserve"> service type is replaced by</w:t>
      </w:r>
      <w:r w:rsidR="00D710ED" w:rsidRPr="00D710ED">
        <w:rPr>
          <w:rFonts w:eastAsia="SimSun" w:hint="eastAsia"/>
          <w:lang w:eastAsia="zh-CN"/>
        </w:rPr>
        <w:t xml:space="preserve"> </w:t>
      </w:r>
      <w:r w:rsidR="00776B7D" w:rsidRPr="00BB41EF">
        <w:t xml:space="preserve">ProSe </w:t>
      </w:r>
      <w:r w:rsidR="00776B7D">
        <w:t>identifier</w:t>
      </w:r>
      <w:r w:rsidRPr="0093004C">
        <w:t>.</w:t>
      </w:r>
    </w:p>
    <w:p w14:paraId="42CAB9A1" w14:textId="19B087F3" w:rsidR="00393221" w:rsidRPr="0093004C" w:rsidRDefault="00393221">
      <w:pPr>
        <w:pStyle w:val="B1"/>
        <w:rPr>
          <w:rFonts w:eastAsia="Malgun Gothic"/>
          <w:lang w:eastAsia="ko-KR"/>
        </w:rPr>
      </w:pPr>
      <w:r w:rsidRPr="0093004C">
        <w:rPr>
          <w:lang w:eastAsia="ko-KR"/>
        </w:rPr>
        <w:t>-</w:t>
      </w:r>
      <w:r w:rsidRPr="0093004C">
        <w:rPr>
          <w:lang w:eastAsia="ko-KR"/>
        </w:rPr>
        <w:tab/>
        <w:t>UE-PC5-AMBR is only applied for NR PC5.</w:t>
      </w:r>
    </w:p>
    <w:p w14:paraId="6916B687" w14:textId="0680E59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w:t>
      </w:r>
      <w:r w:rsidR="0092498C">
        <w:t>6</w:t>
      </w:r>
      <w:r w:rsidRPr="0093004C">
        <w:t>.1-1.</w:t>
      </w:r>
    </w:p>
    <w:p w14:paraId="27654910" w14:textId="19F3E105" w:rsidR="008C47BE" w:rsidRPr="0093004C" w:rsidRDefault="008C47BE" w:rsidP="008C47BE">
      <w:pPr>
        <w:pStyle w:val="TH"/>
      </w:pPr>
      <w:r w:rsidRPr="0093004C">
        <w:lastRenderedPageBreak/>
        <w:t>Table 5.</w:t>
      </w:r>
      <w:r w:rsidR="0092498C">
        <w:t>6</w:t>
      </w:r>
      <w:r w:rsidRPr="0093004C">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2DD25B8A" w:rsidR="008C47BE" w:rsidRPr="007A44C1" w:rsidRDefault="008C47BE" w:rsidP="007A44C1">
      <w:pPr>
        <w:pStyle w:val="Heading3"/>
      </w:pPr>
      <w:bookmarkStart w:id="472" w:name="_Toc66692669"/>
      <w:bookmarkStart w:id="473" w:name="_Toc66701848"/>
      <w:bookmarkStart w:id="474" w:name="_Toc69883510"/>
      <w:bookmarkStart w:id="475" w:name="_Toc73625522"/>
      <w:bookmarkStart w:id="476" w:name="_Toc81547956"/>
      <w:r w:rsidRPr="007A44C1">
        <w:t>5.</w:t>
      </w:r>
      <w:r w:rsidR="0075602E" w:rsidRPr="007A44C1">
        <w:t>6</w:t>
      </w:r>
      <w:r w:rsidRPr="007A44C1">
        <w:t>.2</w:t>
      </w:r>
      <w:r w:rsidRPr="007A44C1">
        <w:tab/>
        <w:t>QoS handling for</w:t>
      </w:r>
      <w:r w:rsidR="00C15B86" w:rsidRPr="007A44C1">
        <w:t xml:space="preserve"> </w:t>
      </w:r>
      <w:r w:rsidR="00C15B86" w:rsidRPr="007A44C1">
        <w:rPr>
          <w:rFonts w:hint="eastAsia"/>
        </w:rPr>
        <w:t>5G ProSe UE-to-Network</w:t>
      </w:r>
      <w:r w:rsidRPr="007A44C1">
        <w:t xml:space="preserve"> Relay operations</w:t>
      </w:r>
      <w:bookmarkEnd w:id="472"/>
      <w:bookmarkEnd w:id="473"/>
      <w:bookmarkEnd w:id="474"/>
      <w:bookmarkEnd w:id="475"/>
      <w:bookmarkEnd w:id="476"/>
    </w:p>
    <w:p w14:paraId="3DBBFCFF" w14:textId="38ACAC96" w:rsidR="005D7CF2" w:rsidRPr="0093004C" w:rsidRDefault="005D7CF2" w:rsidP="005D7CF2">
      <w:pPr>
        <w:pStyle w:val="Heading4"/>
        <w:rPr>
          <w:lang w:eastAsia="ko-KR"/>
        </w:rPr>
      </w:pPr>
      <w:bookmarkStart w:id="477" w:name="_Toc69883511"/>
      <w:bookmarkStart w:id="478" w:name="_Toc73625523"/>
      <w:bookmarkStart w:id="479" w:name="_Toc81547957"/>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477"/>
      <w:bookmarkEnd w:id="478"/>
      <w:bookmarkEnd w:id="479"/>
    </w:p>
    <w:p w14:paraId="6FE59A60" w14:textId="1A40995E" w:rsidR="005D7CF2" w:rsidRPr="0093004C" w:rsidRDefault="005D7CF2" w:rsidP="005D7CF2">
      <w:pPr>
        <w:rPr>
          <w:lang w:eastAsia="ko-KR"/>
        </w:rPr>
      </w:pPr>
      <w:r w:rsidRPr="0093004C">
        <w:rPr>
          <w:rFonts w:eastAsia="DengXian"/>
          <w:lang w:eastAsia="zh-CN"/>
        </w:rPr>
        <w:t xml:space="preserve">For a </w:t>
      </w:r>
      <w:r w:rsidR="00053042">
        <w:rPr>
          <w:lang w:eastAsia="zh-CN"/>
        </w:rPr>
        <w:t>5G</w:t>
      </w:r>
      <w:r w:rsidR="00053042" w:rsidRPr="0093004C">
        <w:rPr>
          <w:noProof/>
        </w:rPr>
        <w:t xml:space="preserve"> </w:t>
      </w:r>
      <w:r w:rsidR="00053042">
        <w:rPr>
          <w:noProof/>
        </w:rPr>
        <w:t>ProSe</w:t>
      </w:r>
      <w:r w:rsidR="0013013A" w:rsidRPr="0013013A">
        <w:rPr>
          <w:rFonts w:hint="eastAsia"/>
          <w:noProof/>
          <w:lang w:eastAsia="zh-CN"/>
        </w:rPr>
        <w:t xml:space="preserve"> </w:t>
      </w:r>
      <w:r w:rsidR="0013013A">
        <w:rPr>
          <w:rFonts w:hint="eastAsia"/>
          <w:noProof/>
          <w:lang w:eastAsia="zh-CN"/>
        </w:rPr>
        <w:t>Layer-3</w:t>
      </w:r>
      <w:r w:rsidR="00053042">
        <w:rPr>
          <w:noProof/>
        </w:rPr>
        <w:t xml:space="preserve"> </w:t>
      </w:r>
      <w:r w:rsidRPr="0093004C">
        <w:rPr>
          <w:rFonts w:eastAsia="DengXian"/>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DengXian"/>
          <w:lang w:eastAsia="zh-CN"/>
        </w:rPr>
        <w:t xml:space="preserve">Layer-3 UE-to-Network Relay without N3IWF, the QoS requirement </w:t>
      </w:r>
      <w:r w:rsidR="000F01C5">
        <w:rPr>
          <w:rFonts w:eastAsia="DengXian"/>
          <w:lang w:eastAsia="zh-CN"/>
        </w:rPr>
        <w:t>of the relay traffic</w:t>
      </w:r>
      <w:r w:rsidR="000F01C5" w:rsidRPr="0093004C">
        <w:rPr>
          <w:rFonts w:eastAsia="DengXian"/>
          <w:lang w:eastAsia="zh-CN"/>
        </w:rPr>
        <w:t xml:space="preserve"> </w:t>
      </w:r>
      <w:r w:rsidRPr="0093004C">
        <w:rPr>
          <w:rFonts w:eastAsia="DengXian"/>
          <w:lang w:eastAsia="zh-CN"/>
        </w:rPr>
        <w:t xml:space="preserve">between </w:t>
      </w:r>
      <w:r w:rsidR="000E2D4B">
        <w:rPr>
          <w:lang w:eastAsia="zh-CN"/>
        </w:rPr>
        <w:t>5G</w:t>
      </w:r>
      <w:r w:rsidR="000E2D4B" w:rsidRPr="0093004C">
        <w:rPr>
          <w:noProof/>
        </w:rPr>
        <w:t xml:space="preserve"> </w:t>
      </w:r>
      <w:r w:rsidR="000E2D4B">
        <w:rPr>
          <w:noProof/>
        </w:rPr>
        <w:t xml:space="preserve">ProSe </w:t>
      </w:r>
      <w:r w:rsidR="003D1C91">
        <w:rPr>
          <w:rFonts w:hint="eastAsia"/>
          <w:noProof/>
          <w:lang w:eastAsia="zh-CN"/>
        </w:rPr>
        <w:t xml:space="preserve">Layer-3 </w:t>
      </w:r>
      <w:r w:rsidRPr="0093004C">
        <w:rPr>
          <w:rFonts w:eastAsia="DengXian"/>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r w:rsidR="00EB3C26" w:rsidRPr="00EB3C26">
        <w:rPr>
          <w:rFonts w:hint="eastAsia"/>
          <w:noProof/>
          <w:lang w:eastAsia="zh-CN"/>
        </w:rPr>
        <w:t xml:space="preserve"> </w:t>
      </w:r>
      <w:r w:rsidR="00EB3C26">
        <w:rPr>
          <w:rFonts w:hint="eastAsia"/>
          <w:noProof/>
          <w:lang w:eastAsia="zh-CN"/>
        </w:rPr>
        <w:t>Layer-3</w:t>
      </w:r>
      <w:r w:rsidR="000E2D4B">
        <w:rPr>
          <w:noProof/>
        </w:rPr>
        <w:t xml:space="preserve"> </w:t>
      </w:r>
      <w:r w:rsidRPr="0093004C">
        <w:rPr>
          <w:rFonts w:eastAsia="DengXian"/>
          <w:lang w:eastAsia="zh-CN"/>
        </w:rPr>
        <w:t>Remote UE and</w:t>
      </w:r>
      <w:r w:rsidR="000E2D4B">
        <w:rPr>
          <w:rFonts w:eastAsia="DengXian"/>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DengXian"/>
          <w:lang w:eastAsia="zh-CN"/>
        </w:rPr>
        <w:t xml:space="preserve"> </w:t>
      </w:r>
      <w:r w:rsidR="00606797">
        <w:rPr>
          <w:rFonts w:eastAsia="DengXian" w:hint="eastAsia"/>
          <w:lang w:eastAsia="zh-CN"/>
        </w:rPr>
        <w:t xml:space="preserve">Layer-3 </w:t>
      </w:r>
      <w:r w:rsidRPr="0093004C">
        <w:rPr>
          <w:rFonts w:eastAsia="DengXian"/>
          <w:lang w:eastAsia="zh-CN"/>
        </w:rPr>
        <w:t xml:space="preserve">UE-to-Network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r w:rsidR="003C6A38">
        <w:rPr>
          <w:rFonts w:hint="eastAsia"/>
          <w:noProof/>
          <w:lang w:eastAsia="zh-CN"/>
        </w:rPr>
        <w:t xml:space="preserve"> Layer-3</w:t>
      </w:r>
      <w:r w:rsidR="000E2D4B">
        <w:rPr>
          <w:noProof/>
        </w:rPr>
        <w:t xml:space="preserve"> </w:t>
      </w:r>
      <w:r w:rsidRPr="0093004C">
        <w:rPr>
          <w:rFonts w:eastAsia="DengXian"/>
          <w:lang w:eastAsia="zh-CN"/>
        </w:rPr>
        <w:t>UE-to-Network Relay and UPF (</w:t>
      </w:r>
      <w:r w:rsidR="00A51EA1" w:rsidRPr="006526D1">
        <w:rPr>
          <w:rFonts w:eastAsia="DengXian"/>
          <w:lang w:eastAsia="zh-CN"/>
        </w:rPr>
        <w:t xml:space="preserve">i.e. </w:t>
      </w:r>
      <w:r w:rsidRPr="0093004C">
        <w:rPr>
          <w:rFonts w:eastAsia="DengXian"/>
          <w:lang w:eastAsia="zh-CN"/>
        </w:rPr>
        <w:t>Uu QoS control).</w:t>
      </w:r>
      <w:r w:rsidRPr="0093004C">
        <w:rPr>
          <w:lang w:eastAsia="ko-KR"/>
        </w:rPr>
        <w:t xml:space="preserve"> The PC5 QoS is controlled with PC5 QoS rules and PC5 QoS parameters (e.g. PQI, GFBR, MFBR, PC5 LINK-AMBR, Range) as specified in clause 5.4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The</w:t>
      </w:r>
      <w:r w:rsidR="002D1AD3" w:rsidRPr="002D1AD3">
        <w:rPr>
          <w:rFonts w:eastAsia="DengXian"/>
          <w:lang w:eastAsia="zh-CN"/>
        </w:rPr>
        <w:t xml:space="preserve"> </w:t>
      </w:r>
      <w:r w:rsidR="002D1AD3" w:rsidRPr="00B0295D">
        <w:rPr>
          <w:rFonts w:eastAsia="DengXian"/>
          <w:lang w:eastAsia="zh-CN"/>
        </w:rPr>
        <w:t xml:space="preserve">QoS for the PDU session established between </w:t>
      </w:r>
      <w:r w:rsidR="002D1AD3">
        <w:rPr>
          <w:rFonts w:eastAsia="DengXian"/>
          <w:lang w:eastAsia="zh-CN"/>
        </w:rPr>
        <w:t xml:space="preserve">the </w:t>
      </w:r>
      <w:r w:rsidR="002D1AD3" w:rsidRPr="00B0295D">
        <w:rPr>
          <w:rFonts w:eastAsia="DengXian"/>
          <w:lang w:eastAsia="zh-CN"/>
        </w:rPr>
        <w:t>5G</w:t>
      </w:r>
      <w:r w:rsidR="002D1AD3" w:rsidRPr="00B0295D">
        <w:rPr>
          <w:rFonts w:eastAsia="DengXian"/>
          <w:noProof/>
        </w:rPr>
        <w:t xml:space="preserve"> ProSe</w:t>
      </w:r>
      <w:r w:rsidR="00A21F87" w:rsidRPr="00EB3C26">
        <w:rPr>
          <w:rFonts w:hint="eastAsia"/>
          <w:noProof/>
          <w:lang w:eastAsia="zh-CN"/>
        </w:rPr>
        <w:t xml:space="preserve"> </w:t>
      </w:r>
      <w:r w:rsidR="00A21F87">
        <w:rPr>
          <w:rFonts w:hint="eastAsia"/>
          <w:noProof/>
          <w:lang w:eastAsia="zh-CN"/>
        </w:rPr>
        <w:t>Layer-3</w:t>
      </w:r>
      <w:r w:rsidR="002D1AD3" w:rsidRPr="00B0295D">
        <w:rPr>
          <w:rFonts w:eastAsia="DengXian"/>
          <w:noProof/>
        </w:rPr>
        <w:t xml:space="preserve"> </w:t>
      </w:r>
      <w:r w:rsidR="002D1AD3" w:rsidRPr="00B0295D">
        <w:rPr>
          <w:rFonts w:eastAsia="DengXian"/>
          <w:lang w:eastAsia="zh-CN"/>
        </w:rPr>
        <w:t>UE-to-Network Relay and UPF</w:t>
      </w:r>
      <w:r w:rsidR="00F31E07">
        <w:rPr>
          <w:rFonts w:eastAsia="DengXian"/>
          <w:lang w:eastAsia="zh-CN"/>
        </w:rPr>
        <w:t xml:space="preserve"> (i.e.</w:t>
      </w:r>
      <w:r w:rsidRPr="0093004C">
        <w:rPr>
          <w:lang w:eastAsia="ko-KR"/>
        </w:rPr>
        <w:t xml:space="preserve"> Uu QoS</w:t>
      </w:r>
      <w:r w:rsidR="00F31E07">
        <w:rPr>
          <w:rFonts w:eastAsia="DengXian"/>
          <w:lang w:eastAsia="ko-KR"/>
        </w:rPr>
        <w:t xml:space="preserve"> </w:t>
      </w:r>
      <w:r w:rsidR="00F31E07" w:rsidRPr="006526D1">
        <w:rPr>
          <w:rFonts w:eastAsia="DengXian"/>
          <w:lang w:eastAsia="ko-KR"/>
        </w:rPr>
        <w:t>control</w:t>
      </w:r>
      <w:r w:rsidR="00F31E07">
        <w:rPr>
          <w:rFonts w:eastAsia="DengXian"/>
          <w:lang w:eastAsia="ko-KR"/>
        </w:rPr>
        <w:t>)</w:t>
      </w:r>
      <w:r w:rsidRPr="0093004C">
        <w:rPr>
          <w:lang w:eastAsia="ko-KR"/>
        </w:rPr>
        <w:t xml:space="preserve"> is controlled with QoS rules and 5G QoS parameters (e.g. 5QI, GFBR, MFBR) as specified in clause 5.7 of </w:t>
      </w:r>
      <w:r w:rsidR="00395A71" w:rsidRPr="0093004C">
        <w:rPr>
          <w:lang w:eastAsia="ko-KR"/>
        </w:rPr>
        <w:t>TS</w:t>
      </w:r>
      <w:r w:rsidR="00395A71">
        <w:rPr>
          <w:lang w:eastAsia="ko-KR"/>
        </w:rPr>
        <w:t> </w:t>
      </w:r>
      <w:r w:rsidR="00395A71" w:rsidRPr="0093004C">
        <w:rPr>
          <w:lang w:eastAsia="ko-KR"/>
        </w:rPr>
        <w:t>23.501</w:t>
      </w:r>
      <w:r w:rsidR="00395A71">
        <w:rPr>
          <w:lang w:eastAsia="ko-KR"/>
        </w:rPr>
        <w:t> </w:t>
      </w:r>
      <w:r w:rsidR="00395A71"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DengXian"/>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5" type="#_x0000_t75" style="width:482.25pt;height:80.15pt" o:ole="">
            <v:imagedata r:id="rId31" o:title=""/>
          </v:shape>
          <o:OLEObject Type="Embed" ProgID="Visio.Drawing.15" ShapeID="_x0000_i1035" DrawAspect="Content" ObjectID="_1692161296" r:id="rId32"/>
        </w:object>
      </w:r>
    </w:p>
    <w:p w14:paraId="3C23940C" w14:textId="0C7B1182" w:rsidR="005D7CF2" w:rsidRPr="0093004C" w:rsidRDefault="005D7CF2" w:rsidP="005D7CF2">
      <w:pPr>
        <w:pStyle w:val="TF"/>
        <w:rPr>
          <w:lang w:eastAsia="ko-KR"/>
        </w:rPr>
      </w:pPr>
      <w:r w:rsidRPr="0093004C">
        <w:t>Figure 5.</w:t>
      </w:r>
      <w:r w:rsidR="0092498C">
        <w:t>6</w:t>
      </w:r>
      <w:r w:rsidRPr="0093004C">
        <w:t>.2.1-1: End-to-End QoS translation for Layer 3 UE-to-Network Relay solution</w:t>
      </w:r>
    </w:p>
    <w:p w14:paraId="563A1332" w14:textId="3E307D19" w:rsidR="0093004C" w:rsidRPr="0093004C" w:rsidRDefault="005D7CF2" w:rsidP="005D7CF2">
      <w:pPr>
        <w:rPr>
          <w:rFonts w:eastAsia="SimSun"/>
          <w:lang w:eastAsia="zh-CN"/>
        </w:rPr>
      </w:pPr>
      <w:r w:rsidRPr="0093004C">
        <w:rPr>
          <w:rFonts w:eastAsia="SimSun"/>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r w:rsidR="00316047" w:rsidRPr="00316047">
        <w:rPr>
          <w:rFonts w:hint="eastAsia"/>
          <w:noProof/>
          <w:lang w:eastAsia="zh-CN"/>
        </w:rPr>
        <w:t xml:space="preserve"> </w:t>
      </w:r>
      <w:r w:rsidR="00316047">
        <w:rPr>
          <w:rFonts w:hint="eastAsia"/>
          <w:noProof/>
          <w:lang w:eastAsia="zh-CN"/>
        </w:rPr>
        <w:t>Layer-3</w:t>
      </w:r>
      <w:r w:rsidR="000E2D4B">
        <w:rPr>
          <w:noProof/>
        </w:rPr>
        <w:t xml:space="preserv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xml:space="preserve">. The QoS mapping includes combinations of the 5QIs and </w:t>
      </w:r>
      <w:r w:rsidRPr="0093004C">
        <w:rPr>
          <w:rFonts w:eastAsia="DengXian"/>
          <w:lang w:eastAsia="zh-CN"/>
        </w:rPr>
        <w:lastRenderedPageBreak/>
        <w:t>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395A71" w:rsidRPr="0093004C">
        <w:rPr>
          <w:rFonts w:eastAsia="DengXian"/>
          <w:lang w:eastAsia="zh-CN"/>
        </w:rPr>
        <w:t>TS</w:t>
      </w:r>
      <w:r w:rsidR="00395A71">
        <w:rPr>
          <w:rFonts w:eastAsia="DengXian"/>
          <w:lang w:eastAsia="zh-CN"/>
        </w:rPr>
        <w:t> </w:t>
      </w:r>
      <w:r w:rsidR="00395A71" w:rsidRPr="0093004C">
        <w:rPr>
          <w:rFonts w:eastAsia="DengXian"/>
          <w:lang w:eastAsia="zh-CN"/>
        </w:rPr>
        <w:t>23.501</w:t>
      </w:r>
      <w:r w:rsidR="00395A71">
        <w:rPr>
          <w:rFonts w:eastAsia="DengXian"/>
          <w:lang w:eastAsia="zh-CN"/>
        </w:rPr>
        <w:t> </w:t>
      </w:r>
      <w:r w:rsidR="00395A71" w:rsidRPr="0093004C">
        <w:t>[</w:t>
      </w:r>
      <w:r w:rsidRPr="0093004C">
        <w:t>4] clause</w:t>
      </w:r>
      <w:r w:rsidR="0039712A" w:rsidRPr="0093004C">
        <w:rPr>
          <w:rFonts w:eastAsia="DengXian"/>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SimSun"/>
          <w:lang w:eastAsia="zh-CN"/>
        </w:rPr>
        <w:t>of the standardized PDB value in Table</w:t>
      </w:r>
      <w:r w:rsidR="0092498C">
        <w:rPr>
          <w:rFonts w:eastAsia="SimSun"/>
          <w:lang w:eastAsia="zh-CN"/>
        </w:rPr>
        <w:t> </w:t>
      </w:r>
      <w:r w:rsidR="00170BC5">
        <w:rPr>
          <w:rFonts w:eastAsia="SimSun"/>
          <w:lang w:eastAsia="zh-CN"/>
        </w:rPr>
        <w:t>5.</w:t>
      </w:r>
      <w:r w:rsidR="0092498C">
        <w:rPr>
          <w:rFonts w:eastAsia="SimSun"/>
          <w:lang w:eastAsia="zh-CN"/>
        </w:rPr>
        <w:t>6</w:t>
      </w:r>
      <w:r w:rsidR="00170BC5">
        <w:rPr>
          <w:rFonts w:eastAsia="SimSun"/>
          <w:lang w:eastAsia="zh-CN"/>
        </w:rPr>
        <w:t xml:space="preserve">.1-1 and Table 5.4.4-1 of </w:t>
      </w:r>
      <w:r w:rsidR="00395A71">
        <w:rPr>
          <w:rFonts w:eastAsia="SimSun"/>
          <w:lang w:eastAsia="zh-CN"/>
        </w:rPr>
        <w:t>TS 23.287 [</w:t>
      </w:r>
      <w:r w:rsidR="00170BC5">
        <w:rPr>
          <w:rFonts w:eastAsia="SimSun"/>
          <w:lang w:eastAsia="zh-CN"/>
        </w:rPr>
        <w:t>2].</w:t>
      </w:r>
    </w:p>
    <w:p w14:paraId="042CB8FB" w14:textId="0C3C828C"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r w:rsidR="003B4822">
        <w:rPr>
          <w:lang w:eastAsia="ko-KR"/>
        </w:rPr>
        <w:t xml:space="preserve"> </w:t>
      </w:r>
      <w:r w:rsidR="003B4822">
        <w:rPr>
          <w:rFonts w:hint="eastAsia"/>
          <w:lang w:eastAsia="zh-CN"/>
        </w:rPr>
        <w:t>5G ProSe Layer-3</w:t>
      </w:r>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F25C0C">
        <w:rPr>
          <w:rFonts w:hint="eastAsia"/>
          <w:noProof/>
          <w:lang w:eastAsia="zh-CN"/>
        </w:rPr>
        <w:t xml:space="preserve">Layer-3 </w:t>
      </w:r>
      <w:r w:rsidR="00D32798">
        <w:rPr>
          <w:rFonts w:eastAsia="DengXian"/>
          <w:lang w:eastAsia="zh-CN"/>
        </w:rPr>
        <w:t>UE-to-Network Relay when establishes a QoS Flow.</w:t>
      </w:r>
      <w:r w:rsidR="00D32798">
        <w:t xml:space="preserve"> </w:t>
      </w:r>
      <w:r w:rsidRPr="0093004C">
        <w:t xml:space="preserve">Then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8C6FB1">
        <w:rPr>
          <w:rFonts w:hint="eastAsia"/>
          <w:noProof/>
          <w:lang w:eastAsia="zh-CN"/>
        </w:rPr>
        <w:t xml:space="preserve">Layer-3 </w:t>
      </w:r>
      <w:r w:rsidRPr="0093004C">
        <w:rPr>
          <w:rFonts w:eastAsia="DengXian"/>
          <w:lang w:eastAsia="zh-CN"/>
        </w:rPr>
        <w:t>UE-to-Network Relay decides the PC5 QoS parameters for the corresponding PC5 QoS Flow</w:t>
      </w:r>
      <w:r w:rsidR="00F02940" w:rsidRPr="00750232">
        <w:rPr>
          <w:rFonts w:eastAsia="DengXian"/>
        </w:rPr>
        <w:t xml:space="preserve"> </w:t>
      </w:r>
      <w:r w:rsidR="00F02940">
        <w:rPr>
          <w:rFonts w:eastAsia="DengXian"/>
        </w:rPr>
        <w:t xml:space="preserve">by determining </w:t>
      </w:r>
      <w:r w:rsidR="00F02940" w:rsidRPr="00750232">
        <w:rPr>
          <w:rFonts w:eastAsia="DengXian"/>
        </w:rPr>
        <w:t xml:space="preserve">the PQI based the QoS mapping, and </w:t>
      </w:r>
      <w:r w:rsidR="00F02940">
        <w:rPr>
          <w:rFonts w:eastAsia="DengXian"/>
        </w:rPr>
        <w:t xml:space="preserve">the </w:t>
      </w:r>
      <w:r w:rsidR="00F02940" w:rsidRPr="00750232">
        <w:rPr>
          <w:rFonts w:eastAsia="DengXian"/>
        </w:rPr>
        <w:t>GFBR and MFBR</w:t>
      </w:r>
      <w:r w:rsidR="00F02940">
        <w:rPr>
          <w:rFonts w:eastAsia="DengXian"/>
        </w:rPr>
        <w:t xml:space="preserve"> values</w:t>
      </w:r>
      <w:r w:rsidR="00F02940" w:rsidRPr="00750232">
        <w:rPr>
          <w:rFonts w:eastAsia="DengXian"/>
        </w:rPr>
        <w:t xml:space="preserve"> </w:t>
      </w:r>
      <w:r w:rsidR="00F02940">
        <w:rPr>
          <w:rFonts w:eastAsia="DengXian"/>
        </w:rPr>
        <w:t>for the</w:t>
      </w:r>
      <w:r w:rsidR="00F02940" w:rsidRPr="00750232">
        <w:rPr>
          <w:rFonts w:eastAsia="DengXian"/>
        </w:rPr>
        <w:t xml:space="preserve"> PC5 </w:t>
      </w:r>
      <w:r w:rsidR="00F02940">
        <w:rPr>
          <w:rFonts w:eastAsia="DengXian"/>
        </w:rPr>
        <w:t xml:space="preserve">GBR </w:t>
      </w:r>
      <w:r w:rsidR="00F02940" w:rsidRPr="00750232">
        <w:rPr>
          <w:rFonts w:eastAsia="DengXian"/>
        </w:rPr>
        <w:t xml:space="preserve">QoS flow are set equal to </w:t>
      </w:r>
      <w:r w:rsidR="00F02940">
        <w:rPr>
          <w:rFonts w:eastAsia="DengXian"/>
        </w:rPr>
        <w:t xml:space="preserve">the </w:t>
      </w:r>
      <w:r w:rsidR="00F02940" w:rsidRPr="00750232">
        <w:rPr>
          <w:rFonts w:eastAsia="DengXian"/>
        </w:rPr>
        <w:t xml:space="preserve">GFBR and MFBR </w:t>
      </w:r>
      <w:r w:rsidR="00F02940">
        <w:rPr>
          <w:rFonts w:eastAsia="DengXian"/>
        </w:rPr>
        <w:t>values for the</w:t>
      </w:r>
      <w:r w:rsidR="00F02940" w:rsidRPr="00750232">
        <w:rPr>
          <w:rFonts w:eastAsia="DengXian"/>
        </w:rPr>
        <w:t xml:space="preserve"> </w:t>
      </w:r>
      <w:r w:rsidR="00F02940">
        <w:rPr>
          <w:rFonts w:eastAsia="DengXian"/>
        </w:rPr>
        <w:t xml:space="preserve">GBR </w:t>
      </w:r>
      <w:r w:rsidR="00F02940" w:rsidRPr="00750232">
        <w:rPr>
          <w:rFonts w:eastAsia="DengXian"/>
        </w:rPr>
        <w:t>QoS flow respectively</w:t>
      </w:r>
      <w:r w:rsidRPr="0093004C">
        <w:rPr>
          <w:rFonts w:eastAsia="DengXian"/>
          <w:lang w:eastAsia="zh-CN"/>
        </w:rPr>
        <w:t>.</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SimSun"/>
        </w:rPr>
        <w:t>NOTE:</w:t>
      </w:r>
      <w:r w:rsidRPr="0093004C">
        <w:tab/>
      </w:r>
      <w:r w:rsidRPr="00395A71">
        <w:rPr>
          <w:rFonts w:eastAsia="SimSun"/>
        </w:rPr>
        <w:t>Separate QoS mappings</w:t>
      </w:r>
      <w:r w:rsidRPr="00395A71">
        <w:t xml:space="preserve"> can be configured for different</w:t>
      </w:r>
      <w:r w:rsidRPr="00395A71">
        <w:rPr>
          <w:rFonts w:eastAsia="SimSun"/>
        </w:rPr>
        <w:t xml:space="preserve"> RSC</w:t>
      </w:r>
      <w:r w:rsidRPr="00395A71">
        <w:t>s</w:t>
      </w:r>
      <w:r w:rsidRPr="00395A71">
        <w:rPr>
          <w:rFonts w:eastAsia="SimSun"/>
        </w:rPr>
        <w:t>.</w:t>
      </w:r>
    </w:p>
    <w:p w14:paraId="69FB7DB0" w14:textId="341FCCC7" w:rsidR="00326948" w:rsidRDefault="005D7CF2" w:rsidP="005D7CF2">
      <w:pPr>
        <w:rPr>
          <w:rFonts w:eastAsia="DengXian"/>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r w:rsidR="00D84355" w:rsidRPr="00D84355">
        <w:rPr>
          <w:rFonts w:hint="eastAsia"/>
          <w:noProof/>
          <w:lang w:eastAsia="zh-CN"/>
        </w:rPr>
        <w:t xml:space="preserve"> </w:t>
      </w:r>
      <w:r w:rsidR="00D84355">
        <w:rPr>
          <w:rFonts w:hint="eastAsia"/>
          <w:noProof/>
          <w:lang w:eastAsia="zh-CN"/>
        </w:rPr>
        <w:t>Layer-3</w:t>
      </w:r>
      <w:r w:rsidR="003E2CDC">
        <w:rPr>
          <w:noProof/>
        </w:rPr>
        <w:t xml:space="preserve"> </w:t>
      </w:r>
      <w:r w:rsidRPr="0093004C">
        <w:rPr>
          <w:lang w:eastAsia="ko-KR"/>
        </w:rPr>
        <w:t xml:space="preserve">Remote UE </w:t>
      </w:r>
      <w:r w:rsidRPr="0093004C">
        <w:t xml:space="preserve">initiates </w:t>
      </w:r>
      <w:r w:rsidRPr="0093004C">
        <w:rPr>
          <w:lang w:eastAsia="ko-KR"/>
        </w:rPr>
        <w:t>PC5 QoS Flows setup</w:t>
      </w:r>
      <w:r w:rsidR="009A1DDD">
        <w:rPr>
          <w:rFonts w:eastAsia="DengXian"/>
          <w:lang w:eastAsia="ko-KR"/>
        </w:rPr>
        <w:t xml:space="preserve"> or modification</w:t>
      </w:r>
      <w:r w:rsidR="00D30D30" w:rsidRPr="00286E03">
        <w:rPr>
          <w:rFonts w:eastAsia="DengXian"/>
          <w:lang w:eastAsia="zh-CN"/>
        </w:rPr>
        <w:t xml:space="preserve"> </w:t>
      </w:r>
      <w:r w:rsidR="00D30D30">
        <w:rPr>
          <w:rFonts w:eastAsia="DengXian"/>
          <w:lang w:eastAsia="zh-CN"/>
        </w:rPr>
        <w:t xml:space="preserve">during the </w:t>
      </w:r>
      <w:r w:rsidR="00D30D30" w:rsidRPr="00B0295D">
        <w:rPr>
          <w:rFonts w:eastAsia="DengXian"/>
          <w:lang w:eastAsia="zh-CN"/>
        </w:rPr>
        <w:t xml:space="preserve">Layer-2 link </w:t>
      </w:r>
      <w:r w:rsidR="00D30D30" w:rsidRPr="0093004C">
        <w:t>establishment</w:t>
      </w:r>
      <w:r w:rsidR="00D30D30" w:rsidRPr="00B0295D">
        <w:rPr>
          <w:rFonts w:eastAsia="DengXian"/>
          <w:lang w:eastAsia="zh-CN"/>
        </w:rPr>
        <w:t xml:space="preserve"> </w:t>
      </w:r>
      <w:r w:rsidR="00D30D30">
        <w:rPr>
          <w:rFonts w:eastAsia="DengXian"/>
          <w:lang w:eastAsia="zh-CN"/>
        </w:rPr>
        <w:t xml:space="preserve">or </w:t>
      </w:r>
      <w:r w:rsidR="00D30D30" w:rsidRPr="00B0295D">
        <w:rPr>
          <w:rFonts w:eastAsia="DengXian"/>
          <w:lang w:eastAsia="zh-CN"/>
        </w:rPr>
        <w:t>modification procedure</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r w:rsidR="008F4EF2">
        <w:rPr>
          <w:rFonts w:hint="eastAsia"/>
          <w:lang w:eastAsia="zh-CN"/>
        </w:rPr>
        <w:t xml:space="preserve">Layer-3 </w:t>
      </w:r>
      <w:r w:rsidRPr="0093004C">
        <w:rPr>
          <w:lang w:eastAsia="ko-KR"/>
        </w:rPr>
        <w:t>Remote UE provides</w:t>
      </w:r>
      <w:r w:rsidRPr="000F4A60">
        <w:rPr>
          <w:lang w:eastAsia="ko-KR"/>
        </w:rPr>
        <w:t xml:space="preserve"> </w:t>
      </w:r>
      <w:r w:rsidR="00A35795" w:rsidRPr="000F4A60">
        <w:rPr>
          <w:lang w:eastAsia="ko-KR"/>
        </w:rPr>
        <w:t xml:space="preserve">the QoS Info </w:t>
      </w:r>
      <w:r w:rsidR="00A35795" w:rsidRPr="000F4A60">
        <w:rPr>
          <w:noProof/>
        </w:rPr>
        <w:t xml:space="preserve">as </w:t>
      </w:r>
      <w:r w:rsidR="00A35795" w:rsidRPr="007A44C1">
        <w:rPr>
          <w:noProof/>
        </w:rPr>
        <w:t>described in clause 6.4.3.6</w:t>
      </w:r>
      <w:r w:rsidRPr="0093004C">
        <w:rPr>
          <w:lang w:eastAsia="ko-KR"/>
        </w:rPr>
        <w:t xml:space="preserve"> to </w:t>
      </w:r>
      <w:r w:rsidRPr="0093004C">
        <w:rPr>
          <w:rFonts w:eastAsia="SimSun"/>
          <w:lang w:eastAsia="zh-CN"/>
        </w:rPr>
        <w:t xml:space="preserve">the </w:t>
      </w:r>
      <w:r w:rsidR="003E2CDC">
        <w:rPr>
          <w:lang w:eastAsia="zh-CN"/>
        </w:rPr>
        <w:t>5G</w:t>
      </w:r>
      <w:r w:rsidR="003E2CDC" w:rsidRPr="0093004C">
        <w:rPr>
          <w:noProof/>
        </w:rPr>
        <w:t xml:space="preserve"> </w:t>
      </w:r>
      <w:r w:rsidR="003E2CDC">
        <w:rPr>
          <w:noProof/>
        </w:rPr>
        <w:t xml:space="preserve">ProSe </w:t>
      </w:r>
      <w:r w:rsidR="005B658A">
        <w:rPr>
          <w:rFonts w:hint="eastAsia"/>
          <w:noProof/>
          <w:lang w:eastAsia="zh-CN"/>
        </w:rPr>
        <w:t xml:space="preserve">Layer-3 </w:t>
      </w:r>
      <w:r w:rsidRPr="0093004C">
        <w:rPr>
          <w:rFonts w:eastAsia="DengXian"/>
          <w:lang w:eastAsia="zh-CN"/>
        </w:rPr>
        <w:t>UE-to-Network Relay</w:t>
      </w:r>
      <w:r w:rsidR="003571EF">
        <w:rPr>
          <w:rFonts w:eastAsia="DengXian"/>
          <w:lang w:eastAsia="zh-CN"/>
        </w:rPr>
        <w:t>.</w:t>
      </w:r>
      <w:r w:rsidRPr="0093004C">
        <w:rPr>
          <w:rFonts w:eastAsia="DengXian"/>
          <w:lang w:eastAsia="zh-CN"/>
        </w:rPr>
        <w:t xml:space="preserve"> </w:t>
      </w:r>
      <w:r w:rsidR="003571EF">
        <w:rPr>
          <w:rFonts w:eastAsia="DengXian"/>
          <w:lang w:eastAsia="zh-CN"/>
        </w:rPr>
        <w:t>T</w:t>
      </w:r>
      <w:r w:rsidRPr="0093004C">
        <w:rPr>
          <w:rFonts w:eastAsia="DengXian"/>
          <w:lang w:eastAsia="zh-CN"/>
        </w:rPr>
        <w:t>he</w:t>
      </w:r>
      <w:r w:rsidRPr="000F4A60">
        <w:rPr>
          <w:rFonts w:eastAsia="DengXian"/>
          <w:lang w:eastAsia="zh-CN"/>
        </w:rPr>
        <w:t xml:space="preserve"> </w:t>
      </w:r>
      <w:r w:rsidR="001C6248" w:rsidRPr="000F4A60">
        <w:rPr>
          <w:rFonts w:eastAsia="DengXian"/>
          <w:lang w:eastAsia="zh-CN"/>
        </w:rPr>
        <w:t>received</w:t>
      </w:r>
      <w:r w:rsidR="001C6248" w:rsidRPr="007A44C1">
        <w:t xml:space="preserve"> PC5 QoS parameters of the QoS Info (i.e. PQI and conditionally other parameters such as MFBR/GFBR, etc.</w:t>
      </w:r>
      <w:r w:rsidR="001C6248" w:rsidRPr="000F4A60">
        <w:t>) are</w:t>
      </w:r>
      <w:r w:rsidR="00580A78">
        <w:t xml:space="preserve"> interpreted as</w:t>
      </w:r>
      <w:r w:rsidRPr="0093004C">
        <w:rPr>
          <w:rFonts w:eastAsia="DengXian"/>
          <w:lang w:eastAsia="zh-CN"/>
        </w:rPr>
        <w:t xml:space="preserve"> the </w:t>
      </w:r>
      <w:r w:rsidRPr="0093004C">
        <w:rPr>
          <w:lang w:eastAsia="zh-CN"/>
        </w:rPr>
        <w:t xml:space="preserve">end-to-end QoS </w:t>
      </w:r>
      <w:r w:rsidRPr="0093004C">
        <w:rPr>
          <w:rFonts w:eastAsia="DengXian"/>
          <w:lang w:eastAsia="zh-CN"/>
        </w:rPr>
        <w:t>requirements</w:t>
      </w:r>
      <w:r w:rsidR="00806259" w:rsidRPr="008F598C">
        <w:rPr>
          <w:rFonts w:eastAsia="DengXian"/>
          <w:lang w:eastAsia="zh-CN"/>
        </w:rPr>
        <w:t xml:space="preserve"> </w:t>
      </w:r>
      <w:r w:rsidR="00806259">
        <w:rPr>
          <w:rFonts w:eastAsia="DengXian"/>
          <w:lang w:eastAsia="zh-CN"/>
        </w:rPr>
        <w:t xml:space="preserve">by the </w:t>
      </w:r>
      <w:r w:rsidR="00806259">
        <w:rPr>
          <w:lang w:eastAsia="zh-CN"/>
        </w:rPr>
        <w:t>5G</w:t>
      </w:r>
      <w:r w:rsidR="00806259" w:rsidRPr="0093004C">
        <w:rPr>
          <w:noProof/>
        </w:rPr>
        <w:t xml:space="preserve"> </w:t>
      </w:r>
      <w:r w:rsidR="00806259">
        <w:rPr>
          <w:noProof/>
        </w:rPr>
        <w:t>ProSe</w:t>
      </w:r>
      <w:r w:rsidR="001F6FD0" w:rsidRPr="001F6FD0">
        <w:rPr>
          <w:rFonts w:hint="eastAsia"/>
          <w:noProof/>
          <w:lang w:eastAsia="zh-CN"/>
        </w:rPr>
        <w:t xml:space="preserve"> </w:t>
      </w:r>
      <w:r w:rsidR="001F6FD0">
        <w:rPr>
          <w:rFonts w:hint="eastAsia"/>
          <w:noProof/>
          <w:lang w:eastAsia="zh-CN"/>
        </w:rPr>
        <w:t>Layer-3</w:t>
      </w:r>
      <w:r w:rsidR="00806259">
        <w:rPr>
          <w:noProof/>
        </w:rPr>
        <w:t xml:space="preserve"> </w:t>
      </w:r>
      <w:r w:rsidR="00806259" w:rsidRPr="0093004C">
        <w:rPr>
          <w:rFonts w:eastAsia="DengXian"/>
          <w:lang w:eastAsia="zh-CN"/>
        </w:rPr>
        <w:t>UE-to-Network Relay</w:t>
      </w:r>
      <w:r w:rsidRPr="0093004C">
        <w:rPr>
          <w:rFonts w:eastAsia="DengXian"/>
          <w:lang w:eastAsia="zh-CN"/>
        </w:rPr>
        <w:t xml:space="preserve">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001F6FD0">
        <w:rPr>
          <w:rFonts w:hint="eastAsia"/>
          <w:noProof/>
          <w:lang w:eastAsia="zh-CN"/>
        </w:rPr>
        <w:t xml:space="preserve">Layer-3 </w:t>
      </w:r>
      <w:r w:rsidRPr="0093004C">
        <w:rPr>
          <w:rFonts w:eastAsia="DengXian"/>
          <w:lang w:eastAsia="zh-CN"/>
        </w:rPr>
        <w:t xml:space="preserve">Remote UE and UPF.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DE5B93" w:rsidRPr="0093004C">
        <w:rPr>
          <w:lang w:eastAsia="zh-CN"/>
        </w:rPr>
        <w:t>to</w:t>
      </w:r>
      <w:r w:rsidR="00DE5B93">
        <w:rPr>
          <w:rFonts w:eastAsia="DengXian"/>
          <w:lang w:eastAsia="zh-CN"/>
        </w:rPr>
        <w:t>-</w:t>
      </w:r>
      <w:r w:rsidRPr="0093004C">
        <w:rPr>
          <w:rFonts w:eastAsia="DengXian"/>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r w:rsidR="0010772A" w:rsidRPr="0010772A">
        <w:rPr>
          <w:rFonts w:hint="eastAsia"/>
          <w:noProof/>
          <w:lang w:eastAsia="zh-CN"/>
        </w:rPr>
        <w:t xml:space="preserve"> </w:t>
      </w:r>
      <w:r w:rsidR="00A21F87">
        <w:rPr>
          <w:rFonts w:hint="eastAsia"/>
          <w:noProof/>
          <w:lang w:eastAsia="zh-CN"/>
        </w:rPr>
        <w:t>Layer-3</w:t>
      </w:r>
      <w:r w:rsidR="002C6CAB">
        <w:rPr>
          <w:noProof/>
        </w:rPr>
        <w:t xml:space="preserve"> </w:t>
      </w:r>
      <w:r w:rsidRPr="0093004C">
        <w:rPr>
          <w:rFonts w:eastAsia="DengXian"/>
          <w:lang w:eastAsia="zh-CN"/>
        </w:rPr>
        <w:t xml:space="preserve">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w:t>
      </w:r>
      <w:r w:rsidR="00BB6763" w:rsidRPr="006526D1">
        <w:rPr>
          <w:rFonts w:eastAsia="DengXian"/>
          <w:lang w:eastAsia="zh-CN"/>
        </w:rPr>
        <w:t>the</w:t>
      </w:r>
      <w:r w:rsidR="00BB6763" w:rsidRPr="0093004C">
        <w:rPr>
          <w:rFonts w:eastAsia="DengXian"/>
          <w:lang w:eastAsia="zh-CN"/>
        </w:rPr>
        <w:t xml:space="preserve"> </w:t>
      </w:r>
      <w:r w:rsidRPr="0093004C">
        <w:rPr>
          <w:rFonts w:eastAsia="DengXian"/>
          <w:lang w:eastAsia="zh-CN"/>
        </w:rPr>
        <w:t>end-</w:t>
      </w:r>
      <w:r w:rsidR="00C34EB5">
        <w:rPr>
          <w:rFonts w:eastAsia="DengXian"/>
          <w:lang w:eastAsia="zh-CN"/>
        </w:rPr>
        <w:t>to-</w:t>
      </w:r>
      <w:r w:rsidRPr="0093004C">
        <w:rPr>
          <w:rFonts w:eastAsia="DengXian"/>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00A21F87">
        <w:rPr>
          <w:rFonts w:hint="eastAsia"/>
          <w:noProof/>
          <w:lang w:eastAsia="zh-CN"/>
        </w:rPr>
        <w:t>Layer-3</w:t>
      </w:r>
      <w:r w:rsidR="0010772A">
        <w:rPr>
          <w:rFonts w:hint="eastAsia"/>
          <w:noProof/>
          <w:lang w:eastAsia="zh-CN"/>
        </w:rPr>
        <w:t xml:space="preserve"> </w:t>
      </w:r>
      <w:r w:rsidRPr="0093004C">
        <w:rPr>
          <w:rFonts w:eastAsia="DengXian"/>
          <w:lang w:eastAsia="zh-CN"/>
        </w:rPr>
        <w:t xml:space="preserve">UE-to-Network Relay, based on its implementation, decides the 5QI </w:t>
      </w:r>
      <w:r w:rsidRPr="0093004C">
        <w:rPr>
          <w:lang w:eastAsia="ko-KR"/>
        </w:rPr>
        <w:t xml:space="preserve">for </w:t>
      </w:r>
      <w:r w:rsidRPr="0093004C">
        <w:rPr>
          <w:rFonts w:eastAsia="DengXian"/>
          <w:lang w:eastAsia="zh-CN"/>
        </w:rPr>
        <w:t>the Uu QoS control and PQI for the PC5 QoS control.</w:t>
      </w:r>
      <w:r w:rsidR="00924B3E" w:rsidRPr="006526D1">
        <w:rPr>
          <w:rFonts w:eastAsia="DengXian"/>
          <w:lang w:eastAsia="zh-CN"/>
        </w:rPr>
        <w:t xml:space="preserve"> The 5G</w:t>
      </w:r>
      <w:r w:rsidR="00924B3E" w:rsidRPr="006526D1">
        <w:rPr>
          <w:rFonts w:eastAsia="DengXian"/>
          <w:noProof/>
        </w:rPr>
        <w:t xml:space="preserve"> ProSe </w:t>
      </w:r>
      <w:r w:rsidR="00362C2F">
        <w:rPr>
          <w:rFonts w:hint="eastAsia"/>
          <w:noProof/>
          <w:lang w:eastAsia="zh-CN"/>
        </w:rPr>
        <w:t>Layer-3</w:t>
      </w:r>
      <w:r w:rsidR="001755E5">
        <w:rPr>
          <w:rFonts w:hint="eastAsia"/>
          <w:noProof/>
          <w:lang w:eastAsia="zh-CN"/>
        </w:rPr>
        <w:t xml:space="preserve"> </w:t>
      </w:r>
      <w:r w:rsidR="00924B3E" w:rsidRPr="006526D1">
        <w:rPr>
          <w:rFonts w:eastAsia="DengXian"/>
          <w:lang w:eastAsia="zh-CN"/>
        </w:rPr>
        <w:t>UE-to-Network Relay provides the QoS Info (including PQI value chosen by the 5G</w:t>
      </w:r>
      <w:r w:rsidR="00924B3E" w:rsidRPr="006526D1">
        <w:rPr>
          <w:rFonts w:eastAsia="DengXian"/>
          <w:noProof/>
        </w:rPr>
        <w:t xml:space="preserve"> ProSe</w:t>
      </w:r>
      <w:r w:rsidR="00A712B5" w:rsidRPr="00A712B5">
        <w:rPr>
          <w:rFonts w:hint="eastAsia"/>
          <w:noProof/>
          <w:lang w:eastAsia="zh-CN"/>
        </w:rPr>
        <w:t xml:space="preserve"> </w:t>
      </w:r>
      <w:r w:rsidR="00362C2F">
        <w:rPr>
          <w:rFonts w:hint="eastAsia"/>
          <w:noProof/>
          <w:lang w:eastAsia="zh-CN"/>
        </w:rPr>
        <w:t>Layer-3</w:t>
      </w:r>
      <w:r w:rsidR="00924B3E" w:rsidRPr="006526D1">
        <w:rPr>
          <w:rFonts w:eastAsia="DengXian"/>
          <w:noProof/>
        </w:rPr>
        <w:t xml:space="preserve"> </w:t>
      </w:r>
      <w:r w:rsidR="00924B3E" w:rsidRPr="006526D1">
        <w:rPr>
          <w:rFonts w:eastAsia="DengXian"/>
          <w:lang w:eastAsia="zh-CN"/>
        </w:rPr>
        <w:t xml:space="preserve">UE-to-Network Relay) as part of the Accept message to the 5G ProSe </w:t>
      </w:r>
      <w:r w:rsidR="00362C2F">
        <w:rPr>
          <w:rFonts w:hint="eastAsia"/>
          <w:noProof/>
          <w:lang w:eastAsia="zh-CN"/>
        </w:rPr>
        <w:t>Layer-3</w:t>
      </w:r>
      <w:r w:rsidR="001A6C10">
        <w:rPr>
          <w:rFonts w:hint="eastAsia"/>
          <w:noProof/>
          <w:lang w:eastAsia="zh-CN"/>
        </w:rPr>
        <w:t xml:space="preserve"> </w:t>
      </w:r>
      <w:r w:rsidR="00924B3E" w:rsidRPr="006526D1">
        <w:rPr>
          <w:rFonts w:eastAsia="DengXian"/>
          <w:lang w:eastAsia="zh-CN"/>
        </w:rPr>
        <w:t>Remote UE.</w:t>
      </w:r>
      <w:r w:rsidR="00706BD2" w:rsidRPr="00395A71">
        <w:rPr>
          <w:rFonts w:eastAsia="DengXian"/>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362C2F">
        <w:rPr>
          <w:rFonts w:hint="eastAsia"/>
          <w:noProof/>
          <w:lang w:eastAsia="zh-CN"/>
        </w:rPr>
        <w:t>Layer-3</w:t>
      </w:r>
      <w:r w:rsidR="00AF12F1">
        <w:rPr>
          <w:rFonts w:hint="eastAsia"/>
          <w:noProof/>
          <w:lang w:eastAsia="zh-CN"/>
        </w:rPr>
        <w:t xml:space="preserv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011697">
        <w:rPr>
          <w:rFonts w:hint="eastAsia"/>
          <w:noProof/>
          <w:lang w:eastAsia="zh-CN"/>
        </w:rPr>
        <w:t xml:space="preserve">Layer-3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SimSun"/>
          <w:lang w:eastAsia="zh-CN"/>
        </w:rPr>
        <w:t xml:space="preserve">the </w:t>
      </w:r>
      <w:r w:rsidR="009253BE">
        <w:rPr>
          <w:lang w:eastAsia="zh-CN"/>
        </w:rPr>
        <w:t>5G</w:t>
      </w:r>
      <w:r w:rsidR="009253BE" w:rsidRPr="0093004C">
        <w:rPr>
          <w:noProof/>
        </w:rPr>
        <w:t xml:space="preserve"> </w:t>
      </w:r>
      <w:r w:rsidR="009253BE">
        <w:rPr>
          <w:noProof/>
        </w:rPr>
        <w:t xml:space="preserve">ProSe </w:t>
      </w:r>
      <w:r w:rsidR="00946FB2">
        <w:rPr>
          <w:rFonts w:hint="eastAsia"/>
          <w:noProof/>
          <w:lang w:eastAsia="zh-CN"/>
        </w:rPr>
        <w:t xml:space="preserve">Layer-3 </w:t>
      </w:r>
      <w:r w:rsidR="00706BD2" w:rsidRPr="00395A71">
        <w:rPr>
          <w:rFonts w:eastAsia="DengXian"/>
          <w:lang w:eastAsia="zh-CN"/>
        </w:rPr>
        <w:t>UE-to-Network Relay.</w:t>
      </w:r>
      <w:r w:rsidR="00706BD2" w:rsidRPr="00DE4E0D">
        <w:rPr>
          <w:rFonts w:eastAsia="DengXian"/>
          <w:lang w:eastAsia="zh-CN"/>
        </w:rPr>
        <w:t xml:space="preserve"> The </w:t>
      </w:r>
      <w:r w:rsidR="007712FA">
        <w:rPr>
          <w:lang w:eastAsia="zh-CN"/>
        </w:rPr>
        <w:t>5G</w:t>
      </w:r>
      <w:r w:rsidR="007712FA" w:rsidRPr="0093004C">
        <w:rPr>
          <w:noProof/>
        </w:rPr>
        <w:t xml:space="preserve"> </w:t>
      </w:r>
      <w:r w:rsidR="007712FA">
        <w:rPr>
          <w:noProof/>
        </w:rPr>
        <w:t xml:space="preserve">ProSe </w:t>
      </w:r>
      <w:r w:rsidR="00011697">
        <w:rPr>
          <w:rFonts w:hint="eastAsia"/>
          <w:noProof/>
          <w:lang w:eastAsia="zh-CN"/>
        </w:rPr>
        <w:t xml:space="preserve">Layer-3 </w:t>
      </w:r>
      <w:r w:rsidR="00706BD2" w:rsidRPr="00DE4E0D">
        <w:rPr>
          <w:rFonts w:eastAsia="DengXian"/>
          <w:lang w:eastAsia="zh-CN"/>
        </w:rPr>
        <w:t>UE-to-Network Relay may generate</w:t>
      </w:r>
      <w:r w:rsidR="00706BD2" w:rsidRPr="00706BD2">
        <w:rPr>
          <w:rFonts w:eastAsia="DengXian"/>
          <w:lang w:eastAsia="zh-CN"/>
        </w:rPr>
        <w:t xml:space="preserve"> the </w:t>
      </w:r>
      <w:r w:rsidR="00706BD2" w:rsidRPr="00706BD2">
        <w:rPr>
          <w:lang w:eastAsia="ko-KR"/>
        </w:rPr>
        <w:t>Packet Filters</w:t>
      </w:r>
      <w:r w:rsidR="00706BD2" w:rsidRPr="00706BD2">
        <w:rPr>
          <w:rFonts w:eastAsia="DengXian"/>
          <w:lang w:eastAsia="zh-CN"/>
        </w:rPr>
        <w:t xml:space="preserve"> used over Uu </w:t>
      </w:r>
      <w:r w:rsidR="00706BD2" w:rsidRPr="00395A71">
        <w:rPr>
          <w:rFonts w:eastAsia="DengXian"/>
          <w:lang w:eastAsia="zh-CN"/>
        </w:rPr>
        <w:t>reference point</w:t>
      </w:r>
      <w:r w:rsidR="00706BD2" w:rsidRPr="00DE4E0D">
        <w:rPr>
          <w:rFonts w:eastAsia="DengXian"/>
          <w:lang w:eastAsia="zh-CN"/>
        </w:rPr>
        <w:t xml:space="preserve"> based on the received PC5 QoS Rule(s).</w:t>
      </w:r>
    </w:p>
    <w:p w14:paraId="0F1456FE" w14:textId="42FFCA28" w:rsidR="0093004C" w:rsidRPr="0093004C" w:rsidRDefault="005D7CF2" w:rsidP="005D7CF2">
      <w:pPr>
        <w:rPr>
          <w:lang w:eastAsia="ko-KR"/>
        </w:rPr>
      </w:pPr>
      <w:r w:rsidRPr="0093004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62F4">
        <w:rPr>
          <w:rFonts w:hint="eastAsia"/>
          <w:noProof/>
          <w:lang w:eastAsia="zh-CN"/>
        </w:rPr>
        <w:t xml:space="preserve">Layer-3 </w:t>
      </w:r>
      <w:r w:rsidRPr="0093004C">
        <w:rPr>
          <w:rFonts w:eastAsia="DengXian"/>
          <w:lang w:eastAsia="zh-CN"/>
        </w:rPr>
        <w:t xml:space="preserve">UE-to-Network Relay </w:t>
      </w:r>
      <w:r w:rsidRPr="0093004C">
        <w:rPr>
          <w:lang w:eastAsia="ko-KR"/>
        </w:rPr>
        <w:t xml:space="preserve">performs the UE requested PDU session Modification as defined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DengXian"/>
          <w:lang w:eastAsia="zh-CN"/>
        </w:rPr>
        <w:t xml:space="preserve"> </w:t>
      </w:r>
      <w:r w:rsidR="004450EF" w:rsidRPr="005931EC">
        <w:rPr>
          <w:rFonts w:eastAsia="DengXian"/>
          <w:lang w:eastAsia="zh-CN"/>
        </w:rPr>
        <w:t xml:space="preserve">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004450EF" w:rsidRPr="005931EC">
        <w:rPr>
          <w:rFonts w:eastAsia="DengXian"/>
          <w:lang w:eastAsia="zh-CN"/>
        </w:rPr>
        <w:t>UE-to-Network Relay</w:t>
      </w:r>
      <w:r w:rsidR="004450EF">
        <w:rPr>
          <w:rFonts w:eastAsia="DengXian"/>
          <w:lang w:eastAsia="zh-CN"/>
        </w:rPr>
        <w:t xml:space="preserve"> may further update the PQI</w:t>
      </w:r>
      <w:r w:rsidR="004450EF">
        <w:rPr>
          <w:rFonts w:eastAsia="DengXian"/>
        </w:rPr>
        <w:t xml:space="preserve"> value</w:t>
      </w:r>
      <w:r w:rsidR="004450EF" w:rsidRPr="00750232">
        <w:rPr>
          <w:rFonts w:eastAsia="DengXian"/>
        </w:rPr>
        <w:t xml:space="preserve"> based </w:t>
      </w:r>
      <w:r w:rsidR="004450EF">
        <w:rPr>
          <w:rFonts w:eastAsia="DengXian"/>
        </w:rPr>
        <w:t xml:space="preserve">on </w:t>
      </w:r>
      <w:r w:rsidR="004450EF" w:rsidRPr="00750232">
        <w:rPr>
          <w:rFonts w:eastAsia="DengXian"/>
        </w:rPr>
        <w:t xml:space="preserve">the </w:t>
      </w:r>
      <w:r w:rsidR="004450EF" w:rsidRPr="005931EC">
        <w:rPr>
          <w:rFonts w:eastAsia="DengXian"/>
          <w:lang w:eastAsia="zh-CN"/>
        </w:rPr>
        <w:t>authorize</w:t>
      </w:r>
      <w:r w:rsidR="004450EF">
        <w:rPr>
          <w:rFonts w:eastAsia="DengXian"/>
          <w:lang w:eastAsia="zh-CN"/>
        </w:rPr>
        <w:t>d</w:t>
      </w:r>
      <w:r w:rsidR="004450EF" w:rsidRPr="005931EC">
        <w:rPr>
          <w:rFonts w:eastAsia="DengXian"/>
          <w:lang w:eastAsia="zh-CN"/>
        </w:rPr>
        <w:t xml:space="preserve"> 5QI value</w:t>
      </w:r>
      <w:r w:rsidR="004450EF">
        <w:rPr>
          <w:rFonts w:eastAsia="DengXian"/>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Pr="0093004C">
        <w:rPr>
          <w:lang w:eastAsia="zh-CN"/>
        </w:rPr>
        <w:t>UE-to-Network Relay performs the Layer-2 link modification procedure as defined in clause 6.4.3.</w:t>
      </w:r>
      <w:r w:rsidR="00503E01">
        <w:rPr>
          <w:lang w:eastAsia="zh-CN"/>
        </w:rPr>
        <w:t>6</w:t>
      </w:r>
      <w:r w:rsidR="00503E01" w:rsidRPr="0093004C">
        <w:rPr>
          <w:lang w:eastAsia="zh-CN"/>
        </w:rPr>
        <w:t xml:space="preserve"> </w:t>
      </w:r>
      <w:r w:rsidRPr="0093004C">
        <w:rPr>
          <w:lang w:eastAsia="zh-CN"/>
        </w:rPr>
        <w:t>to update the corresponding PC5 QoS Flow</w:t>
      </w:r>
      <w:r w:rsidR="001E3A8B">
        <w:rPr>
          <w:rFonts w:eastAsia="DengXian"/>
          <w:lang w:eastAsia="zh-CN"/>
        </w:rPr>
        <w:t xml:space="preserve"> with the updated PQI value</w:t>
      </w:r>
      <w:r w:rsidRPr="0093004C">
        <w:rPr>
          <w:lang w:eastAsia="ko-KR"/>
        </w:rPr>
        <w:t>.</w:t>
      </w:r>
    </w:p>
    <w:p w14:paraId="01E37B20" w14:textId="6434F49D" w:rsidR="005D7CF2" w:rsidRPr="0093004C" w:rsidRDefault="005D7CF2" w:rsidP="005D7CF2">
      <w:r w:rsidRPr="0093004C">
        <w:rPr>
          <w:lang w:eastAsia="zh-CN"/>
        </w:rPr>
        <w:t xml:space="preserve">Alternatively, reflective QoS control over Uu as defined in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r w:rsidR="0075543E">
        <w:rPr>
          <w:rFonts w:hint="eastAsia"/>
          <w:lang w:eastAsia="zh-CN"/>
        </w:rPr>
        <w:t xml:space="preserve">5G ProSe Layer-3 </w:t>
      </w:r>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r w:rsidR="00532F62">
        <w:rPr>
          <w:rFonts w:hint="eastAsia"/>
          <w:lang w:eastAsia="zh-CN"/>
        </w:rPr>
        <w:t>5G ProSe Layer-3 R</w:t>
      </w:r>
      <w:r w:rsidRPr="0093004C">
        <w:t>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w:t>
      </w:r>
      <w:r w:rsidR="00A420EB">
        <w:rPr>
          <w:rFonts w:hint="eastAsia"/>
          <w:lang w:eastAsia="zh-CN"/>
        </w:rPr>
        <w:t xml:space="preserve">Layer-3 </w:t>
      </w:r>
      <w:r w:rsidRPr="0093004C">
        <w:t xml:space="preserve">UE-to-Network Relay creates a new derived QoS rule or updates existing derived QoS rule corresponding to the remote UE, as defined in </w:t>
      </w:r>
      <w:r w:rsidR="00395A71" w:rsidRPr="0093004C">
        <w:t>TS</w:t>
      </w:r>
      <w:r w:rsidR="00395A71">
        <w:t> </w:t>
      </w:r>
      <w:r w:rsidR="00395A71" w:rsidRPr="0093004C">
        <w:t>23.501</w:t>
      </w:r>
      <w:r w:rsidR="00395A71">
        <w:t> </w:t>
      </w:r>
      <w:r w:rsidR="00395A71" w:rsidRPr="0093004C">
        <w:t>[</w:t>
      </w:r>
      <w:r w:rsidRPr="0093004C">
        <w:t xml:space="preserve">4]. The derived QoS rule is for UL packets from the </w:t>
      </w:r>
      <w:r w:rsidR="00844451">
        <w:rPr>
          <w:rFonts w:hint="eastAsia"/>
          <w:lang w:eastAsia="zh-CN"/>
        </w:rPr>
        <w:t>5G ProSe Layer-3 R</w:t>
      </w:r>
      <w:r w:rsidRPr="0093004C">
        <w:t>emote UE at Uu interface.</w:t>
      </w:r>
    </w:p>
    <w:p w14:paraId="0EF728C9" w14:textId="5E9929BD"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00EC0BEA">
        <w:rPr>
          <w:rFonts w:hint="eastAsia"/>
          <w:noProof/>
          <w:lang w:eastAsia="zh-CN"/>
        </w:rPr>
        <w:t xml:space="preserve">Layer-3 </w:t>
      </w:r>
      <w:r w:rsidRPr="0093004C">
        <w:rPr>
          <w:lang w:eastAsia="zh-CN"/>
        </w:rPr>
        <w:t>UE-to-Network Relay may use the L2 Link Modification procedures as defined in clause 6.4.3.</w:t>
      </w:r>
      <w:r w:rsidR="009D520F">
        <w:rPr>
          <w:lang w:eastAsia="zh-CN"/>
        </w:rPr>
        <w:t>6</w:t>
      </w:r>
      <w:r w:rsidR="009D520F" w:rsidRPr="0093004C">
        <w:rPr>
          <w:lang w:eastAsia="zh-CN"/>
        </w:rPr>
        <w:t xml:space="preserve"> </w:t>
      </w:r>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34E3176B"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r w:rsidR="00204018">
        <w:rPr>
          <w:rFonts w:hint="eastAsia"/>
          <w:noProof/>
          <w:lang w:eastAsia="zh-CN"/>
        </w:rPr>
        <w:t xml:space="preserve">Layer-3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00C44C35">
        <w:rPr>
          <w:rFonts w:hint="eastAsia"/>
          <w:noProof/>
          <w:lang w:eastAsia="zh-CN"/>
        </w:rPr>
        <w:t xml:space="preserve">Layer-3 </w:t>
      </w:r>
      <w:r w:rsidRPr="0093004C">
        <w:rPr>
          <w:lang w:eastAsia="zh-CN"/>
        </w:rPr>
        <w:t>UE-to-Network Relay may perform L2 Link Modification procedures defined in clause 6.4.3.</w:t>
      </w:r>
      <w:r w:rsidR="009D520F">
        <w:rPr>
          <w:lang w:eastAsia="zh-CN"/>
        </w:rPr>
        <w:t>6</w:t>
      </w:r>
      <w:r w:rsidR="009D520F" w:rsidRPr="0093004C">
        <w:rPr>
          <w:lang w:eastAsia="zh-CN"/>
        </w:rPr>
        <w:t xml:space="preserve"> </w:t>
      </w:r>
      <w:r w:rsidRPr="0093004C">
        <w:rPr>
          <w:lang w:eastAsia="zh-CN"/>
        </w:rPr>
        <w:t>accordingly using the PQI mapped from the 5QI of the currently used QoS rule after the deletion of the derived QoS rule(s).</w:t>
      </w:r>
    </w:p>
    <w:p w14:paraId="6B050249" w14:textId="5966E2B2" w:rsidR="000E11E9" w:rsidRPr="0093004C" w:rsidRDefault="000E11E9" w:rsidP="000E11E9">
      <w:pPr>
        <w:pStyle w:val="Heading4"/>
      </w:pPr>
      <w:bookmarkStart w:id="480" w:name="_Toc69883512"/>
      <w:bookmarkStart w:id="481" w:name="_Toc73625524"/>
      <w:bookmarkStart w:id="482" w:name="_Toc19199114"/>
      <w:bookmarkStart w:id="483" w:name="_Toc27821904"/>
      <w:bookmarkStart w:id="484" w:name="_Toc36126258"/>
      <w:bookmarkStart w:id="485" w:name="_Toc45012582"/>
      <w:bookmarkStart w:id="486" w:name="_Toc51754008"/>
      <w:bookmarkStart w:id="487" w:name="_Toc51754142"/>
      <w:bookmarkStart w:id="488" w:name="_Toc51838969"/>
      <w:bookmarkStart w:id="489" w:name="_Toc66692670"/>
      <w:bookmarkStart w:id="490" w:name="_Toc81547958"/>
      <w:r w:rsidRPr="0093004C">
        <w:t>5.</w:t>
      </w:r>
      <w:r w:rsidR="0075602E">
        <w:t>6</w:t>
      </w:r>
      <w:r w:rsidRPr="0093004C">
        <w:t>.2.2</w:t>
      </w:r>
      <w:r w:rsidRPr="0093004C">
        <w:tab/>
        <w:t xml:space="preserve">QoS handling for </w:t>
      </w:r>
      <w:r w:rsidR="006F690E">
        <w:rPr>
          <w:lang w:eastAsia="zh-CN"/>
        </w:rPr>
        <w:t>5G</w:t>
      </w:r>
      <w:r w:rsidR="006F690E" w:rsidRPr="0093004C">
        <w:rPr>
          <w:noProof/>
        </w:rPr>
        <w:t xml:space="preserve"> </w:t>
      </w:r>
      <w:r w:rsidR="006F690E">
        <w:rPr>
          <w:noProof/>
        </w:rPr>
        <w:t xml:space="preserve">ProSe </w:t>
      </w:r>
      <w:r w:rsidRPr="0093004C">
        <w:t>Layer-3 UE-to-Network relay with N3IWF</w:t>
      </w:r>
      <w:bookmarkEnd w:id="480"/>
      <w:bookmarkEnd w:id="481"/>
      <w:bookmarkEnd w:id="490"/>
    </w:p>
    <w:p w14:paraId="3A35AB06" w14:textId="7C072C63" w:rsidR="000E11E9" w:rsidRPr="0093004C" w:rsidRDefault="000E11E9" w:rsidP="000E11E9">
      <w:r w:rsidRPr="0093004C">
        <w:t xml:space="preserve">When accessing 5GS via a </w:t>
      </w:r>
      <w:r w:rsidR="006F690E">
        <w:rPr>
          <w:lang w:eastAsia="zh-CN"/>
        </w:rPr>
        <w:t>5G</w:t>
      </w:r>
      <w:r w:rsidR="006F690E" w:rsidRPr="0093004C">
        <w:rPr>
          <w:noProof/>
        </w:rPr>
        <w:t xml:space="preserve"> </w:t>
      </w:r>
      <w:r w:rsidR="006F690E">
        <w:rPr>
          <w:noProof/>
        </w:rPr>
        <w:t xml:space="preserve">ProSe </w:t>
      </w:r>
      <w:r w:rsidRPr="0093004C">
        <w:t xml:space="preserve">Layer-3 UE-to-Network Relay with N3IWF, the </w:t>
      </w:r>
      <w:r w:rsidR="006F690E">
        <w:rPr>
          <w:lang w:eastAsia="zh-CN"/>
        </w:rPr>
        <w:t>5G</w:t>
      </w:r>
      <w:r w:rsidR="006F690E" w:rsidRPr="0093004C">
        <w:rPr>
          <w:noProof/>
        </w:rPr>
        <w:t xml:space="preserve"> </w:t>
      </w:r>
      <w:r w:rsidR="006F690E">
        <w:rPr>
          <w:noProof/>
        </w:rPr>
        <w:t xml:space="preserve">ProSe </w:t>
      </w:r>
      <w:r w:rsidR="008E4775">
        <w:rPr>
          <w:rFonts w:hint="eastAsia"/>
          <w:noProof/>
          <w:lang w:eastAsia="zh-CN"/>
        </w:rPr>
        <w:t xml:space="preserve">Layer-3 </w:t>
      </w:r>
      <w:r w:rsidRPr="0093004C">
        <w:t xml:space="preserve">Remote UE can request for PDU Session establishment or handover an existing PDU session to the N3IWF using UE requested PDU Session Establishment procedure defined in </w:t>
      </w:r>
      <w:r w:rsidR="00395A71" w:rsidRPr="0093004C">
        <w:t>TS</w:t>
      </w:r>
      <w:r w:rsidR="00395A71">
        <w:t> </w:t>
      </w:r>
      <w:r w:rsidR="00395A71" w:rsidRPr="0093004C">
        <w:t>23.502</w:t>
      </w:r>
      <w:r w:rsidR="00395A71">
        <w:t> </w:t>
      </w:r>
      <w:r w:rsidR="00395A71" w:rsidRPr="0093004C">
        <w:t>[</w:t>
      </w:r>
      <w:r w:rsidRPr="0093004C">
        <w:t>5] clause</w:t>
      </w:r>
      <w:r w:rsidR="00392054" w:rsidRPr="0093004C">
        <w:t> </w:t>
      </w:r>
      <w:r w:rsidRPr="0093004C">
        <w:t>4.12.5.</w:t>
      </w:r>
    </w:p>
    <w:bookmarkStart w:id="491" w:name="_MON_1679213791"/>
    <w:bookmarkEnd w:id="491"/>
    <w:p w14:paraId="37EECC70" w14:textId="77777777" w:rsidR="000E11E9" w:rsidRPr="0093004C" w:rsidRDefault="000E11E9" w:rsidP="0093004C">
      <w:pPr>
        <w:pStyle w:val="TH"/>
      </w:pPr>
      <w:r w:rsidRPr="0093004C">
        <w:object w:dxaOrig="9126" w:dyaOrig="2832" w14:anchorId="7BD6659C">
          <v:shape id="_x0000_i1036" type="#_x0000_t75" style="width:454.4pt;height:139.25pt" o:ole="">
            <v:imagedata r:id="rId33" o:title=""/>
          </v:shape>
          <o:OLEObject Type="Embed" ProgID="Word.Picture.8" ShapeID="_x0000_i1036" DrawAspect="Content" ObjectID="_1692161297" r:id="rId34"/>
        </w:object>
      </w:r>
    </w:p>
    <w:p w14:paraId="5F25B48F" w14:textId="5B13A2D3" w:rsidR="000E11E9" w:rsidRPr="0093004C" w:rsidRDefault="000E11E9" w:rsidP="000E11E9">
      <w:pPr>
        <w:pStyle w:val="TF"/>
      </w:pPr>
      <w:r w:rsidRPr="0093004C">
        <w:t>Figure 5.</w:t>
      </w:r>
      <w:r w:rsidR="0075602E">
        <w:t>6</w:t>
      </w:r>
      <w:r w:rsidRPr="0093004C">
        <w:t>.2.2-1: End-to-End QoS support via Layer-3 UE-to-Network Relay with N3IWF</w:t>
      </w:r>
    </w:p>
    <w:p w14:paraId="448CC3EA" w14:textId="4F66BE8C" w:rsidR="000E11E9" w:rsidRPr="0093004C" w:rsidRDefault="000E11E9" w:rsidP="000E11E9">
      <w:r w:rsidRPr="0093004C">
        <w:rPr>
          <w:noProof/>
        </w:rPr>
        <w:t xml:space="preserve">For the </w:t>
      </w:r>
      <w:r w:rsidR="006F690E">
        <w:rPr>
          <w:lang w:eastAsia="zh-CN"/>
        </w:rPr>
        <w:t>5G</w:t>
      </w:r>
      <w:r w:rsidR="006F690E" w:rsidRPr="0093004C">
        <w:rPr>
          <w:noProof/>
        </w:rPr>
        <w:t xml:space="preserve"> </w:t>
      </w:r>
      <w:r w:rsidR="006F690E">
        <w:rPr>
          <w:noProof/>
        </w:rPr>
        <w:t xml:space="preserve">ProSe </w:t>
      </w:r>
      <w:r w:rsidR="003B73FD">
        <w:rPr>
          <w:rFonts w:hint="eastAsia"/>
          <w:noProof/>
          <w:lang w:eastAsia="zh-CN"/>
        </w:rPr>
        <w:t xml:space="preserve">Layer-3 </w:t>
      </w:r>
      <w:r w:rsidRPr="0093004C">
        <w:rPr>
          <w:noProof/>
        </w:rPr>
        <w:t>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395A71" w:rsidRPr="0093004C">
        <w:t>TS</w:t>
      </w:r>
      <w:r w:rsidR="00395A71">
        <w:t> </w:t>
      </w:r>
      <w:r w:rsidR="00395A71" w:rsidRPr="0093004C">
        <w:t>23.502</w:t>
      </w:r>
      <w:r w:rsidR="00395A71">
        <w:t> </w:t>
      </w:r>
      <w:r w:rsidR="00395A71" w:rsidRPr="0093004C">
        <w:t>[</w:t>
      </w:r>
      <w:r w:rsidRPr="0093004C">
        <w:t>5] clause 4.12. The N3IWF is preconfigured to allocate different IPsec child SAs for QoS Flows with different QoS profiles.</w:t>
      </w:r>
    </w:p>
    <w:p w14:paraId="6744CC69" w14:textId="6E634FBF" w:rsidR="000E11E9" w:rsidRPr="0093004C" w:rsidRDefault="000E11E9" w:rsidP="000E11E9">
      <w:r w:rsidRPr="0093004C">
        <w:t>Based on configuration, the N3IWF can use one of the options below for QoS support in</w:t>
      </w:r>
      <w:r w:rsidR="00277A84">
        <w:t xml:space="preserve"> </w:t>
      </w:r>
      <w:r w:rsidR="00277A84">
        <w:rPr>
          <w:rFonts w:hint="eastAsia"/>
          <w:lang w:eastAsia="zh-CN"/>
        </w:rPr>
        <w:t>5G ProSe Layer-3 UE-to-Network</w:t>
      </w:r>
      <w:r w:rsidRPr="0093004C">
        <w:t xml:space="preserve">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7B78232" w:rsidR="000E11E9" w:rsidRPr="0093004C" w:rsidRDefault="000E11E9" w:rsidP="000E11E9">
      <w:r w:rsidRPr="0093004C">
        <w:t xml:space="preserve">For the static QoS mapping mechanism, a SLA is established to govern the QoS handling between the </w:t>
      </w:r>
      <w:r w:rsidR="00001FFA">
        <w:rPr>
          <w:rFonts w:hint="eastAsia"/>
          <w:lang w:eastAsia="zh-CN"/>
        </w:rPr>
        <w:t xml:space="preserve">5G ProSe Layer-3 </w:t>
      </w:r>
      <w:r w:rsidRPr="0093004C">
        <w:t>Remote UE</w:t>
      </w:r>
      <w:r w:rsidR="0093004C">
        <w:t>'</w:t>
      </w:r>
      <w:r w:rsidRPr="0093004C">
        <w:t xml:space="preserve">s 5GC and the </w:t>
      </w:r>
      <w:r w:rsidR="000106A0">
        <w:rPr>
          <w:rFonts w:hint="eastAsia"/>
          <w:lang w:eastAsia="zh-CN"/>
        </w:rPr>
        <w:t xml:space="preserve">5G ProSe Layer-3 UE-to-Network </w:t>
      </w:r>
      <w:r w:rsidRPr="0093004C">
        <w:t>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w:t>
      </w:r>
      <w:r w:rsidR="0028294A">
        <w:t xml:space="preserve"> </w:t>
      </w:r>
      <w:r w:rsidR="0028294A">
        <w:rPr>
          <w:rFonts w:hint="eastAsia"/>
          <w:lang w:eastAsia="zh-CN"/>
        </w:rPr>
        <w:t>5G ProSe Layer-3 UE-to-Network</w:t>
      </w:r>
      <w:r w:rsidRPr="0093004C">
        <w:t xml:space="preserve"> Relay UE</w:t>
      </w:r>
      <w:r w:rsidR="0093004C">
        <w:t>'</w:t>
      </w:r>
      <w:r w:rsidRPr="0093004C">
        <w:t>s UPF is also assumed to be governed by an SLA and by transport-level arrangements that are outside of 3GPP scope. The packet detection filters at the</w:t>
      </w:r>
      <w:r w:rsidR="00C0323C">
        <w:rPr>
          <w:rFonts w:hint="eastAsia"/>
          <w:lang w:eastAsia="zh-CN"/>
        </w:rPr>
        <w:t xml:space="preserve"> 5G ProSe Layer-3 UE-to-Network</w:t>
      </w:r>
      <w:r w:rsidRPr="0093004C">
        <w:t xml:space="preserv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051A8127" w:rsidR="000E11E9" w:rsidRPr="0093004C" w:rsidRDefault="000E11E9" w:rsidP="000E11E9">
      <w:pPr>
        <w:pStyle w:val="B1"/>
      </w:pPr>
      <w:r w:rsidRPr="0093004C">
        <w:rPr>
          <w:noProof/>
        </w:rPr>
        <w:t>-</w:t>
      </w:r>
      <w:r w:rsidRPr="0093004C">
        <w:rPr>
          <w:noProof/>
        </w:rPr>
        <w:tab/>
      </w:r>
      <w:r w:rsidRPr="0093004C">
        <w:t xml:space="preserve">When the </w:t>
      </w:r>
      <w:r w:rsidR="006F690E">
        <w:rPr>
          <w:lang w:eastAsia="zh-CN"/>
        </w:rPr>
        <w:t>5G</w:t>
      </w:r>
      <w:r w:rsidR="006F690E" w:rsidRPr="0093004C">
        <w:rPr>
          <w:noProof/>
        </w:rPr>
        <w:t xml:space="preserve"> </w:t>
      </w:r>
      <w:r w:rsidR="006F690E">
        <w:rPr>
          <w:noProof/>
        </w:rPr>
        <w:t xml:space="preserve">ProSe </w:t>
      </w:r>
      <w:r w:rsidR="00B408C1">
        <w:rPr>
          <w:rFonts w:hint="eastAsia"/>
          <w:noProof/>
          <w:lang w:eastAsia="zh-CN"/>
        </w:rPr>
        <w:t xml:space="preserve">Layer-3 </w:t>
      </w:r>
      <w:r w:rsidRPr="0093004C">
        <w:t xml:space="preserve">Remote </w:t>
      </w:r>
      <w:r w:rsidRPr="0093004C">
        <w:rPr>
          <w:noProof/>
        </w:rPr>
        <w:t xml:space="preserve">UE establishes or handovers a PDU session via the N3IWF as described in clause 4.12.5 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 xml:space="preserve">5], the PCF serving the PDU Session in the </w:t>
      </w:r>
      <w:r w:rsidR="00CF68C8">
        <w:rPr>
          <w:rFonts w:hint="eastAsia"/>
          <w:lang w:eastAsia="zh-CN"/>
        </w:rPr>
        <w:t xml:space="preserve">5G ProSe Layer-3 </w:t>
      </w:r>
      <w:r w:rsidRPr="0093004C">
        <w:t>Remote UE</w:t>
      </w:r>
      <w:r w:rsidR="0093004C">
        <w:t>'</w:t>
      </w:r>
      <w:r w:rsidRPr="0093004C">
        <w:t xml:space="preserve">s 5GC detects need for specific QoS and provides corresponding PCC rules to SMF in the </w:t>
      </w:r>
      <w:r w:rsidR="006F690E">
        <w:rPr>
          <w:lang w:eastAsia="zh-CN"/>
        </w:rPr>
        <w:t>5G</w:t>
      </w:r>
      <w:r w:rsidR="006F690E" w:rsidRPr="0093004C">
        <w:rPr>
          <w:noProof/>
        </w:rPr>
        <w:t xml:space="preserve"> </w:t>
      </w:r>
      <w:r w:rsidR="006F690E">
        <w:rPr>
          <w:noProof/>
        </w:rPr>
        <w:t xml:space="preserve">ProSe </w:t>
      </w:r>
      <w:r w:rsidR="00B044B8">
        <w:rPr>
          <w:rFonts w:hint="eastAsia"/>
          <w:noProof/>
          <w:lang w:eastAsia="zh-CN"/>
        </w:rPr>
        <w:t xml:space="preserve">Layer-3 </w:t>
      </w:r>
      <w:r w:rsidRPr="0093004C">
        <w:t>Remote UE</w:t>
      </w:r>
      <w:r w:rsidR="0093004C">
        <w:t>'</w:t>
      </w:r>
      <w:r w:rsidRPr="0093004C">
        <w:t xml:space="preserve">s 5GC. The resulted QoS information is provided to N3IWF in step 2b of clause 4.12.5 of </w:t>
      </w:r>
      <w:r w:rsidR="00395A71" w:rsidRPr="0093004C">
        <w:t>TS</w:t>
      </w:r>
      <w:r w:rsidR="00395A71">
        <w:t> </w:t>
      </w:r>
      <w:r w:rsidR="00395A71" w:rsidRPr="0093004C">
        <w:t>23.502</w:t>
      </w:r>
      <w:r w:rsidR="00395A71">
        <w:t> </w:t>
      </w:r>
      <w:r w:rsidR="00395A71" w:rsidRPr="0093004C">
        <w:t>[</w:t>
      </w:r>
      <w:r w:rsidRPr="0093004C">
        <w:t xml:space="preserve">5]. The N3IWF determines the IPSec Child SA(s) and signals to the </w:t>
      </w:r>
      <w:r w:rsidR="006F690E">
        <w:rPr>
          <w:lang w:eastAsia="zh-CN"/>
        </w:rPr>
        <w:t>5G</w:t>
      </w:r>
      <w:r w:rsidR="006F690E" w:rsidRPr="0093004C">
        <w:rPr>
          <w:noProof/>
        </w:rPr>
        <w:t xml:space="preserve"> </w:t>
      </w:r>
      <w:r w:rsidR="006F690E">
        <w:rPr>
          <w:noProof/>
        </w:rPr>
        <w:t xml:space="preserve">ProSe </w:t>
      </w:r>
      <w:r w:rsidR="0043758C">
        <w:rPr>
          <w:rFonts w:hint="eastAsia"/>
          <w:noProof/>
          <w:lang w:eastAsia="zh-CN"/>
        </w:rPr>
        <w:t xml:space="preserve">Layer-3 </w:t>
      </w:r>
      <w:r w:rsidRPr="0093004C">
        <w:t>Remote UE, as in step 4 of clause</w:t>
      </w:r>
      <w:r w:rsidR="001A12CD"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395A71" w:rsidRPr="0093004C">
        <w:rPr>
          <w:noProof/>
        </w:rPr>
        <w:t>TS</w:t>
      </w:r>
      <w:r w:rsidR="00395A71">
        <w:rPr>
          <w:noProof/>
        </w:rPr>
        <w:t> </w:t>
      </w:r>
      <w:r w:rsidR="00395A71" w:rsidRPr="0093004C">
        <w:rPr>
          <w:noProof/>
        </w:rPr>
        <w:t>23.502</w:t>
      </w:r>
      <w:r w:rsidR="00395A71">
        <w:rPr>
          <w:noProof/>
        </w:rPr>
        <w:t> </w:t>
      </w:r>
      <w:r w:rsidR="00395A71" w:rsidRPr="0093004C">
        <w:t>[</w:t>
      </w:r>
      <w:r w:rsidRPr="0093004C">
        <w:t>5]</w:t>
      </w:r>
      <w:r w:rsidRPr="0093004C">
        <w:rPr>
          <w:lang w:eastAsia="zh-CN"/>
        </w:rPr>
        <w:t xml:space="preserve">. </w:t>
      </w:r>
      <w:r w:rsidRPr="0093004C">
        <w:t xml:space="preserve">The PDU Session Establishment Accept message will be sent to the </w:t>
      </w:r>
      <w:r w:rsidR="006F690E">
        <w:rPr>
          <w:lang w:eastAsia="zh-CN"/>
        </w:rPr>
        <w:t>5G</w:t>
      </w:r>
      <w:r w:rsidR="006F690E" w:rsidRPr="0093004C">
        <w:rPr>
          <w:noProof/>
        </w:rPr>
        <w:t xml:space="preserve"> </w:t>
      </w:r>
      <w:r w:rsidR="006F690E">
        <w:rPr>
          <w:noProof/>
        </w:rPr>
        <w:t xml:space="preserve">ProSe </w:t>
      </w:r>
      <w:r w:rsidR="00782BD2">
        <w:rPr>
          <w:rFonts w:hint="eastAsia"/>
          <w:noProof/>
          <w:lang w:eastAsia="zh-CN"/>
        </w:rPr>
        <w:t>Layer-3</w:t>
      </w:r>
      <w:r w:rsidR="00B1324A">
        <w:rPr>
          <w:noProof/>
          <w:lang w:eastAsia="zh-CN"/>
        </w:rPr>
        <w:t xml:space="preserve"> </w:t>
      </w:r>
      <w:r w:rsidRPr="0093004C">
        <w:t>Remote UE as in step 5 of clause</w:t>
      </w:r>
      <w:r w:rsidR="00A866A8" w:rsidRPr="0093004C">
        <w:t> </w:t>
      </w:r>
      <w:r w:rsidRPr="0093004C">
        <w:t xml:space="preserve">4.12.5 of </w:t>
      </w:r>
      <w:r w:rsidR="00395A71" w:rsidRPr="0093004C">
        <w:t>TS</w:t>
      </w:r>
      <w:r w:rsidR="00395A71">
        <w:t> </w:t>
      </w:r>
      <w:r w:rsidR="00395A71" w:rsidRPr="0093004C">
        <w:t>23.502</w:t>
      </w:r>
      <w:r w:rsidR="00395A71">
        <w:t> </w:t>
      </w:r>
      <w:r w:rsidR="00395A71" w:rsidRPr="0093004C">
        <w:t>[</w:t>
      </w:r>
      <w:r w:rsidRPr="0093004C">
        <w:t>5].</w:t>
      </w:r>
    </w:p>
    <w:p w14:paraId="6B69BFB2" w14:textId="2951969B"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 xml:space="preserve">QoS Information received from the N3IWF, the </w:t>
      </w:r>
      <w:r w:rsidR="006F690E">
        <w:rPr>
          <w:lang w:eastAsia="zh-CN"/>
        </w:rPr>
        <w:t>5G</w:t>
      </w:r>
      <w:r w:rsidR="006F690E" w:rsidRPr="0093004C">
        <w:rPr>
          <w:noProof/>
        </w:rPr>
        <w:t xml:space="preserve"> </w:t>
      </w:r>
      <w:r w:rsidR="006F690E">
        <w:rPr>
          <w:noProof/>
        </w:rPr>
        <w:t xml:space="preserve">ProSe </w:t>
      </w:r>
      <w:r w:rsidR="001A7149">
        <w:rPr>
          <w:rFonts w:hint="eastAsia"/>
          <w:noProof/>
          <w:lang w:eastAsia="zh-CN"/>
        </w:rPr>
        <w:t xml:space="preserve">Layer-3 </w:t>
      </w:r>
      <w:r w:rsidRPr="0093004C">
        <w:t xml:space="preserve">Remote UE determines whether it is necessary to request for QoS session modification for the dedicated QoS Flows toward the </w:t>
      </w:r>
      <w:r w:rsidR="006F690E">
        <w:rPr>
          <w:lang w:eastAsia="zh-CN"/>
        </w:rPr>
        <w:t>5G</w:t>
      </w:r>
      <w:r w:rsidR="006F690E" w:rsidRPr="0093004C">
        <w:rPr>
          <w:noProof/>
        </w:rPr>
        <w:t xml:space="preserve"> </w:t>
      </w:r>
      <w:r w:rsidR="006F690E">
        <w:rPr>
          <w:noProof/>
        </w:rPr>
        <w:t xml:space="preserve">ProSe </w:t>
      </w:r>
      <w:r w:rsidR="00714F1D">
        <w:rPr>
          <w:rFonts w:hint="eastAsia"/>
          <w:noProof/>
          <w:lang w:eastAsia="zh-CN"/>
        </w:rPr>
        <w:t xml:space="preserve">Layer-3 </w:t>
      </w:r>
      <w:r w:rsidRPr="0093004C">
        <w:t>UE-to-Network Relay as described in clause</w:t>
      </w:r>
      <w:r w:rsidR="001A6A85" w:rsidRPr="0093004C">
        <w:t> </w:t>
      </w:r>
      <w:r w:rsidRPr="0093004C">
        <w:t>5.</w:t>
      </w:r>
      <w:r w:rsidR="0092498C">
        <w:t>6</w:t>
      </w:r>
      <w:r w:rsidRPr="0093004C">
        <w:t xml:space="preserve">.2.1. The </w:t>
      </w:r>
      <w:r w:rsidR="006F690E">
        <w:rPr>
          <w:lang w:eastAsia="zh-CN"/>
        </w:rPr>
        <w:t>5G</w:t>
      </w:r>
      <w:r w:rsidR="006F690E" w:rsidRPr="0093004C">
        <w:rPr>
          <w:noProof/>
        </w:rPr>
        <w:t xml:space="preserve"> </w:t>
      </w:r>
      <w:r w:rsidR="006F690E">
        <w:rPr>
          <w:noProof/>
        </w:rPr>
        <w:t xml:space="preserve">ProSe </w:t>
      </w:r>
      <w:r w:rsidR="00A35B37">
        <w:rPr>
          <w:rFonts w:hint="eastAsia"/>
          <w:noProof/>
          <w:lang w:eastAsia="zh-CN"/>
        </w:rPr>
        <w:t xml:space="preserve">Layer-3 </w:t>
      </w:r>
      <w:r w:rsidRPr="0093004C">
        <w:t xml:space="preserve">Remote UE also provides the N3IWF address, DSCP and the SPI as the traffic filter to enable filtering and mapping of DL traffic towards the right PDU Session/QoS Flow within the </w:t>
      </w:r>
      <w:r w:rsidR="00F3011B">
        <w:rPr>
          <w:rFonts w:hint="eastAsia"/>
          <w:lang w:eastAsia="zh-CN"/>
        </w:rPr>
        <w:t xml:space="preserve">5G ProSe Layer-3 UE-to-Network </w:t>
      </w:r>
      <w:r w:rsidRPr="0093004C">
        <w:t>Relay UE</w:t>
      </w:r>
      <w:r w:rsidR="0093004C">
        <w:t>'</w:t>
      </w:r>
      <w:r w:rsidRPr="0093004C">
        <w:t>s 5GC.</w:t>
      </w:r>
    </w:p>
    <w:p w14:paraId="0F88495E" w14:textId="7196E246" w:rsidR="000E11E9" w:rsidRPr="0093004C" w:rsidRDefault="000E11E9" w:rsidP="000E11E9">
      <w:pPr>
        <w:pStyle w:val="NO"/>
      </w:pPr>
      <w:r w:rsidRPr="0093004C">
        <w:t>NOTE:</w:t>
      </w:r>
      <w:r w:rsidRPr="0093004C">
        <w:tab/>
        <w:t xml:space="preserve">This mechanism allows to communicate GBR related parameters such as GFBR and MFBR from the PCF of the </w:t>
      </w:r>
      <w:r w:rsidR="00900353">
        <w:rPr>
          <w:lang w:eastAsia="zh-CN"/>
        </w:rPr>
        <w:t>5G</w:t>
      </w:r>
      <w:r w:rsidR="00900353" w:rsidRPr="0093004C">
        <w:rPr>
          <w:noProof/>
        </w:rPr>
        <w:t xml:space="preserve"> </w:t>
      </w:r>
      <w:r w:rsidR="00900353">
        <w:rPr>
          <w:noProof/>
        </w:rPr>
        <w:t xml:space="preserve">ProSe </w:t>
      </w:r>
      <w:r w:rsidR="008C0E65">
        <w:rPr>
          <w:rFonts w:hint="eastAsia"/>
          <w:noProof/>
          <w:lang w:eastAsia="zh-CN"/>
        </w:rPr>
        <w:t xml:space="preserve">Layer-3 </w:t>
      </w:r>
      <w:r w:rsidRPr="0093004C">
        <w:t xml:space="preserve">Remote UE via the N3IWF and the </w:t>
      </w:r>
      <w:r w:rsidR="00FA1132">
        <w:rPr>
          <w:rFonts w:hint="eastAsia"/>
          <w:lang w:eastAsia="zh-CN"/>
        </w:rPr>
        <w:t xml:space="preserve">5G ProSe Layer-3 </w:t>
      </w:r>
      <w:r w:rsidRPr="0093004C">
        <w:t xml:space="preserve">Remote UE to the </w:t>
      </w:r>
      <w:r w:rsidR="00606B2D">
        <w:rPr>
          <w:rFonts w:hint="eastAsia"/>
          <w:lang w:eastAsia="zh-CN"/>
        </w:rPr>
        <w:t xml:space="preserve">5G ProSe Layer-3 UE-to-Network </w:t>
      </w:r>
      <w:r w:rsidRPr="0093004C">
        <w:t xml:space="preserve">Relay UE. The </w:t>
      </w:r>
      <w:r w:rsidR="00D91E3D">
        <w:rPr>
          <w:rFonts w:hint="eastAsia"/>
          <w:lang w:eastAsia="zh-CN"/>
        </w:rPr>
        <w:t>5G ProSe Layer-3 UE-to-Network</w:t>
      </w:r>
      <w:r w:rsidR="00D91E3D" w:rsidRPr="0093004C">
        <w:t xml:space="preserve"> </w:t>
      </w:r>
      <w:r w:rsidRPr="0093004C">
        <w:t>Relay UE would be able to request the GBR resources from its serving network using UE requested PDU session modification as in clause</w:t>
      </w:r>
      <w:r w:rsidR="00467978" w:rsidRPr="0093004C">
        <w:t> </w:t>
      </w:r>
      <w:r w:rsidRPr="0093004C">
        <w:t xml:space="preserve">4.3.3. of </w:t>
      </w:r>
      <w:r w:rsidR="00395A71" w:rsidRPr="0093004C">
        <w:t>TS</w:t>
      </w:r>
      <w:r w:rsidR="00395A71">
        <w:t> </w:t>
      </w:r>
      <w:r w:rsidR="00395A71" w:rsidRPr="0093004C">
        <w:t>23.502</w:t>
      </w:r>
      <w:r w:rsidR="00395A71">
        <w:t> </w:t>
      </w:r>
      <w:r w:rsidR="00395A71" w:rsidRPr="0093004C">
        <w:t>[</w:t>
      </w:r>
      <w:r w:rsidRPr="0093004C">
        <w:t>5].</w:t>
      </w:r>
    </w:p>
    <w:p w14:paraId="7A735763" w14:textId="20FF9C1F" w:rsidR="000E11E9" w:rsidRPr="0093004C" w:rsidRDefault="000E11E9" w:rsidP="000E11E9">
      <w:pPr>
        <w:pStyle w:val="B1"/>
      </w:pPr>
      <w:r w:rsidRPr="0093004C">
        <w:t>-</w:t>
      </w:r>
      <w:r w:rsidRPr="0093004C">
        <w:tab/>
        <w:t xml:space="preserve">If the </w:t>
      </w:r>
      <w:r w:rsidR="00900353">
        <w:rPr>
          <w:lang w:eastAsia="zh-CN"/>
        </w:rPr>
        <w:t>5G</w:t>
      </w:r>
      <w:r w:rsidR="00900353" w:rsidRPr="0093004C">
        <w:rPr>
          <w:noProof/>
        </w:rPr>
        <w:t xml:space="preserve"> </w:t>
      </w:r>
      <w:r w:rsidR="00900353">
        <w:rPr>
          <w:noProof/>
        </w:rPr>
        <w:t xml:space="preserve">ProSe </w:t>
      </w:r>
      <w:r w:rsidR="00A11DD9">
        <w:rPr>
          <w:rFonts w:hint="eastAsia"/>
          <w:noProof/>
          <w:lang w:eastAsia="zh-CN"/>
        </w:rPr>
        <w:t xml:space="preserve">Layer-3 </w:t>
      </w:r>
      <w:r w:rsidRPr="0093004C">
        <w:t xml:space="preserve">UE-to-Network Relay performs the PDU Session Modification procedure, the PCF in the </w:t>
      </w:r>
      <w:r w:rsidR="00AC14ED">
        <w:rPr>
          <w:lang w:eastAsia="zh-CN"/>
        </w:rPr>
        <w:t>5G</w:t>
      </w:r>
      <w:r w:rsidR="00AC14ED" w:rsidRPr="0093004C">
        <w:rPr>
          <w:noProof/>
        </w:rPr>
        <w:t xml:space="preserve"> </w:t>
      </w:r>
      <w:r w:rsidR="00AC14ED">
        <w:rPr>
          <w:noProof/>
        </w:rPr>
        <w:t xml:space="preserve">ProSe </w:t>
      </w:r>
      <w:r w:rsidR="00AC14ED">
        <w:rPr>
          <w:rFonts w:hint="eastAsia"/>
          <w:noProof/>
          <w:lang w:eastAsia="zh-CN"/>
        </w:rPr>
        <w:t xml:space="preserve">Layer-3 </w:t>
      </w:r>
      <w:r w:rsidR="00AC14ED" w:rsidRPr="0093004C">
        <w:t xml:space="preserve">UE-to-Network </w:t>
      </w:r>
      <w:r w:rsidRPr="0093004C">
        <w:t>Relay UE</w:t>
      </w:r>
      <w:r w:rsidR="0093004C">
        <w:t>'</w:t>
      </w:r>
      <w:r w:rsidRPr="0093004C">
        <w:t xml:space="preserve">s 5GC authorizes the QoS parameters. If the PDU Session Modification procedure authorized the requested QoS parameters, the </w:t>
      </w:r>
      <w:r w:rsidR="00900353">
        <w:rPr>
          <w:lang w:eastAsia="zh-CN"/>
        </w:rPr>
        <w:t>5G</w:t>
      </w:r>
      <w:r w:rsidR="00900353" w:rsidRPr="0093004C">
        <w:rPr>
          <w:noProof/>
        </w:rPr>
        <w:t xml:space="preserve"> </w:t>
      </w:r>
      <w:r w:rsidR="00900353">
        <w:rPr>
          <w:noProof/>
        </w:rPr>
        <w:t xml:space="preserve">ProSe </w:t>
      </w:r>
      <w:r w:rsidR="00837515">
        <w:rPr>
          <w:rFonts w:hint="eastAsia"/>
          <w:noProof/>
          <w:lang w:eastAsia="zh-CN"/>
        </w:rPr>
        <w:t xml:space="preserve">Layer-3 </w:t>
      </w:r>
      <w:r w:rsidRPr="0093004C">
        <w:t xml:space="preserve">UE-to-Network Relay acknowledges the </w:t>
      </w:r>
      <w:r w:rsidR="00900353">
        <w:rPr>
          <w:lang w:eastAsia="zh-CN"/>
        </w:rPr>
        <w:t>5G</w:t>
      </w:r>
      <w:r w:rsidR="00900353" w:rsidRPr="0093004C">
        <w:rPr>
          <w:noProof/>
        </w:rPr>
        <w:t xml:space="preserve"> </w:t>
      </w:r>
      <w:r w:rsidR="00900353">
        <w:rPr>
          <w:noProof/>
        </w:rPr>
        <w:t xml:space="preserve">ProSe </w:t>
      </w:r>
      <w:r w:rsidR="00C01D53">
        <w:rPr>
          <w:rFonts w:hint="eastAsia"/>
          <w:noProof/>
          <w:lang w:eastAsia="zh-CN"/>
        </w:rPr>
        <w:t xml:space="preserve">Layer-3 </w:t>
      </w:r>
      <w:r w:rsidRPr="0093004C">
        <w:t>Remote UE over PC5.</w:t>
      </w:r>
    </w:p>
    <w:p w14:paraId="35EC72AB" w14:textId="0793814C" w:rsidR="000E11E9" w:rsidRPr="0093004C" w:rsidRDefault="000E11E9" w:rsidP="000E11E9">
      <w:pPr>
        <w:pStyle w:val="B1"/>
      </w:pPr>
      <w:r w:rsidRPr="0093004C">
        <w:lastRenderedPageBreak/>
        <w:t>-</w:t>
      </w:r>
      <w:r w:rsidRPr="0093004C">
        <w:tab/>
        <w:t>The PSA UPF in the</w:t>
      </w:r>
      <w:r w:rsidR="00030F09">
        <w:t xml:space="preserve"> </w:t>
      </w:r>
      <w:r w:rsidR="00801AB0">
        <w:rPr>
          <w:lang w:eastAsia="zh-CN"/>
        </w:rPr>
        <w:t>5G</w:t>
      </w:r>
      <w:r w:rsidR="00801AB0" w:rsidRPr="0093004C">
        <w:rPr>
          <w:noProof/>
        </w:rPr>
        <w:t xml:space="preserve"> </w:t>
      </w:r>
      <w:r w:rsidR="00801AB0">
        <w:rPr>
          <w:noProof/>
        </w:rPr>
        <w:t xml:space="preserve">ProSe </w:t>
      </w:r>
      <w:r w:rsidR="00801AB0">
        <w:rPr>
          <w:rFonts w:hint="eastAsia"/>
          <w:noProof/>
          <w:lang w:eastAsia="zh-CN"/>
        </w:rPr>
        <w:t xml:space="preserve">Layer-3 </w:t>
      </w:r>
      <w:r w:rsidR="00801AB0" w:rsidRPr="0093004C">
        <w:t>UE-to-Network</w:t>
      </w:r>
      <w:r w:rsidRPr="0093004C">
        <w:t xml:space="preserve"> Relay UE</w:t>
      </w:r>
      <w:r w:rsidR="0093004C">
        <w:t>'</w:t>
      </w:r>
      <w:r w:rsidRPr="0093004C">
        <w:t xml:space="preserve">s 5GC maps the DL traffic from IPSec Child SA tunnel to appropriate PDU Session/QoS Flow considering SPI and N3IWF address (filters provided by the </w:t>
      </w:r>
      <w:r w:rsidR="00900353">
        <w:rPr>
          <w:lang w:eastAsia="zh-CN"/>
        </w:rPr>
        <w:t>5G</w:t>
      </w:r>
      <w:r w:rsidR="00900353" w:rsidRPr="0093004C">
        <w:rPr>
          <w:noProof/>
        </w:rPr>
        <w:t xml:space="preserve"> </w:t>
      </w:r>
      <w:r w:rsidR="00900353">
        <w:rPr>
          <w:noProof/>
        </w:rPr>
        <w:t xml:space="preserve">ProSe </w:t>
      </w:r>
      <w:r w:rsidR="001E2B9B">
        <w:rPr>
          <w:rFonts w:hint="eastAsia"/>
          <w:noProof/>
          <w:lang w:eastAsia="zh-CN"/>
        </w:rPr>
        <w:t xml:space="preserve">Layer-3 </w:t>
      </w:r>
      <w:r w:rsidRPr="0093004C">
        <w:t>Remote UE).</w:t>
      </w:r>
    </w:p>
    <w:p w14:paraId="0997C6C6" w14:textId="042A2FE7" w:rsidR="008C47BE" w:rsidRPr="0093004C" w:rsidRDefault="000E11E9">
      <w:pPr>
        <w:pStyle w:val="B1"/>
      </w:pPr>
      <w:r w:rsidRPr="0093004C">
        <w:t>-</w:t>
      </w:r>
      <w:r w:rsidRPr="0093004C">
        <w:tab/>
        <w:t xml:space="preserve">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or the </w:t>
      </w:r>
      <w:r w:rsidR="00900353">
        <w:rPr>
          <w:lang w:eastAsia="zh-CN"/>
        </w:rPr>
        <w:t>5G</w:t>
      </w:r>
      <w:r w:rsidR="00900353" w:rsidRPr="0093004C">
        <w:rPr>
          <w:noProof/>
        </w:rPr>
        <w:t xml:space="preserve"> </w:t>
      </w:r>
      <w:r w:rsidR="00900353">
        <w:rPr>
          <w:noProof/>
        </w:rPr>
        <w:t xml:space="preserve">ProSe </w:t>
      </w:r>
      <w:r w:rsidR="0094324F">
        <w:rPr>
          <w:rFonts w:hint="eastAsia"/>
          <w:noProof/>
          <w:lang w:eastAsia="zh-CN"/>
        </w:rPr>
        <w:t xml:space="preserve">Layer-3 </w:t>
      </w:r>
      <w:r w:rsidRPr="0093004C">
        <w:t>Remote UE</w:t>
      </w:r>
      <w:r w:rsidR="0093004C">
        <w:t>'</w:t>
      </w:r>
      <w:r w:rsidRPr="0093004C">
        <w:t xml:space="preserve">s 5GC may initiated PDU Session Modification procedures as specified in </w:t>
      </w:r>
      <w:r w:rsidR="002C10B4" w:rsidRPr="0093004C">
        <w:t>clause </w:t>
      </w:r>
      <w:r w:rsidRPr="0093004C">
        <w:t xml:space="preserve">4.12.6 of </w:t>
      </w:r>
      <w:r w:rsidR="00395A71" w:rsidRPr="0093004C">
        <w:t>TS</w:t>
      </w:r>
      <w:r w:rsidR="00395A71">
        <w:t> </w:t>
      </w:r>
      <w:r w:rsidR="00395A71" w:rsidRPr="0093004C">
        <w:t>23.502</w:t>
      </w:r>
      <w:r w:rsidR="00395A71">
        <w:t> </w:t>
      </w:r>
      <w:r w:rsidR="00395A71" w:rsidRPr="0093004C">
        <w:t>[</w:t>
      </w:r>
      <w:r w:rsidRPr="0093004C">
        <w:t xml:space="preserve">5]. When the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Remote UE received QoS information from the N3IWF, the same interactions between the </w:t>
      </w:r>
      <w:r w:rsidR="00900353">
        <w:rPr>
          <w:lang w:eastAsia="zh-CN"/>
        </w:rPr>
        <w:t>5G</w:t>
      </w:r>
      <w:r w:rsidR="00900353" w:rsidRPr="0093004C">
        <w:rPr>
          <w:noProof/>
        </w:rPr>
        <w:t xml:space="preserve"> </w:t>
      </w:r>
      <w:r w:rsidR="00900353">
        <w:rPr>
          <w:noProof/>
        </w:rPr>
        <w:t xml:space="preserve">ProSe </w:t>
      </w:r>
      <w:r w:rsidR="00783C3D">
        <w:rPr>
          <w:rFonts w:hint="eastAsia"/>
          <w:noProof/>
          <w:lang w:eastAsia="zh-CN"/>
        </w:rPr>
        <w:t xml:space="preserve">Layer-3 </w:t>
      </w:r>
      <w:r w:rsidRPr="0093004C">
        <w:t xml:space="preserve">Remote UE and </w:t>
      </w:r>
      <w:r w:rsidR="00900353">
        <w:rPr>
          <w:lang w:eastAsia="zh-CN"/>
        </w:rPr>
        <w:t>5G</w:t>
      </w:r>
      <w:r w:rsidR="00900353" w:rsidRPr="0093004C">
        <w:rPr>
          <w:noProof/>
        </w:rPr>
        <w:t xml:space="preserve"> </w:t>
      </w:r>
      <w:r w:rsidR="00900353">
        <w:rPr>
          <w:noProof/>
        </w:rPr>
        <w:t>ProSe</w:t>
      </w:r>
      <w:r w:rsidR="0094324F" w:rsidRPr="0094324F">
        <w:rPr>
          <w:rFonts w:hint="eastAsia"/>
          <w:noProof/>
          <w:lang w:eastAsia="zh-CN"/>
        </w:rPr>
        <w:t xml:space="preserve"> </w:t>
      </w:r>
      <w:r w:rsidR="0094324F">
        <w:rPr>
          <w:rFonts w:hint="eastAsia"/>
          <w:noProof/>
          <w:lang w:eastAsia="zh-CN"/>
        </w:rPr>
        <w:t>Layer-3</w:t>
      </w:r>
      <w:r w:rsidR="00900353">
        <w:rPr>
          <w:noProof/>
        </w:rPr>
        <w:t xml:space="preserve"> </w:t>
      </w:r>
      <w:r w:rsidRPr="0093004C">
        <w:t xml:space="preserve">UE-to-Network Relay, and between the </w:t>
      </w:r>
      <w:r w:rsidR="005C3BE0">
        <w:rPr>
          <w:lang w:eastAsia="zh-CN"/>
        </w:rPr>
        <w:t>5G</w:t>
      </w:r>
      <w:r w:rsidR="005C3BE0" w:rsidRPr="0093004C">
        <w:rPr>
          <w:noProof/>
        </w:rPr>
        <w:t xml:space="preserve"> </w:t>
      </w:r>
      <w:r w:rsidR="005C3BE0">
        <w:rPr>
          <w:noProof/>
        </w:rPr>
        <w:t xml:space="preserve">ProSe </w:t>
      </w:r>
      <w:r w:rsidR="0094324F">
        <w:rPr>
          <w:rFonts w:hint="eastAsia"/>
          <w:noProof/>
          <w:lang w:eastAsia="zh-CN"/>
        </w:rPr>
        <w:t xml:space="preserve">Layer-3 </w:t>
      </w:r>
      <w:r w:rsidRPr="0093004C">
        <w:t>UE-to-Network Relay and its 5GC as described above apply.</w:t>
      </w:r>
    </w:p>
    <w:p w14:paraId="754786AA" w14:textId="7582A1C4" w:rsidR="002A2D68" w:rsidRPr="0093004C" w:rsidRDefault="002A2D68" w:rsidP="002A2D68">
      <w:pPr>
        <w:pStyle w:val="Heading4"/>
        <w:rPr>
          <w:lang w:eastAsia="ko-KR"/>
        </w:rPr>
      </w:pPr>
      <w:bookmarkStart w:id="492" w:name="_Toc69883513"/>
      <w:bookmarkStart w:id="493" w:name="_Toc73625525"/>
      <w:bookmarkStart w:id="494" w:name="_Hlk81542868"/>
      <w:bookmarkStart w:id="495" w:name="_Toc81547959"/>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492"/>
      <w:bookmarkEnd w:id="493"/>
      <w:bookmarkEnd w:id="495"/>
    </w:p>
    <w:p w14:paraId="34D7BCDB" w14:textId="649D5CD4" w:rsidR="002A2D68" w:rsidRPr="00E14949" w:rsidRDefault="002A2D68">
      <w:r w:rsidRPr="0093004C">
        <w:rPr>
          <w:rFonts w:eastAsia="DengXian"/>
          <w:lang w:eastAsia="zh-CN"/>
        </w:rPr>
        <w:t xml:space="preserve">For a </w:t>
      </w:r>
      <w:r w:rsidR="00A82EB1">
        <w:rPr>
          <w:rFonts w:eastAsia="DengXian" w:hint="eastAsia"/>
          <w:lang w:eastAsia="zh-CN"/>
        </w:rPr>
        <w:t xml:space="preserve">5G ProSe Layer-2 </w:t>
      </w:r>
      <w:r w:rsidRPr="0093004C">
        <w:rPr>
          <w:rFonts w:eastAsia="DengXian"/>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DengXian"/>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the </w:t>
      </w:r>
      <w:r w:rsidR="004E32C2">
        <w:rPr>
          <w:lang w:eastAsia="zh-CN"/>
        </w:rPr>
        <w:t>5G</w:t>
      </w:r>
      <w:r w:rsidR="004E32C2" w:rsidRPr="0093004C">
        <w:rPr>
          <w:noProof/>
        </w:rPr>
        <w:t xml:space="preserve"> </w:t>
      </w:r>
      <w:r w:rsidR="004E32C2">
        <w:rPr>
          <w:noProof/>
        </w:rPr>
        <w:t>ProSe</w:t>
      </w:r>
      <w:r w:rsidR="007221DA" w:rsidRPr="007221DA">
        <w:rPr>
          <w:rFonts w:hint="eastAsia"/>
          <w:noProof/>
          <w:lang w:eastAsia="zh-CN"/>
        </w:rPr>
        <w:t xml:space="preserve"> </w:t>
      </w:r>
      <w:r w:rsidR="007221DA">
        <w:rPr>
          <w:rFonts w:hint="eastAsia"/>
          <w:noProof/>
          <w:lang w:eastAsia="zh-CN"/>
        </w:rPr>
        <w:t>Layer-2</w:t>
      </w:r>
      <w:r w:rsidR="004E32C2">
        <w:rPr>
          <w:noProof/>
        </w:rPr>
        <w:t xml:space="preserv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w:t>
      </w:r>
      <w:r w:rsidR="004E32C2">
        <w:rPr>
          <w:lang w:eastAsia="zh-CN"/>
        </w:rPr>
        <w:t>5G</w:t>
      </w:r>
      <w:r w:rsidR="004E32C2" w:rsidRPr="0093004C">
        <w:rPr>
          <w:noProof/>
        </w:rPr>
        <w:t xml:space="preserve"> </w:t>
      </w:r>
      <w:r w:rsidR="004E32C2">
        <w:rPr>
          <w:noProof/>
        </w:rPr>
        <w:t>ProSe</w:t>
      </w:r>
      <w:r w:rsidR="00FB2AE6" w:rsidRPr="00FB2AE6">
        <w:rPr>
          <w:rFonts w:hint="eastAsia"/>
          <w:noProof/>
          <w:lang w:eastAsia="zh-CN"/>
        </w:rPr>
        <w:t xml:space="preserve"> </w:t>
      </w:r>
      <w:r w:rsidR="00FB2AE6">
        <w:rPr>
          <w:rFonts w:hint="eastAsia"/>
          <w:noProof/>
          <w:lang w:eastAsia="zh-CN"/>
        </w:rPr>
        <w:t>Layer-2</w:t>
      </w:r>
      <w:r w:rsidR="004E32C2">
        <w:rPr>
          <w:noProof/>
        </w:rPr>
        <w:t xml:space="preserv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00427F24" w:rsidRPr="00427F24">
        <w:rPr>
          <w:rFonts w:hint="eastAsia"/>
          <w:noProof/>
          <w:lang w:eastAsia="zh-CN"/>
        </w:rPr>
        <w:t xml:space="preserve"> </w:t>
      </w:r>
      <w:r w:rsidR="00427F24">
        <w:rPr>
          <w:rFonts w:hint="eastAsia"/>
          <w:noProof/>
          <w:lang w:eastAsia="zh-CN"/>
        </w:rPr>
        <w:t>Layer-2</w:t>
      </w:r>
      <w:r w:rsidRPr="0093004C">
        <w:t xml:space="preserve"> UE-to-Network Relay and RAN) is </w:t>
      </w:r>
      <w:r w:rsidR="002F0ACF">
        <w:t>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w:t>
      </w:r>
      <w:r w:rsidR="00E14949">
        <w:rPr>
          <w:rFonts w:eastAsia="DengXian"/>
        </w:rPr>
        <w:t> [28]</w:t>
      </w:r>
      <w:bookmarkEnd w:id="494"/>
      <w:r w:rsidR="00E14949">
        <w:t>.</w:t>
      </w:r>
    </w:p>
    <w:p w14:paraId="1EB1458A" w14:textId="07F53387" w:rsidR="008C47BE" w:rsidRPr="0093004C" w:rsidRDefault="008C47BE" w:rsidP="008C47BE">
      <w:pPr>
        <w:pStyle w:val="Heading2"/>
        <w:rPr>
          <w:lang w:eastAsia="ko-KR"/>
        </w:rPr>
      </w:pPr>
      <w:bookmarkStart w:id="496" w:name="_Toc66701849"/>
      <w:bookmarkStart w:id="497" w:name="_Toc69883514"/>
      <w:bookmarkStart w:id="498" w:name="_Toc73625526"/>
      <w:bookmarkStart w:id="499" w:name="_Toc81547960"/>
      <w:r w:rsidRPr="0093004C">
        <w:rPr>
          <w:lang w:eastAsia="ko-KR"/>
        </w:rPr>
        <w:t>5.</w:t>
      </w:r>
      <w:r w:rsidR="00E06C4D">
        <w:rPr>
          <w:lang w:eastAsia="ko-KR"/>
        </w:rPr>
        <w:t>7</w:t>
      </w:r>
      <w:r w:rsidRPr="0093004C">
        <w:rPr>
          <w:lang w:eastAsia="ko-KR"/>
        </w:rPr>
        <w:tab/>
        <w:t xml:space="preserve">Subscription to </w:t>
      </w:r>
      <w:r w:rsidR="00124BAE">
        <w:rPr>
          <w:lang w:eastAsia="ko-KR"/>
        </w:rPr>
        <w:t xml:space="preserve">5G </w:t>
      </w:r>
      <w:r w:rsidRPr="0093004C">
        <w:rPr>
          <w:lang w:eastAsia="ko-KR"/>
        </w:rPr>
        <w:t>ProSe</w:t>
      </w:r>
      <w:bookmarkEnd w:id="482"/>
      <w:bookmarkEnd w:id="483"/>
      <w:bookmarkEnd w:id="484"/>
      <w:bookmarkEnd w:id="485"/>
      <w:bookmarkEnd w:id="486"/>
      <w:bookmarkEnd w:id="487"/>
      <w:bookmarkEnd w:id="488"/>
      <w:bookmarkEnd w:id="489"/>
      <w:bookmarkEnd w:id="496"/>
      <w:bookmarkEnd w:id="497"/>
      <w:bookmarkEnd w:id="498"/>
      <w:bookmarkEnd w:id="499"/>
    </w:p>
    <w:p w14:paraId="3903CBA4" w14:textId="2B1DED2B" w:rsidR="00C4695C" w:rsidRPr="0093004C" w:rsidRDefault="00C4695C" w:rsidP="00326948">
      <w:pPr>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326948">
      <w:pPr>
        <w:rPr>
          <w:lang w:eastAsia="zh-CN"/>
        </w:rPr>
      </w:pPr>
      <w:r w:rsidRPr="0093004C">
        <w:rPr>
          <w:lang w:eastAsia="zh-CN"/>
        </w:rPr>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326948">
      <w:pPr>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385D6A3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0082443E">
        <w:rPr>
          <w:lang w:eastAsia="zh-CN"/>
        </w:rPr>
        <w:t xml:space="preserve">5G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3940CE9E" w:rsidR="00C4695C" w:rsidRPr="0093004C" w:rsidRDefault="00C4695C" w:rsidP="00C4695C">
      <w:pPr>
        <w:pStyle w:val="B2"/>
        <w:rPr>
          <w:lang w:eastAsia="zh-CN"/>
        </w:rPr>
      </w:pPr>
      <w:r w:rsidRPr="0093004C">
        <w:rPr>
          <w:lang w:eastAsia="zh-CN"/>
        </w:rPr>
        <w:t>-</w:t>
      </w:r>
      <w:r w:rsidRPr="0093004C">
        <w:rPr>
          <w:lang w:eastAsia="zh-CN"/>
        </w:rPr>
        <w:tab/>
        <w:t xml:space="preserve">open </w:t>
      </w:r>
      <w:r w:rsidR="0082443E">
        <w:rPr>
          <w:lang w:eastAsia="zh-CN"/>
        </w:rPr>
        <w:t xml:space="preserve">5G </w:t>
      </w:r>
      <w:r w:rsidRPr="0093004C">
        <w:rPr>
          <w:lang w:eastAsia="zh-CN"/>
        </w:rPr>
        <w:t>ProSe Direct Discovery Model A.</w:t>
      </w:r>
    </w:p>
    <w:p w14:paraId="444C5180" w14:textId="6A930B00" w:rsidR="00C4695C" w:rsidRPr="0093004C" w:rsidRDefault="00C4695C" w:rsidP="00C4695C">
      <w:pPr>
        <w:pStyle w:val="B1"/>
        <w:rPr>
          <w:lang w:eastAsia="zh-CN"/>
        </w:rPr>
      </w:pPr>
      <w:r w:rsidRPr="0093004C">
        <w:rPr>
          <w:lang w:eastAsia="zh-CN"/>
        </w:rPr>
        <w:t>-</w:t>
      </w:r>
      <w:r w:rsidRPr="0093004C">
        <w:rPr>
          <w:lang w:eastAsia="zh-CN"/>
        </w:rPr>
        <w:tab/>
        <w:t xml:space="preserve">subscription for restricted </w:t>
      </w:r>
      <w:r w:rsidR="0082443E">
        <w:rPr>
          <w:lang w:eastAsia="zh-CN"/>
        </w:rPr>
        <w:t xml:space="preserve">5G </w:t>
      </w:r>
      <w:r w:rsidRPr="0093004C">
        <w:rPr>
          <w:lang w:eastAsia="zh-CN"/>
        </w:rPr>
        <w:t>ProSe Direct Discovery</w:t>
      </w:r>
      <w:r w:rsidRPr="0093004C">
        <w:rPr>
          <w:rFonts w:eastAsia="SimSun"/>
          <w:lang w:eastAsia="zh-CN"/>
        </w:rPr>
        <w:t xml:space="preserve"> for NR PC5</w:t>
      </w:r>
      <w:r w:rsidRPr="0093004C">
        <w:rPr>
          <w:lang w:eastAsia="zh-CN"/>
        </w:rPr>
        <w:t>:</w:t>
      </w:r>
    </w:p>
    <w:p w14:paraId="3EDF768A" w14:textId="4F8E6C3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w:t>
      </w:r>
    </w:p>
    <w:p w14:paraId="1DD35A36" w14:textId="03DD796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A with application-controlled extension;</w:t>
      </w:r>
    </w:p>
    <w:p w14:paraId="5038876F" w14:textId="7B95831E"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 xml:space="preserve">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0C586BEC" w:rsidR="00C4695C" w:rsidRPr="0093004C" w:rsidRDefault="00C4695C" w:rsidP="00C4695C">
      <w:pPr>
        <w:pStyle w:val="B2"/>
        <w:rPr>
          <w:lang w:eastAsia="zh-CN"/>
        </w:rPr>
      </w:pPr>
      <w:r w:rsidRPr="0093004C">
        <w:rPr>
          <w:lang w:eastAsia="zh-CN"/>
        </w:rPr>
        <w:t>-</w:t>
      </w:r>
      <w:r w:rsidRPr="0093004C">
        <w:rPr>
          <w:lang w:eastAsia="zh-CN"/>
        </w:rPr>
        <w:tab/>
        <w:t xml:space="preserve">restricted </w:t>
      </w:r>
      <w:r w:rsidR="0082443E">
        <w:rPr>
          <w:lang w:eastAsia="zh-CN"/>
        </w:rPr>
        <w:t xml:space="preserve">5G </w:t>
      </w:r>
      <w:r w:rsidRPr="0093004C">
        <w:rPr>
          <w:lang w:eastAsia="zh-CN"/>
        </w:rPr>
        <w:t>ProSe Direct Discovery Model B.</w:t>
      </w:r>
    </w:p>
    <w:p w14:paraId="456691A1" w14:textId="23CEEBAA"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0082443E">
        <w:rPr>
          <w:rFonts w:eastAsia="SimSun"/>
          <w:noProof/>
          <w:lang w:eastAsia="zh-CN"/>
        </w:rPr>
        <w:t>5G</w:t>
      </w:r>
      <w:r w:rsidR="0082443E" w:rsidRPr="0093004C">
        <w:rPr>
          <w:noProof/>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2B4933DD"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0082443E">
        <w:rPr>
          <w:rFonts w:eastAsia="SimSun"/>
          <w:noProof/>
          <w:lang w:eastAsia="zh-CN"/>
        </w:rPr>
        <w:t xml:space="preserve">5G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Layer-2 </w:t>
      </w:r>
      <w:r w:rsidRPr="0093004C">
        <w:rPr>
          <w:lang w:eastAsia="zh-CN"/>
        </w:rPr>
        <w:t>UE-to-Network Relay</w:t>
      </w:r>
      <w:r w:rsidRPr="0093004C">
        <w:rPr>
          <w:rFonts w:eastAsia="SimSun"/>
          <w:lang w:eastAsia="zh-CN"/>
        </w:rPr>
        <w:t>.</w:t>
      </w:r>
    </w:p>
    <w:p w14:paraId="5A7B3036" w14:textId="0992093E" w:rsidR="00C4695C" w:rsidRPr="0093004C" w:rsidRDefault="00C4695C" w:rsidP="00C4695C">
      <w:pPr>
        <w:pStyle w:val="B1"/>
        <w:rPr>
          <w:rFonts w:eastAsia="SimSun"/>
          <w:lang w:eastAsia="zh-CN"/>
        </w:rPr>
      </w:pPr>
      <w:r w:rsidRPr="0093004C">
        <w:rPr>
          <w:lang w:eastAsia="zh-CN"/>
        </w:rPr>
        <w:t>-</w:t>
      </w:r>
      <w:r w:rsidRPr="0093004C">
        <w:rPr>
          <w:lang w:eastAsia="zh-CN"/>
        </w:rPr>
        <w:tab/>
        <w:t>subscription for</w:t>
      </w:r>
      <w:r w:rsidR="0082443E">
        <w:rPr>
          <w:lang w:eastAsia="zh-CN"/>
        </w:rPr>
        <w:t xml:space="preserve"> </w:t>
      </w:r>
      <w:r w:rsidR="0082443E">
        <w:rPr>
          <w:rFonts w:eastAsia="SimSun"/>
          <w:noProof/>
          <w:lang w:eastAsia="zh-CN"/>
        </w:rPr>
        <w:t>5G</w:t>
      </w:r>
      <w:r w:rsidRPr="0093004C">
        <w:rPr>
          <w:lang w:eastAsia="zh-CN"/>
        </w:rPr>
        <w:t xml:space="preserve"> </w:t>
      </w:r>
      <w:r w:rsidRPr="0093004C">
        <w:rPr>
          <w:noProof/>
        </w:rPr>
        <w:t>ProSe UE acting as</w:t>
      </w:r>
      <w:r w:rsidRPr="0093004C">
        <w:rPr>
          <w:rFonts w:eastAsia="SimSun"/>
          <w:noProof/>
          <w:lang w:eastAsia="zh-CN"/>
        </w:rPr>
        <w:t xml:space="preserve"> </w:t>
      </w:r>
      <w:r w:rsidR="0082443E">
        <w:rPr>
          <w:rFonts w:eastAsia="SimSun"/>
          <w:noProof/>
          <w:lang w:eastAsia="zh-CN"/>
        </w:rPr>
        <w:t xml:space="preserve">5G </w:t>
      </w:r>
      <w:r w:rsidR="0082443E" w:rsidRPr="0093004C">
        <w:rPr>
          <w:noProof/>
        </w:rPr>
        <w:t xml:space="preserve">ProSe </w:t>
      </w:r>
      <w:r w:rsidRPr="0093004C">
        <w:rPr>
          <w:rFonts w:eastAsia="SimSun"/>
          <w:noProof/>
          <w:lang w:eastAsia="zh-CN"/>
        </w:rPr>
        <w:t xml:space="preserve">Layer-3 </w:t>
      </w:r>
      <w:r w:rsidRPr="0093004C">
        <w:rPr>
          <w:lang w:eastAsia="zh-CN"/>
        </w:rPr>
        <w:t>UE-to-Network Relay</w:t>
      </w:r>
      <w:r w:rsidRPr="0093004C">
        <w:rPr>
          <w:rFonts w:eastAsia="SimSun"/>
          <w:lang w:eastAsia="zh-CN"/>
        </w:rPr>
        <w:t>.</w:t>
      </w:r>
    </w:p>
    <w:p w14:paraId="42F57550" w14:textId="2CCD79D5"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 xml:space="preserve">subscription for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Layer-2 Remote UE access via</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Layer-2 UE-to-Network Relay</w:t>
      </w:r>
    </w:p>
    <w:p w14:paraId="5DA254E7" w14:textId="61C7AFF3"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w:t>
      </w:r>
      <w:r w:rsidR="0082443E">
        <w:rPr>
          <w:rFonts w:eastAsia="SimSun"/>
          <w:lang w:eastAsia="zh-CN"/>
        </w:rPr>
        <w:t xml:space="preserve"> </w:t>
      </w:r>
      <w:r w:rsidR="0082443E">
        <w:rPr>
          <w:rFonts w:eastAsia="SimSun"/>
          <w:noProof/>
          <w:lang w:eastAsia="zh-CN"/>
        </w:rPr>
        <w:t xml:space="preserve">5G </w:t>
      </w:r>
      <w:r w:rsidR="0082443E" w:rsidRPr="0093004C">
        <w:rPr>
          <w:noProof/>
        </w:rPr>
        <w:t>ProSe</w:t>
      </w:r>
      <w:r w:rsidRPr="0093004C">
        <w:rPr>
          <w:rFonts w:eastAsia="SimSun"/>
          <w:lang w:eastAsia="zh-CN"/>
        </w:rPr>
        <w:t xml:space="preserve"> Layer-3 Remote UE access via </w:t>
      </w:r>
      <w:r w:rsidR="0082443E">
        <w:rPr>
          <w:rFonts w:eastAsia="SimSun"/>
          <w:noProof/>
          <w:lang w:eastAsia="zh-CN"/>
        </w:rPr>
        <w:t xml:space="preserve">5G </w:t>
      </w:r>
      <w:r w:rsidR="0082443E" w:rsidRPr="0093004C">
        <w:rPr>
          <w:noProof/>
        </w:rPr>
        <w:t xml:space="preserve">ProSe </w:t>
      </w:r>
      <w:r w:rsidRPr="0093004C">
        <w:rPr>
          <w:rFonts w:eastAsia="SimSun"/>
          <w:lang w:eastAsia="zh-CN"/>
        </w:rPr>
        <w:t>Layer-3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3F3A9FDC" w:rsidR="00C4695C" w:rsidRPr="0093004C" w:rsidRDefault="00C4695C" w:rsidP="00C4695C">
      <w:pPr>
        <w:pStyle w:val="B1"/>
        <w:rPr>
          <w:rFonts w:eastAsia="SimSun"/>
          <w:lang w:eastAsia="zh-CN"/>
        </w:rPr>
      </w:pPr>
      <w:r w:rsidRPr="0093004C">
        <w:t>-</w:t>
      </w:r>
      <w:r w:rsidRPr="0093004C">
        <w:tab/>
        <w:t>PC5 QoS parameters as defined in clause 5.</w:t>
      </w:r>
      <w:r w:rsidR="0092498C">
        <w:t>6</w:t>
      </w:r>
      <w:r w:rsidRPr="0093004C">
        <w:t>.1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22888BEB"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open </w:t>
      </w:r>
      <w:r w:rsidR="00A62DB1">
        <w:rPr>
          <w:rFonts w:eastAsia="SimSun"/>
          <w:noProof/>
          <w:lang w:eastAsia="zh-CN"/>
        </w:rPr>
        <w:t xml:space="preserve">5G </w:t>
      </w:r>
      <w:r w:rsidRPr="0093004C">
        <w:rPr>
          <w:lang w:eastAsia="zh-CN"/>
        </w:rPr>
        <w:t>Direct Discovery Model A, i.e. to announce or monitor or both.</w:t>
      </w:r>
    </w:p>
    <w:p w14:paraId="3BDE47C7" w14:textId="7139128C" w:rsidR="00C4695C" w:rsidRPr="0093004C" w:rsidRDefault="00C4695C" w:rsidP="0093004C">
      <w:pPr>
        <w:pStyle w:val="B2"/>
        <w:rPr>
          <w:lang w:eastAsia="zh-CN"/>
        </w:rPr>
      </w:pPr>
      <w:r w:rsidRPr="0093004C">
        <w:rPr>
          <w:lang w:eastAsia="zh-CN"/>
        </w:rPr>
        <w:t>-</w:t>
      </w:r>
      <w:r w:rsidRPr="0093004C">
        <w:rPr>
          <w:lang w:eastAsia="zh-CN"/>
        </w:rPr>
        <w:tab/>
        <w:t xml:space="preserve">the list of the PLMNs where the UE is authorised for restricted </w:t>
      </w:r>
      <w:r w:rsidR="00A62DB1">
        <w:rPr>
          <w:rFonts w:eastAsia="SimSun"/>
          <w:noProof/>
          <w:lang w:eastAsia="zh-CN"/>
        </w:rPr>
        <w:t xml:space="preserve">5G </w:t>
      </w:r>
      <w:r w:rsidRPr="0093004C">
        <w:rPr>
          <w:lang w:eastAsia="zh-CN"/>
        </w:rPr>
        <w:t>ProSe Direct Discovery Model A, i.e. to announce or monitor or both.</w:t>
      </w:r>
    </w:p>
    <w:p w14:paraId="5974672C" w14:textId="46320777" w:rsidR="00C4695C" w:rsidRPr="0093004C" w:rsidRDefault="00C4695C" w:rsidP="0093004C">
      <w:pPr>
        <w:pStyle w:val="B2"/>
        <w:rPr>
          <w:lang w:eastAsia="zh-CN"/>
        </w:rPr>
      </w:pPr>
      <w:r w:rsidRPr="0093004C">
        <w:rPr>
          <w:lang w:eastAsia="zh-CN"/>
        </w:rPr>
        <w:lastRenderedPageBreak/>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 xml:space="preserve">ed for restricted </w:t>
      </w:r>
      <w:r w:rsidR="00A62DB1">
        <w:rPr>
          <w:rFonts w:eastAsia="SimSun"/>
          <w:noProof/>
          <w:lang w:eastAsia="zh-CN"/>
        </w:rPr>
        <w:t xml:space="preserve">5G </w:t>
      </w:r>
      <w:r w:rsidRPr="0093004C">
        <w:rPr>
          <w:lang w:eastAsia="zh-CN"/>
        </w:rPr>
        <w:t>ProSe Direct Discovery Model B, i.e. to perform Discoverer operation or Discoveree operation or both.</w:t>
      </w:r>
    </w:p>
    <w:p w14:paraId="62E6AD02" w14:textId="11C5FBA4" w:rsidR="008C47BE" w:rsidRDefault="00C4695C" w:rsidP="0093004C">
      <w:pPr>
        <w:pStyle w:val="B2"/>
        <w:rPr>
          <w:lang w:eastAsia="zh-CN"/>
        </w:rPr>
      </w:pPr>
      <w:r w:rsidRPr="0093004C">
        <w:rPr>
          <w:lang w:eastAsia="zh-CN"/>
        </w:rPr>
        <w:t>-</w:t>
      </w:r>
      <w:r w:rsidRPr="0093004C">
        <w:rPr>
          <w:lang w:eastAsia="zh-CN"/>
        </w:rPr>
        <w:tab/>
        <w:t xml:space="preserve">the list of the PLMNs where the UE is authorised to perform Broadcast, Groupcast and Unicast mode </w:t>
      </w:r>
      <w:r w:rsidR="00A62DB1">
        <w:rPr>
          <w:rFonts w:eastAsia="SimSun"/>
          <w:noProof/>
          <w:lang w:eastAsia="zh-CN"/>
        </w:rPr>
        <w:t xml:space="preserve">5G </w:t>
      </w:r>
      <w:r w:rsidRPr="0093004C">
        <w:rPr>
          <w:lang w:eastAsia="zh-CN"/>
        </w:rPr>
        <w:t>ProSe Direct Communication for NR PC5.</w:t>
      </w:r>
    </w:p>
    <w:p w14:paraId="2FD3CA36" w14:textId="766D9634" w:rsidR="00D2482C" w:rsidRDefault="00D2482C" w:rsidP="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Layer-2 UE-to-Network Relay.</w:t>
      </w:r>
    </w:p>
    <w:p w14:paraId="432EA489" w14:textId="14BD9994" w:rsidR="00D2482C" w:rsidRPr="00D2482C" w:rsidRDefault="00D2482C">
      <w:pPr>
        <w:pStyle w:val="B2"/>
        <w:rPr>
          <w:lang w:eastAsia="zh-CN"/>
        </w:rPr>
      </w:pPr>
      <w:r>
        <w:rPr>
          <w:lang w:eastAsia="zh-CN"/>
        </w:rPr>
        <w:t>-</w:t>
      </w:r>
      <w:r>
        <w:rPr>
          <w:lang w:eastAsia="zh-CN"/>
        </w:rPr>
        <w:tab/>
        <w:t xml:space="preserve">the list of the PLMNs where the UE is authorised to act as a </w:t>
      </w:r>
      <w:r w:rsidR="00A62DB1">
        <w:rPr>
          <w:rFonts w:eastAsia="SimSun"/>
          <w:noProof/>
          <w:lang w:eastAsia="zh-CN"/>
        </w:rPr>
        <w:t xml:space="preserve">5G </w:t>
      </w:r>
      <w:r w:rsidR="00A62DB1" w:rsidRPr="0093004C">
        <w:rPr>
          <w:lang w:eastAsia="zh-CN"/>
        </w:rPr>
        <w:t xml:space="preserve">ProSe </w:t>
      </w:r>
      <w:r>
        <w:rPr>
          <w:lang w:eastAsia="zh-CN"/>
        </w:rPr>
        <w:t>Layer-3 UE-to-Network Relay.</w:t>
      </w:r>
    </w:p>
    <w:p w14:paraId="46881957" w14:textId="47138F97" w:rsidR="008C47BE" w:rsidRPr="0093004C" w:rsidRDefault="008C47BE" w:rsidP="008C47BE">
      <w:pPr>
        <w:pStyle w:val="Heading2"/>
      </w:pPr>
      <w:bookmarkStart w:id="500" w:name="_Toc66692671"/>
      <w:bookmarkStart w:id="501" w:name="_Toc66701850"/>
      <w:bookmarkStart w:id="502" w:name="_Toc69883515"/>
      <w:bookmarkStart w:id="503" w:name="_Toc73625527"/>
      <w:bookmarkStart w:id="504" w:name="_Toc81547961"/>
      <w:r w:rsidRPr="0093004C">
        <w:rPr>
          <w:lang w:eastAsia="ko-KR"/>
        </w:rPr>
        <w:t>5.</w:t>
      </w:r>
      <w:r w:rsidR="00E06C4D">
        <w:rPr>
          <w:lang w:eastAsia="ko-KR"/>
        </w:rPr>
        <w:t>8</w:t>
      </w:r>
      <w:r w:rsidRPr="0093004C">
        <w:rPr>
          <w:lang w:eastAsia="ko-KR"/>
        </w:rPr>
        <w:tab/>
        <w:t>Identifiers</w:t>
      </w:r>
      <w:bookmarkEnd w:id="500"/>
      <w:bookmarkEnd w:id="501"/>
      <w:bookmarkEnd w:id="502"/>
      <w:bookmarkEnd w:id="503"/>
      <w:bookmarkEnd w:id="504"/>
    </w:p>
    <w:p w14:paraId="6E4102DB" w14:textId="1AB9FE36" w:rsidR="008C47BE" w:rsidRPr="0093004C" w:rsidRDefault="008C47BE" w:rsidP="008C47BE">
      <w:pPr>
        <w:pStyle w:val="Heading3"/>
      </w:pPr>
      <w:bookmarkStart w:id="505" w:name="_Toc517047955"/>
      <w:bookmarkStart w:id="506" w:name="_Toc45003231"/>
      <w:bookmarkStart w:id="507" w:name="_Toc66692672"/>
      <w:bookmarkStart w:id="508" w:name="_Toc66701851"/>
      <w:bookmarkStart w:id="509" w:name="_Toc69883516"/>
      <w:bookmarkStart w:id="510" w:name="_Toc73625528"/>
      <w:bookmarkStart w:id="511" w:name="_Toc81547962"/>
      <w:r w:rsidRPr="0093004C">
        <w:t>5.</w:t>
      </w:r>
      <w:r w:rsidR="00E06C4D">
        <w:t>8</w:t>
      </w:r>
      <w:r w:rsidRPr="0093004C">
        <w:t>.1</w:t>
      </w:r>
      <w:r w:rsidRPr="0093004C">
        <w:tab/>
        <w:t xml:space="preserve">Identifiers for </w:t>
      </w:r>
      <w:r w:rsidR="00D6289D">
        <w:t xml:space="preserve">5G </w:t>
      </w:r>
      <w:r w:rsidRPr="0093004C">
        <w:rPr>
          <w:noProof/>
        </w:rPr>
        <w:t>ProSe</w:t>
      </w:r>
      <w:r w:rsidRPr="0093004C">
        <w:t xml:space="preserve"> Direct </w:t>
      </w:r>
      <w:bookmarkEnd w:id="505"/>
      <w:bookmarkEnd w:id="506"/>
      <w:r w:rsidRPr="0093004C">
        <w:t>Discovery</w:t>
      </w:r>
      <w:bookmarkEnd w:id="507"/>
      <w:bookmarkEnd w:id="508"/>
      <w:bookmarkEnd w:id="509"/>
      <w:bookmarkEnd w:id="510"/>
      <w:bookmarkEnd w:id="511"/>
    </w:p>
    <w:p w14:paraId="7BDC45E7" w14:textId="114A8422" w:rsidR="002C6FD7" w:rsidRPr="0093004C" w:rsidRDefault="002C6FD7" w:rsidP="002C6FD7">
      <w:pPr>
        <w:pStyle w:val="Heading4"/>
      </w:pPr>
      <w:bookmarkStart w:id="512" w:name="_Toc69883517"/>
      <w:bookmarkStart w:id="513" w:name="_Toc73625529"/>
      <w:bookmarkStart w:id="514" w:name="_Toc66692673"/>
      <w:bookmarkStart w:id="515" w:name="_Toc66701852"/>
      <w:bookmarkStart w:id="516" w:name="_Toc81547963"/>
      <w:r w:rsidRPr="0093004C">
        <w:t>5.</w:t>
      </w:r>
      <w:r w:rsidR="00E06C4D">
        <w:t>8</w:t>
      </w:r>
      <w:r w:rsidRPr="0093004C">
        <w:t>.1.0</w:t>
      </w:r>
      <w:r w:rsidRPr="0093004C">
        <w:tab/>
        <w:t>General</w:t>
      </w:r>
      <w:bookmarkEnd w:id="512"/>
      <w:bookmarkEnd w:id="513"/>
      <w:bookmarkEnd w:id="516"/>
    </w:p>
    <w:p w14:paraId="5E7E29A3" w14:textId="0F068634"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4F178D1C" w14:textId="72BBCE96" w:rsidR="008C47BE" w:rsidRPr="0093004C" w:rsidRDefault="008C47BE" w:rsidP="008C47BE">
      <w:pPr>
        <w:pStyle w:val="Heading4"/>
      </w:pPr>
      <w:bookmarkStart w:id="517" w:name="_Toc69883518"/>
      <w:bookmarkStart w:id="518" w:name="_Toc73625530"/>
      <w:bookmarkStart w:id="519" w:name="_Toc81547964"/>
      <w:r w:rsidRPr="0093004C">
        <w:t>5.</w:t>
      </w:r>
      <w:r w:rsidR="00E06C4D">
        <w:t>8</w:t>
      </w:r>
      <w:r w:rsidRPr="0093004C">
        <w:t>.1.1</w:t>
      </w:r>
      <w:r w:rsidRPr="0093004C">
        <w:tab/>
        <w:t>ProSe Application ID</w:t>
      </w:r>
      <w:bookmarkEnd w:id="514"/>
      <w:bookmarkEnd w:id="515"/>
      <w:bookmarkEnd w:id="517"/>
      <w:bookmarkEnd w:id="518"/>
      <w:bookmarkEnd w:id="519"/>
    </w:p>
    <w:p w14:paraId="558D4742" w14:textId="1B5F63D9" w:rsidR="008C47BE" w:rsidRPr="0093004C" w:rsidRDefault="008C47BE" w:rsidP="008C47BE">
      <w:pPr>
        <w:rPr>
          <w:lang w:eastAsia="zh-CN"/>
        </w:rPr>
      </w:pPr>
      <w:r w:rsidRPr="0093004C">
        <w:rPr>
          <w:lang w:eastAsia="zh-CN"/>
        </w:rPr>
        <w:t xml:space="preserve">ProSe Application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20" w:name="_Toc66692674"/>
    </w:p>
    <w:p w14:paraId="27F391E2" w14:textId="44B5F9BC" w:rsidR="008C47BE" w:rsidRPr="0093004C" w:rsidRDefault="008C47BE" w:rsidP="008C47BE">
      <w:pPr>
        <w:pStyle w:val="Heading4"/>
      </w:pPr>
      <w:bookmarkStart w:id="521" w:name="_Toc66701853"/>
      <w:bookmarkStart w:id="522" w:name="_Toc69883519"/>
      <w:bookmarkStart w:id="523" w:name="_Toc73625531"/>
      <w:bookmarkStart w:id="524" w:name="_Toc81547965"/>
      <w:r w:rsidRPr="0093004C">
        <w:t>5.</w:t>
      </w:r>
      <w:r w:rsidR="00E06C4D">
        <w:t>8</w:t>
      </w:r>
      <w:r w:rsidRPr="0093004C">
        <w:t>.1.2</w:t>
      </w:r>
      <w:r w:rsidRPr="0093004C">
        <w:tab/>
      </w:r>
      <w:r w:rsidRPr="0093004C">
        <w:rPr>
          <w:lang w:eastAsia="zh-CN"/>
        </w:rPr>
        <w:t>Destination Layer</w:t>
      </w:r>
      <w:r w:rsidR="009120FE">
        <w:rPr>
          <w:rFonts w:hint="eastAsia"/>
          <w:lang w:eastAsia="zh-CN"/>
        </w:rPr>
        <w:t>-</w:t>
      </w:r>
      <w:r w:rsidRPr="0093004C">
        <w:rPr>
          <w:lang w:eastAsia="zh-CN"/>
        </w:rPr>
        <w:t>2 ID</w:t>
      </w:r>
      <w:bookmarkEnd w:id="520"/>
      <w:bookmarkEnd w:id="521"/>
      <w:bookmarkEnd w:id="522"/>
      <w:bookmarkEnd w:id="523"/>
      <w:bookmarkEnd w:id="524"/>
    </w:p>
    <w:p w14:paraId="46305BF3" w14:textId="6D872757" w:rsidR="008C47BE" w:rsidRPr="0093004C" w:rsidRDefault="008C47BE" w:rsidP="008C47BE">
      <w:pPr>
        <w:rPr>
          <w:lang w:eastAsia="zh-CN"/>
        </w:rPr>
      </w:pPr>
      <w:r w:rsidRPr="0093004C">
        <w:rPr>
          <w:lang w:eastAsia="zh-CN"/>
        </w:rPr>
        <w:t>Destination Layer</w:t>
      </w:r>
      <w:r w:rsidR="00FD6821">
        <w:rPr>
          <w:rFonts w:hint="eastAsia"/>
          <w:lang w:eastAsia="zh-CN"/>
        </w:rPr>
        <w:t>-</w:t>
      </w:r>
      <w:r w:rsidRPr="0093004C">
        <w:rPr>
          <w:lang w:eastAsia="zh-CN"/>
        </w:rPr>
        <w:t xml:space="preserve">2 ID is defined in </w:t>
      </w:r>
      <w:r w:rsidR="007A04E1" w:rsidRPr="0093004C">
        <w:rPr>
          <w:lang w:eastAsia="ko-KR"/>
        </w:rPr>
        <w:t>clause </w:t>
      </w:r>
      <w:r w:rsidR="002E595E"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525" w:name="_Toc66692675"/>
    </w:p>
    <w:p w14:paraId="058B3389" w14:textId="5BBDA2D5" w:rsidR="001B35ED" w:rsidRDefault="001B35ED" w:rsidP="008C47BE">
      <w:r w:rsidRPr="0093004C">
        <w:rPr>
          <w:rFonts w:eastAsia="DengXian"/>
          <w:lang w:eastAsia="ko-KR"/>
        </w:rPr>
        <w:t>T</w:t>
      </w:r>
      <w:r w:rsidRPr="0093004C">
        <w:rPr>
          <w:rFonts w:eastAsia="DengXian"/>
        </w:rPr>
        <w:t>he Destination L</w:t>
      </w:r>
      <w:r w:rsidRPr="0093004C">
        <w:rPr>
          <w:rFonts w:eastAsia="DengXian"/>
          <w:lang w:eastAsia="ko-KR"/>
        </w:rPr>
        <w:t>ayer-</w:t>
      </w:r>
      <w:r w:rsidRPr="0093004C">
        <w:rPr>
          <w:rFonts w:eastAsia="DengXian"/>
        </w:rPr>
        <w:t xml:space="preserve">2 ID for </w:t>
      </w:r>
      <w:r w:rsidR="001C6E8A">
        <w:rPr>
          <w:rFonts w:eastAsia="DengXian"/>
        </w:rPr>
        <w:t xml:space="preserve">5G </w:t>
      </w:r>
      <w:r w:rsidRPr="0093004C">
        <w:rPr>
          <w:rFonts w:eastAsia="DengXian"/>
        </w:rPr>
        <w:t>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189722E3" w14:textId="59B87B7B" w:rsidR="008724C0" w:rsidRDefault="008724C0" w:rsidP="008C47BE">
      <w:pPr>
        <w:rPr>
          <w:lang w:eastAsia="zh-CN"/>
        </w:rPr>
      </w:pPr>
      <w:r>
        <w:rPr>
          <w:lang w:eastAsia="zh-CN"/>
        </w:rPr>
        <w:t>For Group member discovery</w:t>
      </w:r>
      <w:r w:rsidR="000F20B5">
        <w:rPr>
          <w:lang w:eastAsia="zh-CN"/>
        </w:rPr>
        <w:t>:</w:t>
      </w:r>
    </w:p>
    <w:p w14:paraId="057ED89F" w14:textId="5E35DBD3" w:rsidR="00DD0B69" w:rsidRDefault="00DD0B69" w:rsidP="00DD0B69">
      <w:pPr>
        <w:pStyle w:val="B1"/>
      </w:pPr>
      <w:r>
        <w:t>-</w:t>
      </w:r>
      <w:r>
        <w:tab/>
        <w:t xml:space="preserve">If an </w:t>
      </w:r>
      <w:r w:rsidRPr="00961F0D">
        <w:t>Application Layer Group ID</w:t>
      </w:r>
      <w:r w:rsidRPr="005F51B8">
        <w:t xml:space="preserve"> </w:t>
      </w:r>
      <w:r>
        <w:t xml:space="preserve">has a configured </w:t>
      </w:r>
      <w:r w:rsidRPr="001851AC">
        <w:t>Layer-2 Group ID</w:t>
      </w:r>
      <w:r>
        <w:t>,</w:t>
      </w:r>
      <w:r w:rsidRPr="00961F0D">
        <w:t xml:space="preserve"> </w:t>
      </w:r>
      <w:r>
        <w:t xml:space="preserve">which is provisioned </w:t>
      </w:r>
      <w:r w:rsidRPr="00961F0D">
        <w:t>as specified in clause</w:t>
      </w:r>
      <w:r w:rsidR="0062483B" w:rsidRPr="0093004C">
        <w:rPr>
          <w:lang w:eastAsia="ko-KR"/>
        </w:rPr>
        <w:t> </w:t>
      </w:r>
      <w:r w:rsidRPr="00961F0D">
        <w:t>5.1.</w:t>
      </w:r>
      <w:r>
        <w:t>2</w:t>
      </w:r>
      <w:r w:rsidRPr="00961F0D">
        <w:t>.1</w:t>
      </w:r>
      <w:r>
        <w:t xml:space="preserve">, the UE </w:t>
      </w:r>
      <w:r w:rsidRPr="001851AC">
        <w:t>uses this Layer-2 Group ID as the Destination Layer-2 ID</w:t>
      </w:r>
      <w:r>
        <w:t xml:space="preserve">, </w:t>
      </w:r>
    </w:p>
    <w:p w14:paraId="6E48FAE4" w14:textId="77777777" w:rsidR="00DD0B69" w:rsidRPr="00DD0B69" w:rsidRDefault="00DD0B69" w:rsidP="00DD0B69">
      <w:pPr>
        <w:pStyle w:val="B1"/>
      </w:pPr>
      <w:r>
        <w:rPr>
          <w:rFonts w:hint="eastAsia"/>
          <w:lang w:eastAsia="zh-CN"/>
        </w:rPr>
        <w:t>-</w:t>
      </w:r>
      <w:r>
        <w:rPr>
          <w:lang w:eastAsia="zh-CN"/>
        </w:rPr>
        <w:tab/>
      </w:r>
      <w:r w:rsidRPr="001851AC">
        <w:rPr>
          <w:lang w:eastAsia="zh-CN"/>
        </w:rPr>
        <w:t>otherwise</w:t>
      </w:r>
      <w:r>
        <w:rPr>
          <w:lang w:eastAsia="zh-CN"/>
        </w:rPr>
        <w:t>,</w:t>
      </w:r>
      <w:r w:rsidRPr="001851AC">
        <w:rPr>
          <w:rFonts w:hint="eastAsia"/>
          <w:lang w:eastAsia="zh-CN"/>
        </w:rPr>
        <w:t xml:space="preserve"> </w:t>
      </w:r>
      <w:r>
        <w:rPr>
          <w:rFonts w:hint="eastAsia"/>
          <w:lang w:eastAsia="zh-CN"/>
        </w:rPr>
        <w:t>t</w:t>
      </w:r>
      <w:r w:rsidRPr="00E41DA7">
        <w:rPr>
          <w:lang w:eastAsia="zh-CN"/>
        </w:rPr>
        <w:t>he UE converts the Application Layer Group ID into a Destination Layer-2 ID.</w:t>
      </w:r>
    </w:p>
    <w:p w14:paraId="7729BC89" w14:textId="1784ED27" w:rsidR="00DD0B69" w:rsidRPr="00DD0B69" w:rsidRDefault="00DD0B69" w:rsidP="007A44C1">
      <w:pPr>
        <w:pStyle w:val="NO"/>
        <w:rPr>
          <w:lang w:eastAsia="zh-CN"/>
        </w:rPr>
      </w:pPr>
      <w:r w:rsidRPr="0093004C">
        <w:t>NOTE:</w:t>
      </w:r>
      <w:r w:rsidRPr="0093004C">
        <w:tab/>
        <w:t xml:space="preserve">The mechanism for converting the application layer provided </w:t>
      </w:r>
      <w:bookmarkStart w:id="526" w:name="_Hlk78633669"/>
      <w:r w:rsidRPr="0093004C">
        <w:rPr>
          <w:lang w:eastAsia="x-none"/>
        </w:rPr>
        <w:t>Application Layer</w:t>
      </w:r>
      <w:bookmarkEnd w:id="526"/>
      <w:r w:rsidRPr="0093004C">
        <w:rPr>
          <w:lang w:eastAsia="x-none"/>
        </w:rPr>
        <w:t xml:space="preserve"> Group ID</w:t>
      </w:r>
      <w:r w:rsidRPr="0093004C">
        <w:t xml:space="preserve"> to the Destination Layer-2 ID is defined in Stage 3.</w:t>
      </w:r>
    </w:p>
    <w:p w14:paraId="484452BE" w14:textId="15660024" w:rsidR="008C47BE" w:rsidRPr="0093004C" w:rsidRDefault="008C47BE" w:rsidP="008C47BE">
      <w:pPr>
        <w:pStyle w:val="Heading4"/>
      </w:pPr>
      <w:bookmarkStart w:id="527" w:name="_Toc66701854"/>
      <w:bookmarkStart w:id="528" w:name="_Toc69883520"/>
      <w:bookmarkStart w:id="529" w:name="_Toc73625532"/>
      <w:bookmarkStart w:id="530" w:name="_Toc81547966"/>
      <w:r w:rsidRPr="0093004C">
        <w:t>5.</w:t>
      </w:r>
      <w:r w:rsidR="00E06C4D">
        <w:t>8</w:t>
      </w:r>
      <w:r w:rsidRPr="0093004C">
        <w:t>.1.3</w:t>
      </w:r>
      <w:r w:rsidRPr="0093004C">
        <w:tab/>
      </w:r>
      <w:r w:rsidRPr="0093004C">
        <w:rPr>
          <w:lang w:eastAsia="zh-CN"/>
        </w:rPr>
        <w:t>Source Layer</w:t>
      </w:r>
      <w:r w:rsidR="003A31F5">
        <w:rPr>
          <w:rFonts w:hint="eastAsia"/>
          <w:lang w:eastAsia="zh-CN"/>
        </w:rPr>
        <w:t>-</w:t>
      </w:r>
      <w:r w:rsidRPr="0093004C">
        <w:rPr>
          <w:lang w:eastAsia="zh-CN"/>
        </w:rPr>
        <w:t>2 ID</w:t>
      </w:r>
      <w:bookmarkEnd w:id="525"/>
      <w:bookmarkEnd w:id="527"/>
      <w:bookmarkEnd w:id="528"/>
      <w:bookmarkEnd w:id="529"/>
      <w:bookmarkEnd w:id="530"/>
    </w:p>
    <w:p w14:paraId="00271839" w14:textId="03BA838F" w:rsidR="008C47BE" w:rsidRPr="0093004C" w:rsidRDefault="008C47BE" w:rsidP="008C47BE">
      <w:pPr>
        <w:rPr>
          <w:lang w:eastAsia="zh-CN"/>
        </w:rPr>
      </w:pPr>
      <w:r w:rsidRPr="0093004C">
        <w:rPr>
          <w:lang w:eastAsia="zh-CN"/>
        </w:rPr>
        <w:t>Source Layer</w:t>
      </w:r>
      <w:r w:rsidR="003A31F5">
        <w:rPr>
          <w:rFonts w:hint="eastAsia"/>
          <w:lang w:eastAsia="zh-CN"/>
        </w:rPr>
        <w:t>-</w:t>
      </w:r>
      <w:r w:rsidRPr="0093004C">
        <w:rPr>
          <w:lang w:eastAsia="zh-CN"/>
        </w:rPr>
        <w:t xml:space="preserve">2 ID is defined in </w:t>
      </w:r>
      <w:r w:rsidR="007A04E1" w:rsidRPr="0093004C">
        <w:rPr>
          <w:lang w:eastAsia="ko-KR"/>
        </w:rPr>
        <w:t>clause </w:t>
      </w:r>
      <w:r w:rsidR="007A04E1" w:rsidRPr="0093004C">
        <w:rPr>
          <w:lang w:eastAsia="zh-CN"/>
        </w:rPr>
        <w:t xml:space="preserve">5.6.1 of </w:t>
      </w:r>
      <w:r w:rsidR="00395A71" w:rsidRPr="0093004C">
        <w:rPr>
          <w:lang w:eastAsia="zh-CN"/>
        </w:rPr>
        <w:t>TS</w:t>
      </w:r>
      <w:r w:rsidR="00395A71">
        <w:rPr>
          <w:lang w:eastAsia="zh-CN"/>
        </w:rPr>
        <w:t> </w:t>
      </w:r>
      <w:r w:rsidR="00395A71" w:rsidRPr="0093004C">
        <w:rPr>
          <w:lang w:eastAsia="zh-CN"/>
        </w:rPr>
        <w:t>23.287</w:t>
      </w:r>
      <w:r w:rsidR="00395A71">
        <w:rPr>
          <w:lang w:eastAsia="zh-CN"/>
        </w:rPr>
        <w:t> </w:t>
      </w:r>
      <w:r w:rsidR="00395A71" w:rsidRPr="0093004C">
        <w:rPr>
          <w:lang w:eastAsia="zh-CN"/>
        </w:rPr>
        <w:t>[</w:t>
      </w:r>
      <w:r w:rsidRPr="0093004C">
        <w:rPr>
          <w:lang w:eastAsia="zh-CN"/>
        </w:rPr>
        <w:t>2].</w:t>
      </w:r>
      <w:bookmarkStart w:id="531" w:name="_Toc66692676"/>
    </w:p>
    <w:p w14:paraId="5C6C01E1" w14:textId="5992BDA7" w:rsidR="00D5151C" w:rsidRPr="0093004C" w:rsidRDefault="00D5151C" w:rsidP="008C47BE">
      <w:pPr>
        <w:rPr>
          <w:lang w:eastAsia="zh-CN"/>
        </w:rPr>
      </w:pPr>
      <w:r w:rsidRPr="0093004C">
        <w:rPr>
          <w:rFonts w:eastAsia="DengXian"/>
        </w:rPr>
        <w:t>The UE self-selects a Source Layer-2 ID</w:t>
      </w:r>
      <w:r w:rsidRPr="0093004C">
        <w:t xml:space="preserve"> for </w:t>
      </w:r>
      <w:r w:rsidR="001B4D56">
        <w:t xml:space="preserve">5G </w:t>
      </w:r>
      <w:r w:rsidRPr="0093004C">
        <w:t>ProSe Direct Discovery</w:t>
      </w:r>
      <w:r w:rsidR="004C53B8">
        <w:t xml:space="preserve"> and </w:t>
      </w:r>
      <w:r w:rsidR="004C53B8" w:rsidRPr="00C36CD2">
        <w:t>Group member discovery</w:t>
      </w:r>
      <w:r w:rsidRPr="0093004C">
        <w:rPr>
          <w:rFonts w:eastAsia="DengXian"/>
        </w:rPr>
        <w:t>.</w:t>
      </w:r>
    </w:p>
    <w:p w14:paraId="3F2915CE" w14:textId="4E6535C9" w:rsidR="008C47BE" w:rsidRPr="0093004C" w:rsidRDefault="008C47BE" w:rsidP="008C47BE">
      <w:pPr>
        <w:pStyle w:val="Heading4"/>
      </w:pPr>
      <w:bookmarkStart w:id="532" w:name="_Toc66692677"/>
      <w:bookmarkStart w:id="533" w:name="_Toc66701856"/>
      <w:bookmarkStart w:id="534" w:name="_Toc69883522"/>
      <w:bookmarkStart w:id="535" w:name="_Toc73625533"/>
      <w:bookmarkStart w:id="536" w:name="_Toc81547967"/>
      <w:bookmarkEnd w:id="531"/>
      <w:r w:rsidRPr="0093004C">
        <w:t>5.</w:t>
      </w:r>
      <w:r w:rsidR="00E06C4D">
        <w:t>8</w:t>
      </w:r>
      <w:r w:rsidRPr="0093004C">
        <w:t>.1.</w:t>
      </w:r>
      <w:r w:rsidR="00E06C4D">
        <w:t>4</w:t>
      </w:r>
      <w:r w:rsidRPr="0093004C">
        <w:tab/>
      </w:r>
      <w:r w:rsidRPr="0093004C">
        <w:rPr>
          <w:lang w:eastAsia="zh-CN"/>
        </w:rPr>
        <w:t>ProSe Application Code</w:t>
      </w:r>
      <w:bookmarkEnd w:id="532"/>
      <w:bookmarkEnd w:id="533"/>
      <w:bookmarkEnd w:id="534"/>
      <w:bookmarkEnd w:id="535"/>
      <w:bookmarkEnd w:id="536"/>
    </w:p>
    <w:p w14:paraId="2636685D" w14:textId="62BFD147" w:rsidR="008C47BE" w:rsidRPr="0093004C" w:rsidRDefault="008C47BE" w:rsidP="008C47BE">
      <w:pPr>
        <w:rPr>
          <w:lang w:eastAsia="zh-CN"/>
        </w:rPr>
      </w:pPr>
      <w:r w:rsidRPr="0093004C">
        <w:rPr>
          <w:lang w:eastAsia="zh-CN"/>
        </w:rPr>
        <w:t xml:space="preserve">ProSe Application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37" w:name="_Toc66692678"/>
    </w:p>
    <w:p w14:paraId="104E7A2D" w14:textId="3C603ED0" w:rsidR="008C47BE" w:rsidRPr="0093004C" w:rsidRDefault="008C47BE" w:rsidP="008C47BE">
      <w:pPr>
        <w:pStyle w:val="Heading4"/>
      </w:pPr>
      <w:bookmarkStart w:id="538" w:name="_Toc66701857"/>
      <w:bookmarkStart w:id="539" w:name="_Toc69883523"/>
      <w:bookmarkStart w:id="540" w:name="_Toc73625534"/>
      <w:bookmarkStart w:id="541" w:name="_Toc81547968"/>
      <w:r w:rsidRPr="0093004C">
        <w:t>5.</w:t>
      </w:r>
      <w:r w:rsidR="00E06C4D">
        <w:t>8</w:t>
      </w:r>
      <w:r w:rsidRPr="0093004C">
        <w:t>.1.</w:t>
      </w:r>
      <w:r w:rsidR="00E06C4D">
        <w:t>5</w:t>
      </w:r>
      <w:r w:rsidRPr="0093004C">
        <w:tab/>
      </w:r>
      <w:r w:rsidRPr="0093004C">
        <w:rPr>
          <w:lang w:eastAsia="zh-CN"/>
        </w:rPr>
        <w:t>ProSe Restricted Code</w:t>
      </w:r>
      <w:bookmarkEnd w:id="537"/>
      <w:bookmarkEnd w:id="538"/>
      <w:bookmarkEnd w:id="539"/>
      <w:bookmarkEnd w:id="540"/>
      <w:bookmarkEnd w:id="541"/>
    </w:p>
    <w:p w14:paraId="2DB1C147" w14:textId="781766ED" w:rsidR="008C47BE" w:rsidRPr="0093004C" w:rsidRDefault="008C47BE" w:rsidP="008C47BE">
      <w:pPr>
        <w:rPr>
          <w:lang w:eastAsia="zh-CN"/>
        </w:rPr>
      </w:pPr>
      <w:r w:rsidRPr="0093004C">
        <w:rPr>
          <w:lang w:eastAsia="zh-CN"/>
        </w:rPr>
        <w:t xml:space="preserve">ProSe Restricted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42" w:name="_Toc66692679"/>
    </w:p>
    <w:p w14:paraId="17508BB9" w14:textId="56D21850" w:rsidR="008C47BE" w:rsidRPr="0093004C" w:rsidRDefault="008C47BE" w:rsidP="008C47BE">
      <w:pPr>
        <w:pStyle w:val="Heading4"/>
      </w:pPr>
      <w:bookmarkStart w:id="543" w:name="_Toc66701858"/>
      <w:bookmarkStart w:id="544" w:name="_Toc69883524"/>
      <w:bookmarkStart w:id="545" w:name="_Toc73625535"/>
      <w:bookmarkStart w:id="546" w:name="_Toc81547969"/>
      <w:r w:rsidRPr="0093004C">
        <w:t>5.</w:t>
      </w:r>
      <w:r w:rsidR="00E06C4D">
        <w:t>8</w:t>
      </w:r>
      <w:r w:rsidRPr="0093004C">
        <w:t>.1.</w:t>
      </w:r>
      <w:r w:rsidR="00E06C4D">
        <w:t>6</w:t>
      </w:r>
      <w:r w:rsidRPr="0093004C">
        <w:tab/>
      </w:r>
      <w:r w:rsidRPr="0093004C">
        <w:rPr>
          <w:lang w:eastAsia="zh-CN"/>
        </w:rPr>
        <w:t>ProSe Query Code</w:t>
      </w:r>
      <w:bookmarkEnd w:id="542"/>
      <w:bookmarkEnd w:id="543"/>
      <w:bookmarkEnd w:id="544"/>
      <w:bookmarkEnd w:id="545"/>
      <w:bookmarkEnd w:id="546"/>
    </w:p>
    <w:p w14:paraId="080D0443" w14:textId="09A505C9" w:rsidR="008C47BE" w:rsidRPr="0093004C" w:rsidRDefault="008C47BE" w:rsidP="008C47BE">
      <w:pPr>
        <w:rPr>
          <w:lang w:eastAsia="zh-CN"/>
        </w:rPr>
      </w:pPr>
      <w:r w:rsidRPr="0093004C">
        <w:rPr>
          <w:lang w:eastAsia="zh-CN"/>
        </w:rPr>
        <w:t xml:space="preserve">ProSe Query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6693FD3" w14:textId="0D9A3584" w:rsidR="008C47BE" w:rsidRPr="0093004C" w:rsidRDefault="008C47BE" w:rsidP="008C47BE">
      <w:pPr>
        <w:pStyle w:val="Heading4"/>
      </w:pPr>
      <w:bookmarkStart w:id="547" w:name="_Toc66692680"/>
      <w:bookmarkStart w:id="548" w:name="_Toc66701859"/>
      <w:bookmarkStart w:id="549" w:name="_Toc69883525"/>
      <w:bookmarkStart w:id="550" w:name="_Toc73625536"/>
      <w:bookmarkStart w:id="551" w:name="_Toc81547970"/>
      <w:r w:rsidRPr="0093004C">
        <w:lastRenderedPageBreak/>
        <w:t>5.</w:t>
      </w:r>
      <w:r w:rsidR="00E06C4D">
        <w:t>8</w:t>
      </w:r>
      <w:r w:rsidRPr="0093004C">
        <w:t>.1.</w:t>
      </w:r>
      <w:r w:rsidR="00E06C4D">
        <w:t>7</w:t>
      </w:r>
      <w:r w:rsidRPr="0093004C">
        <w:tab/>
      </w:r>
      <w:r w:rsidRPr="0093004C">
        <w:rPr>
          <w:lang w:eastAsia="zh-CN"/>
        </w:rPr>
        <w:t>ProSe Response Code</w:t>
      </w:r>
      <w:bookmarkEnd w:id="547"/>
      <w:bookmarkEnd w:id="548"/>
      <w:bookmarkEnd w:id="549"/>
      <w:bookmarkEnd w:id="550"/>
      <w:bookmarkEnd w:id="551"/>
    </w:p>
    <w:p w14:paraId="3EC2786A" w14:textId="38825293" w:rsidR="008C47BE" w:rsidRPr="0093004C" w:rsidRDefault="008C47BE" w:rsidP="008C47BE">
      <w:pPr>
        <w:rPr>
          <w:lang w:eastAsia="zh-CN"/>
        </w:rPr>
      </w:pPr>
      <w:r w:rsidRPr="0093004C">
        <w:rPr>
          <w:lang w:eastAsia="zh-CN"/>
        </w:rPr>
        <w:t xml:space="preserve">ProSe Response Code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52" w:name="_Toc66692681"/>
    </w:p>
    <w:p w14:paraId="4592509A" w14:textId="74966BDC" w:rsidR="008C47BE" w:rsidRPr="0093004C" w:rsidRDefault="008C47BE" w:rsidP="008C47BE">
      <w:pPr>
        <w:pStyle w:val="Heading4"/>
      </w:pPr>
      <w:bookmarkStart w:id="553" w:name="_Toc66701860"/>
      <w:bookmarkStart w:id="554" w:name="_Toc69883526"/>
      <w:bookmarkStart w:id="555" w:name="_Toc73625537"/>
      <w:bookmarkStart w:id="556" w:name="_Toc81547971"/>
      <w:r w:rsidRPr="0093004C">
        <w:t>5.</w:t>
      </w:r>
      <w:r w:rsidR="00E06C4D">
        <w:t>8</w:t>
      </w:r>
      <w:r w:rsidRPr="0093004C">
        <w:t>.1.</w:t>
      </w:r>
      <w:r w:rsidR="00E06C4D">
        <w:t>8</w:t>
      </w:r>
      <w:r w:rsidRPr="0093004C">
        <w:tab/>
      </w:r>
      <w:r w:rsidRPr="0093004C">
        <w:rPr>
          <w:lang w:eastAsia="zh-CN"/>
        </w:rPr>
        <w:t>User Info ID</w:t>
      </w:r>
      <w:bookmarkEnd w:id="552"/>
      <w:bookmarkEnd w:id="553"/>
      <w:bookmarkEnd w:id="554"/>
      <w:bookmarkEnd w:id="555"/>
      <w:bookmarkEnd w:id="556"/>
    </w:p>
    <w:p w14:paraId="192AF279" w14:textId="2555BA73" w:rsidR="008C47BE" w:rsidRPr="0093004C" w:rsidRDefault="008C47BE" w:rsidP="008C47BE">
      <w:pPr>
        <w:rPr>
          <w:lang w:eastAsia="zh-CN"/>
        </w:rPr>
      </w:pPr>
      <w:r w:rsidRPr="0093004C">
        <w:rPr>
          <w:lang w:eastAsia="zh-CN"/>
        </w:rPr>
        <w:t xml:space="preserve">User Info ID (including Announcer Info, Discoverer Info, Discoveree Info) is </w:t>
      </w:r>
      <w:r w:rsidR="008D360D" w:rsidRPr="0093004C">
        <w:rPr>
          <w:lang w:eastAsia="zh-CN"/>
        </w:rPr>
        <w:t>defined in</w:t>
      </w:r>
      <w:r w:rsidR="008D360D" w:rsidRPr="00967A15">
        <w:t xml:space="preserve"> </w:t>
      </w:r>
      <w:r w:rsidR="008D360D">
        <w:t>clause 3.1</w:t>
      </w:r>
      <w:r w:rsidRPr="0093004C">
        <w:rPr>
          <w:lang w:eastAsia="zh-CN"/>
        </w:rPr>
        <w:t>.</w:t>
      </w:r>
    </w:p>
    <w:p w14:paraId="1FA4CD39" w14:textId="2E5535D7" w:rsidR="008C47BE" w:rsidRPr="0093004C" w:rsidRDefault="008C47BE" w:rsidP="008C47BE">
      <w:pPr>
        <w:pStyle w:val="Heading4"/>
      </w:pPr>
      <w:bookmarkStart w:id="557" w:name="_Toc66692682"/>
      <w:bookmarkStart w:id="558" w:name="_Toc66701861"/>
      <w:bookmarkStart w:id="559" w:name="_Toc69883527"/>
      <w:bookmarkStart w:id="560" w:name="_Toc73625538"/>
      <w:bookmarkStart w:id="561" w:name="_Toc81547972"/>
      <w:r w:rsidRPr="0093004C">
        <w:t>5.</w:t>
      </w:r>
      <w:r w:rsidR="00E06C4D">
        <w:t>8</w:t>
      </w:r>
      <w:r w:rsidRPr="0093004C">
        <w:t>.1.</w:t>
      </w:r>
      <w:r w:rsidR="00E06C4D">
        <w:t>9</w:t>
      </w:r>
      <w:r w:rsidRPr="0093004C">
        <w:tab/>
      </w:r>
      <w:r w:rsidRPr="0093004C">
        <w:rPr>
          <w:lang w:eastAsia="zh-CN"/>
        </w:rPr>
        <w:t>ProSe Discovery UE ID</w:t>
      </w:r>
      <w:bookmarkEnd w:id="557"/>
      <w:bookmarkEnd w:id="558"/>
      <w:bookmarkEnd w:id="559"/>
      <w:bookmarkEnd w:id="560"/>
      <w:bookmarkEnd w:id="561"/>
    </w:p>
    <w:p w14:paraId="1061BF34" w14:textId="22979B2C" w:rsidR="008C47BE" w:rsidRPr="0093004C" w:rsidRDefault="008C47BE" w:rsidP="008C47BE">
      <w:pPr>
        <w:rPr>
          <w:lang w:eastAsia="zh-CN"/>
        </w:rPr>
      </w:pPr>
      <w:r w:rsidRPr="0093004C">
        <w:rPr>
          <w:lang w:eastAsia="zh-CN"/>
        </w:rPr>
        <w:t xml:space="preserve">ProSe Discovery UE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bookmarkStart w:id="562" w:name="_Toc66692683"/>
    </w:p>
    <w:p w14:paraId="10F0E9E9" w14:textId="2A8EC8E0" w:rsidR="008C47BE" w:rsidRPr="0093004C" w:rsidRDefault="008C47BE" w:rsidP="008C47BE">
      <w:pPr>
        <w:pStyle w:val="Heading4"/>
      </w:pPr>
      <w:bookmarkStart w:id="563" w:name="_Toc66701862"/>
      <w:bookmarkStart w:id="564" w:name="_Toc69883528"/>
      <w:bookmarkStart w:id="565" w:name="_Toc73625539"/>
      <w:bookmarkStart w:id="566" w:name="_Toc81547973"/>
      <w:r w:rsidRPr="0093004C">
        <w:t>5.</w:t>
      </w:r>
      <w:r w:rsidR="00E06C4D">
        <w:t>8</w:t>
      </w:r>
      <w:r w:rsidRPr="0093004C">
        <w:t>.1.</w:t>
      </w:r>
      <w:r w:rsidR="00E06C4D" w:rsidRPr="0093004C">
        <w:t>1</w:t>
      </w:r>
      <w:r w:rsidR="00E06C4D">
        <w:t>0</w:t>
      </w:r>
      <w:r w:rsidRPr="0093004C">
        <w:tab/>
      </w:r>
      <w:r w:rsidRPr="0093004C">
        <w:rPr>
          <w:lang w:eastAsia="zh-CN"/>
        </w:rPr>
        <w:t>Restricted ProSe Application User ID</w:t>
      </w:r>
      <w:bookmarkEnd w:id="562"/>
      <w:bookmarkEnd w:id="563"/>
      <w:bookmarkEnd w:id="564"/>
      <w:bookmarkEnd w:id="565"/>
      <w:bookmarkEnd w:id="566"/>
    </w:p>
    <w:p w14:paraId="054A5615" w14:textId="6D44FD26" w:rsidR="008C47BE" w:rsidRPr="0093004C" w:rsidRDefault="008C47BE" w:rsidP="008C47BE">
      <w:pPr>
        <w:rPr>
          <w:lang w:eastAsia="zh-CN"/>
        </w:rPr>
      </w:pPr>
      <w:r w:rsidRPr="0093004C">
        <w:rPr>
          <w:lang w:eastAsia="zh-CN"/>
        </w:rPr>
        <w:t xml:space="preserve">Restricted ProSe Application User ID is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3].</w:t>
      </w:r>
    </w:p>
    <w:p w14:paraId="7EAB48FF" w14:textId="6204F94C" w:rsidR="003B67D8" w:rsidRPr="0093004C" w:rsidRDefault="003B67D8" w:rsidP="003B67D8">
      <w:pPr>
        <w:pStyle w:val="Heading4"/>
      </w:pPr>
      <w:bookmarkStart w:id="567" w:name="_Toc69883529"/>
      <w:bookmarkStart w:id="568" w:name="_Toc73625540"/>
      <w:bookmarkStart w:id="569" w:name="_Toc81547974"/>
      <w:r w:rsidRPr="0093004C">
        <w:t>5.</w:t>
      </w:r>
      <w:r w:rsidR="00E06C4D">
        <w:t>8</w:t>
      </w:r>
      <w:r w:rsidRPr="0093004C">
        <w:t>.1.</w:t>
      </w:r>
      <w:r w:rsidR="00E06C4D" w:rsidRPr="0093004C">
        <w:t>1</w:t>
      </w:r>
      <w:r w:rsidR="00E06C4D">
        <w:t>1</w:t>
      </w:r>
      <w:r w:rsidRPr="0093004C">
        <w:tab/>
      </w:r>
      <w:bookmarkStart w:id="570" w:name="OLE_LINK7"/>
      <w:bookmarkStart w:id="571" w:name="OLE_LINK8"/>
      <w:bookmarkStart w:id="572" w:name="OLE_LINK9"/>
      <w:r w:rsidRPr="0093004C">
        <w:t xml:space="preserve">Announcing </w:t>
      </w:r>
      <w:r w:rsidRPr="0093004C">
        <w:rPr>
          <w:lang w:eastAsia="zh-CN"/>
        </w:rPr>
        <w:t>PLMN ID</w:t>
      </w:r>
      <w:bookmarkEnd w:id="567"/>
      <w:bookmarkEnd w:id="568"/>
      <w:bookmarkEnd w:id="570"/>
      <w:bookmarkEnd w:id="571"/>
      <w:bookmarkEnd w:id="572"/>
      <w:bookmarkEnd w:id="569"/>
    </w:p>
    <w:p w14:paraId="32FB58F0" w14:textId="4F7D7393" w:rsidR="0093004C" w:rsidRDefault="003B67D8" w:rsidP="008C47BE">
      <w:pPr>
        <w:rPr>
          <w:lang w:eastAsia="zh-CN"/>
        </w:rPr>
      </w:pPr>
      <w:r w:rsidRPr="0093004C">
        <w:rPr>
          <w:lang w:eastAsia="zh-CN"/>
        </w:rPr>
        <w:t xml:space="preserve">Announcing PLMN ID is defined in </w:t>
      </w:r>
      <w:r w:rsidR="00395A71" w:rsidRPr="0093004C">
        <w:rPr>
          <w:lang w:eastAsia="zh-CN"/>
        </w:rPr>
        <w:t>TS</w:t>
      </w:r>
      <w:r w:rsidR="00395A71">
        <w:rPr>
          <w:lang w:eastAsia="zh-CN"/>
        </w:rPr>
        <w:t> </w:t>
      </w:r>
      <w:r w:rsidR="00395A71" w:rsidRPr="0093004C">
        <w:rPr>
          <w:lang w:eastAsia="zh-CN"/>
        </w:rPr>
        <w:t>32.277</w:t>
      </w:r>
      <w:r w:rsidR="00395A71">
        <w:rPr>
          <w:lang w:eastAsia="zh-CN"/>
        </w:rPr>
        <w:t> </w:t>
      </w:r>
      <w:r w:rsidR="00395A71" w:rsidRPr="0093004C">
        <w:rPr>
          <w:lang w:eastAsia="zh-CN"/>
        </w:rPr>
        <w:t>[</w:t>
      </w:r>
      <w:r w:rsidRPr="0093004C">
        <w:rPr>
          <w:lang w:eastAsia="zh-CN"/>
        </w:rPr>
        <w:t>22].</w:t>
      </w:r>
      <w:bookmarkStart w:id="573" w:name="_Toc517047958"/>
      <w:bookmarkStart w:id="574" w:name="_Toc45003234"/>
      <w:bookmarkStart w:id="575" w:name="_Toc66692684"/>
      <w:bookmarkStart w:id="576" w:name="_Toc66701863"/>
    </w:p>
    <w:p w14:paraId="7C17074F" w14:textId="7EE798BB" w:rsidR="005467CA" w:rsidRPr="001148CB" w:rsidRDefault="005467CA" w:rsidP="005467CA">
      <w:pPr>
        <w:pStyle w:val="Heading4"/>
      </w:pPr>
      <w:bookmarkStart w:id="577" w:name="_Toc73625541"/>
      <w:bookmarkStart w:id="578" w:name="_Toc81547975"/>
      <w:r w:rsidRPr="001148CB">
        <w:t>5.</w:t>
      </w:r>
      <w:r w:rsidR="00E06C4D">
        <w:t>8</w:t>
      </w:r>
      <w:r w:rsidRPr="001148CB">
        <w:t>.1.</w:t>
      </w:r>
      <w:r w:rsidR="00E06C4D">
        <w:t>12</w:t>
      </w:r>
      <w:r w:rsidRPr="001148CB">
        <w:tab/>
        <w:t>Announcer Info</w:t>
      </w:r>
      <w:bookmarkEnd w:id="577"/>
      <w:bookmarkEnd w:id="578"/>
    </w:p>
    <w:p w14:paraId="1A806460" w14:textId="16140017" w:rsidR="005467CA" w:rsidRPr="001148CB" w:rsidRDefault="005467CA" w:rsidP="005467CA">
      <w:r w:rsidRPr="001148CB">
        <w:t>Announcer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A978852" w14:textId="6F7E4B13" w:rsidR="005467CA" w:rsidRPr="001148CB" w:rsidRDefault="005467CA" w:rsidP="005467CA">
      <w:pPr>
        <w:pStyle w:val="Heading4"/>
      </w:pPr>
      <w:bookmarkStart w:id="579" w:name="_Toc73625542"/>
      <w:bookmarkStart w:id="580" w:name="_Toc81547976"/>
      <w:r w:rsidRPr="001148CB">
        <w:t>5.</w:t>
      </w:r>
      <w:r w:rsidR="00E06C4D">
        <w:t>8</w:t>
      </w:r>
      <w:r w:rsidRPr="001148CB">
        <w:t>.1.</w:t>
      </w:r>
      <w:r w:rsidR="00E06C4D">
        <w:t>13</w:t>
      </w:r>
      <w:r w:rsidRPr="001148CB">
        <w:tab/>
        <w:t>Discoverer Info</w:t>
      </w:r>
      <w:bookmarkEnd w:id="579"/>
      <w:bookmarkEnd w:id="580"/>
    </w:p>
    <w:p w14:paraId="32559CA3" w14:textId="03CA956E" w:rsidR="005467CA" w:rsidRPr="001148CB" w:rsidRDefault="005467CA" w:rsidP="005467CA">
      <w:r w:rsidRPr="001148CB">
        <w:t>Discoverer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1966F3CE" w14:textId="7C016A0A" w:rsidR="005467CA" w:rsidRPr="001148CB" w:rsidRDefault="005467CA" w:rsidP="005467CA">
      <w:pPr>
        <w:pStyle w:val="Heading4"/>
      </w:pPr>
      <w:bookmarkStart w:id="581" w:name="_Toc73625543"/>
      <w:bookmarkStart w:id="582" w:name="_Toc81547977"/>
      <w:r w:rsidRPr="001148CB">
        <w:t>5.</w:t>
      </w:r>
      <w:r w:rsidR="00E06C4D">
        <w:t>8</w:t>
      </w:r>
      <w:r w:rsidRPr="001148CB">
        <w:t>.1.</w:t>
      </w:r>
      <w:r w:rsidR="00E06C4D">
        <w:t>14</w:t>
      </w:r>
      <w:r w:rsidRPr="001148CB">
        <w:tab/>
        <w:t>Target Info</w:t>
      </w:r>
      <w:bookmarkEnd w:id="581"/>
      <w:bookmarkEnd w:id="582"/>
    </w:p>
    <w:p w14:paraId="6DD2ADDB" w14:textId="77777777" w:rsidR="00B93417" w:rsidRDefault="00B93417" w:rsidP="00B93417">
      <w:r>
        <w:rPr>
          <w:rFonts w:eastAsia="SimSun" w:hint="eastAsia"/>
          <w:lang w:eastAsia="zh-CN"/>
        </w:rPr>
        <w:t xml:space="preserve">Target info </w:t>
      </w:r>
      <w:r>
        <w:t>provides information about the targeted discoverees (single user or group) in the Group Member Discovery message. The Target Info is provided by the upper layers of the UE.</w:t>
      </w:r>
    </w:p>
    <w:p w14:paraId="354CDBC6" w14:textId="2B51A49E" w:rsidR="005467CA" w:rsidRPr="001148CB" w:rsidRDefault="005467CA" w:rsidP="005467CA">
      <w:pPr>
        <w:pStyle w:val="Heading4"/>
      </w:pPr>
      <w:bookmarkStart w:id="583" w:name="_Toc73625544"/>
      <w:bookmarkStart w:id="584" w:name="_Toc81547978"/>
      <w:r w:rsidRPr="001148CB">
        <w:t>5.</w:t>
      </w:r>
      <w:r w:rsidR="00E06C4D">
        <w:t>8</w:t>
      </w:r>
      <w:r w:rsidRPr="001148CB">
        <w:t>.1.</w:t>
      </w:r>
      <w:r w:rsidR="00E06C4D">
        <w:t>15</w:t>
      </w:r>
      <w:r w:rsidRPr="001148CB">
        <w:tab/>
        <w:t>Discoveree Info</w:t>
      </w:r>
      <w:bookmarkEnd w:id="583"/>
      <w:bookmarkEnd w:id="584"/>
    </w:p>
    <w:p w14:paraId="3F86DFD3" w14:textId="733721B5" w:rsidR="005467CA" w:rsidRDefault="005467CA" w:rsidP="005467CA">
      <w:r w:rsidRPr="001148CB">
        <w:t>Discoveree Info is one of the uses of User Info ID as described in clause</w:t>
      </w:r>
      <w:r w:rsidRPr="001148CB">
        <w:rPr>
          <w:lang w:eastAsia="zh-CN"/>
        </w:rPr>
        <w:t> 5.</w:t>
      </w:r>
      <w:r w:rsidR="00E06C4D">
        <w:rPr>
          <w:lang w:eastAsia="zh-CN"/>
        </w:rPr>
        <w:t>8</w:t>
      </w:r>
      <w:r w:rsidRPr="001148CB">
        <w:rPr>
          <w:lang w:eastAsia="zh-CN"/>
        </w:rPr>
        <w:t>.1.</w:t>
      </w:r>
      <w:r w:rsidR="00E06C4D">
        <w:rPr>
          <w:lang w:eastAsia="zh-CN"/>
        </w:rPr>
        <w:t>8</w:t>
      </w:r>
      <w:r w:rsidRPr="001148CB">
        <w:t>.</w:t>
      </w:r>
    </w:p>
    <w:p w14:paraId="44C4D38D" w14:textId="77777777" w:rsidR="001C33DB" w:rsidRPr="00925DDA" w:rsidRDefault="001C33DB" w:rsidP="001C33DB">
      <w:pPr>
        <w:pStyle w:val="Heading4"/>
        <w:rPr>
          <w:lang w:eastAsia="zh-CN"/>
        </w:rPr>
      </w:pPr>
      <w:bookmarkStart w:id="585" w:name="_Toc81547979"/>
      <w:r>
        <w:rPr>
          <w:rFonts w:hint="eastAsia"/>
          <w:lang w:eastAsia="zh-CN"/>
        </w:rPr>
        <w:t>5</w:t>
      </w:r>
      <w:r>
        <w:rPr>
          <w:lang w:eastAsia="zh-CN"/>
        </w:rPr>
        <w:t>.8.1.16</w:t>
      </w:r>
      <w:r>
        <w:rPr>
          <w:lang w:eastAsia="zh-CN"/>
        </w:rPr>
        <w:tab/>
      </w:r>
      <w:r w:rsidRPr="006B7AB9">
        <w:rPr>
          <w:bCs/>
          <w:lang w:eastAsia="ko-KR"/>
        </w:rPr>
        <w:t>Application Layer Group ID</w:t>
      </w:r>
      <w:bookmarkEnd w:id="585"/>
    </w:p>
    <w:p w14:paraId="2515237A" w14:textId="1038C647" w:rsidR="001C33DB" w:rsidRPr="001C33DB" w:rsidRDefault="001C33DB" w:rsidP="005467CA">
      <w:pPr>
        <w:rPr>
          <w:lang w:eastAsia="zh-CN"/>
        </w:rPr>
      </w:pPr>
      <w:r>
        <w:rPr>
          <w:lang w:eastAsia="zh-CN"/>
        </w:rPr>
        <w:t xml:space="preserve">Application Layer Group ID </w:t>
      </w:r>
      <w:r w:rsidRPr="0093004C">
        <w:rPr>
          <w:lang w:eastAsia="zh-CN"/>
        </w:rPr>
        <w:t>is defined in TS</w:t>
      </w:r>
      <w:r>
        <w:rPr>
          <w:lang w:eastAsia="zh-CN"/>
        </w:rPr>
        <w:t> </w:t>
      </w:r>
      <w:r w:rsidRPr="0093004C">
        <w:rPr>
          <w:lang w:eastAsia="zh-CN"/>
        </w:rPr>
        <w:t>23.303</w:t>
      </w:r>
      <w:r>
        <w:rPr>
          <w:lang w:eastAsia="zh-CN"/>
        </w:rPr>
        <w:t> </w:t>
      </w:r>
      <w:r w:rsidRPr="0093004C">
        <w:rPr>
          <w:lang w:eastAsia="zh-CN"/>
        </w:rPr>
        <w:t>[3].</w:t>
      </w:r>
    </w:p>
    <w:p w14:paraId="0FD50D38" w14:textId="21D6EE79" w:rsidR="008C47BE" w:rsidRPr="0093004C" w:rsidRDefault="008C47BE" w:rsidP="008C47BE">
      <w:pPr>
        <w:pStyle w:val="Heading3"/>
      </w:pPr>
      <w:bookmarkStart w:id="586" w:name="_Toc69883530"/>
      <w:bookmarkStart w:id="587" w:name="_Toc73625545"/>
      <w:bookmarkStart w:id="588" w:name="_Toc81547980"/>
      <w:r w:rsidRPr="0093004C">
        <w:t>5.</w:t>
      </w:r>
      <w:r w:rsidR="0002032F">
        <w:t>8</w:t>
      </w:r>
      <w:r w:rsidRPr="0093004C">
        <w:t>.2</w:t>
      </w:r>
      <w:r w:rsidRPr="0093004C">
        <w:tab/>
        <w:t xml:space="preserve">Identifiers for </w:t>
      </w:r>
      <w:r w:rsidR="000F207C">
        <w:t xml:space="preserve">5G </w:t>
      </w:r>
      <w:r w:rsidRPr="0093004C">
        <w:rPr>
          <w:noProof/>
        </w:rPr>
        <w:t>ProSe</w:t>
      </w:r>
      <w:r w:rsidRPr="0093004C">
        <w:t xml:space="preserve"> Direct </w:t>
      </w:r>
      <w:bookmarkEnd w:id="573"/>
      <w:bookmarkEnd w:id="574"/>
      <w:r w:rsidRPr="0093004C">
        <w:t>Communication</w:t>
      </w:r>
      <w:bookmarkEnd w:id="575"/>
      <w:bookmarkEnd w:id="576"/>
      <w:bookmarkEnd w:id="586"/>
      <w:bookmarkEnd w:id="587"/>
      <w:bookmarkEnd w:id="588"/>
    </w:p>
    <w:p w14:paraId="7B68C98C" w14:textId="7C43D4B1" w:rsidR="008C47BE" w:rsidRPr="0093004C" w:rsidRDefault="008C47BE" w:rsidP="008C47BE">
      <w:pPr>
        <w:pStyle w:val="Heading4"/>
      </w:pPr>
      <w:bookmarkStart w:id="589" w:name="_Toc66692685"/>
      <w:bookmarkStart w:id="590" w:name="_Toc66701864"/>
      <w:bookmarkStart w:id="591" w:name="_Toc69883531"/>
      <w:bookmarkStart w:id="592" w:name="_Toc73625546"/>
      <w:bookmarkStart w:id="593" w:name="_Toc81547981"/>
      <w:r w:rsidRPr="0093004C">
        <w:t>5.</w:t>
      </w:r>
      <w:r w:rsidR="0002032F">
        <w:t>8</w:t>
      </w:r>
      <w:r w:rsidRPr="0093004C">
        <w:t>.2.1</w:t>
      </w:r>
      <w:r w:rsidRPr="0093004C">
        <w:tab/>
        <w:t>General</w:t>
      </w:r>
      <w:bookmarkEnd w:id="589"/>
      <w:bookmarkEnd w:id="590"/>
      <w:bookmarkEnd w:id="591"/>
      <w:bookmarkEnd w:id="592"/>
      <w:bookmarkEnd w:id="593"/>
    </w:p>
    <w:p w14:paraId="7E090681" w14:textId="64A0EAD2" w:rsidR="008C47BE" w:rsidRPr="0093004C" w:rsidRDefault="008C47BE" w:rsidP="008C47BE">
      <w:pPr>
        <w:rPr>
          <w:lang w:eastAsia="ko-KR"/>
        </w:rPr>
      </w:pPr>
      <w:r w:rsidRPr="0093004C">
        <w:t xml:space="preserve">Each UE has one or more Layer-2 IDs for </w:t>
      </w:r>
      <w:r w:rsidR="000F207C">
        <w:t xml:space="preserve">5G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93004C" w:rsidRDefault="008C47BE" w:rsidP="008C47BE">
      <w:pPr>
        <w:rPr>
          <w:lang w:eastAsia="ko-KR"/>
        </w:rPr>
      </w:pPr>
      <w:r w:rsidRPr="0093004C">
        <w:rPr>
          <w:lang w:eastAsia="ko-KR"/>
        </w:rPr>
        <w:t xml:space="preserve">The selection of the Source and Destination Layer-2 ID(s) by a UE depends on </w:t>
      </w:r>
      <w:r w:rsidRPr="0093004C">
        <w:t xml:space="preserve">the communication mode of </w:t>
      </w:r>
      <w:r w:rsidR="000F207C">
        <w:t xml:space="preserve">5G </w:t>
      </w:r>
      <w:r w:rsidRPr="0093004C">
        <w:t>ProSe direct communication over PC5 reference point for this layer-2 link, as described in clauses</w:t>
      </w:r>
      <w:r w:rsidR="0093004C">
        <w:t xml:space="preserve"> </w:t>
      </w:r>
      <w:r w:rsidRPr="0093004C">
        <w:t>5.</w:t>
      </w:r>
      <w:r w:rsidR="0002032F">
        <w:t>8</w:t>
      </w:r>
      <w:r w:rsidRPr="0093004C">
        <w:t>.2.2, 5.</w:t>
      </w:r>
      <w:r w:rsidR="0002032F">
        <w:t>8</w:t>
      </w:r>
      <w:r w:rsidRPr="0093004C">
        <w:t>.2.3, and 5.</w:t>
      </w:r>
      <w:r w:rsidR="0002032F">
        <w:t>8</w:t>
      </w:r>
      <w:r w:rsidRPr="0093004C">
        <w:t>.2.4. The Source Layer-2 IDs may differ between different communication modes.</w:t>
      </w:r>
    </w:p>
    <w:p w14:paraId="1EE46558" w14:textId="691B1557" w:rsidR="008C47BE" w:rsidRPr="0093004C" w:rsidRDefault="008C47BE" w:rsidP="008C47BE">
      <w:pPr>
        <w:pStyle w:val="Heading4"/>
      </w:pPr>
      <w:bookmarkStart w:id="594" w:name="_Toc66692686"/>
      <w:bookmarkStart w:id="595" w:name="_Toc66701865"/>
      <w:bookmarkStart w:id="596" w:name="_Toc69883532"/>
      <w:bookmarkStart w:id="597" w:name="_Toc73625547"/>
      <w:bookmarkStart w:id="598" w:name="_Toc81547982"/>
      <w:r w:rsidRPr="0093004C">
        <w:lastRenderedPageBreak/>
        <w:t>5.</w:t>
      </w:r>
      <w:r w:rsidR="0002032F">
        <w:t>8</w:t>
      </w:r>
      <w:r w:rsidRPr="0093004C">
        <w:t>.2.2</w:t>
      </w:r>
      <w:r w:rsidRPr="0093004C">
        <w:tab/>
        <w:t xml:space="preserve">Identifiers for broadcast mode </w:t>
      </w:r>
      <w:r w:rsidR="000F207C">
        <w:t xml:space="preserve">5G </w:t>
      </w:r>
      <w:r w:rsidRPr="0093004C">
        <w:t>ProSe direct communication</w:t>
      </w:r>
      <w:bookmarkEnd w:id="594"/>
      <w:bookmarkEnd w:id="595"/>
      <w:bookmarkEnd w:id="596"/>
      <w:bookmarkEnd w:id="597"/>
      <w:bookmarkEnd w:id="598"/>
    </w:p>
    <w:p w14:paraId="3B10B15E" w14:textId="6131E7E6" w:rsidR="008C47BE" w:rsidRPr="0093004C" w:rsidRDefault="008C47BE" w:rsidP="008C47BE">
      <w:r w:rsidRPr="0093004C">
        <w:rPr>
          <w:lang w:eastAsia="x-none"/>
        </w:rPr>
        <w:t xml:space="preserve">For broadcast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w:t>
      </w:r>
      <w:r w:rsidR="000F207C">
        <w:t xml:space="preserve">5G </w:t>
      </w:r>
      <w:r w:rsidRPr="0093004C">
        <w:t xml:space="preserve">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3D1B27" w:rsidR="008C47BE" w:rsidRPr="0093004C" w:rsidRDefault="008C47BE" w:rsidP="008C47BE">
      <w:pPr>
        <w:pStyle w:val="Heading4"/>
      </w:pPr>
      <w:bookmarkStart w:id="599" w:name="_Toc66692687"/>
      <w:bookmarkStart w:id="600" w:name="_Toc66701866"/>
      <w:bookmarkStart w:id="601" w:name="_Toc69883533"/>
      <w:bookmarkStart w:id="602" w:name="_Toc73625548"/>
      <w:bookmarkStart w:id="603" w:name="OLE_LINK3"/>
      <w:bookmarkStart w:id="604" w:name="_Toc81547983"/>
      <w:r w:rsidRPr="0093004C">
        <w:t>5.</w:t>
      </w:r>
      <w:r w:rsidR="0002032F">
        <w:t>8</w:t>
      </w:r>
      <w:r w:rsidRPr="0093004C">
        <w:t>.2.3</w:t>
      </w:r>
      <w:r w:rsidRPr="0093004C">
        <w:tab/>
        <w:t xml:space="preserve">Identifiers for groupcast mode </w:t>
      </w:r>
      <w:r w:rsidR="000F207C">
        <w:t xml:space="preserve">5G </w:t>
      </w:r>
      <w:r w:rsidRPr="0093004C">
        <w:t>ProSe direct communication</w:t>
      </w:r>
      <w:bookmarkEnd w:id="599"/>
      <w:bookmarkEnd w:id="600"/>
      <w:bookmarkEnd w:id="601"/>
      <w:bookmarkEnd w:id="602"/>
      <w:bookmarkEnd w:id="604"/>
    </w:p>
    <w:bookmarkEnd w:id="603"/>
    <w:p w14:paraId="7F871B70" w14:textId="77777777" w:rsidR="00326948" w:rsidRDefault="008C47BE" w:rsidP="008C47BE">
      <w:pPr>
        <w:rPr>
          <w:lang w:eastAsia="x-none"/>
        </w:rPr>
      </w:pPr>
      <w:r w:rsidRPr="0093004C">
        <w:rPr>
          <w:lang w:eastAsia="x-none"/>
        </w:rPr>
        <w:t xml:space="preserve">For groupcast mode of </w:t>
      </w:r>
      <w:r w:rsidR="000F207C">
        <w:rPr>
          <w:lang w:eastAsia="x-none"/>
        </w:rPr>
        <w:t xml:space="preserve">5G </w:t>
      </w:r>
      <w:r w:rsidRPr="0093004C">
        <w:rPr>
          <w:lang w:eastAsia="x-none"/>
        </w:rPr>
        <w:t>ProSe direct communication</w:t>
      </w:r>
      <w:r w:rsidRPr="0093004C">
        <w:t xml:space="preserve"> over PC5</w:t>
      </w:r>
      <w:r w:rsidRPr="0093004C">
        <w:rPr>
          <w:lang w:eastAsia="ko-KR"/>
        </w:rPr>
        <w:t xml:space="preserve"> reference point</w:t>
      </w:r>
      <w:r w:rsidRPr="0093004C">
        <w:rPr>
          <w:lang w:eastAsia="x-none"/>
        </w:rPr>
        <w:t>, the application layer may provide Application Layer Group ID.</w:t>
      </w:r>
    </w:p>
    <w:p w14:paraId="47F816C2" w14:textId="7D349F9B" w:rsidR="00790AB3" w:rsidRPr="00790AB3" w:rsidRDefault="00790AB3" w:rsidP="008C47BE">
      <w:pPr>
        <w:rPr>
          <w:lang w:eastAsia="x-none"/>
        </w:rPr>
      </w:pPr>
      <w:r>
        <w:rPr>
          <w:lang w:eastAsia="x-none"/>
        </w:rPr>
        <w:t xml:space="preserve">The UE determines a </w:t>
      </w:r>
      <w:r w:rsidRPr="0093004C">
        <w:t>Destination Layer-2 ID</w:t>
      </w:r>
      <w:r>
        <w:t xml:space="preserve"> as below:</w:t>
      </w:r>
    </w:p>
    <w:p w14:paraId="700E4B96" w14:textId="77777777" w:rsidR="00326948" w:rsidRDefault="00FE7681" w:rsidP="00395A71">
      <w:pPr>
        <w:pStyle w:val="B1"/>
      </w:pPr>
      <w:r>
        <w:t>-</w:t>
      </w:r>
      <w:r>
        <w:tab/>
      </w:r>
      <w:r w:rsidR="008C47BE" w:rsidRPr="0093004C">
        <w:t>When the Application Layer Group ID is provided</w:t>
      </w:r>
      <w:r w:rsidR="00790AB3" w:rsidRPr="00B92191">
        <w:t xml:space="preserve"> </w:t>
      </w:r>
      <w:r w:rsidR="00790AB3">
        <w:t xml:space="preserve">by the </w:t>
      </w:r>
      <w:r w:rsidR="00790AB3" w:rsidRPr="0093004C">
        <w:t>application layer</w:t>
      </w:r>
      <w:r w:rsidR="008C47BE" w:rsidRPr="0093004C">
        <w:t>,</w:t>
      </w:r>
    </w:p>
    <w:p w14:paraId="75432985" w14:textId="6F76BD23" w:rsidR="00CB2977" w:rsidRDefault="00CB2977" w:rsidP="00CB2977">
      <w:pPr>
        <w:pStyle w:val="B2"/>
      </w:pPr>
      <w:r>
        <w:t>-</w:t>
      </w:r>
      <w:r>
        <w:tab/>
      </w:r>
      <w:r w:rsidRPr="00B92191">
        <w:t xml:space="preserve">and when ProSe Layer-2 Group ID is </w:t>
      </w:r>
      <w:r w:rsidRPr="002879AE">
        <w:t xml:space="preserve">configured </w:t>
      </w:r>
      <w:r w:rsidRPr="002879AE">
        <w:rPr>
          <w:lang w:val="en-US"/>
        </w:rPr>
        <w:t xml:space="preserve">for </w:t>
      </w:r>
      <w:r w:rsidRPr="002879AE">
        <w:t>the Application Layer Group ID provided by the application layer</w:t>
      </w:r>
      <w:r w:rsidRPr="006B66D5">
        <w:t xml:space="preserve"> as specified in clause</w:t>
      </w:r>
      <w:r w:rsidRPr="006B66D5">
        <w:rPr>
          <w:lang w:eastAsia="ko-KR"/>
        </w:rPr>
        <w:t> </w:t>
      </w:r>
      <w:r w:rsidRPr="00FF1CCB">
        <w:t>5.1.3.1, the UE uses the ProSe Layer-2 Group ID as the Destination Layer-2 ID</w:t>
      </w:r>
      <w:r w:rsidRPr="00032DCE">
        <w:t>; or</w:t>
      </w:r>
    </w:p>
    <w:p w14:paraId="30479F2B" w14:textId="77777777" w:rsidR="00326948" w:rsidRDefault="009010D3" w:rsidP="009010D3">
      <w:pPr>
        <w:pStyle w:val="B2"/>
        <w:rPr>
          <w:lang w:eastAsia="x-none"/>
        </w:rPr>
      </w:pPr>
      <w:r w:rsidRPr="002879AE">
        <w:t>-</w:t>
      </w:r>
      <w:r w:rsidRPr="002879AE">
        <w:tab/>
        <w:t xml:space="preserve">and when ProSe Layer-2 Group ID </w:t>
      </w:r>
      <w:r w:rsidRPr="006B66D5">
        <w:t>is not configured</w:t>
      </w:r>
      <w:r w:rsidRPr="00395A71">
        <w:t xml:space="preserve"> for </w:t>
      </w:r>
      <w:r w:rsidRPr="00FF1CCB">
        <w:t>the Application Layer Group ID provided by the application layer</w:t>
      </w:r>
      <w:r w:rsidRPr="002879AE">
        <w:t>,</w:t>
      </w:r>
      <w:r>
        <w:t xml:space="preserve"> </w:t>
      </w:r>
      <w:r w:rsidR="008C47BE" w:rsidRPr="0093004C">
        <w:rPr>
          <w:lang w:eastAsia="x-none"/>
        </w:rPr>
        <w:t>the UE converts the Application Layer Group ID into a Destination Layer-2 ID.</w:t>
      </w:r>
    </w:p>
    <w:p w14:paraId="1C802019" w14:textId="46B1F416" w:rsidR="008C47BE" w:rsidRPr="0093004C" w:rsidRDefault="004875CD" w:rsidP="00395A71">
      <w:pPr>
        <w:pStyle w:val="B1"/>
      </w:pPr>
      <w:r>
        <w:t>-</w:t>
      </w:r>
      <w:r>
        <w:tab/>
      </w:r>
      <w:r w:rsidR="008C47BE" w:rsidRPr="0093004C">
        <w:t>When the Application Layer Group ID is not provided</w:t>
      </w:r>
      <w:r w:rsidR="00655CCB" w:rsidRPr="00B92191">
        <w:t xml:space="preserve"> </w:t>
      </w:r>
      <w:r w:rsidR="00655CCB">
        <w:t xml:space="preserve">by the </w:t>
      </w:r>
      <w:r w:rsidR="00655CCB" w:rsidRPr="0093004C">
        <w:t>application layer</w:t>
      </w:r>
      <w:r w:rsidR="008C47BE" w:rsidRPr="0093004C">
        <w:t>, the UE determines the Destination Layer-2 ID based on configuration of the mapping between ProSe service</w:t>
      </w:r>
      <w:r w:rsidR="00B5694B" w:rsidRPr="00395A71">
        <w:t xml:space="preserve"> type</w:t>
      </w:r>
      <w:r w:rsidR="008C47BE" w:rsidRPr="0093004C">
        <w:t xml:space="preserve"> and Layer-2 ID, as specified in clause</w:t>
      </w:r>
      <w:r w:rsidR="008C47BE" w:rsidRPr="0093004C">
        <w:rPr>
          <w:lang w:eastAsia="ko-KR"/>
        </w:rPr>
        <w:t> </w:t>
      </w:r>
      <w:r w:rsidR="008C47BE" w:rsidRPr="0093004C">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1839541D" w:rsidR="008C47BE" w:rsidRPr="0093004C" w:rsidRDefault="008C47BE" w:rsidP="008C47BE">
      <w:pPr>
        <w:pStyle w:val="Heading4"/>
      </w:pPr>
      <w:bookmarkStart w:id="605" w:name="_Toc66692688"/>
      <w:bookmarkStart w:id="606" w:name="_Toc66701867"/>
      <w:bookmarkStart w:id="607" w:name="_Toc69883534"/>
      <w:bookmarkStart w:id="608" w:name="_Toc73625549"/>
      <w:bookmarkStart w:id="609" w:name="_Toc81547984"/>
      <w:r w:rsidRPr="0093004C">
        <w:t>5.</w:t>
      </w:r>
      <w:r w:rsidR="0002032F">
        <w:t>8</w:t>
      </w:r>
      <w:r w:rsidRPr="0093004C">
        <w:t>.2.4</w:t>
      </w:r>
      <w:r w:rsidRPr="0093004C">
        <w:tab/>
        <w:t xml:space="preserve">Identifiers for unicast mode </w:t>
      </w:r>
      <w:r w:rsidR="000F207C">
        <w:t xml:space="preserve">5G </w:t>
      </w:r>
      <w:r w:rsidRPr="0093004C">
        <w:t>ProSe direct communication</w:t>
      </w:r>
      <w:bookmarkEnd w:id="605"/>
      <w:bookmarkEnd w:id="606"/>
      <w:bookmarkEnd w:id="607"/>
      <w:bookmarkEnd w:id="608"/>
      <w:bookmarkEnd w:id="609"/>
    </w:p>
    <w:p w14:paraId="78BE4512" w14:textId="53D40C0C" w:rsidR="008C47BE" w:rsidRDefault="008C47BE" w:rsidP="008C47BE">
      <w:r w:rsidRPr="0093004C">
        <w:t xml:space="preserve">For unicast mode of </w:t>
      </w:r>
      <w:r w:rsidR="000F207C">
        <w:t xml:space="preserve">5G </w:t>
      </w:r>
      <w:r w:rsidRPr="0093004C">
        <w:t>ProSe direct communication over PC5 reference point, the Destination Layer-2 ID used depends on the communication peer. The Layer-2 ID of the communication peer, identified by the peer</w:t>
      </w:r>
      <w:r w:rsidR="0093004C">
        <w:t>'</w:t>
      </w:r>
      <w:r w:rsidRPr="0093004C">
        <w:t xml:space="preserve">s Application Layer ID, may be discovered during the establishment of the PC5 unicast link, or known to the UE via prior ProSe direct communications, e.g. existing or prior unicast link to the same Application Layer ID, or obtained from </w:t>
      </w:r>
      <w:r w:rsidR="00620C68">
        <w:t>5G</w:t>
      </w:r>
      <w:r w:rsidR="00620C68" w:rsidRPr="0093004C">
        <w:t xml:space="preserve"> </w:t>
      </w:r>
      <w:r w:rsidRPr="0093004C">
        <w:t xml:space="preserve">ProSe direct discovery process. The initial signalling for the establishment of the PC5 unicast link may use the known Layer-2 ID of the communication peer, or a default destination Layer-2 ID associated with the ProSe service (i.e. </w:t>
      </w:r>
      <w:r w:rsidR="00467998">
        <w:t>ProSe identifier</w:t>
      </w:r>
      <w:r w:rsidRPr="0093004C">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490934" w:rsidRDefault="005C1D9A" w:rsidP="005C1D9A">
      <w:r w:rsidRPr="00490934">
        <w:t xml:space="preserve">The UE maintains a mapping between the Application Layer IDs and the source Layer-2 IDs used for the PC5 unicast links, as the </w:t>
      </w:r>
      <w:r>
        <w:t>ProSe</w:t>
      </w:r>
      <w:r w:rsidRPr="00490934">
        <w:t xml:space="preserve"> application layer does not use the Layer-2 IDs. This allows the change of source Layer-2 ID without interrupting the </w:t>
      </w:r>
      <w:r>
        <w:t>ProSe</w:t>
      </w:r>
      <w:r w:rsidRPr="00490934">
        <w:t xml:space="preserve"> applications.</w:t>
      </w:r>
    </w:p>
    <w:p w14:paraId="0C07969D" w14:textId="6572483C" w:rsidR="005C1D9A" w:rsidRDefault="005C1D9A" w:rsidP="005C1D9A">
      <w:r w:rsidRPr="00490934">
        <w:t xml:space="preserve">When Application Layer IDs change, the source Layer-2 ID(s) of the PC5 unicast link(s) shall be changed if the link(s) was used for </w:t>
      </w:r>
      <w:r w:rsidR="00E17373">
        <w:t xml:space="preserve">5G </w:t>
      </w:r>
      <w:r>
        <w:t>ProSe</w:t>
      </w:r>
      <w:r w:rsidRPr="00490934">
        <w:t xml:space="preserve"> communication with the changed Application Layer IDs.</w:t>
      </w:r>
    </w:p>
    <w:p w14:paraId="7D32EE8F" w14:textId="651B9B1F" w:rsidR="005C1D9A" w:rsidRPr="005C1D9A" w:rsidRDefault="005C1D9A" w:rsidP="008C47BE">
      <w:r>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93004C" w:rsidRDefault="008C47BE" w:rsidP="008C47BE">
      <w:pPr>
        <w:pStyle w:val="Heading3"/>
      </w:pPr>
      <w:bookmarkStart w:id="610" w:name="_Toc66692689"/>
      <w:bookmarkStart w:id="611" w:name="_Toc66701868"/>
      <w:bookmarkStart w:id="612" w:name="_Toc69883535"/>
      <w:bookmarkStart w:id="613" w:name="_Toc73625550"/>
      <w:bookmarkStart w:id="614" w:name="_Toc81547985"/>
      <w:r w:rsidRPr="0093004C">
        <w:lastRenderedPageBreak/>
        <w:t>5.</w:t>
      </w:r>
      <w:r w:rsidR="00934181">
        <w:t>8</w:t>
      </w:r>
      <w:r w:rsidRPr="0093004C">
        <w:t>.3</w:t>
      </w:r>
      <w:r w:rsidRPr="0093004C">
        <w:tab/>
        <w:t xml:space="preserve">Identifiers for </w:t>
      </w:r>
      <w:r w:rsidR="000F207C">
        <w:t xml:space="preserve">5G </w:t>
      </w:r>
      <w:r w:rsidRPr="0093004C">
        <w:rPr>
          <w:rFonts w:eastAsia="SimSun"/>
          <w:lang w:eastAsia="zh-CN"/>
        </w:rPr>
        <w:t>ProSe UE-to-Network Relay</w:t>
      </w:r>
      <w:bookmarkEnd w:id="610"/>
      <w:bookmarkEnd w:id="611"/>
      <w:bookmarkEnd w:id="612"/>
      <w:bookmarkEnd w:id="613"/>
      <w:bookmarkEnd w:id="614"/>
    </w:p>
    <w:p w14:paraId="5F98718F" w14:textId="7E625E6B" w:rsidR="006467AC" w:rsidRPr="0093004C" w:rsidRDefault="006467AC" w:rsidP="0093004C">
      <w:pPr>
        <w:pStyle w:val="Heading4"/>
      </w:pPr>
      <w:bookmarkStart w:id="615" w:name="_Toc69883536"/>
      <w:bookmarkStart w:id="616" w:name="_Toc73625551"/>
      <w:bookmarkStart w:id="617" w:name="_Toc517047937"/>
      <w:bookmarkStart w:id="618" w:name="_Toc81547986"/>
      <w:r w:rsidRPr="0093004C">
        <w:t>5.</w:t>
      </w:r>
      <w:r w:rsidR="00934181">
        <w:t>8</w:t>
      </w:r>
      <w:r w:rsidRPr="0093004C">
        <w:t>.3.1</w:t>
      </w:r>
      <w:r w:rsidRPr="0093004C">
        <w:tab/>
        <w:t xml:space="preserve">Common identifiers for </w:t>
      </w:r>
      <w:r w:rsidR="000F207C">
        <w:t xml:space="preserve">5G </w:t>
      </w:r>
      <w:r w:rsidR="000F207C" w:rsidRPr="0093004C">
        <w:rPr>
          <w:rFonts w:eastAsia="SimSun"/>
          <w:lang w:eastAsia="zh-CN"/>
        </w:rPr>
        <w:t>ProSe</w:t>
      </w:r>
      <w:r w:rsidR="000F207C" w:rsidRPr="0093004C">
        <w:t xml:space="preserve"> </w:t>
      </w:r>
      <w:r w:rsidRPr="0093004C">
        <w:t>UE-to-Network Relay</w:t>
      </w:r>
      <w:bookmarkEnd w:id="615"/>
      <w:bookmarkEnd w:id="616"/>
      <w:bookmarkEnd w:id="618"/>
    </w:p>
    <w:p w14:paraId="764960A0" w14:textId="7BA23A27" w:rsidR="006467AC" w:rsidRPr="0093004C" w:rsidRDefault="006467AC" w:rsidP="006467AC">
      <w:pPr>
        <w:rPr>
          <w:rFonts w:eastAsia="SimSun"/>
          <w:lang w:eastAsia="zh-CN"/>
        </w:rPr>
      </w:pPr>
      <w:r w:rsidRPr="0093004C">
        <w:rPr>
          <w:lang w:eastAsia="zh-CN"/>
        </w:rPr>
        <w:t xml:space="preserve">The following parameters are used </w:t>
      </w:r>
      <w:r w:rsidR="00F24972">
        <w:rPr>
          <w:rFonts w:eastAsia="DengXian"/>
          <w:lang w:eastAsia="zh-CN"/>
        </w:rPr>
        <w:t>for</w:t>
      </w:r>
      <w:r w:rsidRPr="0093004C">
        <w:rPr>
          <w:lang w:eastAsia="zh-CN"/>
        </w:rPr>
        <w:t xml:space="preserve"> the</w:t>
      </w:r>
      <w:r w:rsidR="003A31F5">
        <w:rPr>
          <w:lang w:eastAsia="zh-CN"/>
        </w:rPr>
        <w:t xml:space="preserve"> </w:t>
      </w:r>
      <w:r w:rsidR="003A31F5">
        <w:rPr>
          <w:rFonts w:hint="eastAsia"/>
          <w:lang w:eastAsia="zh-CN"/>
        </w:rPr>
        <w:t>5G ProSe</w:t>
      </w:r>
      <w:r w:rsidRPr="0093004C">
        <w:rPr>
          <w:lang w:eastAsia="zh-CN"/>
        </w:rPr>
        <w:t xml:space="preserve"> UE-to-Network Relay Discovery Announcement message (Model A)</w:t>
      </w:r>
      <w:r w:rsidR="00E257E3">
        <w:rPr>
          <w:rFonts w:eastAsia="DengXian"/>
          <w:lang w:eastAsia="zh-CN"/>
        </w:rPr>
        <w:t xml:space="preserve">, where </w:t>
      </w:r>
      <w:r w:rsidR="00E257E3" w:rsidRPr="00A7799E">
        <w:rPr>
          <w:lang w:eastAsia="zh-CN"/>
        </w:rPr>
        <w:t>Source Layer</w:t>
      </w:r>
      <w:r w:rsidR="00E257E3">
        <w:rPr>
          <w:lang w:eastAsia="zh-CN"/>
        </w:rPr>
        <w:t>-</w:t>
      </w:r>
      <w:r w:rsidR="00E257E3" w:rsidRPr="00A7799E">
        <w:rPr>
          <w:lang w:eastAsia="zh-CN"/>
        </w:rPr>
        <w:t>2 ID</w:t>
      </w:r>
      <w:r w:rsidR="00E257E3">
        <w:rPr>
          <w:lang w:eastAsia="zh-CN"/>
        </w:rPr>
        <w:t xml:space="preserve"> and </w:t>
      </w:r>
      <w:r w:rsidR="00E257E3" w:rsidRPr="00BD6B10">
        <w:rPr>
          <w:rFonts w:eastAsia="DengXian"/>
        </w:rPr>
        <w:t>Destination</w:t>
      </w:r>
      <w:r w:rsidR="00E257E3" w:rsidRPr="00A7799E">
        <w:rPr>
          <w:lang w:eastAsia="zh-CN"/>
        </w:rPr>
        <w:t xml:space="preserve"> Layer</w:t>
      </w:r>
      <w:r w:rsidR="00E257E3">
        <w:rPr>
          <w:lang w:eastAsia="zh-CN"/>
        </w:rPr>
        <w:t>-</w:t>
      </w:r>
      <w:r w:rsidR="00E257E3" w:rsidRPr="00A7799E">
        <w:rPr>
          <w:lang w:eastAsia="zh-CN"/>
        </w:rPr>
        <w:t>2 ID</w:t>
      </w:r>
      <w:r w:rsidR="00E257E3" w:rsidRPr="00443818">
        <w:rPr>
          <w:lang w:eastAsia="zh-CN"/>
        </w:rPr>
        <w:t xml:space="preserve"> </w:t>
      </w:r>
      <w:r w:rsidR="00E257E3">
        <w:rPr>
          <w:lang w:eastAsia="zh-CN"/>
        </w:rPr>
        <w:t xml:space="preserve">are used for sending and receiving the message, and </w:t>
      </w:r>
      <w:r w:rsidR="00E257E3" w:rsidRPr="00917EB7">
        <w:rPr>
          <w:rFonts w:eastAsia="DengXian"/>
        </w:rPr>
        <w:t>Announcer Info</w:t>
      </w:r>
      <w:r w:rsidR="00E257E3" w:rsidRPr="00A7436A">
        <w:rPr>
          <w:lang w:eastAsia="zh-CN"/>
        </w:rPr>
        <w:t xml:space="preserve"> </w:t>
      </w:r>
      <w:r w:rsidR="00E257E3">
        <w:rPr>
          <w:lang w:eastAsia="zh-CN"/>
        </w:rPr>
        <w:t xml:space="preserve">and </w:t>
      </w:r>
      <w:r w:rsidR="00E257E3" w:rsidRPr="00917EB7">
        <w:rPr>
          <w:rFonts w:eastAsia="DengXian"/>
        </w:rPr>
        <w:t>Relay Service Code</w:t>
      </w:r>
      <w:r w:rsidR="00E257E3" w:rsidRPr="00A7436A">
        <w:rPr>
          <w:lang w:eastAsia="zh-CN"/>
        </w:rPr>
        <w:t xml:space="preserve"> </w:t>
      </w:r>
      <w:r w:rsidR="00E257E3">
        <w:rPr>
          <w:lang w:eastAsia="zh-CN"/>
        </w:rPr>
        <w:t xml:space="preserve">are </w:t>
      </w:r>
      <w:r w:rsidR="00E257E3" w:rsidRPr="00A7436A">
        <w:rPr>
          <w:lang w:eastAsia="zh-CN"/>
        </w:rPr>
        <w:t>contained in th</w:t>
      </w:r>
      <w:r w:rsidR="00E257E3">
        <w:rPr>
          <w:lang w:eastAsia="zh-CN"/>
        </w:rPr>
        <w:t>e</w:t>
      </w:r>
      <w:r w:rsidR="00E257E3" w:rsidRPr="00A7436A">
        <w:rPr>
          <w:lang w:eastAsia="zh-CN"/>
        </w:rPr>
        <w:t xml:space="preserve"> message</w:t>
      </w:r>
      <w:r w:rsidRPr="0093004C">
        <w:rPr>
          <w:lang w:eastAsia="zh-CN"/>
        </w:rPr>
        <w:t>:</w:t>
      </w:r>
    </w:p>
    <w:p w14:paraId="780CC69E" w14:textId="1DD54988" w:rsidR="006467AC" w:rsidRDefault="006467AC" w:rsidP="00326948">
      <w:pPr>
        <w:pStyle w:val="B1"/>
      </w:pPr>
      <w:r w:rsidRPr="0093004C">
        <w:t>-</w:t>
      </w:r>
      <w:r w:rsidRPr="0093004C">
        <w:tab/>
      </w:r>
      <w:r w:rsidR="00BF0041" w:rsidRPr="00A7799E">
        <w:rPr>
          <w:lang w:eastAsia="zh-CN"/>
        </w:rPr>
        <w:t>Source Layer</w:t>
      </w:r>
      <w:r w:rsidR="00BF0041">
        <w:rPr>
          <w:lang w:eastAsia="zh-CN"/>
        </w:rPr>
        <w:t>-</w:t>
      </w:r>
      <w:r w:rsidR="00BF0041" w:rsidRPr="00A7799E">
        <w:rPr>
          <w:lang w:eastAsia="zh-CN"/>
        </w:rPr>
        <w:t>2 ID</w:t>
      </w:r>
      <w:r w:rsidR="00BF0041" w:rsidRPr="00917EB7">
        <w:t xml:space="preserve">: </w:t>
      </w:r>
      <w:r w:rsidR="00BF0041">
        <w:t>t</w:t>
      </w:r>
      <w:r w:rsidR="00BF0041" w:rsidRPr="004B2194">
        <w:t xml:space="preserve">he </w:t>
      </w:r>
      <w:r w:rsidR="009C68D9">
        <w:t xml:space="preserve">5G </w:t>
      </w:r>
      <w:r w:rsidR="009C68D9" w:rsidRPr="0093004C">
        <w:rPr>
          <w:rFonts w:eastAsia="SimSun"/>
          <w:lang w:eastAsia="zh-CN"/>
        </w:rPr>
        <w:t>ProSe</w:t>
      </w:r>
      <w:r w:rsidR="009C68D9" w:rsidRPr="004B2194">
        <w:t xml:space="preserve"> </w:t>
      </w:r>
      <w:r w:rsidR="00BF0041" w:rsidRPr="004B2194">
        <w:t>UE</w:t>
      </w:r>
      <w:r w:rsidR="00BF0041">
        <w:t>-to-Network Relay</w:t>
      </w:r>
      <w:r w:rsidR="00BF0041" w:rsidRPr="004B2194">
        <w:t xml:space="preserve"> self-selects a Source Layer-2 ID for</w:t>
      </w:r>
      <w:r w:rsidR="00D53AB8">
        <w:t xml:space="preserve"> </w:t>
      </w:r>
      <w:r w:rsidR="00D53AB8">
        <w:rPr>
          <w:rFonts w:hint="eastAsia"/>
          <w:lang w:eastAsia="zh-CN"/>
        </w:rPr>
        <w:t>5G ProSe</w:t>
      </w:r>
      <w:r w:rsidR="00BF0041" w:rsidRPr="004B2194">
        <w:rPr>
          <w:lang w:eastAsia="zh-CN"/>
        </w:rPr>
        <w:t xml:space="preserve"> </w:t>
      </w:r>
      <w:r w:rsidR="00BF0041" w:rsidRPr="00917EB7">
        <w:rPr>
          <w:lang w:eastAsia="zh-CN"/>
        </w:rPr>
        <w:t>UE-to-Network Relay</w:t>
      </w:r>
      <w:r w:rsidR="00BF0041" w:rsidRPr="004B2194">
        <w:t xml:space="preserve"> Discovery</w:t>
      </w:r>
      <w:r w:rsidRPr="0093004C">
        <w:t>.</w:t>
      </w:r>
    </w:p>
    <w:p w14:paraId="046FD41C" w14:textId="3D403EC1" w:rsidR="004D561E" w:rsidRPr="00395A71" w:rsidRDefault="004D561E"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t</w:t>
      </w:r>
      <w:r w:rsidRPr="00BD6B10">
        <w:t xml:space="preserve">he Destination Layer-2 ID for </w:t>
      </w:r>
      <w:r w:rsidR="00391FB9">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w:t>
      </w:r>
      <w:r>
        <w:t>4</w:t>
      </w:r>
      <w:r w:rsidRPr="00C15498">
        <w:t>.1</w:t>
      </w:r>
      <w:r w:rsidRPr="00BD6B10">
        <w:t>.</w:t>
      </w:r>
    </w:p>
    <w:p w14:paraId="537133A8" w14:textId="393C7C32" w:rsidR="006467AC" w:rsidRPr="0093004C" w:rsidRDefault="006467AC" w:rsidP="00326948">
      <w:pPr>
        <w:pStyle w:val="B1"/>
      </w:pPr>
      <w:r w:rsidRPr="0093004C">
        <w:t>-</w:t>
      </w:r>
      <w:r w:rsidRPr="0093004C">
        <w:tab/>
        <w:t>Announcer Info: provides information about the announcing user.</w:t>
      </w:r>
    </w:p>
    <w:p w14:paraId="38D799C9" w14:textId="4C3C2452" w:rsidR="006467AC" w:rsidRPr="0093004C" w:rsidRDefault="006467AC" w:rsidP="00326948">
      <w:pPr>
        <w:pStyle w:val="B1"/>
      </w:pPr>
      <w:r w:rsidRPr="0093004C">
        <w:t>-</w:t>
      </w:r>
      <w:r w:rsidRPr="0093004C">
        <w:tab/>
        <w:t xml:space="preserve">Relay Service Code: parameter identifying a connectivity service the </w:t>
      </w:r>
      <w:r w:rsidR="002A4E97">
        <w:t xml:space="preserve">5G </w:t>
      </w:r>
      <w:r w:rsidRPr="0093004C">
        <w:t>ProSe UE-to-Network Relay provides to a</w:t>
      </w:r>
      <w:r w:rsidR="00113B46">
        <w:t xml:space="preserve"> </w:t>
      </w:r>
      <w:r w:rsidR="00113B46">
        <w:rPr>
          <w:rFonts w:hint="eastAsia"/>
          <w:lang w:eastAsia="zh-CN"/>
        </w:rPr>
        <w:t>5G ProSe</w:t>
      </w:r>
      <w:r w:rsidRPr="0093004C">
        <w:t xml:space="preserve"> Remote UE. The Relay Service Codes are configured in a </w:t>
      </w:r>
      <w:r w:rsidR="009E762F">
        <w:t xml:space="preserve">5G </w:t>
      </w:r>
      <w:r w:rsidRPr="0093004C">
        <w:t xml:space="preserve">ProSe UE-to-Network Relay for advertisement. Additionally, the Relay Service Code may also identifies authorized users the </w:t>
      </w:r>
      <w:r w:rsidR="00584509">
        <w:t xml:space="preserve">5G </w:t>
      </w:r>
      <w:r w:rsidRPr="0093004C">
        <w:t xml:space="preserve">ProSe UE-to-Network Relay would offer service to, and may be used to select the related security policies or information e.g. necessary for authentication and authorization between the </w:t>
      </w:r>
      <w:r w:rsidR="005E029F">
        <w:rPr>
          <w:rFonts w:hint="eastAsia"/>
          <w:lang w:eastAsia="zh-CN"/>
        </w:rPr>
        <w:t xml:space="preserve">5G ProSe </w:t>
      </w:r>
      <w:r w:rsidRPr="0093004C">
        <w:t xml:space="preserve">Remote UE and the </w:t>
      </w:r>
      <w:r w:rsidR="00A74423">
        <w:t xml:space="preserve">5G </w:t>
      </w:r>
      <w:r w:rsidRPr="0093004C">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93004C" w:rsidRDefault="006467AC" w:rsidP="006467AC">
      <w:r w:rsidRPr="0093004C">
        <w:t xml:space="preserve">The following parameters are used </w:t>
      </w:r>
      <w:r w:rsidR="009563E2">
        <w:rPr>
          <w:rFonts w:eastAsia="DengXian"/>
        </w:rPr>
        <w:t>for</w:t>
      </w:r>
      <w:r w:rsidRPr="0093004C">
        <w:t xml:space="preserve"> the </w:t>
      </w:r>
      <w:r w:rsidR="00FB44DC">
        <w:rPr>
          <w:rFonts w:hint="eastAsia"/>
          <w:lang w:eastAsia="zh-CN"/>
        </w:rPr>
        <w:t xml:space="preserve">5G ProSe </w:t>
      </w:r>
      <w:r w:rsidRPr="0093004C">
        <w:t>UE-to-Network Relay Discovery Solicitation message (Model B)</w:t>
      </w:r>
      <w:r w:rsidR="003143E9">
        <w:rPr>
          <w:rFonts w:eastAsia="DengXian"/>
        </w:rPr>
        <w:t xml:space="preserve">, </w:t>
      </w:r>
      <w:r w:rsidR="003143E9">
        <w:rPr>
          <w:rFonts w:eastAsia="DengXian"/>
          <w:lang w:eastAsia="zh-CN"/>
        </w:rPr>
        <w:t xml:space="preserve">where </w:t>
      </w:r>
      <w:r w:rsidR="003143E9" w:rsidRPr="00A7799E">
        <w:rPr>
          <w:lang w:eastAsia="zh-CN"/>
        </w:rPr>
        <w:t>Source Layer</w:t>
      </w:r>
      <w:r w:rsidR="003143E9">
        <w:rPr>
          <w:lang w:eastAsia="zh-CN"/>
        </w:rPr>
        <w:t>-</w:t>
      </w:r>
      <w:r w:rsidR="003143E9" w:rsidRPr="00A7799E">
        <w:rPr>
          <w:lang w:eastAsia="zh-CN"/>
        </w:rPr>
        <w:t>2 ID</w:t>
      </w:r>
      <w:r w:rsidR="003143E9">
        <w:rPr>
          <w:lang w:eastAsia="zh-CN"/>
        </w:rPr>
        <w:t xml:space="preserve"> and </w:t>
      </w:r>
      <w:r w:rsidR="003143E9" w:rsidRPr="00BD6B10">
        <w:rPr>
          <w:rFonts w:eastAsia="DengXian"/>
        </w:rPr>
        <w:t>Destination</w:t>
      </w:r>
      <w:r w:rsidR="003143E9" w:rsidRPr="00A7799E">
        <w:rPr>
          <w:lang w:eastAsia="zh-CN"/>
        </w:rPr>
        <w:t xml:space="preserve"> Layer</w:t>
      </w:r>
      <w:r w:rsidR="003143E9">
        <w:rPr>
          <w:lang w:eastAsia="zh-CN"/>
        </w:rPr>
        <w:t>-</w:t>
      </w:r>
      <w:r w:rsidR="003143E9" w:rsidRPr="00A7799E">
        <w:rPr>
          <w:lang w:eastAsia="zh-CN"/>
        </w:rPr>
        <w:t>2 ID</w:t>
      </w:r>
      <w:r w:rsidR="003143E9" w:rsidRPr="00443818">
        <w:rPr>
          <w:lang w:eastAsia="zh-CN"/>
        </w:rPr>
        <w:t xml:space="preserve"> </w:t>
      </w:r>
      <w:r w:rsidR="003143E9">
        <w:rPr>
          <w:lang w:eastAsia="zh-CN"/>
        </w:rPr>
        <w:t xml:space="preserve">are used for sending and receiving the message, and </w:t>
      </w:r>
      <w:r w:rsidR="003143E9" w:rsidRPr="00917EB7">
        <w:rPr>
          <w:rFonts w:eastAsia="DengXian"/>
        </w:rPr>
        <w:t>Discoverer Info</w:t>
      </w:r>
      <w:r w:rsidR="003143E9" w:rsidRPr="00A7436A">
        <w:rPr>
          <w:lang w:eastAsia="zh-CN"/>
        </w:rPr>
        <w:t xml:space="preserve"> </w:t>
      </w:r>
      <w:r w:rsidR="003143E9">
        <w:rPr>
          <w:lang w:eastAsia="zh-CN"/>
        </w:rPr>
        <w:t xml:space="preserve">and </w:t>
      </w:r>
      <w:r w:rsidR="003143E9" w:rsidRPr="00917EB7">
        <w:rPr>
          <w:rFonts w:eastAsia="DengXian"/>
        </w:rPr>
        <w:t>Relay Service Code</w:t>
      </w:r>
      <w:r w:rsidR="003143E9" w:rsidRPr="00A7436A">
        <w:rPr>
          <w:lang w:eastAsia="zh-CN"/>
        </w:rPr>
        <w:t xml:space="preserve"> </w:t>
      </w:r>
      <w:r w:rsidR="003143E9">
        <w:rPr>
          <w:lang w:eastAsia="zh-CN"/>
        </w:rPr>
        <w:t xml:space="preserve">are </w:t>
      </w:r>
      <w:r w:rsidR="003143E9" w:rsidRPr="00A7436A">
        <w:rPr>
          <w:lang w:eastAsia="zh-CN"/>
        </w:rPr>
        <w:t>contained in th</w:t>
      </w:r>
      <w:r w:rsidR="003143E9">
        <w:rPr>
          <w:lang w:eastAsia="zh-CN"/>
        </w:rPr>
        <w:t>e</w:t>
      </w:r>
      <w:r w:rsidR="003143E9" w:rsidRPr="00A7436A">
        <w:rPr>
          <w:lang w:eastAsia="zh-CN"/>
        </w:rPr>
        <w:t xml:space="preserve"> message</w:t>
      </w:r>
      <w:r w:rsidRPr="0093004C">
        <w:t>:</w:t>
      </w:r>
    </w:p>
    <w:p w14:paraId="7CA84646" w14:textId="39D13E78" w:rsidR="00D93867" w:rsidRDefault="00D93867" w:rsidP="00326948">
      <w:pPr>
        <w:pStyle w:val="B1"/>
      </w:pPr>
      <w:r w:rsidRPr="00917EB7">
        <w:t>-</w:t>
      </w:r>
      <w:r w:rsidRPr="00917EB7">
        <w:tab/>
      </w:r>
      <w:r w:rsidRPr="00A7799E">
        <w:rPr>
          <w:lang w:eastAsia="zh-CN"/>
        </w:rPr>
        <w:t>Source Layer</w:t>
      </w:r>
      <w:r>
        <w:rPr>
          <w:lang w:eastAsia="zh-CN"/>
        </w:rPr>
        <w:t>-</w:t>
      </w:r>
      <w:r w:rsidRPr="00A7799E">
        <w:rPr>
          <w:lang w:eastAsia="zh-CN"/>
        </w:rPr>
        <w:t>2 ID</w:t>
      </w:r>
      <w:r w:rsidRPr="00917EB7">
        <w:t xml:space="preserve">: </w:t>
      </w:r>
      <w:r>
        <w:t>t</w:t>
      </w:r>
      <w:r w:rsidRPr="004B2194">
        <w:t xml:space="preserve">he </w:t>
      </w:r>
      <w:r w:rsidR="00124EB1">
        <w:rPr>
          <w:rFonts w:hint="eastAsia"/>
          <w:lang w:eastAsia="zh-CN"/>
        </w:rPr>
        <w:t xml:space="preserve">5G ProSe </w:t>
      </w:r>
      <w:r>
        <w:t xml:space="preserve">Remote-UE </w:t>
      </w:r>
      <w:r w:rsidRPr="004B2194">
        <w:t>self-selects a Source Layer-2 ID for</w:t>
      </w:r>
      <w:r w:rsidRPr="004B2194">
        <w:rPr>
          <w:lang w:eastAsia="zh-CN"/>
        </w:rPr>
        <w:t xml:space="preserve"> </w:t>
      </w:r>
      <w:r w:rsidR="004F4E11">
        <w:rPr>
          <w:rFonts w:hint="eastAsia"/>
          <w:lang w:eastAsia="zh-CN"/>
        </w:rPr>
        <w:t xml:space="preserve">5G ProSe </w:t>
      </w:r>
      <w:r w:rsidRPr="00917EB7">
        <w:rPr>
          <w:lang w:eastAsia="zh-CN"/>
        </w:rPr>
        <w:t>UE-to-Network Relay</w:t>
      </w:r>
      <w:r w:rsidRPr="004B2194">
        <w:t xml:space="preserve"> Discovery</w:t>
      </w:r>
      <w:r w:rsidRPr="00917EB7">
        <w:t>.</w:t>
      </w:r>
    </w:p>
    <w:p w14:paraId="2FA5D3C7" w14:textId="0C95D864" w:rsidR="00D93867" w:rsidRPr="00395A71" w:rsidRDefault="00D93867"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 xml:space="preserve">: </w:t>
      </w:r>
      <w:r>
        <w:t>t</w:t>
      </w:r>
      <w:r w:rsidRPr="00BD6B10">
        <w:t xml:space="preserve">he Destination Layer-2 ID for </w:t>
      </w:r>
      <w:r w:rsidR="00EE3207">
        <w:rPr>
          <w:rFonts w:hint="eastAsia"/>
          <w:lang w:eastAsia="zh-CN"/>
        </w:rPr>
        <w:t xml:space="preserve">5G ProSe </w:t>
      </w:r>
      <w:r w:rsidRPr="00917EB7">
        <w:rPr>
          <w:lang w:eastAsia="zh-CN"/>
        </w:rPr>
        <w:t>UE-to-Network Relay</w:t>
      </w:r>
      <w:r w:rsidRPr="00BD6B10">
        <w:t xml:space="preserve"> Discovery is selected based on the configuration as described in clause</w:t>
      </w:r>
      <w:r>
        <w:t> </w:t>
      </w:r>
      <w:r w:rsidRPr="00C15498">
        <w:t>5.1.4.1</w:t>
      </w:r>
      <w:r w:rsidRPr="00BD6B10">
        <w:t>.</w:t>
      </w:r>
    </w:p>
    <w:p w14:paraId="4CED5894" w14:textId="086F448F" w:rsidR="006467AC" w:rsidRPr="0093004C" w:rsidRDefault="006467AC" w:rsidP="00326948">
      <w:pPr>
        <w:pStyle w:val="B1"/>
      </w:pPr>
      <w:r w:rsidRPr="0093004C">
        <w:t>-</w:t>
      </w:r>
      <w:r w:rsidRPr="0093004C">
        <w:tab/>
        <w:t>Discoverer Info: provides information about the discoverer user.</w:t>
      </w:r>
    </w:p>
    <w:p w14:paraId="486C0932" w14:textId="70E42505" w:rsidR="006467AC" w:rsidRPr="0093004C" w:rsidRDefault="006467AC" w:rsidP="00326948">
      <w:pPr>
        <w:pStyle w:val="B1"/>
      </w:pPr>
      <w:r w:rsidRPr="0093004C">
        <w:t>-</w:t>
      </w:r>
      <w:r w:rsidRPr="0093004C">
        <w:tab/>
        <w:t xml:space="preserve">Relay Service Code: information about connectivity that the discoverer UE is interested in. The Relay Service Codes are configured in the </w:t>
      </w:r>
      <w:r w:rsidR="00530413">
        <w:rPr>
          <w:rFonts w:hint="eastAsia"/>
          <w:lang w:eastAsia="zh-CN"/>
        </w:rPr>
        <w:t xml:space="preserve">5G ProSe </w:t>
      </w:r>
      <w:r w:rsidRPr="0093004C">
        <w:t>Remote UEs interested in related connectivity services.</w:t>
      </w:r>
    </w:p>
    <w:p w14:paraId="36E36BA8" w14:textId="15655E16" w:rsidR="006467AC" w:rsidRPr="0093004C" w:rsidRDefault="006467AC" w:rsidP="006467AC">
      <w:r w:rsidRPr="0093004C">
        <w:t xml:space="preserve">The following parameters are used in the </w:t>
      </w:r>
      <w:r w:rsidR="00334535">
        <w:rPr>
          <w:rFonts w:hint="eastAsia"/>
          <w:lang w:eastAsia="zh-CN"/>
        </w:rPr>
        <w:t xml:space="preserve">5G ProSe </w:t>
      </w:r>
      <w:r w:rsidRPr="0093004C">
        <w:t>UE-to-Network Relay Discovery Response message (Model B)</w:t>
      </w:r>
      <w:r w:rsidR="006B455A">
        <w:rPr>
          <w:rFonts w:eastAsia="DengXian"/>
        </w:rPr>
        <w:t xml:space="preserve">, </w:t>
      </w:r>
      <w:r w:rsidR="006B455A">
        <w:rPr>
          <w:rFonts w:eastAsia="DengXian"/>
          <w:lang w:eastAsia="zh-CN"/>
        </w:rPr>
        <w:t xml:space="preserve">where </w:t>
      </w:r>
      <w:r w:rsidR="006B455A" w:rsidRPr="00A7799E">
        <w:rPr>
          <w:lang w:eastAsia="zh-CN"/>
        </w:rPr>
        <w:t>Source Layer</w:t>
      </w:r>
      <w:r w:rsidR="006B455A">
        <w:rPr>
          <w:lang w:eastAsia="zh-CN"/>
        </w:rPr>
        <w:t>-</w:t>
      </w:r>
      <w:r w:rsidR="006B455A" w:rsidRPr="00A7799E">
        <w:rPr>
          <w:lang w:eastAsia="zh-CN"/>
        </w:rPr>
        <w:t>2 ID</w:t>
      </w:r>
      <w:r w:rsidR="006B455A">
        <w:rPr>
          <w:lang w:eastAsia="zh-CN"/>
        </w:rPr>
        <w:t xml:space="preserve"> and </w:t>
      </w:r>
      <w:r w:rsidR="006B455A" w:rsidRPr="00BD6B10">
        <w:rPr>
          <w:rFonts w:eastAsia="DengXian"/>
        </w:rPr>
        <w:t>Destination</w:t>
      </w:r>
      <w:r w:rsidR="006B455A" w:rsidRPr="00A7799E">
        <w:rPr>
          <w:lang w:eastAsia="zh-CN"/>
        </w:rPr>
        <w:t xml:space="preserve"> Layer</w:t>
      </w:r>
      <w:r w:rsidR="006B455A">
        <w:rPr>
          <w:lang w:eastAsia="zh-CN"/>
        </w:rPr>
        <w:t>-</w:t>
      </w:r>
      <w:r w:rsidR="006B455A" w:rsidRPr="00A7799E">
        <w:rPr>
          <w:lang w:eastAsia="zh-CN"/>
        </w:rPr>
        <w:t>2 ID</w:t>
      </w:r>
      <w:r w:rsidR="006B455A" w:rsidRPr="00443818">
        <w:rPr>
          <w:lang w:eastAsia="zh-CN"/>
        </w:rPr>
        <w:t xml:space="preserve"> </w:t>
      </w:r>
      <w:r w:rsidR="006B455A">
        <w:rPr>
          <w:lang w:eastAsia="zh-CN"/>
        </w:rPr>
        <w:t xml:space="preserve">are used for sending and receiving the message, and </w:t>
      </w:r>
      <w:r w:rsidR="006B455A">
        <w:rPr>
          <w:rFonts w:eastAsia="DengXian"/>
        </w:rPr>
        <w:t>Discoveree</w:t>
      </w:r>
      <w:r w:rsidR="006B455A" w:rsidRPr="00917EB7">
        <w:rPr>
          <w:rFonts w:eastAsia="DengXian"/>
        </w:rPr>
        <w:t xml:space="preserve"> Info</w:t>
      </w:r>
      <w:r w:rsidR="006B455A" w:rsidRPr="00A7436A">
        <w:rPr>
          <w:lang w:eastAsia="zh-CN"/>
        </w:rPr>
        <w:t xml:space="preserve"> </w:t>
      </w:r>
      <w:r w:rsidR="006B455A">
        <w:rPr>
          <w:lang w:eastAsia="zh-CN"/>
        </w:rPr>
        <w:t xml:space="preserve">and </w:t>
      </w:r>
      <w:r w:rsidR="006B455A" w:rsidRPr="00917EB7">
        <w:rPr>
          <w:rFonts w:eastAsia="DengXian"/>
        </w:rPr>
        <w:t>Relay Service Code</w:t>
      </w:r>
      <w:r w:rsidR="006B455A" w:rsidRPr="00A7436A">
        <w:rPr>
          <w:lang w:eastAsia="zh-CN"/>
        </w:rPr>
        <w:t xml:space="preserve"> </w:t>
      </w:r>
      <w:r w:rsidR="006B455A">
        <w:rPr>
          <w:lang w:eastAsia="zh-CN"/>
        </w:rPr>
        <w:t xml:space="preserve">are </w:t>
      </w:r>
      <w:r w:rsidR="006B455A" w:rsidRPr="00A7436A">
        <w:rPr>
          <w:lang w:eastAsia="zh-CN"/>
        </w:rPr>
        <w:t>contained in th</w:t>
      </w:r>
      <w:r w:rsidR="006B455A">
        <w:rPr>
          <w:lang w:eastAsia="zh-CN"/>
        </w:rPr>
        <w:t>e</w:t>
      </w:r>
      <w:r w:rsidR="006B455A" w:rsidRPr="00A7436A">
        <w:rPr>
          <w:lang w:eastAsia="zh-CN"/>
        </w:rPr>
        <w:t xml:space="preserve"> message</w:t>
      </w:r>
      <w:r w:rsidRPr="0093004C">
        <w:t>:</w:t>
      </w:r>
    </w:p>
    <w:p w14:paraId="4DA5E858" w14:textId="55E13583" w:rsidR="006467AC" w:rsidRDefault="006467AC" w:rsidP="00326948">
      <w:pPr>
        <w:pStyle w:val="B1"/>
      </w:pPr>
      <w:r w:rsidRPr="0093004C">
        <w:t>-</w:t>
      </w:r>
      <w:r w:rsidRPr="0093004C">
        <w:tab/>
      </w:r>
      <w:r w:rsidR="003C254C" w:rsidRPr="00A7799E">
        <w:rPr>
          <w:lang w:eastAsia="zh-CN"/>
        </w:rPr>
        <w:t>Source Layer</w:t>
      </w:r>
      <w:r w:rsidR="003C254C">
        <w:rPr>
          <w:lang w:eastAsia="zh-CN"/>
        </w:rPr>
        <w:t>-</w:t>
      </w:r>
      <w:r w:rsidR="003C254C" w:rsidRPr="00A7799E">
        <w:rPr>
          <w:lang w:eastAsia="zh-CN"/>
        </w:rPr>
        <w:t>2 ID</w:t>
      </w:r>
      <w:r w:rsidR="003C254C" w:rsidRPr="00917EB7">
        <w:t>:</w:t>
      </w:r>
      <w:r w:rsidR="003C254C" w:rsidRPr="00196A70">
        <w:t xml:space="preserve"> </w:t>
      </w:r>
      <w:r w:rsidR="003C254C">
        <w:t>t</w:t>
      </w:r>
      <w:r w:rsidR="003C254C" w:rsidRPr="004B2194">
        <w:t xml:space="preserve">he </w:t>
      </w:r>
      <w:r w:rsidR="007420DC">
        <w:t xml:space="preserve">5G </w:t>
      </w:r>
      <w:r w:rsidR="007420DC" w:rsidRPr="0093004C">
        <w:rPr>
          <w:rFonts w:eastAsia="SimSun"/>
          <w:lang w:eastAsia="zh-CN"/>
        </w:rPr>
        <w:t>ProSe</w:t>
      </w:r>
      <w:r w:rsidR="007420DC" w:rsidRPr="004B2194">
        <w:t xml:space="preserve"> </w:t>
      </w:r>
      <w:r w:rsidR="003C254C" w:rsidRPr="004B2194">
        <w:t>UE</w:t>
      </w:r>
      <w:r w:rsidR="003C254C">
        <w:t>-to-Network Relay</w:t>
      </w:r>
      <w:r w:rsidR="003C254C" w:rsidRPr="004B2194">
        <w:t xml:space="preserve"> self-selects a Source Layer-2 ID for</w:t>
      </w:r>
      <w:r w:rsidR="003C254C" w:rsidRPr="004B2194">
        <w:rPr>
          <w:lang w:eastAsia="zh-CN"/>
        </w:rPr>
        <w:t xml:space="preserve"> </w:t>
      </w:r>
      <w:r w:rsidR="00232AB7">
        <w:rPr>
          <w:rFonts w:hint="eastAsia"/>
          <w:lang w:eastAsia="zh-CN"/>
        </w:rPr>
        <w:t xml:space="preserve">5G ProSe </w:t>
      </w:r>
      <w:r w:rsidR="003C254C" w:rsidRPr="00917EB7">
        <w:rPr>
          <w:lang w:eastAsia="zh-CN"/>
        </w:rPr>
        <w:t>UE-to-Network Relay</w:t>
      </w:r>
      <w:r w:rsidR="003C254C" w:rsidRPr="004B2194">
        <w:t xml:space="preserve"> Discovery</w:t>
      </w:r>
      <w:r w:rsidRPr="0093004C">
        <w:t>.</w:t>
      </w:r>
    </w:p>
    <w:p w14:paraId="13151522" w14:textId="74397492" w:rsidR="00B85BFA" w:rsidRPr="00395A71" w:rsidRDefault="00B85BFA" w:rsidP="00326948">
      <w:pPr>
        <w:pStyle w:val="B1"/>
      </w:pPr>
      <w:r w:rsidRPr="00917EB7">
        <w:t>-</w:t>
      </w:r>
      <w:r w:rsidRPr="00917EB7">
        <w:tab/>
      </w:r>
      <w:r w:rsidRPr="00BD6B10">
        <w:t>Destination</w:t>
      </w:r>
      <w:r w:rsidRPr="00A7799E">
        <w:rPr>
          <w:lang w:eastAsia="zh-CN"/>
        </w:rPr>
        <w:t xml:space="preserve"> Layer</w:t>
      </w:r>
      <w:r>
        <w:rPr>
          <w:lang w:eastAsia="zh-CN"/>
        </w:rPr>
        <w:t>-</w:t>
      </w:r>
      <w:r w:rsidRPr="00A7799E">
        <w:rPr>
          <w:lang w:eastAsia="zh-CN"/>
        </w:rPr>
        <w:t>2 ID</w:t>
      </w:r>
      <w:r w:rsidRPr="00917EB7">
        <w:t>:</w:t>
      </w:r>
      <w:r>
        <w:t xml:space="preserve"> </w:t>
      </w:r>
      <w:r w:rsidRPr="00B44006">
        <w:t xml:space="preserve">set to the </w:t>
      </w:r>
      <w:r>
        <w:t>S</w:t>
      </w:r>
      <w:r w:rsidRPr="00B44006">
        <w:t>ource Layer-2 ID of the received</w:t>
      </w:r>
      <w:r w:rsidRPr="00441294">
        <w:t xml:space="preserve"> </w:t>
      </w:r>
      <w:r w:rsidR="00F72956">
        <w:rPr>
          <w:rFonts w:hint="eastAsia"/>
          <w:lang w:eastAsia="zh-CN"/>
        </w:rPr>
        <w:t xml:space="preserve">5G ProSe </w:t>
      </w:r>
      <w:r w:rsidRPr="00917EB7">
        <w:t>UE-to-Network Relay Discovery</w:t>
      </w:r>
      <w:r w:rsidRPr="00B44006">
        <w:t xml:space="preserve"> </w:t>
      </w:r>
      <w:r>
        <w:t>Solicitation</w:t>
      </w:r>
      <w:r w:rsidRPr="00B44006">
        <w:t xml:space="preserve"> message</w:t>
      </w:r>
      <w:r>
        <w:t>.</w:t>
      </w:r>
    </w:p>
    <w:p w14:paraId="5B40525B" w14:textId="21AAAA68" w:rsidR="006467AC" w:rsidRPr="0093004C" w:rsidRDefault="006467AC" w:rsidP="00326948">
      <w:pPr>
        <w:pStyle w:val="B1"/>
      </w:pPr>
      <w:r w:rsidRPr="0093004C">
        <w:t>-</w:t>
      </w:r>
      <w:r w:rsidRPr="0093004C">
        <w:tab/>
        <w:t xml:space="preserve">Relay Service Code: identifies the connectivity service the </w:t>
      </w:r>
      <w:r w:rsidR="00B939AD">
        <w:t xml:space="preserve">5G </w:t>
      </w:r>
      <w:r w:rsidRPr="0093004C">
        <w:t xml:space="preserve">ProSe UE-to-Network Relay provides to </w:t>
      </w:r>
      <w:r w:rsidR="00BC415C">
        <w:rPr>
          <w:rFonts w:hint="eastAsia"/>
          <w:lang w:eastAsia="zh-CN"/>
        </w:rPr>
        <w:t xml:space="preserve">5G ProSe </w:t>
      </w:r>
      <w:r w:rsidRPr="0093004C">
        <w:t>Remote UEs that matches the Relay Service Code from the corresponding Discovery Solicitation message.</w:t>
      </w:r>
    </w:p>
    <w:p w14:paraId="4DA447CC" w14:textId="77777777" w:rsidR="006467AC" w:rsidRPr="0093004C" w:rsidRDefault="006467AC" w:rsidP="00326948">
      <w:pPr>
        <w:pStyle w:val="B1"/>
      </w:pPr>
      <w:r w:rsidRPr="0093004C">
        <w:t>-</w:t>
      </w:r>
      <w:r w:rsidRPr="0093004C">
        <w:tab/>
        <w:t>Discoveree Info: provides information about the discoveree.</w:t>
      </w:r>
    </w:p>
    <w:p w14:paraId="2421CD44" w14:textId="77CEA0C9" w:rsidR="0093004C" w:rsidRPr="0093004C" w:rsidRDefault="006467AC" w:rsidP="0093004C">
      <w:pPr>
        <w:pStyle w:val="Heading4"/>
        <w:rPr>
          <w:noProof/>
        </w:rPr>
      </w:pPr>
      <w:bookmarkStart w:id="619" w:name="_Toc69883537"/>
      <w:bookmarkStart w:id="620" w:name="_Toc73625552"/>
      <w:bookmarkStart w:id="621" w:name="_Toc81547987"/>
      <w:r w:rsidRPr="0093004C">
        <w:t>5.</w:t>
      </w:r>
      <w:r w:rsidR="00934181">
        <w:t>8</w:t>
      </w:r>
      <w:r w:rsidRPr="0093004C">
        <w:t>.3.2</w:t>
      </w:r>
      <w:r w:rsidRPr="0093004C">
        <w:tab/>
      </w:r>
      <w:bookmarkEnd w:id="617"/>
      <w:r w:rsidRPr="0093004C">
        <w:rPr>
          <w:lang w:eastAsia="zh-CN"/>
        </w:rPr>
        <w:t xml:space="preserve">Identifiers for </w:t>
      </w:r>
      <w:r w:rsidR="003C4F52">
        <w:t xml:space="preserve">5G </w:t>
      </w:r>
      <w:r w:rsidR="003C4F52" w:rsidRPr="0093004C">
        <w:rPr>
          <w:rFonts w:eastAsia="SimSun"/>
          <w:lang w:eastAsia="zh-CN"/>
        </w:rPr>
        <w:t>ProSe</w:t>
      </w:r>
      <w:r w:rsidR="003C4F52" w:rsidRPr="0093004C">
        <w:rPr>
          <w:lang w:eastAsia="zh-CN"/>
        </w:rPr>
        <w:t xml:space="preserve"> </w:t>
      </w:r>
      <w:r w:rsidRPr="0093004C">
        <w:rPr>
          <w:lang w:eastAsia="zh-CN"/>
        </w:rPr>
        <w:t>Layer-3 UE-to-Network Relay</w:t>
      </w:r>
      <w:bookmarkEnd w:id="619"/>
      <w:bookmarkEnd w:id="620"/>
      <w:bookmarkEnd w:id="621"/>
    </w:p>
    <w:p w14:paraId="4B42D2E6" w14:textId="2FC4514C" w:rsidR="006467AC" w:rsidRPr="0093004C" w:rsidRDefault="006467AC" w:rsidP="006467AC">
      <w:r w:rsidRPr="0093004C">
        <w:rPr>
          <w:lang w:eastAsia="zh-CN"/>
        </w:rPr>
        <w:t>The following parameters may be used in addition to the parameters specified in 5.</w:t>
      </w:r>
      <w:r w:rsidR="0092498C">
        <w:rPr>
          <w:lang w:eastAsia="zh-CN"/>
        </w:rPr>
        <w:t>8</w:t>
      </w:r>
      <w:r w:rsidRPr="0093004C">
        <w:rPr>
          <w:lang w:eastAsia="zh-CN"/>
        </w:rPr>
        <w:t xml:space="preserve">.3.1, in </w:t>
      </w:r>
      <w:r w:rsidR="00EB139E">
        <w:t xml:space="preserve">5G </w:t>
      </w:r>
      <w:r w:rsidR="00EB139E" w:rsidRPr="0093004C">
        <w:rPr>
          <w:rFonts w:eastAsia="SimSun"/>
          <w:lang w:eastAsia="zh-CN"/>
        </w:rPr>
        <w:t>ProSe</w:t>
      </w:r>
      <w:r w:rsidR="00EB139E" w:rsidRPr="0093004C">
        <w:t xml:space="preserve">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2BE7EBBA" w:rsidR="006467AC" w:rsidRPr="0093004C" w:rsidRDefault="006467AC" w:rsidP="006467AC">
      <w:pPr>
        <w:pStyle w:val="B1"/>
      </w:pPr>
      <w:r w:rsidRPr="0093004C">
        <w:t>-</w:t>
      </w:r>
      <w:r w:rsidRPr="0093004C">
        <w:tab/>
        <w:t xml:space="preserve">Relay TAI: indicates the Tracking Area Identity corresponding to the serving cell of the </w:t>
      </w:r>
      <w:r w:rsidR="00EB139E">
        <w:t xml:space="preserve">5G </w:t>
      </w:r>
      <w:r w:rsidR="00EB139E" w:rsidRPr="0093004C">
        <w:rPr>
          <w:rFonts w:eastAsia="SimSun"/>
          <w:lang w:eastAsia="zh-CN"/>
        </w:rPr>
        <w:t>ProSe</w:t>
      </w:r>
      <w:r w:rsidR="00EB139E" w:rsidRPr="0093004C">
        <w:t xml:space="preserve"> </w:t>
      </w:r>
      <w:r w:rsidRPr="0093004C">
        <w:t>Layer-3 UE-to-Network Relay.</w:t>
      </w:r>
    </w:p>
    <w:p w14:paraId="64F9E872" w14:textId="162EE2BB" w:rsidR="0093004C" w:rsidRPr="0093004C" w:rsidRDefault="006467AC" w:rsidP="0093004C">
      <w:r w:rsidRPr="0093004C">
        <w:lastRenderedPageBreak/>
        <w:t xml:space="preserve">For </w:t>
      </w:r>
      <w:r w:rsidR="008A76D1">
        <w:t xml:space="preserve">5G </w:t>
      </w:r>
      <w:r w:rsidR="008A76D1" w:rsidRPr="0093004C">
        <w:rPr>
          <w:rFonts w:eastAsia="SimSun"/>
          <w:lang w:eastAsia="zh-CN"/>
        </w:rPr>
        <w:t>ProSe</w:t>
      </w:r>
      <w:r w:rsidR="008A76D1" w:rsidRPr="0093004C">
        <w:t xml:space="preserve"> </w:t>
      </w:r>
      <w:r w:rsidRPr="0093004C">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3A8ED176" w:rsidR="006467AC" w:rsidRPr="0093004C" w:rsidRDefault="006467AC" w:rsidP="0093004C">
      <w:r w:rsidRPr="0093004C">
        <w:t xml:space="preserve">For </w:t>
      </w:r>
      <w:r w:rsidR="005E4E63">
        <w:rPr>
          <w:rFonts w:hint="eastAsia"/>
          <w:lang w:eastAsia="zh-CN"/>
        </w:rPr>
        <w:t>5G ProSe Layer-3 R</w:t>
      </w:r>
      <w:r w:rsidRPr="0093004C">
        <w:t xml:space="preserve">emote UE discovering </w:t>
      </w:r>
      <w:r w:rsidR="002277CF">
        <w:t xml:space="preserve">5G </w:t>
      </w:r>
      <w:r w:rsidR="002277CF" w:rsidRPr="0093004C">
        <w:rPr>
          <w:rFonts w:eastAsia="SimSun"/>
          <w:lang w:eastAsia="zh-CN"/>
        </w:rPr>
        <w:t>ProSe</w:t>
      </w:r>
      <w:r w:rsidR="002277CF" w:rsidRPr="0093004C">
        <w:t xml:space="preserve"> </w:t>
      </w:r>
      <w:r w:rsidRPr="0093004C">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648974D5" w:rsidR="0093004C" w:rsidRPr="0093004C" w:rsidRDefault="006467AC" w:rsidP="0093004C">
      <w:pPr>
        <w:pStyle w:val="Heading4"/>
        <w:rPr>
          <w:lang w:eastAsia="zh-CN"/>
        </w:rPr>
      </w:pPr>
      <w:bookmarkStart w:id="622" w:name="_Toc69883538"/>
      <w:bookmarkStart w:id="623" w:name="_Toc73625553"/>
      <w:bookmarkStart w:id="624" w:name="_Toc81547988"/>
      <w:r w:rsidRPr="0093004C">
        <w:t>5.</w:t>
      </w:r>
      <w:r w:rsidR="00934181">
        <w:t>8</w:t>
      </w:r>
      <w:r w:rsidRPr="0093004C">
        <w:t>.3.3</w:t>
      </w:r>
      <w:r w:rsidRPr="0093004C">
        <w:tab/>
      </w:r>
      <w:r w:rsidRPr="0093004C">
        <w:rPr>
          <w:lang w:eastAsia="zh-CN"/>
        </w:rPr>
        <w:t xml:space="preserve">Identifiers for </w:t>
      </w:r>
      <w:r w:rsidR="00856448">
        <w:rPr>
          <w:rFonts w:hint="eastAsia"/>
          <w:lang w:eastAsia="zh-CN"/>
        </w:rPr>
        <w:t xml:space="preserve">5G ProSe </w:t>
      </w:r>
      <w:r w:rsidRPr="0093004C">
        <w:rPr>
          <w:lang w:eastAsia="zh-CN"/>
        </w:rPr>
        <w:t>Layer-2 UE-to-Network Relay</w:t>
      </w:r>
      <w:bookmarkEnd w:id="622"/>
      <w:bookmarkEnd w:id="623"/>
      <w:bookmarkEnd w:id="624"/>
    </w:p>
    <w:p w14:paraId="7D48DD3F" w14:textId="2ED5FF91" w:rsidR="006467AC" w:rsidRPr="0093004C" w:rsidRDefault="00326948" w:rsidP="0093004C">
      <w:pPr>
        <w:pStyle w:val="EditorsNote"/>
      </w:pPr>
      <w:r w:rsidRPr="00395A71">
        <w:t>Editor</w:t>
      </w:r>
      <w:r>
        <w:t>'</w:t>
      </w:r>
      <w:r w:rsidRPr="00395A71">
        <w:t>s note:</w:t>
      </w:r>
      <w:r w:rsidR="00EF6D51" w:rsidRPr="0093004C">
        <w:tab/>
      </w:r>
      <w:r w:rsidR="006467AC" w:rsidRPr="0093004C">
        <w:t xml:space="preserve">It is FFS what identifiers are used in addition to the identifiers specified in </w:t>
      </w:r>
      <w:r>
        <w:t>clause </w:t>
      </w:r>
      <w:r w:rsidR="006467AC" w:rsidRPr="0093004C">
        <w:t>5.</w:t>
      </w:r>
      <w:r w:rsidR="0092498C">
        <w:t>8</w:t>
      </w:r>
      <w:r w:rsidR="006467AC" w:rsidRPr="0093004C">
        <w:t>.3.1 for Layer-2 UE-to-Network Relay use case.</w:t>
      </w:r>
    </w:p>
    <w:p w14:paraId="563A4004" w14:textId="17BE07F6" w:rsidR="0093004C" w:rsidRPr="0093004C" w:rsidRDefault="00326948" w:rsidP="0093004C">
      <w:pPr>
        <w:pStyle w:val="EditorsNote"/>
      </w:pPr>
      <w:r w:rsidRPr="00395A71">
        <w:t>Editor</w:t>
      </w:r>
      <w:r>
        <w:t>'</w:t>
      </w:r>
      <w:r w:rsidRPr="00395A71">
        <w:t>s note:</w:t>
      </w:r>
      <w:r w:rsidR="00EF6D51" w:rsidRPr="0093004C">
        <w:tab/>
      </w:r>
      <w:r w:rsidR="006467AC" w:rsidRPr="0093004C">
        <w:t>It is FFS with what information the RSC is associated for Layer-2 UE-to-Network Relay use case.</w:t>
      </w:r>
    </w:p>
    <w:p w14:paraId="0781020C" w14:textId="77777777" w:rsidR="008C47BE" w:rsidRPr="0093004C" w:rsidRDefault="008C47BE" w:rsidP="008C47BE">
      <w:pPr>
        <w:rPr>
          <w:lang w:eastAsia="zh-CN"/>
        </w:rPr>
      </w:pPr>
    </w:p>
    <w:p w14:paraId="7B384838" w14:textId="0A734F99" w:rsidR="008C47BE" w:rsidRPr="0093004C" w:rsidRDefault="008C47BE" w:rsidP="008C47BE">
      <w:pPr>
        <w:pStyle w:val="Heading2"/>
        <w:rPr>
          <w:lang w:eastAsia="ko-KR"/>
        </w:rPr>
      </w:pPr>
      <w:bookmarkStart w:id="625" w:name="_Toc19199121"/>
      <w:bookmarkStart w:id="626" w:name="_Toc27821911"/>
      <w:bookmarkStart w:id="627" w:name="_Toc36126265"/>
      <w:bookmarkStart w:id="628" w:name="_Toc45012589"/>
      <w:bookmarkStart w:id="629" w:name="_Toc51754015"/>
      <w:bookmarkStart w:id="630" w:name="_Toc51754149"/>
      <w:bookmarkStart w:id="631" w:name="_Toc51838976"/>
      <w:bookmarkStart w:id="632" w:name="_Toc66692691"/>
      <w:bookmarkStart w:id="633" w:name="_Toc66701870"/>
      <w:bookmarkStart w:id="634" w:name="_Toc69883540"/>
      <w:bookmarkStart w:id="635" w:name="_Toc73625554"/>
      <w:bookmarkStart w:id="636" w:name="_Toc81547989"/>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625"/>
      <w:bookmarkEnd w:id="626"/>
      <w:bookmarkEnd w:id="627"/>
      <w:bookmarkEnd w:id="628"/>
      <w:bookmarkEnd w:id="629"/>
      <w:bookmarkEnd w:id="630"/>
      <w:bookmarkEnd w:id="631"/>
      <w:bookmarkEnd w:id="632"/>
      <w:bookmarkEnd w:id="633"/>
      <w:bookmarkEnd w:id="634"/>
      <w:bookmarkEnd w:id="635"/>
      <w:bookmarkEnd w:id="636"/>
    </w:p>
    <w:p w14:paraId="39377F96" w14:textId="7D4F3554" w:rsidR="008C47BE" w:rsidRPr="0093004C" w:rsidRDefault="008C47BE" w:rsidP="008C47BE">
      <w:r w:rsidRPr="0093004C">
        <w:t xml:space="preserve">For UE in limited service state, as defined in </w:t>
      </w:r>
      <w:r w:rsidR="00395A71" w:rsidRPr="0093004C">
        <w:t>TS</w:t>
      </w:r>
      <w:r w:rsidR="00395A71">
        <w:t> </w:t>
      </w:r>
      <w:r w:rsidR="00395A71" w:rsidRPr="0093004C">
        <w:t>23.122</w:t>
      </w:r>
      <w:r w:rsidR="00395A71">
        <w:t> </w:t>
      </w:r>
      <w:r w:rsidR="00395A71"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62A1C542" w:rsidR="008C47BE" w:rsidRPr="0093004C" w:rsidRDefault="008C47BE" w:rsidP="008C47BE">
      <w:pPr>
        <w:pStyle w:val="B1"/>
      </w:pPr>
      <w:r w:rsidRPr="0093004C">
        <w:t>-</w:t>
      </w:r>
      <w:r w:rsidRPr="0093004C">
        <w:tab/>
        <w:t xml:space="preserve">because UE cannot find a suitable cell of the selected PLMN as described in </w:t>
      </w:r>
      <w:r w:rsidR="00395A71" w:rsidRPr="0093004C">
        <w:t>TS</w:t>
      </w:r>
      <w:r w:rsidR="00395A71">
        <w:t> </w:t>
      </w:r>
      <w:r w:rsidR="00395A71" w:rsidRPr="0093004C">
        <w:t>23.122</w:t>
      </w:r>
      <w:r w:rsidR="00395A71">
        <w:t> </w:t>
      </w:r>
      <w:r w:rsidR="00395A71" w:rsidRPr="0093004C">
        <w:t>[</w:t>
      </w:r>
      <w:r w:rsidRPr="0093004C">
        <w:t>14]; or</w:t>
      </w:r>
    </w:p>
    <w:p w14:paraId="636EFB09" w14:textId="367E892F" w:rsidR="008C47BE" w:rsidRPr="0093004C" w:rsidRDefault="008C47BE" w:rsidP="008C47BE">
      <w:pPr>
        <w:pStyle w:val="B1"/>
      </w:pPr>
      <w:r w:rsidRPr="0093004C">
        <w:t>-</w:t>
      </w:r>
      <w:r w:rsidRPr="0093004C">
        <w:tab/>
        <w:t xml:space="preserve">as the result of receiving one of the following reject reasons defined in </w:t>
      </w:r>
      <w:r w:rsidR="00395A71" w:rsidRPr="0093004C">
        <w:t>TS</w:t>
      </w:r>
      <w:r w:rsidR="00395A71">
        <w:t> </w:t>
      </w:r>
      <w:r w:rsidR="00395A71" w:rsidRPr="0093004C">
        <w:t>23.122</w:t>
      </w:r>
      <w:r w:rsidR="00395A71">
        <w:t> </w:t>
      </w:r>
      <w:r w:rsidR="00395A71"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EE295E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395A71" w:rsidRPr="0093004C">
        <w:t>TS</w:t>
      </w:r>
      <w:r w:rsidR="00395A71">
        <w:t> </w:t>
      </w:r>
      <w:r w:rsidR="00395A71" w:rsidRPr="0093004C">
        <w:t>36.300</w:t>
      </w:r>
      <w:r w:rsidR="00395A71">
        <w:t> </w:t>
      </w:r>
      <w:r w:rsidR="00395A71" w:rsidRPr="0093004C">
        <w:t>[</w:t>
      </w:r>
      <w:r w:rsidRPr="0093004C">
        <w:t xml:space="preserve">11] and </w:t>
      </w:r>
      <w:r w:rsidR="00395A71" w:rsidRPr="0093004C">
        <w:t>TS</w:t>
      </w:r>
      <w:r w:rsidR="00395A71">
        <w:t> </w:t>
      </w:r>
      <w:r w:rsidR="00395A71" w:rsidRPr="0093004C">
        <w:t>38.300</w:t>
      </w:r>
      <w:r w:rsidR="00395A71">
        <w:t> </w:t>
      </w:r>
      <w:r w:rsidR="00395A71" w:rsidRPr="0093004C">
        <w:t>[</w:t>
      </w:r>
      <w:r w:rsidRPr="0093004C">
        <w:t>12].</w:t>
      </w:r>
    </w:p>
    <w:p w14:paraId="1E6F8D81" w14:textId="7EA2F573"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395A71" w:rsidRPr="0093004C">
        <w:t>TS</w:t>
      </w:r>
      <w:r w:rsidR="00395A71">
        <w:t> </w:t>
      </w:r>
      <w:r w:rsidR="00395A71" w:rsidRPr="0093004C">
        <w:t>23.122</w:t>
      </w:r>
      <w:r w:rsidR="00395A71">
        <w:t> </w:t>
      </w:r>
      <w:r w:rsidR="00395A71"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3B27D57C" w:rsidR="008C47BE" w:rsidRPr="0093004C" w:rsidRDefault="008C47BE" w:rsidP="008C47BE">
      <w:pPr>
        <w:pStyle w:val="Heading2"/>
        <w:rPr>
          <w:lang w:eastAsia="ko-KR"/>
        </w:rPr>
      </w:pPr>
      <w:bookmarkStart w:id="637" w:name="_Toc66692692"/>
      <w:bookmarkStart w:id="638" w:name="_Toc66701871"/>
      <w:bookmarkStart w:id="639" w:name="_Toc69883541"/>
      <w:bookmarkStart w:id="640" w:name="_Toc73625555"/>
      <w:bookmarkStart w:id="641" w:name="_Toc81547990"/>
      <w:r w:rsidRPr="0093004C">
        <w:rPr>
          <w:lang w:eastAsia="ko-KR"/>
        </w:rPr>
        <w:t>5.</w:t>
      </w:r>
      <w:r w:rsidR="00934181" w:rsidRPr="0093004C">
        <w:rPr>
          <w:lang w:eastAsia="ko-KR"/>
        </w:rPr>
        <w:t>1</w:t>
      </w:r>
      <w:r w:rsidR="00934181">
        <w:rPr>
          <w:lang w:eastAsia="ko-KR"/>
        </w:rPr>
        <w:t>0</w:t>
      </w:r>
      <w:r w:rsidRPr="0093004C">
        <w:rPr>
          <w:lang w:eastAsia="ko-KR"/>
        </w:rPr>
        <w:tab/>
      </w:r>
      <w:r w:rsidRPr="0093004C">
        <w:t>PC5 operation in EPS for Public Safety UE</w:t>
      </w:r>
      <w:bookmarkEnd w:id="637"/>
      <w:bookmarkEnd w:id="638"/>
      <w:bookmarkEnd w:id="639"/>
      <w:bookmarkEnd w:id="640"/>
      <w:bookmarkEnd w:id="641"/>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00FB61A7"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395A71" w:rsidRPr="0093004C">
        <w:t>TS</w:t>
      </w:r>
      <w:r w:rsidR="00395A71">
        <w:t> </w:t>
      </w:r>
      <w:r w:rsidR="00395A71" w:rsidRPr="0093004C">
        <w:t>23.303</w:t>
      </w:r>
      <w:r w:rsidR="00395A71">
        <w:t> </w:t>
      </w:r>
      <w:r w:rsidR="00395A71" w:rsidRPr="0093004C">
        <w:t>[</w:t>
      </w:r>
      <w:r w:rsidRPr="0093004C">
        <w:t>3].</w:t>
      </w:r>
    </w:p>
    <w:p w14:paraId="0C1E26D8" w14:textId="5225149E" w:rsidR="008C47BE" w:rsidRPr="0093004C" w:rsidRDefault="008C47BE" w:rsidP="008C47BE">
      <w:pPr>
        <w:pStyle w:val="Heading2"/>
      </w:pPr>
      <w:bookmarkStart w:id="642" w:name="_Toc61540604"/>
      <w:bookmarkStart w:id="643" w:name="_Toc66692693"/>
      <w:bookmarkStart w:id="644" w:name="_Toc66701872"/>
      <w:bookmarkStart w:id="645" w:name="_Toc69883542"/>
      <w:bookmarkStart w:id="646" w:name="_Toc73625556"/>
      <w:bookmarkStart w:id="647" w:name="_Toc81547991"/>
      <w:r w:rsidRPr="0093004C">
        <w:t>5.</w:t>
      </w:r>
      <w:r w:rsidR="00934181" w:rsidRPr="0093004C">
        <w:t>1</w:t>
      </w:r>
      <w:r w:rsidR="00934181">
        <w:t>1</w:t>
      </w:r>
      <w:r w:rsidRPr="0093004C">
        <w:tab/>
      </w:r>
      <w:r w:rsidRPr="0093004C">
        <w:rPr>
          <w:lang w:eastAsia="zh-CN"/>
        </w:rPr>
        <w:t>Communication path selection between PC5 and Uu</w:t>
      </w:r>
      <w:bookmarkEnd w:id="642"/>
      <w:r w:rsidRPr="0093004C">
        <w:rPr>
          <w:lang w:eastAsia="zh-CN"/>
        </w:rPr>
        <w:t xml:space="preserve"> reference points</w:t>
      </w:r>
      <w:bookmarkEnd w:id="643"/>
      <w:bookmarkEnd w:id="644"/>
      <w:bookmarkEnd w:id="645"/>
      <w:bookmarkEnd w:id="646"/>
      <w:bookmarkEnd w:id="647"/>
    </w:p>
    <w:p w14:paraId="7BC4EA22" w14:textId="3EBDA4EE" w:rsidR="008C47BE"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w:t>
      </w:r>
      <w:r w:rsidR="001455FD">
        <w:rPr>
          <w:lang w:eastAsia="zh-CN"/>
        </w:rPr>
        <w:t>communicates</w:t>
      </w:r>
      <w:r w:rsidRPr="0093004C">
        <w:rPr>
          <w:lang w:eastAsia="zh-CN"/>
        </w:rPr>
        <w:t xml:space="preserve"> with another UE.</w:t>
      </w:r>
      <w:r w:rsidR="00F00268">
        <w:rPr>
          <w:lang w:eastAsia="zh-CN"/>
        </w:rPr>
        <w:t xml:space="preserve"> </w:t>
      </w:r>
      <w:r w:rsidR="00F00268">
        <w:rPr>
          <w:lang w:eastAsia="zh-CN"/>
        </w:rPr>
        <w:lastRenderedPageBreak/>
        <w:t xml:space="preserve">The </w:t>
      </w:r>
      <w:r w:rsidR="00F00268" w:rsidRPr="0093004C">
        <w:rPr>
          <w:lang w:eastAsia="zh-CN"/>
        </w:rPr>
        <w:t xml:space="preserve">communication path </w:t>
      </w:r>
      <w:r w:rsidR="00F00268">
        <w:rPr>
          <w:lang w:eastAsia="zh-CN"/>
        </w:rPr>
        <w:t xml:space="preserve">over PC5 reference point means that the communication with another UE is performed by using </w:t>
      </w:r>
      <w:r w:rsidR="00297392">
        <w:rPr>
          <w:lang w:eastAsia="zh-CN"/>
        </w:rPr>
        <w:t xml:space="preserve">5G </w:t>
      </w:r>
      <w:r w:rsidR="00F00268" w:rsidRPr="0093004C">
        <w:t>ProSe Direct Communication</w:t>
      </w:r>
      <w:r w:rsidR="00F00268">
        <w:t xml:space="preserve"> </w:t>
      </w:r>
      <w:r w:rsidR="00F00268" w:rsidRPr="00395A71">
        <w:t>only</w:t>
      </w:r>
      <w:r w:rsidR="00F00268" w:rsidRPr="00001989">
        <w:rPr>
          <w:lang w:eastAsia="zh-CN"/>
        </w:rPr>
        <w:t>.</w:t>
      </w:r>
      <w:r w:rsidR="00F00268">
        <w:rPr>
          <w:lang w:eastAsia="zh-CN"/>
        </w:rPr>
        <w:t xml:space="preserve"> T</w:t>
      </w:r>
      <w:r w:rsidR="00F00268">
        <w:t xml:space="preserve">he </w:t>
      </w:r>
      <w:r w:rsidR="00F00268" w:rsidRPr="0093004C">
        <w:rPr>
          <w:lang w:eastAsia="zh-CN"/>
        </w:rPr>
        <w:t xml:space="preserve">communication path </w:t>
      </w:r>
      <w:r w:rsidR="00F00268">
        <w:rPr>
          <w:lang w:eastAsia="zh-CN"/>
        </w:rPr>
        <w:t>over Uu reference point means that the communication with another UE is performed via the network.</w:t>
      </w:r>
    </w:p>
    <w:p w14:paraId="2AD558E2" w14:textId="5EE54667" w:rsidR="00DD38EE" w:rsidRPr="0093004C" w:rsidRDefault="00DD38EE" w:rsidP="00395A71">
      <w:pPr>
        <w:pStyle w:val="NO"/>
        <w:rPr>
          <w:lang w:eastAsia="zh-CN"/>
        </w:rPr>
      </w:pPr>
      <w:r w:rsidRPr="00DD38EE">
        <w:rPr>
          <w:lang w:eastAsia="zh-CN"/>
        </w:rPr>
        <w:t>NOTE 1:</w:t>
      </w:r>
      <w:r w:rsidRPr="00DD38EE">
        <w:rPr>
          <w:lang w:eastAsia="zh-CN"/>
        </w:rPr>
        <w:tab/>
      </w:r>
      <w:r w:rsidRPr="00395A71">
        <w:rPr>
          <w:lang w:eastAsia="zh-CN"/>
        </w:rPr>
        <w:t xml:space="preserve">The communication via </w:t>
      </w:r>
      <w:r w:rsidR="00C60A51">
        <w:t xml:space="preserve">5G ProSe </w:t>
      </w:r>
      <w:r w:rsidRPr="00395A71">
        <w:rPr>
          <w:lang w:eastAsia="zh-CN"/>
        </w:rPr>
        <w:t>UE-to-Network Relay (Layer-2 or Layer-3) can be considered as t</w:t>
      </w:r>
      <w:r w:rsidRPr="00395A71">
        <w:t xml:space="preserve">he </w:t>
      </w:r>
      <w:r w:rsidRPr="00395A71">
        <w:rPr>
          <w:lang w:eastAsia="zh-CN"/>
        </w:rPr>
        <w:t>communication path over Uu reference point, as it involves communication via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186640B6" w:rsidR="008C47BE" w:rsidRPr="0093004C" w:rsidRDefault="008C47BE" w:rsidP="008C47BE">
      <w:pPr>
        <w:pStyle w:val="NO"/>
        <w:rPr>
          <w:lang w:eastAsia="zh-CN"/>
        </w:rPr>
      </w:pPr>
      <w:r w:rsidRPr="0093004C">
        <w:rPr>
          <w:lang w:eastAsia="zh-CN"/>
        </w:rPr>
        <w:t>NOTE </w:t>
      </w:r>
      <w:r w:rsidR="00DD38EE">
        <w:rPr>
          <w:lang w:eastAsia="zh-CN"/>
        </w:rPr>
        <w:t>2</w:t>
      </w:r>
      <w:r w:rsidRPr="0093004C">
        <w:rPr>
          <w:lang w:eastAsia="zh-CN"/>
        </w:rPr>
        <w:t>:</w:t>
      </w:r>
      <w:r w:rsidRPr="0093004C">
        <w:rPr>
          <w:lang w:eastAsia="zh-CN"/>
        </w:rPr>
        <w:tab/>
        <w:t xml:space="preserve">ProSe Application Server can use QoS Sustainability analytics defined in </w:t>
      </w:r>
      <w:r w:rsidR="00395A71" w:rsidRPr="0093004C">
        <w:rPr>
          <w:lang w:eastAsia="zh-CN"/>
        </w:rPr>
        <w:t>TS</w:t>
      </w:r>
      <w:r w:rsidR="00395A71">
        <w:rPr>
          <w:lang w:eastAsia="zh-CN"/>
        </w:rPr>
        <w:t> </w:t>
      </w:r>
      <w:r w:rsidR="00395A71" w:rsidRPr="0093004C">
        <w:rPr>
          <w:lang w:eastAsia="zh-CN"/>
        </w:rPr>
        <w:t>23.288</w:t>
      </w:r>
      <w:r w:rsidR="00395A71">
        <w:rPr>
          <w:lang w:eastAsia="zh-CN"/>
        </w:rPr>
        <w:t> </w:t>
      </w:r>
      <w:r w:rsidR="00395A71"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Default="008C47BE" w:rsidP="008C47BE">
      <w:pPr>
        <w:pStyle w:val="NO"/>
        <w:rPr>
          <w:lang w:eastAsia="zh-CN"/>
        </w:rPr>
      </w:pPr>
      <w:r w:rsidRPr="0093004C">
        <w:rPr>
          <w:lang w:eastAsia="zh-CN"/>
        </w:rPr>
        <w:t>NOTE </w:t>
      </w:r>
      <w:r w:rsidR="00326948">
        <w:rPr>
          <w:lang w:eastAsia="zh-CN"/>
        </w:rPr>
        <w:t>3</w:t>
      </w:r>
      <w:r w:rsidRPr="0093004C">
        <w:rPr>
          <w:lang w:eastAsia="zh-CN"/>
        </w:rPr>
        <w:t>:</w:t>
      </w:r>
      <w:r w:rsidRPr="0093004C">
        <w:rPr>
          <w:lang w:eastAsia="zh-CN"/>
        </w:rPr>
        <w:tab/>
        <w:t>When either PC5 preferred or Uu preferred is indicated, the UE can still select the other non-preferred path, e.g. because the peer UE is not in proximity.</w:t>
      </w:r>
    </w:p>
    <w:p w14:paraId="6321EC14" w14:textId="4ED18496" w:rsidR="007B15E9" w:rsidRPr="007B15E9" w:rsidRDefault="007B15E9" w:rsidP="007B15E9">
      <w:pPr>
        <w:pStyle w:val="Heading2"/>
      </w:pPr>
      <w:bookmarkStart w:id="648" w:name="_Toc73625557"/>
      <w:bookmarkStart w:id="649" w:name="_Toc81547992"/>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648"/>
      <w:bookmarkEnd w:id="649"/>
    </w:p>
    <w:p w14:paraId="276AABA9" w14:textId="6A7E737F"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395A71" w:rsidRPr="007B15E9">
        <w:t>TS</w:t>
      </w:r>
      <w:r w:rsidR="00395A71">
        <w:t> </w:t>
      </w:r>
      <w:r w:rsidR="00395A71" w:rsidRPr="007B15E9">
        <w:t>23.501</w:t>
      </w:r>
      <w:r w:rsidR="00395A71">
        <w:t> </w:t>
      </w:r>
      <w:r w:rsidR="00395A71" w:rsidRPr="007B15E9">
        <w:t>[</w:t>
      </w:r>
      <w:r w:rsidR="00395A71">
        <w:t>4</w:t>
      </w:r>
      <w:r w:rsidRPr="007B15E9">
        <w:t>].</w:t>
      </w:r>
    </w:p>
    <w:p w14:paraId="4248378E" w14:textId="6E8DFE34"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395A71" w:rsidRPr="007B15E9">
        <w:t>TS</w:t>
      </w:r>
      <w:r w:rsidR="00395A71">
        <w:t> </w:t>
      </w:r>
      <w:r w:rsidR="00395A71" w:rsidRPr="007B15E9">
        <w:t>23.501</w:t>
      </w:r>
      <w:r w:rsidR="00395A71">
        <w:t> </w:t>
      </w:r>
      <w:r w:rsidR="00395A71"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650" w:name="_Hlk69139060"/>
      <w:r w:rsidRPr="007B15E9">
        <w:t xml:space="preserve">enters </w:t>
      </w:r>
      <w:bookmarkStart w:id="651" w:name="_Hlk69139393"/>
      <w:r w:rsidRPr="007B15E9">
        <w:t>CM_IDLE state</w:t>
      </w:r>
      <w:bookmarkEnd w:id="650"/>
      <w:bookmarkEnd w:id="651"/>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2BFFB7D1" w:rsidR="007B15E9" w:rsidRPr="007B15E9" w:rsidRDefault="007B15E9">
      <w:r w:rsidRPr="00395A71">
        <w:t>A</w:t>
      </w:r>
      <w:r w:rsidRPr="007B15E9">
        <w:t xml:space="preserve"> Remote UE may also be subject to NAS level congestion control as specified in </w:t>
      </w:r>
      <w:r w:rsidR="00395A71" w:rsidRPr="007B15E9">
        <w:t>TS</w:t>
      </w:r>
      <w:r w:rsidR="00395A71">
        <w:t> </w:t>
      </w:r>
      <w:r w:rsidR="00395A71" w:rsidRPr="007B15E9">
        <w:t>23.501</w:t>
      </w:r>
      <w:r w:rsidR="00395A71">
        <w:t> </w:t>
      </w:r>
      <w:r w:rsidR="00395A71" w:rsidRPr="007B15E9">
        <w:t>[</w:t>
      </w:r>
      <w:r w:rsidR="00395A71">
        <w:t>4</w:t>
      </w:r>
      <w:r w:rsidRPr="007B15E9">
        <w:t>].</w:t>
      </w:r>
    </w:p>
    <w:p w14:paraId="6272FD82" w14:textId="7F8C20CF" w:rsidR="007B15E9" w:rsidRPr="0093004C" w:rsidRDefault="00326948" w:rsidP="00395A71">
      <w:pPr>
        <w:pStyle w:val="EditorsNote"/>
      </w:pPr>
      <w:r w:rsidRPr="00395A71">
        <w:t>Editor</w:t>
      </w:r>
      <w:r>
        <w:t>'</w:t>
      </w:r>
      <w:r w:rsidRPr="00395A71">
        <w:t>s note:</w:t>
      </w:r>
      <w:r w:rsidR="007B15E9" w:rsidRPr="0093004C">
        <w:tab/>
      </w:r>
      <w:r w:rsidR="007B15E9" w:rsidRPr="00395A71">
        <w:t>The form of the temporarily not available indication will be determined by stage 3.</w:t>
      </w:r>
    </w:p>
    <w:p w14:paraId="5F891D30" w14:textId="77777777" w:rsidR="008C47BE" w:rsidRPr="0093004C" w:rsidRDefault="008C47BE" w:rsidP="008C47BE">
      <w:pPr>
        <w:pStyle w:val="Heading1"/>
        <w:rPr>
          <w:lang w:eastAsia="ko-KR"/>
        </w:rPr>
      </w:pPr>
      <w:bookmarkStart w:id="652" w:name="_Toc19199126"/>
      <w:bookmarkStart w:id="653" w:name="_Toc27821916"/>
      <w:bookmarkStart w:id="654" w:name="_Toc36126270"/>
      <w:bookmarkStart w:id="655" w:name="_Toc45012594"/>
      <w:bookmarkStart w:id="656" w:name="_Toc51754020"/>
      <w:bookmarkStart w:id="657" w:name="_Toc51754154"/>
      <w:bookmarkStart w:id="658" w:name="_Toc51838981"/>
      <w:bookmarkStart w:id="659" w:name="_Toc66692694"/>
      <w:bookmarkStart w:id="660" w:name="_Toc66701873"/>
      <w:bookmarkStart w:id="661" w:name="_Toc69883543"/>
      <w:bookmarkStart w:id="662" w:name="_Toc73625558"/>
      <w:bookmarkStart w:id="663" w:name="_Toc81547993"/>
      <w:r w:rsidRPr="0093004C">
        <w:rPr>
          <w:lang w:eastAsia="ko-KR"/>
        </w:rPr>
        <w:lastRenderedPageBreak/>
        <w:t>6</w:t>
      </w:r>
      <w:r w:rsidRPr="0093004C">
        <w:rPr>
          <w:lang w:eastAsia="ko-KR"/>
        </w:rPr>
        <w:tab/>
        <w:t>Functional description and information flows</w:t>
      </w:r>
      <w:bookmarkEnd w:id="652"/>
      <w:bookmarkEnd w:id="653"/>
      <w:bookmarkEnd w:id="654"/>
      <w:bookmarkEnd w:id="655"/>
      <w:bookmarkEnd w:id="656"/>
      <w:bookmarkEnd w:id="657"/>
      <w:bookmarkEnd w:id="658"/>
      <w:bookmarkEnd w:id="659"/>
      <w:bookmarkEnd w:id="660"/>
      <w:bookmarkEnd w:id="661"/>
      <w:bookmarkEnd w:id="662"/>
      <w:bookmarkEnd w:id="663"/>
    </w:p>
    <w:p w14:paraId="2A31982D" w14:textId="77777777" w:rsidR="008C47BE" w:rsidRPr="0093004C" w:rsidRDefault="008C47BE" w:rsidP="008C47BE">
      <w:pPr>
        <w:pStyle w:val="Heading2"/>
      </w:pPr>
      <w:bookmarkStart w:id="664" w:name="_Toc517047974"/>
      <w:bookmarkStart w:id="665" w:name="_Toc45003250"/>
      <w:bookmarkStart w:id="666" w:name="_Toc66692695"/>
      <w:bookmarkStart w:id="667" w:name="_Toc66701874"/>
      <w:bookmarkStart w:id="668" w:name="_Toc69883544"/>
      <w:bookmarkStart w:id="669" w:name="_Toc73625559"/>
      <w:bookmarkStart w:id="670" w:name="_Toc81547994"/>
      <w:r w:rsidRPr="0093004C">
        <w:t>6.1</w:t>
      </w:r>
      <w:r w:rsidRPr="0093004C">
        <w:tab/>
        <w:t>Control and user plane stacks</w:t>
      </w:r>
      <w:bookmarkEnd w:id="664"/>
      <w:bookmarkEnd w:id="665"/>
      <w:bookmarkEnd w:id="666"/>
      <w:bookmarkEnd w:id="667"/>
      <w:bookmarkEnd w:id="668"/>
      <w:bookmarkEnd w:id="669"/>
      <w:bookmarkEnd w:id="670"/>
    </w:p>
    <w:p w14:paraId="4BA7B2BD" w14:textId="77777777" w:rsidR="008C47BE" w:rsidRPr="0093004C" w:rsidRDefault="008C47BE" w:rsidP="008C47BE">
      <w:pPr>
        <w:pStyle w:val="Heading3"/>
      </w:pPr>
      <w:bookmarkStart w:id="671" w:name="_Toc517047975"/>
      <w:bookmarkStart w:id="672" w:name="_Toc45003251"/>
      <w:bookmarkStart w:id="673" w:name="_Toc66692696"/>
      <w:bookmarkStart w:id="674" w:name="_Toc66701875"/>
      <w:bookmarkStart w:id="675" w:name="_Toc69883545"/>
      <w:bookmarkStart w:id="676" w:name="_Toc73625560"/>
      <w:bookmarkStart w:id="677" w:name="_Toc81547995"/>
      <w:r w:rsidRPr="0093004C">
        <w:t>6.1.1</w:t>
      </w:r>
      <w:r w:rsidRPr="0093004C">
        <w:tab/>
        <w:t>Control Plane</w:t>
      </w:r>
      <w:bookmarkEnd w:id="671"/>
      <w:bookmarkEnd w:id="672"/>
      <w:bookmarkEnd w:id="673"/>
      <w:bookmarkEnd w:id="674"/>
      <w:bookmarkEnd w:id="675"/>
      <w:bookmarkEnd w:id="676"/>
      <w:bookmarkEnd w:id="677"/>
    </w:p>
    <w:p w14:paraId="7B80E5EE" w14:textId="77777777" w:rsidR="008C47BE" w:rsidRPr="0093004C" w:rsidRDefault="008C47BE" w:rsidP="008C47BE">
      <w:pPr>
        <w:pStyle w:val="Heading4"/>
      </w:pPr>
      <w:bookmarkStart w:id="678" w:name="_Toc517047976"/>
      <w:bookmarkStart w:id="679" w:name="_Toc45003252"/>
      <w:bookmarkStart w:id="680" w:name="_Toc66692697"/>
      <w:bookmarkStart w:id="681" w:name="_Toc66701876"/>
      <w:bookmarkStart w:id="682" w:name="_Toc69883546"/>
      <w:bookmarkStart w:id="683" w:name="_Toc73625561"/>
      <w:bookmarkStart w:id="684" w:name="_Toc81547996"/>
      <w:r w:rsidRPr="0093004C">
        <w:t>6.1.1.1</w:t>
      </w:r>
      <w:r w:rsidRPr="0093004C">
        <w:tab/>
        <w:t>General</w:t>
      </w:r>
      <w:bookmarkEnd w:id="678"/>
      <w:bookmarkEnd w:id="679"/>
      <w:bookmarkEnd w:id="680"/>
      <w:bookmarkEnd w:id="681"/>
      <w:bookmarkEnd w:id="682"/>
      <w:bookmarkEnd w:id="683"/>
      <w:bookmarkEnd w:id="684"/>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4767E247"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Discovery</w:t>
      </w:r>
      <w:r w:rsidR="00E818ED">
        <w:rPr>
          <w:rFonts w:eastAsia="DengXian" w:hint="eastAsia"/>
          <w:lang w:eastAsia="zh-CN"/>
        </w:rPr>
        <w:t>,</w:t>
      </w:r>
      <w:r w:rsidR="00E818ED">
        <w:rPr>
          <w:rFonts w:eastAsia="DengXian"/>
          <w:lang w:eastAsia="zh-CN"/>
        </w:rPr>
        <w:t xml:space="preserve"> </w:t>
      </w:r>
      <w:r w:rsidR="00E818ED" w:rsidRPr="00984E21">
        <w:rPr>
          <w:rFonts w:eastAsia="DengXian"/>
          <w:lang w:eastAsia="zh-CN"/>
        </w:rPr>
        <w:t>specified in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1.2.1</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1.3</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1.4</w:t>
      </w:r>
      <w:r w:rsidR="00E818ED">
        <w:rPr>
          <w:rFonts w:eastAsia="DengXian" w:hint="eastAsia"/>
          <w:lang w:eastAsia="zh-CN"/>
        </w:rPr>
        <w:t>,</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1.5 and</w:t>
      </w:r>
      <w:r w:rsidR="00E818ED">
        <w:rPr>
          <w:rFonts w:eastAsia="DengXian"/>
          <w:lang w:eastAsia="zh-CN"/>
        </w:rPr>
        <w:t xml:space="preserve"> clause</w:t>
      </w:r>
      <w:r w:rsidR="00E818ED" w:rsidRPr="00984E21">
        <w:rPr>
          <w:rFonts w:eastAsia="DengXian"/>
        </w:rPr>
        <w:t> </w:t>
      </w:r>
      <w:r w:rsidR="00E818ED" w:rsidRPr="00984E21">
        <w:rPr>
          <w:rFonts w:eastAsia="DengXian"/>
          <w:lang w:eastAsia="zh-CN"/>
        </w:rPr>
        <w:t>6</w:t>
      </w:r>
      <w:r w:rsidR="00E818ED" w:rsidRPr="00984E21">
        <w:rPr>
          <w:rFonts w:eastAsia="DengXian"/>
          <w:lang w:eastAsia="ko-KR"/>
        </w:rPr>
        <w:t>.1.</w:t>
      </w:r>
      <w:r w:rsidR="00E818ED">
        <w:rPr>
          <w:rFonts w:eastAsia="DengXian"/>
          <w:lang w:eastAsia="ko-KR"/>
        </w:rPr>
        <w:t>1.6</w:t>
      </w:r>
      <w:r w:rsidRPr="0093004C">
        <w:t>;</w:t>
      </w:r>
    </w:p>
    <w:p w14:paraId="5A2DF5DE" w14:textId="1BCD3350" w:rsidR="008C47BE" w:rsidRPr="0093004C" w:rsidRDefault="008C47BE" w:rsidP="008C47BE">
      <w:pPr>
        <w:pStyle w:val="B1"/>
      </w:pPr>
      <w:r w:rsidRPr="0093004C">
        <w:t>-</w:t>
      </w:r>
      <w:r w:rsidRPr="0093004C">
        <w:tab/>
      </w:r>
      <w:r w:rsidR="009E691D">
        <w:t xml:space="preserve">5G </w:t>
      </w:r>
      <w:r w:rsidRPr="0093004C">
        <w:rPr>
          <w:noProof/>
        </w:rPr>
        <w:t>ProSe</w:t>
      </w:r>
      <w:r w:rsidRPr="0093004C">
        <w:t xml:space="preserve"> Direct Communication</w:t>
      </w:r>
      <w:r w:rsidR="002B04D9">
        <w:rPr>
          <w:rFonts w:eastAsia="DengXian" w:hint="eastAsia"/>
          <w:lang w:eastAsia="zh-CN"/>
        </w:rPr>
        <w:t>,</w:t>
      </w:r>
      <w:r w:rsidR="002B04D9">
        <w:rPr>
          <w:rFonts w:eastAsia="DengXian"/>
          <w:lang w:eastAsia="zh-CN"/>
        </w:rPr>
        <w:t xml:space="preserve"> </w:t>
      </w:r>
      <w:r w:rsidR="002B04D9" w:rsidRPr="00984E21">
        <w:rPr>
          <w:rFonts w:eastAsia="DengXian"/>
          <w:lang w:eastAsia="zh-CN"/>
        </w:rPr>
        <w:t>specified in clause</w:t>
      </w:r>
      <w:r w:rsidR="002B04D9" w:rsidRPr="00984E21">
        <w:rPr>
          <w:rFonts w:eastAsia="DengXian"/>
        </w:rPr>
        <w:t> </w:t>
      </w:r>
      <w:r w:rsidR="002B04D9" w:rsidRPr="00984E21">
        <w:rPr>
          <w:rFonts w:eastAsia="DengXian"/>
          <w:lang w:eastAsia="zh-CN"/>
        </w:rPr>
        <w:t>6</w:t>
      </w:r>
      <w:r w:rsidR="002B04D9" w:rsidRPr="00984E21">
        <w:rPr>
          <w:rFonts w:eastAsia="DengXian"/>
          <w:lang w:eastAsia="ko-KR"/>
        </w:rPr>
        <w:t>.1.</w:t>
      </w:r>
      <w:r w:rsidR="002B04D9">
        <w:rPr>
          <w:rFonts w:eastAsia="DengXian"/>
          <w:lang w:eastAsia="ko-KR"/>
        </w:rPr>
        <w:t>1.2.2</w:t>
      </w:r>
      <w:r w:rsidRPr="0093004C">
        <w:t>;</w:t>
      </w:r>
    </w:p>
    <w:p w14:paraId="468759C6" w14:textId="610474C3" w:rsidR="003E42FD" w:rsidRPr="0093004C" w:rsidRDefault="003E42FD" w:rsidP="007054C8">
      <w:pPr>
        <w:pStyle w:val="B1"/>
      </w:pPr>
      <w:r w:rsidRPr="0093004C">
        <w:t>-</w:t>
      </w:r>
      <w:r w:rsidRPr="0093004C">
        <w:tab/>
      </w:r>
      <w:r w:rsidR="009E691D">
        <w:t xml:space="preserve">5G </w:t>
      </w:r>
      <w:r w:rsidRPr="0093004C">
        <w:rPr>
          <w:noProof/>
        </w:rPr>
        <w:t>ProSe</w:t>
      </w:r>
      <w:r w:rsidRPr="0093004C">
        <w:t xml:space="preserve"> UE-to-Network Relay</w:t>
      </w:r>
      <w:r w:rsidR="00E74081">
        <w:rPr>
          <w:rFonts w:eastAsia="DengXian" w:hint="eastAsia"/>
          <w:lang w:eastAsia="zh-CN"/>
        </w:rPr>
        <w:t>,</w:t>
      </w:r>
      <w:r w:rsidR="00E74081">
        <w:rPr>
          <w:rFonts w:eastAsia="DengXian"/>
          <w:lang w:eastAsia="zh-CN"/>
        </w:rPr>
        <w:t xml:space="preserve"> </w:t>
      </w:r>
      <w:r w:rsidR="00E74081" w:rsidRPr="00984E21">
        <w:rPr>
          <w:rFonts w:eastAsia="DengXian"/>
          <w:lang w:eastAsia="zh-CN"/>
        </w:rPr>
        <w:t>specified in clause</w:t>
      </w:r>
      <w:r w:rsidR="00E74081" w:rsidRPr="00984E21">
        <w:rPr>
          <w:rFonts w:eastAsia="DengXian"/>
        </w:rPr>
        <w:t> </w:t>
      </w:r>
      <w:r w:rsidR="00E74081" w:rsidRPr="00984E21">
        <w:rPr>
          <w:rFonts w:eastAsia="DengXian"/>
          <w:lang w:eastAsia="zh-CN"/>
        </w:rPr>
        <w:t>6</w:t>
      </w:r>
      <w:r w:rsidR="00E74081" w:rsidRPr="00984E21">
        <w:rPr>
          <w:rFonts w:eastAsia="DengXian"/>
          <w:lang w:eastAsia="ko-KR"/>
        </w:rPr>
        <w:t>.1.</w:t>
      </w:r>
      <w:r w:rsidR="00E74081">
        <w:rPr>
          <w:rFonts w:eastAsia="DengXian"/>
          <w:lang w:eastAsia="ko-KR"/>
        </w:rPr>
        <w:t>1.7</w:t>
      </w:r>
      <w:r w:rsidRPr="0093004C">
        <w:t>.</w:t>
      </w:r>
    </w:p>
    <w:p w14:paraId="303E3B36" w14:textId="77777777" w:rsidR="008C47BE" w:rsidRPr="0093004C" w:rsidRDefault="008C47BE" w:rsidP="008C47BE">
      <w:pPr>
        <w:pStyle w:val="Heading4"/>
      </w:pPr>
      <w:bookmarkStart w:id="685" w:name="_Toc517047980"/>
      <w:bookmarkStart w:id="686" w:name="_Toc45003256"/>
      <w:bookmarkStart w:id="687" w:name="_Toc66692698"/>
      <w:bookmarkStart w:id="688" w:name="_Toc66701877"/>
      <w:bookmarkStart w:id="689" w:name="_Toc69883547"/>
      <w:bookmarkStart w:id="690" w:name="_Toc73625562"/>
      <w:bookmarkStart w:id="691" w:name="_Toc81547997"/>
      <w:r w:rsidRPr="0093004C">
        <w:t>6.1.1.2</w:t>
      </w:r>
      <w:r w:rsidRPr="0093004C">
        <w:tab/>
        <w:t>UE - UE</w:t>
      </w:r>
      <w:bookmarkEnd w:id="685"/>
      <w:bookmarkEnd w:id="686"/>
      <w:bookmarkEnd w:id="687"/>
      <w:bookmarkEnd w:id="688"/>
      <w:bookmarkEnd w:id="689"/>
      <w:bookmarkEnd w:id="690"/>
      <w:bookmarkEnd w:id="691"/>
    </w:p>
    <w:p w14:paraId="5E72603B" w14:textId="77777777" w:rsidR="008C47BE" w:rsidRPr="0093004C" w:rsidRDefault="008C47BE" w:rsidP="008C47BE">
      <w:pPr>
        <w:pStyle w:val="Heading5"/>
      </w:pPr>
      <w:bookmarkStart w:id="692" w:name="_Toc517047981"/>
      <w:bookmarkStart w:id="693" w:name="_Toc45003257"/>
      <w:bookmarkStart w:id="694" w:name="_Toc66692699"/>
      <w:bookmarkStart w:id="695" w:name="_Toc66701878"/>
      <w:bookmarkStart w:id="696" w:name="_Toc69883548"/>
      <w:bookmarkStart w:id="697" w:name="_Toc73625563"/>
      <w:bookmarkStart w:id="698" w:name="_Toc81547998"/>
      <w:r w:rsidRPr="0093004C">
        <w:t>6.1.1.2.1</w:t>
      </w:r>
      <w:r w:rsidRPr="0093004C">
        <w:tab/>
        <w:t>Discovery plane PC5 interface</w:t>
      </w:r>
      <w:bookmarkEnd w:id="692"/>
      <w:bookmarkEnd w:id="693"/>
      <w:bookmarkEnd w:id="694"/>
      <w:bookmarkEnd w:id="695"/>
      <w:bookmarkEnd w:id="696"/>
      <w:bookmarkEnd w:id="697"/>
      <w:bookmarkEnd w:id="698"/>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7" type="#_x0000_t75" style="width:249.3pt;height:152.15pt" o:ole="">
            <v:imagedata r:id="rId35" o:title=""/>
          </v:shape>
          <o:OLEObject Type="Embed" ProgID="Visio.Drawing.11" ShapeID="_x0000_i1037" DrawAspect="Content" ObjectID="_1692161298" r:id="rId36"/>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699" w:name="_Toc517047982"/>
      <w:bookmarkStart w:id="700" w:name="_Toc45003258"/>
      <w:bookmarkStart w:id="701" w:name="_Toc66692700"/>
      <w:bookmarkStart w:id="702" w:name="_Toc66701879"/>
      <w:bookmarkStart w:id="703" w:name="_Toc69883549"/>
      <w:bookmarkStart w:id="704" w:name="_Toc73625564"/>
      <w:bookmarkStart w:id="705" w:name="_Toc81547999"/>
      <w:r w:rsidRPr="0093004C">
        <w:t>6.1.1.2.2</w:t>
      </w:r>
      <w:r w:rsidRPr="0093004C">
        <w:tab/>
        <w:t>PC5 Signalling Protocol</w:t>
      </w:r>
      <w:bookmarkEnd w:id="699"/>
      <w:bookmarkEnd w:id="700"/>
      <w:bookmarkEnd w:id="701"/>
      <w:bookmarkEnd w:id="702"/>
      <w:bookmarkEnd w:id="703"/>
      <w:bookmarkEnd w:id="704"/>
      <w:bookmarkEnd w:id="705"/>
    </w:p>
    <w:p w14:paraId="249D960C" w14:textId="31BFC8DD"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395A71" w:rsidRPr="0093004C">
        <w:rPr>
          <w:lang w:eastAsia="ko-KR"/>
        </w:rPr>
        <w:t>TS</w:t>
      </w:r>
      <w:r w:rsidR="00395A71">
        <w:rPr>
          <w:lang w:eastAsia="ko-KR"/>
        </w:rPr>
        <w:t> </w:t>
      </w:r>
      <w:r w:rsidR="00395A71" w:rsidRPr="0093004C">
        <w:rPr>
          <w:lang w:eastAsia="ko-KR"/>
        </w:rPr>
        <w:t>23.287</w:t>
      </w:r>
      <w:r w:rsidR="00395A71">
        <w:rPr>
          <w:lang w:eastAsia="ko-KR"/>
        </w:rPr>
        <w:t> </w:t>
      </w:r>
      <w:r w:rsidR="00395A71"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w:t>
      </w:r>
      <w:r w:rsidR="000C6C74">
        <w:rPr>
          <w:lang w:eastAsia="ko-KR"/>
        </w:rPr>
        <w:t>5</w:t>
      </w:r>
      <w:r w:rsidRPr="0093004C">
        <w:rPr>
          <w:lang w:eastAsia="ko-KR"/>
        </w:rPr>
        <w:t>.</w:t>
      </w:r>
      <w:r w:rsidR="000C6C74">
        <w:rPr>
          <w:lang w:eastAsia="ko-KR"/>
        </w:rPr>
        <w:t>1</w:t>
      </w:r>
      <w:r w:rsidR="000C6C74" w:rsidRPr="0093004C">
        <w:rPr>
          <w:lang w:eastAsia="ko-KR"/>
        </w:rPr>
        <w:t xml:space="preserve"> </w:t>
      </w:r>
      <w:r w:rsidRPr="0093004C">
        <w:rPr>
          <w:lang w:eastAsia="ko-KR"/>
        </w:rPr>
        <w:t>and 6.</w:t>
      </w:r>
      <w:r w:rsidR="009D1CD2">
        <w:rPr>
          <w:lang w:eastAsia="ko-KR"/>
        </w:rPr>
        <w:t>5</w:t>
      </w:r>
      <w:r w:rsidRPr="0093004C">
        <w:rPr>
          <w:lang w:eastAsia="ko-KR"/>
        </w:rPr>
        <w:t>.</w:t>
      </w:r>
      <w:r w:rsidR="009D1CD2">
        <w:rPr>
          <w:lang w:eastAsia="ko-KR"/>
        </w:rPr>
        <w:t>2</w:t>
      </w:r>
      <w:r w:rsidRPr="0093004C">
        <w:rPr>
          <w:lang w:eastAsia="ko-KR"/>
        </w:rPr>
        <w:t>.</w:t>
      </w:r>
    </w:p>
    <w:p w14:paraId="4C921C1B" w14:textId="77777777" w:rsidR="008C47BE" w:rsidRPr="0093004C" w:rsidRDefault="008C47BE" w:rsidP="008C47BE">
      <w:pPr>
        <w:pStyle w:val="Heading4"/>
      </w:pPr>
      <w:bookmarkStart w:id="706" w:name="_Toc66692701"/>
      <w:bookmarkStart w:id="707" w:name="_Toc517047984"/>
      <w:bookmarkStart w:id="708" w:name="_Toc66701880"/>
      <w:bookmarkStart w:id="709" w:name="_Toc69883550"/>
      <w:bookmarkStart w:id="710" w:name="_Toc73625565"/>
      <w:bookmarkStart w:id="711" w:name="_Toc81548000"/>
      <w:r w:rsidRPr="0093004C">
        <w:rPr>
          <w:rFonts w:eastAsia="SimSun"/>
          <w:lang w:eastAsia="zh-CN"/>
        </w:rPr>
        <w:lastRenderedPageBreak/>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706"/>
      <w:bookmarkEnd w:id="707"/>
      <w:bookmarkEnd w:id="708"/>
      <w:bookmarkEnd w:id="709"/>
      <w:bookmarkEnd w:id="710"/>
      <w:bookmarkEnd w:id="711"/>
    </w:p>
    <w:p w14:paraId="1C4D182B" w14:textId="77777777" w:rsidR="008C47BE" w:rsidRPr="0093004C" w:rsidRDefault="008C47BE" w:rsidP="008C47BE">
      <w:pPr>
        <w:pStyle w:val="TH"/>
      </w:pPr>
      <w:r w:rsidRPr="0093004C">
        <w:object w:dxaOrig="13200" w:dyaOrig="5265" w14:anchorId="2583F79F">
          <v:shape id="_x0000_i1038" type="#_x0000_t75" style="width:481.6pt;height:192.25pt" o:ole="">
            <v:imagedata r:id="rId37" o:title=""/>
          </v:shape>
          <o:OLEObject Type="Embed" ProgID="Visio.Drawing.15" ShapeID="_x0000_i1038" DrawAspect="Content" ObjectID="_1692161299" r:id="rId38"/>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668F0017" w14:textId="77777777" w:rsidR="008C47BE" w:rsidRPr="0093004C" w:rsidRDefault="008C47BE" w:rsidP="008C47BE">
      <w:pPr>
        <w:pStyle w:val="Heading4"/>
      </w:pPr>
      <w:bookmarkStart w:id="712" w:name="_Toc66692702"/>
      <w:bookmarkStart w:id="713" w:name="_Toc66701881"/>
      <w:bookmarkStart w:id="714" w:name="_Toc69883551"/>
      <w:bookmarkStart w:id="715" w:name="_Toc73625566"/>
      <w:bookmarkStart w:id="716" w:name="_Toc81548001"/>
      <w:r w:rsidRPr="0093004C">
        <w:t>6.1.1.4</w:t>
      </w:r>
      <w:r w:rsidRPr="0093004C">
        <w:tab/>
        <w:t>5G DDNMF – UDM</w:t>
      </w:r>
      <w:bookmarkEnd w:id="712"/>
      <w:bookmarkEnd w:id="713"/>
      <w:bookmarkEnd w:id="714"/>
      <w:bookmarkEnd w:id="715"/>
      <w:bookmarkEnd w:id="716"/>
    </w:p>
    <w:p w14:paraId="17035976" w14:textId="7BDA7A59" w:rsidR="008C47BE" w:rsidRPr="0093004C" w:rsidRDefault="008C47BE" w:rsidP="008C47BE">
      <w:r w:rsidRPr="0093004C">
        <w:t xml:space="preserve">5G DDNMF uses Nudm interface defined in </w:t>
      </w:r>
      <w:r w:rsidR="00395A71" w:rsidRPr="0093004C">
        <w:t>TS</w:t>
      </w:r>
      <w:r w:rsidR="00395A71">
        <w:t> </w:t>
      </w:r>
      <w:r w:rsidR="00395A71" w:rsidRPr="0093004C">
        <w:t>23.501</w:t>
      </w:r>
      <w:r w:rsidR="00395A71">
        <w:t> </w:t>
      </w:r>
      <w:r w:rsidR="00395A71" w:rsidRPr="0093004C">
        <w:t>[</w:t>
      </w:r>
      <w:r w:rsidRPr="0093004C">
        <w:t>4] to obtain the UE</w:t>
      </w:r>
      <w:r w:rsidR="0093004C">
        <w:t>'</w:t>
      </w:r>
      <w:r w:rsidRPr="0093004C">
        <w:t xml:space="preserve">s subscription information for the authorization of the </w:t>
      </w:r>
      <w:r w:rsidR="00620C68">
        <w:t>5G</w:t>
      </w:r>
      <w:r w:rsidR="00620C68" w:rsidRPr="0093004C">
        <w:t xml:space="preserve"> </w:t>
      </w:r>
      <w:r w:rsidRPr="0093004C">
        <w:t>ProSe Direct Discovery requests.</w:t>
      </w:r>
      <w:bookmarkStart w:id="717" w:name="_Toc66692703"/>
    </w:p>
    <w:p w14:paraId="768BB4F1" w14:textId="77777777" w:rsidR="008C47BE" w:rsidRPr="0093004C" w:rsidRDefault="008C47BE" w:rsidP="008C47BE">
      <w:pPr>
        <w:pStyle w:val="Heading4"/>
      </w:pPr>
      <w:bookmarkStart w:id="718" w:name="_Toc66701882"/>
      <w:bookmarkStart w:id="719" w:name="_Toc69883552"/>
      <w:bookmarkStart w:id="720" w:name="_Toc73625567"/>
      <w:bookmarkStart w:id="721" w:name="_Toc81548002"/>
      <w:r w:rsidRPr="0093004C">
        <w:lastRenderedPageBreak/>
        <w:t>6.1.1.5</w:t>
      </w:r>
      <w:r w:rsidRPr="0093004C">
        <w:tab/>
        <w:t>5G DDNMF – 5G DDNMF</w:t>
      </w:r>
      <w:bookmarkEnd w:id="717"/>
      <w:bookmarkEnd w:id="718"/>
      <w:bookmarkEnd w:id="719"/>
      <w:bookmarkEnd w:id="720"/>
      <w:bookmarkEnd w:id="721"/>
    </w:p>
    <w:p w14:paraId="65D6B921" w14:textId="15073B64" w:rsidR="00664382" w:rsidRDefault="00664382" w:rsidP="008C47BE">
      <w:pPr>
        <w:pStyle w:val="TH"/>
      </w:pPr>
    </w:p>
    <w:p w14:paraId="7B0A8170" w14:textId="72E4F73D" w:rsidR="001B2120" w:rsidRPr="0093004C" w:rsidRDefault="001B2120" w:rsidP="008C47BE">
      <w:pPr>
        <w:pStyle w:val="TH"/>
        <w:rPr>
          <w:rFonts w:eastAsia="SimSun"/>
          <w:lang w:eastAsia="x-none"/>
        </w:rPr>
      </w:pPr>
      <w:r w:rsidRPr="0093004C">
        <w:object w:dxaOrig="3940" w:dyaOrig="3840" w14:anchorId="44BF5F28">
          <v:shape id="_x0000_i1039" type="#_x0000_t75" style="width:197pt;height:192.9pt" o:ole="">
            <v:imagedata r:id="rId39" o:title=""/>
          </v:shape>
          <o:OLEObject Type="Embed" ProgID="Visio.Drawing.15" ShapeID="_x0000_i1039" DrawAspect="Content" ObjectID="_1692161300" r:id="rId40"/>
        </w:object>
      </w:r>
    </w:p>
    <w:p w14:paraId="49BE3C9E" w14:textId="77777777" w:rsidR="008C47BE" w:rsidRPr="0093004C" w:rsidRDefault="008C47BE" w:rsidP="008C47BE">
      <w:pPr>
        <w:pStyle w:val="NF"/>
        <w:rPr>
          <w:b/>
          <w:bCs/>
        </w:rPr>
      </w:pPr>
      <w:r w:rsidRPr="0093004C">
        <w:rPr>
          <w:b/>
          <w:bCs/>
        </w:rPr>
        <w:t>Legend:</w:t>
      </w:r>
    </w:p>
    <w:p w14:paraId="22284993" w14:textId="4D59FA49" w:rsidR="008C47BE" w:rsidRPr="0093004C" w:rsidRDefault="008C47BE" w:rsidP="008C47BE">
      <w:pPr>
        <w:pStyle w:val="NF"/>
      </w:pPr>
      <w:r w:rsidRPr="0093004C">
        <w:t>-</w:t>
      </w:r>
      <w:r w:rsidRPr="0093004C">
        <w:tab/>
      </w:r>
      <w:r w:rsidR="0043234B" w:rsidRPr="0093004C">
        <w:t>N</w:t>
      </w:r>
      <w:r w:rsidR="001B2120">
        <w:t>pc6</w:t>
      </w:r>
      <w:r w:rsidR="0043234B" w:rsidRPr="0093004C">
        <w:t xml:space="preserve">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N</w:t>
      </w:r>
      <w:r w:rsidR="0057404B" w:rsidRPr="00232FA3">
        <w:rPr>
          <w:rFonts w:eastAsia="SimSun" w:hint="eastAsia"/>
          <w:lang w:eastAsia="zh-CN"/>
        </w:rPr>
        <w:t>pc7</w:t>
      </w:r>
      <w:r w:rsidR="0043234B" w:rsidRPr="0093004C">
        <w:t xml:space="preserve">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N</w:t>
      </w:r>
      <w:r w:rsidR="002129EB">
        <w:t>pc6</w:t>
      </w:r>
      <w:r w:rsidR="0043234B" w:rsidRPr="0093004C">
        <w:t xml:space="preserve"> </w:t>
      </w:r>
      <w:r w:rsidRPr="0093004C">
        <w:t xml:space="preserve">and </w:t>
      </w:r>
      <w:r w:rsidR="0043234B" w:rsidRPr="0093004C">
        <w:t>N</w:t>
      </w:r>
      <w:r w:rsidR="002129EB" w:rsidRPr="00232FA3">
        <w:rPr>
          <w:rFonts w:eastAsia="SimSun" w:hint="eastAsia"/>
          <w:lang w:eastAsia="zh-CN"/>
        </w:rPr>
        <w:t>pc7</w:t>
      </w:r>
      <w:r w:rsidR="0043234B" w:rsidRPr="0093004C">
        <w:t xml:space="preserve">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2CF1C491"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w:t>
      </w:r>
      <w:r w:rsidR="006C772D">
        <w:t>pc</w:t>
      </w:r>
      <w:r w:rsidR="0094037A" w:rsidRPr="0093004C">
        <w:t>6</w:t>
      </w:r>
      <w:r w:rsidRPr="0093004C">
        <w:t>/</w:t>
      </w:r>
      <w:r w:rsidR="0094037A" w:rsidRPr="0093004C">
        <w:t>N</w:t>
      </w:r>
      <w:r w:rsidR="006C772D">
        <w:t>pc7</w:t>
      </w:r>
      <w:r w:rsidR="0094037A" w:rsidRPr="0093004C">
        <w:t xml:space="preserve">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722" w:name="_Toc66692704"/>
      <w:bookmarkStart w:id="723" w:name="_Toc66701883"/>
      <w:bookmarkStart w:id="724" w:name="_Toc69883553"/>
      <w:bookmarkStart w:id="725" w:name="_Toc73625568"/>
      <w:bookmarkStart w:id="726" w:name="_Toc81548003"/>
      <w:r w:rsidRPr="0093004C">
        <w:t>6.1.1.6</w:t>
      </w:r>
      <w:r w:rsidRPr="0093004C">
        <w:tab/>
        <w:t>5G DDNMF – ProSe Application Server</w:t>
      </w:r>
      <w:bookmarkEnd w:id="722"/>
      <w:bookmarkEnd w:id="723"/>
      <w:bookmarkEnd w:id="724"/>
      <w:bookmarkEnd w:id="725"/>
      <w:bookmarkEnd w:id="726"/>
    </w:p>
    <w:p w14:paraId="2988B155" w14:textId="1832CF8A" w:rsidR="008C47BE" w:rsidRPr="0093004C" w:rsidRDefault="008C47BE" w:rsidP="008C47BE">
      <w:r w:rsidRPr="0093004C">
        <w:t xml:space="preserve">The 5G System architecture supports </w:t>
      </w:r>
      <w:r w:rsidR="00303563" w:rsidRPr="00395A71">
        <w:t xml:space="preserve">the service based </w:t>
      </w:r>
      <w:r w:rsidR="00464F98" w:rsidRPr="00395A71">
        <w:t>N</w:t>
      </w:r>
      <w:r w:rsidR="00464F98">
        <w:t>pc2</w:t>
      </w:r>
      <w:r w:rsidR="00464F98" w:rsidRPr="0093004C">
        <w:t xml:space="preserve"> </w:t>
      </w:r>
      <w:r w:rsidRPr="0093004C">
        <w:t xml:space="preserve">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395A71" w:rsidRPr="0093004C">
        <w:t>TS</w:t>
      </w:r>
      <w:r w:rsidR="00395A71">
        <w:t> </w:t>
      </w:r>
      <w:r w:rsidR="00395A71" w:rsidRPr="0093004C">
        <w:t>23.</w:t>
      </w:r>
      <w:r w:rsidR="00395A71" w:rsidRPr="0093004C">
        <w:rPr>
          <w:rFonts w:eastAsia="SimSun"/>
          <w:lang w:eastAsia="zh-CN"/>
        </w:rPr>
        <w:t>501</w:t>
      </w:r>
      <w:r w:rsidR="00395A71">
        <w:t> </w:t>
      </w:r>
      <w:r w:rsidR="00395A71" w:rsidRPr="0093004C">
        <w:t>[</w:t>
      </w:r>
      <w:r w:rsidRPr="0093004C">
        <w:rPr>
          <w:rFonts w:eastAsia="SimSun"/>
          <w:lang w:eastAsia="zh-CN"/>
        </w:rPr>
        <w:t>4</w:t>
      </w:r>
      <w:r w:rsidRPr="0093004C">
        <w:t xml:space="preserve">] and </w:t>
      </w:r>
      <w:r w:rsidR="00395A71" w:rsidRPr="0093004C">
        <w:t>TS</w:t>
      </w:r>
      <w:r w:rsidR="00395A71">
        <w:t> </w:t>
      </w:r>
      <w:r w:rsidR="00395A71" w:rsidRPr="0093004C">
        <w:t>23.</w:t>
      </w:r>
      <w:r w:rsidR="00395A71" w:rsidRPr="0093004C">
        <w:rPr>
          <w:rFonts w:eastAsia="SimSun"/>
          <w:lang w:eastAsia="zh-CN"/>
        </w:rPr>
        <w:t>3</w:t>
      </w:r>
      <w:r w:rsidR="00395A71" w:rsidRPr="0093004C">
        <w:t>03</w:t>
      </w:r>
      <w:r w:rsidR="00395A71">
        <w:t> </w:t>
      </w:r>
      <w:r w:rsidR="00395A71" w:rsidRPr="0093004C">
        <w:t>[</w:t>
      </w:r>
      <w:r w:rsidRPr="0093004C">
        <w:rPr>
          <w:rFonts w:eastAsia="SimSun"/>
          <w:lang w:eastAsia="zh-CN"/>
        </w:rPr>
        <w:t>3</w:t>
      </w:r>
      <w:r w:rsidRPr="0093004C">
        <w:t>].</w:t>
      </w:r>
    </w:p>
    <w:p w14:paraId="7C07C9DD" w14:textId="7652BDEC"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r w:rsidR="000E6778" w:rsidRPr="002A0837">
        <w:rPr>
          <w:rFonts w:hint="eastAsia"/>
        </w:rPr>
        <w:t xml:space="preserve"> PC2 interface is used for 5G ProSe Direct Discovery authorization.</w:t>
      </w:r>
    </w:p>
    <w:p w14:paraId="51D82822" w14:textId="5F170E32" w:rsidR="008C47BE" w:rsidRPr="0093004C" w:rsidRDefault="008C47BE" w:rsidP="008C47BE">
      <w:pPr>
        <w:pStyle w:val="Heading4"/>
      </w:pPr>
      <w:bookmarkStart w:id="727" w:name="_Toc66692705"/>
      <w:bookmarkStart w:id="728" w:name="_Toc66701884"/>
      <w:bookmarkStart w:id="729" w:name="_Toc69883554"/>
      <w:bookmarkStart w:id="730" w:name="_Toc73625569"/>
      <w:bookmarkStart w:id="731" w:name="_Toc81548004"/>
      <w:r w:rsidRPr="0093004C">
        <w:t>6.1.1.7</w:t>
      </w:r>
      <w:r w:rsidRPr="0093004C">
        <w:tab/>
      </w:r>
      <w:r w:rsidR="0010242A" w:rsidRPr="007A44C1">
        <w:t>5G ProSe</w:t>
      </w:r>
      <w:r w:rsidRPr="0093004C">
        <w:t xml:space="preserve"> UE-to-Network Relay</w:t>
      </w:r>
      <w:bookmarkEnd w:id="727"/>
      <w:bookmarkEnd w:id="728"/>
      <w:bookmarkEnd w:id="729"/>
      <w:bookmarkEnd w:id="730"/>
      <w:bookmarkEnd w:id="731"/>
    </w:p>
    <w:p w14:paraId="39017207" w14:textId="1B0F5210" w:rsidR="00EA3D35" w:rsidRPr="0093004C" w:rsidRDefault="00EA3D35" w:rsidP="0093004C">
      <w:pPr>
        <w:pStyle w:val="Heading5"/>
      </w:pPr>
      <w:bookmarkStart w:id="732" w:name="_Toc69883555"/>
      <w:bookmarkStart w:id="733" w:name="_Toc73625570"/>
      <w:bookmarkStart w:id="734" w:name="_Toc81548005"/>
      <w:r w:rsidRPr="0093004C">
        <w:t>6.1.1.7.1</w:t>
      </w:r>
      <w:r w:rsidRPr="0093004C">
        <w:tab/>
      </w:r>
      <w:r w:rsidR="00DC5525">
        <w:t xml:space="preserve">5G </w:t>
      </w:r>
      <w:r w:rsidR="003609D9" w:rsidRPr="006E4257">
        <w:rPr>
          <w:rFonts w:eastAsia="DengXian"/>
        </w:rPr>
        <w:t xml:space="preserve">ProSe </w:t>
      </w:r>
      <w:r w:rsidRPr="0093004C">
        <w:t>Layer-3 UE-to-Network Relay</w:t>
      </w:r>
      <w:bookmarkEnd w:id="732"/>
      <w:bookmarkEnd w:id="733"/>
      <w:bookmarkEnd w:id="734"/>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0" type="#_x0000_t75" style="width:463.9pt;height:127pt" o:ole="">
            <v:imagedata r:id="rId41" o:title=""/>
          </v:shape>
          <o:OLEObject Type="Embed" ProgID="Visio.Drawing.15" ShapeID="_x0000_i1040" DrawAspect="Content" ObjectID="_1692161301" r:id="rId42"/>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r w:rsidR="00621B91">
        <w:rPr>
          <w:rFonts w:hint="eastAsia"/>
          <w:lang w:eastAsia="zh-CN"/>
        </w:rPr>
        <w:t xml:space="preserve">5G ProSe Layer-3 </w:t>
      </w:r>
      <w:r w:rsidRPr="0093004C">
        <w:t xml:space="preserve">Remote UE and N3IWF over </w:t>
      </w:r>
      <w:r w:rsidR="00621B91">
        <w:rPr>
          <w:rFonts w:hint="eastAsia"/>
          <w:lang w:eastAsia="zh-CN"/>
        </w:rPr>
        <w:t xml:space="preserve">5G ProSe </w:t>
      </w:r>
      <w:r w:rsidRPr="0093004C">
        <w:t>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1" type="#_x0000_t75" style="width:463.9pt;height:128.4pt" o:ole="">
            <v:imagedata r:id="rId43" o:title=""/>
          </v:shape>
          <o:OLEObject Type="Embed" ProgID="Visio.Drawing.15" ShapeID="_x0000_i1041" DrawAspect="Content" ObjectID="_1692161302" r:id="rId44"/>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r w:rsidR="00913F08">
        <w:rPr>
          <w:rFonts w:hint="eastAsia"/>
          <w:lang w:eastAsia="zh-CN"/>
        </w:rPr>
        <w:t xml:space="preserve">5G ProSe Layer-3 </w:t>
      </w:r>
      <w:r w:rsidRPr="0093004C">
        <w:t>Remote UE and N3IWF over</w:t>
      </w:r>
      <w:r w:rsidR="00BB57D1">
        <w:t xml:space="preserve"> </w:t>
      </w:r>
      <w:r w:rsidR="00BB57D1">
        <w:rPr>
          <w:rFonts w:hint="eastAsia"/>
          <w:lang w:eastAsia="zh-CN"/>
        </w:rPr>
        <w:t>5G ProSe</w:t>
      </w:r>
      <w:r w:rsidRPr="0093004C">
        <w:t xml:space="preserve"> Layer-3 UE-to-Network Relay after the signalling IPSec SA is established</w:t>
      </w:r>
    </w:p>
    <w:p w14:paraId="331EFB1F" w14:textId="1D708635" w:rsidR="00983747" w:rsidRPr="0093004C" w:rsidRDefault="00983747" w:rsidP="007054C8">
      <w:pPr>
        <w:pStyle w:val="Heading5"/>
      </w:pPr>
      <w:bookmarkStart w:id="735" w:name="_Toc69883556"/>
      <w:bookmarkStart w:id="736" w:name="_Toc73625571"/>
      <w:bookmarkStart w:id="737" w:name="_Toc81548006"/>
      <w:r w:rsidRPr="0093004C">
        <w:t>6.1.1.7.2</w:t>
      </w:r>
      <w:r w:rsidRPr="0093004C">
        <w:tab/>
      </w:r>
      <w:r w:rsidR="00A85BF6">
        <w:t xml:space="preserve">5G ProSe </w:t>
      </w:r>
      <w:r w:rsidRPr="0093004C">
        <w:t>Layer-2 UE-to-Network Relay</w:t>
      </w:r>
      <w:bookmarkEnd w:id="735"/>
      <w:bookmarkEnd w:id="736"/>
      <w:bookmarkEnd w:id="737"/>
    </w:p>
    <w:p w14:paraId="5F076A70" w14:textId="1C8C16D1" w:rsidR="00F225AB" w:rsidRPr="00F225AB" w:rsidRDefault="00F225AB" w:rsidP="00983747">
      <w:r w:rsidRPr="00984E21">
        <w:rPr>
          <w:rFonts w:eastAsia="DengXian"/>
        </w:rPr>
        <w:t xml:space="preserve">The UE-UE protocol stacks for discovery and PC5 </w:t>
      </w:r>
      <w:r>
        <w:rPr>
          <w:rFonts w:eastAsia="DengXian"/>
        </w:rPr>
        <w:t>signalling</w:t>
      </w:r>
      <w:r w:rsidRPr="00984E21">
        <w:rPr>
          <w:rFonts w:eastAsia="DengXian"/>
        </w:rPr>
        <w:t xml:space="preserve"> defined in clause 6.1.1.2 apply to 5G ProSe Remote UE and 5G ProSe Layer-</w:t>
      </w:r>
      <w:r>
        <w:rPr>
          <w:rFonts w:eastAsia="DengXian"/>
        </w:rPr>
        <w:t>2</w:t>
      </w:r>
      <w:r w:rsidRPr="00984E21">
        <w:rPr>
          <w:rFonts w:eastAsia="DengXian"/>
        </w:rPr>
        <w:t xml:space="preserve"> UE-to-Network Relay.</w:t>
      </w:r>
    </w:p>
    <w:p w14:paraId="4694AD34" w14:textId="569B6B08"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r w:rsidR="006C5EE1" w:rsidRPr="006C5EE1">
        <w:rPr>
          <w:rFonts w:hint="eastAsia"/>
          <w:lang w:eastAsia="zh-CN"/>
        </w:rPr>
        <w:t xml:space="preserve"> </w:t>
      </w:r>
      <w:r w:rsidR="006C5EE1">
        <w:rPr>
          <w:rFonts w:hint="eastAsia"/>
          <w:lang w:eastAsia="zh-CN"/>
        </w:rPr>
        <w:t>Layer-2</w:t>
      </w:r>
      <w:r w:rsidR="00A85BF6">
        <w:t xml:space="preserve"> </w:t>
      </w:r>
      <w:r w:rsidRPr="0093004C">
        <w:t xml:space="preserve">Remote UE for NAS-MM and NAS-SM. The NAS messages are transparently transferred between the </w:t>
      </w:r>
      <w:r w:rsidR="00DE5866">
        <w:rPr>
          <w:rFonts w:hint="eastAsia"/>
          <w:lang w:eastAsia="zh-CN"/>
        </w:rPr>
        <w:t xml:space="preserve">5G ProSe Layer-2 </w:t>
      </w:r>
      <w:r w:rsidRPr="0093004C">
        <w:t xml:space="preserve">Remote UE and NG-RAN over the </w:t>
      </w:r>
      <w:r w:rsidR="00147011">
        <w:rPr>
          <w:rFonts w:hint="eastAsia"/>
          <w:lang w:eastAsia="zh-CN"/>
        </w:rPr>
        <w:t xml:space="preserve">5G ProSe </w:t>
      </w:r>
      <w:r w:rsidRPr="0093004C">
        <w:t>Layer</w:t>
      </w:r>
      <w:r w:rsidR="008351B0" w:rsidRPr="0093004C">
        <w:t>-</w:t>
      </w:r>
      <w:r w:rsidRPr="0093004C">
        <w:t>2 UE-to-Network Relay using:</w:t>
      </w:r>
    </w:p>
    <w:p w14:paraId="50C56EAB" w14:textId="3F5E890D" w:rsidR="00983747" w:rsidRPr="0093004C" w:rsidRDefault="00983747" w:rsidP="00983747">
      <w:pPr>
        <w:pStyle w:val="B1"/>
      </w:pPr>
      <w:r w:rsidRPr="0093004C">
        <w:t>-</w:t>
      </w:r>
      <w:r w:rsidRPr="0093004C">
        <w:tab/>
        <w:t xml:space="preserve">PDCP end-to-end connection between the </w:t>
      </w:r>
      <w:r w:rsidR="00F0454A">
        <w:rPr>
          <w:rFonts w:hint="eastAsia"/>
          <w:lang w:eastAsia="zh-CN"/>
        </w:rPr>
        <w:t xml:space="preserve">5G ProSe Layer-2 </w:t>
      </w:r>
      <w:r w:rsidRPr="0093004C">
        <w:t xml:space="preserve">Remote UE and NG-RAN, where the role of the </w:t>
      </w:r>
      <w:r w:rsidR="00A85BF6">
        <w:t xml:space="preserve">5G ProSe </w:t>
      </w:r>
      <w:r w:rsidR="00BD1D2C">
        <w:rPr>
          <w:rFonts w:hint="eastAsia"/>
          <w:lang w:eastAsia="zh-CN"/>
        </w:rPr>
        <w:t xml:space="preserve">Layer-2 </w:t>
      </w:r>
      <w:r w:rsidRPr="0093004C">
        <w:t>UE-to-Network Relay is to relay the PDUs over the signalling radio bear without any modifications and using the functionality of the adaptation layer as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00E14949">
        <w:rPr>
          <w:rFonts w:eastAsia="DengXian"/>
        </w:rPr>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738" w:name="_MON_1651506691"/>
    <w:bookmarkEnd w:id="738"/>
    <w:p w14:paraId="6FBD1845" w14:textId="77777777" w:rsidR="00983747" w:rsidRPr="0093004C" w:rsidRDefault="00983747" w:rsidP="00983747">
      <w:pPr>
        <w:pStyle w:val="TH"/>
      </w:pPr>
      <w:r w:rsidRPr="0093004C">
        <w:object w:dxaOrig="8529" w:dyaOrig="3420" w14:anchorId="78175B85">
          <v:shape id="_x0000_i1042" type="#_x0000_t75" style="width:426.55pt;height:171.15pt" o:ole="">
            <v:imagedata r:id="rId45" o:title=""/>
          </v:shape>
          <o:OLEObject Type="Embed" ProgID="Word.Document.12" ShapeID="_x0000_i1042" DrawAspect="Content" ObjectID="_1692161303" r:id="rId46">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740A0E34"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4].</w:t>
      </w:r>
    </w:p>
    <w:p w14:paraId="6A21DC02" w14:textId="77777777" w:rsidR="008C47BE" w:rsidRPr="0093004C" w:rsidRDefault="008C47BE" w:rsidP="008C47BE">
      <w:pPr>
        <w:pStyle w:val="Heading3"/>
      </w:pPr>
      <w:bookmarkStart w:id="739" w:name="_Toc517047985"/>
      <w:bookmarkStart w:id="740" w:name="_Toc45003261"/>
      <w:bookmarkStart w:id="741" w:name="_Toc66692707"/>
      <w:bookmarkStart w:id="742" w:name="_Toc66701886"/>
      <w:bookmarkStart w:id="743" w:name="_Toc69883558"/>
      <w:bookmarkStart w:id="744" w:name="_Toc73625572"/>
      <w:bookmarkStart w:id="745" w:name="_Toc81548007"/>
      <w:r w:rsidRPr="0093004C">
        <w:t>6.1.2</w:t>
      </w:r>
      <w:r w:rsidRPr="0093004C">
        <w:tab/>
        <w:t>User Plane</w:t>
      </w:r>
      <w:bookmarkEnd w:id="739"/>
      <w:bookmarkEnd w:id="740"/>
      <w:bookmarkEnd w:id="741"/>
      <w:bookmarkEnd w:id="742"/>
      <w:bookmarkEnd w:id="743"/>
      <w:bookmarkEnd w:id="744"/>
      <w:bookmarkEnd w:id="745"/>
    </w:p>
    <w:p w14:paraId="37921974" w14:textId="77777777" w:rsidR="00B84B87" w:rsidRPr="0093004C" w:rsidRDefault="00B84B87" w:rsidP="00B84B87">
      <w:pPr>
        <w:pStyle w:val="Heading4"/>
      </w:pPr>
      <w:bookmarkStart w:id="746" w:name="_Toc517047986"/>
      <w:bookmarkStart w:id="747" w:name="_Toc45003262"/>
      <w:bookmarkStart w:id="748" w:name="_Toc66692708"/>
      <w:bookmarkStart w:id="749" w:name="_Toc66701887"/>
      <w:bookmarkStart w:id="750" w:name="_Toc69883559"/>
      <w:bookmarkStart w:id="751" w:name="_Toc73625573"/>
      <w:bookmarkStart w:id="752" w:name="_Toc81548008"/>
      <w:r w:rsidRPr="0093004C">
        <w:t>6.1.</w:t>
      </w:r>
      <w:r>
        <w:t>2</w:t>
      </w:r>
      <w:r w:rsidRPr="0093004C">
        <w:t>.1</w:t>
      </w:r>
      <w:r w:rsidRPr="0093004C">
        <w:tab/>
        <w:t>General</w:t>
      </w:r>
      <w:bookmarkEnd w:id="752"/>
    </w:p>
    <w:p w14:paraId="7AE74955" w14:textId="77777777" w:rsidR="00B84B87" w:rsidRPr="0093004C" w:rsidRDefault="00B84B87" w:rsidP="00B84B87">
      <w:pPr>
        <w:rPr>
          <w:lang w:eastAsia="zh-CN"/>
        </w:rPr>
      </w:pPr>
      <w:r w:rsidRPr="0093004C">
        <w:rPr>
          <w:lang w:eastAsia="zh-CN"/>
        </w:rPr>
        <w:t>The</w:t>
      </w:r>
      <w:r>
        <w:rPr>
          <w:lang w:eastAsia="zh-CN"/>
        </w:rPr>
        <w:t xml:space="preserve"> user</w:t>
      </w:r>
      <w:r w:rsidRPr="0093004C">
        <w:rPr>
          <w:lang w:eastAsia="zh-CN"/>
        </w:rPr>
        <w:t xml:space="preserve"> plane stack consists of protocols for </w:t>
      </w:r>
      <w:r>
        <w:rPr>
          <w:lang w:eastAsia="zh-CN"/>
        </w:rPr>
        <w:t>data transmission via</w:t>
      </w:r>
      <w:r w:rsidRPr="0093004C">
        <w:rPr>
          <w:lang w:eastAsia="zh-CN"/>
        </w:rPr>
        <w:t>:</w:t>
      </w:r>
    </w:p>
    <w:p w14:paraId="15F54C0D" w14:textId="77777777" w:rsidR="00B84B87" w:rsidRPr="0093004C" w:rsidRDefault="00B84B87" w:rsidP="00B84B87">
      <w:pPr>
        <w:pStyle w:val="B1"/>
      </w:pPr>
      <w:r w:rsidRPr="0093004C">
        <w:t>-</w:t>
      </w:r>
      <w:r w:rsidRPr="0093004C">
        <w:tab/>
      </w:r>
      <w:r>
        <w:t xml:space="preserve">5G </w:t>
      </w:r>
      <w:r w:rsidRPr="0093004C">
        <w:rPr>
          <w:noProof/>
        </w:rPr>
        <w:t>ProSe</w:t>
      </w:r>
      <w:r w:rsidRPr="0093004C">
        <w:t xml:space="preserve"> Direct Communication</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2.2</w:t>
      </w:r>
      <w:r w:rsidRPr="0093004C">
        <w:t>;</w:t>
      </w:r>
    </w:p>
    <w:p w14:paraId="6272BBF4" w14:textId="11FA9D40" w:rsidR="00B84B87" w:rsidRDefault="00B84B87" w:rsidP="007A44C1">
      <w:pPr>
        <w:pStyle w:val="B1"/>
      </w:pPr>
      <w:r w:rsidRPr="0093004C">
        <w:t>-</w:t>
      </w:r>
      <w:r w:rsidRPr="0093004C">
        <w:tab/>
      </w:r>
      <w:r>
        <w:t xml:space="preserve">5G </w:t>
      </w:r>
      <w:r w:rsidRPr="0093004C">
        <w:rPr>
          <w:noProof/>
        </w:rPr>
        <w:t>ProSe</w:t>
      </w:r>
      <w:r w:rsidRPr="0093004C">
        <w:t xml:space="preserve"> UE-to-Network Relay</w:t>
      </w:r>
      <w:r>
        <w:rPr>
          <w:rFonts w:eastAsia="DengXian" w:hint="eastAsia"/>
          <w:lang w:eastAsia="zh-CN"/>
        </w:rPr>
        <w:t>,</w:t>
      </w:r>
      <w:r>
        <w:rPr>
          <w:rFonts w:eastAsia="DengXian"/>
          <w:lang w:eastAsia="zh-CN"/>
        </w:rPr>
        <w:t xml:space="preserve"> </w:t>
      </w:r>
      <w:r w:rsidRPr="00984E21">
        <w:rPr>
          <w:rFonts w:eastAsia="DengXian"/>
          <w:lang w:eastAsia="zh-CN"/>
        </w:rPr>
        <w:t>specified in clause</w:t>
      </w:r>
      <w:r w:rsidRPr="00984E21">
        <w:rPr>
          <w:rFonts w:eastAsia="DengXian"/>
        </w:rPr>
        <w:t> </w:t>
      </w:r>
      <w:r w:rsidRPr="00984E21">
        <w:rPr>
          <w:rFonts w:eastAsia="DengXian"/>
          <w:lang w:eastAsia="zh-CN"/>
        </w:rPr>
        <w:t>6</w:t>
      </w:r>
      <w:r w:rsidRPr="00984E21">
        <w:rPr>
          <w:rFonts w:eastAsia="DengXian"/>
          <w:lang w:eastAsia="ko-KR"/>
        </w:rPr>
        <w:t>.1.</w:t>
      </w:r>
      <w:r>
        <w:rPr>
          <w:rFonts w:eastAsia="DengXian"/>
          <w:lang w:eastAsia="ko-KR"/>
        </w:rPr>
        <w:t>2.3</w:t>
      </w:r>
      <w:r w:rsidRPr="0093004C">
        <w:t>.</w:t>
      </w:r>
    </w:p>
    <w:p w14:paraId="30022AEB" w14:textId="1B08ADEB" w:rsidR="008C47BE" w:rsidRPr="0093004C" w:rsidRDefault="008C47BE" w:rsidP="008C47BE">
      <w:pPr>
        <w:pStyle w:val="Heading4"/>
      </w:pPr>
      <w:bookmarkStart w:id="753" w:name="_Toc81548009"/>
      <w:r w:rsidRPr="0093004C">
        <w:t>6.1.2.</w:t>
      </w:r>
      <w:r w:rsidR="0065395F">
        <w:t>2</w:t>
      </w:r>
      <w:r w:rsidRPr="0093004C">
        <w:tab/>
        <w:t>UE - UE</w:t>
      </w:r>
      <w:bookmarkEnd w:id="746"/>
      <w:bookmarkEnd w:id="747"/>
      <w:bookmarkEnd w:id="748"/>
      <w:bookmarkEnd w:id="749"/>
      <w:bookmarkEnd w:id="750"/>
      <w:bookmarkEnd w:id="751"/>
      <w:bookmarkEnd w:id="753"/>
    </w:p>
    <w:p w14:paraId="1D8386A7" w14:textId="66412A2C" w:rsidR="000B52C9" w:rsidRDefault="000B52C9" w:rsidP="000B52C9">
      <w:r>
        <w:t>Figure 6.1.2.</w:t>
      </w:r>
      <w:r w:rsidR="0008399C">
        <w:t>2</w:t>
      </w:r>
      <w:r>
        <w:t>-1 depicts a user plane for NR PC5 reference point, i.e. PC5 User Plane Protocol stack.</w:t>
      </w:r>
    </w:p>
    <w:bookmarkStart w:id="754" w:name="_MON_1680854417"/>
    <w:bookmarkEnd w:id="754"/>
    <w:p w14:paraId="59D16392" w14:textId="77777777" w:rsidR="000B52C9" w:rsidRPr="00490934" w:rsidRDefault="000B52C9" w:rsidP="000B52C9">
      <w:pPr>
        <w:pStyle w:val="TH"/>
        <w:rPr>
          <w:rFonts w:eastAsia="SimSun"/>
          <w:lang w:eastAsia="zh-CN"/>
        </w:rPr>
      </w:pPr>
      <w:r>
        <w:rPr>
          <w:rFonts w:eastAsia="SimSun"/>
          <w:lang w:eastAsia="zh-CN"/>
        </w:rPr>
        <w:object w:dxaOrig="4091" w:dyaOrig="5290" w14:anchorId="658E41E9">
          <v:shape id="_x0000_i1043" type="#_x0000_t75" style="width:204.45pt;height:265.6pt" o:ole="">
            <v:imagedata r:id="rId47" o:title=""/>
          </v:shape>
          <o:OLEObject Type="Embed" ProgID="Word.Document.12" ShapeID="_x0000_i1043" DrawAspect="Content" ObjectID="_1692161304" r:id="rId48">
            <o:FieldCodes>\s</o:FieldCodes>
          </o:OLEObject>
        </w:object>
      </w:r>
    </w:p>
    <w:p w14:paraId="50E5CD00" w14:textId="77777777" w:rsidR="000B52C9" w:rsidRPr="00490934" w:rsidRDefault="000B52C9" w:rsidP="000B52C9">
      <w:pPr>
        <w:pStyle w:val="NF"/>
        <w:rPr>
          <w:b/>
        </w:rPr>
      </w:pPr>
      <w:r w:rsidRPr="00490934">
        <w:rPr>
          <w:b/>
        </w:rPr>
        <w:t>Legend:</w:t>
      </w:r>
    </w:p>
    <w:p w14:paraId="1AF66799" w14:textId="610A9982" w:rsidR="000B52C9" w:rsidRPr="00490934" w:rsidRDefault="000B52C9" w:rsidP="000B52C9">
      <w:pPr>
        <w:pStyle w:val="NF"/>
        <w:rPr>
          <w:lang w:eastAsia="x-none"/>
        </w:rPr>
      </w:pPr>
      <w:r w:rsidRPr="00490934">
        <w:rPr>
          <w:lang w:eastAsia="x-none"/>
        </w:rPr>
        <w:t>-</w:t>
      </w:r>
      <w:r w:rsidRPr="00490934">
        <w:rPr>
          <w:lang w:eastAsia="x-none"/>
        </w:rPr>
        <w:tab/>
      </w:r>
      <w:r w:rsidRPr="00490934">
        <w:rPr>
          <w:b/>
        </w:rPr>
        <w:t>PC5-U:</w:t>
      </w:r>
      <w:r w:rsidRPr="00490934">
        <w:t xml:space="preserve"> The </w:t>
      </w:r>
      <w:r w:rsidRPr="00490934">
        <w:rPr>
          <w:lang w:eastAsia="zh-CN"/>
        </w:rPr>
        <w:t>SDAP/</w:t>
      </w:r>
      <w:r w:rsidRPr="00490934">
        <w:t>PDCP/RLC/MAC/PHY functionality is specified in TS 3</w:t>
      </w:r>
      <w:r w:rsidRPr="00490934">
        <w:rPr>
          <w:lang w:eastAsia="zh-CN"/>
        </w:rPr>
        <w:t>8</w:t>
      </w:r>
      <w:r w:rsidRPr="00490934">
        <w:t>.300 [</w:t>
      </w:r>
      <w:r w:rsidR="00395A71">
        <w:rPr>
          <w:lang w:eastAsia="zh-CN"/>
        </w:rPr>
        <w:t>12</w:t>
      </w:r>
      <w:r w:rsidRPr="00490934">
        <w:t>]</w:t>
      </w:r>
      <w:r w:rsidRPr="00490934">
        <w:rPr>
          <w:lang w:eastAsia="x-none"/>
        </w:rPr>
        <w:t>.</w:t>
      </w:r>
    </w:p>
    <w:p w14:paraId="79F10FF3" w14:textId="77777777" w:rsidR="000B52C9" w:rsidRPr="00E630B6" w:rsidRDefault="000B52C9" w:rsidP="00326948">
      <w:pPr>
        <w:pStyle w:val="NF"/>
        <w:rPr>
          <w:lang w:eastAsia="zh-CN"/>
        </w:rPr>
      </w:pPr>
    </w:p>
    <w:p w14:paraId="464A932C" w14:textId="6CFBB672" w:rsidR="000B52C9" w:rsidRPr="00395A71" w:rsidRDefault="000B52C9" w:rsidP="00395A71">
      <w:pPr>
        <w:pStyle w:val="TF"/>
        <w:overflowPunct w:val="0"/>
        <w:autoSpaceDE w:val="0"/>
        <w:autoSpaceDN w:val="0"/>
        <w:adjustRightInd w:val="0"/>
        <w:textAlignment w:val="baseline"/>
      </w:pPr>
      <w:r w:rsidRPr="00395A71">
        <w:t>Figure 6.1.2.</w:t>
      </w:r>
      <w:r w:rsidR="0008399C">
        <w:t>2</w:t>
      </w:r>
      <w:r w:rsidRPr="00395A71">
        <w:t>-1: User Plane for NR PC5 reference point</w:t>
      </w:r>
    </w:p>
    <w:p w14:paraId="2FFDE666" w14:textId="048D92EF" w:rsidR="000B52C9" w:rsidRDefault="000B52C9" w:rsidP="00326948">
      <w:pPr>
        <w:rPr>
          <w:lang w:eastAsia="zh-CN"/>
        </w:rPr>
      </w:pPr>
      <w:r w:rsidRPr="002C3A99">
        <w:rPr>
          <w:lang w:eastAsia="zh-CN"/>
        </w:rPr>
        <w:t>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w:t>
      </w:r>
      <w:r>
        <w:rPr>
          <w:lang w:eastAsia="zh-CN"/>
        </w:rPr>
        <w:t>ed</w:t>
      </w:r>
      <w:r w:rsidRPr="002C3A99">
        <w:rPr>
          <w:lang w:eastAsia="zh-CN"/>
        </w:rPr>
        <w:t xml:space="preserve"> PDCP SDU types are supported</w:t>
      </w:r>
      <w:r>
        <w:rPr>
          <w:lang w:eastAsia="zh-CN"/>
        </w:rPr>
        <w:t xml:space="preserve">. For </w:t>
      </w:r>
      <w:r w:rsidRPr="00490934">
        <w:rPr>
          <w:rFonts w:eastAsia="SimSun"/>
          <w:lang w:eastAsia="ko-KR"/>
        </w:rPr>
        <w:t>IP PDCP SDU type,</w:t>
      </w:r>
      <w:r>
        <w:rPr>
          <w:rFonts w:eastAsia="SimSun"/>
          <w:lang w:eastAsia="ko-KR"/>
        </w:rPr>
        <w:t xml:space="preserve"> both </w:t>
      </w:r>
      <w:r w:rsidRPr="003603AC">
        <w:rPr>
          <w:lang w:eastAsia="zh-CN"/>
        </w:rPr>
        <w:t>IPv4</w:t>
      </w:r>
      <w:r>
        <w:rPr>
          <w:lang w:eastAsia="zh-CN"/>
        </w:rPr>
        <w:t xml:space="preserve"> and </w:t>
      </w:r>
      <w:r w:rsidRPr="00490934">
        <w:rPr>
          <w:rFonts w:eastAsia="SimSun"/>
          <w:lang w:eastAsia="ko-KR"/>
        </w:rPr>
        <w:t xml:space="preserve">IPv6 </w:t>
      </w:r>
      <w:r>
        <w:rPr>
          <w:rFonts w:eastAsia="SimSun"/>
          <w:lang w:eastAsia="ko-KR"/>
        </w:rPr>
        <w:t>are</w:t>
      </w:r>
      <w:r w:rsidRPr="00490934">
        <w:rPr>
          <w:rFonts w:eastAsia="SimSun"/>
          <w:lang w:eastAsia="ko-KR"/>
        </w:rPr>
        <w:t xml:space="preserve"> supported</w:t>
      </w:r>
      <w:r>
        <w:rPr>
          <w:rFonts w:eastAsia="SimSun"/>
          <w:lang w:eastAsia="ko-KR"/>
        </w:rPr>
        <w:t>.</w:t>
      </w:r>
    </w:p>
    <w:p w14:paraId="3DBD9C30" w14:textId="2F0EE5DC" w:rsidR="008C47BE" w:rsidRPr="00014A61" w:rsidRDefault="000B52C9" w:rsidP="00326948">
      <w:r>
        <w:rPr>
          <w:rFonts w:eastAsia="SimSun"/>
          <w:lang w:eastAsia="ko-KR"/>
        </w:rPr>
        <w:t>The packets from ProSe application layer are handled by the ProSe layer before transmitting them to the AS layer, e.g. ProSe layer maps the IP</w:t>
      </w:r>
      <w:r>
        <w:rPr>
          <w:lang w:eastAsia="zh-CN"/>
        </w:rPr>
        <w:t>,</w:t>
      </w:r>
      <w:r>
        <w:rPr>
          <w:rFonts w:eastAsia="SimSun"/>
          <w:lang w:eastAsia="ko-KR"/>
        </w:rPr>
        <w:t xml:space="preserve"> </w:t>
      </w:r>
      <w:r w:rsidRPr="003603AC">
        <w:rPr>
          <w:lang w:eastAsia="zh-CN"/>
        </w:rPr>
        <w:t>Ethernet</w:t>
      </w:r>
      <w:r w:rsidRPr="002C3A99">
        <w:rPr>
          <w:lang w:eastAsia="zh-CN"/>
        </w:rPr>
        <w:t xml:space="preserve"> and </w:t>
      </w:r>
      <w:r w:rsidRPr="003603AC">
        <w:rPr>
          <w:lang w:eastAsia="zh-CN"/>
        </w:rPr>
        <w:t>Unstructure</w:t>
      </w:r>
      <w:r>
        <w:rPr>
          <w:lang w:eastAsia="zh-CN"/>
        </w:rPr>
        <w:t>d</w:t>
      </w:r>
      <w:r>
        <w:rPr>
          <w:rFonts w:eastAsia="SimSun"/>
          <w:lang w:eastAsia="ko-KR"/>
        </w:rPr>
        <w:t xml:space="preserve"> packets to PC5 QoS Flow and marks the corresponding PFI.</w:t>
      </w:r>
    </w:p>
    <w:p w14:paraId="2E1DB255" w14:textId="1844FECB" w:rsidR="008C47BE" w:rsidRPr="0093004C" w:rsidRDefault="008C47BE" w:rsidP="008C47BE">
      <w:pPr>
        <w:pStyle w:val="Heading4"/>
      </w:pPr>
      <w:bookmarkStart w:id="755" w:name="_Toc517047987"/>
      <w:bookmarkStart w:id="756" w:name="_Toc45003263"/>
      <w:bookmarkStart w:id="757" w:name="_Toc66692709"/>
      <w:bookmarkStart w:id="758" w:name="_Toc66701888"/>
      <w:bookmarkStart w:id="759" w:name="_Toc69883560"/>
      <w:bookmarkStart w:id="760" w:name="_Toc73625574"/>
      <w:bookmarkStart w:id="761" w:name="_Toc81548010"/>
      <w:r w:rsidRPr="0093004C">
        <w:t>6.1.2.</w:t>
      </w:r>
      <w:r w:rsidR="0008399C">
        <w:t>3</w:t>
      </w:r>
      <w:r w:rsidRPr="0093004C">
        <w:tab/>
      </w:r>
      <w:r w:rsidR="0008399C" w:rsidRPr="007A44C1">
        <w:t>5G ProSe</w:t>
      </w:r>
      <w:r w:rsidRPr="0093004C">
        <w:t xml:space="preserve"> UE-to-Network Relay</w:t>
      </w:r>
      <w:bookmarkEnd w:id="755"/>
      <w:bookmarkEnd w:id="756"/>
      <w:bookmarkEnd w:id="757"/>
      <w:bookmarkEnd w:id="758"/>
      <w:bookmarkEnd w:id="759"/>
      <w:bookmarkEnd w:id="760"/>
      <w:bookmarkEnd w:id="761"/>
    </w:p>
    <w:p w14:paraId="3D77B415" w14:textId="1D380C45" w:rsidR="00EA3D35" w:rsidRPr="0093004C" w:rsidRDefault="00EA3D35" w:rsidP="0093004C">
      <w:pPr>
        <w:pStyle w:val="Heading5"/>
      </w:pPr>
      <w:bookmarkStart w:id="762" w:name="_Toc69883561"/>
      <w:bookmarkStart w:id="763" w:name="_Toc73625575"/>
      <w:bookmarkStart w:id="764" w:name="_Toc81548011"/>
      <w:r w:rsidRPr="0093004C">
        <w:t>6.1.2.</w:t>
      </w:r>
      <w:r w:rsidR="0008399C">
        <w:t>3</w:t>
      </w:r>
      <w:r w:rsidRPr="0093004C">
        <w:t>.1</w:t>
      </w:r>
      <w:r w:rsidRPr="0093004C">
        <w:tab/>
      </w:r>
      <w:r w:rsidR="008D7284">
        <w:t xml:space="preserve">5G ProSe </w:t>
      </w:r>
      <w:r w:rsidRPr="0093004C">
        <w:t>Layer-3 UE-to-Network Relay</w:t>
      </w:r>
      <w:bookmarkEnd w:id="762"/>
      <w:bookmarkEnd w:id="763"/>
      <w:bookmarkEnd w:id="764"/>
    </w:p>
    <w:bookmarkStart w:id="765" w:name="_MON_1650796090"/>
    <w:bookmarkEnd w:id="765"/>
    <w:p w14:paraId="3FD9768F" w14:textId="77777777" w:rsidR="00EA3D35" w:rsidRPr="0093004C" w:rsidRDefault="00EA3D35" w:rsidP="00EA3D35">
      <w:pPr>
        <w:pStyle w:val="TH"/>
      </w:pPr>
      <w:r w:rsidRPr="0093004C">
        <w:object w:dxaOrig="9619" w:dyaOrig="2094" w14:anchorId="57C01022">
          <v:shape id="_x0000_i1044" type="#_x0000_t75" style="width:480.9pt;height:104.6pt" o:ole="">
            <v:imagedata r:id="rId49" o:title=""/>
          </v:shape>
          <o:OLEObject Type="Embed" ProgID="Word.Picture.8" ShapeID="_x0000_i1044" DrawAspect="Content" ObjectID="_1692161305" r:id="rId50"/>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3015B76" w:rsidR="00EA3D35" w:rsidRPr="0093004C" w:rsidRDefault="00EA3D35" w:rsidP="00EA3D35">
      <w:pPr>
        <w:pStyle w:val="NF"/>
      </w:pPr>
      <w:r w:rsidRPr="0093004C">
        <w:t>-</w:t>
      </w:r>
      <w:r w:rsidRPr="0093004C">
        <w:tab/>
        <w:t>PC5-U: The radio protocols between the UE and the UE-to-Network Relay are specified in clause 6.1.2.</w:t>
      </w:r>
      <w:r w:rsidR="00487F14">
        <w:t>2</w:t>
      </w:r>
      <w:r w:rsidRPr="0093004C">
        <w:t>.</w:t>
      </w:r>
    </w:p>
    <w:p w14:paraId="1347A59B" w14:textId="77777777" w:rsidR="0093004C" w:rsidRPr="0093004C" w:rsidRDefault="0093004C" w:rsidP="00EA3D35">
      <w:pPr>
        <w:pStyle w:val="NF"/>
      </w:pPr>
    </w:p>
    <w:p w14:paraId="3FBCD0AA" w14:textId="661E6BB9" w:rsidR="00EA3D35" w:rsidRPr="0093004C" w:rsidRDefault="00EA3D35" w:rsidP="00EA3D35">
      <w:pPr>
        <w:pStyle w:val="TF"/>
      </w:pPr>
      <w:r w:rsidRPr="0093004C">
        <w:t>Figure 6.1.2.</w:t>
      </w:r>
      <w:r w:rsidR="00487F14">
        <w:t>3</w:t>
      </w:r>
      <w:r w:rsidRPr="0093004C">
        <w:t xml:space="preserve">.1-1: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5" type="#_x0000_t75" style="width:480.9pt;height:125.65pt" o:ole="">
            <v:imagedata r:id="rId51" o:title=""/>
          </v:shape>
          <o:OLEObject Type="Embed" ProgID="Visio.Drawing.15" ShapeID="_x0000_i1045" DrawAspect="Content" ObjectID="_1692161306" r:id="rId52"/>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38177858" w:rsidR="00EA3D35" w:rsidRPr="0093004C" w:rsidRDefault="00EA3D35" w:rsidP="0093004C">
      <w:pPr>
        <w:pStyle w:val="TF"/>
      </w:pPr>
      <w:r w:rsidRPr="0093004C">
        <w:t>Figure 6.1.2.</w:t>
      </w:r>
      <w:r w:rsidR="00487F14">
        <w:t>3</w:t>
      </w:r>
      <w:r w:rsidRPr="0093004C">
        <w:t>.1-2: User plane protocol stacks for Layer-3 UE-to-Network Relay with N3IWF support</w:t>
      </w:r>
    </w:p>
    <w:p w14:paraId="675B4178" w14:textId="7770942B" w:rsidR="00E54797" w:rsidRPr="0093004C" w:rsidRDefault="00E54797" w:rsidP="00E54797">
      <w:pPr>
        <w:pStyle w:val="Heading5"/>
        <w:rPr>
          <w:lang w:eastAsia="zh-CN"/>
        </w:rPr>
      </w:pPr>
      <w:bookmarkStart w:id="766" w:name="_Toc69883562"/>
      <w:bookmarkStart w:id="767" w:name="_Toc73625576"/>
      <w:bookmarkStart w:id="768" w:name="_Toc81548012"/>
      <w:r w:rsidRPr="0093004C">
        <w:rPr>
          <w:lang w:eastAsia="zh-CN"/>
        </w:rPr>
        <w:t>6.1.2.</w:t>
      </w:r>
      <w:r w:rsidR="00487F14">
        <w:rPr>
          <w:lang w:eastAsia="zh-CN"/>
        </w:rPr>
        <w:t>3</w:t>
      </w:r>
      <w:r w:rsidRPr="0093004C">
        <w:rPr>
          <w:lang w:eastAsia="zh-CN"/>
        </w:rPr>
        <w:t>.2</w:t>
      </w:r>
      <w:r w:rsidRPr="0093004C">
        <w:rPr>
          <w:lang w:eastAsia="zh-CN"/>
        </w:rPr>
        <w:tab/>
      </w:r>
      <w:r w:rsidR="004A07FE">
        <w:t xml:space="preserve">5G ProSe </w:t>
      </w:r>
      <w:r w:rsidRPr="0093004C">
        <w:t>Layer-2 UE-to-Network Relay</w:t>
      </w:r>
      <w:bookmarkEnd w:id="766"/>
      <w:bookmarkEnd w:id="767"/>
      <w:bookmarkEnd w:id="768"/>
    </w:p>
    <w:p w14:paraId="32EB829E" w14:textId="12781BE2"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w:t>
      </w:r>
      <w:r w:rsidR="005B3C5A" w:rsidRPr="0093004C">
        <w:t xml:space="preserve"> </w:t>
      </w:r>
      <w:r w:rsidR="005B3C5A">
        <w:t>5G ProSe</w:t>
      </w:r>
      <w:r w:rsidRPr="0093004C">
        <w:rPr>
          <w:lang w:eastAsia="zh-CN"/>
        </w:rPr>
        <w:t xml:space="preserve"> Layer 2 UE-to-Network Relay. The PDU layer corresponds to the PDU carried between the </w:t>
      </w:r>
      <w:r w:rsidR="005B3C5A">
        <w:t>5G ProSe</w:t>
      </w:r>
      <w:r w:rsidR="00D03659" w:rsidRPr="00D03659">
        <w:rPr>
          <w:rFonts w:hint="eastAsia"/>
          <w:lang w:eastAsia="zh-CN"/>
        </w:rPr>
        <w:t xml:space="preserve"> </w:t>
      </w:r>
      <w:r w:rsidR="00D03659">
        <w:rPr>
          <w:rFonts w:hint="eastAsia"/>
          <w:lang w:eastAsia="zh-CN"/>
        </w:rPr>
        <w:t>Layer-2</w:t>
      </w:r>
      <w:r w:rsidR="005B3C5A">
        <w:t xml:space="preserve"> </w:t>
      </w:r>
      <w:r w:rsidRPr="0093004C">
        <w:rPr>
          <w:lang w:eastAsia="zh-CN"/>
        </w:rPr>
        <w:t xml:space="preserve">Remote UE and the Data Network (DN) over the PDU session. The SDAP and PDCP protocols are specified in </w:t>
      </w:r>
      <w:r w:rsidR="00395A71" w:rsidRPr="0093004C">
        <w:rPr>
          <w:lang w:eastAsia="zh-CN"/>
        </w:rPr>
        <w:t>TS</w:t>
      </w:r>
      <w:r w:rsidR="00395A71">
        <w:rPr>
          <w:lang w:eastAsia="zh-CN"/>
        </w:rPr>
        <w:t> </w:t>
      </w:r>
      <w:r w:rsidR="00395A71" w:rsidRPr="0093004C">
        <w:rPr>
          <w:lang w:eastAsia="zh-CN"/>
        </w:rPr>
        <w:t>38.300</w:t>
      </w:r>
      <w:r w:rsidR="00395A71">
        <w:rPr>
          <w:lang w:eastAsia="zh-CN"/>
        </w:rPr>
        <w:t> </w:t>
      </w:r>
      <w:r w:rsidR="00395A71" w:rsidRPr="0093004C">
        <w:rPr>
          <w:lang w:eastAsia="zh-CN"/>
        </w:rPr>
        <w:t>[</w:t>
      </w:r>
      <w:r w:rsidRPr="0093004C">
        <w:rPr>
          <w:lang w:eastAsia="zh-CN"/>
        </w:rPr>
        <w:t xml:space="preserve">12]. </w:t>
      </w:r>
      <w:r w:rsidRPr="0093004C">
        <w:t xml:space="preserve">PDCP end-to-end connection is between the </w:t>
      </w:r>
      <w:r w:rsidR="008C31D2">
        <w:rPr>
          <w:rFonts w:hint="eastAsia"/>
          <w:lang w:eastAsia="zh-CN"/>
        </w:rPr>
        <w:t xml:space="preserve">5G ProSe Layer-2 </w:t>
      </w:r>
      <w:r w:rsidRPr="0093004C">
        <w:t>Remote UE and NG-RAN</w:t>
      </w:r>
      <w:r w:rsidRPr="0093004C">
        <w:rPr>
          <w:lang w:eastAsia="zh-CN"/>
        </w:rPr>
        <w:t>. The functionality of the adaptation layer is specified in</w:t>
      </w:r>
      <w:r w:rsidR="00E14949">
        <w:rPr>
          <w:lang w:eastAsia="zh-CN"/>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00E14949">
        <w:rPr>
          <w:rFonts w:eastAsia="DengXian"/>
        </w:rPr>
        <w:t>.</w:t>
      </w:r>
    </w:p>
    <w:p w14:paraId="0FFEC211" w14:textId="59B83679" w:rsidR="00E54797" w:rsidRPr="0093004C" w:rsidRDefault="00326948" w:rsidP="0093004C">
      <w:pPr>
        <w:pStyle w:val="EditorsNote"/>
      </w:pPr>
      <w:r w:rsidRPr="00395A71">
        <w:t>Editor</w:t>
      </w:r>
      <w:r>
        <w:t>'</w:t>
      </w:r>
      <w:r w:rsidRPr="00395A71">
        <w:t>s note:</w:t>
      </w:r>
      <w:r w:rsidR="00F130E9" w:rsidRPr="0093004C">
        <w:tab/>
      </w:r>
      <w:r w:rsidR="00E54797" w:rsidRPr="0093004C">
        <w:t>Whether the adaptation layer is supported over PC5 will be determined by RAN WG2.</w:t>
      </w:r>
    </w:p>
    <w:bookmarkStart w:id="769" w:name="_MON_1651506903"/>
    <w:bookmarkEnd w:id="769"/>
    <w:p w14:paraId="3B67B169" w14:textId="77777777" w:rsidR="00E54797" w:rsidRPr="0093004C" w:rsidRDefault="00E54797" w:rsidP="00E54797">
      <w:pPr>
        <w:pStyle w:val="TH"/>
      </w:pPr>
      <w:r w:rsidRPr="0093004C">
        <w:object w:dxaOrig="6846" w:dyaOrig="3102" w14:anchorId="7F151889">
          <v:shape id="_x0000_i1046" type="#_x0000_t75" style="width:341.65pt;height:155.55pt" o:ole="">
            <v:imagedata r:id="rId53" o:title=""/>
          </v:shape>
          <o:OLEObject Type="Embed" ProgID="Word.Document.12" ShapeID="_x0000_i1046" DrawAspect="Content" ObjectID="_1692161307" r:id="rId54">
            <o:FieldCodes>\s</o:FieldCodes>
          </o:OLEObject>
        </w:object>
      </w:r>
    </w:p>
    <w:p w14:paraId="2E4A91D6" w14:textId="1452D068" w:rsidR="008C47BE" w:rsidRPr="0093004C" w:rsidRDefault="00E54797" w:rsidP="0093004C">
      <w:pPr>
        <w:pStyle w:val="TF"/>
        <w:overflowPunct w:val="0"/>
        <w:autoSpaceDE w:val="0"/>
        <w:autoSpaceDN w:val="0"/>
        <w:adjustRightInd w:val="0"/>
        <w:textAlignment w:val="baseline"/>
      </w:pPr>
      <w:r w:rsidRPr="0093004C">
        <w:t>Figure 6.1.2.</w:t>
      </w:r>
      <w:r w:rsidR="00074786">
        <w:t>3</w:t>
      </w:r>
      <w:r w:rsidRPr="0093004C">
        <w:t xml:space="preserve">.2-1: </w:t>
      </w:r>
      <w:r w:rsidR="00074786" w:rsidRPr="000E1D37">
        <w:rPr>
          <w:rFonts w:eastAsia="DengXian"/>
        </w:rPr>
        <w:t xml:space="preserve">End-to-End </w:t>
      </w:r>
      <w:r w:rsidRPr="0093004C">
        <w:t xml:space="preserve">User Plane Stack for </w:t>
      </w:r>
      <w:r w:rsidR="009D3ECE" w:rsidRPr="000E1D37">
        <w:rPr>
          <w:rFonts w:eastAsia="DengXian"/>
        </w:rPr>
        <w:t xml:space="preserve">a </w:t>
      </w:r>
      <w:r w:rsidR="00AE6154">
        <w:rPr>
          <w:rFonts w:hint="eastAsia"/>
          <w:lang w:eastAsia="zh-CN"/>
        </w:rPr>
        <w:t xml:space="preserve">5G ProSe </w:t>
      </w:r>
      <w:r w:rsidR="009D3ECE" w:rsidRPr="000E1D37">
        <w:rPr>
          <w:rFonts w:eastAsia="DengXian"/>
        </w:rPr>
        <w:t>Remote UE using</w:t>
      </w:r>
      <w:r w:rsidR="009D3ECE" w:rsidRPr="0093004C">
        <w:t xml:space="preserve"> </w:t>
      </w:r>
      <w:r w:rsidR="00AE6154">
        <w:rPr>
          <w:rFonts w:hint="eastAsia"/>
          <w:lang w:eastAsia="zh-CN"/>
        </w:rPr>
        <w:t xml:space="preserve">5G ProSe </w:t>
      </w:r>
      <w:r w:rsidRPr="0093004C">
        <w:t>L</w:t>
      </w:r>
      <w:r w:rsidR="009D3ECE">
        <w:rPr>
          <w:rFonts w:eastAsia="DengXian"/>
        </w:rPr>
        <w:t>ayer-</w:t>
      </w:r>
      <w:r w:rsidRPr="0093004C">
        <w:t>2 UE-to-Network Relay</w:t>
      </w:r>
    </w:p>
    <w:p w14:paraId="622FF3DB" w14:textId="77777777" w:rsidR="008C47BE" w:rsidRPr="0093004C" w:rsidRDefault="008C47BE" w:rsidP="008C47BE">
      <w:pPr>
        <w:pStyle w:val="Heading2"/>
        <w:rPr>
          <w:lang w:eastAsia="ko-KR"/>
        </w:rPr>
      </w:pPr>
      <w:bookmarkStart w:id="770" w:name="_Toc66692711"/>
      <w:bookmarkStart w:id="771" w:name="_Toc66701890"/>
      <w:bookmarkStart w:id="772" w:name="_Toc69883564"/>
      <w:bookmarkStart w:id="773" w:name="_Toc73625577"/>
      <w:bookmarkStart w:id="774" w:name="_Toc81548013"/>
      <w:r w:rsidRPr="0093004C">
        <w:rPr>
          <w:lang w:eastAsia="ko-KR"/>
        </w:rPr>
        <w:t>6.2</w:t>
      </w:r>
      <w:r w:rsidRPr="0093004C">
        <w:rPr>
          <w:lang w:eastAsia="ko-KR"/>
        </w:rPr>
        <w:tab/>
        <w:t>Procedures for Service Authorization and Provisioning to UE</w:t>
      </w:r>
      <w:bookmarkEnd w:id="770"/>
      <w:bookmarkEnd w:id="771"/>
      <w:bookmarkEnd w:id="772"/>
      <w:bookmarkEnd w:id="773"/>
      <w:bookmarkEnd w:id="774"/>
    </w:p>
    <w:p w14:paraId="64AAF432" w14:textId="77777777" w:rsidR="008C47BE" w:rsidRPr="0093004C" w:rsidRDefault="008C47BE" w:rsidP="008C47BE">
      <w:pPr>
        <w:pStyle w:val="Heading3"/>
      </w:pPr>
      <w:bookmarkStart w:id="775" w:name="_Toc66692712"/>
      <w:bookmarkStart w:id="776" w:name="_Toc66701891"/>
      <w:bookmarkStart w:id="777" w:name="_Toc69883565"/>
      <w:bookmarkStart w:id="778" w:name="_Toc73625578"/>
      <w:bookmarkStart w:id="779" w:name="_Toc81548014"/>
      <w:r w:rsidRPr="0093004C">
        <w:t>6.2.1</w:t>
      </w:r>
      <w:r w:rsidRPr="0093004C">
        <w:tab/>
        <w:t>General</w:t>
      </w:r>
      <w:bookmarkEnd w:id="775"/>
      <w:bookmarkEnd w:id="776"/>
      <w:bookmarkEnd w:id="777"/>
      <w:bookmarkEnd w:id="778"/>
      <w:bookmarkEnd w:id="779"/>
    </w:p>
    <w:p w14:paraId="0D6701A0" w14:textId="77777777" w:rsidR="008C47BE" w:rsidRPr="00395A71" w:rsidRDefault="008C47BE" w:rsidP="008C47BE">
      <w:pPr>
        <w:rPr>
          <w:rFonts w:eastAsia="DengXian"/>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780" w:name="_Toc66692713"/>
      <w:bookmarkStart w:id="781" w:name="_Toc66701892"/>
      <w:bookmarkStart w:id="782" w:name="_Toc69883566"/>
      <w:bookmarkStart w:id="783" w:name="_Toc73625579"/>
      <w:bookmarkStart w:id="784" w:name="_Toc81548015"/>
      <w:r w:rsidRPr="0093004C">
        <w:t>6.2.2</w:t>
      </w:r>
      <w:r w:rsidRPr="0093004C">
        <w:tab/>
        <w:t>PCF based Service Authorization and Provisioning to UE</w:t>
      </w:r>
      <w:bookmarkEnd w:id="780"/>
      <w:bookmarkEnd w:id="781"/>
      <w:bookmarkEnd w:id="782"/>
      <w:bookmarkEnd w:id="783"/>
      <w:bookmarkEnd w:id="784"/>
    </w:p>
    <w:p w14:paraId="3C1D2C76" w14:textId="7B67BAE1"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395A71" w:rsidRPr="0093004C">
        <w:t>TS</w:t>
      </w:r>
      <w:r w:rsidR="00395A71">
        <w:t> </w:t>
      </w:r>
      <w:r w:rsidR="00395A71" w:rsidRPr="0093004C">
        <w:t>23.502</w:t>
      </w:r>
      <w:r w:rsidR="00395A71">
        <w:t> </w:t>
      </w:r>
      <w:r w:rsidR="00395A71"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395A71" w:rsidRPr="0093004C">
        <w:t>TS</w:t>
      </w:r>
      <w:r w:rsidR="00395A71">
        <w:t> </w:t>
      </w:r>
      <w:r w:rsidR="00395A71" w:rsidRPr="0093004C">
        <w:t>23.502</w:t>
      </w:r>
      <w:r w:rsidR="00395A71">
        <w:t> </w:t>
      </w:r>
      <w:r w:rsidR="00395A71" w:rsidRPr="0093004C">
        <w:t>[</w:t>
      </w:r>
      <w:r w:rsidRPr="0093004C">
        <w:t>5] and UE Policy Association Modification procedure as defined in clause</w:t>
      </w:r>
      <w:r w:rsidRPr="0093004C">
        <w:rPr>
          <w:lang w:eastAsia="zh-CN"/>
        </w:rPr>
        <w:t> </w:t>
      </w:r>
      <w:r w:rsidRPr="0093004C">
        <w:t xml:space="preserve">4.16.12 of </w:t>
      </w:r>
      <w:r w:rsidR="00395A71" w:rsidRPr="0093004C">
        <w:t>TS</w:t>
      </w:r>
      <w:r w:rsidR="00395A71">
        <w:t> </w:t>
      </w:r>
      <w:r w:rsidR="00395A71" w:rsidRPr="0093004C">
        <w:t>23.502</w:t>
      </w:r>
      <w:r w:rsidR="00395A71">
        <w:t> </w:t>
      </w:r>
      <w:r w:rsidR="00395A71" w:rsidRPr="0093004C">
        <w:t>[</w:t>
      </w:r>
      <w:r w:rsidRPr="0093004C">
        <w:t>5] apply with the following additions:</w:t>
      </w:r>
    </w:p>
    <w:p w14:paraId="3D476C88" w14:textId="77777777" w:rsidR="00326948" w:rsidRPr="0093004C" w:rsidRDefault="008C47BE" w:rsidP="008C47BE">
      <w:pPr>
        <w:pStyle w:val="B1"/>
      </w:pPr>
      <w:r w:rsidRPr="0093004C">
        <w:lastRenderedPageBreak/>
        <w:t>-</w:t>
      </w:r>
      <w:r w:rsidRPr="0093004C">
        <w:tab/>
        <w:t xml:space="preserve">If the UE indicates </w:t>
      </w:r>
      <w:r w:rsidR="00211AB5" w:rsidRPr="0093004C">
        <w:t xml:space="preserve">5G </w:t>
      </w:r>
      <w:r w:rsidRPr="0093004C">
        <w:t xml:space="preserve">ProSe </w:t>
      </w:r>
      <w:r w:rsidR="00C16657">
        <w:t>C</w:t>
      </w:r>
      <w:r w:rsidRPr="0093004C">
        <w:t xml:space="preserve">apability in the Registration Request message and if the UE is authorized to use </w:t>
      </w:r>
      <w:r w:rsidR="00650939">
        <w:t xml:space="preserve">5G </w:t>
      </w:r>
      <w:r w:rsidRPr="0093004C">
        <w:t xml:space="preserve">ProSe service based on subscription data, the AMF selects the PCF which supports </w:t>
      </w:r>
      <w:r w:rsidR="00650939">
        <w:t xml:space="preserve">5G </w:t>
      </w:r>
      <w:r w:rsidRPr="0093004C">
        <w:t xml:space="preserve">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w:t>
      </w:r>
      <w:r w:rsidR="006F1C8F">
        <w:t xml:space="preserve">5G </w:t>
      </w:r>
      <w:r w:rsidRPr="0093004C">
        <w:t>ProSe Policy/Parameter delivery.</w:t>
      </w:r>
    </w:p>
    <w:p w14:paraId="0A8B8B31" w14:textId="4811E03A" w:rsidR="008C47BE" w:rsidRPr="0093004C" w:rsidRDefault="008C47BE" w:rsidP="008C47BE">
      <w:pPr>
        <w:pStyle w:val="B1"/>
      </w:pPr>
      <w:r w:rsidRPr="0093004C">
        <w:t>-</w:t>
      </w:r>
      <w:r w:rsidRPr="0093004C">
        <w:tab/>
        <w:t xml:space="preserve">If the UE supports </w:t>
      </w:r>
      <w:r w:rsidR="00102D5F">
        <w:t>one of</w:t>
      </w:r>
      <w:r w:rsidR="009F2E22" w:rsidRPr="0093004C">
        <w:t xml:space="preserve"> 5G ProSe </w:t>
      </w:r>
      <w:r w:rsidR="007F6D52">
        <w:t>c</w:t>
      </w:r>
      <w:r w:rsidR="001A335A">
        <w:t>apabilities</w:t>
      </w:r>
      <w:r w:rsidR="00BF59D8" w:rsidRPr="0093004C">
        <w:t xml:space="preserve"> </w:t>
      </w:r>
      <w:r w:rsidRPr="0093004C">
        <w:t xml:space="preserve">and it does not have valid </w:t>
      </w:r>
      <w:r w:rsidR="00DC1594">
        <w:t xml:space="preserve">5G </w:t>
      </w:r>
      <w:r w:rsidRPr="0093004C">
        <w:t xml:space="preserve">ProSe policy/parameters, the UE includes the UE Policy Container with indicating the </w:t>
      </w:r>
      <w:r w:rsidR="00DC1594">
        <w:t xml:space="preserve">5G </w:t>
      </w:r>
      <w:r w:rsidRPr="0093004C">
        <w:t>ProSe Policy Provisioning Request during registration procedure.</w:t>
      </w:r>
      <w:r w:rsidR="009D7F65" w:rsidRPr="009D7F65">
        <w:rPr>
          <w:rFonts w:eastAsia="SimSun"/>
          <w:lang w:eastAsia="zh-CN"/>
        </w:rPr>
        <w:t xml:space="preserve"> </w:t>
      </w:r>
      <w:r w:rsidR="009D7F65" w:rsidRPr="00D41149">
        <w:rPr>
          <w:rFonts w:eastAsia="SimSun"/>
          <w:lang w:eastAsia="zh-CN"/>
        </w:rPr>
        <w:t>T</w:t>
      </w:r>
      <w:r w:rsidR="009D7F65" w:rsidRPr="00D41149">
        <w:rPr>
          <w:rFonts w:eastAsia="SimSun" w:hint="eastAsia"/>
          <w:lang w:eastAsia="zh-CN"/>
        </w:rPr>
        <w:t xml:space="preserve">he UE may also include UE capabilities as defined in clause 4.3.1 in the </w:t>
      </w:r>
      <w:r w:rsidR="009D7F65" w:rsidRPr="00395A71">
        <w:rPr>
          <w:rFonts w:eastAsia="SimSun"/>
          <w:lang w:eastAsia="zh-CN"/>
        </w:rPr>
        <w:t>5G ProSe</w:t>
      </w:r>
      <w:r w:rsidR="009D7F65">
        <w:rPr>
          <w:rFonts w:eastAsia="SimSun"/>
          <w:lang w:eastAsia="zh-CN"/>
        </w:rPr>
        <w:t xml:space="preserve"> </w:t>
      </w:r>
      <w:r w:rsidR="009D7F65" w:rsidRPr="00D41149">
        <w:rPr>
          <w:rFonts w:eastAsia="SimSun" w:hint="eastAsia"/>
          <w:lang w:eastAsia="zh-CN"/>
        </w:rPr>
        <w:t>Policy Provisioning Request and PCF may determine the ProSe Policy/Parameters for the UE based on received UE capabilities.</w:t>
      </w:r>
    </w:p>
    <w:p w14:paraId="266797EA" w14:textId="32CE03F9" w:rsidR="008C47BE" w:rsidRPr="0093004C" w:rsidRDefault="008C47BE" w:rsidP="008C47BE">
      <w:pPr>
        <w:pStyle w:val="B1"/>
      </w:pPr>
      <w:r w:rsidRPr="0093004C">
        <w:t>-</w:t>
      </w:r>
      <w:r w:rsidRPr="0093004C">
        <w:tab/>
        <w:t xml:space="preserve">If the UE indicates the </w:t>
      </w:r>
      <w:r w:rsidR="0004117A">
        <w:t xml:space="preserve">5G </w:t>
      </w:r>
      <w:r w:rsidRPr="0093004C">
        <w:t xml:space="preserve">ProSe Policy Provisioning Request in the UE Policy Container, the PCF determines whether to provision </w:t>
      </w:r>
      <w:r w:rsidR="0004117A">
        <w:t xml:space="preserve">5G </w:t>
      </w:r>
      <w:r w:rsidRPr="0093004C">
        <w:t>ProSe Policy/parameters to the UE, as specified in clause</w:t>
      </w:r>
      <w:r w:rsidRPr="0093004C">
        <w:rPr>
          <w:lang w:eastAsia="zh-CN"/>
        </w:rPr>
        <w:t> </w:t>
      </w:r>
      <w:r w:rsidRPr="0093004C">
        <w:t xml:space="preserve">6.1.2.2.2 of </w:t>
      </w:r>
      <w:r w:rsidR="00395A71" w:rsidRPr="0093004C">
        <w:t>TS</w:t>
      </w:r>
      <w:r w:rsidR="00395A71">
        <w:t> </w:t>
      </w:r>
      <w:r w:rsidR="00395A71" w:rsidRPr="0093004C">
        <w:t>23.503</w:t>
      </w:r>
      <w:r w:rsidR="00395A71">
        <w:t> </w:t>
      </w:r>
      <w:r w:rsidR="00395A71" w:rsidRPr="0093004C">
        <w:rPr>
          <w:lang w:eastAsia="zh-CN"/>
        </w:rPr>
        <w:t>[</w:t>
      </w:r>
      <w:r w:rsidRPr="0093004C">
        <w:rPr>
          <w:lang w:eastAsia="zh-CN"/>
        </w:rPr>
        <w:t>9]</w:t>
      </w:r>
      <w:r w:rsidRPr="0093004C">
        <w:t xml:space="preserve">, and the PCF provides the </w:t>
      </w:r>
      <w:r w:rsidR="0004117A">
        <w:t xml:space="preserve">5G </w:t>
      </w:r>
      <w:r w:rsidRPr="0093004C">
        <w:t>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395A71" w:rsidRPr="0093004C">
        <w:t>TS</w:t>
      </w:r>
      <w:r w:rsidR="00395A71">
        <w:t> </w:t>
      </w:r>
      <w:r w:rsidR="00395A71" w:rsidRPr="0093004C">
        <w:t>23.502</w:t>
      </w:r>
      <w:r w:rsidR="00395A71">
        <w:t> </w:t>
      </w:r>
      <w:r w:rsidR="00395A71" w:rsidRPr="0093004C">
        <w:t>[</w:t>
      </w:r>
      <w:r w:rsidRPr="0093004C">
        <w:t>5].</w:t>
      </w:r>
    </w:p>
    <w:p w14:paraId="6F3BBFED" w14:textId="1E2965DB" w:rsidR="008C47BE" w:rsidRPr="0093004C" w:rsidRDefault="008C47BE" w:rsidP="008C47BE">
      <w:r w:rsidRPr="0093004C">
        <w:t xml:space="preserve">The PCF may update the </w:t>
      </w:r>
      <w:r w:rsidR="00F4185B">
        <w:t xml:space="preserve">5G </w:t>
      </w:r>
      <w:r w:rsidRPr="0093004C">
        <w:t>ProSe Policy/parameters to the UE in following conditions:</w:t>
      </w:r>
    </w:p>
    <w:p w14:paraId="623ED1B8" w14:textId="4D5A3904"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395A71" w:rsidRPr="0093004C">
        <w:t>TS</w:t>
      </w:r>
      <w:r w:rsidR="00395A71">
        <w:t> </w:t>
      </w:r>
      <w:r w:rsidR="00395A71" w:rsidRPr="0093004C">
        <w:t>23.502</w:t>
      </w:r>
      <w:r w:rsidR="00395A71">
        <w:t> </w:t>
      </w:r>
      <w:r w:rsidR="00395A71" w:rsidRPr="0093004C">
        <w:t>[</w:t>
      </w:r>
      <w:r w:rsidRPr="0093004C">
        <w:t>5].</w:t>
      </w:r>
    </w:p>
    <w:p w14:paraId="1F006BF8" w14:textId="5C6B5D60" w:rsidR="008C47BE" w:rsidRPr="0093004C" w:rsidRDefault="008C47BE" w:rsidP="008C47BE">
      <w:pPr>
        <w:pStyle w:val="B1"/>
      </w:pPr>
      <w:r w:rsidRPr="0093004C">
        <w:t>-</w:t>
      </w:r>
      <w:r w:rsidRPr="0093004C">
        <w:tab/>
        <w:t xml:space="preserve">When there is a subscription change in the list of PLMNs where the UE is authorized to perform </w:t>
      </w:r>
      <w:r w:rsidR="005F7FC1">
        <w:t xml:space="preserve">5G </w:t>
      </w:r>
      <w:r w:rsidRPr="0093004C">
        <w:t>ProSe</w:t>
      </w:r>
      <w:r w:rsidR="00F55E76" w:rsidRPr="00F55E76">
        <w:rPr>
          <w:rFonts w:eastAsia="SimSun" w:hint="eastAsia"/>
          <w:lang w:eastAsia="zh-CN"/>
        </w:rPr>
        <w:t xml:space="preserve"> </w:t>
      </w:r>
      <w:r w:rsidR="00F55E76" w:rsidRPr="00D41149">
        <w:rPr>
          <w:rFonts w:eastAsia="SimSun" w:hint="eastAsia"/>
          <w:lang w:eastAsia="zh-CN"/>
        </w:rPr>
        <w:t>services</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395A71" w:rsidRPr="0093004C">
        <w:t>TS</w:t>
      </w:r>
      <w:r w:rsidR="00395A71">
        <w:t> </w:t>
      </w:r>
      <w:r w:rsidR="00395A71" w:rsidRPr="0093004C">
        <w:t>23.502</w:t>
      </w:r>
      <w:r w:rsidR="00395A71">
        <w:t> </w:t>
      </w:r>
      <w:r w:rsidR="00395A71" w:rsidRPr="0093004C">
        <w:t>[</w:t>
      </w:r>
      <w:r w:rsidRPr="0093004C">
        <w:t>5].</w:t>
      </w:r>
    </w:p>
    <w:p w14:paraId="1866556A" w14:textId="3EC52B65" w:rsidR="00395A71" w:rsidRDefault="00395A71" w:rsidP="00395A71">
      <w:pPr>
        <w:pStyle w:val="B1"/>
      </w:pPr>
      <w:r>
        <w:t>-</w:t>
      </w:r>
      <w:r>
        <w:tab/>
        <w:t>When there is a change of service specific parameter (including path selection policy) as described in clause 6.2.5 (performing the procedure in clause 4.15.6.7 of TS 23.502 [5]).</w:t>
      </w:r>
    </w:p>
    <w:p w14:paraId="523CB9AF" w14:textId="77777777" w:rsidR="00395A71" w:rsidRDefault="00395A71" w:rsidP="00395A71">
      <w:pPr>
        <w:pStyle w:val="B1"/>
      </w:pPr>
      <w:r>
        <w:t>-</w:t>
      </w:r>
      <w:r>
        <w:tab/>
        <w:t>When the timer associated with some Policy/parameter expires.</w:t>
      </w:r>
    </w:p>
    <w:p w14:paraId="5841C622" w14:textId="77777777" w:rsidR="00395A71" w:rsidRDefault="00395A71" w:rsidP="00395A71">
      <w:pPr>
        <w:pStyle w:val="B1"/>
      </w:pPr>
      <w:r>
        <w:t>-</w:t>
      </w:r>
      <w:r>
        <w:tab/>
        <w:t>When the UE determines that the ProSe Policy/parameter(s) is invalid and performs UE triggered Policy Provisioning procedure to the PCF.</w:t>
      </w:r>
    </w:p>
    <w:p w14:paraId="5EFF1799" w14:textId="074DE7CC"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1A8A0E37" w:rsidR="008C47BE"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w:t>
      </w:r>
      <w:r w:rsidR="00374E88">
        <w:t xml:space="preserve">5G </w:t>
      </w:r>
      <w:r w:rsidRPr="0093004C">
        <w:t xml:space="preserve">ProSe Policy/Parameter is invalid (e.g. </w:t>
      </w:r>
      <w:r w:rsidRPr="0093004C">
        <w:rPr>
          <w:lang w:eastAsia="zh-CN"/>
        </w:rPr>
        <w:t>Policy/Parameter is outdated, missing or invalid</w:t>
      </w:r>
      <w:r w:rsidRPr="0093004C">
        <w:t>)</w:t>
      </w:r>
      <w:r w:rsidRPr="0093004C">
        <w:rPr>
          <w:lang w:eastAsia="zh-CN"/>
        </w:rPr>
        <w:t>.</w:t>
      </w:r>
    </w:p>
    <w:p w14:paraId="3D5002E3" w14:textId="7C37FAEB" w:rsidR="0036792D" w:rsidRPr="00395A71" w:rsidRDefault="0036792D" w:rsidP="008C47BE">
      <w:pPr>
        <w:rPr>
          <w:lang w:val="en-US" w:eastAsia="zh-CN"/>
        </w:rPr>
      </w:pPr>
      <w:r>
        <w:rPr>
          <w:lang w:eastAsia="zh-CN"/>
        </w:rPr>
        <w:t>W</w:t>
      </w:r>
      <w:r>
        <w:rPr>
          <w:lang w:val="en-US" w:eastAsia="zh-CN"/>
        </w:rPr>
        <w:t xml:space="preserve">hen </w:t>
      </w:r>
      <w:r w:rsidRPr="00CA3D32">
        <w:rPr>
          <w:lang w:val="en-US" w:eastAsia="zh-CN"/>
        </w:rPr>
        <w:t xml:space="preserve">the UE </w:t>
      </w:r>
      <w:r>
        <w:rPr>
          <w:lang w:val="en-US" w:eastAsia="zh-CN"/>
        </w:rPr>
        <w:t xml:space="preserve">disables a </w:t>
      </w:r>
      <w:r w:rsidRPr="00CA3D32">
        <w:rPr>
          <w:lang w:val="en-US" w:eastAsia="zh-CN"/>
        </w:rPr>
        <w:t xml:space="preserve">ProSe capability, </w:t>
      </w:r>
      <w:r>
        <w:rPr>
          <w:lang w:val="en-US" w:eastAsia="zh-CN"/>
        </w:rPr>
        <w:t xml:space="preserve">the </w:t>
      </w:r>
      <w:r w:rsidRPr="00CA3D32">
        <w:rPr>
          <w:lang w:val="en-US" w:eastAsia="zh-CN"/>
        </w:rPr>
        <w:t xml:space="preserve">PCF </w:t>
      </w:r>
      <w:r>
        <w:rPr>
          <w:lang w:val="en-US" w:eastAsia="zh-CN"/>
        </w:rPr>
        <w:t>may</w:t>
      </w:r>
      <w:r w:rsidRPr="00CA3D32">
        <w:rPr>
          <w:lang w:val="en-US" w:eastAsia="zh-CN"/>
        </w:rPr>
        <w:t xml:space="preserve"> stop updating </w:t>
      </w:r>
      <w:r>
        <w:rPr>
          <w:lang w:val="en-US" w:eastAsia="zh-CN"/>
        </w:rPr>
        <w:t>the corresponding ProSe Policy/parameter(s) and when the UE enables a ProSe capability the PCF may need to provide or update the</w:t>
      </w:r>
      <w:r w:rsidRPr="00A46662">
        <w:rPr>
          <w:lang w:val="en-US" w:eastAsia="zh-CN"/>
        </w:rPr>
        <w:t xml:space="preserve"> </w:t>
      </w:r>
      <w:r>
        <w:rPr>
          <w:lang w:val="en-US" w:eastAsia="zh-CN"/>
        </w:rPr>
        <w:t>corresponding ProSe Policy/parameter(s).</w:t>
      </w:r>
    </w:p>
    <w:p w14:paraId="1CF4F2E5" w14:textId="0C612CE6" w:rsidR="00D850C8" w:rsidRPr="0093004C" w:rsidRDefault="00D850C8" w:rsidP="008C47BE">
      <w:pPr>
        <w:rPr>
          <w:lang w:eastAsia="zh-CN"/>
        </w:rPr>
      </w:pPr>
      <w:r w:rsidRPr="00395A71">
        <w:rPr>
          <w:lang w:eastAsia="zh-CN"/>
        </w:rPr>
        <w:t xml:space="preserve">When a </w:t>
      </w:r>
      <w:r w:rsidR="00B10444">
        <w:rPr>
          <w:rFonts w:hint="eastAsia"/>
          <w:lang w:eastAsia="zh-CN"/>
        </w:rPr>
        <w:t>5G ProSe Layer-3</w:t>
      </w:r>
      <w:r w:rsidR="00B10444">
        <w:rPr>
          <w:lang w:eastAsia="zh-CN"/>
        </w:rPr>
        <w:t xml:space="preserve"> </w:t>
      </w:r>
      <w:r w:rsidRPr="00395A71">
        <w:rPr>
          <w:lang w:eastAsia="zh-CN"/>
        </w:rPr>
        <w:t xml:space="preserve">Remote UE is accessing to 5GC via a </w:t>
      </w:r>
      <w:r w:rsidR="005E7866">
        <w:rPr>
          <w:rFonts w:hint="eastAsia"/>
          <w:lang w:eastAsia="zh-CN"/>
        </w:rPr>
        <w:t xml:space="preserve">5G ProSe </w:t>
      </w:r>
      <w:r w:rsidRPr="00395A71">
        <w:rPr>
          <w:lang w:eastAsia="zh-CN"/>
        </w:rPr>
        <w:t xml:space="preserve">Layer-3 UE-to-Network Relay without involving N3IWF, the PCF based provisioning and update of </w:t>
      </w:r>
      <w:r w:rsidR="00374E88">
        <w:rPr>
          <w:lang w:eastAsia="zh-CN"/>
        </w:rPr>
        <w:t xml:space="preserve">5G </w:t>
      </w:r>
      <w:r w:rsidRPr="00395A71">
        <w:rPr>
          <w:lang w:eastAsia="zh-CN"/>
        </w:rPr>
        <w:t xml:space="preserve">ProSe Policy/parameters to the </w:t>
      </w:r>
      <w:r w:rsidR="0075080D" w:rsidRPr="00395A71">
        <w:rPr>
          <w:lang w:eastAsia="zh-CN"/>
        </w:rPr>
        <w:t>5G ProSe</w:t>
      </w:r>
      <w:r w:rsidR="002C40E1" w:rsidRPr="002C40E1">
        <w:rPr>
          <w:rFonts w:hint="eastAsia"/>
          <w:lang w:eastAsia="zh-CN"/>
        </w:rPr>
        <w:t xml:space="preserve"> </w:t>
      </w:r>
      <w:r w:rsidR="002C40E1">
        <w:rPr>
          <w:rFonts w:hint="eastAsia"/>
          <w:lang w:eastAsia="zh-CN"/>
        </w:rPr>
        <w:t>Layer-3</w:t>
      </w:r>
      <w:r w:rsidR="0075080D" w:rsidRPr="00395A71">
        <w:rPr>
          <w:lang w:eastAsia="zh-CN"/>
        </w:rPr>
        <w:t xml:space="preserve"> </w:t>
      </w:r>
      <w:r w:rsidRPr="00395A71">
        <w:rPr>
          <w:lang w:eastAsia="zh-CN"/>
        </w:rPr>
        <w:t>Remote UE are not supported.</w:t>
      </w:r>
    </w:p>
    <w:p w14:paraId="263BAF15" w14:textId="77777777" w:rsidR="008C47BE" w:rsidRPr="0093004C" w:rsidRDefault="008C47BE" w:rsidP="008C47BE">
      <w:pPr>
        <w:pStyle w:val="Heading3"/>
        <w:rPr>
          <w:lang w:eastAsia="zh-CN"/>
        </w:rPr>
      </w:pPr>
      <w:bookmarkStart w:id="785" w:name="_Toc66692714"/>
      <w:bookmarkStart w:id="786" w:name="_Toc66701893"/>
      <w:bookmarkStart w:id="787" w:name="_Toc69883567"/>
      <w:bookmarkStart w:id="788" w:name="_Toc73625580"/>
      <w:bookmarkStart w:id="789" w:name="_Toc81548016"/>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785"/>
      <w:bookmarkEnd w:id="786"/>
      <w:bookmarkEnd w:id="787"/>
      <w:bookmarkEnd w:id="788"/>
      <w:bookmarkEnd w:id="789"/>
    </w:p>
    <w:p w14:paraId="5AB87039" w14:textId="2F591FA4"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395A71" w:rsidRPr="0093004C">
        <w:rPr>
          <w:lang w:eastAsia="zh-CN"/>
        </w:rPr>
        <w:t>TS</w:t>
      </w:r>
      <w:r w:rsidR="00395A71">
        <w:rPr>
          <w:lang w:eastAsia="zh-CN"/>
        </w:rPr>
        <w:t> </w:t>
      </w:r>
      <w:r w:rsidR="00395A71" w:rsidRPr="0093004C">
        <w:rPr>
          <w:lang w:eastAsia="zh-CN"/>
        </w:rPr>
        <w:t>23.501</w:t>
      </w:r>
      <w:r w:rsidR="00395A71">
        <w:rPr>
          <w:lang w:eastAsia="zh-CN"/>
        </w:rPr>
        <w:t> </w:t>
      </w:r>
      <w:r w:rsidR="00395A71" w:rsidRPr="0093004C">
        <w:rPr>
          <w:lang w:eastAsia="zh-CN"/>
        </w:rPr>
        <w:t>[</w:t>
      </w:r>
      <w:r w:rsidRPr="0093004C">
        <w:rPr>
          <w:lang w:eastAsia="zh-CN"/>
        </w:rPr>
        <w:t xml:space="preserve">4] applies with the following addition to enable a PCF instance is selected for </w:t>
      </w:r>
      <w:r w:rsidR="00FC7851">
        <w:rPr>
          <w:lang w:eastAsia="zh-CN"/>
        </w:rPr>
        <w:t>5G</w:t>
      </w:r>
      <w:r w:rsidR="00FC7851" w:rsidRPr="0093004C">
        <w:rPr>
          <w:lang w:eastAsia="zh-CN"/>
        </w:rPr>
        <w:t xml:space="preserve"> </w:t>
      </w:r>
      <w:r w:rsidRPr="0093004C">
        <w:rPr>
          <w:lang w:eastAsia="zh-CN"/>
        </w:rPr>
        <w:t>ProSe service and for UE</w:t>
      </w:r>
      <w:r w:rsidRPr="0093004C">
        <w:t>:</w:t>
      </w:r>
    </w:p>
    <w:p w14:paraId="70B6325D" w14:textId="47A3E2B6"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 xml:space="preserve">6.5.2, the AMF may include the </w:t>
      </w:r>
      <w:r w:rsidR="00CD064F">
        <w:rPr>
          <w:lang w:eastAsia="zh-CN"/>
        </w:rPr>
        <w:t>5G</w:t>
      </w:r>
      <w:r w:rsidR="00CD064F" w:rsidRPr="0093004C">
        <w:t xml:space="preserve"> </w:t>
      </w:r>
      <w:r w:rsidRPr="0093004C">
        <w:t xml:space="preserve">ProSe </w:t>
      </w:r>
      <w:r w:rsidR="00CD064F">
        <w:t>C</w:t>
      </w:r>
      <w:r w:rsidRPr="0093004C">
        <w:t>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790" w:name="_Toc66692715"/>
      <w:bookmarkStart w:id="791" w:name="_Toc66701894"/>
      <w:bookmarkStart w:id="792" w:name="_Toc69883568"/>
      <w:bookmarkStart w:id="793" w:name="_Toc73625581"/>
      <w:bookmarkStart w:id="794" w:name="_Toc81548017"/>
      <w:r w:rsidRPr="0093004C">
        <w:lastRenderedPageBreak/>
        <w:t>6.2.4</w:t>
      </w:r>
      <w:r w:rsidRPr="0093004C">
        <w:tab/>
        <w:t>Procedure for UE triggered ProSe Policy provisioning</w:t>
      </w:r>
      <w:bookmarkEnd w:id="790"/>
      <w:bookmarkEnd w:id="791"/>
      <w:bookmarkEnd w:id="792"/>
      <w:bookmarkEnd w:id="793"/>
      <w:bookmarkEnd w:id="794"/>
    </w:p>
    <w:p w14:paraId="43E2AB48" w14:textId="224EE021" w:rsidR="008C47BE" w:rsidRPr="0093004C" w:rsidRDefault="008C47BE" w:rsidP="008C47BE">
      <w:r w:rsidRPr="0093004C">
        <w:t xml:space="preserve">The UE triggered Policy Provisioning procedure is initiated by the UE to request ProSe Policy/Parameter from the PCF when UE determines the </w:t>
      </w:r>
      <w:r w:rsidR="009079B4">
        <w:rPr>
          <w:lang w:eastAsia="zh-CN"/>
        </w:rPr>
        <w:t>5G</w:t>
      </w:r>
      <w:r w:rsidR="009079B4" w:rsidRPr="0093004C">
        <w:t xml:space="preserve"> </w:t>
      </w:r>
      <w:r w:rsidRPr="0093004C">
        <w:t>ProSe Policy/Parameter is invalid in the following cases:</w:t>
      </w:r>
    </w:p>
    <w:p w14:paraId="69D1B309" w14:textId="0AEABD60"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w:t>
      </w:r>
      <w:r w:rsidR="009079B4">
        <w:rPr>
          <w:lang w:eastAsia="zh-CN"/>
        </w:rPr>
        <w:t>5G</w:t>
      </w:r>
      <w:r w:rsidR="009079B4" w:rsidRPr="0093004C">
        <w:rPr>
          <w:lang w:eastAsia="zh-CN"/>
        </w:rPr>
        <w:t xml:space="preserve"> </w:t>
      </w:r>
      <w:r w:rsidRPr="0093004C">
        <w:rPr>
          <w:lang w:eastAsia="zh-CN"/>
        </w:rPr>
        <w:t>ProSe Policy/Parameter expires;</w:t>
      </w:r>
    </w:p>
    <w:p w14:paraId="2CCE3DDB" w14:textId="01C839A8" w:rsidR="008C47BE" w:rsidRPr="0093004C" w:rsidRDefault="008C47BE" w:rsidP="008C47BE">
      <w:pPr>
        <w:pStyle w:val="B1"/>
        <w:rPr>
          <w:lang w:eastAsia="zh-CN"/>
        </w:rPr>
      </w:pPr>
      <w:r w:rsidRPr="0093004C">
        <w:rPr>
          <w:lang w:eastAsia="zh-CN"/>
        </w:rPr>
        <w:t>-</w:t>
      </w:r>
      <w:r w:rsidRPr="0093004C">
        <w:rPr>
          <w:lang w:eastAsia="zh-CN"/>
        </w:rPr>
        <w:tab/>
        <w:t xml:space="preserve">if there are no valid parameters, e.g. for the </w:t>
      </w:r>
      <w:r w:rsidR="009079B4">
        <w:rPr>
          <w:lang w:eastAsia="zh-CN"/>
        </w:rPr>
        <w:t>5G</w:t>
      </w:r>
      <w:r w:rsidR="009079B4" w:rsidRPr="0093004C">
        <w:rPr>
          <w:lang w:eastAsia="zh-CN"/>
        </w:rPr>
        <w:t xml:space="preserve"> </w:t>
      </w:r>
      <w:r w:rsidRPr="0093004C">
        <w:rPr>
          <w:lang w:eastAsia="zh-CN"/>
        </w:rPr>
        <w:t>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7" type="#_x0000_t75" style="width:383.1pt;height:146.05pt" o:ole="">
            <v:imagedata r:id="rId55" o:title=""/>
          </v:shape>
          <o:OLEObject Type="Embed" ProgID="Visio.Drawing.15" ShapeID="_x0000_i1047" DrawAspect="Content" ObjectID="_1692161308" r:id="rId56"/>
        </w:object>
      </w:r>
    </w:p>
    <w:p w14:paraId="354B8764" w14:textId="5D68DF38" w:rsidR="008C47BE" w:rsidRPr="0093004C" w:rsidRDefault="008C47BE" w:rsidP="008C47BE">
      <w:pPr>
        <w:pStyle w:val="TF"/>
      </w:pPr>
      <w:r w:rsidRPr="0093004C">
        <w:t xml:space="preserve">Figure 6.2.4-1: UE triggered </w:t>
      </w:r>
      <w:r w:rsidR="009079B4">
        <w:rPr>
          <w:lang w:eastAsia="zh-CN"/>
        </w:rPr>
        <w:t>5G</w:t>
      </w:r>
      <w:r w:rsidR="009079B4" w:rsidRPr="0093004C">
        <w:t xml:space="preserve"> </w:t>
      </w:r>
      <w:r w:rsidRPr="0093004C">
        <w:t>ProSe Policy provisioning procedure</w:t>
      </w:r>
    </w:p>
    <w:p w14:paraId="2D95E85D" w14:textId="77179F49" w:rsidR="008C47BE" w:rsidRPr="0093004C" w:rsidRDefault="008C47BE" w:rsidP="008C47BE">
      <w:pPr>
        <w:pStyle w:val="B1"/>
      </w:pPr>
      <w:r w:rsidRPr="0093004C">
        <w:t>1.</w:t>
      </w:r>
      <w:r w:rsidRPr="0093004C">
        <w:tab/>
        <w:t>The UE sends the UE Policy provisioning request including the UE Policy Container (</w:t>
      </w:r>
      <w:r w:rsidR="00DA4CFE">
        <w:rPr>
          <w:lang w:eastAsia="zh-CN"/>
        </w:rPr>
        <w:t>5G</w:t>
      </w:r>
      <w:r w:rsidR="00DA4CFE" w:rsidRPr="0093004C">
        <w:t xml:space="preserve"> </w:t>
      </w:r>
      <w:r w:rsidRPr="0093004C">
        <w:t>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0C7C5EC8" w:rsidR="008C47BE" w:rsidRPr="0093004C" w:rsidRDefault="008C47BE" w:rsidP="008C47BE">
      <w:pPr>
        <w:pStyle w:val="B1"/>
      </w:pPr>
      <w:r w:rsidRPr="0093004C">
        <w:t>3.</w:t>
      </w:r>
      <w:r w:rsidRPr="0093004C">
        <w:tab/>
        <w:t xml:space="preserve">The UE Policy delivery procedure defined in clause 4.2.4.3 of </w:t>
      </w:r>
      <w:r w:rsidR="00395A71" w:rsidRPr="0093004C">
        <w:t>TS</w:t>
      </w:r>
      <w:r w:rsidR="00395A71">
        <w:t> </w:t>
      </w:r>
      <w:r w:rsidR="00395A71" w:rsidRPr="0093004C">
        <w:t>23.502</w:t>
      </w:r>
      <w:r w:rsidR="00395A71">
        <w:t> </w:t>
      </w:r>
      <w:r w:rsidR="00395A71" w:rsidRPr="0093004C">
        <w:t>[</w:t>
      </w:r>
      <w:r w:rsidRPr="0093004C">
        <w:t>5] is triggered.</w:t>
      </w:r>
    </w:p>
    <w:p w14:paraId="29134CFB" w14:textId="77777777" w:rsidR="008C47BE" w:rsidRPr="0093004C" w:rsidRDefault="008C47BE" w:rsidP="008C47BE">
      <w:pPr>
        <w:pStyle w:val="Heading3"/>
        <w:rPr>
          <w:lang w:eastAsia="ko-KR"/>
        </w:rPr>
      </w:pPr>
      <w:bookmarkStart w:id="795" w:name="_Toc66692716"/>
      <w:bookmarkStart w:id="796" w:name="_Toc66701895"/>
      <w:bookmarkStart w:id="797" w:name="_Toc69883569"/>
      <w:bookmarkStart w:id="798" w:name="_Toc73625582"/>
      <w:bookmarkStart w:id="799" w:name="_Toc81548018"/>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795"/>
      <w:bookmarkEnd w:id="796"/>
      <w:bookmarkEnd w:id="797"/>
      <w:bookmarkEnd w:id="798"/>
      <w:bookmarkEnd w:id="799"/>
    </w:p>
    <w:p w14:paraId="647D132C" w14:textId="3EB91296" w:rsidR="008C47BE" w:rsidRPr="0093004C" w:rsidRDefault="008C47BE" w:rsidP="008C47BE">
      <w:r w:rsidRPr="0093004C">
        <w:rPr>
          <w:lang w:eastAsia="ko-KR"/>
        </w:rPr>
        <w:t xml:space="preserve">For </w:t>
      </w:r>
      <w:r w:rsidR="00D3313C">
        <w:rPr>
          <w:lang w:eastAsia="ko-KR"/>
        </w:rPr>
        <w:t xml:space="preserve">5G </w:t>
      </w:r>
      <w:r w:rsidRPr="0093004C">
        <w:rPr>
          <w:lang w:eastAsia="ko-KR"/>
        </w:rPr>
        <w:t>ProSe service parameter provisioning</w:t>
      </w:r>
      <w:r w:rsidR="00943614" w:rsidRPr="00322A2B">
        <w:rPr>
          <w:lang w:eastAsia="ko-KR"/>
        </w:rPr>
        <w:t xml:space="preserve"> </w:t>
      </w:r>
      <w:r w:rsidR="00943614" w:rsidRPr="00FE2C88">
        <w:rPr>
          <w:lang w:eastAsia="ko-KR"/>
        </w:rPr>
        <w:t>(i.e. creating, updating and deleting)</w:t>
      </w:r>
      <w:r w:rsidRPr="0093004C">
        <w:rPr>
          <w:lang w:eastAsia="ko-KR"/>
        </w:rPr>
        <w:t>, the procedure defined in clause</w:t>
      </w:r>
      <w:r w:rsidRPr="0093004C">
        <w:t> </w:t>
      </w:r>
      <w:r w:rsidRPr="0093004C">
        <w:rPr>
          <w:lang w:eastAsia="ko-KR"/>
        </w:rPr>
        <w:t xml:space="preserve">4.15.6.7 of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performed with the following considerations:</w:t>
      </w:r>
    </w:p>
    <w:p w14:paraId="2D555E98" w14:textId="54CC5290" w:rsidR="008C47BE" w:rsidRPr="0093004C" w:rsidRDefault="008C47BE" w:rsidP="008C47BE">
      <w:pPr>
        <w:pStyle w:val="B1"/>
      </w:pPr>
      <w:r w:rsidRPr="0093004C">
        <w:rPr>
          <w:lang w:eastAsia="ko-KR"/>
        </w:rPr>
        <w:t>-</w:t>
      </w:r>
      <w:r w:rsidRPr="0093004C">
        <w:rPr>
          <w:lang w:eastAsia="ko-KR"/>
        </w:rPr>
        <w:tab/>
        <w:t xml:space="preserve">The AF in </w:t>
      </w:r>
      <w:r w:rsidR="00395A71" w:rsidRPr="0093004C">
        <w:rPr>
          <w:lang w:eastAsia="ko-KR"/>
        </w:rPr>
        <w:t>TS</w:t>
      </w:r>
      <w:r w:rsidR="00395A71">
        <w:rPr>
          <w:lang w:eastAsia="ko-KR"/>
        </w:rPr>
        <w:t> </w:t>
      </w:r>
      <w:r w:rsidR="00395A71" w:rsidRPr="0093004C">
        <w:rPr>
          <w:lang w:eastAsia="ko-KR"/>
        </w:rPr>
        <w:t>23.502</w:t>
      </w:r>
      <w:r w:rsidR="00395A71">
        <w:rPr>
          <w:lang w:eastAsia="ko-KR"/>
        </w:rPr>
        <w:t> </w:t>
      </w:r>
      <w:r w:rsidR="00395A71" w:rsidRPr="0093004C">
        <w:rPr>
          <w:lang w:eastAsia="ko-KR"/>
        </w:rPr>
        <w:t>[</w:t>
      </w:r>
      <w:r w:rsidRPr="0093004C">
        <w:rPr>
          <w:lang w:eastAsia="ko-KR"/>
        </w:rPr>
        <w:t>5] is considered as ProSe Application Server in this specification.</w:t>
      </w:r>
    </w:p>
    <w:p w14:paraId="3F1ABE5E" w14:textId="7B8F4102" w:rsidR="008C47BE" w:rsidRPr="0093004C" w:rsidRDefault="008C47BE" w:rsidP="008C47BE">
      <w:pPr>
        <w:pStyle w:val="B1"/>
      </w:pPr>
      <w:r w:rsidRPr="0093004C">
        <w:t>-</w:t>
      </w:r>
      <w:r w:rsidRPr="0093004C">
        <w:tab/>
        <w:t xml:space="preserve">Service Description indicates </w:t>
      </w:r>
      <w:r w:rsidR="00D3313C">
        <w:t xml:space="preserve">5G </w:t>
      </w:r>
      <w:r w:rsidRPr="0093004C">
        <w:t>ProSe service</w:t>
      </w:r>
      <w:r w:rsidRPr="0093004C">
        <w:rPr>
          <w:lang w:eastAsia="ko-KR"/>
        </w:rPr>
        <w:t xml:space="preserve"> domain information</w:t>
      </w:r>
      <w:r w:rsidRPr="0093004C">
        <w:t>.</w:t>
      </w:r>
    </w:p>
    <w:p w14:paraId="0005EB21" w14:textId="3A664E74" w:rsidR="008C47BE" w:rsidRPr="0093004C" w:rsidRDefault="008C47BE" w:rsidP="008C47BE">
      <w:pPr>
        <w:pStyle w:val="B1"/>
      </w:pPr>
      <w:r w:rsidRPr="0093004C">
        <w:t>-</w:t>
      </w:r>
      <w:r w:rsidRPr="0093004C">
        <w:tab/>
        <w:t xml:space="preserve">Service Parameters include parameters for </w:t>
      </w:r>
      <w:r w:rsidR="00D3313C">
        <w:t xml:space="preserve">5G </w:t>
      </w:r>
      <w:r w:rsidRPr="0093004C">
        <w:t xml:space="preserve">ProSe Direct Discovery and </w:t>
      </w:r>
      <w:r w:rsidR="00D3313C">
        <w:t xml:space="preserve">5G </w:t>
      </w:r>
      <w:r w:rsidRPr="0093004C">
        <w:t xml:space="preserve">ProSe Direct Communications. The detailed information </w:t>
      </w:r>
      <w:r w:rsidRPr="0093004C">
        <w:rPr>
          <w:lang w:eastAsia="ko-KR"/>
        </w:rPr>
        <w:t xml:space="preserve">on the parameters </w:t>
      </w:r>
      <w:r w:rsidRPr="0093004C">
        <w:t>is described in clause 5.1.2.1 and clause 5.1.3.1.</w:t>
      </w:r>
    </w:p>
    <w:p w14:paraId="50A5D01C" w14:textId="2AA83AC7" w:rsidR="00F8344D" w:rsidRPr="0093004C" w:rsidRDefault="00F8344D">
      <w:pPr>
        <w:pStyle w:val="B1"/>
        <w:rPr>
          <w:lang w:eastAsia="zh-CN"/>
        </w:rPr>
      </w:pPr>
      <w:r w:rsidRPr="0093004C">
        <w:t>-</w:t>
      </w:r>
      <w:r w:rsidRPr="0093004C">
        <w:tab/>
        <w:t>Service Parameters for</w:t>
      </w:r>
      <w:r w:rsidR="00CA4BF7">
        <w:t xml:space="preserve"> </w:t>
      </w:r>
      <w:r w:rsidR="00CA4BF7">
        <w:rPr>
          <w:rFonts w:hint="eastAsia"/>
          <w:lang w:eastAsia="zh-CN"/>
        </w:rPr>
        <w:t>5G</w:t>
      </w:r>
      <w:r w:rsidRPr="0093004C">
        <w:t xml:space="preserve"> ProSe </w:t>
      </w:r>
      <w:r w:rsidR="004F3A9A">
        <w:rPr>
          <w:rFonts w:hint="eastAsia"/>
          <w:lang w:eastAsia="zh-CN"/>
        </w:rPr>
        <w:t>UE-to-Network</w:t>
      </w:r>
      <w:r w:rsidR="004F3A9A" w:rsidRPr="0093004C">
        <w:t xml:space="preserve"> </w:t>
      </w:r>
      <w:r w:rsidRPr="0093004C">
        <w:t xml:space="preserve">Relay Discovery and </w:t>
      </w:r>
      <w:r w:rsidR="00250B9F">
        <w:rPr>
          <w:rFonts w:hint="eastAsia"/>
          <w:lang w:eastAsia="zh-CN"/>
        </w:rPr>
        <w:t xml:space="preserve">5G </w:t>
      </w:r>
      <w:r w:rsidRPr="0093004C">
        <w:t xml:space="preserve">ProSe </w:t>
      </w:r>
      <w:r w:rsidR="00A439E7">
        <w:rPr>
          <w:rFonts w:hint="eastAsia"/>
          <w:lang w:eastAsia="zh-CN"/>
        </w:rPr>
        <w:t>UE-to-Network</w:t>
      </w:r>
      <w:r w:rsidR="00A439E7" w:rsidRPr="0093004C">
        <w:t xml:space="preserve"> </w:t>
      </w:r>
      <w:r w:rsidRPr="0093004C">
        <w:t>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6156E5C6" w:rsidR="008C47BE" w:rsidRPr="0093004C" w:rsidRDefault="008C47BE" w:rsidP="008C47BE">
      <w:pPr>
        <w:pStyle w:val="Heading2"/>
      </w:pPr>
      <w:bookmarkStart w:id="800" w:name="_Toc66692717"/>
      <w:bookmarkStart w:id="801" w:name="_Toc66701896"/>
      <w:bookmarkStart w:id="802" w:name="_Toc69883570"/>
      <w:bookmarkStart w:id="803" w:name="_Toc73625583"/>
      <w:bookmarkStart w:id="804" w:name="_Toc81548019"/>
      <w:r w:rsidRPr="0093004C">
        <w:t>6.3</w:t>
      </w:r>
      <w:r w:rsidRPr="0093004C">
        <w:tab/>
      </w:r>
      <w:r w:rsidR="005421DF">
        <w:t xml:space="preserve">5G </w:t>
      </w:r>
      <w:r w:rsidRPr="0093004C">
        <w:t>ProSe Direct Discovery</w:t>
      </w:r>
      <w:bookmarkEnd w:id="800"/>
      <w:bookmarkEnd w:id="801"/>
      <w:bookmarkEnd w:id="802"/>
      <w:bookmarkEnd w:id="803"/>
      <w:bookmarkEnd w:id="804"/>
    </w:p>
    <w:p w14:paraId="3BC65214" w14:textId="16A2B708" w:rsidR="008C47BE" w:rsidRPr="0093004C" w:rsidRDefault="008C47BE" w:rsidP="008C47BE">
      <w:pPr>
        <w:pStyle w:val="Heading3"/>
        <w:rPr>
          <w:lang w:eastAsia="zh-CN"/>
        </w:rPr>
      </w:pPr>
      <w:bookmarkStart w:id="805" w:name="_Toc66692718"/>
      <w:bookmarkStart w:id="806" w:name="_Toc66701897"/>
      <w:bookmarkStart w:id="807" w:name="_Toc69883571"/>
      <w:bookmarkStart w:id="808" w:name="_Toc73625584"/>
      <w:bookmarkStart w:id="809" w:name="_Toc81548020"/>
      <w:r w:rsidRPr="0093004C">
        <w:rPr>
          <w:lang w:eastAsia="zh-CN"/>
        </w:rPr>
        <w:t>6.3.1</w:t>
      </w:r>
      <w:r w:rsidRPr="0093004C">
        <w:rPr>
          <w:lang w:eastAsia="zh-CN"/>
        </w:rPr>
        <w:tab/>
      </w:r>
      <w:r w:rsidR="005421DF">
        <w:rPr>
          <w:lang w:eastAsia="zh-CN"/>
        </w:rPr>
        <w:t xml:space="preserve">5G </w:t>
      </w:r>
      <w:r w:rsidRPr="0093004C">
        <w:t>ProSe Direct Discovery with 5G DDNMF</w:t>
      </w:r>
      <w:bookmarkEnd w:id="805"/>
      <w:bookmarkEnd w:id="806"/>
      <w:bookmarkEnd w:id="807"/>
      <w:bookmarkEnd w:id="808"/>
      <w:bookmarkEnd w:id="809"/>
    </w:p>
    <w:p w14:paraId="424798B1" w14:textId="77777777" w:rsidR="008C47BE" w:rsidRPr="0093004C" w:rsidRDefault="008C47BE" w:rsidP="008C47BE">
      <w:pPr>
        <w:pStyle w:val="Heading4"/>
      </w:pPr>
      <w:bookmarkStart w:id="810" w:name="_Toc517047997"/>
      <w:bookmarkStart w:id="811" w:name="_Toc45003273"/>
      <w:bookmarkStart w:id="812" w:name="_Toc66701898"/>
      <w:bookmarkStart w:id="813" w:name="_Toc69883572"/>
      <w:bookmarkStart w:id="814" w:name="_Toc73625585"/>
      <w:bookmarkStart w:id="815" w:name="_Hlk64323931"/>
      <w:bookmarkStart w:id="816" w:name="_Toc81548021"/>
      <w:r w:rsidRPr="0093004C">
        <w:t>6.3.1.1</w:t>
      </w:r>
      <w:r w:rsidRPr="0093004C">
        <w:tab/>
        <w:t>Overview</w:t>
      </w:r>
      <w:bookmarkEnd w:id="810"/>
      <w:bookmarkEnd w:id="811"/>
      <w:bookmarkEnd w:id="812"/>
      <w:bookmarkEnd w:id="813"/>
      <w:bookmarkEnd w:id="814"/>
      <w:bookmarkEnd w:id="816"/>
    </w:p>
    <w:bookmarkEnd w:id="815"/>
    <w:p w14:paraId="4FB98675" w14:textId="4049D861" w:rsidR="008C47BE" w:rsidRPr="0093004C" w:rsidRDefault="005421DF" w:rsidP="008C47BE">
      <w:pPr>
        <w:rPr>
          <w:rFonts w:eastAsia="SimSun"/>
        </w:rPr>
      </w:pPr>
      <w:r>
        <w:rPr>
          <w:rFonts w:eastAsia="SimSun"/>
          <w:noProof/>
        </w:rPr>
        <w:t xml:space="preserve">5G </w:t>
      </w:r>
      <w:r w:rsidR="008C47BE" w:rsidRPr="0093004C">
        <w:rPr>
          <w:rFonts w:eastAsia="SimSun"/>
          <w:noProof/>
        </w:rPr>
        <w:t>ProSe</w:t>
      </w:r>
      <w:r w:rsidR="008C47BE" w:rsidRPr="0093004C">
        <w:rPr>
          <w:rFonts w:eastAsia="SimSun"/>
        </w:rPr>
        <w:t xml:space="preserve"> Direct Discovery is defined as the process that detects and identifies another UE in proximity using NR radio signals. There are two types of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supported over PC3a reference point: open and restricted, as </w:t>
      </w:r>
      <w:r w:rsidR="008C47BE" w:rsidRPr="0093004C">
        <w:rPr>
          <w:rFonts w:eastAsia="SimSun"/>
        </w:rPr>
        <w:lastRenderedPageBreak/>
        <w:t xml:space="preserve">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008C47BE" w:rsidRPr="0093004C">
        <w:rPr>
          <w:rFonts w:eastAsia="SimSun"/>
        </w:rPr>
        <w:t xml:space="preserve">3]. </w:t>
      </w:r>
      <w:r w:rsidR="00BB12B8">
        <w:rPr>
          <w:rFonts w:eastAsia="SimSun"/>
        </w:rPr>
        <w:t xml:space="preserve">5G </w:t>
      </w:r>
      <w:r w:rsidR="008C47BE" w:rsidRPr="0093004C">
        <w:rPr>
          <w:rFonts w:eastAsia="SimSun"/>
          <w:noProof/>
        </w:rPr>
        <w:t>ProSe</w:t>
      </w:r>
      <w:r w:rsidR="008C47BE" w:rsidRPr="0093004C">
        <w:rPr>
          <w:rFonts w:eastAsia="SimSun"/>
        </w:rPr>
        <w:t xml:space="preserve"> Direct Discovery can be a standalone service or can be used for subsequent actions e.g. to initiate </w:t>
      </w:r>
      <w:r w:rsidR="00BB12B8">
        <w:rPr>
          <w:rFonts w:eastAsia="SimSun"/>
        </w:rPr>
        <w:t xml:space="preserve">5G </w:t>
      </w:r>
      <w:r w:rsidR="008C47BE" w:rsidRPr="0093004C">
        <w:rPr>
          <w:rFonts w:eastAsia="SimSun"/>
          <w:noProof/>
        </w:rPr>
        <w:t>ProSe</w:t>
      </w:r>
      <w:r w:rsidR="008C47BE" w:rsidRPr="0093004C">
        <w:rPr>
          <w:rFonts w:eastAsia="SimSun"/>
        </w:rPr>
        <w:t xml:space="preserve"> Direct Communication.</w:t>
      </w:r>
    </w:p>
    <w:p w14:paraId="1B680D46" w14:textId="4D89737E"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00BB12B8">
        <w:rPr>
          <w:rFonts w:eastAsia="SimSun"/>
        </w:rPr>
        <w:t xml:space="preserve">5G </w:t>
      </w:r>
      <w:r w:rsidRPr="0093004C">
        <w:rPr>
          <w:rFonts w:eastAsia="SimSun"/>
          <w:noProof/>
        </w:rPr>
        <w:t>ProSe</w:t>
      </w:r>
      <w:r w:rsidRPr="0093004C">
        <w:rPr>
          <w:rFonts w:eastAsia="SimSun"/>
        </w:rPr>
        <w:t xml:space="preserve"> Direct Discovery shall not continue in participating in </w:t>
      </w:r>
      <w:r w:rsidR="00BB12B8">
        <w:rPr>
          <w:rFonts w:eastAsia="SimSun"/>
        </w:rPr>
        <w:t xml:space="preserve">5G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71707B9F" w:rsidR="008C47BE" w:rsidRPr="0093004C" w:rsidRDefault="008C47BE" w:rsidP="008C47BE">
      <w:pPr>
        <w:rPr>
          <w:rFonts w:eastAsia="SimSun"/>
        </w:rPr>
      </w:pPr>
      <w:r w:rsidRPr="0093004C">
        <w:rPr>
          <w:rFonts w:eastAsia="SimSun"/>
        </w:rPr>
        <w:t xml:space="preserve">With </w:t>
      </w:r>
      <w:r w:rsidR="00BB12B8">
        <w:rPr>
          <w:rFonts w:eastAsia="SimSun"/>
        </w:rPr>
        <w:t xml:space="preserve">5G </w:t>
      </w:r>
      <w:r w:rsidRPr="0093004C">
        <w:rPr>
          <w:rFonts w:eastAsia="SimSun"/>
        </w:rPr>
        <w:t xml:space="preserve">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395A71" w:rsidRPr="0093004C">
        <w:rPr>
          <w:rFonts w:eastAsia="SimSun"/>
        </w:rPr>
        <w:t>TS</w:t>
      </w:r>
      <w:r w:rsidR="00395A71">
        <w:rPr>
          <w:rFonts w:eastAsia="SimSun"/>
        </w:rPr>
        <w:t> </w:t>
      </w:r>
      <w:r w:rsidR="00395A71" w:rsidRPr="0093004C">
        <w:rPr>
          <w:rFonts w:eastAsia="SimSun"/>
        </w:rPr>
        <w:t>38.331</w:t>
      </w:r>
      <w:r w:rsidR="00395A71">
        <w:rPr>
          <w:rFonts w:eastAsia="SimSun"/>
        </w:rPr>
        <w:t> </w:t>
      </w:r>
      <w:r w:rsidR="00395A71" w:rsidRPr="0093004C">
        <w:rPr>
          <w:rFonts w:eastAsia="SimSun"/>
        </w:rPr>
        <w:t>[</w:t>
      </w:r>
      <w:r w:rsidRPr="0093004C">
        <w:rPr>
          <w:rFonts w:eastAsia="SimSun"/>
        </w:rPr>
        <w:t>16].</w:t>
      </w:r>
    </w:p>
    <w:p w14:paraId="6EFB6473" w14:textId="20EE4E5F" w:rsidR="008C47BE" w:rsidRPr="0093004C" w:rsidRDefault="008C47BE" w:rsidP="008C47BE">
      <w:pPr>
        <w:pStyle w:val="Heading4"/>
      </w:pPr>
      <w:bookmarkStart w:id="817" w:name="_Toc66701899"/>
      <w:bookmarkStart w:id="818" w:name="_Toc69883573"/>
      <w:bookmarkStart w:id="819" w:name="_Toc73625586"/>
      <w:bookmarkStart w:id="820" w:name="_Toc517048000"/>
      <w:bookmarkStart w:id="821" w:name="_Toc45003276"/>
      <w:bookmarkStart w:id="822" w:name="_Toc81548022"/>
      <w:r w:rsidRPr="0093004C">
        <w:t>6.3.1.2</w:t>
      </w:r>
      <w:r w:rsidRPr="0093004C">
        <w:tab/>
        <w:t xml:space="preserve">Overall procedure for </w:t>
      </w:r>
      <w:r w:rsidR="00BB12B8">
        <w:t xml:space="preserve">5G </w:t>
      </w:r>
      <w:r w:rsidRPr="0093004C">
        <w:t>ProSe Direct Discovery (Model A)</w:t>
      </w:r>
      <w:bookmarkEnd w:id="817"/>
      <w:bookmarkEnd w:id="818"/>
      <w:bookmarkEnd w:id="819"/>
      <w:bookmarkEnd w:id="822"/>
    </w:p>
    <w:bookmarkEnd w:id="820"/>
    <w:bookmarkEnd w:id="821"/>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8" type="#_x0000_t75" style="width:481.6pt;height:350.5pt" o:ole="">
            <v:imagedata r:id="rId57" o:title=""/>
          </v:shape>
          <o:OLEObject Type="Embed" ProgID="Visio.Drawing.15" ShapeID="_x0000_i1048" DrawAspect="Content" ObjectID="_1692161309" r:id="rId58"/>
        </w:object>
      </w:r>
    </w:p>
    <w:p w14:paraId="461AA76A" w14:textId="5D8164C3" w:rsidR="008C47BE" w:rsidRPr="0093004C" w:rsidRDefault="008C47BE" w:rsidP="008C47BE">
      <w:pPr>
        <w:pStyle w:val="TF"/>
      </w:pPr>
      <w:r w:rsidRPr="0093004C">
        <w:t xml:space="preserve">Figure 6.3.1.2-1: Overall procedure for Model A </w:t>
      </w:r>
      <w:r w:rsidR="00BB12B8">
        <w:t xml:space="preserve">5G </w:t>
      </w:r>
      <w:r w:rsidRPr="0093004C">
        <w:rPr>
          <w:noProof/>
        </w:rPr>
        <w:t>ProSe</w:t>
      </w:r>
      <w:r w:rsidRPr="0093004C">
        <w:t xml:space="preserve"> Direct Discovery</w:t>
      </w:r>
    </w:p>
    <w:p w14:paraId="0795779C" w14:textId="4F35E3A6" w:rsidR="008C47BE" w:rsidRPr="0093004C" w:rsidRDefault="008C47BE" w:rsidP="008C47BE">
      <w:pPr>
        <w:rPr>
          <w:rFonts w:eastAsia="SimSun"/>
        </w:rPr>
      </w:pPr>
      <w:r w:rsidRPr="0093004C">
        <w:rPr>
          <w:rFonts w:eastAsia="SimSun"/>
        </w:rPr>
        <w:t xml:space="preserve">This procedure is applied for open and restricted </w:t>
      </w:r>
      <w:r w:rsidR="00BB12B8">
        <w:rPr>
          <w:rFonts w:eastAsia="SimSun"/>
        </w:rPr>
        <w:t xml:space="preserve">5G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44890147" w:rsidR="008C47BE" w:rsidRPr="0093004C" w:rsidRDefault="008C47BE" w:rsidP="008C47BE">
      <w:pPr>
        <w:pStyle w:val="B1"/>
      </w:pPr>
      <w:r w:rsidRPr="0093004C">
        <w:t>1.</w:t>
      </w:r>
      <w:r w:rsidRPr="0093004C">
        <w:tab/>
        <w:t xml:space="preserve">Service authorisation for </w:t>
      </w:r>
      <w:r w:rsidR="00BB12B8">
        <w:t xml:space="preserve">5G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60000777"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w:t>
      </w:r>
      <w:r w:rsidRPr="0093004C">
        <w:lastRenderedPageBreak/>
        <w:t>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0779912E"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 xml:space="preserve">6.3.1.4. In addition, for restricted </w:t>
      </w:r>
      <w:r w:rsidR="00BB12B8">
        <w:t xml:space="preserve">5G </w:t>
      </w:r>
      <w:r w:rsidRPr="0093004C">
        <w:t>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4F2115FE"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w:t>
      </w:r>
      <w:r w:rsidR="0092498C">
        <w:t>8</w:t>
      </w:r>
      <w:r w:rsidRPr="0093004C">
        <w:t xml:space="preserve">.1),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974D13E" w:rsidR="008C47BE" w:rsidRPr="0093004C" w:rsidRDefault="008C47BE" w:rsidP="008C47BE">
      <w:pPr>
        <w:pStyle w:val="Heading4"/>
      </w:pPr>
      <w:bookmarkStart w:id="823" w:name="_Toc66701900"/>
      <w:bookmarkStart w:id="824" w:name="_Toc69883574"/>
      <w:bookmarkStart w:id="825" w:name="_Toc73625587"/>
      <w:bookmarkStart w:id="826" w:name="_Toc517048001"/>
      <w:bookmarkStart w:id="827" w:name="_Toc45003277"/>
      <w:bookmarkStart w:id="828" w:name="_Toc81548023"/>
      <w:r w:rsidRPr="0093004C">
        <w:t>6.3.1.3</w:t>
      </w:r>
      <w:r w:rsidRPr="0093004C">
        <w:tab/>
        <w:t xml:space="preserve">Overall procedure for </w:t>
      </w:r>
      <w:r w:rsidR="00BB12B8">
        <w:t xml:space="preserve">5G </w:t>
      </w:r>
      <w:r w:rsidRPr="0093004C">
        <w:t>ProSe Direct Discovery (Model B)</w:t>
      </w:r>
      <w:bookmarkEnd w:id="823"/>
      <w:bookmarkEnd w:id="824"/>
      <w:bookmarkEnd w:id="825"/>
      <w:bookmarkEnd w:id="828"/>
    </w:p>
    <w:bookmarkEnd w:id="826"/>
    <w:bookmarkEnd w:id="827"/>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9" type="#_x0000_t75" style="width:481.6pt;height:400.1pt" o:ole="">
            <v:imagedata r:id="rId59" o:title=""/>
          </v:shape>
          <o:OLEObject Type="Embed" ProgID="Visio.Drawing.15" ShapeID="_x0000_i1049" DrawAspect="Content" ObjectID="_1692161310" r:id="rId60"/>
        </w:object>
      </w:r>
    </w:p>
    <w:p w14:paraId="7B06E7A9" w14:textId="6D0A6F6E" w:rsidR="008C47BE" w:rsidRPr="0093004C" w:rsidRDefault="008C47BE" w:rsidP="008C47BE">
      <w:pPr>
        <w:pStyle w:val="TF"/>
      </w:pPr>
      <w:r w:rsidRPr="0093004C">
        <w:t xml:space="preserve">Figure 6.3.1.3-1: Overall procedure for Model B </w:t>
      </w:r>
      <w:r w:rsidR="00BB12B8">
        <w:t xml:space="preserve">5G </w:t>
      </w:r>
      <w:r w:rsidRPr="0093004C">
        <w:t>ProSe Direct Discovery</w:t>
      </w:r>
    </w:p>
    <w:p w14:paraId="52F23FF2" w14:textId="59A8129D" w:rsidR="008C47BE" w:rsidRPr="0093004C" w:rsidRDefault="008C47BE" w:rsidP="008C47BE">
      <w:pPr>
        <w:rPr>
          <w:rFonts w:eastAsia="SimSun"/>
        </w:rPr>
      </w:pPr>
      <w:r w:rsidRPr="0093004C">
        <w:rPr>
          <w:rFonts w:eastAsia="SimSun"/>
        </w:rPr>
        <w:lastRenderedPageBreak/>
        <w:t xml:space="preserve">This procedure is applied for restricted </w:t>
      </w:r>
      <w:r w:rsidR="00BB12B8">
        <w:rPr>
          <w:rFonts w:eastAsia="SimSun"/>
        </w:rPr>
        <w:t xml:space="preserve">5G </w:t>
      </w:r>
      <w:r w:rsidRPr="0093004C">
        <w:rPr>
          <w:rFonts w:eastAsia="SimSun"/>
        </w:rPr>
        <w:t>ProSe Direct Discovery when the ProSe enabled UE is served by NG-RAN.</w:t>
      </w:r>
    </w:p>
    <w:p w14:paraId="328C0301" w14:textId="21DE6953" w:rsidR="008C47BE" w:rsidRPr="0093004C" w:rsidRDefault="008C47BE" w:rsidP="008C47BE">
      <w:pPr>
        <w:pStyle w:val="B1"/>
      </w:pPr>
      <w:r w:rsidRPr="0093004C">
        <w:t>1.</w:t>
      </w:r>
      <w:r w:rsidRPr="0093004C">
        <w:tab/>
        <w:t xml:space="preserve">Service authorisation for </w:t>
      </w:r>
      <w:r w:rsidR="00BB12B8">
        <w:t xml:space="preserve">5G </w:t>
      </w:r>
      <w:r w:rsidRPr="0093004C">
        <w:t>ProSe Direct Discovery services is performed as defined in clause 6.2.</w:t>
      </w:r>
    </w:p>
    <w:p w14:paraId="405BF9E8" w14:textId="7A254764"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 xml:space="preserve">ProSe Direct Discovery, Model B, as a </w:t>
      </w:r>
      <w:r w:rsidRPr="0093004C">
        <w:rPr>
          <w:rFonts w:eastAsia="SimSun"/>
          <w:noProof/>
        </w:rPr>
        <w:t>Discoveree</w:t>
      </w:r>
      <w:r w:rsidRPr="0093004C">
        <w:rPr>
          <w:rFonts w:eastAsia="SimSun"/>
        </w:rPr>
        <w:t xml:space="preserve"> UE, the following steps take place:</w:t>
      </w:r>
    </w:p>
    <w:p w14:paraId="238F0A22" w14:textId="78B01481" w:rsidR="008C47BE" w:rsidRPr="0093004C" w:rsidRDefault="008C47BE" w:rsidP="008C47BE">
      <w:pPr>
        <w:pStyle w:val="B1"/>
      </w:pPr>
      <w:r w:rsidRPr="0093004C">
        <w:t>2a.</w:t>
      </w:r>
      <w:r w:rsidRPr="0093004C">
        <w:tab/>
        <w:t xml:space="preserve">When the UE is triggered to perform restricted </w:t>
      </w:r>
      <w:r w:rsidR="00BB12B8">
        <w:t xml:space="preserve">5G </w:t>
      </w:r>
      <w:r w:rsidRPr="0093004C">
        <w:t xml:space="preserve">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3865AAE" w:rsidR="008C47BE" w:rsidRPr="0093004C" w:rsidRDefault="008C47BE" w:rsidP="008C47BE">
      <w:pPr>
        <w:rPr>
          <w:rFonts w:eastAsia="SimSun"/>
        </w:rPr>
      </w:pPr>
      <w:r w:rsidRPr="0093004C">
        <w:rPr>
          <w:rFonts w:eastAsia="SimSun"/>
        </w:rPr>
        <w:t xml:space="preserve">If the UE is authorised to perform restricted </w:t>
      </w:r>
      <w:r w:rsidR="00BB12B8">
        <w:rPr>
          <w:rFonts w:eastAsia="SimSun"/>
        </w:rPr>
        <w:t xml:space="preserve">5G </w:t>
      </w:r>
      <w:r w:rsidRPr="0093004C">
        <w:rPr>
          <w:rFonts w:eastAsia="SimSun"/>
        </w:rPr>
        <w:t>ProSe Direct Discovery, Model B, as a Discoverer UE, the following steps take place:</w:t>
      </w:r>
    </w:p>
    <w:p w14:paraId="48FE1001" w14:textId="46350C05" w:rsidR="008C47BE" w:rsidRPr="0093004C" w:rsidRDefault="008C47BE" w:rsidP="008C47BE">
      <w:pPr>
        <w:pStyle w:val="B1"/>
      </w:pPr>
      <w:r w:rsidRPr="0093004C">
        <w:t>2b.</w:t>
      </w:r>
      <w:r w:rsidRPr="0093004C">
        <w:tab/>
        <w:t xml:space="preserve">When the UE is triggered to perform restricted </w:t>
      </w:r>
      <w:r w:rsidR="00BB12B8">
        <w:t xml:space="preserve">5G </w:t>
      </w:r>
      <w:r w:rsidRPr="0093004C">
        <w:t>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395A71">
      <w:pPr>
        <w:pStyle w:val="Heading4"/>
      </w:pPr>
      <w:bookmarkStart w:id="829" w:name="_Toc73625588"/>
      <w:bookmarkStart w:id="830" w:name="_Toc81548024"/>
      <w:r w:rsidRPr="0093004C">
        <w:t>6.3.1.4</w:t>
      </w:r>
      <w:r w:rsidRPr="0093004C">
        <w:tab/>
        <w:t>Discovery Request procedures</w:t>
      </w:r>
      <w:bookmarkEnd w:id="829"/>
      <w:bookmarkEnd w:id="830"/>
    </w:p>
    <w:p w14:paraId="5020C57B" w14:textId="0D953B96"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00BB12B8">
        <w:rPr>
          <w:rFonts w:eastAsia="SimSun"/>
        </w:rPr>
        <w:t xml:space="preserve">5G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046480D2" w:rsidR="00C42BE4" w:rsidRPr="0093004C" w:rsidRDefault="00C42BE4" w:rsidP="00C42BE4">
      <w:pPr>
        <w:pStyle w:val="B1"/>
        <w:rPr>
          <w:rFonts w:eastAsia="SimSun"/>
          <w:noProof/>
        </w:rPr>
      </w:pPr>
      <w:r w:rsidRPr="0093004C">
        <w:t>-</w:t>
      </w:r>
      <w:r w:rsidRPr="0093004C">
        <w:tab/>
      </w:r>
      <w:r w:rsidR="00444C24">
        <w:rPr>
          <w:lang w:val="en-US"/>
        </w:rPr>
        <w:t xml:space="preserve">Upon receiving a Discovery Request </w:t>
      </w:r>
      <w:r w:rsidR="00444C24" w:rsidRPr="001F7DAF">
        <w:rPr>
          <w:lang w:val="en-US"/>
        </w:rPr>
        <w:t>for restricted discovery</w:t>
      </w:r>
      <w:r w:rsidR="00444C24" w:rsidRPr="008B2EB5">
        <w:rPr>
          <w:lang w:val="en-US"/>
        </w:rPr>
        <w:t xml:space="preserve"> </w:t>
      </w:r>
      <w:r w:rsidR="00444C24">
        <w:rPr>
          <w:lang w:val="en-US"/>
        </w:rPr>
        <w:t xml:space="preserve">from a UE, if the 5G DDNMF does not have a valid PDUID for that UE, </w:t>
      </w:r>
      <w:r w:rsidR="00444C24">
        <w:t>t</w:t>
      </w:r>
      <w:r w:rsidRPr="0093004C">
        <w:t xml:space="preserve">he </w:t>
      </w:r>
      <w:r w:rsidRPr="0093004C">
        <w:rPr>
          <w:rFonts w:eastAsia="SimSun"/>
          <w:noProof/>
        </w:rPr>
        <w:t xml:space="preserve">5G DDNMF gets the PDUID and subscribes to notifications on Change of PDUID using </w:t>
      </w:r>
      <w:bookmarkStart w:id="831" w:name="_Hlk68622363"/>
      <w:r w:rsidRPr="0093004C">
        <w:rPr>
          <w:rFonts w:eastAsia="SimSun"/>
          <w:noProof/>
        </w:rPr>
        <w:t>Npcf_AMPolicyAuthorization_Subscribe</w:t>
      </w:r>
      <w:r w:rsidR="00952BFD">
        <w:rPr>
          <w:rFonts w:eastAsia="SimSun"/>
          <w:noProof/>
        </w:rPr>
        <w:t xml:space="preserve"> from PCF</w:t>
      </w:r>
      <w:r w:rsidRPr="0093004C">
        <w:rPr>
          <w:rFonts w:eastAsia="SimSun"/>
          <w:noProof/>
        </w:rPr>
        <w:t xml:space="preserve"> as defined in the clause</w:t>
      </w:r>
      <w:r w:rsidR="003C039E" w:rsidRPr="0093004C">
        <w:rPr>
          <w:rFonts w:eastAsia="SimSun"/>
          <w:noProof/>
        </w:rPr>
        <w:t> </w:t>
      </w:r>
      <w:r w:rsidRPr="0093004C">
        <w:rPr>
          <w:rFonts w:eastAsia="SimSun"/>
          <w:noProof/>
        </w:rPr>
        <w:t xml:space="preserve">5.2.5.8.6 in </w:t>
      </w:r>
      <w:r w:rsidR="00395A71" w:rsidRPr="0093004C">
        <w:rPr>
          <w:rFonts w:eastAsia="SimSun"/>
          <w:noProof/>
        </w:rPr>
        <w:t>TS</w:t>
      </w:r>
      <w:r w:rsidR="00395A71">
        <w:rPr>
          <w:rFonts w:eastAsia="SimSun"/>
          <w:noProof/>
        </w:rPr>
        <w:t> </w:t>
      </w:r>
      <w:r w:rsidR="00395A71" w:rsidRPr="0093004C">
        <w:rPr>
          <w:rFonts w:eastAsia="SimSun"/>
          <w:noProof/>
        </w:rPr>
        <w:t>23.502</w:t>
      </w:r>
      <w:r w:rsidR="00395A71">
        <w:rPr>
          <w:rFonts w:eastAsia="SimSun"/>
          <w:noProof/>
        </w:rPr>
        <w:t> </w:t>
      </w:r>
      <w:r w:rsidR="00395A71"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831"/>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0FF3153F" w:rsidR="008C47BE" w:rsidRPr="0093004C" w:rsidRDefault="008C47BE" w:rsidP="008C47BE">
      <w:pPr>
        <w:rPr>
          <w:rFonts w:eastAsia="SimSun"/>
        </w:rPr>
      </w:pPr>
      <w:r w:rsidRPr="0093004C">
        <w:rPr>
          <w:rFonts w:eastAsia="SimSun"/>
        </w:rPr>
        <w:lastRenderedPageBreak/>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w:t>
      </w:r>
      <w:r w:rsidR="00620C68">
        <w:t>5G</w:t>
      </w:r>
      <w:r w:rsidR="00620C68" w:rsidRPr="0093004C">
        <w:rPr>
          <w:rFonts w:eastAsia="SimSun"/>
        </w:rPr>
        <w:t xml:space="preserve"> </w:t>
      </w:r>
      <w:r w:rsidRPr="0093004C">
        <w:rPr>
          <w:rFonts w:eastAsia="SimSun"/>
        </w:rPr>
        <w:t xml:space="preserve">ProSe Direct Discovery, Model B. The exact signalling procedures are defined in </w:t>
      </w:r>
      <w:r w:rsidR="00395A71" w:rsidRPr="0093004C">
        <w:rPr>
          <w:rFonts w:eastAsia="SimSun"/>
        </w:rPr>
        <w:t>TS</w:t>
      </w:r>
      <w:r w:rsidR="00395A71">
        <w:rPr>
          <w:rFonts w:eastAsia="SimSun"/>
        </w:rPr>
        <w:t> </w:t>
      </w:r>
      <w:r w:rsidR="00395A71" w:rsidRPr="0093004C">
        <w:rPr>
          <w:rFonts w:eastAsia="SimSun"/>
        </w:rPr>
        <w:t>23.303</w:t>
      </w:r>
      <w:r w:rsidR="00395A71">
        <w:rPr>
          <w:rFonts w:eastAsia="SimSun"/>
        </w:rPr>
        <w:t> </w:t>
      </w:r>
      <w:r w:rsidR="00395A71"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7C611332"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395A71" w:rsidRPr="0093004C">
        <w:t>TS</w:t>
      </w:r>
      <w:r w:rsidR="00395A71">
        <w:t> </w:t>
      </w:r>
      <w:r w:rsidR="00395A71" w:rsidRPr="0093004C">
        <w:t>23.503</w:t>
      </w:r>
      <w:r w:rsidR="00395A71">
        <w:t> </w:t>
      </w:r>
      <w:r w:rsidR="00395A71"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395A71">
      <w:pPr>
        <w:pStyle w:val="Heading4"/>
      </w:pPr>
      <w:bookmarkStart w:id="832" w:name="_Toc73625589"/>
      <w:bookmarkStart w:id="833" w:name="_Toc81548025"/>
      <w:r w:rsidRPr="0093004C">
        <w:t>6.3.1.5</w:t>
      </w:r>
      <w:r w:rsidRPr="0093004C">
        <w:tab/>
        <w:t>Discovery Reporting procedures</w:t>
      </w:r>
      <w:bookmarkEnd w:id="832"/>
      <w:bookmarkEnd w:id="833"/>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69DFA74C"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395A71">
      <w:pPr>
        <w:pStyle w:val="Heading4"/>
      </w:pPr>
      <w:bookmarkStart w:id="834" w:name="_Toc73625590"/>
      <w:bookmarkStart w:id="835" w:name="_Toc81548026"/>
      <w:r w:rsidRPr="0093004C">
        <w:t>6.3.1.6</w:t>
      </w:r>
      <w:r w:rsidRPr="0093004C">
        <w:tab/>
        <w:t>Announcing Alert Procedures for restricted discovery</w:t>
      </w:r>
      <w:bookmarkEnd w:id="834"/>
      <w:bookmarkEnd w:id="835"/>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39A28409" w:rsidR="008C47BE" w:rsidRPr="0093004C" w:rsidRDefault="008C47BE" w:rsidP="008C47BE">
      <w:r w:rsidRPr="0093004C">
        <w:t xml:space="preserve">The signalling procedure of Announcing Alert Procedure is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395A71">
      <w:pPr>
        <w:pStyle w:val="Heading4"/>
      </w:pPr>
      <w:bookmarkStart w:id="836" w:name="_Toc73625591"/>
      <w:bookmarkStart w:id="837" w:name="_Toc81548027"/>
      <w:r w:rsidRPr="0093004C">
        <w:t>6.3.1.7</w:t>
      </w:r>
      <w:r w:rsidRPr="0093004C">
        <w:tab/>
        <w:t>Direct Discovery Update Procedures</w:t>
      </w:r>
      <w:bookmarkEnd w:id="836"/>
      <w:bookmarkEnd w:id="837"/>
    </w:p>
    <w:p w14:paraId="16FBEF32" w14:textId="070438A4" w:rsidR="008C47BE"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395A71" w:rsidRPr="0093004C">
        <w:t>TS</w:t>
      </w:r>
      <w:r w:rsidR="00395A71">
        <w:t> </w:t>
      </w:r>
      <w:r w:rsidR="00395A71" w:rsidRPr="0093004C">
        <w:t>23.303</w:t>
      </w:r>
      <w:r w:rsidR="00395A71">
        <w:t> </w:t>
      </w:r>
      <w:r w:rsidR="00395A71" w:rsidRPr="0093004C">
        <w:t>[</w:t>
      </w:r>
      <w:r w:rsidRPr="0093004C">
        <w:t>3] clause</w:t>
      </w:r>
      <w:r w:rsidRPr="0093004C">
        <w:rPr>
          <w:rFonts w:eastAsia="SimSun"/>
          <w:lang w:eastAsia="x-none"/>
        </w:rPr>
        <w:t> </w:t>
      </w:r>
      <w:r w:rsidRPr="0093004C">
        <w:t>5.3.6A</w:t>
      </w:r>
      <w:r w:rsidR="00CF2668">
        <w:t>.1</w:t>
      </w:r>
      <w:r w:rsidRPr="0093004C">
        <w:t xml:space="preserve"> allows both the </w:t>
      </w:r>
      <w:r w:rsidR="00FD7D35">
        <w:t>5G DDNMF</w:t>
      </w:r>
      <w:r w:rsidRPr="0093004C">
        <w:t xml:space="preserve">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0037FAE6" w14:textId="3D21191C" w:rsidR="00DC2D07" w:rsidRPr="00DC2D07" w:rsidRDefault="00DC2D07" w:rsidP="008C47BE">
      <w:r w:rsidRPr="000234CA">
        <w:rPr>
          <w:rFonts w:eastAsia="SimSun"/>
          <w:lang w:eastAsia="zh-CN"/>
        </w:rPr>
        <w:t>A user may decide at any time to change the discovery permissions relating to other users in a ProSe Application Server; then the corresponding ProSe Application Server triggers the procedure as specified in TS 23.303 [3] clause 5.3.6A.2 towards the affected 5G DDNMF(s)</w:t>
      </w:r>
      <w:r>
        <w:rPr>
          <w:rFonts w:eastAsia="SimSun"/>
          <w:lang w:eastAsia="zh-CN"/>
        </w:rPr>
        <w:t xml:space="preserve"> to update/revoke the discovery permissions</w:t>
      </w:r>
      <w:r w:rsidRPr="000234CA">
        <w:rPr>
          <w:rFonts w:eastAsia="SimSun"/>
          <w:lang w:eastAsia="zh-CN"/>
        </w:rPr>
        <w:t>. In the defined signalling procedures, the 5G DDNMF(s) takes the role of the "ProSe Function".</w:t>
      </w:r>
    </w:p>
    <w:p w14:paraId="5A1411D3" w14:textId="0431AAF2" w:rsidR="008C47BE" w:rsidRPr="0093004C" w:rsidRDefault="008C47BE" w:rsidP="008C47BE">
      <w:pPr>
        <w:pStyle w:val="Heading3"/>
      </w:pPr>
      <w:bookmarkStart w:id="838" w:name="_Toc66692719"/>
      <w:bookmarkStart w:id="839" w:name="_Toc66701901"/>
      <w:bookmarkStart w:id="840" w:name="_Toc69883575"/>
      <w:bookmarkStart w:id="841" w:name="_Toc73625592"/>
      <w:bookmarkStart w:id="842" w:name="_Toc81548028"/>
      <w:r w:rsidRPr="0093004C">
        <w:t>6.3.2</w:t>
      </w:r>
      <w:r w:rsidRPr="0093004C">
        <w:tab/>
      </w:r>
      <w:r w:rsidR="00B4490B">
        <w:t xml:space="preserve">5G </w:t>
      </w:r>
      <w:r w:rsidRPr="0093004C">
        <w:t>ProSe Direct Discovery procedures over PC5 reference point</w:t>
      </w:r>
      <w:bookmarkEnd w:id="838"/>
      <w:bookmarkEnd w:id="839"/>
      <w:bookmarkEnd w:id="840"/>
      <w:bookmarkEnd w:id="841"/>
      <w:bookmarkEnd w:id="842"/>
    </w:p>
    <w:p w14:paraId="4EFCC27D" w14:textId="77777777" w:rsidR="008C47BE" w:rsidRPr="0093004C" w:rsidRDefault="008C47BE" w:rsidP="008C47BE">
      <w:pPr>
        <w:pStyle w:val="Heading4"/>
      </w:pPr>
      <w:bookmarkStart w:id="843" w:name="_Toc66692720"/>
      <w:bookmarkStart w:id="844" w:name="_Toc66701902"/>
      <w:bookmarkStart w:id="845" w:name="_Toc69883576"/>
      <w:bookmarkStart w:id="846" w:name="_Toc73625593"/>
      <w:bookmarkStart w:id="847" w:name="_Toc81548029"/>
      <w:r w:rsidRPr="0093004C">
        <w:t>6.3.2.1</w:t>
      </w:r>
      <w:r w:rsidRPr="0093004C">
        <w:tab/>
        <w:t>General</w:t>
      </w:r>
      <w:bookmarkEnd w:id="843"/>
      <w:bookmarkEnd w:id="844"/>
      <w:bookmarkEnd w:id="845"/>
      <w:bookmarkEnd w:id="846"/>
      <w:bookmarkEnd w:id="847"/>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0287A297" w:rsidR="008C47BE" w:rsidRPr="0093004C" w:rsidRDefault="008C47BE" w:rsidP="008C47BE">
      <w:r w:rsidRPr="0093004C">
        <w:t xml:space="preserve">Both Model A and Model B discovery </w:t>
      </w:r>
      <w:r w:rsidRPr="0093004C">
        <w:rPr>
          <w:lang w:eastAsia="zh-CN"/>
        </w:rPr>
        <w:t xml:space="preserve">as defined in </w:t>
      </w:r>
      <w:r w:rsidR="00395A71" w:rsidRPr="0093004C">
        <w:rPr>
          <w:lang w:eastAsia="zh-CN"/>
        </w:rPr>
        <w:t>TS</w:t>
      </w:r>
      <w:r w:rsidR="00395A71">
        <w:rPr>
          <w:lang w:eastAsia="zh-CN"/>
        </w:rPr>
        <w:t> </w:t>
      </w:r>
      <w:r w:rsidR="00395A71" w:rsidRPr="0093004C">
        <w:rPr>
          <w:lang w:eastAsia="zh-CN"/>
        </w:rPr>
        <w:t>23.303</w:t>
      </w:r>
      <w:r w:rsidR="00395A71">
        <w:rPr>
          <w:lang w:eastAsia="zh-CN"/>
        </w:rPr>
        <w:t> </w:t>
      </w:r>
      <w:r w:rsidR="00395A71"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39FDF8A0" w:rsidR="008C47BE" w:rsidRPr="0093004C" w:rsidRDefault="008C47BE" w:rsidP="008C47BE">
      <w:r w:rsidRPr="0093004C">
        <w:lastRenderedPageBreak/>
        <w:t>Depicted in figure</w:t>
      </w:r>
      <w:r w:rsidRPr="0093004C">
        <w:rPr>
          <w:rFonts w:eastAsia="SimSun"/>
          <w:lang w:eastAsia="x-none"/>
        </w:rPr>
        <w:t> </w:t>
      </w:r>
      <w:r w:rsidRPr="0093004C">
        <w:t xml:space="preserve">6.3.2.1-1 is the procedure for </w:t>
      </w:r>
      <w:r w:rsidR="00B4490B">
        <w:t xml:space="preserve">5G </w:t>
      </w:r>
      <w:r w:rsidRPr="0093004C">
        <w:t>ProSe Direct Discovery with Model A.</w:t>
      </w:r>
    </w:p>
    <w:bookmarkStart w:id="848" w:name="_MON_1503676761"/>
    <w:bookmarkEnd w:id="848"/>
    <w:p w14:paraId="1BCA0D54" w14:textId="77777777" w:rsidR="008C47BE" w:rsidRPr="0093004C" w:rsidRDefault="008C47BE" w:rsidP="008C47BE">
      <w:pPr>
        <w:pStyle w:val="TH"/>
      </w:pPr>
      <w:r w:rsidRPr="0093004C">
        <w:object w:dxaOrig="8781" w:dyaOrig="3125" w14:anchorId="0CFC6028">
          <v:shape id="_x0000_i1050" type="#_x0000_t75" style="width:438.8pt;height:156.9pt" o:ole="">
            <v:imagedata r:id="rId61" o:title=""/>
          </v:shape>
          <o:OLEObject Type="Embed" ProgID="Word.Picture.8" ShapeID="_x0000_i1050" DrawAspect="Content" ObjectID="_1692161311" r:id="rId62"/>
        </w:object>
      </w:r>
    </w:p>
    <w:p w14:paraId="316E0BFC" w14:textId="3A7A6286" w:rsidR="008C47BE" w:rsidRPr="0093004C" w:rsidRDefault="008C47BE" w:rsidP="008C47BE">
      <w:pPr>
        <w:pStyle w:val="TF"/>
      </w:pPr>
      <w:r w:rsidRPr="0093004C">
        <w:t xml:space="preserve">Figure 6.3.2.1-1: </w:t>
      </w:r>
      <w:r w:rsidR="00B4490B">
        <w:t xml:space="preserve">5G </w:t>
      </w:r>
      <w:r w:rsidRPr="0093004C">
        <w:t>ProSe direct discovery with Model A</w:t>
      </w:r>
    </w:p>
    <w:p w14:paraId="65CE8C6D" w14:textId="47FDB130"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ProSe Application Code or ProSe Restricted Code, security protection element, </w:t>
      </w:r>
      <w:r w:rsidRPr="0093004C">
        <w:rPr>
          <w:lang w:eastAsia="zh-CN"/>
        </w:rPr>
        <w:t>metadata information.</w:t>
      </w:r>
    </w:p>
    <w:p w14:paraId="22A24C77" w14:textId="0AB45C82"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w:t>
      </w:r>
      <w:r w:rsidR="0092498C">
        <w:t>8</w:t>
      </w:r>
      <w:r w:rsidR="004A0275" w:rsidRPr="0093004C">
        <w:t>.1.2 and clause</w:t>
      </w:r>
      <w:r w:rsidR="004A0275" w:rsidRPr="0093004C">
        <w:rPr>
          <w:rFonts w:eastAsia="SimSun"/>
          <w:lang w:eastAsia="x-none"/>
        </w:rPr>
        <w:t> </w:t>
      </w:r>
      <w:r w:rsidR="004A0275" w:rsidRPr="0093004C">
        <w:t>5.</w:t>
      </w:r>
      <w:r w:rsidR="0092498C">
        <w:t>8</w:t>
      </w:r>
      <w:r w:rsidR="004A0275" w:rsidRPr="0093004C">
        <w:t>.1.3.</w:t>
      </w:r>
    </w:p>
    <w:p w14:paraId="17785188" w14:textId="444D8DF7"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w:t>
      </w:r>
      <w:r w:rsidR="0092498C">
        <w:t>8</w:t>
      </w:r>
      <w:r w:rsidR="004A0275" w:rsidRPr="0093004C">
        <w:t>.1.2.</w:t>
      </w:r>
    </w:p>
    <w:p w14:paraId="3FEE0F2F" w14:textId="2C42A67B" w:rsidR="008C47BE" w:rsidRPr="0093004C" w:rsidRDefault="008C47BE" w:rsidP="008C47BE">
      <w:r w:rsidRPr="0093004C">
        <w:t>Depicted in figure</w:t>
      </w:r>
      <w:r w:rsidRPr="0093004C">
        <w:rPr>
          <w:rFonts w:eastAsia="SimSun"/>
          <w:lang w:eastAsia="x-none"/>
        </w:rPr>
        <w:t> </w:t>
      </w:r>
      <w:r w:rsidRPr="0093004C">
        <w:t xml:space="preserve">6.3.2.1-2 is the procedure for </w:t>
      </w:r>
      <w:r w:rsidR="00B4490B">
        <w:t xml:space="preserve">5G </w:t>
      </w:r>
      <w:r w:rsidRPr="0093004C">
        <w:t>ProSe Direct Discovery with Model B.</w:t>
      </w:r>
    </w:p>
    <w:bookmarkStart w:id="849" w:name="_MON_1503676903"/>
    <w:bookmarkEnd w:id="849"/>
    <w:p w14:paraId="2AC952E5" w14:textId="77777777" w:rsidR="008C47BE" w:rsidRPr="0093004C" w:rsidRDefault="008C47BE" w:rsidP="008C47BE">
      <w:pPr>
        <w:pStyle w:val="TH"/>
      </w:pPr>
      <w:r w:rsidRPr="0093004C">
        <w:object w:dxaOrig="8762" w:dyaOrig="3902" w14:anchorId="49019E85">
          <v:shape id="_x0000_i1051" type="#_x0000_t75" style="width:438.1pt;height:195.6pt" o:ole="">
            <v:imagedata r:id="rId63" o:title=""/>
          </v:shape>
          <o:OLEObject Type="Embed" ProgID="Word.Picture.8" ShapeID="_x0000_i1051" DrawAspect="Content" ObjectID="_1692161312" r:id="rId64"/>
        </w:object>
      </w:r>
    </w:p>
    <w:p w14:paraId="087DE659" w14:textId="0A6C53F7" w:rsidR="008C47BE" w:rsidRPr="0093004C" w:rsidRDefault="008C47BE" w:rsidP="008C47BE">
      <w:pPr>
        <w:pStyle w:val="TF"/>
      </w:pPr>
      <w:r w:rsidRPr="0093004C">
        <w:t xml:space="preserve">Figure 6.3.2.1-2: </w:t>
      </w:r>
      <w:r w:rsidR="00620C68">
        <w:t>5G</w:t>
      </w:r>
      <w:r w:rsidR="00620C68" w:rsidRPr="0093004C">
        <w:t xml:space="preserve"> </w:t>
      </w:r>
      <w:r w:rsidRPr="0093004C">
        <w:t>ProSe direct discovery with Model B</w:t>
      </w:r>
    </w:p>
    <w:p w14:paraId="60FA9EED" w14:textId="6A834E75"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ProSe Query Code, security protection element.</w:t>
      </w:r>
    </w:p>
    <w:p w14:paraId="2DC35CE3" w14:textId="0E3C9EB9"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w:t>
      </w:r>
      <w:r w:rsidR="0092498C">
        <w:t>8</w:t>
      </w:r>
      <w:r w:rsidR="00F5476C" w:rsidRPr="0093004C">
        <w:t>.1.2 and clause</w:t>
      </w:r>
      <w:r w:rsidR="00F5476C" w:rsidRPr="0093004C">
        <w:rPr>
          <w:lang w:eastAsia="zh-CN"/>
        </w:rPr>
        <w:t> </w:t>
      </w:r>
      <w:r w:rsidR="00F5476C" w:rsidRPr="0093004C">
        <w:t>5.</w:t>
      </w:r>
      <w:r w:rsidR="0092498C">
        <w:t>8</w:t>
      </w:r>
      <w:r w:rsidR="00F5476C" w:rsidRPr="0093004C">
        <w:t>.1.3.</w:t>
      </w:r>
    </w:p>
    <w:p w14:paraId="37BF0F7C" w14:textId="46A1E2DE"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w:t>
      </w:r>
      <w:r w:rsidR="0092498C">
        <w:t>8</w:t>
      </w:r>
      <w:r w:rsidR="00F5476C" w:rsidRPr="0093004C">
        <w:t>.1.2.</w:t>
      </w:r>
    </w:p>
    <w:p w14:paraId="09AFC597" w14:textId="4A65DE68"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ProSe Response Code, security protection element, metadata information.</w:t>
      </w:r>
    </w:p>
    <w:p w14:paraId="3A75FCCF" w14:textId="6A6883A8" w:rsidR="00EF47BE" w:rsidRPr="0093004C" w:rsidRDefault="0093004C" w:rsidP="0093004C">
      <w:pPr>
        <w:pStyle w:val="B1"/>
      </w:pPr>
      <w:r w:rsidRPr="0093004C">
        <w:lastRenderedPageBreak/>
        <w:tab/>
      </w:r>
      <w:r w:rsidR="00EF47BE" w:rsidRPr="0093004C">
        <w:t>The Source Layer-2 ID used to send the Response message is specified in clause</w:t>
      </w:r>
      <w:r w:rsidR="00EF47BE" w:rsidRPr="0093004C">
        <w:rPr>
          <w:lang w:eastAsia="zh-CN"/>
        </w:rPr>
        <w:t> </w:t>
      </w:r>
      <w:r w:rsidR="00EF47BE" w:rsidRPr="0093004C">
        <w:t>5.</w:t>
      </w:r>
      <w:r w:rsidR="0092498C">
        <w:t>8</w:t>
      </w:r>
      <w:r w:rsidR="00EF47BE" w:rsidRPr="0093004C">
        <w:t>.1.3.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850" w:name="_Toc66692721"/>
      <w:bookmarkStart w:id="851" w:name="_Toc66701903"/>
      <w:bookmarkStart w:id="852" w:name="_Toc69883577"/>
      <w:bookmarkStart w:id="853" w:name="_Toc73625594"/>
      <w:bookmarkStart w:id="854" w:name="_Toc81548030"/>
      <w:r w:rsidRPr="0093004C">
        <w:t>6.3.2.2</w:t>
      </w:r>
      <w:r w:rsidRPr="0093004C">
        <w:tab/>
        <w:t>Group Member Discovery</w:t>
      </w:r>
      <w:bookmarkEnd w:id="850"/>
      <w:bookmarkEnd w:id="851"/>
      <w:bookmarkEnd w:id="852"/>
      <w:bookmarkEnd w:id="853"/>
      <w:bookmarkEnd w:id="854"/>
    </w:p>
    <w:p w14:paraId="5F0E73BF" w14:textId="77777777" w:rsidR="008C47BE" w:rsidRPr="0093004C" w:rsidRDefault="008C47BE" w:rsidP="008C47BE">
      <w:pPr>
        <w:pStyle w:val="Heading5"/>
      </w:pPr>
      <w:bookmarkStart w:id="855" w:name="_Toc517048041"/>
      <w:bookmarkStart w:id="856" w:name="_Toc45003317"/>
      <w:bookmarkStart w:id="857" w:name="_Toc66692722"/>
      <w:bookmarkStart w:id="858" w:name="_Toc66701904"/>
      <w:bookmarkStart w:id="859" w:name="_Toc69883578"/>
      <w:bookmarkStart w:id="860" w:name="_Toc73625595"/>
      <w:bookmarkStart w:id="861" w:name="_Toc81548031"/>
      <w:r w:rsidRPr="0093004C">
        <w:t>6.3.2.2.1</w:t>
      </w:r>
      <w:r w:rsidRPr="0093004C">
        <w:tab/>
        <w:t>General</w:t>
      </w:r>
      <w:bookmarkEnd w:id="855"/>
      <w:bookmarkEnd w:id="856"/>
      <w:bookmarkEnd w:id="857"/>
      <w:bookmarkEnd w:id="858"/>
      <w:bookmarkEnd w:id="859"/>
      <w:bookmarkEnd w:id="860"/>
      <w:bookmarkEnd w:id="861"/>
    </w:p>
    <w:p w14:paraId="487B57C1" w14:textId="77777777" w:rsidR="008C47BE" w:rsidRPr="0093004C" w:rsidRDefault="008C47BE" w:rsidP="008C47BE">
      <w:pPr>
        <w:rPr>
          <w:lang w:eastAsia="zh-CN"/>
        </w:rPr>
      </w:pPr>
      <w:bookmarkStart w:id="862" w:name="_Hlk61536205"/>
      <w:bookmarkStart w:id="863" w:name="_Hlk61534552"/>
      <w:r w:rsidRPr="0093004C">
        <w:rPr>
          <w:lang w:eastAsia="zh-CN"/>
        </w:rPr>
        <w:t>Group Member Discovery</w:t>
      </w:r>
      <w:bookmarkEnd w:id="862"/>
      <w:r w:rsidRPr="0093004C">
        <w:rPr>
          <w:lang w:eastAsia="zh-CN"/>
        </w:rPr>
        <w:t xml:space="preserve"> is applicable to public safety use and </w:t>
      </w:r>
      <w:bookmarkStart w:id="864" w:name="_Hlk61535539"/>
      <w:r w:rsidRPr="0093004C">
        <w:rPr>
          <w:lang w:eastAsia="zh-CN"/>
        </w:rPr>
        <w:t>commercial services</w:t>
      </w:r>
      <w:bookmarkEnd w:id="864"/>
      <w:r w:rsidRPr="0093004C">
        <w:rPr>
          <w:lang w:eastAsia="zh-CN"/>
        </w:rPr>
        <w:t>. To perform Group Member Discovery, the UE is configured with the related information as described in clause 5.2.</w:t>
      </w:r>
    </w:p>
    <w:p w14:paraId="3EE25A22" w14:textId="468FBCD1" w:rsidR="008C47BE" w:rsidRPr="0093004C" w:rsidRDefault="008C47BE" w:rsidP="008C47BE">
      <w:bookmarkStart w:id="865" w:name="_Hlk61535177"/>
      <w:r w:rsidRPr="0093004C">
        <w:t>Group Member Discovery</w:t>
      </w:r>
      <w:bookmarkEnd w:id="863"/>
      <w:bookmarkEnd w:id="865"/>
      <w:r w:rsidRPr="0093004C">
        <w:t xml:space="preserve"> is a form of restricted discovery in that only users that are affiliated with each other can discover each other (e.g. only users sharing the same </w:t>
      </w:r>
      <w:r w:rsidR="00013E83">
        <w:t>Application Layer</w:t>
      </w:r>
      <w:r w:rsidRPr="0093004C">
        <w:t xml:space="preserve">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866" w:name="_Hlk61535196"/>
      <w:bookmarkStart w:id="867" w:name="_Toc66692723"/>
      <w:bookmarkStart w:id="868" w:name="_Toc66701905"/>
      <w:bookmarkStart w:id="869" w:name="_Toc69883579"/>
      <w:bookmarkStart w:id="870" w:name="_Toc73625596"/>
      <w:bookmarkStart w:id="871" w:name="_Toc81548032"/>
      <w:r w:rsidRPr="0093004C">
        <w:t>6.3.2.2.2</w:t>
      </w:r>
      <w:bookmarkEnd w:id="866"/>
      <w:r w:rsidRPr="0093004C">
        <w:tab/>
        <w:t>Procedure for Group Member Discovery with Model A</w:t>
      </w:r>
      <w:bookmarkEnd w:id="867"/>
      <w:bookmarkEnd w:id="868"/>
      <w:bookmarkEnd w:id="869"/>
      <w:bookmarkEnd w:id="870"/>
      <w:bookmarkEnd w:id="871"/>
    </w:p>
    <w:p w14:paraId="3DDAF592" w14:textId="77777777" w:rsidR="008C47BE" w:rsidRPr="0093004C" w:rsidRDefault="008C47BE" w:rsidP="008C47BE">
      <w:r w:rsidRPr="0093004C">
        <w:t xml:space="preserve">Depicted in Figure 6.3.2.2.2-1 is the </w:t>
      </w:r>
      <w:bookmarkStart w:id="872" w:name="_Hlk61535158"/>
      <w:r w:rsidRPr="0093004C">
        <w:t>procedure for Group Member Discovery with Model A</w:t>
      </w:r>
      <w:bookmarkEnd w:id="872"/>
      <w:r w:rsidRPr="0093004C">
        <w:t>.</w:t>
      </w:r>
    </w:p>
    <w:p w14:paraId="140BAE05" w14:textId="77777777" w:rsidR="008C47BE" w:rsidRPr="0093004C" w:rsidRDefault="008C47BE" w:rsidP="008C47BE">
      <w:pPr>
        <w:pStyle w:val="TH"/>
      </w:pPr>
      <w:r w:rsidRPr="0093004C">
        <w:object w:dxaOrig="8236" w:dyaOrig="2326" w14:anchorId="5E2B32CD">
          <v:shape id="_x0000_i1052" type="#_x0000_t75" style="width:411.6pt;height:116.85pt" o:ole="">
            <v:imagedata r:id="rId65" o:title=""/>
          </v:shape>
          <o:OLEObject Type="Embed" ProgID="Visio.Drawing.15" ShapeID="_x0000_i1052" DrawAspect="Content" ObjectID="_1692161313" r:id="rId66"/>
        </w:object>
      </w:r>
    </w:p>
    <w:p w14:paraId="1F1FB056" w14:textId="77777777" w:rsidR="008C47BE" w:rsidRPr="0093004C" w:rsidRDefault="008C47BE" w:rsidP="008C47BE">
      <w:pPr>
        <w:pStyle w:val="TF"/>
      </w:pPr>
      <w:r w:rsidRPr="0093004C">
        <w:t>Figure 6.3.2.2.2-1: Group Member Discovery with Model A</w:t>
      </w:r>
    </w:p>
    <w:p w14:paraId="1DBCA7C4" w14:textId="6E2D626C" w:rsidR="008C47BE" w:rsidRDefault="008C47BE" w:rsidP="008C47BE">
      <w:pPr>
        <w:pStyle w:val="B1"/>
      </w:pPr>
      <w:r w:rsidRPr="0093004C">
        <w:t>1.</w:t>
      </w:r>
      <w:r w:rsidRPr="0093004C">
        <w:tab/>
        <w:t xml:space="preserve">The announcing UE sends a Group Member Discovery Announcement message. </w:t>
      </w:r>
      <w:r w:rsidR="00577BCD" w:rsidRPr="0093004C">
        <w:t xml:space="preserve">The </w:t>
      </w:r>
      <w:r w:rsidR="00577BCD">
        <w:t xml:space="preserve">Group Member Discovery </w:t>
      </w:r>
      <w:r w:rsidR="00577BCD" w:rsidRPr="0093004C">
        <w:t>Announcement message include</w:t>
      </w:r>
      <w:r w:rsidR="00577BCD">
        <w:t>s</w:t>
      </w:r>
      <w:r w:rsidR="000A4042" w:rsidRPr="000A4042">
        <w:t xml:space="preserve"> </w:t>
      </w:r>
      <w:r w:rsidR="000A4042" w:rsidRPr="0093004C">
        <w:t>the Type of Discovery Message</w:t>
      </w:r>
      <w:r w:rsidR="00A82A7C">
        <w:t>,</w:t>
      </w:r>
      <w:r w:rsidR="00577BCD">
        <w:t xml:space="preserve"> Announcer Info and </w:t>
      </w:r>
      <w:r w:rsidR="00E41E5F" w:rsidRPr="003A1213">
        <w:t>Application Layer</w:t>
      </w:r>
      <w:r w:rsidR="00577BCD">
        <w:t xml:space="preserve"> Group ID (See clause</w:t>
      </w:r>
      <w:r w:rsidR="0092498C">
        <w:t> </w:t>
      </w:r>
      <w:r w:rsidR="00577BCD">
        <w:t>5.</w:t>
      </w:r>
      <w:r w:rsidR="0092498C">
        <w:t>8</w:t>
      </w:r>
      <w:r w:rsidR="00577BCD">
        <w:t>.1)</w:t>
      </w:r>
      <w:r w:rsidRPr="0093004C">
        <w:t>.</w:t>
      </w:r>
    </w:p>
    <w:p w14:paraId="4EB7336C" w14:textId="61CCD0D0" w:rsidR="00E86754" w:rsidRPr="0093004C" w:rsidRDefault="00E86754" w:rsidP="00E86754">
      <w:pPr>
        <w:pStyle w:val="B1"/>
      </w:pPr>
      <w:r w:rsidRPr="0093004C">
        <w:tab/>
        <w:t xml:space="preserve">The Destination Layer-2 ID and Source Layer-2 ID used to send the </w:t>
      </w:r>
      <w:r w:rsidRPr="009211D2">
        <w:t xml:space="preserve">Group Member Discovery </w:t>
      </w:r>
      <w:r w:rsidRPr="0093004C">
        <w:t>Announcement message are specified in clause</w:t>
      </w:r>
      <w:r w:rsidRPr="0093004C">
        <w:rPr>
          <w:rFonts w:eastAsia="SimSun"/>
          <w:lang w:eastAsia="x-none"/>
        </w:rPr>
        <w:t> </w:t>
      </w:r>
      <w:r w:rsidRPr="0093004C">
        <w:t>5.</w:t>
      </w:r>
      <w:r w:rsidR="0092498C">
        <w:t>8</w:t>
      </w:r>
      <w:r w:rsidRPr="0093004C">
        <w:t>.1.2 and clause</w:t>
      </w:r>
      <w:r w:rsidRPr="0093004C">
        <w:rPr>
          <w:rFonts w:eastAsia="SimSun"/>
          <w:lang w:eastAsia="x-none"/>
        </w:rPr>
        <w:t> </w:t>
      </w:r>
      <w:r w:rsidRPr="0093004C">
        <w:t>5.</w:t>
      </w:r>
      <w:r w:rsidR="0092498C">
        <w:t>8</w:t>
      </w:r>
      <w:r w:rsidRPr="0093004C">
        <w:t>.1.3.</w:t>
      </w:r>
    </w:p>
    <w:p w14:paraId="18A4ABC0" w14:textId="0973A2D1" w:rsidR="00E86754" w:rsidRPr="00395A71" w:rsidRDefault="00E86754">
      <w:pPr>
        <w:pStyle w:val="B1"/>
        <w:rPr>
          <w:rFonts w:eastAsia="Yu Mincho"/>
        </w:rPr>
      </w:pPr>
      <w:r w:rsidRPr="0093004C">
        <w:tab/>
        <w:t>The Monitoring UE determines the Destination Layer-2 ID for signalling reception</w:t>
      </w:r>
      <w:r>
        <w:t xml:space="preserve"> </w:t>
      </w:r>
      <w:r w:rsidRPr="0093004C">
        <w:rPr>
          <w:lang w:eastAsia="ko-KR"/>
        </w:rPr>
        <w:t>as specified in clause</w:t>
      </w:r>
      <w:r w:rsidRPr="0093004C">
        <w:rPr>
          <w:rFonts w:eastAsia="SimSun"/>
          <w:lang w:eastAsia="x-none"/>
        </w:rPr>
        <w:t> </w:t>
      </w:r>
      <w:r w:rsidRPr="0093004C">
        <w:t>5.</w:t>
      </w:r>
      <w:r w:rsidR="0092498C">
        <w:t>8</w:t>
      </w:r>
      <w:r w:rsidRPr="0093004C">
        <w:t>.1.2.</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873" w:name="_Toc66692724"/>
      <w:bookmarkStart w:id="874" w:name="_Toc66701906"/>
      <w:bookmarkStart w:id="875" w:name="_Toc69883580"/>
      <w:bookmarkStart w:id="876" w:name="_Toc73625597"/>
      <w:bookmarkStart w:id="877" w:name="_Toc81548033"/>
      <w:r w:rsidRPr="0093004C">
        <w:t>6.3.2.2.3</w:t>
      </w:r>
      <w:r w:rsidRPr="0093004C">
        <w:tab/>
        <w:t>Procedure for Group Member Discovery with Model B</w:t>
      </w:r>
      <w:bookmarkEnd w:id="873"/>
      <w:bookmarkEnd w:id="874"/>
      <w:bookmarkEnd w:id="875"/>
      <w:bookmarkEnd w:id="876"/>
      <w:bookmarkEnd w:id="877"/>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3" type="#_x0000_t75" style="width:423.85pt;height:140.6pt" o:ole="">
            <v:imagedata r:id="rId67" o:title=""/>
          </v:shape>
          <o:OLEObject Type="Embed" ProgID="Visio.Drawing.15" ShapeID="_x0000_i1053" DrawAspect="Content" ObjectID="_1692161314" r:id="rId68"/>
        </w:object>
      </w:r>
    </w:p>
    <w:p w14:paraId="590FEEF5" w14:textId="77777777" w:rsidR="008C47BE" w:rsidRPr="0093004C" w:rsidRDefault="008C47BE" w:rsidP="008C47BE">
      <w:pPr>
        <w:pStyle w:val="TF"/>
      </w:pPr>
      <w:r w:rsidRPr="0093004C">
        <w:t>Figure 6.3.2.2.3-1: Group Member Discovery with Model B</w:t>
      </w:r>
    </w:p>
    <w:p w14:paraId="534F1E38" w14:textId="5E25BC53" w:rsidR="008C47BE" w:rsidRDefault="008C47BE" w:rsidP="008C47BE">
      <w:pPr>
        <w:pStyle w:val="B1"/>
      </w:pPr>
      <w:r w:rsidRPr="0093004C">
        <w:t>1.</w:t>
      </w:r>
      <w:r w:rsidRPr="0093004C">
        <w:tab/>
        <w:t xml:space="preserve">The discoverer UE sends a Group Member Discovery Solicitation message. </w:t>
      </w:r>
      <w:r w:rsidR="003466A2" w:rsidRPr="0093004C">
        <w:rPr>
          <w:lang w:eastAsia="zh-CN"/>
        </w:rPr>
        <w:t xml:space="preserve">The </w:t>
      </w:r>
      <w:r w:rsidR="003466A2">
        <w:rPr>
          <w:lang w:eastAsia="zh-CN"/>
        </w:rPr>
        <w:t xml:space="preserve">Group Member Discovery </w:t>
      </w:r>
      <w:r w:rsidR="003466A2" w:rsidRPr="0093004C">
        <w:rPr>
          <w:lang w:eastAsia="zh-CN"/>
        </w:rPr>
        <w:t>Solicitation message include</w:t>
      </w:r>
      <w:r w:rsidR="003466A2">
        <w:rPr>
          <w:lang w:eastAsia="zh-CN"/>
        </w:rPr>
        <w:t>s</w:t>
      </w:r>
      <w:r w:rsidR="00A82A7C" w:rsidRPr="00A82A7C">
        <w:rPr>
          <w:lang w:eastAsia="zh-CN"/>
        </w:rPr>
        <w:t xml:space="preserve"> </w:t>
      </w:r>
      <w:r w:rsidR="00A82A7C">
        <w:rPr>
          <w:lang w:eastAsia="zh-CN"/>
        </w:rPr>
        <w:t xml:space="preserve">the </w:t>
      </w:r>
      <w:r w:rsidR="00A82A7C" w:rsidRPr="0093004C">
        <w:rPr>
          <w:lang w:eastAsia="zh-CN"/>
        </w:rPr>
        <w:t>Type of Discovery Message</w:t>
      </w:r>
      <w:r w:rsidR="00A82A7C">
        <w:rPr>
          <w:lang w:eastAsia="zh-CN"/>
        </w:rPr>
        <w:t>,</w:t>
      </w:r>
      <w:r w:rsidR="003466A2">
        <w:rPr>
          <w:lang w:eastAsia="zh-CN"/>
        </w:rPr>
        <w:t xml:space="preserve"> </w:t>
      </w:r>
      <w:r w:rsidR="003466A2">
        <w:t xml:space="preserve">Discoverer Info, </w:t>
      </w:r>
      <w:r w:rsidR="002D359E" w:rsidRPr="003A1213">
        <w:t>Application Layer</w:t>
      </w:r>
      <w:r w:rsidR="003466A2">
        <w:t xml:space="preserve"> Group ID and Target Info (see clause</w:t>
      </w:r>
      <w:r w:rsidR="00B850E2">
        <w:t> </w:t>
      </w:r>
      <w:r w:rsidR="003466A2">
        <w:t>5.</w:t>
      </w:r>
      <w:r w:rsidR="00B850E2">
        <w:t>8</w:t>
      </w:r>
      <w:r w:rsidR="003466A2">
        <w:t>.1)</w:t>
      </w:r>
      <w:r w:rsidRPr="0093004C">
        <w:t>.</w:t>
      </w:r>
    </w:p>
    <w:p w14:paraId="6AAA46F2" w14:textId="4385AAF4" w:rsidR="007313FF" w:rsidRPr="0093004C" w:rsidRDefault="007313FF" w:rsidP="007313FF">
      <w:pPr>
        <w:pStyle w:val="B1"/>
      </w:pPr>
      <w:r w:rsidRPr="0093004C">
        <w:tab/>
        <w:t>The Destination Layer-2 ID and Source Layer-2 ID used to send the</w:t>
      </w:r>
      <w:r w:rsidRPr="00C677ED">
        <w:t xml:space="preserve"> Group Member Discovery</w:t>
      </w:r>
      <w:r w:rsidRPr="0093004C">
        <w:t xml:space="preserve"> Solicitation message are specified in clause</w:t>
      </w:r>
      <w:r w:rsidRPr="0093004C">
        <w:rPr>
          <w:lang w:eastAsia="zh-CN"/>
        </w:rPr>
        <w:t> </w:t>
      </w:r>
      <w:r w:rsidRPr="0093004C">
        <w:t>5.</w:t>
      </w:r>
      <w:r w:rsidR="00EA4742">
        <w:t>8</w:t>
      </w:r>
      <w:r w:rsidRPr="0093004C">
        <w:t>.1.2 and clause</w:t>
      </w:r>
      <w:r w:rsidRPr="0093004C">
        <w:rPr>
          <w:lang w:eastAsia="zh-CN"/>
        </w:rPr>
        <w:t> </w:t>
      </w:r>
      <w:r w:rsidRPr="0093004C">
        <w:t>5.</w:t>
      </w:r>
      <w:r w:rsidR="00EA4742">
        <w:t>8</w:t>
      </w:r>
      <w:r w:rsidRPr="0093004C">
        <w:t>.1.3.</w:t>
      </w:r>
    </w:p>
    <w:p w14:paraId="2B420B8C" w14:textId="79FC2116" w:rsidR="007313FF" w:rsidRPr="0093004C" w:rsidRDefault="007313FF" w:rsidP="007313FF">
      <w:pPr>
        <w:pStyle w:val="B1"/>
      </w:pPr>
      <w:r w:rsidRPr="0093004C">
        <w:tab/>
        <w:t>How the Discoveree UE determines the Destination Layer-2 ID for signalling reception</w:t>
      </w:r>
      <w:r w:rsidRPr="0093004C">
        <w:rPr>
          <w:lang w:eastAsia="ko-KR"/>
        </w:rPr>
        <w:t xml:space="preserve"> is specified in clause</w:t>
      </w:r>
      <w:r w:rsidRPr="0093004C">
        <w:rPr>
          <w:lang w:eastAsia="zh-CN"/>
        </w:rPr>
        <w:t> </w:t>
      </w:r>
      <w:r w:rsidRPr="0093004C">
        <w:t>5.</w:t>
      </w:r>
      <w:r w:rsidR="00EA4742">
        <w:t>8</w:t>
      </w:r>
      <w:r w:rsidRPr="0093004C">
        <w:t>.1.2.</w:t>
      </w:r>
    </w:p>
    <w:p w14:paraId="1D4735CB" w14:textId="227DF511" w:rsidR="008C47BE" w:rsidRDefault="008C47BE" w:rsidP="008C47BE">
      <w:pPr>
        <w:pStyle w:val="B1"/>
      </w:pPr>
      <w:r w:rsidRPr="0093004C">
        <w:t>2.</w:t>
      </w:r>
      <w:r w:rsidRPr="0093004C">
        <w:tab/>
        <w:t>The discoveree UEs that match the values of the parameters</w:t>
      </w:r>
      <w:r w:rsidR="009558A4">
        <w:t xml:space="preserve"> </w:t>
      </w:r>
      <w:r w:rsidR="009558A4" w:rsidRPr="00801539">
        <w:rPr>
          <w:rFonts w:eastAsia="DengXian"/>
          <w:lang w:eastAsia="zh-CN"/>
        </w:rPr>
        <w:t>(including Application Layer Group ID and Target Info)</w:t>
      </w:r>
      <w:r w:rsidRPr="0093004C">
        <w:t xml:space="preserve"> contained in the solicitation message, respond</w:t>
      </w:r>
      <w:r w:rsidR="00960743">
        <w:t>s</w:t>
      </w:r>
      <w:r w:rsidRPr="0093004C">
        <w:t xml:space="preserve"> to the discoverer UE with a Group Member Discovery Response message. </w:t>
      </w:r>
      <w:r w:rsidR="002161DD">
        <w:t>The Group Member Discovery Response message includes</w:t>
      </w:r>
      <w:r w:rsidR="00A178EA" w:rsidRPr="00A178EA">
        <w:rPr>
          <w:lang w:eastAsia="zh-CN"/>
        </w:rPr>
        <w:t xml:space="preserve"> </w:t>
      </w:r>
      <w:r w:rsidR="00A178EA">
        <w:rPr>
          <w:lang w:eastAsia="zh-CN"/>
        </w:rPr>
        <w:t xml:space="preserve">the </w:t>
      </w:r>
      <w:r w:rsidR="00A178EA" w:rsidRPr="0093004C">
        <w:rPr>
          <w:lang w:eastAsia="zh-CN"/>
        </w:rPr>
        <w:t>Type of Discovery Message</w:t>
      </w:r>
      <w:r w:rsidR="00A178EA">
        <w:rPr>
          <w:lang w:eastAsia="zh-CN"/>
        </w:rPr>
        <w:t>,</w:t>
      </w:r>
      <w:r w:rsidR="002161DD">
        <w:t xml:space="preserve"> Discoveree Info and </w:t>
      </w:r>
      <w:r w:rsidR="00845923" w:rsidRPr="00FA381C">
        <w:t>Application Layer</w:t>
      </w:r>
      <w:r w:rsidR="002161DD">
        <w:t xml:space="preserve"> Group ID (see clause</w:t>
      </w:r>
      <w:r w:rsidR="00EA4742">
        <w:t> </w:t>
      </w:r>
      <w:r w:rsidR="002161DD">
        <w:t>5.</w:t>
      </w:r>
      <w:r w:rsidR="00EA4742">
        <w:t>8</w:t>
      </w:r>
      <w:r w:rsidR="002161DD">
        <w:t>.1)</w:t>
      </w:r>
      <w:r w:rsidRPr="0093004C">
        <w:t>.</w:t>
      </w:r>
    </w:p>
    <w:p w14:paraId="19574D16" w14:textId="7CF65D80" w:rsidR="000265BD" w:rsidRPr="00395A71" w:rsidRDefault="000265BD">
      <w:pPr>
        <w:pStyle w:val="B1"/>
        <w:rPr>
          <w:rFonts w:eastAsia="Yu Mincho"/>
        </w:rPr>
      </w:pPr>
      <w:r w:rsidRPr="0093004C">
        <w:tab/>
        <w:t>The Source Layer-2 ID used to send the</w:t>
      </w:r>
      <w:r w:rsidRPr="00C677ED">
        <w:t xml:space="preserve"> Group Member Discovery</w:t>
      </w:r>
      <w:r w:rsidRPr="0093004C">
        <w:t xml:space="preserve"> Response message is specified in clause</w:t>
      </w:r>
      <w:r w:rsidRPr="0093004C">
        <w:rPr>
          <w:lang w:eastAsia="zh-CN"/>
        </w:rPr>
        <w:t> </w:t>
      </w:r>
      <w:r w:rsidRPr="0093004C">
        <w:t>5.</w:t>
      </w:r>
      <w:r w:rsidR="00EA4742">
        <w:t>8</w:t>
      </w:r>
      <w:r w:rsidRPr="0093004C">
        <w:t>.1.3. The Destination Layer-2 ID is set to the Source Layer-2 ID of the received</w:t>
      </w:r>
      <w:r w:rsidRPr="00C677ED">
        <w:t xml:space="preserve"> Group Member Discovery</w:t>
      </w:r>
      <w:r w:rsidRPr="0093004C">
        <w:t xml:space="preserve"> Solicitation message.</w:t>
      </w:r>
    </w:p>
    <w:p w14:paraId="4FE7725B" w14:textId="50BE645E" w:rsidR="008C47BE" w:rsidRPr="0093004C" w:rsidRDefault="008C47BE" w:rsidP="008C47BE">
      <w:pPr>
        <w:pStyle w:val="Heading4"/>
      </w:pPr>
      <w:bookmarkStart w:id="878" w:name="_Toc66692725"/>
      <w:bookmarkStart w:id="879" w:name="_Toc66701907"/>
      <w:bookmarkStart w:id="880" w:name="_Toc69883581"/>
      <w:bookmarkStart w:id="881" w:name="_Toc73625598"/>
      <w:bookmarkStart w:id="882" w:name="_Toc81548034"/>
      <w:r w:rsidRPr="0093004C">
        <w:t>6.3.2.3</w:t>
      </w:r>
      <w:r w:rsidRPr="0093004C">
        <w:tab/>
      </w:r>
      <w:r w:rsidR="00790310">
        <w:rPr>
          <w:rFonts w:hint="eastAsia"/>
          <w:lang w:eastAsia="zh-CN"/>
        </w:rPr>
        <w:t xml:space="preserve">5G ProSe </w:t>
      </w:r>
      <w:r w:rsidRPr="0093004C">
        <w:t>UE-to-Network Relay Discovery</w:t>
      </w:r>
      <w:bookmarkEnd w:id="878"/>
      <w:bookmarkEnd w:id="879"/>
      <w:bookmarkEnd w:id="880"/>
      <w:bookmarkEnd w:id="881"/>
      <w:bookmarkEnd w:id="882"/>
    </w:p>
    <w:p w14:paraId="5D3E0B5A" w14:textId="77777777" w:rsidR="00E07D05" w:rsidRPr="0093004C" w:rsidRDefault="00E07D05" w:rsidP="0093004C">
      <w:pPr>
        <w:pStyle w:val="Heading5"/>
        <w:rPr>
          <w:lang w:eastAsia="zh-CN"/>
        </w:rPr>
      </w:pPr>
      <w:bookmarkStart w:id="883" w:name="_Toc69883582"/>
      <w:bookmarkStart w:id="884" w:name="_Toc73625599"/>
      <w:bookmarkStart w:id="885" w:name="_Toc81548035"/>
      <w:r w:rsidRPr="0093004C">
        <w:rPr>
          <w:lang w:eastAsia="zh-CN"/>
        </w:rPr>
        <w:t>6.3.2.3.1</w:t>
      </w:r>
      <w:r w:rsidRPr="0093004C">
        <w:rPr>
          <w:lang w:eastAsia="zh-CN"/>
        </w:rPr>
        <w:tab/>
        <w:t>General</w:t>
      </w:r>
      <w:bookmarkEnd w:id="883"/>
      <w:bookmarkEnd w:id="884"/>
      <w:bookmarkEnd w:id="885"/>
    </w:p>
    <w:p w14:paraId="30467395" w14:textId="6DE2ACAF" w:rsidR="00E07D05" w:rsidRPr="0093004C" w:rsidRDefault="001955E3" w:rsidP="00E07D05">
      <w:pPr>
        <w:rPr>
          <w:lang w:eastAsia="zh-CN"/>
        </w:rPr>
      </w:pPr>
      <w:r>
        <w:rPr>
          <w:rFonts w:hint="eastAsia"/>
          <w:lang w:eastAsia="zh-CN"/>
        </w:rPr>
        <w:t xml:space="preserve">5G ProSe </w:t>
      </w:r>
      <w:r w:rsidR="00E07D05" w:rsidRPr="0093004C">
        <w:rPr>
          <w:lang w:eastAsia="zh-CN"/>
        </w:rPr>
        <w:t xml:space="preserve">UE-to-Network Relay Discovery is applicable to both </w:t>
      </w:r>
      <w:r>
        <w:rPr>
          <w:rFonts w:hint="eastAsia"/>
          <w:lang w:eastAsia="zh-CN"/>
        </w:rPr>
        <w:t xml:space="preserve">5G ProSe </w:t>
      </w:r>
      <w:r w:rsidR="00E07D05" w:rsidRPr="0093004C">
        <w:rPr>
          <w:lang w:eastAsia="zh-CN"/>
        </w:rPr>
        <w:t>Layer</w:t>
      </w:r>
      <w:r w:rsidR="00412CCA" w:rsidRPr="0093004C">
        <w:rPr>
          <w:lang w:eastAsia="zh-CN"/>
        </w:rPr>
        <w:t>-</w:t>
      </w:r>
      <w:r w:rsidR="00E07D05" w:rsidRPr="0093004C">
        <w:rPr>
          <w:lang w:eastAsia="zh-CN"/>
        </w:rPr>
        <w:t>3 and Layer</w:t>
      </w:r>
      <w:r w:rsidR="00412CCA" w:rsidRPr="0093004C">
        <w:rPr>
          <w:lang w:eastAsia="zh-CN"/>
        </w:rPr>
        <w:t>-</w:t>
      </w:r>
      <w:r w:rsidR="00E07D05" w:rsidRPr="0093004C">
        <w:rPr>
          <w:lang w:eastAsia="zh-CN"/>
        </w:rPr>
        <w:t xml:space="preserve">2 UE-to-Network relay discovery for public safety use and commercial services. To perform </w:t>
      </w:r>
      <w:r w:rsidR="00CC5884">
        <w:rPr>
          <w:rFonts w:hint="eastAsia"/>
          <w:lang w:eastAsia="zh-CN"/>
        </w:rPr>
        <w:t xml:space="preserve">5G ProSe </w:t>
      </w:r>
      <w:r w:rsidR="00E07D05" w:rsidRPr="0093004C">
        <w:rPr>
          <w:lang w:eastAsia="zh-CN"/>
        </w:rPr>
        <w:t xml:space="preserve">UE-to-Network Relay Discovery, the </w:t>
      </w:r>
      <w:r w:rsidR="00A629B1">
        <w:rPr>
          <w:rFonts w:hint="eastAsia"/>
          <w:lang w:eastAsia="zh-CN"/>
        </w:rPr>
        <w:t xml:space="preserve">5G ProSe </w:t>
      </w:r>
      <w:r w:rsidR="00E07D05" w:rsidRPr="0093004C">
        <w:rPr>
          <w:lang w:eastAsia="zh-CN"/>
        </w:rPr>
        <w:t>Remote UE and the</w:t>
      </w:r>
      <w:r w:rsidR="00C736A9">
        <w:rPr>
          <w:lang w:eastAsia="zh-CN"/>
        </w:rPr>
        <w:t xml:space="preserve"> </w:t>
      </w:r>
      <w:r w:rsidR="00C736A9">
        <w:rPr>
          <w:rFonts w:hint="eastAsia"/>
          <w:lang w:eastAsia="zh-CN"/>
        </w:rPr>
        <w:t>5G ProSe</w:t>
      </w:r>
      <w:r w:rsidR="00E07D05" w:rsidRPr="0093004C">
        <w:rPr>
          <w:lang w:eastAsia="zh-CN"/>
        </w:rPr>
        <w:t xml:space="preserve"> UE-to-Network Relay are pre-configured or provisioned with the related information as described in clause 5.1.</w:t>
      </w:r>
    </w:p>
    <w:p w14:paraId="19CCE696" w14:textId="094303E5" w:rsidR="00E07D05" w:rsidRPr="0093004C" w:rsidRDefault="00E07D05" w:rsidP="00E07D05">
      <w:r w:rsidRPr="0093004C">
        <w:t xml:space="preserve">In </w:t>
      </w:r>
      <w:r w:rsidR="00434E4A">
        <w:rPr>
          <w:rFonts w:hint="eastAsia"/>
          <w:lang w:eastAsia="zh-CN"/>
        </w:rPr>
        <w:t xml:space="preserve">5G ProSe </w:t>
      </w:r>
      <w:r w:rsidRPr="0093004C">
        <w:t>UE-to-Network Relay Discovery, the UEs use pre-configured or provisioned information for the relay discovery procedures as defined in clause 5.1.4.1.</w:t>
      </w:r>
    </w:p>
    <w:p w14:paraId="684513CA" w14:textId="7936C57E" w:rsidR="0093004C" w:rsidRPr="0093004C" w:rsidRDefault="00E07D05" w:rsidP="00E07D05">
      <w:r w:rsidRPr="0093004C">
        <w:t xml:space="preserve">The Relay Service Code (RSC) is used in the </w:t>
      </w:r>
      <w:r w:rsidR="006B7766">
        <w:rPr>
          <w:rFonts w:hint="eastAsia"/>
          <w:lang w:eastAsia="zh-CN"/>
        </w:rPr>
        <w:t xml:space="preserve">5G ProSe </w:t>
      </w:r>
      <w:r w:rsidRPr="0093004C">
        <w:t xml:space="preserve">UE-to-Network Relay discovery, to indicate the connectivity service the </w:t>
      </w:r>
      <w:r w:rsidR="00B00E66">
        <w:rPr>
          <w:rFonts w:hint="eastAsia"/>
          <w:lang w:eastAsia="zh-CN"/>
        </w:rPr>
        <w:t xml:space="preserve">5G ProSe </w:t>
      </w:r>
      <w:r w:rsidRPr="0093004C">
        <w:t xml:space="preserve">UE-to-Network Relay provides to the </w:t>
      </w:r>
      <w:r w:rsidR="00B00E66">
        <w:rPr>
          <w:rFonts w:hint="eastAsia"/>
          <w:lang w:eastAsia="zh-CN"/>
        </w:rPr>
        <w:t xml:space="preserve">5G ProSe </w:t>
      </w:r>
      <w:r w:rsidRPr="0093004C">
        <w:t xml:space="preserve">Remote UE. The RSCs are configured on the </w:t>
      </w:r>
      <w:r w:rsidR="00B00E66">
        <w:rPr>
          <w:rFonts w:hint="eastAsia"/>
          <w:lang w:eastAsia="zh-CN"/>
        </w:rPr>
        <w:t xml:space="preserve">5G ProSe </w:t>
      </w:r>
      <w:r w:rsidRPr="0093004C">
        <w:t xml:space="preserve">UE-to-Network Relay and the </w:t>
      </w:r>
      <w:r w:rsidR="0083738E">
        <w:rPr>
          <w:rFonts w:hint="eastAsia"/>
          <w:lang w:eastAsia="zh-CN"/>
        </w:rPr>
        <w:t xml:space="preserve">5G ProSe </w:t>
      </w:r>
      <w:r w:rsidRPr="0093004C">
        <w:t>Remote UE as defined in clause</w:t>
      </w:r>
      <w:r w:rsidR="00412CCA" w:rsidRPr="0093004C">
        <w:t> </w:t>
      </w:r>
      <w:r w:rsidRPr="0093004C">
        <w:t xml:space="preserve">5.1.4. </w:t>
      </w:r>
      <w:r w:rsidR="009C6C5E">
        <w:t xml:space="preserve">The </w:t>
      </w:r>
      <w:r w:rsidR="008F65A0" w:rsidRPr="00FA14AB">
        <w:t>5G ProSe</w:t>
      </w:r>
      <w:r w:rsidR="008F65A0" w:rsidRPr="00427A24">
        <w:t xml:space="preserve"> </w:t>
      </w:r>
      <w:r w:rsidR="009C6C5E" w:rsidRPr="00427A24">
        <w:t>UE-to-Network Relay and the</w:t>
      </w:r>
      <w:r w:rsidR="00940B0F">
        <w:t xml:space="preserve"> </w:t>
      </w:r>
      <w:r w:rsidR="008F65A0" w:rsidRPr="00FA14AB">
        <w:t>5G ProSe</w:t>
      </w:r>
      <w:r w:rsidR="009C6C5E" w:rsidRPr="00427A24">
        <w:t xml:space="preserve"> Remote UE are aware of </w:t>
      </w:r>
      <w:r w:rsidR="009C6C5E" w:rsidRPr="00FA14AB">
        <w:t xml:space="preserve">whether a RSC is offering 5G ProSe Layer-2 or Layer-3 UE-to-Network Relay service based the policy </w:t>
      </w:r>
      <w:r w:rsidR="009C6C5E" w:rsidRPr="00FA14AB" w:rsidDel="001F5336">
        <w:t>as specified in</w:t>
      </w:r>
      <w:r w:rsidR="009C6C5E" w:rsidRPr="00FA14AB">
        <w:t xml:space="preserve"> clause 5.1.4</w:t>
      </w:r>
      <w:r w:rsidRPr="0093004C">
        <w:t>.</w:t>
      </w:r>
      <w:r w:rsidR="00E54B38" w:rsidRPr="00E54B38">
        <w:t xml:space="preserve"> </w:t>
      </w:r>
      <w:r w:rsidR="00E54B38">
        <w:t xml:space="preserve">A </w:t>
      </w:r>
      <w:r w:rsidR="00480E20">
        <w:rPr>
          <w:rFonts w:hint="eastAsia"/>
          <w:lang w:eastAsia="zh-CN"/>
        </w:rPr>
        <w:t xml:space="preserve">5G ProSe </w:t>
      </w:r>
      <w:r w:rsidR="00E54B38">
        <w:t xml:space="preserve">UE-to-Network </w:t>
      </w:r>
      <w:r w:rsidR="00E54B38" w:rsidRPr="00DE611A">
        <w:t xml:space="preserve">Relay </w:t>
      </w:r>
      <w:r w:rsidR="00E54B38">
        <w:t xml:space="preserve">supporting multiple RSCs </w:t>
      </w:r>
      <w:r w:rsidR="00E54B38" w:rsidRPr="00DE611A">
        <w:t xml:space="preserve">can advertise </w:t>
      </w:r>
      <w:r w:rsidR="00E54B38">
        <w:t xml:space="preserve">the RSCs using multiple discovery messages, with </w:t>
      </w:r>
      <w:r w:rsidR="00E54B38" w:rsidRPr="00DE611A">
        <w:t>one RSC per discovery message.</w:t>
      </w:r>
    </w:p>
    <w:p w14:paraId="040EED24" w14:textId="5358C2BA" w:rsidR="0093004C" w:rsidRPr="0093004C" w:rsidRDefault="00E07D05" w:rsidP="00E07D05">
      <w:r w:rsidRPr="0093004C">
        <w:t xml:space="preserve">Additional information used for the </w:t>
      </w:r>
      <w:r w:rsidR="008747F2">
        <w:rPr>
          <w:rFonts w:hint="eastAsia"/>
          <w:lang w:eastAsia="zh-CN"/>
        </w:rPr>
        <w:t xml:space="preserve">5G ProSe </w:t>
      </w:r>
      <w:r w:rsidRPr="0093004C">
        <w:t xml:space="preserve">UE-to-Network Relay (re)selection and connection maintenance can be advertised using a separate discovery messages of type </w:t>
      </w:r>
      <w:r w:rsidR="0093004C">
        <w:t>"</w:t>
      </w:r>
      <w:r w:rsidRPr="0093004C">
        <w:t>Relay Discovery Additional Information</w:t>
      </w:r>
      <w:r w:rsidR="0093004C">
        <w:t>"</w:t>
      </w:r>
      <w:r w:rsidRPr="0093004C">
        <w:t xml:space="preserve">. This may include for example the related system information of the </w:t>
      </w:r>
      <w:r w:rsidR="008747F2">
        <w:rPr>
          <w:rFonts w:hint="eastAsia"/>
          <w:lang w:eastAsia="zh-CN"/>
        </w:rPr>
        <w:t xml:space="preserve">5G ProSe </w:t>
      </w:r>
      <w:r w:rsidRPr="0093004C">
        <w:t>UE-to-Network Relay</w:t>
      </w:r>
      <w:r w:rsidR="0093004C">
        <w:t>'</w:t>
      </w:r>
      <w:r w:rsidRPr="0093004C">
        <w:t xml:space="preserve">s serving cell, as defined in </w:t>
      </w:r>
      <w:r w:rsidR="00395A71" w:rsidRPr="0093004C">
        <w:t>TS</w:t>
      </w:r>
      <w:r w:rsidR="00395A71">
        <w:t> </w:t>
      </w:r>
      <w:r w:rsidR="00395A71" w:rsidRPr="0093004C">
        <w:t>38.300</w:t>
      </w:r>
      <w:r w:rsidR="00395A71">
        <w:t> </w:t>
      </w:r>
      <w:r w:rsidR="00395A71"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lastRenderedPageBreak/>
        <w:t>For Relay Discovery Additional Information, only Model A discovery is used.</w:t>
      </w:r>
    </w:p>
    <w:p w14:paraId="1F971C97" w14:textId="4B57C47D" w:rsidR="00E07D05" w:rsidRPr="0093004C" w:rsidRDefault="00E07D05" w:rsidP="0093004C">
      <w:pPr>
        <w:pStyle w:val="Heading5"/>
        <w:rPr>
          <w:lang w:eastAsia="zh-CN"/>
        </w:rPr>
      </w:pPr>
      <w:bookmarkStart w:id="886" w:name="_Toc69883583"/>
      <w:bookmarkStart w:id="887" w:name="_Toc73625600"/>
      <w:bookmarkStart w:id="888" w:name="_Toc81548036"/>
      <w:r w:rsidRPr="0093004C">
        <w:rPr>
          <w:lang w:eastAsia="zh-CN"/>
        </w:rPr>
        <w:t>6.3.2.3.2</w:t>
      </w:r>
      <w:r w:rsidRPr="0093004C">
        <w:rPr>
          <w:lang w:eastAsia="zh-CN"/>
        </w:rPr>
        <w:tab/>
        <w:t xml:space="preserve">Procedure for </w:t>
      </w:r>
      <w:r w:rsidR="009807B4">
        <w:rPr>
          <w:rFonts w:hint="eastAsia"/>
          <w:lang w:eastAsia="zh-CN"/>
        </w:rPr>
        <w:t xml:space="preserve">5G ProSe </w:t>
      </w:r>
      <w:r w:rsidRPr="0093004C">
        <w:rPr>
          <w:lang w:eastAsia="zh-CN"/>
        </w:rPr>
        <w:t>UE-to-Network Relay Discovery with Model A</w:t>
      </w:r>
      <w:bookmarkEnd w:id="886"/>
      <w:bookmarkEnd w:id="887"/>
      <w:bookmarkEnd w:id="888"/>
    </w:p>
    <w:p w14:paraId="03309B16" w14:textId="27B74951"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6.3.2.3.2-1 is the procedure for </w:t>
      </w:r>
      <w:r w:rsidR="00EC487D">
        <w:rPr>
          <w:rFonts w:hint="eastAsia"/>
          <w:lang w:eastAsia="zh-CN"/>
        </w:rPr>
        <w:t xml:space="preserve">5G ProSe </w:t>
      </w:r>
      <w:r w:rsidRPr="0093004C">
        <w:rPr>
          <w:lang w:eastAsia="zh-CN"/>
        </w:rPr>
        <w:t>UE-to-Network Discovery with Model A.</w:t>
      </w:r>
    </w:p>
    <w:p w14:paraId="7ABA4061" w14:textId="77777777" w:rsidR="00E07D05" w:rsidRPr="0093004C" w:rsidRDefault="00E07D05" w:rsidP="00E07D05">
      <w:pPr>
        <w:pStyle w:val="TH"/>
      </w:pPr>
      <w:r w:rsidRPr="0093004C">
        <w:object w:dxaOrig="8461" w:dyaOrig="3705" w14:anchorId="68107C75">
          <v:shape id="_x0000_i1054" type="#_x0000_t75" style="width:423.15pt;height:187.45pt" o:ole="">
            <v:imagedata r:id="rId69" o:title=""/>
          </v:shape>
          <o:OLEObject Type="Embed" ProgID="Visio.Drawing.15" ShapeID="_x0000_i1054" DrawAspect="Content" ObjectID="_1692161315" r:id="rId70"/>
        </w:object>
      </w:r>
    </w:p>
    <w:p w14:paraId="25DD14BA" w14:textId="28CFDC59" w:rsidR="00E07D05" w:rsidRPr="0093004C" w:rsidRDefault="00E07D05" w:rsidP="0093004C">
      <w:pPr>
        <w:pStyle w:val="TF"/>
      </w:pPr>
      <w:r w:rsidRPr="0093004C">
        <w:t xml:space="preserve">Figure 6.3.2.3.2-1: </w:t>
      </w:r>
      <w:r w:rsidR="009B4A57">
        <w:rPr>
          <w:rFonts w:hint="eastAsia"/>
          <w:lang w:eastAsia="zh-CN"/>
        </w:rPr>
        <w:t xml:space="preserve">5G ProSe </w:t>
      </w:r>
      <w:r w:rsidRPr="0093004C">
        <w:t>UE-to-Network Relay Discovery with Model A</w:t>
      </w:r>
    </w:p>
    <w:p w14:paraId="2D70F5FE" w14:textId="5B5F0C0F" w:rsidR="00E07D05" w:rsidRDefault="00E07D05" w:rsidP="00E07D05">
      <w:pPr>
        <w:pStyle w:val="B1"/>
        <w:rPr>
          <w:lang w:eastAsia="zh-CN"/>
        </w:rPr>
      </w:pPr>
      <w:r w:rsidRPr="0093004C">
        <w:rPr>
          <w:lang w:eastAsia="zh-CN"/>
        </w:rPr>
        <w:t>1.</w:t>
      </w:r>
      <w:r w:rsidR="00526064" w:rsidRPr="0093004C">
        <w:rPr>
          <w:lang w:eastAsia="zh-CN"/>
        </w:rPr>
        <w:tab/>
      </w:r>
      <w:r w:rsidRPr="0093004C">
        <w:rPr>
          <w:lang w:eastAsia="zh-CN"/>
        </w:rPr>
        <w:t xml:space="preserve">The </w:t>
      </w:r>
      <w:r w:rsidR="00071EBA">
        <w:rPr>
          <w:rFonts w:hint="eastAsia"/>
          <w:lang w:eastAsia="zh-CN"/>
        </w:rPr>
        <w:t xml:space="preserve">5G ProSe </w:t>
      </w:r>
      <w:r w:rsidRPr="0093004C">
        <w:rPr>
          <w:lang w:eastAsia="zh-CN"/>
        </w:rPr>
        <w:t xml:space="preserve">UE-to-Network Relay sends a UE-to-Network Relay Discovery Announcement message. </w:t>
      </w:r>
      <w:r w:rsidR="00AE4D51">
        <w:rPr>
          <w:lang w:eastAsia="zh-CN"/>
        </w:rPr>
        <w:t>The UE-to-Network Relay Discovery Announcement message contains</w:t>
      </w:r>
      <w:r w:rsidR="00AE1F3A" w:rsidRPr="00AE1F3A">
        <w:t xml:space="preserve"> </w:t>
      </w:r>
      <w:r w:rsidR="00AE1F3A" w:rsidRPr="0093004C">
        <w:t>the Type of Discovery Message</w:t>
      </w:r>
      <w:r w:rsidR="00AE1F3A">
        <w:t>,</w:t>
      </w:r>
      <w:r w:rsidR="00AE4D51">
        <w:rPr>
          <w:lang w:eastAsia="zh-CN"/>
        </w:rPr>
        <w:t xml:space="preserve"> </w:t>
      </w:r>
      <w:r w:rsidR="00AE4D51" w:rsidRPr="00917EB7">
        <w:rPr>
          <w:rFonts w:eastAsia="DengXian"/>
        </w:rPr>
        <w:t>Announcer Info</w:t>
      </w:r>
      <w:r w:rsidR="00AE4D51">
        <w:rPr>
          <w:rFonts w:eastAsia="DengXian"/>
        </w:rPr>
        <w:t xml:space="preserve"> and RSC, and is sent using the </w:t>
      </w:r>
      <w:r w:rsidR="00AE4D51" w:rsidRPr="00A7799E">
        <w:rPr>
          <w:lang w:eastAsia="zh-CN"/>
        </w:rPr>
        <w:t>Source Layer</w:t>
      </w:r>
      <w:r w:rsidR="00AE4D51">
        <w:rPr>
          <w:lang w:eastAsia="zh-CN"/>
        </w:rPr>
        <w:t>-</w:t>
      </w:r>
      <w:r w:rsidR="00AE4D51" w:rsidRPr="00A7799E">
        <w:rPr>
          <w:lang w:eastAsia="zh-CN"/>
        </w:rPr>
        <w:t>2 ID</w:t>
      </w:r>
      <w:r w:rsidR="00AE4D51">
        <w:rPr>
          <w:lang w:eastAsia="zh-CN"/>
        </w:rPr>
        <w:t xml:space="preserve"> and </w:t>
      </w:r>
      <w:r w:rsidR="00AE4D51" w:rsidRPr="00BD6B10">
        <w:rPr>
          <w:rFonts w:eastAsia="DengXian"/>
        </w:rPr>
        <w:t>Destination</w:t>
      </w:r>
      <w:r w:rsidR="00AE4D51" w:rsidRPr="00A7799E">
        <w:rPr>
          <w:lang w:eastAsia="zh-CN"/>
        </w:rPr>
        <w:t xml:space="preserve"> Layer</w:t>
      </w:r>
      <w:r w:rsidR="00AE4D51">
        <w:rPr>
          <w:lang w:eastAsia="zh-CN"/>
        </w:rPr>
        <w:t>-</w:t>
      </w:r>
      <w:r w:rsidR="00AE4D51" w:rsidRPr="00A7799E">
        <w:rPr>
          <w:lang w:eastAsia="zh-CN"/>
        </w:rPr>
        <w:t>2 ID</w:t>
      </w:r>
      <w:r w:rsidR="00AE4D51" w:rsidRPr="00443818">
        <w:rPr>
          <w:lang w:eastAsia="zh-CN"/>
        </w:rPr>
        <w:t xml:space="preserve"> </w:t>
      </w:r>
      <w:r w:rsidR="00AE4D51">
        <w:rPr>
          <w:lang w:eastAsia="zh-CN"/>
        </w:rPr>
        <w:t>as</w:t>
      </w:r>
      <w:r w:rsidRPr="0093004C">
        <w:rPr>
          <w:lang w:eastAsia="zh-CN"/>
        </w:rPr>
        <w:t xml:space="preserve"> described in clause</w:t>
      </w:r>
      <w:r w:rsidR="0094346B" w:rsidRPr="0093004C">
        <w:t> </w:t>
      </w:r>
      <w:r w:rsidRPr="0093004C">
        <w:rPr>
          <w:lang w:eastAsia="zh-CN"/>
        </w:rPr>
        <w:t>5.</w:t>
      </w:r>
      <w:r w:rsidR="0054797D">
        <w:rPr>
          <w:lang w:eastAsia="zh-CN"/>
        </w:rPr>
        <w:t>8</w:t>
      </w:r>
      <w:r w:rsidRPr="0093004C">
        <w:rPr>
          <w:lang w:eastAsia="zh-CN"/>
        </w:rPr>
        <w:t>.3.</w:t>
      </w:r>
    </w:p>
    <w:p w14:paraId="5469C90D" w14:textId="4759741C" w:rsidR="00DE6067" w:rsidRPr="00395A71" w:rsidRDefault="00326948" w:rsidP="00326948">
      <w:pPr>
        <w:pStyle w:val="B1"/>
        <w:rPr>
          <w:lang w:eastAsia="zh-CN"/>
        </w:rPr>
      </w:pPr>
      <w:r>
        <w:rPr>
          <w:lang w:eastAsia="zh-CN"/>
        </w:rPr>
        <w:tab/>
      </w:r>
      <w:r w:rsidR="00DE6067" w:rsidRPr="00395A71">
        <w:rPr>
          <w:lang w:eastAsia="zh-CN"/>
        </w:rPr>
        <w:t xml:space="preserve">For </w:t>
      </w:r>
      <w:r w:rsidR="00DE4DF6">
        <w:rPr>
          <w:rFonts w:hint="eastAsia"/>
          <w:lang w:eastAsia="zh-CN"/>
        </w:rPr>
        <w:t xml:space="preserve">5G ProSe </w:t>
      </w:r>
      <w:r w:rsidR="00DE6067" w:rsidRPr="00395A71">
        <w:rPr>
          <w:lang w:eastAsia="zh-CN"/>
        </w:rPr>
        <w:t xml:space="preserve">Layer-3 UE-to-Network Relay, the </w:t>
      </w:r>
      <w:r w:rsidR="00DB77F8">
        <w:rPr>
          <w:rFonts w:hint="eastAsia"/>
          <w:lang w:eastAsia="zh-CN"/>
        </w:rPr>
        <w:t xml:space="preserve">5G ProSe Layer-3 </w:t>
      </w:r>
      <w:r w:rsidR="00DE6067" w:rsidRPr="00395A71">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395A71" w:rsidRDefault="00326948" w:rsidP="00326948">
      <w:pPr>
        <w:pStyle w:val="B1"/>
        <w:rPr>
          <w:rFonts w:eastAsia="DengXian"/>
          <w:lang w:eastAsia="zh-CN"/>
        </w:rPr>
      </w:pPr>
      <w:r>
        <w:rPr>
          <w:rFonts w:eastAsia="DengXian"/>
          <w:lang w:eastAsia="zh-CN"/>
        </w:rPr>
        <w:tab/>
      </w:r>
      <w:r w:rsidR="004D1042" w:rsidRPr="00A95574">
        <w:rPr>
          <w:rFonts w:eastAsia="DengXian"/>
          <w:lang w:eastAsia="zh-CN"/>
        </w:rPr>
        <w:t xml:space="preserve">The </w:t>
      </w:r>
      <w:r w:rsidR="00FE5B02">
        <w:rPr>
          <w:rFonts w:eastAsia="DengXian" w:hint="eastAsia"/>
          <w:lang w:eastAsia="zh-CN"/>
        </w:rPr>
        <w:t xml:space="preserve">5G ProSe </w:t>
      </w:r>
      <w:r w:rsidR="004D1042">
        <w:rPr>
          <w:rFonts w:eastAsia="DengXian"/>
          <w:lang w:eastAsia="zh-CN"/>
        </w:rPr>
        <w:t>Remote</w:t>
      </w:r>
      <w:r w:rsidR="004D1042" w:rsidRPr="00A95574">
        <w:rPr>
          <w:rFonts w:eastAsia="DengXian"/>
          <w:lang w:eastAsia="zh-CN"/>
        </w:rPr>
        <w:t xml:space="preserve"> UE </w:t>
      </w:r>
      <w:r w:rsidR="004D1042">
        <w:rPr>
          <w:rFonts w:eastAsia="DengXian"/>
          <w:lang w:eastAsia="zh-CN"/>
        </w:rPr>
        <w:t xml:space="preserve">(1 to 3) </w:t>
      </w:r>
      <w:r w:rsidR="004D1042" w:rsidRPr="00A95574">
        <w:rPr>
          <w:rFonts w:eastAsia="DengXian"/>
          <w:lang w:eastAsia="zh-CN"/>
        </w:rPr>
        <w:t>determines the Destination Layer-2 ID for signalling reception. The Destination Layer-2 ID is configured with the UE(s) as specified in clause 5.</w:t>
      </w:r>
      <w:r w:rsidR="004D1042">
        <w:rPr>
          <w:rFonts w:eastAsia="DengXian"/>
          <w:lang w:eastAsia="zh-CN"/>
        </w:rPr>
        <w:t>1</w:t>
      </w:r>
      <w:r w:rsidR="004D1042" w:rsidRPr="00A95574">
        <w:rPr>
          <w:rFonts w:eastAsia="DengXian"/>
          <w:lang w:eastAsia="zh-CN"/>
        </w:rPr>
        <w:t>.</w:t>
      </w:r>
      <w:r w:rsidR="004D1042">
        <w:rPr>
          <w:rFonts w:eastAsia="DengXian"/>
          <w:lang w:eastAsia="zh-CN"/>
        </w:rPr>
        <w:t>4</w:t>
      </w:r>
      <w:r w:rsidR="004D1042" w:rsidRPr="00A95574">
        <w:rPr>
          <w:rFonts w:eastAsia="DengXian"/>
          <w:lang w:eastAsia="zh-CN"/>
        </w:rPr>
        <w:t>.</w:t>
      </w:r>
      <w:r w:rsidR="004D1042">
        <w:rPr>
          <w:rFonts w:eastAsia="DengXian"/>
          <w:lang w:eastAsia="zh-CN"/>
        </w:rPr>
        <w:t>1</w:t>
      </w:r>
      <w:r w:rsidR="004D1042" w:rsidRPr="00A95574">
        <w:rPr>
          <w:rFonts w:eastAsia="DengXian"/>
          <w:lang w:eastAsia="zh-CN"/>
        </w:rPr>
        <w:t>.</w:t>
      </w:r>
    </w:p>
    <w:p w14:paraId="6199E39E" w14:textId="0252D605" w:rsidR="00E07D05" w:rsidRPr="0093004C" w:rsidRDefault="0093004C" w:rsidP="0093004C">
      <w:pPr>
        <w:pStyle w:val="B1"/>
        <w:rPr>
          <w:rFonts w:eastAsia="DengXian"/>
          <w:lang w:eastAsia="zh-CN"/>
        </w:rPr>
      </w:pPr>
      <w:r w:rsidRPr="0093004C">
        <w:rPr>
          <w:rFonts w:eastAsia="DengXian"/>
          <w:lang w:eastAsia="zh-CN"/>
        </w:rPr>
        <w:tab/>
      </w:r>
      <w:r w:rsidR="00BF77A3">
        <w:rPr>
          <w:rFonts w:eastAsia="DengXian" w:hint="eastAsia"/>
          <w:lang w:eastAsia="zh-CN"/>
        </w:rPr>
        <w:t xml:space="preserve">5G ProSe </w:t>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BF77A3">
        <w:rPr>
          <w:rFonts w:eastAsia="DengXian" w:hint="eastAsia"/>
          <w:lang w:eastAsia="zh-CN"/>
        </w:rPr>
        <w:t xml:space="preserve">5G ProSe </w:t>
      </w:r>
      <w:r w:rsidR="00E07D05" w:rsidRPr="0093004C">
        <w:rPr>
          <w:lang w:eastAsia="zh-CN"/>
        </w:rPr>
        <w:t>UE-to-Network RSC corresponding to the desired services</w:t>
      </w:r>
      <w:r w:rsidR="00E07D05" w:rsidRPr="0093004C">
        <w:rPr>
          <w:rFonts w:eastAsia="DengXian"/>
          <w:lang w:eastAsia="zh-CN"/>
        </w:rPr>
        <w:t>.</w:t>
      </w:r>
    </w:p>
    <w:p w14:paraId="67BE1623" w14:textId="53C6A483" w:rsidR="00E07D05" w:rsidRDefault="00E07D05" w:rsidP="00E07D05">
      <w:pPr>
        <w:rPr>
          <w:lang w:eastAsia="zh-CN"/>
        </w:rPr>
      </w:pPr>
      <w:r w:rsidRPr="0093004C">
        <w:rPr>
          <w:lang w:eastAsia="zh-CN"/>
        </w:rPr>
        <w:t xml:space="preserve">Optionally, the </w:t>
      </w:r>
      <w:r w:rsidR="00655A2D">
        <w:rPr>
          <w:rFonts w:hint="eastAsia"/>
          <w:lang w:eastAsia="zh-CN"/>
        </w:rPr>
        <w:t xml:space="preserve">5G </w:t>
      </w:r>
      <w:r w:rsidRPr="0093004C">
        <w:rPr>
          <w:lang w:eastAsia="zh-CN"/>
        </w:rPr>
        <w:t>ProSe UE-to-Network Relay may also send UE-to-Network Relay Discovery Additional Information messages. The parameters contained in this message are described in clause</w:t>
      </w:r>
      <w:r w:rsidR="0094346B" w:rsidRPr="0093004C">
        <w:t> </w:t>
      </w:r>
      <w:r w:rsidRPr="0093004C">
        <w:rPr>
          <w:lang w:eastAsia="zh-CN"/>
        </w:rPr>
        <w:t>5.</w:t>
      </w:r>
      <w:r w:rsidR="0054797D">
        <w:rPr>
          <w:lang w:eastAsia="zh-CN"/>
        </w:rPr>
        <w:t>8</w:t>
      </w:r>
      <w:r w:rsidRPr="0093004C">
        <w:rPr>
          <w:lang w:eastAsia="zh-CN"/>
        </w:rPr>
        <w:t>.3.</w:t>
      </w:r>
    </w:p>
    <w:p w14:paraId="2149C8F2" w14:textId="77777777" w:rsidR="00281672" w:rsidRDefault="00281672" w:rsidP="00281672">
      <w:r>
        <w:t>The 5G ProSe Remote UE selects the 5G ProSe UE-to-Network Relay based on the information received in step 1.</w:t>
      </w:r>
    </w:p>
    <w:p w14:paraId="06A222D7" w14:textId="0328D42E" w:rsidR="00281672" w:rsidRPr="0093004C" w:rsidRDefault="00281672" w:rsidP="007A44C1">
      <w:pPr>
        <w:pStyle w:val="NO"/>
        <w:rPr>
          <w:lang w:eastAsia="zh-CN"/>
        </w:rPr>
      </w:pPr>
      <w:r w:rsidRPr="0093004C">
        <w:t>NOTE:</w:t>
      </w:r>
      <w:r w:rsidRPr="0093004C">
        <w:tab/>
        <w:t>Access Stratum</w:t>
      </w:r>
      <w:r w:rsidRPr="000727FA">
        <w:t xml:space="preserve"> layer information used for </w:t>
      </w:r>
      <w:r>
        <w:t>5G ProSe UE-to-Network Relay s</w:t>
      </w:r>
      <w:r w:rsidRPr="000727FA">
        <w:t xml:space="preserve">election is </w:t>
      </w:r>
      <w:r>
        <w:t xml:space="preserve">specified in </w:t>
      </w:r>
      <w:r w:rsidRPr="000727FA">
        <w:t>RAN specifications</w:t>
      </w:r>
      <w:r w:rsidRPr="0093004C">
        <w:t>.</w:t>
      </w:r>
    </w:p>
    <w:p w14:paraId="02643295" w14:textId="7B9DBCFE" w:rsidR="00E07D05" w:rsidRPr="0093004C" w:rsidRDefault="00E07D05" w:rsidP="0093004C">
      <w:pPr>
        <w:pStyle w:val="Heading5"/>
        <w:rPr>
          <w:lang w:eastAsia="zh-CN"/>
        </w:rPr>
      </w:pPr>
      <w:bookmarkStart w:id="889" w:name="_Toc69883584"/>
      <w:bookmarkStart w:id="890" w:name="_Toc73625601"/>
      <w:bookmarkStart w:id="891" w:name="_Toc81548037"/>
      <w:r w:rsidRPr="0093004C">
        <w:rPr>
          <w:lang w:eastAsia="zh-CN"/>
        </w:rPr>
        <w:t>6.3.2.3.3</w:t>
      </w:r>
      <w:r w:rsidRPr="0093004C">
        <w:rPr>
          <w:lang w:eastAsia="zh-CN"/>
        </w:rPr>
        <w:tab/>
        <w:t xml:space="preserve">Procedure for </w:t>
      </w:r>
      <w:r w:rsidR="00830A85">
        <w:rPr>
          <w:rFonts w:hint="eastAsia"/>
          <w:lang w:eastAsia="zh-CN"/>
        </w:rPr>
        <w:t xml:space="preserve">5G ProSe </w:t>
      </w:r>
      <w:r w:rsidRPr="0093004C">
        <w:rPr>
          <w:lang w:eastAsia="zh-CN"/>
        </w:rPr>
        <w:t>UE-to-Network Relay Discovery with Model B</w:t>
      </w:r>
      <w:bookmarkEnd w:id="889"/>
      <w:bookmarkEnd w:id="890"/>
      <w:bookmarkEnd w:id="891"/>
    </w:p>
    <w:p w14:paraId="58F526E4" w14:textId="4F21E470"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 xml:space="preserve">6.3.2.3.3-1 is the procedure for </w:t>
      </w:r>
      <w:r w:rsidR="002D0AF3">
        <w:rPr>
          <w:rFonts w:hint="eastAsia"/>
          <w:lang w:eastAsia="zh-CN"/>
        </w:rPr>
        <w:t xml:space="preserve">5G ProSe </w:t>
      </w:r>
      <w:r w:rsidRPr="0093004C">
        <w:rPr>
          <w:lang w:eastAsia="zh-CN"/>
        </w:rPr>
        <w:t>UE-to-Network Relay Discovery with Model B.</w:t>
      </w:r>
    </w:p>
    <w:p w14:paraId="4FE1CB7A" w14:textId="77777777" w:rsidR="00E07D05" w:rsidRPr="0093004C" w:rsidRDefault="00E07D05" w:rsidP="00E07D05">
      <w:pPr>
        <w:pStyle w:val="TH"/>
      </w:pPr>
      <w:r w:rsidRPr="0093004C">
        <w:object w:dxaOrig="8460" w:dyaOrig="3016" w14:anchorId="5B837576">
          <v:shape id="_x0000_i1055" type="#_x0000_t75" style="width:423.85pt;height:152.15pt" o:ole="">
            <v:imagedata r:id="rId71" o:title=""/>
          </v:shape>
          <o:OLEObject Type="Embed" ProgID="Visio.Drawing.15" ShapeID="_x0000_i1055" DrawAspect="Content" ObjectID="_1692161316" r:id="rId72"/>
        </w:object>
      </w:r>
    </w:p>
    <w:p w14:paraId="2447DF37" w14:textId="06CA98D9" w:rsidR="00E07D05" w:rsidRPr="0093004C" w:rsidRDefault="00E07D05" w:rsidP="00E07D05">
      <w:pPr>
        <w:pStyle w:val="TF"/>
      </w:pPr>
      <w:r w:rsidRPr="0093004C">
        <w:t xml:space="preserve">Figure 6.3.2.3.3-1: </w:t>
      </w:r>
      <w:r w:rsidR="0045250C">
        <w:rPr>
          <w:rFonts w:hint="eastAsia"/>
          <w:lang w:eastAsia="zh-CN"/>
        </w:rPr>
        <w:t xml:space="preserve">5G ProSe </w:t>
      </w:r>
      <w:r w:rsidRPr="0093004C">
        <w:t>UE-to-Network Relay Discovery with Model B</w:t>
      </w:r>
    </w:p>
    <w:p w14:paraId="16204FE4" w14:textId="50AB39FB" w:rsid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 xml:space="preserve">The </w:t>
      </w:r>
      <w:r w:rsidR="00D45705">
        <w:t xml:space="preserve">5G ProSe </w:t>
      </w:r>
      <w:r w:rsidRPr="0093004C">
        <w:rPr>
          <w:lang w:eastAsia="zh-CN"/>
        </w:rPr>
        <w:t>Remote UE sends a</w:t>
      </w:r>
      <w:r w:rsidR="00D45705" w:rsidRPr="0093004C">
        <w:t xml:space="preserve"> </w:t>
      </w:r>
      <w:r w:rsidR="00D45705">
        <w:t>5G ProSe</w:t>
      </w:r>
      <w:r w:rsidRPr="0093004C">
        <w:rPr>
          <w:lang w:eastAsia="zh-CN"/>
        </w:rPr>
        <w:t xml:space="preserve"> UE-to-Network Relay Discovery Solicitation message. </w:t>
      </w:r>
      <w:r w:rsidR="0055175E">
        <w:rPr>
          <w:lang w:eastAsia="zh-CN"/>
        </w:rPr>
        <w:t>The</w:t>
      </w:r>
      <w:r w:rsidR="00D45705" w:rsidRPr="0093004C">
        <w:t xml:space="preserve"> </w:t>
      </w:r>
      <w:r w:rsidR="00D45705">
        <w:t>5G ProSe</w:t>
      </w:r>
      <w:r w:rsidR="0055175E">
        <w:rPr>
          <w:lang w:eastAsia="zh-CN"/>
        </w:rPr>
        <w:t xml:space="preserve"> UE-to-Network Discovery Solicitation</w:t>
      </w:r>
      <w:r w:rsidRPr="0093004C">
        <w:rPr>
          <w:lang w:eastAsia="zh-CN"/>
        </w:rPr>
        <w:t xml:space="preserve"> message </w:t>
      </w:r>
      <w:r w:rsidR="008451BA">
        <w:rPr>
          <w:lang w:eastAsia="zh-CN"/>
        </w:rPr>
        <w:t>contains</w:t>
      </w:r>
      <w:r w:rsidR="002B17D0" w:rsidRPr="002B17D0">
        <w:rPr>
          <w:lang w:eastAsia="zh-CN"/>
        </w:rPr>
        <w:t xml:space="preserve"> </w:t>
      </w:r>
      <w:r w:rsidR="002B17D0">
        <w:rPr>
          <w:lang w:eastAsia="zh-CN"/>
        </w:rPr>
        <w:t xml:space="preserve">the </w:t>
      </w:r>
      <w:r w:rsidR="002B17D0" w:rsidRPr="0093004C">
        <w:rPr>
          <w:lang w:eastAsia="zh-CN"/>
        </w:rPr>
        <w:t>Type of Discovery Message</w:t>
      </w:r>
      <w:r w:rsidR="002B17D0">
        <w:rPr>
          <w:lang w:eastAsia="zh-CN"/>
        </w:rPr>
        <w:t>,</w:t>
      </w:r>
      <w:r w:rsidR="008451BA">
        <w:rPr>
          <w:lang w:eastAsia="zh-CN"/>
        </w:rPr>
        <w:t xml:space="preserve"> </w:t>
      </w:r>
      <w:r w:rsidR="008451BA" w:rsidRPr="00917EB7">
        <w:rPr>
          <w:rFonts w:eastAsia="DengXian"/>
        </w:rPr>
        <w:t>Discoverer Info</w:t>
      </w:r>
      <w:r w:rsidR="008451BA">
        <w:rPr>
          <w:rFonts w:eastAsia="DengXian"/>
        </w:rPr>
        <w:t xml:space="preserve"> and RSC</w:t>
      </w:r>
      <w:r w:rsidR="008451BA">
        <w:rPr>
          <w:lang w:eastAsia="zh-CN"/>
        </w:rPr>
        <w:t xml:space="preserve">, and is send using the </w:t>
      </w:r>
      <w:r w:rsidR="008451BA" w:rsidRPr="00A7799E">
        <w:rPr>
          <w:lang w:eastAsia="zh-CN"/>
        </w:rPr>
        <w:t>Source Layer</w:t>
      </w:r>
      <w:r w:rsidR="008451BA">
        <w:rPr>
          <w:lang w:eastAsia="zh-CN"/>
        </w:rPr>
        <w:t>-</w:t>
      </w:r>
      <w:r w:rsidR="008451BA" w:rsidRPr="00A7799E">
        <w:rPr>
          <w:lang w:eastAsia="zh-CN"/>
        </w:rPr>
        <w:t>2 ID</w:t>
      </w:r>
      <w:r w:rsidR="008451BA">
        <w:rPr>
          <w:lang w:eastAsia="zh-CN"/>
        </w:rPr>
        <w:t xml:space="preserve"> and </w:t>
      </w:r>
      <w:r w:rsidR="008451BA" w:rsidRPr="00BD6B10">
        <w:rPr>
          <w:rFonts w:eastAsia="DengXian"/>
        </w:rPr>
        <w:t>Destination</w:t>
      </w:r>
      <w:r w:rsidR="008451BA" w:rsidRPr="00A7799E">
        <w:rPr>
          <w:lang w:eastAsia="zh-CN"/>
        </w:rPr>
        <w:t xml:space="preserve"> Layer</w:t>
      </w:r>
      <w:r w:rsidR="008451BA">
        <w:rPr>
          <w:lang w:eastAsia="zh-CN"/>
        </w:rPr>
        <w:t>-</w:t>
      </w:r>
      <w:r w:rsidR="008451BA" w:rsidRPr="00A7799E">
        <w:rPr>
          <w:lang w:eastAsia="zh-CN"/>
        </w:rPr>
        <w:t>2 ID</w:t>
      </w:r>
      <w:r w:rsidR="008451BA">
        <w:rPr>
          <w:lang w:eastAsia="zh-CN"/>
        </w:rPr>
        <w:t xml:space="preserve"> as</w:t>
      </w:r>
      <w:r w:rsidRPr="0093004C">
        <w:rPr>
          <w:lang w:eastAsia="zh-CN"/>
        </w:rPr>
        <w:t xml:space="preserve"> described in clause</w:t>
      </w:r>
      <w:r w:rsidR="00415491" w:rsidRPr="0093004C">
        <w:t> </w:t>
      </w:r>
      <w:r w:rsidRPr="0093004C">
        <w:rPr>
          <w:lang w:eastAsia="zh-CN"/>
        </w:rPr>
        <w:t>5.</w:t>
      </w:r>
      <w:r w:rsidR="0054797D">
        <w:rPr>
          <w:lang w:eastAsia="zh-CN"/>
        </w:rPr>
        <w:t>8</w:t>
      </w:r>
      <w:r w:rsidRPr="0093004C">
        <w:rPr>
          <w:lang w:eastAsia="zh-CN"/>
        </w:rPr>
        <w:t>.3. The</w:t>
      </w:r>
      <w:r w:rsidR="00D45705" w:rsidRPr="0093004C">
        <w:t xml:space="preserve"> </w:t>
      </w:r>
      <w:r w:rsidR="00D45705">
        <w:t>5G ProSe</w:t>
      </w:r>
      <w:r w:rsidRPr="0093004C">
        <w:rPr>
          <w:lang w:eastAsia="zh-CN"/>
        </w:rPr>
        <w:t xml:space="preserve"> Remote UE discovering a</w:t>
      </w:r>
      <w:r w:rsidR="00D45705" w:rsidRPr="0093004C">
        <w:t xml:space="preserve"> </w:t>
      </w:r>
      <w:r w:rsidR="00D45705">
        <w:t>5G ProSe</w:t>
      </w:r>
      <w:r w:rsidRPr="0093004C">
        <w:rPr>
          <w:lang w:eastAsia="zh-CN"/>
        </w:rPr>
        <w:t xml:space="preserve"> UE-to-Network Relay sends a solicitation message with the RSC which is associated to the desired connectivity service.</w:t>
      </w:r>
      <w:r w:rsidR="005A7081">
        <w:rPr>
          <w:rFonts w:eastAsia="DengXian"/>
          <w:lang w:eastAsia="zh-CN"/>
        </w:rPr>
        <w:t xml:space="preserve"> T</w:t>
      </w:r>
      <w:r w:rsidR="005A7081" w:rsidRPr="00CE6CFF">
        <w:rPr>
          <w:rFonts w:eastAsia="DengXian"/>
          <w:lang w:eastAsia="zh-CN"/>
        </w:rPr>
        <w:t xml:space="preserve">he RSC </w:t>
      </w:r>
      <w:r w:rsidR="005A7081">
        <w:rPr>
          <w:rFonts w:eastAsia="DengXian"/>
          <w:lang w:eastAsia="zh-CN"/>
        </w:rPr>
        <w:t xml:space="preserve">is </w:t>
      </w:r>
      <w:r w:rsidR="005A7081" w:rsidRPr="00CE6CFF">
        <w:rPr>
          <w:rFonts w:eastAsia="DengXian"/>
          <w:lang w:eastAsia="zh-CN"/>
        </w:rPr>
        <w:t xml:space="preserve">based on the </w:t>
      </w:r>
      <w:r w:rsidR="005A7081">
        <w:rPr>
          <w:rFonts w:eastAsia="DengXian"/>
          <w:lang w:eastAsia="zh-CN"/>
        </w:rPr>
        <w:t xml:space="preserve">Policy/Parameters </w:t>
      </w:r>
      <w:r w:rsidR="005A7081" w:rsidRPr="00CE6CFF">
        <w:rPr>
          <w:rFonts w:eastAsia="DengXian"/>
          <w:lang w:eastAsia="zh-CN"/>
        </w:rPr>
        <w:t>specified in clause</w:t>
      </w:r>
      <w:r w:rsidR="005A7081" w:rsidRPr="00A95574">
        <w:rPr>
          <w:lang w:eastAsia="zh-CN"/>
        </w:rPr>
        <w:t> </w:t>
      </w:r>
      <w:r w:rsidR="005A7081" w:rsidRPr="00CE6CFF">
        <w:rPr>
          <w:rFonts w:eastAsia="DengXian"/>
          <w:lang w:eastAsia="zh-CN"/>
        </w:rPr>
        <w:t>5.1.4.1.</w:t>
      </w:r>
    </w:p>
    <w:p w14:paraId="41555A44" w14:textId="7834D103" w:rsidR="00C125B4" w:rsidRPr="00395A71" w:rsidRDefault="00326948" w:rsidP="00326948">
      <w:pPr>
        <w:pStyle w:val="B1"/>
        <w:rPr>
          <w:lang w:eastAsia="zh-CN"/>
        </w:rPr>
      </w:pPr>
      <w:r>
        <w:rPr>
          <w:lang w:eastAsia="zh-CN"/>
        </w:rPr>
        <w:tab/>
      </w:r>
      <w:r w:rsidR="00C125B4" w:rsidRPr="00A95574">
        <w:rPr>
          <w:lang w:eastAsia="zh-CN"/>
        </w:rPr>
        <w:t>How the</w:t>
      </w:r>
      <w:r w:rsidR="00D45705" w:rsidRPr="0093004C">
        <w:t xml:space="preserve"> </w:t>
      </w:r>
      <w:r w:rsidR="00D45705">
        <w:t>5G ProSe</w:t>
      </w:r>
      <w:r w:rsidR="00C125B4" w:rsidRPr="00A95574">
        <w:rPr>
          <w:lang w:eastAsia="zh-CN"/>
        </w:rPr>
        <w:t xml:space="preserve"> </w:t>
      </w:r>
      <w:r w:rsidR="00C125B4">
        <w:rPr>
          <w:lang w:eastAsia="zh-CN"/>
        </w:rPr>
        <w:t>UE-to-Network Relays</w:t>
      </w:r>
      <w:r w:rsidR="00C125B4" w:rsidRPr="00A95574">
        <w:rPr>
          <w:lang w:eastAsia="zh-CN"/>
        </w:rPr>
        <w:t xml:space="preserve"> </w:t>
      </w:r>
      <w:r w:rsidR="00C125B4">
        <w:rPr>
          <w:lang w:eastAsia="zh-CN"/>
        </w:rPr>
        <w:t xml:space="preserve">(1 to 3) </w:t>
      </w:r>
      <w:r w:rsidR="00C125B4" w:rsidRPr="00A95574">
        <w:rPr>
          <w:lang w:eastAsia="zh-CN"/>
        </w:rPr>
        <w:t>determine the Destination Layer-2 ID for signalling reception</w:t>
      </w:r>
      <w:r w:rsidR="00C125B4">
        <w:rPr>
          <w:lang w:eastAsia="zh-CN"/>
        </w:rPr>
        <w:t xml:space="preserve"> is specified in clause 5.</w:t>
      </w:r>
      <w:r w:rsidR="0054797D">
        <w:rPr>
          <w:lang w:eastAsia="zh-CN"/>
        </w:rPr>
        <w:t>8</w:t>
      </w:r>
      <w:r w:rsidR="00C125B4">
        <w:rPr>
          <w:lang w:eastAsia="zh-CN"/>
        </w:rPr>
        <w:t xml:space="preserve">.3. </w:t>
      </w:r>
      <w:r w:rsidR="00C125B4" w:rsidRPr="00A95574">
        <w:rPr>
          <w:lang w:eastAsia="zh-CN"/>
        </w:rPr>
        <w:t xml:space="preserve">The Destination Layer-2 ID is configured with the UE(s) </w:t>
      </w:r>
      <w:r w:rsidR="00C125B4">
        <w:rPr>
          <w:lang w:eastAsia="zh-CN"/>
        </w:rPr>
        <w:t xml:space="preserve">as </w:t>
      </w:r>
      <w:r w:rsidR="00C125B4" w:rsidRPr="00A95574">
        <w:rPr>
          <w:lang w:eastAsia="zh-CN"/>
        </w:rPr>
        <w:t>specified in clause 5.</w:t>
      </w:r>
      <w:r w:rsidR="00C125B4">
        <w:rPr>
          <w:lang w:eastAsia="zh-CN"/>
        </w:rPr>
        <w:t>1</w:t>
      </w:r>
      <w:r w:rsidR="00C125B4" w:rsidRPr="00A95574">
        <w:rPr>
          <w:lang w:eastAsia="zh-CN"/>
        </w:rPr>
        <w:t>.</w:t>
      </w:r>
      <w:r w:rsidR="00C125B4">
        <w:rPr>
          <w:lang w:eastAsia="zh-CN"/>
        </w:rPr>
        <w:t>4</w:t>
      </w:r>
      <w:r w:rsidR="00C125B4" w:rsidRPr="00A95574">
        <w:rPr>
          <w:lang w:eastAsia="zh-CN"/>
        </w:rPr>
        <w:t>.</w:t>
      </w:r>
      <w:r w:rsidR="00C125B4">
        <w:rPr>
          <w:lang w:eastAsia="zh-CN"/>
        </w:rPr>
        <w:t>1</w:t>
      </w:r>
      <w:r w:rsidR="00C125B4" w:rsidRPr="00A95574">
        <w:rPr>
          <w:lang w:eastAsia="zh-CN"/>
        </w:rPr>
        <w:t>.</w:t>
      </w:r>
    </w:p>
    <w:p w14:paraId="0ED34DDA" w14:textId="3FAD3757" w:rsid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w:t>
      </w:r>
      <w:r w:rsidR="00D45705" w:rsidRPr="0093004C">
        <w:t xml:space="preserve"> </w:t>
      </w:r>
      <w:r w:rsidR="00D45705">
        <w:t>5G ProSe</w:t>
      </w:r>
      <w:r w:rsidRPr="0093004C">
        <w:rPr>
          <w:lang w:eastAsia="zh-CN"/>
        </w:rPr>
        <w:t xml:space="preserve"> UE-to-Network Relays (1 </w:t>
      </w:r>
      <w:r w:rsidR="00AC1BA2" w:rsidRPr="005703FF">
        <w:rPr>
          <w:lang w:eastAsia="zh-CN"/>
        </w:rPr>
        <w:t>and 2</w:t>
      </w:r>
      <w:r w:rsidRPr="0093004C">
        <w:rPr>
          <w:lang w:eastAsia="zh-CN"/>
        </w:rPr>
        <w:t xml:space="preserve">) that match the values of the RSC contained in the solicitation message respond to the </w:t>
      </w:r>
      <w:r w:rsidR="00EF46E4">
        <w:rPr>
          <w:rFonts w:hint="eastAsia"/>
          <w:lang w:eastAsia="zh-CN"/>
        </w:rPr>
        <w:t xml:space="preserve">5G ProSe </w:t>
      </w:r>
      <w:r w:rsidRPr="0093004C">
        <w:rPr>
          <w:lang w:eastAsia="zh-CN"/>
        </w:rPr>
        <w:t xml:space="preserve">Remote UE with a UE-to-Network Relay Discovery Response message. </w:t>
      </w:r>
      <w:r w:rsidR="00D822B2">
        <w:rPr>
          <w:lang w:eastAsia="zh-CN"/>
        </w:rPr>
        <w:t>The</w:t>
      </w:r>
      <w:r w:rsidR="00D45705" w:rsidRPr="0093004C">
        <w:t xml:space="preserve"> </w:t>
      </w:r>
      <w:r w:rsidR="00D45705">
        <w:t>5G ProSe</w:t>
      </w:r>
      <w:r w:rsidR="00D822B2">
        <w:rPr>
          <w:lang w:eastAsia="zh-CN"/>
        </w:rPr>
        <w:t xml:space="preserve"> UE-to-Network Relay Discovery Response</w:t>
      </w:r>
      <w:r w:rsidRPr="0093004C">
        <w:rPr>
          <w:lang w:eastAsia="zh-CN"/>
        </w:rPr>
        <w:t xml:space="preserve"> message </w:t>
      </w:r>
      <w:r w:rsidR="007322EC">
        <w:rPr>
          <w:lang w:eastAsia="zh-CN"/>
        </w:rPr>
        <w:t>contains</w:t>
      </w:r>
      <w:r w:rsidR="00B61B5E" w:rsidRPr="00B61B5E">
        <w:rPr>
          <w:lang w:eastAsia="zh-CN"/>
        </w:rPr>
        <w:t xml:space="preserve"> </w:t>
      </w:r>
      <w:r w:rsidR="00B61B5E">
        <w:rPr>
          <w:lang w:eastAsia="zh-CN"/>
        </w:rPr>
        <w:t xml:space="preserve">the </w:t>
      </w:r>
      <w:bookmarkStart w:id="892" w:name="OLE_LINK1"/>
      <w:bookmarkStart w:id="893" w:name="OLE_LINK2"/>
      <w:r w:rsidR="00B61B5E" w:rsidRPr="0093004C">
        <w:rPr>
          <w:lang w:eastAsia="zh-CN"/>
        </w:rPr>
        <w:t>Type of Discovery Message</w:t>
      </w:r>
      <w:bookmarkEnd w:id="892"/>
      <w:bookmarkEnd w:id="893"/>
      <w:r w:rsidR="00B61B5E">
        <w:rPr>
          <w:lang w:eastAsia="zh-CN"/>
        </w:rPr>
        <w:t>,</w:t>
      </w:r>
      <w:r w:rsidR="007322EC">
        <w:rPr>
          <w:lang w:eastAsia="zh-CN"/>
        </w:rPr>
        <w:t xml:space="preserve"> </w:t>
      </w:r>
      <w:r w:rsidR="007322EC" w:rsidRPr="00917EB7">
        <w:rPr>
          <w:rFonts w:eastAsia="DengXian"/>
        </w:rPr>
        <w:t>Discoveree Info</w:t>
      </w:r>
      <w:r w:rsidR="007322EC">
        <w:rPr>
          <w:rFonts w:eastAsia="DengXian"/>
        </w:rPr>
        <w:t xml:space="preserve"> and RSC</w:t>
      </w:r>
      <w:r w:rsidR="007322EC">
        <w:rPr>
          <w:lang w:eastAsia="zh-CN"/>
        </w:rPr>
        <w:t xml:space="preserve">, and is sent using the </w:t>
      </w:r>
      <w:r w:rsidR="007322EC" w:rsidRPr="00A7799E">
        <w:rPr>
          <w:lang w:eastAsia="zh-CN"/>
        </w:rPr>
        <w:t>Source Layer</w:t>
      </w:r>
      <w:r w:rsidR="007322EC">
        <w:rPr>
          <w:lang w:eastAsia="zh-CN"/>
        </w:rPr>
        <w:t>-</w:t>
      </w:r>
      <w:r w:rsidR="007322EC" w:rsidRPr="00A7799E">
        <w:rPr>
          <w:lang w:eastAsia="zh-CN"/>
        </w:rPr>
        <w:t>2 ID</w:t>
      </w:r>
      <w:r w:rsidR="007322EC">
        <w:rPr>
          <w:lang w:eastAsia="zh-CN"/>
        </w:rPr>
        <w:t xml:space="preserve"> and </w:t>
      </w:r>
      <w:r w:rsidR="007322EC" w:rsidRPr="00BD6B10">
        <w:rPr>
          <w:rFonts w:eastAsia="DengXian"/>
        </w:rPr>
        <w:t>Destination</w:t>
      </w:r>
      <w:r w:rsidR="007322EC" w:rsidRPr="00A7799E">
        <w:rPr>
          <w:lang w:eastAsia="zh-CN"/>
        </w:rPr>
        <w:t xml:space="preserve"> Layer</w:t>
      </w:r>
      <w:r w:rsidR="007322EC">
        <w:rPr>
          <w:lang w:eastAsia="zh-CN"/>
        </w:rPr>
        <w:t>-</w:t>
      </w:r>
      <w:r w:rsidR="007322EC" w:rsidRPr="00A7799E">
        <w:rPr>
          <w:lang w:eastAsia="zh-CN"/>
        </w:rPr>
        <w:t>2 ID</w:t>
      </w:r>
      <w:r w:rsidR="007322EC">
        <w:rPr>
          <w:lang w:eastAsia="zh-CN"/>
        </w:rPr>
        <w:t xml:space="preserve"> as</w:t>
      </w:r>
      <w:r w:rsidRPr="0093004C">
        <w:rPr>
          <w:lang w:eastAsia="zh-CN"/>
        </w:rPr>
        <w:t xml:space="preserve"> described in clause</w:t>
      </w:r>
      <w:r w:rsidR="00415491" w:rsidRPr="0093004C">
        <w:t> </w:t>
      </w:r>
      <w:r w:rsidRPr="0093004C">
        <w:rPr>
          <w:lang w:eastAsia="zh-CN"/>
        </w:rPr>
        <w:t>5.</w:t>
      </w:r>
      <w:r w:rsidR="003756D2">
        <w:rPr>
          <w:lang w:eastAsia="zh-CN"/>
        </w:rPr>
        <w:t>8</w:t>
      </w:r>
      <w:r w:rsidRPr="0093004C">
        <w:rPr>
          <w:lang w:eastAsia="zh-CN"/>
        </w:rPr>
        <w:t>.3.</w:t>
      </w:r>
    </w:p>
    <w:p w14:paraId="36085A5A" w14:textId="54786E23" w:rsidR="00D14ACC" w:rsidRPr="00D14ACC" w:rsidRDefault="00D14ACC">
      <w:pPr>
        <w:pStyle w:val="B1"/>
        <w:rPr>
          <w:lang w:eastAsia="zh-CN"/>
        </w:rPr>
      </w:pPr>
      <w:r>
        <w:rPr>
          <w:lang w:eastAsia="zh-CN"/>
        </w:rPr>
        <w:tab/>
      </w:r>
      <w:r>
        <w:rPr>
          <w:rFonts w:hint="eastAsia"/>
          <w:lang w:eastAsia="zh-CN"/>
        </w:rPr>
        <w:t>F</w:t>
      </w:r>
      <w:r>
        <w:rPr>
          <w:lang w:eastAsia="zh-CN"/>
        </w:rPr>
        <w:t>or</w:t>
      </w:r>
      <w:r w:rsidR="00D45705" w:rsidRPr="0093004C">
        <w:t xml:space="preserve"> </w:t>
      </w:r>
      <w:r w:rsidR="00D45705">
        <w:t>5G ProSe</w:t>
      </w:r>
      <w:r>
        <w:rPr>
          <w:lang w:eastAsia="zh-CN"/>
        </w:rPr>
        <w:t xml:space="preserve"> Layer-3</w:t>
      </w:r>
      <w:r w:rsidRPr="003E0912">
        <w:rPr>
          <w:lang w:eastAsia="zh-CN"/>
        </w:rPr>
        <w:t xml:space="preserve"> UE-to-Network Relay</w:t>
      </w:r>
      <w:r>
        <w:rPr>
          <w:lang w:eastAsia="zh-CN"/>
        </w:rPr>
        <w:t xml:space="preserve">, </w:t>
      </w:r>
      <w:r>
        <w:rPr>
          <w:rFonts w:eastAsia="DengXian"/>
          <w:lang w:eastAsia="zh-CN"/>
        </w:rPr>
        <w:t>the</w:t>
      </w:r>
      <w:r w:rsidR="00D45705" w:rsidRPr="0093004C">
        <w:t xml:space="preserve"> </w:t>
      </w:r>
      <w:r w:rsidR="00D45705">
        <w:t>5G ProSe</w:t>
      </w:r>
      <w:r>
        <w:rPr>
          <w:rFonts w:eastAsia="DengXian"/>
          <w:lang w:eastAsia="zh-CN"/>
        </w:rPr>
        <w:t xml:space="preserve"> UE-to-Network Relay shall only respond to a matching RSC in the </w:t>
      </w:r>
      <w:r w:rsidRPr="003E0912">
        <w:rPr>
          <w:rFonts w:eastAsia="DengXian"/>
          <w:lang w:eastAsia="zh-CN"/>
        </w:rPr>
        <w:t xml:space="preserve">UE-to-Network Relay </w:t>
      </w:r>
      <w:r>
        <w:rPr>
          <w:rFonts w:eastAsia="DengXian"/>
          <w:lang w:eastAsia="zh-CN"/>
        </w:rPr>
        <w:t xml:space="preserve">Discovery Solicitation message </w:t>
      </w:r>
      <w:r w:rsidRPr="00B20BB3">
        <w:rPr>
          <w:rFonts w:eastAsia="DengXian"/>
          <w:lang w:eastAsia="zh-CN"/>
        </w:rPr>
        <w:t>when</w:t>
      </w:r>
      <w:r w:rsidRPr="00B20BB3">
        <w:rPr>
          <w:lang w:eastAsia="zh-CN"/>
        </w:rPr>
        <w:t xml:space="preserve"> the S-</w:t>
      </w:r>
      <w:r w:rsidRPr="003E0912">
        <w:rPr>
          <w:lang w:eastAsia="zh-CN"/>
        </w:rPr>
        <w:t xml:space="preserve">NSSAI associated </w:t>
      </w:r>
      <w:r>
        <w:rPr>
          <w:lang w:eastAsia="zh-CN"/>
        </w:rPr>
        <w:t>with that RSC belongs</w:t>
      </w:r>
      <w:r w:rsidRPr="003E0912">
        <w:rPr>
          <w:lang w:eastAsia="zh-CN"/>
        </w:rPr>
        <w:t xml:space="preserve"> to the Allowed NSSAI of the</w:t>
      </w:r>
      <w:r w:rsidR="00D45705" w:rsidRPr="0093004C">
        <w:t xml:space="preserve"> </w:t>
      </w:r>
      <w:r w:rsidR="00D45705">
        <w:t>5G ProSe</w:t>
      </w:r>
      <w:r w:rsidRPr="003E0912">
        <w:rPr>
          <w:lang w:eastAsia="zh-CN"/>
        </w:rPr>
        <w:t xml:space="preserve"> UE-to-Network Relay.</w:t>
      </w:r>
    </w:p>
    <w:p w14:paraId="0AA0482C" w14:textId="5F86939A" w:rsidR="008C47BE" w:rsidRPr="0093004C" w:rsidRDefault="00326948" w:rsidP="00E07D05">
      <w:r>
        <w:t>The 5G ProSe Remote UE selects the 5G ProSe UE-to-Network Relay based on the information received in step 2.</w:t>
      </w:r>
    </w:p>
    <w:p w14:paraId="3E20B365" w14:textId="49B80D65" w:rsidR="008C47BE" w:rsidRPr="0093004C" w:rsidRDefault="008C47BE" w:rsidP="008C47BE">
      <w:pPr>
        <w:pStyle w:val="Heading2"/>
      </w:pPr>
      <w:bookmarkStart w:id="894" w:name="_Toc66692727"/>
      <w:bookmarkStart w:id="895" w:name="_Toc66701909"/>
      <w:bookmarkStart w:id="896" w:name="_Toc69883586"/>
      <w:bookmarkStart w:id="897" w:name="_Toc73625602"/>
      <w:bookmarkStart w:id="898" w:name="_Toc81548038"/>
      <w:r w:rsidRPr="0093004C">
        <w:t>6.4</w:t>
      </w:r>
      <w:r w:rsidRPr="0093004C">
        <w:tab/>
      </w:r>
      <w:r w:rsidR="00EF71D5">
        <w:t xml:space="preserve">5G </w:t>
      </w:r>
      <w:r w:rsidRPr="0093004C">
        <w:t>ProSe Direct Communication</w:t>
      </w:r>
      <w:bookmarkEnd w:id="894"/>
      <w:bookmarkEnd w:id="895"/>
      <w:bookmarkEnd w:id="896"/>
      <w:bookmarkEnd w:id="897"/>
      <w:bookmarkEnd w:id="898"/>
    </w:p>
    <w:p w14:paraId="078EF7D8" w14:textId="000143AA" w:rsidR="008C47BE" w:rsidRPr="0093004C" w:rsidRDefault="008C47BE" w:rsidP="008C47BE">
      <w:pPr>
        <w:pStyle w:val="Heading3"/>
      </w:pPr>
      <w:bookmarkStart w:id="899" w:name="_Toc66692728"/>
      <w:bookmarkStart w:id="900" w:name="_Toc66701910"/>
      <w:bookmarkStart w:id="901" w:name="_Toc69883587"/>
      <w:bookmarkStart w:id="902" w:name="_Toc73625603"/>
      <w:bookmarkStart w:id="903" w:name="_Toc81548039"/>
      <w:r w:rsidRPr="0093004C">
        <w:t>6.4.1</w:t>
      </w:r>
      <w:r w:rsidRPr="0093004C">
        <w:tab/>
      </w:r>
      <w:r w:rsidRPr="0093004C">
        <w:rPr>
          <w:lang w:eastAsia="zh-CN"/>
        </w:rPr>
        <w:t xml:space="preserve">Broadcast mode </w:t>
      </w:r>
      <w:r w:rsidR="00EF71D5">
        <w:rPr>
          <w:lang w:eastAsia="zh-CN"/>
        </w:rPr>
        <w:t xml:space="preserve">5G </w:t>
      </w:r>
      <w:r w:rsidRPr="0093004C">
        <w:rPr>
          <w:lang w:eastAsia="zh-CN"/>
        </w:rPr>
        <w:t>ProSe Direct Communication</w:t>
      </w:r>
      <w:bookmarkEnd w:id="899"/>
      <w:bookmarkEnd w:id="900"/>
      <w:bookmarkEnd w:id="901"/>
      <w:bookmarkEnd w:id="902"/>
      <w:bookmarkEnd w:id="903"/>
    </w:p>
    <w:p w14:paraId="12C6DE42" w14:textId="20741F56" w:rsidR="008C47BE" w:rsidRPr="0093004C" w:rsidRDefault="008C47BE" w:rsidP="008C47BE">
      <w:r w:rsidRPr="0093004C">
        <w:rPr>
          <w:lang w:eastAsia="ko-KR"/>
        </w:rPr>
        <w:t xml:space="preserve">To perform </w:t>
      </w:r>
      <w:r w:rsidR="00EF71D5">
        <w:rPr>
          <w:lang w:eastAsia="ko-KR"/>
        </w:rPr>
        <w:t xml:space="preserve">5G </w:t>
      </w:r>
      <w:r w:rsidRPr="0093004C">
        <w:rPr>
          <w:lang w:eastAsia="ko-KR"/>
        </w:rPr>
        <w:t xml:space="preserve">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6C7E955B" w:rsidR="008C47BE" w:rsidRPr="0093004C" w:rsidRDefault="008C47BE" w:rsidP="008C47BE">
      <w:pPr>
        <w:rPr>
          <w:lang w:eastAsia="zh-CN"/>
        </w:rPr>
      </w:pPr>
      <w:r w:rsidRPr="0093004C">
        <w:rPr>
          <w:lang w:eastAsia="ko-KR"/>
        </w:rPr>
        <w:t xml:space="preserve">Figure 6.4.1-1 shows the procedure for broadcast mode of </w:t>
      </w:r>
      <w:r w:rsidR="00EF71D5">
        <w:rPr>
          <w:lang w:eastAsia="ko-KR"/>
        </w:rPr>
        <w:t xml:space="preserve">5G </w:t>
      </w:r>
      <w:r w:rsidRPr="0093004C">
        <w:rPr>
          <w:lang w:eastAsia="ko-KR"/>
        </w:rPr>
        <w:t>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6" type="#_x0000_t75" style="width:449pt;height:229.6pt" o:ole="">
            <v:imagedata r:id="rId73" o:title=""/>
          </v:shape>
          <o:OLEObject Type="Embed" ProgID="Visio.Drawing.15" ShapeID="_x0000_i1056" DrawAspect="Content" ObjectID="_1692161317" r:id="rId74"/>
        </w:object>
      </w:r>
    </w:p>
    <w:p w14:paraId="417EAB2A" w14:textId="4A29D7B3" w:rsidR="008C47BE" w:rsidRPr="0093004C" w:rsidRDefault="008C47BE" w:rsidP="008C47BE">
      <w:pPr>
        <w:pStyle w:val="TF"/>
      </w:pPr>
      <w:r w:rsidRPr="0093004C">
        <w:t xml:space="preserve">Figure 6.4.1-1: Procedure for Broadcast mode of </w:t>
      </w:r>
      <w:r w:rsidR="00EF71D5">
        <w:t xml:space="preserve">5G </w:t>
      </w:r>
      <w:r w:rsidRPr="0093004C">
        <w:rPr>
          <w:lang w:eastAsia="ko-KR"/>
        </w:rPr>
        <w:t>ProSe direct communication over PC5 reference point</w:t>
      </w:r>
    </w:p>
    <w:p w14:paraId="33795495" w14:textId="32693B8F"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w:t>
      </w:r>
      <w:r w:rsidR="003756D2">
        <w:rPr>
          <w:lang w:eastAsia="ko-KR"/>
        </w:rPr>
        <w:t>8</w:t>
      </w:r>
      <w:r w:rsidRPr="0093004C">
        <w:rPr>
          <w:lang w:eastAsia="ko-KR"/>
        </w:rPr>
        <w:t>.2</w:t>
      </w:r>
      <w:r w:rsidR="00C55649">
        <w:rPr>
          <w:lang w:eastAsia="ko-KR"/>
        </w:rPr>
        <w:t>.2</w:t>
      </w:r>
      <w:r w:rsidRPr="0093004C">
        <w:rPr>
          <w:lang w:eastAsia="ko-KR"/>
        </w:rPr>
        <w:t xml:space="preserve">. </w:t>
      </w:r>
      <w:r w:rsidRPr="0093004C">
        <w:t>The destination Layer-2 ID is passed down to the AS layer of receiving UE(s) for the reception.</w:t>
      </w:r>
    </w:p>
    <w:p w14:paraId="50AEA84D" w14:textId="0A1E991F"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w:t>
      </w:r>
      <w:r w:rsidR="0092498C">
        <w:rPr>
          <w:lang w:eastAsia="ko-KR"/>
        </w:rPr>
        <w:t>6</w:t>
      </w:r>
      <w:r w:rsidRPr="0093004C">
        <w:rPr>
          <w:lang w:eastAsia="ko-KR"/>
        </w:rPr>
        <w:t>.1 to ProSe layer.</w:t>
      </w:r>
    </w:p>
    <w:p w14:paraId="577B7973" w14:textId="32AF66C6"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w:t>
      </w:r>
      <w:r w:rsidR="003756D2">
        <w:rPr>
          <w:lang w:eastAsia="ko-KR"/>
        </w:rPr>
        <w:t>8</w:t>
      </w:r>
      <w:r w:rsidRPr="0093004C">
        <w:rPr>
          <w:lang w:eastAsia="ko-KR"/>
        </w:rPr>
        <w:t>.2</w:t>
      </w:r>
      <w:r w:rsidR="001E1E53">
        <w:rPr>
          <w:lang w:eastAsia="ko-KR"/>
        </w:rPr>
        <w:t>.2</w:t>
      </w:r>
      <w:r w:rsidRPr="0093004C">
        <w:rPr>
          <w:lang w:eastAsia="ko-KR"/>
        </w:rPr>
        <w:t xml:space="preserve">. The transmitting UE self-assigns the source </w:t>
      </w:r>
      <w:r w:rsidRPr="0093004C">
        <w:t>Layer-2 ID</w:t>
      </w:r>
      <w:r w:rsidRPr="0093004C">
        <w:rPr>
          <w:lang w:eastAsia="ko-KR"/>
        </w:rPr>
        <w:t xml:space="preserve"> as specified in clause 5.</w:t>
      </w:r>
      <w:r w:rsidR="003756D2">
        <w:rPr>
          <w:lang w:eastAsia="ko-KR"/>
        </w:rPr>
        <w:t>8</w:t>
      </w:r>
      <w:r w:rsidRPr="0093004C">
        <w:rPr>
          <w:lang w:eastAsia="ko-KR"/>
        </w:rPr>
        <w:t>.2</w:t>
      </w:r>
      <w:r w:rsidR="001E1E53">
        <w:rPr>
          <w:lang w:eastAsia="ko-KR"/>
        </w:rPr>
        <w:t>.2</w:t>
      </w:r>
      <w:r w:rsidRPr="0093004C">
        <w:rPr>
          <w:lang w:eastAsia="ko-KR"/>
        </w:rPr>
        <w:t>.</w:t>
      </w:r>
    </w:p>
    <w:p w14:paraId="36EF04B3" w14:textId="2C65A97E"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w:t>
      </w:r>
      <w:r w:rsidR="0092498C">
        <w:t>6</w:t>
      </w:r>
      <w:r w:rsidRPr="0093004C">
        <w:t>.</w:t>
      </w:r>
      <w:r w:rsidR="009C5E24">
        <w:t>1</w:t>
      </w:r>
      <w:r w:rsidRPr="0093004C">
        <w:t>.</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43656184" w:rsidR="008C47BE" w:rsidRPr="0093004C" w:rsidRDefault="00326948" w:rsidP="008C47BE">
      <w:pPr>
        <w:pStyle w:val="NO"/>
        <w:rPr>
          <w:lang w:eastAsia="zh-CN"/>
        </w:rPr>
      </w:pPr>
      <w:r>
        <w:rPr>
          <w:lang w:eastAsia="zh-CN"/>
        </w:rPr>
        <w:t>NOTE:</w:t>
      </w:r>
      <w:r>
        <w:rPr>
          <w:lang w:eastAsia="zh-CN"/>
        </w:rPr>
        <w:tab/>
        <w:t>In step 4, there is only one broadcast message from the transmitting UE.</w:t>
      </w:r>
    </w:p>
    <w:p w14:paraId="4CD120AB" w14:textId="66C8E86E" w:rsidR="008C47BE" w:rsidRPr="0093004C" w:rsidRDefault="008C47BE" w:rsidP="008C47BE">
      <w:pPr>
        <w:pStyle w:val="Heading3"/>
        <w:rPr>
          <w:lang w:eastAsia="zh-CN"/>
        </w:rPr>
      </w:pPr>
      <w:bookmarkStart w:id="904" w:name="_Toc61540635"/>
      <w:bookmarkStart w:id="905" w:name="_Toc66692729"/>
      <w:bookmarkStart w:id="906" w:name="_Toc66701911"/>
      <w:bookmarkStart w:id="907" w:name="_Toc69883588"/>
      <w:bookmarkStart w:id="908" w:name="_Toc73625604"/>
      <w:bookmarkStart w:id="909" w:name="_Toc81548040"/>
      <w:r w:rsidRPr="0093004C">
        <w:t>6.4.2</w:t>
      </w:r>
      <w:r w:rsidRPr="0093004C">
        <w:tab/>
      </w:r>
      <w:r w:rsidRPr="0093004C">
        <w:rPr>
          <w:lang w:eastAsia="zh-CN"/>
        </w:rPr>
        <w:t xml:space="preserve">Groupcast mode </w:t>
      </w:r>
      <w:r w:rsidR="00EF71D5">
        <w:rPr>
          <w:lang w:eastAsia="zh-CN"/>
        </w:rPr>
        <w:t xml:space="preserve">5G </w:t>
      </w:r>
      <w:r w:rsidRPr="0093004C">
        <w:rPr>
          <w:lang w:eastAsia="zh-CN"/>
        </w:rPr>
        <w:t>ProSe Direct Communication</w:t>
      </w:r>
      <w:bookmarkEnd w:id="904"/>
      <w:bookmarkEnd w:id="905"/>
      <w:bookmarkEnd w:id="906"/>
      <w:bookmarkEnd w:id="907"/>
      <w:bookmarkEnd w:id="908"/>
      <w:bookmarkEnd w:id="909"/>
    </w:p>
    <w:p w14:paraId="0DDF159E" w14:textId="3ABC7B75" w:rsidR="008C47BE" w:rsidRPr="0093004C" w:rsidRDefault="008C47BE" w:rsidP="008C47BE">
      <w:pPr>
        <w:rPr>
          <w:lang w:eastAsia="ko-KR"/>
        </w:rPr>
      </w:pPr>
      <w:r w:rsidRPr="0093004C">
        <w:rPr>
          <w:lang w:eastAsia="ko-KR"/>
        </w:rPr>
        <w:t xml:space="preserve">Figure 6.4.2-1 shows the procedure for groupcast mode of </w:t>
      </w:r>
      <w:r w:rsidR="00EF71D5">
        <w:rPr>
          <w:lang w:eastAsia="ko-KR"/>
        </w:rPr>
        <w:t xml:space="preserve">5G </w:t>
      </w:r>
      <w:r w:rsidRPr="0093004C">
        <w:rPr>
          <w:lang w:eastAsia="ko-KR"/>
        </w:rPr>
        <w:t xml:space="preserve">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7" type="#_x0000_t75" style="width:448.3pt;height:239.1pt" o:ole="">
            <v:imagedata r:id="rId75" o:title=""/>
          </v:shape>
          <o:OLEObject Type="Embed" ProgID="Visio.Drawing.11" ShapeID="_x0000_i1057" DrawAspect="Content" ObjectID="_1692161318" r:id="rId76"/>
        </w:object>
      </w:r>
    </w:p>
    <w:p w14:paraId="20C08F5E" w14:textId="04B7ADDB" w:rsidR="008C47BE" w:rsidRPr="0093004C" w:rsidRDefault="008C47BE" w:rsidP="008C47BE">
      <w:pPr>
        <w:pStyle w:val="TF"/>
        <w:rPr>
          <w:lang w:eastAsia="zh-CN"/>
        </w:rPr>
      </w:pPr>
      <w:r w:rsidRPr="0093004C">
        <w:t>Figure 6.</w:t>
      </w:r>
      <w:r w:rsidRPr="0093004C">
        <w:rPr>
          <w:lang w:eastAsia="zh-CN"/>
        </w:rPr>
        <w:t>4.2-1</w:t>
      </w:r>
      <w:r w:rsidRPr="0093004C">
        <w:t xml:space="preserve">: Procedure for groupcast mode </w:t>
      </w:r>
      <w:r w:rsidR="00EF71D5">
        <w:t xml:space="preserve">5G </w:t>
      </w:r>
      <w:r w:rsidRPr="0093004C">
        <w:t>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4D67F3AA" w:rsidR="008C47BE" w:rsidRPr="0093004C" w:rsidRDefault="00326948" w:rsidP="008C47BE">
      <w:pPr>
        <w:pStyle w:val="EditorsNote"/>
      </w:pPr>
      <w:r w:rsidRPr="00395A71">
        <w:t>Editor</w:t>
      </w:r>
      <w:r>
        <w:t>'</w:t>
      </w:r>
      <w:r w:rsidRPr="00395A71">
        <w:t>s note:</w:t>
      </w:r>
      <w:r w:rsidR="008C47BE"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3FC6D2E8"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w:t>
      </w:r>
      <w:r w:rsidR="003756D2">
        <w:t>8</w:t>
      </w:r>
      <w:r w:rsidRPr="0093004C">
        <w:t>.2.3.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w:t>
      </w:r>
      <w:r w:rsidR="00240EE3">
        <w:t>s</w:t>
      </w:r>
      <w:r w:rsidRPr="0093004C">
        <w:t> 5.</w:t>
      </w:r>
      <w:r w:rsidR="003756D2">
        <w:t>8</w:t>
      </w:r>
      <w:r w:rsidRPr="0093004C">
        <w:t>.2</w:t>
      </w:r>
      <w:r w:rsidR="00B62EED">
        <w:t>.1 and 5.</w:t>
      </w:r>
      <w:r w:rsidR="003756D2">
        <w:t>8</w:t>
      </w:r>
      <w:r w:rsidR="00B62EED">
        <w:t>.2.3</w:t>
      </w:r>
      <w:r w:rsidRPr="0093004C">
        <w:t>.</w:t>
      </w:r>
    </w:p>
    <w:p w14:paraId="095C3048" w14:textId="47D71B39"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w:t>
      </w:r>
      <w:r w:rsidR="0092498C">
        <w:rPr>
          <w:lang w:eastAsia="ko-KR"/>
        </w:rPr>
        <w:t>6</w:t>
      </w:r>
      <w:r w:rsidRPr="0093004C">
        <w:rPr>
          <w:lang w:eastAsia="ko-KR"/>
        </w:rPr>
        <w:t>.1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lastRenderedPageBreak/>
        <w:t>5.</w:t>
      </w:r>
      <w:r w:rsidRPr="0093004C">
        <w:tab/>
      </w:r>
      <w:r w:rsidRPr="0093004C">
        <w:rPr>
          <w:lang w:eastAsia="ko-KR"/>
        </w:rPr>
        <w:t>Transmitting UE sends the ProSe data using the source Layer-2 ID and the destination Layer-2 ID.</w:t>
      </w:r>
    </w:p>
    <w:p w14:paraId="7DAB7415" w14:textId="41BD3A77" w:rsidR="008C47BE" w:rsidRPr="0093004C" w:rsidRDefault="00326948" w:rsidP="008C47BE">
      <w:pPr>
        <w:pStyle w:val="NO"/>
        <w:rPr>
          <w:lang w:eastAsia="zh-CN"/>
        </w:rPr>
      </w:pPr>
      <w:r>
        <w:rPr>
          <w:lang w:eastAsia="zh-CN"/>
        </w:rPr>
        <w:t>NOTE:</w:t>
      </w:r>
      <w:r>
        <w:rPr>
          <w:lang w:eastAsia="zh-CN"/>
        </w:rPr>
        <w:tab/>
        <w:t>In step 5, there is only one groupcast message from the transmitting UE. That is, all receiving UEs can receive the groupcast message directly from the transmitting UE.</w:t>
      </w:r>
    </w:p>
    <w:p w14:paraId="35914197" w14:textId="1AA868C8" w:rsidR="008C47BE" w:rsidRPr="0093004C" w:rsidRDefault="008C47BE" w:rsidP="008C47BE">
      <w:pPr>
        <w:pStyle w:val="Heading3"/>
      </w:pPr>
      <w:bookmarkStart w:id="910" w:name="_Toc66692730"/>
      <w:bookmarkStart w:id="911" w:name="_Toc66701912"/>
      <w:bookmarkStart w:id="912" w:name="_Toc69883589"/>
      <w:bookmarkStart w:id="913" w:name="_Toc73625605"/>
      <w:bookmarkStart w:id="914" w:name="_Toc81548041"/>
      <w:r w:rsidRPr="0093004C">
        <w:t>6.4.3</w:t>
      </w:r>
      <w:r w:rsidRPr="0093004C">
        <w:tab/>
        <w:t xml:space="preserve">Unicast mode </w:t>
      </w:r>
      <w:r w:rsidR="00EF71D5">
        <w:t xml:space="preserve">5G </w:t>
      </w:r>
      <w:r w:rsidRPr="0093004C">
        <w:t>ProSe Direct Communication</w:t>
      </w:r>
      <w:bookmarkEnd w:id="910"/>
      <w:bookmarkEnd w:id="911"/>
      <w:bookmarkEnd w:id="912"/>
      <w:bookmarkEnd w:id="913"/>
      <w:bookmarkEnd w:id="914"/>
    </w:p>
    <w:p w14:paraId="208E105B" w14:textId="77777777" w:rsidR="008C47BE" w:rsidRPr="0093004C" w:rsidRDefault="008C47BE" w:rsidP="008C47BE">
      <w:pPr>
        <w:pStyle w:val="Heading4"/>
        <w:rPr>
          <w:lang w:eastAsia="ko-KR"/>
        </w:rPr>
      </w:pPr>
      <w:bookmarkStart w:id="915" w:name="_Toc66692731"/>
      <w:bookmarkStart w:id="916" w:name="_Toc66701913"/>
      <w:bookmarkStart w:id="917" w:name="_Toc69883590"/>
      <w:bookmarkStart w:id="918" w:name="_Toc73625606"/>
      <w:bookmarkStart w:id="919" w:name="_Toc81548042"/>
      <w:r w:rsidRPr="0093004C">
        <w:rPr>
          <w:lang w:eastAsia="ko-KR"/>
        </w:rPr>
        <w:t>6.4.3.1</w:t>
      </w:r>
      <w:r w:rsidRPr="0093004C">
        <w:rPr>
          <w:lang w:eastAsia="ko-KR"/>
        </w:rPr>
        <w:tab/>
      </w:r>
      <w:r w:rsidRPr="0093004C">
        <w:t>Layer-2 link establishment over PC5 reference poi</w:t>
      </w:r>
      <w:bookmarkStart w:id="920" w:name="_Toc19199140"/>
      <w:bookmarkStart w:id="921" w:name="_Toc27821930"/>
      <w:bookmarkStart w:id="922" w:name="_Toc36126284"/>
      <w:r w:rsidRPr="0093004C">
        <w:t>nt</w:t>
      </w:r>
      <w:bookmarkEnd w:id="915"/>
      <w:bookmarkEnd w:id="916"/>
      <w:bookmarkEnd w:id="917"/>
      <w:bookmarkEnd w:id="918"/>
      <w:bookmarkEnd w:id="920"/>
      <w:bookmarkEnd w:id="921"/>
      <w:bookmarkEnd w:id="922"/>
      <w:bookmarkEnd w:id="919"/>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58" type="#_x0000_t75" style="width:478.85pt;height:648.7pt" o:ole="">
            <v:imagedata r:id="rId77" o:title=""/>
          </v:shape>
          <o:OLEObject Type="Embed" ProgID="Visio.Drawing.15" ShapeID="_x0000_i1058" DrawAspect="Content" ObjectID="_1692161319" r:id="rId78"/>
        </w:object>
      </w:r>
    </w:p>
    <w:p w14:paraId="558BD2DB" w14:textId="77777777" w:rsidR="008C47BE" w:rsidRPr="0093004C" w:rsidRDefault="008C47BE" w:rsidP="008C47BE">
      <w:pPr>
        <w:pStyle w:val="TF"/>
      </w:pPr>
      <w:r w:rsidRPr="0093004C">
        <w:t>Figure 6.4.3.1-1: Layer-2 link establishment procedure</w:t>
      </w:r>
    </w:p>
    <w:p w14:paraId="7024FFF6" w14:textId="3177AA7E"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w:t>
      </w:r>
      <w:r w:rsidR="0092498C">
        <w:rPr>
          <w:rFonts w:eastAsia="SimSun"/>
          <w:lang w:eastAsia="zh-CN"/>
        </w:rPr>
        <w:t>6</w:t>
      </w:r>
      <w:r w:rsidR="009373E3">
        <w:rPr>
          <w:rFonts w:eastAsia="SimSun"/>
          <w:lang w:eastAsia="zh-CN"/>
        </w:rPr>
        <w:t>.1</w:t>
      </w:r>
      <w:r w:rsidRPr="0093004C">
        <w:rPr>
          <w:rFonts w:eastAsia="SimSun"/>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56D460B0"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r w:rsidR="000F419C">
        <w:rPr>
          <w:lang w:eastAsia="ko-KR"/>
        </w:rPr>
        <w:t>identifier</w:t>
      </w:r>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49790E67" w:rsidR="008C47BE" w:rsidRPr="0093004C" w:rsidRDefault="008C47BE" w:rsidP="008C47BE">
      <w:pPr>
        <w:pStyle w:val="B4"/>
      </w:pPr>
      <w:r w:rsidRPr="0093004C">
        <w:t>-</w:t>
      </w:r>
      <w:r w:rsidRPr="0093004C">
        <w:tab/>
      </w:r>
      <w:bookmarkStart w:id="923" w:name="_Hlk65071868"/>
      <w:r w:rsidR="0093004C">
        <w:t>"</w:t>
      </w:r>
      <w:r w:rsidRPr="0093004C">
        <w:t>DHCPv4 server</w:t>
      </w:r>
      <w:r w:rsidR="0093004C">
        <w:t>"</w:t>
      </w:r>
      <w:bookmarkEnd w:id="923"/>
      <w:r w:rsidRPr="0093004C">
        <w:t xml:space="preserve"> if only IPv4 address allocation mechanism is supported by the </w:t>
      </w:r>
      <w:r w:rsidR="000B599B">
        <w:t>initiating</w:t>
      </w:r>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924" w:name="_Hlk65072426"/>
      <w:r w:rsidR="0093004C">
        <w:t>"</w:t>
      </w:r>
      <w:r w:rsidRPr="0093004C">
        <w:t>address allocation not supported</w:t>
      </w:r>
      <w:r w:rsidR="0093004C">
        <w:t>"</w:t>
      </w:r>
      <w:r w:rsidRPr="0093004C">
        <w:t xml:space="preserve"> if neither IPv4 nor</w:t>
      </w:r>
      <w:bookmarkEnd w:id="924"/>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692D72D4"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r w:rsidR="00BA781B" w:rsidRPr="0093004C">
        <w:rPr>
          <w:lang w:eastAsia="ko-KR"/>
        </w:rPr>
        <w:t xml:space="preserve"> and the associated ProSe</w:t>
      </w:r>
      <w:r w:rsidR="00511C32" w:rsidRPr="00511C32">
        <w:rPr>
          <w:lang w:eastAsia="ko-KR"/>
        </w:rPr>
        <w:t xml:space="preserve"> </w:t>
      </w:r>
      <w:r w:rsidR="00511C32">
        <w:rPr>
          <w:lang w:eastAsia="ko-KR"/>
        </w:rPr>
        <w:t>identifier(s)</w:t>
      </w:r>
      <w:r w:rsidRPr="0093004C">
        <w:t>.</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r w:rsidR="0078031F" w:rsidRPr="0093004C">
        <w:rPr>
          <w:lang w:eastAsia="ko-KR"/>
        </w:rPr>
        <w:t xml:space="preserve"> and the associated ProSe </w:t>
      </w:r>
      <w:r w:rsidR="0078031F">
        <w:rPr>
          <w:lang w:eastAsia="ko-KR"/>
        </w:rPr>
        <w:t>identifiers</w:t>
      </w:r>
      <w:r w:rsidR="0078031F" w:rsidRPr="0093004C">
        <w:rPr>
          <w:lang w:eastAsia="ko-KR"/>
        </w:rPr>
        <w:t>(s)</w:t>
      </w:r>
      <w:r w:rsidRPr="0093004C">
        <w:rPr>
          <w:rFonts w:eastAsia="SimSun"/>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lastRenderedPageBreak/>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1AD15A58"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366D66F8" w14:textId="77777777" w:rsidR="008C47BE" w:rsidRPr="0093004C" w:rsidRDefault="008C47BE" w:rsidP="008C47BE">
      <w:pPr>
        <w:pStyle w:val="Heading4"/>
        <w:rPr>
          <w:rFonts w:eastAsia="SimSun"/>
          <w:lang w:eastAsia="zh-CN"/>
        </w:rPr>
      </w:pPr>
      <w:bookmarkStart w:id="925" w:name="_Toc19199141"/>
      <w:bookmarkStart w:id="926" w:name="_Toc27821931"/>
      <w:bookmarkStart w:id="927" w:name="_Toc36126285"/>
      <w:bookmarkStart w:id="928" w:name="_Toc66692732"/>
      <w:bookmarkStart w:id="929" w:name="_Toc66701914"/>
      <w:bookmarkStart w:id="930" w:name="_Toc69883591"/>
      <w:bookmarkStart w:id="931" w:name="_Toc73625607"/>
      <w:bookmarkStart w:id="932" w:name="_Toc81548043"/>
      <w:r w:rsidRPr="0093004C">
        <w:rPr>
          <w:lang w:eastAsia="ko-KR"/>
        </w:rPr>
        <w:t>6.4.3.2</w:t>
      </w:r>
      <w:r w:rsidRPr="0093004C">
        <w:rPr>
          <w:lang w:eastAsia="ko-KR"/>
        </w:rPr>
        <w:tab/>
      </w:r>
      <w:r w:rsidRPr="0093004C">
        <w:t>Link identifier update for a unicast link</w:t>
      </w:r>
      <w:bookmarkEnd w:id="925"/>
      <w:bookmarkEnd w:id="926"/>
      <w:bookmarkEnd w:id="927"/>
      <w:bookmarkEnd w:id="928"/>
      <w:bookmarkEnd w:id="929"/>
      <w:bookmarkEnd w:id="930"/>
      <w:bookmarkEnd w:id="931"/>
      <w:bookmarkEnd w:id="932"/>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9" type="#_x0000_t75" style="width:273.75pt;height:181.35pt" o:ole="">
            <v:imagedata r:id="rId79" o:title=""/>
          </v:shape>
          <o:OLEObject Type="Embed" ProgID="Visio.Drawing.11" ShapeID="_x0000_i1059" DrawAspect="Content" ObjectID="_1692161320" r:id="rId80"/>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lastRenderedPageBreak/>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r w:rsidR="00DE11B3">
        <w:t>.1.1</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933" w:name="_Toc19199142"/>
      <w:bookmarkStart w:id="934"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935" w:name="_Toc36126286"/>
      <w:bookmarkStart w:id="936" w:name="_Toc66692733"/>
      <w:bookmarkStart w:id="937" w:name="_Toc66701915"/>
      <w:bookmarkStart w:id="938" w:name="_Toc69883592"/>
      <w:bookmarkStart w:id="939" w:name="_Toc73625608"/>
      <w:bookmarkStart w:id="940" w:name="_Toc81548044"/>
      <w:r w:rsidRPr="0093004C">
        <w:rPr>
          <w:lang w:eastAsia="ko-KR"/>
        </w:rPr>
        <w:t>6.4.3.3</w:t>
      </w:r>
      <w:r w:rsidRPr="0093004C">
        <w:rPr>
          <w:lang w:eastAsia="ko-KR"/>
        </w:rPr>
        <w:tab/>
      </w:r>
      <w:r w:rsidRPr="0093004C">
        <w:t>Layer-2 link release over PC5 reference point</w:t>
      </w:r>
      <w:bookmarkEnd w:id="933"/>
      <w:bookmarkEnd w:id="934"/>
      <w:bookmarkEnd w:id="935"/>
      <w:bookmarkEnd w:id="936"/>
      <w:bookmarkEnd w:id="937"/>
      <w:bookmarkEnd w:id="938"/>
      <w:bookmarkEnd w:id="939"/>
      <w:bookmarkEnd w:id="940"/>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0" type="#_x0000_t75" style="width:223.45pt;height:121.6pt" o:ole="">
            <v:imagedata r:id="rId81" o:title=""/>
          </v:shape>
          <o:OLEObject Type="Embed" ProgID="Visio.Drawing.11" ShapeID="_x0000_i1060" DrawAspect="Content" ObjectID="_1692161321" r:id="rId82"/>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941" w:name="_Toc19199143"/>
      <w:bookmarkStart w:id="942" w:name="_Toc27821933"/>
      <w:bookmarkStart w:id="943" w:name="_Toc36126287"/>
      <w:bookmarkStart w:id="944" w:name="_Toc66692734"/>
      <w:bookmarkStart w:id="945" w:name="_Toc66701916"/>
      <w:bookmarkStart w:id="946" w:name="_Toc69883593"/>
      <w:bookmarkStart w:id="947" w:name="_Toc73625609"/>
      <w:bookmarkStart w:id="948" w:name="_Toc81548045"/>
      <w:r w:rsidRPr="0093004C">
        <w:rPr>
          <w:lang w:eastAsia="ko-KR"/>
        </w:rPr>
        <w:t>6.4.3.4</w:t>
      </w:r>
      <w:r w:rsidRPr="0093004C">
        <w:rPr>
          <w:lang w:eastAsia="ko-KR"/>
        </w:rPr>
        <w:tab/>
      </w:r>
      <w:r w:rsidRPr="0093004C">
        <w:t>Layer-2 link modification for a unicast link</w:t>
      </w:r>
      <w:bookmarkEnd w:id="941"/>
      <w:bookmarkEnd w:id="942"/>
      <w:bookmarkEnd w:id="943"/>
      <w:bookmarkEnd w:id="944"/>
      <w:bookmarkEnd w:id="945"/>
      <w:bookmarkEnd w:id="946"/>
      <w:bookmarkEnd w:id="947"/>
      <w:bookmarkEnd w:id="948"/>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1" type="#_x0000_t75" style="width:220.1pt;height:123.6pt" o:ole="">
            <v:imagedata r:id="rId83" o:title=""/>
          </v:shape>
          <o:OLEObject Type="Embed" ProgID="Visio.Drawing.11" ShapeID="_x0000_i1061" DrawAspect="Content" ObjectID="_1692161322" r:id="rId84"/>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442A6A32"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w:t>
      </w:r>
      <w:r w:rsidR="00E8174C">
        <w:rPr>
          <w:lang w:eastAsia="ko-KR"/>
        </w:rPr>
        <w:t>identifier</w:t>
      </w:r>
      <w:r w:rsidRPr="0093004C">
        <w:rPr>
          <w:lang w:eastAsia="ko-KR"/>
        </w:rPr>
        <w:t>(s)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2A38E5C5" w:rsidR="008C47BE" w:rsidRPr="0093004C" w:rsidRDefault="008C47BE" w:rsidP="008C47BE">
      <w:pPr>
        <w:pStyle w:val="B4"/>
      </w:pPr>
      <w:r w:rsidRPr="0093004C">
        <w:t>-</w:t>
      </w:r>
      <w:r w:rsidRPr="0093004C">
        <w:tab/>
        <w:t xml:space="preserve">QoS Info: the information about PC5 QoS Flow(s) to be modified. For each PC5 QoS Flow, the PFI, the corresponding PC5 QoS parameters (i.e. PQI and conditionally other parameters such as MFBR/GFBR, etc.) and the associated ProSe </w:t>
      </w:r>
      <w:r w:rsidR="00EE6F50">
        <w:t>identifier</w:t>
      </w:r>
      <w:r w:rsidRPr="0093004C">
        <w:t>(s).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63D375BB" w:rsidR="008C47BE" w:rsidRPr="0093004C" w:rsidRDefault="008C47BE" w:rsidP="008C47BE">
      <w:pPr>
        <w:pStyle w:val="B4"/>
      </w:pPr>
      <w:r w:rsidRPr="0093004C">
        <w:t>-</w:t>
      </w:r>
      <w:r w:rsidRPr="0093004C">
        <w:tab/>
        <w:t xml:space="preserve">QoS Info: the information about PC5 QoS Flow(s) requested by UE-1. For each PC5 QoS Flow, the PFI, the corresponding PC5 QoS parameters (i.e. PQI and conditionally other parameters such as MFBR/GFBR, etc) and the associated ProSe </w:t>
      </w:r>
      <w:r w:rsidR="00FF396C">
        <w:t>identifier</w:t>
      </w:r>
      <w:r w:rsidRPr="0093004C">
        <w:t>(s).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949" w:name="_Toc36126288"/>
      <w:bookmarkStart w:id="950" w:name="_Toc66692735"/>
      <w:bookmarkStart w:id="951" w:name="_Toc66701917"/>
      <w:bookmarkStart w:id="952" w:name="_Toc69883594"/>
      <w:bookmarkStart w:id="953" w:name="_Toc73625610"/>
      <w:bookmarkStart w:id="954" w:name="_Toc81548046"/>
      <w:r w:rsidRPr="0093004C">
        <w:rPr>
          <w:lang w:eastAsia="ko-KR"/>
        </w:rPr>
        <w:t>6.4.3.5</w:t>
      </w:r>
      <w:r w:rsidRPr="0093004C">
        <w:rPr>
          <w:lang w:eastAsia="ko-KR"/>
        </w:rPr>
        <w:tab/>
        <w:t>Layer-2 link maintenance over PC5 reference point</w:t>
      </w:r>
      <w:bookmarkEnd w:id="949"/>
      <w:bookmarkEnd w:id="950"/>
      <w:bookmarkEnd w:id="951"/>
      <w:bookmarkEnd w:id="952"/>
      <w:bookmarkEnd w:id="953"/>
      <w:bookmarkEnd w:id="954"/>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2" type="#_x0000_t75" style="width:241.15pt;height:135.15pt" o:ole="">
            <v:imagedata r:id="rId85" o:title=""/>
          </v:shape>
          <o:OLEObject Type="Embed" ProgID="Visio.Drawing.11" ShapeID="_x0000_i1062" DrawAspect="Content" ObjectID="_1692161323" r:id="rId86"/>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72C3C849"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395A71" w:rsidRPr="0093004C">
        <w:rPr>
          <w:lang w:eastAsia="ko-KR"/>
        </w:rPr>
        <w:t>TS</w:t>
      </w:r>
      <w:r w:rsidR="00395A71">
        <w:rPr>
          <w:lang w:eastAsia="ko-KR"/>
        </w:rPr>
        <w:t> </w:t>
      </w:r>
      <w:r w:rsidR="00395A71" w:rsidRPr="0093004C">
        <w:rPr>
          <w:lang w:eastAsia="ko-KR"/>
        </w:rPr>
        <w:t>38.300</w:t>
      </w:r>
      <w:r w:rsidR="00395A71">
        <w:rPr>
          <w:lang w:eastAsia="ko-KR"/>
        </w:rPr>
        <w:t> </w:t>
      </w:r>
      <w:r w:rsidR="00395A71"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67E51876" w14:textId="4258657E" w:rsidR="004E1A79" w:rsidRPr="0093004C" w:rsidRDefault="004E1A79" w:rsidP="004E1A79">
      <w:pPr>
        <w:pStyle w:val="Heading4"/>
        <w:rPr>
          <w:lang w:eastAsia="ko-KR"/>
        </w:rPr>
      </w:pPr>
      <w:bookmarkStart w:id="955" w:name="_Toc73625611"/>
      <w:bookmarkStart w:id="956" w:name="_Toc66692736"/>
      <w:bookmarkStart w:id="957" w:name="_Toc66701918"/>
      <w:bookmarkStart w:id="958" w:name="_Toc69883595"/>
      <w:bookmarkStart w:id="959" w:name="_Toc81548047"/>
      <w:r w:rsidRPr="0093004C">
        <w:rPr>
          <w:lang w:eastAsia="ko-KR"/>
        </w:rPr>
        <w:t>6.4.3.</w:t>
      </w:r>
      <w:r>
        <w:rPr>
          <w:lang w:eastAsia="ko-KR"/>
        </w:rPr>
        <w:t>6</w:t>
      </w:r>
      <w:r w:rsidRPr="0093004C">
        <w:rPr>
          <w:lang w:eastAsia="ko-KR"/>
        </w:rPr>
        <w:tab/>
      </w:r>
      <w:r w:rsidRPr="0093004C">
        <w:t xml:space="preserve">Layer-2 link </w:t>
      </w:r>
      <w:r w:rsidR="009345AA">
        <w:t>management</w:t>
      </w:r>
      <w:r w:rsidRPr="0093004C">
        <w:t xml:space="preserve"> over PC5 reference point</w:t>
      </w:r>
      <w:r>
        <w:t xml:space="preserve"> for </w:t>
      </w:r>
      <w:r w:rsidR="00C81C34">
        <w:t xml:space="preserve">5G </w:t>
      </w:r>
      <w:r>
        <w:t>ProSe UE-to-Network Relay</w:t>
      </w:r>
      <w:bookmarkEnd w:id="955"/>
      <w:bookmarkEnd w:id="959"/>
    </w:p>
    <w:p w14:paraId="331985BD" w14:textId="77777777" w:rsidR="00367E53" w:rsidRDefault="00367E53" w:rsidP="00367E53">
      <w:r w:rsidRPr="000C47BD">
        <w:rPr>
          <w:rFonts w:eastAsia="DengXian" w:hint="eastAsia"/>
          <w:lang w:eastAsia="zh-CN"/>
        </w:rPr>
        <w:t>T</w:t>
      </w:r>
      <w:r w:rsidRPr="000C47BD">
        <w:rPr>
          <w:rFonts w:eastAsia="DengXian"/>
          <w:lang w:eastAsia="zh-CN"/>
        </w:rPr>
        <w:t xml:space="preserve">he 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DengXian"/>
          <w:lang w:eastAsia="zh-CN"/>
        </w:rPr>
        <w:t xml:space="preserve">lause 6.4.3.1 to clause 6.4.3.5 can be </w:t>
      </w:r>
      <w:r>
        <w:t xml:space="preserve">used for the PC5 </w:t>
      </w:r>
      <w:r w:rsidRPr="0093004C">
        <w:t>reference point</w:t>
      </w:r>
      <w:r>
        <w:t xml:space="preserve"> between 5G ProSe</w:t>
      </w:r>
      <w:r w:rsidRPr="004F2F23">
        <w:t xml:space="preserve"> Remote UE</w:t>
      </w:r>
      <w:r>
        <w:t xml:space="preserve"> and 5G </w:t>
      </w:r>
      <w:r w:rsidRPr="004F2F23">
        <w:t>ProSe UE-to-Network Relay</w:t>
      </w:r>
      <w:r>
        <w:t xml:space="preserve">, with the following </w:t>
      </w:r>
      <w:r w:rsidRPr="004F2F23">
        <w:t>differences and clarifications</w:t>
      </w:r>
      <w:r>
        <w:t>:</w:t>
      </w:r>
    </w:p>
    <w:p w14:paraId="752C60F3" w14:textId="77777777" w:rsidR="00367E53" w:rsidRDefault="00367E53" w:rsidP="00367E53">
      <w:pPr>
        <w:pStyle w:val="B1"/>
      </w:pPr>
      <w:r w:rsidRPr="004F2F23">
        <w:t>-</w:t>
      </w:r>
      <w:r w:rsidRPr="004F2F23">
        <w:tab/>
      </w:r>
      <w:r w:rsidRPr="002B18FF">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2870E210" w14:textId="028FBC60" w:rsidR="00585295" w:rsidRPr="00DE4E0D" w:rsidRDefault="00585295" w:rsidP="00585295">
      <w:pPr>
        <w:pStyle w:val="EditorsNote"/>
      </w:pPr>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p>
    <w:p w14:paraId="12B78930" w14:textId="2DFA2E8E" w:rsidR="00367E53" w:rsidRPr="00585295" w:rsidRDefault="00585295" w:rsidP="007A44C1">
      <w:pPr>
        <w:pStyle w:val="B1"/>
      </w:pPr>
      <w:r w:rsidRPr="004F2F23">
        <w:lastRenderedPageBreak/>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p>
    <w:p w14:paraId="1FBB9B3E" w14:textId="2C67D16A" w:rsidR="004E1A79" w:rsidRPr="004F2F23" w:rsidRDefault="00822EF5" w:rsidP="007A44C1">
      <w:r>
        <w:t>For the UE oriented</w:t>
      </w:r>
      <w:r w:rsidR="004E1A79" w:rsidRPr="004F2F23">
        <w:t xml:space="preserve"> Layer-2 link establishment as described in the clause 6.4.3.1,</w:t>
      </w:r>
    </w:p>
    <w:p w14:paraId="7B3F4C2C" w14:textId="7DB961BA"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relay (as specified in clause</w:t>
      </w:r>
      <w:r w:rsidR="00356DEC" w:rsidRPr="004F2F23">
        <w:t> </w:t>
      </w:r>
      <w:r w:rsidRPr="004F2F23">
        <w:t>5.</w:t>
      </w:r>
      <w:r w:rsidR="003756D2">
        <w:t>8</w:t>
      </w:r>
      <w:r w:rsidRPr="004F2F23">
        <w:t>.3) during UE-to-Network Relay discovery as specified in clause </w:t>
      </w:r>
      <w:bookmarkStart w:id="960" w:name="_Hlk72363536"/>
      <w:r w:rsidRPr="004F2F23">
        <w:t>6.3.2.3</w:t>
      </w:r>
      <w:bookmarkEnd w:id="960"/>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DengXian"/>
        </w:rPr>
        <w:t xml:space="preserve"> Remote UE</w:t>
      </w:r>
      <w:r w:rsidRPr="004F2F23">
        <w:t xml:space="preserve"> (UE-1) sends a unicast Direct Communication Request message to </w:t>
      </w:r>
      <w:r w:rsidRPr="004F2F23">
        <w:rPr>
          <w:rFonts w:eastAsia="DengXian"/>
        </w:rPr>
        <w:t xml:space="preserve">the selected </w:t>
      </w:r>
      <w:r w:rsidR="00504B18">
        <w:rPr>
          <w:rFonts w:eastAsia="DengXian"/>
        </w:rPr>
        <w:t xml:space="preserve">5G </w:t>
      </w:r>
      <w:r w:rsidRPr="004F2F23">
        <w:rPr>
          <w:rFonts w:eastAsia="DengXian"/>
        </w:rPr>
        <w:t>ProSe UE-to-</w:t>
      </w:r>
      <w:r w:rsidRPr="004F2F23">
        <w:rPr>
          <w:rFonts w:eastAsia="SimSun"/>
        </w:rPr>
        <w:t>Network</w:t>
      </w:r>
      <w:r w:rsidRPr="004F2F23">
        <w:rPr>
          <w:rFonts w:eastAsia="DengXian"/>
        </w:rPr>
        <w:t xml:space="preserve"> Relay</w:t>
      </w:r>
      <w:r w:rsidRPr="004F2F23">
        <w:rPr>
          <w:rFonts w:eastAsia="DengXian"/>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DengXian"/>
        </w:rPr>
      </w:pPr>
      <w:r w:rsidRPr="004F2F23">
        <w:t>-</w:t>
      </w:r>
      <w:r w:rsidRPr="004F2F23">
        <w:tab/>
        <w:t>Security Information: the information for the establishment of security.</w:t>
      </w:r>
    </w:p>
    <w:p w14:paraId="0D9E5329" w14:textId="3D9328C9" w:rsidR="004E1A79" w:rsidRPr="004F2F23" w:rsidRDefault="004E1A79" w:rsidP="004E1A79">
      <w:pPr>
        <w:pStyle w:val="B1"/>
        <w:rPr>
          <w:rFonts w:eastAsia="DengXian"/>
        </w:rPr>
      </w:pPr>
      <w:r w:rsidRPr="004F2F23">
        <w:t>-</w:t>
      </w:r>
      <w:r w:rsidRPr="004F2F23">
        <w:tab/>
        <w:t xml:space="preserve">In </w:t>
      </w:r>
      <w:r w:rsidRPr="004F2F23">
        <w:rPr>
          <w:rFonts w:eastAsia="SimSun"/>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r w:rsidR="00DF56C7">
        <w:rPr>
          <w:rFonts w:eastAsia="DengXian"/>
          <w:lang w:val="en-US" w:eastAsia="ko-KR"/>
        </w:rPr>
        <w:t>one of the</w:t>
      </w:r>
      <w:r w:rsidRPr="004F2F23">
        <w:rPr>
          <w:lang w:val="en-US" w:eastAsia="ko-KR"/>
        </w:rPr>
        <w:t xml:space="preserve"> Relay Service Code</w:t>
      </w:r>
      <w:r w:rsidR="0089176A">
        <w:rPr>
          <w:lang w:val="en-US" w:eastAsia="ko-KR"/>
        </w:rPr>
        <w:t>s</w:t>
      </w:r>
      <w:r w:rsidRPr="004F2F23">
        <w:rPr>
          <w:lang w:val="en-US" w:eastAsia="ko-KR"/>
        </w:rPr>
        <w:t xml:space="preserve"> </w:t>
      </w:r>
      <w:r w:rsidR="0065437A" w:rsidRPr="00363B2E">
        <w:rPr>
          <w:rFonts w:eastAsia="DengXian"/>
          <w:lang w:val="en-US" w:eastAsia="ko-KR"/>
        </w:rPr>
        <w:t>included during UE-to-Network Relay discovery as specified in clause</w:t>
      </w:r>
      <w:r w:rsidR="0065437A" w:rsidRPr="00487B76">
        <w:t> </w:t>
      </w:r>
      <w:r w:rsidR="0065437A" w:rsidRPr="00363B2E">
        <w:rPr>
          <w:rFonts w:eastAsia="DengXian"/>
          <w:lang w:val="en-US" w:eastAsia="ko-KR"/>
        </w:rPr>
        <w:t>6.3.2.3.</w:t>
      </w:r>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DengXian"/>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DengXian"/>
        </w:rPr>
        <w:t>UE-to-Network Relay, and the Direct Communication Accept message does not include</w:t>
      </w:r>
      <w:r w:rsidRPr="004F2F23">
        <w:t xml:space="preserve"> IP Address Configuration, Link-Local IPv6 Address and QoS Info.</w:t>
      </w:r>
      <w:r w:rsidR="009A3872" w:rsidRPr="00E07576">
        <w:t xml:space="preserve"> </w:t>
      </w:r>
      <w:r w:rsidR="009A3872" w:rsidRPr="004F2F23">
        <w:t>In case of</w:t>
      </w:r>
      <w:r w:rsidR="009A3872" w:rsidRPr="0093004C">
        <w:t xml:space="preserve"> </w:t>
      </w:r>
      <w:r w:rsidR="009A3872">
        <w:t>5G P</w:t>
      </w:r>
      <w:r w:rsidR="009A3872" w:rsidRPr="00E07576">
        <w:rPr>
          <w:rFonts w:eastAsia="DengXian"/>
        </w:rPr>
        <w:t>roSe Layer-3 UE-to-N</w:t>
      </w:r>
      <w:r w:rsidR="009A3872" w:rsidRPr="004F2F23">
        <w:t xml:space="preserve">etwork Relay, </w:t>
      </w:r>
      <w:r w:rsidR="009A3872" w:rsidRPr="004F2F23">
        <w:rPr>
          <w:rFonts w:eastAsia="DengXian"/>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p>
    <w:p w14:paraId="676A0DDE" w14:textId="34FD3178" w:rsidR="00143B75" w:rsidRDefault="004E1A79" w:rsidP="00395A71">
      <w:pPr>
        <w:pStyle w:val="B1"/>
      </w:pPr>
      <w:r w:rsidRPr="004F2F23">
        <w:t>-</w:t>
      </w:r>
      <w:r w:rsidRPr="004F2F23">
        <w:tab/>
        <w:t xml:space="preserve">In </w:t>
      </w:r>
      <w:r w:rsidRPr="004F2F23">
        <w:rPr>
          <w:rFonts w:eastAsia="SimSun"/>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r w:rsidRPr="00EC4388">
        <w:t xml:space="preserve">For the </w:t>
      </w:r>
      <w:r w:rsidRPr="00FA14AB">
        <w:t>Layer-2 link release as described in the clause 6.4.3.3,</w:t>
      </w:r>
    </w:p>
    <w:p w14:paraId="43D076A6" w14:textId="77777777" w:rsidR="008D2282" w:rsidRPr="00FA14AB" w:rsidRDefault="008D2282" w:rsidP="008D2282">
      <w:pPr>
        <w:pStyle w:val="B1"/>
      </w:pPr>
      <w:r w:rsidRPr="00FA14AB">
        <w:t>-</w:t>
      </w:r>
      <w:r w:rsidRPr="00FA14AB">
        <w:tab/>
        <w:t>In step1, if the Layer-2 link release procedure is initiated by the 5G ProSe UE-to-Network Relay, the Disconnect Request message may indicate the 5G ProSe UE-to-Network Relay is temporarily not available as described in clause 5.12.</w:t>
      </w:r>
    </w:p>
    <w:p w14:paraId="2F649778" w14:textId="77777777" w:rsidR="008D2282" w:rsidRPr="00FA14AB" w:rsidRDefault="008D2282" w:rsidP="008D2282">
      <w:pPr>
        <w:pStyle w:val="NO"/>
        <w:rPr>
          <w:rFonts w:eastAsia="DengXian"/>
          <w:lang w:eastAsia="zh-CN"/>
        </w:rPr>
      </w:pPr>
      <w:r w:rsidRPr="00FA14AB">
        <w:rPr>
          <w:lang w:eastAsia="zh-CN"/>
        </w:rPr>
        <w:t>NOTE:</w:t>
      </w:r>
      <w:r w:rsidRPr="00FA14AB">
        <w:rPr>
          <w:lang w:eastAsia="zh-CN"/>
        </w:rPr>
        <w:tab/>
      </w:r>
      <w:r w:rsidRPr="00FA14AB">
        <w:rPr>
          <w:rFonts w:eastAsia="DengXian"/>
          <w:lang w:eastAsia="zh-CN"/>
        </w:rPr>
        <w:t>The form of the temporarily not available indication will be determined by stage 3.</w:t>
      </w:r>
    </w:p>
    <w:p w14:paraId="4113B647" w14:textId="77777777" w:rsidR="008D2282" w:rsidRPr="00EC4388" w:rsidRDefault="008D2282" w:rsidP="008D2282">
      <w:pPr>
        <w:pStyle w:val="B1"/>
        <w:rPr>
          <w:lang w:eastAsia="zh-CN"/>
        </w:rPr>
      </w:pPr>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p>
    <w:p w14:paraId="2C4499E9" w14:textId="77777777" w:rsidR="008D2282" w:rsidRPr="00FA14AB" w:rsidRDefault="008D2282" w:rsidP="008D2282">
      <w:r w:rsidRPr="00FA14AB">
        <w:t>For the Layer-2 link modification as described in the clause 6.4.3.4,</w:t>
      </w:r>
    </w:p>
    <w:p w14:paraId="705F94A5" w14:textId="65828CD6" w:rsidR="008D2282" w:rsidRDefault="008D2282" w:rsidP="008D2282">
      <w:pPr>
        <w:pStyle w:val="B1"/>
        <w:rPr>
          <w:lang w:eastAsia="ko-KR"/>
        </w:rPr>
      </w:pPr>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r w:rsidR="00D71A6F">
        <w:rPr>
          <w:lang w:eastAsia="ko-KR"/>
        </w:rPr>
        <w:t xml:space="preserve"> </w:t>
      </w:r>
      <w:r w:rsidRPr="00FA14AB">
        <w:t>T</w:t>
      </w:r>
      <w:r w:rsidRPr="00EC4388">
        <w:t xml:space="preserve">he </w:t>
      </w:r>
      <w:r w:rsidRPr="00FA14AB">
        <w:t xml:space="preserve">Link Modification Request </w:t>
      </w:r>
      <w:r w:rsidRPr="00FA14AB">
        <w:rPr>
          <w:lang w:eastAsia="ko-KR"/>
        </w:rPr>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 from SMF</w:t>
      </w:r>
      <w:r w:rsidRPr="00FA14AB">
        <w:rPr>
          <w:lang w:eastAsia="ko-KR"/>
        </w:rPr>
        <w:t>.</w:t>
      </w:r>
    </w:p>
    <w:p w14:paraId="5C61C8EE" w14:textId="31FC4885" w:rsidR="00B840D0" w:rsidRPr="00B840D0" w:rsidRDefault="00B840D0" w:rsidP="007A44C1">
      <w:pPr>
        <w:rPr>
          <w:rFonts w:eastAsia="DengXian"/>
        </w:rPr>
      </w:pPr>
      <w:r>
        <w:rPr>
          <w:rFonts w:eastAsia="DengXian"/>
        </w:rPr>
        <w:lastRenderedPageBreak/>
        <w:t xml:space="preserve">A </w:t>
      </w:r>
      <w:r w:rsidRPr="00622339">
        <w:rPr>
          <w:rFonts w:eastAsia="DengXian"/>
        </w:rPr>
        <w:t xml:space="preserve">5G ProSe Remote UE and </w:t>
      </w:r>
      <w:r>
        <w:rPr>
          <w:rFonts w:eastAsia="DengXian"/>
        </w:rPr>
        <w:t xml:space="preserve">a </w:t>
      </w:r>
      <w:r w:rsidRPr="00622339">
        <w:rPr>
          <w:rFonts w:eastAsia="DengXian"/>
        </w:rPr>
        <w:t xml:space="preserve">5G ProSe UE-to-Network Relay </w:t>
      </w:r>
      <w:r w:rsidRPr="008E155A">
        <w:rPr>
          <w:rFonts w:eastAsia="DengXian"/>
        </w:rPr>
        <w:t>shall</w:t>
      </w:r>
      <w:r w:rsidRPr="00622339">
        <w:rPr>
          <w:rFonts w:eastAsia="DengXian"/>
        </w:rPr>
        <w:t xml:space="preserve"> set up </w:t>
      </w:r>
      <w:r w:rsidRPr="008E155A">
        <w:rPr>
          <w:rFonts w:eastAsia="DengXian"/>
        </w:rPr>
        <w:t>a</w:t>
      </w:r>
      <w:r>
        <w:rPr>
          <w:rFonts w:eastAsia="DengXian"/>
        </w:rPr>
        <w:t xml:space="preserve"> </w:t>
      </w:r>
      <w:r w:rsidRPr="00622339">
        <w:rPr>
          <w:rFonts w:eastAsia="DengXian"/>
        </w:rPr>
        <w:t>separate PC5 unicast link</w:t>
      </w:r>
      <w:r>
        <w:rPr>
          <w:rFonts w:eastAsia="DengXian"/>
        </w:rPr>
        <w:t>s</w:t>
      </w:r>
      <w:r w:rsidRPr="008E155A">
        <w:rPr>
          <w:rFonts w:eastAsia="DengXian"/>
        </w:rPr>
        <w:t xml:space="preserve"> if an existing unicast link(s) was established with a different Relay Service Code or without a Relay Service Code.</w:t>
      </w:r>
    </w:p>
    <w:p w14:paraId="755E2CDC" w14:textId="6790522C" w:rsidR="008C47BE" w:rsidRPr="0093004C" w:rsidRDefault="008C47BE" w:rsidP="008C47BE">
      <w:pPr>
        <w:pStyle w:val="Heading2"/>
      </w:pPr>
      <w:bookmarkStart w:id="961" w:name="_Toc73625612"/>
      <w:bookmarkStart w:id="962" w:name="_Toc81548048"/>
      <w:r w:rsidRPr="0093004C">
        <w:t>6.5</w:t>
      </w:r>
      <w:r w:rsidRPr="0093004C">
        <w:tab/>
      </w:r>
      <w:r w:rsidR="00F87A0F">
        <w:rPr>
          <w:rFonts w:hint="eastAsia"/>
          <w:lang w:eastAsia="zh-CN"/>
        </w:rPr>
        <w:t xml:space="preserve">5G </w:t>
      </w:r>
      <w:r w:rsidRPr="0093004C">
        <w:rPr>
          <w:noProof/>
        </w:rPr>
        <w:t>ProSe</w:t>
      </w:r>
      <w:r w:rsidRPr="0093004C">
        <w:t xml:space="preserve"> UE-to-Network Relay </w:t>
      </w:r>
      <w:r w:rsidRPr="0093004C">
        <w:rPr>
          <w:lang w:eastAsia="zh-CN"/>
        </w:rPr>
        <w:t>Communication</w:t>
      </w:r>
      <w:bookmarkEnd w:id="956"/>
      <w:bookmarkEnd w:id="957"/>
      <w:bookmarkEnd w:id="958"/>
      <w:bookmarkEnd w:id="961"/>
      <w:bookmarkEnd w:id="962"/>
    </w:p>
    <w:p w14:paraId="4F3E9275" w14:textId="5597FB31" w:rsidR="00E628DC" w:rsidRPr="0093004C" w:rsidRDefault="00E628DC" w:rsidP="00E628DC">
      <w:pPr>
        <w:pStyle w:val="Heading3"/>
      </w:pPr>
      <w:bookmarkStart w:id="963" w:name="_Toc69883596"/>
      <w:bookmarkStart w:id="964" w:name="_Toc73625613"/>
      <w:bookmarkStart w:id="965" w:name="_Toc81548049"/>
      <w:r w:rsidRPr="0093004C">
        <w:t>6.5.1</w:t>
      </w:r>
      <w:r w:rsidRPr="0093004C">
        <w:tab/>
      </w:r>
      <w:r w:rsidR="00584331">
        <w:rPr>
          <w:rFonts w:hint="eastAsia"/>
          <w:lang w:eastAsia="zh-CN"/>
        </w:rPr>
        <w:t xml:space="preserve">5G </w:t>
      </w:r>
      <w:r w:rsidRPr="0093004C">
        <w:t xml:space="preserve">ProSe Communication via </w:t>
      </w:r>
      <w:r w:rsidR="0087373F">
        <w:rPr>
          <w:rFonts w:hint="eastAsia"/>
          <w:lang w:eastAsia="zh-CN"/>
        </w:rPr>
        <w:t xml:space="preserve">5G ProSe </w:t>
      </w:r>
      <w:r w:rsidRPr="0093004C">
        <w:t>Layer-</w:t>
      </w:r>
      <w:r w:rsidR="00B2381A" w:rsidRPr="0093004C">
        <w:t>3</w:t>
      </w:r>
      <w:r w:rsidRPr="0093004C">
        <w:t xml:space="preserve"> UE-to-Network Relay</w:t>
      </w:r>
      <w:bookmarkEnd w:id="963"/>
      <w:bookmarkEnd w:id="964"/>
      <w:bookmarkEnd w:id="965"/>
    </w:p>
    <w:p w14:paraId="6D15071B" w14:textId="3DEF072C" w:rsidR="00090693" w:rsidRPr="00090693" w:rsidRDefault="00090693" w:rsidP="00090693">
      <w:pPr>
        <w:pStyle w:val="Heading4"/>
        <w:rPr>
          <w:rFonts w:eastAsia="SimSun"/>
          <w:lang w:eastAsia="zh-CN"/>
        </w:rPr>
      </w:pPr>
      <w:bookmarkStart w:id="966" w:name="_Toc73625614"/>
      <w:bookmarkStart w:id="967" w:name="_Toc81548050"/>
      <w:r w:rsidRPr="00DE4E0D">
        <w:rPr>
          <w:rFonts w:hint="eastAsia"/>
          <w:lang w:eastAsia="zh-CN"/>
        </w:rPr>
        <w:t>6.5.1.</w:t>
      </w:r>
      <w:r w:rsidR="0047781F">
        <w:rPr>
          <w:lang w:eastAsia="zh-CN"/>
        </w:rPr>
        <w:t>1</w:t>
      </w:r>
      <w:r w:rsidRPr="00DE4E0D">
        <w:rPr>
          <w:rFonts w:hint="eastAsia"/>
          <w:lang w:eastAsia="zh-CN"/>
        </w:rPr>
        <w:tab/>
      </w:r>
      <w:r w:rsidR="005C6B5E">
        <w:rPr>
          <w:rFonts w:hint="eastAsia"/>
          <w:lang w:eastAsia="zh-CN"/>
        </w:rPr>
        <w:t xml:space="preserve">5G </w:t>
      </w:r>
      <w:r w:rsidRPr="00DE4E0D">
        <w:rPr>
          <w:lang w:eastAsia="zh-CN"/>
        </w:rPr>
        <w:t xml:space="preserve">ProSe Communication via </w:t>
      </w:r>
      <w:r w:rsidR="005C6B5E">
        <w:rPr>
          <w:rFonts w:hint="eastAsia"/>
          <w:lang w:eastAsia="zh-CN"/>
        </w:rPr>
        <w:t xml:space="preserve">5G ProSe </w:t>
      </w:r>
      <w:r w:rsidRPr="00DE4E0D">
        <w:rPr>
          <w:lang w:eastAsia="zh-CN"/>
        </w:rPr>
        <w:t>Layer-3 UE-to-Network Relay</w:t>
      </w:r>
      <w:r w:rsidRPr="00DE4E0D">
        <w:t xml:space="preserve"> without N3</w:t>
      </w:r>
      <w:r w:rsidRPr="00090693">
        <w:t>IWF</w:t>
      </w:r>
      <w:bookmarkEnd w:id="966"/>
      <w:bookmarkEnd w:id="967"/>
    </w:p>
    <w:p w14:paraId="5ABE8733" w14:textId="25A43F55" w:rsidR="00090693" w:rsidRPr="00090693" w:rsidRDefault="00090693" w:rsidP="00090693">
      <w:r w:rsidRPr="00090693">
        <w:t xml:space="preserve">A </w:t>
      </w:r>
      <w:r w:rsidR="003707F9">
        <w:t xml:space="preserve">5G ProSe </w:t>
      </w:r>
      <w:r w:rsidRPr="00090693">
        <w:rPr>
          <w:rFonts w:eastAsia="SimSun"/>
          <w:lang w:eastAsia="zh-CN"/>
        </w:rPr>
        <w:t>Layer-3</w:t>
      </w:r>
      <w:r w:rsidRPr="00090693">
        <w:t xml:space="preserve"> UE-to-Network Relay registers to the network (if not already registered). </w:t>
      </w:r>
      <w:r w:rsidR="003707F9">
        <w:t xml:space="preserve">5G ProSe </w:t>
      </w:r>
      <w:r w:rsidRPr="00395A71">
        <w:t>Layer-3 UE-to-Network Relay</w:t>
      </w:r>
      <w:r w:rsidRPr="00DE4E0D">
        <w:t xml:space="preserve"> establish</w:t>
      </w:r>
      <w:r w:rsidRPr="00395A71">
        <w:t xml:space="preserve">es a PDU Session(s) </w:t>
      </w:r>
      <w:r w:rsidRPr="00DE4E0D">
        <w:t>or modif</w:t>
      </w:r>
      <w:r w:rsidRPr="00395A71">
        <w:t>ies an</w:t>
      </w:r>
      <w:r w:rsidRPr="00DE4E0D">
        <w:t xml:space="preserve"> existing PDU Session</w:t>
      </w:r>
      <w:r w:rsidRPr="00090693">
        <w:rPr>
          <w:rFonts w:eastAsia="SimSun"/>
          <w:lang w:eastAsia="zh-CN"/>
        </w:rPr>
        <w:t>(s)</w:t>
      </w:r>
      <w:r w:rsidRPr="00090693">
        <w:t xml:space="preserve"> in order to provide relay traffic towards </w:t>
      </w:r>
      <w:r w:rsidR="004643D2">
        <w:rPr>
          <w:rFonts w:hint="eastAsia"/>
          <w:lang w:eastAsia="zh-CN"/>
        </w:rPr>
        <w:t xml:space="preserve">5G ProSe Layer-3 </w:t>
      </w:r>
      <w:r w:rsidRPr="00090693">
        <w:t>Remote UE(s). PDU Session(s) supporting</w:t>
      </w:r>
      <w:r w:rsidR="003707F9" w:rsidRPr="0093004C">
        <w:t xml:space="preserve"> </w:t>
      </w:r>
      <w:r w:rsidR="003707F9">
        <w:t>5G ProSe</w:t>
      </w:r>
      <w:r w:rsidRPr="00090693">
        <w:t xml:space="preserve"> </w:t>
      </w:r>
      <w:r w:rsidRPr="00090693">
        <w:rPr>
          <w:rFonts w:eastAsia="SimSun"/>
          <w:lang w:eastAsia="zh-CN"/>
        </w:rPr>
        <w:t xml:space="preserve">Layer-3 </w:t>
      </w:r>
      <w:r w:rsidRPr="00090693">
        <w:t xml:space="preserve">UE-to-Network Relay shall only be used for </w:t>
      </w:r>
      <w:r w:rsidR="003707F9">
        <w:t xml:space="preserve">5G ProSe </w:t>
      </w:r>
      <w:r w:rsidR="00994821">
        <w:rPr>
          <w:rFonts w:hint="eastAsia"/>
          <w:lang w:eastAsia="zh-CN"/>
        </w:rPr>
        <w:t xml:space="preserve">Layer-3 </w:t>
      </w:r>
      <w:r w:rsidRPr="00090693">
        <w:t>Remote UE(s) relay traffic.</w:t>
      </w:r>
    </w:p>
    <w:p w14:paraId="5A559B0C" w14:textId="62B44326" w:rsidR="00090693" w:rsidRPr="00DE4E0D" w:rsidRDefault="00090693" w:rsidP="00090693">
      <w:pPr>
        <w:rPr>
          <w:rFonts w:eastAsia="SimSun"/>
          <w:lang w:eastAsia="zh-CN"/>
        </w:rPr>
      </w:pPr>
      <w:r w:rsidRPr="00395A71">
        <w:t>The PLMN serving the</w:t>
      </w:r>
      <w:r w:rsidR="003707F9" w:rsidRPr="0093004C">
        <w:t xml:space="preserve"> </w:t>
      </w:r>
      <w:r w:rsidR="003707F9">
        <w:t>5G ProSe</w:t>
      </w:r>
      <w:r w:rsidRPr="00395A71">
        <w:t xml:space="preserve"> Layer-3 UE-to-Network Relay and the PLMN to which the</w:t>
      </w:r>
      <w:r w:rsidR="003707F9" w:rsidRPr="0093004C">
        <w:t xml:space="preserve"> </w:t>
      </w:r>
      <w:r w:rsidR="003707F9">
        <w:t>5G ProSe</w:t>
      </w:r>
      <w:r w:rsidRPr="00395A71">
        <w:t xml:space="preserve"> </w:t>
      </w:r>
      <w:r w:rsidR="00A30330">
        <w:rPr>
          <w:rFonts w:hint="eastAsia"/>
          <w:lang w:eastAsia="zh-CN"/>
        </w:rPr>
        <w:t xml:space="preserve">Layer-3 </w:t>
      </w:r>
      <w:r w:rsidRPr="00395A71">
        <w:t>Remote UE registers can be the same PLMN or two different PLMNs.</w:t>
      </w:r>
    </w:p>
    <w:bookmarkStart w:id="968" w:name="_MON_1682938456"/>
    <w:bookmarkEnd w:id="968"/>
    <w:p w14:paraId="65736BE0" w14:textId="77777777" w:rsidR="00090693" w:rsidRPr="00DE4E0D" w:rsidRDefault="00090693" w:rsidP="00090693">
      <w:pPr>
        <w:pStyle w:val="TH"/>
      </w:pPr>
      <w:r w:rsidRPr="00DE4E0D">
        <w:object w:dxaOrig="9001" w:dyaOrig="5781" w14:anchorId="36D6E4D1">
          <v:shape id="_x0000_i1063" type="#_x0000_t75" style="width:451pt;height:290.05pt" o:ole="">
            <v:imagedata r:id="rId87" o:title=""/>
          </v:shape>
          <o:OLEObject Type="Embed" ProgID="Word.Picture.8" ShapeID="_x0000_i1063" DrawAspect="Content" ObjectID="_1692161324" r:id="rId88"/>
        </w:object>
      </w:r>
    </w:p>
    <w:p w14:paraId="17FE4A4B" w14:textId="33D489EB" w:rsidR="00090693" w:rsidRPr="00090693" w:rsidRDefault="00090693" w:rsidP="00090693">
      <w:pPr>
        <w:pStyle w:val="TF"/>
      </w:pPr>
      <w:r w:rsidRPr="00DE4E0D">
        <w:t>Figure 6.</w:t>
      </w:r>
      <w:r w:rsidRPr="00DE4E0D">
        <w:rPr>
          <w:rFonts w:eastAsia="SimSun" w:hint="eastAsia"/>
          <w:lang w:eastAsia="zh-CN"/>
        </w:rPr>
        <w:t>5</w:t>
      </w:r>
      <w:r w:rsidRPr="00090693">
        <w:t>.</w:t>
      </w:r>
      <w:r w:rsidRPr="00090693">
        <w:rPr>
          <w:rFonts w:eastAsia="SimSun"/>
          <w:lang w:eastAsia="zh-CN"/>
        </w:rPr>
        <w:t>1.</w:t>
      </w:r>
      <w:r w:rsidR="00914F83">
        <w:rPr>
          <w:rFonts w:eastAsia="SimSun"/>
          <w:lang w:eastAsia="zh-CN"/>
        </w:rPr>
        <w:t>1</w:t>
      </w:r>
      <w:r w:rsidRPr="00DE4E0D">
        <w:rPr>
          <w:rFonts w:eastAsia="SimSun" w:hint="eastAsia"/>
          <w:lang w:eastAsia="zh-CN"/>
        </w:rPr>
        <w:t>-</w:t>
      </w:r>
      <w:r w:rsidRPr="00DE4E0D">
        <w:t xml:space="preserve">1: </w:t>
      </w:r>
      <w:r w:rsidR="009013D7">
        <w:rPr>
          <w:rFonts w:hint="eastAsia"/>
          <w:lang w:eastAsia="zh-CN"/>
        </w:rPr>
        <w:t xml:space="preserve">5G </w:t>
      </w:r>
      <w:r w:rsidRPr="00DE4E0D">
        <w:rPr>
          <w:lang w:eastAsia="zh-CN"/>
        </w:rPr>
        <w:t>ProSe Communication via</w:t>
      </w:r>
      <w:r w:rsidRPr="00090693">
        <w:rPr>
          <w:lang w:eastAsia="zh-CN"/>
        </w:rPr>
        <w:t xml:space="preserve"> </w:t>
      </w:r>
      <w:r w:rsidR="00620627">
        <w:rPr>
          <w:rFonts w:hint="eastAsia"/>
          <w:lang w:eastAsia="zh-CN"/>
        </w:rPr>
        <w:t xml:space="preserve">5G ProSe </w:t>
      </w:r>
      <w:r w:rsidRPr="00090693">
        <w:rPr>
          <w:rFonts w:eastAsia="SimSun"/>
          <w:lang w:eastAsia="zh-CN"/>
        </w:rPr>
        <w:t xml:space="preserve">Layer-3 </w:t>
      </w:r>
      <w:r w:rsidRPr="00090693">
        <w:t>UE-to-Network Relay without N3IWF</w:t>
      </w:r>
    </w:p>
    <w:p w14:paraId="1174D187" w14:textId="1507A632" w:rsidR="00090693" w:rsidRPr="00090693" w:rsidRDefault="00090693" w:rsidP="00090693">
      <w:pPr>
        <w:pStyle w:val="B1"/>
        <w:rPr>
          <w:rFonts w:eastAsia="SimSun"/>
          <w:lang w:eastAsia="zh-CN"/>
        </w:rPr>
      </w:pPr>
      <w:r w:rsidRPr="00090693">
        <w:rPr>
          <w:rFonts w:eastAsia="SimSun"/>
          <w:lang w:eastAsia="zh-CN"/>
        </w:rPr>
        <w:t>1</w:t>
      </w:r>
      <w:r w:rsidRPr="00090693">
        <w:t>.</w:t>
      </w:r>
      <w:r w:rsidRPr="00090693">
        <w:tab/>
      </w:r>
      <w:r w:rsidRPr="00090693">
        <w:rPr>
          <w:rFonts w:eastAsia="SimSun"/>
          <w:lang w:eastAsia="zh-CN"/>
        </w:rPr>
        <w:t>Service a</w:t>
      </w:r>
      <w:r w:rsidRPr="00090693">
        <w:t>uthorization and</w:t>
      </w:r>
      <w:r w:rsidRPr="00090693">
        <w:rPr>
          <w:rFonts w:eastAsia="SimSun"/>
          <w:lang w:eastAsia="zh-CN"/>
        </w:rPr>
        <w:t xml:space="preserve"> </w:t>
      </w:r>
      <w:r w:rsidRPr="00090693">
        <w:t>provisioning are performed for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w:t>
      </w:r>
      <w:r w:rsidRPr="00090693">
        <w:rPr>
          <w:rFonts w:eastAsia="SimSun"/>
          <w:lang w:eastAsia="zh-CN"/>
        </w:rPr>
        <w:t>etwork</w:t>
      </w:r>
      <w:r w:rsidRPr="00090693">
        <w:t xml:space="preserve"> </w:t>
      </w:r>
      <w:r w:rsidRPr="00090693">
        <w:rPr>
          <w:rFonts w:eastAsia="SimSun"/>
          <w:lang w:eastAsia="zh-CN"/>
        </w:rPr>
        <w:t>R</w:t>
      </w:r>
      <w:r w:rsidRPr="00090693">
        <w:t>elay</w:t>
      </w:r>
      <w:r w:rsidRPr="00090693">
        <w:rPr>
          <w:rFonts w:eastAsia="SimSun"/>
          <w:lang w:eastAsia="zh-CN"/>
        </w:rPr>
        <w:t xml:space="preserve"> </w:t>
      </w:r>
      <w:r w:rsidRPr="00090693">
        <w:t xml:space="preserve">(step </w:t>
      </w:r>
      <w:r w:rsidRPr="00090693">
        <w:rPr>
          <w:rFonts w:eastAsia="SimSun"/>
          <w:lang w:eastAsia="zh-CN"/>
        </w:rPr>
        <w:t>1</w:t>
      </w:r>
      <w:r w:rsidRPr="00090693">
        <w:t>a) and</w:t>
      </w:r>
      <w:r w:rsidR="003707F9" w:rsidRPr="0093004C">
        <w:t xml:space="preserve"> </w:t>
      </w:r>
      <w:r w:rsidR="003707F9">
        <w:t>5G ProSe</w:t>
      </w:r>
      <w:r w:rsidR="002E7EEC" w:rsidRPr="002E7EEC">
        <w:rPr>
          <w:rFonts w:hint="eastAsia"/>
          <w:lang w:eastAsia="zh-CN"/>
        </w:rPr>
        <w:t xml:space="preserve"> </w:t>
      </w:r>
      <w:r w:rsidR="002E7EEC">
        <w:rPr>
          <w:rFonts w:hint="eastAsia"/>
          <w:lang w:eastAsia="zh-CN"/>
        </w:rPr>
        <w:t>Layer-3</w:t>
      </w:r>
      <w:r w:rsidRPr="00090693">
        <w:t xml:space="preserve"> Remote UE</w:t>
      </w:r>
      <w:r w:rsidRPr="00090693">
        <w:rPr>
          <w:rFonts w:eastAsia="SimSun"/>
          <w:lang w:eastAsia="zh-CN"/>
        </w:rPr>
        <w:t xml:space="preserve"> </w:t>
      </w:r>
      <w:r w:rsidRPr="00090693">
        <w:t xml:space="preserve">(step </w:t>
      </w:r>
      <w:r w:rsidRPr="00090693">
        <w:rPr>
          <w:rFonts w:eastAsia="SimSun"/>
          <w:lang w:eastAsia="zh-CN"/>
        </w:rPr>
        <w:t>1</w:t>
      </w:r>
      <w:r w:rsidRPr="00090693">
        <w:t>b)</w:t>
      </w:r>
      <w:r w:rsidRPr="00090693">
        <w:rPr>
          <w:rFonts w:eastAsia="SimSun"/>
          <w:lang w:eastAsia="zh-CN"/>
        </w:rPr>
        <w:t xml:space="preserve"> as described in clause</w:t>
      </w:r>
      <w:r w:rsidR="00914F83" w:rsidRPr="00FE2C88">
        <w:t> </w:t>
      </w:r>
      <w:r w:rsidRPr="00DE4E0D">
        <w:rPr>
          <w:rFonts w:eastAsia="SimSun" w:hint="eastAsia"/>
          <w:lang w:eastAsia="zh-CN"/>
        </w:rPr>
        <w:t>6.2</w:t>
      </w:r>
      <w:r w:rsidRPr="00DE4E0D">
        <w:t>.</w:t>
      </w:r>
    </w:p>
    <w:p w14:paraId="4996D6F3" w14:textId="69960BBB" w:rsidR="00090693" w:rsidRPr="00090693" w:rsidRDefault="00090693" w:rsidP="00090693">
      <w:pPr>
        <w:pStyle w:val="B1"/>
      </w:pPr>
      <w:r w:rsidRPr="00090693">
        <w:rPr>
          <w:rFonts w:eastAsia="SimSun"/>
          <w:lang w:eastAsia="zh-CN"/>
        </w:rPr>
        <w:t>2</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may establish a PDU Session for relaying. In case of IPv6,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obtains the IPv6 prefix via prefix delegation function from the network as defined in </w:t>
      </w:r>
      <w:r w:rsidR="00395A71" w:rsidRPr="00090693">
        <w:t>TS</w:t>
      </w:r>
      <w:r w:rsidR="00395A71">
        <w:t> </w:t>
      </w:r>
      <w:r w:rsidR="00395A71" w:rsidRPr="00090693">
        <w:t>23.501</w:t>
      </w:r>
      <w:r w:rsidR="00395A71">
        <w:t> </w:t>
      </w:r>
      <w:r w:rsidR="00395A71" w:rsidRPr="00090693">
        <w:t>[</w:t>
      </w:r>
      <w:r w:rsidRPr="00090693">
        <w:rPr>
          <w:rFonts w:eastAsia="SimSun"/>
          <w:lang w:eastAsia="zh-CN"/>
        </w:rPr>
        <w:t>4</w:t>
      </w:r>
      <w:r w:rsidRPr="00090693">
        <w:t>].</w:t>
      </w:r>
    </w:p>
    <w:p w14:paraId="3AC0F6E1" w14:textId="007CDBC5" w:rsidR="00090693" w:rsidRPr="00090693" w:rsidRDefault="00090693" w:rsidP="00090693">
      <w:pPr>
        <w:pStyle w:val="NO"/>
      </w:pPr>
      <w:r w:rsidRPr="00395A71">
        <w:t>NOTE</w:t>
      </w:r>
      <w:r w:rsidR="00914F83" w:rsidRPr="00FE2C88">
        <w:t> </w:t>
      </w:r>
      <w:r w:rsidRPr="00395A71">
        <w:t>1:</w:t>
      </w:r>
      <w:r w:rsidRPr="00395A71">
        <w:tab/>
      </w:r>
      <w:r w:rsidR="003707F9">
        <w:t xml:space="preserve">5G ProSe </w:t>
      </w:r>
      <w:r w:rsidRPr="00DE4E0D">
        <w:rPr>
          <w:rFonts w:eastAsia="SimSun" w:hint="eastAsia"/>
          <w:lang w:eastAsia="zh-CN"/>
        </w:rPr>
        <w:t xml:space="preserve">Layer-3 </w:t>
      </w:r>
      <w:r w:rsidRPr="00DE4E0D">
        <w:t xml:space="preserve">UE-to-Network Relay </w:t>
      </w:r>
      <w:r w:rsidRPr="00090693">
        <w:t>can establish a PDU Session for any R</w:t>
      </w:r>
      <w:r w:rsidRPr="00090693">
        <w:rPr>
          <w:rFonts w:eastAsia="SimSun"/>
          <w:lang w:eastAsia="zh-CN"/>
        </w:rPr>
        <w:t>elay Service Code</w:t>
      </w:r>
      <w:r w:rsidRPr="00090693">
        <w:t xml:space="preserve"> it supports before the connection is established with the</w:t>
      </w:r>
      <w:r w:rsidR="003707F9" w:rsidRPr="0093004C">
        <w:t xml:space="preserve"> </w:t>
      </w:r>
      <w:r w:rsidR="003707F9">
        <w:t>5G ProSe</w:t>
      </w:r>
      <w:r w:rsidRPr="00090693">
        <w:t xml:space="preserve"> </w:t>
      </w:r>
      <w:r w:rsidR="008F2E6F">
        <w:rPr>
          <w:rFonts w:hint="eastAsia"/>
          <w:lang w:eastAsia="zh-CN"/>
        </w:rPr>
        <w:t xml:space="preserve">Layer-3 </w:t>
      </w:r>
      <w:r w:rsidRPr="00090693">
        <w:t>Remote UE.</w:t>
      </w:r>
    </w:p>
    <w:p w14:paraId="17CBDDF9" w14:textId="17326B8F" w:rsidR="00090693" w:rsidRPr="00090693" w:rsidRDefault="00090693" w:rsidP="00090693">
      <w:pPr>
        <w:pStyle w:val="B1"/>
      </w:pPr>
      <w:r w:rsidRPr="00090693">
        <w:rPr>
          <w:rFonts w:eastAsia="SimSun"/>
          <w:lang w:eastAsia="zh-CN"/>
        </w:rPr>
        <w:t>3</w:t>
      </w:r>
      <w:r w:rsidRPr="00090693">
        <w:t>.</w:t>
      </w:r>
      <w:r w:rsidRPr="00090693">
        <w:tab/>
      </w:r>
      <w:r w:rsidRPr="00090693">
        <w:rPr>
          <w:rFonts w:eastAsia="SimSun"/>
          <w:lang w:eastAsia="zh-CN"/>
        </w:rPr>
        <w:t>T</w:t>
      </w:r>
      <w:r w:rsidRPr="00090693">
        <w:t>he</w:t>
      </w:r>
      <w:r w:rsidR="003707F9" w:rsidRPr="0093004C">
        <w:t xml:space="preserve"> </w:t>
      </w:r>
      <w:r w:rsidR="003707F9">
        <w:t>5G ProSe</w:t>
      </w:r>
      <w:r w:rsidRPr="00090693">
        <w:t xml:space="preserve"> </w:t>
      </w:r>
      <w:r w:rsidR="00E14BFD">
        <w:rPr>
          <w:rFonts w:hint="eastAsia"/>
          <w:lang w:eastAsia="zh-CN"/>
        </w:rPr>
        <w:t xml:space="preserve">Layer-3 </w:t>
      </w:r>
      <w:r w:rsidRPr="00090693">
        <w:t>Remote UE performs discovery of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090693">
        <w:rPr>
          <w:rFonts w:eastAsia="SimSun"/>
          <w:lang w:eastAsia="zh-CN"/>
        </w:rPr>
        <w:t>as described in clause</w:t>
      </w:r>
      <w:r w:rsidR="00896532" w:rsidRPr="00FE2C88">
        <w:t> </w:t>
      </w:r>
      <w:r w:rsidRPr="00DE4E0D">
        <w:rPr>
          <w:rFonts w:eastAsia="SimSun" w:hint="eastAsia"/>
          <w:lang w:eastAsia="zh-CN"/>
        </w:rPr>
        <w:t>6.3.2.</w:t>
      </w:r>
      <w:r w:rsidRPr="00090693">
        <w:rPr>
          <w:rFonts w:eastAsia="SimSun"/>
          <w:lang w:eastAsia="zh-CN"/>
        </w:rPr>
        <w:t>3</w:t>
      </w:r>
      <w:r w:rsidRPr="00090693">
        <w:t xml:space="preserve">. As part of the discovery procedure the </w:t>
      </w:r>
      <w:r w:rsidR="006C0476">
        <w:rPr>
          <w:rFonts w:hint="eastAsia"/>
          <w:lang w:eastAsia="zh-CN"/>
        </w:rPr>
        <w:t>5G ProSe Layer-3</w:t>
      </w:r>
      <w:r w:rsidR="0040342E">
        <w:rPr>
          <w:lang w:eastAsia="zh-CN"/>
        </w:rPr>
        <w:t xml:space="preserve"> </w:t>
      </w:r>
      <w:r w:rsidRPr="00090693">
        <w:t>Remote UE learns about the connectivity service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provides.</w:t>
      </w:r>
    </w:p>
    <w:p w14:paraId="030F50D5" w14:textId="7CBA1DE0" w:rsidR="00090693" w:rsidRPr="00DE4E0D" w:rsidRDefault="00090693" w:rsidP="00090693">
      <w:pPr>
        <w:pStyle w:val="B1"/>
      </w:pPr>
      <w:r w:rsidRPr="00090693">
        <w:rPr>
          <w:rFonts w:eastAsia="SimSun"/>
          <w:lang w:eastAsia="zh-CN"/>
        </w:rPr>
        <w:lastRenderedPageBreak/>
        <w:t>4</w:t>
      </w:r>
      <w:r w:rsidRPr="00090693">
        <w:t>.</w:t>
      </w:r>
      <w:r w:rsidRPr="00090693">
        <w:tab/>
        <w:t>The</w:t>
      </w:r>
      <w:r w:rsidR="003707F9" w:rsidRPr="0093004C">
        <w:t xml:space="preserve"> </w:t>
      </w:r>
      <w:r w:rsidR="003707F9">
        <w:t>5G ProSe</w:t>
      </w:r>
      <w:r w:rsidRPr="00090693">
        <w:t xml:space="preserve"> </w:t>
      </w:r>
      <w:r w:rsidR="00D42759">
        <w:rPr>
          <w:rFonts w:hint="eastAsia"/>
          <w:lang w:eastAsia="zh-CN"/>
        </w:rPr>
        <w:t xml:space="preserve">Layer-3 </w:t>
      </w:r>
      <w:r w:rsidRPr="00090693">
        <w:t>Remote UE selects a</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and establishes a connection for </w:t>
      </w:r>
      <w:r w:rsidRPr="00090693">
        <w:rPr>
          <w:rFonts w:eastAsia="SimSun"/>
          <w:lang w:eastAsia="zh-CN"/>
        </w:rPr>
        <w:t xml:space="preserve">unicast mode communication </w:t>
      </w:r>
      <w:r w:rsidRPr="00090693">
        <w:t xml:space="preserve">as described in </w:t>
      </w:r>
      <w:r w:rsidRPr="00090693">
        <w:rPr>
          <w:rFonts w:eastAsia="SimSun"/>
          <w:lang w:eastAsia="zh-CN"/>
        </w:rPr>
        <w:t>clause</w:t>
      </w:r>
      <w:r w:rsidR="005D6466" w:rsidRPr="00FE2C88">
        <w:t> </w:t>
      </w:r>
      <w:r w:rsidRPr="00DE4E0D">
        <w:rPr>
          <w:rFonts w:eastAsia="SimSun" w:hint="eastAsia"/>
          <w:lang w:eastAsia="zh-CN"/>
        </w:rPr>
        <w:t>6.4.3.</w:t>
      </w:r>
      <w:r w:rsidR="00A90108">
        <w:rPr>
          <w:rFonts w:eastAsia="SimSun"/>
          <w:lang w:eastAsia="zh-CN"/>
        </w:rPr>
        <w:t>6</w:t>
      </w:r>
      <w:r w:rsidRPr="00DE4E0D">
        <w:t>.</w:t>
      </w:r>
      <w:r w:rsidRPr="00090693">
        <w:rPr>
          <w:rFonts w:eastAsia="SimSun"/>
          <w:lang w:eastAsia="zh-CN"/>
        </w:rPr>
        <w:t xml:space="preserve"> </w:t>
      </w:r>
      <w:r w:rsidRPr="00090693">
        <w:t xml:space="preserve">If </w:t>
      </w:r>
      <w:r w:rsidRPr="00090693">
        <w:rPr>
          <w:rFonts w:eastAsia="SimSun"/>
          <w:lang w:eastAsia="zh-CN"/>
        </w:rPr>
        <w:t xml:space="preserve">there is no PDU </w:t>
      </w:r>
      <w:r w:rsidRPr="00395A71">
        <w:rPr>
          <w:rFonts w:eastAsia="SimSun"/>
          <w:lang w:eastAsia="zh-CN"/>
        </w:rPr>
        <w:t>S</w:t>
      </w:r>
      <w:r w:rsidRPr="00DE4E0D">
        <w:rPr>
          <w:rFonts w:eastAsia="SimSun" w:hint="eastAsia"/>
          <w:lang w:eastAsia="zh-CN"/>
        </w:rPr>
        <w:t xml:space="preserve">ession associated with the </w:t>
      </w:r>
      <w:r w:rsidRPr="00395A71">
        <w:rPr>
          <w:rFonts w:eastAsia="SimSun"/>
          <w:lang w:eastAsia="zh-CN"/>
        </w:rPr>
        <w:t>Relay Service Code</w:t>
      </w:r>
      <w:r w:rsidRPr="00DE4E0D">
        <w:rPr>
          <w:rFonts w:eastAsia="SimSun" w:hint="eastAsia"/>
          <w:lang w:eastAsia="zh-CN"/>
        </w:rPr>
        <w:t xml:space="preserve"> or </w:t>
      </w:r>
      <w:r w:rsidRPr="00395A71">
        <w:rPr>
          <w:rFonts w:eastAsia="SimSun"/>
          <w:lang w:eastAsia="zh-CN"/>
        </w:rPr>
        <w:t>a new</w:t>
      </w:r>
      <w:r w:rsidRPr="00DE4E0D">
        <w:rPr>
          <w:rFonts w:eastAsia="SimSun" w:hint="eastAsia"/>
          <w:lang w:eastAsia="zh-CN"/>
        </w:rPr>
        <w:t xml:space="preserve"> PDU </w:t>
      </w:r>
      <w:r w:rsidRPr="00395A71">
        <w:rPr>
          <w:rFonts w:eastAsia="SimSun"/>
          <w:lang w:eastAsia="zh-CN"/>
        </w:rPr>
        <w:t>S</w:t>
      </w:r>
      <w:r w:rsidRPr="00DE4E0D">
        <w:rPr>
          <w:rFonts w:eastAsia="SimSun" w:hint="eastAsia"/>
          <w:lang w:eastAsia="zh-CN"/>
        </w:rPr>
        <w:t>ession for relaying is needed</w:t>
      </w:r>
      <w:r w:rsidRPr="00DE4E0D">
        <w:t>, the</w:t>
      </w:r>
      <w:r w:rsidR="003707F9" w:rsidRPr="0093004C">
        <w:t xml:space="preserve"> </w:t>
      </w:r>
      <w:r w:rsidR="003707F9">
        <w:t>5G ProSe</w:t>
      </w:r>
      <w:r w:rsidRPr="00DE4E0D">
        <w:t xml:space="preserve"> </w:t>
      </w:r>
      <w:r w:rsidRPr="00DE4E0D">
        <w:rPr>
          <w:rFonts w:eastAsia="SimSun" w:hint="eastAsia"/>
          <w:lang w:eastAsia="zh-CN"/>
        </w:rPr>
        <w:t>Layer-3</w:t>
      </w:r>
      <w:r w:rsidRPr="00090693">
        <w:t xml:space="preserve"> UE-to-Network Relay initiates a new PDU </w:t>
      </w:r>
      <w:r w:rsidRPr="00395A71">
        <w:t>S</w:t>
      </w:r>
      <w:r w:rsidRPr="00DE4E0D">
        <w:t xml:space="preserve">ession establishment procedure for relaying </w:t>
      </w:r>
      <w:r w:rsidRPr="00395A71">
        <w:t>before completing the PC5 connection establishment</w:t>
      </w:r>
      <w:r w:rsidRPr="00DE4E0D">
        <w:t>.</w:t>
      </w:r>
    </w:p>
    <w:p w14:paraId="7D9CB7C5" w14:textId="56EC9DEF" w:rsidR="00090693" w:rsidRPr="00DE4E0D" w:rsidRDefault="00090693" w:rsidP="00090693">
      <w:pPr>
        <w:pStyle w:val="B1"/>
      </w:pPr>
      <w:r w:rsidRPr="00DE4E0D">
        <w:rPr>
          <w:rFonts w:eastAsia="SimSun"/>
          <w:lang w:eastAsia="zh-CN"/>
        </w:rPr>
        <w:tab/>
      </w:r>
      <w:r w:rsidRPr="00395A71">
        <w:t>The</w:t>
      </w:r>
      <w:r w:rsidR="003707F9" w:rsidRPr="0093004C">
        <w:t xml:space="preserve"> </w:t>
      </w:r>
      <w:r w:rsidR="003707F9">
        <w:t>5G ProSe</w:t>
      </w:r>
      <w:r w:rsidRPr="00395A71">
        <w:t xml:space="preserve"> </w:t>
      </w:r>
      <w:r w:rsidRPr="00395A71">
        <w:rPr>
          <w:noProof/>
        </w:rPr>
        <w:t>Layer-3</w:t>
      </w:r>
      <w:r w:rsidRPr="00395A71">
        <w:t xml:space="preserve"> UE-to-Network Relay determines the PDU Session type for relaying as specified in </w:t>
      </w:r>
      <w:r w:rsidRPr="00395A71">
        <w:rPr>
          <w:rFonts w:eastAsia="SimSun"/>
          <w:lang w:eastAsia="zh-CN"/>
        </w:rPr>
        <w:t>clause</w:t>
      </w:r>
      <w:r w:rsidR="00724F3E" w:rsidRPr="00FE2C88">
        <w:t> </w:t>
      </w:r>
      <w:r w:rsidRPr="00395A71">
        <w:rPr>
          <w:rFonts w:eastAsia="SimSun"/>
          <w:lang w:eastAsia="zh-CN"/>
        </w:rPr>
        <w:t>5.4.1.1.</w:t>
      </w:r>
    </w:p>
    <w:p w14:paraId="0042E9D9" w14:textId="6A28514D" w:rsidR="00090693" w:rsidRPr="00DE4E0D" w:rsidRDefault="00090693" w:rsidP="00090693">
      <w:pPr>
        <w:pStyle w:val="B1"/>
      </w:pPr>
      <w:r w:rsidRPr="00090693">
        <w:tab/>
        <w:t>According to the PDU Session Type for relaying, 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performs relaying function at the corresponding layer </w:t>
      </w:r>
      <w:r w:rsidRPr="00395A71">
        <w:t>as follows:</w:t>
      </w:r>
    </w:p>
    <w:p w14:paraId="2211D5D1" w14:textId="47613AC6" w:rsidR="00090693" w:rsidRPr="00395A71" w:rsidRDefault="00090693" w:rsidP="00090693">
      <w:pPr>
        <w:pStyle w:val="B2"/>
      </w:pPr>
      <w:r w:rsidRPr="00395A71">
        <w:rPr>
          <w:lang w:eastAsia="ko-KR"/>
        </w:rPr>
        <w:t>-</w:t>
      </w:r>
      <w:r w:rsidRPr="00395A71">
        <w:rPr>
          <w:lang w:eastAsia="ko-KR"/>
        </w:rPr>
        <w:tab/>
        <w:t xml:space="preserve">When the </w:t>
      </w:r>
      <w:r w:rsidRPr="00395A71">
        <w:rPr>
          <w:lang w:eastAsia="zh-CN"/>
        </w:rPr>
        <w:t>IP type PDU Session is used for IP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IP router</w:t>
      </w:r>
      <w:r w:rsidRPr="00395A71">
        <w:rPr>
          <w:lang w:eastAsia="zh-CN"/>
        </w:rPr>
        <w:t xml:space="preserve">. For IPv4, </w:t>
      </w:r>
      <w:r w:rsidRPr="00395A71">
        <w:t>the</w:t>
      </w:r>
      <w:r w:rsidR="003707F9" w:rsidRPr="0093004C">
        <w:t xml:space="preserve"> </w:t>
      </w:r>
      <w:r w:rsidR="003707F9">
        <w:t>5G ProSe</w:t>
      </w:r>
      <w:r w:rsidRPr="00395A71">
        <w:t xml:space="preserve"> Layer-3 UE-to-Network Relay performs IPv4 NAT between IPv4 addresses assigned to the</w:t>
      </w:r>
      <w:r w:rsidR="003707F9" w:rsidRPr="0093004C">
        <w:t xml:space="preserve"> </w:t>
      </w:r>
      <w:r w:rsidR="003707F9">
        <w:t>5G ProSe</w:t>
      </w:r>
      <w:r w:rsidR="0078265F" w:rsidRPr="0078265F">
        <w:rPr>
          <w:rFonts w:hint="eastAsia"/>
          <w:lang w:eastAsia="zh-CN"/>
        </w:rPr>
        <w:t xml:space="preserve"> </w:t>
      </w:r>
      <w:r w:rsidR="0078265F">
        <w:rPr>
          <w:rFonts w:hint="eastAsia"/>
          <w:lang w:eastAsia="zh-CN"/>
        </w:rPr>
        <w:t>Layer-3</w:t>
      </w:r>
      <w:r w:rsidRPr="00395A71">
        <w:t xml:space="preserve"> Remote UE and the IPv4 address assigned to the PDU Session used for the relay traffic.</w:t>
      </w:r>
    </w:p>
    <w:p w14:paraId="21447E4F" w14:textId="4BDCF2BE" w:rsidR="00090693" w:rsidRPr="00395A71" w:rsidRDefault="00090693" w:rsidP="00090693">
      <w:pPr>
        <w:pStyle w:val="B2"/>
        <w:rPr>
          <w:lang w:eastAsia="ko-KR"/>
        </w:rPr>
      </w:pPr>
      <w:r w:rsidRPr="00395A71">
        <w:rPr>
          <w:lang w:eastAsia="ko-KR"/>
        </w:rPr>
        <w:t>-</w:t>
      </w:r>
      <w:r w:rsidRPr="00395A71">
        <w:rPr>
          <w:lang w:eastAsia="ko-KR"/>
        </w:rPr>
        <w:tab/>
        <w:t xml:space="preserve">When the </w:t>
      </w:r>
      <w:r w:rsidRPr="00395A71">
        <w:rPr>
          <w:lang w:eastAsia="zh-CN"/>
        </w:rPr>
        <w:t>Ethernet type PDU Session is used for Ethernet 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acts as an Ethernet switch</w:t>
      </w:r>
      <w:r w:rsidRPr="00395A71">
        <w:rPr>
          <w:lang w:eastAsia="zh-CN"/>
        </w:rPr>
        <w:t>.</w:t>
      </w:r>
    </w:p>
    <w:p w14:paraId="5BAE5438" w14:textId="2E3EEA5C" w:rsidR="00090693" w:rsidRPr="00395A71" w:rsidRDefault="00090693" w:rsidP="00090693">
      <w:pPr>
        <w:pStyle w:val="B2"/>
      </w:pPr>
      <w:r w:rsidRPr="00395A71">
        <w:t>-</w:t>
      </w:r>
      <w:r w:rsidRPr="00395A71">
        <w:tab/>
      </w:r>
      <w:r w:rsidRPr="00395A71">
        <w:rPr>
          <w:lang w:eastAsia="ko-KR"/>
        </w:rPr>
        <w:t xml:space="preserve">When the </w:t>
      </w:r>
      <w:r w:rsidRPr="00395A71">
        <w:t xml:space="preserve">Unstructured </w:t>
      </w:r>
      <w:r w:rsidRPr="00395A71">
        <w:rPr>
          <w:lang w:eastAsia="zh-CN"/>
        </w:rPr>
        <w:t xml:space="preserve">type PDU Session is used for </w:t>
      </w:r>
      <w:r w:rsidRPr="00395A71">
        <w:t xml:space="preserve">Unstructured </w:t>
      </w:r>
      <w:r w:rsidRPr="00395A71">
        <w:rPr>
          <w:lang w:eastAsia="zh-CN"/>
        </w:rPr>
        <w:t>traffic over PC5 reference point, the</w:t>
      </w:r>
      <w:r w:rsidR="003707F9" w:rsidRPr="0093004C">
        <w:t xml:space="preserve"> </w:t>
      </w:r>
      <w:r w:rsidR="003707F9">
        <w:t>5G ProSe</w:t>
      </w:r>
      <w:r w:rsidRPr="00395A71">
        <w:rPr>
          <w:lang w:eastAsia="zh-CN"/>
        </w:rPr>
        <w:t xml:space="preserve"> </w:t>
      </w:r>
      <w:r w:rsidRPr="00395A71">
        <w:rPr>
          <w:noProof/>
        </w:rPr>
        <w:t>Layer-3 UE-to-Network Relay</w:t>
      </w:r>
      <w:r w:rsidRPr="00395A71">
        <w:t xml:space="preserve"> performs traffic relaying based on</w:t>
      </w:r>
      <w:r w:rsidRPr="00DE4E0D">
        <w:t xml:space="preserve"> a mapping between the PC5 Link Identifier and the PDU Session ID, and a mapping between PFI for PC5 L</w:t>
      </w:r>
      <w:r w:rsidRPr="00090693">
        <w:rPr>
          <w:rFonts w:eastAsia="SimSun"/>
          <w:lang w:eastAsia="zh-CN"/>
        </w:rPr>
        <w:t>ayer-</w:t>
      </w:r>
      <w:r w:rsidRPr="00090693">
        <w:t xml:space="preserve">2 link and the QFI for the PDU Session. </w:t>
      </w:r>
      <w:r w:rsidRPr="00395A71">
        <w:t xml:space="preserve">These mappings are created when the Unstructured </w:t>
      </w:r>
      <w:r w:rsidRPr="00395A71">
        <w:rPr>
          <w:lang w:eastAsia="zh-CN"/>
        </w:rPr>
        <w:t xml:space="preserve">type </w:t>
      </w:r>
      <w:r w:rsidRPr="00395A71">
        <w:t>PDU Session is established for the</w:t>
      </w:r>
      <w:r w:rsidR="003707F9" w:rsidRPr="0093004C">
        <w:t xml:space="preserve"> </w:t>
      </w:r>
      <w:r w:rsidR="003707F9">
        <w:t>5G ProSe</w:t>
      </w:r>
      <w:r w:rsidRPr="00395A71">
        <w:t xml:space="preserve"> </w:t>
      </w:r>
      <w:r w:rsidR="00536C54">
        <w:rPr>
          <w:rFonts w:hint="eastAsia"/>
          <w:lang w:eastAsia="zh-CN"/>
        </w:rPr>
        <w:t xml:space="preserve">Layer-3 </w:t>
      </w:r>
      <w:r w:rsidRPr="00395A71">
        <w:t>Remote UE.</w:t>
      </w:r>
      <w:bookmarkStart w:id="969" w:name="_Hlk72057887"/>
    </w:p>
    <w:p w14:paraId="49E1D909" w14:textId="23072CD8" w:rsidR="00090693" w:rsidRPr="00DE4E0D" w:rsidRDefault="00090693" w:rsidP="00090693">
      <w:pPr>
        <w:pStyle w:val="B2"/>
        <w:rPr>
          <w:rFonts w:eastAsia="SimSun"/>
          <w:lang w:eastAsia="zh-CN"/>
        </w:rPr>
      </w:pPr>
      <w:r w:rsidRPr="00395A71">
        <w:t>-</w:t>
      </w:r>
      <w:r w:rsidRPr="00395A71">
        <w:tab/>
      </w:r>
      <w:r w:rsidRPr="00395A71">
        <w:rPr>
          <w:lang w:eastAsia="ko-KR"/>
        </w:rPr>
        <w:t xml:space="preserve">When the </w:t>
      </w:r>
      <w:r w:rsidRPr="00395A71">
        <w:rPr>
          <w:lang w:eastAsia="zh-CN"/>
        </w:rPr>
        <w:t xml:space="preserve">IP type PDU Session is used for </w:t>
      </w:r>
      <w:r w:rsidRPr="00395A71">
        <w:t xml:space="preserve">Ethernet or Unstructured </w:t>
      </w:r>
      <w:r w:rsidRPr="00395A71">
        <w:rPr>
          <w:lang w:eastAsia="zh-CN"/>
        </w:rPr>
        <w:t>traffic over PC5 reference point, the</w:t>
      </w:r>
      <w:r w:rsidR="00444856">
        <w:rPr>
          <w:lang w:eastAsia="zh-CN"/>
        </w:rPr>
        <w:t xml:space="preserve"> </w:t>
      </w:r>
      <w:r w:rsidR="00444856">
        <w:rPr>
          <w:rFonts w:hint="eastAsia"/>
          <w:lang w:eastAsia="zh-CN"/>
        </w:rPr>
        <w:t>5G ProSe</w:t>
      </w:r>
      <w:r w:rsidRPr="00395A71">
        <w:rPr>
          <w:lang w:eastAsia="zh-CN"/>
        </w:rPr>
        <w:t xml:space="preserve"> Layer-3 UE-to-Network Relay uses IP tunneling.</w:t>
      </w:r>
      <w:r w:rsidRPr="00395A71" w:rsidDel="00771858">
        <w:t xml:space="preserve"> </w:t>
      </w:r>
      <w:r w:rsidRPr="00395A71">
        <w:t>For this IP tunnelling, the</w:t>
      </w:r>
      <w:r w:rsidR="003707F9" w:rsidRPr="0093004C">
        <w:t xml:space="preserve"> </w:t>
      </w:r>
      <w:r w:rsidR="003707F9">
        <w:t>5G ProSe</w:t>
      </w:r>
      <w:r w:rsidRPr="00395A71">
        <w:t xml:space="preserve"> Layer-3 UE-to-Network Relay locally assigns an IP address/prefix </w:t>
      </w:r>
      <w:r w:rsidRPr="00395A71">
        <w:rPr>
          <w:rFonts w:eastAsia="SimSun"/>
          <w:lang w:eastAsia="zh-CN"/>
        </w:rPr>
        <w:t>for the</w:t>
      </w:r>
      <w:r w:rsidR="003707F9" w:rsidRPr="0093004C">
        <w:t xml:space="preserve"> </w:t>
      </w:r>
      <w:r w:rsidR="003707F9">
        <w:t>5G ProSe</w:t>
      </w:r>
      <w:r w:rsidR="00CB1AA1" w:rsidRPr="00CB1AA1">
        <w:rPr>
          <w:rFonts w:eastAsia="SimSun" w:hint="eastAsia"/>
          <w:lang w:eastAsia="zh-CN"/>
        </w:rPr>
        <w:t xml:space="preserve"> </w:t>
      </w:r>
      <w:r w:rsidR="00CB1AA1">
        <w:rPr>
          <w:rFonts w:eastAsia="SimSun" w:hint="eastAsia"/>
          <w:lang w:eastAsia="zh-CN"/>
        </w:rPr>
        <w:t>Layer-3</w:t>
      </w:r>
      <w:r w:rsidRPr="00395A71">
        <w:rPr>
          <w:rFonts w:eastAsia="SimSun"/>
          <w:lang w:eastAsia="zh-CN"/>
        </w:rPr>
        <w:t xml:space="preserve"> Remote UE </w:t>
      </w:r>
      <w:r w:rsidRPr="00395A71">
        <w:t>and uses it on the Uu reference point to encapsulate and decapsulate the uplink and downlink traffic for the</w:t>
      </w:r>
      <w:r w:rsidR="003707F9" w:rsidRPr="0093004C">
        <w:t xml:space="preserve"> </w:t>
      </w:r>
      <w:r w:rsidR="003707F9">
        <w:t>5G ProSe</w:t>
      </w:r>
      <w:r w:rsidRPr="00395A71">
        <w:t xml:space="preserve"> </w:t>
      </w:r>
      <w:r w:rsidR="00F93886">
        <w:rPr>
          <w:rFonts w:hint="eastAsia"/>
          <w:lang w:eastAsia="zh-CN"/>
        </w:rPr>
        <w:t xml:space="preserve">Layer-3 </w:t>
      </w:r>
      <w:r w:rsidRPr="00395A71">
        <w:t xml:space="preserve">Remote UE. The tunnelled traffic over Uu reference point is transported over the PC5 </w:t>
      </w:r>
      <w:r w:rsidRPr="00395A71">
        <w:rPr>
          <w:rFonts w:eastAsia="SimSun"/>
          <w:lang w:eastAsia="zh-CN"/>
        </w:rPr>
        <w:t>reference point</w:t>
      </w:r>
      <w:r w:rsidRPr="00395A71">
        <w:t xml:space="preserve"> as Ethernet or Unstructured traffic.</w:t>
      </w:r>
    </w:p>
    <w:bookmarkEnd w:id="969"/>
    <w:p w14:paraId="0479C1E6" w14:textId="2925EDAA" w:rsidR="00326948" w:rsidRPr="00DE4E0D" w:rsidRDefault="00090693" w:rsidP="00090693">
      <w:pPr>
        <w:pStyle w:val="B1"/>
        <w:rPr>
          <w:rFonts w:eastAsia="SimSun"/>
          <w:lang w:eastAsia="zh-CN"/>
        </w:rPr>
      </w:pPr>
      <w:r w:rsidRPr="00DE4E0D">
        <w:rPr>
          <w:rFonts w:eastAsia="SimSun" w:hint="eastAsia"/>
          <w:lang w:eastAsia="zh-CN"/>
        </w:rPr>
        <w:t>5</w:t>
      </w:r>
      <w:r w:rsidRPr="00DE4E0D">
        <w:t>.</w:t>
      </w:r>
      <w:r w:rsidRPr="00DE4E0D">
        <w:tab/>
        <w:t>For IP PDU Session Type and IP traffic over PC5 reference point, IPv6 prefix or IPv</w:t>
      </w:r>
      <w:r w:rsidRPr="00090693">
        <w:t>4 address</w:t>
      </w:r>
      <w:r w:rsidRPr="00090693">
        <w:rPr>
          <w:rFonts w:eastAsia="SimSun"/>
          <w:lang w:eastAsia="zh-CN"/>
        </w:rPr>
        <w:t xml:space="preserve"> </w:t>
      </w:r>
      <w:r w:rsidRPr="00395A71">
        <w:rPr>
          <w:rFonts w:eastAsia="SimSun"/>
          <w:lang w:eastAsia="zh-CN"/>
        </w:rPr>
        <w:t>(including NAT case)</w:t>
      </w:r>
      <w:r w:rsidRPr="00DE4E0D">
        <w:t xml:space="preserve"> is allocated for the</w:t>
      </w:r>
      <w:r w:rsidR="003707F9" w:rsidRPr="0093004C">
        <w:t xml:space="preserve"> </w:t>
      </w:r>
      <w:r w:rsidR="003707F9">
        <w:t>5G ProSe</w:t>
      </w:r>
      <w:r w:rsidR="0077730A" w:rsidRPr="0077730A">
        <w:rPr>
          <w:rFonts w:hint="eastAsia"/>
          <w:lang w:eastAsia="zh-CN"/>
        </w:rPr>
        <w:t xml:space="preserve"> </w:t>
      </w:r>
      <w:r w:rsidR="0077730A">
        <w:rPr>
          <w:rFonts w:hint="eastAsia"/>
          <w:lang w:eastAsia="zh-CN"/>
        </w:rPr>
        <w:t>Layer-3</w:t>
      </w:r>
      <w:r w:rsidRPr="00DE4E0D">
        <w:t xml:space="preserve"> </w:t>
      </w:r>
      <w:r w:rsidRPr="00DE4E0D">
        <w:rPr>
          <w:rFonts w:eastAsia="SimSun" w:hint="eastAsia"/>
          <w:lang w:eastAsia="zh-CN"/>
        </w:rPr>
        <w:t>R</w:t>
      </w:r>
      <w:r w:rsidRPr="00090693">
        <w:t xml:space="preserve">emote UE as defined in </w:t>
      </w:r>
      <w:r w:rsidRPr="00395A71">
        <w:t>clause</w:t>
      </w:r>
      <w:r w:rsidR="00B02AA8" w:rsidRPr="00FE2C88">
        <w:t> </w:t>
      </w:r>
      <w:r w:rsidRPr="00395A71">
        <w:t>5.</w:t>
      </w:r>
      <w:r w:rsidR="00A769EA">
        <w:t>5</w:t>
      </w:r>
      <w:r w:rsidR="00351CC4">
        <w:t>.1.3</w:t>
      </w:r>
      <w:r w:rsidRPr="00DE4E0D">
        <w:t>.</w:t>
      </w:r>
    </w:p>
    <w:p w14:paraId="3267DF6E" w14:textId="7876CB0A" w:rsidR="00090693" w:rsidRPr="00090693" w:rsidRDefault="00090693" w:rsidP="00090693">
      <w:pPr>
        <w:pStyle w:val="B1"/>
        <w:rPr>
          <w:rFonts w:eastAsia="SimSun"/>
          <w:lang w:eastAsia="zh-CN"/>
        </w:rPr>
      </w:pPr>
      <w:r w:rsidRPr="00090693">
        <w:rPr>
          <w:rFonts w:eastAsia="SimSun"/>
          <w:lang w:eastAsia="zh-CN"/>
        </w:rPr>
        <w:t>6</w:t>
      </w:r>
      <w:r w:rsidRPr="00090693">
        <w:t>.</w:t>
      </w:r>
      <w:r w:rsidRPr="00090693">
        <w:tab/>
        <w:t>The</w:t>
      </w:r>
      <w:r w:rsidR="003707F9" w:rsidRPr="0093004C">
        <w:t xml:space="preserve"> </w:t>
      </w:r>
      <w:r w:rsidR="003707F9">
        <w:t>5G ProSe</w:t>
      </w:r>
      <w:r w:rsidR="004C537B" w:rsidRPr="004C537B">
        <w:rPr>
          <w:rFonts w:hint="eastAsia"/>
          <w:lang w:eastAsia="zh-CN"/>
        </w:rPr>
        <w:t xml:space="preserve"> </w:t>
      </w:r>
      <w:r w:rsidR="004C537B">
        <w:rPr>
          <w:rFonts w:hint="eastAsia"/>
          <w:lang w:eastAsia="zh-CN"/>
        </w:rPr>
        <w:t>Layer-3</w:t>
      </w:r>
      <w:r w:rsidRPr="00090693">
        <w:t xml:space="preserve"> Remote UE may provide the PC5 QoS rule to the</w:t>
      </w:r>
      <w:r w:rsidR="003707F9" w:rsidRPr="0093004C">
        <w:t xml:space="preserve"> </w:t>
      </w:r>
      <w:r w:rsidR="003707F9">
        <w:t>5G ProSe</w:t>
      </w:r>
      <w:r w:rsidRPr="00090693">
        <w:rPr>
          <w:rFonts w:eastAsia="SimSun"/>
          <w:lang w:eastAsia="zh-CN"/>
        </w:rPr>
        <w:t xml:space="preserve"> Layer-3</w:t>
      </w:r>
      <w:r w:rsidRPr="00090693">
        <w:t xml:space="preserve"> UE-to-Network Relay using Layer-2 link modification procedure as specified in clause 6.4.3.4.</w:t>
      </w:r>
      <w:r w:rsidRPr="00090693">
        <w:rPr>
          <w:rFonts w:eastAsia="SimSun"/>
          <w:lang w:eastAsia="zh-CN"/>
        </w:rPr>
        <w:t xml:space="preserve"> </w:t>
      </w:r>
      <w:r w:rsidRPr="00090693">
        <w:t>The</w:t>
      </w:r>
      <w:r w:rsidR="003707F9" w:rsidRPr="0093004C">
        <w:t xml:space="preserve"> </w:t>
      </w:r>
      <w:r w:rsidR="003707F9">
        <w:t>5G ProSe</w:t>
      </w:r>
      <w:r w:rsidRPr="00090693">
        <w:rPr>
          <w:rFonts w:eastAsia="SimSun"/>
          <w:lang w:eastAsia="zh-CN"/>
        </w:rPr>
        <w:t xml:space="preserve"> Layer-3</w:t>
      </w:r>
      <w:r w:rsidRPr="00090693">
        <w:t xml:space="preserve"> UE-to-Network Relay generates </w:t>
      </w:r>
      <w:r w:rsidRPr="00090693">
        <w:rPr>
          <w:rFonts w:eastAsia="DengXian"/>
          <w:lang w:eastAsia="zh-CN"/>
        </w:rPr>
        <w:t xml:space="preserve">the </w:t>
      </w:r>
      <w:r w:rsidRPr="00090693">
        <w:rPr>
          <w:lang w:eastAsia="ko-KR"/>
        </w:rPr>
        <w:t>Packet Filters</w:t>
      </w:r>
      <w:r w:rsidRPr="00090693">
        <w:rPr>
          <w:rFonts w:eastAsia="DengXian"/>
          <w:lang w:eastAsia="zh-CN"/>
        </w:rPr>
        <w:t xml:space="preserve"> used over Uu interface based on the received PC5 QoS Rule(s) as described in clause</w:t>
      </w:r>
      <w:r w:rsidR="008B2CF3" w:rsidRPr="00FE2C88">
        <w:t> </w:t>
      </w:r>
      <w:r w:rsidRPr="00DE4E0D">
        <w:rPr>
          <w:rFonts w:eastAsia="DengXian"/>
          <w:lang w:eastAsia="zh-CN"/>
        </w:rPr>
        <w:t>5.</w:t>
      </w:r>
      <w:r w:rsidR="0092498C">
        <w:rPr>
          <w:rFonts w:eastAsia="DengXian"/>
          <w:lang w:eastAsia="zh-CN"/>
        </w:rPr>
        <w:t>6</w:t>
      </w:r>
      <w:r w:rsidRPr="00DE4E0D">
        <w:rPr>
          <w:rFonts w:eastAsia="DengXian"/>
          <w:lang w:eastAsia="zh-CN"/>
        </w:rPr>
        <w:t xml:space="preserve">.2.1, and may </w:t>
      </w:r>
      <w:r w:rsidRPr="00DE4E0D">
        <w:rPr>
          <w:lang w:eastAsia="ko-KR"/>
        </w:rPr>
        <w:t xml:space="preserve">perform the UE requested PDU </w:t>
      </w:r>
      <w:r w:rsidRPr="00395A71">
        <w:rPr>
          <w:lang w:eastAsia="ko-KR"/>
        </w:rPr>
        <w:t>S</w:t>
      </w:r>
      <w:r w:rsidRPr="00DE4E0D">
        <w:rPr>
          <w:lang w:eastAsia="ko-KR"/>
        </w:rPr>
        <w:t xml:space="preserve">ession Modification as defined in </w:t>
      </w:r>
      <w:r w:rsidR="00395A71" w:rsidRPr="00DE4E0D">
        <w:rPr>
          <w:lang w:eastAsia="ko-KR"/>
        </w:rPr>
        <w:t>TS</w:t>
      </w:r>
      <w:r w:rsidR="00395A71">
        <w:rPr>
          <w:lang w:eastAsia="ko-KR"/>
        </w:rPr>
        <w:t> </w:t>
      </w:r>
      <w:r w:rsidR="00395A71" w:rsidRPr="00DE4E0D">
        <w:rPr>
          <w:lang w:eastAsia="ko-KR"/>
        </w:rPr>
        <w:t>23.502</w:t>
      </w:r>
      <w:r w:rsidR="00395A71">
        <w:rPr>
          <w:lang w:eastAsia="ko-KR"/>
        </w:rPr>
        <w:t> </w:t>
      </w:r>
      <w:r w:rsidR="00395A71" w:rsidRPr="00DE4E0D">
        <w:rPr>
          <w:lang w:eastAsia="ko-KR"/>
        </w:rPr>
        <w:t>[</w:t>
      </w:r>
      <w:r w:rsidRPr="00DE4E0D">
        <w:rPr>
          <w:lang w:eastAsia="ko-KR"/>
        </w:rPr>
        <w:t>5] clause 4.3.3 to setup a new QoS Flow or bind the traffic to an exi</w:t>
      </w:r>
      <w:r w:rsidRPr="00090693">
        <w:rPr>
          <w:lang w:eastAsia="ko-KR"/>
        </w:rPr>
        <w:t>sting QoS Flow.</w:t>
      </w:r>
    </w:p>
    <w:p w14:paraId="55F34C83" w14:textId="273EAB1E" w:rsidR="00090693" w:rsidRPr="00090693" w:rsidRDefault="00326948" w:rsidP="00326948">
      <w:pPr>
        <w:pStyle w:val="B1"/>
      </w:pPr>
      <w:r>
        <w:tab/>
      </w:r>
      <w:r w:rsidR="00090693" w:rsidRPr="00090693">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3CBEC43C" w:rsidR="00090693" w:rsidRPr="00090693" w:rsidRDefault="00090693" w:rsidP="00090693">
      <w:pPr>
        <w:pStyle w:val="B1"/>
      </w:pPr>
      <w:r w:rsidRPr="00090693">
        <w:rPr>
          <w:rFonts w:eastAsia="SimSun"/>
          <w:lang w:eastAsia="zh-CN"/>
        </w:rPr>
        <w:t>7</w:t>
      </w:r>
      <w:r w:rsidRPr="00090693">
        <w:t>.</w:t>
      </w:r>
      <w:r w:rsidRPr="00090693">
        <w:tab/>
        <w:t>The</w:t>
      </w:r>
      <w:r w:rsidR="003707F9" w:rsidRPr="0093004C">
        <w:t xml:space="preserve"> </w:t>
      </w:r>
      <w:r w:rsidR="003707F9">
        <w:t>5G ProSe</w:t>
      </w:r>
      <w:r w:rsidRPr="00090693">
        <w:t xml:space="preserve"> </w:t>
      </w:r>
      <w:r w:rsidRPr="00090693">
        <w:rPr>
          <w:rFonts w:eastAsia="SimSun"/>
          <w:lang w:eastAsia="zh-CN"/>
        </w:rPr>
        <w:t>Layer-3</w:t>
      </w:r>
      <w:r w:rsidRPr="00090693">
        <w:t xml:space="preserve"> UE-to-Network Relay </w:t>
      </w:r>
      <w:r w:rsidRPr="00395A71">
        <w:t>shall</w:t>
      </w:r>
      <w:r w:rsidRPr="00DE4E0D">
        <w:t xml:space="preserve"> send a Remote UE Report (Remote User ID, Remote UE info) message to the SMF for the PDU </w:t>
      </w:r>
      <w:r w:rsidRPr="00090693">
        <w:t>Session associated with the relay. The Remote User ID is an identity of the</w:t>
      </w:r>
      <w:r w:rsidR="00F71D02">
        <w:t xml:space="preserve"> </w:t>
      </w:r>
      <w:r w:rsidR="00F71D02">
        <w:rPr>
          <w:rFonts w:hint="eastAsia"/>
          <w:lang w:eastAsia="zh-CN"/>
        </w:rPr>
        <w:t>5G ProSe Layer-3</w:t>
      </w:r>
      <w:r w:rsidRPr="00090693">
        <w:t xml:space="preserve"> Remote UE </w:t>
      </w:r>
      <w:r w:rsidRPr="00395A71">
        <w:t>user</w:t>
      </w:r>
      <w:r w:rsidRPr="00DE4E0D">
        <w:t xml:space="preserve"> </w:t>
      </w:r>
      <w:r w:rsidRPr="00395A71">
        <w:t>(provided via User Info)</w:t>
      </w:r>
      <w:r w:rsidRPr="00DE4E0D">
        <w:t xml:space="preserve"> that was successfully connected in step 4. The Remote UE info is used to assist identifying the </w:t>
      </w:r>
      <w:r w:rsidR="00172C50">
        <w:rPr>
          <w:rFonts w:hint="eastAsia"/>
          <w:lang w:eastAsia="zh-CN"/>
        </w:rPr>
        <w:t xml:space="preserve">5G ProSe Layer-3 </w:t>
      </w:r>
      <w:r w:rsidRPr="00DE4E0D">
        <w:t>Remote UE in the 5GC. For IP PDU Session Type, the Remote UE info is Remote UE IP info. For Ethernet PDU Session Type, the Remote UE inf</w:t>
      </w:r>
      <w:r w:rsidRPr="00090693">
        <w:t xml:space="preserve">o is Remote UE MAC address which is detected by the </w:t>
      </w:r>
      <w:r w:rsidR="0030520E">
        <w:rPr>
          <w:rFonts w:hint="eastAsia"/>
          <w:lang w:eastAsia="zh-CN"/>
        </w:rPr>
        <w:t xml:space="preserve">5G ProSe </w:t>
      </w:r>
      <w:r w:rsidRPr="00090693">
        <w:rPr>
          <w:rFonts w:eastAsia="SimSun"/>
          <w:lang w:eastAsia="zh-CN"/>
        </w:rPr>
        <w:t xml:space="preserve">Layer-3 </w:t>
      </w:r>
      <w:r w:rsidRPr="00090693">
        <w:t xml:space="preserve">UE-to-Network Relay. For Unstructured PDU Session Type, the Remote UE info </w:t>
      </w:r>
      <w:r w:rsidRPr="00395A71">
        <w:t>is not included</w:t>
      </w:r>
      <w:r w:rsidRPr="00DE4E0D">
        <w:t xml:space="preserve">. The SMF stores the Remote User IDs and the related Remote UE info in the </w:t>
      </w:r>
      <w:r w:rsidR="003707F9">
        <w:t xml:space="preserve">5G ProSe </w:t>
      </w:r>
      <w:r w:rsidRPr="00090693">
        <w:rPr>
          <w:rFonts w:eastAsia="SimSun"/>
          <w:lang w:eastAsia="zh-CN"/>
        </w:rPr>
        <w:t>Layer-3</w:t>
      </w:r>
      <w:r w:rsidRPr="00090693">
        <w:t xml:space="preserve"> UE-to-Network Relay's SM context for this PDU Session associated with the relay.</w:t>
      </w:r>
    </w:p>
    <w:p w14:paraId="174BC8C4" w14:textId="77777777" w:rsidR="00090693" w:rsidRPr="00DE4E0D" w:rsidRDefault="00090693" w:rsidP="00090693">
      <w:pPr>
        <w:pStyle w:val="B1"/>
      </w:pPr>
      <w:r w:rsidRPr="00090693">
        <w:rPr>
          <w:rFonts w:eastAsia="SimSun"/>
          <w:lang w:eastAsia="zh-CN"/>
        </w:rPr>
        <w:tab/>
      </w:r>
      <w:r w:rsidRPr="00395A71">
        <w:rPr>
          <w:rFonts w:eastAsia="SimSun"/>
          <w:lang w:eastAsia="zh-CN"/>
        </w:rPr>
        <w:t xml:space="preserve">The </w:t>
      </w:r>
      <w:r w:rsidRPr="00395A71">
        <w:t>Remote UE Report is N1 SM NAS message sent with the PDU Session ID to the AMF, in turn delivered to the SMF.</w:t>
      </w:r>
    </w:p>
    <w:p w14:paraId="5161BE6D" w14:textId="3D7F8145" w:rsidR="00090693" w:rsidRPr="00DE4E0D" w:rsidRDefault="00090693" w:rsidP="00090693">
      <w:pPr>
        <w:pStyle w:val="NO"/>
      </w:pPr>
      <w:r w:rsidRPr="00395A71">
        <w:t>NOTE</w:t>
      </w:r>
      <w:r w:rsidR="00C5550C" w:rsidRPr="00FE2C88">
        <w:t> </w:t>
      </w:r>
      <w:r w:rsidRPr="00395A71">
        <w:t>2:</w:t>
      </w:r>
      <w:r w:rsidRPr="00395A71">
        <w:tab/>
        <w:t>The privacy protection for Remote User ID depends on SA WG3 design.</w:t>
      </w:r>
    </w:p>
    <w:p w14:paraId="2DD3306B" w14:textId="77777777" w:rsidR="00090693" w:rsidRPr="00090693" w:rsidRDefault="00090693" w:rsidP="00090693">
      <w:pPr>
        <w:pStyle w:val="B1"/>
      </w:pPr>
      <w:r w:rsidRPr="00090693">
        <w:tab/>
        <w:t>For IP info the following principles apply:</w:t>
      </w:r>
    </w:p>
    <w:p w14:paraId="19F54407" w14:textId="560724FE" w:rsidR="00090693" w:rsidRPr="00090693" w:rsidRDefault="00090693" w:rsidP="00090693">
      <w:pPr>
        <w:pStyle w:val="B2"/>
      </w:pPr>
      <w:r w:rsidRPr="00090693">
        <w:t>-</w:t>
      </w:r>
      <w:r w:rsidRPr="00090693">
        <w:tab/>
        <w:t>for IPv4, the</w:t>
      </w:r>
      <w:r w:rsidR="00365E54" w:rsidRPr="0093004C">
        <w:t xml:space="preserve"> </w:t>
      </w:r>
      <w:r w:rsidR="00365E54">
        <w:t>5G ProSe</w:t>
      </w:r>
      <w:r w:rsidRPr="00090693">
        <w:t xml:space="preserve"> </w:t>
      </w:r>
      <w:r w:rsidRPr="00090693">
        <w:rPr>
          <w:rFonts w:eastAsia="SimSun"/>
          <w:lang w:eastAsia="zh-CN"/>
        </w:rPr>
        <w:t xml:space="preserve">Layer-3 </w:t>
      </w:r>
      <w:r w:rsidRPr="00090693">
        <w:t xml:space="preserve">UE-to-Network Relay shall report TCP/UDP port ranges assigned to individual </w:t>
      </w:r>
      <w:r w:rsidR="00F46145">
        <w:rPr>
          <w:rFonts w:hint="eastAsia"/>
          <w:lang w:eastAsia="zh-CN"/>
        </w:rPr>
        <w:t xml:space="preserve">5G ProSe Layer-3 </w:t>
      </w:r>
      <w:r w:rsidRPr="00090693">
        <w:t>Remote UE(s) (along with the Remote User ID);</w:t>
      </w:r>
    </w:p>
    <w:p w14:paraId="713F7B22" w14:textId="1095017E" w:rsidR="00090693" w:rsidRPr="00090693" w:rsidRDefault="00090693" w:rsidP="00090693">
      <w:pPr>
        <w:pStyle w:val="B2"/>
      </w:pPr>
      <w:r w:rsidRPr="00090693">
        <w:lastRenderedPageBreak/>
        <w:t>-</w:t>
      </w:r>
      <w:r w:rsidRPr="00090693">
        <w:tab/>
        <w:t>for IPv6, the</w:t>
      </w:r>
      <w:r w:rsidR="00365E54" w:rsidRPr="0093004C">
        <w:t xml:space="preserve"> </w:t>
      </w:r>
      <w:r w:rsidR="00365E54">
        <w:t>5G ProSe</w:t>
      </w:r>
      <w:r w:rsidRPr="00090693">
        <w:t xml:space="preserve"> </w:t>
      </w:r>
      <w:r w:rsidRPr="00090693">
        <w:rPr>
          <w:rFonts w:eastAsia="SimSun"/>
          <w:lang w:eastAsia="zh-CN"/>
        </w:rPr>
        <w:t xml:space="preserve">Layer-3 </w:t>
      </w:r>
      <w:r w:rsidRPr="00090693">
        <w:t>UE-to-Network Relay shall report IPv6 prefix(es) assigned to individual</w:t>
      </w:r>
      <w:r w:rsidR="00365E54" w:rsidRPr="0093004C">
        <w:t xml:space="preserve"> </w:t>
      </w:r>
      <w:r w:rsidR="00365E54">
        <w:t>5G ProSe</w:t>
      </w:r>
      <w:r w:rsidRPr="00090693">
        <w:t xml:space="preserve"> </w:t>
      </w:r>
      <w:r w:rsidR="00E528A5">
        <w:rPr>
          <w:rFonts w:hint="eastAsia"/>
          <w:lang w:eastAsia="zh-CN"/>
        </w:rPr>
        <w:t xml:space="preserve">Layer-3 </w:t>
      </w:r>
      <w:r w:rsidRPr="00090693">
        <w:t>Remote UE(s) (along with the Remote User ID).</w:t>
      </w:r>
    </w:p>
    <w:p w14:paraId="4B4AFCCD" w14:textId="0AB5F085" w:rsidR="007A2B61" w:rsidRPr="007A2B61" w:rsidRDefault="007A2B61" w:rsidP="00090693">
      <w:pPr>
        <w:rPr>
          <w:lang w:eastAsia="zh-CN"/>
        </w:rPr>
      </w:pPr>
      <w:r>
        <w:rPr>
          <w:rFonts w:eastAsia="DengXian"/>
        </w:rPr>
        <w:t xml:space="preserve">If the </w:t>
      </w:r>
      <w:r w:rsidRPr="006542A8">
        <w:rPr>
          <w:rFonts w:eastAsia="DengXian"/>
        </w:rPr>
        <w:t>PDU Session for relaying</w:t>
      </w:r>
      <w:r>
        <w:rPr>
          <w:rFonts w:eastAsia="DengXian"/>
        </w:rPr>
        <w:t xml:space="preserve"> is released by </w:t>
      </w:r>
      <w:r w:rsidRPr="008809AB">
        <w:rPr>
          <w:rFonts w:eastAsia="DengXian"/>
        </w:rPr>
        <w:t>the UE-to-Network Relay</w:t>
      </w:r>
      <w:r>
        <w:rPr>
          <w:rFonts w:eastAsia="DengXian"/>
        </w:rPr>
        <w:t xml:space="preserve"> or the network</w:t>
      </w:r>
      <w:r w:rsidRPr="006542A8">
        <w:rPr>
          <w:rFonts w:eastAsia="SimSun"/>
          <w:lang w:eastAsia="zh-CN"/>
        </w:rPr>
        <w:t xml:space="preserve"> as described in clause</w:t>
      </w:r>
      <w:r w:rsidRPr="006542A8">
        <w:rPr>
          <w:rFonts w:eastAsia="DengXian"/>
        </w:rPr>
        <w:t> </w:t>
      </w:r>
      <w:r>
        <w:rPr>
          <w:rFonts w:eastAsia="SimSun"/>
          <w:lang w:eastAsia="zh-CN"/>
        </w:rPr>
        <w:t>4</w:t>
      </w:r>
      <w:r w:rsidRPr="006542A8">
        <w:rPr>
          <w:rFonts w:eastAsia="SimSun" w:hint="eastAsia"/>
          <w:lang w:eastAsia="zh-CN"/>
        </w:rPr>
        <w:t>.3.</w:t>
      </w:r>
      <w:r>
        <w:rPr>
          <w:rFonts w:eastAsia="SimSun"/>
          <w:lang w:eastAsia="zh-CN"/>
        </w:rPr>
        <w:t>4</w:t>
      </w:r>
      <w:r w:rsidRPr="006542A8">
        <w:rPr>
          <w:noProof/>
          <w:lang w:eastAsia="zh-CN"/>
        </w:rPr>
        <w:t xml:space="preserve"> </w:t>
      </w:r>
      <w:r w:rsidRPr="0093004C">
        <w:rPr>
          <w:noProof/>
          <w:lang w:eastAsia="zh-CN"/>
        </w:rPr>
        <w:t>of</w:t>
      </w:r>
      <w:r w:rsidRPr="0093004C">
        <w:rPr>
          <w:noProof/>
        </w:rPr>
        <w:t xml:space="preserve"> TS</w:t>
      </w:r>
      <w:r>
        <w:rPr>
          <w:noProof/>
        </w:rPr>
        <w:t> </w:t>
      </w:r>
      <w:r w:rsidRPr="0093004C">
        <w:rPr>
          <w:noProof/>
        </w:rPr>
        <w:t>23.502</w:t>
      </w:r>
      <w:r>
        <w:rPr>
          <w:noProof/>
        </w:rPr>
        <w:t> </w:t>
      </w:r>
      <w:r w:rsidRPr="0093004C">
        <w:rPr>
          <w:noProof/>
        </w:rPr>
        <w:t>[5]</w:t>
      </w:r>
      <w:r>
        <w:rPr>
          <w:rFonts w:eastAsia="DengXian"/>
        </w:rPr>
        <w:t xml:space="preserve">, </w:t>
      </w:r>
      <w:r w:rsidRPr="008809AB">
        <w:rPr>
          <w:rFonts w:eastAsia="DengXian"/>
        </w:rPr>
        <w:t>the UE-to-Network Relay</w:t>
      </w:r>
      <w:r>
        <w:rPr>
          <w:rFonts w:eastAsia="DengXian"/>
        </w:rPr>
        <w:t xml:space="preserve"> should initiate the release of the </w:t>
      </w:r>
      <w:r>
        <w:rPr>
          <w:rFonts w:eastAsia="DengXian"/>
          <w:lang w:eastAsia="zh-CN"/>
        </w:rPr>
        <w:t>l</w:t>
      </w:r>
      <w:r w:rsidRPr="006542A8">
        <w:rPr>
          <w:rFonts w:eastAsia="DengXian"/>
          <w:lang w:eastAsia="zh-CN"/>
        </w:rPr>
        <w:t>ayer-2</w:t>
      </w:r>
      <w:r>
        <w:rPr>
          <w:rFonts w:eastAsia="DengXian"/>
        </w:rPr>
        <w:t xml:space="preserve"> links associated with the released </w:t>
      </w:r>
      <w:r w:rsidRPr="006542A8">
        <w:rPr>
          <w:rFonts w:eastAsia="DengXian"/>
        </w:rPr>
        <w:t xml:space="preserve">PDU Session </w:t>
      </w:r>
      <w:r>
        <w:rPr>
          <w:rFonts w:eastAsia="DengXian"/>
        </w:rPr>
        <w:t xml:space="preserve">using the </w:t>
      </w:r>
      <w:r w:rsidRPr="006542A8">
        <w:rPr>
          <w:rFonts w:eastAsia="DengXian"/>
        </w:rPr>
        <w:t>procedure</w:t>
      </w:r>
      <w:r w:rsidRPr="006C20E1">
        <w:rPr>
          <w:rFonts w:eastAsia="SimSun"/>
          <w:lang w:eastAsia="zh-CN"/>
        </w:rPr>
        <w:t xml:space="preserve"> </w:t>
      </w:r>
      <w:r w:rsidRPr="0093004C">
        <w:t>defined in</w:t>
      </w:r>
      <w:r w:rsidRPr="006542A8">
        <w:rPr>
          <w:rFonts w:eastAsia="SimSun"/>
          <w:lang w:eastAsia="zh-CN"/>
        </w:rPr>
        <w:t xml:space="preserve"> clause</w:t>
      </w:r>
      <w:r w:rsidRPr="006542A8">
        <w:rPr>
          <w:rFonts w:eastAsia="DengXian"/>
        </w:rPr>
        <w:t> </w:t>
      </w:r>
      <w:r>
        <w:rPr>
          <w:rFonts w:eastAsia="DengXian"/>
        </w:rPr>
        <w:t>6.</w:t>
      </w:r>
      <w:r>
        <w:rPr>
          <w:rFonts w:eastAsia="SimSun"/>
          <w:lang w:eastAsia="zh-CN"/>
        </w:rPr>
        <w:t>4</w:t>
      </w:r>
      <w:r w:rsidRPr="006542A8">
        <w:rPr>
          <w:rFonts w:eastAsia="SimSun" w:hint="eastAsia"/>
          <w:lang w:eastAsia="zh-CN"/>
        </w:rPr>
        <w:t>.3.</w:t>
      </w:r>
      <w:r>
        <w:rPr>
          <w:rFonts w:eastAsia="SimSun"/>
          <w:lang w:eastAsia="zh-CN"/>
        </w:rPr>
        <w:t>3.</w:t>
      </w:r>
    </w:p>
    <w:p w14:paraId="2B63C934" w14:textId="4586E1B4" w:rsidR="00090693" w:rsidRPr="00090693" w:rsidRDefault="00090693" w:rsidP="00090693">
      <w:pPr>
        <w:rPr>
          <w:lang w:eastAsia="zh-CN"/>
        </w:rPr>
      </w:pPr>
      <w:r w:rsidRPr="00090693">
        <w:rPr>
          <w:lang w:eastAsia="zh-CN"/>
        </w:rPr>
        <w:t>The</w:t>
      </w:r>
      <w:r w:rsidR="00365E54" w:rsidRPr="0093004C">
        <w:t xml:space="preserve"> </w:t>
      </w:r>
      <w:r w:rsidR="00365E54">
        <w:t>5G ProSe</w:t>
      </w:r>
      <w:r w:rsidRPr="00090693">
        <w:rPr>
          <w:lang w:eastAsia="zh-CN"/>
        </w:rPr>
        <w:t xml:space="preserve"> </w:t>
      </w:r>
      <w:r w:rsidRPr="00395A71">
        <w:rPr>
          <w:lang w:eastAsia="zh-CN"/>
        </w:rPr>
        <w:t>Layer-3 UE-to-Network Relay shall send the</w:t>
      </w:r>
      <w:r w:rsidRPr="00DE4E0D">
        <w:rPr>
          <w:lang w:eastAsia="zh-CN"/>
        </w:rPr>
        <w:t xml:space="preserve"> Remote UE Report message when the</w:t>
      </w:r>
      <w:r w:rsidR="00365E54" w:rsidRPr="0093004C">
        <w:t xml:space="preserve"> </w:t>
      </w:r>
      <w:r w:rsidR="00365E54">
        <w:t>5G ProSe</w:t>
      </w:r>
      <w:r w:rsidR="008B109E" w:rsidRPr="008B109E">
        <w:rPr>
          <w:rFonts w:hint="eastAsia"/>
          <w:lang w:eastAsia="zh-CN"/>
        </w:rPr>
        <w:t xml:space="preserve"> </w:t>
      </w:r>
      <w:r w:rsidR="008B109E">
        <w:rPr>
          <w:rFonts w:hint="eastAsia"/>
          <w:lang w:eastAsia="zh-CN"/>
        </w:rPr>
        <w:t>Layer-3</w:t>
      </w:r>
      <w:r w:rsidRPr="00DE4E0D">
        <w:rPr>
          <w:lang w:eastAsia="zh-CN"/>
        </w:rPr>
        <w:t xml:space="preserve"> Remote UE disconnects from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(e.g. upon explicit layer-2 link release or based on the absence of keep alive messages over PC5) to inform the SMF that the</w:t>
      </w:r>
      <w:r w:rsidR="00365E54" w:rsidRPr="0093004C">
        <w:t xml:space="preserve"> </w:t>
      </w:r>
      <w:r w:rsidR="00365E54">
        <w:t>5G ProSe</w:t>
      </w:r>
      <w:r w:rsidR="00231CF1" w:rsidRPr="00231CF1">
        <w:rPr>
          <w:rFonts w:hint="eastAsia"/>
          <w:lang w:eastAsia="zh-CN"/>
        </w:rPr>
        <w:t xml:space="preserve"> </w:t>
      </w:r>
      <w:r w:rsidR="00231CF1">
        <w:rPr>
          <w:rFonts w:hint="eastAsia"/>
          <w:lang w:eastAsia="zh-CN"/>
        </w:rPr>
        <w:t>Layer-3</w:t>
      </w:r>
      <w:r w:rsidRPr="00090693">
        <w:rPr>
          <w:lang w:eastAsia="zh-CN"/>
        </w:rPr>
        <w:t xml:space="preserve"> Remote UE(s) have left.</w:t>
      </w:r>
    </w:p>
    <w:p w14:paraId="2E2AA17D" w14:textId="65EC7FEA" w:rsidR="00090693" w:rsidRPr="00DE4E0D" w:rsidRDefault="00090693" w:rsidP="00090693">
      <w:pPr>
        <w:pStyle w:val="NO"/>
        <w:rPr>
          <w:lang w:eastAsia="zh-CN"/>
        </w:rPr>
      </w:pPr>
      <w:r w:rsidRPr="00090693">
        <w:rPr>
          <w:lang w:eastAsia="zh-CN"/>
        </w:rPr>
        <w:t>NOTE </w:t>
      </w:r>
      <w:r w:rsidRPr="00395A71">
        <w:rPr>
          <w:lang w:eastAsia="zh-CN"/>
        </w:rPr>
        <w:t>3</w:t>
      </w:r>
      <w:r w:rsidRPr="00DE4E0D">
        <w:rPr>
          <w:lang w:eastAsia="zh-CN"/>
        </w:rPr>
        <w:t>:</w:t>
      </w:r>
      <w:r w:rsidRPr="00DE4E0D">
        <w:rPr>
          <w:lang w:eastAsia="zh-CN"/>
        </w:rPr>
        <w:tab/>
        <w:t>In order for the SMF to have the</w:t>
      </w:r>
      <w:r w:rsidR="00365E54" w:rsidRPr="0093004C">
        <w:t xml:space="preserve"> </w:t>
      </w:r>
      <w:r w:rsidR="00365E54">
        <w:t>5G ProSe</w:t>
      </w:r>
      <w:r w:rsidR="009B24C9" w:rsidRPr="009B24C9">
        <w:rPr>
          <w:rFonts w:hint="eastAsia"/>
          <w:lang w:eastAsia="zh-CN"/>
        </w:rPr>
        <w:t xml:space="preserve"> </w:t>
      </w:r>
      <w:r w:rsidR="009B24C9">
        <w:rPr>
          <w:rFonts w:hint="eastAsia"/>
          <w:lang w:eastAsia="zh-CN"/>
        </w:rPr>
        <w:t>Layer-3</w:t>
      </w:r>
      <w:r w:rsidRPr="00DE4E0D">
        <w:rPr>
          <w:lang w:eastAsia="zh-CN"/>
        </w:rPr>
        <w:t xml:space="preserve"> Remote UE(s) information, the HPLMN and the VPLMN where the</w:t>
      </w:r>
      <w:r w:rsidR="00365E54" w:rsidRPr="0093004C">
        <w:t xml:space="preserve"> </w:t>
      </w:r>
      <w:r w:rsidR="00365E54">
        <w:t>5G ProSe</w:t>
      </w:r>
      <w:r w:rsidRPr="00DE4E0D">
        <w:rPr>
          <w:lang w:eastAsia="zh-CN"/>
        </w:rPr>
        <w:t xml:space="preserve"> </w:t>
      </w:r>
      <w:r w:rsidRPr="00090693">
        <w:rPr>
          <w:rFonts w:eastAsia="SimSun"/>
          <w:lang w:eastAsia="zh-CN"/>
        </w:rPr>
        <w:t>Layer-3</w:t>
      </w:r>
      <w:r w:rsidRPr="00090693">
        <w:rPr>
          <w:lang w:eastAsia="zh-CN"/>
        </w:rPr>
        <w:t xml:space="preserve"> UE-to-Network Relay is authorised to operate, needs to support the transfer of the</w:t>
      </w:r>
      <w:r w:rsidR="00365E54" w:rsidRPr="0093004C">
        <w:t xml:space="preserve"> </w:t>
      </w:r>
      <w:r w:rsidR="00365E54">
        <w:t>5G ProSe</w:t>
      </w:r>
      <w:r w:rsidRPr="00090693">
        <w:rPr>
          <w:lang w:eastAsia="zh-CN"/>
        </w:rPr>
        <w:t xml:space="preserve"> </w:t>
      </w:r>
      <w:r w:rsidR="001A78BE">
        <w:rPr>
          <w:rFonts w:hint="eastAsia"/>
          <w:lang w:eastAsia="zh-CN"/>
        </w:rPr>
        <w:t xml:space="preserve">Layer-3 </w:t>
      </w:r>
      <w:r w:rsidRPr="00090693">
        <w:rPr>
          <w:lang w:eastAsia="zh-CN"/>
        </w:rPr>
        <w:t xml:space="preserve">Remote UE related parameters </w:t>
      </w:r>
      <w:r w:rsidRPr="00395A71">
        <w:rPr>
          <w:lang w:eastAsia="zh-CN"/>
        </w:rPr>
        <w:t>if</w:t>
      </w:r>
      <w:r w:rsidRPr="00DE4E0D">
        <w:rPr>
          <w:lang w:eastAsia="zh-CN"/>
        </w:rPr>
        <w:t xml:space="preserve"> the SMF is in the HPLMN.</w:t>
      </w:r>
    </w:p>
    <w:p w14:paraId="34820AD5" w14:textId="29680367" w:rsidR="00090693" w:rsidRPr="00A7799E" w:rsidRDefault="00090693" w:rsidP="00090693">
      <w:pPr>
        <w:rPr>
          <w:lang w:eastAsia="zh-CN"/>
        </w:rPr>
      </w:pPr>
      <w:r w:rsidRPr="00395A71">
        <w:rPr>
          <w:lang w:eastAsia="zh-CN"/>
        </w:rPr>
        <w:t>I</w:t>
      </w:r>
      <w:r w:rsidRPr="00DE4E0D">
        <w:rPr>
          <w:lang w:eastAsia="zh-CN"/>
        </w:rPr>
        <w:t>t is up to</w:t>
      </w:r>
      <w:r w:rsidR="00365E54" w:rsidRPr="0093004C">
        <w:t xml:space="preserve"> </w:t>
      </w:r>
      <w:r w:rsidR="00365E54">
        <w:t>5G ProSe</w:t>
      </w:r>
      <w:r w:rsidRPr="00DE4E0D">
        <w:rPr>
          <w:lang w:eastAsia="zh-CN"/>
        </w:rPr>
        <w:t xml:space="preserve"> Layer-3 UE-to-Network Relay implementation how </w:t>
      </w:r>
      <w:r w:rsidRPr="00090693">
        <w:rPr>
          <w:lang w:eastAsia="zh-CN"/>
        </w:rPr>
        <w:t>PDU Session</w:t>
      </w:r>
      <w:r w:rsidRPr="00395A71">
        <w:rPr>
          <w:lang w:eastAsia="zh-CN"/>
        </w:rPr>
        <w:t>(</w:t>
      </w:r>
      <w:r w:rsidRPr="00DE4E0D">
        <w:rPr>
          <w:lang w:eastAsia="zh-CN"/>
        </w:rPr>
        <w:t>s</w:t>
      </w:r>
      <w:r w:rsidRPr="00395A71">
        <w:rPr>
          <w:lang w:eastAsia="zh-CN"/>
        </w:rPr>
        <w:t>)</w:t>
      </w:r>
      <w:r w:rsidRPr="00DE4E0D">
        <w:rPr>
          <w:lang w:eastAsia="zh-CN"/>
        </w:rPr>
        <w:t xml:space="preserve"> </w:t>
      </w:r>
      <w:r w:rsidRPr="00395A71">
        <w:rPr>
          <w:lang w:eastAsia="zh-CN"/>
        </w:rPr>
        <w:t>used for relaying</w:t>
      </w:r>
      <w:r w:rsidRPr="00DE4E0D">
        <w:rPr>
          <w:lang w:eastAsia="zh-CN"/>
        </w:rPr>
        <w:t xml:space="preserve"> are </w:t>
      </w:r>
      <w:r w:rsidRPr="00395A71">
        <w:rPr>
          <w:lang w:eastAsia="zh-CN"/>
        </w:rPr>
        <w:t>released or QoS Flow(s) used for relaying are removed</w:t>
      </w:r>
      <w:r w:rsidRPr="00DE4E0D">
        <w:rPr>
          <w:lang w:eastAsia="zh-CN"/>
        </w:rPr>
        <w:t xml:space="preserve"> by the</w:t>
      </w:r>
      <w:r w:rsidR="00365E54" w:rsidRPr="0093004C">
        <w:t xml:space="preserve"> </w:t>
      </w:r>
      <w:r w:rsidR="00365E54">
        <w:t>5G ProSe</w:t>
      </w:r>
      <w:r w:rsidRPr="00DE4E0D">
        <w:rPr>
          <w:lang w:eastAsia="zh-CN"/>
        </w:rPr>
        <w:t xml:space="preserve"> </w:t>
      </w:r>
      <w:r w:rsidRPr="00DE4E0D">
        <w:rPr>
          <w:rFonts w:eastAsia="SimSun" w:hint="eastAsia"/>
          <w:lang w:eastAsia="zh-CN"/>
        </w:rPr>
        <w:t>Layer-3</w:t>
      </w:r>
      <w:r w:rsidRPr="00DE4E0D">
        <w:rPr>
          <w:lang w:eastAsia="zh-CN"/>
        </w:rPr>
        <w:t xml:space="preserve"> UE-to-Network Relay</w:t>
      </w:r>
      <w:r w:rsidRPr="00090693">
        <w:rPr>
          <w:lang w:eastAsia="zh-CN"/>
        </w:rPr>
        <w:t xml:space="preserve"> </w:t>
      </w:r>
      <w:r w:rsidRPr="00395A71">
        <w:rPr>
          <w:lang w:eastAsia="zh-CN"/>
        </w:rPr>
        <w:t>when</w:t>
      </w:r>
      <w:r w:rsidR="00365E54" w:rsidRPr="0093004C">
        <w:t xml:space="preserve"> </w:t>
      </w:r>
      <w:r w:rsidR="00365E54">
        <w:t>5G ProSe</w:t>
      </w:r>
      <w:r w:rsidRPr="00395A71">
        <w:rPr>
          <w:lang w:eastAsia="zh-CN"/>
        </w:rPr>
        <w:t xml:space="preserve"> </w:t>
      </w:r>
      <w:r w:rsidR="00281C40">
        <w:rPr>
          <w:rFonts w:hint="eastAsia"/>
          <w:lang w:eastAsia="zh-CN"/>
        </w:rPr>
        <w:t xml:space="preserve">Layer-3 </w:t>
      </w:r>
      <w:r w:rsidRPr="00395A71">
        <w:rPr>
          <w:lang w:eastAsia="zh-CN"/>
        </w:rPr>
        <w:t>Remote UE(s) disconnect from the</w:t>
      </w:r>
      <w:r w:rsidR="00365E54" w:rsidRPr="0093004C">
        <w:t xml:space="preserve"> </w:t>
      </w:r>
      <w:r w:rsidR="00365E54">
        <w:t>5G ProSe</w:t>
      </w:r>
      <w:r w:rsidRPr="00395A71">
        <w:rPr>
          <w:lang w:eastAsia="zh-CN"/>
        </w:rPr>
        <w:t xml:space="preserve"> </w:t>
      </w:r>
      <w:r w:rsidRPr="00395A71">
        <w:rPr>
          <w:rFonts w:eastAsia="SimSun"/>
          <w:lang w:eastAsia="zh-CN"/>
        </w:rPr>
        <w:t>Layer-3</w:t>
      </w:r>
      <w:r w:rsidRPr="00395A71">
        <w:rPr>
          <w:lang w:eastAsia="zh-CN"/>
        </w:rPr>
        <w:t xml:space="preserve"> UE-to-Network Relay</w:t>
      </w:r>
      <w:r w:rsidRPr="00DE4E0D">
        <w:rPr>
          <w:lang w:eastAsia="zh-CN"/>
        </w:rPr>
        <w:t>.</w:t>
      </w:r>
    </w:p>
    <w:p w14:paraId="2011F3BA" w14:textId="26853EC4" w:rsidR="003B194B" w:rsidRDefault="003B194B" w:rsidP="00395A71">
      <w:pPr>
        <w:pStyle w:val="Heading4"/>
      </w:pPr>
      <w:bookmarkStart w:id="970" w:name="_Toc73625615"/>
      <w:bookmarkStart w:id="971" w:name="_Toc50130630"/>
      <w:bookmarkStart w:id="972" w:name="_Toc50133944"/>
      <w:bookmarkStart w:id="973" w:name="_Toc50134284"/>
      <w:bookmarkStart w:id="974" w:name="_Toc50557236"/>
      <w:bookmarkStart w:id="975" w:name="_Toc50548914"/>
      <w:bookmarkStart w:id="976" w:name="_Toc55202219"/>
      <w:bookmarkStart w:id="977" w:name="_Toc57209843"/>
      <w:bookmarkStart w:id="978" w:name="_Toc57366234"/>
      <w:bookmarkStart w:id="979" w:name="_Toc68086187"/>
      <w:bookmarkStart w:id="980" w:name="_Toc81548051"/>
      <w:r w:rsidRPr="00395A71">
        <w:t>6.5.1.</w:t>
      </w:r>
      <w:r w:rsidR="008A14B0" w:rsidRPr="00395A71">
        <w:t>2</w:t>
      </w:r>
      <w:r w:rsidRPr="00F60D32">
        <w:tab/>
      </w:r>
      <w:r w:rsidR="000759C9">
        <w:rPr>
          <w:rFonts w:hint="eastAsia"/>
          <w:lang w:eastAsia="zh-CN"/>
        </w:rPr>
        <w:t xml:space="preserve">5G ProSe </w:t>
      </w:r>
      <w:r w:rsidRPr="00F60D32">
        <w:t xml:space="preserve">Communication via </w:t>
      </w:r>
      <w:r w:rsidR="00F62248">
        <w:rPr>
          <w:rFonts w:hint="eastAsia"/>
          <w:lang w:eastAsia="zh-CN"/>
        </w:rPr>
        <w:t xml:space="preserve">5G ProSe </w:t>
      </w:r>
      <w:r w:rsidRPr="00F60D32">
        <w:t>Layer-3 UE-to-N</w:t>
      </w:r>
      <w:r>
        <w:t>etwork</w:t>
      </w:r>
      <w:r w:rsidRPr="00F60D32">
        <w:t xml:space="preserve"> Relay with N3IWF support</w:t>
      </w:r>
      <w:bookmarkEnd w:id="970"/>
      <w:bookmarkEnd w:id="980"/>
    </w:p>
    <w:p w14:paraId="6BBFF9F7" w14:textId="0AC66FF0" w:rsidR="003B194B" w:rsidRDefault="003B194B" w:rsidP="00395A71">
      <w:pPr>
        <w:pStyle w:val="Heading5"/>
      </w:pPr>
      <w:bookmarkStart w:id="981" w:name="_Toc73625616"/>
      <w:bookmarkStart w:id="982" w:name="_Toc81548052"/>
      <w:r w:rsidRPr="00395A71">
        <w:t>6.5.1.</w:t>
      </w:r>
      <w:r w:rsidR="008A14B0" w:rsidRPr="00395A71">
        <w:t>2</w:t>
      </w:r>
      <w:r w:rsidRPr="00395A71">
        <w:t>.1</w:t>
      </w:r>
      <w:r w:rsidRPr="00E71599">
        <w:tab/>
        <w:t>Connection management via</w:t>
      </w:r>
      <w:r w:rsidR="00DC0A37">
        <w:t xml:space="preserve"> </w:t>
      </w:r>
      <w:r w:rsidR="00DC0A37">
        <w:rPr>
          <w:rFonts w:hint="eastAsia"/>
          <w:lang w:eastAsia="zh-CN"/>
        </w:rPr>
        <w:t>5G ProSe</w:t>
      </w:r>
      <w:r w:rsidRPr="00E71599">
        <w:t xml:space="preserve"> Layer-3 UE-to-N</w:t>
      </w:r>
      <w:r>
        <w:t>etwork</w:t>
      </w:r>
      <w:r w:rsidRPr="00E71599">
        <w:t xml:space="preserve"> Relay with N3IWF support</w:t>
      </w:r>
      <w:bookmarkEnd w:id="981"/>
      <w:bookmarkEnd w:id="982"/>
    </w:p>
    <w:bookmarkEnd w:id="971"/>
    <w:bookmarkEnd w:id="972"/>
    <w:bookmarkEnd w:id="973"/>
    <w:bookmarkEnd w:id="974"/>
    <w:bookmarkEnd w:id="975"/>
    <w:bookmarkEnd w:id="976"/>
    <w:bookmarkEnd w:id="977"/>
    <w:bookmarkEnd w:id="978"/>
    <w:bookmarkEnd w:id="979"/>
    <w:p w14:paraId="0E76EBBC" w14:textId="274C405E" w:rsidR="00326948" w:rsidRPr="00C564A3" w:rsidRDefault="003B194B" w:rsidP="003B194B">
      <w:r w:rsidRPr="00C564A3">
        <w:t>In order to relay</w:t>
      </w:r>
      <w:r w:rsidR="008C5D85" w:rsidRPr="0093004C">
        <w:t xml:space="preserve"> </w:t>
      </w:r>
      <w:r w:rsidR="008C5D85">
        <w:t>5G ProSe</w:t>
      </w:r>
      <w:r w:rsidR="00B04E4F" w:rsidRPr="00B04E4F">
        <w:rPr>
          <w:rFonts w:hint="eastAsia"/>
          <w:lang w:eastAsia="zh-CN"/>
        </w:rPr>
        <w:t xml:space="preserve"> </w:t>
      </w:r>
      <w:r w:rsidR="00B04E4F">
        <w:rPr>
          <w:rFonts w:hint="eastAsia"/>
          <w:lang w:eastAsia="zh-CN"/>
        </w:rPr>
        <w:t>Layer-3</w:t>
      </w:r>
      <w:r w:rsidRPr="00C564A3">
        <w:t xml:space="preserve"> Remote UE's traffic via N3IWF, the</w:t>
      </w:r>
      <w:r w:rsidR="008C5D85" w:rsidRPr="0093004C">
        <w:t xml:space="preserve"> </w:t>
      </w:r>
      <w:r w:rsidR="008C5D85">
        <w:t>5G ProSe</w:t>
      </w:r>
      <w:r w:rsidRPr="00C564A3">
        <w:t xml:space="preserve"> Layer-3 UE-to-Network Relay needs suitable </w:t>
      </w:r>
      <w:r w:rsidRPr="00FE2C88">
        <w:t>ProSe P</w:t>
      </w:r>
      <w:r w:rsidRPr="00C564A3">
        <w:t xml:space="preserve">olicies </w:t>
      </w:r>
      <w:r w:rsidRPr="00FE2C88">
        <w:t>configured for establishing a</w:t>
      </w:r>
      <w:r w:rsidRPr="00C564A3">
        <w:t xml:space="preserve"> PDU </w:t>
      </w:r>
      <w:r w:rsidRPr="00FE2C88">
        <w:t>S</w:t>
      </w:r>
      <w:r w:rsidRPr="00C564A3">
        <w:t>ession associated with a UPF that conveys the traffic towards the N3IWF.</w:t>
      </w:r>
      <w:r w:rsidR="008C5D85">
        <w:t>5G ProSe</w:t>
      </w:r>
      <w:r w:rsidRPr="00C564A3">
        <w:t xml:space="preserve"> Layer-3 UE-to-Network Relay registers to the network as specified in clause</w:t>
      </w:r>
      <w:r w:rsidR="008A14B0">
        <w:t> </w:t>
      </w:r>
      <w:r w:rsidRPr="00FE2C88">
        <w:t>6.5.1.1</w:t>
      </w:r>
      <w:r w:rsidRPr="00C564A3">
        <w:t>. Based on configuration and authorization, the</w:t>
      </w:r>
      <w:r w:rsidR="008C5D85" w:rsidRPr="0093004C">
        <w:t xml:space="preserve"> </w:t>
      </w:r>
      <w:r w:rsidR="008C5D85">
        <w:t>5G ProSe</w:t>
      </w:r>
      <w:r w:rsidRPr="00C564A3">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93004C">
        <w:t xml:space="preserve"> </w:t>
      </w:r>
      <w:r w:rsidR="005A5F1F">
        <w:t>5G ProSe</w:t>
      </w:r>
      <w:r w:rsidRPr="00C564A3">
        <w:t xml:space="preserve"> </w:t>
      </w:r>
      <w:r w:rsidRPr="00FE2C88">
        <w:t xml:space="preserve">UE-to-Network Relay </w:t>
      </w:r>
      <w:r w:rsidRPr="00C564A3">
        <w:t>and the N3IWF may be collocated.</w:t>
      </w:r>
    </w:p>
    <w:p w14:paraId="57BB20EE" w14:textId="1BB6073A" w:rsidR="00326948" w:rsidRPr="00C564A3" w:rsidRDefault="003B194B" w:rsidP="003B194B">
      <w:r w:rsidRPr="00C564A3">
        <w:t>A</w:t>
      </w:r>
      <w:r w:rsidR="005A5F1F" w:rsidRPr="0093004C">
        <w:t xml:space="preserve"> </w:t>
      </w:r>
      <w:r w:rsidR="005A5F1F">
        <w:t>5G ProSe</w:t>
      </w:r>
      <w:r w:rsidRPr="00C564A3">
        <w:t xml:space="preserve"> Layer-3 UE-to-Network Relay </w:t>
      </w:r>
      <w:r w:rsidRPr="00FE2C88">
        <w:t xml:space="preserve">with a </w:t>
      </w:r>
      <w:r w:rsidRPr="00C564A3">
        <w:t xml:space="preserve">PDU </w:t>
      </w:r>
      <w:r w:rsidRPr="00FE2C88">
        <w:t>S</w:t>
      </w:r>
      <w:r w:rsidRPr="00C564A3">
        <w:t xml:space="preserve">ession providing access via N3IWF may also have other PDU </w:t>
      </w:r>
      <w:r w:rsidRPr="00FE2C88">
        <w:t>S</w:t>
      </w:r>
      <w:r w:rsidRPr="00C564A3">
        <w:t>ession</w:t>
      </w:r>
      <w:r w:rsidRPr="00FE2C88">
        <w:t>s</w:t>
      </w:r>
      <w:r w:rsidRPr="00C564A3">
        <w:t xml:space="preserve"> for supporting access from the</w:t>
      </w:r>
      <w:r w:rsidR="005A5F1F" w:rsidRPr="0093004C">
        <w:t xml:space="preserve"> </w:t>
      </w:r>
      <w:r w:rsidR="005A5F1F">
        <w:t>5G ProSe</w:t>
      </w:r>
      <w:r w:rsidRPr="00C564A3">
        <w:t xml:space="preserve"> </w:t>
      </w:r>
      <w:r w:rsidR="00321122">
        <w:rPr>
          <w:rFonts w:hint="eastAsia"/>
          <w:lang w:eastAsia="zh-CN"/>
        </w:rPr>
        <w:t xml:space="preserve">Layer-3 </w:t>
      </w:r>
      <w:r w:rsidRPr="00C564A3">
        <w:t>Remote UE without going through a N3IWF. Different PDU Sessions need to be established to serve such traffic.</w:t>
      </w:r>
    </w:p>
    <w:p w14:paraId="18275437" w14:textId="1681631C" w:rsidR="003B194B" w:rsidRPr="00A7799E" w:rsidRDefault="003B194B" w:rsidP="003B194B">
      <w:r w:rsidRPr="00C564A3">
        <w:t>As an option, based on configurations, the</w:t>
      </w:r>
      <w:r w:rsidR="005A5F1F" w:rsidRPr="0093004C">
        <w:t xml:space="preserve"> </w:t>
      </w:r>
      <w:r w:rsidR="005A5F1F">
        <w:t>5G ProSe</w:t>
      </w:r>
      <w:r w:rsidRPr="00C564A3">
        <w:t xml:space="preserve"> Layer-3 UE-to-Network Relay may also use different PDU Sessions for signalling traffic (e.g. IKE signalling) between</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and the N3IWF and the user plane traffic of the</w:t>
      </w:r>
      <w:r w:rsidR="005A5F1F" w:rsidRPr="0093004C">
        <w:t xml:space="preserve"> </w:t>
      </w:r>
      <w:r w:rsidR="005A5F1F">
        <w:t>5G ProSe</w:t>
      </w:r>
      <w:r w:rsidRPr="00C564A3">
        <w:t xml:space="preserve"> </w:t>
      </w:r>
      <w:r w:rsidR="00204158">
        <w:rPr>
          <w:rFonts w:hint="eastAsia"/>
          <w:lang w:eastAsia="zh-CN"/>
        </w:rPr>
        <w:t xml:space="preserve">Layer-3 </w:t>
      </w:r>
      <w:r w:rsidRPr="00C564A3">
        <w:t>Remote UE via N3IWF.</w:t>
      </w:r>
    </w:p>
    <w:p w14:paraId="37D689D6" w14:textId="77777777" w:rsidR="003B194B" w:rsidRPr="00A7799E" w:rsidRDefault="003B194B" w:rsidP="003B194B">
      <w:pPr>
        <w:pStyle w:val="TH"/>
      </w:pPr>
      <w:r w:rsidRPr="00A7799E">
        <w:object w:dxaOrig="9030" w:dyaOrig="7096" w14:anchorId="378262B8">
          <v:shape id="_x0000_i1064" type="#_x0000_t75" style="width:401.45pt;height:314.5pt" o:ole="">
            <v:imagedata r:id="rId89" o:title=""/>
          </v:shape>
          <o:OLEObject Type="Embed" ProgID="Visio.Drawing.15" ShapeID="_x0000_i1064" DrawAspect="Content" ObjectID="_1692161325" r:id="rId90"/>
        </w:object>
      </w:r>
    </w:p>
    <w:p w14:paraId="3C72B800" w14:textId="3E9AD57F" w:rsidR="003B194B" w:rsidRPr="00A7799E" w:rsidRDefault="003B194B" w:rsidP="003B194B">
      <w:pPr>
        <w:pStyle w:val="TF"/>
      </w:pPr>
      <w:r w:rsidRPr="00A7799E">
        <w:t>Figure 6.</w:t>
      </w:r>
      <w:r>
        <w:t>5.1.</w:t>
      </w:r>
      <w:r w:rsidR="008A14B0">
        <w:t>2</w:t>
      </w:r>
      <w:r>
        <w:t>.1</w:t>
      </w:r>
      <w:r w:rsidRPr="00A7799E">
        <w:t xml:space="preserve">-1: </w:t>
      </w:r>
      <w:r>
        <w:t>Connection establishment</w:t>
      </w:r>
      <w:r w:rsidRPr="00A7799E">
        <w:t xml:space="preserve"> over </w:t>
      </w:r>
      <w:r w:rsidR="00DB4674">
        <w:rPr>
          <w:rFonts w:hint="eastAsia"/>
          <w:lang w:eastAsia="zh-CN"/>
        </w:rPr>
        <w:t xml:space="preserve">5G ProSe </w:t>
      </w:r>
      <w:r w:rsidRPr="00A7799E">
        <w:t>L</w:t>
      </w:r>
      <w:r>
        <w:t>ayer-</w:t>
      </w:r>
      <w:r w:rsidRPr="00A7799E">
        <w:t>3 UE-to-N</w:t>
      </w:r>
      <w:r>
        <w:t>etwork</w:t>
      </w:r>
      <w:r w:rsidRPr="00A7799E">
        <w:t xml:space="preserve"> Relay </w:t>
      </w:r>
      <w:r>
        <w:t>with N3IWF support</w:t>
      </w:r>
    </w:p>
    <w:p w14:paraId="272B4674" w14:textId="77777777" w:rsidR="00326948" w:rsidRPr="00C564A3" w:rsidRDefault="003B194B" w:rsidP="00395A71">
      <w:pPr>
        <w:pStyle w:val="B1"/>
      </w:pPr>
      <w:r w:rsidRPr="00C564A3">
        <w:t>1.</w:t>
      </w:r>
      <w:r w:rsidRPr="00C564A3">
        <w:tab/>
      </w:r>
      <w:r w:rsidR="005138CA">
        <w:t xml:space="preserve">5G ProSe </w:t>
      </w:r>
      <w:r w:rsidRPr="00C564A3">
        <w:t>Layer-3 UE-to-N</w:t>
      </w:r>
      <w:r w:rsidRPr="007758AE">
        <w:t>etwork</w:t>
      </w:r>
      <w:r w:rsidRPr="00C564A3">
        <w:t xml:space="preserve"> Relay performs Registration procedures and obtains the ProSe Policy that corresponds to the operation supporting the access to N3IWF. The ProSe Policy includes the RSC and PDU Session parameters allowing the access to the N3IWF.</w:t>
      </w:r>
    </w:p>
    <w:p w14:paraId="3F4BC5CC" w14:textId="30B4476A" w:rsidR="00326948" w:rsidRPr="00C564A3" w:rsidRDefault="00033225" w:rsidP="00395A71">
      <w:pPr>
        <w:pStyle w:val="B1"/>
      </w:pPr>
      <w:r w:rsidRPr="00C564A3">
        <w:tab/>
      </w:r>
      <w:r w:rsidR="003B194B" w:rsidRPr="00C564A3">
        <w:t>The</w:t>
      </w:r>
      <w:r w:rsidR="005138CA" w:rsidRPr="0093004C">
        <w:t xml:space="preserve"> </w:t>
      </w:r>
      <w:r w:rsidR="005138CA">
        <w:t>5G ProSe</w:t>
      </w:r>
      <w:r w:rsidR="003B194B" w:rsidRPr="00C564A3">
        <w:t xml:space="preserve"> </w:t>
      </w:r>
      <w:r w:rsidR="00E922A5">
        <w:rPr>
          <w:rFonts w:hint="eastAsia"/>
          <w:lang w:eastAsia="zh-CN"/>
        </w:rPr>
        <w:t xml:space="preserve">Layer-3 </w:t>
      </w:r>
      <w:r w:rsidR="003B194B" w:rsidRPr="00C564A3">
        <w:t>Remote UE is configured with the corresponding ProSe Policy and URSP rules. The URSP policy indicates if a particular service needs to be accessed within a PDU Session and thus should use a</w:t>
      </w:r>
      <w:r w:rsidR="005138CA" w:rsidRPr="0093004C">
        <w:t xml:space="preserve"> </w:t>
      </w:r>
      <w:r w:rsidR="005138CA">
        <w:t>5G ProSe</w:t>
      </w:r>
      <w:r w:rsidR="003B194B" w:rsidRPr="00C564A3">
        <w:t xml:space="preserve"> Layer-3 UE-to-Network Relay with N3IWF support as described in clause</w:t>
      </w:r>
      <w:r w:rsidR="0059051E">
        <w:t> </w:t>
      </w:r>
      <w:r w:rsidR="003B194B" w:rsidRPr="009712BC">
        <w:t>6.5.</w:t>
      </w:r>
      <w:r w:rsidR="00DE4E0D">
        <w:t>4</w:t>
      </w:r>
      <w:r w:rsidR="003B194B" w:rsidRPr="00C564A3">
        <w:t xml:space="preserve">. </w:t>
      </w:r>
      <w:r w:rsidR="003B194B" w:rsidRPr="009712BC">
        <w:t>When the</w:t>
      </w:r>
      <w:r w:rsidR="005138CA" w:rsidRPr="0093004C">
        <w:t xml:space="preserve"> </w:t>
      </w:r>
      <w:r w:rsidR="005138CA">
        <w:t>5G ProSe</w:t>
      </w:r>
      <w:r w:rsidR="003B194B" w:rsidRPr="009712BC">
        <w:t xml:space="preserve"> </w:t>
      </w:r>
      <w:r w:rsidR="00784402">
        <w:rPr>
          <w:rFonts w:hint="eastAsia"/>
          <w:lang w:eastAsia="zh-CN"/>
        </w:rPr>
        <w:t xml:space="preserve">Layer-3 </w:t>
      </w:r>
      <w:r w:rsidR="003B194B" w:rsidRPr="009712BC">
        <w:t xml:space="preserve">Remote UE is in coverage, it may register to the 5GS and establish the PDU </w:t>
      </w:r>
      <w:r w:rsidR="003B194B" w:rsidRPr="007758AE">
        <w:t>S</w:t>
      </w:r>
      <w:r w:rsidR="003B194B" w:rsidRPr="00C564A3">
        <w:t xml:space="preserve">essions via the </w:t>
      </w:r>
      <w:r w:rsidR="00D65E81">
        <w:t>D</w:t>
      </w:r>
      <w:r w:rsidR="00D65E81" w:rsidRPr="00C564A3">
        <w:t xml:space="preserve">irect </w:t>
      </w:r>
      <w:r w:rsidR="00D65E81">
        <w:t>N</w:t>
      </w:r>
      <w:r w:rsidR="003B194B" w:rsidRPr="00C564A3">
        <w:t xml:space="preserve">etwork </w:t>
      </w:r>
      <w:r w:rsidR="00D65E81">
        <w:t>C</w:t>
      </w:r>
      <w:r w:rsidR="003B194B" w:rsidRPr="00C564A3">
        <w:t>ommunication path.</w:t>
      </w:r>
    </w:p>
    <w:p w14:paraId="6BB11A95" w14:textId="2F913A5D" w:rsidR="003B194B" w:rsidRPr="00C564A3" w:rsidRDefault="003B194B" w:rsidP="003B194B">
      <w:pPr>
        <w:pStyle w:val="B1"/>
      </w:pPr>
      <w:r w:rsidRPr="00C564A3">
        <w:t>2-4.</w:t>
      </w:r>
      <w:r w:rsidR="008A14B0" w:rsidRPr="00C564A3">
        <w:tab/>
      </w:r>
      <w:r w:rsidRPr="00C564A3">
        <w:t>A</w:t>
      </w:r>
      <w:r w:rsidR="005138CA" w:rsidRPr="0093004C">
        <w:t xml:space="preserve"> </w:t>
      </w:r>
      <w:r w:rsidR="005138CA">
        <w:t>5G ProSe</w:t>
      </w:r>
      <w:r w:rsidRPr="00C564A3">
        <w:t xml:space="preserve"> Layer-3 UE-to-Network Relay and</w:t>
      </w:r>
      <w:r w:rsidR="005138CA" w:rsidRPr="0093004C">
        <w:t xml:space="preserve"> </w:t>
      </w:r>
      <w:r w:rsidR="005138CA">
        <w:t>5G ProSe</w:t>
      </w:r>
      <w:r w:rsidRPr="00C564A3">
        <w:t xml:space="preserve"> </w:t>
      </w:r>
      <w:r w:rsidR="001413CD">
        <w:rPr>
          <w:rFonts w:hint="eastAsia"/>
          <w:lang w:eastAsia="zh-CN"/>
        </w:rPr>
        <w:t>Layer-3</w:t>
      </w:r>
      <w:r w:rsidR="003F3FB2">
        <w:rPr>
          <w:lang w:eastAsia="zh-CN"/>
        </w:rPr>
        <w:t xml:space="preserve"> </w:t>
      </w:r>
      <w:r w:rsidRPr="00C564A3">
        <w:t>Remote UE follow the procedures described in steps 3-5 in clause</w:t>
      </w:r>
      <w:r w:rsidR="008A14B0" w:rsidRPr="00C564A3">
        <w:t> </w:t>
      </w:r>
      <w:r w:rsidRPr="00C564A3">
        <w:t xml:space="preserve">6.5.1.1 using the RSC configured for making the </w:t>
      </w:r>
      <w:r w:rsidR="004E6450">
        <w:rPr>
          <w:rFonts w:hint="eastAsia"/>
          <w:lang w:eastAsia="zh-CN"/>
        </w:rPr>
        <w:t xml:space="preserve">5G ProSe Layer-3 </w:t>
      </w:r>
      <w:r w:rsidRPr="00C564A3">
        <w:t>Remote UE access to 5GC via N3IWF.</w:t>
      </w:r>
    </w:p>
    <w:p w14:paraId="0455B4E0" w14:textId="74EC3E93" w:rsidR="003B194B" w:rsidRPr="00C564A3" w:rsidRDefault="003B194B" w:rsidP="003B194B">
      <w:pPr>
        <w:pStyle w:val="NO"/>
      </w:pPr>
      <w:r w:rsidRPr="00C564A3">
        <w:t>NOTE:</w:t>
      </w:r>
      <w:r w:rsidRPr="00C564A3">
        <w:tab/>
        <w:t>The services requiring the access via N3IWF can be configured with the RSC(s) that can be served by the same</w:t>
      </w:r>
      <w:r w:rsidR="005138CA" w:rsidRPr="0093004C">
        <w:t xml:space="preserve"> </w:t>
      </w:r>
      <w:r w:rsidR="005138CA">
        <w:t>5G ProSe</w:t>
      </w:r>
      <w:r w:rsidRPr="00C564A3">
        <w:t xml:space="preserve"> </w:t>
      </w:r>
      <w:r w:rsidRPr="009712BC">
        <w:t xml:space="preserve">UE-to-Network </w:t>
      </w:r>
      <w:r w:rsidRPr="007758AE">
        <w:t>Relay.</w:t>
      </w:r>
    </w:p>
    <w:p w14:paraId="6708BAD5" w14:textId="2C806945" w:rsidR="003B194B" w:rsidRPr="007758AE" w:rsidRDefault="003B194B" w:rsidP="003B194B">
      <w:pPr>
        <w:pStyle w:val="B1"/>
      </w:pPr>
      <w:r w:rsidRPr="00C564A3">
        <w:t>5.</w:t>
      </w:r>
      <w:r w:rsidRPr="00C564A3">
        <w:tab/>
        <w:t>The</w:t>
      </w:r>
      <w:r w:rsidR="005138CA" w:rsidRPr="0093004C">
        <w:t xml:space="preserve"> </w:t>
      </w:r>
      <w:r w:rsidR="005138CA">
        <w:t>5G ProSe</w:t>
      </w:r>
      <w:r w:rsidRPr="00C564A3">
        <w:t xml:space="preserve"> </w:t>
      </w:r>
      <w:r w:rsidR="000146BE">
        <w:rPr>
          <w:rFonts w:hint="eastAsia"/>
          <w:lang w:eastAsia="zh-CN"/>
        </w:rPr>
        <w:t xml:space="preserve">Layer-3 </w:t>
      </w:r>
      <w:r w:rsidRPr="00C564A3">
        <w:t>Remote UE that connects to a</w:t>
      </w:r>
      <w:r w:rsidR="005138CA" w:rsidRPr="0093004C">
        <w:t xml:space="preserve"> </w:t>
      </w:r>
      <w:r w:rsidR="005138CA">
        <w:t>5G ProSe</w:t>
      </w:r>
      <w:r w:rsidRPr="00C564A3">
        <w:t xml:space="preserve"> Layer-3 UE-to-Network Relay with N3IWF support selects an N3IWF and determines the N3IWF IP address. The </w:t>
      </w:r>
      <w:r w:rsidR="00986B7E">
        <w:rPr>
          <w:rFonts w:hint="eastAsia"/>
          <w:lang w:eastAsia="zh-CN"/>
        </w:rPr>
        <w:t>5G ProSe Layer-3</w:t>
      </w:r>
      <w:r w:rsidR="00B720A2">
        <w:rPr>
          <w:lang w:eastAsia="zh-CN"/>
        </w:rPr>
        <w:t xml:space="preserve"> </w:t>
      </w:r>
      <w:r w:rsidRPr="00C564A3">
        <w:t>Remote UE follows the N3IWF selection procedure as described in clause 6.5.1.</w:t>
      </w:r>
      <w:r w:rsidR="008A14B0">
        <w:t>2</w:t>
      </w:r>
      <w:r w:rsidRPr="001855EA">
        <w:t>.2.</w:t>
      </w:r>
    </w:p>
    <w:p w14:paraId="54F465D4" w14:textId="72B64F60" w:rsidR="003B194B" w:rsidRPr="00C564A3" w:rsidRDefault="003B194B" w:rsidP="003B194B">
      <w:pPr>
        <w:pStyle w:val="B1"/>
      </w:pPr>
      <w:r w:rsidRPr="00C564A3">
        <w:t>6.</w:t>
      </w:r>
      <w:r w:rsidRPr="00C564A3">
        <w:tab/>
        <w:t>The</w:t>
      </w:r>
      <w:r w:rsidR="00B144D2" w:rsidRPr="0093004C">
        <w:t xml:space="preserve"> </w:t>
      </w:r>
      <w:r w:rsidR="00B144D2">
        <w:t>5G ProSe</w:t>
      </w:r>
      <w:r w:rsidRPr="00C564A3">
        <w:t xml:space="preserve"> </w:t>
      </w:r>
      <w:r w:rsidR="00D22D46">
        <w:rPr>
          <w:rFonts w:hint="eastAsia"/>
          <w:lang w:eastAsia="zh-CN"/>
        </w:rPr>
        <w:t xml:space="preserve">Layer-3 </w:t>
      </w:r>
      <w:r w:rsidRPr="00C564A3">
        <w:t>Remote UE establishes a signalling IPsec tunnel using IKE procedures with a N3IWF and performs NAS Registration as shown in Figure</w:t>
      </w:r>
      <w:r w:rsidR="008A14B0" w:rsidRPr="00C564A3">
        <w:t> </w:t>
      </w:r>
      <w:r w:rsidRPr="00C564A3">
        <w:t xml:space="preserve">4.12.2.2-1 of </w:t>
      </w:r>
      <w:r w:rsidR="00395A71" w:rsidRPr="00C564A3">
        <w:t>TS</w:t>
      </w:r>
      <w:r w:rsidR="00395A71">
        <w:t> </w:t>
      </w:r>
      <w:r w:rsidR="00395A71" w:rsidRPr="00C564A3">
        <w:t>23.502</w:t>
      </w:r>
      <w:r w:rsidR="00395A71">
        <w:t> </w:t>
      </w:r>
      <w:r w:rsidR="00395A71" w:rsidRPr="00C564A3">
        <w:t>[</w:t>
      </w:r>
      <w:r w:rsidR="00395A71">
        <w:t>5</w:t>
      </w:r>
      <w:r w:rsidRPr="00C564A3">
        <w:t xml:space="preserve">]. After the IPSec tunnel is established, the </w:t>
      </w:r>
      <w:r w:rsidR="00C749DA">
        <w:rPr>
          <w:rFonts w:hint="eastAsia"/>
          <w:lang w:eastAsia="zh-CN"/>
        </w:rPr>
        <w:t xml:space="preserve">5G ProSe Layer-3 </w:t>
      </w:r>
      <w:r w:rsidRPr="00C564A3">
        <w:t xml:space="preserve">Remote UE can perform any of the NAS procedures (incl. PDU Session establishment for the </w:t>
      </w:r>
      <w:r w:rsidR="00B144D2">
        <w:t xml:space="preserve">5G ProSe </w:t>
      </w:r>
      <w:r w:rsidRPr="00C564A3">
        <w:t xml:space="preserve">Layer-3 UE-to-Network Relay PDU Sessions) as specified in clause 4.12 of </w:t>
      </w:r>
      <w:r w:rsidR="00395A71" w:rsidRPr="00C564A3">
        <w:t>TS</w:t>
      </w:r>
      <w:r w:rsidR="00395A71">
        <w:t> </w:t>
      </w:r>
      <w:r w:rsidR="00395A71" w:rsidRPr="00C564A3">
        <w:t>23.502</w:t>
      </w:r>
      <w:r w:rsidR="00395A71">
        <w:t> </w:t>
      </w:r>
      <w:r w:rsidR="00395A71" w:rsidRPr="00C564A3">
        <w:t>[</w:t>
      </w:r>
      <w:r w:rsidR="00395A71">
        <w:t>5</w:t>
      </w:r>
      <w:r w:rsidRPr="00C564A3">
        <w:t>].</w:t>
      </w:r>
    </w:p>
    <w:p w14:paraId="3EF357CC" w14:textId="42C7DA19" w:rsidR="003B194B" w:rsidRDefault="003B194B" w:rsidP="003B194B">
      <w:r w:rsidRPr="00C564A3">
        <w:t xml:space="preserve">IKE keep alive(s) between the </w:t>
      </w:r>
      <w:r w:rsidR="00040F06">
        <w:rPr>
          <w:rFonts w:hint="eastAsia"/>
          <w:lang w:eastAsia="zh-CN"/>
        </w:rPr>
        <w:t xml:space="preserve">5G ProSe Layer-3 </w:t>
      </w:r>
      <w:r w:rsidRPr="00C564A3">
        <w:t>Remote UE and the N3IWF are used for detecting possible path failure. The</w:t>
      </w:r>
      <w:r w:rsidR="00652C07" w:rsidRPr="0093004C">
        <w:t xml:space="preserve"> </w:t>
      </w:r>
      <w:r w:rsidR="00652C07">
        <w:t>5G ProSe</w:t>
      </w:r>
      <w:r w:rsidRPr="00C564A3">
        <w:t xml:space="preserve"> </w:t>
      </w:r>
      <w:r w:rsidR="00497BCB">
        <w:rPr>
          <w:rFonts w:hint="eastAsia"/>
          <w:lang w:eastAsia="zh-CN"/>
        </w:rPr>
        <w:t xml:space="preserve">Layer-3 </w:t>
      </w:r>
      <w:r w:rsidRPr="00C564A3">
        <w:t>Remote UE may change</w:t>
      </w:r>
      <w:r w:rsidR="00490847">
        <w:t xml:space="preserve"> </w:t>
      </w:r>
      <w:r w:rsidR="00490847">
        <w:rPr>
          <w:rFonts w:hint="eastAsia"/>
          <w:lang w:eastAsia="zh-CN"/>
        </w:rPr>
        <w:t>5G ProSe</w:t>
      </w:r>
      <w:r w:rsidRPr="00C564A3">
        <w:t xml:space="preserve"> Layer-3 UE-to-Network Relay(s) while maintain the session with the N3IWF when the </w:t>
      </w:r>
      <w:r w:rsidR="008858D4">
        <w:rPr>
          <w:rFonts w:hint="eastAsia"/>
          <w:lang w:eastAsia="zh-CN"/>
        </w:rPr>
        <w:t xml:space="preserve">5G ProSe Layer-3 </w:t>
      </w:r>
      <w:r w:rsidRPr="00C564A3">
        <w:t>Remote UE and the N3IWF support MOBIKE. This is negotiated between the</w:t>
      </w:r>
      <w:r w:rsidR="00652C07" w:rsidRPr="0093004C">
        <w:t xml:space="preserve"> </w:t>
      </w:r>
      <w:r w:rsidR="00652C07">
        <w:t>5G ProSe</w:t>
      </w:r>
      <w:r w:rsidRPr="00C564A3">
        <w:t xml:space="preserve"> </w:t>
      </w:r>
      <w:r w:rsidR="00B45509">
        <w:rPr>
          <w:rFonts w:hint="eastAsia"/>
          <w:lang w:eastAsia="zh-CN"/>
        </w:rPr>
        <w:t>Layer-3</w:t>
      </w:r>
      <w:r w:rsidR="00FE06E5">
        <w:rPr>
          <w:lang w:eastAsia="zh-CN"/>
        </w:rPr>
        <w:t xml:space="preserve"> </w:t>
      </w:r>
      <w:r w:rsidRPr="00C564A3">
        <w:t xml:space="preserve">Remote UE and the N3IWF as specified in </w:t>
      </w:r>
      <w:r w:rsidR="00395A71" w:rsidRPr="00C564A3">
        <w:t>TS</w:t>
      </w:r>
      <w:r w:rsidR="00395A71">
        <w:t> </w:t>
      </w:r>
      <w:r w:rsidR="00395A71" w:rsidRPr="00C564A3">
        <w:t>23.502</w:t>
      </w:r>
      <w:r w:rsidR="00395A71">
        <w:t> </w:t>
      </w:r>
      <w:r w:rsidR="00395A71" w:rsidRPr="00C564A3">
        <w:t>[</w:t>
      </w:r>
      <w:r w:rsidR="00395A71">
        <w:t>5</w:t>
      </w:r>
      <w:r w:rsidRPr="00C564A3">
        <w:t>], clause 4.12.2.2). When IKE keep alive(s) are used, the</w:t>
      </w:r>
      <w:r w:rsidR="00652C07" w:rsidRPr="0093004C">
        <w:t xml:space="preserve"> </w:t>
      </w:r>
      <w:r w:rsidR="00652C07">
        <w:t>5G ProSe</w:t>
      </w:r>
      <w:r w:rsidRPr="00C564A3">
        <w:t xml:space="preserve"> </w:t>
      </w:r>
      <w:r w:rsidR="0001363F">
        <w:rPr>
          <w:rFonts w:hint="eastAsia"/>
          <w:lang w:eastAsia="zh-CN"/>
        </w:rPr>
        <w:t>Layer-3</w:t>
      </w:r>
      <w:r w:rsidR="00310C84">
        <w:rPr>
          <w:lang w:eastAsia="zh-CN"/>
        </w:rPr>
        <w:t xml:space="preserve"> </w:t>
      </w:r>
      <w:r w:rsidRPr="00C564A3">
        <w:t>Remote UE needs to keep the PC5 connection and</w:t>
      </w:r>
      <w:r w:rsidR="00C259A0" w:rsidRPr="0093004C">
        <w:t xml:space="preserve"> </w:t>
      </w:r>
      <w:r w:rsidR="00C259A0">
        <w:t>5G ProSe</w:t>
      </w:r>
      <w:r w:rsidRPr="00C564A3">
        <w:t xml:space="preserve"> Layer-3 UE-to-Network Relay keeps the PDU Session.</w:t>
      </w:r>
    </w:p>
    <w:p w14:paraId="11265FE3" w14:textId="2A2EDCCC" w:rsidR="00FE21F9" w:rsidRPr="00FE21F9" w:rsidRDefault="00FE21F9" w:rsidP="003B194B">
      <w:pPr>
        <w:rPr>
          <w:lang w:eastAsia="zh-CN"/>
        </w:rPr>
      </w:pPr>
      <w:r w:rsidRPr="0093004C">
        <w:rPr>
          <w:rFonts w:eastAsia="SimSun"/>
          <w:lang w:eastAsia="zh-CN"/>
        </w:rPr>
        <w:lastRenderedPageBreak/>
        <w:t xml:space="preserve">When </w:t>
      </w:r>
      <w:r>
        <w:rPr>
          <w:rFonts w:eastAsia="SimSun"/>
          <w:lang w:eastAsia="zh-CN"/>
        </w:rPr>
        <w:t xml:space="preserve">5G ProSe </w:t>
      </w:r>
      <w:r w:rsidRPr="0093004C">
        <w:rPr>
          <w:rFonts w:eastAsia="SimSun"/>
          <w:lang w:eastAsia="zh-CN"/>
        </w:rPr>
        <w:t xml:space="preserve">Remote UE is </w:t>
      </w:r>
      <w:r>
        <w:rPr>
          <w:rFonts w:eastAsia="SimSun"/>
          <w:lang w:eastAsia="zh-CN"/>
        </w:rPr>
        <w:t>in</w:t>
      </w:r>
      <w:r w:rsidRPr="0093004C">
        <w:rPr>
          <w:rFonts w:eastAsia="SimSun"/>
          <w:lang w:eastAsia="zh-CN"/>
        </w:rPr>
        <w:t xml:space="preserve"> CM-CONNECTED</w:t>
      </w:r>
      <w:r>
        <w:rPr>
          <w:rFonts w:eastAsia="SimSun"/>
          <w:lang w:eastAsia="zh-CN"/>
        </w:rPr>
        <w:t xml:space="preserve"> state</w:t>
      </w:r>
      <w:r w:rsidRPr="0093004C">
        <w:rPr>
          <w:rFonts w:eastAsia="SimSun"/>
          <w:lang w:eastAsia="zh-CN"/>
        </w:rPr>
        <w:t>, the</w:t>
      </w:r>
      <w:r w:rsidRPr="0093004C">
        <w:rPr>
          <w:rFonts w:eastAsia="SimSun"/>
        </w:rPr>
        <w:t xml:space="preserve"> </w:t>
      </w:r>
      <w:r>
        <w:t xml:space="preserve">5G </w:t>
      </w:r>
      <w:r w:rsidRPr="0093004C">
        <w:rPr>
          <w:rFonts w:eastAsia="SimSun"/>
        </w:rPr>
        <w:t>ProSe</w:t>
      </w:r>
      <w:r w:rsidRPr="0093004C">
        <w:rPr>
          <w:rFonts w:eastAsia="SimSun"/>
          <w:lang w:eastAsia="zh-CN"/>
        </w:rPr>
        <w:t xml:space="preserve"> Remote UE keep</w:t>
      </w:r>
      <w:r>
        <w:rPr>
          <w:rFonts w:eastAsia="SimSun"/>
          <w:lang w:eastAsia="zh-CN"/>
        </w:rPr>
        <w:t>s</w:t>
      </w:r>
      <w:r w:rsidRPr="0093004C">
        <w:rPr>
          <w:rFonts w:eastAsia="SimSun"/>
          <w:lang w:eastAsia="zh-CN"/>
        </w:rPr>
        <w:t xml:space="preserve"> the PC5 link.</w:t>
      </w:r>
      <w:r>
        <w:rPr>
          <w:rFonts w:eastAsia="SimSun"/>
          <w:lang w:eastAsia="zh-CN"/>
        </w:rPr>
        <w:t xml:space="preserve"> When the 5G ProSe Remote UE is in CM-IDLE state, it may either release the PC5 link for relaying or not.</w:t>
      </w:r>
    </w:p>
    <w:p w14:paraId="187C0886" w14:textId="1B0D4D7E" w:rsidR="003B194B" w:rsidRDefault="003B194B" w:rsidP="00395A71">
      <w:pPr>
        <w:pStyle w:val="Heading5"/>
      </w:pPr>
      <w:bookmarkStart w:id="983" w:name="_Toc73625617"/>
      <w:bookmarkStart w:id="984" w:name="_Toc81548053"/>
      <w:r w:rsidRPr="00395A71">
        <w:t>6.5.1.</w:t>
      </w:r>
      <w:r w:rsidR="00033225" w:rsidRPr="00395A71">
        <w:t>2</w:t>
      </w:r>
      <w:r w:rsidRPr="00395A71">
        <w:t>.</w:t>
      </w:r>
      <w:r w:rsidRPr="00DE4E0D">
        <w:t>2</w:t>
      </w:r>
      <w:r w:rsidRPr="00E71599">
        <w:tab/>
      </w:r>
      <w:r w:rsidRPr="00104373">
        <w:t>N3IWF selection</w:t>
      </w:r>
      <w:r w:rsidR="0067617A">
        <w:rPr>
          <w:rFonts w:eastAsia="DengXian"/>
        </w:rPr>
        <w:t xml:space="preserve"> for 5G ProSe Layer-3 Remote UE</w:t>
      </w:r>
      <w:r w:rsidRPr="00104373">
        <w:t xml:space="preserve"> procedure</w:t>
      </w:r>
      <w:bookmarkEnd w:id="983"/>
      <w:bookmarkEnd w:id="984"/>
    </w:p>
    <w:p w14:paraId="695FC73B" w14:textId="68778A65" w:rsidR="003B194B" w:rsidRPr="007758AE" w:rsidRDefault="003B194B" w:rsidP="003B194B">
      <w:r w:rsidRPr="007758AE">
        <w:t>When the</w:t>
      </w:r>
      <w:r w:rsidR="00F06DAD" w:rsidRPr="0093004C">
        <w:t xml:space="preserve"> </w:t>
      </w:r>
      <w:r w:rsidR="00F06DAD">
        <w:t>5G ProSe</w:t>
      </w:r>
      <w:r w:rsidRPr="007758AE">
        <w:t xml:space="preserve"> </w:t>
      </w:r>
      <w:r w:rsidR="00C50921">
        <w:rPr>
          <w:rFonts w:hint="eastAsia"/>
          <w:lang w:eastAsia="zh-CN"/>
        </w:rPr>
        <w:t xml:space="preserve">Layer-3 </w:t>
      </w:r>
      <w:r w:rsidRPr="007758AE">
        <w:t>Remote UE relays traffic over</w:t>
      </w:r>
      <w:r w:rsidR="00F06DAD" w:rsidRPr="0093004C">
        <w:t xml:space="preserve"> </w:t>
      </w:r>
      <w:r w:rsidR="00F06DAD">
        <w:t>5G ProSe</w:t>
      </w:r>
      <w:r w:rsidRPr="007758AE">
        <w:t xml:space="preserve"> Layer-3 UE-to-Network Relay that supports N3IWF, the </w:t>
      </w:r>
      <w:r w:rsidR="00922013">
        <w:rPr>
          <w:rFonts w:hint="eastAsia"/>
          <w:lang w:eastAsia="zh-CN"/>
        </w:rPr>
        <w:t>5G ProSe Layer-3</w:t>
      </w:r>
      <w:r w:rsidR="006C7F78">
        <w:rPr>
          <w:lang w:eastAsia="zh-CN"/>
        </w:rPr>
        <w:t xml:space="preserve"> </w:t>
      </w:r>
      <w:r w:rsidRPr="007758AE">
        <w:t xml:space="preserve">Remote UE selects the N3IWF using the N3IWF </w:t>
      </w:r>
      <w:r w:rsidR="00B4023A">
        <w:rPr>
          <w:rFonts w:eastAsia="DengXian"/>
        </w:rPr>
        <w:t>selection</w:t>
      </w:r>
      <w:r w:rsidRPr="007758AE">
        <w:t xml:space="preserve"> procedure that is specified in clause 6.3.6</w:t>
      </w:r>
      <w:r w:rsidR="00FB05D2">
        <w:t>.2</w:t>
      </w:r>
      <w:r w:rsidRPr="007758AE">
        <w:t xml:space="preserve"> of </w:t>
      </w:r>
      <w:r w:rsidR="00395A71" w:rsidRPr="007758AE">
        <w:t>TS</w:t>
      </w:r>
      <w:r w:rsidR="00395A71">
        <w:t> </w:t>
      </w:r>
      <w:r w:rsidR="00395A71" w:rsidRPr="007758AE">
        <w:t>23.501</w:t>
      </w:r>
      <w:r w:rsidR="00395A71">
        <w:t> </w:t>
      </w:r>
      <w:r w:rsidR="00395A71" w:rsidRPr="007758AE">
        <w:t>[</w:t>
      </w:r>
      <w:r w:rsidR="00395A71">
        <w:t>4</w:t>
      </w:r>
      <w:r w:rsidRPr="007758AE">
        <w:t xml:space="preserve">] for untrusted non-3GPP access with the </w:t>
      </w:r>
      <w:r w:rsidR="004A0E6F">
        <w:rPr>
          <w:rFonts w:eastAsia="DengXian"/>
        </w:rPr>
        <w:t>following differences</w:t>
      </w:r>
      <w:r w:rsidRPr="007758AE">
        <w:t>.</w:t>
      </w:r>
    </w:p>
    <w:p w14:paraId="2F736AD6" w14:textId="51079091" w:rsidR="003B194B" w:rsidRPr="007758AE" w:rsidRDefault="003B194B" w:rsidP="007A44C1">
      <w:pPr>
        <w:rPr>
          <w:lang w:eastAsia="zh-CN"/>
        </w:rPr>
      </w:pPr>
      <w:r w:rsidRPr="007758AE">
        <w:t>To support the N3IWF selection</w:t>
      </w:r>
      <w:r w:rsidR="006E1E13">
        <w:rPr>
          <w:rFonts w:eastAsia="DengXian"/>
        </w:rPr>
        <w:t xml:space="preserve"> for 5G ProSe Layer-3 Remote UE</w:t>
      </w:r>
      <w:r w:rsidRPr="007758AE">
        <w:t>, a</w:t>
      </w:r>
      <w:r w:rsidR="00F06DAD" w:rsidRPr="0093004C">
        <w:t xml:space="preserve"> </w:t>
      </w:r>
      <w:r w:rsidR="00F06DAD">
        <w:t>5G ProSe</w:t>
      </w:r>
      <w:r w:rsidRPr="007758AE">
        <w:t xml:space="preserve"> </w:t>
      </w:r>
      <w:r w:rsidR="003E4072">
        <w:rPr>
          <w:rFonts w:hint="eastAsia"/>
          <w:lang w:eastAsia="zh-CN"/>
        </w:rPr>
        <w:t xml:space="preserve">Layer-3 </w:t>
      </w:r>
      <w:r w:rsidRPr="007758AE">
        <w:t>Remote UE is configured by HPLMN with</w:t>
      </w:r>
      <w:r w:rsidR="000C0445">
        <w:t xml:space="preserve"> </w:t>
      </w:r>
      <w:r w:rsidRPr="007758AE">
        <w:rPr>
          <w:lang w:eastAsia="zh-CN"/>
        </w:rPr>
        <w:t xml:space="preserve">N3IWF identifier configuration </w:t>
      </w:r>
      <w:r w:rsidR="00233572">
        <w:rPr>
          <w:rFonts w:eastAsia="DengXian"/>
          <w:lang w:eastAsia="zh-CN"/>
        </w:rPr>
        <w:t>for 5G ProSe Layer-3 Remote UE</w:t>
      </w:r>
      <w:r w:rsidR="000C0445">
        <w:rPr>
          <w:rFonts w:eastAsia="DengXian"/>
          <w:lang w:eastAsia="zh-CN"/>
        </w:rPr>
        <w:t xml:space="preserve"> </w:t>
      </w:r>
      <w:r w:rsidR="000D3CC0">
        <w:rPr>
          <w:rFonts w:eastAsia="DengXian"/>
          <w:lang w:eastAsia="zh-CN"/>
        </w:rPr>
        <w:t xml:space="preserve">and </w:t>
      </w:r>
      <w:r w:rsidR="00F06DAD">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access node selection information</w:t>
      </w:r>
      <w:r w:rsidR="00094F3C">
        <w:rPr>
          <w:rFonts w:eastAsia="DengXian"/>
          <w:lang w:eastAsia="zh-CN"/>
        </w:rPr>
        <w:t xml:space="preserve"> as described in clause </w:t>
      </w:r>
      <w:r w:rsidR="00094F3C">
        <w:rPr>
          <w:rFonts w:eastAsia="DengXian"/>
          <w:lang w:val="en-US" w:eastAsia="zh-CN"/>
        </w:rPr>
        <w:t>5.1.4.1</w:t>
      </w:r>
      <w:r w:rsidRPr="007758AE">
        <w:rPr>
          <w:lang w:eastAsia="zh-CN"/>
        </w:rPr>
        <w:t>.</w:t>
      </w:r>
    </w:p>
    <w:p w14:paraId="79D65500" w14:textId="1D8FDCE1" w:rsidR="003B194B" w:rsidRPr="007758AE" w:rsidRDefault="003B194B" w:rsidP="003B194B">
      <w:pPr>
        <w:rPr>
          <w:lang w:eastAsia="zh-CN"/>
        </w:rPr>
      </w:pPr>
      <w:r w:rsidRPr="007758AE">
        <w:rPr>
          <w:lang w:eastAsia="zh-CN"/>
        </w:rPr>
        <w:t xml:space="preserve">When the </w:t>
      </w:r>
      <w:r w:rsidR="00106ED2">
        <w:t xml:space="preserve">5G ProSe </w:t>
      </w:r>
      <w:r w:rsidR="008F3F03">
        <w:rPr>
          <w:rFonts w:hint="eastAsia"/>
          <w:lang w:eastAsia="zh-CN"/>
        </w:rPr>
        <w:t xml:space="preserve">Layer-3 </w:t>
      </w:r>
      <w:r w:rsidRPr="007758AE">
        <w:rPr>
          <w:lang w:eastAsia="zh-CN"/>
        </w:rPr>
        <w:t>Remote UE decides to select an N3IWF in the HPLMN, the</w:t>
      </w:r>
      <w:r w:rsidR="00106ED2" w:rsidRPr="0093004C">
        <w:t xml:space="preserve"> </w:t>
      </w:r>
      <w:r w:rsidR="00106ED2">
        <w:t>5G ProSe</w:t>
      </w:r>
      <w:r w:rsidRPr="007758AE">
        <w:rPr>
          <w:lang w:eastAsia="zh-CN"/>
        </w:rPr>
        <w:t xml:space="preserve"> </w:t>
      </w:r>
      <w:r w:rsidR="00FA2DD3">
        <w:rPr>
          <w:rFonts w:hint="eastAsia"/>
          <w:lang w:eastAsia="zh-CN"/>
        </w:rPr>
        <w:t xml:space="preserve">Layer-3 </w:t>
      </w:r>
      <w:r w:rsidRPr="007758AE">
        <w:rPr>
          <w:lang w:eastAsia="zh-CN"/>
        </w:rPr>
        <w:t>Remote UE uses the N3IWF identifier configuration</w:t>
      </w:r>
      <w:r w:rsidR="000C0445">
        <w:t xml:space="preserve"> </w:t>
      </w:r>
      <w:r w:rsidR="000C0445">
        <w:rPr>
          <w:rFonts w:eastAsia="DengXian"/>
          <w:lang w:eastAsia="zh-CN"/>
        </w:rPr>
        <w:t>for 5G ProSe Layer-3 Remote UE</w:t>
      </w:r>
      <w:r w:rsidRPr="007758AE">
        <w:rPr>
          <w:lang w:eastAsia="zh-CN"/>
        </w:rPr>
        <w:t xml:space="preserve">, if configured, to find the IP address of the N3IWF in the HPLMN. Otherwise, </w:t>
      </w:r>
      <w:r w:rsidR="00106ED2">
        <w:t>5G ProSe</w:t>
      </w:r>
      <w:r w:rsidR="002B2097" w:rsidRPr="002B2097">
        <w:rPr>
          <w:rFonts w:hint="eastAsia"/>
          <w:lang w:eastAsia="zh-CN"/>
        </w:rPr>
        <w:t xml:space="preserve"> </w:t>
      </w:r>
      <w:r w:rsidR="002B2097">
        <w:rPr>
          <w:rFonts w:hint="eastAsia"/>
          <w:lang w:eastAsia="zh-CN"/>
        </w:rPr>
        <w:t>Layer-3</w:t>
      </w:r>
      <w:r w:rsidR="00106ED2">
        <w:t xml:space="preserve"> </w:t>
      </w:r>
      <w:r w:rsidRPr="007758AE">
        <w:rPr>
          <w:lang w:eastAsia="zh-CN"/>
        </w:rPr>
        <w:t xml:space="preserve">Remote UE constructs N3IWF FQDN based on either the Tracking Area Identity FQDN or on Operator Identifier FQDN of the </w:t>
      </w:r>
      <w:r w:rsidR="00106ED2">
        <w:rPr>
          <w:lang w:eastAsia="zh-CN"/>
        </w:rPr>
        <w:t xml:space="preserve">5G </w:t>
      </w:r>
      <w:r w:rsidRPr="007758AE">
        <w:rPr>
          <w:lang w:val="en-US"/>
        </w:rPr>
        <w:t>ProSe Layer-3 UE-to-Network Relay</w:t>
      </w:r>
      <w:r w:rsidRPr="007758AE" w:rsidDel="00204917">
        <w:rPr>
          <w:lang w:eastAsia="zh-CN"/>
        </w:rPr>
        <w:t xml:space="preserve"> </w:t>
      </w:r>
      <w:r w:rsidRPr="007758AE">
        <w:rPr>
          <w:lang w:eastAsia="zh-CN"/>
        </w:rPr>
        <w:t>node selection information.</w:t>
      </w:r>
    </w:p>
    <w:p w14:paraId="2E87E939" w14:textId="6906D8BB" w:rsidR="003B194B" w:rsidRPr="007758AE" w:rsidRDefault="003B194B" w:rsidP="003B194B">
      <w:pPr>
        <w:rPr>
          <w:lang w:eastAsia="zh-CN"/>
        </w:rPr>
      </w:pPr>
      <w:r w:rsidRPr="007758AE">
        <w:rPr>
          <w:lang w:eastAsia="zh-CN"/>
        </w:rPr>
        <w:t>To assist the</w:t>
      </w:r>
      <w:r w:rsidR="007D6A0C" w:rsidRPr="0093004C">
        <w:t xml:space="preserve"> </w:t>
      </w:r>
      <w:r w:rsidR="007D6A0C">
        <w:t>5G ProSe</w:t>
      </w:r>
      <w:r w:rsidRPr="007758AE">
        <w:rPr>
          <w:lang w:eastAsia="zh-CN"/>
        </w:rPr>
        <w:t xml:space="preserve"> </w:t>
      </w:r>
      <w:r w:rsidR="007B3570">
        <w:rPr>
          <w:rFonts w:hint="eastAsia"/>
          <w:lang w:eastAsia="zh-CN"/>
        </w:rPr>
        <w:t xml:space="preserve">Layer-3 </w:t>
      </w:r>
      <w:r w:rsidRPr="007758AE">
        <w:rPr>
          <w:lang w:eastAsia="zh-CN"/>
        </w:rPr>
        <w:t>Remote UE with N3IWF selection, the</w:t>
      </w:r>
      <w:r w:rsidR="007D6A0C" w:rsidRPr="0093004C">
        <w:t xml:space="preserve"> </w:t>
      </w:r>
      <w:r w:rsidR="007D6A0C">
        <w:t>5G ProSe</w:t>
      </w:r>
      <w:r w:rsidRPr="007758AE">
        <w:rPr>
          <w:lang w:eastAsia="zh-CN"/>
        </w:rPr>
        <w:t xml:space="preserve"> Layer-3 UE-to-Network Relay supporting N3IWF access advertises the 5GS TAI corresponding to the serving cell, as defined in clause</w:t>
      </w:r>
      <w:r w:rsidR="0006096E" w:rsidRPr="007758AE">
        <w:rPr>
          <w:lang w:eastAsia="zh-CN"/>
        </w:rPr>
        <w:t> </w:t>
      </w:r>
      <w:r w:rsidRPr="007758AE">
        <w:rPr>
          <w:lang w:eastAsia="zh-CN"/>
        </w:rPr>
        <w:t>5.</w:t>
      </w:r>
      <w:r w:rsidR="003756D2">
        <w:rPr>
          <w:lang w:eastAsia="zh-CN"/>
        </w:rPr>
        <w:t>8</w:t>
      </w:r>
      <w:r w:rsidRPr="007758AE">
        <w:rPr>
          <w:lang w:eastAsia="zh-CN"/>
        </w:rPr>
        <w:t>.3</w:t>
      </w:r>
      <w:r w:rsidR="002828E7">
        <w:rPr>
          <w:rFonts w:eastAsia="DengXian"/>
          <w:lang w:eastAsia="zh-CN"/>
        </w:rPr>
        <w:t>.2</w:t>
      </w:r>
      <w:r w:rsidRPr="007758AE">
        <w:rPr>
          <w:lang w:eastAsia="zh-CN"/>
        </w:rPr>
        <w:t xml:space="preserve">, in the </w:t>
      </w:r>
      <w:r w:rsidR="00EB36A2">
        <w:rPr>
          <w:rFonts w:hint="eastAsia"/>
          <w:lang w:eastAsia="zh-CN"/>
        </w:rPr>
        <w:t xml:space="preserve">5G ProSe </w:t>
      </w:r>
      <w:r w:rsidRPr="007758AE">
        <w:rPr>
          <w:lang w:eastAsia="zh-CN"/>
        </w:rPr>
        <w:t>UE-to-Network Relay Discovery procedure as defined in clause</w:t>
      </w:r>
      <w:r w:rsidR="0006096E" w:rsidRPr="007758AE">
        <w:rPr>
          <w:lang w:eastAsia="zh-CN"/>
        </w:rPr>
        <w:t> </w:t>
      </w:r>
      <w:r w:rsidRPr="007758AE">
        <w:rPr>
          <w:lang w:eastAsia="zh-CN"/>
        </w:rPr>
        <w:t>6.3.2.3.</w:t>
      </w:r>
    </w:p>
    <w:p w14:paraId="2F0AEBE0" w14:textId="20DEDAF5" w:rsidR="003B194B" w:rsidRPr="007758AE" w:rsidRDefault="003B194B" w:rsidP="003B194B">
      <w:pPr>
        <w:rPr>
          <w:lang w:eastAsia="zh-CN"/>
        </w:rPr>
      </w:pPr>
      <w:r w:rsidRPr="007758AE">
        <w:rPr>
          <w:lang w:eastAsia="zh-CN"/>
        </w:rPr>
        <w:t xml:space="preserve">A </w:t>
      </w:r>
      <w:r w:rsidR="00FD3A27">
        <w:rPr>
          <w:rFonts w:hint="eastAsia"/>
          <w:lang w:eastAsia="zh-CN"/>
        </w:rPr>
        <w:t xml:space="preserve">5G ProSe Layer-3 </w:t>
      </w:r>
      <w:r w:rsidRPr="007758AE">
        <w:rPr>
          <w:lang w:eastAsia="zh-CN"/>
        </w:rPr>
        <w:t>Remote UE constructs the FQDN using either Tracking Area Identity FQDN or on Operator Identifier FQDN and selects the N3IWF using the procedures of N3IWF selection in clause 6.3.6</w:t>
      </w:r>
      <w:r w:rsidR="007E6398">
        <w:rPr>
          <w:rFonts w:eastAsia="DengXian"/>
          <w:lang w:eastAsia="zh-CN"/>
        </w:rPr>
        <w:t>.2</w:t>
      </w:r>
      <w:r w:rsidRPr="007758AE">
        <w:rPr>
          <w:lang w:eastAsia="zh-CN"/>
        </w:rPr>
        <w:t xml:space="preserve"> of </w:t>
      </w:r>
      <w:r w:rsidR="00395A71" w:rsidRPr="007758AE">
        <w:rPr>
          <w:lang w:eastAsia="zh-CN"/>
        </w:rPr>
        <w:t>TS</w:t>
      </w:r>
      <w:r w:rsidR="00395A71">
        <w:rPr>
          <w:lang w:eastAsia="zh-CN"/>
        </w:rPr>
        <w:t> </w:t>
      </w:r>
      <w:r w:rsidR="00395A71" w:rsidRPr="007758AE">
        <w:rPr>
          <w:lang w:eastAsia="zh-CN"/>
        </w:rPr>
        <w:t>23.501</w:t>
      </w:r>
      <w:r w:rsidR="00395A71">
        <w:rPr>
          <w:lang w:eastAsia="zh-CN"/>
        </w:rPr>
        <w:t> </w:t>
      </w:r>
      <w:r w:rsidR="00395A71" w:rsidRPr="007758AE">
        <w:rPr>
          <w:lang w:eastAsia="zh-CN"/>
        </w:rPr>
        <w:t>[</w:t>
      </w:r>
      <w:r w:rsidR="00395A71">
        <w:rPr>
          <w:lang w:eastAsia="zh-CN"/>
        </w:rPr>
        <w:t>4</w:t>
      </w:r>
      <w:r w:rsidRPr="007758AE">
        <w:rPr>
          <w:lang w:eastAsia="zh-CN"/>
        </w:rPr>
        <w:t>].</w:t>
      </w:r>
    </w:p>
    <w:p w14:paraId="3531BB0A" w14:textId="1E0DA723" w:rsidR="003B194B" w:rsidRPr="007758AE" w:rsidRDefault="003B194B" w:rsidP="00395A71">
      <w:pPr>
        <w:pStyle w:val="Heading5"/>
      </w:pPr>
      <w:bookmarkStart w:id="985" w:name="_Toc73625618"/>
      <w:bookmarkStart w:id="986" w:name="_Toc81548054"/>
      <w:r w:rsidRPr="007758AE">
        <w:t>6.5.1.</w:t>
      </w:r>
      <w:r w:rsidR="00033225">
        <w:t>2</w:t>
      </w:r>
      <w:r w:rsidRPr="007758AE">
        <w:t>.3</w:t>
      </w:r>
      <w:r w:rsidRPr="007758AE">
        <w:tab/>
        <w:t xml:space="preserve">Mobility of </w:t>
      </w:r>
      <w:r w:rsidR="004F49BC" w:rsidRPr="00395A71">
        <w:t>5G ProSe</w:t>
      </w:r>
      <w:r w:rsidR="00463114" w:rsidRPr="00463114">
        <w:rPr>
          <w:rFonts w:hint="eastAsia"/>
          <w:lang w:eastAsia="zh-CN"/>
        </w:rPr>
        <w:t xml:space="preserve"> </w:t>
      </w:r>
      <w:r w:rsidR="00463114">
        <w:rPr>
          <w:rFonts w:hint="eastAsia"/>
          <w:lang w:eastAsia="zh-CN"/>
        </w:rPr>
        <w:t>Layer-3</w:t>
      </w:r>
      <w:r w:rsidR="004F49BC" w:rsidRPr="00395A71">
        <w:t xml:space="preserve"> </w:t>
      </w:r>
      <w:r w:rsidRPr="007758AE">
        <w:t xml:space="preserve">Remote UE between </w:t>
      </w:r>
      <w:r w:rsidR="00914F89">
        <w:rPr>
          <w:lang w:val="en-US"/>
        </w:rPr>
        <w:t>D</w:t>
      </w:r>
      <w:r w:rsidRPr="007758AE">
        <w:t xml:space="preserve">irect and </w:t>
      </w:r>
      <w:r w:rsidR="00C94ABE">
        <w:t>I</w:t>
      </w:r>
      <w:r w:rsidRPr="007758AE">
        <w:t>ndirect</w:t>
      </w:r>
      <w:r w:rsidR="00BE1E17">
        <w:t xml:space="preserve"> </w:t>
      </w:r>
      <w:r w:rsidR="00C94ABE">
        <w:t>N</w:t>
      </w:r>
      <w:r w:rsidR="00BE1E17">
        <w:t>etwork</w:t>
      </w:r>
      <w:r w:rsidRPr="007758AE">
        <w:t xml:space="preserve"> communication path</w:t>
      </w:r>
      <w:bookmarkEnd w:id="985"/>
      <w:bookmarkEnd w:id="986"/>
    </w:p>
    <w:p w14:paraId="4FE147DF" w14:textId="131F7126" w:rsidR="003B194B" w:rsidRPr="007758AE" w:rsidRDefault="003B194B" w:rsidP="003B194B">
      <w:pPr>
        <w:rPr>
          <w:lang w:eastAsia="zh-CN"/>
        </w:rPr>
      </w:pPr>
      <w:r w:rsidRPr="007758AE">
        <w:rPr>
          <w:lang w:eastAsia="zh-CN"/>
        </w:rPr>
        <w:t xml:space="preserve">When </w:t>
      </w:r>
      <w:r w:rsidR="00A374C5">
        <w:t xml:space="preserve">5G ProSe </w:t>
      </w:r>
      <w:r w:rsidR="00250EA8">
        <w:rPr>
          <w:rFonts w:hint="eastAsia"/>
          <w:lang w:eastAsia="zh-CN"/>
        </w:rPr>
        <w:t>Layer-3</w:t>
      </w:r>
      <w:r w:rsidR="00AA4533">
        <w:rPr>
          <w:lang w:eastAsia="zh-CN"/>
        </w:rPr>
        <w:t xml:space="preserve"> </w:t>
      </w:r>
      <w:r w:rsidRPr="007758AE">
        <w:rPr>
          <w:lang w:eastAsia="zh-CN"/>
        </w:rPr>
        <w:t xml:space="preserve">Remote UE changes from </w:t>
      </w:r>
      <w:r w:rsidR="0036791D">
        <w:rPr>
          <w:lang w:eastAsia="zh-CN"/>
        </w:rPr>
        <w:t>D</w:t>
      </w:r>
      <w:r w:rsidRPr="007758AE">
        <w:rPr>
          <w:lang w:eastAsia="zh-CN"/>
        </w:rPr>
        <w:t xml:space="preserve">irect </w:t>
      </w:r>
      <w:r w:rsidR="0036791D">
        <w:rPr>
          <w:lang w:eastAsia="zh-CN"/>
        </w:rPr>
        <w:t>N</w:t>
      </w:r>
      <w:r w:rsidRPr="007758AE">
        <w:rPr>
          <w:lang w:eastAsia="zh-CN"/>
        </w:rPr>
        <w:t xml:space="preserve">etwork </w:t>
      </w:r>
      <w:r w:rsidR="0036791D">
        <w:rPr>
          <w:lang w:eastAsia="zh-CN"/>
        </w:rPr>
        <w:t>C</w:t>
      </w:r>
      <w:r w:rsidRPr="007758AE">
        <w:rPr>
          <w:lang w:eastAsia="zh-CN"/>
        </w:rPr>
        <w:t xml:space="preserve">ommunication to </w:t>
      </w:r>
      <w:r w:rsidR="009733F7">
        <w:rPr>
          <w:lang w:eastAsia="zh-CN"/>
        </w:rPr>
        <w:t>I</w:t>
      </w:r>
      <w:r w:rsidRPr="007758AE">
        <w:rPr>
          <w:lang w:eastAsia="zh-CN"/>
        </w:rPr>
        <w:t xml:space="preserve">ndirect </w:t>
      </w:r>
      <w:r w:rsidR="009733F7">
        <w:rPr>
          <w:lang w:eastAsia="zh-CN"/>
        </w:rPr>
        <w:t>N</w:t>
      </w:r>
      <w:r w:rsidR="0048562C">
        <w:rPr>
          <w:lang w:eastAsia="zh-CN"/>
        </w:rPr>
        <w:t xml:space="preserve">etwork </w:t>
      </w:r>
      <w:r w:rsidR="009733F7">
        <w:rPr>
          <w:lang w:eastAsia="zh-CN"/>
        </w:rPr>
        <w:t>C</w:t>
      </w:r>
      <w:r w:rsidR="009733F7" w:rsidRPr="007758AE">
        <w:rPr>
          <w:lang w:eastAsia="zh-CN"/>
        </w:rPr>
        <w:t xml:space="preserve">ommunication </w:t>
      </w:r>
      <w:r w:rsidRPr="007758AE">
        <w:rPr>
          <w:lang w:eastAsia="zh-CN"/>
        </w:rPr>
        <w:t xml:space="preserve">path,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00395A71" w:rsidRPr="007758AE">
        <w:rPr>
          <w:lang w:eastAsia="zh-CN"/>
        </w:rPr>
        <w:t xml:space="preserve">] </w:t>
      </w:r>
      <w:r w:rsidRPr="007758AE">
        <w:rPr>
          <w:lang w:eastAsia="zh-CN"/>
        </w:rPr>
        <w:t>clause 4.9.2.2 applies after the</w:t>
      </w:r>
      <w:r w:rsidR="00E90A23" w:rsidRPr="0093004C">
        <w:t xml:space="preserve"> </w:t>
      </w:r>
      <w:r w:rsidR="00E90A23">
        <w:t>5G ProSe</w:t>
      </w:r>
      <w:r w:rsidRPr="007758AE">
        <w:rPr>
          <w:lang w:eastAsia="zh-CN"/>
        </w:rPr>
        <w:t xml:space="preserve"> </w:t>
      </w:r>
      <w:r w:rsidR="00E336D3">
        <w:rPr>
          <w:rFonts w:hint="eastAsia"/>
          <w:lang w:eastAsia="zh-CN"/>
        </w:rPr>
        <w:t xml:space="preserve">Layer-3 </w:t>
      </w:r>
      <w:r w:rsidRPr="007758AE">
        <w:rPr>
          <w:lang w:eastAsia="zh-CN"/>
        </w:rPr>
        <w:t xml:space="preserve">Remote UE establishes PC5 connection to the </w:t>
      </w:r>
      <w:r w:rsidR="00B705A6">
        <w:rPr>
          <w:lang w:eastAsia="zh-CN"/>
        </w:rPr>
        <w:t xml:space="preserve">5G </w:t>
      </w:r>
      <w:r w:rsidRPr="007758AE">
        <w:rPr>
          <w:lang w:eastAsia="zh-CN"/>
        </w:rPr>
        <w:t>Layer-3 UE-to-Network Relay.</w:t>
      </w:r>
    </w:p>
    <w:p w14:paraId="108F1CAB" w14:textId="7A9815D7" w:rsidR="003B194B" w:rsidRPr="007758AE" w:rsidRDefault="003B194B" w:rsidP="003B194B">
      <w:pPr>
        <w:rPr>
          <w:lang w:eastAsia="zh-CN"/>
        </w:rPr>
      </w:pPr>
      <w:r w:rsidRPr="007758AE">
        <w:rPr>
          <w:lang w:eastAsia="zh-CN"/>
        </w:rPr>
        <w:t xml:space="preserve">When </w:t>
      </w:r>
      <w:r w:rsidR="004F49BC">
        <w:t>5G ProSe</w:t>
      </w:r>
      <w:r w:rsidR="003F7E18">
        <w:rPr>
          <w:rFonts w:hint="eastAsia"/>
          <w:lang w:eastAsia="zh-CN"/>
        </w:rPr>
        <w:t xml:space="preserve"> Layer-3</w:t>
      </w:r>
      <w:r w:rsidR="004F49BC">
        <w:t xml:space="preserve"> </w:t>
      </w:r>
      <w:r w:rsidRPr="007758AE">
        <w:rPr>
          <w:lang w:eastAsia="zh-CN"/>
        </w:rPr>
        <w:t xml:space="preserve">Remote UE changes from </w:t>
      </w:r>
      <w:r w:rsidR="00E75C67">
        <w:rPr>
          <w:lang w:eastAsia="zh-CN"/>
        </w:rPr>
        <w:t>I</w:t>
      </w:r>
      <w:r w:rsidRPr="007758AE">
        <w:rPr>
          <w:lang w:eastAsia="zh-CN"/>
        </w:rPr>
        <w:t>ndirect</w:t>
      </w:r>
      <w:r w:rsidR="00E75C67">
        <w:rPr>
          <w:lang w:eastAsia="zh-CN"/>
        </w:rPr>
        <w:t xml:space="preserve"> Network</w:t>
      </w:r>
      <w:r w:rsidRPr="007758AE">
        <w:rPr>
          <w:lang w:eastAsia="zh-CN"/>
        </w:rPr>
        <w:t xml:space="preserve"> </w:t>
      </w:r>
      <w:r w:rsidR="00DF2611">
        <w:rPr>
          <w:lang w:eastAsia="zh-CN"/>
        </w:rPr>
        <w:t>C</w:t>
      </w:r>
      <w:r w:rsidRPr="007758AE">
        <w:rPr>
          <w:lang w:eastAsia="zh-CN"/>
        </w:rPr>
        <w:t xml:space="preserve">ommunication path to </w:t>
      </w:r>
      <w:r w:rsidR="00F54F1C">
        <w:rPr>
          <w:lang w:eastAsia="zh-CN"/>
        </w:rPr>
        <w:t>D</w:t>
      </w:r>
      <w:r w:rsidRPr="007758AE">
        <w:rPr>
          <w:lang w:eastAsia="zh-CN"/>
        </w:rPr>
        <w:t xml:space="preserve">irect </w:t>
      </w:r>
      <w:r w:rsidR="00F54F1C">
        <w:rPr>
          <w:lang w:eastAsia="zh-CN"/>
        </w:rPr>
        <w:t>N</w:t>
      </w:r>
      <w:r w:rsidRPr="007758AE">
        <w:rPr>
          <w:lang w:eastAsia="zh-CN"/>
        </w:rPr>
        <w:t xml:space="preserve">etwork </w:t>
      </w:r>
      <w:r w:rsidR="00F54F1C">
        <w:rPr>
          <w:lang w:eastAsia="zh-CN"/>
        </w:rPr>
        <w:t>C</w:t>
      </w:r>
      <w:r w:rsidRPr="007758AE">
        <w:rPr>
          <w:lang w:eastAsia="zh-CN"/>
        </w:rPr>
        <w:t xml:space="preserve">ommunication, the </w:t>
      </w:r>
      <w:r w:rsidR="001E54EB">
        <w:rPr>
          <w:rFonts w:hint="eastAsia"/>
          <w:lang w:eastAsia="zh-CN"/>
        </w:rPr>
        <w:t xml:space="preserve">5G ProSe Layer-3 </w:t>
      </w:r>
      <w:r w:rsidRPr="007758AE">
        <w:rPr>
          <w:lang w:eastAsia="zh-CN"/>
        </w:rPr>
        <w:t xml:space="preserve">Remote UE follows </w:t>
      </w:r>
      <w:r w:rsidR="00395A71" w:rsidRPr="007758AE">
        <w:rPr>
          <w:lang w:eastAsia="zh-CN"/>
        </w:rPr>
        <w:t>TS</w:t>
      </w:r>
      <w:r w:rsidR="00395A71">
        <w:rPr>
          <w:lang w:eastAsia="zh-CN"/>
        </w:rPr>
        <w:t> </w:t>
      </w:r>
      <w:r w:rsidR="00395A71" w:rsidRPr="007758AE">
        <w:rPr>
          <w:lang w:eastAsia="zh-CN"/>
        </w:rPr>
        <w:t>23.502</w:t>
      </w:r>
      <w:r w:rsidR="00395A71">
        <w:rPr>
          <w:lang w:eastAsia="zh-CN"/>
        </w:rPr>
        <w:t> </w:t>
      </w:r>
      <w:r w:rsidR="00395A71" w:rsidRPr="007758AE">
        <w:rPr>
          <w:lang w:eastAsia="zh-CN"/>
        </w:rPr>
        <w:t>[</w:t>
      </w:r>
      <w:r w:rsidR="00395A71">
        <w:rPr>
          <w:lang w:eastAsia="zh-CN"/>
        </w:rPr>
        <w:t>5</w:t>
      </w:r>
      <w:r w:rsidRPr="007758AE">
        <w:rPr>
          <w:lang w:eastAsia="zh-CN"/>
        </w:rPr>
        <w:t>] clause 4.9.2.1.</w:t>
      </w:r>
    </w:p>
    <w:p w14:paraId="004BBA3B" w14:textId="469DE742" w:rsidR="00BE0C30" w:rsidRDefault="00BE0C30" w:rsidP="00BE0C30">
      <w:pPr>
        <w:pStyle w:val="Heading4"/>
      </w:pPr>
      <w:bookmarkStart w:id="987" w:name="_Toc517048051"/>
      <w:bookmarkStart w:id="988" w:name="_Toc45003327"/>
      <w:bookmarkStart w:id="989" w:name="_Toc69883597"/>
      <w:bookmarkStart w:id="990" w:name="_Toc73625619"/>
      <w:bookmarkStart w:id="991" w:name="_Toc81548055"/>
      <w:r>
        <w:t>6.5.1.3</w:t>
      </w:r>
      <w:r>
        <w:tab/>
        <w:t>Cell ID announcement procedure</w:t>
      </w:r>
      <w:bookmarkEnd w:id="987"/>
      <w:bookmarkEnd w:id="988"/>
      <w:bookmarkEnd w:id="991"/>
    </w:p>
    <w:p w14:paraId="743419AF" w14:textId="32BDB2A2" w:rsidR="00BE0C30" w:rsidRDefault="00BE0C30" w:rsidP="00BE0C30">
      <w:r>
        <w:t>Cell ID announcement procedure outlined in figure 6.5.</w:t>
      </w:r>
      <w:r w:rsidR="00093125">
        <w:t>1.3</w:t>
      </w:r>
      <w:r>
        <w:t>-1 allows an authorized 5G ProSe Layer-3 remote UE, based on its application specific requirements outside the scope of the present document, to request a 5G ProSe Layer-3 UE-to-Network Relay to announce the NR Cell Global ID (NCGI) of the Cell serving the 5G ProSe Layer-3 UE-to-Network Relay.</w:t>
      </w:r>
    </w:p>
    <w:bookmarkStart w:id="992" w:name="_MON_1503716886"/>
    <w:bookmarkEnd w:id="992"/>
    <w:p w14:paraId="0DCA4DE2" w14:textId="77777777" w:rsidR="00BE0C30" w:rsidRDefault="00BE0C30" w:rsidP="00BE0C30">
      <w:pPr>
        <w:pStyle w:val="TH"/>
      </w:pPr>
      <w:r>
        <w:object w:dxaOrig="9537" w:dyaOrig="5084" w14:anchorId="0DB5535C">
          <v:shape id="_x0000_i1065" type="#_x0000_t75" style="width:477.5pt;height:254.7pt" o:ole="">
            <v:imagedata r:id="rId91" o:title=""/>
          </v:shape>
          <o:OLEObject Type="Embed" ProgID="Word.Picture.8" ShapeID="_x0000_i1065" DrawAspect="Content" ObjectID="_1692161326" r:id="rId92"/>
        </w:object>
      </w:r>
    </w:p>
    <w:p w14:paraId="251A89FB" w14:textId="327ABAA8" w:rsidR="00BE0C30" w:rsidRDefault="00BE0C30" w:rsidP="00BE0C30">
      <w:pPr>
        <w:pStyle w:val="TF"/>
      </w:pPr>
      <w:r>
        <w:t>Figure 6.5.1.3-1: Cell ID announcement request procedure</w:t>
      </w:r>
    </w:p>
    <w:p w14:paraId="062C227A" w14:textId="77777777" w:rsidR="00BE0C30" w:rsidRDefault="00BE0C30" w:rsidP="00BE0C30">
      <w:pPr>
        <w:pStyle w:val="B1"/>
      </w:pPr>
      <w:r>
        <w:t>1)</w:t>
      </w:r>
      <w:r>
        <w:tab/>
        <w:t>5G ProSe Layer-3 Remote UE has discovered a 5G ProSe Layer-3 UE-to-Network Relay and an application requires serving cell NCGI reporting even when it is accessing via 5G ProSe Layer-3 UE-to-Network Relay (i.e. the application benefits from this value even if it is the value of the cell serving the 5G Layer-3 ProSe UE-to-Network Relay).</w:t>
      </w:r>
    </w:p>
    <w:p w14:paraId="66334FF3" w14:textId="77777777" w:rsidR="00BE0C30" w:rsidRDefault="00BE0C30" w:rsidP="00BE0C30">
      <w:pPr>
        <w:pStyle w:val="B1"/>
      </w:pPr>
      <w:r>
        <w:t>2)</w:t>
      </w:r>
      <w:r>
        <w:tab/>
        <w:t xml:space="preserve">The 5G ProSe Layer-3 Remote UE sends to the 5G ProSe Layer-3 UE-to-Network Relay a Cell ID Announcement Request to obtain the NCGI of the 5G ProSe Layer-3 UE-to-Network Relay's serving cell. </w:t>
      </w:r>
    </w:p>
    <w:p w14:paraId="598F0EDE" w14:textId="77777777" w:rsidR="00BE0C30" w:rsidRDefault="00BE0C30" w:rsidP="00BE0C30">
      <w:pPr>
        <w:pStyle w:val="B1"/>
      </w:pPr>
      <w:r>
        <w:t>3)</w:t>
      </w:r>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Layer-3 UE-to-Network relay, then the relay shall stop announcing the NCGI of the serving cell.</w:t>
      </w:r>
    </w:p>
    <w:p w14:paraId="603A4293" w14:textId="77777777" w:rsidR="00BE0C30" w:rsidRDefault="00BE0C30" w:rsidP="00BE0C30">
      <w:pPr>
        <w:pStyle w:val="B1"/>
      </w:pPr>
      <w:r>
        <w:t>4)</w:t>
      </w:r>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p>
    <w:p w14:paraId="3618D8C5" w14:textId="77777777" w:rsidR="00BE0C30" w:rsidRDefault="00BE0C30" w:rsidP="00BE0C30">
      <w:pPr>
        <w:pStyle w:val="B1"/>
      </w:pPr>
      <w:r>
        <w:t>5)</w:t>
      </w:r>
      <w:r>
        <w:tab/>
        <w:t>The 5G ProSe</w:t>
      </w:r>
      <w:r w:rsidRPr="00585D66">
        <w:t xml:space="preserve"> </w:t>
      </w:r>
      <w:r>
        <w:t>Layer-3 UE-to-Network Relay detects new NCGI</w:t>
      </w:r>
      <w:r w:rsidRPr="008B4780">
        <w:t xml:space="preserve"> </w:t>
      </w:r>
      <w:r>
        <w:t xml:space="preserve">of a new serving cell it is happening to be camping on. </w:t>
      </w:r>
    </w:p>
    <w:p w14:paraId="29A4255B" w14:textId="450D9626" w:rsidR="00BE0C30" w:rsidRDefault="00BE0C30" w:rsidP="007A44C1">
      <w:pPr>
        <w:pStyle w:val="B1"/>
      </w:pPr>
      <w:r>
        <w:t>6)</w:t>
      </w:r>
      <w:r>
        <w:tab/>
        <w:t>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UE-to-Network relay.</w:t>
      </w:r>
    </w:p>
    <w:p w14:paraId="185F8613" w14:textId="58F0D18E" w:rsidR="00766213" w:rsidRPr="0093004C" w:rsidRDefault="00766213" w:rsidP="00766213">
      <w:pPr>
        <w:pStyle w:val="Heading3"/>
      </w:pPr>
      <w:bookmarkStart w:id="993" w:name="_Toc81548056"/>
      <w:r w:rsidRPr="0093004C">
        <w:lastRenderedPageBreak/>
        <w:t>6.5.2</w:t>
      </w:r>
      <w:r w:rsidRPr="0093004C">
        <w:tab/>
      </w:r>
      <w:bookmarkStart w:id="994" w:name="_Hlk68111867"/>
      <w:r w:rsidR="002C3589">
        <w:rPr>
          <w:rFonts w:hint="eastAsia"/>
          <w:lang w:eastAsia="zh-CN"/>
        </w:rPr>
        <w:t xml:space="preserve">5G </w:t>
      </w:r>
      <w:r w:rsidRPr="0093004C">
        <w:t xml:space="preserve">ProSe Communication via </w:t>
      </w:r>
      <w:r w:rsidR="00297E35">
        <w:rPr>
          <w:rFonts w:hint="eastAsia"/>
          <w:lang w:eastAsia="zh-CN"/>
        </w:rPr>
        <w:t xml:space="preserve">5G ProSe </w:t>
      </w:r>
      <w:r w:rsidRPr="0093004C">
        <w:t>Layer-2 UE-to-Network Relay</w:t>
      </w:r>
      <w:bookmarkEnd w:id="989"/>
      <w:bookmarkEnd w:id="990"/>
      <w:bookmarkEnd w:id="994"/>
      <w:bookmarkEnd w:id="993"/>
    </w:p>
    <w:p w14:paraId="23A73EF3" w14:textId="77777777" w:rsidR="00766213" w:rsidRPr="0093004C" w:rsidRDefault="00766213" w:rsidP="00395A71">
      <w:pPr>
        <w:pStyle w:val="Heading4"/>
      </w:pPr>
      <w:bookmarkStart w:id="995" w:name="_Toc73625620"/>
      <w:bookmarkStart w:id="996" w:name="_Toc81548057"/>
      <w:r w:rsidRPr="0093004C">
        <w:t>6.5.2.1</w:t>
      </w:r>
      <w:r w:rsidRPr="0093004C">
        <w:tab/>
        <w:t>Registration and Connection Management</w:t>
      </w:r>
      <w:bookmarkEnd w:id="995"/>
      <w:bookmarkEnd w:id="996"/>
    </w:p>
    <w:p w14:paraId="6226C505" w14:textId="77777777" w:rsidR="00766213" w:rsidRPr="0093004C" w:rsidRDefault="00766213" w:rsidP="00395A71">
      <w:pPr>
        <w:pStyle w:val="Heading5"/>
        <w:rPr>
          <w:noProof/>
        </w:rPr>
      </w:pPr>
      <w:bookmarkStart w:id="997" w:name="_Toc30666557"/>
      <w:bookmarkStart w:id="998" w:name="_Toc31029851"/>
      <w:bookmarkStart w:id="999" w:name="_Toc31030742"/>
      <w:bookmarkStart w:id="1000" w:name="_Toc43388309"/>
      <w:bookmarkStart w:id="1001" w:name="_Toc43735539"/>
      <w:bookmarkStart w:id="1002" w:name="_Toc50130526"/>
      <w:bookmarkStart w:id="1003" w:name="_Toc50133840"/>
      <w:bookmarkStart w:id="1004" w:name="_Toc50134180"/>
      <w:bookmarkStart w:id="1005" w:name="_Toc50557132"/>
      <w:bookmarkStart w:id="1006" w:name="_Toc50548808"/>
      <w:bookmarkStart w:id="1007" w:name="_Toc55202113"/>
      <w:bookmarkStart w:id="1008" w:name="_Toc57209735"/>
      <w:bookmarkStart w:id="1009" w:name="_Toc57366126"/>
      <w:bookmarkStart w:id="1010" w:name="_Toc66703569"/>
      <w:bookmarkStart w:id="1011" w:name="_Toc73625621"/>
      <w:bookmarkStart w:id="1012" w:name="_Toc81548058"/>
      <w:r w:rsidRPr="0093004C">
        <w:rPr>
          <w:noProof/>
        </w:rPr>
        <w:t>6.5.2.1.1</w:t>
      </w:r>
      <w:r w:rsidRPr="0093004C">
        <w:rPr>
          <w:noProof/>
        </w:rPr>
        <w:tab/>
        <w:t>Registration Management</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4613B5E" w14:textId="623A545E" w:rsidR="00766213" w:rsidRPr="0093004C" w:rsidRDefault="00766213" w:rsidP="00766213">
      <w:pPr>
        <w:rPr>
          <w:rFonts w:eastAsia="SimSun"/>
        </w:rPr>
      </w:pPr>
      <w:r w:rsidRPr="0093004C">
        <w:rPr>
          <w:rFonts w:eastAsia="SimSun"/>
        </w:rPr>
        <w:t xml:space="preserve">Registration Management for the </w:t>
      </w:r>
      <w:r w:rsidR="00B0696B">
        <w:t xml:space="preserve">5G ProSe </w:t>
      </w:r>
      <w:r w:rsidR="00926209">
        <w:rPr>
          <w:rFonts w:hint="eastAsia"/>
          <w:lang w:eastAsia="zh-CN"/>
        </w:rPr>
        <w:t xml:space="preserve">Layer-2 </w:t>
      </w:r>
      <w:r w:rsidRPr="0093004C">
        <w:rPr>
          <w:rFonts w:eastAsia="SimSun"/>
        </w:rPr>
        <w:t xml:space="preserve">Remote UE and the </w:t>
      </w:r>
      <w:r w:rsidR="00B0696B">
        <w:t xml:space="preserve">5G </w:t>
      </w:r>
      <w:r w:rsidRPr="0093004C">
        <w:rPr>
          <w:rFonts w:eastAsia="SimSun"/>
        </w:rPr>
        <w:t xml:space="preserve">ProSe </w:t>
      </w:r>
      <w:r w:rsidR="00AC0CC0">
        <w:rPr>
          <w:rFonts w:eastAsia="SimSun" w:hint="eastAsia"/>
          <w:lang w:eastAsia="zh-CN"/>
        </w:rPr>
        <w:t xml:space="preserve">Layer-2 </w:t>
      </w:r>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The </w:t>
      </w:r>
      <w:r w:rsidR="00EE7936">
        <w:rPr>
          <w:rFonts w:eastAsia="SimSun" w:hint="eastAsia"/>
          <w:lang w:eastAsia="zh-CN"/>
        </w:rPr>
        <w:t xml:space="preserve">5G ProSe Layer-2 </w:t>
      </w:r>
      <w:r w:rsidRPr="0093004C">
        <w:rPr>
          <w:rFonts w:eastAsia="SimSun"/>
        </w:rPr>
        <w:t xml:space="preserve">Remote UE and the </w:t>
      </w:r>
      <w:r w:rsidR="004C4841">
        <w:t xml:space="preserve">5G </w:t>
      </w:r>
      <w:r w:rsidRPr="0093004C">
        <w:rPr>
          <w:rFonts w:eastAsia="SimSun"/>
        </w:rPr>
        <w:t xml:space="preserve">ProSe </w:t>
      </w:r>
      <w:r w:rsidR="005C2141">
        <w:rPr>
          <w:rFonts w:eastAsia="SimSun" w:hint="eastAsia"/>
          <w:lang w:eastAsia="zh-CN"/>
        </w:rPr>
        <w:t xml:space="preserve">Layer-2 </w:t>
      </w:r>
      <w:r w:rsidRPr="0093004C">
        <w:rPr>
          <w:rFonts w:eastAsia="SimSun"/>
        </w:rPr>
        <w:t>UE-to-Network Relay may be served by the same AMF or different AMFs.</w:t>
      </w:r>
    </w:p>
    <w:p w14:paraId="212F43DE" w14:textId="77777777" w:rsidR="00766213" w:rsidRPr="0093004C" w:rsidRDefault="00766213" w:rsidP="00395A71">
      <w:pPr>
        <w:pStyle w:val="Heading5"/>
      </w:pPr>
      <w:bookmarkStart w:id="1013" w:name="_Toc30666558"/>
      <w:bookmarkStart w:id="1014" w:name="_Toc31029852"/>
      <w:bookmarkStart w:id="1015" w:name="_Toc31030743"/>
      <w:bookmarkStart w:id="1016" w:name="_Toc43388310"/>
      <w:bookmarkStart w:id="1017" w:name="_Toc43735540"/>
      <w:bookmarkStart w:id="1018" w:name="_Toc50130527"/>
      <w:bookmarkStart w:id="1019" w:name="_Toc50133841"/>
      <w:bookmarkStart w:id="1020" w:name="_Toc50134181"/>
      <w:bookmarkStart w:id="1021" w:name="_Toc50557133"/>
      <w:bookmarkStart w:id="1022" w:name="_Toc50548809"/>
      <w:bookmarkStart w:id="1023" w:name="_Toc55202114"/>
      <w:bookmarkStart w:id="1024" w:name="_Toc57209736"/>
      <w:bookmarkStart w:id="1025" w:name="_Toc57366127"/>
      <w:bookmarkStart w:id="1026" w:name="_Toc66703570"/>
      <w:bookmarkStart w:id="1027" w:name="_Toc73625622"/>
      <w:bookmarkStart w:id="1028" w:name="_Toc81548059"/>
      <w:r w:rsidRPr="0093004C">
        <w:t>6.5.2.1.2</w:t>
      </w:r>
      <w:r w:rsidRPr="0093004C">
        <w:tab/>
        <w:t>Connection Management</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2D4B5066" w14:textId="3077396F" w:rsidR="00766213" w:rsidRPr="0093004C" w:rsidRDefault="00766213" w:rsidP="00766213">
      <w:pPr>
        <w:rPr>
          <w:rFonts w:eastAsia="SimSun"/>
        </w:rPr>
      </w:pPr>
      <w:r w:rsidRPr="0093004C">
        <w:rPr>
          <w:rFonts w:eastAsia="SimSun"/>
        </w:rPr>
        <w:t>Connection Management for the</w:t>
      </w:r>
      <w:r w:rsidR="004C4841">
        <w:rPr>
          <w:rFonts w:eastAsia="SimSun"/>
        </w:rPr>
        <w:t xml:space="preserve"> </w:t>
      </w:r>
      <w:r w:rsidR="004C4841">
        <w:t>5G</w:t>
      </w:r>
      <w:r w:rsidRPr="0093004C">
        <w:rPr>
          <w:rFonts w:eastAsia="SimSun"/>
        </w:rPr>
        <w:t xml:space="preserve"> </w:t>
      </w:r>
      <w:r w:rsidR="00087F7C">
        <w:rPr>
          <w:rFonts w:eastAsia="SimSun" w:hint="eastAsia"/>
          <w:lang w:eastAsia="zh-CN"/>
        </w:rPr>
        <w:t xml:space="preserve">ProSe Layer-2 </w:t>
      </w:r>
      <w:r w:rsidRPr="0093004C">
        <w:rPr>
          <w:rFonts w:eastAsia="SimSun"/>
        </w:rPr>
        <w:t xml:space="preserve">Remote UE and the </w:t>
      </w:r>
      <w:r w:rsidR="00FA6205">
        <w:t xml:space="preserve">5G </w:t>
      </w:r>
      <w:r w:rsidRPr="0093004C">
        <w:rPr>
          <w:rFonts w:eastAsia="SimSun"/>
        </w:rPr>
        <w:t xml:space="preserve">ProSe </w:t>
      </w:r>
      <w:r w:rsidR="00FD515D">
        <w:rPr>
          <w:rFonts w:eastAsia="SimSun" w:hint="eastAsia"/>
          <w:lang w:eastAsia="zh-CN"/>
        </w:rPr>
        <w:t xml:space="preserve">Layer-2 </w:t>
      </w:r>
      <w:r w:rsidRPr="0093004C">
        <w:rPr>
          <w:rFonts w:eastAsia="SimSun"/>
        </w:rPr>
        <w:t xml:space="preserve">UE-to-Network Relay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5] with the following modifications.</w:t>
      </w:r>
    </w:p>
    <w:p w14:paraId="3D582E19" w14:textId="1FE54FFA" w:rsidR="00766213" w:rsidRDefault="00766213" w:rsidP="00766213">
      <w:pPr>
        <w:rPr>
          <w:rFonts w:eastAsia="SimSun"/>
          <w:lang w:eastAsia="zh-CN"/>
        </w:rPr>
      </w:pPr>
      <w:r w:rsidRPr="0093004C">
        <w:rPr>
          <w:rFonts w:eastAsia="SimSun"/>
          <w:lang w:eastAsia="zh-CN"/>
        </w:rPr>
        <w:t xml:space="preserve">The </w:t>
      </w:r>
      <w:r w:rsidR="00F62CC0">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UE-to-Network Relay may only relay data/signalling for the</w:t>
      </w:r>
      <w:r w:rsidR="00F62CC0" w:rsidRPr="0093004C">
        <w:rPr>
          <w:rFonts w:eastAsia="SimSun"/>
        </w:rPr>
        <w:t xml:space="preserve"> </w:t>
      </w:r>
      <w:r w:rsidR="00F62CC0">
        <w:t xml:space="preserve">5G </w:t>
      </w:r>
      <w:r w:rsidR="00F62CC0"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Remote UE(s) when the</w:t>
      </w:r>
      <w:r w:rsidR="00970060" w:rsidRPr="0093004C">
        <w:rPr>
          <w:rFonts w:eastAsia="SimSun"/>
        </w:rPr>
        <w:t xml:space="preserve"> </w:t>
      </w:r>
      <w:r w:rsidR="00970060">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CM-CONNECTED state. If the</w:t>
      </w:r>
      <w:r w:rsidR="00583842" w:rsidRPr="0093004C">
        <w:rPr>
          <w:rFonts w:eastAsia="SimSun"/>
        </w:rPr>
        <w:t xml:space="preserve"> </w:t>
      </w:r>
      <w:r w:rsidR="00583842">
        <w:t>5G</w:t>
      </w:r>
      <w:r w:rsidRPr="0093004C">
        <w:rPr>
          <w:rFonts w:eastAsia="SimSun"/>
          <w:lang w:eastAsia="zh-CN"/>
        </w:rPr>
        <w:t xml:space="preserve"> ProSe </w:t>
      </w:r>
      <w:r w:rsidR="00AD5AC4">
        <w:rPr>
          <w:rFonts w:eastAsia="SimSun" w:hint="eastAsia"/>
          <w:lang w:eastAsia="zh-CN"/>
        </w:rPr>
        <w:t xml:space="preserve">Layer-2 </w:t>
      </w:r>
      <w:r w:rsidRPr="0093004C">
        <w:rPr>
          <w:rFonts w:eastAsia="SimSun"/>
          <w:lang w:eastAsia="zh-CN"/>
        </w:rPr>
        <w:t>UE-to-Network Relay is in CM_IDLE state and receives a connection request from the</w:t>
      </w:r>
      <w:r w:rsidR="00FC1585" w:rsidRPr="0093004C">
        <w:rPr>
          <w:rFonts w:eastAsia="SimSun"/>
        </w:rPr>
        <w:t xml:space="preserve"> </w:t>
      </w:r>
      <w:r w:rsidR="00FC1585">
        <w:t xml:space="preserve">5G </w:t>
      </w:r>
      <w:r w:rsidR="00FC1585" w:rsidRPr="0093004C">
        <w:rPr>
          <w:rFonts w:eastAsia="SimSun"/>
        </w:rPr>
        <w:t>ProSe</w:t>
      </w:r>
      <w:r w:rsidRPr="0093004C">
        <w:rPr>
          <w:rFonts w:eastAsia="SimSun"/>
          <w:lang w:eastAsia="zh-CN"/>
        </w:rPr>
        <w:t xml:space="preserve"> </w:t>
      </w:r>
      <w:r w:rsidR="00AD5AC4">
        <w:rPr>
          <w:rFonts w:eastAsia="SimSun" w:hint="eastAsia"/>
          <w:lang w:eastAsia="zh-CN"/>
        </w:rPr>
        <w:t xml:space="preserve">Layer-2 </w:t>
      </w:r>
      <w:r w:rsidRPr="0093004C">
        <w:rPr>
          <w:rFonts w:eastAsia="SimSun"/>
          <w:lang w:eastAsia="zh-CN"/>
        </w:rPr>
        <w:t xml:space="preserve">Remote UE for relaying, the </w:t>
      </w:r>
      <w:r w:rsidR="005F65D7">
        <w:rPr>
          <w:rFonts w:eastAsia="SimSun"/>
          <w:lang w:eastAsia="zh-CN"/>
        </w:rPr>
        <w:t xml:space="preserve">5G </w:t>
      </w:r>
      <w:r w:rsidRPr="0093004C">
        <w:rPr>
          <w:rFonts w:eastAsia="SimSun"/>
          <w:lang w:eastAsia="zh-CN"/>
        </w:rPr>
        <w:t xml:space="preserve">ProSe </w:t>
      </w:r>
      <w:r w:rsidR="00AD5AC4">
        <w:rPr>
          <w:rFonts w:eastAsia="SimSun" w:hint="eastAsia"/>
          <w:lang w:eastAsia="zh-CN"/>
        </w:rPr>
        <w:t xml:space="preserve">Layer-2 </w:t>
      </w:r>
      <w:r w:rsidRPr="0093004C">
        <w:rPr>
          <w:rFonts w:eastAsia="SimSun"/>
          <w:lang w:eastAsia="zh-CN"/>
        </w:rPr>
        <w:t xml:space="preserve">UE-to-Network Relay shall trigger Service Request procedure to enter CM_CONNECTED state before relaying the </w:t>
      </w:r>
      <w:r w:rsidR="00363DDF">
        <w:rPr>
          <w:rFonts w:eastAsia="SimSun" w:hint="eastAsia"/>
          <w:lang w:eastAsia="zh-CN"/>
        </w:rPr>
        <w:t xml:space="preserve">5G ProSe Layer-2 </w:t>
      </w:r>
      <w:r w:rsidRPr="0093004C">
        <w:rPr>
          <w:rFonts w:eastAsia="SimSun"/>
          <w:lang w:eastAsia="zh-CN"/>
        </w:rPr>
        <w:t>Remote UEs traffic.</w:t>
      </w:r>
    </w:p>
    <w:p w14:paraId="79BD7CEA" w14:textId="5A86095E" w:rsidR="00DC4B9D" w:rsidRPr="00DC4B9D" w:rsidRDefault="00DC4B9D" w:rsidP="00766213">
      <w:pPr>
        <w:rPr>
          <w:rFonts w:eastAsia="SimSun"/>
          <w:lang w:eastAsia="zh-CN"/>
        </w:rPr>
      </w:pPr>
      <w:r>
        <w:rPr>
          <w:rFonts w:eastAsia="SimSun"/>
          <w:lang w:eastAsia="zh-CN"/>
        </w:rPr>
        <w:t xml:space="preserve">The state of </w:t>
      </w:r>
      <w:r w:rsidRPr="000F7369">
        <w:rPr>
          <w:rFonts w:eastAsia="SimSun"/>
          <w:lang w:eastAsia="zh-CN"/>
        </w:rPr>
        <w:t>5G ProSe UE-to-Network Relay</w:t>
      </w:r>
      <w:r>
        <w:rPr>
          <w:rFonts w:eastAsia="SimSun"/>
          <w:lang w:eastAsia="zh-CN"/>
        </w:rPr>
        <w:t xml:space="preserve"> is controlled by NG-RAN with the following:</w:t>
      </w:r>
    </w:p>
    <w:p w14:paraId="7AED5523" w14:textId="5C5CB60E"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 connected to the </w:t>
      </w:r>
      <w:r w:rsidR="002C07FB">
        <w:t xml:space="preserve">5G </w:t>
      </w:r>
      <w:r w:rsidRPr="0093004C">
        <w:t xml:space="preserve">ProSe </w:t>
      </w:r>
      <w:r w:rsidR="005A7937">
        <w:rPr>
          <w:rFonts w:hint="eastAsia"/>
          <w:lang w:eastAsia="zh-CN"/>
        </w:rPr>
        <w:t xml:space="preserve">Layer-2 </w:t>
      </w:r>
      <w:r w:rsidRPr="0093004C">
        <w:t>UE-to-Network Relay is in CM-CONNECTED</w:t>
      </w:r>
      <w:r w:rsidR="00DC4B9D" w:rsidRPr="00C72243">
        <w:t xml:space="preserve"> </w:t>
      </w:r>
      <w:r w:rsidR="00DC4B9D" w:rsidRPr="009E0DE1">
        <w:t>with RRC Connected</w:t>
      </w:r>
      <w:r w:rsidR="00DC4B9D">
        <w:t xml:space="preserve"> state</w:t>
      </w:r>
      <w:r w:rsidRPr="0093004C">
        <w:t xml:space="preserve">, the </w:t>
      </w:r>
      <w:r w:rsidR="008276CE">
        <w:t xml:space="preserve">5G </w:t>
      </w:r>
      <w:r w:rsidRPr="0093004C">
        <w:t>ProSe</w:t>
      </w:r>
      <w:r w:rsidR="005A7937" w:rsidRPr="005A7937">
        <w:rPr>
          <w:rFonts w:hint="eastAsia"/>
          <w:lang w:eastAsia="zh-CN"/>
        </w:rPr>
        <w:t xml:space="preserve"> </w:t>
      </w:r>
      <w:r w:rsidR="005A7937">
        <w:rPr>
          <w:rFonts w:hint="eastAsia"/>
          <w:lang w:eastAsia="zh-CN"/>
        </w:rPr>
        <w:t>Layer-2</w:t>
      </w:r>
      <w:r w:rsidRPr="0093004C">
        <w:t xml:space="preserve"> UE-to-Network Relay should remain CM-CONNECTED state</w:t>
      </w:r>
      <w:r w:rsidR="0058099E" w:rsidRPr="00C72243">
        <w:t xml:space="preserve"> </w:t>
      </w:r>
      <w:r w:rsidR="0058099E" w:rsidRPr="009E0DE1">
        <w:t>with RRC Connected</w:t>
      </w:r>
      <w:r w:rsidR="0058099E">
        <w:t xml:space="preserve"> state</w:t>
      </w:r>
      <w:r w:rsidRPr="0093004C">
        <w:t>.</w:t>
      </w:r>
    </w:p>
    <w:p w14:paraId="7DE81AAB" w14:textId="4827A198"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SimSun"/>
        </w:rPr>
        <w:t>ProSe</w:t>
      </w:r>
      <w:r w:rsidR="005F65D7" w:rsidRPr="0093004C">
        <w:t xml:space="preserve"> </w:t>
      </w:r>
      <w:r w:rsidR="005A7937">
        <w:rPr>
          <w:rFonts w:hint="eastAsia"/>
          <w:lang w:eastAsia="zh-CN"/>
        </w:rPr>
        <w:t xml:space="preserve">Layer-2 </w:t>
      </w:r>
      <w:r w:rsidRPr="0093004C">
        <w:t xml:space="preserve">Remote UEs connected to the </w:t>
      </w:r>
      <w:r w:rsidR="00BC5A93">
        <w:t xml:space="preserve">5G </w:t>
      </w:r>
      <w:r w:rsidRPr="0093004C">
        <w:t xml:space="preserve">ProSe </w:t>
      </w:r>
      <w:r w:rsidR="005A7937">
        <w:rPr>
          <w:rFonts w:hint="eastAsia"/>
          <w:lang w:eastAsia="zh-CN"/>
        </w:rPr>
        <w:t xml:space="preserve">Layer-2 </w:t>
      </w:r>
      <w:r w:rsidRPr="0093004C">
        <w:t>UE-to-Network Relay enter CM-IDLE</w:t>
      </w:r>
      <w:r w:rsidR="0090434F">
        <w:rPr>
          <w:rFonts w:eastAsia="DengXian"/>
        </w:rPr>
        <w:t xml:space="preserve"> or</w:t>
      </w:r>
      <w:r w:rsidR="0090434F" w:rsidRPr="00C72243">
        <w:rPr>
          <w:rFonts w:eastAsia="DengXian"/>
        </w:rPr>
        <w:t xml:space="preserve"> </w:t>
      </w:r>
      <w:r w:rsidR="0090434F" w:rsidRPr="000F7369">
        <w:rPr>
          <w:rFonts w:eastAsia="DengXian"/>
        </w:rPr>
        <w:t>CM-CONNECTED</w:t>
      </w:r>
      <w:r w:rsidR="0090434F" w:rsidRPr="00C72243">
        <w:t xml:space="preserve"> </w:t>
      </w:r>
      <w:r w:rsidR="0090434F" w:rsidRPr="009E0DE1">
        <w:t>with</w:t>
      </w:r>
      <w:r w:rsidR="0090434F">
        <w:t xml:space="preserve"> RRC</w:t>
      </w:r>
      <w:r w:rsidR="0090434F" w:rsidRPr="009E0DE1">
        <w:t xml:space="preserve"> Inactive state</w:t>
      </w:r>
      <w:r w:rsidRPr="0093004C">
        <w:t xml:space="preserve">, the </w:t>
      </w:r>
      <w:r w:rsidR="00BC5A93">
        <w:t>5G</w:t>
      </w:r>
      <w:r w:rsidR="00BC5A93" w:rsidRPr="0093004C">
        <w:t xml:space="preserve"> </w:t>
      </w:r>
      <w:r w:rsidRPr="0093004C">
        <w:t xml:space="preserve">ProSe </w:t>
      </w:r>
      <w:r w:rsidR="005A7937">
        <w:rPr>
          <w:rFonts w:hint="eastAsia"/>
          <w:lang w:eastAsia="zh-CN"/>
        </w:rPr>
        <w:t xml:space="preserve">Layer-2 </w:t>
      </w:r>
      <w:r w:rsidRPr="0093004C">
        <w:t>UE-to-Network Relay may enter CM-IDLE state</w:t>
      </w:r>
      <w:r w:rsidR="00C840E4">
        <w:rPr>
          <w:rFonts w:eastAsia="DengXian"/>
        </w:rPr>
        <w:t xml:space="preserve"> </w:t>
      </w:r>
      <w:r w:rsidR="00C840E4" w:rsidRPr="002D039E">
        <w:rPr>
          <w:rFonts w:eastAsia="DengXian"/>
        </w:rPr>
        <w:t>or</w:t>
      </w:r>
      <w:r w:rsidR="00C840E4" w:rsidRPr="002D039E">
        <w:t xml:space="preserve"> </w:t>
      </w:r>
      <w:r w:rsidR="00C840E4" w:rsidRPr="002D039E">
        <w:rPr>
          <w:rFonts w:eastAsia="DengXian"/>
        </w:rPr>
        <w:t>CM-CONNECTED with RRC Inactive state</w:t>
      </w:r>
      <w:r w:rsidRPr="0093004C">
        <w:t>.</w:t>
      </w:r>
    </w:p>
    <w:p w14:paraId="50BD06FC" w14:textId="542B62D8" w:rsidR="00766213" w:rsidRPr="0093004C" w:rsidRDefault="00766213" w:rsidP="00766213">
      <w:pPr>
        <w:rPr>
          <w:rFonts w:eastAsia="SimSun"/>
          <w:lang w:eastAsia="zh-CN"/>
        </w:rPr>
      </w:pPr>
      <w:r w:rsidRPr="0093004C">
        <w:rPr>
          <w:rFonts w:eastAsia="SimSun"/>
          <w:lang w:eastAsia="zh-CN"/>
        </w:rPr>
        <w:t xml:space="preserve">When </w:t>
      </w:r>
      <w:r w:rsidR="00B50145">
        <w:rPr>
          <w:rFonts w:eastAsia="SimSun" w:hint="eastAsia"/>
          <w:lang w:eastAsia="zh-CN"/>
        </w:rPr>
        <w:t xml:space="preserve">5G ProSe Layer-2 </w:t>
      </w:r>
      <w:r w:rsidRPr="0093004C">
        <w:rPr>
          <w:rFonts w:eastAsia="SimSun"/>
          <w:lang w:eastAsia="zh-CN"/>
        </w:rPr>
        <w:t xml:space="preserve">Remote UE is </w:t>
      </w:r>
      <w:r w:rsidR="00800D32">
        <w:rPr>
          <w:rFonts w:eastAsia="SimSun"/>
          <w:lang w:eastAsia="zh-CN"/>
        </w:rPr>
        <w:t>in</w:t>
      </w:r>
      <w:r w:rsidRPr="0093004C">
        <w:rPr>
          <w:rFonts w:eastAsia="SimSun"/>
          <w:lang w:eastAsia="zh-CN"/>
        </w:rPr>
        <w:t xml:space="preserve"> CM-CONNECTED</w:t>
      </w:r>
      <w:r w:rsidR="00157D89">
        <w:rPr>
          <w:rFonts w:eastAsia="SimSun"/>
          <w:lang w:eastAsia="zh-CN"/>
        </w:rPr>
        <w:t xml:space="preserve"> state</w:t>
      </w:r>
      <w:r w:rsidRPr="0093004C">
        <w:rPr>
          <w:rFonts w:eastAsia="SimSun"/>
          <w:lang w:eastAsia="zh-CN"/>
        </w:rPr>
        <w:t xml:space="preserve">, the </w:t>
      </w:r>
      <w:r w:rsidR="00BC5A93">
        <w:t>5G</w:t>
      </w:r>
      <w:r w:rsidR="00BC5A93" w:rsidRPr="0093004C">
        <w:t xml:space="preserve"> </w:t>
      </w:r>
      <w:r w:rsidRPr="0093004C">
        <w:t>ProSe</w:t>
      </w:r>
      <w:r w:rsidR="00D930A7" w:rsidRPr="00D930A7">
        <w:rPr>
          <w:rFonts w:hint="eastAsia"/>
          <w:lang w:eastAsia="zh-CN"/>
        </w:rPr>
        <w:t xml:space="preserve"> </w:t>
      </w:r>
      <w:r w:rsidR="00D930A7">
        <w:rPr>
          <w:rFonts w:hint="eastAsia"/>
          <w:lang w:eastAsia="zh-CN"/>
        </w:rPr>
        <w:t>Layer-2</w:t>
      </w:r>
      <w:r w:rsidRPr="0093004C">
        <w:t xml:space="preserve"> UE-to-Network Relay</w:t>
      </w:r>
      <w:r w:rsidRPr="0093004C">
        <w:rPr>
          <w:rFonts w:eastAsia="SimSun"/>
          <w:lang w:eastAsia="zh-CN"/>
        </w:rPr>
        <w:t xml:space="preserve"> and</w:t>
      </w:r>
      <w:r w:rsidR="00BC5A93" w:rsidRPr="0093004C">
        <w:rPr>
          <w:rFonts w:eastAsia="SimSun"/>
        </w:rPr>
        <w:t xml:space="preserve"> </w:t>
      </w:r>
      <w:r w:rsidR="00BC5A93">
        <w:t xml:space="preserve">5G </w:t>
      </w:r>
      <w:r w:rsidR="00BC5A93" w:rsidRPr="0093004C">
        <w:rPr>
          <w:rFonts w:eastAsia="SimSun"/>
        </w:rPr>
        <w:t>ProSe</w:t>
      </w:r>
      <w:r w:rsidRPr="0093004C">
        <w:rPr>
          <w:rFonts w:eastAsia="SimSun"/>
          <w:lang w:eastAsia="zh-CN"/>
        </w:rPr>
        <w:t xml:space="preserve"> </w:t>
      </w:r>
      <w:r w:rsidR="001303C1">
        <w:rPr>
          <w:rFonts w:hint="eastAsia"/>
          <w:lang w:eastAsia="zh-CN"/>
        </w:rPr>
        <w:t xml:space="preserve">Layer-2 </w:t>
      </w:r>
      <w:r w:rsidRPr="0093004C">
        <w:rPr>
          <w:rFonts w:eastAsia="SimSun"/>
          <w:lang w:eastAsia="zh-CN"/>
        </w:rPr>
        <w:t>Remote UE keep the PC5 link.</w:t>
      </w:r>
      <w:r w:rsidR="00F86D5E">
        <w:rPr>
          <w:rFonts w:eastAsia="SimSun"/>
          <w:lang w:eastAsia="zh-CN"/>
        </w:rPr>
        <w:t xml:space="preserve"> When the 5G ProSe Remote UE is in CM-IDLE state, it may either release the PC5 link for relaying or not.</w:t>
      </w:r>
    </w:p>
    <w:p w14:paraId="7EC1CEC1" w14:textId="7125C98E" w:rsidR="00766213" w:rsidRPr="0093004C" w:rsidRDefault="00766213" w:rsidP="00766213">
      <w:pPr>
        <w:rPr>
          <w:rFonts w:eastAsia="SimSun"/>
          <w:lang w:eastAsia="zh-CN"/>
        </w:rPr>
      </w:pPr>
      <w:r w:rsidRPr="0093004C">
        <w:rPr>
          <w:rFonts w:eastAsia="SimSun"/>
        </w:rPr>
        <w:t>For paging a</w:t>
      </w:r>
      <w:r w:rsidR="001760CC" w:rsidRPr="0093004C">
        <w:rPr>
          <w:rFonts w:eastAsia="SimSun"/>
        </w:rPr>
        <w:t xml:space="preserve"> </w:t>
      </w:r>
      <w:r w:rsidR="001760CC">
        <w:t xml:space="preserve">5G </w:t>
      </w:r>
      <w:r w:rsidR="001760CC" w:rsidRPr="0093004C">
        <w:rPr>
          <w:rFonts w:eastAsia="SimSun"/>
        </w:rPr>
        <w:t>ProSe</w:t>
      </w:r>
      <w:r w:rsidRPr="0093004C">
        <w:rPr>
          <w:rFonts w:eastAsia="SimSun"/>
        </w:rPr>
        <w:t xml:space="preserve"> </w:t>
      </w:r>
      <w:r w:rsidR="00351367">
        <w:rPr>
          <w:rFonts w:eastAsia="SimSun" w:hint="eastAsia"/>
          <w:lang w:eastAsia="zh-CN"/>
        </w:rPr>
        <w:t xml:space="preserve">Layer-2 </w:t>
      </w:r>
      <w:r w:rsidRPr="0093004C">
        <w:rPr>
          <w:rFonts w:eastAsia="SimSun"/>
        </w:rPr>
        <w:t xml:space="preserve">Remote UE, it follows the principles and procedures defined in </w:t>
      </w:r>
      <w:r w:rsidR="00395A71" w:rsidRPr="0093004C">
        <w:rPr>
          <w:rFonts w:eastAsia="SimSun"/>
        </w:rPr>
        <w:t>TS</w:t>
      </w:r>
      <w:r w:rsidR="00395A71">
        <w:rPr>
          <w:rFonts w:eastAsia="SimSun"/>
        </w:rPr>
        <w:t> </w:t>
      </w:r>
      <w:r w:rsidR="00395A71" w:rsidRPr="0093004C">
        <w:rPr>
          <w:rFonts w:eastAsia="SimSun"/>
        </w:rPr>
        <w:t>23.501</w:t>
      </w:r>
      <w:r w:rsidR="00395A71">
        <w:rPr>
          <w:rFonts w:eastAsia="SimSun"/>
        </w:rPr>
        <w:t> </w:t>
      </w:r>
      <w:r w:rsidR="00395A71" w:rsidRPr="0093004C">
        <w:rPr>
          <w:rFonts w:eastAsia="SimSun"/>
        </w:rPr>
        <w:t>[</w:t>
      </w:r>
      <w:r w:rsidRPr="0093004C">
        <w:rPr>
          <w:rFonts w:eastAsia="SimSun"/>
        </w:rPr>
        <w:t xml:space="preserve">4] and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rPr>
        <w:t>[</w:t>
      </w:r>
      <w:r w:rsidRPr="0093004C">
        <w:rPr>
          <w:rFonts w:eastAsia="SimSun"/>
        </w:rPr>
        <w:t xml:space="preserve">5], and the paging message delivery from NG-RAN to </w:t>
      </w:r>
      <w:r w:rsidR="00062C35">
        <w:t xml:space="preserve">5G </w:t>
      </w:r>
      <w:r w:rsidR="00062C35" w:rsidRPr="0093004C">
        <w:rPr>
          <w:rFonts w:eastAsia="SimSun"/>
        </w:rPr>
        <w:t xml:space="preserve">ProSe </w:t>
      </w:r>
      <w:r w:rsidR="00351367">
        <w:rPr>
          <w:rFonts w:eastAsia="SimSun" w:hint="eastAsia"/>
          <w:lang w:eastAsia="zh-CN"/>
        </w:rPr>
        <w:t xml:space="preserve">Layer-2 </w:t>
      </w:r>
      <w:r w:rsidRPr="0093004C">
        <w:rPr>
          <w:rFonts w:eastAsia="SimSun"/>
        </w:rPr>
        <w:t xml:space="preserve">Remote UE </w:t>
      </w:r>
      <w:r w:rsidRPr="0093004C">
        <w:t>is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00E14949">
        <w:rPr>
          <w:rFonts w:eastAsia="DengXian"/>
        </w:rPr>
        <w:t>.</w:t>
      </w:r>
    </w:p>
    <w:p w14:paraId="6C25C0D1" w14:textId="77777777" w:rsidR="00766213" w:rsidRPr="0093004C" w:rsidRDefault="00766213" w:rsidP="00395A71">
      <w:pPr>
        <w:pStyle w:val="Heading4"/>
      </w:pPr>
      <w:bookmarkStart w:id="1029" w:name="_Toc73625623"/>
      <w:bookmarkStart w:id="1030" w:name="_Toc81548060"/>
      <w:r w:rsidRPr="0093004C">
        <w:lastRenderedPageBreak/>
        <w:t>6.5.2.2</w:t>
      </w:r>
      <w:r w:rsidRPr="0093004C">
        <w:tab/>
        <w:t>Connection establishment</w:t>
      </w:r>
      <w:bookmarkEnd w:id="1029"/>
      <w:bookmarkEnd w:id="1030"/>
    </w:p>
    <w:bookmarkStart w:id="1031" w:name="_MON_1658581968"/>
    <w:bookmarkEnd w:id="1031"/>
    <w:p w14:paraId="7F62F1C1" w14:textId="77777777" w:rsidR="00766213" w:rsidRPr="0093004C" w:rsidRDefault="00766213" w:rsidP="0093004C">
      <w:pPr>
        <w:pStyle w:val="TH"/>
      </w:pPr>
      <w:r w:rsidRPr="0093004C">
        <w:object w:dxaOrig="8640" w:dyaOrig="5043" w14:anchorId="2982C22A">
          <v:shape id="_x0000_i1066" type="#_x0000_t75" style="width:6in;height:249.95pt" o:ole="">
            <v:imagedata r:id="rId93" o:title=""/>
          </v:shape>
          <o:OLEObject Type="Embed" ProgID="Word.Document.12" ShapeID="_x0000_i1066" DrawAspect="Content" ObjectID="_1692161327" r:id="rId94">
            <o:FieldCodes>\s</o:FieldCodes>
          </o:OLEObject>
        </w:object>
      </w:r>
    </w:p>
    <w:p w14:paraId="11E1859B" w14:textId="11510EDF" w:rsidR="00766213" w:rsidRPr="0093004C" w:rsidRDefault="00766213" w:rsidP="0093004C">
      <w:pPr>
        <w:pStyle w:val="TF"/>
      </w:pPr>
      <w:r w:rsidRPr="0093004C">
        <w:t xml:space="preserve">Figure 6.5.2.1-1: Connection Establishment for </w:t>
      </w:r>
      <w:r w:rsidR="00C460D3">
        <w:rPr>
          <w:rFonts w:hint="eastAsia"/>
          <w:lang w:eastAsia="zh-CN"/>
        </w:rPr>
        <w:t xml:space="preserve">5G ProSe </w:t>
      </w:r>
      <w:r w:rsidRPr="0093004C">
        <w:t>L</w:t>
      </w:r>
      <w:r w:rsidR="007F3CE7">
        <w:t>ayer-</w:t>
      </w:r>
      <w:r w:rsidRPr="0093004C">
        <w:t>2 UE-to-Network Relay</w:t>
      </w:r>
    </w:p>
    <w:p w14:paraId="13CF54F7" w14:textId="54064CC1"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SimSun"/>
        </w:rPr>
        <w:t>ProSe</w:t>
      </w:r>
      <w:r w:rsidR="00D44CE4" w:rsidRPr="0093004C">
        <w:t xml:space="preserve"> </w:t>
      </w:r>
      <w:r w:rsidR="000D383F">
        <w:rPr>
          <w:rFonts w:hint="eastAsia"/>
          <w:lang w:eastAsia="zh-CN"/>
        </w:rPr>
        <w:t xml:space="preserve">Layer-2 </w:t>
      </w:r>
      <w:r w:rsidRPr="0093004C">
        <w:t xml:space="preserve">Remote UE and </w:t>
      </w:r>
      <w:r w:rsidR="008E5084">
        <w:t>5G</w:t>
      </w:r>
      <w:r w:rsidR="008E5084" w:rsidRPr="0093004C">
        <w:t xml:space="preserve"> </w:t>
      </w:r>
      <w:r w:rsidRPr="0093004C">
        <w:t xml:space="preserve">ProSe </w:t>
      </w:r>
      <w:r w:rsidR="000D383F">
        <w:rPr>
          <w:rFonts w:hint="eastAsia"/>
          <w:lang w:eastAsia="zh-CN"/>
        </w:rPr>
        <w:t xml:space="preserve">Layer-2 </w:t>
      </w:r>
      <w:r w:rsidRPr="0093004C">
        <w:t xml:space="preserve">UE-to-Network Relay may independently perform the initial registration to the network according to registration procedures in </w:t>
      </w:r>
      <w:r w:rsidR="00395A71" w:rsidRPr="0093004C">
        <w:t>TS</w:t>
      </w:r>
      <w:r w:rsidR="00395A71">
        <w:t> </w:t>
      </w:r>
      <w:r w:rsidR="00395A71" w:rsidRPr="0093004C">
        <w:t>23.502</w:t>
      </w:r>
      <w:r w:rsidR="00395A71">
        <w:t> </w:t>
      </w:r>
      <w:r w:rsidR="00395A71" w:rsidRPr="0093004C">
        <w:t>[</w:t>
      </w:r>
      <w:r w:rsidRPr="0093004C">
        <w:t>5].</w:t>
      </w:r>
    </w:p>
    <w:p w14:paraId="13FB506A" w14:textId="4928B3FB" w:rsidR="00766213" w:rsidRPr="0093004C" w:rsidRDefault="00766213" w:rsidP="00766213">
      <w:pPr>
        <w:pStyle w:val="B1"/>
      </w:pPr>
      <w:r w:rsidRPr="0093004C">
        <w:t>1.</w:t>
      </w:r>
      <w:r w:rsidRPr="0093004C">
        <w:tab/>
        <w:t xml:space="preserve">If in coverage, the </w:t>
      </w:r>
      <w:r w:rsidR="002D5336">
        <w:t xml:space="preserve">5G </w:t>
      </w:r>
      <w:r w:rsidR="002D5336" w:rsidRPr="0093004C">
        <w:rPr>
          <w:rFonts w:eastAsia="SimSun"/>
        </w:rPr>
        <w:t>ProSe</w:t>
      </w:r>
      <w:r w:rsidR="002D5336" w:rsidRPr="0093004C">
        <w:t xml:space="preserve"> </w:t>
      </w:r>
      <w:r w:rsidR="000D383F">
        <w:rPr>
          <w:rFonts w:hint="eastAsia"/>
          <w:lang w:eastAsia="zh-CN"/>
        </w:rPr>
        <w:t xml:space="preserve">Layer-2 </w:t>
      </w:r>
      <w:r w:rsidRPr="0093004C">
        <w:t>Remote UE and</w:t>
      </w:r>
      <w:r w:rsidR="002D5336" w:rsidRPr="0093004C">
        <w:rPr>
          <w:rFonts w:eastAsia="SimSun"/>
        </w:rPr>
        <w:t xml:space="preserve"> </w:t>
      </w:r>
      <w:r w:rsidR="002D5336">
        <w:t>5G</w:t>
      </w:r>
      <w:r w:rsidRPr="0093004C">
        <w:t xml:space="preserve"> ProSe </w:t>
      </w:r>
      <w:r w:rsidR="000D383F">
        <w:rPr>
          <w:rFonts w:hint="eastAsia"/>
          <w:lang w:eastAsia="zh-CN"/>
        </w:rPr>
        <w:t xml:space="preserve">Layer-2 </w:t>
      </w:r>
      <w:r w:rsidRPr="0093004C">
        <w:t xml:space="preserve">UE-to-Network Relay independently get the service authorization for </w:t>
      </w:r>
      <w:r w:rsidR="002668FB">
        <w:t>5G</w:t>
      </w:r>
      <w:r w:rsidR="002668FB" w:rsidRPr="0093004C">
        <w:t xml:space="preserve"> </w:t>
      </w:r>
      <w:r w:rsidRPr="0093004C">
        <w:t xml:space="preserve">ProSe </w:t>
      </w:r>
      <w:r w:rsidR="000D383F">
        <w:rPr>
          <w:rFonts w:hint="eastAsia"/>
          <w:lang w:eastAsia="zh-CN"/>
        </w:rPr>
        <w:t xml:space="preserve">Layer-2 </w:t>
      </w:r>
      <w:r w:rsidRPr="0093004C">
        <w:t xml:space="preserve">UE-to-Network Relay operation from the network. Service authorization and parameters provisioning for </w:t>
      </w:r>
      <w:r w:rsidR="002668FB">
        <w:t xml:space="preserve">5G </w:t>
      </w:r>
      <w:r w:rsidRPr="0093004C">
        <w:t xml:space="preserve">ProSe </w:t>
      </w:r>
      <w:r w:rsidR="00F36F0B">
        <w:rPr>
          <w:rFonts w:hint="eastAsia"/>
          <w:lang w:eastAsia="zh-CN"/>
        </w:rPr>
        <w:t xml:space="preserve">Layer-2 </w:t>
      </w:r>
      <w:r w:rsidRPr="0093004C">
        <w:t xml:space="preserve">UE-to-Network Relay operation are performed for the </w:t>
      </w:r>
      <w:r w:rsidR="002668FB">
        <w:t xml:space="preserve">5G </w:t>
      </w:r>
      <w:r w:rsidRPr="0093004C">
        <w:t xml:space="preserve">ProSe </w:t>
      </w:r>
      <w:r w:rsidR="00F36F0B">
        <w:rPr>
          <w:rFonts w:hint="eastAsia"/>
          <w:lang w:eastAsia="zh-CN"/>
        </w:rPr>
        <w:t xml:space="preserve">Layer-2 </w:t>
      </w:r>
      <w:r w:rsidRPr="0093004C">
        <w:t>UE-to-Network Relay and</w:t>
      </w:r>
      <w:r w:rsidR="002668FB" w:rsidRPr="0093004C">
        <w:rPr>
          <w:rFonts w:eastAsia="SimSun"/>
        </w:rPr>
        <w:t xml:space="preserve"> </w:t>
      </w:r>
      <w:r w:rsidR="002668FB">
        <w:t xml:space="preserve">5G </w:t>
      </w:r>
      <w:r w:rsidR="002668FB" w:rsidRPr="0093004C">
        <w:rPr>
          <w:rFonts w:eastAsia="SimSun"/>
        </w:rPr>
        <w:t>ProSe</w:t>
      </w:r>
      <w:r w:rsidRPr="0093004C">
        <w:t xml:space="preserve"> </w:t>
      </w:r>
      <w:r w:rsidR="00F36F0B">
        <w:rPr>
          <w:rFonts w:hint="eastAsia"/>
          <w:lang w:eastAsia="zh-CN"/>
        </w:rPr>
        <w:t xml:space="preserve">Layer-2 </w:t>
      </w:r>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has not performed Initial Registration, the</w:t>
      </w:r>
      <w:r w:rsidR="008175B8" w:rsidRPr="0093004C">
        <w:rPr>
          <w:rFonts w:eastAsia="SimSun"/>
        </w:rPr>
        <w:t xml:space="preserve"> </w:t>
      </w:r>
      <w:r w:rsidR="008175B8">
        <w:t xml:space="preserve">5G </w:t>
      </w:r>
      <w:r w:rsidR="008175B8" w:rsidRPr="0093004C">
        <w:rPr>
          <w:rFonts w:eastAsia="SimSun"/>
        </w:rPr>
        <w:t>ProSe</w:t>
      </w:r>
      <w:r w:rsidR="00F36F0B" w:rsidRPr="00F36F0B">
        <w:rPr>
          <w:rFonts w:hint="eastAsia"/>
          <w:lang w:eastAsia="zh-CN"/>
        </w:rPr>
        <w:t xml:space="preserve"> </w:t>
      </w:r>
      <w:r w:rsidR="00F36F0B">
        <w:rPr>
          <w:rFonts w:hint="eastAsia"/>
          <w:lang w:eastAsia="zh-CN"/>
        </w:rPr>
        <w:t>Layer-2</w:t>
      </w:r>
      <w:r w:rsidRPr="0093004C">
        <w:t xml:space="preserve"> Remote UE may perform the Initial Registration in step 6.</w:t>
      </w:r>
    </w:p>
    <w:p w14:paraId="6E627504" w14:textId="1F7BDF0C" w:rsidR="00766213" w:rsidRPr="0093004C" w:rsidRDefault="00766213" w:rsidP="00766213">
      <w:pPr>
        <w:pStyle w:val="B1"/>
      </w:pPr>
      <w:r w:rsidRPr="0093004C">
        <w:t>2.</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F36F0B">
        <w:rPr>
          <w:rFonts w:hint="eastAsia"/>
          <w:lang w:eastAsia="zh-CN"/>
        </w:rPr>
        <w:t xml:space="preserve">Layer-2 </w:t>
      </w:r>
      <w:r w:rsidRPr="0093004C">
        <w:t>Remote UE and</w:t>
      </w:r>
      <w:r w:rsidR="008175B8" w:rsidRPr="0093004C">
        <w:rPr>
          <w:rFonts w:eastAsia="SimSun"/>
        </w:rPr>
        <w:t xml:space="preserve"> </w:t>
      </w:r>
      <w:r w:rsidR="008175B8">
        <w:t>5G</w:t>
      </w:r>
      <w:r w:rsidRPr="0093004C">
        <w:t xml:space="preserve"> ProSe </w:t>
      </w:r>
      <w:r w:rsidR="00F36F0B">
        <w:rPr>
          <w:rFonts w:hint="eastAsia"/>
          <w:lang w:eastAsia="zh-CN"/>
        </w:rPr>
        <w:t xml:space="preserve">Layer-2 </w:t>
      </w:r>
      <w:r w:rsidRPr="0093004C">
        <w:t xml:space="preserve">UE-to-Network Relay perform </w:t>
      </w:r>
      <w:r w:rsidR="00713D95">
        <w:rPr>
          <w:rFonts w:hint="eastAsia"/>
          <w:lang w:eastAsia="zh-CN"/>
        </w:rPr>
        <w:t xml:space="preserve">5G ProSe </w:t>
      </w:r>
      <w:r w:rsidRPr="0093004C">
        <w:t>UE-to-Network Relay 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443783">
        <w:rPr>
          <w:rFonts w:hint="eastAsia"/>
          <w:lang w:eastAsia="zh-CN"/>
        </w:rPr>
        <w:t xml:space="preserve">Layer-2 </w:t>
      </w:r>
      <w:r w:rsidRPr="0093004C">
        <w:t xml:space="preserve">Remote UE initiates a one-to-one communication connection with the selected </w:t>
      </w:r>
      <w:r w:rsidR="00793C04">
        <w:t xml:space="preserve">5G </w:t>
      </w:r>
      <w:r w:rsidRPr="0093004C">
        <w:t>ProSe</w:t>
      </w:r>
      <w:r w:rsidR="00793C04" w:rsidRPr="00793C04">
        <w:rPr>
          <w:rFonts w:hint="eastAsia"/>
          <w:lang w:eastAsia="zh-CN"/>
        </w:rPr>
        <w:t xml:space="preserve"> </w:t>
      </w:r>
      <w:r w:rsidR="00793C04">
        <w:rPr>
          <w:rFonts w:hint="eastAsia"/>
          <w:lang w:eastAsia="zh-CN"/>
        </w:rPr>
        <w:t>Layer-2</w:t>
      </w:r>
      <w:r w:rsidRPr="0093004C">
        <w:t xml:space="preserve"> UE-to-Network Relay over PC5 using the procedure as described in clause</w:t>
      </w:r>
      <w:r w:rsidR="0059051E">
        <w:t> </w:t>
      </w:r>
      <w:r w:rsidRPr="0093004C">
        <w:t>6.4.3.</w:t>
      </w:r>
    </w:p>
    <w:p w14:paraId="187EA7BF" w14:textId="6E289C62" w:rsidR="00766213" w:rsidRPr="0093004C" w:rsidRDefault="00766213" w:rsidP="00766213">
      <w:pPr>
        <w:pStyle w:val="B1"/>
      </w:pPr>
      <w:r w:rsidRPr="0093004C">
        <w:t>4.</w:t>
      </w:r>
      <w:r w:rsidRPr="0093004C">
        <w:tab/>
        <w:t>If the</w:t>
      </w:r>
      <w:r w:rsidR="008175B8" w:rsidRPr="0093004C">
        <w:rPr>
          <w:rFonts w:eastAsia="SimSun"/>
        </w:rPr>
        <w:t xml:space="preserve"> </w:t>
      </w:r>
      <w:r w:rsidR="008175B8">
        <w:t>5G</w:t>
      </w:r>
      <w:r w:rsidRPr="0093004C">
        <w:t xml:space="preserve"> ProSe </w:t>
      </w:r>
      <w:r w:rsidR="00310918">
        <w:rPr>
          <w:rFonts w:hint="eastAsia"/>
          <w:lang w:eastAsia="zh-CN"/>
        </w:rPr>
        <w:t xml:space="preserve">Layer-2 </w:t>
      </w:r>
      <w:r w:rsidRPr="0093004C">
        <w:t>UE-to-Network Relay is in CM_IDLE state, triggered by the request received from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16718B">
        <w:rPr>
          <w:rFonts w:hint="eastAsia"/>
          <w:lang w:eastAsia="zh-CN"/>
        </w:rPr>
        <w:t xml:space="preserve">Layer-2 </w:t>
      </w:r>
      <w:r w:rsidRPr="0093004C">
        <w:t>Remote UE,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7F4583">
        <w:rPr>
          <w:rFonts w:hint="eastAsia"/>
          <w:lang w:eastAsia="zh-CN"/>
        </w:rPr>
        <w:t xml:space="preserve">Layer-2 </w:t>
      </w:r>
      <w:r w:rsidRPr="0093004C">
        <w:t xml:space="preserv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r w:rsidR="006F3DBC">
        <w:rPr>
          <w:rFonts w:eastAsia="DengXian"/>
        </w:rPr>
        <w:t xml:space="preserve"> and SA3 progress on mutual </w:t>
      </w:r>
      <w:r w:rsidR="006F3DBC">
        <w:rPr>
          <w:lang w:eastAsia="zh-CN"/>
        </w:rPr>
        <w:t>authentication during PC5 connection establishment</w:t>
      </w:r>
      <w:r w:rsidR="00766213" w:rsidRPr="0093004C">
        <w:t>.</w:t>
      </w:r>
    </w:p>
    <w:p w14:paraId="733260C5" w14:textId="10C478F4" w:rsidR="00766213" w:rsidRPr="0093004C" w:rsidRDefault="00766213" w:rsidP="00766213">
      <w:pPr>
        <w:pStyle w:val="B1"/>
      </w:pPr>
      <w:r w:rsidRPr="0093004C">
        <w:t>5.</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9479A3">
        <w:rPr>
          <w:rFonts w:hint="eastAsia"/>
          <w:lang w:eastAsia="zh-CN"/>
        </w:rPr>
        <w:t xml:space="preserve">Layer-2 </w:t>
      </w:r>
      <w:r w:rsidRPr="0093004C">
        <w:t>Remote UE establishes an RRC Connection with the same NG-RAN serving the selected</w:t>
      </w:r>
      <w:r w:rsidR="008175B8" w:rsidRPr="0093004C">
        <w:rPr>
          <w:rFonts w:eastAsia="SimSun"/>
        </w:rPr>
        <w:t xml:space="preserve"> </w:t>
      </w:r>
      <w:r w:rsidR="008175B8">
        <w:t>5G</w:t>
      </w:r>
      <w:r w:rsidRPr="0093004C">
        <w:t xml:space="preserve"> ProSe</w:t>
      </w:r>
      <w:r w:rsidR="009479A3" w:rsidRPr="009479A3">
        <w:rPr>
          <w:rFonts w:hint="eastAsia"/>
          <w:lang w:eastAsia="zh-CN"/>
        </w:rPr>
        <w:t xml:space="preserve"> </w:t>
      </w:r>
      <w:r w:rsidR="009479A3">
        <w:rPr>
          <w:rFonts w:hint="eastAsia"/>
          <w:lang w:eastAsia="zh-CN"/>
        </w:rPr>
        <w:t>Layer-2</w:t>
      </w:r>
      <w:r w:rsidRPr="0093004C">
        <w:t xml:space="preserve"> UE-to-Network Relay,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00E14949">
        <w:rPr>
          <w:rFonts w:eastAsia="DengXian"/>
        </w:rPr>
        <w:t>.</w:t>
      </w:r>
    </w:p>
    <w:p w14:paraId="6EB761F2" w14:textId="0C03FE4D" w:rsidR="00766213" w:rsidRPr="0093004C" w:rsidRDefault="00766213" w:rsidP="00766213">
      <w:pPr>
        <w:pStyle w:val="B1"/>
      </w:pPr>
      <w:r w:rsidRPr="0093004C">
        <w:t>6.</w:t>
      </w:r>
      <w:r w:rsidRPr="0093004C">
        <w:tab/>
        <w:t>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Remote UE sends a NAS message to the serving AMF. The NAS message is encapsulated in an Uu RRC message that is sent over PC5 to the</w:t>
      </w:r>
      <w:r w:rsidR="008175B8" w:rsidRPr="0093004C">
        <w:rPr>
          <w:rFonts w:eastAsia="SimSun"/>
        </w:rPr>
        <w:t xml:space="preserve"> </w:t>
      </w:r>
      <w:r w:rsidR="008175B8">
        <w:t>5G</w:t>
      </w:r>
      <w:r w:rsidRPr="0093004C">
        <w:t xml:space="preserve"> ProSe </w:t>
      </w:r>
      <w:r w:rsidR="00BA62DF">
        <w:rPr>
          <w:rFonts w:hint="eastAsia"/>
          <w:lang w:eastAsia="zh-CN"/>
        </w:rPr>
        <w:t xml:space="preserve">Layer-2 </w:t>
      </w:r>
      <w:r w:rsidRPr="0093004C">
        <w:t>UE-to-Network Relay, and the</w:t>
      </w:r>
      <w:r w:rsidR="008175B8" w:rsidRPr="0093004C">
        <w:rPr>
          <w:rFonts w:eastAsia="SimSun"/>
        </w:rPr>
        <w:t xml:space="preserve"> </w:t>
      </w:r>
      <w:r w:rsidR="008175B8">
        <w:t xml:space="preserve">5G </w:t>
      </w:r>
      <w:r w:rsidR="008175B8" w:rsidRPr="0093004C">
        <w:rPr>
          <w:rFonts w:eastAsia="SimSun"/>
        </w:rPr>
        <w:t>ProSe</w:t>
      </w:r>
      <w:r w:rsidRPr="0093004C">
        <w:t xml:space="preserve"> </w:t>
      </w:r>
      <w:r w:rsidR="00BA62DF">
        <w:rPr>
          <w:rFonts w:hint="eastAsia"/>
          <w:lang w:eastAsia="zh-CN"/>
        </w:rPr>
        <w:t xml:space="preserve">Layer-2 </w:t>
      </w:r>
      <w:r w:rsidRPr="0093004C">
        <w:t xml:space="preserve"> UE-to-Network Relay forwards the Uu RRC message to the NG-RAN specified in</w:t>
      </w:r>
      <w:r w:rsidR="00E14949">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Pr="0093004C">
        <w:t xml:space="preserve">. NG-RAN selects the </w:t>
      </w:r>
      <w:r w:rsidR="00D60437">
        <w:t xml:space="preserve">5G </w:t>
      </w:r>
      <w:r w:rsidR="00D60437" w:rsidRPr="0093004C">
        <w:rPr>
          <w:rFonts w:eastAsia="SimSun"/>
        </w:rPr>
        <w:t>ProSe</w:t>
      </w:r>
      <w:r w:rsidR="00BA62DF" w:rsidRPr="00BA62DF">
        <w:rPr>
          <w:rFonts w:hint="eastAsia"/>
          <w:lang w:eastAsia="zh-CN"/>
        </w:rPr>
        <w:t xml:space="preserve"> </w:t>
      </w:r>
      <w:r w:rsidR="00BA62DF">
        <w:rPr>
          <w:rFonts w:hint="eastAsia"/>
          <w:lang w:eastAsia="zh-CN"/>
        </w:rPr>
        <w:t>Layer-2</w:t>
      </w:r>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lastRenderedPageBreak/>
        <w:tab/>
        <w:t>If</w:t>
      </w:r>
      <w:r w:rsidR="00D60437" w:rsidRPr="0093004C">
        <w:rPr>
          <w:rFonts w:eastAsia="SimSun"/>
        </w:rPr>
        <w:t xml:space="preserve"> </w:t>
      </w:r>
      <w:r w:rsidR="00D60437">
        <w:t xml:space="preserve">5G </w:t>
      </w:r>
      <w:r w:rsidR="00D60437" w:rsidRPr="0093004C">
        <w:rPr>
          <w:rFonts w:eastAsia="SimSun"/>
        </w:rPr>
        <w:t>ProSe</w:t>
      </w:r>
      <w:r w:rsidRPr="0093004C">
        <w:t xml:space="preserve"> </w:t>
      </w:r>
      <w:r w:rsidR="0095049D">
        <w:rPr>
          <w:rFonts w:hint="eastAsia"/>
          <w:lang w:eastAsia="zh-CN"/>
        </w:rPr>
        <w:t xml:space="preserve">Layer-2 </w:t>
      </w:r>
      <w:r w:rsidRPr="0093004C">
        <w:t>Remote UE has not performed the initial registration, the NAS message is an initial Registration message. Otherwise, the NAS message is either a service request message, or a mobility or periodic Registration message.</w:t>
      </w:r>
    </w:p>
    <w:p w14:paraId="78E9CD33" w14:textId="11C145AE" w:rsidR="00766213" w:rsidRPr="0093004C" w:rsidRDefault="00766213" w:rsidP="00766213">
      <w:pPr>
        <w:pStyle w:val="B1"/>
        <w:rPr>
          <w:noProof/>
        </w:rPr>
      </w:pPr>
      <w:r w:rsidRPr="0093004C">
        <w:rPr>
          <w:noProof/>
        </w:rPr>
        <w:t>7.</w:t>
      </w:r>
      <w:r w:rsidRPr="0093004C">
        <w:rPr>
          <w:noProof/>
        </w:rPr>
        <w:tab/>
        <w:t>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 xml:space="preserve">Remote UE may trigger the PDU Session Establishment procedure as defined in clause 4.3.2.2 of </w:t>
      </w:r>
      <w:r w:rsidR="00395A71" w:rsidRPr="0093004C">
        <w:rPr>
          <w:noProof/>
        </w:rPr>
        <w:t>TS</w:t>
      </w:r>
      <w:r w:rsidR="00395A71">
        <w:rPr>
          <w:noProof/>
        </w:rPr>
        <w:t> </w:t>
      </w:r>
      <w:r w:rsidR="00395A71" w:rsidRPr="0093004C">
        <w:rPr>
          <w:noProof/>
        </w:rPr>
        <w:t>23.502</w:t>
      </w:r>
      <w:r w:rsidR="00395A71">
        <w:rPr>
          <w:noProof/>
        </w:rPr>
        <w:t> </w:t>
      </w:r>
      <w:r w:rsidR="00395A71" w:rsidRPr="0093004C">
        <w:rPr>
          <w:noProof/>
        </w:rPr>
        <w:t>[</w:t>
      </w:r>
      <w:r w:rsidRPr="0093004C">
        <w:rPr>
          <w:noProof/>
        </w:rPr>
        <w:t>5].</w:t>
      </w:r>
    </w:p>
    <w:p w14:paraId="4FAAD9D1" w14:textId="751CFB16"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SimSun"/>
        </w:rPr>
        <w:t xml:space="preserve"> </w:t>
      </w:r>
      <w:r w:rsidR="00D60437">
        <w:t xml:space="preserve">5G </w:t>
      </w:r>
      <w:r w:rsidR="00D60437" w:rsidRPr="0093004C">
        <w:rPr>
          <w:rFonts w:eastAsia="SimSun"/>
        </w:rPr>
        <w:t>ProSe</w:t>
      </w:r>
      <w:r w:rsidRPr="0093004C">
        <w:rPr>
          <w:noProof/>
        </w:rPr>
        <w:t xml:space="preserve"> </w:t>
      </w:r>
      <w:r w:rsidR="0095049D">
        <w:rPr>
          <w:rFonts w:hint="eastAsia"/>
          <w:lang w:eastAsia="zh-CN"/>
        </w:rPr>
        <w:t xml:space="preserve">Layer-2 </w:t>
      </w:r>
      <w:r w:rsidRPr="0093004C">
        <w:rPr>
          <w:noProof/>
        </w:rPr>
        <w:t>Remote UE and UPF via the</w:t>
      </w:r>
      <w:r w:rsidR="00D60437" w:rsidRPr="0093004C">
        <w:rPr>
          <w:rFonts w:eastAsia="SimSun"/>
        </w:rPr>
        <w:t xml:space="preserve"> </w:t>
      </w:r>
      <w:r w:rsidR="00D60437">
        <w:t>5G</w:t>
      </w:r>
      <w:r w:rsidRPr="0093004C">
        <w:rPr>
          <w:noProof/>
        </w:rPr>
        <w:t xml:space="preserve"> ProSe </w:t>
      </w:r>
      <w:r w:rsidR="0095049D">
        <w:rPr>
          <w:rFonts w:hint="eastAsia"/>
          <w:lang w:eastAsia="zh-CN"/>
        </w:rPr>
        <w:t xml:space="preserve">Layer-2 </w:t>
      </w:r>
      <w:r w:rsidRPr="0093004C">
        <w:rPr>
          <w:noProof/>
        </w:rPr>
        <w:t>UE-to-Network Relay and NG-RAN. The</w:t>
      </w:r>
      <w:r w:rsidR="00D60437" w:rsidRPr="0093004C">
        <w:rPr>
          <w:rFonts w:eastAsia="SimSun"/>
        </w:rPr>
        <w:t xml:space="preserve"> </w:t>
      </w:r>
      <w:r w:rsidR="00D60437">
        <w:t>5G</w:t>
      </w:r>
      <w:r w:rsidRPr="0093004C">
        <w:rPr>
          <w:noProof/>
        </w:rPr>
        <w:t xml:space="preserve"> ProSe</w:t>
      </w:r>
      <w:r w:rsidR="00203E15" w:rsidRPr="00203E15">
        <w:rPr>
          <w:rFonts w:hint="eastAsia"/>
          <w:lang w:eastAsia="zh-CN"/>
        </w:rPr>
        <w:t xml:space="preserve"> </w:t>
      </w:r>
      <w:r w:rsidR="00203E15">
        <w:rPr>
          <w:rFonts w:hint="eastAsia"/>
          <w:lang w:eastAsia="zh-CN"/>
        </w:rPr>
        <w:t>Layer-2</w:t>
      </w:r>
      <w:r w:rsidRPr="0093004C">
        <w:rPr>
          <w:noProof/>
        </w:rPr>
        <w:t xml:space="preserve"> UE-to-Network Relay forwards all the data messages between the </w:t>
      </w:r>
      <w:r w:rsidR="001C0D62">
        <w:rPr>
          <w:rFonts w:hint="eastAsia"/>
          <w:noProof/>
          <w:lang w:eastAsia="zh-CN"/>
        </w:rPr>
        <w:t xml:space="preserve">5G ProSe Layer-2 </w:t>
      </w:r>
      <w:r w:rsidRPr="0093004C">
        <w:rPr>
          <w:noProof/>
        </w:rPr>
        <w:t>Remote UE and NG-RAN, as specified in</w:t>
      </w:r>
      <w:r w:rsidR="00E14949">
        <w:rPr>
          <w:noProof/>
        </w:rPr>
        <w:t xml:space="preserve"> </w:t>
      </w:r>
      <w:r w:rsidR="00E14949" w:rsidRPr="0093004C">
        <w:rPr>
          <w:rFonts w:eastAsia="DengXian"/>
        </w:rPr>
        <w:t>TS</w:t>
      </w:r>
      <w:r w:rsidR="00E14949">
        <w:rPr>
          <w:rFonts w:eastAsia="DengXian"/>
        </w:rPr>
        <w:t> </w:t>
      </w:r>
      <w:r w:rsidR="00E14949" w:rsidRPr="0093004C">
        <w:rPr>
          <w:rFonts w:eastAsia="DengXian"/>
        </w:rPr>
        <w:t>3</w:t>
      </w:r>
      <w:r w:rsidR="00E14949">
        <w:rPr>
          <w:rFonts w:eastAsia="DengXian"/>
        </w:rPr>
        <w:t>8</w:t>
      </w:r>
      <w:r w:rsidR="00E14949" w:rsidRPr="0093004C">
        <w:rPr>
          <w:rFonts w:eastAsia="DengXian"/>
        </w:rPr>
        <w:t>.</w:t>
      </w:r>
      <w:r w:rsidR="00E14949">
        <w:rPr>
          <w:rFonts w:eastAsia="DengXian"/>
        </w:rPr>
        <w:t>351 [28]</w:t>
      </w:r>
      <w:r w:rsidRPr="0093004C">
        <w:rPr>
          <w:noProof/>
        </w:rPr>
        <w:t>.</w:t>
      </w:r>
    </w:p>
    <w:p w14:paraId="4355480E" w14:textId="145906B2" w:rsidR="002F4C01" w:rsidRPr="00DE4E0D" w:rsidRDefault="002F4C01" w:rsidP="002F4C01">
      <w:pPr>
        <w:pStyle w:val="Heading3"/>
        <w:rPr>
          <w:lang w:eastAsia="ko-KR"/>
        </w:rPr>
      </w:pPr>
      <w:bookmarkStart w:id="1032" w:name="_Toc73625624"/>
      <w:bookmarkStart w:id="1033" w:name="_Toc66692737"/>
      <w:bookmarkStart w:id="1034" w:name="_Toc66701919"/>
      <w:bookmarkStart w:id="1035" w:name="_Toc69883598"/>
      <w:bookmarkStart w:id="1036" w:name="_Toc81548061"/>
      <w:r w:rsidRPr="00395A71">
        <w:rPr>
          <w:lang w:eastAsia="ko-KR"/>
        </w:rPr>
        <w:t>6.5.</w:t>
      </w:r>
      <w:r w:rsidR="004108D4">
        <w:rPr>
          <w:lang w:eastAsia="ko-KR"/>
        </w:rPr>
        <w:t>3</w:t>
      </w:r>
      <w:r w:rsidRPr="00395A71">
        <w:rPr>
          <w:lang w:eastAsia="ko-KR"/>
        </w:rPr>
        <w:tab/>
      </w:r>
      <w:r w:rsidR="008D3778">
        <w:rPr>
          <w:rFonts w:hint="eastAsia"/>
          <w:lang w:eastAsia="zh-CN"/>
        </w:rPr>
        <w:t xml:space="preserve">5G ProSe </w:t>
      </w:r>
      <w:r w:rsidRPr="00395A71">
        <w:rPr>
          <w:lang w:eastAsia="zh-CN"/>
        </w:rPr>
        <w:t>UE-to-Network Relay reselection</w:t>
      </w:r>
      <w:bookmarkEnd w:id="1032"/>
      <w:bookmarkEnd w:id="1036"/>
    </w:p>
    <w:p w14:paraId="39BA21D2" w14:textId="5CF93993" w:rsidR="002F4C01" w:rsidRPr="002F4C01" w:rsidRDefault="002F4C01" w:rsidP="002F4C01">
      <w:pPr>
        <w:rPr>
          <w:lang w:val="x-none" w:eastAsia="ko-KR"/>
        </w:rPr>
      </w:pPr>
      <w:r w:rsidRPr="002F4C01">
        <w:rPr>
          <w:lang w:eastAsia="zh-CN"/>
        </w:rPr>
        <w:t>After being connected to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Remote UE keeps performing the measurement 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Pr="002F4C01">
        <w:rPr>
          <w:lang w:eastAsia="zh-CN"/>
        </w:rPr>
        <w:t xml:space="preserve"> UE-to-Network Relay for relay reselection.</w:t>
      </w:r>
    </w:p>
    <w:p w14:paraId="2A52FF4B" w14:textId="0BD13A5A" w:rsidR="002F4C01" w:rsidRPr="00DE4E0D" w:rsidRDefault="00326948" w:rsidP="00395A71">
      <w:pPr>
        <w:pStyle w:val="EditorsNote"/>
      </w:pPr>
      <w:r w:rsidRPr="00395A71">
        <w:t>Editor</w:t>
      </w:r>
      <w:r>
        <w:t>'</w:t>
      </w:r>
      <w:r w:rsidRPr="00395A71">
        <w:t>s note:</w:t>
      </w:r>
      <w:r w:rsidR="002F4C01" w:rsidRPr="00395A71">
        <w:rPr>
          <w:rFonts w:eastAsia="SimSun"/>
          <w:lang w:eastAsia="zh-CN"/>
        </w:rPr>
        <w:tab/>
      </w:r>
      <w:r w:rsidR="002F4C01" w:rsidRPr="00395A71">
        <w:t xml:space="preserve">The measurement </w:t>
      </w:r>
      <w:r w:rsidR="002F4C01" w:rsidRPr="00395A71">
        <w:rPr>
          <w:lang w:eastAsia="zh-CN"/>
        </w:rPr>
        <w:t>of the signal strength of PC5 unicast link with the</w:t>
      </w:r>
      <w:r w:rsidR="00D60437" w:rsidRPr="0093004C">
        <w:rPr>
          <w:rFonts w:eastAsia="SimSun"/>
        </w:rPr>
        <w:t xml:space="preserve"> </w:t>
      </w:r>
      <w:r w:rsidR="00D60437">
        <w:t xml:space="preserve">5G </w:t>
      </w:r>
      <w:r w:rsidR="00D60437" w:rsidRPr="0093004C">
        <w:rPr>
          <w:rFonts w:eastAsia="SimSun"/>
        </w:rPr>
        <w:t>ProSe</w:t>
      </w:r>
      <w:r w:rsidR="002F4C01" w:rsidRPr="00395A71">
        <w:rPr>
          <w:lang w:eastAsia="zh-CN"/>
        </w:rPr>
        <w:t xml:space="preserve"> UE-to-Network Relay for relay reselection</w:t>
      </w:r>
      <w:r w:rsidR="002F4C01" w:rsidRPr="00395A71">
        <w:rPr>
          <w:rFonts w:eastAsia="SimSun"/>
          <w:lang w:eastAsia="zh-CN"/>
        </w:rPr>
        <w:t xml:space="preserve"> can be updated and refined based on RAN2 decision or specification</w:t>
      </w:r>
      <w:r w:rsidR="002F4C01" w:rsidRPr="00395A71">
        <w:t>.</w:t>
      </w:r>
    </w:p>
    <w:p w14:paraId="1BC7E134" w14:textId="70DEECDD" w:rsidR="00326948" w:rsidRPr="00A8517B" w:rsidRDefault="00D77894" w:rsidP="00395A71">
      <w:pPr>
        <w:pStyle w:val="Heading3"/>
        <w:rPr>
          <w:lang w:eastAsia="zh-CN"/>
        </w:rPr>
      </w:pPr>
      <w:bookmarkStart w:id="1037" w:name="_Toc73625625"/>
      <w:bookmarkStart w:id="1038" w:name="_Toc81548062"/>
      <w:r>
        <w:t>6.5.</w:t>
      </w:r>
      <w:r w:rsidR="005D3B72">
        <w:t>4</w:t>
      </w:r>
      <w:r w:rsidRPr="00A8517B">
        <w:tab/>
      </w:r>
      <w:r w:rsidR="00D60437" w:rsidRPr="00395A71">
        <w:t>5G ProSe</w:t>
      </w:r>
      <w:r w:rsidR="00D60437">
        <w:t xml:space="preserve"> </w:t>
      </w:r>
      <w:r>
        <w:t>R</w:t>
      </w:r>
      <w:r>
        <w:rPr>
          <w:lang w:eastAsia="zh-CN"/>
        </w:rPr>
        <w:t xml:space="preserve">emote UE traffic handling for </w:t>
      </w:r>
      <w:r w:rsidR="005D39AC">
        <w:rPr>
          <w:rFonts w:hint="eastAsia"/>
          <w:lang w:eastAsia="zh-CN"/>
        </w:rPr>
        <w:t xml:space="preserve">5G ProSe </w:t>
      </w:r>
      <w:r>
        <w:rPr>
          <w:lang w:eastAsia="zh-CN"/>
        </w:rPr>
        <w:t>UE-to-Network Relay support</w:t>
      </w:r>
      <w:bookmarkEnd w:id="1037"/>
      <w:bookmarkEnd w:id="1038"/>
    </w:p>
    <w:p w14:paraId="1C65B5F9" w14:textId="5E175032" w:rsidR="00D77894" w:rsidRDefault="00D77894" w:rsidP="00D77894">
      <w:r>
        <w:t>For the</w:t>
      </w:r>
      <w:r w:rsidR="00D60437" w:rsidRPr="0093004C">
        <w:rPr>
          <w:rFonts w:eastAsia="SimSun"/>
        </w:rPr>
        <w:t xml:space="preserve"> </w:t>
      </w:r>
      <w:r w:rsidR="00D60437">
        <w:t xml:space="preserve">5G </w:t>
      </w:r>
      <w:r w:rsidR="00D60437" w:rsidRPr="0093004C">
        <w:rPr>
          <w:rFonts w:eastAsia="SimSun"/>
        </w:rPr>
        <w:t>ProSe</w:t>
      </w:r>
      <w:r>
        <w:t xml:space="preserve"> Remote UE to access the service via</w:t>
      </w:r>
      <w:r w:rsidR="00D60437" w:rsidRPr="0093004C">
        <w:rPr>
          <w:rFonts w:eastAsia="SimSun"/>
        </w:rPr>
        <w:t xml:space="preserve"> </w:t>
      </w:r>
      <w:r w:rsidR="00D60437">
        <w:t>5G</w:t>
      </w:r>
      <w:r>
        <w:t xml:space="preserve"> ProSe UE-to-Network Relay, the following apply:</w:t>
      </w:r>
    </w:p>
    <w:p w14:paraId="0502CDEE" w14:textId="1C4C0FEB" w:rsidR="00D77894" w:rsidRDefault="00D77894" w:rsidP="00D77894">
      <w:pPr>
        <w:pStyle w:val="B1"/>
      </w:pPr>
      <w:r>
        <w:rPr>
          <w:lang w:val="en-US"/>
        </w:rPr>
        <w:t>-</w:t>
      </w:r>
      <w:r>
        <w:rPr>
          <w:lang w:val="en-US"/>
        </w:rPr>
        <w:tab/>
        <w:t xml:space="preserve">The </w:t>
      </w:r>
      <w:r>
        <w:t>application traffic on the</w:t>
      </w:r>
      <w:r w:rsidR="00D60437" w:rsidRPr="0093004C">
        <w:rPr>
          <w:rFonts w:eastAsia="SimSun"/>
        </w:rPr>
        <w:t xml:space="preserve"> </w:t>
      </w:r>
      <w:r w:rsidR="00D60437">
        <w:t xml:space="preserve">5G </w:t>
      </w:r>
      <w:r w:rsidR="00D60437" w:rsidRPr="0093004C">
        <w:rPr>
          <w:rFonts w:eastAsia="SimSun"/>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r w:rsidR="00FE0B91">
        <w:rPr>
          <w:noProof/>
        </w:rPr>
        <w:t> </w:t>
      </w:r>
      <w:r>
        <w:t>6.1.2.2.1 and 6.6.2.3</w:t>
      </w:r>
      <w:r w:rsidRPr="00C93970">
        <w:t xml:space="preserve"> </w:t>
      </w:r>
      <w:r>
        <w:t xml:space="preserve">of </w:t>
      </w:r>
      <w:r w:rsidR="00395A71">
        <w:t>TS 23.503 </w:t>
      </w:r>
      <w:r w:rsidR="00395A71">
        <w:rPr>
          <w:lang w:val="en-US"/>
        </w:rPr>
        <w:t>[</w:t>
      </w:r>
      <w:r>
        <w:rPr>
          <w:lang w:val="en-US"/>
        </w:rPr>
        <w:t>9]</w:t>
      </w:r>
      <w:r>
        <w:t>. The URSP rules defined in clause</w:t>
      </w:r>
      <w:r w:rsidR="00FE0B91">
        <w:rPr>
          <w:noProof/>
        </w:rPr>
        <w:t> </w:t>
      </w:r>
      <w:r>
        <w:t xml:space="preserve">6.6.2.1 </w:t>
      </w:r>
      <w:r>
        <w:rPr>
          <w:lang w:val="en-US"/>
        </w:rPr>
        <w:t xml:space="preserve">of </w:t>
      </w:r>
      <w:r w:rsidR="00395A71">
        <w:t>TS 23.503 </w:t>
      </w:r>
      <w:r w:rsidR="00395A71">
        <w:rPr>
          <w:lang w:val="en-US"/>
        </w:rPr>
        <w:t>[9</w:t>
      </w:r>
      <w:r>
        <w:rPr>
          <w:lang w:val="en-US"/>
        </w:rPr>
        <w:t>]</w:t>
      </w:r>
      <w:r>
        <w:t xml:space="preserve"> </w:t>
      </w:r>
      <w:r>
        <w:rPr>
          <w:lang w:val="en-US"/>
        </w:rPr>
        <w:t>applies for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t>-</w:t>
      </w:r>
      <w:r>
        <w:tab/>
        <w:t>If the selected RSD contains "</w:t>
      </w:r>
      <w:r w:rsidR="00D60437">
        <w:t xml:space="preserve">5G </w:t>
      </w:r>
      <w:r>
        <w:rPr>
          <w:lang w:val="en-US"/>
        </w:rPr>
        <w:t>ProSe Layer 3 UE-to-Network Relay Offload indication", the</w:t>
      </w:r>
      <w:r w:rsidR="00D60437" w:rsidRPr="0093004C">
        <w:rPr>
          <w:rFonts w:eastAsia="SimSun"/>
        </w:rPr>
        <w:t xml:space="preserve"> </w:t>
      </w:r>
      <w:r w:rsidR="00D60437">
        <w:t xml:space="preserve">5G </w:t>
      </w:r>
      <w:r w:rsidR="00D60437" w:rsidRPr="0093004C">
        <w:rPr>
          <w:rFonts w:eastAsia="SimSun"/>
        </w:rPr>
        <w:t>ProSe</w:t>
      </w:r>
      <w:r>
        <w:rPr>
          <w:lang w:val="en-US"/>
        </w:rPr>
        <w:t xml:space="preserve"> Remote UE will route the traffic to the</w:t>
      </w:r>
      <w:r w:rsidR="00D60437" w:rsidRPr="0093004C">
        <w:rPr>
          <w:rFonts w:eastAsia="SimSun"/>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SimSun"/>
        </w:rPr>
        <w:t>ProSe</w:t>
      </w:r>
      <w:r w:rsidR="00952543" w:rsidRPr="009330F4">
        <w:t xml:space="preserve"> </w:t>
      </w:r>
      <w:r w:rsidR="00D77894" w:rsidRPr="00395A71">
        <w:t xml:space="preserve">Remote UE to start </w:t>
      </w:r>
      <w:r w:rsidR="00E70421">
        <w:rPr>
          <w:rFonts w:hint="eastAsia"/>
          <w:lang w:eastAsia="zh-CN"/>
        </w:rPr>
        <w:t xml:space="preserve">5G ProSe </w:t>
      </w:r>
      <w:r w:rsidR="00D77894" w:rsidRPr="00395A71">
        <w:t>UE-to-Network Relay discovery if it is not yet started. The discovery and establishment of the connection with the</w:t>
      </w:r>
      <w:r w:rsidR="00952543" w:rsidRPr="0093004C">
        <w:rPr>
          <w:rFonts w:eastAsia="SimSun"/>
        </w:rPr>
        <w:t xml:space="preserve"> </w:t>
      </w:r>
      <w:r w:rsidR="00952543">
        <w:t>5G</w:t>
      </w:r>
      <w:r w:rsidR="00D77894" w:rsidRPr="00395A71">
        <w:t xml:space="preserve"> ProSe Layer-3 UE-to-Network Relay is controlled by the ProSe Policy (pre-) configured on the </w:t>
      </w:r>
      <w:r w:rsidR="002F58F0">
        <w:rPr>
          <w:rFonts w:hint="eastAsia"/>
          <w:lang w:eastAsia="zh-CN"/>
        </w:rPr>
        <w:t xml:space="preserve">5G ProSe </w:t>
      </w:r>
      <w:r w:rsidR="00D77894" w:rsidRPr="00395A71">
        <w:t>Remote UE.</w:t>
      </w:r>
    </w:p>
    <w:p w14:paraId="551CBA52" w14:textId="77777777"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SimSun"/>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SimSun"/>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395A71">
        <w:rPr>
          <w:lang w:val="en-US"/>
        </w:rPr>
        <w:t>TS 23.503 [</w:t>
      </w:r>
      <w:r>
        <w:rPr>
          <w:lang w:val="en-US"/>
        </w:rPr>
        <w:t>9].</w:t>
      </w:r>
    </w:p>
    <w:p w14:paraId="3D33AD0B" w14:textId="6BB051B0" w:rsidR="00326948" w:rsidRDefault="00D77894" w:rsidP="00D77894">
      <w:pPr>
        <w:pStyle w:val="B2"/>
      </w:pPr>
      <w:r>
        <w:t>-</w:t>
      </w:r>
      <w:r>
        <w:tab/>
        <w:t>If the selected RSD does not contain the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SimSun"/>
        </w:rPr>
        <w:t xml:space="preserve"> </w:t>
      </w:r>
      <w:r w:rsidR="00887D10">
        <w:t xml:space="preserve">5G </w:t>
      </w:r>
      <w:r w:rsidR="00887D10" w:rsidRPr="0093004C">
        <w:rPr>
          <w:rFonts w:eastAsia="SimSun"/>
        </w:rPr>
        <w:t>ProSe</w:t>
      </w:r>
      <w:r>
        <w:t xml:space="preserve"> Remote UE shall use a PDU session to route the corresponding application traffic.</w:t>
      </w:r>
    </w:p>
    <w:p w14:paraId="4C8CF4FE" w14:textId="663AAECB" w:rsidR="00326948" w:rsidRPr="009330F4" w:rsidRDefault="009330F4" w:rsidP="00395A71">
      <w:pPr>
        <w:pStyle w:val="B2"/>
      </w:pPr>
      <w:r>
        <w:rPr>
          <w:lang w:val="en-US"/>
        </w:rPr>
        <w:tab/>
      </w:r>
      <w:r w:rsidR="00D77894" w:rsidRPr="00395A71">
        <w:t>If configured in the ProSe Policy, the</w:t>
      </w:r>
      <w:r w:rsidR="00887D10" w:rsidRPr="0093004C">
        <w:rPr>
          <w:rFonts w:eastAsia="SimSun"/>
        </w:rPr>
        <w:t xml:space="preserve"> </w:t>
      </w:r>
      <w:r w:rsidR="00887D10">
        <w:t xml:space="preserve">5G </w:t>
      </w:r>
      <w:r w:rsidR="00887D10" w:rsidRPr="0093004C">
        <w:rPr>
          <w:rFonts w:eastAsia="SimSun"/>
        </w:rPr>
        <w:t>ProSe</w:t>
      </w:r>
      <w:r w:rsidR="00D77894" w:rsidRPr="00395A71">
        <w:t xml:space="preserve"> Remote UE may attempt the discovery of a Relay Service Code correspond</w:t>
      </w:r>
      <w:r w:rsidR="00F55C6C">
        <w:rPr>
          <w:rFonts w:eastAsia="DengXian"/>
        </w:rPr>
        <w:t>ing</w:t>
      </w:r>
      <w:r w:rsidR="00D77894" w:rsidRPr="00395A71">
        <w:t xml:space="preserve"> to </w:t>
      </w:r>
      <w:r w:rsidR="00C13B25">
        <w:t xml:space="preserve">a </w:t>
      </w:r>
      <w:r w:rsidR="00887D10">
        <w:t>5G</w:t>
      </w:r>
      <w:r w:rsidR="00887D10" w:rsidRPr="009330F4">
        <w:t xml:space="preserve"> </w:t>
      </w:r>
      <w:r w:rsidR="00D77894" w:rsidRPr="00395A71">
        <w:t>ProSe Layer-3 UE-to-Network Relay with N3IWF support in the discovery procedure</w:t>
      </w:r>
      <w:r w:rsidR="00795DDE" w:rsidRPr="003C4130">
        <w:rPr>
          <w:rFonts w:eastAsia="DengXian"/>
        </w:rPr>
        <w:t>,</w:t>
      </w:r>
      <w:r w:rsidR="00795DDE">
        <w:rPr>
          <w:rFonts w:eastAsia="DengXian"/>
        </w:rPr>
        <w:t xml:space="preserve"> when the </w:t>
      </w:r>
      <w:r w:rsidR="00795DDE" w:rsidRPr="00F70B61">
        <w:t>non-3GPP</w:t>
      </w:r>
      <w:r w:rsidR="00795DDE">
        <w:t xml:space="preserve"> access type is preferred in the selected RSD</w:t>
      </w:r>
      <w:r w:rsidR="00795DDE" w:rsidRPr="003C4130">
        <w:rPr>
          <w:rFonts w:eastAsia="DengXian"/>
        </w:rPr>
        <w:t>.</w:t>
      </w:r>
      <w:r w:rsidR="00795DDE" w:rsidRPr="00CD1526">
        <w:rPr>
          <w:rFonts w:eastAsia="DengXian"/>
        </w:rPr>
        <w:t xml:space="preserve"> </w:t>
      </w:r>
      <w:r w:rsidR="00795DDE">
        <w:rPr>
          <w:rFonts w:eastAsia="DengXian"/>
        </w:rPr>
        <w:t>T</w:t>
      </w:r>
      <w:r w:rsidR="00795DDE" w:rsidRPr="003C4130">
        <w:rPr>
          <w:rFonts w:eastAsia="DengXian"/>
        </w:rPr>
        <w:t>he</w:t>
      </w:r>
      <w:r w:rsidR="00795DDE" w:rsidRPr="003C4130">
        <w:rPr>
          <w:rFonts w:eastAsia="SimSun"/>
        </w:rPr>
        <w:t xml:space="preserve"> </w:t>
      </w:r>
      <w:r w:rsidR="00795DDE" w:rsidRPr="003C4130">
        <w:rPr>
          <w:rFonts w:eastAsia="DengXian"/>
        </w:rPr>
        <w:t xml:space="preserve">5G </w:t>
      </w:r>
      <w:r w:rsidR="00795DDE" w:rsidRPr="003C4130">
        <w:rPr>
          <w:rFonts w:eastAsia="SimSun"/>
        </w:rPr>
        <w:t>ProSe</w:t>
      </w:r>
      <w:r w:rsidR="00795DDE" w:rsidRPr="003C4130">
        <w:rPr>
          <w:rFonts w:eastAsia="DengXian"/>
        </w:rPr>
        <w:t xml:space="preserve"> Remote UE may attempt the discovery of a Relay Service Code correspond</w:t>
      </w:r>
      <w:r w:rsidR="00795DDE">
        <w:rPr>
          <w:rFonts w:eastAsia="DengXian"/>
        </w:rPr>
        <w:t xml:space="preserve">ing </w:t>
      </w:r>
      <w:r w:rsidR="00795DDE" w:rsidRPr="003C4130">
        <w:rPr>
          <w:rFonts w:eastAsia="DengXian"/>
        </w:rPr>
        <w:t xml:space="preserve">to </w:t>
      </w:r>
      <w:r w:rsidR="00795DDE">
        <w:rPr>
          <w:rFonts w:eastAsia="DengXian"/>
        </w:rPr>
        <w:t xml:space="preserve">a </w:t>
      </w:r>
      <w:r w:rsidR="00795DDE" w:rsidRPr="003C4130">
        <w:rPr>
          <w:rFonts w:eastAsia="DengXian"/>
        </w:rPr>
        <w:t>5G</w:t>
      </w:r>
      <w:r w:rsidR="00795DDE" w:rsidRPr="003C4130">
        <w:rPr>
          <w:rFonts w:eastAsia="DengXian"/>
          <w:lang w:val="en-US"/>
        </w:rPr>
        <w:t xml:space="preserve"> ProSe Layer-2 UE-to-Network Relay</w:t>
      </w:r>
      <w:r w:rsidR="00795DDE" w:rsidRPr="003C4130">
        <w:rPr>
          <w:rFonts w:eastAsia="DengXian"/>
        </w:rPr>
        <w:t xml:space="preserve"> in the discovery procedure,</w:t>
      </w:r>
      <w:r w:rsidR="00795DDE">
        <w:rPr>
          <w:rFonts w:eastAsia="DengXian"/>
        </w:rPr>
        <w:t xml:space="preserve"> when the </w:t>
      </w:r>
      <w:r w:rsidR="00795DDE" w:rsidRPr="00F70B61">
        <w:t>3GPP</w:t>
      </w:r>
      <w:r w:rsidR="00795DDE">
        <w:t xml:space="preserve"> access type is preferred in the selected RSD</w:t>
      </w:r>
      <w:r w:rsidR="00D77894" w:rsidRPr="00395A71">
        <w:t>.</w:t>
      </w:r>
    </w:p>
    <w:p w14:paraId="4E487AB9" w14:textId="2B11C808" w:rsidR="00326948" w:rsidRDefault="00D77894" w:rsidP="00D77894">
      <w:pPr>
        <w:pStyle w:val="B1"/>
      </w:pPr>
      <w:r>
        <w:rPr>
          <w:lang w:val="en-US"/>
        </w:rPr>
        <w:t>-</w:t>
      </w:r>
      <w:r>
        <w:rPr>
          <w:lang w:val="en-US"/>
        </w:rPr>
        <w:tab/>
        <w:t>If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 has a</w:t>
      </w:r>
      <w:r w:rsidR="00430E54">
        <w:rPr>
          <w:rFonts w:eastAsia="DengXian"/>
          <w:lang w:val="en-US"/>
        </w:rPr>
        <w:t>n</w:t>
      </w:r>
      <w:r w:rsidR="00430E54" w:rsidRPr="003C4130">
        <w:rPr>
          <w:rFonts w:eastAsia="SimSun"/>
        </w:rPr>
        <w:t xml:space="preserve"> </w:t>
      </w:r>
      <w:r w:rsidR="00430E54" w:rsidRPr="003C4130">
        <w:rPr>
          <w:rFonts w:eastAsia="DengXian"/>
          <w:lang w:val="en-US"/>
        </w:rPr>
        <w:t>indirect connection</w:t>
      </w:r>
      <w:r w:rsidR="00430E54" w:rsidRPr="003C4130">
        <w:rPr>
          <w:rFonts w:eastAsia="DengXian"/>
        </w:rPr>
        <w:t xml:space="preserve"> </w:t>
      </w:r>
      <w:r w:rsidR="00430E54">
        <w:rPr>
          <w:rFonts w:eastAsia="DengXian"/>
        </w:rPr>
        <w:t>via a</w:t>
      </w:r>
      <w:r w:rsidR="00887D10" w:rsidRPr="0093004C">
        <w:rPr>
          <w:rFonts w:eastAsia="SimSun"/>
        </w:rPr>
        <w:t xml:space="preserve"> </w:t>
      </w:r>
      <w:r w:rsidR="00887D10">
        <w:t>5G</w:t>
      </w:r>
      <w:r>
        <w:rPr>
          <w:lang w:val="en-US"/>
        </w:rPr>
        <w:t xml:space="preserve"> ProSe </w:t>
      </w:r>
      <w:r w:rsidR="00DD064E" w:rsidRPr="003C4130">
        <w:rPr>
          <w:rFonts w:eastAsia="DengXian"/>
          <w:lang w:val="en-US"/>
        </w:rPr>
        <w:t>Layer-2</w:t>
      </w:r>
      <w:r w:rsidR="00DD064E">
        <w:rPr>
          <w:rFonts w:eastAsia="DengXian"/>
          <w:lang w:val="en-US"/>
        </w:rPr>
        <w:t xml:space="preserve"> </w:t>
      </w:r>
      <w:r>
        <w:rPr>
          <w:lang w:val="en-US"/>
        </w:rPr>
        <w:t>UE-to-Network Relay connection available, it will be treated as the "3GPP" access type.</w:t>
      </w:r>
      <w:r w:rsidR="002A4D58" w:rsidRPr="002A4D58">
        <w:rPr>
          <w:rFonts w:eastAsia="DengXian"/>
          <w:lang w:val="en-US"/>
        </w:rPr>
        <w:t xml:space="preserve"> </w:t>
      </w:r>
      <w:r w:rsidR="002A4D58" w:rsidRPr="003C4130">
        <w:rPr>
          <w:rFonts w:eastAsia="DengXian"/>
          <w:lang w:val="en-US"/>
        </w:rPr>
        <w:t>If the</w:t>
      </w:r>
      <w:r w:rsidR="002A4D58" w:rsidRPr="003C4130">
        <w:rPr>
          <w:rFonts w:eastAsia="SimSun"/>
        </w:rPr>
        <w:t xml:space="preserve"> </w:t>
      </w:r>
      <w:r w:rsidR="002A4D58" w:rsidRPr="003C4130">
        <w:rPr>
          <w:rFonts w:eastAsia="DengXian"/>
        </w:rPr>
        <w:t xml:space="preserve">5G </w:t>
      </w:r>
      <w:r w:rsidR="002A4D58" w:rsidRPr="003C4130">
        <w:rPr>
          <w:rFonts w:eastAsia="SimSun"/>
        </w:rPr>
        <w:t>ProSe</w:t>
      </w:r>
      <w:r w:rsidR="002A4D58" w:rsidRPr="003C4130">
        <w:rPr>
          <w:rFonts w:eastAsia="DengXian"/>
          <w:lang w:val="en-US"/>
        </w:rPr>
        <w:t xml:space="preserve"> Remote UE has a</w:t>
      </w:r>
      <w:r w:rsidR="002A4D58">
        <w:rPr>
          <w:rFonts w:eastAsia="DengXian"/>
          <w:lang w:val="en-US"/>
        </w:rPr>
        <w:t>n</w:t>
      </w:r>
      <w:r w:rsidR="002A4D58" w:rsidRPr="003C4130">
        <w:rPr>
          <w:rFonts w:eastAsia="SimSun"/>
        </w:rPr>
        <w:t xml:space="preserve"> </w:t>
      </w:r>
      <w:r w:rsidR="002A4D58" w:rsidRPr="003C4130">
        <w:rPr>
          <w:rFonts w:eastAsia="DengXian"/>
          <w:lang w:val="en-US"/>
        </w:rPr>
        <w:t>indirect connection</w:t>
      </w:r>
      <w:r w:rsidR="002A4D58" w:rsidRPr="003C4130">
        <w:rPr>
          <w:rFonts w:eastAsia="DengXian"/>
        </w:rPr>
        <w:t xml:space="preserve"> </w:t>
      </w:r>
      <w:r w:rsidR="002A4D58">
        <w:rPr>
          <w:rFonts w:eastAsia="DengXian"/>
        </w:rPr>
        <w:t xml:space="preserve">via a </w:t>
      </w:r>
      <w:r w:rsidR="002A4D58" w:rsidRPr="003C4130">
        <w:rPr>
          <w:rFonts w:eastAsia="DengXian"/>
        </w:rPr>
        <w:t>5G</w:t>
      </w:r>
      <w:r w:rsidR="002A4D58" w:rsidRPr="003C4130">
        <w:rPr>
          <w:rFonts w:eastAsia="DengXian"/>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DengXian"/>
          <w:lang w:val="en-US"/>
        </w:rPr>
        <w:t xml:space="preserve"> available,</w:t>
      </w:r>
      <w:r w:rsidR="002A4D58">
        <w:rPr>
          <w:rFonts w:eastAsia="DengXian"/>
          <w:lang w:val="en-US"/>
        </w:rPr>
        <w:t xml:space="preserve"> i</w:t>
      </w:r>
      <w:r w:rsidR="002A4D58" w:rsidRPr="003C4130">
        <w:rPr>
          <w:rFonts w:eastAsia="DengXian"/>
          <w:lang w:val="en-US"/>
        </w:rPr>
        <w:t>t will be treated as the "</w:t>
      </w:r>
      <w:r w:rsidR="002A4D58">
        <w:rPr>
          <w:rFonts w:eastAsia="DengXian"/>
          <w:lang w:val="en-US"/>
        </w:rPr>
        <w:t>non</w:t>
      </w:r>
      <w:r w:rsidR="002A4D58">
        <w:rPr>
          <w:rFonts w:eastAsia="DengXian" w:hint="eastAsia"/>
          <w:lang w:val="en-US" w:eastAsia="zh-CN"/>
        </w:rPr>
        <w:t>-</w:t>
      </w:r>
      <w:r w:rsidR="002A4D58" w:rsidRPr="003C4130">
        <w:rPr>
          <w:rFonts w:eastAsia="DengXian"/>
          <w:lang w:val="en-US"/>
        </w:rPr>
        <w:t>3GPP" access type.</w:t>
      </w:r>
      <w:r>
        <w:rPr>
          <w:lang w:val="en-US"/>
        </w:rPr>
        <w:t xml:space="preserve"> The URSP handling as defined in </w:t>
      </w:r>
      <w:r w:rsidR="00395A71">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lastRenderedPageBreak/>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SimSun"/>
        </w:rPr>
        <w:t xml:space="preserve"> </w:t>
      </w:r>
      <w:r w:rsidR="00887D10">
        <w:t xml:space="preserve">5G </w:t>
      </w:r>
      <w:r w:rsidR="00887D10" w:rsidRPr="0093004C">
        <w:rPr>
          <w:rFonts w:eastAsia="SimSun"/>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SimSun"/>
        </w:rPr>
        <w:t xml:space="preserve"> </w:t>
      </w:r>
      <w:r w:rsidR="00887D10">
        <w:t>5G</w:t>
      </w:r>
      <w:r w:rsidRPr="00395A71">
        <w:t xml:space="preserve"> ProSe Layer-3 UE-to-Network Relay, the PDU session established for relaying the</w:t>
      </w:r>
      <w:r w:rsidR="00887D10" w:rsidRPr="0093004C">
        <w:rPr>
          <w:rFonts w:eastAsia="SimSun"/>
        </w:rPr>
        <w:t xml:space="preserve"> </w:t>
      </w:r>
      <w:r w:rsidR="00887D10">
        <w:t xml:space="preserve">5G </w:t>
      </w:r>
      <w:r w:rsidR="00887D10" w:rsidRPr="0093004C">
        <w:rPr>
          <w:rFonts w:eastAsia="SimSun"/>
        </w:rPr>
        <w:t>ProSe</w:t>
      </w:r>
      <w:r w:rsidRPr="00395A71">
        <w:t xml:space="preserve"> Remote UE's traffic is controlled by the ProSe Policy.</w:t>
      </w:r>
    </w:p>
    <w:p w14:paraId="21A790DA" w14:textId="38DF0E05" w:rsidR="008C47BE" w:rsidRPr="0093004C" w:rsidRDefault="008C47BE" w:rsidP="008C47BE">
      <w:pPr>
        <w:pStyle w:val="Heading2"/>
        <w:rPr>
          <w:lang w:eastAsia="ko-KR"/>
        </w:rPr>
      </w:pPr>
      <w:bookmarkStart w:id="1039" w:name="_Toc45012615"/>
      <w:bookmarkStart w:id="1040" w:name="_Toc51754041"/>
      <w:bookmarkStart w:id="1041" w:name="_Toc51754175"/>
      <w:bookmarkStart w:id="1042" w:name="_Toc51839002"/>
      <w:bookmarkStart w:id="1043" w:name="_Toc66692738"/>
      <w:bookmarkStart w:id="1044" w:name="_Toc66701920"/>
      <w:bookmarkStart w:id="1045" w:name="_Toc69883599"/>
      <w:bookmarkStart w:id="1046" w:name="_Toc73625626"/>
      <w:bookmarkStart w:id="1047" w:name="_Toc81548063"/>
      <w:bookmarkEnd w:id="1033"/>
      <w:bookmarkEnd w:id="1034"/>
      <w:bookmarkEnd w:id="1035"/>
      <w:r w:rsidRPr="0093004C">
        <w:rPr>
          <w:lang w:eastAsia="ko-KR"/>
        </w:rPr>
        <w:t>6.</w:t>
      </w:r>
      <w:r w:rsidR="00FA1D6C">
        <w:rPr>
          <w:lang w:eastAsia="ko-KR"/>
        </w:rPr>
        <w:t>6</w:t>
      </w:r>
      <w:r w:rsidRPr="0093004C">
        <w:rPr>
          <w:lang w:eastAsia="ko-KR"/>
        </w:rPr>
        <w:tab/>
      </w:r>
      <w:bookmarkEnd w:id="1039"/>
      <w:bookmarkEnd w:id="1040"/>
      <w:bookmarkEnd w:id="1041"/>
      <w:bookmarkEnd w:id="1042"/>
      <w:r w:rsidRPr="0093004C">
        <w:rPr>
          <w:lang w:eastAsia="zh-CN"/>
        </w:rPr>
        <w:t>Procedures for Service Authorization to NG-RAN</w:t>
      </w:r>
      <w:bookmarkEnd w:id="1043"/>
      <w:bookmarkEnd w:id="1044"/>
      <w:bookmarkEnd w:id="1045"/>
      <w:bookmarkEnd w:id="1046"/>
      <w:bookmarkEnd w:id="1047"/>
    </w:p>
    <w:p w14:paraId="346CAE4C" w14:textId="06D827EF" w:rsidR="008C47BE" w:rsidRPr="0093004C" w:rsidRDefault="008C47BE" w:rsidP="008C47BE">
      <w:pPr>
        <w:pStyle w:val="Heading3"/>
      </w:pPr>
      <w:bookmarkStart w:id="1048" w:name="_Toc19199147"/>
      <w:bookmarkStart w:id="1049" w:name="_Toc27821937"/>
      <w:bookmarkStart w:id="1050" w:name="_Toc36126292"/>
      <w:bookmarkStart w:id="1051" w:name="_Toc45012616"/>
      <w:bookmarkStart w:id="1052" w:name="_Toc51754042"/>
      <w:bookmarkStart w:id="1053" w:name="_Toc51754176"/>
      <w:bookmarkStart w:id="1054" w:name="_Toc51839003"/>
      <w:bookmarkStart w:id="1055" w:name="_Toc66692739"/>
      <w:bookmarkStart w:id="1056" w:name="_Toc66701921"/>
      <w:bookmarkStart w:id="1057" w:name="_Toc69883600"/>
      <w:bookmarkStart w:id="1058" w:name="_Toc73625627"/>
      <w:bookmarkStart w:id="1059" w:name="_Toc81548064"/>
      <w:r w:rsidRPr="0093004C">
        <w:t>6.</w:t>
      </w:r>
      <w:r w:rsidR="00FA1D6C">
        <w:t>6</w:t>
      </w:r>
      <w:r w:rsidRPr="0093004C">
        <w:t>.1</w:t>
      </w:r>
      <w:r w:rsidRPr="0093004C">
        <w:tab/>
        <w:t>General</w:t>
      </w:r>
      <w:bookmarkEnd w:id="1048"/>
      <w:bookmarkEnd w:id="1049"/>
      <w:bookmarkEnd w:id="1050"/>
      <w:bookmarkEnd w:id="1051"/>
      <w:bookmarkEnd w:id="1052"/>
      <w:bookmarkEnd w:id="1053"/>
      <w:bookmarkEnd w:id="1054"/>
      <w:bookmarkEnd w:id="1055"/>
      <w:bookmarkEnd w:id="1056"/>
      <w:bookmarkEnd w:id="1057"/>
      <w:bookmarkEnd w:id="1058"/>
      <w:bookmarkEnd w:id="1059"/>
    </w:p>
    <w:p w14:paraId="48676ECD" w14:textId="32EA7088" w:rsidR="008C47BE" w:rsidRPr="0093004C" w:rsidRDefault="008C47BE" w:rsidP="008C47BE">
      <w:pPr>
        <w:rPr>
          <w:rFonts w:eastAsia="SimSun"/>
        </w:rPr>
      </w:pPr>
      <w:bookmarkStart w:id="1060" w:name="_Toc19199148"/>
      <w:bookmarkStart w:id="1061" w:name="_Toc27821938"/>
      <w:bookmarkStart w:id="1062" w:name="_Toc36126293"/>
      <w:bookmarkStart w:id="1063" w:name="_Toc45012617"/>
      <w:bookmarkStart w:id="1064" w:name="_Toc51754043"/>
      <w:bookmarkStart w:id="1065" w:name="_Toc51754177"/>
      <w:bookmarkStart w:id="1066"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F6E7C8" w:rsidR="008C47BE" w:rsidRPr="0093004C" w:rsidRDefault="008C47BE" w:rsidP="008C47BE">
      <w:pPr>
        <w:pStyle w:val="Heading3"/>
      </w:pPr>
      <w:bookmarkStart w:id="1067" w:name="_Toc66692740"/>
      <w:bookmarkStart w:id="1068" w:name="_Toc66701922"/>
      <w:bookmarkStart w:id="1069" w:name="_Toc69883601"/>
      <w:bookmarkStart w:id="1070" w:name="_Toc73625628"/>
      <w:bookmarkStart w:id="1071" w:name="_Toc81548065"/>
      <w:r w:rsidRPr="0093004C">
        <w:rPr>
          <w:rFonts w:eastAsia="SimSun"/>
          <w:lang w:eastAsia="zh-CN"/>
        </w:rPr>
        <w:t>6</w:t>
      </w:r>
      <w:r w:rsidRPr="0093004C">
        <w:t>.</w:t>
      </w:r>
      <w:r w:rsidR="00FA1D6C">
        <w:rPr>
          <w:rFonts w:eastAsia="SimSun"/>
          <w:lang w:eastAsia="zh-CN"/>
        </w:rPr>
        <w:t>6</w:t>
      </w:r>
      <w:r w:rsidRPr="0093004C">
        <w:t>.</w:t>
      </w:r>
      <w:r w:rsidRPr="0093004C">
        <w:rPr>
          <w:rFonts w:eastAsia="SimSun"/>
          <w:lang w:eastAsia="zh-CN"/>
        </w:rPr>
        <w:t>2</w:t>
      </w:r>
      <w:r w:rsidRPr="0093004C">
        <w:tab/>
        <w:t>Registration procedure</w:t>
      </w:r>
      <w:bookmarkEnd w:id="1060"/>
      <w:bookmarkEnd w:id="1061"/>
      <w:bookmarkEnd w:id="1062"/>
      <w:bookmarkEnd w:id="1063"/>
      <w:bookmarkEnd w:id="1064"/>
      <w:bookmarkEnd w:id="1065"/>
      <w:bookmarkEnd w:id="1066"/>
      <w:bookmarkEnd w:id="1067"/>
      <w:bookmarkEnd w:id="1068"/>
      <w:bookmarkEnd w:id="1069"/>
      <w:bookmarkEnd w:id="1070"/>
      <w:bookmarkEnd w:id="1071"/>
    </w:p>
    <w:p w14:paraId="3C0973F2" w14:textId="4D5C1551"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395A71" w:rsidRPr="0093004C">
        <w:rPr>
          <w:rFonts w:eastAsia="SimSun"/>
        </w:rPr>
        <w:t>TS</w:t>
      </w:r>
      <w:r w:rsidR="00395A71">
        <w:rPr>
          <w:rFonts w:eastAsia="SimSun"/>
        </w:rPr>
        <w:t> </w:t>
      </w:r>
      <w:r w:rsidR="00395A71" w:rsidRPr="0093004C">
        <w:rPr>
          <w:rFonts w:eastAsia="SimSun"/>
        </w:rPr>
        <w:t>23.502</w:t>
      </w:r>
      <w:r w:rsidR="00395A71">
        <w:rPr>
          <w:rFonts w:eastAsia="SimSun"/>
        </w:rPr>
        <w:t> </w:t>
      </w:r>
      <w:r w:rsidR="00395A71"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02899846" w14:textId="7BAFBA8C" w:rsidR="00775DB8"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w:t>
      </w:r>
      <w:r w:rsidR="00CF5B49">
        <w:t>the 5G ProSe Capability</w:t>
      </w:r>
      <w:r w:rsidRPr="0093004C">
        <w:t xml:space="preserve"> for </w:t>
      </w:r>
      <w:r w:rsidR="002021BC">
        <w:t>5G</w:t>
      </w:r>
      <w:r w:rsidR="002021BC" w:rsidRPr="0093004C">
        <w:t xml:space="preserve"> </w:t>
      </w:r>
      <w:r w:rsidRPr="0093004C">
        <w:t xml:space="preserve">ProSe operation. </w:t>
      </w:r>
    </w:p>
    <w:p w14:paraId="157FAF67" w14:textId="4C7F2EA2" w:rsidR="006F5C29" w:rsidRDefault="00775DB8" w:rsidP="007A44C1">
      <w:pPr>
        <w:pStyle w:val="B2"/>
      </w:pPr>
      <w:r>
        <w:t>-</w:t>
      </w:r>
      <w:r>
        <w:tab/>
      </w:r>
      <w:r w:rsidR="008C47BE" w:rsidRPr="0093004C">
        <w:t xml:space="preserve">The </w:t>
      </w:r>
      <w:r w:rsidR="0039799D" w:rsidRPr="0093004C">
        <w:t xml:space="preserve">5G </w:t>
      </w:r>
      <w:r w:rsidR="008C47BE" w:rsidRPr="0093004C">
        <w:t xml:space="preserve">ProSe Capability indicates whether the UE </w:t>
      </w:r>
      <w:r w:rsidR="00F86730" w:rsidRPr="00D41149">
        <w:rPr>
          <w:rFonts w:eastAsia="SimSun" w:hint="eastAsia"/>
          <w:lang w:eastAsia="zh-CN"/>
        </w:rPr>
        <w:t>supports</w:t>
      </w:r>
      <w:r w:rsidR="008C47BE" w:rsidRPr="0093004C">
        <w:t xml:space="preserve"> one or more of the following </w:t>
      </w:r>
      <w:r w:rsidR="008C47BE" w:rsidRPr="0093004C">
        <w:rPr>
          <w:noProof/>
        </w:rPr>
        <w:t>ProSe</w:t>
      </w:r>
      <w:r w:rsidR="008C47BE" w:rsidRPr="0093004C">
        <w:t xml:space="preserve"> </w:t>
      </w:r>
      <w:r w:rsidR="00F8669D" w:rsidRPr="0093004C">
        <w:t>capabili</w:t>
      </w:r>
      <w:r w:rsidR="00F22FC1" w:rsidRPr="0093004C">
        <w:t>ti</w:t>
      </w:r>
      <w:r w:rsidR="00F8669D" w:rsidRPr="0093004C">
        <w:t>es</w:t>
      </w:r>
      <w:r w:rsidR="008C47BE" w:rsidRPr="0093004C">
        <w:t xml:space="preserve">: </w:t>
      </w:r>
    </w:p>
    <w:p w14:paraId="0E5F9E8C" w14:textId="1F947B9B" w:rsidR="006F5C29" w:rsidRDefault="006F5C29" w:rsidP="007A44C1">
      <w:pPr>
        <w:pStyle w:val="B3"/>
      </w:pPr>
      <w:r>
        <w:t>-</w:t>
      </w:r>
      <w:r>
        <w:tab/>
      </w:r>
      <w:r w:rsidR="004758EE">
        <w:t>5G</w:t>
      </w:r>
      <w:r w:rsidR="004758EE" w:rsidRPr="0093004C">
        <w:t xml:space="preserve"> </w:t>
      </w:r>
      <w:r w:rsidR="008C47BE" w:rsidRPr="0093004C">
        <w:t>ProSe Direct Discovery</w:t>
      </w:r>
      <w:r w:rsidR="00200076">
        <w:t>;</w:t>
      </w:r>
      <w:r w:rsidR="008C47BE" w:rsidRPr="0093004C">
        <w:t xml:space="preserve"> </w:t>
      </w:r>
    </w:p>
    <w:p w14:paraId="13D34956" w14:textId="1E56AEC5" w:rsidR="006F5C29" w:rsidRDefault="00775DB8" w:rsidP="007A44C1">
      <w:pPr>
        <w:pStyle w:val="B3"/>
      </w:pPr>
      <w:r>
        <w:t>-</w:t>
      </w:r>
      <w:r>
        <w:tab/>
      </w:r>
      <w:r w:rsidR="004758EE">
        <w:t>5G</w:t>
      </w:r>
      <w:r w:rsidR="004758EE" w:rsidRPr="0093004C">
        <w:t xml:space="preserve"> </w:t>
      </w:r>
      <w:r w:rsidR="008C47BE" w:rsidRPr="0093004C">
        <w:t>ProSe Direct Communication</w:t>
      </w:r>
      <w:r w:rsidR="00200076">
        <w:t>;</w:t>
      </w:r>
      <w:r w:rsidR="007C0E98" w:rsidRPr="0093004C">
        <w:t xml:space="preserve"> </w:t>
      </w:r>
    </w:p>
    <w:p w14:paraId="75B2C64A" w14:textId="7E7B7DA6" w:rsidR="006F5C29" w:rsidRDefault="00775DB8" w:rsidP="007A44C1">
      <w:pPr>
        <w:pStyle w:val="B3"/>
      </w:pPr>
      <w:r>
        <w:t>-</w:t>
      </w:r>
      <w:r>
        <w:tab/>
      </w:r>
      <w:r w:rsidR="004758EE">
        <w:t>5G</w:t>
      </w:r>
      <w:r w:rsidR="004758EE" w:rsidRPr="0093004C">
        <w:t xml:space="preserve"> </w:t>
      </w:r>
      <w:r w:rsidR="007C0E98" w:rsidRPr="0093004C">
        <w:t>ProSe</w:t>
      </w:r>
      <w:r w:rsidR="00343022" w:rsidRPr="00343022">
        <w:rPr>
          <w:rFonts w:eastAsia="SimSun" w:hint="eastAsia"/>
          <w:lang w:eastAsia="zh-CN"/>
        </w:rPr>
        <w:t xml:space="preserve"> </w:t>
      </w:r>
      <w:r w:rsidR="00343022" w:rsidRPr="00D41149">
        <w:rPr>
          <w:rFonts w:eastAsia="SimSun" w:hint="eastAsia"/>
          <w:lang w:eastAsia="zh-CN"/>
        </w:rPr>
        <w:t>Layer-2</w:t>
      </w:r>
      <w:r w:rsidR="007C0E98" w:rsidRPr="0093004C">
        <w:t xml:space="preserve"> UE-to-Network Relay</w:t>
      </w:r>
      <w:r w:rsidR="00200076">
        <w:t>;</w:t>
      </w:r>
      <w:r w:rsidR="007C0E98" w:rsidRPr="0093004C">
        <w:t xml:space="preserve"> </w:t>
      </w:r>
    </w:p>
    <w:p w14:paraId="10316EDE" w14:textId="62905173" w:rsidR="006F5C29"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UE-to-Network Relay</w:t>
      </w:r>
      <w:r w:rsidR="00200076">
        <w:t>;</w:t>
      </w:r>
      <w:r w:rsidR="007C0E98" w:rsidRPr="0093004C">
        <w:t xml:space="preserve"> </w:t>
      </w:r>
    </w:p>
    <w:p w14:paraId="5A3FFE3F" w14:textId="4A8BF63A" w:rsidR="006F5C29" w:rsidRDefault="00775DB8" w:rsidP="007A44C1">
      <w:pPr>
        <w:pStyle w:val="B3"/>
      </w:pPr>
      <w:r>
        <w:t>-</w:t>
      </w:r>
      <w:r>
        <w:tab/>
      </w:r>
      <w:r w:rsidR="004758EE">
        <w:t>5G ProSe</w:t>
      </w:r>
      <w:r w:rsidR="004758EE" w:rsidRPr="0093004C">
        <w:t xml:space="preserve"> </w:t>
      </w:r>
      <w:r w:rsidR="003E6A53" w:rsidRPr="00D41149">
        <w:rPr>
          <w:rFonts w:eastAsia="SimSun" w:hint="eastAsia"/>
          <w:lang w:eastAsia="zh-CN"/>
        </w:rPr>
        <w:t>Layer-2</w:t>
      </w:r>
      <w:r w:rsidR="003E6A53">
        <w:rPr>
          <w:rFonts w:eastAsia="SimSun"/>
          <w:lang w:eastAsia="zh-CN"/>
        </w:rPr>
        <w:t xml:space="preserve"> </w:t>
      </w:r>
      <w:r w:rsidR="007C0E98" w:rsidRPr="0093004C">
        <w:t>Remote UE</w:t>
      </w:r>
      <w:r w:rsidR="00200076">
        <w:t>;</w:t>
      </w:r>
      <w:r w:rsidR="007C0E98" w:rsidRPr="0093004C">
        <w:t xml:space="preserve"> and </w:t>
      </w:r>
    </w:p>
    <w:p w14:paraId="51B1E846" w14:textId="7671DA85" w:rsidR="008C47BE" w:rsidRPr="0093004C" w:rsidRDefault="00775DB8" w:rsidP="007A44C1">
      <w:pPr>
        <w:pStyle w:val="B3"/>
      </w:pPr>
      <w:r>
        <w:t>-</w:t>
      </w:r>
      <w:r>
        <w:tab/>
        <w:t>5G</w:t>
      </w:r>
      <w:r w:rsidRPr="0093004C">
        <w:t xml:space="preserve"> ProSe </w:t>
      </w:r>
      <w:r w:rsidR="007C0E98" w:rsidRPr="0093004C">
        <w:t>Layer-3</w:t>
      </w:r>
      <w:r w:rsidR="003E6A53" w:rsidRPr="003E6A53">
        <w:rPr>
          <w:rFonts w:eastAsia="SimSun" w:hint="eastAsia"/>
          <w:lang w:eastAsia="zh-CN"/>
        </w:rPr>
        <w:t xml:space="preserve"> </w:t>
      </w:r>
      <w:r w:rsidR="003E6A53" w:rsidRPr="00D41149">
        <w:rPr>
          <w:rFonts w:eastAsia="SimSun" w:hint="eastAsia"/>
          <w:lang w:eastAsia="zh-CN"/>
        </w:rPr>
        <w:t>Remote UE</w:t>
      </w:r>
      <w:r w:rsidR="008C47BE" w:rsidRPr="0093004C">
        <w:t>.</w:t>
      </w:r>
    </w:p>
    <w:p w14:paraId="3128ABB5" w14:textId="363CA495" w:rsidR="008C47BE" w:rsidRPr="0093004C" w:rsidRDefault="008C47BE" w:rsidP="008C47BE">
      <w:pPr>
        <w:pStyle w:val="B1"/>
      </w:pPr>
      <w:r w:rsidRPr="0093004C">
        <w:t>-</w:t>
      </w:r>
      <w:r w:rsidRPr="0093004C">
        <w:tab/>
        <w:t>The AMF obtains the</w:t>
      </w:r>
      <w:r w:rsidR="0058698B">
        <w:t xml:space="preserve"> 5G</w:t>
      </w:r>
      <w:r w:rsidRPr="0093004C">
        <w:t xml:space="preserve"> ProSe subscription data as part of the user subscription data from UDM during UE Registration procedure using Nudm_SDM service as defined in clause 4.2.2.2.2 of </w:t>
      </w:r>
      <w:r w:rsidR="00395A71" w:rsidRPr="0093004C">
        <w:t>TS</w:t>
      </w:r>
      <w:r w:rsidR="00395A71">
        <w:t> </w:t>
      </w:r>
      <w:r w:rsidR="00395A71" w:rsidRPr="0093004C">
        <w:t>23.502</w:t>
      </w:r>
      <w:r w:rsidR="00395A71">
        <w:t> </w:t>
      </w:r>
      <w:r w:rsidR="00395A71" w:rsidRPr="0093004C">
        <w:t>[</w:t>
      </w:r>
      <w:r w:rsidRPr="0093004C">
        <w:t>5].</w:t>
      </w:r>
    </w:p>
    <w:p w14:paraId="00501646" w14:textId="4C210476" w:rsidR="008C47BE" w:rsidRPr="0093004C" w:rsidRDefault="008C47BE" w:rsidP="008C47BE">
      <w:pPr>
        <w:pStyle w:val="B1"/>
      </w:pPr>
      <w:r w:rsidRPr="0093004C">
        <w:t>-</w:t>
      </w:r>
      <w:r w:rsidRPr="0093004C">
        <w:tab/>
        <w:t xml:space="preserve">The AMF determines whether the UE is authorised to use </w:t>
      </w:r>
      <w:r w:rsidR="003360F6">
        <w:t>5G</w:t>
      </w:r>
      <w:r w:rsidR="003360F6" w:rsidRPr="0093004C">
        <w:t xml:space="preserve"> </w:t>
      </w:r>
      <w:r w:rsidRPr="0093004C">
        <w:t>ProSe services based on UE</w:t>
      </w:r>
      <w:r w:rsidR="0093004C">
        <w:t>'</w:t>
      </w:r>
      <w:r w:rsidRPr="0093004C">
        <w:t xml:space="preserve">s </w:t>
      </w:r>
      <w:r w:rsidR="003360F6">
        <w:t>5G</w:t>
      </w:r>
      <w:r w:rsidR="003360F6" w:rsidRPr="0093004C">
        <w:t xml:space="preserve"> </w:t>
      </w:r>
      <w:r w:rsidRPr="0093004C">
        <w:t>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w:t>
      </w:r>
      <w:r w:rsidR="0092498C">
        <w:t>7</w:t>
      </w:r>
      <w:r w:rsidRPr="0093004C">
        <w:t>. ProSe NR UE-PC5-AMBR is a</w:t>
      </w:r>
      <w:r w:rsidRPr="0093004C">
        <w:rPr>
          <w:lang w:eastAsia="zh-CN"/>
        </w:rPr>
        <w:t xml:space="preserve">lso provided to the AMF as part of the subscription data for </w:t>
      </w:r>
      <w:r w:rsidR="003360F6">
        <w:t>5G</w:t>
      </w:r>
      <w:r w:rsidR="003360F6" w:rsidRPr="0093004C">
        <w:rPr>
          <w:lang w:eastAsia="zh-CN"/>
        </w:rPr>
        <w:t xml:space="preserve"> </w:t>
      </w:r>
      <w:r w:rsidRPr="0093004C">
        <w:rPr>
          <w:lang w:eastAsia="zh-CN"/>
        </w:rPr>
        <w:t>ProSe services.</w:t>
      </w:r>
      <w:r w:rsidR="00AB32A8">
        <w:rPr>
          <w:lang w:eastAsia="zh-CN"/>
        </w:rPr>
        <w:t xml:space="preserve"> </w:t>
      </w:r>
      <w:r w:rsidR="00AB32A8" w:rsidRPr="00C809D0">
        <w:t xml:space="preserve">The AMF stores the </w:t>
      </w:r>
      <w:r w:rsidR="00AB32A8">
        <w:t xml:space="preserve">authorized </w:t>
      </w:r>
      <w:r w:rsidR="00AB32A8" w:rsidRPr="00C809D0">
        <w:t>5G ProSe Capability</w:t>
      </w:r>
      <w:r w:rsidR="00AB32A8">
        <w:t>.</w:t>
      </w:r>
    </w:p>
    <w:p w14:paraId="1B7334E7" w14:textId="23A2E70A" w:rsidR="008C47BE" w:rsidRPr="0093004C" w:rsidRDefault="008C47BE" w:rsidP="008C47BE">
      <w:pPr>
        <w:pStyle w:val="B1"/>
      </w:pPr>
      <w:r w:rsidRPr="0093004C">
        <w:t>-</w:t>
      </w:r>
      <w:r w:rsidRPr="0093004C">
        <w:tab/>
      </w:r>
      <w:r w:rsidR="00232A0B" w:rsidRPr="00E6679A">
        <w:t xml:space="preserve">The AMF sends the authorized 5G ProSe Capability for 5G ProSe operation to PCF. </w:t>
      </w:r>
      <w:r w:rsidR="00F16C84">
        <w:t>Based on the received 5G ProSe Capability</w:t>
      </w:r>
      <w:r w:rsidR="005C696C">
        <w:t xml:space="preserve"> from the AMF</w:t>
      </w:r>
      <w:r w:rsidR="00F16C84">
        <w:t>, t</w:t>
      </w:r>
      <w:r w:rsidRPr="0093004C">
        <w:t xml:space="preserve">he PCF provides the PC5 QoS parameters for </w:t>
      </w:r>
      <w:r w:rsidR="000F0670">
        <w:t xml:space="preserve">5G </w:t>
      </w:r>
      <w:r w:rsidRPr="0093004C">
        <w:t>ProSe to AMF. The AMF stores such information as part of the UE context.</w:t>
      </w:r>
    </w:p>
    <w:p w14:paraId="2DC1419C" w14:textId="3BFA83D7" w:rsidR="008C47BE" w:rsidRPr="0093004C" w:rsidRDefault="008C47BE" w:rsidP="008C47BE">
      <w:pPr>
        <w:pStyle w:val="B1"/>
      </w:pPr>
      <w:r w:rsidRPr="0093004C">
        <w:t>-</w:t>
      </w:r>
      <w:r w:rsidRPr="0093004C">
        <w:tab/>
        <w:t xml:space="preserve">If the UE is authorised to use </w:t>
      </w:r>
      <w:r w:rsidR="00DD7FCD">
        <w:t xml:space="preserve">5G </w:t>
      </w:r>
      <w:r w:rsidRPr="0093004C">
        <w:t>ProSe services, then the AMF shall include in a NGAP message sent to NG-RAN:</w:t>
      </w:r>
    </w:p>
    <w:p w14:paraId="69FECEAB" w14:textId="0F3168F7" w:rsidR="008C47BE" w:rsidRPr="0093004C" w:rsidRDefault="008C47BE" w:rsidP="008C47BE">
      <w:pPr>
        <w:pStyle w:val="B2"/>
      </w:pPr>
      <w:r w:rsidRPr="0093004C">
        <w:t>-</w:t>
      </w:r>
      <w:r w:rsidRPr="0093004C">
        <w:tab/>
      </w:r>
      <w:r w:rsidR="0093004C">
        <w:t>"</w:t>
      </w:r>
      <w:r w:rsidR="009832AD">
        <w:t xml:space="preserve">5G </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w:t>
      </w:r>
    </w:p>
    <w:p w14:paraId="34B32C2D" w14:textId="76E289D5" w:rsidR="008A06CF" w:rsidRPr="0093004C" w:rsidRDefault="008A06CF" w:rsidP="008A06CF">
      <w:pPr>
        <w:pStyle w:val="B3"/>
      </w:pPr>
      <w:r w:rsidRPr="0093004C">
        <w:rPr>
          <w:lang w:eastAsia="ko-KR"/>
        </w:rPr>
        <w:t>-</w:t>
      </w:r>
      <w:r w:rsidRPr="0093004C">
        <w:rPr>
          <w:lang w:eastAsia="ko-KR"/>
        </w:rPr>
        <w:tab/>
        <w:t xml:space="preserve">whether </w:t>
      </w:r>
      <w:r w:rsidRPr="0093004C">
        <w:t xml:space="preserve">the UE is authorized to use </w:t>
      </w:r>
      <w:r w:rsidR="009832AD">
        <w:t xml:space="preserve">5G </w:t>
      </w:r>
      <w:r w:rsidRPr="0093004C">
        <w:t>ProSe Direct Discovery;</w:t>
      </w:r>
    </w:p>
    <w:p w14:paraId="58B28F04" w14:textId="4645CAA3" w:rsidR="008A06CF" w:rsidRPr="0093004C" w:rsidRDefault="008A06CF" w:rsidP="008A06CF">
      <w:pPr>
        <w:pStyle w:val="B3"/>
      </w:pPr>
      <w:r w:rsidRPr="0093004C">
        <w:t>-</w:t>
      </w:r>
      <w:r w:rsidRPr="0093004C">
        <w:tab/>
      </w:r>
      <w:r w:rsidRPr="0093004C">
        <w:rPr>
          <w:lang w:eastAsia="ko-KR"/>
        </w:rPr>
        <w:t xml:space="preserve">whether </w:t>
      </w:r>
      <w:r w:rsidRPr="0093004C">
        <w:t xml:space="preserve">the UE is authorized to use </w:t>
      </w:r>
      <w:r w:rsidR="009832AD">
        <w:t xml:space="preserve">5G </w:t>
      </w:r>
      <w:r w:rsidRPr="0093004C">
        <w:t>ProSe Direct Communication;</w:t>
      </w:r>
    </w:p>
    <w:p w14:paraId="55257008" w14:textId="5D202314" w:rsidR="008A06CF" w:rsidRPr="0093004C" w:rsidRDefault="008A06CF" w:rsidP="008A06CF">
      <w:pPr>
        <w:pStyle w:val="B3"/>
      </w:pPr>
      <w:r w:rsidRPr="0093004C">
        <w:t>-</w:t>
      </w:r>
      <w:r w:rsidRPr="0093004C">
        <w:tab/>
        <w:t xml:space="preserve">whether the UE is authorized to act as a </w:t>
      </w:r>
      <w:r w:rsidR="007D5C2F">
        <w:t xml:space="preserve">5G </w:t>
      </w:r>
      <w:r w:rsidR="007D5C2F" w:rsidRPr="0093004C">
        <w:t xml:space="preserve">ProSe </w:t>
      </w:r>
      <w:r w:rsidRPr="0093004C">
        <w:t>Layer-2 UE-to-Network Relay;</w:t>
      </w:r>
    </w:p>
    <w:p w14:paraId="1847CC1C" w14:textId="42B30419" w:rsidR="008A06CF" w:rsidRPr="0093004C" w:rsidRDefault="008A06CF" w:rsidP="008A06CF">
      <w:pPr>
        <w:pStyle w:val="B3"/>
      </w:pPr>
      <w:r w:rsidRPr="0093004C">
        <w:t>-</w:t>
      </w:r>
      <w:r w:rsidRPr="0093004C">
        <w:tab/>
        <w:t>whether the UE is authorized to act as a</w:t>
      </w:r>
      <w:r w:rsidR="007D5C2F">
        <w:t xml:space="preserve"> 5G </w:t>
      </w:r>
      <w:r w:rsidR="007D5C2F" w:rsidRPr="0093004C">
        <w:t>ProSe</w:t>
      </w:r>
      <w:r w:rsidRPr="0093004C">
        <w:t xml:space="preserve"> Layer-3 UE-to-Network Relay;</w:t>
      </w:r>
    </w:p>
    <w:p w14:paraId="1270C19C" w14:textId="69106503" w:rsidR="008A06CF" w:rsidRPr="0093004C" w:rsidRDefault="008A06CF" w:rsidP="0093004C">
      <w:pPr>
        <w:pStyle w:val="B3"/>
        <w:rPr>
          <w:lang w:eastAsia="ko-KR"/>
        </w:rPr>
      </w:pPr>
      <w:r w:rsidRPr="0093004C">
        <w:t>-</w:t>
      </w:r>
      <w:r w:rsidRPr="0093004C">
        <w:tab/>
        <w:t xml:space="preserve">whether the UE is authorized to act as a </w:t>
      </w:r>
      <w:r w:rsidR="007D5C2F">
        <w:t xml:space="preserve">5G </w:t>
      </w:r>
      <w:r w:rsidR="007D5C2F" w:rsidRPr="0093004C">
        <w:t xml:space="preserve">ProSe </w:t>
      </w:r>
      <w:r w:rsidRPr="0093004C">
        <w:t>Layer-2 Remote UE.</w:t>
      </w:r>
    </w:p>
    <w:p w14:paraId="6F4B5D85" w14:textId="0485117C" w:rsidR="008C47BE" w:rsidRPr="0093004C" w:rsidRDefault="008C47BE" w:rsidP="008C47BE">
      <w:pPr>
        <w:pStyle w:val="B2"/>
      </w:pPr>
      <w:r w:rsidRPr="0093004C">
        <w:t>-</w:t>
      </w:r>
      <w:r w:rsidRPr="0093004C">
        <w:tab/>
        <w:t>ProSe NR UE-PC5-AMBR, used by NG-RAN for the resource management of UE</w:t>
      </w:r>
      <w:r w:rsidR="0093004C">
        <w:t>'</w:t>
      </w:r>
      <w:r w:rsidRPr="0093004C">
        <w:t xml:space="preserve">s PC5 transmission for </w:t>
      </w:r>
      <w:r w:rsidR="00031011">
        <w:t>5G</w:t>
      </w:r>
      <w:r w:rsidR="00031011" w:rsidRPr="0093004C">
        <w:t xml:space="preserve"> </w:t>
      </w:r>
      <w:r w:rsidRPr="0093004C">
        <w:t>ProSe services in network scheduled mode.</w:t>
      </w:r>
    </w:p>
    <w:p w14:paraId="394FAAA2" w14:textId="073445E5" w:rsidR="008C47BE" w:rsidRPr="0093004C" w:rsidRDefault="008C47BE" w:rsidP="008C47BE">
      <w:pPr>
        <w:pStyle w:val="B2"/>
      </w:pPr>
      <w:r w:rsidRPr="0093004C">
        <w:lastRenderedPageBreak/>
        <w:t>-</w:t>
      </w:r>
      <w:r w:rsidRPr="0093004C">
        <w:tab/>
        <w:t xml:space="preserve">the PC5 QoS parameters for </w:t>
      </w:r>
      <w:r w:rsidR="00031011">
        <w:t>5G</w:t>
      </w:r>
      <w:r w:rsidR="00031011" w:rsidRPr="0093004C">
        <w:t xml:space="preserve"> </w:t>
      </w:r>
      <w:r w:rsidRPr="0093004C">
        <w:t>ProSe used by the NG-RAN for the resource management of UE</w:t>
      </w:r>
      <w:r w:rsidR="0093004C">
        <w:t>'</w:t>
      </w:r>
      <w:r w:rsidRPr="0093004C">
        <w:t>s PC5 transmission for ProSe services in network scheduled mode.</w:t>
      </w:r>
    </w:p>
    <w:p w14:paraId="4051D14F" w14:textId="08FBF1BF" w:rsidR="008C47BE" w:rsidRPr="0093004C" w:rsidRDefault="008C47BE" w:rsidP="008C47BE">
      <w:pPr>
        <w:pStyle w:val="B1"/>
      </w:pPr>
      <w:r w:rsidRPr="0093004C">
        <w:t>-</w:t>
      </w:r>
      <w:r w:rsidRPr="0093004C">
        <w:tab/>
        <w:t xml:space="preserve">If the UE is authorised to use </w:t>
      </w:r>
      <w:r w:rsidR="00C6552B">
        <w:t>5G</w:t>
      </w:r>
      <w:r w:rsidR="00C6552B" w:rsidRPr="0093004C">
        <w:t xml:space="preserve"> </w:t>
      </w:r>
      <w:r w:rsidRPr="0093004C">
        <w:t xml:space="preserve">ProSe services, then the AMF should not initiate the release of the signalling connection after the completion of the Registration procedure. The release of the signalling connection relies on the decision of NG-RAN, as specified in </w:t>
      </w:r>
      <w:r w:rsidR="00395A71" w:rsidRPr="0093004C">
        <w:t>TS</w:t>
      </w:r>
      <w:r w:rsidR="00395A71">
        <w:t> </w:t>
      </w:r>
      <w:r w:rsidR="00395A71" w:rsidRPr="0093004C">
        <w:t>23.502</w:t>
      </w:r>
      <w:r w:rsidR="00395A71">
        <w:t> </w:t>
      </w:r>
      <w:r w:rsidR="00395A71" w:rsidRPr="0093004C">
        <w:t>[</w:t>
      </w:r>
      <w:r w:rsidRPr="0093004C">
        <w:t>5].</w:t>
      </w:r>
    </w:p>
    <w:p w14:paraId="1DD78FFB" w14:textId="2BC33C4B" w:rsidR="008C47BE" w:rsidRPr="0093004C" w:rsidRDefault="008C47BE" w:rsidP="008C47BE">
      <w:pPr>
        <w:pStyle w:val="Heading3"/>
      </w:pPr>
      <w:bookmarkStart w:id="1072" w:name="_Toc19199149"/>
      <w:bookmarkStart w:id="1073" w:name="_Toc27821939"/>
      <w:bookmarkStart w:id="1074" w:name="_Toc36126294"/>
      <w:bookmarkStart w:id="1075" w:name="_Toc45012618"/>
      <w:bookmarkStart w:id="1076" w:name="_Toc51754044"/>
      <w:bookmarkStart w:id="1077" w:name="_Toc51754178"/>
      <w:bookmarkStart w:id="1078" w:name="_Toc51839005"/>
      <w:bookmarkStart w:id="1079" w:name="_Toc66692741"/>
      <w:bookmarkStart w:id="1080" w:name="_Toc66701923"/>
      <w:bookmarkStart w:id="1081" w:name="_Toc69883602"/>
      <w:bookmarkStart w:id="1082" w:name="_Toc73625629"/>
      <w:bookmarkStart w:id="1083" w:name="_Toc81548066"/>
      <w:r w:rsidRPr="0093004C">
        <w:rPr>
          <w:rFonts w:eastAsia="SimSun"/>
          <w:lang w:eastAsia="zh-CN"/>
        </w:rPr>
        <w:t>6</w:t>
      </w:r>
      <w:r w:rsidRPr="0093004C">
        <w:t>.</w:t>
      </w:r>
      <w:r w:rsidR="00FA1D6C">
        <w:rPr>
          <w:rFonts w:eastAsia="SimSun"/>
          <w:lang w:eastAsia="zh-CN"/>
        </w:rPr>
        <w:t>6</w:t>
      </w:r>
      <w:r w:rsidRPr="0093004C">
        <w:t>.3</w:t>
      </w:r>
      <w:r w:rsidRPr="0093004C">
        <w:tab/>
        <w:t>Service Request procedure</w:t>
      </w:r>
      <w:bookmarkEnd w:id="1072"/>
      <w:bookmarkEnd w:id="1073"/>
      <w:bookmarkEnd w:id="1074"/>
      <w:bookmarkEnd w:id="1075"/>
      <w:bookmarkEnd w:id="1076"/>
      <w:bookmarkEnd w:id="1077"/>
      <w:bookmarkEnd w:id="1078"/>
      <w:bookmarkEnd w:id="1079"/>
      <w:bookmarkEnd w:id="1080"/>
      <w:bookmarkEnd w:id="1081"/>
      <w:bookmarkEnd w:id="1082"/>
      <w:bookmarkEnd w:id="1083"/>
    </w:p>
    <w:p w14:paraId="71BB4036" w14:textId="682DA5D8"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165B373"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w:t>
      </w:r>
      <w:r w:rsidR="00C21F6B">
        <w:rPr>
          <w:rFonts w:eastAsia="SimSun"/>
        </w:rPr>
        <w:t>6</w:t>
      </w:r>
      <w:r w:rsidR="00C53DAF" w:rsidRPr="0093004C">
        <w:rPr>
          <w:rFonts w:eastAsia="SimSun"/>
        </w:rPr>
        <w:t>.2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15A22A68" w:rsidR="008C47BE" w:rsidRPr="0093004C" w:rsidRDefault="008C47BE" w:rsidP="008C47BE">
      <w:pPr>
        <w:pStyle w:val="Heading3"/>
      </w:pPr>
      <w:bookmarkStart w:id="1084" w:name="_Toc19199150"/>
      <w:bookmarkStart w:id="1085" w:name="_Toc27821940"/>
      <w:bookmarkStart w:id="1086" w:name="_Toc36126295"/>
      <w:bookmarkStart w:id="1087" w:name="_Toc45012619"/>
      <w:bookmarkStart w:id="1088" w:name="_Toc51754045"/>
      <w:bookmarkStart w:id="1089" w:name="_Toc51754179"/>
      <w:bookmarkStart w:id="1090" w:name="_Toc51839006"/>
      <w:bookmarkStart w:id="1091" w:name="_Toc66692742"/>
      <w:bookmarkStart w:id="1092" w:name="_Toc66701924"/>
      <w:bookmarkStart w:id="1093" w:name="_Toc69883603"/>
      <w:bookmarkStart w:id="1094" w:name="_Toc73625630"/>
      <w:bookmarkStart w:id="1095" w:name="_Toc81548067"/>
      <w:r w:rsidRPr="0093004C">
        <w:rPr>
          <w:rFonts w:eastAsia="SimSun"/>
          <w:lang w:eastAsia="zh-CN"/>
        </w:rPr>
        <w:t>6</w:t>
      </w:r>
      <w:r w:rsidRPr="0093004C">
        <w:t>.</w:t>
      </w:r>
      <w:r w:rsidR="00FA1D6C">
        <w:rPr>
          <w:rFonts w:eastAsia="SimSun"/>
          <w:lang w:eastAsia="zh-CN"/>
        </w:rPr>
        <w:t>6</w:t>
      </w:r>
      <w:r w:rsidRPr="0093004C">
        <w:t>.4</w:t>
      </w:r>
      <w:r w:rsidRPr="0093004C">
        <w:tab/>
      </w:r>
      <w:r w:rsidRPr="0093004C">
        <w:rPr>
          <w:lang w:eastAsia="zh-CN"/>
        </w:rPr>
        <w:t>N2</w:t>
      </w:r>
      <w:r w:rsidRPr="0093004C">
        <w:t xml:space="preserve"> Handover procedure</w:t>
      </w:r>
      <w:bookmarkEnd w:id="1084"/>
      <w:bookmarkEnd w:id="1085"/>
      <w:bookmarkEnd w:id="1086"/>
      <w:bookmarkEnd w:id="1087"/>
      <w:bookmarkEnd w:id="1088"/>
      <w:bookmarkEnd w:id="1089"/>
      <w:bookmarkEnd w:id="1090"/>
      <w:bookmarkEnd w:id="1091"/>
      <w:bookmarkEnd w:id="1092"/>
      <w:bookmarkEnd w:id="1093"/>
      <w:bookmarkEnd w:id="1094"/>
      <w:bookmarkEnd w:id="1095"/>
    </w:p>
    <w:p w14:paraId="10E7AED8" w14:textId="23955F3C"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375B51F6" w:rsidR="008C47BE" w:rsidRPr="0093004C" w:rsidRDefault="008C47BE" w:rsidP="008C47BE">
      <w:pPr>
        <w:pStyle w:val="Heading3"/>
      </w:pPr>
      <w:bookmarkStart w:id="1096" w:name="_Toc19199151"/>
      <w:bookmarkStart w:id="1097" w:name="_Toc27821941"/>
      <w:bookmarkStart w:id="1098" w:name="_Toc36126296"/>
      <w:bookmarkStart w:id="1099" w:name="_Toc45012620"/>
      <w:bookmarkStart w:id="1100" w:name="_Toc51754046"/>
      <w:bookmarkStart w:id="1101" w:name="_Toc51754180"/>
      <w:bookmarkStart w:id="1102" w:name="_Toc51839007"/>
      <w:bookmarkStart w:id="1103" w:name="_Toc66692743"/>
      <w:bookmarkStart w:id="1104" w:name="_Toc66701925"/>
      <w:bookmarkStart w:id="1105" w:name="_Toc69883604"/>
      <w:bookmarkStart w:id="1106" w:name="_Toc73625631"/>
      <w:bookmarkStart w:id="1107" w:name="_Toc81548068"/>
      <w:r w:rsidRPr="0093004C">
        <w:rPr>
          <w:rFonts w:eastAsia="SimSun"/>
          <w:lang w:eastAsia="zh-CN"/>
        </w:rPr>
        <w:t>6</w:t>
      </w:r>
      <w:r w:rsidRPr="0093004C">
        <w:t>.</w:t>
      </w:r>
      <w:r w:rsidR="00FA1D6C">
        <w:rPr>
          <w:rFonts w:eastAsia="SimSun"/>
          <w:lang w:eastAsia="zh-CN"/>
        </w:rPr>
        <w:t>6</w:t>
      </w:r>
      <w:r w:rsidRPr="0093004C">
        <w:t>.5</w:t>
      </w:r>
      <w:r w:rsidRPr="0093004C">
        <w:tab/>
      </w:r>
      <w:r w:rsidRPr="0093004C">
        <w:rPr>
          <w:lang w:eastAsia="zh-CN"/>
        </w:rPr>
        <w:t>Xn</w:t>
      </w:r>
      <w:r w:rsidRPr="0093004C">
        <w:t xml:space="preserve"> Handover procedure</w:t>
      </w:r>
      <w:bookmarkEnd w:id="1096"/>
      <w:bookmarkEnd w:id="1097"/>
      <w:bookmarkEnd w:id="1098"/>
      <w:bookmarkEnd w:id="1099"/>
      <w:bookmarkEnd w:id="1100"/>
      <w:bookmarkEnd w:id="1101"/>
      <w:bookmarkEnd w:id="1102"/>
      <w:bookmarkEnd w:id="1103"/>
      <w:bookmarkEnd w:id="1104"/>
      <w:bookmarkEnd w:id="1105"/>
      <w:bookmarkEnd w:id="1106"/>
      <w:bookmarkEnd w:id="1107"/>
    </w:p>
    <w:p w14:paraId="1542EF37" w14:textId="51E99E5F"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6E43FCA9" w:rsidR="008C47BE" w:rsidRPr="0093004C" w:rsidRDefault="008C47BE" w:rsidP="008C47BE">
      <w:pPr>
        <w:pStyle w:val="Heading3"/>
        <w:rPr>
          <w:lang w:eastAsia="zh-CN"/>
        </w:rPr>
      </w:pPr>
      <w:bookmarkStart w:id="1108" w:name="_Toc19199152"/>
      <w:bookmarkStart w:id="1109" w:name="_Toc27821942"/>
      <w:bookmarkStart w:id="1110" w:name="_Toc36126297"/>
      <w:bookmarkStart w:id="1111" w:name="_Toc45012621"/>
      <w:bookmarkStart w:id="1112" w:name="_Toc51754047"/>
      <w:bookmarkStart w:id="1113" w:name="_Toc51754181"/>
      <w:bookmarkStart w:id="1114" w:name="_Toc51839008"/>
      <w:bookmarkStart w:id="1115" w:name="_Toc66692744"/>
      <w:bookmarkStart w:id="1116" w:name="_Toc66701926"/>
      <w:bookmarkStart w:id="1117" w:name="_Toc69883605"/>
      <w:bookmarkStart w:id="1118" w:name="_Toc73625632"/>
      <w:bookmarkStart w:id="1119" w:name="_Toc81548069"/>
      <w:r w:rsidRPr="0093004C">
        <w:rPr>
          <w:rFonts w:eastAsia="SimSun"/>
          <w:lang w:eastAsia="zh-CN"/>
        </w:rPr>
        <w:t>6</w:t>
      </w:r>
      <w:r w:rsidRPr="0093004C">
        <w:t>.</w:t>
      </w:r>
      <w:r w:rsidR="00FA1D6C">
        <w:rPr>
          <w:rFonts w:eastAsia="SimSun"/>
          <w:lang w:eastAsia="zh-CN"/>
        </w:rPr>
        <w:t>6</w:t>
      </w:r>
      <w:r w:rsidRPr="0093004C">
        <w:t>.6</w:t>
      </w:r>
      <w:r w:rsidRPr="0093004C">
        <w:tab/>
        <w:t>Subscriber Data Update Notification to AMF</w:t>
      </w:r>
      <w:bookmarkEnd w:id="1108"/>
      <w:bookmarkEnd w:id="1109"/>
      <w:bookmarkEnd w:id="1110"/>
      <w:bookmarkEnd w:id="1111"/>
      <w:bookmarkEnd w:id="1112"/>
      <w:bookmarkEnd w:id="1113"/>
      <w:bookmarkEnd w:id="1114"/>
      <w:bookmarkEnd w:id="1115"/>
      <w:bookmarkEnd w:id="1116"/>
      <w:bookmarkEnd w:id="1117"/>
      <w:bookmarkEnd w:id="1118"/>
      <w:bookmarkEnd w:id="1119"/>
    </w:p>
    <w:p w14:paraId="522D7860" w14:textId="0C6A5CA2"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395A71" w:rsidRPr="0093004C">
        <w:t>TS</w:t>
      </w:r>
      <w:r w:rsidR="00395A71">
        <w:t> </w:t>
      </w:r>
      <w:r w:rsidR="00395A71" w:rsidRPr="0093004C">
        <w:t>23.502</w:t>
      </w:r>
      <w:r w:rsidR="00395A71">
        <w:t> </w:t>
      </w:r>
      <w:r w:rsidR="00395A71"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1159E1EE" w:rsidR="008C47BE" w:rsidRPr="0093004C" w:rsidRDefault="008C47BE" w:rsidP="008C47BE">
      <w:pPr>
        <w:pStyle w:val="Heading3"/>
        <w:rPr>
          <w:rFonts w:eastAsia="SimSun"/>
          <w:lang w:eastAsia="zh-CN"/>
        </w:rPr>
      </w:pPr>
      <w:bookmarkStart w:id="1120" w:name="_Toc19199153"/>
      <w:bookmarkStart w:id="1121" w:name="_Toc27821943"/>
      <w:bookmarkStart w:id="1122" w:name="_Toc36126298"/>
      <w:bookmarkStart w:id="1123" w:name="_Toc45012622"/>
      <w:bookmarkStart w:id="1124" w:name="_Toc51754048"/>
      <w:bookmarkStart w:id="1125" w:name="_Toc51754182"/>
      <w:bookmarkStart w:id="1126" w:name="_Toc51839009"/>
      <w:bookmarkStart w:id="1127" w:name="_Toc66692745"/>
      <w:bookmarkStart w:id="1128" w:name="_Toc66701927"/>
      <w:bookmarkStart w:id="1129" w:name="_Toc69883606"/>
      <w:bookmarkStart w:id="1130" w:name="_Toc73625633"/>
      <w:bookmarkStart w:id="1131" w:name="_Toc81548070"/>
      <w:r w:rsidRPr="0093004C">
        <w:rPr>
          <w:rFonts w:eastAsia="SimSun"/>
          <w:lang w:eastAsia="zh-CN"/>
        </w:rPr>
        <w:lastRenderedPageBreak/>
        <w:t>6.</w:t>
      </w:r>
      <w:r w:rsidR="00FA1D6C">
        <w:rPr>
          <w:rFonts w:eastAsia="SimSun"/>
          <w:lang w:eastAsia="zh-CN"/>
        </w:rPr>
        <w:t>6</w:t>
      </w:r>
      <w:r w:rsidRPr="0093004C">
        <w:rPr>
          <w:rFonts w:eastAsia="SimSun"/>
          <w:lang w:eastAsia="zh-CN"/>
        </w:rPr>
        <w:t>.7</w:t>
      </w:r>
      <w:r w:rsidRPr="0093004C">
        <w:rPr>
          <w:rFonts w:eastAsia="SimSun"/>
          <w:lang w:eastAsia="zh-CN"/>
        </w:rPr>
        <w:tab/>
        <w:t>Delivery of PC5 QoS parameters for ProSe to NG-RAN</w:t>
      </w:r>
      <w:bookmarkEnd w:id="1120"/>
      <w:bookmarkEnd w:id="1121"/>
      <w:bookmarkEnd w:id="1122"/>
      <w:bookmarkEnd w:id="1123"/>
      <w:bookmarkEnd w:id="1124"/>
      <w:bookmarkEnd w:id="1125"/>
      <w:bookmarkEnd w:id="1126"/>
      <w:bookmarkEnd w:id="1127"/>
      <w:bookmarkEnd w:id="1128"/>
      <w:bookmarkEnd w:id="1129"/>
      <w:bookmarkEnd w:id="1130"/>
      <w:bookmarkEnd w:id="1131"/>
    </w:p>
    <w:p w14:paraId="20BBA268" w14:textId="2B8B6C09" w:rsidR="003C790E" w:rsidRDefault="003C790E" w:rsidP="003C790E">
      <w:bookmarkStart w:id="1132" w:name="_Toc19105837"/>
      <w:bookmarkStart w:id="1133" w:name="_Toc27821253"/>
      <w:bookmarkStart w:id="1134" w:name="_Toc36124592"/>
      <w:bookmarkStart w:id="1135" w:name="_Toc36125032"/>
      <w:bookmarkStart w:id="1136" w:name="_Toc36125191"/>
      <w:bookmarkStart w:id="1137" w:name="_Toc45009496"/>
      <w:bookmarkStart w:id="1138" w:name="_Toc66692746"/>
      <w:r>
        <w:t xml:space="preserve">The UE Policy Association Establishment procedure and UE Policy Association Modification procedure, as defined in </w:t>
      </w:r>
      <w:r w:rsidR="00395A71">
        <w:t>TS 23.502 [</w:t>
      </w:r>
      <w:r>
        <w:t xml:space="preserve">5], is used to provide the AMF with PC5 QoS parameters used by NG-RAN. </w:t>
      </w:r>
      <w:bookmarkStart w:id="1139" w:name="_Hlk70527977"/>
      <w:r>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395A71">
        <w:t>TS 23.287 [</w:t>
      </w:r>
      <w:r>
        <w:t>2].</w:t>
      </w:r>
    </w:p>
    <w:bookmarkEnd w:id="1139"/>
    <w:p w14:paraId="595226C7" w14:textId="77777777" w:rsidR="003C790E" w:rsidRDefault="003C790E" w:rsidP="003C790E">
      <w:r>
        <w:t>The (V-)PCF provides the information to the AMF as follows:</w:t>
      </w:r>
    </w:p>
    <w:p w14:paraId="3FA68692" w14:textId="77777777" w:rsidR="003C790E" w:rsidRDefault="003C790E" w:rsidP="003C790E">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Default="003C790E" w:rsidP="003C790E">
      <w:pPr>
        <w:pStyle w:val="B1"/>
      </w:pPr>
      <w:r>
        <w:t>-</w:t>
      </w:r>
      <w:r>
        <w:tab/>
        <w:t>In the non-roaming case, the PCF includes the PC5 QoS parameters used by NG-RAN in an N2 container in Namf_Communication_N1N2MessageTransfer message sent to AMF.</w:t>
      </w:r>
    </w:p>
    <w:p w14:paraId="02BC356C" w14:textId="77777777" w:rsidR="003C790E" w:rsidRDefault="003C790E" w:rsidP="003C790E">
      <w:r>
        <w:t>When the AMF receives the N2 PC5 policy container from (V-)PCF, the AMF stores such information as part of the UE context.</w:t>
      </w:r>
    </w:p>
    <w:p w14:paraId="095A3001" w14:textId="77777777" w:rsidR="003C790E" w:rsidRDefault="003C790E" w:rsidP="003C790E">
      <w:r>
        <w:t>In the UE Configuration Update procedure triggered by UE Policy Association Establishment or UE Policy Association Modification:</w:t>
      </w:r>
    </w:p>
    <w:p w14:paraId="63F03994" w14:textId="77777777" w:rsidR="003C790E" w:rsidRDefault="003C790E" w:rsidP="003C790E">
      <w:pPr>
        <w:pStyle w:val="B1"/>
      </w:pPr>
      <w:r>
        <w:t>-</w:t>
      </w:r>
      <w:r>
        <w:tab/>
        <w:t>The AMF forwards the PC5 QoS parameters in the NGAP message to the NG-RAN if a N2 PC5 policy container is received in the Namf_Communication_N1N2MessageTransfer message.</w:t>
      </w:r>
    </w:p>
    <w:p w14:paraId="11DDE1D6" w14:textId="77777777" w:rsidR="003C790E" w:rsidRDefault="003C790E" w:rsidP="003C790E">
      <w:pPr>
        <w:pStyle w:val="NO"/>
      </w:pPr>
      <w:r>
        <w:t>NOTE 1:</w:t>
      </w:r>
      <w:r>
        <w:tab/>
        <w:t>If the PC5 QoS parameters are provided to both NG-RAN and UE, both the N2 PC5 Policy Container and the UE Policy Container are included in the Namf_Communication_N1N2MessageTransfer message.</w:t>
      </w:r>
    </w:p>
    <w:p w14:paraId="552205C0" w14:textId="243C25BE" w:rsidR="003C790E" w:rsidRPr="003C790E" w:rsidRDefault="003C790E" w:rsidP="00395A71">
      <w:pPr>
        <w:pStyle w:val="NO"/>
      </w:pPr>
      <w:r>
        <w:t>NOTE 2:</w:t>
      </w:r>
      <w:r>
        <w:tab/>
        <w:t>Non-UE specific PC5 QoS parameters, e.g. default PC5 QoS parameters, can also be locally configured in NG-RAN. How such configuration is performed is out of scope of this specification.</w:t>
      </w:r>
    </w:p>
    <w:p w14:paraId="2689817D" w14:textId="77777777" w:rsidR="008C47BE" w:rsidRPr="0093004C" w:rsidRDefault="008C47BE" w:rsidP="008C47BE">
      <w:pPr>
        <w:pStyle w:val="Heading1"/>
        <w:rPr>
          <w:lang w:eastAsia="ko-KR"/>
        </w:rPr>
      </w:pPr>
      <w:bookmarkStart w:id="1140" w:name="_Toc66701928"/>
      <w:bookmarkStart w:id="1141" w:name="_Toc69883607"/>
      <w:bookmarkStart w:id="1142" w:name="_Toc73625634"/>
      <w:bookmarkStart w:id="1143" w:name="_Toc81548071"/>
      <w:r w:rsidRPr="0093004C">
        <w:rPr>
          <w:rFonts w:eastAsia="SimSun"/>
          <w:lang w:eastAsia="zh-CN"/>
        </w:rPr>
        <w:t>7</w:t>
      </w:r>
      <w:r w:rsidRPr="0093004C">
        <w:rPr>
          <w:lang w:eastAsia="ko-KR"/>
        </w:rPr>
        <w:tab/>
      </w:r>
      <w:r w:rsidRPr="0093004C">
        <w:rPr>
          <w:rFonts w:eastAsia="SimSun"/>
          <w:lang w:eastAsia="zh-CN"/>
        </w:rPr>
        <w:t>Network Function Services</w:t>
      </w:r>
      <w:bookmarkEnd w:id="1132"/>
      <w:bookmarkEnd w:id="1133"/>
      <w:bookmarkEnd w:id="1134"/>
      <w:bookmarkEnd w:id="1135"/>
      <w:bookmarkEnd w:id="1136"/>
      <w:bookmarkEnd w:id="1137"/>
      <w:bookmarkEnd w:id="1138"/>
      <w:bookmarkEnd w:id="1140"/>
      <w:bookmarkEnd w:id="1141"/>
      <w:bookmarkEnd w:id="1142"/>
      <w:bookmarkEnd w:id="1143"/>
    </w:p>
    <w:p w14:paraId="0439564F" w14:textId="77777777" w:rsidR="008C47BE" w:rsidRPr="0093004C" w:rsidRDefault="008C47BE" w:rsidP="008C47BE">
      <w:pPr>
        <w:pStyle w:val="Heading2"/>
        <w:rPr>
          <w:rFonts w:eastAsia="SimSun"/>
          <w:lang w:eastAsia="zh-CN"/>
        </w:rPr>
      </w:pPr>
      <w:bookmarkStart w:id="1144" w:name="_Toc19105838"/>
      <w:bookmarkStart w:id="1145" w:name="_Toc27821254"/>
      <w:bookmarkStart w:id="1146" w:name="_Toc36124593"/>
      <w:bookmarkStart w:id="1147" w:name="_Toc36125033"/>
      <w:bookmarkStart w:id="1148" w:name="_Toc36125192"/>
      <w:bookmarkStart w:id="1149" w:name="_Toc45009497"/>
      <w:bookmarkStart w:id="1150" w:name="_Toc66692747"/>
      <w:bookmarkStart w:id="1151" w:name="_Toc66701929"/>
      <w:bookmarkStart w:id="1152" w:name="_Toc69883608"/>
      <w:bookmarkStart w:id="1153" w:name="_Toc73625635"/>
      <w:bookmarkStart w:id="1154" w:name="_Toc81548072"/>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1144"/>
      <w:bookmarkEnd w:id="1145"/>
      <w:bookmarkEnd w:id="1146"/>
      <w:bookmarkEnd w:id="1147"/>
      <w:bookmarkEnd w:id="1148"/>
      <w:bookmarkEnd w:id="1149"/>
      <w:bookmarkEnd w:id="1150"/>
      <w:bookmarkEnd w:id="1151"/>
      <w:bookmarkEnd w:id="1152"/>
      <w:bookmarkEnd w:id="1153"/>
      <w:bookmarkEnd w:id="1154"/>
    </w:p>
    <w:p w14:paraId="26B0BA2A" w14:textId="77777777" w:rsidR="008C47BE" w:rsidRPr="0093004C" w:rsidRDefault="008C47BE" w:rsidP="008C47BE">
      <w:pPr>
        <w:pStyle w:val="Heading3"/>
      </w:pPr>
      <w:bookmarkStart w:id="1155" w:name="_Toc20204733"/>
      <w:bookmarkStart w:id="1156" w:name="_Toc27895447"/>
      <w:bookmarkStart w:id="1157" w:name="_Toc36192551"/>
      <w:bookmarkStart w:id="1158" w:name="_Toc45193653"/>
      <w:bookmarkStart w:id="1159" w:name="_Toc47593285"/>
      <w:bookmarkStart w:id="1160" w:name="_Toc51835372"/>
      <w:bookmarkStart w:id="1161" w:name="_Toc59101198"/>
      <w:bookmarkStart w:id="1162" w:name="_Toc66692748"/>
      <w:bookmarkStart w:id="1163" w:name="_Toc66701930"/>
      <w:bookmarkStart w:id="1164" w:name="_Toc69883609"/>
      <w:bookmarkStart w:id="1165" w:name="_Toc73625636"/>
      <w:bookmarkStart w:id="1166" w:name="_Toc81548073"/>
      <w:r w:rsidRPr="0093004C">
        <w:t>7.1.1</w:t>
      </w:r>
      <w:r w:rsidRPr="0093004C">
        <w:tab/>
        <w:t>General</w:t>
      </w:r>
      <w:bookmarkEnd w:id="1155"/>
      <w:bookmarkEnd w:id="1156"/>
      <w:bookmarkEnd w:id="1157"/>
      <w:bookmarkEnd w:id="1158"/>
      <w:bookmarkEnd w:id="1159"/>
      <w:bookmarkEnd w:id="1160"/>
      <w:bookmarkEnd w:id="1161"/>
      <w:bookmarkEnd w:id="1162"/>
      <w:bookmarkEnd w:id="1163"/>
      <w:bookmarkEnd w:id="1164"/>
      <w:bookmarkEnd w:id="1165"/>
      <w:bookmarkEnd w:id="1166"/>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1167" w:name="_Toc20204734"/>
      <w:bookmarkStart w:id="1168" w:name="_Toc27895448"/>
      <w:bookmarkStart w:id="1169" w:name="_Toc36192552"/>
      <w:bookmarkStart w:id="1170" w:name="_Toc45193654"/>
      <w:bookmarkStart w:id="1171" w:name="_Toc47593286"/>
      <w:bookmarkStart w:id="1172" w:name="_Toc51835373"/>
      <w:bookmarkStart w:id="1173" w:name="_Toc59101199"/>
      <w:bookmarkStart w:id="1174" w:name="_Toc66692749"/>
      <w:bookmarkStart w:id="1175" w:name="_Toc66701931"/>
      <w:bookmarkStart w:id="1176" w:name="_Toc69883610"/>
      <w:bookmarkStart w:id="1177" w:name="_Toc73625637"/>
      <w:bookmarkStart w:id="1178" w:name="_Toc81548074"/>
      <w:r w:rsidRPr="0093004C">
        <w:lastRenderedPageBreak/>
        <w:t>7.1.2</w:t>
      </w:r>
      <w:r w:rsidRPr="0093004C">
        <w:tab/>
        <w:t>N5g-ddnmf_Discovery service</w:t>
      </w:r>
      <w:bookmarkEnd w:id="1167"/>
      <w:bookmarkEnd w:id="1168"/>
      <w:bookmarkEnd w:id="1169"/>
      <w:bookmarkEnd w:id="1170"/>
      <w:bookmarkEnd w:id="1171"/>
      <w:bookmarkEnd w:id="1172"/>
      <w:bookmarkEnd w:id="1173"/>
      <w:bookmarkEnd w:id="1174"/>
      <w:bookmarkEnd w:id="1175"/>
      <w:bookmarkEnd w:id="1176"/>
      <w:bookmarkEnd w:id="1177"/>
      <w:bookmarkEnd w:id="1178"/>
    </w:p>
    <w:p w14:paraId="563D3420" w14:textId="77777777" w:rsidR="008C47BE" w:rsidRPr="0093004C" w:rsidRDefault="008C47BE" w:rsidP="008C47BE">
      <w:pPr>
        <w:pStyle w:val="Heading4"/>
      </w:pPr>
      <w:bookmarkStart w:id="1179" w:name="_Toc20204735"/>
      <w:bookmarkStart w:id="1180" w:name="_Toc27895449"/>
      <w:bookmarkStart w:id="1181" w:name="_Toc36192553"/>
      <w:bookmarkStart w:id="1182" w:name="_Toc45193655"/>
      <w:bookmarkStart w:id="1183" w:name="_Toc47593287"/>
      <w:bookmarkStart w:id="1184" w:name="_Toc51835374"/>
      <w:bookmarkStart w:id="1185" w:name="_Toc59101200"/>
      <w:bookmarkStart w:id="1186" w:name="_Toc66692750"/>
      <w:bookmarkStart w:id="1187" w:name="_Toc66701932"/>
      <w:bookmarkStart w:id="1188" w:name="_Toc69883611"/>
      <w:bookmarkStart w:id="1189" w:name="_Toc73625638"/>
      <w:bookmarkStart w:id="1190" w:name="_Toc81548075"/>
      <w:r w:rsidRPr="0093004C">
        <w:t>7.1.2.1</w:t>
      </w:r>
      <w:r w:rsidRPr="0093004C">
        <w:tab/>
        <w:t>General</w:t>
      </w:r>
      <w:bookmarkEnd w:id="1179"/>
      <w:bookmarkEnd w:id="1180"/>
      <w:bookmarkEnd w:id="1181"/>
      <w:bookmarkEnd w:id="1182"/>
      <w:bookmarkEnd w:id="1183"/>
      <w:bookmarkEnd w:id="1184"/>
      <w:bookmarkEnd w:id="1185"/>
      <w:bookmarkEnd w:id="1186"/>
      <w:bookmarkEnd w:id="1187"/>
      <w:bookmarkEnd w:id="1188"/>
      <w:bookmarkEnd w:id="1189"/>
      <w:bookmarkEnd w:id="1190"/>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1191" w:name="_Toc20204736"/>
      <w:bookmarkStart w:id="1192" w:name="_Toc27895450"/>
      <w:bookmarkStart w:id="1193" w:name="_Toc36192554"/>
      <w:bookmarkStart w:id="1194" w:name="_Toc45193656"/>
      <w:bookmarkStart w:id="1195" w:name="_Toc47593288"/>
      <w:bookmarkStart w:id="1196" w:name="_Toc51835375"/>
      <w:bookmarkStart w:id="1197" w:name="_Toc59101201"/>
      <w:bookmarkStart w:id="1198" w:name="_Toc66692751"/>
      <w:bookmarkStart w:id="1199" w:name="_Toc66701933"/>
      <w:bookmarkStart w:id="1200" w:name="_Toc69883612"/>
      <w:bookmarkStart w:id="1201" w:name="_Toc73625639"/>
      <w:bookmarkStart w:id="1202" w:name="_Toc81548076"/>
      <w:r w:rsidRPr="0093004C">
        <w:t>7.1.2.2</w:t>
      </w:r>
      <w:r w:rsidRPr="0093004C">
        <w:tab/>
        <w:t>N5g-ddnmf_Discovery_AnnounceAuthorize service operation</w:t>
      </w:r>
      <w:bookmarkEnd w:id="1191"/>
      <w:bookmarkEnd w:id="1192"/>
      <w:bookmarkEnd w:id="1193"/>
      <w:bookmarkEnd w:id="1194"/>
      <w:bookmarkEnd w:id="1195"/>
      <w:bookmarkEnd w:id="1196"/>
      <w:bookmarkEnd w:id="1197"/>
      <w:bookmarkEnd w:id="1198"/>
      <w:bookmarkEnd w:id="1199"/>
      <w:bookmarkEnd w:id="1200"/>
      <w:bookmarkEnd w:id="1201"/>
      <w:bookmarkEnd w:id="1202"/>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1203" w:name="_Toc66692752"/>
      <w:bookmarkStart w:id="1204" w:name="_Toc20204738"/>
      <w:bookmarkStart w:id="1205" w:name="_Toc27895452"/>
      <w:bookmarkStart w:id="1206" w:name="_Toc36192556"/>
      <w:bookmarkStart w:id="1207" w:name="_Toc45193658"/>
      <w:bookmarkStart w:id="1208" w:name="_Toc47593290"/>
      <w:bookmarkStart w:id="1209" w:name="_Toc51835377"/>
      <w:bookmarkStart w:id="1210" w:name="_Toc59101203"/>
    </w:p>
    <w:p w14:paraId="124F0D32" w14:textId="77777777" w:rsidR="008C47BE" w:rsidRPr="0093004C" w:rsidRDefault="008C47BE" w:rsidP="008C47BE">
      <w:pPr>
        <w:pStyle w:val="Heading4"/>
      </w:pPr>
      <w:bookmarkStart w:id="1211" w:name="_Toc66701934"/>
      <w:bookmarkStart w:id="1212" w:name="_Toc69883613"/>
      <w:bookmarkStart w:id="1213" w:name="_Toc73625640"/>
      <w:bookmarkStart w:id="1214" w:name="_Toc81548077"/>
      <w:r w:rsidRPr="0093004C">
        <w:t>7.1.2.3</w:t>
      </w:r>
      <w:r w:rsidRPr="0093004C">
        <w:tab/>
        <w:t>N5g-ddnmf_Discovery_AnnounceUpdate service operation</w:t>
      </w:r>
      <w:bookmarkEnd w:id="1203"/>
      <w:bookmarkEnd w:id="1211"/>
      <w:bookmarkEnd w:id="1212"/>
      <w:bookmarkEnd w:id="1213"/>
      <w:bookmarkEnd w:id="1214"/>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1215" w:name="_Toc66692753"/>
      <w:bookmarkEnd w:id="1204"/>
      <w:bookmarkEnd w:id="1205"/>
      <w:bookmarkEnd w:id="1206"/>
      <w:bookmarkEnd w:id="1207"/>
      <w:bookmarkEnd w:id="1208"/>
      <w:bookmarkEnd w:id="1209"/>
      <w:bookmarkEnd w:id="1210"/>
    </w:p>
    <w:p w14:paraId="66FE9BB5" w14:textId="77777777" w:rsidR="008C47BE" w:rsidRPr="0093004C" w:rsidRDefault="008C47BE" w:rsidP="008C47BE">
      <w:pPr>
        <w:pStyle w:val="Heading4"/>
      </w:pPr>
      <w:bookmarkStart w:id="1216" w:name="_Toc66701935"/>
      <w:bookmarkStart w:id="1217" w:name="_Toc69883614"/>
      <w:bookmarkStart w:id="1218" w:name="_Toc73625641"/>
      <w:bookmarkStart w:id="1219" w:name="_Toc81548078"/>
      <w:r w:rsidRPr="0093004C">
        <w:t>7.1.2.4</w:t>
      </w:r>
      <w:r w:rsidRPr="0093004C">
        <w:tab/>
        <w:t>N5g-ddnmf_Discovery_MonitorAuthorize service operation</w:t>
      </w:r>
      <w:bookmarkEnd w:id="1215"/>
      <w:bookmarkEnd w:id="1216"/>
      <w:bookmarkEnd w:id="1217"/>
      <w:bookmarkEnd w:id="1218"/>
      <w:bookmarkEnd w:id="1219"/>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1220" w:name="_Toc66692754"/>
    </w:p>
    <w:p w14:paraId="542DEBA6" w14:textId="77777777" w:rsidR="008C47BE" w:rsidRPr="0093004C" w:rsidRDefault="008C47BE" w:rsidP="008C47BE">
      <w:pPr>
        <w:pStyle w:val="Heading4"/>
      </w:pPr>
      <w:bookmarkStart w:id="1221" w:name="_Toc66701936"/>
      <w:bookmarkStart w:id="1222" w:name="_Toc69883615"/>
      <w:bookmarkStart w:id="1223" w:name="_Toc73625642"/>
      <w:bookmarkStart w:id="1224" w:name="_Toc81548079"/>
      <w:r w:rsidRPr="0093004C">
        <w:t>7.1.2.5</w:t>
      </w:r>
      <w:r w:rsidRPr="0093004C">
        <w:tab/>
        <w:t>N5g-ddnmf_Discovery_MonitorUpdate service operation</w:t>
      </w:r>
      <w:bookmarkEnd w:id="1220"/>
      <w:bookmarkEnd w:id="1221"/>
      <w:bookmarkEnd w:id="1222"/>
      <w:bookmarkEnd w:id="1223"/>
      <w:bookmarkEnd w:id="1224"/>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lastRenderedPageBreak/>
        <w:t>Description:</w:t>
      </w:r>
      <w:r w:rsidRPr="0093004C">
        <w:t xml:space="preserve"> The consumer NF updates or revoke the authorization for the indicated UE to monitor in the PLMN.</w:t>
      </w:r>
    </w:p>
    <w:p w14:paraId="5137D624" w14:textId="2FFD0C2E"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661EF26D" w14:textId="45CFCF4B"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r w:rsidR="00326948">
        <w:t>;</w:t>
      </w:r>
    </w:p>
    <w:p w14:paraId="4C472726" w14:textId="7A84AC52"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r w:rsidR="00326948">
        <w:t>.</w:t>
      </w:r>
    </w:p>
    <w:p w14:paraId="60B5B7B1" w14:textId="715E9542" w:rsidR="008C47BE" w:rsidRPr="0093004C" w:rsidRDefault="008C47BE" w:rsidP="008C47BE">
      <w:r w:rsidRPr="0093004C">
        <w:rPr>
          <w:b/>
        </w:rPr>
        <w:t xml:space="preserve">Input, Optional: </w:t>
      </w:r>
      <w:r w:rsidRPr="0093004C">
        <w:t>None</w:t>
      </w:r>
      <w:r w:rsidR="00326948">
        <w:t>.</w:t>
      </w:r>
    </w:p>
    <w:p w14:paraId="3654E7CE" w14:textId="757CDEC1" w:rsidR="008C47BE" w:rsidRPr="0093004C" w:rsidRDefault="008C47BE" w:rsidP="008C47BE">
      <w:r w:rsidRPr="0093004C">
        <w:rPr>
          <w:b/>
        </w:rPr>
        <w:t>Output, Required:</w:t>
      </w:r>
      <w:r w:rsidRPr="0093004C">
        <w:t xml:space="preserve"> </w:t>
      </w:r>
      <w:r w:rsidR="00326948" w:rsidRPr="0093004C">
        <w:t>Result</w:t>
      </w:r>
      <w:r w:rsidR="00326948">
        <w:t>.</w:t>
      </w:r>
    </w:p>
    <w:p w14:paraId="724D8FE4" w14:textId="7CACA545" w:rsidR="008C47BE" w:rsidRPr="0093004C" w:rsidRDefault="008C47BE" w:rsidP="008C47BE">
      <w:r w:rsidRPr="0093004C">
        <w:rPr>
          <w:b/>
        </w:rPr>
        <w:t>Output, Optional:</w:t>
      </w:r>
      <w:r w:rsidRPr="0093004C">
        <w:t xml:space="preserve"> None</w:t>
      </w:r>
      <w:r w:rsidR="00326948">
        <w:t>.</w:t>
      </w:r>
    </w:p>
    <w:p w14:paraId="249617AA" w14:textId="77777777" w:rsidR="008C47BE" w:rsidRPr="0093004C" w:rsidRDefault="008C47BE" w:rsidP="008C47BE">
      <w:pPr>
        <w:pStyle w:val="Heading4"/>
      </w:pPr>
      <w:bookmarkStart w:id="1225" w:name="_Toc66692755"/>
      <w:bookmarkStart w:id="1226" w:name="_Toc66701937"/>
      <w:bookmarkStart w:id="1227" w:name="_Toc69883616"/>
      <w:bookmarkStart w:id="1228" w:name="_Toc73625643"/>
      <w:bookmarkStart w:id="1229" w:name="_Toc81548080"/>
      <w:r w:rsidRPr="0093004C">
        <w:t>7.1.2.6</w:t>
      </w:r>
      <w:r w:rsidRPr="0093004C">
        <w:tab/>
        <w:t>N5g-ddnmf_Discovery_MonitorUpdateResult service operation</w:t>
      </w:r>
      <w:bookmarkEnd w:id="1225"/>
      <w:bookmarkEnd w:id="1226"/>
      <w:bookmarkEnd w:id="1227"/>
      <w:bookmarkEnd w:id="1228"/>
      <w:bookmarkEnd w:id="1229"/>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06F0AA57"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r w:rsidR="00326948">
        <w:t>.</w:t>
      </w:r>
    </w:p>
    <w:p w14:paraId="3D292945" w14:textId="03CCDA6B" w:rsidR="008C47BE" w:rsidRPr="0093004C" w:rsidRDefault="008C47BE" w:rsidP="008C47BE">
      <w:r w:rsidRPr="0093004C">
        <w:rPr>
          <w:b/>
        </w:rPr>
        <w:t>Input, Optional:</w:t>
      </w:r>
      <w:r w:rsidRPr="0093004C">
        <w:t xml:space="preserve"> None</w:t>
      </w:r>
      <w:r w:rsidR="00326948">
        <w:t>.</w:t>
      </w:r>
    </w:p>
    <w:p w14:paraId="6F211A19" w14:textId="52DCE987" w:rsidR="008C47BE" w:rsidRPr="0093004C" w:rsidRDefault="008C47BE" w:rsidP="008C47BE">
      <w:r w:rsidRPr="0093004C">
        <w:rPr>
          <w:b/>
        </w:rPr>
        <w:t>Output, Required:</w:t>
      </w:r>
      <w:r w:rsidRPr="0093004C">
        <w:t xml:space="preserve"> None</w:t>
      </w:r>
      <w:r w:rsidR="00326948">
        <w:t>.</w:t>
      </w:r>
    </w:p>
    <w:p w14:paraId="63F32FB6" w14:textId="1DBBAFA6" w:rsidR="008C47BE" w:rsidRPr="0093004C" w:rsidRDefault="008C47BE" w:rsidP="008C47BE">
      <w:r w:rsidRPr="0093004C">
        <w:rPr>
          <w:b/>
        </w:rPr>
        <w:t>Output, Optional:</w:t>
      </w:r>
      <w:r w:rsidRPr="0093004C">
        <w:t xml:space="preserve"> None</w:t>
      </w:r>
      <w:r w:rsidR="00326948">
        <w:t>.</w:t>
      </w:r>
    </w:p>
    <w:p w14:paraId="037A3210" w14:textId="77777777" w:rsidR="008C47BE" w:rsidRPr="0093004C" w:rsidRDefault="008C47BE" w:rsidP="008C47BE">
      <w:pPr>
        <w:pStyle w:val="Heading4"/>
      </w:pPr>
      <w:bookmarkStart w:id="1230" w:name="_Toc66692756"/>
      <w:bookmarkStart w:id="1231" w:name="_Toc66701938"/>
      <w:bookmarkStart w:id="1232" w:name="_Toc69883617"/>
      <w:bookmarkStart w:id="1233" w:name="_Toc73625644"/>
      <w:bookmarkStart w:id="1234" w:name="_Toc81548081"/>
      <w:r w:rsidRPr="0093004C">
        <w:t>7.1.2.7</w:t>
      </w:r>
      <w:r w:rsidRPr="0093004C">
        <w:tab/>
        <w:t>N5g-ddnmf_Discovery_DiscoveryAuthorize service operation</w:t>
      </w:r>
      <w:bookmarkEnd w:id="1230"/>
      <w:bookmarkEnd w:id="1231"/>
      <w:bookmarkEnd w:id="1232"/>
      <w:bookmarkEnd w:id="1233"/>
      <w:bookmarkEnd w:id="1234"/>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6E22F4D6"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r w:rsidR="00326948">
        <w:t>.</w:t>
      </w:r>
    </w:p>
    <w:p w14:paraId="232E7A5F" w14:textId="1D3236E8" w:rsidR="008C47BE" w:rsidRPr="0093004C" w:rsidRDefault="008C47BE" w:rsidP="008C47BE">
      <w:r w:rsidRPr="0093004C">
        <w:rPr>
          <w:b/>
        </w:rPr>
        <w:t>Input, Optional:</w:t>
      </w:r>
      <w:r w:rsidRPr="0093004C">
        <w:t xml:space="preserve"> None</w:t>
      </w:r>
      <w:r w:rsidR="00326948">
        <w:t>.</w:t>
      </w:r>
    </w:p>
    <w:p w14:paraId="4919431C" w14:textId="151980F1" w:rsidR="008C47BE" w:rsidRPr="0093004C" w:rsidRDefault="008C47BE" w:rsidP="008C47BE">
      <w:r w:rsidRPr="0093004C">
        <w:rPr>
          <w:b/>
        </w:rPr>
        <w:t>Output, Required:</w:t>
      </w:r>
      <w:r w:rsidRPr="0093004C">
        <w:t xml:space="preserve"> ProSe Query Code(s), ProSe Response Code, validity timer</w:t>
      </w:r>
      <w:r w:rsidR="00326948">
        <w:t>.</w:t>
      </w:r>
    </w:p>
    <w:p w14:paraId="693076A4" w14:textId="0B28753D" w:rsidR="008C47BE" w:rsidRPr="0093004C" w:rsidRDefault="008C47BE" w:rsidP="008C47BE">
      <w:r w:rsidRPr="0093004C">
        <w:rPr>
          <w:b/>
        </w:rPr>
        <w:t xml:space="preserve">Output, Optional: </w:t>
      </w:r>
      <w:r w:rsidRPr="0093004C">
        <w:t>None</w:t>
      </w:r>
      <w:r w:rsidR="00326948">
        <w:t>.</w:t>
      </w:r>
    </w:p>
    <w:p w14:paraId="034459E2" w14:textId="77777777" w:rsidR="008C47BE" w:rsidRPr="0093004C" w:rsidRDefault="008C47BE" w:rsidP="008C47BE">
      <w:pPr>
        <w:pStyle w:val="Heading4"/>
      </w:pPr>
      <w:bookmarkStart w:id="1235" w:name="_Toc66692757"/>
      <w:bookmarkStart w:id="1236" w:name="_Toc66701939"/>
      <w:bookmarkStart w:id="1237" w:name="_Toc69883618"/>
      <w:bookmarkStart w:id="1238" w:name="_Toc73625645"/>
      <w:bookmarkStart w:id="1239" w:name="_Toc81548082"/>
      <w:r w:rsidRPr="0093004C">
        <w:t>7.1.2.8</w:t>
      </w:r>
      <w:r w:rsidRPr="0093004C">
        <w:tab/>
        <w:t>N5g-ddnmf_Discovery_MatchReport service operation</w:t>
      </w:r>
      <w:bookmarkEnd w:id="1235"/>
      <w:bookmarkEnd w:id="1236"/>
      <w:bookmarkEnd w:id="1237"/>
      <w:bookmarkEnd w:id="1238"/>
      <w:bookmarkEnd w:id="1239"/>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1D4BF08B"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ProSe Application Code(s), UE identity, Monitored PLMN ID</w:t>
      </w:r>
      <w:r w:rsidR="00326948">
        <w:t>.</w:t>
      </w:r>
    </w:p>
    <w:p w14:paraId="7305A46F" w14:textId="271961A4" w:rsidR="008C47BE" w:rsidRPr="0093004C" w:rsidRDefault="008C47BE" w:rsidP="008C47BE">
      <w:r w:rsidRPr="0093004C">
        <w:rPr>
          <w:b/>
        </w:rPr>
        <w:t>Input, Optional:</w:t>
      </w:r>
      <w:r w:rsidRPr="0093004C">
        <w:t xml:space="preserve"> None</w:t>
      </w:r>
      <w:r w:rsidR="00326948">
        <w:t>.</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314EEEB2" w:rsidR="008C47BE" w:rsidRPr="0093004C" w:rsidRDefault="008C47BE" w:rsidP="008C47BE">
      <w:r w:rsidRPr="0093004C">
        <w:rPr>
          <w:b/>
        </w:rPr>
        <w:t>Output, Optional:</w:t>
      </w:r>
      <w:r w:rsidRPr="0093004C">
        <w:t xml:space="preserve"> Metadata, Metadata Index Mask(s)</w:t>
      </w:r>
      <w:r w:rsidR="00326948">
        <w:t>.</w:t>
      </w:r>
    </w:p>
    <w:p w14:paraId="1AA7BDDE" w14:textId="77777777" w:rsidR="008C47BE" w:rsidRPr="0093004C" w:rsidRDefault="008C47BE" w:rsidP="008C47BE">
      <w:pPr>
        <w:pStyle w:val="Heading4"/>
      </w:pPr>
      <w:bookmarkStart w:id="1240" w:name="_Toc66692758"/>
      <w:bookmarkStart w:id="1241" w:name="_Toc66701940"/>
      <w:bookmarkStart w:id="1242" w:name="_Toc69883619"/>
      <w:bookmarkStart w:id="1243" w:name="_Toc73625646"/>
      <w:bookmarkStart w:id="1244" w:name="_Toc81548083"/>
      <w:r w:rsidRPr="0093004C">
        <w:t>7.1.2.9</w:t>
      </w:r>
      <w:r w:rsidRPr="0093004C">
        <w:tab/>
        <w:t>N5g-ddnmf_Discovery_MatchInformation service operation</w:t>
      </w:r>
      <w:bookmarkEnd w:id="1240"/>
      <w:bookmarkEnd w:id="1241"/>
      <w:bookmarkEnd w:id="1242"/>
      <w:bookmarkEnd w:id="1243"/>
      <w:bookmarkEnd w:id="1244"/>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3AB4D89D" w:rsidR="008C47BE" w:rsidRPr="0093004C" w:rsidRDefault="008C47BE" w:rsidP="008C47BE">
      <w:r w:rsidRPr="0093004C">
        <w:rPr>
          <w:b/>
        </w:rPr>
        <w:lastRenderedPageBreak/>
        <w:t>Input, Required:</w:t>
      </w:r>
      <w:r w:rsidRPr="0093004C">
        <w:t xml:space="preserve"> Discovery type (</w:t>
      </w:r>
      <w:r w:rsidR="0093004C">
        <w:t>"</w:t>
      </w:r>
      <w:r w:rsidRPr="0093004C">
        <w:t>open</w:t>
      </w:r>
      <w:r w:rsidR="0093004C">
        <w:t>"</w:t>
      </w:r>
      <w:r w:rsidRPr="0093004C">
        <w:t xml:space="preserve"> or </w:t>
      </w:r>
      <w:r w:rsidR="0093004C">
        <w:t>"</w:t>
      </w:r>
      <w:r w:rsidRPr="0093004C">
        <w:t>restricted</w:t>
      </w:r>
      <w:r w:rsidR="0093004C">
        <w:t>"</w:t>
      </w:r>
      <w:r w:rsidRPr="0093004C">
        <w:t>)</w:t>
      </w:r>
      <w:r w:rsidR="00326948">
        <w:t>;</w:t>
      </w:r>
      <w:r w:rsidRPr="0093004C">
        <w:t xml:space="preserve"> and</w:t>
      </w:r>
    </w:p>
    <w:p w14:paraId="72D745AF" w14:textId="6AB61DD9"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r w:rsidR="00326948">
        <w:t>;</w:t>
      </w:r>
    </w:p>
    <w:p w14:paraId="47993BF1" w14:textId="2715E24D"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r w:rsidR="00326948">
        <w:t>.</w:t>
      </w:r>
    </w:p>
    <w:p w14:paraId="5C9D5FA5" w14:textId="6BFFE8F5" w:rsidR="008C47BE" w:rsidRPr="0093004C" w:rsidRDefault="008C47BE" w:rsidP="008C47BE">
      <w:r w:rsidRPr="0093004C">
        <w:rPr>
          <w:b/>
        </w:rPr>
        <w:t>Input, Optional:</w:t>
      </w:r>
      <w:r w:rsidRPr="0093004C">
        <w:t xml:space="preserve"> None</w:t>
      </w:r>
      <w:r w:rsidR="00326948">
        <w:t>.</w:t>
      </w:r>
    </w:p>
    <w:p w14:paraId="1C6B27A4" w14:textId="5CFE41DF" w:rsidR="008C47BE" w:rsidRPr="0093004C" w:rsidRDefault="008C47BE" w:rsidP="008C47BE">
      <w:r w:rsidRPr="0093004C">
        <w:rPr>
          <w:b/>
        </w:rPr>
        <w:t>Output, Required:</w:t>
      </w:r>
      <w:r w:rsidRPr="0093004C">
        <w:t xml:space="preserve"> None</w:t>
      </w:r>
      <w:r w:rsidR="00326948">
        <w:t>.</w:t>
      </w:r>
    </w:p>
    <w:p w14:paraId="55DC8B3B" w14:textId="6F6BAE7A" w:rsidR="008C47BE" w:rsidRDefault="008C47BE" w:rsidP="008C47BE">
      <w:r w:rsidRPr="0093004C">
        <w:rPr>
          <w:b/>
        </w:rPr>
        <w:t>Output, Optional:</w:t>
      </w:r>
      <w:r w:rsidRPr="0093004C">
        <w:t xml:space="preserve"> None</w:t>
      </w:r>
      <w:r w:rsidR="00326948">
        <w:t>.</w:t>
      </w:r>
    </w:p>
    <w:p w14:paraId="26D8BD55" w14:textId="350007D2" w:rsidR="00607512" w:rsidRPr="00A33CB2" w:rsidRDefault="00607512" w:rsidP="00607512">
      <w:pPr>
        <w:pStyle w:val="Heading2"/>
        <w:rPr>
          <w:rFonts w:eastAsia="SimSun"/>
          <w:lang w:eastAsia="zh-CN"/>
        </w:rPr>
      </w:pPr>
      <w:bookmarkStart w:id="1245" w:name="_Toc81548084"/>
      <w:r w:rsidRPr="00A33CB2">
        <w:rPr>
          <w:rFonts w:eastAsia="SimSun"/>
          <w:lang w:eastAsia="zh-CN"/>
        </w:rPr>
        <w:t>7</w:t>
      </w:r>
      <w:r w:rsidRPr="00A33CB2">
        <w:rPr>
          <w:lang w:eastAsia="ko-KR"/>
        </w:rPr>
        <w:t>.</w:t>
      </w:r>
      <w:r w:rsidR="00DF6577">
        <w:rPr>
          <w:rFonts w:eastAsia="SimSun"/>
          <w:lang w:eastAsia="zh-CN"/>
        </w:rPr>
        <w:t>2</w:t>
      </w:r>
      <w:r w:rsidRPr="00A33CB2">
        <w:rPr>
          <w:lang w:eastAsia="ko-KR"/>
        </w:rPr>
        <w:tab/>
      </w:r>
      <w:r w:rsidRPr="00A33CB2">
        <w:rPr>
          <w:rFonts w:eastAsia="SimSun"/>
          <w:lang w:eastAsia="zh-CN"/>
        </w:rPr>
        <w:t>AF Services</w:t>
      </w:r>
      <w:bookmarkEnd w:id="1245"/>
    </w:p>
    <w:p w14:paraId="63E42A10" w14:textId="7B619DC7" w:rsidR="00607512" w:rsidRPr="00A33CB2" w:rsidRDefault="00607512" w:rsidP="00607512">
      <w:pPr>
        <w:pStyle w:val="Heading3"/>
      </w:pPr>
      <w:bookmarkStart w:id="1246" w:name="_Toc81548085"/>
      <w:r w:rsidRPr="00A33CB2">
        <w:t>7.</w:t>
      </w:r>
      <w:r w:rsidR="00DF6577">
        <w:t>2</w:t>
      </w:r>
      <w:r w:rsidRPr="00A33CB2">
        <w:t>.1</w:t>
      </w:r>
      <w:r w:rsidRPr="00A33CB2">
        <w:tab/>
        <w:t>General</w:t>
      </w:r>
      <w:bookmarkEnd w:id="1246"/>
    </w:p>
    <w:p w14:paraId="432E8CE4" w14:textId="77777777" w:rsidR="00607512" w:rsidRPr="00A33CB2" w:rsidRDefault="00607512" w:rsidP="00607512">
      <w:r w:rsidRPr="00A33CB2">
        <w:t>This service enables consumer NF to request authorization for Discovery Request. This service is also used by producer NF to update the authorization of discovery request.</w:t>
      </w:r>
    </w:p>
    <w:p w14:paraId="6BDFE1F0" w14:textId="60635691" w:rsidR="00607512" w:rsidRPr="00A33CB2" w:rsidRDefault="00607512" w:rsidP="00607512">
      <w:pPr>
        <w:pStyle w:val="TH"/>
      </w:pPr>
      <w:r w:rsidRPr="00A33CB2">
        <w:t>Table 7.</w:t>
      </w:r>
      <w:r w:rsidR="00DF6577">
        <w:t>2</w:t>
      </w:r>
      <w:r w:rsidRPr="00A33CB2">
        <w:t xml:space="preserve">.1-1: Services provided by </w:t>
      </w:r>
      <w:r w:rsidR="00DF65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A33CB2"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84D43" w:rsidRDefault="00607512" w:rsidP="007A44C1">
            <w:pPr>
              <w:pStyle w:val="TAH"/>
            </w:pPr>
            <w:r w:rsidRPr="00F84D43">
              <w:t>Service Name</w:t>
            </w:r>
          </w:p>
        </w:tc>
        <w:tc>
          <w:tcPr>
            <w:tcW w:w="3309" w:type="dxa"/>
            <w:tcBorders>
              <w:top w:val="single" w:sz="4" w:space="0" w:color="auto"/>
              <w:bottom w:val="single" w:sz="4" w:space="0" w:color="auto"/>
            </w:tcBorders>
            <w:shd w:val="clear" w:color="auto" w:fill="FFFFFF"/>
          </w:tcPr>
          <w:p w14:paraId="1ABC3A5B" w14:textId="77777777" w:rsidR="00607512" w:rsidRPr="00A43C27" w:rsidRDefault="00607512" w:rsidP="007A44C1">
            <w:pPr>
              <w:pStyle w:val="TAH"/>
            </w:pPr>
            <w:r w:rsidRPr="00A43C27">
              <w:t>Service Operations</w:t>
            </w:r>
          </w:p>
        </w:tc>
        <w:tc>
          <w:tcPr>
            <w:tcW w:w="2174" w:type="dxa"/>
            <w:tcBorders>
              <w:top w:val="single" w:sz="4" w:space="0" w:color="auto"/>
              <w:bottom w:val="single" w:sz="4" w:space="0" w:color="auto"/>
            </w:tcBorders>
            <w:shd w:val="clear" w:color="auto" w:fill="FFFFFF"/>
          </w:tcPr>
          <w:p w14:paraId="42176A42" w14:textId="77777777" w:rsidR="00607512" w:rsidRPr="0082318B" w:rsidRDefault="00607512" w:rsidP="007A44C1">
            <w:pPr>
              <w:pStyle w:val="TAH"/>
            </w:pPr>
            <w:r w:rsidRPr="0082318B">
              <w:t>Operation Semantics</w:t>
            </w:r>
          </w:p>
        </w:tc>
        <w:tc>
          <w:tcPr>
            <w:tcW w:w="1601" w:type="dxa"/>
            <w:tcBorders>
              <w:top w:val="single" w:sz="4" w:space="0" w:color="auto"/>
              <w:bottom w:val="single" w:sz="4" w:space="0" w:color="auto"/>
            </w:tcBorders>
            <w:shd w:val="clear" w:color="auto" w:fill="FFFFFF"/>
          </w:tcPr>
          <w:p w14:paraId="17543E78" w14:textId="77777777" w:rsidR="00607512" w:rsidRPr="00755374" w:rsidRDefault="00607512" w:rsidP="007A44C1">
            <w:pPr>
              <w:pStyle w:val="TAH"/>
            </w:pPr>
            <w:r w:rsidRPr="00755374">
              <w:t>Example Consumer(s)</w:t>
            </w:r>
          </w:p>
        </w:tc>
      </w:tr>
      <w:tr w:rsidR="007A44C1" w:rsidRPr="00A33CB2" w14:paraId="730690DF" w14:textId="77777777" w:rsidTr="007A44C1">
        <w:tc>
          <w:tcPr>
            <w:tcW w:w="2297" w:type="dxa"/>
            <w:tcBorders>
              <w:top w:val="single" w:sz="4" w:space="0" w:color="auto"/>
              <w:bottom w:val="nil"/>
            </w:tcBorders>
            <w:shd w:val="clear" w:color="auto" w:fill="FFFFFF"/>
          </w:tcPr>
          <w:p w14:paraId="4B1382F0" w14:textId="77777777" w:rsidR="007A44C1" w:rsidRPr="00A33CB2" w:rsidRDefault="007A44C1" w:rsidP="001755E5">
            <w:pPr>
              <w:pStyle w:val="TAL"/>
            </w:pPr>
            <w:r w:rsidRPr="00A33CB2">
              <w:t>Naf_ProSe</w:t>
            </w:r>
          </w:p>
        </w:tc>
        <w:tc>
          <w:tcPr>
            <w:tcW w:w="3309" w:type="dxa"/>
            <w:tcBorders>
              <w:top w:val="single" w:sz="4" w:space="0" w:color="auto"/>
              <w:bottom w:val="single" w:sz="4" w:space="0" w:color="auto"/>
            </w:tcBorders>
            <w:shd w:val="clear" w:color="auto" w:fill="FFFFFF"/>
          </w:tcPr>
          <w:p w14:paraId="46931F08" w14:textId="77777777" w:rsidR="007A44C1" w:rsidRPr="00A33CB2" w:rsidRDefault="007A44C1" w:rsidP="001755E5">
            <w:pPr>
              <w:pStyle w:val="TAL"/>
            </w:pPr>
            <w:r w:rsidRPr="00A33CB2">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A33CB2" w:rsidRDefault="007A44C1" w:rsidP="001755E5">
            <w:pPr>
              <w:pStyle w:val="TAL"/>
            </w:pPr>
            <w:r w:rsidRPr="00A33CB2">
              <w:t>Request/Response</w:t>
            </w:r>
          </w:p>
        </w:tc>
        <w:tc>
          <w:tcPr>
            <w:tcW w:w="1601" w:type="dxa"/>
            <w:tcBorders>
              <w:top w:val="single" w:sz="4" w:space="0" w:color="auto"/>
              <w:bottom w:val="single" w:sz="4" w:space="0" w:color="auto"/>
            </w:tcBorders>
            <w:shd w:val="clear" w:color="auto" w:fill="FFFFFF"/>
          </w:tcPr>
          <w:p w14:paraId="2F15D12E" w14:textId="77777777" w:rsidR="007A44C1" w:rsidRPr="00A33CB2" w:rsidRDefault="007A44C1" w:rsidP="001755E5">
            <w:pPr>
              <w:pStyle w:val="TAL"/>
            </w:pPr>
            <w:r w:rsidRPr="00A33CB2">
              <w:t>5G DDNMF</w:t>
            </w:r>
          </w:p>
        </w:tc>
      </w:tr>
      <w:tr w:rsidR="007A44C1" w:rsidRPr="00A33CB2" w14:paraId="7FC3A7FD" w14:textId="77777777" w:rsidTr="007A44C1">
        <w:tc>
          <w:tcPr>
            <w:tcW w:w="2297" w:type="dxa"/>
            <w:tcBorders>
              <w:top w:val="nil"/>
              <w:bottom w:val="nil"/>
            </w:tcBorders>
            <w:shd w:val="clear" w:color="auto" w:fill="FFFFFF"/>
          </w:tcPr>
          <w:p w14:paraId="5DF0BFEF" w14:textId="77777777" w:rsidR="007A44C1" w:rsidRPr="00A33CB2"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A33CB2" w:rsidRDefault="007A44C1" w:rsidP="001755E5">
            <w:pPr>
              <w:pStyle w:val="TAL"/>
            </w:pPr>
            <w:r w:rsidRPr="00A33CB2">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A33CB2" w:rsidRDefault="007A44C1" w:rsidP="001755E5">
            <w:pPr>
              <w:pStyle w:val="TAL"/>
            </w:pPr>
            <w:r w:rsidRPr="00A33CB2">
              <w:t>Subscribe/Notify</w:t>
            </w:r>
          </w:p>
        </w:tc>
        <w:tc>
          <w:tcPr>
            <w:tcW w:w="1601" w:type="dxa"/>
            <w:tcBorders>
              <w:top w:val="single" w:sz="4" w:space="0" w:color="auto"/>
              <w:bottom w:val="single" w:sz="4" w:space="0" w:color="auto"/>
            </w:tcBorders>
            <w:shd w:val="clear" w:color="auto" w:fill="FFFFFF"/>
          </w:tcPr>
          <w:p w14:paraId="4CCD6C61" w14:textId="77777777" w:rsidR="007A44C1" w:rsidRPr="00A33CB2" w:rsidRDefault="007A44C1" w:rsidP="001755E5">
            <w:pPr>
              <w:pStyle w:val="TAL"/>
            </w:pPr>
            <w:r w:rsidRPr="00A33CB2">
              <w:t>5G DDNMF</w:t>
            </w:r>
          </w:p>
        </w:tc>
      </w:tr>
      <w:tr w:rsidR="007A44C1" w:rsidRPr="00A33CB2" w14:paraId="2CB65497" w14:textId="77777777" w:rsidTr="007A44C1">
        <w:trPr>
          <w:trHeight w:val="368"/>
        </w:trPr>
        <w:tc>
          <w:tcPr>
            <w:tcW w:w="2297" w:type="dxa"/>
            <w:tcBorders>
              <w:top w:val="nil"/>
            </w:tcBorders>
            <w:shd w:val="clear" w:color="auto" w:fill="FFFFFF"/>
          </w:tcPr>
          <w:p w14:paraId="1010A48D" w14:textId="77777777" w:rsidR="007A44C1" w:rsidRPr="00A33CB2" w:rsidRDefault="007A44C1" w:rsidP="001755E5">
            <w:pPr>
              <w:pStyle w:val="TAL"/>
            </w:pPr>
          </w:p>
        </w:tc>
        <w:tc>
          <w:tcPr>
            <w:tcW w:w="3309" w:type="dxa"/>
            <w:tcBorders>
              <w:top w:val="single" w:sz="4" w:space="0" w:color="auto"/>
            </w:tcBorders>
          </w:tcPr>
          <w:p w14:paraId="698570A3" w14:textId="77777777" w:rsidR="007A44C1" w:rsidRPr="00A33CB2" w:rsidRDefault="007A44C1" w:rsidP="001755E5">
            <w:pPr>
              <w:pStyle w:val="TAL"/>
            </w:pPr>
            <w:r w:rsidRPr="00A33CB2">
              <w:t>DiscoveryAuthorizationResultUpdate</w:t>
            </w:r>
          </w:p>
        </w:tc>
        <w:tc>
          <w:tcPr>
            <w:tcW w:w="2174" w:type="dxa"/>
            <w:tcBorders>
              <w:top w:val="single" w:sz="4" w:space="0" w:color="auto"/>
            </w:tcBorders>
          </w:tcPr>
          <w:p w14:paraId="3F3F1EFE" w14:textId="77777777" w:rsidR="007A44C1" w:rsidRPr="00A33CB2" w:rsidRDefault="007A44C1" w:rsidP="001755E5">
            <w:pPr>
              <w:pStyle w:val="TAL"/>
            </w:pPr>
            <w:r w:rsidRPr="00A33CB2">
              <w:t>Request/Response</w:t>
            </w:r>
          </w:p>
        </w:tc>
        <w:tc>
          <w:tcPr>
            <w:tcW w:w="1601" w:type="dxa"/>
            <w:tcBorders>
              <w:top w:val="single" w:sz="4" w:space="0" w:color="auto"/>
            </w:tcBorders>
          </w:tcPr>
          <w:p w14:paraId="7394C0D3" w14:textId="77777777" w:rsidR="007A44C1" w:rsidRPr="00A33CB2" w:rsidRDefault="007A44C1" w:rsidP="001755E5">
            <w:pPr>
              <w:pStyle w:val="TAL"/>
            </w:pPr>
            <w:r w:rsidRPr="00A33CB2">
              <w:t>5G DDNMF</w:t>
            </w:r>
          </w:p>
        </w:tc>
      </w:tr>
    </w:tbl>
    <w:p w14:paraId="57387033" w14:textId="4AC279FB" w:rsidR="00607512" w:rsidRPr="00A33CB2" w:rsidRDefault="00607512" w:rsidP="00607512">
      <w:pPr>
        <w:pStyle w:val="Heading3"/>
      </w:pPr>
      <w:bookmarkStart w:id="1247" w:name="_Toc81548086"/>
      <w:r w:rsidRPr="00A33CB2">
        <w:t>7.</w:t>
      </w:r>
      <w:r w:rsidR="00F84D43">
        <w:t>2</w:t>
      </w:r>
      <w:r w:rsidRPr="00A33CB2">
        <w:t>.</w:t>
      </w:r>
      <w:r w:rsidR="00F84D43">
        <w:t>2</w:t>
      </w:r>
      <w:r w:rsidRPr="00A33CB2">
        <w:tab/>
        <w:t>Naf_ProSe service</w:t>
      </w:r>
      <w:bookmarkEnd w:id="1247"/>
    </w:p>
    <w:p w14:paraId="2B354436" w14:textId="1CB2B037" w:rsidR="00607512" w:rsidRPr="00A33CB2" w:rsidRDefault="00607512" w:rsidP="00607512">
      <w:pPr>
        <w:pStyle w:val="Heading4"/>
        <w:rPr>
          <w:rFonts w:eastAsia="DengXian"/>
        </w:rPr>
      </w:pPr>
      <w:bookmarkStart w:id="1248" w:name="_Toc81548087"/>
      <w:r w:rsidRPr="00A33CB2">
        <w:rPr>
          <w:rFonts w:eastAsia="DengXian"/>
        </w:rPr>
        <w:t>7.</w:t>
      </w:r>
      <w:r w:rsidR="00F84D43">
        <w:rPr>
          <w:rFonts w:eastAsia="DengXian"/>
        </w:rPr>
        <w:t>2</w:t>
      </w:r>
      <w:r w:rsidRPr="00A33CB2">
        <w:rPr>
          <w:rFonts w:eastAsia="DengXian"/>
        </w:rPr>
        <w:t>.</w:t>
      </w:r>
      <w:r w:rsidR="00F84D43">
        <w:rPr>
          <w:rFonts w:eastAsia="DengXian"/>
        </w:rPr>
        <w:t>2</w:t>
      </w:r>
      <w:r w:rsidRPr="00A33CB2">
        <w:rPr>
          <w:rFonts w:eastAsia="DengXian"/>
        </w:rPr>
        <w:t>.1</w:t>
      </w:r>
      <w:r w:rsidRPr="00A33CB2">
        <w:rPr>
          <w:rFonts w:eastAsia="DengXian"/>
        </w:rPr>
        <w:tab/>
        <w:t>General</w:t>
      </w:r>
      <w:bookmarkEnd w:id="1248"/>
    </w:p>
    <w:p w14:paraId="111171F0" w14:textId="7A9568F2" w:rsidR="00607512" w:rsidRDefault="00607512" w:rsidP="00607512">
      <w:pPr>
        <w:rPr>
          <w:rFonts w:eastAsia="SimSun"/>
          <w:lang w:eastAsia="zh-CN"/>
        </w:rPr>
      </w:pPr>
      <w:r w:rsidRPr="00A33CB2">
        <w:rPr>
          <w:b/>
          <w:bCs/>
        </w:rPr>
        <w:t>Service description:</w:t>
      </w:r>
      <w:r w:rsidRPr="00A33CB2">
        <w:t xml:space="preserve"> This service enables consumer NF to request authorization for Discovery Request. The AF may update </w:t>
      </w:r>
      <w:r w:rsidRPr="00607512">
        <w:t>the authorization information</w:t>
      </w:r>
      <w:r w:rsidRPr="00A33CB2">
        <w:t xml:space="preserve"> </w:t>
      </w:r>
      <w:r w:rsidRPr="00A33CB2">
        <w:rPr>
          <w:rFonts w:eastAsia="SimSun" w:hint="eastAsia"/>
          <w:lang w:eastAsia="zh-CN"/>
        </w:rPr>
        <w:t>to revoke the Restricted ProSe Direct Discovery permission</w:t>
      </w:r>
      <w:r w:rsidRPr="00A33CB2">
        <w:rPr>
          <w:rFonts w:eastAsia="SimSun"/>
          <w:lang w:eastAsia="zh-CN"/>
        </w:rPr>
        <w:t>.</w:t>
      </w:r>
    </w:p>
    <w:p w14:paraId="44B2F450" w14:textId="5ECB0935" w:rsidR="00607512" w:rsidRPr="00DF6577" w:rsidRDefault="00607512" w:rsidP="007A44C1">
      <w:pPr>
        <w:pStyle w:val="Heading4"/>
        <w:rPr>
          <w:rFonts w:eastAsia="DengXian"/>
        </w:rPr>
      </w:pPr>
      <w:bookmarkStart w:id="1249" w:name="_Toc81548088"/>
      <w:r w:rsidRPr="00DF6577">
        <w:rPr>
          <w:rFonts w:eastAsia="DengXian"/>
        </w:rPr>
        <w:t>7.</w:t>
      </w:r>
      <w:r w:rsidR="00F84D43">
        <w:rPr>
          <w:rFonts w:eastAsia="DengXian"/>
        </w:rPr>
        <w:t>2</w:t>
      </w:r>
      <w:r w:rsidRPr="00DF6577">
        <w:rPr>
          <w:rFonts w:eastAsia="DengXian"/>
        </w:rPr>
        <w:t>.</w:t>
      </w:r>
      <w:r w:rsidR="00F84D43">
        <w:rPr>
          <w:rFonts w:eastAsia="DengXian"/>
        </w:rPr>
        <w:t>2</w:t>
      </w:r>
      <w:r w:rsidRPr="00DF6577">
        <w:rPr>
          <w:rFonts w:eastAsia="DengXian"/>
        </w:rPr>
        <w:t>.2</w:t>
      </w:r>
      <w:r w:rsidRPr="00DF6577">
        <w:rPr>
          <w:rFonts w:eastAsia="DengXian"/>
        </w:rPr>
        <w:tab/>
        <w:t>Naf_ProSe_DiscoveryAuthorization service operation</w:t>
      </w:r>
      <w:bookmarkEnd w:id="1249"/>
    </w:p>
    <w:p w14:paraId="205383D2" w14:textId="6B924380" w:rsidR="00607512" w:rsidRDefault="00607512" w:rsidP="00607512">
      <w:r w:rsidRPr="00EE66A3">
        <w:rPr>
          <w:b/>
          <w:bCs/>
        </w:rPr>
        <w:t>Service operation name:</w:t>
      </w:r>
      <w:r>
        <w:t xml:space="preserve"> Naf_ProSe_</w:t>
      </w:r>
      <w:r w:rsidRPr="007A44C1">
        <w:t>Discovery</w:t>
      </w:r>
      <w:r>
        <w:t>Authorization</w:t>
      </w:r>
    </w:p>
    <w:p w14:paraId="3EF4D233" w14:textId="77777777" w:rsidR="00607512" w:rsidRDefault="00607512" w:rsidP="00607512">
      <w:r w:rsidRPr="00EE66A3">
        <w:rPr>
          <w:b/>
          <w:bCs/>
        </w:rPr>
        <w:t>Description:</w:t>
      </w:r>
      <w:r>
        <w:t xml:space="preserve"> Authorize Discovery Request from the consumer NF.</w:t>
      </w:r>
    </w:p>
    <w:p w14:paraId="5130D03C" w14:textId="77777777" w:rsidR="00607512" w:rsidRDefault="00607512" w:rsidP="00607512">
      <w:r w:rsidRPr="00EE66A3">
        <w:rPr>
          <w:b/>
          <w:bCs/>
        </w:rPr>
        <w:t>Input, Required:</w:t>
      </w:r>
      <w:r>
        <w:t xml:space="preserve"> </w:t>
      </w:r>
      <w:r w:rsidRPr="00010954">
        <w:t>ProSe Application ID</w:t>
      </w:r>
      <w:r>
        <w:t>, Request Type.</w:t>
      </w:r>
    </w:p>
    <w:p w14:paraId="58B1623D" w14:textId="77777777" w:rsidR="00607512" w:rsidRDefault="00607512" w:rsidP="00607512">
      <w:r w:rsidRPr="00EE66A3">
        <w:rPr>
          <w:b/>
          <w:bCs/>
        </w:rPr>
        <w:t>Input, Optional:</w:t>
      </w:r>
      <w:r>
        <w:t xml:space="preserve"> </w:t>
      </w:r>
      <w:r w:rsidRPr="0080328E">
        <w:t>Application</w:t>
      </w:r>
      <w:r>
        <w:t xml:space="preserve"> Level Container, </w:t>
      </w:r>
      <w:r w:rsidRPr="0080328E">
        <w:t>Allowed</w:t>
      </w:r>
      <w:r>
        <w:t xml:space="preserve"> number of suffixes, </w:t>
      </w:r>
      <w:r w:rsidRPr="0080328E">
        <w:t>RPAUID</w:t>
      </w:r>
      <w:r>
        <w:t xml:space="preserve">, </w:t>
      </w:r>
      <w:r w:rsidRPr="00010954">
        <w:t xml:space="preserve">ProSe </w:t>
      </w:r>
      <w:r w:rsidRPr="0080328E">
        <w:t>Application</w:t>
      </w:r>
      <w:r w:rsidRPr="00010954">
        <w:t xml:space="preserve"> ID</w:t>
      </w:r>
      <w:r>
        <w:t xml:space="preserve">, </w:t>
      </w:r>
      <w:r w:rsidRPr="00492307">
        <w:t>Target</w:t>
      </w:r>
      <w:r w:rsidRPr="00010954">
        <w:t xml:space="preserve"> </w:t>
      </w:r>
      <w:r w:rsidRPr="00241BD6">
        <w:t>RPAUID</w:t>
      </w:r>
      <w:r w:rsidRPr="00010954">
        <w:t>.</w:t>
      </w:r>
    </w:p>
    <w:p w14:paraId="2812B333" w14:textId="77777777" w:rsidR="00607512" w:rsidRDefault="00607512" w:rsidP="00607512">
      <w:r w:rsidRPr="00EE66A3">
        <w:rPr>
          <w:b/>
          <w:bCs/>
        </w:rPr>
        <w:t>Output, Required:</w:t>
      </w:r>
      <w:r>
        <w:t xml:space="preserve"> </w:t>
      </w:r>
      <w:r w:rsidRPr="00010954">
        <w:t>ProSe Application Code Suffix pool,</w:t>
      </w:r>
      <w:r>
        <w:t xml:space="preserve"> Response Type, </w:t>
      </w:r>
      <w:r w:rsidRPr="00010954">
        <w:t>PDUID(s), Target PDUID.</w:t>
      </w:r>
    </w:p>
    <w:p w14:paraId="70717AB9" w14:textId="77777777" w:rsidR="00607512" w:rsidRDefault="00607512" w:rsidP="00607512">
      <w:r w:rsidRPr="00EE66A3">
        <w:rPr>
          <w:b/>
          <w:bCs/>
        </w:rPr>
        <w:t>Output, Optional:</w:t>
      </w:r>
      <w:r>
        <w:t xml:space="preserve"> </w:t>
      </w:r>
      <w:r w:rsidRPr="0080328E">
        <w:t>PDUID</w:t>
      </w:r>
      <w:r w:rsidRPr="000D4AB9">
        <w:t>(s)</w:t>
      </w:r>
      <w:r w:rsidRPr="00010954">
        <w:t xml:space="preserve">, </w:t>
      </w:r>
      <w:r w:rsidRPr="00492307">
        <w:t>Target</w:t>
      </w:r>
      <w:r w:rsidRPr="00010954">
        <w:t xml:space="preserve"> PDUID</w:t>
      </w:r>
      <w:r>
        <w:t xml:space="preserve">, </w:t>
      </w:r>
      <w:r w:rsidRPr="0080328E">
        <w:t>ProSe</w:t>
      </w:r>
      <w:r w:rsidRPr="00010954">
        <w:t xml:space="preserve"> Application Code Suffix pool,</w:t>
      </w:r>
      <w:r>
        <w:t xml:space="preserve"> </w:t>
      </w:r>
      <w:r w:rsidRPr="0080328E">
        <w:t>Mask</w:t>
      </w:r>
      <w:r>
        <w:t xml:space="preserve">(s) for the ProSe Application Code Suffix(es) corresponding to ProSe Application ID, </w:t>
      </w:r>
      <w:r w:rsidRPr="00241BD6">
        <w:t>N sets of Target</w:t>
      </w:r>
      <w:r>
        <w:t xml:space="preserve"> PDUID - Target RPAUID - Metadata Indicator, Application Level Container.</w:t>
      </w:r>
    </w:p>
    <w:p w14:paraId="34305E69" w14:textId="287FBEC3" w:rsidR="00607512" w:rsidRPr="0093004C" w:rsidRDefault="00607512" w:rsidP="00607512">
      <w:pPr>
        <w:pStyle w:val="Heading4"/>
      </w:pPr>
      <w:bookmarkStart w:id="1250" w:name="_Toc81548089"/>
      <w:r>
        <w:t>7.</w:t>
      </w:r>
      <w:r w:rsidR="00F84D43">
        <w:t>2</w:t>
      </w:r>
      <w:r>
        <w:t>.</w:t>
      </w:r>
      <w:r w:rsidR="00F84D43">
        <w:t>2</w:t>
      </w:r>
      <w:r>
        <w:t>.</w:t>
      </w:r>
      <w:r>
        <w:rPr>
          <w:rFonts w:eastAsia="SimSun"/>
          <w:lang w:eastAsia="zh-CN"/>
        </w:rPr>
        <w:t>3</w:t>
      </w:r>
      <w:r w:rsidRPr="0093004C">
        <w:tab/>
      </w:r>
      <w:r>
        <w:t>Naf_ProSe_DiscoveryAuthorizationUpdateNotify</w:t>
      </w:r>
      <w:r w:rsidRPr="0093004C">
        <w:t xml:space="preserve"> service operation</w:t>
      </w:r>
      <w:bookmarkEnd w:id="1250"/>
    </w:p>
    <w:p w14:paraId="3EA2BD1C" w14:textId="77777777" w:rsidR="00607512" w:rsidRPr="0093004C" w:rsidRDefault="00607512" w:rsidP="00607512">
      <w:r w:rsidRPr="0093004C">
        <w:rPr>
          <w:b/>
        </w:rPr>
        <w:t>Service operation name:</w:t>
      </w:r>
      <w:r w:rsidRPr="0093004C">
        <w:t xml:space="preserve"> </w:t>
      </w:r>
      <w:r>
        <w:t>Naf_ProSe_DiscoveryAuthorizationUpdateNotify</w:t>
      </w:r>
    </w:p>
    <w:p w14:paraId="043DA248" w14:textId="65F0F753" w:rsidR="00607512" w:rsidRPr="0093004C" w:rsidRDefault="00607512" w:rsidP="00607512">
      <w:r w:rsidRPr="0093004C">
        <w:rPr>
          <w:b/>
        </w:rPr>
        <w:t>Description:</w:t>
      </w:r>
      <w:r w:rsidRPr="0093004C">
        <w:t xml:space="preserve"> The </w:t>
      </w:r>
      <w:r w:rsidRPr="00607512">
        <w:t xml:space="preserve">AF update the authorization information to revoke </w:t>
      </w:r>
      <w:r w:rsidRPr="00607512">
        <w:rPr>
          <w:rFonts w:eastAsia="SimSun" w:hint="eastAsia"/>
          <w:lang w:eastAsia="zh-CN"/>
        </w:rPr>
        <w:t>discovery permissions relating to some other users</w:t>
      </w:r>
      <w:r w:rsidRPr="00607512">
        <w:rPr>
          <w:rFonts w:eastAsia="SimSun"/>
          <w:lang w:eastAsia="zh-CN"/>
        </w:rPr>
        <w:t xml:space="preserve"> in the NF consumer</w:t>
      </w:r>
      <w:r w:rsidRPr="00607512">
        <w:t>.</w:t>
      </w:r>
    </w:p>
    <w:p w14:paraId="4B876618" w14:textId="77777777" w:rsidR="00607512" w:rsidRPr="0093004C" w:rsidRDefault="00607512" w:rsidP="00607512">
      <w:r w:rsidRPr="0093004C">
        <w:rPr>
          <w:b/>
        </w:rPr>
        <w:t>Input, Required:</w:t>
      </w:r>
      <w:r w:rsidRPr="0093004C">
        <w:t xml:space="preserve"> Discovery type</w:t>
      </w:r>
      <w:r w:rsidRPr="006203BB">
        <w:rPr>
          <w:rFonts w:eastAsia="SimSun" w:hint="eastAsia"/>
          <w:lang w:eastAsia="zh-CN"/>
        </w:rPr>
        <w:t xml:space="preserve"> = </w:t>
      </w:r>
      <w:r>
        <w:t>"</w:t>
      </w:r>
      <w:r w:rsidRPr="0093004C">
        <w:t>restricted</w:t>
      </w:r>
      <w:r>
        <w:t>"</w:t>
      </w:r>
      <w:r w:rsidRPr="006203BB">
        <w:rPr>
          <w:rFonts w:eastAsia="SimSun" w:hint="eastAsia"/>
          <w:lang w:eastAsia="zh-CN"/>
        </w:rPr>
        <w:t>,</w:t>
      </w:r>
      <w:r w:rsidRPr="0093004C">
        <w:t xml:space="preserve"> </w:t>
      </w:r>
      <w:r w:rsidRPr="006203BB">
        <w:rPr>
          <w:rFonts w:eastAsia="SimSun" w:hint="eastAsia"/>
          <w:lang w:eastAsia="zh-CN"/>
        </w:rPr>
        <w:t>RPAUID</w:t>
      </w:r>
      <w:r w:rsidRPr="0093004C">
        <w:t>, Banned RPAUID, Banned PDUID</w:t>
      </w:r>
      <w:r>
        <w:t>.</w:t>
      </w:r>
    </w:p>
    <w:p w14:paraId="24647A91" w14:textId="77777777" w:rsidR="00607512" w:rsidRPr="0093004C" w:rsidRDefault="00607512" w:rsidP="00607512">
      <w:r w:rsidRPr="0093004C">
        <w:rPr>
          <w:b/>
        </w:rPr>
        <w:t xml:space="preserve">Input, Optional: </w:t>
      </w:r>
      <w:r w:rsidRPr="0093004C">
        <w:t>None</w:t>
      </w:r>
      <w:r>
        <w:t>.</w:t>
      </w:r>
    </w:p>
    <w:p w14:paraId="3DBEC9F8" w14:textId="77777777" w:rsidR="00607512" w:rsidRPr="0093004C" w:rsidRDefault="00607512" w:rsidP="00607512">
      <w:r w:rsidRPr="0093004C">
        <w:rPr>
          <w:b/>
        </w:rPr>
        <w:lastRenderedPageBreak/>
        <w:t>Output, Required:</w:t>
      </w:r>
      <w:r w:rsidRPr="0093004C">
        <w:t xml:space="preserve"> Result</w:t>
      </w:r>
      <w:r>
        <w:t>.</w:t>
      </w:r>
    </w:p>
    <w:p w14:paraId="5B56F8E6" w14:textId="77777777" w:rsidR="00607512" w:rsidRPr="0093004C" w:rsidRDefault="00607512" w:rsidP="00607512">
      <w:r w:rsidRPr="0093004C">
        <w:rPr>
          <w:b/>
        </w:rPr>
        <w:t>Output, Optional:</w:t>
      </w:r>
      <w:r w:rsidRPr="0093004C">
        <w:t xml:space="preserve"> None</w:t>
      </w:r>
      <w:r>
        <w:t>.</w:t>
      </w:r>
    </w:p>
    <w:p w14:paraId="3297662C" w14:textId="7BF70BBC" w:rsidR="00607512" w:rsidRPr="0093004C" w:rsidRDefault="00607512" w:rsidP="00607512">
      <w:pPr>
        <w:pStyle w:val="Heading4"/>
      </w:pPr>
      <w:bookmarkStart w:id="1251" w:name="_Toc81548090"/>
      <w:r>
        <w:t>7.</w:t>
      </w:r>
      <w:r w:rsidR="00F84D43">
        <w:t>2</w:t>
      </w:r>
      <w:r>
        <w:t>.</w:t>
      </w:r>
      <w:r w:rsidR="00F84D43">
        <w:t>2</w:t>
      </w:r>
      <w:r>
        <w:t>.</w:t>
      </w:r>
      <w:r>
        <w:rPr>
          <w:rFonts w:eastAsia="SimSun"/>
          <w:lang w:eastAsia="zh-CN"/>
        </w:rPr>
        <w:t>4</w:t>
      </w:r>
      <w:r w:rsidRPr="0093004C">
        <w:tab/>
      </w:r>
      <w:r>
        <w:t>Naf_ProSe_DiscoveryAuthorization</w:t>
      </w:r>
      <w:r w:rsidRPr="00607512">
        <w:t>Result</w:t>
      </w:r>
      <w:r>
        <w:t xml:space="preserve">Update </w:t>
      </w:r>
      <w:r w:rsidRPr="0093004C">
        <w:t>service operation</w:t>
      </w:r>
      <w:bookmarkEnd w:id="1251"/>
    </w:p>
    <w:p w14:paraId="75377EEC" w14:textId="77777777" w:rsidR="00607512" w:rsidRPr="0093004C" w:rsidRDefault="00607512" w:rsidP="00607512">
      <w:r w:rsidRPr="0093004C">
        <w:rPr>
          <w:b/>
        </w:rPr>
        <w:t>Service operation name:</w:t>
      </w:r>
      <w:r w:rsidRPr="0093004C">
        <w:t xml:space="preserve"> </w:t>
      </w:r>
      <w:r>
        <w:t>Naf_ProSe_DiscoveryAuthorizatio</w:t>
      </w:r>
      <w:r w:rsidRPr="00607512">
        <w:t>nResult</w:t>
      </w:r>
      <w:r>
        <w:t>Update</w:t>
      </w:r>
    </w:p>
    <w:p w14:paraId="6D0D14E0" w14:textId="3DB68697" w:rsidR="00607512" w:rsidRPr="0093004C" w:rsidRDefault="00607512" w:rsidP="00607512">
      <w:r w:rsidRPr="0093004C">
        <w:rPr>
          <w:b/>
        </w:rPr>
        <w:t>Description:</w:t>
      </w:r>
      <w:r w:rsidRPr="0093004C">
        <w:t xml:space="preserve"> T</w:t>
      </w:r>
      <w:r w:rsidRPr="00607512">
        <w:t xml:space="preserve">he </w:t>
      </w:r>
      <w:r w:rsidRPr="00607512">
        <w:rPr>
          <w:rFonts w:eastAsia="SimSun"/>
          <w:lang w:eastAsia="zh-CN"/>
        </w:rPr>
        <w:t>NF consumer</w:t>
      </w:r>
      <w:r w:rsidRPr="00607512">
        <w:t xml:space="preserve"> informs the AF of the revocation result because of update in authorization information.</w:t>
      </w:r>
    </w:p>
    <w:p w14:paraId="29E6BA01" w14:textId="77777777" w:rsidR="00607512" w:rsidRPr="0093004C" w:rsidRDefault="00607512" w:rsidP="00607512">
      <w:r w:rsidRPr="0093004C">
        <w:rPr>
          <w:b/>
        </w:rPr>
        <w:t>Input, Required:</w:t>
      </w:r>
      <w:r w:rsidRPr="0093004C">
        <w:t xml:space="preserve"> Discovery type = </w:t>
      </w:r>
      <w:r>
        <w:t>"</w:t>
      </w:r>
      <w:r w:rsidRPr="0093004C">
        <w:t>restricted</w:t>
      </w:r>
      <w:r>
        <w:t>"</w:t>
      </w:r>
      <w:r w:rsidRPr="0093004C">
        <w:t xml:space="preserve">, </w:t>
      </w:r>
      <w:r w:rsidRPr="006203BB">
        <w:rPr>
          <w:rFonts w:eastAsia="SimSun" w:hint="eastAsia"/>
          <w:lang w:eastAsia="zh-CN"/>
        </w:rPr>
        <w:t>RPAUID</w:t>
      </w:r>
      <w:r w:rsidRPr="0093004C">
        <w:t>, Banned RPAUID, Banned PDUID</w:t>
      </w:r>
      <w:r>
        <w:t>.</w:t>
      </w:r>
    </w:p>
    <w:p w14:paraId="137A901B" w14:textId="77777777" w:rsidR="00607512" w:rsidRPr="0093004C" w:rsidRDefault="00607512" w:rsidP="00607512">
      <w:r w:rsidRPr="0093004C">
        <w:rPr>
          <w:b/>
        </w:rPr>
        <w:t>Input, Optional:</w:t>
      </w:r>
      <w:r w:rsidRPr="0093004C">
        <w:t xml:space="preserve"> None</w:t>
      </w:r>
      <w:r>
        <w:t>.</w:t>
      </w:r>
    </w:p>
    <w:p w14:paraId="5FF72A2F" w14:textId="77777777" w:rsidR="00607512" w:rsidRPr="0093004C" w:rsidRDefault="00607512" w:rsidP="00607512">
      <w:r w:rsidRPr="0093004C">
        <w:rPr>
          <w:b/>
        </w:rPr>
        <w:t>Output, Required:</w:t>
      </w:r>
      <w:r w:rsidRPr="0093004C">
        <w:t xml:space="preserve"> </w:t>
      </w:r>
      <w:r>
        <w:t>Result.</w:t>
      </w:r>
    </w:p>
    <w:p w14:paraId="281A26C4" w14:textId="77777777" w:rsidR="00607512" w:rsidRPr="007A44C1" w:rsidRDefault="00607512" w:rsidP="00607512">
      <w:pPr>
        <w:tabs>
          <w:tab w:val="left" w:pos="1280"/>
        </w:tabs>
      </w:pPr>
      <w:r w:rsidRPr="0093004C">
        <w:rPr>
          <w:b/>
        </w:rPr>
        <w:t>Output, Optional:</w:t>
      </w:r>
      <w:r w:rsidRPr="0093004C">
        <w:t xml:space="preserve"> None</w:t>
      </w:r>
      <w:r>
        <w:t>.</w:t>
      </w:r>
    </w:p>
    <w:p w14:paraId="08D6294F" w14:textId="77777777" w:rsidR="008C47BE" w:rsidRPr="0093004C" w:rsidRDefault="008C47BE" w:rsidP="008C47BE">
      <w:pPr>
        <w:pStyle w:val="Heading8"/>
      </w:pPr>
      <w:r w:rsidRPr="0093004C">
        <w:br w:type="page"/>
      </w:r>
      <w:bookmarkStart w:id="1252" w:name="_Toc66692759"/>
      <w:bookmarkStart w:id="1253" w:name="_Toc66701941"/>
      <w:bookmarkStart w:id="1254" w:name="_Toc69883620"/>
      <w:bookmarkStart w:id="1255" w:name="_Toc73625647"/>
      <w:bookmarkStart w:id="1256" w:name="_Toc81548091"/>
      <w:r w:rsidRPr="0093004C">
        <w:lastRenderedPageBreak/>
        <w:t>Annex A (informative):</w:t>
      </w:r>
      <w:r w:rsidRPr="0093004C">
        <w:br/>
        <w:t>Change history</w:t>
      </w:r>
      <w:bookmarkStart w:id="1257" w:name="historyclause"/>
      <w:bookmarkEnd w:id="1252"/>
      <w:bookmarkEnd w:id="1253"/>
      <w:bookmarkEnd w:id="1254"/>
      <w:bookmarkEnd w:id="1255"/>
      <w:bookmarkEnd w:id="1257"/>
      <w:bookmarkEnd w:id="1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54FD8D9C"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r w:rsidR="00395A71">
              <w:rPr>
                <w:snapToGrid w:val="0"/>
                <w:sz w:val="16"/>
                <w:szCs w:val="16"/>
                <w:lang w:eastAsia="zh-CN"/>
              </w:rPr>
              <w:t>.</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2234DE15"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r w:rsidR="00395A71">
              <w:rPr>
                <w:snapToGrid w:val="0"/>
                <w:sz w:val="16"/>
                <w:szCs w:val="16"/>
                <w:lang w:eastAsia="zh-CN"/>
              </w:rPr>
              <w:t>.</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r w:rsidR="006F2F66" w:rsidRPr="0093004C" w14:paraId="5DF7F98C" w14:textId="77777777" w:rsidTr="004644C5">
        <w:tc>
          <w:tcPr>
            <w:tcW w:w="800" w:type="dxa"/>
            <w:shd w:val="solid" w:color="FFFFFF" w:fill="auto"/>
          </w:tcPr>
          <w:p w14:paraId="22D9617B" w14:textId="3D3583A6" w:rsidR="006F2F66" w:rsidRPr="0093004C" w:rsidRDefault="006F2F66" w:rsidP="006F2F66">
            <w:pPr>
              <w:pStyle w:val="TAC"/>
              <w:rPr>
                <w:sz w:val="16"/>
                <w:szCs w:val="16"/>
              </w:rPr>
            </w:pPr>
            <w:r w:rsidRPr="0093004C">
              <w:rPr>
                <w:sz w:val="16"/>
                <w:szCs w:val="16"/>
              </w:rPr>
              <w:t>2021-0</w:t>
            </w:r>
            <w:r w:rsidR="00395A71">
              <w:rPr>
                <w:sz w:val="16"/>
                <w:szCs w:val="16"/>
              </w:rPr>
              <w:t>5</w:t>
            </w:r>
          </w:p>
        </w:tc>
        <w:tc>
          <w:tcPr>
            <w:tcW w:w="853" w:type="dxa"/>
            <w:shd w:val="solid" w:color="FFFFFF" w:fill="auto"/>
          </w:tcPr>
          <w:p w14:paraId="087D78B7" w14:textId="20E3F872" w:rsidR="006F2F66" w:rsidRPr="0093004C" w:rsidRDefault="006F2F66" w:rsidP="006F2F66">
            <w:pPr>
              <w:pStyle w:val="TAC"/>
              <w:rPr>
                <w:sz w:val="16"/>
                <w:szCs w:val="16"/>
              </w:rPr>
            </w:pPr>
            <w:r w:rsidRPr="0093004C">
              <w:rPr>
                <w:sz w:val="16"/>
                <w:szCs w:val="16"/>
              </w:rPr>
              <w:t>SA2#14</w:t>
            </w:r>
            <w:r>
              <w:rPr>
                <w:sz w:val="16"/>
                <w:szCs w:val="16"/>
              </w:rPr>
              <w:t>5</w:t>
            </w:r>
            <w:r w:rsidRPr="0093004C">
              <w:rPr>
                <w:sz w:val="16"/>
                <w:szCs w:val="16"/>
              </w:rPr>
              <w:t>e</w:t>
            </w:r>
          </w:p>
        </w:tc>
        <w:tc>
          <w:tcPr>
            <w:tcW w:w="1041" w:type="dxa"/>
            <w:shd w:val="solid" w:color="FFFFFF" w:fill="auto"/>
          </w:tcPr>
          <w:p w14:paraId="508CAD77" w14:textId="77777777" w:rsidR="006F2F66" w:rsidRPr="0093004C" w:rsidRDefault="006F2F66" w:rsidP="006F2F66">
            <w:pPr>
              <w:pStyle w:val="TAC"/>
              <w:rPr>
                <w:sz w:val="16"/>
                <w:szCs w:val="16"/>
              </w:rPr>
            </w:pPr>
          </w:p>
        </w:tc>
        <w:tc>
          <w:tcPr>
            <w:tcW w:w="425" w:type="dxa"/>
            <w:shd w:val="solid" w:color="FFFFFF" w:fill="auto"/>
          </w:tcPr>
          <w:p w14:paraId="3FE795C8" w14:textId="77777777" w:rsidR="006F2F66" w:rsidRPr="0093004C" w:rsidRDefault="006F2F66" w:rsidP="006F2F66">
            <w:pPr>
              <w:pStyle w:val="TAL"/>
              <w:rPr>
                <w:sz w:val="16"/>
                <w:szCs w:val="16"/>
              </w:rPr>
            </w:pPr>
          </w:p>
        </w:tc>
        <w:tc>
          <w:tcPr>
            <w:tcW w:w="425" w:type="dxa"/>
            <w:shd w:val="solid" w:color="FFFFFF" w:fill="auto"/>
          </w:tcPr>
          <w:p w14:paraId="3269F48C" w14:textId="77777777" w:rsidR="006F2F66" w:rsidRPr="0093004C" w:rsidRDefault="006F2F66" w:rsidP="006F2F66">
            <w:pPr>
              <w:pStyle w:val="TAR"/>
              <w:rPr>
                <w:sz w:val="16"/>
                <w:szCs w:val="16"/>
              </w:rPr>
            </w:pPr>
          </w:p>
        </w:tc>
        <w:tc>
          <w:tcPr>
            <w:tcW w:w="425" w:type="dxa"/>
            <w:shd w:val="solid" w:color="FFFFFF" w:fill="auto"/>
          </w:tcPr>
          <w:p w14:paraId="25D75F00" w14:textId="77777777" w:rsidR="006F2F66" w:rsidRPr="0093004C" w:rsidRDefault="006F2F66" w:rsidP="006F2F66">
            <w:pPr>
              <w:pStyle w:val="TAC"/>
              <w:rPr>
                <w:sz w:val="16"/>
                <w:szCs w:val="16"/>
              </w:rPr>
            </w:pPr>
          </w:p>
        </w:tc>
        <w:tc>
          <w:tcPr>
            <w:tcW w:w="4962" w:type="dxa"/>
            <w:shd w:val="solid" w:color="FFFFFF" w:fill="auto"/>
          </w:tcPr>
          <w:p w14:paraId="17261538" w14:textId="77777777" w:rsidR="00326948" w:rsidRDefault="006F2F66" w:rsidP="006F2F66">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5</w:t>
            </w:r>
            <w:r w:rsidRPr="0093004C">
              <w:rPr>
                <w:snapToGrid w:val="0"/>
                <w:sz w:val="16"/>
                <w:szCs w:val="16"/>
                <w:lang w:eastAsia="zh-CN"/>
              </w:rPr>
              <w:t>E:</w:t>
            </w:r>
          </w:p>
          <w:p w14:paraId="5264490F" w14:textId="2B08C9C1" w:rsidR="006F2F66" w:rsidRPr="0093004C" w:rsidRDefault="00AE5FB3" w:rsidP="006F2F66">
            <w:pPr>
              <w:pStyle w:val="TAL"/>
              <w:rPr>
                <w:snapToGrid w:val="0"/>
                <w:sz w:val="16"/>
                <w:szCs w:val="16"/>
                <w:lang w:eastAsia="zh-CN"/>
              </w:rPr>
            </w:pPr>
            <w:r>
              <w:rPr>
                <w:snapToGrid w:val="0"/>
                <w:sz w:val="16"/>
                <w:szCs w:val="16"/>
                <w:lang w:eastAsia="zh-CN"/>
              </w:rPr>
              <w:t xml:space="preserve">S2-2103756, </w:t>
            </w:r>
            <w:r w:rsidR="00BC7EE3">
              <w:rPr>
                <w:snapToGrid w:val="0"/>
                <w:sz w:val="16"/>
                <w:szCs w:val="16"/>
                <w:lang w:eastAsia="zh-CN"/>
              </w:rPr>
              <w:t xml:space="preserve">S2-2103926, </w:t>
            </w:r>
            <w:r w:rsidR="00623A76">
              <w:rPr>
                <w:snapToGrid w:val="0"/>
                <w:sz w:val="16"/>
                <w:szCs w:val="16"/>
                <w:lang w:eastAsia="zh-CN"/>
              </w:rPr>
              <w:t xml:space="preserve">S2-2103927, </w:t>
            </w:r>
            <w:r w:rsidR="00C93C33">
              <w:rPr>
                <w:snapToGrid w:val="0"/>
                <w:sz w:val="16"/>
                <w:szCs w:val="16"/>
                <w:lang w:eastAsia="zh-CN"/>
              </w:rPr>
              <w:t xml:space="preserve">S2-2104035, </w:t>
            </w:r>
            <w:r w:rsidR="00133FA7">
              <w:rPr>
                <w:snapToGrid w:val="0"/>
                <w:sz w:val="16"/>
                <w:szCs w:val="16"/>
                <w:lang w:eastAsia="zh-CN"/>
              </w:rPr>
              <w:t xml:space="preserve">S2-2104036, </w:t>
            </w:r>
            <w:r w:rsidR="00593A59">
              <w:rPr>
                <w:snapToGrid w:val="0"/>
                <w:sz w:val="16"/>
                <w:szCs w:val="16"/>
                <w:lang w:eastAsia="zh-CN"/>
              </w:rPr>
              <w:t>S2-2104262,</w:t>
            </w:r>
            <w:r w:rsidR="004D6FD0">
              <w:rPr>
                <w:snapToGrid w:val="0"/>
                <w:sz w:val="16"/>
                <w:szCs w:val="16"/>
                <w:lang w:eastAsia="zh-CN"/>
              </w:rPr>
              <w:t xml:space="preserve"> </w:t>
            </w:r>
            <w:r w:rsidR="00C24B57">
              <w:rPr>
                <w:snapToGrid w:val="0"/>
                <w:sz w:val="16"/>
                <w:szCs w:val="16"/>
                <w:lang w:eastAsia="zh-CN"/>
              </w:rPr>
              <w:t xml:space="preserve">S2-2104263, </w:t>
            </w:r>
            <w:r w:rsidR="004D6FD0">
              <w:rPr>
                <w:snapToGrid w:val="0"/>
                <w:sz w:val="16"/>
                <w:szCs w:val="16"/>
                <w:lang w:eastAsia="zh-CN"/>
              </w:rPr>
              <w:t>S2-2104268,</w:t>
            </w:r>
            <w:r w:rsidR="005A659B">
              <w:rPr>
                <w:snapToGrid w:val="0"/>
                <w:sz w:val="16"/>
                <w:szCs w:val="16"/>
                <w:lang w:eastAsia="zh-CN"/>
              </w:rPr>
              <w:t xml:space="preserve"> </w:t>
            </w:r>
            <w:r w:rsidR="00C842DA">
              <w:rPr>
                <w:snapToGrid w:val="0"/>
                <w:sz w:val="16"/>
                <w:szCs w:val="16"/>
                <w:lang w:eastAsia="zh-CN"/>
              </w:rPr>
              <w:t xml:space="preserve">S2-2104328, </w:t>
            </w:r>
            <w:r w:rsidR="004560B9">
              <w:rPr>
                <w:snapToGrid w:val="0"/>
                <w:sz w:val="16"/>
                <w:szCs w:val="16"/>
                <w:lang w:eastAsia="zh-CN"/>
              </w:rPr>
              <w:t xml:space="preserve">S2-2104348, </w:t>
            </w:r>
            <w:r w:rsidR="005A659B">
              <w:rPr>
                <w:snapToGrid w:val="0"/>
                <w:sz w:val="16"/>
                <w:szCs w:val="16"/>
                <w:lang w:eastAsia="zh-CN"/>
              </w:rPr>
              <w:t>S2-2104351,</w:t>
            </w:r>
            <w:r w:rsidR="00593A59">
              <w:rPr>
                <w:snapToGrid w:val="0"/>
                <w:sz w:val="16"/>
                <w:szCs w:val="16"/>
                <w:lang w:eastAsia="zh-CN"/>
              </w:rPr>
              <w:t xml:space="preserve"> </w:t>
            </w:r>
            <w:r w:rsidR="00952018">
              <w:rPr>
                <w:snapToGrid w:val="0"/>
                <w:sz w:val="16"/>
                <w:szCs w:val="16"/>
                <w:lang w:eastAsia="zh-CN"/>
              </w:rPr>
              <w:t xml:space="preserve">S2-2104355, </w:t>
            </w:r>
            <w:r w:rsidR="009E2843">
              <w:rPr>
                <w:snapToGrid w:val="0"/>
                <w:sz w:val="16"/>
                <w:szCs w:val="16"/>
                <w:lang w:eastAsia="zh-CN"/>
              </w:rPr>
              <w:t xml:space="preserve">S2-2104683, </w:t>
            </w:r>
            <w:r w:rsidR="00D07471">
              <w:rPr>
                <w:snapToGrid w:val="0"/>
                <w:sz w:val="16"/>
                <w:szCs w:val="16"/>
                <w:lang w:eastAsia="zh-CN"/>
              </w:rPr>
              <w:t xml:space="preserve">S2-2104753, </w:t>
            </w:r>
            <w:r w:rsidR="00A52482">
              <w:rPr>
                <w:snapToGrid w:val="0"/>
                <w:sz w:val="16"/>
                <w:szCs w:val="16"/>
                <w:lang w:eastAsia="zh-CN"/>
              </w:rPr>
              <w:t>S2-2104933,</w:t>
            </w:r>
            <w:r w:rsidR="0087565A">
              <w:rPr>
                <w:snapToGrid w:val="0"/>
                <w:sz w:val="16"/>
                <w:szCs w:val="16"/>
                <w:lang w:eastAsia="zh-CN"/>
              </w:rPr>
              <w:t xml:space="preserve"> </w:t>
            </w:r>
            <w:r w:rsidR="00C81E61">
              <w:rPr>
                <w:snapToGrid w:val="0"/>
                <w:sz w:val="16"/>
                <w:szCs w:val="16"/>
                <w:lang w:eastAsia="zh-CN"/>
              </w:rPr>
              <w:t>S2-2104935,</w:t>
            </w:r>
            <w:r w:rsidR="000E463C">
              <w:rPr>
                <w:snapToGrid w:val="0"/>
                <w:sz w:val="16"/>
                <w:szCs w:val="16"/>
                <w:lang w:eastAsia="zh-CN"/>
              </w:rPr>
              <w:t xml:space="preserve"> S2-2104936,</w:t>
            </w:r>
            <w:r w:rsidR="002D02C8">
              <w:rPr>
                <w:snapToGrid w:val="0"/>
                <w:sz w:val="16"/>
                <w:szCs w:val="16"/>
                <w:lang w:eastAsia="zh-CN"/>
              </w:rPr>
              <w:t xml:space="preserve"> S2-2104937,</w:t>
            </w:r>
            <w:r w:rsidR="006517C2">
              <w:rPr>
                <w:snapToGrid w:val="0"/>
                <w:sz w:val="16"/>
                <w:szCs w:val="16"/>
                <w:lang w:eastAsia="zh-CN"/>
              </w:rPr>
              <w:t xml:space="preserve"> </w:t>
            </w:r>
            <w:r w:rsidR="00DE7B62">
              <w:rPr>
                <w:snapToGrid w:val="0"/>
                <w:sz w:val="16"/>
                <w:szCs w:val="16"/>
                <w:lang w:eastAsia="zh-CN"/>
              </w:rPr>
              <w:t>S2-2104938,</w:t>
            </w:r>
            <w:r w:rsidR="001D4B3E">
              <w:rPr>
                <w:snapToGrid w:val="0"/>
                <w:sz w:val="16"/>
                <w:szCs w:val="16"/>
                <w:lang w:eastAsia="zh-CN"/>
              </w:rPr>
              <w:t xml:space="preserve"> S2-2104939,</w:t>
            </w:r>
            <w:r w:rsidR="00D07471">
              <w:rPr>
                <w:snapToGrid w:val="0"/>
                <w:sz w:val="16"/>
                <w:szCs w:val="16"/>
                <w:lang w:eastAsia="zh-CN"/>
              </w:rPr>
              <w:t xml:space="preserve"> </w:t>
            </w:r>
            <w:r w:rsidR="00EC23AF">
              <w:rPr>
                <w:snapToGrid w:val="0"/>
                <w:sz w:val="16"/>
                <w:szCs w:val="16"/>
                <w:lang w:eastAsia="zh-CN"/>
              </w:rPr>
              <w:t>S2-2104940,</w:t>
            </w:r>
            <w:r w:rsidR="00FE71FD">
              <w:rPr>
                <w:snapToGrid w:val="0"/>
                <w:sz w:val="16"/>
                <w:szCs w:val="16"/>
                <w:lang w:eastAsia="zh-CN"/>
              </w:rPr>
              <w:t xml:space="preserve"> S2-2104941,</w:t>
            </w:r>
            <w:r w:rsidR="008F7539">
              <w:rPr>
                <w:snapToGrid w:val="0"/>
                <w:sz w:val="16"/>
                <w:szCs w:val="16"/>
                <w:lang w:eastAsia="zh-CN"/>
              </w:rPr>
              <w:t xml:space="preserve"> </w:t>
            </w:r>
            <w:r w:rsidR="006912B4">
              <w:rPr>
                <w:snapToGrid w:val="0"/>
                <w:sz w:val="16"/>
                <w:szCs w:val="16"/>
                <w:lang w:eastAsia="zh-CN"/>
              </w:rPr>
              <w:t>S2-2104944,</w:t>
            </w:r>
            <w:r w:rsidR="003B2912">
              <w:rPr>
                <w:snapToGrid w:val="0"/>
                <w:sz w:val="16"/>
                <w:szCs w:val="16"/>
                <w:lang w:eastAsia="zh-CN"/>
              </w:rPr>
              <w:t xml:space="preserve"> </w:t>
            </w:r>
            <w:r w:rsidR="0034116D">
              <w:rPr>
                <w:snapToGrid w:val="0"/>
                <w:sz w:val="16"/>
                <w:szCs w:val="16"/>
                <w:lang w:eastAsia="zh-CN"/>
              </w:rPr>
              <w:t xml:space="preserve">S2-2104945, </w:t>
            </w:r>
            <w:r w:rsidR="003B2912">
              <w:rPr>
                <w:snapToGrid w:val="0"/>
                <w:sz w:val="16"/>
                <w:szCs w:val="16"/>
                <w:lang w:eastAsia="zh-CN"/>
              </w:rPr>
              <w:t>S2-2104946,</w:t>
            </w:r>
            <w:r w:rsidR="006912B4">
              <w:rPr>
                <w:snapToGrid w:val="0"/>
                <w:sz w:val="16"/>
                <w:szCs w:val="16"/>
                <w:lang w:eastAsia="zh-CN"/>
              </w:rPr>
              <w:t xml:space="preserve"> </w:t>
            </w:r>
            <w:r w:rsidR="009039A5">
              <w:rPr>
                <w:snapToGrid w:val="0"/>
                <w:sz w:val="16"/>
                <w:szCs w:val="16"/>
                <w:lang w:eastAsia="zh-CN"/>
              </w:rPr>
              <w:t xml:space="preserve">S2-2104947, </w:t>
            </w:r>
            <w:r w:rsidR="007830F7">
              <w:rPr>
                <w:snapToGrid w:val="0"/>
                <w:sz w:val="16"/>
                <w:szCs w:val="16"/>
                <w:lang w:eastAsia="zh-CN"/>
              </w:rPr>
              <w:t>S2-2104948,</w:t>
            </w:r>
            <w:r w:rsidR="008B11F7">
              <w:rPr>
                <w:snapToGrid w:val="0"/>
                <w:sz w:val="16"/>
                <w:szCs w:val="16"/>
                <w:lang w:eastAsia="zh-CN"/>
              </w:rPr>
              <w:t xml:space="preserve"> S2-2104949,</w:t>
            </w:r>
            <w:r w:rsidR="00CE3155">
              <w:rPr>
                <w:snapToGrid w:val="0"/>
                <w:sz w:val="16"/>
                <w:szCs w:val="16"/>
                <w:lang w:eastAsia="zh-CN"/>
              </w:rPr>
              <w:t xml:space="preserve"> S2-2104950,</w:t>
            </w:r>
            <w:r w:rsidR="007830F7">
              <w:rPr>
                <w:snapToGrid w:val="0"/>
                <w:sz w:val="16"/>
                <w:szCs w:val="16"/>
                <w:lang w:eastAsia="zh-CN"/>
              </w:rPr>
              <w:t xml:space="preserve"> </w:t>
            </w:r>
            <w:r w:rsidR="002456D8">
              <w:rPr>
                <w:snapToGrid w:val="0"/>
                <w:sz w:val="16"/>
                <w:szCs w:val="16"/>
                <w:lang w:eastAsia="zh-CN"/>
              </w:rPr>
              <w:t xml:space="preserve">S2-2104951, </w:t>
            </w:r>
            <w:r w:rsidR="001464ED">
              <w:rPr>
                <w:snapToGrid w:val="0"/>
                <w:sz w:val="16"/>
                <w:szCs w:val="16"/>
                <w:lang w:eastAsia="zh-CN"/>
              </w:rPr>
              <w:t xml:space="preserve">S2-2104952, </w:t>
            </w:r>
            <w:r w:rsidR="00D777DA">
              <w:rPr>
                <w:snapToGrid w:val="0"/>
                <w:sz w:val="16"/>
                <w:szCs w:val="16"/>
                <w:lang w:eastAsia="zh-CN"/>
              </w:rPr>
              <w:t xml:space="preserve">S2-2104954, </w:t>
            </w:r>
            <w:r w:rsidR="0084549B">
              <w:rPr>
                <w:snapToGrid w:val="0"/>
                <w:sz w:val="16"/>
                <w:szCs w:val="16"/>
                <w:lang w:eastAsia="zh-CN"/>
              </w:rPr>
              <w:t xml:space="preserve">S2-2104956, </w:t>
            </w:r>
            <w:r w:rsidR="002B5922">
              <w:rPr>
                <w:snapToGrid w:val="0"/>
                <w:sz w:val="16"/>
                <w:szCs w:val="16"/>
                <w:lang w:eastAsia="zh-CN"/>
              </w:rPr>
              <w:t xml:space="preserve">S2-2104957, </w:t>
            </w:r>
            <w:r w:rsidR="000B52C9">
              <w:rPr>
                <w:snapToGrid w:val="0"/>
                <w:sz w:val="16"/>
                <w:szCs w:val="16"/>
                <w:lang w:eastAsia="zh-CN"/>
              </w:rPr>
              <w:t>S2-2104958,</w:t>
            </w:r>
            <w:r w:rsidR="00B66D0A">
              <w:rPr>
                <w:snapToGrid w:val="0"/>
                <w:sz w:val="16"/>
                <w:szCs w:val="16"/>
                <w:lang w:eastAsia="zh-CN"/>
              </w:rPr>
              <w:t xml:space="preserve"> S2-2104959,</w:t>
            </w:r>
            <w:r w:rsidR="000B52C9">
              <w:rPr>
                <w:snapToGrid w:val="0"/>
                <w:sz w:val="16"/>
                <w:szCs w:val="16"/>
                <w:lang w:eastAsia="zh-CN"/>
              </w:rPr>
              <w:t xml:space="preserve"> </w:t>
            </w:r>
            <w:r w:rsidR="00C15BBC">
              <w:rPr>
                <w:snapToGrid w:val="0"/>
                <w:sz w:val="16"/>
                <w:szCs w:val="16"/>
                <w:lang w:eastAsia="zh-CN"/>
              </w:rPr>
              <w:t xml:space="preserve">S2-2104961, </w:t>
            </w:r>
            <w:r w:rsidR="008F7539">
              <w:rPr>
                <w:snapToGrid w:val="0"/>
                <w:sz w:val="16"/>
                <w:szCs w:val="16"/>
                <w:lang w:eastAsia="zh-CN"/>
              </w:rPr>
              <w:t>S2-2105161</w:t>
            </w:r>
            <w:r w:rsidR="00395A71">
              <w:rPr>
                <w:snapToGrid w:val="0"/>
                <w:sz w:val="16"/>
                <w:szCs w:val="16"/>
                <w:lang w:eastAsia="zh-CN"/>
              </w:rPr>
              <w:t>.</w:t>
            </w:r>
          </w:p>
        </w:tc>
        <w:tc>
          <w:tcPr>
            <w:tcW w:w="708" w:type="dxa"/>
            <w:shd w:val="solid" w:color="FFFFFF" w:fill="auto"/>
          </w:tcPr>
          <w:p w14:paraId="6C5397EB" w14:textId="632B9FE7" w:rsidR="006F2F66" w:rsidRPr="0093004C" w:rsidRDefault="006F2F66" w:rsidP="006F2F66">
            <w:pPr>
              <w:pStyle w:val="TAC"/>
              <w:rPr>
                <w:sz w:val="16"/>
                <w:szCs w:val="16"/>
              </w:rPr>
            </w:pPr>
            <w:r w:rsidRPr="0093004C">
              <w:rPr>
                <w:sz w:val="16"/>
                <w:szCs w:val="16"/>
              </w:rPr>
              <w:t>0.</w:t>
            </w:r>
            <w:r w:rsidR="00FA6C7D">
              <w:rPr>
                <w:sz w:val="16"/>
                <w:szCs w:val="16"/>
              </w:rPr>
              <w:t>3</w:t>
            </w:r>
            <w:r w:rsidRPr="0093004C">
              <w:rPr>
                <w:sz w:val="16"/>
                <w:szCs w:val="16"/>
              </w:rPr>
              <w:t>.0</w:t>
            </w:r>
          </w:p>
        </w:tc>
      </w:tr>
      <w:tr w:rsidR="00604192" w:rsidRPr="00604192" w14:paraId="0D25F927" w14:textId="77777777" w:rsidTr="004644C5">
        <w:tc>
          <w:tcPr>
            <w:tcW w:w="800" w:type="dxa"/>
            <w:shd w:val="solid" w:color="FFFFFF" w:fill="auto"/>
          </w:tcPr>
          <w:p w14:paraId="03775539" w14:textId="518A1538" w:rsidR="00604192" w:rsidRPr="00604192" w:rsidRDefault="00604192" w:rsidP="00604192">
            <w:pPr>
              <w:pStyle w:val="TAC"/>
              <w:rPr>
                <w:color w:val="0000FF"/>
                <w:sz w:val="16"/>
                <w:szCs w:val="16"/>
              </w:rPr>
            </w:pPr>
            <w:r w:rsidRPr="00604192">
              <w:rPr>
                <w:color w:val="0000FF"/>
                <w:sz w:val="16"/>
                <w:szCs w:val="16"/>
              </w:rPr>
              <w:t>2021-06</w:t>
            </w:r>
          </w:p>
        </w:tc>
        <w:tc>
          <w:tcPr>
            <w:tcW w:w="853" w:type="dxa"/>
            <w:shd w:val="solid" w:color="FFFFFF" w:fill="auto"/>
          </w:tcPr>
          <w:p w14:paraId="140D0EED" w14:textId="7034295C" w:rsidR="00604192" w:rsidRPr="00604192" w:rsidRDefault="00604192" w:rsidP="00604192">
            <w:pPr>
              <w:pStyle w:val="TAC"/>
              <w:rPr>
                <w:color w:val="0000FF"/>
                <w:sz w:val="16"/>
                <w:szCs w:val="16"/>
              </w:rPr>
            </w:pPr>
            <w:r w:rsidRPr="00604192">
              <w:rPr>
                <w:color w:val="0000FF"/>
                <w:sz w:val="16"/>
                <w:szCs w:val="16"/>
              </w:rPr>
              <w:t>SA#92</w:t>
            </w:r>
            <w:r>
              <w:rPr>
                <w:color w:val="0000FF"/>
                <w:sz w:val="16"/>
                <w:szCs w:val="16"/>
              </w:rPr>
              <w:t>-</w:t>
            </w:r>
            <w:r w:rsidRPr="00604192">
              <w:rPr>
                <w:color w:val="0000FF"/>
                <w:sz w:val="16"/>
                <w:szCs w:val="16"/>
              </w:rPr>
              <w:t>e</w:t>
            </w:r>
          </w:p>
        </w:tc>
        <w:tc>
          <w:tcPr>
            <w:tcW w:w="1041" w:type="dxa"/>
            <w:shd w:val="solid" w:color="FFFFFF" w:fill="auto"/>
          </w:tcPr>
          <w:p w14:paraId="54025BCF" w14:textId="488C0B59" w:rsidR="00604192" w:rsidRPr="00604192" w:rsidRDefault="00604192" w:rsidP="00604192">
            <w:pPr>
              <w:pStyle w:val="TAC"/>
              <w:rPr>
                <w:color w:val="0000FF"/>
                <w:sz w:val="16"/>
                <w:szCs w:val="16"/>
              </w:rPr>
            </w:pPr>
            <w:r w:rsidRPr="00604192">
              <w:rPr>
                <w:color w:val="0000FF"/>
                <w:sz w:val="16"/>
                <w:szCs w:val="16"/>
              </w:rPr>
              <w:t>SP-210367</w:t>
            </w:r>
          </w:p>
        </w:tc>
        <w:tc>
          <w:tcPr>
            <w:tcW w:w="425" w:type="dxa"/>
            <w:shd w:val="solid" w:color="FFFFFF" w:fill="auto"/>
          </w:tcPr>
          <w:p w14:paraId="7988F980" w14:textId="428F4278" w:rsidR="00604192" w:rsidRPr="00604192" w:rsidRDefault="00604192" w:rsidP="00604192">
            <w:pPr>
              <w:pStyle w:val="TAL"/>
              <w:rPr>
                <w:color w:val="0000FF"/>
                <w:sz w:val="16"/>
                <w:szCs w:val="16"/>
              </w:rPr>
            </w:pPr>
            <w:r w:rsidRPr="00604192">
              <w:rPr>
                <w:color w:val="0000FF"/>
                <w:sz w:val="16"/>
                <w:szCs w:val="16"/>
              </w:rPr>
              <w:t>-</w:t>
            </w:r>
          </w:p>
        </w:tc>
        <w:tc>
          <w:tcPr>
            <w:tcW w:w="425" w:type="dxa"/>
            <w:shd w:val="solid" w:color="FFFFFF" w:fill="auto"/>
          </w:tcPr>
          <w:p w14:paraId="16D89385" w14:textId="0DC65887" w:rsidR="00604192" w:rsidRPr="00604192" w:rsidRDefault="00604192" w:rsidP="00604192">
            <w:pPr>
              <w:pStyle w:val="TAR"/>
              <w:rPr>
                <w:color w:val="0000FF"/>
                <w:sz w:val="16"/>
                <w:szCs w:val="16"/>
              </w:rPr>
            </w:pPr>
            <w:r w:rsidRPr="00604192">
              <w:rPr>
                <w:color w:val="0000FF"/>
                <w:sz w:val="16"/>
                <w:szCs w:val="16"/>
              </w:rPr>
              <w:t>-</w:t>
            </w:r>
          </w:p>
        </w:tc>
        <w:tc>
          <w:tcPr>
            <w:tcW w:w="425" w:type="dxa"/>
            <w:shd w:val="solid" w:color="FFFFFF" w:fill="auto"/>
          </w:tcPr>
          <w:p w14:paraId="0DA01E13" w14:textId="60F51EC1" w:rsidR="00604192" w:rsidRPr="00604192" w:rsidRDefault="00604192" w:rsidP="00604192">
            <w:pPr>
              <w:pStyle w:val="TAC"/>
              <w:rPr>
                <w:color w:val="0000FF"/>
                <w:sz w:val="16"/>
                <w:szCs w:val="16"/>
              </w:rPr>
            </w:pPr>
            <w:r w:rsidRPr="00604192">
              <w:rPr>
                <w:color w:val="0000FF"/>
                <w:sz w:val="16"/>
                <w:szCs w:val="16"/>
              </w:rPr>
              <w:t>-</w:t>
            </w:r>
          </w:p>
        </w:tc>
        <w:tc>
          <w:tcPr>
            <w:tcW w:w="4962" w:type="dxa"/>
            <w:shd w:val="solid" w:color="FFFFFF" w:fill="auto"/>
          </w:tcPr>
          <w:p w14:paraId="52AE80B0" w14:textId="4B8E11AD" w:rsidR="00604192" w:rsidRPr="00604192" w:rsidRDefault="00604192" w:rsidP="00604192">
            <w:pPr>
              <w:pStyle w:val="TAL"/>
              <w:rPr>
                <w:snapToGrid w:val="0"/>
                <w:color w:val="0000FF"/>
                <w:sz w:val="16"/>
                <w:szCs w:val="16"/>
                <w:lang w:eastAsia="zh-CN"/>
              </w:rPr>
            </w:pPr>
            <w:r w:rsidRPr="00604192">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604192" w:rsidRDefault="00604192" w:rsidP="00604192">
            <w:pPr>
              <w:pStyle w:val="TAC"/>
              <w:rPr>
                <w:color w:val="0000FF"/>
                <w:sz w:val="16"/>
                <w:szCs w:val="16"/>
              </w:rPr>
            </w:pPr>
            <w:r w:rsidRPr="00604192">
              <w:rPr>
                <w:color w:val="0000FF"/>
                <w:sz w:val="16"/>
                <w:szCs w:val="16"/>
              </w:rPr>
              <w:t>1.0.0</w:t>
            </w:r>
          </w:p>
        </w:tc>
      </w:tr>
      <w:tr w:rsidR="00C855B7" w:rsidRPr="00604192" w14:paraId="0D8976D5" w14:textId="77777777" w:rsidTr="004644C5">
        <w:tc>
          <w:tcPr>
            <w:tcW w:w="800" w:type="dxa"/>
            <w:shd w:val="solid" w:color="FFFFFF" w:fill="auto"/>
          </w:tcPr>
          <w:p w14:paraId="62B592C5" w14:textId="2A906CD3" w:rsidR="00C855B7" w:rsidRPr="00604192" w:rsidRDefault="00C855B7" w:rsidP="00C855B7">
            <w:pPr>
              <w:pStyle w:val="TAC"/>
              <w:rPr>
                <w:color w:val="0000FF"/>
                <w:sz w:val="16"/>
                <w:szCs w:val="16"/>
              </w:rPr>
            </w:pPr>
            <w:r w:rsidRPr="0093004C">
              <w:rPr>
                <w:sz w:val="16"/>
                <w:szCs w:val="16"/>
              </w:rPr>
              <w:t>2021-0</w:t>
            </w:r>
            <w:r>
              <w:rPr>
                <w:sz w:val="16"/>
                <w:szCs w:val="16"/>
              </w:rPr>
              <w:t>8</w:t>
            </w:r>
          </w:p>
        </w:tc>
        <w:tc>
          <w:tcPr>
            <w:tcW w:w="853" w:type="dxa"/>
            <w:shd w:val="solid" w:color="FFFFFF" w:fill="auto"/>
          </w:tcPr>
          <w:p w14:paraId="6ACC8A4C" w14:textId="6B16CCCB" w:rsidR="00C855B7" w:rsidRPr="00604192" w:rsidRDefault="00C855B7" w:rsidP="00C855B7">
            <w:pPr>
              <w:pStyle w:val="TAC"/>
              <w:rPr>
                <w:color w:val="0000FF"/>
                <w:sz w:val="16"/>
                <w:szCs w:val="16"/>
              </w:rPr>
            </w:pPr>
            <w:r w:rsidRPr="0093004C">
              <w:rPr>
                <w:sz w:val="16"/>
                <w:szCs w:val="16"/>
              </w:rPr>
              <w:t>SA2#14</w:t>
            </w:r>
            <w:r>
              <w:rPr>
                <w:sz w:val="16"/>
                <w:szCs w:val="16"/>
              </w:rPr>
              <w:t>6</w:t>
            </w:r>
            <w:r w:rsidRPr="0093004C">
              <w:rPr>
                <w:sz w:val="16"/>
                <w:szCs w:val="16"/>
              </w:rPr>
              <w:t>e</w:t>
            </w:r>
          </w:p>
        </w:tc>
        <w:tc>
          <w:tcPr>
            <w:tcW w:w="1041" w:type="dxa"/>
            <w:shd w:val="solid" w:color="FFFFFF" w:fill="auto"/>
          </w:tcPr>
          <w:p w14:paraId="43E273AE" w14:textId="77777777" w:rsidR="00C855B7" w:rsidRPr="00604192" w:rsidRDefault="00C855B7" w:rsidP="00C855B7">
            <w:pPr>
              <w:pStyle w:val="TAC"/>
              <w:rPr>
                <w:color w:val="0000FF"/>
                <w:sz w:val="16"/>
                <w:szCs w:val="16"/>
              </w:rPr>
            </w:pPr>
          </w:p>
        </w:tc>
        <w:tc>
          <w:tcPr>
            <w:tcW w:w="425" w:type="dxa"/>
            <w:shd w:val="solid" w:color="FFFFFF" w:fill="auto"/>
          </w:tcPr>
          <w:p w14:paraId="617CAD9B" w14:textId="77777777" w:rsidR="00C855B7" w:rsidRPr="00604192" w:rsidRDefault="00C855B7" w:rsidP="00C855B7">
            <w:pPr>
              <w:pStyle w:val="TAL"/>
              <w:rPr>
                <w:color w:val="0000FF"/>
                <w:sz w:val="16"/>
                <w:szCs w:val="16"/>
              </w:rPr>
            </w:pPr>
          </w:p>
        </w:tc>
        <w:tc>
          <w:tcPr>
            <w:tcW w:w="425" w:type="dxa"/>
            <w:shd w:val="solid" w:color="FFFFFF" w:fill="auto"/>
          </w:tcPr>
          <w:p w14:paraId="071CF385" w14:textId="77777777" w:rsidR="00C855B7" w:rsidRPr="00604192" w:rsidRDefault="00C855B7" w:rsidP="00C855B7">
            <w:pPr>
              <w:pStyle w:val="TAR"/>
              <w:rPr>
                <w:color w:val="0000FF"/>
                <w:sz w:val="16"/>
                <w:szCs w:val="16"/>
              </w:rPr>
            </w:pPr>
          </w:p>
        </w:tc>
        <w:tc>
          <w:tcPr>
            <w:tcW w:w="425" w:type="dxa"/>
            <w:shd w:val="solid" w:color="FFFFFF" w:fill="auto"/>
          </w:tcPr>
          <w:p w14:paraId="7CB6F17B" w14:textId="77777777" w:rsidR="00C855B7" w:rsidRPr="00604192" w:rsidRDefault="00C855B7" w:rsidP="00C855B7">
            <w:pPr>
              <w:pStyle w:val="TAC"/>
              <w:rPr>
                <w:color w:val="0000FF"/>
                <w:sz w:val="16"/>
                <w:szCs w:val="16"/>
              </w:rPr>
            </w:pPr>
          </w:p>
        </w:tc>
        <w:tc>
          <w:tcPr>
            <w:tcW w:w="4962" w:type="dxa"/>
            <w:shd w:val="solid" w:color="FFFFFF" w:fill="auto"/>
          </w:tcPr>
          <w:p w14:paraId="6CA22BCD" w14:textId="4A7F26E9" w:rsidR="00C855B7" w:rsidRDefault="00C855B7" w:rsidP="00C855B7">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6</w:t>
            </w:r>
            <w:r w:rsidRPr="0093004C">
              <w:rPr>
                <w:snapToGrid w:val="0"/>
                <w:sz w:val="16"/>
                <w:szCs w:val="16"/>
                <w:lang w:eastAsia="zh-CN"/>
              </w:rPr>
              <w:t>E:</w:t>
            </w:r>
          </w:p>
          <w:p w14:paraId="115AF66B" w14:textId="62628E33" w:rsidR="00E5701E" w:rsidRPr="00604192" w:rsidRDefault="004D25BB" w:rsidP="00C855B7">
            <w:pPr>
              <w:pStyle w:val="TAL"/>
              <w:rPr>
                <w:snapToGrid w:val="0"/>
                <w:color w:val="0000FF"/>
                <w:sz w:val="16"/>
                <w:szCs w:val="16"/>
                <w:lang w:eastAsia="zh-CN"/>
              </w:rPr>
            </w:pPr>
            <w:r w:rsidRPr="007A44C1">
              <w:rPr>
                <w:snapToGrid w:val="0"/>
                <w:sz w:val="16"/>
                <w:szCs w:val="16"/>
                <w:lang w:eastAsia="zh-CN"/>
              </w:rPr>
              <w:t xml:space="preserve">S2-2105541, </w:t>
            </w:r>
            <w:r w:rsidR="00E67FF2" w:rsidRPr="007A44C1">
              <w:rPr>
                <w:snapToGrid w:val="0"/>
                <w:sz w:val="16"/>
                <w:szCs w:val="16"/>
                <w:lang w:eastAsia="zh-CN"/>
              </w:rPr>
              <w:t>S2-2105545,</w:t>
            </w:r>
            <w:r w:rsidR="00A73476" w:rsidRPr="007A44C1">
              <w:rPr>
                <w:snapToGrid w:val="0"/>
                <w:sz w:val="16"/>
                <w:szCs w:val="16"/>
                <w:lang w:eastAsia="zh-CN"/>
              </w:rPr>
              <w:t xml:space="preserve"> </w:t>
            </w:r>
            <w:r w:rsidR="00CC4289" w:rsidRPr="007A44C1">
              <w:rPr>
                <w:snapToGrid w:val="0"/>
                <w:sz w:val="16"/>
                <w:szCs w:val="16"/>
                <w:lang w:eastAsia="zh-CN"/>
              </w:rPr>
              <w:t xml:space="preserve">S2-2105546, </w:t>
            </w:r>
            <w:r w:rsidR="00A73476" w:rsidRPr="007A44C1">
              <w:rPr>
                <w:snapToGrid w:val="0"/>
                <w:sz w:val="16"/>
                <w:szCs w:val="16"/>
                <w:lang w:eastAsia="zh-CN"/>
              </w:rPr>
              <w:t>S2-2105730,</w:t>
            </w:r>
            <w:r w:rsidR="00B46BF4" w:rsidRPr="007A44C1">
              <w:rPr>
                <w:snapToGrid w:val="0"/>
                <w:sz w:val="16"/>
                <w:szCs w:val="16"/>
                <w:lang w:eastAsia="zh-CN"/>
              </w:rPr>
              <w:t xml:space="preserve"> </w:t>
            </w:r>
            <w:r w:rsidR="00E37F89" w:rsidRPr="007A44C1">
              <w:rPr>
                <w:snapToGrid w:val="0"/>
                <w:sz w:val="16"/>
                <w:szCs w:val="16"/>
                <w:lang w:eastAsia="zh-CN"/>
              </w:rPr>
              <w:t xml:space="preserve">S2-2105904, </w:t>
            </w:r>
            <w:r w:rsidR="005F3841" w:rsidRPr="007A44C1">
              <w:rPr>
                <w:snapToGrid w:val="0"/>
                <w:sz w:val="16"/>
                <w:szCs w:val="16"/>
                <w:lang w:eastAsia="zh-CN"/>
              </w:rPr>
              <w:t>S2-2105968,</w:t>
            </w:r>
            <w:r w:rsidR="00386116" w:rsidRPr="007A44C1">
              <w:rPr>
                <w:snapToGrid w:val="0"/>
                <w:sz w:val="16"/>
                <w:szCs w:val="16"/>
                <w:lang w:eastAsia="zh-CN"/>
              </w:rPr>
              <w:t xml:space="preserve"> S2-2106069,</w:t>
            </w:r>
            <w:r w:rsidR="005F3841" w:rsidRPr="007A44C1">
              <w:rPr>
                <w:snapToGrid w:val="0"/>
                <w:sz w:val="16"/>
                <w:szCs w:val="16"/>
                <w:lang w:eastAsia="zh-CN"/>
              </w:rPr>
              <w:t xml:space="preserve"> </w:t>
            </w:r>
            <w:r w:rsidR="00151E78" w:rsidRPr="007A44C1">
              <w:rPr>
                <w:snapToGrid w:val="0"/>
                <w:sz w:val="16"/>
                <w:szCs w:val="16"/>
                <w:lang w:eastAsia="zh-CN"/>
              </w:rPr>
              <w:t xml:space="preserve">S2-2106075, </w:t>
            </w:r>
            <w:r w:rsidR="00A641FF" w:rsidRPr="007A44C1">
              <w:rPr>
                <w:snapToGrid w:val="0"/>
                <w:sz w:val="16"/>
                <w:szCs w:val="16"/>
                <w:lang w:eastAsia="zh-CN"/>
              </w:rPr>
              <w:t xml:space="preserve">S2-2106093, </w:t>
            </w:r>
            <w:r w:rsidR="00347887" w:rsidRPr="007A44C1">
              <w:rPr>
                <w:snapToGrid w:val="0"/>
                <w:sz w:val="16"/>
                <w:szCs w:val="16"/>
                <w:lang w:eastAsia="zh-CN"/>
              </w:rPr>
              <w:t xml:space="preserve">S2-2106095, </w:t>
            </w:r>
            <w:r w:rsidR="006A17EB" w:rsidRPr="007A44C1">
              <w:rPr>
                <w:snapToGrid w:val="0"/>
                <w:sz w:val="16"/>
                <w:szCs w:val="16"/>
                <w:lang w:eastAsia="zh-CN"/>
              </w:rPr>
              <w:t>S2-2106125,</w:t>
            </w:r>
            <w:r w:rsidR="00B936EC" w:rsidRPr="007A44C1">
              <w:rPr>
                <w:snapToGrid w:val="0"/>
                <w:sz w:val="16"/>
                <w:szCs w:val="16"/>
                <w:lang w:eastAsia="zh-CN"/>
              </w:rPr>
              <w:t xml:space="preserve"> S2-2106220,</w:t>
            </w:r>
            <w:r w:rsidR="006A17EB" w:rsidRPr="007A44C1">
              <w:rPr>
                <w:snapToGrid w:val="0"/>
                <w:sz w:val="16"/>
                <w:szCs w:val="16"/>
                <w:lang w:eastAsia="zh-CN"/>
              </w:rPr>
              <w:t xml:space="preserve"> </w:t>
            </w:r>
            <w:r w:rsidR="00B46BF4" w:rsidRPr="007A44C1">
              <w:rPr>
                <w:snapToGrid w:val="0"/>
                <w:sz w:val="16"/>
                <w:szCs w:val="16"/>
                <w:lang w:eastAsia="zh-CN"/>
              </w:rPr>
              <w:t>S2-2106664,</w:t>
            </w:r>
            <w:r w:rsidR="00A73476" w:rsidRPr="007A44C1">
              <w:rPr>
                <w:snapToGrid w:val="0"/>
                <w:sz w:val="16"/>
                <w:szCs w:val="16"/>
                <w:lang w:eastAsia="zh-CN"/>
              </w:rPr>
              <w:t xml:space="preserve"> </w:t>
            </w:r>
            <w:r w:rsidR="007D0E69" w:rsidRPr="007A44C1">
              <w:rPr>
                <w:snapToGrid w:val="0"/>
                <w:sz w:val="16"/>
                <w:szCs w:val="16"/>
                <w:lang w:eastAsia="zh-CN"/>
              </w:rPr>
              <w:t>S2-2106880,</w:t>
            </w:r>
            <w:r w:rsidR="00E167D6" w:rsidRPr="007A44C1">
              <w:rPr>
                <w:snapToGrid w:val="0"/>
                <w:sz w:val="16"/>
                <w:szCs w:val="16"/>
                <w:lang w:eastAsia="zh-CN"/>
              </w:rPr>
              <w:t xml:space="preserve"> S2-2106882,</w:t>
            </w:r>
            <w:r w:rsidR="00A8018C" w:rsidRPr="007A44C1">
              <w:rPr>
                <w:snapToGrid w:val="0"/>
                <w:sz w:val="16"/>
                <w:szCs w:val="16"/>
                <w:lang w:eastAsia="zh-CN"/>
              </w:rPr>
              <w:t xml:space="preserve"> S2-2106883,</w:t>
            </w:r>
            <w:r w:rsidR="00553A4D" w:rsidRPr="007A44C1">
              <w:rPr>
                <w:snapToGrid w:val="0"/>
                <w:sz w:val="16"/>
                <w:szCs w:val="16"/>
                <w:lang w:eastAsia="zh-CN"/>
              </w:rPr>
              <w:t xml:space="preserve"> S2-2106884,</w:t>
            </w:r>
            <w:r w:rsidR="0067064E" w:rsidRPr="007A44C1">
              <w:rPr>
                <w:snapToGrid w:val="0"/>
                <w:sz w:val="16"/>
                <w:szCs w:val="16"/>
                <w:lang w:eastAsia="zh-CN"/>
              </w:rPr>
              <w:t xml:space="preserve"> S2-2106885,</w:t>
            </w:r>
            <w:r w:rsidR="003A34B5" w:rsidRPr="007A44C1">
              <w:rPr>
                <w:snapToGrid w:val="0"/>
                <w:sz w:val="16"/>
                <w:szCs w:val="16"/>
                <w:lang w:eastAsia="zh-CN"/>
              </w:rPr>
              <w:t xml:space="preserve"> S2-2106886,</w:t>
            </w:r>
            <w:r w:rsidR="008961EB" w:rsidRPr="007A44C1">
              <w:rPr>
                <w:snapToGrid w:val="0"/>
                <w:sz w:val="16"/>
                <w:szCs w:val="16"/>
                <w:lang w:eastAsia="zh-CN"/>
              </w:rPr>
              <w:t xml:space="preserve"> </w:t>
            </w:r>
            <w:r w:rsidR="0052682B" w:rsidRPr="007A44C1">
              <w:rPr>
                <w:snapToGrid w:val="0"/>
                <w:sz w:val="16"/>
                <w:szCs w:val="16"/>
                <w:lang w:eastAsia="zh-CN"/>
              </w:rPr>
              <w:t>S2-2106887,</w:t>
            </w:r>
            <w:r w:rsidR="001C6584" w:rsidRPr="007A44C1">
              <w:rPr>
                <w:snapToGrid w:val="0"/>
                <w:sz w:val="16"/>
                <w:szCs w:val="16"/>
                <w:lang w:eastAsia="zh-CN"/>
              </w:rPr>
              <w:t xml:space="preserve"> S2-2106888,</w:t>
            </w:r>
            <w:r w:rsidR="008844BE" w:rsidRPr="007A44C1">
              <w:rPr>
                <w:snapToGrid w:val="0"/>
                <w:sz w:val="16"/>
                <w:szCs w:val="16"/>
                <w:lang w:eastAsia="zh-CN"/>
              </w:rPr>
              <w:t xml:space="preserve"> S2-2106890,</w:t>
            </w:r>
            <w:r w:rsidR="000427F3" w:rsidRPr="007A44C1">
              <w:rPr>
                <w:snapToGrid w:val="0"/>
                <w:sz w:val="16"/>
                <w:szCs w:val="16"/>
                <w:lang w:eastAsia="zh-CN"/>
              </w:rPr>
              <w:t xml:space="preserve"> S2-210689</w:t>
            </w:r>
            <w:r w:rsidR="00C566BE" w:rsidRPr="007A44C1">
              <w:rPr>
                <w:snapToGrid w:val="0"/>
                <w:sz w:val="16"/>
                <w:szCs w:val="16"/>
                <w:lang w:eastAsia="zh-CN"/>
              </w:rPr>
              <w:t>1</w:t>
            </w:r>
            <w:r w:rsidR="000427F3" w:rsidRPr="007A44C1">
              <w:rPr>
                <w:snapToGrid w:val="0"/>
                <w:sz w:val="16"/>
                <w:szCs w:val="16"/>
                <w:lang w:eastAsia="zh-CN"/>
              </w:rPr>
              <w:t>,</w:t>
            </w:r>
            <w:r w:rsidR="00D67C0B" w:rsidRPr="007A44C1">
              <w:rPr>
                <w:snapToGrid w:val="0"/>
                <w:sz w:val="16"/>
                <w:szCs w:val="16"/>
                <w:lang w:eastAsia="zh-CN"/>
              </w:rPr>
              <w:t xml:space="preserve"> S2-2106892,</w:t>
            </w:r>
            <w:r w:rsidR="005918A9" w:rsidRPr="007A44C1">
              <w:rPr>
                <w:snapToGrid w:val="0"/>
                <w:sz w:val="16"/>
                <w:szCs w:val="16"/>
                <w:lang w:eastAsia="zh-CN"/>
              </w:rPr>
              <w:t xml:space="preserve"> S2-2106893,</w:t>
            </w:r>
            <w:r w:rsidR="00F337C2" w:rsidRPr="007A44C1">
              <w:rPr>
                <w:snapToGrid w:val="0"/>
                <w:sz w:val="16"/>
                <w:szCs w:val="16"/>
                <w:lang w:eastAsia="zh-CN"/>
              </w:rPr>
              <w:t xml:space="preserve"> S2-2106894,</w:t>
            </w:r>
            <w:r w:rsidR="00224FF8" w:rsidRPr="007A44C1">
              <w:rPr>
                <w:snapToGrid w:val="0"/>
                <w:sz w:val="16"/>
                <w:szCs w:val="16"/>
                <w:lang w:eastAsia="zh-CN"/>
              </w:rPr>
              <w:t xml:space="preserve"> </w:t>
            </w:r>
            <w:r w:rsidR="006F6435" w:rsidRPr="007A44C1">
              <w:rPr>
                <w:snapToGrid w:val="0"/>
                <w:sz w:val="16"/>
                <w:szCs w:val="16"/>
                <w:lang w:eastAsia="zh-CN"/>
              </w:rPr>
              <w:t xml:space="preserve">S2-2106895, </w:t>
            </w:r>
            <w:r w:rsidR="00224FF8" w:rsidRPr="007A44C1">
              <w:rPr>
                <w:snapToGrid w:val="0"/>
                <w:sz w:val="16"/>
                <w:szCs w:val="16"/>
                <w:lang w:eastAsia="zh-CN"/>
              </w:rPr>
              <w:t>S2-2106896,</w:t>
            </w:r>
            <w:r w:rsidR="00064EAD" w:rsidRPr="007A44C1">
              <w:rPr>
                <w:snapToGrid w:val="0"/>
                <w:sz w:val="16"/>
                <w:szCs w:val="16"/>
                <w:lang w:eastAsia="zh-CN"/>
              </w:rPr>
              <w:t xml:space="preserve"> S2-2106897,</w:t>
            </w:r>
            <w:r w:rsidR="00EC66AD" w:rsidRPr="007A44C1">
              <w:rPr>
                <w:snapToGrid w:val="0"/>
                <w:sz w:val="16"/>
                <w:szCs w:val="16"/>
                <w:lang w:eastAsia="zh-CN"/>
              </w:rPr>
              <w:t xml:space="preserve"> S2-2106898,</w:t>
            </w:r>
            <w:r w:rsidR="000974AD" w:rsidRPr="007A44C1">
              <w:rPr>
                <w:snapToGrid w:val="0"/>
                <w:sz w:val="16"/>
                <w:szCs w:val="16"/>
                <w:lang w:eastAsia="zh-CN"/>
              </w:rPr>
              <w:t xml:space="preserve"> S2-2106899,</w:t>
            </w:r>
            <w:r w:rsidR="00475E88" w:rsidRPr="007A44C1">
              <w:rPr>
                <w:snapToGrid w:val="0"/>
                <w:sz w:val="16"/>
                <w:szCs w:val="16"/>
                <w:lang w:eastAsia="zh-CN"/>
              </w:rPr>
              <w:t xml:space="preserve"> S2-2106901,</w:t>
            </w:r>
            <w:r w:rsidR="003D140E" w:rsidRPr="007A44C1">
              <w:rPr>
                <w:snapToGrid w:val="0"/>
                <w:sz w:val="16"/>
                <w:szCs w:val="16"/>
                <w:lang w:eastAsia="zh-CN"/>
              </w:rPr>
              <w:t xml:space="preserve"> S2-2106902,</w:t>
            </w:r>
            <w:r w:rsidR="00D428E5" w:rsidRPr="007A44C1">
              <w:rPr>
                <w:snapToGrid w:val="0"/>
                <w:sz w:val="16"/>
                <w:szCs w:val="16"/>
                <w:lang w:eastAsia="zh-CN"/>
              </w:rPr>
              <w:t xml:space="preserve"> S2-2106904,</w:t>
            </w:r>
            <w:r w:rsidR="00444C52" w:rsidRPr="007A44C1">
              <w:rPr>
                <w:snapToGrid w:val="0"/>
                <w:sz w:val="16"/>
                <w:szCs w:val="16"/>
                <w:lang w:eastAsia="zh-CN"/>
              </w:rPr>
              <w:t xml:space="preserve"> S2-2106905,</w:t>
            </w:r>
            <w:r w:rsidR="00680427" w:rsidRPr="007A44C1">
              <w:rPr>
                <w:snapToGrid w:val="0"/>
                <w:sz w:val="16"/>
                <w:szCs w:val="16"/>
                <w:lang w:eastAsia="zh-CN"/>
              </w:rPr>
              <w:t xml:space="preserve"> S2-2106906,</w:t>
            </w:r>
            <w:r w:rsidR="00035BCA" w:rsidRPr="007A44C1">
              <w:rPr>
                <w:snapToGrid w:val="0"/>
                <w:sz w:val="16"/>
                <w:szCs w:val="16"/>
                <w:lang w:eastAsia="zh-CN"/>
              </w:rPr>
              <w:t xml:space="preserve"> S2-2106907,</w:t>
            </w:r>
            <w:r w:rsidR="007D41BE" w:rsidRPr="007A44C1">
              <w:rPr>
                <w:snapToGrid w:val="0"/>
                <w:sz w:val="16"/>
                <w:szCs w:val="16"/>
                <w:lang w:eastAsia="zh-CN"/>
              </w:rPr>
              <w:t xml:space="preserve"> S2-2106908,</w:t>
            </w:r>
            <w:r w:rsidR="00263B71" w:rsidRPr="007A44C1">
              <w:rPr>
                <w:snapToGrid w:val="0"/>
                <w:sz w:val="16"/>
                <w:szCs w:val="16"/>
                <w:lang w:eastAsia="zh-CN"/>
              </w:rPr>
              <w:t xml:space="preserve"> S2-2106909,</w:t>
            </w:r>
            <w:r w:rsidR="006C63FD" w:rsidRPr="007A44C1">
              <w:rPr>
                <w:snapToGrid w:val="0"/>
                <w:sz w:val="16"/>
                <w:szCs w:val="16"/>
                <w:lang w:eastAsia="zh-CN"/>
              </w:rPr>
              <w:t xml:space="preserve"> S2-2106910,</w:t>
            </w:r>
            <w:r w:rsidR="00B42EE4" w:rsidRPr="007A44C1">
              <w:rPr>
                <w:snapToGrid w:val="0"/>
                <w:sz w:val="16"/>
                <w:szCs w:val="16"/>
                <w:lang w:eastAsia="zh-CN"/>
              </w:rPr>
              <w:t xml:space="preserve"> S2-2106911,</w:t>
            </w:r>
            <w:r w:rsidR="00032A77" w:rsidRPr="007A44C1">
              <w:rPr>
                <w:snapToGrid w:val="0"/>
                <w:sz w:val="16"/>
                <w:szCs w:val="16"/>
                <w:lang w:eastAsia="zh-CN"/>
              </w:rPr>
              <w:t xml:space="preserve"> </w:t>
            </w:r>
            <w:r w:rsidR="00E5701E" w:rsidRPr="007A44C1">
              <w:rPr>
                <w:snapToGrid w:val="0"/>
                <w:sz w:val="16"/>
                <w:szCs w:val="16"/>
                <w:lang w:eastAsia="zh-CN"/>
              </w:rPr>
              <w:t>S2-2106912</w:t>
            </w:r>
          </w:p>
        </w:tc>
        <w:tc>
          <w:tcPr>
            <w:tcW w:w="708" w:type="dxa"/>
            <w:shd w:val="solid" w:color="FFFFFF" w:fill="auto"/>
          </w:tcPr>
          <w:p w14:paraId="69AC2EBA" w14:textId="30134608" w:rsidR="00C855B7" w:rsidRPr="00604192" w:rsidRDefault="00C855B7" w:rsidP="00C855B7">
            <w:pPr>
              <w:pStyle w:val="TAC"/>
              <w:rPr>
                <w:color w:val="0000FF"/>
                <w:sz w:val="16"/>
                <w:szCs w:val="16"/>
              </w:rPr>
            </w:pPr>
            <w:r>
              <w:rPr>
                <w:sz w:val="16"/>
                <w:szCs w:val="16"/>
              </w:rPr>
              <w:t>1</w:t>
            </w:r>
            <w:r w:rsidRPr="0093004C">
              <w:rPr>
                <w:sz w:val="16"/>
                <w:szCs w:val="16"/>
              </w:rPr>
              <w:t>.</w:t>
            </w:r>
            <w:r>
              <w:rPr>
                <w:sz w:val="16"/>
                <w:szCs w:val="16"/>
              </w:rPr>
              <w:t>1</w:t>
            </w:r>
            <w:r w:rsidRPr="0093004C">
              <w:rPr>
                <w:sz w:val="16"/>
                <w:szCs w:val="16"/>
              </w:rPr>
              <w:t>.0</w:t>
            </w:r>
          </w:p>
        </w:tc>
      </w:tr>
    </w:tbl>
    <w:p w14:paraId="67B239A3" w14:textId="1932EEAD" w:rsidR="00080512" w:rsidRPr="0093004C" w:rsidRDefault="00080512" w:rsidP="008C47BE"/>
    <w:sectPr w:rsidR="00080512" w:rsidRPr="0093004C">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43E9618F"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4949">
      <w:rPr>
        <w:rFonts w:ascii="Arial" w:hAnsi="Arial" w:cs="Arial"/>
        <w:b/>
        <w:noProof/>
        <w:sz w:val="18"/>
        <w:szCs w:val="18"/>
      </w:rPr>
      <w:t>3GPP TS 23.304 V1.1.0 (2021-08)</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CBDB724"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4949">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7471"/>
    <w:rsid w:val="00D07A00"/>
    <w:rsid w:val="00D11CF8"/>
    <w:rsid w:val="00D14ACC"/>
    <w:rsid w:val="00D22D46"/>
    <w:rsid w:val="00D2415D"/>
    <w:rsid w:val="00D2482C"/>
    <w:rsid w:val="00D270F5"/>
    <w:rsid w:val="00D27E06"/>
    <w:rsid w:val="00D30D30"/>
    <w:rsid w:val="00D313CB"/>
    <w:rsid w:val="00D3146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7.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6.vsdx"/><Relationship Id="rId74" Type="http://schemas.openxmlformats.org/officeDocument/2006/relationships/package" Target="embeddings/Microsoft_Visio_Drawing2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2.vsdx"/><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Word_Document.docx"/><Relationship Id="rId27" Type="http://schemas.openxmlformats.org/officeDocument/2006/relationships/image" Target="media/image11.emf"/><Relationship Id="rId30" Type="http://schemas.openxmlformats.org/officeDocument/2006/relationships/package" Target="embeddings/Microsoft_Word_Document3.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Word_Document10.docx"/><Relationship Id="rId56" Type="http://schemas.openxmlformats.org/officeDocument/2006/relationships/package" Target="embeddings/Microsoft_Visio_Drawing13.vsdx"/><Relationship Id="rId64" Type="http://schemas.openxmlformats.org/officeDocument/2006/relationships/oleObject" Target="embeddings/oleObject9.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Word_Document9.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Word_Document12.docx"/><Relationship Id="rId62" Type="http://schemas.openxmlformats.org/officeDocument/2006/relationships/oleObject" Target="embeddings/oleObject8.bin"/><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10.bin"/><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Word_Document23.doc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99</Pages>
  <Words>39147</Words>
  <Characters>213724</Characters>
  <Application>Microsoft Office Word</Application>
  <DocSecurity>0</DocSecurity>
  <Lines>1781</Lines>
  <Paragraphs>504</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252367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MCC</cp:lastModifiedBy>
  <cp:revision>3</cp:revision>
  <cp:lastPrinted>2019-02-25T14:05:00Z</cp:lastPrinted>
  <dcterms:created xsi:type="dcterms:W3CDTF">2021-09-03T06:51:00Z</dcterms:created>
  <dcterms:modified xsi:type="dcterms:W3CDTF">2021-09-03T08:01:00Z</dcterms:modified>
</cp:coreProperties>
</file>