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66ED" w14:paraId="6420D5CF" w14:textId="77777777" w:rsidTr="005E4BB2">
        <w:tc>
          <w:tcPr>
            <w:tcW w:w="10423" w:type="dxa"/>
            <w:gridSpan w:val="2"/>
            <w:shd w:val="clear" w:color="auto" w:fill="auto"/>
          </w:tcPr>
          <w:p w14:paraId="3FDEDF14" w14:textId="7985C638" w:rsidR="004F0988" w:rsidRPr="004E66ED" w:rsidRDefault="004F0988" w:rsidP="006F213A">
            <w:pPr>
              <w:pStyle w:val="ZA"/>
              <w:framePr w:w="0" w:hRule="auto" w:wrap="auto" w:vAnchor="margin" w:hAnchor="text" w:yAlign="inline"/>
            </w:pPr>
            <w:bookmarkStart w:id="0" w:name="page1"/>
            <w:r w:rsidRPr="004E66ED">
              <w:rPr>
                <w:sz w:val="64"/>
              </w:rPr>
              <w:t xml:space="preserve">3GPP </w:t>
            </w:r>
            <w:bookmarkStart w:id="1" w:name="specType1"/>
            <w:r w:rsidR="0063543D" w:rsidRPr="004E66ED">
              <w:rPr>
                <w:sz w:val="64"/>
              </w:rPr>
              <w:t>TR</w:t>
            </w:r>
            <w:bookmarkEnd w:id="1"/>
            <w:r w:rsidRPr="004E66ED">
              <w:rPr>
                <w:sz w:val="64"/>
              </w:rPr>
              <w:t xml:space="preserve"> </w:t>
            </w:r>
            <w:bookmarkStart w:id="2" w:name="specNumber"/>
            <w:r w:rsidR="002577A9" w:rsidRPr="004E66ED">
              <w:rPr>
                <w:sz w:val="64"/>
              </w:rPr>
              <w:t>2</w:t>
            </w:r>
            <w:r w:rsidR="00F735B7" w:rsidRPr="004E66ED">
              <w:rPr>
                <w:sz w:val="64"/>
              </w:rPr>
              <w:t>2</w:t>
            </w:r>
            <w:r w:rsidRPr="004E66ED">
              <w:rPr>
                <w:sz w:val="64"/>
              </w:rPr>
              <w:t>.</w:t>
            </w:r>
            <w:bookmarkEnd w:id="2"/>
            <w:r w:rsidR="00F735B7" w:rsidRPr="004E66ED">
              <w:rPr>
                <w:sz w:val="64"/>
              </w:rPr>
              <w:t>8</w:t>
            </w:r>
            <w:r w:rsidR="00CC3892" w:rsidRPr="004E66ED">
              <w:rPr>
                <w:sz w:val="64"/>
              </w:rPr>
              <w:t>56</w:t>
            </w:r>
            <w:r w:rsidRPr="004E66ED">
              <w:rPr>
                <w:sz w:val="64"/>
              </w:rPr>
              <w:t xml:space="preserve"> </w:t>
            </w:r>
            <w:r w:rsidRPr="004E66ED">
              <w:t>V</w:t>
            </w:r>
            <w:bookmarkStart w:id="3" w:name="specVersion"/>
            <w:r w:rsidR="008A3913">
              <w:t>19</w:t>
            </w:r>
            <w:r w:rsidR="00F735B7" w:rsidRPr="004E66ED">
              <w:t>.</w:t>
            </w:r>
            <w:r w:rsidR="00301348" w:rsidRPr="004E66ED">
              <w:t>0</w:t>
            </w:r>
            <w:r w:rsidRPr="004E66ED">
              <w:t>.</w:t>
            </w:r>
            <w:bookmarkEnd w:id="3"/>
            <w:r w:rsidR="002577A9" w:rsidRPr="004E66ED">
              <w:t>0</w:t>
            </w:r>
            <w:r w:rsidRPr="004E66ED">
              <w:t xml:space="preserve"> </w:t>
            </w:r>
            <w:r w:rsidRPr="004E66ED">
              <w:rPr>
                <w:sz w:val="32"/>
              </w:rPr>
              <w:t>(</w:t>
            </w:r>
            <w:bookmarkStart w:id="4" w:name="issueDate"/>
            <w:r w:rsidR="00746511" w:rsidRPr="004E66ED">
              <w:rPr>
                <w:sz w:val="32"/>
              </w:rPr>
              <w:t>2023</w:t>
            </w:r>
            <w:r w:rsidRPr="004E66ED">
              <w:rPr>
                <w:sz w:val="32"/>
              </w:rPr>
              <w:t>-</w:t>
            </w:r>
            <w:bookmarkEnd w:id="4"/>
            <w:r w:rsidR="006F213A" w:rsidRPr="004E66ED">
              <w:rPr>
                <w:sz w:val="32"/>
              </w:rPr>
              <w:t>0</w:t>
            </w:r>
            <w:r w:rsidR="00301348" w:rsidRPr="004E66ED">
              <w:rPr>
                <w:sz w:val="32"/>
              </w:rPr>
              <w:t>6</w:t>
            </w:r>
            <w:r w:rsidRPr="004E66ED">
              <w:rPr>
                <w:sz w:val="32"/>
              </w:rPr>
              <w:t>)</w:t>
            </w:r>
          </w:p>
        </w:tc>
      </w:tr>
      <w:tr w:rsidR="004F0988" w:rsidRPr="004E66ED" w14:paraId="0FFD4F19" w14:textId="77777777" w:rsidTr="005E4BB2">
        <w:trPr>
          <w:trHeight w:hRule="exact" w:val="1134"/>
        </w:trPr>
        <w:tc>
          <w:tcPr>
            <w:tcW w:w="10423" w:type="dxa"/>
            <w:gridSpan w:val="2"/>
            <w:shd w:val="clear" w:color="auto" w:fill="auto"/>
          </w:tcPr>
          <w:p w14:paraId="462B8E42" w14:textId="0C603510" w:rsidR="00BA4B8D" w:rsidRPr="004E66ED" w:rsidRDefault="004F0988" w:rsidP="00F735B7">
            <w:pPr>
              <w:pStyle w:val="ZB"/>
              <w:framePr w:w="0" w:hRule="auto" w:wrap="auto" w:vAnchor="margin" w:hAnchor="text" w:yAlign="inline"/>
            </w:pPr>
            <w:r w:rsidRPr="004E66ED">
              <w:t xml:space="preserve">Technical </w:t>
            </w:r>
            <w:bookmarkStart w:id="5" w:name="spectype2"/>
            <w:r w:rsidR="00D57972" w:rsidRPr="004E66ED">
              <w:t>Report</w:t>
            </w:r>
            <w:bookmarkEnd w:id="5"/>
            <w:r w:rsidR="00BA4B8D" w:rsidRPr="004E66ED">
              <w:br/>
            </w:r>
          </w:p>
        </w:tc>
      </w:tr>
      <w:tr w:rsidR="004F0988" w:rsidRPr="004E66ED" w14:paraId="717C4EBE" w14:textId="77777777" w:rsidTr="005E4BB2">
        <w:trPr>
          <w:trHeight w:hRule="exact" w:val="3686"/>
        </w:trPr>
        <w:tc>
          <w:tcPr>
            <w:tcW w:w="10423" w:type="dxa"/>
            <w:gridSpan w:val="2"/>
            <w:shd w:val="clear" w:color="auto" w:fill="auto"/>
          </w:tcPr>
          <w:p w14:paraId="03D032C0" w14:textId="77777777" w:rsidR="004F0988" w:rsidRPr="004E66ED" w:rsidRDefault="004F0988" w:rsidP="00133525">
            <w:pPr>
              <w:pStyle w:val="ZT"/>
              <w:framePr w:wrap="auto" w:hAnchor="text" w:yAlign="inline"/>
            </w:pPr>
            <w:r w:rsidRPr="004E66ED">
              <w:t>3rd Generation Partnership Project;</w:t>
            </w:r>
          </w:p>
          <w:p w14:paraId="653799DC" w14:textId="3A985E62" w:rsidR="004F0988" w:rsidRPr="004E66ED" w:rsidRDefault="004F0988" w:rsidP="00133525">
            <w:pPr>
              <w:pStyle w:val="ZT"/>
              <w:framePr w:wrap="auto" w:hAnchor="text" w:yAlign="inline"/>
            </w:pPr>
            <w:r w:rsidRPr="004E66ED">
              <w:t xml:space="preserve">Technical Specification Group </w:t>
            </w:r>
            <w:bookmarkStart w:id="6" w:name="specTitle"/>
            <w:r w:rsidR="002577A9" w:rsidRPr="004E66ED">
              <w:t>TSG SA;</w:t>
            </w:r>
          </w:p>
          <w:bookmarkEnd w:id="6"/>
          <w:p w14:paraId="1D2A8F5E" w14:textId="54E7EA81" w:rsidR="004F0988" w:rsidRPr="004E66ED" w:rsidRDefault="00F735B7" w:rsidP="00133525">
            <w:pPr>
              <w:pStyle w:val="ZT"/>
              <w:framePr w:wrap="auto" w:hAnchor="text" w:yAlign="inline"/>
            </w:pPr>
            <w:r w:rsidRPr="004E66ED">
              <w:t>Feasibility Study on Localized Mobile Metaverse Services</w:t>
            </w:r>
          </w:p>
          <w:p w14:paraId="04CAC1E0" w14:textId="381219C1" w:rsidR="004F0988" w:rsidRPr="004E66ED" w:rsidRDefault="004F0988" w:rsidP="00F735B7">
            <w:pPr>
              <w:pStyle w:val="ZT"/>
              <w:framePr w:wrap="auto" w:hAnchor="text" w:yAlign="inline"/>
              <w:rPr>
                <w:i/>
                <w:sz w:val="28"/>
              </w:rPr>
            </w:pPr>
            <w:r w:rsidRPr="004E66ED">
              <w:t>(</w:t>
            </w:r>
            <w:r w:rsidRPr="004E66ED">
              <w:rPr>
                <w:rStyle w:val="ZGSM"/>
              </w:rPr>
              <w:t xml:space="preserve">Release </w:t>
            </w:r>
            <w:bookmarkStart w:id="7" w:name="specRelease"/>
            <w:r w:rsidRPr="004E66ED">
              <w:rPr>
                <w:rStyle w:val="ZGSM"/>
              </w:rPr>
              <w:t>1</w:t>
            </w:r>
            <w:bookmarkEnd w:id="7"/>
            <w:r w:rsidR="00F735B7" w:rsidRPr="004E66ED">
              <w:rPr>
                <w:rStyle w:val="ZGSM"/>
              </w:rPr>
              <w:t>9</w:t>
            </w:r>
            <w:r w:rsidRPr="004E66ED">
              <w:t>)</w:t>
            </w:r>
          </w:p>
        </w:tc>
      </w:tr>
      <w:tr w:rsidR="00BF128E" w:rsidRPr="004E66ED" w14:paraId="303DD8FF" w14:textId="77777777" w:rsidTr="005E4BB2">
        <w:tc>
          <w:tcPr>
            <w:tcW w:w="10423" w:type="dxa"/>
            <w:gridSpan w:val="2"/>
            <w:shd w:val="clear" w:color="auto" w:fill="auto"/>
          </w:tcPr>
          <w:p w14:paraId="48E5BAD8" w14:textId="77777777" w:rsidR="00BF128E" w:rsidRPr="004E66ED" w:rsidRDefault="00BF128E" w:rsidP="00133525">
            <w:pPr>
              <w:pStyle w:val="ZU"/>
              <w:framePr w:w="0" w:wrap="auto" w:vAnchor="margin" w:hAnchor="text" w:yAlign="inline"/>
              <w:tabs>
                <w:tab w:val="right" w:pos="10206"/>
              </w:tabs>
              <w:jc w:val="left"/>
              <w:rPr>
                <w:color w:val="0000FF"/>
              </w:rPr>
            </w:pPr>
            <w:r w:rsidRPr="004E66ED">
              <w:rPr>
                <w:color w:val="0000FF"/>
              </w:rPr>
              <w:tab/>
            </w:r>
          </w:p>
        </w:tc>
      </w:tr>
      <w:tr w:rsidR="00D82E6F" w:rsidRPr="004E66ED" w14:paraId="135703F2" w14:textId="77777777" w:rsidTr="005E4BB2">
        <w:trPr>
          <w:trHeight w:hRule="exact" w:val="1531"/>
        </w:trPr>
        <w:tc>
          <w:tcPr>
            <w:tcW w:w="4883" w:type="dxa"/>
            <w:shd w:val="clear" w:color="auto" w:fill="auto"/>
          </w:tcPr>
          <w:p w14:paraId="4743C82D" w14:textId="4A28406E" w:rsidR="00D82E6F" w:rsidRPr="004E66ED" w:rsidRDefault="001A1454" w:rsidP="00D82E6F">
            <w:pPr>
              <w:rPr>
                <w:i/>
              </w:rPr>
            </w:pPr>
            <w:r w:rsidRPr="004E66ED">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Pr="004E66ED" w:rsidRDefault="001A1454" w:rsidP="00D82E6F">
            <w:pPr>
              <w:jc w:val="right"/>
            </w:pPr>
            <w:r w:rsidRPr="004E66ED">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4E66ED" w14:paraId="4C89EF09" w14:textId="77777777" w:rsidTr="005E4BB2">
        <w:trPr>
          <w:cantSplit/>
          <w:trHeight w:hRule="exact" w:val="964"/>
        </w:trPr>
        <w:tc>
          <w:tcPr>
            <w:tcW w:w="10423" w:type="dxa"/>
            <w:gridSpan w:val="2"/>
            <w:shd w:val="clear" w:color="auto" w:fill="auto"/>
          </w:tcPr>
          <w:p w14:paraId="240251E6" w14:textId="7D5BBC50" w:rsidR="00D82E6F" w:rsidRPr="004E66ED" w:rsidRDefault="00D82E6F" w:rsidP="00D82E6F">
            <w:pPr>
              <w:rPr>
                <w:sz w:val="16"/>
              </w:rPr>
            </w:pPr>
            <w:bookmarkStart w:id="8" w:name="warningNotice"/>
            <w:r w:rsidRPr="004E66ED">
              <w:rPr>
                <w:sz w:val="16"/>
              </w:rPr>
              <w:t>The present document has been developed within the 3rd Generation Partnership Project (3GPP</w:t>
            </w:r>
            <w:r w:rsidRPr="004E66ED">
              <w:rPr>
                <w:sz w:val="16"/>
                <w:vertAlign w:val="superscript"/>
              </w:rPr>
              <w:t xml:space="preserve"> TM</w:t>
            </w:r>
            <w:r w:rsidRPr="004E66ED">
              <w:rPr>
                <w:sz w:val="16"/>
              </w:rPr>
              <w:t>) and may be further elaborated for the purposes of 3GPP.</w:t>
            </w:r>
            <w:r w:rsidRPr="004E66ED">
              <w:rPr>
                <w:sz w:val="16"/>
              </w:rPr>
              <w:br/>
              <w:t>The present document has not been subject to any approval process by the 3GPP</w:t>
            </w:r>
            <w:r w:rsidRPr="004E66ED">
              <w:rPr>
                <w:sz w:val="16"/>
                <w:vertAlign w:val="superscript"/>
              </w:rPr>
              <w:t xml:space="preserve"> </w:t>
            </w:r>
            <w:r w:rsidRPr="004E66ED">
              <w:rPr>
                <w:sz w:val="16"/>
              </w:rPr>
              <w:t>Organizational Partners and shall not be implemented.</w:t>
            </w:r>
            <w:r w:rsidRPr="004E66ED">
              <w:rPr>
                <w:sz w:val="16"/>
              </w:rPr>
              <w:br/>
              <w:t>This Specification is provided for future development work within 3GPP</w:t>
            </w:r>
            <w:r w:rsidRPr="004E66ED">
              <w:rPr>
                <w:sz w:val="16"/>
                <w:vertAlign w:val="superscript"/>
              </w:rPr>
              <w:t xml:space="preserve"> </w:t>
            </w:r>
            <w:r w:rsidRPr="004E66ED">
              <w:rPr>
                <w:sz w:val="16"/>
              </w:rPr>
              <w:t>only. The Organizational Partners accept no liability for any use of this Specification.</w:t>
            </w:r>
            <w:r w:rsidRPr="004E66ED">
              <w:rPr>
                <w:sz w:val="16"/>
              </w:rPr>
              <w:br/>
              <w:t>Specifications and Reports for implementation of the 3GPP</w:t>
            </w:r>
            <w:r w:rsidRPr="004E66ED">
              <w:rPr>
                <w:sz w:val="16"/>
                <w:vertAlign w:val="superscript"/>
              </w:rPr>
              <w:t xml:space="preserve"> TM</w:t>
            </w:r>
            <w:r w:rsidRPr="004E66ED">
              <w:rPr>
                <w:sz w:val="16"/>
              </w:rPr>
              <w:t xml:space="preserve"> system should be obtained via the 3GPP Organizational Partners' Publications Offices.</w:t>
            </w:r>
            <w:bookmarkEnd w:id="8"/>
          </w:p>
          <w:p w14:paraId="080CA5D2" w14:textId="77777777" w:rsidR="00D82E6F" w:rsidRPr="004E66ED" w:rsidRDefault="00D82E6F" w:rsidP="00D82E6F">
            <w:pPr>
              <w:pStyle w:val="ZV"/>
              <w:framePr w:w="0" w:wrap="auto" w:vAnchor="margin" w:hAnchor="text" w:yAlign="inline"/>
            </w:pPr>
          </w:p>
          <w:p w14:paraId="684224C8" w14:textId="77777777" w:rsidR="00D82E6F" w:rsidRPr="004E66ED" w:rsidRDefault="00D82E6F" w:rsidP="00D82E6F">
            <w:pPr>
              <w:rPr>
                <w:sz w:val="16"/>
              </w:rPr>
            </w:pPr>
          </w:p>
        </w:tc>
      </w:tr>
      <w:bookmarkEnd w:id="0"/>
    </w:tbl>
    <w:p w14:paraId="62A41910" w14:textId="77777777" w:rsidR="00080512" w:rsidRPr="004E66ED" w:rsidRDefault="00080512">
      <w:pPr>
        <w:sectPr w:rsidR="00080512" w:rsidRPr="004E66E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E66ED" w14:paraId="779AAB31" w14:textId="77777777" w:rsidTr="00133525">
        <w:trPr>
          <w:trHeight w:hRule="exact" w:val="5670"/>
        </w:trPr>
        <w:tc>
          <w:tcPr>
            <w:tcW w:w="10423" w:type="dxa"/>
            <w:shd w:val="clear" w:color="auto" w:fill="auto"/>
          </w:tcPr>
          <w:p w14:paraId="4C627120" w14:textId="77777777" w:rsidR="00E16509" w:rsidRPr="004E66ED" w:rsidRDefault="00E16509" w:rsidP="00E16509">
            <w:pPr>
              <w:pStyle w:val="Guidance"/>
            </w:pPr>
            <w:bookmarkStart w:id="9" w:name="page2"/>
          </w:p>
        </w:tc>
      </w:tr>
      <w:tr w:rsidR="00E16509" w:rsidRPr="004E66ED" w14:paraId="7A3B3A7F" w14:textId="77777777" w:rsidTr="00C074DD">
        <w:trPr>
          <w:trHeight w:hRule="exact" w:val="5387"/>
        </w:trPr>
        <w:tc>
          <w:tcPr>
            <w:tcW w:w="10423" w:type="dxa"/>
            <w:shd w:val="clear" w:color="auto" w:fill="auto"/>
          </w:tcPr>
          <w:p w14:paraId="03A67D73" w14:textId="77777777" w:rsidR="00E16509" w:rsidRPr="004E66ED" w:rsidRDefault="00E16509" w:rsidP="00133525">
            <w:pPr>
              <w:pStyle w:val="FP"/>
              <w:spacing w:after="240"/>
              <w:ind w:left="2835" w:right="2835"/>
              <w:jc w:val="center"/>
              <w:rPr>
                <w:rFonts w:ascii="Arial" w:hAnsi="Arial"/>
                <w:b/>
                <w:i/>
              </w:rPr>
            </w:pPr>
            <w:bookmarkStart w:id="10" w:name="coords3gpp"/>
            <w:r w:rsidRPr="004E66ED">
              <w:rPr>
                <w:rFonts w:ascii="Arial" w:hAnsi="Arial"/>
                <w:b/>
                <w:i/>
              </w:rPr>
              <w:t>3GPP</w:t>
            </w:r>
          </w:p>
          <w:p w14:paraId="252767FD" w14:textId="77777777" w:rsidR="00E16509" w:rsidRPr="004E66ED" w:rsidRDefault="00E16509" w:rsidP="00133525">
            <w:pPr>
              <w:pStyle w:val="FP"/>
              <w:pBdr>
                <w:bottom w:val="single" w:sz="6" w:space="1" w:color="auto"/>
              </w:pBdr>
              <w:ind w:left="2835" w:right="2835"/>
              <w:jc w:val="center"/>
            </w:pPr>
            <w:r w:rsidRPr="004E66ED">
              <w:t>Postal address</w:t>
            </w:r>
          </w:p>
          <w:p w14:paraId="73CD2C20" w14:textId="77777777" w:rsidR="00E16509" w:rsidRPr="004E66ED" w:rsidRDefault="00E16509" w:rsidP="00133525">
            <w:pPr>
              <w:pStyle w:val="FP"/>
              <w:ind w:left="2835" w:right="2835"/>
              <w:jc w:val="center"/>
              <w:rPr>
                <w:rFonts w:ascii="Arial" w:hAnsi="Arial"/>
                <w:sz w:val="18"/>
              </w:rPr>
            </w:pPr>
          </w:p>
          <w:p w14:paraId="2122B1F3" w14:textId="77777777" w:rsidR="00E16509" w:rsidRPr="004E66ED" w:rsidRDefault="00E16509" w:rsidP="00133525">
            <w:pPr>
              <w:pStyle w:val="FP"/>
              <w:pBdr>
                <w:bottom w:val="single" w:sz="6" w:space="1" w:color="auto"/>
              </w:pBdr>
              <w:spacing w:before="240"/>
              <w:ind w:left="2835" w:right="2835"/>
              <w:jc w:val="center"/>
            </w:pPr>
            <w:r w:rsidRPr="004E66ED">
              <w:t>3GPP support office address</w:t>
            </w:r>
          </w:p>
          <w:p w14:paraId="4B118786"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650 Route des Lucioles - Sophia Antipolis</w:t>
            </w:r>
          </w:p>
          <w:p w14:paraId="7A890E1F"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Valbonne - FRANCE</w:t>
            </w:r>
          </w:p>
          <w:p w14:paraId="76EFB16C" w14:textId="77777777" w:rsidR="00E16509" w:rsidRPr="004E66ED" w:rsidRDefault="00E16509" w:rsidP="00133525">
            <w:pPr>
              <w:pStyle w:val="FP"/>
              <w:spacing w:after="20"/>
              <w:ind w:left="2835" w:right="2835"/>
              <w:jc w:val="center"/>
              <w:rPr>
                <w:rFonts w:ascii="Arial" w:hAnsi="Arial"/>
                <w:sz w:val="18"/>
              </w:rPr>
            </w:pPr>
            <w:r w:rsidRPr="004E66ED">
              <w:rPr>
                <w:rFonts w:ascii="Arial" w:hAnsi="Arial"/>
                <w:sz w:val="18"/>
              </w:rPr>
              <w:t>Tel.: +33 4 92 94 42 00 Fax: +33 4 93 65 47 16</w:t>
            </w:r>
          </w:p>
          <w:p w14:paraId="6476674E" w14:textId="77777777" w:rsidR="00E16509" w:rsidRPr="004E66ED" w:rsidRDefault="00E16509" w:rsidP="00133525">
            <w:pPr>
              <w:pStyle w:val="FP"/>
              <w:pBdr>
                <w:bottom w:val="single" w:sz="6" w:space="1" w:color="auto"/>
              </w:pBdr>
              <w:spacing w:before="240"/>
              <w:ind w:left="2835" w:right="2835"/>
              <w:jc w:val="center"/>
            </w:pPr>
            <w:r w:rsidRPr="004E66ED">
              <w:t>Internet</w:t>
            </w:r>
          </w:p>
          <w:p w14:paraId="2D660AE8" w14:textId="77777777" w:rsidR="00E16509" w:rsidRPr="004E66ED" w:rsidRDefault="00E16509" w:rsidP="00133525">
            <w:pPr>
              <w:pStyle w:val="FP"/>
              <w:ind w:left="2835" w:right="2835"/>
              <w:jc w:val="center"/>
              <w:rPr>
                <w:rFonts w:ascii="Arial" w:hAnsi="Arial"/>
                <w:sz w:val="18"/>
              </w:rPr>
            </w:pPr>
            <w:r w:rsidRPr="004E66ED">
              <w:rPr>
                <w:rFonts w:ascii="Arial" w:hAnsi="Arial"/>
                <w:sz w:val="18"/>
              </w:rPr>
              <w:t>http://www.3gpp.org</w:t>
            </w:r>
            <w:bookmarkEnd w:id="10"/>
          </w:p>
          <w:p w14:paraId="3EBD2B84" w14:textId="77777777" w:rsidR="00E16509" w:rsidRPr="004E66ED" w:rsidRDefault="00E16509" w:rsidP="00133525"/>
        </w:tc>
      </w:tr>
      <w:tr w:rsidR="00E16509" w:rsidRPr="004E66ED" w14:paraId="1D69F471" w14:textId="77777777" w:rsidTr="00C074DD">
        <w:tc>
          <w:tcPr>
            <w:tcW w:w="10423" w:type="dxa"/>
            <w:shd w:val="clear" w:color="auto" w:fill="auto"/>
            <w:vAlign w:val="bottom"/>
          </w:tcPr>
          <w:p w14:paraId="4D400848" w14:textId="77777777" w:rsidR="00E16509" w:rsidRPr="004E66ED" w:rsidRDefault="00E16509" w:rsidP="00133525">
            <w:pPr>
              <w:pStyle w:val="FP"/>
              <w:pBdr>
                <w:bottom w:val="single" w:sz="6" w:space="1" w:color="auto"/>
              </w:pBdr>
              <w:spacing w:after="240"/>
              <w:jc w:val="center"/>
              <w:rPr>
                <w:rFonts w:ascii="Arial" w:hAnsi="Arial"/>
                <w:b/>
                <w:i/>
                <w:noProof/>
              </w:rPr>
            </w:pPr>
            <w:bookmarkStart w:id="11" w:name="copyrightNotification"/>
            <w:r w:rsidRPr="004E66ED">
              <w:rPr>
                <w:rFonts w:ascii="Arial" w:hAnsi="Arial"/>
                <w:b/>
                <w:i/>
                <w:noProof/>
              </w:rPr>
              <w:t>Copyright Notification</w:t>
            </w:r>
          </w:p>
          <w:p w14:paraId="2C8A8C99" w14:textId="77777777" w:rsidR="00E16509" w:rsidRPr="004E66ED" w:rsidRDefault="00E16509" w:rsidP="00133525">
            <w:pPr>
              <w:pStyle w:val="FP"/>
              <w:jc w:val="center"/>
              <w:rPr>
                <w:noProof/>
              </w:rPr>
            </w:pPr>
            <w:r w:rsidRPr="004E66ED">
              <w:rPr>
                <w:noProof/>
              </w:rPr>
              <w:t>No part may be reproduced except as authorized by written permission.</w:t>
            </w:r>
            <w:r w:rsidRPr="004E66ED">
              <w:rPr>
                <w:noProof/>
              </w:rPr>
              <w:br/>
              <w:t>The copyright and the foregoing restriction extend to reproduction in all media.</w:t>
            </w:r>
          </w:p>
          <w:p w14:paraId="5A408646" w14:textId="77777777" w:rsidR="00E16509" w:rsidRPr="004E66ED" w:rsidRDefault="00E16509" w:rsidP="00133525">
            <w:pPr>
              <w:pStyle w:val="FP"/>
              <w:jc w:val="center"/>
              <w:rPr>
                <w:noProof/>
              </w:rPr>
            </w:pPr>
          </w:p>
          <w:p w14:paraId="786C0A36" w14:textId="34D28411" w:rsidR="00E16509" w:rsidRPr="004E66ED" w:rsidRDefault="00E16509" w:rsidP="00133525">
            <w:pPr>
              <w:pStyle w:val="FP"/>
              <w:jc w:val="center"/>
              <w:rPr>
                <w:noProof/>
                <w:sz w:val="18"/>
              </w:rPr>
            </w:pPr>
            <w:r w:rsidRPr="004E66ED">
              <w:rPr>
                <w:noProof/>
                <w:sz w:val="18"/>
              </w:rPr>
              <w:t xml:space="preserve">© </w:t>
            </w:r>
            <w:bookmarkStart w:id="12" w:name="copyrightDate"/>
            <w:r w:rsidRPr="004E66ED">
              <w:rPr>
                <w:noProof/>
                <w:sz w:val="18"/>
              </w:rPr>
              <w:t>2</w:t>
            </w:r>
            <w:r w:rsidR="008E2D68" w:rsidRPr="004E66ED">
              <w:rPr>
                <w:noProof/>
                <w:sz w:val="18"/>
              </w:rPr>
              <w:t>02</w:t>
            </w:r>
            <w:bookmarkEnd w:id="12"/>
            <w:r w:rsidR="00681F20" w:rsidRPr="004E66ED">
              <w:rPr>
                <w:noProof/>
                <w:sz w:val="18"/>
              </w:rPr>
              <w:t>3</w:t>
            </w:r>
            <w:r w:rsidRPr="004E66ED">
              <w:rPr>
                <w:noProof/>
                <w:sz w:val="18"/>
              </w:rPr>
              <w:t>, 3GPP Organizational Partners (ARIB, ATIS, CCSA, ETSI, TSDSI, TTA, TTC).</w:t>
            </w:r>
            <w:bookmarkStart w:id="13" w:name="copyrightaddon"/>
            <w:bookmarkEnd w:id="13"/>
          </w:p>
          <w:p w14:paraId="63D0B133" w14:textId="77777777" w:rsidR="00E16509" w:rsidRPr="004E66ED" w:rsidRDefault="00E16509" w:rsidP="00133525">
            <w:pPr>
              <w:pStyle w:val="FP"/>
              <w:jc w:val="center"/>
              <w:rPr>
                <w:noProof/>
                <w:sz w:val="18"/>
              </w:rPr>
            </w:pPr>
            <w:r w:rsidRPr="004E66ED">
              <w:rPr>
                <w:noProof/>
                <w:sz w:val="18"/>
              </w:rPr>
              <w:t>All rights reserved.</w:t>
            </w:r>
          </w:p>
          <w:p w14:paraId="582AEDD5" w14:textId="77777777" w:rsidR="00E16509" w:rsidRPr="004E66ED" w:rsidRDefault="00E16509" w:rsidP="00E16509">
            <w:pPr>
              <w:pStyle w:val="FP"/>
              <w:rPr>
                <w:noProof/>
                <w:sz w:val="18"/>
              </w:rPr>
            </w:pPr>
          </w:p>
          <w:p w14:paraId="01F2EB56" w14:textId="77777777" w:rsidR="00E16509" w:rsidRPr="004E66ED" w:rsidRDefault="00E16509" w:rsidP="00E16509">
            <w:pPr>
              <w:pStyle w:val="FP"/>
              <w:rPr>
                <w:noProof/>
                <w:sz w:val="18"/>
              </w:rPr>
            </w:pPr>
            <w:r w:rsidRPr="004E66ED">
              <w:rPr>
                <w:noProof/>
                <w:sz w:val="18"/>
              </w:rPr>
              <w:t>UMTS™ is a Trade Mark of ETSI registered for the benefit of its members</w:t>
            </w:r>
          </w:p>
          <w:p w14:paraId="5F3AE562" w14:textId="77777777" w:rsidR="00E16509" w:rsidRPr="004E66ED" w:rsidRDefault="00E16509" w:rsidP="00E16509">
            <w:pPr>
              <w:pStyle w:val="FP"/>
              <w:rPr>
                <w:noProof/>
                <w:sz w:val="18"/>
              </w:rPr>
            </w:pPr>
            <w:r w:rsidRPr="004E66ED">
              <w:rPr>
                <w:noProof/>
                <w:sz w:val="18"/>
              </w:rPr>
              <w:t>3GPP™ is a Trade Mark of ETSI registered for the benefit of its Members and of the 3GPP Organizational Partners</w:t>
            </w:r>
            <w:r w:rsidRPr="004E66ED">
              <w:rPr>
                <w:noProof/>
                <w:sz w:val="18"/>
              </w:rPr>
              <w:br/>
              <w:t>LTE™ is a Trade Mark of ETSI registered for the benefit of its Members and of the 3GPP Organizational Partners</w:t>
            </w:r>
          </w:p>
          <w:p w14:paraId="717EC1B5" w14:textId="77777777" w:rsidR="00E16509" w:rsidRPr="004E66ED" w:rsidRDefault="00E16509" w:rsidP="00E16509">
            <w:pPr>
              <w:pStyle w:val="FP"/>
              <w:rPr>
                <w:noProof/>
                <w:sz w:val="18"/>
              </w:rPr>
            </w:pPr>
            <w:r w:rsidRPr="004E66ED">
              <w:rPr>
                <w:noProof/>
                <w:sz w:val="18"/>
              </w:rPr>
              <w:t>GSM® and the GSM logo are registered and owned by the GSM Association</w:t>
            </w:r>
            <w:bookmarkEnd w:id="11"/>
          </w:p>
          <w:p w14:paraId="26DA3D2F" w14:textId="77777777" w:rsidR="00E16509" w:rsidRPr="004E66ED" w:rsidRDefault="00E16509" w:rsidP="00133525"/>
        </w:tc>
      </w:tr>
      <w:bookmarkEnd w:id="9"/>
    </w:tbl>
    <w:p w14:paraId="04D347A8" w14:textId="77777777" w:rsidR="00080512" w:rsidRPr="004E66ED" w:rsidRDefault="00080512">
      <w:pPr>
        <w:pStyle w:val="TT"/>
      </w:pPr>
      <w:r w:rsidRPr="004E66ED">
        <w:br w:type="page"/>
      </w:r>
      <w:bookmarkStart w:id="14" w:name="tableOfContents"/>
      <w:bookmarkEnd w:id="14"/>
      <w:r w:rsidRPr="004E66ED">
        <w:lastRenderedPageBreak/>
        <w:t>Contents</w:t>
      </w:r>
    </w:p>
    <w:p w14:paraId="35C283DF" w14:textId="0ED898C7" w:rsidR="00DB4999" w:rsidRDefault="004D3578">
      <w:pPr>
        <w:pStyle w:val="TOC1"/>
        <w:rPr>
          <w:rFonts w:asciiTheme="minorHAnsi" w:eastAsiaTheme="minorEastAsia" w:hAnsiTheme="minorHAnsi" w:cstheme="minorBidi"/>
          <w:szCs w:val="22"/>
          <w:lang w:eastAsia="en-GB"/>
        </w:rPr>
      </w:pPr>
      <w:r w:rsidRPr="004E66ED">
        <w:fldChar w:fldCharType="begin"/>
      </w:r>
      <w:r w:rsidRPr="004E66ED">
        <w:instrText xml:space="preserve"> TOC \o "1-9" </w:instrText>
      </w:r>
      <w:r w:rsidRPr="004E66ED">
        <w:fldChar w:fldCharType="separate"/>
      </w:r>
      <w:r w:rsidR="00DB4999">
        <w:t>Foreword</w:t>
      </w:r>
      <w:r w:rsidR="00DB4999">
        <w:tab/>
      </w:r>
      <w:r w:rsidR="00DB4999">
        <w:fldChar w:fldCharType="begin"/>
      </w:r>
      <w:r w:rsidR="00DB4999">
        <w:instrText xml:space="preserve"> PAGEREF _Toc136857443 \h </w:instrText>
      </w:r>
      <w:r w:rsidR="00DB4999">
        <w:fldChar w:fldCharType="separate"/>
      </w:r>
      <w:r w:rsidR="00DB4999">
        <w:t>6</w:t>
      </w:r>
      <w:r w:rsidR="00DB4999">
        <w:fldChar w:fldCharType="end"/>
      </w:r>
    </w:p>
    <w:p w14:paraId="0249E1B3" w14:textId="04666F88" w:rsidR="00DB4999" w:rsidRDefault="00DB499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_Toc136857444 \h </w:instrText>
      </w:r>
      <w:r>
        <w:fldChar w:fldCharType="separate"/>
      </w:r>
      <w:r>
        <w:t>8</w:t>
      </w:r>
      <w:r>
        <w:fldChar w:fldCharType="end"/>
      </w:r>
    </w:p>
    <w:p w14:paraId="676441C7" w14:textId="6495841D" w:rsidR="00DB4999" w:rsidRDefault="00DB499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_Toc136857445 \h </w:instrText>
      </w:r>
      <w:r>
        <w:fldChar w:fldCharType="separate"/>
      </w:r>
      <w:r>
        <w:t>8</w:t>
      </w:r>
      <w:r>
        <w:fldChar w:fldCharType="end"/>
      </w:r>
    </w:p>
    <w:p w14:paraId="0C3C6084" w14:textId="4983F934" w:rsidR="00DB4999" w:rsidRDefault="00DB499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_Toc136857446 \h </w:instrText>
      </w:r>
      <w:r>
        <w:fldChar w:fldCharType="separate"/>
      </w:r>
      <w:r>
        <w:t>11</w:t>
      </w:r>
      <w:r>
        <w:fldChar w:fldCharType="end"/>
      </w:r>
    </w:p>
    <w:p w14:paraId="034F5DAE" w14:textId="10F3A956" w:rsidR="00DB4999" w:rsidRDefault="00DB499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_Toc136857447 \h </w:instrText>
      </w:r>
      <w:r>
        <w:fldChar w:fldCharType="separate"/>
      </w:r>
      <w:r>
        <w:t>11</w:t>
      </w:r>
      <w:r>
        <w:fldChar w:fldCharType="end"/>
      </w:r>
    </w:p>
    <w:p w14:paraId="16C998C1" w14:textId="3B2C8F70" w:rsidR="00DB4999" w:rsidRDefault="00DB499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_Toc136857448 \h </w:instrText>
      </w:r>
      <w:r>
        <w:fldChar w:fldCharType="separate"/>
      </w:r>
      <w:r>
        <w:t>13</w:t>
      </w:r>
      <w:r>
        <w:fldChar w:fldCharType="end"/>
      </w:r>
    </w:p>
    <w:p w14:paraId="4EF5F4F6" w14:textId="7AD08428" w:rsidR="00DB4999" w:rsidRDefault="00DB499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_Toc136857449 \h </w:instrText>
      </w:r>
      <w:r>
        <w:fldChar w:fldCharType="separate"/>
      </w:r>
      <w:r>
        <w:t>13</w:t>
      </w:r>
      <w:r>
        <w:fldChar w:fldCharType="end"/>
      </w:r>
    </w:p>
    <w:p w14:paraId="4CC371D6" w14:textId="035FBBCA" w:rsidR="00DB4999" w:rsidRDefault="00DB499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_Toc136857450 \h </w:instrText>
      </w:r>
      <w:r>
        <w:fldChar w:fldCharType="separate"/>
      </w:r>
      <w:r>
        <w:t>13</w:t>
      </w:r>
      <w:r>
        <w:fldChar w:fldCharType="end"/>
      </w:r>
    </w:p>
    <w:p w14:paraId="00F2EAE0" w14:textId="56BE5AC2" w:rsidR="00DB4999" w:rsidRDefault="00DB499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_Toc136857451 \h </w:instrText>
      </w:r>
      <w:r>
        <w:fldChar w:fldCharType="separate"/>
      </w:r>
      <w:r>
        <w:t>14</w:t>
      </w:r>
      <w:r>
        <w:fldChar w:fldCharType="end"/>
      </w:r>
    </w:p>
    <w:p w14:paraId="02293579" w14:textId="6567C935" w:rsidR="00DB4999" w:rsidRDefault="00DB4999">
      <w:pPr>
        <w:pStyle w:val="TOC2"/>
        <w:rPr>
          <w:rFonts w:asciiTheme="minorHAnsi" w:eastAsiaTheme="minorEastAsia" w:hAnsiTheme="minorHAnsi" w:cstheme="minorBidi"/>
          <w:sz w:val="22"/>
          <w:szCs w:val="22"/>
          <w:lang w:eastAsia="en-GB"/>
        </w:rPr>
      </w:pPr>
      <w:r w:rsidRPr="00831680">
        <w:rPr>
          <w:lang w:val="en-US"/>
        </w:rPr>
        <w:t>5.1</w:t>
      </w:r>
      <w:r>
        <w:rPr>
          <w:rFonts w:asciiTheme="minorHAnsi" w:eastAsiaTheme="minorEastAsia" w:hAnsiTheme="minorHAnsi" w:cstheme="minorBidi"/>
          <w:sz w:val="22"/>
          <w:szCs w:val="22"/>
          <w:lang w:eastAsia="en-GB"/>
        </w:rPr>
        <w:tab/>
      </w:r>
      <w:r w:rsidRPr="00831680">
        <w:rPr>
          <w:lang w:val="en-US"/>
        </w:rPr>
        <w:t>Use Case on Localized Mobile Metaverse Service</w:t>
      </w:r>
      <w:r>
        <w:tab/>
      </w:r>
      <w:r>
        <w:fldChar w:fldCharType="begin"/>
      </w:r>
      <w:r>
        <w:instrText xml:space="preserve"> PAGEREF _Toc136857452 \h </w:instrText>
      </w:r>
      <w:r>
        <w:fldChar w:fldCharType="separate"/>
      </w:r>
      <w:r>
        <w:t>14</w:t>
      </w:r>
      <w:r>
        <w:fldChar w:fldCharType="end"/>
      </w:r>
    </w:p>
    <w:p w14:paraId="01F508E0" w14:textId="68103358"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5.1.1</w:t>
      </w:r>
      <w:r w:rsidRPr="00DB4999">
        <w:rPr>
          <w:rFonts w:asciiTheme="minorHAnsi" w:eastAsiaTheme="minorEastAsia" w:hAnsiTheme="minorHAnsi" w:cstheme="minorBidi"/>
          <w:sz w:val="22"/>
          <w:szCs w:val="22"/>
          <w:lang w:val="fr-FR" w:eastAsia="en-GB"/>
        </w:rPr>
        <w:tab/>
      </w:r>
      <w:r w:rsidRPr="00DB4999">
        <w:rPr>
          <w:lang w:val="fr-FR"/>
        </w:rPr>
        <w:t>Description</w:t>
      </w:r>
      <w:r w:rsidRPr="00DB4999">
        <w:rPr>
          <w:lang w:val="fr-FR"/>
        </w:rPr>
        <w:tab/>
      </w:r>
      <w:r>
        <w:fldChar w:fldCharType="begin"/>
      </w:r>
      <w:r w:rsidRPr="00DB4999">
        <w:rPr>
          <w:lang w:val="fr-FR"/>
        </w:rPr>
        <w:instrText xml:space="preserve"> PAGEREF _Toc136857453 \h </w:instrText>
      </w:r>
      <w:r>
        <w:fldChar w:fldCharType="separate"/>
      </w:r>
      <w:r w:rsidRPr="00DB4999">
        <w:rPr>
          <w:lang w:val="fr-FR"/>
        </w:rPr>
        <w:t>14</w:t>
      </w:r>
      <w:r>
        <w:fldChar w:fldCharType="end"/>
      </w:r>
    </w:p>
    <w:p w14:paraId="306234E8" w14:textId="4E7EAF7B"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5.1.2</w:t>
      </w:r>
      <w:r w:rsidRPr="00DB4999">
        <w:rPr>
          <w:rFonts w:asciiTheme="minorHAnsi" w:eastAsiaTheme="minorEastAsia" w:hAnsiTheme="minorHAnsi" w:cstheme="minorBidi"/>
          <w:sz w:val="22"/>
          <w:szCs w:val="22"/>
          <w:lang w:val="fr-FR" w:eastAsia="en-GB"/>
        </w:rPr>
        <w:tab/>
      </w:r>
      <w:r w:rsidRPr="00DB4999">
        <w:rPr>
          <w:lang w:val="fr-FR"/>
        </w:rPr>
        <w:t>Pre-conditions</w:t>
      </w:r>
      <w:r w:rsidRPr="00DB4999">
        <w:rPr>
          <w:lang w:val="fr-FR"/>
        </w:rPr>
        <w:tab/>
      </w:r>
      <w:r>
        <w:fldChar w:fldCharType="begin"/>
      </w:r>
      <w:r w:rsidRPr="00DB4999">
        <w:rPr>
          <w:lang w:val="fr-FR"/>
        </w:rPr>
        <w:instrText xml:space="preserve"> PAGEREF _Toc136857454 \h </w:instrText>
      </w:r>
      <w:r>
        <w:fldChar w:fldCharType="separate"/>
      </w:r>
      <w:r w:rsidRPr="00DB4999">
        <w:rPr>
          <w:lang w:val="fr-FR"/>
        </w:rPr>
        <w:t>15</w:t>
      </w:r>
      <w:r>
        <w:fldChar w:fldCharType="end"/>
      </w:r>
    </w:p>
    <w:p w14:paraId="429463F9" w14:textId="595BCB6E"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5.1.3</w:t>
      </w:r>
      <w:r w:rsidRPr="00DB4999">
        <w:rPr>
          <w:rFonts w:asciiTheme="minorHAnsi" w:eastAsiaTheme="minorEastAsia" w:hAnsiTheme="minorHAnsi" w:cstheme="minorBidi"/>
          <w:sz w:val="22"/>
          <w:szCs w:val="22"/>
          <w:lang w:val="fr-FR" w:eastAsia="en-GB"/>
        </w:rPr>
        <w:tab/>
      </w:r>
      <w:r w:rsidRPr="00DB4999">
        <w:rPr>
          <w:lang w:val="fr-FR"/>
        </w:rPr>
        <w:t>Service Flows</w:t>
      </w:r>
      <w:r w:rsidRPr="00DB4999">
        <w:rPr>
          <w:lang w:val="fr-FR"/>
        </w:rPr>
        <w:tab/>
      </w:r>
      <w:r>
        <w:fldChar w:fldCharType="begin"/>
      </w:r>
      <w:r w:rsidRPr="00DB4999">
        <w:rPr>
          <w:lang w:val="fr-FR"/>
        </w:rPr>
        <w:instrText xml:space="preserve"> PAGEREF _Toc136857455 \h </w:instrText>
      </w:r>
      <w:r>
        <w:fldChar w:fldCharType="separate"/>
      </w:r>
      <w:r w:rsidRPr="00DB4999">
        <w:rPr>
          <w:lang w:val="fr-FR"/>
        </w:rPr>
        <w:t>16</w:t>
      </w:r>
      <w:r>
        <w:fldChar w:fldCharType="end"/>
      </w:r>
    </w:p>
    <w:p w14:paraId="51CC10F6" w14:textId="132DE383" w:rsidR="00DB4999" w:rsidRPr="00DB4999" w:rsidRDefault="00DB4999">
      <w:pPr>
        <w:pStyle w:val="TOC3"/>
        <w:rPr>
          <w:rFonts w:asciiTheme="minorHAnsi" w:eastAsiaTheme="minorEastAsia" w:hAnsiTheme="minorHAnsi" w:cstheme="minorBidi"/>
          <w:sz w:val="22"/>
          <w:szCs w:val="22"/>
          <w:lang w:val="fr-FR" w:eastAsia="en-GB"/>
        </w:rPr>
      </w:pPr>
      <w:r w:rsidRPr="00DB4999">
        <w:rPr>
          <w:lang w:val="fr-FR"/>
        </w:rPr>
        <w:t>5.1.4</w:t>
      </w:r>
      <w:r w:rsidRPr="00DB4999">
        <w:rPr>
          <w:rFonts w:asciiTheme="minorHAnsi" w:eastAsiaTheme="minorEastAsia" w:hAnsiTheme="minorHAnsi" w:cstheme="minorBidi"/>
          <w:sz w:val="22"/>
          <w:szCs w:val="22"/>
          <w:lang w:val="fr-FR" w:eastAsia="en-GB"/>
        </w:rPr>
        <w:tab/>
      </w:r>
      <w:r w:rsidRPr="00DB4999">
        <w:rPr>
          <w:lang w:val="fr-FR"/>
        </w:rPr>
        <w:t>Post-conditions</w:t>
      </w:r>
      <w:r w:rsidRPr="00DB4999">
        <w:rPr>
          <w:lang w:val="fr-FR"/>
        </w:rPr>
        <w:tab/>
      </w:r>
      <w:r>
        <w:fldChar w:fldCharType="begin"/>
      </w:r>
      <w:r w:rsidRPr="00DB4999">
        <w:rPr>
          <w:lang w:val="fr-FR"/>
        </w:rPr>
        <w:instrText xml:space="preserve"> PAGEREF _Toc136857456 \h </w:instrText>
      </w:r>
      <w:r>
        <w:fldChar w:fldCharType="separate"/>
      </w:r>
      <w:r w:rsidRPr="00DB4999">
        <w:rPr>
          <w:lang w:val="fr-FR"/>
        </w:rPr>
        <w:t>16</w:t>
      </w:r>
      <w:r>
        <w:fldChar w:fldCharType="end"/>
      </w:r>
    </w:p>
    <w:p w14:paraId="1CB38E7A" w14:textId="4CA8B98C" w:rsidR="00DB4999" w:rsidRDefault="00DB4999">
      <w:pPr>
        <w:pStyle w:val="TOC3"/>
        <w:rPr>
          <w:rFonts w:asciiTheme="minorHAnsi" w:eastAsiaTheme="minorEastAsia" w:hAnsiTheme="minorHAnsi" w:cstheme="minorBidi"/>
          <w:sz w:val="22"/>
          <w:szCs w:val="22"/>
          <w:lang w:eastAsia="en-GB"/>
        </w:rPr>
      </w:pPr>
      <w:r w:rsidRPr="00831680">
        <w:rPr>
          <w:lang w:val="en-US"/>
        </w:rPr>
        <w:t>5.1.5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_Toc136857457 \h </w:instrText>
      </w:r>
      <w:r>
        <w:fldChar w:fldCharType="separate"/>
      </w:r>
      <w:r>
        <w:t>16</w:t>
      </w:r>
      <w:r>
        <w:fldChar w:fldCharType="end"/>
      </w:r>
    </w:p>
    <w:p w14:paraId="2F6DA162" w14:textId="0D44DC01" w:rsidR="00DB4999" w:rsidRDefault="00DB4999">
      <w:pPr>
        <w:pStyle w:val="TOC3"/>
        <w:rPr>
          <w:rFonts w:asciiTheme="minorHAnsi" w:eastAsiaTheme="minorEastAsia" w:hAnsiTheme="minorHAnsi" w:cstheme="minorBidi"/>
          <w:sz w:val="22"/>
          <w:szCs w:val="22"/>
          <w:lang w:eastAsia="en-GB"/>
        </w:rPr>
      </w:pPr>
      <w:r w:rsidRPr="00831680">
        <w:rPr>
          <w:lang w:val="en-US"/>
        </w:rPr>
        <w:t>5.1.6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_Toc136857458 \h </w:instrText>
      </w:r>
      <w:r>
        <w:fldChar w:fldCharType="separate"/>
      </w:r>
      <w:r>
        <w:t>17</w:t>
      </w:r>
      <w:r>
        <w:fldChar w:fldCharType="end"/>
      </w:r>
    </w:p>
    <w:p w14:paraId="1BD4F5E2" w14:textId="57503D0C" w:rsidR="00DB4999" w:rsidRDefault="00DB499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Use Case on Mobile Metaverse for 5G-enabled </w:t>
      </w:r>
      <w:r>
        <w:rPr>
          <w:lang w:eastAsia="zh-CN"/>
        </w:rPr>
        <w:t xml:space="preserve">Traffic Flow </w:t>
      </w:r>
      <w:r>
        <w:t>Simulation and Situational Awareness</w:t>
      </w:r>
      <w:r>
        <w:tab/>
      </w:r>
      <w:r>
        <w:fldChar w:fldCharType="begin"/>
      </w:r>
      <w:r>
        <w:instrText xml:space="preserve"> PAGEREF _Toc136857459 \h </w:instrText>
      </w:r>
      <w:r>
        <w:fldChar w:fldCharType="separate"/>
      </w:r>
      <w:r>
        <w:t>17</w:t>
      </w:r>
      <w:r>
        <w:fldChar w:fldCharType="end"/>
      </w:r>
    </w:p>
    <w:p w14:paraId="53E9AB4E" w14:textId="14871AAF" w:rsidR="00DB4999" w:rsidRDefault="00DB499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_Toc136857460 \h </w:instrText>
      </w:r>
      <w:r>
        <w:fldChar w:fldCharType="separate"/>
      </w:r>
      <w:r>
        <w:t>17</w:t>
      </w:r>
      <w:r>
        <w:fldChar w:fldCharType="end"/>
      </w:r>
    </w:p>
    <w:p w14:paraId="465D9EC3" w14:textId="004FD2AF" w:rsidR="00DB4999" w:rsidRDefault="00DB499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_Toc136857461 \h </w:instrText>
      </w:r>
      <w:r>
        <w:fldChar w:fldCharType="separate"/>
      </w:r>
      <w:r>
        <w:t>19</w:t>
      </w:r>
      <w:r>
        <w:fldChar w:fldCharType="end"/>
      </w:r>
    </w:p>
    <w:p w14:paraId="10A06700" w14:textId="368DC260" w:rsidR="00DB4999" w:rsidRDefault="00DB499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_Toc136857462 \h </w:instrText>
      </w:r>
      <w:r>
        <w:fldChar w:fldCharType="separate"/>
      </w:r>
      <w:r>
        <w:t>19</w:t>
      </w:r>
      <w:r>
        <w:fldChar w:fldCharType="end"/>
      </w:r>
    </w:p>
    <w:p w14:paraId="749C1B67" w14:textId="6BDED6B3" w:rsidR="00DB4999" w:rsidRDefault="00DB499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_Toc136857463 \h </w:instrText>
      </w:r>
      <w:r>
        <w:fldChar w:fldCharType="separate"/>
      </w:r>
      <w:r>
        <w:t>20</w:t>
      </w:r>
      <w:r>
        <w:fldChar w:fldCharType="end"/>
      </w:r>
    </w:p>
    <w:p w14:paraId="23D4254C" w14:textId="540C6B1B" w:rsidR="00DB4999" w:rsidRDefault="00DB499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_Toc136857464 \h </w:instrText>
      </w:r>
      <w:r>
        <w:fldChar w:fldCharType="separate"/>
      </w:r>
      <w:r>
        <w:t>20</w:t>
      </w:r>
      <w:r>
        <w:fldChar w:fldCharType="end"/>
      </w:r>
    </w:p>
    <w:p w14:paraId="1CA79739" w14:textId="52321D10" w:rsidR="00DB4999" w:rsidRDefault="00DB499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_Toc136857465 \h </w:instrText>
      </w:r>
      <w:r>
        <w:fldChar w:fldCharType="separate"/>
      </w:r>
      <w:r>
        <w:t>20</w:t>
      </w:r>
      <w:r>
        <w:fldChar w:fldCharType="end"/>
      </w:r>
    </w:p>
    <w:p w14:paraId="64612B8A" w14:textId="08582B13" w:rsidR="00DB4999" w:rsidRDefault="00DB4999">
      <w:pPr>
        <w:pStyle w:val="TOC2"/>
        <w:rPr>
          <w:rFonts w:asciiTheme="minorHAnsi" w:eastAsiaTheme="minorEastAsia" w:hAnsiTheme="minorHAnsi" w:cstheme="minorBidi"/>
          <w:sz w:val="22"/>
          <w:szCs w:val="22"/>
          <w:lang w:eastAsia="en-GB"/>
        </w:rPr>
      </w:pPr>
      <w:r w:rsidRPr="00831680">
        <w:rPr>
          <w:rFonts w:eastAsia="DengXian"/>
        </w:rPr>
        <w:t>5.3</w:t>
      </w:r>
      <w:r>
        <w:rPr>
          <w:rFonts w:asciiTheme="minorHAnsi" w:eastAsiaTheme="minorEastAsia" w:hAnsiTheme="minorHAnsi" w:cstheme="minorBidi"/>
          <w:sz w:val="22"/>
          <w:szCs w:val="22"/>
          <w:lang w:eastAsia="en-GB"/>
        </w:rPr>
        <w:tab/>
      </w:r>
      <w:r>
        <w:t>Use Case on collaborative and concurrent engineering in product design using metaverse services</w:t>
      </w:r>
      <w:r>
        <w:tab/>
      </w:r>
      <w:r>
        <w:fldChar w:fldCharType="begin"/>
      </w:r>
      <w:r>
        <w:instrText xml:space="preserve"> PAGEREF _Toc136857466 \h </w:instrText>
      </w:r>
      <w:r>
        <w:fldChar w:fldCharType="separate"/>
      </w:r>
      <w:r>
        <w:t>21</w:t>
      </w:r>
      <w:r>
        <w:fldChar w:fldCharType="end"/>
      </w:r>
    </w:p>
    <w:p w14:paraId="7ED0320F" w14:textId="2BD3AC4B"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rPr>
          <w:lang w:eastAsia="x-none"/>
        </w:rPr>
        <w:t>3</w:t>
      </w:r>
      <w:r w:rsidRPr="00831680">
        <w:rPr>
          <w:lang w:val="x-none" w:eastAsia="x-none"/>
        </w:rP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_Toc136857467 \h </w:instrText>
      </w:r>
      <w:r>
        <w:fldChar w:fldCharType="separate"/>
      </w:r>
      <w:r>
        <w:t>21</w:t>
      </w:r>
      <w:r>
        <w:fldChar w:fldCharType="end"/>
      </w:r>
    </w:p>
    <w:p w14:paraId="141D5CFE" w14:textId="3398CE5A" w:rsidR="00DB4999" w:rsidRDefault="00DB499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_Toc136857468 \h </w:instrText>
      </w:r>
      <w:r>
        <w:fldChar w:fldCharType="separate"/>
      </w:r>
      <w:r>
        <w:t>22</w:t>
      </w:r>
      <w:r>
        <w:fldChar w:fldCharType="end"/>
      </w:r>
    </w:p>
    <w:p w14:paraId="45853359" w14:textId="3F23AF59"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t>.3.3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_Toc136857469 \h </w:instrText>
      </w:r>
      <w:r>
        <w:fldChar w:fldCharType="separate"/>
      </w:r>
      <w:r>
        <w:t>23</w:t>
      </w:r>
      <w:r>
        <w:fldChar w:fldCharType="end"/>
      </w:r>
    </w:p>
    <w:p w14:paraId="220FA437" w14:textId="63E766FC" w:rsidR="00DB4999" w:rsidRDefault="00DB4999">
      <w:pPr>
        <w:pStyle w:val="TOC3"/>
        <w:rPr>
          <w:rFonts w:asciiTheme="minorHAnsi" w:eastAsiaTheme="minorEastAsia" w:hAnsiTheme="minorHAnsi" w:cstheme="minorBidi"/>
          <w:sz w:val="22"/>
          <w:szCs w:val="22"/>
          <w:lang w:eastAsia="en-GB"/>
        </w:rPr>
      </w:pPr>
      <w:r w:rsidRPr="00831680">
        <w:rPr>
          <w:lang w:val="x-none" w:eastAsia="x-none"/>
        </w:rPr>
        <w:t>5</w:t>
      </w:r>
      <w:r>
        <w:t>.3.4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_Toc136857470 \h </w:instrText>
      </w:r>
      <w:r>
        <w:fldChar w:fldCharType="separate"/>
      </w:r>
      <w:r>
        <w:t>24</w:t>
      </w:r>
      <w:r>
        <w:fldChar w:fldCharType="end"/>
      </w:r>
    </w:p>
    <w:p w14:paraId="4D1BA560" w14:textId="68B8BA60" w:rsidR="00DB4999" w:rsidRDefault="00DB4999">
      <w:pPr>
        <w:pStyle w:val="TOC3"/>
        <w:rPr>
          <w:rFonts w:asciiTheme="minorHAnsi" w:eastAsiaTheme="minorEastAsia" w:hAnsiTheme="minorHAnsi" w:cstheme="minorBidi"/>
          <w:sz w:val="22"/>
          <w:szCs w:val="22"/>
          <w:lang w:eastAsia="en-GB"/>
        </w:rPr>
      </w:pPr>
      <w:r>
        <w:rPr>
          <w:lang w:eastAsia="x-none"/>
        </w:rPr>
        <w:t>5</w:t>
      </w:r>
      <w:r>
        <w:t>.3.5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_Toc136857471 \h </w:instrText>
      </w:r>
      <w:r>
        <w:fldChar w:fldCharType="separate"/>
      </w:r>
      <w:r>
        <w:t>24</w:t>
      </w:r>
      <w:r>
        <w:fldChar w:fldCharType="end"/>
      </w:r>
    </w:p>
    <w:p w14:paraId="38A43415" w14:textId="6775AD59" w:rsidR="00DB4999" w:rsidRDefault="00DB499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_Toc136857472 \h </w:instrText>
      </w:r>
      <w:r>
        <w:fldChar w:fldCharType="separate"/>
      </w:r>
      <w:r>
        <w:t>25</w:t>
      </w:r>
      <w:r>
        <w:fldChar w:fldCharType="end"/>
      </w:r>
    </w:p>
    <w:p w14:paraId="0E6EEC2A" w14:textId="1BC52649" w:rsidR="00DB4999" w:rsidRDefault="00DB4999">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KPIs for the collaborative and concurrent engineering in product design</w:t>
      </w:r>
      <w:r>
        <w:tab/>
      </w:r>
      <w:r>
        <w:fldChar w:fldCharType="begin"/>
      </w:r>
      <w:r>
        <w:instrText xml:space="preserve"> PAGEREF _Toc136857473 \h </w:instrText>
      </w:r>
      <w:r>
        <w:fldChar w:fldCharType="separate"/>
      </w:r>
      <w:r>
        <w:t>25</w:t>
      </w:r>
      <w:r>
        <w:fldChar w:fldCharType="end"/>
      </w:r>
    </w:p>
    <w:p w14:paraId="5066B543" w14:textId="1647C582" w:rsidR="00DB4999" w:rsidRDefault="00DB4999">
      <w:pPr>
        <w:pStyle w:val="TOC4"/>
        <w:rPr>
          <w:rFonts w:asciiTheme="minorHAnsi" w:eastAsiaTheme="minorEastAsia" w:hAnsiTheme="minorHAnsi" w:cstheme="minorBidi"/>
          <w:sz w:val="22"/>
          <w:szCs w:val="22"/>
          <w:lang w:eastAsia="en-GB"/>
        </w:rPr>
      </w:pPr>
      <w:r>
        <w:t xml:space="preserve">5.3.6.2 </w:t>
      </w:r>
      <w:r>
        <w:rPr>
          <w:rFonts w:asciiTheme="minorHAnsi" w:eastAsiaTheme="minorEastAsia" w:hAnsiTheme="minorHAnsi" w:cstheme="minorBidi"/>
          <w:sz w:val="22"/>
          <w:szCs w:val="22"/>
          <w:lang w:eastAsia="en-GB"/>
        </w:rPr>
        <w:tab/>
      </w:r>
      <w:r>
        <w:t>Service requirements for collaborative and concurrent engineering in product design</w:t>
      </w:r>
      <w:r>
        <w:tab/>
      </w:r>
      <w:r>
        <w:fldChar w:fldCharType="begin"/>
      </w:r>
      <w:r>
        <w:instrText xml:space="preserve"> PAGEREF _Toc136857474 \h </w:instrText>
      </w:r>
      <w:r>
        <w:fldChar w:fldCharType="separate"/>
      </w:r>
      <w:r>
        <w:t>25</w:t>
      </w:r>
      <w:r>
        <w:fldChar w:fldCharType="end"/>
      </w:r>
    </w:p>
    <w:p w14:paraId="0F44B96A" w14:textId="4E81ED0F" w:rsidR="00DB4999" w:rsidRDefault="00DB499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Spatial Anchor Enabler</w:t>
      </w:r>
      <w:r>
        <w:tab/>
      </w:r>
      <w:r>
        <w:fldChar w:fldCharType="begin"/>
      </w:r>
      <w:r>
        <w:instrText xml:space="preserve"> PAGEREF _Toc136857475 \h </w:instrText>
      </w:r>
      <w:r>
        <w:fldChar w:fldCharType="separate"/>
      </w:r>
      <w:r>
        <w:t>26</w:t>
      </w:r>
      <w:r>
        <w:fldChar w:fldCharType="end"/>
      </w:r>
    </w:p>
    <w:p w14:paraId="5A89C477" w14:textId="16132D3D" w:rsidR="00DB4999" w:rsidRDefault="00DB499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_Toc136857476 \h </w:instrText>
      </w:r>
      <w:r>
        <w:fldChar w:fldCharType="separate"/>
      </w:r>
      <w:r>
        <w:t>26</w:t>
      </w:r>
      <w:r>
        <w:fldChar w:fldCharType="end"/>
      </w:r>
    </w:p>
    <w:p w14:paraId="7242E278" w14:textId="441BF224" w:rsidR="00DB4999" w:rsidRDefault="00DB499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_Toc136857477 \h </w:instrText>
      </w:r>
      <w:r>
        <w:fldChar w:fldCharType="separate"/>
      </w:r>
      <w:r>
        <w:t>27</w:t>
      </w:r>
      <w:r>
        <w:fldChar w:fldCharType="end"/>
      </w:r>
    </w:p>
    <w:p w14:paraId="0AF6FC40" w14:textId="3FC34E40" w:rsidR="00DB4999" w:rsidRDefault="00DB499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_Toc136857478 \h </w:instrText>
      </w:r>
      <w:r>
        <w:fldChar w:fldCharType="separate"/>
      </w:r>
      <w:r>
        <w:t>27</w:t>
      </w:r>
      <w:r>
        <w:fldChar w:fldCharType="end"/>
      </w:r>
    </w:p>
    <w:p w14:paraId="4037D108" w14:textId="2A886CB4" w:rsidR="00DB4999" w:rsidRDefault="00DB499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_Toc136857479 \h </w:instrText>
      </w:r>
      <w:r>
        <w:fldChar w:fldCharType="separate"/>
      </w:r>
      <w:r>
        <w:t>28</w:t>
      </w:r>
      <w:r>
        <w:fldChar w:fldCharType="end"/>
      </w:r>
    </w:p>
    <w:p w14:paraId="385AF912" w14:textId="2F090EF7" w:rsidR="00DB4999" w:rsidRDefault="00DB499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_Toc136857480 \h </w:instrText>
      </w:r>
      <w:r>
        <w:fldChar w:fldCharType="separate"/>
      </w:r>
      <w:r>
        <w:t>28</w:t>
      </w:r>
      <w:r>
        <w:fldChar w:fldCharType="end"/>
      </w:r>
    </w:p>
    <w:p w14:paraId="1512073A" w14:textId="5FEE8C5D" w:rsidR="00DB4999" w:rsidRDefault="00DB499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_Toc136857481 \h </w:instrText>
      </w:r>
      <w:r>
        <w:fldChar w:fldCharType="separate"/>
      </w:r>
      <w:r>
        <w:t>28</w:t>
      </w:r>
      <w:r>
        <w:fldChar w:fldCharType="end"/>
      </w:r>
    </w:p>
    <w:p w14:paraId="6FABEDD2" w14:textId="3EF139C2" w:rsidR="00DB4999" w:rsidRDefault="00DB4999">
      <w:pPr>
        <w:pStyle w:val="TOC2"/>
        <w:rPr>
          <w:rFonts w:asciiTheme="minorHAnsi" w:eastAsiaTheme="minorEastAsia" w:hAnsiTheme="minorHAnsi" w:cstheme="minorBidi"/>
          <w:sz w:val="22"/>
          <w:szCs w:val="22"/>
          <w:lang w:eastAsia="en-GB"/>
        </w:rPr>
      </w:pPr>
      <w:r w:rsidRPr="00831680">
        <w:rPr>
          <w:lang w:val="en-US"/>
        </w:rPr>
        <w:t>5.5</w:t>
      </w:r>
      <w:r>
        <w:rPr>
          <w:rFonts w:asciiTheme="minorHAnsi" w:eastAsiaTheme="minorEastAsia" w:hAnsiTheme="minorHAnsi" w:cstheme="minorBidi"/>
          <w:sz w:val="22"/>
          <w:szCs w:val="22"/>
          <w:lang w:eastAsia="en-GB"/>
        </w:rPr>
        <w:tab/>
      </w:r>
      <w:r w:rsidRPr="00831680">
        <w:rPr>
          <w:lang w:val="en-US"/>
        </w:rPr>
        <w:t>Use Case on Spatial Mapping and Localization Service Enabler</w:t>
      </w:r>
      <w:r>
        <w:tab/>
      </w:r>
      <w:r>
        <w:fldChar w:fldCharType="begin"/>
      </w:r>
      <w:r>
        <w:instrText xml:space="preserve"> PAGEREF _Toc136857482 \h </w:instrText>
      </w:r>
      <w:r>
        <w:fldChar w:fldCharType="separate"/>
      </w:r>
      <w:r>
        <w:t>29</w:t>
      </w:r>
      <w:r>
        <w:fldChar w:fldCharType="end"/>
      </w:r>
    </w:p>
    <w:p w14:paraId="31CF8282" w14:textId="24ACE0AF" w:rsidR="00DB4999" w:rsidRDefault="00DB4999">
      <w:pPr>
        <w:pStyle w:val="TOC3"/>
        <w:rPr>
          <w:rFonts w:asciiTheme="minorHAnsi" w:eastAsiaTheme="minorEastAsia" w:hAnsiTheme="minorHAnsi" w:cstheme="minorBidi"/>
          <w:sz w:val="22"/>
          <w:szCs w:val="22"/>
          <w:lang w:eastAsia="en-GB"/>
        </w:rPr>
      </w:pPr>
      <w:r w:rsidRPr="00831680">
        <w:rPr>
          <w:lang w:val="en-US"/>
        </w:rPr>
        <w:t>5.5.1</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_Toc136857483 \h </w:instrText>
      </w:r>
      <w:r>
        <w:fldChar w:fldCharType="separate"/>
      </w:r>
      <w:r>
        <w:t>29</w:t>
      </w:r>
      <w:r>
        <w:fldChar w:fldCharType="end"/>
      </w:r>
    </w:p>
    <w:p w14:paraId="00CE7A64" w14:textId="6DF1170E" w:rsidR="00DB4999" w:rsidRDefault="00DB4999">
      <w:pPr>
        <w:pStyle w:val="TOC3"/>
        <w:rPr>
          <w:rFonts w:asciiTheme="minorHAnsi" w:eastAsiaTheme="minorEastAsia" w:hAnsiTheme="minorHAnsi" w:cstheme="minorBidi"/>
          <w:sz w:val="22"/>
          <w:szCs w:val="22"/>
          <w:lang w:eastAsia="en-GB"/>
        </w:rPr>
      </w:pPr>
      <w:r w:rsidRPr="00831680">
        <w:rPr>
          <w:lang w:val="en-US"/>
        </w:rPr>
        <w:t>5.5.2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_Toc136857484 \h </w:instrText>
      </w:r>
      <w:r>
        <w:fldChar w:fldCharType="separate"/>
      </w:r>
      <w:r>
        <w:t>30</w:t>
      </w:r>
      <w:r>
        <w:fldChar w:fldCharType="end"/>
      </w:r>
    </w:p>
    <w:p w14:paraId="0C39F48C" w14:textId="3C4AC984" w:rsidR="00DB4999" w:rsidRDefault="00DB4999">
      <w:pPr>
        <w:pStyle w:val="TOC3"/>
        <w:rPr>
          <w:rFonts w:asciiTheme="minorHAnsi" w:eastAsiaTheme="minorEastAsia" w:hAnsiTheme="minorHAnsi" w:cstheme="minorBidi"/>
          <w:sz w:val="22"/>
          <w:szCs w:val="22"/>
          <w:lang w:eastAsia="en-GB"/>
        </w:rPr>
      </w:pPr>
      <w:r w:rsidRPr="00831680">
        <w:rPr>
          <w:lang w:val="en-US"/>
        </w:rPr>
        <w:t>5.5.5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_Toc136857485 \h </w:instrText>
      </w:r>
      <w:r>
        <w:fldChar w:fldCharType="separate"/>
      </w:r>
      <w:r>
        <w:t>32</w:t>
      </w:r>
      <w:r>
        <w:fldChar w:fldCharType="end"/>
      </w:r>
    </w:p>
    <w:p w14:paraId="26674467" w14:textId="37168439" w:rsidR="00DB4999" w:rsidRDefault="00DB4999">
      <w:pPr>
        <w:pStyle w:val="TOC3"/>
        <w:rPr>
          <w:rFonts w:asciiTheme="minorHAnsi" w:eastAsiaTheme="minorEastAsia" w:hAnsiTheme="minorHAnsi" w:cstheme="minorBidi"/>
          <w:sz w:val="22"/>
          <w:szCs w:val="22"/>
          <w:lang w:eastAsia="en-GB"/>
        </w:rPr>
      </w:pPr>
      <w:r w:rsidRPr="00831680">
        <w:rPr>
          <w:lang w:val="en-US"/>
        </w:rPr>
        <w:t>5.5.6</w:t>
      </w:r>
      <w:r>
        <w:rPr>
          <w:rFonts w:asciiTheme="minorHAnsi" w:eastAsiaTheme="minorEastAsia" w:hAnsiTheme="minorHAnsi" w:cstheme="minorBidi"/>
          <w:sz w:val="22"/>
          <w:szCs w:val="22"/>
          <w:lang w:eastAsia="en-GB"/>
        </w:rPr>
        <w:tab/>
      </w:r>
      <w:r w:rsidRPr="00831680">
        <w:rPr>
          <w:lang w:val="en-US"/>
        </w:rPr>
        <w:t xml:space="preserve">Potential New Requirements </w:t>
      </w:r>
      <w:r>
        <w:t>needed to support the use case</w:t>
      </w:r>
      <w:r>
        <w:tab/>
      </w:r>
      <w:r>
        <w:fldChar w:fldCharType="begin"/>
      </w:r>
      <w:r>
        <w:instrText xml:space="preserve"> PAGEREF _Toc136857486 \h </w:instrText>
      </w:r>
      <w:r>
        <w:fldChar w:fldCharType="separate"/>
      </w:r>
      <w:r>
        <w:t>32</w:t>
      </w:r>
      <w:r>
        <w:fldChar w:fldCharType="end"/>
      </w:r>
    </w:p>
    <w:p w14:paraId="62B7E278" w14:textId="241790AA" w:rsidR="00DB4999" w:rsidRDefault="00DB4999">
      <w:pPr>
        <w:pStyle w:val="TOC4"/>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Requirements for Spatial Mapping</w:t>
      </w:r>
      <w:r>
        <w:tab/>
      </w:r>
      <w:r>
        <w:fldChar w:fldCharType="begin"/>
      </w:r>
      <w:r>
        <w:instrText xml:space="preserve"> PAGEREF _Toc136857487 \h </w:instrText>
      </w:r>
      <w:r>
        <w:fldChar w:fldCharType="separate"/>
      </w:r>
      <w:r>
        <w:t>32</w:t>
      </w:r>
      <w:r>
        <w:fldChar w:fldCharType="end"/>
      </w:r>
    </w:p>
    <w:p w14:paraId="4377FCE2" w14:textId="0AE12AA5" w:rsidR="00DB4999" w:rsidRDefault="00DB4999">
      <w:pPr>
        <w:pStyle w:val="TOC4"/>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Requirements for Localization</w:t>
      </w:r>
      <w:r>
        <w:tab/>
      </w:r>
      <w:r>
        <w:fldChar w:fldCharType="begin"/>
      </w:r>
      <w:r>
        <w:instrText xml:space="preserve"> PAGEREF _Toc136857488 \h </w:instrText>
      </w:r>
      <w:r>
        <w:fldChar w:fldCharType="separate"/>
      </w:r>
      <w:r>
        <w:t>32</w:t>
      </w:r>
      <w:r>
        <w:fldChar w:fldCharType="end"/>
      </w:r>
    </w:p>
    <w:p w14:paraId="6D2D3FD1" w14:textId="662C1E33" w:rsidR="00DB4999" w:rsidRDefault="00DB4999">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t>Use Case on Mobile Metaverse for Immersive Gaming and Live Shows</w:t>
      </w:r>
      <w:r>
        <w:tab/>
      </w:r>
      <w:r>
        <w:fldChar w:fldCharType="begin"/>
      </w:r>
      <w:r>
        <w:instrText xml:space="preserve"> PAGEREF _Toc136857489 \h </w:instrText>
      </w:r>
      <w:r>
        <w:fldChar w:fldCharType="separate"/>
      </w:r>
      <w:r>
        <w:t>33</w:t>
      </w:r>
      <w:r>
        <w:fldChar w:fldCharType="end"/>
      </w:r>
    </w:p>
    <w:p w14:paraId="7BF62D55" w14:textId="0A6D87A4" w:rsidR="00DB4999" w:rsidRDefault="00DB499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_Toc136857490 \h </w:instrText>
      </w:r>
      <w:r>
        <w:fldChar w:fldCharType="separate"/>
      </w:r>
      <w:r>
        <w:t>33</w:t>
      </w:r>
      <w:r>
        <w:fldChar w:fldCharType="end"/>
      </w:r>
    </w:p>
    <w:p w14:paraId="2E361230" w14:textId="370D4D94" w:rsidR="00DB4999" w:rsidRDefault="00DB499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_Toc136857491 \h </w:instrText>
      </w:r>
      <w:r>
        <w:fldChar w:fldCharType="separate"/>
      </w:r>
      <w:r>
        <w:t>33</w:t>
      </w:r>
      <w:r>
        <w:fldChar w:fldCharType="end"/>
      </w:r>
    </w:p>
    <w:p w14:paraId="6B647C19" w14:textId="0D3CDD20" w:rsidR="00DB4999" w:rsidRDefault="00DB499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_Toc136857492 \h </w:instrText>
      </w:r>
      <w:r>
        <w:fldChar w:fldCharType="separate"/>
      </w:r>
      <w:r>
        <w:t>34</w:t>
      </w:r>
      <w:r>
        <w:fldChar w:fldCharType="end"/>
      </w:r>
    </w:p>
    <w:p w14:paraId="08F9C1EC" w14:textId="1C27C422" w:rsidR="00DB4999" w:rsidRDefault="00DB4999">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_Toc136857493 \h </w:instrText>
      </w:r>
      <w:r>
        <w:fldChar w:fldCharType="separate"/>
      </w:r>
      <w:r>
        <w:t>34</w:t>
      </w:r>
      <w:r>
        <w:fldChar w:fldCharType="end"/>
      </w:r>
    </w:p>
    <w:p w14:paraId="70913181" w14:textId="71988461" w:rsidR="00DB4999" w:rsidRDefault="00DB4999">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_Toc136857494 \h </w:instrText>
      </w:r>
      <w:r>
        <w:fldChar w:fldCharType="separate"/>
      </w:r>
      <w:r>
        <w:t>35</w:t>
      </w:r>
      <w:r>
        <w:fldChar w:fldCharType="end"/>
      </w:r>
    </w:p>
    <w:p w14:paraId="0D25199A" w14:textId="2F3D98A8" w:rsidR="00DB4999" w:rsidRDefault="00DB4999">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_Toc136857495 \h </w:instrText>
      </w:r>
      <w:r>
        <w:fldChar w:fldCharType="separate"/>
      </w:r>
      <w:r>
        <w:t>35</w:t>
      </w:r>
      <w:r>
        <w:fldChar w:fldCharType="end"/>
      </w:r>
    </w:p>
    <w:p w14:paraId="6353E69C" w14:textId="653FF247" w:rsidR="00DB4999" w:rsidRDefault="00DB499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Use Case on AR Enabled Immersive Experience</w:t>
      </w:r>
      <w:r>
        <w:tab/>
      </w:r>
      <w:r>
        <w:fldChar w:fldCharType="begin"/>
      </w:r>
      <w:r>
        <w:instrText xml:space="preserve"> PAGEREF _Toc136857496 \h </w:instrText>
      </w:r>
      <w:r>
        <w:fldChar w:fldCharType="separate"/>
      </w:r>
      <w:r>
        <w:t>35</w:t>
      </w:r>
      <w:r>
        <w:fldChar w:fldCharType="end"/>
      </w:r>
    </w:p>
    <w:p w14:paraId="24C2DB52" w14:textId="7EAB82AC" w:rsidR="00DB4999" w:rsidRDefault="00DB499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_Toc136857497 \h </w:instrText>
      </w:r>
      <w:r>
        <w:fldChar w:fldCharType="separate"/>
      </w:r>
      <w:r>
        <w:t>35</w:t>
      </w:r>
      <w:r>
        <w:fldChar w:fldCharType="end"/>
      </w:r>
    </w:p>
    <w:p w14:paraId="62649ACD" w14:textId="696B45B6" w:rsidR="00DB4999" w:rsidRDefault="00DB4999">
      <w:pPr>
        <w:pStyle w:val="TOC3"/>
        <w:rPr>
          <w:rFonts w:asciiTheme="minorHAnsi" w:eastAsiaTheme="minorEastAsia" w:hAnsiTheme="minorHAnsi" w:cstheme="minorBidi"/>
          <w:sz w:val="22"/>
          <w:szCs w:val="22"/>
          <w:lang w:eastAsia="en-GB"/>
        </w:rPr>
      </w:pPr>
      <w:r>
        <w:lastRenderedPageBreak/>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_Toc136857498 \h </w:instrText>
      </w:r>
      <w:r>
        <w:fldChar w:fldCharType="separate"/>
      </w:r>
      <w:r>
        <w:t>36</w:t>
      </w:r>
      <w:r>
        <w:fldChar w:fldCharType="end"/>
      </w:r>
    </w:p>
    <w:p w14:paraId="48938549" w14:textId="652FDBD7" w:rsidR="00DB4999" w:rsidRDefault="00DB499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_Toc136857499 \h </w:instrText>
      </w:r>
      <w:r>
        <w:fldChar w:fldCharType="separate"/>
      </w:r>
      <w:r>
        <w:t>37</w:t>
      </w:r>
      <w:r>
        <w:fldChar w:fldCharType="end"/>
      </w:r>
    </w:p>
    <w:p w14:paraId="5E6D210D" w14:textId="5215DBE3" w:rsidR="00DB4999" w:rsidRDefault="00DB499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_Toc136857500 \h </w:instrText>
      </w:r>
      <w:r>
        <w:fldChar w:fldCharType="separate"/>
      </w:r>
      <w:r>
        <w:t>37</w:t>
      </w:r>
      <w:r>
        <w:fldChar w:fldCharType="end"/>
      </w:r>
    </w:p>
    <w:p w14:paraId="1B99E044" w14:textId="7DF12281" w:rsidR="00DB4999" w:rsidRDefault="00DB499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_Toc136857501 \h </w:instrText>
      </w:r>
      <w:r>
        <w:fldChar w:fldCharType="separate"/>
      </w:r>
      <w:r>
        <w:t>37</w:t>
      </w:r>
      <w:r>
        <w:fldChar w:fldCharType="end"/>
      </w:r>
    </w:p>
    <w:p w14:paraId="793D63CC" w14:textId="22B833FD" w:rsidR="00DB4999" w:rsidRDefault="00DB4999">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_Toc136857502 \h </w:instrText>
      </w:r>
      <w:r>
        <w:fldChar w:fldCharType="separate"/>
      </w:r>
      <w:r>
        <w:t>37</w:t>
      </w:r>
      <w:r>
        <w:fldChar w:fldCharType="end"/>
      </w:r>
    </w:p>
    <w:p w14:paraId="432A73CF" w14:textId="1849561E" w:rsidR="00DB4999" w:rsidRDefault="00DB499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multi-</w:t>
      </w:r>
      <w:r>
        <w:rPr>
          <w:lang w:eastAsia="zh-CN"/>
        </w:rPr>
        <w:t>service</w:t>
      </w:r>
      <w:r>
        <w:t xml:space="preserve"> coordination in one mobile metaverse service</w:t>
      </w:r>
      <w:r>
        <w:tab/>
      </w:r>
      <w:r>
        <w:fldChar w:fldCharType="begin"/>
      </w:r>
      <w:r>
        <w:instrText xml:space="preserve"> PAGEREF _Toc136857503 \h </w:instrText>
      </w:r>
      <w:r>
        <w:fldChar w:fldCharType="separate"/>
      </w:r>
      <w:r>
        <w:t>39</w:t>
      </w:r>
      <w:r>
        <w:fldChar w:fldCharType="end"/>
      </w:r>
    </w:p>
    <w:p w14:paraId="4EA998DA" w14:textId="528E9DB6" w:rsidR="00DB4999" w:rsidRDefault="00DB499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_Toc136857504 \h </w:instrText>
      </w:r>
      <w:r>
        <w:fldChar w:fldCharType="separate"/>
      </w:r>
      <w:r>
        <w:t>39</w:t>
      </w:r>
      <w:r>
        <w:fldChar w:fldCharType="end"/>
      </w:r>
    </w:p>
    <w:p w14:paraId="5B59B611" w14:textId="1DD1B477" w:rsidR="00DB4999" w:rsidRDefault="00DB499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_Toc136857505 \h </w:instrText>
      </w:r>
      <w:r>
        <w:fldChar w:fldCharType="separate"/>
      </w:r>
      <w:r>
        <w:t>40</w:t>
      </w:r>
      <w:r>
        <w:fldChar w:fldCharType="end"/>
      </w:r>
    </w:p>
    <w:p w14:paraId="1BAA7FF9" w14:textId="0951BA09" w:rsidR="00DB4999" w:rsidRDefault="00DB499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_Toc136857506 \h </w:instrText>
      </w:r>
      <w:r>
        <w:fldChar w:fldCharType="separate"/>
      </w:r>
      <w:r>
        <w:t>40</w:t>
      </w:r>
      <w:r>
        <w:fldChar w:fldCharType="end"/>
      </w:r>
    </w:p>
    <w:p w14:paraId="76FC261B" w14:textId="1DFE5909" w:rsidR="00DB4999" w:rsidRDefault="00DB4999">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_Toc136857507 \h </w:instrText>
      </w:r>
      <w:r>
        <w:fldChar w:fldCharType="separate"/>
      </w:r>
      <w:r>
        <w:t>40</w:t>
      </w:r>
      <w:r>
        <w:fldChar w:fldCharType="end"/>
      </w:r>
    </w:p>
    <w:p w14:paraId="424ED1EB" w14:textId="68A28DA0" w:rsidR="00DB4999" w:rsidRDefault="00DB4999">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_Toc136857508 \h </w:instrText>
      </w:r>
      <w:r>
        <w:fldChar w:fldCharType="separate"/>
      </w:r>
      <w:r>
        <w:t>41</w:t>
      </w:r>
      <w:r>
        <w:fldChar w:fldCharType="end"/>
      </w:r>
    </w:p>
    <w:p w14:paraId="64D804CD" w14:textId="14316AAE" w:rsidR="00DB4999" w:rsidRDefault="00DB4999">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_Toc136857509 \h </w:instrText>
      </w:r>
      <w:r>
        <w:fldChar w:fldCharType="separate"/>
      </w:r>
      <w:r>
        <w:t>41</w:t>
      </w:r>
      <w:r>
        <w:fldChar w:fldCharType="end"/>
      </w:r>
    </w:p>
    <w:p w14:paraId="4E3D23E8" w14:textId="0F788A54" w:rsidR="00DB4999" w:rsidRDefault="00DB499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Synchronized predictive avatars</w:t>
      </w:r>
      <w:r>
        <w:tab/>
      </w:r>
      <w:r>
        <w:fldChar w:fldCharType="begin"/>
      </w:r>
      <w:r>
        <w:instrText xml:space="preserve"> PAGEREF _Toc136857510 \h </w:instrText>
      </w:r>
      <w:r>
        <w:fldChar w:fldCharType="separate"/>
      </w:r>
      <w:r>
        <w:t>41</w:t>
      </w:r>
      <w:r>
        <w:fldChar w:fldCharType="end"/>
      </w:r>
    </w:p>
    <w:p w14:paraId="1A9769A7" w14:textId="6CF65081" w:rsidR="00DB4999" w:rsidRDefault="00DB4999">
      <w:pPr>
        <w:pStyle w:val="TOC3"/>
        <w:rPr>
          <w:rFonts w:asciiTheme="minorHAnsi" w:eastAsiaTheme="minorEastAsia" w:hAnsiTheme="minorHAnsi" w:cstheme="minorBidi"/>
          <w:sz w:val="22"/>
          <w:szCs w:val="22"/>
          <w:lang w:eastAsia="en-GB"/>
        </w:rPr>
      </w:pPr>
      <w:r w:rsidRPr="00831680">
        <w:rPr>
          <w:lang w:val="en-US"/>
        </w:rPr>
        <w:t xml:space="preserve">5.9.1 </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_Toc136857511 \h </w:instrText>
      </w:r>
      <w:r>
        <w:fldChar w:fldCharType="separate"/>
      </w:r>
      <w:r>
        <w:t>41</w:t>
      </w:r>
      <w:r>
        <w:fldChar w:fldCharType="end"/>
      </w:r>
    </w:p>
    <w:p w14:paraId="3DBCF480" w14:textId="5743770D" w:rsidR="00DB4999" w:rsidRDefault="00DB4999">
      <w:pPr>
        <w:pStyle w:val="TOC3"/>
        <w:rPr>
          <w:rFonts w:asciiTheme="minorHAnsi" w:eastAsiaTheme="minorEastAsia" w:hAnsiTheme="minorHAnsi" w:cstheme="minorBidi"/>
          <w:sz w:val="22"/>
          <w:szCs w:val="22"/>
          <w:lang w:eastAsia="en-GB"/>
        </w:rPr>
      </w:pPr>
      <w:r w:rsidRPr="00831680">
        <w:rPr>
          <w:lang w:val="en-US"/>
        </w:rPr>
        <w:t>5.9.2</w:t>
      </w:r>
      <w:r>
        <w:rPr>
          <w:rFonts w:asciiTheme="minorHAnsi" w:eastAsiaTheme="minorEastAsia" w:hAnsiTheme="minorHAnsi" w:cstheme="minorBidi"/>
          <w:sz w:val="22"/>
          <w:szCs w:val="22"/>
          <w:lang w:eastAsia="en-GB"/>
        </w:rPr>
        <w:tab/>
      </w:r>
      <w:r>
        <w:t>Pre</w:t>
      </w:r>
      <w:r w:rsidRPr="00831680">
        <w:rPr>
          <w:lang w:val="en-US"/>
        </w:rPr>
        <w:t>-conditions</w:t>
      </w:r>
      <w:r>
        <w:tab/>
      </w:r>
      <w:r>
        <w:fldChar w:fldCharType="begin"/>
      </w:r>
      <w:r>
        <w:instrText xml:space="preserve"> PAGEREF _Toc136857512 \h </w:instrText>
      </w:r>
      <w:r>
        <w:fldChar w:fldCharType="separate"/>
      </w:r>
      <w:r>
        <w:t>42</w:t>
      </w:r>
      <w:r>
        <w:fldChar w:fldCharType="end"/>
      </w:r>
    </w:p>
    <w:p w14:paraId="14FC9B42" w14:textId="531CF6C2" w:rsidR="00DB4999" w:rsidRDefault="00DB4999">
      <w:pPr>
        <w:pStyle w:val="TOC3"/>
        <w:rPr>
          <w:rFonts w:asciiTheme="minorHAnsi" w:eastAsiaTheme="minorEastAsia" w:hAnsiTheme="minorHAnsi" w:cstheme="minorBidi"/>
          <w:sz w:val="22"/>
          <w:szCs w:val="22"/>
          <w:lang w:eastAsia="en-GB"/>
        </w:rPr>
      </w:pPr>
      <w:r w:rsidRPr="00831680">
        <w:rPr>
          <w:lang w:val="en-US"/>
        </w:rPr>
        <w:t>5.9.3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_Toc136857513 \h </w:instrText>
      </w:r>
      <w:r>
        <w:fldChar w:fldCharType="separate"/>
      </w:r>
      <w:r>
        <w:t>42</w:t>
      </w:r>
      <w:r>
        <w:fldChar w:fldCharType="end"/>
      </w:r>
    </w:p>
    <w:p w14:paraId="39DCF4C4" w14:textId="19AFD77F" w:rsidR="00DB4999" w:rsidRDefault="00DB4999">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_Toc136857514 \h </w:instrText>
      </w:r>
      <w:r>
        <w:fldChar w:fldCharType="separate"/>
      </w:r>
      <w:r>
        <w:t>43</w:t>
      </w:r>
      <w:r>
        <w:fldChar w:fldCharType="end"/>
      </w:r>
    </w:p>
    <w:p w14:paraId="6CA6C91C" w14:textId="48C3C630" w:rsidR="00DB4999" w:rsidRDefault="00DB4999">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_Toc136857515 \h </w:instrText>
      </w:r>
      <w:r>
        <w:fldChar w:fldCharType="separate"/>
      </w:r>
      <w:r>
        <w:t>43</w:t>
      </w:r>
      <w:r>
        <w:fldChar w:fldCharType="end"/>
      </w:r>
    </w:p>
    <w:p w14:paraId="557E2311" w14:textId="541A46BA" w:rsidR="00DB4999" w:rsidRDefault="00DB4999">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_Toc136857516 \h </w:instrText>
      </w:r>
      <w:r>
        <w:fldChar w:fldCharType="separate"/>
      </w:r>
      <w:r>
        <w:t>43</w:t>
      </w:r>
      <w:r>
        <w:fldChar w:fldCharType="end"/>
      </w:r>
    </w:p>
    <w:p w14:paraId="63143298" w14:textId="1A0C9CD5" w:rsidR="00DB4999" w:rsidRDefault="00DB499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mobile metaverse for Critical HealthCare Services</w:t>
      </w:r>
      <w:r>
        <w:tab/>
      </w:r>
      <w:r>
        <w:fldChar w:fldCharType="begin"/>
      </w:r>
      <w:r>
        <w:instrText xml:space="preserve"> PAGEREF _Toc136857517 \h </w:instrText>
      </w:r>
      <w:r>
        <w:fldChar w:fldCharType="separate"/>
      </w:r>
      <w:r>
        <w:t>43</w:t>
      </w:r>
      <w:r>
        <w:fldChar w:fldCharType="end"/>
      </w:r>
    </w:p>
    <w:p w14:paraId="18E5CEE2" w14:textId="12A38C5B" w:rsidR="00DB4999" w:rsidRDefault="00DB499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_Toc136857518 \h </w:instrText>
      </w:r>
      <w:r>
        <w:fldChar w:fldCharType="separate"/>
      </w:r>
      <w:r>
        <w:t>43</w:t>
      </w:r>
      <w:r>
        <w:fldChar w:fldCharType="end"/>
      </w:r>
    </w:p>
    <w:p w14:paraId="433E6987" w14:textId="3B056E80" w:rsidR="00DB4999" w:rsidRDefault="00DB4999">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_Toc136857519 \h </w:instrText>
      </w:r>
      <w:r>
        <w:fldChar w:fldCharType="separate"/>
      </w:r>
      <w:r>
        <w:t>45</w:t>
      </w:r>
      <w:r>
        <w:fldChar w:fldCharType="end"/>
      </w:r>
    </w:p>
    <w:p w14:paraId="4C632713" w14:textId="5F2D505C" w:rsidR="00DB4999" w:rsidRDefault="00DB499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_Toc136857520 \h </w:instrText>
      </w:r>
      <w:r>
        <w:fldChar w:fldCharType="separate"/>
      </w:r>
      <w:r>
        <w:t>45</w:t>
      </w:r>
      <w:r>
        <w:fldChar w:fldCharType="end"/>
      </w:r>
    </w:p>
    <w:p w14:paraId="12DEE53D" w14:textId="06ED2D60" w:rsidR="00DB4999" w:rsidRDefault="00DB4999">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_Toc136857521 \h </w:instrText>
      </w:r>
      <w:r>
        <w:fldChar w:fldCharType="separate"/>
      </w:r>
      <w:r>
        <w:t>46</w:t>
      </w:r>
      <w:r>
        <w:fldChar w:fldCharType="end"/>
      </w:r>
    </w:p>
    <w:p w14:paraId="0C0D06C4" w14:textId="744760F0" w:rsidR="00DB4999" w:rsidRDefault="00DB4999">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_Toc136857522 \h </w:instrText>
      </w:r>
      <w:r>
        <w:fldChar w:fldCharType="separate"/>
      </w:r>
      <w:r>
        <w:t>46</w:t>
      </w:r>
      <w:r>
        <w:fldChar w:fldCharType="end"/>
      </w:r>
    </w:p>
    <w:p w14:paraId="6AC94A1E" w14:textId="3BD9AF2D" w:rsidR="00DB4999" w:rsidRDefault="00DB4999">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_Toc136857523 \h </w:instrText>
      </w:r>
      <w:r>
        <w:fldChar w:fldCharType="separate"/>
      </w:r>
      <w:r>
        <w:t>46</w:t>
      </w:r>
      <w:r>
        <w:fldChar w:fldCharType="end"/>
      </w:r>
    </w:p>
    <w:p w14:paraId="472D5496" w14:textId="2DE0154B" w:rsidR="00DB4999" w:rsidRDefault="00DB4999">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of IMS-based 3D Avatar Communication</w:t>
      </w:r>
      <w:r>
        <w:tab/>
      </w:r>
      <w:r>
        <w:fldChar w:fldCharType="begin"/>
      </w:r>
      <w:r>
        <w:instrText xml:space="preserve"> PAGEREF _Toc136857524 \h </w:instrText>
      </w:r>
      <w:r>
        <w:fldChar w:fldCharType="separate"/>
      </w:r>
      <w:r>
        <w:t>46</w:t>
      </w:r>
      <w:r>
        <w:fldChar w:fldCharType="end"/>
      </w:r>
    </w:p>
    <w:p w14:paraId="3112E9B7" w14:textId="68C7EDC4" w:rsidR="00DB4999" w:rsidRDefault="00DB4999">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_Toc136857525 \h </w:instrText>
      </w:r>
      <w:r>
        <w:fldChar w:fldCharType="separate"/>
      </w:r>
      <w:r>
        <w:t>46</w:t>
      </w:r>
      <w:r>
        <w:fldChar w:fldCharType="end"/>
      </w:r>
    </w:p>
    <w:p w14:paraId="3D9CE88C" w14:textId="7C5C899A" w:rsidR="00DB4999" w:rsidRDefault="00DB4999">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_Toc136857526 \h </w:instrText>
      </w:r>
      <w:r>
        <w:fldChar w:fldCharType="separate"/>
      </w:r>
      <w:r>
        <w:t>47</w:t>
      </w:r>
      <w:r>
        <w:fldChar w:fldCharType="end"/>
      </w:r>
    </w:p>
    <w:p w14:paraId="47921F3F" w14:textId="12D4CFB5" w:rsidR="00DB4999" w:rsidRDefault="00DB4999">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_Toc136857527 \h </w:instrText>
      </w:r>
      <w:r>
        <w:fldChar w:fldCharType="separate"/>
      </w:r>
      <w:r>
        <w:t>47</w:t>
      </w:r>
      <w:r>
        <w:fldChar w:fldCharType="end"/>
      </w:r>
    </w:p>
    <w:p w14:paraId="4BC58C4D" w14:textId="628AED92" w:rsidR="00DB4999" w:rsidRDefault="00DB4999">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_Toc136857528 \h </w:instrText>
      </w:r>
      <w:r>
        <w:fldChar w:fldCharType="separate"/>
      </w:r>
      <w:r>
        <w:t>49</w:t>
      </w:r>
      <w:r>
        <w:fldChar w:fldCharType="end"/>
      </w:r>
    </w:p>
    <w:p w14:paraId="74A44CB2" w14:textId="61025361" w:rsidR="00DB4999" w:rsidRDefault="00DB4999">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_Toc136857529 \h </w:instrText>
      </w:r>
      <w:r>
        <w:fldChar w:fldCharType="separate"/>
      </w:r>
      <w:r>
        <w:t>49</w:t>
      </w:r>
      <w:r>
        <w:fldChar w:fldCharType="end"/>
      </w:r>
    </w:p>
    <w:p w14:paraId="5E1F49FD" w14:textId="2B5A02AE" w:rsidR="00DB4999" w:rsidRDefault="00DB4999">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_Toc136857530 \h </w:instrText>
      </w:r>
      <w:r>
        <w:fldChar w:fldCharType="separate"/>
      </w:r>
      <w:r>
        <w:t>50</w:t>
      </w:r>
      <w:r>
        <w:fldChar w:fldCharType="end"/>
      </w:r>
    </w:p>
    <w:p w14:paraId="71665C87" w14:textId="726F0A7D" w:rsidR="00DB4999" w:rsidRDefault="00DB499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Virtual humans in metaverse</w:t>
      </w:r>
      <w:r>
        <w:tab/>
      </w:r>
      <w:r>
        <w:fldChar w:fldCharType="begin"/>
      </w:r>
      <w:r>
        <w:instrText xml:space="preserve"> PAGEREF _Toc136857531 \h </w:instrText>
      </w:r>
      <w:r>
        <w:fldChar w:fldCharType="separate"/>
      </w:r>
      <w:r>
        <w:t>51</w:t>
      </w:r>
      <w:r>
        <w:fldChar w:fldCharType="end"/>
      </w:r>
    </w:p>
    <w:p w14:paraId="7EF89D47" w14:textId="5649BA14" w:rsidR="00DB4999" w:rsidRDefault="00DB4999">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_Toc136857532 \h </w:instrText>
      </w:r>
      <w:r>
        <w:fldChar w:fldCharType="separate"/>
      </w:r>
      <w:r>
        <w:t>51</w:t>
      </w:r>
      <w:r>
        <w:fldChar w:fldCharType="end"/>
      </w:r>
    </w:p>
    <w:p w14:paraId="22B69EE9" w14:textId="51C0FF22" w:rsidR="00DB4999" w:rsidRDefault="00DB4999">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_Toc136857533 \h </w:instrText>
      </w:r>
      <w:r>
        <w:fldChar w:fldCharType="separate"/>
      </w:r>
      <w:r>
        <w:t>52</w:t>
      </w:r>
      <w:r>
        <w:fldChar w:fldCharType="end"/>
      </w:r>
    </w:p>
    <w:p w14:paraId="52FB1CB2" w14:textId="04F59FB3" w:rsidR="00DB4999" w:rsidRDefault="00DB4999">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_Toc136857534 \h </w:instrText>
      </w:r>
      <w:r>
        <w:fldChar w:fldCharType="separate"/>
      </w:r>
      <w:r>
        <w:t>52</w:t>
      </w:r>
      <w:r>
        <w:fldChar w:fldCharType="end"/>
      </w:r>
    </w:p>
    <w:p w14:paraId="0688C085" w14:textId="51271645" w:rsidR="00DB4999" w:rsidRDefault="00DB4999">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_Toc136857535 \h </w:instrText>
      </w:r>
      <w:r>
        <w:fldChar w:fldCharType="separate"/>
      </w:r>
      <w:r>
        <w:t>52</w:t>
      </w:r>
      <w:r>
        <w:fldChar w:fldCharType="end"/>
      </w:r>
    </w:p>
    <w:p w14:paraId="474E585A" w14:textId="142E7A87" w:rsidR="00DB4999" w:rsidRDefault="00DB4999">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_Toc136857536 \h </w:instrText>
      </w:r>
      <w:r>
        <w:fldChar w:fldCharType="separate"/>
      </w:r>
      <w:r>
        <w:t>52</w:t>
      </w:r>
      <w:r>
        <w:fldChar w:fldCharType="end"/>
      </w:r>
    </w:p>
    <w:p w14:paraId="23A04AB7" w14:textId="7C35F0C1" w:rsidR="00DB4999" w:rsidRDefault="00DB4999">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_Toc136857537 \h </w:instrText>
      </w:r>
      <w:r>
        <w:fldChar w:fldCharType="separate"/>
      </w:r>
      <w:r>
        <w:t>52</w:t>
      </w:r>
      <w:r>
        <w:fldChar w:fldCharType="end"/>
      </w:r>
    </w:p>
    <w:p w14:paraId="575F1609" w14:textId="2EA5448D" w:rsidR="00DB4999" w:rsidRDefault="00DB499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digital asset container information access and certification</w:t>
      </w:r>
      <w:r>
        <w:tab/>
      </w:r>
      <w:r>
        <w:fldChar w:fldCharType="begin"/>
      </w:r>
      <w:r>
        <w:instrText xml:space="preserve"> PAGEREF _Toc136857538 \h </w:instrText>
      </w:r>
      <w:r>
        <w:fldChar w:fldCharType="separate"/>
      </w:r>
      <w:r>
        <w:t>53</w:t>
      </w:r>
      <w:r>
        <w:fldChar w:fldCharType="end"/>
      </w:r>
    </w:p>
    <w:p w14:paraId="75DD4303" w14:textId="170A577E" w:rsidR="00DB4999" w:rsidRDefault="00DB4999">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_Toc136857539 \h </w:instrText>
      </w:r>
      <w:r>
        <w:fldChar w:fldCharType="separate"/>
      </w:r>
      <w:r>
        <w:t>53</w:t>
      </w:r>
      <w:r>
        <w:fldChar w:fldCharType="end"/>
      </w:r>
    </w:p>
    <w:p w14:paraId="4460D1EF" w14:textId="7D028D63" w:rsidR="00DB4999" w:rsidRDefault="00DB4999">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_Toc136857540 \h </w:instrText>
      </w:r>
      <w:r>
        <w:fldChar w:fldCharType="separate"/>
      </w:r>
      <w:r>
        <w:t>53</w:t>
      </w:r>
      <w:r>
        <w:fldChar w:fldCharType="end"/>
      </w:r>
    </w:p>
    <w:p w14:paraId="5162A3CD" w14:textId="6D436B56" w:rsidR="00DB4999" w:rsidRDefault="00DB4999">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_Toc136857541 \h </w:instrText>
      </w:r>
      <w:r>
        <w:fldChar w:fldCharType="separate"/>
      </w:r>
      <w:r>
        <w:t>53</w:t>
      </w:r>
      <w:r>
        <w:fldChar w:fldCharType="end"/>
      </w:r>
    </w:p>
    <w:p w14:paraId="5032D17A" w14:textId="434836B5" w:rsidR="00DB4999" w:rsidRDefault="00DB4999">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_Toc136857542 \h </w:instrText>
      </w:r>
      <w:r>
        <w:fldChar w:fldCharType="separate"/>
      </w:r>
      <w:r>
        <w:t>53</w:t>
      </w:r>
      <w:r>
        <w:fldChar w:fldCharType="end"/>
      </w:r>
    </w:p>
    <w:p w14:paraId="489B25A3" w14:textId="6D30D487" w:rsidR="00DB4999" w:rsidRDefault="00DB4999">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_Toc136857543 \h </w:instrText>
      </w:r>
      <w:r>
        <w:fldChar w:fldCharType="separate"/>
      </w:r>
      <w:r>
        <w:t>53</w:t>
      </w:r>
      <w:r>
        <w:fldChar w:fldCharType="end"/>
      </w:r>
    </w:p>
    <w:p w14:paraId="02FFC2C6" w14:textId="011BC9DA" w:rsidR="00DB4999" w:rsidRDefault="00DB4999">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_Toc136857544 \h </w:instrText>
      </w:r>
      <w:r>
        <w:fldChar w:fldCharType="separate"/>
      </w:r>
      <w:r>
        <w:t>54</w:t>
      </w:r>
      <w:r>
        <w:fldChar w:fldCharType="end"/>
      </w:r>
    </w:p>
    <w:p w14:paraId="28DFD044" w14:textId="5296A0F2" w:rsidR="00DB4999" w:rsidRDefault="00DB4999">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interconnection of mobile metaverse services</w:t>
      </w:r>
      <w:r>
        <w:tab/>
      </w:r>
      <w:r>
        <w:fldChar w:fldCharType="begin"/>
      </w:r>
      <w:r>
        <w:instrText xml:space="preserve"> PAGEREF _Toc136857545 \h </w:instrText>
      </w:r>
      <w:r>
        <w:fldChar w:fldCharType="separate"/>
      </w:r>
      <w:r>
        <w:t>54</w:t>
      </w:r>
      <w:r>
        <w:fldChar w:fldCharType="end"/>
      </w:r>
    </w:p>
    <w:p w14:paraId="2D458C3C" w14:textId="70C85BD9" w:rsidR="00DB4999" w:rsidRDefault="00DB4999">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_Toc136857546 \h </w:instrText>
      </w:r>
      <w:r>
        <w:fldChar w:fldCharType="separate"/>
      </w:r>
      <w:r>
        <w:t>54</w:t>
      </w:r>
      <w:r>
        <w:fldChar w:fldCharType="end"/>
      </w:r>
    </w:p>
    <w:p w14:paraId="6021A7DF" w14:textId="2DA7D56B" w:rsidR="00DB4999" w:rsidRDefault="00DB4999">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_Toc136857547 \h </w:instrText>
      </w:r>
      <w:r>
        <w:fldChar w:fldCharType="separate"/>
      </w:r>
      <w:r>
        <w:t>54</w:t>
      </w:r>
      <w:r>
        <w:fldChar w:fldCharType="end"/>
      </w:r>
    </w:p>
    <w:p w14:paraId="0631FA32" w14:textId="3916C36A" w:rsidR="00DB4999" w:rsidRDefault="00DB4999">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_Toc136857548 \h </w:instrText>
      </w:r>
      <w:r>
        <w:fldChar w:fldCharType="separate"/>
      </w:r>
      <w:r>
        <w:t>55</w:t>
      </w:r>
      <w:r>
        <w:fldChar w:fldCharType="end"/>
      </w:r>
    </w:p>
    <w:p w14:paraId="4657FE05" w14:textId="2AF55EFD" w:rsidR="00DB4999" w:rsidRDefault="00DB4999">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_Toc136857549 \h </w:instrText>
      </w:r>
      <w:r>
        <w:fldChar w:fldCharType="separate"/>
      </w:r>
      <w:r>
        <w:t>55</w:t>
      </w:r>
      <w:r>
        <w:fldChar w:fldCharType="end"/>
      </w:r>
    </w:p>
    <w:p w14:paraId="38B8E5F3" w14:textId="70A9D4BB" w:rsidR="00DB4999" w:rsidRDefault="00DB4999">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_Toc136857550 \h </w:instrText>
      </w:r>
      <w:r>
        <w:fldChar w:fldCharType="separate"/>
      </w:r>
      <w:r>
        <w:t>55</w:t>
      </w:r>
      <w:r>
        <w:fldChar w:fldCharType="end"/>
      </w:r>
    </w:p>
    <w:p w14:paraId="285A76D7" w14:textId="142F5CEC" w:rsidR="00DB4999" w:rsidRDefault="00DB4999">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_Toc136857551 \h </w:instrText>
      </w:r>
      <w:r>
        <w:fldChar w:fldCharType="separate"/>
      </w:r>
      <w:r>
        <w:t>55</w:t>
      </w:r>
      <w:r>
        <w:fldChar w:fldCharType="end"/>
      </w:r>
    </w:p>
    <w:p w14:paraId="318DEE99" w14:textId="7FD5CF20" w:rsidR="00DB4999" w:rsidRDefault="00DB499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Access to avatars</w:t>
      </w:r>
      <w:r>
        <w:tab/>
      </w:r>
      <w:r>
        <w:fldChar w:fldCharType="begin"/>
      </w:r>
      <w:r>
        <w:instrText xml:space="preserve"> PAGEREF _Toc136857552 \h </w:instrText>
      </w:r>
      <w:r>
        <w:fldChar w:fldCharType="separate"/>
      </w:r>
      <w:r>
        <w:t>55</w:t>
      </w:r>
      <w:r>
        <w:fldChar w:fldCharType="end"/>
      </w:r>
    </w:p>
    <w:p w14:paraId="2D072AEA" w14:textId="3C9AD83F" w:rsidR="00DB4999" w:rsidRDefault="00DB499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_Toc136857553 \h </w:instrText>
      </w:r>
      <w:r>
        <w:fldChar w:fldCharType="separate"/>
      </w:r>
      <w:r>
        <w:t>55</w:t>
      </w:r>
      <w:r>
        <w:fldChar w:fldCharType="end"/>
      </w:r>
    </w:p>
    <w:p w14:paraId="070629DA" w14:textId="287C1DBF" w:rsidR="00DB4999" w:rsidRDefault="00DB499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_Toc136857554 \h </w:instrText>
      </w:r>
      <w:r>
        <w:fldChar w:fldCharType="separate"/>
      </w:r>
      <w:r>
        <w:t>56</w:t>
      </w:r>
      <w:r>
        <w:fldChar w:fldCharType="end"/>
      </w:r>
    </w:p>
    <w:p w14:paraId="128057AE" w14:textId="06451F96" w:rsidR="00DB4999" w:rsidRDefault="00DB4999">
      <w:pPr>
        <w:pStyle w:val="TOC3"/>
        <w:rPr>
          <w:rFonts w:asciiTheme="minorHAnsi" w:eastAsiaTheme="minorEastAsia" w:hAnsiTheme="minorHAnsi" w:cstheme="minorBidi"/>
          <w:sz w:val="22"/>
          <w:szCs w:val="22"/>
          <w:lang w:eastAsia="en-GB"/>
        </w:rPr>
      </w:pPr>
      <w:r>
        <w:rPr>
          <w:lang w:eastAsia="ja-JP"/>
        </w:rPr>
        <w:t>5.15.3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_Toc136857555 \h </w:instrText>
      </w:r>
      <w:r>
        <w:fldChar w:fldCharType="separate"/>
      </w:r>
      <w:r>
        <w:t>56</w:t>
      </w:r>
      <w:r>
        <w:fldChar w:fldCharType="end"/>
      </w:r>
    </w:p>
    <w:p w14:paraId="60B06CA0" w14:textId="404D086A" w:rsidR="00DB4999" w:rsidRDefault="00DB4999">
      <w:pPr>
        <w:pStyle w:val="TOC3"/>
        <w:rPr>
          <w:rFonts w:asciiTheme="minorHAnsi" w:eastAsiaTheme="minorEastAsia" w:hAnsiTheme="minorHAnsi" w:cstheme="minorBidi"/>
          <w:sz w:val="22"/>
          <w:szCs w:val="22"/>
          <w:lang w:eastAsia="en-GB"/>
        </w:rPr>
      </w:pPr>
      <w:r>
        <w:rPr>
          <w:lang w:eastAsia="ja-JP"/>
        </w:rPr>
        <w:t>5.15.4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_Toc136857556 \h </w:instrText>
      </w:r>
      <w:r>
        <w:fldChar w:fldCharType="separate"/>
      </w:r>
      <w:r>
        <w:t>56</w:t>
      </w:r>
      <w:r>
        <w:fldChar w:fldCharType="end"/>
      </w:r>
    </w:p>
    <w:p w14:paraId="6B441BBA" w14:textId="5EDF12C3" w:rsidR="00DB4999" w:rsidRDefault="00DB4999">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_Toc136857557 \h </w:instrText>
      </w:r>
      <w:r>
        <w:fldChar w:fldCharType="separate"/>
      </w:r>
      <w:r>
        <w:t>57</w:t>
      </w:r>
      <w:r>
        <w:fldChar w:fldCharType="end"/>
      </w:r>
    </w:p>
    <w:p w14:paraId="2EE89419" w14:textId="0D425D89" w:rsidR="00DB4999" w:rsidRDefault="00DB4999">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_Toc136857558 \h </w:instrText>
      </w:r>
      <w:r>
        <w:fldChar w:fldCharType="separate"/>
      </w:r>
      <w:r>
        <w:t>57</w:t>
      </w:r>
      <w:r>
        <w:fldChar w:fldCharType="end"/>
      </w:r>
    </w:p>
    <w:p w14:paraId="2B8661B8" w14:textId="23276675" w:rsidR="00DB4999" w:rsidRDefault="00DB4999">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on virtual store in a mobile metaverse marketplace</w:t>
      </w:r>
      <w:r>
        <w:tab/>
      </w:r>
      <w:r>
        <w:fldChar w:fldCharType="begin"/>
      </w:r>
      <w:r>
        <w:instrText xml:space="preserve"> PAGEREF _Toc136857559 \h </w:instrText>
      </w:r>
      <w:r>
        <w:fldChar w:fldCharType="separate"/>
      </w:r>
      <w:r>
        <w:t>57</w:t>
      </w:r>
      <w:r>
        <w:fldChar w:fldCharType="end"/>
      </w:r>
    </w:p>
    <w:p w14:paraId="5D5F9321" w14:textId="32CB1276" w:rsidR="00DB4999" w:rsidRDefault="00DB4999">
      <w:pPr>
        <w:pStyle w:val="TOC3"/>
        <w:rPr>
          <w:rFonts w:asciiTheme="minorHAnsi" w:eastAsiaTheme="minorEastAsia" w:hAnsiTheme="minorHAnsi" w:cstheme="minorBidi"/>
          <w:sz w:val="22"/>
          <w:szCs w:val="22"/>
          <w:lang w:eastAsia="en-GB"/>
        </w:rPr>
      </w:pPr>
      <w:r w:rsidRPr="00831680">
        <w:rPr>
          <w:lang w:val="zh-CN" w:eastAsia="zh-CN"/>
        </w:rPr>
        <w:lastRenderedPageBreak/>
        <w:t>5.16.1</w:t>
      </w:r>
      <w:r>
        <w:rPr>
          <w:rFonts w:asciiTheme="minorHAnsi" w:eastAsiaTheme="minorEastAsia" w:hAnsiTheme="minorHAnsi" w:cstheme="minorBidi"/>
          <w:sz w:val="22"/>
          <w:szCs w:val="22"/>
          <w:lang w:eastAsia="en-GB"/>
        </w:rPr>
        <w:tab/>
      </w:r>
      <w:r w:rsidRPr="00831680">
        <w:rPr>
          <w:lang w:val="zh-CN" w:eastAsia="zh-CN"/>
        </w:rPr>
        <w:t>Description</w:t>
      </w:r>
      <w:r>
        <w:tab/>
      </w:r>
      <w:r>
        <w:fldChar w:fldCharType="begin"/>
      </w:r>
      <w:r>
        <w:instrText xml:space="preserve"> PAGEREF _Toc136857560 \h </w:instrText>
      </w:r>
      <w:r>
        <w:fldChar w:fldCharType="separate"/>
      </w:r>
      <w:r>
        <w:t>57</w:t>
      </w:r>
      <w:r>
        <w:fldChar w:fldCharType="end"/>
      </w:r>
    </w:p>
    <w:p w14:paraId="369C372D" w14:textId="0EC40B6F" w:rsidR="00DB4999" w:rsidRDefault="00DB4999">
      <w:pPr>
        <w:pStyle w:val="TOC3"/>
        <w:rPr>
          <w:rFonts w:asciiTheme="minorHAnsi" w:eastAsiaTheme="minorEastAsia" w:hAnsiTheme="minorHAnsi" w:cstheme="minorBidi"/>
          <w:sz w:val="22"/>
          <w:szCs w:val="22"/>
          <w:lang w:eastAsia="en-GB"/>
        </w:rPr>
      </w:pPr>
      <w:r w:rsidRPr="00831680">
        <w:rPr>
          <w:lang w:val="zh-CN" w:eastAsia="zh-CN"/>
        </w:rPr>
        <w:t>5.16.2</w:t>
      </w:r>
      <w:r>
        <w:rPr>
          <w:rFonts w:asciiTheme="minorHAnsi" w:eastAsiaTheme="minorEastAsia" w:hAnsiTheme="minorHAnsi" w:cstheme="minorBidi"/>
          <w:sz w:val="22"/>
          <w:szCs w:val="22"/>
          <w:lang w:eastAsia="en-GB"/>
        </w:rPr>
        <w:tab/>
      </w:r>
      <w:r w:rsidRPr="00831680">
        <w:rPr>
          <w:lang w:val="zh-CN" w:eastAsia="zh-CN"/>
        </w:rPr>
        <w:t>Pre-conditions</w:t>
      </w:r>
      <w:r>
        <w:tab/>
      </w:r>
      <w:r>
        <w:fldChar w:fldCharType="begin"/>
      </w:r>
      <w:r>
        <w:instrText xml:space="preserve"> PAGEREF _Toc136857561 \h </w:instrText>
      </w:r>
      <w:r>
        <w:fldChar w:fldCharType="separate"/>
      </w:r>
      <w:r>
        <w:t>57</w:t>
      </w:r>
      <w:r>
        <w:fldChar w:fldCharType="end"/>
      </w:r>
    </w:p>
    <w:p w14:paraId="21FD7930" w14:textId="173C990F" w:rsidR="00DB4999" w:rsidRDefault="00DB4999">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_Toc136857562 \h </w:instrText>
      </w:r>
      <w:r>
        <w:fldChar w:fldCharType="separate"/>
      </w:r>
      <w:r>
        <w:t>58</w:t>
      </w:r>
      <w:r>
        <w:fldChar w:fldCharType="end"/>
      </w:r>
    </w:p>
    <w:p w14:paraId="141EF6FD" w14:textId="7446F100" w:rsidR="00DB4999" w:rsidRDefault="00DB4999">
      <w:pPr>
        <w:pStyle w:val="TOC3"/>
        <w:rPr>
          <w:rFonts w:asciiTheme="minorHAnsi" w:eastAsiaTheme="minorEastAsia" w:hAnsiTheme="minorHAnsi" w:cstheme="minorBidi"/>
          <w:sz w:val="22"/>
          <w:szCs w:val="22"/>
          <w:lang w:eastAsia="en-GB"/>
        </w:rPr>
      </w:pPr>
      <w:r w:rsidRPr="00831680">
        <w:rPr>
          <w:lang w:val="zh-CN" w:eastAsia="zh-CN"/>
        </w:rPr>
        <w:t>5.16.4</w:t>
      </w:r>
      <w:r>
        <w:rPr>
          <w:rFonts w:asciiTheme="minorHAnsi" w:eastAsiaTheme="minorEastAsia" w:hAnsiTheme="minorHAnsi" w:cstheme="minorBidi"/>
          <w:sz w:val="22"/>
          <w:szCs w:val="22"/>
          <w:lang w:eastAsia="en-GB"/>
        </w:rPr>
        <w:tab/>
      </w:r>
      <w:r w:rsidRPr="00831680">
        <w:rPr>
          <w:lang w:val="zh-CN" w:eastAsia="zh-CN"/>
        </w:rPr>
        <w:t>Post-conditions</w:t>
      </w:r>
      <w:r>
        <w:tab/>
      </w:r>
      <w:r>
        <w:fldChar w:fldCharType="begin"/>
      </w:r>
      <w:r>
        <w:instrText xml:space="preserve"> PAGEREF _Toc136857563 \h </w:instrText>
      </w:r>
      <w:r>
        <w:fldChar w:fldCharType="separate"/>
      </w:r>
      <w:r>
        <w:t>59</w:t>
      </w:r>
      <w:r>
        <w:fldChar w:fldCharType="end"/>
      </w:r>
    </w:p>
    <w:p w14:paraId="02F60581" w14:textId="36250BC0" w:rsidR="00DB4999" w:rsidRDefault="00DB4999">
      <w:pPr>
        <w:pStyle w:val="TOC3"/>
        <w:rPr>
          <w:rFonts w:asciiTheme="minorHAnsi" w:eastAsiaTheme="minorEastAsia" w:hAnsiTheme="minorHAnsi" w:cstheme="minorBidi"/>
          <w:sz w:val="22"/>
          <w:szCs w:val="22"/>
          <w:lang w:eastAsia="en-GB"/>
        </w:rPr>
      </w:pPr>
      <w:r>
        <w:rPr>
          <w:lang w:eastAsia="zh-CN"/>
        </w:rPr>
        <w:t>5.16.5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_Toc136857564 \h </w:instrText>
      </w:r>
      <w:r>
        <w:fldChar w:fldCharType="separate"/>
      </w:r>
      <w:r>
        <w:t>59</w:t>
      </w:r>
      <w:r>
        <w:fldChar w:fldCharType="end"/>
      </w:r>
    </w:p>
    <w:p w14:paraId="333DE52E" w14:textId="5E70D953" w:rsidR="00DB4999" w:rsidRDefault="00DB4999">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_Toc136857565 \h </w:instrText>
      </w:r>
      <w:r>
        <w:fldChar w:fldCharType="separate"/>
      </w:r>
      <w:r>
        <w:t>60</w:t>
      </w:r>
      <w:r>
        <w:fldChar w:fldCharType="end"/>
      </w:r>
    </w:p>
    <w:p w14:paraId="688DDBD8" w14:textId="37E1EBCA" w:rsidR="00DB4999" w:rsidRDefault="00DB4999">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Work delegation to autonomous virtual alter ego</w:t>
      </w:r>
      <w:r>
        <w:tab/>
      </w:r>
      <w:r>
        <w:fldChar w:fldCharType="begin"/>
      </w:r>
      <w:r>
        <w:instrText xml:space="preserve"> PAGEREF _Toc136857566 \h </w:instrText>
      </w:r>
      <w:r>
        <w:fldChar w:fldCharType="separate"/>
      </w:r>
      <w:r>
        <w:t>60</w:t>
      </w:r>
      <w:r>
        <w:fldChar w:fldCharType="end"/>
      </w:r>
    </w:p>
    <w:p w14:paraId="2537DEEA" w14:textId="76453126" w:rsidR="00DB4999" w:rsidRDefault="00DB4999">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_Toc136857567 \h </w:instrText>
      </w:r>
      <w:r>
        <w:fldChar w:fldCharType="separate"/>
      </w:r>
      <w:r>
        <w:t>60</w:t>
      </w:r>
      <w:r>
        <w:fldChar w:fldCharType="end"/>
      </w:r>
    </w:p>
    <w:p w14:paraId="6B6F6AA2" w14:textId="329797AA" w:rsidR="00DB4999" w:rsidRDefault="00DB4999">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_Toc136857568 \h </w:instrText>
      </w:r>
      <w:r>
        <w:fldChar w:fldCharType="separate"/>
      </w:r>
      <w:r>
        <w:t>61</w:t>
      </w:r>
      <w:r>
        <w:fldChar w:fldCharType="end"/>
      </w:r>
    </w:p>
    <w:p w14:paraId="2C5AA876" w14:textId="23118568" w:rsidR="00DB4999" w:rsidRDefault="00DB4999">
      <w:pPr>
        <w:pStyle w:val="TOC3"/>
        <w:rPr>
          <w:rFonts w:asciiTheme="minorHAnsi" w:eastAsiaTheme="minorEastAsia" w:hAnsiTheme="minorHAnsi" w:cstheme="minorBidi"/>
          <w:sz w:val="22"/>
          <w:szCs w:val="22"/>
          <w:lang w:eastAsia="en-GB"/>
        </w:rPr>
      </w:pPr>
      <w:r>
        <w:rPr>
          <w:lang w:eastAsia="ja-JP"/>
        </w:rPr>
        <w:t>5.17.3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_Toc136857569 \h </w:instrText>
      </w:r>
      <w:r>
        <w:fldChar w:fldCharType="separate"/>
      </w:r>
      <w:r>
        <w:t>61</w:t>
      </w:r>
      <w:r>
        <w:fldChar w:fldCharType="end"/>
      </w:r>
    </w:p>
    <w:p w14:paraId="2CFD8804" w14:textId="7AA364BC" w:rsidR="00DB4999" w:rsidRDefault="00DB4999">
      <w:pPr>
        <w:pStyle w:val="TOC3"/>
        <w:rPr>
          <w:rFonts w:asciiTheme="minorHAnsi" w:eastAsiaTheme="minorEastAsia" w:hAnsiTheme="minorHAnsi" w:cstheme="minorBidi"/>
          <w:sz w:val="22"/>
          <w:szCs w:val="22"/>
          <w:lang w:eastAsia="en-GB"/>
        </w:rPr>
      </w:pPr>
      <w:r>
        <w:rPr>
          <w:lang w:eastAsia="ja-JP"/>
        </w:rPr>
        <w:t>5.17.4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_Toc136857570 \h </w:instrText>
      </w:r>
      <w:r>
        <w:fldChar w:fldCharType="separate"/>
      </w:r>
      <w:r>
        <w:t>62</w:t>
      </w:r>
      <w:r>
        <w:fldChar w:fldCharType="end"/>
      </w:r>
    </w:p>
    <w:p w14:paraId="1557D06E" w14:textId="015B9B17" w:rsidR="00DB4999" w:rsidRDefault="00DB4999">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_Toc136857571 \h </w:instrText>
      </w:r>
      <w:r>
        <w:fldChar w:fldCharType="separate"/>
      </w:r>
      <w:r>
        <w:t>62</w:t>
      </w:r>
      <w:r>
        <w:fldChar w:fldCharType="end"/>
      </w:r>
    </w:p>
    <w:p w14:paraId="64E3D0AB" w14:textId="2F32A987" w:rsidR="00DB4999" w:rsidRDefault="00DB4999">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_Toc136857572 \h </w:instrText>
      </w:r>
      <w:r>
        <w:fldChar w:fldCharType="separate"/>
      </w:r>
      <w:r>
        <w:t>62</w:t>
      </w:r>
      <w:r>
        <w:fldChar w:fldCharType="end"/>
      </w:r>
    </w:p>
    <w:p w14:paraId="12C91F9E" w14:textId="6B21B272" w:rsidR="00DB4999" w:rsidRDefault="00DB4999">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Use Case on virtual meeting room in financial services</w:t>
      </w:r>
      <w:r>
        <w:tab/>
      </w:r>
      <w:r>
        <w:fldChar w:fldCharType="begin"/>
      </w:r>
      <w:r>
        <w:instrText xml:space="preserve"> PAGEREF _Toc136857573 \h </w:instrText>
      </w:r>
      <w:r>
        <w:fldChar w:fldCharType="separate"/>
      </w:r>
      <w:r>
        <w:t>62</w:t>
      </w:r>
      <w:r>
        <w:fldChar w:fldCharType="end"/>
      </w:r>
    </w:p>
    <w:p w14:paraId="48CEAEAA" w14:textId="2C9C162A" w:rsidR="00DB4999" w:rsidRDefault="00DB4999">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_Toc136857574 \h </w:instrText>
      </w:r>
      <w:r>
        <w:fldChar w:fldCharType="separate"/>
      </w:r>
      <w:r>
        <w:t>62</w:t>
      </w:r>
      <w:r>
        <w:fldChar w:fldCharType="end"/>
      </w:r>
    </w:p>
    <w:p w14:paraId="3C0F876D" w14:textId="00C7DD58" w:rsidR="00DB4999" w:rsidRDefault="00DB4999">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_Toc136857575 \h </w:instrText>
      </w:r>
      <w:r>
        <w:fldChar w:fldCharType="separate"/>
      </w:r>
      <w:r>
        <w:t>63</w:t>
      </w:r>
      <w:r>
        <w:fldChar w:fldCharType="end"/>
      </w:r>
    </w:p>
    <w:p w14:paraId="3ACB2801" w14:textId="093204F4" w:rsidR="00DB4999" w:rsidRDefault="00DB4999">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_Toc136857576 \h </w:instrText>
      </w:r>
      <w:r>
        <w:fldChar w:fldCharType="separate"/>
      </w:r>
      <w:r>
        <w:t>63</w:t>
      </w:r>
      <w:r>
        <w:fldChar w:fldCharType="end"/>
      </w:r>
    </w:p>
    <w:p w14:paraId="1ECA8C2D" w14:textId="02434143" w:rsidR="00DB4999" w:rsidRDefault="00DB4999">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_Toc136857577 \h </w:instrText>
      </w:r>
      <w:r>
        <w:fldChar w:fldCharType="separate"/>
      </w:r>
      <w:r>
        <w:t>63</w:t>
      </w:r>
      <w:r>
        <w:fldChar w:fldCharType="end"/>
      </w:r>
    </w:p>
    <w:p w14:paraId="5B705DB5" w14:textId="4FA6EFD9" w:rsidR="00DB4999" w:rsidRDefault="00DB4999">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_Toc136857578 \h </w:instrText>
      </w:r>
      <w:r>
        <w:fldChar w:fldCharType="separate"/>
      </w:r>
      <w:r>
        <w:t>63</w:t>
      </w:r>
      <w:r>
        <w:fldChar w:fldCharType="end"/>
      </w:r>
    </w:p>
    <w:p w14:paraId="00C7CDE9" w14:textId="0D909B7E" w:rsidR="00DB4999" w:rsidRDefault="00DB4999">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_Toc136857579 \h </w:instrText>
      </w:r>
      <w:r>
        <w:fldChar w:fldCharType="separate"/>
      </w:r>
      <w:r>
        <w:t>63</w:t>
      </w:r>
      <w:r>
        <w:fldChar w:fldCharType="end"/>
      </w:r>
    </w:p>
    <w:p w14:paraId="0C331F5E" w14:textId="5F937AFA" w:rsidR="00DB4999" w:rsidRDefault="00DB4999">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Use Case on Privacy-Aware Dynamic Network Exposure in Immersive Interactive Experiences</w:t>
      </w:r>
      <w:r>
        <w:tab/>
      </w:r>
      <w:r>
        <w:fldChar w:fldCharType="begin"/>
      </w:r>
      <w:r>
        <w:instrText xml:space="preserve"> PAGEREF _Toc136857580 \h </w:instrText>
      </w:r>
      <w:r>
        <w:fldChar w:fldCharType="separate"/>
      </w:r>
      <w:r>
        <w:t>64</w:t>
      </w:r>
      <w:r>
        <w:fldChar w:fldCharType="end"/>
      </w:r>
    </w:p>
    <w:p w14:paraId="204703B6" w14:textId="3D17622D" w:rsidR="00DB4999" w:rsidRDefault="00DB4999">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_Toc136857581 \h </w:instrText>
      </w:r>
      <w:r>
        <w:fldChar w:fldCharType="separate"/>
      </w:r>
      <w:r>
        <w:t>64</w:t>
      </w:r>
      <w:r>
        <w:fldChar w:fldCharType="end"/>
      </w:r>
    </w:p>
    <w:p w14:paraId="5F6622B0" w14:textId="6F63078C" w:rsidR="00DB4999" w:rsidRDefault="00DB4999">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_Toc136857582 \h </w:instrText>
      </w:r>
      <w:r>
        <w:fldChar w:fldCharType="separate"/>
      </w:r>
      <w:r>
        <w:t>64</w:t>
      </w:r>
      <w:r>
        <w:fldChar w:fldCharType="end"/>
      </w:r>
    </w:p>
    <w:p w14:paraId="6C4D99A8" w14:textId="53F80961" w:rsidR="00DB4999" w:rsidRDefault="00DB4999">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_Toc136857583 \h </w:instrText>
      </w:r>
      <w:r>
        <w:fldChar w:fldCharType="separate"/>
      </w:r>
      <w:r>
        <w:t>64</w:t>
      </w:r>
      <w:r>
        <w:fldChar w:fldCharType="end"/>
      </w:r>
    </w:p>
    <w:p w14:paraId="780CB0C6" w14:textId="2EF1954F" w:rsidR="00DB4999" w:rsidRDefault="00DB4999">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_Toc136857584 \h </w:instrText>
      </w:r>
      <w:r>
        <w:fldChar w:fldCharType="separate"/>
      </w:r>
      <w:r>
        <w:t>65</w:t>
      </w:r>
      <w:r>
        <w:fldChar w:fldCharType="end"/>
      </w:r>
    </w:p>
    <w:p w14:paraId="19E687C1" w14:textId="47D8FEC3" w:rsidR="00DB4999" w:rsidRDefault="00DB4999">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_Toc136857585 \h </w:instrText>
      </w:r>
      <w:r>
        <w:fldChar w:fldCharType="separate"/>
      </w:r>
      <w:r>
        <w:t>65</w:t>
      </w:r>
      <w:r>
        <w:fldChar w:fldCharType="end"/>
      </w:r>
    </w:p>
    <w:p w14:paraId="3BF2B947" w14:textId="140E132F" w:rsidR="00DB4999" w:rsidRDefault="00DB4999">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_Toc136857586 \h </w:instrText>
      </w:r>
      <w:r>
        <w:fldChar w:fldCharType="separate"/>
      </w:r>
      <w:r>
        <w:t>65</w:t>
      </w:r>
      <w:r>
        <w:fldChar w:fldCharType="end"/>
      </w:r>
    </w:p>
    <w:p w14:paraId="69BA9B2D" w14:textId="1037B30F" w:rsidR="00DB4999" w:rsidRDefault="00DB4999">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Use Case on Immersive Tele-Operated Driving in Hazardous Environment</w:t>
      </w:r>
      <w:r>
        <w:tab/>
      </w:r>
      <w:r>
        <w:fldChar w:fldCharType="begin"/>
      </w:r>
      <w:r>
        <w:instrText xml:space="preserve"> PAGEREF _Toc136857587 \h </w:instrText>
      </w:r>
      <w:r>
        <w:fldChar w:fldCharType="separate"/>
      </w:r>
      <w:r>
        <w:t>65</w:t>
      </w:r>
      <w:r>
        <w:fldChar w:fldCharType="end"/>
      </w:r>
    </w:p>
    <w:p w14:paraId="36E00B01" w14:textId="2865E2B2" w:rsidR="00DB4999" w:rsidRDefault="00DB4999">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_Toc136857588 \h </w:instrText>
      </w:r>
      <w:r>
        <w:fldChar w:fldCharType="separate"/>
      </w:r>
      <w:r>
        <w:t>65</w:t>
      </w:r>
      <w:r>
        <w:fldChar w:fldCharType="end"/>
      </w:r>
    </w:p>
    <w:p w14:paraId="4C12F04B" w14:textId="0C2392C5" w:rsidR="00DB4999" w:rsidRDefault="00DB4999">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_Toc136857589 \h </w:instrText>
      </w:r>
      <w:r>
        <w:fldChar w:fldCharType="separate"/>
      </w:r>
      <w:r>
        <w:t>65</w:t>
      </w:r>
      <w:r>
        <w:fldChar w:fldCharType="end"/>
      </w:r>
    </w:p>
    <w:p w14:paraId="0D99394D" w14:textId="5B6FEC97" w:rsidR="00DB4999" w:rsidRDefault="00DB4999">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_Toc136857590 \h </w:instrText>
      </w:r>
      <w:r>
        <w:fldChar w:fldCharType="separate"/>
      </w:r>
      <w:r>
        <w:t>66</w:t>
      </w:r>
      <w:r>
        <w:fldChar w:fldCharType="end"/>
      </w:r>
    </w:p>
    <w:p w14:paraId="4A380076" w14:textId="1C70B0E9" w:rsidR="00DB4999" w:rsidRDefault="00DB4999">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_Toc136857591 \h </w:instrText>
      </w:r>
      <w:r>
        <w:fldChar w:fldCharType="separate"/>
      </w:r>
      <w:r>
        <w:t>66</w:t>
      </w:r>
      <w:r>
        <w:fldChar w:fldCharType="end"/>
      </w:r>
    </w:p>
    <w:p w14:paraId="61767F43" w14:textId="7F54C176" w:rsidR="00DB4999" w:rsidRDefault="00DB4999">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_Toc136857592 \h </w:instrText>
      </w:r>
      <w:r>
        <w:fldChar w:fldCharType="separate"/>
      </w:r>
      <w:r>
        <w:t>66</w:t>
      </w:r>
      <w:r>
        <w:fldChar w:fldCharType="end"/>
      </w:r>
    </w:p>
    <w:p w14:paraId="19FD29B9" w14:textId="32D65C12" w:rsidR="00DB4999" w:rsidRDefault="00DB4999">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_Toc136857593 \h </w:instrText>
      </w:r>
      <w:r>
        <w:fldChar w:fldCharType="separate"/>
      </w:r>
      <w:r>
        <w:t>66</w:t>
      </w:r>
      <w:r>
        <w:fldChar w:fldCharType="end"/>
      </w:r>
    </w:p>
    <w:p w14:paraId="203665C4" w14:textId="09847072" w:rsidR="00DB4999" w:rsidRDefault="00DB4999">
      <w:pPr>
        <w:pStyle w:val="TOC2"/>
        <w:rPr>
          <w:rFonts w:asciiTheme="minorHAnsi" w:eastAsiaTheme="minorEastAsia" w:hAnsiTheme="minorHAnsi" w:cstheme="minorBidi"/>
          <w:sz w:val="22"/>
          <w:szCs w:val="22"/>
          <w:lang w:eastAsia="en-GB"/>
        </w:rPr>
      </w:pPr>
      <w:r w:rsidRPr="00831680">
        <w:rPr>
          <w:color w:val="000000" w:themeColor="text1"/>
        </w:rPr>
        <w:t>5.21</w:t>
      </w:r>
      <w:r>
        <w:rPr>
          <w:rFonts w:asciiTheme="minorHAnsi" w:eastAsiaTheme="minorEastAsia" w:hAnsiTheme="minorHAnsi" w:cstheme="minorBidi"/>
          <w:sz w:val="22"/>
          <w:szCs w:val="22"/>
          <w:lang w:eastAsia="en-GB"/>
        </w:rPr>
        <w:tab/>
      </w:r>
      <w:r w:rsidRPr="00831680">
        <w:rPr>
          <w:color w:val="000000" w:themeColor="text1"/>
        </w:rPr>
        <w:t>Use Case on Virtual Emergency Drill over 5G Metaverse</w:t>
      </w:r>
      <w:r>
        <w:tab/>
      </w:r>
      <w:r>
        <w:fldChar w:fldCharType="begin"/>
      </w:r>
      <w:r>
        <w:instrText xml:space="preserve"> PAGEREF _Toc136857594 \h </w:instrText>
      </w:r>
      <w:r>
        <w:fldChar w:fldCharType="separate"/>
      </w:r>
      <w:r>
        <w:t>67</w:t>
      </w:r>
      <w:r>
        <w:fldChar w:fldCharType="end"/>
      </w:r>
    </w:p>
    <w:p w14:paraId="61EAD596" w14:textId="21701AF6" w:rsidR="00DB4999" w:rsidRDefault="00DB4999">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_Toc136857595 \h </w:instrText>
      </w:r>
      <w:r>
        <w:fldChar w:fldCharType="separate"/>
      </w:r>
      <w:r>
        <w:t>67</w:t>
      </w:r>
      <w:r>
        <w:fldChar w:fldCharType="end"/>
      </w:r>
    </w:p>
    <w:p w14:paraId="0910BCFA" w14:textId="7A70E6BF" w:rsidR="00DB4999" w:rsidRDefault="00DB4999">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_Toc136857596 \h </w:instrText>
      </w:r>
      <w:r>
        <w:fldChar w:fldCharType="separate"/>
      </w:r>
      <w:r>
        <w:t>68</w:t>
      </w:r>
      <w:r>
        <w:fldChar w:fldCharType="end"/>
      </w:r>
    </w:p>
    <w:p w14:paraId="622E825C" w14:textId="5B74B597" w:rsidR="00DB4999" w:rsidRDefault="00DB4999">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_Toc136857597 \h </w:instrText>
      </w:r>
      <w:r>
        <w:fldChar w:fldCharType="separate"/>
      </w:r>
      <w:r>
        <w:t>68</w:t>
      </w:r>
      <w:r>
        <w:fldChar w:fldCharType="end"/>
      </w:r>
    </w:p>
    <w:p w14:paraId="2D4BDE76" w14:textId="68F73C02" w:rsidR="00DB4999" w:rsidRDefault="00DB4999">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_Toc136857598 \h </w:instrText>
      </w:r>
      <w:r>
        <w:fldChar w:fldCharType="separate"/>
      </w:r>
      <w:r>
        <w:t>69</w:t>
      </w:r>
      <w:r>
        <w:fldChar w:fldCharType="end"/>
      </w:r>
    </w:p>
    <w:p w14:paraId="52A222F1" w14:textId="4FE7F0A2" w:rsidR="00DB4999" w:rsidRDefault="00DB4999">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_Toc136857599 \h </w:instrText>
      </w:r>
      <w:r>
        <w:fldChar w:fldCharType="separate"/>
      </w:r>
      <w:r>
        <w:t>69</w:t>
      </w:r>
      <w:r>
        <w:fldChar w:fldCharType="end"/>
      </w:r>
    </w:p>
    <w:p w14:paraId="31235BBB" w14:textId="0272CDC9" w:rsidR="00DB4999" w:rsidRDefault="00DB4999">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_Toc136857600 \h </w:instrText>
      </w:r>
      <w:r>
        <w:fldChar w:fldCharType="separate"/>
      </w:r>
      <w:r>
        <w:t>69</w:t>
      </w:r>
      <w:r>
        <w:fldChar w:fldCharType="end"/>
      </w:r>
    </w:p>
    <w:p w14:paraId="3482E927" w14:textId="3C1C5525" w:rsidR="00DB4999" w:rsidRDefault="00DB4999">
      <w:pPr>
        <w:pStyle w:val="TOC2"/>
        <w:rPr>
          <w:rFonts w:asciiTheme="minorHAnsi" w:eastAsiaTheme="minorEastAsia" w:hAnsiTheme="minorHAnsi" w:cstheme="minorBidi"/>
          <w:sz w:val="22"/>
          <w:szCs w:val="22"/>
          <w:lang w:eastAsia="en-GB"/>
        </w:rPr>
      </w:pPr>
      <w:r w:rsidRPr="00831680">
        <w:rPr>
          <w:color w:val="000000" w:themeColor="text1"/>
        </w:rPr>
        <w:t>5.22</w:t>
      </w:r>
      <w:r>
        <w:rPr>
          <w:rFonts w:asciiTheme="minorHAnsi" w:eastAsiaTheme="minorEastAsia" w:hAnsiTheme="minorHAnsi" w:cstheme="minorBidi"/>
          <w:sz w:val="22"/>
          <w:szCs w:val="22"/>
          <w:lang w:eastAsia="en-GB"/>
        </w:rPr>
        <w:tab/>
      </w:r>
      <w:r w:rsidRPr="00831680">
        <w:rPr>
          <w:color w:val="000000" w:themeColor="text1"/>
        </w:rPr>
        <w:t>Use case of Mobile Metaverse Live Concert</w:t>
      </w:r>
      <w:r>
        <w:tab/>
      </w:r>
      <w:r>
        <w:fldChar w:fldCharType="begin"/>
      </w:r>
      <w:r>
        <w:instrText xml:space="preserve"> PAGEREF _Toc136857601 \h </w:instrText>
      </w:r>
      <w:r>
        <w:fldChar w:fldCharType="separate"/>
      </w:r>
      <w:r>
        <w:t>69</w:t>
      </w:r>
      <w:r>
        <w:fldChar w:fldCharType="end"/>
      </w:r>
    </w:p>
    <w:p w14:paraId="1D375D4E" w14:textId="45943980" w:rsidR="00DB4999" w:rsidRDefault="00DB4999">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_Toc136857602 \h </w:instrText>
      </w:r>
      <w:r>
        <w:fldChar w:fldCharType="separate"/>
      </w:r>
      <w:r>
        <w:t>69</w:t>
      </w:r>
      <w:r>
        <w:fldChar w:fldCharType="end"/>
      </w:r>
    </w:p>
    <w:p w14:paraId="70032E88" w14:textId="611B029B" w:rsidR="00DB4999" w:rsidRDefault="00DB4999">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_Toc136857603 \h </w:instrText>
      </w:r>
      <w:r>
        <w:fldChar w:fldCharType="separate"/>
      </w:r>
      <w:r>
        <w:t>69</w:t>
      </w:r>
      <w:r>
        <w:fldChar w:fldCharType="end"/>
      </w:r>
    </w:p>
    <w:p w14:paraId="451D1643" w14:textId="1EFF30CA" w:rsidR="00DB4999" w:rsidRDefault="00DB4999">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_Toc136857604 \h </w:instrText>
      </w:r>
      <w:r>
        <w:fldChar w:fldCharType="separate"/>
      </w:r>
      <w:r>
        <w:t>69</w:t>
      </w:r>
      <w:r>
        <w:fldChar w:fldCharType="end"/>
      </w:r>
    </w:p>
    <w:p w14:paraId="07EBCFC0" w14:textId="136B7AE4" w:rsidR="00DB4999" w:rsidRDefault="00DB4999">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_Toc136857605 \h </w:instrText>
      </w:r>
      <w:r>
        <w:fldChar w:fldCharType="separate"/>
      </w:r>
      <w:r>
        <w:t>70</w:t>
      </w:r>
      <w:r>
        <w:fldChar w:fldCharType="end"/>
      </w:r>
    </w:p>
    <w:p w14:paraId="7C8DB032" w14:textId="6A475131" w:rsidR="00DB4999" w:rsidRDefault="00DB4999">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_Toc136857606 \h </w:instrText>
      </w:r>
      <w:r>
        <w:fldChar w:fldCharType="separate"/>
      </w:r>
      <w:r>
        <w:t>70</w:t>
      </w:r>
      <w:r>
        <w:fldChar w:fldCharType="end"/>
      </w:r>
    </w:p>
    <w:p w14:paraId="62AD57E3" w14:textId="22D8FFE9" w:rsidR="00DB4999" w:rsidRDefault="00DB4999">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_Toc136857607 \h </w:instrText>
      </w:r>
      <w:r>
        <w:fldChar w:fldCharType="separate"/>
      </w:r>
      <w:r>
        <w:t>70</w:t>
      </w:r>
      <w:r>
        <w:fldChar w:fldCharType="end"/>
      </w:r>
    </w:p>
    <w:p w14:paraId="2F1184B2" w14:textId="14DB5971" w:rsidR="00DB4999" w:rsidRDefault="00DB4999">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Use Case on cooperation between metaverse and network using interactive XR</w:t>
      </w:r>
      <w:r>
        <w:tab/>
      </w:r>
      <w:r>
        <w:fldChar w:fldCharType="begin"/>
      </w:r>
      <w:r>
        <w:instrText xml:space="preserve"> PAGEREF _Toc136857608 \h </w:instrText>
      </w:r>
      <w:r>
        <w:fldChar w:fldCharType="separate"/>
      </w:r>
      <w:r>
        <w:t>70</w:t>
      </w:r>
      <w:r>
        <w:fldChar w:fldCharType="end"/>
      </w:r>
    </w:p>
    <w:p w14:paraId="4E1C635A" w14:textId="253FF3CB" w:rsidR="00DB4999" w:rsidRDefault="00DB4999">
      <w:pPr>
        <w:pStyle w:val="TOC3"/>
        <w:rPr>
          <w:rFonts w:asciiTheme="minorHAnsi" w:eastAsiaTheme="minorEastAsia" w:hAnsiTheme="minorHAnsi" w:cstheme="minorBidi"/>
          <w:sz w:val="22"/>
          <w:szCs w:val="22"/>
          <w:lang w:eastAsia="en-GB"/>
        </w:rPr>
      </w:pPr>
      <w:r>
        <w:t>5.23</w:t>
      </w:r>
      <w:r>
        <w:rPr>
          <w:lang w:eastAsia="zh-CN"/>
        </w:rPr>
        <w:t>.1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_Toc136857609 \h </w:instrText>
      </w:r>
      <w:r>
        <w:fldChar w:fldCharType="separate"/>
      </w:r>
      <w:r>
        <w:t>70</w:t>
      </w:r>
      <w:r>
        <w:fldChar w:fldCharType="end"/>
      </w:r>
    </w:p>
    <w:p w14:paraId="321C407F" w14:textId="3EAA7E32" w:rsidR="00DB4999" w:rsidRDefault="00DB4999">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_Toc136857610 \h </w:instrText>
      </w:r>
      <w:r>
        <w:fldChar w:fldCharType="separate"/>
      </w:r>
      <w:r>
        <w:t>71</w:t>
      </w:r>
      <w:r>
        <w:fldChar w:fldCharType="end"/>
      </w:r>
    </w:p>
    <w:p w14:paraId="00E328F3" w14:textId="0D5CF36E" w:rsidR="00DB4999" w:rsidRDefault="00DB4999">
      <w:pPr>
        <w:pStyle w:val="TOC3"/>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_Toc136857611 \h </w:instrText>
      </w:r>
      <w:r>
        <w:fldChar w:fldCharType="separate"/>
      </w:r>
      <w:r>
        <w:t>71</w:t>
      </w:r>
      <w:r>
        <w:fldChar w:fldCharType="end"/>
      </w:r>
    </w:p>
    <w:p w14:paraId="25A69977" w14:textId="11BAA397" w:rsidR="00DB4999" w:rsidRDefault="00DB4999">
      <w:pPr>
        <w:pStyle w:val="TOC3"/>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_Toc136857612 \h </w:instrText>
      </w:r>
      <w:r>
        <w:fldChar w:fldCharType="separate"/>
      </w:r>
      <w:r>
        <w:t>71</w:t>
      </w:r>
      <w:r>
        <w:fldChar w:fldCharType="end"/>
      </w:r>
    </w:p>
    <w:p w14:paraId="035A4400" w14:textId="6AF53277" w:rsidR="00DB4999" w:rsidRDefault="00DB4999">
      <w:pPr>
        <w:pStyle w:val="TOC3"/>
        <w:rPr>
          <w:rFonts w:asciiTheme="minorHAnsi" w:eastAsiaTheme="minorEastAsia" w:hAnsiTheme="minorHAnsi" w:cstheme="minorBidi"/>
          <w:sz w:val="22"/>
          <w:szCs w:val="22"/>
          <w:lang w:eastAsia="en-GB"/>
        </w:rPr>
      </w:pPr>
      <w:r>
        <w:t>5.23.5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_Toc136857613 \h </w:instrText>
      </w:r>
      <w:r>
        <w:fldChar w:fldCharType="separate"/>
      </w:r>
      <w:r>
        <w:t>71</w:t>
      </w:r>
      <w:r>
        <w:fldChar w:fldCharType="end"/>
      </w:r>
    </w:p>
    <w:p w14:paraId="38EF63D8" w14:textId="7C171324" w:rsidR="00DB4999" w:rsidRDefault="00DB4999">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_Toc136857614 \h </w:instrText>
      </w:r>
      <w:r>
        <w:fldChar w:fldCharType="separate"/>
      </w:r>
      <w:r>
        <w:t>71</w:t>
      </w:r>
      <w:r>
        <w:fldChar w:fldCharType="end"/>
      </w:r>
    </w:p>
    <w:p w14:paraId="52D61B43" w14:textId="76201E7E" w:rsidR="00DB4999" w:rsidRDefault="00DB4999">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Use Case on Authorization of Avatar Usage rights</w:t>
      </w:r>
      <w:r>
        <w:tab/>
      </w:r>
      <w:r>
        <w:fldChar w:fldCharType="begin"/>
      </w:r>
      <w:r>
        <w:instrText xml:space="preserve"> PAGEREF _Toc136857615 \h </w:instrText>
      </w:r>
      <w:r>
        <w:fldChar w:fldCharType="separate"/>
      </w:r>
      <w:r>
        <w:t>71</w:t>
      </w:r>
      <w:r>
        <w:fldChar w:fldCharType="end"/>
      </w:r>
    </w:p>
    <w:p w14:paraId="7AE0CDED" w14:textId="5ACD5F19" w:rsidR="00DB4999" w:rsidRDefault="00DB4999">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_Toc136857616 \h </w:instrText>
      </w:r>
      <w:r>
        <w:fldChar w:fldCharType="separate"/>
      </w:r>
      <w:r>
        <w:t>71</w:t>
      </w:r>
      <w:r>
        <w:fldChar w:fldCharType="end"/>
      </w:r>
    </w:p>
    <w:p w14:paraId="1D48EF37" w14:textId="7BD5A976" w:rsidR="00DB4999" w:rsidRDefault="00DB4999">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_Toc136857617 \h </w:instrText>
      </w:r>
      <w:r>
        <w:fldChar w:fldCharType="separate"/>
      </w:r>
      <w:r>
        <w:t>72</w:t>
      </w:r>
      <w:r>
        <w:fldChar w:fldCharType="end"/>
      </w:r>
    </w:p>
    <w:p w14:paraId="120DDD09" w14:textId="128AA91A" w:rsidR="00DB4999" w:rsidRDefault="00DB4999">
      <w:pPr>
        <w:pStyle w:val="TOC3"/>
        <w:rPr>
          <w:rFonts w:asciiTheme="minorHAnsi" w:eastAsiaTheme="minorEastAsia" w:hAnsiTheme="minorHAnsi" w:cstheme="minorBidi"/>
          <w:sz w:val="22"/>
          <w:szCs w:val="22"/>
          <w:lang w:eastAsia="en-GB"/>
        </w:rPr>
      </w:pPr>
      <w:r>
        <w:rPr>
          <w:lang w:eastAsia="ja-JP"/>
        </w:rPr>
        <w:t>5.24.3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_Toc136857618 \h </w:instrText>
      </w:r>
      <w:r>
        <w:fldChar w:fldCharType="separate"/>
      </w:r>
      <w:r>
        <w:t>72</w:t>
      </w:r>
      <w:r>
        <w:fldChar w:fldCharType="end"/>
      </w:r>
    </w:p>
    <w:p w14:paraId="38E563C2" w14:textId="74BB73F4" w:rsidR="00DB4999" w:rsidRDefault="00DB4999">
      <w:pPr>
        <w:pStyle w:val="TOC3"/>
        <w:rPr>
          <w:rFonts w:asciiTheme="minorHAnsi" w:eastAsiaTheme="minorEastAsia" w:hAnsiTheme="minorHAnsi" w:cstheme="minorBidi"/>
          <w:sz w:val="22"/>
          <w:szCs w:val="22"/>
          <w:lang w:eastAsia="en-GB"/>
        </w:rPr>
      </w:pPr>
      <w:r>
        <w:rPr>
          <w:lang w:eastAsia="ja-JP"/>
        </w:rPr>
        <w:t>5.24.4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_Toc136857619 \h </w:instrText>
      </w:r>
      <w:r>
        <w:fldChar w:fldCharType="separate"/>
      </w:r>
      <w:r>
        <w:t>72</w:t>
      </w:r>
      <w:r>
        <w:fldChar w:fldCharType="end"/>
      </w:r>
    </w:p>
    <w:p w14:paraId="5330D9E0" w14:textId="56EFE213" w:rsidR="00DB4999" w:rsidRDefault="00DB4999">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_Toc136857620 \h </w:instrText>
      </w:r>
      <w:r>
        <w:fldChar w:fldCharType="separate"/>
      </w:r>
      <w:r>
        <w:t>72</w:t>
      </w:r>
      <w:r>
        <w:fldChar w:fldCharType="end"/>
      </w:r>
    </w:p>
    <w:p w14:paraId="14233C65" w14:textId="2E94EEC8" w:rsidR="00DB4999" w:rsidRDefault="00DB4999">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_Toc136857621 \h </w:instrText>
      </w:r>
      <w:r>
        <w:fldChar w:fldCharType="separate"/>
      </w:r>
      <w:r>
        <w:t>72</w:t>
      </w:r>
      <w:r>
        <w:fldChar w:fldCharType="end"/>
      </w:r>
    </w:p>
    <w:p w14:paraId="26D0B640" w14:textId="2B76541F" w:rsidR="00DB4999" w:rsidRDefault="00DB4999">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 xml:space="preserve">Use Case on </w:t>
      </w:r>
      <w:r w:rsidRPr="00831680">
        <w:rPr>
          <w:lang w:val="en-US"/>
        </w:rPr>
        <w:t>Enabling Metaverse services to users via multiple access connections</w:t>
      </w:r>
      <w:r>
        <w:tab/>
      </w:r>
      <w:r>
        <w:fldChar w:fldCharType="begin"/>
      </w:r>
      <w:r>
        <w:instrText xml:space="preserve"> PAGEREF _Toc136857622 \h </w:instrText>
      </w:r>
      <w:r>
        <w:fldChar w:fldCharType="separate"/>
      </w:r>
      <w:r>
        <w:t>73</w:t>
      </w:r>
      <w:r>
        <w:fldChar w:fldCharType="end"/>
      </w:r>
    </w:p>
    <w:p w14:paraId="2FEC7AA3" w14:textId="786FAC1F" w:rsidR="00DB4999" w:rsidRDefault="00DB4999">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_Toc136857623 \h </w:instrText>
      </w:r>
      <w:r>
        <w:fldChar w:fldCharType="separate"/>
      </w:r>
      <w:r>
        <w:t>73</w:t>
      </w:r>
      <w:r>
        <w:fldChar w:fldCharType="end"/>
      </w:r>
    </w:p>
    <w:p w14:paraId="1E297A56" w14:textId="1C38B52A" w:rsidR="00DB4999" w:rsidRDefault="00DB4999">
      <w:pPr>
        <w:pStyle w:val="TOC3"/>
        <w:rPr>
          <w:rFonts w:asciiTheme="minorHAnsi" w:eastAsiaTheme="minorEastAsia" w:hAnsiTheme="minorHAnsi" w:cstheme="minorBidi"/>
          <w:sz w:val="22"/>
          <w:szCs w:val="22"/>
          <w:lang w:eastAsia="en-GB"/>
        </w:rPr>
      </w:pPr>
      <w:r w:rsidRPr="00831680">
        <w:rPr>
          <w:lang w:val="en-US"/>
        </w:rPr>
        <w:t>5.25.2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_Toc136857624 \h </w:instrText>
      </w:r>
      <w:r>
        <w:fldChar w:fldCharType="separate"/>
      </w:r>
      <w:r>
        <w:t>73</w:t>
      </w:r>
      <w:r>
        <w:fldChar w:fldCharType="end"/>
      </w:r>
    </w:p>
    <w:p w14:paraId="3846F4C8" w14:textId="37D3798A" w:rsidR="00DB4999" w:rsidRDefault="00DB4999">
      <w:pPr>
        <w:pStyle w:val="TOC3"/>
        <w:rPr>
          <w:rFonts w:asciiTheme="minorHAnsi" w:eastAsiaTheme="minorEastAsia" w:hAnsiTheme="minorHAnsi" w:cstheme="minorBidi"/>
          <w:sz w:val="22"/>
          <w:szCs w:val="22"/>
          <w:lang w:eastAsia="en-GB"/>
        </w:rPr>
      </w:pPr>
      <w:r w:rsidRPr="00831680">
        <w:rPr>
          <w:lang w:val="en-US"/>
        </w:rPr>
        <w:t>5.25.3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_Toc136857625 \h </w:instrText>
      </w:r>
      <w:r>
        <w:fldChar w:fldCharType="separate"/>
      </w:r>
      <w:r>
        <w:t>73</w:t>
      </w:r>
      <w:r>
        <w:fldChar w:fldCharType="end"/>
      </w:r>
    </w:p>
    <w:p w14:paraId="152977B2" w14:textId="0DE0C291" w:rsidR="00DB4999" w:rsidRDefault="00DB4999">
      <w:pPr>
        <w:pStyle w:val="TOC3"/>
        <w:rPr>
          <w:rFonts w:asciiTheme="minorHAnsi" w:eastAsiaTheme="minorEastAsia" w:hAnsiTheme="minorHAnsi" w:cstheme="minorBidi"/>
          <w:sz w:val="22"/>
          <w:szCs w:val="22"/>
          <w:lang w:eastAsia="en-GB"/>
        </w:rPr>
      </w:pPr>
      <w:r w:rsidRPr="00831680">
        <w:rPr>
          <w:lang w:val="en-US"/>
        </w:rPr>
        <w:t>5.25.4</w:t>
      </w:r>
      <w:r>
        <w:rPr>
          <w:rFonts w:asciiTheme="minorHAnsi" w:eastAsiaTheme="minorEastAsia" w:hAnsiTheme="minorHAnsi" w:cstheme="minorBidi"/>
          <w:sz w:val="22"/>
          <w:szCs w:val="22"/>
          <w:lang w:eastAsia="en-GB"/>
        </w:rPr>
        <w:tab/>
      </w:r>
      <w:r w:rsidRPr="00831680">
        <w:rPr>
          <w:lang w:val="en-US"/>
        </w:rPr>
        <w:t>Post-conditions</w:t>
      </w:r>
      <w:r>
        <w:tab/>
      </w:r>
      <w:r>
        <w:fldChar w:fldCharType="begin"/>
      </w:r>
      <w:r>
        <w:instrText xml:space="preserve"> PAGEREF _Toc136857626 \h </w:instrText>
      </w:r>
      <w:r>
        <w:fldChar w:fldCharType="separate"/>
      </w:r>
      <w:r>
        <w:t>74</w:t>
      </w:r>
      <w:r>
        <w:fldChar w:fldCharType="end"/>
      </w:r>
    </w:p>
    <w:p w14:paraId="72E1B5BD" w14:textId="20E88F63" w:rsidR="00DB4999" w:rsidRDefault="00DB4999">
      <w:pPr>
        <w:pStyle w:val="TOC3"/>
        <w:rPr>
          <w:rFonts w:asciiTheme="minorHAnsi" w:eastAsiaTheme="minorEastAsia" w:hAnsiTheme="minorHAnsi" w:cstheme="minorBidi"/>
          <w:sz w:val="22"/>
          <w:szCs w:val="22"/>
          <w:lang w:eastAsia="en-GB"/>
        </w:rPr>
      </w:pPr>
      <w:r w:rsidRPr="00831680">
        <w:rPr>
          <w:lang w:val="en-US"/>
        </w:rPr>
        <w:t>5.25.5</w:t>
      </w:r>
      <w:r>
        <w:rPr>
          <w:rFonts w:asciiTheme="minorHAnsi" w:eastAsiaTheme="minorEastAsia" w:hAnsiTheme="minorHAnsi" w:cstheme="minorBidi"/>
          <w:sz w:val="22"/>
          <w:szCs w:val="22"/>
          <w:lang w:eastAsia="en-GB"/>
        </w:rPr>
        <w:tab/>
      </w:r>
      <w:r w:rsidRPr="00831680">
        <w:rPr>
          <w:lang w:val="en-US"/>
        </w:rPr>
        <w:t xml:space="preserve">Existing </w:t>
      </w:r>
      <w:r>
        <w:t>features partly or fully covering the use case functionality</w:t>
      </w:r>
      <w:r>
        <w:tab/>
      </w:r>
      <w:r>
        <w:fldChar w:fldCharType="begin"/>
      </w:r>
      <w:r>
        <w:instrText xml:space="preserve"> PAGEREF _Toc136857627 \h </w:instrText>
      </w:r>
      <w:r>
        <w:fldChar w:fldCharType="separate"/>
      </w:r>
      <w:r>
        <w:t>74</w:t>
      </w:r>
      <w:r>
        <w:fldChar w:fldCharType="end"/>
      </w:r>
    </w:p>
    <w:p w14:paraId="5805F7D7" w14:textId="3A7C0A70" w:rsidR="00DB4999" w:rsidRDefault="00DB4999">
      <w:pPr>
        <w:pStyle w:val="TOC3"/>
        <w:rPr>
          <w:rFonts w:asciiTheme="minorHAnsi" w:eastAsiaTheme="minorEastAsia" w:hAnsiTheme="minorHAnsi" w:cstheme="minorBidi"/>
          <w:sz w:val="22"/>
          <w:szCs w:val="22"/>
          <w:lang w:eastAsia="en-GB"/>
        </w:rPr>
      </w:pPr>
      <w:r w:rsidRPr="00831680">
        <w:rPr>
          <w:lang w:val="en-US"/>
        </w:rPr>
        <w:t>5.25.6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_Toc136857628 \h </w:instrText>
      </w:r>
      <w:r>
        <w:fldChar w:fldCharType="separate"/>
      </w:r>
      <w:r>
        <w:t>74</w:t>
      </w:r>
      <w:r>
        <w:fldChar w:fldCharType="end"/>
      </w:r>
    </w:p>
    <w:p w14:paraId="7801C766" w14:textId="73E65BF6" w:rsidR="00DB4999" w:rsidRDefault="00DB4999">
      <w:pPr>
        <w:pStyle w:val="TOC2"/>
        <w:rPr>
          <w:rFonts w:asciiTheme="minorHAnsi" w:eastAsiaTheme="minorEastAsia" w:hAnsiTheme="minorHAnsi" w:cstheme="minorBidi"/>
          <w:sz w:val="22"/>
          <w:szCs w:val="22"/>
          <w:lang w:eastAsia="en-GB"/>
        </w:rPr>
      </w:pPr>
      <w:r w:rsidRPr="00831680">
        <w:rPr>
          <w:lang w:val="en-US"/>
        </w:rPr>
        <w:t>5.26</w:t>
      </w:r>
      <w:r>
        <w:rPr>
          <w:rFonts w:asciiTheme="minorHAnsi" w:eastAsiaTheme="minorEastAsia" w:hAnsiTheme="minorHAnsi" w:cstheme="minorBidi"/>
          <w:sz w:val="22"/>
          <w:szCs w:val="22"/>
          <w:lang w:eastAsia="en-GB"/>
        </w:rPr>
        <w:tab/>
      </w:r>
      <w:r>
        <w:t xml:space="preserve">Use Case on </w:t>
      </w:r>
      <w:r w:rsidRPr="00831680">
        <w:rPr>
          <w:lang w:val="en-US"/>
        </w:rPr>
        <w:t>IMS-based 3D Avatar Call Support for Accessibility Use Case</w:t>
      </w:r>
      <w:r>
        <w:tab/>
      </w:r>
      <w:r>
        <w:fldChar w:fldCharType="begin"/>
      </w:r>
      <w:r>
        <w:instrText xml:space="preserve"> PAGEREF _Toc136857629 \h </w:instrText>
      </w:r>
      <w:r>
        <w:fldChar w:fldCharType="separate"/>
      </w:r>
      <w:r>
        <w:t>74</w:t>
      </w:r>
      <w:r>
        <w:fldChar w:fldCharType="end"/>
      </w:r>
    </w:p>
    <w:p w14:paraId="774B7B27" w14:textId="6FBD66AC" w:rsidR="00DB4999" w:rsidRDefault="00DB4999">
      <w:pPr>
        <w:pStyle w:val="TOC3"/>
        <w:rPr>
          <w:rFonts w:asciiTheme="minorHAnsi" w:eastAsiaTheme="minorEastAsia" w:hAnsiTheme="minorHAnsi" w:cstheme="minorBidi"/>
          <w:sz w:val="22"/>
          <w:szCs w:val="22"/>
          <w:lang w:eastAsia="en-GB"/>
        </w:rPr>
      </w:pPr>
      <w:r w:rsidRPr="00831680">
        <w:rPr>
          <w:lang w:val="en-US"/>
        </w:rPr>
        <w:t>5.26.1</w:t>
      </w:r>
      <w:r>
        <w:rPr>
          <w:rFonts w:asciiTheme="minorHAnsi" w:eastAsiaTheme="minorEastAsia" w:hAnsiTheme="minorHAnsi" w:cstheme="minorBidi"/>
          <w:sz w:val="22"/>
          <w:szCs w:val="22"/>
          <w:lang w:eastAsia="en-GB"/>
        </w:rPr>
        <w:tab/>
      </w:r>
      <w:r w:rsidRPr="00831680">
        <w:rPr>
          <w:lang w:val="en-US"/>
        </w:rPr>
        <w:t>Description</w:t>
      </w:r>
      <w:r>
        <w:tab/>
      </w:r>
      <w:r>
        <w:fldChar w:fldCharType="begin"/>
      </w:r>
      <w:r>
        <w:instrText xml:space="preserve"> PAGEREF _Toc136857630 \h </w:instrText>
      </w:r>
      <w:r>
        <w:fldChar w:fldCharType="separate"/>
      </w:r>
      <w:r>
        <w:t>74</w:t>
      </w:r>
      <w:r>
        <w:fldChar w:fldCharType="end"/>
      </w:r>
    </w:p>
    <w:p w14:paraId="25C084F9" w14:textId="2A1CCD05" w:rsidR="00DB4999" w:rsidRDefault="00DB4999">
      <w:pPr>
        <w:pStyle w:val="TOC3"/>
        <w:rPr>
          <w:rFonts w:asciiTheme="minorHAnsi" w:eastAsiaTheme="minorEastAsia" w:hAnsiTheme="minorHAnsi" w:cstheme="minorBidi"/>
          <w:sz w:val="22"/>
          <w:szCs w:val="22"/>
          <w:lang w:eastAsia="en-GB"/>
        </w:rPr>
      </w:pPr>
      <w:r w:rsidRPr="00831680">
        <w:rPr>
          <w:lang w:val="en-US"/>
        </w:rPr>
        <w:t>5.26.2</w:t>
      </w:r>
      <w:r>
        <w:rPr>
          <w:rFonts w:asciiTheme="minorHAnsi" w:eastAsiaTheme="minorEastAsia" w:hAnsiTheme="minorHAnsi" w:cstheme="minorBidi"/>
          <w:sz w:val="22"/>
          <w:szCs w:val="22"/>
          <w:lang w:eastAsia="en-GB"/>
        </w:rPr>
        <w:tab/>
      </w:r>
      <w:r w:rsidRPr="00831680">
        <w:rPr>
          <w:lang w:val="en-US"/>
        </w:rPr>
        <w:t>Pre-conditions</w:t>
      </w:r>
      <w:r>
        <w:tab/>
      </w:r>
      <w:r>
        <w:fldChar w:fldCharType="begin"/>
      </w:r>
      <w:r>
        <w:instrText xml:space="preserve"> PAGEREF _Toc136857631 \h </w:instrText>
      </w:r>
      <w:r>
        <w:fldChar w:fldCharType="separate"/>
      </w:r>
      <w:r>
        <w:t>76</w:t>
      </w:r>
      <w:r>
        <w:fldChar w:fldCharType="end"/>
      </w:r>
    </w:p>
    <w:p w14:paraId="65BA1D65" w14:textId="661A2835" w:rsidR="00DB4999" w:rsidRDefault="00DB4999">
      <w:pPr>
        <w:pStyle w:val="TOC3"/>
        <w:rPr>
          <w:rFonts w:asciiTheme="minorHAnsi" w:eastAsiaTheme="minorEastAsia" w:hAnsiTheme="minorHAnsi" w:cstheme="minorBidi"/>
          <w:sz w:val="22"/>
          <w:szCs w:val="22"/>
          <w:lang w:eastAsia="en-GB"/>
        </w:rPr>
      </w:pPr>
      <w:r w:rsidRPr="00831680">
        <w:rPr>
          <w:lang w:val="en-US"/>
        </w:rPr>
        <w:t>5.26.3</w:t>
      </w:r>
      <w:r>
        <w:rPr>
          <w:rFonts w:asciiTheme="minorHAnsi" w:eastAsiaTheme="minorEastAsia" w:hAnsiTheme="minorHAnsi" w:cstheme="minorBidi"/>
          <w:sz w:val="22"/>
          <w:szCs w:val="22"/>
          <w:lang w:eastAsia="en-GB"/>
        </w:rPr>
        <w:tab/>
      </w:r>
      <w:r w:rsidRPr="00831680">
        <w:rPr>
          <w:lang w:val="en-US"/>
        </w:rPr>
        <w:t>Service Flows</w:t>
      </w:r>
      <w:r>
        <w:tab/>
      </w:r>
      <w:r>
        <w:fldChar w:fldCharType="begin"/>
      </w:r>
      <w:r>
        <w:instrText xml:space="preserve"> PAGEREF _Toc136857632 \h </w:instrText>
      </w:r>
      <w:r>
        <w:fldChar w:fldCharType="separate"/>
      </w:r>
      <w:r>
        <w:t>76</w:t>
      </w:r>
      <w:r>
        <w:fldChar w:fldCharType="end"/>
      </w:r>
    </w:p>
    <w:p w14:paraId="30069CD6" w14:textId="140F60E0" w:rsidR="00DB4999" w:rsidRDefault="00DB4999">
      <w:pPr>
        <w:pStyle w:val="TOC3"/>
        <w:rPr>
          <w:rFonts w:asciiTheme="minorHAnsi" w:eastAsiaTheme="minorEastAsia" w:hAnsiTheme="minorHAnsi" w:cstheme="minorBidi"/>
          <w:sz w:val="22"/>
          <w:szCs w:val="22"/>
          <w:lang w:eastAsia="en-GB"/>
        </w:rPr>
      </w:pPr>
      <w:r w:rsidRPr="00831680">
        <w:rPr>
          <w:lang w:val="en-US"/>
        </w:rPr>
        <w:t>5.26.4</w:t>
      </w:r>
      <w:r>
        <w:rPr>
          <w:rFonts w:asciiTheme="minorHAnsi" w:eastAsiaTheme="minorEastAsia" w:hAnsiTheme="minorHAnsi" w:cstheme="minorBidi"/>
          <w:sz w:val="22"/>
          <w:szCs w:val="22"/>
          <w:lang w:eastAsia="en-GB"/>
        </w:rPr>
        <w:tab/>
      </w:r>
      <w:r w:rsidRPr="00831680">
        <w:rPr>
          <w:lang w:val="en-US"/>
        </w:rPr>
        <w:t>Post-conditions</w:t>
      </w:r>
      <w:r>
        <w:tab/>
      </w:r>
      <w:r>
        <w:fldChar w:fldCharType="begin"/>
      </w:r>
      <w:r>
        <w:instrText xml:space="preserve"> PAGEREF _Toc136857633 \h </w:instrText>
      </w:r>
      <w:r>
        <w:fldChar w:fldCharType="separate"/>
      </w:r>
      <w:r>
        <w:t>77</w:t>
      </w:r>
      <w:r>
        <w:fldChar w:fldCharType="end"/>
      </w:r>
    </w:p>
    <w:p w14:paraId="08BB7BDD" w14:textId="404E4FB5" w:rsidR="00DB4999" w:rsidRDefault="00DB4999">
      <w:pPr>
        <w:pStyle w:val="TOC3"/>
        <w:rPr>
          <w:rFonts w:asciiTheme="minorHAnsi" w:eastAsiaTheme="minorEastAsia" w:hAnsiTheme="minorHAnsi" w:cstheme="minorBidi"/>
          <w:sz w:val="22"/>
          <w:szCs w:val="22"/>
          <w:lang w:eastAsia="en-GB"/>
        </w:rPr>
      </w:pPr>
      <w:r w:rsidRPr="00831680">
        <w:rPr>
          <w:lang w:val="en-US"/>
        </w:rPr>
        <w:t>5.26.5</w:t>
      </w:r>
      <w:r>
        <w:rPr>
          <w:rFonts w:asciiTheme="minorHAnsi" w:eastAsiaTheme="minorEastAsia" w:hAnsiTheme="minorHAnsi" w:cstheme="minorBidi"/>
          <w:sz w:val="22"/>
          <w:szCs w:val="22"/>
          <w:lang w:eastAsia="en-GB"/>
        </w:rPr>
        <w:tab/>
      </w:r>
      <w:r w:rsidRPr="00831680">
        <w:rPr>
          <w:lang w:val="en-US"/>
        </w:rPr>
        <w:t>Existing feature partially or fully covering use case functionality</w:t>
      </w:r>
      <w:r>
        <w:tab/>
      </w:r>
      <w:r>
        <w:fldChar w:fldCharType="begin"/>
      </w:r>
      <w:r>
        <w:instrText xml:space="preserve"> PAGEREF _Toc136857634 \h </w:instrText>
      </w:r>
      <w:r>
        <w:fldChar w:fldCharType="separate"/>
      </w:r>
      <w:r>
        <w:t>77</w:t>
      </w:r>
      <w:r>
        <w:fldChar w:fldCharType="end"/>
      </w:r>
    </w:p>
    <w:p w14:paraId="1B8B70A7" w14:textId="48DC3B72" w:rsidR="00DB4999" w:rsidRDefault="00DB4999">
      <w:pPr>
        <w:pStyle w:val="TOC3"/>
        <w:rPr>
          <w:rFonts w:asciiTheme="minorHAnsi" w:eastAsiaTheme="minorEastAsia" w:hAnsiTheme="minorHAnsi" w:cstheme="minorBidi"/>
          <w:sz w:val="22"/>
          <w:szCs w:val="22"/>
          <w:lang w:eastAsia="en-GB"/>
        </w:rPr>
      </w:pPr>
      <w:r w:rsidRPr="00831680">
        <w:rPr>
          <w:lang w:val="en-US"/>
        </w:rPr>
        <w:t>5.26.6</w:t>
      </w:r>
      <w:r>
        <w:rPr>
          <w:rFonts w:asciiTheme="minorHAnsi" w:eastAsiaTheme="minorEastAsia" w:hAnsiTheme="minorHAnsi" w:cstheme="minorBidi"/>
          <w:sz w:val="22"/>
          <w:szCs w:val="22"/>
          <w:lang w:eastAsia="en-GB"/>
        </w:rPr>
        <w:tab/>
      </w:r>
      <w:r w:rsidRPr="00831680">
        <w:rPr>
          <w:lang w:val="en-US"/>
        </w:rPr>
        <w:t>Potential New Requirements</w:t>
      </w:r>
      <w:r>
        <w:tab/>
      </w:r>
      <w:r>
        <w:fldChar w:fldCharType="begin"/>
      </w:r>
      <w:r>
        <w:instrText xml:space="preserve"> PAGEREF _Toc136857635 \h </w:instrText>
      </w:r>
      <w:r>
        <w:fldChar w:fldCharType="separate"/>
      </w:r>
      <w:r>
        <w:t>77</w:t>
      </w:r>
      <w:r>
        <w:fldChar w:fldCharType="end"/>
      </w:r>
    </w:p>
    <w:p w14:paraId="4F6D8651" w14:textId="5479BE0B" w:rsidR="00DB4999" w:rsidRDefault="00DB4999">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Use Case on Localized Mobile Metaverse Overload</w:t>
      </w:r>
      <w:r>
        <w:tab/>
      </w:r>
      <w:r>
        <w:fldChar w:fldCharType="begin"/>
      </w:r>
      <w:r>
        <w:instrText xml:space="preserve"> PAGEREF _Toc136857636 \h </w:instrText>
      </w:r>
      <w:r>
        <w:fldChar w:fldCharType="separate"/>
      </w:r>
      <w:r>
        <w:t>78</w:t>
      </w:r>
      <w:r>
        <w:fldChar w:fldCharType="end"/>
      </w:r>
    </w:p>
    <w:p w14:paraId="37C6AE7D" w14:textId="70DAF27A"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.1</w:t>
      </w:r>
      <w:r>
        <w:rPr>
          <w:rFonts w:asciiTheme="minorHAnsi" w:eastAsiaTheme="minorEastAsia" w:hAnsiTheme="minorHAnsi" w:cstheme="minorBidi"/>
          <w:sz w:val="22"/>
          <w:szCs w:val="22"/>
          <w:lang w:eastAsia="en-GB"/>
        </w:rPr>
        <w:tab/>
      </w:r>
      <w:r w:rsidRPr="00831680">
        <w:rPr>
          <w:lang w:val="zh-CN" w:eastAsia="zh-CN"/>
        </w:rPr>
        <w:t>Description</w:t>
      </w:r>
      <w:r>
        <w:tab/>
      </w:r>
      <w:r>
        <w:fldChar w:fldCharType="begin"/>
      </w:r>
      <w:r>
        <w:instrText xml:space="preserve"> PAGEREF _Toc136857637 \h </w:instrText>
      </w:r>
      <w:r>
        <w:fldChar w:fldCharType="separate"/>
      </w:r>
      <w:r>
        <w:t>78</w:t>
      </w:r>
      <w:r>
        <w:fldChar w:fldCharType="end"/>
      </w:r>
    </w:p>
    <w:p w14:paraId="5C20BBD0" w14:textId="09B6BDCE"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.2</w:t>
      </w:r>
      <w:r>
        <w:rPr>
          <w:rFonts w:asciiTheme="minorHAnsi" w:eastAsiaTheme="minorEastAsia" w:hAnsiTheme="minorHAnsi" w:cstheme="minorBidi"/>
          <w:sz w:val="22"/>
          <w:szCs w:val="22"/>
          <w:lang w:eastAsia="en-GB"/>
        </w:rPr>
        <w:tab/>
      </w:r>
      <w:r w:rsidRPr="00831680">
        <w:rPr>
          <w:lang w:val="zh-CN" w:eastAsia="zh-CN"/>
        </w:rPr>
        <w:t>Pre-conditions</w:t>
      </w:r>
      <w:r>
        <w:tab/>
      </w:r>
      <w:r>
        <w:fldChar w:fldCharType="begin"/>
      </w:r>
      <w:r>
        <w:instrText xml:space="preserve"> PAGEREF _Toc136857638 \h </w:instrText>
      </w:r>
      <w:r>
        <w:fldChar w:fldCharType="separate"/>
      </w:r>
      <w:r>
        <w:t>79</w:t>
      </w:r>
      <w:r>
        <w:fldChar w:fldCharType="end"/>
      </w:r>
    </w:p>
    <w:p w14:paraId="6ED2028F" w14:textId="2D78E8E0"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.3</w:t>
      </w:r>
      <w:r>
        <w:rPr>
          <w:rFonts w:asciiTheme="minorHAnsi" w:eastAsiaTheme="minorEastAsia" w:hAnsiTheme="minorHAnsi" w:cstheme="minorBidi"/>
          <w:sz w:val="22"/>
          <w:szCs w:val="22"/>
          <w:lang w:eastAsia="en-GB"/>
        </w:rPr>
        <w:tab/>
      </w:r>
      <w:r w:rsidRPr="00831680">
        <w:rPr>
          <w:lang w:val="zh-CN" w:eastAsia="zh-CN"/>
        </w:rPr>
        <w:t>Service Flows</w:t>
      </w:r>
      <w:r>
        <w:tab/>
      </w:r>
      <w:r>
        <w:fldChar w:fldCharType="begin"/>
      </w:r>
      <w:r>
        <w:instrText xml:space="preserve"> PAGEREF _Toc136857639 \h </w:instrText>
      </w:r>
      <w:r>
        <w:fldChar w:fldCharType="separate"/>
      </w:r>
      <w:r>
        <w:t>79</w:t>
      </w:r>
      <w:r>
        <w:fldChar w:fldCharType="end"/>
      </w:r>
    </w:p>
    <w:p w14:paraId="09B92CA7" w14:textId="2A36CDD5"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.4</w:t>
      </w:r>
      <w:r>
        <w:rPr>
          <w:rFonts w:asciiTheme="minorHAnsi" w:eastAsiaTheme="minorEastAsia" w:hAnsiTheme="minorHAnsi" w:cstheme="minorBidi"/>
          <w:sz w:val="22"/>
          <w:szCs w:val="22"/>
          <w:lang w:eastAsia="en-GB"/>
        </w:rPr>
        <w:tab/>
      </w:r>
      <w:r w:rsidRPr="00831680">
        <w:rPr>
          <w:lang w:val="zh-CN" w:eastAsia="zh-CN"/>
        </w:rPr>
        <w:t>Post-conditions</w:t>
      </w:r>
      <w:r>
        <w:tab/>
      </w:r>
      <w:r>
        <w:fldChar w:fldCharType="begin"/>
      </w:r>
      <w:r>
        <w:instrText xml:space="preserve"> PAGEREF _Toc136857640 \h </w:instrText>
      </w:r>
      <w:r>
        <w:fldChar w:fldCharType="separate"/>
      </w:r>
      <w:r>
        <w:t>79</w:t>
      </w:r>
      <w:r>
        <w:fldChar w:fldCharType="end"/>
      </w:r>
    </w:p>
    <w:p w14:paraId="1FF2AA28" w14:textId="42924A94" w:rsidR="00DB4999" w:rsidRDefault="00DB4999">
      <w:pPr>
        <w:pStyle w:val="TOC3"/>
        <w:rPr>
          <w:rFonts w:asciiTheme="minorHAnsi" w:eastAsiaTheme="minorEastAsia" w:hAnsiTheme="minorHAnsi" w:cstheme="minorBidi"/>
          <w:sz w:val="22"/>
          <w:szCs w:val="22"/>
          <w:lang w:eastAsia="en-GB"/>
        </w:rPr>
      </w:pPr>
      <w:r>
        <w:rPr>
          <w:lang w:eastAsia="zh-CN"/>
        </w:rPr>
        <w:t>5.27.5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_Toc136857641 \h </w:instrText>
      </w:r>
      <w:r>
        <w:fldChar w:fldCharType="separate"/>
      </w:r>
      <w:r>
        <w:t>79</w:t>
      </w:r>
      <w:r>
        <w:fldChar w:fldCharType="end"/>
      </w:r>
    </w:p>
    <w:p w14:paraId="3B768FCE" w14:textId="31D52446" w:rsidR="00DB4999" w:rsidRDefault="00DB4999">
      <w:pPr>
        <w:pStyle w:val="TOC3"/>
        <w:rPr>
          <w:rFonts w:asciiTheme="minorHAnsi" w:eastAsiaTheme="minorEastAsia" w:hAnsiTheme="minorHAnsi" w:cstheme="minorBidi"/>
          <w:sz w:val="22"/>
          <w:szCs w:val="22"/>
          <w:lang w:eastAsia="en-GB"/>
        </w:rPr>
      </w:pPr>
      <w:r w:rsidRPr="00831680">
        <w:rPr>
          <w:lang w:val="zh-CN" w:eastAsia="zh-CN"/>
        </w:rPr>
        <w:t>5.</w:t>
      </w:r>
      <w:r>
        <w:rPr>
          <w:lang w:eastAsia="zh-CN"/>
        </w:rPr>
        <w:t>27</w:t>
      </w:r>
      <w:r w:rsidRPr="00831680">
        <w:rPr>
          <w:lang w:val="zh-CN" w:eastAsia="zh-CN"/>
        </w:rPr>
        <w:t>.6</w:t>
      </w:r>
      <w:r>
        <w:rPr>
          <w:rFonts w:asciiTheme="minorHAnsi" w:eastAsiaTheme="minorEastAsia" w:hAnsiTheme="minorHAnsi" w:cstheme="minorBidi"/>
          <w:sz w:val="22"/>
          <w:szCs w:val="22"/>
          <w:lang w:eastAsia="en-GB"/>
        </w:rPr>
        <w:tab/>
      </w:r>
      <w:r w:rsidRPr="00831680">
        <w:rPr>
          <w:lang w:val="zh-CN" w:eastAsia="zh-CN"/>
        </w:rPr>
        <w:t>Potential New Requirements needed to support the use case</w:t>
      </w:r>
      <w:r>
        <w:tab/>
      </w:r>
      <w:r>
        <w:fldChar w:fldCharType="begin"/>
      </w:r>
      <w:r>
        <w:instrText xml:space="preserve"> PAGEREF _Toc136857642 \h </w:instrText>
      </w:r>
      <w:r>
        <w:fldChar w:fldCharType="separate"/>
      </w:r>
      <w:r>
        <w:t>80</w:t>
      </w:r>
      <w:r>
        <w:fldChar w:fldCharType="end"/>
      </w:r>
    </w:p>
    <w:p w14:paraId="4E77B26B" w14:textId="679D94B0" w:rsidR="00DB4999" w:rsidRDefault="00DB4999">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 Case on user identities in a digital asset container</w:t>
      </w:r>
      <w:r>
        <w:tab/>
      </w:r>
      <w:r>
        <w:fldChar w:fldCharType="begin"/>
      </w:r>
      <w:r>
        <w:instrText xml:space="preserve"> PAGEREF _Toc136857643 \h </w:instrText>
      </w:r>
      <w:r>
        <w:fldChar w:fldCharType="separate"/>
      </w:r>
      <w:r>
        <w:t>80</w:t>
      </w:r>
      <w:r>
        <w:fldChar w:fldCharType="end"/>
      </w:r>
    </w:p>
    <w:p w14:paraId="610491E1" w14:textId="7B956092" w:rsidR="00DB4999" w:rsidRDefault="00DB4999">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_Toc136857644 \h </w:instrText>
      </w:r>
      <w:r>
        <w:fldChar w:fldCharType="separate"/>
      </w:r>
      <w:r>
        <w:t>80</w:t>
      </w:r>
      <w:r>
        <w:fldChar w:fldCharType="end"/>
      </w:r>
    </w:p>
    <w:p w14:paraId="075D4ADF" w14:textId="25A55E75" w:rsidR="00DB4999" w:rsidRDefault="00DB4999">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_Toc136857645 \h </w:instrText>
      </w:r>
      <w:r>
        <w:fldChar w:fldCharType="separate"/>
      </w:r>
      <w:r>
        <w:t>80</w:t>
      </w:r>
      <w:r>
        <w:fldChar w:fldCharType="end"/>
      </w:r>
    </w:p>
    <w:p w14:paraId="210DF03B" w14:textId="5D9BEF16" w:rsidR="00DB4999" w:rsidRDefault="00DB4999">
      <w:pPr>
        <w:pStyle w:val="TOC3"/>
        <w:rPr>
          <w:rFonts w:asciiTheme="minorHAnsi" w:eastAsiaTheme="minorEastAsia" w:hAnsiTheme="minorHAnsi" w:cstheme="minorBidi"/>
          <w:sz w:val="22"/>
          <w:szCs w:val="22"/>
          <w:lang w:eastAsia="en-GB"/>
        </w:rPr>
      </w:pPr>
      <w:r>
        <w:rPr>
          <w:lang w:eastAsia="ja-JP"/>
        </w:rPr>
        <w:t>5.28.3</w:t>
      </w:r>
      <w:r>
        <w:rPr>
          <w:rFonts w:asciiTheme="minorHAnsi" w:eastAsiaTheme="minorEastAsia" w:hAnsiTheme="minorHAnsi" w:cstheme="minorBidi"/>
          <w:sz w:val="22"/>
          <w:szCs w:val="22"/>
          <w:lang w:eastAsia="en-GB"/>
        </w:rPr>
        <w:tab/>
      </w:r>
      <w:r>
        <w:rPr>
          <w:lang w:eastAsia="ja-JP"/>
        </w:rPr>
        <w:t>Service Flows</w:t>
      </w:r>
      <w:r>
        <w:tab/>
      </w:r>
      <w:r>
        <w:fldChar w:fldCharType="begin"/>
      </w:r>
      <w:r>
        <w:instrText xml:space="preserve"> PAGEREF _Toc136857646 \h </w:instrText>
      </w:r>
      <w:r>
        <w:fldChar w:fldCharType="separate"/>
      </w:r>
      <w:r>
        <w:t>80</w:t>
      </w:r>
      <w:r>
        <w:fldChar w:fldCharType="end"/>
      </w:r>
    </w:p>
    <w:p w14:paraId="2EC5C926" w14:textId="681C71B3" w:rsidR="00DB4999" w:rsidRDefault="00DB4999">
      <w:pPr>
        <w:pStyle w:val="TOC3"/>
        <w:rPr>
          <w:rFonts w:asciiTheme="minorHAnsi" w:eastAsiaTheme="minorEastAsia" w:hAnsiTheme="minorHAnsi" w:cstheme="minorBidi"/>
          <w:sz w:val="22"/>
          <w:szCs w:val="22"/>
          <w:lang w:eastAsia="en-GB"/>
        </w:rPr>
      </w:pPr>
      <w:r>
        <w:rPr>
          <w:lang w:eastAsia="ja-JP"/>
        </w:rPr>
        <w:t>5.28.4</w:t>
      </w:r>
      <w:r>
        <w:rPr>
          <w:rFonts w:asciiTheme="minorHAnsi" w:eastAsiaTheme="minorEastAsia" w:hAnsiTheme="minorHAnsi" w:cstheme="minorBidi"/>
          <w:sz w:val="22"/>
          <w:szCs w:val="22"/>
          <w:lang w:eastAsia="en-GB"/>
        </w:rPr>
        <w:tab/>
      </w:r>
      <w:r>
        <w:rPr>
          <w:lang w:eastAsia="ja-JP"/>
        </w:rPr>
        <w:t>Post-conditions</w:t>
      </w:r>
      <w:r>
        <w:tab/>
      </w:r>
      <w:r>
        <w:fldChar w:fldCharType="begin"/>
      </w:r>
      <w:r>
        <w:instrText xml:space="preserve"> PAGEREF _Toc136857647 \h </w:instrText>
      </w:r>
      <w:r>
        <w:fldChar w:fldCharType="separate"/>
      </w:r>
      <w:r>
        <w:t>81</w:t>
      </w:r>
      <w:r>
        <w:fldChar w:fldCharType="end"/>
      </w:r>
    </w:p>
    <w:p w14:paraId="74C275BE" w14:textId="27BC0C08" w:rsidR="00DB4999" w:rsidRDefault="00DB4999">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_Toc136857648 \h </w:instrText>
      </w:r>
      <w:r>
        <w:fldChar w:fldCharType="separate"/>
      </w:r>
      <w:r>
        <w:t>81</w:t>
      </w:r>
      <w:r>
        <w:fldChar w:fldCharType="end"/>
      </w:r>
    </w:p>
    <w:p w14:paraId="632BEA0A" w14:textId="6ED47212" w:rsidR="00DB4999" w:rsidRDefault="00DB4999">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_Toc136857649 \h </w:instrText>
      </w:r>
      <w:r>
        <w:fldChar w:fldCharType="separate"/>
      </w:r>
      <w:r>
        <w:t>81</w:t>
      </w:r>
      <w:r>
        <w:fldChar w:fldCharType="end"/>
      </w:r>
    </w:p>
    <w:p w14:paraId="26BE70C1" w14:textId="08D59573" w:rsidR="00DB4999" w:rsidRDefault="00DB499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_Toc136857650 \h </w:instrText>
      </w:r>
      <w:r>
        <w:fldChar w:fldCharType="separate"/>
      </w:r>
      <w:r>
        <w:t>81</w:t>
      </w:r>
      <w:r>
        <w:fldChar w:fldCharType="end"/>
      </w:r>
    </w:p>
    <w:p w14:paraId="72F85DE6" w14:textId="01715F8A" w:rsidR="00DB4999" w:rsidRDefault="00DB499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_Toc136857651 \h </w:instrText>
      </w:r>
      <w:r>
        <w:fldChar w:fldCharType="separate"/>
      </w:r>
      <w:r>
        <w:t>81</w:t>
      </w:r>
      <w:r>
        <w:fldChar w:fldCharType="end"/>
      </w:r>
    </w:p>
    <w:p w14:paraId="3D372CD4" w14:textId="1849830B" w:rsidR="00DB4999" w:rsidRDefault="00DB499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potential requirements</w:t>
      </w:r>
      <w:r>
        <w:tab/>
      </w:r>
      <w:r>
        <w:fldChar w:fldCharType="begin"/>
      </w:r>
      <w:r>
        <w:instrText xml:space="preserve"> PAGEREF _Toc136857652 \h </w:instrText>
      </w:r>
      <w:r>
        <w:fldChar w:fldCharType="separate"/>
      </w:r>
      <w:r>
        <w:t>81</w:t>
      </w:r>
      <w:r>
        <w:fldChar w:fldCharType="end"/>
      </w:r>
    </w:p>
    <w:p w14:paraId="08BF86A1" w14:textId="4896D995" w:rsidR="00DB4999" w:rsidRDefault="00DB499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Localized Mobile Metaverse Service Functionality</w:t>
      </w:r>
      <w:r>
        <w:tab/>
      </w:r>
      <w:r>
        <w:fldChar w:fldCharType="begin"/>
      </w:r>
      <w:r>
        <w:instrText xml:space="preserve"> PAGEREF _Toc136857653 \h </w:instrText>
      </w:r>
      <w:r>
        <w:fldChar w:fldCharType="separate"/>
      </w:r>
      <w:r>
        <w:t>81</w:t>
      </w:r>
      <w:r>
        <w:fldChar w:fldCharType="end"/>
      </w:r>
    </w:p>
    <w:p w14:paraId="369C7826" w14:textId="2F29A813" w:rsidR="00DB4999" w:rsidRDefault="00DB499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Digital representation of users and avatar functionality</w:t>
      </w:r>
      <w:r>
        <w:tab/>
      </w:r>
      <w:r>
        <w:fldChar w:fldCharType="begin"/>
      </w:r>
      <w:r>
        <w:instrText xml:space="preserve"> PAGEREF _Toc136857654 \h </w:instrText>
      </w:r>
      <w:r>
        <w:fldChar w:fldCharType="separate"/>
      </w:r>
      <w:r>
        <w:t>82</w:t>
      </w:r>
      <w:r>
        <w:fldChar w:fldCharType="end"/>
      </w:r>
    </w:p>
    <w:p w14:paraId="2BBA2358" w14:textId="376BCF61" w:rsidR="00DB4999" w:rsidRDefault="00DB4999">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Operational efficiency, exposure, and coordination of mobile metaverse services</w:t>
      </w:r>
      <w:r>
        <w:tab/>
      </w:r>
      <w:r>
        <w:fldChar w:fldCharType="begin"/>
      </w:r>
      <w:r>
        <w:instrText xml:space="preserve"> PAGEREF _Toc136857655 \h </w:instrText>
      </w:r>
      <w:r>
        <w:fldChar w:fldCharType="separate"/>
      </w:r>
      <w:r>
        <w:t>83</w:t>
      </w:r>
      <w:r>
        <w:fldChar w:fldCharType="end"/>
      </w:r>
    </w:p>
    <w:p w14:paraId="1EEAC322" w14:textId="47A5231E" w:rsidR="00DB4999" w:rsidRDefault="00DB499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Security and Privacy aspects of mobile metaverse services</w:t>
      </w:r>
      <w:r>
        <w:tab/>
      </w:r>
      <w:r>
        <w:fldChar w:fldCharType="begin"/>
      </w:r>
      <w:r>
        <w:instrText xml:space="preserve"> PAGEREF _Toc136857656 \h </w:instrText>
      </w:r>
      <w:r>
        <w:fldChar w:fldCharType="separate"/>
      </w:r>
      <w:r>
        <w:t>84</w:t>
      </w:r>
      <w:r>
        <w:fldChar w:fldCharType="end"/>
      </w:r>
    </w:p>
    <w:p w14:paraId="2F4CB2DD" w14:textId="6DA7D2F6" w:rsidR="00DB4999" w:rsidRDefault="00DB4999">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Digital Asset Management</w:t>
      </w:r>
      <w:r>
        <w:tab/>
      </w:r>
      <w:r>
        <w:fldChar w:fldCharType="begin"/>
      </w:r>
      <w:r>
        <w:instrText xml:space="preserve"> PAGEREF _Toc136857657 \h </w:instrText>
      </w:r>
      <w:r>
        <w:fldChar w:fldCharType="separate"/>
      </w:r>
      <w:r>
        <w:t>85</w:t>
      </w:r>
      <w:r>
        <w:fldChar w:fldCharType="end"/>
      </w:r>
    </w:p>
    <w:p w14:paraId="2C769503" w14:textId="0319A3E5" w:rsidR="00DB4999" w:rsidRDefault="00DB4999">
      <w:pPr>
        <w:pStyle w:val="TOC3"/>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Charging requirements for mobile metaverse services</w:t>
      </w:r>
      <w:r>
        <w:tab/>
      </w:r>
      <w:r>
        <w:fldChar w:fldCharType="begin"/>
      </w:r>
      <w:r>
        <w:instrText xml:space="preserve"> PAGEREF _Toc136857658 \h </w:instrText>
      </w:r>
      <w:r>
        <w:fldChar w:fldCharType="separate"/>
      </w:r>
      <w:r>
        <w:t>85</w:t>
      </w:r>
      <w:r>
        <w:fldChar w:fldCharType="end"/>
      </w:r>
    </w:p>
    <w:p w14:paraId="5C3F6DED" w14:textId="06F9580B" w:rsidR="00DB4999" w:rsidRDefault="00DB499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w:t>
      </w:r>
      <w:r>
        <w:tab/>
      </w:r>
      <w:r>
        <w:fldChar w:fldCharType="begin"/>
      </w:r>
      <w:r>
        <w:instrText xml:space="preserve"> PAGEREF _Toc136857659 \h </w:instrText>
      </w:r>
      <w:r>
        <w:fldChar w:fldCharType="separate"/>
      </w:r>
      <w:r>
        <w:t>87</w:t>
      </w:r>
      <w:r>
        <w:fldChar w:fldCharType="end"/>
      </w:r>
    </w:p>
    <w:p w14:paraId="08691523" w14:textId="3C582DB0" w:rsidR="00DB4999" w:rsidRDefault="00DB499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_Toc136857660 \h </w:instrText>
      </w:r>
      <w:r>
        <w:fldChar w:fldCharType="separate"/>
      </w:r>
      <w:r>
        <w:t>89</w:t>
      </w:r>
      <w:r>
        <w:fldChar w:fldCharType="end"/>
      </w:r>
    </w:p>
    <w:p w14:paraId="425C92BE" w14:textId="6F4D0420" w:rsidR="00DB4999" w:rsidRDefault="00DB4999">
      <w:pPr>
        <w:pStyle w:val="TOC9"/>
        <w:rPr>
          <w:rFonts w:asciiTheme="minorHAnsi" w:eastAsiaTheme="minorEastAsia" w:hAnsiTheme="minorHAnsi" w:cstheme="minorBidi"/>
          <w:b w:val="0"/>
          <w:szCs w:val="22"/>
          <w:lang w:eastAsia="en-GB"/>
        </w:rPr>
      </w:pPr>
      <w:r>
        <w:t>Annex A (informative): Avatar Service Considerations</w:t>
      </w:r>
      <w:r>
        <w:tab/>
      </w:r>
      <w:r>
        <w:fldChar w:fldCharType="begin"/>
      </w:r>
      <w:r>
        <w:instrText xml:space="preserve"> PAGEREF _Toc136857661 \h </w:instrText>
      </w:r>
      <w:r>
        <w:fldChar w:fldCharType="separate"/>
      </w:r>
      <w:r>
        <w:t>90</w:t>
      </w:r>
      <w:r>
        <w:fldChar w:fldCharType="end"/>
      </w:r>
    </w:p>
    <w:p w14:paraId="7476513F" w14:textId="4472074D" w:rsidR="00DB4999" w:rsidRDefault="00DB4999">
      <w:pPr>
        <w:pStyle w:val="TOC9"/>
        <w:rPr>
          <w:rFonts w:asciiTheme="minorHAnsi" w:eastAsiaTheme="minorEastAsia" w:hAnsiTheme="minorHAnsi" w:cstheme="minorBidi"/>
          <w:b w:val="0"/>
          <w:szCs w:val="22"/>
          <w:lang w:eastAsia="en-GB"/>
        </w:rPr>
      </w:pPr>
      <w:r>
        <w:t>Annex B (informative): The EU Digital Identity Wallet Initiative</w:t>
      </w:r>
      <w:r>
        <w:tab/>
      </w:r>
      <w:r>
        <w:fldChar w:fldCharType="begin"/>
      </w:r>
      <w:r>
        <w:instrText xml:space="preserve"> PAGEREF _Toc136857662 \h </w:instrText>
      </w:r>
      <w:r>
        <w:fldChar w:fldCharType="separate"/>
      </w:r>
      <w:r>
        <w:t>92</w:t>
      </w:r>
      <w:r>
        <w:fldChar w:fldCharType="end"/>
      </w:r>
    </w:p>
    <w:p w14:paraId="7A17D000" w14:textId="69EFDE25" w:rsidR="00DB4999" w:rsidRDefault="00DB4999">
      <w:pPr>
        <w:pStyle w:val="TOC2"/>
        <w:rPr>
          <w:rFonts w:asciiTheme="minorHAnsi" w:eastAsiaTheme="minorEastAsia" w:hAnsiTheme="minorHAnsi" w:cstheme="minorBidi"/>
          <w:sz w:val="22"/>
          <w:szCs w:val="22"/>
          <w:lang w:eastAsia="en-GB"/>
        </w:rPr>
      </w:pPr>
      <w:r>
        <w:t>References</w:t>
      </w:r>
      <w:r>
        <w:tab/>
      </w:r>
      <w:r>
        <w:fldChar w:fldCharType="begin"/>
      </w:r>
      <w:r>
        <w:instrText xml:space="preserve"> PAGEREF _Toc136857663 \h </w:instrText>
      </w:r>
      <w:r>
        <w:fldChar w:fldCharType="separate"/>
      </w:r>
      <w:r>
        <w:t>94</w:t>
      </w:r>
      <w:r>
        <w:fldChar w:fldCharType="end"/>
      </w:r>
    </w:p>
    <w:p w14:paraId="7E938269" w14:textId="2558EB22" w:rsidR="00DB4999" w:rsidRDefault="00DB4999">
      <w:pPr>
        <w:pStyle w:val="TOC9"/>
        <w:rPr>
          <w:rFonts w:asciiTheme="minorHAnsi" w:eastAsiaTheme="minorEastAsia" w:hAnsiTheme="minorHAnsi" w:cstheme="minorBidi"/>
          <w:b w:val="0"/>
          <w:szCs w:val="22"/>
          <w:lang w:eastAsia="en-GB"/>
        </w:rPr>
      </w:pPr>
      <w:r>
        <w:t>Annex C (Informative): Traffic Characteristics of Metaverse Media Communication</w:t>
      </w:r>
      <w:r>
        <w:tab/>
      </w:r>
      <w:r>
        <w:fldChar w:fldCharType="begin"/>
      </w:r>
      <w:r>
        <w:instrText xml:space="preserve"> PAGEREF _Toc136857664 \h </w:instrText>
      </w:r>
      <w:r>
        <w:fldChar w:fldCharType="separate"/>
      </w:r>
      <w:r>
        <w:t>94</w:t>
      </w:r>
      <w:r>
        <w:fldChar w:fldCharType="end"/>
      </w:r>
    </w:p>
    <w:p w14:paraId="7BFF046E" w14:textId="509E91E1" w:rsidR="00DB4999" w:rsidRDefault="00DB4999">
      <w:pPr>
        <w:pStyle w:val="TOC9"/>
        <w:rPr>
          <w:rFonts w:asciiTheme="minorHAnsi" w:eastAsiaTheme="minorEastAsia" w:hAnsiTheme="minorHAnsi" w:cstheme="minorBidi"/>
          <w:b w:val="0"/>
          <w:szCs w:val="22"/>
          <w:lang w:eastAsia="en-GB"/>
        </w:rPr>
      </w:pPr>
      <w:r>
        <w:t>Annex D (informative): Change history</w:t>
      </w:r>
      <w:r>
        <w:tab/>
      </w:r>
      <w:r>
        <w:fldChar w:fldCharType="begin"/>
      </w:r>
      <w:r>
        <w:instrText xml:space="preserve"> PAGEREF _Toc136857665 \h </w:instrText>
      </w:r>
      <w:r>
        <w:fldChar w:fldCharType="separate"/>
      </w:r>
      <w:r>
        <w:t>96</w:t>
      </w:r>
      <w:r>
        <w:fldChar w:fldCharType="end"/>
      </w:r>
    </w:p>
    <w:p w14:paraId="747690AD" w14:textId="0159EDC5" w:rsidR="0074026F" w:rsidRPr="004E66ED" w:rsidRDefault="004D3578" w:rsidP="00614BFC">
      <w:r w:rsidRPr="004E66ED">
        <w:rPr>
          <w:noProof/>
          <w:sz w:val="22"/>
        </w:rPr>
        <w:fldChar w:fldCharType="end"/>
      </w:r>
    </w:p>
    <w:p w14:paraId="03993004" w14:textId="77777777" w:rsidR="00080512" w:rsidRPr="004E66ED"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36356552"/>
      <w:bookmarkStart w:id="21" w:name="_Toc136857443"/>
      <w:bookmarkEnd w:id="15"/>
      <w:r w:rsidRPr="004E66ED">
        <w:t>Foreword</w:t>
      </w:r>
      <w:bookmarkEnd w:id="16"/>
      <w:bookmarkEnd w:id="17"/>
      <w:bookmarkEnd w:id="18"/>
      <w:bookmarkEnd w:id="19"/>
      <w:bookmarkEnd w:id="20"/>
      <w:bookmarkEnd w:id="21"/>
    </w:p>
    <w:p w14:paraId="2511FBFA" w14:textId="23FF0C20" w:rsidR="00080512" w:rsidRPr="004E66ED" w:rsidRDefault="00080512">
      <w:r w:rsidRPr="004E66ED">
        <w:t xml:space="preserve">This Technical </w:t>
      </w:r>
      <w:bookmarkStart w:id="22" w:name="spectype3"/>
      <w:r w:rsidR="00602AEA" w:rsidRPr="004E66ED">
        <w:t>Report</w:t>
      </w:r>
      <w:bookmarkEnd w:id="22"/>
      <w:r w:rsidRPr="004E66ED">
        <w:t xml:space="preserve"> has been produced by the 3</w:t>
      </w:r>
      <w:r w:rsidR="00F04712" w:rsidRPr="004E66ED">
        <w:t>rd</w:t>
      </w:r>
      <w:r w:rsidRPr="004E66ED">
        <w:t xml:space="preserve"> Generation Partnership Project (3GPP).</w:t>
      </w:r>
    </w:p>
    <w:p w14:paraId="3DFC7B77" w14:textId="77777777" w:rsidR="00080512" w:rsidRPr="004E66ED" w:rsidRDefault="00080512">
      <w:r w:rsidRPr="004E66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E66ED" w:rsidRDefault="00080512">
      <w:pPr>
        <w:pStyle w:val="B1"/>
      </w:pPr>
      <w:r w:rsidRPr="004E66ED">
        <w:t>Version x.y.z</w:t>
      </w:r>
    </w:p>
    <w:p w14:paraId="580463B0" w14:textId="77777777" w:rsidR="00080512" w:rsidRPr="004E66ED" w:rsidRDefault="00080512">
      <w:pPr>
        <w:pStyle w:val="B1"/>
      </w:pPr>
      <w:r w:rsidRPr="004E66ED">
        <w:lastRenderedPageBreak/>
        <w:t>where:</w:t>
      </w:r>
    </w:p>
    <w:p w14:paraId="3B71368C" w14:textId="77777777" w:rsidR="00080512" w:rsidRPr="004E66ED" w:rsidRDefault="00080512">
      <w:pPr>
        <w:pStyle w:val="B2"/>
      </w:pPr>
      <w:r w:rsidRPr="004E66ED">
        <w:t>x</w:t>
      </w:r>
      <w:r w:rsidRPr="004E66ED">
        <w:tab/>
        <w:t>the first digit:</w:t>
      </w:r>
    </w:p>
    <w:p w14:paraId="01466A03" w14:textId="77777777" w:rsidR="00080512" w:rsidRPr="004E66ED" w:rsidRDefault="00080512">
      <w:pPr>
        <w:pStyle w:val="B3"/>
      </w:pPr>
      <w:r w:rsidRPr="004E66ED">
        <w:t>1</w:t>
      </w:r>
      <w:r w:rsidRPr="004E66ED">
        <w:tab/>
        <w:t>presented to TSG for information;</w:t>
      </w:r>
    </w:p>
    <w:p w14:paraId="055D9DB4" w14:textId="77777777" w:rsidR="00080512" w:rsidRPr="004E66ED" w:rsidRDefault="00080512">
      <w:pPr>
        <w:pStyle w:val="B3"/>
      </w:pPr>
      <w:r w:rsidRPr="004E66ED">
        <w:t>2</w:t>
      </w:r>
      <w:r w:rsidRPr="004E66ED">
        <w:tab/>
        <w:t>presented to TSG for approval;</w:t>
      </w:r>
    </w:p>
    <w:p w14:paraId="7377C719" w14:textId="77777777" w:rsidR="00080512" w:rsidRPr="004E66ED" w:rsidRDefault="00080512">
      <w:pPr>
        <w:pStyle w:val="B3"/>
      </w:pPr>
      <w:r w:rsidRPr="004E66ED">
        <w:t>3</w:t>
      </w:r>
      <w:r w:rsidRPr="004E66ED">
        <w:tab/>
        <w:t>or greater indicates TSG approved document under change control.</w:t>
      </w:r>
    </w:p>
    <w:p w14:paraId="551E0512" w14:textId="77777777" w:rsidR="00080512" w:rsidRPr="004E66ED" w:rsidRDefault="00080512">
      <w:pPr>
        <w:pStyle w:val="B2"/>
      </w:pPr>
      <w:r w:rsidRPr="004E66ED">
        <w:t>y</w:t>
      </w:r>
      <w:r w:rsidRPr="004E66ED">
        <w:tab/>
        <w:t>the second digit is incremented for all changes of substance, i.e. technical enhancements, corrections, updates, etc.</w:t>
      </w:r>
    </w:p>
    <w:p w14:paraId="7BB56F35" w14:textId="77777777" w:rsidR="00080512" w:rsidRPr="004E66ED" w:rsidRDefault="00080512">
      <w:pPr>
        <w:pStyle w:val="B2"/>
      </w:pPr>
      <w:r w:rsidRPr="004E66ED">
        <w:t>z</w:t>
      </w:r>
      <w:r w:rsidRPr="004E66ED">
        <w:tab/>
        <w:t>the third digit is incremented when editorial only changes have been incorporated in the document.</w:t>
      </w:r>
    </w:p>
    <w:p w14:paraId="7300ED02" w14:textId="77777777" w:rsidR="008C384C" w:rsidRPr="004E66ED" w:rsidRDefault="008C384C" w:rsidP="008C384C">
      <w:r w:rsidRPr="004E66ED">
        <w:t xml:space="preserve">In </w:t>
      </w:r>
      <w:r w:rsidR="0074026F" w:rsidRPr="004E66ED">
        <w:t>the present</w:t>
      </w:r>
      <w:r w:rsidRPr="004E66ED">
        <w:t xml:space="preserve"> document, modal verbs have the following meanings:</w:t>
      </w:r>
    </w:p>
    <w:p w14:paraId="059166D5" w14:textId="77777777" w:rsidR="008C384C" w:rsidRPr="004E66ED" w:rsidRDefault="008C384C" w:rsidP="00774DA4">
      <w:pPr>
        <w:pStyle w:val="EX"/>
      </w:pPr>
      <w:r w:rsidRPr="004E66ED">
        <w:rPr>
          <w:b/>
        </w:rPr>
        <w:t>shall</w:t>
      </w:r>
      <w:r w:rsidRPr="004E66ED">
        <w:tab/>
      </w:r>
      <w:r w:rsidRPr="004E66ED">
        <w:tab/>
        <w:t>indicates a mandatory requirement to do something</w:t>
      </w:r>
    </w:p>
    <w:p w14:paraId="3622ABA8" w14:textId="77777777" w:rsidR="008C384C" w:rsidRPr="004E66ED" w:rsidRDefault="008C384C" w:rsidP="00774DA4">
      <w:pPr>
        <w:pStyle w:val="EX"/>
      </w:pPr>
      <w:r w:rsidRPr="004E66ED">
        <w:rPr>
          <w:b/>
        </w:rPr>
        <w:t>shall not</w:t>
      </w:r>
      <w:r w:rsidRPr="004E66ED">
        <w:tab/>
        <w:t>indicates an interdiction (</w:t>
      </w:r>
      <w:r w:rsidR="001F1132" w:rsidRPr="004E66ED">
        <w:t>prohibition</w:t>
      </w:r>
      <w:r w:rsidRPr="004E66ED">
        <w:t>) to do something</w:t>
      </w:r>
    </w:p>
    <w:p w14:paraId="6B20214C" w14:textId="77777777" w:rsidR="00BA19ED" w:rsidRPr="004E66ED" w:rsidRDefault="00BA19ED" w:rsidP="00A27486">
      <w:r w:rsidRPr="004E66ED">
        <w:t>The constructions "shall" and "shall not" are confined to the context of normative provisions, and do not appear in Technical Reports.</w:t>
      </w:r>
    </w:p>
    <w:p w14:paraId="4AAA5592" w14:textId="77777777" w:rsidR="00C1496A" w:rsidRPr="004E66ED" w:rsidRDefault="00C1496A" w:rsidP="00A27486">
      <w:r w:rsidRPr="004E66ED">
        <w:t xml:space="preserve">The constructions "must" and "must not" are not used as substitutes for "shall" and "shall not". Their use is avoided insofar as possible, and </w:t>
      </w:r>
      <w:r w:rsidR="001F1132" w:rsidRPr="004E66ED">
        <w:t xml:space="preserve">they </w:t>
      </w:r>
      <w:r w:rsidRPr="004E66ED">
        <w:t xml:space="preserve">are </w:t>
      </w:r>
      <w:r w:rsidR="001F1132" w:rsidRPr="004E66ED">
        <w:t>not</w:t>
      </w:r>
      <w:r w:rsidRPr="004E66E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E66ED" w:rsidRDefault="008C384C" w:rsidP="00774DA4">
      <w:pPr>
        <w:pStyle w:val="EX"/>
      </w:pPr>
      <w:r w:rsidRPr="004E66ED">
        <w:rPr>
          <w:b/>
        </w:rPr>
        <w:t>should</w:t>
      </w:r>
      <w:r w:rsidRPr="004E66ED">
        <w:tab/>
      </w:r>
      <w:r w:rsidRPr="004E66ED">
        <w:tab/>
        <w:t>indicates a recommendation to do something</w:t>
      </w:r>
    </w:p>
    <w:p w14:paraId="6D04F475" w14:textId="77777777" w:rsidR="008C384C" w:rsidRPr="004E66ED" w:rsidRDefault="008C384C" w:rsidP="00774DA4">
      <w:pPr>
        <w:pStyle w:val="EX"/>
      </w:pPr>
      <w:r w:rsidRPr="004E66ED">
        <w:rPr>
          <w:b/>
        </w:rPr>
        <w:t>should not</w:t>
      </w:r>
      <w:r w:rsidRPr="004E66ED">
        <w:tab/>
        <w:t>indicates a recommendation not to do something</w:t>
      </w:r>
    </w:p>
    <w:p w14:paraId="72230B23" w14:textId="77777777" w:rsidR="008C384C" w:rsidRPr="004E66ED" w:rsidRDefault="008C384C" w:rsidP="00774DA4">
      <w:pPr>
        <w:pStyle w:val="EX"/>
      </w:pPr>
      <w:r w:rsidRPr="004E66ED">
        <w:rPr>
          <w:b/>
        </w:rPr>
        <w:t>may</w:t>
      </w:r>
      <w:r w:rsidRPr="004E66ED">
        <w:tab/>
      </w:r>
      <w:r w:rsidRPr="004E66ED">
        <w:tab/>
        <w:t>indicates permission to do something</w:t>
      </w:r>
    </w:p>
    <w:p w14:paraId="456F2770" w14:textId="77777777" w:rsidR="008C384C" w:rsidRPr="004E66ED" w:rsidRDefault="008C384C" w:rsidP="00774DA4">
      <w:pPr>
        <w:pStyle w:val="EX"/>
      </w:pPr>
      <w:r w:rsidRPr="004E66ED">
        <w:rPr>
          <w:b/>
        </w:rPr>
        <w:t>need not</w:t>
      </w:r>
      <w:r w:rsidRPr="004E66ED">
        <w:tab/>
        <w:t>indicates permission not to do something</w:t>
      </w:r>
    </w:p>
    <w:p w14:paraId="5448D8EA" w14:textId="77777777" w:rsidR="008C384C" w:rsidRPr="004E66ED" w:rsidRDefault="008C384C" w:rsidP="00A27486">
      <w:r w:rsidRPr="004E66ED">
        <w:t>The construction "may not" is ambiguous</w:t>
      </w:r>
      <w:r w:rsidR="001F1132" w:rsidRPr="004E66ED">
        <w:t xml:space="preserve"> </w:t>
      </w:r>
      <w:r w:rsidRPr="004E66ED">
        <w:t xml:space="preserve">and </w:t>
      </w:r>
      <w:r w:rsidR="00774DA4" w:rsidRPr="004E66ED">
        <w:t>is not</w:t>
      </w:r>
      <w:r w:rsidR="00F9008D" w:rsidRPr="004E66ED">
        <w:t xml:space="preserve"> </w:t>
      </w:r>
      <w:r w:rsidRPr="004E66ED">
        <w:t>used in normative elements.</w:t>
      </w:r>
      <w:r w:rsidR="001F1132" w:rsidRPr="004E66ED">
        <w:t xml:space="preserve"> The </w:t>
      </w:r>
      <w:r w:rsidR="003765B8" w:rsidRPr="004E66ED">
        <w:t xml:space="preserve">unambiguous </w:t>
      </w:r>
      <w:r w:rsidR="001F1132" w:rsidRPr="004E66ED">
        <w:t>construction</w:t>
      </w:r>
      <w:r w:rsidR="003765B8" w:rsidRPr="004E66ED">
        <w:t>s</w:t>
      </w:r>
      <w:r w:rsidR="001F1132" w:rsidRPr="004E66ED">
        <w:t xml:space="preserve"> "might not" </w:t>
      </w:r>
      <w:r w:rsidR="003765B8" w:rsidRPr="004E66ED">
        <w:t>or "shall not" are</w:t>
      </w:r>
      <w:r w:rsidR="001F1132" w:rsidRPr="004E66ED">
        <w:t xml:space="preserve"> used </w:t>
      </w:r>
      <w:r w:rsidR="003765B8" w:rsidRPr="004E66ED">
        <w:t xml:space="preserve">instead, depending upon the </w:t>
      </w:r>
      <w:r w:rsidR="001F1132" w:rsidRPr="004E66ED">
        <w:t>meaning intended.</w:t>
      </w:r>
    </w:p>
    <w:p w14:paraId="09B67210" w14:textId="77777777" w:rsidR="008C384C" w:rsidRPr="004E66ED" w:rsidRDefault="008C384C" w:rsidP="00774DA4">
      <w:pPr>
        <w:pStyle w:val="EX"/>
      </w:pPr>
      <w:r w:rsidRPr="004E66ED">
        <w:rPr>
          <w:b/>
        </w:rPr>
        <w:t>can</w:t>
      </w:r>
      <w:r w:rsidRPr="004E66ED">
        <w:tab/>
      </w:r>
      <w:r w:rsidRPr="004E66ED">
        <w:tab/>
        <w:t>indicates</w:t>
      </w:r>
      <w:r w:rsidR="00774DA4" w:rsidRPr="004E66ED">
        <w:t xml:space="preserve"> that something is possible</w:t>
      </w:r>
    </w:p>
    <w:p w14:paraId="37427640" w14:textId="77777777" w:rsidR="00774DA4" w:rsidRPr="004E66ED" w:rsidRDefault="00774DA4" w:rsidP="00774DA4">
      <w:pPr>
        <w:pStyle w:val="EX"/>
      </w:pPr>
      <w:r w:rsidRPr="004E66ED">
        <w:rPr>
          <w:b/>
        </w:rPr>
        <w:t>cannot</w:t>
      </w:r>
      <w:r w:rsidRPr="004E66ED">
        <w:tab/>
      </w:r>
      <w:r w:rsidRPr="004E66ED">
        <w:tab/>
        <w:t>indicates that something is impossible</w:t>
      </w:r>
    </w:p>
    <w:p w14:paraId="0BBF5610" w14:textId="77777777" w:rsidR="00774DA4" w:rsidRPr="004E66ED" w:rsidRDefault="00774DA4" w:rsidP="00A27486">
      <w:r w:rsidRPr="004E66ED">
        <w:t xml:space="preserve">The constructions "can" and "cannot" </w:t>
      </w:r>
      <w:r w:rsidR="00F9008D" w:rsidRPr="004E66ED">
        <w:t xml:space="preserve">are not </w:t>
      </w:r>
      <w:r w:rsidRPr="004E66ED">
        <w:t>substitute</w:t>
      </w:r>
      <w:r w:rsidR="003765B8" w:rsidRPr="004E66ED">
        <w:t>s</w:t>
      </w:r>
      <w:r w:rsidRPr="004E66ED">
        <w:t xml:space="preserve"> for "may" and "need not".</w:t>
      </w:r>
    </w:p>
    <w:p w14:paraId="46554B00" w14:textId="77777777" w:rsidR="00774DA4" w:rsidRPr="004E66ED" w:rsidRDefault="00774DA4" w:rsidP="00774DA4">
      <w:pPr>
        <w:pStyle w:val="EX"/>
      </w:pPr>
      <w:r w:rsidRPr="004E66ED">
        <w:rPr>
          <w:b/>
        </w:rPr>
        <w:t>will</w:t>
      </w:r>
      <w:r w:rsidRPr="004E66ED">
        <w:tab/>
      </w:r>
      <w:r w:rsidRPr="004E66ED">
        <w:tab/>
        <w:t xml:space="preserve">indicates that something is certain </w:t>
      </w:r>
      <w:r w:rsidR="003765B8" w:rsidRPr="004E66ED">
        <w:t xml:space="preserve">or </w:t>
      </w:r>
      <w:r w:rsidRPr="004E66ED">
        <w:t xml:space="preserve">expected to happen </w:t>
      </w:r>
      <w:r w:rsidR="003765B8" w:rsidRPr="004E66ED">
        <w:t xml:space="preserve">as a result of action taken by an </w:t>
      </w:r>
      <w:r w:rsidRPr="004E66ED">
        <w:t>agency the behaviour of which is outside the scope of the present document</w:t>
      </w:r>
    </w:p>
    <w:p w14:paraId="512B18C3" w14:textId="77777777" w:rsidR="00774DA4" w:rsidRPr="004E66ED" w:rsidRDefault="00774DA4" w:rsidP="00774DA4">
      <w:pPr>
        <w:pStyle w:val="EX"/>
      </w:pPr>
      <w:r w:rsidRPr="004E66ED">
        <w:rPr>
          <w:b/>
        </w:rPr>
        <w:t>will not</w:t>
      </w:r>
      <w:r w:rsidRPr="004E66ED">
        <w:tab/>
      </w:r>
      <w:r w:rsidRPr="004E66ED">
        <w:tab/>
        <w:t xml:space="preserve">indicates that something is certain </w:t>
      </w:r>
      <w:r w:rsidR="003765B8" w:rsidRPr="004E66ED">
        <w:t xml:space="preserve">or expected not </w:t>
      </w:r>
      <w:r w:rsidRPr="004E66ED">
        <w:t xml:space="preserve">to happen </w:t>
      </w:r>
      <w:r w:rsidR="003765B8" w:rsidRPr="004E66ED">
        <w:t xml:space="preserve">as a result of action taken </w:t>
      </w:r>
      <w:r w:rsidRPr="004E66ED">
        <w:t xml:space="preserve">by </w:t>
      </w:r>
      <w:r w:rsidR="003765B8" w:rsidRPr="004E66ED">
        <w:t xml:space="preserve">an </w:t>
      </w:r>
      <w:r w:rsidRPr="004E66ED">
        <w:t>agency the behaviour of which is outside the scope of the present document</w:t>
      </w:r>
    </w:p>
    <w:p w14:paraId="7D61E1E7" w14:textId="77777777" w:rsidR="001F1132" w:rsidRPr="004E66ED" w:rsidRDefault="001F1132" w:rsidP="00774DA4">
      <w:pPr>
        <w:pStyle w:val="EX"/>
      </w:pPr>
      <w:r w:rsidRPr="004E66ED">
        <w:rPr>
          <w:b/>
        </w:rPr>
        <w:t>might</w:t>
      </w:r>
      <w:r w:rsidRPr="004E66ED">
        <w:tab/>
        <w:t xml:space="preserve">indicates a likelihood that something will happen as a result of </w:t>
      </w:r>
      <w:r w:rsidR="003765B8" w:rsidRPr="004E66ED">
        <w:t xml:space="preserve">action taken by </w:t>
      </w:r>
      <w:r w:rsidRPr="004E66ED">
        <w:t>some agency the behaviour of which is outside the scope of the present document</w:t>
      </w:r>
    </w:p>
    <w:p w14:paraId="2F245ECB" w14:textId="77777777" w:rsidR="003765B8" w:rsidRPr="004E66ED" w:rsidRDefault="003765B8" w:rsidP="003765B8">
      <w:pPr>
        <w:pStyle w:val="EX"/>
      </w:pPr>
      <w:r w:rsidRPr="004E66ED">
        <w:rPr>
          <w:b/>
        </w:rPr>
        <w:t>might not</w:t>
      </w:r>
      <w:r w:rsidRPr="004E66ED">
        <w:tab/>
        <w:t>indicates a likelihood that something will not happen as a result of action taken by some agency the behaviour of which is outside the scope of the present document</w:t>
      </w:r>
    </w:p>
    <w:p w14:paraId="21555F99" w14:textId="77777777" w:rsidR="001F1132" w:rsidRPr="004E66ED" w:rsidRDefault="001F1132" w:rsidP="001F1132">
      <w:r w:rsidRPr="004E66ED">
        <w:t>In addition:</w:t>
      </w:r>
    </w:p>
    <w:p w14:paraId="63413FDB" w14:textId="77777777" w:rsidR="00774DA4" w:rsidRPr="004E66ED" w:rsidRDefault="00774DA4" w:rsidP="00774DA4">
      <w:pPr>
        <w:pStyle w:val="EX"/>
      </w:pPr>
      <w:r w:rsidRPr="004E66ED">
        <w:rPr>
          <w:b/>
        </w:rPr>
        <w:t>is</w:t>
      </w:r>
      <w:r w:rsidRPr="004E66ED">
        <w:tab/>
        <w:t>(or any other verb in the indicative</w:t>
      </w:r>
      <w:r w:rsidR="001F1132" w:rsidRPr="004E66ED">
        <w:t xml:space="preserve"> mood</w:t>
      </w:r>
      <w:r w:rsidRPr="004E66ED">
        <w:t>) indicates a statement of fact</w:t>
      </w:r>
    </w:p>
    <w:p w14:paraId="593B9524" w14:textId="77777777" w:rsidR="00647114" w:rsidRPr="004E66ED" w:rsidRDefault="00647114" w:rsidP="00774DA4">
      <w:pPr>
        <w:pStyle w:val="EX"/>
      </w:pPr>
      <w:r w:rsidRPr="004E66ED">
        <w:rPr>
          <w:b/>
        </w:rPr>
        <w:t>is not</w:t>
      </w:r>
      <w:r w:rsidRPr="004E66ED">
        <w:tab/>
        <w:t>(or any other negative verb in the indicative</w:t>
      </w:r>
      <w:r w:rsidR="001F1132" w:rsidRPr="004E66ED">
        <w:t xml:space="preserve"> mood</w:t>
      </w:r>
      <w:r w:rsidRPr="004E66ED">
        <w:t>) indicates a statement of fact</w:t>
      </w:r>
    </w:p>
    <w:p w14:paraId="6A7CE5D7" w14:textId="4BFA72FC" w:rsidR="00080512" w:rsidRPr="004E66ED" w:rsidRDefault="00647114" w:rsidP="00301348">
      <w:r w:rsidRPr="004E66ED">
        <w:t>The constructions "is" and "is not" do not indicate requirements.</w:t>
      </w:r>
      <w:bookmarkStart w:id="23" w:name="introduction"/>
      <w:bookmarkEnd w:id="23"/>
      <w:r w:rsidR="00F735B7" w:rsidRPr="004E66ED">
        <w:t xml:space="preserve"> </w:t>
      </w:r>
    </w:p>
    <w:p w14:paraId="548A512E" w14:textId="77777777" w:rsidR="00080512" w:rsidRPr="004E66ED" w:rsidRDefault="00080512">
      <w:pPr>
        <w:pStyle w:val="Heading1"/>
      </w:pPr>
      <w:r w:rsidRPr="004E66ED">
        <w:br w:type="page"/>
      </w:r>
      <w:bookmarkStart w:id="24" w:name="scope"/>
      <w:bookmarkStart w:id="25" w:name="_Toc120012964"/>
      <w:bookmarkStart w:id="26" w:name="_Toc120025078"/>
      <w:bookmarkStart w:id="27" w:name="_Toc120025231"/>
      <w:bookmarkStart w:id="28" w:name="_Toc120091309"/>
      <w:bookmarkStart w:id="29" w:name="_Toc136356554"/>
      <w:bookmarkStart w:id="30" w:name="_Toc136857444"/>
      <w:bookmarkEnd w:id="24"/>
      <w:r w:rsidRPr="004E66ED">
        <w:lastRenderedPageBreak/>
        <w:t>1</w:t>
      </w:r>
      <w:r w:rsidRPr="004E66ED">
        <w:tab/>
        <w:t>Scope</w:t>
      </w:r>
      <w:bookmarkEnd w:id="25"/>
      <w:bookmarkEnd w:id="26"/>
      <w:bookmarkEnd w:id="27"/>
      <w:bookmarkEnd w:id="28"/>
      <w:bookmarkEnd w:id="29"/>
      <w:bookmarkEnd w:id="30"/>
    </w:p>
    <w:p w14:paraId="1642B35D" w14:textId="7DFCF510" w:rsidR="001F5FDF" w:rsidRPr="004E66ED" w:rsidRDefault="00080512" w:rsidP="001F5FDF">
      <w:r w:rsidRPr="004E66ED">
        <w:t xml:space="preserve">The present document </w:t>
      </w:r>
      <w:r w:rsidR="001F5FDF" w:rsidRPr="004E66ED">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4E66ED" w:rsidRDefault="001F5FDF" w:rsidP="001F5FDF">
      <w:pPr>
        <w:pStyle w:val="B1"/>
      </w:pPr>
      <w:r w:rsidRPr="004E66ED">
        <w:t>-</w:t>
      </w:r>
      <w:r w:rsidRPr="004E66ED">
        <w:tab/>
        <w:t>Support of interactive XR media shared among multiple users in a single location, including:</w:t>
      </w:r>
    </w:p>
    <w:p w14:paraId="31D9CBB5" w14:textId="77777777" w:rsidR="001F5FDF" w:rsidRPr="004E66ED" w:rsidRDefault="001F5FDF" w:rsidP="001F5FDF">
      <w:pPr>
        <w:pStyle w:val="B2"/>
      </w:pPr>
      <w:r w:rsidRPr="004E66ED">
        <w:t>-</w:t>
      </w:r>
      <w:r w:rsidRPr="004E66ED">
        <w:tab/>
        <w:t>performance (KPI) aspects; e.g. latency, throughput, connection density</w:t>
      </w:r>
    </w:p>
    <w:p w14:paraId="0B6899F3" w14:textId="77777777" w:rsidR="001F5FDF" w:rsidRPr="004E66ED" w:rsidRDefault="001F5FDF" w:rsidP="001F5FDF">
      <w:pPr>
        <w:pStyle w:val="B2"/>
      </w:pPr>
      <w:r w:rsidRPr="004E66ED">
        <w:t>-</w:t>
      </w:r>
      <w:r w:rsidRPr="004E66ED">
        <w:tab/>
        <w:t>efficiency and scalability aspects, for large numbers of users in a single location.</w:t>
      </w:r>
    </w:p>
    <w:p w14:paraId="46E6C5C9" w14:textId="77777777" w:rsidR="001F5FDF" w:rsidRPr="004E66ED" w:rsidRDefault="001F5FDF" w:rsidP="001F5FDF">
      <w:pPr>
        <w:pStyle w:val="B2"/>
      </w:pPr>
      <w:r w:rsidRPr="004E66ED">
        <w:t>-</w:t>
      </w:r>
      <w:r w:rsidRPr="004E66ED">
        <w:tab/>
        <w:t>the combination of haptics type of XR media and other non-haptics types of XR media.</w:t>
      </w:r>
    </w:p>
    <w:p w14:paraId="1E3E86F0" w14:textId="77777777" w:rsidR="001F5FDF" w:rsidRPr="004E66ED" w:rsidRDefault="001F5FDF" w:rsidP="001F5FDF">
      <w:pPr>
        <w:pStyle w:val="B1"/>
      </w:pPr>
      <w:r w:rsidRPr="004E66ED">
        <w:t>-</w:t>
      </w:r>
      <w:r w:rsidRPr="004E66ED">
        <w:tab/>
        <w:t>Identification of users and other digital representations of entities interacting within the Metaverse service.</w:t>
      </w:r>
    </w:p>
    <w:p w14:paraId="5FCB73A3" w14:textId="77777777" w:rsidR="001F5FDF" w:rsidRPr="004E66ED" w:rsidRDefault="001F5FDF" w:rsidP="001F5FDF">
      <w:pPr>
        <w:pStyle w:val="B1"/>
      </w:pPr>
      <w:r w:rsidRPr="004E66ED">
        <w:t>-</w:t>
      </w:r>
      <w:r w:rsidRPr="004E66ED">
        <w:tab/>
        <w:t>Acquisition, use and exposure of local (physical and digital) information to enable Metaverse services, including:</w:t>
      </w:r>
    </w:p>
    <w:p w14:paraId="1B2014E0" w14:textId="77777777" w:rsidR="001F5FDF" w:rsidRPr="004E66ED" w:rsidRDefault="001F5FDF" w:rsidP="001F5FDF">
      <w:pPr>
        <w:pStyle w:val="B2"/>
      </w:pPr>
      <w:r w:rsidRPr="004E66ED">
        <w:t>-</w:t>
      </w:r>
      <w:r w:rsidRPr="004E66ED">
        <w:tab/>
        <w:t>acquiring local spatial/environmental information and user/UE(s) information (including viewing angle, position and direction);</w:t>
      </w:r>
    </w:p>
    <w:p w14:paraId="38CD94FD" w14:textId="2BE4E968" w:rsidR="001F5FDF" w:rsidRPr="004E66ED" w:rsidRDefault="001F5FDF" w:rsidP="001F5FDF">
      <w:pPr>
        <w:pStyle w:val="B2"/>
      </w:pPr>
      <w:r w:rsidRPr="004E66ED">
        <w:t>-</w:t>
      </w:r>
      <w:r w:rsidRPr="004E66ED">
        <w:tab/>
      </w:r>
      <w:r w:rsidR="00837C41" w:rsidRPr="004E66ED">
        <w:t xml:space="preserve">exposing </w:t>
      </w:r>
      <w:r w:rsidRPr="004E66ED">
        <w:t>local acquired spatial, environmental and user/UE information to 3</w:t>
      </w:r>
      <w:r w:rsidRPr="004E66ED">
        <w:rPr>
          <w:vertAlign w:val="superscript"/>
        </w:rPr>
        <w:t>rd</w:t>
      </w:r>
      <w:r w:rsidRPr="004E66ED">
        <w:t xml:space="preserve"> parties to enable Metaverse services.</w:t>
      </w:r>
    </w:p>
    <w:p w14:paraId="41D98FEB" w14:textId="77777777" w:rsidR="001F5FDF" w:rsidRPr="004E66ED" w:rsidRDefault="001F5FDF" w:rsidP="001F5FDF">
      <w:pPr>
        <w:pStyle w:val="B1"/>
      </w:pPr>
      <w:r w:rsidRPr="004E66ED">
        <w:t>-</w:t>
      </w:r>
      <w:r w:rsidRPr="004E66ED">
        <w:tab/>
        <w:t>Other aspects, such as privacy, charging, public safety and security requirements.</w:t>
      </w:r>
    </w:p>
    <w:p w14:paraId="5272F453" w14:textId="77777777" w:rsidR="001F5FDF" w:rsidRPr="004E66ED" w:rsidRDefault="001F5FDF" w:rsidP="001F5FDF">
      <w:r w:rsidRPr="004E66ED">
        <w:t xml:space="preserve">The study also investigates gaps between the identified new potential requirements and the requirements already specified for the 5G system. </w:t>
      </w:r>
    </w:p>
    <w:p w14:paraId="1F13F8B5" w14:textId="77777777" w:rsidR="001F5FDF" w:rsidRPr="004E66ED" w:rsidRDefault="001F5FDF" w:rsidP="001F5FDF">
      <w:r w:rsidRPr="004E66ED">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E66ED" w:rsidRDefault="001F5FDF" w:rsidP="001F5FDF">
      <w:r w:rsidRPr="004E66ED">
        <w:t xml:space="preserve">A difference between this study and </w:t>
      </w:r>
      <w:r w:rsidR="00DF605C" w:rsidRPr="004E66ED">
        <w:t>TR 22.847 "</w:t>
      </w:r>
      <w:r w:rsidRPr="004E66ED">
        <w:t xml:space="preserve"> Study on supporting tactile and multi-modality communication services</w:t>
      </w:r>
      <w:r w:rsidR="00DF605C" w:rsidRPr="004E66ED">
        <w:t>"</w:t>
      </w:r>
      <w:r w:rsidRPr="004E66ED">
        <w:t xml:space="preserve"> is that Metaverse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E66ED" w:rsidRDefault="00080512">
      <w:pPr>
        <w:pStyle w:val="Heading1"/>
      </w:pPr>
      <w:bookmarkStart w:id="31" w:name="references"/>
      <w:bookmarkStart w:id="32" w:name="_Toc120012965"/>
      <w:bookmarkStart w:id="33" w:name="_Toc120025079"/>
      <w:bookmarkStart w:id="34" w:name="_Toc120025232"/>
      <w:bookmarkStart w:id="35" w:name="_Toc120091310"/>
      <w:bookmarkStart w:id="36" w:name="_Toc136356555"/>
      <w:bookmarkStart w:id="37" w:name="_Toc136857445"/>
      <w:bookmarkEnd w:id="31"/>
      <w:r w:rsidRPr="004E66ED">
        <w:t>2</w:t>
      </w:r>
      <w:r w:rsidRPr="004E66ED">
        <w:tab/>
        <w:t>References</w:t>
      </w:r>
      <w:bookmarkEnd w:id="32"/>
      <w:bookmarkEnd w:id="33"/>
      <w:bookmarkEnd w:id="34"/>
      <w:bookmarkEnd w:id="35"/>
      <w:bookmarkEnd w:id="36"/>
      <w:bookmarkEnd w:id="37"/>
    </w:p>
    <w:p w14:paraId="38C42C61" w14:textId="77777777" w:rsidR="00080512" w:rsidRPr="004E66ED" w:rsidRDefault="00080512">
      <w:r w:rsidRPr="004E66ED">
        <w:t>The following documents contain provisions which, through reference in this text, constitute provisions of the present document.</w:t>
      </w:r>
    </w:p>
    <w:p w14:paraId="58E74F57" w14:textId="77777777" w:rsidR="00080512" w:rsidRPr="004E66ED" w:rsidRDefault="00051834" w:rsidP="00051834">
      <w:pPr>
        <w:pStyle w:val="B1"/>
      </w:pPr>
      <w:r w:rsidRPr="004E66ED">
        <w:t>-</w:t>
      </w:r>
      <w:r w:rsidRPr="004E66ED">
        <w:tab/>
      </w:r>
      <w:r w:rsidR="00080512" w:rsidRPr="004E66ED">
        <w:t>References are either specific (identified by date of publication, edition numbe</w:t>
      </w:r>
      <w:r w:rsidR="00DC4DA2" w:rsidRPr="004E66ED">
        <w:t>r, version number, etc.) or non</w:t>
      </w:r>
      <w:r w:rsidR="00DC4DA2" w:rsidRPr="004E66ED">
        <w:noBreakHyphen/>
      </w:r>
      <w:r w:rsidR="00080512" w:rsidRPr="004E66ED">
        <w:t>specific.</w:t>
      </w:r>
    </w:p>
    <w:p w14:paraId="3CDBAF19" w14:textId="77777777" w:rsidR="00080512" w:rsidRPr="004E66ED" w:rsidRDefault="00051834" w:rsidP="00051834">
      <w:pPr>
        <w:pStyle w:val="B1"/>
      </w:pPr>
      <w:r w:rsidRPr="004E66ED">
        <w:t>-</w:t>
      </w:r>
      <w:r w:rsidRPr="004E66ED">
        <w:tab/>
      </w:r>
      <w:r w:rsidR="00080512" w:rsidRPr="004E66ED">
        <w:t>For a specific reference, subsequent revisions do not apply.</w:t>
      </w:r>
    </w:p>
    <w:p w14:paraId="52D91A89" w14:textId="77777777" w:rsidR="00080512" w:rsidRPr="004E66ED" w:rsidRDefault="00051834" w:rsidP="00051834">
      <w:pPr>
        <w:pStyle w:val="B1"/>
      </w:pPr>
      <w:r w:rsidRPr="004E66ED">
        <w:t>-</w:t>
      </w:r>
      <w:r w:rsidRPr="004E66ED">
        <w:tab/>
      </w:r>
      <w:r w:rsidR="00080512" w:rsidRPr="004E66ED">
        <w:t>For a non-specific reference, the latest version applies. In the case of a reference to a 3GPP document (including a GSM document), a non-specific reference implicitly refers to the latest version of that document</w:t>
      </w:r>
      <w:r w:rsidR="00080512" w:rsidRPr="004E66ED">
        <w:rPr>
          <w:i/>
        </w:rPr>
        <w:t xml:space="preserve"> in the same Release as the present document</w:t>
      </w:r>
      <w:r w:rsidR="00080512" w:rsidRPr="004E66ED">
        <w:t>.</w:t>
      </w:r>
    </w:p>
    <w:p w14:paraId="6DDBEC68" w14:textId="77777777" w:rsidR="00EC4A25" w:rsidRPr="004E66ED" w:rsidRDefault="00EC4A25" w:rsidP="00EC4A25">
      <w:pPr>
        <w:pStyle w:val="EX"/>
      </w:pPr>
      <w:r w:rsidRPr="004E66ED">
        <w:t>[1]</w:t>
      </w:r>
      <w:r w:rsidRPr="004E66ED">
        <w:tab/>
        <w:t>3GPP TR 21.905: "Vocabulary for 3GPP Specifications".</w:t>
      </w:r>
    </w:p>
    <w:p w14:paraId="651AC8A2" w14:textId="570D7530" w:rsidR="00555AA9" w:rsidRPr="004E66ED" w:rsidRDefault="00555AA9" w:rsidP="00681F20">
      <w:pPr>
        <w:pStyle w:val="EX"/>
      </w:pPr>
      <w:r w:rsidRPr="004E66ED">
        <w:t>[2]</w:t>
      </w:r>
      <w:r w:rsidRPr="004E66ED">
        <w:tab/>
        <w:t>3GPP TS 22.228: "Service requirements for the Internet Protocol (IP) Multimedia core network Subsystem (IMS)".</w:t>
      </w:r>
    </w:p>
    <w:p w14:paraId="4F8FCF95" w14:textId="3441D254" w:rsidR="00555AA9" w:rsidRPr="004E66ED" w:rsidRDefault="00555AA9" w:rsidP="00681F20">
      <w:pPr>
        <w:pStyle w:val="EX"/>
      </w:pPr>
      <w:r w:rsidRPr="004E66ED">
        <w:t>[3]</w:t>
      </w:r>
      <w:r w:rsidRPr="004E66ED">
        <w:tab/>
        <w:t>3GPP TS 22.173: "IP Multimedia Core Network Subsystem (IMS) Multimedia Telephony Service and supplementary services".</w:t>
      </w:r>
    </w:p>
    <w:p w14:paraId="5B1B7413" w14:textId="55BC578C" w:rsidR="00555AA9" w:rsidRPr="004E66ED" w:rsidRDefault="00555AA9" w:rsidP="00681F20">
      <w:pPr>
        <w:pStyle w:val="EX"/>
      </w:pPr>
      <w:r w:rsidRPr="004E66ED">
        <w:lastRenderedPageBreak/>
        <w:t>[4]</w:t>
      </w:r>
      <w:r w:rsidRPr="004E66ED">
        <w:tab/>
        <w:t>3GPP TS 22.101: "Service principles".</w:t>
      </w:r>
    </w:p>
    <w:p w14:paraId="4740DACA" w14:textId="5C6499F2" w:rsidR="00555AA9" w:rsidRPr="004E66ED" w:rsidRDefault="00555AA9" w:rsidP="00681F20">
      <w:pPr>
        <w:pStyle w:val="EX"/>
      </w:pPr>
      <w:r w:rsidRPr="004E66ED">
        <w:t>[5]</w:t>
      </w:r>
      <w:r w:rsidRPr="004E66ED">
        <w:tab/>
        <w:t>3GPP TS 22.261: "Service requirements for the 5G system".</w:t>
      </w:r>
    </w:p>
    <w:p w14:paraId="1E1641B7" w14:textId="45EF2FF8" w:rsidR="00555AA9" w:rsidRPr="004E66ED" w:rsidRDefault="00555AA9" w:rsidP="00681F20">
      <w:pPr>
        <w:pStyle w:val="EX"/>
      </w:pPr>
      <w:r w:rsidRPr="004E66ED">
        <w:t xml:space="preserve">[6] </w:t>
      </w:r>
      <w:r w:rsidRPr="004E66ED">
        <w:tab/>
        <w:t>Talaba D, Horvath I, Lee K H, "Special issue of Computer-Aided Design on virtual and augmented reality technologies in product design," Computer-Aided Design 42:361 - 363.</w:t>
      </w:r>
    </w:p>
    <w:p w14:paraId="56E3C426" w14:textId="1D705713" w:rsidR="00555AA9" w:rsidRPr="004E66ED" w:rsidRDefault="00555AA9" w:rsidP="00681F20">
      <w:pPr>
        <w:pStyle w:val="EX"/>
      </w:pPr>
      <w:r w:rsidRPr="004E66ED">
        <w:t xml:space="preserve">[7] </w:t>
      </w:r>
      <w:r w:rsidRPr="004E66ED">
        <w:tab/>
        <w:t>Wang X, Tsai J J-H, "Collaborative Design in Virtual Environments," In: ISCA 48:1-2.</w:t>
      </w:r>
    </w:p>
    <w:p w14:paraId="7AE8C842" w14:textId="4BE2DE35" w:rsidR="00555AA9" w:rsidRPr="004E66ED" w:rsidRDefault="00555AA9" w:rsidP="00681F20">
      <w:pPr>
        <w:pStyle w:val="EX"/>
      </w:pPr>
      <w:r w:rsidRPr="004E66ED">
        <w:t xml:space="preserve">[8] </w:t>
      </w:r>
      <w:r w:rsidRPr="004E66ED">
        <w:tab/>
        <w:t>Benford S, Greenhalgh C, Rodden T, "Collaborative virtual environments." Communications of the ACM 44: 79–85.</w:t>
      </w:r>
    </w:p>
    <w:p w14:paraId="4F577FBD" w14:textId="28CABD79" w:rsidR="00555AA9" w:rsidRPr="004E66ED" w:rsidRDefault="00555AA9" w:rsidP="00555AA9">
      <w:pPr>
        <w:pStyle w:val="EX"/>
      </w:pPr>
      <w:r w:rsidRPr="004E66ED">
        <w:t>[9]</w:t>
      </w:r>
      <w:r w:rsidRPr="004E66ED">
        <w:tab/>
        <w:t>M. Eid, J. Cha, and A. El Saddik, "Admux: An adaptive multiplexer for haptic-audio-visual data communication", IEEE Tran. Instrument. and Measurement, vol. 60, pp. 21–31, Jan 2011.</w:t>
      </w:r>
    </w:p>
    <w:p w14:paraId="6ACC67EC" w14:textId="39C97B10" w:rsidR="00555AA9" w:rsidRPr="004E66ED" w:rsidRDefault="00555AA9" w:rsidP="00555AA9">
      <w:pPr>
        <w:pStyle w:val="EX"/>
      </w:pPr>
      <w:r w:rsidRPr="004E66ED">
        <w:t>[10]</w:t>
      </w:r>
      <w:r w:rsidRPr="004E66ED">
        <w:tab/>
        <w:t>K. Iwata, Y. Ishibashi, N. Fukushima, and S. Sugawara, "QoE assessment in haptic media, sound, and video transmission: Effect of playout buffering control", Comput. Entertain., vol. 8, pp. 12:1–12:14, Dec 2010.</w:t>
      </w:r>
    </w:p>
    <w:p w14:paraId="3EBBC903" w14:textId="46195DD7" w:rsidR="00555AA9" w:rsidRPr="004E66ED" w:rsidRDefault="00555AA9" w:rsidP="00555AA9">
      <w:pPr>
        <w:pStyle w:val="EX"/>
      </w:pPr>
      <w:r w:rsidRPr="004E66ED">
        <w:t>[11]</w:t>
      </w:r>
      <w:r w:rsidRPr="004E66ED">
        <w:tab/>
        <w:t>N. Suzuki and S. Katsura, "Evaluation of QoS in haptic communication based on bilateral control", in IEEE Int. Conf. on Mechatronics (ICM), Feb 2013, pp. 886–891.</w:t>
      </w:r>
    </w:p>
    <w:p w14:paraId="451B50BB" w14:textId="78322530" w:rsidR="00555AA9" w:rsidRPr="004E66ED" w:rsidRDefault="00555AA9" w:rsidP="00555AA9">
      <w:pPr>
        <w:pStyle w:val="EX"/>
      </w:pPr>
      <w:r w:rsidRPr="004E66ED">
        <w:t>[12]</w:t>
      </w:r>
      <w:r w:rsidRPr="004E66ED">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Pr="004E66ED" w:rsidRDefault="00555AA9" w:rsidP="00555AA9">
      <w:pPr>
        <w:pStyle w:val="EX"/>
      </w:pPr>
      <w:r w:rsidRPr="004E66ED">
        <w:t>[13]</w:t>
      </w:r>
      <w:r w:rsidRPr="004E66ED">
        <w:tab/>
        <w:t>A. Hamam and A. El Saddik, "Toward a mathematical model for quality of experience evaluation of haptic applications", IEEE Tran. Instrument. and Measurement, vol. 62, pp. 3315–3322, Dec 2013.</w:t>
      </w:r>
    </w:p>
    <w:p w14:paraId="25EFF87E" w14:textId="37A8712F" w:rsidR="00555AA9" w:rsidRPr="004E66ED" w:rsidRDefault="00555AA9" w:rsidP="00555AA9">
      <w:pPr>
        <w:pStyle w:val="EX"/>
      </w:pPr>
      <w:r w:rsidRPr="004E66ED">
        <w:t>[14]</w:t>
      </w:r>
      <w:r w:rsidRPr="004E66ED">
        <w:tab/>
        <w:t>O. Holland et al., "The IEEE 1918.1 "Tactile Internet" Standards Working Group and its Standards," Proceedings of the IEEE, vol. 107, no. 2, Feb. 2019.</w:t>
      </w:r>
    </w:p>
    <w:p w14:paraId="21BC3CCF" w14:textId="1AADF039" w:rsidR="00525B73" w:rsidRPr="004E66ED" w:rsidRDefault="00525B73" w:rsidP="00525B73">
      <w:pPr>
        <w:pStyle w:val="EX"/>
      </w:pPr>
      <w:r w:rsidRPr="004E66ED">
        <w:t>[15]</w:t>
      </w:r>
      <w:r w:rsidRPr="004E66ED">
        <w:tab/>
        <w:t xml:space="preserve">Lee, Donghwan et. al., </w:t>
      </w:r>
      <w:r w:rsidR="00837C41" w:rsidRPr="004E66ED">
        <w:t>"</w:t>
      </w:r>
      <w:r w:rsidRPr="004E66ED">
        <w:rPr>
          <w:rFonts w:hint="eastAsia"/>
        </w:rPr>
        <w:t>Large-scale Localization Datasets in Crowded Indoor Spaces,</w:t>
      </w:r>
      <w:r w:rsidR="00837C41" w:rsidRPr="004E66ED">
        <w:t xml:space="preserve"> "</w:t>
      </w:r>
      <w:r w:rsidRPr="004E66ED">
        <w:rPr>
          <w:rFonts w:hint="eastAsia"/>
        </w:rPr>
        <w:t xml:space="preserve"> NAVER LABS, NAVER LABS Europe, CVPR</w:t>
      </w:r>
      <w:r w:rsidRPr="004E66ED">
        <w:t xml:space="preserve"> </w:t>
      </w:r>
      <w:r w:rsidRPr="004E66ED">
        <w:rPr>
          <w:rFonts w:hint="eastAsia"/>
        </w:rPr>
        <w:t>2021</w:t>
      </w:r>
      <w:r w:rsidRPr="004E66ED">
        <w:t>.</w:t>
      </w:r>
    </w:p>
    <w:p w14:paraId="4D7599E1" w14:textId="1DE584F7" w:rsidR="00525B73" w:rsidRPr="004E66ED" w:rsidRDefault="00525B73" w:rsidP="00525B73">
      <w:pPr>
        <w:pStyle w:val="EX"/>
      </w:pPr>
      <w:r w:rsidRPr="004E66ED">
        <w:t>[16]</w:t>
      </w:r>
      <w:r w:rsidRPr="004E66ED">
        <w:tab/>
        <w:t>3GPP TR 22.837</w:t>
      </w:r>
      <w:r w:rsidR="00837C41" w:rsidRPr="004E66ED">
        <w:t xml:space="preserve">: </w:t>
      </w:r>
      <w:r w:rsidRPr="004E66ED">
        <w:t>" Study on Integrated Sensing and Communication."</w:t>
      </w:r>
    </w:p>
    <w:p w14:paraId="339D2DEC" w14:textId="66482E00" w:rsidR="00525B73" w:rsidRPr="004E66ED" w:rsidRDefault="00525B73" w:rsidP="00525B73">
      <w:pPr>
        <w:pStyle w:val="EX"/>
      </w:pPr>
      <w:r w:rsidRPr="004E66ED">
        <w:t>[17]</w:t>
      </w:r>
      <w:r w:rsidRPr="004E66ED">
        <w:tab/>
        <w:t>Alriksson, F., Kang, D.H., Phillips, C., Pradas, J.L. and Zaidi, A., 2021. XR and 5G: Extended reality at scale with time-critical communication. Ericsson Technology Review.</w:t>
      </w:r>
    </w:p>
    <w:p w14:paraId="4513A45D" w14:textId="092AAB6F" w:rsidR="00525B73" w:rsidRPr="004E66ED" w:rsidRDefault="00525B73" w:rsidP="00525B73">
      <w:pPr>
        <w:pStyle w:val="EX"/>
      </w:pPr>
      <w:r w:rsidRPr="004E66ED">
        <w:t>[18]</w:t>
      </w:r>
      <w:r w:rsidRPr="004E66ED">
        <w:tab/>
        <w:t>3GPP TR 26.928</w:t>
      </w:r>
      <w:r w:rsidR="00837C41" w:rsidRPr="004E66ED">
        <w:t xml:space="preserve">: </w:t>
      </w:r>
      <w:r w:rsidRPr="004E66ED">
        <w:t>"Extended Reality (XR) in 5G."</w:t>
      </w:r>
    </w:p>
    <w:p w14:paraId="1D95505D" w14:textId="4D005226" w:rsidR="00525B73" w:rsidRPr="004E66ED" w:rsidRDefault="00525B73" w:rsidP="00525B73">
      <w:pPr>
        <w:pStyle w:val="EX"/>
      </w:pPr>
      <w:r w:rsidRPr="004E66ED">
        <w:rPr>
          <w:lang w:val="de-DE"/>
        </w:rPr>
        <w:t xml:space="preserve">[19] </w:t>
      </w:r>
      <w:r w:rsidRPr="004E66ED">
        <w:rPr>
          <w:lang w:val="de-DE"/>
        </w:rPr>
        <w:tab/>
        <w:t xml:space="preserve">Ge, Y., Wen, F., Kim, H., Zhu, M., Jiang, F., Kim, S., Svensson, L. and Wymeersch, H., 2020. </w:t>
      </w:r>
      <w:r w:rsidRPr="004E66ED">
        <w:t>5G SLAM using the clustering and assignment approach with diffuse multipath. Sensors, 20(16), p.4656.</w:t>
      </w:r>
    </w:p>
    <w:p w14:paraId="0438CBB1" w14:textId="1BEE30C8" w:rsidR="00525B73" w:rsidRPr="004E66ED" w:rsidRDefault="00525B73" w:rsidP="00525B73">
      <w:pPr>
        <w:pStyle w:val="EX"/>
      </w:pPr>
      <w:r w:rsidRPr="004E66ED">
        <w:rPr>
          <w:lang w:val="en-US"/>
        </w:rPr>
        <w:t xml:space="preserve">[20] </w:t>
      </w:r>
      <w:r w:rsidRPr="004E66ED">
        <w:rPr>
          <w:lang w:val="en-US"/>
        </w:rPr>
        <w:tab/>
        <w:t xml:space="preserve">Kim, H., Granström, K., Gao, L., Battistelli, G., Kim, S. and Wymeersch, H., 2020. </w:t>
      </w:r>
      <w:r w:rsidRPr="004E66ED">
        <w:t>5G mmWave cooperative positioning and mapping using multi-model PHD filter and map fusion. IEEE Transactions on Wireless Communications, 19(6), pp.3782-3795.</w:t>
      </w:r>
    </w:p>
    <w:p w14:paraId="11EAF8DB" w14:textId="112857BE" w:rsidR="00525B73" w:rsidRPr="004E66ED" w:rsidRDefault="00525B73" w:rsidP="00525B73">
      <w:pPr>
        <w:pStyle w:val="EX"/>
      </w:pPr>
      <w:r w:rsidRPr="004E66ED">
        <w:t xml:space="preserve">[21] </w:t>
      </w:r>
      <w:r w:rsidRPr="004E66ED">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Pr="004E66ED" w:rsidRDefault="00525B73" w:rsidP="00525B73">
      <w:pPr>
        <w:pStyle w:val="EX"/>
      </w:pPr>
      <w:r w:rsidRPr="004E66ED">
        <w:t xml:space="preserve">[22] </w:t>
      </w:r>
      <w:r w:rsidRPr="004E66ED">
        <w:tab/>
        <w:t>Dwivedi, S., Shreevastav, R., Munier, F., Nygren, J., Siomina, I., Lyazidi, Y., Shrestha, D., Lindmark, G., Ernström, P., Stare, E. and Razavi, S.M., 2021. Positioning in 5G networks. IEEE Communications Magazine, 59(11), pp.38-44.</w:t>
      </w:r>
    </w:p>
    <w:p w14:paraId="46D4BF26" w14:textId="21C99A8E" w:rsidR="00525B73" w:rsidRPr="004E66ED" w:rsidRDefault="00525B73" w:rsidP="00525B73">
      <w:pPr>
        <w:pStyle w:val="EX"/>
        <w:rPr>
          <w:lang w:val="en-US"/>
        </w:rPr>
      </w:pPr>
      <w:r w:rsidRPr="004E66ED">
        <w:rPr>
          <w:lang w:val="en-US"/>
        </w:rPr>
        <w:t>[23]</w:t>
      </w:r>
      <w:r w:rsidRPr="004E66ED">
        <w:rPr>
          <w:lang w:val="en-US"/>
        </w:rPr>
        <w:tab/>
        <w:t>Suhr, C. "S.L.A.M. and Optical Tracking for XR", https://medium.com/desn325-emergentdesign/s-l-a-m-and-optical-tracking-for-xr-cfabb7dd536f &lt;accessed 1.9.22&gt;</w:t>
      </w:r>
    </w:p>
    <w:p w14:paraId="4E3B0377" w14:textId="6FD06AF2" w:rsidR="0094413F" w:rsidRPr="004E66ED" w:rsidRDefault="0094413F" w:rsidP="00525B73">
      <w:pPr>
        <w:pStyle w:val="EX"/>
        <w:rPr>
          <w:lang w:val="en-US"/>
        </w:rPr>
      </w:pPr>
      <w:r w:rsidRPr="004E66ED">
        <w:rPr>
          <w:lang w:val="en-US"/>
        </w:rPr>
        <w:t>[24]</w:t>
      </w:r>
      <w:r w:rsidRPr="004E66ED">
        <w:rPr>
          <w:lang w:val="en-US"/>
        </w:rPr>
        <w:tab/>
        <w:t>Kim, H., Granstrom, K., Svensson, L., Kim, S. and Wymeersch, H., 2022. PMBM-based SLAM Filters in 5G mmWave Vehicular Networks. IEEE Transactions on Vehicular Technology.</w:t>
      </w:r>
    </w:p>
    <w:p w14:paraId="7852D33B" w14:textId="4FA6DB01" w:rsidR="00DF605C" w:rsidRPr="004E66ED" w:rsidRDefault="00DF605C" w:rsidP="00DF605C">
      <w:pPr>
        <w:pStyle w:val="EX"/>
        <w:rPr>
          <w:lang w:val="en-US" w:eastAsia="zh-CN"/>
        </w:rPr>
      </w:pPr>
      <w:r w:rsidRPr="004E66ED">
        <w:rPr>
          <w:lang w:val="en-US" w:eastAsia="zh-CN"/>
        </w:rPr>
        <w:lastRenderedPageBreak/>
        <w:t>[25]</w:t>
      </w:r>
      <w:r w:rsidRPr="004E66ED">
        <w:rPr>
          <w:lang w:val="en-US" w:eastAsia="zh-CN"/>
        </w:rPr>
        <w:tab/>
        <w:t>5GAA "C-V2X Use Cases Volume II: Examples and Service Level Requirements", 5G Automobile Assocaition White Paper,</w:t>
      </w:r>
      <w:r w:rsidR="00AA2D93">
        <w:rPr>
          <w:lang w:val="en-US" w:eastAsia="zh-CN"/>
        </w:rPr>
        <w:t xml:space="preserve"> </w:t>
      </w:r>
      <w:r w:rsidRPr="004E66ED">
        <w:rPr>
          <w:lang w:val="en-US"/>
        </w:rPr>
        <w:t>https://5gaa.org/wp-content/uploads/2020/10/5GAA_White-Paper_C-V2X-Use-Cases-Volume-II.pdf &lt;accessed 02.09.22&gt;</w:t>
      </w:r>
    </w:p>
    <w:p w14:paraId="6D0545FE" w14:textId="2A2F02FA" w:rsidR="00D34A17" w:rsidRPr="004E66ED" w:rsidRDefault="00D34A17" w:rsidP="00681F20">
      <w:pPr>
        <w:pStyle w:val="EX"/>
        <w:rPr>
          <w:lang w:val="en-US" w:eastAsia="zh-CN"/>
        </w:rPr>
      </w:pPr>
      <w:r w:rsidRPr="004E66ED">
        <w:rPr>
          <w:lang w:val="en-US" w:eastAsia="zh-CN"/>
        </w:rPr>
        <w:t>[26]</w:t>
      </w:r>
      <w:r w:rsidRPr="004E66ED">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7A9005C2" w:rsidR="006305C8" w:rsidRPr="004E66ED" w:rsidRDefault="006305C8" w:rsidP="006305C8">
      <w:pPr>
        <w:pStyle w:val="EX"/>
        <w:rPr>
          <w:lang w:eastAsia="zh-CN"/>
        </w:rPr>
      </w:pPr>
      <w:r w:rsidRPr="004E66ED">
        <w:rPr>
          <w:rFonts w:hint="eastAsia"/>
          <w:lang w:eastAsia="zh-CN"/>
        </w:rPr>
        <w:t>[</w:t>
      </w:r>
      <w:r w:rsidRPr="004E66ED">
        <w:rPr>
          <w:lang w:eastAsia="zh-CN"/>
        </w:rPr>
        <w:t>27]</w:t>
      </w:r>
      <w:r w:rsidRPr="004E66ED">
        <w:rPr>
          <w:lang w:eastAsia="zh-CN"/>
        </w:rPr>
        <w:tab/>
        <w:t>Lee, L.-H., Braud, T., Zhou, P., Wang, L., Xu, D., Lin,</w:t>
      </w:r>
      <w:r w:rsidR="00AA2D93">
        <w:rPr>
          <w:lang w:eastAsia="zh-CN"/>
        </w:rPr>
        <w:t xml:space="preserve"> </w:t>
      </w:r>
      <w:r w:rsidRPr="004E66ED">
        <w:rPr>
          <w:lang w:eastAsia="zh-CN"/>
        </w:rPr>
        <w:t>Z., Kumar, A., Bermejo, C., and Hui, P. All One Needs to Know about Metaverse: A Complete Survey on Technological Singularity, Virtual Ecosystem, and Research Agenda, 2021.</w:t>
      </w:r>
    </w:p>
    <w:p w14:paraId="3F6135FC" w14:textId="55154506" w:rsidR="00E22EDD" w:rsidRPr="004E66ED" w:rsidRDefault="00E22EDD" w:rsidP="006305C8">
      <w:pPr>
        <w:pStyle w:val="EX"/>
      </w:pPr>
      <w:r w:rsidRPr="004E66ED">
        <w:rPr>
          <w:lang w:val="de-DE"/>
        </w:rPr>
        <w:t>[28]</w:t>
      </w:r>
      <w:r w:rsidRPr="004E66ED">
        <w:rPr>
          <w:lang w:val="de-DE"/>
        </w:rPr>
        <w:tab/>
        <w:t xml:space="preserve">Halbhuber, David &amp; Henze, Niels &amp; Schwind, Valentin. </w:t>
      </w:r>
      <w:r w:rsidRPr="004E66ED">
        <w:t>(2021). Increasing Player Performance and Game Experience in High Latency Systems. Proceedings of the ACM on Human-Computer Interaction. 5. 1-20. 10.1145/3474710.</w:t>
      </w:r>
    </w:p>
    <w:p w14:paraId="56364020" w14:textId="5BD029F0" w:rsidR="00A818FD" w:rsidRPr="004E66ED" w:rsidRDefault="00A818FD" w:rsidP="00A818FD">
      <w:pPr>
        <w:pStyle w:val="EX"/>
      </w:pPr>
      <w:r w:rsidRPr="004E66ED">
        <w:t xml:space="preserve">[29] </w:t>
      </w:r>
      <w:r w:rsidRPr="004E66ED">
        <w:tab/>
      </w:r>
      <w:r w:rsidR="00C87C00" w:rsidRPr="004E66ED">
        <w:t xml:space="preserve"> ITU-T Recommendation Y.3090 (02/22): </w:t>
      </w:r>
      <w:r w:rsidR="00616E66" w:rsidRPr="004E66ED">
        <w:t>"</w:t>
      </w:r>
      <w:r w:rsidR="00C87C00" w:rsidRPr="004E66ED">
        <w:t>Digital twin network - Requirements and architecture</w:t>
      </w:r>
      <w:r w:rsidR="00616E66" w:rsidRPr="004E66ED">
        <w:t>"</w:t>
      </w:r>
      <w:r w:rsidR="00C87C00" w:rsidRPr="004E66ED">
        <w:t xml:space="preserve"> (https://www.itu.int/rec/T-REC-Y.3090-202202-I).</w:t>
      </w:r>
    </w:p>
    <w:p w14:paraId="7A46FF76" w14:textId="0F9B60B1" w:rsidR="00A818FD" w:rsidRPr="004E66ED" w:rsidRDefault="00A818FD" w:rsidP="00A818FD">
      <w:pPr>
        <w:pStyle w:val="EX"/>
      </w:pPr>
      <w:r w:rsidRPr="004E66ED">
        <w:t xml:space="preserve">[30] </w:t>
      </w:r>
      <w:r w:rsidRPr="004E66ED">
        <w:tab/>
        <w:t>Skalidis, I., Muller, O. and Fournier, S., 2022. CardioVerse: The Cardiovascular Medicine in the Era of Metaverse. Trends in Cardiovascular Medicine.</w:t>
      </w:r>
    </w:p>
    <w:p w14:paraId="10C34B08" w14:textId="6C7A68BB" w:rsidR="00A818FD" w:rsidRPr="004E66ED" w:rsidRDefault="00A818FD" w:rsidP="00A818FD">
      <w:pPr>
        <w:pStyle w:val="EX"/>
      </w:pPr>
      <w:r w:rsidRPr="004E66ED">
        <w:t xml:space="preserve">[31] </w:t>
      </w:r>
      <w:r w:rsidRPr="004E66ED">
        <w:tab/>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4E66ED" w:rsidRDefault="00A818FD" w:rsidP="00A818FD">
      <w:pPr>
        <w:pStyle w:val="EX"/>
      </w:pPr>
      <w:r w:rsidRPr="004E66ED">
        <w:t xml:space="preserve">[32] </w:t>
      </w:r>
      <w:r w:rsidRPr="004E66ED">
        <w:tab/>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4E66ED" w:rsidRDefault="00A818FD" w:rsidP="00A818FD">
      <w:pPr>
        <w:pStyle w:val="EX"/>
      </w:pPr>
      <w:r w:rsidRPr="004E66ED">
        <w:t xml:space="preserve">[33] </w:t>
      </w:r>
      <w:r w:rsidRPr="004E66ED">
        <w:tab/>
        <w:t>Ning, H., Wang, H., Lin, Y., Wang, W., Dhelim, S., Farha, F., Ding, J. and Daneshmand, M., 2021. A Survey on Metaverse: the State-of-the-art, Technologies, Applications, and Challenges. arXiv preprint arXiv:2111.09673.</w:t>
      </w:r>
    </w:p>
    <w:p w14:paraId="7732DCC7" w14:textId="619CA42E" w:rsidR="00A818FD" w:rsidRPr="004E66ED" w:rsidRDefault="00A818FD" w:rsidP="00A818FD">
      <w:pPr>
        <w:pStyle w:val="EX"/>
      </w:pPr>
      <w:r w:rsidRPr="004E66ED">
        <w:t xml:space="preserve">[34] </w:t>
      </w:r>
      <w:r w:rsidRPr="004E66ED">
        <w:tab/>
      </w:r>
      <w:hyperlink r:id="rId11" w:history="1">
        <w:r w:rsidRPr="004E66ED">
          <w:rPr>
            <w:rStyle w:val="Hyperlink"/>
          </w:rPr>
          <w:t>https://www.xrtoday.com/virtual-reality/ukrainian-doctors-perform-first-vr-surgery/</w:t>
        </w:r>
      </w:hyperlink>
    </w:p>
    <w:p w14:paraId="754CC8E8" w14:textId="0713C00F" w:rsidR="00A818FD" w:rsidRPr="004E66ED" w:rsidRDefault="00A818FD" w:rsidP="00A818FD">
      <w:pPr>
        <w:pStyle w:val="EX"/>
      </w:pPr>
      <w:r w:rsidRPr="004E66ED">
        <w:t xml:space="preserve">[35] </w:t>
      </w:r>
      <w:r w:rsidRPr="004E66ED">
        <w:tab/>
      </w:r>
      <w:hyperlink r:id="rId12" w:history="1">
        <w:r w:rsidRPr="004E66ED">
          <w:rPr>
            <w:rStyle w:val="Hyperlink"/>
          </w:rPr>
          <w:t>https://www.cryptotimes.io/surgeon-performed-surgery-remotely-through-metaverse/</w:t>
        </w:r>
      </w:hyperlink>
    </w:p>
    <w:p w14:paraId="1DC46DFC" w14:textId="0FAB6425" w:rsidR="00A818FD" w:rsidRPr="004E66ED" w:rsidRDefault="00A818FD" w:rsidP="00A818FD">
      <w:pPr>
        <w:pStyle w:val="EX"/>
      </w:pPr>
      <w:r w:rsidRPr="004E66ED">
        <w:t>[36]</w:t>
      </w:r>
      <w:r w:rsidRPr="004E66ED">
        <w:tab/>
        <w:t xml:space="preserve"> Senk, S., Ulbricht, M., Tsokalo, I., Rischke, J., Li, S.C., Speidel, S., Nguyen, G.T., Seeling, P. and Fitzek, F.H., 2022. Healing Hands: The Tactile Internet in Future Tele-Healthcare. Sensors, 22(4), p.1404.</w:t>
      </w:r>
    </w:p>
    <w:p w14:paraId="13BC2036" w14:textId="4648967F" w:rsidR="00A818FD" w:rsidRPr="004E66ED" w:rsidRDefault="00A818FD" w:rsidP="00A818FD">
      <w:pPr>
        <w:pStyle w:val="EX"/>
      </w:pPr>
      <w:r w:rsidRPr="004E66ED">
        <w:rPr>
          <w:lang w:val="de-DE"/>
        </w:rPr>
        <w:t xml:space="preserve">[37] </w:t>
      </w:r>
      <w:r w:rsidRPr="004E66ED">
        <w:rPr>
          <w:lang w:val="de-DE"/>
        </w:rPr>
        <w:tab/>
        <w:t xml:space="preserve">Chen, D. and Zhang, R., 2022. </w:t>
      </w:r>
      <w:r w:rsidRPr="004E66ED">
        <w:t>Exploring Research Trends of Emerging Technologies in Health Metaverse: A Bibliometric Analysis. Available at SSRN 3998068.</w:t>
      </w:r>
    </w:p>
    <w:p w14:paraId="332C6BEB" w14:textId="0AFCDD93" w:rsidR="00A818FD" w:rsidRPr="004E66ED" w:rsidRDefault="00A818FD" w:rsidP="00A818FD">
      <w:pPr>
        <w:pStyle w:val="EX"/>
      </w:pPr>
      <w:r w:rsidRPr="004E66ED">
        <w:t xml:space="preserve">[38] </w:t>
      </w:r>
      <w:r w:rsidRPr="004E66ED">
        <w:tab/>
      </w:r>
      <w:hyperlink r:id="rId13" w:history="1">
        <w:r w:rsidRPr="004E66ED">
          <w:rPr>
            <w:rStyle w:val="Hyperlink"/>
          </w:rPr>
          <w:t>https://www.yankodesign.com/2022/05/15/the-metaverse-has-the-power-to-improve-healthcare-and-it-has-already-begun/</w:t>
        </w:r>
      </w:hyperlink>
    </w:p>
    <w:p w14:paraId="4A34E7F8" w14:textId="72717A8D" w:rsidR="00A818FD" w:rsidRPr="004E66ED" w:rsidRDefault="00A818FD" w:rsidP="00A818FD">
      <w:pPr>
        <w:pStyle w:val="EX"/>
      </w:pPr>
      <w:r w:rsidRPr="004E66ED">
        <w:t xml:space="preserve">[39] </w:t>
      </w:r>
      <w:r w:rsidRPr="004E66ED">
        <w:tab/>
        <w:t xml:space="preserve">3GPP </w:t>
      </w:r>
      <w:r w:rsidR="00837C41" w:rsidRPr="004E66ED">
        <w:t xml:space="preserve">TS </w:t>
      </w:r>
      <w:r w:rsidRPr="004E66ED">
        <w:t>23.501</w:t>
      </w:r>
      <w:r w:rsidR="00837C41" w:rsidRPr="004E66ED">
        <w:t>:</w:t>
      </w:r>
      <w:r w:rsidRPr="004E66ED">
        <w:t xml:space="preserve"> </w:t>
      </w:r>
      <w:r w:rsidR="00837C41" w:rsidRPr="004E66ED">
        <w:rPr>
          <w:rFonts w:eastAsia="DengXian"/>
        </w:rPr>
        <w:t>"System architecture for the 5G System (5GS)".</w:t>
      </w:r>
    </w:p>
    <w:p w14:paraId="6AB3E783" w14:textId="08464525" w:rsidR="00A818FD" w:rsidRPr="004E66ED" w:rsidRDefault="00A818FD" w:rsidP="00A818FD">
      <w:pPr>
        <w:pStyle w:val="EX"/>
      </w:pPr>
      <w:r w:rsidRPr="004E66ED">
        <w:t xml:space="preserve">[40] </w:t>
      </w:r>
      <w:r w:rsidRPr="004E66ED">
        <w:tab/>
        <w:t xml:space="preserve">3GPP </w:t>
      </w:r>
      <w:r w:rsidR="00837C41" w:rsidRPr="004E66ED">
        <w:t xml:space="preserve">TS </w:t>
      </w:r>
      <w:r w:rsidRPr="004E66ED">
        <w:t>38.300</w:t>
      </w:r>
      <w:r w:rsidR="00837C41" w:rsidRPr="004E66ED">
        <w:t>:</w:t>
      </w:r>
      <w:r w:rsidRPr="004E66ED">
        <w:t xml:space="preserve"> </w:t>
      </w:r>
      <w:r w:rsidR="00837C41" w:rsidRPr="004E66ED">
        <w:rPr>
          <w:rFonts w:eastAsia="DengXian"/>
        </w:rPr>
        <w:t>"NR; NR and NG-RAN Overall description; Stage-2".</w:t>
      </w:r>
    </w:p>
    <w:p w14:paraId="12C5854D" w14:textId="037D60E3" w:rsidR="00A818FD" w:rsidRPr="004E66ED" w:rsidRDefault="00A818FD" w:rsidP="00A818FD">
      <w:pPr>
        <w:pStyle w:val="EX"/>
      </w:pPr>
      <w:r w:rsidRPr="004E66ED">
        <w:t xml:space="preserve">[41] </w:t>
      </w:r>
      <w:r w:rsidRPr="004E66ED">
        <w:tab/>
        <w:t xml:space="preserve">3GPP </w:t>
      </w:r>
      <w:r w:rsidR="00837C41" w:rsidRPr="004E66ED">
        <w:t xml:space="preserve">TS </w:t>
      </w:r>
      <w:r w:rsidRPr="004E66ED">
        <w:t>22.826</w:t>
      </w:r>
      <w:r w:rsidR="00837C41" w:rsidRPr="004E66ED">
        <w:t>:</w:t>
      </w:r>
      <w:r w:rsidRPr="004E66ED">
        <w:t xml:space="preserve"> </w:t>
      </w:r>
      <w:r w:rsidR="00837C41" w:rsidRPr="004E66ED">
        <w:rPr>
          <w:rFonts w:eastAsia="DengXian"/>
        </w:rPr>
        <w:t>"Study on communication services for critical medical applications".</w:t>
      </w:r>
    </w:p>
    <w:p w14:paraId="3E97A65A" w14:textId="6829164B" w:rsidR="00A818FD" w:rsidRPr="004E66ED" w:rsidRDefault="00A818FD" w:rsidP="00A818FD">
      <w:pPr>
        <w:pStyle w:val="EX"/>
      </w:pPr>
      <w:r w:rsidRPr="004E66ED">
        <w:t xml:space="preserve">[42] </w:t>
      </w:r>
      <w:r w:rsidRPr="004E66ED">
        <w:tab/>
        <w:t>Tataria, H., Shafi, M., Molisch, A.F., Dohler, M., Sjöland, H. and Tufvesson, F., 2021. 6G wireless systems: Vision, requirements, challenges, insights, and opportunities. Proceedings of the IEEE, 109(7), pp.1166-1199.</w:t>
      </w:r>
    </w:p>
    <w:p w14:paraId="7DB0D0E6" w14:textId="7BFAA86C" w:rsidR="0063413B" w:rsidRPr="004E66ED" w:rsidRDefault="0063413B" w:rsidP="0063413B">
      <w:pPr>
        <w:pStyle w:val="EX"/>
        <w:rPr>
          <w:lang w:eastAsia="zh-CN"/>
        </w:rPr>
      </w:pPr>
      <w:r w:rsidRPr="004E66ED">
        <w:rPr>
          <w:lang w:eastAsia="zh-CN"/>
        </w:rPr>
        <w:t>[43]</w:t>
      </w:r>
      <w:r w:rsidRPr="004E66ED">
        <w:rPr>
          <w:lang w:eastAsia="zh-CN"/>
        </w:rPr>
        <w:tab/>
        <w:t>3GPP TS 23.682</w:t>
      </w:r>
      <w:r w:rsidR="00837C41" w:rsidRPr="004E66ED">
        <w:rPr>
          <w:lang w:eastAsia="zh-CN"/>
        </w:rPr>
        <w:t xml:space="preserve">: </w:t>
      </w:r>
      <w:r w:rsidRPr="004E66ED">
        <w:rPr>
          <w:lang w:eastAsia="zh-CN"/>
        </w:rPr>
        <w:t>"Architecture enhancements to facilitate communications with packet data networks and applications".</w:t>
      </w:r>
    </w:p>
    <w:p w14:paraId="034B1300" w14:textId="5A1C2DC5" w:rsidR="0063413B" w:rsidRPr="004E66ED" w:rsidRDefault="0063413B" w:rsidP="0063413B">
      <w:pPr>
        <w:pStyle w:val="EX"/>
        <w:rPr>
          <w:lang w:eastAsia="zh-CN"/>
        </w:rPr>
      </w:pPr>
      <w:r w:rsidRPr="004E66ED">
        <w:rPr>
          <w:lang w:eastAsia="zh-CN"/>
        </w:rPr>
        <w:t>[44]</w:t>
      </w:r>
      <w:r w:rsidRPr="004E66ED">
        <w:rPr>
          <w:lang w:eastAsia="zh-CN"/>
        </w:rPr>
        <w:tab/>
        <w:t>3GPP TS 23.273</w:t>
      </w:r>
      <w:r w:rsidR="00837C41" w:rsidRPr="004E66ED">
        <w:rPr>
          <w:lang w:eastAsia="zh-CN"/>
        </w:rPr>
        <w:t xml:space="preserve">: </w:t>
      </w:r>
      <w:r w:rsidRPr="004E66ED">
        <w:rPr>
          <w:lang w:eastAsia="zh-CN"/>
        </w:rPr>
        <w:t>"5G System (5GS) Location Services (LCS); Stage 2".</w:t>
      </w:r>
    </w:p>
    <w:p w14:paraId="2286FCF8" w14:textId="520935AD" w:rsidR="00D23EE0" w:rsidRPr="004E66ED" w:rsidRDefault="00D23EE0" w:rsidP="00D23EE0">
      <w:pPr>
        <w:pStyle w:val="EX"/>
      </w:pPr>
      <w:r w:rsidRPr="004E66ED">
        <w:rPr>
          <w:lang w:eastAsia="zh-CN"/>
        </w:rPr>
        <w:t>[45]</w:t>
      </w:r>
      <w:r w:rsidRPr="004E66ED">
        <w:rPr>
          <w:lang w:eastAsia="zh-CN"/>
        </w:rPr>
        <w:tab/>
        <w:t xml:space="preserve">"MPEG-4 Face and Body Animation", </w:t>
      </w:r>
      <w:hyperlink r:id="rId14" w:history="1">
        <w:r w:rsidRPr="004E66ED">
          <w:rPr>
            <w:rStyle w:val="Hyperlink"/>
          </w:rPr>
          <w:t>https://visagetechnologies.com/mpeg-4-face-and-body-animation/</w:t>
        </w:r>
      </w:hyperlink>
      <w:r w:rsidRPr="004E66ED">
        <w:t xml:space="preserve"> (accessed 2.11.22).</w:t>
      </w:r>
    </w:p>
    <w:p w14:paraId="7E5D33F3" w14:textId="0614C632" w:rsidR="00616E66" w:rsidRPr="004E66ED" w:rsidRDefault="00D23EE0" w:rsidP="004C3DB7">
      <w:pPr>
        <w:pStyle w:val="EX"/>
      </w:pPr>
      <w:r w:rsidRPr="004E66ED">
        <w:lastRenderedPageBreak/>
        <w:t>[46]</w:t>
      </w:r>
      <w:r w:rsidRPr="004E66ED">
        <w:tab/>
        <w:t>3GPP TS 22.105</w:t>
      </w:r>
      <w:r w:rsidR="002A64A2" w:rsidRPr="004E66ED">
        <w:t xml:space="preserve">: </w:t>
      </w:r>
      <w:r w:rsidRPr="004E66ED">
        <w:t>"Services and service capabilities".</w:t>
      </w:r>
    </w:p>
    <w:p w14:paraId="30D5433D" w14:textId="7A6717D2" w:rsidR="004C3DB7" w:rsidRPr="004E66ED" w:rsidRDefault="004C3DB7" w:rsidP="004C3DB7">
      <w:pPr>
        <w:pStyle w:val="EX"/>
        <w:rPr>
          <w:rFonts w:eastAsia="DengXian"/>
        </w:rPr>
      </w:pPr>
      <w:r w:rsidRPr="004E66ED">
        <w:rPr>
          <w:rFonts w:eastAsia="DengXian"/>
        </w:rPr>
        <w:t>[47]</w:t>
      </w:r>
      <w:r w:rsidRPr="004E66ED">
        <w:rPr>
          <w:rFonts w:eastAsia="DengXian"/>
        </w:rPr>
        <w:tab/>
        <w:t xml:space="preserve">Virtual humans: </w:t>
      </w:r>
      <w:hyperlink r:id="rId15" w:history="1">
        <w:r w:rsidRPr="004E66ED">
          <w:rPr>
            <w:rStyle w:val="Hyperlink"/>
            <w:rFonts w:eastAsia="DengXian"/>
          </w:rPr>
          <w:t>https://en.wikipedia.org/wiki/Virtual_humans</w:t>
        </w:r>
      </w:hyperlink>
    </w:p>
    <w:p w14:paraId="00814FC2" w14:textId="605B2A91" w:rsidR="004C3DB7" w:rsidRPr="004E66ED" w:rsidRDefault="004C3DB7" w:rsidP="004C3DB7">
      <w:pPr>
        <w:pStyle w:val="EX"/>
      </w:pPr>
      <w:r w:rsidRPr="004E66ED">
        <w:rPr>
          <w:rFonts w:eastAsia="DengXian"/>
        </w:rPr>
        <w:t>[48]</w:t>
      </w:r>
      <w:r w:rsidRPr="004E66ED">
        <w:rPr>
          <w:rFonts w:eastAsia="DengXian"/>
        </w:rPr>
        <w:tab/>
      </w:r>
      <w:r w:rsidRPr="004E66ED">
        <w:t>Kwang Soon Kim, et al., "Ultrareliable and Low-Latency Communication Techniques for Tactile Internet Services", PROCEEDINGS OF THE IEEE, Vol. 107, No. 2, February 2019</w:t>
      </w:r>
    </w:p>
    <w:p w14:paraId="238EE255" w14:textId="48723A69" w:rsidR="002A64A2" w:rsidRPr="004E66ED" w:rsidRDefault="004C3DB7" w:rsidP="00EC4A25">
      <w:pPr>
        <w:pStyle w:val="EX"/>
        <w:rPr>
          <w:rFonts w:eastAsia="DengXian"/>
        </w:rPr>
      </w:pPr>
      <w:r w:rsidRPr="004E66ED">
        <w:rPr>
          <w:rFonts w:eastAsia="DengXian"/>
        </w:rPr>
        <w:t>[49]</w:t>
      </w:r>
      <w:r w:rsidRPr="004E66ED">
        <w:rPr>
          <w:rFonts w:eastAsia="DengXian"/>
        </w:rPr>
        <w:tab/>
        <w:t xml:space="preserve">I.-J. Hirsh and C. E. J. Sherrick, </w:t>
      </w:r>
      <w:r w:rsidR="002A64A2" w:rsidRPr="004E66ED">
        <w:rPr>
          <w:lang w:eastAsia="zh-CN"/>
        </w:rPr>
        <w:t>"</w:t>
      </w:r>
      <w:r w:rsidRPr="004E66ED">
        <w:rPr>
          <w:rFonts w:eastAsia="DengXian"/>
        </w:rPr>
        <w:t>Perceived order in different sense modalities,</w:t>
      </w:r>
      <w:r w:rsidR="002A64A2" w:rsidRPr="004E66ED">
        <w:rPr>
          <w:lang w:eastAsia="zh-CN"/>
        </w:rPr>
        <w:t xml:space="preserve"> "</w:t>
      </w:r>
      <w:r w:rsidRPr="004E66ED">
        <w:rPr>
          <w:rFonts w:eastAsia="DengXian"/>
        </w:rPr>
        <w:t xml:space="preserve"> Journal of Experimental Psychology, vol. 62, no. 5, pp. 423–432, 1961. </w:t>
      </w:r>
    </w:p>
    <w:p w14:paraId="29094E8A" w14:textId="741779B0" w:rsidR="00EC4A25" w:rsidRPr="004E66ED" w:rsidRDefault="00C40AE8" w:rsidP="00EC4A25">
      <w:pPr>
        <w:pStyle w:val="EX"/>
        <w:rPr>
          <w:lang w:eastAsia="zh-CN"/>
        </w:rPr>
      </w:pPr>
      <w:r w:rsidRPr="004E66ED">
        <w:rPr>
          <w:rFonts w:hint="eastAsia"/>
          <w:lang w:eastAsia="zh-CN"/>
        </w:rPr>
        <w:t>[</w:t>
      </w:r>
      <w:r w:rsidRPr="004E66ED">
        <w:rPr>
          <w:lang w:eastAsia="zh-CN"/>
        </w:rPr>
        <w:t>50]</w:t>
      </w:r>
      <w:r w:rsidR="00AA2D93">
        <w:rPr>
          <w:lang w:eastAsia="zh-CN"/>
        </w:rPr>
        <w:t xml:space="preserve">   </w:t>
      </w:r>
      <w:r w:rsidRPr="004E66ED">
        <w:rPr>
          <w:lang w:eastAsia="zh-CN"/>
        </w:rPr>
        <w:t xml:space="preserve">VESA Compression Codecs - </w:t>
      </w:r>
      <w:hyperlink r:id="rId16" w:history="1">
        <w:r w:rsidRPr="004E66ED">
          <w:rPr>
            <w:rStyle w:val="Hyperlink"/>
            <w:lang w:eastAsia="zh-CN"/>
          </w:rPr>
          <w:t>vesa.org/vesa-display-compression-codecs</w:t>
        </w:r>
      </w:hyperlink>
    </w:p>
    <w:p w14:paraId="498A6563" w14:textId="0E8EB67D" w:rsidR="000B3CE4" w:rsidRPr="004E66ED" w:rsidRDefault="000B3CE4" w:rsidP="00EC4A25">
      <w:pPr>
        <w:pStyle w:val="EX"/>
      </w:pPr>
      <w:r w:rsidRPr="004E66ED">
        <w:rPr>
          <w:rFonts w:hint="eastAsia"/>
          <w:lang w:eastAsia="ja-JP"/>
        </w:rPr>
        <w:t>[</w:t>
      </w:r>
      <w:r w:rsidRPr="004E66ED">
        <w:rPr>
          <w:lang w:eastAsia="ja-JP"/>
        </w:rPr>
        <w:t>51]</w:t>
      </w:r>
      <w:r w:rsidRPr="004E66ED">
        <w:rPr>
          <w:lang w:eastAsia="ja-JP"/>
        </w:rPr>
        <w:tab/>
        <w:t xml:space="preserve">3GPP TR 23.700-80: </w:t>
      </w:r>
      <w:r w:rsidRPr="004E66ED">
        <w:t>"Study on 5G System Support for AI/ML-based Services".</w:t>
      </w:r>
    </w:p>
    <w:p w14:paraId="22698712" w14:textId="20039F85" w:rsidR="007D166E" w:rsidRPr="004E66ED" w:rsidRDefault="007D166E" w:rsidP="007D166E">
      <w:pPr>
        <w:pStyle w:val="EX"/>
      </w:pPr>
      <w:r w:rsidRPr="004E66ED">
        <w:rPr>
          <w:lang w:eastAsia="zh-CN"/>
        </w:rPr>
        <w:t>[52]</w:t>
      </w:r>
      <w:r w:rsidRPr="004E66ED">
        <w:rPr>
          <w:lang w:eastAsia="zh-CN"/>
        </w:rPr>
        <w:tab/>
      </w:r>
      <w:hyperlink r:id="rId17" w:history="1">
        <w:r w:rsidRPr="004E66ED">
          <w:rPr>
            <w:rStyle w:val="Hyperlink"/>
          </w:rPr>
          <w:t>EU data protection rules | European Commission (europa.eu)</w:t>
        </w:r>
      </w:hyperlink>
      <w:r w:rsidRPr="004E66ED">
        <w:t xml:space="preserve"> (</w:t>
      </w:r>
      <w:hyperlink r:id="rId18" w:history="1">
        <w:r w:rsidRPr="004E66ED">
          <w:rPr>
            <w:rStyle w:val="Hyperlink"/>
          </w:rPr>
          <w:t>https://ec.europa.eu/info/law/law-topic/data-protection/eu-data-protection-rules_en</w:t>
        </w:r>
      </w:hyperlink>
      <w:r w:rsidRPr="004E66ED">
        <w:t>)</w:t>
      </w:r>
    </w:p>
    <w:p w14:paraId="13FB8BD7" w14:textId="40DB5240" w:rsidR="007D166E" w:rsidRPr="004E66ED" w:rsidRDefault="007D166E" w:rsidP="00EC4A25">
      <w:pPr>
        <w:pStyle w:val="EX"/>
      </w:pPr>
      <w:r w:rsidRPr="004E66ED">
        <w:t xml:space="preserve">[53] </w:t>
      </w:r>
      <w:r w:rsidRPr="004E66ED">
        <w:tab/>
      </w:r>
      <w:hyperlink r:id="rId19" w:history="1">
        <w:r w:rsidRPr="004E66ED">
          <w:rPr>
            <w:rStyle w:val="Hyperlink"/>
          </w:rPr>
          <w:t>California Consumer Privacy Act (CCPA) | State of California - Department of Justice - Office of the Attorney General</w:t>
        </w:r>
      </w:hyperlink>
      <w:r w:rsidRPr="004E66ED">
        <w:t xml:space="preserve"> (https://oag.ca.gov/privacy/ccpa)</w:t>
      </w:r>
    </w:p>
    <w:p w14:paraId="031E49DE" w14:textId="7E272411" w:rsidR="00250BB8" w:rsidRPr="004E66ED" w:rsidRDefault="00250BB8" w:rsidP="004E66ED">
      <w:pPr>
        <w:pStyle w:val="EX"/>
      </w:pPr>
      <w:r w:rsidRPr="004E66ED">
        <w:t>[54]</w:t>
      </w:r>
      <w:r w:rsidRPr="004E66ED">
        <w:tab/>
        <w:t xml:space="preserve">Y. Sun, Z. Chen, M. Tao, and H. Liu, </w:t>
      </w:r>
      <w:r w:rsidR="00616E66" w:rsidRPr="004E66ED">
        <w:t>"</w:t>
      </w:r>
      <w:r w:rsidRPr="004E66ED">
        <w:t>Communications, caching, and computing for mobile virtual reality: Modelingand trade off,</w:t>
      </w:r>
      <w:r w:rsidR="00616E66" w:rsidRPr="004E66ED">
        <w:t xml:space="preserve"> "</w:t>
      </w:r>
      <w:r w:rsidRPr="004E66ED">
        <w:t xml:space="preserve"> IEEE Trans. Commun., vol. 67, no. 11, pp. 7573–7586, Nov. 2019.</w:t>
      </w:r>
    </w:p>
    <w:p w14:paraId="79319C6C" w14:textId="03F7B6D1" w:rsidR="00250BB8" w:rsidRPr="004E66ED" w:rsidRDefault="00250BB8" w:rsidP="004E66ED">
      <w:pPr>
        <w:pStyle w:val="EX"/>
      </w:pPr>
      <w:r w:rsidRPr="004E66ED">
        <w:t>[55]</w:t>
      </w:r>
      <w:r w:rsidRPr="004E66ED">
        <w:tab/>
        <w:t>Y. Cai, J. Llorca, A. M. Tulino and A. F. Molisch, "Compute- and Data-Intensive Networks: The Key to the Metaverse," 2022 1st International Conference on 6G Networking (6GNet), 2022.</w:t>
      </w:r>
    </w:p>
    <w:p w14:paraId="516565C8" w14:textId="09FC00F4" w:rsidR="0036139C" w:rsidRPr="004E66ED" w:rsidRDefault="0036139C" w:rsidP="0036139C">
      <w:pPr>
        <w:pStyle w:val="EX"/>
      </w:pPr>
      <w:r w:rsidRPr="004E66ED">
        <w:t>[56]</w:t>
      </w:r>
      <w:r w:rsidRPr="004E66ED">
        <w:tab/>
        <w:t>3GPP TS 22.226: "Global Text Telephony"</w:t>
      </w:r>
    </w:p>
    <w:p w14:paraId="39FE84C5" w14:textId="2275C746" w:rsidR="0036139C" w:rsidRPr="004E66ED" w:rsidRDefault="0036139C" w:rsidP="0036139C">
      <w:pPr>
        <w:pStyle w:val="EX"/>
        <w:rPr>
          <w:noProof/>
          <w:lang w:val="en-US"/>
        </w:rPr>
      </w:pPr>
      <w:r w:rsidRPr="004E66ED">
        <w:rPr>
          <w:lang w:val="en-US"/>
        </w:rPr>
        <w:t>[57]</w:t>
      </w:r>
      <w:r w:rsidRPr="004E66ED">
        <w:rPr>
          <w:lang w:val="en-US"/>
        </w:rPr>
        <w:tab/>
        <w:t xml:space="preserve">ITU-T SG16 "ITU-T SG 16 Work on Accessibility - How ITU is Pioneering Telecom Accessibility for All", </w:t>
      </w:r>
      <w:r w:rsidRPr="004E66ED">
        <w:rPr>
          <w:noProof/>
          <w:lang w:val="en-US"/>
        </w:rPr>
        <w:t>https://www.itu.int/en/ITU-T/studygroups/com16/accessibility/Pages/telecom.aspx, accessed 30.1.23.</w:t>
      </w:r>
    </w:p>
    <w:p w14:paraId="74384E9B" w14:textId="7F1E7180" w:rsidR="0036139C" w:rsidRPr="004E66ED" w:rsidRDefault="0036139C" w:rsidP="0036139C">
      <w:pPr>
        <w:pStyle w:val="EX"/>
        <w:rPr>
          <w:lang w:val="en-US" w:eastAsia="zh-CN"/>
        </w:rPr>
      </w:pPr>
      <w:r w:rsidRPr="004E66ED">
        <w:rPr>
          <w:noProof/>
          <w:lang w:val="en-US"/>
        </w:rPr>
        <w:t>[58]</w:t>
      </w:r>
      <w:r w:rsidRPr="004E66ED">
        <w:rPr>
          <w:noProof/>
          <w:lang w:val="en-US"/>
        </w:rPr>
        <w:tab/>
      </w:r>
      <w:r w:rsidRPr="004E66ED">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Pr="004E66ED" w:rsidRDefault="00871552" w:rsidP="00871552">
      <w:pPr>
        <w:pStyle w:val="EX"/>
      </w:pPr>
      <w:r w:rsidRPr="004E66ED">
        <w:t xml:space="preserve">[59] </w:t>
      </w:r>
      <w:r w:rsidRPr="004E66ED">
        <w:tab/>
        <w:t>R. Kazantsev and D. Vatolin, "Power Consumption of Video-Decoders on Various Android Devices," 2021 Picture Coding Symposium (PCS), Bristol, United Kingdom, 2021, pp. 1-5, doi: 10.1109/PCS50896.2021.9477481.</w:t>
      </w:r>
    </w:p>
    <w:p w14:paraId="2E44E1A5" w14:textId="4D4D4C6E" w:rsidR="00871552" w:rsidRPr="004E66ED" w:rsidRDefault="00871552" w:rsidP="00871552">
      <w:pPr>
        <w:pStyle w:val="EX"/>
      </w:pPr>
      <w:r w:rsidRPr="004E66ED">
        <w:t>[60]</w:t>
      </w:r>
      <w:r w:rsidRPr="004E66ED">
        <w:tab/>
        <w:t xml:space="preserve">glTF 2.0 specification, </w:t>
      </w:r>
      <w:hyperlink r:id="rId20" w:history="1">
        <w:r w:rsidRPr="004E66ED">
          <w:rPr>
            <w:rStyle w:val="Hyperlink"/>
          </w:rPr>
          <w:t>https://registry.khronos.org/glTF/specs/2.0/glTF-2.0.html</w:t>
        </w:r>
      </w:hyperlink>
      <w:r w:rsidRPr="004E66ED">
        <w:t>, accessed 02/02/2023..</w:t>
      </w:r>
    </w:p>
    <w:p w14:paraId="06F3B1AF" w14:textId="21C4D54E" w:rsidR="00BD4A35" w:rsidRPr="004E66ED" w:rsidRDefault="00BD4A35" w:rsidP="00BD4A35">
      <w:pPr>
        <w:pStyle w:val="EX"/>
      </w:pPr>
      <w:r w:rsidRPr="004E66ED">
        <w:t>[61]</w:t>
      </w:r>
      <w:r w:rsidRPr="004E66ED">
        <w:tab/>
        <w:t>B. Egger, W. A. P. Smith, A. Tewari, S. Wuhrer, M. Zollhoefer, T. Beeler, F. Bernard, T. Bolkart, A. Kortylewski, S. Romdhani, C. Theobalt, V. Blanz, and T. Vetter. "3D Morphable Face Models—Past, Present, and Future". ACM Trans. Graph. 39, 5, Article 157 (Jun 2020)</w:t>
      </w:r>
    </w:p>
    <w:p w14:paraId="4DF44B95" w14:textId="6EF80A5F" w:rsidR="00BD4A35" w:rsidRPr="004E66ED" w:rsidRDefault="00BD4A35" w:rsidP="00BD4A35">
      <w:pPr>
        <w:pStyle w:val="EX"/>
      </w:pPr>
      <w:r w:rsidRPr="004E66ED">
        <w:t>[62]</w:t>
      </w:r>
      <w:r w:rsidRPr="004E66ED">
        <w:tab/>
        <w:t>M. Zollhöfer, J. Thies, P. Garrido, D. Bradley, T. Beeler, P. Pérez, M. Stamminger, M. Nießner, and C. Theobalt. "State of the Art on Monocular 3D Face Reconstruction, Tracking, and Applications". Computer Graphics Forum (2018).</w:t>
      </w:r>
    </w:p>
    <w:p w14:paraId="3CB2D6EC" w14:textId="01CB6232" w:rsidR="00263401" w:rsidRPr="004E66ED" w:rsidRDefault="00263401" w:rsidP="00BD4A35">
      <w:pPr>
        <w:pStyle w:val="EX"/>
        <w:rPr>
          <w:lang w:val="en-US"/>
        </w:rPr>
      </w:pPr>
      <w:r w:rsidRPr="004E66ED">
        <w:rPr>
          <w:lang w:val="en-US"/>
        </w:rPr>
        <w:t>[63]</w:t>
      </w:r>
      <w:r w:rsidRPr="004E66ED">
        <w:rPr>
          <w:lang w:val="en-US"/>
        </w:rPr>
        <w:tab/>
      </w:r>
      <w:r w:rsidRPr="004E66ED">
        <w:rPr>
          <w:lang w:val="en-US"/>
        </w:rPr>
        <w:tab/>
        <w:t>3GPP TS 23.503, "</w:t>
      </w:r>
      <w:r w:rsidRPr="004E66ED">
        <w:rPr>
          <w:lang w:val="en-US"/>
        </w:rPr>
        <w:tab/>
        <w:t>Policy and charging control framework for the 5G System (5GS); Stage 2".</w:t>
      </w:r>
    </w:p>
    <w:p w14:paraId="512D13F7" w14:textId="77777777" w:rsidR="0036139C" w:rsidRPr="004E66ED" w:rsidRDefault="0036139C" w:rsidP="00250BB8">
      <w:pPr>
        <w:keepLines/>
        <w:ind w:left="1702" w:hanging="1418"/>
      </w:pPr>
    </w:p>
    <w:p w14:paraId="24ACB616" w14:textId="77777777" w:rsidR="00080512" w:rsidRPr="004E66ED" w:rsidRDefault="00080512">
      <w:pPr>
        <w:pStyle w:val="Heading1"/>
      </w:pPr>
      <w:bookmarkStart w:id="38" w:name="definitions"/>
      <w:bookmarkStart w:id="39" w:name="_Toc120012966"/>
      <w:bookmarkStart w:id="40" w:name="_Toc120025080"/>
      <w:bookmarkStart w:id="41" w:name="_Toc120025233"/>
      <w:bookmarkStart w:id="42" w:name="_Toc120091311"/>
      <w:bookmarkStart w:id="43" w:name="_Toc136356556"/>
      <w:bookmarkStart w:id="44" w:name="_Toc136857446"/>
      <w:bookmarkEnd w:id="38"/>
      <w:r w:rsidRPr="004E66ED">
        <w:t>3</w:t>
      </w:r>
      <w:r w:rsidRPr="004E66ED">
        <w:tab/>
        <w:t>Definitions</w:t>
      </w:r>
      <w:r w:rsidR="00602AEA" w:rsidRPr="004E66ED">
        <w:t xml:space="preserve"> of terms, symbols and abbreviations</w:t>
      </w:r>
      <w:bookmarkEnd w:id="39"/>
      <w:bookmarkEnd w:id="40"/>
      <w:bookmarkEnd w:id="41"/>
      <w:bookmarkEnd w:id="42"/>
      <w:bookmarkEnd w:id="43"/>
      <w:bookmarkEnd w:id="44"/>
    </w:p>
    <w:p w14:paraId="6CBABCF9" w14:textId="77777777" w:rsidR="00080512" w:rsidRPr="004E66ED" w:rsidRDefault="00080512">
      <w:pPr>
        <w:pStyle w:val="Heading2"/>
      </w:pPr>
      <w:bookmarkStart w:id="45" w:name="_Toc120012967"/>
      <w:bookmarkStart w:id="46" w:name="_Toc120025081"/>
      <w:bookmarkStart w:id="47" w:name="_Toc120025234"/>
      <w:bookmarkStart w:id="48" w:name="_Toc120091312"/>
      <w:bookmarkStart w:id="49" w:name="_Toc136356557"/>
      <w:bookmarkStart w:id="50" w:name="_Toc136857447"/>
      <w:r w:rsidRPr="004E66ED">
        <w:t>3.1</w:t>
      </w:r>
      <w:r w:rsidRPr="004E66ED">
        <w:tab/>
      </w:r>
      <w:r w:rsidR="002B6339" w:rsidRPr="004E66ED">
        <w:t>Terms</w:t>
      </w:r>
      <w:bookmarkEnd w:id="45"/>
      <w:bookmarkEnd w:id="46"/>
      <w:bookmarkEnd w:id="47"/>
      <w:bookmarkEnd w:id="48"/>
      <w:bookmarkEnd w:id="49"/>
      <w:bookmarkEnd w:id="50"/>
    </w:p>
    <w:p w14:paraId="67D5435A" w14:textId="77777777" w:rsidR="00A42AD7" w:rsidRPr="004E66ED" w:rsidRDefault="00A42AD7" w:rsidP="00A42AD7">
      <w:r w:rsidRPr="004E66ED">
        <w:t>For the purposes of the present document, the terms given in 3GPP TR 21.905 [1] and the following apply. A term defined in the present document takes precedence over the definition of the same term, if any, in 3GPP TR 21.905 [1].</w:t>
      </w:r>
    </w:p>
    <w:p w14:paraId="7B85B83F" w14:textId="454AF433" w:rsidR="00A42AD7" w:rsidRPr="004E66ED" w:rsidRDefault="00A42AD7" w:rsidP="00A42AD7"/>
    <w:p w14:paraId="27FCA480" w14:textId="0855B319" w:rsidR="009A56B1" w:rsidRPr="004E66ED" w:rsidRDefault="009A56B1" w:rsidP="00A42AD7">
      <w:r w:rsidRPr="004E66ED">
        <w:rPr>
          <w:b/>
        </w:rPr>
        <w:t xml:space="preserve">avatar: </w:t>
      </w:r>
      <w:r w:rsidRPr="004E66ED">
        <w:t>a digital representation specific to media that encodes facial (possibly body) position, motions and expressions of a person or some software generated entity.</w:t>
      </w:r>
    </w:p>
    <w:p w14:paraId="53FA3FF2" w14:textId="77777777" w:rsidR="00A42AD7" w:rsidRPr="004E66ED" w:rsidRDefault="00A42AD7" w:rsidP="00A42AD7">
      <w:pPr>
        <w:rPr>
          <w:noProof/>
        </w:rPr>
      </w:pPr>
      <w:r w:rsidRPr="004E66ED">
        <w:rPr>
          <w:b/>
          <w:noProof/>
        </w:rPr>
        <w:t>Conference</w:t>
      </w:r>
      <w:r w:rsidRPr="004E66ED">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77777777" w:rsidR="00A42AD7" w:rsidRPr="004E66ED" w:rsidRDefault="00A42AD7" w:rsidP="00A42AD7">
      <w:pPr>
        <w:pStyle w:val="NO"/>
      </w:pPr>
      <w:r w:rsidRPr="004E66ED">
        <w:t>NOTE 1: This definition was taken from TS 22.228 [2].</w:t>
      </w:r>
    </w:p>
    <w:p w14:paraId="7AEB5424" w14:textId="77777777" w:rsidR="00A42AD7" w:rsidRPr="004E66ED" w:rsidRDefault="00A42AD7" w:rsidP="00A42AD7">
      <w:pPr>
        <w:rPr>
          <w:noProof/>
        </w:rPr>
      </w:pPr>
      <w:r w:rsidRPr="004E66ED">
        <w:rPr>
          <w:b/>
          <w:noProof/>
        </w:rPr>
        <w:t>Conference Focus</w:t>
      </w:r>
      <w:r w:rsidRPr="004E66ED">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77777777" w:rsidR="00A42AD7" w:rsidRPr="004E66ED" w:rsidRDefault="00A42AD7" w:rsidP="00A42AD7">
      <w:pPr>
        <w:pStyle w:val="NO"/>
      </w:pPr>
      <w:r w:rsidRPr="004E66ED">
        <w:t>NOTE 2: This definition was taken from TS 22.228 [2].</w:t>
      </w:r>
    </w:p>
    <w:p w14:paraId="1417E8BD" w14:textId="0D9CB8D7" w:rsidR="00A42AD7" w:rsidRPr="004E66ED" w:rsidRDefault="00A42AD7" w:rsidP="0089562E">
      <w:r w:rsidRPr="004E66ED">
        <w:rPr>
          <w:b/>
        </w:rPr>
        <w:t>digital asset</w:t>
      </w:r>
      <w:r w:rsidRPr="004E66ED">
        <w:t>:</w:t>
      </w:r>
      <w:r w:rsidR="00AA2D93">
        <w:t xml:space="preserve"> </w:t>
      </w:r>
      <w:r w:rsidR="001833C1" w:rsidRPr="004E66ED">
        <w:t>digitally stored information that is uniquely identifiable and can be used to realize value according to their licensing conditions and applicable regulations. Examples of digital assets include digital image (avatar), software licenses, gift certificates and files (e.g. music files) that have been purchased under a license that allows resale.</w:t>
      </w:r>
    </w:p>
    <w:p w14:paraId="44CD4544" w14:textId="3B37A365" w:rsidR="00A42AD7" w:rsidRPr="004E66ED" w:rsidRDefault="00A42AD7" w:rsidP="00A42AD7">
      <w:pPr>
        <w:rPr>
          <w:noProof/>
          <w:lang w:val="en-US"/>
        </w:rPr>
      </w:pPr>
      <w:r w:rsidRPr="004E66ED">
        <w:rPr>
          <w:b/>
          <w:noProof/>
        </w:rPr>
        <w:t>digital representation:</w:t>
      </w:r>
      <w:r w:rsidRPr="004E66ED">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Pr="004E66ED" w:rsidRDefault="00C87C00" w:rsidP="00C87C00">
      <w:r w:rsidRPr="004E66ED">
        <w:rPr>
          <w:b/>
        </w:rPr>
        <w:t>digital twin:</w:t>
      </w:r>
      <w:r w:rsidRPr="004E66ED">
        <w:t xml:space="preserve"> A real-time representation of physical assets in a digital world. </w:t>
      </w:r>
    </w:p>
    <w:p w14:paraId="6B0788C4" w14:textId="3D88CECD" w:rsidR="00C87C00" w:rsidRPr="004E66ED" w:rsidRDefault="004E66ED" w:rsidP="0089562E">
      <w:pPr>
        <w:pStyle w:val="NO"/>
        <w:rPr>
          <w:lang w:val="en-US" w:eastAsia="zh-CN"/>
        </w:rPr>
      </w:pPr>
      <w:r w:rsidRPr="004E66ED">
        <w:rPr>
          <w:lang w:val="en-US" w:eastAsia="zh-CN"/>
        </w:rPr>
        <w:t>NOTE 3</w:t>
      </w:r>
      <w:r w:rsidR="00C87C00" w:rsidRPr="004E66ED">
        <w:rPr>
          <w:lang w:val="en-US" w:eastAsia="zh-CN"/>
        </w:rPr>
        <w:t>: This definition was taken from</w:t>
      </w:r>
      <w:r w:rsidRPr="004E66ED">
        <w:rPr>
          <w:lang w:val="en-US" w:eastAsia="zh-CN"/>
        </w:rPr>
        <w:t xml:space="preserve"> ITU-T Recommendation Y.3090</w:t>
      </w:r>
      <w:r w:rsidR="00C87C00" w:rsidRPr="004E66ED">
        <w:rPr>
          <w:lang w:val="en-US" w:eastAsia="zh-CN"/>
        </w:rPr>
        <w:t xml:space="preserve"> [29].</w:t>
      </w:r>
    </w:p>
    <w:p w14:paraId="11E7231D" w14:textId="77777777" w:rsidR="00A42AD7" w:rsidRPr="004E66ED" w:rsidRDefault="00A42AD7" w:rsidP="00A42AD7">
      <w:pPr>
        <w:rPr>
          <w:noProof/>
        </w:rPr>
      </w:pPr>
      <w:r w:rsidRPr="004E66ED">
        <w:rPr>
          <w:b/>
          <w:noProof/>
        </w:rPr>
        <w:t>gesture:</w:t>
      </w:r>
      <w:r w:rsidRPr="004E66ED">
        <w:rPr>
          <w:noProof/>
        </w:rPr>
        <w:t xml:space="preserve"> a change in the pose that is considered significant, i.e. as a discriminated interaction with a mobile metaverse service.</w:t>
      </w:r>
    </w:p>
    <w:p w14:paraId="0A6B7BE0" w14:textId="0A431E04" w:rsidR="00A42AD7" w:rsidRPr="004E66ED" w:rsidRDefault="00A42AD7" w:rsidP="00A42AD7">
      <w:pPr>
        <w:rPr>
          <w:noProof/>
        </w:rPr>
      </w:pPr>
      <w:r w:rsidRPr="004E66ED">
        <w:rPr>
          <w:b/>
          <w:noProof/>
        </w:rPr>
        <w:t>immersive:</w:t>
      </w:r>
      <w:r w:rsidRPr="004E66ED">
        <w:rPr>
          <w:noProof/>
        </w:rPr>
        <w:t xml:space="preserve"> a characteristic of a service </w:t>
      </w:r>
      <w:r w:rsidR="001833C1" w:rsidRPr="004E66ED">
        <w:rPr>
          <w:noProof/>
        </w:rPr>
        <w:t xml:space="preserve">experience or </w:t>
      </w:r>
      <w:r w:rsidRPr="004E66ED">
        <w:rPr>
          <w:noProof/>
        </w:rPr>
        <w:t>AR/MR/VR media</w:t>
      </w:r>
      <w:r w:rsidR="001833C1" w:rsidRPr="004E66ED">
        <w:rPr>
          <w:noProof/>
        </w:rPr>
        <w:t>,</w:t>
      </w:r>
      <w:r w:rsidRPr="004E66ED">
        <w:rPr>
          <w:noProof/>
        </w:rPr>
        <w:t xml:space="preserve"> </w:t>
      </w:r>
      <w:r w:rsidR="001833C1" w:rsidRPr="004E66ED">
        <w:rPr>
          <w:noProof/>
        </w:rPr>
        <w:t>seeming to surround the user, so that they feel completely involved</w:t>
      </w:r>
      <w:r w:rsidRPr="004E66ED">
        <w:rPr>
          <w:noProof/>
        </w:rPr>
        <w:t>.</w:t>
      </w:r>
    </w:p>
    <w:p w14:paraId="27FE9015" w14:textId="41030AA4" w:rsidR="00A42AD7" w:rsidRPr="004E66ED" w:rsidRDefault="00A42AD7" w:rsidP="00A42AD7">
      <w:pPr>
        <w:rPr>
          <w:noProof/>
          <w:lang w:val="en-US"/>
        </w:rPr>
      </w:pPr>
      <w:r w:rsidRPr="004E66ED">
        <w:rPr>
          <w:b/>
          <w:noProof/>
          <w:lang w:val="en-US"/>
        </w:rPr>
        <w:t>localization</w:t>
      </w:r>
      <w:r w:rsidRPr="004E66ED">
        <w:rPr>
          <w:noProof/>
          <w:lang w:val="en-US"/>
        </w:rPr>
        <w:t>: A known location in 3 dimensional space, including an orientation, e.g. defined as pitch, yaw and roll.</w:t>
      </w:r>
    </w:p>
    <w:p w14:paraId="6BEA3E4F" w14:textId="77777777" w:rsidR="00A42AD7" w:rsidRPr="004E66ED" w:rsidRDefault="00A42AD7" w:rsidP="00A42AD7">
      <w:pPr>
        <w:rPr>
          <w:noProof/>
        </w:rPr>
      </w:pPr>
      <w:r w:rsidRPr="004E66ED">
        <w:rPr>
          <w:b/>
          <w:noProof/>
        </w:rPr>
        <w:t>location related service experience:</w:t>
      </w:r>
      <w:r w:rsidRPr="004E66ED">
        <w:rPr>
          <w:noProof/>
        </w:rPr>
        <w:t xml:space="preserve"> user interaction and information provided by a service to a user that is relevant to the physical location in which the user accesses the service.</w:t>
      </w:r>
    </w:p>
    <w:p w14:paraId="14653DE2" w14:textId="77777777" w:rsidR="00A42AD7" w:rsidRPr="004E66ED" w:rsidRDefault="00A42AD7" w:rsidP="00A42AD7">
      <w:pPr>
        <w:rPr>
          <w:noProof/>
        </w:rPr>
      </w:pPr>
      <w:r w:rsidRPr="004E66ED">
        <w:rPr>
          <w:b/>
          <w:noProof/>
        </w:rPr>
        <w:t>location agnostic service experience:</w:t>
      </w:r>
      <w:r w:rsidRPr="004E66ED">
        <w:rPr>
          <w:noProof/>
        </w:rPr>
        <w:t xml:space="preserve"> user interaction and information provided by a service to a user that has little or no relation to the physical location in which the user accesses the service. </w:t>
      </w:r>
      <w:r w:rsidRPr="004E66ED">
        <w:rPr>
          <w:noProof/>
          <w:lang w:val="en-US"/>
        </w:rPr>
        <w:t>R</w:t>
      </w:r>
      <w:r w:rsidRPr="004E66ED">
        <w:rPr>
          <w:noProof/>
        </w:rPr>
        <w:t>ather the service provides interaction and information concerning either a distant or a non-existent physical location.</w:t>
      </w:r>
    </w:p>
    <w:p w14:paraId="2C7DAA62" w14:textId="2CBC096D" w:rsidR="00A42AD7" w:rsidRPr="004E66ED" w:rsidRDefault="00A42AD7" w:rsidP="00A42AD7">
      <w:pPr>
        <w:rPr>
          <w:noProof/>
        </w:rPr>
      </w:pPr>
      <w:r w:rsidRPr="004E66ED">
        <w:rPr>
          <w:b/>
          <w:noProof/>
        </w:rPr>
        <w:t xml:space="preserve">mobile metaverse media: </w:t>
      </w:r>
      <w:r w:rsidRPr="004E66ED">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Pr="004E66ED" w:rsidRDefault="00A42AD7" w:rsidP="00A42AD7">
      <w:pPr>
        <w:rPr>
          <w:noProof/>
        </w:rPr>
      </w:pPr>
      <w:r w:rsidRPr="004E66ED">
        <w:rPr>
          <w:b/>
          <w:noProof/>
        </w:rPr>
        <w:t xml:space="preserve">mobile metaverse: </w:t>
      </w:r>
      <w:r w:rsidRPr="004E66ED">
        <w:rPr>
          <w:noProof/>
        </w:rPr>
        <w:t>the user experience enabled by the 5G system of interactive and/or immersive XR media, including haptic media.</w:t>
      </w:r>
    </w:p>
    <w:p w14:paraId="13061DBB" w14:textId="77777777" w:rsidR="00A42AD7" w:rsidRPr="004E66ED" w:rsidRDefault="00A42AD7" w:rsidP="00A42AD7">
      <w:pPr>
        <w:rPr>
          <w:noProof/>
        </w:rPr>
      </w:pPr>
      <w:r w:rsidRPr="004E66ED">
        <w:rPr>
          <w:b/>
          <w:noProof/>
        </w:rPr>
        <w:t>mobile metaverse server:</w:t>
      </w:r>
      <w:r w:rsidRPr="004E66ED">
        <w:rPr>
          <w:noProof/>
        </w:rPr>
        <w:tab/>
        <w:t>an application server that supports one or more mobile metaverse services to a user access by means of the 5G system.</w:t>
      </w:r>
    </w:p>
    <w:p w14:paraId="6CAF3F1C" w14:textId="77777777" w:rsidR="00A42AD7" w:rsidRPr="004E66ED" w:rsidRDefault="00A42AD7" w:rsidP="00A42AD7">
      <w:pPr>
        <w:rPr>
          <w:noProof/>
        </w:rPr>
      </w:pPr>
      <w:r w:rsidRPr="004E66ED">
        <w:rPr>
          <w:b/>
          <w:noProof/>
        </w:rPr>
        <w:t xml:space="preserve">mobile metaverse service: </w:t>
      </w:r>
      <w:r w:rsidRPr="004E66ED">
        <w:rPr>
          <w:noProof/>
        </w:rPr>
        <w:t>the service that provides a mobile metaverse experience to a user by means of the 5G system.</w:t>
      </w:r>
    </w:p>
    <w:p w14:paraId="78EE8678" w14:textId="77777777" w:rsidR="00A42AD7" w:rsidRPr="004E66ED" w:rsidRDefault="00A42AD7" w:rsidP="00A42AD7">
      <w:pPr>
        <w:rPr>
          <w:noProof/>
        </w:rPr>
      </w:pPr>
      <w:r w:rsidRPr="004E66ED">
        <w:rPr>
          <w:b/>
          <w:noProof/>
        </w:rPr>
        <w:t>pose:</w:t>
      </w:r>
      <w:r w:rsidRPr="004E66ED">
        <w:rPr>
          <w:noProof/>
        </w:rPr>
        <w:t xml:space="preserve"> the relative location, orientation and direction of the parts of a whole. The pose can refer the user, specifically used in terms of identifying the position of a user's body. The pose can also also refer to an entity or object (whose parts can adopt different locations, orientations, etc.) that the user interacts with by means of mobile metaverse services.</w:t>
      </w:r>
    </w:p>
    <w:p w14:paraId="4FA87685" w14:textId="44C257E4" w:rsidR="00A42AD7" w:rsidRPr="004E66ED" w:rsidRDefault="00A42AD7" w:rsidP="00A42AD7">
      <w:pPr>
        <w:rPr>
          <w:noProof/>
        </w:rPr>
      </w:pPr>
      <w:r w:rsidRPr="004E66ED">
        <w:rPr>
          <w:b/>
          <w:bCs/>
          <w:lang w:val="en-US"/>
        </w:rPr>
        <w:t>s</w:t>
      </w:r>
      <w:r w:rsidRPr="004E66ED">
        <w:rPr>
          <w:b/>
        </w:rPr>
        <w:t>ervice information</w:t>
      </w:r>
      <w:r w:rsidRPr="004E66ED">
        <w:t>: this information is out of scope of standardization but could contain, e.g. a URL, media data, media access information, etc. This information is used by an application to access a service.</w:t>
      </w:r>
    </w:p>
    <w:p w14:paraId="0CD7AC61" w14:textId="77777777" w:rsidR="00A42AD7" w:rsidRPr="004E66ED" w:rsidRDefault="00A42AD7" w:rsidP="00A42AD7">
      <w:pPr>
        <w:rPr>
          <w:noProof/>
        </w:rPr>
      </w:pPr>
      <w:r w:rsidRPr="004E66ED">
        <w:rPr>
          <w:b/>
          <w:noProof/>
        </w:rPr>
        <w:t>spatial anchor</w:t>
      </w:r>
      <w:r w:rsidRPr="004E66ED">
        <w:rPr>
          <w:noProof/>
        </w:rPr>
        <w:t>: an association between a location in space (three dimensions) and service information that can be used to identify and access services, e.g. information to access AR media content.</w:t>
      </w:r>
    </w:p>
    <w:p w14:paraId="48FCB378" w14:textId="77777777" w:rsidR="00A42AD7" w:rsidRPr="004E66ED" w:rsidRDefault="00A42AD7" w:rsidP="00A42AD7">
      <w:pPr>
        <w:rPr>
          <w:noProof/>
        </w:rPr>
      </w:pPr>
      <w:r w:rsidRPr="004E66ED">
        <w:rPr>
          <w:b/>
          <w:noProof/>
        </w:rPr>
        <w:lastRenderedPageBreak/>
        <w:t>spatial map</w:t>
      </w:r>
      <w:r w:rsidRPr="004E66ED">
        <w:rPr>
          <w:noProof/>
        </w:rPr>
        <w:t>: A collection of information that corresponds to space, including information gathered from sensors concerning characteristics of the forms in that space, especially appearance information.</w:t>
      </w:r>
    </w:p>
    <w:p w14:paraId="217DDF35" w14:textId="68ADA488" w:rsidR="00A42AD7" w:rsidRPr="004E66ED" w:rsidRDefault="00A42AD7" w:rsidP="00A42AD7">
      <w:pPr>
        <w:rPr>
          <w:noProof/>
          <w:lang w:val="en-US"/>
        </w:rPr>
      </w:pPr>
      <w:r w:rsidRPr="004E66ED">
        <w:rPr>
          <w:b/>
          <w:noProof/>
          <w:lang w:val="en-US"/>
        </w:rPr>
        <w:t xml:space="preserve">spatial mapping service: </w:t>
      </w:r>
      <w:r w:rsidRPr="004E66ED">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Pr="004E66ED" w:rsidRDefault="00A42AD7" w:rsidP="00A42AD7">
      <w:r w:rsidRPr="004E66ED">
        <w:rPr>
          <w:b/>
          <w:noProof/>
          <w:lang w:val="en-US"/>
        </w:rPr>
        <w:t xml:space="preserve">spatial localization service: </w:t>
      </w:r>
      <w:r w:rsidRPr="004E66ED">
        <w:rPr>
          <w:noProof/>
          <w:lang w:val="en-US"/>
        </w:rPr>
        <w:t>A service offered by a mobile network operator that can provide customers with Localization.</w:t>
      </w:r>
    </w:p>
    <w:p w14:paraId="1F62E0FC" w14:textId="77777777" w:rsidR="00A42AD7" w:rsidRPr="004E66ED" w:rsidRDefault="00A42AD7" w:rsidP="00A42AD7">
      <w:pPr>
        <w:rPr>
          <w:b/>
        </w:rPr>
      </w:pPr>
      <w:r w:rsidRPr="004E66ED">
        <w:rPr>
          <w:b/>
        </w:rPr>
        <w:t>User Identifier:</w:t>
      </w:r>
      <w:r w:rsidRPr="004E66ED">
        <w:t xml:space="preserve"> a piece of information used to identify one specific User Identity in one or more systems.</w:t>
      </w:r>
      <w:r w:rsidRPr="004E66ED">
        <w:rPr>
          <w:b/>
        </w:rPr>
        <w:t xml:space="preserve"> </w:t>
      </w:r>
    </w:p>
    <w:p w14:paraId="2F5DD96C" w14:textId="70B5D273" w:rsidR="00A42AD7" w:rsidRPr="004E66ED" w:rsidRDefault="00A42AD7" w:rsidP="00A42AD7">
      <w:pPr>
        <w:keepLines/>
        <w:ind w:left="1135" w:hanging="851"/>
      </w:pPr>
      <w:r w:rsidRPr="004E66ED">
        <w:t xml:space="preserve">NOTE </w:t>
      </w:r>
      <w:r w:rsidR="004E66ED" w:rsidRPr="004E66ED">
        <w:t>4</w:t>
      </w:r>
      <w:r w:rsidRPr="004E66ED">
        <w:t>: This definition was taken from TS 22.101 [4].</w:t>
      </w:r>
    </w:p>
    <w:p w14:paraId="3E6ACEB7" w14:textId="77777777" w:rsidR="00A42AD7" w:rsidRPr="004E66ED" w:rsidRDefault="00A42AD7" w:rsidP="00A42AD7">
      <w:r w:rsidRPr="004E66ED">
        <w:rPr>
          <w:b/>
        </w:rPr>
        <w:t>User Identity</w:t>
      </w:r>
      <w:r w:rsidRPr="004E66ED">
        <w:t>: information representing a user in a specific context. A user can have several user identities, e.g. a User Identity in the context of his profession, or a private User Identity for some aspects of private life.</w:t>
      </w:r>
    </w:p>
    <w:p w14:paraId="22890B17" w14:textId="2D40CF51" w:rsidR="00A42AD7" w:rsidRPr="004E66ED" w:rsidRDefault="00A42AD7" w:rsidP="00A42AD7">
      <w:pPr>
        <w:keepLines/>
        <w:ind w:left="1135" w:hanging="851"/>
      </w:pPr>
      <w:r w:rsidRPr="004E66ED">
        <w:t xml:space="preserve">NOTE </w:t>
      </w:r>
      <w:r w:rsidR="004E66ED" w:rsidRPr="004E66ED">
        <w:t>5</w:t>
      </w:r>
      <w:r w:rsidRPr="004E66ED">
        <w:t>: This definition was taken from TS 22.101 [4].</w:t>
      </w:r>
    </w:p>
    <w:p w14:paraId="5A00CAA4" w14:textId="77777777" w:rsidR="00A42AD7" w:rsidRPr="004E66ED" w:rsidRDefault="00A42AD7" w:rsidP="00A42AD7">
      <w:r w:rsidRPr="004E66ED">
        <w:rPr>
          <w:b/>
        </w:rPr>
        <w:t>User Identity Profile:</w:t>
      </w:r>
      <w:r w:rsidRPr="004E66ED">
        <w:t xml:space="preserve"> A collection of information associated with the User Identities of a user. </w:t>
      </w:r>
    </w:p>
    <w:p w14:paraId="248676FF" w14:textId="6040AAC1" w:rsidR="000B3CE4" w:rsidRPr="004E66ED" w:rsidRDefault="00A42AD7" w:rsidP="00AB4708">
      <w:pPr>
        <w:keepLines/>
        <w:ind w:left="1135" w:hanging="851"/>
      </w:pPr>
      <w:r w:rsidRPr="004E66ED">
        <w:t xml:space="preserve">NOTE </w:t>
      </w:r>
      <w:r w:rsidR="004E66ED" w:rsidRPr="004E66ED">
        <w:t>6</w:t>
      </w:r>
      <w:r w:rsidRPr="004E66ED">
        <w:t>: This definition was taken from TS 22.101 [4].</w:t>
      </w:r>
    </w:p>
    <w:p w14:paraId="748FAD21" w14:textId="77777777" w:rsidR="00080512" w:rsidRPr="004E66ED" w:rsidRDefault="00080512">
      <w:pPr>
        <w:pStyle w:val="Heading2"/>
      </w:pPr>
      <w:bookmarkStart w:id="51" w:name="_Toc120012968"/>
      <w:bookmarkStart w:id="52" w:name="_Toc120025082"/>
      <w:bookmarkStart w:id="53" w:name="_Toc120025235"/>
      <w:bookmarkStart w:id="54" w:name="_Toc120091313"/>
      <w:bookmarkStart w:id="55" w:name="_Toc136356558"/>
      <w:bookmarkStart w:id="56" w:name="_Toc136857448"/>
      <w:r w:rsidRPr="004E66ED">
        <w:t>3.2</w:t>
      </w:r>
      <w:r w:rsidRPr="004E66ED">
        <w:tab/>
        <w:t>Symbols</w:t>
      </w:r>
      <w:bookmarkEnd w:id="51"/>
      <w:bookmarkEnd w:id="52"/>
      <w:bookmarkEnd w:id="53"/>
      <w:bookmarkEnd w:id="54"/>
      <w:bookmarkEnd w:id="55"/>
      <w:bookmarkEnd w:id="56"/>
    </w:p>
    <w:p w14:paraId="56FD5D7C" w14:textId="0542A97D" w:rsidR="00080512" w:rsidRPr="004E66ED" w:rsidRDefault="00DE3DE4">
      <w:pPr>
        <w:pStyle w:val="EW"/>
      </w:pPr>
      <w:r w:rsidRPr="004E66ED">
        <w:t>Void.</w:t>
      </w:r>
    </w:p>
    <w:p w14:paraId="50F83E7B" w14:textId="77777777" w:rsidR="00080512" w:rsidRPr="004E66ED" w:rsidRDefault="00080512">
      <w:pPr>
        <w:pStyle w:val="EW"/>
      </w:pPr>
    </w:p>
    <w:p w14:paraId="5E81C5C1" w14:textId="77777777" w:rsidR="00080512" w:rsidRPr="004E66ED" w:rsidRDefault="00080512">
      <w:pPr>
        <w:pStyle w:val="Heading2"/>
      </w:pPr>
      <w:bookmarkStart w:id="57" w:name="_Toc120012969"/>
      <w:bookmarkStart w:id="58" w:name="_Toc120025083"/>
      <w:bookmarkStart w:id="59" w:name="_Toc120025236"/>
      <w:bookmarkStart w:id="60" w:name="_Toc120091314"/>
      <w:bookmarkStart w:id="61" w:name="_Toc136356559"/>
      <w:bookmarkStart w:id="62" w:name="_Toc136857449"/>
      <w:r w:rsidRPr="004E66ED">
        <w:t>3.3</w:t>
      </w:r>
      <w:r w:rsidRPr="004E66ED">
        <w:tab/>
        <w:t>Abbreviations</w:t>
      </w:r>
      <w:bookmarkEnd w:id="57"/>
      <w:bookmarkEnd w:id="58"/>
      <w:bookmarkEnd w:id="59"/>
      <w:bookmarkEnd w:id="60"/>
      <w:bookmarkEnd w:id="61"/>
      <w:bookmarkEnd w:id="62"/>
    </w:p>
    <w:p w14:paraId="338C6B7C" w14:textId="77777777" w:rsidR="00080512" w:rsidRPr="004E66ED" w:rsidRDefault="00080512">
      <w:pPr>
        <w:keepNext/>
      </w:pPr>
      <w:r w:rsidRPr="004E66ED">
        <w:t>For the purposes of the present document, the abb</w:t>
      </w:r>
      <w:r w:rsidR="004D3578" w:rsidRPr="004E66ED">
        <w:t xml:space="preserve">reviations given in </w:t>
      </w:r>
      <w:r w:rsidR="00DF62CD" w:rsidRPr="004E66ED">
        <w:t xml:space="preserve">3GPP </w:t>
      </w:r>
      <w:r w:rsidR="004D3578" w:rsidRPr="004E66ED">
        <w:t>TR 21.905 [1</w:t>
      </w:r>
      <w:r w:rsidRPr="004E66ED">
        <w:t>] and the following apply. An abbreviation defined in the present document takes precedence over the definition of the same abbre</w:t>
      </w:r>
      <w:r w:rsidR="004D3578" w:rsidRPr="004E66ED">
        <w:t xml:space="preserve">viation, if any, in </w:t>
      </w:r>
      <w:r w:rsidR="00DF62CD" w:rsidRPr="004E66ED">
        <w:t xml:space="preserve">3GPP </w:t>
      </w:r>
      <w:r w:rsidR="004D3578" w:rsidRPr="004E66ED">
        <w:t>TR 21.905 [1</w:t>
      </w:r>
      <w:r w:rsidRPr="004E66ED">
        <w:t>].</w:t>
      </w:r>
    </w:p>
    <w:p w14:paraId="2360F4CD" w14:textId="14D14CC8" w:rsidR="00871552" w:rsidRPr="004E66ED" w:rsidRDefault="00871552" w:rsidP="00871552">
      <w:pPr>
        <w:pStyle w:val="EW"/>
      </w:pPr>
      <w:r w:rsidRPr="004E66ED">
        <w:t>AI</w:t>
      </w:r>
      <w:r w:rsidRPr="004E66ED">
        <w:tab/>
        <w:t xml:space="preserve">Artificial Intelligence </w:t>
      </w:r>
    </w:p>
    <w:p w14:paraId="5688EBA6" w14:textId="3A908D4E" w:rsidR="00C87C00" w:rsidRPr="004E66ED" w:rsidRDefault="00C87C00" w:rsidP="00C87C00">
      <w:pPr>
        <w:pStyle w:val="EW"/>
      </w:pPr>
      <w:r w:rsidRPr="004E66ED">
        <w:t>CCTV</w:t>
      </w:r>
      <w:r w:rsidRPr="004E66ED">
        <w:tab/>
        <w:t>ClosedCircuit TeleVision</w:t>
      </w:r>
    </w:p>
    <w:p w14:paraId="5689C56C" w14:textId="6CE19C71" w:rsidR="00BF6C24" w:rsidRPr="004E66ED" w:rsidRDefault="00BF6C24" w:rsidP="00C87C00">
      <w:pPr>
        <w:pStyle w:val="EW"/>
      </w:pPr>
      <w:r w:rsidRPr="004E66ED">
        <w:t>DoF</w:t>
      </w:r>
      <w:r w:rsidRPr="004E66ED">
        <w:tab/>
        <w:t>Degrees of Freedom</w:t>
      </w:r>
    </w:p>
    <w:p w14:paraId="78984038" w14:textId="77777777" w:rsidR="00101040" w:rsidRPr="004E66ED" w:rsidRDefault="00101040" w:rsidP="00101040">
      <w:pPr>
        <w:pStyle w:val="EW"/>
      </w:pPr>
      <w:r w:rsidRPr="004E66ED">
        <w:t>DVE</w:t>
      </w:r>
      <w:r w:rsidRPr="004E66ED">
        <w:tab/>
        <w:t>Distributed Virtual Environment</w:t>
      </w:r>
    </w:p>
    <w:p w14:paraId="16A04C7F" w14:textId="7FB40D85" w:rsidR="00080512" w:rsidRPr="004E66ED" w:rsidRDefault="007D166E">
      <w:pPr>
        <w:pStyle w:val="EW"/>
      </w:pPr>
      <w:r w:rsidRPr="004E66ED">
        <w:t>FACS</w:t>
      </w:r>
      <w:r w:rsidRPr="004E66ED">
        <w:tab/>
        <w:t>Facial Action Coding System</w:t>
      </w:r>
    </w:p>
    <w:p w14:paraId="1EA365ED" w14:textId="7CB6F064" w:rsidR="00080512" w:rsidRPr="004E66ED" w:rsidRDefault="00C87C00">
      <w:pPr>
        <w:pStyle w:val="EW"/>
      </w:pPr>
      <w:r w:rsidRPr="004E66ED">
        <w:t>FOV</w:t>
      </w:r>
      <w:r w:rsidRPr="004E66ED">
        <w:tab/>
        <w:t>Field Of View</w:t>
      </w:r>
    </w:p>
    <w:p w14:paraId="252F3308" w14:textId="77777777" w:rsidR="00BF6C24" w:rsidRPr="004E66ED" w:rsidRDefault="00BF6C24" w:rsidP="00BF6C24">
      <w:pPr>
        <w:pStyle w:val="EW"/>
      </w:pPr>
      <w:r w:rsidRPr="004E66ED">
        <w:t>LiDAR</w:t>
      </w:r>
      <w:r w:rsidRPr="004E66ED">
        <w:tab/>
        <w:t>Light Detection And Ranging</w:t>
      </w:r>
    </w:p>
    <w:p w14:paraId="1EC57A92" w14:textId="77777777" w:rsidR="00BF6C24" w:rsidRPr="004E66ED" w:rsidRDefault="00BF6C24" w:rsidP="00BF6C24">
      <w:pPr>
        <w:pStyle w:val="EW"/>
      </w:pPr>
      <w:r w:rsidRPr="004E66ED">
        <w:t>VRU</w:t>
      </w:r>
      <w:r w:rsidRPr="004E66ED">
        <w:tab/>
        <w:t>Vulnerable Road User</w:t>
      </w:r>
    </w:p>
    <w:p w14:paraId="1131263D" w14:textId="77777777" w:rsidR="00BF6C24" w:rsidRPr="004E66ED" w:rsidRDefault="00BF6C24">
      <w:pPr>
        <w:pStyle w:val="EW"/>
      </w:pPr>
    </w:p>
    <w:p w14:paraId="7D89FB01" w14:textId="53FBF707" w:rsidR="000E13D1" w:rsidRPr="004E66ED" w:rsidRDefault="00080512" w:rsidP="000E13D1">
      <w:pPr>
        <w:pStyle w:val="Heading1"/>
      </w:pPr>
      <w:bookmarkStart w:id="63" w:name="clause4"/>
      <w:bookmarkStart w:id="64" w:name="_Toc120012970"/>
      <w:bookmarkStart w:id="65" w:name="_Toc120025084"/>
      <w:bookmarkStart w:id="66" w:name="_Toc120025237"/>
      <w:bookmarkStart w:id="67" w:name="_Toc120091315"/>
      <w:bookmarkStart w:id="68" w:name="_Toc136356560"/>
      <w:bookmarkStart w:id="69" w:name="_Toc136857450"/>
      <w:bookmarkEnd w:id="63"/>
      <w:r w:rsidRPr="004E66ED">
        <w:t>4</w:t>
      </w:r>
      <w:r w:rsidRPr="004E66ED">
        <w:tab/>
      </w:r>
      <w:r w:rsidR="000E13D1" w:rsidRPr="004E66ED">
        <w:t>Overview</w:t>
      </w:r>
      <w:bookmarkEnd w:id="64"/>
      <w:bookmarkEnd w:id="65"/>
      <w:bookmarkEnd w:id="66"/>
      <w:bookmarkEnd w:id="67"/>
      <w:bookmarkEnd w:id="68"/>
      <w:bookmarkEnd w:id="69"/>
    </w:p>
    <w:p w14:paraId="28658CC7" w14:textId="77777777" w:rsidR="001902F2" w:rsidRPr="004E66ED" w:rsidRDefault="001902F2" w:rsidP="001902F2">
      <w:r w:rsidRPr="004E66ED">
        <w:t>Mobile metaverse services are discussed in this technical report both in the abstract and concrete. Specific services mentioned in the TR include:</w:t>
      </w:r>
    </w:p>
    <w:p w14:paraId="5AD66FC7" w14:textId="77777777" w:rsidR="001902F2" w:rsidRPr="004E66ED" w:rsidRDefault="001902F2" w:rsidP="001902F2">
      <w:pPr>
        <w:pStyle w:val="B1"/>
      </w:pPr>
      <w:r w:rsidRPr="004E66ED">
        <w:t>-</w:t>
      </w:r>
      <w:r w:rsidRPr="004E66ED">
        <w:tab/>
        <w:t>Situational awareness for drivers, pedestrians, cyclists, to increase safety and efficiency of transport (see 5.2).</w:t>
      </w:r>
    </w:p>
    <w:p w14:paraId="6F8B1C0D" w14:textId="77777777" w:rsidR="001902F2" w:rsidRPr="004E66ED" w:rsidRDefault="001902F2" w:rsidP="001902F2">
      <w:pPr>
        <w:pStyle w:val="B1"/>
      </w:pPr>
      <w:r w:rsidRPr="004E66ED">
        <w:t>-</w:t>
      </w:r>
      <w:r w:rsidRPr="004E66ED">
        <w:tab/>
        <w:t>XR enabled collaborative and concurrent engineering, to enable local and remote collaboration (see 5.3).</w:t>
      </w:r>
    </w:p>
    <w:p w14:paraId="46C01B1B" w14:textId="77777777" w:rsidR="001902F2" w:rsidRPr="004E66ED" w:rsidRDefault="001902F2" w:rsidP="001902F2">
      <w:pPr>
        <w:pStyle w:val="B1"/>
      </w:pPr>
      <w:r w:rsidRPr="004E66ED">
        <w:t>-</w:t>
      </w:r>
      <w:r w:rsidRPr="004E66ED">
        <w:tab/>
        <w:t>Participatory in and passive observation of virtual reality events, e.g. basketball (see 5.6).</w:t>
      </w:r>
    </w:p>
    <w:p w14:paraId="52DCA25D" w14:textId="77777777" w:rsidR="001902F2" w:rsidRPr="004E66ED" w:rsidRDefault="001902F2" w:rsidP="001902F2">
      <w:pPr>
        <w:pStyle w:val="B1"/>
      </w:pPr>
      <w:r w:rsidRPr="004E66ED">
        <w:t>-</w:t>
      </w:r>
      <w:r w:rsidRPr="004E66ED">
        <w:tab/>
        <w:t>Presentation of AR content, e.g. a feature length movie, on a virtual screen (see 5.7).</w:t>
      </w:r>
    </w:p>
    <w:p w14:paraId="754DB587" w14:textId="77777777" w:rsidR="001902F2" w:rsidRPr="004E66ED" w:rsidRDefault="001902F2" w:rsidP="001902F2">
      <w:pPr>
        <w:pStyle w:val="B1"/>
      </w:pPr>
      <w:r w:rsidRPr="004E66ED">
        <w:t>-</w:t>
      </w:r>
      <w:r w:rsidRPr="004E66ED">
        <w:tab/>
        <w:t>Remote critical health care, including surgery and treatment (see 5.10).</w:t>
      </w:r>
    </w:p>
    <w:p w14:paraId="413A03E3" w14:textId="77777777" w:rsidR="001902F2" w:rsidRPr="004E66ED" w:rsidRDefault="001902F2" w:rsidP="001902F2">
      <w:r w:rsidRPr="004E66ED">
        <w:t>The study also considers a number of use cases that feature new service enablers, including:</w:t>
      </w:r>
    </w:p>
    <w:p w14:paraId="69B40171" w14:textId="397797B6" w:rsidR="001902F2" w:rsidRPr="004E66ED" w:rsidRDefault="001902F2" w:rsidP="001902F2">
      <w:pPr>
        <w:pStyle w:val="B1"/>
      </w:pPr>
      <w:r w:rsidRPr="004E66ED">
        <w:t>-</w:t>
      </w:r>
      <w:r w:rsidRPr="004E66ED">
        <w:tab/>
        <w:t>Providing users with information and services that are of local relevance (see 5.1).</w:t>
      </w:r>
    </w:p>
    <w:p w14:paraId="39A82E0F" w14:textId="77777777" w:rsidR="001902F2" w:rsidRPr="004E66ED" w:rsidRDefault="001902F2" w:rsidP="001902F2">
      <w:pPr>
        <w:pStyle w:val="B1"/>
      </w:pPr>
      <w:r w:rsidRPr="004E66ED">
        <w:t>-</w:t>
      </w:r>
      <w:r w:rsidRPr="004E66ED">
        <w:tab/>
        <w:t>Enhancements to IMS to support multiple users and multi-modal XR communication (see 5.3).</w:t>
      </w:r>
    </w:p>
    <w:p w14:paraId="03FBBF68" w14:textId="77777777" w:rsidR="001902F2" w:rsidRPr="004E66ED" w:rsidRDefault="001902F2" w:rsidP="001902F2">
      <w:pPr>
        <w:pStyle w:val="B1"/>
      </w:pPr>
      <w:r w:rsidRPr="004E66ED">
        <w:lastRenderedPageBreak/>
        <w:t>-</w:t>
      </w:r>
      <w:r w:rsidRPr="004E66ED">
        <w:tab/>
        <w:t>Support for spatial anchors to link service information to specific locations (see 5.4).</w:t>
      </w:r>
    </w:p>
    <w:p w14:paraId="6BEAB6F8" w14:textId="77777777" w:rsidR="001902F2" w:rsidRPr="004E66ED" w:rsidRDefault="001902F2" w:rsidP="001902F2">
      <w:pPr>
        <w:pStyle w:val="B1"/>
      </w:pPr>
      <w:r w:rsidRPr="004E66ED">
        <w:t>-</w:t>
      </w:r>
      <w:r w:rsidRPr="004E66ED">
        <w:tab/>
        <w:t>Support for spatial localization and mapping services, and enablers for them in the 5GS (see 5.5).</w:t>
      </w:r>
    </w:p>
    <w:p w14:paraId="267A3F28" w14:textId="77777777" w:rsidR="001902F2" w:rsidRPr="004E66ED" w:rsidRDefault="001902F2" w:rsidP="001902F2">
      <w:pPr>
        <w:pStyle w:val="B1"/>
      </w:pPr>
      <w:r w:rsidRPr="004E66ED">
        <w:t>-</w:t>
      </w:r>
      <w:r w:rsidRPr="004E66ED">
        <w:tab/>
        <w:t>Support for multi-service coordination for different input and output devices and diverse services (see 5.8).</w:t>
      </w:r>
    </w:p>
    <w:p w14:paraId="3AD5AD22" w14:textId="6E9B3671" w:rsidR="001902F2" w:rsidRPr="004E66ED" w:rsidRDefault="001902F2" w:rsidP="001902F2">
      <w:pPr>
        <w:pStyle w:val="B1"/>
      </w:pPr>
      <w:r w:rsidRPr="004E66ED">
        <w:t>-</w:t>
      </w:r>
      <w:r w:rsidRPr="004E66ED">
        <w:tab/>
        <w:t>Support for synchronization of different data streams and predicted network conditions (especially latency) to enable immersive remote collaboration despite signi</w:t>
      </w:r>
      <w:r w:rsidR="00403D24" w:rsidRPr="004E66ED">
        <w:t>fi</w:t>
      </w:r>
      <w:r w:rsidRPr="004E66ED">
        <w:t>cant distance and therefore communication delay between participants (see 5.9).</w:t>
      </w:r>
    </w:p>
    <w:p w14:paraId="1D505C74" w14:textId="5C0DDDA6" w:rsidR="000E13D1" w:rsidRPr="004E66ED" w:rsidRDefault="000E13D1" w:rsidP="000E13D1">
      <w:pPr>
        <w:pStyle w:val="Heading1"/>
      </w:pPr>
      <w:bookmarkStart w:id="70" w:name="_Toc120012971"/>
      <w:bookmarkStart w:id="71" w:name="_Toc120025085"/>
      <w:bookmarkStart w:id="72" w:name="_Toc120025238"/>
      <w:bookmarkStart w:id="73" w:name="_Toc120091316"/>
      <w:bookmarkStart w:id="74" w:name="_Toc136356561"/>
      <w:bookmarkStart w:id="75" w:name="_Toc136857451"/>
      <w:r w:rsidRPr="004E66ED">
        <w:t>5</w:t>
      </w:r>
      <w:r w:rsidRPr="004E66ED">
        <w:tab/>
      </w:r>
      <w:r w:rsidR="00785A5D" w:rsidRPr="004E66ED">
        <w:t>Use Cases</w:t>
      </w:r>
      <w:bookmarkEnd w:id="70"/>
      <w:bookmarkEnd w:id="71"/>
      <w:bookmarkEnd w:id="72"/>
      <w:bookmarkEnd w:id="73"/>
      <w:bookmarkEnd w:id="74"/>
      <w:bookmarkEnd w:id="75"/>
    </w:p>
    <w:p w14:paraId="1A1BA52D" w14:textId="72C04C40" w:rsidR="001F5FDF" w:rsidRPr="004E66ED" w:rsidRDefault="001F5FDF" w:rsidP="001F5FDF">
      <w:pPr>
        <w:pStyle w:val="Heading2"/>
        <w:rPr>
          <w:noProof/>
          <w:lang w:val="en-US"/>
        </w:rPr>
      </w:pPr>
      <w:bookmarkStart w:id="76" w:name="_Toc120012972"/>
      <w:bookmarkStart w:id="77" w:name="_Toc120025086"/>
      <w:bookmarkStart w:id="78" w:name="_Toc120025239"/>
      <w:bookmarkStart w:id="79" w:name="_Toc120091317"/>
      <w:bookmarkStart w:id="80" w:name="_Toc136356562"/>
      <w:bookmarkStart w:id="81" w:name="_Toc136857452"/>
      <w:r w:rsidRPr="004E66ED">
        <w:rPr>
          <w:noProof/>
          <w:lang w:val="en-US"/>
        </w:rPr>
        <w:t>5.1</w:t>
      </w:r>
      <w:r w:rsidRPr="004E66ED">
        <w:rPr>
          <w:noProof/>
          <w:lang w:val="en-US"/>
        </w:rPr>
        <w:tab/>
      </w:r>
      <w:r w:rsidR="004E66ED" w:rsidRPr="004E66ED">
        <w:rPr>
          <w:noProof/>
          <w:lang w:val="en-US"/>
        </w:rPr>
        <w:t xml:space="preserve">Use Case on </w:t>
      </w:r>
      <w:r w:rsidRPr="004E66ED">
        <w:rPr>
          <w:noProof/>
          <w:lang w:val="en-US"/>
        </w:rPr>
        <w:t>Localized Mobile Metaverse Service</w:t>
      </w:r>
      <w:bookmarkEnd w:id="76"/>
      <w:bookmarkEnd w:id="77"/>
      <w:bookmarkEnd w:id="78"/>
      <w:bookmarkEnd w:id="79"/>
      <w:bookmarkEnd w:id="80"/>
      <w:bookmarkEnd w:id="81"/>
    </w:p>
    <w:p w14:paraId="319C623A" w14:textId="28109D63" w:rsidR="001F5FDF" w:rsidRPr="004E66ED" w:rsidRDefault="001F5FDF" w:rsidP="001F5FDF">
      <w:pPr>
        <w:pStyle w:val="Heading3"/>
        <w:rPr>
          <w:noProof/>
          <w:lang w:val="en-US"/>
        </w:rPr>
      </w:pPr>
      <w:bookmarkStart w:id="82" w:name="_Toc120012973"/>
      <w:bookmarkStart w:id="83" w:name="_Toc120025087"/>
      <w:bookmarkStart w:id="84" w:name="_Toc120025240"/>
      <w:bookmarkStart w:id="85" w:name="_Toc120091318"/>
      <w:bookmarkStart w:id="86" w:name="_Toc136356563"/>
      <w:bookmarkStart w:id="87" w:name="_Toc136857453"/>
      <w:r w:rsidRPr="004E66ED">
        <w:rPr>
          <w:noProof/>
          <w:lang w:val="en-US"/>
        </w:rPr>
        <w:t>5.1.1</w:t>
      </w:r>
      <w:r w:rsidRPr="004E66ED">
        <w:rPr>
          <w:noProof/>
          <w:lang w:val="en-US"/>
        </w:rPr>
        <w:tab/>
        <w:t>Description</w:t>
      </w:r>
      <w:bookmarkEnd w:id="82"/>
      <w:bookmarkEnd w:id="83"/>
      <w:bookmarkEnd w:id="84"/>
      <w:bookmarkEnd w:id="85"/>
      <w:bookmarkEnd w:id="86"/>
      <w:bookmarkEnd w:id="87"/>
    </w:p>
    <w:p w14:paraId="5771225C" w14:textId="77777777" w:rsidR="001F5FDF" w:rsidRPr="004E66ED" w:rsidRDefault="001F5FDF" w:rsidP="001F5FDF">
      <w:pPr>
        <w:rPr>
          <w:lang w:val="en-US"/>
        </w:rPr>
      </w:pPr>
      <w:r w:rsidRPr="004E66ED">
        <w:rPr>
          <w:lang w:val="en-US"/>
        </w:rPr>
        <w:t xml:space="preserve">This use case will consider the potential service opportunities that arise when advanced location information is available to trigger AR based services. </w:t>
      </w:r>
    </w:p>
    <w:p w14:paraId="2A4014B7" w14:textId="77777777" w:rsidR="001F5FDF" w:rsidRPr="004E66ED" w:rsidRDefault="001F5FDF" w:rsidP="001F5FDF">
      <w:pPr>
        <w:rPr>
          <w:lang w:val="en-US"/>
        </w:rPr>
      </w:pPr>
      <w:r w:rsidRPr="004E66ED">
        <w:rPr>
          <w:lang w:val="en-US"/>
        </w:rPr>
        <w:t>A precursor to this use case is briefly considered: i-mode service, introduced by NTT DOCOMO in 1999. The discussion of i-mode serves as an</w:t>
      </w:r>
      <w:r w:rsidRPr="00517709">
        <w:rPr>
          <w:lang w:val="en-US"/>
        </w:rPr>
        <w:t xml:space="preserve"> inspiration. Th</w:t>
      </w:r>
      <w:r w:rsidRPr="004E66ED">
        <w:rPr>
          <w:lang w:val="en-US"/>
        </w:rPr>
        <w:t>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Pr="004E66ED" w:rsidRDefault="001F5FDF" w:rsidP="001F5FDF">
      <w:pPr>
        <w:pStyle w:val="B1"/>
        <w:rPr>
          <w:lang w:val="en-US"/>
        </w:rPr>
      </w:pPr>
      <w:r w:rsidRPr="004E66ED">
        <w:rPr>
          <w:lang w:val="en-US"/>
        </w:rPr>
        <w:t>-</w:t>
      </w:r>
      <w:r w:rsidRPr="004E66ED">
        <w:rPr>
          <w:lang w:val="en-US"/>
        </w:rPr>
        <w:tab/>
      </w:r>
      <w:r w:rsidRPr="004E66ED">
        <w:rPr>
          <w:b/>
          <w:lang w:val="en-US"/>
        </w:rPr>
        <w:t>i-area</w:t>
      </w:r>
      <w:r w:rsidRPr="004E66ED">
        <w:rPr>
          <w:lang w:val="en-US"/>
        </w:rPr>
        <w:t xml:space="preserve"> – a location information service that enabled the user to identify </w:t>
      </w:r>
      <w:r w:rsidRPr="004E66ED">
        <w:rPr>
          <w:i/>
          <w:lang w:val="en-US"/>
        </w:rPr>
        <w:t>locally relevant information</w:t>
      </w:r>
      <w:r w:rsidRPr="004E66ED">
        <w:rPr>
          <w:lang w:val="en-US"/>
        </w:rPr>
        <w:t xml:space="preserve"> – concerning traffic, maps and retail store information for business in the user’s proximity.</w:t>
      </w:r>
    </w:p>
    <w:p w14:paraId="58215541"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i-channel</w:t>
      </w:r>
      <w:r w:rsidRPr="004E66ED">
        <w:rPr>
          <w:lang w:val="en-US"/>
        </w:rPr>
        <w:t xml:space="preserve"> – </w:t>
      </w:r>
      <w:r w:rsidRPr="004E66ED">
        <w:rPr>
          <w:i/>
          <w:lang w:val="en-US"/>
        </w:rPr>
        <w:t>a distribution service of ‘latest information’</w:t>
      </w:r>
      <w:r w:rsidRPr="004E66ED">
        <w:rPr>
          <w:lang w:val="en-US"/>
        </w:rPr>
        <w:t xml:space="preserve"> that the user could further investigate (through interaction) and </w:t>
      </w:r>
      <w:r w:rsidRPr="004E66ED">
        <w:rPr>
          <w:i/>
          <w:lang w:val="en-US"/>
        </w:rPr>
        <w:t>whose display was user configurable</w:t>
      </w:r>
      <w:r w:rsidRPr="004E66ED">
        <w:rPr>
          <w:lang w:val="en-US"/>
        </w:rPr>
        <w:t>.</w:t>
      </w:r>
    </w:p>
    <w:p w14:paraId="11D09587"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a fully decentralized content and service creation framework</w:t>
      </w:r>
      <w:r w:rsidRPr="004E66ED">
        <w:rPr>
          <w:lang w:val="en-US"/>
        </w:rPr>
        <w:t xml:space="preserve"> allowing third parties to easily provide content, especially relevant: </w:t>
      </w:r>
      <w:r w:rsidRPr="004E66ED">
        <w:rPr>
          <w:i/>
          <w:lang w:val="en-US"/>
        </w:rPr>
        <w:t>location specific content</w:t>
      </w:r>
      <w:r w:rsidRPr="004E66ED">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Pr="004E66ED" w:rsidRDefault="001F5FDF" w:rsidP="001F5FDF">
      <w:r w:rsidRPr="004E66ED">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Pr="004E66ED" w:rsidRDefault="001F5FDF" w:rsidP="001F5FDF">
      <w:r w:rsidRPr="004E66ED">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Pr="004E66ED" w:rsidRDefault="001F5FDF" w:rsidP="001F5FDF">
      <w:r w:rsidRPr="004E66ED">
        <w:t xml:space="preserve">These capabilities taken to a much greater level will form the essence of the coming mobile metaverse user experience. What distinguishes this service most is that it will provide the user with information services </w:t>
      </w:r>
      <w:r w:rsidRPr="004E66ED">
        <w:rPr>
          <w:i/>
        </w:rPr>
        <w:t>integrated into their ordinary experience.</w:t>
      </w:r>
      <w:r w:rsidRPr="004E66ED">
        <w:t xml:space="preserve"> Consider an example of a commuter navigating an underground passage. Diverse relevant information is integrated into the user's field of view, as shown in Figure 5.1.1-1 below.</w:t>
      </w:r>
    </w:p>
    <w:p w14:paraId="4043BC93" w14:textId="77777777" w:rsidR="001F5FDF" w:rsidRPr="004E66ED" w:rsidRDefault="001F5FDF" w:rsidP="004E66ED">
      <w:pPr>
        <w:pStyle w:val="TH"/>
      </w:pPr>
      <w:r w:rsidRPr="004E66ED">
        <w:rPr>
          <w:noProof/>
          <w:lang w:val="en-US" w:eastAsia="ko-KR"/>
        </w:rPr>
        <w:lastRenderedPageBreak/>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Pr="004E66ED" w:rsidRDefault="001F5FDF" w:rsidP="004E66ED">
      <w:pPr>
        <w:pStyle w:val="TF"/>
        <w:rPr>
          <w:lang w:val="en-US"/>
        </w:rPr>
      </w:pPr>
      <w:r w:rsidRPr="004E66ED">
        <w:rPr>
          <w:lang w:val="en-US"/>
        </w:rPr>
        <w:t>Figure 5.1.1-1: Localized Mobile Metaverse Services offering relevant information</w:t>
      </w:r>
    </w:p>
    <w:p w14:paraId="5C7C13B7" w14:textId="154891CD" w:rsidR="001F5FDF" w:rsidRPr="004E66ED" w:rsidRDefault="001F5FDF" w:rsidP="001F5FDF">
      <w:r w:rsidRPr="004E66ED">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Pr="004E66ED" w:rsidRDefault="001F5FDF" w:rsidP="004E66ED">
      <w:pPr>
        <w:pStyle w:val="TH"/>
      </w:pPr>
      <w:r w:rsidRPr="004E66ED">
        <w:rPr>
          <w:noProof/>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Pr="004E66ED" w:rsidRDefault="001F5FDF" w:rsidP="004E66ED">
      <w:pPr>
        <w:pStyle w:val="TF"/>
        <w:rPr>
          <w:lang w:val="en-US"/>
        </w:rPr>
      </w:pPr>
      <w:r w:rsidRPr="004E66ED">
        <w:rPr>
          <w:lang w:val="en-US"/>
        </w:rPr>
        <w:t>Figure 5.1.1-2: Services offering relevant information are anchored in space</w:t>
      </w:r>
    </w:p>
    <w:p w14:paraId="51647172" w14:textId="77777777" w:rsidR="001F5FDF" w:rsidRPr="004E66ED" w:rsidRDefault="001F5FDF" w:rsidP="001F5FDF">
      <w:r w:rsidRPr="004E66ED">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4E66ED" w:rsidRDefault="001F5FDF" w:rsidP="001F5FDF">
      <w:pPr>
        <w:rPr>
          <w:lang w:val="en-US"/>
        </w:rPr>
      </w:pPr>
      <w:r w:rsidRPr="004E66ED">
        <w:rPr>
          <w:lang w:val="en-US"/>
        </w:rPr>
        <w:t>The 5G system enables this 'access to local services' in a number of ways.</w:t>
      </w:r>
    </w:p>
    <w:p w14:paraId="44809DDF" w14:textId="37FB58AA" w:rsidR="001F5FDF" w:rsidRPr="004E66ED" w:rsidRDefault="001F5FDF" w:rsidP="001F5FDF">
      <w:pPr>
        <w:pStyle w:val="Heading3"/>
        <w:rPr>
          <w:noProof/>
          <w:lang w:val="en-US"/>
        </w:rPr>
      </w:pPr>
      <w:bookmarkStart w:id="88" w:name="_Toc120012974"/>
      <w:bookmarkStart w:id="89" w:name="_Toc120025088"/>
      <w:bookmarkStart w:id="90" w:name="_Toc120025241"/>
      <w:bookmarkStart w:id="91" w:name="_Toc120091319"/>
      <w:bookmarkStart w:id="92" w:name="_Toc136356564"/>
      <w:bookmarkStart w:id="93" w:name="_Toc136857454"/>
      <w:r w:rsidRPr="004E66ED">
        <w:rPr>
          <w:noProof/>
          <w:lang w:val="en-US"/>
        </w:rPr>
        <w:t>5.1.2</w:t>
      </w:r>
      <w:r w:rsidRPr="004E66ED">
        <w:rPr>
          <w:noProof/>
          <w:lang w:val="en-US"/>
        </w:rPr>
        <w:tab/>
        <w:t>Pre-conditions</w:t>
      </w:r>
      <w:bookmarkEnd w:id="88"/>
      <w:bookmarkEnd w:id="89"/>
      <w:bookmarkEnd w:id="90"/>
      <w:bookmarkEnd w:id="91"/>
      <w:bookmarkEnd w:id="92"/>
      <w:bookmarkEnd w:id="93"/>
    </w:p>
    <w:p w14:paraId="39C1ACD1" w14:textId="36D42ABE" w:rsidR="001F5FDF" w:rsidRPr="004E66ED" w:rsidRDefault="001F5FDF" w:rsidP="001F5FDF">
      <w:pPr>
        <w:rPr>
          <w:lang w:val="en-US"/>
        </w:rPr>
      </w:pPr>
      <w:r w:rsidRPr="004E66ED">
        <w:rPr>
          <w:lang w:val="en-US"/>
        </w:rPr>
        <w:t xml:space="preserve">Ulysses uses his AR capable glasses while travelling. These are tethered to a UE that he carries. This UE receives 5G service from the mobile network operator he has a subscription with, M. Ulysses is interested in using his AR capable </w:t>
      </w:r>
      <w:r w:rsidRPr="004E66ED">
        <w:rPr>
          <w:lang w:val="en-US"/>
        </w:rPr>
        <w:lastRenderedPageBreak/>
        <w:t xml:space="preserve">glasses to receive relevant information, so he has selected </w:t>
      </w:r>
      <w:r w:rsidRPr="004E66ED">
        <w:rPr>
          <w:i/>
          <w:lang w:val="en-US"/>
        </w:rPr>
        <w:t>which applications</w:t>
      </w:r>
      <w:r w:rsidRPr="004E66ED">
        <w:rPr>
          <w:lang w:val="en-US"/>
        </w:rPr>
        <w:t xml:space="preserve"> are 'relevant.' These applications are therefore configured with the operator M to be 'active.' The purpose of this </w:t>
      </w:r>
      <w:r w:rsidR="00403D24" w:rsidRPr="004E66ED">
        <w:rPr>
          <w:lang w:val="en-US"/>
        </w:rPr>
        <w:t>configuration</w:t>
      </w:r>
      <w:r w:rsidRPr="004E66ED">
        <w:rPr>
          <w:lang w:val="en-US"/>
        </w:rPr>
        <w:t xml:space="preserve"> will be described below.</w:t>
      </w:r>
    </w:p>
    <w:p w14:paraId="560F9362" w14:textId="3188EFFC" w:rsidR="001F5FDF" w:rsidRPr="004E66ED" w:rsidRDefault="001F5FDF" w:rsidP="001F5FDF">
      <w:pPr>
        <w:rPr>
          <w:lang w:val="en-US"/>
        </w:rPr>
      </w:pPr>
      <w:r w:rsidRPr="004E66ED">
        <w:rPr>
          <w:lang w:val="en-US"/>
        </w:rPr>
        <w:t xml:space="preserve">Local services, that is services that are localized, have anchors that can be relevant to applications. A pre-condition of this use case is that such services exist and have </w:t>
      </w:r>
      <w:r w:rsidRPr="004E66ED">
        <w:rPr>
          <w:i/>
          <w:lang w:val="en-US"/>
        </w:rPr>
        <w:t xml:space="preserve">spatially defined </w:t>
      </w:r>
      <w:r w:rsidRPr="004E66ED">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rsidRPr="004E66ED">
        <w:t xml:space="preserve"> (e.g. information that is provided by the UE).</w:t>
      </w:r>
    </w:p>
    <w:p w14:paraId="4B667781" w14:textId="6A8AB269" w:rsidR="001F5FDF" w:rsidRPr="004E66ED" w:rsidRDefault="001F5FDF" w:rsidP="001F5FDF">
      <w:pPr>
        <w:pStyle w:val="Heading3"/>
        <w:rPr>
          <w:noProof/>
          <w:lang w:val="en-US"/>
        </w:rPr>
      </w:pPr>
      <w:bookmarkStart w:id="94" w:name="_Toc120012975"/>
      <w:bookmarkStart w:id="95" w:name="_Toc120025089"/>
      <w:bookmarkStart w:id="96" w:name="_Toc120025242"/>
      <w:bookmarkStart w:id="97" w:name="_Toc120091320"/>
      <w:bookmarkStart w:id="98" w:name="_Toc136356565"/>
      <w:bookmarkStart w:id="99" w:name="_Toc136857455"/>
      <w:r w:rsidRPr="004E66ED">
        <w:rPr>
          <w:noProof/>
          <w:lang w:val="en-US"/>
        </w:rPr>
        <w:t>5.1.3</w:t>
      </w:r>
      <w:r w:rsidRPr="004E66ED">
        <w:rPr>
          <w:noProof/>
          <w:lang w:val="en-US"/>
        </w:rPr>
        <w:tab/>
        <w:t>Service Flows</w:t>
      </w:r>
      <w:bookmarkEnd w:id="94"/>
      <w:bookmarkEnd w:id="95"/>
      <w:bookmarkEnd w:id="96"/>
      <w:bookmarkEnd w:id="97"/>
      <w:bookmarkEnd w:id="98"/>
      <w:bookmarkEnd w:id="99"/>
    </w:p>
    <w:p w14:paraId="35036B47" w14:textId="028BFB17" w:rsidR="001F5FDF" w:rsidRPr="004E66ED" w:rsidRDefault="001F5FDF" w:rsidP="001F5FDF">
      <w:pPr>
        <w:rPr>
          <w:lang w:val="en-US"/>
        </w:rPr>
      </w:pPr>
      <w:r w:rsidRPr="004E66ED">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rsidRPr="004E66ED">
        <w:t xml:space="preserve">His mobile device begins to collect information about his surroundings. The collected information can include information that is obtained by interacting with nearby devices (e.g. sensors and other mobile devices). </w:t>
      </w:r>
      <w:r w:rsidRPr="004E66ED">
        <w:rPr>
          <w:lang w:val="en-US"/>
        </w:rPr>
        <w:t>He also has a shopping list (a set of items of interest) from retail stores. He makes use of a navigation facility so that he will neither lose his way nor lose track of time.</w:t>
      </w:r>
    </w:p>
    <w:p w14:paraId="5F374D58" w14:textId="77777777" w:rsidR="001F5FDF" w:rsidRPr="004E66ED" w:rsidRDefault="001F5FDF" w:rsidP="001F5FDF">
      <w:pPr>
        <w:rPr>
          <w:lang w:val="en-US"/>
        </w:rPr>
      </w:pPr>
      <w:r w:rsidRPr="004E66ED">
        <w:rPr>
          <w:lang w:val="en-US"/>
        </w:rPr>
        <w:t>This has the following consequences:</w:t>
      </w:r>
    </w:p>
    <w:p w14:paraId="679F1EE7" w14:textId="1E6B7193" w:rsidR="001F5FDF" w:rsidRPr="004E66ED" w:rsidRDefault="001F5FDF" w:rsidP="001F5FDF">
      <w:pPr>
        <w:pStyle w:val="B1"/>
        <w:rPr>
          <w:lang w:val="en-US"/>
        </w:rPr>
      </w:pPr>
      <w:r w:rsidRPr="004E66ED">
        <w:rPr>
          <w:lang w:val="en-US"/>
        </w:rPr>
        <w:t>a)</w:t>
      </w:r>
      <w:r w:rsidRPr="004E66ED">
        <w:rPr>
          <w:lang w:val="en-US"/>
        </w:rPr>
        <w:tab/>
        <w:t>As a result of the applications activated by the user, and the user's preferences, the UE requests the 'localized mobile metaverse' service enabler offered by M, providing a list of 'persistent search' information</w:t>
      </w:r>
      <w:r w:rsidR="00216A9A" w:rsidRPr="004E66ED">
        <w:t xml:space="preserve"> and the information that was collected from the user’s surroundings</w:t>
      </w:r>
      <w:r w:rsidRPr="004E66ED">
        <w:rPr>
          <w:lang w:val="en-US"/>
        </w:rPr>
        <w:t xml:space="preserve">. </w:t>
      </w:r>
    </w:p>
    <w:p w14:paraId="5E71805F" w14:textId="4755EDA1" w:rsidR="001F5FDF" w:rsidRPr="004E66ED" w:rsidRDefault="001F5FDF" w:rsidP="001F5FDF">
      <w:pPr>
        <w:pStyle w:val="B1"/>
        <w:rPr>
          <w:lang w:val="en-US"/>
        </w:rPr>
      </w:pPr>
      <w:r w:rsidRPr="004E66ED">
        <w:rPr>
          <w:lang w:val="en-US"/>
        </w:rPr>
        <w:t>b)</w:t>
      </w:r>
      <w:r w:rsidRPr="004E66ED">
        <w:rPr>
          <w:lang w:val="en-US"/>
        </w:rPr>
        <w:tab/>
        <w:t>M receiving the persistent search</w:t>
      </w:r>
      <w:r w:rsidR="00216A9A" w:rsidRPr="004E66ED">
        <w:t xml:space="preserve"> and the information that was collected from the user’s surroundings</w:t>
      </w:r>
      <w:r w:rsidRPr="004E66ED">
        <w:rPr>
          <w:lang w:val="en-US"/>
        </w:rPr>
        <w:t>, engages localized service activation. The location of the UE is compared against the search criteria</w:t>
      </w:r>
      <w:r w:rsidR="00216A9A" w:rsidRPr="004E66ED">
        <w:t>, the information that was collected from the user’s surroundings</w:t>
      </w:r>
      <w:r w:rsidRPr="004E66ED">
        <w:rPr>
          <w:lang w:val="en-US"/>
        </w:rPr>
        <w:t xml:space="preserve"> and information available to M of spatially defined access points. </w:t>
      </w:r>
    </w:p>
    <w:p w14:paraId="12425E12" w14:textId="2A8EC511" w:rsidR="001F5FDF" w:rsidRPr="004E66ED" w:rsidRDefault="001F5FDF" w:rsidP="001F5FDF">
      <w:pPr>
        <w:pStyle w:val="B1"/>
        <w:rPr>
          <w:lang w:val="en-US"/>
        </w:rPr>
      </w:pPr>
      <w:r w:rsidRPr="004E66ED">
        <w:rPr>
          <w:lang w:val="en-US"/>
        </w:rPr>
        <w:t>c)</w:t>
      </w:r>
      <w:r w:rsidRPr="004E66ED">
        <w:rPr>
          <w:lang w:val="en-US"/>
        </w:rPr>
        <w:tab/>
        <w:t>M identifies a match - essentially a 'JOIN' of user preferences / application persistent search criteria "restaurants" AND location (in the user's field of view) AND local spatially defined access exists.</w:t>
      </w:r>
    </w:p>
    <w:p w14:paraId="171F94B6" w14:textId="77777777" w:rsidR="001F5FDF" w:rsidRPr="004E66ED" w:rsidRDefault="001F5FDF" w:rsidP="001F5FDF">
      <w:pPr>
        <w:pStyle w:val="B1"/>
        <w:rPr>
          <w:lang w:val="en-US"/>
        </w:rPr>
      </w:pPr>
      <w:r w:rsidRPr="004E66ED">
        <w:rPr>
          <w:lang w:val="en-US"/>
        </w:rPr>
        <w:t>d)</w:t>
      </w:r>
      <w:r w:rsidRPr="004E66ED">
        <w:rPr>
          <w:lang w:val="en-US"/>
        </w:rPr>
        <w:tab/>
        <w:t xml:space="preserve">This match is provided to the UE, for further processing by the application. </w:t>
      </w:r>
    </w:p>
    <w:p w14:paraId="3198B820" w14:textId="77777777" w:rsidR="001F5FDF" w:rsidRPr="004E66ED" w:rsidRDefault="001F5FDF" w:rsidP="001F5FDF">
      <w:pPr>
        <w:pStyle w:val="EX"/>
        <w:rPr>
          <w:lang w:val="en-US"/>
        </w:rPr>
      </w:pPr>
      <w:r w:rsidRPr="004E66ED">
        <w:rPr>
          <w:lang w:val="en-US"/>
        </w:rPr>
        <w:t xml:space="preserve">Example 1: </w:t>
      </w:r>
      <w:r w:rsidRPr="004E66ED">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Pr="004E66ED" w:rsidRDefault="001F5FDF" w:rsidP="001F5FDF">
      <w:pPr>
        <w:pStyle w:val="EX"/>
        <w:rPr>
          <w:lang w:val="en-US"/>
        </w:rPr>
      </w:pPr>
      <w:r w:rsidRPr="004E66ED">
        <w:rPr>
          <w:lang w:val="en-US"/>
        </w:rPr>
        <w:t>Example 2:</w:t>
      </w:r>
      <w:r w:rsidRPr="004E66ED">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4E66ED" w:rsidRDefault="00216A9A" w:rsidP="0089562E">
      <w:pPr>
        <w:pStyle w:val="B1"/>
      </w:pPr>
      <w:r w:rsidRPr="004E66ED">
        <w:t>e)</w:t>
      </w:r>
      <w:r w:rsidRPr="004E66ED">
        <w:tab/>
        <w:t>The UE is able to interact with the application to obtain information associated with the service.</w:t>
      </w:r>
    </w:p>
    <w:p w14:paraId="050E6F34" w14:textId="5376F745" w:rsidR="001F5FDF" w:rsidRPr="004E66ED" w:rsidRDefault="001F5FDF" w:rsidP="001F5FDF">
      <w:pPr>
        <w:pStyle w:val="Heading3"/>
        <w:rPr>
          <w:noProof/>
          <w:lang w:val="en-US"/>
        </w:rPr>
      </w:pPr>
      <w:bookmarkStart w:id="100" w:name="_Toc120012976"/>
      <w:bookmarkStart w:id="101" w:name="_Toc120025090"/>
      <w:bookmarkStart w:id="102" w:name="_Toc120025243"/>
      <w:bookmarkStart w:id="103" w:name="_Toc120091321"/>
      <w:bookmarkStart w:id="104" w:name="_Toc136356566"/>
      <w:bookmarkStart w:id="105" w:name="_Toc136857456"/>
      <w:r w:rsidRPr="004E66ED">
        <w:rPr>
          <w:noProof/>
          <w:lang w:val="en-US"/>
        </w:rPr>
        <w:t>5.1.4</w:t>
      </w:r>
      <w:r w:rsidRPr="004E66ED">
        <w:rPr>
          <w:noProof/>
          <w:lang w:val="en-US"/>
        </w:rPr>
        <w:tab/>
        <w:t>Post-conditions</w:t>
      </w:r>
      <w:bookmarkEnd w:id="100"/>
      <w:bookmarkEnd w:id="101"/>
      <w:bookmarkEnd w:id="102"/>
      <w:bookmarkEnd w:id="103"/>
      <w:bookmarkEnd w:id="104"/>
      <w:bookmarkEnd w:id="105"/>
    </w:p>
    <w:p w14:paraId="15AA6F0E" w14:textId="46732987" w:rsidR="00936E7A" w:rsidRPr="004E66ED" w:rsidRDefault="001F5FDF" w:rsidP="00936E7A">
      <w:pPr>
        <w:rPr>
          <w:lang w:val="en-US"/>
        </w:rPr>
      </w:pPr>
      <w:r w:rsidRPr="004E66ED">
        <w:rPr>
          <w:lang w:val="en-US"/>
        </w:rPr>
        <w:t>Spatial information has successfully been employed to allow a user to identify services.</w:t>
      </w:r>
      <w:r w:rsidR="00936E7A" w:rsidRPr="004E66ED">
        <w:rPr>
          <w:lang w:val="en-US"/>
        </w:rPr>
        <w:t xml:space="preserve"> Please see 5.5 for further information on how spatial information is obtained.</w:t>
      </w:r>
    </w:p>
    <w:p w14:paraId="6D71D5DA" w14:textId="77777777" w:rsidR="001F5FDF" w:rsidRPr="004E66ED" w:rsidRDefault="001F5FDF" w:rsidP="001F5FDF">
      <w:pPr>
        <w:rPr>
          <w:lang w:val="en-US"/>
        </w:rPr>
      </w:pPr>
      <w:r w:rsidRPr="004E66ED">
        <w:rPr>
          <w:lang w:val="en-US"/>
        </w:rPr>
        <w:t>The user's location has been applied.</w:t>
      </w:r>
    </w:p>
    <w:p w14:paraId="4326068E" w14:textId="77777777" w:rsidR="001F5FDF" w:rsidRPr="004E66ED" w:rsidRDefault="001F5FDF" w:rsidP="001F5FDF">
      <w:pPr>
        <w:rPr>
          <w:lang w:val="en-US"/>
        </w:rPr>
      </w:pPr>
      <w:r w:rsidRPr="004E66ED">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Pr="004E66ED" w:rsidRDefault="001F5FDF" w:rsidP="001F5FDF">
      <w:pPr>
        <w:rPr>
          <w:lang w:val="en-US"/>
        </w:rPr>
      </w:pPr>
      <w:r w:rsidRPr="004E66ED">
        <w:rPr>
          <w:lang w:val="en-US"/>
        </w:rPr>
        <w:t>Ulysses may choose to eat soup or buy Blue Lotion.</w:t>
      </w:r>
    </w:p>
    <w:p w14:paraId="4A84335C" w14:textId="77777777" w:rsidR="001F5FDF" w:rsidRPr="004E66ED" w:rsidRDefault="001F5FDF" w:rsidP="001F5FDF">
      <w:pPr>
        <w:rPr>
          <w:b/>
          <w:lang w:val="en-US"/>
        </w:rPr>
      </w:pPr>
      <w:r w:rsidRPr="004E66ED">
        <w:rPr>
          <w:lang w:val="en-US"/>
        </w:rPr>
        <w:t>M may charge Ulysses for this service, e.g. for the use of a persistent search and for each successful result provided.</w:t>
      </w:r>
    </w:p>
    <w:p w14:paraId="4CB323AB" w14:textId="719284DC" w:rsidR="001F5FDF" w:rsidRPr="004E66ED" w:rsidRDefault="001F5FDF" w:rsidP="001F5FDF">
      <w:pPr>
        <w:pStyle w:val="Heading3"/>
        <w:rPr>
          <w:noProof/>
          <w:lang w:val="en-US"/>
        </w:rPr>
      </w:pPr>
      <w:bookmarkStart w:id="106" w:name="_Toc120012977"/>
      <w:bookmarkStart w:id="107" w:name="_Toc120025091"/>
      <w:bookmarkStart w:id="108" w:name="_Toc120025244"/>
      <w:bookmarkStart w:id="109" w:name="_Toc120091322"/>
      <w:bookmarkStart w:id="110" w:name="_Toc136356567"/>
      <w:bookmarkStart w:id="111" w:name="_Toc136857457"/>
      <w:r w:rsidRPr="004E66ED">
        <w:rPr>
          <w:noProof/>
          <w:lang w:val="en-US"/>
        </w:rPr>
        <w:t>5.1.5</w:t>
      </w:r>
      <w:r w:rsidRPr="004E66ED">
        <w:rPr>
          <w:noProof/>
          <w:lang w:val="en-US"/>
        </w:rPr>
        <w:tab/>
        <w:t>Existing feature partially or fully covering use case functionality</w:t>
      </w:r>
      <w:bookmarkEnd w:id="106"/>
      <w:bookmarkEnd w:id="107"/>
      <w:bookmarkEnd w:id="108"/>
      <w:bookmarkEnd w:id="109"/>
      <w:bookmarkEnd w:id="110"/>
      <w:bookmarkEnd w:id="111"/>
    </w:p>
    <w:p w14:paraId="7F9FD437" w14:textId="77777777" w:rsidR="0063413B" w:rsidRPr="004E66ED" w:rsidRDefault="001F5FDF" w:rsidP="0063413B">
      <w:pPr>
        <w:rPr>
          <w:lang w:val="en-US"/>
        </w:rPr>
      </w:pPr>
      <w:r w:rsidRPr="004E66ED">
        <w:rPr>
          <w:lang w:val="en-US"/>
        </w:rPr>
        <w:t>Location based services exist, to identify the position of the UE.</w:t>
      </w:r>
    </w:p>
    <w:p w14:paraId="6CC149D2" w14:textId="7CA5FE5E" w:rsidR="0063413B" w:rsidRPr="004E66ED" w:rsidRDefault="0063413B" w:rsidP="0063413B">
      <w:pPr>
        <w:rPr>
          <w:lang w:val="en-US"/>
        </w:rPr>
      </w:pPr>
      <w:r w:rsidRPr="004E66ED">
        <w:rPr>
          <w:lang w:val="en-US"/>
        </w:rPr>
        <w:t>The 5GS supports means to expose the UE's location to a 3rd party service provider.</w:t>
      </w:r>
    </w:p>
    <w:p w14:paraId="4E39E883" w14:textId="26A50213" w:rsidR="0063413B" w:rsidRPr="004E66ED" w:rsidRDefault="0063413B" w:rsidP="0063413B">
      <w:pPr>
        <w:rPr>
          <w:lang w:val="en-US"/>
        </w:rPr>
      </w:pPr>
      <w:r w:rsidRPr="004E66ED">
        <w:rPr>
          <w:lang w:val="en-US"/>
        </w:rPr>
        <w:lastRenderedPageBreak/>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Pr="004E66ED" w:rsidRDefault="0063413B" w:rsidP="0063413B">
      <w:pPr>
        <w:rPr>
          <w:lang w:val="en-US"/>
        </w:rPr>
      </w:pPr>
      <w:r w:rsidRPr="004E66ED">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Pr="004E66ED" w:rsidRDefault="0063413B" w:rsidP="0063413B">
      <w:pPr>
        <w:rPr>
          <w:lang w:val="en-US"/>
        </w:rPr>
      </w:pPr>
      <w:r w:rsidRPr="004E66ED">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53154776" w:rsidR="0063413B" w:rsidRPr="004E66ED" w:rsidRDefault="0063413B" w:rsidP="0063413B">
      <w:pPr>
        <w:rPr>
          <w:lang w:val="en-US"/>
        </w:rPr>
      </w:pPr>
      <w:r w:rsidRPr="004E66ED">
        <w:rPr>
          <w:lang w:val="en-US"/>
        </w:rPr>
        <w:t>Using the location information obtained by any of these three mechanisms described above, a service provider can identify appropriate content for or interaction with the user, by means that are out of scope of 3GPP.</w:t>
      </w:r>
      <w:r w:rsidR="00AA2D93">
        <w:rPr>
          <w:lang w:val="en-US"/>
        </w:rPr>
        <w:t xml:space="preserve"> </w:t>
      </w:r>
      <w:r w:rsidRPr="004E66ED">
        <w:rPr>
          <w:lang w:val="en-US"/>
        </w:rPr>
        <w:t>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4E66ED" w:rsidRDefault="0063413B" w:rsidP="0063413B">
      <w:pPr>
        <w:rPr>
          <w:lang w:val="en-US"/>
        </w:rPr>
      </w:pPr>
      <w:r w:rsidRPr="004E66ED">
        <w:rPr>
          <w:lang w:val="en-US"/>
        </w:rPr>
        <w:t xml:space="preserve">There is a significant gap between this support and the functionality described in this use case. The Localized Mobile Metaverse Services unlike e.g. i-mode and similar location service enabled applications </w:t>
      </w:r>
      <w:r w:rsidRPr="004E66ED">
        <w:rPr>
          <w:b/>
          <w:i/>
          <w:lang w:val="en-US"/>
        </w:rPr>
        <w:t>does not assume</w:t>
      </w:r>
      <w:r w:rsidRPr="004E66ED">
        <w:rPr>
          <w:lang w:val="en-US"/>
        </w:rPr>
        <w:t xml:space="preserve"> the use of a specific mediating application that organizes and delivers information. Rather, this use case features and motivates a service enabler that allows the user to </w:t>
      </w:r>
      <w:r w:rsidRPr="004E66ED">
        <w:rPr>
          <w:b/>
          <w:i/>
          <w:lang w:val="en-US"/>
        </w:rPr>
        <w:t xml:space="preserve">discover </w:t>
      </w:r>
      <w:r w:rsidRPr="004E66ED">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Pr="004E66ED" w:rsidRDefault="001F5FDF" w:rsidP="001F5FDF">
      <w:pPr>
        <w:pStyle w:val="Heading3"/>
        <w:rPr>
          <w:noProof/>
          <w:lang w:val="en-US"/>
        </w:rPr>
      </w:pPr>
      <w:bookmarkStart w:id="112" w:name="_Toc120012978"/>
      <w:bookmarkStart w:id="113" w:name="_Toc120025092"/>
      <w:bookmarkStart w:id="114" w:name="_Toc120025245"/>
      <w:bookmarkStart w:id="115" w:name="_Toc120091323"/>
      <w:bookmarkStart w:id="116" w:name="_Toc136356568"/>
      <w:bookmarkStart w:id="117" w:name="_Toc136857458"/>
      <w:r w:rsidRPr="004E66ED">
        <w:rPr>
          <w:noProof/>
          <w:lang w:val="en-US"/>
        </w:rPr>
        <w:t>5.1.6</w:t>
      </w:r>
      <w:r w:rsidRPr="004E66ED">
        <w:rPr>
          <w:noProof/>
          <w:lang w:val="en-US"/>
        </w:rPr>
        <w:tab/>
        <w:t>Potential New Requirements</w:t>
      </w:r>
      <w:bookmarkEnd w:id="112"/>
      <w:bookmarkEnd w:id="113"/>
      <w:bookmarkEnd w:id="114"/>
      <w:bookmarkEnd w:id="115"/>
      <w:bookmarkEnd w:id="116"/>
      <w:bookmarkEnd w:id="117"/>
    </w:p>
    <w:p w14:paraId="4BA64944" w14:textId="28C48EF5" w:rsidR="001F5FDF" w:rsidRPr="004E66ED" w:rsidRDefault="001F5FDF" w:rsidP="00343B7C">
      <w:pPr>
        <w:rPr>
          <w:lang w:val="en-US"/>
        </w:rPr>
      </w:pPr>
      <w:r w:rsidRPr="004E66ED">
        <w:rPr>
          <w:lang w:val="en-US"/>
        </w:rPr>
        <w:t>[P.R.-5.1.6-1] The 5G</w:t>
      </w:r>
      <w:r w:rsidR="00936E7A" w:rsidRPr="004E66ED">
        <w:rPr>
          <w:lang w:val="en-US"/>
        </w:rPr>
        <w:t xml:space="preserve"> system</w:t>
      </w:r>
      <w:r w:rsidRPr="004E66ED">
        <w:rPr>
          <w:lang w:val="en-US"/>
        </w:rPr>
        <w:t xml:space="preserve"> shall enable third parties to make known the availability of application services (i.e. provided by Application Servers) associated with a precise location. </w:t>
      </w:r>
    </w:p>
    <w:p w14:paraId="45558B32" w14:textId="651A67C8" w:rsidR="001F5FDF" w:rsidRPr="004E66ED" w:rsidRDefault="001F5FDF" w:rsidP="001F5FDF">
      <w:pPr>
        <w:rPr>
          <w:lang w:val="en-US"/>
        </w:rPr>
      </w:pPr>
      <w:r w:rsidRPr="004E66ED">
        <w:rPr>
          <w:lang w:val="en-US"/>
        </w:rPr>
        <w:t xml:space="preserve">[P.R.-5.1.6-2] The 5G </w:t>
      </w:r>
      <w:r w:rsidR="00936E7A" w:rsidRPr="004E66ED">
        <w:rPr>
          <w:lang w:val="en-US"/>
        </w:rPr>
        <w:t xml:space="preserve">system </w:t>
      </w:r>
      <w:r w:rsidRPr="004E66ED">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sidRPr="004E66ED">
        <w:rPr>
          <w:lang w:val="en-US"/>
        </w:rPr>
        <w:t xml:space="preserve">mobile metaverse </w:t>
      </w:r>
      <w:r w:rsidRPr="004E66ED">
        <w:rPr>
          <w:lang w:val="en-US"/>
        </w:rPr>
        <w:t>services can conform to</w:t>
      </w:r>
      <w:r w:rsidR="00403D24" w:rsidRPr="004E66ED">
        <w:rPr>
          <w:lang w:val="en-US"/>
        </w:rPr>
        <w:t xml:space="preserve"> </w:t>
      </w:r>
      <w:r w:rsidRPr="004E66ED">
        <w:rPr>
          <w:lang w:val="en-US"/>
        </w:rPr>
        <w:t>specific service constraints.</w:t>
      </w:r>
    </w:p>
    <w:p w14:paraId="7DC9E0AA" w14:textId="410C53AD" w:rsidR="001F5FDF" w:rsidRPr="004E66ED" w:rsidRDefault="00641EF1" w:rsidP="0089562E">
      <w:pPr>
        <w:pStyle w:val="NO"/>
        <w:rPr>
          <w:lang w:val="en-US"/>
        </w:rPr>
      </w:pPr>
      <w:r w:rsidRPr="004E66ED">
        <w:rPr>
          <w:lang w:val="en-US"/>
        </w:rPr>
        <w:t>NOTE:</w:t>
      </w:r>
      <w:r w:rsidRPr="004E66ED">
        <w:rPr>
          <w:lang w:val="en-US"/>
        </w:rPr>
        <w:tab/>
        <w:t>The term 'service constraints' implies that certain targets of service discovery are supported, e.g. to find 'restaurants.'</w:t>
      </w:r>
    </w:p>
    <w:p w14:paraId="44BCE25A" w14:textId="2969A19B" w:rsidR="001F5FDF" w:rsidRPr="004E66ED" w:rsidRDefault="001F5FDF" w:rsidP="001F5FDF">
      <w:pPr>
        <w:rPr>
          <w:lang w:val="en-US"/>
        </w:rPr>
      </w:pPr>
      <w:r w:rsidRPr="004E66ED">
        <w:rPr>
          <w:lang w:val="en-US"/>
        </w:rPr>
        <w:t xml:space="preserve">[P.R.-5.1.6-3] The 5G </w:t>
      </w:r>
      <w:r w:rsidR="00936E7A" w:rsidRPr="004E66ED">
        <w:rPr>
          <w:lang w:val="en-US"/>
        </w:rPr>
        <w:t xml:space="preserve">system </w:t>
      </w:r>
      <w:r w:rsidRPr="004E66ED">
        <w:rPr>
          <w:lang w:val="en-US"/>
        </w:rPr>
        <w:t xml:space="preserve">shall provide suitable means to discover </w:t>
      </w:r>
      <w:r w:rsidR="00936E7A" w:rsidRPr="004E66ED">
        <w:rPr>
          <w:lang w:val="en-US"/>
        </w:rPr>
        <w:t xml:space="preserve">mobile metaverse </w:t>
      </w:r>
      <w:r w:rsidRPr="004E66ED">
        <w:rPr>
          <w:lang w:val="en-US"/>
        </w:rPr>
        <w:t xml:space="preserve">services (i.e. provided by </w:t>
      </w:r>
      <w:r w:rsidR="00936E7A" w:rsidRPr="004E66ED">
        <w:rPr>
          <w:lang w:val="en-US"/>
        </w:rPr>
        <w:t>mobile metaverse s</w:t>
      </w:r>
      <w:r w:rsidRPr="004E66ED">
        <w:rPr>
          <w:lang w:val="en-US"/>
        </w:rPr>
        <w:t xml:space="preserve">ervers) associated with a precise location available in the user's proximity. </w:t>
      </w:r>
    </w:p>
    <w:p w14:paraId="6E2B5680" w14:textId="77777777" w:rsidR="00936E7A" w:rsidRPr="004E66ED" w:rsidRDefault="00936E7A" w:rsidP="00936E7A">
      <w:pPr>
        <w:rPr>
          <w:lang w:val="en-US"/>
        </w:rPr>
      </w:pPr>
      <w:r w:rsidRPr="004E66ED">
        <w:rPr>
          <w:lang w:val="en-US"/>
        </w:rPr>
        <w:t>[P.R.-5.1.6-4] The 5G system shall enable the rendering of diverse media, from one or more mobile metaverse services associated with a single location, to be combined to form a single location related service experience.</w:t>
      </w:r>
    </w:p>
    <w:p w14:paraId="42AE1FC0" w14:textId="6B9C38DE" w:rsidR="00555AA9" w:rsidRPr="004E66ED" w:rsidRDefault="00555AA9" w:rsidP="001F5FDF">
      <w:pPr>
        <w:pStyle w:val="Heading2"/>
      </w:pPr>
      <w:bookmarkStart w:id="118" w:name="_Toc120012979"/>
      <w:bookmarkStart w:id="119" w:name="_Toc120025093"/>
      <w:bookmarkStart w:id="120" w:name="_Toc120025246"/>
      <w:bookmarkStart w:id="121" w:name="_Toc120091324"/>
      <w:bookmarkStart w:id="122" w:name="_Toc136356569"/>
      <w:bookmarkStart w:id="123" w:name="_Toc136857459"/>
      <w:r w:rsidRPr="004E66ED">
        <w:t>5.2</w:t>
      </w:r>
      <w:r w:rsidRPr="004E66ED">
        <w:tab/>
      </w:r>
      <w:r w:rsidR="004E66ED" w:rsidRPr="004E66ED">
        <w:t xml:space="preserve">Use Case on </w:t>
      </w: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bookmarkEnd w:id="118"/>
      <w:bookmarkEnd w:id="119"/>
      <w:bookmarkEnd w:id="120"/>
      <w:bookmarkEnd w:id="121"/>
      <w:bookmarkEnd w:id="122"/>
      <w:bookmarkEnd w:id="123"/>
    </w:p>
    <w:p w14:paraId="0166DFC2" w14:textId="08F0CBEB" w:rsidR="00555AA9" w:rsidRPr="004E66ED" w:rsidRDefault="00555AA9" w:rsidP="00555AA9">
      <w:pPr>
        <w:pStyle w:val="Heading3"/>
      </w:pPr>
      <w:bookmarkStart w:id="124" w:name="_Toc120012980"/>
      <w:bookmarkStart w:id="125" w:name="_Toc120025094"/>
      <w:bookmarkStart w:id="126" w:name="_Toc120025247"/>
      <w:bookmarkStart w:id="127" w:name="_Toc120091325"/>
      <w:bookmarkStart w:id="128" w:name="_Toc136356570"/>
      <w:bookmarkStart w:id="129" w:name="_Toc136857460"/>
      <w:r w:rsidRPr="004E66ED">
        <w:t>5.2.1</w:t>
      </w:r>
      <w:r w:rsidRPr="004E66ED">
        <w:tab/>
        <w:t>Description</w:t>
      </w:r>
      <w:bookmarkEnd w:id="124"/>
      <w:bookmarkEnd w:id="125"/>
      <w:bookmarkEnd w:id="126"/>
      <w:bookmarkEnd w:id="127"/>
      <w:bookmarkEnd w:id="128"/>
      <w:bookmarkEnd w:id="129"/>
    </w:p>
    <w:p w14:paraId="62A2CFC5" w14:textId="4008F825" w:rsidR="00555AA9" w:rsidRPr="004E66ED" w:rsidRDefault="00555AA9" w:rsidP="00343B7C">
      <w:r w:rsidRPr="004E66ED">
        <w:rPr>
          <w:rFonts w:hint="eastAsia"/>
        </w:rPr>
        <w:t>S</w:t>
      </w:r>
      <w:r w:rsidRPr="004E66ED">
        <w:t xml:space="preserve">mart transport is a very important area for 5G system as well as </w:t>
      </w:r>
      <w:r w:rsidR="00EB2617" w:rsidRPr="004E66ED">
        <w:t xml:space="preserve">an important mobile </w:t>
      </w:r>
      <w:r w:rsidRPr="004E66ED">
        <w:t>metaverse</w:t>
      </w:r>
      <w:r w:rsidR="00EB2617" w:rsidRPr="004E66ED">
        <w:t xml:space="preserve"> service</w:t>
      </w:r>
      <w:r w:rsidRPr="004E66ED">
        <w:t>.</w:t>
      </w:r>
      <w:r w:rsidR="00AA2D93">
        <w:t xml:space="preserve"> </w:t>
      </w:r>
      <w:r w:rsidRPr="004E66ED">
        <w:t>To reduce traffic jam and minimize traffic accident, 5G, including cellular based V2X technologies become</w:t>
      </w:r>
      <w:r w:rsidR="00EB2617" w:rsidRPr="004E66ED">
        <w:t>s</w:t>
      </w:r>
      <w:r w:rsidRPr="004E66ED">
        <w:t xml:space="preserve"> more and more essential</w:t>
      </w:r>
      <w:r w:rsidR="00DF605C" w:rsidRPr="004E66ED">
        <w:t>.</w:t>
      </w:r>
      <w:r w:rsidRPr="004E66ED">
        <w:t xml:space="preserve"> </w:t>
      </w:r>
      <w:r w:rsidR="00EB2617" w:rsidRPr="004E66ED">
        <w:t xml:space="preserve">The </w:t>
      </w:r>
      <w:r w:rsidRPr="004E66ED">
        <w:t xml:space="preserve">5G system can be utilized to support real-time information &amp; data delivery for the traffic participants including pedestrians, bicycle riders, </w:t>
      </w:r>
      <w:r w:rsidR="00EB2617" w:rsidRPr="004E66ED">
        <w:t xml:space="preserve">and </w:t>
      </w:r>
      <w:r w:rsidRPr="004E66ED">
        <w:t>vehicle</w:t>
      </w:r>
      <w:r w:rsidR="00EB2617" w:rsidRPr="004E66ED">
        <w:t>s</w:t>
      </w:r>
      <w:r w:rsidRPr="004E66ED">
        <w:t xml:space="preserve"> with or without autonomous driving mode.</w:t>
      </w:r>
      <w:r w:rsidR="00AA2D93">
        <w:t xml:space="preserve"> </w:t>
      </w:r>
      <w:r w:rsidRPr="004E66ED">
        <w:t xml:space="preserve">As shown in Figure </w:t>
      </w:r>
      <w:r w:rsidR="00343B7C" w:rsidRPr="004E66ED">
        <w:t>5.2</w:t>
      </w:r>
      <w:r w:rsidRPr="004E66ED">
        <w:t>.1</w:t>
      </w:r>
      <w:r w:rsidR="00343B7C" w:rsidRPr="004E66ED">
        <w:t>-1</w:t>
      </w:r>
      <w:r w:rsidRPr="004E66ED">
        <w:t xml:space="preserve">, the physical objects including road infrastructure and vehicles including cars and trucks in each lanes, will have a corresponding digital twin in the virtual world, </w:t>
      </w:r>
      <w:r w:rsidRPr="004E66ED">
        <w:rPr>
          <w:rFonts w:hint="eastAsia"/>
        </w:rPr>
        <w:t>an</w:t>
      </w:r>
      <w:r w:rsidRPr="004E66ED">
        <w:t>d the virtual and physical objects form the</w:t>
      </w:r>
      <w:r w:rsidRPr="004E66ED" w:rsidDel="00D033DE">
        <w:t xml:space="preserve"> </w:t>
      </w:r>
      <w:r w:rsidRPr="004E66ED">
        <w:t>mobile metaverse.</w:t>
      </w:r>
      <w:r w:rsidR="00AA2D93">
        <w:t xml:space="preserve"> </w:t>
      </w:r>
      <w:r w:rsidRPr="004E66ED">
        <w:rPr>
          <w:rFonts w:hint="eastAsia"/>
        </w:rPr>
        <w:t>In this use case, there are virtual objects which actually represent the physical objects including vehicle, road and also pedestrians.</w:t>
      </w:r>
      <w:r w:rsidRPr="004E66ED">
        <w:t xml:space="preserve"> This is the basis to enable smart transport applications like traffic flow simulation and situational awareness.</w:t>
      </w:r>
    </w:p>
    <w:p w14:paraId="1B099E8C" w14:textId="639058EE" w:rsidR="00555AA9" w:rsidRPr="004E66ED" w:rsidRDefault="00555AA9" w:rsidP="004E66ED">
      <w:pPr>
        <w:pStyle w:val="TH"/>
        <w:rPr>
          <w:noProof/>
        </w:rPr>
      </w:pPr>
      <w:r w:rsidRPr="004E66ED">
        <w:rPr>
          <w:noProof/>
          <w:lang w:val="en-US" w:eastAsia="ko-KR"/>
        </w:rPr>
        <w:lastRenderedPageBreak/>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Pr="004E66ED" w:rsidRDefault="00555AA9" w:rsidP="004E66ED">
      <w:pPr>
        <w:pStyle w:val="TF"/>
      </w:pPr>
      <w:r w:rsidRPr="004E66ED">
        <w:rPr>
          <w:rFonts w:hint="eastAsia"/>
        </w:rPr>
        <w:t>F</w:t>
      </w:r>
      <w:r w:rsidRPr="004E66ED">
        <w:t>igure 5.2.1</w:t>
      </w:r>
      <w:r w:rsidR="00343B7C" w:rsidRPr="004E66ED">
        <w:t>-1</w:t>
      </w:r>
      <w:r w:rsidRPr="004E66ED">
        <w:t xml:space="preserve"> Example of Smart Transport Metaverse</w:t>
      </w:r>
    </w:p>
    <w:p w14:paraId="2F4E1708" w14:textId="4AAAC6B0" w:rsidR="00555AA9" w:rsidRPr="004E66ED" w:rsidRDefault="00555AA9" w:rsidP="00343B7C">
      <w:r w:rsidRPr="004E66ED">
        <w:t xml:space="preserve">With the support of 5GS, real-time information and data about the </w:t>
      </w:r>
      <w:r w:rsidR="00DF605C" w:rsidRPr="004E66ED">
        <w:t xml:space="preserve">physical </w:t>
      </w:r>
      <w:r w:rsidRPr="004E66ED">
        <w:t xml:space="preserve">objects can be delivered </w:t>
      </w:r>
      <w:r w:rsidR="00EB2617" w:rsidRPr="004E66ED">
        <w:t xml:space="preserve">and </w:t>
      </w:r>
      <w:r w:rsidRPr="004E66ED">
        <w:t xml:space="preserve">the virtual objects of the road infrastructure and traffic participants including vulnerable road users can form a smart transport </w:t>
      </w:r>
      <w:r w:rsidR="00EB2617" w:rsidRPr="004E66ED">
        <w:t xml:space="preserve">mobile </w:t>
      </w:r>
      <w:r w:rsidRPr="004E66ED">
        <w:t>metaverse</w:t>
      </w:r>
      <w:r w:rsidR="00EB2617" w:rsidRPr="004E66ED">
        <w:t xml:space="preserve"> service</w:t>
      </w:r>
      <w:r w:rsidRPr="004E66ED">
        <w:t xml:space="preserve"> as shown in Figure </w:t>
      </w:r>
      <w:r w:rsidR="00343B7C" w:rsidRPr="004E66ED">
        <w:t>5</w:t>
      </w:r>
      <w:r w:rsidRPr="004E66ED">
        <w:t>.2.</w:t>
      </w:r>
      <w:r w:rsidR="00343B7C" w:rsidRPr="004E66ED">
        <w:t>1-2</w:t>
      </w:r>
      <w:r w:rsidR="00EB2617" w:rsidRPr="004E66ED">
        <w:t>.</w:t>
      </w:r>
      <w:r w:rsidRPr="004E66ED">
        <w:t xml:space="preserve"> Then real-time processing&amp; computing can be conducted to support traffic simulation</w:t>
      </w:r>
      <w:r w:rsidR="00EB2617" w:rsidRPr="004E66ED">
        <w:t>,</w:t>
      </w:r>
      <w:r w:rsidRPr="004E66ED">
        <w:t xml:space="preserve"> situational awareness</w:t>
      </w:r>
      <w:r w:rsidR="00EB2617" w:rsidRPr="004E66ED">
        <w:t>,</w:t>
      </w:r>
      <w:r w:rsidRPr="004E66ED">
        <w:t xml:space="preserve"> and real time path guidance</w:t>
      </w:r>
      <w:r w:rsidR="00EB2617" w:rsidRPr="004E66ED">
        <w:t>.</w:t>
      </w:r>
      <w:r w:rsidRPr="004E66ED">
        <w:t xml:space="preserve"> </w:t>
      </w:r>
      <w:r w:rsidR="00EB2617" w:rsidRPr="004E66ED">
        <w:t>R</w:t>
      </w:r>
      <w:r w:rsidRPr="004E66ED">
        <w:t xml:space="preserve">eal-time safety or security alerts can be generated for </w:t>
      </w:r>
      <w:r w:rsidR="00EB2617" w:rsidRPr="004E66ED">
        <w:t xml:space="preserve">vehicles </w:t>
      </w:r>
      <w:r w:rsidRPr="004E66ED">
        <w:t>as well as the driver and passengers.</w:t>
      </w:r>
    </w:p>
    <w:p w14:paraId="61D661C0" w14:textId="14951CB1" w:rsidR="00555AA9" w:rsidRPr="004E66ED" w:rsidRDefault="00EB2617" w:rsidP="004E66ED">
      <w:pPr>
        <w:pStyle w:val="TH"/>
        <w:rPr>
          <w:noProof/>
        </w:rPr>
      </w:pPr>
      <w:r w:rsidRPr="004E66ED">
        <w:rPr>
          <w:noProof/>
          <w:lang w:val="en-US" w:eastAsia="ko-KR"/>
        </w:rPr>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Pr="004E66ED" w:rsidRDefault="00555AA9" w:rsidP="00343B7C">
      <w:pPr>
        <w:pStyle w:val="TF"/>
      </w:pPr>
      <w:r w:rsidRPr="004E66ED">
        <w:rPr>
          <w:rFonts w:hint="eastAsia"/>
        </w:rPr>
        <w:t>F</w:t>
      </w:r>
      <w:r w:rsidRPr="004E66ED">
        <w:t xml:space="preserve">igure </w:t>
      </w:r>
      <w:r w:rsidR="00343B7C" w:rsidRPr="004E66ED">
        <w:t>5</w:t>
      </w:r>
      <w:r w:rsidRPr="004E66ED">
        <w:t>.2</w:t>
      </w:r>
      <w:r w:rsidR="00343B7C" w:rsidRPr="004E66ED">
        <w:t>.1-2</w:t>
      </w:r>
      <w:r w:rsidRPr="004E66ED">
        <w:t xml:space="preserve"> Scenario of 5G-enabled Traffic Flow Simulation and Situational Awareness</w:t>
      </w:r>
    </w:p>
    <w:p w14:paraId="1E43ED97" w14:textId="7927F596" w:rsidR="00555AA9" w:rsidRPr="004E66ED" w:rsidRDefault="00555AA9" w:rsidP="00343B7C">
      <w:pPr>
        <w:rPr>
          <w:lang w:val="en-US" w:eastAsia="zh-CN"/>
        </w:rPr>
      </w:pPr>
      <w:r w:rsidRPr="004E66ED">
        <w:t xml:space="preserve">In order to support traffic flow simulation and situational awareness service, the 5G network need to provide low latency, high data rate and high reliability transmission, </w:t>
      </w:r>
      <w:r w:rsidR="00DF605C" w:rsidRPr="004E66ED">
        <w:t xml:space="preserve">handover procedures that minimize service disruptions, </w:t>
      </w:r>
      <w:r w:rsidRPr="004E66ED">
        <w:t xml:space="preserve">and in addition, the 5G network may also need to be further enhanced to meet the service requirements for 5G-enabled traffic flow simulation and situation awareness. </w:t>
      </w:r>
      <w:r w:rsidRPr="004E66ED">
        <w:rPr>
          <w:rFonts w:hint="eastAsia"/>
          <w:lang w:eastAsia="zh-CN"/>
        </w:rPr>
        <w:t>Mean</w:t>
      </w:r>
      <w:r w:rsidRPr="004E66ED">
        <w:rPr>
          <w:lang w:val="en-US" w:eastAsia="zh-CN"/>
        </w:rPr>
        <w:t xml:space="preserve">while, in addition to the </w:t>
      </w:r>
      <w:r w:rsidR="00DF605C" w:rsidRPr="004E66ED">
        <w:rPr>
          <w:lang w:val="en-US" w:eastAsia="zh-CN"/>
        </w:rPr>
        <w:t xml:space="preserve">physical </w:t>
      </w:r>
      <w:r w:rsidRPr="004E66ED">
        <w:rPr>
          <w:lang w:val="en-US" w:eastAsia="zh-CN"/>
        </w:rPr>
        <w:t xml:space="preserve">objects which may </w:t>
      </w:r>
      <w:r w:rsidR="00EB2617" w:rsidRPr="004E66ED">
        <w:rPr>
          <w:lang w:val="en-US" w:eastAsia="zh-CN"/>
        </w:rPr>
        <w:t>use</w:t>
      </w:r>
      <w:r w:rsidRPr="004E66ED">
        <w:rPr>
          <w:lang w:val="en-US" w:eastAsia="zh-CN"/>
        </w:rPr>
        <w:t xml:space="preserve"> UE</w:t>
      </w:r>
      <w:r w:rsidR="00EB2617" w:rsidRPr="004E66ED">
        <w:rPr>
          <w:lang w:val="en-US" w:eastAsia="zh-CN"/>
        </w:rPr>
        <w:t>s</w:t>
      </w:r>
      <w:r w:rsidRPr="004E66ED">
        <w:rPr>
          <w:lang w:val="en-US" w:eastAsia="zh-CN"/>
        </w:rPr>
        <w:t xml:space="preserve"> for </w:t>
      </w:r>
      <w:r w:rsidR="00EB2617" w:rsidRPr="004E66ED">
        <w:rPr>
          <w:lang w:val="en-US" w:eastAsia="zh-CN"/>
        </w:rPr>
        <w:t>telecommunication services</w:t>
      </w:r>
      <w:r w:rsidRPr="004E66ED">
        <w:rPr>
          <w:lang w:val="en-US" w:eastAsia="zh-CN"/>
        </w:rPr>
        <w:t xml:space="preserve">, their corresponding virtual objects </w:t>
      </w:r>
      <w:r w:rsidR="00DF605C" w:rsidRPr="004E66ED">
        <w:rPr>
          <w:lang w:val="en-US" w:eastAsia="zh-CN"/>
        </w:rPr>
        <w:t xml:space="preserve">are </w:t>
      </w:r>
      <w:r w:rsidRPr="004E66ED">
        <w:rPr>
          <w:lang w:val="en-US" w:eastAsia="zh-CN"/>
        </w:rPr>
        <w:t>also capable of interacting with each other and also interact with physical objects via 5GS.</w:t>
      </w:r>
    </w:p>
    <w:p w14:paraId="262AD3EA" w14:textId="77777777" w:rsidR="00EB2617" w:rsidRPr="004E66ED" w:rsidRDefault="00EB2617" w:rsidP="00EB2617">
      <w:pPr>
        <w:rPr>
          <w:lang w:val="en-US" w:eastAsia="zh-CN"/>
        </w:rPr>
      </w:pPr>
      <w:r w:rsidRPr="004E66ED">
        <w:rPr>
          <w:lang w:val="en-US" w:eastAsia="zh-CN"/>
        </w:rPr>
        <w:lastRenderedPageBreak/>
        <w:t>This use case employs terminology defined in Table 5.2.1-1.</w:t>
      </w:r>
    </w:p>
    <w:p w14:paraId="55A814E9" w14:textId="5F0DE26D" w:rsidR="00EB2617" w:rsidRPr="004E66ED" w:rsidRDefault="00EB2617" w:rsidP="0089562E">
      <w:pPr>
        <w:pStyle w:val="TH"/>
        <w:rPr>
          <w:lang w:val="en-US" w:eastAsia="zh-CN"/>
        </w:rPr>
      </w:pPr>
      <w:r w:rsidRPr="004E66ED">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rsidRPr="004E66ED" w14:paraId="36BCCEB9" w14:textId="77777777" w:rsidTr="00226183">
        <w:tc>
          <w:tcPr>
            <w:tcW w:w="4815" w:type="dxa"/>
          </w:tcPr>
          <w:p w14:paraId="25AF8F85" w14:textId="77777777" w:rsidR="00EB2617" w:rsidRPr="004E66ED" w:rsidRDefault="00EB2617" w:rsidP="00226183">
            <w:pPr>
              <w:rPr>
                <w:lang w:val="en-US" w:eastAsia="zh-CN"/>
              </w:rPr>
            </w:pPr>
            <w:r w:rsidRPr="004E66ED">
              <w:rPr>
                <w:lang w:val="en-US" w:eastAsia="zh-CN"/>
              </w:rPr>
              <w:t>Situational Awareness</w:t>
            </w:r>
          </w:p>
        </w:tc>
        <w:tc>
          <w:tcPr>
            <w:tcW w:w="4816" w:type="dxa"/>
          </w:tcPr>
          <w:p w14:paraId="5B21B22A" w14:textId="77777777" w:rsidR="00EB2617" w:rsidRPr="004E66ED" w:rsidRDefault="00EB2617" w:rsidP="00226183">
            <w:pPr>
              <w:rPr>
                <w:lang w:val="en-US" w:eastAsia="zh-CN"/>
              </w:rPr>
            </w:pPr>
            <w:r w:rsidRPr="004E66ED">
              <w:rPr>
                <w:lang w:eastAsia="zh-CN"/>
              </w:rPr>
              <w:t>The ability to know and understand what is going on in the surroundings, e.g. the perception of environmental elements and events</w:t>
            </w:r>
          </w:p>
        </w:tc>
      </w:tr>
    </w:tbl>
    <w:p w14:paraId="32B46277" w14:textId="77777777" w:rsidR="00EB2617" w:rsidRPr="004E66ED" w:rsidRDefault="00EB2617" w:rsidP="00EB2617">
      <w:pPr>
        <w:pStyle w:val="TH"/>
      </w:pPr>
    </w:p>
    <w:p w14:paraId="2EFE6A30" w14:textId="1C2A0A9D" w:rsidR="00555AA9" w:rsidRPr="004E66ED" w:rsidRDefault="00555AA9" w:rsidP="00555AA9">
      <w:pPr>
        <w:pStyle w:val="Heading3"/>
      </w:pPr>
      <w:bookmarkStart w:id="130" w:name="_Toc355779205"/>
      <w:bookmarkStart w:id="131" w:name="_Toc354586743"/>
      <w:bookmarkStart w:id="132" w:name="_Toc354590102"/>
      <w:bookmarkStart w:id="133" w:name="_Toc120012981"/>
      <w:bookmarkStart w:id="134" w:name="_Toc120025095"/>
      <w:bookmarkStart w:id="135" w:name="_Toc120025248"/>
      <w:bookmarkStart w:id="136" w:name="_Toc120091326"/>
      <w:bookmarkStart w:id="137" w:name="_Toc136356571"/>
      <w:bookmarkStart w:id="138" w:name="_Toc136857461"/>
      <w:bookmarkEnd w:id="130"/>
      <w:bookmarkEnd w:id="131"/>
      <w:bookmarkEnd w:id="132"/>
      <w:r w:rsidRPr="004E66ED">
        <w:t>5.2.2</w:t>
      </w:r>
      <w:r w:rsidRPr="004E66ED">
        <w:tab/>
        <w:t>Pre-conditions</w:t>
      </w:r>
      <w:bookmarkEnd w:id="133"/>
      <w:bookmarkEnd w:id="134"/>
      <w:bookmarkEnd w:id="135"/>
      <w:bookmarkEnd w:id="136"/>
      <w:bookmarkEnd w:id="137"/>
      <w:bookmarkEnd w:id="138"/>
    </w:p>
    <w:p w14:paraId="713C6CFB" w14:textId="0D0571BC" w:rsidR="00555AA9" w:rsidRPr="004E66ED" w:rsidRDefault="00555AA9" w:rsidP="0067342C">
      <w:pPr>
        <w:pStyle w:val="B1"/>
      </w:pPr>
      <w:bookmarkStart w:id="139" w:name="_Toc355779206"/>
      <w:bookmarkStart w:id="140" w:name="_Toc354586744"/>
      <w:bookmarkStart w:id="141" w:name="_Toc354590103"/>
      <w:bookmarkEnd w:id="139"/>
      <w:bookmarkEnd w:id="140"/>
      <w:bookmarkEnd w:id="141"/>
      <w:r w:rsidRPr="004E66ED">
        <w:t xml:space="preserve">1. </w:t>
      </w:r>
      <w:r w:rsidR="00343B7C" w:rsidRPr="004E66ED">
        <w:tab/>
      </w:r>
      <w:r w:rsidRPr="004E66ED">
        <w:t>Traffic participants may or may not be equipped with 5G-enabled terminal</w:t>
      </w:r>
      <w:r w:rsidR="00EB2617" w:rsidRPr="004E66ED">
        <w:t xml:space="preserve"> equipment</w:t>
      </w:r>
      <w:r w:rsidR="00DF605C" w:rsidRPr="004E66ED">
        <w:t>.</w:t>
      </w:r>
      <w:r w:rsidRPr="004E66ED">
        <w:t xml:space="preserve"> </w:t>
      </w:r>
      <w:r w:rsidR="00DF605C" w:rsidRPr="004E66ED">
        <w:t xml:space="preserve">The 5G-enabled terminal </w:t>
      </w:r>
      <w:r w:rsidR="00EB2617" w:rsidRPr="004E66ED">
        <w:t xml:space="preserve">equipment </w:t>
      </w:r>
      <w:r w:rsidRPr="004E66ED">
        <w:t>can send and receive data via 5G network.</w:t>
      </w:r>
    </w:p>
    <w:p w14:paraId="362DC635" w14:textId="2FA7A6E9" w:rsidR="00555AA9" w:rsidRPr="004E66ED" w:rsidRDefault="00555AA9" w:rsidP="0067342C">
      <w:pPr>
        <w:pStyle w:val="B1"/>
      </w:pPr>
      <w:r w:rsidRPr="004E66ED">
        <w:t xml:space="preserve">2. </w:t>
      </w:r>
      <w:r w:rsidR="00343B7C" w:rsidRPr="004E66ED">
        <w:tab/>
      </w:r>
      <w:r w:rsidRPr="004E66ED">
        <w:t xml:space="preserve">Computing and storage resources are provided for the mobile metaverse servers deployed locally or over the </w:t>
      </w:r>
      <w:r w:rsidR="00EB2617" w:rsidRPr="004E66ED">
        <w:t xml:space="preserve">data network (in a </w:t>
      </w:r>
      <w:r w:rsidRPr="004E66ED">
        <w:t>central</w:t>
      </w:r>
      <w:r w:rsidR="00EB2617" w:rsidRPr="004E66ED">
        <w:t>ized</w:t>
      </w:r>
      <w:r w:rsidRPr="004E66ED">
        <w:t xml:space="preserve"> cloud</w:t>
      </w:r>
      <w:r w:rsidR="00EB2617" w:rsidRPr="004E66ED">
        <w:t>)</w:t>
      </w:r>
      <w:r w:rsidRPr="004E66ED">
        <w:t xml:space="preserve"> to allow real-time processing of huge</w:t>
      </w:r>
      <w:r w:rsidR="00EB2617" w:rsidRPr="004E66ED">
        <w:t xml:space="preserve"> amount of</w:t>
      </w:r>
      <w:r w:rsidRPr="004E66ED">
        <w:t xml:space="preserve"> data produced by human, vehicle, camera, radar etc.</w:t>
      </w:r>
    </w:p>
    <w:p w14:paraId="15199DD2" w14:textId="63D12D28" w:rsidR="00555AA9" w:rsidRPr="004E66ED" w:rsidRDefault="00555AA9" w:rsidP="0067342C">
      <w:pPr>
        <w:pStyle w:val="B1"/>
      </w:pPr>
      <w:r w:rsidRPr="004E66ED">
        <w:t xml:space="preserve">3. </w:t>
      </w:r>
      <w:r w:rsidR="00343B7C" w:rsidRPr="004E66ED">
        <w:tab/>
      </w:r>
      <w:r w:rsidRPr="004E66ED">
        <w:t>Wired or wireless communication resources are configured among the road infrastructure and mobile metaverse server so that the server has real time information of traffic participants perceived by these sensors.</w:t>
      </w:r>
      <w:r w:rsidR="00AA2D93">
        <w:t xml:space="preserve"> </w:t>
      </w:r>
      <w:r w:rsidRPr="004E66ED">
        <w:t>The road infrastructure include camera, radar/lidar and also other devices</w:t>
      </w:r>
      <w:r w:rsidR="00EB2617" w:rsidRPr="004E66ED">
        <w:t xml:space="preserve">, e.g. for </w:t>
      </w:r>
      <w:r w:rsidRPr="004E66ED">
        <w:t>traffic control and guidance etc.</w:t>
      </w:r>
      <w:r w:rsidR="00AA2D93">
        <w:rPr>
          <w:color w:val="000000"/>
        </w:rPr>
        <w:t xml:space="preserve"> </w:t>
      </w:r>
      <w:r w:rsidRPr="004E66ED">
        <w:rPr>
          <w:color w:val="000000"/>
        </w:rPr>
        <w:t xml:space="preserve">The infrastructure equipment may have wired connection e.g. fiber or ethernet or any other wired connection if available. </w:t>
      </w:r>
      <w:r w:rsidR="00EB2617" w:rsidRPr="004E66ED">
        <w:rPr>
          <w:color w:val="000000"/>
        </w:rPr>
        <w:t>The</w:t>
      </w:r>
      <w:r w:rsidRPr="004E66ED">
        <w:rPr>
          <w:color w:val="000000"/>
        </w:rPr>
        <w:t xml:space="preserve"> cellular wireless network </w:t>
      </w:r>
      <w:r w:rsidR="00EB2617" w:rsidRPr="004E66ED">
        <w:rPr>
          <w:color w:val="000000"/>
        </w:rPr>
        <w:t xml:space="preserve">can be used to </w:t>
      </w:r>
      <w:r w:rsidRPr="004E66ED">
        <w:rPr>
          <w:color w:val="000000"/>
        </w:rPr>
        <w:t xml:space="preserve">provide a more flexible way </w:t>
      </w:r>
      <w:r w:rsidR="00EB2617" w:rsidRPr="004E66ED">
        <w:rPr>
          <w:color w:val="000000"/>
        </w:rPr>
        <w:t xml:space="preserve">to obtain communication services, especially </w:t>
      </w:r>
      <w:r w:rsidRPr="004E66ED">
        <w:rPr>
          <w:color w:val="000000"/>
        </w:rPr>
        <w:t xml:space="preserve">when </w:t>
      </w:r>
      <w:r w:rsidR="00EB2617" w:rsidRPr="004E66ED">
        <w:rPr>
          <w:color w:val="000000"/>
        </w:rPr>
        <w:t xml:space="preserve">a </w:t>
      </w:r>
      <w:r w:rsidRPr="004E66ED">
        <w:rPr>
          <w:color w:val="000000"/>
        </w:rPr>
        <w:t>wired connection is not available.</w:t>
      </w:r>
    </w:p>
    <w:p w14:paraId="12C84E78" w14:textId="32039A31" w:rsidR="00555AA9" w:rsidRPr="004E66ED" w:rsidRDefault="00555AA9" w:rsidP="00555AA9">
      <w:pPr>
        <w:pStyle w:val="Heading3"/>
      </w:pPr>
      <w:bookmarkStart w:id="142" w:name="_Toc120012982"/>
      <w:bookmarkStart w:id="143" w:name="_Toc120025096"/>
      <w:bookmarkStart w:id="144" w:name="_Toc120025249"/>
      <w:bookmarkStart w:id="145" w:name="_Toc120091327"/>
      <w:bookmarkStart w:id="146" w:name="_Toc136356572"/>
      <w:bookmarkStart w:id="147" w:name="_Toc136857462"/>
      <w:r w:rsidRPr="004E66ED">
        <w:t>5.2.3</w:t>
      </w:r>
      <w:r w:rsidRPr="004E66ED">
        <w:tab/>
        <w:t>Service Flows</w:t>
      </w:r>
      <w:bookmarkEnd w:id="142"/>
      <w:bookmarkEnd w:id="143"/>
      <w:bookmarkEnd w:id="144"/>
      <w:bookmarkEnd w:id="145"/>
      <w:bookmarkEnd w:id="146"/>
      <w:bookmarkEnd w:id="147"/>
    </w:p>
    <w:p w14:paraId="29770885" w14:textId="6DCF83E7" w:rsidR="00555AA9" w:rsidRPr="004E66ED" w:rsidRDefault="00555AA9" w:rsidP="0067342C">
      <w:pPr>
        <w:pStyle w:val="B1"/>
      </w:pPr>
      <w:r w:rsidRPr="004E66ED">
        <w:t xml:space="preserve">1. </w:t>
      </w:r>
      <w:r w:rsidR="00343B7C" w:rsidRPr="004E66ED">
        <w:tab/>
      </w:r>
      <w:r w:rsidRPr="004E66ED">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E66ED" w:rsidRDefault="00555AA9" w:rsidP="0067342C">
      <w:pPr>
        <w:pStyle w:val="B1"/>
      </w:pPr>
      <w:r w:rsidRPr="004E66ED">
        <w:t xml:space="preserve">2. </w:t>
      </w:r>
      <w:r w:rsidR="00343B7C" w:rsidRPr="004E66ED">
        <w:tab/>
      </w:r>
      <w:r w:rsidRPr="004E66ED">
        <w:t xml:space="preserve">Sensors deployed in roadside are initialized and enter normal working mode which means </w:t>
      </w:r>
      <w:r w:rsidR="00226183" w:rsidRPr="004E66ED">
        <w:t xml:space="preserve">the sensors </w:t>
      </w:r>
      <w:r w:rsidRPr="004E66ED">
        <w:t>can start to capture the traffic participants.</w:t>
      </w:r>
    </w:p>
    <w:p w14:paraId="361AD8FA" w14:textId="27631CFA" w:rsidR="00555AA9" w:rsidRPr="004E66ED" w:rsidRDefault="00555AA9" w:rsidP="0067342C">
      <w:pPr>
        <w:pStyle w:val="B1"/>
      </w:pPr>
      <w:r w:rsidRPr="004E66ED">
        <w:t xml:space="preserve">3. </w:t>
      </w:r>
      <w:r w:rsidR="00343B7C" w:rsidRPr="004E66ED">
        <w:tab/>
      </w:r>
      <w:r w:rsidRPr="004E66ED">
        <w:t>Data connections between the vehicle driver’s UE and server are established with 5G UE module being registered with the server</w:t>
      </w:r>
      <w:r w:rsidR="00BB0C4B" w:rsidRPr="004E66ED">
        <w:t xml:space="preserve">. </w:t>
      </w:r>
      <w:r w:rsidRPr="004E66ED">
        <w:t>Vehicles without driver are equipped</w:t>
      </w:r>
      <w:r w:rsidR="00226183" w:rsidRPr="004E66ED">
        <w:t xml:space="preserve"> with</w:t>
      </w:r>
      <w:r w:rsidRPr="004E66ED">
        <w:t xml:space="preserve"> a 5G UE module.</w:t>
      </w:r>
    </w:p>
    <w:p w14:paraId="3F02CE48" w14:textId="5C6497DD" w:rsidR="00555AA9" w:rsidRPr="004E66ED" w:rsidRDefault="00555AA9" w:rsidP="0067342C">
      <w:pPr>
        <w:pStyle w:val="B1"/>
      </w:pPr>
      <w:r w:rsidRPr="004E66ED">
        <w:t xml:space="preserve">4. </w:t>
      </w:r>
      <w:r w:rsidR="00343B7C" w:rsidRPr="004E66ED">
        <w:tab/>
      </w:r>
      <w:r w:rsidRPr="004E66ED">
        <w:t xml:space="preserve">The traffic participants including pedestrians, bicycle riders, </w:t>
      </w:r>
      <w:r w:rsidR="00226183" w:rsidRPr="004E66ED">
        <w:t xml:space="preserve">and </w:t>
      </w:r>
      <w:r w:rsidRPr="004E66ED">
        <w:t>vehicles, send real-time information towards the server</w:t>
      </w:r>
      <w:r w:rsidR="00BB0C4B" w:rsidRPr="004E66ED">
        <w:t xml:space="preserve"> by means of 5G UEs</w:t>
      </w:r>
      <w:r w:rsidRPr="004E66ED">
        <w:t xml:space="preserve">. The real-time status information includes </w:t>
      </w:r>
      <w:r w:rsidRPr="004E66ED">
        <w:rPr>
          <w:lang w:val="en-US" w:eastAsia="zh-CN"/>
        </w:rPr>
        <w:t xml:space="preserve">position, speed, </w:t>
      </w:r>
      <w:r w:rsidR="00216A9A" w:rsidRPr="004E66ED">
        <w:rPr>
          <w:lang w:val="en-US" w:eastAsia="zh-CN"/>
        </w:rPr>
        <w:t>direction</w:t>
      </w:r>
      <w:r w:rsidRPr="004E66ED">
        <w:rPr>
          <w:lang w:val="en-US" w:eastAsia="zh-CN"/>
        </w:rPr>
        <w:t>, brake status etc.</w:t>
      </w:r>
      <w:r w:rsidRPr="004E66ED">
        <w:rPr>
          <w:rFonts w:hint="eastAsia"/>
        </w:rPr>
        <w:t xml:space="preserve"> </w:t>
      </w:r>
      <w:r w:rsidR="00216A9A" w:rsidRPr="004E66ED">
        <w:t xml:space="preserve">Other related status information can be, but is not limited to, sensors for </w:t>
      </w:r>
      <w:r w:rsidR="00216A9A" w:rsidRPr="004E66ED">
        <w:rPr>
          <w:rFonts w:cs="Arial"/>
        </w:rPr>
        <w:t xml:space="preserve">XR (haptic, audio, video, etc) or smart transport (traffic light, camera, radar/LiDAR, etc). </w:t>
      </w:r>
      <w:r w:rsidRPr="004E66ED">
        <w:t>These traffic participant</w:t>
      </w:r>
      <w:r w:rsidR="00BB0C4B" w:rsidRPr="004E66ED">
        <w:t>s</w:t>
      </w:r>
      <w:r w:rsidRPr="004E66ED">
        <w:t xml:space="preserve"> </w:t>
      </w:r>
      <w:r w:rsidR="00BB0C4B" w:rsidRPr="004E66ED">
        <w:t>are</w:t>
      </w:r>
      <w:r w:rsidRPr="004E66ED">
        <w:t xml:space="preserve"> </w:t>
      </w:r>
      <w:r w:rsidR="00216A9A" w:rsidRPr="004E66ED">
        <w:t xml:space="preserve">physical </w:t>
      </w:r>
      <w:r w:rsidRPr="004E66ED">
        <w:t>objects in physical world</w:t>
      </w:r>
      <w:r w:rsidR="00216A9A" w:rsidRPr="004E66ED">
        <w:t xml:space="preserve"> which </w:t>
      </w:r>
      <w:r w:rsidRPr="004E66ED">
        <w:t xml:space="preserve">send their property and status information to </w:t>
      </w:r>
      <w:r w:rsidR="00BB0C4B" w:rsidRPr="004E66ED">
        <w:t xml:space="preserve">the corresponding </w:t>
      </w:r>
      <w:r w:rsidRPr="004E66ED">
        <w:t>digital-twins objects</w:t>
      </w:r>
      <w:r w:rsidR="00BB0C4B" w:rsidRPr="004E66ED">
        <w:t xml:space="preserve">, that is, virtual objects. </w:t>
      </w:r>
      <w:r w:rsidR="001C1274" w:rsidRPr="004E66ED">
        <w:t xml:space="preserve">This </w:t>
      </w:r>
      <w:r w:rsidRPr="004E66ED">
        <w:t>real-time information may include structured and unstructured data</w:t>
      </w:r>
      <w:r w:rsidR="00BB0C4B" w:rsidRPr="004E66ED">
        <w:t xml:space="preserve">. </w:t>
      </w:r>
      <w:r w:rsidRPr="004E66ED">
        <w:t>Structured data normally means data which has been processed and thus formatted in a certain way, can be easily stored in database and when transmitted via 5G wireless network, normally less transmission resource (e.g. lower data rate) is needed</w:t>
      </w:r>
      <w:r w:rsidR="00BB0C4B" w:rsidRPr="004E66ED">
        <w:t xml:space="preserve">. </w:t>
      </w:r>
      <w:r w:rsidRPr="004E66ED">
        <w:t>Unstructured data are not formatted in a certain and pre-defined way and is not easy to store in database and when transmitting over 5G network, more transmission resource would be needed.</w:t>
      </w:r>
    </w:p>
    <w:p w14:paraId="427AF3F0" w14:textId="4D2A36C8" w:rsidR="001C1274" w:rsidRPr="004E66ED" w:rsidRDefault="00555AA9" w:rsidP="0067342C">
      <w:pPr>
        <w:pStyle w:val="B1"/>
      </w:pPr>
      <w:r w:rsidRPr="004E66ED">
        <w:t xml:space="preserve">5. </w:t>
      </w:r>
      <w:r w:rsidR="00343B7C" w:rsidRPr="004E66ED">
        <w:tab/>
      </w:r>
      <w:r w:rsidRPr="004E66ED">
        <w:t>Within the mobile metaverse</w:t>
      </w:r>
      <w:r w:rsidR="001C1274" w:rsidRPr="004E66ED">
        <w:t xml:space="preserve"> service,</w:t>
      </w:r>
      <w:r w:rsidRPr="004E66ED">
        <w:t xml:space="preserve"> for 5G-enabled traffic flow simulation and situation awareness, real-time information of the physical objects including the road infrastructure, the traffic participants as well as other information from traffic light signal, camera, radar, etc, are synchronized to the virtual objects and real-time simulation are conducted</w:t>
      </w:r>
      <w:r w:rsidR="00BB0C4B" w:rsidRPr="004E66ED">
        <w:t xml:space="preserve">. </w:t>
      </w:r>
      <w:r w:rsidRPr="004E66ED">
        <w:t xml:space="preserve">The virtual objects can also interact with each other within virtual world and interact with physical objects via </w:t>
      </w:r>
      <w:r w:rsidR="001C1274" w:rsidRPr="004E66ED">
        <w:t>5G system</w:t>
      </w:r>
      <w:r w:rsidR="00BB0C4B" w:rsidRPr="004E66ED">
        <w:t xml:space="preserve">. </w:t>
      </w:r>
    </w:p>
    <w:p w14:paraId="1B7A278A" w14:textId="541C07D3" w:rsidR="001C1274" w:rsidRPr="004E66ED" w:rsidRDefault="001C1274" w:rsidP="0067342C">
      <w:pPr>
        <w:pStyle w:val="B1"/>
      </w:pPr>
      <w:r w:rsidRPr="004E66ED">
        <w:tab/>
      </w:r>
      <w:r w:rsidR="00216A9A" w:rsidRPr="004E66E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rsidRPr="004E66ED">
        <w:t xml:space="preserve">. </w:t>
      </w:r>
      <w:r w:rsidR="004E66ED" w:rsidRPr="004E66ED">
        <w:t>Thus,</w:t>
      </w:r>
      <w:r w:rsidR="00216A9A" w:rsidRPr="004E66ED">
        <w:t xml:space="preserve"> not only the physical but also virtual objects need to interact via </w:t>
      </w:r>
      <w:r w:rsidRPr="004E66ED">
        <w:t xml:space="preserve">5G system </w:t>
      </w:r>
      <w:r w:rsidR="00216A9A" w:rsidRPr="004E66ED">
        <w:t>and they need to be identified</w:t>
      </w:r>
      <w:r w:rsidR="00BB0C4B" w:rsidRPr="004E66ED">
        <w:t xml:space="preserve">. </w:t>
      </w:r>
      <w:r w:rsidR="00216A9A" w:rsidRPr="004E66ED">
        <w:rPr>
          <w:rFonts w:hint="eastAsia"/>
        </w:rPr>
        <w:t>Interaction means the physical objects deliver real-time status data to digital twin i.e. virtual objects in one direction, and the virtual objects can also send alert or other information to physical objects</w:t>
      </w:r>
      <w:r w:rsidR="00BB0C4B" w:rsidRPr="004E66ED">
        <w:rPr>
          <w:rFonts w:hint="eastAsia"/>
        </w:rPr>
        <w:t xml:space="preserve">. </w:t>
      </w:r>
    </w:p>
    <w:p w14:paraId="775A262E" w14:textId="36A86AD8" w:rsidR="001C1274" w:rsidRPr="004E66ED" w:rsidRDefault="001C1274" w:rsidP="0067342C">
      <w:pPr>
        <w:pStyle w:val="B1"/>
        <w:rPr>
          <w:lang w:eastAsia="zh-CN"/>
        </w:rPr>
      </w:pPr>
      <w:r w:rsidRPr="004E66ED">
        <w:lastRenderedPageBreak/>
        <w:tab/>
      </w:r>
      <w:r w:rsidR="00216A9A" w:rsidRPr="004E66ED">
        <w:rPr>
          <w:rFonts w:hint="eastAsia"/>
        </w:rPr>
        <w:t xml:space="preserve">Such interaction </w:t>
      </w:r>
      <w:r w:rsidR="004E66ED" w:rsidRPr="004E66ED">
        <w:t>needs</w:t>
      </w:r>
      <w:r w:rsidR="00216A9A" w:rsidRPr="004E66ED">
        <w:rPr>
          <w:rFonts w:hint="eastAsia"/>
        </w:rPr>
        <w:t xml:space="preserve"> to be realized via 5GS because the physical objects like vehicle</w:t>
      </w:r>
      <w:r w:rsidRPr="004E66ED">
        <w:t>s</w:t>
      </w:r>
      <w:r w:rsidR="00216A9A" w:rsidRPr="004E66ED">
        <w:rPr>
          <w:rFonts w:hint="eastAsia"/>
        </w:rPr>
        <w:t xml:space="preserve"> or human</w:t>
      </w:r>
      <w:r w:rsidRPr="004E66ED">
        <w:t>s</w:t>
      </w:r>
      <w:r w:rsidR="00216A9A" w:rsidRPr="004E66ED">
        <w:rPr>
          <w:rFonts w:hint="eastAsia"/>
        </w:rPr>
        <w:t xml:space="preserve"> need to use</w:t>
      </w:r>
      <w:r w:rsidRPr="004E66ED">
        <w:t xml:space="preserve"> a</w:t>
      </w:r>
      <w:r w:rsidR="00216A9A" w:rsidRPr="004E66ED">
        <w:rPr>
          <w:rFonts w:hint="eastAsia"/>
        </w:rPr>
        <w:t xml:space="preserve"> 5G UE to access the 5G</w:t>
      </w:r>
      <w:r w:rsidRPr="004E66ED">
        <w:t xml:space="preserve"> system</w:t>
      </w:r>
      <w:r w:rsidRPr="004E66ED">
        <w:rPr>
          <w:rFonts w:hint="eastAsia"/>
        </w:rPr>
        <w:t xml:space="preserve"> </w:t>
      </w:r>
      <w:r w:rsidRPr="004E66ED">
        <w:t>and use</w:t>
      </w:r>
      <w:r w:rsidRPr="004E66ED">
        <w:rPr>
          <w:rFonts w:hint="eastAsia"/>
        </w:rPr>
        <w:t xml:space="preserve"> </w:t>
      </w:r>
      <w:r w:rsidR="00216A9A" w:rsidRPr="004E66ED">
        <w:rPr>
          <w:rFonts w:hint="eastAsia"/>
        </w:rPr>
        <w:t xml:space="preserve">5G resources to establish </w:t>
      </w:r>
      <w:r w:rsidRPr="004E66ED">
        <w:t xml:space="preserve">a </w:t>
      </w:r>
      <w:r w:rsidR="00216A9A" w:rsidRPr="004E66ED">
        <w:rPr>
          <w:rFonts w:hint="eastAsia"/>
        </w:rPr>
        <w:t xml:space="preserve">connection with </w:t>
      </w:r>
      <w:r w:rsidRPr="004E66ED">
        <w:rPr>
          <w:rFonts w:hint="eastAsia"/>
        </w:rPr>
        <w:t>5G</w:t>
      </w:r>
      <w:r w:rsidRPr="004E66ED">
        <w:t xml:space="preserve"> system</w:t>
      </w:r>
      <w:r w:rsidRPr="004E66ED">
        <w:rPr>
          <w:rFonts w:hint="eastAsia"/>
        </w:rPr>
        <w:t xml:space="preserve"> </w:t>
      </w:r>
      <w:r w:rsidR="00216A9A" w:rsidRPr="004E66ED">
        <w:rPr>
          <w:rFonts w:hint="eastAsia"/>
        </w:rPr>
        <w:t>QoS support</w:t>
      </w:r>
      <w:r w:rsidR="00BB0C4B" w:rsidRPr="004E66ED">
        <w:rPr>
          <w:rFonts w:hint="eastAsia"/>
        </w:rPr>
        <w:t xml:space="preserve">. </w:t>
      </w:r>
      <w:r w:rsidR="00216A9A" w:rsidRPr="004E66ED">
        <w:t>Identification of these physical and virtual objects by 5GS and thus associating them is needed to support such interaction, meanwhile, from</w:t>
      </w:r>
      <w:r w:rsidR="00216A9A" w:rsidRPr="004E66ED">
        <w:rPr>
          <w:lang w:eastAsia="zh-CN"/>
        </w:rPr>
        <w:t xml:space="preserve"> 5G</w:t>
      </w:r>
      <w:r w:rsidRPr="004E66ED">
        <w:rPr>
          <w:lang w:eastAsia="zh-CN"/>
        </w:rPr>
        <w:t xml:space="preserve"> system </w:t>
      </w:r>
      <w:r w:rsidR="00216A9A" w:rsidRPr="004E66ED">
        <w:rPr>
          <w:lang w:eastAsia="zh-CN"/>
        </w:rPr>
        <w:t>perspective, this make it easier for the 5G</w:t>
      </w:r>
      <w:r w:rsidRPr="004E66ED">
        <w:rPr>
          <w:lang w:eastAsia="zh-CN"/>
        </w:rPr>
        <w:t xml:space="preserve"> system</w:t>
      </w:r>
      <w:r w:rsidR="00216A9A" w:rsidRPr="004E66ED">
        <w:rPr>
          <w:lang w:eastAsia="zh-CN"/>
        </w:rPr>
        <w:t xml:space="preserve">, based on operator policy with 3rd party, to provide bearer services with corresponding QoS guarantee for both physical and virtual objects as they can be seen as UE for 5GS. </w:t>
      </w:r>
    </w:p>
    <w:p w14:paraId="69B0635D" w14:textId="233FE1ED" w:rsidR="00555AA9" w:rsidRPr="004E66ED" w:rsidRDefault="001C1274" w:rsidP="0067342C">
      <w:pPr>
        <w:pStyle w:val="B1"/>
      </w:pPr>
      <w:r w:rsidRPr="004E66ED">
        <w:rPr>
          <w:lang w:eastAsia="zh-CN"/>
        </w:rPr>
        <w:tab/>
      </w:r>
      <w:r w:rsidR="00555AA9" w:rsidRPr="004E66ED">
        <w:t>It is noted that physical objects may include static and dynamic</w:t>
      </w:r>
      <w:r w:rsidR="00BB0C4B" w:rsidRPr="004E66ED">
        <w:t xml:space="preserve">. </w:t>
      </w:r>
      <w:r w:rsidR="00555AA9" w:rsidRPr="004E66ED">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4E66ED">
        <w:t xml:space="preserve"> Theses physical objects may or may not have dedicated UEs</w:t>
      </w:r>
      <w:r w:rsidR="00BB0C4B" w:rsidRPr="004E66ED">
        <w:t xml:space="preserve">. </w:t>
      </w:r>
      <w:r w:rsidR="00216A9A" w:rsidRPr="004E66ED">
        <w:t xml:space="preserve">Pedestrian and </w:t>
      </w:r>
      <w:r w:rsidR="00216A9A" w:rsidRPr="004E66ED">
        <w:rPr>
          <w:rFonts w:hint="eastAsia"/>
          <w:lang w:eastAsia="zh-CN"/>
        </w:rPr>
        <w:t>vehicle</w:t>
      </w:r>
      <w:r w:rsidR="00216A9A" w:rsidRPr="004E66ED">
        <w:rPr>
          <w:lang w:eastAsia="zh-CN"/>
        </w:rPr>
        <w:t>s</w:t>
      </w:r>
      <w:r w:rsidR="00216A9A" w:rsidRPr="004E66ED">
        <w:t xml:space="preserve"> are equipped with UEs but the sensors like camera, LiDAR and radar may share a common communication module to establish connection with mobile metaverse</w:t>
      </w:r>
      <w:r w:rsidRPr="004E66ED">
        <w:t xml:space="preserve"> services</w:t>
      </w:r>
      <w:r w:rsidR="00BB0C4B" w:rsidRPr="004E66ED">
        <w:t xml:space="preserve">. </w:t>
      </w:r>
      <w:r w:rsidR="00216A9A" w:rsidRPr="004E66ED">
        <w:t>The communication module can be wired node or wireless UE.</w:t>
      </w:r>
    </w:p>
    <w:p w14:paraId="2EE0E45E" w14:textId="5C17DA6A" w:rsidR="00555AA9" w:rsidRPr="004E66ED" w:rsidRDefault="00555AA9" w:rsidP="0067342C">
      <w:pPr>
        <w:pStyle w:val="B1"/>
      </w:pPr>
      <w:r w:rsidRPr="004E66ED">
        <w:t xml:space="preserve">6. </w:t>
      </w:r>
      <w:r w:rsidR="00343B7C" w:rsidRPr="004E66ED">
        <w:tab/>
      </w:r>
      <w:r w:rsidRPr="004E66ED">
        <w:t xml:space="preserve">Traffic flow simulation </w:t>
      </w:r>
      <w:r w:rsidR="001C1274" w:rsidRPr="004E66ED">
        <w:t xml:space="preserve">is </w:t>
      </w:r>
      <w:r w:rsidRPr="004E66ED">
        <w:t>conducted which can predict whether there will be traffic jam and which path is optimal for a certain vehicle</w:t>
      </w:r>
      <w:r w:rsidR="001C1274" w:rsidRPr="004E66ED">
        <w:t>. The simulation can</w:t>
      </w:r>
      <w:r w:rsidRPr="004E66ED">
        <w:t xml:space="preserve"> generate traffic assistance or guidance in a real-time manner towards the traffic participants.</w:t>
      </w:r>
    </w:p>
    <w:p w14:paraId="04A5AE1D" w14:textId="2B7DF108" w:rsidR="00555AA9" w:rsidRPr="004E66ED" w:rsidRDefault="00555AA9" w:rsidP="0067342C">
      <w:pPr>
        <w:pStyle w:val="B1"/>
      </w:pPr>
      <w:r w:rsidRPr="004E66ED">
        <w:t xml:space="preserve">7. </w:t>
      </w:r>
      <w:r w:rsidR="00343B7C" w:rsidRPr="004E66ED">
        <w:tab/>
      </w:r>
      <w:r w:rsidRPr="004E66ED">
        <w:t>The mobile metaverse server send</w:t>
      </w:r>
      <w:r w:rsidR="001C1274" w:rsidRPr="004E66ED">
        <w:t>s</w:t>
      </w:r>
      <w:r w:rsidRPr="004E66ED">
        <w:t xml:space="preserve"> the traffic assistance or guidance information to the UE which serves the pedestrian, bicycle rider, vehicle driver or autonomous vehicle.</w:t>
      </w:r>
    </w:p>
    <w:p w14:paraId="63153858" w14:textId="6918036B" w:rsidR="00555AA9" w:rsidRPr="004E66ED" w:rsidRDefault="00555AA9" w:rsidP="00555AA9">
      <w:pPr>
        <w:pStyle w:val="Heading3"/>
      </w:pPr>
      <w:bookmarkStart w:id="148" w:name="_Toc355779207"/>
      <w:bookmarkStart w:id="149" w:name="_Toc354586745"/>
      <w:bookmarkStart w:id="150" w:name="_Toc354590104"/>
      <w:bookmarkStart w:id="151" w:name="_Toc120012983"/>
      <w:bookmarkStart w:id="152" w:name="_Toc120025097"/>
      <w:bookmarkStart w:id="153" w:name="_Toc120025250"/>
      <w:bookmarkStart w:id="154" w:name="_Toc120091328"/>
      <w:bookmarkStart w:id="155" w:name="_Toc136356573"/>
      <w:bookmarkStart w:id="156" w:name="_Toc136857463"/>
      <w:bookmarkEnd w:id="148"/>
      <w:bookmarkEnd w:id="149"/>
      <w:bookmarkEnd w:id="150"/>
      <w:r w:rsidRPr="004E66ED">
        <w:t>5.2.4</w:t>
      </w:r>
      <w:r w:rsidRPr="004E66ED">
        <w:tab/>
        <w:t>Post-conditions</w:t>
      </w:r>
      <w:bookmarkEnd w:id="151"/>
      <w:bookmarkEnd w:id="152"/>
      <w:bookmarkEnd w:id="153"/>
      <w:bookmarkEnd w:id="154"/>
      <w:bookmarkEnd w:id="155"/>
      <w:bookmarkEnd w:id="156"/>
    </w:p>
    <w:p w14:paraId="401F6F72" w14:textId="205E79D2" w:rsidR="00555AA9" w:rsidRPr="004E66ED" w:rsidRDefault="00555AA9" w:rsidP="00343B7C">
      <w:pPr>
        <w:pStyle w:val="B1"/>
      </w:pPr>
      <w:r w:rsidRPr="004E66ED">
        <w:t>1.</w:t>
      </w:r>
      <w:r w:rsidR="00AA2D93">
        <w:t xml:space="preserve"> </w:t>
      </w:r>
      <w:r w:rsidR="00343B7C" w:rsidRPr="004E66ED">
        <w:tab/>
      </w:r>
      <w:r w:rsidRPr="004E66ED">
        <w:t>The mobile metaverse server conducts big data analysis to further refine the accuracy of traffic flow simulation and situation awareness.</w:t>
      </w:r>
    </w:p>
    <w:p w14:paraId="11033C56" w14:textId="7AAC3EC4" w:rsidR="00555AA9" w:rsidRPr="004E66ED" w:rsidRDefault="00555AA9" w:rsidP="00343B7C">
      <w:pPr>
        <w:pStyle w:val="B1"/>
      </w:pPr>
      <w:r w:rsidRPr="004E66ED">
        <w:rPr>
          <w:rFonts w:hint="eastAsia"/>
        </w:rPr>
        <w:t>2</w:t>
      </w:r>
      <w:r w:rsidRPr="004E66ED">
        <w:t>.</w:t>
      </w:r>
      <w:r w:rsidR="00AA2D93">
        <w:t xml:space="preserve"> </w:t>
      </w:r>
      <w:r w:rsidR="00343B7C" w:rsidRPr="004E66ED">
        <w:tab/>
      </w:r>
      <w:r w:rsidRPr="004E66ED">
        <w:t xml:space="preserve">Both UEs serving </w:t>
      </w:r>
      <w:r w:rsidR="001418B7" w:rsidRPr="004E66ED">
        <w:t>(e.g.</w:t>
      </w:r>
      <w:r w:rsidR="004E66ED" w:rsidRPr="004E66ED">
        <w:t xml:space="preserve"> </w:t>
      </w:r>
      <w:r w:rsidR="001418B7" w:rsidRPr="004E66ED">
        <w:t xml:space="preserve">providing sensing data for) </w:t>
      </w:r>
      <w:r w:rsidRPr="004E66ED">
        <w:t xml:space="preserve">the </w:t>
      </w:r>
      <w:r w:rsidR="00216A9A" w:rsidRPr="004E66ED">
        <w:t xml:space="preserve">physical </w:t>
      </w:r>
      <w:r w:rsidRPr="004E66ED">
        <w:t xml:space="preserve">objects and digital twins objects can be identified by the </w:t>
      </w:r>
      <w:r w:rsidR="001418B7" w:rsidRPr="004E66ED">
        <w:t>5G system</w:t>
      </w:r>
      <w:r w:rsidRPr="004E66ED">
        <w:t>.</w:t>
      </w:r>
    </w:p>
    <w:p w14:paraId="442E7380" w14:textId="54AD8B1D" w:rsidR="00555AA9" w:rsidRPr="004E66ED" w:rsidRDefault="00555AA9" w:rsidP="00555AA9">
      <w:pPr>
        <w:pStyle w:val="Heading3"/>
      </w:pPr>
      <w:bookmarkStart w:id="157" w:name="_Toc355779209"/>
      <w:bookmarkStart w:id="158" w:name="_Toc354586747"/>
      <w:bookmarkStart w:id="159" w:name="_Toc354590106"/>
      <w:bookmarkStart w:id="160" w:name="_Toc120012984"/>
      <w:bookmarkStart w:id="161" w:name="_Toc120025098"/>
      <w:bookmarkStart w:id="162" w:name="_Toc120025251"/>
      <w:bookmarkStart w:id="163" w:name="_Toc120091329"/>
      <w:bookmarkStart w:id="164" w:name="_Toc136356574"/>
      <w:bookmarkStart w:id="165" w:name="_Toc136857464"/>
      <w:bookmarkEnd w:id="157"/>
      <w:bookmarkEnd w:id="158"/>
      <w:bookmarkEnd w:id="159"/>
      <w:r w:rsidRPr="004E66ED">
        <w:t>5.2.5</w:t>
      </w:r>
      <w:r w:rsidRPr="004E66ED">
        <w:tab/>
        <w:t>Existing features partly or fully covering the use case functionality</w:t>
      </w:r>
      <w:bookmarkEnd w:id="160"/>
      <w:bookmarkEnd w:id="161"/>
      <w:bookmarkEnd w:id="162"/>
      <w:bookmarkEnd w:id="163"/>
      <w:bookmarkEnd w:id="164"/>
      <w:bookmarkEnd w:id="165"/>
    </w:p>
    <w:p w14:paraId="4511E18C" w14:textId="787483FE" w:rsidR="00555AA9" w:rsidRPr="004E66ED" w:rsidRDefault="001418B7" w:rsidP="00555AA9">
      <w:pPr>
        <w:jc w:val="both"/>
      </w:pPr>
      <w:r w:rsidRPr="004E66ED">
        <w:t xml:space="preserve">The </w:t>
      </w:r>
      <w:r w:rsidR="00555AA9" w:rsidRPr="004E66ED">
        <w:t>QoS framework of 5G system support</w:t>
      </w:r>
      <w:r w:rsidRPr="004E66ED">
        <w:t>s</w:t>
      </w:r>
      <w:r w:rsidR="00555AA9" w:rsidRPr="004E66ED">
        <w:t xml:space="preserve"> low latency, high reliability or high data rate transmission of data traffic.</w:t>
      </w:r>
    </w:p>
    <w:p w14:paraId="5A068EDA" w14:textId="76846CBB" w:rsidR="00555AA9" w:rsidRPr="004E66ED" w:rsidRDefault="00555AA9" w:rsidP="00555AA9">
      <w:pPr>
        <w:pStyle w:val="Heading3"/>
      </w:pPr>
      <w:bookmarkStart w:id="166" w:name="_Toc120012985"/>
      <w:bookmarkStart w:id="167" w:name="_Toc120025099"/>
      <w:bookmarkStart w:id="168" w:name="_Toc120025252"/>
      <w:bookmarkStart w:id="169" w:name="_Toc120091330"/>
      <w:bookmarkStart w:id="170" w:name="_Toc136356575"/>
      <w:bookmarkStart w:id="171" w:name="_Toc136857465"/>
      <w:r w:rsidRPr="004E66ED">
        <w:t>5.2.6</w:t>
      </w:r>
      <w:r w:rsidRPr="004E66ED">
        <w:tab/>
        <w:t>Potential New Requirements needed to support the use case</w:t>
      </w:r>
      <w:bookmarkEnd w:id="166"/>
      <w:bookmarkEnd w:id="167"/>
      <w:bookmarkEnd w:id="168"/>
      <w:bookmarkEnd w:id="169"/>
      <w:bookmarkEnd w:id="170"/>
      <w:bookmarkEnd w:id="171"/>
    </w:p>
    <w:p w14:paraId="48A3169D" w14:textId="15A731E1" w:rsidR="00555AA9" w:rsidRPr="004E66ED" w:rsidRDefault="00555AA9" w:rsidP="00555AA9">
      <w:pPr>
        <w:jc w:val="both"/>
      </w:pPr>
      <w:r w:rsidRPr="004E66ED">
        <w:rPr>
          <w:lang w:eastAsia="zh-CN"/>
        </w:rPr>
        <w:t xml:space="preserve">[PR </w:t>
      </w:r>
      <w:r w:rsidR="00343B7C" w:rsidRPr="004E66ED">
        <w:rPr>
          <w:lang w:eastAsia="zh-CN"/>
        </w:rPr>
        <w:t>2</w:t>
      </w:r>
      <w:r w:rsidRPr="004E66ED">
        <w:rPr>
          <w:lang w:eastAsia="zh-CN"/>
        </w:rPr>
        <w:t xml:space="preserve">.1.6-1] </w:t>
      </w:r>
      <w:r w:rsidRPr="004E66ED">
        <w:t xml:space="preserve">The 5G system shall </w:t>
      </w:r>
      <w:r w:rsidR="00216A9A" w:rsidRPr="004E66ED">
        <w:t>be able to support the following KPIs for</w:t>
      </w:r>
      <w:r w:rsidRPr="004E66ED">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4E66ED" w14:paraId="748F33DC" w14:textId="77777777" w:rsidTr="00DB1BCD">
        <w:trPr>
          <w:tblHeader/>
        </w:trPr>
        <w:tc>
          <w:tcPr>
            <w:tcW w:w="1190" w:type="dxa"/>
            <w:vMerge w:val="restart"/>
          </w:tcPr>
          <w:p w14:paraId="52C030F8" w14:textId="77777777" w:rsidR="00216A9A" w:rsidRPr="004E66ED" w:rsidRDefault="00216A9A" w:rsidP="00DB1BCD">
            <w:pPr>
              <w:keepNext/>
              <w:keepLines/>
              <w:spacing w:after="0"/>
              <w:jc w:val="center"/>
              <w:rPr>
                <w:rFonts w:ascii="Arial" w:hAnsi="Arial"/>
                <w:b/>
                <w:sz w:val="16"/>
              </w:rPr>
            </w:pPr>
            <w:r w:rsidRPr="004E66ED">
              <w:rPr>
                <w:rFonts w:ascii="Arial" w:hAnsi="Arial" w:hint="eastAsia"/>
                <w:b/>
                <w:sz w:val="16"/>
              </w:rPr>
              <w:lastRenderedPageBreak/>
              <w:t>Use Cases</w:t>
            </w:r>
          </w:p>
        </w:tc>
        <w:tc>
          <w:tcPr>
            <w:tcW w:w="4588" w:type="dxa"/>
            <w:gridSpan w:val="4"/>
          </w:tcPr>
          <w:p w14:paraId="32238218"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1742B10E"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Influence quantity</w:t>
            </w:r>
          </w:p>
        </w:tc>
      </w:tr>
      <w:tr w:rsidR="00216A9A" w:rsidRPr="004E66ED" w14:paraId="75DC65DA" w14:textId="77777777" w:rsidTr="00DB1BCD">
        <w:trPr>
          <w:tblHeader/>
        </w:trPr>
        <w:tc>
          <w:tcPr>
            <w:tcW w:w="1190" w:type="dxa"/>
            <w:vMerge/>
          </w:tcPr>
          <w:p w14:paraId="34C56D98" w14:textId="77777777" w:rsidR="00216A9A" w:rsidRPr="004E66E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Max allowed end-to-end latency</w:t>
            </w:r>
          </w:p>
        </w:tc>
        <w:tc>
          <w:tcPr>
            <w:tcW w:w="1191" w:type="dxa"/>
          </w:tcPr>
          <w:p w14:paraId="40461274"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B3ED1AB"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Reliability</w:t>
            </w:r>
          </w:p>
        </w:tc>
        <w:tc>
          <w:tcPr>
            <w:tcW w:w="990" w:type="dxa"/>
          </w:tcPr>
          <w:p w14:paraId="13FE6BAF"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Area Traffic capacity</w:t>
            </w:r>
          </w:p>
        </w:tc>
        <w:tc>
          <w:tcPr>
            <w:tcW w:w="1701" w:type="dxa"/>
          </w:tcPr>
          <w:p w14:paraId="2275D4E5" w14:textId="3837C027" w:rsidR="00216A9A" w:rsidRPr="004E66ED" w:rsidRDefault="00216A9A" w:rsidP="00BF6C24">
            <w:pPr>
              <w:keepNext/>
              <w:keepLines/>
              <w:spacing w:after="0"/>
              <w:jc w:val="center"/>
              <w:rPr>
                <w:rFonts w:ascii="Arial" w:hAnsi="Arial"/>
                <w:b/>
                <w:sz w:val="16"/>
              </w:rPr>
            </w:pPr>
            <w:r w:rsidRPr="004E66ED">
              <w:rPr>
                <w:rFonts w:ascii="Arial" w:hAnsi="Arial"/>
                <w:b/>
                <w:sz w:val="16"/>
              </w:rPr>
              <w:t>Message Data Volume</w:t>
            </w:r>
          </w:p>
        </w:tc>
        <w:tc>
          <w:tcPr>
            <w:tcW w:w="1134" w:type="dxa"/>
          </w:tcPr>
          <w:p w14:paraId="2F1F2B2E" w14:textId="374E6530" w:rsidR="00216A9A" w:rsidRPr="004E66ED" w:rsidRDefault="00BF6C24" w:rsidP="00BF6C24">
            <w:pPr>
              <w:keepNext/>
              <w:keepLines/>
              <w:spacing w:after="0"/>
              <w:jc w:val="center"/>
              <w:rPr>
                <w:rFonts w:ascii="Arial" w:hAnsi="Arial"/>
                <w:b/>
                <w:sz w:val="16"/>
                <w:lang w:eastAsia="zh-CN"/>
              </w:rPr>
            </w:pPr>
            <w:r w:rsidRPr="004E66ED">
              <w:rPr>
                <w:rFonts w:ascii="Arial" w:hAnsi="Arial"/>
                <w:b/>
                <w:sz w:val="16"/>
              </w:rPr>
              <w:t>Transfer Interval</w:t>
            </w:r>
          </w:p>
        </w:tc>
        <w:tc>
          <w:tcPr>
            <w:tcW w:w="1276" w:type="dxa"/>
          </w:tcPr>
          <w:p w14:paraId="59C857C7"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Area</w:t>
            </w:r>
          </w:p>
        </w:tc>
      </w:tr>
      <w:tr w:rsidR="00216A9A" w:rsidRPr="004E66ED" w14:paraId="7CDD81AC" w14:textId="77777777" w:rsidTr="00DB1BCD">
        <w:trPr>
          <w:trHeight w:val="2212"/>
          <w:tblHeader/>
        </w:trPr>
        <w:tc>
          <w:tcPr>
            <w:tcW w:w="1190" w:type="dxa"/>
          </w:tcPr>
          <w:p w14:paraId="233C4000" w14:textId="77777777" w:rsidR="00216A9A" w:rsidRPr="004E66ED" w:rsidRDefault="00216A9A" w:rsidP="00DB1BCD">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tc>
        <w:tc>
          <w:tcPr>
            <w:tcW w:w="1191" w:type="dxa"/>
          </w:tcPr>
          <w:p w14:paraId="597017BD" w14:textId="77777777" w:rsidR="00216A9A" w:rsidRPr="004E66ED" w:rsidRDefault="00216A9A" w:rsidP="00DB1BCD">
            <w:pPr>
              <w:keepNext/>
              <w:keepLines/>
              <w:spacing w:after="0"/>
              <w:jc w:val="center"/>
              <w:rPr>
                <w:rFonts w:ascii="Arial" w:hAnsi="Arial"/>
                <w:sz w:val="16"/>
              </w:rPr>
            </w:pPr>
            <w:r w:rsidRPr="004E66ED">
              <w:rPr>
                <w:rFonts w:ascii="Arial" w:hAnsi="Arial"/>
                <w:sz w:val="16"/>
              </w:rPr>
              <w:t xml:space="preserve"> [5-20] </w:t>
            </w:r>
            <w:r w:rsidRPr="004E66ED">
              <w:rPr>
                <w:rFonts w:ascii="Arial" w:hAnsi="Arial" w:hint="eastAsia"/>
                <w:sz w:val="16"/>
              </w:rPr>
              <w:t>ms</w:t>
            </w:r>
            <w:r w:rsidRPr="004E66ED">
              <w:rPr>
                <w:rFonts w:ascii="Arial" w:hAnsi="Arial"/>
                <w:sz w:val="16"/>
              </w:rPr>
              <w:t xml:space="preserve"> (NOTE 1)</w:t>
            </w:r>
          </w:p>
          <w:p w14:paraId="3C4BA266" w14:textId="77777777" w:rsidR="00216A9A" w:rsidRPr="004E66ED" w:rsidRDefault="00216A9A" w:rsidP="00DB1BCD">
            <w:pPr>
              <w:keepNext/>
              <w:keepLines/>
              <w:spacing w:after="0"/>
              <w:jc w:val="center"/>
              <w:rPr>
                <w:rFonts w:ascii="Arial" w:hAnsi="Arial"/>
                <w:sz w:val="16"/>
              </w:rPr>
            </w:pPr>
          </w:p>
        </w:tc>
        <w:tc>
          <w:tcPr>
            <w:tcW w:w="1191" w:type="dxa"/>
          </w:tcPr>
          <w:p w14:paraId="3CA1FCBF" w14:textId="65662EB1" w:rsidR="00216A9A" w:rsidRPr="004E66ED" w:rsidRDefault="00216A9A" w:rsidP="00DB1BCD">
            <w:pPr>
              <w:keepNext/>
              <w:keepLines/>
              <w:spacing w:after="0"/>
              <w:rPr>
                <w:rFonts w:ascii="Arial" w:hAnsi="Arial"/>
                <w:sz w:val="16"/>
                <w:lang w:val="en-US" w:eastAsia="zh-CN"/>
              </w:rPr>
            </w:pPr>
            <w:r w:rsidRPr="004E66ED">
              <w:rPr>
                <w:rFonts w:ascii="Arial" w:hAnsi="Arial"/>
                <w:sz w:val="16"/>
              </w:rPr>
              <w:t>[10~100 Mbit/s] [</w:t>
            </w:r>
            <w:r w:rsidR="00857509" w:rsidRPr="004E66ED">
              <w:rPr>
                <w:rFonts w:ascii="Arial" w:hAnsi="Arial"/>
                <w:sz w:val="16"/>
              </w:rPr>
              <w:t>2</w:t>
            </w:r>
            <w:r w:rsidRPr="004E66ED">
              <w:rPr>
                <w:rFonts w:ascii="Arial" w:hAnsi="Arial"/>
                <w:sz w:val="16"/>
              </w:rPr>
              <w:t>5]</w:t>
            </w:r>
            <w:r w:rsidR="001418B7" w:rsidRPr="004E66ED">
              <w:rPr>
                <w:rFonts w:ascii="Arial" w:hAnsi="Arial"/>
                <w:sz w:val="16"/>
                <w:lang w:val="en-US" w:eastAsia="zh-CN"/>
              </w:rPr>
              <w:t>(</w:t>
            </w:r>
            <w:r w:rsidRPr="004E66ED">
              <w:rPr>
                <w:rFonts w:ascii="Arial" w:hAnsi="Arial"/>
                <w:sz w:val="16"/>
                <w:lang w:val="en-US" w:eastAsia="zh-CN"/>
              </w:rPr>
              <w:t>NOTE 6</w:t>
            </w:r>
            <w:r w:rsidR="001418B7" w:rsidRPr="004E66ED">
              <w:rPr>
                <w:rFonts w:ascii="Arial" w:hAnsi="Arial"/>
                <w:sz w:val="16"/>
                <w:lang w:val="en-US" w:eastAsia="zh-CN"/>
              </w:rPr>
              <w:t>)</w:t>
            </w:r>
          </w:p>
          <w:p w14:paraId="2D69EF20" w14:textId="77777777" w:rsidR="00216A9A" w:rsidRPr="004E66ED" w:rsidRDefault="00216A9A" w:rsidP="00DB1BCD">
            <w:pPr>
              <w:keepNext/>
              <w:keepLines/>
              <w:spacing w:after="0"/>
              <w:rPr>
                <w:rFonts w:ascii="Arial" w:hAnsi="Arial"/>
                <w:sz w:val="16"/>
                <w:lang w:val="en-US" w:eastAsia="zh-CN"/>
              </w:rPr>
            </w:pPr>
          </w:p>
        </w:tc>
        <w:tc>
          <w:tcPr>
            <w:tcW w:w="1216" w:type="dxa"/>
          </w:tcPr>
          <w:p w14:paraId="540759E4" w14:textId="77777777" w:rsidR="00216A9A" w:rsidRPr="004E66ED" w:rsidRDefault="00216A9A" w:rsidP="00DB1BCD">
            <w:pPr>
              <w:keepNext/>
              <w:keepLines/>
              <w:spacing w:after="0"/>
              <w:ind w:firstLineChars="100" w:firstLine="160"/>
              <w:rPr>
                <w:rFonts w:ascii="Arial" w:hAnsi="Arial"/>
                <w:sz w:val="16"/>
              </w:rPr>
            </w:pPr>
            <w:r w:rsidRPr="004E66ED">
              <w:rPr>
                <w:rFonts w:ascii="Arial" w:hAnsi="Arial"/>
                <w:sz w:val="16"/>
              </w:rPr>
              <w:t>&gt; 99.9%</w:t>
            </w:r>
          </w:p>
        </w:tc>
        <w:tc>
          <w:tcPr>
            <w:tcW w:w="990" w:type="dxa"/>
          </w:tcPr>
          <w:p w14:paraId="391073AB" w14:textId="0052DBE5" w:rsidR="00216A9A" w:rsidRPr="004E66ED" w:rsidRDefault="00216A9A" w:rsidP="00DB1BCD">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473239EB" w14:textId="77777777" w:rsidR="00216A9A" w:rsidRPr="004E66ED" w:rsidRDefault="00216A9A" w:rsidP="00DB1BCD">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701" w:type="dxa"/>
          </w:tcPr>
          <w:p w14:paraId="6CE4BB31" w14:textId="77777777" w:rsidR="00216A9A" w:rsidRPr="004E66ED" w:rsidRDefault="00216A9A" w:rsidP="00DB1BCD">
            <w:pPr>
              <w:keepNext/>
              <w:keepLines/>
              <w:spacing w:after="0"/>
              <w:rPr>
                <w:rFonts w:ascii="Arial" w:hAnsi="Arial"/>
                <w:sz w:val="16"/>
              </w:rPr>
            </w:pPr>
            <w:r w:rsidRPr="004E66ED">
              <w:rPr>
                <w:rFonts w:ascii="Arial" w:hAnsi="Arial"/>
                <w:sz w:val="16"/>
              </w:rPr>
              <w:t>Typical data:</w:t>
            </w:r>
          </w:p>
          <w:p w14:paraId="1DEE4A4D" w14:textId="0E86575E" w:rsidR="00216A9A" w:rsidRPr="004E66ED" w:rsidRDefault="00216A9A" w:rsidP="00DB1BCD">
            <w:pPr>
              <w:keepNext/>
              <w:keepLines/>
              <w:spacing w:after="0"/>
              <w:rPr>
                <w:rFonts w:ascii="Arial" w:hAnsi="Arial"/>
                <w:sz w:val="16"/>
              </w:rPr>
            </w:pPr>
            <w:r w:rsidRPr="004E66ED">
              <w:rPr>
                <w:rFonts w:ascii="Arial" w:hAnsi="Arial"/>
                <w:sz w:val="16"/>
              </w:rPr>
              <w:t>Camera: 10</w:t>
            </w:r>
            <w:r w:rsidRPr="004E66ED">
              <w:rPr>
                <w:rFonts w:ascii="Arial" w:hAnsi="Arial" w:hint="eastAsia"/>
                <w:sz w:val="16"/>
                <w:lang w:eastAsia="zh-CN"/>
              </w:rPr>
              <w:t>M</w:t>
            </w:r>
            <w:r w:rsidRPr="004E66ED">
              <w:rPr>
                <w:rFonts w:ascii="Arial" w:hAnsi="Arial"/>
                <w:sz w:val="16"/>
              </w:rPr>
              <w:t xml:space="preserve"> </w:t>
            </w:r>
            <w:r w:rsidR="00BF6C24" w:rsidRPr="004E66ED">
              <w:rPr>
                <w:rFonts w:ascii="Arial" w:hAnsi="Arial"/>
                <w:sz w:val="16"/>
              </w:rPr>
              <w:t xml:space="preserve">bits/s </w:t>
            </w:r>
            <w:r w:rsidRPr="004E66ED">
              <w:rPr>
                <w:rFonts w:ascii="Arial" w:hAnsi="Arial" w:hint="eastAsia"/>
                <w:sz w:val="16"/>
                <w:lang w:eastAsia="zh-CN"/>
              </w:rPr>
              <w:t>p</w:t>
            </w:r>
            <w:r w:rsidRPr="004E66ED">
              <w:rPr>
                <w:rFonts w:ascii="Arial" w:hAnsi="Arial"/>
                <w:sz w:val="16"/>
                <w:lang w:eastAsia="zh-CN"/>
              </w:rPr>
              <w:t>er sensor</w:t>
            </w:r>
            <w:r w:rsidRPr="004E66ED">
              <w:rPr>
                <w:rFonts w:ascii="Arial" w:hAnsi="Arial"/>
                <w:sz w:val="16"/>
              </w:rPr>
              <w:t xml:space="preserve"> (unstructured)</w:t>
            </w:r>
          </w:p>
          <w:p w14:paraId="59A53D6B" w14:textId="414A652D" w:rsidR="00216A9A" w:rsidRPr="004E66ED" w:rsidRDefault="00216A9A" w:rsidP="00DB1BCD">
            <w:pPr>
              <w:keepNext/>
              <w:keepLines/>
              <w:spacing w:after="0"/>
              <w:rPr>
                <w:rFonts w:ascii="Arial" w:hAnsi="Arial"/>
                <w:sz w:val="16"/>
              </w:rPr>
            </w:pPr>
            <w:r w:rsidRPr="004E66ED">
              <w:rPr>
                <w:rFonts w:ascii="Arial" w:hAnsi="Arial"/>
                <w:sz w:val="16"/>
              </w:rPr>
              <w:t xml:space="preserve">LiDAR: 90M </w:t>
            </w:r>
            <w:r w:rsidR="00BF6C24" w:rsidRPr="004E66ED">
              <w:rPr>
                <w:rFonts w:ascii="Arial" w:hAnsi="Arial"/>
                <w:sz w:val="16"/>
              </w:rPr>
              <w:t xml:space="preserve">bits/s </w:t>
            </w:r>
            <w:r w:rsidRPr="004E66ED">
              <w:rPr>
                <w:rFonts w:ascii="Arial" w:hAnsi="Arial"/>
                <w:sz w:val="16"/>
              </w:rPr>
              <w:t>per sensor (unstructured)</w:t>
            </w:r>
          </w:p>
          <w:p w14:paraId="33321CB8" w14:textId="77777777" w:rsidR="00216A9A" w:rsidRPr="004E66ED" w:rsidRDefault="00216A9A" w:rsidP="00DB1BCD">
            <w:pPr>
              <w:keepNext/>
              <w:keepLines/>
              <w:spacing w:after="0"/>
              <w:rPr>
                <w:rFonts w:ascii="Arial" w:hAnsi="Arial"/>
                <w:sz w:val="16"/>
              </w:rPr>
            </w:pPr>
            <w:r w:rsidRPr="004E66ED">
              <w:rPr>
                <w:rFonts w:ascii="Arial" w:hAnsi="Arial"/>
                <w:sz w:val="16"/>
              </w:rPr>
              <w:t>Radar: 10M per sensor (unstructured)</w:t>
            </w:r>
          </w:p>
          <w:p w14:paraId="2484996F" w14:textId="77777777" w:rsidR="00216A9A" w:rsidRPr="004E66ED" w:rsidRDefault="00216A9A" w:rsidP="00DB1BCD">
            <w:pPr>
              <w:keepNext/>
              <w:keepLines/>
              <w:spacing w:after="0"/>
              <w:rPr>
                <w:rFonts w:ascii="Arial" w:hAnsi="Arial"/>
                <w:sz w:val="16"/>
                <w:lang w:eastAsia="zh-CN"/>
              </w:rPr>
            </w:pPr>
          </w:p>
          <w:p w14:paraId="0DFF01F5" w14:textId="77777777"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Real-time Status information including Telemetry data:</w:t>
            </w:r>
          </w:p>
          <w:p w14:paraId="0AFAC430" w14:textId="47593B40"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[&lt; 50K</w:t>
            </w:r>
            <w:r w:rsidR="00BF6C24" w:rsidRPr="004E66ED">
              <w:rPr>
                <w:rFonts w:ascii="Arial" w:hAnsi="Arial"/>
                <w:sz w:val="16"/>
                <w:lang w:eastAsia="zh-CN"/>
              </w:rPr>
              <w:t xml:space="preserve"> bits/s</w:t>
            </w:r>
            <w:r w:rsidRPr="004E66ED">
              <w:rPr>
                <w:rFonts w:ascii="Arial" w:hAnsi="Arial"/>
                <w:sz w:val="16"/>
                <w:lang w:eastAsia="zh-CN"/>
              </w:rPr>
              <w:t>]</w:t>
            </w:r>
            <w:r w:rsidR="00AA2D93">
              <w:rPr>
                <w:rFonts w:ascii="Arial" w:hAnsi="Arial"/>
                <w:sz w:val="16"/>
                <w:lang w:eastAsia="zh-CN"/>
              </w:rPr>
              <w:t xml:space="preserve"> </w:t>
            </w:r>
            <w:r w:rsidRPr="004E66ED">
              <w:rPr>
                <w:rFonts w:ascii="Arial" w:hAnsi="Arial"/>
                <w:sz w:val="16"/>
                <w:lang w:eastAsia="zh-CN"/>
              </w:rPr>
              <w:t>per sensor/vehicle/VRU</w:t>
            </w:r>
          </w:p>
          <w:p w14:paraId="5145110C"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structured)</w:t>
            </w:r>
          </w:p>
          <w:p w14:paraId="61ABC842" w14:textId="77777777" w:rsidR="00216A9A" w:rsidRPr="004E66ED" w:rsidRDefault="00216A9A" w:rsidP="00DB1BCD">
            <w:pPr>
              <w:keepNext/>
              <w:keepLines/>
              <w:spacing w:after="0"/>
              <w:rPr>
                <w:rFonts w:ascii="Arial" w:hAnsi="Arial"/>
                <w:sz w:val="16"/>
                <w:lang w:eastAsia="zh-CN"/>
              </w:rPr>
            </w:pPr>
          </w:p>
          <w:p w14:paraId="162E7015"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1134" w:type="dxa"/>
          </w:tcPr>
          <w:p w14:paraId="0E8EA2E2" w14:textId="558CAA84" w:rsidR="00216A9A" w:rsidRPr="004E66ED" w:rsidRDefault="00BF6C24" w:rsidP="00DB1BCD">
            <w:pPr>
              <w:keepNext/>
              <w:keepLines/>
              <w:spacing w:after="0"/>
              <w:jc w:val="center"/>
              <w:rPr>
                <w:rFonts w:ascii="Arial" w:hAnsi="Arial"/>
                <w:sz w:val="16"/>
              </w:rPr>
            </w:pPr>
            <w:r w:rsidRPr="004E66ED">
              <w:rPr>
                <w:rFonts w:ascii="Arial" w:hAnsi="Arial"/>
                <w:sz w:val="16"/>
              </w:rPr>
              <w:t>20-100 ms</w:t>
            </w:r>
          </w:p>
          <w:p w14:paraId="110B75FF" w14:textId="77777777"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276" w:type="dxa"/>
          </w:tcPr>
          <w:p w14:paraId="7FBA6C75" w14:textId="1076801E"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w:t>
            </w:r>
            <w:r w:rsidR="00BF6C24" w:rsidRPr="004E66ED">
              <w:rPr>
                <w:rFonts w:ascii="Arial" w:hAnsi="Arial"/>
                <w:sz w:val="16"/>
                <w:lang w:eastAsia="zh-CN"/>
              </w:rPr>
              <w:t>d</w:t>
            </w:r>
            <w:r w:rsidRPr="004E66ED">
              <w:rPr>
                <w:rFonts w:ascii="Arial" w:hAnsi="Arial"/>
                <w:sz w:val="16"/>
                <w:lang w:eastAsia="zh-CN"/>
              </w:rPr>
              <w:t>e</w:t>
            </w:r>
          </w:p>
          <w:p w14:paraId="2DDFC6E1" w14:textId="77777777" w:rsidR="00216A9A" w:rsidRPr="004E66ED" w:rsidRDefault="00216A9A" w:rsidP="00DB1BCD">
            <w:pPr>
              <w:keepNext/>
              <w:keepLines/>
              <w:spacing w:after="0"/>
              <w:jc w:val="center"/>
              <w:rPr>
                <w:rFonts w:ascii="Arial" w:hAnsi="Arial"/>
                <w:sz w:val="16"/>
              </w:rPr>
            </w:pPr>
            <w:r w:rsidRPr="004E66ED">
              <w:rPr>
                <w:rFonts w:ascii="Arial" w:hAnsi="Arial"/>
                <w:sz w:val="16"/>
              </w:rPr>
              <w:t>(NOTE 4)</w:t>
            </w:r>
          </w:p>
        </w:tc>
      </w:tr>
      <w:tr w:rsidR="00216A9A" w:rsidRPr="004E66ED" w14:paraId="36FDC035" w14:textId="77777777" w:rsidTr="00DB1BCD">
        <w:trPr>
          <w:tblHeader/>
        </w:trPr>
        <w:tc>
          <w:tcPr>
            <w:tcW w:w="9889" w:type="dxa"/>
            <w:gridSpan w:val="8"/>
          </w:tcPr>
          <w:p w14:paraId="58C49ED1" w14:textId="61B59784" w:rsidR="00216A9A" w:rsidRPr="004E66ED" w:rsidRDefault="00216A9A" w:rsidP="00DB1BCD">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 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r w:rsidR="00BB0C4B" w:rsidRPr="004E66ED">
              <w:rPr>
                <w:sz w:val="16"/>
              </w:rPr>
              <w:t xml:space="preserve">. </w:t>
            </w:r>
            <w:r w:rsidRPr="004E66ED">
              <w:rPr>
                <w:sz w:val="16"/>
              </w:rPr>
              <w:t>Exact value is FFS</w:t>
            </w:r>
          </w:p>
          <w:p w14:paraId="0A0D912B" w14:textId="3FB800E2" w:rsidR="00216A9A" w:rsidRPr="004E66ED" w:rsidRDefault="00216A9A" w:rsidP="00DB1BCD">
            <w:pPr>
              <w:pStyle w:val="TAN"/>
              <w:rPr>
                <w:sz w:val="16"/>
              </w:rPr>
            </w:pPr>
            <w:r w:rsidRPr="004E66ED">
              <w:rPr>
                <w:sz w:val="16"/>
              </w:rPr>
              <w:t>NOTE 2:</w:t>
            </w:r>
            <w:r w:rsidR="00AA2D93">
              <w:rPr>
                <w:sz w:val="16"/>
              </w:rPr>
              <w:t xml:space="preserve"> </w:t>
            </w:r>
            <w:r w:rsidRPr="004E66E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sidRPr="004E66ED">
              <w:rPr>
                <w:sz w:val="16"/>
              </w:rPr>
              <w:t xml:space="preserve">. </w:t>
            </w:r>
            <w:r w:rsidRPr="004E66ED">
              <w:rPr>
                <w:sz w:val="16"/>
              </w:rPr>
              <w:t>These application layer message data need to be segmented for network transport thus doesn’t mean packet size</w:t>
            </w:r>
            <w:r w:rsidR="00BB0C4B" w:rsidRPr="004E66ED">
              <w:rPr>
                <w:sz w:val="16"/>
              </w:rPr>
              <w:t xml:space="preserve">. </w:t>
            </w:r>
            <w:r w:rsidRPr="004E66ED">
              <w:rPr>
                <w:sz w:val="16"/>
              </w:rPr>
              <w:t>The real-time status information including telemetry data may be structured.</w:t>
            </w:r>
          </w:p>
          <w:p w14:paraId="4586DEE9" w14:textId="4935F0F3" w:rsidR="00216A9A" w:rsidRPr="004E66ED" w:rsidRDefault="00216A9A" w:rsidP="00DB1BCD">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w:t>
            </w:r>
            <w:r w:rsidR="00975433" w:rsidRPr="004E66ED">
              <w:rPr>
                <w:sz w:val="16"/>
                <w:lang w:eastAsia="zh-CN"/>
              </w:rPr>
              <w:t xml:space="preserve"> </w:t>
            </w:r>
            <w:r w:rsidRPr="004E66ED">
              <w:rPr>
                <w:sz w:val="16"/>
                <w:lang w:eastAsia="zh-CN"/>
              </w:rPr>
              <w:t>(10~50Hz).</w:t>
            </w:r>
          </w:p>
          <w:p w14:paraId="622264A3" w14:textId="4FEF95AB" w:rsidR="00216A9A" w:rsidRPr="004E66ED" w:rsidRDefault="00216A9A" w:rsidP="00DB1BCD">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BB0C4B" w:rsidRPr="004E66ED">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5C7BB2CE" w14:textId="2725D0C4" w:rsidR="00216A9A" w:rsidRPr="004E66ED" w:rsidRDefault="00216A9A" w:rsidP="00DB1BCD">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r w:rsidR="00BB0C4B" w:rsidRPr="004E66ED">
              <w:rPr>
                <w:sz w:val="16"/>
              </w:rPr>
              <w:t xml:space="preserve">. </w:t>
            </w:r>
            <w:r w:rsidRPr="004E66ED">
              <w:rPr>
                <w:sz w:val="16"/>
              </w:rPr>
              <w:t>Exact value is FFS.</w:t>
            </w:r>
          </w:p>
          <w:p w14:paraId="108770C4" w14:textId="11B1A3FC" w:rsidR="00216A9A" w:rsidRPr="004E66ED" w:rsidRDefault="00216A9A" w:rsidP="00975433">
            <w:pPr>
              <w:pStyle w:val="TAN"/>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and exact value </w:t>
            </w:r>
            <w:r w:rsidR="001418B7" w:rsidRPr="004E66ED">
              <w:rPr>
                <w:sz w:val="16"/>
              </w:rPr>
              <w:t xml:space="preserve">is </w:t>
            </w:r>
            <w:r w:rsidRPr="004E66ED">
              <w:rPr>
                <w:sz w:val="16"/>
              </w:rPr>
              <w:t xml:space="preserve">FFS. </w:t>
            </w:r>
          </w:p>
        </w:tc>
      </w:tr>
    </w:tbl>
    <w:p w14:paraId="3F1B46D6" w14:textId="77777777" w:rsidR="00216A9A" w:rsidRPr="004E66ED" w:rsidRDefault="00216A9A" w:rsidP="004E66ED"/>
    <w:p w14:paraId="7D725730" w14:textId="747EBEF4" w:rsidR="00E71B4D" w:rsidRPr="004E66ED" w:rsidRDefault="00E71B4D" w:rsidP="00F219C5">
      <w:pPr>
        <w:pStyle w:val="Heading2"/>
      </w:pPr>
      <w:bookmarkStart w:id="172" w:name="_Toc120025253"/>
      <w:bookmarkStart w:id="173" w:name="_Toc120091331"/>
      <w:bookmarkStart w:id="174" w:name="_Toc136356576"/>
      <w:bookmarkStart w:id="175" w:name="_Toc136857466"/>
      <w:r w:rsidRPr="004E66ED">
        <w:rPr>
          <w:rFonts w:eastAsia="DengXian"/>
        </w:rPr>
        <w:t>5.</w:t>
      </w:r>
      <w:r w:rsidR="00343B7C" w:rsidRPr="004E66ED">
        <w:rPr>
          <w:rFonts w:eastAsia="DengXian"/>
        </w:rPr>
        <w:t>3</w:t>
      </w:r>
      <w:r w:rsidRPr="004E66ED">
        <w:rPr>
          <w:rFonts w:eastAsia="DengXian"/>
        </w:rPr>
        <w:tab/>
      </w:r>
      <w:r w:rsidR="00622FA7">
        <w:t xml:space="preserve">Use Case on </w:t>
      </w:r>
      <w:r w:rsidR="00D34A17" w:rsidRPr="004E66ED">
        <w:t xml:space="preserve">collaborative </w:t>
      </w:r>
      <w:r w:rsidRPr="004E66ED">
        <w:t>and concurrent engineering in product design using metaverse services</w:t>
      </w:r>
      <w:bookmarkEnd w:id="172"/>
      <w:bookmarkEnd w:id="173"/>
      <w:bookmarkEnd w:id="174"/>
      <w:bookmarkEnd w:id="175"/>
      <w:r w:rsidR="00AA2D93">
        <w:t xml:space="preserve"> </w:t>
      </w:r>
    </w:p>
    <w:p w14:paraId="2687BC3B" w14:textId="307C228D" w:rsidR="00E71B4D" w:rsidRPr="004E66ED" w:rsidRDefault="00E71B4D" w:rsidP="00F219C5">
      <w:pPr>
        <w:pStyle w:val="Heading3"/>
      </w:pPr>
      <w:bookmarkStart w:id="176" w:name="_Toc120025254"/>
      <w:bookmarkStart w:id="177" w:name="_Toc120091332"/>
      <w:bookmarkStart w:id="178" w:name="_Toc136356577"/>
      <w:bookmarkStart w:id="179" w:name="_Toc136857467"/>
      <w:r w:rsidRPr="004E66ED">
        <w:rPr>
          <w:lang w:val="x-none" w:eastAsia="x-none"/>
        </w:rPr>
        <w:t>5.</w:t>
      </w:r>
      <w:r w:rsidR="00343B7C" w:rsidRPr="004E66ED">
        <w:rPr>
          <w:lang w:eastAsia="x-none"/>
        </w:rPr>
        <w:t>3</w:t>
      </w:r>
      <w:r w:rsidRPr="004E66ED">
        <w:rPr>
          <w:lang w:val="x-none" w:eastAsia="x-none"/>
        </w:rPr>
        <w:t>.1</w:t>
      </w:r>
      <w:r w:rsidRPr="004E66ED">
        <w:rPr>
          <w:lang w:val="x-none" w:eastAsia="x-none"/>
        </w:rPr>
        <w:tab/>
      </w:r>
      <w:r w:rsidRPr="004E66ED">
        <w:t>Description</w:t>
      </w:r>
      <w:bookmarkEnd w:id="176"/>
      <w:bookmarkEnd w:id="177"/>
      <w:bookmarkEnd w:id="178"/>
      <w:bookmarkEnd w:id="179"/>
    </w:p>
    <w:p w14:paraId="404CFD93" w14:textId="552B19F5" w:rsidR="00E71B4D" w:rsidRPr="004E66ED" w:rsidRDefault="00E71B4D" w:rsidP="00E71B4D">
      <w:pPr>
        <w:jc w:val="both"/>
        <w:rPr>
          <w:lang w:eastAsia="zh-CN"/>
        </w:rPr>
      </w:pPr>
      <w:r w:rsidRPr="004E66ED">
        <w:rPr>
          <w:lang w:eastAsia="zh-CN"/>
        </w:rPr>
        <w:t>Since the industrial age, engineering design has become an extremely demanding activity. Collaborative and concurrent engineering occur as a concept and methodology at the end of the last century and was defined as a systematic approach to integrated and co-design of products and their related processes. The diversity and complexity of actual products, requires collaboration of engineers from different geographic locations to share the ideas and solutions with customer and to evaluate products development. VR and AR technologies have found their ways into critical applications in industrial sectors such as aerospace engineering, automotive engineering, medical engineering, and also in the fields of education and entertainment. The range of technologies include Cave Automatic Virtual Environment (better known by the recursive acronym CAVE) environments, reality theatres, power walls, holographic workbenches, individual immersive systems, head mounted displays, tactile sensing interfaces, haptic feedback devices, multi-sensational devices, speech interfaces, and mixed reality systems [</w:t>
      </w:r>
      <w:r w:rsidR="00343B7C" w:rsidRPr="004E66ED">
        <w:rPr>
          <w:lang w:eastAsia="zh-CN"/>
        </w:rPr>
        <w:t>6</w:t>
      </w:r>
      <w:r w:rsidRPr="004E66ED">
        <w:rPr>
          <w:lang w:eastAsia="zh-CN"/>
        </w:rPr>
        <w:t>].</w:t>
      </w:r>
    </w:p>
    <w:p w14:paraId="64A8B795" w14:textId="1197E5FE" w:rsidR="00E71B4D" w:rsidRPr="004E66ED" w:rsidRDefault="00E71B4D" w:rsidP="004E66ED">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rsidR="008A3913">
        <w:fldChar w:fldCharType="begin"/>
      </w:r>
      <w:r w:rsidR="008A3913">
        <w:instrText xml:space="preserve"> </w:instrText>
      </w:r>
      <w:r w:rsidR="008A3913">
        <w:instrText>INCLUDEPICTURE  "https://i0.wp.com/vrtech.wiki/wp-content/uploads/2021/01/Collaborative-Augmented-Reality.png?fit</w:instrText>
      </w:r>
      <w:r w:rsidR="008A3913">
        <w:instrText>=1500,850&amp;ssl=1" \* MERGEFORMATINET</w:instrText>
      </w:r>
      <w:r w:rsidR="008A3913">
        <w:instrText xml:space="preserve"> </w:instrText>
      </w:r>
      <w:r w:rsidR="008A3913">
        <w:fldChar w:fldCharType="separate"/>
      </w:r>
      <w:r w:rsidR="008A3913">
        <w:pict w14:anchorId="708B0C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73.6pt">
            <v:imagedata r:id="rId25" r:href="rId26"/>
          </v:shape>
        </w:pict>
      </w:r>
      <w:r w:rsidR="008A3913">
        <w:fldChar w:fldCharType="end"/>
      </w:r>
      <w:r w:rsidRPr="004E66ED">
        <w:fldChar w:fldCharType="end"/>
      </w:r>
    </w:p>
    <w:p w14:paraId="3797BE66" w14:textId="73DC8087"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 xml:space="preserve">.1-1: XR enabled collaborative and concurrent engineering in product design </w:t>
      </w:r>
      <w:r w:rsidRPr="004E66ED">
        <w:rPr>
          <w:lang w:eastAsia="en-GB"/>
        </w:rPr>
        <w:br/>
        <w:t>(Source: https://vrtech.wiki/)</w:t>
      </w:r>
    </w:p>
    <w:p w14:paraId="53701EC7" w14:textId="689C0128" w:rsidR="00E71B4D" w:rsidRPr="004E66ED" w:rsidRDefault="00E71B4D" w:rsidP="00E71B4D">
      <w:pPr>
        <w:jc w:val="both"/>
        <w:rPr>
          <w:lang w:eastAsia="zh-CN"/>
        </w:rPr>
      </w:pPr>
      <w:r w:rsidRPr="004E66ED">
        <w:rPr>
          <w:lang w:eastAsia="zh-CN"/>
        </w:rPr>
        <w:t xml:space="preserve">One of the key challenges is to how to enable a distributed virtual environment (DVE) allowing multiple users from different geographical locations (some of them are present at the same location) to interact over a network. </w:t>
      </w:r>
      <w:r w:rsidR="007E7E79" w:rsidRPr="004E66ED">
        <w:rPr>
          <w:lang w:eastAsia="zh-CN"/>
        </w:rPr>
        <w:t xml:space="preserve">A </w:t>
      </w:r>
      <w:r w:rsidRPr="004E66ED">
        <w:rPr>
          <w:lang w:eastAsia="zh-CN"/>
        </w:rPr>
        <w:t xml:space="preserve">DVEs </w:t>
      </w:r>
      <w:r w:rsidR="007E7E79" w:rsidRPr="004E66ED">
        <w:rPr>
          <w:lang w:eastAsia="zh-CN"/>
        </w:rPr>
        <w:t xml:space="preserve">is </w:t>
      </w:r>
      <w:r w:rsidRPr="004E66ED">
        <w:rPr>
          <w:lang w:eastAsia="zh-CN"/>
        </w:rPr>
        <w:t xml:space="preserve">defined as multi-user virtual </w:t>
      </w:r>
      <w:r w:rsidR="007E7E79" w:rsidRPr="004E66ED">
        <w:rPr>
          <w:lang w:eastAsia="zh-CN"/>
        </w:rPr>
        <w:t xml:space="preserve">reality </w:t>
      </w:r>
      <w:r w:rsidRPr="004E66ED">
        <w:rPr>
          <w:lang w:eastAsia="zh-CN"/>
        </w:rPr>
        <w:t>that actively support communication, collaboration, and coordination [</w:t>
      </w:r>
      <w:r w:rsidR="00343B7C" w:rsidRPr="004E66ED">
        <w:rPr>
          <w:lang w:eastAsia="zh-CN"/>
        </w:rPr>
        <w:t>7</w:t>
      </w:r>
      <w:r w:rsidRPr="004E66ED">
        <w:rPr>
          <w:lang w:eastAsia="zh-CN"/>
        </w:rPr>
        <w:t>], 3D place-like environment in which participants are provided with graphical embodiments called avatars that convey their identity, presence, location, and activities to others [</w:t>
      </w:r>
      <w:r w:rsidR="00343B7C" w:rsidRPr="004E66ED">
        <w:rPr>
          <w:lang w:eastAsia="zh-CN"/>
        </w:rPr>
        <w:t>8</w:t>
      </w:r>
      <w:r w:rsidRPr="004E66ED">
        <w:rPr>
          <w:lang w:eastAsia="zh-CN"/>
        </w:rPr>
        <w:t xml:space="preserve">]. </w:t>
      </w:r>
      <w:r w:rsidR="007E7E79" w:rsidRPr="004E66ED">
        <w:rPr>
          <w:lang w:eastAsia="zh-CN"/>
        </w:rPr>
        <w:t xml:space="preserve">A </w:t>
      </w:r>
      <w:r w:rsidRPr="004E66ED">
        <w:rPr>
          <w:lang w:eastAsia="zh-CN"/>
        </w:rPr>
        <w:t xml:space="preserve">DVE </w:t>
      </w:r>
      <w:r w:rsidR="007E7E79" w:rsidRPr="004E66ED">
        <w:rPr>
          <w:lang w:eastAsia="zh-CN"/>
        </w:rPr>
        <w:t xml:space="preserve">is </w:t>
      </w:r>
      <w:r w:rsidRPr="004E66ED">
        <w:rPr>
          <w:lang w:eastAsia="zh-CN"/>
        </w:rPr>
        <w:t xml:space="preserve">the simultaneous existence of multiple users in the same virtual space represented as avatars, their communication, the shared exploration of 3D visualizations, and the collaborative construction of new content. This avatar representation is essential for every user knows about the actual perceptions of other users. The users can communicate with each other. They can interact with other users and with the virtual environment. </w:t>
      </w:r>
      <w:r w:rsidR="007E7E79" w:rsidRPr="004E66ED">
        <w:rPr>
          <w:lang w:eastAsia="zh-CN"/>
        </w:rPr>
        <w:t>A DVE in the terms of this study is a location agnostic service experience.</w:t>
      </w:r>
    </w:p>
    <w:p w14:paraId="0F599C53" w14:textId="1EBE1CB0" w:rsidR="00E71B4D" w:rsidRPr="004E66ED" w:rsidRDefault="00E71B4D" w:rsidP="00E71B4D">
      <w:pPr>
        <w:jc w:val="both"/>
        <w:rPr>
          <w:lang w:eastAsia="zh-CN"/>
        </w:rPr>
      </w:pPr>
      <w:r w:rsidRPr="004E66ED">
        <w:rPr>
          <w:lang w:eastAsia="zh-CN"/>
        </w:rPr>
        <w:t xml:space="preserve">To support DVEs for collaborative and concurrent engineering, </w:t>
      </w:r>
      <w:r w:rsidR="007E7E79" w:rsidRPr="004E66ED">
        <w:rPr>
          <w:lang w:eastAsia="zh-CN"/>
        </w:rPr>
        <w:t xml:space="preserve">the </w:t>
      </w:r>
      <w:r w:rsidRPr="004E66ED">
        <w:rPr>
          <w:lang w:eastAsia="zh-CN"/>
        </w:rPr>
        <w:t>5G system need</w:t>
      </w:r>
      <w:r w:rsidR="007E7E79" w:rsidRPr="004E66ED">
        <w:rPr>
          <w:lang w:eastAsia="zh-CN"/>
        </w:rPr>
        <w:t>s</w:t>
      </w:r>
      <w:r w:rsidRPr="004E66ED">
        <w:rPr>
          <w:lang w:eastAsia="zh-CN"/>
        </w:rPr>
        <w:t xml:space="preserve"> to fulfil </w:t>
      </w:r>
      <w:r w:rsidR="007E7E79" w:rsidRPr="004E66ED">
        <w:rPr>
          <w:lang w:eastAsia="zh-CN"/>
        </w:rPr>
        <w:t>certain</w:t>
      </w:r>
      <w:r w:rsidRPr="004E66ED">
        <w:rPr>
          <w:lang w:eastAsia="zh-CN"/>
        </w:rPr>
        <w:t xml:space="preserve"> KPIs, such as latency, data rate, reliability. Moreover </w:t>
      </w:r>
      <w:r w:rsidR="004E66ED" w:rsidRPr="004E66ED">
        <w:rPr>
          <w:lang w:eastAsia="zh-CN"/>
        </w:rPr>
        <w:t xml:space="preserve">the </w:t>
      </w:r>
      <w:r w:rsidRPr="004E66ED">
        <w:rPr>
          <w:lang w:eastAsia="zh-CN"/>
        </w:rPr>
        <w:t xml:space="preserve">5G system (with </w:t>
      </w:r>
      <w:r w:rsidR="007E7E79" w:rsidRPr="004E66ED">
        <w:rPr>
          <w:lang w:eastAsia="zh-CN"/>
        </w:rPr>
        <w:t xml:space="preserve">mobile </w:t>
      </w:r>
      <w:r w:rsidRPr="004E66ED">
        <w:rPr>
          <w:lang w:eastAsia="zh-CN"/>
        </w:rPr>
        <w:t xml:space="preserve">metaverse services) </w:t>
      </w:r>
      <w:r w:rsidR="004E66ED" w:rsidRPr="004E66ED">
        <w:rPr>
          <w:lang w:eastAsia="zh-CN"/>
        </w:rPr>
        <w:t xml:space="preserve">is </w:t>
      </w:r>
      <w:r w:rsidRPr="004E66ED">
        <w:rPr>
          <w:lang w:eastAsia="zh-CN"/>
        </w:rPr>
        <w:t>expected to support the fundamental features including:</w:t>
      </w:r>
    </w:p>
    <w:p w14:paraId="7BCEE26F" w14:textId="51D7EF2D" w:rsidR="00E71B4D" w:rsidRPr="004E66ED" w:rsidRDefault="00E71B4D" w:rsidP="00E71B4D">
      <w:pPr>
        <w:jc w:val="both"/>
        <w:rPr>
          <w:lang w:eastAsia="zh-CN"/>
        </w:rPr>
      </w:pPr>
      <w:r w:rsidRPr="004E66ED">
        <w:rPr>
          <w:lang w:eastAsia="zh-CN"/>
        </w:rPr>
        <w:t xml:space="preserve">- </w:t>
      </w:r>
      <w:r w:rsidR="007E7E79" w:rsidRPr="004E66ED">
        <w:rPr>
          <w:lang w:eastAsia="zh-CN"/>
        </w:rPr>
        <w:t>mobile metaverse media</w:t>
      </w:r>
      <w:r w:rsidRPr="004E66ED">
        <w:rPr>
          <w:lang w:eastAsia="zh-CN"/>
        </w:rPr>
        <w:t xml:space="preserve"> support among multiple users;</w:t>
      </w:r>
    </w:p>
    <w:p w14:paraId="4AD1A4B3" w14:textId="57DCE354" w:rsidR="00E71B4D" w:rsidRPr="004E66ED" w:rsidRDefault="00E71B4D" w:rsidP="00E71B4D">
      <w:pPr>
        <w:jc w:val="both"/>
        <w:rPr>
          <w:lang w:eastAsia="zh-CN"/>
        </w:rPr>
      </w:pPr>
      <w:r w:rsidRPr="004E66ED">
        <w:rPr>
          <w:lang w:eastAsia="zh-CN"/>
        </w:rPr>
        <w:t xml:space="preserve">- </w:t>
      </w:r>
      <w:r w:rsidR="007E7E79" w:rsidRPr="004E66ED">
        <w:rPr>
          <w:lang w:eastAsia="zh-CN"/>
        </w:rPr>
        <w:t xml:space="preserve">User Identity </w:t>
      </w:r>
      <w:r w:rsidRPr="004E66ED">
        <w:rPr>
          <w:lang w:eastAsia="zh-CN"/>
        </w:rPr>
        <w:t>management;</w:t>
      </w:r>
    </w:p>
    <w:p w14:paraId="67A841EA" w14:textId="77777777" w:rsidR="00E71B4D" w:rsidRPr="004E66ED" w:rsidRDefault="00E71B4D" w:rsidP="00E71B4D">
      <w:pPr>
        <w:jc w:val="both"/>
        <w:rPr>
          <w:lang w:eastAsia="zh-CN"/>
        </w:rPr>
      </w:pPr>
      <w:r w:rsidRPr="004E66ED">
        <w:rPr>
          <w:lang w:eastAsia="zh-CN"/>
        </w:rPr>
        <w:t>- data security.</w:t>
      </w:r>
    </w:p>
    <w:p w14:paraId="3CF59483" w14:textId="294406AE" w:rsidR="00E71B4D" w:rsidRPr="004E66ED" w:rsidRDefault="00E71B4D" w:rsidP="00F219C5">
      <w:pPr>
        <w:pStyle w:val="Heading3"/>
      </w:pPr>
      <w:bookmarkStart w:id="180" w:name="_Toc120025100"/>
      <w:bookmarkStart w:id="181" w:name="_Toc120025255"/>
      <w:bookmarkStart w:id="182" w:name="_Toc120091333"/>
      <w:bookmarkStart w:id="183" w:name="_Toc136356578"/>
      <w:bookmarkStart w:id="184" w:name="_Toc136857468"/>
      <w:r w:rsidRPr="004E66ED">
        <w:t>5.</w:t>
      </w:r>
      <w:r w:rsidR="00343B7C" w:rsidRPr="004E66ED">
        <w:t>3</w:t>
      </w:r>
      <w:r w:rsidRPr="004E66ED">
        <w:t>.2</w:t>
      </w:r>
      <w:r w:rsidRPr="004E66ED">
        <w:tab/>
        <w:t>Pre-conditions</w:t>
      </w:r>
      <w:bookmarkEnd w:id="180"/>
      <w:bookmarkEnd w:id="181"/>
      <w:bookmarkEnd w:id="182"/>
      <w:bookmarkEnd w:id="183"/>
      <w:bookmarkEnd w:id="184"/>
    </w:p>
    <w:p w14:paraId="344F2BA6" w14:textId="3C174772" w:rsidR="00E71B4D" w:rsidRPr="004E66ED" w:rsidRDefault="00E71B4D" w:rsidP="00E71B4D">
      <w:pPr>
        <w:jc w:val="both"/>
        <w:rPr>
          <w:lang w:eastAsia="zh-CN"/>
        </w:rPr>
      </w:pPr>
      <w:r w:rsidRPr="004E66ED">
        <w:rPr>
          <w:lang w:val="en-US" w:eastAsia="zh-CN"/>
        </w:rPr>
        <w:t xml:space="preserve">Novitas, an innovative start-up company, has set up a </w:t>
      </w:r>
      <w:r w:rsidRPr="004E66ED">
        <w:rPr>
          <w:lang w:eastAsia="zh-CN"/>
        </w:rPr>
        <w:t>distributed virtual environment (with the corresponding 5G communication subscriptions</w:t>
      </w:r>
      <w:r w:rsidR="00D34A17" w:rsidRPr="004E66ED">
        <w:rPr>
          <w:lang w:eastAsia="zh-CN"/>
        </w:rPr>
        <w:t xml:space="preserve"> provided by GreenMobile</w:t>
      </w:r>
      <w:r w:rsidRPr="004E66ED">
        <w:rPr>
          <w:lang w:eastAsia="zh-CN"/>
        </w:rPr>
        <w:t xml:space="preserve">) for collaborative and concurrent engineering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Pr="004E66ED" w:rsidRDefault="00E71B4D" w:rsidP="00E71B4D">
      <w:pPr>
        <w:jc w:val="both"/>
        <w:rPr>
          <w:lang w:eastAsia="zh-CN"/>
        </w:rPr>
      </w:pPr>
      <w:r w:rsidRPr="004E66ED">
        <w:rPr>
          <w:lang w:eastAsia="zh-CN"/>
        </w:rPr>
        <w:t xml:space="preserve">In the current phase, </w:t>
      </w:r>
      <w:r w:rsidRPr="004E66ED">
        <w:rPr>
          <w:lang w:val="en-US" w:eastAsia="zh-CN"/>
        </w:rPr>
        <w:t xml:space="preserve">Novitas need to collaborate closely with Nyhet, a partner company, to design the key parts of the engine. </w:t>
      </w:r>
      <w:r w:rsidR="00D34A17" w:rsidRPr="004E66ED">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4E66ED">
        <w:rPr>
          <w:lang w:eastAsia="zh-CN"/>
        </w:rPr>
        <w:t>corresponding 5G communication subscriptions,</w:t>
      </w:r>
      <w:r w:rsidR="00D34A17" w:rsidRPr="004E66ED">
        <w:rPr>
          <w:lang w:val="en-US" w:eastAsia="zh-CN"/>
        </w:rPr>
        <w:t xml:space="preserve"> to attend such engineering meetings. To protect the sensitive business information, strict security requirements for user identity management and data security are </w:t>
      </w:r>
      <w:r w:rsidR="002F1ACA" w:rsidRPr="004E66ED">
        <w:rPr>
          <w:lang w:val="en-US" w:eastAsia="zh-CN"/>
        </w:rPr>
        <w:t>crucial</w:t>
      </w:r>
      <w:r w:rsidR="00D34A17" w:rsidRPr="004E66ED">
        <w:rPr>
          <w:lang w:eastAsia="zh-CN"/>
        </w:rPr>
        <w:t>.</w:t>
      </w:r>
    </w:p>
    <w:p w14:paraId="5C4A52C6" w14:textId="23B72101" w:rsidR="00E71B4D" w:rsidRPr="004E66ED" w:rsidRDefault="00E71B4D" w:rsidP="00E71B4D">
      <w:pPr>
        <w:jc w:val="both"/>
        <w:rPr>
          <w:lang w:val="en-US" w:eastAsia="zh-CN"/>
        </w:rPr>
      </w:pPr>
      <w:r w:rsidRPr="004E66ED">
        <w:rPr>
          <w:lang w:val="en-US" w:eastAsia="zh-CN"/>
        </w:rPr>
        <w:t>The service flows below illustrate how engineers interact with each other using services provided by 5G system.</w:t>
      </w:r>
    </w:p>
    <w:p w14:paraId="2A565D1C" w14:textId="4073ABDC" w:rsidR="00E71B4D" w:rsidRPr="004E66ED" w:rsidRDefault="00E71B4D" w:rsidP="004E66ED">
      <w:pPr>
        <w:pStyle w:val="TH"/>
      </w:pPr>
      <w:r w:rsidRPr="004E66ED">
        <w:lastRenderedPageBreak/>
        <w:fldChar w:fldCharType="begin"/>
      </w:r>
      <w:r w:rsidRPr="004E66ED">
        <w:instrText xml:space="preserve"> INCLUDEPICTURE "C:\\Users\\awx957877\\AppData\\Roaming\\eSpace_Desktop\\UserData\\awx957877\\imagefiles\\DB6E05A6-9E0A-4B92-B73A-CFD18CF2B6CD.png" \* MERGEFORMATINET </w:instrText>
      </w:r>
      <w:r w:rsidRPr="004E66ED">
        <w:fldChar w:fldCharType="separate"/>
      </w:r>
      <w:r w:rsidR="00007FAA" w:rsidRPr="004E66ED">
        <w:fldChar w:fldCharType="begin"/>
      </w:r>
      <w:r w:rsidR="00007FAA" w:rsidRPr="004E66ED">
        <w:instrText xml:space="preserve"> INCLUDEPICTURE  "C:\\Users\\awx957877\\AppData\\Roaming\\eSpace_Desktop\\UserData\\awx957877\\imagefiles\\DB6E05A6-9E0A-4B92-B73A-CFD18CF2B6CD.png" \* MERGEFORMATINET </w:instrText>
      </w:r>
      <w:r w:rsidR="00007FAA" w:rsidRPr="004E66ED">
        <w:fldChar w:fldCharType="separate"/>
      </w:r>
      <w:r w:rsidR="00D865DA" w:rsidRPr="004E66ED">
        <w:fldChar w:fldCharType="begin"/>
      </w:r>
      <w:r w:rsidR="00D865DA" w:rsidRPr="004E66ED">
        <w:instrText xml:space="preserve"> INCLUDEPICTURE  "C:\\Users\\awx957877\\AppData\\Roaming\\eSpace_Desktop\\UserData\\awx957877\\imagefiles\\DB6E05A6-9E0A-4B92-B73A-CFD18CF2B6CD.png" \* MERGEFORMATINET </w:instrText>
      </w:r>
      <w:r w:rsidR="00D865DA" w:rsidRPr="004E66ED">
        <w:fldChar w:fldCharType="separate"/>
      </w:r>
      <w:r w:rsidR="006F3CEF" w:rsidRPr="004E66ED">
        <w:fldChar w:fldCharType="begin"/>
      </w:r>
      <w:r w:rsidR="006F3CEF" w:rsidRPr="004E66ED">
        <w:instrText xml:space="preserve"> INCLUDEPICTURE  "C:\\Users\\erik.guttman\\Documents\\awx957877\\AppData\\Roaming\\eSpace_Desktop\\UserData\\awx957877\\imagefiles\\DB6E05A6-9E0A-4B92-B73A-CFD18CF2B6CD.png" \* MERGEFORMATINET </w:instrText>
      </w:r>
      <w:r w:rsidR="006F3CEF" w:rsidRPr="004E66ED">
        <w:fldChar w:fldCharType="separate"/>
      </w:r>
      <w:r w:rsidR="00525B73" w:rsidRPr="004E66ED">
        <w:fldChar w:fldCharType="begin"/>
      </w:r>
      <w:r w:rsidR="00525B73" w:rsidRPr="004E66ED">
        <w:instrText xml:space="preserve"> INCLUDEPICTURE  "C:\\Users\\erik.guttman\\Documents\\awx957877\\AppData\\Roaming\\eSpace_Desktop\\UserData\\awx957877\\imagefiles\\DB6E05A6-9E0A-4B92-B73A-CFD18CF2B6CD.png" \* MERGEFORMATINET </w:instrText>
      </w:r>
      <w:r w:rsidR="00525B73" w:rsidRPr="004E66ED">
        <w:fldChar w:fldCharType="separate"/>
      </w:r>
      <w:r w:rsidR="00DF605C" w:rsidRPr="004E66ED">
        <w:fldChar w:fldCharType="begin"/>
      </w:r>
      <w:r w:rsidR="00DF605C" w:rsidRPr="004E66ED">
        <w:instrText xml:space="preserve"> INCLUDEPICTURE  "C:\\Users\\erik.guttman\\Documents\\awx957877\\AppData\\Roaming\\eSpace_Desktop\\UserData\\awx957877\\imagefiles\\DB6E05A6-9E0A-4B92-B73A-CFD18CF2B6CD.png" \* MERGEFORMATINET </w:instrText>
      </w:r>
      <w:r w:rsidR="00DF605C" w:rsidRPr="004E66ED">
        <w:fldChar w:fldCharType="separate"/>
      </w:r>
      <w:r w:rsidR="00DE75F6" w:rsidRPr="004E66ED">
        <w:fldChar w:fldCharType="begin"/>
      </w:r>
      <w:r w:rsidR="00DE75F6" w:rsidRPr="004E66ED">
        <w:instrText xml:space="preserve"> INCLUDEPICTURE  "C:\\Users\\erik.guttman\\Documents\\awx957877\\AppData\\Roaming\\eSpace_Desktop\\UserData\\awx957877\\imagefiles\\DB6E05A6-9E0A-4B92-B73A-CFD18CF2B6CD.png" \* MERGEFORMATINET </w:instrText>
      </w:r>
      <w:r w:rsidR="00DE75F6" w:rsidRPr="004E66ED">
        <w:fldChar w:fldCharType="separate"/>
      </w:r>
      <w:r w:rsidRPr="004E66ED">
        <w:fldChar w:fldCharType="begin"/>
      </w:r>
      <w:r w:rsidR="00234201" w:rsidRPr="004E66ED">
        <w:instrText xml:space="preserve"> INCLUDEPICTURE "C:\\..\\..\\awx957877\\AppData\\Roaming\\eSpace_Desktop\\UserData\\awx957877\\imagefiles\\DB6E05A6-9E0A-4B92-B73A-CFD18CF2B6CD.png" \* MERGEFORMAT </w:instrText>
      </w:r>
      <w:r w:rsidRPr="004E66ED">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00DB1BCD" w:rsidRPr="004E66ED">
        <w:rPr>
          <w:noProof/>
        </w:rPr>
        <w:fldChar w:fldCharType="begin"/>
      </w:r>
      <w:r w:rsidR="00DB1BCD" w:rsidRPr="004E66ED">
        <w:rPr>
          <w:noProof/>
        </w:rPr>
        <w:instrText xml:space="preserve"> INCLUDEPICTURE  "\\\\Users\\..\\..\\..\\awx957877\\AppData\\Roaming\\eSpace_Desktop\\UserData\\awx957877\\imagefiles\\DB6E05A6-9E0A-4B92-B73A-CFD18CF2B6CD.png" \* MERGEFORMATINET </w:instrText>
      </w:r>
      <w:r w:rsidR="00DB1BCD" w:rsidRPr="004E66ED">
        <w:rPr>
          <w:noProof/>
        </w:rPr>
        <w:fldChar w:fldCharType="separate"/>
      </w:r>
      <w:r w:rsidR="00B73147" w:rsidRPr="004E66ED">
        <w:rPr>
          <w:noProof/>
        </w:rPr>
        <w:fldChar w:fldCharType="begin"/>
      </w:r>
      <w:r w:rsidR="00B73147" w:rsidRPr="004E66ED">
        <w:rPr>
          <w:noProof/>
        </w:rPr>
        <w:instrText xml:space="preserve"> INCLUDEPICTURE  "\\\\Users\\..\\..\\..\\awx957877\\AppData\\Roaming\\eSpace_Desktop\\UserData\\awx957877\\imagefiles\\DB6E05A6-9E0A-4B92-B73A-CFD18CF2B6CD.png" \* MERGEFORMATINET </w:instrText>
      </w:r>
      <w:r w:rsidR="00B73147" w:rsidRPr="004E66ED">
        <w:rPr>
          <w:noProof/>
        </w:rPr>
        <w:fldChar w:fldCharType="separate"/>
      </w:r>
      <w:r w:rsidR="001D4EC8" w:rsidRPr="004E66ED">
        <w:rPr>
          <w:noProof/>
        </w:rPr>
        <w:fldChar w:fldCharType="begin"/>
      </w:r>
      <w:r w:rsidR="001D4EC8" w:rsidRPr="004E66ED">
        <w:rPr>
          <w:noProof/>
        </w:rPr>
        <w:instrText xml:space="preserve"> INCLUDEPICTURE  "\\\\Users\\..\\..\\..\\awx957877\\AppData\\Roaming\\eSpace_Desktop\\UserData\\awx957877\\imagefiles\\DB6E05A6-9E0A-4B92-B73A-CFD18CF2B6CD.png" \* MERGEFORMATINET </w:instrText>
      </w:r>
      <w:r w:rsidR="001D4EC8" w:rsidRPr="004E66ED">
        <w:rPr>
          <w:noProof/>
        </w:rPr>
        <w:fldChar w:fldCharType="separate"/>
      </w:r>
      <w:r w:rsidR="00C40DB7" w:rsidRPr="004E66ED">
        <w:rPr>
          <w:noProof/>
        </w:rPr>
        <w:fldChar w:fldCharType="begin"/>
      </w:r>
      <w:r w:rsidR="00C40DB7" w:rsidRPr="004E66ED">
        <w:rPr>
          <w:noProof/>
        </w:rPr>
        <w:instrText xml:space="preserve"> INCLUDEPICTURE  "\\\\Users\\..\\..\\..\\awx957877\\AppData\\Roaming\\eSpace_Desktop\\UserData\\awx957877\\imagefiles\\DB6E05A6-9E0A-4B92-B73A-CFD18CF2B6CD.png" \* MERGEFORMATINET </w:instrText>
      </w:r>
      <w:r w:rsidR="00C40DB7" w:rsidRPr="004E66ED">
        <w:rPr>
          <w:noProof/>
        </w:rPr>
        <w:fldChar w:fldCharType="separate"/>
      </w:r>
      <w:r w:rsidR="00AE3C79" w:rsidRPr="004E66ED">
        <w:rPr>
          <w:noProof/>
        </w:rPr>
        <w:fldChar w:fldCharType="begin"/>
      </w:r>
      <w:r w:rsidR="00AE3C79" w:rsidRPr="004E66ED">
        <w:rPr>
          <w:noProof/>
        </w:rPr>
        <w:instrText xml:space="preserve"> INCLUDEPICTURE  "\\\\Users\\..\\..\\..\\awx957877\\AppData\\Roaming\\eSpace_Desktop\\UserData\\awx957877\\imagefiles\\DB6E05A6-9E0A-4B92-B73A-CFD18CF2B6CD.png" \* MERGEFORMATINET </w:instrText>
      </w:r>
      <w:r w:rsidR="00AE3C79" w:rsidRPr="004E66ED">
        <w:rPr>
          <w:noProof/>
        </w:rPr>
        <w:fldChar w:fldCharType="separate"/>
      </w:r>
      <w:r w:rsidR="00B46D77" w:rsidRPr="004E66ED">
        <w:rPr>
          <w:noProof/>
        </w:rPr>
        <w:fldChar w:fldCharType="begin"/>
      </w:r>
      <w:r w:rsidR="00B46D77" w:rsidRPr="004E66ED">
        <w:rPr>
          <w:noProof/>
        </w:rPr>
        <w:instrText xml:space="preserve"> INCLUDEPICTURE  "\\\\Users\\..\\..\\..\\awx957877\\AppData\\Roaming\\eSpace_Desktop\\UserData\\awx957877\\imagefiles\\DB6E05A6-9E0A-4B92-B73A-CFD18CF2B6CD.png" \* MERGEFORMATINET </w:instrText>
      </w:r>
      <w:r w:rsidR="00B46D77" w:rsidRPr="004E66ED">
        <w:rPr>
          <w:noProof/>
        </w:rPr>
        <w:fldChar w:fldCharType="separate"/>
      </w:r>
      <w:r w:rsidR="00837C41" w:rsidRPr="004E66ED">
        <w:rPr>
          <w:noProof/>
        </w:rPr>
        <w:fldChar w:fldCharType="begin"/>
      </w:r>
      <w:r w:rsidR="00837C41" w:rsidRPr="004E66ED">
        <w:rPr>
          <w:noProof/>
        </w:rPr>
        <w:instrText xml:space="preserve"> INCLUDEPICTURE  "\\\\Users\\..\\..\\..\\awx957877\\AppData\\Roaming\\eSpace_Desktop\\UserData\\awx957877\\imagefiles\\DB6E05A6-9E0A-4B92-B73A-CFD18CF2B6CD.png" \* MERGEFORMATINET </w:instrText>
      </w:r>
      <w:r w:rsidR="00837C41" w:rsidRPr="004E66ED">
        <w:rPr>
          <w:noProof/>
        </w:rPr>
        <w:fldChar w:fldCharType="separate"/>
      </w:r>
      <w:r w:rsidR="00DC6AA1" w:rsidRPr="004E66ED">
        <w:rPr>
          <w:noProof/>
        </w:rPr>
        <w:fldChar w:fldCharType="begin"/>
      </w:r>
      <w:r w:rsidR="00DC6AA1" w:rsidRPr="004E66ED">
        <w:rPr>
          <w:noProof/>
        </w:rPr>
        <w:instrText xml:space="preserve"> INCLUDEPICTURE  "\\\\Users\\..\\..\\..\\awx957877\\AppData\\Roaming\\eSpace_Desktop\\UserData\\awx957877\\imagefiles\\DB6E05A6-9E0A-4B92-B73A-CFD18CF2B6CD.png" \* MERGEFORMATINET </w:instrText>
      </w:r>
      <w:r w:rsidR="00DC6AA1" w:rsidRPr="004E66ED">
        <w:rPr>
          <w:noProof/>
        </w:rPr>
        <w:fldChar w:fldCharType="separate"/>
      </w:r>
      <w:r w:rsidR="001074E9" w:rsidRPr="004E66ED">
        <w:rPr>
          <w:noProof/>
        </w:rPr>
        <w:fldChar w:fldCharType="begin"/>
      </w:r>
      <w:r w:rsidR="001074E9" w:rsidRPr="004E66ED">
        <w:rPr>
          <w:noProof/>
        </w:rPr>
        <w:instrText xml:space="preserve"> INCLUDEPICTURE  "\\\\Users\\..\\..\\..\\awx957877\\AppData\\Roaming\\eSpace_Desktop\\UserData\\awx957877\\imagefiles\\DB6E05A6-9E0A-4B92-B73A-CFD18CF2B6CD.png" \* MERGEFORMATINET </w:instrText>
      </w:r>
      <w:r w:rsidR="001074E9" w:rsidRPr="004E66ED">
        <w:rPr>
          <w:noProof/>
        </w:rPr>
        <w:fldChar w:fldCharType="separate"/>
      </w:r>
      <w:r w:rsidR="00870249" w:rsidRPr="004E66ED">
        <w:rPr>
          <w:noProof/>
        </w:rPr>
        <w:fldChar w:fldCharType="begin"/>
      </w:r>
      <w:r w:rsidR="00870249" w:rsidRPr="004E66ED">
        <w:rPr>
          <w:noProof/>
        </w:rPr>
        <w:instrText xml:space="preserve"> INCLUDEPICTURE  "\\\\Users\\..\\..\\..\\awx957877\\AppData\\Roaming\\eSpace_Desktop\\UserData\\awx957877\\imagefiles\\DB6E05A6-9E0A-4B92-B73A-CFD18CF2B6CD.png" \* MERGEFORMATINET </w:instrText>
      </w:r>
      <w:r w:rsidR="00870249" w:rsidRPr="004E66ED">
        <w:rPr>
          <w:noProof/>
        </w:rPr>
        <w:fldChar w:fldCharType="separate"/>
      </w:r>
      <w:r w:rsidR="00FE119F" w:rsidRPr="004E66ED">
        <w:rPr>
          <w:noProof/>
        </w:rPr>
        <w:fldChar w:fldCharType="begin"/>
      </w:r>
      <w:r w:rsidR="00FE119F" w:rsidRPr="004E66ED">
        <w:rPr>
          <w:noProof/>
        </w:rPr>
        <w:instrText xml:space="preserve"> INCLUDEPICTURE  "\\\\Users\\..\\..\\..\\awx957877\\AppData\\Roaming\\eSpace_Desktop\\UserData\\awx957877\\imagefiles\\DB6E05A6-9E0A-4B92-B73A-CFD18CF2B6CD.png" \* MERGEFORMATINET </w:instrText>
      </w:r>
      <w:r w:rsidR="00FE119F" w:rsidRPr="004E66ED">
        <w:rPr>
          <w:noProof/>
        </w:rPr>
        <w:fldChar w:fldCharType="separate"/>
      </w:r>
      <w:r w:rsidR="0094555A" w:rsidRPr="004E66ED">
        <w:rPr>
          <w:noProof/>
        </w:rPr>
        <w:fldChar w:fldCharType="begin"/>
      </w:r>
      <w:r w:rsidR="0094555A" w:rsidRPr="004E66ED">
        <w:rPr>
          <w:noProof/>
        </w:rPr>
        <w:instrText xml:space="preserve"> INCLUDEPICTURE  "\\\\Users\\..\\..\\..\\awx957877\\AppData\\Roaming\\eSpace_Desktop\\UserData\\awx957877\\imagefiles\\DB6E05A6-9E0A-4B92-B73A-CFD18CF2B6CD.png" \* MERGEFORMATINET </w:instrText>
      </w:r>
      <w:r w:rsidR="0094555A" w:rsidRPr="004E66ED">
        <w:rPr>
          <w:noProof/>
        </w:rPr>
        <w:fldChar w:fldCharType="separate"/>
      </w:r>
      <w:r w:rsidR="00E2539F" w:rsidRPr="004E66ED">
        <w:rPr>
          <w:noProof/>
        </w:rPr>
        <w:fldChar w:fldCharType="begin"/>
      </w:r>
      <w:r w:rsidR="00E2539F" w:rsidRPr="004E66ED">
        <w:rPr>
          <w:noProof/>
        </w:rPr>
        <w:instrText xml:space="preserve"> INCLUDEPICTURE  "\\\\Users\\..\\..\\..\\awx957877\\AppData\\Roaming\\eSpace_Desktop\\UserData\\awx957877\\imagefiles\\DB6E05A6-9E0A-4B92-B73A-CFD18CF2B6CD.png" \* MERGEFORMATINET </w:instrText>
      </w:r>
      <w:r w:rsidR="00E2539F" w:rsidRPr="004E66ED">
        <w:rPr>
          <w:noProof/>
        </w:rPr>
        <w:fldChar w:fldCharType="separate"/>
      </w:r>
      <w:r w:rsidR="00934C0E" w:rsidRPr="004E66ED">
        <w:rPr>
          <w:noProof/>
        </w:rPr>
        <w:fldChar w:fldCharType="begin"/>
      </w:r>
      <w:r w:rsidR="00934C0E" w:rsidRPr="004E66ED">
        <w:rPr>
          <w:noProof/>
        </w:rPr>
        <w:instrText xml:space="preserve"> INCLUDEPICTURE  "\\\\Users\\..\\..\\..\\awx957877\\AppData\\Roaming\\eSpace_Desktop\\UserData\\awx957877\\imagefiles\\DB6E05A6-9E0A-4B92-B73A-CFD18CF2B6CD.png" \* MERGEFORMATINET </w:instrText>
      </w:r>
      <w:r w:rsidR="00934C0E" w:rsidRPr="004E66ED">
        <w:rPr>
          <w:noProof/>
        </w:rPr>
        <w:fldChar w:fldCharType="separate"/>
      </w:r>
      <w:r w:rsidR="00B3596F" w:rsidRPr="004E66ED">
        <w:rPr>
          <w:noProof/>
        </w:rPr>
        <w:fldChar w:fldCharType="begin"/>
      </w:r>
      <w:r w:rsidR="00B3596F" w:rsidRPr="004E66ED">
        <w:rPr>
          <w:noProof/>
        </w:rPr>
        <w:instrText xml:space="preserve"> INCLUDEPICTURE  "\\\\Users\\..\\..\\..\\awx957877\\AppData\\Roaming\\eSpace_Desktop\\UserData\\awx957877\\imagefiles\\DB6E05A6-9E0A-4B92-B73A-CFD18CF2B6CD.png" \* MERGEFORMATINET </w:instrText>
      </w:r>
      <w:r w:rsidR="00B3596F" w:rsidRPr="004E66ED">
        <w:rPr>
          <w:noProof/>
        </w:rPr>
        <w:fldChar w:fldCharType="separate"/>
      </w:r>
      <w:r w:rsidR="002115EE" w:rsidRPr="004E66ED">
        <w:rPr>
          <w:noProof/>
        </w:rPr>
        <w:fldChar w:fldCharType="begin"/>
      </w:r>
      <w:r w:rsidR="002115EE" w:rsidRPr="004E66ED">
        <w:rPr>
          <w:noProof/>
        </w:rPr>
        <w:instrText xml:space="preserve"> INCLUDEPICTURE  "\\\\Users\\..\\..\\..\\awx957877\\AppData\\Roaming\\eSpace_Desktop\\UserData\\awx957877\\imagefiles\\DB6E05A6-9E0A-4B92-B73A-CFD18CF2B6CD.png" \* MERGEFORMATINET </w:instrText>
      </w:r>
      <w:r w:rsidR="002115EE" w:rsidRPr="004E66ED">
        <w:rPr>
          <w:noProof/>
        </w:rPr>
        <w:fldChar w:fldCharType="separate"/>
      </w:r>
      <w:r w:rsidR="005C686D" w:rsidRPr="004E66ED">
        <w:rPr>
          <w:noProof/>
        </w:rPr>
        <w:fldChar w:fldCharType="begin"/>
      </w:r>
      <w:r w:rsidR="005C686D" w:rsidRPr="004E66ED">
        <w:rPr>
          <w:noProof/>
        </w:rPr>
        <w:instrText xml:space="preserve"> INCLUDEPICTURE  "\\\\Users\\..\\..\\..\\awx957877\\AppData\\Roaming\\eSpace_Desktop\\UserData\\awx957877\\imagefiles\\DB6E05A6-9E0A-4B92-B73A-CFD18CF2B6CD.png" \* MERGEFORMATINET </w:instrText>
      </w:r>
      <w:r w:rsidR="005C686D" w:rsidRPr="004E66ED">
        <w:rPr>
          <w:noProof/>
        </w:rPr>
        <w:fldChar w:fldCharType="separate"/>
      </w:r>
      <w:r w:rsidR="00681F20" w:rsidRPr="004E66ED">
        <w:rPr>
          <w:noProof/>
        </w:rPr>
        <w:fldChar w:fldCharType="begin"/>
      </w:r>
      <w:r w:rsidR="00681F20" w:rsidRPr="004E66ED">
        <w:rPr>
          <w:noProof/>
        </w:rPr>
        <w:instrText xml:space="preserve"> INCLUDEPICTURE  "\\\\Users\\..\\..\\..\\awx957877\\AppData\\Roaming\\eSpace_Desktop\\UserData\\awx957877\\imagefiles\\DB6E05A6-9E0A-4B92-B73A-CFD18CF2B6CD.png" \* MERGEFORMATINET </w:instrText>
      </w:r>
      <w:r w:rsidR="00681F20" w:rsidRPr="004E66ED">
        <w:rPr>
          <w:noProof/>
        </w:rPr>
        <w:fldChar w:fldCharType="separate"/>
      </w:r>
      <w:r w:rsidR="00BF6C24" w:rsidRPr="004E66ED">
        <w:rPr>
          <w:noProof/>
        </w:rPr>
        <w:fldChar w:fldCharType="begin"/>
      </w:r>
      <w:r w:rsidR="00BF6C24" w:rsidRPr="004E66ED">
        <w:rPr>
          <w:noProof/>
        </w:rPr>
        <w:instrText xml:space="preserve"> INCLUDEPICTURE  "\\\\Users\\..\\..\\..\\awx957877\\AppData\\Roaming\\eSpace_Desktop\\UserData\\awx957877\\imagefiles\\DB6E05A6-9E0A-4B92-B73A-CFD18CF2B6CD.png" \* MERGEFORMATINET </w:instrText>
      </w:r>
      <w:r w:rsidR="00BF6C24" w:rsidRPr="004E66ED">
        <w:rPr>
          <w:noProof/>
        </w:rPr>
        <w:fldChar w:fldCharType="separate"/>
      </w:r>
      <w:r w:rsidR="00D54641" w:rsidRPr="004E66ED">
        <w:rPr>
          <w:noProof/>
        </w:rPr>
        <w:fldChar w:fldCharType="begin"/>
      </w:r>
      <w:r w:rsidR="00D54641" w:rsidRPr="004E66ED">
        <w:rPr>
          <w:noProof/>
        </w:rPr>
        <w:instrText xml:space="preserve"> INCLUDEPICTURE  "\\\\Users\\..\\..\\..\\awx957877\\AppData\\Roaming\\eSpace_Desktop\\UserData\\awx957877\\imagefiles\\DB6E05A6-9E0A-4B92-B73A-CFD18CF2B6CD.png" \* MERGEFORMATINET </w:instrText>
      </w:r>
      <w:r w:rsidR="00D54641" w:rsidRPr="004E66ED">
        <w:rPr>
          <w:noProof/>
        </w:rPr>
        <w:fldChar w:fldCharType="separate"/>
      </w:r>
      <w:r w:rsidR="008E4729" w:rsidRPr="004E66ED">
        <w:rPr>
          <w:noProof/>
        </w:rPr>
        <w:fldChar w:fldCharType="begin"/>
      </w:r>
      <w:r w:rsidR="008E4729" w:rsidRPr="004E66ED">
        <w:rPr>
          <w:noProof/>
        </w:rPr>
        <w:instrText xml:space="preserve"> INCLUDEPICTURE  "\\\\Users\\..\\..\\..\\awx957877\\AppData\\Roaming\\eSpace_Desktop\\UserData\\awx957877\\imagefiles\\DB6E05A6-9E0A-4B92-B73A-CFD18CF2B6CD.png" \* MERGEFORMATINET </w:instrText>
      </w:r>
      <w:r w:rsidR="008E4729" w:rsidRPr="004E66ED">
        <w:rPr>
          <w:noProof/>
        </w:rPr>
        <w:fldChar w:fldCharType="separate"/>
      </w:r>
      <w:r w:rsidR="009B7684" w:rsidRPr="004E66ED">
        <w:rPr>
          <w:noProof/>
        </w:rPr>
        <w:fldChar w:fldCharType="begin"/>
      </w:r>
      <w:r w:rsidR="009B7684" w:rsidRPr="004E66ED">
        <w:rPr>
          <w:noProof/>
        </w:rPr>
        <w:instrText xml:space="preserve"> INCLUDEPICTURE  "\\\\Users\\..\\..\\..\\awx957877\\AppData\\Roaming\\eSpace_Desktop\\UserData\\awx957877\\imagefiles\\DB6E05A6-9E0A-4B92-B73A-CFD18CF2B6CD.png" \* MERGEFORMATINET </w:instrText>
      </w:r>
      <w:r w:rsidR="009B7684" w:rsidRPr="004E66ED">
        <w:rPr>
          <w:noProof/>
        </w:rPr>
        <w:fldChar w:fldCharType="separate"/>
      </w:r>
      <w:r w:rsidR="00695D72" w:rsidRPr="004E66ED">
        <w:rPr>
          <w:noProof/>
        </w:rPr>
        <w:fldChar w:fldCharType="begin"/>
      </w:r>
      <w:r w:rsidR="00695D72" w:rsidRPr="004E66ED">
        <w:rPr>
          <w:noProof/>
        </w:rPr>
        <w:instrText xml:space="preserve"> INCLUDEPICTURE  "\\\\Users\\..\\..\\..\\awx957877\\AppData\\Roaming\\eSpace_Desktop\\UserData\\awx957877\\imagefiles\\DB6E05A6-9E0A-4B92-B73A-CFD18CF2B6CD.png" \* MERGEFORMATINET </w:instrText>
      </w:r>
      <w:r w:rsidR="00695D72" w:rsidRPr="004E66ED">
        <w:rPr>
          <w:noProof/>
        </w:rPr>
        <w:fldChar w:fldCharType="separate"/>
      </w:r>
      <w:r w:rsidR="00DB4999" w:rsidRPr="004E66ED">
        <w:rPr>
          <w:noProof/>
        </w:rPr>
        <w:fldChar w:fldCharType="begin"/>
      </w:r>
      <w:r w:rsidR="00DB4999" w:rsidRPr="004E66ED">
        <w:rPr>
          <w:noProof/>
        </w:rPr>
        <w:instrText xml:space="preserve"> INCLUDEPICTURE  "\\\\Users\\..\\..\\..\\awx957877\\AppData\\Roaming\\eSpace_Desktop\\UserData\\awx957877\\imagefiles\\DB6E05A6-9E0A-4B92-B73A-CFD18CF2B6CD.png" \* MERGEFORMATINET </w:instrText>
      </w:r>
      <w:r w:rsidR="00DB4999" w:rsidRPr="004E66ED">
        <w:rPr>
          <w:noProof/>
        </w:rPr>
        <w:fldChar w:fldCharType="separate"/>
      </w:r>
      <w:r w:rsidR="008A3913">
        <w:rPr>
          <w:noProof/>
        </w:rPr>
        <w:fldChar w:fldCharType="begin"/>
      </w:r>
      <w:r w:rsidR="008A3913">
        <w:rPr>
          <w:noProof/>
        </w:rPr>
        <w:instrText xml:space="preserve"> </w:instrText>
      </w:r>
      <w:r w:rsidR="008A3913">
        <w:rPr>
          <w:noProof/>
        </w:rPr>
        <w:instrText>INCLUDEPICTURE  "\\\\Users\\..\\..\\..\\awx957877\\AppData\</w:instrText>
      </w:r>
      <w:r w:rsidR="008A3913">
        <w:rPr>
          <w:noProof/>
        </w:rPr>
        <w:instrText>\Roaming\\eSpace_Desktop\\UserData\\awx957877\\imagefiles\\DB6E05A6-9E0A-4B92-B73A-CFD18CF2B6CD.png" \* MERGEFORMATINET</w:instrText>
      </w:r>
      <w:r w:rsidR="008A3913">
        <w:rPr>
          <w:noProof/>
        </w:rPr>
        <w:instrText xml:space="preserve"> </w:instrText>
      </w:r>
      <w:r w:rsidR="008A3913">
        <w:rPr>
          <w:noProof/>
        </w:rPr>
        <w:fldChar w:fldCharType="separate"/>
      </w:r>
      <w:r w:rsidR="008A3913">
        <w:rPr>
          <w:noProof/>
        </w:rPr>
        <w:pict w14:anchorId="066C2273">
          <v:shape id="_x0000_i1026" type="#_x0000_t75" alt="" style="width:295.2pt;height:208.8pt;mso-width-percent:0;mso-height-percent:0;mso-wrap-distance-left:2.25pt;mso-wrap-distance-top:2.25pt;mso-wrap-distance-right:2.25pt;mso-wrap-distance-bottom:2.25pt;mso-width-percent:0;mso-height-percent:0">
            <v:imagedata r:id="rId27" r:href="rId28"/>
          </v:shape>
        </w:pict>
      </w:r>
      <w:r w:rsidR="008A3913">
        <w:rPr>
          <w:noProof/>
        </w:rPr>
        <w:fldChar w:fldCharType="end"/>
      </w:r>
      <w:r w:rsidR="00DB4999" w:rsidRPr="004E66ED">
        <w:rPr>
          <w:noProof/>
        </w:rPr>
        <w:fldChar w:fldCharType="end"/>
      </w:r>
      <w:r w:rsidR="00695D72" w:rsidRPr="004E66ED">
        <w:rPr>
          <w:noProof/>
        </w:rPr>
        <w:fldChar w:fldCharType="end"/>
      </w:r>
      <w:r w:rsidR="009B7684" w:rsidRPr="004E66ED">
        <w:rPr>
          <w:noProof/>
        </w:rPr>
        <w:fldChar w:fldCharType="end"/>
      </w:r>
      <w:r w:rsidR="008E4729" w:rsidRPr="004E66ED">
        <w:rPr>
          <w:noProof/>
        </w:rPr>
        <w:fldChar w:fldCharType="end"/>
      </w:r>
      <w:r w:rsidR="00D54641" w:rsidRPr="004E66ED">
        <w:rPr>
          <w:noProof/>
        </w:rPr>
        <w:fldChar w:fldCharType="end"/>
      </w:r>
      <w:r w:rsidR="00BF6C24" w:rsidRPr="004E66ED">
        <w:rPr>
          <w:noProof/>
        </w:rPr>
        <w:fldChar w:fldCharType="end"/>
      </w:r>
      <w:r w:rsidR="00681F20" w:rsidRPr="004E66ED">
        <w:rPr>
          <w:noProof/>
        </w:rPr>
        <w:fldChar w:fldCharType="end"/>
      </w:r>
      <w:r w:rsidR="005C686D" w:rsidRPr="004E66ED">
        <w:rPr>
          <w:noProof/>
        </w:rPr>
        <w:fldChar w:fldCharType="end"/>
      </w:r>
      <w:r w:rsidR="002115EE" w:rsidRPr="004E66ED">
        <w:rPr>
          <w:noProof/>
        </w:rPr>
        <w:fldChar w:fldCharType="end"/>
      </w:r>
      <w:r w:rsidR="00B3596F" w:rsidRPr="004E66ED">
        <w:rPr>
          <w:noProof/>
        </w:rPr>
        <w:fldChar w:fldCharType="end"/>
      </w:r>
      <w:r w:rsidR="00934C0E" w:rsidRPr="004E66ED">
        <w:rPr>
          <w:noProof/>
        </w:rPr>
        <w:fldChar w:fldCharType="end"/>
      </w:r>
      <w:r w:rsidR="00E2539F" w:rsidRPr="004E66ED">
        <w:rPr>
          <w:noProof/>
        </w:rPr>
        <w:fldChar w:fldCharType="end"/>
      </w:r>
      <w:r w:rsidR="0094555A" w:rsidRPr="004E66ED">
        <w:rPr>
          <w:noProof/>
        </w:rPr>
        <w:fldChar w:fldCharType="end"/>
      </w:r>
      <w:r w:rsidR="00FE119F" w:rsidRPr="004E66ED">
        <w:rPr>
          <w:noProof/>
        </w:rPr>
        <w:fldChar w:fldCharType="end"/>
      </w:r>
      <w:r w:rsidR="00870249" w:rsidRPr="004E66ED">
        <w:rPr>
          <w:noProof/>
        </w:rPr>
        <w:fldChar w:fldCharType="end"/>
      </w:r>
      <w:r w:rsidR="001074E9" w:rsidRPr="004E66ED">
        <w:rPr>
          <w:noProof/>
        </w:rPr>
        <w:fldChar w:fldCharType="end"/>
      </w:r>
      <w:r w:rsidR="00DC6AA1" w:rsidRPr="004E66ED">
        <w:rPr>
          <w:noProof/>
        </w:rPr>
        <w:fldChar w:fldCharType="end"/>
      </w:r>
      <w:r w:rsidR="00837C41" w:rsidRPr="004E66ED">
        <w:rPr>
          <w:noProof/>
        </w:rPr>
        <w:fldChar w:fldCharType="end"/>
      </w:r>
      <w:r w:rsidR="00B46D77" w:rsidRPr="004E66ED">
        <w:rPr>
          <w:noProof/>
        </w:rPr>
        <w:fldChar w:fldCharType="end"/>
      </w:r>
      <w:r w:rsidR="00AE3C79" w:rsidRPr="004E66ED">
        <w:rPr>
          <w:noProof/>
        </w:rPr>
        <w:fldChar w:fldCharType="end"/>
      </w:r>
      <w:r w:rsidR="00C40DB7" w:rsidRPr="004E66ED">
        <w:rPr>
          <w:noProof/>
        </w:rPr>
        <w:fldChar w:fldCharType="end"/>
      </w:r>
      <w:r w:rsidR="001D4EC8" w:rsidRPr="004E66ED">
        <w:rPr>
          <w:noProof/>
        </w:rPr>
        <w:fldChar w:fldCharType="end"/>
      </w:r>
      <w:r w:rsidR="00B73147" w:rsidRPr="004E66ED">
        <w:rPr>
          <w:noProof/>
        </w:rPr>
        <w:fldChar w:fldCharType="end"/>
      </w:r>
      <w:r w:rsidR="00DB1BCD" w:rsidRPr="004E66ED">
        <w:rPr>
          <w:noProof/>
        </w:rPr>
        <w:fldChar w:fldCharType="end"/>
      </w:r>
      <w:r w:rsidRPr="004E66ED">
        <w:rPr>
          <w:noProof/>
        </w:rPr>
        <w:fldChar w:fldCharType="end"/>
      </w:r>
      <w:r w:rsidRPr="004E66ED">
        <w:rPr>
          <w:noProof/>
        </w:rPr>
        <w:fldChar w:fldCharType="end"/>
      </w:r>
      <w:r w:rsidRPr="004E66ED">
        <w:rPr>
          <w:noProof/>
        </w:rPr>
        <w:fldChar w:fldCharType="end"/>
      </w:r>
      <w:r w:rsidRPr="004E66ED">
        <w:fldChar w:fldCharType="end"/>
      </w:r>
      <w:r w:rsidR="00DE75F6" w:rsidRPr="004E66ED">
        <w:fldChar w:fldCharType="end"/>
      </w:r>
      <w:r w:rsidR="00DF605C" w:rsidRPr="004E66ED">
        <w:fldChar w:fldCharType="end"/>
      </w:r>
      <w:r w:rsidR="00525B73" w:rsidRPr="004E66ED">
        <w:fldChar w:fldCharType="end"/>
      </w:r>
      <w:r w:rsidR="006F3CEF" w:rsidRPr="004E66ED">
        <w:fldChar w:fldCharType="end"/>
      </w:r>
      <w:r w:rsidR="00D865DA" w:rsidRPr="004E66ED">
        <w:fldChar w:fldCharType="end"/>
      </w:r>
      <w:r w:rsidR="00007FAA" w:rsidRPr="004E66ED">
        <w:fldChar w:fldCharType="end"/>
      </w:r>
      <w:r w:rsidRPr="004E66ED">
        <w:fldChar w:fldCharType="end"/>
      </w:r>
    </w:p>
    <w:p w14:paraId="4E3EB338" w14:textId="428EF4AE"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.2-1: Illustration of Collaborative Workspace (Source: ESI-Icido GmbH)</w:t>
      </w:r>
    </w:p>
    <w:p w14:paraId="566E4016" w14:textId="36E0E9D5" w:rsidR="00E71B4D" w:rsidRPr="004E66ED" w:rsidRDefault="00E71B4D" w:rsidP="009B7684">
      <w:pPr>
        <w:pStyle w:val="Heading3"/>
      </w:pPr>
      <w:bookmarkStart w:id="185" w:name="_Toc136857469"/>
      <w:r w:rsidRPr="004E66ED">
        <w:rPr>
          <w:lang w:val="x-none" w:eastAsia="x-none"/>
        </w:rPr>
        <w:t>5</w:t>
      </w:r>
      <w:r w:rsidRPr="004E66ED">
        <w:t>.</w:t>
      </w:r>
      <w:r w:rsidR="00343B7C" w:rsidRPr="004E66ED">
        <w:t>3</w:t>
      </w:r>
      <w:r w:rsidRPr="004E66ED">
        <w:t>.3</w:t>
      </w:r>
      <w:r w:rsidRPr="004E66ED">
        <w:tab/>
        <w:t>Service Flows</w:t>
      </w:r>
      <w:bookmarkEnd w:id="185"/>
      <w:r w:rsidRPr="004E66ED">
        <w:t xml:space="preserve"> </w:t>
      </w:r>
    </w:p>
    <w:p w14:paraId="75084DD2" w14:textId="7F1869A7" w:rsidR="00D34A17" w:rsidRPr="004E66ED" w:rsidRDefault="002115EE" w:rsidP="002115EE">
      <w:pPr>
        <w:pStyle w:val="B1"/>
      </w:pPr>
      <w:r w:rsidRPr="004E66ED">
        <w:t>1.</w:t>
      </w:r>
      <w:r w:rsidRPr="004E66ED">
        <w:tab/>
      </w:r>
      <w:r w:rsidR="00D34A17" w:rsidRPr="004E66ED">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4E66ED">
        <w:t>can</w:t>
      </w:r>
      <w:r w:rsidR="00D34A17" w:rsidRPr="004E66ED">
        <w:t xml:space="preserve"> be forwarded to </w:t>
      </w:r>
      <w:r w:rsidR="002F1ACA" w:rsidRPr="004E66ED">
        <w:t>the corresponding application server of the enterprise</w:t>
      </w:r>
      <w:r w:rsidR="00D34A17" w:rsidRPr="004E66ED">
        <w:t xml:space="preserve">. The final result of the network level authentication (can also include the context information, e.g. location information of the participants) is </w:t>
      </w:r>
      <w:r w:rsidR="002F1ACA" w:rsidRPr="004E66ED">
        <w:t xml:space="preserve">also </w:t>
      </w:r>
      <w:r w:rsidR="00D34A17" w:rsidRPr="004E66ED">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4E66ED" w:rsidRDefault="002115EE" w:rsidP="002115EE">
      <w:pPr>
        <w:pStyle w:val="B1"/>
      </w:pPr>
      <w:r w:rsidRPr="004E66ED">
        <w:t>2.</w:t>
      </w:r>
      <w:r w:rsidRPr="004E66ED">
        <w:tab/>
      </w:r>
      <w:r w:rsidR="00E71B4D" w:rsidRPr="004E66ED">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4E66ED" w:rsidRDefault="002115EE" w:rsidP="002115EE">
      <w:pPr>
        <w:pStyle w:val="B1"/>
      </w:pPr>
      <w:r w:rsidRPr="004E66ED">
        <w:t>3.</w:t>
      </w:r>
      <w:r w:rsidRPr="004E66ED">
        <w:tab/>
      </w:r>
      <w:r w:rsidR="00E71B4D" w:rsidRPr="004E66ED">
        <w:t>When a session starts, multiple streams are established over the 5G network between the corresponding devices that carry multiple modalities data. Table 5.</w:t>
      </w:r>
      <w:r w:rsidR="00343B7C" w:rsidRPr="004E66ED">
        <w:t>3</w:t>
      </w:r>
      <w:r w:rsidR="00E71B4D" w:rsidRPr="004E66ED">
        <w:t>.3-1 depicts the typical QoS requirements that have to be fulfilled in order for the users’ QoE to be satisfactory.</w:t>
      </w:r>
    </w:p>
    <w:p w14:paraId="05D8FFBC" w14:textId="07B9E758" w:rsidR="00E71B4D" w:rsidRPr="004E66ED" w:rsidRDefault="00E71B4D" w:rsidP="00E71B4D">
      <w:pPr>
        <w:pStyle w:val="TH"/>
        <w:ind w:left="720"/>
        <w:jc w:val="left"/>
        <w:rPr>
          <w:lang w:eastAsia="zh-CN"/>
        </w:rPr>
      </w:pPr>
      <w:r w:rsidRPr="004E66ED">
        <w:rPr>
          <w:lang w:eastAsia="zh-CN"/>
        </w:rPr>
        <w:t>Table 5.</w:t>
      </w:r>
      <w:r w:rsidR="00343B7C" w:rsidRPr="004E66ED">
        <w:rPr>
          <w:lang w:eastAsia="zh-CN"/>
        </w:rPr>
        <w:t>3</w:t>
      </w:r>
      <w:r w:rsidRPr="004E66ED">
        <w:rPr>
          <w:lang w:eastAsia="zh-CN"/>
        </w:rPr>
        <w:t>.3-1 Typical QoS requirements for multi-modal streams [</w:t>
      </w:r>
      <w:r w:rsidR="00343B7C" w:rsidRPr="004E66ED">
        <w:rPr>
          <w:lang w:eastAsia="zh-CN"/>
        </w:rPr>
        <w:t>9</w:t>
      </w:r>
      <w:r w:rsidRPr="004E66ED">
        <w:rPr>
          <w:lang w:eastAsia="zh-CN"/>
        </w:rPr>
        <w:t>] [</w:t>
      </w:r>
      <w:r w:rsidR="00343B7C" w:rsidRPr="004E66ED">
        <w:rPr>
          <w:lang w:eastAsia="zh-CN"/>
        </w:rPr>
        <w:t>10</w:t>
      </w:r>
      <w:r w:rsidRPr="004E66ED">
        <w:rPr>
          <w:lang w:eastAsia="zh-CN"/>
        </w:rPr>
        <w:t>] [</w:t>
      </w:r>
      <w:r w:rsidR="00343B7C" w:rsidRPr="004E66ED">
        <w:rPr>
          <w:lang w:eastAsia="zh-CN"/>
        </w:rPr>
        <w:t>11</w:t>
      </w:r>
      <w:r w:rsidRPr="004E66ED">
        <w:rPr>
          <w:lang w:eastAsia="zh-CN"/>
        </w:rPr>
        <w:t>] [</w:t>
      </w:r>
      <w:r w:rsidR="00343B7C" w:rsidRPr="004E66ED">
        <w:rPr>
          <w:lang w:eastAsia="zh-CN"/>
        </w:rPr>
        <w:t>12</w:t>
      </w:r>
      <w:r w:rsidRPr="004E66ED">
        <w:rPr>
          <w:lang w:eastAsia="zh-CN"/>
        </w:rPr>
        <w:t>] [</w:t>
      </w:r>
      <w:r w:rsidR="00343B7C" w:rsidRPr="004E66ED">
        <w:rPr>
          <w:lang w:eastAsia="zh-CN"/>
        </w:rPr>
        <w:t>13</w:t>
      </w:r>
      <w:r w:rsidRPr="004E66ED">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E66ED" w14:paraId="75FAB882" w14:textId="77777777" w:rsidTr="00343B7C">
        <w:tc>
          <w:tcPr>
            <w:tcW w:w="2268" w:type="dxa"/>
            <w:shd w:val="clear" w:color="auto" w:fill="auto"/>
            <w:vAlign w:val="center"/>
          </w:tcPr>
          <w:p w14:paraId="70D77DF9" w14:textId="77777777" w:rsidR="00E71B4D" w:rsidRPr="004E66E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Haptics</w:t>
            </w:r>
          </w:p>
        </w:tc>
        <w:tc>
          <w:tcPr>
            <w:tcW w:w="2126" w:type="dxa"/>
            <w:shd w:val="clear" w:color="auto" w:fill="auto"/>
            <w:vAlign w:val="center"/>
          </w:tcPr>
          <w:p w14:paraId="68B5EF7B"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Video</w:t>
            </w:r>
          </w:p>
        </w:tc>
        <w:tc>
          <w:tcPr>
            <w:tcW w:w="1985" w:type="dxa"/>
            <w:shd w:val="clear" w:color="auto" w:fill="auto"/>
            <w:vAlign w:val="center"/>
          </w:tcPr>
          <w:p w14:paraId="26B12C3C"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Audio</w:t>
            </w:r>
          </w:p>
        </w:tc>
      </w:tr>
      <w:tr w:rsidR="00E71B4D" w:rsidRPr="004E66ED" w14:paraId="252CFAC8" w14:textId="77777777" w:rsidTr="00343B7C">
        <w:tc>
          <w:tcPr>
            <w:tcW w:w="2268" w:type="dxa"/>
            <w:shd w:val="clear" w:color="auto" w:fill="auto"/>
            <w:vAlign w:val="center"/>
          </w:tcPr>
          <w:p w14:paraId="2E8554B4"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Jitter (ms)</w:t>
            </w:r>
          </w:p>
        </w:tc>
        <w:tc>
          <w:tcPr>
            <w:tcW w:w="1985" w:type="dxa"/>
            <w:shd w:val="clear" w:color="auto" w:fill="auto"/>
            <w:vAlign w:val="center"/>
          </w:tcPr>
          <w:p w14:paraId="4C0F526F"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2</w:t>
            </w:r>
          </w:p>
        </w:tc>
        <w:tc>
          <w:tcPr>
            <w:tcW w:w="2126" w:type="dxa"/>
            <w:shd w:val="clear" w:color="auto" w:fill="auto"/>
            <w:vAlign w:val="center"/>
          </w:tcPr>
          <w:p w14:paraId="02DA4C6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0BB1203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r>
      <w:tr w:rsidR="00E71B4D" w:rsidRPr="004E66ED" w14:paraId="41E875E9" w14:textId="77777777" w:rsidTr="00343B7C">
        <w:tc>
          <w:tcPr>
            <w:tcW w:w="2268" w:type="dxa"/>
            <w:shd w:val="clear" w:color="auto" w:fill="auto"/>
            <w:vAlign w:val="center"/>
          </w:tcPr>
          <w:p w14:paraId="499D823E"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Delay (ms)</w:t>
            </w:r>
          </w:p>
        </w:tc>
        <w:tc>
          <w:tcPr>
            <w:tcW w:w="1985" w:type="dxa"/>
            <w:shd w:val="clear" w:color="auto" w:fill="auto"/>
            <w:vAlign w:val="center"/>
          </w:tcPr>
          <w:p w14:paraId="3A9A6C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c>
          <w:tcPr>
            <w:tcW w:w="2126" w:type="dxa"/>
            <w:shd w:val="clear" w:color="auto" w:fill="auto"/>
            <w:vAlign w:val="center"/>
          </w:tcPr>
          <w:p w14:paraId="5151FE4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400</w:t>
            </w:r>
          </w:p>
        </w:tc>
        <w:tc>
          <w:tcPr>
            <w:tcW w:w="1985" w:type="dxa"/>
            <w:shd w:val="clear" w:color="auto" w:fill="auto"/>
            <w:vAlign w:val="center"/>
          </w:tcPr>
          <w:p w14:paraId="519450B1"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150</w:t>
            </w:r>
          </w:p>
        </w:tc>
      </w:tr>
      <w:tr w:rsidR="00E71B4D" w:rsidRPr="004E66ED" w14:paraId="37205621" w14:textId="77777777" w:rsidTr="00343B7C">
        <w:tc>
          <w:tcPr>
            <w:tcW w:w="2268" w:type="dxa"/>
            <w:shd w:val="clear" w:color="auto" w:fill="auto"/>
            <w:vAlign w:val="center"/>
          </w:tcPr>
          <w:p w14:paraId="0E003CCC"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loss (%)</w:t>
            </w:r>
          </w:p>
        </w:tc>
        <w:tc>
          <w:tcPr>
            <w:tcW w:w="1985" w:type="dxa"/>
            <w:shd w:val="clear" w:color="auto" w:fill="auto"/>
            <w:vAlign w:val="center"/>
          </w:tcPr>
          <w:p w14:paraId="3A2906B9"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w:t>
            </w:r>
          </w:p>
        </w:tc>
        <w:tc>
          <w:tcPr>
            <w:tcW w:w="2126" w:type="dxa"/>
            <w:shd w:val="clear" w:color="auto" w:fill="auto"/>
            <w:vAlign w:val="center"/>
          </w:tcPr>
          <w:p w14:paraId="52F3ABEA"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c>
          <w:tcPr>
            <w:tcW w:w="1985" w:type="dxa"/>
            <w:shd w:val="clear" w:color="auto" w:fill="auto"/>
            <w:vAlign w:val="center"/>
          </w:tcPr>
          <w:p w14:paraId="69171F8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r>
      <w:tr w:rsidR="00E71B4D" w:rsidRPr="004E66ED" w14:paraId="1183A4F8" w14:textId="77777777" w:rsidTr="00343B7C">
        <w:tc>
          <w:tcPr>
            <w:tcW w:w="2268" w:type="dxa"/>
            <w:shd w:val="clear" w:color="auto" w:fill="auto"/>
            <w:vAlign w:val="center"/>
          </w:tcPr>
          <w:p w14:paraId="6E9507A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Update rate (Hz)</w:t>
            </w:r>
          </w:p>
        </w:tc>
        <w:tc>
          <w:tcPr>
            <w:tcW w:w="1985" w:type="dxa"/>
            <w:shd w:val="clear" w:color="auto" w:fill="auto"/>
            <w:vAlign w:val="center"/>
          </w:tcPr>
          <w:p w14:paraId="66537F7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1000</w:t>
            </w:r>
          </w:p>
        </w:tc>
        <w:tc>
          <w:tcPr>
            <w:tcW w:w="2126" w:type="dxa"/>
            <w:shd w:val="clear" w:color="auto" w:fill="auto"/>
            <w:vAlign w:val="center"/>
          </w:tcPr>
          <w:p w14:paraId="2C4CC99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18DDD6BC"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r>
      <w:tr w:rsidR="00E71B4D" w:rsidRPr="004E66ED" w14:paraId="6871FC9F" w14:textId="77777777" w:rsidTr="00343B7C">
        <w:tc>
          <w:tcPr>
            <w:tcW w:w="2268" w:type="dxa"/>
            <w:shd w:val="clear" w:color="auto" w:fill="auto"/>
            <w:vAlign w:val="center"/>
          </w:tcPr>
          <w:p w14:paraId="025C7A31"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size (bytes)</w:t>
            </w:r>
          </w:p>
        </w:tc>
        <w:tc>
          <w:tcPr>
            <w:tcW w:w="1985" w:type="dxa"/>
            <w:shd w:val="clear" w:color="auto" w:fill="auto"/>
            <w:vAlign w:val="center"/>
          </w:tcPr>
          <w:p w14:paraId="30C850D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c>
          <w:tcPr>
            <w:tcW w:w="2126" w:type="dxa"/>
            <w:shd w:val="clear" w:color="auto" w:fill="auto"/>
            <w:vAlign w:val="center"/>
          </w:tcPr>
          <w:p w14:paraId="0FD213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MTU</w:t>
            </w:r>
          </w:p>
        </w:tc>
        <w:tc>
          <w:tcPr>
            <w:tcW w:w="1985" w:type="dxa"/>
            <w:shd w:val="clear" w:color="auto" w:fill="auto"/>
            <w:vAlign w:val="center"/>
          </w:tcPr>
          <w:p w14:paraId="0953A1C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160-320</w:t>
            </w:r>
          </w:p>
        </w:tc>
      </w:tr>
      <w:tr w:rsidR="00E71B4D" w:rsidRPr="004E66ED" w14:paraId="6D5C2CF2" w14:textId="77777777" w:rsidTr="00343B7C">
        <w:tc>
          <w:tcPr>
            <w:tcW w:w="2268" w:type="dxa"/>
            <w:shd w:val="clear" w:color="auto" w:fill="auto"/>
            <w:vAlign w:val="center"/>
          </w:tcPr>
          <w:p w14:paraId="77F55BD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Throughput (kbit/s)</w:t>
            </w:r>
          </w:p>
        </w:tc>
        <w:tc>
          <w:tcPr>
            <w:tcW w:w="1985" w:type="dxa"/>
            <w:shd w:val="clear" w:color="auto" w:fill="auto"/>
            <w:vAlign w:val="center"/>
          </w:tcPr>
          <w:p w14:paraId="1AD13F8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512-1024</w:t>
            </w:r>
          </w:p>
        </w:tc>
        <w:tc>
          <w:tcPr>
            <w:tcW w:w="2126" w:type="dxa"/>
            <w:shd w:val="clear" w:color="auto" w:fill="auto"/>
            <w:vAlign w:val="center"/>
          </w:tcPr>
          <w:p w14:paraId="687E80E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2500 - 40000</w:t>
            </w:r>
          </w:p>
        </w:tc>
        <w:tc>
          <w:tcPr>
            <w:tcW w:w="1985" w:type="dxa"/>
            <w:shd w:val="clear" w:color="auto" w:fill="auto"/>
            <w:vAlign w:val="center"/>
          </w:tcPr>
          <w:p w14:paraId="5823B82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r>
    </w:tbl>
    <w:p w14:paraId="04352106" w14:textId="77777777" w:rsidR="00E71B4D" w:rsidRPr="004E66ED" w:rsidRDefault="00E71B4D" w:rsidP="00E71B4D">
      <w:pPr>
        <w:pStyle w:val="B1"/>
        <w:ind w:left="720" w:firstLine="0"/>
        <w:rPr>
          <w:lang w:val="en-US" w:eastAsia="zh-CN"/>
        </w:rPr>
      </w:pPr>
    </w:p>
    <w:p w14:paraId="0540A63F" w14:textId="4532E76F" w:rsidR="00E71B4D" w:rsidRPr="004E66ED" w:rsidRDefault="002115EE" w:rsidP="002115EE">
      <w:pPr>
        <w:pStyle w:val="B1"/>
      </w:pPr>
      <w:r w:rsidRPr="004E66ED">
        <w:t>4.</w:t>
      </w:r>
      <w:r w:rsidRPr="004E66ED">
        <w:tab/>
      </w:r>
      <w:r w:rsidR="00E71B4D" w:rsidRPr="004E66ED">
        <w:t xml:space="preserve">The haptic information, video and voice are generated at one party and distributed to all other parties continuously. </w:t>
      </w:r>
      <w:r w:rsidR="00D34A17" w:rsidRPr="004E66ED">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4E66ED" w:rsidRDefault="002115EE" w:rsidP="002115EE">
      <w:pPr>
        <w:pStyle w:val="B1"/>
      </w:pPr>
      <w:r w:rsidRPr="004E66ED">
        <w:t>5.</w:t>
      </w:r>
      <w:r w:rsidRPr="004E66ED">
        <w:tab/>
      </w:r>
      <w:r w:rsidR="00D34A17" w:rsidRPr="004E66ED">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4E66ED" w:rsidRDefault="00E71B4D" w:rsidP="009B7684">
      <w:pPr>
        <w:pStyle w:val="Heading3"/>
        <w:rPr>
          <w:lang w:val="x-none" w:eastAsia="x-none"/>
        </w:rPr>
      </w:pPr>
      <w:bookmarkStart w:id="186" w:name="_Toc136857470"/>
      <w:r w:rsidRPr="004E66ED">
        <w:rPr>
          <w:lang w:val="x-none" w:eastAsia="x-none"/>
        </w:rPr>
        <w:lastRenderedPageBreak/>
        <w:t>5</w:t>
      </w:r>
      <w:r w:rsidRPr="004E66ED">
        <w:t>.</w:t>
      </w:r>
      <w:r w:rsidR="00343B7C" w:rsidRPr="004E66ED">
        <w:t>3</w:t>
      </w:r>
      <w:r w:rsidRPr="004E66ED">
        <w:t>.4</w:t>
      </w:r>
      <w:r w:rsidRPr="004E66ED">
        <w:tab/>
        <w:t>Post-conditions</w:t>
      </w:r>
      <w:bookmarkStart w:id="187" w:name="OLE_LINK6"/>
      <w:bookmarkEnd w:id="186"/>
    </w:p>
    <w:bookmarkEnd w:id="187"/>
    <w:p w14:paraId="6D52E809"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The 5G system enables efficient communication, with enhanced security and identity management, in support of DVEs for the collaborative and concurrent engineering.</w:t>
      </w:r>
    </w:p>
    <w:p w14:paraId="209C970F" w14:textId="14620569" w:rsidR="00E71B4D" w:rsidRPr="004E66ED" w:rsidRDefault="00E71B4D" w:rsidP="009B7684">
      <w:pPr>
        <w:pStyle w:val="Heading3"/>
        <w:rPr>
          <w:lang w:eastAsia="x-none"/>
        </w:rPr>
      </w:pPr>
      <w:bookmarkStart w:id="188" w:name="_Toc136857471"/>
      <w:r w:rsidRPr="004E66ED">
        <w:rPr>
          <w:lang w:eastAsia="x-none"/>
        </w:rPr>
        <w:t>5</w:t>
      </w:r>
      <w:r w:rsidRPr="004E66ED">
        <w:t>.</w:t>
      </w:r>
      <w:r w:rsidR="00343B7C" w:rsidRPr="004E66ED">
        <w:t>3</w:t>
      </w:r>
      <w:r w:rsidRPr="004E66ED">
        <w:t>.5</w:t>
      </w:r>
      <w:r w:rsidRPr="004E66ED">
        <w:tab/>
        <w:t>Existing features partly or fully covering the use case functionality</w:t>
      </w:r>
      <w:bookmarkEnd w:id="188"/>
    </w:p>
    <w:p w14:paraId="325BE29B" w14:textId="75D72C89" w:rsidR="00E71B4D" w:rsidRPr="004E66ED" w:rsidRDefault="00E71B4D" w:rsidP="00E71B4D">
      <w:pPr>
        <w:adjustRightInd w:val="0"/>
        <w:snapToGrid w:val="0"/>
        <w:spacing w:after="120" w:line="288" w:lineRule="auto"/>
        <w:jc w:val="both"/>
        <w:rPr>
          <w:lang w:val="en-US" w:eastAsia="zh-CN"/>
        </w:rPr>
      </w:pPr>
      <w:r w:rsidRPr="004E66ED">
        <w:rPr>
          <w:lang w:val="en-US" w:eastAsia="zh-CN"/>
        </w:rPr>
        <w:t xml:space="preserve">The service requirements on the support of multimedia communication among multiple users have been captured in </w:t>
      </w:r>
      <w:r w:rsidRPr="004E66ED">
        <w:rPr>
          <w:rFonts w:hint="eastAsia"/>
          <w:lang w:val="en-US" w:eastAsia="zh-CN"/>
        </w:rPr>
        <w:t>TS</w:t>
      </w:r>
      <w:r w:rsidRPr="004E66ED">
        <w:rPr>
          <w:lang w:val="en-US" w:eastAsia="zh-CN"/>
        </w:rPr>
        <w:t xml:space="preserve"> </w:t>
      </w:r>
      <w:r w:rsidRPr="004E66ED">
        <w:rPr>
          <w:rFonts w:hint="eastAsia"/>
          <w:lang w:val="en-US" w:eastAsia="zh-CN"/>
        </w:rPr>
        <w:t>22.</w:t>
      </w:r>
      <w:r w:rsidRPr="004E66ED">
        <w:rPr>
          <w:lang w:val="en-US" w:eastAsia="zh-CN"/>
        </w:rPr>
        <w:t>228 [</w:t>
      </w:r>
      <w:r w:rsidR="00343B7C" w:rsidRPr="004E66ED">
        <w:rPr>
          <w:lang w:val="en-US" w:eastAsia="zh-CN"/>
        </w:rPr>
        <w:t>2</w:t>
      </w:r>
      <w:r w:rsidRPr="004E66ED">
        <w:rPr>
          <w:lang w:val="en-US" w:eastAsia="zh-CN"/>
        </w:rPr>
        <w:t>] with the following key definitions:</w:t>
      </w:r>
    </w:p>
    <w:p w14:paraId="0A112B14" w14:textId="77777777" w:rsidR="00E71B4D" w:rsidRPr="004E66ED" w:rsidRDefault="00E71B4D" w:rsidP="00E71B4D">
      <w:pPr>
        <w:ind w:left="284" w:right="222"/>
        <w:rPr>
          <w:b/>
          <w:i/>
          <w:color w:val="000000"/>
          <w:lang w:val="en-US"/>
        </w:rPr>
      </w:pPr>
      <w:r w:rsidRPr="004E66ED">
        <w:rPr>
          <w:b/>
          <w:i/>
          <w:color w:val="000000"/>
          <w:lang w:val="en-US"/>
        </w:rPr>
        <w:t xml:space="preserve">Conference: </w:t>
      </w:r>
      <w:r w:rsidRPr="004E66ED">
        <w:rPr>
          <w:i/>
          <w:lang w:val="en-US"/>
        </w:rPr>
        <w:t xml:space="preserve">An IP multimedia session with two or more participants. Each conference has a "conference focus". A conference can be uniquely identified by a user. Examples for a conference could be a </w:t>
      </w:r>
      <w:r w:rsidRPr="004E66ED">
        <w:rPr>
          <w:i/>
          <w:lang w:eastAsia="ko-KR"/>
        </w:rPr>
        <w:t xml:space="preserve">Telepresence or a </w:t>
      </w:r>
      <w:r w:rsidRPr="004E66ED">
        <w:rPr>
          <w:i/>
          <w:lang w:val="en-US"/>
        </w:rPr>
        <w:t>multimedia game, in which the conference focus is located in a game server.</w:t>
      </w:r>
    </w:p>
    <w:p w14:paraId="4FAE5EC7" w14:textId="77777777" w:rsidR="00E71B4D" w:rsidRPr="004E66ED" w:rsidRDefault="00E71B4D" w:rsidP="00E71B4D">
      <w:pPr>
        <w:ind w:left="284" w:right="222"/>
        <w:rPr>
          <w:i/>
          <w:iCs/>
          <w:lang w:val="en-US"/>
        </w:rPr>
      </w:pPr>
      <w:r w:rsidRPr="004E66ED">
        <w:rPr>
          <w:b/>
          <w:bCs/>
          <w:i/>
          <w:iCs/>
          <w:lang w:val="en-US"/>
        </w:rPr>
        <w:t>Telepresence:</w:t>
      </w:r>
      <w:r w:rsidRPr="004E66ED">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4E66ED" w:rsidRDefault="00E71B4D" w:rsidP="00E71B4D">
      <w:pPr>
        <w:pStyle w:val="PlainText"/>
        <w:ind w:left="284" w:right="222"/>
        <w:rPr>
          <w:rFonts w:ascii="Times New Roman" w:hAnsi="Times New Roman"/>
          <w:i/>
          <w:lang w:val="en-GB"/>
        </w:rPr>
      </w:pPr>
      <w:r w:rsidRPr="004E66ED">
        <w:rPr>
          <w:rFonts w:ascii="Times New Roman" w:hAnsi="Times New Roman"/>
          <w:b/>
          <w:i/>
          <w:lang w:val="en-GB"/>
        </w:rPr>
        <w:t>Telepresence System:</w:t>
      </w:r>
      <w:r w:rsidRPr="004E66ED">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4E66ED" w:rsidRDefault="00E71B4D" w:rsidP="00E71B4D">
      <w:pPr>
        <w:ind w:left="284" w:right="222"/>
        <w:rPr>
          <w:i/>
        </w:rPr>
      </w:pPr>
      <w:r w:rsidRPr="004E66ED">
        <w:rPr>
          <w:b/>
          <w:i/>
          <w:color w:val="000000"/>
          <w:lang w:val="en-US"/>
        </w:rPr>
        <w:t xml:space="preserve">Conference Focus: </w:t>
      </w:r>
      <w:r w:rsidRPr="004E66ED">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Pr="004E66ED" w:rsidRDefault="00E71B4D" w:rsidP="00E71B4D">
      <w:pPr>
        <w:adjustRightInd w:val="0"/>
        <w:snapToGrid w:val="0"/>
        <w:spacing w:after="120" w:line="288" w:lineRule="auto"/>
        <w:jc w:val="both"/>
        <w:rPr>
          <w:lang w:val="en-US" w:eastAsia="zh-CN"/>
        </w:rPr>
      </w:pPr>
      <w:r w:rsidRPr="004E66ED">
        <w:rPr>
          <w:lang w:val="en-US" w:eastAsia="zh-CN"/>
        </w:rPr>
        <w:t>Support of Multi-device and Multi-Identity in IMS MMTEL service is captured in TS 22.173 clause 4.6 [</w:t>
      </w:r>
      <w:r w:rsidR="00343B7C" w:rsidRPr="004E66ED">
        <w:rPr>
          <w:lang w:val="en-US" w:eastAsia="zh-CN"/>
        </w:rPr>
        <w:t>3</w:t>
      </w:r>
      <w:r w:rsidRPr="004E66ED">
        <w:rPr>
          <w:lang w:val="en-US" w:eastAsia="zh-CN"/>
        </w:rPr>
        <w:t>]:</w:t>
      </w:r>
    </w:p>
    <w:p w14:paraId="389DBEE4" w14:textId="77777777" w:rsidR="00E71B4D" w:rsidRPr="004E66ED" w:rsidRDefault="00E71B4D" w:rsidP="00E71B4D">
      <w:pPr>
        <w:adjustRightInd w:val="0"/>
        <w:snapToGrid w:val="0"/>
        <w:spacing w:after="120" w:line="288" w:lineRule="auto"/>
        <w:ind w:left="284"/>
        <w:jc w:val="both"/>
        <w:rPr>
          <w:i/>
          <w:lang w:val="en-US" w:eastAsia="zh-CN"/>
        </w:rPr>
      </w:pPr>
      <w:r w:rsidRPr="004E66ED">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Pr="004E66ED" w:rsidRDefault="00E71B4D" w:rsidP="00E71B4D">
      <w:pPr>
        <w:adjustRightInd w:val="0"/>
        <w:snapToGrid w:val="0"/>
        <w:spacing w:after="120" w:line="288" w:lineRule="auto"/>
        <w:jc w:val="both"/>
        <w:rPr>
          <w:lang w:val="en-US" w:eastAsia="zh-CN"/>
        </w:rPr>
      </w:pPr>
      <w:r w:rsidRPr="004E66ED">
        <w:rPr>
          <w:lang w:val="en-US" w:eastAsia="zh-CN"/>
        </w:rPr>
        <w:t>In addition, TS 22.101 [</w:t>
      </w:r>
      <w:r w:rsidR="00343B7C" w:rsidRPr="004E66ED">
        <w:rPr>
          <w:lang w:val="en-US" w:eastAsia="zh-CN"/>
        </w:rPr>
        <w:t>4</w:t>
      </w:r>
      <w:r w:rsidRPr="004E66ED">
        <w:rPr>
          <w:lang w:val="en-US" w:eastAsia="zh-CN"/>
        </w:rPr>
        <w:t>] has specified in clause 26a a set of service requirements on User Identity:</w:t>
      </w:r>
    </w:p>
    <w:p w14:paraId="21604EE1" w14:textId="77777777" w:rsidR="00E71B4D" w:rsidRPr="004E66ED" w:rsidRDefault="00E71B4D" w:rsidP="00E71B4D">
      <w:pPr>
        <w:ind w:left="284"/>
        <w:rPr>
          <w:i/>
          <w:lang w:eastAsia="zh-CN"/>
        </w:rPr>
      </w:pPr>
      <w:r w:rsidRPr="004E66ED">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Pr="004E66ED" w:rsidRDefault="00E71B4D" w:rsidP="00E71B4D">
      <w:pPr>
        <w:ind w:left="284"/>
        <w:rPr>
          <w:i/>
          <w:lang w:eastAsia="zh-CN"/>
        </w:rPr>
      </w:pPr>
      <w:r w:rsidRPr="004E66ED">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4E66ED" w:rsidRDefault="00E71B4D" w:rsidP="00E71B4D">
      <w:pPr>
        <w:ind w:left="284"/>
        <w:rPr>
          <w:i/>
          <w:lang w:eastAsia="zh-CN"/>
        </w:rPr>
      </w:pPr>
      <w:r w:rsidRPr="004E66ED">
        <w:rPr>
          <w:i/>
          <w:lang w:eastAsia="zh-CN"/>
        </w:rPr>
        <w:t>The 3GPP System shall support to authenticate a User Identity to a service with a User Identifier.</w:t>
      </w:r>
    </w:p>
    <w:p w14:paraId="10E8C954" w14:textId="77777777" w:rsidR="00E71B4D" w:rsidRPr="004E66ED" w:rsidRDefault="00E71B4D" w:rsidP="00E71B4D">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w:t>
      </w:r>
    </w:p>
    <w:p w14:paraId="4D8057C2" w14:textId="6F6CC46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7.6.1 AR/VR;</w:t>
      </w:r>
    </w:p>
    <w:p w14:paraId="4FB388D0" w14:textId="670AB628"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6.43 Tactile and multi-modal communication service</w:t>
      </w:r>
    </w:p>
    <w:p w14:paraId="35947D83" w14:textId="36B5752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7.11 KPIs for tactile and multi-modal communication service</w:t>
      </w:r>
    </w:p>
    <w:p w14:paraId="1C9FDE4A"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Clause 8 of TS 22.261 specifies the security related requirements covering aspects such as authentication and authorization, identity management, and data security and privacy.</w:t>
      </w:r>
    </w:p>
    <w:p w14:paraId="3C1F6C3D"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 xml:space="preserve">Additional consideration need to be given to allow multiple users from different geographical locations to interact using XR techniques. </w:t>
      </w:r>
    </w:p>
    <w:p w14:paraId="1C883236" w14:textId="5C5B444C" w:rsidR="00E71B4D" w:rsidRPr="004E66ED" w:rsidRDefault="00E71B4D" w:rsidP="009B7684">
      <w:pPr>
        <w:pStyle w:val="Heading3"/>
      </w:pPr>
      <w:bookmarkStart w:id="189" w:name="_Toc120025101"/>
      <w:bookmarkStart w:id="190" w:name="_Toc120025256"/>
      <w:bookmarkStart w:id="191" w:name="_Toc120091334"/>
      <w:bookmarkStart w:id="192" w:name="_Toc136356579"/>
      <w:bookmarkStart w:id="193" w:name="_Toc136857472"/>
      <w:r w:rsidRPr="004E66ED">
        <w:lastRenderedPageBreak/>
        <w:t>5.</w:t>
      </w:r>
      <w:r w:rsidR="00343B7C" w:rsidRPr="004E66ED">
        <w:t>3</w:t>
      </w:r>
      <w:r w:rsidRPr="004E66ED">
        <w:t>.6</w:t>
      </w:r>
      <w:r w:rsidRPr="004E66ED">
        <w:tab/>
        <w:t>Potential New Requirements needed to support the use case</w:t>
      </w:r>
      <w:bookmarkEnd w:id="189"/>
      <w:bookmarkEnd w:id="190"/>
      <w:bookmarkEnd w:id="191"/>
      <w:bookmarkEnd w:id="192"/>
      <w:bookmarkEnd w:id="193"/>
    </w:p>
    <w:p w14:paraId="2FFAF11F" w14:textId="741F290F" w:rsidR="00E71B4D" w:rsidRPr="004E66ED" w:rsidRDefault="00E71B4D" w:rsidP="009B7684">
      <w:pPr>
        <w:pStyle w:val="Heading4"/>
      </w:pPr>
      <w:bookmarkStart w:id="194" w:name="_Toc45387830"/>
      <w:bookmarkStart w:id="195" w:name="_Toc120025102"/>
      <w:bookmarkStart w:id="196" w:name="_Toc120025257"/>
      <w:bookmarkStart w:id="197" w:name="_Toc120091335"/>
      <w:bookmarkStart w:id="198" w:name="_Toc136356580"/>
      <w:bookmarkStart w:id="199" w:name="_Toc136857473"/>
      <w:r w:rsidRPr="004E66ED">
        <w:t>5.</w:t>
      </w:r>
      <w:r w:rsidR="00343B7C" w:rsidRPr="004E66ED">
        <w:t>3</w:t>
      </w:r>
      <w:r w:rsidRPr="004E66ED">
        <w:t>.6.1</w:t>
      </w:r>
      <w:r w:rsidRPr="004E66ED">
        <w:tab/>
      </w:r>
      <w:bookmarkEnd w:id="194"/>
      <w:r w:rsidRPr="004E66ED">
        <w:t>KPIs for the collaborative and concurrent engineering in product design</w:t>
      </w:r>
      <w:bookmarkEnd w:id="195"/>
      <w:bookmarkEnd w:id="196"/>
      <w:bookmarkEnd w:id="197"/>
      <w:bookmarkEnd w:id="198"/>
      <w:bookmarkEnd w:id="199"/>
      <w:r w:rsidRPr="004E66ED">
        <w:t xml:space="preserve"> </w:t>
      </w:r>
    </w:p>
    <w:p w14:paraId="4901123F" w14:textId="6440630A" w:rsidR="00E71B4D" w:rsidRPr="004E66ED" w:rsidRDefault="00343B7C" w:rsidP="00E71B4D">
      <w:pPr>
        <w:jc w:val="both"/>
        <w:rPr>
          <w:lang w:eastAsia="zh-CN"/>
        </w:rPr>
      </w:pPr>
      <w:r w:rsidRPr="004E66ED">
        <w:rPr>
          <w:lang w:eastAsia="zh-CN"/>
        </w:rPr>
        <w:t>[PR 5</w:t>
      </w:r>
      <w:r w:rsidR="00E71B4D" w:rsidRPr="004E66ED">
        <w:rPr>
          <w:lang w:eastAsia="zh-CN"/>
        </w:rPr>
        <w:t>.</w:t>
      </w:r>
      <w:r w:rsidRPr="004E66ED">
        <w:rPr>
          <w:lang w:eastAsia="zh-CN"/>
        </w:rPr>
        <w:t>3.</w:t>
      </w:r>
      <w:r w:rsidR="00E71B4D" w:rsidRPr="004E66ED">
        <w:rPr>
          <w:lang w:eastAsia="zh-CN"/>
        </w:rPr>
        <w:t>6.1-1] The 5G</w:t>
      </w:r>
      <w:r w:rsidR="00E71B4D" w:rsidRPr="004E66ED">
        <w:rPr>
          <w:rFonts w:hint="eastAsia"/>
          <w:lang w:eastAsia="zh-CN"/>
        </w:rPr>
        <w:t xml:space="preserve"> </w:t>
      </w:r>
      <w:r w:rsidR="00E71B4D" w:rsidRPr="004E66ED">
        <w:rPr>
          <w:lang w:eastAsia="zh-CN"/>
        </w:rPr>
        <w:t xml:space="preserve">System shall provide the appropriate connectivity KPIs for the use case of collaborative and concurrent engineering in product design, see table </w:t>
      </w:r>
      <w:r w:rsidRPr="004E66ED">
        <w:rPr>
          <w:lang w:eastAsia="zh-CN"/>
        </w:rPr>
        <w:t>5.3.</w:t>
      </w:r>
      <w:r w:rsidR="00E71B4D" w:rsidRPr="004E66ED">
        <w:rPr>
          <w:lang w:eastAsia="zh-CN"/>
        </w:rPr>
        <w:t>6.1-1.</w:t>
      </w:r>
    </w:p>
    <w:p w14:paraId="4925C883" w14:textId="3996F617" w:rsidR="00E71B4D" w:rsidRPr="004E66ED"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4E66ED">
        <w:rPr>
          <w:rFonts w:ascii="Arial" w:hAnsi="Arial"/>
          <w:b/>
          <w:lang w:eastAsia="en-GB"/>
        </w:rPr>
        <w:t>Table 5.</w:t>
      </w:r>
      <w:r w:rsidR="00343B7C" w:rsidRPr="004E66ED">
        <w:rPr>
          <w:rFonts w:ascii="Arial" w:hAnsi="Arial"/>
          <w:b/>
          <w:lang w:eastAsia="en-GB"/>
        </w:rPr>
        <w:t>3</w:t>
      </w:r>
      <w:r w:rsidRPr="004E66ED">
        <w:rPr>
          <w:rFonts w:ascii="Arial" w:hAnsi="Arial"/>
          <w:b/>
          <w:lang w:eastAsia="en-GB"/>
        </w:rPr>
        <w:t>.6.1-1 – Potential key performance requirements for collaborative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4E66ED" w14:paraId="3CA4AF67" w14:textId="77777777" w:rsidTr="00343B7C">
        <w:trPr>
          <w:tblHeader/>
        </w:trPr>
        <w:tc>
          <w:tcPr>
            <w:tcW w:w="1190" w:type="dxa"/>
            <w:vMerge w:val="restart"/>
          </w:tcPr>
          <w:p w14:paraId="498A2A52"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Use Cases</w:t>
            </w:r>
          </w:p>
        </w:tc>
        <w:tc>
          <w:tcPr>
            <w:tcW w:w="4588" w:type="dxa"/>
            <w:gridSpan w:val="4"/>
            <w:shd w:val="clear" w:color="auto" w:fill="auto"/>
          </w:tcPr>
          <w:p w14:paraId="548678BC"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45D2A22F"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Influence quantity</w:t>
            </w:r>
          </w:p>
        </w:tc>
      </w:tr>
      <w:tr w:rsidR="00E71B4D" w:rsidRPr="004E66ED" w14:paraId="6324806E" w14:textId="77777777" w:rsidTr="00343B7C">
        <w:trPr>
          <w:tblHeader/>
        </w:trPr>
        <w:tc>
          <w:tcPr>
            <w:tcW w:w="1190" w:type="dxa"/>
            <w:vMerge/>
          </w:tcPr>
          <w:p w14:paraId="14E9E374" w14:textId="77777777" w:rsidR="00E71B4D" w:rsidRPr="004E66ED"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Max allowed end-to-end latency</w:t>
            </w:r>
          </w:p>
        </w:tc>
        <w:tc>
          <w:tcPr>
            <w:tcW w:w="1191" w:type="dxa"/>
            <w:shd w:val="clear" w:color="auto" w:fill="auto"/>
          </w:tcPr>
          <w:p w14:paraId="62B4EC32"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1D62C6E"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Reliability</w:t>
            </w:r>
          </w:p>
        </w:tc>
        <w:tc>
          <w:tcPr>
            <w:tcW w:w="990" w:type="dxa"/>
          </w:tcPr>
          <w:p w14:paraId="207351E1"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Area Traffic capacity</w:t>
            </w:r>
          </w:p>
        </w:tc>
        <w:tc>
          <w:tcPr>
            <w:tcW w:w="1701" w:type="dxa"/>
            <w:shd w:val="clear" w:color="auto" w:fill="auto"/>
          </w:tcPr>
          <w:p w14:paraId="0318D705"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Message size (byte)</w:t>
            </w:r>
          </w:p>
        </w:tc>
        <w:tc>
          <w:tcPr>
            <w:tcW w:w="1134" w:type="dxa"/>
            <w:shd w:val="clear" w:color="auto" w:fill="auto"/>
          </w:tcPr>
          <w:p w14:paraId="6AFD89B8"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UE Speed</w:t>
            </w:r>
          </w:p>
        </w:tc>
        <w:tc>
          <w:tcPr>
            <w:tcW w:w="1276" w:type="dxa"/>
            <w:shd w:val="clear" w:color="auto" w:fill="auto"/>
          </w:tcPr>
          <w:p w14:paraId="1B994CD0"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Area</w:t>
            </w:r>
          </w:p>
        </w:tc>
      </w:tr>
      <w:tr w:rsidR="00E71B4D" w:rsidRPr="004E66ED" w14:paraId="2A4027DA" w14:textId="77777777" w:rsidTr="00343B7C">
        <w:trPr>
          <w:tblHeader/>
        </w:trPr>
        <w:tc>
          <w:tcPr>
            <w:tcW w:w="1190" w:type="dxa"/>
          </w:tcPr>
          <w:p w14:paraId="0A5FF6FF" w14:textId="77777777" w:rsidR="00E71B4D" w:rsidRPr="004E66ED" w:rsidRDefault="00E71B4D" w:rsidP="00343B7C">
            <w:pPr>
              <w:keepNext/>
              <w:keepLines/>
              <w:spacing w:after="0"/>
              <w:rPr>
                <w:rFonts w:ascii="Arial" w:hAnsi="Arial"/>
                <w:sz w:val="16"/>
              </w:rPr>
            </w:pPr>
            <w:r w:rsidRPr="004E66ED">
              <w:rPr>
                <w:rFonts w:ascii="Arial" w:hAnsi="Arial"/>
                <w:sz w:val="16"/>
              </w:rPr>
              <w:t>Collaborative and concurrent engineering</w:t>
            </w:r>
          </w:p>
        </w:tc>
        <w:tc>
          <w:tcPr>
            <w:tcW w:w="1191" w:type="dxa"/>
            <w:shd w:val="clear" w:color="auto" w:fill="auto"/>
          </w:tcPr>
          <w:p w14:paraId="72D1F4A7" w14:textId="77777777" w:rsidR="00D34A17" w:rsidRPr="004E66ED" w:rsidRDefault="00E71B4D" w:rsidP="00343B7C">
            <w:pPr>
              <w:keepNext/>
              <w:keepLines/>
              <w:spacing w:after="0"/>
              <w:jc w:val="center"/>
              <w:rPr>
                <w:rFonts w:ascii="Arial" w:hAnsi="Arial"/>
                <w:sz w:val="16"/>
              </w:rPr>
            </w:pPr>
            <w:r w:rsidRPr="004E66ED">
              <w:rPr>
                <w:rFonts w:ascii="Arial" w:hAnsi="Arial"/>
                <w:sz w:val="16"/>
              </w:rPr>
              <w:t>[</w:t>
            </w:r>
            <w:r w:rsidR="00D34A17"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0B89D604" w14:textId="77777777" w:rsidR="00D34A17" w:rsidRPr="004E66ED" w:rsidRDefault="00D34A17" w:rsidP="00343B7C">
            <w:pPr>
              <w:keepNext/>
              <w:keepLines/>
              <w:spacing w:after="0"/>
              <w:jc w:val="center"/>
              <w:rPr>
                <w:rFonts w:ascii="Arial" w:hAnsi="Arial"/>
                <w:sz w:val="16"/>
              </w:rPr>
            </w:pPr>
          </w:p>
          <w:p w14:paraId="5DD46B70" w14:textId="77777777" w:rsidR="00975433" w:rsidRPr="004E66ED" w:rsidRDefault="00D34A17" w:rsidP="00D34A17">
            <w:pPr>
              <w:keepNext/>
              <w:keepLines/>
              <w:spacing w:after="0"/>
              <w:jc w:val="center"/>
              <w:rPr>
                <w:rFonts w:ascii="Arial" w:hAnsi="Arial"/>
                <w:sz w:val="16"/>
              </w:rPr>
            </w:pPr>
            <w:r w:rsidRPr="004E66ED">
              <w:rPr>
                <w:rFonts w:ascii="Arial" w:hAnsi="Arial"/>
                <w:sz w:val="16"/>
              </w:rPr>
              <w:t xml:space="preserve">Typical haptic data: [5] ms </w:t>
            </w:r>
          </w:p>
          <w:p w14:paraId="312D6D65" w14:textId="77777777" w:rsidR="00975433" w:rsidRPr="004E66ED" w:rsidRDefault="00975433" w:rsidP="00D34A17">
            <w:pPr>
              <w:keepNext/>
              <w:keepLines/>
              <w:spacing w:after="0"/>
              <w:jc w:val="center"/>
              <w:rPr>
                <w:rFonts w:ascii="Arial" w:hAnsi="Arial"/>
                <w:sz w:val="16"/>
              </w:rPr>
            </w:pPr>
          </w:p>
          <w:p w14:paraId="1E9351DB" w14:textId="392A91F0" w:rsidR="00E71B4D" w:rsidRPr="004E66ED" w:rsidRDefault="00E71B4D" w:rsidP="00D34A17">
            <w:pPr>
              <w:keepNext/>
              <w:keepLines/>
              <w:spacing w:after="0"/>
              <w:jc w:val="center"/>
              <w:rPr>
                <w:rFonts w:ascii="Arial" w:hAnsi="Arial"/>
                <w:sz w:val="16"/>
              </w:rPr>
            </w:pPr>
            <w:r w:rsidRPr="004E66ED">
              <w:rPr>
                <w:rFonts w:ascii="Arial" w:hAnsi="Arial"/>
                <w:sz w:val="16"/>
              </w:rPr>
              <w:t>(note 1)</w:t>
            </w:r>
          </w:p>
          <w:p w14:paraId="14B80166" w14:textId="77777777" w:rsidR="00E71B4D" w:rsidRPr="004E66ED"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Pr="004E66ED" w:rsidRDefault="00E71B4D" w:rsidP="00343B7C">
            <w:pPr>
              <w:keepNext/>
              <w:keepLines/>
              <w:spacing w:after="0"/>
              <w:rPr>
                <w:rFonts w:ascii="Arial" w:hAnsi="Arial"/>
                <w:sz w:val="16"/>
              </w:rPr>
            </w:pPr>
            <w:r w:rsidRPr="004E66ED">
              <w:rPr>
                <w:rFonts w:ascii="Arial" w:hAnsi="Arial"/>
                <w:sz w:val="16"/>
              </w:rPr>
              <w:t>[1-100] Mbit/s</w:t>
            </w:r>
          </w:p>
          <w:p w14:paraId="780C0686" w14:textId="2F0B2E15"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216" w:type="dxa"/>
          </w:tcPr>
          <w:p w14:paraId="10CC251C" w14:textId="77777777" w:rsidR="00E71B4D" w:rsidRPr="004E66ED" w:rsidRDefault="00E71B4D" w:rsidP="00343B7C">
            <w:pPr>
              <w:keepNext/>
              <w:keepLines/>
              <w:spacing w:after="0"/>
              <w:rPr>
                <w:rFonts w:ascii="Arial" w:hAnsi="Arial"/>
                <w:sz w:val="16"/>
              </w:rPr>
            </w:pPr>
            <w:r w:rsidRPr="004E66ED">
              <w:rPr>
                <w:rFonts w:ascii="Arial" w:hAnsi="Arial"/>
                <w:sz w:val="16"/>
              </w:rPr>
              <w:t>[&gt; 99.9%] ([</w:t>
            </w:r>
            <w:r w:rsidR="00343B7C" w:rsidRPr="004E66ED">
              <w:rPr>
                <w:rFonts w:ascii="Arial" w:hAnsi="Arial"/>
                <w:sz w:val="16"/>
              </w:rPr>
              <w:t>14</w:t>
            </w:r>
            <w:r w:rsidRPr="004E66ED">
              <w:rPr>
                <w:rFonts w:ascii="Arial" w:hAnsi="Arial"/>
                <w:sz w:val="16"/>
              </w:rPr>
              <w:t>])</w:t>
            </w:r>
          </w:p>
          <w:p w14:paraId="41B520DD" w14:textId="77777777" w:rsidR="00D34A17" w:rsidRPr="004E66ED" w:rsidRDefault="00D34A17" w:rsidP="00343B7C">
            <w:pPr>
              <w:keepNext/>
              <w:keepLines/>
              <w:spacing w:after="0"/>
              <w:rPr>
                <w:rFonts w:ascii="Arial" w:hAnsi="Arial"/>
                <w:sz w:val="16"/>
              </w:rPr>
            </w:pPr>
          </w:p>
          <w:p w14:paraId="6228F474"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 (without compression)</w:t>
            </w:r>
          </w:p>
          <w:p w14:paraId="5836E992" w14:textId="77777777" w:rsidR="00D34A17" w:rsidRPr="004E66ED" w:rsidRDefault="00D34A17" w:rsidP="00D34A17">
            <w:pPr>
              <w:keepNext/>
              <w:keepLines/>
              <w:spacing w:after="0"/>
              <w:rPr>
                <w:rFonts w:ascii="Arial" w:hAnsi="Arial"/>
                <w:sz w:val="16"/>
                <w:lang w:eastAsia="zh-CN"/>
              </w:rPr>
            </w:pPr>
          </w:p>
          <w:p w14:paraId="4DAB614D"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99.999%] (with compression (note 4))</w:t>
            </w:r>
          </w:p>
          <w:p w14:paraId="0063377F" w14:textId="29F7E2E3" w:rsidR="00D34A17" w:rsidRPr="004E66ED" w:rsidRDefault="00D34A17" w:rsidP="00D34A17">
            <w:pPr>
              <w:keepNext/>
              <w:keepLines/>
              <w:spacing w:after="0"/>
              <w:rPr>
                <w:rFonts w:ascii="Arial" w:hAnsi="Arial"/>
                <w:sz w:val="16"/>
              </w:rPr>
            </w:pPr>
            <w:r w:rsidRPr="004E66ED">
              <w:rPr>
                <w:rFonts w:ascii="Arial" w:hAnsi="Arial"/>
                <w:sz w:val="16"/>
                <w:lang w:eastAsia="zh-CN"/>
              </w:rPr>
              <w:t>[26]</w:t>
            </w:r>
          </w:p>
        </w:tc>
        <w:tc>
          <w:tcPr>
            <w:tcW w:w="990" w:type="dxa"/>
          </w:tcPr>
          <w:p w14:paraId="7954BD81" w14:textId="062E8CA5" w:rsidR="00E71B4D" w:rsidRPr="004E66ED" w:rsidRDefault="00E71B4D" w:rsidP="00343B7C">
            <w:pPr>
              <w:keepNext/>
              <w:keepLines/>
              <w:spacing w:after="0"/>
              <w:rPr>
                <w:rFonts w:ascii="Arial" w:hAnsi="Arial"/>
                <w:sz w:val="16"/>
              </w:rPr>
            </w:pPr>
            <w:r w:rsidRPr="004E66ED">
              <w:rPr>
                <w:rFonts w:ascii="Arial" w:hAnsi="Arial"/>
                <w:sz w:val="16"/>
              </w:rPr>
              <w:t>[3.804]</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42F6EAD0" w14:textId="77777777" w:rsidR="00E71B4D" w:rsidRPr="004E66ED" w:rsidRDefault="00E71B4D" w:rsidP="00343B7C">
            <w:pPr>
              <w:keepNext/>
              <w:keepLines/>
              <w:spacing w:after="0"/>
              <w:rPr>
                <w:rFonts w:ascii="Arial" w:hAnsi="Arial"/>
                <w:sz w:val="16"/>
              </w:rPr>
            </w:pPr>
            <w:r w:rsidRPr="004E66ED">
              <w:rPr>
                <w:rFonts w:ascii="Arial" w:hAnsi="Arial"/>
                <w:sz w:val="16"/>
              </w:rPr>
              <w:t>(note 2)</w:t>
            </w:r>
          </w:p>
        </w:tc>
        <w:tc>
          <w:tcPr>
            <w:tcW w:w="1701" w:type="dxa"/>
            <w:shd w:val="clear" w:color="auto" w:fill="auto"/>
          </w:tcPr>
          <w:p w14:paraId="159AF379" w14:textId="77777777" w:rsidR="00E71B4D" w:rsidRPr="004E66ED" w:rsidRDefault="00E71B4D" w:rsidP="00343B7C">
            <w:pPr>
              <w:keepNext/>
              <w:keepLines/>
              <w:spacing w:after="0"/>
              <w:rPr>
                <w:rFonts w:ascii="Arial" w:hAnsi="Arial"/>
                <w:sz w:val="16"/>
              </w:rPr>
            </w:pPr>
            <w:r w:rsidRPr="004E66ED">
              <w:rPr>
                <w:rFonts w:ascii="Arial" w:hAnsi="Arial"/>
                <w:sz w:val="16"/>
              </w:rPr>
              <w:t>Typical haptic data:</w:t>
            </w:r>
          </w:p>
          <w:p w14:paraId="747B2E7D"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1 DoF: 2-8 </w:t>
            </w:r>
          </w:p>
          <w:p w14:paraId="34B360D4"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3 DoFs: 6-24 </w:t>
            </w:r>
          </w:p>
          <w:p w14:paraId="609682C0"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6 DoFs: 12-48 </w:t>
            </w:r>
          </w:p>
          <w:p w14:paraId="0922E282" w14:textId="77777777" w:rsidR="00E71B4D" w:rsidRPr="004E66ED" w:rsidRDefault="00E71B4D" w:rsidP="00343B7C">
            <w:pPr>
              <w:keepNext/>
              <w:keepLines/>
              <w:spacing w:after="0"/>
              <w:rPr>
                <w:rFonts w:ascii="Arial" w:hAnsi="Arial"/>
                <w:sz w:val="16"/>
              </w:rPr>
            </w:pPr>
          </w:p>
          <w:p w14:paraId="1A585824" w14:textId="77777777" w:rsidR="00E71B4D" w:rsidRPr="004E66ED" w:rsidRDefault="00E71B4D" w:rsidP="00343B7C">
            <w:pPr>
              <w:keepNext/>
              <w:keepLines/>
              <w:spacing w:after="0"/>
              <w:rPr>
                <w:rFonts w:ascii="Arial" w:hAnsi="Arial"/>
                <w:sz w:val="16"/>
              </w:rPr>
            </w:pPr>
            <w:r w:rsidRPr="004E66ED">
              <w:rPr>
                <w:rFonts w:ascii="Arial" w:hAnsi="Arial"/>
                <w:sz w:val="16"/>
              </w:rPr>
              <w:t>Video: 1500</w:t>
            </w:r>
          </w:p>
          <w:p w14:paraId="4A3A186C" w14:textId="77777777" w:rsidR="00E71B4D" w:rsidRPr="004E66ED" w:rsidRDefault="00E71B4D" w:rsidP="00343B7C">
            <w:pPr>
              <w:keepNext/>
              <w:keepLines/>
              <w:spacing w:after="0"/>
              <w:rPr>
                <w:rFonts w:ascii="Arial" w:hAnsi="Arial"/>
                <w:sz w:val="16"/>
              </w:rPr>
            </w:pPr>
            <w:r w:rsidRPr="004E66ED">
              <w:rPr>
                <w:rFonts w:ascii="Arial" w:hAnsi="Arial"/>
                <w:sz w:val="16"/>
              </w:rPr>
              <w:t>Audio: 100</w:t>
            </w:r>
          </w:p>
          <w:p w14:paraId="31C7BBAE" w14:textId="77777777" w:rsidR="00E71B4D" w:rsidRPr="004E66ED" w:rsidRDefault="00E71B4D" w:rsidP="00343B7C">
            <w:pPr>
              <w:keepNext/>
              <w:keepLines/>
              <w:spacing w:after="0"/>
              <w:rPr>
                <w:rFonts w:ascii="Arial" w:hAnsi="Arial"/>
                <w:sz w:val="16"/>
              </w:rPr>
            </w:pPr>
          </w:p>
          <w:p w14:paraId="5677D0E2" w14:textId="0FCE9DF0"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134" w:type="dxa"/>
            <w:shd w:val="clear" w:color="auto" w:fill="auto"/>
          </w:tcPr>
          <w:p w14:paraId="4D9563AA" w14:textId="77777777" w:rsidR="00E71B4D" w:rsidRPr="004E66ED" w:rsidRDefault="00E71B4D" w:rsidP="00343B7C">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276" w:type="dxa"/>
            <w:shd w:val="clear" w:color="auto" w:fill="auto"/>
          </w:tcPr>
          <w:p w14:paraId="771D4A5E" w14:textId="77777777" w:rsidR="00E71B4D" w:rsidRPr="004E66ED" w:rsidRDefault="00E71B4D" w:rsidP="00343B7C">
            <w:pPr>
              <w:keepNext/>
              <w:keepLines/>
              <w:spacing w:after="0"/>
              <w:jc w:val="center"/>
              <w:rPr>
                <w:rFonts w:ascii="Arial" w:hAnsi="Arial"/>
                <w:sz w:val="16"/>
              </w:rPr>
            </w:pPr>
            <w:r w:rsidRPr="004E66ED">
              <w:rPr>
                <w:rFonts w:ascii="Arial" w:hAnsi="Arial"/>
                <w:sz w:val="16"/>
              </w:rPr>
              <w:t xml:space="preserve">typically </w:t>
            </w:r>
          </w:p>
          <w:p w14:paraId="39BB01A4" w14:textId="77777777" w:rsidR="00E71B4D" w:rsidRPr="004E66ED" w:rsidRDefault="00E71B4D" w:rsidP="00343B7C">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563AD668" w14:textId="77777777" w:rsidR="00E71B4D" w:rsidRPr="004E66ED" w:rsidRDefault="00E71B4D" w:rsidP="00343B7C">
            <w:pPr>
              <w:keepNext/>
              <w:keepLines/>
              <w:spacing w:after="0"/>
              <w:jc w:val="center"/>
              <w:rPr>
                <w:rFonts w:ascii="Arial" w:hAnsi="Arial"/>
                <w:sz w:val="16"/>
              </w:rPr>
            </w:pPr>
            <w:r w:rsidRPr="004E66ED">
              <w:rPr>
                <w:rFonts w:ascii="Arial" w:hAnsi="Arial"/>
                <w:sz w:val="16"/>
              </w:rPr>
              <w:t>(note 3)</w:t>
            </w:r>
          </w:p>
        </w:tc>
      </w:tr>
      <w:tr w:rsidR="00E71B4D" w:rsidRPr="004E66ED" w14:paraId="5E13BF18" w14:textId="77777777" w:rsidTr="00343B7C">
        <w:trPr>
          <w:tblHeader/>
        </w:trPr>
        <w:tc>
          <w:tcPr>
            <w:tcW w:w="9889" w:type="dxa"/>
            <w:gridSpan w:val="8"/>
          </w:tcPr>
          <w:p w14:paraId="7A45A863" w14:textId="249742EB" w:rsidR="00E71B4D" w:rsidRPr="004E66ED" w:rsidRDefault="00E71B4D" w:rsidP="00343B7C">
            <w:pPr>
              <w:pStyle w:val="TAN"/>
              <w:rPr>
                <w:sz w:val="16"/>
              </w:rPr>
            </w:pPr>
            <w:r w:rsidRPr="004E66ED">
              <w:rPr>
                <w:sz w:val="16"/>
              </w:rPr>
              <w:t>NOTE 1:</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w:t>
            </w:r>
          </w:p>
          <w:p w14:paraId="5D59E822" w14:textId="3EAB5509" w:rsidR="00E71B4D" w:rsidRPr="004E66ED" w:rsidRDefault="00E71B4D" w:rsidP="00343B7C">
            <w:pPr>
              <w:pStyle w:val="TAN"/>
              <w:rPr>
                <w:sz w:val="16"/>
              </w:rPr>
            </w:pPr>
            <w:r w:rsidRPr="004E66ED">
              <w:rPr>
                <w:sz w:val="16"/>
              </w:rPr>
              <w:t>NOTE 2:</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0C15D4A2" w14:textId="1F9C3A30" w:rsidR="00E71B4D" w:rsidRPr="004E66ED" w:rsidRDefault="00E71B4D" w:rsidP="00343B7C">
            <w:pPr>
              <w:pStyle w:val="TAN"/>
              <w:rPr>
                <w:sz w:val="16"/>
              </w:rPr>
            </w:pPr>
            <w:r w:rsidRPr="004E66ED">
              <w:rPr>
                <w:sz w:val="16"/>
              </w:rPr>
              <w:t>NOTE 3:</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28F83D80" w:rsidR="00D34A17" w:rsidRPr="004E66ED" w:rsidRDefault="00D34A17" w:rsidP="00D34A17">
            <w:pPr>
              <w:pStyle w:val="TAN"/>
              <w:rPr>
                <w:sz w:val="16"/>
                <w:lang w:val="en-US"/>
              </w:rPr>
            </w:pPr>
            <w:r w:rsidRPr="004E66ED">
              <w:rPr>
                <w:sz w:val="16"/>
              </w:rPr>
              <w:t>NOTE 4:</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tc>
      </w:tr>
    </w:tbl>
    <w:p w14:paraId="3696D569" w14:textId="77777777" w:rsidR="00E71B4D" w:rsidRPr="004E66ED" w:rsidRDefault="00E71B4D" w:rsidP="00E71B4D">
      <w:pPr>
        <w:jc w:val="both"/>
        <w:rPr>
          <w:lang w:eastAsia="zh-CN"/>
        </w:rPr>
      </w:pPr>
    </w:p>
    <w:p w14:paraId="5210F95E" w14:textId="721ECC4C" w:rsidR="00E71B4D" w:rsidRPr="004E66ED" w:rsidRDefault="00E71B4D" w:rsidP="00F219C5">
      <w:pPr>
        <w:pStyle w:val="Heading4"/>
      </w:pPr>
      <w:bookmarkStart w:id="200" w:name="_Toc120025103"/>
      <w:bookmarkStart w:id="201" w:name="_Toc120025258"/>
      <w:bookmarkStart w:id="202" w:name="_Toc120091336"/>
      <w:bookmarkStart w:id="203" w:name="_Toc136356581"/>
      <w:bookmarkStart w:id="204" w:name="_Toc136857474"/>
      <w:r w:rsidRPr="004E66ED">
        <w:t>5.</w:t>
      </w:r>
      <w:r w:rsidR="00343B7C" w:rsidRPr="004E66ED">
        <w:t>3</w:t>
      </w:r>
      <w:r w:rsidRPr="004E66ED">
        <w:t xml:space="preserve">.6.2 </w:t>
      </w:r>
      <w:r w:rsidRPr="004E66ED">
        <w:tab/>
        <w:t>Service requirements for collaborative and concurrent engineering in product design</w:t>
      </w:r>
      <w:bookmarkEnd w:id="200"/>
      <w:bookmarkEnd w:id="201"/>
      <w:bookmarkEnd w:id="202"/>
      <w:bookmarkEnd w:id="203"/>
      <w:bookmarkEnd w:id="204"/>
    </w:p>
    <w:p w14:paraId="703B7EFC" w14:textId="0948EE38" w:rsidR="00E71B4D" w:rsidRPr="004E66ED" w:rsidRDefault="00E71B4D" w:rsidP="00E71B4D">
      <w:pPr>
        <w:rPr>
          <w:lang w:eastAsia="zh-CN"/>
        </w:rPr>
      </w:pPr>
      <w:r w:rsidRPr="004E66ED">
        <w:rPr>
          <w:lang w:eastAsia="zh-CN"/>
        </w:rPr>
        <w:t>[PR 5.</w:t>
      </w:r>
      <w:r w:rsidR="00343B7C" w:rsidRPr="004E66ED">
        <w:rPr>
          <w:lang w:eastAsia="zh-CN"/>
        </w:rPr>
        <w:t>3</w:t>
      </w:r>
      <w:r w:rsidRPr="004E66ED">
        <w:rPr>
          <w:lang w:eastAsia="zh-CN"/>
        </w:rPr>
        <w:t>.6.2-1] The 5G</w:t>
      </w:r>
      <w:r w:rsidRPr="004E66ED">
        <w:rPr>
          <w:rFonts w:hint="eastAsia"/>
          <w:lang w:eastAsia="zh-CN"/>
        </w:rPr>
        <w:t xml:space="preserve"> </w:t>
      </w:r>
      <w:r w:rsidRPr="004E66ED">
        <w:rPr>
          <w:lang w:eastAsia="zh-CN"/>
        </w:rPr>
        <w:t xml:space="preserve">system shall enhance the interaction between IMS CN and 5G CN to allow 5G CN to provide the IMS CN with real-time feedback in support of </w:t>
      </w:r>
      <w:r w:rsidR="00D34A17" w:rsidRPr="004E66ED">
        <w:rPr>
          <w:lang w:eastAsia="zh-CN"/>
        </w:rPr>
        <w:t>XR communication among</w:t>
      </w:r>
      <w:r w:rsidRPr="004E66ED">
        <w:rPr>
          <w:lang w:eastAsia="zh-CN"/>
        </w:rPr>
        <w:t xml:space="preserve"> multiple users simultaneously. </w:t>
      </w:r>
    </w:p>
    <w:p w14:paraId="56B2160B" w14:textId="78450F8D" w:rsidR="00D34A17" w:rsidRPr="004E66ED" w:rsidRDefault="00D34A17" w:rsidP="00D34A17">
      <w:pPr>
        <w:pStyle w:val="NO"/>
      </w:pPr>
      <w:r w:rsidRPr="004E66ED">
        <w:t xml:space="preserve">NOTE: </w:t>
      </w:r>
      <w:r w:rsidRPr="004E66ED">
        <w:tab/>
        <w:t xml:space="preserve">The feedback can include information such as network condition, achieved QoS. Such information can be used by the IMS CN, for example, to trigger the codec negotiation. </w:t>
      </w:r>
    </w:p>
    <w:p w14:paraId="1A5D25DE" w14:textId="6EDCD8FB" w:rsidR="002F1ACA" w:rsidRPr="004E66ED" w:rsidRDefault="002F1ACA" w:rsidP="002F1ACA">
      <w:pPr>
        <w:rPr>
          <w:lang w:eastAsia="zh-CN"/>
        </w:rPr>
      </w:pPr>
      <w:r w:rsidRPr="004E66ED">
        <w:rPr>
          <w:lang w:eastAsia="zh-CN"/>
        </w:rPr>
        <w:t>[PR 5.3.6.2-2] Subject to regulatory requirements</w:t>
      </w:r>
      <w:r w:rsidR="007E7E79" w:rsidRPr="004E66ED">
        <w:rPr>
          <w:lang w:eastAsia="zh-CN"/>
        </w:rPr>
        <w:t>,</w:t>
      </w:r>
      <w:r w:rsidR="00A94FE7" w:rsidRPr="004E66ED">
        <w:rPr>
          <w:lang w:eastAsia="zh-CN"/>
        </w:rPr>
        <w:t xml:space="preserve"> </w:t>
      </w:r>
      <w:r w:rsidRPr="004E66ED">
        <w:rPr>
          <w:lang w:eastAsia="zh-CN"/>
        </w:rPr>
        <w:t>operator policies and user consent, the 5G</w:t>
      </w:r>
      <w:r w:rsidRPr="004E66ED">
        <w:rPr>
          <w:rFonts w:hint="eastAsia"/>
          <w:lang w:eastAsia="zh-CN"/>
        </w:rPr>
        <w:t xml:space="preserve"> </w:t>
      </w:r>
      <w:r w:rsidRPr="004E66ED">
        <w:rPr>
          <w:lang w:eastAsia="zh-CN"/>
        </w:rPr>
        <w:t>system shall be able to support mechanisms to expose to a trusted third party (e.g. the conference focus) the result of authenticating a user identity to a UE.</w:t>
      </w:r>
    </w:p>
    <w:p w14:paraId="0282726B" w14:textId="77777777" w:rsidR="002F1ACA" w:rsidRPr="004E66ED" w:rsidRDefault="002F1ACA" w:rsidP="002F1ACA">
      <w:pPr>
        <w:pStyle w:val="NO"/>
      </w:pPr>
      <w:r w:rsidRPr="004E66ED">
        <w:t xml:space="preserve">NOTE: </w:t>
      </w:r>
      <w:r w:rsidRPr="004E66ED">
        <w:tab/>
        <w:t xml:space="preserve">Authenticating a user identity to a UE at the terminal side is out of 3GPP scope. </w:t>
      </w:r>
    </w:p>
    <w:p w14:paraId="0C729388" w14:textId="16C0744A" w:rsidR="002F1ACA" w:rsidRPr="004E66ED" w:rsidRDefault="002F1ACA" w:rsidP="002F1ACA">
      <w:pPr>
        <w:rPr>
          <w:lang w:eastAsia="zh-CN"/>
        </w:rPr>
      </w:pPr>
      <w:r w:rsidRPr="004E66ED">
        <w:rPr>
          <w:lang w:eastAsia="zh-CN"/>
        </w:rPr>
        <w:t>[PR 5.3.6.2-3] The 5G system shall be able to collect charging information per UE or per application for the use of IMS based conferencing services.</w:t>
      </w:r>
    </w:p>
    <w:p w14:paraId="7039F3C0" w14:textId="25528B00" w:rsidR="00936E7A" w:rsidRPr="004E66ED" w:rsidRDefault="00936E7A" w:rsidP="002F1ACA">
      <w:pPr>
        <w:rPr>
          <w:lang w:eastAsia="zh-CN"/>
        </w:rPr>
      </w:pPr>
      <w:r w:rsidRPr="004E66ED">
        <w:rPr>
          <w:lang w:eastAsia="zh-CN"/>
        </w:rPr>
        <w:t>[PR 5.3.6.2-4] The 5G system shall provide a means to synchronize multiple data flows from multiple UEs associated with one user.</w:t>
      </w:r>
    </w:p>
    <w:p w14:paraId="7C7E1BB0" w14:textId="01731941" w:rsidR="003E4625" w:rsidRPr="004E66ED" w:rsidRDefault="00B748FF" w:rsidP="003E4625">
      <w:pPr>
        <w:pStyle w:val="Heading2"/>
      </w:pPr>
      <w:bookmarkStart w:id="205" w:name="_Toc120012986"/>
      <w:bookmarkStart w:id="206" w:name="_Toc120025104"/>
      <w:bookmarkStart w:id="207" w:name="_Toc120025259"/>
      <w:bookmarkStart w:id="208" w:name="_Toc120091337"/>
      <w:bookmarkStart w:id="209" w:name="_Toc136356582"/>
      <w:bookmarkStart w:id="210" w:name="_Toc136857475"/>
      <w:r w:rsidRPr="004E66ED">
        <w:lastRenderedPageBreak/>
        <w:t>5.4</w:t>
      </w:r>
      <w:r w:rsidR="003E4625" w:rsidRPr="004E66ED">
        <w:tab/>
      </w:r>
      <w:r w:rsidR="004E66ED" w:rsidRPr="004E66ED">
        <w:t xml:space="preserve">Use Case on </w:t>
      </w:r>
      <w:r w:rsidR="003E4625" w:rsidRPr="004E66ED">
        <w:t>Spatial Anchor Enabler</w:t>
      </w:r>
      <w:bookmarkEnd w:id="205"/>
      <w:bookmarkEnd w:id="206"/>
      <w:bookmarkEnd w:id="207"/>
      <w:bookmarkEnd w:id="208"/>
      <w:bookmarkEnd w:id="209"/>
      <w:bookmarkEnd w:id="210"/>
    </w:p>
    <w:p w14:paraId="0CF934D6" w14:textId="4D96EF5D" w:rsidR="003E4625" w:rsidRPr="004E66ED" w:rsidRDefault="00B748FF" w:rsidP="003E4625">
      <w:pPr>
        <w:pStyle w:val="Heading3"/>
      </w:pPr>
      <w:bookmarkStart w:id="211" w:name="_Toc120012987"/>
      <w:bookmarkStart w:id="212" w:name="_Toc120025105"/>
      <w:bookmarkStart w:id="213" w:name="_Toc120025260"/>
      <w:bookmarkStart w:id="214" w:name="_Toc120091338"/>
      <w:bookmarkStart w:id="215" w:name="_Toc136356583"/>
      <w:bookmarkStart w:id="216" w:name="_Toc136857476"/>
      <w:r w:rsidRPr="004E66ED">
        <w:t>5.4</w:t>
      </w:r>
      <w:r w:rsidR="003E4625" w:rsidRPr="004E66ED">
        <w:t>.1</w:t>
      </w:r>
      <w:r w:rsidR="003E4625" w:rsidRPr="004E66ED">
        <w:tab/>
        <w:t>Description</w:t>
      </w:r>
      <w:bookmarkEnd w:id="211"/>
      <w:bookmarkEnd w:id="212"/>
      <w:bookmarkEnd w:id="213"/>
      <w:bookmarkEnd w:id="214"/>
      <w:bookmarkEnd w:id="215"/>
      <w:bookmarkEnd w:id="216"/>
    </w:p>
    <w:p w14:paraId="4F6CBFFF" w14:textId="3F8621F3" w:rsidR="003E4625" w:rsidRPr="004E66ED" w:rsidRDefault="003E4625" w:rsidP="003E4625">
      <w:r w:rsidRPr="004E66ED">
        <w:t xml:space="preserve">In use case 5.1 "Localized Mobile Metaverse Service Use Case," we introduced the term spatial anchor to describe an association between space and service information. This use case elaborates the concept of the spatial anchor to enable diverse </w:t>
      </w:r>
      <w:r w:rsidR="007E7E79" w:rsidRPr="004E66ED">
        <w:t xml:space="preserve">mobile </w:t>
      </w:r>
      <w:r w:rsidRPr="004E66ED">
        <w:t>metaverse services, including those described in use case 5.1. This use case focuses on the creation, management and use of spatial anchors.</w:t>
      </w:r>
    </w:p>
    <w:p w14:paraId="1A0E73B4" w14:textId="2D0ADD3B" w:rsidR="003E4625" w:rsidRPr="004E66ED" w:rsidRDefault="003E4625" w:rsidP="003E4625">
      <w:r w:rsidRPr="004E66ED">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rsidRPr="004E66ED">
        <w:t xml:space="preserve">mobile metaverse </w:t>
      </w:r>
      <w:r w:rsidRPr="004E66ED">
        <w:t xml:space="preserve">service to access, etc.). </w:t>
      </w:r>
    </w:p>
    <w:p w14:paraId="3779809B" w14:textId="77777777" w:rsidR="003E4625" w:rsidRPr="004E66ED" w:rsidRDefault="003E4625" w:rsidP="003E4625">
      <w:r w:rsidRPr="004E66ED">
        <w:t>The 'spatial anchor consumer' is able to recognize anchors associated with locations, and use the spatial anchor to obtain the associated information.</w:t>
      </w:r>
    </w:p>
    <w:p w14:paraId="4B478756" w14:textId="77777777" w:rsidR="003E4625" w:rsidRPr="004E66ED" w:rsidRDefault="003E4625" w:rsidP="003E4625">
      <w:r w:rsidRPr="004E66ED">
        <w:t>Functionally, a spatial anchor has the following model:</w:t>
      </w:r>
    </w:p>
    <w:p w14:paraId="121FBD98" w14:textId="77777777" w:rsidR="003E4625" w:rsidRPr="004E66ED" w:rsidRDefault="003E4625" w:rsidP="003E4625">
      <w:pPr>
        <w:pStyle w:val="B1"/>
      </w:pPr>
      <w:r w:rsidRPr="004E66ED">
        <w:t xml:space="preserve">- </w:t>
      </w:r>
      <w:r w:rsidRPr="004E66ED">
        <w:tab/>
      </w:r>
      <w:r w:rsidRPr="004E66ED">
        <w:rPr>
          <w:b/>
        </w:rPr>
        <w:t>Spatial Anchor</w:t>
      </w:r>
      <w:r w:rsidRPr="004E66ED">
        <w:t>: information that can be provided by a content producer to a content consumer. How this is done is out of scope of this use case.</w:t>
      </w:r>
    </w:p>
    <w:p w14:paraId="66B93168" w14:textId="77777777" w:rsidR="003E4625" w:rsidRPr="004E66ED" w:rsidRDefault="003E4625" w:rsidP="003E4625">
      <w:pPr>
        <w:pStyle w:val="B1"/>
      </w:pPr>
      <w:r w:rsidRPr="004E66ED">
        <w:t xml:space="preserve">- </w:t>
      </w:r>
      <w:r w:rsidRPr="004E66ED">
        <w:tab/>
      </w:r>
      <w:r w:rsidRPr="004E66ED">
        <w:rPr>
          <w:b/>
        </w:rPr>
        <w:t>Precise spatial location information</w:t>
      </w:r>
      <w:r w:rsidRPr="004E66ED">
        <w:t>: where the produced content is located, including the content's extent, orientation, etc.</w:t>
      </w:r>
    </w:p>
    <w:p w14:paraId="69A93DAB" w14:textId="77777777" w:rsidR="003E4625" w:rsidRPr="004E66ED" w:rsidRDefault="003E4625" w:rsidP="003E4625">
      <w:pPr>
        <w:pStyle w:val="B1"/>
      </w:pPr>
      <w:r w:rsidRPr="004E66ED">
        <w:t xml:space="preserve">- </w:t>
      </w:r>
      <w:r w:rsidRPr="004E66ED">
        <w:tab/>
      </w:r>
      <w:r w:rsidRPr="004E66ED">
        <w:rPr>
          <w:b/>
        </w:rPr>
        <w:t>Service information</w:t>
      </w:r>
      <w:r w:rsidRPr="004E66ED">
        <w:t>: this information is out of scope of standardization but could contain, e.g. a URL, media data, media access information, etc. This information is used by an application to access a service.</w:t>
      </w:r>
    </w:p>
    <w:p w14:paraId="1CAFAFA0" w14:textId="77777777" w:rsidR="003E4625" w:rsidRPr="004E66ED" w:rsidRDefault="003E4625" w:rsidP="003E4625">
      <w:r w:rsidRPr="004E66ED">
        <w:t>The spatial anchor enabler will benefit retail environments. Here, a cheese seller has extensive information about her wares that she will share with customers.</w:t>
      </w:r>
    </w:p>
    <w:p w14:paraId="1AF1532F" w14:textId="77777777" w:rsidR="003E4625" w:rsidRPr="004E66ED" w:rsidRDefault="003E4625" w:rsidP="004E66ED">
      <w:pPr>
        <w:pStyle w:val="TH"/>
      </w:pPr>
      <w:r w:rsidRPr="004E66ED">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Pr="004E66ED" w:rsidRDefault="003E4625" w:rsidP="003E4625">
      <w:pPr>
        <w:pStyle w:val="TF"/>
      </w:pPr>
      <w:r w:rsidRPr="004E66ED">
        <w:t xml:space="preserve">Figure </w:t>
      </w:r>
      <w:r w:rsidR="00B748FF" w:rsidRPr="004E66ED">
        <w:t>5.4</w:t>
      </w:r>
      <w:r w:rsidRPr="004E66ED">
        <w:t>.1: Spatial Anchors - created by a user to share with other users</w:t>
      </w:r>
    </w:p>
    <w:p w14:paraId="230E8CAD" w14:textId="77777777" w:rsidR="003E4625" w:rsidRPr="004E66ED" w:rsidRDefault="003E4625" w:rsidP="003E4625">
      <w:r w:rsidRPr="004E66ED">
        <w:t xml:space="preserve">In this use case there are several actors that are relevant. </w:t>
      </w:r>
    </w:p>
    <w:p w14:paraId="003780E6" w14:textId="77777777" w:rsidR="003E4625" w:rsidRPr="004E66ED" w:rsidRDefault="003E4625" w:rsidP="003E4625">
      <w:pPr>
        <w:pStyle w:val="B1"/>
      </w:pPr>
      <w:r w:rsidRPr="004E66ED">
        <w:rPr>
          <w:lang w:val="en-US"/>
        </w:rPr>
        <w:lastRenderedPageBreak/>
        <w:t>-</w:t>
      </w:r>
      <w:r w:rsidRPr="004E66ED">
        <w:t xml:space="preserve"> </w:t>
      </w:r>
      <w:r w:rsidRPr="004E66ED">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Pr="004E66ED" w:rsidRDefault="003E4625" w:rsidP="003E4625">
      <w:pPr>
        <w:pStyle w:val="B1"/>
      </w:pPr>
      <w:r w:rsidRPr="004E66ED">
        <w:t xml:space="preserve">- </w:t>
      </w:r>
      <w:r w:rsidRPr="004E66ED">
        <w:tab/>
        <w:t xml:space="preserve">I am the customer. </w:t>
      </w:r>
    </w:p>
    <w:p w14:paraId="1FE2AC60" w14:textId="3E067029" w:rsidR="003E4625" w:rsidRPr="004E66ED" w:rsidRDefault="003E4625" w:rsidP="003E4625">
      <w:pPr>
        <w:pStyle w:val="B1"/>
      </w:pPr>
      <w:r w:rsidRPr="004E66ED">
        <w:t xml:space="preserve">- </w:t>
      </w:r>
      <w:r w:rsidRPr="004E66ED">
        <w:tab/>
        <w:t xml:space="preserve">Warez </w:t>
      </w:r>
      <w:r w:rsidR="007E7E79" w:rsidRPr="004E66ED">
        <w:t xml:space="preserve">is </w:t>
      </w:r>
      <w:r w:rsidRPr="004E66ED">
        <w:t xml:space="preserve">the </w:t>
      </w:r>
      <w:r w:rsidR="007E7E79" w:rsidRPr="004E66ED">
        <w:t xml:space="preserve">mobile metaverse </w:t>
      </w:r>
      <w:r w:rsidRPr="004E66ED">
        <w:t xml:space="preserve">service provider stores </w:t>
      </w:r>
      <w:r w:rsidR="007E7E79" w:rsidRPr="004E66ED">
        <w:t xml:space="preserve">that </w:t>
      </w:r>
      <w:r w:rsidRPr="004E66ED">
        <w:t>updates Leka's content, generates its presentation</w:t>
      </w:r>
      <w:r w:rsidR="008B7933" w:rsidRPr="004E66ED">
        <w:t xml:space="preserve"> (that is, the AR content that is presented to customers)</w:t>
      </w:r>
      <w:r w:rsidRPr="004E66ED">
        <w:t xml:space="preserve">, supports any interactive features, etc. </w:t>
      </w:r>
    </w:p>
    <w:p w14:paraId="55FBABFA" w14:textId="18099A95" w:rsidR="003E4625" w:rsidRPr="004E66ED" w:rsidRDefault="003E4625" w:rsidP="003E4625">
      <w:pPr>
        <w:pStyle w:val="B1"/>
      </w:pPr>
      <w:r w:rsidRPr="004E66ED">
        <w:t>-</w:t>
      </w:r>
      <w:r w:rsidRPr="004E66ED">
        <w:tab/>
        <w:t xml:space="preserve">FineNet is the network operator that enables anchored services for any content producer, customer and </w:t>
      </w:r>
      <w:r w:rsidR="008B7933" w:rsidRPr="004E66ED">
        <w:t xml:space="preserve">mobile metaverse </w:t>
      </w:r>
      <w:r w:rsidRPr="004E66ED">
        <w:t>service provider.</w:t>
      </w:r>
    </w:p>
    <w:p w14:paraId="33016C24" w14:textId="03099B60" w:rsidR="003E4625" w:rsidRPr="004E66ED" w:rsidRDefault="00B748FF" w:rsidP="003E4625">
      <w:pPr>
        <w:pStyle w:val="Heading3"/>
      </w:pPr>
      <w:bookmarkStart w:id="217" w:name="_Toc120012988"/>
      <w:bookmarkStart w:id="218" w:name="_Toc120025106"/>
      <w:bookmarkStart w:id="219" w:name="_Toc120025261"/>
      <w:bookmarkStart w:id="220" w:name="_Toc120091339"/>
      <w:bookmarkStart w:id="221" w:name="_Toc136356584"/>
      <w:bookmarkStart w:id="222" w:name="_Toc136857477"/>
      <w:r w:rsidRPr="004E66ED">
        <w:t>5.4</w:t>
      </w:r>
      <w:r w:rsidR="003E4625" w:rsidRPr="004E66ED">
        <w:t>.2</w:t>
      </w:r>
      <w:r w:rsidR="003E4625" w:rsidRPr="004E66ED">
        <w:tab/>
        <w:t>Pre-conditions</w:t>
      </w:r>
      <w:bookmarkEnd w:id="217"/>
      <w:bookmarkEnd w:id="218"/>
      <w:bookmarkEnd w:id="219"/>
      <w:bookmarkEnd w:id="220"/>
      <w:bookmarkEnd w:id="221"/>
      <w:bookmarkEnd w:id="222"/>
    </w:p>
    <w:p w14:paraId="589E5E25" w14:textId="53F7ACAC" w:rsidR="003E4625" w:rsidRPr="004E66ED" w:rsidRDefault="003E4625" w:rsidP="003E4625">
      <w:r w:rsidRPr="004E66ED">
        <w:t xml:space="preserve">Leka makes use of a UE that has a subscription with FineNet. She has a sensor that can be used in combination with the UE to indicate precise locations. In figure </w:t>
      </w:r>
      <w:r w:rsidR="00B748FF" w:rsidRPr="004E66ED">
        <w:t>5.4</w:t>
      </w:r>
      <w:r w:rsidRPr="004E66ED">
        <w:t>.1-1, the sensor can identify the location of the tip of the cheese fork she holds.</w:t>
      </w:r>
    </w:p>
    <w:p w14:paraId="4E8E8CB4" w14:textId="77777777" w:rsidR="003E4625" w:rsidRPr="004E66ED" w:rsidRDefault="003E4625" w:rsidP="003E4625">
      <w:r w:rsidRPr="004E66ED">
        <w:t>Leka obtains services from Warez, where she stores information related to her inventory. She also has arranged in advance what information to display to customers and in what format.</w:t>
      </w:r>
    </w:p>
    <w:p w14:paraId="4DB8B85F" w14:textId="77777777" w:rsidR="003E4625" w:rsidRPr="004E66ED" w:rsidRDefault="003E4625" w:rsidP="003E4625">
      <w:r w:rsidRPr="004E66ED">
        <w:t>I wear glasses that provide AR experience and communicate by means of my UE. I have a mobile subscription with FineNet also.</w:t>
      </w:r>
    </w:p>
    <w:p w14:paraId="4285EC54" w14:textId="079C4254" w:rsidR="003E4625" w:rsidRPr="004E66ED" w:rsidRDefault="00B748FF" w:rsidP="003E4625">
      <w:pPr>
        <w:pStyle w:val="Heading3"/>
      </w:pPr>
      <w:bookmarkStart w:id="223" w:name="_Toc120012989"/>
      <w:bookmarkStart w:id="224" w:name="_Toc120025107"/>
      <w:bookmarkStart w:id="225" w:name="_Toc120025262"/>
      <w:bookmarkStart w:id="226" w:name="_Toc120091340"/>
      <w:bookmarkStart w:id="227" w:name="_Toc136356585"/>
      <w:bookmarkStart w:id="228" w:name="_Toc136857478"/>
      <w:r w:rsidRPr="004E66ED">
        <w:t>5.4</w:t>
      </w:r>
      <w:r w:rsidR="003E4625" w:rsidRPr="004E66ED">
        <w:t>.3</w:t>
      </w:r>
      <w:r w:rsidR="003E4625" w:rsidRPr="004E66ED">
        <w:tab/>
        <w:t>Service Flows</w:t>
      </w:r>
      <w:bookmarkEnd w:id="223"/>
      <w:bookmarkEnd w:id="224"/>
      <w:bookmarkEnd w:id="225"/>
      <w:bookmarkEnd w:id="226"/>
      <w:bookmarkEnd w:id="227"/>
      <w:bookmarkEnd w:id="228"/>
    </w:p>
    <w:p w14:paraId="26C827DC" w14:textId="48A93223" w:rsidR="003E4625" w:rsidRPr="004E66ED" w:rsidRDefault="003E4625" w:rsidP="003E4625">
      <w:r w:rsidRPr="004E66ED">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4E66ED">
        <w:rPr>
          <w:b/>
        </w:rPr>
        <w:t>spatial anchors</w:t>
      </w:r>
      <w:r w:rsidRPr="004E66ED">
        <w:t xml:space="preserve">. This is shown on the top half of Figure </w:t>
      </w:r>
      <w:r w:rsidR="00B748FF" w:rsidRPr="004E66ED">
        <w:t>5.4</w:t>
      </w:r>
      <w:r w:rsidRPr="004E66ED">
        <w:t>.3-1.</w:t>
      </w:r>
    </w:p>
    <w:p w14:paraId="67ADF87D" w14:textId="77777777" w:rsidR="003E4625" w:rsidRPr="004E66ED" w:rsidRDefault="003E4625" w:rsidP="004E66ED">
      <w:pPr>
        <w:pStyle w:val="TH"/>
      </w:pPr>
      <w:r w:rsidRPr="004E66ED">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Pr="004E66ED" w:rsidRDefault="003E4625" w:rsidP="003E4625">
      <w:pPr>
        <w:pStyle w:val="TF"/>
      </w:pPr>
      <w:r w:rsidRPr="004E66ED">
        <w:t xml:space="preserve">Figure </w:t>
      </w:r>
      <w:r w:rsidR="00B748FF" w:rsidRPr="004E66ED">
        <w:t>5.4</w:t>
      </w:r>
      <w:r w:rsidRPr="004E66ED">
        <w:t>.3-1: Spatial Anchor Enabler Service Flow</w:t>
      </w:r>
    </w:p>
    <w:p w14:paraId="07DB6537" w14:textId="77777777" w:rsidR="003E4625" w:rsidRPr="004E66ED" w:rsidRDefault="003E4625" w:rsidP="003E4625">
      <w:pPr>
        <w:pStyle w:val="NO"/>
      </w:pPr>
      <w:r w:rsidRPr="004E66ED">
        <w:t>NOTE:</w:t>
      </w:r>
      <w:r w:rsidRPr="004E66ED">
        <w:tab/>
        <w:t>The text in parentheses in the figure above are examples.</w:t>
      </w:r>
    </w:p>
    <w:p w14:paraId="06C6A7DB" w14:textId="77777777" w:rsidR="003E4625" w:rsidRPr="004E66ED" w:rsidRDefault="003E4625" w:rsidP="003E4625">
      <w:pPr>
        <w:rPr>
          <w:b/>
        </w:rPr>
      </w:pPr>
      <w:r w:rsidRPr="004E66ED">
        <w:rPr>
          <w:b/>
        </w:rPr>
        <w:t>1. Creating, modifying, removing spatial anchors</w:t>
      </w:r>
    </w:p>
    <w:p w14:paraId="0E222ADE" w14:textId="26E09B60" w:rsidR="003E4625" w:rsidRPr="004E66ED" w:rsidRDefault="003E4625" w:rsidP="003E4625">
      <w:r w:rsidRPr="004E66ED">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rsidRPr="004E66ED">
        <w:t xml:space="preserve"> (mobile metaverse media)</w:t>
      </w:r>
      <w:r w:rsidRPr="004E66ED">
        <w:t xml:space="preserve">: this application is </w:t>
      </w:r>
      <w:r w:rsidRPr="004E66ED">
        <w:rPr>
          <w:i/>
        </w:rPr>
        <w:t xml:space="preserve">external </w:t>
      </w:r>
      <w:r w:rsidRPr="004E66ED">
        <w:t xml:space="preserve">to 3GPP standards. Leka's UE accesses the mobile </w:t>
      </w:r>
      <w:r w:rsidR="008B7933" w:rsidRPr="004E66ED">
        <w:t xml:space="preserve">metaverse </w:t>
      </w:r>
      <w:r w:rsidRPr="004E66ED">
        <w:t xml:space="preserve">service that establishes the association that comprises the spatial anchor, the physical location and the service information. </w:t>
      </w:r>
    </w:p>
    <w:p w14:paraId="4FD343DD" w14:textId="437BF6C2" w:rsidR="003E4625" w:rsidRPr="004E66ED" w:rsidRDefault="003E4625" w:rsidP="003E4625">
      <w:r w:rsidRPr="004E66ED">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Pr="004E66ED" w:rsidRDefault="003E4625" w:rsidP="003E4625">
      <w:r w:rsidRPr="004E66ED">
        <w:t xml:space="preserve">Leka can also update the information that will be displayed as AR </w:t>
      </w:r>
      <w:r w:rsidR="008B7933" w:rsidRPr="004E66ED">
        <w:t xml:space="preserve">(mobile metaverse media) </w:t>
      </w:r>
      <w:r w:rsidRPr="004E66ED">
        <w:t xml:space="preserve">to the customer by the </w:t>
      </w:r>
      <w:r w:rsidR="008B7933" w:rsidRPr="004E66ED">
        <w:t xml:space="preserve">mobile metaverse </w:t>
      </w:r>
      <w:r w:rsidRPr="004E66ED">
        <w:t>server offered by the Warez inventory management system, for example the description of the cheese, its price, etc. This interaction is out of scope of 3GPP standards.</w:t>
      </w:r>
    </w:p>
    <w:p w14:paraId="723895C8" w14:textId="77777777" w:rsidR="003E4625" w:rsidRPr="004E66ED" w:rsidRDefault="003E4625" w:rsidP="003E4625">
      <w:pPr>
        <w:rPr>
          <w:b/>
        </w:rPr>
      </w:pPr>
      <w:r w:rsidRPr="004E66ED">
        <w:rPr>
          <w:b/>
        </w:rPr>
        <w:t>2. Accessing and using Spatial Anchors</w:t>
      </w:r>
    </w:p>
    <w:p w14:paraId="7FD718A8" w14:textId="7FFCDB80" w:rsidR="003E4625" w:rsidRPr="004E66ED" w:rsidRDefault="003E4625" w:rsidP="003E4625">
      <w:r w:rsidRPr="004E66ED">
        <w:lastRenderedPageBreak/>
        <w:t>I enter the store and examine what is on display. I capture the scene with sensors and share this information with the Spatial Mapping and Localization Service Enabler (5.</w:t>
      </w:r>
      <w:r w:rsidR="008D35E5" w:rsidRPr="004E66ED">
        <w:t>5</w:t>
      </w:r>
      <w:r w:rsidRPr="004E66ED">
        <w:t>). This allows me to identify my localization information, including orientation, precisely.</w:t>
      </w:r>
    </w:p>
    <w:p w14:paraId="79D9E0BC" w14:textId="77777777" w:rsidR="003E4625" w:rsidRPr="004E66ED" w:rsidRDefault="003E4625" w:rsidP="003E4625">
      <w:r w:rsidRPr="004E66ED">
        <w:t xml:space="preserve">I put on (activating) my AR glasses. By means of my UE with access over FineNet, share the location and orientation information (the area of interest) with the 5G system. </w:t>
      </w:r>
    </w:p>
    <w:p w14:paraId="368F884E" w14:textId="4D69BAE8" w:rsidR="003E4625" w:rsidRPr="004E66ED" w:rsidRDefault="003E4625" w:rsidP="003E4625">
      <w:r w:rsidRPr="004E66ED">
        <w:t xml:space="preserve">The 5G system uses the localization information to identify all applicable spatial anchors in the area of interest. These are returned to the UE and the AR glasses. This function is illustrated in the lower half of Figure </w:t>
      </w:r>
      <w:r w:rsidR="00B748FF" w:rsidRPr="004E66ED">
        <w:t>5.4</w:t>
      </w:r>
      <w:r w:rsidRPr="004E66ED">
        <w:t xml:space="preserve">.3-1. </w:t>
      </w:r>
    </w:p>
    <w:p w14:paraId="3B6CE37D" w14:textId="77777777" w:rsidR="003E4625" w:rsidRPr="004E66ED" w:rsidRDefault="003E4625" w:rsidP="003E4625">
      <w:r w:rsidRPr="004E66ED">
        <w:t>The service information suffices to access the media server offered by Warez. The location information indicates the location of each spatial anchor.</w:t>
      </w:r>
    </w:p>
    <w:p w14:paraId="5B60135E" w14:textId="1496E31E" w:rsidR="003E4625" w:rsidRPr="004E66ED" w:rsidRDefault="003E4625" w:rsidP="003E4625">
      <w:r w:rsidRPr="004E66ED">
        <w:t xml:space="preserve">I now perceive the spatial anchors as shown in Figure </w:t>
      </w:r>
      <w:r w:rsidR="00B748FF" w:rsidRPr="004E66ED">
        <w:t>5.4</w:t>
      </w:r>
      <w:r w:rsidRPr="004E66ED">
        <w:t xml:space="preserve">.1. </w:t>
      </w:r>
    </w:p>
    <w:p w14:paraId="0FD3D8A4" w14:textId="77777777" w:rsidR="003E4625" w:rsidRPr="004E66ED" w:rsidRDefault="003E4625" w:rsidP="003E4625">
      <w:r w:rsidRPr="004E66ED">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Pr="004E66ED" w:rsidRDefault="003E4625" w:rsidP="003E4625">
      <w:r w:rsidRPr="004E66ED">
        <w:t>I now perceive the AR information panel associated with the Halloumi cheese.</w:t>
      </w:r>
    </w:p>
    <w:p w14:paraId="7AB13C1C" w14:textId="7644A9A1" w:rsidR="003E4625" w:rsidRPr="004E66ED" w:rsidRDefault="00B748FF" w:rsidP="003E4625">
      <w:pPr>
        <w:pStyle w:val="Heading3"/>
      </w:pPr>
      <w:bookmarkStart w:id="229" w:name="_Toc120012990"/>
      <w:bookmarkStart w:id="230" w:name="_Toc120025108"/>
      <w:bookmarkStart w:id="231" w:name="_Toc120025263"/>
      <w:bookmarkStart w:id="232" w:name="_Toc120091341"/>
      <w:bookmarkStart w:id="233" w:name="_Toc136356586"/>
      <w:bookmarkStart w:id="234" w:name="_Toc136857479"/>
      <w:r w:rsidRPr="004E66ED">
        <w:t>5.4</w:t>
      </w:r>
      <w:r w:rsidR="003E4625" w:rsidRPr="004E66ED">
        <w:t>.4</w:t>
      </w:r>
      <w:r w:rsidR="003E4625" w:rsidRPr="004E66ED">
        <w:tab/>
        <w:t>Post-conditions</w:t>
      </w:r>
      <w:bookmarkEnd w:id="229"/>
      <w:bookmarkEnd w:id="230"/>
      <w:bookmarkEnd w:id="231"/>
      <w:bookmarkEnd w:id="232"/>
      <w:bookmarkEnd w:id="233"/>
      <w:bookmarkEnd w:id="234"/>
    </w:p>
    <w:p w14:paraId="7C5BFB00" w14:textId="3CA43EBA" w:rsidR="003E4625" w:rsidRPr="004E66ED" w:rsidRDefault="003E4625" w:rsidP="003E4625">
      <w:r w:rsidRPr="004E66ED">
        <w:t xml:space="preserve">I am able to observe the AR content </w:t>
      </w:r>
      <w:r w:rsidR="008B7933" w:rsidRPr="004E66ED">
        <w:t xml:space="preserve">(mobile metaverse media) </w:t>
      </w:r>
      <w:r w:rsidRPr="004E66ED">
        <w:t xml:space="preserve">associated with the wares on display, as shown in Figure </w:t>
      </w:r>
      <w:r w:rsidR="00B748FF" w:rsidRPr="004E66ED">
        <w:t>5.4</w:t>
      </w:r>
      <w:r w:rsidRPr="004E66ED">
        <w:t xml:space="preserve">.1-1. As wares are moved or removed from the display, the content shifts as well. The display of AR content is the result of the service information (i.e. how to access the media) and the </w:t>
      </w:r>
      <w:r w:rsidR="008B7933" w:rsidRPr="004E66ED">
        <w:t xml:space="preserve">localization </w:t>
      </w:r>
      <w:r w:rsidRPr="004E66ED">
        <w:t>information (i.e. where the media is placed, oriented, etc.)</w:t>
      </w:r>
    </w:p>
    <w:p w14:paraId="6FB92084" w14:textId="77777777" w:rsidR="003E4625" w:rsidRPr="004E66ED" w:rsidRDefault="003E4625" w:rsidP="003E4625">
      <w:r w:rsidRPr="004E66ED">
        <w:t>At any time Leka can add new wares and associated AR content, update the content that is displayed, etc.</w:t>
      </w:r>
    </w:p>
    <w:p w14:paraId="2C2148FD" w14:textId="77777777" w:rsidR="003E4625" w:rsidRPr="004E66ED" w:rsidRDefault="003E4625" w:rsidP="003E4625">
      <w:r w:rsidRPr="004E66ED">
        <w:t>I perceive AR content associated with the items in the shop and happily buy the cheese that meets my needs.</w:t>
      </w:r>
    </w:p>
    <w:p w14:paraId="13F9CE15" w14:textId="7B81B392" w:rsidR="003E4625" w:rsidRPr="004E66ED" w:rsidRDefault="00B748FF" w:rsidP="003E4625">
      <w:pPr>
        <w:pStyle w:val="Heading3"/>
      </w:pPr>
      <w:bookmarkStart w:id="235" w:name="_Toc120012991"/>
      <w:bookmarkStart w:id="236" w:name="_Toc120025109"/>
      <w:bookmarkStart w:id="237" w:name="_Toc120025264"/>
      <w:bookmarkStart w:id="238" w:name="_Toc120091342"/>
      <w:bookmarkStart w:id="239" w:name="_Toc136356587"/>
      <w:bookmarkStart w:id="240" w:name="_Toc136857480"/>
      <w:r w:rsidRPr="004E66ED">
        <w:t>5.4</w:t>
      </w:r>
      <w:r w:rsidR="003E4625" w:rsidRPr="004E66ED">
        <w:t>.5</w:t>
      </w:r>
      <w:r w:rsidR="003E4625" w:rsidRPr="004E66ED">
        <w:tab/>
        <w:t>Existing feature partly or fully covering use case functionality</w:t>
      </w:r>
      <w:bookmarkEnd w:id="235"/>
      <w:bookmarkEnd w:id="236"/>
      <w:bookmarkEnd w:id="237"/>
      <w:bookmarkEnd w:id="238"/>
      <w:bookmarkEnd w:id="239"/>
      <w:bookmarkEnd w:id="240"/>
    </w:p>
    <w:p w14:paraId="7163A9A2" w14:textId="742F429C" w:rsidR="003E4625" w:rsidRPr="004E66ED" w:rsidRDefault="00B748FF" w:rsidP="003E4625">
      <w:pPr>
        <w:pStyle w:val="Heading3"/>
      </w:pPr>
      <w:bookmarkStart w:id="241" w:name="_Toc120012992"/>
      <w:bookmarkStart w:id="242" w:name="_Toc120025110"/>
      <w:bookmarkStart w:id="243" w:name="_Toc120025265"/>
      <w:bookmarkStart w:id="244" w:name="_Toc120091343"/>
      <w:bookmarkStart w:id="245" w:name="_Toc136356588"/>
      <w:bookmarkStart w:id="246" w:name="_Toc136857481"/>
      <w:r w:rsidRPr="004E66ED">
        <w:t>5.4</w:t>
      </w:r>
      <w:r w:rsidR="003E4625" w:rsidRPr="004E66ED">
        <w:t>.6</w:t>
      </w:r>
      <w:r w:rsidR="003E4625" w:rsidRPr="004E66ED">
        <w:tab/>
        <w:t>Potential New Requirements needed to support the use case</w:t>
      </w:r>
      <w:bookmarkEnd w:id="241"/>
      <w:bookmarkEnd w:id="242"/>
      <w:bookmarkEnd w:id="243"/>
      <w:bookmarkEnd w:id="244"/>
      <w:bookmarkEnd w:id="245"/>
      <w:bookmarkEnd w:id="246"/>
    </w:p>
    <w:p w14:paraId="176F99ED" w14:textId="17B8962F" w:rsidR="003E4625" w:rsidRPr="004E66ED" w:rsidRDefault="003E4625" w:rsidP="003E4625">
      <w:r w:rsidRPr="004E66ED">
        <w:t>[PR-</w:t>
      </w:r>
      <w:r w:rsidR="00B748FF" w:rsidRPr="004E66ED">
        <w:t>5.4</w:t>
      </w:r>
      <w:r w:rsidRPr="004E66ED">
        <w:t>.6-1]</w:t>
      </w:r>
      <w:r w:rsidRPr="004E66ED">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Pr="004E66ED" w:rsidRDefault="0089562E" w:rsidP="003E4625">
      <w:r w:rsidRPr="004E66ED">
        <w:t>[PR-5.4.6-2]</w:t>
      </w:r>
      <w:r w:rsidRPr="004E66ED">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4074BED" w:rsidR="003E4625" w:rsidRPr="004E66ED" w:rsidRDefault="003E4625" w:rsidP="003E4625">
      <w:r w:rsidRPr="004E66ED">
        <w:t>[PR-</w:t>
      </w:r>
      <w:r w:rsidR="00B748FF" w:rsidRPr="004E66ED">
        <w:t>5.4</w:t>
      </w:r>
      <w:r w:rsidRPr="004E66ED">
        <w:t>.6-</w:t>
      </w:r>
      <w:r w:rsidR="0089562E" w:rsidRPr="004E66ED">
        <w:t>3</w:t>
      </w:r>
      <w:r w:rsidRPr="004E66ED">
        <w:t>]</w:t>
      </w:r>
      <w:r w:rsidRPr="004E66ED">
        <w:tab/>
        <w:t>Subject to operator policy, the 5G system shall enable an authorized third party to obtain all of the spatial anchors located in a given three dimensional area.</w:t>
      </w:r>
    </w:p>
    <w:p w14:paraId="7ECEE378" w14:textId="77777777" w:rsidR="000B3CE4" w:rsidRPr="004E66ED" w:rsidRDefault="003E4625" w:rsidP="003E4625">
      <w:r w:rsidRPr="004E66ED">
        <w:t>NOTE 1:</w:t>
      </w:r>
      <w:r w:rsidRPr="004E66ED">
        <w:tab/>
        <w:t>How the authorized third party identifies which three dimensional area to request spatial anchors in is not in scope of the 3GPP standard. Spatial localization and mapping information could be used to identify areas of interest.</w:t>
      </w:r>
    </w:p>
    <w:p w14:paraId="517320B2" w14:textId="6A2ED283" w:rsidR="003E4625" w:rsidRPr="004E66ED" w:rsidRDefault="003E4625" w:rsidP="003E4625">
      <w:r w:rsidRPr="004E66ED">
        <w:t>[PR-</w:t>
      </w:r>
      <w:r w:rsidR="00B748FF" w:rsidRPr="004E66ED">
        <w:t>5.4</w:t>
      </w:r>
      <w:r w:rsidRPr="004E66ED">
        <w:t>.6-</w:t>
      </w:r>
      <w:r w:rsidR="0089562E" w:rsidRPr="004E66ED">
        <w:t>4</w:t>
      </w:r>
      <w:r w:rsidRPr="004E66ED">
        <w:t>]</w:t>
      </w:r>
      <w:r w:rsidRPr="004E66ED">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rsidRPr="004E66ED">
        <w:t xml:space="preserve">mobile metaverse </w:t>
      </w:r>
      <w:r w:rsidRPr="004E66ED">
        <w:t>server to obtain AR media.</w:t>
      </w:r>
    </w:p>
    <w:p w14:paraId="48BA2108" w14:textId="214ED10C" w:rsidR="003E4625" w:rsidRPr="004E66ED" w:rsidRDefault="003E4625" w:rsidP="003E4625">
      <w:pPr>
        <w:pStyle w:val="NO"/>
      </w:pPr>
      <w:r w:rsidRPr="004E66ED">
        <w:t>NOTE 2:</w:t>
      </w:r>
      <w:r w:rsidRPr="004E66ED">
        <w:tab/>
        <w:t>How the service and location information is used by the third party to access a</w:t>
      </w:r>
      <w:r w:rsidR="008B7933" w:rsidRPr="004E66ED">
        <w:t xml:space="preserve"> mobile metaverse</w:t>
      </w:r>
      <w:r w:rsidRPr="004E66ED">
        <w:t xml:space="preserve"> server and the AR media itself is out of scope of this requirement.</w:t>
      </w:r>
    </w:p>
    <w:p w14:paraId="2B94D324" w14:textId="67B66A96" w:rsidR="003E4625" w:rsidRPr="004E66ED" w:rsidRDefault="003E4625" w:rsidP="003E4625">
      <w:r w:rsidRPr="004E66ED">
        <w:t>[PR-</w:t>
      </w:r>
      <w:r w:rsidR="00B748FF" w:rsidRPr="004E66ED">
        <w:t>5.4</w:t>
      </w:r>
      <w:r w:rsidRPr="004E66ED">
        <w:t>.6-</w:t>
      </w:r>
      <w:r w:rsidR="0089562E" w:rsidRPr="004E66ED">
        <w:t>5</w:t>
      </w:r>
      <w:r w:rsidRPr="004E66ED">
        <w:t>]</w:t>
      </w:r>
      <w:r w:rsidRPr="004E66ED">
        <w:tab/>
        <w:t xml:space="preserve">Subject to operator policy, the 5G system shall provide an authorized third party a means to manage the spatial anchor(s), e.g. add, remove or modify spatial anchors, determine privacy and security aspects, </w:t>
      </w:r>
      <w:r w:rsidR="000B3CE4" w:rsidRPr="004E66ED">
        <w:t>and specifically to enable the third party to define which spatial anchors they manage have restricted access conditions</w:t>
      </w:r>
      <w:r w:rsidRPr="004E66ED">
        <w:t>.</w:t>
      </w:r>
    </w:p>
    <w:p w14:paraId="25E8D4EB" w14:textId="77777777" w:rsidR="00DC6AA1" w:rsidRPr="004E66ED" w:rsidRDefault="0089562E" w:rsidP="0089562E">
      <w:pPr>
        <w:rPr>
          <w:lang w:val="en-US"/>
        </w:rPr>
      </w:pPr>
      <w:r w:rsidRPr="004E66ED">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342260D0" w:rsidR="0089562E" w:rsidRPr="004E66ED" w:rsidRDefault="0089562E" w:rsidP="0089562E">
      <w:pPr>
        <w:rPr>
          <w:lang w:val="en-US"/>
        </w:rPr>
      </w:pPr>
      <w:r w:rsidRPr="004E66ED">
        <w:rPr>
          <w:lang w:val="en-US"/>
        </w:rPr>
        <w:t>[P.R.-5.4.6-7] The 5G system shall be able to collect charging information associated with the network operator exposure of spatial anchors to authorized third parties, and of service information associated with spatial anchors.</w:t>
      </w:r>
    </w:p>
    <w:p w14:paraId="60868BE7" w14:textId="3B9B511D" w:rsidR="0089562E" w:rsidRPr="004E66ED" w:rsidRDefault="0089562E" w:rsidP="00517709">
      <w:pPr>
        <w:pStyle w:val="NO"/>
        <w:rPr>
          <w:lang w:val="en-US"/>
        </w:rPr>
      </w:pPr>
      <w:r w:rsidRPr="004E66ED">
        <w:rPr>
          <w:lang w:val="en-US"/>
        </w:rPr>
        <w:t>NOTE: The preceding requirements assumes that exposure of network anchors and associated service information can be a service provided by a network operator to third parties.</w:t>
      </w:r>
    </w:p>
    <w:p w14:paraId="734657F2" w14:textId="53918E9F" w:rsidR="00361590" w:rsidRPr="004E66ED" w:rsidRDefault="00DE0293" w:rsidP="00361590">
      <w:pPr>
        <w:pStyle w:val="Heading2"/>
        <w:rPr>
          <w:noProof/>
          <w:lang w:val="en-US"/>
        </w:rPr>
      </w:pPr>
      <w:bookmarkStart w:id="247" w:name="_Toc136857482"/>
      <w:bookmarkStart w:id="248" w:name="_Toc120012993"/>
      <w:bookmarkStart w:id="249" w:name="_Toc120025111"/>
      <w:bookmarkStart w:id="250" w:name="_Toc120025266"/>
      <w:bookmarkStart w:id="251" w:name="_Toc120091344"/>
      <w:bookmarkStart w:id="252" w:name="_Toc136356589"/>
      <w:r w:rsidRPr="004E66ED">
        <w:rPr>
          <w:noProof/>
          <w:lang w:val="en-US"/>
        </w:rPr>
        <w:t>5.5</w:t>
      </w:r>
      <w:r w:rsidR="00361590" w:rsidRPr="004E66ED">
        <w:rPr>
          <w:noProof/>
          <w:lang w:val="en-US"/>
        </w:rPr>
        <w:tab/>
      </w:r>
      <w:r w:rsidR="004E66ED" w:rsidRPr="004E66ED">
        <w:rPr>
          <w:noProof/>
          <w:lang w:val="en-US"/>
        </w:rPr>
        <w:t xml:space="preserve">Use Case on </w:t>
      </w:r>
      <w:r w:rsidR="00361590" w:rsidRPr="004E66ED">
        <w:rPr>
          <w:noProof/>
          <w:lang w:val="en-US"/>
        </w:rPr>
        <w:t>Spatial Mapping and Localization Service Enabler</w:t>
      </w:r>
      <w:bookmarkEnd w:id="247"/>
      <w:r w:rsidR="00361590" w:rsidRPr="004E66ED">
        <w:rPr>
          <w:noProof/>
          <w:lang w:val="en-US"/>
        </w:rPr>
        <w:t xml:space="preserve"> </w:t>
      </w:r>
      <w:bookmarkEnd w:id="248"/>
      <w:bookmarkEnd w:id="249"/>
      <w:bookmarkEnd w:id="250"/>
      <w:bookmarkEnd w:id="251"/>
      <w:bookmarkEnd w:id="252"/>
    </w:p>
    <w:p w14:paraId="6CA8E52F" w14:textId="6FB15DDE" w:rsidR="00361590" w:rsidRPr="004E66ED" w:rsidRDefault="00DE0293" w:rsidP="00361590">
      <w:pPr>
        <w:pStyle w:val="Heading3"/>
        <w:rPr>
          <w:noProof/>
          <w:lang w:val="en-US"/>
        </w:rPr>
      </w:pPr>
      <w:bookmarkStart w:id="253" w:name="_Toc120012994"/>
      <w:bookmarkStart w:id="254" w:name="_Toc120025112"/>
      <w:bookmarkStart w:id="255" w:name="_Toc120025267"/>
      <w:bookmarkStart w:id="256" w:name="_Toc120091345"/>
      <w:bookmarkStart w:id="257" w:name="_Toc136356590"/>
      <w:bookmarkStart w:id="258" w:name="_Toc136857483"/>
      <w:r w:rsidRPr="004E66ED">
        <w:rPr>
          <w:noProof/>
          <w:lang w:val="en-US"/>
        </w:rPr>
        <w:t>5.5</w:t>
      </w:r>
      <w:r w:rsidR="00361590" w:rsidRPr="004E66ED">
        <w:rPr>
          <w:noProof/>
          <w:lang w:val="en-US"/>
        </w:rPr>
        <w:t>.1</w:t>
      </w:r>
      <w:r w:rsidR="00361590" w:rsidRPr="004E66ED">
        <w:rPr>
          <w:noProof/>
          <w:lang w:val="en-US"/>
        </w:rPr>
        <w:tab/>
        <w:t>Description</w:t>
      </w:r>
      <w:bookmarkEnd w:id="253"/>
      <w:bookmarkEnd w:id="254"/>
      <w:bookmarkEnd w:id="255"/>
      <w:bookmarkEnd w:id="256"/>
      <w:bookmarkEnd w:id="257"/>
      <w:bookmarkEnd w:id="258"/>
    </w:p>
    <w:p w14:paraId="266D2919" w14:textId="77777777" w:rsidR="00361590" w:rsidRPr="004E66ED" w:rsidRDefault="00361590" w:rsidP="00361590">
      <w:r w:rsidRPr="004E66ED">
        <w:t>Spatial mapping is constructing or updating a map of an unknown location and localization is tracking an object to identify its location and orientation over time.</w:t>
      </w:r>
    </w:p>
    <w:p w14:paraId="44CE62A6" w14:textId="77777777" w:rsidR="00361590" w:rsidRPr="004E66ED" w:rsidRDefault="00361590" w:rsidP="00361590">
      <w:pPr>
        <w:rPr>
          <w:lang w:val="en-US"/>
        </w:rPr>
      </w:pPr>
      <w:r w:rsidRPr="004E66ED">
        <w:rPr>
          <w:rFonts w:hint="eastAsia"/>
          <w:lang w:val="en-US"/>
        </w:rPr>
        <w:t xml:space="preserve">For the </w:t>
      </w:r>
      <w:r w:rsidRPr="004E66ED">
        <w:rPr>
          <w:lang w:val="en-US"/>
        </w:rPr>
        <w:t xml:space="preserve">localized mobile </w:t>
      </w:r>
      <w:r w:rsidRPr="004E66ED">
        <w:rPr>
          <w:rFonts w:hint="eastAsia"/>
          <w:lang w:val="en-US"/>
        </w:rPr>
        <w:t xml:space="preserve">metaverse use case </w:t>
      </w:r>
      <w:r w:rsidRPr="004E66ED">
        <w:rPr>
          <w:lang w:val="en-US"/>
        </w:rPr>
        <w:t>5.1</w:t>
      </w:r>
      <w:r w:rsidRPr="004E66ED">
        <w:rPr>
          <w:rFonts w:hint="eastAsia"/>
          <w:lang w:val="en-US"/>
        </w:rPr>
        <w:t>, the service provider or operator need</w:t>
      </w:r>
      <w:r w:rsidRPr="004E66ED">
        <w:rPr>
          <w:lang w:val="en-US"/>
        </w:rPr>
        <w:t>s</w:t>
      </w:r>
      <w:r w:rsidRPr="004E66ED">
        <w:rPr>
          <w:rFonts w:hint="eastAsia"/>
          <w:lang w:val="en-US"/>
        </w:rPr>
        <w:t xml:space="preserve"> to </w:t>
      </w:r>
      <w:r w:rsidRPr="004E66ED">
        <w:rPr>
          <w:lang w:val="en-US"/>
        </w:rPr>
        <w:t>provide</w:t>
      </w:r>
      <w:r w:rsidRPr="004E66ED">
        <w:rPr>
          <w:rFonts w:hint="eastAsia"/>
          <w:lang w:val="en-US"/>
        </w:rPr>
        <w:t xml:space="preserve"> </w:t>
      </w:r>
      <w:r w:rsidRPr="004E66ED">
        <w:rPr>
          <w:lang w:val="en-US"/>
        </w:rPr>
        <w:t>and use</w:t>
      </w:r>
      <w:r w:rsidRPr="004E66ED">
        <w:rPr>
          <w:rFonts w:hint="eastAsia"/>
          <w:lang w:val="en-US"/>
        </w:rPr>
        <w:t xml:space="preserve"> spatial map information, </w:t>
      </w:r>
      <w:r w:rsidRPr="004E66ED">
        <w:rPr>
          <w:lang w:val="en-US"/>
        </w:rPr>
        <w:t>i.e</w:t>
      </w:r>
      <w:r w:rsidRPr="004E66ED">
        <w:rPr>
          <w:rFonts w:hint="eastAsia"/>
          <w:lang w:val="en-US"/>
        </w:rPr>
        <w:t>.</w:t>
      </w:r>
      <w:r w:rsidRPr="004E66ED">
        <w:rPr>
          <w:lang w:val="en-US"/>
        </w:rPr>
        <w:t xml:space="preserve"> a</w:t>
      </w:r>
      <w:r w:rsidRPr="004E66ED">
        <w:rPr>
          <w:rFonts w:hint="eastAsia"/>
          <w:lang w:val="en-US"/>
        </w:rPr>
        <w:t xml:space="preserve"> 3D map of indoor or outdoor environment.</w:t>
      </w:r>
      <w:r w:rsidRPr="004E66ED">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Pr="004E66ED" w:rsidRDefault="00361590" w:rsidP="00361590">
      <w:r w:rsidRPr="004E66ED">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rsidRPr="004E66ED">
        <w:t>17,19,24</w:t>
      </w:r>
      <w:r w:rsidRPr="004E66ED">
        <w:t>]</w:t>
      </w:r>
    </w:p>
    <w:p w14:paraId="11E216F9" w14:textId="77777777" w:rsidR="00361590" w:rsidRPr="004E66ED" w:rsidRDefault="00361590" w:rsidP="00361590"/>
    <w:p w14:paraId="29980767" w14:textId="77777777" w:rsidR="00361590" w:rsidRPr="004E66ED" w:rsidRDefault="00361590" w:rsidP="004E66ED">
      <w:pPr>
        <w:pStyle w:val="TH"/>
      </w:pPr>
      <w:r w:rsidRPr="004E66ED">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Pr="004E66ED" w:rsidRDefault="00361590" w:rsidP="00361590">
      <w:pPr>
        <w:pStyle w:val="TF"/>
        <w:rPr>
          <w:lang w:val="en-US"/>
        </w:rPr>
      </w:pPr>
      <w:r w:rsidRPr="004E66ED">
        <w:rPr>
          <w:lang w:val="en-US"/>
        </w:rPr>
        <w:t xml:space="preserve">Figure </w:t>
      </w:r>
      <w:r w:rsidR="00DE0293" w:rsidRPr="004E66ED">
        <w:rPr>
          <w:lang w:val="en-US"/>
        </w:rPr>
        <w:t>5.5</w:t>
      </w:r>
      <w:r w:rsidRPr="004E66ED">
        <w:rPr>
          <w:lang w:val="en-US"/>
        </w:rPr>
        <w:t>.1-1: Spatial Location Services Enabler</w:t>
      </w:r>
    </w:p>
    <w:p w14:paraId="4600B68B" w14:textId="77777777" w:rsidR="00361590" w:rsidRPr="004E66ED" w:rsidRDefault="00361590" w:rsidP="00361590">
      <w:pPr>
        <w:rPr>
          <w:lang w:val="en-US"/>
        </w:rPr>
      </w:pPr>
      <w:r w:rsidRPr="004E66ED">
        <w:rPr>
          <w:lang w:val="en-US"/>
        </w:rPr>
        <w:t>Specifically, this use case proposes two spatial localization service enablers.</w:t>
      </w:r>
    </w:p>
    <w:p w14:paraId="2467DC12" w14:textId="77777777" w:rsidR="00361590" w:rsidRPr="004E66ED" w:rsidRDefault="00361590" w:rsidP="00361590">
      <w:pPr>
        <w:pStyle w:val="B1"/>
        <w:rPr>
          <w:lang w:val="en-US"/>
        </w:rPr>
      </w:pPr>
      <w:r w:rsidRPr="004E66ED">
        <w:rPr>
          <w:lang w:val="en-US"/>
        </w:rPr>
        <w:t>1)</w:t>
      </w:r>
      <w:r w:rsidRPr="004E66ED">
        <w:rPr>
          <w:lang w:val="en-US"/>
        </w:rPr>
        <w:tab/>
        <w:t>Spatial Mapping</w:t>
      </w:r>
    </w:p>
    <w:p w14:paraId="3F7275C2" w14:textId="5C23E34B" w:rsidR="00361590" w:rsidRPr="004E66ED" w:rsidRDefault="00361590" w:rsidP="00361590">
      <w:pPr>
        <w:pStyle w:val="B1"/>
        <w:rPr>
          <w:lang w:val="en-US"/>
        </w:rPr>
      </w:pPr>
      <w:r w:rsidRPr="004E66ED">
        <w:rPr>
          <w:lang w:val="en-US"/>
        </w:rPr>
        <w:tab/>
        <w:t>Sens</w:t>
      </w:r>
      <w:r w:rsidR="0089562E" w:rsidRPr="004E66ED">
        <w:rPr>
          <w:lang w:val="en-US"/>
        </w:rPr>
        <w:t>ing</w:t>
      </w:r>
      <w:r w:rsidRPr="004E66ED">
        <w:rPr>
          <w:lang w:val="en-US"/>
        </w:rPr>
        <w:t xml:space="preserve"> data gathered transparently is processed in order to identify the static and transient forms. For example, in Figure </w:t>
      </w:r>
      <w:r w:rsidR="00DE0293" w:rsidRPr="004E66ED">
        <w:rPr>
          <w:lang w:val="en-US"/>
        </w:rPr>
        <w:t>5.5</w:t>
      </w:r>
      <w:r w:rsidRPr="004E66ED">
        <w:rPr>
          <w:lang w:val="en-US"/>
        </w:rPr>
        <w:t xml:space="preserve">.1-1 </w:t>
      </w:r>
    </w:p>
    <w:p w14:paraId="251C5770" w14:textId="67D3962D" w:rsidR="00361590" w:rsidRPr="004E66ED" w:rsidRDefault="00361590" w:rsidP="00361590">
      <w:pPr>
        <w:pStyle w:val="B2"/>
        <w:rPr>
          <w:lang w:val="en-US"/>
        </w:rPr>
      </w:pPr>
      <w:r w:rsidRPr="004E66ED">
        <w:rPr>
          <w:lang w:val="en-US"/>
        </w:rPr>
        <w:t>(A), the Rubens room in the Louvre, sens</w:t>
      </w:r>
      <w:r w:rsidR="0089562E" w:rsidRPr="004E66ED">
        <w:rPr>
          <w:lang w:val="en-US"/>
        </w:rPr>
        <w:t>ing</w:t>
      </w:r>
      <w:r w:rsidRPr="004E66ED">
        <w:rPr>
          <w:lang w:val="en-US"/>
        </w:rPr>
        <w:t xml:space="preserve"> data captures information. </w:t>
      </w:r>
    </w:p>
    <w:p w14:paraId="4B5333DC" w14:textId="00F40658" w:rsidR="00361590" w:rsidRPr="004E66ED" w:rsidRDefault="00361590" w:rsidP="00361590">
      <w:pPr>
        <w:pStyle w:val="B2"/>
        <w:rPr>
          <w:lang w:val="en-US"/>
        </w:rPr>
      </w:pPr>
      <w:r w:rsidRPr="004E66ED">
        <w:rPr>
          <w:lang w:val="en-US"/>
        </w:rPr>
        <w:t xml:space="preserve">(B) This information is processed to identify the static and transient information, to establish an </w:t>
      </w:r>
      <w:r w:rsidR="001F7F39" w:rsidRPr="004E66ED">
        <w:rPr>
          <w:lang w:val="en-US"/>
        </w:rPr>
        <w:t>up-to-</w:t>
      </w:r>
      <w:r w:rsidRPr="004E66ED">
        <w:rPr>
          <w:lang w:val="en-US"/>
        </w:rPr>
        <w:t xml:space="preserve">date spatial map. </w:t>
      </w:r>
    </w:p>
    <w:p w14:paraId="51F96666" w14:textId="77777777" w:rsidR="00361590" w:rsidRPr="004E66ED" w:rsidRDefault="00361590" w:rsidP="00361590">
      <w:pPr>
        <w:pStyle w:val="B2"/>
        <w:rPr>
          <w:lang w:val="en-US"/>
        </w:rPr>
      </w:pPr>
      <w:r w:rsidRPr="004E66ED">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Pr="004E66ED" w:rsidRDefault="00361590" w:rsidP="00361590">
      <w:pPr>
        <w:pStyle w:val="B1"/>
        <w:rPr>
          <w:lang w:val="en-US"/>
        </w:rPr>
      </w:pPr>
      <w:r w:rsidRPr="004E66ED">
        <w:rPr>
          <w:lang w:val="en-US"/>
        </w:rPr>
        <w:lastRenderedPageBreak/>
        <w:t>2)</w:t>
      </w:r>
      <w:r w:rsidRPr="004E66ED">
        <w:rPr>
          <w:lang w:val="en-US"/>
        </w:rPr>
        <w:tab/>
        <w:t>Localization</w:t>
      </w:r>
    </w:p>
    <w:p w14:paraId="37AF7D15" w14:textId="77777777" w:rsidR="00361590" w:rsidRPr="004E66ED" w:rsidRDefault="00361590" w:rsidP="00361590">
      <w:pPr>
        <w:pStyle w:val="B1"/>
        <w:rPr>
          <w:lang w:val="en-US"/>
        </w:rPr>
      </w:pPr>
      <w:r w:rsidRPr="004E66ED">
        <w:rPr>
          <w:lang w:val="en-US"/>
        </w:rPr>
        <w:tab/>
        <w:t xml:space="preserve">Given that a spatial mapping exists, </w:t>
      </w:r>
    </w:p>
    <w:p w14:paraId="625E544F" w14:textId="2CA407EE" w:rsidR="00361590" w:rsidRPr="004E66ED" w:rsidRDefault="00361590" w:rsidP="00361590">
      <w:pPr>
        <w:pStyle w:val="B2"/>
        <w:rPr>
          <w:lang w:val="en-US"/>
        </w:rPr>
      </w:pPr>
      <w:r w:rsidRPr="004E66ED">
        <w:rPr>
          <w:lang w:val="en-US"/>
        </w:rPr>
        <w:t>(A) sens</w:t>
      </w:r>
      <w:r w:rsidR="001F7F39" w:rsidRPr="004E66ED">
        <w:rPr>
          <w:lang w:val="en-US"/>
        </w:rPr>
        <w:t>ing</w:t>
      </w:r>
      <w:r w:rsidRPr="004E66ED">
        <w:rPr>
          <w:lang w:val="en-US"/>
        </w:rPr>
        <w:t xml:space="preserve"> data for a user (from devices communicating by means of a UE) can be captured, </w:t>
      </w:r>
    </w:p>
    <w:p w14:paraId="57D5580E" w14:textId="77777777" w:rsidR="00361590" w:rsidRPr="004E66ED" w:rsidRDefault="00361590" w:rsidP="00361590">
      <w:pPr>
        <w:pStyle w:val="B2"/>
        <w:rPr>
          <w:lang w:val="en-US"/>
        </w:rPr>
      </w:pPr>
      <w:r w:rsidRPr="004E66ED">
        <w:rPr>
          <w:lang w:val="en-US"/>
        </w:rPr>
        <w:t xml:space="preserve">(B) compared with the spatial map, </w:t>
      </w:r>
    </w:p>
    <w:p w14:paraId="2E9FE681" w14:textId="77777777" w:rsidR="00361590" w:rsidRPr="004E66ED" w:rsidRDefault="00361590" w:rsidP="00361590">
      <w:pPr>
        <w:pStyle w:val="B2"/>
        <w:rPr>
          <w:lang w:val="en-US"/>
        </w:rPr>
      </w:pPr>
      <w:r w:rsidRPr="004E66ED">
        <w:rPr>
          <w:lang w:val="en-US"/>
        </w:rPr>
        <w:t>(C) used to identify in 3D space the position, viewing direction, angle, etc. of the user.</w:t>
      </w:r>
    </w:p>
    <w:p w14:paraId="475ABF66" w14:textId="77777777" w:rsidR="00361590" w:rsidRPr="004E66ED" w:rsidRDefault="00361590" w:rsidP="00361590">
      <w:pPr>
        <w:rPr>
          <w:b/>
          <w:lang w:val="en-US"/>
        </w:rPr>
      </w:pPr>
      <w:r w:rsidRPr="004E66ED">
        <w:rPr>
          <w:b/>
          <w:lang w:val="en-US"/>
        </w:rPr>
        <w:t>Spatial Mapping Considerations</w:t>
      </w:r>
    </w:p>
    <w:p w14:paraId="7F6D9267" w14:textId="77777777" w:rsidR="00361590" w:rsidRPr="004E66ED" w:rsidRDefault="00361590" w:rsidP="00361590">
      <w:pPr>
        <w:rPr>
          <w:lang w:val="en-US"/>
        </w:rPr>
      </w:pPr>
      <w:r w:rsidRPr="004E66ED">
        <w:rPr>
          <w:lang w:val="en-US"/>
        </w:rPr>
        <w:t>Examples when spatial mapping could be useful:</w:t>
      </w:r>
    </w:p>
    <w:p w14:paraId="29967E44"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0D76D27E"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2275F2CF" w14:textId="0A7D0C56" w:rsidR="00361590" w:rsidRPr="004E66ED" w:rsidRDefault="00361590" w:rsidP="00361590">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w:t>
      </w:r>
      <w:r w:rsidR="00E22EDD" w:rsidRPr="004E66ED">
        <w:rPr>
          <w:lang w:val="en-US"/>
        </w:rPr>
        <w:t>4</w:t>
      </w:r>
      <w:r w:rsidRPr="004E66ED">
        <w:rPr>
          <w:lang w:val="en-US"/>
        </w:rPr>
        <w:t>.</w:t>
      </w:r>
    </w:p>
    <w:p w14:paraId="21F0AA2C" w14:textId="77777777" w:rsidR="00361590" w:rsidRPr="004E66ED" w:rsidRDefault="00361590" w:rsidP="00361590">
      <w:pPr>
        <w:rPr>
          <w:lang w:val="en-US"/>
        </w:rPr>
      </w:pPr>
      <w:r w:rsidRPr="004E66ED">
        <w:rPr>
          <w:rFonts w:hint="eastAsia"/>
          <w:lang w:val="en-US"/>
        </w:rPr>
        <w:t xml:space="preserve">It </w:t>
      </w:r>
      <w:r w:rsidRPr="004E66ED">
        <w:rPr>
          <w:lang w:val="en-US"/>
        </w:rPr>
        <w:t>is</w:t>
      </w:r>
      <w:r w:rsidRPr="004E66ED">
        <w:rPr>
          <w:rFonts w:hint="eastAsia"/>
          <w:lang w:val="en-US"/>
        </w:rPr>
        <w:t xml:space="preserve"> a hard task to perform the mapping of the entire city using a vehicle </w:t>
      </w:r>
      <w:r w:rsidRPr="004E66ED">
        <w:rPr>
          <w:lang w:val="en-US"/>
        </w:rPr>
        <w:t>by traversing</w:t>
      </w:r>
      <w:r w:rsidRPr="004E66ED">
        <w:rPr>
          <w:rFonts w:hint="eastAsia"/>
          <w:lang w:val="en-US"/>
        </w:rPr>
        <w:t xml:space="preserve"> various roads</w:t>
      </w:r>
      <w:r w:rsidRPr="004E66ED">
        <w:rPr>
          <w:lang w:val="en-US"/>
        </w:rPr>
        <w:t xml:space="preserve"> and spaces</w:t>
      </w:r>
      <w:r w:rsidRPr="004E66ED">
        <w:rPr>
          <w:rFonts w:hint="eastAsia"/>
          <w:lang w:val="en-US"/>
        </w:rPr>
        <w:t xml:space="preserve">. It also requires lots of time and effort </w:t>
      </w:r>
      <w:r w:rsidRPr="004E66ED">
        <w:rPr>
          <w:lang w:val="en-US"/>
        </w:rPr>
        <w:t>(for</w:t>
      </w:r>
      <w:r w:rsidRPr="004E66ED">
        <w:rPr>
          <w:rFonts w:hint="eastAsia"/>
          <w:lang w:val="en-US"/>
        </w:rPr>
        <w:t xml:space="preserve"> data conversion</w:t>
      </w:r>
      <w:r w:rsidRPr="004E66ED">
        <w:rPr>
          <w:lang w:val="en-US"/>
        </w:rPr>
        <w:t>, etc.)</w:t>
      </w:r>
      <w:r w:rsidRPr="004E66ED">
        <w:rPr>
          <w:rFonts w:hint="eastAsia"/>
          <w:lang w:val="en-US"/>
        </w:rPr>
        <w:t xml:space="preserve"> if </w:t>
      </w:r>
      <w:r w:rsidRPr="004E66ED">
        <w:rPr>
          <w:lang w:val="en-US"/>
        </w:rPr>
        <w:t>the work</w:t>
      </w:r>
      <w:r w:rsidRPr="004E66ED">
        <w:rPr>
          <w:rFonts w:hint="eastAsia"/>
          <w:lang w:val="en-US"/>
        </w:rPr>
        <w:t xml:space="preserve"> is performed in offline. If the multiple capturing devices are used in parallel</w:t>
      </w:r>
      <w:r w:rsidRPr="004E66ED">
        <w:rPr>
          <w:lang w:val="en-US"/>
        </w:rPr>
        <w:t xml:space="preserve">, the </w:t>
      </w:r>
      <w:r w:rsidRPr="004E66ED">
        <w:rPr>
          <w:rFonts w:hint="eastAsia"/>
          <w:lang w:val="en-US"/>
        </w:rPr>
        <w:t xml:space="preserve">spatial map data in the same location </w:t>
      </w:r>
      <w:r w:rsidRPr="004E66ED">
        <w:rPr>
          <w:lang w:val="en-US"/>
        </w:rPr>
        <w:t>c</w:t>
      </w:r>
      <w:r w:rsidRPr="004E66ED">
        <w:rPr>
          <w:rFonts w:hint="eastAsia"/>
          <w:lang w:val="en-US"/>
        </w:rPr>
        <w:t xml:space="preserve">ould be </w:t>
      </w:r>
      <w:r w:rsidRPr="004E66ED">
        <w:rPr>
          <w:lang w:val="en-US"/>
        </w:rPr>
        <w:t>synthesized</w:t>
      </w:r>
      <w:r w:rsidRPr="004E66ED">
        <w:rPr>
          <w:rFonts w:hint="eastAsia"/>
          <w:lang w:val="en-US"/>
        </w:rPr>
        <w:t xml:space="preserve"> over the different cameras and input devices to generate the spatial map.</w:t>
      </w:r>
    </w:p>
    <w:p w14:paraId="77725CC5" w14:textId="01F91120" w:rsidR="00361590" w:rsidRPr="004E66ED" w:rsidRDefault="00361590" w:rsidP="002115EE">
      <w:pPr>
        <w:rPr>
          <w:lang w:val="en-US"/>
        </w:rPr>
      </w:pPr>
      <w:r w:rsidRPr="004E66ED">
        <w:rPr>
          <w:rFonts w:hint="eastAsia"/>
          <w:lang w:val="en-US"/>
        </w:rPr>
        <w:t>The mobile capturing device, vehicle or robot equipped with multiple stereo/mono RGB cameras and multiple LiDAR to capture various qualities of images and depth information of the environments.</w:t>
      </w:r>
      <w:r w:rsidRPr="004E66ED">
        <w:rPr>
          <w:lang w:val="en-US"/>
        </w:rPr>
        <w:t xml:space="preserve"> As an example in [</w:t>
      </w:r>
      <w:r w:rsidR="00525B73" w:rsidRPr="004E66ED">
        <w:rPr>
          <w:lang w:val="en-US"/>
        </w:rPr>
        <w:t>15</w:t>
      </w:r>
      <w:r w:rsidRPr="004E66ED">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RPr="004E66ED" w:rsidDel="001F7F39">
        <w:rPr>
          <w:lang w:val="en-US"/>
        </w:rPr>
        <w:t xml:space="preserve"> </w:t>
      </w:r>
    </w:p>
    <w:p w14:paraId="795DE541" w14:textId="77777777" w:rsidR="00361590" w:rsidRPr="004E66ED" w:rsidRDefault="00361590" w:rsidP="00361590">
      <w:pPr>
        <w:rPr>
          <w:b/>
          <w:lang w:val="en-US"/>
        </w:rPr>
      </w:pPr>
      <w:r w:rsidRPr="004E66ED">
        <w:rPr>
          <w:b/>
          <w:lang w:val="en-US"/>
        </w:rPr>
        <w:t>Localization Considerations</w:t>
      </w:r>
    </w:p>
    <w:p w14:paraId="2230D9D6" w14:textId="77777777" w:rsidR="00361590" w:rsidRPr="004E66ED" w:rsidRDefault="00361590" w:rsidP="00361590">
      <w:pPr>
        <w:rPr>
          <w:lang w:val="en-US"/>
        </w:rPr>
      </w:pPr>
      <w:r w:rsidRPr="004E66ED">
        <w:rPr>
          <w:rFonts w:hint="eastAsia"/>
          <w:lang w:val="en-US"/>
        </w:rPr>
        <w:t>The environment mapping can be used for providing a visual positioning service, for enhancing the accuracy of location service or for helping the metaverse contents management system for spatial internet</w:t>
      </w:r>
      <w:r w:rsidRPr="004E66ED">
        <w:rPr>
          <w:lang w:val="en-US"/>
        </w:rPr>
        <w:t xml:space="preserve">. </w:t>
      </w:r>
    </w:p>
    <w:p w14:paraId="4721BDE2" w14:textId="77777777" w:rsidR="00361590" w:rsidRPr="004E66ED" w:rsidRDefault="00361590" w:rsidP="00361590">
      <w:pPr>
        <w:rPr>
          <w:lang w:val="en-US"/>
        </w:rPr>
      </w:pPr>
      <w:r w:rsidRPr="004E66ED">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Pr="004E66ED" w:rsidRDefault="00DE0293" w:rsidP="00361590">
      <w:pPr>
        <w:pStyle w:val="Heading3"/>
        <w:rPr>
          <w:noProof/>
          <w:lang w:val="en-US"/>
        </w:rPr>
      </w:pPr>
      <w:bookmarkStart w:id="259" w:name="_Toc120012995"/>
      <w:bookmarkStart w:id="260" w:name="_Toc120025113"/>
      <w:bookmarkStart w:id="261" w:name="_Toc120025268"/>
      <w:bookmarkStart w:id="262" w:name="_Toc120091346"/>
      <w:bookmarkStart w:id="263" w:name="_Toc136356591"/>
      <w:bookmarkStart w:id="264" w:name="_Toc136857484"/>
      <w:r w:rsidRPr="004E66ED">
        <w:rPr>
          <w:noProof/>
          <w:lang w:val="en-US"/>
        </w:rPr>
        <w:t>5.5</w:t>
      </w:r>
      <w:r w:rsidR="00361590" w:rsidRPr="004E66ED">
        <w:rPr>
          <w:noProof/>
          <w:lang w:val="en-US"/>
        </w:rPr>
        <w:t>.2</w:t>
      </w:r>
      <w:r w:rsidR="00361590" w:rsidRPr="004E66ED">
        <w:rPr>
          <w:noProof/>
          <w:lang w:val="en-US"/>
        </w:rPr>
        <w:tab/>
        <w:t>Pre-conditions</w:t>
      </w:r>
      <w:bookmarkEnd w:id="259"/>
      <w:bookmarkEnd w:id="260"/>
      <w:bookmarkEnd w:id="261"/>
      <w:bookmarkEnd w:id="262"/>
      <w:bookmarkEnd w:id="263"/>
      <w:bookmarkEnd w:id="264"/>
    </w:p>
    <w:p w14:paraId="30C6DECD" w14:textId="77777777" w:rsidR="00361590" w:rsidRPr="004E66ED" w:rsidRDefault="00361590" w:rsidP="00361590">
      <w:pPr>
        <w:rPr>
          <w:b/>
          <w:lang w:val="en-US"/>
        </w:rPr>
      </w:pPr>
      <w:r w:rsidRPr="004E66ED">
        <w:rPr>
          <w:b/>
          <w:lang w:val="en-US"/>
        </w:rPr>
        <w:t>For Spatial Mapping</w:t>
      </w:r>
    </w:p>
    <w:p w14:paraId="585E1F49" w14:textId="77777777" w:rsidR="00361590" w:rsidRPr="004E66ED" w:rsidRDefault="00361590" w:rsidP="00361590">
      <w:pPr>
        <w:rPr>
          <w:lang w:val="en-US"/>
        </w:rPr>
      </w:pPr>
      <w:r w:rsidRPr="004E66ED">
        <w:rPr>
          <w:lang w:val="en-US"/>
        </w:rPr>
        <w:t>Mobile operator or service provider can determine the target area for the spatial mapping. The target area can be divided into multiple areas where each can be mapped with multiple capturing devices (e.g. capturing indoor robot, vehicles).</w:t>
      </w:r>
    </w:p>
    <w:p w14:paraId="2DE311EE" w14:textId="77777777" w:rsidR="00361590" w:rsidRPr="004E66ED" w:rsidRDefault="00361590" w:rsidP="00361590">
      <w:pPr>
        <w:rPr>
          <w:lang w:val="en-US"/>
        </w:rPr>
      </w:pPr>
      <w:r w:rsidRPr="004E66ED">
        <w:rPr>
          <w:lang w:val="en-US"/>
        </w:rPr>
        <w:t>Each capturing device is equipped with multiple sensors, e.g. mono or stereo RGB camera or one or more multiple LiDAR cameras. The intrinsic parameter of cameras equipped with the device are pre-configured in the device.</w:t>
      </w:r>
    </w:p>
    <w:p w14:paraId="7B33AC34" w14:textId="77777777" w:rsidR="00361590" w:rsidRPr="004E66ED" w:rsidRDefault="00361590" w:rsidP="00361590">
      <w:pPr>
        <w:rPr>
          <w:lang w:val="en-US"/>
        </w:rPr>
      </w:pPr>
      <w:r w:rsidRPr="004E66ED">
        <w:rPr>
          <w:lang w:val="en-US"/>
        </w:rPr>
        <w:t>Each capturing device has a capability with high resolution positioning system, the positioning technique also can derive the altitude information.</w:t>
      </w:r>
    </w:p>
    <w:p w14:paraId="08623171" w14:textId="77777777" w:rsidR="00361590" w:rsidRPr="004E66ED" w:rsidRDefault="00361590" w:rsidP="00361590">
      <w:pPr>
        <w:rPr>
          <w:lang w:val="en-US"/>
        </w:rPr>
      </w:pPr>
      <w:r w:rsidRPr="004E66ED">
        <w:rPr>
          <w:lang w:val="en-US"/>
        </w:rPr>
        <w:t>An indoor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Pr="004E66ED" w:rsidRDefault="00361590" w:rsidP="00361590">
      <w:pPr>
        <w:rPr>
          <w:lang w:val="en-US"/>
        </w:rPr>
      </w:pPr>
      <w:r w:rsidRPr="004E66ED">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corresponding to the area.</w:t>
      </w:r>
    </w:p>
    <w:p w14:paraId="7EEB4C0E" w14:textId="77777777" w:rsidR="00361590" w:rsidRPr="004E66ED" w:rsidRDefault="00361590" w:rsidP="00361590">
      <w:pPr>
        <w:rPr>
          <w:lang w:val="en-US"/>
        </w:rPr>
      </w:pPr>
      <w:r w:rsidRPr="004E66ED">
        <w:rPr>
          <w:b/>
          <w:lang w:val="en-US"/>
        </w:rPr>
        <w:t>For Localization</w:t>
      </w:r>
      <w:r w:rsidRPr="004E66ED">
        <w:rPr>
          <w:lang w:val="en-US"/>
        </w:rPr>
        <w:t xml:space="preserve"> </w:t>
      </w:r>
    </w:p>
    <w:p w14:paraId="23D1A841" w14:textId="77777777" w:rsidR="00361590" w:rsidRPr="004E66ED" w:rsidRDefault="00361590" w:rsidP="00361590">
      <w:pPr>
        <w:rPr>
          <w:lang w:val="en-US"/>
        </w:rPr>
      </w:pPr>
      <w:r w:rsidRPr="004E66ED">
        <w:rPr>
          <w:lang w:val="en-US"/>
        </w:rPr>
        <w:lastRenderedPageBreak/>
        <w:t>A set of sensors are accessible by a UE. These could be built into the terminal equipment or communicate with it in some way that is out of scope of this use case, e.g. using a cable, a personal area network, etc.</w:t>
      </w:r>
    </w:p>
    <w:p w14:paraId="3D308022" w14:textId="77777777" w:rsidR="00361590" w:rsidRPr="004E66ED" w:rsidRDefault="00361590" w:rsidP="00361590">
      <w:pPr>
        <w:rPr>
          <w:lang w:val="en-US"/>
        </w:rPr>
      </w:pPr>
      <w:r w:rsidRPr="004E66ED">
        <w:rPr>
          <w:lang w:val="en-US"/>
        </w:rPr>
        <w:t>The UE can access a mobile network of MNO M that offers localization services.</w:t>
      </w:r>
    </w:p>
    <w:p w14:paraId="08B06CE0" w14:textId="649E1CE4" w:rsidR="00361590" w:rsidRPr="004E66ED" w:rsidRDefault="00361590" w:rsidP="00361590">
      <w:pPr>
        <w:pStyle w:val="NormalWeb"/>
        <w:spacing w:before="0" w:beforeAutospacing="0" w:after="0" w:afterAutospacing="0"/>
        <w:rPr>
          <w:sz w:val="20"/>
          <w:szCs w:val="20"/>
        </w:rPr>
      </w:pPr>
      <w:r w:rsidRPr="004E66ED">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 The spatial mapping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based on Bayesian method [</w:t>
      </w:r>
      <w:r w:rsidR="00525B73" w:rsidRPr="004E66ED">
        <w:rPr>
          <w:sz w:val="20"/>
          <w:szCs w:val="20"/>
        </w:rPr>
        <w:t>21</w:t>
      </w:r>
      <w:r w:rsidR="0094413F" w:rsidRPr="004E66ED">
        <w:rPr>
          <w:sz w:val="20"/>
          <w:szCs w:val="20"/>
        </w:rPr>
        <w:t>, 22, 23</w:t>
      </w:r>
      <w:r w:rsidRPr="004E66ED">
        <w:rPr>
          <w:sz w:val="20"/>
          <w:szCs w:val="20"/>
        </w:rPr>
        <w:t xml:space="preserve">]. </w:t>
      </w:r>
    </w:p>
    <w:p w14:paraId="734D7CA7" w14:textId="77777777" w:rsidR="00361590" w:rsidRPr="004E66ED" w:rsidRDefault="00361590" w:rsidP="00361590">
      <w:pPr>
        <w:rPr>
          <w:lang w:val="en-US"/>
        </w:rPr>
      </w:pPr>
    </w:p>
    <w:p w14:paraId="7EB4041B" w14:textId="49ED14D6" w:rsidR="00361590" w:rsidRPr="004E66ED" w:rsidRDefault="00DE0293" w:rsidP="00361590">
      <w:pPr>
        <w:rPr>
          <w:noProof/>
          <w:lang w:val="en-US"/>
        </w:rPr>
      </w:pPr>
      <w:r w:rsidRPr="004E66ED">
        <w:rPr>
          <w:rFonts w:ascii="Arial" w:hAnsi="Arial"/>
          <w:noProof/>
          <w:sz w:val="28"/>
          <w:lang w:val="en-US"/>
        </w:rPr>
        <w:t>5.5</w:t>
      </w:r>
      <w:r w:rsidR="00361590" w:rsidRPr="004E66ED">
        <w:rPr>
          <w:rFonts w:ascii="Arial" w:hAnsi="Arial"/>
          <w:noProof/>
          <w:sz w:val="28"/>
          <w:lang w:val="en-US"/>
        </w:rPr>
        <w:t>.3</w:t>
      </w:r>
      <w:r w:rsidR="00361590" w:rsidRPr="004E66ED">
        <w:rPr>
          <w:rFonts w:ascii="Arial" w:hAnsi="Arial"/>
          <w:noProof/>
          <w:sz w:val="28"/>
          <w:lang w:val="en-US"/>
        </w:rPr>
        <w:tab/>
        <w:t>Service Flows</w:t>
      </w:r>
    </w:p>
    <w:p w14:paraId="5B0E804F" w14:textId="77777777" w:rsidR="00361590" w:rsidRPr="004E66ED" w:rsidRDefault="00361590" w:rsidP="00361590">
      <w:pPr>
        <w:rPr>
          <w:b/>
          <w:lang w:val="en-US"/>
        </w:rPr>
      </w:pPr>
      <w:r w:rsidRPr="004E66ED">
        <w:rPr>
          <w:b/>
          <w:lang w:val="en-US"/>
        </w:rPr>
        <w:t>For Spatial Mapping</w:t>
      </w:r>
    </w:p>
    <w:p w14:paraId="565D4451" w14:textId="4A87C4E7" w:rsidR="00361590" w:rsidRPr="004E66ED" w:rsidRDefault="00361590" w:rsidP="00361590">
      <w:pPr>
        <w:pStyle w:val="B1"/>
        <w:rPr>
          <w:lang w:val="en-US"/>
        </w:rPr>
      </w:pPr>
      <w:r w:rsidRPr="004E66ED">
        <w:rPr>
          <w:lang w:val="en-US"/>
        </w:rPr>
        <w:t>1.</w:t>
      </w:r>
      <w:r w:rsidRPr="004E66ED">
        <w:rPr>
          <w:lang w:val="en-US"/>
        </w:rPr>
        <w:tab/>
        <w:t>A capturing mobile device attaches to the mobile network and becomes authorized to deliver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for the purposes of spatial mapping.</w:t>
      </w:r>
    </w:p>
    <w:p w14:paraId="5312CDA9" w14:textId="77777777" w:rsidR="00361590" w:rsidRPr="004E66ED" w:rsidRDefault="00361590" w:rsidP="00361590">
      <w:pPr>
        <w:pStyle w:val="B1"/>
        <w:rPr>
          <w:lang w:val="en-US"/>
        </w:rPr>
      </w:pPr>
      <w:r w:rsidRPr="004E66ED">
        <w:rPr>
          <w:lang w:val="en-US"/>
        </w:rPr>
        <w:t>2.</w:t>
      </w:r>
      <w:r w:rsidRPr="004E66ED">
        <w:rPr>
          <w:lang w:val="en-US"/>
        </w:rPr>
        <w:tab/>
        <w:t>The capturing mobile device starts the mapping operation.</w:t>
      </w:r>
    </w:p>
    <w:p w14:paraId="1368BE5D" w14:textId="041F9A7D" w:rsidR="00361590" w:rsidRPr="004E66ED" w:rsidRDefault="00361590" w:rsidP="00361590">
      <w:pPr>
        <w:pStyle w:val="B2"/>
        <w:rPr>
          <w:lang w:val="en-US"/>
        </w:rPr>
      </w:pPr>
      <w:r w:rsidRPr="004E66ED">
        <w:rPr>
          <w:lang w:val="en-US"/>
        </w:rPr>
        <w:t>a.</w:t>
      </w:r>
      <w:r w:rsidRPr="004E66ED">
        <w:rPr>
          <w:lang w:val="en-US"/>
        </w:rPr>
        <w:tab/>
        <w:t xml:space="preserve">The capturing mobile device arranges for its sensors to provide information as needed by the 5G system. This could require some configuration of the capturing mobile device, e.g. the sensors or to control the uplink communication of </w:t>
      </w:r>
      <w:r w:rsidR="001F7F39" w:rsidRPr="004E66ED">
        <w:rPr>
          <w:lang w:val="en-US"/>
        </w:rPr>
        <w:t>sensing data</w:t>
      </w:r>
      <w:r w:rsidRPr="004E66ED">
        <w:rPr>
          <w:lang w:val="en-US"/>
        </w:rPr>
        <w:t>.</w:t>
      </w:r>
    </w:p>
    <w:p w14:paraId="345BB3D4" w14:textId="77777777" w:rsidR="00361590" w:rsidRPr="004E66ED" w:rsidRDefault="00361590" w:rsidP="00361590">
      <w:pPr>
        <w:pStyle w:val="B1"/>
        <w:rPr>
          <w:lang w:val="en-US"/>
        </w:rPr>
      </w:pPr>
      <w:r w:rsidRPr="004E66ED">
        <w:rPr>
          <w:lang w:val="en-US"/>
        </w:rPr>
        <w:t>3.</w:t>
      </w:r>
      <w:r w:rsidRPr="004E66ED">
        <w:rPr>
          <w:lang w:val="en-US"/>
        </w:rPr>
        <w:tab/>
        <w:t>The capturing mobile device navigates, e.g. with a pre-defined route, within the selected target region in order to provide a sufficiently complete set of sensor information for the space to be mapped.</w:t>
      </w:r>
    </w:p>
    <w:p w14:paraId="3D0E8EC7" w14:textId="77777777" w:rsidR="00361590" w:rsidRPr="004E66ED" w:rsidRDefault="00361590" w:rsidP="00361590">
      <w:pPr>
        <w:pStyle w:val="B1"/>
        <w:rPr>
          <w:lang w:val="en-US"/>
        </w:rPr>
      </w:pPr>
      <w:r w:rsidRPr="004E66ED">
        <w:rPr>
          <w:lang w:val="en-US"/>
        </w:rPr>
        <w:t>4.</w:t>
      </w:r>
      <w:r w:rsidRPr="004E66ED">
        <w:rPr>
          <w:lang w:val="en-US"/>
        </w:rPr>
        <w:tab/>
        <w:t>The capturing mobile device uploads the captured RGB camera images and LIDAR depth images to the 5G system with the positioning information of the mobile device.</w:t>
      </w:r>
    </w:p>
    <w:p w14:paraId="72883C0F" w14:textId="77777777" w:rsidR="00361590" w:rsidRPr="004E66ED" w:rsidRDefault="00361590" w:rsidP="00361590">
      <w:pPr>
        <w:pStyle w:val="B1"/>
        <w:rPr>
          <w:lang w:val="en-US"/>
        </w:rPr>
      </w:pPr>
      <w:r w:rsidRPr="004E66ED">
        <w:rPr>
          <w:lang w:val="en-US"/>
        </w:rPr>
        <w:t>5.</w:t>
      </w:r>
      <w:r w:rsidRPr="004E66ED">
        <w:rPr>
          <w:lang w:val="en-US"/>
        </w:rPr>
        <w:tab/>
        <w:t>The mapping server collects and analyzes the information provided to cumulative create or update a spatial map.</w:t>
      </w:r>
    </w:p>
    <w:p w14:paraId="6F750E7F" w14:textId="77777777" w:rsidR="00361590" w:rsidRPr="004E66ED" w:rsidRDefault="00361590" w:rsidP="00361590">
      <w:pPr>
        <w:rPr>
          <w:b/>
          <w:lang w:val="en-US"/>
        </w:rPr>
      </w:pPr>
      <w:r w:rsidRPr="004E66ED">
        <w:rPr>
          <w:b/>
          <w:lang w:val="en-US"/>
        </w:rPr>
        <w:t>For Localization</w:t>
      </w:r>
    </w:p>
    <w:p w14:paraId="78BA127F" w14:textId="77777777" w:rsidR="00361590" w:rsidRPr="004E66ED" w:rsidRDefault="00361590" w:rsidP="00361590">
      <w:pPr>
        <w:pStyle w:val="B1"/>
        <w:rPr>
          <w:lang w:val="en-US"/>
        </w:rPr>
      </w:pPr>
      <w:r w:rsidRPr="004E66ED">
        <w:rPr>
          <w:lang w:val="en-US"/>
        </w:rPr>
        <w:t>1.</w:t>
      </w:r>
      <w:r w:rsidRPr="004E66ED">
        <w:rPr>
          <w:lang w:val="en-US"/>
        </w:rPr>
        <w:tab/>
        <w:t xml:space="preserve">A mobile device requiring localization attaches to a mobile network and becomes authorized to obtain Localization services. </w:t>
      </w:r>
    </w:p>
    <w:p w14:paraId="156495CA" w14:textId="2D1DC389" w:rsidR="00361590" w:rsidRPr="004E66ED" w:rsidRDefault="00361590" w:rsidP="00361590">
      <w:pPr>
        <w:pStyle w:val="B1"/>
        <w:rPr>
          <w:lang w:val="en-US"/>
        </w:rPr>
      </w:pPr>
      <w:r w:rsidRPr="004E66ED">
        <w:rPr>
          <w:lang w:val="en-US"/>
        </w:rPr>
        <w:t>2.</w:t>
      </w:r>
      <w:r w:rsidRPr="004E66ED">
        <w:rPr>
          <w:lang w:val="en-US"/>
        </w:rPr>
        <w:tab/>
        <w:t xml:space="preserve">The mobile device uses sensors to capture information corresponding to the point and direction that </w:t>
      </w:r>
      <w:r w:rsidR="009B7684" w:rsidRPr="004E66ED">
        <w:rPr>
          <w:lang w:val="en-US"/>
        </w:rPr>
        <w:t xml:space="preserve">has to </w:t>
      </w:r>
      <w:r w:rsidRPr="004E66ED">
        <w:rPr>
          <w:lang w:val="en-US"/>
        </w:rPr>
        <w:t>be localized.</w:t>
      </w:r>
    </w:p>
    <w:p w14:paraId="4ED31F67" w14:textId="163C23FA" w:rsidR="00361590" w:rsidRPr="004E66ED" w:rsidRDefault="00361590" w:rsidP="00361590">
      <w:pPr>
        <w:pStyle w:val="B1"/>
        <w:rPr>
          <w:lang w:val="en-US"/>
        </w:rPr>
      </w:pPr>
      <w:r w:rsidRPr="004E66ED">
        <w:rPr>
          <w:lang w:val="en-US"/>
        </w:rPr>
        <w:t>3.</w:t>
      </w:r>
      <w:r w:rsidRPr="004E66ED">
        <w:rPr>
          <w:lang w:val="en-US"/>
        </w:rPr>
        <w:tab/>
        <w:t>The mobile device sends via uplink communication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to the 5G system.</w:t>
      </w:r>
    </w:p>
    <w:p w14:paraId="14689507" w14:textId="6961F256" w:rsidR="00361590" w:rsidRPr="004E66ED" w:rsidRDefault="00361590" w:rsidP="00361590">
      <w:pPr>
        <w:pStyle w:val="B1"/>
        <w:rPr>
          <w:lang w:val="en-US"/>
        </w:rPr>
      </w:pPr>
      <w:r w:rsidRPr="004E66ED">
        <w:rPr>
          <w:lang w:val="en-US"/>
        </w:rPr>
        <w:t>4.</w:t>
      </w:r>
      <w:r w:rsidRPr="004E66ED">
        <w:rPr>
          <w:lang w:val="en-US"/>
        </w:rPr>
        <w:tab/>
        <w:t>The 5G system uses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and a spatial map to determine the localization, that is, the corresponding positioning information and sensor pose.</w:t>
      </w:r>
    </w:p>
    <w:p w14:paraId="0B29E285" w14:textId="1147FAFA" w:rsidR="00361590" w:rsidRPr="004E66ED" w:rsidRDefault="00DE0293" w:rsidP="00361590">
      <w:pPr>
        <w:rPr>
          <w:rFonts w:ascii="Arial" w:hAnsi="Arial"/>
          <w:noProof/>
          <w:sz w:val="28"/>
          <w:lang w:val="en-US"/>
        </w:rPr>
      </w:pPr>
      <w:r w:rsidRPr="004E66ED">
        <w:rPr>
          <w:rFonts w:ascii="Arial" w:hAnsi="Arial"/>
          <w:noProof/>
          <w:sz w:val="28"/>
          <w:lang w:val="en-US"/>
        </w:rPr>
        <w:t>5.5</w:t>
      </w:r>
      <w:r w:rsidR="00361590" w:rsidRPr="004E66ED">
        <w:rPr>
          <w:rFonts w:ascii="Arial" w:hAnsi="Arial"/>
          <w:noProof/>
          <w:sz w:val="28"/>
          <w:lang w:val="en-US"/>
        </w:rPr>
        <w:t>.4</w:t>
      </w:r>
      <w:r w:rsidR="00361590" w:rsidRPr="004E66ED">
        <w:rPr>
          <w:rFonts w:ascii="Arial" w:hAnsi="Arial"/>
          <w:noProof/>
          <w:sz w:val="28"/>
          <w:lang w:val="en-US"/>
        </w:rPr>
        <w:tab/>
        <w:t>Post-conditions</w:t>
      </w:r>
    </w:p>
    <w:p w14:paraId="60E3CBE6" w14:textId="77777777" w:rsidR="00361590" w:rsidRPr="004E66ED" w:rsidRDefault="00361590" w:rsidP="00361590">
      <w:pPr>
        <w:rPr>
          <w:b/>
          <w:lang w:val="en-US"/>
        </w:rPr>
      </w:pPr>
      <w:r w:rsidRPr="004E66ED">
        <w:rPr>
          <w:b/>
          <w:lang w:val="en-US"/>
        </w:rPr>
        <w:t>For Spatial Mapping</w:t>
      </w:r>
    </w:p>
    <w:p w14:paraId="1E12309E" w14:textId="77777777" w:rsidR="00361590" w:rsidRPr="004E66ED" w:rsidRDefault="00361590" w:rsidP="00361590">
      <w:pPr>
        <w:rPr>
          <w:lang w:val="en-US"/>
        </w:rPr>
      </w:pPr>
      <w:r w:rsidRPr="004E66ED">
        <w:rPr>
          <w:lang w:val="en-US"/>
        </w:rPr>
        <w:t>The spatial mapping enabler re-structures the data provided by mobile capture devices 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Pr="004E66ED" w:rsidRDefault="00361590" w:rsidP="00361590">
      <w:pPr>
        <w:rPr>
          <w:b/>
          <w:lang w:val="en-US"/>
        </w:rPr>
      </w:pPr>
      <w:r w:rsidRPr="004E66ED">
        <w:rPr>
          <w:b/>
          <w:lang w:val="en-US"/>
        </w:rPr>
        <w:t>For Localization</w:t>
      </w:r>
    </w:p>
    <w:p w14:paraId="36BEDA29" w14:textId="77777777" w:rsidR="00361590" w:rsidRPr="004E66ED" w:rsidRDefault="00361590" w:rsidP="00361590">
      <w:pPr>
        <w:rPr>
          <w:lang w:val="en-US"/>
        </w:rPr>
      </w:pPr>
      <w:r w:rsidRPr="004E66ED">
        <w:rPr>
          <w:lang w:val="en-US"/>
        </w:rPr>
        <w:t xml:space="preserve">The result of the localization service is available as a service enabler.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4E66ED" w:rsidRDefault="00361590" w:rsidP="00361590">
      <w:pPr>
        <w:rPr>
          <w:lang w:val="en-US"/>
        </w:rPr>
      </w:pPr>
      <w:r w:rsidRPr="004E66ED">
        <w:rPr>
          <w:lang w:val="en-US"/>
        </w:rPr>
        <w:lastRenderedPageBreak/>
        <w:t>The localization enabler can enhance location services as it can identify with some degree of precision a location by means of diverse sensors compared with known location data in the spatial map.</w:t>
      </w:r>
    </w:p>
    <w:p w14:paraId="4AF614D3" w14:textId="037D1443" w:rsidR="00361590" w:rsidRPr="004E66ED" w:rsidRDefault="00DE0293" w:rsidP="00361590">
      <w:pPr>
        <w:pStyle w:val="Heading3"/>
        <w:rPr>
          <w:noProof/>
          <w:lang w:val="en-US"/>
        </w:rPr>
      </w:pPr>
      <w:bookmarkStart w:id="265" w:name="_Toc120012996"/>
      <w:bookmarkStart w:id="266" w:name="_Toc120025114"/>
      <w:bookmarkStart w:id="267" w:name="_Toc120025269"/>
      <w:bookmarkStart w:id="268" w:name="_Toc120091347"/>
      <w:bookmarkStart w:id="269" w:name="_Toc136356592"/>
      <w:bookmarkStart w:id="270" w:name="_Toc136857485"/>
      <w:r w:rsidRPr="004E66ED">
        <w:rPr>
          <w:noProof/>
          <w:lang w:val="en-US"/>
        </w:rPr>
        <w:t>5.5</w:t>
      </w:r>
      <w:r w:rsidR="00361590" w:rsidRPr="004E66ED">
        <w:rPr>
          <w:noProof/>
          <w:lang w:val="en-US"/>
        </w:rPr>
        <w:t>.5</w:t>
      </w:r>
      <w:r w:rsidR="00361590" w:rsidRPr="004E66ED">
        <w:rPr>
          <w:noProof/>
          <w:lang w:val="en-US"/>
        </w:rPr>
        <w:tab/>
        <w:t>Existing feature partially or fully covering use case functionality</w:t>
      </w:r>
      <w:bookmarkEnd w:id="265"/>
      <w:bookmarkEnd w:id="266"/>
      <w:bookmarkEnd w:id="267"/>
      <w:bookmarkEnd w:id="268"/>
      <w:bookmarkEnd w:id="269"/>
      <w:bookmarkEnd w:id="270"/>
    </w:p>
    <w:p w14:paraId="5D89B047" w14:textId="0F9C8E71" w:rsidR="00361590" w:rsidRPr="004E66ED" w:rsidRDefault="00361590" w:rsidP="00361590">
      <w:pPr>
        <w:rPr>
          <w:lang w:val="en-US"/>
        </w:rPr>
      </w:pPr>
      <w:r w:rsidRPr="004E66ED">
        <w:rPr>
          <w:lang w:val="en-US"/>
        </w:rPr>
        <w:t>Location Services provide location information which can be used to support services that are triggered or informed by the user's location.</w:t>
      </w:r>
      <w:r w:rsidR="00AA2D93">
        <w:rPr>
          <w:lang w:val="en-US"/>
        </w:rPr>
        <w:t xml:space="preserve"> </w:t>
      </w:r>
      <w:r w:rsidRPr="004E66ED">
        <w:rPr>
          <w:lang w:val="en-US"/>
        </w:rPr>
        <w:t>This information is not at the degree of accuracy needed for some applications, e.g. AR. Location Services also do not work in all environments, e.g. indoor.</w:t>
      </w:r>
    </w:p>
    <w:p w14:paraId="063C7487" w14:textId="77777777" w:rsidR="00361590" w:rsidRPr="004E66ED" w:rsidRDefault="00361590" w:rsidP="00361590">
      <w:pPr>
        <w:rPr>
          <w:lang w:val="en-US"/>
        </w:rPr>
      </w:pPr>
      <w:r w:rsidRPr="004E66ED">
        <w:rPr>
          <w:lang w:val="en-US"/>
        </w:rPr>
        <w:t xml:space="preserve">The 5GS supports uplink media and uplink sensor data communication. </w:t>
      </w:r>
    </w:p>
    <w:p w14:paraId="584F25A0" w14:textId="20704BC0" w:rsidR="00361590" w:rsidRPr="004E66ED" w:rsidRDefault="00361590" w:rsidP="00361590">
      <w:pPr>
        <w:pStyle w:val="NormalWeb"/>
        <w:spacing w:before="0" w:beforeAutospacing="0" w:after="0" w:afterAutospacing="0"/>
        <w:rPr>
          <w:sz w:val="20"/>
          <w:szCs w:val="20"/>
        </w:rPr>
      </w:pPr>
      <w:r w:rsidRPr="004E66ED">
        <w:rPr>
          <w:sz w:val="20"/>
          <w:szCs w:val="20"/>
        </w:rPr>
        <w:t>In clause 4.1.4 of TR 26.928 [</w:t>
      </w:r>
      <w:r w:rsidR="00525B73" w:rsidRPr="004E66ED">
        <w:rPr>
          <w:sz w:val="20"/>
          <w:szCs w:val="20"/>
        </w:rPr>
        <w:t>18</w:t>
      </w:r>
      <w:r w:rsidRPr="004E66ED">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spatial mapping and localization services. </w:t>
      </w:r>
    </w:p>
    <w:p w14:paraId="6F634902" w14:textId="77777777" w:rsidR="00361590" w:rsidRPr="004E66ED" w:rsidRDefault="00361590" w:rsidP="00361590">
      <w:pPr>
        <w:pStyle w:val="NormalWeb"/>
        <w:spacing w:before="0" w:beforeAutospacing="0" w:after="0" w:afterAutospacing="0"/>
        <w:ind w:left="720"/>
        <w:rPr>
          <w:sz w:val="20"/>
          <w:szCs w:val="20"/>
        </w:rPr>
      </w:pPr>
    </w:p>
    <w:p w14:paraId="1ED363E8" w14:textId="70F00436" w:rsidR="00361590" w:rsidRPr="00517709" w:rsidRDefault="00361590" w:rsidP="00517709">
      <w:pPr>
        <w:pStyle w:val="NormalWeb"/>
        <w:spacing w:before="0" w:beforeAutospacing="0" w:after="0" w:afterAutospacing="0"/>
        <w:rPr>
          <w:sz w:val="20"/>
          <w:szCs w:val="20"/>
        </w:rPr>
      </w:pPr>
      <w:r w:rsidRPr="004E66ED">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sidRPr="004E66ED">
        <w:rPr>
          <w:sz w:val="20"/>
          <w:szCs w:val="20"/>
        </w:rPr>
        <w:t xml:space="preserve">. </w:t>
      </w:r>
      <w:r w:rsidRPr="004E66ED">
        <w:rPr>
          <w:sz w:val="20"/>
          <w:szCs w:val="20"/>
        </w:rPr>
        <w:t xml:space="preserve">5G- along with enables- provides new positioning methods based on multi-cell round-trip time measurements, multiple antenna beam measurements, multiple to enable downlink angle of departure (DL-AoD) and uplink angle of arrival (UL-AoA) [M, </w:t>
      </w:r>
      <w:r w:rsidR="00525B73" w:rsidRPr="004E66ED">
        <w:rPr>
          <w:sz w:val="20"/>
          <w:szCs w:val="20"/>
        </w:rPr>
        <w:t>21, 22</w:t>
      </w:r>
      <w:r w:rsidRPr="004E66ED">
        <w:rPr>
          <w:sz w:val="20"/>
          <w:szCs w:val="20"/>
        </w:rPr>
        <w:t xml:space="preserve">]. Current 5G system supports positioning of the device-based but not device-free – Objects that do not radiate EM signals. We propose to add new requirement in section- </w:t>
      </w:r>
      <w:r w:rsidR="00DE0293" w:rsidRPr="004E66ED">
        <w:rPr>
          <w:sz w:val="20"/>
          <w:szCs w:val="20"/>
        </w:rPr>
        <w:t>5.5</w:t>
      </w:r>
      <w:r w:rsidRPr="004E66ED">
        <w:rPr>
          <w:sz w:val="20"/>
          <w:szCs w:val="20"/>
        </w:rPr>
        <w:t>.6 to extend this architecture to support spatial mapping and localization service enablers.</w:t>
      </w:r>
    </w:p>
    <w:p w14:paraId="2EAC7760" w14:textId="3A490F69" w:rsidR="00361590" w:rsidRPr="004E66ED" w:rsidRDefault="00DE0293" w:rsidP="00361590">
      <w:pPr>
        <w:pStyle w:val="Heading3"/>
      </w:pPr>
      <w:bookmarkStart w:id="271" w:name="_Toc120012997"/>
      <w:bookmarkStart w:id="272" w:name="_Toc120025115"/>
      <w:bookmarkStart w:id="273" w:name="_Toc120025270"/>
      <w:bookmarkStart w:id="274" w:name="_Toc120091348"/>
      <w:bookmarkStart w:id="275" w:name="_Toc136356593"/>
      <w:bookmarkStart w:id="276" w:name="_Toc136857486"/>
      <w:r w:rsidRPr="004E66ED">
        <w:rPr>
          <w:noProof/>
          <w:lang w:val="en-US"/>
        </w:rPr>
        <w:t>5.5</w:t>
      </w:r>
      <w:r w:rsidR="00361590" w:rsidRPr="004E66ED">
        <w:rPr>
          <w:noProof/>
          <w:lang w:val="en-US"/>
        </w:rPr>
        <w:t>.6</w:t>
      </w:r>
      <w:r w:rsidR="00361590" w:rsidRPr="004E66ED">
        <w:rPr>
          <w:noProof/>
          <w:lang w:val="en-US"/>
        </w:rPr>
        <w:tab/>
        <w:t xml:space="preserve">Potential New Requirements </w:t>
      </w:r>
      <w:r w:rsidR="00361590" w:rsidRPr="004E66ED">
        <w:t>needed to support the use case</w:t>
      </w:r>
      <w:bookmarkEnd w:id="271"/>
      <w:bookmarkEnd w:id="272"/>
      <w:bookmarkEnd w:id="273"/>
      <w:bookmarkEnd w:id="274"/>
      <w:bookmarkEnd w:id="275"/>
      <w:bookmarkEnd w:id="276"/>
    </w:p>
    <w:p w14:paraId="296C6B47" w14:textId="396D0A5B" w:rsidR="00361590" w:rsidRPr="004E66ED" w:rsidRDefault="00DE0293" w:rsidP="00361590">
      <w:pPr>
        <w:pStyle w:val="Heading4"/>
      </w:pPr>
      <w:bookmarkStart w:id="277" w:name="_Toc120012998"/>
      <w:bookmarkStart w:id="278" w:name="_Toc120025116"/>
      <w:bookmarkStart w:id="279" w:name="_Toc120025271"/>
      <w:bookmarkStart w:id="280" w:name="_Toc120091349"/>
      <w:bookmarkStart w:id="281" w:name="_Toc136356594"/>
      <w:bookmarkStart w:id="282" w:name="_Toc136857487"/>
      <w:r w:rsidRPr="004E66ED">
        <w:t>5.5</w:t>
      </w:r>
      <w:r w:rsidR="00361590" w:rsidRPr="004E66ED">
        <w:t>.6.1</w:t>
      </w:r>
      <w:r w:rsidR="00361590" w:rsidRPr="004E66ED">
        <w:tab/>
        <w:t>Requirements for Spatial Mapping</w:t>
      </w:r>
      <w:bookmarkEnd w:id="277"/>
      <w:bookmarkEnd w:id="278"/>
      <w:bookmarkEnd w:id="279"/>
      <w:bookmarkEnd w:id="280"/>
      <w:bookmarkEnd w:id="281"/>
      <w:bookmarkEnd w:id="282"/>
    </w:p>
    <w:p w14:paraId="3F5C4E9F" w14:textId="015D9DF7" w:rsidR="00361590" w:rsidRPr="004E66ED" w:rsidRDefault="00361590" w:rsidP="00361590">
      <w:pPr>
        <w:rPr>
          <w:lang w:val="en-US"/>
        </w:rPr>
      </w:pPr>
      <w:r w:rsidRPr="004E66ED" w:rsidDel="00C264AF">
        <w:rPr>
          <w:lang w:val="en-US"/>
        </w:rPr>
        <w:t xml:space="preserve"> </w:t>
      </w:r>
      <w:r w:rsidRPr="004E66ED">
        <w:rPr>
          <w:lang w:val="en-US"/>
        </w:rPr>
        <w:t>[PR</w:t>
      </w:r>
      <w:r w:rsidR="00DE0293" w:rsidRPr="004E66ED">
        <w:rPr>
          <w:lang w:val="en-US"/>
        </w:rPr>
        <w:t>5.5</w:t>
      </w:r>
      <w:r w:rsidRPr="004E66ED">
        <w:rPr>
          <w:lang w:val="en-US"/>
        </w:rPr>
        <w:t>.6.</w:t>
      </w:r>
      <w:r w:rsidR="001F7F39" w:rsidRPr="004E66ED">
        <w:rPr>
          <w:lang w:val="en-US"/>
        </w:rPr>
        <w:t>1</w:t>
      </w:r>
      <w:r w:rsidRPr="004E66ED">
        <w:rPr>
          <w:lang w:val="en-US"/>
        </w:rPr>
        <w:t>-1]</w:t>
      </w:r>
      <w:r w:rsidRPr="004E66ED">
        <w:rPr>
          <w:lang w:val="en-US"/>
        </w:rPr>
        <w:tab/>
        <w:t xml:space="preserve">Subject to operator policy and relevant regional and national regulation, the 5GS shall support mechanisms for an authorized UE to provide </w:t>
      </w:r>
      <w:r w:rsidR="001F7F39" w:rsidRPr="004E66ED">
        <w:rPr>
          <w:lang w:val="en-US"/>
        </w:rPr>
        <w:t>sensing</w:t>
      </w:r>
      <w:r w:rsidRPr="004E66ED">
        <w:rPr>
          <w:lang w:val="en-US"/>
        </w:rPr>
        <w:t xml:space="preserve"> data that can be used to produce or modify a spatial map.</w:t>
      </w:r>
    </w:p>
    <w:p w14:paraId="7F2B8883" w14:textId="216B071C" w:rsidR="00361590" w:rsidRPr="004E66ED" w:rsidRDefault="00361590" w:rsidP="002115EE">
      <w:pPr>
        <w:rPr>
          <w:lang w:val="en-US"/>
        </w:rPr>
      </w:pPr>
      <w:r w:rsidRPr="004E66ED">
        <w:rPr>
          <w:lang w:val="en-US"/>
        </w:rPr>
        <w:t>[PR</w:t>
      </w:r>
      <w:r w:rsidR="00DE0293" w:rsidRPr="004E66ED">
        <w:rPr>
          <w:lang w:val="en-US"/>
        </w:rPr>
        <w:t>5.5</w:t>
      </w:r>
      <w:r w:rsidRPr="004E66ED">
        <w:rPr>
          <w:lang w:val="en-US"/>
        </w:rPr>
        <w:t>.6.1</w:t>
      </w:r>
      <w:r w:rsidR="001F7F39" w:rsidRPr="004E66ED">
        <w:rPr>
          <w:lang w:val="en-US"/>
        </w:rPr>
        <w:t>-</w:t>
      </w:r>
      <w:r w:rsidRPr="004E66ED">
        <w:rPr>
          <w:lang w:val="en-US"/>
        </w:rPr>
        <w:t>2]</w:t>
      </w:r>
      <w:r w:rsidRPr="004E66ED">
        <w:rPr>
          <w:lang w:val="en-US"/>
        </w:rPr>
        <w:tab/>
        <w:t xml:space="preserve">Subject to operator policy, user consent and relevant regional and national regulation, the 5GS shall support mechanisms to receive and process </w:t>
      </w:r>
      <w:r w:rsidR="001F7F39" w:rsidRPr="004E66ED">
        <w:rPr>
          <w:lang w:val="en-US"/>
        </w:rPr>
        <w:t>sensing</w:t>
      </w:r>
      <w:r w:rsidRPr="004E66ED">
        <w:rPr>
          <w:lang w:val="en-US"/>
        </w:rPr>
        <w:t xml:space="preserve"> data to produce or modify a spatial map.</w:t>
      </w:r>
    </w:p>
    <w:p w14:paraId="442104D9" w14:textId="2E333594" w:rsidR="00361590" w:rsidRPr="004E66ED" w:rsidRDefault="00361590" w:rsidP="00361590">
      <w:pPr>
        <w:rPr>
          <w:lang w:val="en-US"/>
        </w:rPr>
      </w:pPr>
      <w:r w:rsidRPr="004E66ED">
        <w:rPr>
          <w:lang w:val="en-US"/>
        </w:rPr>
        <w:t>[PR</w:t>
      </w:r>
      <w:r w:rsidR="00DE0293" w:rsidRPr="004E66ED">
        <w:rPr>
          <w:lang w:val="en-US"/>
        </w:rPr>
        <w:t>5.5</w:t>
      </w:r>
      <w:r w:rsidRPr="004E66ED">
        <w:rPr>
          <w:lang w:val="en-US"/>
        </w:rPr>
        <w:t>.6.1-3]</w:t>
      </w:r>
      <w:r w:rsidRPr="004E66ED">
        <w:rPr>
          <w:lang w:val="en-US"/>
        </w:rPr>
        <w:tab/>
        <w:t>Subject to operator policy and relevant regional and national regulation, the 5GS shall support mechanisms to expose a spatial map or derived localization information from that map to authorized third parties.</w:t>
      </w:r>
    </w:p>
    <w:p w14:paraId="0F50AF5A" w14:textId="60799FB9" w:rsidR="00361590" w:rsidRPr="004E66ED" w:rsidRDefault="00361590" w:rsidP="002115EE">
      <w:pPr>
        <w:pStyle w:val="NO"/>
        <w:rPr>
          <w:lang w:val="en-US"/>
        </w:rPr>
      </w:pPr>
      <w:r w:rsidRPr="004E66ED">
        <w:t>NOTE 1:</w:t>
      </w:r>
      <w:r w:rsidRPr="004E66ED">
        <w:tab/>
        <w:t>The spatial map and derived localization information supports services that produce AR and MR media, e.g. as described in clause 5.1.</w:t>
      </w:r>
    </w:p>
    <w:p w14:paraId="0AE9B9FB" w14:textId="1395D06B" w:rsidR="00B74E68" w:rsidRPr="004E66ED" w:rsidRDefault="00B74E68" w:rsidP="002115EE">
      <w:pPr>
        <w:pStyle w:val="NO"/>
      </w:pPr>
      <w:r w:rsidRPr="004E66ED">
        <w:t>NOTE 2:</w:t>
      </w:r>
      <w:r w:rsidRPr="004E66ED">
        <w:tab/>
        <w:t>The precision of spatial positioning of sensors that provide sensing data used to create or modify the spatial map is not specified. This could be revisited in future as more experience accumulates with spatial mapping services.</w:t>
      </w:r>
    </w:p>
    <w:p w14:paraId="43907600" w14:textId="77777777" w:rsidR="00B74E68" w:rsidRPr="004E66ED" w:rsidRDefault="00B74E68" w:rsidP="00B74E68">
      <w:pPr>
        <w:rPr>
          <w:rFonts w:eastAsia="Times New Roman"/>
        </w:rPr>
      </w:pPr>
      <w:r w:rsidRPr="004E66ED">
        <w:rPr>
          <w:rFonts w:eastAsia="Times New Roman"/>
        </w:rPr>
        <w:t>[PR5.5.6.1-4] The 5G system shall support the collection of charging information associated with the exposure of a spatial map or derived localization information to authorized third parties.</w:t>
      </w:r>
    </w:p>
    <w:p w14:paraId="0E779605" w14:textId="75696585" w:rsidR="00B74E68" w:rsidRPr="004E66ED" w:rsidRDefault="00B74E68" w:rsidP="00B74E68">
      <w:pPr>
        <w:rPr>
          <w:lang w:val="en-US"/>
        </w:rPr>
      </w:pPr>
      <w:r w:rsidRPr="004E66ED">
        <w:rPr>
          <w:rFonts w:eastAsia="Times New Roman"/>
        </w:rPr>
        <w:t>[PR5.5.6.1-5] The 5G system shall support the collection of charging information associated with the production or modification of a spatial map on behalf of an authorized third party.</w:t>
      </w:r>
    </w:p>
    <w:p w14:paraId="2563C113" w14:textId="7B0478C2" w:rsidR="00361590" w:rsidRPr="004E66ED" w:rsidRDefault="00DE0293" w:rsidP="00361590">
      <w:pPr>
        <w:pStyle w:val="Heading4"/>
      </w:pPr>
      <w:bookmarkStart w:id="283" w:name="_Toc120012999"/>
      <w:bookmarkStart w:id="284" w:name="_Toc120025117"/>
      <w:bookmarkStart w:id="285" w:name="_Toc120025272"/>
      <w:bookmarkStart w:id="286" w:name="_Toc120091350"/>
      <w:bookmarkStart w:id="287" w:name="_Toc136356595"/>
      <w:bookmarkStart w:id="288" w:name="_Toc136857488"/>
      <w:r w:rsidRPr="004E66ED">
        <w:t>5.5</w:t>
      </w:r>
      <w:r w:rsidR="00361590" w:rsidRPr="004E66ED">
        <w:t>.6.2</w:t>
      </w:r>
      <w:r w:rsidR="00361590" w:rsidRPr="004E66ED">
        <w:tab/>
        <w:t>Requirements for Localization</w:t>
      </w:r>
      <w:bookmarkEnd w:id="283"/>
      <w:bookmarkEnd w:id="284"/>
      <w:bookmarkEnd w:id="285"/>
      <w:bookmarkEnd w:id="286"/>
      <w:bookmarkEnd w:id="287"/>
      <w:bookmarkEnd w:id="288"/>
    </w:p>
    <w:p w14:paraId="7EF2C446" w14:textId="6E200E16" w:rsidR="00361590" w:rsidRPr="004E66ED" w:rsidRDefault="00361590" w:rsidP="00361590">
      <w:pPr>
        <w:rPr>
          <w:lang w:val="en-US"/>
        </w:rPr>
      </w:pPr>
      <w:r w:rsidRPr="004E66ED">
        <w:rPr>
          <w:lang w:val="en-US"/>
        </w:rPr>
        <w:t>[PR</w:t>
      </w:r>
      <w:r w:rsidR="00DE0293" w:rsidRPr="004E66ED">
        <w:rPr>
          <w:lang w:val="en-US"/>
        </w:rPr>
        <w:t>5.5</w:t>
      </w:r>
      <w:r w:rsidRPr="004E66ED">
        <w:rPr>
          <w:lang w:val="en-US"/>
        </w:rPr>
        <w:t>.6.2-1]</w:t>
      </w:r>
      <w:r w:rsidRPr="004E66ED">
        <w:rPr>
          <w:lang w:val="en-US"/>
        </w:rPr>
        <w:tab/>
        <w:t>Subject to operator policy and relevant regional and national regulation, the 5GS shall support mechanisms to authorize Spatial Localization Service.</w:t>
      </w:r>
    </w:p>
    <w:p w14:paraId="1285A5DC" w14:textId="6C4378E9" w:rsidR="00361590" w:rsidRPr="004E66ED" w:rsidRDefault="00361590" w:rsidP="002115EE">
      <w:pPr>
        <w:rPr>
          <w:lang w:val="en-US"/>
        </w:rPr>
      </w:pPr>
      <w:r w:rsidRPr="004E66ED">
        <w:rPr>
          <w:lang w:val="en-US"/>
        </w:rPr>
        <w:t>[PR</w:t>
      </w:r>
      <w:r w:rsidR="00DE0293" w:rsidRPr="004E66ED">
        <w:rPr>
          <w:lang w:val="en-US"/>
        </w:rPr>
        <w:t>5.5</w:t>
      </w:r>
      <w:r w:rsidRPr="004E66ED">
        <w:rPr>
          <w:lang w:val="en-US"/>
        </w:rPr>
        <w:t>.6.2-2]</w:t>
      </w:r>
      <w:r w:rsidRPr="004E66ED">
        <w:rPr>
          <w:lang w:val="en-US"/>
        </w:rPr>
        <w:tab/>
        <w:t>Subject to operator policy and relevant regional and national regulation, the 5GS shall support mechanisms for an authorized UE to provide sensor data that can be used to for Spatial Localization Service.</w:t>
      </w:r>
    </w:p>
    <w:p w14:paraId="2C38AB29" w14:textId="1A44B26E" w:rsidR="00361590" w:rsidRPr="004E66ED" w:rsidRDefault="00361590" w:rsidP="00361590">
      <w:pPr>
        <w:rPr>
          <w:lang w:val="en-US"/>
        </w:rPr>
      </w:pPr>
      <w:r w:rsidRPr="004E66ED">
        <w:rPr>
          <w:lang w:val="en-US"/>
        </w:rPr>
        <w:t>[PR</w:t>
      </w:r>
      <w:r w:rsidR="00DE0293" w:rsidRPr="004E66ED">
        <w:rPr>
          <w:lang w:val="en-US"/>
        </w:rPr>
        <w:t>5.5</w:t>
      </w:r>
      <w:r w:rsidRPr="004E66ED">
        <w:rPr>
          <w:lang w:val="en-US"/>
        </w:rPr>
        <w:t>.6.2-3]</w:t>
      </w:r>
      <w:r w:rsidRPr="004E66ED">
        <w:rPr>
          <w:lang w:val="en-US"/>
        </w:rPr>
        <w:tab/>
        <w:t>Subject to operator policy and relevant regional and national regulation, the 5GS shall support mechanisms to expose Spatial Localization Service information to authorized third parties.</w:t>
      </w:r>
    </w:p>
    <w:p w14:paraId="622EA2E1" w14:textId="73827C67" w:rsidR="001F7F39" w:rsidRPr="004E66ED" w:rsidRDefault="00361590" w:rsidP="002115EE">
      <w:pPr>
        <w:pStyle w:val="NO"/>
        <w:ind w:left="0" w:firstLine="0"/>
      </w:pPr>
      <w:r w:rsidRPr="004E66ED">
        <w:lastRenderedPageBreak/>
        <w:t>NOTE 2:</w:t>
      </w:r>
      <w:r w:rsidRPr="004E66ED">
        <w:tab/>
        <w:t>The Spatial Localization Service information supports services that produce AR and MR media, e.g. as described in clause 5.1.</w:t>
      </w:r>
    </w:p>
    <w:p w14:paraId="6408236B" w14:textId="36996407" w:rsidR="00361590" w:rsidRPr="004E66ED" w:rsidRDefault="001F7F39" w:rsidP="002115EE">
      <w:r w:rsidRPr="004E66ED">
        <w:t>[PR5.5.6.2-4] The 5G system shall support the collection of charging information associated with exposing spatial location service information to authorized third parties.</w:t>
      </w:r>
    </w:p>
    <w:p w14:paraId="7A838E8A" w14:textId="7C8782FA" w:rsidR="006305C8" w:rsidRPr="004E66ED" w:rsidRDefault="006305C8" w:rsidP="006305C8">
      <w:pPr>
        <w:pStyle w:val="Heading2"/>
        <w:rPr>
          <w:lang w:eastAsia="zh-CN"/>
        </w:rPr>
      </w:pPr>
      <w:bookmarkStart w:id="289" w:name="_Toc120013000"/>
      <w:bookmarkStart w:id="290" w:name="_Toc120025118"/>
      <w:bookmarkStart w:id="291" w:name="_Toc120025273"/>
      <w:bookmarkStart w:id="292" w:name="_Toc120091351"/>
      <w:bookmarkStart w:id="293" w:name="_Toc136356596"/>
      <w:bookmarkStart w:id="294" w:name="_Toc136857489"/>
      <w:r w:rsidRPr="004E66ED">
        <w:t xml:space="preserve">5.6 </w:t>
      </w:r>
      <w:r w:rsidR="00624D88" w:rsidRPr="004E66ED">
        <w:tab/>
      </w:r>
      <w:r w:rsidR="004E66ED" w:rsidRPr="004E66ED">
        <w:t xml:space="preserve">Use Case on </w:t>
      </w:r>
      <w:r w:rsidRPr="004E66ED">
        <w:t>Mobile Metaverse for Immersive Gaming and Live Shows</w:t>
      </w:r>
      <w:bookmarkEnd w:id="289"/>
      <w:bookmarkEnd w:id="290"/>
      <w:bookmarkEnd w:id="291"/>
      <w:bookmarkEnd w:id="292"/>
      <w:bookmarkEnd w:id="293"/>
      <w:bookmarkEnd w:id="294"/>
    </w:p>
    <w:p w14:paraId="24003CC5" w14:textId="4C769B9D" w:rsidR="006305C8" w:rsidRPr="004E66ED" w:rsidRDefault="006305C8" w:rsidP="006305C8">
      <w:pPr>
        <w:pStyle w:val="Heading3"/>
      </w:pPr>
      <w:bookmarkStart w:id="295" w:name="_Toc120013001"/>
      <w:bookmarkStart w:id="296" w:name="_Toc120025119"/>
      <w:bookmarkStart w:id="297" w:name="_Toc120025274"/>
      <w:bookmarkStart w:id="298" w:name="_Toc120091352"/>
      <w:bookmarkStart w:id="299" w:name="_Toc136356597"/>
      <w:bookmarkStart w:id="300" w:name="_Toc136857490"/>
      <w:r w:rsidRPr="004E66ED">
        <w:t>5.6.1</w:t>
      </w:r>
      <w:r w:rsidRPr="004E66ED">
        <w:tab/>
        <w:t>Description</w:t>
      </w:r>
      <w:bookmarkEnd w:id="295"/>
      <w:bookmarkEnd w:id="296"/>
      <w:bookmarkEnd w:id="297"/>
      <w:bookmarkEnd w:id="298"/>
      <w:bookmarkEnd w:id="299"/>
      <w:bookmarkEnd w:id="300"/>
    </w:p>
    <w:p w14:paraId="38281620" w14:textId="2B3A11F8" w:rsidR="006305C8" w:rsidRPr="004E66ED" w:rsidRDefault="000F1B3D" w:rsidP="001418B7">
      <w:r w:rsidRPr="004E66ED">
        <w:t xml:space="preserve">The mobile </w:t>
      </w:r>
      <w:r w:rsidR="006305C8" w:rsidRPr="004E66ED">
        <w:t xml:space="preserve">metaverse </w:t>
      </w:r>
      <w:r w:rsidRPr="004E66ED">
        <w:t>combines</w:t>
      </w:r>
      <w:r w:rsidR="006305C8" w:rsidRPr="004E66ED">
        <w:t xml:space="preserve"> the physical and digital world</w:t>
      </w:r>
      <w:r w:rsidRPr="004E66ED">
        <w:t>.</w:t>
      </w:r>
      <w:r w:rsidR="006305C8" w:rsidRPr="004E66ED">
        <w:t xml:space="preserve"> </w:t>
      </w:r>
      <w:r w:rsidRPr="004E66ED">
        <w:t xml:space="preserve">Mobile metaverse services have </w:t>
      </w:r>
      <w:r w:rsidR="006305C8" w:rsidRPr="004E66ED">
        <w:t xml:space="preserve">already gained </w:t>
      </w:r>
      <w:r w:rsidRPr="004E66ED">
        <w:t xml:space="preserve">significant </w:t>
      </w:r>
      <w:r w:rsidR="006305C8" w:rsidRPr="004E66ED">
        <w:t>attention and will benefit multiple areas, such as gaming, social, medical, industry, transport, and so on [</w:t>
      </w:r>
      <w:r w:rsidRPr="004E66ED">
        <w:t>27</w:t>
      </w:r>
      <w:r w:rsidR="006305C8" w:rsidRPr="004E66ED">
        <w:t xml:space="preserve">]. </w:t>
      </w:r>
      <w:r w:rsidR="006D1A35" w:rsidRPr="004E66ED">
        <w:t>M</w:t>
      </w:r>
      <w:r w:rsidR="006305C8" w:rsidRPr="004E66ED">
        <w:t xml:space="preserve">obile metaverse </w:t>
      </w:r>
      <w:r w:rsidR="006D1A35" w:rsidRPr="004E66ED">
        <w:t xml:space="preserve">services </w:t>
      </w:r>
      <w:r w:rsidR="006305C8" w:rsidRPr="004E66ED">
        <w:t xml:space="preserve">will bring more immersive </w:t>
      </w:r>
      <w:r w:rsidR="006D1A35" w:rsidRPr="004E66ED">
        <w:t xml:space="preserve">user </w:t>
      </w:r>
      <w:r w:rsidR="006305C8" w:rsidRPr="004E66ED">
        <w:t>experience, which will bring more potential requirements to 5G systems. Among these fields, gaming is considered a pioneer in the development of mobile metaverse</w:t>
      </w:r>
      <w:r w:rsidR="006D1A35" w:rsidRPr="004E66ED">
        <w:t xml:space="preserve"> services</w:t>
      </w:r>
      <w:r w:rsidR="006305C8" w:rsidRPr="004E66ED">
        <w:t>.</w:t>
      </w:r>
      <w:r w:rsidR="006305C8" w:rsidRPr="004E66ED">
        <w:rPr>
          <w:rFonts w:hint="eastAsia"/>
        </w:rPr>
        <w:t xml:space="preserve"> </w:t>
      </w:r>
      <w:r w:rsidR="006305C8" w:rsidRPr="004E66ED">
        <w:t xml:space="preserve">This </w:t>
      </w:r>
      <w:r w:rsidR="006D1A35" w:rsidRPr="004E66ED">
        <w:t xml:space="preserve">use case </w:t>
      </w:r>
      <w:r w:rsidR="006305C8" w:rsidRPr="004E66ED">
        <w:t xml:space="preserve">aims to discuss mobile metaverse </w:t>
      </w:r>
      <w:r w:rsidR="006D1A35" w:rsidRPr="004E66ED">
        <w:t xml:space="preserve">services </w:t>
      </w:r>
      <w:r w:rsidR="006305C8" w:rsidRPr="004E66ED">
        <w:t>for immersive gaming and live shows.</w:t>
      </w:r>
    </w:p>
    <w:p w14:paraId="0BEEABC3" w14:textId="5BFB8236" w:rsidR="006D1A35" w:rsidRPr="004E66ED" w:rsidRDefault="006305C8" w:rsidP="001418B7">
      <w:r w:rsidRPr="004E66ED">
        <w:t xml:space="preserve">With the support of 5GS, game players can interact with each other on the cloud or edge server, which may form a digital world </w:t>
      </w:r>
      <w:r w:rsidR="006D1A35" w:rsidRPr="004E66ED">
        <w:t xml:space="preserve">we term a </w:t>
      </w:r>
      <w:r w:rsidRPr="004E66ED">
        <w:t xml:space="preserve">mobile metaverse. Figure 5.6.1-1 shows the general idea of this use case. The mobile metaverse </w:t>
      </w:r>
      <w:r w:rsidR="006D1A35" w:rsidRPr="004E66ED">
        <w:t xml:space="preserve">service </w:t>
      </w:r>
      <w:r w:rsidRPr="004E66ED">
        <w:t xml:space="preserve">may be deployed at the cloud or edge server for immersive gaming and live shows. When the players are playing </w:t>
      </w:r>
      <w:r w:rsidR="006D1A35" w:rsidRPr="004E66ED">
        <w:t xml:space="preserve">a </w:t>
      </w:r>
      <w:r w:rsidRPr="004E66ED">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4E66ED">
        <w:t>.</w:t>
      </w:r>
    </w:p>
    <w:p w14:paraId="74E5AB2E" w14:textId="62AB7286" w:rsidR="006305C8" w:rsidRPr="004E66ED" w:rsidRDefault="006305C8" w:rsidP="001418B7">
      <w:r w:rsidRPr="004E66ED">
        <w:t xml:space="preserve">The sensor data </w:t>
      </w:r>
      <w:r w:rsidR="006D1A35" w:rsidRPr="004E66ED">
        <w:t xml:space="preserve">obtained </w:t>
      </w:r>
      <w:r w:rsidRPr="004E66ED">
        <w:t xml:space="preserve">by the cloud or edge server may perform coding and rendering to generate the </w:t>
      </w:r>
      <w:r w:rsidR="006D1A35" w:rsidRPr="004E66ED">
        <w:t>digital representation</w:t>
      </w:r>
      <w:r w:rsidRPr="004E66ED">
        <w:t xml:space="preserve"> for immersive gaming and live shows, which may be displayed</w:t>
      </w:r>
      <w:r w:rsidR="006D1A35" w:rsidRPr="004E66ED">
        <w:t xml:space="preserve"> (as if)</w:t>
      </w:r>
      <w:r w:rsidRPr="004E66ED">
        <w:t xml:space="preserve"> on a big screen, and the interactive service data could be exchanged among the players, avatars. Here, sensing </w:t>
      </w:r>
      <w:r w:rsidR="006D1A35" w:rsidRPr="004E66ED">
        <w:t xml:space="preserve">data </w:t>
      </w:r>
      <w:r w:rsidRPr="004E66ED">
        <w:t>include the physical pose</w:t>
      </w:r>
      <w:r w:rsidR="006D1A35" w:rsidRPr="004E66ED">
        <w:t xml:space="preserve"> and gestures including </w:t>
      </w:r>
      <w:r w:rsidRPr="004E66ED">
        <w:t>movement</w:t>
      </w:r>
      <w:r w:rsidR="006D1A35" w:rsidRPr="004E66ED">
        <w:t>.</w:t>
      </w:r>
      <w:r w:rsidRPr="004E66ED">
        <w:t xml:space="preserve"> </w:t>
      </w:r>
      <w:r w:rsidR="006D1A35" w:rsidRPr="004E66ED">
        <w:t xml:space="preserve">For </w:t>
      </w:r>
      <w:r w:rsidRPr="004E66ED">
        <w:t xml:space="preserve">a basketball game, the </w:t>
      </w:r>
      <w:r w:rsidR="006D1A35" w:rsidRPr="004E66ED">
        <w:t xml:space="preserve">court </w:t>
      </w:r>
      <w:r w:rsidRPr="004E66ED">
        <w:t xml:space="preserve">and </w:t>
      </w:r>
      <w:r w:rsidR="006D1A35" w:rsidRPr="004E66ED">
        <w:t xml:space="preserve">surrounding facilities </w:t>
      </w:r>
      <w:r w:rsidRPr="004E66ED">
        <w:t xml:space="preserve">also can have sensor. </w:t>
      </w:r>
      <w:r w:rsidR="006D1A35" w:rsidRPr="004E66ED">
        <w:t>The sensor data obtained from these sensors</w:t>
      </w:r>
      <w:r w:rsidRPr="004E66ED">
        <w:t xml:space="preserve"> is useful for the metaverse </w:t>
      </w:r>
      <w:r w:rsidR="006D1A35" w:rsidRPr="004E66ED">
        <w:t xml:space="preserve">to determine how </w:t>
      </w:r>
      <w:r w:rsidRPr="004E66ED">
        <w:t>to perform 3D</w:t>
      </w:r>
      <w:r w:rsidR="006D1A35" w:rsidRPr="004E66ED">
        <w:t xml:space="preserve"> digital</w:t>
      </w:r>
      <w:r w:rsidRPr="004E66ED">
        <w:t xml:space="preserve"> representation</w:t>
      </w:r>
      <w:r w:rsidR="006D1A35" w:rsidRPr="004E66ED">
        <w:t xml:space="preserve"> of the participants and setting</w:t>
      </w:r>
      <w:r w:rsidRPr="004E66ED">
        <w:t xml:space="preserve">. An immersive </w:t>
      </w:r>
      <w:r w:rsidR="006D1A35" w:rsidRPr="004E66ED">
        <w:t xml:space="preserve">user </w:t>
      </w:r>
      <w:r w:rsidRPr="004E66ED">
        <w:t xml:space="preserve">experience could be </w:t>
      </w:r>
      <w:r w:rsidR="006D1A35" w:rsidRPr="004E66ED">
        <w:t xml:space="preserve">provided for </w:t>
      </w:r>
      <w:r w:rsidRPr="004E66ED">
        <w:t>the players</w:t>
      </w:r>
      <w:r w:rsidR="006D1A35" w:rsidRPr="004E66ED">
        <w:t xml:space="preserve"> and their audience</w:t>
      </w:r>
      <w:r w:rsidRPr="004E66ED">
        <w:t xml:space="preserve">. </w:t>
      </w:r>
      <w:r w:rsidRPr="004E66ED">
        <w:rPr>
          <w:rFonts w:hint="eastAsia"/>
        </w:rPr>
        <w:t>T</w:t>
      </w:r>
      <w:r w:rsidRPr="004E66ED">
        <w:t xml:space="preserve">he major impact on 3GPP is whether and how 5GS can be used to better utilize the sensor </w:t>
      </w:r>
      <w:r w:rsidR="006D1A35" w:rsidRPr="004E66ED">
        <w:t xml:space="preserve">data </w:t>
      </w:r>
      <w:r w:rsidRPr="004E66ED">
        <w:t>and achieve immersive experiences of the multi</w:t>
      </w:r>
      <w:r w:rsidR="006D1A35" w:rsidRPr="004E66ED">
        <w:t xml:space="preserve">ple </w:t>
      </w:r>
      <w:r w:rsidRPr="004E66ED">
        <w:t>players.</w:t>
      </w:r>
    </w:p>
    <w:p w14:paraId="29E4F095" w14:textId="129C551B" w:rsidR="006305C8" w:rsidRPr="004E66ED" w:rsidRDefault="006D1A35" w:rsidP="004E66ED">
      <w:pPr>
        <w:pStyle w:val="TH"/>
        <w:rPr>
          <w:noProof/>
        </w:rPr>
      </w:pPr>
      <w:r w:rsidRPr="004E66ED">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4E66ED" w:rsidRDefault="006305C8" w:rsidP="000C30A9">
      <w:pPr>
        <w:pStyle w:val="TF"/>
      </w:pPr>
      <w:r w:rsidRPr="004E66ED">
        <w:rPr>
          <w:noProof/>
        </w:rPr>
        <w:t xml:space="preserve">Fig 5.6.1-1 </w:t>
      </w:r>
      <w:r w:rsidRPr="004E66ED">
        <w:t>Mobile Metaverse for Immersive Gaming and Live Shows</w:t>
      </w:r>
    </w:p>
    <w:p w14:paraId="292A89AF" w14:textId="3AB7B76B" w:rsidR="006305C8" w:rsidRPr="004E66ED" w:rsidRDefault="006305C8" w:rsidP="006305C8">
      <w:pPr>
        <w:pStyle w:val="Heading3"/>
        <w:jc w:val="both"/>
      </w:pPr>
      <w:bookmarkStart w:id="301" w:name="_Toc120013002"/>
      <w:bookmarkStart w:id="302" w:name="_Toc120025120"/>
      <w:bookmarkStart w:id="303" w:name="_Toc120025275"/>
      <w:bookmarkStart w:id="304" w:name="_Toc120091353"/>
      <w:bookmarkStart w:id="305" w:name="_Toc136356598"/>
      <w:bookmarkStart w:id="306" w:name="_Toc136857491"/>
      <w:r w:rsidRPr="004E66ED">
        <w:t>5.6.2</w:t>
      </w:r>
      <w:r w:rsidRPr="004E66ED">
        <w:tab/>
        <w:t>Pre-conditions</w:t>
      </w:r>
      <w:bookmarkEnd w:id="301"/>
      <w:bookmarkEnd w:id="302"/>
      <w:bookmarkEnd w:id="303"/>
      <w:bookmarkEnd w:id="304"/>
      <w:bookmarkEnd w:id="305"/>
      <w:bookmarkEnd w:id="306"/>
    </w:p>
    <w:p w14:paraId="5FF0B4BF" w14:textId="77777777" w:rsidR="006305C8" w:rsidRPr="004E66ED" w:rsidRDefault="006305C8" w:rsidP="006305C8">
      <w:pPr>
        <w:jc w:val="both"/>
      </w:pPr>
      <w:r w:rsidRPr="004E66ED">
        <w:t>The following are pre-conditions for this use case:</w:t>
      </w:r>
    </w:p>
    <w:p w14:paraId="3052E9BD" w14:textId="43A778D9" w:rsidR="006305C8" w:rsidRPr="004E66ED" w:rsidRDefault="000F1B3D" w:rsidP="0089562E">
      <w:pPr>
        <w:pStyle w:val="B1"/>
      </w:pPr>
      <w:r w:rsidRPr="004E66ED">
        <w:t>1)</w:t>
      </w:r>
      <w:r w:rsidRPr="004E66ED">
        <w:tab/>
      </w:r>
      <w:r w:rsidR="006305C8" w:rsidRPr="004E66ED">
        <w:t>The computing resource used for game design and real-time processing such as game development library and rendering tools could be provided for mobile metaverse on the cloud or edge server.</w:t>
      </w:r>
    </w:p>
    <w:p w14:paraId="77DDD624" w14:textId="1C0D7398" w:rsidR="006305C8" w:rsidRPr="004E66ED" w:rsidRDefault="000F1B3D" w:rsidP="0089562E">
      <w:pPr>
        <w:pStyle w:val="B1"/>
      </w:pPr>
      <w:r w:rsidRPr="004E66ED">
        <w:lastRenderedPageBreak/>
        <w:t>2)</w:t>
      </w:r>
      <w:r w:rsidRPr="004E66ED">
        <w:tab/>
      </w:r>
      <w:r w:rsidR="006305C8" w:rsidRPr="004E66ED">
        <w:t>5GS is capable of transporting the uplink/downlink service data.</w:t>
      </w:r>
    </w:p>
    <w:p w14:paraId="146D2528" w14:textId="77777777" w:rsidR="006305C8" w:rsidRPr="004E66ED" w:rsidRDefault="006305C8" w:rsidP="0089562E">
      <w:pPr>
        <w:pStyle w:val="B1"/>
      </w:pPr>
      <w:r w:rsidRPr="004E66E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4E66ED" w:rsidRDefault="006305C8" w:rsidP="006305C8">
      <w:pPr>
        <w:pStyle w:val="Heading3"/>
      </w:pPr>
      <w:bookmarkStart w:id="307" w:name="_Toc120013003"/>
      <w:bookmarkStart w:id="308" w:name="_Toc120025121"/>
      <w:bookmarkStart w:id="309" w:name="_Toc120025276"/>
      <w:bookmarkStart w:id="310" w:name="_Toc120091354"/>
      <w:bookmarkStart w:id="311" w:name="_Toc136356599"/>
      <w:bookmarkStart w:id="312" w:name="_Toc136857492"/>
      <w:r w:rsidRPr="004E66ED">
        <w:t>5.6.3</w:t>
      </w:r>
      <w:r w:rsidRPr="004E66ED">
        <w:tab/>
        <w:t>Service Flows</w:t>
      </w:r>
      <w:bookmarkEnd w:id="307"/>
      <w:bookmarkEnd w:id="308"/>
      <w:bookmarkEnd w:id="309"/>
      <w:bookmarkEnd w:id="310"/>
      <w:bookmarkEnd w:id="311"/>
      <w:bookmarkEnd w:id="312"/>
    </w:p>
    <w:p w14:paraId="7229BFAB" w14:textId="77777777" w:rsidR="006305C8" w:rsidRPr="004E66ED" w:rsidRDefault="006305C8" w:rsidP="006305C8">
      <w:pPr>
        <w:jc w:val="both"/>
      </w:pPr>
      <w:r w:rsidRPr="004E66ED">
        <w:t>The following are service flows for this use case:</w:t>
      </w:r>
    </w:p>
    <w:p w14:paraId="46AB0113" w14:textId="26905C2B" w:rsidR="006305C8" w:rsidRPr="004E66ED" w:rsidRDefault="000F1B3D" w:rsidP="0089562E">
      <w:pPr>
        <w:pStyle w:val="B1"/>
      </w:pPr>
      <w:r w:rsidRPr="004E66ED">
        <w:t>1)</w:t>
      </w:r>
      <w:r w:rsidRPr="004E66ED">
        <w:tab/>
      </w:r>
      <w:r w:rsidR="006305C8" w:rsidRPr="004E66ED">
        <w:t xml:space="preserve">Player A (a lady who is a fan </w:t>
      </w:r>
      <w:r w:rsidR="006D1A35" w:rsidRPr="004E66ED">
        <w:t xml:space="preserve">of the </w:t>
      </w:r>
      <w:r w:rsidR="006305C8" w:rsidRPr="004E66ED">
        <w:t xml:space="preserve">gaming </w:t>
      </w:r>
      <w:r w:rsidR="006D1A35" w:rsidRPr="004E66ED">
        <w:t xml:space="preserve">mobile </w:t>
      </w:r>
      <w:r w:rsidR="006305C8" w:rsidRPr="004E66ED">
        <w:t>metaverse</w:t>
      </w:r>
      <w:r w:rsidR="006D1A35" w:rsidRPr="004E66ED">
        <w:t xml:space="preserve"> service</w:t>
      </w:r>
      <w:r w:rsidR="006305C8" w:rsidRPr="004E66ED">
        <w:t>) configures her smartphone</w:t>
      </w:r>
      <w:r w:rsidR="006D1A35" w:rsidRPr="004E66ED">
        <w:t xml:space="preserve"> (</w:t>
      </w:r>
      <w:r w:rsidR="00BD7AB8" w:rsidRPr="004E66ED">
        <w:t>a</w:t>
      </w:r>
      <w:r w:rsidR="006305C8" w:rsidRPr="004E66ED">
        <w:t xml:space="preserve"> UE.</w:t>
      </w:r>
      <w:r w:rsidR="00BD7AB8" w:rsidRPr="004E66ED">
        <w:t>)</w:t>
      </w:r>
      <w:r w:rsidR="006305C8" w:rsidRPr="004E66ED">
        <w:t xml:space="preserve"> One path is established between the cloud or edge server and the UE. The UE sends a request to the 5GS, and the 5GS authorizes the request and exposes the capability of </w:t>
      </w:r>
      <w:r w:rsidR="00BD7AB8" w:rsidRPr="004E66ED">
        <w:t xml:space="preserve">mobile </w:t>
      </w:r>
      <w:r w:rsidR="006305C8" w:rsidRPr="004E66E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4E66ED" w:rsidRDefault="006305C8" w:rsidP="0089562E">
      <w:pPr>
        <w:pStyle w:val="NO"/>
      </w:pPr>
      <w:r w:rsidRPr="004E66ED">
        <w:t>NOTE:</w:t>
      </w:r>
      <w:r w:rsidRPr="004E66ED">
        <w:tab/>
        <w:t xml:space="preserve">The edge may be a burden when it comes to long-term services, such as </w:t>
      </w:r>
      <w:r w:rsidR="00BD7AB8" w:rsidRPr="004E66ED">
        <w:t xml:space="preserve">mobile </w:t>
      </w:r>
      <w:r w:rsidRPr="004E66ED">
        <w:t xml:space="preserve">metaverse </w:t>
      </w:r>
      <w:r w:rsidR="00BD7AB8" w:rsidRPr="004E66ED">
        <w:t xml:space="preserve">service </w:t>
      </w:r>
      <w:r w:rsidRPr="004E66ED">
        <w:t xml:space="preserve">data storage and large-scale computing. In such a case, cloud service is essential for being a centralized node to maintaining shared space for thousands or even millions of concurrent users in such a large </w:t>
      </w:r>
      <w:r w:rsidR="00BD7AB8" w:rsidRPr="004E66ED">
        <w:t xml:space="preserve">scale mobile </w:t>
      </w:r>
      <w:r w:rsidRPr="004E66ED">
        <w:t>metaverse</w:t>
      </w:r>
      <w:r w:rsidR="00BD7AB8" w:rsidRPr="004E66ED">
        <w:t xml:space="preserve"> service</w:t>
      </w:r>
      <w:r w:rsidRPr="004E66ED">
        <w:t>, and cloud-edge interaction via 5GS is necessary.</w:t>
      </w:r>
    </w:p>
    <w:p w14:paraId="413DE731" w14:textId="26D180C4" w:rsidR="006305C8" w:rsidRPr="004E66ED" w:rsidRDefault="000F1B3D" w:rsidP="0089562E">
      <w:pPr>
        <w:pStyle w:val="B1"/>
      </w:pPr>
      <w:r w:rsidRPr="004E66ED">
        <w:t>2)</w:t>
      </w:r>
      <w:r w:rsidRPr="004E66ED">
        <w:tab/>
      </w:r>
      <w:r w:rsidR="006305C8" w:rsidRPr="004E66ED">
        <w:t xml:space="preserve">Player A invites seven players (B, C, D, E, F, G, H) </w:t>
      </w:r>
      <w:r w:rsidR="00BD7AB8" w:rsidRPr="004E66ED">
        <w:t xml:space="preserve">who are participating in </w:t>
      </w:r>
      <w:r w:rsidR="006305C8" w:rsidRPr="004E66ED">
        <w:t xml:space="preserve">the </w:t>
      </w:r>
      <w:r w:rsidR="00BD7AB8" w:rsidRPr="004E66ED">
        <w:t xml:space="preserve">mobile </w:t>
      </w:r>
      <w:r w:rsidR="006305C8" w:rsidRPr="004E66ED">
        <w:t>metaverse</w:t>
      </w:r>
      <w:r w:rsidR="00BD7AB8" w:rsidRPr="004E66ED">
        <w:t xml:space="preserve"> service</w:t>
      </w:r>
      <w:r w:rsidR="006305C8" w:rsidRPr="004E66ED">
        <w:t xml:space="preserve"> to join the game venue created by </w:t>
      </w:r>
      <w:r w:rsidR="00BD7AB8" w:rsidRPr="004E66ED">
        <w:t>her</w:t>
      </w:r>
      <w:r w:rsidR="006305C8" w:rsidRPr="004E66ED">
        <w:t xml:space="preserve">self. These players form two teams to play a 3v3 basketball game match. Among them, B, C, and D are one group, E, F, and G are another group, and H is the game referee. Each member of each group chooses their own </w:t>
      </w:r>
      <w:r w:rsidR="00BD7AB8" w:rsidRPr="004E66ED">
        <w:t>digital representatoin</w:t>
      </w:r>
      <w:r w:rsidR="006305C8" w:rsidRPr="004E66ED">
        <w:t>. Then, player A publishes the game match information, and other players as spectators in the metaverse can</w:t>
      </w:r>
      <w:r w:rsidR="00AA2D93">
        <w:t xml:space="preserve"> </w:t>
      </w:r>
      <w:r w:rsidR="006305C8" w:rsidRPr="004E66ED">
        <w:t>enter the game venue to watch the match.</w:t>
      </w:r>
    </w:p>
    <w:p w14:paraId="7EDB2807" w14:textId="77777777" w:rsidR="006305C8" w:rsidRPr="004E66ED" w:rsidRDefault="006305C8" w:rsidP="0089562E">
      <w:pPr>
        <w:pStyle w:val="NO"/>
      </w:pPr>
      <w:r w:rsidRPr="004E66ED">
        <w:t>NOTE:</w:t>
      </w:r>
      <w:r w:rsidRPr="004E66ED">
        <w:tab/>
        <w:t>Players A, B, C, D, E, F, G, and H can be located in different areas in the physical world.</w:t>
      </w:r>
    </w:p>
    <w:p w14:paraId="389B7D98" w14:textId="3BD715CE" w:rsidR="006305C8" w:rsidRPr="004E66ED" w:rsidRDefault="000F1B3D" w:rsidP="0089562E">
      <w:pPr>
        <w:pStyle w:val="B1"/>
      </w:pPr>
      <w:r w:rsidRPr="004E66ED">
        <w:t>3)</w:t>
      </w:r>
      <w:r w:rsidRPr="004E66ED">
        <w:tab/>
      </w:r>
      <w:r w:rsidR="006305C8" w:rsidRPr="004E66ED">
        <w:rPr>
          <w:rFonts w:hint="eastAsia"/>
        </w:rPr>
        <w:t>T</w:t>
      </w:r>
      <w:r w:rsidR="006305C8" w:rsidRPr="004E66ED">
        <w:t xml:space="preserve">he game starts. When the players are playing in </w:t>
      </w:r>
      <w:r w:rsidR="00BD7AB8" w:rsidRPr="004E66ED">
        <w:t xml:space="preserve">a </w:t>
      </w:r>
      <w:r w:rsidR="006305C8" w:rsidRPr="004E66ED">
        <w:t xml:space="preserve">venue </w:t>
      </w:r>
      <w:r w:rsidR="00BD7AB8" w:rsidRPr="004E66ED">
        <w:t xml:space="preserve">realized as a mobile metaverse service. </w:t>
      </w:r>
      <w:r w:rsidR="006305C8" w:rsidRPr="004E66ED">
        <w:t>3D positioning accuracy is required for the</w:t>
      </w:r>
      <w:r w:rsidR="00BD7AB8" w:rsidRPr="004E66ED">
        <w:t xml:space="preserve"> digital representations</w:t>
      </w:r>
      <w:r w:rsidR="006305C8" w:rsidRPr="004E66ED">
        <w:t xml:space="preserve"> </w:t>
      </w:r>
      <w:r w:rsidR="00BD7AB8" w:rsidRPr="004E66ED">
        <w:t>(</w:t>
      </w:r>
      <w:r w:rsidR="006305C8" w:rsidRPr="004E66ED">
        <w:t>avatars</w:t>
      </w:r>
      <w:r w:rsidR="00BD7AB8" w:rsidRPr="004E66ED">
        <w:t>)</w:t>
      </w:r>
      <w:r w:rsidR="006305C8" w:rsidRPr="004E66ED">
        <w:t xml:space="preserve"> t</w:t>
      </w:r>
      <w:r w:rsidR="00BD7AB8" w:rsidRPr="004E66ED">
        <w:t>hat</w:t>
      </w:r>
      <w:r w:rsidR="006305C8" w:rsidRPr="004E66ED">
        <w:t xml:space="preserve"> represent the players’ location and also gestures </w:t>
      </w:r>
      <w:r w:rsidR="00BD7AB8" w:rsidRPr="004E66ED">
        <w:t xml:space="preserve">in </w:t>
      </w:r>
      <w:r w:rsidR="006305C8" w:rsidRPr="004E66ED">
        <w:t xml:space="preserve">a basketball game. The team members in the physical world control the </w:t>
      </w:r>
      <w:r w:rsidR="00BD7AB8" w:rsidRPr="004E66ED">
        <w:t xml:space="preserve">(digital representation of the) </w:t>
      </w:r>
      <w:r w:rsidR="006305C8" w:rsidRPr="004E66ED">
        <w:t xml:space="preserve">basketball through 5GS in the uplink direction by </w:t>
      </w:r>
      <w:r w:rsidR="00BD7AB8" w:rsidRPr="004E66ED">
        <w:t xml:space="preserve">means of </w:t>
      </w:r>
      <w:r w:rsidR="006305C8" w:rsidRPr="004E66ED">
        <w:t>a typical mobile input device, e.g., VR headset, VR glasses</w:t>
      </w:r>
      <w:r w:rsidR="00BD7AB8" w:rsidRPr="004E66ED">
        <w:t>. A</w:t>
      </w:r>
      <w:r w:rsidR="006305C8" w:rsidRPr="004E66ED">
        <w:t>t the same time</w:t>
      </w:r>
      <w:r w:rsidR="00BD7AB8" w:rsidRPr="004E66ED">
        <w:t>, the players</w:t>
      </w:r>
      <w:r w:rsidR="006305C8" w:rsidRPr="004E66ED">
        <w:t xml:space="preserve"> can interact with each other and pass the basketball</w:t>
      </w:r>
      <w:r w:rsidR="00BD7AB8" w:rsidRPr="004E66ED">
        <w:t>, etc.</w:t>
      </w:r>
      <w:r w:rsidR="006305C8" w:rsidRPr="004E66ED">
        <w:t xml:space="preserve">; though the player has no </w:t>
      </w:r>
      <w:r w:rsidR="00BD7AB8" w:rsidRPr="004E66ED">
        <w:t xml:space="preserve">actual contact </w:t>
      </w:r>
      <w:r w:rsidR="006305C8" w:rsidRPr="004E66ED">
        <w:t xml:space="preserve">with </w:t>
      </w:r>
      <w:r w:rsidR="00BD7AB8" w:rsidRPr="004E66ED">
        <w:t xml:space="preserve">a </w:t>
      </w:r>
      <w:r w:rsidR="006305C8" w:rsidRPr="004E66ED">
        <w:t xml:space="preserve">basketball in the physical world, he can get some haptic experience of the basketball. The team members both in the physical world and </w:t>
      </w:r>
      <w:r w:rsidR="00BD7AB8" w:rsidRPr="004E66ED">
        <w:t>digital representation</w:t>
      </w:r>
      <w:r w:rsidR="006305C8" w:rsidRPr="004E66ED">
        <w:t xml:space="preserve"> can interact with each other via 5GS anytime, anywhere for an immersive experience.</w:t>
      </w:r>
    </w:p>
    <w:p w14:paraId="3F56495E" w14:textId="0CCEB658" w:rsidR="006305C8" w:rsidRPr="004E66ED" w:rsidRDefault="000F1B3D" w:rsidP="004E66ED">
      <w:pPr>
        <w:pStyle w:val="B1"/>
      </w:pPr>
      <w:r w:rsidRPr="004E66ED">
        <w:t>4)</w:t>
      </w:r>
      <w:r w:rsidRPr="004E66ED">
        <w:tab/>
      </w:r>
      <w:r w:rsidR="006305C8" w:rsidRPr="004E66ED">
        <w:t>Spectators can watch the game match through 5G</w:t>
      </w:r>
      <w:r w:rsidR="00BD7AB8" w:rsidRPr="004E66ED">
        <w:t xml:space="preserve"> system</w:t>
      </w:r>
      <w:r w:rsidR="006305C8" w:rsidRPr="004E66ED">
        <w:t xml:space="preserve"> by a typical mobile device. At the same time, </w:t>
      </w:r>
      <w:r w:rsidR="00BD7AB8" w:rsidRPr="004E66ED">
        <w:t xml:space="preserve">the spectators </w:t>
      </w:r>
      <w:r w:rsidR="006305C8" w:rsidRPr="004E66ED">
        <w:t xml:space="preserve">can view </w:t>
      </w:r>
      <w:r w:rsidR="00BD7AB8" w:rsidRPr="004E66ED">
        <w:t xml:space="preserve">diverse content such as </w:t>
      </w:r>
      <w:r w:rsidR="006305C8" w:rsidRPr="004E66ED">
        <w:t xml:space="preserve">the game attributes, including game rules and player information, by switching the viewing direction. Multiple </w:t>
      </w:r>
      <w:r w:rsidR="00BD7AB8" w:rsidRPr="004E66ED">
        <w:t>mobile metaverse media</w:t>
      </w:r>
      <w:r w:rsidR="006305C8" w:rsidRPr="004E66ED">
        <w:t xml:space="preserve"> can be </w:t>
      </w:r>
      <w:r w:rsidR="00BD7AB8" w:rsidRPr="004E66ED">
        <w:t xml:space="preserve">provided </w:t>
      </w:r>
      <w:r w:rsidR="006305C8" w:rsidRPr="004E66ED">
        <w:t xml:space="preserve">to spectators an immersive live show experience through </w:t>
      </w:r>
      <w:r w:rsidR="00BD7AB8" w:rsidRPr="004E66ED">
        <w:t>5G system</w:t>
      </w:r>
      <w:r w:rsidR="006305C8" w:rsidRPr="004E66ED">
        <w:t xml:space="preserve">. The spectators can interact with each other via </w:t>
      </w:r>
      <w:r w:rsidR="00BD7AB8" w:rsidRPr="004E66ED">
        <w:t xml:space="preserve">5G system </w:t>
      </w:r>
      <w:r w:rsidR="006305C8" w:rsidRPr="004E66ED">
        <w:t>for an immersive experience.</w:t>
      </w:r>
    </w:p>
    <w:p w14:paraId="6C496074" w14:textId="224C7173" w:rsidR="006305C8" w:rsidRPr="004E66ED" w:rsidRDefault="006305C8" w:rsidP="0089562E">
      <w:pPr>
        <w:pStyle w:val="NO"/>
      </w:pPr>
      <w:r w:rsidRPr="004E66ED">
        <w:t>NOTE:</w:t>
      </w:r>
      <w:r w:rsidRPr="004E66ED">
        <w:tab/>
        <w:t xml:space="preserve">During the running of the game, UE can access </w:t>
      </w:r>
      <w:r w:rsidR="00BD7AB8" w:rsidRPr="004E66ED">
        <w:t xml:space="preserve">mobile </w:t>
      </w:r>
      <w:r w:rsidRPr="004E66ED">
        <w:t>metaverse</w:t>
      </w:r>
      <w:r w:rsidR="00BD7AB8" w:rsidRPr="004E66ED">
        <w:t xml:space="preserve"> services</w:t>
      </w:r>
      <w:r w:rsidRPr="004E66ED">
        <w:t xml:space="preserve"> with low power consumption to reduce the metaverse game interruption. The cloud or edge server is used for coding, rendering, and generating the mobile metaverse</w:t>
      </w:r>
      <w:r w:rsidR="00BD7AB8" w:rsidRPr="004E66ED">
        <w:t xml:space="preserve"> media</w:t>
      </w:r>
      <w:r w:rsidRPr="004E66ED">
        <w:t xml:space="preserve"> for immersive gaming and live show</w:t>
      </w:r>
      <w:r w:rsidR="00BD7AB8" w:rsidRPr="004E66ED">
        <w:t xml:space="preserve"> mobile metaverse services</w:t>
      </w:r>
      <w:r w:rsidRPr="004E66ED">
        <w:t>.</w:t>
      </w:r>
    </w:p>
    <w:p w14:paraId="56064304" w14:textId="3A391114" w:rsidR="006305C8" w:rsidRPr="004E66ED" w:rsidRDefault="000F1B3D" w:rsidP="0089562E">
      <w:pPr>
        <w:pStyle w:val="B1"/>
      </w:pPr>
      <w:r w:rsidRPr="004E66ED">
        <w:t>5)</w:t>
      </w:r>
      <w:r w:rsidRPr="004E66ED">
        <w:tab/>
      </w:r>
      <w:r w:rsidR="006305C8" w:rsidRPr="004E66ED">
        <w:t>Player A terminates the game application.</w:t>
      </w:r>
    </w:p>
    <w:p w14:paraId="4945DA7A" w14:textId="0659CE43" w:rsidR="006305C8" w:rsidRPr="004E66ED" w:rsidRDefault="006305C8" w:rsidP="006305C8">
      <w:pPr>
        <w:pStyle w:val="Heading3"/>
        <w:rPr>
          <w:lang w:val="en-US" w:eastAsia="zh-CN"/>
        </w:rPr>
      </w:pPr>
      <w:bookmarkStart w:id="313" w:name="_Toc120013004"/>
      <w:bookmarkStart w:id="314" w:name="_Toc120025122"/>
      <w:bookmarkStart w:id="315" w:name="_Toc120025277"/>
      <w:bookmarkStart w:id="316" w:name="_Toc120091355"/>
      <w:bookmarkStart w:id="317" w:name="_Toc136356600"/>
      <w:bookmarkStart w:id="318" w:name="_Toc136857493"/>
      <w:r w:rsidRPr="004E66ED">
        <w:t>5.6.4</w:t>
      </w:r>
      <w:r w:rsidRPr="004E66ED">
        <w:tab/>
        <w:t>Post-conditions</w:t>
      </w:r>
      <w:bookmarkEnd w:id="313"/>
      <w:bookmarkEnd w:id="314"/>
      <w:bookmarkEnd w:id="315"/>
      <w:bookmarkEnd w:id="316"/>
      <w:bookmarkEnd w:id="317"/>
      <w:bookmarkEnd w:id="318"/>
    </w:p>
    <w:p w14:paraId="17DB54FC" w14:textId="77777777" w:rsidR="006305C8" w:rsidRPr="004E66ED" w:rsidRDefault="006305C8" w:rsidP="006305C8">
      <w:pPr>
        <w:jc w:val="both"/>
      </w:pPr>
      <w:r w:rsidRPr="004E66ED">
        <w:t>The following are post-conditions for this use case:</w:t>
      </w:r>
    </w:p>
    <w:p w14:paraId="54581925" w14:textId="153240A6" w:rsidR="006305C8" w:rsidRPr="004E66ED" w:rsidRDefault="006305C8" w:rsidP="006305C8">
      <w:pPr>
        <w:pStyle w:val="ListParagraph"/>
        <w:ind w:left="0"/>
        <w:jc w:val="both"/>
        <w:rPr>
          <w:lang w:eastAsia="zh-CN"/>
        </w:rPr>
      </w:pPr>
      <w:r w:rsidRPr="004E66ED">
        <w:rPr>
          <w:lang w:eastAsia="zh-CN"/>
        </w:rPr>
        <w:t xml:space="preserve">The players in the game match achieved an immersive game experience </w:t>
      </w:r>
      <w:r w:rsidR="0089562E" w:rsidRPr="004E66ED">
        <w:rPr>
          <w:lang w:eastAsia="zh-CN"/>
        </w:rPr>
        <w:t xml:space="preserve">by means of a mobile </w:t>
      </w:r>
      <w:r w:rsidRPr="004E66ED">
        <w:rPr>
          <w:lang w:eastAsia="zh-CN"/>
        </w:rPr>
        <w:t xml:space="preserve">metaverse </w:t>
      </w:r>
      <w:r w:rsidR="0089562E" w:rsidRPr="004E66ED">
        <w:rPr>
          <w:lang w:eastAsia="zh-CN"/>
        </w:rPr>
        <w:t xml:space="preserve">serivce enabled </w:t>
      </w:r>
      <w:r w:rsidRPr="004E66ED">
        <w:rPr>
          <w:lang w:eastAsia="zh-CN"/>
        </w:rPr>
        <w:t>by 5GS.</w:t>
      </w:r>
    </w:p>
    <w:p w14:paraId="52C972DD" w14:textId="08887AA5"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spectators in the game match </w:t>
      </w:r>
      <w:r w:rsidR="0089562E" w:rsidRPr="004E66ED">
        <w:rPr>
          <w:lang w:eastAsia="zh-CN"/>
        </w:rPr>
        <w:t xml:space="preserve">had </w:t>
      </w:r>
      <w:r w:rsidRPr="004E66ED">
        <w:rPr>
          <w:lang w:eastAsia="zh-CN"/>
        </w:rPr>
        <w:t>an immersive live show.</w:t>
      </w:r>
    </w:p>
    <w:p w14:paraId="15485AA2" w14:textId="517ACB9E" w:rsidR="006305C8" w:rsidRPr="004E66ED" w:rsidRDefault="0089562E"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w:t>
      </w:r>
      <w:r w:rsidR="006305C8" w:rsidRPr="004E66ED">
        <w:rPr>
          <w:rFonts w:hint="eastAsia"/>
          <w:lang w:eastAsia="zh-CN"/>
        </w:rPr>
        <w:t>5</w:t>
      </w:r>
      <w:r w:rsidR="006305C8" w:rsidRPr="004E66ED">
        <w:rPr>
          <w:lang w:eastAsia="zh-CN"/>
        </w:rPr>
        <w:t>GS can address and meet the mobile metaverse</w:t>
      </w:r>
      <w:r w:rsidRPr="004E66ED">
        <w:rPr>
          <w:lang w:eastAsia="zh-CN"/>
        </w:rPr>
        <w:t xml:space="preserve"> service</w:t>
      </w:r>
      <w:r w:rsidR="006305C8" w:rsidRPr="004E66ED">
        <w:rPr>
          <w:lang w:eastAsia="zh-CN"/>
        </w:rPr>
        <w:t xml:space="preserve"> game requirements with the cloud or edge side.</w:t>
      </w:r>
    </w:p>
    <w:p w14:paraId="13C9C43C" w14:textId="76D5B4C6"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lastRenderedPageBreak/>
        <w:t>Players A</w:t>
      </w:r>
      <w:r w:rsidRPr="004E66ED">
        <w:rPr>
          <w:rFonts w:hint="eastAsia"/>
          <w:lang w:eastAsia="zh-CN"/>
        </w:rPr>
        <w:t>,</w:t>
      </w:r>
      <w:r w:rsidRPr="004E66ED">
        <w:rPr>
          <w:lang w:eastAsia="zh-CN"/>
        </w:rPr>
        <w:t xml:space="preserve"> B, C, D, E, F, G, and H may earn money from the</w:t>
      </w:r>
      <w:r w:rsidR="0089562E" w:rsidRPr="004E66ED">
        <w:rPr>
          <w:lang w:eastAsia="zh-CN"/>
        </w:rPr>
        <w:t xml:space="preserve"> game, a</w:t>
      </w:r>
      <w:r w:rsidRPr="004E66ED">
        <w:rPr>
          <w:lang w:eastAsia="zh-CN"/>
        </w:rPr>
        <w:t xml:space="preserve"> mobile metaverse </w:t>
      </w:r>
      <w:r w:rsidR="0089562E" w:rsidRPr="004E66ED">
        <w:rPr>
          <w:lang w:eastAsia="zh-CN"/>
        </w:rPr>
        <w:t>service</w:t>
      </w:r>
      <w:r w:rsidRPr="004E66ED">
        <w:rPr>
          <w:lang w:eastAsia="zh-CN"/>
        </w:rPr>
        <w:t>.</w:t>
      </w:r>
    </w:p>
    <w:p w14:paraId="3E79DAEF" w14:textId="0505F90A" w:rsidR="006305C8" w:rsidRPr="004E66ED" w:rsidRDefault="006305C8" w:rsidP="006305C8">
      <w:pPr>
        <w:pStyle w:val="Heading3"/>
      </w:pPr>
      <w:bookmarkStart w:id="319" w:name="_Toc120013005"/>
      <w:bookmarkStart w:id="320" w:name="_Toc120025123"/>
      <w:bookmarkStart w:id="321" w:name="_Toc120025278"/>
      <w:bookmarkStart w:id="322" w:name="_Toc120091356"/>
      <w:bookmarkStart w:id="323" w:name="_Toc136356601"/>
      <w:bookmarkStart w:id="324" w:name="_Toc136857494"/>
      <w:r w:rsidRPr="004E66ED">
        <w:t>5.6.5</w:t>
      </w:r>
      <w:r w:rsidRPr="004E66ED">
        <w:tab/>
        <w:t>Existing features partly or fully covering the use case functionality</w:t>
      </w:r>
      <w:bookmarkEnd w:id="319"/>
      <w:bookmarkEnd w:id="320"/>
      <w:bookmarkEnd w:id="321"/>
      <w:bookmarkEnd w:id="322"/>
      <w:bookmarkEnd w:id="323"/>
      <w:bookmarkEnd w:id="324"/>
    </w:p>
    <w:p w14:paraId="63D0D1F2" w14:textId="77777777" w:rsidR="006305C8" w:rsidRPr="004E66ED" w:rsidRDefault="006305C8" w:rsidP="006305C8">
      <w:pPr>
        <w:jc w:val="both"/>
      </w:pPr>
      <w:r w:rsidRPr="004E66ED">
        <w:t>In clause 6.43.2 of 3GPP TS 22.261, there are the following requirements:</w:t>
      </w:r>
    </w:p>
    <w:p w14:paraId="1B570867" w14:textId="77777777" w:rsidR="0089562E" w:rsidRPr="004E66ED" w:rsidRDefault="0089562E" w:rsidP="0089562E">
      <w:r w:rsidRPr="004E66ED">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4E66ED" w:rsidRDefault="0089562E" w:rsidP="0089562E">
      <w:r w:rsidRPr="004E66ED">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4E66ED" w:rsidRDefault="0089562E" w:rsidP="0089562E">
      <w:pPr>
        <w:pStyle w:val="NO"/>
      </w:pPr>
      <w:r w:rsidRPr="004E66ED">
        <w:t>NOTE:</w:t>
      </w:r>
      <w:r w:rsidRPr="004E66ED">
        <w:tab/>
        <w:t>The policy can be used by a 3rd party application for the coordination of the transmission of multiple UEs’ flows (e.g., haptic, audio, and video) of a multi-modal communication session.</w:t>
      </w:r>
    </w:p>
    <w:p w14:paraId="7A3D5EC2" w14:textId="48AA55B0" w:rsidR="006305C8" w:rsidRPr="004E66ED" w:rsidRDefault="0089562E" w:rsidP="006305C8">
      <w:pPr>
        <w:jc w:val="both"/>
      </w:pPr>
      <w:bookmarkStart w:id="325" w:name="_Toc136356602"/>
      <w:bookmarkStart w:id="326" w:name="_Toc136857495"/>
      <w:bookmarkStart w:id="327" w:name="_Hlk101432152"/>
      <w:r w:rsidRPr="004E66ED">
        <w:rPr>
          <w:rStyle w:val="Heading3Char"/>
        </w:rPr>
        <w:t>5.6.6</w:t>
      </w:r>
      <w:r w:rsidRPr="004E66ED">
        <w:rPr>
          <w:rStyle w:val="Heading3Char"/>
        </w:rPr>
        <w:tab/>
        <w:t>Potential New Requirements needed to support the use case</w:t>
      </w:r>
      <w:bookmarkEnd w:id="325"/>
      <w:bookmarkEnd w:id="326"/>
      <w:r w:rsidRPr="004E66ED" w:rsidDel="0089562E">
        <w:rPr>
          <w:rFonts w:ascii="Arial" w:hAnsi="Arial"/>
          <w:sz w:val="28"/>
        </w:rPr>
        <w:t xml:space="preserve"> </w:t>
      </w:r>
      <w:bookmarkEnd w:id="327"/>
      <w:r w:rsidR="006305C8" w:rsidRPr="004E66ED">
        <w:t>[PR 5.6.6-1] The 5G System shall support the transmission of uplink sensor data transmission and downlink feedback information with stringent requirements on packet delay and bandwidth for real-time interaction.</w:t>
      </w:r>
    </w:p>
    <w:p w14:paraId="1F69255A" w14:textId="66E4EF09" w:rsidR="006305C8" w:rsidRPr="004E66ED" w:rsidRDefault="006305C8" w:rsidP="006305C8">
      <w:pPr>
        <w:jc w:val="both"/>
      </w:pPr>
      <w:r w:rsidRPr="004E66ED">
        <w:rPr>
          <w:rFonts w:hint="eastAsia"/>
          <w:lang w:eastAsia="zh-CN"/>
        </w:rPr>
        <w:t>[</w:t>
      </w:r>
      <w:r w:rsidRPr="004E66ED">
        <w:rPr>
          <w:lang w:eastAsia="zh-CN"/>
        </w:rPr>
        <w:t>PR.5.6.6-2] The 5G System shall support a mechanism to obtain the location and gestures of the players with stringent requirements on 3D positioning accuracy.</w:t>
      </w:r>
    </w:p>
    <w:p w14:paraId="1FCA9E53" w14:textId="77777777" w:rsidR="006305C8" w:rsidRPr="004E66ED" w:rsidRDefault="006305C8" w:rsidP="006305C8">
      <w:pPr>
        <w:jc w:val="both"/>
        <w:rPr>
          <w:lang w:eastAsia="zh-CN"/>
        </w:rPr>
      </w:pPr>
      <w:r w:rsidRPr="004E66ED">
        <w:rPr>
          <w:rFonts w:hint="eastAsia"/>
          <w:lang w:eastAsia="zh-CN"/>
        </w:rPr>
        <w:t>K</w:t>
      </w:r>
      <w:r w:rsidRPr="004E66ED">
        <w:rPr>
          <w:lang w:eastAsia="zh-CN"/>
        </w:rPr>
        <w:t>PI requirements related to the potential requirements:</w:t>
      </w:r>
    </w:p>
    <w:p w14:paraId="3B28AB92" w14:textId="12B75602" w:rsidR="006305C8" w:rsidRPr="004E66ED" w:rsidRDefault="006305C8" w:rsidP="006305C8">
      <w:pPr>
        <w:keepNext/>
        <w:keepLines/>
        <w:overflowPunct w:val="0"/>
        <w:autoSpaceDE w:val="0"/>
        <w:autoSpaceDN w:val="0"/>
        <w:adjustRightInd w:val="0"/>
        <w:spacing w:before="60"/>
        <w:jc w:val="center"/>
        <w:textAlignment w:val="baseline"/>
        <w:rPr>
          <w:lang w:eastAsia="zh-CN"/>
        </w:rPr>
      </w:pPr>
      <w:r w:rsidRPr="004E66ED">
        <w:rPr>
          <w:rFonts w:ascii="Arial" w:hAnsi="Arial"/>
          <w:b/>
          <w:lang w:eastAsia="en-GB"/>
        </w:rPr>
        <w:t>Table 5.6.6-1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4E66ED" w14:paraId="7B3A9F98" w14:textId="77777777" w:rsidTr="00DB1BCD">
        <w:trPr>
          <w:trHeight w:val="623"/>
          <w:tblHeader/>
          <w:jc w:val="center"/>
        </w:trPr>
        <w:tc>
          <w:tcPr>
            <w:tcW w:w="1621" w:type="dxa"/>
            <w:vMerge w:val="restart"/>
          </w:tcPr>
          <w:p w14:paraId="224ADC94" w14:textId="77777777" w:rsidR="006305C8" w:rsidRPr="004E66ED" w:rsidRDefault="006305C8" w:rsidP="00DB1BCD">
            <w:pPr>
              <w:keepNext/>
              <w:keepLines/>
              <w:spacing w:after="0"/>
              <w:jc w:val="center"/>
              <w:rPr>
                <w:rFonts w:ascii="Arial" w:eastAsia="Calibri" w:hAnsi="Arial"/>
                <w:b/>
                <w:sz w:val="18"/>
              </w:rPr>
            </w:pPr>
            <w:r w:rsidRPr="004E66ED">
              <w:rPr>
                <w:rFonts w:ascii="Arial" w:hAnsi="Arial" w:hint="eastAsia"/>
                <w:b/>
                <w:sz w:val="16"/>
              </w:rPr>
              <w:t>Use Case</w:t>
            </w:r>
          </w:p>
        </w:tc>
        <w:tc>
          <w:tcPr>
            <w:tcW w:w="6889" w:type="dxa"/>
            <w:gridSpan w:val="4"/>
          </w:tcPr>
          <w:p w14:paraId="2CFCD9C2"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b/>
                <w:sz w:val="16"/>
              </w:rPr>
              <w:t>Characteristic parameter (KPI)</w:t>
            </w:r>
          </w:p>
        </w:tc>
      </w:tr>
      <w:tr w:rsidR="006305C8" w:rsidRPr="004E66ED" w14:paraId="6ECCA74D" w14:textId="77777777" w:rsidTr="00DB1BCD">
        <w:trPr>
          <w:trHeight w:val="623"/>
          <w:tblHeader/>
          <w:jc w:val="center"/>
        </w:trPr>
        <w:tc>
          <w:tcPr>
            <w:tcW w:w="1621" w:type="dxa"/>
            <w:vMerge/>
          </w:tcPr>
          <w:p w14:paraId="13098C4C" w14:textId="77777777" w:rsidR="006305C8" w:rsidRPr="004E66ED"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End-to-end latency</w:t>
            </w:r>
          </w:p>
        </w:tc>
        <w:tc>
          <w:tcPr>
            <w:tcW w:w="2063" w:type="dxa"/>
          </w:tcPr>
          <w:p w14:paraId="7AF84EEF"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178" w:type="dxa"/>
          </w:tcPr>
          <w:p w14:paraId="22F924EE"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Reliability</w:t>
            </w:r>
          </w:p>
        </w:tc>
        <w:tc>
          <w:tcPr>
            <w:tcW w:w="2062" w:type="dxa"/>
          </w:tcPr>
          <w:p w14:paraId="4B0A8CE9"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hint="eastAsia"/>
                <w:b/>
                <w:sz w:val="16"/>
                <w:lang w:eastAsia="zh-CN"/>
              </w:rPr>
              <w:t>P</w:t>
            </w:r>
            <w:r w:rsidRPr="004E66ED">
              <w:rPr>
                <w:rFonts w:ascii="Arial" w:hAnsi="Arial"/>
                <w:b/>
                <w:sz w:val="16"/>
                <w:lang w:eastAsia="zh-CN"/>
              </w:rPr>
              <w:t>ositioning accuracy</w:t>
            </w:r>
          </w:p>
        </w:tc>
      </w:tr>
      <w:tr w:rsidR="006305C8" w:rsidRPr="004E66ED" w14:paraId="37A099C8" w14:textId="77777777" w:rsidTr="00DB1BCD">
        <w:trPr>
          <w:trHeight w:val="896"/>
          <w:tblHeader/>
          <w:jc w:val="center"/>
        </w:trPr>
        <w:tc>
          <w:tcPr>
            <w:tcW w:w="1621" w:type="dxa"/>
          </w:tcPr>
          <w:p w14:paraId="3C3B1AF3" w14:textId="77777777" w:rsidR="006305C8" w:rsidRPr="004E66ED" w:rsidRDefault="006305C8" w:rsidP="00DB1BCD">
            <w:pPr>
              <w:keepNext/>
              <w:keepLines/>
              <w:spacing w:after="0"/>
              <w:rPr>
                <w:rFonts w:ascii="Arial" w:hAnsi="Arial"/>
                <w:sz w:val="16"/>
              </w:rPr>
            </w:pPr>
            <w:r w:rsidRPr="004E66ED">
              <w:rPr>
                <w:rFonts w:ascii="Arial" w:hAnsi="Arial"/>
                <w:sz w:val="16"/>
              </w:rPr>
              <w:t>Mobile Metaverse for immersive gaming and live shows</w:t>
            </w:r>
          </w:p>
        </w:tc>
        <w:tc>
          <w:tcPr>
            <w:tcW w:w="1585" w:type="dxa"/>
          </w:tcPr>
          <w:p w14:paraId="4285BE5C"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[5~20] ms</w:t>
            </w:r>
          </w:p>
        </w:tc>
        <w:tc>
          <w:tcPr>
            <w:tcW w:w="2063" w:type="dxa"/>
          </w:tcPr>
          <w:p w14:paraId="1FE4A059" w14:textId="77777777" w:rsidR="006305C8" w:rsidRPr="004E66ED" w:rsidRDefault="006305C8" w:rsidP="00DB1BCD">
            <w:pPr>
              <w:keepNext/>
              <w:keepLines/>
              <w:spacing w:after="0"/>
              <w:jc w:val="center"/>
              <w:rPr>
                <w:rFonts w:ascii="Arial" w:hAnsi="Arial"/>
                <w:sz w:val="16"/>
              </w:rPr>
            </w:pPr>
            <w:r w:rsidRPr="004E66ED">
              <w:rPr>
                <w:rFonts w:ascii="Arial" w:hAnsi="Arial"/>
                <w:sz w:val="16"/>
              </w:rPr>
              <w:t>[1~1000] Mbit/s</w:t>
            </w:r>
          </w:p>
        </w:tc>
        <w:tc>
          <w:tcPr>
            <w:tcW w:w="1178" w:type="dxa"/>
          </w:tcPr>
          <w:p w14:paraId="20E83067" w14:textId="77777777" w:rsidR="006305C8" w:rsidRPr="004E66ED" w:rsidRDefault="006305C8" w:rsidP="00DB1BCD">
            <w:pPr>
              <w:keepNext/>
              <w:keepLines/>
              <w:spacing w:after="0"/>
              <w:ind w:firstLineChars="100" w:firstLine="160"/>
              <w:jc w:val="center"/>
              <w:rPr>
                <w:rFonts w:ascii="Arial" w:hAnsi="Arial"/>
                <w:sz w:val="16"/>
              </w:rPr>
            </w:pPr>
            <w:r w:rsidRPr="004E66ED">
              <w:rPr>
                <w:rFonts w:ascii="Arial" w:hAnsi="Arial"/>
                <w:sz w:val="16"/>
              </w:rPr>
              <w:t>[&gt;99.99%]</w:t>
            </w:r>
          </w:p>
        </w:tc>
        <w:tc>
          <w:tcPr>
            <w:tcW w:w="2062" w:type="dxa"/>
          </w:tcPr>
          <w:p w14:paraId="0695B07F"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[&lt;1] m</w:t>
            </w:r>
          </w:p>
        </w:tc>
      </w:tr>
    </w:tbl>
    <w:p w14:paraId="6F161612" w14:textId="77777777" w:rsidR="00555AA9" w:rsidRPr="004E66ED" w:rsidRDefault="00555AA9" w:rsidP="0067342C">
      <w:pPr>
        <w:rPr>
          <w:lang w:val="en-US"/>
        </w:rPr>
      </w:pPr>
    </w:p>
    <w:p w14:paraId="32C0F7F5" w14:textId="20FFC9BE" w:rsidR="000C30A9" w:rsidRPr="004E66ED" w:rsidRDefault="000C30A9" w:rsidP="000C30A9">
      <w:pPr>
        <w:pStyle w:val="Heading2"/>
      </w:pPr>
      <w:bookmarkStart w:id="328" w:name="_Toc120013006"/>
      <w:bookmarkStart w:id="329" w:name="_Toc120025124"/>
      <w:bookmarkStart w:id="330" w:name="_Toc120025279"/>
      <w:bookmarkStart w:id="331" w:name="_Toc120091357"/>
      <w:bookmarkStart w:id="332" w:name="_Toc136356603"/>
      <w:bookmarkStart w:id="333" w:name="_Toc136857496"/>
      <w:r w:rsidRPr="004E66ED">
        <w:t>5.7</w:t>
      </w:r>
      <w:r w:rsidRPr="004E66ED">
        <w:tab/>
      </w:r>
      <w:r w:rsidR="004E66ED" w:rsidRPr="004E66ED">
        <w:t xml:space="preserve">Use Case on </w:t>
      </w:r>
      <w:r w:rsidRPr="004E66ED">
        <w:t>AR Enabled Immersive Experience</w:t>
      </w:r>
      <w:bookmarkEnd w:id="328"/>
      <w:bookmarkEnd w:id="329"/>
      <w:bookmarkEnd w:id="330"/>
      <w:bookmarkEnd w:id="331"/>
      <w:bookmarkEnd w:id="332"/>
      <w:bookmarkEnd w:id="333"/>
    </w:p>
    <w:p w14:paraId="2FF54301" w14:textId="2897B388" w:rsidR="000C30A9" w:rsidRPr="004E66ED" w:rsidRDefault="000C30A9" w:rsidP="000C30A9">
      <w:pPr>
        <w:pStyle w:val="Heading3"/>
      </w:pPr>
      <w:bookmarkStart w:id="334" w:name="_Toc355779204"/>
      <w:bookmarkStart w:id="335" w:name="_Toc354586742"/>
      <w:bookmarkStart w:id="336" w:name="_Toc354590101"/>
      <w:bookmarkStart w:id="337" w:name="_Toc120013007"/>
      <w:bookmarkStart w:id="338" w:name="_Toc120025125"/>
      <w:bookmarkStart w:id="339" w:name="_Toc120025280"/>
      <w:bookmarkStart w:id="340" w:name="_Toc120091358"/>
      <w:bookmarkStart w:id="341" w:name="_Toc136356604"/>
      <w:bookmarkStart w:id="342" w:name="_Toc136857497"/>
      <w:bookmarkEnd w:id="334"/>
      <w:bookmarkEnd w:id="335"/>
      <w:bookmarkEnd w:id="336"/>
      <w:r w:rsidRPr="004E66ED">
        <w:t>5.7.1</w:t>
      </w:r>
      <w:r w:rsidRPr="004E66ED">
        <w:tab/>
        <w:t>Description</w:t>
      </w:r>
      <w:bookmarkEnd w:id="337"/>
      <w:bookmarkEnd w:id="338"/>
      <w:bookmarkEnd w:id="339"/>
      <w:bookmarkEnd w:id="340"/>
      <w:bookmarkEnd w:id="341"/>
      <w:bookmarkEnd w:id="342"/>
    </w:p>
    <w:p w14:paraId="6F183E66" w14:textId="546BF22D" w:rsidR="000C30A9" w:rsidRPr="004E66ED" w:rsidRDefault="000C30A9" w:rsidP="000C30A9">
      <w:pPr>
        <w:jc w:val="both"/>
      </w:pPr>
      <w:r w:rsidRPr="004E66ED">
        <w:t xml:space="preserve">In addition to watching movies at the cinema, people will also choose to watch a movie on their mobile phones, laptops or TVs when they don’t have time to go to the cinema, e.g. when travelling or at home. </w:t>
      </w:r>
      <w:r w:rsidR="00D617EF" w:rsidRPr="004E66ED">
        <w:t>However, b</w:t>
      </w:r>
      <w:r w:rsidRPr="004E66ED">
        <w:t xml:space="preserve">y watching through these terminals, </w:t>
      </w:r>
      <w:r w:rsidR="00D617EF" w:rsidRPr="004E66ED">
        <w:t>users</w:t>
      </w:r>
      <w:r w:rsidRPr="004E66ED">
        <w:t xml:space="preserve"> will feel more or less uncomfortable in </w:t>
      </w:r>
      <w:r w:rsidR="00D617EF" w:rsidRPr="004E66ED">
        <w:t xml:space="preserve">the </w:t>
      </w:r>
      <w:r w:rsidRPr="004E66ED">
        <w:t>neck or cervical spine</w:t>
      </w:r>
      <w:r w:rsidR="00D617EF" w:rsidRPr="004E66ED">
        <w:t xml:space="preserve"> because the users always keep their necks down</w:t>
      </w:r>
      <w:r w:rsidRPr="004E66ED">
        <w:t>. Moreover, the screen is relatively small</w:t>
      </w:r>
      <w:r w:rsidR="00D617EF" w:rsidRPr="004E66ED">
        <w:t xml:space="preserve">; </w:t>
      </w:r>
      <w:r w:rsidRPr="004E66ED">
        <w:t xml:space="preserve">if users want to see more realistic screen details or watch an immersive 3D movie, using these terminals </w:t>
      </w:r>
      <w:r w:rsidRPr="004E66ED">
        <w:rPr>
          <w:rFonts w:hint="eastAsia"/>
          <w:lang w:eastAsia="zh-CN"/>
        </w:rPr>
        <w:t>is</w:t>
      </w:r>
      <w:r w:rsidRPr="004E66ED">
        <w:t xml:space="preserve"> not feasible. </w:t>
      </w:r>
    </w:p>
    <w:p w14:paraId="101EC25F" w14:textId="69E320EE" w:rsidR="000C30A9" w:rsidRPr="004E66ED" w:rsidRDefault="00307F63" w:rsidP="004E66ED">
      <w:pPr>
        <w:pStyle w:val="TH"/>
        <w:rPr>
          <w:lang w:eastAsia="zh-CN"/>
        </w:rPr>
      </w:pPr>
      <w:r w:rsidRPr="004E66ED">
        <w:rPr>
          <w:noProof/>
          <w:lang w:val="en-US" w:eastAsia="ko-KR"/>
        </w:rPr>
        <w:lastRenderedPageBreak/>
        <w:drawing>
          <wp:inline distT="0" distB="0" distL="0" distR="0" wp14:anchorId="44B2A4AF" wp14:editId="146495BC">
            <wp:extent cx="3276600" cy="1843088"/>
            <wp:effectExtent l="0" t="0" r="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p>
    <w:p w14:paraId="1277DED7" w14:textId="017F7934" w:rsidR="00D617EF" w:rsidRPr="004E66ED" w:rsidRDefault="000C30A9" w:rsidP="004E66ED">
      <w:pPr>
        <w:pStyle w:val="TF"/>
        <w:rPr>
          <w:lang w:eastAsia="zh-CN"/>
        </w:rPr>
      </w:pPr>
      <w:r w:rsidRPr="004E66ED">
        <w:rPr>
          <w:lang w:eastAsia="zh-CN"/>
        </w:rPr>
        <w:t>Figure 5.7.1-1: AR Enabled Immersive Experience</w:t>
      </w:r>
      <w:r w:rsidR="00B127D1" w:rsidRPr="004E66ED">
        <w:rPr>
          <w:lang w:eastAsia="zh-CN"/>
        </w:rPr>
        <w:t xml:space="preserve"> (image source: www.indiegogo.com)</w:t>
      </w:r>
    </w:p>
    <w:p w14:paraId="11FABC60" w14:textId="59E9ABDD" w:rsidR="000C30A9" w:rsidRPr="004E66ED" w:rsidRDefault="000C30A9" w:rsidP="000C30A9">
      <w:pPr>
        <w:jc w:val="both"/>
        <w:rPr>
          <w:lang w:eastAsia="zh-CN"/>
        </w:rPr>
      </w:pPr>
      <w:r w:rsidRPr="004E66ED">
        <w:rPr>
          <w:lang w:eastAsia="zh-CN"/>
        </w:rPr>
        <w:t xml:space="preserve">In this use case, users can get an immersive </w:t>
      </w:r>
      <w:r w:rsidR="00D617EF" w:rsidRPr="004E66ED">
        <w:rPr>
          <w:lang w:eastAsia="zh-CN"/>
        </w:rPr>
        <w:t xml:space="preserve">location agnostic service </w:t>
      </w:r>
      <w:r w:rsidRPr="004E66ED">
        <w:rPr>
          <w:lang w:eastAsia="zh-CN"/>
        </w:rPr>
        <w:t xml:space="preserve">experience of watching movies in certain circumstances, such as at home or on the train. </w:t>
      </w:r>
      <w:r w:rsidR="00D617EF" w:rsidRPr="004E66ED">
        <w:rPr>
          <w:lang w:eastAsia="zh-CN"/>
        </w:rPr>
        <w:t>T</w:t>
      </w:r>
      <w:r w:rsidRPr="004E66ED">
        <w:rPr>
          <w:lang w:eastAsia="zh-CN"/>
        </w:rPr>
        <w:t xml:space="preserve">hey can </w:t>
      </w:r>
      <w:r w:rsidR="00D617EF" w:rsidRPr="004E66ED">
        <w:rPr>
          <w:lang w:eastAsia="zh-CN"/>
        </w:rPr>
        <w:t xml:space="preserve">even </w:t>
      </w:r>
      <w:r w:rsidRPr="004E66ED">
        <w:rPr>
          <w:lang w:eastAsia="zh-CN"/>
        </w:rPr>
        <w:t>invite some of their friend</w:t>
      </w:r>
      <w:r w:rsidR="00D617EF" w:rsidRPr="004E66ED">
        <w:rPr>
          <w:lang w:eastAsia="zh-CN"/>
        </w:rPr>
        <w:t>s</w:t>
      </w:r>
      <w:r w:rsidRPr="004E66ED">
        <w:rPr>
          <w:lang w:eastAsia="zh-CN"/>
        </w:rPr>
        <w:t xml:space="preserve"> to watch a movie at different place </w:t>
      </w:r>
      <w:r w:rsidR="00D617EF" w:rsidRPr="004E66ED">
        <w:rPr>
          <w:lang w:eastAsia="zh-CN"/>
        </w:rPr>
        <w:t>simultaneously</w:t>
      </w:r>
      <w:r w:rsidRPr="004E66ED">
        <w:rPr>
          <w:lang w:eastAsia="zh-CN"/>
        </w:rPr>
        <w:t xml:space="preserve"> by wearing a wearable device, such as AR glasses. A large screen like a movie theatre will be presented in the field of vision </w:t>
      </w:r>
      <w:r w:rsidR="00D617EF" w:rsidRPr="004E66ED">
        <w:rPr>
          <w:lang w:eastAsia="zh-CN"/>
        </w:rPr>
        <w:t xml:space="preserve">(FOV) </w:t>
      </w:r>
      <w:r w:rsidRPr="004E66ED">
        <w:rPr>
          <w:lang w:eastAsia="zh-CN"/>
        </w:rPr>
        <w:t xml:space="preserve">of the wearable device, which not only provides an immersive watching experience like private cinema but also has very low </w:t>
      </w:r>
      <w:r w:rsidRPr="004E66ED">
        <w:rPr>
          <w:rFonts w:hint="eastAsia"/>
          <w:lang w:eastAsia="zh-CN"/>
        </w:rPr>
        <w:t>demand</w:t>
      </w:r>
      <w:r w:rsidR="00D617EF" w:rsidRPr="004E66ED">
        <w:rPr>
          <w:lang w:eastAsia="zh-CN"/>
        </w:rPr>
        <w:t>s</w:t>
      </w:r>
      <w:r w:rsidRPr="004E66ED">
        <w:rPr>
          <w:lang w:eastAsia="zh-CN"/>
        </w:rPr>
        <w:t xml:space="preserve"> on the environment and space of the user's location, 3D cinematic effects can also be easily rendered in the device. </w:t>
      </w:r>
    </w:p>
    <w:p w14:paraId="42BF6B38" w14:textId="79FCC21A" w:rsidR="00D617EF" w:rsidRPr="004E66ED" w:rsidRDefault="00D617EF" w:rsidP="000C30A9">
      <w:pPr>
        <w:jc w:val="both"/>
        <w:rPr>
          <w:lang w:eastAsia="zh-CN"/>
        </w:rPr>
      </w:pPr>
      <w:r w:rsidRPr="004E66ED">
        <w:rPr>
          <w:lang w:eastAsia="zh-CN"/>
        </w:rPr>
        <w:t>T</w:t>
      </w:r>
      <w:r w:rsidR="000C30A9" w:rsidRPr="004E66ED">
        <w:rPr>
          <w:lang w:eastAsia="zh-CN"/>
        </w:rPr>
        <w:t xml:space="preserve">o achieve </w:t>
      </w:r>
      <w:r w:rsidRPr="004E66ED">
        <w:rPr>
          <w:lang w:eastAsia="zh-CN"/>
        </w:rPr>
        <w:t xml:space="preserve">an </w:t>
      </w:r>
      <w:r w:rsidR="000C30A9" w:rsidRPr="004E66ED">
        <w:rPr>
          <w:lang w:eastAsia="zh-CN"/>
        </w:rPr>
        <w:t xml:space="preserve">immersive experience </w:t>
      </w:r>
      <w:r w:rsidRPr="004E66ED">
        <w:rPr>
          <w:lang w:eastAsia="zh-CN"/>
        </w:rPr>
        <w:t xml:space="preserve">location agnostic service </w:t>
      </w:r>
      <w:r w:rsidR="000C30A9" w:rsidRPr="004E66ED">
        <w:rPr>
          <w:lang w:eastAsia="zh-CN"/>
        </w:rPr>
        <w:t>through AR</w:t>
      </w:r>
      <w:r w:rsidR="000C30A9" w:rsidRPr="004E66ED">
        <w:rPr>
          <w:rFonts w:hint="eastAsia"/>
          <w:lang w:eastAsia="zh-CN"/>
        </w:rPr>
        <w:t xml:space="preserve"> </w:t>
      </w:r>
      <w:r w:rsidR="000C30A9" w:rsidRPr="004E66ED">
        <w:rPr>
          <w:lang w:eastAsia="zh-CN"/>
        </w:rPr>
        <w:t xml:space="preserve">glasses, </w:t>
      </w:r>
      <w:r w:rsidRPr="004E66ED">
        <w:rPr>
          <w:lang w:eastAsia="zh-CN"/>
        </w:rPr>
        <w:t xml:space="preserve">the </w:t>
      </w:r>
      <w:r w:rsidR="000C30A9" w:rsidRPr="004E66ED">
        <w:rPr>
          <w:lang w:eastAsia="zh-CN"/>
        </w:rPr>
        <w:t xml:space="preserve">5G system is required to </w:t>
      </w:r>
      <w:r w:rsidRPr="004E66ED">
        <w:rPr>
          <w:lang w:eastAsia="zh-CN"/>
        </w:rPr>
        <w:t xml:space="preserve">provide a reliable </w:t>
      </w:r>
      <w:r w:rsidR="000C30A9" w:rsidRPr="004E66ED">
        <w:rPr>
          <w:lang w:eastAsia="zh-CN"/>
        </w:rPr>
        <w:t>transmission of uplink and downlink data</w:t>
      </w:r>
      <w:r w:rsidRPr="004E66ED">
        <w:rPr>
          <w:lang w:eastAsia="zh-CN"/>
        </w:rPr>
        <w:t xml:space="preserve"> and a way for users to synchronize their experience and interact together</w:t>
      </w:r>
      <w:r w:rsidR="000C30A9" w:rsidRPr="004E66ED">
        <w:rPr>
          <w:lang w:eastAsia="zh-CN"/>
        </w:rPr>
        <w:t>. In mobility scenarios</w:t>
      </w:r>
      <w:r w:rsidRPr="004E66ED">
        <w:rPr>
          <w:lang w:eastAsia="zh-CN"/>
        </w:rPr>
        <w:t>,</w:t>
      </w:r>
      <w:r w:rsidR="000C30A9" w:rsidRPr="004E66ED">
        <w:rPr>
          <w:lang w:eastAsia="zh-CN"/>
        </w:rPr>
        <w:t xml:space="preserve"> e.g.</w:t>
      </w:r>
      <w:r w:rsidRPr="004E66ED">
        <w:rPr>
          <w:lang w:eastAsia="zh-CN"/>
        </w:rPr>
        <w:t>,</w:t>
      </w:r>
      <w:r w:rsidR="000C30A9" w:rsidRPr="004E66ED">
        <w:rPr>
          <w:lang w:eastAsia="zh-CN"/>
        </w:rPr>
        <w:t xml:space="preserve"> when </w:t>
      </w:r>
      <w:r w:rsidRPr="004E66ED">
        <w:rPr>
          <w:lang w:eastAsia="zh-CN"/>
        </w:rPr>
        <w:t xml:space="preserve">a </w:t>
      </w:r>
      <w:r w:rsidR="000C30A9" w:rsidRPr="004E66ED">
        <w:rPr>
          <w:lang w:eastAsia="zh-CN"/>
        </w:rPr>
        <w:t xml:space="preserve">user is travelling on the train, the continuity of data transmission also needs to be guaranteed. Moreover, when AR glasses </w:t>
      </w:r>
      <w:r w:rsidRPr="004E66ED">
        <w:rPr>
          <w:lang w:eastAsia="zh-CN"/>
        </w:rPr>
        <w:t xml:space="preserve">are </w:t>
      </w:r>
      <w:r w:rsidR="000C30A9" w:rsidRPr="004E66ED">
        <w:rPr>
          <w:lang w:eastAsia="zh-CN"/>
        </w:rPr>
        <w:t xml:space="preserve">wireless, </w:t>
      </w:r>
      <w:r w:rsidRPr="004E66ED">
        <w:rPr>
          <w:lang w:eastAsia="zh-CN"/>
        </w:rPr>
        <w:t xml:space="preserve">the </w:t>
      </w:r>
      <w:r w:rsidR="000C30A9" w:rsidRPr="004E66ED">
        <w:rPr>
          <w:lang w:eastAsia="zh-CN"/>
        </w:rPr>
        <w:t xml:space="preserve">power supply relies on the battery integrated </w:t>
      </w:r>
      <w:r w:rsidR="000C30A9" w:rsidRPr="004E66ED">
        <w:rPr>
          <w:rFonts w:hint="eastAsia"/>
          <w:lang w:eastAsia="zh-CN"/>
        </w:rPr>
        <w:t>inside</w:t>
      </w:r>
      <w:r w:rsidR="000C30A9" w:rsidRPr="004E66ED">
        <w:rPr>
          <w:lang w:eastAsia="zh-CN"/>
        </w:rPr>
        <w:t xml:space="preserve"> </w:t>
      </w:r>
      <w:r w:rsidR="000C30A9" w:rsidRPr="004E66ED">
        <w:rPr>
          <w:rFonts w:hint="eastAsia"/>
          <w:lang w:eastAsia="zh-CN"/>
        </w:rPr>
        <w:t>the</w:t>
      </w:r>
      <w:r w:rsidR="000C30A9" w:rsidRPr="004E66ED">
        <w:rPr>
          <w:lang w:eastAsia="zh-CN"/>
        </w:rPr>
        <w:t xml:space="preserve"> AR </w:t>
      </w:r>
      <w:r w:rsidR="000C30A9" w:rsidRPr="004E66ED">
        <w:rPr>
          <w:rFonts w:hint="eastAsia"/>
          <w:lang w:eastAsia="zh-CN"/>
        </w:rPr>
        <w:t>glasses</w:t>
      </w:r>
      <w:r w:rsidR="000C30A9" w:rsidRPr="004E66ED">
        <w:rPr>
          <w:lang w:eastAsia="zh-CN"/>
        </w:rPr>
        <w:t xml:space="preserve">. </w:t>
      </w:r>
      <w:r w:rsidRPr="004E66ED">
        <w:rPr>
          <w:lang w:eastAsia="zh-CN"/>
        </w:rPr>
        <w:t xml:space="preserve">This use case investigates how </w:t>
      </w:r>
      <w:r w:rsidR="000C30A9" w:rsidRPr="004E66ED">
        <w:rPr>
          <w:lang w:eastAsia="zh-CN"/>
        </w:rPr>
        <w:t xml:space="preserve">the 5G system (through direct device connection or NG-RAN) </w:t>
      </w:r>
      <w:r w:rsidRPr="004E66ED">
        <w:rPr>
          <w:lang w:eastAsia="zh-CN"/>
        </w:rPr>
        <w:t xml:space="preserve">can be </w:t>
      </w:r>
      <w:r w:rsidR="000C30A9" w:rsidRPr="004E66ED">
        <w:rPr>
          <w:lang w:eastAsia="zh-CN"/>
        </w:rPr>
        <w:t xml:space="preserve">used to support UE to establish data connection with the </w:t>
      </w:r>
      <w:r w:rsidRPr="004E66ED">
        <w:rPr>
          <w:lang w:eastAsia="zh-CN"/>
        </w:rPr>
        <w:t xml:space="preserve">mobile metaverse </w:t>
      </w:r>
      <w:r w:rsidR="000C30A9" w:rsidRPr="004E66ED">
        <w:rPr>
          <w:lang w:eastAsia="zh-CN"/>
        </w:rPr>
        <w:t>server</w:t>
      </w:r>
      <w:r w:rsidRPr="004E66ED">
        <w:rPr>
          <w:lang w:eastAsia="zh-CN"/>
        </w:rPr>
        <w:t xml:space="preserve">. The </w:t>
      </w:r>
      <w:r w:rsidR="000C30A9" w:rsidRPr="004E66ED">
        <w:rPr>
          <w:lang w:eastAsia="zh-CN"/>
        </w:rPr>
        <w:t xml:space="preserve">5G system </w:t>
      </w:r>
      <w:r w:rsidRPr="004E66ED">
        <w:rPr>
          <w:lang w:eastAsia="zh-CN"/>
        </w:rPr>
        <w:t xml:space="preserve">can provides services to </w:t>
      </w:r>
      <w:r w:rsidR="000C30A9" w:rsidRPr="004E66ED">
        <w:rPr>
          <w:lang w:eastAsia="zh-CN"/>
        </w:rPr>
        <w:t>AR glasses</w:t>
      </w:r>
      <w:r w:rsidRPr="004E66ED">
        <w:rPr>
          <w:lang w:eastAsia="zh-CN"/>
        </w:rPr>
        <w:t xml:space="preserve"> so as</w:t>
      </w:r>
      <w:r w:rsidR="000C30A9" w:rsidRPr="004E66ED">
        <w:rPr>
          <w:lang w:eastAsia="zh-CN"/>
        </w:rPr>
        <w:t xml:space="preserve"> to </w:t>
      </w:r>
      <w:r w:rsidRPr="004E66ED">
        <w:rPr>
          <w:lang w:eastAsia="zh-CN"/>
        </w:rPr>
        <w:t>minimize energy consumption in the overall system</w:t>
      </w:r>
      <w:r w:rsidR="000C30A9" w:rsidRPr="004E66ED">
        <w:rPr>
          <w:lang w:eastAsia="zh-CN"/>
        </w:rPr>
        <w:t>.</w:t>
      </w:r>
    </w:p>
    <w:p w14:paraId="5B195EE7" w14:textId="66816151" w:rsidR="000C30A9" w:rsidRPr="004E66ED" w:rsidRDefault="00D617EF" w:rsidP="000C30A9">
      <w:pPr>
        <w:jc w:val="both"/>
        <w:rPr>
          <w:lang w:eastAsia="zh-CN"/>
        </w:rPr>
      </w:pPr>
      <w:r w:rsidRPr="004E66ED">
        <w:rPr>
          <w:lang w:eastAsia="zh-CN"/>
        </w:rPr>
        <w:t>The service dataflows and requirements may differ depending on whether the AR glasses are accessing the service through a direct device connection or NG-RAN</w:t>
      </w:r>
      <w:r w:rsidR="00BB0C4B" w:rsidRPr="004E66ED">
        <w:rPr>
          <w:lang w:eastAsia="zh-CN"/>
        </w:rPr>
        <w:t xml:space="preserve">. </w:t>
      </w:r>
    </w:p>
    <w:p w14:paraId="775AAE50" w14:textId="31197258" w:rsidR="000C30A9" w:rsidRPr="004E66ED" w:rsidRDefault="000C30A9" w:rsidP="000C30A9">
      <w:pPr>
        <w:pStyle w:val="Heading3"/>
      </w:pPr>
      <w:bookmarkStart w:id="343" w:name="_Toc120013008"/>
      <w:bookmarkStart w:id="344" w:name="_Toc120025126"/>
      <w:bookmarkStart w:id="345" w:name="_Toc120025281"/>
      <w:bookmarkStart w:id="346" w:name="_Toc120091359"/>
      <w:bookmarkStart w:id="347" w:name="_Toc136356605"/>
      <w:bookmarkStart w:id="348" w:name="_Toc136857498"/>
      <w:r w:rsidRPr="004E66ED">
        <w:t>5.7.2</w:t>
      </w:r>
      <w:r w:rsidRPr="004E66ED">
        <w:tab/>
        <w:t>Pre-conditions</w:t>
      </w:r>
      <w:bookmarkEnd w:id="343"/>
      <w:bookmarkEnd w:id="344"/>
      <w:bookmarkEnd w:id="345"/>
      <w:bookmarkEnd w:id="346"/>
      <w:bookmarkEnd w:id="347"/>
      <w:bookmarkEnd w:id="348"/>
    </w:p>
    <w:p w14:paraId="6CDE3091" w14:textId="436690AC" w:rsidR="000C30A9" w:rsidRPr="004E66ED" w:rsidRDefault="000C30A9" w:rsidP="000C30A9">
      <w:pPr>
        <w:jc w:val="both"/>
        <w:rPr>
          <w:lang w:eastAsia="zh-CN"/>
        </w:rPr>
      </w:pPr>
      <w:r w:rsidRPr="004E66ED">
        <w:t>Bob wants to watch an AR movie</w:t>
      </w:r>
      <w:r w:rsidR="00055108" w:rsidRPr="004E66ED">
        <w:t xml:space="preserve"> with friends</w:t>
      </w:r>
      <w:r w:rsidRPr="004E66ED">
        <w:t xml:space="preserve"> to relax </w:t>
      </w:r>
      <w:r w:rsidR="00055108" w:rsidRPr="004E66ED">
        <w:t>while</w:t>
      </w:r>
      <w:r w:rsidRPr="004E66ED">
        <w:t xml:space="preserve"> travelling</w:t>
      </w:r>
      <w:r w:rsidR="00055108" w:rsidRPr="004E66ED">
        <w:t xml:space="preserve"> by train</w:t>
      </w:r>
      <w:r w:rsidRPr="004E66ED">
        <w:t xml:space="preserve">. </w:t>
      </w:r>
      <w:r w:rsidR="00055108" w:rsidRPr="004E66ED">
        <w:t xml:space="preserve">So he </w:t>
      </w:r>
      <w:r w:rsidRPr="004E66ED">
        <w:t>wears wearable equipment such as AR</w:t>
      </w:r>
      <w:r w:rsidRPr="004E66ED">
        <w:rPr>
          <w:rFonts w:hint="eastAsia"/>
          <w:lang w:eastAsia="zh-CN"/>
        </w:rPr>
        <w:t xml:space="preserve"> </w:t>
      </w:r>
      <w:r w:rsidRPr="004E66ED">
        <w:rPr>
          <w:lang w:eastAsia="zh-CN"/>
        </w:rPr>
        <w:t xml:space="preserve">glasses </w:t>
      </w:r>
      <w:r w:rsidR="00055108" w:rsidRPr="004E66ED">
        <w:rPr>
          <w:lang w:eastAsia="zh-CN"/>
        </w:rPr>
        <w:t xml:space="preserve">that </w:t>
      </w:r>
      <w:r w:rsidRPr="004E66ED">
        <w:rPr>
          <w:lang w:eastAsia="zh-CN"/>
        </w:rPr>
        <w:t xml:space="preserve">can access into the 5G network (through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to </w:t>
      </w:r>
      <w:r w:rsidR="00055108" w:rsidRPr="004E66ED">
        <w:rPr>
          <w:lang w:eastAsia="zh-CN"/>
        </w:rPr>
        <w:t>access metaverse services</w:t>
      </w:r>
      <w:r w:rsidRPr="004E66ED">
        <w:rPr>
          <w:lang w:eastAsia="zh-CN"/>
        </w:rPr>
        <w:t xml:space="preserve">. </w:t>
      </w:r>
    </w:p>
    <w:p w14:paraId="22FA0E1C" w14:textId="3CFB2918" w:rsidR="000C30A9" w:rsidRPr="004E66ED" w:rsidRDefault="00BD6F61" w:rsidP="000C30A9">
      <w:pPr>
        <w:jc w:val="both"/>
        <w:rPr>
          <w:lang w:eastAsia="zh-CN"/>
        </w:rPr>
      </w:pPr>
      <w:r w:rsidRPr="004E66ED">
        <w:rPr>
          <w:lang w:eastAsia="zh-CN"/>
        </w:rPr>
        <w:t>Bob has subscribed to</w:t>
      </w:r>
      <w:r w:rsidRPr="004E66ED" w:rsidDel="0581D164">
        <w:rPr>
          <w:lang w:eastAsia="zh-CN"/>
        </w:rPr>
        <w:t xml:space="preserve"> </w:t>
      </w:r>
      <w:r w:rsidRPr="004E66ED">
        <w:rPr>
          <w:lang w:eastAsia="zh-CN"/>
        </w:rPr>
        <w:t>an immersive movie service as a mobile metaverse service that he can access via AR glasses. The service gives Bob access to a large movie catalog (2D/3D). The battery capacity of the AR glasses is enough to watch a two-hour movie. Before starting the movie, Bob can invite some friends to join him. If people join Bob, their avatars are also placed into his FOV and Bob can interact with them (speech or text).</w:t>
      </w:r>
    </w:p>
    <w:p w14:paraId="6659550A" w14:textId="1FB5A659" w:rsidR="00C40AE8" w:rsidRPr="004E66ED" w:rsidRDefault="000C30A9" w:rsidP="000C30A9">
      <w:pPr>
        <w:jc w:val="both"/>
        <w:rPr>
          <w:lang w:eastAsia="zh-CN"/>
        </w:rPr>
      </w:pPr>
      <w:r w:rsidRPr="004E66ED">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sidRPr="004E66ED">
        <w:rPr>
          <w:lang w:eastAsia="zh-CN"/>
        </w:rPr>
        <w:t xml:space="preserve">termination </w:t>
      </w:r>
      <w:r w:rsidRPr="004E66ED">
        <w:rPr>
          <w:lang w:eastAsia="zh-CN"/>
        </w:rPr>
        <w:t>module.</w:t>
      </w:r>
    </w:p>
    <w:p w14:paraId="3CFFCA1A" w14:textId="77777777" w:rsidR="00BD6F61" w:rsidRPr="004E66ED" w:rsidRDefault="00C40AE8" w:rsidP="000C30A9">
      <w:pPr>
        <w:jc w:val="both"/>
        <w:rPr>
          <w:lang w:eastAsia="zh-CN"/>
        </w:rPr>
      </w:pPr>
      <w:r w:rsidRPr="004E66ED">
        <w:rPr>
          <w:lang w:eastAsia="zh-CN"/>
        </w:rPr>
        <w:t>When a user watches a 4K movie, some video compression techniques are usually used to reduce the amount of data transmitted while maintaining the image quality.</w:t>
      </w:r>
    </w:p>
    <w:p w14:paraId="7373FBA5" w14:textId="04BD63D6" w:rsidR="00BD6F61" w:rsidRPr="004E66ED" w:rsidRDefault="00BD6F61" w:rsidP="000C30A9">
      <w:pPr>
        <w:jc w:val="both"/>
        <w:rPr>
          <w:lang w:eastAsia="zh-CN"/>
        </w:rPr>
      </w:pPr>
      <w:r w:rsidRPr="004E66ED">
        <w:rPr>
          <w:lang w:eastAsia="zh-CN"/>
        </w:rPr>
        <w:t>In general</w:t>
      </w:r>
      <w:r w:rsidR="00C40AE8" w:rsidRPr="004E66ED">
        <w:rPr>
          <w:lang w:eastAsia="zh-CN"/>
        </w:rPr>
        <w:t xml:space="preserve">, </w:t>
      </w:r>
      <w:r w:rsidRPr="004E66ED">
        <w:rPr>
          <w:lang w:eastAsia="zh-CN"/>
        </w:rPr>
        <w:t xml:space="preserve">a </w:t>
      </w:r>
      <w:r w:rsidR="00C40AE8" w:rsidRPr="004E66ED">
        <w:rPr>
          <w:lang w:eastAsia="zh-CN"/>
        </w:rPr>
        <w:t>large compression ratio will cause</w:t>
      </w:r>
      <w:r w:rsidRPr="004E66ED">
        <w:rPr>
          <w:lang w:eastAsia="zh-CN"/>
        </w:rPr>
        <w:t xml:space="preserve"> a</w:t>
      </w:r>
      <w:r w:rsidR="00C40AE8" w:rsidRPr="004E66ED">
        <w:rPr>
          <w:lang w:eastAsia="zh-CN"/>
        </w:rPr>
        <w:t xml:space="preserve"> delay increase. Considering the overall factors of delay and energy consumption, </w:t>
      </w:r>
      <w:r w:rsidRPr="004E66ED">
        <w:rPr>
          <w:lang w:eastAsia="zh-CN"/>
        </w:rPr>
        <w:t>using AR glasses with a direct device connection would require a low compression ratio, for instance, 3:1 [50]. However, some advanced AR glasses SoC embeds hardware video decoders (e.g., AVC, HEVC, and VVC) and can render viewport efficiently.</w:t>
      </w:r>
    </w:p>
    <w:p w14:paraId="6DFBFD25" w14:textId="70ABB41F" w:rsidR="000C30A9" w:rsidRPr="004E66ED" w:rsidRDefault="00BD6F61" w:rsidP="000C30A9">
      <w:pPr>
        <w:jc w:val="both"/>
        <w:rPr>
          <w:lang w:eastAsia="zh-CN"/>
        </w:rPr>
      </w:pPr>
      <w:r w:rsidRPr="004E66ED">
        <w:rPr>
          <w:lang w:eastAsia="zh-CN"/>
        </w:rPr>
        <w:t>A study on energy consumption of hardware video decoders [</w:t>
      </w:r>
      <w:r w:rsidR="00DE6193" w:rsidRPr="004E66ED">
        <w:rPr>
          <w:lang w:eastAsia="zh-CN"/>
        </w:rPr>
        <w:t>59</w:t>
      </w:r>
      <w:r w:rsidRPr="004E66ED">
        <w:rPr>
          <w:lang w:eastAsia="zh-CN"/>
        </w:rPr>
        <w:t>] shows that a typical HEVC hardware decoder embedded on an Android device is spending 40-50mA per hour of video playback (decoding only). The usage of hardware decoders seems reasonable, given the 1000mAh battery capacity assumption made in the current description. For the NG-RAN case, it is reasonable to think that AR glasses can decode and render efficiently with low energy consumption.</w:t>
      </w:r>
    </w:p>
    <w:p w14:paraId="772B5E63" w14:textId="6293A850" w:rsidR="000C30A9" w:rsidRPr="004E66ED" w:rsidRDefault="000C30A9" w:rsidP="000C30A9">
      <w:pPr>
        <w:pStyle w:val="Heading3"/>
      </w:pPr>
      <w:bookmarkStart w:id="349" w:name="_Toc120013009"/>
      <w:bookmarkStart w:id="350" w:name="_Toc120025127"/>
      <w:bookmarkStart w:id="351" w:name="_Toc120025282"/>
      <w:bookmarkStart w:id="352" w:name="_Toc120091360"/>
      <w:bookmarkStart w:id="353" w:name="_Toc136356606"/>
      <w:bookmarkStart w:id="354" w:name="_Toc136857499"/>
      <w:r w:rsidRPr="004E66ED">
        <w:lastRenderedPageBreak/>
        <w:t>5.7.3</w:t>
      </w:r>
      <w:r w:rsidRPr="004E66ED">
        <w:tab/>
        <w:t>Service Flows</w:t>
      </w:r>
      <w:bookmarkEnd w:id="349"/>
      <w:bookmarkEnd w:id="350"/>
      <w:bookmarkEnd w:id="351"/>
      <w:bookmarkEnd w:id="352"/>
      <w:bookmarkEnd w:id="353"/>
      <w:bookmarkEnd w:id="354"/>
    </w:p>
    <w:p w14:paraId="152936CA" w14:textId="77777777" w:rsidR="006E4A12" w:rsidRPr="004E66ED" w:rsidRDefault="006E4A12" w:rsidP="006E4A12">
      <w:pPr>
        <w:jc w:val="both"/>
        <w:rPr>
          <w:lang w:eastAsia="zh-CN"/>
        </w:rPr>
      </w:pPr>
      <w:r w:rsidRPr="004E66ED">
        <w:rPr>
          <w:rFonts w:hint="eastAsia"/>
          <w:lang w:eastAsia="zh-CN"/>
        </w:rPr>
        <w:t>1</w:t>
      </w:r>
      <w:r w:rsidRPr="004E66ED">
        <w:rPr>
          <w:lang w:eastAsia="zh-CN"/>
        </w:rPr>
        <w:t xml:space="preserve">. Data connections are set up between AR glasses and the Metaverse server, which can provide immersive location agnostic service experience of a movie service. The 5G module can be connected to the 5G network either via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w:t>
      </w:r>
    </w:p>
    <w:p w14:paraId="6927A7DD" w14:textId="77777777" w:rsidR="006E4A12" w:rsidRPr="004E66ED" w:rsidRDefault="006E4A12" w:rsidP="006E4A12">
      <w:pPr>
        <w:jc w:val="both"/>
        <w:rPr>
          <w:lang w:eastAsia="zh-CN"/>
        </w:rPr>
      </w:pPr>
      <w:r w:rsidRPr="004E66ED">
        <w:rPr>
          <w:lang w:eastAsia="zh-CN"/>
        </w:rPr>
        <w:t xml:space="preserve">2. The </w:t>
      </w:r>
      <w:bookmarkStart w:id="355" w:name="_Hlk124769374"/>
      <w:r w:rsidRPr="004E66ED">
        <w:rPr>
          <w:lang w:eastAsia="zh-CN"/>
        </w:rPr>
        <w:t>mobile metaverse server provides movie access to the client AR glasses</w:t>
      </w:r>
      <w:bookmarkEnd w:id="355"/>
      <w:r w:rsidRPr="004E66ED">
        <w:rPr>
          <w:lang w:eastAsia="zh-CN"/>
        </w:rPr>
        <w:t xml:space="preserve"> </w:t>
      </w:r>
      <w:bookmarkStart w:id="356" w:name="_Hlk124769383"/>
      <w:r w:rsidRPr="004E66ED">
        <w:rPr>
          <w:lang w:eastAsia="zh-CN"/>
        </w:rPr>
        <w:t>through the downlink data stream.</w:t>
      </w:r>
    </w:p>
    <w:bookmarkEnd w:id="356"/>
    <w:p w14:paraId="315FCA3D" w14:textId="77777777" w:rsidR="006E4A12" w:rsidRPr="004E66ED" w:rsidRDefault="006E4A12" w:rsidP="006E4A12">
      <w:pPr>
        <w:jc w:val="both"/>
        <w:rPr>
          <w:lang w:eastAsia="zh-CN"/>
        </w:rPr>
      </w:pPr>
      <w:r w:rsidRPr="004E66ED">
        <w:rPr>
          <w:lang w:eastAsia="zh-CN"/>
        </w:rPr>
        <w:t>3. The mobile metaverse server manages communications between clients (friends), e.g., including video, avatar, speech, and text.</w:t>
      </w:r>
    </w:p>
    <w:p w14:paraId="42DE50CA" w14:textId="77777777" w:rsidR="006E4A12" w:rsidRPr="004E66ED" w:rsidRDefault="006E4A12" w:rsidP="006E4A12">
      <w:pPr>
        <w:jc w:val="both"/>
        <w:rPr>
          <w:lang w:eastAsia="zh-CN"/>
        </w:rPr>
      </w:pPr>
      <w:r w:rsidRPr="004E66ED">
        <w:rPr>
          <w:lang w:eastAsia="zh-CN"/>
        </w:rPr>
        <w:t>4. The mobile metaverse server manages synchronization between the clients (e.g., the various AR glasses) of the friends.</w:t>
      </w:r>
    </w:p>
    <w:p w14:paraId="0A221A1D" w14:textId="169C0445" w:rsidR="000C30A9" w:rsidRPr="004E66ED" w:rsidRDefault="000C30A9" w:rsidP="000C30A9">
      <w:pPr>
        <w:pStyle w:val="Heading3"/>
      </w:pPr>
      <w:bookmarkStart w:id="357" w:name="_Toc120013010"/>
      <w:bookmarkStart w:id="358" w:name="_Toc120025128"/>
      <w:bookmarkStart w:id="359" w:name="_Toc120025283"/>
      <w:bookmarkStart w:id="360" w:name="_Toc120091361"/>
      <w:bookmarkStart w:id="361" w:name="_Toc136356607"/>
      <w:bookmarkStart w:id="362" w:name="_Toc136857500"/>
      <w:r w:rsidRPr="004E66ED">
        <w:t>5.7.4</w:t>
      </w:r>
      <w:r w:rsidRPr="004E66ED">
        <w:tab/>
        <w:t>Post-conditions</w:t>
      </w:r>
      <w:bookmarkEnd w:id="357"/>
      <w:bookmarkEnd w:id="358"/>
      <w:bookmarkEnd w:id="359"/>
      <w:bookmarkEnd w:id="360"/>
      <w:bookmarkEnd w:id="361"/>
      <w:bookmarkEnd w:id="362"/>
    </w:p>
    <w:p w14:paraId="59507D7C" w14:textId="601B1666" w:rsidR="000C30A9" w:rsidRPr="004E66ED" w:rsidRDefault="000C30A9" w:rsidP="000C30A9">
      <w:r w:rsidRPr="004E66ED">
        <w:t xml:space="preserve">Bob is able to watch an immersive movie </w:t>
      </w:r>
      <w:r w:rsidR="006E4A12" w:rsidRPr="004E66ED">
        <w:t>with friends while</w:t>
      </w:r>
      <w:r w:rsidRPr="004E66ED">
        <w:t xml:space="preserve"> travelling, obtaining a good user experience. The battery capacity of the AR glasses is enough to watch a two-hour movie.</w:t>
      </w:r>
    </w:p>
    <w:p w14:paraId="1F00136A" w14:textId="77777777" w:rsidR="006E4A12" w:rsidRPr="004E66ED" w:rsidRDefault="006E4A12" w:rsidP="006E4A12">
      <w:r w:rsidRPr="004E66ED">
        <w:t>Bob is able to communicate with them in a synchronized manner. Bob’s friends (or avatars) can be visible in his FOV.</w:t>
      </w:r>
    </w:p>
    <w:p w14:paraId="7FEAEBAA" w14:textId="6027C8D5" w:rsidR="000C30A9" w:rsidRPr="004E66ED" w:rsidRDefault="006E4A12" w:rsidP="006E4A12">
      <w:r w:rsidRPr="004E66ED">
        <w:t>The 5G system is able to support communication for immersive location agnostic AR services, providing a reliable transmission, a continuity of service and a synchronized experience across users sharing a viewing experience.</w:t>
      </w:r>
    </w:p>
    <w:p w14:paraId="725FCEFE" w14:textId="4DC4EF3A" w:rsidR="000C30A9" w:rsidRPr="004E66ED" w:rsidRDefault="000C30A9" w:rsidP="000C30A9">
      <w:pPr>
        <w:pStyle w:val="Heading3"/>
      </w:pPr>
      <w:bookmarkStart w:id="363" w:name="_Toc120013011"/>
      <w:bookmarkStart w:id="364" w:name="_Toc120025129"/>
      <w:bookmarkStart w:id="365" w:name="_Toc120025284"/>
      <w:bookmarkStart w:id="366" w:name="_Toc120091362"/>
      <w:bookmarkStart w:id="367" w:name="_Toc136356608"/>
      <w:bookmarkStart w:id="368" w:name="_Toc136857501"/>
      <w:r w:rsidRPr="004E66ED">
        <w:t>5.7.5</w:t>
      </w:r>
      <w:r w:rsidRPr="004E66ED">
        <w:tab/>
        <w:t>Existing features partly or fully covering the use case functionality</w:t>
      </w:r>
      <w:bookmarkEnd w:id="363"/>
      <w:bookmarkEnd w:id="364"/>
      <w:bookmarkEnd w:id="365"/>
      <w:bookmarkEnd w:id="366"/>
      <w:bookmarkEnd w:id="367"/>
      <w:bookmarkEnd w:id="368"/>
    </w:p>
    <w:p w14:paraId="597A81BA" w14:textId="77777777" w:rsidR="006E4A12" w:rsidRPr="004E66ED" w:rsidRDefault="006E4A12" w:rsidP="006E4A12">
      <w:pPr>
        <w:rPr>
          <w:lang w:eastAsia="zh-CN"/>
        </w:rPr>
      </w:pPr>
      <w:r w:rsidRPr="004E66ED">
        <w:rPr>
          <w:lang w:eastAsia="zh-CN"/>
        </w:rPr>
        <w:t xml:space="preserve">The performance requirements for high data rate AR services have been captured in TS 22.261 clause 7.6. The performance requirements for UE to </w:t>
      </w:r>
      <w:r w:rsidRPr="004E66ED">
        <w:t xml:space="preserve">network relaying in 5G systems have been captured in TS 22.261 clause 7.7. </w:t>
      </w:r>
      <w:r w:rsidRPr="004E66ED">
        <w:rPr>
          <w:lang w:eastAsia="zh-CN"/>
        </w:rPr>
        <w:t>The functional and performance requirements for tactile and multi-modal communication services</w:t>
      </w:r>
      <w:r w:rsidRPr="004E66ED">
        <w:t xml:space="preserve"> have been captured in TS 22.261 clauses 6.43 and 7.11, respectively. </w:t>
      </w:r>
    </w:p>
    <w:p w14:paraId="4BCF9968" w14:textId="77777777" w:rsidR="006E4A12" w:rsidRPr="004E66ED" w:rsidRDefault="006E4A12" w:rsidP="006E4A12">
      <w:pPr>
        <w:rPr>
          <w:lang w:eastAsia="zh-CN"/>
        </w:rPr>
      </w:pPr>
      <w:r w:rsidRPr="004E66ED">
        <w:t xml:space="preserve">However, </w:t>
      </w:r>
      <w:r w:rsidRPr="004E66ED">
        <w:rPr>
          <w:lang w:eastAsia="zh-CN"/>
        </w:rPr>
        <w:t>existing requirements still need to consider the power consumption of the 5G UE onboard AR terminals.</w:t>
      </w:r>
    </w:p>
    <w:p w14:paraId="493E4061" w14:textId="2ED9363E" w:rsidR="000C30A9" w:rsidRPr="004E66ED" w:rsidRDefault="000C30A9" w:rsidP="000C30A9">
      <w:pPr>
        <w:pStyle w:val="Heading3"/>
      </w:pPr>
      <w:bookmarkStart w:id="369" w:name="_Toc120013012"/>
      <w:bookmarkStart w:id="370" w:name="_Toc120025130"/>
      <w:bookmarkStart w:id="371" w:name="_Toc120025285"/>
      <w:bookmarkStart w:id="372" w:name="_Toc120091363"/>
      <w:bookmarkStart w:id="373" w:name="_Toc136356609"/>
      <w:bookmarkStart w:id="374" w:name="_Toc136857502"/>
      <w:r w:rsidRPr="004E66ED">
        <w:t>5.7.6</w:t>
      </w:r>
      <w:r w:rsidRPr="004E66ED">
        <w:tab/>
        <w:t>Potential New Requirements needed to support the use case</w:t>
      </w:r>
      <w:bookmarkEnd w:id="369"/>
      <w:bookmarkEnd w:id="370"/>
      <w:bookmarkEnd w:id="371"/>
      <w:bookmarkEnd w:id="372"/>
      <w:bookmarkEnd w:id="373"/>
      <w:bookmarkEnd w:id="374"/>
    </w:p>
    <w:p w14:paraId="7438B116" w14:textId="5ED0E69B" w:rsidR="000C30A9" w:rsidRPr="004E66ED" w:rsidRDefault="000C30A9" w:rsidP="000C30A9">
      <w:r w:rsidRPr="004E66ED">
        <w:t>[PR 5.7.6-1]</w:t>
      </w:r>
      <w:r w:rsidR="00AA2D93">
        <w:t xml:space="preserve"> </w:t>
      </w:r>
      <w:r w:rsidRPr="004E66ED">
        <w:t xml:space="preserve">Subject to operator policy, the 5G system shall support a means to provide high data rate </w:t>
      </w:r>
      <w:r w:rsidR="00307F63" w:rsidRPr="004E66ED">
        <w:t xml:space="preserve">transmission </w:t>
      </w:r>
      <w:r w:rsidR="006E4A12" w:rsidRPr="004E66ED">
        <w:t>to</w:t>
      </w:r>
      <w:r w:rsidRPr="004E66ED">
        <w:t xml:space="preserve"> a UE </w:t>
      </w:r>
      <w:r w:rsidR="006E4A12" w:rsidRPr="004E66ED">
        <w:t>during an extended period of time, including when in high-speed mobility</w:t>
      </w:r>
      <w:r w:rsidRPr="004E66ED">
        <w:t>.</w:t>
      </w:r>
    </w:p>
    <w:p w14:paraId="3DEE8FC1" w14:textId="1DD4007D" w:rsidR="000C30A9" w:rsidRPr="004E66ED" w:rsidRDefault="000C30A9" w:rsidP="000C30A9">
      <w:pPr>
        <w:pStyle w:val="NO"/>
      </w:pPr>
      <w:r w:rsidRPr="004E66ED">
        <w:t>NOTE</w:t>
      </w:r>
      <w:r w:rsidR="006E4A12" w:rsidRPr="004E66ED">
        <w:t xml:space="preserve"> 1</w:t>
      </w:r>
      <w:r w:rsidRPr="004E66ED">
        <w:t>:</w:t>
      </w:r>
      <w:r w:rsidR="006E4A12" w:rsidRPr="004E66ED">
        <w:tab/>
        <w:t>Metaverse service experience</w:t>
      </w:r>
      <w:r w:rsidRPr="004E66ED">
        <w:t xml:space="preserve"> over an extended period of time</w:t>
      </w:r>
      <w:r w:rsidR="006E4A12" w:rsidRPr="004E66ED">
        <w:t xml:space="preserve"> (e.g. 2h)</w:t>
      </w:r>
      <w:r w:rsidRPr="004E66ED">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189F15FA" w:rsidR="00C40AE8" w:rsidRPr="004E66ED" w:rsidRDefault="00C40AE8" w:rsidP="00C40AE8">
      <w:r w:rsidRPr="004E66ED">
        <w:t>[PR 5.7.6-2]</w:t>
      </w:r>
      <w:r w:rsidR="00AA2D93">
        <w:t xml:space="preserve"> </w:t>
      </w:r>
      <w:r w:rsidRPr="004E66ED">
        <w:t xml:space="preserve">Subject to operator policy, the </w:t>
      </w:r>
      <w:r w:rsidRPr="004E66ED">
        <w:rPr>
          <w:rFonts w:hint="eastAsia"/>
        </w:rPr>
        <w:t>5G</w:t>
      </w:r>
      <w:r w:rsidR="00D307FC" w:rsidRPr="004E66ED">
        <w:t xml:space="preserve"> system shall support a mechan</w:t>
      </w:r>
      <w:r w:rsidRPr="004E66ED">
        <w:t>ism that enable</w:t>
      </w:r>
      <w:r w:rsidR="006E4A12" w:rsidRPr="004E66ED">
        <w:t>s</w:t>
      </w:r>
      <w:r w:rsidRPr="004E66ED">
        <w:t xml:space="preserve"> flexible adjustment of commun</w:t>
      </w:r>
      <w:r w:rsidR="00D307FC" w:rsidRPr="004E66ED">
        <w:t>i</w:t>
      </w:r>
      <w:r w:rsidRPr="004E66ED">
        <w:t>cation services</w:t>
      </w:r>
      <w:r w:rsidR="00DE6193" w:rsidRPr="004E66ED">
        <w:t xml:space="preserve"> based on the type of devices (e.g., wearables)</w:t>
      </w:r>
      <w:r w:rsidRPr="004E66ED">
        <w:t>, such that the services can be operated with reduced energy utilization.</w:t>
      </w:r>
    </w:p>
    <w:p w14:paraId="3C538156" w14:textId="4FE6F703" w:rsidR="00DE6193" w:rsidRPr="004E66ED" w:rsidRDefault="00DE6193" w:rsidP="00C40AE8">
      <w:r w:rsidRPr="004E66ED">
        <w:t>[PR 5.7.6-3] Subject to operator policy, the 5G system shall support a means to enable interactive immersive</w:t>
      </w:r>
      <w:r w:rsidRPr="004E66ED" w:rsidDel="007E0798">
        <w:t xml:space="preserve"> </w:t>
      </w:r>
      <w:r w:rsidRPr="004E66ED">
        <w:t>multiparty communications in the metaverse service.</w:t>
      </w:r>
    </w:p>
    <w:p w14:paraId="6A9F0454" w14:textId="46567CD2" w:rsidR="00DE6193" w:rsidRPr="004E66ED" w:rsidRDefault="00DE6193" w:rsidP="0089562E">
      <w:pPr>
        <w:pStyle w:val="NO"/>
      </w:pPr>
      <w:r w:rsidRPr="004E66ED">
        <w:t>NOTE 2: The multiparty immersive communication (e.g. amongst multiple friends) could be location related or location agnostic.</w:t>
      </w:r>
    </w:p>
    <w:p w14:paraId="1CED80C8" w14:textId="692372C8" w:rsidR="000C30A9" w:rsidRPr="004E66ED" w:rsidRDefault="000C30A9" w:rsidP="0089562E">
      <w:pPr>
        <w:pStyle w:val="TH"/>
      </w:pPr>
      <w:r w:rsidRPr="004E66ED">
        <w:lastRenderedPageBreak/>
        <w:t>Table 5.</w:t>
      </w:r>
      <w:r w:rsidR="00D307FC" w:rsidRPr="004E66ED">
        <w:t>7</w:t>
      </w:r>
      <w:r w:rsidRPr="004E66ED">
        <w:t xml:space="preserve">.6-1 – Potential key performance requirements for Immersive </w:t>
      </w:r>
      <w:r w:rsidRPr="004E66ED">
        <w:rPr>
          <w:rFonts w:hint="eastAsia"/>
        </w:rPr>
        <w:t>AR</w:t>
      </w:r>
      <w:r w:rsidRPr="004E66ED">
        <w:t xml:space="preserve"> interactive experience</w:t>
      </w:r>
      <w:r w:rsidR="00BD4A35" w:rsidRPr="004E66ED">
        <w:t>:</w:t>
      </w:r>
      <w:r w:rsidR="00DE6193" w:rsidRPr="004E66ED">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rsidRPr="004E66ED"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Pr="004E66ED" w:rsidRDefault="00DE6193" w:rsidP="00226183">
            <w:pPr>
              <w:pStyle w:val="TAH"/>
              <w:rPr>
                <w:rFonts w:eastAsia="Calibri"/>
              </w:rPr>
            </w:pPr>
            <w:bookmarkStart w:id="375" w:name="_Toc120013013"/>
            <w:bookmarkStart w:id="376" w:name="_Toc120025131"/>
            <w:bookmarkStart w:id="377" w:name="_Toc120025286"/>
            <w:bookmarkStart w:id="378"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0159645A" w14:textId="77777777" w:rsidTr="00226183">
        <w:trPr>
          <w:cantSplit/>
          <w:trHeight w:val="300"/>
          <w:tblHeader/>
        </w:trPr>
        <w:tc>
          <w:tcPr>
            <w:tcW w:w="1617" w:type="dxa"/>
            <w:vMerge/>
            <w:vAlign w:val="center"/>
            <w:hideMark/>
          </w:tcPr>
          <w:p w14:paraId="27F8397D"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Pr="004E66ED" w:rsidRDefault="00DE6193" w:rsidP="00226183">
            <w:pPr>
              <w:pStyle w:val="TAH"/>
              <w:rPr>
                <w:rFonts w:eastAsia="Calibri"/>
              </w:rPr>
            </w:pPr>
            <w:r w:rsidRPr="004E66ED">
              <w:rPr>
                <w:rFonts w:eastAsia="Calibri"/>
              </w:rPr>
              <w:t># of UEs</w:t>
            </w:r>
          </w:p>
          <w:p w14:paraId="12F3435D"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Pr="004E66ED" w:rsidRDefault="00DE6193" w:rsidP="00226183">
            <w:pPr>
              <w:pStyle w:val="TAH"/>
              <w:rPr>
                <w:rFonts w:eastAsia="Calibri"/>
              </w:rPr>
            </w:pPr>
            <w:r w:rsidRPr="004E66ED">
              <w:rPr>
                <w:rFonts w:eastAsia="Calibri"/>
              </w:rPr>
              <w:t>Service Area</w:t>
            </w:r>
          </w:p>
          <w:p w14:paraId="0FB3D75A" w14:textId="77777777" w:rsidR="00DE6193" w:rsidRPr="004E66ED" w:rsidRDefault="00DE6193" w:rsidP="00226183">
            <w:pPr>
              <w:pStyle w:val="TAH"/>
              <w:rPr>
                <w:rFonts w:eastAsia="Calibri"/>
              </w:rPr>
            </w:pPr>
          </w:p>
        </w:tc>
      </w:tr>
      <w:tr w:rsidR="00DE6193" w:rsidRPr="004E66ED"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Pr="004E66ED" w:rsidRDefault="00DE6193" w:rsidP="00226183">
            <w:pPr>
              <w:pStyle w:val="TAL"/>
              <w:rPr>
                <w:lang w:eastAsia="zh-CN"/>
              </w:rPr>
            </w:pPr>
            <w:r w:rsidRPr="004E66ED">
              <w:rPr>
                <w:lang w:eastAsia="zh-CN"/>
              </w:rPr>
              <w:t>Viewports streaming from rendering device to AR glasses through direct device connection</w:t>
            </w:r>
          </w:p>
          <w:p w14:paraId="7FAF09AE" w14:textId="77777777" w:rsidR="00DE6193" w:rsidRPr="004E66ED" w:rsidRDefault="00DE6193" w:rsidP="00226183">
            <w:pPr>
              <w:pStyle w:val="TAL"/>
              <w:rPr>
                <w:lang w:eastAsia="zh-CN"/>
              </w:rPr>
            </w:pPr>
            <w:r w:rsidRPr="004E66ED">
              <w:rPr>
                <w:lang w:eastAsia="zh-CN"/>
              </w:rPr>
              <w:t>(tethered/relaying case)</w:t>
            </w:r>
          </w:p>
          <w:p w14:paraId="7913630D"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hideMark/>
          </w:tcPr>
          <w:p w14:paraId="77CBD9E3" w14:textId="6551421A" w:rsidR="00DE6193" w:rsidRPr="004E66ED" w:rsidRDefault="00DE6193" w:rsidP="00226183">
            <w:pPr>
              <w:pStyle w:val="TAH"/>
              <w:jc w:val="left"/>
              <w:rPr>
                <w:b w:val="0"/>
                <w:lang w:eastAsia="en-GB"/>
              </w:rPr>
            </w:pPr>
            <w:r w:rsidRPr="004E66ED">
              <w:rPr>
                <w:b w:val="0"/>
              </w:rPr>
              <w:t>10 ms (i.e., UL+DL</w:t>
            </w:r>
            <w:r w:rsidRPr="004E66ED">
              <w:rPr>
                <w:b w:val="0"/>
                <w:lang w:eastAsia="zh-CN"/>
              </w:rPr>
              <w:t xml:space="preserve"> between AR Glasses display and the rendering UE</w:t>
            </w:r>
            <w:r w:rsidRPr="004E66ED">
              <w:rPr>
                <w:b w:val="0"/>
              </w:rPr>
              <w:t>)</w:t>
            </w:r>
            <w:r w:rsidR="00AA2D93">
              <w:rPr>
                <w:b w:val="0"/>
              </w:rPr>
              <w:t xml:space="preserve"> </w:t>
            </w:r>
            <w:r w:rsidRPr="004E66ED">
              <w:rPr>
                <w:b w:val="0"/>
              </w:rPr>
              <w:t>(note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Pr="004E66ED" w:rsidRDefault="00DE6193" w:rsidP="00226183">
            <w:pPr>
              <w:pStyle w:val="TAL"/>
              <w:rPr>
                <w:lang w:eastAsia="zh-CN"/>
              </w:rPr>
            </w:pPr>
            <w:r w:rsidRPr="004E66ED">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Pr="004E66ED" w:rsidRDefault="00DE6193" w:rsidP="00226183">
            <w:pPr>
              <w:pStyle w:val="TAH"/>
              <w:rPr>
                <w:b w:val="0"/>
                <w:lang w:eastAsia="en-GB"/>
              </w:rPr>
            </w:pPr>
            <w:r w:rsidRPr="004E66ED">
              <w:rPr>
                <w:rFonts w:cs="Arial"/>
                <w:b w:val="0"/>
                <w:lang w:eastAsia="zh-CN"/>
              </w:rPr>
              <w:t>99,9 %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615909E4" w:rsidR="00DE6193" w:rsidRPr="004E66ED" w:rsidRDefault="00DE6193" w:rsidP="00226183">
            <w:pPr>
              <w:pStyle w:val="TAL"/>
              <w:jc w:val="center"/>
              <w:rPr>
                <w:rFonts w:cs="Arial"/>
                <w:lang w:eastAsia="zh-CN"/>
              </w:rPr>
            </w:pPr>
          </w:p>
        </w:tc>
      </w:tr>
      <w:tr w:rsidR="00DE6193" w:rsidRPr="004E66ED"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Pr="004E66ED" w:rsidRDefault="00DE6193" w:rsidP="00226183">
            <w:pPr>
              <w:pStyle w:val="TAL"/>
              <w:rPr>
                <w:lang w:eastAsia="zh-CN"/>
              </w:rPr>
            </w:pPr>
            <w:r w:rsidRPr="004E66ED">
              <w:rPr>
                <w:lang w:eastAsia="zh-CN"/>
              </w:rPr>
              <w:t>Pose information from AR glasses to rendering device through direct device connection</w:t>
            </w:r>
          </w:p>
          <w:p w14:paraId="418A2ED1" w14:textId="77777777" w:rsidR="00DE6193" w:rsidRPr="004E66ED" w:rsidRDefault="00DE6193" w:rsidP="00226183">
            <w:pPr>
              <w:pStyle w:val="TAL"/>
              <w:rPr>
                <w:lang w:eastAsia="zh-CN"/>
              </w:rPr>
            </w:pPr>
            <w:r w:rsidRPr="004E66ED">
              <w:rPr>
                <w:lang w:eastAsia="zh-CN"/>
              </w:rPr>
              <w:t>(tethered/relaying case)</w:t>
            </w:r>
          </w:p>
          <w:p w14:paraId="6D32EA61"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Pr="004E66ED" w:rsidRDefault="00DE6193" w:rsidP="00226183">
            <w:pPr>
              <w:pStyle w:val="TAH"/>
              <w:jc w:val="left"/>
              <w:rPr>
                <w:b w:val="0"/>
              </w:rPr>
            </w:pPr>
            <w:r w:rsidRPr="004E66ED">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E66ED" w:rsidRDefault="00DE6193" w:rsidP="00226183">
            <w:pPr>
              <w:pStyle w:val="TAL"/>
            </w:pPr>
            <w:r w:rsidRPr="004E66ED">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Pr="004E66ED" w:rsidRDefault="00DE6193" w:rsidP="00226183">
            <w:pPr>
              <w:pStyle w:val="TAH"/>
              <w:rPr>
                <w:rFonts w:cs="Arial"/>
                <w:b w:val="0"/>
                <w:lang w:eastAsia="zh-CN"/>
              </w:rPr>
            </w:pPr>
            <w:r w:rsidRPr="004E66ED">
              <w:rPr>
                <w:rFonts w:cs="Arial"/>
                <w:b w:val="0"/>
                <w:lang w:eastAsia="zh-CN"/>
              </w:rPr>
              <w:t>99,99 %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2FDD5189" w:rsidR="00DE6193" w:rsidRPr="004E66ED" w:rsidRDefault="00DE6193" w:rsidP="00226183">
            <w:pPr>
              <w:pStyle w:val="TAL"/>
              <w:tabs>
                <w:tab w:val="left" w:pos="650"/>
              </w:tabs>
              <w:jc w:val="center"/>
              <w:rPr>
                <w:rFonts w:eastAsia="Calibri"/>
              </w:rPr>
            </w:pPr>
          </w:p>
        </w:tc>
      </w:tr>
      <w:tr w:rsidR="00DE6193" w:rsidRPr="004E66ED"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4E66ED" w:rsidRDefault="00DE6193" w:rsidP="00226183">
            <w:pPr>
              <w:pStyle w:val="TAL"/>
              <w:rPr>
                <w:rFonts w:eastAsia="Calibri"/>
              </w:rPr>
            </w:pPr>
            <w:r w:rsidRPr="004E66ED">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4E66ED" w:rsidRDefault="00DE6193" w:rsidP="00226183">
            <w:pPr>
              <w:pStyle w:val="TAL"/>
              <w:rPr>
                <w:rFonts w:eastAsia="Calibri"/>
              </w:rPr>
            </w:pPr>
            <w:r w:rsidRPr="004E66ED">
              <w:rPr>
                <w:rFonts w:eastAsia="Calibri"/>
              </w:rPr>
              <w:t>Note 2: These values are aligned with the tactile and multi-modal communication KPI table in TS 22.261 [5], cl 7.11</w:t>
            </w:r>
          </w:p>
        </w:tc>
      </w:tr>
    </w:tbl>
    <w:p w14:paraId="4C87E4FF" w14:textId="77777777" w:rsidR="00DE6193" w:rsidRPr="004E66ED"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4E66ED" w:rsidRDefault="00DE6193" w:rsidP="0089562E">
      <w:pPr>
        <w:pStyle w:val="TH"/>
      </w:pPr>
      <w:r w:rsidRPr="004E66ED">
        <w:t xml:space="preserve">Table 5.7.6-2 – Potential key performance requirements for Immersive </w:t>
      </w:r>
      <w:r w:rsidRPr="004E66ED">
        <w:rPr>
          <w:rFonts w:hint="eastAsia"/>
        </w:rPr>
        <w:t>AR</w:t>
      </w:r>
      <w:r w:rsidRPr="004E66ED">
        <w:t xml:space="preserve"> interactive experience: NG-RAN multimodal communication link</w:t>
      </w:r>
    </w:p>
    <w:p w14:paraId="18D81990" w14:textId="77777777" w:rsidR="00DE6193" w:rsidRPr="004E66ED"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rsidRPr="004E66ED"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Pr="004E66ED"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7802E014" w14:textId="77777777" w:rsidTr="00226183">
        <w:trPr>
          <w:cantSplit/>
          <w:trHeight w:val="300"/>
          <w:tblHeader/>
        </w:trPr>
        <w:tc>
          <w:tcPr>
            <w:tcW w:w="0" w:type="auto"/>
            <w:vMerge/>
            <w:vAlign w:val="center"/>
            <w:hideMark/>
          </w:tcPr>
          <w:p w14:paraId="45E51090"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Pr="004E66ED" w:rsidRDefault="00DE6193" w:rsidP="00226183">
            <w:pPr>
              <w:pStyle w:val="TAH"/>
              <w:rPr>
                <w:rFonts w:eastAsia="Calibri"/>
              </w:rPr>
            </w:pPr>
            <w:r w:rsidRPr="004E66ED">
              <w:rPr>
                <w:rFonts w:eastAsia="Calibri"/>
              </w:rPr>
              <w:t># of UEs</w:t>
            </w:r>
          </w:p>
          <w:p w14:paraId="652B7801"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Pr="004E66ED" w:rsidRDefault="00DE6193" w:rsidP="00226183">
            <w:pPr>
              <w:pStyle w:val="TAH"/>
              <w:rPr>
                <w:rFonts w:eastAsia="Calibri"/>
              </w:rPr>
            </w:pPr>
            <w:r w:rsidRPr="004E66ED">
              <w:rPr>
                <w:rFonts w:eastAsia="Calibri"/>
              </w:rPr>
              <w:t>Service Area</w:t>
            </w:r>
          </w:p>
          <w:p w14:paraId="5D71F64D" w14:textId="77777777" w:rsidR="00DE6193" w:rsidRPr="004E66ED" w:rsidRDefault="00DE6193" w:rsidP="00226183">
            <w:pPr>
              <w:pStyle w:val="TAH"/>
              <w:rPr>
                <w:rFonts w:eastAsia="Calibri"/>
              </w:rPr>
            </w:pPr>
          </w:p>
        </w:tc>
      </w:tr>
      <w:tr w:rsidR="00DE6193" w:rsidRPr="004E66ED"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Pr="004E66ED" w:rsidRDefault="00DE6193" w:rsidP="00226183">
            <w:pPr>
              <w:pStyle w:val="TAL"/>
              <w:rPr>
                <w:lang w:eastAsia="zh-CN"/>
              </w:rPr>
            </w:pPr>
            <w:r w:rsidRPr="004E66ED">
              <w:rPr>
                <w:lang w:eastAsia="zh-CN"/>
              </w:rPr>
              <w:t>Movie streaming from metaverse server to the rendering device</w:t>
            </w:r>
          </w:p>
          <w:p w14:paraId="4A64652A" w14:textId="77777777" w:rsidR="00DE6193" w:rsidRPr="004E66ED" w:rsidRDefault="00DE6193" w:rsidP="00226183">
            <w:pPr>
              <w:pStyle w:val="TAL"/>
              <w:rPr>
                <w:lang w:eastAsia="zh-CN"/>
              </w:rPr>
            </w:pPr>
            <w:r w:rsidRPr="004E66ED">
              <w:rPr>
                <w:lang w:eastAsia="zh-CN"/>
              </w:rPr>
              <w:t>(note 2)</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Pr="004E66ED" w:rsidRDefault="00DE6193" w:rsidP="00226183">
            <w:pPr>
              <w:pStyle w:val="TAH"/>
              <w:jc w:val="left"/>
              <w:rPr>
                <w:b w:val="0"/>
              </w:rPr>
            </w:pPr>
            <w:r w:rsidRPr="004E66ED">
              <w:rPr>
                <w:b w:val="0"/>
              </w:rPr>
              <w:t>Only relevant for live streaming.</w:t>
            </w:r>
          </w:p>
          <w:p w14:paraId="2AEFEE5E" w14:textId="77777777" w:rsidR="00DE6193" w:rsidRPr="004E66ED" w:rsidRDefault="00DE6193" w:rsidP="00226183">
            <w:pPr>
              <w:pStyle w:val="TAH"/>
              <w:jc w:val="left"/>
              <w:rPr>
                <w:b w:val="0"/>
              </w:rPr>
            </w:pPr>
            <w:r w:rsidRPr="004E66ED">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Pr="004E66ED" w:rsidRDefault="00DE6193" w:rsidP="00226183">
            <w:pPr>
              <w:pStyle w:val="TAL"/>
            </w:pPr>
            <w:r w:rsidRPr="004E66ED">
              <w:t>[0,1-50] Mbit/s (i.e., covering a complete OTT ladder from low resolution to 3D-8K)</w:t>
            </w:r>
          </w:p>
          <w:p w14:paraId="5CA1E2B2" w14:textId="77777777" w:rsidR="00DE6193" w:rsidRPr="004E66ED" w:rsidRDefault="00DE6193" w:rsidP="00226183">
            <w:pPr>
              <w:pStyle w:val="TAL"/>
            </w:pPr>
            <w:r w:rsidRPr="004E66ED">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588DC936"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Pr="004E66ED" w:rsidRDefault="00DE6193" w:rsidP="00226183">
            <w:pPr>
              <w:pStyle w:val="TAL"/>
              <w:rPr>
                <w:lang w:eastAsia="zh-CN"/>
              </w:rPr>
            </w:pPr>
            <w:r w:rsidRPr="004E66ED">
              <w:rPr>
                <w:lang w:eastAsia="zh-CN"/>
              </w:rPr>
              <w:t>Avatar information streaming between remote UEs (end to end)</w:t>
            </w:r>
          </w:p>
          <w:p w14:paraId="26D7E11C" w14:textId="77777777" w:rsidR="00DE6193" w:rsidRPr="004E66ED" w:rsidRDefault="00DE6193" w:rsidP="00226183">
            <w:pPr>
              <w:pStyle w:val="TAL"/>
              <w:rPr>
                <w:lang w:eastAsia="zh-CN"/>
              </w:rPr>
            </w:pPr>
            <w:r w:rsidRPr="004E66ED">
              <w:rPr>
                <w:lang w:eastAsia="zh-CN"/>
              </w:rPr>
              <w:t>(note 3)</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Pr="004E66ED" w:rsidRDefault="00DE6193" w:rsidP="00226183">
            <w:pPr>
              <w:pStyle w:val="TAL"/>
            </w:pPr>
            <w:r w:rsidRPr="004E66ED">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526D11A8"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Pr="004E66ED" w:rsidRDefault="00DE6193" w:rsidP="00226183">
            <w:pPr>
              <w:pStyle w:val="TAL"/>
              <w:rPr>
                <w:lang w:eastAsia="zh-CN"/>
              </w:rPr>
            </w:pPr>
            <w:r w:rsidRPr="004E66ED">
              <w:rPr>
                <w:lang w:eastAsia="zh-CN"/>
              </w:rPr>
              <w:t>Interactive data exchange: voice and text between remote UEs (end to end)</w:t>
            </w:r>
          </w:p>
          <w:p w14:paraId="7744AD0E" w14:textId="77777777" w:rsidR="00DE6193" w:rsidRPr="004E66ED" w:rsidRDefault="00DE6193" w:rsidP="00226183">
            <w:pPr>
              <w:pStyle w:val="TAL"/>
              <w:rPr>
                <w:lang w:eastAsia="zh-CN"/>
              </w:rPr>
            </w:pPr>
            <w:r w:rsidRPr="004E66ED">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4E66ED" w:rsidRDefault="00DE6193" w:rsidP="00226183">
            <w:pPr>
              <w:pStyle w:val="TAL"/>
              <w:rPr>
                <w:lang w:val="en-US"/>
              </w:rPr>
            </w:pPr>
            <w:r w:rsidRPr="004E66ED">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4E66ED" w:rsidRDefault="00DE6193" w:rsidP="00226183">
            <w:pPr>
              <w:pStyle w:val="TAH"/>
              <w:rPr>
                <w:rFonts w:cs="Arial"/>
                <w:b w:val="0"/>
                <w:lang w:val="en-US"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4E66ED" w:rsidRDefault="00DE6193" w:rsidP="00226183">
            <w:pPr>
              <w:pStyle w:val="TAH"/>
              <w:jc w:val="left"/>
              <w:rPr>
                <w:b w:val="0"/>
                <w:lang w:val="en-US"/>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3D4B293B" w:rsidR="00DE6193" w:rsidRPr="004E66ED" w:rsidRDefault="00307F63" w:rsidP="00226183">
            <w:pPr>
              <w:pStyle w:val="TAL"/>
              <w:rPr>
                <w:lang w:val="en-US"/>
              </w:rPr>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4E66ED" w:rsidRDefault="00DE6193" w:rsidP="00226183">
            <w:pPr>
              <w:pStyle w:val="TAL"/>
              <w:jc w:val="center"/>
              <w:rPr>
                <w:rFonts w:eastAsia="Calibri"/>
                <w:lang w:val="en-US"/>
              </w:rPr>
            </w:pPr>
            <w:r w:rsidRPr="004E66ED">
              <w:rPr>
                <w:rFonts w:eastAsia="Calibri"/>
              </w:rPr>
              <w:t>-</w:t>
            </w:r>
          </w:p>
        </w:tc>
      </w:tr>
      <w:tr w:rsidR="00DE6193" w:rsidRPr="004E66ED"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4E66ED" w:rsidRDefault="00DE6193" w:rsidP="00226183">
            <w:pPr>
              <w:pStyle w:val="TAL"/>
              <w:rPr>
                <w:rFonts w:eastAsia="Calibri"/>
              </w:rPr>
            </w:pPr>
            <w:r w:rsidRPr="004E66ED">
              <w:rPr>
                <w:rFonts w:eastAsia="Calibri"/>
              </w:rPr>
              <w:t>Note 1: These values are aligned with “high-speed train” DL KPI from TS 22.261 [5] cl 7.1</w:t>
            </w:r>
          </w:p>
          <w:p w14:paraId="63843764" w14:textId="77777777" w:rsidR="00DE6193" w:rsidRPr="004E66ED" w:rsidRDefault="00DE6193" w:rsidP="00226183">
            <w:pPr>
              <w:pStyle w:val="TAL"/>
              <w:rPr>
                <w:rFonts w:eastAsia="Calibri"/>
              </w:rPr>
            </w:pPr>
            <w:r w:rsidRPr="004E66ED">
              <w:rPr>
                <w:rFonts w:eastAsia="Calibri"/>
              </w:rPr>
              <w:t>Note 2: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4E66ED" w:rsidRDefault="00DE6193" w:rsidP="00226183">
            <w:pPr>
              <w:pStyle w:val="TAL"/>
              <w:rPr>
                <w:rFonts w:eastAsia="Calibri"/>
              </w:rPr>
            </w:pPr>
            <w:r w:rsidRPr="004E66ED">
              <w:rPr>
                <w:rFonts w:eastAsia="Calibri"/>
              </w:rPr>
              <w:t>Note 3: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Pr="004E66ED" w:rsidRDefault="00DE6193" w:rsidP="00226183">
            <w:pPr>
              <w:pStyle w:val="TAL"/>
              <w:rPr>
                <w:rFonts w:eastAsia="Calibri"/>
              </w:rPr>
            </w:pPr>
            <w:r w:rsidRPr="004E66ED">
              <w:rPr>
                <w:rFonts w:eastAsia="Calibri"/>
              </w:rPr>
              <w:t>Note 4: These values are aligned with “immersive multi-modal VR” KPIs in TS 22.261 [5], cl 7.11. End-to-end latency in this table is calculated as twice the value of the DL “immersive multi-modal VR” latency in TS 22.261 [5], cl 7.11.</w:t>
            </w:r>
            <w:r w:rsidRPr="004E66ED">
              <w:rPr>
                <w:rFonts w:eastAsia="Calibri"/>
                <w:u w:val="single"/>
              </w:rPr>
              <w:t xml:space="preserve"> </w:t>
            </w:r>
          </w:p>
        </w:tc>
      </w:tr>
    </w:tbl>
    <w:p w14:paraId="7AB07430" w14:textId="77777777" w:rsidR="00DE6193" w:rsidRPr="004E66ED" w:rsidRDefault="00DE6193" w:rsidP="0089562E"/>
    <w:p w14:paraId="7CDB99C6" w14:textId="02A042A5" w:rsidR="008D35E5" w:rsidRPr="004E66ED" w:rsidRDefault="008D35E5" w:rsidP="008D35E5">
      <w:pPr>
        <w:pStyle w:val="Heading2"/>
        <w:rPr>
          <w:lang w:val="en-US" w:eastAsia="zh-CN"/>
        </w:rPr>
      </w:pPr>
      <w:bookmarkStart w:id="379" w:name="_Toc136356610"/>
      <w:bookmarkStart w:id="380" w:name="_Toc136857503"/>
      <w:r w:rsidRPr="004E66ED">
        <w:t>5.8</w:t>
      </w:r>
      <w:r w:rsidRPr="004E66ED">
        <w:tab/>
      </w:r>
      <w:r w:rsidR="004E66ED" w:rsidRPr="004E66ED">
        <w:t xml:space="preserve">Use Case on </w:t>
      </w:r>
      <w:r w:rsidRPr="004E66ED">
        <w:t>multi-</w:t>
      </w:r>
      <w:r w:rsidRPr="004E66ED">
        <w:rPr>
          <w:lang w:eastAsia="zh-CN"/>
        </w:rPr>
        <w:t>service</w:t>
      </w:r>
      <w:r w:rsidRPr="004E66ED">
        <w:t xml:space="preserve"> coordination in one </w:t>
      </w:r>
      <w:r w:rsidR="00101040" w:rsidRPr="004E66ED">
        <w:t xml:space="preserve">mobile </w:t>
      </w:r>
      <w:r w:rsidRPr="004E66ED">
        <w:t>metaverse</w:t>
      </w:r>
      <w:bookmarkEnd w:id="375"/>
      <w:bookmarkEnd w:id="376"/>
      <w:bookmarkEnd w:id="377"/>
      <w:bookmarkEnd w:id="378"/>
      <w:r w:rsidRPr="004E66ED">
        <w:t xml:space="preserve"> </w:t>
      </w:r>
      <w:r w:rsidR="00101040" w:rsidRPr="004E66ED">
        <w:t>service</w:t>
      </w:r>
      <w:bookmarkEnd w:id="379"/>
      <w:bookmarkEnd w:id="380"/>
    </w:p>
    <w:p w14:paraId="0FA73C0A" w14:textId="27C2301E" w:rsidR="008D35E5" w:rsidRPr="004E66ED" w:rsidRDefault="008D35E5" w:rsidP="008D35E5">
      <w:pPr>
        <w:pStyle w:val="Heading3"/>
      </w:pPr>
      <w:bookmarkStart w:id="381" w:name="_Toc120013014"/>
      <w:bookmarkStart w:id="382" w:name="_Toc120025132"/>
      <w:bookmarkStart w:id="383" w:name="_Toc120025287"/>
      <w:bookmarkStart w:id="384" w:name="_Toc120091365"/>
      <w:bookmarkStart w:id="385" w:name="_Toc136356611"/>
      <w:bookmarkStart w:id="386" w:name="_Toc136857504"/>
      <w:r w:rsidRPr="004E66ED">
        <w:t>5.8.1</w:t>
      </w:r>
      <w:r w:rsidRPr="004E66ED">
        <w:tab/>
        <w:t>Description</w:t>
      </w:r>
      <w:bookmarkEnd w:id="381"/>
      <w:bookmarkEnd w:id="382"/>
      <w:bookmarkEnd w:id="383"/>
      <w:bookmarkEnd w:id="384"/>
      <w:bookmarkEnd w:id="385"/>
      <w:bookmarkEnd w:id="386"/>
    </w:p>
    <w:p w14:paraId="1DB70FE5" w14:textId="3198C103" w:rsidR="008D35E5" w:rsidRPr="004E66ED" w:rsidRDefault="008D35E5" w:rsidP="008D35E5">
      <w:r w:rsidRPr="004E66ED">
        <w:t xml:space="preserve">There’s a major difference between </w:t>
      </w:r>
      <w:r w:rsidR="00101040" w:rsidRPr="004E66ED">
        <w:t xml:space="preserve">a </w:t>
      </w:r>
      <w:r w:rsidRPr="004E66ED">
        <w:t>metaverse</w:t>
      </w:r>
      <w:r w:rsidR="00101040" w:rsidRPr="004E66ED">
        <w:t xml:space="preserve"> service</w:t>
      </w:r>
      <w:r w:rsidRPr="004E66ED">
        <w:t xml:space="preserve"> and traditional multi-media service</w:t>
      </w:r>
      <w:r w:rsidR="00101040" w:rsidRPr="004E66ED">
        <w:t xml:space="preserve">. A mobile </w:t>
      </w:r>
      <w:r w:rsidRPr="004E66ED">
        <w:t xml:space="preserve">metaverse </w:t>
      </w:r>
      <w:r w:rsidR="00101040" w:rsidRPr="004E66ED">
        <w:t>service provides</w:t>
      </w:r>
      <w:r w:rsidRPr="004E66ED">
        <w:t xml:space="preserve"> a platform which supports different applications to complete a task such as </w:t>
      </w:r>
      <w:r w:rsidR="00101040" w:rsidRPr="004E66ED">
        <w:t>gaming</w:t>
      </w:r>
      <w:r w:rsidRPr="004E66ED">
        <w:t>, online-working, online-education, etc. Users will have no limitations on the terminals they use. In existing XR applications, specific brand of VR glasses or gloves are required to be used in a game, different brands of VR glasse</w:t>
      </w:r>
      <w:r w:rsidR="00E9088F">
        <w:t>s</w:t>
      </w:r>
      <w:r w:rsidRPr="004E66ED">
        <w:t xml:space="preserve"> and gloves will be very hard to map and coordinat</w:t>
      </w:r>
      <w:r w:rsidR="00101040" w:rsidRPr="004E66ED">
        <w:t>e</w:t>
      </w:r>
      <w:r w:rsidRPr="004E66ED">
        <w:t xml:space="preserve"> in a same game. But in </w:t>
      </w:r>
      <w:r w:rsidR="00101040" w:rsidRPr="004E66ED">
        <w:t xml:space="preserve">mobile </w:t>
      </w:r>
      <w:r w:rsidRPr="004E66ED">
        <w:t>metaverse</w:t>
      </w:r>
      <w:r w:rsidR="00101040" w:rsidRPr="004E66ED">
        <w:t xml:space="preserve"> services</w:t>
      </w:r>
      <w:r w:rsidRPr="004E66ED">
        <w:t xml:space="preserve">, the nature of </w:t>
      </w:r>
      <w:r w:rsidR="00101040" w:rsidRPr="004E66ED">
        <w:t xml:space="preserve">the standard </w:t>
      </w:r>
      <w:r w:rsidRPr="004E66ED">
        <w:t>will support the coordination between different equipment belonging to different applications or brands.</w:t>
      </w:r>
    </w:p>
    <w:p w14:paraId="12E989E1" w14:textId="77777777" w:rsidR="008D35E5" w:rsidRDefault="008D35E5" w:rsidP="008D35E5">
      <w:pPr>
        <w:ind w:firstLineChars="200" w:firstLine="400"/>
        <w:jc w:val="both"/>
      </w:pPr>
      <w:r w:rsidRPr="004E66ED">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9B7684" w:rsidRPr="003723DD" w:rsidRDefault="009B7684"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3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4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4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4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4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42"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4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9B7684" w:rsidRPr="003723DD" w:rsidRDefault="009B7684" w:rsidP="008D35E5">
                        <w:r>
                          <w:t>m</w:t>
                        </w:r>
                        <w:r w:rsidRPr="003723DD">
                          <w:t>etaverse</w:t>
                        </w:r>
                      </w:p>
                    </w:txbxContent>
                  </v:textbox>
                </v:shape>
                <w10:anchorlock/>
              </v:group>
            </w:pict>
          </mc:Fallback>
        </mc:AlternateContent>
      </w:r>
    </w:p>
    <w:p w14:paraId="3EFA8801" w14:textId="02FA0348" w:rsidR="00E9088F" w:rsidRPr="004E66ED" w:rsidRDefault="00E9088F" w:rsidP="00AA2D93">
      <w:pPr>
        <w:pStyle w:val="TF"/>
        <w:rPr>
          <w:lang w:eastAsia="zh-CN"/>
        </w:rPr>
      </w:pPr>
      <w:r w:rsidRPr="004E66ED">
        <w:rPr>
          <w:lang w:eastAsia="zh-CN"/>
        </w:rPr>
        <w:t>Figure 5.</w:t>
      </w:r>
      <w:r>
        <w:rPr>
          <w:lang w:eastAsia="zh-CN"/>
        </w:rPr>
        <w:t>8</w:t>
      </w:r>
      <w:r w:rsidRPr="004E66ED">
        <w:rPr>
          <w:lang w:eastAsia="zh-CN"/>
        </w:rPr>
        <w:t xml:space="preserve">.1-1: </w:t>
      </w:r>
      <w:r w:rsidRPr="00E9088F">
        <w:rPr>
          <w:lang w:eastAsia="zh-CN"/>
        </w:rPr>
        <w:t>multi-service coordination in one mobile metaverse service</w:t>
      </w:r>
    </w:p>
    <w:p w14:paraId="245B2D5E" w14:textId="53688F15" w:rsidR="008D35E5" w:rsidRPr="004E66ED" w:rsidRDefault="008D35E5" w:rsidP="008D35E5">
      <w:pPr>
        <w:pStyle w:val="Heading3"/>
      </w:pPr>
      <w:bookmarkStart w:id="387" w:name="_Toc120013015"/>
      <w:bookmarkStart w:id="388" w:name="_Toc120025133"/>
      <w:bookmarkStart w:id="389" w:name="_Toc120025288"/>
      <w:bookmarkStart w:id="390" w:name="_Toc120091366"/>
      <w:bookmarkStart w:id="391" w:name="_Toc136356612"/>
      <w:bookmarkStart w:id="392" w:name="_Toc136857505"/>
      <w:r w:rsidRPr="004E66ED">
        <w:t>5.8.2</w:t>
      </w:r>
      <w:r w:rsidRPr="004E66ED">
        <w:tab/>
        <w:t>Pre-conditions</w:t>
      </w:r>
      <w:bookmarkEnd w:id="387"/>
      <w:bookmarkEnd w:id="388"/>
      <w:bookmarkEnd w:id="389"/>
      <w:bookmarkEnd w:id="390"/>
      <w:bookmarkEnd w:id="391"/>
      <w:bookmarkEnd w:id="392"/>
    </w:p>
    <w:p w14:paraId="58E84491" w14:textId="5A11E97C" w:rsidR="008D35E5" w:rsidRPr="004E66ED" w:rsidRDefault="008D35E5" w:rsidP="008D35E5">
      <w:r w:rsidRPr="004E66ED">
        <w:t>John has a pair of VR glasse</w:t>
      </w:r>
      <w:r w:rsidR="00101040" w:rsidRPr="004E66ED">
        <w:t>s</w:t>
      </w:r>
      <w:r w:rsidRPr="004E66ED">
        <w:t xml:space="preserve"> and a pair of tactile gloves. Usually, he uses VR glasses for VR games and tactile gloves for vertical painting where he can feel the brushstrokes. These two activities were running on two different network slices. As the VR glasses was bought to play VR games, the VR game application has a network slice A which is better support the game service. Tactile gloves belong to Brand B which has another network slice B. </w:t>
      </w:r>
    </w:p>
    <w:p w14:paraId="619B4B36" w14:textId="5BD6FE39" w:rsidR="008D35E5" w:rsidRPr="004E66ED" w:rsidRDefault="008D35E5" w:rsidP="008D35E5">
      <w:r w:rsidRPr="004E66ED">
        <w:t xml:space="preserve">In the </w:t>
      </w:r>
      <w:r w:rsidR="00101040" w:rsidRPr="004E66ED">
        <w:t xml:space="preserve">mobile </w:t>
      </w:r>
      <w:r w:rsidRPr="004E66ED">
        <w:t xml:space="preserve">metaverse, there are many different </w:t>
      </w:r>
      <w:r w:rsidR="00101040" w:rsidRPr="004E66ED">
        <w:t>types of services</w:t>
      </w:r>
      <w:r w:rsidRPr="004E66ED">
        <w:t xml:space="preserve"> such as games, concert</w:t>
      </w:r>
      <w:r w:rsidR="00101040" w:rsidRPr="004E66ED">
        <w:t>s</w:t>
      </w:r>
      <w:r w:rsidRPr="004E66ED">
        <w:t xml:space="preserve">, education, etc. And the </w:t>
      </w:r>
      <w:r w:rsidR="00101040" w:rsidRPr="004E66ED">
        <w:t xml:space="preserve">mobile </w:t>
      </w:r>
      <w:r w:rsidRPr="004E66ED">
        <w:t xml:space="preserve">metaverse </w:t>
      </w:r>
      <w:r w:rsidR="00101040" w:rsidRPr="004E66ED">
        <w:t xml:space="preserve">services </w:t>
      </w:r>
      <w:r w:rsidRPr="004E66ED">
        <w:t xml:space="preserve">has subscribed different network slice for these different </w:t>
      </w:r>
      <w:r w:rsidR="00101040" w:rsidRPr="004E66ED">
        <w:t>types of service</w:t>
      </w:r>
      <w:r w:rsidRPr="004E66ED">
        <w:t xml:space="preserve">, and different QoS for different flows </w:t>
      </w:r>
      <w:r w:rsidR="00101040" w:rsidRPr="004E66ED">
        <w:t>accordingly</w:t>
      </w:r>
      <w:r w:rsidRPr="004E66ED">
        <w:t xml:space="preserve"> for better user experience. </w:t>
      </w:r>
    </w:p>
    <w:p w14:paraId="1DA13CF9" w14:textId="25DF0C06" w:rsidR="008D35E5" w:rsidRPr="004E66ED" w:rsidRDefault="008D35E5" w:rsidP="008D35E5">
      <w:pPr>
        <w:pStyle w:val="Heading3"/>
      </w:pPr>
      <w:bookmarkStart w:id="393" w:name="_Toc120013016"/>
      <w:bookmarkStart w:id="394" w:name="_Toc120025134"/>
      <w:bookmarkStart w:id="395" w:name="_Toc120025289"/>
      <w:bookmarkStart w:id="396" w:name="_Toc120091367"/>
      <w:bookmarkStart w:id="397" w:name="_Toc136356613"/>
      <w:bookmarkStart w:id="398" w:name="_Toc136857506"/>
      <w:r w:rsidRPr="004E66ED">
        <w:t>5.8.3</w:t>
      </w:r>
      <w:r w:rsidRPr="004E66ED">
        <w:tab/>
        <w:t>Service Flows</w:t>
      </w:r>
      <w:bookmarkEnd w:id="393"/>
      <w:bookmarkEnd w:id="394"/>
      <w:bookmarkEnd w:id="395"/>
      <w:bookmarkEnd w:id="396"/>
      <w:bookmarkEnd w:id="397"/>
      <w:bookmarkEnd w:id="398"/>
    </w:p>
    <w:p w14:paraId="4DACD494" w14:textId="27556D24" w:rsidR="008D35E5" w:rsidRPr="004E66ED" w:rsidRDefault="008D35E5" w:rsidP="008D35E5">
      <w:r w:rsidRPr="004E66ED">
        <w:t xml:space="preserve">1. John opens a </w:t>
      </w:r>
      <w:r w:rsidR="00101040" w:rsidRPr="004E66ED">
        <w:t xml:space="preserve">mobile </w:t>
      </w:r>
      <w:r w:rsidRPr="004E66ED">
        <w:t xml:space="preserve">metaverse service, in which both VR glasses and tactile gloves are needed, and he would like to draw a picture with tactile gloves and see a live music show at the same time. </w:t>
      </w:r>
    </w:p>
    <w:p w14:paraId="7A640D7A" w14:textId="61E3B5A2" w:rsidR="008D35E5" w:rsidRPr="004E66ED" w:rsidRDefault="008D35E5" w:rsidP="008D35E5">
      <w:r w:rsidRPr="004E66ED">
        <w:t xml:space="preserve">2. In the subscription between </w:t>
      </w:r>
      <w:r w:rsidR="00101040" w:rsidRPr="004E66ED">
        <w:t xml:space="preserve">mobile </w:t>
      </w:r>
      <w:r w:rsidRPr="004E66ED">
        <w:t xml:space="preserve">metaverse </w:t>
      </w:r>
      <w:r w:rsidR="00101040" w:rsidRPr="004E66ED">
        <w:t xml:space="preserve">service </w:t>
      </w:r>
      <w:r w:rsidRPr="004E66ED">
        <w:t xml:space="preserve">(which can be hosted by operators or other companies)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Pr="004E66ED" w:rsidRDefault="008D35E5" w:rsidP="008D35E5">
      <w:r w:rsidRPr="004E66ED">
        <w:t xml:space="preserve">3. In John’s VR glasses he can see the singer and other listeners and at the same time. At the same time, he can see his painting on a virtual easel and use a virtual brush to paint, while he </w:t>
      </w:r>
      <w:r w:rsidR="00101040" w:rsidRPr="004E66ED">
        <w:t xml:space="preserve">can </w:t>
      </w:r>
      <w:r w:rsidRPr="004E66ED">
        <w:t>feel the brushstrokes with the tactile feedback.</w:t>
      </w:r>
    </w:p>
    <w:p w14:paraId="3F786FEA" w14:textId="277B1932" w:rsidR="008D35E5" w:rsidRPr="004E66ED" w:rsidRDefault="008D35E5" w:rsidP="008D35E5">
      <w:r w:rsidRPr="004E66ED">
        <w:t xml:space="preserve">4. In this case, </w:t>
      </w:r>
      <w:r w:rsidR="001D5B8B" w:rsidRPr="004E66ED">
        <w:t xml:space="preserve">the mobile </w:t>
      </w:r>
      <w:r w:rsidRPr="004E66ED">
        <w:t xml:space="preserve">metaverse </w:t>
      </w:r>
      <w:r w:rsidR="001D5B8B" w:rsidRPr="004E66ED">
        <w:t xml:space="preserve">service </w:t>
      </w:r>
      <w:r w:rsidRPr="004E66ED">
        <w:t>will have a policy to use a same QoS level for the video flows in live music condition and painting condition and inform network on this decision.</w:t>
      </w:r>
    </w:p>
    <w:p w14:paraId="0A6A42A5" w14:textId="0D611322" w:rsidR="008D35E5" w:rsidRPr="004E66ED" w:rsidRDefault="008D35E5" w:rsidP="008D35E5">
      <w:r w:rsidRPr="004E66ED">
        <w:t xml:space="preserve">5. As </w:t>
      </w:r>
      <w:r w:rsidR="006D2DD2" w:rsidRPr="004E66ED">
        <w:t>John is painting and enjoying the live show</w:t>
      </w:r>
      <w:r w:rsidRPr="004E66ED">
        <w:t xml:space="preserve"> at the same time, the coordination between video flow, audio flow in live music </w:t>
      </w:r>
      <w:r w:rsidR="001D5B8B" w:rsidRPr="004E66ED">
        <w:t xml:space="preserve">mobile metaverse service </w:t>
      </w:r>
      <w:r w:rsidRPr="004E66ED">
        <w:t xml:space="preserve">and the video flow and tactile flow in painting </w:t>
      </w:r>
      <w:r w:rsidR="001D5B8B" w:rsidRPr="004E66ED">
        <w:t xml:space="preserve">mobile metaverse service </w:t>
      </w:r>
      <w:r w:rsidRPr="004E66ED">
        <w:t>need to be coordinated</w:t>
      </w:r>
      <w:r w:rsidR="001D5B8B" w:rsidRPr="004E66ED">
        <w:t xml:space="preserve">. This </w:t>
      </w:r>
      <w:r w:rsidRPr="004E66ED">
        <w:t xml:space="preserve">coordination information need to be share </w:t>
      </w:r>
      <w:r w:rsidR="001D5B8B" w:rsidRPr="004E66ED">
        <w:t xml:space="preserve">with the </w:t>
      </w:r>
      <w:r w:rsidRPr="004E66ED">
        <w:t>network for policy modification.</w:t>
      </w:r>
    </w:p>
    <w:p w14:paraId="298B773B" w14:textId="77777777" w:rsidR="008D35E5" w:rsidRPr="004E66ED" w:rsidRDefault="008D35E5" w:rsidP="008D35E5">
      <w:r w:rsidRPr="004E66ED">
        <w:t>6. Network will do this dynamic policy modification for John.</w:t>
      </w:r>
    </w:p>
    <w:p w14:paraId="6669CA41" w14:textId="707BBEB8" w:rsidR="008D35E5" w:rsidRPr="004E66ED" w:rsidRDefault="008D35E5" w:rsidP="008D35E5">
      <w:pPr>
        <w:pStyle w:val="Heading3"/>
      </w:pPr>
      <w:bookmarkStart w:id="399" w:name="_Toc120013017"/>
      <w:bookmarkStart w:id="400" w:name="_Toc120025135"/>
      <w:bookmarkStart w:id="401" w:name="_Toc120025290"/>
      <w:bookmarkStart w:id="402" w:name="_Toc120091368"/>
      <w:bookmarkStart w:id="403" w:name="_Toc136356614"/>
      <w:bookmarkStart w:id="404" w:name="_Toc136857507"/>
      <w:r w:rsidRPr="004E66ED">
        <w:t>5.8.4</w:t>
      </w:r>
      <w:r w:rsidRPr="004E66ED">
        <w:tab/>
        <w:t>Post-conditions</w:t>
      </w:r>
      <w:bookmarkEnd w:id="399"/>
      <w:bookmarkEnd w:id="400"/>
      <w:bookmarkEnd w:id="401"/>
      <w:bookmarkEnd w:id="402"/>
      <w:bookmarkEnd w:id="403"/>
      <w:bookmarkEnd w:id="404"/>
    </w:p>
    <w:p w14:paraId="038105D2" w14:textId="6027AD22" w:rsidR="008D35E5" w:rsidRPr="004E66ED" w:rsidRDefault="008D35E5" w:rsidP="008D35E5">
      <w:r w:rsidRPr="004E66ED">
        <w:t>John use</w:t>
      </w:r>
      <w:r w:rsidR="001D5B8B" w:rsidRPr="004E66ED">
        <w:t>d</w:t>
      </w:r>
      <w:r w:rsidRPr="004E66ED">
        <w:t xml:space="preserve"> both the VR glasses and the tactile gloves in </w:t>
      </w:r>
      <w:r w:rsidR="001D5B8B" w:rsidRPr="004E66ED">
        <w:t xml:space="preserve">distinct mobile </w:t>
      </w:r>
      <w:r w:rsidRPr="004E66ED">
        <w:t>metaverse</w:t>
      </w:r>
      <w:r w:rsidR="001D5B8B" w:rsidRPr="004E66ED">
        <w:t xml:space="preserve"> services</w:t>
      </w:r>
      <w:r w:rsidRPr="004E66ED">
        <w:t xml:space="preserve"> with very good user </w:t>
      </w:r>
      <w:r w:rsidR="001D5B8B" w:rsidRPr="004E66ED">
        <w:t xml:space="preserve">combined </w:t>
      </w:r>
      <w:r w:rsidRPr="004E66ED">
        <w:t>experience.</w:t>
      </w:r>
    </w:p>
    <w:p w14:paraId="07C8F37A" w14:textId="331DBF73" w:rsidR="008D35E5" w:rsidRPr="004E66ED" w:rsidRDefault="008D35E5" w:rsidP="008D35E5">
      <w:pPr>
        <w:pStyle w:val="Heading3"/>
      </w:pPr>
      <w:bookmarkStart w:id="405" w:name="_Toc120013018"/>
      <w:bookmarkStart w:id="406" w:name="_Toc120025136"/>
      <w:bookmarkStart w:id="407" w:name="_Toc120025291"/>
      <w:bookmarkStart w:id="408" w:name="_Toc120091369"/>
      <w:bookmarkStart w:id="409" w:name="_Toc136356615"/>
      <w:bookmarkStart w:id="410" w:name="_Toc136857508"/>
      <w:r w:rsidRPr="004E66ED">
        <w:lastRenderedPageBreak/>
        <w:t>5.8.5</w:t>
      </w:r>
      <w:r w:rsidRPr="004E66ED">
        <w:tab/>
        <w:t>Existing features partly or fully covering the use case functionality</w:t>
      </w:r>
      <w:bookmarkEnd w:id="405"/>
      <w:bookmarkEnd w:id="406"/>
      <w:bookmarkEnd w:id="407"/>
      <w:bookmarkEnd w:id="408"/>
      <w:bookmarkEnd w:id="409"/>
      <w:bookmarkEnd w:id="410"/>
    </w:p>
    <w:p w14:paraId="3804D1DC" w14:textId="77777777" w:rsidR="00B87FE0" w:rsidRPr="004E66ED" w:rsidRDefault="00B87FE0" w:rsidP="00B87FE0">
      <w:r w:rsidRPr="004E66ED">
        <w:t xml:space="preserve">The 5G system can support different communication performance policies for services and provides some support for resolving conflicts between the policies of different services. </w:t>
      </w:r>
    </w:p>
    <w:p w14:paraId="2BF3A955" w14:textId="77777777" w:rsidR="00B87FE0" w:rsidRPr="004E66ED" w:rsidRDefault="00B87FE0" w:rsidP="00B87FE0">
      <w:r w:rsidRPr="004E66ED">
        <w:t>There is however no way to for the 5G system to coordinate the communication performance delivered so that divergence in communication performance is reduced for distinct services (i.e. from different service providers).</w:t>
      </w:r>
    </w:p>
    <w:p w14:paraId="3DB3F580" w14:textId="51A95FA4" w:rsidR="00B87FE0" w:rsidRPr="004E66ED" w:rsidRDefault="00B87FE0" w:rsidP="00B87FE0">
      <w:r w:rsidRPr="004E66ED">
        <w:t>3GPP TS 23.503 [</w:t>
      </w:r>
      <w:r w:rsidR="00263401" w:rsidRPr="004E66ED">
        <w:t>63</w:t>
      </w:r>
      <w:r w:rsidRPr="004E66ED">
        <w:t xml:space="preserve">] clause 4.3.1 includes the following general requirement </w:t>
      </w:r>
      <w:r w:rsidRPr="004E66ED">
        <w:rPr>
          <w:rFonts w:eastAsia="DengXian"/>
        </w:rPr>
        <w:t>"The PCC framework shall allow the resolution of conflicts which would otherwise cause a subscriber's Subscribed Guaranteed Bandwidth QoS to be exceeded."</w:t>
      </w:r>
      <w:r w:rsidRPr="004E66ED">
        <w:t>.</w:t>
      </w:r>
    </w:p>
    <w:p w14:paraId="3BDDFE40" w14:textId="7CB4A64B" w:rsidR="00B87FE0" w:rsidRPr="004E66ED" w:rsidRDefault="00B87FE0" w:rsidP="00B87FE0">
      <w:pPr>
        <w:rPr>
          <w:rFonts w:eastAsia="DengXian"/>
        </w:rPr>
      </w:pPr>
      <w:r w:rsidRPr="004E66ED">
        <w:t>3GPP TS 23.503 [</w:t>
      </w:r>
      <w:r w:rsidR="00263401" w:rsidRPr="004E66ED">
        <w:t>63</w:t>
      </w:r>
      <w:r w:rsidRPr="004E66ED">
        <w:t xml:space="preserve">] clause 6.1.3.7 explains that </w:t>
      </w:r>
      <w:r w:rsidRPr="004E66ED">
        <w:rPr>
          <w:rFonts w:eastAsia="DengXian"/>
        </w:rPr>
        <w:t>"</w:t>
      </w:r>
      <w:r w:rsidRPr="004E66ED">
        <w:t>Service pre-emption priority enables the PCF to resolve conflicts where the activation of all requested active PCC rules for services would result in a cumulative authorized QoS which exceeds the Subscribed Guaranteed bandwidth QoS.</w:t>
      </w:r>
      <w:r w:rsidRPr="004E66ED">
        <w:rPr>
          <w:rFonts w:eastAsia="DengXian"/>
        </w:rPr>
        <w:t>".</w:t>
      </w:r>
    </w:p>
    <w:p w14:paraId="43314CE9" w14:textId="7F4AB3A3" w:rsidR="008D35E5" w:rsidRPr="004E66ED" w:rsidRDefault="00517709" w:rsidP="00B87FE0">
      <w:pPr>
        <w:pStyle w:val="EditorsNote"/>
        <w:rPr>
          <w:lang w:val="en-US"/>
        </w:rPr>
      </w:pPr>
      <w:r>
        <w:t xml:space="preserve">Editor's Note: </w:t>
      </w:r>
      <w:r w:rsidR="00B87FE0" w:rsidRPr="004E66ED">
        <w:t>A note in 3GPP TS 23.503 [</w:t>
      </w:r>
      <w:r w:rsidR="00263401" w:rsidRPr="004E66ED">
        <w:t>63</w:t>
      </w:r>
      <w:r w:rsidR="00B87FE0" w:rsidRPr="004E66ED">
        <w:t xml:space="preserve">] clause 6.1.3.7 includes the following sentence: </w:t>
      </w:r>
      <w:r w:rsidR="00B87FE0" w:rsidRPr="004E66ED">
        <w:rPr>
          <w:rFonts w:eastAsia="DengXian"/>
        </w:rPr>
        <w:t>"Normative PCF requirements for conflict handling are not defined."</w:t>
      </w:r>
    </w:p>
    <w:p w14:paraId="6F287248" w14:textId="2D5F3328" w:rsidR="008D35E5" w:rsidRPr="004E66ED" w:rsidRDefault="008D35E5" w:rsidP="008D35E5">
      <w:pPr>
        <w:pStyle w:val="Heading3"/>
      </w:pPr>
      <w:bookmarkStart w:id="411" w:name="_Toc120013019"/>
      <w:bookmarkStart w:id="412" w:name="_Toc120025137"/>
      <w:bookmarkStart w:id="413" w:name="_Toc120025292"/>
      <w:bookmarkStart w:id="414" w:name="_Toc120091370"/>
      <w:bookmarkStart w:id="415" w:name="_Toc136356616"/>
      <w:bookmarkStart w:id="416" w:name="_Toc136857509"/>
      <w:r w:rsidRPr="004E66ED">
        <w:t>5.8.6</w:t>
      </w:r>
      <w:r w:rsidRPr="004E66ED">
        <w:tab/>
        <w:t>Potential New Requirements needed to support the use case</w:t>
      </w:r>
      <w:bookmarkEnd w:id="411"/>
      <w:bookmarkEnd w:id="412"/>
      <w:bookmarkEnd w:id="413"/>
      <w:bookmarkEnd w:id="414"/>
      <w:bookmarkEnd w:id="415"/>
      <w:bookmarkEnd w:id="416"/>
    </w:p>
    <w:p w14:paraId="34CFA1A2" w14:textId="70D594C3" w:rsidR="00263401" w:rsidRPr="004E66ED" w:rsidRDefault="008D35E5" w:rsidP="008D35E5">
      <w:r w:rsidRPr="004E66ED">
        <w:t xml:space="preserve">[PR 5.8.6-1] The 5G system shall provide the capability of </w:t>
      </w:r>
      <w:r w:rsidR="00263401" w:rsidRPr="004E66ED">
        <w:t xml:space="preserve">reducing the differences </w:t>
      </w:r>
      <w:r w:rsidRPr="004E66ED">
        <w:t xml:space="preserve">between different </w:t>
      </w:r>
      <w:r w:rsidR="001D5B8B" w:rsidRPr="004E66ED">
        <w:t xml:space="preserve">mobile metaverse </w:t>
      </w:r>
      <w:r w:rsidRPr="004E66ED">
        <w:rPr>
          <w:rFonts w:hint="eastAsia"/>
        </w:rPr>
        <w:t>services</w:t>
      </w:r>
      <w:r w:rsidRPr="004E66ED">
        <w:t xml:space="preserve"> </w:t>
      </w:r>
      <w:r w:rsidR="00263401" w:rsidRPr="004E66ED">
        <w:t xml:space="preserve">communication performance for a given UE </w:t>
      </w:r>
      <w:r w:rsidRPr="004E66ED">
        <w:t xml:space="preserve">to prevent </w:t>
      </w:r>
      <w:r w:rsidR="00263401" w:rsidRPr="004E66ED">
        <w:t>inconsistency of</w:t>
      </w:r>
      <w:r w:rsidRPr="004E66ED">
        <w:t xml:space="preserve"> experience due to XR media</w:t>
      </w:r>
      <w:r w:rsidR="00263401" w:rsidRPr="004E66ED">
        <w:t xml:space="preserve"> with divergent or conflicting characteristics, e.g., resolution, latency or packet loss</w:t>
      </w:r>
      <w:r w:rsidRPr="004E66ED">
        <w:t>.</w:t>
      </w:r>
    </w:p>
    <w:p w14:paraId="7DB534F4" w14:textId="60728031" w:rsidR="008D35E5" w:rsidRPr="004E66ED" w:rsidRDefault="00263401" w:rsidP="00263401">
      <w:pPr>
        <w:pStyle w:val="NO"/>
      </w:pPr>
      <w:r w:rsidRPr="004E66ED">
        <w:t>NOTE:</w:t>
      </w:r>
      <w:r w:rsidRPr="004E66ED">
        <w:tab/>
        <w:t>The UE can provide communication services for more than one terminal equipment.</w:t>
      </w:r>
      <w:r w:rsidR="008D35E5" w:rsidRPr="004E66ED">
        <w:t xml:space="preserve"> </w:t>
      </w:r>
    </w:p>
    <w:p w14:paraId="3EB6B9F4" w14:textId="1843EF8F" w:rsidR="00E22EDD" w:rsidRPr="004E66ED" w:rsidRDefault="00E22EDD" w:rsidP="00D74621">
      <w:pPr>
        <w:pStyle w:val="Heading2"/>
      </w:pPr>
      <w:bookmarkStart w:id="417" w:name="_Toc120013020"/>
      <w:bookmarkStart w:id="418" w:name="_Toc120025138"/>
      <w:bookmarkStart w:id="419" w:name="_Toc120025293"/>
      <w:bookmarkStart w:id="420" w:name="_Toc120091371"/>
      <w:bookmarkStart w:id="421" w:name="_Toc136356617"/>
      <w:bookmarkStart w:id="422" w:name="_Toc136857510"/>
      <w:r w:rsidRPr="004E66ED">
        <w:t>5.9</w:t>
      </w:r>
      <w:r w:rsidR="002D5784" w:rsidRPr="004E66ED">
        <w:tab/>
      </w:r>
      <w:r w:rsidR="00AA2D93" w:rsidRPr="004E66ED">
        <w:t xml:space="preserve">Use Case on </w:t>
      </w:r>
      <w:r w:rsidRPr="004E66ED">
        <w:t>Synchronized predictive avatars</w:t>
      </w:r>
      <w:bookmarkEnd w:id="417"/>
      <w:bookmarkEnd w:id="418"/>
      <w:bookmarkEnd w:id="419"/>
      <w:bookmarkEnd w:id="420"/>
      <w:bookmarkEnd w:id="421"/>
      <w:bookmarkEnd w:id="422"/>
    </w:p>
    <w:p w14:paraId="03089C90" w14:textId="05B68264" w:rsidR="00E22EDD" w:rsidRPr="004E66ED" w:rsidRDefault="00E22EDD" w:rsidP="00E22EDD">
      <w:pPr>
        <w:pStyle w:val="Heading3"/>
        <w:rPr>
          <w:lang w:val="en-US"/>
        </w:rPr>
      </w:pPr>
      <w:bookmarkStart w:id="423" w:name="_Toc120013021"/>
      <w:bookmarkStart w:id="424" w:name="_Toc120025139"/>
      <w:bookmarkStart w:id="425" w:name="_Toc120025294"/>
      <w:bookmarkStart w:id="426" w:name="_Toc120091372"/>
      <w:bookmarkStart w:id="427" w:name="_Toc136356618"/>
      <w:bookmarkStart w:id="428" w:name="_Toc136857511"/>
      <w:r w:rsidRPr="004E66ED">
        <w:rPr>
          <w:lang w:val="en-US"/>
        </w:rPr>
        <w:t xml:space="preserve">5.9.1 </w:t>
      </w:r>
      <w:r w:rsidRPr="004E66ED">
        <w:rPr>
          <w:lang w:val="en-US"/>
        </w:rPr>
        <w:tab/>
        <w:t>Description</w:t>
      </w:r>
      <w:bookmarkEnd w:id="423"/>
      <w:bookmarkEnd w:id="424"/>
      <w:bookmarkEnd w:id="425"/>
      <w:bookmarkEnd w:id="426"/>
      <w:bookmarkEnd w:id="427"/>
      <w:bookmarkEnd w:id="428"/>
    </w:p>
    <w:p w14:paraId="7C6AE865" w14:textId="14BD8A69" w:rsidR="00E22EDD" w:rsidRPr="004E66ED" w:rsidRDefault="00E22EDD" w:rsidP="00E22EDD">
      <w:pPr>
        <w:rPr>
          <w:lang w:val="en-US"/>
        </w:rPr>
      </w:pPr>
      <w:r w:rsidRPr="004E66ED">
        <w:rPr>
          <w:lang w:val="en-US"/>
        </w:rPr>
        <w:t xml:space="preserve">In this first use case, three users are using the 5GS to join an immersive </w:t>
      </w:r>
      <w:r w:rsidR="00544F6E" w:rsidRPr="004E66ED">
        <w:rPr>
          <w:lang w:val="en-US"/>
        </w:rPr>
        <w:t xml:space="preserve">mobile </w:t>
      </w:r>
      <w:r w:rsidRPr="004E66ED">
        <w:rPr>
          <w:lang w:val="en-US"/>
        </w:rPr>
        <w:t xml:space="preserve">metaverse activity. The users Bob, Lukas, and Yong are located in the USA, Germany and China, respectively. Each of the users is served by a local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 xml:space="preserve">edge computing server (MECS) hosted in the 5GS, each of the </w:t>
      </w:r>
      <w:r w:rsidR="00544F6E" w:rsidRPr="004E66ED">
        <w:rPr>
          <w:lang w:val="en-US"/>
        </w:rPr>
        <w:t xml:space="preserve">mobile metaverse </w:t>
      </w:r>
      <w:r w:rsidRPr="004E66ED">
        <w:rPr>
          <w:lang w:val="en-US"/>
        </w:rPr>
        <w:t xml:space="preserve">servers is located close to the user it is serving. When a user joins a </w:t>
      </w:r>
      <w:r w:rsidR="00544F6E" w:rsidRPr="004E66ED">
        <w:rPr>
          <w:lang w:val="en-US"/>
        </w:rPr>
        <w:t xml:space="preserve">mobile </w:t>
      </w:r>
      <w:r w:rsidRPr="004E66ED">
        <w:rPr>
          <w:lang w:val="en-US"/>
        </w:rPr>
        <w:t xml:space="preserve">metaverse activity, such as a joint game or teleconference, the avatar of the user is loaded in the </w:t>
      </w:r>
      <w:r w:rsidR="00544F6E" w:rsidRPr="004E66ED">
        <w:rPr>
          <w:lang w:val="en-US"/>
        </w:rPr>
        <w:t>MECS</w:t>
      </w:r>
      <w:r w:rsidRPr="004E66ED">
        <w:rPr>
          <w:lang w:val="en-US"/>
        </w:rPr>
        <w:t xml:space="preserve"> of the other users. For instance, the </w:t>
      </w:r>
      <w:r w:rsidR="00544F6E" w:rsidRPr="004E66ED">
        <w:rPr>
          <w:lang w:val="en-US"/>
        </w:rPr>
        <w:t>MECS</w:t>
      </w:r>
      <w:r w:rsidRPr="004E66ED">
        <w:rPr>
          <w:lang w:val="en-US"/>
        </w:rPr>
        <w:t xml:space="preserve"> close to Bob hosts the avatars of Yong and Lukas. </w:t>
      </w:r>
    </w:p>
    <w:p w14:paraId="2C6271B7" w14:textId="467389AE" w:rsidR="00E22EDD" w:rsidRPr="004E66ED" w:rsidRDefault="00E22EDD" w:rsidP="00E22EDD">
      <w:pPr>
        <w:rPr>
          <w:lang w:val="en-US"/>
        </w:rPr>
      </w:pPr>
      <w:r w:rsidRPr="004E66ED">
        <w:rPr>
          <w:lang w:val="en-US"/>
        </w:rPr>
        <w:t xml:space="preserve">The distance between the users, e.g., the distance between USA and China is around 11640 Km, determines minimum communication latency, e.g., 11640/c = 38 msec. This latency might also be higher due to </w:t>
      </w:r>
      <w:r w:rsidR="00D27CDA" w:rsidRPr="004E66ED">
        <w:rPr>
          <w:lang w:val="en-US"/>
        </w:rPr>
        <w:t xml:space="preserve">different </w:t>
      </w:r>
      <w:r w:rsidRPr="004E66ED">
        <w:rPr>
          <w:lang w:val="en-US"/>
        </w:rPr>
        <w:t>causes such as</w:t>
      </w:r>
      <w:r w:rsidR="00D27CDA" w:rsidRPr="004E66ED">
        <w:rPr>
          <w:lang w:val="en-US"/>
        </w:rPr>
        <w:t>, e.g.,</w:t>
      </w:r>
      <w:r w:rsidRPr="004E66ED">
        <w:rPr>
          <w:lang w:val="en-US"/>
        </w:rPr>
        <w:t xml:space="preserve"> hardware processing. This latency might also be variable due to multiple reasons, such as, e.g., congestion or delays introduced by (variable processing time of) hardware components such as sensors or rendering devices. Since this value maybe too high and variable for a truly immersive joint </w:t>
      </w:r>
      <w:r w:rsidR="00544F6E" w:rsidRPr="004E66ED">
        <w:rPr>
          <w:lang w:val="en-US"/>
        </w:rPr>
        <w:t xml:space="preserve">location agnostic </w:t>
      </w:r>
      <w:r w:rsidRPr="004E66ED">
        <w:rPr>
          <w:lang w:val="en-US"/>
        </w:rPr>
        <w:t xml:space="preserve">metaverse </w:t>
      </w:r>
      <w:r w:rsidR="00544F6E" w:rsidRPr="004E66ED">
        <w:rPr>
          <w:lang w:val="en-US"/>
        </w:rPr>
        <w:t xml:space="preserve">service </w:t>
      </w:r>
      <w:r w:rsidRPr="004E66ED">
        <w:rPr>
          <w:lang w:val="en-US"/>
        </w:rPr>
        <w:t xml:space="preserve">experience, each of the deployed avatars includes one or more predictive models of the person it represents and that allow rendering in the local edge server a synchronized predicted (current) </w:t>
      </w:r>
      <w:r w:rsidR="00544F6E" w:rsidRPr="004E66ED">
        <w:rPr>
          <w:lang w:val="en-US"/>
        </w:rPr>
        <w:t xml:space="preserve">digital </w:t>
      </w:r>
      <w:r w:rsidRPr="004E66ED">
        <w:rPr>
          <w:lang w:val="en-US"/>
        </w:rPr>
        <w:t>representation</w:t>
      </w:r>
      <w:r w:rsidR="00544F6E" w:rsidRPr="004E66ED">
        <w:rPr>
          <w:lang w:val="en-US"/>
        </w:rPr>
        <w:t xml:space="preserve"> (i.e. avatar)</w:t>
      </w:r>
      <w:r w:rsidRPr="004E66ED">
        <w:rPr>
          <w:lang w:val="en-US"/>
        </w:rPr>
        <w:t xml:space="preserve"> of the remote users.</w:t>
      </w:r>
      <w:r w:rsidRPr="004E66ED">
        <w:t xml:space="preserve"> Similar techniques have been proposed for example in [28].</w:t>
      </w:r>
      <w:r w:rsidRPr="004E66ED">
        <w:rPr>
          <w:lang w:val="en-US"/>
        </w:rPr>
        <w:t xml:space="preserve"> </w:t>
      </w:r>
    </w:p>
    <w:p w14:paraId="57B1502C" w14:textId="5975A024" w:rsidR="00E22EDD" w:rsidRPr="004E66ED" w:rsidRDefault="00E22EDD" w:rsidP="00E22EDD">
      <w:pPr>
        <w:rPr>
          <w:lang w:val="en-US"/>
        </w:rPr>
      </w:pPr>
      <w:r w:rsidRPr="004E66ED">
        <w:rPr>
          <w:lang w:val="en-US"/>
        </w:rPr>
        <w:t xml:space="preserve">Figure 5.9.1-1 shows </w:t>
      </w:r>
      <w:r w:rsidR="00D27CDA" w:rsidRPr="004E66ED">
        <w:rPr>
          <w:lang w:val="en-US"/>
        </w:rPr>
        <w:t xml:space="preserve">an </w:t>
      </w:r>
      <w:r w:rsidRPr="004E66ED">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predicted (current) avatar </w:t>
      </w:r>
      <w:r w:rsidR="00544F6E" w:rsidRPr="004E66ED">
        <w:rPr>
          <w:lang w:val="en-US"/>
        </w:rPr>
        <w:t xml:space="preserve">digital </w:t>
      </w:r>
      <w:r w:rsidRPr="004E66ED">
        <w:rPr>
          <w:lang w:val="en-US"/>
        </w:rPr>
        <w:t xml:space="preserve">representation </w:t>
      </w:r>
      <w:r w:rsidR="00544F6E" w:rsidRPr="004E66ED">
        <w:rPr>
          <w:lang w:val="en-US"/>
        </w:rPr>
        <w:t xml:space="preserve">(i.e. avatar) </w:t>
      </w:r>
      <w:r w:rsidRPr="004E66ED">
        <w:rPr>
          <w:lang w:val="en-US"/>
        </w:rPr>
        <w:t xml:space="preserve">of the users to be rendered in local rendering devices of Bob. A particular example of such scenario might be about gaming: Yong, Lukas, and Bob are playing baseball in an immersive </w:t>
      </w:r>
      <w:r w:rsidR="00544F6E" w:rsidRPr="004E66ED">
        <w:rPr>
          <w:lang w:val="en-US"/>
        </w:rPr>
        <w:t xml:space="preserve">mobile metaverse </w:t>
      </w:r>
      <w:r w:rsidRPr="004E66ED">
        <w:rPr>
          <w:lang w:val="en-US"/>
        </w:rPr>
        <w:t>activity , and it is Yong’s turn to hit the ball that is going to be thrown by Lukas. If Yong hits the ball, then Bob can continue running since Yong and Bob are playing in the same team. In this example, the</w:t>
      </w:r>
      <w:r w:rsidR="00544F6E" w:rsidRPr="004E66ED">
        <w:rPr>
          <w:lang w:val="en-US"/>
        </w:rPr>
        <w:t xml:space="preserve"> digital representation (e.g.</w:t>
      </w:r>
      <w:r w:rsidRPr="004E66ED">
        <w:rPr>
          <w:lang w:val="en-US"/>
        </w:rPr>
        <w:t xml:space="preserve"> avatar</w:t>
      </w:r>
      <w:r w:rsidR="00544F6E" w:rsidRPr="004E66ED">
        <w:rPr>
          <w:lang w:val="en-US"/>
        </w:rPr>
        <w:t>)</w:t>
      </w:r>
      <w:r w:rsidRPr="004E66ED">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sidRPr="004E66ED">
        <w:rPr>
          <w:lang w:val="en-US"/>
        </w:rPr>
        <w:t xml:space="preserve">mobile </w:t>
      </w:r>
      <w:r w:rsidRPr="004E66ED">
        <w:rPr>
          <w:lang w:val="en-US"/>
        </w:rPr>
        <w:t xml:space="preserve">metaverse experience. </w:t>
      </w:r>
    </w:p>
    <w:p w14:paraId="485D87E4" w14:textId="1CA71637" w:rsidR="00E22EDD" w:rsidRPr="004E66ED" w:rsidRDefault="00E22EDD" w:rsidP="00E22EDD">
      <w:pPr>
        <w:rPr>
          <w:lang w:val="en-US"/>
        </w:rPr>
      </w:pPr>
      <w:r w:rsidRPr="004E66ED">
        <w:rPr>
          <w:lang w:val="en-US"/>
        </w:rPr>
        <w:t xml:space="preserve">This example aims at illustrating how predictive models can improve the </w:t>
      </w:r>
      <w:r w:rsidR="00544F6E" w:rsidRPr="004E66ED">
        <w:rPr>
          <w:lang w:val="en-US"/>
        </w:rPr>
        <w:t xml:space="preserve">location agnostic service </w:t>
      </w:r>
      <w:r w:rsidRPr="004E66ED">
        <w:rPr>
          <w:lang w:val="en-US"/>
        </w:rPr>
        <w:t xml:space="preserve">experience in a similar was as in [28].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are however not limited to the gaming industry and can play a relevant role in other </w:t>
      </w:r>
      <w:r w:rsidR="00544F6E" w:rsidRPr="004E66ED">
        <w:rPr>
          <w:lang w:val="en-US"/>
        </w:rPr>
        <w:t>metaverse services</w:t>
      </w:r>
      <w:r w:rsidRPr="004E66ED">
        <w:rPr>
          <w:lang w:val="en-US"/>
        </w:rPr>
        <w:t xml:space="preserve">, e.g., immersive healthcare or teleconferencing </w:t>
      </w:r>
      <w:r w:rsidRPr="004E66ED">
        <w:rPr>
          <w:lang w:val="en-US"/>
        </w:rPr>
        <w:lastRenderedPageBreak/>
        <w:t xml:space="preserve">use cases. This scenario involving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assumes to require synchronization of user experiences to a single clock. </w:t>
      </w:r>
    </w:p>
    <w:p w14:paraId="473322D9" w14:textId="77777777" w:rsidR="00E22EDD" w:rsidRPr="004E66ED" w:rsidRDefault="00E22EDD" w:rsidP="00E22EDD"/>
    <w:p w14:paraId="0FCCC3B0" w14:textId="37FFC710" w:rsidR="00E22EDD" w:rsidRPr="004E66ED" w:rsidRDefault="00E22EDD" w:rsidP="00AA2D93">
      <w:pPr>
        <w:pStyle w:val="TH"/>
        <w:rPr>
          <w:lang w:val="en-US"/>
        </w:rPr>
      </w:pPr>
      <w:r w:rsidRPr="004E66ED">
        <w:rPr>
          <w:noProof/>
        </w:rPr>
        <w:t xml:space="preserve"> </w:t>
      </w:r>
      <w:r w:rsidR="00D27CDA" w:rsidRPr="004E66ED">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8179" cy="3270934"/>
                    </a:xfrm>
                    <a:prstGeom prst="rect">
                      <a:avLst/>
                    </a:prstGeom>
                  </pic:spPr>
                </pic:pic>
              </a:graphicData>
            </a:graphic>
          </wp:inline>
        </w:drawing>
      </w:r>
    </w:p>
    <w:p w14:paraId="3D7BFD25" w14:textId="40090881" w:rsidR="00E22EDD" w:rsidRPr="004E66ED" w:rsidRDefault="00E22EDD" w:rsidP="00E22EDD">
      <w:pPr>
        <w:pStyle w:val="TF"/>
        <w:rPr>
          <w:lang w:eastAsia="zh-CN"/>
        </w:rPr>
      </w:pPr>
      <w:r w:rsidRPr="004E66ED">
        <w:rPr>
          <w:lang w:eastAsia="zh-CN"/>
        </w:rPr>
        <w:t>Figure 5.9.1-1: Example of a joint metaverse experience with synchronized predicted avatar representation.</w:t>
      </w:r>
    </w:p>
    <w:p w14:paraId="58AB55D9" w14:textId="0FCB848F" w:rsidR="00E22EDD" w:rsidRPr="004E66ED" w:rsidRDefault="00E22EDD" w:rsidP="00E22EDD">
      <w:pPr>
        <w:pStyle w:val="Heading3"/>
        <w:rPr>
          <w:lang w:val="en-US"/>
        </w:rPr>
      </w:pPr>
      <w:bookmarkStart w:id="429" w:name="_Toc120013022"/>
      <w:bookmarkStart w:id="430" w:name="_Toc120025140"/>
      <w:bookmarkStart w:id="431" w:name="_Toc120025295"/>
      <w:bookmarkStart w:id="432" w:name="_Toc120091373"/>
      <w:bookmarkStart w:id="433" w:name="_Toc136356619"/>
      <w:bookmarkStart w:id="434" w:name="_Toc136857512"/>
      <w:r w:rsidRPr="004E66ED">
        <w:rPr>
          <w:lang w:val="en-US"/>
        </w:rPr>
        <w:t>5.9.2</w:t>
      </w:r>
      <w:r w:rsidRPr="004E66ED">
        <w:rPr>
          <w:lang w:val="en-US"/>
        </w:rPr>
        <w:tab/>
      </w:r>
      <w:r w:rsidRPr="004E66ED">
        <w:t>Pre</w:t>
      </w:r>
      <w:r w:rsidRPr="004E66ED">
        <w:rPr>
          <w:lang w:val="en-US"/>
        </w:rPr>
        <w:t>-conditions</w:t>
      </w:r>
      <w:bookmarkEnd w:id="429"/>
      <w:bookmarkEnd w:id="430"/>
      <w:bookmarkEnd w:id="431"/>
      <w:bookmarkEnd w:id="432"/>
      <w:bookmarkEnd w:id="433"/>
      <w:bookmarkEnd w:id="434"/>
    </w:p>
    <w:p w14:paraId="400944C4" w14:textId="77777777" w:rsidR="00E22EDD" w:rsidRPr="004E66ED" w:rsidRDefault="00E22EDD" w:rsidP="00E22EDD">
      <w:pPr>
        <w:rPr>
          <w:lang w:val="en-US"/>
        </w:rPr>
      </w:pPr>
      <w:r w:rsidRPr="004E66ED">
        <w:rPr>
          <w:lang w:val="en-US"/>
        </w:rPr>
        <w:t>The following pre-conditions and assumptions apply to this use case:</w:t>
      </w:r>
    </w:p>
    <w:p w14:paraId="3E9FF25D" w14:textId="148B894C" w:rsidR="00E22EDD" w:rsidRPr="004E66ED" w:rsidRDefault="00E22EDD" w:rsidP="00E22EDD">
      <w:pPr>
        <w:ind w:firstLine="284"/>
        <w:rPr>
          <w:lang w:val="en-US"/>
        </w:rPr>
      </w:pPr>
      <w:r w:rsidRPr="004E66ED">
        <w:rPr>
          <w:lang w:val="en-US"/>
        </w:rPr>
        <w:t>1.</w:t>
      </w:r>
      <w:r w:rsidRPr="004E66ED">
        <w:rPr>
          <w:lang w:val="en-US"/>
        </w:rPr>
        <w:tab/>
        <w:t xml:space="preserve">Up to three different MNOs operate the 5GS providing access to </w:t>
      </w:r>
      <w:r w:rsidR="00544F6E" w:rsidRPr="004E66ED">
        <w:rPr>
          <w:lang w:val="en-US"/>
        </w:rPr>
        <w:t xml:space="preserve">mobile </w:t>
      </w:r>
      <w:r w:rsidRPr="004E66ED">
        <w:rPr>
          <w:lang w:val="en-US"/>
        </w:rPr>
        <w:t>metaverse services.</w:t>
      </w:r>
    </w:p>
    <w:p w14:paraId="1921A77D" w14:textId="28503B6C" w:rsidR="00E22EDD" w:rsidRPr="004E66ED" w:rsidRDefault="00E22EDD" w:rsidP="00E22EDD">
      <w:pPr>
        <w:ind w:firstLine="284"/>
        <w:rPr>
          <w:lang w:val="en-US"/>
        </w:rPr>
      </w:pPr>
      <w:r w:rsidRPr="004E66ED">
        <w:rPr>
          <w:lang w:val="en-US"/>
        </w:rPr>
        <w:t>2.</w:t>
      </w:r>
      <w:r w:rsidRPr="004E66ED">
        <w:rPr>
          <w:lang w:val="en-US"/>
        </w:rPr>
        <w:tab/>
        <w:t xml:space="preserve">The users, Bob, Lukas, and Yong have subscribed to the </w:t>
      </w:r>
      <w:r w:rsidR="00544F6E" w:rsidRPr="004E66ED">
        <w:rPr>
          <w:lang w:val="en-US"/>
        </w:rPr>
        <w:t xml:space="preserve">mobile </w:t>
      </w:r>
      <w:r w:rsidRPr="004E66ED">
        <w:rPr>
          <w:lang w:val="en-US"/>
        </w:rPr>
        <w:t>metaverse services.</w:t>
      </w:r>
    </w:p>
    <w:p w14:paraId="3B2327C0" w14:textId="243CBA7F" w:rsidR="00E22EDD" w:rsidRPr="004E66ED" w:rsidRDefault="00E22EDD" w:rsidP="00E22EDD">
      <w:pPr>
        <w:ind w:firstLine="284"/>
        <w:rPr>
          <w:lang w:val="en-US"/>
        </w:rPr>
      </w:pPr>
      <w:r w:rsidRPr="004E66ED">
        <w:rPr>
          <w:lang w:val="en-US"/>
        </w:rPr>
        <w:t xml:space="preserve">3. </w:t>
      </w:r>
      <w:r w:rsidRPr="004E66ED">
        <w:rPr>
          <w:lang w:val="en-US"/>
        </w:rPr>
        <w:tab/>
        <w:t xml:space="preserve">Each of the users, e.g., Bob, decide to join the immersive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activity.</w:t>
      </w:r>
    </w:p>
    <w:p w14:paraId="4EB8B336" w14:textId="5475A182" w:rsidR="00E22EDD" w:rsidRPr="004E66ED" w:rsidRDefault="00E22EDD" w:rsidP="00E22EDD">
      <w:pPr>
        <w:pStyle w:val="Heading3"/>
        <w:rPr>
          <w:lang w:val="en-US"/>
        </w:rPr>
      </w:pPr>
      <w:bookmarkStart w:id="435" w:name="_Toc49943788"/>
      <w:bookmarkStart w:id="436" w:name="_Toc49944501"/>
      <w:bookmarkStart w:id="437" w:name="_Toc120013023"/>
      <w:bookmarkStart w:id="438" w:name="_Toc120025141"/>
      <w:bookmarkStart w:id="439" w:name="_Toc120025296"/>
      <w:bookmarkStart w:id="440" w:name="_Toc120091374"/>
      <w:bookmarkStart w:id="441" w:name="_Toc136356620"/>
      <w:bookmarkStart w:id="442" w:name="_Toc136857513"/>
      <w:r w:rsidRPr="004E66ED">
        <w:rPr>
          <w:lang w:val="en-US"/>
        </w:rPr>
        <w:t>5.9.3</w:t>
      </w:r>
      <w:r w:rsidRPr="004E66ED">
        <w:rPr>
          <w:lang w:val="en-US"/>
        </w:rPr>
        <w:tab/>
        <w:t>Service Flows</w:t>
      </w:r>
      <w:bookmarkEnd w:id="435"/>
      <w:bookmarkEnd w:id="436"/>
      <w:bookmarkEnd w:id="437"/>
      <w:bookmarkEnd w:id="438"/>
      <w:bookmarkEnd w:id="439"/>
      <w:bookmarkEnd w:id="440"/>
      <w:bookmarkEnd w:id="441"/>
      <w:bookmarkEnd w:id="442"/>
    </w:p>
    <w:p w14:paraId="1EBFFCE1" w14:textId="77777777" w:rsidR="00E22EDD" w:rsidRPr="004E66ED" w:rsidRDefault="00E22EDD" w:rsidP="00E22EDD">
      <w:pPr>
        <w:pStyle w:val="B1"/>
        <w:ind w:left="0" w:firstLine="0"/>
        <w:rPr>
          <w:lang w:val="en-US" w:eastAsia="zh-CN"/>
        </w:rPr>
      </w:pPr>
      <w:r w:rsidRPr="004E66ED">
        <w:rPr>
          <w:lang w:val="en-US" w:eastAsia="zh-CN"/>
        </w:rPr>
        <w:t>The following service flows need to be provided for each of the users:</w:t>
      </w:r>
    </w:p>
    <w:p w14:paraId="46550A8C" w14:textId="493B6142" w:rsidR="00E22EDD" w:rsidRPr="004E66ED" w:rsidRDefault="00E22EDD" w:rsidP="00E22EDD">
      <w:pPr>
        <w:pStyle w:val="B1"/>
        <w:rPr>
          <w:lang w:val="en-US" w:eastAsia="zh-CN"/>
        </w:rPr>
      </w:pPr>
      <w:r w:rsidRPr="004E66ED">
        <w:rPr>
          <w:lang w:val="en-US" w:eastAsia="zh-CN"/>
        </w:rPr>
        <w:t>1.</w:t>
      </w:r>
      <w:r w:rsidRPr="004E66ED">
        <w:rPr>
          <w:lang w:val="en-US" w:eastAsia="zh-CN"/>
        </w:rPr>
        <w:tab/>
        <w:t xml:space="preserve">Each of the users, e.g., Bob, decide to join the immersive </w:t>
      </w:r>
      <w:r w:rsidR="00544F6E" w:rsidRPr="004E66ED">
        <w:rPr>
          <w:lang w:val="en-US" w:eastAsia="zh-CN"/>
        </w:rPr>
        <w:t xml:space="preserve">mobile </w:t>
      </w:r>
      <w:r w:rsidRPr="004E66ED">
        <w:rPr>
          <w:lang w:val="en-US" w:eastAsia="zh-CN"/>
        </w:rPr>
        <w:t xml:space="preserve">metaverse </w:t>
      </w:r>
      <w:r w:rsidR="00544F6E" w:rsidRPr="004E66ED">
        <w:rPr>
          <w:lang w:val="en-US" w:eastAsia="zh-CN"/>
        </w:rPr>
        <w:t xml:space="preserve">service </w:t>
      </w:r>
      <w:r w:rsidRPr="004E66ED">
        <w:rPr>
          <w:lang w:val="en-US" w:eastAsia="zh-CN"/>
        </w:rPr>
        <w:t>activity and give consent to the deployment of their avatars.</w:t>
      </w:r>
    </w:p>
    <w:p w14:paraId="47826949" w14:textId="510BFD64" w:rsidR="00E22EDD" w:rsidRPr="004E66ED" w:rsidRDefault="00E22EDD" w:rsidP="00E22EDD">
      <w:pPr>
        <w:pStyle w:val="B1"/>
        <w:rPr>
          <w:lang w:val="en-US" w:eastAsia="zh-CN"/>
        </w:rPr>
      </w:pPr>
      <w:r w:rsidRPr="004E66ED">
        <w:rPr>
          <w:lang w:val="en-US" w:eastAsia="zh-CN"/>
        </w:rPr>
        <w:t>2.</w:t>
      </w:r>
      <w:r w:rsidRPr="004E66ED">
        <w:rPr>
          <w:lang w:val="en-US" w:eastAsia="zh-CN"/>
        </w:rPr>
        <w:tab/>
      </w:r>
      <w:r w:rsidR="00544F6E" w:rsidRPr="004E66ED">
        <w:rPr>
          <w:lang w:val="en-US" w:eastAsia="zh-CN"/>
        </w:rPr>
        <w:t>S</w:t>
      </w:r>
      <w:r w:rsidRPr="004E66ED">
        <w:rPr>
          <w:lang w:val="en-US" w:eastAsia="zh-CN"/>
        </w:rPr>
        <w:t xml:space="preserve">ensors at each user sample the current representation </w:t>
      </w:r>
      <w:r w:rsidR="00D27CDA" w:rsidRPr="004E66ED">
        <w:rPr>
          <w:lang w:val="en-US" w:eastAsia="zh-CN"/>
        </w:rPr>
        <w:t xml:space="preserve">of </w:t>
      </w:r>
      <w:r w:rsidRPr="004E66ED">
        <w:rPr>
          <w:lang w:val="en-US" w:eastAsia="zh-CN"/>
        </w:rPr>
        <w:t>each of the users where sampling is done as required by the sensing modalities. The sampled representation of each of the users is distributed to the metaverse edge computing servers of the other users in the metaverse activity.</w:t>
      </w:r>
    </w:p>
    <w:p w14:paraId="710DF9D9" w14:textId="5404D51F" w:rsidR="00E22EDD" w:rsidRPr="004E66ED" w:rsidRDefault="00E22EDD" w:rsidP="00E22EDD">
      <w:pPr>
        <w:pStyle w:val="B1"/>
        <w:rPr>
          <w:lang w:val="en-US"/>
        </w:rPr>
      </w:pPr>
      <w:r w:rsidRPr="004E66ED">
        <w:rPr>
          <w:lang w:val="en-US" w:eastAsia="zh-CN"/>
        </w:rPr>
        <w:t xml:space="preserve">3. </w:t>
      </w:r>
      <w:r w:rsidRPr="004E66ED">
        <w:rPr>
          <w:lang w:val="en-US" w:eastAsia="zh-CN"/>
        </w:rPr>
        <w:tab/>
        <w:t xml:space="preserve">Each of the edge computing servers applies the incoming data stream representing each of the far located users to the corresponding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 taking into account the current communication parameters/performance, e.g., latency – to create a combined, synchronized, and current </w:t>
      </w:r>
      <w:r w:rsidR="00544F6E" w:rsidRPr="004E66ED">
        <w:rPr>
          <w:lang w:val="en-US" w:eastAsia="zh-CN"/>
        </w:rPr>
        <w:t xml:space="preserve">digital </w:t>
      </w:r>
      <w:r w:rsidRPr="004E66ED">
        <w:rPr>
          <w:lang w:val="en-US" w:eastAsia="zh-CN"/>
        </w:rPr>
        <w:t>representation of the remote users that is provided as input to rendering devices in the local environment.</w:t>
      </w:r>
    </w:p>
    <w:p w14:paraId="4036DBFD" w14:textId="7D5D9699" w:rsidR="00E22EDD" w:rsidRPr="004E66ED" w:rsidRDefault="00E22EDD" w:rsidP="00E22EDD">
      <w:pPr>
        <w:pStyle w:val="B1"/>
        <w:ind w:left="0" w:firstLine="0"/>
        <w:rPr>
          <w:lang w:val="en-US" w:eastAsia="zh-CN"/>
        </w:rPr>
      </w:pPr>
      <w:r w:rsidRPr="004E66ED">
        <w:rPr>
          <w:lang w:val="en-US" w:eastAsia="zh-CN"/>
        </w:rPr>
        <w:t xml:space="preserve">The service flows for the other users (i.e., Yong in China and Lukas in Germany) are the mirrored equivalent. For instance, even if not shown in Figure 5.9.1-1, the local edge computing server associated to Lukas will run the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of Yong and Bob and consume the data streams coming from those users</w:t>
      </w:r>
      <w:r w:rsidR="00BB0C4B" w:rsidRPr="004E66ED">
        <w:rPr>
          <w:lang w:val="en-US" w:eastAsia="zh-CN"/>
        </w:rPr>
        <w:t xml:space="preserve">. </w:t>
      </w:r>
    </w:p>
    <w:p w14:paraId="13A250F4" w14:textId="79BBF666" w:rsidR="00E22EDD" w:rsidRPr="004E66ED" w:rsidRDefault="00E22EDD" w:rsidP="00E22EDD">
      <w:pPr>
        <w:pStyle w:val="Heading3"/>
      </w:pPr>
      <w:bookmarkStart w:id="443" w:name="_Toc49943789"/>
      <w:bookmarkStart w:id="444" w:name="_Toc49944502"/>
      <w:bookmarkStart w:id="445" w:name="_Toc120013024"/>
      <w:bookmarkStart w:id="446" w:name="_Toc120025142"/>
      <w:bookmarkStart w:id="447" w:name="_Toc120025297"/>
      <w:bookmarkStart w:id="448" w:name="_Toc120091375"/>
      <w:bookmarkStart w:id="449" w:name="_Toc136356621"/>
      <w:bookmarkStart w:id="450" w:name="_Toc136857514"/>
      <w:r w:rsidRPr="004E66ED">
        <w:lastRenderedPageBreak/>
        <w:t>5.9.4</w:t>
      </w:r>
      <w:r w:rsidRPr="004E66ED">
        <w:tab/>
        <w:t>Post-conditions</w:t>
      </w:r>
      <w:bookmarkEnd w:id="443"/>
      <w:bookmarkEnd w:id="444"/>
      <w:bookmarkEnd w:id="445"/>
      <w:bookmarkEnd w:id="446"/>
      <w:bookmarkEnd w:id="447"/>
      <w:bookmarkEnd w:id="448"/>
      <w:bookmarkEnd w:id="449"/>
      <w:bookmarkEnd w:id="450"/>
    </w:p>
    <w:p w14:paraId="55086486" w14:textId="6BA6C9C3" w:rsidR="00E22EDD" w:rsidRPr="004E66ED" w:rsidRDefault="00E22EDD" w:rsidP="00A70775">
      <w:bookmarkStart w:id="451" w:name="_Toc49943790"/>
      <w:bookmarkStart w:id="452" w:name="_Toc49944503"/>
      <w:r w:rsidRPr="004E66ED">
        <w:t xml:space="preserve">The main post-condition is that each of the users enjoy an immersive metaverse </w:t>
      </w:r>
      <w:r w:rsidR="00544F6E" w:rsidRPr="004E66ED">
        <w:t xml:space="preserve">service </w:t>
      </w:r>
      <w:r w:rsidRPr="004E66ED">
        <w:t xml:space="preserve">activity. </w:t>
      </w:r>
    </w:p>
    <w:p w14:paraId="3E055840" w14:textId="23B85CBB" w:rsidR="00E22EDD" w:rsidRPr="004E66ED" w:rsidRDefault="00E22EDD" w:rsidP="00E22EDD">
      <w:pPr>
        <w:pStyle w:val="Heading3"/>
      </w:pPr>
      <w:bookmarkStart w:id="453" w:name="_Toc120013025"/>
      <w:bookmarkStart w:id="454" w:name="_Toc120025143"/>
      <w:bookmarkStart w:id="455" w:name="_Toc120025298"/>
      <w:bookmarkStart w:id="456" w:name="_Toc120091376"/>
      <w:bookmarkStart w:id="457" w:name="_Toc136356622"/>
      <w:bookmarkStart w:id="458" w:name="_Toc136857515"/>
      <w:r w:rsidRPr="004E66ED">
        <w:t>5.9.5</w:t>
      </w:r>
      <w:r w:rsidRPr="004E66ED">
        <w:tab/>
        <w:t>Existing features partly or fully covering the use case functionality</w:t>
      </w:r>
      <w:bookmarkEnd w:id="451"/>
      <w:bookmarkEnd w:id="452"/>
      <w:bookmarkEnd w:id="453"/>
      <w:bookmarkEnd w:id="454"/>
      <w:bookmarkEnd w:id="455"/>
      <w:bookmarkEnd w:id="456"/>
      <w:bookmarkEnd w:id="457"/>
      <w:bookmarkEnd w:id="458"/>
    </w:p>
    <w:p w14:paraId="6E17547B" w14:textId="77777777" w:rsidR="00E22EDD" w:rsidRPr="004E66ED" w:rsidRDefault="00E22EDD" w:rsidP="00E22EDD">
      <w:pPr>
        <w:rPr>
          <w:lang w:val="en-US" w:eastAsia="zh-CN" w:bidi="ar"/>
        </w:rPr>
      </w:pPr>
      <w:bookmarkStart w:id="459" w:name="_Toc49943791"/>
      <w:bookmarkStart w:id="460" w:name="_Toc49944504"/>
      <w:r w:rsidRPr="004E66ED">
        <w:rPr>
          <w:lang w:val="en-US" w:eastAsia="zh-CN" w:bidi="ar"/>
        </w:rPr>
        <w:t xml:space="preserve">TS 22.261 includes in Clause 6.40.2 the following requirement related to AI/ML model transfer in 5GS: </w:t>
      </w:r>
    </w:p>
    <w:p w14:paraId="1010EC98" w14:textId="77777777" w:rsidR="00E22EDD" w:rsidRPr="004E66ED" w:rsidRDefault="00E22EDD" w:rsidP="00E22EDD">
      <w:pPr>
        <w:rPr>
          <w:i/>
          <w:iCs/>
          <w:lang w:val="en-US" w:eastAsia="zh-CN" w:bidi="ar"/>
        </w:rPr>
      </w:pPr>
      <w:r w:rsidRPr="004E66ED">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36D422C2" w:rsidR="00E22EDD" w:rsidRPr="004E66ED" w:rsidRDefault="00E22EDD" w:rsidP="00E22EDD">
      <w:pPr>
        <w:rPr>
          <w:lang w:val="en-US" w:eastAsia="zh-CN" w:bidi="ar"/>
        </w:rPr>
      </w:pPr>
      <w:r w:rsidRPr="004E66ED">
        <w:rPr>
          <w:lang w:val="en-US" w:eastAsia="zh-CN" w:bidi="ar"/>
        </w:rPr>
        <w:t xml:space="preserve">This requirement is related to requirement [PR 5.9.6.2], but not exactly the same since the usage of predictive </w:t>
      </w:r>
      <w:r w:rsidR="00544F6E" w:rsidRPr="004E66ED">
        <w:rPr>
          <w:lang w:val="en-US"/>
        </w:rPr>
        <w:t xml:space="preserve">digital representation (e.g. </w:t>
      </w:r>
      <w:r w:rsidRPr="004E66ED">
        <w:rPr>
          <w:lang w:val="en-US" w:eastAsia="zh-CN" w:bidi="ar"/>
        </w:rPr>
        <w:t>avatar</w:t>
      </w:r>
      <w:r w:rsidR="00544F6E" w:rsidRPr="004E66ED">
        <w:rPr>
          <w:lang w:val="en-US" w:eastAsia="zh-CN" w:bidi="ar"/>
        </w:rPr>
        <w:t>)</w:t>
      </w:r>
      <w:r w:rsidRPr="004E66ED">
        <w:rPr>
          <w:lang w:val="en-US" w:eastAsia="zh-CN" w:bidi="ar"/>
        </w:rPr>
        <w:t xml:space="preserve"> models requires the knowledge of the end-to-end network conditions, in particular, latency.</w:t>
      </w:r>
      <w:r w:rsidR="00AA2D93">
        <w:rPr>
          <w:lang w:val="en-US" w:eastAsia="zh-CN" w:bidi="ar"/>
        </w:rPr>
        <w:t xml:space="preserve"> </w:t>
      </w:r>
    </w:p>
    <w:p w14:paraId="6DB9F928" w14:textId="5AFF159D" w:rsidR="00E22EDD" w:rsidRPr="004E66ED" w:rsidRDefault="00E22EDD" w:rsidP="00E22EDD">
      <w:pPr>
        <w:pStyle w:val="Heading3"/>
      </w:pPr>
      <w:bookmarkStart w:id="461" w:name="_Toc120013026"/>
      <w:bookmarkStart w:id="462" w:name="_Toc120025144"/>
      <w:bookmarkStart w:id="463" w:name="_Toc120025299"/>
      <w:bookmarkStart w:id="464" w:name="_Toc120091377"/>
      <w:bookmarkStart w:id="465" w:name="_Toc136356623"/>
      <w:bookmarkStart w:id="466" w:name="_Toc136857516"/>
      <w:r w:rsidRPr="004E66ED">
        <w:t>5.9.6</w:t>
      </w:r>
      <w:r w:rsidRPr="004E66ED">
        <w:tab/>
        <w:t>Potential New Requirements needed to support the use case</w:t>
      </w:r>
      <w:bookmarkEnd w:id="459"/>
      <w:bookmarkEnd w:id="460"/>
      <w:bookmarkEnd w:id="461"/>
      <w:bookmarkEnd w:id="462"/>
      <w:bookmarkEnd w:id="463"/>
      <w:bookmarkEnd w:id="464"/>
      <w:bookmarkEnd w:id="465"/>
      <w:bookmarkEnd w:id="466"/>
    </w:p>
    <w:p w14:paraId="12986B0C" w14:textId="2181640E" w:rsidR="00E22EDD" w:rsidRPr="004E66ED" w:rsidRDefault="00E22EDD" w:rsidP="00E22EDD">
      <w:pPr>
        <w:jc w:val="both"/>
        <w:rPr>
          <w:lang w:val="en-US" w:eastAsia="zh-CN" w:bidi="ar"/>
        </w:rPr>
      </w:pPr>
      <w:r w:rsidRPr="004E66ED">
        <w:rPr>
          <w:lang w:val="en-US" w:eastAsia="zh-CN" w:bidi="ar"/>
        </w:rPr>
        <w:t xml:space="preserve">[PR 5.9.6.1] </w:t>
      </w:r>
      <w:r w:rsidRPr="004E66ED">
        <w:t>the 5G system shall provide a means to synchronize the incoming data streams of multiple (sensor and rendering) devices associated to different users at different locations.</w:t>
      </w:r>
      <w:r w:rsidRPr="004E66ED">
        <w:rPr>
          <w:lang w:val="en-US" w:eastAsia="zh-CN" w:bidi="ar"/>
        </w:rPr>
        <w:t xml:space="preserve"> </w:t>
      </w:r>
    </w:p>
    <w:p w14:paraId="7C4F540B" w14:textId="6C796B19" w:rsidR="00E22EDD" w:rsidRPr="004E66ED" w:rsidRDefault="00E22EDD" w:rsidP="00E22EDD">
      <w:pPr>
        <w:jc w:val="both"/>
        <w:rPr>
          <w:lang w:val="en-US" w:eastAsia="zh-CN" w:bidi="ar"/>
        </w:rPr>
      </w:pPr>
      <w:r w:rsidRPr="004E66ED">
        <w:rPr>
          <w:lang w:val="en-US" w:eastAsia="zh-CN" w:bidi="ar"/>
        </w:rPr>
        <w:t xml:space="preserve">[PR 5.9.6.2] </w:t>
      </w:r>
      <w:r w:rsidRPr="004E66ED">
        <w:t>the 5G system shall provide a means to expose predicted network conditions, in particular, latency, between remote users.</w:t>
      </w:r>
    </w:p>
    <w:p w14:paraId="0A581C0A" w14:textId="5A495097" w:rsidR="00E22EDD" w:rsidRPr="004E66ED" w:rsidRDefault="00E22EDD" w:rsidP="00E22EDD">
      <w:pPr>
        <w:jc w:val="both"/>
      </w:pPr>
      <w:r w:rsidRPr="004E66ED">
        <w:rPr>
          <w:lang w:val="en-US" w:eastAsia="zh-CN" w:bidi="ar"/>
        </w:rPr>
        <w:t xml:space="preserve">[PR 5.9.6.3] </w:t>
      </w:r>
      <w:r w:rsidRPr="004E66ED">
        <w:t xml:space="preserve">The 5G system shall provide a means to support the distribution, configuration, and execution of a predictive model associated to a remote user in a local </w:t>
      </w:r>
      <w:r w:rsidR="00544F6E" w:rsidRPr="004E66ED">
        <w:t>service hosting environment</w:t>
      </w:r>
      <w:r w:rsidRPr="004E66ED">
        <w:t xml:space="preserve">. </w:t>
      </w:r>
    </w:p>
    <w:p w14:paraId="13A5C8BD" w14:textId="439EB747" w:rsidR="001818C0" w:rsidRPr="004E66ED" w:rsidRDefault="00537B47" w:rsidP="001818C0">
      <w:pPr>
        <w:pStyle w:val="Heading2"/>
      </w:pPr>
      <w:bookmarkStart w:id="467" w:name="_Toc100862436"/>
      <w:bookmarkStart w:id="468" w:name="_Toc100921160"/>
      <w:bookmarkStart w:id="469" w:name="_Toc120013027"/>
      <w:bookmarkStart w:id="470" w:name="_Toc120025145"/>
      <w:bookmarkStart w:id="471" w:name="_Toc120025300"/>
      <w:bookmarkStart w:id="472" w:name="_Toc120091378"/>
      <w:bookmarkStart w:id="473" w:name="_Toc136356624"/>
      <w:bookmarkStart w:id="474" w:name="_Toc136857517"/>
      <w:r w:rsidRPr="004E66ED">
        <w:t>5.10</w:t>
      </w:r>
      <w:r w:rsidR="001818C0" w:rsidRPr="004E66ED">
        <w:tab/>
      </w:r>
      <w:bookmarkEnd w:id="467"/>
      <w:bookmarkEnd w:id="468"/>
      <w:r w:rsidR="00622FA7">
        <w:t xml:space="preserve">Use Case on </w:t>
      </w:r>
      <w:r w:rsidR="001F7F39" w:rsidRPr="004E66ED">
        <w:t xml:space="preserve">mobile metaverse </w:t>
      </w:r>
      <w:r w:rsidR="001818C0" w:rsidRPr="004E66ED">
        <w:t>for Critical HealthCare Services</w:t>
      </w:r>
      <w:bookmarkEnd w:id="469"/>
      <w:bookmarkEnd w:id="470"/>
      <w:bookmarkEnd w:id="471"/>
      <w:bookmarkEnd w:id="472"/>
      <w:bookmarkEnd w:id="473"/>
      <w:bookmarkEnd w:id="474"/>
    </w:p>
    <w:p w14:paraId="5A12A4EB" w14:textId="691F2855" w:rsidR="001818C0" w:rsidRPr="004E66ED" w:rsidRDefault="00537B47" w:rsidP="001818C0">
      <w:pPr>
        <w:pStyle w:val="Heading3"/>
      </w:pPr>
      <w:bookmarkStart w:id="475" w:name="_Toc100862437"/>
      <w:bookmarkStart w:id="476" w:name="_Toc100921161"/>
      <w:bookmarkStart w:id="477" w:name="_Toc120013028"/>
      <w:bookmarkStart w:id="478" w:name="_Toc120025146"/>
      <w:bookmarkStart w:id="479" w:name="_Toc120025301"/>
      <w:bookmarkStart w:id="480" w:name="_Toc120091379"/>
      <w:bookmarkStart w:id="481" w:name="_Toc136356625"/>
      <w:bookmarkStart w:id="482" w:name="_Toc136857518"/>
      <w:r w:rsidRPr="004E66ED">
        <w:t>5.10</w:t>
      </w:r>
      <w:r w:rsidR="001818C0" w:rsidRPr="004E66ED">
        <w:t>.1</w:t>
      </w:r>
      <w:r w:rsidR="001818C0" w:rsidRPr="004E66ED">
        <w:tab/>
        <w:t>Description</w:t>
      </w:r>
      <w:bookmarkEnd w:id="475"/>
      <w:bookmarkEnd w:id="476"/>
      <w:bookmarkEnd w:id="477"/>
      <w:bookmarkEnd w:id="478"/>
      <w:bookmarkEnd w:id="479"/>
      <w:bookmarkEnd w:id="480"/>
      <w:bookmarkEnd w:id="481"/>
      <w:bookmarkEnd w:id="482"/>
    </w:p>
    <w:p w14:paraId="24630B3B" w14:textId="7C4D6695" w:rsidR="001F7F39" w:rsidRPr="004E66ED" w:rsidRDefault="001F7F39" w:rsidP="001F7F39">
      <w:r w:rsidRPr="004E66ED">
        <w:rPr>
          <w:b/>
          <w:bCs/>
        </w:rPr>
        <w:t xml:space="preserve">Mobile metaverse for Critical HealthCare Services. </w:t>
      </w:r>
      <w:r w:rsidRPr="004E66ED">
        <w:t>Immersive interactive mobile services 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 Mobile metaverse services can be characterized as a typical class of application that involves a server and a client device. This class of application will typically exchange haptic signals (forces, torques, position, velocity, vibration etc.), video and audio signals. Mobile metaverse services largely depend on low latency, highly reliable, secure wireless communication networks. [</w:t>
      </w:r>
      <w:r w:rsidR="0094555A" w:rsidRPr="004E66ED">
        <w:t>14</w:t>
      </w:r>
      <w:r w:rsidRPr="004E66ED">
        <w:t>, 32, 33, 36, 37]</w:t>
      </w:r>
    </w:p>
    <w:p w14:paraId="06B29C0C" w14:textId="28A17BCF" w:rsidR="001F7F39" w:rsidRPr="004E66ED" w:rsidRDefault="001F7F39" w:rsidP="001F7F39">
      <w:r w:rsidRPr="004E66ED">
        <w:rPr>
          <w:b/>
          <w:bCs/>
        </w:rPr>
        <w:t xml:space="preserve">Mobile metaverse-Surgeries. </w:t>
      </w:r>
      <w:r w:rsidRPr="004E66ED">
        <w:t>Normally, surgeons have to be physically present at hospital to perform their surgeries. Surgeons and patients may have to travel a great distance for surgeries, which is resource intensive and burdensome. The outbreak of coronavirus has further proves the case for remote surgeries. At present, there are increasingly more surgical rooms adapted with advanced surgical robots and doctors can remotely operate on the patients by controlling these surgical robots as shown in Figure-5.10.1-1b [35]. Mobile metaverse services can bring doctors and patients closer virtually, which further improves the accuracy and surgery flexibility. It can also facilitate consultation to provide suggestions and domain knowledge to reduce risks in actual operation. Recently, a real time remote breast cancer surgery was performed using private 5G network and head mounted display. Dr. G, physically present in the operating room, wore a</w:t>
      </w:r>
      <w:r w:rsidR="00AA2D93">
        <w:t xml:space="preserve"> </w:t>
      </w:r>
      <w:r w:rsidRPr="004E66ED">
        <w:t>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w:t>
      </w:r>
      <w:r w:rsidR="00AA2D93">
        <w:t xml:space="preserve"> </w:t>
      </w:r>
    </w:p>
    <w:p w14:paraId="0D192206" w14:textId="5EBF9DAD" w:rsidR="001F7F39" w:rsidRPr="004E66ED" w:rsidRDefault="001F7F39" w:rsidP="001F7F39">
      <w:r w:rsidRPr="004E66ED">
        <w:rPr>
          <w:b/>
          <w:bCs/>
        </w:rPr>
        <w:t xml:space="preserve">Mobile metaverse Physician Consultation. </w:t>
      </w:r>
      <w:r w:rsidRPr="004E66ED">
        <w:t>With the outbreak of COVID</w:t>
      </w:r>
      <w:r w:rsidRPr="004E66ED">
        <w:rPr>
          <w:b/>
          <w:bCs/>
        </w:rPr>
        <w:t>, v</w:t>
      </w:r>
      <w:r w:rsidRPr="004E66ED">
        <w:t xml:space="preserve">irtual consultation through audio and video conference calls has gained considerable momentum. Mobile metaverse services enabled by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Doctors can potentially use mobile metaverse services to examine and interact with representations of aspects and views of the patient, and benefit from a plethora of medical </w:t>
      </w:r>
      <w:r w:rsidR="00A94FE7" w:rsidRPr="004E66ED">
        <w:t>advice</w:t>
      </w:r>
      <w:r w:rsidRPr="004E66ED">
        <w:t xml:space="preserve"> database as shown in </w:t>
      </w:r>
      <w:r w:rsidRPr="004E66ED">
        <w:lastRenderedPageBreak/>
        <w:t>Figure-5.10.1-1.c. 5G communication is one the key factors to enable mobile metaverse service based physician consolation. Doctors and patients both need high throughput, ultra-reliable and low latency 5G communication for these services to succeed. [30, 32].</w:t>
      </w:r>
      <w:r w:rsidR="00AA2D93">
        <w:t xml:space="preserve"> </w:t>
      </w:r>
    </w:p>
    <w:p w14:paraId="2C662C07" w14:textId="77777777" w:rsidR="00AA2D93" w:rsidRDefault="001F7F39" w:rsidP="001F7F39">
      <w:pPr>
        <w:rPr>
          <w:sz w:val="22"/>
          <w:szCs w:val="22"/>
        </w:rPr>
      </w:pPr>
      <w:r w:rsidRPr="004E66ED">
        <w:rPr>
          <w:b/>
          <w:bCs/>
        </w:rPr>
        <w:t xml:space="preserve">Mobile metaverse Body scan and vitals. </w:t>
      </w:r>
      <w:r w:rsidRPr="004E66ED">
        <w:t>Mobile metaverse services can significantly improve and change the way current body scan diagnostics and vital statistics are gathered. Mobile metaverse services can be utilized to see the real-time diagnostic data of the patient such as body temperature, heart rate, blood pressure, breathing rate along with MRI, CT and 3D scans as show in Figure-5.10.1-1.d. Medical challenges such as vein detection for IV, shots etc., can easily be resolved using mobile metaverse services. These will help medical professionals to detect, diagnose and treat a patient [30, 32].</w:t>
      </w:r>
      <w:r w:rsidRPr="004E66ED">
        <w:rPr>
          <w:sz w:val="22"/>
          <w:szCs w:val="22"/>
        </w:rPr>
        <w:t xml:space="preserve"> </w:t>
      </w:r>
    </w:p>
    <w:p w14:paraId="183AF35C" w14:textId="7D1BBE73" w:rsidR="001F7F39" w:rsidRPr="004E66ED" w:rsidRDefault="001F7F39" w:rsidP="00AA2D93">
      <w:pPr>
        <w:pStyle w:val="TH"/>
      </w:pPr>
      <w:r w:rsidRPr="004E66ED">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4E66ED" w:rsidRDefault="001F7F39" w:rsidP="001F7F39">
      <w:pPr>
        <w:pStyle w:val="TF"/>
      </w:pPr>
      <w:r w:rsidRPr="004E66ED">
        <w:t>Figure-5.10.1-1: Mobile metaverse service examples</w:t>
      </w:r>
    </w:p>
    <w:p w14:paraId="3B3F3C38" w14:textId="3B469EB8" w:rsidR="001F7F39" w:rsidRPr="004E66ED" w:rsidRDefault="001F7F39" w:rsidP="001F7F39">
      <w:r w:rsidRPr="004E66ED">
        <w:t>The examples in Figure 5.10.1-1 feature the use of mobile metaverse services for a) Training Surgeons, b) remote surgery, c) physician consultation d) remote medical diagnostics. (Image source: healthcareoutlook.net, courthousenews.com, gmw3.com, ourplnt.com)</w:t>
      </w:r>
      <w:r w:rsidR="00AA2D93">
        <w:t xml:space="preserve"> </w:t>
      </w:r>
    </w:p>
    <w:p w14:paraId="0EFA7562" w14:textId="7D6011B6" w:rsidR="001F7F39" w:rsidRPr="004E66ED" w:rsidRDefault="001F7F39" w:rsidP="001F7F39">
      <w:r w:rsidRPr="004E66ED">
        <w:rPr>
          <w:b/>
          <w:bCs/>
        </w:rPr>
        <w:t xml:space="preserve">Mobile metaverse Training Medical Students. </w:t>
      </w:r>
      <w:r w:rsidRPr="004E66ED">
        <w:t>Surgeries performed by surgeons all over the world can be used to train students using mobile metaverse services. Students can observe a live surgery with almost all the important vital and view on display, as they would be displayed to a surgeon. Further, the students can view the live surgery from different viewing perspectives, hear surgeon</w:t>
      </w:r>
      <w:r w:rsidR="00A94FE7" w:rsidRPr="004E66ED">
        <w:t>’</w:t>
      </w:r>
      <w:r w:rsidRPr="004E66ED">
        <w:t xml:space="preserve">s instruction, display of suggestions and domain knowledge as show in Figure-5.10.1-1.a. In May 2021, a live lung surgery was performed using an extended reality (XR) technology platform. More than 200 thoracic surgeons from Asian countries attended the outreach program and received training. The participants wore a head-mounted display (HMD) at their respective locations and participated in the program virtually represented by a digital representation (e.g. an avatar). They participants viewed the live lung surgery with lecture and 360deg high resolution surgical scenes as show in Figure-5.10.1-2 [31]. </w:t>
      </w:r>
    </w:p>
    <w:p w14:paraId="3975DBE9" w14:textId="77777777" w:rsidR="001F7F39" w:rsidRPr="004E66ED" w:rsidRDefault="001F7F39" w:rsidP="00AA2D93">
      <w:pPr>
        <w:pStyle w:val="TH"/>
      </w:pPr>
      <w:r w:rsidRPr="004E66ED">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4E66ED" w:rsidRDefault="001F7F39" w:rsidP="001F7F39">
      <w:pPr>
        <w:pStyle w:val="TF"/>
      </w:pPr>
      <w:r w:rsidRPr="004E66ED">
        <w:t xml:space="preserve"> Figure-5.10.1-2: Live lung </w:t>
      </w:r>
      <w:r w:rsidR="00FC1963" w:rsidRPr="004E66ED">
        <w:t>surgery</w:t>
      </w:r>
      <w:r w:rsidRPr="004E66ED">
        <w:t xml:space="preserve"> training through metaverse </w:t>
      </w:r>
    </w:p>
    <w:p w14:paraId="17B84E7F" w14:textId="052D7553" w:rsidR="001F7F39" w:rsidRPr="004E66ED" w:rsidRDefault="001F7F39" w:rsidP="001F7F39">
      <w:r w:rsidRPr="004E66ED">
        <w:t>The source of figure 5.10.1-2 is [31] (Image source: Journal of Educational Evaluation for Health Professions (Jeehp))</w:t>
      </w:r>
      <w:r w:rsidR="00AA2D93">
        <w:t xml:space="preserve"> </w:t>
      </w:r>
    </w:p>
    <w:p w14:paraId="14A829E4" w14:textId="77777777" w:rsidR="001F7F39" w:rsidRPr="004E66ED" w:rsidRDefault="001F7F39" w:rsidP="001F7F39">
      <w:pPr>
        <w:pStyle w:val="Heading3"/>
      </w:pPr>
      <w:bookmarkStart w:id="483" w:name="_Toc113265412"/>
      <w:bookmarkStart w:id="484" w:name="_Toc136356626"/>
      <w:bookmarkStart w:id="485" w:name="_Toc136857519"/>
      <w:r w:rsidRPr="004E66ED">
        <w:t>5.10.2</w:t>
      </w:r>
      <w:r w:rsidRPr="004E66ED">
        <w:tab/>
        <w:t>Pre-conditions</w:t>
      </w:r>
      <w:bookmarkEnd w:id="483"/>
      <w:bookmarkEnd w:id="484"/>
      <w:bookmarkEnd w:id="485"/>
    </w:p>
    <w:p w14:paraId="125BDBCF" w14:textId="77777777" w:rsidR="001F7F39" w:rsidRPr="004E66ED" w:rsidRDefault="001F7F39" w:rsidP="001F7F39">
      <w:r w:rsidRPr="004E66ED">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17685EBC" w:rsidR="001F7F39" w:rsidRPr="004E66ED" w:rsidRDefault="001F7F39" w:rsidP="001F7F39">
      <w:r w:rsidRPr="004E66ED">
        <w:t>Dr. Alex and Dr. Bob both have 5G based head mounted device (HMDs) and tactile gloves, which can communicate with those in the hospital surgery room virtually using digital representation of themselves (an 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w:t>
      </w:r>
      <w:r w:rsidR="00AA2D93">
        <w:t xml:space="preserve"> </w:t>
      </w:r>
    </w:p>
    <w:p w14:paraId="1834BD5E" w14:textId="77777777" w:rsidR="001F7F39" w:rsidRPr="004E66ED" w:rsidRDefault="001F7F39" w:rsidP="001F7F39">
      <w:pPr>
        <w:pStyle w:val="Heading3"/>
      </w:pPr>
      <w:bookmarkStart w:id="486" w:name="_Toc113265413"/>
      <w:bookmarkStart w:id="487" w:name="_Toc136356627"/>
      <w:bookmarkStart w:id="488" w:name="_Toc136857520"/>
      <w:r w:rsidRPr="004E66ED">
        <w:t>5.10.3</w:t>
      </w:r>
      <w:r w:rsidRPr="004E66ED">
        <w:tab/>
        <w:t>Service Flows</w:t>
      </w:r>
      <w:bookmarkEnd w:id="486"/>
      <w:bookmarkEnd w:id="487"/>
      <w:bookmarkEnd w:id="488"/>
    </w:p>
    <w:p w14:paraId="3A516E6E" w14:textId="208FF58A" w:rsidR="001F7F39" w:rsidRPr="004E66ED" w:rsidRDefault="001F7F39" w:rsidP="001F7F39">
      <w:r w:rsidRPr="004E66ED">
        <w:t xml:space="preserve">1) Dr. Alex and Dr, Bob are surgeons and senior surgeons of a renowned hospital. Dr. Alex is on a vacation with the family and Dr. Bob is attending a conference 300 miles away from </w:t>
      </w:r>
      <w:r w:rsidR="00517709" w:rsidRPr="004E66ED">
        <w:t>Madrid</w:t>
      </w:r>
      <w:r w:rsidRPr="004E66ED">
        <w:t>, Spain.</w:t>
      </w:r>
    </w:p>
    <w:p w14:paraId="61063D0A" w14:textId="77777777" w:rsidR="001F7F39" w:rsidRPr="004E66ED" w:rsidRDefault="001F7F39" w:rsidP="001F7F39">
      <w:r w:rsidRPr="004E66ED">
        <w:t xml:space="preserve">2) A patient, David, has had an accident and has been rushed to the emergency room of a local hospital. David has a bad head injury and needs an urgent brain surgery. </w:t>
      </w:r>
    </w:p>
    <w:p w14:paraId="4760829F" w14:textId="1CBFB439" w:rsidR="001F7F39" w:rsidRPr="004E66ED" w:rsidRDefault="001F7F39" w:rsidP="001F7F39">
      <w:r w:rsidRPr="004E66ED">
        <w:t>3) The hospital requests that the surgeons Dr. Alex and Dr. Bob</w:t>
      </w:r>
      <w:r w:rsidR="00AA2D93">
        <w:t xml:space="preserve"> </w:t>
      </w:r>
      <w:r w:rsidRPr="004E66ED">
        <w:t>perform the surgery.</w:t>
      </w:r>
    </w:p>
    <w:p w14:paraId="5C7FED5E" w14:textId="77777777" w:rsidR="001F7F39" w:rsidRPr="004E66ED" w:rsidRDefault="001F7F39" w:rsidP="001F7F39">
      <w:r w:rsidRPr="004E66ED">
        <w:t>4) Dr. Alex and Dr. Bob wear HMDs and tactile gloves and connect to the hospital surgery room virtually making use of the 5G system.</w:t>
      </w:r>
    </w:p>
    <w:p w14:paraId="5D51F05E" w14:textId="50B851BE" w:rsidR="001F7F39" w:rsidRPr="004E66ED" w:rsidRDefault="00286299" w:rsidP="001F7F39">
      <w:r w:rsidRPr="004E66ED">
        <w:t>5</w:t>
      </w:r>
      <w:r w:rsidR="001F7F39" w:rsidRPr="004E66ED">
        <w:t xml:space="preserve">) David is in an operating room of the hospital equipped with advanced surgical robots and attended by the local doctors and nurse. </w:t>
      </w:r>
    </w:p>
    <w:p w14:paraId="2B7F3139" w14:textId="4A24C3E9" w:rsidR="001F7F39" w:rsidRPr="004E66ED" w:rsidRDefault="00286299" w:rsidP="001F7F39">
      <w:r w:rsidRPr="004E66ED">
        <w:t>6</w:t>
      </w:r>
      <w:r w:rsidR="001F7F39" w:rsidRPr="004E66ED">
        <w:t>) The vital diagnostic information such as heart rate, BP reading, ECG etc., are virtually displayed to both the surgeons. The surgeons are able to view the surgery room and able to see each other using digital representations (e.g. avatars.)</w:t>
      </w:r>
    </w:p>
    <w:p w14:paraId="499020D6" w14:textId="7F7C8BF8" w:rsidR="001F7F39" w:rsidRPr="004E66ED" w:rsidRDefault="00286299" w:rsidP="001F7F39">
      <w:r w:rsidRPr="004E66ED">
        <w:t>7</w:t>
      </w:r>
      <w:r w:rsidR="001F7F39" w:rsidRPr="004E66ED">
        <w:t>) Dr. Alex and Dr. Bob perform the surgery remotely with the assistance of the robots and doctors and nurses at the hospital.</w:t>
      </w:r>
    </w:p>
    <w:p w14:paraId="3948965F" w14:textId="6812B07D" w:rsidR="001F7F39" w:rsidRPr="004E66ED" w:rsidRDefault="00286299" w:rsidP="001F7F39">
      <w:r w:rsidRPr="004E66ED">
        <w:t>8</w:t>
      </w:r>
      <w:r w:rsidR="001F7F39" w:rsidRPr="004E66ED">
        <w:t>) The surgery successfully ends, after three hours of surgery and remote treatment without an interruption in the 5G connections.</w:t>
      </w:r>
    </w:p>
    <w:p w14:paraId="30BD922E" w14:textId="30098DF1" w:rsidR="001F7F39" w:rsidRPr="004E66ED" w:rsidRDefault="00286299" w:rsidP="001F7F39">
      <w:r w:rsidRPr="004E66ED">
        <w:t>9</w:t>
      </w:r>
      <w:r w:rsidR="001F7F39" w:rsidRPr="004E66ED">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4E66ED" w:rsidRDefault="001F7F39" w:rsidP="001F7F39">
      <w:pPr>
        <w:pStyle w:val="Heading3"/>
      </w:pPr>
      <w:bookmarkStart w:id="489" w:name="_Toc113265414"/>
      <w:bookmarkStart w:id="490" w:name="_Toc136356628"/>
      <w:bookmarkStart w:id="491" w:name="_Toc136857521"/>
      <w:r w:rsidRPr="004E66ED">
        <w:lastRenderedPageBreak/>
        <w:t>5.10.4</w:t>
      </w:r>
      <w:r w:rsidRPr="004E66ED">
        <w:tab/>
        <w:t>Post-conditions</w:t>
      </w:r>
      <w:bookmarkEnd w:id="489"/>
      <w:bookmarkEnd w:id="490"/>
      <w:bookmarkEnd w:id="491"/>
    </w:p>
    <w:p w14:paraId="04607AB6" w14:textId="14D66390" w:rsidR="001F7F39" w:rsidRPr="004E66ED" w:rsidRDefault="001F7F39" w:rsidP="001F7F39">
      <w:r w:rsidRPr="004E66ED">
        <w:t>After the surgery, the doctors and surgeons stay connected virtually to read the vitals of the patients. Once the patient’s condition has stabilized, Dr.</w:t>
      </w:r>
      <w:r w:rsidR="00517709">
        <w:t> </w:t>
      </w:r>
      <w:r w:rsidRPr="004E66ED">
        <w:t>Alex and Dr.</w:t>
      </w:r>
      <w:r w:rsidR="00517709">
        <w:t> </w:t>
      </w:r>
      <w:r w:rsidRPr="004E66ED">
        <w:t>Bob disconnect their devices. The 5G system then releases dedicated communication resources (GBR QoS policy) from the devices used for surgery using 5GS.</w:t>
      </w:r>
    </w:p>
    <w:p w14:paraId="04505B7B" w14:textId="77777777" w:rsidR="001F7F39" w:rsidRPr="004E66ED" w:rsidRDefault="001F7F39" w:rsidP="001F7F39">
      <w:pPr>
        <w:pStyle w:val="Heading3"/>
      </w:pPr>
      <w:bookmarkStart w:id="492" w:name="_Toc113265415"/>
      <w:bookmarkStart w:id="493" w:name="_Toc136356629"/>
      <w:bookmarkStart w:id="494" w:name="_Toc136857522"/>
      <w:r w:rsidRPr="004E66ED">
        <w:t>5.10.5</w:t>
      </w:r>
      <w:r w:rsidRPr="004E66ED">
        <w:tab/>
        <w:t>Existing feature partly or fully covering use case functionality</w:t>
      </w:r>
      <w:bookmarkEnd w:id="492"/>
      <w:bookmarkEnd w:id="493"/>
      <w:bookmarkEnd w:id="494"/>
    </w:p>
    <w:p w14:paraId="19D23C7A" w14:textId="77777777" w:rsidR="001F7F39" w:rsidRPr="004E66ED" w:rsidRDefault="001F7F39" w:rsidP="001F7F39">
      <w:r w:rsidRPr="004E66ED">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4E66ED" w:rsidRDefault="001F7F39" w:rsidP="001F7F39">
      <w:r w:rsidRPr="004E66ED">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FD4F1D4" w:rsidR="001F7F39" w:rsidRPr="004E66ED" w:rsidRDefault="001F7F39" w:rsidP="001F7F39">
      <w:r w:rsidRPr="004E66ED">
        <w:t>3)</w:t>
      </w:r>
      <w:r w:rsidR="00AA2D93">
        <w:t xml:space="preserve"> </w:t>
      </w:r>
      <w:r w:rsidRPr="004E66ED">
        <w:t>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4E66ED" w:rsidRDefault="001F7F39" w:rsidP="001F7F39">
      <w:r w:rsidRPr="004E66ED">
        <w:t>4) RRC controls the scheduling of user data in the uplink by associating each logical channel with a logical channel priority, a prioritised bit rate (PBR), and a buffer size duration (BSD), mentioned in clause 10.5 of TS 3</w:t>
      </w:r>
      <w:r w:rsidR="0094555A" w:rsidRPr="004E66ED">
        <w:t>8</w:t>
      </w:r>
      <w:r w:rsidRPr="004E66ED">
        <w:t>.300 [40]. We can extend this to allocate logical channels for mission critical services such as metaverse for Critical-HealthCare services.</w:t>
      </w:r>
    </w:p>
    <w:p w14:paraId="0A837DFE" w14:textId="554AAF06" w:rsidR="001818C0" w:rsidRPr="004E66ED" w:rsidRDefault="001F7F39" w:rsidP="001F7F39">
      <w:r w:rsidRPr="004E66ED">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4E66ED">
        <w:rPr>
          <w:rFonts w:ascii="Calibri" w:hAnsi="Calibri" w:cs="Calibri"/>
        </w:rPr>
        <w:t>˚</w:t>
      </w:r>
      <w:r w:rsidRPr="004E66ED">
        <w:t xml:space="preserve"> streaming [41].</w:t>
      </w:r>
    </w:p>
    <w:p w14:paraId="71852448" w14:textId="3961AD5B" w:rsidR="001818C0" w:rsidRPr="004E66ED" w:rsidRDefault="00537B47" w:rsidP="001818C0">
      <w:pPr>
        <w:pStyle w:val="Heading3"/>
      </w:pPr>
      <w:bookmarkStart w:id="495" w:name="_Toc120013033"/>
      <w:bookmarkStart w:id="496" w:name="_Toc120025151"/>
      <w:bookmarkStart w:id="497" w:name="_Toc120025306"/>
      <w:bookmarkStart w:id="498" w:name="_Toc120091384"/>
      <w:bookmarkStart w:id="499" w:name="_Toc136356630"/>
      <w:bookmarkStart w:id="500" w:name="_Toc136857523"/>
      <w:r w:rsidRPr="004E66ED">
        <w:t>5.10</w:t>
      </w:r>
      <w:r w:rsidR="001818C0" w:rsidRPr="004E66ED">
        <w:t>.6</w:t>
      </w:r>
      <w:r w:rsidR="001818C0" w:rsidRPr="004E66ED">
        <w:tab/>
        <w:t>Potential New Requirements needed to support the use case</w:t>
      </w:r>
      <w:bookmarkEnd w:id="495"/>
      <w:bookmarkEnd w:id="496"/>
      <w:bookmarkEnd w:id="497"/>
      <w:bookmarkEnd w:id="498"/>
      <w:bookmarkEnd w:id="499"/>
      <w:bookmarkEnd w:id="500"/>
    </w:p>
    <w:p w14:paraId="50027378" w14:textId="06190E94" w:rsidR="00936E7A" w:rsidRPr="004E66ED" w:rsidRDefault="001833C1" w:rsidP="001818C0">
      <w:pPr>
        <w:rPr>
          <w:noProof/>
        </w:rPr>
      </w:pPr>
      <w:r w:rsidRPr="004E66ED" w:rsidDel="001833C1">
        <w:t xml:space="preserve"> </w:t>
      </w:r>
      <w:r w:rsidR="00936E7A" w:rsidRPr="004E66ED">
        <w:rPr>
          <w:lang w:eastAsia="zh-CN"/>
        </w:rPr>
        <w:t>[PR 5.10.6-</w:t>
      </w:r>
      <w:r w:rsidRPr="004E66ED">
        <w:rPr>
          <w:lang w:eastAsia="zh-CN"/>
        </w:rPr>
        <w:t>1</w:t>
      </w:r>
      <w:r w:rsidR="00936E7A" w:rsidRPr="004E66ED">
        <w:rPr>
          <w:lang w:eastAsia="zh-CN"/>
        </w:rPr>
        <w:t>] The 5G system shall provide a means to synchronize multiple service data flows (e.g., heart rate, video, audio) of multiple UEs associated with Critical HealthCare services.</w:t>
      </w:r>
    </w:p>
    <w:p w14:paraId="252D475E" w14:textId="45994C49" w:rsidR="00D23EE0" w:rsidRPr="004E66ED" w:rsidRDefault="00D23EE0" w:rsidP="00D23EE0">
      <w:pPr>
        <w:pStyle w:val="Heading2"/>
      </w:pPr>
      <w:bookmarkStart w:id="501" w:name="_Toc120013034"/>
      <w:bookmarkStart w:id="502" w:name="_Toc120025152"/>
      <w:bookmarkStart w:id="503" w:name="_Toc120025307"/>
      <w:bookmarkStart w:id="504" w:name="_Toc120091385"/>
      <w:bookmarkStart w:id="505" w:name="_Toc136356631"/>
      <w:bookmarkStart w:id="506" w:name="_Toc136857524"/>
      <w:r w:rsidRPr="004E66ED">
        <w:t>5.11</w:t>
      </w:r>
      <w:r w:rsidRPr="004E66ED">
        <w:tab/>
        <w:t>Use case of IMS-based 3D Avatar Communication</w:t>
      </w:r>
      <w:bookmarkEnd w:id="501"/>
      <w:bookmarkEnd w:id="502"/>
      <w:bookmarkEnd w:id="503"/>
      <w:bookmarkEnd w:id="504"/>
      <w:bookmarkEnd w:id="505"/>
      <w:bookmarkEnd w:id="506"/>
    </w:p>
    <w:p w14:paraId="5517B990" w14:textId="7F28C1CC" w:rsidR="00D23EE0" w:rsidRPr="004E66ED" w:rsidRDefault="00D23EE0" w:rsidP="00D23EE0">
      <w:pPr>
        <w:pStyle w:val="Heading3"/>
      </w:pPr>
      <w:bookmarkStart w:id="507" w:name="_Toc120013035"/>
      <w:bookmarkStart w:id="508" w:name="_Toc120025153"/>
      <w:bookmarkStart w:id="509" w:name="_Toc120025308"/>
      <w:bookmarkStart w:id="510" w:name="_Toc120091386"/>
      <w:bookmarkStart w:id="511" w:name="_Toc136356632"/>
      <w:bookmarkStart w:id="512" w:name="_Toc136857525"/>
      <w:r w:rsidRPr="004E66ED">
        <w:t>5.11.1</w:t>
      </w:r>
      <w:r w:rsidRPr="004E66ED">
        <w:tab/>
        <w:t>Description</w:t>
      </w:r>
      <w:bookmarkEnd w:id="507"/>
      <w:bookmarkEnd w:id="508"/>
      <w:bookmarkEnd w:id="509"/>
      <w:bookmarkEnd w:id="510"/>
      <w:bookmarkEnd w:id="511"/>
      <w:bookmarkEnd w:id="512"/>
    </w:p>
    <w:p w14:paraId="0A36B00B" w14:textId="7EBC825C" w:rsidR="00D23EE0" w:rsidRPr="004E66ED" w:rsidRDefault="00D23EE0" w:rsidP="00D23EE0">
      <w:r w:rsidRPr="004E66ED">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4E66ED">
        <w:t xml:space="preserve"> In the terminology of this use case, the avatar is a digital representation of a user, and this digital representation is exchanged (with other media, notably audio), with one or more users as mobile metaverse media.</w:t>
      </w:r>
    </w:p>
    <w:p w14:paraId="6F0C4A98" w14:textId="77777777" w:rsidR="00D23EE0" w:rsidRPr="004E66ED" w:rsidRDefault="00D23EE0" w:rsidP="00D23EE0">
      <w:r w:rsidRPr="004E66ED">
        <w:t xml:space="preserve">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w:t>
      </w:r>
      <w:r w:rsidRPr="004E66ED">
        <w:lastRenderedPageBreak/>
        <w:t>difference between an Avatar Call and a Video Call is that the Avatar Call requires only a very constrained data rate, e.g. 5 kbps, to support.</w:t>
      </w:r>
    </w:p>
    <w:p w14:paraId="459696B0" w14:textId="62857B52" w:rsidR="00D23EE0" w:rsidRPr="004E66ED" w:rsidRDefault="00D23EE0" w:rsidP="00D23EE0">
      <w:r w:rsidRPr="004E66ED">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rsidRPr="004E66ED">
        <w:t>n</w:t>
      </w:r>
      <w:r w:rsidRPr="004E66ED">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Pr="004E66ED" w:rsidRDefault="00D23EE0" w:rsidP="00D23EE0">
      <w:r w:rsidRPr="004E66ED">
        <w:t>The scenarios considered in this use case are:</w:t>
      </w:r>
    </w:p>
    <w:p w14:paraId="0707C5E1" w14:textId="77777777" w:rsidR="00D23EE0" w:rsidRPr="004E66ED" w:rsidRDefault="00D23EE0" w:rsidP="00D23EE0">
      <w:r w:rsidRPr="004E66ED">
        <w:t>1(a). IMS users initiate an avatar call.</w:t>
      </w:r>
    </w:p>
    <w:p w14:paraId="503F01E8" w14:textId="77777777" w:rsidR="00D23EE0" w:rsidRPr="004E66ED" w:rsidRDefault="00D23EE0" w:rsidP="00D23EE0">
      <w:r w:rsidRPr="004E66ED">
        <w:t>1(b). An IMS users initiate a video call, but one (or both) users decide instead to provide Avatar Call representation instead of video representation.</w:t>
      </w:r>
    </w:p>
    <w:p w14:paraId="1C3911D3" w14:textId="77777777" w:rsidR="00D23EE0" w:rsidRPr="004E66ED" w:rsidRDefault="00D23EE0" w:rsidP="00D23EE0">
      <w:r w:rsidRPr="004E66ED">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4B93EAC1" w:rsidR="00D23EE0" w:rsidRPr="004E66ED" w:rsidRDefault="00D23EE0" w:rsidP="00D23EE0">
      <w:r w:rsidRPr="004E66ED">
        <w:t xml:space="preserve">2. A user interacts with a </w:t>
      </w:r>
      <w:r w:rsidR="00517709" w:rsidRPr="004E66ED">
        <w:t>computer-generated</w:t>
      </w:r>
      <w:r w:rsidRPr="004E66ED">
        <w:t xml:space="preserve"> system. Avatar communication is used to generate an appearance for a simulated entity with whom the user communicates.</w:t>
      </w:r>
    </w:p>
    <w:p w14:paraId="0C6FF017" w14:textId="3C2D17AD" w:rsidR="00D23EE0" w:rsidRPr="004E66ED" w:rsidRDefault="00D23EE0" w:rsidP="00D23EE0">
      <w:pPr>
        <w:pStyle w:val="Heading3"/>
      </w:pPr>
      <w:bookmarkStart w:id="513" w:name="_Toc120013036"/>
      <w:bookmarkStart w:id="514" w:name="_Toc120025154"/>
      <w:bookmarkStart w:id="515" w:name="_Toc120025309"/>
      <w:bookmarkStart w:id="516" w:name="_Toc120091387"/>
      <w:bookmarkStart w:id="517" w:name="_Toc136356633"/>
      <w:bookmarkStart w:id="518" w:name="_Toc136857526"/>
      <w:r w:rsidRPr="004E66ED">
        <w:t>5.11.2</w:t>
      </w:r>
      <w:r w:rsidRPr="004E66ED">
        <w:tab/>
        <w:t>Pre-conditions</w:t>
      </w:r>
      <w:bookmarkEnd w:id="513"/>
      <w:bookmarkEnd w:id="514"/>
      <w:bookmarkEnd w:id="515"/>
      <w:bookmarkEnd w:id="516"/>
      <w:bookmarkEnd w:id="517"/>
      <w:bookmarkEnd w:id="518"/>
    </w:p>
    <w:p w14:paraId="3D5A48A5" w14:textId="77777777" w:rsidR="00D23EE0" w:rsidRPr="004E66ED" w:rsidRDefault="00D23EE0" w:rsidP="00D23EE0">
      <w:r w:rsidRPr="004E66ED">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4E66ED" w:rsidRDefault="00D23EE0" w:rsidP="00D23EE0">
      <w:r w:rsidRPr="004E66ED">
        <w:t>A network accessible service is capable of initiating and terminating an IMS session and the IMS multimedia application 'avatar call.'</w:t>
      </w:r>
    </w:p>
    <w:p w14:paraId="15A2655C" w14:textId="0A0A1EC8" w:rsidR="00D23EE0" w:rsidRPr="004E66ED" w:rsidRDefault="00D23EE0" w:rsidP="00D23EE0">
      <w:pPr>
        <w:pStyle w:val="Heading3"/>
      </w:pPr>
      <w:bookmarkStart w:id="519" w:name="_Toc120013037"/>
      <w:bookmarkStart w:id="520" w:name="_Toc120025155"/>
      <w:bookmarkStart w:id="521" w:name="_Toc120025310"/>
      <w:bookmarkStart w:id="522" w:name="_Toc120091388"/>
      <w:bookmarkStart w:id="523" w:name="_Toc136356634"/>
      <w:bookmarkStart w:id="524" w:name="_Toc136857527"/>
      <w:r w:rsidRPr="004E66ED">
        <w:t>5.11.3</w:t>
      </w:r>
      <w:r w:rsidRPr="004E66ED">
        <w:tab/>
        <w:t>Service Flows</w:t>
      </w:r>
      <w:bookmarkEnd w:id="519"/>
      <w:bookmarkEnd w:id="520"/>
      <w:bookmarkEnd w:id="521"/>
      <w:bookmarkEnd w:id="522"/>
      <w:bookmarkEnd w:id="523"/>
      <w:bookmarkEnd w:id="524"/>
    </w:p>
    <w:p w14:paraId="12172D14" w14:textId="77777777" w:rsidR="00D23EE0" w:rsidRPr="004E66ED" w:rsidRDefault="00D23EE0" w:rsidP="00D23EE0">
      <w:r w:rsidRPr="004E66ED">
        <w:t>1(a).</w:t>
      </w:r>
      <w:r w:rsidRPr="004E66ED">
        <w:tab/>
        <w:t>Avatar Call</w:t>
      </w:r>
    </w:p>
    <w:p w14:paraId="1E2903A7" w14:textId="77777777" w:rsidR="00D23EE0" w:rsidRPr="004E66ED" w:rsidRDefault="00D23EE0" w:rsidP="00D23EE0">
      <w:pPr>
        <w:pStyle w:val="B1"/>
      </w:pPr>
      <w:r w:rsidRPr="004E66ED">
        <w:t>i.</w:t>
      </w:r>
      <w:r w:rsidRPr="004E66ED">
        <w:tab/>
        <w:t xml:space="preserve">Adonis is on a business trip and filthy after a day servicing industrial equipment. He calls Aphrodite, who is several time zones away and reading in bed after an exhausting day. </w:t>
      </w:r>
    </w:p>
    <w:p w14:paraId="267DD7AA" w14:textId="46134D21" w:rsidR="00D23EE0" w:rsidRPr="004E66ED" w:rsidRDefault="00D23EE0" w:rsidP="00D23EE0">
      <w:pPr>
        <w:pStyle w:val="B1"/>
      </w:pPr>
      <w:r w:rsidRPr="004E66ED">
        <w:t>ii.</w:t>
      </w:r>
      <w:r w:rsidRPr="004E66ED">
        <w:tab/>
        <w:t>Adonis doesn't want to initiate a video call since he hasn't had a chance to clean up and is still at work, surrounded by ugly machines</w:t>
      </w:r>
      <w:r w:rsidR="00BB0C4B" w:rsidRPr="004E66ED">
        <w:t xml:space="preserve">. </w:t>
      </w:r>
      <w:r w:rsidRPr="004E66ED">
        <w:t>He initiates an 'avatar call' explicitly with his terminal equipment interface.</w:t>
      </w:r>
    </w:p>
    <w:p w14:paraId="44C75EDD" w14:textId="77777777" w:rsidR="00D23EE0" w:rsidRPr="004E66ED" w:rsidRDefault="00D23EE0" w:rsidP="00D23EE0">
      <w:pPr>
        <w:pStyle w:val="B1"/>
      </w:pPr>
      <w:r w:rsidRPr="004E66ED">
        <w:t>iii.</w:t>
      </w:r>
      <w:r w:rsidRPr="004E66ED">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Pr="004E66ED" w:rsidRDefault="00D23EE0" w:rsidP="00AA2D93">
      <w:pPr>
        <w:pStyle w:val="TH"/>
      </w:pPr>
      <w:r w:rsidRPr="004E66ED">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7">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Pr="004E66ED" w:rsidRDefault="00D23EE0" w:rsidP="00D23EE0">
      <w:pPr>
        <w:pStyle w:val="TF"/>
      </w:pPr>
      <w:r w:rsidRPr="004E66ED">
        <w:t>Figure 5.11.3-1: Avatar media prepared for an avatar call</w:t>
      </w:r>
    </w:p>
    <w:p w14:paraId="54BD450B" w14:textId="77777777" w:rsidR="00513B78" w:rsidRPr="004E66ED" w:rsidRDefault="00513B78" w:rsidP="00513B78">
      <w:r w:rsidRPr="004E66ED">
        <w:lastRenderedPageBreak/>
        <w:t>In more detail, the media that is provided uplink is generated on each terminal. This is analogous to the way in which speech and video codecs operate today.</w:t>
      </w:r>
    </w:p>
    <w:p w14:paraId="7C0E87FE" w14:textId="77777777" w:rsidR="00513B78" w:rsidRPr="004E66ED" w:rsidRDefault="00513B78" w:rsidP="00AA2D93">
      <w:pPr>
        <w:pStyle w:val="TH"/>
      </w:pPr>
      <w:r w:rsidRPr="004E66ED">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Pr="004E66ED" w:rsidRDefault="00513B78" w:rsidP="00513B78">
      <w:pPr>
        <w:pStyle w:val="TF"/>
      </w:pPr>
      <w:r w:rsidRPr="004E66ED">
        <w:t>Figure 5.11.3-2: Avatar generation on each UE</w:t>
      </w:r>
    </w:p>
    <w:p w14:paraId="676773CC" w14:textId="77777777" w:rsidR="00513B78" w:rsidRPr="004E66ED" w:rsidRDefault="00513B78" w:rsidP="00513B78">
      <w:r w:rsidRPr="004E66ED">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Pr="004E66ED" w:rsidRDefault="00513B78" w:rsidP="00513B78">
      <w:r w:rsidRPr="004E66ED">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4E66ED">
        <w:rPr>
          <w:i/>
        </w:rPr>
        <w:t>service perspective</w:t>
      </w:r>
      <w:r w:rsidRPr="004E66ED">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Pr="004E66ED" w:rsidRDefault="00D23EE0" w:rsidP="00D23EE0">
      <w:r w:rsidRPr="004E66ED">
        <w:t>1(b).</w:t>
      </w:r>
      <w:r w:rsidRPr="004E66ED">
        <w:tab/>
        <w:t>Video call falls back to an Avatar call</w:t>
      </w:r>
    </w:p>
    <w:p w14:paraId="0C547D1F" w14:textId="77777777" w:rsidR="00D23EE0" w:rsidRPr="004E66ED" w:rsidRDefault="00D23EE0" w:rsidP="00D23EE0">
      <w:pPr>
        <w:pStyle w:val="B1"/>
      </w:pPr>
      <w:r w:rsidRPr="004E66ED">
        <w:t>i.</w:t>
      </w:r>
      <w:r w:rsidRPr="004E66ED">
        <w:tab/>
        <w:t>Adonis is striking as can be, and standing at an awe-inspiring vista on mount Olympus. He initiates a video call with Aphrodite.</w:t>
      </w:r>
    </w:p>
    <w:p w14:paraId="2050D24D" w14:textId="77777777" w:rsidR="00D23EE0" w:rsidRPr="004E66ED" w:rsidRDefault="00D23EE0" w:rsidP="00D23EE0">
      <w:pPr>
        <w:pStyle w:val="B1"/>
      </w:pPr>
      <w:r w:rsidRPr="004E66ED">
        <w:t>ii.</w:t>
      </w:r>
      <w:r w:rsidRPr="004E66ED">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Pr="004E66ED" w:rsidRDefault="00D23EE0" w:rsidP="00D23EE0">
      <w:pPr>
        <w:pStyle w:val="B1"/>
      </w:pPr>
      <w:r w:rsidRPr="004E66ED">
        <w:t>iii.</w:t>
      </w:r>
      <w:r w:rsidRPr="004E66ED">
        <w:tab/>
        <w:t>The call between Adonis and Aphrodite is established. Adonis sees Aphrodite's avatar representation. Aphrodite sees Adonis in the video media received as part of the call.</w:t>
      </w:r>
    </w:p>
    <w:p w14:paraId="44119D1B" w14:textId="77777777" w:rsidR="00D23EE0" w:rsidRPr="004E66ED" w:rsidRDefault="00D23EE0" w:rsidP="00D23EE0">
      <w:pPr>
        <w:pStyle w:val="B1"/>
      </w:pPr>
      <w:r w:rsidRPr="004E66ED">
        <w:t>iv.</w:t>
      </w:r>
      <w:r w:rsidRPr="004E66ED">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Pr="004E66ED" w:rsidRDefault="00D23EE0" w:rsidP="00D23EE0">
      <w:pPr>
        <w:pStyle w:val="B1"/>
      </w:pPr>
      <w:r w:rsidRPr="004E66ED">
        <w:t>v.</w:t>
      </w:r>
      <w:r w:rsidRPr="004E66ED">
        <w:tab/>
        <w:t>Adonis and Aphrodite enjoy the rest of their avatar call.</w:t>
      </w:r>
    </w:p>
    <w:p w14:paraId="072F718D" w14:textId="4F1F7949" w:rsidR="00D23EE0" w:rsidRPr="004E66ED" w:rsidRDefault="00D23EE0" w:rsidP="00BD2F19">
      <w:pPr>
        <w:pStyle w:val="B1"/>
        <w:ind w:left="284"/>
      </w:pPr>
      <w:r w:rsidRPr="004E66ED">
        <w:t>2.</w:t>
      </w:r>
      <w:r w:rsidRPr="004E66ED">
        <w:tab/>
        <w:t>Aphrodite calls automated customer service.</w:t>
      </w:r>
      <w:r w:rsidRPr="004E66ED">
        <w:tab/>
        <w:t xml:space="preserve">Aphrodite calls a customer service of company "Inhabitabilis" to initiate a video call. </w:t>
      </w:r>
    </w:p>
    <w:p w14:paraId="4223DF4D" w14:textId="564259FD" w:rsidR="00D23EE0" w:rsidRPr="004E66ED" w:rsidRDefault="00D23EE0" w:rsidP="00D23EE0">
      <w:pPr>
        <w:pStyle w:val="B1"/>
      </w:pPr>
      <w:r w:rsidRPr="004E66ED">
        <w:t>ii.</w:t>
      </w:r>
      <w:r w:rsidRPr="004E66ED">
        <w:tab/>
        <w:t>Inhabitabilis customer service employs a 'receptionist' named Nemo, who is actually not a pe</w:t>
      </w:r>
      <w:r w:rsidR="00BD2F19" w:rsidRPr="004E66ED">
        <w:t>r</w:t>
      </w:r>
      <w:r w:rsidRPr="004E66ED">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Pr="004E66ED" w:rsidRDefault="00D23EE0" w:rsidP="00D23EE0">
      <w:r w:rsidRPr="004E66ED">
        <w:t>iii.</w:t>
      </w:r>
      <w:r w:rsidRPr="004E66ED">
        <w:tab/>
        <w:t>Aphrodite is able to get answers to her questions and thanks Nemo. In all the above scenarios, the following applies.</w:t>
      </w:r>
    </w:p>
    <w:p w14:paraId="3C6ADF6C" w14:textId="77777777" w:rsidR="00513B78" w:rsidRPr="004E66ED" w:rsidRDefault="00513B78" w:rsidP="002115EE">
      <w:pPr>
        <w:pStyle w:val="B1"/>
        <w:ind w:left="284"/>
      </w:pPr>
      <w:r w:rsidRPr="004E66ED">
        <w:lastRenderedPageBreak/>
        <w:t>3.</w:t>
      </w:r>
      <w:r w:rsidRPr="004E66ED">
        <w:tab/>
        <w:t>Aphrodite uses a terminal device without cameras, or whose cameras are insufficient and/or Adonis uses a terminal device without avatar codec support</w:t>
      </w:r>
    </w:p>
    <w:p w14:paraId="3330F811" w14:textId="77777777" w:rsidR="00BD2F19" w:rsidRPr="004E66ED" w:rsidRDefault="00513B78" w:rsidP="00BD2F19">
      <w:pPr>
        <w:pStyle w:val="B1"/>
        <w:ind w:left="284" w:firstLine="0"/>
      </w:pPr>
      <w:r w:rsidRPr="004E66ED">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rsidRPr="004E66ED">
        <w:t>n</w:t>
      </w:r>
      <w:r w:rsidRPr="004E66ED">
        <w:t xml:space="preserve"> avatar encoding, so she expresses herself in text. </w:t>
      </w:r>
    </w:p>
    <w:p w14:paraId="6B0A0AA6" w14:textId="78A97EFC" w:rsidR="00513B78" w:rsidRPr="004E66ED" w:rsidRDefault="00513B78" w:rsidP="00513B78">
      <w:pPr>
        <w:pStyle w:val="B1"/>
      </w:pPr>
      <w:r w:rsidRPr="004E66ED">
        <w:t>i.</w:t>
      </w:r>
      <w:r w:rsidRPr="004E66ED">
        <w:tab/>
        <w:t xml:space="preserve">Aphrodite calls Adonis and wants to share an avatar call. She cannot however be captured via FACS due to a lack of sufficient camera support on her UE. Instead she uses </w:t>
      </w:r>
      <w:r w:rsidRPr="004E66ED">
        <w:rPr>
          <w:i/>
        </w:rPr>
        <w:t>text-based avatar media</w:t>
      </w:r>
      <w:r w:rsidRPr="004E66ED">
        <w:t xml:space="preserve">. </w:t>
      </w:r>
    </w:p>
    <w:p w14:paraId="7B476907" w14:textId="77777777" w:rsidR="00513B78" w:rsidRPr="004E66ED" w:rsidRDefault="00513B78" w:rsidP="00513B78">
      <w:pPr>
        <w:pStyle w:val="B1"/>
      </w:pPr>
      <w:r w:rsidRPr="004E66ED">
        <w:t>ii.</w:t>
      </w:r>
      <w:r w:rsidRPr="004E66ED">
        <w:tab/>
        <w:t xml:space="preserve">The text-based avatar media is transported to the point at which this media is </w:t>
      </w:r>
      <w:r w:rsidRPr="004E66ED">
        <w:rPr>
          <w:i/>
        </w:rPr>
        <w:t>rendered</w:t>
      </w:r>
      <w:r w:rsidRPr="004E66ED">
        <w:t xml:space="preserve"> as a 3D avatar media codec.</w:t>
      </w:r>
    </w:p>
    <w:p w14:paraId="7D9532F1" w14:textId="77777777" w:rsidR="00513B78" w:rsidRPr="004E66ED" w:rsidRDefault="00513B78" w:rsidP="00AA2D93">
      <w:pPr>
        <w:pStyle w:val="TH"/>
      </w:pPr>
      <w:r w:rsidRPr="004E66ED">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4E66ED" w:rsidRDefault="00513B78" w:rsidP="00513B78">
      <w:pPr>
        <w:pStyle w:val="TF"/>
      </w:pPr>
      <w:r w:rsidRPr="004E66ED">
        <w:t>Figure 5.11.3-3: Example of a text-based Avatar Media enables avatar call without camera, etc. support on a UE</w:t>
      </w:r>
    </w:p>
    <w:p w14:paraId="529D1D09" w14:textId="77777777" w:rsidR="00513B78" w:rsidRPr="004E66ED" w:rsidRDefault="00513B78" w:rsidP="00513B78">
      <w:pPr>
        <w:pStyle w:val="B1"/>
      </w:pPr>
      <w:r w:rsidRPr="004E66ED">
        <w:tab/>
        <w:t>The transcoding rendering of the avatar media to 3D avatar media could be at any point in the system - Aphrodite's UE, the network, or Adonis' UE.</w:t>
      </w:r>
    </w:p>
    <w:p w14:paraId="706FB955" w14:textId="77777777" w:rsidR="00513B78" w:rsidRPr="004E66ED" w:rsidRDefault="00513B78" w:rsidP="00513B78">
      <w:pPr>
        <w:pStyle w:val="B1"/>
      </w:pPr>
      <w:r w:rsidRPr="004E66ED">
        <w:t>iii.</w:t>
      </w:r>
      <w:r w:rsidRPr="004E66ED">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4E66ED" w:rsidRDefault="00513B78" w:rsidP="00513B78">
      <w:r w:rsidRPr="004E66ED">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Pr="004E66ED" w:rsidRDefault="00D23EE0" w:rsidP="00D23EE0">
      <w:pPr>
        <w:pStyle w:val="Heading3"/>
      </w:pPr>
      <w:bookmarkStart w:id="525" w:name="_Toc120013038"/>
      <w:bookmarkStart w:id="526" w:name="_Toc120025156"/>
      <w:bookmarkStart w:id="527" w:name="_Toc120025311"/>
      <w:bookmarkStart w:id="528" w:name="_Toc120091389"/>
      <w:bookmarkStart w:id="529" w:name="_Toc136356635"/>
      <w:bookmarkStart w:id="530" w:name="_Toc136857528"/>
      <w:r w:rsidRPr="004E66ED">
        <w:t>5.11.4</w:t>
      </w:r>
      <w:r w:rsidRPr="004E66ED">
        <w:tab/>
        <w:t>Post-conditions</w:t>
      </w:r>
      <w:bookmarkEnd w:id="525"/>
      <w:bookmarkEnd w:id="526"/>
      <w:bookmarkEnd w:id="527"/>
      <w:bookmarkEnd w:id="528"/>
      <w:bookmarkEnd w:id="529"/>
      <w:bookmarkEnd w:id="530"/>
    </w:p>
    <w:p w14:paraId="02B327EC" w14:textId="77777777" w:rsidR="00D23EE0" w:rsidRPr="004E66ED" w:rsidRDefault="00D23EE0" w:rsidP="00D23EE0">
      <w:r w:rsidRPr="004E66ED">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Pr="004E66ED" w:rsidRDefault="00D23EE0" w:rsidP="00D23EE0">
      <w:pPr>
        <w:pStyle w:val="Heading3"/>
      </w:pPr>
      <w:bookmarkStart w:id="531" w:name="_Toc120013039"/>
      <w:bookmarkStart w:id="532" w:name="_Toc120025157"/>
      <w:bookmarkStart w:id="533" w:name="_Toc120025312"/>
      <w:bookmarkStart w:id="534" w:name="_Toc120091390"/>
      <w:bookmarkStart w:id="535" w:name="_Toc136356636"/>
      <w:bookmarkStart w:id="536" w:name="_Toc136857529"/>
      <w:r w:rsidRPr="004E66ED">
        <w:t>5.11.5</w:t>
      </w:r>
      <w:r w:rsidRPr="004E66ED">
        <w:tab/>
        <w:t>Existing feature partly or fully covering use case functionality</w:t>
      </w:r>
      <w:bookmarkEnd w:id="531"/>
      <w:bookmarkEnd w:id="532"/>
      <w:bookmarkEnd w:id="533"/>
      <w:bookmarkEnd w:id="534"/>
      <w:bookmarkEnd w:id="535"/>
      <w:bookmarkEnd w:id="536"/>
    </w:p>
    <w:p w14:paraId="1B320206" w14:textId="77777777" w:rsidR="00D23EE0" w:rsidRPr="004E66ED" w:rsidRDefault="00D23EE0" w:rsidP="00D23EE0">
      <w:r w:rsidRPr="004E66ED">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Pr="004E66ED" w:rsidRDefault="00D23EE0" w:rsidP="00D23EE0">
      <w:r w:rsidRPr="004E66ED">
        <w:t>TS 22.173 defines the media handling capabilities of the IMS Multimedia Telephony service</w:t>
      </w:r>
    </w:p>
    <w:p w14:paraId="3AE2BF2A" w14:textId="01C12EB3" w:rsidR="00D23EE0" w:rsidRPr="004E66ED" w:rsidRDefault="00D23EE0" w:rsidP="00D23EE0">
      <w:r w:rsidRPr="004E66ED">
        <w:t>The specific gaps that are addressed in 5.A.6 include: extended feature negotiation, enabling the user to decide whether to present video or avatar communi</w:t>
      </w:r>
      <w:r w:rsidR="00513B78" w:rsidRPr="004E66ED">
        <w:t>c</w:t>
      </w:r>
      <w:r w:rsidRPr="004E66ED">
        <w:t>ation, the ability to support Avatar communication and content efficiently, the ability to support standardized Avatar media in the 5G system.</w:t>
      </w:r>
    </w:p>
    <w:p w14:paraId="27CC8733" w14:textId="77777777" w:rsidR="00D23EE0" w:rsidRPr="004E66ED" w:rsidRDefault="00D23EE0" w:rsidP="00D23EE0">
      <w:r w:rsidRPr="004E66ED">
        <w:lastRenderedPageBreak/>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4E66ED" w14:paraId="1886A9BC" w14:textId="77777777" w:rsidTr="00B73147">
        <w:trPr>
          <w:trHeight w:val="623"/>
          <w:tblHeader/>
          <w:jc w:val="center"/>
        </w:trPr>
        <w:tc>
          <w:tcPr>
            <w:tcW w:w="1621" w:type="dxa"/>
            <w:vMerge w:val="restart"/>
          </w:tcPr>
          <w:p w14:paraId="6C6B7A4E" w14:textId="77777777" w:rsidR="00D23EE0" w:rsidRPr="004E66ED" w:rsidRDefault="00D23EE0" w:rsidP="00B73147">
            <w:pPr>
              <w:keepNext/>
              <w:keepLines/>
              <w:spacing w:after="0"/>
              <w:jc w:val="center"/>
              <w:rPr>
                <w:rFonts w:ascii="Arial" w:eastAsia="Calibri" w:hAnsi="Arial"/>
                <w:b/>
                <w:sz w:val="18"/>
              </w:rPr>
            </w:pPr>
            <w:r w:rsidRPr="004E66ED">
              <w:rPr>
                <w:rFonts w:ascii="Arial" w:hAnsi="Arial" w:hint="eastAsia"/>
                <w:b/>
                <w:sz w:val="16"/>
              </w:rPr>
              <w:t>Use Case</w:t>
            </w:r>
          </w:p>
        </w:tc>
        <w:tc>
          <w:tcPr>
            <w:tcW w:w="3761" w:type="dxa"/>
            <w:gridSpan w:val="2"/>
          </w:tcPr>
          <w:p w14:paraId="723FE6D0" w14:textId="77777777" w:rsidR="00D23EE0" w:rsidRPr="004E66ED" w:rsidRDefault="00D23EE0" w:rsidP="00B73147">
            <w:pPr>
              <w:keepNext/>
              <w:keepLines/>
              <w:spacing w:after="0"/>
              <w:jc w:val="center"/>
              <w:rPr>
                <w:rFonts w:ascii="Arial" w:hAnsi="Arial"/>
                <w:b/>
                <w:sz w:val="16"/>
                <w:lang w:eastAsia="zh-CN"/>
              </w:rPr>
            </w:pPr>
            <w:r w:rsidRPr="004E66ED">
              <w:rPr>
                <w:rFonts w:ascii="Arial" w:hAnsi="Arial"/>
                <w:b/>
                <w:sz w:val="16"/>
              </w:rPr>
              <w:t>Characteristic parameter (KPI)</w:t>
            </w:r>
          </w:p>
        </w:tc>
      </w:tr>
      <w:tr w:rsidR="00D23EE0" w:rsidRPr="004E66ED" w14:paraId="4E68266A" w14:textId="77777777" w:rsidTr="00B73147">
        <w:trPr>
          <w:trHeight w:val="623"/>
          <w:tblHeader/>
          <w:jc w:val="center"/>
        </w:trPr>
        <w:tc>
          <w:tcPr>
            <w:tcW w:w="1621" w:type="dxa"/>
            <w:vMerge/>
          </w:tcPr>
          <w:p w14:paraId="012A41A1" w14:textId="77777777" w:rsidR="00D23EE0" w:rsidRPr="004E66ED"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End-to-end latency</w:t>
            </w:r>
          </w:p>
        </w:tc>
        <w:tc>
          <w:tcPr>
            <w:tcW w:w="2176" w:type="dxa"/>
          </w:tcPr>
          <w:p w14:paraId="0AF75AEF"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Service bit rate: user-experienced data rate</w:t>
            </w:r>
          </w:p>
        </w:tc>
      </w:tr>
      <w:tr w:rsidR="00D23EE0" w:rsidRPr="004E66ED" w14:paraId="3C2F4456" w14:textId="77777777" w:rsidTr="00B73147">
        <w:trPr>
          <w:trHeight w:val="896"/>
          <w:tblHeader/>
          <w:jc w:val="center"/>
        </w:trPr>
        <w:tc>
          <w:tcPr>
            <w:tcW w:w="1621" w:type="dxa"/>
          </w:tcPr>
          <w:p w14:paraId="0C969511" w14:textId="77777777" w:rsidR="00D23EE0" w:rsidRPr="004E66ED" w:rsidRDefault="00D23EE0" w:rsidP="00B73147">
            <w:pPr>
              <w:keepNext/>
              <w:keepLines/>
              <w:spacing w:after="0"/>
              <w:rPr>
                <w:rFonts w:ascii="Arial" w:hAnsi="Arial"/>
                <w:sz w:val="16"/>
              </w:rPr>
            </w:pPr>
            <w:r w:rsidRPr="004E66ED">
              <w:rPr>
                <w:rFonts w:ascii="Arial" w:hAnsi="Arial"/>
                <w:sz w:val="16"/>
              </w:rPr>
              <w:t>Avatar call</w:t>
            </w:r>
          </w:p>
        </w:tc>
        <w:tc>
          <w:tcPr>
            <w:tcW w:w="1585" w:type="dxa"/>
          </w:tcPr>
          <w:p w14:paraId="07E15784" w14:textId="6B293BC0" w:rsidR="00D23EE0" w:rsidRPr="004E66ED" w:rsidRDefault="00D23EE0" w:rsidP="00513B78">
            <w:pPr>
              <w:keepNext/>
              <w:keepLines/>
              <w:spacing w:after="0"/>
              <w:jc w:val="center"/>
              <w:rPr>
                <w:rFonts w:ascii="Arial" w:hAnsi="Arial"/>
                <w:sz w:val="16"/>
                <w:lang w:eastAsia="zh-CN"/>
              </w:rPr>
            </w:pPr>
            <w:r w:rsidRPr="004E66ED">
              <w:rPr>
                <w:rFonts w:ascii="Arial" w:hAnsi="Arial"/>
                <w:sz w:val="16"/>
                <w:lang w:eastAsia="zh-CN"/>
              </w:rPr>
              <w:t>[</w:t>
            </w:r>
            <w:r w:rsidR="00513B78" w:rsidRPr="004E66ED">
              <w:rPr>
                <w:rFonts w:ascii="Arial" w:hAnsi="Arial"/>
                <w:sz w:val="16"/>
                <w:lang w:eastAsia="zh-CN"/>
              </w:rPr>
              <w:t>NOTE1</w:t>
            </w:r>
            <w:r w:rsidRPr="004E66ED">
              <w:rPr>
                <w:rFonts w:ascii="Arial" w:hAnsi="Arial"/>
                <w:sz w:val="16"/>
                <w:lang w:eastAsia="zh-CN"/>
              </w:rPr>
              <w:t>]</w:t>
            </w:r>
          </w:p>
        </w:tc>
        <w:tc>
          <w:tcPr>
            <w:tcW w:w="2176" w:type="dxa"/>
          </w:tcPr>
          <w:p w14:paraId="6AE7081E" w14:textId="07054FEE" w:rsidR="00D23EE0" w:rsidRPr="004E66ED" w:rsidRDefault="00D23EE0" w:rsidP="00B73147">
            <w:pPr>
              <w:keepNext/>
              <w:keepLines/>
              <w:spacing w:after="0"/>
              <w:jc w:val="center"/>
              <w:rPr>
                <w:rFonts w:ascii="Arial" w:hAnsi="Arial"/>
                <w:sz w:val="16"/>
              </w:rPr>
            </w:pPr>
            <w:r w:rsidRPr="004E66ED">
              <w:rPr>
                <w:rFonts w:ascii="Arial" w:hAnsi="Arial"/>
                <w:sz w:val="16"/>
              </w:rPr>
              <w:t>&lt;5 kbps [45]</w:t>
            </w:r>
          </w:p>
        </w:tc>
      </w:tr>
      <w:tr w:rsidR="00D23EE0" w:rsidRPr="004E66ED" w14:paraId="121DD56E" w14:textId="77777777" w:rsidTr="00B73147">
        <w:trPr>
          <w:trHeight w:val="896"/>
          <w:tblHeader/>
          <w:jc w:val="center"/>
        </w:trPr>
        <w:tc>
          <w:tcPr>
            <w:tcW w:w="1621" w:type="dxa"/>
          </w:tcPr>
          <w:p w14:paraId="7C5D5E32" w14:textId="77777777" w:rsidR="00D23EE0" w:rsidRPr="004E66ED" w:rsidRDefault="00D23EE0" w:rsidP="00B73147">
            <w:pPr>
              <w:keepNext/>
              <w:keepLines/>
              <w:spacing w:after="0"/>
              <w:rPr>
                <w:rFonts w:ascii="Arial" w:hAnsi="Arial"/>
                <w:sz w:val="16"/>
              </w:rPr>
            </w:pPr>
            <w:r w:rsidRPr="004E66ED">
              <w:rPr>
                <w:rFonts w:ascii="Arial" w:hAnsi="Arial"/>
                <w:sz w:val="16"/>
              </w:rPr>
              <w:t>Video call</w:t>
            </w:r>
          </w:p>
        </w:tc>
        <w:tc>
          <w:tcPr>
            <w:tcW w:w="1585" w:type="dxa"/>
          </w:tcPr>
          <w:p w14:paraId="24F3A4E5"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 150 msec preferred</w:t>
            </w:r>
          </w:p>
          <w:p w14:paraId="32099B11"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&lt;400 msec limit</w:t>
            </w:r>
          </w:p>
          <w:p w14:paraId="358EA5A8" w14:textId="70D35BD0" w:rsidR="00D23EE0" w:rsidRPr="004E66ED" w:rsidRDefault="00D23EE0" w:rsidP="00C92A58">
            <w:pPr>
              <w:keepNext/>
              <w:keepLines/>
              <w:spacing w:after="0"/>
              <w:jc w:val="center"/>
              <w:rPr>
                <w:rFonts w:ascii="Arial" w:hAnsi="Arial"/>
                <w:sz w:val="16"/>
                <w:lang w:eastAsia="zh-CN"/>
              </w:rPr>
            </w:pPr>
            <w:r w:rsidRPr="004E66ED">
              <w:rPr>
                <w:rFonts w:ascii="Arial" w:hAnsi="Arial"/>
                <w:sz w:val="16"/>
                <w:lang w:eastAsia="zh-CN"/>
              </w:rPr>
              <w:t>Lip-synch: &lt; 100 msec [</w:t>
            </w:r>
            <w:r w:rsidR="00C92A58" w:rsidRPr="004E66ED">
              <w:rPr>
                <w:rFonts w:ascii="Arial" w:hAnsi="Arial"/>
                <w:sz w:val="16"/>
                <w:lang w:eastAsia="zh-CN"/>
              </w:rPr>
              <w:t>46</w:t>
            </w:r>
            <w:r w:rsidRPr="004E66ED">
              <w:rPr>
                <w:rFonts w:ascii="Arial" w:hAnsi="Arial"/>
                <w:sz w:val="16"/>
                <w:lang w:eastAsia="zh-CN"/>
              </w:rPr>
              <w:t>]</w:t>
            </w:r>
          </w:p>
        </w:tc>
        <w:tc>
          <w:tcPr>
            <w:tcW w:w="2176" w:type="dxa"/>
          </w:tcPr>
          <w:p w14:paraId="3C75E6A3" w14:textId="203F486C" w:rsidR="00D23EE0" w:rsidRPr="004E66ED" w:rsidRDefault="00D23EE0" w:rsidP="00D23EE0">
            <w:pPr>
              <w:keepNext/>
              <w:keepLines/>
              <w:spacing w:after="0"/>
              <w:jc w:val="center"/>
              <w:rPr>
                <w:rFonts w:ascii="Arial" w:hAnsi="Arial" w:cs="Arial"/>
                <w:sz w:val="16"/>
                <w:szCs w:val="16"/>
              </w:rPr>
            </w:pPr>
            <w:r w:rsidRPr="004E66ED">
              <w:rPr>
                <w:rFonts w:ascii="Arial" w:hAnsi="Arial" w:cs="Arial"/>
                <w:sz w:val="16"/>
                <w:szCs w:val="16"/>
              </w:rPr>
              <w:t>32-384 kb/s [46]</w:t>
            </w:r>
          </w:p>
        </w:tc>
      </w:tr>
      <w:tr w:rsidR="00D23EE0" w:rsidRPr="004E66ED" w14:paraId="785E3C51" w14:textId="77777777" w:rsidTr="00B73147">
        <w:trPr>
          <w:trHeight w:val="341"/>
          <w:tblHeader/>
          <w:jc w:val="center"/>
        </w:trPr>
        <w:tc>
          <w:tcPr>
            <w:tcW w:w="5382" w:type="dxa"/>
            <w:gridSpan w:val="3"/>
          </w:tcPr>
          <w:p w14:paraId="658B2206" w14:textId="77777777" w:rsidR="00513B78" w:rsidRPr="004E66ED" w:rsidRDefault="00513B78" w:rsidP="00513B78">
            <w:pPr>
              <w:pStyle w:val="TAN"/>
            </w:pPr>
            <w:r w:rsidRPr="004E66ED">
              <w:t xml:space="preserve">NOTE1: </w:t>
            </w:r>
            <w:r w:rsidRPr="004E66ED">
              <w:tab/>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4E66ED" w:rsidRDefault="00D23EE0" w:rsidP="00C3752B">
            <w:pPr>
              <w:pStyle w:val="TAN"/>
            </w:pPr>
            <w:r w:rsidRPr="004E66ED">
              <w:t>NOTE</w:t>
            </w:r>
            <w:r w:rsidR="00513B78" w:rsidRPr="004E66ED">
              <w:t>2</w:t>
            </w:r>
            <w:r w:rsidRPr="004E66ED">
              <w:t xml:space="preserve">: </w:t>
            </w:r>
            <w:r w:rsidRPr="004E66ED">
              <w:tab/>
              <w:t>The video call KPIs are from TS 22.105 and have not changed since Rel-</w:t>
            </w:r>
            <w:r w:rsidR="00C3752B" w:rsidRPr="004E66ED">
              <w:t>99</w:t>
            </w:r>
            <w:r w:rsidRPr="004E66ED">
              <w:t>. Actual transactional video call parameters may be higher now.</w:t>
            </w:r>
          </w:p>
        </w:tc>
      </w:tr>
    </w:tbl>
    <w:p w14:paraId="523CE5E3" w14:textId="270A55D2" w:rsidR="00D23EE0" w:rsidRPr="004E66ED" w:rsidRDefault="00D23EE0" w:rsidP="00D23EE0">
      <w:pPr>
        <w:pStyle w:val="Heading3"/>
      </w:pPr>
      <w:bookmarkStart w:id="537" w:name="_Toc120013040"/>
      <w:bookmarkStart w:id="538" w:name="_Toc120025158"/>
      <w:bookmarkStart w:id="539" w:name="_Toc120025313"/>
      <w:bookmarkStart w:id="540" w:name="_Toc120091391"/>
      <w:bookmarkStart w:id="541" w:name="_Toc136356637"/>
      <w:bookmarkStart w:id="542" w:name="_Toc136857530"/>
      <w:r w:rsidRPr="004E66ED">
        <w:t>5.11.6</w:t>
      </w:r>
      <w:r w:rsidRPr="004E66ED">
        <w:tab/>
        <w:t>Potential New Requirements needed to support the use case</w:t>
      </w:r>
      <w:bookmarkEnd w:id="537"/>
      <w:bookmarkEnd w:id="538"/>
      <w:bookmarkEnd w:id="539"/>
      <w:bookmarkEnd w:id="540"/>
      <w:bookmarkEnd w:id="541"/>
      <w:bookmarkEnd w:id="542"/>
    </w:p>
    <w:p w14:paraId="054C160D" w14:textId="7CBA6BB1" w:rsidR="00D23EE0" w:rsidRPr="004E66ED" w:rsidRDefault="00D23EE0" w:rsidP="00D23EE0">
      <w:r w:rsidRPr="004E66ED">
        <w:t>[P.R. 5.11.6-1]</w:t>
      </w:r>
      <w:r w:rsidRPr="004E66ED">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Pr="004E66ED" w:rsidRDefault="00513B78" w:rsidP="00513B78">
      <w:r w:rsidRPr="004E66ED">
        <w:t>[P.R. 5.11.6-2]</w:t>
      </w:r>
      <w:r w:rsidRPr="004E66ED">
        <w:tab/>
        <w:t>The 5G system shall support a means for UEs to produce 3D avatar media to be sent uplink, and to receive this media downlink.</w:t>
      </w:r>
    </w:p>
    <w:p w14:paraId="121457DA" w14:textId="77777777" w:rsidR="00513B78" w:rsidRPr="004E66ED" w:rsidRDefault="00513B78" w:rsidP="00513B78">
      <w:pPr>
        <w:pStyle w:val="NO"/>
      </w:pPr>
      <w:r w:rsidRPr="004E66ED">
        <w:t>NOTE 1:</w:t>
      </w:r>
      <w:r w:rsidRPr="004E66ED">
        <w:tab/>
        <w:t>In some scenarios, avatar media transmission entails a significantly lower data transfer rate than video.</w:t>
      </w:r>
    </w:p>
    <w:p w14:paraId="317AF447" w14:textId="77777777" w:rsidR="00513B78" w:rsidRPr="004E66ED" w:rsidRDefault="00513B78" w:rsidP="00513B78">
      <w:r w:rsidRPr="004E66ED">
        <w:t>[P.R. 5.11.6-3]</w:t>
      </w:r>
      <w:r w:rsidRPr="004E66ED">
        <w:tab/>
        <w:t>The 5G system shall support a means for the production of 3D avatar media to be accomplished on a UE to support confidentiality of the data used to produce the 3D avatar (e.g. from the UE cameras, etc.)</w:t>
      </w:r>
    </w:p>
    <w:p w14:paraId="54FA1677" w14:textId="77777777" w:rsidR="00513B78" w:rsidRPr="004E66ED" w:rsidRDefault="00513B78" w:rsidP="00513B78">
      <w:r w:rsidRPr="004E66ED">
        <w:t>[P.R. 5.11.6-4]</w:t>
      </w:r>
      <w:r w:rsidRPr="004E66ED">
        <w:tab/>
        <w:t xml:space="preserve">Subject to user consent, the 5G system shall support a means to provide bidirectional transitioning between video and avatar media for parties of an IMS call. </w:t>
      </w:r>
    </w:p>
    <w:p w14:paraId="193CC8CC" w14:textId="77777777" w:rsidR="00513B78" w:rsidRPr="004E66ED" w:rsidRDefault="00513B78" w:rsidP="00513B78">
      <w:pPr>
        <w:pStyle w:val="NO"/>
      </w:pPr>
      <w:r w:rsidRPr="004E66ED">
        <w:t>NOTE 2:</w:t>
      </w:r>
      <w:r w:rsidRPr="004E66ED">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77777777" w:rsidR="00513B78" w:rsidRPr="004E66ED" w:rsidRDefault="00513B78" w:rsidP="00513B78">
      <w:r w:rsidRPr="004E66ED">
        <w:t>[P.R. 5.11.6-5]</w:t>
      </w:r>
      <w:r w:rsidRPr="004E66ED">
        <w:tab/>
        <w:t>The 5G system shall support a means to enable locally generated media (e.g. text or video) of a party to be transcoded before it is rendered for the receiving party</w:t>
      </w:r>
      <w:r w:rsidRPr="004E66ED">
        <w:rPr>
          <w:lang w:val="en-US"/>
        </w:rPr>
        <w:t>.</w:t>
      </w:r>
    </w:p>
    <w:p w14:paraId="4E71C58D" w14:textId="77777777" w:rsidR="00513B78" w:rsidRPr="004E66ED" w:rsidRDefault="00513B78" w:rsidP="00513B78">
      <w:pPr>
        <w:pStyle w:val="NO"/>
      </w:pPr>
      <w:r w:rsidRPr="004E66ED">
        <w:t>NOTE 3:</w:t>
      </w:r>
      <w:r w:rsidRPr="004E66ED">
        <w:tab/>
        <w:t>The locally generated media could allow a party to control the appearance of its avatar, e.g. to express behavior, movement, affect, emotions, etc.</w:t>
      </w:r>
    </w:p>
    <w:p w14:paraId="7DB497F9" w14:textId="77777777" w:rsidR="00513B78" w:rsidRPr="004E66ED" w:rsidRDefault="00513B78" w:rsidP="00513B78">
      <w:pPr>
        <w:pStyle w:val="NO"/>
      </w:pPr>
      <w:r w:rsidRPr="004E66ED">
        <w:t>NOTE 4:</w:t>
      </w:r>
      <w:r w:rsidRPr="004E66ED">
        <w:tab/>
        <w:t>The transcoding of media enables 3D avatar communication to be supported in scenarios in which UE participating in the IMS call does not support e.g. FACS, encoding avatar media, presenting avatar media, etc.</w:t>
      </w:r>
    </w:p>
    <w:p w14:paraId="500B0606" w14:textId="27E633D5" w:rsidR="00DC6AA1" w:rsidRPr="004E66ED" w:rsidRDefault="00513B78" w:rsidP="00513B78">
      <w:r w:rsidRPr="004E66ED">
        <w:t>[P.R. 5.11.6-6]</w:t>
      </w:r>
      <w:r w:rsidRPr="004E66ED">
        <w:tab/>
        <w:t>The 5G system shall</w:t>
      </w:r>
      <w:r w:rsidR="00DC6AA1" w:rsidRPr="004E66ED">
        <w:t xml:space="preserve"> support collection of charging</w:t>
      </w:r>
      <w:r w:rsidR="00BD2F19" w:rsidRPr="004E66ED">
        <w:t xml:space="preserve"> </w:t>
      </w:r>
      <w:r w:rsidRPr="004E66ED">
        <w:t>information associated with initiating and terminating an IMS-based 3D avatar call.</w:t>
      </w:r>
    </w:p>
    <w:p w14:paraId="175F93A3" w14:textId="022B11D7" w:rsidR="004C3DB7" w:rsidRPr="004E66ED" w:rsidRDefault="004C3DB7" w:rsidP="007F3C7C">
      <w:pPr>
        <w:pStyle w:val="Heading2"/>
      </w:pPr>
      <w:bookmarkStart w:id="543" w:name="_Toc120013041"/>
      <w:bookmarkStart w:id="544" w:name="_Toc120025159"/>
      <w:bookmarkStart w:id="545" w:name="_Toc120025314"/>
      <w:bookmarkStart w:id="546" w:name="_Toc120091392"/>
      <w:bookmarkStart w:id="547" w:name="_Toc136356638"/>
      <w:bookmarkStart w:id="548" w:name="_Toc136857531"/>
      <w:r w:rsidRPr="004E66ED">
        <w:lastRenderedPageBreak/>
        <w:t>5.12</w:t>
      </w:r>
      <w:r w:rsidRPr="004E66ED">
        <w:tab/>
      </w:r>
      <w:r w:rsidR="00AA2D93" w:rsidRPr="00AA2D93">
        <w:t xml:space="preserve">Use Case on </w:t>
      </w:r>
      <w:r w:rsidRPr="004E66ED">
        <w:t>Virtual humans in metaverse</w:t>
      </w:r>
      <w:bookmarkEnd w:id="543"/>
      <w:bookmarkEnd w:id="544"/>
      <w:bookmarkEnd w:id="545"/>
      <w:bookmarkEnd w:id="546"/>
      <w:bookmarkEnd w:id="547"/>
      <w:bookmarkEnd w:id="548"/>
      <w:r w:rsidR="00AA2D93">
        <w:t xml:space="preserve"> </w:t>
      </w:r>
    </w:p>
    <w:p w14:paraId="48AFA044" w14:textId="7FF63145" w:rsidR="004C3DB7" w:rsidRPr="004E66ED" w:rsidRDefault="004C3DB7" w:rsidP="007F3C7C">
      <w:pPr>
        <w:pStyle w:val="Heading3"/>
      </w:pPr>
      <w:bookmarkStart w:id="549" w:name="_Toc120013042"/>
      <w:bookmarkStart w:id="550" w:name="_Toc120025160"/>
      <w:bookmarkStart w:id="551" w:name="_Toc120025315"/>
      <w:bookmarkStart w:id="552" w:name="_Toc120091393"/>
      <w:bookmarkStart w:id="553" w:name="_Toc136356639"/>
      <w:bookmarkStart w:id="554" w:name="_Toc136857532"/>
      <w:r w:rsidRPr="004E66ED">
        <w:t>5.12.1</w:t>
      </w:r>
      <w:r w:rsidRPr="004E66ED">
        <w:tab/>
        <w:t>Description</w:t>
      </w:r>
      <w:bookmarkEnd w:id="549"/>
      <w:bookmarkEnd w:id="550"/>
      <w:bookmarkEnd w:id="551"/>
      <w:bookmarkEnd w:id="552"/>
      <w:bookmarkEnd w:id="553"/>
      <w:bookmarkEnd w:id="554"/>
    </w:p>
    <w:p w14:paraId="14A4388F" w14:textId="6A76153D" w:rsidR="004C3DB7" w:rsidRPr="004E66ED" w:rsidRDefault="004C3DB7" w:rsidP="00066483">
      <w:r w:rsidRPr="004E66ED">
        <w:t xml:space="preserve">Virtual humans (or digital </w:t>
      </w:r>
      <w:r w:rsidR="008A49F6" w:rsidRPr="004E66ED">
        <w:t xml:space="preserve">representations of </w:t>
      </w:r>
      <w:r w:rsidRPr="004E66ED">
        <w:t>humans</w:t>
      </w:r>
      <w:r w:rsidR="008A49F6" w:rsidRPr="004E66ED">
        <w:t>, also referred to as 'avatars' in this use case</w:t>
      </w:r>
      <w:r w:rsidRPr="004E66ED">
        <w:t>) are simulations of human beings on computers</w:t>
      </w:r>
      <w:r w:rsidR="00A94FE7" w:rsidRPr="004E66ED">
        <w:t xml:space="preserve"> </w:t>
      </w:r>
      <w:r w:rsidRPr="004E66ED">
        <w:t>[</w:t>
      </w:r>
      <w:r w:rsidR="00C40AE8" w:rsidRPr="004E66ED">
        <w:t>47</w:t>
      </w:r>
      <w:r w:rsidRPr="004E66ED">
        <w:t>]. There is a wide range of applications, such as games, film and TV productions, financial industry (smart adviser), telecommunications (avatars), etc.</w:t>
      </w:r>
      <w:r w:rsidRPr="004E66ED" w:rsidDel="003A166F">
        <w:rPr>
          <w:rFonts w:hint="eastAsia"/>
        </w:rPr>
        <w:t xml:space="preserve"> </w:t>
      </w:r>
    </w:p>
    <w:p w14:paraId="7B1A6FFB" w14:textId="6EB72A67" w:rsidR="004C3DB7" w:rsidRPr="004E66ED" w:rsidRDefault="004C3DB7" w:rsidP="00066483">
      <w:r w:rsidRPr="004E66ED">
        <w:t xml:space="preserve">In the </w:t>
      </w:r>
      <w:r w:rsidR="008A49F6" w:rsidRPr="004E66ED">
        <w:t xml:space="preserve">coming </w:t>
      </w:r>
      <w:r w:rsidRPr="004E66ED">
        <w:t xml:space="preserve">era, the technology of virtual humans is one of foundations of </w:t>
      </w:r>
      <w:r w:rsidR="008A49F6" w:rsidRPr="004E66ED">
        <w:t xml:space="preserve">mobile </w:t>
      </w:r>
      <w:r w:rsidRPr="004E66ED">
        <w:t>metaverse</w:t>
      </w:r>
      <w:r w:rsidR="008A49F6" w:rsidRPr="004E66ED">
        <w:t xml:space="preserve"> service</w:t>
      </w:r>
      <w:r w:rsidRPr="004E66ED">
        <w:t xml:space="preserve">. A virtual human can be a digital </w:t>
      </w:r>
      <w:r w:rsidR="008A49F6" w:rsidRPr="004E66ED">
        <w:t xml:space="preserve">representation </w:t>
      </w:r>
      <w:r w:rsidRPr="004E66ED">
        <w:t xml:space="preserve">of a natural person in a </w:t>
      </w:r>
      <w:r w:rsidR="008A49F6" w:rsidRPr="004E66ED">
        <w:t>mobile metaverse service</w:t>
      </w:r>
      <w:r w:rsidRPr="004E66ED">
        <w:t xml:space="preserve">, which is driven by the natural person. Or a virtual human also can be </w:t>
      </w:r>
      <w:r w:rsidR="008A49F6" w:rsidRPr="004E66ED">
        <w:t xml:space="preserve">a digital representation of </w:t>
      </w:r>
      <w:r w:rsidRPr="004E66ED">
        <w:t>a digital assistant driven by AI model.</w:t>
      </w:r>
      <w:r w:rsidRPr="004E66ED" w:rsidDel="002E5455">
        <w:rPr>
          <w:rFonts w:hint="eastAsia"/>
        </w:rPr>
        <w:t xml:space="preserve"> </w:t>
      </w:r>
    </w:p>
    <w:p w14:paraId="2B73D4DA" w14:textId="77777777" w:rsidR="00AA2D93" w:rsidRDefault="004C3DB7" w:rsidP="00066483">
      <w:r w:rsidRPr="004E66ED">
        <w:t>M</w:t>
      </w:r>
      <w:r w:rsidR="008A49F6" w:rsidRPr="004E66ED">
        <w:t>obile m</w:t>
      </w:r>
      <w:r w:rsidRPr="004E66ED">
        <w:t>etaverse serv</w:t>
      </w:r>
      <w:r w:rsidR="008A49F6" w:rsidRPr="004E66ED">
        <w:t>ic</w:t>
      </w:r>
      <w:r w:rsidRPr="004E66ED">
        <w:t xml:space="preserve">es </w:t>
      </w:r>
      <w:r w:rsidR="008A49F6" w:rsidRPr="004E66ED">
        <w:t xml:space="preserve">offer </w:t>
      </w:r>
      <w:r w:rsidRPr="004E66ED">
        <w:t xml:space="preserve">an important </w:t>
      </w:r>
      <w:r w:rsidR="008A49F6" w:rsidRPr="004E66ED">
        <w:t xml:space="preserve">opportunity </w:t>
      </w:r>
      <w:r w:rsidRPr="004E66ED">
        <w:t>for socialization and entertainment, where</w:t>
      </w:r>
      <w:r w:rsidR="008A49F6" w:rsidRPr="004E66ED">
        <w:t xml:space="preserve"> user experience of</w:t>
      </w:r>
      <w:r w:rsidRPr="004E66ED">
        <w:t xml:space="preserve"> the virtual world and the real world combine. This use case focuses on the scenario of a natural person's digital embodiment in a metaverse</w:t>
      </w:r>
      <w:r w:rsidR="008A49F6" w:rsidRPr="004E66ED">
        <w:t xml:space="preserve"> as a location agnostic service experience</w:t>
      </w:r>
      <w:r w:rsidRPr="004E66ED">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p>
    <w:p w14:paraId="4046EC91" w14:textId="6805394B" w:rsidR="004C3DB7" w:rsidRPr="004E66ED" w:rsidRDefault="004C3DB7" w:rsidP="00AA2D93">
      <w:pPr>
        <w:pStyle w:val="TH"/>
        <w:rPr>
          <w:rFonts w:ascii="SimSun" w:hAnsi="SimSun" w:cs="SimSun"/>
          <w:color w:val="000000"/>
          <w:sz w:val="24"/>
          <w:lang w:eastAsia="zh-CN" w:bidi="ar"/>
        </w:rPr>
      </w:pPr>
      <w:r w:rsidRPr="004E66ED">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DD6492D" w14:textId="44DB1D94" w:rsidR="004C3DB7" w:rsidRPr="004E66ED" w:rsidRDefault="004C3DB7" w:rsidP="00AA2D93">
      <w:pPr>
        <w:pStyle w:val="TF"/>
        <w:rPr>
          <w:lang w:eastAsia="en-GB"/>
        </w:rPr>
      </w:pPr>
      <w:r w:rsidRPr="004E66ED">
        <w:rPr>
          <w:lang w:eastAsia="en-GB"/>
        </w:rPr>
        <w:t>Figure 5.12.1-1: Virtual humans in metaverse</w:t>
      </w:r>
      <w:r w:rsidR="00AA2D93">
        <w:rPr>
          <w:lang w:eastAsia="en-GB"/>
        </w:rPr>
        <w:t xml:space="preserve"> </w:t>
      </w:r>
      <w:r w:rsidRPr="004E66ED">
        <w:rPr>
          <w:lang w:eastAsia="en-GB"/>
        </w:rPr>
        <w:t xml:space="preserve">(Source: </w:t>
      </w:r>
      <w:hyperlink r:id="rId51" w:history="1">
        <w:r w:rsidRPr="004E66ED">
          <w:rPr>
            <w:rStyle w:val="Hyperlink"/>
            <w:lang w:eastAsia="en-GB"/>
          </w:rPr>
          <w:t>https://vr.baidu.com/product/xirang</w:t>
        </w:r>
      </w:hyperlink>
      <w:r w:rsidRPr="004E66ED">
        <w:rPr>
          <w:lang w:eastAsia="en-GB"/>
        </w:rPr>
        <w:t>, https://en.wikipedia.org/wiki/Virtual_humans)</w:t>
      </w:r>
    </w:p>
    <w:p w14:paraId="20C24B58" w14:textId="466F4E61" w:rsidR="004C3DB7" w:rsidRPr="004E66ED" w:rsidRDefault="004C3DB7" w:rsidP="00066483">
      <w:r w:rsidRPr="004E66ED">
        <w:t>For smooth experience, the motion-to-photon latency should be less than 20ms [</w:t>
      </w:r>
      <w:r w:rsidR="00C40AE8" w:rsidRPr="004E66ED">
        <w:t>48</w:t>
      </w:r>
      <w:r w:rsidRPr="004E66ED">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4E66ED">
        <w:t>49</w:t>
      </w:r>
      <w:r w:rsidRPr="004E66ED">
        <w:t>]. The obtained results vary, depending on the kind of stimuli, biasing effects of stimulus range, the psychometric methods employed, etc.</w:t>
      </w:r>
    </w:p>
    <w:p w14:paraId="58D13C85" w14:textId="77777777" w:rsidR="004C3DB7" w:rsidRPr="004E66ED" w:rsidRDefault="004C3DB7" w:rsidP="00066483">
      <w:pPr>
        <w:pStyle w:val="B1"/>
      </w:pPr>
      <w:r w:rsidRPr="004E66ED">
        <w:t>-</w:t>
      </w:r>
      <w:r w:rsidRPr="004E66ED">
        <w:tab/>
        <w:t>audio-tactile stimuli: 12 ms when the audio comes first and 25 ms when the tactile comes first to be perceived as being synchronous.</w:t>
      </w:r>
    </w:p>
    <w:p w14:paraId="6E0B9414" w14:textId="77777777" w:rsidR="004C3DB7" w:rsidRPr="004E66ED" w:rsidRDefault="004C3DB7" w:rsidP="00066483">
      <w:pPr>
        <w:pStyle w:val="B1"/>
      </w:pPr>
      <w:r w:rsidRPr="004E66ED">
        <w:t>-</w:t>
      </w:r>
      <w:r w:rsidRPr="004E66ED">
        <w:tab/>
        <w:t>visual-tactile stimuli: 30 ms when the video comes first and 20 ms when the tactile comes first to be perceived as being synchronous.</w:t>
      </w:r>
    </w:p>
    <w:p w14:paraId="4D3CB455" w14:textId="77777777" w:rsidR="004C3DB7" w:rsidRPr="004E66ED" w:rsidRDefault="004C3DB7" w:rsidP="00066483">
      <w:pPr>
        <w:pStyle w:val="B1"/>
      </w:pPr>
      <w:r w:rsidRPr="004E66ED">
        <w:t>-</w:t>
      </w:r>
      <w:r w:rsidRPr="004E66ED">
        <w:tab/>
        <w:t>audio-visual stimuli: 20 ms when the audio comes first and 20 ms when the video comes first to be perceived as being synchronous.</w:t>
      </w:r>
    </w:p>
    <w:p w14:paraId="2CDEFE77" w14:textId="77777777" w:rsidR="004C3DB7" w:rsidRPr="004E66ED" w:rsidRDefault="004C3DB7" w:rsidP="004C3DB7">
      <w:pPr>
        <w:pStyle w:val="NO"/>
        <w:rPr>
          <w:lang w:val="en-US"/>
        </w:rPr>
      </w:pPr>
      <w:r w:rsidRPr="004E66ED">
        <w:lastRenderedPageBreak/>
        <w:t>NOTE 1:</w:t>
      </w:r>
      <w:r w:rsidRPr="004E66ED">
        <w:tab/>
        <w:t xml:space="preserve">Taking audio-tactile stimuli as an example, when the audio comes first, </w:t>
      </w:r>
      <w:r w:rsidRPr="004E66ED">
        <w:rPr>
          <w:lang w:eastAsia="zh-CN"/>
        </w:rPr>
        <w:t>users are not able to detect asynchronies</w:t>
      </w:r>
      <w:r w:rsidRPr="004E66ED">
        <w:t xml:space="preserve"> if the tactile comes within 12ms. Accordingly, when the tactile comes first, </w:t>
      </w:r>
      <w:r w:rsidRPr="004E66ED">
        <w:rPr>
          <w:lang w:eastAsia="zh-CN"/>
        </w:rPr>
        <w:t>users are not able to detect asynchronies</w:t>
      </w:r>
      <w:r w:rsidRPr="004E66ED">
        <w:t xml:space="preserve"> if the audio comes within 25ms.</w:t>
      </w:r>
    </w:p>
    <w:p w14:paraId="01D4F00E" w14:textId="77777777" w:rsidR="004C3DB7" w:rsidRPr="004E66ED" w:rsidRDefault="004C3DB7" w:rsidP="004C3DB7">
      <w:pPr>
        <w:ind w:left="426" w:right="648" w:firstLine="141"/>
        <w:rPr>
          <w:i/>
          <w:lang w:val="x-none"/>
        </w:rPr>
      </w:pPr>
    </w:p>
    <w:p w14:paraId="6109EDE0" w14:textId="7E6C6ECE" w:rsidR="004C3DB7" w:rsidRPr="004E66ED" w:rsidRDefault="004C3DB7" w:rsidP="004C3DB7">
      <w:pPr>
        <w:pStyle w:val="Heading3"/>
      </w:pPr>
      <w:bookmarkStart w:id="555" w:name="_Toc91257861"/>
      <w:bookmarkStart w:id="556" w:name="_Toc120013043"/>
      <w:bookmarkStart w:id="557" w:name="_Toc120025161"/>
      <w:bookmarkStart w:id="558" w:name="_Toc120025316"/>
      <w:bookmarkStart w:id="559" w:name="_Toc120091394"/>
      <w:bookmarkStart w:id="560" w:name="_Toc136356640"/>
      <w:bookmarkStart w:id="561" w:name="_Toc136857533"/>
      <w:r w:rsidRPr="004E66ED">
        <w:t>5.12.2</w:t>
      </w:r>
      <w:r w:rsidRPr="004E66ED">
        <w:tab/>
        <w:t>Pre-conditions</w:t>
      </w:r>
      <w:bookmarkEnd w:id="555"/>
      <w:bookmarkEnd w:id="556"/>
      <w:bookmarkEnd w:id="557"/>
      <w:bookmarkEnd w:id="558"/>
      <w:bookmarkEnd w:id="559"/>
      <w:bookmarkEnd w:id="560"/>
      <w:bookmarkEnd w:id="561"/>
    </w:p>
    <w:p w14:paraId="54F78B55" w14:textId="74731CF8" w:rsidR="004C3DB7" w:rsidRPr="004E66ED" w:rsidRDefault="004C3DB7" w:rsidP="004C3DB7">
      <w:pPr>
        <w:rPr>
          <w:lang w:eastAsia="zh-CN"/>
        </w:rPr>
      </w:pPr>
      <w:bookmarkStart w:id="562" w:name="OLE_LINK13"/>
      <w:bookmarkStart w:id="563" w:name="OLE_LINK14"/>
      <w:r w:rsidRPr="004E66ED">
        <w:rPr>
          <w:rFonts w:hint="eastAsia"/>
          <w:lang w:eastAsia="zh-CN"/>
        </w:rPr>
        <w:t>Alice</w:t>
      </w:r>
      <w:r w:rsidRPr="004E66ED">
        <w:rPr>
          <w:lang w:eastAsia="zh-CN"/>
        </w:rPr>
        <w:t>’s virtual human</w:t>
      </w:r>
      <w:bookmarkEnd w:id="562"/>
      <w:bookmarkEnd w:id="563"/>
      <w:r w:rsidRPr="004E66ED">
        <w:rPr>
          <w:lang w:eastAsia="zh-CN"/>
        </w:rPr>
        <w:t xml:space="preserve"> exists</w:t>
      </w:r>
      <w:r w:rsidR="008A49F6" w:rsidRPr="004E66ED">
        <w:rPr>
          <w:lang w:eastAsia="zh-CN"/>
        </w:rPr>
        <w:t xml:space="preserve"> as a digital representation in</w:t>
      </w:r>
      <w:r w:rsidRPr="004E66ED">
        <w:rPr>
          <w:lang w:eastAsia="zh-CN"/>
        </w:rPr>
        <w:t xml:space="preserve"> </w:t>
      </w:r>
      <w:r w:rsidR="008A49F6" w:rsidRPr="004E66ED">
        <w:rPr>
          <w:lang w:eastAsia="zh-CN"/>
        </w:rPr>
        <w:t xml:space="preserve">a mobile </w:t>
      </w:r>
      <w:r w:rsidRPr="004E66ED">
        <w:rPr>
          <w:lang w:eastAsia="zh-CN"/>
        </w:rPr>
        <w:t>metaverse</w:t>
      </w:r>
      <w:r w:rsidR="008A49F6" w:rsidRPr="004E66ED">
        <w:rPr>
          <w:lang w:eastAsia="zh-CN"/>
        </w:rPr>
        <w:t xml:space="preserve"> service</w:t>
      </w:r>
      <w:r w:rsidRPr="004E66ED">
        <w:rPr>
          <w:lang w:eastAsia="zh-CN"/>
        </w:rPr>
        <w:t xml:space="preserve">. </w:t>
      </w:r>
      <w:r w:rsidRPr="004E66ED">
        <w:rPr>
          <w:rFonts w:hint="eastAsia"/>
          <w:lang w:eastAsia="zh-CN"/>
        </w:rPr>
        <w:t>Alice</w:t>
      </w:r>
      <w:r w:rsidRPr="004E66ED">
        <w:rPr>
          <w:lang w:eastAsia="zh-CN"/>
        </w:rPr>
        <w:t xml:space="preserve">’s virtual human wants to explore a newly opened area, including both natural environment and the humanities environment. The equipment Alice wears are all connected to 5G network. The </w:t>
      </w:r>
      <w:r w:rsidR="008A49F6" w:rsidRPr="004E66ED">
        <w:rPr>
          <w:lang w:eastAsia="zh-CN"/>
        </w:rPr>
        <w:t xml:space="preserve">mobile </w:t>
      </w:r>
      <w:r w:rsidRPr="004E66ED">
        <w:rPr>
          <w:lang w:eastAsia="zh-CN"/>
        </w:rPr>
        <w:t xml:space="preserve">metaverse service </w:t>
      </w:r>
      <w:r w:rsidR="008A49F6" w:rsidRPr="004E66ED">
        <w:rPr>
          <w:lang w:eastAsia="zh-CN"/>
        </w:rPr>
        <w:t>interacts</w:t>
      </w:r>
      <w:r w:rsidRPr="004E66ED">
        <w:rPr>
          <w:lang w:eastAsia="zh-CN"/>
        </w:rPr>
        <w:t xml:space="preserve"> with 5G network to provide QoS requirements</w:t>
      </w:r>
      <w:r w:rsidR="008A49F6" w:rsidRPr="004E66ED">
        <w:rPr>
          <w:lang w:eastAsia="zh-CN"/>
        </w:rPr>
        <w:t>. The</w:t>
      </w:r>
      <w:r w:rsidRPr="004E66ED">
        <w:rPr>
          <w:lang w:eastAsia="zh-CN"/>
        </w:rPr>
        <w:t xml:space="preserve"> network provides the pre-agreed policy between </w:t>
      </w:r>
      <w:r w:rsidR="008A49F6" w:rsidRPr="004E66ED">
        <w:rPr>
          <w:lang w:eastAsia="zh-CN"/>
        </w:rPr>
        <w:t xml:space="preserve">the mobile metaverse service provider </w:t>
      </w:r>
      <w:r w:rsidRPr="004E66ED">
        <w:rPr>
          <w:lang w:eastAsia="zh-CN"/>
        </w:rPr>
        <w:t xml:space="preserve">and operator on QoS requirements appropriate to each </w:t>
      </w:r>
      <w:r w:rsidR="008A49F6" w:rsidRPr="004E66ED">
        <w:rPr>
          <w:lang w:eastAsia="zh-CN"/>
        </w:rPr>
        <w:t xml:space="preserve">mobile metaverse media </w:t>
      </w:r>
      <w:r w:rsidRPr="004E66ED">
        <w:rPr>
          <w:lang w:eastAsia="zh-CN"/>
        </w:rPr>
        <w:t>data flow.</w:t>
      </w:r>
    </w:p>
    <w:p w14:paraId="37A92E5F" w14:textId="05FB20B6" w:rsidR="004C3DB7" w:rsidRPr="004E66ED" w:rsidRDefault="004C3DB7" w:rsidP="004C3DB7">
      <w:pPr>
        <w:pStyle w:val="Heading3"/>
      </w:pPr>
      <w:bookmarkStart w:id="564" w:name="_Toc91257862"/>
      <w:bookmarkStart w:id="565" w:name="_Toc120013044"/>
      <w:bookmarkStart w:id="566" w:name="_Toc120025162"/>
      <w:bookmarkStart w:id="567" w:name="_Toc120025317"/>
      <w:bookmarkStart w:id="568" w:name="_Toc120091395"/>
      <w:bookmarkStart w:id="569" w:name="_Toc136356641"/>
      <w:bookmarkStart w:id="570" w:name="_Toc136857534"/>
      <w:r w:rsidRPr="004E66ED">
        <w:t>5.12.3</w:t>
      </w:r>
      <w:r w:rsidRPr="004E66ED">
        <w:tab/>
        <w:t>Service Flows</w:t>
      </w:r>
      <w:bookmarkEnd w:id="564"/>
      <w:bookmarkEnd w:id="565"/>
      <w:bookmarkEnd w:id="566"/>
      <w:bookmarkEnd w:id="567"/>
      <w:bookmarkEnd w:id="568"/>
      <w:bookmarkEnd w:id="569"/>
      <w:bookmarkEnd w:id="570"/>
    </w:p>
    <w:p w14:paraId="7064BAF7" w14:textId="25365BB8"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exists </w:t>
      </w:r>
      <w:r w:rsidR="008A49F6" w:rsidRPr="004E66ED">
        <w:rPr>
          <w:lang w:eastAsia="zh-CN"/>
        </w:rPr>
        <w:t xml:space="preserve">as part of </w:t>
      </w:r>
      <w:r w:rsidRPr="004E66ED">
        <w:rPr>
          <w:lang w:eastAsia="zh-CN"/>
        </w:rPr>
        <w:t xml:space="preserve">the </w:t>
      </w:r>
      <w:r w:rsidR="008A49F6" w:rsidRPr="004E66ED">
        <w:rPr>
          <w:lang w:eastAsia="zh-CN"/>
        </w:rPr>
        <w:t xml:space="preserve">mobile </w:t>
      </w:r>
      <w:r w:rsidRPr="004E66ED">
        <w:rPr>
          <w:lang w:eastAsia="zh-CN"/>
        </w:rPr>
        <w:t>metaverse</w:t>
      </w:r>
      <w:r w:rsidR="008A49F6" w:rsidRPr="004E66ED">
        <w:rPr>
          <w:lang w:eastAsia="zh-CN"/>
        </w:rPr>
        <w:t xml:space="preserve"> service</w:t>
      </w:r>
      <w:r w:rsidRPr="004E66ED">
        <w:rPr>
          <w:lang w:eastAsia="zh-CN"/>
        </w:rPr>
        <w:t>.</w:t>
      </w:r>
    </w:p>
    <w:p w14:paraId="6365885E" w14:textId="664096C7"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When someone or something touches Alice’s virtual human (e.g. Alice's virtual human's hand or back touches some virtual object or human in the </w:t>
      </w:r>
      <w:r w:rsidR="008A49F6" w:rsidRPr="004E66ED">
        <w:rPr>
          <w:lang w:eastAsia="zh-CN"/>
        </w:rPr>
        <w:t xml:space="preserve">mobile </w:t>
      </w:r>
      <w:r w:rsidRPr="004E66ED">
        <w:rPr>
          <w:lang w:eastAsia="zh-CN"/>
        </w:rPr>
        <w:t xml:space="preserve">metaverse service), Alice can see the object and feel the temperature and weight of the object at the same time. For example, when a virtual leaf falls on the hand of Alice’s virtual human, Alice should see the leaf fall on her hand and sense the presence of a leaf at the same time. It means that </w:t>
      </w:r>
      <w:r w:rsidRPr="004E66ED">
        <w:t>the tactile impression from haptic gloves should come within 30ms after the video in VR glasses (assuming the video media precedes the haptic media.) Or, the video in VR glasses should come within 20ms if the tactile impression resulting from tactile media presented by the haptic gloves, if the tactile media precedes the video media.</w:t>
      </w:r>
    </w:p>
    <w:p w14:paraId="70D69A0E" w14:textId="1DA7DC0C" w:rsidR="004C3DB7" w:rsidRPr="004E66ED" w:rsidRDefault="004C3DB7" w:rsidP="004C3DB7">
      <w:pPr>
        <w:pStyle w:val="Heading3"/>
      </w:pPr>
      <w:bookmarkStart w:id="571" w:name="_Toc91257863"/>
      <w:bookmarkStart w:id="572" w:name="_Toc120013045"/>
      <w:bookmarkStart w:id="573" w:name="_Toc120025163"/>
      <w:bookmarkStart w:id="574" w:name="_Toc120025318"/>
      <w:bookmarkStart w:id="575" w:name="_Toc120091396"/>
      <w:bookmarkStart w:id="576" w:name="_Toc136356642"/>
      <w:bookmarkStart w:id="577" w:name="_Toc136857535"/>
      <w:r w:rsidRPr="004E66ED">
        <w:t>5.12.4</w:t>
      </w:r>
      <w:r w:rsidRPr="004E66ED">
        <w:tab/>
        <w:t>Post-conditions</w:t>
      </w:r>
      <w:bookmarkEnd w:id="571"/>
      <w:bookmarkEnd w:id="572"/>
      <w:bookmarkEnd w:id="573"/>
      <w:bookmarkEnd w:id="574"/>
      <w:bookmarkEnd w:id="575"/>
      <w:bookmarkEnd w:id="576"/>
      <w:bookmarkEnd w:id="577"/>
    </w:p>
    <w:p w14:paraId="73E10059" w14:textId="7F2B5C70" w:rsidR="004C3DB7" w:rsidRPr="004E66ED" w:rsidRDefault="004C3DB7" w:rsidP="004C3DB7">
      <w:pPr>
        <w:rPr>
          <w:lang w:eastAsia="zh-CN"/>
        </w:rPr>
      </w:pPr>
      <w:r w:rsidRPr="004E66ED">
        <w:rPr>
          <w:lang w:eastAsia="zh-CN"/>
        </w:rPr>
        <w:t xml:space="preserve">Alice can physically experience what is represented in </w:t>
      </w:r>
      <w:r w:rsidR="008A49F6" w:rsidRPr="004E66ED">
        <w:rPr>
          <w:lang w:eastAsia="zh-CN"/>
        </w:rPr>
        <w:t xml:space="preserve">mobile </w:t>
      </w:r>
      <w:r w:rsidRPr="004E66ED">
        <w:rPr>
          <w:lang w:eastAsia="zh-CN"/>
        </w:rPr>
        <w:t xml:space="preserve">metaverse services. The experience is very realistic and </w:t>
      </w:r>
      <w:r w:rsidRPr="004E66ED">
        <w:t>consistent</w:t>
      </w:r>
      <w:r w:rsidRPr="004E66ED">
        <w:rPr>
          <w:lang w:eastAsia="zh-CN"/>
        </w:rPr>
        <w:t>.</w:t>
      </w:r>
    </w:p>
    <w:p w14:paraId="19D73A84" w14:textId="7367FBE4" w:rsidR="004C3DB7" w:rsidRPr="004E66ED" w:rsidRDefault="004C3DB7" w:rsidP="004C3DB7">
      <w:pPr>
        <w:pStyle w:val="Heading3"/>
      </w:pPr>
      <w:bookmarkStart w:id="578" w:name="_Toc91257864"/>
      <w:bookmarkStart w:id="579" w:name="_Toc120013046"/>
      <w:bookmarkStart w:id="580" w:name="_Toc120025164"/>
      <w:bookmarkStart w:id="581" w:name="_Toc120025319"/>
      <w:bookmarkStart w:id="582" w:name="_Toc120091397"/>
      <w:bookmarkStart w:id="583" w:name="_Toc136356643"/>
      <w:bookmarkStart w:id="584" w:name="_Toc136857536"/>
      <w:r w:rsidRPr="004E66ED">
        <w:t>5.12.5</w:t>
      </w:r>
      <w:r w:rsidRPr="004E66ED">
        <w:tab/>
        <w:t>Existing features partly or fully covering the use case functionality</w:t>
      </w:r>
      <w:bookmarkEnd w:id="578"/>
      <w:bookmarkEnd w:id="579"/>
      <w:bookmarkEnd w:id="580"/>
      <w:bookmarkEnd w:id="581"/>
      <w:bookmarkEnd w:id="582"/>
      <w:bookmarkEnd w:id="583"/>
      <w:bookmarkEnd w:id="584"/>
    </w:p>
    <w:p w14:paraId="70EC87E2" w14:textId="77777777" w:rsidR="004C3DB7" w:rsidRPr="004E66ED" w:rsidRDefault="004C3DB7" w:rsidP="004C3DB7">
      <w:pPr>
        <w:rPr>
          <w:lang w:val="en-US" w:eastAsia="zh-CN"/>
        </w:rPr>
      </w:pPr>
      <w:r w:rsidRPr="004E66ED">
        <w:rPr>
          <w:lang w:val="en-US" w:eastAsia="zh-CN"/>
        </w:rPr>
        <w:t xml:space="preserve">3GPP </w:t>
      </w:r>
      <w:r w:rsidRPr="004E66ED">
        <w:rPr>
          <w:rFonts w:hint="eastAsia"/>
          <w:lang w:val="en-US" w:eastAsia="zh-CN"/>
        </w:rPr>
        <w:t>TS</w:t>
      </w:r>
      <w:r w:rsidRPr="004E66ED">
        <w:rPr>
          <w:lang w:val="en-US" w:eastAsia="zh-CN"/>
        </w:rPr>
        <w:t xml:space="preserve"> </w:t>
      </w:r>
      <w:r w:rsidRPr="004E66ED">
        <w:rPr>
          <w:rFonts w:hint="eastAsia"/>
          <w:lang w:val="en-US" w:eastAsia="zh-CN"/>
        </w:rPr>
        <w:t>22.261</w:t>
      </w:r>
      <w:r w:rsidRPr="004E66ED">
        <w:rPr>
          <w:lang w:val="en-US" w:eastAsia="zh-CN"/>
        </w:rPr>
        <w:t xml:space="preserve"> [6]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Pr="004E66ED" w:rsidRDefault="004C3DB7" w:rsidP="004C3DB7">
      <w:pPr>
        <w:rPr>
          <w:lang w:val="en-US" w:eastAsia="zh-CN"/>
        </w:rPr>
      </w:pPr>
      <w:r w:rsidRPr="004E66ED">
        <w:rPr>
          <w:lang w:val="en-US" w:eastAsia="zh-CN"/>
        </w:rPr>
        <w:t>Support of audio-video synchronization thresholds has been captured in TS 22.261:</w:t>
      </w:r>
    </w:p>
    <w:p w14:paraId="6EB13254" w14:textId="77777777" w:rsidR="004C3DB7" w:rsidRPr="004E66ED" w:rsidRDefault="004C3DB7" w:rsidP="004C3DB7">
      <w:pPr>
        <w:pStyle w:val="B1"/>
      </w:pPr>
      <w:r w:rsidRPr="004E66ED">
        <w:ta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4E66ED" w:rsidRDefault="004C3DB7" w:rsidP="004C3DB7">
      <w:pPr>
        <w:pStyle w:val="B2"/>
      </w:pPr>
      <w:r w:rsidRPr="004E66ED">
        <w:t>-</w:t>
      </w:r>
      <w:r w:rsidRPr="004E66ED">
        <w:tab/>
        <w:t>in the range of [125 ms to 5 ms] for audio delayed and</w:t>
      </w:r>
    </w:p>
    <w:p w14:paraId="489CC659" w14:textId="77777777" w:rsidR="004C3DB7" w:rsidRPr="004E66ED" w:rsidRDefault="004C3DB7" w:rsidP="004C3DB7">
      <w:pPr>
        <w:pStyle w:val="B2"/>
      </w:pPr>
      <w:r w:rsidRPr="004E66ED">
        <w:t>-</w:t>
      </w:r>
      <w:r w:rsidRPr="004E66ED">
        <w:tab/>
        <w:t>in the range of [45 ms to 5 ms] for audio advanced.</w:t>
      </w:r>
    </w:p>
    <w:p w14:paraId="41721481" w14:textId="77777777" w:rsidR="004C3DB7" w:rsidRPr="004E66ED" w:rsidRDefault="004C3DB7" w:rsidP="004C3DB7">
      <w:pPr>
        <w:rPr>
          <w:lang w:val="en-US" w:eastAsia="zh-CN"/>
        </w:rPr>
      </w:pPr>
      <w:r w:rsidRPr="004E66ED">
        <w:rPr>
          <w:lang w:val="en-US" w:eastAsia="zh-CN"/>
        </w:rPr>
        <w:t>Existing synchronization requirements in current SA1 specification are only for data transmission of one UE. Existing specifications do not contain requirements for coordination of synchronization transmission of data packet for multiple UEs.</w:t>
      </w:r>
    </w:p>
    <w:p w14:paraId="50898057" w14:textId="16717D85" w:rsidR="004C3DB7" w:rsidRPr="004E66ED" w:rsidRDefault="004C3DB7" w:rsidP="004C3DB7">
      <w:pPr>
        <w:pStyle w:val="Heading3"/>
      </w:pPr>
      <w:bookmarkStart w:id="585" w:name="_Toc91257865"/>
      <w:bookmarkStart w:id="586" w:name="_Toc120013047"/>
      <w:bookmarkStart w:id="587" w:name="_Toc120025165"/>
      <w:bookmarkStart w:id="588" w:name="_Toc120025320"/>
      <w:bookmarkStart w:id="589" w:name="_Toc120091398"/>
      <w:bookmarkStart w:id="590" w:name="_Toc136356644"/>
      <w:bookmarkStart w:id="591" w:name="_Toc136857537"/>
      <w:r w:rsidRPr="004E66ED">
        <w:t>5.12.6</w:t>
      </w:r>
      <w:r w:rsidRPr="004E66ED">
        <w:tab/>
        <w:t>Potential New Requirements needed to support the use case</w:t>
      </w:r>
      <w:bookmarkEnd w:id="585"/>
      <w:bookmarkEnd w:id="586"/>
      <w:bookmarkEnd w:id="587"/>
      <w:bookmarkEnd w:id="588"/>
      <w:bookmarkEnd w:id="589"/>
      <w:bookmarkEnd w:id="590"/>
      <w:bookmarkEnd w:id="591"/>
      <w:r w:rsidRPr="004E66ED">
        <w:tab/>
      </w:r>
    </w:p>
    <w:p w14:paraId="460D5D86" w14:textId="4F19C01E" w:rsidR="004C3DB7" w:rsidRPr="004E66ED" w:rsidRDefault="004C3DB7" w:rsidP="004C3DB7">
      <w:pPr>
        <w:rPr>
          <w:lang w:eastAsia="zh-CN"/>
        </w:rPr>
      </w:pPr>
      <w:r w:rsidRPr="004E66ED">
        <w:rPr>
          <w:lang w:eastAsia="zh-CN"/>
        </w:rPr>
        <w:t>[PR 5.12.6-1]</w:t>
      </w:r>
      <w:r w:rsidRPr="004E66ED">
        <w:rPr>
          <w:lang w:eastAsia="zh-CN"/>
        </w:rPr>
        <w:tab/>
        <w:t xml:space="preserve">The 5G system shall provide a mechanism to support coordination and synchronization of multiple data </w:t>
      </w:r>
      <w:r w:rsidRPr="004E66ED">
        <w:rPr>
          <w:rFonts w:hint="eastAsia"/>
          <w:lang w:eastAsia="zh-CN"/>
        </w:rPr>
        <w:t>flows</w:t>
      </w:r>
      <w:r w:rsidRPr="004E66ED">
        <w:rPr>
          <w:lang w:eastAsia="zh-CN"/>
        </w:rPr>
        <w:t xml:space="preserve"> transmitted via one UE or different UEs, e.g</w:t>
      </w:r>
      <w:r w:rsidR="00A94FE7" w:rsidRPr="004E66ED">
        <w:rPr>
          <w:lang w:eastAsia="zh-CN"/>
        </w:rPr>
        <w:t>.</w:t>
      </w:r>
      <w:r w:rsidRPr="004E66ED">
        <w:rPr>
          <w:lang w:eastAsia="zh-CN"/>
        </w:rPr>
        <w:t>, subject to synchronization thresholds provided by 3</w:t>
      </w:r>
      <w:r w:rsidRPr="004E66ED">
        <w:rPr>
          <w:vertAlign w:val="superscript"/>
          <w:lang w:eastAsia="zh-CN"/>
        </w:rPr>
        <w:t>rd</w:t>
      </w:r>
      <w:r w:rsidRPr="004E66ED">
        <w:rPr>
          <w:lang w:eastAsia="zh-CN"/>
        </w:rPr>
        <w:t xml:space="preserve"> party.</w:t>
      </w:r>
      <w:r w:rsidRPr="004E66ED" w:rsidDel="00416D5B">
        <w:rPr>
          <w:lang w:eastAsia="zh-CN"/>
        </w:rPr>
        <w:t xml:space="preserve"> </w:t>
      </w:r>
    </w:p>
    <w:p w14:paraId="09C9C84E" w14:textId="78900F8B" w:rsidR="004C3DB7" w:rsidRPr="004E66ED" w:rsidRDefault="004C3DB7" w:rsidP="004C3DB7">
      <w:pPr>
        <w:spacing w:after="0"/>
        <w:rPr>
          <w:lang w:eastAsia="zh-CN"/>
        </w:rPr>
      </w:pPr>
      <w:r w:rsidRPr="004E66ED">
        <w:rPr>
          <w:lang w:eastAsia="zh-CN"/>
        </w:rPr>
        <w:lastRenderedPageBreak/>
        <w:t>[PR 5.12.6-2]</w:t>
      </w:r>
      <w:r w:rsidRPr="004E66ED">
        <w:rPr>
          <w:lang w:eastAsia="zh-CN"/>
        </w:rPr>
        <w:tab/>
        <w:t xml:space="preserve">The 5G system shall provide means to achieve low </w:t>
      </w:r>
      <w:r w:rsidR="00445DAE" w:rsidRPr="004E66ED">
        <w:rPr>
          <w:lang w:eastAsia="zh-CN"/>
        </w:rPr>
        <w:t xml:space="preserve">end-to-end </w:t>
      </w:r>
      <w:r w:rsidRPr="004E66ED">
        <w:rPr>
          <w:lang w:eastAsia="zh-CN"/>
        </w:rPr>
        <w:t>round-trip latency (e.g</w:t>
      </w:r>
      <w:r w:rsidR="00A94FE7" w:rsidRPr="004E66ED">
        <w:rPr>
          <w:lang w:eastAsia="zh-CN"/>
        </w:rPr>
        <w:t>.</w:t>
      </w:r>
      <w:r w:rsidRPr="004E66ED">
        <w:rPr>
          <w:lang w:eastAsia="zh-CN"/>
        </w:rPr>
        <w:t>, [20ms]).</w:t>
      </w:r>
    </w:p>
    <w:p w14:paraId="1D161E06" w14:textId="77777777" w:rsidR="004C3DB7" w:rsidRPr="004E66ED" w:rsidRDefault="004C3DB7" w:rsidP="004C3DB7">
      <w:pPr>
        <w:spacing w:after="0"/>
        <w:rPr>
          <w:lang w:eastAsia="zh-CN"/>
        </w:rPr>
      </w:pPr>
    </w:p>
    <w:p w14:paraId="35039856" w14:textId="31217977" w:rsidR="006D175E" w:rsidRPr="004E66ED" w:rsidRDefault="006D175E" w:rsidP="006D175E">
      <w:pPr>
        <w:pStyle w:val="Heading2"/>
      </w:pPr>
      <w:bookmarkStart w:id="592" w:name="_Toc120013048"/>
      <w:bookmarkStart w:id="593" w:name="_Toc120025166"/>
      <w:bookmarkStart w:id="594" w:name="_Toc120025321"/>
      <w:bookmarkStart w:id="595" w:name="_Toc120091399"/>
      <w:bookmarkStart w:id="596" w:name="_Toc136356645"/>
      <w:bookmarkStart w:id="597" w:name="_Toc136857538"/>
      <w:r w:rsidRPr="004E66ED">
        <w:t>5.13</w:t>
      </w:r>
      <w:r w:rsidRPr="004E66ED">
        <w:tab/>
      </w:r>
      <w:r w:rsidR="00622FA7">
        <w:t xml:space="preserve">Use Case on </w:t>
      </w:r>
      <w:r w:rsidR="00AA2D93">
        <w:t>d</w:t>
      </w:r>
      <w:r w:rsidRPr="004E66ED">
        <w:t>igital asset container information access and certification</w:t>
      </w:r>
      <w:bookmarkEnd w:id="592"/>
      <w:bookmarkEnd w:id="593"/>
      <w:bookmarkEnd w:id="594"/>
      <w:bookmarkEnd w:id="595"/>
      <w:bookmarkEnd w:id="596"/>
      <w:bookmarkEnd w:id="597"/>
    </w:p>
    <w:p w14:paraId="65F7EAF7" w14:textId="5D4326B5" w:rsidR="006D175E" w:rsidRPr="004E66ED" w:rsidRDefault="006D175E" w:rsidP="006D175E">
      <w:pPr>
        <w:pStyle w:val="Heading3"/>
      </w:pPr>
      <w:bookmarkStart w:id="598" w:name="_Toc120013049"/>
      <w:bookmarkStart w:id="599" w:name="_Toc120025167"/>
      <w:bookmarkStart w:id="600" w:name="_Toc120025322"/>
      <w:bookmarkStart w:id="601" w:name="_Toc120091400"/>
      <w:bookmarkStart w:id="602" w:name="_Toc136356646"/>
      <w:bookmarkStart w:id="603" w:name="_Toc136857539"/>
      <w:r w:rsidRPr="004E66ED">
        <w:t>5.13.1</w:t>
      </w:r>
      <w:r w:rsidRPr="004E66ED">
        <w:tab/>
        <w:t>Description</w:t>
      </w:r>
      <w:bookmarkEnd w:id="598"/>
      <w:bookmarkEnd w:id="599"/>
      <w:bookmarkEnd w:id="600"/>
      <w:bookmarkEnd w:id="601"/>
      <w:bookmarkEnd w:id="602"/>
      <w:bookmarkEnd w:id="603"/>
    </w:p>
    <w:p w14:paraId="72FDE9C2" w14:textId="77777777" w:rsidR="006D175E" w:rsidRPr="004E66ED" w:rsidRDefault="006D175E" w:rsidP="006D175E">
      <w:r w:rsidRPr="004E66ED">
        <w:t>The network operators offer the digital asset management services for the users, with which some information (e.g. IDs) can be certified by the operator. The digital asset management services can also include</w:t>
      </w:r>
    </w:p>
    <w:p w14:paraId="11FDA420" w14:textId="31920E45" w:rsidR="006D175E" w:rsidRPr="004E66ED" w:rsidRDefault="006D175E" w:rsidP="006D175E">
      <w:pPr>
        <w:pStyle w:val="B1"/>
      </w:pPr>
      <w:r w:rsidRPr="004E66ED">
        <w:t xml:space="preserve">- </w:t>
      </w:r>
      <w:r w:rsidRPr="004E66ED">
        <w:tab/>
        <w:t>The management of the digital asset container is performed according to the applicable regulations.</w:t>
      </w:r>
    </w:p>
    <w:p w14:paraId="4A8E21C9" w14:textId="40F7A4B2" w:rsidR="006D175E" w:rsidRPr="004E66ED" w:rsidRDefault="006D175E" w:rsidP="006D175E">
      <w:pPr>
        <w:pStyle w:val="B1"/>
      </w:pPr>
      <w:r w:rsidRPr="004E66ED">
        <w:t xml:space="preserve">- </w:t>
      </w:r>
      <w:r w:rsidRPr="004E66ED">
        <w:tab/>
        <w:t>The digital asset container has security properties (cannot be spoofed, access control with a policy determined by the user, etc.).</w:t>
      </w:r>
    </w:p>
    <w:p w14:paraId="73CAD0DB" w14:textId="7E8FBDCE" w:rsidR="006D175E" w:rsidRPr="004E66ED" w:rsidRDefault="006D175E" w:rsidP="006D175E">
      <w:pPr>
        <w:rPr>
          <w:lang w:val="en-US"/>
        </w:rPr>
      </w:pPr>
      <w:r w:rsidRPr="004E66ED">
        <w:t xml:space="preserve">In the case of immersive XR media services, the user can choose, in the digital asset container, his/her digital representation and the related information, for example, the </w:t>
      </w:r>
      <w:r w:rsidR="008A49F6" w:rsidRPr="004E66ED">
        <w:t xml:space="preserve">digital representation of the user (e.g. </w:t>
      </w:r>
      <w:r w:rsidRPr="004E66ED">
        <w:t>avatar</w:t>
      </w:r>
      <w:r w:rsidR="008A49F6" w:rsidRPr="004E66ED">
        <w:t>)</w:t>
      </w:r>
      <w:r w:rsidRPr="004E66ED">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4E66ED" w:rsidRDefault="006D175E" w:rsidP="006D175E">
      <w:pPr>
        <w:pStyle w:val="Heading3"/>
      </w:pPr>
      <w:bookmarkStart w:id="604" w:name="_Toc120013050"/>
      <w:bookmarkStart w:id="605" w:name="_Toc120025168"/>
      <w:bookmarkStart w:id="606" w:name="_Toc120025323"/>
      <w:bookmarkStart w:id="607" w:name="_Toc120091401"/>
      <w:bookmarkStart w:id="608" w:name="_Toc136356647"/>
      <w:bookmarkStart w:id="609" w:name="_Toc136857540"/>
      <w:r w:rsidRPr="004E66ED">
        <w:t>5.13.2</w:t>
      </w:r>
      <w:r w:rsidRPr="004E66ED">
        <w:tab/>
        <w:t>Pre-conditions</w:t>
      </w:r>
      <w:bookmarkEnd w:id="604"/>
      <w:bookmarkEnd w:id="605"/>
      <w:bookmarkEnd w:id="606"/>
      <w:bookmarkEnd w:id="607"/>
      <w:bookmarkEnd w:id="608"/>
      <w:bookmarkEnd w:id="609"/>
    </w:p>
    <w:p w14:paraId="1B664140" w14:textId="77777777" w:rsidR="006D175E" w:rsidRPr="004E66ED" w:rsidRDefault="006D175E" w:rsidP="006D175E">
      <w:r w:rsidRPr="004E66ED">
        <w:t>Alice has a service subscription with the operator. As part of the service, the network operator provides</w:t>
      </w:r>
    </w:p>
    <w:p w14:paraId="3CE1F5BD" w14:textId="17C5D037" w:rsidR="006D175E" w:rsidRPr="004E66ED" w:rsidRDefault="006D175E" w:rsidP="006D175E">
      <w:pPr>
        <w:pStyle w:val="B1"/>
      </w:pPr>
      <w:r w:rsidRPr="004E66ED">
        <w:t xml:space="preserve">- </w:t>
      </w:r>
      <w:r w:rsidRPr="004E66ED">
        <w:tab/>
        <w:t>The digital asset container management according to the future applicable regulations;</w:t>
      </w:r>
    </w:p>
    <w:p w14:paraId="7E7D2977" w14:textId="3CAC571A" w:rsidR="006D175E" w:rsidRPr="004E66ED" w:rsidRDefault="006D175E" w:rsidP="006D175E">
      <w:pPr>
        <w:pStyle w:val="B1"/>
      </w:pPr>
      <w:r w:rsidRPr="004E66ED">
        <w:t xml:space="preserve">- </w:t>
      </w:r>
      <w:r w:rsidRPr="004E66ED">
        <w:tab/>
        <w:t>Security protection options of the digital asset container (e.g. cannot be spoofed, access control with a policy determined by the user, etc.).</w:t>
      </w:r>
    </w:p>
    <w:p w14:paraId="22ACA827" w14:textId="644DE196" w:rsidR="006D175E" w:rsidRPr="004E66ED" w:rsidRDefault="006D175E" w:rsidP="006D175E">
      <w:pPr>
        <w:pStyle w:val="Heading3"/>
      </w:pPr>
      <w:bookmarkStart w:id="610" w:name="_Toc120013051"/>
      <w:bookmarkStart w:id="611" w:name="_Toc120025169"/>
      <w:bookmarkStart w:id="612" w:name="_Toc120025324"/>
      <w:bookmarkStart w:id="613" w:name="_Toc120091402"/>
      <w:bookmarkStart w:id="614" w:name="_Toc136356648"/>
      <w:bookmarkStart w:id="615" w:name="_Toc136857541"/>
      <w:r w:rsidRPr="004E66ED">
        <w:t>5.13.3</w:t>
      </w:r>
      <w:r w:rsidRPr="004E66ED">
        <w:tab/>
        <w:t>Service Flows</w:t>
      </w:r>
      <w:bookmarkEnd w:id="610"/>
      <w:bookmarkEnd w:id="611"/>
      <w:bookmarkEnd w:id="612"/>
      <w:bookmarkEnd w:id="613"/>
      <w:bookmarkEnd w:id="614"/>
      <w:bookmarkEnd w:id="615"/>
    </w:p>
    <w:p w14:paraId="54BBA5A0" w14:textId="60001EDE" w:rsidR="006D175E" w:rsidRPr="004E66ED" w:rsidRDefault="006D175E" w:rsidP="006D175E">
      <w:pPr>
        <w:pStyle w:val="B1"/>
      </w:pPr>
      <w:r w:rsidRPr="004E66ED">
        <w:t xml:space="preserve">1. </w:t>
      </w:r>
      <w:r w:rsidRPr="004E66ED">
        <w:tab/>
        <w:t>Alice accesses the digital asset container data services. The digital asset container is initiated with Alice information (</w:t>
      </w:r>
      <w:r w:rsidR="008A49F6" w:rsidRPr="004E66ED">
        <w:t xml:space="preserve">digital representation (e.g. </w:t>
      </w:r>
      <w:r w:rsidRPr="004E66ED">
        <w:t>avatar</w:t>
      </w:r>
      <w:r w:rsidR="008A49F6" w:rsidRPr="004E66ED">
        <w:t>)</w:t>
      </w:r>
      <w:r w:rsidRPr="004E66ED">
        <w:t xml:space="preserve"> profile, IDs ...). The digital assets are completed and modified over time. The service (allowing to store and update information) can be provided by the network operator or by a third party using an operator’s trusted API.</w:t>
      </w:r>
    </w:p>
    <w:p w14:paraId="3DCDD393" w14:textId="5FA5ABD8" w:rsidR="006D175E" w:rsidRPr="004E66ED" w:rsidRDefault="006D175E" w:rsidP="006D175E">
      <w:pPr>
        <w:pStyle w:val="B1"/>
      </w:pPr>
      <w:r w:rsidRPr="004E66ED">
        <w:t xml:space="preserve">2. </w:t>
      </w:r>
      <w:r w:rsidRPr="004E66ED">
        <w:tab/>
        <w:t xml:space="preserve">Alice wants to dispose of old paint and solvent at a local dump. She </w:t>
      </w:r>
      <w:r w:rsidR="00BE365E" w:rsidRPr="004E66ED">
        <w:t xml:space="preserve">has to </w:t>
      </w:r>
      <w:r w:rsidRPr="004E66ED">
        <w:t xml:space="preserve">identify herself as being a local resident, authorized to use the dump. She </w:t>
      </w:r>
      <w:r w:rsidR="00BE365E" w:rsidRPr="004E66ED">
        <w:t xml:space="preserve">has to </w:t>
      </w:r>
      <w:r w:rsidRPr="004E66ED">
        <w:t>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4E66ED" w:rsidRDefault="006D175E" w:rsidP="006D175E">
      <w:pPr>
        <w:pStyle w:val="B1"/>
      </w:pPr>
      <w:r w:rsidRPr="004E66ED">
        <w:tab/>
        <w:t xml:space="preserve">Alice access to her digital asset container to select the list of information (local resident, payment information, ID) that she has already configured and saved (e.g. her </w:t>
      </w:r>
      <w:r w:rsidR="008A49F6" w:rsidRPr="004E66ED">
        <w:t xml:space="preserve">digital representation (e.g. </w:t>
      </w:r>
      <w:r w:rsidRPr="004E66ED">
        <w:t>avatar</w:t>
      </w:r>
      <w:r w:rsidR="008A49F6" w:rsidRPr="004E66ED">
        <w:t>)</w:t>
      </w:r>
      <w:r w:rsidRPr="004E66ED">
        <w:t xml:space="preserve"> and other information like her electronic money and associated financial services, ID, purchased items,…). The choice of information can be automated (without action on the part of the user)</w:t>
      </w:r>
      <w:r w:rsidR="00BB0C4B" w:rsidRPr="004E66ED">
        <w:t xml:space="preserve">. </w:t>
      </w:r>
    </w:p>
    <w:p w14:paraId="3BC923F7" w14:textId="32D99800" w:rsidR="006D175E" w:rsidRPr="004E66ED" w:rsidRDefault="006D175E" w:rsidP="006D175E">
      <w:pPr>
        <w:pStyle w:val="B1"/>
      </w:pPr>
      <w:r w:rsidRPr="004E66ED">
        <w:t xml:space="preserve">3. </w:t>
      </w:r>
      <w:r w:rsidRPr="004E66ED">
        <w:tab/>
        <w:t>She then connects to the digital service</w:t>
      </w:r>
      <w:r w:rsidR="00DE05D1" w:rsidRPr="004E66ED">
        <w:t>, e.g. mobile metaverse service,</w:t>
      </w:r>
      <w:r w:rsidRPr="004E66ED">
        <w:t xml:space="preserve"> with the information she authorises to share for the successful provision of the service. </w:t>
      </w:r>
    </w:p>
    <w:p w14:paraId="2E758A4E" w14:textId="3A991C81" w:rsidR="006D175E" w:rsidRPr="004E66ED" w:rsidRDefault="006D175E" w:rsidP="006D175E">
      <w:pPr>
        <w:pStyle w:val="Heading3"/>
      </w:pPr>
      <w:bookmarkStart w:id="616" w:name="_Toc120013052"/>
      <w:bookmarkStart w:id="617" w:name="_Toc120025170"/>
      <w:bookmarkStart w:id="618" w:name="_Toc120025325"/>
      <w:bookmarkStart w:id="619" w:name="_Toc120091403"/>
      <w:bookmarkStart w:id="620" w:name="_Toc136356649"/>
      <w:bookmarkStart w:id="621" w:name="_Toc136857542"/>
      <w:r w:rsidRPr="004E66ED">
        <w:t>5.13.4</w:t>
      </w:r>
      <w:r w:rsidRPr="004E66ED">
        <w:tab/>
        <w:t>Post-conditions</w:t>
      </w:r>
      <w:bookmarkEnd w:id="616"/>
      <w:bookmarkEnd w:id="617"/>
      <w:bookmarkEnd w:id="618"/>
      <w:bookmarkEnd w:id="619"/>
      <w:bookmarkEnd w:id="620"/>
      <w:bookmarkEnd w:id="621"/>
    </w:p>
    <w:p w14:paraId="4E15527C" w14:textId="28972E00" w:rsidR="006D175E" w:rsidRPr="004E66ED" w:rsidRDefault="006D175E" w:rsidP="006D175E">
      <w:r w:rsidRPr="004E66ED">
        <w:t xml:space="preserve">Alice is authorized to access and use the dump. </w:t>
      </w:r>
    </w:p>
    <w:p w14:paraId="230A46AD" w14:textId="795703D9" w:rsidR="006D175E" w:rsidRPr="004E66ED" w:rsidRDefault="006D175E" w:rsidP="006D175E">
      <w:pPr>
        <w:pStyle w:val="Heading3"/>
      </w:pPr>
      <w:bookmarkStart w:id="622" w:name="_Toc120013053"/>
      <w:bookmarkStart w:id="623" w:name="_Toc120025171"/>
      <w:bookmarkStart w:id="624" w:name="_Toc120025326"/>
      <w:bookmarkStart w:id="625" w:name="_Toc120091404"/>
      <w:bookmarkStart w:id="626" w:name="_Toc136356650"/>
      <w:bookmarkStart w:id="627" w:name="_Toc136857543"/>
      <w:r w:rsidRPr="004E66ED">
        <w:t>5.13.5</w:t>
      </w:r>
      <w:r w:rsidRPr="004E66ED">
        <w:tab/>
        <w:t>Existing features partly or fully covering the use case functionality</w:t>
      </w:r>
      <w:bookmarkEnd w:id="622"/>
      <w:bookmarkEnd w:id="623"/>
      <w:bookmarkEnd w:id="624"/>
      <w:bookmarkEnd w:id="625"/>
      <w:bookmarkEnd w:id="626"/>
      <w:bookmarkEnd w:id="627"/>
    </w:p>
    <w:p w14:paraId="5C461657" w14:textId="77777777" w:rsidR="006D175E" w:rsidRPr="004E66ED" w:rsidRDefault="006D175E" w:rsidP="006D175E">
      <w:r w:rsidRPr="004E66ED">
        <w:t>This feature is currently not documented in the 3GPP specifications.</w:t>
      </w:r>
    </w:p>
    <w:p w14:paraId="67C45557" w14:textId="2F064909" w:rsidR="006D175E" w:rsidRPr="004E66ED" w:rsidRDefault="006D175E" w:rsidP="006D175E">
      <w:r w:rsidRPr="004E66ED">
        <w:t>Concerning the user identity related aspects, the features described in the document TR 22.904 [X] can be applied.</w:t>
      </w:r>
    </w:p>
    <w:p w14:paraId="720AE0EA" w14:textId="383BCB5A" w:rsidR="006D175E" w:rsidRPr="004E66ED" w:rsidRDefault="006D175E" w:rsidP="006D175E">
      <w:pPr>
        <w:pStyle w:val="Heading3"/>
      </w:pPr>
      <w:bookmarkStart w:id="628" w:name="_Toc120013054"/>
      <w:bookmarkStart w:id="629" w:name="_Toc120025172"/>
      <w:bookmarkStart w:id="630" w:name="_Toc120025327"/>
      <w:bookmarkStart w:id="631" w:name="_Toc120091405"/>
      <w:bookmarkStart w:id="632" w:name="_Toc136356651"/>
      <w:bookmarkStart w:id="633" w:name="_Toc136857544"/>
      <w:r w:rsidRPr="004E66ED">
        <w:lastRenderedPageBreak/>
        <w:t>5.13.6</w:t>
      </w:r>
      <w:r w:rsidRPr="004E66ED">
        <w:tab/>
        <w:t>Potential New Requirements needed to support the use case</w:t>
      </w:r>
      <w:bookmarkEnd w:id="628"/>
      <w:bookmarkEnd w:id="629"/>
      <w:bookmarkEnd w:id="630"/>
      <w:bookmarkEnd w:id="631"/>
      <w:bookmarkEnd w:id="632"/>
      <w:bookmarkEnd w:id="633"/>
    </w:p>
    <w:p w14:paraId="266369F2" w14:textId="044EFDD0" w:rsidR="006D175E" w:rsidRPr="004E66ED" w:rsidRDefault="006D175E" w:rsidP="006D175E">
      <w:pPr>
        <w:rPr>
          <w:lang w:val="en-US"/>
        </w:rPr>
      </w:pPr>
      <w:r w:rsidRPr="004E66ED">
        <w:rPr>
          <w:lang w:val="en-US"/>
        </w:rPr>
        <w:t>[PR 5.13.6-1] The 5G system shall support allow a user to securely manage a digital asset container (e.g. store and update the information associated with this user).</w:t>
      </w:r>
    </w:p>
    <w:p w14:paraId="4EE422FC" w14:textId="44FD6F45" w:rsidR="006D175E" w:rsidRPr="004E66ED" w:rsidRDefault="006D175E" w:rsidP="006D175E">
      <w:r w:rsidRPr="004E66ED">
        <w:t>[PR 5.13.6-2] The 5G system shall support mechanisms to retrieve the information of a digital asset container associated with a user by an authorized third party.</w:t>
      </w:r>
    </w:p>
    <w:p w14:paraId="211EEE9F" w14:textId="0B8DCC37" w:rsidR="006D175E" w:rsidRPr="004E66ED" w:rsidRDefault="006D175E" w:rsidP="006D175E">
      <w:r w:rsidRPr="004E66ED">
        <w:t>[PR 5.13.6-3] According to the service invoked when a user accesses an application platform, the 5G system shall support mechanisms to provide the information associated with the user to a third party.</w:t>
      </w:r>
    </w:p>
    <w:p w14:paraId="3AB511C5" w14:textId="4DA83996" w:rsidR="006D175E" w:rsidRPr="004E66ED" w:rsidRDefault="006D175E" w:rsidP="006D175E">
      <w:r w:rsidRPr="004E66ED">
        <w:t xml:space="preserve">[PR 5.13.6-4] The 5G system shall support mechanisms to </w:t>
      </w:r>
      <w:bookmarkStart w:id="634" w:name="_Hlk119516966"/>
      <w:r w:rsidRPr="004E66ED">
        <w:t xml:space="preserve">certify </w:t>
      </w:r>
      <w:bookmarkEnd w:id="634"/>
      <w:r w:rsidRPr="004E66ED">
        <w:t>the authenticity of the information of a digital asset container associated with a user.</w:t>
      </w:r>
    </w:p>
    <w:p w14:paraId="3C176C7E" w14:textId="762ABD85" w:rsidR="004C3DB7" w:rsidRPr="004E66ED" w:rsidRDefault="006D175E" w:rsidP="004C3DB7">
      <w:r w:rsidRPr="004E66ED">
        <w:t xml:space="preserve">[PR 5.13.6-5] The </w:t>
      </w:r>
      <w:bookmarkStart w:id="635" w:name="_Hlk115703463"/>
      <w:r w:rsidRPr="004E66ED">
        <w:t xml:space="preserve">5G system </w:t>
      </w:r>
      <w:bookmarkEnd w:id="635"/>
      <w:r w:rsidRPr="004E66ED">
        <w:t>shall protect against spoofing attacks of the customer’s digital asset container.</w:t>
      </w:r>
    </w:p>
    <w:p w14:paraId="192D0008" w14:textId="0F0A5BFF" w:rsidR="00D307FC" w:rsidRPr="004E66ED" w:rsidRDefault="00D307FC" w:rsidP="00D307FC">
      <w:pPr>
        <w:pStyle w:val="Heading2"/>
      </w:pPr>
      <w:bookmarkStart w:id="636" w:name="_Toc120013055"/>
      <w:bookmarkStart w:id="637" w:name="_Toc120025173"/>
      <w:bookmarkStart w:id="638" w:name="_Toc120025328"/>
      <w:bookmarkStart w:id="639" w:name="_Toc120091406"/>
      <w:bookmarkStart w:id="640" w:name="_Toc136356652"/>
      <w:bookmarkStart w:id="641" w:name="_Toc136857545"/>
      <w:r w:rsidRPr="004E66ED">
        <w:t>5.14</w:t>
      </w:r>
      <w:r w:rsidRPr="004E66ED">
        <w:tab/>
      </w:r>
      <w:r w:rsidR="00622FA7">
        <w:t xml:space="preserve">Use Case on </w:t>
      </w:r>
      <w:r w:rsidRPr="004E66ED">
        <w:t>interconnection</w:t>
      </w:r>
      <w:r w:rsidRPr="004E66ED" w:rsidDel="003F324F">
        <w:t xml:space="preserve"> </w:t>
      </w:r>
      <w:r w:rsidRPr="004E66ED">
        <w:t>of mobile metaverse</w:t>
      </w:r>
      <w:r w:rsidR="00DE05D1" w:rsidRPr="004E66ED">
        <w:t xml:space="preserve"> service</w:t>
      </w:r>
      <w:r w:rsidRPr="004E66ED">
        <w:t>s</w:t>
      </w:r>
      <w:bookmarkEnd w:id="636"/>
      <w:bookmarkEnd w:id="637"/>
      <w:bookmarkEnd w:id="638"/>
      <w:bookmarkEnd w:id="639"/>
      <w:bookmarkEnd w:id="640"/>
      <w:bookmarkEnd w:id="641"/>
      <w:r w:rsidRPr="004E66ED">
        <w:t xml:space="preserve"> </w:t>
      </w:r>
    </w:p>
    <w:p w14:paraId="6E66DF69" w14:textId="4F60E98C" w:rsidR="00D307FC" w:rsidRPr="004E66ED" w:rsidRDefault="00D307FC" w:rsidP="00D307FC">
      <w:pPr>
        <w:pStyle w:val="Heading3"/>
      </w:pPr>
      <w:bookmarkStart w:id="642" w:name="_Toc120013056"/>
      <w:bookmarkStart w:id="643" w:name="_Toc120025174"/>
      <w:bookmarkStart w:id="644" w:name="_Toc120025329"/>
      <w:bookmarkStart w:id="645" w:name="_Toc120091407"/>
      <w:bookmarkStart w:id="646" w:name="_Toc136356653"/>
      <w:bookmarkStart w:id="647" w:name="_Toc136857546"/>
      <w:r w:rsidRPr="004E66ED">
        <w:t>5.14.1</w:t>
      </w:r>
      <w:r w:rsidRPr="004E66ED">
        <w:tab/>
        <w:t>Description</w:t>
      </w:r>
      <w:bookmarkEnd w:id="642"/>
      <w:bookmarkEnd w:id="643"/>
      <w:bookmarkEnd w:id="644"/>
      <w:bookmarkEnd w:id="645"/>
      <w:bookmarkEnd w:id="646"/>
      <w:bookmarkEnd w:id="647"/>
    </w:p>
    <w:p w14:paraId="7B95BB4C" w14:textId="1BEBD399" w:rsidR="00D307FC" w:rsidRPr="004E66ED" w:rsidRDefault="00D307FC" w:rsidP="00D307FC">
      <w:r w:rsidRPr="004E66ED">
        <w:t xml:space="preserve">The concept </w:t>
      </w:r>
      <w:r w:rsidR="00DE05D1" w:rsidRPr="004E66ED">
        <w:t>"</w:t>
      </w:r>
      <w:r w:rsidRPr="004E66ED">
        <w:t>mobile metaverse</w:t>
      </w:r>
      <w:r w:rsidR="00DE05D1" w:rsidRPr="004E66ED">
        <w:t>"</w:t>
      </w:r>
      <w:r w:rsidRPr="004E66ED">
        <w:t xml:space="preserve"> and </w:t>
      </w:r>
      <w:r w:rsidR="00DE05D1" w:rsidRPr="004E66ED">
        <w:t>"</w:t>
      </w:r>
      <w:r w:rsidRPr="004E66ED">
        <w:t>metaverse</w:t>
      </w:r>
      <w:r w:rsidR="00DE05D1" w:rsidRPr="004E66ED">
        <w:t>"</w:t>
      </w:r>
      <w:r w:rsidRPr="004E66ED">
        <w:t xml:space="preserve"> </w:t>
      </w:r>
      <w:r w:rsidR="00DE05D1" w:rsidRPr="004E66ED">
        <w:t xml:space="preserve">became </w:t>
      </w:r>
      <w:r w:rsidRPr="004E66ED">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rsidRPr="004E66ED">
        <w:t>location agnostic service experiences</w:t>
      </w:r>
      <w:r w:rsidRPr="004E66ED">
        <w:t xml:space="preserve">, from workplace tools to games and community platforms. It generally refers to shared and immersive digital </w:t>
      </w:r>
      <w:r w:rsidR="00DE05D1" w:rsidRPr="004E66ED">
        <w:t xml:space="preserve">service experiences </w:t>
      </w:r>
      <w:r w:rsidRPr="004E66ED">
        <w:t>(i.e. mobile metaverse</w:t>
      </w:r>
      <w:r w:rsidR="00DE05D1" w:rsidRPr="004E66ED">
        <w:t xml:space="preserve"> service</w:t>
      </w:r>
      <w:r w:rsidRPr="004E66ED">
        <w:t xml:space="preserve">s) that people can </w:t>
      </w:r>
      <w:r w:rsidR="00517709" w:rsidRPr="004E66ED">
        <w:t>experience by</w:t>
      </w:r>
      <w:r w:rsidR="00DE05D1" w:rsidRPr="004E66ED">
        <w:t xml:space="preserve"> means of </w:t>
      </w:r>
      <w:r w:rsidRPr="004E66ED">
        <w:t xml:space="preserve">using XR devices. By 2026, 25% of people are estimated to spend at least one hour a day </w:t>
      </w:r>
      <w:r w:rsidR="00DE05D1" w:rsidRPr="004E66ED">
        <w:t>using services that provide immersive XR media</w:t>
      </w:r>
      <w:r w:rsidRPr="004E66ED">
        <w:t xml:space="preserve"> for work, shopping, education, social media and/or entertainment, according to the latest study by Gartner, Inc. (a U.S.-based technology research and consulting company). </w:t>
      </w:r>
    </w:p>
    <w:p w14:paraId="3A3F5210" w14:textId="1FBDFFAB" w:rsidR="00D307FC" w:rsidRPr="004E66ED" w:rsidRDefault="00D307FC" w:rsidP="00D307FC">
      <w:r w:rsidRPr="004E66ED">
        <w:t>M</w:t>
      </w:r>
      <w:r w:rsidR="00DE05D1" w:rsidRPr="004E66ED">
        <w:t>obile m</w:t>
      </w:r>
      <w:r w:rsidRPr="004E66ED">
        <w:t xml:space="preserve">etaverse </w:t>
      </w:r>
      <w:r w:rsidR="00DE05D1" w:rsidRPr="004E66ED">
        <w:t xml:space="preserve">service </w:t>
      </w:r>
      <w:r w:rsidRPr="004E66ED">
        <w:t>technologies are still in the early stages of being adopted. Currently there are already many digital environments (i.e. mobile metaverse</w:t>
      </w:r>
      <w:r w:rsidR="00DE05D1" w:rsidRPr="004E66ED">
        <w:t xml:space="preserve"> service</w:t>
      </w:r>
      <w:r w:rsidRPr="004E66ED">
        <w:t>s</w:t>
      </w:r>
      <w:r w:rsidR="00DE05D1" w:rsidRPr="004E66ED">
        <w:t xml:space="preserve"> that offer location agnostic and location related service experiences</w:t>
      </w:r>
      <w:r w:rsidRPr="004E66ED">
        <w:t>), which typically run in silo</w:t>
      </w:r>
      <w:r w:rsidR="00DE05D1" w:rsidRPr="004E66ED">
        <w:t>s</w:t>
      </w:r>
      <w:r w:rsidRPr="004E66ED">
        <w:t xml:space="preserve"> and are not interconnected. From end users’ view point, there are several basic requirements to be addressed:</w:t>
      </w:r>
    </w:p>
    <w:p w14:paraId="2A3C089B" w14:textId="77777777" w:rsidR="00D307FC" w:rsidRPr="004E66ED" w:rsidRDefault="00D307FC" w:rsidP="00D307FC">
      <w:r w:rsidRPr="004E66ED">
        <w:t xml:space="preserve">- Depending on the </w:t>
      </w:r>
      <w:r w:rsidRPr="004E66ED">
        <w:rPr>
          <w:lang w:val="en-US"/>
        </w:rPr>
        <w:t xml:space="preserve">immersive XR media service </w:t>
      </w:r>
      <w:r w:rsidRPr="004E66ED">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Pr="004E66ED" w:rsidRDefault="00D307FC" w:rsidP="00D307FC">
      <w:r w:rsidRPr="004E66ED">
        <w:t xml:space="preserve">- A user is able to </w:t>
      </w:r>
      <w:r w:rsidR="00DE05D1" w:rsidRPr="004E66ED">
        <w:t xml:space="preserve">transition </w:t>
      </w:r>
      <w:r w:rsidRPr="004E66ED">
        <w:t xml:space="preserve">between </w:t>
      </w:r>
      <w:r w:rsidRPr="004E66ED">
        <w:rPr>
          <w:lang w:val="en-US"/>
        </w:rPr>
        <w:t xml:space="preserve">immersive </w:t>
      </w:r>
      <w:r w:rsidR="00DE05D1" w:rsidRPr="004E66ED">
        <w:rPr>
          <w:lang w:val="en-US"/>
        </w:rPr>
        <w:t>mobile metaverse</w:t>
      </w:r>
      <w:r w:rsidRPr="004E66ED">
        <w:rPr>
          <w:lang w:val="en-US"/>
        </w:rPr>
        <w:t xml:space="preserve"> service</w:t>
      </w:r>
      <w:r w:rsidR="00DE05D1" w:rsidRPr="004E66ED">
        <w:rPr>
          <w:lang w:val="en-US"/>
        </w:rPr>
        <w:t>s</w:t>
      </w:r>
      <w:r w:rsidRPr="004E66ED">
        <w:rPr>
          <w:lang w:val="en-US"/>
        </w:rPr>
        <w:t xml:space="preserve"> </w:t>
      </w:r>
      <w:r w:rsidRPr="004E66ED">
        <w:t xml:space="preserve">using the similar digital representation seamlessly and taking into account the constraints of the </w:t>
      </w:r>
      <w:r w:rsidR="00DE05D1" w:rsidRPr="004E66ED">
        <w:t>mobile metaverse</w:t>
      </w:r>
      <w:r w:rsidRPr="004E66ED">
        <w:t xml:space="preserve"> services accessed. The transfer of information via the operator's network ensures the semantic compatibility – possibly through abstraction - between the origin and the destination.</w:t>
      </w:r>
      <w:r w:rsidRPr="004E66ED" w:rsidDel="00CD78EE">
        <w:t xml:space="preserve"> </w:t>
      </w:r>
      <w:r w:rsidRPr="004E66ED">
        <w:t>This also ensures, if necessary, the confidentiality of the origin and the destination.</w:t>
      </w:r>
    </w:p>
    <w:p w14:paraId="2B5C8106" w14:textId="185DBFE9" w:rsidR="00D307FC" w:rsidRPr="004E66ED" w:rsidRDefault="00D307FC" w:rsidP="00D307FC">
      <w:r w:rsidRPr="004E66ED">
        <w:t xml:space="preserve">In the following use case, Alice </w:t>
      </w:r>
      <w:r w:rsidR="00DE05D1" w:rsidRPr="004E66ED">
        <w:t>uses</w:t>
      </w:r>
      <w:r w:rsidRPr="004E66ED">
        <w:t xml:space="preserve"> an </w:t>
      </w:r>
      <w:r w:rsidRPr="004E66ED">
        <w:rPr>
          <w:lang w:val="en-US"/>
        </w:rPr>
        <w:t xml:space="preserve">immersive </w:t>
      </w:r>
      <w:r w:rsidR="00DE05D1" w:rsidRPr="004E66ED">
        <w:rPr>
          <w:lang w:val="en-US"/>
        </w:rPr>
        <w:t xml:space="preserve">mobile metaverse </w:t>
      </w:r>
      <w:r w:rsidRPr="004E66ED">
        <w:rPr>
          <w:lang w:val="en-US"/>
        </w:rPr>
        <w:t>service</w:t>
      </w:r>
      <w:r w:rsidRPr="004E66ED">
        <w:t xml:space="preserve"> of a travel company, and a trip interests her. She would like to verify if she has enough money to buy the trip. She needs to link the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her bank with the current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the travel company so that her profile is automatically shared between these two services (she has previously given authorisation).</w:t>
      </w:r>
    </w:p>
    <w:p w14:paraId="0EF1DFEC" w14:textId="3D56A2D2" w:rsidR="00D307FC" w:rsidRPr="004E66ED" w:rsidRDefault="00D307FC" w:rsidP="004E6AA5">
      <w:r w:rsidRPr="004E66ED">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4E66ED" w:rsidRDefault="00D307FC" w:rsidP="00D307FC">
      <w:pPr>
        <w:pStyle w:val="Heading3"/>
      </w:pPr>
      <w:bookmarkStart w:id="648" w:name="_Toc120013057"/>
      <w:bookmarkStart w:id="649" w:name="_Toc120025175"/>
      <w:bookmarkStart w:id="650" w:name="_Toc120025330"/>
      <w:bookmarkStart w:id="651" w:name="_Toc120091408"/>
      <w:bookmarkStart w:id="652" w:name="_Toc136356654"/>
      <w:bookmarkStart w:id="653" w:name="_Toc136857547"/>
      <w:r w:rsidRPr="004E66ED">
        <w:t>5.14.2</w:t>
      </w:r>
      <w:r w:rsidRPr="004E66ED">
        <w:tab/>
        <w:t>Pre-conditions</w:t>
      </w:r>
      <w:bookmarkEnd w:id="648"/>
      <w:bookmarkEnd w:id="649"/>
      <w:bookmarkEnd w:id="650"/>
      <w:bookmarkEnd w:id="651"/>
      <w:bookmarkEnd w:id="652"/>
      <w:bookmarkEnd w:id="653"/>
    </w:p>
    <w:p w14:paraId="4F7C0C2E" w14:textId="556BAA04" w:rsidR="00D307FC" w:rsidRPr="004E66ED" w:rsidRDefault="00D307FC" w:rsidP="00D307FC">
      <w:r w:rsidRPr="004E66ED">
        <w:t xml:space="preserve">Alice has a service subscription with the network operator M4Mobile, which is for communication services. When visiting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Alice uses digital representation which contains her avatars and other information like her electronic money and associated financial services, IDs, purchased items …</w:t>
      </w:r>
      <w:r w:rsidR="00AA2D93">
        <w:t xml:space="preserve"> </w:t>
      </w:r>
    </w:p>
    <w:p w14:paraId="5397C44E" w14:textId="7FF3811D" w:rsidR="00D307FC" w:rsidRPr="004E66ED" w:rsidRDefault="00D307FC" w:rsidP="004E6AA5">
      <w:r w:rsidRPr="004E66ED">
        <w:lastRenderedPageBreak/>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4E66ED" w:rsidRDefault="00D307FC" w:rsidP="00D307FC">
      <w:pPr>
        <w:pStyle w:val="Heading3"/>
      </w:pPr>
      <w:bookmarkStart w:id="654" w:name="_Toc120013058"/>
      <w:bookmarkStart w:id="655" w:name="_Toc120025176"/>
      <w:bookmarkStart w:id="656" w:name="_Toc120025331"/>
      <w:bookmarkStart w:id="657" w:name="_Toc120091409"/>
      <w:bookmarkStart w:id="658" w:name="_Toc136356655"/>
      <w:bookmarkStart w:id="659" w:name="_Toc136857548"/>
      <w:r w:rsidRPr="004E66ED">
        <w:t>5.14.3</w:t>
      </w:r>
      <w:r w:rsidRPr="004E66ED">
        <w:tab/>
        <w:t>Service Flows</w:t>
      </w:r>
      <w:bookmarkEnd w:id="654"/>
      <w:bookmarkEnd w:id="655"/>
      <w:bookmarkEnd w:id="656"/>
      <w:bookmarkEnd w:id="657"/>
      <w:bookmarkEnd w:id="658"/>
      <w:bookmarkEnd w:id="659"/>
    </w:p>
    <w:p w14:paraId="00DDDB75" w14:textId="73554E0C" w:rsidR="00D307FC" w:rsidRPr="004E66ED" w:rsidRDefault="00D307FC" w:rsidP="00D307FC">
      <w:r w:rsidRPr="004E66ED">
        <w:t xml:space="preserve">1. Alice would like to buy a travel using </w:t>
      </w:r>
      <w:r w:rsidR="00DE05D1" w:rsidRPr="004E66ED">
        <w:t xml:space="preserve">mobile </w:t>
      </w:r>
      <w:r w:rsidRPr="004E66ED">
        <w:t>metaverse</w:t>
      </w:r>
      <w:r w:rsidR="00DE05D1" w:rsidRPr="004E66ED">
        <w:t xml:space="preserve"> service</w:t>
      </w:r>
      <w:r w:rsidRPr="004E66ED">
        <w:t>.</w:t>
      </w:r>
    </w:p>
    <w:p w14:paraId="5A38B7CC" w14:textId="679D7AD8" w:rsidR="00D307FC" w:rsidRPr="004E66ED" w:rsidRDefault="00D307FC" w:rsidP="00D307FC">
      <w:r w:rsidRPr="004E66ED">
        <w:t xml:space="preserve">2. Alice connects to the </w:t>
      </w:r>
      <w:r w:rsidRPr="004E66ED">
        <w:rPr>
          <w:lang w:val="en-US"/>
        </w:rPr>
        <w:t xml:space="preserve">immersive </w:t>
      </w:r>
      <w:r w:rsidR="00DE05D1" w:rsidRPr="004E66ED">
        <w:rPr>
          <w:lang w:val="en-US"/>
        </w:rPr>
        <w:t>mobile metaverse</w:t>
      </w:r>
      <w:r w:rsidRPr="004E66ED">
        <w:rPr>
          <w:lang w:val="en-US"/>
        </w:rPr>
        <w:t xml:space="preserve"> service A</w:t>
      </w:r>
      <w:r w:rsidRPr="004E66ED">
        <w:t xml:space="preserve"> of a travel company</w:t>
      </w:r>
      <w:r w:rsidRPr="004E66ED" w:rsidDel="00B375BA">
        <w:t xml:space="preserve"> </w:t>
      </w:r>
      <w:r w:rsidRPr="004E66ED">
        <w:t xml:space="preserve">with the information she authorises to share for the successful provision of the service (the purchase of the travel). </w:t>
      </w:r>
    </w:p>
    <w:p w14:paraId="4CF00056" w14:textId="1F7E9001" w:rsidR="00D307FC" w:rsidRPr="004E66ED" w:rsidRDefault="00D307FC" w:rsidP="00D307FC">
      <w:r w:rsidRPr="004E66ED">
        <w:t xml:space="preserve">3. During her session Alice is interested in buying a trip, for which she needs to interact with the </w:t>
      </w:r>
      <w:r w:rsidR="00DE05D1" w:rsidRPr="004E66ED">
        <w:t>mobile metaverse service</w:t>
      </w:r>
      <w:r w:rsidRPr="004E66ED">
        <w:t xml:space="preserve"> B of her bank.</w:t>
      </w:r>
    </w:p>
    <w:p w14:paraId="2E49BFA1" w14:textId="7523E797" w:rsidR="00D307FC" w:rsidRPr="004E66ED" w:rsidRDefault="00D307FC" w:rsidP="00D307FC">
      <w:r w:rsidRPr="004E66ED">
        <w:t xml:space="preserve">4. When moving between these </w:t>
      </w:r>
      <w:r w:rsidRPr="004E66ED">
        <w:rPr>
          <w:lang w:val="en-US"/>
        </w:rPr>
        <w:t xml:space="preserve">immersive </w:t>
      </w:r>
      <w:r w:rsidR="00973BEF" w:rsidRPr="004E66ED">
        <w:rPr>
          <w:lang w:val="en-US"/>
        </w:rPr>
        <w:t>mobile metaverse</w:t>
      </w:r>
      <w:r w:rsidRPr="004E66ED">
        <w:rPr>
          <w:lang w:val="en-US"/>
        </w:rPr>
        <w:t xml:space="preserve"> services A and B</w:t>
      </w:r>
      <w:r w:rsidRPr="004E66ED">
        <w:t xml:space="preserve">, the network operator provides the same user information (for instance regarding the digital representation used to connect to the original </w:t>
      </w:r>
      <w:r w:rsidR="00973BEF" w:rsidRPr="004E66ED">
        <w:t>mobile metaverse service</w:t>
      </w:r>
      <w:r w:rsidRPr="004E66ED">
        <w:t>…) in accordance with the configurations and the rights granted by the user.</w:t>
      </w:r>
    </w:p>
    <w:p w14:paraId="3F5793A5" w14:textId="1168F23E" w:rsidR="00D307FC" w:rsidRPr="004E66ED" w:rsidRDefault="00D307FC" w:rsidP="004E6AA5">
      <w:r w:rsidRPr="004E66ED">
        <w:t xml:space="preserve">5. Information may be coded differently in the </w:t>
      </w:r>
      <w:r w:rsidRPr="004E66ED">
        <w:rPr>
          <w:lang w:val="en-US"/>
        </w:rPr>
        <w:t xml:space="preserve">immersive </w:t>
      </w:r>
      <w:r w:rsidR="00973BEF" w:rsidRPr="004E66ED">
        <w:rPr>
          <w:lang w:val="en-US"/>
        </w:rPr>
        <w:t>mobile metaverse</w:t>
      </w:r>
      <w:r w:rsidRPr="004E66ED">
        <w:rPr>
          <w:lang w:val="en-US"/>
        </w:rPr>
        <w:t xml:space="preserve"> service A</w:t>
      </w:r>
      <w:r w:rsidRPr="004E66ED">
        <w:t xml:space="preserve"> and in the </w:t>
      </w:r>
      <w:r w:rsidRPr="004E66ED">
        <w:rPr>
          <w:lang w:val="en-US"/>
        </w:rPr>
        <w:t xml:space="preserve">immersive </w:t>
      </w:r>
      <w:r w:rsidR="00973BEF" w:rsidRPr="004E66ED">
        <w:rPr>
          <w:lang w:val="en-US"/>
        </w:rPr>
        <w:t>mobile metaverse</w:t>
      </w:r>
      <w:r w:rsidRPr="004E66ED">
        <w:rPr>
          <w:lang w:val="en-US"/>
        </w:rPr>
        <w:t xml:space="preserve"> service </w:t>
      </w:r>
      <w:r w:rsidRPr="004E66ED">
        <w:t>B (e.g. the level of graphical accuracy of an avatar). In this case, a negotiation by the network operator may be necessary to adapt the information received from A to B.</w:t>
      </w:r>
    </w:p>
    <w:p w14:paraId="1DC7FBE8" w14:textId="0E73BA3F" w:rsidR="00D307FC" w:rsidRPr="004E66ED" w:rsidRDefault="00D307FC" w:rsidP="00D307FC">
      <w:pPr>
        <w:pStyle w:val="Heading3"/>
      </w:pPr>
      <w:bookmarkStart w:id="660" w:name="_Toc120013059"/>
      <w:bookmarkStart w:id="661" w:name="_Toc120025177"/>
      <w:bookmarkStart w:id="662" w:name="_Toc120025332"/>
      <w:bookmarkStart w:id="663" w:name="_Toc120091410"/>
      <w:bookmarkStart w:id="664" w:name="_Toc136356656"/>
      <w:bookmarkStart w:id="665" w:name="_Toc136857549"/>
      <w:r w:rsidRPr="004E66ED">
        <w:t>5.14.4</w:t>
      </w:r>
      <w:r w:rsidRPr="004E66ED">
        <w:tab/>
        <w:t>Post-conditions</w:t>
      </w:r>
      <w:bookmarkEnd w:id="660"/>
      <w:bookmarkEnd w:id="661"/>
      <w:bookmarkEnd w:id="662"/>
      <w:bookmarkEnd w:id="663"/>
      <w:bookmarkEnd w:id="664"/>
      <w:bookmarkEnd w:id="665"/>
    </w:p>
    <w:p w14:paraId="1C17BA64" w14:textId="77777777" w:rsidR="00D307FC" w:rsidRPr="004E66ED" w:rsidRDefault="00D307FC" w:rsidP="00D307FC">
      <w:r w:rsidRPr="004E66ED">
        <w:t>Alice appears in the universe with the digital information chosen in her wallet (with some certified via the network operator). She keeps that information as she travels from universe to universe.</w:t>
      </w:r>
    </w:p>
    <w:p w14:paraId="6B52148C" w14:textId="6462AB78" w:rsidR="00D307FC" w:rsidRPr="004E66ED" w:rsidRDefault="00D307FC" w:rsidP="00D307FC">
      <w:pPr>
        <w:pStyle w:val="Heading3"/>
      </w:pPr>
      <w:bookmarkStart w:id="666" w:name="_Toc120013060"/>
      <w:bookmarkStart w:id="667" w:name="_Toc120025178"/>
      <w:bookmarkStart w:id="668" w:name="_Toc120025333"/>
      <w:bookmarkStart w:id="669" w:name="_Toc120091411"/>
      <w:bookmarkStart w:id="670" w:name="_Toc136356657"/>
      <w:bookmarkStart w:id="671" w:name="_Toc136857550"/>
      <w:r w:rsidRPr="004E66ED">
        <w:t>5.14.5</w:t>
      </w:r>
      <w:r w:rsidRPr="004E66ED">
        <w:tab/>
        <w:t>Existing features partly or fully covering the use case functionality</w:t>
      </w:r>
      <w:bookmarkEnd w:id="666"/>
      <w:bookmarkEnd w:id="667"/>
      <w:bookmarkEnd w:id="668"/>
      <w:bookmarkEnd w:id="669"/>
      <w:bookmarkEnd w:id="670"/>
      <w:bookmarkEnd w:id="671"/>
    </w:p>
    <w:p w14:paraId="46EB2284" w14:textId="77777777" w:rsidR="00D307FC" w:rsidRPr="004E66ED" w:rsidRDefault="00D307FC" w:rsidP="00D307FC">
      <w:r w:rsidRPr="004E66ED">
        <w:t>This feature is currently not documented in the 3GPP specifications.</w:t>
      </w:r>
    </w:p>
    <w:p w14:paraId="4597EBE8" w14:textId="77777777" w:rsidR="00D307FC" w:rsidRPr="004E66ED" w:rsidRDefault="00D307FC" w:rsidP="00D307FC">
      <w:bookmarkStart w:id="672" w:name="_Hlk111020592"/>
      <w:r w:rsidRPr="004E66ED">
        <w:t>Concerning the user identity related aspects, the features described in the document TR 22.904 [X] can be applied.</w:t>
      </w:r>
      <w:bookmarkEnd w:id="672"/>
    </w:p>
    <w:p w14:paraId="30336D71" w14:textId="0EEF34A2" w:rsidR="00D307FC" w:rsidRPr="004E66ED" w:rsidRDefault="00D307FC" w:rsidP="00D307FC">
      <w:pPr>
        <w:pStyle w:val="Heading3"/>
      </w:pPr>
      <w:bookmarkStart w:id="673" w:name="_Toc120013061"/>
      <w:bookmarkStart w:id="674" w:name="_Toc120025179"/>
      <w:bookmarkStart w:id="675" w:name="_Toc120025334"/>
      <w:bookmarkStart w:id="676" w:name="_Toc120091412"/>
      <w:bookmarkStart w:id="677" w:name="_Toc136356658"/>
      <w:bookmarkStart w:id="678" w:name="_Toc136857551"/>
      <w:r w:rsidRPr="004E66ED">
        <w:t>5.14.6</w:t>
      </w:r>
      <w:r w:rsidRPr="004E66ED">
        <w:tab/>
        <w:t>Potential New Requirements needed to support the use case</w:t>
      </w:r>
      <w:bookmarkEnd w:id="673"/>
      <w:bookmarkEnd w:id="674"/>
      <w:bookmarkEnd w:id="675"/>
      <w:bookmarkEnd w:id="676"/>
      <w:bookmarkEnd w:id="677"/>
      <w:bookmarkEnd w:id="678"/>
    </w:p>
    <w:p w14:paraId="3FFA53A7" w14:textId="3317D9C6" w:rsidR="00D307FC" w:rsidRPr="004E66ED" w:rsidRDefault="00D307FC" w:rsidP="00D307FC">
      <w:pPr>
        <w:rPr>
          <w:lang w:eastAsia="zh-CN"/>
        </w:rPr>
      </w:pPr>
      <w:r w:rsidRPr="004E66ED">
        <w:t xml:space="preserve">[PR 5.14.6-1] </w:t>
      </w:r>
      <w:r w:rsidRPr="004E66ED">
        <w:rPr>
          <w:lang w:eastAsia="zh-CN"/>
        </w:rPr>
        <w:t xml:space="preserve">The 5G system shall support suitable APIs to securely provide information of a user to an immersive </w:t>
      </w:r>
      <w:r w:rsidR="00973BEF" w:rsidRPr="004E66ED">
        <w:rPr>
          <w:lang w:eastAsia="zh-CN"/>
        </w:rPr>
        <w:t>mobile metaverse</w:t>
      </w:r>
      <w:r w:rsidRPr="004E66ED">
        <w:rPr>
          <w:lang w:eastAsia="zh-CN"/>
        </w:rPr>
        <w:t xml:space="preserve"> service when the user accesses the service. </w:t>
      </w:r>
    </w:p>
    <w:p w14:paraId="60B59232" w14:textId="350A54C7" w:rsidR="00D307FC" w:rsidRPr="004E66ED" w:rsidRDefault="00D307FC" w:rsidP="00D307FC">
      <w:pPr>
        <w:rPr>
          <w:lang w:eastAsia="zh-CN"/>
        </w:rPr>
      </w:pPr>
      <w:r w:rsidRPr="004E66ED">
        <w:t xml:space="preserve">[PR 5.14.6-2] </w:t>
      </w:r>
      <w:r w:rsidRPr="004E66ED">
        <w:rPr>
          <w:lang w:eastAsia="zh-CN"/>
        </w:rPr>
        <w:t>The 5G system shall support mechanisms to</w:t>
      </w:r>
      <w:r w:rsidRPr="004E66ED">
        <w:t xml:space="preserve"> adapt the user assets and information stored </w:t>
      </w:r>
      <w:r w:rsidRPr="004E66ED">
        <w:rPr>
          <w:lang w:eastAsia="zh-CN"/>
        </w:rPr>
        <w:t xml:space="preserve">by one immersive </w:t>
      </w:r>
      <w:r w:rsidR="00973BEF" w:rsidRPr="004E66ED">
        <w:rPr>
          <w:lang w:eastAsia="zh-CN"/>
        </w:rPr>
        <w:t>mobile metaverse</w:t>
      </w:r>
      <w:r w:rsidRPr="004E66ED">
        <w:rPr>
          <w:lang w:eastAsia="zh-CN"/>
        </w:rPr>
        <w:t xml:space="preserve"> service</w:t>
      </w:r>
      <w:r w:rsidRPr="004E66ED">
        <w:t xml:space="preserve"> with the information needed, or requested, by </w:t>
      </w:r>
      <w:r w:rsidRPr="004E66ED">
        <w:rPr>
          <w:lang w:eastAsia="zh-CN"/>
        </w:rPr>
        <w:t>another immersive XR media service.</w:t>
      </w:r>
    </w:p>
    <w:p w14:paraId="426C1A2C" w14:textId="7542D350" w:rsidR="00D307FC" w:rsidRPr="004E66ED" w:rsidRDefault="00D307FC" w:rsidP="00D307FC">
      <w:pPr>
        <w:pStyle w:val="Heading2"/>
      </w:pPr>
      <w:bookmarkStart w:id="679" w:name="_Toc120013062"/>
      <w:bookmarkStart w:id="680" w:name="_Toc120025180"/>
      <w:bookmarkStart w:id="681" w:name="_Toc120025335"/>
      <w:bookmarkStart w:id="682" w:name="_Toc120091413"/>
      <w:bookmarkStart w:id="683" w:name="_Toc136356659"/>
      <w:bookmarkStart w:id="684" w:name="_Toc136857552"/>
      <w:r w:rsidRPr="004E66ED">
        <w:t>5.15</w:t>
      </w:r>
      <w:r w:rsidRPr="004E66ED">
        <w:tab/>
      </w:r>
      <w:r w:rsidR="00AA2D93" w:rsidRPr="004E66ED">
        <w:t xml:space="preserve">Use Case on </w:t>
      </w:r>
      <w:r w:rsidRPr="004E66ED">
        <w:t>Access to avatars</w:t>
      </w:r>
      <w:bookmarkEnd w:id="679"/>
      <w:bookmarkEnd w:id="680"/>
      <w:bookmarkEnd w:id="681"/>
      <w:bookmarkEnd w:id="682"/>
      <w:bookmarkEnd w:id="683"/>
      <w:bookmarkEnd w:id="684"/>
    </w:p>
    <w:p w14:paraId="4834E77F" w14:textId="474551A4" w:rsidR="00D307FC" w:rsidRPr="004E66ED" w:rsidRDefault="00D307FC" w:rsidP="00D307FC">
      <w:pPr>
        <w:pStyle w:val="Heading3"/>
      </w:pPr>
      <w:bookmarkStart w:id="685" w:name="_Toc120013063"/>
      <w:bookmarkStart w:id="686" w:name="_Toc120025181"/>
      <w:bookmarkStart w:id="687" w:name="_Toc120025336"/>
      <w:bookmarkStart w:id="688" w:name="_Toc120091414"/>
      <w:bookmarkStart w:id="689" w:name="_Toc136356660"/>
      <w:bookmarkStart w:id="690" w:name="_Toc136857553"/>
      <w:r w:rsidRPr="004E66ED">
        <w:t>5.15.1</w:t>
      </w:r>
      <w:r w:rsidRPr="004E66ED">
        <w:tab/>
        <w:t>Description</w:t>
      </w:r>
      <w:bookmarkEnd w:id="685"/>
      <w:bookmarkEnd w:id="686"/>
      <w:bookmarkEnd w:id="687"/>
      <w:bookmarkEnd w:id="688"/>
      <w:bookmarkEnd w:id="689"/>
      <w:bookmarkEnd w:id="690"/>
    </w:p>
    <w:p w14:paraId="30A1C0FD" w14:textId="304DAA8F" w:rsidR="00D307FC" w:rsidRPr="004E66ED" w:rsidRDefault="00D307FC" w:rsidP="00D307FC">
      <w:r w:rsidRPr="004E66ED">
        <w:t xml:space="preserve">Mobile metaverse services often involve the use of </w:t>
      </w:r>
      <w:r w:rsidR="00973BEF" w:rsidRPr="004E66ED">
        <w:t xml:space="preserve">digital representation (e.g. </w:t>
      </w:r>
      <w:r w:rsidRPr="004E66ED">
        <w:t>avatars</w:t>
      </w:r>
      <w:r w:rsidR="00973BEF" w:rsidRPr="004E66ED">
        <w:t>, which are discussed throughout this use case</w:t>
      </w:r>
      <w:r w:rsidRPr="004E66ED">
        <w:t>.</w:t>
      </w:r>
      <w:r w:rsidR="00973BEF" w:rsidRPr="004E66ED">
        <w:t>)</w:t>
      </w:r>
      <w:r w:rsidRPr="004E66ED">
        <w:t xml:space="preserve"> Given different use cases, the data associated with the avatars of a user are generated and stored in different mobile metaverse servers. For example, a user uses life-like avatars for e-commerce and cartoonish avatars for gaming.</w:t>
      </w:r>
      <w:r w:rsidRPr="004E66ED">
        <w:rPr>
          <w:rFonts w:eastAsia="DengXian" w:hint="eastAsia"/>
          <w:lang w:eastAsia="zh-CN"/>
        </w:rPr>
        <w:t xml:space="preserve"> </w:t>
      </w:r>
      <w:r w:rsidRPr="004E66ED">
        <w:t xml:space="preserve">Network operators enabling users to obtain diverse mobile metaverse services should support avatar management. For example, network operators can leverage their existing connections to extensive mobile metaverse servers and provide access to avatars across these servers acting as a proxy. Compared to the model where two mobile metaverse servers define direct access APIs, the interconnect model described in the use case can utilise the 5G system capability of authenticating and authorizing the third-party entities. </w:t>
      </w:r>
    </w:p>
    <w:p w14:paraId="4875792F" w14:textId="77777777" w:rsidR="00D307FC" w:rsidRPr="004E66ED" w:rsidRDefault="00D307FC" w:rsidP="00D307FC">
      <w:r w:rsidRPr="004E66ED">
        <w:t xml:space="preserve">The advantage of having a central storage of the information related to avatars is that the same avatar could potentially be used in different mobile metaverse services. The information exposed by the central point, i.e. the 5G system, to different mobile metaverse services helps them share and use the same avatar for a user. Users would therefore benefit from using their UE/ mobile access for metaverse services because there are enablers (like this one) that provide consistency between different metaverse services. </w:t>
      </w:r>
    </w:p>
    <w:p w14:paraId="5DB6E0A8" w14:textId="77777777" w:rsidR="00D307FC" w:rsidRPr="004E66ED" w:rsidRDefault="00D307FC" w:rsidP="00D307FC">
      <w:r w:rsidRPr="004E66ED">
        <w:lastRenderedPageBreak/>
        <w:t xml:space="preserve">It is noted that the storage location of avatars is subject to service agreement between the operator and the third-party entities, and hence it is out of scope of 3GPP. </w:t>
      </w:r>
    </w:p>
    <w:p w14:paraId="4BD56C0A" w14:textId="54DC735C" w:rsidR="00D307FC" w:rsidRPr="004E66ED" w:rsidRDefault="00D307FC" w:rsidP="00D307FC">
      <w:pPr>
        <w:pStyle w:val="Heading3"/>
      </w:pPr>
      <w:bookmarkStart w:id="691" w:name="_Toc120013064"/>
      <w:bookmarkStart w:id="692" w:name="_Toc120025182"/>
      <w:bookmarkStart w:id="693" w:name="_Toc120025337"/>
      <w:bookmarkStart w:id="694" w:name="_Toc120091415"/>
      <w:bookmarkStart w:id="695" w:name="_Toc136356661"/>
      <w:bookmarkStart w:id="696" w:name="_Toc136857554"/>
      <w:r w:rsidRPr="004E66ED">
        <w:t>5.15.2</w:t>
      </w:r>
      <w:r w:rsidRPr="004E66ED">
        <w:tab/>
        <w:t>Pre-conditions</w:t>
      </w:r>
      <w:bookmarkEnd w:id="691"/>
      <w:bookmarkEnd w:id="692"/>
      <w:bookmarkEnd w:id="693"/>
      <w:bookmarkEnd w:id="694"/>
      <w:bookmarkEnd w:id="695"/>
      <w:bookmarkEnd w:id="696"/>
    </w:p>
    <w:p w14:paraId="559EA1C2" w14:textId="77777777" w:rsidR="00D307FC" w:rsidRPr="004E66ED" w:rsidRDefault="00D307FC" w:rsidP="00D307FC">
      <w:r w:rsidRPr="004E66ED">
        <w:t>ClothingA and ClothingB are two small clothing companies that both have virtual stores and provide avatar-based shopping services. Online shoppers can use immersive real-time technology to virtually try-on apparel, accessories, or full looks on the digital representation of themselves, i.e. avatars. Their avatars are stored in mobile metaverse servers, and interoperable data formats between these servers are used for avatars.</w:t>
      </w:r>
    </w:p>
    <w:p w14:paraId="41B07F6B" w14:textId="77777777" w:rsidR="00D307FC" w:rsidRPr="004E66ED" w:rsidRDefault="00D307FC" w:rsidP="00D307FC">
      <w:r w:rsidRPr="004E66ED">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Pr="004E66ED" w:rsidRDefault="00D307FC" w:rsidP="00D307FC">
      <w:r w:rsidRPr="004E66ED">
        <w:t xml:space="preserve">Shaun, an online shopper, has used the virtual try-on service provided by ClothingA several times. His avatar–a 3D actual visual representation of himself is stored in the ClothingA database. </w:t>
      </w:r>
    </w:p>
    <w:p w14:paraId="62AB1037" w14:textId="3BDD8D50" w:rsidR="00D307FC" w:rsidRPr="004E66ED" w:rsidRDefault="00D307FC" w:rsidP="00D307FC">
      <w:pPr>
        <w:pStyle w:val="Heading3"/>
        <w:rPr>
          <w:lang w:eastAsia="ja-JP"/>
        </w:rPr>
      </w:pPr>
      <w:bookmarkStart w:id="697" w:name="_Toc120013065"/>
      <w:bookmarkStart w:id="698" w:name="_Toc120025183"/>
      <w:bookmarkStart w:id="699" w:name="_Toc120025338"/>
      <w:bookmarkStart w:id="700" w:name="_Toc120091416"/>
      <w:bookmarkStart w:id="701" w:name="_Toc136356662"/>
      <w:bookmarkStart w:id="702" w:name="_Toc136857555"/>
      <w:r w:rsidRPr="004E66ED">
        <w:rPr>
          <w:lang w:eastAsia="ja-JP"/>
        </w:rPr>
        <w:t>5.15.3</w:t>
      </w:r>
      <w:r w:rsidRPr="004E66ED">
        <w:rPr>
          <w:lang w:eastAsia="ja-JP"/>
        </w:rPr>
        <w:tab/>
        <w:t>Service Flows</w:t>
      </w:r>
      <w:bookmarkEnd w:id="697"/>
      <w:bookmarkEnd w:id="698"/>
      <w:bookmarkEnd w:id="699"/>
      <w:bookmarkEnd w:id="700"/>
      <w:bookmarkEnd w:id="701"/>
      <w:bookmarkEnd w:id="702"/>
    </w:p>
    <w:p w14:paraId="5799FDFF" w14:textId="11C745DB" w:rsidR="00D307FC" w:rsidRPr="004E66ED" w:rsidRDefault="00D307FC" w:rsidP="003D37EE">
      <w:pPr>
        <w:pStyle w:val="B1"/>
      </w:pPr>
      <w:r w:rsidRPr="004E66ED">
        <w:t>1.</w:t>
      </w:r>
      <w:r w:rsidRPr="004E66ED">
        <w:tab/>
        <w:t>ClothingA and ClothingB register with the operator T. Shaun registers with T by a UE that has a subscription with T.</w:t>
      </w:r>
    </w:p>
    <w:p w14:paraId="49B20EAE" w14:textId="67B39D7F" w:rsidR="00D307FC" w:rsidRPr="004E66ED" w:rsidRDefault="00D307FC" w:rsidP="003D37EE">
      <w:pPr>
        <w:pStyle w:val="B1"/>
      </w:pPr>
      <w:r w:rsidRPr="004E66ED">
        <w:t>2.</w:t>
      </w:r>
      <w:r w:rsidRPr="004E66ED">
        <w:tab/>
      </w:r>
      <w:r w:rsidRPr="004E66ED">
        <w:rPr>
          <w:rFonts w:eastAsia="DengXian" w:hint="eastAsia"/>
          <w:lang w:eastAsia="zh-CN"/>
        </w:rPr>
        <w:t>S</w:t>
      </w:r>
      <w:r w:rsidRPr="004E66ED">
        <w:rPr>
          <w:rFonts w:eastAsia="DengXian"/>
          <w:lang w:eastAsia="zh-CN"/>
        </w:rPr>
        <w:t xml:space="preserve">haun visits </w:t>
      </w:r>
      <w:r w:rsidRPr="004E66ED">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4E66ED" w:rsidRDefault="00D307FC" w:rsidP="003D37EE">
      <w:pPr>
        <w:pStyle w:val="B1"/>
      </w:pPr>
      <w:r w:rsidRPr="004E66ED">
        <w:t>3.</w:t>
      </w:r>
      <w:r w:rsidRPr="004E66ED">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4E66ED" w:rsidRDefault="00CA6946" w:rsidP="003D37EE">
      <w:pPr>
        <w:pStyle w:val="B2"/>
      </w:pPr>
      <w:r w:rsidRPr="004E66ED">
        <w:t xml:space="preserve">- </w:t>
      </w:r>
      <w:r w:rsidRPr="004E66ED">
        <w:tab/>
        <w:t>last access time. This could potentially help a user select which avatar to use and help the 5G system determine if the avatar is still available;</w:t>
      </w:r>
    </w:p>
    <w:p w14:paraId="442AEC42" w14:textId="06FD0E05" w:rsidR="00CA6946" w:rsidRPr="004E66ED" w:rsidRDefault="00CA6946" w:rsidP="003D37EE">
      <w:pPr>
        <w:pStyle w:val="B2"/>
      </w:pPr>
      <w:r w:rsidRPr="004E66ED">
        <w:t xml:space="preserve">- </w:t>
      </w:r>
      <w:r w:rsidRPr="004E66ED">
        <w:tab/>
        <w:t>authorised mobile metaverse services;</w:t>
      </w:r>
    </w:p>
    <w:p w14:paraId="0447F601" w14:textId="699045B2" w:rsidR="00CA6946" w:rsidRPr="004E66ED" w:rsidRDefault="00CA6946" w:rsidP="003D37EE">
      <w:pPr>
        <w:pStyle w:val="B2"/>
      </w:pPr>
      <w:r w:rsidRPr="004E66ED">
        <w:t xml:space="preserve">- </w:t>
      </w:r>
      <w:r w:rsidRPr="004E66ED">
        <w:tab/>
        <w:t>address (e.g. IP address). This could potentially help a trusted third party retrieve the avatar.</w:t>
      </w:r>
    </w:p>
    <w:p w14:paraId="5E4D7979" w14:textId="0A6ED1AF" w:rsidR="00D307FC" w:rsidRPr="004E66ED" w:rsidRDefault="00D307FC" w:rsidP="003D37EE">
      <w:pPr>
        <w:pStyle w:val="B1"/>
      </w:pPr>
      <w:r w:rsidRPr="004E66ED">
        <w:t>4.</w:t>
      </w:r>
      <w:r w:rsidRPr="004E66ED">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4E66ED" w:rsidRDefault="00D307FC" w:rsidP="003D37EE">
      <w:pPr>
        <w:pStyle w:val="B1"/>
      </w:pPr>
      <w:r w:rsidRPr="004E66ED">
        <w:t>5.</w:t>
      </w:r>
      <w:r w:rsidRPr="004E66ED">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4E66ED" w:rsidRDefault="00D307FC" w:rsidP="003D37EE">
      <w:pPr>
        <w:pStyle w:val="B1"/>
      </w:pPr>
      <w:r w:rsidRPr="004E66ED">
        <w:t>6.</w:t>
      </w:r>
      <w:r w:rsidRPr="004E66ED">
        <w:tab/>
        <w:t>ClothingB sends a request for Shaun’s avatar to the 5G system. The 5G system authorises the request and provides ClothingB with the IP address of the avatar.</w:t>
      </w:r>
    </w:p>
    <w:p w14:paraId="6193A2EF" w14:textId="076838D5" w:rsidR="00D307FC" w:rsidRPr="004E66ED" w:rsidRDefault="00D307FC" w:rsidP="003D37EE">
      <w:pPr>
        <w:pStyle w:val="B1"/>
      </w:pPr>
      <w:r w:rsidRPr="004E66ED">
        <w:t>7.</w:t>
      </w:r>
      <w:r w:rsidRPr="004E66ED">
        <w:tab/>
        <w:t xml:space="preserve">ClothingB retrieves the avatar from the ClothingA database using the given IP address. </w:t>
      </w:r>
    </w:p>
    <w:p w14:paraId="77DE9FC9" w14:textId="59A5A0FE" w:rsidR="00D307FC" w:rsidRPr="004E66ED" w:rsidRDefault="00D307FC" w:rsidP="00D307FC">
      <w:pPr>
        <w:pStyle w:val="Heading3"/>
        <w:rPr>
          <w:lang w:eastAsia="ja-JP"/>
        </w:rPr>
      </w:pPr>
      <w:bookmarkStart w:id="703" w:name="_Toc120013066"/>
      <w:bookmarkStart w:id="704" w:name="_Toc120025184"/>
      <w:bookmarkStart w:id="705" w:name="_Toc120025339"/>
      <w:bookmarkStart w:id="706" w:name="_Toc120091417"/>
      <w:bookmarkStart w:id="707" w:name="_Toc136356663"/>
      <w:bookmarkStart w:id="708" w:name="_Toc136857556"/>
      <w:r w:rsidRPr="004E66ED">
        <w:rPr>
          <w:lang w:eastAsia="ja-JP"/>
        </w:rPr>
        <w:t>5.15.4</w:t>
      </w:r>
      <w:r w:rsidRPr="004E66ED">
        <w:rPr>
          <w:lang w:eastAsia="ja-JP"/>
        </w:rPr>
        <w:tab/>
        <w:t>Post-conditions</w:t>
      </w:r>
      <w:bookmarkEnd w:id="703"/>
      <w:bookmarkEnd w:id="704"/>
      <w:bookmarkEnd w:id="705"/>
      <w:bookmarkEnd w:id="706"/>
      <w:bookmarkEnd w:id="707"/>
      <w:bookmarkEnd w:id="708"/>
    </w:p>
    <w:p w14:paraId="32A4D09D" w14:textId="77777777" w:rsidR="00D307FC" w:rsidRPr="004E66ED" w:rsidRDefault="00D307FC" w:rsidP="00D307FC">
      <w:pPr>
        <w:rPr>
          <w:rFonts w:eastAsia="DengXian"/>
          <w:lang w:eastAsia="zh-CN"/>
        </w:rPr>
      </w:pPr>
      <w:r w:rsidRPr="004E66ED">
        <w:t>Shaun tries on products in the ClothingB virtual store with his avatar.</w:t>
      </w:r>
    </w:p>
    <w:p w14:paraId="77E3F4C4" w14:textId="77777777" w:rsidR="00D307FC" w:rsidRPr="004E66ED" w:rsidRDefault="00D307FC" w:rsidP="00D307FC">
      <w:pPr>
        <w:rPr>
          <w:rFonts w:eastAsia="DengXian"/>
          <w:lang w:eastAsia="zh-CN"/>
        </w:rPr>
      </w:pPr>
      <w:r w:rsidRPr="004E66ED">
        <w:rPr>
          <w:rFonts w:eastAsia="DengXian"/>
          <w:lang w:eastAsia="zh-CN"/>
        </w:rPr>
        <w:t xml:space="preserve">Shaun’s </w:t>
      </w:r>
      <w:r w:rsidRPr="004E66ED">
        <w:t xml:space="preserve">user profile on T’s system is updated to record the use of his avatar in the ClothingB virtual store. </w:t>
      </w:r>
    </w:p>
    <w:p w14:paraId="7F320C52" w14:textId="77777777" w:rsidR="00D307FC" w:rsidRPr="004E66ED" w:rsidRDefault="00D307FC" w:rsidP="00D307FC">
      <w:r w:rsidRPr="004E66ED">
        <w:t xml:space="preserve">T charges ClothingA, ClothingB, and Shaun for supporting virtual shopping sessions. </w:t>
      </w:r>
    </w:p>
    <w:p w14:paraId="3E0F8F37" w14:textId="3360A599" w:rsidR="00D307FC" w:rsidRPr="004E66ED" w:rsidRDefault="00D307FC" w:rsidP="00D307FC">
      <w:pPr>
        <w:pStyle w:val="Heading3"/>
      </w:pPr>
      <w:bookmarkStart w:id="709" w:name="_Toc120013067"/>
      <w:bookmarkStart w:id="710" w:name="_Toc120025185"/>
      <w:bookmarkStart w:id="711" w:name="_Toc120025340"/>
      <w:bookmarkStart w:id="712" w:name="_Toc120091418"/>
      <w:bookmarkStart w:id="713" w:name="_Toc136356664"/>
      <w:bookmarkStart w:id="714" w:name="_Toc136857557"/>
      <w:r w:rsidRPr="004E66ED">
        <w:lastRenderedPageBreak/>
        <w:t>5.15.5</w:t>
      </w:r>
      <w:r w:rsidRPr="004E66ED">
        <w:tab/>
        <w:t>Existing features partly or fully covering the use case functionality</w:t>
      </w:r>
      <w:bookmarkEnd w:id="709"/>
      <w:bookmarkEnd w:id="710"/>
      <w:bookmarkEnd w:id="711"/>
      <w:bookmarkEnd w:id="712"/>
      <w:bookmarkEnd w:id="713"/>
      <w:bookmarkEnd w:id="714"/>
    </w:p>
    <w:p w14:paraId="75F5FA55" w14:textId="77777777" w:rsidR="00D307FC" w:rsidRPr="004E66ED" w:rsidRDefault="00D307FC" w:rsidP="00D307FC">
      <w:pPr>
        <w:rPr>
          <w:lang w:eastAsia="ja-JP"/>
        </w:rPr>
      </w:pPr>
      <w:r w:rsidRPr="004E66ED">
        <w:rPr>
          <w:lang w:eastAsia="ja-JP"/>
        </w:rPr>
        <w:t>The functional requirements for user identity are captured in TS 22.101 clause 26a [4].</w:t>
      </w:r>
    </w:p>
    <w:p w14:paraId="78918869" w14:textId="2651DBD9" w:rsidR="00D307FC" w:rsidRPr="004E66ED" w:rsidRDefault="00D307FC" w:rsidP="00D307FC">
      <w:pPr>
        <w:pStyle w:val="Heading3"/>
      </w:pPr>
      <w:bookmarkStart w:id="715" w:name="_Toc120013068"/>
      <w:bookmarkStart w:id="716" w:name="_Toc120025186"/>
      <w:bookmarkStart w:id="717" w:name="_Toc120025341"/>
      <w:bookmarkStart w:id="718" w:name="_Toc120091419"/>
      <w:bookmarkStart w:id="719" w:name="_Toc136356665"/>
      <w:bookmarkStart w:id="720" w:name="_Toc136857558"/>
      <w:r w:rsidRPr="004E66ED">
        <w:t>5.15.6</w:t>
      </w:r>
      <w:r w:rsidRPr="004E66ED">
        <w:tab/>
        <w:t>Potential New Requirements needed to support the use case</w:t>
      </w:r>
      <w:bookmarkEnd w:id="715"/>
      <w:bookmarkEnd w:id="716"/>
      <w:bookmarkEnd w:id="717"/>
      <w:bookmarkEnd w:id="718"/>
      <w:bookmarkEnd w:id="719"/>
      <w:bookmarkEnd w:id="720"/>
    </w:p>
    <w:p w14:paraId="0A24409F" w14:textId="68631395" w:rsidR="00D307FC" w:rsidRPr="004E66ED" w:rsidRDefault="00D307FC" w:rsidP="00D307FC">
      <w:r w:rsidRPr="004E66ED">
        <w:rPr>
          <w:noProof/>
        </w:rPr>
        <w:t xml:space="preserve">[PR 5.15.6-1] Subject to user consent, operator policy, and regulatory requirements, the 5G system shall be able to store and update the information related to </w:t>
      </w:r>
      <w:r w:rsidR="00973BEF" w:rsidRPr="004E66ED">
        <w:rPr>
          <w:noProof/>
        </w:rPr>
        <w:t xml:space="preserve">digital representations </w:t>
      </w:r>
      <w:r w:rsidRPr="004E66ED">
        <w:rPr>
          <w:noProof/>
        </w:rPr>
        <w:t xml:space="preserve">for a user (e.g. </w:t>
      </w:r>
      <w:r w:rsidRPr="004E66ED">
        <w:t>last access time and address</w:t>
      </w:r>
      <w:r w:rsidRPr="004E66ED">
        <w:rPr>
          <w:noProof/>
        </w:rPr>
        <w:t>)</w:t>
      </w:r>
      <w:r w:rsidRPr="004E66ED">
        <w:t>.</w:t>
      </w:r>
    </w:p>
    <w:p w14:paraId="2BCFD34D" w14:textId="4C99A920" w:rsidR="00D307FC" w:rsidRPr="004E66ED" w:rsidRDefault="00D307FC" w:rsidP="00D307FC">
      <w:pPr>
        <w:rPr>
          <w:noProof/>
        </w:rPr>
      </w:pPr>
      <w:r w:rsidRPr="004E66ED">
        <w:rPr>
          <w:noProof/>
        </w:rPr>
        <w:t xml:space="preserve">[PR 5.15.6-2] Subject to user consent, operator policy, and regulatory requirements, the 5G system shall support mechanisms to expose the information related to the </w:t>
      </w:r>
      <w:r w:rsidR="00973BEF" w:rsidRPr="004E66ED">
        <w:rPr>
          <w:noProof/>
        </w:rPr>
        <w:t>digital repres</w:t>
      </w:r>
      <w:r w:rsidR="00700C6F" w:rsidRPr="004E66ED">
        <w:rPr>
          <w:noProof/>
        </w:rPr>
        <w:t>e</w:t>
      </w:r>
      <w:r w:rsidR="00973BEF" w:rsidRPr="004E66ED">
        <w:rPr>
          <w:noProof/>
        </w:rPr>
        <w:t xml:space="preserve">ntations </w:t>
      </w:r>
      <w:r w:rsidRPr="004E66ED">
        <w:rPr>
          <w:noProof/>
        </w:rPr>
        <w:t>of a user to a trusted third party.</w:t>
      </w:r>
    </w:p>
    <w:p w14:paraId="5EEA0C02" w14:textId="392A5F03" w:rsidR="00D307FC" w:rsidRPr="004E66ED" w:rsidRDefault="00D307FC" w:rsidP="00D307FC">
      <w:pPr>
        <w:rPr>
          <w:noProof/>
        </w:rPr>
      </w:pPr>
      <w:r w:rsidRPr="004E66ED">
        <w:rPr>
          <w:noProof/>
        </w:rPr>
        <w:t xml:space="preserve">[PR 5.15.6-3] Subject to user consent and operator policy, the 5G system shall be able to authorise a </w:t>
      </w:r>
      <w:r w:rsidRPr="004E66ED">
        <w:t>trusted third party</w:t>
      </w:r>
      <w:r w:rsidRPr="004E66ED">
        <w:rPr>
          <w:noProof/>
        </w:rPr>
        <w:t xml:space="preserve"> to use the </w:t>
      </w:r>
      <w:r w:rsidR="00973BEF" w:rsidRPr="004E66ED">
        <w:rPr>
          <w:noProof/>
        </w:rPr>
        <w:t xml:space="preserve">digital representations </w:t>
      </w:r>
      <w:r w:rsidRPr="004E66ED">
        <w:rPr>
          <w:noProof/>
        </w:rPr>
        <w:t>of a user.</w:t>
      </w:r>
    </w:p>
    <w:p w14:paraId="4DFDF1D6" w14:textId="3870F1A3" w:rsidR="00AB4708" w:rsidRPr="004E66ED" w:rsidRDefault="00AB4708" w:rsidP="004E6AA5">
      <w:pPr>
        <w:pStyle w:val="Heading2"/>
      </w:pPr>
      <w:bookmarkStart w:id="721" w:name="_Toc120013069"/>
      <w:bookmarkStart w:id="722" w:name="_Toc120025187"/>
      <w:bookmarkStart w:id="723" w:name="_Toc120025342"/>
      <w:bookmarkStart w:id="724" w:name="_Toc120091420"/>
      <w:bookmarkStart w:id="725" w:name="_Toc136356666"/>
      <w:bookmarkStart w:id="726" w:name="_Toc136857559"/>
      <w:r w:rsidRPr="004E66ED">
        <w:t>5.16</w:t>
      </w:r>
      <w:r w:rsidRPr="004E66ED">
        <w:tab/>
      </w:r>
      <w:r w:rsidR="00622FA7">
        <w:t xml:space="preserve">Use Case on </w:t>
      </w:r>
      <w:r w:rsidRPr="004E66ED">
        <w:t xml:space="preserve">virtual store in a </w:t>
      </w:r>
      <w:r w:rsidR="00614110" w:rsidRPr="004E66ED">
        <w:t xml:space="preserve">mobile </w:t>
      </w:r>
      <w:r w:rsidRPr="004E66ED">
        <w:t>metaverse marketplace</w:t>
      </w:r>
      <w:bookmarkEnd w:id="721"/>
      <w:bookmarkEnd w:id="722"/>
      <w:bookmarkEnd w:id="723"/>
      <w:bookmarkEnd w:id="724"/>
      <w:bookmarkEnd w:id="725"/>
      <w:bookmarkEnd w:id="726"/>
      <w:r w:rsidRPr="004E66ED">
        <w:t xml:space="preserve"> </w:t>
      </w:r>
    </w:p>
    <w:p w14:paraId="223383F9" w14:textId="71BFA1CB" w:rsidR="00AB4708" w:rsidRPr="004E66ED" w:rsidRDefault="00AB4708" w:rsidP="004E6AA5">
      <w:pPr>
        <w:pStyle w:val="Heading3"/>
        <w:rPr>
          <w:lang w:val="zh-CN" w:eastAsia="zh-CN"/>
        </w:rPr>
      </w:pPr>
      <w:bookmarkStart w:id="727" w:name="_Toc120013070"/>
      <w:bookmarkStart w:id="728" w:name="_Toc120025188"/>
      <w:bookmarkStart w:id="729" w:name="_Toc120025343"/>
      <w:bookmarkStart w:id="730" w:name="_Toc120091421"/>
      <w:bookmarkStart w:id="731" w:name="_Toc136356667"/>
      <w:bookmarkStart w:id="732" w:name="_Toc136857560"/>
      <w:r w:rsidRPr="004E66ED">
        <w:rPr>
          <w:lang w:val="zh-CN" w:eastAsia="zh-CN"/>
        </w:rPr>
        <w:t>5.16.1</w:t>
      </w:r>
      <w:r w:rsidRPr="004E66ED">
        <w:rPr>
          <w:lang w:val="zh-CN" w:eastAsia="zh-CN"/>
        </w:rPr>
        <w:tab/>
        <w:t>Description</w:t>
      </w:r>
      <w:bookmarkEnd w:id="727"/>
      <w:bookmarkEnd w:id="728"/>
      <w:bookmarkEnd w:id="729"/>
      <w:bookmarkEnd w:id="730"/>
      <w:bookmarkEnd w:id="731"/>
      <w:bookmarkEnd w:id="732"/>
    </w:p>
    <w:p w14:paraId="2D5AB888" w14:textId="5F333AD1" w:rsidR="00AB4708" w:rsidRPr="004E66ED" w:rsidRDefault="00AB4708" w:rsidP="00AB4708">
      <w:r w:rsidRPr="004E66ED">
        <w:t>5G technologies especially the XR communication technologies make it possible to run business online (with or without physical offices/stores) to offer various services. Examples include fashion store online, drop</w:t>
      </w:r>
      <w:r w:rsidR="00614110" w:rsidRPr="004E66ED">
        <w:t>-</w:t>
      </w:r>
      <w:r w:rsidRPr="004E66ED">
        <w:t>shipping business, virtual real estate agency, virtual assistants, teaching an online course, and online fitness training. Running</w:t>
      </w:r>
      <w:r w:rsidR="00614110" w:rsidRPr="004E66ED">
        <w:t xml:space="preserve"> a</w:t>
      </w:r>
      <w:r w:rsidRPr="004E66ED">
        <w:t xml:space="preserve"> business online is particularly attractive for start-ups and small even medium </w:t>
      </w:r>
      <w:r w:rsidR="00614110" w:rsidRPr="004E66ED">
        <w:t xml:space="preserve">sized </w:t>
      </w:r>
      <w:r w:rsidRPr="004E66ED">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Pr="004E66ED" w:rsidRDefault="00614110" w:rsidP="00AB4708">
      <w:r w:rsidRPr="004E66ED">
        <w:t>Mobile</w:t>
      </w:r>
      <w:r w:rsidR="00AB4708" w:rsidRPr="004E66ED">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rsidRPr="004E66ED">
        <w:t xml:space="preserve"> IMS based avatar calls are among these new features/services, where AI avatar can be used to help facilitate social interactions. An AI avatar [</w:t>
      </w:r>
      <w:r w:rsidR="00BD4A35" w:rsidRPr="004E66ED">
        <w:t>61</w:t>
      </w:r>
      <w:r w:rsidRPr="004E66ED">
        <w:t>] [</w:t>
      </w:r>
      <w:r w:rsidR="00BD4A35" w:rsidRPr="004E66ED">
        <w:t>62</w:t>
      </w:r>
      <w:r w:rsidRPr="004E66ED">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Pr="004E66ED" w:rsidRDefault="00AB4708" w:rsidP="004E6AA5">
      <w:pPr>
        <w:pStyle w:val="Heading3"/>
        <w:rPr>
          <w:lang w:val="zh-CN" w:eastAsia="zh-CN"/>
        </w:rPr>
      </w:pPr>
      <w:bookmarkStart w:id="733" w:name="_Toc120013071"/>
      <w:bookmarkStart w:id="734" w:name="_Toc120025189"/>
      <w:bookmarkStart w:id="735" w:name="_Toc120025344"/>
      <w:bookmarkStart w:id="736" w:name="_Toc120091422"/>
      <w:bookmarkStart w:id="737" w:name="_Toc136356668"/>
      <w:bookmarkStart w:id="738" w:name="_Toc136857561"/>
      <w:r w:rsidRPr="004E66ED">
        <w:rPr>
          <w:lang w:val="zh-CN" w:eastAsia="zh-CN"/>
        </w:rPr>
        <w:t>5.16.2</w:t>
      </w:r>
      <w:r w:rsidRPr="004E66ED">
        <w:rPr>
          <w:lang w:val="zh-CN" w:eastAsia="zh-CN"/>
        </w:rPr>
        <w:tab/>
        <w:t>Pre-conditions</w:t>
      </w:r>
      <w:bookmarkEnd w:id="733"/>
      <w:bookmarkEnd w:id="734"/>
      <w:bookmarkEnd w:id="735"/>
      <w:bookmarkEnd w:id="736"/>
      <w:bookmarkEnd w:id="737"/>
      <w:bookmarkEnd w:id="738"/>
    </w:p>
    <w:p w14:paraId="7FB9BA5B" w14:textId="1ECDEF57" w:rsidR="00AB4708" w:rsidRPr="004E66ED" w:rsidRDefault="00AB4708" w:rsidP="00AB4708">
      <w:r w:rsidRPr="004E66ED">
        <w:rPr>
          <w:lang w:val="en-US" w:eastAsia="zh-CN"/>
        </w:rPr>
        <w:t xml:space="preserve">Magnificent Muggles, a niche fashion company, has set up </w:t>
      </w:r>
      <w:r w:rsidRPr="004E66ED">
        <w:rPr>
          <w:lang w:eastAsia="zh-CN"/>
        </w:rPr>
        <w:t xml:space="preserve">virtual stores in a metaverse marketplace </w:t>
      </w:r>
      <w:r w:rsidR="00817861" w:rsidRPr="004E66ED">
        <w:rPr>
          <w:lang w:eastAsia="zh-CN"/>
        </w:rPr>
        <w:t xml:space="preserve">(a mobile metaverse service) </w:t>
      </w:r>
      <w:r w:rsidRPr="004E66ED">
        <w:rPr>
          <w:lang w:eastAsia="zh-CN"/>
        </w:rPr>
        <w:t xml:space="preserve">provided by GreenMobile. The corresponding 5G communication subscriptions provided by GreenMobile include the </w:t>
      </w:r>
      <w:r w:rsidRPr="004E66ED">
        <w:t>XR enabled multimedia communication services,</w:t>
      </w:r>
      <w:r w:rsidR="00817861" w:rsidRPr="004E66ED">
        <w:t xml:space="preserve"> including IMS based avatar calls)</w:t>
      </w:r>
      <w:r w:rsidRPr="004E66ED">
        <w:t xml:space="preserve"> which </w:t>
      </w:r>
      <w:r w:rsidRPr="004E66ED">
        <w:rPr>
          <w:lang w:eastAsia="zh-CN"/>
        </w:rPr>
        <w:t>enable the efficient near-real life interaction between the virtual shop assistant and the online shoppers</w:t>
      </w:r>
      <w:r w:rsidR="00817861" w:rsidRPr="004E66ED">
        <w:rPr>
          <w:lang w:eastAsia="zh-CN"/>
        </w:rPr>
        <w:t>, an immersive location agnostic service experience</w:t>
      </w:r>
      <w:r w:rsidRPr="004E66ED">
        <w:rPr>
          <w:lang w:eastAsia="zh-CN"/>
        </w:rPr>
        <w:t xml:space="preserve">. </w:t>
      </w:r>
      <w:r w:rsidRPr="004E66ED">
        <w:t xml:space="preserve">As a fashion retailer, </w:t>
      </w:r>
      <w:r w:rsidRPr="004E66ED">
        <w:rPr>
          <w:lang w:val="en-US" w:eastAsia="zh-CN"/>
        </w:rPr>
        <w:t>Magnificent Muggles</w:t>
      </w:r>
      <w:r w:rsidRPr="004E66ED">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Pr="004E66ED" w:rsidRDefault="00AB4708" w:rsidP="00AB4708">
      <w:pPr>
        <w:rPr>
          <w:lang w:val="en-US" w:eastAsia="zh-CN"/>
        </w:rPr>
      </w:pPr>
      <w:r w:rsidRPr="004E66ED">
        <w:t xml:space="preserve">As part of the service level agreement, </w:t>
      </w:r>
      <w:r w:rsidRPr="004E66ED">
        <w:rPr>
          <w:lang w:eastAsia="zh-CN"/>
        </w:rPr>
        <w:t xml:space="preserve">GreenMobile provides storage and communication services to </w:t>
      </w:r>
      <w:r w:rsidRPr="004E66ED">
        <w:rPr>
          <w:lang w:val="en-US" w:eastAsia="zh-CN"/>
        </w:rPr>
        <w:t>Magnificent Muggles:</w:t>
      </w:r>
    </w:p>
    <w:p w14:paraId="17402477" w14:textId="5F9CA126"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store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for the virtual shop assistance</w:t>
      </w:r>
      <w:r w:rsidR="00817861" w:rsidRPr="004E66ED">
        <w:rPr>
          <w:lang w:val="en-US" w:eastAsia="zh-CN"/>
        </w:rPr>
        <w:t>;</w:t>
      </w:r>
    </w:p>
    <w:p w14:paraId="12C39657" w14:textId="16DF0919"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assist the authentication of their employees to use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in the XR communication when assisting online buyers</w:t>
      </w:r>
      <w:r w:rsidR="00817861" w:rsidRPr="004E66ED">
        <w:rPr>
          <w:lang w:val="en-US" w:eastAsia="zh-CN"/>
        </w:rPr>
        <w:t>;</w:t>
      </w:r>
    </w:p>
    <w:p w14:paraId="746B486A" w14:textId="77123009" w:rsidR="00AB4708" w:rsidRPr="004E66ED" w:rsidRDefault="00AB4708" w:rsidP="00AB4708">
      <w:pPr>
        <w:pStyle w:val="B1"/>
      </w:pPr>
      <w:r w:rsidRPr="004E66ED">
        <w:rPr>
          <w:lang w:val="en-US" w:eastAsia="zh-CN"/>
        </w:rPr>
        <w:t xml:space="preserve">- </w:t>
      </w:r>
      <w:r w:rsidRPr="004E66ED">
        <w:rPr>
          <w:lang w:val="en-US" w:eastAsia="zh-CN"/>
        </w:rPr>
        <w:tab/>
        <w:t xml:space="preserve">to render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xml:space="preserve">) based on the voice, facial expression or </w:t>
      </w:r>
      <w:r w:rsidR="00817861" w:rsidRPr="004E66ED">
        <w:rPr>
          <w:lang w:val="en-US" w:eastAsia="zh-CN"/>
        </w:rPr>
        <w:t xml:space="preserve">body motion </w:t>
      </w:r>
      <w:r w:rsidR="00817861" w:rsidRPr="004E66ED">
        <w:rPr>
          <w:lang w:eastAsia="zh-CN"/>
        </w:rPr>
        <w:t>of a human user.</w:t>
      </w:r>
    </w:p>
    <w:p w14:paraId="52C60F48" w14:textId="0FC9CC9F" w:rsidR="00AB4708" w:rsidRPr="004E66ED" w:rsidRDefault="00AB4708" w:rsidP="00AB4708">
      <w:pPr>
        <w:rPr>
          <w:rFonts w:ascii="Arial" w:hAnsi="Arial"/>
          <w:b/>
          <w:lang w:eastAsia="en-GB"/>
        </w:rPr>
      </w:pPr>
      <w:r w:rsidRPr="004E66ED">
        <w:rPr>
          <w:lang w:val="en-US" w:eastAsia="zh-CN"/>
        </w:rPr>
        <w:t xml:space="preserve">The service flows below illustrate how </w:t>
      </w:r>
      <w:r w:rsidRPr="004E66ED">
        <w:rPr>
          <w:lang w:eastAsia="zh-CN"/>
        </w:rPr>
        <w:t>the virtual shop assistant and an online shopper</w:t>
      </w:r>
      <w:r w:rsidRPr="004E66ED">
        <w:rPr>
          <w:lang w:val="en-US" w:eastAsia="zh-CN"/>
        </w:rPr>
        <w:t xml:space="preserve"> interact with each other using services provided by </w:t>
      </w:r>
      <w:r w:rsidR="00614110" w:rsidRPr="004E66ED">
        <w:rPr>
          <w:lang w:val="en-US" w:eastAsia="zh-CN"/>
        </w:rPr>
        <w:t>3GPP</w:t>
      </w:r>
      <w:r w:rsidRPr="004E66ED">
        <w:rPr>
          <w:lang w:val="en-US" w:eastAsia="zh-CN"/>
        </w:rPr>
        <w:t xml:space="preserve"> system.</w:t>
      </w:r>
    </w:p>
    <w:p w14:paraId="134511E7" w14:textId="095D2987" w:rsidR="00AB4708" w:rsidRPr="004E66ED" w:rsidRDefault="00AB4708" w:rsidP="004E6AA5">
      <w:pPr>
        <w:pStyle w:val="Heading3"/>
      </w:pPr>
      <w:bookmarkStart w:id="739" w:name="_Toc120013072"/>
      <w:bookmarkStart w:id="740" w:name="_Toc120025190"/>
      <w:bookmarkStart w:id="741" w:name="_Toc120025345"/>
      <w:bookmarkStart w:id="742" w:name="_Toc120091423"/>
      <w:bookmarkStart w:id="743" w:name="_Toc136356669"/>
      <w:bookmarkStart w:id="744" w:name="_Toc136857562"/>
      <w:r w:rsidRPr="004E66ED">
        <w:lastRenderedPageBreak/>
        <w:t>5.16.3</w:t>
      </w:r>
      <w:r w:rsidRPr="004E66ED">
        <w:tab/>
        <w:t>Service Flows</w:t>
      </w:r>
      <w:bookmarkEnd w:id="739"/>
      <w:bookmarkEnd w:id="740"/>
      <w:bookmarkEnd w:id="741"/>
      <w:bookmarkEnd w:id="742"/>
      <w:bookmarkEnd w:id="743"/>
      <w:bookmarkEnd w:id="744"/>
      <w:r w:rsidRPr="004E66ED">
        <w:rPr>
          <w:rFonts w:hint="eastAsia"/>
        </w:rPr>
        <w:t xml:space="preserve"> </w:t>
      </w:r>
    </w:p>
    <w:p w14:paraId="5BCC8F1A" w14:textId="11711F43" w:rsidR="00AB4708" w:rsidRPr="004E66ED" w:rsidRDefault="00AB4708" w:rsidP="00AB4708">
      <w:pPr>
        <w:pStyle w:val="B1"/>
        <w:rPr>
          <w:lang w:val="en-US" w:eastAsia="zh-CN"/>
        </w:rPr>
      </w:pPr>
      <w:r w:rsidRPr="004E66ED">
        <w:rPr>
          <w:lang w:val="en-US" w:eastAsia="zh-CN"/>
        </w:rPr>
        <w:t>0.1</w:t>
      </w:r>
      <w:r w:rsidRPr="004E66ED">
        <w:rPr>
          <w:lang w:val="en-US" w:eastAsia="zh-CN"/>
        </w:rPr>
        <w:tab/>
        <w:t xml:space="preserve">Magnificent Muggles register with </w:t>
      </w:r>
      <w:r w:rsidRPr="004E66ED">
        <w:rPr>
          <w:lang w:eastAsia="zh-CN"/>
        </w:rPr>
        <w:t>GreenMobile</w:t>
      </w:r>
      <w:r w:rsidRPr="004E66ED">
        <w:rPr>
          <w:lang w:val="en-US" w:eastAsia="zh-CN"/>
        </w:rPr>
        <w:t xml:space="preserve"> (the provider of </w:t>
      </w:r>
      <w:r w:rsidRPr="004E66ED">
        <w:rPr>
          <w:lang w:eastAsia="zh-CN"/>
        </w:rPr>
        <w:t xml:space="preserve">5G communication services and the </w:t>
      </w:r>
      <w:r w:rsidR="00490F81" w:rsidRPr="004E66ED">
        <w:rPr>
          <w:lang w:eastAsia="zh-CN"/>
        </w:rPr>
        <w:t xml:space="preserve">mobile </w:t>
      </w:r>
      <w:r w:rsidRPr="004E66ED">
        <w:rPr>
          <w:lang w:eastAsia="zh-CN"/>
        </w:rPr>
        <w:t xml:space="preserve">metaverse </w:t>
      </w:r>
      <w:r w:rsidR="00490F81" w:rsidRPr="004E66ED">
        <w:rPr>
          <w:lang w:eastAsia="zh-CN"/>
        </w:rPr>
        <w:t>service</w:t>
      </w:r>
      <w:r w:rsidRPr="004E66ED">
        <w:rPr>
          <w:lang w:eastAsia="zh-CN"/>
        </w:rPr>
        <w:t>)</w:t>
      </w:r>
      <w:r w:rsidRPr="004E66ED">
        <w:rPr>
          <w:lang w:val="en-US" w:eastAsia="zh-CN"/>
        </w:rPr>
        <w:t xml:space="preserve"> the digital </w:t>
      </w:r>
      <w:r w:rsidR="00490F81" w:rsidRPr="004E66ED">
        <w:rPr>
          <w:lang w:val="en-US" w:eastAsia="zh-CN"/>
        </w:rPr>
        <w:t xml:space="preserve">representation </w:t>
      </w:r>
      <w:r w:rsidRPr="004E66ED">
        <w:rPr>
          <w:lang w:val="en-US" w:eastAsia="zh-CN"/>
        </w:rPr>
        <w:t>(</w:t>
      </w:r>
      <w:r w:rsidR="00490F81" w:rsidRPr="004E66ED">
        <w:rPr>
          <w:lang w:val="en-US" w:eastAsia="zh-CN"/>
        </w:rPr>
        <w:t xml:space="preserve">e.g. </w:t>
      </w:r>
      <w:r w:rsidRPr="004E66ED">
        <w:rPr>
          <w:lang w:val="en-US" w:eastAsia="zh-CN"/>
        </w:rPr>
        <w:t xml:space="preserve">avatar) to be used by the virtual shop assistants. Subject to regulatory requirements, the digital </w:t>
      </w:r>
      <w:r w:rsidR="00490F81" w:rsidRPr="004E66ED">
        <w:rPr>
          <w:lang w:val="en-US" w:eastAsia="zh-CN"/>
        </w:rPr>
        <w:t xml:space="preserve">representation </w:t>
      </w:r>
      <w:r w:rsidRPr="004E66ED">
        <w:rPr>
          <w:lang w:val="en-US" w:eastAsia="zh-CN"/>
        </w:rPr>
        <w:t xml:space="preserve">are then certified to be legally used in a certain region. The digital </w:t>
      </w:r>
      <w:r w:rsidR="00490F81" w:rsidRPr="004E66ED">
        <w:rPr>
          <w:lang w:val="en-US" w:eastAsia="zh-CN"/>
        </w:rPr>
        <w:t xml:space="preserve">representations </w:t>
      </w:r>
      <w:r w:rsidRPr="004E66ED">
        <w:rPr>
          <w:lang w:val="en-US" w:eastAsia="zh-CN"/>
        </w:rPr>
        <w:t xml:space="preserve">are stored at </w:t>
      </w:r>
      <w:r w:rsidRPr="004E66ED">
        <w:rPr>
          <w:lang w:eastAsia="zh-CN"/>
        </w:rPr>
        <w:t>GreenMobile’s edge sites.</w:t>
      </w:r>
    </w:p>
    <w:p w14:paraId="519ABD86" w14:textId="2A2E1838" w:rsidR="00AB4708" w:rsidRPr="004E66ED" w:rsidRDefault="00AB4708" w:rsidP="00AB4708">
      <w:pPr>
        <w:pStyle w:val="B1"/>
        <w:rPr>
          <w:lang w:val="en-US" w:eastAsia="zh-CN"/>
        </w:rPr>
      </w:pPr>
      <w:r w:rsidRPr="004E66ED">
        <w:rPr>
          <w:lang w:val="en-US" w:eastAsia="zh-CN"/>
        </w:rPr>
        <w:t>0.2</w:t>
      </w:r>
      <w:r w:rsidRPr="004E66ED">
        <w:rPr>
          <w:lang w:val="en-US" w:eastAsia="zh-CN"/>
        </w:rPr>
        <w:tab/>
        <w:t xml:space="preserve">Mrs. Dursley, an end consumer, registers and stores her digital </w:t>
      </w:r>
      <w:r w:rsidR="00490F81" w:rsidRPr="004E66ED">
        <w:rPr>
          <w:lang w:val="en-US" w:eastAsia="zh-CN"/>
        </w:rPr>
        <w:t xml:space="preserve">representations </w:t>
      </w:r>
      <w:r w:rsidRPr="004E66ED">
        <w:rPr>
          <w:lang w:val="en-US" w:eastAsia="zh-CN"/>
        </w:rPr>
        <w:t xml:space="preserve">with </w:t>
      </w:r>
      <w:r w:rsidRPr="004E66ED">
        <w:rPr>
          <w:lang w:eastAsia="zh-CN"/>
        </w:rPr>
        <w:t>GreenMobile</w:t>
      </w:r>
      <w:r w:rsidRPr="004E66ED">
        <w:rPr>
          <w:lang w:val="en-US" w:eastAsia="zh-CN"/>
        </w:rPr>
        <w:t xml:space="preserve"> to be used in </w:t>
      </w:r>
      <w:r w:rsidRPr="004E66ED">
        <w:rPr>
          <w:lang w:eastAsia="zh-CN"/>
        </w:rPr>
        <w:t xml:space="preserve">the metaverse marketplace. </w:t>
      </w:r>
      <w:r w:rsidRPr="004E66ED">
        <w:rPr>
          <w:lang w:val="en-US" w:eastAsia="zh-CN"/>
        </w:rPr>
        <w:t xml:space="preserve">Subject to regulatory requirements, the digital </w:t>
      </w:r>
      <w:r w:rsidR="00490F81" w:rsidRPr="004E66ED">
        <w:rPr>
          <w:lang w:val="en-US" w:eastAsia="zh-CN"/>
        </w:rPr>
        <w:t xml:space="preserve">representations </w:t>
      </w:r>
      <w:r w:rsidRPr="004E66ED">
        <w:rPr>
          <w:lang w:val="en-US" w:eastAsia="zh-CN"/>
        </w:rPr>
        <w:t>are then certified to be legally used in a certain region.</w:t>
      </w:r>
    </w:p>
    <w:p w14:paraId="386598CB" w14:textId="77777777" w:rsidR="00AB4708" w:rsidRPr="004E66ED" w:rsidRDefault="00AB4708" w:rsidP="00AB4708">
      <w:pPr>
        <w:pStyle w:val="B1"/>
        <w:rPr>
          <w:lang w:val="en-US" w:eastAsia="zh-CN"/>
        </w:rPr>
      </w:pPr>
      <w:r w:rsidRPr="004E66ED">
        <w:rPr>
          <w:lang w:val="en-US" w:eastAsia="zh-CN"/>
        </w:rPr>
        <w:t xml:space="preserve">1. </w:t>
      </w:r>
      <w:r w:rsidRPr="004E66ED">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Pr="004E66ED" w:rsidRDefault="00AB4708" w:rsidP="00AB4708">
      <w:pPr>
        <w:pStyle w:val="B1"/>
        <w:rPr>
          <w:lang w:val="en-US" w:eastAsia="zh-CN"/>
        </w:rPr>
      </w:pPr>
      <w:r w:rsidRPr="004E66ED">
        <w:rPr>
          <w:lang w:val="en-US" w:eastAsia="zh-CN"/>
        </w:rPr>
        <w:t>2.</w:t>
      </w:r>
      <w:r w:rsidRPr="004E66ED">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Pr="004E66ED" w:rsidRDefault="00AB4708" w:rsidP="00AB4708">
      <w:pPr>
        <w:pStyle w:val="B1"/>
        <w:rPr>
          <w:lang w:val="en-US" w:eastAsia="zh-CN"/>
        </w:rPr>
      </w:pPr>
      <w:r w:rsidRPr="004E66ED">
        <w:rPr>
          <w:lang w:val="en-US" w:eastAsia="zh-CN"/>
        </w:rPr>
        <w:t>3.1</w:t>
      </w:r>
      <w:r w:rsidRPr="004E66ED">
        <w:rPr>
          <w:lang w:val="en-US" w:eastAsia="zh-CN"/>
        </w:rPr>
        <w:tab/>
        <w:t xml:space="preserve">For this session Humphrey uses one of the Magnificent Muggles registered </w:t>
      </w:r>
      <w:r w:rsidR="00490F81" w:rsidRPr="004E66ED">
        <w:rPr>
          <w:lang w:val="en-US" w:eastAsia="zh-CN"/>
        </w:rPr>
        <w:t>digital representations</w:t>
      </w:r>
      <w:r w:rsidRPr="004E66ED">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52F785D4" w:rsidR="00490F81" w:rsidRPr="004E66ED" w:rsidRDefault="00490F81" w:rsidP="00490F81">
      <w:pPr>
        <w:pStyle w:val="B1"/>
        <w:ind w:left="993"/>
        <w:rPr>
          <w:lang w:val="en-US" w:eastAsia="zh-CN"/>
        </w:rPr>
      </w:pPr>
      <w:r w:rsidRPr="004E66ED">
        <w:rPr>
          <w:lang w:val="en-US" w:eastAsia="zh-CN"/>
        </w:rPr>
        <w:t>1)</w:t>
      </w:r>
      <w:r w:rsidR="00AA2D93">
        <w:rPr>
          <w:lang w:val="en-US" w:eastAsia="zh-CN"/>
        </w:rPr>
        <w:t xml:space="preserve"> </w:t>
      </w:r>
      <w:r w:rsidRPr="004E66ED">
        <w:rPr>
          <w:lang w:val="en-US" w:eastAsia="zh-CN"/>
        </w:rPr>
        <w:t>The body motion or facial expressions of Humphrey are captured at UE1, which is transmitted to the network.</w:t>
      </w:r>
    </w:p>
    <w:p w14:paraId="58535C0C" w14:textId="39E04DE2" w:rsidR="00490F81" w:rsidRPr="004E66ED" w:rsidRDefault="00490F81" w:rsidP="00490F81">
      <w:pPr>
        <w:pStyle w:val="B1"/>
        <w:ind w:left="993"/>
        <w:rPr>
          <w:lang w:val="en-US" w:eastAsia="zh-CN"/>
        </w:rPr>
      </w:pPr>
      <w:r w:rsidRPr="004E66ED">
        <w:rPr>
          <w:lang w:val="en-US" w:eastAsia="zh-CN"/>
        </w:rPr>
        <w:t>2)</w:t>
      </w:r>
      <w:r w:rsidR="00AA2D93">
        <w:rPr>
          <w:lang w:val="en-US" w:eastAsia="zh-CN"/>
        </w:rPr>
        <w:t xml:space="preserve"> </w:t>
      </w:r>
      <w:r w:rsidRPr="004E66ED">
        <w:rPr>
          <w:lang w:val="en-US" w:eastAsia="zh-CN"/>
        </w:rPr>
        <w:t>With the received information about the user’s motion or facial expressions, the network renders the avatar (the dynamic 3D object).</w:t>
      </w:r>
    </w:p>
    <w:p w14:paraId="10FF1D37" w14:textId="644681E1" w:rsidR="00490F81" w:rsidRPr="004E66ED" w:rsidRDefault="00490F81" w:rsidP="00490F81">
      <w:pPr>
        <w:pStyle w:val="B1"/>
        <w:ind w:left="993"/>
        <w:rPr>
          <w:lang w:val="en-US" w:eastAsia="zh-CN"/>
        </w:rPr>
      </w:pPr>
      <w:r w:rsidRPr="004E66ED">
        <w:rPr>
          <w:lang w:val="en-US" w:eastAsia="zh-CN"/>
        </w:rPr>
        <w:t>3)</w:t>
      </w:r>
      <w:r w:rsidR="00AA2D93">
        <w:rPr>
          <w:lang w:val="en-US" w:eastAsia="zh-CN"/>
        </w:rPr>
        <w:t xml:space="preserve"> </w:t>
      </w:r>
      <w:r w:rsidRPr="004E66ED">
        <w:rPr>
          <w:lang w:val="en-US" w:eastAsia="zh-CN"/>
        </w:rPr>
        <w:t>The media data (converted from the 3D object) is then transmitted to the recipient, UE2 of Mrs. Dursley.</w:t>
      </w:r>
    </w:p>
    <w:p w14:paraId="26108D31" w14:textId="70A9C1B4" w:rsidR="00490F81" w:rsidRPr="004E66ED" w:rsidRDefault="00490F81" w:rsidP="00490F81">
      <w:pPr>
        <w:pStyle w:val="B1"/>
        <w:ind w:left="993"/>
        <w:rPr>
          <w:lang w:val="en-US" w:eastAsia="zh-CN"/>
        </w:rPr>
      </w:pPr>
      <w:r w:rsidRPr="004E66ED">
        <w:rPr>
          <w:lang w:val="en-US" w:eastAsia="zh-CN"/>
        </w:rPr>
        <w:t>4)</w:t>
      </w:r>
      <w:r w:rsidR="00AA2D93">
        <w:rPr>
          <w:lang w:val="en-US" w:eastAsia="zh-CN"/>
        </w:rPr>
        <w:t xml:space="preserve"> </w:t>
      </w:r>
      <w:r w:rsidRPr="004E66ED">
        <w:rPr>
          <w:lang w:val="en-US" w:eastAsia="zh-CN"/>
        </w:rPr>
        <w:t xml:space="preserve">The video image (with the rendered avatar) is displayed at the screen of Mrs. Dursley’s terminal. </w:t>
      </w:r>
    </w:p>
    <w:p w14:paraId="64054BD8" w14:textId="77777777" w:rsidR="00490F81" w:rsidRPr="004E66ED" w:rsidRDefault="00490F81" w:rsidP="00AA2D93">
      <w:pPr>
        <w:pStyle w:val="TH"/>
        <w:rPr>
          <w:lang w:val="en-US" w:eastAsia="zh-CN"/>
        </w:rPr>
      </w:pPr>
      <w:r w:rsidRPr="004E66ED">
        <w:rPr>
          <w:noProof/>
          <w:lang w:val="en-US" w:eastAsia="ko-KR"/>
        </w:rPr>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2"/>
                    <a:stretch>
                      <a:fillRect/>
                    </a:stretch>
                  </pic:blipFill>
                  <pic:spPr>
                    <a:xfrm>
                      <a:off x="0" y="0"/>
                      <a:ext cx="4476783" cy="1764086"/>
                    </a:xfrm>
                    <a:prstGeom prst="rect">
                      <a:avLst/>
                    </a:prstGeom>
                  </pic:spPr>
                </pic:pic>
              </a:graphicData>
            </a:graphic>
          </wp:inline>
        </w:drawing>
      </w:r>
    </w:p>
    <w:p w14:paraId="3A3B7C67" w14:textId="77777777" w:rsidR="00490F81" w:rsidRPr="004E66ED" w:rsidRDefault="00490F81" w:rsidP="00490F81">
      <w:pPr>
        <w:pStyle w:val="TF"/>
      </w:pPr>
      <w:r w:rsidRPr="004E66ED">
        <w:t>Figure 5.16.3-1: An example of avatar call functional flow (image rendering at the network)</w:t>
      </w:r>
    </w:p>
    <w:p w14:paraId="17205A94" w14:textId="2662905F" w:rsidR="00490F81" w:rsidRPr="004E66ED" w:rsidRDefault="00490F81" w:rsidP="00490F81">
      <w:pPr>
        <w:pStyle w:val="NO"/>
        <w:rPr>
          <w:lang w:val="en-US" w:eastAsia="zh-CN"/>
        </w:rPr>
      </w:pPr>
      <w:r w:rsidRPr="004E66ED">
        <w:rPr>
          <w:lang w:val="en-US" w:eastAsia="zh-CN"/>
        </w:rPr>
        <w:t>NOTE:</w:t>
      </w:r>
      <w:r w:rsidR="00AA2D93">
        <w:rPr>
          <w:lang w:val="en-US" w:eastAsia="zh-CN"/>
        </w:rPr>
        <w:t xml:space="preserve"> </w:t>
      </w:r>
      <w:r w:rsidRPr="004E66ED">
        <w:rPr>
          <w:lang w:val="en-US" w:eastAsia="zh-CN"/>
        </w:rPr>
        <w:t>it is also possible for UE1 to send video stream to the network, with which the network can</w:t>
      </w:r>
      <w:r w:rsidR="00AA2D93">
        <w:rPr>
          <w:lang w:val="en-US" w:eastAsia="zh-CN"/>
        </w:rPr>
        <w:t xml:space="preserve"> </w:t>
      </w:r>
      <w:r w:rsidRPr="004E66ED">
        <w:rPr>
          <w:lang w:val="en-US" w:eastAsia="zh-CN"/>
        </w:rPr>
        <w:t>render the avatar (the dynamic 3D object). This is particularly useful for UEs with limited capability</w:t>
      </w:r>
      <w:r w:rsidR="00BB0C4B" w:rsidRPr="004E66ED">
        <w:rPr>
          <w:lang w:val="en-US" w:eastAsia="zh-CN"/>
        </w:rPr>
        <w:t xml:space="preserve">. </w:t>
      </w:r>
    </w:p>
    <w:p w14:paraId="25396CA6" w14:textId="304CC25F" w:rsidR="00AB4708" w:rsidRPr="004E66ED" w:rsidRDefault="00AB4708" w:rsidP="00AB4708">
      <w:pPr>
        <w:pStyle w:val="EditorsNote"/>
        <w:rPr>
          <w:lang w:val="en-US" w:eastAsia="zh-CN"/>
        </w:rPr>
      </w:pPr>
    </w:p>
    <w:p w14:paraId="7B4F4846" w14:textId="0BC971DC" w:rsidR="00490F81" w:rsidRPr="004E66ED" w:rsidRDefault="00AB4708" w:rsidP="00490F81">
      <w:pPr>
        <w:pStyle w:val="B1"/>
        <w:rPr>
          <w:lang w:val="en-US" w:eastAsia="zh-CN"/>
        </w:rPr>
      </w:pPr>
      <w:r w:rsidRPr="004E66ED">
        <w:t>3.2</w:t>
      </w:r>
      <w:r w:rsidRPr="004E66ED">
        <w:tab/>
        <w:t xml:space="preserve">Mrs. Dursley downloads, from the network, one of her registered </w:t>
      </w:r>
      <w:r w:rsidR="00490F81" w:rsidRPr="004E66ED">
        <w:t xml:space="preserve">digital representations </w:t>
      </w:r>
      <w:r w:rsidRPr="004E66ED">
        <w:t xml:space="preserve">to be used for the XR communication. During the session, the rendering is done at the terminal side. </w:t>
      </w:r>
      <w:r w:rsidR="00490F81" w:rsidRPr="004E66ED">
        <w:t xml:space="preserve">An example of </w:t>
      </w:r>
      <w:r w:rsidR="00490F81" w:rsidRPr="004E66ED">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2E3B8533" w:rsidR="00490F81" w:rsidRPr="004E66ED" w:rsidRDefault="00490F81" w:rsidP="00490F81">
      <w:pPr>
        <w:pStyle w:val="B1"/>
        <w:ind w:left="993"/>
      </w:pPr>
      <w:r w:rsidRPr="004E66ED">
        <w:t>1)</w:t>
      </w:r>
      <w:r w:rsidR="00AA2D93">
        <w:t xml:space="preserve"> </w:t>
      </w:r>
      <w:r w:rsidRPr="004E66ED">
        <w:t xml:space="preserve">The body motion or facial expressions of </w:t>
      </w:r>
      <w:r w:rsidRPr="004E66ED">
        <w:rPr>
          <w:lang w:val="en-US" w:eastAsia="zh-CN"/>
        </w:rPr>
        <w:t>Mrs. Dursley</w:t>
      </w:r>
      <w:r w:rsidRPr="004E66ED">
        <w:t xml:space="preserve"> are captured at UE2, which is transmitted to the recipient via the network.</w:t>
      </w:r>
    </w:p>
    <w:p w14:paraId="7DEB68E4" w14:textId="75E232AB" w:rsidR="00490F81" w:rsidRPr="004E66ED" w:rsidRDefault="00490F81" w:rsidP="00490F81">
      <w:pPr>
        <w:pStyle w:val="B1"/>
        <w:ind w:left="993"/>
        <w:rPr>
          <w:lang w:val="en-US" w:eastAsia="zh-CN"/>
        </w:rPr>
      </w:pPr>
      <w:r w:rsidRPr="004E66ED">
        <w:lastRenderedPageBreak/>
        <w:t>2)</w:t>
      </w:r>
      <w:r w:rsidR="00AA2D93">
        <w:t xml:space="preserve"> </w:t>
      </w:r>
      <w:r w:rsidRPr="004E66ED">
        <w:t xml:space="preserve">With the received information about </w:t>
      </w:r>
      <w:r w:rsidRPr="004E66ED">
        <w:rPr>
          <w:lang w:val="en-US" w:eastAsia="zh-CN"/>
        </w:rPr>
        <w:t>Mrs. Dursley</w:t>
      </w:r>
      <w:r w:rsidRPr="004E66ED">
        <w:t xml:space="preserve">’s motion or facial expressions, UE1 renders the avatar (the dynamic 3D object). The video image (with the rendered avatar) is displayed at the screen of </w:t>
      </w:r>
      <w:r w:rsidRPr="004E66ED">
        <w:rPr>
          <w:lang w:val="en-US" w:eastAsia="zh-CN"/>
        </w:rPr>
        <w:t>Humphrey’s terminal</w:t>
      </w:r>
      <w:r w:rsidRPr="004E66ED">
        <w:t>.</w:t>
      </w:r>
    </w:p>
    <w:p w14:paraId="4B23F966" w14:textId="77777777" w:rsidR="00490F81" w:rsidRPr="004E66ED" w:rsidRDefault="00490F81" w:rsidP="00AA2D93">
      <w:pPr>
        <w:pStyle w:val="TH"/>
        <w:rPr>
          <w:lang w:val="en-US" w:eastAsia="zh-CN"/>
        </w:rPr>
      </w:pPr>
      <w:r w:rsidRPr="004E66ED">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a:stretch>
                      <a:fillRect/>
                    </a:stretch>
                  </pic:blipFill>
                  <pic:spPr>
                    <a:xfrm>
                      <a:off x="0" y="0"/>
                      <a:ext cx="4316329" cy="1754274"/>
                    </a:xfrm>
                    <a:prstGeom prst="rect">
                      <a:avLst/>
                    </a:prstGeom>
                  </pic:spPr>
                </pic:pic>
              </a:graphicData>
            </a:graphic>
          </wp:inline>
        </w:drawing>
      </w:r>
    </w:p>
    <w:p w14:paraId="3E23A096" w14:textId="77777777" w:rsidR="00490F81" w:rsidRPr="004E66ED" w:rsidRDefault="00490F81" w:rsidP="00490F81">
      <w:pPr>
        <w:pStyle w:val="TF"/>
      </w:pPr>
      <w:r w:rsidRPr="004E66ED">
        <w:t>Figure 5.16.3-2: An example of avatar call functional flow (image rendering at the receiving side)</w:t>
      </w:r>
    </w:p>
    <w:p w14:paraId="2BADDBFE" w14:textId="4CD20B71" w:rsidR="00490F81" w:rsidRPr="004E66ED" w:rsidRDefault="00490F81" w:rsidP="00490F81">
      <w:pPr>
        <w:pStyle w:val="NO"/>
        <w:ind w:left="851"/>
        <w:rPr>
          <w:lang w:val="en-US" w:eastAsia="zh-CN"/>
        </w:rPr>
      </w:pPr>
      <w:r w:rsidRPr="004E66ED">
        <w:rPr>
          <w:lang w:val="en-US" w:eastAsia="zh-CN"/>
        </w:rPr>
        <w:t>NOTE:</w:t>
      </w:r>
      <w:r w:rsidR="00AA2D93">
        <w:rPr>
          <w:lang w:val="en-US" w:eastAsia="zh-CN"/>
        </w:rPr>
        <w:t xml:space="preserve"> </w:t>
      </w:r>
      <w:r w:rsidRPr="004E66ED">
        <w:rPr>
          <w:lang w:val="en-US" w:eastAsia="zh-CN"/>
        </w:rPr>
        <w:t xml:space="preserve">this use case shows the example of </w:t>
      </w:r>
      <w:r w:rsidRPr="004E66ED">
        <w:t>rendering of the video-based avatar media to 3D avatar. I</w:t>
      </w:r>
      <w:r w:rsidRPr="004E66ED">
        <w:rPr>
          <w:lang w:val="en-US" w:eastAsia="zh-CN"/>
        </w:rPr>
        <w:t>t is also possible to render other media to 3D avatar</w:t>
      </w:r>
      <w:r w:rsidR="00BB0C4B" w:rsidRPr="004E66ED">
        <w:rPr>
          <w:lang w:val="en-US" w:eastAsia="zh-CN"/>
        </w:rPr>
        <w:t xml:space="preserve">. </w:t>
      </w:r>
    </w:p>
    <w:p w14:paraId="3EDF588B" w14:textId="51D89B8C" w:rsidR="00AB4708" w:rsidRPr="004E66ED" w:rsidRDefault="00AB4708" w:rsidP="004E6AA5">
      <w:pPr>
        <w:pStyle w:val="Heading3"/>
        <w:rPr>
          <w:lang w:val="zh-CN" w:eastAsia="zh-CN"/>
        </w:rPr>
      </w:pPr>
      <w:bookmarkStart w:id="745" w:name="_Toc120013073"/>
      <w:bookmarkStart w:id="746" w:name="_Toc120025191"/>
      <w:bookmarkStart w:id="747" w:name="_Toc120025346"/>
      <w:bookmarkStart w:id="748" w:name="_Toc120091424"/>
      <w:bookmarkStart w:id="749" w:name="_Toc136356670"/>
      <w:bookmarkStart w:id="750" w:name="_Toc136857563"/>
      <w:r w:rsidRPr="004E66ED">
        <w:rPr>
          <w:lang w:val="zh-CN" w:eastAsia="zh-CN"/>
        </w:rPr>
        <w:t>5.16.4</w:t>
      </w:r>
      <w:r w:rsidRPr="004E66ED">
        <w:rPr>
          <w:lang w:val="zh-CN" w:eastAsia="zh-CN"/>
        </w:rPr>
        <w:tab/>
        <w:t>Post-conditions</w:t>
      </w:r>
      <w:bookmarkEnd w:id="745"/>
      <w:bookmarkEnd w:id="746"/>
      <w:bookmarkEnd w:id="747"/>
      <w:bookmarkEnd w:id="748"/>
      <w:bookmarkEnd w:id="749"/>
      <w:bookmarkEnd w:id="750"/>
    </w:p>
    <w:p w14:paraId="1954A6DD" w14:textId="31798F34" w:rsidR="00AB4708" w:rsidRPr="004E66ED" w:rsidRDefault="00AB4708" w:rsidP="00AB4708">
      <w:pPr>
        <w:adjustRightInd w:val="0"/>
        <w:snapToGrid w:val="0"/>
        <w:spacing w:line="288" w:lineRule="auto"/>
        <w:rPr>
          <w:lang w:val="en-US" w:eastAsia="zh-CN"/>
        </w:rPr>
      </w:pPr>
      <w:r w:rsidRPr="004E66ED">
        <w:rPr>
          <w:lang w:val="en-US" w:eastAsia="zh-CN"/>
        </w:rPr>
        <w:t xml:space="preserve">The </w:t>
      </w:r>
      <w:r w:rsidR="00614110" w:rsidRPr="004E66ED">
        <w:rPr>
          <w:lang w:val="en-US" w:eastAsia="zh-CN"/>
        </w:rPr>
        <w:t>3GPP</w:t>
      </w:r>
      <w:r w:rsidRPr="004E66ED">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Pr="004E66ED" w:rsidRDefault="00AB4708" w:rsidP="004E6AA5">
      <w:pPr>
        <w:pStyle w:val="Heading3"/>
        <w:rPr>
          <w:lang w:eastAsia="zh-CN"/>
        </w:rPr>
      </w:pPr>
      <w:bookmarkStart w:id="751" w:name="_Toc120013074"/>
      <w:bookmarkStart w:id="752" w:name="_Toc120025192"/>
      <w:bookmarkStart w:id="753" w:name="_Toc120025347"/>
      <w:bookmarkStart w:id="754" w:name="_Toc120091425"/>
      <w:bookmarkStart w:id="755" w:name="_Toc136356671"/>
      <w:bookmarkStart w:id="756" w:name="_Toc136857564"/>
      <w:r w:rsidRPr="004E66ED">
        <w:rPr>
          <w:lang w:eastAsia="zh-CN"/>
        </w:rPr>
        <w:t>5.16.5</w:t>
      </w:r>
      <w:r w:rsidRPr="004E66ED">
        <w:rPr>
          <w:lang w:eastAsia="zh-CN"/>
        </w:rPr>
        <w:tab/>
        <w:t>Existing features partly or fully covering the use case functionality</w:t>
      </w:r>
      <w:bookmarkEnd w:id="751"/>
      <w:bookmarkEnd w:id="752"/>
      <w:bookmarkEnd w:id="753"/>
      <w:bookmarkEnd w:id="754"/>
      <w:bookmarkEnd w:id="755"/>
      <w:bookmarkEnd w:id="756"/>
    </w:p>
    <w:p w14:paraId="042F89A3" w14:textId="1F777B56" w:rsidR="00AB4708" w:rsidRPr="004E66ED" w:rsidRDefault="00AB4708" w:rsidP="00AB4708">
      <w:pPr>
        <w:adjustRightInd w:val="0"/>
        <w:snapToGrid w:val="0"/>
        <w:spacing w:after="120" w:line="288" w:lineRule="auto"/>
        <w:jc w:val="both"/>
        <w:rPr>
          <w:lang w:val="en-US" w:eastAsia="zh-CN"/>
        </w:rPr>
      </w:pPr>
      <w:r w:rsidRPr="004E66ED">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sidRPr="004E66ED">
        <w:rPr>
          <w:lang w:val="en-US" w:eastAsia="zh-CN"/>
        </w:rPr>
        <w:t>3GPP</w:t>
      </w:r>
      <w:r w:rsidRPr="004E66ED">
        <w:rPr>
          <w:lang w:val="en-US" w:eastAsia="zh-CN"/>
        </w:rPr>
        <w:t xml:space="preserve"> IMS Multimedia Telephony Service are captured in TS 22.261 [5] clause 6.39 as a result of Rel-18 work.</w:t>
      </w:r>
    </w:p>
    <w:p w14:paraId="2EBFDCB3"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On the user identity related aspects, there are several features defined including:</w:t>
      </w:r>
    </w:p>
    <w:p w14:paraId="1182987F" w14:textId="4644F9E0" w:rsidR="00AB4708" w:rsidRPr="004E66ED" w:rsidRDefault="00AB4708" w:rsidP="00AB4708">
      <w:pPr>
        <w:pStyle w:val="B1"/>
      </w:pPr>
      <w:r w:rsidRPr="004E66ED">
        <w:t>-</w:t>
      </w:r>
      <w:r w:rsidRPr="004E66ED">
        <w:tab/>
        <w:t>Support of Multi-device and Multi-Identity in IMS MMTEL service is captured in TS 22.173 clause 4.6 [3]:</w:t>
      </w:r>
    </w:p>
    <w:p w14:paraId="5A20EEF7" w14:textId="07CB4738" w:rsidR="00AB4708" w:rsidRPr="004E66ED" w:rsidRDefault="00AB4708" w:rsidP="00AB4708">
      <w:pPr>
        <w:pStyle w:val="B1"/>
      </w:pPr>
      <w:r w:rsidRPr="004E66ED">
        <w:tab/>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4E66ED" w:rsidRDefault="00AB4708" w:rsidP="00AB4708">
      <w:pPr>
        <w:pStyle w:val="B1"/>
      </w:pPr>
      <w:r w:rsidRPr="004E66ED">
        <w:t>-</w:t>
      </w:r>
      <w:r w:rsidRPr="004E66ED">
        <w:tab/>
        <w:t>TS 22.101 [4] has specified in clause 26a a set of service requirements on User Identity:</w:t>
      </w:r>
    </w:p>
    <w:p w14:paraId="0BA416ED" w14:textId="7C0866C3" w:rsidR="00AB4708" w:rsidRPr="004E66ED" w:rsidRDefault="00AB4708" w:rsidP="00AB4708">
      <w:pPr>
        <w:pStyle w:val="B1"/>
        <w:rPr>
          <w:i/>
        </w:rPr>
      </w:pPr>
      <w:r w:rsidRPr="004E66ED">
        <w:tab/>
      </w:r>
      <w:r w:rsidRPr="004E66ED">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4E66ED" w:rsidRDefault="00AB4708" w:rsidP="00AB4708">
      <w:pPr>
        <w:pStyle w:val="B1"/>
        <w:rPr>
          <w:i/>
        </w:rPr>
      </w:pPr>
      <w:r w:rsidRPr="004E66ED">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4E66ED" w:rsidRDefault="00AB4708" w:rsidP="00AB4708">
      <w:pPr>
        <w:pStyle w:val="B1"/>
        <w:rPr>
          <w:i/>
        </w:rPr>
      </w:pPr>
      <w:r w:rsidRPr="004E66ED">
        <w:tab/>
      </w:r>
      <w:r w:rsidRPr="004E66ED">
        <w:rPr>
          <w:i/>
        </w:rPr>
        <w:t>The 3GPP System shall support to authenticate a User Identity to a service with a User Identifier.</w:t>
      </w:r>
    </w:p>
    <w:p w14:paraId="69B69527" w14:textId="383B668A" w:rsidR="00AB4708" w:rsidRPr="004E66ED" w:rsidRDefault="00AB4708" w:rsidP="00AB4708">
      <w:pPr>
        <w:pStyle w:val="B1"/>
      </w:pPr>
      <w:r w:rsidRPr="004E66ED">
        <w:t>-</w:t>
      </w:r>
      <w:r w:rsidRPr="004E66ED">
        <w:tab/>
        <w:t>Clause 8 of TS 22.261 [5] specifies the security related requirements covering aspects such as authentication and authorization, identity management, and data security and privacy.</w:t>
      </w:r>
    </w:p>
    <w:p w14:paraId="1C84D901"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 [5]:</w:t>
      </w:r>
    </w:p>
    <w:p w14:paraId="2F85BB0E" w14:textId="75381BC4" w:rsidR="00AB4708" w:rsidRPr="004E66ED" w:rsidRDefault="00AB4708" w:rsidP="00AB4708">
      <w:pPr>
        <w:pStyle w:val="B1"/>
      </w:pPr>
      <w:r w:rsidRPr="004E66ED">
        <w:t>-</w:t>
      </w:r>
      <w:r w:rsidRPr="004E66ED">
        <w:tab/>
        <w:t>clause 7.6.1 AR/VR;</w:t>
      </w:r>
    </w:p>
    <w:p w14:paraId="3865CAB3" w14:textId="57710826" w:rsidR="00AB4708" w:rsidRPr="004E66ED" w:rsidRDefault="00AB4708" w:rsidP="00AB4708">
      <w:pPr>
        <w:pStyle w:val="B1"/>
      </w:pPr>
      <w:r w:rsidRPr="004E66ED">
        <w:lastRenderedPageBreak/>
        <w:t>-</w:t>
      </w:r>
      <w:r w:rsidRPr="004E66ED">
        <w:tab/>
        <w:t>clause 6.43 Tactile and multi-modal communication service;</w:t>
      </w:r>
    </w:p>
    <w:p w14:paraId="7D2DAED9" w14:textId="18811F2A" w:rsidR="00AB4708" w:rsidRPr="004E66ED" w:rsidRDefault="00AB4708" w:rsidP="000B3CE4">
      <w:pPr>
        <w:pStyle w:val="B1"/>
      </w:pPr>
      <w:r w:rsidRPr="004E66ED">
        <w:t>-</w:t>
      </w:r>
      <w:r w:rsidRPr="004E66ED">
        <w:tab/>
        <w:t>clause 7.11 KPIs for tactile and multi-modal communication service</w:t>
      </w:r>
    </w:p>
    <w:p w14:paraId="5C99AE5F" w14:textId="5086E1B0" w:rsidR="00AB4708" w:rsidRPr="004E66ED" w:rsidRDefault="00AB4708" w:rsidP="00AB4708">
      <w:pPr>
        <w:adjustRightInd w:val="0"/>
        <w:snapToGrid w:val="0"/>
        <w:spacing w:line="288" w:lineRule="auto"/>
        <w:jc w:val="both"/>
        <w:rPr>
          <w:lang w:val="en-US" w:eastAsia="zh-CN"/>
        </w:rPr>
      </w:pPr>
      <w:r w:rsidRPr="004E66ED">
        <w:rPr>
          <w:lang w:val="en-US" w:eastAsia="zh-CN"/>
        </w:rPr>
        <w:t>In support of metaverse services, additional consideration</w:t>
      </w:r>
      <w:r w:rsidR="00517709">
        <w:rPr>
          <w:lang w:val="en-US" w:eastAsia="zh-CN"/>
        </w:rPr>
        <w:t>s</w:t>
      </w:r>
      <w:r w:rsidRPr="004E66ED">
        <w:rPr>
          <w:lang w:val="en-US" w:eastAsia="zh-CN"/>
        </w:rPr>
        <w:t xml:space="preserve"> </w:t>
      </w:r>
      <w:r w:rsidR="00517709" w:rsidRPr="004E66ED">
        <w:rPr>
          <w:lang w:val="en-US" w:eastAsia="zh-CN"/>
        </w:rPr>
        <w:t>need</w:t>
      </w:r>
      <w:r w:rsidRPr="004E66ED">
        <w:rPr>
          <w:lang w:val="en-US" w:eastAsia="zh-CN"/>
        </w:rPr>
        <w:t xml:space="preserve"> to be given on the following aspects:</w:t>
      </w:r>
    </w:p>
    <w:p w14:paraId="0EC34FF3" w14:textId="45C3439F" w:rsidR="00AB4708" w:rsidRPr="004E66ED" w:rsidRDefault="00AB4708" w:rsidP="00AB4708">
      <w:pPr>
        <w:pStyle w:val="B1"/>
      </w:pPr>
      <w:r w:rsidRPr="004E66ED">
        <w:rPr>
          <w:lang w:val="en-US" w:eastAsia="zh-CN"/>
        </w:rPr>
        <w:t xml:space="preserve">- </w:t>
      </w:r>
      <w:r w:rsidRPr="004E66ED">
        <w:rPr>
          <w:lang w:val="en-US" w:eastAsia="zh-CN"/>
        </w:rPr>
        <w:tab/>
        <w:t xml:space="preserve">securely register and store the digital </w:t>
      </w:r>
      <w:r w:rsidR="00490F81" w:rsidRPr="004E66ED">
        <w:t xml:space="preserve">representations </w:t>
      </w:r>
      <w:r w:rsidRPr="004E66ED">
        <w:rPr>
          <w:lang w:val="en-US" w:eastAsia="zh-CN"/>
        </w:rPr>
        <w:t>(</w:t>
      </w:r>
      <w:r w:rsidR="00490F81" w:rsidRPr="004E66ED">
        <w:rPr>
          <w:lang w:val="en-US" w:eastAsia="zh-CN"/>
        </w:rPr>
        <w:t xml:space="preserve">e.g. </w:t>
      </w:r>
      <w:r w:rsidRPr="004E66ED">
        <w:rPr>
          <w:lang w:val="en-US" w:eastAsia="zh-CN"/>
        </w:rPr>
        <w:t>avatar</w:t>
      </w:r>
      <w:r w:rsidR="00490F81" w:rsidRPr="004E66ED">
        <w:rPr>
          <w:lang w:val="en-US" w:eastAsia="zh-CN"/>
        </w:rPr>
        <w:t>s</w:t>
      </w:r>
      <w:r w:rsidRPr="004E66ED">
        <w:rPr>
          <w:lang w:val="en-US" w:eastAsia="zh-CN"/>
        </w:rPr>
        <w:t xml:space="preserve">) for the users. The user could be an individual human user </w:t>
      </w:r>
      <w:r w:rsidRPr="004E66ED">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4E66ED" w:rsidRDefault="00AB4708" w:rsidP="00AB4708">
      <w:pPr>
        <w:pStyle w:val="B1"/>
      </w:pPr>
      <w:r w:rsidRPr="004E66ED">
        <w:t xml:space="preserve">- </w:t>
      </w:r>
      <w:r w:rsidRPr="004E66ED">
        <w:tab/>
        <w:t xml:space="preserve">assist the authorization of the use of third party’s digital assets (e.g.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in the XR communication. The third party is also involved in the procedure to certify the user identity (e.g. an employee of the company).</w:t>
      </w:r>
    </w:p>
    <w:p w14:paraId="02E3CC4B" w14:textId="7BC49297" w:rsidR="00AB4708" w:rsidRPr="004E66ED" w:rsidRDefault="00AB4708" w:rsidP="00AB4708">
      <w:pPr>
        <w:pStyle w:val="B1"/>
      </w:pPr>
      <w:r w:rsidRPr="004E66ED">
        <w:t xml:space="preserve">- </w:t>
      </w:r>
      <w:r w:rsidRPr="004E66ED">
        <w:tab/>
        <w:t xml:space="preserve">when required render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based on the voice, facial expression or gesture in the live communication video</w:t>
      </w:r>
    </w:p>
    <w:p w14:paraId="7821132A" w14:textId="6845F9F0" w:rsidR="00AB4708" w:rsidRPr="004E66ED" w:rsidRDefault="00AB4708" w:rsidP="004E6AA5">
      <w:pPr>
        <w:pStyle w:val="Heading3"/>
      </w:pPr>
      <w:bookmarkStart w:id="757" w:name="_Toc120013075"/>
      <w:bookmarkStart w:id="758" w:name="_Toc120025193"/>
      <w:bookmarkStart w:id="759" w:name="_Toc120025348"/>
      <w:bookmarkStart w:id="760" w:name="_Toc120091426"/>
      <w:bookmarkStart w:id="761" w:name="_Toc136356672"/>
      <w:bookmarkStart w:id="762" w:name="_Toc136857565"/>
      <w:r w:rsidRPr="004E66ED">
        <w:t>5.16.6</w:t>
      </w:r>
      <w:r w:rsidRPr="004E66ED">
        <w:tab/>
        <w:t>Potential New Requirements needed to support the use case</w:t>
      </w:r>
      <w:bookmarkEnd w:id="757"/>
      <w:bookmarkEnd w:id="758"/>
      <w:bookmarkEnd w:id="759"/>
      <w:bookmarkEnd w:id="760"/>
      <w:bookmarkEnd w:id="761"/>
      <w:bookmarkEnd w:id="762"/>
    </w:p>
    <w:p w14:paraId="27E91BC3" w14:textId="5D63A536" w:rsidR="00AB4708" w:rsidRPr="004E66ED" w:rsidRDefault="00AB4708" w:rsidP="00AB4708">
      <w:pPr>
        <w:rPr>
          <w:lang w:eastAsia="zh-CN"/>
        </w:rPr>
      </w:pPr>
      <w:r w:rsidRPr="004E66ED">
        <w:rPr>
          <w:lang w:eastAsia="zh-CN"/>
        </w:rPr>
        <w:t xml:space="preserve">[PR 5.16.6.2-1] </w:t>
      </w:r>
      <w:r w:rsidRPr="004E66ED">
        <w:rPr>
          <w:rFonts w:hint="eastAsia"/>
          <w:lang w:val="en-US" w:eastAsia="zh-CN"/>
        </w:rPr>
        <w:t>Subject to user</w:t>
      </w:r>
      <w:r w:rsidRPr="004E66ED">
        <w:rPr>
          <w:lang w:val="en-US" w:eastAsia="zh-CN"/>
        </w:rPr>
        <w:t>’</w:t>
      </w:r>
      <w:r w:rsidRPr="004E66ED">
        <w:rPr>
          <w:rFonts w:hint="eastAsia"/>
          <w:lang w:val="en-US" w:eastAsia="zh-CN"/>
        </w:rPr>
        <w:t>s consent, t</w:t>
      </w:r>
      <w:r w:rsidRPr="004E66ED">
        <w:rPr>
          <w:lang w:eastAsia="zh-CN"/>
        </w:rPr>
        <w:t xml:space="preserve">he 5G system shall support mechanisms to securely register, store and update the digital assets for a user. </w:t>
      </w:r>
    </w:p>
    <w:p w14:paraId="34DAC8CE" w14:textId="2B72516B"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1</w:t>
      </w:r>
      <w:r w:rsidRPr="004E66ED">
        <w:rPr>
          <w:lang w:eastAsia="zh-CN"/>
        </w:rPr>
        <w:t xml:space="preserve">: </w:t>
      </w:r>
      <w:r w:rsidRPr="004E66ED">
        <w:rPr>
          <w:lang w:eastAsia="zh-CN"/>
        </w:rPr>
        <w:tab/>
      </w:r>
      <w:r w:rsidRPr="004E66ED">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4830ADF" w:rsidR="00AB4708" w:rsidRPr="004E66ED" w:rsidRDefault="00AB4708" w:rsidP="00AB4708">
      <w:pPr>
        <w:rPr>
          <w:lang w:eastAsia="zh-CN"/>
        </w:rPr>
      </w:pPr>
      <w:r w:rsidRPr="004E66ED">
        <w:rPr>
          <w:lang w:eastAsia="zh-CN"/>
        </w:rPr>
        <w:t xml:space="preserve">[PR 5.16.6.2-2] Subject to regulatory requirements and operator’s policy, the 5G system shall provide suitable and secure means to allow trusted third-party to authorize the use of the digital assets (that belong to the </w:t>
      </w:r>
      <w:r w:rsidR="00517709" w:rsidRPr="004E66ED">
        <w:rPr>
          <w:lang w:eastAsia="zh-CN"/>
        </w:rPr>
        <w:t>third-party</w:t>
      </w:r>
      <w:r w:rsidRPr="004E66ED">
        <w:rPr>
          <w:lang w:eastAsia="zh-CN"/>
        </w:rPr>
        <w:t xml:space="preserve"> </w:t>
      </w:r>
      <w:r w:rsidRPr="004E66ED">
        <w:rPr>
          <w:lang w:val="en-US" w:eastAsia="zh-CN"/>
        </w:rPr>
        <w:t>enterprise</w:t>
      </w:r>
      <w:r w:rsidRPr="004E66ED">
        <w:rPr>
          <w:lang w:eastAsia="zh-CN"/>
        </w:rPr>
        <w:t xml:space="preserve"> customer) by a user. </w:t>
      </w:r>
    </w:p>
    <w:p w14:paraId="31CDE0CB" w14:textId="55EDAA51"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2</w:t>
      </w:r>
      <w:r w:rsidRPr="004E66ED">
        <w:rPr>
          <w:lang w:eastAsia="zh-CN"/>
        </w:rPr>
        <w:t xml:space="preserve">: </w:t>
      </w:r>
      <w:r w:rsidRPr="004E66ED">
        <w:rPr>
          <w:lang w:eastAsia="zh-CN"/>
        </w:rPr>
        <w:tab/>
        <w:t>In a typical example</w:t>
      </w:r>
      <w:r w:rsidRPr="004E66ED">
        <w:rPr>
          <w:lang w:val="en-US" w:eastAsia="zh-CN"/>
        </w:rPr>
        <w:t xml:space="preserve"> the user is an employee of the </w:t>
      </w:r>
      <w:r w:rsidR="00517709" w:rsidRPr="004E66ED">
        <w:rPr>
          <w:lang w:val="en-US" w:eastAsia="zh-CN"/>
        </w:rPr>
        <w:t>third-party</w:t>
      </w:r>
      <w:r w:rsidRPr="004E66ED">
        <w:rPr>
          <w:lang w:val="en-US" w:eastAsia="zh-CN"/>
        </w:rPr>
        <w:t xml:space="preserve"> enterprise customer.</w:t>
      </w:r>
    </w:p>
    <w:p w14:paraId="423590AE" w14:textId="0C9BD388" w:rsidR="00AB4708" w:rsidRPr="004E66ED" w:rsidRDefault="00AB4708" w:rsidP="00AB4708">
      <w:pPr>
        <w:rPr>
          <w:lang w:eastAsia="zh-CN"/>
        </w:rPr>
      </w:pPr>
      <w:r w:rsidRPr="004E66ED">
        <w:rPr>
          <w:lang w:eastAsia="zh-CN"/>
        </w:rPr>
        <w:t>[PR 5.16.6.2-3] The 5G system shall be able to collect charging information per UE for managing (e.g. register, store and update)</w:t>
      </w:r>
      <w:r w:rsidRPr="004E66ED">
        <w:rPr>
          <w:lang w:val="en-US" w:eastAsia="zh-CN"/>
        </w:rPr>
        <w:t xml:space="preserve"> the digital </w:t>
      </w:r>
      <w:r w:rsidRPr="004E66ED">
        <w:rPr>
          <w:lang w:eastAsia="zh-CN"/>
        </w:rPr>
        <w:t>assets</w:t>
      </w:r>
      <w:r w:rsidRPr="004E66ED">
        <w:rPr>
          <w:lang w:val="en-US" w:eastAsia="zh-CN"/>
        </w:rPr>
        <w:t xml:space="preserve"> for an end user (e.g. typically a human user with a certain subscription)</w:t>
      </w:r>
      <w:r w:rsidRPr="004E66ED">
        <w:rPr>
          <w:lang w:eastAsia="zh-CN"/>
        </w:rPr>
        <w:t>.</w:t>
      </w:r>
    </w:p>
    <w:p w14:paraId="1BC03A69" w14:textId="3F389375" w:rsidR="00D307FC" w:rsidRPr="004E66ED" w:rsidRDefault="00AB4708" w:rsidP="00AB4708">
      <w:pPr>
        <w:rPr>
          <w:lang w:eastAsia="zh-CN"/>
        </w:rPr>
      </w:pPr>
      <w:r w:rsidRPr="004E66ED">
        <w:rPr>
          <w:lang w:eastAsia="zh-CN"/>
        </w:rPr>
        <w:t>[PR 5.16.6.2-4] The 5G system shall be able to collect charging information per application for managing (e.g. register, store and update)</w:t>
      </w:r>
      <w:r w:rsidRPr="004E66ED">
        <w:rPr>
          <w:lang w:val="en-US" w:eastAsia="zh-CN"/>
        </w:rPr>
        <w:t xml:space="preserve"> the digital </w:t>
      </w:r>
      <w:r w:rsidRPr="004E66ED">
        <w:rPr>
          <w:lang w:eastAsia="zh-CN"/>
        </w:rPr>
        <w:t xml:space="preserve">assets </w:t>
      </w:r>
      <w:r w:rsidRPr="004E66ED">
        <w:rPr>
          <w:lang w:val="en-US" w:eastAsia="zh-CN"/>
        </w:rPr>
        <w:t>for the third party (e.g. typically an enterprise customer having service level agreement with the operator)</w:t>
      </w:r>
      <w:r w:rsidRPr="004E66ED">
        <w:rPr>
          <w:lang w:eastAsia="zh-CN"/>
        </w:rPr>
        <w:t>.</w:t>
      </w:r>
    </w:p>
    <w:p w14:paraId="51196E77" w14:textId="77777777" w:rsidR="00D4165C" w:rsidRPr="004E66ED" w:rsidRDefault="00D4165C" w:rsidP="00D4165C">
      <w:pPr>
        <w:rPr>
          <w:lang w:eastAsia="zh-CN"/>
        </w:rPr>
      </w:pPr>
      <w:r w:rsidRPr="004E66ED">
        <w:rPr>
          <w:lang w:eastAsia="zh-CN"/>
        </w:rPr>
        <w:t xml:space="preserve">[PR 5.11.6.2-5] Subject to regulatory requirements and </w:t>
      </w:r>
      <w:r w:rsidRPr="004E66ED">
        <w:rPr>
          <w:rFonts w:hint="eastAsia"/>
          <w:lang w:val="en-US" w:eastAsia="zh-CN"/>
        </w:rPr>
        <w:t>user</w:t>
      </w:r>
      <w:r w:rsidRPr="004E66ED">
        <w:rPr>
          <w:lang w:val="en-US" w:eastAsia="zh-CN"/>
        </w:rPr>
        <w:t>’</w:t>
      </w:r>
      <w:r w:rsidRPr="004E66ED">
        <w:rPr>
          <w:rFonts w:hint="eastAsia"/>
          <w:lang w:val="en-US" w:eastAsia="zh-CN"/>
        </w:rPr>
        <w:t>s consent</w:t>
      </w:r>
      <w:r w:rsidRPr="004E66ED">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Pr="004E66ED" w:rsidRDefault="00D4165C" w:rsidP="00D4165C">
      <w:pPr>
        <w:pStyle w:val="NO"/>
        <w:rPr>
          <w:lang w:val="en-US" w:eastAsia="zh-CN"/>
        </w:rPr>
      </w:pPr>
      <w:r w:rsidRPr="004E66ED">
        <w:rPr>
          <w:lang w:eastAsia="zh-CN"/>
        </w:rPr>
        <w:t xml:space="preserve">NOTE 3: </w:t>
      </w:r>
      <w:r w:rsidRPr="004E66ED">
        <w:rPr>
          <w:lang w:eastAsia="zh-CN"/>
        </w:rPr>
        <w:tab/>
      </w:r>
      <w:r w:rsidRPr="004E66ED">
        <w:rPr>
          <w:rFonts w:hint="eastAsia"/>
          <w:lang w:val="en-US" w:eastAsia="zh-CN"/>
        </w:rPr>
        <w:t>T</w:t>
      </w:r>
      <w:r w:rsidRPr="004E66ED">
        <w:rPr>
          <w:lang w:eastAsia="zh-CN"/>
        </w:rPr>
        <w:t>he body movement information (e.g. body motion or facial expressions) of a human user is used for rendering of the avatar of this user</w:t>
      </w:r>
      <w:r w:rsidRPr="004E66ED">
        <w:rPr>
          <w:lang w:val="en-US" w:eastAsia="zh-CN"/>
        </w:rPr>
        <w:t>.</w:t>
      </w:r>
    </w:p>
    <w:p w14:paraId="2D572BB2" w14:textId="464FDCB6" w:rsidR="00D4165C" w:rsidRPr="004E66ED" w:rsidRDefault="00D4165C" w:rsidP="00AB4708">
      <w:pPr>
        <w:rPr>
          <w:lang w:eastAsia="zh-CN"/>
        </w:rPr>
      </w:pPr>
      <w:r w:rsidRPr="004E66ED">
        <w:rPr>
          <w:lang w:eastAsia="zh-CN"/>
        </w:rPr>
        <w:t xml:space="preserve">[PR 5.11.6.2-6] Subject to regulatory requirements, </w:t>
      </w:r>
      <w:r w:rsidRPr="004E66ED">
        <w:rPr>
          <w:rFonts w:hint="eastAsia"/>
          <w:lang w:val="en-US" w:eastAsia="zh-CN"/>
        </w:rPr>
        <w:t>user</w:t>
      </w:r>
      <w:r w:rsidRPr="004E66ED">
        <w:rPr>
          <w:lang w:val="en-US" w:eastAsia="zh-CN"/>
        </w:rPr>
        <w:t>’</w:t>
      </w:r>
      <w:r w:rsidRPr="004E66ED">
        <w:rPr>
          <w:rFonts w:hint="eastAsia"/>
          <w:lang w:val="en-US" w:eastAsia="zh-CN"/>
        </w:rPr>
        <w:t>s consent</w:t>
      </w:r>
      <w:r w:rsidRPr="004E66ED">
        <w:rPr>
          <w:lang w:eastAsia="zh-CN"/>
        </w:rPr>
        <w:t xml:space="preserve"> and operator’s policy, the IMS shall support the capabilities of rendering the avatar based on the body movement information (e.g. body motion or facial expression) of a human user.</w:t>
      </w:r>
    </w:p>
    <w:p w14:paraId="793C6AE9" w14:textId="15EC80BF" w:rsidR="000B3CE4" w:rsidRPr="004E66ED" w:rsidRDefault="000B3CE4" w:rsidP="000B3CE4">
      <w:pPr>
        <w:pStyle w:val="Heading2"/>
      </w:pPr>
      <w:bookmarkStart w:id="763" w:name="_Toc120013076"/>
      <w:bookmarkStart w:id="764" w:name="_Toc120025194"/>
      <w:bookmarkStart w:id="765" w:name="_Toc120025349"/>
      <w:bookmarkStart w:id="766" w:name="_Toc120091427"/>
      <w:bookmarkStart w:id="767" w:name="_Toc136356673"/>
      <w:bookmarkStart w:id="768" w:name="_Toc136857566"/>
      <w:r w:rsidRPr="004E66ED">
        <w:t>5.17</w:t>
      </w:r>
      <w:r w:rsidRPr="004E66ED">
        <w:tab/>
      </w:r>
      <w:r w:rsidR="00622FA7" w:rsidRPr="00622FA7">
        <w:t xml:space="preserve">Use Case on </w:t>
      </w:r>
      <w:r w:rsidRPr="004E66ED">
        <w:t>Work delegation to autonomous virtual alter ego</w:t>
      </w:r>
      <w:bookmarkEnd w:id="763"/>
      <w:bookmarkEnd w:id="764"/>
      <w:bookmarkEnd w:id="765"/>
      <w:bookmarkEnd w:id="766"/>
      <w:bookmarkEnd w:id="767"/>
      <w:bookmarkEnd w:id="768"/>
    </w:p>
    <w:p w14:paraId="1DDE5A6B" w14:textId="5F428E14" w:rsidR="000B3CE4" w:rsidRPr="004E66ED" w:rsidRDefault="000B3CE4" w:rsidP="000B3CE4">
      <w:pPr>
        <w:pStyle w:val="Heading3"/>
      </w:pPr>
      <w:bookmarkStart w:id="769" w:name="_Toc120013077"/>
      <w:bookmarkStart w:id="770" w:name="_Toc120025195"/>
      <w:bookmarkStart w:id="771" w:name="_Toc120025350"/>
      <w:bookmarkStart w:id="772" w:name="_Toc120091428"/>
      <w:bookmarkStart w:id="773" w:name="_Toc136356674"/>
      <w:bookmarkStart w:id="774" w:name="_Toc136857567"/>
      <w:r w:rsidRPr="004E66ED">
        <w:t>5.17.1</w:t>
      </w:r>
      <w:r w:rsidRPr="004E66ED">
        <w:tab/>
        <w:t>Description</w:t>
      </w:r>
      <w:bookmarkEnd w:id="769"/>
      <w:bookmarkEnd w:id="770"/>
      <w:bookmarkEnd w:id="771"/>
      <w:bookmarkEnd w:id="772"/>
      <w:bookmarkEnd w:id="773"/>
      <w:bookmarkEnd w:id="774"/>
    </w:p>
    <w:p w14:paraId="763F7264" w14:textId="77777777" w:rsidR="000B3CE4" w:rsidRPr="004E66ED" w:rsidRDefault="000B3CE4" w:rsidP="000B3CE4">
      <w:r w:rsidRPr="004E66ED">
        <w:t>Artificial Intelligence (AI) is becoming more and more popular in many areas where especially humans cannot handle complicated tasks well (e.g., factory, vehicle, robot, mobile). This trend is likely to continue</w:t>
      </w:r>
      <w:r w:rsidRPr="004E66ED">
        <w:rPr>
          <w:rFonts w:hint="eastAsia"/>
          <w:lang w:eastAsia="ja-JP"/>
        </w:rPr>
        <w:t>,</w:t>
      </w:r>
      <w:r w:rsidRPr="004E66ED">
        <w:t xml:space="preserve"> and AI will be applied to even more areas. In addition to the rapid expansion of AI, the AI technology itself is</w:t>
      </w:r>
      <w:r w:rsidRPr="004E66ED">
        <w:rPr>
          <w:rFonts w:hint="eastAsia"/>
          <w:lang w:eastAsia="ja-JP"/>
        </w:rPr>
        <w:t xml:space="preserve"> </w:t>
      </w:r>
      <w:r w:rsidRPr="004E66ED">
        <w:rPr>
          <w:lang w:eastAsia="ja-JP"/>
        </w:rPr>
        <w:t>also</w:t>
      </w:r>
      <w:r w:rsidRPr="004E66ED">
        <w:t xml:space="preserve"> improving. AI that can express emotions like humans and AI that can communicate naturally are now emerging. Given these trends, AI could </w:t>
      </w:r>
      <w:r w:rsidRPr="004E66ED">
        <w:lastRenderedPageBreak/>
        <w:t>one day be used not only for industrial use cases, but also as our personal partner and personal assistant to perform many of the tasks around us.</w:t>
      </w:r>
    </w:p>
    <w:p w14:paraId="7B145704" w14:textId="48B95C5E" w:rsidR="000B3CE4" w:rsidRPr="004E66ED" w:rsidRDefault="000B3CE4" w:rsidP="000B3CE4">
      <w:r w:rsidRPr="004E66ED">
        <w:t>This use case proposes a communication with an autonomous virtual alter ego, which is an AI-based digital representation</w:t>
      </w:r>
      <w:r w:rsidRPr="004E66ED">
        <w:rPr>
          <w:lang w:eastAsia="ja-JP"/>
        </w:rPr>
        <w:t xml:space="preserve"> acting</w:t>
      </w:r>
      <w:r w:rsidRPr="004E66ED">
        <w:t xml:space="preserve"> autonomously on behalf of a user herself/himself in the mobile metaverse services.</w:t>
      </w:r>
      <w:r w:rsidRPr="004E66ED">
        <w:rPr>
          <w:rFonts w:hint="eastAsia"/>
          <w:lang w:eastAsia="ja-JP"/>
        </w:rPr>
        <w:t xml:space="preserve"> </w:t>
      </w:r>
      <w:r w:rsidRPr="004E66ED">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4E66ED">
        <w:t xml:space="preserve"> Therefore, the </w:t>
      </w:r>
      <w:r w:rsidR="009D424D" w:rsidRPr="004E66ED">
        <w:t xml:space="preserve">use of network by the </w:t>
      </w:r>
      <w:r w:rsidRPr="004E66ED">
        <w:t xml:space="preserve">alter ego has to be </w:t>
      </w:r>
      <w:r w:rsidR="009D424D" w:rsidRPr="004E66ED">
        <w:t xml:space="preserve">captured </w:t>
      </w:r>
      <w:r w:rsidRPr="004E66ED">
        <w:t xml:space="preserve">correctly by the network </w:t>
      </w:r>
      <w:r w:rsidR="009D424D" w:rsidRPr="004E66ED">
        <w:t>from charging point of view</w:t>
      </w:r>
      <w:r w:rsidRPr="004E66ED">
        <w:t xml:space="preserve">. </w:t>
      </w:r>
    </w:p>
    <w:p w14:paraId="0A194E0E" w14:textId="3BB8682F" w:rsidR="00C527D4" w:rsidRPr="004E66ED" w:rsidRDefault="00C527D4" w:rsidP="00301348">
      <w:pPr>
        <w:pStyle w:val="NO"/>
      </w:pPr>
      <w:r w:rsidRPr="004E66ED">
        <w:t>NOTE:</w:t>
      </w:r>
      <w:r w:rsidRPr="004E66ED">
        <w:tab/>
        <w:t>The term "autonomous virtual alter ego" means an AI-based digital representation behaving autonomously on behalf of a user herself/himself in the mobile metaverse services.</w:t>
      </w:r>
    </w:p>
    <w:p w14:paraId="565B3BD9" w14:textId="77777777" w:rsidR="000B3CE4" w:rsidRPr="004E66ED" w:rsidRDefault="000B3CE4" w:rsidP="000B3CE4">
      <w:r w:rsidRPr="004E66ED">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4E66ED" w:rsidRDefault="000B3CE4" w:rsidP="000B3CE4">
      <w:pPr>
        <w:pStyle w:val="Heading3"/>
      </w:pPr>
      <w:bookmarkStart w:id="775" w:name="_Toc120013078"/>
      <w:bookmarkStart w:id="776" w:name="_Toc120025196"/>
      <w:bookmarkStart w:id="777" w:name="_Toc120025351"/>
      <w:bookmarkStart w:id="778" w:name="_Toc120091429"/>
      <w:bookmarkStart w:id="779" w:name="_Toc136356675"/>
      <w:bookmarkStart w:id="780" w:name="_Toc136857568"/>
      <w:r w:rsidRPr="004E66ED">
        <w:t>5.17.2</w:t>
      </w:r>
      <w:r w:rsidRPr="004E66ED">
        <w:tab/>
        <w:t>Pre-conditions</w:t>
      </w:r>
      <w:bookmarkEnd w:id="775"/>
      <w:bookmarkEnd w:id="776"/>
      <w:bookmarkEnd w:id="777"/>
      <w:bookmarkEnd w:id="778"/>
      <w:bookmarkEnd w:id="779"/>
      <w:bookmarkEnd w:id="780"/>
    </w:p>
    <w:p w14:paraId="65138227" w14:textId="5352E1D8" w:rsidR="000B3CE4" w:rsidRPr="004E66ED" w:rsidRDefault="000B3CE4" w:rsidP="000B3CE4">
      <w:r w:rsidRPr="004E66ED">
        <w:t>John</w:t>
      </w:r>
      <w:r w:rsidRPr="004E66ED">
        <w:rPr>
          <w:rFonts w:hint="eastAsia"/>
          <w:lang w:eastAsia="ja-JP"/>
        </w:rPr>
        <w:t xml:space="preserve"> </w:t>
      </w:r>
      <w:r w:rsidRPr="004E66ED">
        <w:rPr>
          <w:lang w:eastAsia="ja-JP"/>
        </w:rPr>
        <w:t xml:space="preserve">has a UE </w:t>
      </w:r>
      <w:r w:rsidRPr="004E66ED">
        <w:t>which has connectivity to 5GS based on subscription to MNO and</w:t>
      </w:r>
      <w:r w:rsidRPr="004E66ED">
        <w:rPr>
          <w:lang w:eastAsia="ja-JP"/>
        </w:rPr>
        <w:t xml:space="preserve"> a</w:t>
      </w:r>
      <w:r w:rsidRPr="004E66ED">
        <w:t xml:space="preserve"> contract with an autonomous virtual alter ego service provider.</w:t>
      </w:r>
      <w:r w:rsidR="009D424D" w:rsidRPr="004E66ED">
        <w:t xml:space="preserve"> The service setting and parameters for this alter ego service are stored in the user’s subscription data.</w:t>
      </w:r>
    </w:p>
    <w:p w14:paraId="3875003D" w14:textId="77777777" w:rsidR="000B3CE4" w:rsidRPr="004E66ED" w:rsidRDefault="000B3CE4" w:rsidP="000B3CE4">
      <w:r w:rsidRPr="004E66ED">
        <w:t>John’s virtual alter ego has been trained by the autonomous virtual alter ego service provider, so he can enjoy the alter ego application via his UE.</w:t>
      </w:r>
    </w:p>
    <w:p w14:paraId="7B96F77A" w14:textId="77777777" w:rsidR="000B3CE4" w:rsidRPr="004E66ED" w:rsidRDefault="000B3CE4" w:rsidP="000B3CE4">
      <w:r w:rsidRPr="004E66ED">
        <w:t xml:space="preserve">There are two kinds of application servers. One is for alter ego application. The other is for other applications which the alter ego application connects for executing tasks. </w:t>
      </w:r>
    </w:p>
    <w:p w14:paraId="69A102EC" w14:textId="33E7BD74" w:rsidR="000B3CE4" w:rsidRPr="004E66ED" w:rsidRDefault="000B3CE4" w:rsidP="000B3CE4">
      <w:pPr>
        <w:rPr>
          <w:noProof/>
        </w:rPr>
      </w:pPr>
      <w:r w:rsidRPr="004E66ED">
        <w:rPr>
          <w:lang w:eastAsia="ja-JP"/>
        </w:rPr>
        <w:t xml:space="preserve">The autonomous virtual alter ego service provider is trusted by MNO, and the alter ego can </w:t>
      </w:r>
      <w:r w:rsidRPr="004E66ED">
        <w:rPr>
          <w:noProof/>
        </w:rPr>
        <w:t xml:space="preserve">use the network capabilities autonomously based on user’s subscription to MNO. </w:t>
      </w:r>
    </w:p>
    <w:p w14:paraId="60F9FE76" w14:textId="57591AAB" w:rsidR="000B3CE4" w:rsidRPr="004E66ED" w:rsidRDefault="000B3CE4" w:rsidP="000B3CE4">
      <w:pPr>
        <w:keepLines/>
        <w:ind w:left="1135" w:hanging="851"/>
      </w:pPr>
      <w:r w:rsidRPr="004E66ED">
        <w:t>NOTE:</w:t>
      </w:r>
      <w:r w:rsidRPr="004E66ED">
        <w:tab/>
        <w:t>The autonomous virtual alter ego application server 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4E66ED" w:rsidRDefault="00D76C20" w:rsidP="00D76C20">
      <w:r w:rsidRPr="004E66ED">
        <w:t>The MNO offers a service enabler that allows John to request that the network limit how much resources his alter ego is able to consume on his behalf. The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4E66ED" w:rsidRDefault="000B3CE4" w:rsidP="000B3CE4">
      <w:pPr>
        <w:pStyle w:val="Heading3"/>
        <w:rPr>
          <w:lang w:eastAsia="ja-JP"/>
        </w:rPr>
      </w:pPr>
      <w:bookmarkStart w:id="781" w:name="_Toc120013079"/>
      <w:bookmarkStart w:id="782" w:name="_Toc120025197"/>
      <w:bookmarkStart w:id="783" w:name="_Toc120025352"/>
      <w:bookmarkStart w:id="784" w:name="_Toc120091430"/>
      <w:bookmarkStart w:id="785" w:name="_Toc136356676"/>
      <w:bookmarkStart w:id="786" w:name="_Toc136857569"/>
      <w:r w:rsidRPr="004E66ED">
        <w:rPr>
          <w:lang w:eastAsia="ja-JP"/>
        </w:rPr>
        <w:t>5.17.3</w:t>
      </w:r>
      <w:r w:rsidRPr="004E66ED">
        <w:rPr>
          <w:lang w:eastAsia="ja-JP"/>
        </w:rPr>
        <w:tab/>
        <w:t>Service Flows</w:t>
      </w:r>
      <w:bookmarkEnd w:id="781"/>
      <w:bookmarkEnd w:id="782"/>
      <w:bookmarkEnd w:id="783"/>
      <w:bookmarkEnd w:id="784"/>
      <w:bookmarkEnd w:id="785"/>
      <w:bookmarkEnd w:id="786"/>
    </w:p>
    <w:p w14:paraId="3468E57D" w14:textId="66D73C5C" w:rsidR="000B3CE4" w:rsidRPr="004E66ED" w:rsidRDefault="000B3CE4" w:rsidP="000B3CE4">
      <w:pPr>
        <w:pStyle w:val="B1"/>
      </w:pPr>
      <w:r w:rsidRPr="004E66ED">
        <w:t>1.</w:t>
      </w:r>
      <w:r w:rsidRPr="004E66ED">
        <w:tab/>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4E66ED" w:rsidRDefault="000B3CE4" w:rsidP="000B3CE4">
      <w:pPr>
        <w:pStyle w:val="B1"/>
      </w:pPr>
      <w:r w:rsidRPr="004E66ED">
        <w:t>2.</w:t>
      </w:r>
      <w:r w:rsidRPr="004E66ED">
        <w:tab/>
        <w:t>His virtual alter ego checks the network resources on 5GS and computing resources on the alter ego server. Then it judges whether the requested task is able to be process or not.</w:t>
      </w:r>
      <w:r w:rsidR="00D76C20" w:rsidRPr="004E66ED">
        <w:t xml:space="preserve"> The virtual alter ego checks with the enabler server to see what information about John it is able to access.</w:t>
      </w:r>
    </w:p>
    <w:p w14:paraId="1488400D" w14:textId="5C5BD64B" w:rsidR="000B3CE4" w:rsidRPr="004E66ED" w:rsidRDefault="000B3CE4" w:rsidP="000B3CE4">
      <w:pPr>
        <w:pStyle w:val="B1"/>
      </w:pPr>
      <w:r w:rsidRPr="004E66ED">
        <w:t>3.</w:t>
      </w:r>
      <w:r w:rsidRPr="004E66ED">
        <w:tab/>
        <w:t xml:space="preserve">If the alter ego can complete the tasks, </w:t>
      </w:r>
      <w:r w:rsidR="00D76C20" w:rsidRPr="004E66ED">
        <w:t xml:space="preserve">the information from the enabler server is used to train the alter ego and </w:t>
      </w:r>
      <w:r w:rsidRPr="004E66ED">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4E66ED">
        <w:t xml:space="preserve"> Once John and the alter ego agree on what task(s) the alter ego will perform, John silences, or turns his off his UE so that he can focus on the F2F meeting.</w:t>
      </w:r>
    </w:p>
    <w:p w14:paraId="4A0DEBE5" w14:textId="7B02C7A8" w:rsidR="000B3CE4" w:rsidRPr="004E66ED" w:rsidRDefault="000B3CE4" w:rsidP="000B3CE4">
      <w:pPr>
        <w:pStyle w:val="B1"/>
      </w:pPr>
      <w:r w:rsidRPr="004E66ED">
        <w:t>4.</w:t>
      </w:r>
      <w:r w:rsidRPr="004E66ED">
        <w:tab/>
        <w:t xml:space="preserve">Before the alter ego attends the meeting, it accesses the web meeting server as John’s alter ego via internet or 5GS by receiving the permission from John and web meeting server. When the company internal information or some other information is needed for the meeting, the alter ego </w:t>
      </w:r>
      <w:r w:rsidR="00D76C20" w:rsidRPr="004E66ED">
        <w:t xml:space="preserve">asks the enabler to permit access to the information or </w:t>
      </w:r>
      <w:r w:rsidRPr="004E66ED">
        <w:t>asks John to permit the access to them.</w:t>
      </w:r>
    </w:p>
    <w:p w14:paraId="131F7A60" w14:textId="457C2721" w:rsidR="000B3CE4" w:rsidRPr="004E66ED" w:rsidRDefault="000B3CE4" w:rsidP="000B3CE4">
      <w:pPr>
        <w:pStyle w:val="B1"/>
      </w:pPr>
      <w:r w:rsidRPr="004E66ED">
        <w:lastRenderedPageBreak/>
        <w:t>5.</w:t>
      </w:r>
      <w:r w:rsidRPr="004E66ED">
        <w:tab/>
        <w:t xml:space="preserve">At the meeting, the alter ego explains something, makes some questions/comments to other attendees (including physical humans and other virtual alter egos). </w:t>
      </w:r>
    </w:p>
    <w:p w14:paraId="39A6619C" w14:textId="7058C4DC" w:rsidR="000B3CE4" w:rsidRPr="004E66ED" w:rsidRDefault="000B3CE4" w:rsidP="000B3CE4">
      <w:pPr>
        <w:pStyle w:val="B1"/>
      </w:pPr>
      <w:r w:rsidRPr="004E66ED">
        <w:t>6.</w:t>
      </w:r>
      <w:r w:rsidRPr="004E66ED">
        <w:tab/>
        <w:t>After the meeting, the alter ego autonomously reports to John via 5GS by message or on call. He looks or listens to the report and returns feedback and new requests by message or on call if any.</w:t>
      </w:r>
    </w:p>
    <w:p w14:paraId="18850E28" w14:textId="1930FAE5" w:rsidR="009D424D" w:rsidRPr="004E66ED" w:rsidRDefault="009D424D" w:rsidP="000B3CE4">
      <w:pPr>
        <w:pStyle w:val="B1"/>
      </w:pPr>
      <w:r w:rsidRPr="004E66ED">
        <w:t>7.</w:t>
      </w:r>
      <w:r w:rsidRPr="004E66ED">
        <w:tab/>
        <w:t>When the alter ego communicates via 5GS, the charging information is collected and linked to user’s charging information to charge the user subscribing the alter ego service.</w:t>
      </w:r>
    </w:p>
    <w:p w14:paraId="3EFB6202" w14:textId="77777777" w:rsidR="000B3CE4" w:rsidRPr="004E66ED" w:rsidRDefault="000B3CE4" w:rsidP="00AA2D93">
      <w:pPr>
        <w:pStyle w:val="TH"/>
      </w:pPr>
      <w:r w:rsidRPr="004E66ED">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2035" cy="2638425"/>
                    </a:xfrm>
                    <a:prstGeom prst="rect">
                      <a:avLst/>
                    </a:prstGeom>
                  </pic:spPr>
                </pic:pic>
              </a:graphicData>
            </a:graphic>
          </wp:inline>
        </w:drawing>
      </w:r>
    </w:p>
    <w:p w14:paraId="4CEBB361" w14:textId="5CB1D34E" w:rsidR="000B3CE4" w:rsidRPr="004E66ED" w:rsidRDefault="000B3CE4" w:rsidP="00AA2D93">
      <w:pPr>
        <w:pStyle w:val="TF"/>
      </w:pPr>
      <w:r w:rsidRPr="004E66ED">
        <w:t>Figure 5.</w:t>
      </w:r>
      <w:r w:rsidR="007D166E" w:rsidRPr="004E66ED">
        <w:t>17</w:t>
      </w:r>
      <w:r w:rsidRPr="004E66ED">
        <w:t>.3-1: Alter Ego Service Flow</w:t>
      </w:r>
    </w:p>
    <w:p w14:paraId="094D631D" w14:textId="65D20622" w:rsidR="000B3CE4" w:rsidRPr="004E66ED" w:rsidRDefault="000B3CE4" w:rsidP="000B3CE4">
      <w:pPr>
        <w:pStyle w:val="Heading3"/>
        <w:rPr>
          <w:lang w:eastAsia="ja-JP"/>
        </w:rPr>
      </w:pPr>
      <w:bookmarkStart w:id="787" w:name="_Toc120013080"/>
      <w:bookmarkStart w:id="788" w:name="_Toc120025198"/>
      <w:bookmarkStart w:id="789" w:name="_Toc120025353"/>
      <w:bookmarkStart w:id="790" w:name="_Toc120091431"/>
      <w:bookmarkStart w:id="791" w:name="_Toc136356677"/>
      <w:bookmarkStart w:id="792" w:name="_Toc136857570"/>
      <w:r w:rsidRPr="004E66ED">
        <w:rPr>
          <w:lang w:eastAsia="ja-JP"/>
        </w:rPr>
        <w:t>5.17.4</w:t>
      </w:r>
      <w:r w:rsidRPr="004E66ED">
        <w:rPr>
          <w:lang w:eastAsia="ja-JP"/>
        </w:rPr>
        <w:tab/>
        <w:t>Post-conditions</w:t>
      </w:r>
      <w:bookmarkEnd w:id="787"/>
      <w:bookmarkEnd w:id="788"/>
      <w:bookmarkEnd w:id="789"/>
      <w:bookmarkEnd w:id="790"/>
      <w:bookmarkEnd w:id="791"/>
      <w:bookmarkEnd w:id="792"/>
    </w:p>
    <w:p w14:paraId="78DFFEF6" w14:textId="77777777" w:rsidR="000B3CE4" w:rsidRPr="004E66ED" w:rsidRDefault="000B3CE4" w:rsidP="000B3CE4">
      <w:pPr>
        <w:rPr>
          <w:lang w:eastAsia="ja-JP"/>
        </w:rPr>
      </w:pPr>
      <w:r w:rsidRPr="004E66ED">
        <w:rPr>
          <w:lang w:eastAsia="ja-JP"/>
        </w:rPr>
        <w:t>After receiving the feedback from John, the alter ego is retrained. Then, the autonomous virtual alter ego becomes more accurate and finishes the tasks much more immediately. As a result, the time available to him in life is more than doubled.</w:t>
      </w:r>
    </w:p>
    <w:p w14:paraId="444522BF" w14:textId="6E05032B" w:rsidR="000B3CE4" w:rsidRPr="004E66ED" w:rsidRDefault="000B3CE4" w:rsidP="000B3CE4">
      <w:pPr>
        <w:pStyle w:val="Heading3"/>
      </w:pPr>
      <w:bookmarkStart w:id="793" w:name="_Toc120013081"/>
      <w:bookmarkStart w:id="794" w:name="_Toc120025199"/>
      <w:bookmarkStart w:id="795" w:name="_Toc120025354"/>
      <w:bookmarkStart w:id="796" w:name="_Toc120091432"/>
      <w:bookmarkStart w:id="797" w:name="_Toc136356678"/>
      <w:bookmarkStart w:id="798" w:name="_Toc136857571"/>
      <w:r w:rsidRPr="004E66ED">
        <w:t>5.17.5</w:t>
      </w:r>
      <w:r w:rsidRPr="004E66ED">
        <w:tab/>
        <w:t>Existing features partly or fully covering the use case functionality</w:t>
      </w:r>
      <w:bookmarkEnd w:id="793"/>
      <w:bookmarkEnd w:id="794"/>
      <w:bookmarkEnd w:id="795"/>
      <w:bookmarkEnd w:id="796"/>
      <w:bookmarkEnd w:id="797"/>
      <w:bookmarkEnd w:id="798"/>
    </w:p>
    <w:p w14:paraId="2B52CB23" w14:textId="1BDDE13E" w:rsidR="000B3CE4" w:rsidRPr="004E66ED" w:rsidRDefault="000B3CE4" w:rsidP="000B3CE4">
      <w:pPr>
        <w:rPr>
          <w:lang w:eastAsia="ja-JP"/>
        </w:rPr>
      </w:pPr>
      <w:r w:rsidRPr="004E66ED">
        <w:rPr>
          <w:rFonts w:hint="eastAsia"/>
          <w:lang w:eastAsia="ja-JP"/>
        </w:rPr>
        <w:t>AIML</w:t>
      </w:r>
      <w:r w:rsidRPr="004E66ED">
        <w:rPr>
          <w:lang w:eastAsia="ja-JP"/>
        </w:rPr>
        <w:t xml:space="preserve"> model transfer frameworks documented in TR 23.700-80 [51] can be applied to this use case.</w:t>
      </w:r>
    </w:p>
    <w:p w14:paraId="2247B7B6" w14:textId="007C6946" w:rsidR="000B3CE4" w:rsidRPr="004E66ED" w:rsidRDefault="000B3CE4" w:rsidP="000B3CE4">
      <w:pPr>
        <w:rPr>
          <w:lang w:eastAsia="ja-JP"/>
        </w:rPr>
      </w:pPr>
      <w:r w:rsidRPr="004E66ED">
        <w:rPr>
          <w:rFonts w:hint="eastAsia"/>
          <w:lang w:eastAsia="ja-JP"/>
        </w:rPr>
        <w:t>I</w:t>
      </w:r>
      <w:r w:rsidRPr="004E66ED">
        <w:rPr>
          <w:lang w:eastAsia="ja-JP"/>
        </w:rPr>
        <w:t>MS MMTEL services documented in TS 22.173 [3] can be applied to this use case.</w:t>
      </w:r>
    </w:p>
    <w:p w14:paraId="506CD5D5" w14:textId="033B8ACF" w:rsidR="000B3CE4" w:rsidRPr="004E66ED" w:rsidRDefault="000B3CE4" w:rsidP="000B3CE4">
      <w:pPr>
        <w:pStyle w:val="Heading3"/>
        <w:rPr>
          <w:noProof/>
        </w:rPr>
      </w:pPr>
      <w:bookmarkStart w:id="799" w:name="_Toc120013082"/>
      <w:bookmarkStart w:id="800" w:name="_Toc120025200"/>
      <w:bookmarkStart w:id="801" w:name="_Toc120025355"/>
      <w:bookmarkStart w:id="802" w:name="_Toc120091433"/>
      <w:bookmarkStart w:id="803" w:name="_Toc136356679"/>
      <w:bookmarkStart w:id="804" w:name="_Toc136857572"/>
      <w:r w:rsidRPr="004E66ED">
        <w:t>5.17.6</w:t>
      </w:r>
      <w:r w:rsidRPr="004E66ED">
        <w:tab/>
        <w:t>Potential New Requirements needed to support the use case</w:t>
      </w:r>
      <w:bookmarkEnd w:id="799"/>
      <w:bookmarkEnd w:id="800"/>
      <w:bookmarkEnd w:id="801"/>
      <w:bookmarkEnd w:id="802"/>
      <w:bookmarkEnd w:id="803"/>
      <w:bookmarkEnd w:id="804"/>
    </w:p>
    <w:p w14:paraId="55CAFD58" w14:textId="006E615F" w:rsidR="00D76C20" w:rsidRPr="004E66ED" w:rsidRDefault="000B3CE4" w:rsidP="001C29C8">
      <w:pPr>
        <w:rPr>
          <w:noProof/>
          <w:lang w:eastAsia="ja-JP"/>
        </w:rPr>
      </w:pPr>
      <w:r w:rsidRPr="004E66ED">
        <w:rPr>
          <w:rFonts w:hint="eastAsia"/>
          <w:noProof/>
          <w:lang w:eastAsia="ja-JP"/>
        </w:rPr>
        <w:t>[</w:t>
      </w:r>
      <w:r w:rsidRPr="004E66ED">
        <w:rPr>
          <w:noProof/>
          <w:lang w:eastAsia="ja-JP"/>
        </w:rPr>
        <w:t xml:space="preserve">PR 5.17.6-1] </w:t>
      </w:r>
      <w:r w:rsidR="001C29C8" w:rsidRPr="004E66ED">
        <w:rPr>
          <w:noProof/>
          <w:lang w:eastAsia="ja-JP"/>
        </w:rPr>
        <w:t xml:space="preserve">The 5G system shall be able to provide a means for a subscriber to authorize a third party to use a </w:t>
      </w:r>
      <w:r w:rsidR="001C29C8" w:rsidRPr="004E66ED">
        <w:t xml:space="preserve">subscriber’s digital representation (e.g., avatar) and to access multimedia communication services on behalf of </w:t>
      </w:r>
      <w:r w:rsidR="009D424D" w:rsidRPr="004E66ED">
        <w:t>the subscriber</w:t>
      </w:r>
      <w:r w:rsidRPr="004E66ED">
        <w:t>.</w:t>
      </w:r>
      <w:r w:rsidR="001C29C8" w:rsidRPr="004E66ED" w:rsidDel="001C29C8">
        <w:rPr>
          <w:noProof/>
          <w:lang w:eastAsia="ja-JP"/>
        </w:rPr>
        <w:t xml:space="preserve"> </w:t>
      </w:r>
    </w:p>
    <w:p w14:paraId="1B48FA96" w14:textId="0F984DD1" w:rsidR="009D424D" w:rsidRPr="004E66ED" w:rsidRDefault="009D424D" w:rsidP="001C29C8">
      <w:pPr>
        <w:rPr>
          <w:noProof/>
          <w:lang w:eastAsia="ja-JP"/>
        </w:rPr>
      </w:pPr>
      <w:r w:rsidRPr="004E66ED">
        <w:rPr>
          <w:rFonts w:hint="eastAsia"/>
        </w:rPr>
        <w:t>[</w:t>
      </w:r>
      <w:r w:rsidRPr="004E66ED">
        <w:t>PR 5.17.6-</w:t>
      </w:r>
      <w:r w:rsidR="001C29C8" w:rsidRPr="004E66ED">
        <w:t>2</w:t>
      </w:r>
      <w:r w:rsidRPr="004E66ED">
        <w:t xml:space="preserve">] The 5G system shall be able to collect charging information </w:t>
      </w:r>
      <w:r w:rsidR="001C29C8" w:rsidRPr="004E66ED">
        <w:t>associated with communication involving</w:t>
      </w:r>
      <w:r w:rsidRPr="004E66ED">
        <w:t xml:space="preserve"> a digital representation </w:t>
      </w:r>
      <w:r w:rsidR="001C29C8" w:rsidRPr="004E66ED">
        <w:t>associated with the subscriber</w:t>
      </w:r>
      <w:r w:rsidRPr="004E66ED">
        <w:t>.</w:t>
      </w:r>
    </w:p>
    <w:p w14:paraId="1BBBCB76" w14:textId="6CAE72B2" w:rsidR="007D166E" w:rsidRPr="004E66ED" w:rsidRDefault="007D166E" w:rsidP="007D166E">
      <w:pPr>
        <w:pStyle w:val="Heading2"/>
      </w:pPr>
      <w:bookmarkStart w:id="805" w:name="_Toc120013083"/>
      <w:bookmarkStart w:id="806" w:name="_Toc120025201"/>
      <w:bookmarkStart w:id="807" w:name="_Toc120025356"/>
      <w:bookmarkStart w:id="808" w:name="_Toc120091434"/>
      <w:bookmarkStart w:id="809" w:name="_Toc136356680"/>
      <w:bookmarkStart w:id="810" w:name="_Toc136857573"/>
      <w:r w:rsidRPr="004E66ED">
        <w:t>5.18</w:t>
      </w:r>
      <w:r w:rsidRPr="004E66ED">
        <w:tab/>
      </w:r>
      <w:r w:rsidR="00622FA7">
        <w:t xml:space="preserve">Use Case on </w:t>
      </w:r>
      <w:r w:rsidRPr="004E66ED">
        <w:t>virtual meeting room in financial services</w:t>
      </w:r>
      <w:bookmarkEnd w:id="805"/>
      <w:bookmarkEnd w:id="806"/>
      <w:bookmarkEnd w:id="807"/>
      <w:bookmarkEnd w:id="808"/>
      <w:bookmarkEnd w:id="809"/>
      <w:bookmarkEnd w:id="810"/>
    </w:p>
    <w:p w14:paraId="0E79211F" w14:textId="0A5A66E2" w:rsidR="007D166E" w:rsidRPr="004E66ED" w:rsidRDefault="007D166E" w:rsidP="007D166E">
      <w:pPr>
        <w:pStyle w:val="Heading3"/>
      </w:pPr>
      <w:bookmarkStart w:id="811" w:name="_Toc120013084"/>
      <w:bookmarkStart w:id="812" w:name="_Toc120025202"/>
      <w:bookmarkStart w:id="813" w:name="_Toc120025357"/>
      <w:bookmarkStart w:id="814" w:name="_Toc120091435"/>
      <w:bookmarkStart w:id="815" w:name="_Toc136356681"/>
      <w:bookmarkStart w:id="816" w:name="_Toc136857574"/>
      <w:r w:rsidRPr="004E66ED">
        <w:t>5.18.1</w:t>
      </w:r>
      <w:r w:rsidRPr="004E66ED">
        <w:tab/>
        <w:t>Description</w:t>
      </w:r>
      <w:bookmarkEnd w:id="811"/>
      <w:bookmarkEnd w:id="812"/>
      <w:bookmarkEnd w:id="813"/>
      <w:bookmarkEnd w:id="814"/>
      <w:bookmarkEnd w:id="815"/>
      <w:bookmarkEnd w:id="816"/>
    </w:p>
    <w:p w14:paraId="57F85F07" w14:textId="5C2E004A" w:rsidR="007D166E" w:rsidRPr="004E66ED" w:rsidRDefault="007D166E" w:rsidP="007D166E">
      <w:r w:rsidRPr="004E66ED">
        <w:rPr>
          <w:rFonts w:eastAsia="DengXian"/>
          <w:lang w:eastAsia="zh-CN"/>
        </w:rPr>
        <w:t xml:space="preserve">Meeting rooms in banks provide a private place for customers and financial manager to communicate, </w:t>
      </w:r>
      <w:r w:rsidRPr="004E66ED">
        <w:t xml:space="preserve">financial manager can provide customized information on the financial products that suitable for the customers. Customers may find a dedicated room for consulting and signing contact safer and the user experiences are better. While meeting rooms </w:t>
      </w:r>
      <w:r w:rsidRPr="004E66ED">
        <w:lastRenderedPageBreak/>
        <w:t xml:space="preserve">are limited resource in bank and customers need to go to bank by themselves for consulting, which will take more time and resources. A virtual bank meeting room </w:t>
      </w:r>
      <w:r w:rsidR="00973BEF" w:rsidRPr="004E66ED">
        <w:t xml:space="preserve">offered by a mobile </w:t>
      </w:r>
      <w:r w:rsidRPr="004E66ED">
        <w:t>metaverse</w:t>
      </w:r>
      <w:r w:rsidR="00973BEF" w:rsidRPr="004E66ED">
        <w:t xml:space="preserve"> service</w:t>
      </w:r>
      <w:r w:rsidRPr="004E66ED">
        <w:t xml:space="preserve"> can solve this limitation.</w:t>
      </w:r>
    </w:p>
    <w:p w14:paraId="6E62754B" w14:textId="1129C292" w:rsidR="007D166E" w:rsidRPr="004E66ED" w:rsidRDefault="007D166E" w:rsidP="007D166E">
      <w:r w:rsidRPr="004E66ED">
        <w:t xml:space="preserve">The virtual banking space can be designed by the consumers based on their user preference. Consumers can be represented by their </w:t>
      </w:r>
      <w:r w:rsidR="00C87C00" w:rsidRPr="004E66ED">
        <w:t xml:space="preserve">digital representations (e.g. </w:t>
      </w:r>
      <w:r w:rsidRPr="004E66ED">
        <w:t>avatars</w:t>
      </w:r>
      <w:r w:rsidR="00C87C00" w:rsidRPr="004E66ED">
        <w:t>)</w:t>
      </w:r>
      <w:r w:rsidRPr="004E66ED">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4E66ED" w:rsidRDefault="007D166E" w:rsidP="007D166E">
      <w:pPr>
        <w:pStyle w:val="Heading3"/>
      </w:pPr>
      <w:bookmarkStart w:id="817" w:name="_Toc120013085"/>
      <w:bookmarkStart w:id="818" w:name="_Toc120025203"/>
      <w:bookmarkStart w:id="819" w:name="_Toc120025358"/>
      <w:bookmarkStart w:id="820" w:name="_Toc120091436"/>
      <w:bookmarkStart w:id="821" w:name="_Toc136356682"/>
      <w:bookmarkStart w:id="822" w:name="_Toc136857575"/>
      <w:r w:rsidRPr="004E66ED">
        <w:t>5.18.2</w:t>
      </w:r>
      <w:r w:rsidRPr="004E66ED">
        <w:tab/>
        <w:t>Pre-conditions</w:t>
      </w:r>
      <w:bookmarkEnd w:id="817"/>
      <w:bookmarkEnd w:id="818"/>
      <w:bookmarkEnd w:id="819"/>
      <w:bookmarkEnd w:id="820"/>
      <w:bookmarkEnd w:id="821"/>
      <w:bookmarkEnd w:id="822"/>
    </w:p>
    <w:p w14:paraId="30C06983" w14:textId="15B6EE0E" w:rsidR="007D166E" w:rsidRPr="004E66ED" w:rsidRDefault="007D166E" w:rsidP="007D166E">
      <w:pPr>
        <w:rPr>
          <w:rFonts w:eastAsia="Calibri"/>
        </w:rPr>
      </w:pPr>
      <w:r w:rsidRPr="004E66ED">
        <w:t xml:space="preserve">Each user has a unique </w:t>
      </w:r>
      <w:r w:rsidR="00C87C00" w:rsidRPr="004E66ED">
        <w:t xml:space="preserve">digital representation (e.g. </w:t>
      </w:r>
      <w:r w:rsidRPr="004E66ED">
        <w:t>avatar</w:t>
      </w:r>
      <w:r w:rsidR="00C87C00" w:rsidRPr="004E66ED">
        <w:t>)</w:t>
      </w:r>
      <w:r w:rsidRPr="004E66ED">
        <w:t xml:space="preserve"> in the mobile metaverse service. Bank R provides consumers a virtual bank as a </w:t>
      </w:r>
      <w:r w:rsidR="00C87C00" w:rsidRPr="004E66ED">
        <w:t xml:space="preserve">mobile </w:t>
      </w:r>
      <w:r w:rsidRPr="004E66ED">
        <w:t>metaverse service</w:t>
      </w:r>
      <w:r w:rsidR="00C87C00" w:rsidRPr="004E66ED">
        <w:t xml:space="preserve"> as a location agnostic service experience</w:t>
      </w:r>
      <w:r w:rsidRPr="004E66ED">
        <w:t xml:space="preserve">. This service requires a high level of security in mobile communication as the content is sensitive. Users have their own </w:t>
      </w:r>
      <w:r w:rsidR="00C87C00" w:rsidRPr="004E66ED">
        <w:t xml:space="preserve">digital representations (e.g. </w:t>
      </w:r>
      <w:r w:rsidRPr="004E66ED">
        <w:t>avatars</w:t>
      </w:r>
      <w:r w:rsidR="00C87C00" w:rsidRPr="004E66ED">
        <w:t>)</w:t>
      </w:r>
      <w:r w:rsidRPr="004E66ED">
        <w:t xml:space="preserve"> that they use to represent themselves when they use the </w:t>
      </w:r>
      <w:r w:rsidR="00C87C00" w:rsidRPr="004E66ED">
        <w:t xml:space="preserve">mobile </w:t>
      </w:r>
      <w:r w:rsidRPr="004E66ED">
        <w:t>metaverse service, and these avatars are mapped with their real identification.</w:t>
      </w:r>
    </w:p>
    <w:p w14:paraId="609C8AA0" w14:textId="201E9F07" w:rsidR="007D166E" w:rsidRPr="004E66ED" w:rsidRDefault="007D166E" w:rsidP="007D166E">
      <w:pPr>
        <w:pStyle w:val="Heading3"/>
      </w:pPr>
      <w:bookmarkStart w:id="823" w:name="_Toc120013086"/>
      <w:bookmarkStart w:id="824" w:name="_Toc120025204"/>
      <w:bookmarkStart w:id="825" w:name="_Toc120025359"/>
      <w:bookmarkStart w:id="826" w:name="_Toc120091437"/>
      <w:bookmarkStart w:id="827" w:name="_Toc136356683"/>
      <w:bookmarkStart w:id="828" w:name="_Toc136857576"/>
      <w:r w:rsidRPr="004E66ED">
        <w:t>5.18.3</w:t>
      </w:r>
      <w:r w:rsidRPr="004E66ED">
        <w:tab/>
        <w:t>Service Flows</w:t>
      </w:r>
      <w:bookmarkEnd w:id="823"/>
      <w:bookmarkEnd w:id="824"/>
      <w:bookmarkEnd w:id="825"/>
      <w:bookmarkEnd w:id="826"/>
      <w:bookmarkEnd w:id="827"/>
      <w:bookmarkEnd w:id="828"/>
    </w:p>
    <w:p w14:paraId="707EF344" w14:textId="1F93962B" w:rsidR="007D166E" w:rsidRPr="004E66ED" w:rsidRDefault="007D166E" w:rsidP="007D166E">
      <w:pPr>
        <w:pStyle w:val="B1"/>
      </w:pPr>
      <w:r w:rsidRPr="004E66ED">
        <w:t>1.</w:t>
      </w:r>
      <w:r w:rsidRPr="004E66ED">
        <w:tab/>
        <w:t xml:space="preserve">Frank is a very active user of </w:t>
      </w:r>
      <w:r w:rsidR="00C87C00" w:rsidRPr="004E66ED">
        <w:t xml:space="preserve">mobile </w:t>
      </w:r>
      <w:r w:rsidRPr="004E66ED">
        <w:t xml:space="preserve">metaverse service X, he does his daily work and entertainment making use of this </w:t>
      </w:r>
      <w:r w:rsidR="00C87C00" w:rsidRPr="004E66ED">
        <w:t xml:space="preserve">mobile </w:t>
      </w:r>
      <w:r w:rsidRPr="004E66ED">
        <w:t xml:space="preserve">metaverse service X using his avatar. </w:t>
      </w:r>
    </w:p>
    <w:p w14:paraId="51475B0F" w14:textId="149CD42B" w:rsidR="007D166E" w:rsidRPr="004E66ED" w:rsidRDefault="007D166E" w:rsidP="007D166E">
      <w:pPr>
        <w:pStyle w:val="B1"/>
      </w:pPr>
      <w:r w:rsidRPr="004E66ED">
        <w:t>2.</w:t>
      </w:r>
      <w:r w:rsidRPr="004E66ED">
        <w:tab/>
        <w:t xml:space="preserve">Bank R has a virtual branch offered as </w:t>
      </w:r>
      <w:r w:rsidR="00C87C00" w:rsidRPr="004E66ED">
        <w:t xml:space="preserve">mobile </w:t>
      </w:r>
      <w:r w:rsidRPr="004E66ED">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Pr="004E66ED" w:rsidRDefault="007D166E" w:rsidP="007D166E">
      <w:pPr>
        <w:pStyle w:val="B1"/>
      </w:pPr>
      <w:r w:rsidRPr="004E66ED">
        <w:t>3.</w:t>
      </w:r>
      <w:r w:rsidRPr="004E66ED">
        <w:tab/>
        <w:t xml:space="preserve">Frank enters the virtual bank branch using his avatar, Bank R will identify the user Frank, represented by his </w:t>
      </w:r>
      <w:r w:rsidR="00C87C00" w:rsidRPr="004E66ED">
        <w:t xml:space="preserve">digital representation (e.g. </w:t>
      </w:r>
      <w:r w:rsidRPr="004E66ED">
        <w:t>avatar,</w:t>
      </w:r>
      <w:r w:rsidR="00C87C00" w:rsidRPr="004E66ED">
        <w:t>)</w:t>
      </w:r>
      <w:r w:rsidRPr="004E66ED">
        <w:t xml:space="preserve"> and authorize these by means of the 5GS to make sure the real identification of this avatar is the same with Frank.</w:t>
      </w:r>
    </w:p>
    <w:p w14:paraId="10B079DF" w14:textId="6593C591" w:rsidR="007D166E" w:rsidRPr="004E66ED" w:rsidRDefault="007D166E" w:rsidP="007D166E">
      <w:pPr>
        <w:pStyle w:val="B1"/>
      </w:pPr>
      <w:r w:rsidRPr="004E66ED">
        <w:t>4.</w:t>
      </w:r>
      <w:r w:rsidRPr="004E66ED">
        <w:tab/>
        <w:t xml:space="preserve">5GS will inform Bank R that this avatar is authenticated and authorized to represent Frank, and this </w:t>
      </w:r>
      <w:r w:rsidR="00C87C00" w:rsidRPr="004E66ED">
        <w:t xml:space="preserve">digital representations (e.g. </w:t>
      </w:r>
      <w:r w:rsidRPr="004E66ED">
        <w:t>avatar</w:t>
      </w:r>
      <w:r w:rsidR="00C87C00" w:rsidRPr="004E66ED">
        <w:t>)</w:t>
      </w:r>
      <w:r w:rsidRPr="004E66ED">
        <w:t xml:space="preserve"> is authorized to represent Frank to perform financial actions. Bank R receives this information and provides this </w:t>
      </w:r>
      <w:r w:rsidR="00C87C00" w:rsidRPr="004E66ED">
        <w:t xml:space="preserve">digital representation (e.g. </w:t>
      </w:r>
      <w:r w:rsidRPr="004E66ED">
        <w:t>avatar</w:t>
      </w:r>
      <w:r w:rsidR="00C87C00" w:rsidRPr="004E66ED">
        <w:t>)</w:t>
      </w:r>
      <w:r w:rsidRPr="004E66ED">
        <w:t xml:space="preserve"> representing Frank access to a customized VIP consulting room. In this room, Bank R can provide consulting and financial services to Frank.</w:t>
      </w:r>
    </w:p>
    <w:p w14:paraId="5D4008D9" w14:textId="714A7F18" w:rsidR="007D166E" w:rsidRPr="004E66ED" w:rsidRDefault="007D166E" w:rsidP="007D166E">
      <w:pPr>
        <w:pStyle w:val="B1"/>
      </w:pPr>
      <w:r w:rsidRPr="004E66ED">
        <w:t>5.</w:t>
      </w:r>
      <w:r w:rsidRPr="004E66ED">
        <w:tab/>
        <w:t>After the authorization, the 5GS will increase automatically update the security mechanisms (such as encryption algorithms) associated with the PDU session to guarantee the security of the communication services used to deliver this financial service.</w:t>
      </w:r>
    </w:p>
    <w:p w14:paraId="7CA04671" w14:textId="29AEA715" w:rsidR="007D166E" w:rsidRPr="004E66ED" w:rsidRDefault="007D166E" w:rsidP="007D166E">
      <w:pPr>
        <w:pStyle w:val="Heading3"/>
      </w:pPr>
      <w:bookmarkStart w:id="829" w:name="_Toc120013087"/>
      <w:bookmarkStart w:id="830" w:name="_Toc120025205"/>
      <w:bookmarkStart w:id="831" w:name="_Toc120025360"/>
      <w:bookmarkStart w:id="832" w:name="_Toc120091438"/>
      <w:bookmarkStart w:id="833" w:name="_Toc136356684"/>
      <w:bookmarkStart w:id="834" w:name="_Toc136857577"/>
      <w:r w:rsidRPr="004E66ED">
        <w:t>5.18.4</w:t>
      </w:r>
      <w:r w:rsidRPr="004E66ED">
        <w:tab/>
        <w:t>Post-conditions</w:t>
      </w:r>
      <w:bookmarkEnd w:id="829"/>
      <w:bookmarkEnd w:id="830"/>
      <w:bookmarkEnd w:id="831"/>
      <w:bookmarkEnd w:id="832"/>
      <w:bookmarkEnd w:id="833"/>
      <w:bookmarkEnd w:id="834"/>
    </w:p>
    <w:p w14:paraId="2BBB668C" w14:textId="215A338A" w:rsidR="007D166E" w:rsidRPr="004E66ED" w:rsidRDefault="007D166E" w:rsidP="007D166E">
      <w:pPr>
        <w:rPr>
          <w:rFonts w:eastAsia="Calibri"/>
        </w:rPr>
      </w:pPr>
      <w:r w:rsidRPr="004E66ED">
        <w:t xml:space="preserve">Frank had a safe and realistic experience using his </w:t>
      </w:r>
      <w:r w:rsidR="00C87C00" w:rsidRPr="004E66ED">
        <w:t xml:space="preserve">digital representations (e.g. </w:t>
      </w:r>
      <w:r w:rsidRPr="004E66ED">
        <w:t>avatar</w:t>
      </w:r>
      <w:r w:rsidR="00C87C00" w:rsidRPr="004E66ED">
        <w:t>)</w:t>
      </w:r>
      <w:r w:rsidRPr="004E66ED">
        <w:t xml:space="preserve"> in the virtual meeting room.</w:t>
      </w:r>
    </w:p>
    <w:p w14:paraId="4F59C853" w14:textId="18A542C5" w:rsidR="007D166E" w:rsidRPr="004E66ED" w:rsidRDefault="007D166E" w:rsidP="007D166E">
      <w:pPr>
        <w:pStyle w:val="Heading3"/>
      </w:pPr>
      <w:bookmarkStart w:id="835" w:name="_Toc120013088"/>
      <w:bookmarkStart w:id="836" w:name="_Toc120025206"/>
      <w:bookmarkStart w:id="837" w:name="_Toc120025361"/>
      <w:bookmarkStart w:id="838" w:name="_Toc120091439"/>
      <w:bookmarkStart w:id="839" w:name="_Toc136356685"/>
      <w:bookmarkStart w:id="840" w:name="_Toc136857578"/>
      <w:r w:rsidRPr="004E66ED">
        <w:t>5.18.5</w:t>
      </w:r>
      <w:r w:rsidRPr="004E66ED">
        <w:tab/>
        <w:t>Existing features partly or fully covering the use case functionality</w:t>
      </w:r>
      <w:bookmarkEnd w:id="835"/>
      <w:bookmarkEnd w:id="836"/>
      <w:bookmarkEnd w:id="837"/>
      <w:bookmarkEnd w:id="838"/>
      <w:bookmarkEnd w:id="839"/>
      <w:bookmarkEnd w:id="840"/>
    </w:p>
    <w:p w14:paraId="4266EC39" w14:textId="77777777" w:rsidR="007D166E" w:rsidRPr="004E66ED" w:rsidRDefault="007D166E" w:rsidP="007D166E">
      <w:pPr>
        <w:rPr>
          <w:rFonts w:eastAsia="Calibri"/>
        </w:rPr>
      </w:pPr>
      <w:r w:rsidRPr="004E66ED">
        <w:t>None.</w:t>
      </w:r>
    </w:p>
    <w:p w14:paraId="018118E8" w14:textId="7CC4219A" w:rsidR="007D166E" w:rsidRPr="004E66ED" w:rsidRDefault="007D166E" w:rsidP="007D166E">
      <w:pPr>
        <w:pStyle w:val="Heading3"/>
      </w:pPr>
      <w:bookmarkStart w:id="841" w:name="_Toc120013089"/>
      <w:bookmarkStart w:id="842" w:name="_Toc120025207"/>
      <w:bookmarkStart w:id="843" w:name="_Toc120025362"/>
      <w:bookmarkStart w:id="844" w:name="_Toc120091440"/>
      <w:bookmarkStart w:id="845" w:name="_Toc136356686"/>
      <w:bookmarkStart w:id="846" w:name="_Toc136857579"/>
      <w:r w:rsidRPr="004E66ED">
        <w:t>5.18.6</w:t>
      </w:r>
      <w:r w:rsidRPr="004E66ED">
        <w:tab/>
        <w:t>Potential New Requirements needed to support the use case</w:t>
      </w:r>
      <w:bookmarkEnd w:id="841"/>
      <w:bookmarkEnd w:id="842"/>
      <w:bookmarkEnd w:id="843"/>
      <w:bookmarkEnd w:id="844"/>
      <w:bookmarkEnd w:id="845"/>
      <w:bookmarkEnd w:id="846"/>
    </w:p>
    <w:p w14:paraId="50A539B9" w14:textId="2ACB9AD8" w:rsidR="007D166E" w:rsidRPr="004E66ED" w:rsidRDefault="007D166E" w:rsidP="007D166E">
      <w:r w:rsidRPr="004E66ED">
        <w:t xml:space="preserve">[PR 5.18.6-1] Subject to operator policy and national or regional regulation, the 5G system shall support identification of </w:t>
      </w:r>
      <w:r w:rsidR="00C87C00" w:rsidRPr="004E66ED">
        <w:t xml:space="preserve">digital representations (e.g. </w:t>
      </w:r>
      <w:r w:rsidRPr="004E66ED">
        <w:t>avatars</w:t>
      </w:r>
      <w:r w:rsidR="00C87C00" w:rsidRPr="004E66ED">
        <w:t>)</w:t>
      </w:r>
      <w:r w:rsidRPr="004E66ED">
        <w:t xml:space="preserve"> associated with users, for mobile metaverse services.</w:t>
      </w:r>
    </w:p>
    <w:p w14:paraId="6DA445F2" w14:textId="71869EDF" w:rsidR="007D166E" w:rsidRPr="004E66ED" w:rsidRDefault="007D166E" w:rsidP="007D166E">
      <w:r w:rsidRPr="004E66ED">
        <w:t>[PR 5.18.6-2] Subject to operator policy and national or regional regulation, the 5G system shall support different communication security mechanisms according to the security requirements of different services.</w:t>
      </w:r>
    </w:p>
    <w:p w14:paraId="13031E95" w14:textId="7F50D8C3" w:rsidR="007D166E" w:rsidRPr="004E66ED" w:rsidRDefault="007D166E" w:rsidP="007D166E">
      <w:pPr>
        <w:pStyle w:val="Heading2"/>
      </w:pPr>
      <w:bookmarkStart w:id="847" w:name="_Toc114573763"/>
      <w:bookmarkStart w:id="848" w:name="_Toc120013090"/>
      <w:bookmarkStart w:id="849" w:name="_Toc120025208"/>
      <w:bookmarkStart w:id="850" w:name="_Toc120025363"/>
      <w:bookmarkStart w:id="851" w:name="_Toc120091441"/>
      <w:bookmarkStart w:id="852" w:name="_Toc136356687"/>
      <w:bookmarkStart w:id="853" w:name="_Toc136857580"/>
      <w:r w:rsidRPr="004E66ED">
        <w:lastRenderedPageBreak/>
        <w:t>5.19</w:t>
      </w:r>
      <w:r w:rsidRPr="004E66ED">
        <w:tab/>
      </w:r>
      <w:bookmarkEnd w:id="847"/>
      <w:r w:rsidR="00AA2D93" w:rsidRPr="00AA2D93">
        <w:t xml:space="preserve">Use Case on </w:t>
      </w:r>
      <w:r w:rsidRPr="004E66ED">
        <w:t>Privacy-Aware Dynamic Network Exposure in Immersive Interactive Experiences</w:t>
      </w:r>
      <w:bookmarkEnd w:id="848"/>
      <w:bookmarkEnd w:id="849"/>
      <w:bookmarkEnd w:id="850"/>
      <w:bookmarkEnd w:id="851"/>
      <w:bookmarkEnd w:id="852"/>
      <w:bookmarkEnd w:id="853"/>
    </w:p>
    <w:p w14:paraId="79B8F10C" w14:textId="2556E025" w:rsidR="007D166E" w:rsidRPr="004E66ED" w:rsidRDefault="007D166E" w:rsidP="007D166E">
      <w:pPr>
        <w:pStyle w:val="Heading3"/>
      </w:pPr>
      <w:bookmarkStart w:id="854" w:name="_Toc114573764"/>
      <w:bookmarkStart w:id="855" w:name="_Toc120013091"/>
      <w:bookmarkStart w:id="856" w:name="_Toc120025209"/>
      <w:bookmarkStart w:id="857" w:name="_Toc120025364"/>
      <w:bookmarkStart w:id="858" w:name="_Toc120091442"/>
      <w:bookmarkStart w:id="859" w:name="_Toc136356688"/>
      <w:bookmarkStart w:id="860" w:name="_Toc136857581"/>
      <w:r w:rsidRPr="004E66ED">
        <w:t>5.19.1</w:t>
      </w:r>
      <w:r w:rsidRPr="004E66ED">
        <w:tab/>
        <w:t>Description</w:t>
      </w:r>
      <w:bookmarkEnd w:id="854"/>
      <w:bookmarkEnd w:id="855"/>
      <w:bookmarkEnd w:id="856"/>
      <w:bookmarkEnd w:id="857"/>
      <w:bookmarkEnd w:id="858"/>
      <w:bookmarkEnd w:id="859"/>
      <w:bookmarkEnd w:id="860"/>
    </w:p>
    <w:p w14:paraId="47045F08" w14:textId="77777777" w:rsidR="007D166E" w:rsidRPr="004E66ED" w:rsidRDefault="007D166E" w:rsidP="007D166E">
      <w:r w:rsidRPr="004E66ED">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Pr="004E66ED" w:rsidRDefault="007D166E" w:rsidP="007D166E">
      <w:r w:rsidRPr="004E66ED">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rsidRPr="004E66ED">
        <w:t>53</w:t>
      </w:r>
      <w:r w:rsidRPr="004E66ED">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Pr="004E66ED" w:rsidRDefault="007D166E" w:rsidP="007D166E">
      <w:pPr>
        <w:pStyle w:val="Heading3"/>
      </w:pPr>
      <w:bookmarkStart w:id="861" w:name="_Toc114573765"/>
      <w:bookmarkStart w:id="862" w:name="_Toc120013092"/>
      <w:bookmarkStart w:id="863" w:name="_Toc120025210"/>
      <w:bookmarkStart w:id="864" w:name="_Toc120025365"/>
      <w:bookmarkStart w:id="865" w:name="_Toc120091443"/>
      <w:bookmarkStart w:id="866" w:name="_Toc136356689"/>
      <w:bookmarkStart w:id="867" w:name="_Toc136857582"/>
      <w:r w:rsidRPr="004E66ED">
        <w:t>5.19.2</w:t>
      </w:r>
      <w:r w:rsidRPr="004E66ED">
        <w:tab/>
        <w:t>Pre-conditions</w:t>
      </w:r>
      <w:bookmarkEnd w:id="861"/>
      <w:bookmarkEnd w:id="862"/>
      <w:bookmarkEnd w:id="863"/>
      <w:bookmarkEnd w:id="864"/>
      <w:bookmarkEnd w:id="865"/>
      <w:bookmarkEnd w:id="866"/>
      <w:bookmarkEnd w:id="867"/>
    </w:p>
    <w:p w14:paraId="21AE5A37" w14:textId="77777777" w:rsidR="007D166E" w:rsidRPr="004E66ED" w:rsidRDefault="007D166E" w:rsidP="007D166E">
      <w:r w:rsidRPr="004E66ED">
        <w:t>The following pre-conditions and assumptions apply to this use case:</w:t>
      </w:r>
    </w:p>
    <w:p w14:paraId="38C7C733" w14:textId="3DB0C7B0" w:rsidR="007D166E" w:rsidRPr="004E66ED" w:rsidRDefault="007D166E" w:rsidP="007D166E">
      <w:pPr>
        <w:pStyle w:val="B1"/>
      </w:pPr>
      <w:r w:rsidRPr="004E66ED">
        <w:t>1.</w:t>
      </w:r>
      <w:r w:rsidRPr="004E66ED">
        <w:tab/>
        <w:t>Jenna is developing an application that uses potentially personally identifiable information.</w:t>
      </w:r>
    </w:p>
    <w:p w14:paraId="6331B37C" w14:textId="421B2827" w:rsidR="007D166E" w:rsidRPr="004E66ED" w:rsidRDefault="007D166E" w:rsidP="007D166E">
      <w:pPr>
        <w:pStyle w:val="B1"/>
      </w:pPr>
      <w:r w:rsidRPr="004E66ED">
        <w:t>2.</w:t>
      </w:r>
      <w:r w:rsidRPr="004E66ED">
        <w:tab/>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4E66ED" w:rsidRDefault="007D166E" w:rsidP="007D166E">
      <w:pPr>
        <w:pStyle w:val="B1"/>
      </w:pPr>
      <w:r w:rsidRPr="004E66ED">
        <w:t>3.</w:t>
      </w:r>
      <w:r w:rsidRPr="004E66ED">
        <w:tab/>
        <w:t>Jenna has access to exposed APIs allowing her to deploy these features in relevant experiences for immersive interaction.</w:t>
      </w:r>
    </w:p>
    <w:p w14:paraId="4467459B" w14:textId="39E99F5E" w:rsidR="007D166E" w:rsidRPr="004E66ED" w:rsidRDefault="007D166E" w:rsidP="007D166E">
      <w:pPr>
        <w:pStyle w:val="Heading3"/>
      </w:pPr>
      <w:bookmarkStart w:id="868" w:name="_Toc114573766"/>
      <w:bookmarkStart w:id="869" w:name="_Toc120013093"/>
      <w:bookmarkStart w:id="870" w:name="_Toc120025211"/>
      <w:bookmarkStart w:id="871" w:name="_Toc120025366"/>
      <w:bookmarkStart w:id="872" w:name="_Toc120091444"/>
      <w:bookmarkStart w:id="873" w:name="_Toc136356690"/>
      <w:bookmarkStart w:id="874" w:name="_Toc136857583"/>
      <w:r w:rsidRPr="004E66ED">
        <w:t>5.19.3</w:t>
      </w:r>
      <w:r w:rsidRPr="004E66ED">
        <w:tab/>
        <w:t>Service Flows</w:t>
      </w:r>
      <w:bookmarkEnd w:id="868"/>
      <w:bookmarkEnd w:id="869"/>
      <w:bookmarkEnd w:id="870"/>
      <w:bookmarkEnd w:id="871"/>
      <w:bookmarkEnd w:id="872"/>
      <w:bookmarkEnd w:id="873"/>
      <w:bookmarkEnd w:id="874"/>
    </w:p>
    <w:p w14:paraId="48E61F3A" w14:textId="13156958" w:rsidR="007D166E" w:rsidRPr="004E66ED" w:rsidRDefault="007D166E" w:rsidP="007D166E">
      <w:pPr>
        <w:pStyle w:val="B1"/>
      </w:pPr>
      <w:r w:rsidRPr="004E66ED">
        <w:t>1.</w:t>
      </w:r>
      <w:r w:rsidRPr="004E66ED">
        <w:tab/>
        <w:t xml:space="preserve">Jenna develops an application that uses sensitive data, e.g., an application that uses the real-time location and/or environmental features of users’ appearance and surroundings to generate a personal </w:t>
      </w:r>
      <w:r w:rsidR="00C87C00" w:rsidRPr="004E66ED">
        <w:t xml:space="preserve">digital representation (e.g. </w:t>
      </w:r>
      <w:r w:rsidRPr="004E66ED">
        <w:t>avatar</w:t>
      </w:r>
      <w:r w:rsidR="00C87C00" w:rsidRPr="004E66ED">
        <w:t>)</w:t>
      </w:r>
      <w:r w:rsidRPr="004E66ED">
        <w:t xml:space="preserve"> in a </w:t>
      </w:r>
      <w:r w:rsidR="00C87C00" w:rsidRPr="004E66ED">
        <w:t xml:space="preserve">mobile metaverse service </w:t>
      </w:r>
      <w:r w:rsidRPr="004E66ED">
        <w:t>activity.</w:t>
      </w:r>
    </w:p>
    <w:p w14:paraId="3F48DEB2" w14:textId="3777139C" w:rsidR="007D166E" w:rsidRPr="004E66ED" w:rsidRDefault="007D166E" w:rsidP="007D166E">
      <w:pPr>
        <w:pStyle w:val="B1"/>
      </w:pPr>
      <w:r w:rsidRPr="004E66ED">
        <w:t>2.</w:t>
      </w:r>
      <w:r w:rsidRPr="004E66ED">
        <w:tab/>
        <w:t>Jenna uses an API exposing tuneable network characteristics to carry out some function,</w:t>
      </w:r>
      <w:r w:rsidRPr="004E66ED" w:rsidDel="00335575">
        <w:t xml:space="preserve"> </w:t>
      </w:r>
      <w:r w:rsidRPr="004E66ED">
        <w:t xml:space="preserve">e.g., dynamically adjust the streaming resolution of generated </w:t>
      </w:r>
      <w:r w:rsidR="00C87C00" w:rsidRPr="004E66ED">
        <w:t xml:space="preserve">mobile metaverse media (e.g. </w:t>
      </w:r>
      <w:r w:rsidRPr="004E66ED">
        <w:t>avatar/hologram,</w:t>
      </w:r>
      <w:r w:rsidR="00C87C00" w:rsidRPr="004E66ED">
        <w:t>)</w:t>
      </w:r>
      <w:r w:rsidRPr="004E66ED">
        <w:t xml:space="preserve"> or the streaming bitrate of the </w:t>
      </w:r>
      <w:r w:rsidR="00C87C00" w:rsidRPr="004E66ED">
        <w:t xml:space="preserve">mobile metaverse media (e.g. </w:t>
      </w:r>
      <w:r w:rsidRPr="004E66ED">
        <w:t>avatar</w:t>
      </w:r>
      <w:r w:rsidR="00C87C00" w:rsidRPr="004E66ED">
        <w:t>)</w:t>
      </w:r>
      <w:r w:rsidRPr="004E66ED">
        <w:t xml:space="preserve"> in motion, based on higher-level network characteristics accessible in real time through the API.</w:t>
      </w:r>
    </w:p>
    <w:p w14:paraId="69941858" w14:textId="7F063842" w:rsidR="007D166E" w:rsidRPr="004E66ED" w:rsidRDefault="007D166E" w:rsidP="007D166E">
      <w:pPr>
        <w:pStyle w:val="B1"/>
      </w:pPr>
      <w:r w:rsidRPr="004E66ED">
        <w:t>3.</w:t>
      </w:r>
      <w:r w:rsidRPr="004E66ED">
        <w:tab/>
        <w:t>Jenna develops an application that sends user information through the application to the network provider. Jenna does so in a way that is compliant with existing privacy transmission, storage, and processing standards.</w:t>
      </w:r>
      <w:r w:rsidR="00C87C00" w:rsidRPr="004E66ED">
        <w:t xml:space="preserve"> </w:t>
      </w:r>
      <w:r w:rsidRPr="004E66ED">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4E66ED" w:rsidRDefault="007D166E" w:rsidP="007D166E">
      <w:pPr>
        <w:pStyle w:val="B1"/>
      </w:pPr>
      <w:r w:rsidRPr="004E66ED">
        <w:t>4.</w:t>
      </w:r>
      <w:r w:rsidRPr="004E66ED">
        <w:tab/>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4E66ED" w:rsidRDefault="007D166E" w:rsidP="007D166E">
      <w:pPr>
        <w:pStyle w:val="B1"/>
      </w:pPr>
      <w:r w:rsidRPr="004E66ED">
        <w:lastRenderedPageBreak/>
        <w:t>5.</w:t>
      </w:r>
      <w:r w:rsidRPr="004E66ED">
        <w:tab/>
        <w:t>When ingesting potential personally identifiable information at the network and/or application level, application provider, user, and network provider receive transparent, verifiable guarantees that data has been processed, stored, and transited in compliance with existing regulations within the user’s jurisdiction</w:t>
      </w:r>
    </w:p>
    <w:p w14:paraId="6BF99B93" w14:textId="2F2D1D82" w:rsidR="007D166E" w:rsidRPr="004E66ED" w:rsidRDefault="007D166E" w:rsidP="007D166E">
      <w:pPr>
        <w:pStyle w:val="Heading3"/>
      </w:pPr>
      <w:bookmarkStart w:id="875" w:name="_Toc114573767"/>
      <w:bookmarkStart w:id="876" w:name="_Toc120013094"/>
      <w:bookmarkStart w:id="877" w:name="_Toc120025212"/>
      <w:bookmarkStart w:id="878" w:name="_Toc120025367"/>
      <w:bookmarkStart w:id="879" w:name="_Toc120091445"/>
      <w:bookmarkStart w:id="880" w:name="_Toc136356691"/>
      <w:bookmarkStart w:id="881" w:name="_Toc136857584"/>
      <w:r w:rsidRPr="004E66ED">
        <w:t>5.19.4</w:t>
      </w:r>
      <w:r w:rsidRPr="004E66ED">
        <w:tab/>
        <w:t>Post-conditions</w:t>
      </w:r>
      <w:bookmarkEnd w:id="875"/>
      <w:bookmarkEnd w:id="876"/>
      <w:bookmarkEnd w:id="877"/>
      <w:bookmarkEnd w:id="878"/>
      <w:bookmarkEnd w:id="879"/>
      <w:bookmarkEnd w:id="880"/>
      <w:bookmarkEnd w:id="881"/>
    </w:p>
    <w:p w14:paraId="61D23CD4" w14:textId="20EFC3F2" w:rsidR="007D166E" w:rsidRPr="004E66ED" w:rsidRDefault="007D166E" w:rsidP="007D166E">
      <w:pPr>
        <w:pStyle w:val="B1"/>
      </w:pPr>
      <w:r w:rsidRPr="004E66ED">
        <w:t>1.</w:t>
      </w:r>
      <w:r w:rsidRPr="004E66ED">
        <w:tab/>
        <w:t xml:space="preserve">Jenna’s </w:t>
      </w:r>
      <w:r w:rsidR="00C87C00" w:rsidRPr="004E66ED">
        <w:t xml:space="preserve">digital representations (e.g. </w:t>
      </w:r>
      <w:r w:rsidRPr="004E66ED">
        <w:t>avatars</w:t>
      </w:r>
      <w:r w:rsidR="00C87C00" w:rsidRPr="004E66ED">
        <w:t>) and other personally identifiable information</w:t>
      </w:r>
      <w:r w:rsidRPr="004E66ED">
        <w:t xml:space="preserve"> generated through her application are able to safely exchange information through network exposure APIs without compromising the privacy of users or the network. </w:t>
      </w:r>
    </w:p>
    <w:p w14:paraId="5974768B" w14:textId="3E0F82CC" w:rsidR="007D166E" w:rsidRPr="004E66ED" w:rsidRDefault="007D166E" w:rsidP="007D166E">
      <w:pPr>
        <w:pStyle w:val="B1"/>
      </w:pPr>
      <w:r w:rsidRPr="004E66ED">
        <w:t>2.</w:t>
      </w:r>
      <w:r w:rsidRPr="004E66ED">
        <w:tab/>
        <w:t>Network providers remain compliant with existing privacy regulations and best practices.</w:t>
      </w:r>
    </w:p>
    <w:p w14:paraId="63F4910E" w14:textId="04B94B1C" w:rsidR="007D166E" w:rsidRPr="004E66ED" w:rsidRDefault="007D166E" w:rsidP="007D166E">
      <w:pPr>
        <w:pStyle w:val="Heading3"/>
      </w:pPr>
      <w:bookmarkStart w:id="882" w:name="_Toc114573768"/>
      <w:bookmarkStart w:id="883" w:name="_Toc120013095"/>
      <w:bookmarkStart w:id="884" w:name="_Toc120025213"/>
      <w:bookmarkStart w:id="885" w:name="_Toc120025368"/>
      <w:bookmarkStart w:id="886" w:name="_Toc120091446"/>
      <w:bookmarkStart w:id="887" w:name="_Toc136356692"/>
      <w:bookmarkStart w:id="888" w:name="_Toc136857585"/>
      <w:r w:rsidRPr="004E66ED">
        <w:t>5.19.5</w:t>
      </w:r>
      <w:r w:rsidRPr="004E66ED">
        <w:tab/>
        <w:t>Existing feature partly or fully covering use case functionality</w:t>
      </w:r>
      <w:bookmarkEnd w:id="882"/>
      <w:bookmarkEnd w:id="883"/>
      <w:bookmarkEnd w:id="884"/>
      <w:bookmarkEnd w:id="885"/>
      <w:bookmarkEnd w:id="886"/>
      <w:bookmarkEnd w:id="887"/>
      <w:bookmarkEnd w:id="888"/>
    </w:p>
    <w:p w14:paraId="386DA8C4" w14:textId="77777777" w:rsidR="007D166E" w:rsidRPr="004E66ED" w:rsidRDefault="007D166E" w:rsidP="007D166E">
      <w:bookmarkStart w:id="889" w:name="_Toc114573769"/>
      <w:r w:rsidRPr="004E66ED">
        <w:t>Not applicable.</w:t>
      </w:r>
    </w:p>
    <w:p w14:paraId="4C6F1649" w14:textId="77777777" w:rsidR="00847881" w:rsidRPr="004E66ED" w:rsidRDefault="00847881" w:rsidP="00847881">
      <w:pPr>
        <w:pStyle w:val="Heading3"/>
      </w:pPr>
      <w:bookmarkStart w:id="890" w:name="_Toc136356693"/>
      <w:bookmarkStart w:id="891" w:name="_Toc136857586"/>
      <w:bookmarkStart w:id="892" w:name="_Hlk125026443"/>
      <w:bookmarkEnd w:id="889"/>
      <w:r w:rsidRPr="004E66ED">
        <w:t>5.19.6</w:t>
      </w:r>
      <w:r w:rsidRPr="004E66ED">
        <w:tab/>
        <w:t>Potential New Requirements needed to support the use case</w:t>
      </w:r>
      <w:bookmarkEnd w:id="890"/>
      <w:bookmarkEnd w:id="891"/>
    </w:p>
    <w:p w14:paraId="6BA43DEB" w14:textId="6E381BD0" w:rsidR="00847881" w:rsidRPr="004E66ED" w:rsidRDefault="00847881" w:rsidP="00847881">
      <w:pPr>
        <w:spacing w:after="0"/>
        <w:textAlignment w:val="center"/>
        <w:rPr>
          <w:lang w:val="en-US"/>
        </w:rPr>
      </w:pPr>
      <w:r w:rsidRPr="004E66ED">
        <w:t xml:space="preserve">[5.19.6-1] </w:t>
      </w:r>
      <w:r w:rsidRPr="004E66ED">
        <w:rPr>
          <w:lang w:val="en-US"/>
        </w:rPr>
        <w:t xml:space="preserve">Subject to national/regional regulations, and user consent, the 5G System shall be able to process and expose information from UEs related to user’s location, user’s body, and user’s environment, e.g., user’s home, user’s immediate vicinity. </w:t>
      </w:r>
    </w:p>
    <w:p w14:paraId="16E854BD" w14:textId="77777777" w:rsidR="00847881" w:rsidRPr="004E66ED" w:rsidRDefault="00847881" w:rsidP="00847881">
      <w:pPr>
        <w:pStyle w:val="NO"/>
        <w:overflowPunct w:val="0"/>
        <w:autoSpaceDE w:val="0"/>
        <w:autoSpaceDN w:val="0"/>
        <w:adjustRightInd w:val="0"/>
        <w:textAlignment w:val="baseline"/>
        <w:rPr>
          <w:lang w:val="en-US"/>
        </w:rPr>
      </w:pPr>
      <w:r w:rsidRPr="004E66ED">
        <w:rPr>
          <w:lang w:val="en-US"/>
        </w:rPr>
        <w:t>NOTE:</w:t>
      </w:r>
      <w:r w:rsidRPr="004E66ED">
        <w:rPr>
          <w:lang w:val="en-US"/>
        </w:rPr>
        <w:tab/>
        <w:t>This requirement does not affect the ability of regulatory services, e.g., legal intercept service, to access such information without consent of the user.</w:t>
      </w:r>
    </w:p>
    <w:p w14:paraId="752822D5" w14:textId="4EF1BF74" w:rsidR="00C87C00" w:rsidRPr="004E66ED" w:rsidRDefault="00C87C00" w:rsidP="00C87C00">
      <w:pPr>
        <w:pStyle w:val="Heading2"/>
      </w:pPr>
      <w:bookmarkStart w:id="893" w:name="_Toc136356694"/>
      <w:bookmarkStart w:id="894" w:name="_Toc136857587"/>
      <w:bookmarkEnd w:id="892"/>
      <w:r w:rsidRPr="004E66ED">
        <w:t>5.20</w:t>
      </w:r>
      <w:r w:rsidRPr="004E66ED">
        <w:tab/>
      </w:r>
      <w:r w:rsidR="00622FA7" w:rsidRPr="00622FA7">
        <w:t xml:space="preserve">Use Case on </w:t>
      </w:r>
      <w:r w:rsidRPr="004E66ED">
        <w:t>Immersive Tele-Operated Driving in Hazardous Environment</w:t>
      </w:r>
      <w:bookmarkEnd w:id="893"/>
      <w:bookmarkEnd w:id="894"/>
    </w:p>
    <w:p w14:paraId="1FCD327A" w14:textId="1649B471" w:rsidR="00C87C00" w:rsidRPr="004E66ED" w:rsidRDefault="00C87C00" w:rsidP="00C87C00">
      <w:pPr>
        <w:pStyle w:val="Heading3"/>
      </w:pPr>
      <w:bookmarkStart w:id="895" w:name="_Toc136356695"/>
      <w:bookmarkStart w:id="896" w:name="_Toc136857588"/>
      <w:r w:rsidRPr="004E66ED">
        <w:t>5.20.1</w:t>
      </w:r>
      <w:r w:rsidRPr="004E66ED">
        <w:tab/>
        <w:t>Description</w:t>
      </w:r>
      <w:bookmarkEnd w:id="895"/>
      <w:bookmarkEnd w:id="896"/>
    </w:p>
    <w:p w14:paraId="1E1637C8" w14:textId="77777777" w:rsidR="00C87C00" w:rsidRPr="004E66ED" w:rsidRDefault="00C87C00" w:rsidP="00C87C00">
      <w:pPr>
        <w:jc w:val="both"/>
      </w:pPr>
      <w:r w:rsidRPr="004E66ED">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Pr="004E66ED" w:rsidRDefault="00C87C00" w:rsidP="00C87C00">
      <w:pPr>
        <w:jc w:val="both"/>
      </w:pPr>
      <w:r w:rsidRPr="004E66ED">
        <w:t>AGVs already exist, although it is expected that human operators can take remote control to remotely operate such moving vehicles.</w:t>
      </w:r>
    </w:p>
    <w:p w14:paraId="60571BCE" w14:textId="77777777" w:rsidR="00C87C00" w:rsidRPr="004E66ED" w:rsidRDefault="00C87C00" w:rsidP="00C87C00">
      <w:pPr>
        <w:jc w:val="both"/>
      </w:pPr>
      <w:r w:rsidRPr="004E66ED">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Pr="004E66ED" w:rsidRDefault="00C87C00" w:rsidP="00C87C00">
      <w:pPr>
        <w:jc w:val="both"/>
      </w:pPr>
      <w:r w:rsidRPr="004E66ED">
        <w:t>The use case improves user safety and makes the operations even more accurate by merging additional information from a digital twin.</w:t>
      </w:r>
    </w:p>
    <w:p w14:paraId="0FE826CF" w14:textId="3EC4D105" w:rsidR="00C87C00" w:rsidRPr="004E66ED" w:rsidRDefault="00C87C00" w:rsidP="00C87C00">
      <w:pPr>
        <w:pStyle w:val="Heading3"/>
      </w:pPr>
      <w:bookmarkStart w:id="897" w:name="_Toc136356696"/>
      <w:bookmarkStart w:id="898" w:name="_Toc136857589"/>
      <w:r w:rsidRPr="004E66ED">
        <w:t>5.20.2</w:t>
      </w:r>
      <w:r w:rsidRPr="004E66ED">
        <w:tab/>
        <w:t>Pre-conditions</w:t>
      </w:r>
      <w:bookmarkEnd w:id="897"/>
      <w:bookmarkEnd w:id="898"/>
    </w:p>
    <w:p w14:paraId="58257C69" w14:textId="77777777" w:rsidR="00C87C00" w:rsidRPr="004E66ED" w:rsidRDefault="00C87C00" w:rsidP="00C87C00">
      <w:pPr>
        <w:jc w:val="both"/>
      </w:pPr>
      <w:r w:rsidRPr="004E66ED">
        <w:t xml:space="preserve">Bob works in a seaport; he operates a lifting device. The place in which he is operating is surrounded by cranes, machines, containers, pipes, and barrels containing hazardous substances. </w:t>
      </w:r>
    </w:p>
    <w:p w14:paraId="31229E3D" w14:textId="77777777" w:rsidR="00C87C00" w:rsidRPr="004E66ED" w:rsidRDefault="00C87C00" w:rsidP="00C87C00">
      <w:pPr>
        <w:jc w:val="both"/>
      </w:pPr>
      <w:r w:rsidRPr="004E66ED">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Pr="004E66ED" w:rsidRDefault="00C87C00" w:rsidP="00C87C00">
      <w:pPr>
        <w:jc w:val="both"/>
      </w:pPr>
      <w:r w:rsidRPr="004E66ED">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Pr="004E66ED" w:rsidRDefault="00C87C00" w:rsidP="00C87C00">
      <w:pPr>
        <w:pStyle w:val="B1"/>
        <w:ind w:left="0" w:firstLine="0"/>
      </w:pPr>
      <w:r w:rsidRPr="004E66ED">
        <w:t>The mobile metaverse service Bob uses for teleoperation is running on a mobile metaverse server. In addition, Bob is equipped with a head-mounted display and haptic gloves to remotely control the vehicle.</w:t>
      </w:r>
    </w:p>
    <w:p w14:paraId="08339B63" w14:textId="31CC930E" w:rsidR="00C87C00" w:rsidRPr="004E66ED" w:rsidRDefault="00C87C00" w:rsidP="00C87C00">
      <w:pPr>
        <w:pStyle w:val="Heading3"/>
      </w:pPr>
      <w:bookmarkStart w:id="899" w:name="_Toc136356697"/>
      <w:bookmarkStart w:id="900" w:name="_Toc136857590"/>
      <w:r w:rsidRPr="004E66ED">
        <w:lastRenderedPageBreak/>
        <w:t>5.20.3</w:t>
      </w:r>
      <w:r w:rsidRPr="004E66ED">
        <w:tab/>
        <w:t>Service Flows</w:t>
      </w:r>
      <w:bookmarkEnd w:id="899"/>
      <w:bookmarkEnd w:id="900"/>
    </w:p>
    <w:p w14:paraId="3EDCE0FC" w14:textId="6CF1539B" w:rsidR="00C87C00" w:rsidRPr="004E66ED" w:rsidRDefault="00066483" w:rsidP="00066483">
      <w:pPr>
        <w:pStyle w:val="B1"/>
      </w:pPr>
      <w:r w:rsidRPr="004E66ED">
        <w:t>1.</w:t>
      </w:r>
      <w:r w:rsidRPr="004E66ED">
        <w:tab/>
      </w:r>
      <w:r w:rsidR="00C87C00" w:rsidRPr="004E66ED">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4E66ED" w:rsidRDefault="00066483" w:rsidP="00066483">
      <w:pPr>
        <w:pStyle w:val="B1"/>
      </w:pPr>
      <w:r w:rsidRPr="004E66ED">
        <w:t>2.</w:t>
      </w:r>
      <w:r w:rsidRPr="004E66ED">
        <w:tab/>
      </w:r>
      <w:r w:rsidR="00C87C00" w:rsidRPr="004E66ED">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4E66ED" w:rsidRDefault="00066483" w:rsidP="00066483">
      <w:pPr>
        <w:pStyle w:val="B1"/>
      </w:pPr>
      <w:r w:rsidRPr="004E66ED">
        <w:t>3.</w:t>
      </w:r>
      <w:r w:rsidRPr="004E66ED">
        <w:tab/>
      </w:r>
      <w:r w:rsidR="00C87C00" w:rsidRPr="004E66ED">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4E66ED" w:rsidRDefault="00066483" w:rsidP="00066483">
      <w:pPr>
        <w:pStyle w:val="B1"/>
      </w:pPr>
      <w:r w:rsidRPr="004E66ED">
        <w:t>4.</w:t>
      </w:r>
      <w:r w:rsidRPr="004E66ED">
        <w:tab/>
      </w:r>
      <w:r w:rsidR="00C87C00" w:rsidRPr="004E66ED">
        <w:t>While driving along the seaport by remotely controlling the lifting device via its digital twin in the metaverse server, Bob can also see the (hidden) content of other pipes.</w:t>
      </w:r>
    </w:p>
    <w:p w14:paraId="1FF66205" w14:textId="643595BC" w:rsidR="00C87C00" w:rsidRPr="004E66ED" w:rsidRDefault="00C87C00" w:rsidP="00C87C00">
      <w:pPr>
        <w:pStyle w:val="Heading3"/>
      </w:pPr>
      <w:bookmarkStart w:id="901" w:name="_Toc136356698"/>
      <w:bookmarkStart w:id="902" w:name="_Toc136857591"/>
      <w:r w:rsidRPr="004E66ED">
        <w:t>5.20.4</w:t>
      </w:r>
      <w:r w:rsidRPr="004E66ED">
        <w:tab/>
        <w:t>Post-conditions</w:t>
      </w:r>
      <w:bookmarkEnd w:id="901"/>
      <w:bookmarkEnd w:id="902"/>
    </w:p>
    <w:p w14:paraId="4A1B1CF4" w14:textId="77777777" w:rsidR="00C87C00" w:rsidRPr="004E66ED" w:rsidRDefault="00C87C00" w:rsidP="00C87C00">
      <w:pPr>
        <w:jc w:val="both"/>
      </w:pPr>
      <w:r w:rsidRPr="004E66ED">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Pr="004E66ED" w:rsidRDefault="00C87C00" w:rsidP="00C87C00">
      <w:pPr>
        <w:pStyle w:val="Heading3"/>
      </w:pPr>
      <w:bookmarkStart w:id="903" w:name="_Toc136356699"/>
      <w:bookmarkStart w:id="904" w:name="_Toc136857592"/>
      <w:r w:rsidRPr="004E66ED">
        <w:t>5.20.5</w:t>
      </w:r>
      <w:r w:rsidRPr="004E66ED">
        <w:tab/>
        <w:t>Existing feature partly or fully covering use case functionality</w:t>
      </w:r>
      <w:bookmarkEnd w:id="903"/>
      <w:bookmarkEnd w:id="904"/>
    </w:p>
    <w:p w14:paraId="6753CEE8" w14:textId="77777777" w:rsidR="00C87C00" w:rsidRPr="004E66ED" w:rsidRDefault="00C87C00" w:rsidP="00C87C00">
      <w:r w:rsidRPr="004E66ED">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4E66ED" w:rsidRDefault="00C87C00" w:rsidP="00C87C00">
      <w:r w:rsidRPr="004E66ED">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Pr="004E66ED" w:rsidRDefault="00C87C00" w:rsidP="00C87C00">
      <w:pPr>
        <w:pStyle w:val="Heading3"/>
      </w:pPr>
      <w:bookmarkStart w:id="905" w:name="_Toc136356700"/>
      <w:bookmarkStart w:id="906" w:name="_Toc136857593"/>
      <w:r w:rsidRPr="004E66ED">
        <w:t>5.20.6</w:t>
      </w:r>
      <w:r w:rsidRPr="004E66ED">
        <w:tab/>
        <w:t>Potential New Requirements needed to support the use case</w:t>
      </w:r>
      <w:bookmarkEnd w:id="905"/>
      <w:bookmarkEnd w:id="906"/>
    </w:p>
    <w:p w14:paraId="05A0F6E3" w14:textId="7D93AA53" w:rsidR="00C87C00" w:rsidRPr="004E66ED" w:rsidRDefault="00C87C00" w:rsidP="00C87C00">
      <w:pPr>
        <w:rPr>
          <w:lang w:val="en-US"/>
        </w:rPr>
      </w:pPr>
      <w:r w:rsidRPr="004E66ED">
        <w:t xml:space="preserve">[PR 5.20.6-1] </w:t>
      </w:r>
      <w:r w:rsidRPr="004E66ED">
        <w:rPr>
          <w:lang w:val="en-US"/>
        </w:rPr>
        <w:t>The 5G system shall be able to provide a means to associate data flows related to one or multiple UEs with a single digital twin maintained by the mobile metaverse service.</w:t>
      </w:r>
    </w:p>
    <w:p w14:paraId="0B2C24DB" w14:textId="0D6A1F3C" w:rsidR="00C87C00" w:rsidRPr="004E66ED" w:rsidRDefault="00C87C00" w:rsidP="00C87C00">
      <w:pPr>
        <w:rPr>
          <w:lang w:val="en-US"/>
        </w:rPr>
      </w:pPr>
      <w:r w:rsidRPr="004E66ED">
        <w:t xml:space="preserve">[PR 5.20.6-2] </w:t>
      </w:r>
      <w:r w:rsidRPr="004E66ED">
        <w:rPr>
          <w:lang w:val="en-US"/>
        </w:rPr>
        <w:t>The 5G system shall be able to provide a means to support data flows from one or multiple UEs to update a digital twin maintained by the mobile metaverse service.</w:t>
      </w:r>
    </w:p>
    <w:p w14:paraId="378E967D" w14:textId="72774662" w:rsidR="00C87C00" w:rsidRPr="004E66ED" w:rsidRDefault="00C87C00" w:rsidP="00C87C00">
      <w:pPr>
        <w:rPr>
          <w:lang w:val="en-US"/>
        </w:rPr>
      </w:pPr>
      <w:r w:rsidRPr="004E66ED">
        <w:t xml:space="preserve">[PR 5.20.6-3] </w:t>
      </w:r>
      <w:r w:rsidRPr="004E66ED">
        <w:rPr>
          <w:lang w:eastAsia="zh-CN"/>
        </w:rPr>
        <w:t xml:space="preserve">Subject to regulatory requirements and operator’s policy, </w:t>
      </w:r>
      <w:r w:rsidRPr="004E66ED">
        <w:rPr>
          <w:lang w:val="en-US"/>
        </w:rPr>
        <w:t>the 5G system shall be able to support data flows directed towards one or multiple UEs as a result of a change in a digital twin maintained by the mobile metaverse service, so that physical objects could be affected via actuators.</w:t>
      </w:r>
    </w:p>
    <w:p w14:paraId="74300456" w14:textId="77777777" w:rsidR="00C87C00" w:rsidRPr="004E66ED" w:rsidRDefault="00C87C00" w:rsidP="00C87C00">
      <w:pPr>
        <w:pStyle w:val="NO"/>
      </w:pPr>
      <w:r w:rsidRPr="004E66ED">
        <w:rPr>
          <w:lang w:val="en-US"/>
        </w:rPr>
        <w:t xml:space="preserve">NOTE 1: How </w:t>
      </w:r>
      <w:r w:rsidRPr="004E66ED">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CD99F4" w14:textId="680B3B68" w:rsidR="00612090" w:rsidRDefault="00C87C00" w:rsidP="00612090">
      <w:pPr>
        <w:jc w:val="both"/>
      </w:pPr>
      <w:r w:rsidRPr="004E66ED">
        <w:rPr>
          <w:lang w:eastAsia="zh-CN"/>
        </w:rPr>
        <w:t xml:space="preserve">[PR 5.20.6-4] </w:t>
      </w:r>
      <w:r w:rsidRPr="004E66ED">
        <w:t>The 5G system shall be able to support the following KPIs for remotely controlling physical objects via the mobile metaverse service.</w:t>
      </w:r>
    </w:p>
    <w:tbl>
      <w:tblPr>
        <w:tblpPr w:leftFromText="181" w:rightFromText="181" w:vertAnchor="text" w:horzAnchor="margin" w:tblpXSpec="center"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612090" w:rsidRPr="004E66ED" w14:paraId="0D338D80" w14:textId="77777777" w:rsidTr="00612090">
        <w:trPr>
          <w:trHeight w:val="171"/>
          <w:tblHeader/>
        </w:trPr>
        <w:tc>
          <w:tcPr>
            <w:tcW w:w="986" w:type="dxa"/>
            <w:vMerge w:val="restart"/>
          </w:tcPr>
          <w:p w14:paraId="4EEDF21C" w14:textId="77777777" w:rsidR="00612090" w:rsidRPr="004E66ED" w:rsidRDefault="00612090" w:rsidP="00612090">
            <w:pPr>
              <w:keepNext/>
              <w:keepLines/>
              <w:spacing w:after="0"/>
              <w:jc w:val="center"/>
              <w:rPr>
                <w:rFonts w:ascii="Arial" w:hAnsi="Arial"/>
                <w:b/>
                <w:sz w:val="16"/>
              </w:rPr>
            </w:pPr>
            <w:r w:rsidRPr="004E66ED">
              <w:rPr>
                <w:rFonts w:ascii="Arial" w:hAnsi="Arial" w:hint="eastAsia"/>
                <w:b/>
                <w:sz w:val="16"/>
              </w:rPr>
              <w:lastRenderedPageBreak/>
              <w:t>Use Cases</w:t>
            </w:r>
          </w:p>
        </w:tc>
        <w:tc>
          <w:tcPr>
            <w:tcW w:w="3801" w:type="dxa"/>
            <w:gridSpan w:val="4"/>
          </w:tcPr>
          <w:p w14:paraId="196E0141"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Characteristic parameter (KPI)</w:t>
            </w:r>
          </w:p>
        </w:tc>
        <w:tc>
          <w:tcPr>
            <w:tcW w:w="1057" w:type="dxa"/>
          </w:tcPr>
          <w:p w14:paraId="2C32CF5D" w14:textId="77777777" w:rsidR="00612090" w:rsidRPr="004E66ED" w:rsidRDefault="00612090" w:rsidP="00612090">
            <w:pPr>
              <w:keepNext/>
              <w:keepLines/>
              <w:spacing w:after="0"/>
              <w:jc w:val="center"/>
              <w:rPr>
                <w:rFonts w:ascii="Arial" w:hAnsi="Arial"/>
                <w:b/>
                <w:sz w:val="16"/>
              </w:rPr>
            </w:pPr>
          </w:p>
        </w:tc>
        <w:tc>
          <w:tcPr>
            <w:tcW w:w="4464" w:type="dxa"/>
            <w:gridSpan w:val="5"/>
          </w:tcPr>
          <w:p w14:paraId="3449F7D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Influence quantity</w:t>
            </w:r>
          </w:p>
        </w:tc>
        <w:tc>
          <w:tcPr>
            <w:tcW w:w="602" w:type="dxa"/>
          </w:tcPr>
          <w:p w14:paraId="14B56014" w14:textId="77777777" w:rsidR="00612090" w:rsidRPr="004E66ED" w:rsidRDefault="00612090" w:rsidP="00612090">
            <w:pPr>
              <w:keepNext/>
              <w:keepLines/>
              <w:spacing w:after="0"/>
              <w:jc w:val="center"/>
              <w:rPr>
                <w:rFonts w:ascii="Arial" w:hAnsi="Arial"/>
                <w:b/>
                <w:sz w:val="16"/>
              </w:rPr>
            </w:pPr>
          </w:p>
        </w:tc>
      </w:tr>
      <w:tr w:rsidR="00612090" w:rsidRPr="004E66ED" w14:paraId="1F91A860" w14:textId="77777777" w:rsidTr="00612090">
        <w:trPr>
          <w:trHeight w:val="722"/>
          <w:tblHeader/>
        </w:trPr>
        <w:tc>
          <w:tcPr>
            <w:tcW w:w="986" w:type="dxa"/>
            <w:vMerge/>
          </w:tcPr>
          <w:p w14:paraId="0DC81DC0" w14:textId="77777777" w:rsidR="00612090" w:rsidRPr="004E66ED" w:rsidRDefault="00612090" w:rsidP="00612090">
            <w:pPr>
              <w:keepNext/>
              <w:keepLines/>
              <w:spacing w:after="0"/>
              <w:jc w:val="center"/>
              <w:rPr>
                <w:rFonts w:ascii="Arial" w:eastAsia="Calibri" w:hAnsi="Arial"/>
                <w:b/>
                <w:sz w:val="18"/>
              </w:rPr>
            </w:pPr>
          </w:p>
        </w:tc>
        <w:tc>
          <w:tcPr>
            <w:tcW w:w="986" w:type="dxa"/>
          </w:tcPr>
          <w:p w14:paraId="512A15B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Max allowed end-to-end latency</w:t>
            </w:r>
          </w:p>
        </w:tc>
        <w:tc>
          <w:tcPr>
            <w:tcW w:w="986" w:type="dxa"/>
          </w:tcPr>
          <w:p w14:paraId="568F9B1E"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bit rate: user-experienced data rate</w:t>
            </w:r>
          </w:p>
        </w:tc>
        <w:tc>
          <w:tcPr>
            <w:tcW w:w="1007" w:type="dxa"/>
          </w:tcPr>
          <w:p w14:paraId="5E3EA9F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Reliability</w:t>
            </w:r>
          </w:p>
        </w:tc>
        <w:tc>
          <w:tcPr>
            <w:tcW w:w="822" w:type="dxa"/>
          </w:tcPr>
          <w:p w14:paraId="250C0B7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Area Traffic capacity</w:t>
            </w:r>
          </w:p>
        </w:tc>
        <w:tc>
          <w:tcPr>
            <w:tcW w:w="1409" w:type="dxa"/>
            <w:gridSpan w:val="2"/>
          </w:tcPr>
          <w:p w14:paraId="5A2031FD"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Message Data Volume (bits)</w:t>
            </w:r>
          </w:p>
        </w:tc>
        <w:tc>
          <w:tcPr>
            <w:tcW w:w="729" w:type="dxa"/>
          </w:tcPr>
          <w:p w14:paraId="202A9060" w14:textId="77777777" w:rsidR="00612090" w:rsidRPr="004E66ED" w:rsidRDefault="00612090" w:rsidP="00612090">
            <w:pPr>
              <w:keepNext/>
              <w:keepLines/>
              <w:spacing w:after="0"/>
              <w:jc w:val="center"/>
              <w:rPr>
                <w:rFonts w:ascii="Arial" w:hAnsi="Arial"/>
                <w:b/>
                <w:sz w:val="16"/>
                <w:lang w:eastAsia="zh-CN"/>
              </w:rPr>
            </w:pPr>
            <w:r w:rsidRPr="004E66ED">
              <w:rPr>
                <w:rFonts w:ascii="Arial" w:hAnsi="Arial"/>
                <w:b/>
                <w:sz w:val="16"/>
              </w:rPr>
              <w:t>Transfer interval</w:t>
            </w:r>
          </w:p>
        </w:tc>
        <w:tc>
          <w:tcPr>
            <w:tcW w:w="939" w:type="dxa"/>
          </w:tcPr>
          <w:p w14:paraId="1BF18812"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Position accuracy</w:t>
            </w:r>
          </w:p>
        </w:tc>
        <w:tc>
          <w:tcPr>
            <w:tcW w:w="1385" w:type="dxa"/>
          </w:tcPr>
          <w:p w14:paraId="1BFDE22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UE speed</w:t>
            </w:r>
          </w:p>
        </w:tc>
        <w:tc>
          <w:tcPr>
            <w:tcW w:w="1059" w:type="dxa"/>
          </w:tcPr>
          <w:p w14:paraId="75DA7E5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Area</w:t>
            </w:r>
          </w:p>
        </w:tc>
        <w:tc>
          <w:tcPr>
            <w:tcW w:w="602" w:type="dxa"/>
          </w:tcPr>
          <w:p w14:paraId="5A2D869A"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Remarks</w:t>
            </w:r>
          </w:p>
        </w:tc>
      </w:tr>
      <w:tr w:rsidR="00612090" w:rsidRPr="004E66ED" w14:paraId="6B7F817D" w14:textId="77777777" w:rsidTr="00612090">
        <w:trPr>
          <w:trHeight w:val="2138"/>
          <w:tblHeader/>
        </w:trPr>
        <w:tc>
          <w:tcPr>
            <w:tcW w:w="986" w:type="dxa"/>
            <w:vMerge w:val="restart"/>
          </w:tcPr>
          <w:p w14:paraId="31F529F7" w14:textId="77777777" w:rsidR="00612090" w:rsidRPr="004E66ED" w:rsidRDefault="00612090" w:rsidP="00612090">
            <w:pPr>
              <w:keepNext/>
              <w:keepLines/>
              <w:spacing w:after="0"/>
              <w:rPr>
                <w:rFonts w:ascii="Arial" w:hAnsi="Arial"/>
                <w:sz w:val="16"/>
              </w:rPr>
            </w:pPr>
            <w:r w:rsidRPr="004E66ED">
              <w:rPr>
                <w:rFonts w:ascii="Arial" w:hAnsi="Arial"/>
                <w:sz w:val="16"/>
              </w:rPr>
              <w:t>Metaverse-based Tele-Operated Driving</w:t>
            </w:r>
          </w:p>
        </w:tc>
        <w:tc>
          <w:tcPr>
            <w:tcW w:w="986" w:type="dxa"/>
          </w:tcPr>
          <w:p w14:paraId="2557C053" w14:textId="77777777" w:rsidR="00612090" w:rsidRPr="004E66ED" w:rsidRDefault="00612090" w:rsidP="00612090">
            <w:pPr>
              <w:keepNext/>
              <w:keepLines/>
              <w:spacing w:after="0"/>
              <w:jc w:val="center"/>
              <w:rPr>
                <w:rFonts w:ascii="Arial" w:hAnsi="Arial"/>
                <w:sz w:val="16"/>
              </w:rPr>
            </w:pPr>
            <w:r w:rsidRPr="004E66ED">
              <w:rPr>
                <w:rFonts w:ascii="Arial" w:hAnsi="Arial"/>
                <w:sz w:val="16"/>
              </w:rPr>
              <w:t xml:space="preserve">[100] </w:t>
            </w:r>
            <w:r w:rsidRPr="004E66ED">
              <w:rPr>
                <w:rFonts w:ascii="Arial" w:hAnsi="Arial" w:hint="eastAsia"/>
                <w:sz w:val="16"/>
              </w:rPr>
              <w:t>ms</w:t>
            </w:r>
            <w:r w:rsidRPr="004E66ED">
              <w:rPr>
                <w:rFonts w:ascii="Arial" w:hAnsi="Arial"/>
                <w:sz w:val="16"/>
              </w:rPr>
              <w:t xml:space="preserve"> [25] (NOTE 1)</w:t>
            </w:r>
          </w:p>
          <w:p w14:paraId="3279F098" w14:textId="77777777" w:rsidR="00612090" w:rsidRPr="004E66ED" w:rsidRDefault="00612090" w:rsidP="00612090">
            <w:pPr>
              <w:keepNext/>
              <w:keepLines/>
              <w:spacing w:after="0"/>
              <w:jc w:val="center"/>
              <w:rPr>
                <w:rFonts w:ascii="Arial" w:hAnsi="Arial"/>
                <w:sz w:val="16"/>
              </w:rPr>
            </w:pPr>
          </w:p>
          <w:p w14:paraId="0B0FB2CA" w14:textId="77777777" w:rsidR="00612090" w:rsidRPr="004E66ED" w:rsidRDefault="00612090" w:rsidP="00612090">
            <w:pPr>
              <w:keepNext/>
              <w:keepLines/>
              <w:spacing w:after="0"/>
              <w:jc w:val="center"/>
              <w:rPr>
                <w:rFonts w:ascii="Arial" w:hAnsi="Arial"/>
                <w:sz w:val="16"/>
              </w:rPr>
            </w:pPr>
          </w:p>
          <w:p w14:paraId="744AB25E" w14:textId="77777777" w:rsidR="00612090" w:rsidRPr="004E66ED" w:rsidRDefault="00612090" w:rsidP="00612090">
            <w:pPr>
              <w:keepNext/>
              <w:keepLines/>
              <w:spacing w:after="0"/>
              <w:jc w:val="center"/>
              <w:rPr>
                <w:rFonts w:ascii="Arial" w:hAnsi="Arial"/>
                <w:sz w:val="16"/>
              </w:rPr>
            </w:pPr>
          </w:p>
        </w:tc>
        <w:tc>
          <w:tcPr>
            <w:tcW w:w="986" w:type="dxa"/>
          </w:tcPr>
          <w:p w14:paraId="70A9A8D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[10~50 Mbit/s] [25] </w:t>
            </w:r>
          </w:p>
          <w:p w14:paraId="37BE770D" w14:textId="77777777" w:rsidR="00612090" w:rsidRPr="004E66ED" w:rsidRDefault="00612090" w:rsidP="00612090">
            <w:pPr>
              <w:keepNext/>
              <w:keepLines/>
              <w:spacing w:after="0"/>
              <w:rPr>
                <w:rFonts w:ascii="Arial" w:hAnsi="Arial"/>
                <w:sz w:val="16"/>
              </w:rPr>
            </w:pPr>
          </w:p>
          <w:p w14:paraId="20EA03D1" w14:textId="77777777" w:rsidR="00612090" w:rsidRPr="004E66ED" w:rsidRDefault="00612090" w:rsidP="00612090">
            <w:pPr>
              <w:keepNext/>
              <w:keepLines/>
              <w:spacing w:after="0"/>
              <w:rPr>
                <w:rFonts w:ascii="Arial" w:hAnsi="Arial"/>
                <w:sz w:val="16"/>
                <w:lang w:val="en-US" w:eastAsia="zh-CN"/>
              </w:rPr>
            </w:pPr>
          </w:p>
        </w:tc>
        <w:tc>
          <w:tcPr>
            <w:tcW w:w="1007" w:type="dxa"/>
          </w:tcPr>
          <w:p w14:paraId="4CA13773"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w:t>
            </w:r>
          </w:p>
          <w:p w14:paraId="5FD91E67"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 xml:space="preserve"> [25]</w:t>
            </w:r>
          </w:p>
        </w:tc>
        <w:tc>
          <w:tcPr>
            <w:tcW w:w="822" w:type="dxa"/>
            <w:shd w:val="clear" w:color="auto" w:fill="auto"/>
          </w:tcPr>
          <w:p w14:paraId="27703747" w14:textId="77777777" w:rsidR="00612090" w:rsidRPr="004E66ED" w:rsidRDefault="00612090" w:rsidP="00612090">
            <w:pPr>
              <w:keepNext/>
              <w:keepLines/>
              <w:spacing w:after="0"/>
              <w:rPr>
                <w:rFonts w:ascii="Arial" w:hAnsi="Arial"/>
                <w:sz w:val="16"/>
              </w:rPr>
            </w:pPr>
            <w:r w:rsidRPr="004E66ED">
              <w:rPr>
                <w:rFonts w:ascii="Arial" w:hAnsi="Arial"/>
                <w:sz w:val="16"/>
              </w:rPr>
              <w:t>[~360 Mbit/s/km</w:t>
            </w:r>
            <w:r w:rsidRPr="004E66ED">
              <w:rPr>
                <w:rFonts w:ascii="Arial" w:hAnsi="Arial"/>
                <w:sz w:val="16"/>
                <w:vertAlign w:val="superscript"/>
              </w:rPr>
              <w:t>2</w:t>
            </w:r>
            <w:r w:rsidRPr="004E66ED">
              <w:rPr>
                <w:rFonts w:ascii="Arial" w:hAnsi="Arial"/>
                <w:sz w:val="16"/>
              </w:rPr>
              <w:t xml:space="preserve"> ] </w:t>
            </w:r>
          </w:p>
          <w:p w14:paraId="17055AD0"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4379A3FF"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 ~8Mbps video stream. Four cameras per vehicle (one for each side): 4*8=32Mbps. </w:t>
            </w:r>
          </w:p>
          <w:p w14:paraId="2C953D96" w14:textId="77777777" w:rsidR="00612090" w:rsidRPr="004E66ED" w:rsidRDefault="00612090" w:rsidP="00612090">
            <w:pPr>
              <w:keepNext/>
              <w:keepLines/>
              <w:spacing w:after="0"/>
              <w:rPr>
                <w:rFonts w:ascii="Arial" w:hAnsi="Arial"/>
                <w:sz w:val="16"/>
              </w:rPr>
            </w:pPr>
          </w:p>
          <w:p w14:paraId="7468760F" w14:textId="77777777" w:rsidR="00612090" w:rsidRPr="004E66ED" w:rsidRDefault="00612090" w:rsidP="00612090">
            <w:pPr>
              <w:keepNext/>
              <w:keepLines/>
              <w:spacing w:after="0"/>
              <w:rPr>
                <w:rFonts w:ascii="Arial" w:hAnsi="Arial"/>
                <w:sz w:val="16"/>
              </w:rPr>
            </w:pPr>
            <w:r w:rsidRPr="004E66ED">
              <w:rPr>
                <w:rFonts w:ascii="Arial" w:hAnsi="Arial"/>
                <w:sz w:val="16"/>
              </w:rPr>
              <w:t>Sensor data (interpreted objects).</w:t>
            </w:r>
          </w:p>
          <w:p w14:paraId="66862418" w14:textId="77777777" w:rsidR="00612090" w:rsidRPr="004E66ED" w:rsidRDefault="00612090" w:rsidP="00612090">
            <w:pPr>
              <w:keepNext/>
              <w:keepLines/>
              <w:spacing w:after="0"/>
              <w:rPr>
                <w:rFonts w:ascii="Arial" w:hAnsi="Arial"/>
                <w:sz w:val="16"/>
              </w:rPr>
            </w:pPr>
            <w:r w:rsidRPr="004E66ED">
              <w:rPr>
                <w:rFonts w:ascii="Arial" w:hAnsi="Arial"/>
                <w:sz w:val="16"/>
              </w:rPr>
              <w:t>Assuming 1 kB/object/100 ms and 50 objects: 4 Mbps [25]</w:t>
            </w:r>
          </w:p>
        </w:tc>
        <w:tc>
          <w:tcPr>
            <w:tcW w:w="729" w:type="dxa"/>
          </w:tcPr>
          <w:p w14:paraId="4323964B"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20~100 ms [25]</w:t>
            </w:r>
          </w:p>
          <w:p w14:paraId="4749927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6C84A33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7755EFA"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2CC95E16" w14:textId="77777777" w:rsidR="00612090" w:rsidRPr="004E66ED" w:rsidRDefault="00612090" w:rsidP="00612090">
            <w:pPr>
              <w:keepNext/>
              <w:keepLines/>
              <w:spacing w:after="0"/>
              <w:jc w:val="center"/>
              <w:rPr>
                <w:rFonts w:ascii="Arial" w:hAnsi="Arial"/>
                <w:sz w:val="16"/>
                <w:lang w:eastAsia="zh-CN"/>
              </w:rPr>
            </w:pPr>
          </w:p>
          <w:p w14:paraId="442B2D7C"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477CD06D"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1A54D265" w14:textId="77777777" w:rsidR="00612090" w:rsidRPr="004E66ED" w:rsidRDefault="00612090" w:rsidP="00612090">
            <w:pPr>
              <w:keepNext/>
              <w:keepLines/>
              <w:spacing w:after="0"/>
              <w:jc w:val="center"/>
              <w:rPr>
                <w:rFonts w:ascii="Arial" w:hAnsi="Arial"/>
                <w:sz w:val="16"/>
                <w:lang w:eastAsia="zh-CN"/>
              </w:rPr>
            </w:pPr>
          </w:p>
          <w:p w14:paraId="43183CA4" w14:textId="77777777" w:rsidR="00612090" w:rsidRPr="004E66ED" w:rsidRDefault="00612090" w:rsidP="00612090">
            <w:pPr>
              <w:keepNext/>
              <w:keepLines/>
              <w:spacing w:after="0"/>
              <w:jc w:val="center"/>
              <w:rPr>
                <w:rFonts w:ascii="Arial" w:hAnsi="Arial"/>
                <w:sz w:val="16"/>
              </w:rPr>
            </w:pPr>
            <w:r w:rsidRPr="004E66ED">
              <w:rPr>
                <w:rFonts w:ascii="Arial" w:hAnsi="Arial"/>
                <w:sz w:val="16"/>
              </w:rPr>
              <w:t>(NOTE 3)</w:t>
            </w:r>
          </w:p>
        </w:tc>
        <w:tc>
          <w:tcPr>
            <w:tcW w:w="602" w:type="dxa"/>
          </w:tcPr>
          <w:p w14:paraId="13DB3227"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UL </w:t>
            </w:r>
            <w:r w:rsidRPr="004E66ED">
              <w:rPr>
                <w:rFonts w:ascii="Arial" w:hAnsi="Arial"/>
                <w:sz w:val="16"/>
                <w:lang w:val="en-US" w:eastAsia="zh-CN"/>
              </w:rPr>
              <w:t>(NOTE 5)</w:t>
            </w:r>
          </w:p>
          <w:p w14:paraId="5B1FBC16"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3920239B" w14:textId="77777777" w:rsidTr="00612090">
        <w:trPr>
          <w:trHeight w:val="1007"/>
          <w:tblHeader/>
        </w:trPr>
        <w:tc>
          <w:tcPr>
            <w:tcW w:w="986" w:type="dxa"/>
            <w:vMerge/>
          </w:tcPr>
          <w:p w14:paraId="15978F06" w14:textId="77777777" w:rsidR="00612090" w:rsidRPr="004E66ED" w:rsidRDefault="00612090" w:rsidP="00612090">
            <w:pPr>
              <w:keepNext/>
              <w:keepLines/>
              <w:spacing w:after="0"/>
              <w:rPr>
                <w:rFonts w:ascii="Arial" w:hAnsi="Arial"/>
                <w:sz w:val="16"/>
              </w:rPr>
            </w:pPr>
          </w:p>
        </w:tc>
        <w:tc>
          <w:tcPr>
            <w:tcW w:w="986" w:type="dxa"/>
          </w:tcPr>
          <w:p w14:paraId="7256A155"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00783703" w14:textId="77777777" w:rsidR="00612090" w:rsidRPr="004E66ED" w:rsidRDefault="00612090" w:rsidP="00612090">
            <w:pPr>
              <w:keepNext/>
              <w:keepLines/>
              <w:spacing w:after="0"/>
              <w:jc w:val="center"/>
              <w:rPr>
                <w:rFonts w:ascii="Arial" w:hAnsi="Arial"/>
                <w:sz w:val="16"/>
              </w:rPr>
            </w:pPr>
          </w:p>
        </w:tc>
        <w:tc>
          <w:tcPr>
            <w:tcW w:w="986" w:type="dxa"/>
          </w:tcPr>
          <w:p w14:paraId="1EE32EC1" w14:textId="77777777" w:rsidR="00612090" w:rsidRPr="004E66ED" w:rsidRDefault="00612090" w:rsidP="00612090">
            <w:pPr>
              <w:keepNext/>
              <w:keepLines/>
              <w:spacing w:after="0"/>
              <w:rPr>
                <w:rFonts w:ascii="Arial" w:hAnsi="Arial"/>
                <w:sz w:val="16"/>
              </w:rPr>
            </w:pPr>
            <w:r w:rsidRPr="004E66ED">
              <w:rPr>
                <w:rFonts w:ascii="Arial" w:hAnsi="Arial"/>
                <w:sz w:val="16"/>
              </w:rPr>
              <w:t>[0.1~0.4 Mbit/s] [25]</w:t>
            </w:r>
          </w:p>
          <w:p w14:paraId="0C857297" w14:textId="77777777" w:rsidR="00612090" w:rsidRPr="004E66ED" w:rsidRDefault="00612090" w:rsidP="00612090">
            <w:pPr>
              <w:keepNext/>
              <w:keepLines/>
              <w:spacing w:after="0"/>
              <w:rPr>
                <w:rFonts w:ascii="Arial" w:hAnsi="Arial"/>
                <w:sz w:val="16"/>
              </w:rPr>
            </w:pPr>
          </w:p>
        </w:tc>
        <w:tc>
          <w:tcPr>
            <w:tcW w:w="1007" w:type="dxa"/>
          </w:tcPr>
          <w:p w14:paraId="7689CCFA"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99,999% [25]</w:t>
            </w:r>
          </w:p>
          <w:p w14:paraId="1F898B45" w14:textId="77777777" w:rsidR="00612090" w:rsidRPr="004E66ED" w:rsidRDefault="00612090" w:rsidP="00612090">
            <w:pPr>
              <w:keepNext/>
              <w:keepLines/>
              <w:spacing w:after="0"/>
              <w:ind w:firstLineChars="100" w:firstLine="160"/>
              <w:rPr>
                <w:rFonts w:ascii="Arial" w:hAnsi="Arial"/>
                <w:sz w:val="16"/>
              </w:rPr>
            </w:pPr>
          </w:p>
        </w:tc>
        <w:tc>
          <w:tcPr>
            <w:tcW w:w="822" w:type="dxa"/>
            <w:shd w:val="clear" w:color="auto" w:fill="auto"/>
          </w:tcPr>
          <w:p w14:paraId="7AB09C45" w14:textId="77777777" w:rsidR="00612090" w:rsidRPr="004E66ED" w:rsidRDefault="00612090" w:rsidP="00612090">
            <w:pPr>
              <w:keepNext/>
              <w:keepLines/>
              <w:spacing w:after="0"/>
              <w:rPr>
                <w:rFonts w:ascii="Arial" w:hAnsi="Arial"/>
                <w:sz w:val="16"/>
              </w:rPr>
            </w:pPr>
            <w:r w:rsidRPr="004E66ED">
              <w:rPr>
                <w:rFonts w:ascii="Arial" w:hAnsi="Arial"/>
                <w:sz w:val="16"/>
              </w:rPr>
              <w:t>[~4 Mbit/s/km</w:t>
            </w:r>
            <w:r w:rsidRPr="004E66ED">
              <w:rPr>
                <w:rFonts w:ascii="Arial" w:hAnsi="Arial"/>
                <w:sz w:val="16"/>
                <w:vertAlign w:val="superscript"/>
              </w:rPr>
              <w:t>2</w:t>
            </w:r>
            <w:r w:rsidRPr="004E66ED">
              <w:rPr>
                <w:rFonts w:ascii="Arial" w:hAnsi="Arial"/>
                <w:sz w:val="16"/>
              </w:rPr>
              <w:t xml:space="preserve"> ] </w:t>
            </w:r>
          </w:p>
          <w:p w14:paraId="64680AD6"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067492AE"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Up to 8Kb </w:t>
            </w:r>
          </w:p>
          <w:p w14:paraId="412BD602" w14:textId="77777777" w:rsidR="00612090" w:rsidRPr="004E66ED" w:rsidRDefault="00612090" w:rsidP="00612090">
            <w:pPr>
              <w:keepNext/>
              <w:keepLines/>
              <w:spacing w:after="0"/>
              <w:rPr>
                <w:rFonts w:ascii="Arial" w:hAnsi="Arial"/>
                <w:sz w:val="16"/>
              </w:rPr>
            </w:pPr>
            <w:r w:rsidRPr="004E66ED">
              <w:rPr>
                <w:rFonts w:ascii="Arial" w:hAnsi="Arial"/>
                <w:sz w:val="16"/>
              </w:rPr>
              <w:t>per message [25]</w:t>
            </w:r>
          </w:p>
        </w:tc>
        <w:tc>
          <w:tcPr>
            <w:tcW w:w="729" w:type="dxa"/>
          </w:tcPr>
          <w:p w14:paraId="49BDD86D"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1324B54D"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024C0D7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AAC399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7C29F64C" w14:textId="77777777" w:rsidR="00612090" w:rsidRPr="004E66ED" w:rsidRDefault="00612090" w:rsidP="00612090">
            <w:pPr>
              <w:keepNext/>
              <w:keepLines/>
              <w:spacing w:after="0"/>
              <w:jc w:val="center"/>
              <w:rPr>
                <w:rFonts w:ascii="Arial" w:hAnsi="Arial"/>
                <w:sz w:val="16"/>
                <w:lang w:eastAsia="zh-CN"/>
              </w:rPr>
            </w:pPr>
          </w:p>
          <w:p w14:paraId="70DACB6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14BA09C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40151B23" w14:textId="77777777" w:rsidR="00612090" w:rsidRPr="004E66ED" w:rsidRDefault="00612090" w:rsidP="00612090">
            <w:pPr>
              <w:keepNext/>
              <w:keepLines/>
              <w:spacing w:after="0"/>
              <w:jc w:val="center"/>
              <w:rPr>
                <w:rFonts w:ascii="Arial" w:hAnsi="Arial"/>
                <w:sz w:val="16"/>
                <w:lang w:eastAsia="zh-CN"/>
              </w:rPr>
            </w:pPr>
          </w:p>
          <w:p w14:paraId="04BEE86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2AE5A2D6"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DL </w:t>
            </w:r>
            <w:r w:rsidRPr="004E66ED">
              <w:rPr>
                <w:rFonts w:ascii="Arial" w:hAnsi="Arial"/>
                <w:sz w:val="16"/>
                <w:lang w:val="en-US" w:eastAsia="zh-CN"/>
              </w:rPr>
              <w:t>(NOTE 5)</w:t>
            </w:r>
          </w:p>
          <w:p w14:paraId="46A4BE2A"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55F42877" w14:textId="77777777" w:rsidTr="00612090">
        <w:trPr>
          <w:trHeight w:val="2138"/>
          <w:tblHeader/>
        </w:trPr>
        <w:tc>
          <w:tcPr>
            <w:tcW w:w="986" w:type="dxa"/>
            <w:vMerge/>
          </w:tcPr>
          <w:p w14:paraId="2102BCB0" w14:textId="77777777" w:rsidR="00612090" w:rsidRPr="004E66ED" w:rsidRDefault="00612090" w:rsidP="00612090">
            <w:pPr>
              <w:keepNext/>
              <w:keepLines/>
              <w:spacing w:after="0"/>
              <w:rPr>
                <w:rFonts w:ascii="Arial" w:hAnsi="Arial"/>
                <w:sz w:val="16"/>
              </w:rPr>
            </w:pPr>
          </w:p>
        </w:tc>
        <w:tc>
          <w:tcPr>
            <w:tcW w:w="986" w:type="dxa"/>
          </w:tcPr>
          <w:p w14:paraId="010D7B71" w14:textId="77777777" w:rsidR="00612090" w:rsidRPr="004E66ED" w:rsidRDefault="00612090" w:rsidP="00612090">
            <w:pPr>
              <w:keepNext/>
              <w:keepLines/>
              <w:spacing w:after="0"/>
              <w:jc w:val="center"/>
              <w:rPr>
                <w:rFonts w:ascii="Arial" w:hAnsi="Arial"/>
                <w:sz w:val="16"/>
              </w:rPr>
            </w:pPr>
            <w:r w:rsidRPr="004E66ED">
              <w:rPr>
                <w:rFonts w:ascii="Arial" w:hAnsi="Arial"/>
                <w:sz w:val="16"/>
              </w:rPr>
              <w:t>1-20ms</w:t>
            </w:r>
          </w:p>
          <w:p w14:paraId="7D4546CF"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986" w:type="dxa"/>
          </w:tcPr>
          <w:p w14:paraId="65BA6C35" w14:textId="77777777" w:rsidR="00612090" w:rsidRPr="004E66ED" w:rsidRDefault="00612090" w:rsidP="00612090">
            <w:pPr>
              <w:keepNext/>
              <w:keepLines/>
              <w:spacing w:after="0"/>
              <w:rPr>
                <w:rFonts w:ascii="Arial" w:hAnsi="Arial"/>
                <w:sz w:val="16"/>
              </w:rPr>
            </w:pPr>
            <w:r w:rsidRPr="004E66ED">
              <w:rPr>
                <w:rFonts w:ascii="Arial" w:hAnsi="Arial"/>
                <w:sz w:val="16"/>
              </w:rPr>
              <w:t>16 kbit/s -2 Mbit/s</w:t>
            </w:r>
          </w:p>
          <w:p w14:paraId="3BD6201F" w14:textId="77777777" w:rsidR="00612090" w:rsidRPr="004E66ED" w:rsidRDefault="00612090" w:rsidP="00612090">
            <w:pPr>
              <w:keepNext/>
              <w:keepLines/>
              <w:spacing w:after="0"/>
              <w:rPr>
                <w:rFonts w:ascii="Arial" w:hAnsi="Arial"/>
                <w:sz w:val="16"/>
              </w:rPr>
            </w:pPr>
            <w:r w:rsidRPr="004E66ED">
              <w:rPr>
                <w:rFonts w:ascii="Arial" w:hAnsi="Arial"/>
                <w:sz w:val="16"/>
              </w:rPr>
              <w:t>(without haptic compression encoding);</w:t>
            </w:r>
          </w:p>
          <w:p w14:paraId="209B0A33" w14:textId="77777777" w:rsidR="00612090" w:rsidRPr="004E66ED" w:rsidRDefault="00612090" w:rsidP="00612090">
            <w:pPr>
              <w:keepNext/>
              <w:keepLines/>
              <w:spacing w:after="0"/>
              <w:rPr>
                <w:rFonts w:ascii="Arial" w:hAnsi="Arial"/>
                <w:sz w:val="16"/>
              </w:rPr>
            </w:pPr>
          </w:p>
          <w:p w14:paraId="76E2FE3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0.8 - 200 kbit/s </w:t>
            </w:r>
          </w:p>
          <w:p w14:paraId="7D3EC2CA" w14:textId="77777777" w:rsidR="00612090" w:rsidRPr="004E66ED" w:rsidRDefault="00612090" w:rsidP="00612090">
            <w:pPr>
              <w:keepNext/>
              <w:keepLines/>
              <w:spacing w:after="0"/>
              <w:rPr>
                <w:rFonts w:ascii="Arial" w:hAnsi="Arial"/>
                <w:sz w:val="16"/>
              </w:rPr>
            </w:pPr>
            <w:r w:rsidRPr="004E66ED">
              <w:rPr>
                <w:rFonts w:ascii="Arial" w:hAnsi="Arial"/>
                <w:sz w:val="16"/>
              </w:rPr>
              <w:t>(with haptic compression encoding)</w:t>
            </w:r>
          </w:p>
          <w:p w14:paraId="6BC3BEAF"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1007" w:type="dxa"/>
          </w:tcPr>
          <w:p w14:paraId="4F7730CA" w14:textId="77777777" w:rsidR="00612090" w:rsidRPr="004E66ED" w:rsidRDefault="00612090" w:rsidP="00612090">
            <w:pPr>
              <w:keepNext/>
              <w:keepLines/>
              <w:spacing w:after="0"/>
              <w:rPr>
                <w:rFonts w:ascii="Arial" w:hAnsi="Arial"/>
                <w:sz w:val="16"/>
              </w:rPr>
            </w:pPr>
            <w:r w:rsidRPr="004E66ED">
              <w:rPr>
                <w:rFonts w:ascii="Arial" w:hAnsi="Arial"/>
                <w:sz w:val="16"/>
              </w:rPr>
              <w:t>99.999%</w:t>
            </w:r>
          </w:p>
          <w:p w14:paraId="2A97A0E8"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822" w:type="dxa"/>
            <w:shd w:val="clear" w:color="auto" w:fill="auto"/>
          </w:tcPr>
          <w:p w14:paraId="1604B0DC" w14:textId="77777777" w:rsidR="00612090" w:rsidRPr="004E66ED" w:rsidRDefault="00612090" w:rsidP="00612090">
            <w:pPr>
              <w:keepNext/>
              <w:keepLines/>
              <w:spacing w:after="0"/>
              <w:rPr>
                <w:rFonts w:ascii="Arial" w:hAnsi="Arial"/>
                <w:sz w:val="16"/>
              </w:rPr>
            </w:pPr>
            <w:r w:rsidRPr="004E66ED">
              <w:rPr>
                <w:rFonts w:ascii="Arial" w:hAnsi="Arial"/>
                <w:sz w:val="16"/>
              </w:rPr>
              <w:t>[~20 Mbit/s/km</w:t>
            </w:r>
            <w:r w:rsidRPr="004E66ED">
              <w:rPr>
                <w:rFonts w:ascii="Arial" w:hAnsi="Arial"/>
                <w:sz w:val="16"/>
                <w:vertAlign w:val="superscript"/>
              </w:rPr>
              <w:t>2</w:t>
            </w:r>
            <w:r w:rsidRPr="004E66ED">
              <w:rPr>
                <w:rFonts w:ascii="Arial" w:hAnsi="Arial"/>
                <w:sz w:val="16"/>
              </w:rPr>
              <w:t xml:space="preserve"> ] </w:t>
            </w:r>
          </w:p>
          <w:p w14:paraId="4D01B3D3"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555C7F91"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2-8 (1 DoF) </w:t>
            </w:r>
            <w:r w:rsidRPr="004E66ED">
              <w:rPr>
                <w:rFonts w:ascii="Arial" w:hAnsi="Arial" w:hint="eastAsia"/>
                <w:sz w:val="16"/>
                <w:lang w:eastAsia="zh-CN"/>
              </w:rPr>
              <w:t>(</w:t>
            </w:r>
            <w:r w:rsidRPr="004E66ED">
              <w:rPr>
                <w:rFonts w:ascii="Arial" w:hAnsi="Arial"/>
                <w:sz w:val="16"/>
                <w:lang w:eastAsia="zh-CN"/>
              </w:rPr>
              <w:t>NOTE 6)</w:t>
            </w:r>
          </w:p>
        </w:tc>
        <w:tc>
          <w:tcPr>
            <w:tcW w:w="729" w:type="dxa"/>
          </w:tcPr>
          <w:p w14:paraId="5896B651" w14:textId="77777777" w:rsidR="00612090" w:rsidRPr="004E66ED" w:rsidRDefault="00612090" w:rsidP="00612090">
            <w:pPr>
              <w:keepNext/>
              <w:keepLines/>
              <w:spacing w:after="0"/>
              <w:jc w:val="center"/>
              <w:rPr>
                <w:rFonts w:ascii="Arial" w:hAnsi="Arial"/>
                <w:sz w:val="16"/>
              </w:rPr>
            </w:pPr>
          </w:p>
        </w:tc>
        <w:tc>
          <w:tcPr>
            <w:tcW w:w="939" w:type="dxa"/>
          </w:tcPr>
          <w:p w14:paraId="28DD16B2" w14:textId="77777777" w:rsidR="00612090" w:rsidRPr="004E66ED" w:rsidRDefault="00612090" w:rsidP="00612090">
            <w:pPr>
              <w:keepNext/>
              <w:keepLines/>
              <w:spacing w:after="0"/>
              <w:jc w:val="center"/>
              <w:rPr>
                <w:rFonts w:ascii="Arial" w:hAnsi="Arial"/>
                <w:sz w:val="16"/>
                <w:lang w:eastAsia="zh-CN"/>
              </w:rPr>
            </w:pPr>
          </w:p>
        </w:tc>
        <w:tc>
          <w:tcPr>
            <w:tcW w:w="1385" w:type="dxa"/>
          </w:tcPr>
          <w:p w14:paraId="44BC794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0D84EDF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3FA8C78F" w14:textId="77777777" w:rsidR="00612090" w:rsidRPr="004E66ED" w:rsidRDefault="00612090" w:rsidP="00612090">
            <w:pPr>
              <w:keepNext/>
              <w:keepLines/>
              <w:spacing w:after="0"/>
              <w:jc w:val="center"/>
              <w:rPr>
                <w:rFonts w:ascii="Arial" w:hAnsi="Arial"/>
                <w:sz w:val="16"/>
                <w:lang w:eastAsia="zh-CN"/>
              </w:rPr>
            </w:pPr>
          </w:p>
          <w:p w14:paraId="48FC9BB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1DEE31AB" w14:textId="77777777" w:rsidR="00612090" w:rsidRPr="004E66ED" w:rsidRDefault="00612090" w:rsidP="00612090">
            <w:pPr>
              <w:keepNext/>
              <w:keepLines/>
              <w:spacing w:after="0"/>
              <w:rPr>
                <w:rFonts w:ascii="Arial" w:hAnsi="Arial"/>
                <w:sz w:val="16"/>
                <w:lang w:eastAsia="zh-CN"/>
              </w:rPr>
            </w:pPr>
            <w:r w:rsidRPr="004E66ED">
              <w:rPr>
                <w:rFonts w:ascii="Arial" w:hAnsi="Arial"/>
                <w:sz w:val="16"/>
                <w:lang w:eastAsia="zh-CN"/>
              </w:rPr>
              <w:t>Haptic feedback</w:t>
            </w:r>
          </w:p>
        </w:tc>
      </w:tr>
      <w:tr w:rsidR="00612090" w:rsidRPr="004E66ED" w14:paraId="53F6DDD4" w14:textId="77777777" w:rsidTr="00612090">
        <w:trPr>
          <w:trHeight w:val="2434"/>
          <w:tblHeader/>
        </w:trPr>
        <w:tc>
          <w:tcPr>
            <w:tcW w:w="10910" w:type="dxa"/>
            <w:gridSpan w:val="12"/>
          </w:tcPr>
          <w:p w14:paraId="12C131AE" w14:textId="77777777" w:rsidR="00612090" w:rsidRPr="004E66ED" w:rsidRDefault="00612090" w:rsidP="00612090">
            <w:pPr>
              <w:pStyle w:val="TAN"/>
              <w:rPr>
                <w:sz w:val="16"/>
                <w:szCs w:val="16"/>
              </w:rPr>
            </w:pPr>
            <w:r w:rsidRPr="004E66ED">
              <w:rPr>
                <w:sz w:val="16"/>
                <w:szCs w:val="16"/>
              </w:rPr>
              <w:t>NOTE 1:</w:t>
            </w:r>
            <w:r>
              <w:rPr>
                <w:sz w:val="16"/>
                <w:szCs w:val="16"/>
              </w:rPr>
              <w:t xml:space="preserve"> </w:t>
            </w:r>
            <w:r w:rsidRPr="004E66ED">
              <w:rPr>
                <w:sz w:val="16"/>
                <w:szCs w:val="16"/>
              </w:rPr>
              <w:t>The</w:t>
            </w:r>
            <w:r w:rsidRPr="004E66ED">
              <w:rPr>
                <w:sz w:val="16"/>
                <w:szCs w:val="16"/>
                <w:lang w:val="en-US" w:eastAsia="zh-CN"/>
              </w:rPr>
              <w:t xml:space="preserve"> end-to-end</w:t>
            </w:r>
            <w:r w:rsidRPr="004E66ED">
              <w:rPr>
                <w:sz w:val="16"/>
                <w:szCs w:val="16"/>
              </w:rPr>
              <w:t xml:space="preserve">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 </w:t>
            </w:r>
          </w:p>
          <w:p w14:paraId="189B8886" w14:textId="77777777" w:rsidR="00612090" w:rsidRPr="004E66ED" w:rsidRDefault="00612090" w:rsidP="00612090">
            <w:pPr>
              <w:pStyle w:val="TAN"/>
              <w:rPr>
                <w:sz w:val="16"/>
                <w:lang w:eastAsia="zh-CN"/>
              </w:rPr>
            </w:pPr>
            <w:r w:rsidRPr="004E66ED">
              <w:rPr>
                <w:rFonts w:hint="eastAsia"/>
                <w:sz w:val="16"/>
                <w:lang w:eastAsia="zh-CN"/>
              </w:rPr>
              <w:t>N</w:t>
            </w:r>
            <w:r w:rsidRPr="004E66ED">
              <w:rPr>
                <w:sz w:val="16"/>
                <w:lang w:eastAsia="zh-CN"/>
              </w:rPr>
              <w:t>OTE 2:</w:t>
            </w:r>
            <w:r>
              <w:rPr>
                <w:sz w:val="16"/>
                <w:lang w:eastAsia="zh-CN"/>
              </w:rPr>
              <w:t xml:space="preserve"> </w:t>
            </w:r>
            <w:r w:rsidRPr="004E66ED">
              <w:rPr>
                <w:sz w:val="16"/>
              </w:rPr>
              <w:t>UL data transfer interval around 20ms (video) to 100ms (sensor), DL data transfer interval (commands) around 20ms.</w:t>
            </w:r>
          </w:p>
          <w:p w14:paraId="21D14BE2" w14:textId="77777777" w:rsidR="00612090" w:rsidRPr="004E66ED" w:rsidRDefault="00612090" w:rsidP="00612090">
            <w:pPr>
              <w:pStyle w:val="TAN"/>
              <w:rPr>
                <w:sz w:val="16"/>
                <w:szCs w:val="16"/>
              </w:rPr>
            </w:pPr>
            <w:r w:rsidRPr="004E66ED">
              <w:rPr>
                <w:sz w:val="16"/>
                <w:szCs w:val="16"/>
              </w:rPr>
              <w:t>NOTE 3:</w:t>
            </w:r>
            <w:r>
              <w:rPr>
                <w:sz w:val="16"/>
                <w:szCs w:val="16"/>
              </w:rPr>
              <w:t xml:space="preserve"> </w:t>
            </w:r>
            <w:r w:rsidRPr="004E66ED">
              <w:tab/>
            </w:r>
            <w:r w:rsidRPr="004E66ED">
              <w:rPr>
                <w:sz w:val="16"/>
                <w:szCs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7558D059" w14:textId="77777777" w:rsidR="00612090" w:rsidRPr="004E66ED" w:rsidRDefault="00612090" w:rsidP="00612090">
            <w:pPr>
              <w:pStyle w:val="TAN"/>
              <w:rPr>
                <w:sz w:val="16"/>
              </w:rPr>
            </w:pPr>
            <w:r w:rsidRPr="004E66ED">
              <w:rPr>
                <w:rFonts w:hint="eastAsia"/>
                <w:sz w:val="16"/>
              </w:rPr>
              <w:t>N</w:t>
            </w:r>
            <w:r w:rsidRPr="004E66ED">
              <w:rPr>
                <w:sz w:val="16"/>
              </w:rPr>
              <w:t>OTE 4:</w:t>
            </w:r>
            <w:r>
              <w:rPr>
                <w:sz w:val="16"/>
              </w:rPr>
              <w:t xml:space="preserve"> </w:t>
            </w:r>
            <w:r w:rsidRPr="004E66ED">
              <w:rPr>
                <w:sz w:val="16"/>
              </w:rPr>
              <w:t>The area traffic capacity is calculated for one 5G network, considering 4 cameras + sensors on each vehicle. Density is estimated to 10 vehicles/km2, each of the vehicles with one user controlling them. [25]</w:t>
            </w:r>
          </w:p>
          <w:p w14:paraId="6B3DEFD3" w14:textId="77777777" w:rsidR="00612090" w:rsidRPr="004E66ED" w:rsidRDefault="00612090" w:rsidP="00612090">
            <w:pPr>
              <w:pStyle w:val="TAN"/>
              <w:rPr>
                <w:sz w:val="16"/>
                <w:szCs w:val="16"/>
              </w:rPr>
            </w:pPr>
            <w:r w:rsidRPr="004E66ED">
              <w:rPr>
                <w:sz w:val="16"/>
                <w:szCs w:val="16"/>
              </w:rPr>
              <w:t>NOTE 5:</w:t>
            </w:r>
            <w:r>
              <w:rPr>
                <w:sz w:val="16"/>
                <w:szCs w:val="16"/>
              </w:rPr>
              <w:t xml:space="preserve"> </w:t>
            </w:r>
            <w:r w:rsidRPr="004E66ED">
              <w:rPr>
                <w:sz w:val="16"/>
                <w:szCs w:val="16"/>
              </w:rPr>
              <w:t>Based on [25]. UL is real-time vehicle data (video streaming and/or sensor data), DL is control traffic (commands from the remote driver)</w:t>
            </w:r>
          </w:p>
          <w:p w14:paraId="4226577B" w14:textId="77777777" w:rsidR="00612090" w:rsidRPr="004E66ED" w:rsidRDefault="00612090" w:rsidP="00612090">
            <w:pPr>
              <w:pStyle w:val="TAN"/>
              <w:rPr>
                <w:sz w:val="16"/>
                <w:szCs w:val="16"/>
              </w:rPr>
            </w:pPr>
            <w:r w:rsidRPr="004E66ED">
              <w:rPr>
                <w:sz w:val="16"/>
              </w:rPr>
              <w:t>NOTE 6:</w:t>
            </w:r>
            <w:r>
              <w:rPr>
                <w:sz w:val="16"/>
              </w:rPr>
              <w:t xml:space="preserve"> </w:t>
            </w:r>
            <w:r w:rsidRPr="004E66ED">
              <w:rPr>
                <w:sz w:val="16"/>
              </w:rPr>
              <w:t>KPI comes from [5] cl 7.11 “remote control robot” use case</w:t>
            </w:r>
          </w:p>
        </w:tc>
      </w:tr>
    </w:tbl>
    <w:p w14:paraId="5377FBAD" w14:textId="0C135332" w:rsidR="00C87C00" w:rsidRDefault="00C87C00" w:rsidP="00C87C00">
      <w:pPr>
        <w:pStyle w:val="TF"/>
      </w:pPr>
      <w:r w:rsidRPr="004E66ED">
        <w:t>Table-5.20.6-1: Key Performance Indicator (KPI) for mobile metaverse Tele-Operated Driving</w:t>
      </w:r>
    </w:p>
    <w:p w14:paraId="5DD6A4BD" w14:textId="77777777" w:rsidR="00612090" w:rsidRDefault="00612090" w:rsidP="00612090"/>
    <w:p w14:paraId="3B97A1DF" w14:textId="77777777" w:rsidR="007E72A3" w:rsidRPr="004E66ED" w:rsidRDefault="007E72A3" w:rsidP="007E72A3">
      <w:pPr>
        <w:pStyle w:val="Heading2"/>
        <w:rPr>
          <w:color w:val="000000" w:themeColor="text1"/>
        </w:rPr>
      </w:pPr>
      <w:bookmarkStart w:id="907" w:name="_Toc136356701"/>
      <w:bookmarkStart w:id="908" w:name="_Toc136857594"/>
      <w:bookmarkStart w:id="909" w:name="_Toc120013097"/>
      <w:bookmarkStart w:id="910" w:name="_Toc120025215"/>
      <w:bookmarkStart w:id="911" w:name="_Toc120025370"/>
      <w:bookmarkStart w:id="912" w:name="_Toc120091448"/>
      <w:r w:rsidRPr="004E66ED">
        <w:rPr>
          <w:color w:val="000000" w:themeColor="text1"/>
        </w:rPr>
        <w:t>5.21</w:t>
      </w:r>
      <w:r w:rsidRPr="004E66ED">
        <w:rPr>
          <w:color w:val="000000" w:themeColor="text1"/>
        </w:rPr>
        <w:tab/>
        <w:t>Use Case on Virtual Emergency Drill over 5G Metaverse</w:t>
      </w:r>
      <w:bookmarkEnd w:id="907"/>
      <w:bookmarkEnd w:id="908"/>
    </w:p>
    <w:p w14:paraId="4329B424" w14:textId="77777777" w:rsidR="007E72A3" w:rsidRPr="004E66ED" w:rsidRDefault="007E72A3" w:rsidP="007E72A3">
      <w:pPr>
        <w:pStyle w:val="Heading3"/>
      </w:pPr>
      <w:bookmarkStart w:id="913" w:name="_Toc136356702"/>
      <w:bookmarkStart w:id="914" w:name="_Toc136857595"/>
      <w:r w:rsidRPr="004E66ED">
        <w:t>5.21.1</w:t>
      </w:r>
      <w:r w:rsidRPr="004E66ED">
        <w:tab/>
        <w:t>Description</w:t>
      </w:r>
      <w:bookmarkEnd w:id="913"/>
      <w:bookmarkEnd w:id="914"/>
    </w:p>
    <w:p w14:paraId="31F09189" w14:textId="77777777" w:rsidR="007E72A3" w:rsidRPr="004E66ED" w:rsidRDefault="007E72A3" w:rsidP="007E72A3">
      <w:r w:rsidRPr="004E66ED">
        <w:t xml:space="preserve">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w:t>
      </w:r>
      <w:r w:rsidRPr="004E66ED">
        <w:lastRenderedPageBreak/>
        <w:t>improve response to direct damage from emergencies, but also provide valuable data on human thoughts, decisions, and actions in actual crisis situations.</w:t>
      </w:r>
    </w:p>
    <w:p w14:paraId="750C010B" w14:textId="60EE0E36" w:rsidR="007E72A3" w:rsidRPr="004E66ED" w:rsidRDefault="007E72A3" w:rsidP="007E72A3">
      <w:r w:rsidRPr="004E66ED">
        <w:t xml:space="preserve">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w:t>
      </w:r>
      <w:r w:rsidR="00DE3DE4" w:rsidRPr="004E66ED">
        <w:t xml:space="preserve">has to </w:t>
      </w:r>
      <w:r w:rsidRPr="004E66ED">
        <w:t>be able to quickly and accurately assess the extent of damage and impact and take timely action to recover their networks.</w:t>
      </w:r>
    </w:p>
    <w:p w14:paraId="6890FFC0" w14:textId="77777777" w:rsidR="007E72A3" w:rsidRPr="004E66ED" w:rsidRDefault="007E72A3" w:rsidP="007E72A3">
      <w:pPr>
        <w:pStyle w:val="Heading3"/>
      </w:pPr>
      <w:bookmarkStart w:id="915" w:name="_Toc136356703"/>
      <w:bookmarkStart w:id="916" w:name="_Toc136857596"/>
      <w:r w:rsidRPr="004E66ED">
        <w:t>5.21.2</w:t>
      </w:r>
      <w:r w:rsidRPr="004E66ED">
        <w:tab/>
        <w:t>Pre-conditions</w:t>
      </w:r>
      <w:bookmarkEnd w:id="915"/>
      <w:bookmarkEnd w:id="916"/>
    </w:p>
    <w:p w14:paraId="1DB0533A" w14:textId="77777777" w:rsidR="007E72A3" w:rsidRPr="004E66ED" w:rsidRDefault="007E72A3" w:rsidP="007E72A3">
      <w:r w:rsidRPr="004E66ED">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Pr="004E66ED" w:rsidRDefault="007E72A3" w:rsidP="007E72A3">
      <w:pPr>
        <w:pStyle w:val="Heading3"/>
      </w:pPr>
      <w:bookmarkStart w:id="917" w:name="_Toc136356704"/>
      <w:bookmarkStart w:id="918" w:name="_Toc136857597"/>
      <w:r w:rsidRPr="004E66ED">
        <w:t>5.21.3</w:t>
      </w:r>
      <w:r w:rsidRPr="004E66ED">
        <w:tab/>
        <w:t>Service Flows</w:t>
      </w:r>
      <w:bookmarkEnd w:id="917"/>
      <w:bookmarkEnd w:id="918"/>
    </w:p>
    <w:p w14:paraId="091B242A" w14:textId="77777777" w:rsidR="007E72A3" w:rsidRPr="004E66ED" w:rsidRDefault="007E72A3" w:rsidP="00AA2D93">
      <w:pPr>
        <w:pStyle w:val="TH"/>
      </w:pPr>
      <w:r w:rsidRPr="004E66ED">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4E66ED" w:rsidRDefault="00066483" w:rsidP="00066483">
      <w:pPr>
        <w:pStyle w:val="B1"/>
      </w:pPr>
      <w:r w:rsidRPr="004E66ED">
        <w:t>1.</w:t>
      </w:r>
      <w:r w:rsidRPr="004E66ED">
        <w:tab/>
      </w:r>
      <w:r w:rsidR="007E72A3" w:rsidRPr="004E66ED">
        <w:t>City A is planning a virtual emergency drill that participants can access from any location, such as their office, home, or even the beach.</w:t>
      </w:r>
    </w:p>
    <w:p w14:paraId="4DE030E4" w14:textId="403C17CE" w:rsidR="007E72A3" w:rsidRPr="004E66ED" w:rsidRDefault="00066483" w:rsidP="00066483">
      <w:pPr>
        <w:pStyle w:val="B1"/>
      </w:pPr>
      <w:r w:rsidRPr="004E66ED">
        <w:t>2.</w:t>
      </w:r>
      <w:r w:rsidRPr="004E66ED">
        <w:tab/>
      </w:r>
      <w:r w:rsidR="007E72A3" w:rsidRPr="004E66ED">
        <w:t>Mobile operator B will provide the 5G system and anticipated operational and maintenance data for the emergency drill in the metaverse environment.</w:t>
      </w:r>
    </w:p>
    <w:p w14:paraId="2CC0841B" w14:textId="69EA845F" w:rsidR="007E72A3" w:rsidRPr="004E66ED" w:rsidRDefault="00066483" w:rsidP="00066483">
      <w:pPr>
        <w:pStyle w:val="B1"/>
      </w:pPr>
      <w:r w:rsidRPr="004E66ED">
        <w:t>3.</w:t>
      </w:r>
      <w:r w:rsidRPr="004E66ED">
        <w:tab/>
      </w:r>
      <w:r w:rsidR="007E72A3" w:rsidRPr="004E66ED">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4E66ED" w:rsidRDefault="00066483" w:rsidP="00066483">
      <w:pPr>
        <w:pStyle w:val="B1"/>
      </w:pPr>
      <w:r w:rsidRPr="004E66ED">
        <w:t>4.</w:t>
      </w:r>
      <w:r w:rsidRPr="004E66ED">
        <w:tab/>
      </w:r>
      <w:r w:rsidR="007E72A3" w:rsidRPr="004E66ED">
        <w:t xml:space="preserve">City A and designated organizations will collect various types of data during the emergency drill. </w:t>
      </w:r>
    </w:p>
    <w:p w14:paraId="2E509B9D" w14:textId="56202AF1" w:rsidR="007E72A3" w:rsidRPr="004E66ED" w:rsidRDefault="00066483" w:rsidP="00066483">
      <w:pPr>
        <w:pStyle w:val="B1"/>
      </w:pPr>
      <w:r w:rsidRPr="004E66ED">
        <w:t>5.</w:t>
      </w:r>
      <w:r w:rsidRPr="004E66ED">
        <w:tab/>
      </w:r>
      <w:r w:rsidR="007E72A3" w:rsidRPr="004E66ED">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4E66ED" w:rsidRDefault="007E72A3" w:rsidP="007E72A3">
      <w:pPr>
        <w:pStyle w:val="Heading3"/>
      </w:pPr>
      <w:bookmarkStart w:id="919" w:name="_Toc136356705"/>
      <w:bookmarkStart w:id="920" w:name="_Toc136857598"/>
      <w:r w:rsidRPr="004E66ED">
        <w:lastRenderedPageBreak/>
        <w:t>5.21.4</w:t>
      </w:r>
      <w:r w:rsidRPr="004E66ED">
        <w:tab/>
        <w:t>Post-conditions</w:t>
      </w:r>
      <w:bookmarkEnd w:id="919"/>
      <w:bookmarkEnd w:id="920"/>
    </w:p>
    <w:p w14:paraId="60B4892F" w14:textId="77777777" w:rsidR="007E72A3" w:rsidRPr="004E66ED" w:rsidRDefault="007E72A3" w:rsidP="007E72A3">
      <w:pPr>
        <w:rPr>
          <w:lang w:val="en-US"/>
        </w:rPr>
      </w:pPr>
      <w:r w:rsidRPr="004E66ED">
        <w:rPr>
          <w:lang w:val="en-US"/>
        </w:rPr>
        <w:t>By participating in emergency drills, citizens and organizations learn how to respond to disaster scenarios, such as evacuations and rescues, and this information can be incorporated into local government disaster preparedness plans. Additionally, mobile operators can take effective measures to counteract potential network failures and other adverse impacts.</w:t>
      </w:r>
    </w:p>
    <w:p w14:paraId="08FFCBEF" w14:textId="77777777" w:rsidR="007E72A3" w:rsidRPr="004E66ED" w:rsidRDefault="007E72A3" w:rsidP="007E72A3">
      <w:pPr>
        <w:pStyle w:val="Heading3"/>
      </w:pPr>
      <w:bookmarkStart w:id="921" w:name="_Toc136356706"/>
      <w:bookmarkStart w:id="922" w:name="_Toc136857599"/>
      <w:bookmarkStart w:id="923" w:name="_Hlk128089785"/>
      <w:r w:rsidRPr="004E66ED">
        <w:t>5.21.5</w:t>
      </w:r>
      <w:r w:rsidRPr="004E66ED">
        <w:tab/>
        <w:t>Existing features partly or fully covering the use case functionality</w:t>
      </w:r>
      <w:bookmarkEnd w:id="921"/>
      <w:bookmarkEnd w:id="922"/>
    </w:p>
    <w:bookmarkEnd w:id="923"/>
    <w:p w14:paraId="0F7881F7" w14:textId="569291E7" w:rsidR="007E72A3" w:rsidRPr="004E66ED" w:rsidRDefault="00AA2D93" w:rsidP="007E72A3">
      <w:pPr>
        <w:pStyle w:val="EditorsNote"/>
        <w:rPr>
          <w:noProof/>
          <w:lang w:eastAsia="ja-JP"/>
        </w:rPr>
      </w:pPr>
      <w:r>
        <w:rPr>
          <w:noProof/>
          <w:lang w:eastAsia="ja-JP"/>
        </w:rPr>
        <w:t xml:space="preserve">Editor's Note: </w:t>
      </w:r>
      <w:r w:rsidR="00D23240" w:rsidRPr="004E66ED">
        <w:rPr>
          <w:noProof/>
          <w:lang w:eastAsia="ja-JP"/>
        </w:rPr>
        <w:t>No existing features are identified.</w:t>
      </w:r>
    </w:p>
    <w:p w14:paraId="1D1E993B" w14:textId="77777777" w:rsidR="007E72A3" w:rsidRPr="004E66ED" w:rsidRDefault="007E72A3" w:rsidP="007E72A3">
      <w:pPr>
        <w:pStyle w:val="Heading3"/>
      </w:pPr>
      <w:bookmarkStart w:id="924" w:name="_Toc136356707"/>
      <w:bookmarkStart w:id="925" w:name="_Toc136857600"/>
      <w:r w:rsidRPr="004E66ED">
        <w:t>5.21.6</w:t>
      </w:r>
      <w:r w:rsidRPr="004E66ED">
        <w:tab/>
        <w:t>Potential New Requirements needed to support the use case</w:t>
      </w:r>
      <w:bookmarkStart w:id="926" w:name="_Hlk128081799"/>
      <w:bookmarkEnd w:id="924"/>
      <w:bookmarkEnd w:id="925"/>
    </w:p>
    <w:p w14:paraId="39E91E43" w14:textId="1D08087C" w:rsidR="007E72A3" w:rsidRPr="004E66ED" w:rsidRDefault="007E72A3" w:rsidP="007E72A3">
      <w:pPr>
        <w:rPr>
          <w:noProof/>
          <w:lang w:eastAsia="ja-JP"/>
        </w:rPr>
      </w:pPr>
      <w:bookmarkStart w:id="927" w:name="_Hlk128089640"/>
      <w:r w:rsidRPr="004E66ED">
        <w:t>[PR 5.21.6-1] Subject to the operator’s policy, 5G system shall be able to provide the means for the authorized third party to provide the input data about specific virtual event(s) e.g. failure of the NW equipment, burst traffic on the virtual 5G system(s) for the mobile Metaverse service.</w:t>
      </w:r>
    </w:p>
    <w:p w14:paraId="0924FEB2" w14:textId="77777777" w:rsidR="007E72A3" w:rsidRPr="004E66ED" w:rsidRDefault="007E72A3" w:rsidP="002115EE">
      <w:pPr>
        <w:pStyle w:val="Heading2"/>
        <w:rPr>
          <w:color w:val="000000" w:themeColor="text1"/>
        </w:rPr>
      </w:pPr>
      <w:bookmarkStart w:id="928" w:name="_Toc136356708"/>
      <w:bookmarkStart w:id="929" w:name="_Toc136857601"/>
      <w:bookmarkEnd w:id="926"/>
      <w:bookmarkEnd w:id="927"/>
      <w:r w:rsidRPr="004E66ED">
        <w:rPr>
          <w:color w:val="000000" w:themeColor="text1"/>
        </w:rPr>
        <w:t>5.22</w:t>
      </w:r>
      <w:r w:rsidRPr="004E66ED">
        <w:rPr>
          <w:color w:val="000000" w:themeColor="text1"/>
        </w:rPr>
        <w:tab/>
        <w:t>Use case of Mobile Metaverse Live Concert</w:t>
      </w:r>
      <w:bookmarkEnd w:id="928"/>
      <w:bookmarkEnd w:id="929"/>
    </w:p>
    <w:p w14:paraId="6B4B98CD" w14:textId="77777777" w:rsidR="007E72A3" w:rsidRPr="004E66ED" w:rsidRDefault="007E72A3" w:rsidP="002115EE">
      <w:pPr>
        <w:pStyle w:val="Heading3"/>
      </w:pPr>
      <w:bookmarkStart w:id="930" w:name="_Toc136356709"/>
      <w:bookmarkStart w:id="931" w:name="_Toc136857602"/>
      <w:r w:rsidRPr="004E66ED">
        <w:t>5.22.1</w:t>
      </w:r>
      <w:r w:rsidRPr="004E66ED">
        <w:tab/>
        <w:t>Description</w:t>
      </w:r>
      <w:bookmarkEnd w:id="930"/>
      <w:bookmarkEnd w:id="931"/>
    </w:p>
    <w:p w14:paraId="4E31DBC5" w14:textId="4FDC62E1" w:rsidR="007E72A3" w:rsidRPr="004E66ED" w:rsidRDefault="007E72A3" w:rsidP="007E72A3">
      <w:pPr>
        <w:jc w:val="both"/>
        <w:rPr>
          <w:noProof/>
          <w:lang w:eastAsia="zh-CN"/>
        </w:rPr>
      </w:pPr>
      <w:r w:rsidRPr="004E66ED">
        <w:rPr>
          <w:rFonts w:hint="eastAsia"/>
          <w:noProof/>
          <w:lang w:eastAsia="zh-CN"/>
        </w:rPr>
        <w:t>M</w:t>
      </w:r>
      <w:r w:rsidRPr="004E66ED">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the high speed and low latency transmission provided by 5G system can cooperate with the edge cloud side for real-time rendering, and combine with the local optimized rendering of the XR terminal side to provide the immersive and unbounded XR experience.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Pr="004E66ED" w:rsidRDefault="007E72A3" w:rsidP="002115EE">
      <w:pPr>
        <w:pStyle w:val="Heading3"/>
      </w:pPr>
      <w:bookmarkStart w:id="932" w:name="_Toc136356710"/>
      <w:bookmarkStart w:id="933" w:name="_Toc136857603"/>
      <w:r w:rsidRPr="004E66ED">
        <w:t>5.22.2</w:t>
      </w:r>
      <w:r w:rsidRPr="004E66ED">
        <w:tab/>
        <w:t>Pre-conditions</w:t>
      </w:r>
      <w:bookmarkEnd w:id="932"/>
      <w:bookmarkEnd w:id="933"/>
    </w:p>
    <w:p w14:paraId="5D0FD636" w14:textId="77777777" w:rsidR="007E72A3" w:rsidRPr="004E66ED" w:rsidRDefault="007E72A3" w:rsidP="007E72A3">
      <w:pPr>
        <w:jc w:val="both"/>
        <w:rPr>
          <w:lang w:eastAsia="zh-CN"/>
        </w:rPr>
      </w:pPr>
      <w:r w:rsidRPr="004E66ED">
        <w:rPr>
          <w:lang w:eastAsia="zh-CN"/>
        </w:rPr>
        <w:t>1) Alex</w:t>
      </w:r>
      <w:r w:rsidRPr="004E66ED">
        <w:rPr>
          <w:rFonts w:hint="eastAsia"/>
          <w:lang w:eastAsia="zh-CN"/>
        </w:rPr>
        <w:t>,</w:t>
      </w:r>
      <w:r w:rsidRPr="004E66ED">
        <w:rPr>
          <w:lang w:eastAsia="zh-CN"/>
        </w:rPr>
        <w:t xml:space="preserve"> Bob and </w:t>
      </w:r>
      <w:r w:rsidRPr="004E66ED">
        <w:rPr>
          <w:rFonts w:hint="eastAsia"/>
          <w:lang w:eastAsia="zh-CN"/>
        </w:rPr>
        <w:t>Carey</w:t>
      </w:r>
      <w:r w:rsidRPr="004E66ED">
        <w:rPr>
          <w:lang w:eastAsia="zh-CN"/>
        </w:rPr>
        <w:t xml:space="preserve"> are good friends live in different cities, they agree to watch the mobile metaverse live concert together.</w:t>
      </w:r>
    </w:p>
    <w:p w14:paraId="4399AE68" w14:textId="77777777" w:rsidR="007E72A3" w:rsidRPr="004E66ED" w:rsidRDefault="007E72A3" w:rsidP="007E72A3">
      <w:pPr>
        <w:jc w:val="both"/>
        <w:rPr>
          <w:lang w:eastAsia="zh-CN"/>
        </w:rPr>
      </w:pPr>
      <w:r w:rsidRPr="004E66ED">
        <w:rPr>
          <w:rFonts w:hint="eastAsia"/>
          <w:lang w:eastAsia="zh-CN"/>
        </w:rPr>
        <w:t>2</w:t>
      </w:r>
      <w:r w:rsidRPr="004E66ED">
        <w:rPr>
          <w:lang w:eastAsia="zh-CN"/>
        </w:rPr>
        <w:t>) Alex, Bob and Carey are equipment with XR glasses and tactile, the equipment can capture their voice, facial expression, pose information to generate avatars and interact with the whole live concert.</w:t>
      </w:r>
    </w:p>
    <w:p w14:paraId="79C4AEFC" w14:textId="77777777" w:rsidR="007E72A3" w:rsidRPr="004E66ED" w:rsidRDefault="007E72A3" w:rsidP="007E72A3">
      <w:pPr>
        <w:jc w:val="both"/>
        <w:rPr>
          <w:lang w:eastAsia="zh-CN"/>
        </w:rPr>
      </w:pPr>
      <w:r w:rsidRPr="004E66ED">
        <w:rPr>
          <w:rFonts w:hint="eastAsia"/>
          <w:lang w:eastAsia="zh-CN"/>
        </w:rPr>
        <w:t>3</w:t>
      </w:r>
      <w:r w:rsidRPr="004E66ED">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Pr="004E66ED" w:rsidRDefault="007E72A3" w:rsidP="002115EE">
      <w:pPr>
        <w:pStyle w:val="Heading3"/>
      </w:pPr>
      <w:bookmarkStart w:id="934" w:name="_Toc136356711"/>
      <w:bookmarkStart w:id="935" w:name="_Toc136857604"/>
      <w:r w:rsidRPr="004E66ED">
        <w:t>5.22.3</w:t>
      </w:r>
      <w:r w:rsidRPr="004E66ED">
        <w:tab/>
        <w:t>Service Flows</w:t>
      </w:r>
      <w:bookmarkEnd w:id="934"/>
      <w:bookmarkEnd w:id="935"/>
    </w:p>
    <w:p w14:paraId="2483AE20" w14:textId="10DDFB79" w:rsidR="007E72A3" w:rsidRPr="004E66ED" w:rsidRDefault="007E72A3" w:rsidP="002115EE">
      <w:pPr>
        <w:rPr>
          <w:lang w:eastAsia="zh-CN"/>
        </w:rPr>
      </w:pPr>
      <w:r w:rsidRPr="004E66ED">
        <w:rPr>
          <w:rFonts w:hint="eastAsia"/>
          <w:lang w:eastAsia="zh-CN"/>
        </w:rPr>
        <w:t>1</w:t>
      </w:r>
      <w:r w:rsidRPr="004E66ED">
        <w:rPr>
          <w:lang w:eastAsia="zh-CN"/>
        </w:rPr>
        <w:t>. Alex, Bob and Carey’s subscribe</w:t>
      </w:r>
      <w:r w:rsidR="00AA2D93">
        <w:rPr>
          <w:lang w:eastAsia="zh-CN"/>
        </w:rPr>
        <w:t xml:space="preserve"> </w:t>
      </w:r>
      <w:r w:rsidRPr="004E66ED">
        <w:rPr>
          <w:lang w:eastAsia="zh-CN"/>
        </w:rPr>
        <w:t>to the mobile metaverse live concert services and order a “private box” which can only be used by themselves. Alex, Bob and Carey will be represented at the virtual concert event by their avatars.</w:t>
      </w:r>
    </w:p>
    <w:p w14:paraId="6ABBB8EB" w14:textId="54CA3491" w:rsidR="007E72A3" w:rsidRPr="004E66ED" w:rsidRDefault="007E72A3" w:rsidP="002115EE">
      <w:pPr>
        <w:rPr>
          <w:lang w:eastAsia="zh-CN"/>
        </w:rPr>
      </w:pPr>
      <w:r w:rsidRPr="004E66ED">
        <w:rPr>
          <w:rFonts w:hint="eastAsia"/>
          <w:lang w:eastAsia="zh-CN"/>
        </w:rPr>
        <w:t>2</w:t>
      </w:r>
      <w:r w:rsidRPr="004E66ED">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sidRPr="004E66ED">
        <w:rPr>
          <w:lang w:eastAsia="zh-CN"/>
        </w:rPr>
        <w:t xml:space="preserve">. </w:t>
      </w:r>
    </w:p>
    <w:p w14:paraId="3EB21186" w14:textId="77777777" w:rsidR="007E72A3" w:rsidRPr="004E66ED" w:rsidRDefault="007E72A3" w:rsidP="002115EE">
      <w:pPr>
        <w:rPr>
          <w:lang w:eastAsia="zh-CN"/>
        </w:rPr>
      </w:pPr>
      <w:r w:rsidRPr="004E66ED">
        <w:rPr>
          <w:lang w:eastAsia="zh-CN"/>
        </w:rPr>
        <w:t>3. The concert begins and the three friends access the mobile metaverse service. The live singer is presented to the audience as her own avatar. During the show, the singer and all the audience will be represented by their own avatars in the virtual space. Alex, Bob and Carey can adjust their own visual perspective, such as panoramic view, close range or even backstage. At the same time, they can also view the singer's voice and movement, and immerse themselves in the concert.</w:t>
      </w:r>
    </w:p>
    <w:p w14:paraId="505708B6" w14:textId="4043BE02" w:rsidR="007E72A3" w:rsidRPr="004E66ED" w:rsidRDefault="007E72A3" w:rsidP="002115EE">
      <w:r w:rsidRPr="004E66ED">
        <w:rPr>
          <w:rFonts w:hint="eastAsia"/>
        </w:rPr>
        <w:lastRenderedPageBreak/>
        <w:t>4</w:t>
      </w:r>
      <w:r w:rsidRPr="004E66ED">
        <w:t>. At the same time, extra VIP services can be provided in the “private box”, e.g. to chat with other audience members in the private box without being overheard. The virtual singer may also enter the "private box" to hold a personal meeting with her selected fans.</w:t>
      </w:r>
    </w:p>
    <w:p w14:paraId="3BBB86BE" w14:textId="77777777" w:rsidR="007E72A3" w:rsidRPr="004E66ED" w:rsidRDefault="007E72A3" w:rsidP="002115EE">
      <w:pPr>
        <w:pStyle w:val="Heading3"/>
      </w:pPr>
      <w:bookmarkStart w:id="936" w:name="_Toc136356712"/>
      <w:bookmarkStart w:id="937" w:name="_Toc136857605"/>
      <w:r w:rsidRPr="004E66ED">
        <w:t>5.22.4</w:t>
      </w:r>
      <w:r w:rsidRPr="004E66ED">
        <w:tab/>
        <w:t>Post-conditions</w:t>
      </w:r>
      <w:bookmarkEnd w:id="936"/>
      <w:bookmarkEnd w:id="937"/>
    </w:p>
    <w:p w14:paraId="242D0A4E" w14:textId="6C4F8EEA" w:rsidR="007E72A3" w:rsidRPr="004E66ED" w:rsidRDefault="007E72A3" w:rsidP="007E72A3">
      <w:pPr>
        <w:rPr>
          <w:lang w:eastAsia="zh-CN"/>
        </w:rPr>
      </w:pPr>
      <w:r w:rsidRPr="004E66ED">
        <w:rPr>
          <w:rFonts w:hint="eastAsia"/>
          <w:lang w:eastAsia="zh-CN"/>
        </w:rPr>
        <w:t>T</w:t>
      </w:r>
      <w:r w:rsidRPr="004E66ED">
        <w:rPr>
          <w:lang w:eastAsia="zh-CN"/>
        </w:rPr>
        <w:t xml:space="preserve">he consumers in the mobile metaverse live concert service enjoy a great immersive experience and socialize with their friends. </w:t>
      </w:r>
    </w:p>
    <w:p w14:paraId="6EF11FA9" w14:textId="56ED4DE6" w:rsidR="007E72A3" w:rsidRPr="004E66ED" w:rsidRDefault="007E72A3" w:rsidP="007E72A3">
      <w:pPr>
        <w:rPr>
          <w:lang w:eastAsia="zh-CN"/>
        </w:rPr>
      </w:pPr>
      <w:r w:rsidRPr="004E66ED">
        <w:rPr>
          <w:rFonts w:hint="eastAsia"/>
          <w:lang w:eastAsia="zh-CN"/>
        </w:rPr>
        <w:t>T</w:t>
      </w:r>
      <w:r w:rsidRPr="004E66ED">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Pr="004E66ED" w:rsidRDefault="007E72A3" w:rsidP="002115EE">
      <w:pPr>
        <w:pStyle w:val="Heading3"/>
      </w:pPr>
      <w:bookmarkStart w:id="938" w:name="_Toc113265422"/>
      <w:bookmarkStart w:id="939" w:name="_Toc136356713"/>
      <w:bookmarkStart w:id="940" w:name="_Toc136857606"/>
      <w:r w:rsidRPr="004E66ED">
        <w:t>5.22.5</w:t>
      </w:r>
      <w:r w:rsidRPr="004E66ED">
        <w:tab/>
        <w:t>Existing feature partly or fully covering use case functionality</w:t>
      </w:r>
      <w:bookmarkEnd w:id="938"/>
      <w:bookmarkEnd w:id="939"/>
      <w:bookmarkEnd w:id="940"/>
    </w:p>
    <w:p w14:paraId="6571618A" w14:textId="77777777" w:rsidR="007E72A3" w:rsidRPr="004E66ED" w:rsidRDefault="007E72A3" w:rsidP="007E72A3">
      <w:r w:rsidRPr="004E66ED">
        <w:t>The functional and performance requirements for AR/VR services have been captured in TS 22.261 clause 7.6.</w:t>
      </w:r>
    </w:p>
    <w:p w14:paraId="49B7CE7D" w14:textId="77777777" w:rsidR="007E72A3" w:rsidRPr="004E66ED" w:rsidRDefault="007E72A3" w:rsidP="002115EE">
      <w:pPr>
        <w:pStyle w:val="Heading3"/>
      </w:pPr>
      <w:bookmarkStart w:id="941" w:name="_Toc136356714"/>
      <w:bookmarkStart w:id="942" w:name="_Toc136857607"/>
      <w:r w:rsidRPr="004E66ED">
        <w:t>5.22.6</w:t>
      </w:r>
      <w:r w:rsidRPr="004E66ED">
        <w:tab/>
        <w:t>Potential New Requirements needed to support the use case</w:t>
      </w:r>
      <w:bookmarkEnd w:id="941"/>
      <w:bookmarkEnd w:id="942"/>
    </w:p>
    <w:p w14:paraId="2B7965B5" w14:textId="68D242AD" w:rsidR="007E72A3" w:rsidRPr="004E66ED" w:rsidRDefault="007E72A3" w:rsidP="002115EE">
      <w:r w:rsidRPr="004E66ED">
        <w:t xml:space="preserve">[PR 5.22.6-1] </w:t>
      </w:r>
      <w:r w:rsidRPr="004E66ED">
        <w:rPr>
          <w:rFonts w:hint="eastAsia"/>
        </w:rPr>
        <w:t>S</w:t>
      </w:r>
      <w:r w:rsidRPr="004E66ED">
        <w:t xml:space="preserve">ubject to operator policy, the 5G system shall </w:t>
      </w:r>
      <w:r w:rsidRPr="004E66ED">
        <w:rPr>
          <w:rFonts w:hint="eastAsia"/>
        </w:rPr>
        <w:t>b</w:t>
      </w:r>
      <w:r w:rsidRPr="004E66ED">
        <w:t xml:space="preserve">e able to </w:t>
      </w:r>
      <w:r w:rsidRPr="004E66ED">
        <w:rPr>
          <w:rFonts w:hint="eastAsia"/>
        </w:rPr>
        <w:t>support</w:t>
      </w:r>
      <w:r w:rsidRPr="004E66ED">
        <w:t xml:space="preserve"> </w:t>
      </w:r>
      <w:r w:rsidRPr="004E66ED">
        <w:rPr>
          <w:rFonts w:hint="eastAsia"/>
        </w:rPr>
        <w:t>avatar</w:t>
      </w:r>
      <w:r w:rsidRPr="004E66ED">
        <w:t>-</w:t>
      </w:r>
      <w:r w:rsidRPr="004E66ED">
        <w:rPr>
          <w:rFonts w:hint="eastAsia"/>
        </w:rPr>
        <w:t>based</w:t>
      </w:r>
      <w:r w:rsidRPr="004E66ED">
        <w:t xml:space="preserve"> </w:t>
      </w:r>
      <w:r w:rsidRPr="004E66ED">
        <w:rPr>
          <w:rFonts w:hint="eastAsia"/>
        </w:rPr>
        <w:t>multiparty</w:t>
      </w:r>
      <w:r w:rsidRPr="004E66ED">
        <w:t xml:space="preserve"> communication in mobile metaverse service.</w:t>
      </w:r>
    </w:p>
    <w:p w14:paraId="6B3F917D" w14:textId="343127DC" w:rsidR="007E72A3" w:rsidRPr="004E66ED" w:rsidRDefault="007E72A3" w:rsidP="007E72A3">
      <w:pPr>
        <w:pStyle w:val="Heading2"/>
      </w:pPr>
      <w:bookmarkStart w:id="943" w:name="_Toc136356715"/>
      <w:bookmarkStart w:id="944" w:name="_Toc136857608"/>
      <w:r w:rsidRPr="004E66ED">
        <w:t>5.23</w:t>
      </w:r>
      <w:r w:rsidRPr="004E66ED">
        <w:tab/>
        <w:t xml:space="preserve">Use </w:t>
      </w:r>
      <w:r w:rsidR="00AA2D93">
        <w:t>C</w:t>
      </w:r>
      <w:r w:rsidRPr="004E66ED">
        <w:t>ase on cooperation between metaverse and network using interactive XR</w:t>
      </w:r>
      <w:bookmarkEnd w:id="943"/>
      <w:bookmarkEnd w:id="944"/>
    </w:p>
    <w:p w14:paraId="00BD6638" w14:textId="77777777" w:rsidR="007E72A3" w:rsidRPr="004E66ED" w:rsidRDefault="007E72A3" w:rsidP="007E72A3">
      <w:pPr>
        <w:pStyle w:val="Heading3"/>
        <w:rPr>
          <w:lang w:eastAsia="zh-CN"/>
        </w:rPr>
      </w:pPr>
      <w:bookmarkStart w:id="945" w:name="_Toc136356716"/>
      <w:bookmarkStart w:id="946" w:name="_Toc136857609"/>
      <w:r w:rsidRPr="004E66ED">
        <w:t>5.23</w:t>
      </w:r>
      <w:r w:rsidRPr="004E66ED">
        <w:rPr>
          <w:lang w:eastAsia="zh-CN"/>
        </w:rPr>
        <w:t>.1</w:t>
      </w:r>
      <w:r w:rsidRPr="004E66ED">
        <w:rPr>
          <w:lang w:eastAsia="zh-CN"/>
        </w:rPr>
        <w:tab/>
        <w:t>Description</w:t>
      </w:r>
      <w:bookmarkEnd w:id="945"/>
      <w:bookmarkEnd w:id="946"/>
    </w:p>
    <w:p w14:paraId="7D0724EB" w14:textId="77777777" w:rsidR="007E72A3" w:rsidRPr="004E66ED" w:rsidRDefault="007E72A3" w:rsidP="007E72A3">
      <w:pPr>
        <w:rPr>
          <w:lang w:val="en-US" w:eastAsia="zh-CN"/>
        </w:rPr>
      </w:pPr>
      <w:r w:rsidRPr="004E66ED">
        <w:rPr>
          <w:lang w:val="en-US" w:eastAsia="zh-CN"/>
        </w:rPr>
        <w:t>The mobile meta</w:t>
      </w:r>
      <w:r w:rsidRPr="004E66ED">
        <w:rPr>
          <w:rFonts w:hint="eastAsia"/>
          <w:lang w:val="en-US" w:eastAsia="zh-CN"/>
        </w:rPr>
        <w:t>verse</w:t>
      </w:r>
      <w:r w:rsidRPr="004E66ED">
        <w:rPr>
          <w:lang w:val="en-US" w:eastAsia="zh-CN"/>
        </w:rPr>
        <w:t xml:space="preserve"> allows </w:t>
      </w:r>
      <w:r w:rsidRPr="004E66ED">
        <w:rPr>
          <w:rFonts w:hint="eastAsia"/>
          <w:lang w:val="en-US" w:eastAsia="zh-CN"/>
        </w:rPr>
        <w:t>users</w:t>
      </w:r>
      <w:r w:rsidRPr="004E66ED">
        <w:rPr>
          <w:lang w:val="en-US" w:eastAsia="zh-CN"/>
        </w:rPr>
        <w:t xml:space="preserve"> to access a</w:t>
      </w:r>
      <w:r w:rsidRPr="004E66ED">
        <w:rPr>
          <w:rFonts w:hint="eastAsia"/>
          <w:lang w:val="en-US" w:eastAsia="zh-CN"/>
        </w:rPr>
        <w:t xml:space="preserve">n </w:t>
      </w:r>
      <w:r w:rsidRPr="004E66ED">
        <w:rPr>
          <w:lang w:val="en-US" w:eastAsia="zh-CN"/>
        </w:rPr>
        <w:t xml:space="preserve">endless virtual world </w:t>
      </w:r>
      <w:r w:rsidRPr="004E66ED">
        <w:rPr>
          <w:rFonts w:hint="eastAsia"/>
          <w:lang w:val="en-US" w:eastAsia="zh-CN"/>
        </w:rPr>
        <w:t xml:space="preserve">at </w:t>
      </w:r>
      <w:r w:rsidRPr="004E66ED">
        <w:rPr>
          <w:lang w:val="en-US" w:eastAsia="zh-CN"/>
        </w:rPr>
        <w:t>anytime</w:t>
      </w:r>
      <w:r w:rsidRPr="004E66ED">
        <w:rPr>
          <w:rFonts w:hint="eastAsia"/>
          <w:lang w:val="en-US" w:eastAsia="zh-CN"/>
        </w:rPr>
        <w:t xml:space="preserve"> and </w:t>
      </w:r>
      <w:r w:rsidRPr="004E66ED">
        <w:rPr>
          <w:lang w:val="en-US" w:eastAsia="zh-CN"/>
        </w:rPr>
        <w:t>anywhere through their</w:t>
      </w:r>
      <w:r w:rsidRPr="004E66ED">
        <w:rPr>
          <w:rFonts w:hint="eastAsia"/>
          <w:lang w:val="en-US" w:eastAsia="zh-CN"/>
        </w:rPr>
        <w:t xml:space="preserve"> terminals</w:t>
      </w:r>
      <w:r w:rsidRPr="004E66ED">
        <w:rPr>
          <w:lang w:val="en-US" w:eastAsia="zh-CN"/>
        </w:rPr>
        <w:t xml:space="preserve">. </w:t>
      </w:r>
      <w:r w:rsidRPr="004E66ED">
        <w:rPr>
          <w:rFonts w:hint="eastAsia"/>
          <w:lang w:val="en-US" w:eastAsia="zh-CN"/>
        </w:rPr>
        <w:t xml:space="preserve">The </w:t>
      </w:r>
      <w:r w:rsidRPr="004E66ED">
        <w:rPr>
          <w:lang w:val="en-US" w:eastAsia="zh-CN"/>
        </w:rPr>
        <w:t xml:space="preserve">mobile </w:t>
      </w:r>
      <w:r w:rsidRPr="004E66ED">
        <w:rPr>
          <w:rFonts w:hint="eastAsia"/>
          <w:lang w:val="en-US" w:eastAsia="zh-CN"/>
        </w:rPr>
        <w:t xml:space="preserve">metaverse </w:t>
      </w:r>
      <w:r w:rsidRPr="004E66ED">
        <w:rPr>
          <w:lang w:val="en-US" w:eastAsia="zh-CN"/>
        </w:rPr>
        <w:t>are</w:t>
      </w:r>
      <w:r w:rsidRPr="004E66ED">
        <w:rPr>
          <w:rFonts w:hint="eastAsia"/>
          <w:lang w:val="en-US" w:eastAsia="zh-CN"/>
        </w:rPr>
        <w:t xml:space="preserve"> expected to behave as the real </w:t>
      </w:r>
      <w:r w:rsidRPr="004E66ED">
        <w:rPr>
          <w:lang w:val="en-US" w:eastAsia="zh-CN"/>
        </w:rPr>
        <w:t>world</w:t>
      </w:r>
      <w:r w:rsidRPr="004E66ED">
        <w:rPr>
          <w:rFonts w:hint="eastAsia"/>
          <w:lang w:val="en-US" w:eastAsia="zh-CN"/>
        </w:rPr>
        <w:t xml:space="preserve">, </w:t>
      </w:r>
      <w:r w:rsidRPr="004E66ED">
        <w:rPr>
          <w:lang w:val="en-US" w:eastAsia="zh-CN"/>
        </w:rPr>
        <w:t>which</w:t>
      </w:r>
      <w:r w:rsidRPr="004E66ED">
        <w:rPr>
          <w:rFonts w:hint="eastAsia"/>
          <w:lang w:val="en-US" w:eastAsia="zh-CN"/>
        </w:rPr>
        <w:t xml:space="preserve"> means i</w:t>
      </w:r>
      <w:r w:rsidRPr="004E66ED">
        <w:rPr>
          <w:lang w:val="en-US" w:eastAsia="zh-CN"/>
        </w:rPr>
        <w:t xml:space="preserve">n addition to </w:t>
      </w:r>
      <w:r w:rsidRPr="004E66ED">
        <w:rPr>
          <w:rFonts w:hint="eastAsia"/>
          <w:lang w:val="en-US" w:eastAsia="zh-CN"/>
        </w:rPr>
        <w:t>render</w:t>
      </w:r>
      <w:r w:rsidRPr="004E66ED">
        <w:rPr>
          <w:lang w:val="en-US" w:eastAsia="zh-CN"/>
        </w:rPr>
        <w:t>ing</w:t>
      </w:r>
      <w:r w:rsidRPr="004E66ED">
        <w:rPr>
          <w:rFonts w:hint="eastAsia"/>
          <w:lang w:val="en-US" w:eastAsia="zh-CN"/>
        </w:rPr>
        <w:t xml:space="preserve"> </w:t>
      </w:r>
      <w:r w:rsidRPr="004E66ED">
        <w:rPr>
          <w:lang w:val="en-US" w:eastAsia="zh-CN"/>
        </w:rPr>
        <w:t xml:space="preserve">a </w:t>
      </w:r>
      <w:r w:rsidRPr="004E66ED">
        <w:rPr>
          <w:rFonts w:hint="eastAsia"/>
          <w:lang w:val="en-US" w:eastAsia="zh-CN"/>
        </w:rPr>
        <w:t xml:space="preserve">virtual environment like the physical world, </w:t>
      </w:r>
      <w:r w:rsidRPr="004E66ED">
        <w:rPr>
          <w:lang w:val="en-US" w:eastAsia="zh-CN"/>
        </w:rPr>
        <w:t>the perceived spatial-temporal consistency is also the key</w:t>
      </w:r>
      <w:r w:rsidRPr="004E66ED">
        <w:rPr>
          <w:rFonts w:hint="eastAsia"/>
          <w:lang w:val="en-US" w:eastAsia="zh-CN"/>
        </w:rPr>
        <w:t xml:space="preserve"> point</w:t>
      </w:r>
      <w:r w:rsidRPr="004E66ED">
        <w:rPr>
          <w:lang w:val="en-US" w:eastAsia="zh-CN"/>
        </w:rPr>
        <w:t xml:space="preserve"> to </w:t>
      </w:r>
      <w:r w:rsidRPr="004E66ED">
        <w:rPr>
          <w:rFonts w:hint="eastAsia"/>
          <w:lang w:val="en-US" w:eastAsia="zh-CN"/>
        </w:rPr>
        <w:t xml:space="preserve">achieve </w:t>
      </w:r>
      <w:r w:rsidRPr="004E66ED">
        <w:rPr>
          <w:lang w:val="en-US" w:eastAsia="zh-CN"/>
        </w:rPr>
        <w:t>an</w:t>
      </w:r>
      <w:r w:rsidRPr="004E66ED">
        <w:rPr>
          <w:rFonts w:hint="eastAsia"/>
          <w:lang w:val="en-US" w:eastAsia="zh-CN"/>
        </w:rPr>
        <w:t xml:space="preserve"> </w:t>
      </w:r>
      <w:r w:rsidRPr="004E66ED">
        <w:rPr>
          <w:lang w:val="en-US" w:eastAsia="zh-CN"/>
        </w:rPr>
        <w:t>immersive location agnostic service experience</w:t>
      </w:r>
      <w:r w:rsidRPr="004E66ED">
        <w:rPr>
          <w:rFonts w:hint="eastAsia"/>
          <w:lang w:val="en-US" w:eastAsia="zh-CN"/>
        </w:rPr>
        <w:t>.</w:t>
      </w:r>
    </w:p>
    <w:p w14:paraId="16203C84" w14:textId="77777777" w:rsidR="007E72A3" w:rsidRPr="004E66ED" w:rsidRDefault="007E72A3" w:rsidP="007E72A3">
      <w:pPr>
        <w:autoSpaceDE w:val="0"/>
        <w:autoSpaceDN w:val="0"/>
        <w:adjustRightInd w:val="0"/>
        <w:spacing w:after="0"/>
        <w:rPr>
          <w:lang w:eastAsia="zh-CN"/>
        </w:rPr>
      </w:pPr>
      <w:r w:rsidRPr="004E66ED">
        <w:rPr>
          <w:lang w:val="en-US" w:eastAsia="zh-CN"/>
        </w:rPr>
        <w:t>In mobile metaverse, spatial</w:t>
      </w:r>
      <w:r w:rsidRPr="004E66ED">
        <w:rPr>
          <w:rFonts w:hint="eastAsia"/>
          <w:lang w:val="en-US" w:eastAsia="zh-CN"/>
        </w:rPr>
        <w:t>-</w:t>
      </w:r>
      <w:r w:rsidRPr="004E66ED">
        <w:rPr>
          <w:lang w:val="en-US" w:eastAsia="zh-CN"/>
        </w:rPr>
        <w:t xml:space="preserve">temporal consistency for single </w:t>
      </w:r>
      <w:r w:rsidRPr="004E66ED">
        <w:rPr>
          <w:rFonts w:hint="eastAsia"/>
          <w:lang w:val="en-US" w:eastAsia="zh-CN"/>
        </w:rPr>
        <w:t>user</w:t>
      </w:r>
      <w:r w:rsidRPr="004E66ED">
        <w:rPr>
          <w:lang w:val="en-US" w:eastAsia="zh-CN"/>
        </w:rPr>
        <w:t xml:space="preserve"> could mean, for example, dropping a virtual pen</w:t>
      </w:r>
      <w:r w:rsidRPr="004E66ED">
        <w:rPr>
          <w:rFonts w:hint="eastAsia"/>
          <w:lang w:val="en-US" w:eastAsia="zh-CN"/>
        </w:rPr>
        <w:t xml:space="preserve"> and </w:t>
      </w:r>
      <w:r w:rsidRPr="004E66ED">
        <w:rPr>
          <w:lang w:val="en-US" w:eastAsia="zh-CN"/>
        </w:rPr>
        <w:t>seeing this pen fall subsequently</w:t>
      </w:r>
      <w:r w:rsidRPr="004E66ED">
        <w:rPr>
          <w:rFonts w:hint="eastAsia"/>
          <w:lang w:val="en-US" w:eastAsia="zh-CN"/>
        </w:rPr>
        <w:t>. While f</w:t>
      </w:r>
      <w:r w:rsidRPr="004E66ED">
        <w:rPr>
          <w:lang w:val="en-US" w:eastAsia="zh-CN"/>
        </w:rPr>
        <w:t>or multi</w:t>
      </w:r>
      <w:r w:rsidRPr="004E66ED">
        <w:rPr>
          <w:rFonts w:hint="eastAsia"/>
          <w:lang w:val="en-US" w:eastAsia="zh-CN"/>
        </w:rPr>
        <w:t>ple</w:t>
      </w:r>
      <w:r w:rsidRPr="004E66ED">
        <w:rPr>
          <w:lang w:val="en-US" w:eastAsia="zh-CN"/>
        </w:rPr>
        <w:t xml:space="preserve"> players, this consistency could mean, for example, that one person cuts down a tree and other people see the tree </w:t>
      </w:r>
      <w:r w:rsidRPr="004E66ED">
        <w:rPr>
          <w:rFonts w:hint="eastAsia"/>
          <w:lang w:val="en-US" w:eastAsia="zh-CN"/>
        </w:rPr>
        <w:t>falling down</w:t>
      </w:r>
      <w:r w:rsidRPr="004E66ED">
        <w:rPr>
          <w:lang w:val="en-US" w:eastAsia="zh-CN"/>
        </w:rPr>
        <w:t xml:space="preserve">. This user experience requires the </w:t>
      </w:r>
      <w:r w:rsidRPr="004E66ED">
        <w:t>motion-to-photon latency in the range of 7 ms to 15ms</w:t>
      </w:r>
      <w:r w:rsidRPr="004E66ED">
        <w:rPr>
          <w:rFonts w:hint="eastAsia"/>
          <w:lang w:eastAsia="zh-CN"/>
        </w:rPr>
        <w:t xml:space="preserve"> [</w:t>
      </w:r>
      <w:r w:rsidRPr="004E66ED">
        <w:rPr>
          <w:lang w:eastAsia="zh-CN"/>
        </w:rPr>
        <w:t>5</w:t>
      </w:r>
      <w:r w:rsidRPr="004E66ED">
        <w:rPr>
          <w:rFonts w:hint="eastAsia"/>
          <w:lang w:eastAsia="zh-CN"/>
        </w:rPr>
        <w:t>]</w:t>
      </w:r>
      <w:r w:rsidRPr="004E66ED">
        <w:rPr>
          <w:lang w:eastAsia="zh-CN"/>
        </w:rPr>
        <w:t xml:space="preserve"> at least for a single user viewing the consequence of her own actions</w:t>
      </w:r>
      <w:r w:rsidRPr="004E66ED">
        <w:rPr>
          <w:rFonts w:hint="eastAsia"/>
          <w:lang w:eastAsia="zh-CN"/>
        </w:rPr>
        <w:t>. I</w:t>
      </w:r>
      <w:r w:rsidRPr="004E66ED">
        <w:rPr>
          <w:lang w:eastAsia="zh-CN"/>
        </w:rPr>
        <w:t>mmersive VR requires the delivery of massive</w:t>
      </w:r>
      <w:r w:rsidRPr="004E66ED">
        <w:rPr>
          <w:rFonts w:hint="eastAsia"/>
          <w:lang w:eastAsia="zh-CN"/>
        </w:rPr>
        <w:t xml:space="preserve"> </w:t>
      </w:r>
      <w:r w:rsidRPr="004E66ED">
        <w:rPr>
          <w:lang w:eastAsia="zh-CN"/>
        </w:rPr>
        <w:t>amount of data (in the order of Gigabyte) at ultra-low latency</w:t>
      </w:r>
      <w:r w:rsidRPr="004E66ED">
        <w:rPr>
          <w:rFonts w:hint="eastAsia"/>
          <w:lang w:eastAsia="zh-CN"/>
        </w:rPr>
        <w:t xml:space="preserve"> </w:t>
      </w:r>
      <w:r w:rsidRPr="004E66ED">
        <w:rPr>
          <w:lang w:eastAsia="zh-CN"/>
        </w:rPr>
        <w:t>(less than 20 ms</w:t>
      </w:r>
      <w:r w:rsidRPr="004E66ED">
        <w:rPr>
          <w:rFonts w:hint="eastAsia"/>
          <w:lang w:eastAsia="zh-CN"/>
        </w:rPr>
        <w:t>) [</w:t>
      </w:r>
      <w:r w:rsidRPr="004E66ED">
        <w:rPr>
          <w:lang w:eastAsia="zh-CN"/>
        </w:rPr>
        <w:t>54</w:t>
      </w:r>
      <w:r w:rsidRPr="004E66ED">
        <w:rPr>
          <w:rFonts w:hint="eastAsia"/>
          <w:lang w:eastAsia="zh-CN"/>
        </w:rPr>
        <w:t>].</w:t>
      </w:r>
    </w:p>
    <w:p w14:paraId="6DBE5D9B" w14:textId="77777777" w:rsidR="007E72A3" w:rsidRPr="004E66ED" w:rsidRDefault="007E72A3" w:rsidP="007E72A3">
      <w:pPr>
        <w:autoSpaceDE w:val="0"/>
        <w:autoSpaceDN w:val="0"/>
        <w:adjustRightInd w:val="0"/>
        <w:spacing w:after="0"/>
        <w:rPr>
          <w:lang w:eastAsia="zh-CN"/>
        </w:rPr>
      </w:pPr>
    </w:p>
    <w:p w14:paraId="3B19F25A" w14:textId="77777777" w:rsidR="007E72A3" w:rsidRPr="004E66ED" w:rsidRDefault="007E72A3" w:rsidP="007E72A3">
      <w:pPr>
        <w:pStyle w:val="NO"/>
      </w:pPr>
      <w:r w:rsidRPr="004E66ED">
        <w:t xml:space="preserve">NOTE: </w:t>
      </w:r>
      <w:r w:rsidRPr="004E66ED">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Pr="004E66ED" w:rsidRDefault="007E72A3" w:rsidP="007E72A3">
      <w:pPr>
        <w:rPr>
          <w:lang w:val="en-US" w:eastAsia="zh-CN"/>
        </w:rPr>
      </w:pPr>
      <w:r w:rsidRPr="004E66ED">
        <w:rPr>
          <w:lang w:val="en-US" w:eastAsia="zh-CN"/>
        </w:rPr>
        <w:t xml:space="preserve">It should be noted that the computation resources </w:t>
      </w:r>
      <w:r w:rsidRPr="004E66ED">
        <w:rPr>
          <w:rFonts w:hint="eastAsia"/>
          <w:lang w:val="en-US" w:eastAsia="zh-CN"/>
        </w:rPr>
        <w:t xml:space="preserve">for </w:t>
      </w:r>
      <w:r w:rsidRPr="004E66ED">
        <w:rPr>
          <w:lang w:val="en-US" w:eastAsia="zh-CN"/>
        </w:rPr>
        <w:t>rendering involved in the mobile meta</w:t>
      </w:r>
      <w:r w:rsidRPr="004E66ED">
        <w:rPr>
          <w:rFonts w:hint="eastAsia"/>
          <w:lang w:val="en-US" w:eastAsia="zh-CN"/>
        </w:rPr>
        <w:t>verse</w:t>
      </w:r>
      <w:r w:rsidRPr="004E66ED">
        <w:rPr>
          <w:lang w:val="en-US" w:eastAsia="zh-CN"/>
        </w:rPr>
        <w:t xml:space="preserve"> is different from the cloud gam</w:t>
      </w:r>
      <w:r w:rsidRPr="004E66ED">
        <w:rPr>
          <w:rFonts w:hint="eastAsia"/>
          <w:lang w:val="en-US" w:eastAsia="zh-CN"/>
        </w:rPr>
        <w:t>ing</w:t>
      </w:r>
      <w:r w:rsidRPr="004E66ED">
        <w:rPr>
          <w:lang w:val="en-US" w:eastAsia="zh-CN"/>
        </w:rPr>
        <w:t xml:space="preserve"> and traditional</w:t>
      </w:r>
      <w:r w:rsidRPr="004E66ED">
        <w:rPr>
          <w:rFonts w:hint="eastAsia"/>
          <w:lang w:val="en-US" w:eastAsia="zh-CN"/>
        </w:rPr>
        <w:t xml:space="preserve"> VR.</w:t>
      </w:r>
      <w:r w:rsidRPr="004E66ED">
        <w:t xml:space="preserve"> </w:t>
      </w:r>
      <w:r w:rsidRPr="004E66ED">
        <w:rPr>
          <w:rFonts w:hint="eastAsia"/>
          <w:lang w:eastAsia="zh-CN"/>
        </w:rPr>
        <w:t xml:space="preserve">For example, </w:t>
      </w:r>
      <w:r w:rsidRPr="004E66ED">
        <w:rPr>
          <w:lang w:val="en-US" w:eastAsia="zh-CN"/>
        </w:rPr>
        <w:t>running a typical massively multiplayer online game today requires multiple</w:t>
      </w:r>
      <w:r w:rsidRPr="004E66ED">
        <w:rPr>
          <w:rFonts w:hint="eastAsia"/>
          <w:lang w:val="en-US" w:eastAsia="zh-CN"/>
        </w:rPr>
        <w:t xml:space="preserve"> </w:t>
      </w:r>
      <w:r w:rsidRPr="004E66ED">
        <w:rPr>
          <w:lang w:val="en-US" w:eastAsia="zh-CN"/>
        </w:rPr>
        <w:t>tera</w:t>
      </w:r>
      <w:r w:rsidR="00464CDE" w:rsidRPr="004E66ED">
        <w:rPr>
          <w:lang w:val="en-US" w:eastAsia="zh-CN"/>
        </w:rPr>
        <w:t xml:space="preserve"> </w:t>
      </w:r>
      <w:r w:rsidRPr="004E66ED">
        <w:rPr>
          <w:lang w:val="en-US" w:eastAsia="zh-CN"/>
        </w:rPr>
        <w:t>FLOPS of</w:t>
      </w:r>
      <w:r w:rsidRPr="004E66ED">
        <w:rPr>
          <w:rFonts w:hint="eastAsia"/>
          <w:lang w:val="en-US" w:eastAsia="zh-CN"/>
        </w:rPr>
        <w:t xml:space="preserve"> </w:t>
      </w:r>
      <w:r w:rsidRPr="004E66ED">
        <w:rPr>
          <w:lang w:val="en-US" w:eastAsia="zh-CN"/>
        </w:rPr>
        <w:t>graphics horsepower, and the demand is expected to</w:t>
      </w:r>
      <w:r w:rsidRPr="004E66ED">
        <w:rPr>
          <w:rFonts w:hint="eastAsia"/>
          <w:lang w:val="en-US" w:eastAsia="zh-CN"/>
        </w:rPr>
        <w:t xml:space="preserve"> </w:t>
      </w:r>
      <w:r w:rsidRPr="004E66ED">
        <w:rPr>
          <w:lang w:val="en-US" w:eastAsia="zh-CN"/>
        </w:rPr>
        <w:t>grow by two orders of magnitude to create fully immersive</w:t>
      </w:r>
      <w:r w:rsidRPr="004E66ED">
        <w:rPr>
          <w:rFonts w:hint="eastAsia"/>
          <w:lang w:val="en-US" w:eastAsia="zh-CN"/>
        </w:rPr>
        <w:t xml:space="preserve"> </w:t>
      </w:r>
      <w:r w:rsidRPr="004E66ED">
        <w:rPr>
          <w:lang w:val="en-US" w:eastAsia="zh-CN"/>
        </w:rPr>
        <w:t>mobile metaverse experiences.</w:t>
      </w:r>
      <w:r w:rsidRPr="004E66ED">
        <w:rPr>
          <w:rFonts w:hint="eastAsia"/>
          <w:lang w:val="en-US" w:eastAsia="zh-CN"/>
        </w:rPr>
        <w:t xml:space="preserve"> </w:t>
      </w:r>
      <w:r w:rsidRPr="004E66ED">
        <w:rPr>
          <w:lang w:val="en-US" w:eastAsia="zh-CN"/>
        </w:rPr>
        <w:t>[55]</w:t>
      </w:r>
    </w:p>
    <w:p w14:paraId="7A9F0C81" w14:textId="77777777" w:rsidR="007E72A3" w:rsidRPr="004E66ED" w:rsidRDefault="007E72A3" w:rsidP="007E72A3">
      <w:pPr>
        <w:rPr>
          <w:lang w:val="en-US" w:eastAsia="zh-CN"/>
        </w:rPr>
      </w:pPr>
      <w:r w:rsidRPr="004E66ED">
        <w:rPr>
          <w:rFonts w:hint="eastAsia"/>
          <w:lang w:val="en-US" w:eastAsia="zh-CN"/>
        </w:rPr>
        <w:t>For</w:t>
      </w:r>
      <w:r w:rsidRPr="004E66ED">
        <w:rPr>
          <w:lang w:val="en-US" w:eastAsia="zh-CN"/>
        </w:rPr>
        <w:t xml:space="preserve"> the mobile metaverse world, distributed computation is an inevitable processing mode, so the selection of </w:t>
      </w:r>
      <w:r w:rsidRPr="004E66ED">
        <w:rPr>
          <w:rFonts w:hint="eastAsia"/>
          <w:lang w:val="en-US" w:eastAsia="zh-CN"/>
        </w:rPr>
        <w:t xml:space="preserve">proper </w:t>
      </w:r>
      <w:r w:rsidRPr="004E66ED">
        <w:rPr>
          <w:lang w:val="en-US" w:eastAsia="zh-CN"/>
        </w:rPr>
        <w:t>servers and data centers should consider the requirements of network delay, processing delay</w:t>
      </w:r>
      <w:r w:rsidRPr="004E66ED">
        <w:rPr>
          <w:rFonts w:hint="eastAsia"/>
          <w:lang w:val="en-US" w:eastAsia="zh-CN"/>
        </w:rPr>
        <w:t>, storage</w:t>
      </w:r>
      <w:r w:rsidRPr="004E66ED">
        <w:rPr>
          <w:lang w:val="en-US" w:eastAsia="zh-CN"/>
        </w:rPr>
        <w:t xml:space="preserve"> and </w:t>
      </w:r>
      <w:r w:rsidRPr="004E66ED">
        <w:rPr>
          <w:rFonts w:hint="eastAsia"/>
          <w:lang w:val="en-US" w:eastAsia="zh-CN"/>
        </w:rPr>
        <w:t>computation resource</w:t>
      </w:r>
      <w:r w:rsidRPr="004E66ED">
        <w:rPr>
          <w:lang w:val="en-US" w:eastAsia="zh-CN"/>
        </w:rPr>
        <w:t>. The goal is to minimize the user's perception of delay.</w:t>
      </w:r>
    </w:p>
    <w:p w14:paraId="42AFBAA8" w14:textId="77777777" w:rsidR="007E72A3" w:rsidRPr="004E66ED" w:rsidRDefault="007E72A3" w:rsidP="007E72A3">
      <w:pPr>
        <w:rPr>
          <w:lang w:val="en-US" w:eastAsia="zh-CN"/>
        </w:rPr>
      </w:pPr>
      <w:r w:rsidRPr="004E66ED">
        <w:rPr>
          <w:lang w:val="en-US" w:eastAsia="zh-CN"/>
        </w:rPr>
        <w:t>Therefore, in order to obtain consistent experience</w:t>
      </w:r>
      <w:r w:rsidRPr="004E66ED">
        <w:rPr>
          <w:rFonts w:hint="eastAsia"/>
          <w:lang w:val="en-US" w:eastAsia="zh-CN"/>
        </w:rPr>
        <w:t xml:space="preserve"> in mobile metaverse </w:t>
      </w:r>
      <w:r w:rsidRPr="004E66ED">
        <w:rPr>
          <w:lang w:val="en-US" w:eastAsia="zh-CN"/>
        </w:rPr>
        <w:t>service</w:t>
      </w:r>
      <w:r w:rsidRPr="004E66ED">
        <w:rPr>
          <w:rFonts w:hint="eastAsia"/>
          <w:lang w:val="en-US" w:eastAsia="zh-CN"/>
        </w:rPr>
        <w:t xml:space="preserve"> anytime and anywhere</w:t>
      </w:r>
      <w:r w:rsidRPr="004E66ED">
        <w:rPr>
          <w:lang w:val="en-US" w:eastAsia="zh-CN"/>
        </w:rPr>
        <w:t>, deep collaboration between mobile metaverse and 5G network is needed.</w:t>
      </w:r>
      <w:r w:rsidRPr="004E66ED">
        <w:rPr>
          <w:rFonts w:hint="eastAsia"/>
          <w:lang w:val="en-US" w:eastAsia="zh-CN"/>
        </w:rPr>
        <w:t xml:space="preserve"> The potential collaboration aspects may include caching location, computation location, communication path, traffic scheduling and resource allocation in </w:t>
      </w:r>
      <w:r w:rsidRPr="004E66ED">
        <w:rPr>
          <w:lang w:val="en-US" w:eastAsia="zh-CN"/>
        </w:rPr>
        <w:t>network</w:t>
      </w:r>
      <w:r w:rsidRPr="004E66ED">
        <w:rPr>
          <w:rFonts w:hint="eastAsia"/>
          <w:lang w:val="en-US" w:eastAsia="zh-CN"/>
        </w:rPr>
        <w:t xml:space="preserve">. </w:t>
      </w:r>
      <w:r w:rsidRPr="004E66ED">
        <w:rPr>
          <w:lang w:val="en-US" w:eastAsia="zh-CN"/>
        </w:rPr>
        <w:t>For example, when a service</w:t>
      </w:r>
      <w:r w:rsidRPr="004E66ED">
        <w:rPr>
          <w:rFonts w:hint="eastAsia"/>
          <w:lang w:val="en-US" w:eastAsia="zh-CN"/>
        </w:rPr>
        <w:t xml:space="preserve"> </w:t>
      </w:r>
      <w:r w:rsidRPr="004E66ED">
        <w:rPr>
          <w:lang w:val="en-US" w:eastAsia="zh-CN"/>
        </w:rPr>
        <w:t>request emerges, the network control policy needs</w:t>
      </w:r>
      <w:r w:rsidRPr="004E66ED">
        <w:rPr>
          <w:rFonts w:hint="eastAsia"/>
          <w:lang w:val="en-US" w:eastAsia="zh-CN"/>
        </w:rPr>
        <w:t xml:space="preserve"> </w:t>
      </w:r>
      <w:r w:rsidRPr="004E66ED">
        <w:rPr>
          <w:lang w:val="en-US" w:eastAsia="zh-CN"/>
        </w:rPr>
        <w:t>to coordinate the selection of (i) caching locations to</w:t>
      </w:r>
      <w:r w:rsidRPr="004E66ED">
        <w:rPr>
          <w:rFonts w:hint="eastAsia"/>
          <w:lang w:val="en-US" w:eastAsia="zh-CN"/>
        </w:rPr>
        <w:t xml:space="preserve"> </w:t>
      </w:r>
      <w:r w:rsidRPr="004E66ED">
        <w:rPr>
          <w:lang w:val="en-US" w:eastAsia="zh-CN"/>
        </w:rPr>
        <w:t>provide digital objects, (ii) computation locations to</w:t>
      </w:r>
      <w:r w:rsidRPr="004E66ED">
        <w:rPr>
          <w:rFonts w:hint="eastAsia"/>
          <w:lang w:val="en-US" w:eastAsia="zh-CN"/>
        </w:rPr>
        <w:t xml:space="preserve"> </w:t>
      </w:r>
      <w:r w:rsidRPr="004E66ED">
        <w:rPr>
          <w:lang w:val="en-US" w:eastAsia="zh-CN"/>
        </w:rPr>
        <w:t>execute service functions, and (iii) communication paths</w:t>
      </w:r>
      <w:r w:rsidRPr="004E66ED">
        <w:rPr>
          <w:rFonts w:hint="eastAsia"/>
          <w:lang w:val="en-US" w:eastAsia="zh-CN"/>
        </w:rPr>
        <w:t xml:space="preserve"> </w:t>
      </w:r>
      <w:r w:rsidRPr="004E66ED">
        <w:rPr>
          <w:lang w:val="en-US" w:eastAsia="zh-CN"/>
        </w:rPr>
        <w:t>to route all associated data streams, jointly optimized</w:t>
      </w:r>
      <w:r w:rsidRPr="004E66ED">
        <w:rPr>
          <w:rFonts w:hint="eastAsia"/>
          <w:lang w:val="en-US" w:eastAsia="zh-CN"/>
        </w:rPr>
        <w:t xml:space="preserve"> </w:t>
      </w:r>
      <w:r w:rsidRPr="004E66ED">
        <w:rPr>
          <w:lang w:val="en-US" w:eastAsia="zh-CN"/>
        </w:rPr>
        <w:t>with dynamic decisions on (iv) traffic scheduling and</w:t>
      </w:r>
      <w:r w:rsidRPr="004E66ED">
        <w:rPr>
          <w:rFonts w:hint="eastAsia"/>
          <w:lang w:val="en-US" w:eastAsia="zh-CN"/>
        </w:rPr>
        <w:t xml:space="preserve"> </w:t>
      </w:r>
      <w:r w:rsidRPr="004E66ED">
        <w:rPr>
          <w:lang w:val="en-US" w:eastAsia="zh-CN"/>
        </w:rPr>
        <w:t xml:space="preserve">(v) resource allocation at all network locations. </w:t>
      </w:r>
      <w:r w:rsidRPr="004E66ED">
        <w:rPr>
          <w:rFonts w:hint="eastAsia"/>
          <w:lang w:val="en-US" w:eastAsia="zh-CN"/>
        </w:rPr>
        <w:t>[</w:t>
      </w:r>
      <w:r w:rsidRPr="004E66ED">
        <w:rPr>
          <w:lang w:val="en-US" w:eastAsia="zh-CN"/>
        </w:rPr>
        <w:t>55</w:t>
      </w:r>
      <w:r w:rsidRPr="004E66ED">
        <w:rPr>
          <w:rFonts w:hint="eastAsia"/>
          <w:lang w:val="en-US" w:eastAsia="zh-CN"/>
        </w:rPr>
        <w:t>]</w:t>
      </w:r>
    </w:p>
    <w:p w14:paraId="6A989A5E" w14:textId="77777777" w:rsidR="007E72A3" w:rsidRPr="004E66ED" w:rsidRDefault="007E72A3" w:rsidP="007E72A3">
      <w:pPr>
        <w:pStyle w:val="Heading3"/>
      </w:pPr>
      <w:bookmarkStart w:id="947" w:name="_Toc136356717"/>
      <w:bookmarkStart w:id="948" w:name="_Toc136857610"/>
      <w:r w:rsidRPr="004E66ED">
        <w:lastRenderedPageBreak/>
        <w:t>5.23.2</w:t>
      </w:r>
      <w:r w:rsidRPr="004E66ED">
        <w:tab/>
        <w:t>Pre-conditions</w:t>
      </w:r>
      <w:bookmarkEnd w:id="947"/>
      <w:bookmarkEnd w:id="948"/>
    </w:p>
    <w:p w14:paraId="7B66F218" w14:textId="77777777" w:rsidR="007E72A3" w:rsidRPr="004E66ED" w:rsidRDefault="007E72A3" w:rsidP="007E72A3">
      <w:pPr>
        <w:rPr>
          <w:lang w:eastAsia="zh-CN"/>
        </w:rPr>
      </w:pPr>
      <w:r w:rsidRPr="004E66ED">
        <w:rPr>
          <w:rFonts w:hint="eastAsia"/>
          <w:lang w:eastAsia="zh-CN"/>
        </w:rPr>
        <w:t>There are a</w:t>
      </w:r>
      <w:r w:rsidRPr="004E66ED">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sidRPr="004E66ED">
        <w:rPr>
          <w:rFonts w:hint="eastAsia"/>
          <w:lang w:eastAsia="zh-CN"/>
        </w:rPr>
        <w:t>cooperate to support</w:t>
      </w:r>
      <w:r w:rsidRPr="004E66ED">
        <w:rPr>
          <w:lang w:eastAsia="zh-CN"/>
        </w:rPr>
        <w:t xml:space="preserve"> the distribution of visitors to other servers while ensuring low latency requirement by XR applications.</w:t>
      </w:r>
    </w:p>
    <w:p w14:paraId="37627CC7" w14:textId="77777777" w:rsidR="007E72A3" w:rsidRPr="004E66ED" w:rsidRDefault="007E72A3" w:rsidP="007E72A3">
      <w:pPr>
        <w:pStyle w:val="Heading3"/>
      </w:pPr>
      <w:bookmarkStart w:id="949" w:name="_Toc136356718"/>
      <w:bookmarkStart w:id="950" w:name="_Toc136857611"/>
      <w:r w:rsidRPr="004E66ED">
        <w:t>5.23.3</w:t>
      </w:r>
      <w:r w:rsidRPr="004E66ED">
        <w:tab/>
        <w:t>Service Flows</w:t>
      </w:r>
      <w:bookmarkEnd w:id="949"/>
      <w:bookmarkEnd w:id="950"/>
    </w:p>
    <w:p w14:paraId="5859B416" w14:textId="77777777" w:rsidR="007E72A3" w:rsidRPr="004E66ED" w:rsidRDefault="007E72A3" w:rsidP="007E72A3">
      <w:pPr>
        <w:rPr>
          <w:lang w:val="en-US" w:eastAsia="zh-CN"/>
        </w:rPr>
      </w:pPr>
      <w:r w:rsidRPr="004E66ED">
        <w:rPr>
          <w:lang w:val="en-US" w:eastAsia="zh-CN"/>
        </w:rPr>
        <w:t xml:space="preserve">1. Bob is a </w:t>
      </w:r>
      <w:r w:rsidRPr="004E66ED">
        <w:rPr>
          <w:rFonts w:hint="eastAsia"/>
          <w:lang w:val="en-US" w:eastAsia="zh-CN"/>
        </w:rPr>
        <w:t>player</w:t>
      </w:r>
      <w:r w:rsidRPr="004E66ED">
        <w:rPr>
          <w:lang w:val="en-US" w:eastAsia="zh-CN"/>
        </w:rPr>
        <w:t xml:space="preserve"> who </w:t>
      </w:r>
      <w:r w:rsidRPr="004E66ED">
        <w:rPr>
          <w:rFonts w:hint="eastAsia"/>
          <w:lang w:val="en-US" w:eastAsia="zh-CN"/>
        </w:rPr>
        <w:t>attends</w:t>
      </w:r>
      <w:r w:rsidRPr="004E66ED">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Pr="004E66ED" w:rsidRDefault="007E72A3" w:rsidP="007E72A3">
      <w:pPr>
        <w:rPr>
          <w:lang w:val="en-US" w:eastAsia="zh-CN"/>
        </w:rPr>
      </w:pPr>
      <w:r w:rsidRPr="004E66ED">
        <w:rPr>
          <w:lang w:val="en-US" w:eastAsia="zh-CN"/>
        </w:rPr>
        <w:t xml:space="preserve">2. The service provider will provide deployment information </w:t>
      </w:r>
      <w:r w:rsidRPr="004E66ED">
        <w:rPr>
          <w:rFonts w:hint="eastAsia"/>
          <w:lang w:val="en-US" w:eastAsia="zh-CN"/>
        </w:rPr>
        <w:t>of each server</w:t>
      </w:r>
      <w:r w:rsidRPr="004E66ED">
        <w:rPr>
          <w:lang w:val="en-US" w:eastAsia="zh-CN"/>
        </w:rPr>
        <w:t xml:space="preserve"> to the 5G network, and request the </w:t>
      </w:r>
      <w:r w:rsidRPr="004E66ED">
        <w:rPr>
          <w:rFonts w:hint="eastAsia"/>
          <w:lang w:val="en-US" w:eastAsia="zh-CN"/>
        </w:rPr>
        <w:t>Bob</w:t>
      </w:r>
      <w:r w:rsidRPr="004E66ED">
        <w:rPr>
          <w:lang w:val="en-US" w:eastAsia="zh-CN"/>
        </w:rPr>
        <w:t>’</w:t>
      </w:r>
      <w:r w:rsidRPr="004E66ED">
        <w:rPr>
          <w:rFonts w:hint="eastAsia"/>
          <w:lang w:val="en-US" w:eastAsia="zh-CN"/>
        </w:rPr>
        <w:t xml:space="preserve">s </w:t>
      </w:r>
      <w:r w:rsidRPr="004E66ED">
        <w:rPr>
          <w:lang w:val="en-US" w:eastAsia="zh-CN"/>
        </w:rPr>
        <w:t xml:space="preserve">physical location and transmission delay </w:t>
      </w:r>
      <w:r w:rsidRPr="004E66ED">
        <w:rPr>
          <w:rFonts w:hint="eastAsia"/>
          <w:lang w:val="en-US" w:eastAsia="zh-CN"/>
        </w:rPr>
        <w:t>in</w:t>
      </w:r>
      <w:r w:rsidRPr="004E66ED">
        <w:rPr>
          <w:lang w:val="en-US" w:eastAsia="zh-CN"/>
        </w:rPr>
        <w:t xml:space="preserve"> 5G network.</w:t>
      </w:r>
    </w:p>
    <w:p w14:paraId="39BAE379" w14:textId="77777777" w:rsidR="007E72A3" w:rsidRPr="004E66ED" w:rsidRDefault="007E72A3" w:rsidP="007E72A3">
      <w:pPr>
        <w:rPr>
          <w:lang w:val="en-US" w:eastAsia="zh-CN"/>
        </w:rPr>
      </w:pPr>
      <w:r w:rsidRPr="004E66ED">
        <w:rPr>
          <w:lang w:val="en-US" w:eastAsia="zh-CN"/>
        </w:rPr>
        <w:t xml:space="preserve">3. According to the cooperation agreement with application, 5G network will </w:t>
      </w:r>
      <w:r w:rsidRPr="004E66ED">
        <w:rPr>
          <w:rFonts w:hint="eastAsia"/>
          <w:lang w:val="en-US" w:eastAsia="zh-CN"/>
        </w:rPr>
        <w:t>expose</w:t>
      </w:r>
      <w:r w:rsidRPr="004E66ED">
        <w:rPr>
          <w:lang w:val="en-US" w:eastAsia="zh-CN"/>
        </w:rPr>
        <w:t xml:space="preserve"> </w:t>
      </w:r>
      <w:r w:rsidRPr="004E66ED">
        <w:rPr>
          <w:rFonts w:hint="eastAsia"/>
          <w:lang w:val="en-US" w:eastAsia="zh-CN"/>
        </w:rPr>
        <w:t xml:space="preserve">information </w:t>
      </w:r>
      <w:r w:rsidRPr="004E66ED">
        <w:rPr>
          <w:lang w:val="en-US" w:eastAsia="zh-CN"/>
        </w:rPr>
        <w:t>to service providers</w:t>
      </w:r>
      <w:r w:rsidRPr="004E66ED">
        <w:rPr>
          <w:rFonts w:hint="eastAsia"/>
          <w:lang w:val="en-US" w:eastAsia="zh-CN"/>
        </w:rPr>
        <w:t>, including</w:t>
      </w:r>
      <w:r w:rsidRPr="004E66ED">
        <w:rPr>
          <w:lang w:val="en-US" w:eastAsia="zh-CN"/>
        </w:rPr>
        <w:t xml:space="preserve"> the physical location</w:t>
      </w:r>
      <w:r w:rsidRPr="004E66ED">
        <w:rPr>
          <w:rFonts w:hint="eastAsia"/>
          <w:lang w:val="en-US" w:eastAsia="zh-CN"/>
        </w:rPr>
        <w:t xml:space="preserve"> </w:t>
      </w:r>
      <w:r w:rsidRPr="004E66ED">
        <w:rPr>
          <w:lang w:val="en-US" w:eastAsia="zh-CN"/>
        </w:rPr>
        <w:t>and network delay of specific terminals or a group of terminals</w:t>
      </w:r>
      <w:r w:rsidRPr="004E66ED">
        <w:rPr>
          <w:rFonts w:hint="eastAsia"/>
          <w:lang w:val="en-US" w:eastAsia="zh-CN"/>
        </w:rPr>
        <w:t>.</w:t>
      </w:r>
      <w:r w:rsidRPr="004E66ED">
        <w:rPr>
          <w:lang w:val="en-US" w:eastAsia="zh-CN"/>
        </w:rPr>
        <w:t xml:space="preserve"> </w:t>
      </w:r>
      <w:r w:rsidRPr="004E66ED">
        <w:rPr>
          <w:rFonts w:hint="eastAsia"/>
          <w:lang w:val="en-US" w:eastAsia="zh-CN"/>
        </w:rPr>
        <w:t>The network delay i</w:t>
      </w:r>
      <w:r w:rsidRPr="004E66ED">
        <w:rPr>
          <w:lang w:val="en-US" w:eastAsia="zh-CN"/>
        </w:rPr>
        <w:t>nclud</w:t>
      </w:r>
      <w:r w:rsidRPr="004E66ED">
        <w:rPr>
          <w:rFonts w:hint="eastAsia"/>
          <w:lang w:val="en-US" w:eastAsia="zh-CN"/>
        </w:rPr>
        <w:t>es</w:t>
      </w:r>
      <w:r w:rsidRPr="004E66ED">
        <w:rPr>
          <w:lang w:val="en-US" w:eastAsia="zh-CN"/>
        </w:rPr>
        <w:t xml:space="preserve"> the delay inside 5G system (UE to PSA UPF) and the latency information between PSA UPF and some potential servers.</w:t>
      </w:r>
    </w:p>
    <w:p w14:paraId="51B57950" w14:textId="77777777" w:rsidR="007E72A3" w:rsidRPr="004E66ED" w:rsidRDefault="007E72A3" w:rsidP="007E72A3">
      <w:pPr>
        <w:rPr>
          <w:lang w:val="en-US" w:eastAsia="zh-CN"/>
        </w:rPr>
      </w:pPr>
      <w:r w:rsidRPr="004E66ED">
        <w:rPr>
          <w:lang w:val="en-US" w:eastAsia="zh-CN"/>
        </w:rPr>
        <w:t xml:space="preserve">4. The new server </w:t>
      </w:r>
      <w:r w:rsidRPr="004E66ED">
        <w:rPr>
          <w:rFonts w:hint="eastAsia"/>
          <w:lang w:val="en-US" w:eastAsia="zh-CN"/>
        </w:rPr>
        <w:t xml:space="preserve">is </w:t>
      </w:r>
      <w:r w:rsidRPr="004E66ED">
        <w:rPr>
          <w:lang w:val="en-US" w:eastAsia="zh-CN"/>
        </w:rPr>
        <w:t xml:space="preserve">selected by the service provider according to the </w:t>
      </w:r>
      <w:r w:rsidRPr="004E66ED">
        <w:rPr>
          <w:rFonts w:hint="eastAsia"/>
          <w:lang w:val="en-US" w:eastAsia="zh-CN"/>
        </w:rPr>
        <w:t xml:space="preserve">UE </w:t>
      </w:r>
      <w:r w:rsidRPr="004E66ED">
        <w:rPr>
          <w:lang w:val="en-US" w:eastAsia="zh-CN"/>
        </w:rPr>
        <w:t>location</w:t>
      </w:r>
      <w:r w:rsidRPr="004E66ED">
        <w:rPr>
          <w:rFonts w:hint="eastAsia"/>
          <w:lang w:val="en-US" w:eastAsia="zh-CN"/>
        </w:rPr>
        <w:t>, network</w:t>
      </w:r>
      <w:r w:rsidRPr="004E66ED">
        <w:rPr>
          <w:lang w:val="en-US" w:eastAsia="zh-CN"/>
        </w:rPr>
        <w:t xml:space="preserve"> delay, business requirements, </w:t>
      </w:r>
      <w:r w:rsidRPr="004E66ED">
        <w:rPr>
          <w:rFonts w:hint="eastAsia"/>
          <w:lang w:val="en-US" w:eastAsia="zh-CN"/>
        </w:rPr>
        <w:t xml:space="preserve">computation </w:t>
      </w:r>
      <w:r w:rsidRPr="004E66ED">
        <w:rPr>
          <w:lang w:val="en-US" w:eastAsia="zh-CN"/>
        </w:rPr>
        <w:t>resource</w:t>
      </w:r>
      <w:r w:rsidRPr="004E66ED">
        <w:rPr>
          <w:rFonts w:hint="eastAsia"/>
          <w:lang w:val="en-US" w:eastAsia="zh-CN"/>
        </w:rPr>
        <w:t xml:space="preserve"> and </w:t>
      </w:r>
      <w:r w:rsidRPr="004E66ED">
        <w:rPr>
          <w:lang w:val="en-US" w:eastAsia="zh-CN"/>
        </w:rPr>
        <w:t>storage resource of application servers</w:t>
      </w:r>
      <w:r w:rsidRPr="004E66ED">
        <w:rPr>
          <w:rFonts w:hint="eastAsia"/>
          <w:lang w:val="en-US" w:eastAsia="zh-CN"/>
        </w:rPr>
        <w:t>. T</w:t>
      </w:r>
      <w:r w:rsidRPr="004E66ED">
        <w:rPr>
          <w:lang w:val="en-US" w:eastAsia="zh-CN"/>
        </w:rPr>
        <w:t xml:space="preserve">he decision result will be </w:t>
      </w:r>
      <w:r w:rsidRPr="004E66ED">
        <w:rPr>
          <w:rFonts w:hint="eastAsia"/>
          <w:lang w:val="en-US" w:eastAsia="zh-CN"/>
        </w:rPr>
        <w:t>sent</w:t>
      </w:r>
      <w:r w:rsidRPr="004E66ED">
        <w:rPr>
          <w:lang w:val="en-US" w:eastAsia="zh-CN"/>
        </w:rPr>
        <w:t xml:space="preserve"> back to</w:t>
      </w:r>
      <w:r w:rsidRPr="004E66ED">
        <w:rPr>
          <w:rFonts w:hint="eastAsia"/>
          <w:lang w:val="en-US" w:eastAsia="zh-CN"/>
        </w:rPr>
        <w:t xml:space="preserve"> </w:t>
      </w:r>
      <w:r w:rsidRPr="004E66ED">
        <w:rPr>
          <w:lang w:val="en-US" w:eastAsia="zh-CN"/>
        </w:rPr>
        <w:t>5G network.</w:t>
      </w:r>
      <w:r w:rsidRPr="004E66ED">
        <w:rPr>
          <w:rFonts w:hint="eastAsia"/>
          <w:lang w:val="en-US" w:eastAsia="zh-CN"/>
        </w:rPr>
        <w:t xml:space="preserve"> Then the</w:t>
      </w:r>
      <w:r w:rsidRPr="004E66ED">
        <w:rPr>
          <w:lang w:val="en-US" w:eastAsia="zh-CN"/>
        </w:rPr>
        <w:t xml:space="preserve"> 5G network can then formulate corresponding policies for the service flow</w:t>
      </w:r>
      <w:r w:rsidRPr="004E66ED">
        <w:rPr>
          <w:rFonts w:hint="eastAsia"/>
          <w:lang w:val="en-US" w:eastAsia="zh-CN"/>
        </w:rPr>
        <w:t>s</w:t>
      </w:r>
      <w:r w:rsidRPr="004E66ED">
        <w:rPr>
          <w:lang w:val="en-US" w:eastAsia="zh-CN"/>
        </w:rPr>
        <w:t>.</w:t>
      </w:r>
    </w:p>
    <w:p w14:paraId="39FBE288" w14:textId="77777777" w:rsidR="007E72A3" w:rsidRPr="004E66ED" w:rsidRDefault="007E72A3" w:rsidP="007E72A3">
      <w:pPr>
        <w:rPr>
          <w:lang w:val="en-US" w:eastAsia="zh-CN"/>
        </w:rPr>
      </w:pPr>
      <w:r w:rsidRPr="004E66ED">
        <w:rPr>
          <w:lang w:val="en-US" w:eastAsia="zh-CN"/>
        </w:rPr>
        <w:t xml:space="preserve">5. </w:t>
      </w:r>
      <w:r w:rsidRPr="004E66ED">
        <w:rPr>
          <w:rFonts w:hint="eastAsia"/>
          <w:lang w:val="en-US" w:eastAsia="zh-CN"/>
        </w:rPr>
        <w:t xml:space="preserve">The </w:t>
      </w:r>
      <w:r w:rsidRPr="004E66ED">
        <w:rPr>
          <w:lang w:val="en-US" w:eastAsia="zh-CN"/>
        </w:rPr>
        <w:t>content information will</w:t>
      </w:r>
      <w:r w:rsidRPr="004E66ED">
        <w:rPr>
          <w:rFonts w:hint="eastAsia"/>
          <w:lang w:val="en-US" w:eastAsia="zh-CN"/>
        </w:rPr>
        <w:t xml:space="preserve"> be synchronized </w:t>
      </w:r>
      <w:r w:rsidRPr="004E66ED">
        <w:rPr>
          <w:lang w:val="en-US" w:eastAsia="zh-CN"/>
        </w:rPr>
        <w:t xml:space="preserve">to the new server in real time. 5G network </w:t>
      </w:r>
      <w:r w:rsidRPr="004E66ED">
        <w:rPr>
          <w:rFonts w:hint="eastAsia"/>
          <w:lang w:val="en-US" w:eastAsia="zh-CN"/>
        </w:rPr>
        <w:t xml:space="preserve">should support the </w:t>
      </w:r>
      <w:r w:rsidRPr="004E66ED">
        <w:rPr>
          <w:lang w:val="en-US" w:eastAsia="zh-CN"/>
        </w:rPr>
        <w:t>ultra-low latency data transmission, potentially</w:t>
      </w:r>
      <w:r w:rsidRPr="004E66ED">
        <w:rPr>
          <w:rFonts w:hint="eastAsia"/>
          <w:lang w:val="en-US" w:eastAsia="zh-CN"/>
        </w:rPr>
        <w:t xml:space="preserve"> among multiple operators.</w:t>
      </w:r>
    </w:p>
    <w:p w14:paraId="0F2E4789" w14:textId="77777777" w:rsidR="007E72A3" w:rsidRPr="004E66ED" w:rsidRDefault="007E72A3" w:rsidP="007E72A3">
      <w:pPr>
        <w:pStyle w:val="Heading3"/>
      </w:pPr>
      <w:bookmarkStart w:id="951" w:name="_Toc136356719"/>
      <w:bookmarkStart w:id="952" w:name="_Toc136857612"/>
      <w:r w:rsidRPr="004E66ED">
        <w:t>5.23.4</w:t>
      </w:r>
      <w:r w:rsidRPr="004E66ED">
        <w:tab/>
        <w:t>Post-conditions</w:t>
      </w:r>
      <w:bookmarkEnd w:id="951"/>
      <w:bookmarkEnd w:id="952"/>
    </w:p>
    <w:p w14:paraId="7D7B1B39" w14:textId="77777777" w:rsidR="007E72A3" w:rsidRPr="004E66ED" w:rsidRDefault="007E72A3" w:rsidP="00953988">
      <w:r w:rsidRPr="004E66ED">
        <w:t>Bob will have a good experience in this interactive AR game</w:t>
      </w:r>
      <w:r w:rsidRPr="004E66ED">
        <w:rPr>
          <w:rFonts w:hint="eastAsia"/>
        </w:rPr>
        <w:t>.</w:t>
      </w:r>
    </w:p>
    <w:p w14:paraId="76D04C58" w14:textId="77777777" w:rsidR="007E72A3" w:rsidRPr="004E66ED" w:rsidRDefault="007E72A3" w:rsidP="007E72A3">
      <w:pPr>
        <w:pStyle w:val="Heading3"/>
      </w:pPr>
      <w:bookmarkStart w:id="953" w:name="_Toc136356720"/>
      <w:bookmarkStart w:id="954" w:name="_Toc136857613"/>
      <w:r w:rsidRPr="004E66ED">
        <w:t>5.23.5</w:t>
      </w:r>
      <w:r w:rsidRPr="004E66ED">
        <w:tab/>
        <w:t>Existing features partly or fully covering the use case functionality</w:t>
      </w:r>
      <w:bookmarkEnd w:id="953"/>
      <w:bookmarkEnd w:id="954"/>
    </w:p>
    <w:p w14:paraId="300DC8E0" w14:textId="77777777" w:rsidR="007E72A3" w:rsidRPr="004E66ED" w:rsidRDefault="007E72A3" w:rsidP="007E72A3">
      <w:pPr>
        <w:rPr>
          <w:lang w:val="en-US" w:eastAsia="zh-CN"/>
        </w:rPr>
      </w:pPr>
      <w:r w:rsidRPr="004E66ED">
        <w:rPr>
          <w:lang w:val="en-US" w:eastAsia="zh-CN"/>
        </w:rPr>
        <w:t xml:space="preserve">3GPP started the work of edge computing from R15 to R18. In R15, AF influence mechanism is </w:t>
      </w:r>
      <w:r w:rsidRPr="004E66ED">
        <w:rPr>
          <w:rFonts w:hint="eastAsia"/>
          <w:lang w:val="en-US" w:eastAsia="zh-CN"/>
        </w:rPr>
        <w:t>introduced</w:t>
      </w:r>
      <w:r w:rsidRPr="004E66ED">
        <w:rPr>
          <w:lang w:val="en-US" w:eastAsia="zh-CN"/>
        </w:rPr>
        <w:t xml:space="preserve"> to inform the 5G network of the application deployment </w:t>
      </w:r>
      <w:r w:rsidRPr="004E66ED">
        <w:rPr>
          <w:rFonts w:hint="eastAsia"/>
          <w:lang w:val="en-US" w:eastAsia="zh-CN"/>
        </w:rPr>
        <w:t>information</w:t>
      </w:r>
      <w:r w:rsidRPr="004E66ED">
        <w:rPr>
          <w:lang w:val="en-US" w:eastAsia="zh-CN"/>
        </w:rPr>
        <w:t xml:space="preserve"> to assist UPF selection. </w:t>
      </w:r>
      <w:r w:rsidRPr="004E66ED">
        <w:rPr>
          <w:rFonts w:hint="eastAsia"/>
          <w:lang w:val="en-US" w:eastAsia="zh-CN"/>
        </w:rPr>
        <w:t xml:space="preserve">In </w:t>
      </w:r>
      <w:r w:rsidRPr="004E66ED">
        <w:rPr>
          <w:lang w:val="en-US" w:eastAsia="zh-CN"/>
        </w:rPr>
        <w:t>R16</w:t>
      </w:r>
      <w:r w:rsidRPr="004E66ED">
        <w:rPr>
          <w:rFonts w:hint="eastAsia"/>
          <w:lang w:val="en-US" w:eastAsia="zh-CN"/>
        </w:rPr>
        <w:t>,</w:t>
      </w:r>
      <w:r w:rsidRPr="004E66ED">
        <w:rPr>
          <w:lang w:val="en-US" w:eastAsia="zh-CN"/>
        </w:rPr>
        <w:t xml:space="preserve"> 5G system supports QoS monitoring mechanism for end-to-end delay monitoring </w:t>
      </w:r>
      <w:r w:rsidRPr="004E66ED">
        <w:rPr>
          <w:rFonts w:hint="eastAsia"/>
          <w:lang w:val="en-US" w:eastAsia="zh-CN"/>
        </w:rPr>
        <w:t>for</w:t>
      </w:r>
      <w:r w:rsidRPr="004E66ED">
        <w:rPr>
          <w:lang w:val="en-US" w:eastAsia="zh-CN"/>
        </w:rPr>
        <w:t xml:space="preserve"> URLLC services. </w:t>
      </w:r>
      <w:r w:rsidRPr="004E66ED">
        <w:rPr>
          <w:rFonts w:hint="eastAsia"/>
          <w:lang w:val="en-US" w:eastAsia="zh-CN"/>
        </w:rPr>
        <w:t xml:space="preserve">In </w:t>
      </w:r>
      <w:r w:rsidRPr="004E66ED">
        <w:rPr>
          <w:lang w:val="en-US" w:eastAsia="zh-CN"/>
        </w:rPr>
        <w:t>R17</w:t>
      </w:r>
      <w:r w:rsidRPr="004E66ED">
        <w:rPr>
          <w:rFonts w:hint="eastAsia"/>
          <w:lang w:val="en-US" w:eastAsia="zh-CN"/>
        </w:rPr>
        <w:t>, 5GS supports to</w:t>
      </w:r>
      <w:r w:rsidRPr="004E66ED">
        <w:rPr>
          <w:lang w:val="en-US" w:eastAsia="zh-CN"/>
        </w:rPr>
        <w:t xml:space="preserve"> solv</w:t>
      </w:r>
      <w:r w:rsidRPr="004E66ED">
        <w:rPr>
          <w:rFonts w:hint="eastAsia"/>
          <w:lang w:val="en-US" w:eastAsia="zh-CN"/>
        </w:rPr>
        <w:t>e</w:t>
      </w:r>
      <w:r w:rsidRPr="004E66ED">
        <w:rPr>
          <w:lang w:val="en-US" w:eastAsia="zh-CN"/>
        </w:rPr>
        <w:t xml:space="preserve"> the problem of edge DNS selection and service migration </w:t>
      </w:r>
      <w:r w:rsidRPr="004E66ED">
        <w:rPr>
          <w:rFonts w:hint="eastAsia"/>
          <w:lang w:val="en-US" w:eastAsia="zh-CN"/>
        </w:rPr>
        <w:t xml:space="preserve">between different edge </w:t>
      </w:r>
      <w:r w:rsidRPr="004E66ED">
        <w:rPr>
          <w:lang w:val="en-US" w:eastAsia="zh-CN"/>
        </w:rPr>
        <w:t>platforms. In R18</w:t>
      </w:r>
      <w:r w:rsidRPr="004E66ED">
        <w:rPr>
          <w:rFonts w:hint="eastAsia"/>
          <w:lang w:val="en-US" w:eastAsia="zh-CN"/>
        </w:rPr>
        <w:t>,</w:t>
      </w:r>
      <w:r w:rsidRPr="004E66ED">
        <w:rPr>
          <w:lang w:val="en-US" w:eastAsia="zh-CN"/>
        </w:rPr>
        <w:t xml:space="preserve"> </w:t>
      </w:r>
      <w:r w:rsidRPr="004E66ED">
        <w:rPr>
          <w:rFonts w:hint="eastAsia"/>
          <w:lang w:val="en-US" w:eastAsia="zh-CN"/>
        </w:rPr>
        <w:t xml:space="preserve">the work </w:t>
      </w:r>
      <w:r w:rsidRPr="004E66ED">
        <w:rPr>
          <w:lang w:val="en-US" w:eastAsia="zh-CN"/>
        </w:rPr>
        <w:t>focuses on the edge computing platform access</w:t>
      </w:r>
      <w:r w:rsidRPr="004E66ED">
        <w:rPr>
          <w:rFonts w:hint="eastAsia"/>
          <w:lang w:val="en-US" w:eastAsia="zh-CN"/>
        </w:rPr>
        <w:t xml:space="preserve"> from other operator network,</w:t>
      </w:r>
      <w:r w:rsidRPr="004E66ED">
        <w:rPr>
          <w:lang w:val="en-US" w:eastAsia="zh-CN"/>
        </w:rPr>
        <w:t xml:space="preserve"> and the distribution of network policies</w:t>
      </w:r>
      <w:r w:rsidRPr="004E66ED">
        <w:rPr>
          <w:rFonts w:hint="eastAsia"/>
          <w:lang w:val="en-US" w:eastAsia="zh-CN"/>
        </w:rPr>
        <w:t xml:space="preserve"> for a </w:t>
      </w:r>
      <w:r w:rsidRPr="004E66ED">
        <w:rPr>
          <w:lang w:val="en-US" w:eastAsia="zh-CN"/>
        </w:rPr>
        <w:t>group</w:t>
      </w:r>
      <w:r w:rsidRPr="004E66ED">
        <w:rPr>
          <w:rFonts w:hint="eastAsia"/>
          <w:lang w:val="en-US" w:eastAsia="zh-CN"/>
        </w:rPr>
        <w:t xml:space="preserve"> of local UEs</w:t>
      </w:r>
      <w:r w:rsidRPr="004E66ED">
        <w:rPr>
          <w:lang w:val="en-US" w:eastAsia="zh-CN"/>
        </w:rPr>
        <w:t>.</w:t>
      </w:r>
    </w:p>
    <w:p w14:paraId="1BE00B6D" w14:textId="77777777" w:rsidR="007E72A3" w:rsidRPr="004E66ED" w:rsidRDefault="007E72A3" w:rsidP="007E72A3">
      <w:pPr>
        <w:pStyle w:val="Heading3"/>
      </w:pPr>
      <w:bookmarkStart w:id="955" w:name="_Toc136356721"/>
      <w:bookmarkStart w:id="956" w:name="_Toc136857614"/>
      <w:r w:rsidRPr="004E66ED">
        <w:t>5.23.6</w:t>
      </w:r>
      <w:r w:rsidRPr="004E66ED">
        <w:tab/>
        <w:t>Potential New Requirements needed to support the use case</w:t>
      </w:r>
      <w:bookmarkEnd w:id="955"/>
      <w:bookmarkEnd w:id="956"/>
    </w:p>
    <w:p w14:paraId="18AC34DA" w14:textId="77777777" w:rsidR="002158E8" w:rsidRPr="004E66ED" w:rsidRDefault="00D23240" w:rsidP="002158E8">
      <w:r w:rsidRPr="004E66ED">
        <w:t>No potential new requirements have been identified.</w:t>
      </w:r>
    </w:p>
    <w:p w14:paraId="4AD928CD" w14:textId="308BEA56" w:rsidR="00212321" w:rsidRPr="004E66ED" w:rsidRDefault="00212321" w:rsidP="002158E8">
      <w:pPr>
        <w:pStyle w:val="Heading2"/>
      </w:pPr>
      <w:bookmarkStart w:id="957" w:name="_Toc136356722"/>
      <w:bookmarkStart w:id="958" w:name="_Toc136857615"/>
      <w:r w:rsidRPr="004E66ED">
        <w:t>5.24</w:t>
      </w:r>
      <w:r w:rsidRPr="004E66ED">
        <w:tab/>
      </w:r>
      <w:r w:rsidR="00AA2D93" w:rsidRPr="004E66ED">
        <w:t xml:space="preserve">Use Case on </w:t>
      </w:r>
      <w:r w:rsidRPr="004E66ED">
        <w:t>Authorization of Avatar Usage rights</w:t>
      </w:r>
      <w:bookmarkEnd w:id="957"/>
      <w:bookmarkEnd w:id="958"/>
      <w:r w:rsidRPr="004E66ED">
        <w:t xml:space="preserve"> </w:t>
      </w:r>
    </w:p>
    <w:p w14:paraId="07FF15E5" w14:textId="66C7F3CD" w:rsidR="00212321" w:rsidRPr="004E66ED" w:rsidRDefault="00212321" w:rsidP="00212321">
      <w:pPr>
        <w:pStyle w:val="Heading3"/>
      </w:pPr>
      <w:bookmarkStart w:id="959" w:name="_Toc136356723"/>
      <w:bookmarkStart w:id="960" w:name="_Toc136857616"/>
      <w:r w:rsidRPr="004E66ED">
        <w:t>5.24.1</w:t>
      </w:r>
      <w:r w:rsidRPr="004E66ED">
        <w:tab/>
        <w:t>Description</w:t>
      </w:r>
      <w:bookmarkEnd w:id="959"/>
      <w:bookmarkEnd w:id="960"/>
    </w:p>
    <w:p w14:paraId="5FF7A85D" w14:textId="327810DA" w:rsidR="00212321" w:rsidRPr="004E66ED" w:rsidRDefault="00212321" w:rsidP="00212321">
      <w:pPr>
        <w:widowControl w:val="0"/>
        <w:rPr>
          <w:lang w:val="en-US" w:eastAsia="zh-CN"/>
        </w:rPr>
      </w:pPr>
      <w:r w:rsidRPr="004E66ED">
        <w:rPr>
          <w:rFonts w:hint="eastAsia"/>
          <w:lang w:val="en-US" w:eastAsia="zh-CN"/>
        </w:rPr>
        <w:t>In</w:t>
      </w:r>
      <w:r w:rsidRPr="004E66ED">
        <w:rPr>
          <w:lang w:val="en-US" w:eastAsia="zh-CN"/>
        </w:rPr>
        <w:t xml:space="preserve"> metaverse</w:t>
      </w:r>
      <w:r w:rsidRPr="004E66ED">
        <w:rPr>
          <w:rFonts w:hint="eastAsia"/>
          <w:lang w:val="en-US" w:eastAsia="zh-CN"/>
        </w:rPr>
        <w:t xml:space="preserve">, digital </w:t>
      </w:r>
      <w:r w:rsidRPr="004E66ED">
        <w:rPr>
          <w:lang w:val="en-US" w:eastAsia="zh-CN"/>
        </w:rPr>
        <w:t>humans</w:t>
      </w:r>
      <w:r w:rsidRPr="004E66ED">
        <w:rPr>
          <w:rFonts w:eastAsia="DengXian" w:hint="eastAsia"/>
          <w:lang w:val="en-US" w:eastAsia="zh-CN"/>
        </w:rPr>
        <w:t xml:space="preserve"> </w:t>
      </w:r>
      <w:r w:rsidRPr="004E66ED">
        <w:rPr>
          <w:lang w:val="en-US" w:eastAsia="zh-CN"/>
        </w:rPr>
        <w:t>(avatars)</w:t>
      </w:r>
      <w:r w:rsidRPr="004E66ED">
        <w:rPr>
          <w:rFonts w:hint="eastAsia"/>
          <w:lang w:val="en-US" w:eastAsia="zh-CN"/>
        </w:rPr>
        <w:t xml:space="preserve"> are </w:t>
      </w:r>
      <w:r w:rsidRPr="004E66ED">
        <w:rPr>
          <w:lang w:val="en-US" w:eastAsia="zh-CN"/>
        </w:rPr>
        <w:t xml:space="preserve">widely </w:t>
      </w:r>
      <w:r w:rsidRPr="004E66ED">
        <w:rPr>
          <w:rFonts w:hint="eastAsia"/>
          <w:lang w:val="en-US" w:eastAsia="zh-CN"/>
        </w:rPr>
        <w:t>used</w:t>
      </w:r>
      <w:r w:rsidRPr="004E66ED">
        <w:rPr>
          <w:lang w:val="en-US" w:eastAsia="zh-CN"/>
        </w:rPr>
        <w:t xml:space="preserve"> in business activities</w:t>
      </w:r>
      <w:r w:rsidRPr="004E66ED">
        <w:rPr>
          <w:rFonts w:hint="eastAsia"/>
          <w:lang w:val="en-US" w:eastAsia="zh-CN"/>
        </w:rPr>
        <w:t xml:space="preserve">, </w:t>
      </w:r>
      <w:r w:rsidRPr="004E66ED">
        <w:rPr>
          <w:lang w:val="en-US" w:eastAsia="zh-CN"/>
        </w:rPr>
        <w:t xml:space="preserve">such as </w:t>
      </w:r>
      <w:r w:rsidRPr="004E66ED">
        <w:rPr>
          <w:lang w:val="en-US"/>
        </w:rPr>
        <w:t>advertising</w:t>
      </w:r>
      <w:r w:rsidRPr="004E66ED">
        <w:rPr>
          <w:rFonts w:hint="eastAsia"/>
          <w:lang w:val="en-US" w:eastAsia="zh-CN"/>
        </w:rPr>
        <w:t>,</w:t>
      </w:r>
      <w:r w:rsidRPr="004E66ED">
        <w:rPr>
          <w:lang w:val="en-US" w:eastAsia="zh-CN"/>
        </w:rPr>
        <w:t xml:space="preserve"> news reporting</w:t>
      </w:r>
      <w:r w:rsidRPr="004E66ED">
        <w:rPr>
          <w:rFonts w:hint="eastAsia"/>
          <w:lang w:val="en-US" w:eastAsia="zh-CN"/>
        </w:rPr>
        <w:t xml:space="preserve">, live </w:t>
      </w:r>
      <w:r w:rsidRPr="004E66ED">
        <w:rPr>
          <w:lang w:val="en-US" w:eastAsia="zh-CN"/>
        </w:rPr>
        <w:t>shows</w:t>
      </w:r>
      <w:r w:rsidRPr="004E66ED">
        <w:rPr>
          <w:rFonts w:hint="eastAsia"/>
          <w:lang w:val="en-US" w:eastAsia="zh-CN"/>
        </w:rPr>
        <w:t>. With the maturity of digital human technolog</w:t>
      </w:r>
      <w:r w:rsidRPr="004E66ED">
        <w:rPr>
          <w:lang w:val="en-US" w:eastAsia="zh-CN"/>
        </w:rPr>
        <w:t>ies</w:t>
      </w:r>
      <w:r w:rsidRPr="004E66ED">
        <w:rPr>
          <w:rFonts w:hint="eastAsia"/>
          <w:lang w:val="en-US" w:eastAsia="zh-CN"/>
        </w:rPr>
        <w:t xml:space="preserve"> and the continuous growth of market demand</w:t>
      </w:r>
      <w:r w:rsidRPr="004E66ED">
        <w:rPr>
          <w:lang w:val="en-US" w:eastAsia="zh-CN"/>
        </w:rPr>
        <w:t>s</w:t>
      </w:r>
      <w:r w:rsidRPr="004E66ED">
        <w:rPr>
          <w:rFonts w:hint="eastAsia"/>
          <w:lang w:val="en-US" w:eastAsia="zh-CN"/>
        </w:rPr>
        <w:t xml:space="preserve">, </w:t>
      </w:r>
      <w:r w:rsidRPr="004E66ED">
        <w:rPr>
          <w:lang w:val="en-US" w:eastAsia="zh-CN"/>
        </w:rPr>
        <w:t>lifelike avatars have become reality in recent years. In the future, more and more people are expected to use their own avatar to participate in business activities</w:t>
      </w:r>
      <w:r w:rsidRPr="004E66ED">
        <w:rPr>
          <w:rFonts w:hint="eastAsia"/>
          <w:lang w:val="en-US" w:eastAsia="zh-CN"/>
        </w:rPr>
        <w:t xml:space="preserve"> in the virtual world. </w:t>
      </w:r>
      <w:r w:rsidRPr="004E66ED">
        <w:rPr>
          <w:lang w:val="en-US" w:eastAsia="zh-CN"/>
        </w:rPr>
        <w:t>Especially</w:t>
      </w:r>
      <w:r w:rsidRPr="004E66ED">
        <w:rPr>
          <w:rFonts w:hint="eastAsia"/>
          <w:lang w:val="en-US" w:eastAsia="zh-CN"/>
        </w:rPr>
        <w:t xml:space="preserve">, </w:t>
      </w:r>
      <w:r w:rsidRPr="004E66ED">
        <w:rPr>
          <w:lang w:val="en-US" w:eastAsia="zh-CN"/>
        </w:rPr>
        <w:t>celebrities</w:t>
      </w:r>
      <w:r w:rsidRPr="004E66ED">
        <w:rPr>
          <w:rFonts w:hint="eastAsia"/>
          <w:lang w:val="en-US" w:eastAsia="zh-CN"/>
        </w:rPr>
        <w:t xml:space="preserve">, famous professors and other people with special social </w:t>
      </w:r>
      <w:r w:rsidRPr="004E66ED">
        <w:rPr>
          <w:lang w:val="en-US" w:eastAsia="zh-CN"/>
        </w:rPr>
        <w:t xml:space="preserve">positions </w:t>
      </w:r>
      <w:r w:rsidRPr="004E66ED">
        <w:rPr>
          <w:rFonts w:hint="eastAsia"/>
          <w:lang w:val="en-US" w:eastAsia="zh-CN"/>
        </w:rPr>
        <w:t>have influence</w:t>
      </w:r>
      <w:r w:rsidRPr="004E66ED">
        <w:rPr>
          <w:lang w:val="en-US" w:eastAsia="zh-CN"/>
        </w:rPr>
        <w:t>s</w:t>
      </w:r>
      <w:r w:rsidRPr="004E66ED">
        <w:rPr>
          <w:rFonts w:hint="eastAsia"/>
          <w:lang w:val="en-US" w:eastAsia="zh-CN"/>
        </w:rPr>
        <w:t xml:space="preserve"> </w:t>
      </w:r>
      <w:r w:rsidRPr="004E66ED">
        <w:rPr>
          <w:lang w:val="en-US" w:eastAsia="zh-CN"/>
        </w:rPr>
        <w:t xml:space="preserve">also </w:t>
      </w:r>
      <w:r w:rsidRPr="004E66ED">
        <w:rPr>
          <w:rFonts w:hint="eastAsia"/>
          <w:lang w:val="en-US" w:eastAsia="zh-CN"/>
        </w:rPr>
        <w:t xml:space="preserve">in the virtual world. </w:t>
      </w:r>
      <w:r w:rsidRPr="004E66ED">
        <w:rPr>
          <w:lang w:val="en-US"/>
        </w:rPr>
        <w:t xml:space="preserve">In some scenarios, </w:t>
      </w:r>
      <w:r w:rsidRPr="004E66ED">
        <w:t>authorization</w:t>
      </w:r>
      <w:r w:rsidRPr="004E66ED">
        <w:rPr>
          <w:lang w:val="en-US"/>
        </w:rPr>
        <w:t xml:space="preserve"> of avatar </w:t>
      </w:r>
      <w:r w:rsidRPr="004E66ED">
        <w:rPr>
          <w:lang w:val="en-US" w:eastAsia="zh-CN"/>
        </w:rPr>
        <w:t>usage</w:t>
      </w:r>
      <w:r w:rsidRPr="004E66ED">
        <w:rPr>
          <w:lang w:val="en-US"/>
        </w:rPr>
        <w:t xml:space="preserve"> rights is needed for commercial or other purposes</w:t>
      </w:r>
      <w:r w:rsidRPr="004E66ED">
        <w:t xml:space="preserve">. </w:t>
      </w:r>
      <w:r w:rsidRPr="004E66ED">
        <w:rPr>
          <w:rFonts w:hint="eastAsia"/>
          <w:lang w:val="en-US" w:eastAsia="zh-CN"/>
        </w:rPr>
        <w:t xml:space="preserve">If </w:t>
      </w:r>
      <w:r w:rsidRPr="004E66ED">
        <w:rPr>
          <w:lang w:val="en-US" w:eastAsia="zh-CN"/>
        </w:rPr>
        <w:t>there were no proper</w:t>
      </w:r>
      <w:r w:rsidRPr="004E66ED">
        <w:rPr>
          <w:rFonts w:hint="eastAsia"/>
          <w:lang w:val="en-US" w:eastAsia="zh-CN"/>
        </w:rPr>
        <w:t xml:space="preserve"> management of </w:t>
      </w:r>
      <w:r w:rsidRPr="004E66ED">
        <w:rPr>
          <w:lang w:val="en-US" w:eastAsia="zh-CN"/>
        </w:rPr>
        <w:t>avatar usage rights</w:t>
      </w:r>
      <w:r w:rsidRPr="004E66ED">
        <w:rPr>
          <w:rFonts w:hint="eastAsia"/>
          <w:lang w:val="en-US" w:eastAsia="zh-CN"/>
        </w:rPr>
        <w:t xml:space="preserve">, it </w:t>
      </w:r>
      <w:r w:rsidRPr="004E66ED">
        <w:rPr>
          <w:lang w:val="en-US" w:eastAsia="zh-CN"/>
        </w:rPr>
        <w:t>could</w:t>
      </w:r>
      <w:r w:rsidRPr="004E66ED">
        <w:rPr>
          <w:rFonts w:hint="eastAsia"/>
          <w:lang w:val="en-US" w:eastAsia="zh-CN"/>
        </w:rPr>
        <w:t xml:space="preserve"> cause the spread of false information, even </w:t>
      </w:r>
      <w:r w:rsidRPr="004E66ED">
        <w:rPr>
          <w:lang w:val="en-US" w:eastAsia="zh-CN"/>
        </w:rPr>
        <w:t>result in chaos in virtual world.</w:t>
      </w:r>
    </w:p>
    <w:p w14:paraId="3B02DE23" w14:textId="37E2ABDA" w:rsidR="00212321" w:rsidRPr="004E66ED" w:rsidRDefault="00212321" w:rsidP="00212321">
      <w:pPr>
        <w:widowControl w:val="0"/>
        <w:rPr>
          <w:rFonts w:eastAsiaTheme="minorEastAsia"/>
          <w:lang w:val="en-US" w:eastAsia="zh-CN"/>
        </w:rPr>
      </w:pPr>
      <w:r w:rsidRPr="004E66ED">
        <w:rPr>
          <w:rFonts w:hint="eastAsia"/>
          <w:lang w:val="en-US" w:eastAsia="zh-CN"/>
        </w:rPr>
        <w:t xml:space="preserve">Therefore, </w:t>
      </w:r>
      <w:r w:rsidRPr="004E66ED">
        <w:rPr>
          <w:lang w:val="en-US" w:eastAsia="zh-CN"/>
        </w:rPr>
        <w:t xml:space="preserve">the </w:t>
      </w:r>
      <w:r w:rsidRPr="004E66ED">
        <w:rPr>
          <w:rFonts w:eastAsia="DengXian" w:hint="eastAsia"/>
          <w:lang w:eastAsia="zh-CN"/>
        </w:rPr>
        <w:t>5G system needs to</w:t>
      </w:r>
      <w:r w:rsidRPr="004E66ED">
        <w:rPr>
          <w:rFonts w:eastAsia="DengXian"/>
          <w:lang w:val="en-US" w:eastAsia="zh-CN"/>
        </w:rPr>
        <w:t xml:space="preserve"> support management and authorization of avatar </w:t>
      </w:r>
      <w:r w:rsidRPr="004E66ED">
        <w:rPr>
          <w:lang w:val="en-US" w:eastAsia="zh-CN"/>
        </w:rPr>
        <w:t>usage</w:t>
      </w:r>
      <w:r w:rsidRPr="004E66ED">
        <w:rPr>
          <w:rFonts w:eastAsia="DengXian"/>
          <w:lang w:val="en-US" w:eastAsia="zh-CN"/>
        </w:rPr>
        <w:t xml:space="preserve"> rights. </w:t>
      </w:r>
      <w:r w:rsidRPr="004E66ED">
        <w:rPr>
          <w:rFonts w:hint="eastAsia"/>
          <w:lang w:val="en-US" w:eastAsia="zh-CN"/>
        </w:rPr>
        <w:t xml:space="preserve">The owner of the </w:t>
      </w:r>
      <w:r w:rsidRPr="004E66ED">
        <w:rPr>
          <w:lang w:val="en-US" w:eastAsia="zh-CN"/>
        </w:rPr>
        <w:t>avatar</w:t>
      </w:r>
      <w:r w:rsidRPr="004E66ED">
        <w:rPr>
          <w:rFonts w:hint="eastAsia"/>
          <w:lang w:val="en-US" w:eastAsia="zh-CN"/>
        </w:rPr>
        <w:t xml:space="preserve"> </w:t>
      </w:r>
      <w:r w:rsidRPr="004E66ED">
        <w:rPr>
          <w:lang w:val="en-US" w:eastAsia="zh-CN"/>
        </w:rPr>
        <w:t xml:space="preserve">is expected to be </w:t>
      </w:r>
      <w:r w:rsidRPr="004E66ED">
        <w:rPr>
          <w:rFonts w:hint="eastAsia"/>
          <w:lang w:val="en-US" w:eastAsia="zh-CN"/>
        </w:rPr>
        <w:t xml:space="preserve">responsible for the speech and behavior of </w:t>
      </w:r>
      <w:r w:rsidRPr="004E66ED">
        <w:rPr>
          <w:lang w:val="en-US" w:eastAsia="zh-CN"/>
        </w:rPr>
        <w:t>his/her</w:t>
      </w:r>
      <w:r w:rsidRPr="004E66ED">
        <w:rPr>
          <w:rFonts w:hint="eastAsia"/>
          <w:lang w:val="en-US" w:eastAsia="zh-CN"/>
        </w:rPr>
        <w:t xml:space="preserve"> </w:t>
      </w:r>
      <w:r w:rsidRPr="004E66ED">
        <w:rPr>
          <w:lang w:val="en-US" w:eastAsia="zh-CN"/>
        </w:rPr>
        <w:t>avatar</w:t>
      </w:r>
      <w:r w:rsidRPr="004E66ED">
        <w:rPr>
          <w:rFonts w:hint="eastAsia"/>
          <w:lang w:val="en-US" w:eastAsia="zh-CN"/>
        </w:rPr>
        <w:t xml:space="preserve">. </w:t>
      </w:r>
      <w:r w:rsidRPr="004E66ED">
        <w:rPr>
          <w:lang w:val="en-US" w:eastAsia="zh-CN"/>
        </w:rPr>
        <w:t>An individual</w:t>
      </w:r>
      <w:r w:rsidRPr="004E66ED">
        <w:rPr>
          <w:rFonts w:hint="eastAsia"/>
          <w:lang w:val="en-US" w:eastAsia="zh-CN"/>
        </w:rPr>
        <w:t xml:space="preserve"> or </w:t>
      </w:r>
      <w:r w:rsidRPr="004E66ED">
        <w:rPr>
          <w:lang w:val="en-US" w:eastAsia="zh-CN"/>
        </w:rPr>
        <w:t>an enterprise</w:t>
      </w:r>
      <w:r w:rsidRPr="004E66ED">
        <w:rPr>
          <w:rFonts w:hint="eastAsia"/>
          <w:lang w:val="en-US" w:eastAsia="zh-CN"/>
        </w:rPr>
        <w:t xml:space="preserve"> </w:t>
      </w:r>
      <w:r w:rsidR="00DE3DE4" w:rsidRPr="004E66ED">
        <w:rPr>
          <w:lang w:val="en-US" w:eastAsia="zh-CN"/>
        </w:rPr>
        <w:t>has to</w:t>
      </w:r>
      <w:r w:rsidR="00DE3DE4" w:rsidRPr="004E66ED">
        <w:rPr>
          <w:rFonts w:hint="eastAsia"/>
          <w:lang w:val="en-US" w:eastAsia="zh-CN"/>
        </w:rPr>
        <w:t xml:space="preserve"> </w:t>
      </w:r>
      <w:r w:rsidRPr="004E66ED">
        <w:rPr>
          <w:rFonts w:hint="eastAsia"/>
          <w:lang w:val="en-US" w:eastAsia="zh-CN"/>
        </w:rPr>
        <w:t xml:space="preserve">be </w:t>
      </w:r>
      <w:r w:rsidRPr="004E66ED">
        <w:rPr>
          <w:lang w:val="en-US" w:eastAsia="zh-CN"/>
        </w:rPr>
        <w:t>authorized</w:t>
      </w:r>
      <w:r w:rsidRPr="004E66ED">
        <w:rPr>
          <w:rFonts w:hint="eastAsia"/>
          <w:lang w:val="en-US" w:eastAsia="zh-CN"/>
        </w:rPr>
        <w:t xml:space="preserve"> </w:t>
      </w:r>
      <w:r w:rsidRPr="004E66ED">
        <w:rPr>
          <w:lang w:val="en-US" w:eastAsia="zh-CN"/>
        </w:rPr>
        <w:t>by the owner of an avatar before using the avatar especially in business activities</w:t>
      </w:r>
      <w:r w:rsidRPr="004E66ED">
        <w:rPr>
          <w:rFonts w:hint="eastAsia"/>
          <w:lang w:val="en-US" w:eastAsia="zh-CN"/>
        </w:rPr>
        <w:t>.</w:t>
      </w:r>
    </w:p>
    <w:p w14:paraId="7810C332" w14:textId="73155733" w:rsidR="00212321" w:rsidRPr="004E66ED" w:rsidRDefault="00212321" w:rsidP="00212321">
      <w:pPr>
        <w:pStyle w:val="Heading3"/>
      </w:pPr>
      <w:bookmarkStart w:id="961" w:name="_Toc136356724"/>
      <w:bookmarkStart w:id="962" w:name="_Toc136857617"/>
      <w:r w:rsidRPr="004E66ED">
        <w:lastRenderedPageBreak/>
        <w:t>5.24.2</w:t>
      </w:r>
      <w:r w:rsidRPr="004E66ED">
        <w:tab/>
        <w:t>Pre-conditions</w:t>
      </w:r>
      <w:bookmarkEnd w:id="961"/>
      <w:bookmarkEnd w:id="962"/>
    </w:p>
    <w:p w14:paraId="361D573E" w14:textId="5CFF298F" w:rsidR="00212321" w:rsidRPr="004E66ED" w:rsidRDefault="00212321" w:rsidP="00212321">
      <w:r w:rsidRPr="004E66ED">
        <w:rPr>
          <w:lang w:val="en-US" w:eastAsia="zh-CN"/>
        </w:rPr>
        <w:t>Singer J has her own lifelike avatar, which is used for her live concerts in metaverse</w:t>
      </w:r>
      <w:r w:rsidR="00BB0C4B" w:rsidRPr="004E66ED">
        <w:rPr>
          <w:lang w:val="en-US" w:eastAsia="zh-CN"/>
        </w:rPr>
        <w:t xml:space="preserve">. </w:t>
      </w:r>
      <w:r w:rsidRPr="004E66ED">
        <w:rPr>
          <w:lang w:val="en-US"/>
        </w:rPr>
        <w:t>Her</w:t>
      </w:r>
      <w:r w:rsidRPr="004E66ED">
        <w:rPr>
          <w:rFonts w:hint="eastAsia"/>
        </w:rPr>
        <w:t xml:space="preserve"> touching voice has won hundreds of millions of fans.</w:t>
      </w:r>
      <w:r w:rsidRPr="004E66ED">
        <w:t xml:space="preserve"> </w:t>
      </w:r>
      <w:r w:rsidRPr="004E66ED">
        <w:rPr>
          <w:rFonts w:hint="eastAsia"/>
        </w:rPr>
        <w:t xml:space="preserve">Company A is a clothing manufacturer. Seeing the commercial value of </w:t>
      </w:r>
      <w:r w:rsidRPr="004E66ED">
        <w:rPr>
          <w:lang w:val="en-US"/>
        </w:rPr>
        <w:t>Singer J</w:t>
      </w:r>
      <w:r w:rsidRPr="004E66ED">
        <w:rPr>
          <w:rFonts w:hint="eastAsia"/>
        </w:rPr>
        <w:t xml:space="preserve">, </w:t>
      </w:r>
      <w:r w:rsidRPr="004E66ED">
        <w:rPr>
          <w:lang w:val="en-US"/>
        </w:rPr>
        <w:t>the company</w:t>
      </w:r>
      <w:r w:rsidRPr="004E66ED">
        <w:rPr>
          <w:rFonts w:hint="eastAsia"/>
        </w:rPr>
        <w:t xml:space="preserve"> invited </w:t>
      </w:r>
      <w:r w:rsidRPr="004E66ED">
        <w:rPr>
          <w:lang w:val="en-US"/>
        </w:rPr>
        <w:t>her</w:t>
      </w:r>
      <w:r w:rsidRPr="004E66ED">
        <w:rPr>
          <w:rFonts w:hint="eastAsia"/>
        </w:rPr>
        <w:t xml:space="preserve"> to </w:t>
      </w:r>
      <w:r w:rsidRPr="004E66ED">
        <w:rPr>
          <w:lang w:val="en-US"/>
        </w:rPr>
        <w:t xml:space="preserve">be the company’s </w:t>
      </w:r>
      <w:bookmarkStart w:id="963" w:name="OLE_LINK2"/>
      <w:r w:rsidRPr="004E66ED">
        <w:rPr>
          <w:lang w:val="en-US"/>
        </w:rPr>
        <w:t>brand ambassador</w:t>
      </w:r>
      <w:bookmarkEnd w:id="963"/>
      <w:r w:rsidRPr="004E66ED">
        <w:rPr>
          <w:lang w:val="en-US"/>
        </w:rPr>
        <w:t>, who helps to increase brand awareness</w:t>
      </w:r>
      <w:r w:rsidRPr="004E66ED">
        <w:rPr>
          <w:rFonts w:hint="eastAsia"/>
          <w:lang w:val="en-US"/>
        </w:rPr>
        <w:t xml:space="preserve"> </w:t>
      </w:r>
      <w:r w:rsidRPr="004E66ED">
        <w:rPr>
          <w:rFonts w:hint="eastAsia"/>
        </w:rPr>
        <w:t>and attend</w:t>
      </w:r>
      <w:r w:rsidRPr="004E66ED">
        <w:t>s</w:t>
      </w:r>
      <w:r w:rsidRPr="004E66ED">
        <w:rPr>
          <w:rFonts w:hint="eastAsia"/>
        </w:rPr>
        <w:t xml:space="preserve"> product promotion activities.</w:t>
      </w:r>
      <w:r w:rsidRPr="004E66ED">
        <w:t xml:space="preserve"> </w:t>
      </w:r>
      <w:r w:rsidRPr="004E66ED">
        <w:rPr>
          <w:rFonts w:hint="eastAsia"/>
        </w:rPr>
        <w:t xml:space="preserve">Singer J </w:t>
      </w:r>
      <w:r w:rsidRPr="004E66ED">
        <w:t>has signed one-year business contract with</w:t>
      </w:r>
      <w:r w:rsidRPr="004E66ED">
        <w:rPr>
          <w:rFonts w:hint="eastAsia"/>
        </w:rPr>
        <w:t xml:space="preserve"> Company A</w:t>
      </w:r>
      <w:r w:rsidRPr="004E66ED">
        <w:rPr>
          <w:lang w:val="en-US"/>
        </w:rPr>
        <w:t>. S</w:t>
      </w:r>
      <w:r w:rsidRPr="004E66ED">
        <w:t xml:space="preserve">ubject to </w:t>
      </w:r>
      <w:r w:rsidRPr="004E66ED">
        <w:rPr>
          <w:lang w:val="en-US"/>
        </w:rPr>
        <w:t>the contract,</w:t>
      </w:r>
      <w:r w:rsidRPr="004E66ED">
        <w:t xml:space="preserve"> </w:t>
      </w:r>
      <w:r w:rsidRPr="004E66ED">
        <w:rPr>
          <w:lang w:val="en-US"/>
        </w:rPr>
        <w:t xml:space="preserve">Singer J’s avatar is the brand ambassador for </w:t>
      </w:r>
      <w:r w:rsidRPr="004E66ED">
        <w:rPr>
          <w:rFonts w:hint="eastAsia"/>
        </w:rPr>
        <w:t>Company</w:t>
      </w:r>
      <w:r w:rsidRPr="004E66ED">
        <w:rPr>
          <w:lang w:val="en-US"/>
        </w:rPr>
        <w:t xml:space="preserve"> A in metaverse.</w:t>
      </w:r>
      <w:r w:rsidRPr="004E66ED">
        <w:rPr>
          <w:rFonts w:hint="eastAsia"/>
        </w:rPr>
        <w:t xml:space="preserve"> </w:t>
      </w:r>
    </w:p>
    <w:p w14:paraId="1EA8A597" w14:textId="77777777" w:rsidR="00212321" w:rsidRPr="004E66ED" w:rsidRDefault="00212321" w:rsidP="00212321">
      <w:r w:rsidRPr="004E66ED">
        <w:rPr>
          <w:lang w:val="en-US"/>
        </w:rPr>
        <w:t>MNO B</w:t>
      </w:r>
      <w:r w:rsidRPr="004E66ED">
        <w:rPr>
          <w:rFonts w:hint="eastAsia"/>
        </w:rPr>
        <w:t xml:space="preserve"> provides</w:t>
      </w:r>
      <w:r w:rsidRPr="004E66ED">
        <w:rPr>
          <w:lang w:val="en-US"/>
        </w:rPr>
        <w:t xml:space="preserve"> </w:t>
      </w:r>
      <w:r w:rsidRPr="004E66ED">
        <w:rPr>
          <w:rFonts w:hint="eastAsia"/>
        </w:rPr>
        <w:t>management</w:t>
      </w:r>
      <w:r w:rsidRPr="004E66ED">
        <w:rPr>
          <w:lang w:val="en-US"/>
        </w:rPr>
        <w:t xml:space="preserve"> </w:t>
      </w:r>
      <w:r w:rsidRPr="004E66ED">
        <w:rPr>
          <w:rFonts w:hint="eastAsia"/>
        </w:rPr>
        <w:t>services</w:t>
      </w:r>
      <w:r w:rsidRPr="004E66ED">
        <w:t xml:space="preserve"> (including authorizing and deauthorizing)</w:t>
      </w:r>
      <w:r w:rsidRPr="004E66ED">
        <w:rPr>
          <w:rFonts w:hint="eastAsia"/>
        </w:rPr>
        <w:t xml:space="preserve"> </w:t>
      </w:r>
      <w:r w:rsidRPr="004E66ED">
        <w:t xml:space="preserve">for the use of </w:t>
      </w:r>
      <w:r w:rsidRPr="004E66ED">
        <w:rPr>
          <w:lang w:val="en-US"/>
        </w:rPr>
        <w:t>avatars in the mobile metaverse services</w:t>
      </w:r>
      <w:r w:rsidRPr="004E66ED">
        <w:rPr>
          <w:rFonts w:hint="eastAsia"/>
        </w:rPr>
        <w:t xml:space="preserve">. </w:t>
      </w:r>
      <w:r w:rsidRPr="004E66ED">
        <w:rPr>
          <w:lang w:val="en-US"/>
        </w:rPr>
        <w:t xml:space="preserve">Each avatar </w:t>
      </w:r>
      <w:r w:rsidRPr="004E66ED">
        <w:rPr>
          <w:rFonts w:hint="eastAsia"/>
        </w:rPr>
        <w:t xml:space="preserve">has </w:t>
      </w:r>
      <w:r w:rsidRPr="004E66ED">
        <w:t xml:space="preserve">been assigned </w:t>
      </w:r>
      <w:r w:rsidRPr="004E66ED">
        <w:rPr>
          <w:rFonts w:hint="eastAsia"/>
        </w:rPr>
        <w:t>a unique identification code</w:t>
      </w:r>
      <w:r w:rsidRPr="004E66ED">
        <w:rPr>
          <w:lang w:val="en-US"/>
        </w:rPr>
        <w:t xml:space="preserve"> in MNO B’s management system. MNO B</w:t>
      </w:r>
      <w:r w:rsidRPr="004E66ED">
        <w:rPr>
          <w:rFonts w:hint="eastAsia"/>
        </w:rPr>
        <w:t xml:space="preserve"> </w:t>
      </w:r>
      <w:r w:rsidRPr="004E66ED">
        <w:t>also</w:t>
      </w:r>
      <w:r w:rsidRPr="004E66ED">
        <w:rPr>
          <w:lang w:val="en-US"/>
        </w:rPr>
        <w:t xml:space="preserve"> provides</w:t>
      </w:r>
      <w:r w:rsidRPr="004E66ED">
        <w:rPr>
          <w:rFonts w:hint="eastAsia"/>
        </w:rPr>
        <w:t xml:space="preserve"> </w:t>
      </w:r>
      <w:r w:rsidRPr="004E66ED">
        <w:rPr>
          <w:lang w:val="en-US"/>
        </w:rPr>
        <w:t>avatar</w:t>
      </w:r>
      <w:r w:rsidRPr="004E66ED">
        <w:rPr>
          <w:rFonts w:hint="eastAsia"/>
        </w:rPr>
        <w:t xml:space="preserve"> storage services.</w:t>
      </w:r>
    </w:p>
    <w:p w14:paraId="46E550F2" w14:textId="77777777" w:rsidR="00212321" w:rsidRPr="004E66ED" w:rsidRDefault="00212321" w:rsidP="00212321">
      <w:pPr>
        <w:rPr>
          <w:lang w:val="en-US"/>
        </w:rPr>
      </w:pPr>
      <w:r w:rsidRPr="004E66ED">
        <w:rPr>
          <w:lang w:val="en-US"/>
        </w:rPr>
        <w:t xml:space="preserve">Singer J is one of the subscribers of MNO B, and Company A is also served by MNO B. </w:t>
      </w:r>
    </w:p>
    <w:p w14:paraId="665F2B81" w14:textId="375E7E29" w:rsidR="00212321" w:rsidRPr="004E66ED" w:rsidRDefault="00212321" w:rsidP="00212321">
      <w:pPr>
        <w:pStyle w:val="Heading3"/>
        <w:rPr>
          <w:lang w:eastAsia="ja-JP"/>
        </w:rPr>
      </w:pPr>
      <w:bookmarkStart w:id="964" w:name="_Toc136356725"/>
      <w:bookmarkStart w:id="965" w:name="_Toc136857618"/>
      <w:r w:rsidRPr="004E66ED">
        <w:rPr>
          <w:lang w:eastAsia="ja-JP"/>
        </w:rPr>
        <w:t>5.24.3</w:t>
      </w:r>
      <w:r w:rsidRPr="004E66ED">
        <w:rPr>
          <w:lang w:eastAsia="ja-JP"/>
        </w:rPr>
        <w:tab/>
        <w:t>Service Flows</w:t>
      </w:r>
      <w:bookmarkEnd w:id="964"/>
      <w:bookmarkEnd w:id="965"/>
    </w:p>
    <w:p w14:paraId="6C14DAAA" w14:textId="56B18ACC" w:rsidR="00212321" w:rsidRPr="004E66ED" w:rsidRDefault="00212321" w:rsidP="00212321">
      <w:pPr>
        <w:kinsoku w:val="0"/>
        <w:overflowPunct w:val="0"/>
        <w:adjustRightInd w:val="0"/>
        <w:snapToGrid w:val="0"/>
        <w:ind w:left="284" w:hanging="284"/>
        <w:rPr>
          <w:lang w:val="en-US" w:eastAsia="zh-CN"/>
        </w:rPr>
      </w:pPr>
      <w:r w:rsidRPr="004E66ED">
        <w:rPr>
          <w:lang w:val="en-US"/>
        </w:rPr>
        <w:t>1.</w:t>
      </w:r>
      <w:r w:rsidR="00AA2D93">
        <w:rPr>
          <w:lang w:val="en-US"/>
        </w:rPr>
        <w:t xml:space="preserve"> </w:t>
      </w:r>
      <w:r w:rsidRPr="004E66ED">
        <w:rPr>
          <w:lang w:val="en-US"/>
        </w:rPr>
        <w:t>Company A register</w:t>
      </w:r>
      <w:r w:rsidRPr="004E66ED">
        <w:rPr>
          <w:rFonts w:eastAsia="DengXian" w:hint="eastAsia"/>
          <w:lang w:val="en-US" w:eastAsia="zh-CN"/>
        </w:rPr>
        <w:t>s</w:t>
      </w:r>
      <w:r w:rsidRPr="004E66ED">
        <w:rPr>
          <w:lang w:val="en-US"/>
        </w:rPr>
        <w:t xml:space="preserve"> with the MNO B as an enterprise customer, while Sin</w:t>
      </w:r>
      <w:r w:rsidRPr="004E66ED">
        <w:rPr>
          <w:lang w:val="en-US" w:eastAsia="zh-CN"/>
        </w:rPr>
        <w:t>ger J registers</w:t>
      </w:r>
      <w:r w:rsidRPr="004E66ED">
        <w:rPr>
          <w:rFonts w:eastAsia="DengXian" w:hint="eastAsia"/>
          <w:lang w:val="en-US" w:eastAsia="zh-CN"/>
        </w:rPr>
        <w:t xml:space="preserve"> as </w:t>
      </w:r>
      <w:r w:rsidRPr="004E66ED">
        <w:rPr>
          <w:rFonts w:eastAsia="DengXian"/>
          <w:lang w:val="en-US" w:eastAsia="zh-CN"/>
        </w:rPr>
        <w:t xml:space="preserve">an individual customer </w:t>
      </w:r>
      <w:r w:rsidRPr="004E66ED">
        <w:rPr>
          <w:rFonts w:eastAsia="DengXian" w:hint="eastAsia"/>
          <w:lang w:val="en-US" w:eastAsia="zh-CN"/>
        </w:rPr>
        <w:t>of MNO</w:t>
      </w:r>
      <w:r w:rsidRPr="004E66ED">
        <w:rPr>
          <w:lang w:val="en-US" w:eastAsia="zh-CN"/>
        </w:rPr>
        <w:t xml:space="preserve"> B. MNO B assigns IDs for Company A and Singer J respectively.</w:t>
      </w:r>
    </w:p>
    <w:p w14:paraId="77158DB0" w14:textId="08E954E1"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2.</w:t>
      </w:r>
      <w:r w:rsidR="00AA2D93">
        <w:rPr>
          <w:lang w:val="en-US" w:eastAsia="zh-CN"/>
        </w:rPr>
        <w:t xml:space="preserve"> </w:t>
      </w:r>
      <w:r w:rsidRPr="004E66ED">
        <w:rPr>
          <w:lang w:val="en-US" w:eastAsia="zh-CN"/>
        </w:rPr>
        <w:t xml:space="preserve">Singer J registers her personal avatar with MNO B. The avatar is lifelike and mapped to Singer J’s ID in real world. So MNO B identifies and stores the avatar and its ID, also associates with the avatar’s owner, Singer J’s ID. </w:t>
      </w:r>
    </w:p>
    <w:p w14:paraId="10E9825D" w14:textId="4F104B60"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3.</w:t>
      </w:r>
      <w:r w:rsidR="00AA2D93">
        <w:rPr>
          <w:lang w:val="en-US" w:eastAsia="zh-CN"/>
        </w:rPr>
        <w:t xml:space="preserve"> </w:t>
      </w:r>
      <w:r w:rsidRPr="004E66ED">
        <w:rPr>
          <w:rFonts w:hint="eastAsia"/>
          <w:lang w:val="en-US" w:eastAsia="zh-CN"/>
        </w:rPr>
        <w:t xml:space="preserve">Company A </w:t>
      </w:r>
      <w:r w:rsidRPr="004E66ED">
        <w:rPr>
          <w:lang w:val="en-US" w:eastAsia="zh-CN"/>
        </w:rPr>
        <w:t xml:space="preserve">sends </w:t>
      </w:r>
      <w:r w:rsidRPr="004E66ED">
        <w:rPr>
          <w:rFonts w:eastAsia="DengXian" w:hint="eastAsia"/>
          <w:lang w:val="en-US" w:eastAsia="zh-CN"/>
        </w:rPr>
        <w:t xml:space="preserve">a </w:t>
      </w:r>
      <w:r w:rsidRPr="004E66ED">
        <w:rPr>
          <w:lang w:val="en-US" w:eastAsia="zh-CN"/>
        </w:rPr>
        <w:t>request</w:t>
      </w:r>
      <w:r w:rsidRPr="004E66ED">
        <w:rPr>
          <w:rFonts w:hint="eastAsia"/>
          <w:lang w:val="en-US" w:eastAsia="zh-CN"/>
        </w:rPr>
        <w:t xml:space="preserve"> </w:t>
      </w:r>
      <w:r w:rsidRPr="004E66ED">
        <w:rPr>
          <w:rFonts w:eastAsia="DengXian"/>
          <w:lang w:val="en-US" w:eastAsia="zh-CN"/>
        </w:rPr>
        <w:t>for</w:t>
      </w:r>
      <w:r w:rsidRPr="004E66ED">
        <w:rPr>
          <w:rFonts w:hint="eastAsia"/>
          <w:lang w:val="en-US" w:eastAsia="zh-CN"/>
        </w:rPr>
        <w:t xml:space="preserve"> the </w:t>
      </w:r>
      <w:r w:rsidRPr="004E66ED">
        <w:rPr>
          <w:lang w:val="en-US" w:eastAsia="zh-CN"/>
        </w:rPr>
        <w:t>usage</w:t>
      </w:r>
      <w:r w:rsidRPr="004E66ED">
        <w:rPr>
          <w:rFonts w:hint="eastAsia"/>
          <w:lang w:val="en-US" w:eastAsia="zh-CN"/>
        </w:rPr>
        <w:t xml:space="preserve"> right</w:t>
      </w:r>
      <w:r w:rsidRPr="004E66ED">
        <w:rPr>
          <w:lang w:val="en-US" w:eastAsia="zh-CN"/>
        </w:rPr>
        <w:t>s</w:t>
      </w:r>
      <w:r w:rsidRPr="004E66ED">
        <w:rPr>
          <w:rFonts w:hint="eastAsia"/>
          <w:lang w:val="en-US" w:eastAsia="zh-CN"/>
        </w:rPr>
        <w:t xml:space="preserve"> of </w:t>
      </w:r>
      <w:r w:rsidRPr="004E66ED">
        <w:rPr>
          <w:rFonts w:eastAsia="DengXian"/>
          <w:lang w:val="en-US" w:eastAsia="zh-CN"/>
        </w:rPr>
        <w:t>S</w:t>
      </w:r>
      <w:r w:rsidRPr="004E66ED">
        <w:rPr>
          <w:rFonts w:hint="eastAsia"/>
          <w:lang w:val="en-US" w:eastAsia="zh-CN"/>
        </w:rPr>
        <w:t>inger J</w:t>
      </w:r>
      <w:r w:rsidRPr="004E66ED">
        <w:rPr>
          <w:lang w:val="en-US" w:eastAsia="zh-CN"/>
        </w:rPr>
        <w:t xml:space="preserve">’s avatar </w:t>
      </w:r>
      <w:r w:rsidRPr="004E66ED">
        <w:rPr>
          <w:rFonts w:eastAsia="DengXian"/>
          <w:lang w:val="en-US" w:eastAsia="zh-CN"/>
        </w:rPr>
        <w:t>that is managed by</w:t>
      </w:r>
      <w:r w:rsidRPr="004E66ED">
        <w:rPr>
          <w:rFonts w:eastAsia="DengXian" w:hint="eastAsia"/>
          <w:lang w:val="en-US" w:eastAsia="zh-CN"/>
        </w:rPr>
        <w:t xml:space="preserve"> MNO</w:t>
      </w:r>
      <w:r w:rsidRPr="004E66ED">
        <w:rPr>
          <w:lang w:val="en-US" w:eastAsia="zh-CN"/>
        </w:rPr>
        <w:t xml:space="preserve"> B</w:t>
      </w:r>
      <w:r w:rsidRPr="004E66ED">
        <w:rPr>
          <w:rFonts w:hint="eastAsia"/>
          <w:lang w:val="en-US" w:eastAsia="zh-CN"/>
        </w:rPr>
        <w:t xml:space="preserve">. </w:t>
      </w:r>
    </w:p>
    <w:p w14:paraId="693AF323" w14:textId="0D2503EB" w:rsidR="00212321" w:rsidRPr="004E66ED" w:rsidRDefault="00212321" w:rsidP="00212321">
      <w:pPr>
        <w:kinsoku w:val="0"/>
        <w:overflowPunct w:val="0"/>
        <w:adjustRightInd w:val="0"/>
        <w:snapToGrid w:val="0"/>
        <w:ind w:left="284" w:hanging="284"/>
        <w:rPr>
          <w:lang w:val="en-US" w:eastAsia="zh-CN"/>
        </w:rPr>
      </w:pPr>
      <w:r w:rsidRPr="004E66ED">
        <w:rPr>
          <w:rFonts w:eastAsia="DengXian"/>
          <w:lang w:val="en-US" w:eastAsia="zh-CN"/>
        </w:rPr>
        <w:t>4.</w:t>
      </w:r>
      <w:r w:rsidR="00AA2D93">
        <w:rPr>
          <w:rFonts w:eastAsia="DengXian"/>
          <w:lang w:val="en-US" w:eastAsia="zh-CN"/>
        </w:rPr>
        <w:t xml:space="preserve"> </w:t>
      </w:r>
      <w:r w:rsidRPr="004E66ED">
        <w:rPr>
          <w:rFonts w:eastAsia="DengXian" w:hint="eastAsia"/>
          <w:lang w:val="en-US" w:eastAsia="zh-CN"/>
        </w:rPr>
        <w:t>MNO</w:t>
      </w:r>
      <w:r w:rsidRPr="004E66ED">
        <w:rPr>
          <w:rFonts w:hint="eastAsia"/>
          <w:lang w:val="en-US" w:eastAsia="zh-CN"/>
        </w:rPr>
        <w:t xml:space="preserve"> </w:t>
      </w:r>
      <w:r w:rsidRPr="004E66ED">
        <w:rPr>
          <w:lang w:val="en-US" w:eastAsia="zh-CN"/>
        </w:rPr>
        <w:t>B</w:t>
      </w:r>
      <w:r w:rsidRPr="004E66ED">
        <w:rPr>
          <w:rFonts w:hint="eastAsia"/>
          <w:lang w:val="en-US" w:eastAsia="zh-CN"/>
        </w:rPr>
        <w:t xml:space="preserve"> sends a request </w:t>
      </w:r>
      <w:r w:rsidRPr="004E66ED">
        <w:rPr>
          <w:lang w:val="en-US" w:eastAsia="zh-CN"/>
        </w:rPr>
        <w:t>to Singer J to ask for authorization</w:t>
      </w:r>
      <w:r w:rsidRPr="004E66ED">
        <w:rPr>
          <w:rFonts w:hint="eastAsia"/>
          <w:lang w:val="en-US" w:eastAsia="zh-CN"/>
        </w:rPr>
        <w:t xml:space="preserve"> </w:t>
      </w:r>
      <w:r w:rsidRPr="004E66ED">
        <w:rPr>
          <w:lang w:val="en-US" w:eastAsia="zh-CN"/>
        </w:rPr>
        <w:t>of the avatar to be used in the mobile metaverse services</w:t>
      </w:r>
      <w:r w:rsidRPr="004E66ED">
        <w:rPr>
          <w:rFonts w:hint="eastAsia"/>
          <w:lang w:val="en-US" w:eastAsia="zh-CN"/>
        </w:rPr>
        <w:t xml:space="preserve">. </w:t>
      </w:r>
    </w:p>
    <w:p w14:paraId="158E7F40" w14:textId="79FC7A7C"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5.</w:t>
      </w:r>
      <w:r w:rsidR="00AA2D93">
        <w:rPr>
          <w:lang w:val="en-US" w:eastAsia="zh-CN"/>
        </w:rPr>
        <w:t xml:space="preserve"> </w:t>
      </w:r>
      <w:r w:rsidRPr="004E66ED">
        <w:rPr>
          <w:rFonts w:hint="eastAsia"/>
          <w:lang w:val="en-US" w:eastAsia="zh-CN"/>
        </w:rPr>
        <w:t xml:space="preserve">After being confirmed by </w:t>
      </w:r>
      <w:r w:rsidRPr="004E66ED">
        <w:rPr>
          <w:lang w:val="en-US" w:eastAsia="zh-CN"/>
        </w:rPr>
        <w:t>S</w:t>
      </w:r>
      <w:r w:rsidRPr="004E66ED">
        <w:rPr>
          <w:rFonts w:hint="eastAsia"/>
          <w:lang w:val="en-US" w:eastAsia="zh-CN"/>
        </w:rPr>
        <w:t>inger</w:t>
      </w:r>
      <w:r w:rsidRPr="004E66ED">
        <w:rPr>
          <w:rFonts w:eastAsia="DengXian" w:hint="eastAsia"/>
          <w:lang w:val="en-US" w:eastAsia="zh-CN"/>
        </w:rPr>
        <w:t xml:space="preserve"> J</w:t>
      </w:r>
      <w:r w:rsidRPr="004E66ED">
        <w:rPr>
          <w:rFonts w:hint="eastAsia"/>
          <w:lang w:val="en-US" w:eastAsia="zh-CN"/>
        </w:rPr>
        <w:t xml:space="preserve">, </w:t>
      </w:r>
      <w:r w:rsidRPr="004E66ED">
        <w:rPr>
          <w:lang w:val="en-US" w:eastAsia="zh-CN"/>
        </w:rPr>
        <w:t xml:space="preserve">Company A’s usage rights of avatar has been authorized. </w:t>
      </w:r>
      <w:r w:rsidRPr="004E66ED">
        <w:rPr>
          <w:rFonts w:eastAsia="DengXian" w:hint="eastAsia"/>
          <w:lang w:val="en-US" w:eastAsia="zh-CN"/>
        </w:rPr>
        <w:t xml:space="preserve">MNO </w:t>
      </w:r>
      <w:r w:rsidRPr="004E66ED">
        <w:rPr>
          <w:lang w:val="en-US" w:eastAsia="zh-CN"/>
        </w:rPr>
        <w:t xml:space="preserve">B updates the system with the information that Company A has the usage rights of Sing J’s avatar. </w:t>
      </w:r>
    </w:p>
    <w:p w14:paraId="16B4858E" w14:textId="685F5E10" w:rsidR="00212321" w:rsidRPr="004E66ED" w:rsidRDefault="00212321" w:rsidP="00212321">
      <w:pPr>
        <w:pStyle w:val="Heading3"/>
        <w:rPr>
          <w:lang w:eastAsia="ja-JP"/>
        </w:rPr>
      </w:pPr>
      <w:bookmarkStart w:id="966" w:name="_Toc136356726"/>
      <w:bookmarkStart w:id="967" w:name="_Toc136857619"/>
      <w:r w:rsidRPr="004E66ED">
        <w:rPr>
          <w:lang w:eastAsia="ja-JP"/>
        </w:rPr>
        <w:t>5.24.4</w:t>
      </w:r>
      <w:r w:rsidRPr="004E66ED">
        <w:rPr>
          <w:lang w:eastAsia="ja-JP"/>
        </w:rPr>
        <w:tab/>
        <w:t>Post-conditions</w:t>
      </w:r>
      <w:bookmarkEnd w:id="966"/>
      <w:bookmarkEnd w:id="967"/>
    </w:p>
    <w:p w14:paraId="2674611E" w14:textId="77777777" w:rsidR="00212321" w:rsidRPr="004E66ED" w:rsidRDefault="00212321" w:rsidP="00212321">
      <w:pPr>
        <w:adjustRightInd w:val="0"/>
        <w:snapToGrid w:val="0"/>
        <w:spacing w:line="288" w:lineRule="auto"/>
        <w:rPr>
          <w:lang w:val="en-US"/>
        </w:rPr>
      </w:pPr>
      <w:r w:rsidRPr="004E66ED">
        <w:t xml:space="preserve">Upon authorization, </w:t>
      </w:r>
      <w:r w:rsidRPr="004E66ED">
        <w:rPr>
          <w:lang w:val="en-US" w:eastAsia="zh-CN"/>
        </w:rPr>
        <w:t xml:space="preserve">Singer J has granted the usage rights of her avatar to Company A for one year to be used </w:t>
      </w:r>
      <w:r w:rsidRPr="004E66ED">
        <w:rPr>
          <w:lang w:val="en-US"/>
        </w:rPr>
        <w:t>in mobile metaverse services.</w:t>
      </w:r>
      <w:r w:rsidRPr="004E66ED">
        <w:rPr>
          <w:lang w:val="en-US" w:eastAsia="zh-CN"/>
        </w:rPr>
        <w:t xml:space="preserve"> During this year, Company A is authorized to use Singer J’s avatar for business purposes. When Company A wants to use </w:t>
      </w:r>
      <w:r w:rsidRPr="004E66ED">
        <w:rPr>
          <w:rFonts w:eastAsia="DengXian"/>
          <w:lang w:val="en-US" w:eastAsia="zh-CN"/>
        </w:rPr>
        <w:t>S</w:t>
      </w:r>
      <w:r w:rsidRPr="004E66ED">
        <w:rPr>
          <w:rFonts w:eastAsia="DengXian" w:hint="eastAsia"/>
          <w:lang w:val="en-US" w:eastAsia="zh-CN"/>
        </w:rPr>
        <w:t xml:space="preserve">inger </w:t>
      </w:r>
      <w:r w:rsidRPr="004E66ED">
        <w:rPr>
          <w:lang w:val="en-US" w:eastAsia="zh-CN"/>
        </w:rPr>
        <w:t xml:space="preserve">J’s avatar in a mobile metaverse service, the 5GS searches the avatar by its ID, and pushes the requested avatar to company A. </w:t>
      </w:r>
      <w:r w:rsidRPr="004E66ED">
        <w:t xml:space="preserve">At the end of </w:t>
      </w:r>
      <w:r w:rsidRPr="004E66ED">
        <w:rPr>
          <w:lang w:val="en-US"/>
        </w:rPr>
        <w:t>the year</w:t>
      </w:r>
      <w:r w:rsidRPr="004E66ED">
        <w:rPr>
          <w:rFonts w:hint="eastAsia"/>
        </w:rPr>
        <w:t>, Company A</w:t>
      </w:r>
      <w:r w:rsidRPr="004E66ED">
        <w:t>’s usage rights of</w:t>
      </w:r>
      <w:r w:rsidRPr="004E66ED">
        <w:rPr>
          <w:lang w:val="en-US"/>
        </w:rPr>
        <w:t xml:space="preserve"> Singer</w:t>
      </w:r>
      <w:r w:rsidRPr="004E66ED">
        <w:rPr>
          <w:rFonts w:eastAsia="DengXian" w:hint="eastAsia"/>
          <w:lang w:val="en-US" w:eastAsia="zh-CN"/>
        </w:rPr>
        <w:t xml:space="preserve"> J</w:t>
      </w:r>
      <w:r w:rsidRPr="004E66ED">
        <w:rPr>
          <w:lang w:val="en-US"/>
        </w:rPr>
        <w:t>’s avatar will be duly terminated</w:t>
      </w:r>
      <w:r w:rsidRPr="004E66ED">
        <w:rPr>
          <w:rFonts w:hint="eastAsia"/>
        </w:rPr>
        <w:t>.</w:t>
      </w:r>
    </w:p>
    <w:p w14:paraId="59BE8F24" w14:textId="0DE793EE" w:rsidR="00212321" w:rsidRPr="004E66ED" w:rsidRDefault="00212321" w:rsidP="00212321">
      <w:pPr>
        <w:pStyle w:val="Heading3"/>
      </w:pPr>
      <w:bookmarkStart w:id="968" w:name="_Toc136356727"/>
      <w:bookmarkStart w:id="969" w:name="_Toc136857620"/>
      <w:r w:rsidRPr="004E66ED">
        <w:t>5.</w:t>
      </w:r>
      <w:r w:rsidR="002B240D" w:rsidRPr="004E66ED">
        <w:t>24</w:t>
      </w:r>
      <w:r w:rsidRPr="004E66ED">
        <w:t>.5</w:t>
      </w:r>
      <w:r w:rsidRPr="004E66ED">
        <w:tab/>
        <w:t>Existing features partly or fully covering the use case functionality</w:t>
      </w:r>
      <w:bookmarkEnd w:id="968"/>
      <w:bookmarkEnd w:id="969"/>
    </w:p>
    <w:p w14:paraId="7E8650B6" w14:textId="77777777" w:rsidR="00212321" w:rsidRPr="004E66ED" w:rsidRDefault="00212321" w:rsidP="00212321">
      <w:pPr>
        <w:rPr>
          <w:lang w:eastAsia="ja-JP"/>
        </w:rPr>
      </w:pPr>
      <w:r w:rsidRPr="004E66ED">
        <w:rPr>
          <w:lang w:val="en-US" w:eastAsia="ja-JP"/>
        </w:rPr>
        <w:t>None</w:t>
      </w:r>
      <w:r w:rsidRPr="004E66ED">
        <w:rPr>
          <w:lang w:eastAsia="ja-JP"/>
        </w:rPr>
        <w:t>.</w:t>
      </w:r>
    </w:p>
    <w:p w14:paraId="01D340E5" w14:textId="2BE9D028" w:rsidR="00212321" w:rsidRPr="004E66ED" w:rsidRDefault="00212321" w:rsidP="00212321">
      <w:pPr>
        <w:pStyle w:val="Heading3"/>
      </w:pPr>
      <w:bookmarkStart w:id="970" w:name="_Toc136356728"/>
      <w:bookmarkStart w:id="971" w:name="_Toc136857621"/>
      <w:r w:rsidRPr="004E66ED">
        <w:t>5.24.6</w:t>
      </w:r>
      <w:r w:rsidRPr="004E66ED">
        <w:tab/>
        <w:t>Potential New Requirements needed to support the use case</w:t>
      </w:r>
      <w:bookmarkEnd w:id="970"/>
      <w:bookmarkEnd w:id="971"/>
    </w:p>
    <w:p w14:paraId="206D3E86" w14:textId="29C1640E" w:rsidR="00212321" w:rsidRPr="004E66ED" w:rsidRDefault="00212321" w:rsidP="00212321">
      <w:pPr>
        <w:rPr>
          <w:lang w:val="en-US"/>
        </w:rPr>
      </w:pPr>
      <w:r w:rsidRPr="004E66ED">
        <w:t>[PR 5.24.6-1] Subject to regulatory requirements, user</w:t>
      </w:r>
      <w:r w:rsidRPr="004E66ED">
        <w:rPr>
          <w:rFonts w:eastAsia="DengXian"/>
          <w:lang w:eastAsia="zh-CN"/>
        </w:rPr>
        <w:t>’</w:t>
      </w:r>
      <w:r w:rsidRPr="004E66ED">
        <w:rPr>
          <w:rFonts w:eastAsia="DengXian" w:hint="eastAsia"/>
          <w:lang w:eastAsia="zh-CN"/>
        </w:rPr>
        <w:t>s</w:t>
      </w:r>
      <w:r w:rsidRPr="004E66ED">
        <w:t xml:space="preserve">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the 5G system shall support mechanisms to identify an avatar</w:t>
      </w:r>
      <w:r w:rsidRPr="004E66ED">
        <w:rPr>
          <w:lang w:val="en-US"/>
        </w:rPr>
        <w:t xml:space="preserve"> and associate the avatar with a</w:t>
      </w:r>
      <w:r w:rsidRPr="004E66ED">
        <w:t xml:space="preserve"> </w:t>
      </w:r>
      <w:r w:rsidRPr="004E66ED">
        <w:rPr>
          <w:lang w:val="en-US"/>
        </w:rPr>
        <w:t>subscriber (i.e. the owner of the avatar)</w:t>
      </w:r>
      <w:r w:rsidRPr="004E66ED">
        <w:t>.</w:t>
      </w:r>
      <w:r w:rsidRPr="004E66ED">
        <w:rPr>
          <w:lang w:val="en-US"/>
        </w:rPr>
        <w:t xml:space="preserve"> </w:t>
      </w:r>
    </w:p>
    <w:p w14:paraId="1A047067" w14:textId="56DA5014" w:rsidR="00212321" w:rsidRPr="004E66ED" w:rsidRDefault="00212321" w:rsidP="00212321">
      <w:pPr>
        <w:rPr>
          <w:lang w:val="en-US"/>
        </w:rPr>
      </w:pPr>
      <w:r w:rsidRPr="004E66ED">
        <w:t>[PR 5.24.6-</w:t>
      </w:r>
      <w:r w:rsidRPr="004E66ED">
        <w:rPr>
          <w:lang w:val="en-US"/>
        </w:rPr>
        <w:t>2</w:t>
      </w:r>
      <w:r w:rsidRPr="004E66ED">
        <w:t xml:space="preserve">] </w:t>
      </w:r>
      <w:r w:rsidRPr="004E66ED">
        <w:rPr>
          <w:lang w:val="en-US"/>
        </w:rPr>
        <w:t xml:space="preserve">Subject to </w:t>
      </w:r>
      <w:r w:rsidRPr="004E66ED">
        <w:t>regulatory requirements, user’s consent and operator’s policy,</w:t>
      </w:r>
      <w:r w:rsidRPr="004E66ED">
        <w:rPr>
          <w:lang w:val="en-US"/>
        </w:rPr>
        <w:t xml:space="preserve"> the 5G system shall be able to authorize the avatar to be used in mobile metaverse services. </w:t>
      </w:r>
    </w:p>
    <w:p w14:paraId="7A520C42" w14:textId="77777777" w:rsidR="002B240D" w:rsidRPr="004E66ED" w:rsidRDefault="00212321" w:rsidP="00212321">
      <w:pPr>
        <w:rPr>
          <w:lang w:val="en-US"/>
        </w:rPr>
      </w:pPr>
      <w:r w:rsidRPr="004E66ED">
        <w:t>[PR 5.24.6-</w:t>
      </w:r>
      <w:r w:rsidRPr="004E66ED">
        <w:rPr>
          <w:lang w:val="en-US"/>
        </w:rPr>
        <w:t>3</w:t>
      </w:r>
      <w:r w:rsidRPr="004E66ED">
        <w:t>] Subject to regulatory requirements, user</w:t>
      </w:r>
      <w:r w:rsidRPr="004E66ED">
        <w:rPr>
          <w:rFonts w:eastAsia="DengXian"/>
          <w:lang w:eastAsia="zh-CN"/>
        </w:rPr>
        <w:t>’</w:t>
      </w:r>
      <w:r w:rsidRPr="004E66ED">
        <w:rPr>
          <w:rFonts w:eastAsia="DengXian" w:hint="eastAsia"/>
          <w:lang w:eastAsia="zh-CN"/>
        </w:rPr>
        <w:t>s</w:t>
      </w:r>
      <w:r w:rsidRPr="004E66ED">
        <w:t xml:space="preserve">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w:t>
      </w:r>
      <w:r w:rsidRPr="004E66ED">
        <w:rPr>
          <w:lang w:val="en-US"/>
        </w:rPr>
        <w:t>the 5G system shall provide time-bound authorization services for an avatar to be used in mobile metaverse services.</w:t>
      </w:r>
    </w:p>
    <w:p w14:paraId="0D0F76B7" w14:textId="77777777" w:rsidR="002B240D" w:rsidRPr="004E66ED" w:rsidRDefault="002B240D" w:rsidP="002B240D">
      <w:pPr>
        <w:rPr>
          <w:lang w:val="en-US"/>
        </w:rPr>
      </w:pPr>
      <w:r w:rsidRPr="004E66ED">
        <w:rPr>
          <w:lang w:val="en-US"/>
        </w:rPr>
        <w:t xml:space="preserve">[PR 5.24.6-4] Subject to regulatory requirements, user consent and operator’s policy, the 5G system shall be able to support mechanisms to manage the </w:t>
      </w:r>
      <w:r w:rsidRPr="004E66ED">
        <w:rPr>
          <w:rFonts w:hint="eastAsia"/>
          <w:lang w:val="en-US"/>
        </w:rPr>
        <w:t>authorization</w:t>
      </w:r>
      <w:r w:rsidRPr="004E66ED">
        <w:rPr>
          <w:lang w:val="en-US"/>
        </w:rPr>
        <w:t xml:space="preserve"> information about the use of an avatar in mobile metaverse services (e.g. the applied time-bound authorization services, the authorized users).</w:t>
      </w:r>
    </w:p>
    <w:p w14:paraId="3758E21B" w14:textId="2549F438" w:rsidR="00212321" w:rsidRPr="004E66ED" w:rsidRDefault="002B240D" w:rsidP="002B240D">
      <w:pPr>
        <w:rPr>
          <w:lang w:val="en-US"/>
        </w:rPr>
      </w:pPr>
      <w:r w:rsidRPr="004E66ED">
        <w:t>[PR 5.24.6-</w:t>
      </w:r>
      <w:r w:rsidRPr="004E66ED">
        <w:rPr>
          <w:lang w:val="en-US"/>
        </w:rPr>
        <w:t>5</w:t>
      </w:r>
      <w:r w:rsidRPr="004E66ED">
        <w:t xml:space="preserve">] </w:t>
      </w:r>
      <w:r w:rsidRPr="004E66ED">
        <w:rPr>
          <w:lang w:val="en-US"/>
        </w:rPr>
        <w:t xml:space="preserve">Subject to </w:t>
      </w:r>
      <w:r w:rsidRPr="004E66ED">
        <w:t xml:space="preserve">regulatory requirements, </w:t>
      </w:r>
      <w:r w:rsidRPr="004E66ED">
        <w:rPr>
          <w:lang w:val="en-US"/>
        </w:rPr>
        <w:t>user consent and operator</w:t>
      </w:r>
      <w:r w:rsidRPr="004E66ED">
        <w:rPr>
          <w:rFonts w:eastAsia="DengXian"/>
          <w:lang w:val="en-US" w:eastAsia="zh-CN"/>
        </w:rPr>
        <w:t>’</w:t>
      </w:r>
      <w:r w:rsidRPr="004E66ED">
        <w:rPr>
          <w:rFonts w:eastAsia="DengXian" w:hint="eastAsia"/>
          <w:lang w:val="en-US" w:eastAsia="zh-CN"/>
        </w:rPr>
        <w:t>s</w:t>
      </w:r>
      <w:r w:rsidRPr="004E66ED">
        <w:rPr>
          <w:lang w:val="en-US"/>
        </w:rPr>
        <w:t xml:space="preserve"> policy, the 5G system shall be able to </w:t>
      </w:r>
      <w:r w:rsidRPr="004E66ED">
        <w:rPr>
          <w:rFonts w:hint="eastAsia"/>
          <w:lang w:val="en-US"/>
        </w:rPr>
        <w:t xml:space="preserve">identify the </w:t>
      </w:r>
      <w:r w:rsidRPr="004E66ED">
        <w:rPr>
          <w:lang w:val="en-US"/>
        </w:rPr>
        <w:t>subscriber</w:t>
      </w:r>
      <w:r w:rsidRPr="004E66ED">
        <w:rPr>
          <w:rFonts w:hint="eastAsia"/>
          <w:lang w:val="en-US"/>
        </w:rPr>
        <w:t xml:space="preserve"> </w:t>
      </w:r>
      <w:r w:rsidRPr="004E66ED">
        <w:rPr>
          <w:lang w:val="en-US"/>
        </w:rPr>
        <w:t xml:space="preserve">who </w:t>
      </w:r>
      <w:r w:rsidRPr="004E66ED">
        <w:rPr>
          <w:rFonts w:hint="eastAsia"/>
          <w:lang w:val="en-US"/>
        </w:rPr>
        <w:t>has the right to use</w:t>
      </w:r>
      <w:r w:rsidRPr="004E66ED">
        <w:rPr>
          <w:lang w:val="en-US"/>
        </w:rPr>
        <w:t xml:space="preserve"> an avatar in mobile metaverse services</w:t>
      </w:r>
      <w:r w:rsidRPr="004E66ED">
        <w:rPr>
          <w:lang w:val="en-US" w:eastAsia="zh-CN"/>
        </w:rPr>
        <w:t>.</w:t>
      </w:r>
      <w:r w:rsidR="00212321" w:rsidRPr="004E66ED">
        <w:rPr>
          <w:lang w:val="en-US"/>
        </w:rPr>
        <w:t xml:space="preserve"> </w:t>
      </w:r>
    </w:p>
    <w:p w14:paraId="743C4466" w14:textId="72B3CD43" w:rsidR="0036139C" w:rsidRPr="004E66ED" w:rsidRDefault="0036139C" w:rsidP="0036139C">
      <w:pPr>
        <w:pStyle w:val="Heading2"/>
        <w:rPr>
          <w:lang w:val="en-US"/>
        </w:rPr>
      </w:pPr>
      <w:bookmarkStart w:id="972" w:name="_Toc136356729"/>
      <w:bookmarkStart w:id="973" w:name="_Toc136857622"/>
      <w:r w:rsidRPr="004E66ED">
        <w:lastRenderedPageBreak/>
        <w:t>5.25</w:t>
      </w:r>
      <w:r w:rsidRPr="004E66ED">
        <w:tab/>
      </w:r>
      <w:r w:rsidR="00622FA7">
        <w:t xml:space="preserve">Use Case on </w:t>
      </w:r>
      <w:r w:rsidRPr="004E66ED">
        <w:rPr>
          <w:lang w:val="en-US"/>
        </w:rPr>
        <w:t>Enabling Metaverse services to users via multiple access connections</w:t>
      </w:r>
      <w:bookmarkEnd w:id="972"/>
      <w:bookmarkEnd w:id="973"/>
    </w:p>
    <w:p w14:paraId="4718EF65" w14:textId="7F5E5021" w:rsidR="0036139C" w:rsidRPr="004E66ED" w:rsidRDefault="0036139C" w:rsidP="0036139C">
      <w:pPr>
        <w:pStyle w:val="Heading3"/>
      </w:pPr>
      <w:bookmarkStart w:id="974" w:name="_Toc136356730"/>
      <w:bookmarkStart w:id="975" w:name="_Toc136857623"/>
      <w:r w:rsidRPr="004E66ED">
        <w:t>5.25.1</w:t>
      </w:r>
      <w:r w:rsidRPr="004E66ED">
        <w:tab/>
        <w:t>Description</w:t>
      </w:r>
      <w:bookmarkEnd w:id="974"/>
      <w:bookmarkEnd w:id="975"/>
    </w:p>
    <w:p w14:paraId="22A4D6BA" w14:textId="77777777" w:rsidR="0036139C" w:rsidRPr="004E66ED" w:rsidRDefault="0036139C" w:rsidP="0036139C">
      <w:r w:rsidRPr="004E66ED">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may prefer non-3GPP (trusted, untrusted or wireline) access. </w:t>
      </w:r>
    </w:p>
    <w:p w14:paraId="28CE59AA" w14:textId="77777777" w:rsidR="0036139C" w:rsidRPr="004E66ED" w:rsidRDefault="0036139C" w:rsidP="0036139C">
      <w:r w:rsidRPr="004E66ED">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4E66ED" w:rsidRDefault="0036139C" w:rsidP="0036139C">
      <w:pPr>
        <w:pStyle w:val="B1"/>
      </w:pPr>
      <w:r w:rsidRPr="004E66ED">
        <w:t>-</w:t>
      </w:r>
      <w:r w:rsidRPr="004E66ED">
        <w:tab/>
        <w:t>incorporation of 1200 MHz of new spectrum in the 6 GHz band with Wi-Fi 6E enabling bigger channel sizes up to 160 MHz</w:t>
      </w:r>
    </w:p>
    <w:p w14:paraId="6F3D9CB8" w14:textId="3452D497" w:rsidR="0036139C" w:rsidRPr="004E66ED" w:rsidRDefault="0036139C" w:rsidP="0036139C">
      <w:pPr>
        <w:pStyle w:val="B1"/>
      </w:pPr>
      <w:r w:rsidRPr="004E66ED">
        <w:t>-</w:t>
      </w:r>
      <w:r w:rsidRPr="004E66ED">
        <w:tab/>
        <w:t>support up to 1024 QAM with Wi-Fi 6 and 6E and Wi-Fi 7 aiming to support up to 4096 QAM</w:t>
      </w:r>
    </w:p>
    <w:p w14:paraId="29B23828" w14:textId="54D296D1" w:rsidR="0036139C" w:rsidRPr="004E66ED" w:rsidRDefault="0036139C" w:rsidP="0036139C">
      <w:pPr>
        <w:pStyle w:val="B1"/>
      </w:pPr>
      <w:r w:rsidRPr="004E66ED">
        <w:t>-</w:t>
      </w:r>
      <w:r w:rsidRPr="004E66ED">
        <w:tab/>
        <w:t>doubling maximum channel bandwidth available to each device to 320MHz in the 6GHz band with Wi-Fi 7</w:t>
      </w:r>
    </w:p>
    <w:p w14:paraId="35210D01" w14:textId="1F1A2F8B" w:rsidR="0036139C" w:rsidRPr="004E66ED" w:rsidRDefault="0036139C" w:rsidP="0036139C">
      <w:pPr>
        <w:pStyle w:val="B1"/>
      </w:pPr>
      <w:r w:rsidRPr="004E66ED">
        <w:t>-</w:t>
      </w:r>
      <w:r w:rsidRPr="004E66ED">
        <w:tab/>
        <w:t>incorporation of High Band Simultaneous (HBS) Multi-Link Operation (MLO) in 802.11be that aggregates two simultaneous 160 MHz channels (four streams) in 5 GHz and 6 GHz bands reducing latency to &lt; 2msec</w:t>
      </w:r>
    </w:p>
    <w:p w14:paraId="4FFCBB3A" w14:textId="77777777" w:rsidR="0036139C" w:rsidRPr="004E66ED" w:rsidRDefault="0036139C" w:rsidP="0036139C">
      <w:r w:rsidRPr="004E66ED">
        <w:t>In case of converged or hybrid network architecture, a single mobile metaverse user can access mobile metaverse services via 5GS using both 3GPP and non-3GPP accesses simultaneously. In such scenario, the metaverse traffic would need to be synchronized as it may be subject to varying latencies when routed over both 3GPP and non-3GPP access. Alternatively, a single mobile metaverse service can be accessed by multiple users across multiple access networks from a network operator.</w:t>
      </w:r>
    </w:p>
    <w:p w14:paraId="2DA76E12" w14:textId="442F7AB6" w:rsidR="0036139C" w:rsidRPr="004E66ED" w:rsidRDefault="0036139C" w:rsidP="0036139C">
      <w:pPr>
        <w:pStyle w:val="Heading3"/>
        <w:rPr>
          <w:noProof/>
          <w:lang w:val="en-US"/>
        </w:rPr>
      </w:pPr>
      <w:bookmarkStart w:id="976" w:name="_Toc113265357"/>
      <w:bookmarkStart w:id="977" w:name="_Toc136356731"/>
      <w:bookmarkStart w:id="978" w:name="_Toc136857624"/>
      <w:r w:rsidRPr="004E66ED">
        <w:rPr>
          <w:noProof/>
          <w:lang w:val="en-US"/>
        </w:rPr>
        <w:t>5.25.2</w:t>
      </w:r>
      <w:r w:rsidRPr="004E66ED">
        <w:rPr>
          <w:noProof/>
          <w:lang w:val="en-US"/>
        </w:rPr>
        <w:tab/>
        <w:t>Pre-conditions</w:t>
      </w:r>
      <w:bookmarkEnd w:id="976"/>
      <w:bookmarkEnd w:id="977"/>
      <w:bookmarkEnd w:id="978"/>
    </w:p>
    <w:p w14:paraId="0B3685C1" w14:textId="77777777" w:rsidR="0036139C" w:rsidRPr="004E66ED" w:rsidRDefault="0036139C" w:rsidP="0036139C">
      <w:pPr>
        <w:rPr>
          <w:noProof/>
        </w:rPr>
      </w:pPr>
      <w:r w:rsidRPr="004E66ED">
        <w:t xml:space="preserve">Two friends and neighbors Mark and Bob want to enjoy their weekend using a Metaverse application for immersive gaming. Mark is using his home residential broadband (non-3GPP) while Bob is using the 3GPP access network from the same network operator. Both the 3GPP and non-3GPP access network are connected to the network operators 5GC. </w:t>
      </w:r>
    </w:p>
    <w:p w14:paraId="45B5EF17" w14:textId="09AF80D6" w:rsidR="0036139C" w:rsidRPr="004E66ED" w:rsidRDefault="0036139C" w:rsidP="0036139C">
      <w:pPr>
        <w:pStyle w:val="Heading3"/>
        <w:rPr>
          <w:noProof/>
          <w:lang w:val="en-US"/>
        </w:rPr>
      </w:pPr>
      <w:bookmarkStart w:id="979" w:name="_Toc113265358"/>
      <w:bookmarkStart w:id="980" w:name="_Toc136356732"/>
      <w:bookmarkStart w:id="981" w:name="_Toc136857625"/>
      <w:r w:rsidRPr="004E66ED">
        <w:rPr>
          <w:noProof/>
          <w:lang w:val="en-US"/>
        </w:rPr>
        <w:t>5.25.3</w:t>
      </w:r>
      <w:r w:rsidRPr="004E66ED">
        <w:rPr>
          <w:noProof/>
          <w:lang w:val="en-US"/>
        </w:rPr>
        <w:tab/>
        <w:t>Service Flows</w:t>
      </w:r>
      <w:bookmarkEnd w:id="979"/>
      <w:bookmarkEnd w:id="980"/>
      <w:bookmarkEnd w:id="981"/>
    </w:p>
    <w:p w14:paraId="6FA2251C" w14:textId="77777777" w:rsidR="0036139C" w:rsidRPr="004E66ED" w:rsidRDefault="0036139C" w:rsidP="0036139C">
      <w:r w:rsidRPr="004E66ED">
        <w:t>1. Mark starts the immersive gaming via an authorized 3</w:t>
      </w:r>
      <w:r w:rsidRPr="004E66ED">
        <w:rPr>
          <w:vertAlign w:val="superscript"/>
        </w:rPr>
        <w:t>rd</w:t>
      </w:r>
      <w:r w:rsidRPr="004E66ED">
        <w:t xml:space="preserve"> party metaverse application using the network operators broadband access network (non-3GPP access).</w:t>
      </w:r>
    </w:p>
    <w:p w14:paraId="3A76A89F" w14:textId="77777777" w:rsidR="0036139C" w:rsidRPr="004E66ED" w:rsidRDefault="0036139C" w:rsidP="0036139C">
      <w:r w:rsidRPr="004E66ED">
        <w:t>2. Bob joins the immersive gaming to play along with Mark via the same authorized 3</w:t>
      </w:r>
      <w:r w:rsidRPr="004E66ED">
        <w:rPr>
          <w:vertAlign w:val="superscript"/>
        </w:rPr>
        <w:t>rd</w:t>
      </w:r>
      <w:r w:rsidRPr="004E66ED">
        <w:t xml:space="preserve"> party mobile metaverse services </w:t>
      </w:r>
      <w:bookmarkStart w:id="982" w:name="_Hlk126731180"/>
      <w:r w:rsidRPr="004E66ED">
        <w:t xml:space="preserve">using the same network operator </w:t>
      </w:r>
      <w:bookmarkEnd w:id="982"/>
      <w:r w:rsidRPr="004E66ED">
        <w:t xml:space="preserve">but connecting to the 3GPP access network. </w:t>
      </w:r>
    </w:p>
    <w:p w14:paraId="752FA291" w14:textId="77777777" w:rsidR="0036139C" w:rsidRPr="004E66ED" w:rsidRDefault="0036139C" w:rsidP="0036139C">
      <w:r w:rsidRPr="004E66ED">
        <w:t xml:space="preserve">3. Both Mark and Bob experience different network conditions, e.g., bitrate, reliability, latency across the access networks. </w:t>
      </w:r>
    </w:p>
    <w:p w14:paraId="3F7C8777" w14:textId="77777777" w:rsidR="0036139C" w:rsidRPr="004E66ED" w:rsidRDefault="0036139C" w:rsidP="0036139C">
      <w:r w:rsidRPr="004E66ED">
        <w:t>4. 5GS exposes varying network condition changes across the two access networks to an authorized 3</w:t>
      </w:r>
      <w:r w:rsidRPr="004E66ED">
        <w:rPr>
          <w:vertAlign w:val="superscript"/>
        </w:rPr>
        <w:t>rd</w:t>
      </w:r>
      <w:r w:rsidRPr="004E66ED">
        <w:t xml:space="preserve"> party mobile metaverse service. </w:t>
      </w:r>
    </w:p>
    <w:p w14:paraId="2765C490" w14:textId="77777777" w:rsidR="0036139C" w:rsidRPr="004E66ED" w:rsidRDefault="0036139C" w:rsidP="0036139C">
      <w:r w:rsidRPr="004E66ED">
        <w:t xml:space="preserve">5. Based on the real-time network condition information shared by 5GS, </w:t>
      </w:r>
      <w:bookmarkStart w:id="983" w:name="_Hlk126731365"/>
      <w:r w:rsidRPr="004E66ED">
        <w:t xml:space="preserve">the </w:t>
      </w:r>
      <w:bookmarkStart w:id="984" w:name="_Hlk126731306"/>
      <w:r w:rsidRPr="004E66ED">
        <w:t>authorized 3</w:t>
      </w:r>
      <w:r w:rsidRPr="004E66ED">
        <w:rPr>
          <w:vertAlign w:val="superscript"/>
        </w:rPr>
        <w:t>rd</w:t>
      </w:r>
      <w:r w:rsidRPr="004E66ED">
        <w:t xml:space="preserve"> party mobile metaverse service</w:t>
      </w:r>
      <w:bookmarkEnd w:id="984"/>
      <w:r w:rsidRPr="004E66ED">
        <w:t xml:space="preserve"> adjusts the requested QoS for both users for coordinated user experience</w:t>
      </w:r>
      <w:bookmarkEnd w:id="983"/>
      <w:r w:rsidRPr="004E66ED">
        <w:t xml:space="preserve">. </w:t>
      </w:r>
    </w:p>
    <w:p w14:paraId="0632841C" w14:textId="77777777" w:rsidR="0036139C" w:rsidRPr="004E66ED" w:rsidRDefault="0036139C" w:rsidP="0036139C">
      <w:r w:rsidRPr="004E66ED">
        <w:t>6. Based on the requested QoS from the authorized 3</w:t>
      </w:r>
      <w:r w:rsidRPr="004E66ED">
        <w:rPr>
          <w:vertAlign w:val="superscript"/>
        </w:rPr>
        <w:t>rd</w:t>
      </w:r>
      <w:r w:rsidRPr="004E66ED">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4E66ED" w:rsidRDefault="0036139C" w:rsidP="0036139C">
      <w:pPr>
        <w:pStyle w:val="Heading3"/>
        <w:rPr>
          <w:noProof/>
          <w:lang w:val="en-US"/>
        </w:rPr>
      </w:pPr>
      <w:bookmarkStart w:id="985" w:name="_Toc113265359"/>
      <w:bookmarkStart w:id="986" w:name="_Toc136356733"/>
      <w:bookmarkStart w:id="987" w:name="_Toc136857626"/>
      <w:r w:rsidRPr="004E66ED">
        <w:rPr>
          <w:noProof/>
          <w:lang w:val="en-US"/>
        </w:rPr>
        <w:lastRenderedPageBreak/>
        <w:t>5.25.4</w:t>
      </w:r>
      <w:r w:rsidRPr="004E66ED">
        <w:rPr>
          <w:noProof/>
          <w:lang w:val="en-US"/>
        </w:rPr>
        <w:tab/>
        <w:t>Post-conditions</w:t>
      </w:r>
      <w:bookmarkEnd w:id="985"/>
      <w:bookmarkEnd w:id="986"/>
      <w:bookmarkEnd w:id="987"/>
    </w:p>
    <w:p w14:paraId="1719CA58" w14:textId="77777777" w:rsidR="0036139C" w:rsidRPr="004E66ED" w:rsidRDefault="0036139C" w:rsidP="0036139C">
      <w:r w:rsidRPr="004E66ED">
        <w:t xml:space="preserve">Both Mark and Bob accessing the same mobile metaverse service across different access networks from the same operator </w:t>
      </w:r>
      <w:r w:rsidRPr="004E66ED">
        <w:tab/>
        <w:t>can get the same coordinated user experience even when experiencing different network conditions.</w:t>
      </w:r>
    </w:p>
    <w:p w14:paraId="53743D0D" w14:textId="5589ED2C" w:rsidR="0036139C" w:rsidRPr="004E66ED" w:rsidRDefault="0036139C" w:rsidP="0036139C">
      <w:pPr>
        <w:pStyle w:val="Heading3"/>
      </w:pPr>
      <w:bookmarkStart w:id="988" w:name="_Toc136356734"/>
      <w:bookmarkStart w:id="989" w:name="_Toc136857627"/>
      <w:bookmarkStart w:id="990" w:name="_Toc113265361"/>
      <w:r w:rsidRPr="004E66ED">
        <w:rPr>
          <w:noProof/>
          <w:lang w:val="en-US"/>
        </w:rPr>
        <w:t>5.25.5</w:t>
      </w:r>
      <w:r w:rsidRPr="004E66ED">
        <w:rPr>
          <w:noProof/>
          <w:lang w:val="en-US"/>
        </w:rPr>
        <w:tab/>
        <w:t xml:space="preserve">Existing </w:t>
      </w:r>
      <w:r w:rsidRPr="004E66ED">
        <w:t>features partly or fully covering the use case functionality</w:t>
      </w:r>
      <w:bookmarkEnd w:id="988"/>
      <w:bookmarkEnd w:id="989"/>
    </w:p>
    <w:p w14:paraId="2D570692" w14:textId="77777777" w:rsidR="0036139C" w:rsidRPr="004E66ED" w:rsidRDefault="0036139C" w:rsidP="0036139C">
      <w:r w:rsidRPr="004E66ED">
        <w:t>The 5G system supports non-3GPP access concurrent with 3GPP access and traffic steering already. The traffic steering aspects are covered in TS 24.193.</w:t>
      </w:r>
    </w:p>
    <w:p w14:paraId="7EA3E9A0" w14:textId="77777777" w:rsidR="0036139C" w:rsidRPr="004E66ED" w:rsidRDefault="0036139C" w:rsidP="0036139C">
      <w:r w:rsidRPr="004E66ED">
        <w:t>It is already possible to expose QoS monitoring information to third parties, when using 3GPP access.</w:t>
      </w:r>
    </w:p>
    <w:p w14:paraId="7146901D" w14:textId="77777777" w:rsidR="0036139C" w:rsidRPr="004E66ED" w:rsidRDefault="0036139C" w:rsidP="0036139C">
      <w:r w:rsidRPr="004E66ED">
        <w:t>Dynamic QoS policy updates are also possible in the 5GS in the HPLMN and VPLMN.</w:t>
      </w:r>
    </w:p>
    <w:p w14:paraId="3B13A571" w14:textId="77777777" w:rsidR="0036139C" w:rsidRPr="004E66ED" w:rsidRDefault="0036139C" w:rsidP="0036139C">
      <w:pPr>
        <w:jc w:val="both"/>
      </w:pPr>
      <w:r w:rsidRPr="004E66ED">
        <w:t>In clause 6.43.2 of 3GPP TS 22.261, there are the following requirements:</w:t>
      </w:r>
    </w:p>
    <w:p w14:paraId="7BBEB218" w14:textId="77777777" w:rsidR="0036139C" w:rsidRPr="004E66ED" w:rsidRDefault="0036139C" w:rsidP="0036139C">
      <w:pPr>
        <w:pStyle w:val="ListParagraph"/>
        <w:ind w:left="0"/>
        <w:jc w:val="both"/>
      </w:pPr>
      <w:r w:rsidRPr="004E66ED">
        <w:t>The 5G system shall enable an authorized 3</w:t>
      </w:r>
      <w:r w:rsidRPr="004E66ED">
        <w:rPr>
          <w:vertAlign w:val="superscript"/>
        </w:rPr>
        <w:t>rd</w:t>
      </w:r>
      <w:r w:rsidRPr="004E66ED">
        <w:t xml:space="preserve"> party to provide policy(ies) for flows associated with an application.</w:t>
      </w:r>
    </w:p>
    <w:p w14:paraId="5DC33EF3" w14:textId="77777777" w:rsidR="0036139C" w:rsidRPr="004E66ED" w:rsidRDefault="0036139C" w:rsidP="0036139C">
      <w:pPr>
        <w:pStyle w:val="ListParagraph"/>
        <w:ind w:left="0"/>
        <w:jc w:val="both"/>
      </w:pPr>
      <w:r w:rsidRPr="004E66ED">
        <w:t>The policy may contain e.g., the set of UEs and data flows, the expected QoS handling and associated triggering events, and other coordination information.</w:t>
      </w:r>
    </w:p>
    <w:p w14:paraId="2652D06A" w14:textId="77777777" w:rsidR="0036139C" w:rsidRPr="004E66ED" w:rsidRDefault="0036139C" w:rsidP="0036139C">
      <w:pPr>
        <w:pStyle w:val="ListParagraph"/>
        <w:ind w:left="0"/>
        <w:jc w:val="both"/>
      </w:pPr>
    </w:p>
    <w:p w14:paraId="521227B5" w14:textId="77777777" w:rsidR="0036139C" w:rsidRPr="004E66ED" w:rsidRDefault="0036139C" w:rsidP="0036139C">
      <w:pPr>
        <w:pStyle w:val="ListParagraph"/>
        <w:ind w:left="0"/>
        <w:jc w:val="both"/>
      </w:pPr>
      <w:r w:rsidRPr="004E66ED">
        <w:t>The 5G system shall support means to apply 3</w:t>
      </w:r>
      <w:r w:rsidRPr="004E66ED">
        <w:rPr>
          <w:vertAlign w:val="superscript"/>
        </w:rPr>
        <w:t>rd</w:t>
      </w:r>
      <w:r w:rsidRPr="004E66ED">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4E66ED" w:rsidRDefault="0036139C" w:rsidP="0036139C">
      <w:pPr>
        <w:pStyle w:val="NO"/>
        <w:rPr>
          <w:lang w:val="en-US"/>
        </w:rPr>
      </w:pPr>
      <w:r w:rsidRPr="004E66ED">
        <w:rPr>
          <w:lang w:val="en-US"/>
        </w:rPr>
        <w:t>NOTE:</w:t>
      </w:r>
      <w:r w:rsidRPr="004E66ED">
        <w:rPr>
          <w:lang w:val="en-US"/>
        </w:rPr>
        <w:tab/>
        <w:t>The policy can be used by a 3</w:t>
      </w:r>
      <w:r w:rsidRPr="004E66ED">
        <w:rPr>
          <w:vertAlign w:val="superscript"/>
          <w:lang w:val="en-US"/>
        </w:rPr>
        <w:t>rd</w:t>
      </w:r>
      <w:r w:rsidRPr="004E66ED">
        <w:rPr>
          <w:lang w:val="en-US"/>
        </w:rPr>
        <w:t xml:space="preserve"> party application for the coordination of the transmission of multiple UEs’ flows (e.g., haptic, audio, and video) of a multi-modal communication session.</w:t>
      </w:r>
    </w:p>
    <w:p w14:paraId="5776EF38" w14:textId="13A50FDC" w:rsidR="0036139C" w:rsidRPr="004E66ED" w:rsidRDefault="0036139C" w:rsidP="0036139C">
      <w:pPr>
        <w:pStyle w:val="Heading3"/>
        <w:rPr>
          <w:noProof/>
          <w:lang w:val="en-US"/>
        </w:rPr>
      </w:pPr>
      <w:bookmarkStart w:id="991" w:name="_Toc136356735"/>
      <w:bookmarkStart w:id="992" w:name="_Toc136857628"/>
      <w:r w:rsidRPr="004E66ED">
        <w:rPr>
          <w:noProof/>
          <w:lang w:val="en-US"/>
        </w:rPr>
        <w:t>5.25.6</w:t>
      </w:r>
      <w:r w:rsidRPr="004E66ED">
        <w:rPr>
          <w:noProof/>
          <w:lang w:val="en-US"/>
        </w:rPr>
        <w:tab/>
        <w:t>Potential New Requirements</w:t>
      </w:r>
      <w:bookmarkEnd w:id="990"/>
      <w:bookmarkEnd w:id="991"/>
      <w:bookmarkEnd w:id="992"/>
    </w:p>
    <w:p w14:paraId="08C40E30" w14:textId="0C749C61" w:rsidR="0036139C" w:rsidRPr="004E66ED" w:rsidRDefault="0036139C" w:rsidP="0036139C">
      <w:pPr>
        <w:spacing w:after="0"/>
      </w:pPr>
      <w:bookmarkStart w:id="993" w:name="_Hlk126731017"/>
      <w:bookmarkStart w:id="994" w:name="_Hlk126912132"/>
      <w:r w:rsidRPr="004E66ED">
        <w:t>[P.R.-5.25.6-1] Subject to operator policy and user consent, 5G system shall be able to provide means to expose network performance information (e.g., bitrate, latency</w:t>
      </w:r>
      <w:r w:rsidR="00AA2D93">
        <w:t>)</w:t>
      </w:r>
      <w:r w:rsidRPr="004E66ED">
        <w:t xml:space="preserve"> to an authorized 3rd party metaverse application.</w:t>
      </w:r>
    </w:p>
    <w:p w14:paraId="64610EEB" w14:textId="77777777" w:rsidR="0036139C" w:rsidRPr="004E66ED" w:rsidRDefault="0036139C" w:rsidP="0036139C">
      <w:pPr>
        <w:spacing w:after="0"/>
      </w:pPr>
    </w:p>
    <w:p w14:paraId="7A863225" w14:textId="7C84CEB8" w:rsidR="0036139C" w:rsidRPr="004E66ED" w:rsidRDefault="0036139C" w:rsidP="0036139C">
      <w:pPr>
        <w:pStyle w:val="NO"/>
      </w:pPr>
      <w:r w:rsidRPr="004E66ED">
        <w:t>NOTE:</w:t>
      </w:r>
      <w:r w:rsidRPr="004E66ED">
        <w:tab/>
        <w:t>The network performance information can be per UE and take into account all available 5G access network types with the aim of improving user experience.</w:t>
      </w:r>
    </w:p>
    <w:p w14:paraId="093EC169" w14:textId="77777777" w:rsidR="0036139C" w:rsidRPr="004E66ED" w:rsidRDefault="0036139C" w:rsidP="0036139C">
      <w:pPr>
        <w:spacing w:after="0"/>
      </w:pPr>
    </w:p>
    <w:p w14:paraId="478E984F" w14:textId="2B40B5FC" w:rsidR="0036139C" w:rsidRPr="004E66ED" w:rsidRDefault="0036139C" w:rsidP="0036139C">
      <w:pPr>
        <w:shd w:val="clear" w:color="auto" w:fill="FFFFFF"/>
        <w:spacing w:line="235" w:lineRule="atLeast"/>
      </w:pPr>
      <w:r w:rsidRPr="004E66ED">
        <w:t xml:space="preserve">[P.R.-5.25.6-2] </w:t>
      </w:r>
      <w:bookmarkEnd w:id="993"/>
      <w:r w:rsidRPr="004E66ED">
        <w:t>5G system shall be able to provide means to enable authorized 3rd party to synchronize the metaverse traffic which is routed or steered over available 5G access networks. </w:t>
      </w:r>
    </w:p>
    <w:p w14:paraId="6A9FE324" w14:textId="0CC61EB7" w:rsidR="0036139C" w:rsidRPr="004E66ED" w:rsidRDefault="0036139C" w:rsidP="0036139C">
      <w:pPr>
        <w:pStyle w:val="Heading2"/>
        <w:rPr>
          <w:noProof/>
          <w:lang w:val="en-US"/>
        </w:rPr>
      </w:pPr>
      <w:bookmarkStart w:id="995" w:name="_Toc136356736"/>
      <w:bookmarkStart w:id="996" w:name="_Toc136857629"/>
      <w:bookmarkEnd w:id="994"/>
      <w:r w:rsidRPr="004E66ED">
        <w:rPr>
          <w:noProof/>
          <w:lang w:val="en-US"/>
        </w:rPr>
        <w:t>5.26</w:t>
      </w:r>
      <w:r w:rsidRPr="004E66ED">
        <w:rPr>
          <w:noProof/>
          <w:lang w:val="en-US"/>
        </w:rPr>
        <w:tab/>
      </w:r>
      <w:r w:rsidR="00AA2D93" w:rsidRPr="004E66ED">
        <w:t xml:space="preserve">Use Case on </w:t>
      </w:r>
      <w:r w:rsidRPr="004E66ED">
        <w:rPr>
          <w:noProof/>
          <w:lang w:val="en-US"/>
        </w:rPr>
        <w:t>IMS-based 3D Avatar Call Support for Accessibility Use Case</w:t>
      </w:r>
      <w:bookmarkEnd w:id="995"/>
      <w:bookmarkEnd w:id="996"/>
    </w:p>
    <w:p w14:paraId="12D9D83D" w14:textId="7DBEC040" w:rsidR="0036139C" w:rsidRPr="004E66ED" w:rsidRDefault="0036139C" w:rsidP="0036139C">
      <w:pPr>
        <w:pStyle w:val="Heading3"/>
        <w:rPr>
          <w:noProof/>
          <w:lang w:val="en-US"/>
        </w:rPr>
      </w:pPr>
      <w:bookmarkStart w:id="997" w:name="_Toc136356737"/>
      <w:bookmarkStart w:id="998" w:name="_Toc136857630"/>
      <w:r w:rsidRPr="004E66ED">
        <w:rPr>
          <w:noProof/>
          <w:lang w:val="en-US"/>
        </w:rPr>
        <w:t>5.26.1</w:t>
      </w:r>
      <w:r w:rsidRPr="004E66ED">
        <w:rPr>
          <w:noProof/>
          <w:lang w:val="en-US"/>
        </w:rPr>
        <w:tab/>
        <w:t>Description</w:t>
      </w:r>
      <w:bookmarkEnd w:id="997"/>
      <w:bookmarkEnd w:id="998"/>
    </w:p>
    <w:p w14:paraId="4A494ED0" w14:textId="79A875A7" w:rsidR="0036139C" w:rsidRPr="004E66ED" w:rsidRDefault="0036139C" w:rsidP="0036139C">
      <w:pPr>
        <w:rPr>
          <w:lang w:val="en-US"/>
        </w:rPr>
      </w:pPr>
      <w:r w:rsidRPr="004E66ED">
        <w:rPr>
          <w:lang w:val="en-US"/>
        </w:rPr>
        <w:t xml:space="preserve">3GPP has long standardized functionality to support availability of communication for users with disabilities. Global Text Telephony [56] provides a </w:t>
      </w:r>
      <w:r w:rsidR="00DB4999" w:rsidRPr="004E66ED">
        <w:rPr>
          <w:lang w:val="en-US"/>
        </w:rPr>
        <w:t>character-by-character</w:t>
      </w:r>
      <w:r w:rsidRPr="004E66ED">
        <w:rPr>
          <w:lang w:val="en-US"/>
        </w:rPr>
        <w:t xml:space="preserve">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"Total Conversation is an ITU-T defined concept that encompasses voice telephony, video telephony and text telephony. The idea is that it gives everyone the chance to communicate with one another regardless of whether they are hearing, hearing impaired or deaf." [57]</w:t>
      </w:r>
    </w:p>
    <w:p w14:paraId="7961534E" w14:textId="77777777" w:rsidR="0036139C" w:rsidRPr="004E66ED" w:rsidRDefault="0036139C" w:rsidP="0036139C">
      <w:r w:rsidRPr="004E66ED">
        <w:rPr>
          <w:lang w:val="en-US"/>
        </w:rPr>
        <w:t>There are a number of additional valuable scenarios that could be enabled through the use of IMS 3D Avatar Call, as described in 5.11.</w:t>
      </w:r>
      <w:r w:rsidRPr="004E66ED">
        <w:t xml:space="preserve"> </w:t>
      </w:r>
    </w:p>
    <w:p w14:paraId="25C5DE0F" w14:textId="0E6EA04D" w:rsidR="0036139C" w:rsidRPr="004E66ED" w:rsidRDefault="00BE365E" w:rsidP="00DB4999">
      <w:pPr>
        <w:pStyle w:val="TH"/>
        <w:rPr>
          <w:lang w:val="en-US"/>
        </w:rPr>
      </w:pPr>
      <w:r w:rsidRPr="004E66ED">
        <w:rPr>
          <w:noProof/>
          <w:lang w:val="en-US" w:eastAsia="ko-KR"/>
        </w:rPr>
        <w:lastRenderedPageBreak/>
        <w:t xml:space="preserve"> </w:t>
      </w:r>
      <w:r w:rsidRPr="004E66ED">
        <w:rPr>
          <w:noProof/>
          <w:lang w:val="en-US" w:eastAsia="ko-KR"/>
        </w:rPr>
        <w:drawing>
          <wp:inline distT="0" distB="0" distL="0" distR="0" wp14:anchorId="27D88136" wp14:editId="37E1C9BD">
            <wp:extent cx="4790485" cy="3393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set 2media-conversion.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94985" cy="3396427"/>
                    </a:xfrm>
                    <a:prstGeom prst="rect">
                      <a:avLst/>
                    </a:prstGeom>
                  </pic:spPr>
                </pic:pic>
              </a:graphicData>
            </a:graphic>
          </wp:inline>
        </w:drawing>
      </w:r>
    </w:p>
    <w:p w14:paraId="32E4AFB4" w14:textId="1A5EA2B7" w:rsidR="0036139C" w:rsidRPr="004E66ED" w:rsidRDefault="0036139C" w:rsidP="0036139C">
      <w:pPr>
        <w:pStyle w:val="TF"/>
        <w:rPr>
          <w:lang w:val="en-US"/>
        </w:rPr>
      </w:pPr>
      <w:r w:rsidRPr="004E66ED">
        <w:rPr>
          <w:lang w:val="en-US"/>
        </w:rPr>
        <w:t>Figure 5.26.1-1: Accessibility Scenarios for IMS 3D Avatar Call</w:t>
      </w:r>
    </w:p>
    <w:p w14:paraId="0A356675" w14:textId="2A1E727B" w:rsidR="0036139C" w:rsidRPr="004E66ED" w:rsidRDefault="0036139C" w:rsidP="0036139C">
      <w:pPr>
        <w:rPr>
          <w:lang w:val="en-US"/>
        </w:rPr>
      </w:pPr>
      <w:r w:rsidRPr="004E66ED">
        <w:rPr>
          <w:lang w:val="en-US"/>
        </w:rPr>
        <w:t xml:space="preserve">In scenario 1, above, a </w:t>
      </w:r>
      <w:r w:rsidR="00AA2D93" w:rsidRPr="004E66ED">
        <w:rPr>
          <w:lang w:val="en-US"/>
        </w:rPr>
        <w:t>hearing-impaired</w:t>
      </w:r>
      <w:r w:rsidRPr="004E66ED">
        <w:rPr>
          <w:lang w:val="en-US"/>
        </w:rPr>
        <w:t xml:space="preserve">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Pr="004E66ED" w:rsidRDefault="0036139C" w:rsidP="0036139C">
      <w:pPr>
        <w:rPr>
          <w:lang w:val="en-US"/>
        </w:rPr>
      </w:pPr>
      <w:r w:rsidRPr="004E66ED">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Pr="004E66ED" w:rsidRDefault="0036139C" w:rsidP="0036139C">
      <w:pPr>
        <w:rPr>
          <w:lang w:val="en-US"/>
        </w:rPr>
      </w:pPr>
      <w:r w:rsidRPr="004E66ED">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sidRPr="004E66ED">
        <w:rPr>
          <w:i/>
          <w:lang w:val="en-US"/>
        </w:rPr>
        <w:t xml:space="preserve">performing </w:t>
      </w:r>
      <w:r w:rsidRPr="004E66ED">
        <w:rPr>
          <w:lang w:val="en-US"/>
        </w:rPr>
        <w:t>signage.</w:t>
      </w:r>
    </w:p>
    <w:p w14:paraId="519C435C" w14:textId="77777777" w:rsidR="0036139C" w:rsidRPr="004E66ED" w:rsidRDefault="0036139C" w:rsidP="0036139C">
      <w:pPr>
        <w:rPr>
          <w:lang w:val="en-US"/>
        </w:rPr>
      </w:pPr>
      <w:r w:rsidRPr="004E66ED">
        <w:rPr>
          <w:lang w:val="en-US"/>
        </w:rPr>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Pr="004E66ED" w:rsidRDefault="0036139C" w:rsidP="0036139C">
      <w:pPr>
        <w:rPr>
          <w:lang w:val="en-US"/>
        </w:rPr>
      </w:pPr>
      <w:r w:rsidRPr="004E66ED">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Pr="004E66ED" w:rsidRDefault="0036139C" w:rsidP="0036139C">
      <w:pPr>
        <w:rPr>
          <w:lang w:val="en-US"/>
        </w:rPr>
      </w:pPr>
      <w:r w:rsidRPr="004E66ED">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77777777" w:rsidR="0036139C" w:rsidRPr="004E66ED" w:rsidRDefault="0036139C" w:rsidP="0036139C">
      <w:r w:rsidRPr="004E66ED">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p>
    <w:p w14:paraId="1FDEDBF6" w14:textId="767F22A2" w:rsidR="0036139C" w:rsidRPr="004E66ED" w:rsidRDefault="0036139C" w:rsidP="0036139C">
      <w:pPr>
        <w:pStyle w:val="Heading3"/>
        <w:rPr>
          <w:noProof/>
          <w:lang w:val="en-US"/>
        </w:rPr>
      </w:pPr>
      <w:bookmarkStart w:id="999" w:name="_Toc136356738"/>
      <w:bookmarkStart w:id="1000" w:name="_Toc136857631"/>
      <w:r w:rsidRPr="004E66ED">
        <w:rPr>
          <w:noProof/>
          <w:lang w:val="en-US"/>
        </w:rPr>
        <w:lastRenderedPageBreak/>
        <w:t>5.26.2</w:t>
      </w:r>
      <w:r w:rsidRPr="004E66ED">
        <w:rPr>
          <w:noProof/>
          <w:lang w:val="en-US"/>
        </w:rPr>
        <w:tab/>
        <w:t>Pre-conditions</w:t>
      </w:r>
      <w:bookmarkEnd w:id="999"/>
      <w:bookmarkEnd w:id="1000"/>
    </w:p>
    <w:p w14:paraId="43A93413" w14:textId="77777777" w:rsidR="0036139C" w:rsidRPr="004E66ED" w:rsidRDefault="0036139C" w:rsidP="0036139C">
      <w:pPr>
        <w:rPr>
          <w:lang w:val="en-US"/>
        </w:rPr>
      </w:pPr>
      <w:r w:rsidRPr="004E66ED">
        <w:rPr>
          <w:lang w:val="en-US"/>
        </w:rPr>
        <w:t>Both communicating parties AeCha, Bharathi and Carlos have a mobile subscription with PLMNs Absolute Telecom (PLMN A) and Benefit Wireless (PLMN B) and Celestial Cellular (PLMN C).</w:t>
      </w:r>
    </w:p>
    <w:p w14:paraId="4D3F9039" w14:textId="77777777" w:rsidR="0036139C" w:rsidRPr="004E66ED" w:rsidRDefault="0036139C" w:rsidP="0036139C">
      <w:pPr>
        <w:rPr>
          <w:lang w:val="en-US"/>
        </w:rPr>
      </w:pPr>
      <w:r w:rsidRPr="004E66ED">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Pr="004E66ED" w:rsidRDefault="0036139C" w:rsidP="0036139C">
      <w:pPr>
        <w:pStyle w:val="Heading3"/>
        <w:rPr>
          <w:noProof/>
          <w:lang w:val="en-US"/>
        </w:rPr>
      </w:pPr>
      <w:bookmarkStart w:id="1001" w:name="_Toc136356739"/>
      <w:bookmarkStart w:id="1002" w:name="_Toc136857632"/>
      <w:r w:rsidRPr="004E66ED">
        <w:rPr>
          <w:noProof/>
          <w:lang w:val="en-US"/>
        </w:rPr>
        <w:t>5.26.3</w:t>
      </w:r>
      <w:r w:rsidRPr="004E66ED">
        <w:rPr>
          <w:noProof/>
          <w:lang w:val="en-US"/>
        </w:rPr>
        <w:tab/>
        <w:t>Service Flows</w:t>
      </w:r>
      <w:bookmarkEnd w:id="1001"/>
      <w:bookmarkEnd w:id="1002"/>
    </w:p>
    <w:p w14:paraId="22E03191" w14:textId="77777777" w:rsidR="0036139C" w:rsidRPr="004E66ED" w:rsidRDefault="0036139C" w:rsidP="0036139C">
      <w:pPr>
        <w:rPr>
          <w:b/>
        </w:rPr>
      </w:pPr>
      <w:r w:rsidRPr="004E66ED">
        <w:rPr>
          <w:b/>
        </w:rPr>
        <w:t>Scenario 1: IMS 3D Avatar Call between two callers employing accessibility features and translation</w:t>
      </w:r>
    </w:p>
    <w:p w14:paraId="0DDA5BAC" w14:textId="77777777" w:rsidR="0036139C" w:rsidRPr="004E66ED" w:rsidRDefault="0036139C" w:rsidP="0036139C">
      <w:r w:rsidRPr="004E66ED">
        <w:t>AeCha calls Bharati. AeCha and Bharati use IMS 3D Avatar Call to communicate through sign language.</w:t>
      </w:r>
    </w:p>
    <w:p w14:paraId="0CFBA0B7" w14:textId="77777777" w:rsidR="0036139C" w:rsidRPr="004E66ED" w:rsidRDefault="0036139C" w:rsidP="0036139C">
      <w:r w:rsidRPr="004E66ED">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Pr="004E66ED" w:rsidRDefault="0036139C" w:rsidP="0036139C">
      <w:r w:rsidRPr="004E66ED">
        <w:t>There are a set of services available in the communication channel between AeCha and Bharathi that enable the two of them can communicate.</w:t>
      </w:r>
    </w:p>
    <w:p w14:paraId="462BD35D" w14:textId="77777777" w:rsidR="0036139C" w:rsidRPr="004E66ED" w:rsidRDefault="0036139C" w:rsidP="00AA2D93">
      <w:pPr>
        <w:pStyle w:val="TH"/>
      </w:pPr>
      <w:r w:rsidRPr="004E66ED">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Pr="004E66ED" w:rsidRDefault="0036139C" w:rsidP="0036139C">
      <w:pPr>
        <w:pStyle w:val="TF"/>
      </w:pPr>
      <w:r w:rsidRPr="004E66ED">
        <w:t>Figure 5.26.3-1: IMS Avatar Call with Services for Signage to Text and Text Translation</w:t>
      </w:r>
    </w:p>
    <w:p w14:paraId="4CB4C981" w14:textId="77777777" w:rsidR="0036139C" w:rsidRPr="004E66ED" w:rsidRDefault="0036139C" w:rsidP="0036139C">
      <w:r w:rsidRPr="004E66ED">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Pr="004E66ED" w:rsidRDefault="0036139C" w:rsidP="0036139C">
      <w:r w:rsidRPr="004E66ED">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Pr="004E66ED" w:rsidRDefault="0036139C" w:rsidP="0036139C">
      <w:r w:rsidRPr="004E66ED">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Pr="004E66ED" w:rsidRDefault="0036139C" w:rsidP="0036139C">
      <w:pPr>
        <w:rPr>
          <w:b/>
        </w:rPr>
      </w:pPr>
      <w:r w:rsidRPr="004E66ED">
        <w:rPr>
          <w:b/>
        </w:rPr>
        <w:t>Scenario 2: IMS 3D Avatar Call and Audio between two callers, with accessibility enhancements</w:t>
      </w:r>
    </w:p>
    <w:p w14:paraId="665A050B" w14:textId="77777777" w:rsidR="0036139C" w:rsidRPr="004E66ED" w:rsidRDefault="0036139C" w:rsidP="00AA2D93">
      <w:pPr>
        <w:pStyle w:val="TH"/>
      </w:pPr>
      <w:r w:rsidRPr="004E66ED">
        <w:rPr>
          <w:noProof/>
          <w:lang w:val="en-US" w:eastAsia="ko-KR"/>
        </w:rPr>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Pr="004E66ED" w:rsidRDefault="0036139C" w:rsidP="0036139C">
      <w:pPr>
        <w:pStyle w:val="TF"/>
      </w:pPr>
      <w:r w:rsidRPr="004E66ED">
        <w:t>Figure 5.26.3-2: IMS Avatar Call with Services for Signage to Text and Text to Voice</w:t>
      </w:r>
    </w:p>
    <w:p w14:paraId="297530AF" w14:textId="77777777" w:rsidR="0036139C" w:rsidRPr="004E66ED" w:rsidRDefault="0036139C" w:rsidP="0036139C">
      <w:r w:rsidRPr="004E66ED">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4E66ED" w:rsidRDefault="0036139C" w:rsidP="0036139C">
      <w:r w:rsidRPr="004E66ED">
        <w:t xml:space="preserve">Bharathi signs, and this is captured in an Avatar codec that identifies her gestures, facial expression and movements. This is converted to English text in a transcoder function in PLMN B. The English text is sent as media to PLMN C, </w:t>
      </w:r>
      <w:r w:rsidRPr="004E66ED">
        <w:lastRenderedPageBreak/>
        <w:t xml:space="preserve">where a transcoder converts the text to speech. This speech is transported as audio media to Carlos, who hears a synthesized voice expressing the communication that Bharathi signed. </w:t>
      </w:r>
    </w:p>
    <w:p w14:paraId="2409A869" w14:textId="77777777" w:rsidR="0036139C" w:rsidRPr="004E66ED" w:rsidRDefault="0036139C" w:rsidP="0036139C">
      <w:pPr>
        <w:rPr>
          <w:b/>
        </w:rPr>
      </w:pPr>
      <w:r w:rsidRPr="004E66ED">
        <w:rPr>
          <w:b/>
        </w:rPr>
        <w:t>Scenario 3: IMS 3D Avatar Call and GTT between two callers, with accessibility enhancements</w:t>
      </w:r>
    </w:p>
    <w:p w14:paraId="218E81D0" w14:textId="77777777" w:rsidR="0036139C" w:rsidRPr="004E66ED" w:rsidRDefault="0036139C" w:rsidP="0036139C">
      <w:pPr>
        <w:rPr>
          <w:b/>
        </w:rPr>
      </w:pPr>
    </w:p>
    <w:p w14:paraId="7316CED8" w14:textId="77777777" w:rsidR="0036139C" w:rsidRPr="004E66ED" w:rsidRDefault="0036139C" w:rsidP="00AA2D93">
      <w:pPr>
        <w:pStyle w:val="TH"/>
      </w:pPr>
      <w:r w:rsidRPr="004E66ED">
        <w:rPr>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Pr="004E66ED" w:rsidRDefault="0036139C" w:rsidP="0036139C">
      <w:pPr>
        <w:pStyle w:val="TF"/>
      </w:pPr>
      <w:r w:rsidRPr="004E66ED">
        <w:t>Figure 5.26.3-3: IMS Avatar Call with Services for Signage to Text and Text to Voice</w:t>
      </w:r>
    </w:p>
    <w:p w14:paraId="1801655C" w14:textId="77777777" w:rsidR="0036139C" w:rsidRPr="004E66ED" w:rsidRDefault="0036139C" w:rsidP="0036139C">
      <w:r w:rsidRPr="004E66ED">
        <w:t>In this scenario, Carlos uses a GTT terminal to supply GTT media uplink. This media is converted in a transcoder to avatar codec representing signing in Indian sign language to Bharathi. 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4E66ED" w:rsidRDefault="0036139C" w:rsidP="0036139C">
      <w:r w:rsidRPr="004E66ED">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Pr="004E66ED" w:rsidRDefault="0036139C" w:rsidP="0036139C">
      <w:pPr>
        <w:pStyle w:val="Heading3"/>
        <w:rPr>
          <w:noProof/>
          <w:lang w:val="en-US"/>
        </w:rPr>
      </w:pPr>
      <w:bookmarkStart w:id="1003" w:name="_Toc136356740"/>
      <w:bookmarkStart w:id="1004" w:name="_Toc136857633"/>
      <w:r w:rsidRPr="004E66ED">
        <w:rPr>
          <w:noProof/>
          <w:lang w:val="en-US"/>
        </w:rPr>
        <w:t>5.26.4</w:t>
      </w:r>
      <w:r w:rsidRPr="004E66ED">
        <w:rPr>
          <w:noProof/>
          <w:lang w:val="en-US"/>
        </w:rPr>
        <w:tab/>
        <w:t>Post-conditions</w:t>
      </w:r>
      <w:bookmarkEnd w:id="1003"/>
      <w:bookmarkEnd w:id="1004"/>
    </w:p>
    <w:p w14:paraId="73DB4BFB" w14:textId="77777777" w:rsidR="0036139C" w:rsidRPr="004E66ED" w:rsidRDefault="0036139C" w:rsidP="0036139C">
      <w:r w:rsidRPr="004E66ED">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Pr="004E66ED" w:rsidRDefault="0036139C" w:rsidP="0036139C">
      <w:pPr>
        <w:pStyle w:val="Heading3"/>
        <w:rPr>
          <w:noProof/>
          <w:lang w:val="en-US"/>
        </w:rPr>
      </w:pPr>
      <w:bookmarkStart w:id="1005" w:name="_Toc136356741"/>
      <w:bookmarkStart w:id="1006" w:name="_Toc136857634"/>
      <w:r w:rsidRPr="004E66ED">
        <w:rPr>
          <w:noProof/>
          <w:lang w:val="en-US"/>
        </w:rPr>
        <w:t>5.26.5</w:t>
      </w:r>
      <w:r w:rsidRPr="004E66ED">
        <w:rPr>
          <w:noProof/>
          <w:lang w:val="en-US"/>
        </w:rPr>
        <w:tab/>
        <w:t>Existing feature partially or fully covering use case functionality</w:t>
      </w:r>
      <w:bookmarkEnd w:id="1005"/>
      <w:bookmarkEnd w:id="1006"/>
    </w:p>
    <w:p w14:paraId="4E997EE8" w14:textId="77777777" w:rsidR="0036139C" w:rsidRPr="004E66ED" w:rsidRDefault="0036139C" w:rsidP="0036139C">
      <w:pPr>
        <w:rPr>
          <w:lang w:val="en-US"/>
        </w:rPr>
      </w:pPr>
      <w:r w:rsidRPr="004E66ED">
        <w:rPr>
          <w:lang w:val="en-US"/>
        </w:rPr>
        <w:t xml:space="preserve">The 5G system supports IMS which is able to handle diverse media, establish calls and support media codec transcoding services. </w:t>
      </w:r>
    </w:p>
    <w:p w14:paraId="71A665FE" w14:textId="77777777" w:rsidR="0036139C" w:rsidRPr="004E66ED" w:rsidRDefault="0036139C" w:rsidP="0036139C">
      <w:r w:rsidRPr="004E66ED">
        <w:rPr>
          <w:lang w:val="en-US"/>
        </w:rPr>
        <w:t>The 5G system supports GTT.</w:t>
      </w:r>
    </w:p>
    <w:p w14:paraId="17A3A7B4" w14:textId="471100FF" w:rsidR="0036139C" w:rsidRPr="004E66ED" w:rsidRDefault="0036139C" w:rsidP="0036139C">
      <w:pPr>
        <w:pStyle w:val="Heading3"/>
        <w:rPr>
          <w:noProof/>
          <w:lang w:val="en-US"/>
        </w:rPr>
      </w:pPr>
      <w:bookmarkStart w:id="1007" w:name="_Toc136356742"/>
      <w:bookmarkStart w:id="1008" w:name="_Toc136857635"/>
      <w:r w:rsidRPr="004E66ED">
        <w:rPr>
          <w:noProof/>
          <w:lang w:val="en-US"/>
        </w:rPr>
        <w:t>5.26.6</w:t>
      </w:r>
      <w:r w:rsidRPr="004E66ED">
        <w:rPr>
          <w:noProof/>
          <w:lang w:val="en-US"/>
        </w:rPr>
        <w:tab/>
        <w:t>Potential New Requirements</w:t>
      </w:r>
      <w:bookmarkEnd w:id="1007"/>
      <w:bookmarkEnd w:id="1008"/>
    </w:p>
    <w:p w14:paraId="7C65638D" w14:textId="336B563B" w:rsidR="0036139C" w:rsidRPr="004E66ED" w:rsidRDefault="0036139C" w:rsidP="0036139C">
      <w:pPr>
        <w:rPr>
          <w:lang w:val="en-US"/>
        </w:rPr>
      </w:pPr>
      <w:r w:rsidRPr="004E66ED">
        <w:rPr>
          <w:lang w:val="en-US"/>
        </w:rPr>
        <w:t>[P.R.-5.26.6-1] The 5G system shall support the encoding of sensor data capturing the facial expression and movement and gestures of a person, in a standard form, such that as part of the avatar encoding.</w:t>
      </w:r>
    </w:p>
    <w:p w14:paraId="58A91D25" w14:textId="72CBB03A" w:rsidR="0036139C" w:rsidRPr="004E66ED" w:rsidRDefault="0036139C" w:rsidP="0036139C">
      <w:pPr>
        <w:rPr>
          <w:lang w:val="en-US"/>
        </w:rPr>
      </w:pPr>
      <w:r w:rsidRPr="004E66ED">
        <w:rPr>
          <w:lang w:val="en-US"/>
        </w:rPr>
        <w:t>[P.R.-5.26.6-2] The 5G system shall support a set of transcoders from and to avatar representations e.g. between text, speech and avatar encoding.</w:t>
      </w:r>
    </w:p>
    <w:p w14:paraId="6ACFF745" w14:textId="57B8AAF0" w:rsidR="0036139C" w:rsidRPr="004E66ED" w:rsidRDefault="0036139C" w:rsidP="0036139C">
      <w:pPr>
        <w:rPr>
          <w:lang w:val="en-US"/>
        </w:rPr>
      </w:pPr>
      <w:r w:rsidRPr="004E66ED">
        <w:rPr>
          <w:lang w:val="en-US"/>
        </w:rPr>
        <w:t>[P.R-5.26.6-3] The 5G system shall support the avatar transcoding functionality to control the appearance of the avatar based on the preferences of its associated user</w:t>
      </w:r>
      <w:r w:rsidR="00BB0C4B" w:rsidRPr="004E66ED">
        <w:rPr>
          <w:lang w:val="en-US"/>
        </w:rPr>
        <w:t xml:space="preserve">. </w:t>
      </w:r>
      <w:r w:rsidRPr="004E66ED">
        <w:rPr>
          <w:lang w:val="en-US"/>
        </w:rPr>
        <w:t>Examples of the controlled appearance could be for the avatar to express behavior, movement, affect, emotions, etc.</w:t>
      </w:r>
    </w:p>
    <w:p w14:paraId="474E024F" w14:textId="504F94D3" w:rsidR="0036139C" w:rsidRPr="004E66ED" w:rsidRDefault="0036139C" w:rsidP="0036139C">
      <w:pPr>
        <w:rPr>
          <w:lang w:val="en-US"/>
        </w:rPr>
      </w:pPr>
      <w:r w:rsidRPr="004E66ED">
        <w:rPr>
          <w:lang w:val="en-US"/>
        </w:rPr>
        <w:t xml:space="preserve">[P.R.-5.26.6-4] The 5G system shall support a set of transcoders to facilitate accessibility of avatar representation from and to GTT to control the appearance of the encoded avatar. </w:t>
      </w:r>
    </w:p>
    <w:p w14:paraId="16BB6E70" w14:textId="6A9E66E4" w:rsidR="0036139C" w:rsidRPr="004E66ED" w:rsidRDefault="0036139C" w:rsidP="0036139C">
      <w:r w:rsidRPr="004E66ED">
        <w:t>[P.R.-5.26.6-5] The 5G system shall be able to collect charging information for transcoding services associated with IMS-based avatar call.</w:t>
      </w:r>
    </w:p>
    <w:p w14:paraId="46361C13" w14:textId="1E112237" w:rsidR="009E2700" w:rsidRPr="004E66ED" w:rsidRDefault="009E2700" w:rsidP="002158E8">
      <w:pPr>
        <w:pStyle w:val="Heading2"/>
      </w:pPr>
      <w:bookmarkStart w:id="1009" w:name="_Toc136356743"/>
      <w:bookmarkStart w:id="1010" w:name="_Toc136857636"/>
      <w:r w:rsidRPr="004E66ED">
        <w:lastRenderedPageBreak/>
        <w:t>5.27</w:t>
      </w:r>
      <w:r w:rsidRPr="004E66ED">
        <w:tab/>
      </w:r>
      <w:r w:rsidR="00622FA7">
        <w:t xml:space="preserve">Use Case on </w:t>
      </w:r>
      <w:r w:rsidRPr="004E66ED">
        <w:t>Localized Mobile Metaverse Overload</w:t>
      </w:r>
      <w:bookmarkEnd w:id="1009"/>
      <w:bookmarkEnd w:id="1010"/>
    </w:p>
    <w:p w14:paraId="24DFCEB5" w14:textId="1B650E13" w:rsidR="009E2700" w:rsidRPr="004E66ED" w:rsidRDefault="009E2700" w:rsidP="002158E8">
      <w:pPr>
        <w:pStyle w:val="Heading3"/>
        <w:rPr>
          <w:lang w:val="zh-CN" w:eastAsia="zh-CN"/>
        </w:rPr>
      </w:pPr>
      <w:bookmarkStart w:id="1011" w:name="_Toc136356744"/>
      <w:bookmarkStart w:id="1012" w:name="_Toc136857637"/>
      <w:r w:rsidRPr="004E66ED">
        <w:rPr>
          <w:lang w:val="zh-CN" w:eastAsia="zh-CN"/>
        </w:rPr>
        <w:t>5.</w:t>
      </w:r>
      <w:r w:rsidRPr="004E66ED">
        <w:rPr>
          <w:lang w:eastAsia="zh-CN"/>
        </w:rPr>
        <w:t>27</w:t>
      </w:r>
      <w:r w:rsidRPr="004E66ED">
        <w:rPr>
          <w:lang w:val="zh-CN" w:eastAsia="zh-CN"/>
        </w:rPr>
        <w:t>.1</w:t>
      </w:r>
      <w:r w:rsidRPr="004E66ED">
        <w:rPr>
          <w:lang w:val="zh-CN" w:eastAsia="zh-CN"/>
        </w:rPr>
        <w:tab/>
        <w:t>Description</w:t>
      </w:r>
      <w:bookmarkEnd w:id="1011"/>
      <w:bookmarkEnd w:id="1012"/>
    </w:p>
    <w:p w14:paraId="3909CC5F" w14:textId="77777777" w:rsidR="009E2700" w:rsidRPr="004E66ED" w:rsidRDefault="009E2700" w:rsidP="009E2700">
      <w:r w:rsidRPr="004E66ED">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Pr="004E66ED" w:rsidRDefault="009E2700" w:rsidP="009E2700">
      <w:pPr>
        <w:rPr>
          <w:lang w:val="en-US" w:eastAsia="zh-CN"/>
        </w:rPr>
      </w:pPr>
      <w:r w:rsidRPr="004E66ED">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Pr="004E66ED" w:rsidRDefault="009E2700" w:rsidP="00AA2D93">
      <w:pPr>
        <w:pStyle w:val="TH"/>
      </w:pPr>
      <w:r w:rsidRPr="004E66ED">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4E66ED" w:rsidRDefault="009E2700" w:rsidP="00AA2D93">
      <w:pPr>
        <w:pStyle w:val="TF"/>
        <w:rPr>
          <w:lang w:eastAsia="en-GB"/>
        </w:rPr>
      </w:pPr>
      <w:r w:rsidRPr="004E66ED">
        <w:rPr>
          <w:lang w:eastAsia="en-GB"/>
        </w:rPr>
        <w:t>Figure 5.27.1-1: A theme park that offers localized metaverse services</w:t>
      </w:r>
    </w:p>
    <w:p w14:paraId="05D8C4EE" w14:textId="77777777" w:rsidR="009E2700" w:rsidRPr="004E66ED" w:rsidRDefault="009E2700" w:rsidP="009E2700">
      <w:pPr>
        <w:rPr>
          <w:lang w:val="en-US" w:eastAsia="zh-CN"/>
        </w:rPr>
      </w:pPr>
      <w:r w:rsidRPr="004E66ED">
        <w:rPr>
          <w:lang w:val="en-US" w:eastAsia="zh-CN"/>
        </w:rPr>
        <w:t xml:space="preserve">Visitors can select the type of experience they wish. If they do not buy the </w:t>
      </w:r>
      <w:r w:rsidRPr="004E66ED">
        <w:rPr>
          <w:b/>
          <w:lang w:val="en-US" w:eastAsia="zh-CN"/>
        </w:rPr>
        <w:t>premium</w:t>
      </w:r>
      <w:r w:rsidRPr="004E66ED">
        <w:rPr>
          <w:lang w:val="en-US" w:eastAsia="zh-CN"/>
        </w:rPr>
        <w:t xml:space="preserve"> </w:t>
      </w:r>
      <w:r w:rsidRPr="004E66ED">
        <w:rPr>
          <w:b/>
          <w:lang w:val="en-US" w:eastAsia="zh-CN"/>
        </w:rPr>
        <w:t>content</w:t>
      </w:r>
      <w:r w:rsidRPr="004E66ED">
        <w:rPr>
          <w:lang w:val="en-US" w:eastAsia="zh-CN"/>
        </w:rPr>
        <w:t xml:space="preserve"> they can still enjoy the 'brick and mortar' rides, and </w:t>
      </w:r>
      <w:r w:rsidRPr="004E66ED">
        <w:rPr>
          <w:i/>
          <w:lang w:val="en-US" w:eastAsia="zh-CN"/>
        </w:rPr>
        <w:t>conditionally</w:t>
      </w:r>
      <w:r w:rsidRPr="004E66ED">
        <w:rPr>
          <w:lang w:val="en-US" w:eastAsia="zh-CN"/>
        </w:rPr>
        <w:t xml:space="preserve"> (that is, if there is no congestion,) also the premium content. Paid premium users (i.e. users who have purchased tickets to experience special augmented content) can enjoy the premium content </w:t>
      </w:r>
      <w:r w:rsidRPr="004E66ED">
        <w:rPr>
          <w:i/>
          <w:lang w:val="en-US" w:eastAsia="zh-CN"/>
        </w:rPr>
        <w:t>at any time</w:t>
      </w:r>
      <w:r w:rsidRPr="004E66ED">
        <w:rPr>
          <w:lang w:val="en-US" w:eastAsia="zh-CN"/>
        </w:rPr>
        <w:t xml:space="preserve">, even if there is congestion. </w:t>
      </w:r>
    </w:p>
    <w:p w14:paraId="680787BF" w14:textId="77777777" w:rsidR="009E2700" w:rsidRPr="004E66ED" w:rsidRDefault="009E2700" w:rsidP="009E2700">
      <w:pPr>
        <w:pStyle w:val="NO"/>
        <w:rPr>
          <w:lang w:val="en-US" w:eastAsia="zh-CN"/>
        </w:rPr>
      </w:pPr>
      <w:r w:rsidRPr="004E66ED">
        <w:rPr>
          <w:lang w:val="en-US" w:eastAsia="zh-CN"/>
        </w:rPr>
        <w:t xml:space="preserve">NOTE: </w:t>
      </w:r>
      <w:r w:rsidRPr="004E66ED">
        <w:rPr>
          <w:lang w:val="en-US" w:eastAsia="zh-CN"/>
        </w:rPr>
        <w:tab/>
        <w:t>This aspect of the use case is not further developed. It is assumed that the support of premium content can be supported in different ways using existing mechanisms.</w:t>
      </w:r>
    </w:p>
    <w:p w14:paraId="03EF8774" w14:textId="77777777" w:rsidR="009E2700" w:rsidRPr="004E66ED" w:rsidRDefault="009E2700" w:rsidP="009E2700">
      <w:pPr>
        <w:rPr>
          <w:lang w:val="en-US" w:eastAsia="zh-CN"/>
        </w:rPr>
      </w:pPr>
      <w:r w:rsidRPr="004E66ED">
        <w:rPr>
          <w:lang w:val="en-US" w:eastAsia="zh-CN"/>
        </w:rPr>
        <w:t xml:space="preserve">There is </w:t>
      </w:r>
      <w:r w:rsidRPr="004E66ED">
        <w:rPr>
          <w:b/>
          <w:lang w:val="en-US" w:eastAsia="zh-CN"/>
        </w:rPr>
        <w:t>general content</w:t>
      </w:r>
      <w:r w:rsidRPr="004E66ED">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Pr="004E66ED" w:rsidRDefault="009E2700" w:rsidP="009E2700">
      <w:r w:rsidRPr="004E66ED">
        <w:t>In a major amusement park in 2019, there were an average of 119,000 visitors a day. The park has 2.023 km</w:t>
      </w:r>
      <w:r w:rsidRPr="004E66ED">
        <w:rPr>
          <w:vertAlign w:val="superscript"/>
        </w:rPr>
        <w:t xml:space="preserve">2 </w:t>
      </w:r>
      <w:r w:rsidRPr="004E66ED">
        <w:t>surface area. The resulting user density is 58,824 visitors per km</w:t>
      </w:r>
      <w:r w:rsidRPr="004E66ED">
        <w:rPr>
          <w:vertAlign w:val="superscript"/>
        </w:rPr>
        <w:t>2</w:t>
      </w:r>
      <w:r w:rsidRPr="004E66ED">
        <w:t xml:space="preserve">. </w:t>
      </w:r>
    </w:p>
    <w:p w14:paraId="109BF9B7" w14:textId="77777777" w:rsidR="009E2700" w:rsidRPr="004E66ED" w:rsidRDefault="009E2700" w:rsidP="009E2700">
      <w:r w:rsidRPr="004E66ED">
        <w:t>This use case considers how the 5GS can reasonably provide localized mobile metaverse services (AR that fits the location) even in high user density conditions. We will consider three aspects.</w:t>
      </w:r>
    </w:p>
    <w:p w14:paraId="4AC79974" w14:textId="77777777" w:rsidR="009E2700" w:rsidRPr="004E66ED" w:rsidRDefault="009E2700" w:rsidP="009E2700">
      <w:pPr>
        <w:pStyle w:val="B1"/>
      </w:pPr>
      <w:r w:rsidRPr="004E66ED">
        <w:t>-</w:t>
      </w:r>
      <w:r w:rsidRPr="004E66ED">
        <w:tab/>
        <w:t>Support for AR content communicated by mass distribution</w:t>
      </w:r>
    </w:p>
    <w:p w14:paraId="6656C4EA" w14:textId="08233743" w:rsidR="009E2700" w:rsidRPr="004E66ED" w:rsidRDefault="009E2700" w:rsidP="009E2700">
      <w:r w:rsidRPr="004E66ED">
        <w:t>Attributions for Figure 5.</w:t>
      </w:r>
      <w:r w:rsidR="00AA2D93">
        <w:t>27</w:t>
      </w:r>
      <w:r w:rsidRPr="004E66ED">
        <w:t>.1-1.</w:t>
      </w:r>
    </w:p>
    <w:tbl>
      <w:tblPr>
        <w:tblStyle w:val="TableGrid"/>
        <w:tblW w:w="0" w:type="auto"/>
        <w:tblLook w:val="04A0" w:firstRow="1" w:lastRow="0" w:firstColumn="1" w:lastColumn="0" w:noHBand="0" w:noVBand="1"/>
      </w:tblPr>
      <w:tblGrid>
        <w:gridCol w:w="9631"/>
      </w:tblGrid>
      <w:tr w:rsidR="009E2700" w:rsidRPr="004E66ED" w14:paraId="1A7DAD71" w14:textId="77777777" w:rsidTr="00847881">
        <w:tc>
          <w:tcPr>
            <w:tcW w:w="9631" w:type="dxa"/>
          </w:tcPr>
          <w:p w14:paraId="29CD33AE" w14:textId="77777777" w:rsidR="009E2700" w:rsidRPr="004E66ED" w:rsidRDefault="009E2700" w:rsidP="00847881">
            <w:r w:rsidRPr="004E66ED">
              <w:t>The amusement park icon is available given creative commons license from thenounproject.com:</w:t>
            </w:r>
          </w:p>
          <w:p w14:paraId="4044588D" w14:textId="77777777" w:rsidR="009E2700" w:rsidRPr="004E66ED" w:rsidRDefault="009E2700" w:rsidP="00847881">
            <w:pPr>
              <w:pStyle w:val="B1"/>
            </w:pPr>
            <w:r w:rsidRPr="004E66ED">
              <w:tab/>
              <w:t>Amusement park - Created by Lars Meiertoberens from Noun Project</w:t>
            </w:r>
            <w:r w:rsidRPr="004E66ED">
              <w:br/>
              <w:t>AR User, per creative commons.</w:t>
            </w:r>
          </w:p>
          <w:p w14:paraId="1905F7DC" w14:textId="77777777" w:rsidR="009E2700" w:rsidRPr="004E66ED" w:rsidRDefault="009E2700" w:rsidP="00847881">
            <w:r w:rsidRPr="004E66ED">
              <w:t>The amusement park image is available at:</w:t>
            </w:r>
          </w:p>
          <w:p w14:paraId="15027636" w14:textId="21BC1796" w:rsidR="009E2700" w:rsidRPr="004E66ED" w:rsidRDefault="009E2700" w:rsidP="00847881">
            <w:pPr>
              <w:pStyle w:val="B1"/>
            </w:pPr>
            <w:r w:rsidRPr="004E66ED">
              <w:lastRenderedPageBreak/>
              <w:tab/>
              <w:t xml:space="preserve">Amusement park image - </w:t>
            </w:r>
            <w:hyperlink r:id="rId61" w:anchor="/media/File:Parque_Salitre.JPG" w:history="1">
              <w:r w:rsidRPr="004E66ED">
                <w:rPr>
                  <w:rStyle w:val="Hyperlink"/>
                </w:rPr>
                <w:t>Parque Salitre - Amusement park - Wikipedia</w:t>
              </w:r>
            </w:hyperlink>
            <w:r w:rsidRPr="004E66ED">
              <w:t>: https://en.wikipedia.org/wiki/Amusement_park#/media/File:Parque_Salitre.JPG as per creative commons license.</w:t>
            </w:r>
          </w:p>
        </w:tc>
      </w:tr>
    </w:tbl>
    <w:p w14:paraId="05310661" w14:textId="5A39BE27" w:rsidR="009E2700" w:rsidRPr="004E66ED" w:rsidRDefault="009E2700" w:rsidP="002158E8">
      <w:pPr>
        <w:pStyle w:val="Heading3"/>
        <w:rPr>
          <w:lang w:val="en-US" w:eastAsia="zh-CN"/>
        </w:rPr>
      </w:pPr>
      <w:bookmarkStart w:id="1013" w:name="_Toc136356745"/>
      <w:bookmarkStart w:id="1014" w:name="_Toc136857638"/>
      <w:r w:rsidRPr="004E66ED">
        <w:rPr>
          <w:lang w:val="zh-CN" w:eastAsia="zh-CN"/>
        </w:rPr>
        <w:lastRenderedPageBreak/>
        <w:t>5.</w:t>
      </w:r>
      <w:r w:rsidRPr="004E66ED">
        <w:rPr>
          <w:lang w:eastAsia="zh-CN"/>
        </w:rPr>
        <w:t>27</w:t>
      </w:r>
      <w:r w:rsidRPr="004E66ED">
        <w:rPr>
          <w:lang w:val="zh-CN" w:eastAsia="zh-CN"/>
        </w:rPr>
        <w:t>.2</w:t>
      </w:r>
      <w:r w:rsidRPr="004E66ED">
        <w:rPr>
          <w:lang w:val="zh-CN" w:eastAsia="zh-CN"/>
        </w:rPr>
        <w:tab/>
        <w:t>Pre-conditions</w:t>
      </w:r>
      <w:bookmarkEnd w:id="1013"/>
      <w:bookmarkEnd w:id="1014"/>
    </w:p>
    <w:p w14:paraId="44CE74D4" w14:textId="77777777" w:rsidR="009E2700" w:rsidRPr="004E66ED" w:rsidRDefault="009E2700" w:rsidP="009E2700">
      <w:pPr>
        <w:rPr>
          <w:lang w:val="en-US" w:eastAsia="zh-CN"/>
        </w:rPr>
      </w:pPr>
      <w:r w:rsidRPr="004E66ED">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Pr="004E66ED" w:rsidRDefault="009E2700" w:rsidP="009E2700">
      <w:pPr>
        <w:rPr>
          <w:lang w:val="en-US" w:eastAsia="zh-CN"/>
        </w:rPr>
      </w:pPr>
      <w:r w:rsidRPr="004E66ED">
        <w:rPr>
          <w:lang w:val="en-US" w:eastAsia="zh-CN"/>
        </w:rPr>
        <w:t>Ajay has a premium ticket to the amusement park. Vijay has a normal ticket.</w:t>
      </w:r>
    </w:p>
    <w:p w14:paraId="195A48CD" w14:textId="77777777" w:rsidR="009E2700" w:rsidRPr="004E66ED" w:rsidRDefault="009E2700" w:rsidP="009E2700">
      <w:pPr>
        <w:rPr>
          <w:lang w:val="en-US" w:eastAsia="zh-CN"/>
        </w:rPr>
      </w:pPr>
      <w:r w:rsidRPr="004E66ED">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Pr="004E66ED" w:rsidRDefault="009E2700" w:rsidP="009E2700">
      <w:pPr>
        <w:rPr>
          <w:lang w:val="en-US" w:eastAsia="zh-CN"/>
        </w:rPr>
      </w:pPr>
      <w:r w:rsidRPr="004E66ED">
        <w:rPr>
          <w:lang w:val="en-US" w:eastAsia="zh-CN"/>
        </w:rPr>
        <w:t xml:space="preserve">In this use case we do not assume that all content is 'all or nothing', that is, either one buys a premium ticket and gets the content, or one does not get any premium content at all. If there is </w:t>
      </w:r>
      <w:r w:rsidRPr="004E66ED">
        <w:rPr>
          <w:i/>
          <w:lang w:val="en-US" w:eastAsia="zh-CN"/>
        </w:rPr>
        <w:t>sufficient</w:t>
      </w:r>
      <w:r w:rsidRPr="004E66ED">
        <w:rPr>
          <w:lang w:val="en-US" w:eastAsia="zh-CN"/>
        </w:rPr>
        <w:t xml:space="preserve"> </w:t>
      </w:r>
      <w:r w:rsidRPr="004E66ED">
        <w:rPr>
          <w:i/>
          <w:lang w:val="en-US" w:eastAsia="zh-CN"/>
        </w:rPr>
        <w:t>capacity</w:t>
      </w:r>
      <w:r w:rsidRPr="004E66ED">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Pr="004E66ED" w:rsidRDefault="009E2700" w:rsidP="002158E8">
      <w:pPr>
        <w:pStyle w:val="Heading3"/>
        <w:rPr>
          <w:lang w:val="zh-CN" w:eastAsia="zh-CN"/>
        </w:rPr>
      </w:pPr>
      <w:bookmarkStart w:id="1015" w:name="_Toc136356746"/>
      <w:bookmarkStart w:id="1016" w:name="_Toc136857639"/>
      <w:r w:rsidRPr="004E66ED">
        <w:rPr>
          <w:lang w:val="zh-CN" w:eastAsia="zh-CN"/>
        </w:rPr>
        <w:t>5.</w:t>
      </w:r>
      <w:r w:rsidRPr="004E66ED">
        <w:rPr>
          <w:lang w:eastAsia="zh-CN"/>
        </w:rPr>
        <w:t>27</w:t>
      </w:r>
      <w:r w:rsidRPr="004E66ED">
        <w:rPr>
          <w:lang w:val="zh-CN" w:eastAsia="zh-CN"/>
        </w:rPr>
        <w:t>.3</w:t>
      </w:r>
      <w:r w:rsidRPr="004E66ED">
        <w:rPr>
          <w:lang w:val="zh-CN" w:eastAsia="zh-CN"/>
        </w:rPr>
        <w:tab/>
        <w:t>Service Flows</w:t>
      </w:r>
      <w:bookmarkEnd w:id="1015"/>
      <w:bookmarkEnd w:id="1016"/>
      <w:r w:rsidRPr="004E66ED">
        <w:rPr>
          <w:rFonts w:hint="eastAsia"/>
          <w:lang w:val="zh-CN" w:eastAsia="zh-CN"/>
        </w:rPr>
        <w:t xml:space="preserve"> </w:t>
      </w:r>
    </w:p>
    <w:p w14:paraId="54226CCB" w14:textId="77777777" w:rsidR="009E2700" w:rsidRPr="004E66ED" w:rsidRDefault="009E2700" w:rsidP="009E2700">
      <w:pPr>
        <w:rPr>
          <w:b/>
        </w:rPr>
      </w:pPr>
      <w:r w:rsidRPr="004E66ED">
        <w:rPr>
          <w:b/>
        </w:rPr>
        <w:t>Support for mass distribution of AR content</w:t>
      </w:r>
    </w:p>
    <w:p w14:paraId="47B478F8" w14:textId="450873C7" w:rsidR="009E2700" w:rsidRPr="004E66ED" w:rsidRDefault="009E2700" w:rsidP="009E2700">
      <w:pPr>
        <w:pStyle w:val="B1"/>
      </w:pPr>
      <w:r w:rsidRPr="004E66ED">
        <w:t>3.1</w:t>
      </w:r>
      <w:r w:rsidRPr="004E66ED">
        <w:tab/>
        <w:t xml:space="preserve">The amusement park network slice is 'congested' and there is limited access to premium content. Still, in any case there is 'general content' that </w:t>
      </w:r>
      <w:r w:rsidR="00DE3DE4" w:rsidRPr="004E66ED">
        <w:t xml:space="preserve">has to </w:t>
      </w:r>
      <w:r w:rsidRPr="004E66ED">
        <w:t>be delivered to all visitors. This includes public safety announcement, so Dream Park considers the delivery of general content to park visitors crucial to support at all times.</w:t>
      </w:r>
    </w:p>
    <w:p w14:paraId="71919809" w14:textId="77777777" w:rsidR="009E2700" w:rsidRPr="004E66ED" w:rsidRDefault="009E2700" w:rsidP="009E2700">
      <w:pPr>
        <w:pStyle w:val="B1"/>
      </w:pPr>
      <w:r w:rsidRPr="004E66ED">
        <w:t>3.2</w:t>
      </w:r>
      <w:r w:rsidRPr="004E66ED">
        <w:tab/>
        <w:t>The amusement park's mobile metaverse service requests exposed functionality of Salvo Net to deliver AR content to all visitors by means of efficient multicast or broadcast transmission, even though the density of visitors is very high (e.g. 60,000 per km</w:t>
      </w:r>
      <w:r w:rsidRPr="004E66ED">
        <w:rPr>
          <w:vertAlign w:val="superscript"/>
        </w:rPr>
        <w:t>2</w:t>
      </w:r>
      <w:r w:rsidRPr="004E66ED">
        <w:t>).</w:t>
      </w:r>
    </w:p>
    <w:p w14:paraId="79827838" w14:textId="77777777" w:rsidR="009E2700" w:rsidRPr="004E66ED" w:rsidRDefault="009E2700" w:rsidP="009E2700">
      <w:pPr>
        <w:pStyle w:val="B1"/>
      </w:pPr>
      <w:r w:rsidRPr="004E66ED">
        <w:t>3.3</w:t>
      </w:r>
      <w:r w:rsidRPr="004E66ED">
        <w:tab/>
        <w:t>Salvo Net distributes the AR content as requested efficiently and avoiding as much as possible further congestion of the amusement park network slice.</w:t>
      </w:r>
    </w:p>
    <w:p w14:paraId="1D4AEC5D" w14:textId="3F1A3B86" w:rsidR="009E2700" w:rsidRPr="004E66ED" w:rsidRDefault="009E2700" w:rsidP="002158E8">
      <w:pPr>
        <w:pStyle w:val="Heading3"/>
        <w:rPr>
          <w:lang w:val="zh-CN" w:eastAsia="zh-CN"/>
        </w:rPr>
      </w:pPr>
      <w:bookmarkStart w:id="1017" w:name="_Toc136356747"/>
      <w:bookmarkStart w:id="1018" w:name="_Toc136857640"/>
      <w:r w:rsidRPr="004E66ED">
        <w:rPr>
          <w:lang w:val="zh-CN" w:eastAsia="zh-CN"/>
        </w:rPr>
        <w:t>5.</w:t>
      </w:r>
      <w:r w:rsidRPr="004E66ED">
        <w:rPr>
          <w:lang w:eastAsia="zh-CN"/>
        </w:rPr>
        <w:t>27</w:t>
      </w:r>
      <w:r w:rsidRPr="004E66ED">
        <w:rPr>
          <w:lang w:val="zh-CN" w:eastAsia="zh-CN"/>
        </w:rPr>
        <w:t>.4</w:t>
      </w:r>
      <w:r w:rsidRPr="004E66ED">
        <w:rPr>
          <w:lang w:val="zh-CN" w:eastAsia="zh-CN"/>
        </w:rPr>
        <w:tab/>
        <w:t>Post-conditions</w:t>
      </w:r>
      <w:bookmarkEnd w:id="1017"/>
      <w:bookmarkEnd w:id="1018"/>
    </w:p>
    <w:p w14:paraId="5E5A748A" w14:textId="77777777" w:rsidR="009E2700" w:rsidRPr="004E66ED" w:rsidRDefault="009E2700" w:rsidP="009E2700">
      <w:r w:rsidRPr="004E66ED">
        <w:t>As a result of support for mass distribution of AR content is delivered to all users in the park efficiently, even though there is very high user density.</w:t>
      </w:r>
    </w:p>
    <w:p w14:paraId="4F35BA48" w14:textId="704E6FE8" w:rsidR="009E2700" w:rsidRPr="004E66ED" w:rsidRDefault="009E2700" w:rsidP="009E2700">
      <w:r w:rsidRPr="004E66ED">
        <w:t xml:space="preserve">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w:t>
      </w:r>
      <w:r w:rsidR="00DE3DE4" w:rsidRPr="004E66ED">
        <w:t xml:space="preserve">has to </w:t>
      </w:r>
      <w:r w:rsidRPr="004E66ED">
        <w:t>be delivered to one or more users.</w:t>
      </w:r>
    </w:p>
    <w:p w14:paraId="5B38486D" w14:textId="7C7E23B9" w:rsidR="009E2700" w:rsidRPr="004E66ED" w:rsidRDefault="009E2700" w:rsidP="002158E8">
      <w:pPr>
        <w:pStyle w:val="Heading3"/>
        <w:rPr>
          <w:lang w:eastAsia="zh-CN"/>
        </w:rPr>
      </w:pPr>
      <w:bookmarkStart w:id="1019" w:name="_Toc136356748"/>
      <w:bookmarkStart w:id="1020" w:name="_Toc136857641"/>
      <w:r w:rsidRPr="004E66ED">
        <w:rPr>
          <w:lang w:eastAsia="zh-CN"/>
        </w:rPr>
        <w:t>5.27.5</w:t>
      </w:r>
      <w:r w:rsidRPr="004E66ED">
        <w:rPr>
          <w:lang w:eastAsia="zh-CN"/>
        </w:rPr>
        <w:tab/>
        <w:t>Existing features partly or fully covering the use case functionality</w:t>
      </w:r>
      <w:bookmarkEnd w:id="1019"/>
      <w:bookmarkEnd w:id="1020"/>
    </w:p>
    <w:p w14:paraId="193F697F" w14:textId="77777777" w:rsidR="009E2700" w:rsidRPr="004E66ED" w:rsidRDefault="009E2700" w:rsidP="009E2700">
      <w:pPr>
        <w:rPr>
          <w:lang w:val="en-US" w:eastAsia="zh-CN"/>
        </w:rPr>
      </w:pPr>
      <w:r w:rsidRPr="004E66ED">
        <w:rPr>
          <w:lang w:val="en-US" w:eastAsia="zh-CN"/>
        </w:rPr>
        <w:t>The 5G system provides extensive support for mobile broadband communication and multicast and broadcast services.</w:t>
      </w:r>
    </w:p>
    <w:p w14:paraId="30BEF631" w14:textId="77777777" w:rsidR="009E2700" w:rsidRPr="004E66ED" w:rsidRDefault="009E2700" w:rsidP="009E2700">
      <w:pPr>
        <w:rPr>
          <w:lang w:val="en-US" w:eastAsia="zh-CN"/>
        </w:rPr>
      </w:pPr>
      <w:r w:rsidRPr="004E66ED">
        <w:rPr>
          <w:lang w:val="en-US" w:eastAsia="zh-CN"/>
        </w:rPr>
        <w:t>The 5G system provides a means by which resources can be dedicated to multicast and broadcast services, so that these resources are dedicated, and do not diminish when the network is congested.</w:t>
      </w:r>
    </w:p>
    <w:p w14:paraId="0235C77C" w14:textId="5ECC8347" w:rsidR="0096090E" w:rsidRPr="004E66ED" w:rsidRDefault="009E2700" w:rsidP="0096090E">
      <w:pPr>
        <w:rPr>
          <w:lang w:val="en-US" w:eastAsia="zh-CN"/>
        </w:rPr>
      </w:pPr>
      <w:r w:rsidRPr="004E66ED">
        <w:rPr>
          <w:lang w:val="en-US" w:eastAsia="zh-CN"/>
        </w:rPr>
        <w:t>The 5G system supports network slices to provide services according to the requirements of customers who deliver services to mobile users.</w:t>
      </w:r>
    </w:p>
    <w:p w14:paraId="67B131F5" w14:textId="64329A6A" w:rsidR="0096090E" w:rsidRPr="004E66ED" w:rsidRDefault="0096090E" w:rsidP="0096090E">
      <w:pPr>
        <w:rPr>
          <w:lang w:val="en-US" w:eastAsia="zh-CN"/>
        </w:rPr>
      </w:pPr>
      <w:r w:rsidRPr="004E66ED">
        <w:rPr>
          <w:lang w:val="en-US" w:eastAsia="zh-CN"/>
        </w:rPr>
        <w:t>The 5G system supports a means to support differentiated QoS policy for different subscribers who are using a particular service. The ARP parameter and other mechanisms for response to congestion in the 5G system cannot be set or otherwise influenced by a third party. There is no way for an AF to request a specific ARP be applied to the session.</w:t>
      </w:r>
    </w:p>
    <w:p w14:paraId="3CE0F1A8" w14:textId="287A9D97" w:rsidR="009E2700" w:rsidRPr="004E66ED" w:rsidRDefault="009E2700" w:rsidP="002158E8">
      <w:pPr>
        <w:pStyle w:val="Heading3"/>
        <w:rPr>
          <w:lang w:val="zh-CN" w:eastAsia="zh-CN"/>
        </w:rPr>
      </w:pPr>
      <w:bookmarkStart w:id="1021" w:name="_Toc136356749"/>
      <w:bookmarkStart w:id="1022" w:name="_Toc136857642"/>
      <w:r w:rsidRPr="004E66ED">
        <w:rPr>
          <w:lang w:val="zh-CN" w:eastAsia="zh-CN"/>
        </w:rPr>
        <w:lastRenderedPageBreak/>
        <w:t>5.</w:t>
      </w:r>
      <w:r w:rsidRPr="004E66ED">
        <w:rPr>
          <w:lang w:eastAsia="zh-CN"/>
        </w:rPr>
        <w:t>27</w:t>
      </w:r>
      <w:r w:rsidRPr="004E66ED">
        <w:rPr>
          <w:lang w:val="zh-CN" w:eastAsia="zh-CN"/>
        </w:rPr>
        <w:t>.6</w:t>
      </w:r>
      <w:r w:rsidRPr="004E66ED">
        <w:rPr>
          <w:lang w:val="zh-CN" w:eastAsia="zh-CN"/>
        </w:rPr>
        <w:tab/>
        <w:t>Potential New Requirements needed to support the use case</w:t>
      </w:r>
      <w:bookmarkEnd w:id="1021"/>
      <w:bookmarkEnd w:id="1022"/>
    </w:p>
    <w:p w14:paraId="1CA38111" w14:textId="2A778299" w:rsidR="009E2700" w:rsidRPr="004E66ED" w:rsidRDefault="009E2700" w:rsidP="009E2700">
      <w:r w:rsidRPr="004E66ED">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Pr="004E66ED" w:rsidRDefault="009E2700" w:rsidP="009E2700">
      <w:pPr>
        <w:rPr>
          <w:lang w:eastAsia="zh-CN"/>
        </w:rPr>
      </w:pPr>
      <w:r w:rsidRPr="004E66ED">
        <w:rPr>
          <w:lang w:eastAsia="zh-CN"/>
        </w:rPr>
        <w:t>[PR 5.27.6-2] Subject to operator policy, subject to user consent, the 5G system shall support efficient mechanisms to provide resource efficient communication of third party mobile metaverse media to one or more subscribers.</w:t>
      </w:r>
    </w:p>
    <w:p w14:paraId="25C67769" w14:textId="58E0B376" w:rsidR="009E2700" w:rsidRPr="004E66ED" w:rsidRDefault="009E2700" w:rsidP="009E2700">
      <w:pPr>
        <w:rPr>
          <w:lang w:eastAsia="zh-CN"/>
        </w:rPr>
      </w:pPr>
      <w:r w:rsidRPr="004E66ED">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0EAC7005" w:rsidR="00212321" w:rsidRPr="004E66ED" w:rsidRDefault="009E2700" w:rsidP="009E2700">
      <w:pPr>
        <w:rPr>
          <w:lang w:eastAsia="zh-CN"/>
        </w:rPr>
      </w:pPr>
      <w:r w:rsidRPr="004E66ED">
        <w:rPr>
          <w:lang w:eastAsia="zh-CN"/>
        </w:rPr>
        <w:t>[PR 5.27.6.4] The 5G system shall be able to collect charging information associated with distribution of third party mobile metaverse media to one or more subscribers.</w:t>
      </w:r>
    </w:p>
    <w:p w14:paraId="08522458" w14:textId="754DE900" w:rsidR="0096090E" w:rsidRPr="004E66ED" w:rsidRDefault="0096090E" w:rsidP="009E2700">
      <w:pPr>
        <w:rPr>
          <w:lang w:eastAsia="zh-CN"/>
        </w:rPr>
      </w:pPr>
      <w:r w:rsidRPr="004E66ED">
        <w:rPr>
          <w:lang w:eastAsia="zh-CN"/>
        </w:rPr>
        <w:t>[PR 5.27.6.5]</w:t>
      </w:r>
      <w:r w:rsidRPr="004E66ED">
        <w:rPr>
          <w:lang w:eastAsia="zh-CN"/>
        </w:rPr>
        <w:tab/>
        <w:t>Subject to operator policy and regulatory requirements, the 5G system shall support a means by which an authorized third party service provider can request differentiated handling of specific subscribers using the third party's service during network congestion.</w:t>
      </w:r>
    </w:p>
    <w:p w14:paraId="1F04A2EA" w14:textId="6A35C21C" w:rsidR="00DC6AA1" w:rsidRPr="004E66ED" w:rsidRDefault="00DC6AA1" w:rsidP="00DC6AA1">
      <w:pPr>
        <w:pStyle w:val="Heading2"/>
      </w:pPr>
      <w:bookmarkStart w:id="1023" w:name="_Toc136356750"/>
      <w:bookmarkStart w:id="1024" w:name="_Toc136857643"/>
      <w:r w:rsidRPr="004E66ED">
        <w:t>5.28</w:t>
      </w:r>
      <w:r w:rsidRPr="004E66ED">
        <w:tab/>
      </w:r>
      <w:r w:rsidR="00AA2D93" w:rsidRPr="004E66ED">
        <w:t xml:space="preserve">Use Case on </w:t>
      </w:r>
      <w:r w:rsidR="00AA2D93">
        <w:t>u</w:t>
      </w:r>
      <w:r w:rsidRPr="004E66ED">
        <w:t>ser identities in a digital asset container</w:t>
      </w:r>
      <w:bookmarkEnd w:id="1023"/>
      <w:bookmarkEnd w:id="1024"/>
    </w:p>
    <w:p w14:paraId="0FEAADFF" w14:textId="31D6ED4E" w:rsidR="00DC6AA1" w:rsidRPr="004E66ED" w:rsidRDefault="00DC6AA1" w:rsidP="00DC6AA1">
      <w:pPr>
        <w:pStyle w:val="Heading3"/>
      </w:pPr>
      <w:bookmarkStart w:id="1025" w:name="_Toc136356751"/>
      <w:bookmarkStart w:id="1026" w:name="_Toc136857644"/>
      <w:r w:rsidRPr="004E66ED">
        <w:t>5.28.1</w:t>
      </w:r>
      <w:r w:rsidRPr="004E66ED">
        <w:tab/>
        <w:t>Description</w:t>
      </w:r>
      <w:bookmarkEnd w:id="1025"/>
      <w:bookmarkEnd w:id="1026"/>
      <w:r w:rsidRPr="004E66ED">
        <w:t xml:space="preserve"> </w:t>
      </w:r>
    </w:p>
    <w:p w14:paraId="3921D1F3" w14:textId="77777777" w:rsidR="00DC6AA1" w:rsidRPr="004E66ED" w:rsidRDefault="00DC6AA1" w:rsidP="00DC6AA1">
      <w:r w:rsidRPr="004E66ED">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p>
    <w:p w14:paraId="61802799" w14:textId="5258F815" w:rsidR="00DC6AA1" w:rsidRPr="004E66ED" w:rsidRDefault="00DC6AA1" w:rsidP="00DC6AA1">
      <w:pPr>
        <w:pStyle w:val="Heading3"/>
      </w:pPr>
      <w:bookmarkStart w:id="1027" w:name="_Toc136356752"/>
      <w:bookmarkStart w:id="1028" w:name="_Toc136857645"/>
      <w:r w:rsidRPr="004E66ED">
        <w:t>5.28.2</w:t>
      </w:r>
      <w:r w:rsidRPr="004E66ED">
        <w:tab/>
        <w:t>Pre-conditions</w:t>
      </w:r>
      <w:bookmarkEnd w:id="1027"/>
      <w:bookmarkEnd w:id="1028"/>
      <w:r w:rsidRPr="004E66ED">
        <w:t xml:space="preserve"> </w:t>
      </w:r>
    </w:p>
    <w:p w14:paraId="0C7C0E00" w14:textId="77777777" w:rsidR="00DC6AA1" w:rsidRPr="004E66ED" w:rsidRDefault="00DC6AA1" w:rsidP="00DC6AA1">
      <w:r w:rsidRPr="004E66ED">
        <w:t xml:space="preserve">Bank B offers virtual financial services, e.g. avatar-based calls with financial managers, and the deposit and withdrawal of digital money through its virtual banks. </w:t>
      </w:r>
    </w:p>
    <w:p w14:paraId="0E31BB51" w14:textId="77777777" w:rsidR="00DC6AA1" w:rsidRPr="004E66ED" w:rsidRDefault="00DC6AA1" w:rsidP="00DC6AA1">
      <w:r w:rsidRPr="004E66ED">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Pr="004E66ED" w:rsidRDefault="00DC6AA1" w:rsidP="00DC6AA1">
      <w:r w:rsidRPr="004E66ED">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 Recognizing the importance of data security, Shaun restricts his access to work-related information in selected locations, such as when he is physically in the office.</w:t>
      </w:r>
    </w:p>
    <w:p w14:paraId="06B4A255" w14:textId="7E2BCF5C" w:rsidR="00DC6AA1" w:rsidRPr="004E66ED" w:rsidRDefault="00DC6AA1" w:rsidP="00DC6AA1">
      <w:pPr>
        <w:pStyle w:val="Heading3"/>
        <w:rPr>
          <w:lang w:eastAsia="ja-JP"/>
        </w:rPr>
      </w:pPr>
      <w:bookmarkStart w:id="1029" w:name="_Toc136356753"/>
      <w:bookmarkStart w:id="1030" w:name="_Toc136857646"/>
      <w:r w:rsidRPr="004E66ED">
        <w:rPr>
          <w:lang w:eastAsia="ja-JP"/>
        </w:rPr>
        <w:t>5.28.3</w:t>
      </w:r>
      <w:r w:rsidRPr="004E66ED">
        <w:rPr>
          <w:lang w:eastAsia="ja-JP"/>
        </w:rPr>
        <w:tab/>
        <w:t>Service Flows</w:t>
      </w:r>
      <w:bookmarkEnd w:id="1029"/>
      <w:bookmarkEnd w:id="1030"/>
    </w:p>
    <w:p w14:paraId="5AC444A9" w14:textId="1E151611" w:rsidR="00DC6AA1" w:rsidRPr="004E66ED" w:rsidRDefault="00DC6AA1" w:rsidP="00DC6AA1">
      <w:pPr>
        <w:pStyle w:val="B1"/>
      </w:pPr>
      <w:r w:rsidRPr="004E66ED">
        <w:t>1)</w:t>
      </w:r>
      <w:r w:rsidRPr="004E66ED">
        <w:tab/>
        <w:t>Shaun registers with T by a UE that has a subscription with T. During his commute, he buys some digital clothes for his avatars in a virtual shop, which are then stored in his digital asset container.</w:t>
      </w:r>
      <w:r w:rsidR="00AA2D93">
        <w:t xml:space="preserve"> </w:t>
      </w:r>
    </w:p>
    <w:p w14:paraId="368AE08F" w14:textId="42E15F82" w:rsidR="00DC6AA1" w:rsidRPr="004E66ED" w:rsidRDefault="00DC6AA1" w:rsidP="00DC6AA1">
      <w:pPr>
        <w:pStyle w:val="B1"/>
      </w:pPr>
      <w:r w:rsidRPr="004E66ED">
        <w:t>2)</w:t>
      </w:r>
      <w:r w:rsidRPr="004E66ED">
        <w:tab/>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4E66ED" w:rsidRDefault="00DC6AA1" w:rsidP="00DC6AA1">
      <w:pPr>
        <w:pStyle w:val="B1"/>
      </w:pPr>
      <w:r w:rsidRPr="004E66ED">
        <w:t>3)</w:t>
      </w:r>
      <w:r w:rsidRPr="004E66ED">
        <w:tab/>
        <w:t>B assigns Shaun a new work ID as he obtains permission to highly sensitive business information of B.</w:t>
      </w:r>
    </w:p>
    <w:p w14:paraId="0872F7F9" w14:textId="5525B62F" w:rsidR="00DC6AA1" w:rsidRPr="004E66ED" w:rsidRDefault="00DC6AA1" w:rsidP="00DC6AA1">
      <w:pPr>
        <w:pStyle w:val="B1"/>
      </w:pPr>
      <w:r w:rsidRPr="004E66ED">
        <w:t>4)</w:t>
      </w:r>
      <w:r w:rsidRPr="004E66ED">
        <w:tab/>
        <w:t xml:space="preserve">Shaun requests to update his work ID in the digital asset container. </w:t>
      </w:r>
    </w:p>
    <w:p w14:paraId="3D9FAFF3" w14:textId="23AF842B" w:rsidR="00DC6AA1" w:rsidRPr="004E66ED" w:rsidRDefault="00DC6AA1" w:rsidP="00DC6AA1">
      <w:pPr>
        <w:pStyle w:val="B1"/>
      </w:pPr>
      <w:r w:rsidRPr="004E66ED">
        <w:t>5)</w:t>
      </w:r>
      <w:r w:rsidRPr="004E66ED">
        <w:tab/>
        <w:t>With T confirming his presence in the office building, Shaun is able to successfully update his work ID.</w:t>
      </w:r>
    </w:p>
    <w:p w14:paraId="322DC25D" w14:textId="523124C2" w:rsidR="00DC6AA1" w:rsidRPr="004E66ED" w:rsidRDefault="00DC6AA1" w:rsidP="00DC6AA1">
      <w:pPr>
        <w:pStyle w:val="Heading3"/>
        <w:rPr>
          <w:lang w:eastAsia="ja-JP"/>
        </w:rPr>
      </w:pPr>
      <w:bookmarkStart w:id="1031" w:name="_Toc136356754"/>
      <w:bookmarkStart w:id="1032" w:name="_Toc136857647"/>
      <w:r w:rsidRPr="004E66ED">
        <w:rPr>
          <w:lang w:eastAsia="ja-JP"/>
        </w:rPr>
        <w:lastRenderedPageBreak/>
        <w:t>5.28.4</w:t>
      </w:r>
      <w:r w:rsidRPr="004E66ED">
        <w:rPr>
          <w:lang w:eastAsia="ja-JP"/>
        </w:rPr>
        <w:tab/>
        <w:t>Post-conditions</w:t>
      </w:r>
      <w:bookmarkEnd w:id="1031"/>
      <w:bookmarkEnd w:id="1032"/>
    </w:p>
    <w:p w14:paraId="20862F65" w14:textId="77777777" w:rsidR="00DC6AA1" w:rsidRPr="004E66ED" w:rsidRDefault="00DC6AA1" w:rsidP="00DC6AA1">
      <w:r w:rsidRPr="004E66ED">
        <w:t>Shaun is able to access highly confidential information using his updated work ID when he is in the office.</w:t>
      </w:r>
    </w:p>
    <w:p w14:paraId="56D505B7" w14:textId="102DCEBC" w:rsidR="00DC6AA1" w:rsidRPr="004E66ED" w:rsidRDefault="00DC6AA1" w:rsidP="00DC6AA1">
      <w:pPr>
        <w:pStyle w:val="Heading3"/>
      </w:pPr>
      <w:bookmarkStart w:id="1033" w:name="_Toc136356755"/>
      <w:bookmarkStart w:id="1034" w:name="_Toc136857648"/>
      <w:r w:rsidRPr="004E66ED">
        <w:t>5.28.5</w:t>
      </w:r>
      <w:r w:rsidRPr="004E66ED">
        <w:tab/>
        <w:t>Existing features partly or fully covering the use case functionality</w:t>
      </w:r>
      <w:bookmarkEnd w:id="1033"/>
      <w:bookmarkEnd w:id="1034"/>
    </w:p>
    <w:p w14:paraId="45491705" w14:textId="77777777" w:rsidR="00DC6AA1" w:rsidRPr="004E66ED" w:rsidRDefault="00DC6AA1" w:rsidP="00DC6AA1">
      <w:pPr>
        <w:rPr>
          <w:lang w:eastAsia="ja-JP"/>
        </w:rPr>
      </w:pPr>
      <w:r w:rsidRPr="004E66ED">
        <w:rPr>
          <w:lang w:eastAsia="ja-JP"/>
        </w:rPr>
        <w:t>The functional requirements for user identity are captured in TS 22.101 clause 26a [4].</w:t>
      </w:r>
    </w:p>
    <w:p w14:paraId="2004F6FB" w14:textId="038D6554" w:rsidR="00DC6AA1" w:rsidRPr="004E66ED" w:rsidRDefault="00DC6AA1" w:rsidP="00DC6AA1">
      <w:pPr>
        <w:pStyle w:val="Heading3"/>
      </w:pPr>
      <w:bookmarkStart w:id="1035" w:name="_Toc136356756"/>
      <w:bookmarkStart w:id="1036" w:name="_Toc136857649"/>
      <w:r w:rsidRPr="004E66ED">
        <w:t>5.28.6</w:t>
      </w:r>
      <w:r w:rsidRPr="004E66ED">
        <w:tab/>
        <w:t>Potential New Requirements needed to support the use case</w:t>
      </w:r>
      <w:bookmarkEnd w:id="1035"/>
      <w:bookmarkEnd w:id="1036"/>
      <w:r w:rsidRPr="004E66ED" w:rsidDel="00970945">
        <w:t xml:space="preserve"> </w:t>
      </w:r>
    </w:p>
    <w:p w14:paraId="7983BEB1" w14:textId="78F74358" w:rsidR="00DC6AA1" w:rsidRPr="004E66ED" w:rsidRDefault="00DC6AA1" w:rsidP="00DC6AA1">
      <w:r w:rsidRPr="004E66ED">
        <w:t xml:space="preserve">[PR 5.28.6-1] The 5G system shall be able to </w:t>
      </w:r>
      <w:r w:rsidR="00716E4F" w:rsidRPr="004E66ED">
        <w:t>associate</w:t>
      </w:r>
      <w:r w:rsidRPr="004E66ED">
        <w:t xml:space="preserve"> information with user identities in the digital asset container for a user.</w:t>
      </w:r>
    </w:p>
    <w:p w14:paraId="38D626F1" w14:textId="6FD77833" w:rsidR="00DC6AA1" w:rsidRPr="004E66ED" w:rsidRDefault="00DC6AA1" w:rsidP="009E2700">
      <w:pPr>
        <w:rPr>
          <w:lang w:eastAsia="zh-CN"/>
        </w:rPr>
      </w:pPr>
      <w:r w:rsidRPr="004E66ED">
        <w:rPr>
          <w:noProof/>
        </w:rPr>
        <w:t xml:space="preserve">[PR 5.28.6-2] </w:t>
      </w:r>
      <w:r w:rsidR="00716E4F" w:rsidRPr="004E66ED">
        <w:rPr>
          <w:noProof/>
        </w:rPr>
        <w:t>Subject to operator policy, t</w:t>
      </w:r>
      <w:r w:rsidRPr="004E66ED">
        <w:rPr>
          <w:noProof/>
        </w:rPr>
        <w:t xml:space="preserve">he 5G system shall be able to support users to define conditions (e.g. based on user location information) </w:t>
      </w:r>
      <w:r w:rsidR="00716E4F" w:rsidRPr="004E66ED">
        <w:rPr>
          <w:noProof/>
        </w:rPr>
        <w:t>to restrict the access to, and management of, digital assets</w:t>
      </w:r>
      <w:r w:rsidRPr="004E66ED">
        <w:rPr>
          <w:noProof/>
        </w:rPr>
        <w:t xml:space="preserve"> associated with user identities.</w:t>
      </w:r>
    </w:p>
    <w:p w14:paraId="5A8A25E0" w14:textId="0983CF91" w:rsidR="00785A5D" w:rsidRPr="004E66ED" w:rsidRDefault="003D1B17" w:rsidP="00785A5D">
      <w:pPr>
        <w:pStyle w:val="Heading1"/>
      </w:pPr>
      <w:bookmarkStart w:id="1037" w:name="_Toc120013098"/>
      <w:bookmarkStart w:id="1038" w:name="_Toc120025216"/>
      <w:bookmarkStart w:id="1039" w:name="_Toc120025371"/>
      <w:bookmarkStart w:id="1040" w:name="_Toc120091449"/>
      <w:bookmarkStart w:id="1041" w:name="_Toc136356757"/>
      <w:bookmarkStart w:id="1042" w:name="_Toc136857650"/>
      <w:bookmarkEnd w:id="909"/>
      <w:bookmarkEnd w:id="910"/>
      <w:bookmarkEnd w:id="911"/>
      <w:bookmarkEnd w:id="912"/>
      <w:r w:rsidRPr="004E66ED">
        <w:t>6</w:t>
      </w:r>
      <w:r w:rsidR="00785A5D" w:rsidRPr="004E66ED">
        <w:tab/>
        <w:t>Considerations</w:t>
      </w:r>
      <w:bookmarkEnd w:id="1037"/>
      <w:bookmarkEnd w:id="1038"/>
      <w:bookmarkEnd w:id="1039"/>
      <w:bookmarkEnd w:id="1040"/>
      <w:bookmarkEnd w:id="1041"/>
      <w:bookmarkEnd w:id="1042"/>
    </w:p>
    <w:p w14:paraId="05B922AF" w14:textId="77777777" w:rsidR="003D1B17" w:rsidRPr="004E66ED" w:rsidRDefault="003D1B17" w:rsidP="003D1B17">
      <w:r w:rsidRPr="004E66ED">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Pr="004E66ED" w:rsidRDefault="003D1B17" w:rsidP="00785A5D">
      <w:pPr>
        <w:pStyle w:val="Heading1"/>
      </w:pPr>
      <w:bookmarkStart w:id="1043" w:name="_Toc120013099"/>
      <w:bookmarkStart w:id="1044" w:name="_Toc120025217"/>
      <w:bookmarkStart w:id="1045" w:name="_Toc120025372"/>
      <w:bookmarkStart w:id="1046" w:name="_Toc120091450"/>
      <w:bookmarkStart w:id="1047" w:name="_Toc136356758"/>
      <w:bookmarkStart w:id="1048" w:name="_Toc136857651"/>
      <w:r w:rsidRPr="004E66ED">
        <w:t>7</w:t>
      </w:r>
      <w:r w:rsidR="00785A5D" w:rsidRPr="004E66ED">
        <w:tab/>
        <w:t>Consolidated potential requirements and KPIs</w:t>
      </w:r>
      <w:bookmarkEnd w:id="1043"/>
      <w:bookmarkEnd w:id="1044"/>
      <w:bookmarkEnd w:id="1045"/>
      <w:bookmarkEnd w:id="1046"/>
      <w:bookmarkEnd w:id="1047"/>
      <w:bookmarkEnd w:id="1048"/>
    </w:p>
    <w:p w14:paraId="0FE31FAA" w14:textId="68A7070E" w:rsidR="00785A5D" w:rsidRPr="004E66ED" w:rsidRDefault="003D1B17" w:rsidP="00785A5D">
      <w:pPr>
        <w:pStyle w:val="Heading2"/>
      </w:pPr>
      <w:bookmarkStart w:id="1049" w:name="_Toc120013100"/>
      <w:bookmarkStart w:id="1050" w:name="_Toc120025218"/>
      <w:bookmarkStart w:id="1051" w:name="_Toc120025373"/>
      <w:bookmarkStart w:id="1052" w:name="_Toc120091451"/>
      <w:bookmarkStart w:id="1053" w:name="_Toc136356759"/>
      <w:bookmarkStart w:id="1054" w:name="_Toc136857652"/>
      <w:r w:rsidRPr="004E66ED">
        <w:t>7</w:t>
      </w:r>
      <w:r w:rsidR="00785A5D" w:rsidRPr="004E66ED">
        <w:t>.1</w:t>
      </w:r>
      <w:r w:rsidR="00785A5D" w:rsidRPr="004E66ED">
        <w:tab/>
        <w:t>Consolidated potential requirements</w:t>
      </w:r>
      <w:bookmarkEnd w:id="1049"/>
      <w:bookmarkEnd w:id="1050"/>
      <w:bookmarkEnd w:id="1051"/>
      <w:bookmarkEnd w:id="1052"/>
      <w:bookmarkEnd w:id="1053"/>
      <w:bookmarkEnd w:id="1054"/>
    </w:p>
    <w:p w14:paraId="35FDE78A" w14:textId="6511740E" w:rsidR="00D54641" w:rsidRPr="004E66ED" w:rsidRDefault="00D54641" w:rsidP="00D54641">
      <w:pPr>
        <w:pStyle w:val="Heading3"/>
      </w:pPr>
      <w:bookmarkStart w:id="1055" w:name="_Toc136356760"/>
      <w:bookmarkStart w:id="1056" w:name="_Toc136857653"/>
      <w:r w:rsidRPr="004E66ED">
        <w:t>7.1.1</w:t>
      </w:r>
      <w:r w:rsidRPr="004E66ED">
        <w:tab/>
        <w:t>Localized Mobile Metaverse Service Functionality</w:t>
      </w:r>
      <w:bookmarkEnd w:id="1055"/>
      <w:bookmarkEnd w:id="1056"/>
      <w:r w:rsidRPr="004E66ED">
        <w:t xml:space="preserve"> </w:t>
      </w:r>
    </w:p>
    <w:p w14:paraId="68A8743E" w14:textId="1149D56F" w:rsidR="00D54641" w:rsidRPr="004E66ED" w:rsidRDefault="00D54641" w:rsidP="00D54641">
      <w:pPr>
        <w:pStyle w:val="TH"/>
        <w:keepNext w:val="0"/>
        <w:keepLines w:val="0"/>
        <w:widowControl w:val="0"/>
        <w:adjustRightInd w:val="0"/>
      </w:pPr>
      <w:r w:rsidRPr="004E66ED">
        <w:t>Table 7.1.1</w:t>
      </w:r>
      <w:r w:rsidRPr="004E66ED">
        <w:rPr>
          <w:rFonts w:eastAsia="DengXian"/>
        </w:rPr>
        <w:t xml:space="preserve">-1 </w:t>
      </w:r>
      <w:r w:rsidRPr="004E66ED">
        <w:t>– Localized Mobile Metaverse Service Functionality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22C5B2F0" w14:textId="77777777" w:rsidTr="00D54641">
        <w:tc>
          <w:tcPr>
            <w:tcW w:w="1129" w:type="dxa"/>
          </w:tcPr>
          <w:p w14:paraId="218069EF" w14:textId="77777777" w:rsidR="00D54641" w:rsidRPr="004E66ED" w:rsidRDefault="00D54641" w:rsidP="00D54641">
            <w:pPr>
              <w:pStyle w:val="TAH"/>
            </w:pPr>
            <w:r w:rsidRPr="004E66ED">
              <w:t>CPR #</w:t>
            </w:r>
          </w:p>
        </w:tc>
        <w:tc>
          <w:tcPr>
            <w:tcW w:w="5812" w:type="dxa"/>
          </w:tcPr>
          <w:p w14:paraId="566CAF85" w14:textId="77777777" w:rsidR="00D54641" w:rsidRPr="004E66ED" w:rsidRDefault="00D54641" w:rsidP="00D54641">
            <w:pPr>
              <w:pStyle w:val="TAH"/>
            </w:pPr>
            <w:r w:rsidRPr="004E66ED">
              <w:t>Consolidated Potential Requirement</w:t>
            </w:r>
          </w:p>
        </w:tc>
        <w:tc>
          <w:tcPr>
            <w:tcW w:w="1701" w:type="dxa"/>
          </w:tcPr>
          <w:p w14:paraId="229655EA" w14:textId="77777777" w:rsidR="00D54641" w:rsidRPr="004E66ED" w:rsidRDefault="00D54641" w:rsidP="00D54641">
            <w:pPr>
              <w:pStyle w:val="TAH"/>
            </w:pPr>
            <w:r w:rsidRPr="004E66ED">
              <w:t>Original PR #</w:t>
            </w:r>
          </w:p>
        </w:tc>
        <w:tc>
          <w:tcPr>
            <w:tcW w:w="1560" w:type="dxa"/>
          </w:tcPr>
          <w:p w14:paraId="7C6AA841" w14:textId="77777777" w:rsidR="00D54641" w:rsidRPr="004E66ED" w:rsidRDefault="00D54641" w:rsidP="00D54641">
            <w:pPr>
              <w:pStyle w:val="TAH"/>
            </w:pPr>
            <w:r w:rsidRPr="004E66ED">
              <w:t>Comment</w:t>
            </w:r>
          </w:p>
        </w:tc>
      </w:tr>
      <w:tr w:rsidR="00D54641" w:rsidRPr="004E66ED" w14:paraId="47DEA1B9" w14:textId="77777777" w:rsidTr="00D54641">
        <w:tc>
          <w:tcPr>
            <w:tcW w:w="1129" w:type="dxa"/>
          </w:tcPr>
          <w:p w14:paraId="156E5544" w14:textId="5A8275A5" w:rsidR="00D54641" w:rsidRPr="004E66ED" w:rsidRDefault="00D54641" w:rsidP="00D54641">
            <w:pPr>
              <w:pStyle w:val="TAC"/>
              <w:rPr>
                <w:rFonts w:cs="Arial"/>
                <w:szCs w:val="18"/>
              </w:rPr>
            </w:pPr>
            <w:r w:rsidRPr="004E66ED">
              <w:rPr>
                <w:rFonts w:cs="Arial"/>
                <w:szCs w:val="18"/>
              </w:rPr>
              <w:t>[CPR 1.1]</w:t>
            </w:r>
          </w:p>
        </w:tc>
        <w:tc>
          <w:tcPr>
            <w:tcW w:w="5812" w:type="dxa"/>
          </w:tcPr>
          <w:p w14:paraId="44C9CE65" w14:textId="77777777" w:rsidR="00D54641" w:rsidRPr="004E66ED" w:rsidRDefault="00D54641" w:rsidP="00D54641">
            <w:r w:rsidRPr="004E66ED">
              <w:t>Subject to operator policy, the 5G system shall provide a means to define and expose to a third party a spatial anchor, i.e. an association between a physical location (a point or volume in three dimensional space) and service information.</w:t>
            </w:r>
          </w:p>
          <w:p w14:paraId="0CFFD77B" w14:textId="77777777" w:rsidR="00D54641" w:rsidRPr="004E66ED" w:rsidRDefault="00D54641" w:rsidP="00D54641">
            <w:r w:rsidRPr="004E66ED">
              <w:t xml:space="preserve">NOTE: </w:t>
            </w:r>
            <w:r w:rsidRPr="004E66ED">
              <w:tab/>
              <w:t>Service information can include information to enable users to discover and access services, e.g. type of service, URLs, configuration data, the distance between the user and the spatial anchor, etc.</w:t>
            </w:r>
          </w:p>
        </w:tc>
        <w:tc>
          <w:tcPr>
            <w:tcW w:w="1701" w:type="dxa"/>
          </w:tcPr>
          <w:p w14:paraId="4DFA348B" w14:textId="77777777" w:rsidR="00D54641" w:rsidRPr="004E66ED" w:rsidRDefault="00D54641" w:rsidP="00D54641">
            <w:r w:rsidRPr="004E66ED">
              <w:t xml:space="preserve">[PR 5.1.6-1] </w:t>
            </w:r>
          </w:p>
          <w:p w14:paraId="12BE8E71" w14:textId="77777777" w:rsidR="00D54641" w:rsidRPr="004E66ED" w:rsidRDefault="00D54641" w:rsidP="00D54641">
            <w:r w:rsidRPr="004E66ED">
              <w:t>[PR 5.1.6.2]</w:t>
            </w:r>
          </w:p>
          <w:p w14:paraId="336B45A4" w14:textId="77777777" w:rsidR="00D54641" w:rsidRPr="004E66ED" w:rsidRDefault="00D54641" w:rsidP="00D54641">
            <w:r w:rsidRPr="004E66ED">
              <w:t>[PR 5.1.6.3]</w:t>
            </w:r>
          </w:p>
          <w:p w14:paraId="355B6E15" w14:textId="77777777" w:rsidR="00D54641" w:rsidRPr="004E66ED" w:rsidRDefault="00D54641" w:rsidP="00D54641">
            <w:r w:rsidRPr="004E66ED">
              <w:t>[PR 5.4.6-2]</w:t>
            </w:r>
          </w:p>
        </w:tc>
        <w:tc>
          <w:tcPr>
            <w:tcW w:w="1560" w:type="dxa"/>
          </w:tcPr>
          <w:p w14:paraId="0F9AFCBD" w14:textId="77777777" w:rsidR="00D54641" w:rsidRPr="004E66ED" w:rsidRDefault="00D54641" w:rsidP="00D54641"/>
        </w:tc>
      </w:tr>
      <w:tr w:rsidR="00D54641" w:rsidRPr="004E66ED" w14:paraId="5856DDCA" w14:textId="77777777" w:rsidTr="00D54641">
        <w:tc>
          <w:tcPr>
            <w:tcW w:w="1129" w:type="dxa"/>
          </w:tcPr>
          <w:p w14:paraId="42EEFF7D" w14:textId="450AC835" w:rsidR="00D54641" w:rsidRPr="004E66ED" w:rsidRDefault="00D54641" w:rsidP="00D54641">
            <w:pPr>
              <w:pStyle w:val="TAC"/>
              <w:rPr>
                <w:rFonts w:cs="Arial"/>
                <w:szCs w:val="18"/>
              </w:rPr>
            </w:pPr>
            <w:r w:rsidRPr="004E66ED">
              <w:rPr>
                <w:rFonts w:cs="Arial"/>
                <w:szCs w:val="18"/>
              </w:rPr>
              <w:t>[CPR 1.2]</w:t>
            </w:r>
          </w:p>
        </w:tc>
        <w:tc>
          <w:tcPr>
            <w:tcW w:w="5812" w:type="dxa"/>
          </w:tcPr>
          <w:p w14:paraId="65CC2A9C" w14:textId="77777777" w:rsidR="00D54641" w:rsidRPr="004E66ED" w:rsidRDefault="00D54641" w:rsidP="00D54641">
            <w:r w:rsidRPr="004E66ED">
              <w:t xml:space="preserve">Subject to operator policy, the 5G system shall enable an authorized third party to request the information associated with a specific spatial anchor. </w:t>
            </w:r>
          </w:p>
          <w:p w14:paraId="648B9875" w14:textId="77777777" w:rsidR="00D54641" w:rsidRPr="004E66ED" w:rsidRDefault="00D54641" w:rsidP="00D54641">
            <w:pPr>
              <w:pStyle w:val="NO"/>
            </w:pPr>
            <w:r w:rsidRPr="004E66ED">
              <w:t>NOTE:</w:t>
            </w:r>
            <w:r w:rsidRPr="004E66ED">
              <w:tab/>
              <w:t>How the service and location information is used by the third party to access a mobile metaverse server and the AR media itself is out of scope of this requirement.</w:t>
            </w:r>
          </w:p>
        </w:tc>
        <w:tc>
          <w:tcPr>
            <w:tcW w:w="1701" w:type="dxa"/>
          </w:tcPr>
          <w:p w14:paraId="5A64AF06" w14:textId="77777777" w:rsidR="00D54641" w:rsidRPr="004E66ED" w:rsidRDefault="00D54641" w:rsidP="00D54641">
            <w:r w:rsidRPr="004E66ED">
              <w:t>[PR 5.4.6-4]</w:t>
            </w:r>
          </w:p>
        </w:tc>
        <w:tc>
          <w:tcPr>
            <w:tcW w:w="1560" w:type="dxa"/>
          </w:tcPr>
          <w:p w14:paraId="639B4FF2" w14:textId="77777777" w:rsidR="00D54641" w:rsidRPr="004E66ED" w:rsidRDefault="00D54641" w:rsidP="00D54641">
            <w:pPr>
              <w:rPr>
                <w:szCs w:val="18"/>
              </w:rPr>
            </w:pPr>
          </w:p>
        </w:tc>
      </w:tr>
      <w:tr w:rsidR="00D54641" w:rsidRPr="004E66ED" w14:paraId="3E49D5F8" w14:textId="77777777" w:rsidTr="00D54641">
        <w:tc>
          <w:tcPr>
            <w:tcW w:w="1129" w:type="dxa"/>
          </w:tcPr>
          <w:p w14:paraId="17877749" w14:textId="33280927" w:rsidR="00D54641" w:rsidRPr="004E66ED" w:rsidRDefault="00D54641" w:rsidP="00D54641">
            <w:pPr>
              <w:pStyle w:val="TAC"/>
              <w:rPr>
                <w:rFonts w:cs="Arial"/>
                <w:szCs w:val="18"/>
              </w:rPr>
            </w:pPr>
            <w:r w:rsidRPr="004E66ED">
              <w:rPr>
                <w:rFonts w:cs="Arial"/>
                <w:szCs w:val="18"/>
              </w:rPr>
              <w:t>[CPR 1.3]</w:t>
            </w:r>
          </w:p>
        </w:tc>
        <w:tc>
          <w:tcPr>
            <w:tcW w:w="5812" w:type="dxa"/>
          </w:tcPr>
          <w:p w14:paraId="42F7EA62" w14:textId="77777777" w:rsidR="00D54641" w:rsidRPr="004E66ED" w:rsidRDefault="00D54641" w:rsidP="00D54641">
            <w:r w:rsidRPr="004E66ED">
              <w:t>Subject to operator policy, the 5G system shall provide an authorized third party a means to define authorization to access spatial anchor information and to manage the spatial anchor(s), e.g. add, remove or modify spatial anchors.</w:t>
            </w:r>
          </w:p>
          <w:p w14:paraId="3BE79AA7" w14:textId="77777777" w:rsidR="00D54641" w:rsidRPr="004E66ED" w:rsidRDefault="00D54641" w:rsidP="00D54641">
            <w:pPr>
              <w:pStyle w:val="NO"/>
            </w:pPr>
          </w:p>
        </w:tc>
        <w:tc>
          <w:tcPr>
            <w:tcW w:w="1701" w:type="dxa"/>
          </w:tcPr>
          <w:p w14:paraId="3F24C578" w14:textId="77777777" w:rsidR="00D54641" w:rsidRPr="004E66ED" w:rsidRDefault="00D54641" w:rsidP="00D54641">
            <w:r w:rsidRPr="004E66ED">
              <w:lastRenderedPageBreak/>
              <w:t>[PR 5.4.6-5]</w:t>
            </w:r>
          </w:p>
        </w:tc>
        <w:tc>
          <w:tcPr>
            <w:tcW w:w="1560" w:type="dxa"/>
          </w:tcPr>
          <w:p w14:paraId="00B86D68" w14:textId="77777777" w:rsidR="00D54641" w:rsidRPr="004E66ED" w:rsidRDefault="00D54641" w:rsidP="00D54641"/>
        </w:tc>
      </w:tr>
      <w:tr w:rsidR="00D54641" w:rsidRPr="004E66ED" w14:paraId="68011443" w14:textId="77777777" w:rsidTr="00D54641">
        <w:tc>
          <w:tcPr>
            <w:tcW w:w="1129" w:type="dxa"/>
          </w:tcPr>
          <w:p w14:paraId="31A264DC" w14:textId="6AE4A292" w:rsidR="00D54641" w:rsidRPr="004E66ED" w:rsidRDefault="00D54641" w:rsidP="00D54641">
            <w:pPr>
              <w:pStyle w:val="TAC"/>
              <w:rPr>
                <w:rFonts w:cs="Arial"/>
                <w:szCs w:val="18"/>
              </w:rPr>
            </w:pPr>
            <w:r w:rsidRPr="004E66ED">
              <w:rPr>
                <w:rFonts w:cs="Arial"/>
                <w:szCs w:val="18"/>
              </w:rPr>
              <w:t>[CPR 1.4]</w:t>
            </w:r>
          </w:p>
        </w:tc>
        <w:tc>
          <w:tcPr>
            <w:tcW w:w="5812" w:type="dxa"/>
          </w:tcPr>
          <w:p w14:paraId="3E042217" w14:textId="77777777" w:rsidR="00D54641" w:rsidRPr="004E66ED" w:rsidRDefault="00D54641" w:rsidP="00D54641">
            <w:r w:rsidRPr="004E66ED">
              <w:t>Subject to operator policy, user consent and regulatory requirements, the 5GS shall provide a means for a UE to provide sensor data, (e.g. from UE sensors, cameras, etc.) to the UE's serving network in order to derive localization information, e.g. to produce or modify a spatial map or discover or find localized mobile metaverse services.</w:t>
            </w:r>
          </w:p>
          <w:p w14:paraId="3F9CA1D9" w14:textId="77777777" w:rsidR="00D54641" w:rsidRPr="004E66ED" w:rsidRDefault="00D54641" w:rsidP="00D54641"/>
        </w:tc>
        <w:tc>
          <w:tcPr>
            <w:tcW w:w="1701" w:type="dxa"/>
          </w:tcPr>
          <w:p w14:paraId="76F9E555" w14:textId="77777777" w:rsidR="00D54641" w:rsidRPr="004E66ED" w:rsidRDefault="00D54641" w:rsidP="00D54641">
            <w:r w:rsidRPr="004E66ED">
              <w:t>[PR 5.5.6.1-1]</w:t>
            </w:r>
          </w:p>
          <w:p w14:paraId="6BDFF679" w14:textId="77777777" w:rsidR="00D54641" w:rsidRPr="004E66ED" w:rsidRDefault="00D54641" w:rsidP="00D54641">
            <w:r w:rsidRPr="004E66ED">
              <w:t>[PR 5.5.6.1-2]</w:t>
            </w:r>
          </w:p>
          <w:p w14:paraId="09FF5EE5" w14:textId="77777777" w:rsidR="00D54641" w:rsidRPr="004E66ED" w:rsidRDefault="00D54641" w:rsidP="00D54641">
            <w:r w:rsidRPr="004E66ED">
              <w:t>[PR 5.5.6.2-2]</w:t>
            </w:r>
          </w:p>
          <w:p w14:paraId="24E83010" w14:textId="77777777" w:rsidR="00D54641" w:rsidRPr="004E66ED" w:rsidRDefault="00D54641" w:rsidP="00D54641">
            <w:r w:rsidRPr="004E66ED">
              <w:t>[PR 5.5.6.2-3]</w:t>
            </w:r>
          </w:p>
        </w:tc>
        <w:tc>
          <w:tcPr>
            <w:tcW w:w="1560" w:type="dxa"/>
          </w:tcPr>
          <w:p w14:paraId="7A88AA7A" w14:textId="77777777" w:rsidR="00D54641" w:rsidRPr="004E66ED" w:rsidRDefault="00D54641" w:rsidP="00D54641">
            <w:pPr>
              <w:rPr>
                <w:lang w:val="en-US"/>
              </w:rPr>
            </w:pPr>
          </w:p>
        </w:tc>
      </w:tr>
      <w:tr w:rsidR="00D54641" w:rsidRPr="004E66ED" w14:paraId="3507C665" w14:textId="77777777" w:rsidTr="00D54641">
        <w:tc>
          <w:tcPr>
            <w:tcW w:w="1129" w:type="dxa"/>
          </w:tcPr>
          <w:p w14:paraId="0C73379E" w14:textId="29F2C914" w:rsidR="00D54641" w:rsidRPr="004E66ED" w:rsidRDefault="00D54641" w:rsidP="00D54641">
            <w:pPr>
              <w:pStyle w:val="TAC"/>
              <w:rPr>
                <w:rFonts w:cs="Arial"/>
                <w:szCs w:val="18"/>
              </w:rPr>
            </w:pPr>
            <w:r w:rsidRPr="004E66ED">
              <w:rPr>
                <w:rFonts w:cs="Arial"/>
                <w:szCs w:val="18"/>
              </w:rPr>
              <w:t>[CPR 1.5]</w:t>
            </w:r>
          </w:p>
        </w:tc>
        <w:tc>
          <w:tcPr>
            <w:tcW w:w="5812" w:type="dxa"/>
          </w:tcPr>
          <w:p w14:paraId="3B2963BE" w14:textId="77777777" w:rsidR="00D54641" w:rsidRPr="004E66ED" w:rsidRDefault="00D54641" w:rsidP="00D54641">
            <w:r w:rsidRPr="004E66ED">
              <w:t>Subject to operator policy and regulatory requirements, the 5GS shall support mechanisms to expose a spatial map or derived localization information to authorized third parties.</w:t>
            </w:r>
          </w:p>
        </w:tc>
        <w:tc>
          <w:tcPr>
            <w:tcW w:w="1701" w:type="dxa"/>
          </w:tcPr>
          <w:p w14:paraId="3DE44478" w14:textId="77777777" w:rsidR="00D54641" w:rsidRPr="004E66ED" w:rsidRDefault="00D54641" w:rsidP="00D54641">
            <w:r w:rsidRPr="004E66ED">
              <w:t>[PR 5.5.6.1-3]</w:t>
            </w:r>
          </w:p>
          <w:p w14:paraId="79237E44" w14:textId="77777777" w:rsidR="00D54641" w:rsidRPr="004E66ED" w:rsidRDefault="00D54641" w:rsidP="00D54641"/>
        </w:tc>
        <w:tc>
          <w:tcPr>
            <w:tcW w:w="1560" w:type="dxa"/>
          </w:tcPr>
          <w:p w14:paraId="61AFEC44" w14:textId="77777777" w:rsidR="00D54641" w:rsidRPr="004E66ED" w:rsidRDefault="00D54641" w:rsidP="00D54641">
            <w:pPr>
              <w:pStyle w:val="TAL"/>
              <w:rPr>
                <w:rFonts w:ascii="Times New Roman" w:hAnsi="Times New Roman"/>
                <w:szCs w:val="18"/>
              </w:rPr>
            </w:pPr>
          </w:p>
        </w:tc>
      </w:tr>
    </w:tbl>
    <w:p w14:paraId="0652D46E" w14:textId="77777777" w:rsidR="00D54641" w:rsidRPr="004E66ED" w:rsidRDefault="00D54641" w:rsidP="00D54641"/>
    <w:p w14:paraId="32AC3B3B" w14:textId="2AB5BC02" w:rsidR="00D54641" w:rsidRPr="004E66ED" w:rsidRDefault="00D54641" w:rsidP="00D54641">
      <w:pPr>
        <w:pStyle w:val="Heading3"/>
      </w:pPr>
      <w:bookmarkStart w:id="1057" w:name="_Toc136356761"/>
      <w:bookmarkStart w:id="1058" w:name="_Toc136857654"/>
      <w:r w:rsidRPr="004E66ED">
        <w:t>7.1.2</w:t>
      </w:r>
      <w:r w:rsidRPr="004E66ED">
        <w:tab/>
        <w:t>Digital representation of users and avatar functionality</w:t>
      </w:r>
      <w:bookmarkEnd w:id="1057"/>
      <w:bookmarkEnd w:id="1058"/>
    </w:p>
    <w:p w14:paraId="146913EA" w14:textId="279472DB" w:rsidR="00D54641" w:rsidRPr="004E66ED" w:rsidRDefault="00D54641" w:rsidP="00D54641">
      <w:pPr>
        <w:pStyle w:val="TH"/>
        <w:keepNext w:val="0"/>
        <w:keepLines w:val="0"/>
        <w:widowControl w:val="0"/>
        <w:adjustRightInd w:val="0"/>
        <w:snapToGrid w:val="0"/>
        <w:rPr>
          <w:lang w:eastAsia="ko-KR"/>
        </w:rPr>
      </w:pPr>
      <w:r w:rsidRPr="004E66ED">
        <w:t>Table 7.1.2</w:t>
      </w:r>
      <w:r w:rsidRPr="004E66ED">
        <w:rPr>
          <w:rFonts w:eastAsia="DengXian"/>
        </w:rPr>
        <w:t xml:space="preserve">-1 </w:t>
      </w:r>
      <w:r w:rsidRPr="004E66ED">
        <w:t>– Digital representation of users and avatar functionality</w:t>
      </w:r>
      <w:r w:rsidRPr="004E66ED" w:rsidDel="007C7EC6">
        <w:t xml:space="preserve"> </w:t>
      </w:r>
      <w:r w:rsidRPr="004E66ED">
        <w:t>Consolidated Requirements</w:t>
      </w:r>
    </w:p>
    <w:tbl>
      <w:tblPr>
        <w:tblpPr w:leftFromText="180" w:rightFromText="180" w:vertAnchor="text" w:tblpX="103"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670"/>
        <w:gridCol w:w="1559"/>
        <w:gridCol w:w="1701"/>
      </w:tblGrid>
      <w:tr w:rsidR="00D54641" w:rsidRPr="004E66ED" w14:paraId="020D1E40" w14:textId="77777777" w:rsidTr="00D54641">
        <w:tc>
          <w:tcPr>
            <w:tcW w:w="1276" w:type="dxa"/>
          </w:tcPr>
          <w:p w14:paraId="1E2DA471" w14:textId="77777777" w:rsidR="00D54641" w:rsidRPr="004E66ED" w:rsidRDefault="00D54641" w:rsidP="00D54641">
            <w:pPr>
              <w:pStyle w:val="TAH"/>
            </w:pPr>
            <w:r w:rsidRPr="004E66ED">
              <w:t>CPR #</w:t>
            </w:r>
          </w:p>
        </w:tc>
        <w:tc>
          <w:tcPr>
            <w:tcW w:w="5670" w:type="dxa"/>
          </w:tcPr>
          <w:p w14:paraId="580A51E0" w14:textId="77777777" w:rsidR="00D54641" w:rsidRPr="004E66ED" w:rsidRDefault="00D54641" w:rsidP="00D54641">
            <w:pPr>
              <w:pStyle w:val="TAH"/>
            </w:pPr>
            <w:r w:rsidRPr="004E66ED">
              <w:t>Consolidated Potential Requirement</w:t>
            </w:r>
          </w:p>
        </w:tc>
        <w:tc>
          <w:tcPr>
            <w:tcW w:w="1559" w:type="dxa"/>
          </w:tcPr>
          <w:p w14:paraId="1EF3DB83" w14:textId="77777777" w:rsidR="00D54641" w:rsidRPr="004E66ED" w:rsidRDefault="00D54641" w:rsidP="00D54641">
            <w:pPr>
              <w:pStyle w:val="TAH"/>
            </w:pPr>
            <w:r w:rsidRPr="004E66ED">
              <w:t>Original PR #</w:t>
            </w:r>
          </w:p>
        </w:tc>
        <w:tc>
          <w:tcPr>
            <w:tcW w:w="1701" w:type="dxa"/>
          </w:tcPr>
          <w:p w14:paraId="0C3901F7" w14:textId="77777777" w:rsidR="00D54641" w:rsidRPr="004E66ED" w:rsidRDefault="00D54641" w:rsidP="00D54641">
            <w:pPr>
              <w:pStyle w:val="TAH"/>
            </w:pPr>
            <w:r w:rsidRPr="004E66ED">
              <w:t>Comment</w:t>
            </w:r>
          </w:p>
        </w:tc>
      </w:tr>
      <w:tr w:rsidR="00D54641" w:rsidRPr="004E66ED" w14:paraId="5468B4D3" w14:textId="77777777" w:rsidTr="00D54641">
        <w:tc>
          <w:tcPr>
            <w:tcW w:w="1276" w:type="dxa"/>
          </w:tcPr>
          <w:p w14:paraId="4C4E3598" w14:textId="4DB58E49" w:rsidR="00D54641" w:rsidRPr="004E66ED" w:rsidRDefault="00D54641" w:rsidP="00D54641">
            <w:pPr>
              <w:pStyle w:val="TAC"/>
              <w:rPr>
                <w:rFonts w:cs="Arial"/>
                <w:szCs w:val="18"/>
              </w:rPr>
            </w:pPr>
            <w:r w:rsidRPr="004E66ED">
              <w:rPr>
                <w:rFonts w:cs="Arial"/>
                <w:szCs w:val="18"/>
              </w:rPr>
              <w:t>[CPR 2.1]</w:t>
            </w:r>
          </w:p>
        </w:tc>
        <w:tc>
          <w:tcPr>
            <w:tcW w:w="5670" w:type="dxa"/>
          </w:tcPr>
          <w:p w14:paraId="6F6AF8D6" w14:textId="77777777" w:rsidR="00D54641" w:rsidRPr="004E66ED" w:rsidRDefault="00D54641" w:rsidP="00D54641">
            <w:r w:rsidRPr="004E66ED">
              <w:t xml:space="preserve">The 5G system shall support 5G CN to provide real-time feedback in support of conversational XR communication among multiple users simultaneously. </w:t>
            </w:r>
          </w:p>
          <w:p w14:paraId="75D91ACE" w14:textId="77777777" w:rsidR="00D54641" w:rsidRPr="004E66ED" w:rsidRDefault="00D54641" w:rsidP="00D54641">
            <w:pPr>
              <w:pStyle w:val="NO"/>
            </w:pPr>
            <w:r w:rsidRPr="004E66ED">
              <w:t xml:space="preserve">NOTE: </w:t>
            </w:r>
            <w:r w:rsidRPr="004E66ED">
              <w:tab/>
              <w:t>The feedback can include information such as network condition, achieved QoS. Such information can be used by the IMS, for example, to trigger the codec negotiation.</w:t>
            </w:r>
          </w:p>
        </w:tc>
        <w:tc>
          <w:tcPr>
            <w:tcW w:w="1559" w:type="dxa"/>
          </w:tcPr>
          <w:p w14:paraId="24E654C9" w14:textId="77777777" w:rsidR="00D54641" w:rsidRPr="004E66ED" w:rsidRDefault="00D54641" w:rsidP="00D54641">
            <w:r w:rsidRPr="004E66ED">
              <w:t>[PR 5.3.6.2-1]</w:t>
            </w:r>
          </w:p>
          <w:p w14:paraId="334F77EA" w14:textId="77777777" w:rsidR="00D54641" w:rsidRPr="004E66ED" w:rsidRDefault="00D54641" w:rsidP="00D54641">
            <w:pPr>
              <w:pStyle w:val="NO"/>
            </w:pPr>
          </w:p>
        </w:tc>
        <w:tc>
          <w:tcPr>
            <w:tcW w:w="1701" w:type="dxa"/>
          </w:tcPr>
          <w:p w14:paraId="0AB81E22" w14:textId="77777777" w:rsidR="00D54641" w:rsidRPr="004E66ED" w:rsidRDefault="00D54641" w:rsidP="00D54641">
            <w:pPr>
              <w:pStyle w:val="TAL"/>
              <w:rPr>
                <w:rFonts w:ascii="Times New Roman" w:hAnsi="Times New Roman"/>
                <w:szCs w:val="18"/>
              </w:rPr>
            </w:pPr>
          </w:p>
        </w:tc>
      </w:tr>
      <w:tr w:rsidR="00D54641" w:rsidRPr="004E66ED" w14:paraId="1E465F0A" w14:textId="77777777" w:rsidTr="00D54641">
        <w:tc>
          <w:tcPr>
            <w:tcW w:w="1276" w:type="dxa"/>
          </w:tcPr>
          <w:p w14:paraId="4FEDDE84" w14:textId="7C877F49" w:rsidR="00D54641" w:rsidRPr="004E66ED" w:rsidRDefault="00D54641" w:rsidP="00D54641">
            <w:pPr>
              <w:pStyle w:val="TAC"/>
              <w:rPr>
                <w:rFonts w:cs="Arial"/>
                <w:szCs w:val="18"/>
              </w:rPr>
            </w:pPr>
            <w:r w:rsidRPr="004E66ED">
              <w:rPr>
                <w:rFonts w:cs="Arial"/>
                <w:szCs w:val="18"/>
              </w:rPr>
              <w:t>[CPR 2.2]</w:t>
            </w:r>
          </w:p>
        </w:tc>
        <w:tc>
          <w:tcPr>
            <w:tcW w:w="5670" w:type="dxa"/>
          </w:tcPr>
          <w:p w14:paraId="737E3BF3" w14:textId="77777777" w:rsidR="00D54641" w:rsidRPr="004E66ED" w:rsidRDefault="00D54641" w:rsidP="00D54641">
            <w:r w:rsidRPr="004E66ED">
              <w:t>Subject to user consent, the 5G system (including IMS) shall support multimedia conversational communications between two or more users including transfer of real time avatar media and audio media.</w:t>
            </w:r>
          </w:p>
          <w:p w14:paraId="4CCEDCDA" w14:textId="179F6D30" w:rsidR="00D54641" w:rsidRPr="004E66ED" w:rsidRDefault="00D54641" w:rsidP="00D54641">
            <w:pPr>
              <w:pStyle w:val="NO"/>
            </w:pPr>
            <w:r w:rsidRPr="004E66ED">
              <w:t>NOTE 1:</w:t>
            </w:r>
            <w:r w:rsidR="00AA2D93">
              <w:t xml:space="preserve"> </w:t>
            </w:r>
            <w:r w:rsidRPr="004E66ED">
              <w:t>Avatar media can be transmitted on both uplink and downlink.</w:t>
            </w:r>
          </w:p>
          <w:p w14:paraId="36FB6F89" w14:textId="7ACFCA2E" w:rsidR="00D54641" w:rsidRPr="004E66ED" w:rsidRDefault="00D54641" w:rsidP="00D54641">
            <w:pPr>
              <w:pStyle w:val="NO"/>
            </w:pPr>
            <w:r w:rsidRPr="004E66ED">
              <w:t>NOTE 2:</w:t>
            </w:r>
            <w:r w:rsidR="00AA2D93">
              <w:t xml:space="preserve"> </w:t>
            </w:r>
            <w:r w:rsidRPr="004E66ED">
              <w:t>Confidentiality of the data used to produce the avatar (e.g. from the UE cameras, etc.) is assumed.</w:t>
            </w:r>
          </w:p>
        </w:tc>
        <w:tc>
          <w:tcPr>
            <w:tcW w:w="1559" w:type="dxa"/>
          </w:tcPr>
          <w:p w14:paraId="66F2BA87" w14:textId="77777777" w:rsidR="00D54641" w:rsidRPr="004E66ED" w:rsidRDefault="00D54641" w:rsidP="00D54641">
            <w:r w:rsidRPr="004E66ED">
              <w:t>[PR 5.11.6-1]</w:t>
            </w:r>
          </w:p>
          <w:p w14:paraId="08EAAC21" w14:textId="77777777" w:rsidR="00D54641" w:rsidRPr="004E66ED" w:rsidRDefault="00D54641" w:rsidP="00D54641">
            <w:r w:rsidRPr="004E66ED">
              <w:t>[PR 5.22.6-1]</w:t>
            </w:r>
          </w:p>
          <w:p w14:paraId="2DDA34B9" w14:textId="77777777" w:rsidR="00D54641" w:rsidRPr="004E66ED" w:rsidRDefault="00D54641" w:rsidP="00D54641">
            <w:r w:rsidRPr="004E66ED">
              <w:t>[PR 5.11.6-2]</w:t>
            </w:r>
          </w:p>
          <w:p w14:paraId="272562AB" w14:textId="77777777" w:rsidR="00D54641" w:rsidRPr="004E66ED" w:rsidRDefault="00D54641" w:rsidP="00D54641">
            <w:r w:rsidRPr="004E66ED">
              <w:t>[PR 5.11.6-3]</w:t>
            </w:r>
          </w:p>
        </w:tc>
        <w:tc>
          <w:tcPr>
            <w:tcW w:w="1701" w:type="dxa"/>
          </w:tcPr>
          <w:p w14:paraId="6046FC35" w14:textId="77777777" w:rsidR="00D54641" w:rsidRPr="004E66ED" w:rsidRDefault="00D54641" w:rsidP="00D54641">
            <w:pPr>
              <w:pStyle w:val="TAL"/>
              <w:rPr>
                <w:rFonts w:ascii="Times New Roman" w:hAnsi="Times New Roman"/>
                <w:szCs w:val="18"/>
              </w:rPr>
            </w:pPr>
          </w:p>
        </w:tc>
      </w:tr>
      <w:tr w:rsidR="00D54641" w:rsidRPr="004E66ED" w14:paraId="5117EA4E" w14:textId="77777777" w:rsidTr="00D54641">
        <w:tc>
          <w:tcPr>
            <w:tcW w:w="1276" w:type="dxa"/>
          </w:tcPr>
          <w:p w14:paraId="0CB8B7AF" w14:textId="100258FF" w:rsidR="00D54641" w:rsidRPr="004E66ED" w:rsidRDefault="00D54641" w:rsidP="00D54641">
            <w:pPr>
              <w:pStyle w:val="TAC"/>
              <w:rPr>
                <w:rFonts w:cs="Arial"/>
                <w:szCs w:val="18"/>
              </w:rPr>
            </w:pPr>
            <w:r w:rsidRPr="004E66ED">
              <w:rPr>
                <w:rFonts w:cs="Arial"/>
                <w:szCs w:val="18"/>
              </w:rPr>
              <w:t>[CPR 2.3]</w:t>
            </w:r>
          </w:p>
        </w:tc>
        <w:tc>
          <w:tcPr>
            <w:tcW w:w="5670" w:type="dxa"/>
          </w:tcPr>
          <w:p w14:paraId="256B7F21" w14:textId="77777777" w:rsidR="00D54641" w:rsidRPr="004E66ED" w:rsidRDefault="00D54641" w:rsidP="00D54641">
            <w:r w:rsidRPr="004E66ED">
              <w:t xml:space="preserve">Subject to user consent, the 5G system (including IMS) shall support change of media types between video and avatar media for parties of a multimedia conversational communication. </w:t>
            </w:r>
          </w:p>
        </w:tc>
        <w:tc>
          <w:tcPr>
            <w:tcW w:w="1559" w:type="dxa"/>
          </w:tcPr>
          <w:p w14:paraId="27F8E490" w14:textId="77777777" w:rsidR="00D54641" w:rsidRPr="004E66ED" w:rsidRDefault="00D54641" w:rsidP="00D54641">
            <w:r w:rsidRPr="004E66ED">
              <w:t>[PR 5.11.6-4]</w:t>
            </w:r>
            <w:r w:rsidRPr="004E66ED" w:rsidDel="00FA4C14">
              <w:t xml:space="preserve"> </w:t>
            </w:r>
          </w:p>
        </w:tc>
        <w:tc>
          <w:tcPr>
            <w:tcW w:w="1701" w:type="dxa"/>
          </w:tcPr>
          <w:p w14:paraId="12653E69" w14:textId="77777777" w:rsidR="00D54641" w:rsidRPr="004E66ED" w:rsidRDefault="00D54641" w:rsidP="00D54641">
            <w:pPr>
              <w:pStyle w:val="TAL"/>
              <w:rPr>
                <w:rFonts w:ascii="Times New Roman" w:hAnsi="Times New Roman"/>
                <w:szCs w:val="18"/>
              </w:rPr>
            </w:pPr>
          </w:p>
        </w:tc>
      </w:tr>
      <w:tr w:rsidR="00D54641" w:rsidRPr="004E66ED" w14:paraId="065E6EBC" w14:textId="77777777" w:rsidTr="00D54641">
        <w:tc>
          <w:tcPr>
            <w:tcW w:w="1276" w:type="dxa"/>
          </w:tcPr>
          <w:p w14:paraId="1D8499F7" w14:textId="7F85CAEE" w:rsidR="00D54641" w:rsidRPr="004E66ED" w:rsidRDefault="00D54641" w:rsidP="00D54641">
            <w:pPr>
              <w:pStyle w:val="TAC"/>
              <w:rPr>
                <w:rFonts w:cs="Arial"/>
                <w:szCs w:val="18"/>
              </w:rPr>
            </w:pPr>
            <w:r w:rsidRPr="004E66ED">
              <w:rPr>
                <w:rFonts w:cs="Arial"/>
                <w:szCs w:val="18"/>
              </w:rPr>
              <w:t>[CPR 2.4]</w:t>
            </w:r>
          </w:p>
        </w:tc>
        <w:tc>
          <w:tcPr>
            <w:tcW w:w="5670" w:type="dxa"/>
          </w:tcPr>
          <w:p w14:paraId="0313543A" w14:textId="0D8EA251" w:rsidR="00D54641" w:rsidRPr="004E66ED" w:rsidRDefault="00D54641" w:rsidP="00D54641">
            <w:r w:rsidRPr="004E66ED">
              <w:t>The 5G system (including IMS) shall support transcoding between media such as text, GTT, video and avatar media in multimedia conversational communications.</w:t>
            </w:r>
          </w:p>
          <w:p w14:paraId="1792F117" w14:textId="77777777" w:rsidR="00D54641" w:rsidRPr="004E66ED" w:rsidRDefault="00D54641" w:rsidP="00D54641">
            <w:pPr>
              <w:pStyle w:val="NO"/>
            </w:pPr>
            <w:r w:rsidRPr="004E66ED">
              <w:t>NOTE 1:</w:t>
            </w:r>
            <w:r w:rsidRPr="004E66ED">
              <w:tab/>
              <w:t>Text, video or other media could allow a party to control the appearance of its avatar, e.g. to express behaviour, movement, affect, emotions, etc.</w:t>
            </w:r>
          </w:p>
          <w:p w14:paraId="7B37C5CA" w14:textId="717DA5AF" w:rsidR="00D54641" w:rsidRPr="004E66ED" w:rsidRDefault="00D54641" w:rsidP="00D54641">
            <w:pPr>
              <w:pStyle w:val="NO"/>
            </w:pPr>
            <w:r w:rsidRPr="004E66ED">
              <w:t>NOTE 2:</w:t>
            </w:r>
            <w:r w:rsidRPr="004E66ED">
              <w:tab/>
              <w:t>The transcoding of media enables</w:t>
            </w:r>
            <w:r w:rsidR="00AA2D93">
              <w:t xml:space="preserve"> </w:t>
            </w:r>
            <w:r w:rsidRPr="004E66ED">
              <w:t>avatar communication, e.g. in scenarios in which UE participating in an IMS call or other service does not support e.g. FACS, encoding avatar media, generating avatar media, etc.</w:t>
            </w:r>
          </w:p>
        </w:tc>
        <w:tc>
          <w:tcPr>
            <w:tcW w:w="1559" w:type="dxa"/>
          </w:tcPr>
          <w:p w14:paraId="25ABBD56" w14:textId="77777777" w:rsidR="00D54641" w:rsidRPr="004E66ED" w:rsidRDefault="00D54641" w:rsidP="00D54641">
            <w:r w:rsidRPr="004E66ED">
              <w:t>[PR 5.11.6-5]</w:t>
            </w:r>
            <w:r w:rsidRPr="004E66ED" w:rsidDel="00FA4C14">
              <w:t xml:space="preserve"> </w:t>
            </w:r>
          </w:p>
          <w:p w14:paraId="488B55E6" w14:textId="77777777" w:rsidR="00D54641" w:rsidRPr="004E66ED" w:rsidRDefault="00D54641" w:rsidP="00D54641">
            <w:r w:rsidRPr="004E66ED">
              <w:t>[PR 5.26.6-2]</w:t>
            </w:r>
          </w:p>
          <w:p w14:paraId="246B213D" w14:textId="77777777" w:rsidR="00D54641" w:rsidRPr="004E66ED" w:rsidRDefault="00D54641" w:rsidP="00D54641">
            <w:r w:rsidRPr="004E66ED">
              <w:t>[PR 5.26.6-3]</w:t>
            </w:r>
          </w:p>
          <w:p w14:paraId="3CE6DBFB" w14:textId="77777777" w:rsidR="00D54641" w:rsidRPr="004E66ED" w:rsidRDefault="00D54641" w:rsidP="00D54641">
            <w:r w:rsidRPr="004E66ED">
              <w:t>[PR 5.26.6-4]</w:t>
            </w:r>
          </w:p>
          <w:p w14:paraId="7F91F636" w14:textId="77777777" w:rsidR="00D54641" w:rsidRPr="004E66ED" w:rsidRDefault="00D54641" w:rsidP="00D54641"/>
        </w:tc>
        <w:tc>
          <w:tcPr>
            <w:tcW w:w="1701" w:type="dxa"/>
          </w:tcPr>
          <w:p w14:paraId="1D9F6124" w14:textId="77777777" w:rsidR="00D54641" w:rsidRPr="004E66ED" w:rsidRDefault="00D54641" w:rsidP="00D54641">
            <w:pPr>
              <w:pStyle w:val="TAL"/>
              <w:rPr>
                <w:rFonts w:ascii="Times New Roman" w:hAnsi="Times New Roman"/>
                <w:szCs w:val="18"/>
              </w:rPr>
            </w:pPr>
          </w:p>
        </w:tc>
      </w:tr>
      <w:tr w:rsidR="00D54641" w:rsidRPr="004E66ED" w14:paraId="3287ABEC" w14:textId="77777777" w:rsidTr="00D54641">
        <w:tc>
          <w:tcPr>
            <w:tcW w:w="1276" w:type="dxa"/>
          </w:tcPr>
          <w:p w14:paraId="6FCACECD" w14:textId="4ECB03B2" w:rsidR="00D54641" w:rsidRPr="004E66ED" w:rsidRDefault="00D54641" w:rsidP="00D54641">
            <w:pPr>
              <w:pStyle w:val="TAC"/>
              <w:rPr>
                <w:rFonts w:cs="Arial"/>
                <w:szCs w:val="18"/>
              </w:rPr>
            </w:pPr>
            <w:r w:rsidRPr="004E66ED">
              <w:rPr>
                <w:rFonts w:cs="Arial"/>
                <w:szCs w:val="18"/>
              </w:rPr>
              <w:t>[CPR 2.5]</w:t>
            </w:r>
          </w:p>
        </w:tc>
        <w:tc>
          <w:tcPr>
            <w:tcW w:w="5670" w:type="dxa"/>
          </w:tcPr>
          <w:p w14:paraId="526C8AA1" w14:textId="77777777" w:rsidR="00D54641" w:rsidRPr="004E66ED" w:rsidRDefault="00D54641" w:rsidP="00D54641">
            <w:r w:rsidRPr="004E66ED">
              <w:t>Subject to regulatory requirements, user consent and operator policy, the 5G system (including IMS) shall support the capabilities of rendering the avatar based on the body movement information (e.g. body motion or facial expression) of a human user.</w:t>
            </w:r>
          </w:p>
        </w:tc>
        <w:tc>
          <w:tcPr>
            <w:tcW w:w="1559" w:type="dxa"/>
          </w:tcPr>
          <w:p w14:paraId="290F1B94" w14:textId="77777777" w:rsidR="00D54641" w:rsidRPr="004E66ED" w:rsidRDefault="00D54641" w:rsidP="00D54641">
            <w:pPr>
              <w:rPr>
                <w:lang w:val="en-US"/>
              </w:rPr>
            </w:pPr>
            <w:r w:rsidRPr="004E66ED">
              <w:rPr>
                <w:lang w:val="en-US"/>
              </w:rPr>
              <w:t>[PR 5.16.6.2-6]</w:t>
            </w:r>
          </w:p>
        </w:tc>
        <w:tc>
          <w:tcPr>
            <w:tcW w:w="1701" w:type="dxa"/>
          </w:tcPr>
          <w:p w14:paraId="43A1D57B" w14:textId="77777777" w:rsidR="00D54641" w:rsidRPr="004E66ED" w:rsidDel="003D4DB4" w:rsidRDefault="00D54641" w:rsidP="00D54641">
            <w:pPr>
              <w:pStyle w:val="TAL"/>
              <w:rPr>
                <w:rFonts w:ascii="Times New Roman" w:hAnsi="Times New Roman"/>
                <w:szCs w:val="18"/>
              </w:rPr>
            </w:pPr>
          </w:p>
        </w:tc>
      </w:tr>
      <w:tr w:rsidR="00D54641" w:rsidRPr="004E66ED" w14:paraId="61982B3A" w14:textId="77777777" w:rsidTr="00D54641">
        <w:trPr>
          <w:trHeight w:val="1256"/>
        </w:trPr>
        <w:tc>
          <w:tcPr>
            <w:tcW w:w="1276" w:type="dxa"/>
          </w:tcPr>
          <w:p w14:paraId="19DB4737" w14:textId="555D689B" w:rsidR="00D54641" w:rsidRPr="004E66ED" w:rsidRDefault="00D54641" w:rsidP="00D54641">
            <w:pPr>
              <w:pStyle w:val="TAC"/>
              <w:rPr>
                <w:rFonts w:cs="Arial"/>
                <w:szCs w:val="18"/>
              </w:rPr>
            </w:pPr>
            <w:r w:rsidRPr="004E66ED">
              <w:rPr>
                <w:rFonts w:cs="Arial"/>
                <w:szCs w:val="18"/>
              </w:rPr>
              <w:lastRenderedPageBreak/>
              <w:t>[CPR 2.6]</w:t>
            </w:r>
          </w:p>
        </w:tc>
        <w:tc>
          <w:tcPr>
            <w:tcW w:w="5670" w:type="dxa"/>
          </w:tcPr>
          <w:p w14:paraId="0C47D197" w14:textId="77777777" w:rsidR="00D54641" w:rsidRPr="004E66ED" w:rsidRDefault="00D54641" w:rsidP="00D54641">
            <w:r w:rsidRPr="004E66ED">
              <w:t>The 5G system (including IMS) shall support the encoding of sensor data capturing the facial expression and movement and gestures of a person, in a standard form.</w:t>
            </w:r>
          </w:p>
          <w:p w14:paraId="3A4041B5" w14:textId="77777777" w:rsidR="00D54641" w:rsidRPr="004E66ED" w:rsidRDefault="00D54641" w:rsidP="00D54641">
            <w:pPr>
              <w:pStyle w:val="NO"/>
            </w:pPr>
            <w:r w:rsidRPr="004E66ED">
              <w:t xml:space="preserve">NOTE: </w:t>
            </w:r>
            <w:r w:rsidRPr="004E66ED">
              <w:tab/>
              <w:t>The actual transmission and rendering of facial expression and movement and gestures of a person within a multimedia conversational communication is subject to that person’s consent.</w:t>
            </w:r>
          </w:p>
        </w:tc>
        <w:tc>
          <w:tcPr>
            <w:tcW w:w="1559" w:type="dxa"/>
          </w:tcPr>
          <w:p w14:paraId="4E258AE7" w14:textId="77777777" w:rsidR="00D54641" w:rsidRPr="004E66ED" w:rsidRDefault="00D54641" w:rsidP="00D54641">
            <w:r w:rsidRPr="004E66ED">
              <w:t>[PR 5.26.6-1]</w:t>
            </w:r>
          </w:p>
          <w:p w14:paraId="114EAB12" w14:textId="77777777" w:rsidR="00D54641" w:rsidRPr="004E66ED" w:rsidRDefault="00D54641" w:rsidP="00D54641">
            <w:r w:rsidRPr="004E66ED">
              <w:t>[PR 5.16.6.2-5]</w:t>
            </w:r>
          </w:p>
          <w:p w14:paraId="12057B47" w14:textId="77777777" w:rsidR="00D54641" w:rsidRPr="004E66ED" w:rsidRDefault="00D54641" w:rsidP="00D54641">
            <w:r w:rsidRPr="004E66ED">
              <w:t>[PR 5.16.6.2-6]</w:t>
            </w:r>
          </w:p>
        </w:tc>
        <w:tc>
          <w:tcPr>
            <w:tcW w:w="1701" w:type="dxa"/>
          </w:tcPr>
          <w:p w14:paraId="77570CEF" w14:textId="77777777" w:rsidR="00D54641" w:rsidRPr="004E66ED" w:rsidRDefault="00D54641" w:rsidP="00D54641">
            <w:pPr>
              <w:pStyle w:val="TAL"/>
              <w:rPr>
                <w:rFonts w:ascii="Times New Roman" w:hAnsi="Times New Roman"/>
                <w:szCs w:val="18"/>
              </w:rPr>
            </w:pPr>
          </w:p>
        </w:tc>
      </w:tr>
    </w:tbl>
    <w:p w14:paraId="25BF3A65" w14:textId="77777777" w:rsidR="00D54641" w:rsidRPr="004E66ED" w:rsidRDefault="00D54641" w:rsidP="00D54641"/>
    <w:p w14:paraId="343004DE" w14:textId="181C4BD8" w:rsidR="00D54641" w:rsidRPr="004E66ED" w:rsidRDefault="00D54641" w:rsidP="00D54641">
      <w:pPr>
        <w:pStyle w:val="Heading3"/>
      </w:pPr>
      <w:bookmarkStart w:id="1059" w:name="_Toc136356762"/>
      <w:bookmarkStart w:id="1060" w:name="_Toc136857655"/>
      <w:r w:rsidRPr="004E66ED">
        <w:t>7.1.3</w:t>
      </w:r>
      <w:r w:rsidRPr="004E66ED">
        <w:tab/>
        <w:t>Operational efficiency, exposure, and coordination of mobile metaverse services</w:t>
      </w:r>
      <w:bookmarkEnd w:id="1059"/>
      <w:bookmarkEnd w:id="1060"/>
      <w:r w:rsidRPr="004E66ED">
        <w:t xml:space="preserve"> </w:t>
      </w:r>
    </w:p>
    <w:p w14:paraId="313779C3" w14:textId="5CB583A1" w:rsidR="00D54641" w:rsidRPr="004E66ED" w:rsidRDefault="00D54641" w:rsidP="00D54641">
      <w:pPr>
        <w:pStyle w:val="TH"/>
        <w:rPr>
          <w:lang w:eastAsia="ko-KR"/>
        </w:rPr>
      </w:pPr>
      <w:r w:rsidRPr="004E66ED">
        <w:t>Table 7.1.3</w:t>
      </w:r>
      <w:r w:rsidRPr="004E66ED">
        <w:rPr>
          <w:rFonts w:eastAsia="DengXian"/>
        </w:rPr>
        <w:t xml:space="preserve">-1 </w:t>
      </w:r>
      <w:r w:rsidRPr="004E66ED">
        <w:t>– Operational efficiency, exposure, and coordination of</w:t>
      </w:r>
      <w:r w:rsidRPr="004E66ED" w:rsidDel="00D15EC7">
        <w:t xml:space="preserve"> </w:t>
      </w:r>
      <w:r w:rsidRPr="004E66ED">
        <w:t>mobile metaverse services Consolidated Requirements</w:t>
      </w:r>
    </w:p>
    <w:tbl>
      <w:tblPr>
        <w:tblW w:w="102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5670"/>
        <w:gridCol w:w="1548"/>
        <w:gridCol w:w="1712"/>
      </w:tblGrid>
      <w:tr w:rsidR="00D54641" w:rsidRPr="004E66ED" w14:paraId="37861F9A" w14:textId="77777777" w:rsidTr="00D54641">
        <w:trPr>
          <w:cantSplit/>
          <w:tblHeader/>
        </w:trPr>
        <w:tc>
          <w:tcPr>
            <w:tcW w:w="1300" w:type="dxa"/>
          </w:tcPr>
          <w:p w14:paraId="384701C3" w14:textId="77777777" w:rsidR="00D54641" w:rsidRPr="004E66ED" w:rsidRDefault="00D54641" w:rsidP="00D54641">
            <w:pPr>
              <w:pStyle w:val="TAH"/>
            </w:pPr>
            <w:r w:rsidRPr="004E66ED">
              <w:t>CPR #</w:t>
            </w:r>
          </w:p>
        </w:tc>
        <w:tc>
          <w:tcPr>
            <w:tcW w:w="5670" w:type="dxa"/>
          </w:tcPr>
          <w:p w14:paraId="171B5A1A" w14:textId="77777777" w:rsidR="00D54641" w:rsidRPr="004E66ED" w:rsidRDefault="00D54641" w:rsidP="00D54641">
            <w:pPr>
              <w:pStyle w:val="TAH"/>
            </w:pPr>
            <w:r w:rsidRPr="004E66ED">
              <w:t>Consolidated Potential Requirement</w:t>
            </w:r>
          </w:p>
        </w:tc>
        <w:tc>
          <w:tcPr>
            <w:tcW w:w="1548" w:type="dxa"/>
          </w:tcPr>
          <w:p w14:paraId="0F5C5D22" w14:textId="77777777" w:rsidR="00D54641" w:rsidRPr="004E66ED" w:rsidRDefault="00D54641" w:rsidP="00D54641">
            <w:pPr>
              <w:pStyle w:val="TAH"/>
            </w:pPr>
            <w:r w:rsidRPr="004E66ED">
              <w:t>Original PR #</w:t>
            </w:r>
          </w:p>
        </w:tc>
        <w:tc>
          <w:tcPr>
            <w:tcW w:w="1712" w:type="dxa"/>
          </w:tcPr>
          <w:p w14:paraId="656D91FA" w14:textId="77777777" w:rsidR="00D54641" w:rsidRPr="004E66ED" w:rsidRDefault="00D54641" w:rsidP="00D54641">
            <w:pPr>
              <w:pStyle w:val="TAH"/>
            </w:pPr>
            <w:r w:rsidRPr="004E66ED">
              <w:t>Comment</w:t>
            </w:r>
          </w:p>
        </w:tc>
      </w:tr>
      <w:tr w:rsidR="00D54641" w:rsidRPr="004E66ED" w14:paraId="7975014D" w14:textId="77777777" w:rsidTr="00D54641">
        <w:trPr>
          <w:cantSplit/>
        </w:trPr>
        <w:tc>
          <w:tcPr>
            <w:tcW w:w="1300" w:type="dxa"/>
          </w:tcPr>
          <w:p w14:paraId="2F77337C" w14:textId="6759EFCD" w:rsidR="00D54641" w:rsidRPr="004E66ED" w:rsidRDefault="00D54641" w:rsidP="00D54641">
            <w:pPr>
              <w:pStyle w:val="TAC"/>
              <w:jc w:val="left"/>
              <w:rPr>
                <w:rFonts w:cs="Arial"/>
                <w:szCs w:val="18"/>
              </w:rPr>
            </w:pPr>
            <w:r w:rsidRPr="004E66ED">
              <w:rPr>
                <w:rFonts w:cs="Arial"/>
                <w:szCs w:val="18"/>
              </w:rPr>
              <w:t>[CPR 3.1]</w:t>
            </w:r>
          </w:p>
        </w:tc>
        <w:tc>
          <w:tcPr>
            <w:tcW w:w="5670" w:type="dxa"/>
          </w:tcPr>
          <w:p w14:paraId="0AFEDC0A" w14:textId="77777777" w:rsidR="00D54641" w:rsidRPr="004E66ED" w:rsidRDefault="00D54641" w:rsidP="00D54641">
            <w:r w:rsidRPr="004E66ED">
              <w:t>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6E4C23C0" w14:textId="77777777" w:rsidR="00D54641" w:rsidRPr="004E66ED" w:rsidRDefault="00D54641" w:rsidP="00D54641">
            <w:pPr>
              <w:pStyle w:val="NO"/>
            </w:pPr>
            <w:r w:rsidRPr="004E66ED">
              <w:t>NOTE:</w:t>
            </w:r>
            <w:r w:rsidRPr="004E66ED">
              <w:tab/>
              <w:t>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tc>
        <w:tc>
          <w:tcPr>
            <w:tcW w:w="1548" w:type="dxa"/>
          </w:tcPr>
          <w:p w14:paraId="7A047ED3" w14:textId="77777777" w:rsidR="00D54641" w:rsidRPr="004E66ED" w:rsidRDefault="00D54641" w:rsidP="00D54641">
            <w:r w:rsidRPr="004E66ED">
              <w:t>[PR 5.7.6-1]</w:t>
            </w:r>
          </w:p>
          <w:p w14:paraId="19824B15" w14:textId="77777777" w:rsidR="00D54641" w:rsidRPr="004E66ED" w:rsidRDefault="00D54641" w:rsidP="00D54641">
            <w:r w:rsidRPr="004E66ED">
              <w:t>[PR 5.7.6-2]</w:t>
            </w:r>
          </w:p>
        </w:tc>
        <w:tc>
          <w:tcPr>
            <w:tcW w:w="1712" w:type="dxa"/>
          </w:tcPr>
          <w:p w14:paraId="368723CB" w14:textId="77777777" w:rsidR="00D54641" w:rsidRPr="004E66ED" w:rsidRDefault="00D54641" w:rsidP="00D54641">
            <w:pPr>
              <w:pStyle w:val="TAL"/>
              <w:rPr>
                <w:rFonts w:cs="Arial"/>
                <w:szCs w:val="18"/>
              </w:rPr>
            </w:pPr>
          </w:p>
        </w:tc>
      </w:tr>
      <w:tr w:rsidR="00D54641" w:rsidRPr="004E66ED" w14:paraId="7CBD00C5" w14:textId="77777777" w:rsidTr="00D54641">
        <w:trPr>
          <w:cantSplit/>
        </w:trPr>
        <w:tc>
          <w:tcPr>
            <w:tcW w:w="1300" w:type="dxa"/>
          </w:tcPr>
          <w:p w14:paraId="18BFF005" w14:textId="375D6372" w:rsidR="00D54641" w:rsidRPr="004E66ED" w:rsidRDefault="00D54641" w:rsidP="00D54641">
            <w:pPr>
              <w:rPr>
                <w:rFonts w:ascii="Arial" w:hAnsi="Arial" w:cs="Arial"/>
                <w:sz w:val="18"/>
                <w:szCs w:val="18"/>
              </w:rPr>
            </w:pPr>
            <w:r w:rsidRPr="004E66ED">
              <w:rPr>
                <w:rFonts w:ascii="Arial" w:hAnsi="Arial" w:cs="Arial"/>
                <w:sz w:val="18"/>
                <w:szCs w:val="18"/>
              </w:rPr>
              <w:t>[CPR 3.2]</w:t>
            </w:r>
          </w:p>
        </w:tc>
        <w:tc>
          <w:tcPr>
            <w:tcW w:w="5670" w:type="dxa"/>
          </w:tcPr>
          <w:p w14:paraId="1667ABD6" w14:textId="77777777" w:rsidR="00D54641" w:rsidRPr="004E66ED" w:rsidRDefault="00D54641" w:rsidP="00D54641">
            <w:r w:rsidRPr="004E66ED">
              <w:t>The 5G system shall be able to provide a means to associate and coordinate data flows related to one or multiple UEs e.g. associated with the same object in digital twin applications provided by the mobile metaverse service.</w:t>
            </w:r>
          </w:p>
        </w:tc>
        <w:tc>
          <w:tcPr>
            <w:tcW w:w="1548" w:type="dxa"/>
          </w:tcPr>
          <w:p w14:paraId="2237F72D" w14:textId="77777777" w:rsidR="00D54641" w:rsidRPr="004E66ED" w:rsidRDefault="00D54641" w:rsidP="00D54641">
            <w:r w:rsidRPr="004E66ED">
              <w:t>[PR 5.20.6-1]</w:t>
            </w:r>
          </w:p>
          <w:p w14:paraId="5812494C" w14:textId="77777777" w:rsidR="00D54641" w:rsidRPr="004E66ED" w:rsidRDefault="00D54641" w:rsidP="00D54641">
            <w:r w:rsidRPr="004E66ED">
              <w:t>[PR 5.20.6-2]</w:t>
            </w:r>
          </w:p>
          <w:p w14:paraId="5092BB2E" w14:textId="77777777" w:rsidR="00D54641" w:rsidRPr="004E66ED" w:rsidRDefault="00D54641" w:rsidP="00D54641">
            <w:r w:rsidRPr="004E66ED">
              <w:t>[PR 5.20.6-3]</w:t>
            </w:r>
          </w:p>
        </w:tc>
        <w:tc>
          <w:tcPr>
            <w:tcW w:w="1712" w:type="dxa"/>
          </w:tcPr>
          <w:p w14:paraId="2823B3FF" w14:textId="77777777" w:rsidR="00D54641" w:rsidRPr="004E66ED" w:rsidRDefault="00D54641" w:rsidP="00D54641"/>
        </w:tc>
      </w:tr>
      <w:tr w:rsidR="00D54641" w:rsidRPr="004E66ED" w14:paraId="791EA445" w14:textId="77777777" w:rsidTr="00D54641">
        <w:trPr>
          <w:cantSplit/>
        </w:trPr>
        <w:tc>
          <w:tcPr>
            <w:tcW w:w="1300" w:type="dxa"/>
          </w:tcPr>
          <w:p w14:paraId="79D37C2D" w14:textId="282AD3D4" w:rsidR="00D54641" w:rsidRPr="004E66ED" w:rsidRDefault="00D54641" w:rsidP="00D54641">
            <w:pPr>
              <w:rPr>
                <w:rFonts w:ascii="Arial" w:hAnsi="Arial" w:cs="Arial"/>
                <w:sz w:val="18"/>
                <w:szCs w:val="18"/>
              </w:rPr>
            </w:pPr>
            <w:r w:rsidRPr="004E66ED">
              <w:rPr>
                <w:rFonts w:ascii="Arial" w:hAnsi="Arial" w:cs="Arial"/>
                <w:sz w:val="18"/>
                <w:szCs w:val="18"/>
              </w:rPr>
              <w:t>[CPR 3.3]</w:t>
            </w:r>
          </w:p>
        </w:tc>
        <w:tc>
          <w:tcPr>
            <w:tcW w:w="5670" w:type="dxa"/>
          </w:tcPr>
          <w:p w14:paraId="414FB8DE" w14:textId="77777777" w:rsidR="00D54641" w:rsidRPr="004E66ED" w:rsidRDefault="00D54641" w:rsidP="00D54641">
            <w:pPr>
              <w:rPr>
                <w:lang w:val="en-US"/>
              </w:rPr>
            </w:pPr>
            <w:r w:rsidRPr="004E66ED">
              <w:rPr>
                <w:lang w:val="en-US"/>
              </w:rPr>
              <w:t>Subject to operator policy, regulatory requirements and user consent, the 5G system shall be able to expose network performance information (e.g., observed or predicted bitrate, latency or packet loss) related to one or more users to an authorized third party metaverse application.</w:t>
            </w:r>
          </w:p>
          <w:p w14:paraId="2A73F37E" w14:textId="77777777" w:rsidR="00D54641" w:rsidRPr="004E66ED" w:rsidRDefault="00D54641" w:rsidP="00D54641">
            <w:pPr>
              <w:pStyle w:val="NO"/>
            </w:pPr>
            <w:r w:rsidRPr="004E66ED">
              <w:t>NOTE:</w:t>
            </w:r>
            <w:r w:rsidRPr="004E66ED">
              <w:tab/>
              <w:t>The network performance information can be per UE and take into account all available access network types, i.e. 3GPP and non-3GPP.</w:t>
            </w:r>
          </w:p>
        </w:tc>
        <w:tc>
          <w:tcPr>
            <w:tcW w:w="1548" w:type="dxa"/>
          </w:tcPr>
          <w:p w14:paraId="3D50F041" w14:textId="77777777" w:rsidR="00D54641" w:rsidRPr="004E66ED" w:rsidRDefault="00D54641" w:rsidP="00D54641">
            <w:r w:rsidRPr="004E66ED">
              <w:t>[PR 5.25.6-1]</w:t>
            </w:r>
          </w:p>
          <w:p w14:paraId="651DD264" w14:textId="77777777" w:rsidR="00D54641" w:rsidRPr="004E66ED" w:rsidRDefault="00D54641" w:rsidP="00D54641">
            <w:pPr>
              <w:rPr>
                <w:lang w:val="en-US"/>
              </w:rPr>
            </w:pPr>
            <w:r w:rsidRPr="004E66ED">
              <w:t>[PR 5.9.6.2]</w:t>
            </w:r>
          </w:p>
          <w:p w14:paraId="441D2BEE" w14:textId="77777777" w:rsidR="00D54641" w:rsidRPr="004E66ED" w:rsidRDefault="00D54641" w:rsidP="00D54641">
            <w:pPr>
              <w:rPr>
                <w:lang w:val="en-US"/>
              </w:rPr>
            </w:pPr>
          </w:p>
          <w:p w14:paraId="2E2B2EFD" w14:textId="77777777" w:rsidR="00D54641" w:rsidRPr="004E66ED" w:rsidRDefault="00D54641" w:rsidP="00D54641">
            <w:pPr>
              <w:rPr>
                <w:lang w:val="en-US"/>
              </w:rPr>
            </w:pPr>
          </w:p>
        </w:tc>
        <w:tc>
          <w:tcPr>
            <w:tcW w:w="1712" w:type="dxa"/>
          </w:tcPr>
          <w:p w14:paraId="49B67E78" w14:textId="77777777" w:rsidR="00D54641" w:rsidRPr="004E66ED" w:rsidRDefault="00D54641" w:rsidP="00D54641"/>
        </w:tc>
      </w:tr>
      <w:tr w:rsidR="00D54641" w:rsidRPr="004E66ED" w14:paraId="51A2EFBD" w14:textId="77777777" w:rsidTr="00D54641">
        <w:trPr>
          <w:cantSplit/>
        </w:trPr>
        <w:tc>
          <w:tcPr>
            <w:tcW w:w="1300" w:type="dxa"/>
          </w:tcPr>
          <w:p w14:paraId="2790F3BD" w14:textId="5BC86994" w:rsidR="00D54641" w:rsidRPr="004E66ED" w:rsidRDefault="00D54641" w:rsidP="00D54641">
            <w:pPr>
              <w:rPr>
                <w:rFonts w:ascii="Arial" w:hAnsi="Arial" w:cs="Arial"/>
                <w:sz w:val="18"/>
                <w:szCs w:val="18"/>
              </w:rPr>
            </w:pPr>
            <w:r w:rsidRPr="004E66ED">
              <w:rPr>
                <w:rFonts w:ascii="Arial" w:hAnsi="Arial" w:cs="Arial"/>
                <w:sz w:val="18"/>
                <w:szCs w:val="18"/>
              </w:rPr>
              <w:lastRenderedPageBreak/>
              <w:t>[CPR 3.4]</w:t>
            </w:r>
          </w:p>
        </w:tc>
        <w:tc>
          <w:tcPr>
            <w:tcW w:w="5670" w:type="dxa"/>
          </w:tcPr>
          <w:p w14:paraId="7EE3591F" w14:textId="77777777" w:rsidR="00D54641" w:rsidRPr="004E66ED" w:rsidRDefault="00D54641" w:rsidP="00D54641">
            <w:r w:rsidRPr="004E66ED">
              <w:t>Subject to operator policy, the 5G system shall support a mechanism to enable one or more authorized third party(ies) to coordinate multiple service data flows delivered to/from one or more UE(s). Multiple UEs may be associated with one user/location or different users at different locations potentially using different access networks, i.e. 3GPP and non-3GPP.</w:t>
            </w:r>
          </w:p>
          <w:p w14:paraId="72DEF4B1" w14:textId="77777777" w:rsidR="00D54641" w:rsidRPr="004E66ED" w:rsidRDefault="00D54641" w:rsidP="00D54641">
            <w:pPr>
              <w:pStyle w:val="NO"/>
            </w:pPr>
            <w:r w:rsidRPr="004E66ED">
              <w:t xml:space="preserve">NOTE 1: </w:t>
            </w:r>
            <w:r w:rsidRPr="004E66ED">
              <w:tab/>
              <w:t>Coordination refers to the ability to provide an acceptable level of user experience for a given service, e.g. based on latency and synchronization constraints (due to multiple sources or long distance between UEs/users).</w:t>
            </w:r>
          </w:p>
          <w:p w14:paraId="6E5E2302" w14:textId="43860F8E" w:rsidR="00D54641" w:rsidRPr="004E66ED" w:rsidRDefault="00D54641" w:rsidP="00D54641">
            <w:pPr>
              <w:pStyle w:val="NO"/>
            </w:pPr>
            <w:r w:rsidRPr="004E66ED">
              <w:rPr>
                <w:lang w:eastAsia="zh-CN"/>
              </w:rPr>
              <w:t>NOTE 2:</w:t>
            </w:r>
            <w:r w:rsidRPr="004E66ED">
              <w:t xml:space="preserve"> </w:t>
            </w:r>
            <w:r w:rsidRPr="004E66ED">
              <w:tab/>
              <w:t>It is not assumed that it is always possible to coordinate and provide the same capabilities regardless of whether 3GPP or non-3GPP access is used.</w:t>
            </w:r>
            <w:r w:rsidR="00AA2D93">
              <w:t xml:space="preserve"> </w:t>
            </w:r>
          </w:p>
        </w:tc>
        <w:tc>
          <w:tcPr>
            <w:tcW w:w="1548" w:type="dxa"/>
          </w:tcPr>
          <w:p w14:paraId="2C71F58B" w14:textId="77777777" w:rsidR="00D54641" w:rsidRPr="004E66ED" w:rsidRDefault="00D54641" w:rsidP="00D54641">
            <w:pPr>
              <w:rPr>
                <w:lang w:val="fr-FR"/>
              </w:rPr>
            </w:pPr>
            <w:r w:rsidRPr="004E66ED">
              <w:rPr>
                <w:lang w:val="fr-FR"/>
              </w:rPr>
              <w:t>[PR 5.27.6-3]</w:t>
            </w:r>
          </w:p>
          <w:p w14:paraId="2AE5AC0A" w14:textId="77777777" w:rsidR="00D54641" w:rsidRPr="004E66ED" w:rsidRDefault="00D54641" w:rsidP="00D54641">
            <w:pPr>
              <w:rPr>
                <w:lang w:val="fr-FR"/>
              </w:rPr>
            </w:pPr>
            <w:r w:rsidRPr="004E66ED">
              <w:rPr>
                <w:lang w:val="fr-FR"/>
              </w:rPr>
              <w:t>[PR 5.9.6.1]</w:t>
            </w:r>
          </w:p>
          <w:p w14:paraId="4805CD9B" w14:textId="77777777" w:rsidR="00D54641" w:rsidRPr="004E66ED" w:rsidRDefault="00D54641" w:rsidP="00D54641">
            <w:pPr>
              <w:rPr>
                <w:lang w:val="fr-FR"/>
              </w:rPr>
            </w:pPr>
            <w:r w:rsidRPr="004E66ED">
              <w:rPr>
                <w:lang w:val="fr-FR"/>
              </w:rPr>
              <w:t>[PR 5.3.6.2-4]</w:t>
            </w:r>
          </w:p>
          <w:p w14:paraId="21AD8236" w14:textId="77777777" w:rsidR="00D54641" w:rsidRPr="004E66ED" w:rsidRDefault="00D54641" w:rsidP="00D54641">
            <w:pPr>
              <w:rPr>
                <w:lang w:val="fr-FR"/>
              </w:rPr>
            </w:pPr>
            <w:r w:rsidRPr="004E66ED">
              <w:rPr>
                <w:lang w:val="fr-FR"/>
              </w:rPr>
              <w:t>[PR 5.25.6-2]</w:t>
            </w:r>
          </w:p>
          <w:p w14:paraId="18690F5C" w14:textId="77777777" w:rsidR="00D54641" w:rsidRPr="004E66ED" w:rsidRDefault="00D54641" w:rsidP="00D54641">
            <w:pPr>
              <w:rPr>
                <w:lang w:val="fr-FR"/>
              </w:rPr>
            </w:pPr>
            <w:r w:rsidRPr="004E66ED">
              <w:rPr>
                <w:lang w:val="fr-FR"/>
              </w:rPr>
              <w:t>[PR 5.10.6-2]</w:t>
            </w:r>
          </w:p>
        </w:tc>
        <w:tc>
          <w:tcPr>
            <w:tcW w:w="1712" w:type="dxa"/>
          </w:tcPr>
          <w:p w14:paraId="117F09AD" w14:textId="77777777" w:rsidR="00D54641" w:rsidRPr="004E66ED" w:rsidRDefault="00D54641" w:rsidP="00D54641">
            <w:pPr>
              <w:rPr>
                <w:lang w:val="fr-FR"/>
              </w:rPr>
            </w:pPr>
          </w:p>
        </w:tc>
      </w:tr>
      <w:tr w:rsidR="00D54641" w:rsidRPr="004E66ED" w14:paraId="07147E88" w14:textId="77777777" w:rsidTr="00D54641">
        <w:trPr>
          <w:cantSplit/>
        </w:trPr>
        <w:tc>
          <w:tcPr>
            <w:tcW w:w="1300" w:type="dxa"/>
          </w:tcPr>
          <w:p w14:paraId="72D400D8" w14:textId="0BE12C24" w:rsidR="00D54641" w:rsidRPr="004E66ED" w:rsidRDefault="00D54641" w:rsidP="00D54641">
            <w:pPr>
              <w:rPr>
                <w:rFonts w:ascii="Arial" w:hAnsi="Arial" w:cs="Arial"/>
                <w:sz w:val="18"/>
                <w:szCs w:val="18"/>
              </w:rPr>
            </w:pPr>
            <w:r w:rsidRPr="004E66ED">
              <w:rPr>
                <w:rFonts w:cs="Arial"/>
                <w:szCs w:val="18"/>
              </w:rPr>
              <w:t>[CPR 3.5]</w:t>
            </w:r>
          </w:p>
        </w:tc>
        <w:tc>
          <w:tcPr>
            <w:tcW w:w="5670" w:type="dxa"/>
          </w:tcPr>
          <w:p w14:paraId="4A3160D8" w14:textId="77777777" w:rsidR="00D54641" w:rsidRPr="004E66ED" w:rsidRDefault="00D54641" w:rsidP="00D54641">
            <w:r w:rsidRPr="004E66ED">
              <w:t>The 5G system shall enable the coordination of diverse media, transmitted to a UE from one or more mobile metaverse services associated with a physical location, to be combined to form a localized service experience.</w:t>
            </w:r>
          </w:p>
          <w:p w14:paraId="635D1A67" w14:textId="77777777" w:rsidR="00D54641" w:rsidRPr="004E66ED" w:rsidRDefault="00D54641" w:rsidP="00D54641"/>
        </w:tc>
        <w:tc>
          <w:tcPr>
            <w:tcW w:w="1548" w:type="dxa"/>
          </w:tcPr>
          <w:p w14:paraId="05CADCC1" w14:textId="77777777" w:rsidR="00D54641" w:rsidRPr="004E66ED" w:rsidRDefault="00D54641" w:rsidP="00D54641">
            <w:pPr>
              <w:rPr>
                <w:lang w:val="en-US"/>
              </w:rPr>
            </w:pPr>
            <w:r w:rsidRPr="004E66ED">
              <w:rPr>
                <w:lang w:val="en-US"/>
              </w:rPr>
              <w:t>[PR 5.1.6-4]</w:t>
            </w:r>
          </w:p>
          <w:p w14:paraId="52838AD7" w14:textId="77777777" w:rsidR="00D54641" w:rsidRPr="004E66ED" w:rsidRDefault="00D54641" w:rsidP="00D54641">
            <w:r w:rsidRPr="004E66ED">
              <w:t>[PR 5.4.6-1]</w:t>
            </w:r>
          </w:p>
        </w:tc>
        <w:tc>
          <w:tcPr>
            <w:tcW w:w="1712" w:type="dxa"/>
          </w:tcPr>
          <w:p w14:paraId="1B7232D3" w14:textId="77777777" w:rsidR="00D54641" w:rsidRPr="004E66ED" w:rsidRDefault="00D54641" w:rsidP="00D54641"/>
        </w:tc>
      </w:tr>
      <w:tr w:rsidR="00D54641" w:rsidRPr="004E66ED" w14:paraId="42B17890" w14:textId="77777777" w:rsidTr="00D54641">
        <w:trPr>
          <w:cantSplit/>
        </w:trPr>
        <w:tc>
          <w:tcPr>
            <w:tcW w:w="1300" w:type="dxa"/>
          </w:tcPr>
          <w:p w14:paraId="3846CB86" w14:textId="74550D94" w:rsidR="00D54641" w:rsidRPr="004E66ED" w:rsidRDefault="00D54641" w:rsidP="00D54641">
            <w:pPr>
              <w:rPr>
                <w:rFonts w:cs="Arial"/>
                <w:szCs w:val="18"/>
              </w:rPr>
            </w:pPr>
            <w:r w:rsidRPr="004E66ED">
              <w:rPr>
                <w:rFonts w:cs="Arial"/>
                <w:szCs w:val="18"/>
              </w:rPr>
              <w:t>[CPR 3.6]</w:t>
            </w:r>
          </w:p>
        </w:tc>
        <w:tc>
          <w:tcPr>
            <w:tcW w:w="5670" w:type="dxa"/>
          </w:tcPr>
          <w:p w14:paraId="0EFA9C4A" w14:textId="77777777" w:rsidR="00D54641" w:rsidRPr="004E66ED" w:rsidRDefault="00D54641" w:rsidP="00D54641">
            <w:r w:rsidRPr="004E66ED">
              <w:t>Subject to operator policy, the 5G system shall support exposure mechanisms enabling an authorized third party to determine one or more subscribers to whom mobile metaverse media can be distributed in a resource efficient manner.</w:t>
            </w:r>
          </w:p>
        </w:tc>
        <w:tc>
          <w:tcPr>
            <w:tcW w:w="1548" w:type="dxa"/>
          </w:tcPr>
          <w:p w14:paraId="3F4A76BC" w14:textId="77777777" w:rsidR="00D54641" w:rsidRPr="004E66ED" w:rsidRDefault="00D54641" w:rsidP="00D54641">
            <w:pPr>
              <w:rPr>
                <w:lang w:val="en-US"/>
              </w:rPr>
            </w:pPr>
            <w:r w:rsidRPr="004E66ED">
              <w:t>[PR 5.27.6-1]</w:t>
            </w:r>
          </w:p>
        </w:tc>
        <w:tc>
          <w:tcPr>
            <w:tcW w:w="1712" w:type="dxa"/>
          </w:tcPr>
          <w:p w14:paraId="26B9D873" w14:textId="77777777" w:rsidR="00D54641" w:rsidRPr="004E66ED" w:rsidRDefault="00D54641" w:rsidP="00D54641">
            <w:pPr>
              <w:pStyle w:val="TAL"/>
              <w:rPr>
                <w:rFonts w:cs="Arial"/>
                <w:szCs w:val="18"/>
              </w:rPr>
            </w:pPr>
          </w:p>
        </w:tc>
      </w:tr>
      <w:tr w:rsidR="00D54641" w:rsidRPr="004E66ED" w14:paraId="66E38770" w14:textId="77777777" w:rsidTr="00D54641">
        <w:trPr>
          <w:cantSplit/>
        </w:trPr>
        <w:tc>
          <w:tcPr>
            <w:tcW w:w="1300" w:type="dxa"/>
          </w:tcPr>
          <w:p w14:paraId="2D6AFC6A" w14:textId="7AE7365C" w:rsidR="00D54641" w:rsidRPr="004E66ED" w:rsidRDefault="00D54641" w:rsidP="00D54641">
            <w:pPr>
              <w:rPr>
                <w:rFonts w:cs="Arial"/>
                <w:szCs w:val="18"/>
              </w:rPr>
            </w:pPr>
            <w:r w:rsidRPr="004E66ED">
              <w:rPr>
                <w:rFonts w:cs="Arial"/>
                <w:szCs w:val="18"/>
              </w:rPr>
              <w:t>[CPR 3.7]</w:t>
            </w:r>
          </w:p>
        </w:tc>
        <w:tc>
          <w:tcPr>
            <w:tcW w:w="5670" w:type="dxa"/>
          </w:tcPr>
          <w:p w14:paraId="7C6228A6" w14:textId="77777777" w:rsidR="00D54641" w:rsidRPr="004E66ED" w:rsidRDefault="00D54641" w:rsidP="00D54641">
            <w:r w:rsidRPr="004E66ED">
              <w:t>Subject to operator policy, subject to user consent, the 5G system shall support a means to provide resource efficient communication of third party mobile metaverse media to one or more subscribers.</w:t>
            </w:r>
          </w:p>
        </w:tc>
        <w:tc>
          <w:tcPr>
            <w:tcW w:w="1548" w:type="dxa"/>
          </w:tcPr>
          <w:p w14:paraId="5CBE66B5" w14:textId="77777777" w:rsidR="00D54641" w:rsidRPr="004E66ED" w:rsidRDefault="00D54641" w:rsidP="00D54641">
            <w:r w:rsidRPr="004E66ED">
              <w:t>[PR 5.27.6-2]</w:t>
            </w:r>
          </w:p>
        </w:tc>
        <w:tc>
          <w:tcPr>
            <w:tcW w:w="1712" w:type="dxa"/>
          </w:tcPr>
          <w:p w14:paraId="0F771815" w14:textId="77777777" w:rsidR="00D54641" w:rsidRPr="004E66ED" w:rsidRDefault="00D54641" w:rsidP="00D54641">
            <w:pPr>
              <w:pStyle w:val="TAL"/>
              <w:rPr>
                <w:rFonts w:cs="Arial"/>
                <w:szCs w:val="18"/>
              </w:rPr>
            </w:pPr>
          </w:p>
        </w:tc>
      </w:tr>
    </w:tbl>
    <w:p w14:paraId="41CFBB2A" w14:textId="2906F1CF" w:rsidR="00D54641" w:rsidRPr="004E66ED" w:rsidRDefault="00D54641" w:rsidP="00D54641">
      <w:pPr>
        <w:pStyle w:val="Heading3"/>
      </w:pPr>
      <w:bookmarkStart w:id="1061" w:name="_Toc136356763"/>
      <w:bookmarkStart w:id="1062" w:name="_Toc136857656"/>
      <w:r w:rsidRPr="004E66ED">
        <w:t>7.1.4</w:t>
      </w:r>
      <w:r w:rsidRPr="004E66ED">
        <w:tab/>
        <w:t>Security and Privacy aspects of mobile metaverse services</w:t>
      </w:r>
      <w:bookmarkEnd w:id="1061"/>
      <w:bookmarkEnd w:id="1062"/>
    </w:p>
    <w:p w14:paraId="594C0E2D" w14:textId="10D097E3" w:rsidR="00D54641" w:rsidRPr="004E66ED" w:rsidRDefault="00D54641" w:rsidP="00D54641">
      <w:pPr>
        <w:pStyle w:val="TH"/>
        <w:keepNext w:val="0"/>
        <w:keepLines w:val="0"/>
        <w:widowControl w:val="0"/>
        <w:adjustRightInd w:val="0"/>
        <w:snapToGrid w:val="0"/>
        <w:rPr>
          <w:lang w:eastAsia="ko-KR"/>
        </w:rPr>
      </w:pPr>
      <w:r w:rsidRPr="004E66ED">
        <w:t>Table 7.1.4</w:t>
      </w:r>
      <w:r w:rsidRPr="004E66ED">
        <w:rPr>
          <w:rFonts w:eastAsia="DengXian"/>
        </w:rPr>
        <w:t xml:space="preserve">-1 </w:t>
      </w:r>
      <w:r w:rsidRPr="004E66ED">
        <w:t>– Security and Privacy aspects of mobile metaverse services Consolidated Requirements</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5774"/>
        <w:gridCol w:w="1701"/>
        <w:gridCol w:w="1559"/>
      </w:tblGrid>
      <w:tr w:rsidR="00D54641" w:rsidRPr="004E66ED" w14:paraId="11FC468B" w14:textId="77777777" w:rsidTr="00D54641">
        <w:tc>
          <w:tcPr>
            <w:tcW w:w="1167" w:type="dxa"/>
          </w:tcPr>
          <w:p w14:paraId="55C8BEF8" w14:textId="77777777" w:rsidR="00D54641" w:rsidRPr="004E66ED" w:rsidRDefault="00D54641" w:rsidP="00D54641">
            <w:pPr>
              <w:pStyle w:val="TAH"/>
            </w:pPr>
            <w:r w:rsidRPr="004E66ED">
              <w:t>CPR #</w:t>
            </w:r>
          </w:p>
        </w:tc>
        <w:tc>
          <w:tcPr>
            <w:tcW w:w="5774" w:type="dxa"/>
          </w:tcPr>
          <w:p w14:paraId="11531C25" w14:textId="77777777" w:rsidR="00D54641" w:rsidRPr="004E66ED" w:rsidRDefault="00D54641" w:rsidP="00D54641">
            <w:pPr>
              <w:pStyle w:val="TAH"/>
            </w:pPr>
            <w:r w:rsidRPr="004E66ED">
              <w:t>Consolidated Potential Requirement</w:t>
            </w:r>
          </w:p>
        </w:tc>
        <w:tc>
          <w:tcPr>
            <w:tcW w:w="1701" w:type="dxa"/>
          </w:tcPr>
          <w:p w14:paraId="3C6B6812" w14:textId="77777777" w:rsidR="00D54641" w:rsidRPr="004E66ED" w:rsidRDefault="00D54641" w:rsidP="00D54641">
            <w:pPr>
              <w:pStyle w:val="TAH"/>
            </w:pPr>
            <w:r w:rsidRPr="004E66ED">
              <w:t>Original PR #</w:t>
            </w:r>
          </w:p>
        </w:tc>
        <w:tc>
          <w:tcPr>
            <w:tcW w:w="1559" w:type="dxa"/>
          </w:tcPr>
          <w:p w14:paraId="7F844FF4" w14:textId="77777777" w:rsidR="00D54641" w:rsidRPr="004E66ED" w:rsidRDefault="00D54641" w:rsidP="00D54641">
            <w:pPr>
              <w:pStyle w:val="TAH"/>
            </w:pPr>
            <w:r w:rsidRPr="004E66ED">
              <w:t>Comment</w:t>
            </w:r>
          </w:p>
        </w:tc>
      </w:tr>
      <w:tr w:rsidR="00D54641" w:rsidRPr="004E66ED" w14:paraId="5B1E70CE" w14:textId="77777777" w:rsidTr="00D54641">
        <w:tc>
          <w:tcPr>
            <w:tcW w:w="1167" w:type="dxa"/>
          </w:tcPr>
          <w:p w14:paraId="162B0290" w14:textId="31B11217" w:rsidR="00D54641" w:rsidRPr="004E66ED" w:rsidRDefault="00D54641" w:rsidP="00D54641">
            <w:pPr>
              <w:pStyle w:val="TAC"/>
              <w:rPr>
                <w:rFonts w:cs="Arial"/>
                <w:szCs w:val="18"/>
              </w:rPr>
            </w:pPr>
            <w:r w:rsidRPr="004E66ED">
              <w:rPr>
                <w:rFonts w:cs="Arial"/>
                <w:szCs w:val="18"/>
              </w:rPr>
              <w:t>[CPR 4.1]</w:t>
            </w:r>
          </w:p>
        </w:tc>
        <w:tc>
          <w:tcPr>
            <w:tcW w:w="5774" w:type="dxa"/>
          </w:tcPr>
          <w:p w14:paraId="0B0E0D68" w14:textId="77777777" w:rsidR="00D54641" w:rsidRPr="004E66ED" w:rsidRDefault="00D54641" w:rsidP="00D54641">
            <w:r w:rsidRPr="004E66ED">
              <w:t>Subject to regulatory requirements, operator policies and user consent, the 5G system shall be able to support mechanisms to expose to a trusted third party (e.g. the conference focus) the result of the UE authenticating the user.</w:t>
            </w:r>
          </w:p>
          <w:p w14:paraId="35250003" w14:textId="77777777" w:rsidR="00D54641" w:rsidRPr="004E66ED" w:rsidRDefault="00D54641" w:rsidP="00D54641">
            <w:pPr>
              <w:pStyle w:val="NO"/>
            </w:pPr>
            <w:r w:rsidRPr="004E66ED">
              <w:t xml:space="preserve">NOTE: </w:t>
            </w:r>
            <w:r w:rsidRPr="004E66ED">
              <w:tab/>
              <w:t>How a UE authenticates the user's identity at the terminal equipment, e.g. using biometrics, is out of 3GPP scope.</w:t>
            </w:r>
          </w:p>
        </w:tc>
        <w:tc>
          <w:tcPr>
            <w:tcW w:w="1701" w:type="dxa"/>
          </w:tcPr>
          <w:p w14:paraId="677E3387" w14:textId="77777777" w:rsidR="00D54641" w:rsidRPr="004E66ED" w:rsidRDefault="00D54641" w:rsidP="00D54641">
            <w:r w:rsidRPr="004E66ED">
              <w:t>[PR 5.3.6.2-2]</w:t>
            </w:r>
          </w:p>
        </w:tc>
        <w:tc>
          <w:tcPr>
            <w:tcW w:w="1559" w:type="dxa"/>
          </w:tcPr>
          <w:p w14:paraId="6F8BA3F9" w14:textId="77777777" w:rsidR="00D54641" w:rsidRPr="004E66ED" w:rsidRDefault="00D54641" w:rsidP="00D54641">
            <w:pPr>
              <w:pStyle w:val="TAL"/>
              <w:rPr>
                <w:rFonts w:ascii="Times New Roman" w:hAnsi="Times New Roman"/>
                <w:szCs w:val="18"/>
              </w:rPr>
            </w:pPr>
          </w:p>
        </w:tc>
      </w:tr>
      <w:tr w:rsidR="00D54641" w:rsidRPr="004E66ED" w14:paraId="0D89A0BD" w14:textId="77777777" w:rsidTr="00D54641">
        <w:tc>
          <w:tcPr>
            <w:tcW w:w="1167" w:type="dxa"/>
          </w:tcPr>
          <w:p w14:paraId="39DA77A9" w14:textId="4E141FC2" w:rsidR="00D54641" w:rsidRPr="004E66ED" w:rsidRDefault="00D54641" w:rsidP="00D54641">
            <w:pPr>
              <w:pStyle w:val="TAC"/>
              <w:rPr>
                <w:rFonts w:cs="Arial"/>
                <w:szCs w:val="18"/>
              </w:rPr>
            </w:pPr>
            <w:r w:rsidRPr="004E66ED">
              <w:rPr>
                <w:rFonts w:cs="Arial"/>
                <w:szCs w:val="18"/>
              </w:rPr>
              <w:t>[CPR 4.2]</w:t>
            </w:r>
          </w:p>
        </w:tc>
        <w:tc>
          <w:tcPr>
            <w:tcW w:w="5774" w:type="dxa"/>
          </w:tcPr>
          <w:p w14:paraId="0D2D6CA8" w14:textId="77777777" w:rsidR="00D54641" w:rsidRPr="004E66ED" w:rsidRDefault="00D54641" w:rsidP="00D54641">
            <w:r w:rsidRPr="004E66ED">
              <w:t>Subject to operator policy, user consent and regulatory requirements, the 5GS shall support mechanisms to authorize Spatial Localization Service.</w:t>
            </w:r>
          </w:p>
        </w:tc>
        <w:tc>
          <w:tcPr>
            <w:tcW w:w="1701" w:type="dxa"/>
          </w:tcPr>
          <w:p w14:paraId="22AE2FD7" w14:textId="77777777" w:rsidR="00D54641" w:rsidRPr="004E66ED" w:rsidRDefault="00D54641" w:rsidP="00D54641">
            <w:r w:rsidRPr="004E66ED">
              <w:t>[PR 5.5.6.2-1]</w:t>
            </w:r>
          </w:p>
        </w:tc>
        <w:tc>
          <w:tcPr>
            <w:tcW w:w="1559" w:type="dxa"/>
          </w:tcPr>
          <w:p w14:paraId="0F6E1789" w14:textId="77777777" w:rsidR="00D54641" w:rsidRPr="004E66ED" w:rsidRDefault="00D54641" w:rsidP="00D54641">
            <w:pPr>
              <w:pStyle w:val="TAL"/>
              <w:jc w:val="center"/>
              <w:rPr>
                <w:rFonts w:ascii="Times New Roman" w:hAnsi="Times New Roman"/>
                <w:szCs w:val="18"/>
              </w:rPr>
            </w:pPr>
          </w:p>
        </w:tc>
      </w:tr>
      <w:tr w:rsidR="00D54641" w:rsidRPr="004E66ED" w14:paraId="5DB64A4C" w14:textId="77777777" w:rsidTr="00D54641">
        <w:tc>
          <w:tcPr>
            <w:tcW w:w="1167" w:type="dxa"/>
          </w:tcPr>
          <w:p w14:paraId="73E82E73" w14:textId="4A3EEC2A" w:rsidR="00D54641" w:rsidRPr="004E66ED" w:rsidRDefault="00D54641" w:rsidP="00D54641">
            <w:pPr>
              <w:pStyle w:val="TAC"/>
              <w:rPr>
                <w:rFonts w:cs="Arial"/>
                <w:szCs w:val="18"/>
              </w:rPr>
            </w:pPr>
            <w:r w:rsidRPr="004E66ED">
              <w:rPr>
                <w:rFonts w:cs="Arial"/>
                <w:szCs w:val="18"/>
              </w:rPr>
              <w:t>[CPR 4.3]</w:t>
            </w:r>
          </w:p>
        </w:tc>
        <w:tc>
          <w:tcPr>
            <w:tcW w:w="5774" w:type="dxa"/>
          </w:tcPr>
          <w:p w14:paraId="2D4AF008" w14:textId="77777777" w:rsidR="00D54641" w:rsidRPr="004E66ED" w:rsidRDefault="00D54641" w:rsidP="00D54641">
            <w:r w:rsidRPr="004E66ED">
              <w:t xml:space="preserve">Subject to regulatory requirements, user consent and operator policy, the 5G system shall be able to authorize the avatar to be used in mobile metaverse services. </w:t>
            </w:r>
          </w:p>
          <w:p w14:paraId="2EE73F4B" w14:textId="77777777" w:rsidR="00D54641" w:rsidRPr="004E66ED" w:rsidRDefault="00D54641" w:rsidP="00D54641"/>
        </w:tc>
        <w:tc>
          <w:tcPr>
            <w:tcW w:w="1701" w:type="dxa"/>
          </w:tcPr>
          <w:p w14:paraId="7873F8A9" w14:textId="77777777" w:rsidR="00D54641" w:rsidRPr="004E66ED" w:rsidRDefault="00D54641" w:rsidP="00D54641">
            <w:r w:rsidRPr="004E66ED">
              <w:t>[PR 5.24.6-2]</w:t>
            </w:r>
          </w:p>
        </w:tc>
        <w:tc>
          <w:tcPr>
            <w:tcW w:w="1559" w:type="dxa"/>
          </w:tcPr>
          <w:p w14:paraId="14175220" w14:textId="77777777" w:rsidR="00D54641" w:rsidRPr="004E66ED" w:rsidRDefault="00D54641" w:rsidP="00D54641">
            <w:pPr>
              <w:pStyle w:val="TAL"/>
              <w:rPr>
                <w:rFonts w:ascii="Times New Roman" w:hAnsi="Times New Roman"/>
                <w:szCs w:val="18"/>
              </w:rPr>
            </w:pPr>
          </w:p>
        </w:tc>
      </w:tr>
      <w:tr w:rsidR="00D54641" w:rsidRPr="004E66ED" w14:paraId="4CDCE894" w14:textId="77777777" w:rsidTr="00D54641">
        <w:trPr>
          <w:trHeight w:val="1257"/>
        </w:trPr>
        <w:tc>
          <w:tcPr>
            <w:tcW w:w="1167" w:type="dxa"/>
          </w:tcPr>
          <w:p w14:paraId="354D3A0D" w14:textId="2F70DC5F" w:rsidR="00D54641" w:rsidRPr="004E66ED" w:rsidRDefault="00D54641" w:rsidP="00D54641">
            <w:pPr>
              <w:pStyle w:val="TAC"/>
              <w:rPr>
                <w:rFonts w:cs="Arial"/>
                <w:szCs w:val="18"/>
              </w:rPr>
            </w:pPr>
            <w:r w:rsidRPr="004E66ED">
              <w:rPr>
                <w:rFonts w:cs="Arial"/>
                <w:szCs w:val="18"/>
              </w:rPr>
              <w:lastRenderedPageBreak/>
              <w:t>[CPR 4.4]</w:t>
            </w:r>
          </w:p>
        </w:tc>
        <w:tc>
          <w:tcPr>
            <w:tcW w:w="5774" w:type="dxa"/>
          </w:tcPr>
          <w:p w14:paraId="6EB8C289" w14:textId="77777777" w:rsidR="00D54641" w:rsidRPr="004E66ED" w:rsidRDefault="00D54641" w:rsidP="00D54641">
            <w:r w:rsidRPr="004E66ED">
              <w:t>Subject to regulatory requirements, user consent and operator policy, the 5G system shall provide time-bound authorization services for an avatar to be used in mobile metaverse services.</w:t>
            </w:r>
          </w:p>
        </w:tc>
        <w:tc>
          <w:tcPr>
            <w:tcW w:w="1701" w:type="dxa"/>
          </w:tcPr>
          <w:p w14:paraId="410BFC5A" w14:textId="77777777" w:rsidR="00D54641" w:rsidRPr="004E66ED" w:rsidRDefault="00D54641" w:rsidP="00D54641">
            <w:r w:rsidRPr="004E66ED">
              <w:t>[PR 5.24.6-3]</w:t>
            </w:r>
          </w:p>
        </w:tc>
        <w:tc>
          <w:tcPr>
            <w:tcW w:w="1559" w:type="dxa"/>
          </w:tcPr>
          <w:p w14:paraId="03DCE8D5" w14:textId="77777777" w:rsidR="00D54641" w:rsidRPr="004E66ED" w:rsidRDefault="00D54641" w:rsidP="00D54641">
            <w:pPr>
              <w:pStyle w:val="TAL"/>
              <w:rPr>
                <w:rFonts w:ascii="Times New Roman" w:hAnsi="Times New Roman"/>
                <w:szCs w:val="18"/>
              </w:rPr>
            </w:pPr>
          </w:p>
        </w:tc>
      </w:tr>
    </w:tbl>
    <w:p w14:paraId="51D34E41" w14:textId="77777777" w:rsidR="00D54641" w:rsidRPr="004E66ED" w:rsidRDefault="00D54641" w:rsidP="00D54641"/>
    <w:p w14:paraId="326E014F" w14:textId="2E6B9C1E" w:rsidR="00D54641" w:rsidRPr="004E66ED" w:rsidRDefault="00D54641" w:rsidP="00D54641">
      <w:pPr>
        <w:pStyle w:val="Heading3"/>
      </w:pPr>
      <w:bookmarkStart w:id="1063" w:name="_Toc136356764"/>
      <w:bookmarkStart w:id="1064" w:name="_Toc136857657"/>
      <w:r w:rsidRPr="004E66ED">
        <w:t>7.1.5</w:t>
      </w:r>
      <w:r w:rsidRPr="004E66ED">
        <w:tab/>
        <w:t>Digital Asset Management</w:t>
      </w:r>
      <w:bookmarkEnd w:id="1063"/>
      <w:bookmarkEnd w:id="1064"/>
    </w:p>
    <w:p w14:paraId="41350A8B" w14:textId="149A6721" w:rsidR="00D54641" w:rsidRPr="004E66ED" w:rsidRDefault="00D54641" w:rsidP="00D54641">
      <w:pPr>
        <w:pStyle w:val="TH"/>
        <w:keepNext w:val="0"/>
        <w:keepLines w:val="0"/>
        <w:widowControl w:val="0"/>
        <w:adjustRightInd w:val="0"/>
        <w:snapToGrid w:val="0"/>
        <w:rPr>
          <w:lang w:eastAsia="ko-KR"/>
        </w:rPr>
      </w:pPr>
      <w:r w:rsidRPr="004E66ED">
        <w:t>Table 7.1.5</w:t>
      </w:r>
      <w:r w:rsidRPr="004E66ED">
        <w:rPr>
          <w:rFonts w:eastAsia="DengXian"/>
        </w:rPr>
        <w:t xml:space="preserve">-1 </w:t>
      </w:r>
      <w:r w:rsidRPr="004E66ED">
        <w:t>– Digital Asset Management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1F3C6182" w14:textId="77777777" w:rsidTr="00D54641">
        <w:tc>
          <w:tcPr>
            <w:tcW w:w="1129" w:type="dxa"/>
          </w:tcPr>
          <w:p w14:paraId="2AE23DFB" w14:textId="77777777" w:rsidR="00D54641" w:rsidRPr="004E66ED" w:rsidRDefault="00D54641" w:rsidP="00D54641">
            <w:pPr>
              <w:pStyle w:val="TAH"/>
            </w:pPr>
            <w:r w:rsidRPr="004E66ED">
              <w:t>CPR #</w:t>
            </w:r>
          </w:p>
        </w:tc>
        <w:tc>
          <w:tcPr>
            <w:tcW w:w="5812" w:type="dxa"/>
          </w:tcPr>
          <w:p w14:paraId="44708499" w14:textId="77777777" w:rsidR="00D54641" w:rsidRPr="004E66ED" w:rsidRDefault="00D54641" w:rsidP="00D54641">
            <w:pPr>
              <w:pStyle w:val="TAH"/>
            </w:pPr>
            <w:r w:rsidRPr="004E66ED">
              <w:t>Consolidated Potential Requirement</w:t>
            </w:r>
          </w:p>
        </w:tc>
        <w:tc>
          <w:tcPr>
            <w:tcW w:w="1701" w:type="dxa"/>
          </w:tcPr>
          <w:p w14:paraId="2B9BC730" w14:textId="77777777" w:rsidR="00D54641" w:rsidRPr="004E66ED" w:rsidRDefault="00D54641" w:rsidP="00D54641">
            <w:pPr>
              <w:pStyle w:val="TAH"/>
            </w:pPr>
            <w:r w:rsidRPr="004E66ED">
              <w:t>Original PR #</w:t>
            </w:r>
          </w:p>
        </w:tc>
        <w:tc>
          <w:tcPr>
            <w:tcW w:w="1560" w:type="dxa"/>
          </w:tcPr>
          <w:p w14:paraId="12353B9B" w14:textId="77777777" w:rsidR="00D54641" w:rsidRPr="004E66ED" w:rsidRDefault="00D54641" w:rsidP="00D54641">
            <w:pPr>
              <w:pStyle w:val="TAH"/>
            </w:pPr>
            <w:r w:rsidRPr="004E66ED">
              <w:t>Comment</w:t>
            </w:r>
          </w:p>
        </w:tc>
      </w:tr>
      <w:tr w:rsidR="00D54641" w:rsidRPr="004E66ED" w14:paraId="6D2C2CA4" w14:textId="77777777" w:rsidTr="00D54641">
        <w:tc>
          <w:tcPr>
            <w:tcW w:w="1129" w:type="dxa"/>
          </w:tcPr>
          <w:p w14:paraId="6A75748B" w14:textId="137BC388" w:rsidR="00D54641" w:rsidRPr="004E66ED" w:rsidRDefault="00D54641" w:rsidP="00D54641">
            <w:pPr>
              <w:pStyle w:val="TAC"/>
              <w:rPr>
                <w:rFonts w:cs="Arial"/>
                <w:szCs w:val="18"/>
              </w:rPr>
            </w:pPr>
            <w:r w:rsidRPr="004E66ED">
              <w:rPr>
                <w:rFonts w:cs="Arial"/>
                <w:szCs w:val="18"/>
              </w:rPr>
              <w:t>[CPR 5.1]</w:t>
            </w:r>
          </w:p>
        </w:tc>
        <w:tc>
          <w:tcPr>
            <w:tcW w:w="5812" w:type="dxa"/>
          </w:tcPr>
          <w:p w14:paraId="3704DACE" w14:textId="77777777" w:rsidR="00D54641" w:rsidRPr="004E66ED" w:rsidRDefault="00D54641" w:rsidP="00D54641">
            <w:r w:rsidRPr="004E66ED">
              <w:t>Subject to user consent, operator policy, and regulatory requirements, the 5G system shall be able to provide functionality to store digital assets associated with a user, and to remove such digital assets associated with a user.</w:t>
            </w:r>
          </w:p>
        </w:tc>
        <w:tc>
          <w:tcPr>
            <w:tcW w:w="1701" w:type="dxa"/>
          </w:tcPr>
          <w:p w14:paraId="504AD04D" w14:textId="77777777" w:rsidR="00D54641" w:rsidRPr="004E66ED" w:rsidRDefault="00D54641" w:rsidP="00D54641">
            <w:r w:rsidRPr="004E66ED">
              <w:t>[PR 5.13.6-1]</w:t>
            </w:r>
          </w:p>
          <w:p w14:paraId="6125EE0A" w14:textId="230CDDCC" w:rsidR="00D54641" w:rsidRPr="004E66ED" w:rsidRDefault="00D54641" w:rsidP="00D54641">
            <w:r w:rsidRPr="004E66ED">
              <w:t>[PR 5.15.6-1]</w:t>
            </w:r>
          </w:p>
          <w:p w14:paraId="6EA3B19A" w14:textId="61059BB7" w:rsidR="00D54641" w:rsidRPr="004E66ED" w:rsidRDefault="00D54641" w:rsidP="00D54641">
            <w:r w:rsidRPr="004E66ED">
              <w:t>[PR 5.16.6.2-1]</w:t>
            </w:r>
          </w:p>
          <w:p w14:paraId="18E15F0D" w14:textId="77777777" w:rsidR="00D54641" w:rsidRPr="004E66ED" w:rsidRDefault="00D54641" w:rsidP="00D54641">
            <w:r w:rsidRPr="004E66ED">
              <w:t>[PR 5.14.6-2]</w:t>
            </w:r>
          </w:p>
        </w:tc>
        <w:tc>
          <w:tcPr>
            <w:tcW w:w="1560" w:type="dxa"/>
          </w:tcPr>
          <w:p w14:paraId="1908442D" w14:textId="77777777" w:rsidR="00D54641" w:rsidRPr="004E66ED" w:rsidRDefault="00D54641" w:rsidP="00D54641"/>
        </w:tc>
      </w:tr>
      <w:tr w:rsidR="00D54641" w:rsidRPr="004E66ED" w14:paraId="2E2E05E2" w14:textId="77777777" w:rsidTr="00D54641">
        <w:tc>
          <w:tcPr>
            <w:tcW w:w="1129" w:type="dxa"/>
          </w:tcPr>
          <w:p w14:paraId="52B9758E" w14:textId="57D2CAAE" w:rsidR="00D54641" w:rsidRPr="004E66ED" w:rsidRDefault="00D54641" w:rsidP="00D54641">
            <w:pPr>
              <w:pStyle w:val="TAC"/>
              <w:rPr>
                <w:rFonts w:cs="Arial"/>
                <w:szCs w:val="18"/>
              </w:rPr>
            </w:pPr>
            <w:r w:rsidRPr="004E66ED">
              <w:rPr>
                <w:rFonts w:cs="Arial"/>
                <w:szCs w:val="18"/>
              </w:rPr>
              <w:t>[CPR 5.2]</w:t>
            </w:r>
          </w:p>
        </w:tc>
        <w:tc>
          <w:tcPr>
            <w:tcW w:w="5812" w:type="dxa"/>
          </w:tcPr>
          <w:p w14:paraId="2FDFAAAB" w14:textId="77777777" w:rsidR="00D54641" w:rsidRPr="004E66ED" w:rsidRDefault="00D54641" w:rsidP="00D54641">
            <w:r w:rsidRPr="004E66ED">
              <w:t>Subject to user consent, operator policy, and regulatory requirements, the 5G system shall provide a means to allow a user to securely access and update their digital assets.</w:t>
            </w:r>
          </w:p>
          <w:p w14:paraId="32A3330B" w14:textId="77777777" w:rsidR="00D54641" w:rsidRPr="004E66ED" w:rsidRDefault="00D54641" w:rsidP="00D54641">
            <w:pPr>
              <w:pStyle w:val="NO"/>
            </w:pPr>
          </w:p>
        </w:tc>
        <w:tc>
          <w:tcPr>
            <w:tcW w:w="1701" w:type="dxa"/>
          </w:tcPr>
          <w:p w14:paraId="39EA0D6E" w14:textId="77777777" w:rsidR="00D54641" w:rsidRPr="004E66ED" w:rsidRDefault="00D54641" w:rsidP="00D54641">
            <w:r w:rsidRPr="004E66ED">
              <w:t>[PR 5.13.6-1]</w:t>
            </w:r>
          </w:p>
          <w:p w14:paraId="63120608" w14:textId="77777777" w:rsidR="00D54641" w:rsidRPr="004E66ED" w:rsidRDefault="00D54641" w:rsidP="00D54641">
            <w:r w:rsidRPr="004E66ED">
              <w:t>[PR 5.15.6-1]</w:t>
            </w:r>
          </w:p>
          <w:p w14:paraId="457E4F47" w14:textId="77777777" w:rsidR="00D54641" w:rsidRPr="004E66ED" w:rsidRDefault="00D54641" w:rsidP="00D54641">
            <w:r w:rsidRPr="004E66ED">
              <w:t>[PR 5.16.6.2-1]</w:t>
            </w:r>
          </w:p>
        </w:tc>
        <w:tc>
          <w:tcPr>
            <w:tcW w:w="1560" w:type="dxa"/>
          </w:tcPr>
          <w:p w14:paraId="19B41FA0" w14:textId="77777777" w:rsidR="00D54641" w:rsidRPr="004E66ED" w:rsidRDefault="00D54641" w:rsidP="00D54641">
            <w:pPr>
              <w:rPr>
                <w:szCs w:val="18"/>
              </w:rPr>
            </w:pPr>
          </w:p>
        </w:tc>
      </w:tr>
      <w:tr w:rsidR="00D54641" w:rsidRPr="004E66ED" w14:paraId="63F5B74B" w14:textId="77777777" w:rsidTr="00D54641">
        <w:tc>
          <w:tcPr>
            <w:tcW w:w="1129" w:type="dxa"/>
          </w:tcPr>
          <w:p w14:paraId="36A470E4" w14:textId="5566CA7C" w:rsidR="00D54641" w:rsidRPr="004E66ED" w:rsidRDefault="00D54641" w:rsidP="00D54641">
            <w:pPr>
              <w:pStyle w:val="TAC"/>
              <w:rPr>
                <w:rFonts w:cs="Arial"/>
                <w:szCs w:val="18"/>
              </w:rPr>
            </w:pPr>
            <w:r w:rsidRPr="004E66ED">
              <w:rPr>
                <w:rFonts w:cs="Arial"/>
                <w:szCs w:val="18"/>
              </w:rPr>
              <w:t>[CPR 5.3]</w:t>
            </w:r>
          </w:p>
        </w:tc>
        <w:tc>
          <w:tcPr>
            <w:tcW w:w="5812" w:type="dxa"/>
          </w:tcPr>
          <w:p w14:paraId="5D8BA0BC" w14:textId="77777777" w:rsidR="00D54641" w:rsidRPr="004E66ED" w:rsidRDefault="00D54641" w:rsidP="00D54641">
            <w:r w:rsidRPr="004E66ED">
              <w:t>Subject to user consent, the 5G system shall be able to allow a trusted third party to retrieve the digital asset(s) associated with a user, e.g. when the user accesses a specific application.</w:t>
            </w:r>
          </w:p>
          <w:p w14:paraId="50A23831" w14:textId="77777777" w:rsidR="00D54641" w:rsidRPr="004E66ED" w:rsidRDefault="00D54641" w:rsidP="00D54641">
            <w:pPr>
              <w:pStyle w:val="NO"/>
            </w:pPr>
            <w:r w:rsidRPr="004E66ED">
              <w:t xml:space="preserve">NOTE: </w:t>
            </w:r>
            <w:r w:rsidRPr="004E66ED">
              <w:tab/>
              <w:t>When a user accesses an immersive mobile metaverse service, the authorized third party (service provider) could obtain relevant digital assets of a user associated with that service.</w:t>
            </w:r>
          </w:p>
        </w:tc>
        <w:tc>
          <w:tcPr>
            <w:tcW w:w="1701" w:type="dxa"/>
          </w:tcPr>
          <w:p w14:paraId="7A529F37" w14:textId="77777777" w:rsidR="00D54641" w:rsidRPr="004E66ED" w:rsidRDefault="00D54641" w:rsidP="00D54641">
            <w:r w:rsidRPr="004E66ED">
              <w:t>[PR 5.13.6-2]</w:t>
            </w:r>
          </w:p>
          <w:p w14:paraId="4EB30501" w14:textId="77777777" w:rsidR="00D54641" w:rsidRPr="004E66ED" w:rsidRDefault="00D54641" w:rsidP="00D54641">
            <w:r w:rsidRPr="004E66ED">
              <w:t>[PR 5.15.6-3]</w:t>
            </w:r>
          </w:p>
          <w:p w14:paraId="44D3D34D" w14:textId="77777777" w:rsidR="00D54641" w:rsidRPr="004E66ED" w:rsidRDefault="00D54641" w:rsidP="00D54641">
            <w:r w:rsidRPr="004E66ED">
              <w:t>[PR 5.14.6-1]</w:t>
            </w:r>
          </w:p>
          <w:p w14:paraId="0D5E05F2" w14:textId="77777777" w:rsidR="00D54641" w:rsidRPr="004E66ED" w:rsidRDefault="00D54641" w:rsidP="00D54641">
            <w:r w:rsidRPr="004E66ED">
              <w:t>[PR 5.15.6-2]</w:t>
            </w:r>
          </w:p>
        </w:tc>
        <w:tc>
          <w:tcPr>
            <w:tcW w:w="1560" w:type="dxa"/>
          </w:tcPr>
          <w:p w14:paraId="6B16C7A3" w14:textId="77777777" w:rsidR="00D54641" w:rsidRPr="004E66ED" w:rsidRDefault="00D54641" w:rsidP="00D54641"/>
        </w:tc>
      </w:tr>
      <w:tr w:rsidR="00D54641" w:rsidRPr="004E66ED" w14:paraId="604F2245" w14:textId="77777777" w:rsidTr="00D54641">
        <w:tc>
          <w:tcPr>
            <w:tcW w:w="1129" w:type="dxa"/>
          </w:tcPr>
          <w:p w14:paraId="6485947B" w14:textId="60A0A0CA" w:rsidR="00D54641" w:rsidRPr="004E66ED" w:rsidRDefault="00D54641" w:rsidP="00D54641">
            <w:pPr>
              <w:pStyle w:val="TAC"/>
              <w:rPr>
                <w:rFonts w:cs="Arial"/>
                <w:szCs w:val="18"/>
              </w:rPr>
            </w:pPr>
            <w:r w:rsidRPr="004E66ED">
              <w:rPr>
                <w:rFonts w:cs="Arial"/>
                <w:szCs w:val="18"/>
              </w:rPr>
              <w:t>[CPR 5.4]</w:t>
            </w:r>
          </w:p>
        </w:tc>
        <w:tc>
          <w:tcPr>
            <w:tcW w:w="5812" w:type="dxa"/>
          </w:tcPr>
          <w:p w14:paraId="739E2386" w14:textId="77777777" w:rsidR="00D54641" w:rsidRPr="004E66ED" w:rsidRDefault="00D54641" w:rsidP="00D54641">
            <w:r w:rsidRPr="004E66ED">
              <w:t xml:space="preserve">Subject to regulatory requirements and operator policy, the 5G system shall provide secure means to authorize the use of digital assets associated with a user (e.g. digital assets belonging to a third party customer). </w:t>
            </w:r>
          </w:p>
        </w:tc>
        <w:tc>
          <w:tcPr>
            <w:tcW w:w="1701" w:type="dxa"/>
          </w:tcPr>
          <w:p w14:paraId="14C5BAA7" w14:textId="77777777" w:rsidR="00D54641" w:rsidRPr="004E66ED" w:rsidRDefault="00D54641" w:rsidP="00D54641">
            <w:r w:rsidRPr="004E66ED">
              <w:t xml:space="preserve">[PR 5.16.6.2-2] </w:t>
            </w:r>
          </w:p>
          <w:p w14:paraId="00964C99" w14:textId="77777777" w:rsidR="00D54641" w:rsidRPr="004E66ED" w:rsidRDefault="00D54641" w:rsidP="00D54641">
            <w:r w:rsidRPr="004E66ED">
              <w:t>[PR 5.13.6.5]</w:t>
            </w:r>
          </w:p>
        </w:tc>
        <w:tc>
          <w:tcPr>
            <w:tcW w:w="1560" w:type="dxa"/>
          </w:tcPr>
          <w:p w14:paraId="21053857" w14:textId="77777777" w:rsidR="00D54641" w:rsidRPr="004E66ED" w:rsidRDefault="00D54641" w:rsidP="00D54641">
            <w:pPr>
              <w:rPr>
                <w:lang w:val="en-US"/>
              </w:rPr>
            </w:pPr>
          </w:p>
        </w:tc>
      </w:tr>
      <w:tr w:rsidR="00D54641" w:rsidRPr="004E66ED" w14:paraId="416CE005" w14:textId="77777777" w:rsidTr="00D54641">
        <w:tc>
          <w:tcPr>
            <w:tcW w:w="1129" w:type="dxa"/>
          </w:tcPr>
          <w:p w14:paraId="56E28D0A" w14:textId="2CA02292" w:rsidR="00D54641" w:rsidRPr="004E66ED" w:rsidRDefault="00D54641" w:rsidP="00D54641">
            <w:pPr>
              <w:pStyle w:val="TAC"/>
              <w:rPr>
                <w:rFonts w:cs="Arial"/>
                <w:szCs w:val="18"/>
              </w:rPr>
            </w:pPr>
            <w:r w:rsidRPr="004E66ED">
              <w:rPr>
                <w:rFonts w:cs="Arial"/>
                <w:szCs w:val="18"/>
              </w:rPr>
              <w:t>[CPR 5.5]</w:t>
            </w:r>
          </w:p>
        </w:tc>
        <w:tc>
          <w:tcPr>
            <w:tcW w:w="5812" w:type="dxa"/>
          </w:tcPr>
          <w:p w14:paraId="4C49A43B" w14:textId="77777777" w:rsidR="00D54641" w:rsidRPr="004E66ED" w:rsidRDefault="00D54641" w:rsidP="00D54641">
            <w:r w:rsidRPr="004E66ED">
              <w:t>The 5G system shall provide mechanisms to certify the authenticity of the digital assets associated with a user.</w:t>
            </w:r>
          </w:p>
        </w:tc>
        <w:tc>
          <w:tcPr>
            <w:tcW w:w="1701" w:type="dxa"/>
          </w:tcPr>
          <w:p w14:paraId="402E3EFB" w14:textId="77777777" w:rsidR="00D54641" w:rsidRPr="004E66ED" w:rsidRDefault="00D54641" w:rsidP="00D54641">
            <w:r w:rsidRPr="004E66ED">
              <w:t>[PR 5.13.6-4]</w:t>
            </w:r>
          </w:p>
        </w:tc>
        <w:tc>
          <w:tcPr>
            <w:tcW w:w="1560" w:type="dxa"/>
          </w:tcPr>
          <w:p w14:paraId="4932EAF7" w14:textId="77777777" w:rsidR="00D54641" w:rsidRPr="004E66ED" w:rsidRDefault="00D54641" w:rsidP="00D54641">
            <w:pPr>
              <w:pStyle w:val="TAL"/>
              <w:rPr>
                <w:rFonts w:ascii="Times New Roman" w:hAnsi="Times New Roman"/>
                <w:szCs w:val="18"/>
              </w:rPr>
            </w:pPr>
          </w:p>
        </w:tc>
      </w:tr>
    </w:tbl>
    <w:p w14:paraId="08DAF4F0" w14:textId="77777777" w:rsidR="00D54641" w:rsidRPr="004E66ED" w:rsidRDefault="00D54641" w:rsidP="00D54641"/>
    <w:p w14:paraId="52F35BDA" w14:textId="231BA770" w:rsidR="00D54641" w:rsidRPr="004E66ED" w:rsidRDefault="00D54641" w:rsidP="00D54641">
      <w:pPr>
        <w:pStyle w:val="Heading3"/>
      </w:pPr>
      <w:bookmarkStart w:id="1065" w:name="_Toc136356765"/>
      <w:bookmarkStart w:id="1066" w:name="_Toc136857658"/>
      <w:r w:rsidRPr="004E66ED">
        <w:t>7.1.6</w:t>
      </w:r>
      <w:r w:rsidRPr="004E66ED">
        <w:tab/>
        <w:t>Charging requirements for mobile metaverse services</w:t>
      </w:r>
      <w:bookmarkEnd w:id="1065"/>
      <w:bookmarkEnd w:id="1066"/>
    </w:p>
    <w:p w14:paraId="5D178AAB" w14:textId="20ECF26B" w:rsidR="00D54641" w:rsidRPr="004E66ED" w:rsidRDefault="00D54641" w:rsidP="00D54641">
      <w:pPr>
        <w:pStyle w:val="TH"/>
        <w:keepNext w:val="0"/>
        <w:keepLines w:val="0"/>
        <w:widowControl w:val="0"/>
        <w:adjustRightInd w:val="0"/>
        <w:snapToGrid w:val="0"/>
        <w:rPr>
          <w:lang w:eastAsia="ko-KR"/>
        </w:rPr>
      </w:pPr>
      <w:r w:rsidRPr="004E66ED">
        <w:t>Table 7.1.6</w:t>
      </w:r>
      <w:r w:rsidRPr="004E66ED">
        <w:rPr>
          <w:rFonts w:eastAsia="DengXian"/>
        </w:rPr>
        <w:t xml:space="preserve">-1 </w:t>
      </w:r>
      <w:r w:rsidRPr="004E66ED">
        <w:t xml:space="preserve">– Consolidated Requirements on charging for mobile metaverse services </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5756"/>
        <w:gridCol w:w="1562"/>
        <w:gridCol w:w="1698"/>
      </w:tblGrid>
      <w:tr w:rsidR="00D54641" w:rsidRPr="004E66ED" w14:paraId="6A15F208" w14:textId="77777777" w:rsidTr="00D54641">
        <w:tc>
          <w:tcPr>
            <w:tcW w:w="1185" w:type="dxa"/>
          </w:tcPr>
          <w:p w14:paraId="6B2F9F1B" w14:textId="77777777" w:rsidR="00D54641" w:rsidRPr="004E66ED" w:rsidRDefault="00D54641" w:rsidP="00D54641">
            <w:pPr>
              <w:pStyle w:val="TAH"/>
            </w:pPr>
            <w:r w:rsidRPr="004E66ED">
              <w:t>CPR #</w:t>
            </w:r>
          </w:p>
        </w:tc>
        <w:tc>
          <w:tcPr>
            <w:tcW w:w="5756" w:type="dxa"/>
          </w:tcPr>
          <w:p w14:paraId="1CF7B89C" w14:textId="77777777" w:rsidR="00D54641" w:rsidRPr="004E66ED" w:rsidRDefault="00D54641" w:rsidP="00D54641">
            <w:pPr>
              <w:pStyle w:val="TAH"/>
            </w:pPr>
            <w:r w:rsidRPr="004E66ED">
              <w:t>Consolidated Potential Requirement</w:t>
            </w:r>
          </w:p>
        </w:tc>
        <w:tc>
          <w:tcPr>
            <w:tcW w:w="1562" w:type="dxa"/>
          </w:tcPr>
          <w:p w14:paraId="6671FE6E" w14:textId="77777777" w:rsidR="00D54641" w:rsidRPr="004E66ED" w:rsidRDefault="00D54641" w:rsidP="00D54641">
            <w:pPr>
              <w:pStyle w:val="TAH"/>
            </w:pPr>
            <w:r w:rsidRPr="004E66ED">
              <w:t>Original PR #</w:t>
            </w:r>
          </w:p>
        </w:tc>
        <w:tc>
          <w:tcPr>
            <w:tcW w:w="1698" w:type="dxa"/>
          </w:tcPr>
          <w:p w14:paraId="3E3A9FEC" w14:textId="77777777" w:rsidR="00D54641" w:rsidRPr="004E66ED" w:rsidRDefault="00D54641" w:rsidP="00D54641">
            <w:pPr>
              <w:pStyle w:val="TAH"/>
            </w:pPr>
            <w:r w:rsidRPr="004E66ED">
              <w:t>Comment</w:t>
            </w:r>
          </w:p>
        </w:tc>
      </w:tr>
      <w:tr w:rsidR="00D54641" w:rsidRPr="004E66ED" w14:paraId="42060DEC" w14:textId="77777777" w:rsidTr="00D54641">
        <w:tc>
          <w:tcPr>
            <w:tcW w:w="1185" w:type="dxa"/>
          </w:tcPr>
          <w:p w14:paraId="66F2F9D1" w14:textId="2A548E6C" w:rsidR="00D54641" w:rsidRPr="004E66ED" w:rsidRDefault="00D54641" w:rsidP="00D54641">
            <w:pPr>
              <w:pStyle w:val="TAC"/>
              <w:rPr>
                <w:rFonts w:cs="Arial"/>
              </w:rPr>
            </w:pPr>
            <w:r w:rsidRPr="004E66ED">
              <w:rPr>
                <w:rFonts w:cs="Arial"/>
              </w:rPr>
              <w:t>[CPR 6.1]</w:t>
            </w:r>
          </w:p>
        </w:tc>
        <w:tc>
          <w:tcPr>
            <w:tcW w:w="5756" w:type="dxa"/>
          </w:tcPr>
          <w:p w14:paraId="1266A9C2" w14:textId="77777777" w:rsidR="00D54641" w:rsidRPr="004E66ED" w:rsidRDefault="00D54641" w:rsidP="00D54641">
            <w:r w:rsidRPr="004E66ED">
              <w:t>The 5G system shall be able to collect charging information for the</w:t>
            </w:r>
            <w:r w:rsidRPr="004E66ED">
              <w:rPr>
                <w:lang w:val="en-US"/>
              </w:rPr>
              <w:t xml:space="preserve"> </w:t>
            </w:r>
            <w:r w:rsidRPr="004E66ED">
              <w:t xml:space="preserve">actions related to spatial anchors, where a third party creates, deletes or modifies a spatial anchor or associated service information. </w:t>
            </w:r>
          </w:p>
          <w:p w14:paraId="078B415C" w14:textId="77777777" w:rsidR="00D54641" w:rsidRPr="004E66ED" w:rsidRDefault="00D54641" w:rsidP="00D54641">
            <w:pPr>
              <w:pStyle w:val="NO"/>
            </w:pPr>
            <w:r w:rsidRPr="004E66ED">
              <w:t>NOTE:</w:t>
            </w:r>
            <w:r w:rsidRPr="004E66ED">
              <w:tab/>
              <w:t>It is assumed that exposure of network anchors and associated service information can be a service provided by a network operator to third parties.</w:t>
            </w:r>
          </w:p>
        </w:tc>
        <w:tc>
          <w:tcPr>
            <w:tcW w:w="1562" w:type="dxa"/>
          </w:tcPr>
          <w:p w14:paraId="04571DA6" w14:textId="77777777" w:rsidR="00D54641" w:rsidRPr="004E66ED" w:rsidRDefault="00D54641" w:rsidP="00D54641">
            <w:r w:rsidRPr="004E66ED">
              <w:t>[PR 5.4.6-6]</w:t>
            </w:r>
          </w:p>
          <w:p w14:paraId="1D1917C3" w14:textId="77777777" w:rsidR="00D54641" w:rsidRPr="004E66ED" w:rsidRDefault="00D54641" w:rsidP="00D54641">
            <w:r w:rsidRPr="004E66ED">
              <w:t>[PR 5.4.6-7]</w:t>
            </w:r>
          </w:p>
          <w:p w14:paraId="66B15EFE" w14:textId="77777777" w:rsidR="00D54641" w:rsidRPr="004E66ED" w:rsidRDefault="00D54641" w:rsidP="00D54641"/>
        </w:tc>
        <w:tc>
          <w:tcPr>
            <w:tcW w:w="1698" w:type="dxa"/>
          </w:tcPr>
          <w:p w14:paraId="3D96173B" w14:textId="77777777" w:rsidR="00D54641" w:rsidRPr="004E66ED" w:rsidRDefault="00D54641" w:rsidP="00D54641"/>
        </w:tc>
      </w:tr>
      <w:tr w:rsidR="00D54641" w:rsidRPr="004E66ED" w14:paraId="329CE3A5" w14:textId="77777777" w:rsidTr="00D54641">
        <w:tc>
          <w:tcPr>
            <w:tcW w:w="1185" w:type="dxa"/>
          </w:tcPr>
          <w:p w14:paraId="7D50E841" w14:textId="324D8454" w:rsidR="00D54641" w:rsidRPr="004E66ED" w:rsidRDefault="00D54641" w:rsidP="00D54641">
            <w:pPr>
              <w:pStyle w:val="TAC"/>
              <w:rPr>
                <w:rFonts w:cs="Arial"/>
              </w:rPr>
            </w:pPr>
            <w:r w:rsidRPr="004E66ED">
              <w:rPr>
                <w:rFonts w:cs="Arial"/>
              </w:rPr>
              <w:t>[CPR 6.2]</w:t>
            </w:r>
          </w:p>
        </w:tc>
        <w:tc>
          <w:tcPr>
            <w:tcW w:w="5756" w:type="dxa"/>
          </w:tcPr>
          <w:p w14:paraId="23EAF76E" w14:textId="77777777" w:rsidR="00D54641" w:rsidRPr="004E66ED" w:rsidRDefault="00D54641" w:rsidP="00D54641">
            <w:r w:rsidRPr="004E66ED">
              <w:t>The 5G system shall support the collection of charging information associated with the exposure of a spatial map or derived localization information to authorized third parties.</w:t>
            </w:r>
          </w:p>
        </w:tc>
        <w:tc>
          <w:tcPr>
            <w:tcW w:w="1562" w:type="dxa"/>
          </w:tcPr>
          <w:p w14:paraId="08230D82" w14:textId="77777777" w:rsidR="00D54641" w:rsidRPr="004E66ED" w:rsidRDefault="00D54641" w:rsidP="00D54641">
            <w:r w:rsidRPr="004E66ED">
              <w:t>[PR 5.5.6.1-4]</w:t>
            </w:r>
          </w:p>
        </w:tc>
        <w:tc>
          <w:tcPr>
            <w:tcW w:w="1698" w:type="dxa"/>
          </w:tcPr>
          <w:p w14:paraId="43C9DFD6" w14:textId="77777777" w:rsidR="00D54641" w:rsidRPr="004E66ED" w:rsidRDefault="00D54641" w:rsidP="00D54641">
            <w:pPr>
              <w:pStyle w:val="TAL"/>
              <w:rPr>
                <w:rFonts w:ascii="Times New Roman" w:hAnsi="Times New Roman"/>
              </w:rPr>
            </w:pPr>
          </w:p>
        </w:tc>
      </w:tr>
      <w:tr w:rsidR="00D54641" w:rsidRPr="004E66ED" w14:paraId="4D97BC43" w14:textId="77777777" w:rsidTr="00D54641">
        <w:tc>
          <w:tcPr>
            <w:tcW w:w="1185" w:type="dxa"/>
          </w:tcPr>
          <w:p w14:paraId="47D5EEAF" w14:textId="1330F704" w:rsidR="00D54641" w:rsidRPr="004E66ED" w:rsidRDefault="00D54641" w:rsidP="00D54641">
            <w:pPr>
              <w:pStyle w:val="TAC"/>
              <w:rPr>
                <w:rFonts w:cs="Arial"/>
              </w:rPr>
            </w:pPr>
            <w:r w:rsidRPr="004E66ED">
              <w:rPr>
                <w:rFonts w:cs="Arial"/>
              </w:rPr>
              <w:lastRenderedPageBreak/>
              <w:t>[CPR 6.3]</w:t>
            </w:r>
          </w:p>
        </w:tc>
        <w:tc>
          <w:tcPr>
            <w:tcW w:w="5756" w:type="dxa"/>
          </w:tcPr>
          <w:p w14:paraId="2CEB8EE8" w14:textId="5D724B8C" w:rsidR="00D54641" w:rsidRPr="004E66ED" w:rsidRDefault="00D54641" w:rsidP="00D54641">
            <w:r w:rsidRPr="004E66ED">
              <w:t>The 5G system shall support the collection of charging information associated with the production or modification of a spatial map on behalf of an authorized third party.</w:t>
            </w:r>
          </w:p>
        </w:tc>
        <w:tc>
          <w:tcPr>
            <w:tcW w:w="1562" w:type="dxa"/>
          </w:tcPr>
          <w:p w14:paraId="63D6359E" w14:textId="77777777" w:rsidR="00D54641" w:rsidRPr="004E66ED" w:rsidRDefault="00D54641" w:rsidP="00D54641">
            <w:r w:rsidRPr="004E66ED">
              <w:t>[PR 5.5.6.1-5]</w:t>
            </w:r>
          </w:p>
          <w:p w14:paraId="2BD3D859" w14:textId="77777777" w:rsidR="00D54641" w:rsidRPr="004E66ED" w:rsidRDefault="00D54641" w:rsidP="00D54641"/>
        </w:tc>
        <w:tc>
          <w:tcPr>
            <w:tcW w:w="1698" w:type="dxa"/>
          </w:tcPr>
          <w:p w14:paraId="791FA206" w14:textId="77777777" w:rsidR="00D54641" w:rsidRPr="004E66ED" w:rsidRDefault="00D54641" w:rsidP="00D54641">
            <w:pPr>
              <w:pStyle w:val="TAL"/>
              <w:rPr>
                <w:rFonts w:ascii="Times New Roman" w:hAnsi="Times New Roman"/>
              </w:rPr>
            </w:pPr>
          </w:p>
        </w:tc>
      </w:tr>
      <w:tr w:rsidR="00D54641" w:rsidRPr="004E66ED" w14:paraId="3AC4A7E1" w14:textId="77777777" w:rsidTr="00D54641">
        <w:trPr>
          <w:trHeight w:val="915"/>
        </w:trPr>
        <w:tc>
          <w:tcPr>
            <w:tcW w:w="1185" w:type="dxa"/>
          </w:tcPr>
          <w:p w14:paraId="511E2863" w14:textId="009F4CE4" w:rsidR="00D54641" w:rsidRPr="004E66ED" w:rsidRDefault="00D54641" w:rsidP="00D54641">
            <w:pPr>
              <w:pStyle w:val="TAC"/>
              <w:rPr>
                <w:rFonts w:cs="Arial"/>
              </w:rPr>
            </w:pPr>
            <w:r w:rsidRPr="004E66ED">
              <w:rPr>
                <w:rFonts w:cs="Arial"/>
              </w:rPr>
              <w:t>[CPR 6.4]</w:t>
            </w:r>
          </w:p>
        </w:tc>
        <w:tc>
          <w:tcPr>
            <w:tcW w:w="5756" w:type="dxa"/>
          </w:tcPr>
          <w:p w14:paraId="0D0033D6" w14:textId="77777777" w:rsidR="00D54641" w:rsidRPr="004E66ED" w:rsidRDefault="00D54641" w:rsidP="00D54641">
            <w:r w:rsidRPr="004E66ED">
              <w:t>The 5G system shall support the collection of charging information associated with exposing spatial location service information to authorized third parties.</w:t>
            </w:r>
          </w:p>
        </w:tc>
        <w:tc>
          <w:tcPr>
            <w:tcW w:w="1562" w:type="dxa"/>
          </w:tcPr>
          <w:p w14:paraId="5BD1525C" w14:textId="77777777" w:rsidR="00D54641" w:rsidRPr="004E66ED" w:rsidRDefault="00D54641" w:rsidP="00D54641">
            <w:r w:rsidRPr="004E66ED">
              <w:t>[PR 5.5.6.2-4]</w:t>
            </w:r>
          </w:p>
        </w:tc>
        <w:tc>
          <w:tcPr>
            <w:tcW w:w="1698" w:type="dxa"/>
          </w:tcPr>
          <w:p w14:paraId="0851876A" w14:textId="77777777" w:rsidR="00D54641" w:rsidRPr="004E66ED" w:rsidRDefault="00D54641" w:rsidP="00D54641">
            <w:pPr>
              <w:pStyle w:val="TAL"/>
              <w:rPr>
                <w:rFonts w:ascii="Times New Roman" w:hAnsi="Times New Roman"/>
              </w:rPr>
            </w:pPr>
          </w:p>
        </w:tc>
      </w:tr>
      <w:tr w:rsidR="00D54641" w:rsidRPr="004E66ED" w14:paraId="17A619B2" w14:textId="77777777" w:rsidTr="00D54641">
        <w:trPr>
          <w:trHeight w:val="915"/>
        </w:trPr>
        <w:tc>
          <w:tcPr>
            <w:tcW w:w="1185" w:type="dxa"/>
          </w:tcPr>
          <w:p w14:paraId="25692953" w14:textId="4FD88E0A" w:rsidR="00D54641" w:rsidRPr="004E66ED" w:rsidRDefault="00D54641" w:rsidP="00D54641">
            <w:pPr>
              <w:pStyle w:val="TAC"/>
              <w:rPr>
                <w:rFonts w:cs="Arial"/>
              </w:rPr>
            </w:pPr>
            <w:r w:rsidRPr="004E66ED">
              <w:rPr>
                <w:rFonts w:cs="Arial"/>
              </w:rPr>
              <w:t>[CPR 6.5]</w:t>
            </w:r>
          </w:p>
        </w:tc>
        <w:tc>
          <w:tcPr>
            <w:tcW w:w="5756" w:type="dxa"/>
          </w:tcPr>
          <w:p w14:paraId="4E630CAC" w14:textId="77777777" w:rsidR="00D54641" w:rsidRPr="004E66ED" w:rsidRDefault="00D54641" w:rsidP="00D54641">
            <w:r w:rsidRPr="004E66ED">
              <w:t>The 5G system shall support collection of charging information associated with initiating and terminating avatar call.</w:t>
            </w:r>
          </w:p>
        </w:tc>
        <w:tc>
          <w:tcPr>
            <w:tcW w:w="1562" w:type="dxa"/>
          </w:tcPr>
          <w:p w14:paraId="48EA132D" w14:textId="77777777" w:rsidR="00D54641" w:rsidRPr="004E66ED" w:rsidRDefault="00D54641" w:rsidP="00D54641">
            <w:r w:rsidRPr="004E66ED">
              <w:t>[PR 5.11.6-6]</w:t>
            </w:r>
          </w:p>
        </w:tc>
        <w:tc>
          <w:tcPr>
            <w:tcW w:w="1698" w:type="dxa"/>
          </w:tcPr>
          <w:p w14:paraId="56EE8661" w14:textId="77777777" w:rsidR="00D54641" w:rsidRPr="004E66ED" w:rsidRDefault="00D54641" w:rsidP="00D54641">
            <w:pPr>
              <w:pStyle w:val="TAL"/>
              <w:rPr>
                <w:rFonts w:ascii="Times New Roman" w:hAnsi="Times New Roman"/>
              </w:rPr>
            </w:pPr>
          </w:p>
        </w:tc>
      </w:tr>
      <w:tr w:rsidR="00D54641" w:rsidRPr="004E66ED" w14:paraId="6C2C82C2" w14:textId="77777777" w:rsidTr="00D54641">
        <w:trPr>
          <w:trHeight w:val="721"/>
        </w:trPr>
        <w:tc>
          <w:tcPr>
            <w:tcW w:w="1185" w:type="dxa"/>
          </w:tcPr>
          <w:p w14:paraId="5A348F10" w14:textId="65842A3B" w:rsidR="00D54641" w:rsidRPr="004E66ED" w:rsidRDefault="00D54641" w:rsidP="00D54641">
            <w:pPr>
              <w:pStyle w:val="TAC"/>
              <w:rPr>
                <w:rFonts w:cs="Arial"/>
              </w:rPr>
            </w:pPr>
            <w:r w:rsidRPr="004E66ED">
              <w:rPr>
                <w:rFonts w:cs="Arial"/>
              </w:rPr>
              <w:t>[CPR 6.6]</w:t>
            </w:r>
          </w:p>
        </w:tc>
        <w:tc>
          <w:tcPr>
            <w:tcW w:w="5756" w:type="dxa"/>
          </w:tcPr>
          <w:p w14:paraId="2D614B01" w14:textId="77777777" w:rsidR="00D54641" w:rsidRPr="004E66ED" w:rsidRDefault="00D54641" w:rsidP="00D54641">
            <w:r w:rsidRPr="004E66ED">
              <w:t>The 5G system shall be able to collect charging information for transcoding services associated with avatar call.</w:t>
            </w:r>
          </w:p>
        </w:tc>
        <w:tc>
          <w:tcPr>
            <w:tcW w:w="1562" w:type="dxa"/>
          </w:tcPr>
          <w:p w14:paraId="08873850" w14:textId="77777777" w:rsidR="00D54641" w:rsidRPr="004E66ED" w:rsidRDefault="00D54641" w:rsidP="00D54641">
            <w:r w:rsidRPr="004E66ED">
              <w:t>[PR 5.26.6-5]</w:t>
            </w:r>
          </w:p>
        </w:tc>
        <w:tc>
          <w:tcPr>
            <w:tcW w:w="1698" w:type="dxa"/>
          </w:tcPr>
          <w:p w14:paraId="46880B76" w14:textId="77777777" w:rsidR="00D54641" w:rsidRPr="004E66ED" w:rsidRDefault="00D54641" w:rsidP="00D54641">
            <w:pPr>
              <w:pStyle w:val="TAL"/>
              <w:rPr>
                <w:rFonts w:ascii="Times New Roman" w:hAnsi="Times New Roman"/>
              </w:rPr>
            </w:pPr>
          </w:p>
        </w:tc>
      </w:tr>
      <w:tr w:rsidR="00D54641" w:rsidRPr="004E66ED" w14:paraId="415C9BEA" w14:textId="77777777" w:rsidTr="00D54641">
        <w:trPr>
          <w:trHeight w:val="907"/>
        </w:trPr>
        <w:tc>
          <w:tcPr>
            <w:tcW w:w="1185" w:type="dxa"/>
          </w:tcPr>
          <w:p w14:paraId="02A144F7" w14:textId="0CF9FB9A" w:rsidR="00D54641" w:rsidRPr="004E66ED" w:rsidRDefault="00D54641" w:rsidP="00D54641">
            <w:pPr>
              <w:pStyle w:val="TAC"/>
              <w:rPr>
                <w:rFonts w:cs="Arial"/>
              </w:rPr>
            </w:pPr>
            <w:r w:rsidRPr="004E66ED">
              <w:rPr>
                <w:rFonts w:cs="Arial"/>
              </w:rPr>
              <w:t>[CPR 6.7]</w:t>
            </w:r>
          </w:p>
        </w:tc>
        <w:tc>
          <w:tcPr>
            <w:tcW w:w="5756" w:type="dxa"/>
          </w:tcPr>
          <w:p w14:paraId="7FDF6E33" w14:textId="77777777" w:rsidR="00D54641" w:rsidRPr="004E66ED" w:rsidRDefault="00D54641" w:rsidP="00D54641">
            <w:r w:rsidRPr="004E66ED">
              <w:t>The 5G system shall be able to collect charging information associated with distribution of third party mobile metaverse media to one or more subscribers.</w:t>
            </w:r>
          </w:p>
        </w:tc>
        <w:tc>
          <w:tcPr>
            <w:tcW w:w="1562" w:type="dxa"/>
          </w:tcPr>
          <w:p w14:paraId="39939CC1" w14:textId="77777777" w:rsidR="00D54641" w:rsidRPr="004E66ED" w:rsidRDefault="00D54641" w:rsidP="00D54641">
            <w:r w:rsidRPr="004E66ED">
              <w:t>[PR 5.27.6.4]</w:t>
            </w:r>
          </w:p>
        </w:tc>
        <w:tc>
          <w:tcPr>
            <w:tcW w:w="1698" w:type="dxa"/>
          </w:tcPr>
          <w:p w14:paraId="6EF17D30" w14:textId="77777777" w:rsidR="00D54641" w:rsidRPr="004E66ED" w:rsidRDefault="00D54641" w:rsidP="00D54641">
            <w:pPr>
              <w:pStyle w:val="TAL"/>
              <w:rPr>
                <w:rFonts w:ascii="Times New Roman" w:hAnsi="Times New Roman"/>
              </w:rPr>
            </w:pPr>
          </w:p>
        </w:tc>
      </w:tr>
      <w:tr w:rsidR="00D54641" w:rsidRPr="004E66ED" w14:paraId="6D5E8EC6" w14:textId="77777777" w:rsidTr="00D54641">
        <w:trPr>
          <w:trHeight w:val="907"/>
        </w:trPr>
        <w:tc>
          <w:tcPr>
            <w:tcW w:w="1185" w:type="dxa"/>
          </w:tcPr>
          <w:p w14:paraId="18D6350E" w14:textId="39AC0871" w:rsidR="00D54641" w:rsidRPr="004E66ED" w:rsidRDefault="00D54641" w:rsidP="00D54641">
            <w:pPr>
              <w:pStyle w:val="TAC"/>
              <w:rPr>
                <w:rFonts w:cs="Arial"/>
              </w:rPr>
            </w:pPr>
            <w:r w:rsidRPr="004E66ED">
              <w:rPr>
                <w:rFonts w:cs="Arial"/>
                <w:szCs w:val="18"/>
              </w:rPr>
              <w:t>[CPR 6.8]</w:t>
            </w:r>
          </w:p>
        </w:tc>
        <w:tc>
          <w:tcPr>
            <w:tcW w:w="5756" w:type="dxa"/>
          </w:tcPr>
          <w:p w14:paraId="6CBE13C7" w14:textId="77777777" w:rsidR="00D54641" w:rsidRPr="004E66ED" w:rsidRDefault="00D54641" w:rsidP="00D54641">
            <w:r w:rsidRPr="004E66ED">
              <w:t>The 5G system shall be able to collect charging information per UE or per application, related to the use of digital assets associated with a user (e.g. typically a human user with a certain subscription).</w:t>
            </w:r>
          </w:p>
        </w:tc>
        <w:tc>
          <w:tcPr>
            <w:tcW w:w="1562" w:type="dxa"/>
          </w:tcPr>
          <w:p w14:paraId="5309B440" w14:textId="77777777" w:rsidR="00D54641" w:rsidRPr="004E66ED" w:rsidRDefault="00D54641" w:rsidP="00D54641">
            <w:r w:rsidRPr="004E66ED">
              <w:t>[PR 5.16.6.2-3]</w:t>
            </w:r>
          </w:p>
          <w:p w14:paraId="3654D7F0" w14:textId="77777777" w:rsidR="00D54641" w:rsidRPr="004E66ED" w:rsidRDefault="00D54641" w:rsidP="00D54641">
            <w:r w:rsidRPr="004E66ED">
              <w:t>[PR 5.16.6.2-4]</w:t>
            </w:r>
          </w:p>
        </w:tc>
        <w:tc>
          <w:tcPr>
            <w:tcW w:w="1698" w:type="dxa"/>
          </w:tcPr>
          <w:p w14:paraId="6FECE01C" w14:textId="77777777" w:rsidR="00D54641" w:rsidRPr="004E66ED" w:rsidRDefault="00D54641" w:rsidP="00D54641">
            <w:pPr>
              <w:pStyle w:val="TAL"/>
              <w:rPr>
                <w:rFonts w:ascii="Times New Roman" w:hAnsi="Times New Roman"/>
              </w:rPr>
            </w:pPr>
          </w:p>
        </w:tc>
      </w:tr>
      <w:tr w:rsidR="00D54641" w:rsidRPr="004E66ED" w14:paraId="548D3A43" w14:textId="77777777" w:rsidTr="00D54641">
        <w:trPr>
          <w:trHeight w:val="907"/>
        </w:trPr>
        <w:tc>
          <w:tcPr>
            <w:tcW w:w="1185" w:type="dxa"/>
          </w:tcPr>
          <w:p w14:paraId="5F9844D4" w14:textId="29AE0631" w:rsidR="00D54641" w:rsidRPr="004E66ED" w:rsidRDefault="00D54641" w:rsidP="00D54641">
            <w:pPr>
              <w:pStyle w:val="TAC"/>
              <w:rPr>
                <w:rFonts w:cs="Arial"/>
                <w:szCs w:val="18"/>
              </w:rPr>
            </w:pPr>
            <w:r w:rsidRPr="004E66ED">
              <w:rPr>
                <w:rFonts w:cs="Arial"/>
                <w:szCs w:val="18"/>
              </w:rPr>
              <w:t>[CPR 6.9]</w:t>
            </w:r>
          </w:p>
        </w:tc>
        <w:tc>
          <w:tcPr>
            <w:tcW w:w="5756" w:type="dxa"/>
          </w:tcPr>
          <w:p w14:paraId="6F955F71" w14:textId="77777777" w:rsidR="00D54641" w:rsidRPr="004E66ED" w:rsidRDefault="00D54641" w:rsidP="00D54641">
            <w:r w:rsidRPr="004E66ED">
              <w:t>The 5G system shall be able to collect charging information per UE for managing the digital assets associated with a user (e.g. typically a human user with a certain subscription) or a third party.</w:t>
            </w:r>
          </w:p>
          <w:p w14:paraId="507B5781" w14:textId="77777777" w:rsidR="00D54641" w:rsidRPr="004E66ED" w:rsidRDefault="00D54641" w:rsidP="00D54641">
            <w:pPr>
              <w:pStyle w:val="NO"/>
            </w:pPr>
            <w:r w:rsidRPr="004E66ED">
              <w:t>NOTE:</w:t>
            </w:r>
            <w:r w:rsidRPr="004E66ED">
              <w:tab/>
              <w:t>A third party who has digital assets could be an enterprise customer having service level agreement with the operator.</w:t>
            </w:r>
          </w:p>
        </w:tc>
        <w:tc>
          <w:tcPr>
            <w:tcW w:w="1562" w:type="dxa"/>
          </w:tcPr>
          <w:p w14:paraId="26D8C79B" w14:textId="77777777" w:rsidR="00D54641" w:rsidRPr="004E66ED" w:rsidRDefault="00D54641" w:rsidP="00D54641">
            <w:r w:rsidRPr="004E66ED">
              <w:t>[PR 5.16.6.2-3]</w:t>
            </w:r>
          </w:p>
        </w:tc>
        <w:tc>
          <w:tcPr>
            <w:tcW w:w="1698" w:type="dxa"/>
          </w:tcPr>
          <w:p w14:paraId="656E53AE" w14:textId="77777777" w:rsidR="00D54641" w:rsidRPr="004E66ED" w:rsidRDefault="00D54641" w:rsidP="00D54641">
            <w:pPr>
              <w:pStyle w:val="TAL"/>
              <w:rPr>
                <w:rFonts w:ascii="Times New Roman" w:hAnsi="Times New Roman"/>
                <w:szCs w:val="18"/>
              </w:rPr>
            </w:pPr>
          </w:p>
        </w:tc>
      </w:tr>
    </w:tbl>
    <w:p w14:paraId="31512CD4" w14:textId="77777777" w:rsidR="00473A2E" w:rsidRPr="004E66ED" w:rsidRDefault="00473A2E" w:rsidP="00785A5D">
      <w:pPr>
        <w:pStyle w:val="Heading2"/>
        <w:sectPr w:rsidR="00473A2E" w:rsidRPr="004E66ED">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14:paraId="08F2BE62" w14:textId="6A5B5634" w:rsidR="00785A5D" w:rsidRPr="004E66ED" w:rsidRDefault="003D1B17" w:rsidP="00785A5D">
      <w:pPr>
        <w:pStyle w:val="Heading2"/>
      </w:pPr>
      <w:bookmarkStart w:id="1067" w:name="_Toc120013101"/>
      <w:bookmarkStart w:id="1068" w:name="_Toc120025219"/>
      <w:bookmarkStart w:id="1069" w:name="_Toc120025374"/>
      <w:bookmarkStart w:id="1070" w:name="_Toc120091452"/>
      <w:bookmarkStart w:id="1071" w:name="_Toc136356766"/>
      <w:bookmarkStart w:id="1072" w:name="_Toc136857659"/>
      <w:r w:rsidRPr="004E66ED">
        <w:lastRenderedPageBreak/>
        <w:t>7</w:t>
      </w:r>
      <w:r w:rsidR="00785A5D" w:rsidRPr="004E66ED">
        <w:t>.2</w:t>
      </w:r>
      <w:r w:rsidR="00785A5D" w:rsidRPr="004E66ED">
        <w:tab/>
        <w:t>Consolidated potential KPIs</w:t>
      </w:r>
      <w:bookmarkEnd w:id="1067"/>
      <w:bookmarkEnd w:id="1068"/>
      <w:bookmarkEnd w:id="1069"/>
      <w:bookmarkEnd w:id="1070"/>
      <w:bookmarkEnd w:id="1071"/>
      <w:bookmarkEnd w:id="1072"/>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473A2E" w:rsidRPr="004E66ED" w14:paraId="2D6EAE5D" w14:textId="77777777" w:rsidTr="009B7684">
        <w:tc>
          <w:tcPr>
            <w:tcW w:w="1190" w:type="dxa"/>
            <w:vMerge w:val="restart"/>
          </w:tcPr>
          <w:p w14:paraId="4E3F0815" w14:textId="77777777" w:rsidR="00473A2E" w:rsidRPr="004E66ED" w:rsidRDefault="00473A2E" w:rsidP="009B7684">
            <w:pPr>
              <w:pStyle w:val="TAH"/>
              <w:rPr>
                <w:sz w:val="16"/>
              </w:rPr>
            </w:pPr>
            <w:r w:rsidRPr="004E66ED">
              <w:rPr>
                <w:rFonts w:hint="eastAsia"/>
                <w:sz w:val="16"/>
              </w:rPr>
              <w:t>Use Cases</w:t>
            </w:r>
          </w:p>
        </w:tc>
        <w:tc>
          <w:tcPr>
            <w:tcW w:w="5893" w:type="dxa"/>
            <w:gridSpan w:val="4"/>
          </w:tcPr>
          <w:p w14:paraId="6325F840" w14:textId="77777777" w:rsidR="00473A2E" w:rsidRPr="004E66ED" w:rsidRDefault="00473A2E" w:rsidP="009B7684">
            <w:pPr>
              <w:pStyle w:val="TAH"/>
              <w:rPr>
                <w:sz w:val="16"/>
              </w:rPr>
            </w:pPr>
            <w:r w:rsidRPr="004E66ED">
              <w:rPr>
                <w:sz w:val="16"/>
              </w:rPr>
              <w:t>Characteristic parameter (KPI)</w:t>
            </w:r>
          </w:p>
        </w:tc>
        <w:tc>
          <w:tcPr>
            <w:tcW w:w="5953" w:type="dxa"/>
            <w:gridSpan w:val="5"/>
          </w:tcPr>
          <w:p w14:paraId="42B19B4C" w14:textId="77777777" w:rsidR="00473A2E" w:rsidRPr="004E66ED" w:rsidRDefault="00473A2E" w:rsidP="009B7684">
            <w:pPr>
              <w:pStyle w:val="TAH"/>
              <w:rPr>
                <w:sz w:val="16"/>
              </w:rPr>
            </w:pPr>
            <w:r w:rsidRPr="004E66ED">
              <w:rPr>
                <w:sz w:val="16"/>
              </w:rPr>
              <w:t>Influence quantity</w:t>
            </w:r>
          </w:p>
        </w:tc>
        <w:tc>
          <w:tcPr>
            <w:tcW w:w="1418" w:type="dxa"/>
            <w:vMerge w:val="restart"/>
          </w:tcPr>
          <w:p w14:paraId="329F899A" w14:textId="77777777" w:rsidR="00473A2E" w:rsidRPr="004E66ED" w:rsidRDefault="00473A2E" w:rsidP="009B7684">
            <w:pPr>
              <w:pStyle w:val="TAH"/>
              <w:rPr>
                <w:sz w:val="16"/>
              </w:rPr>
            </w:pPr>
            <w:r w:rsidRPr="004E66ED">
              <w:rPr>
                <w:sz w:val="16"/>
              </w:rPr>
              <w:t>Remarks</w:t>
            </w:r>
          </w:p>
        </w:tc>
      </w:tr>
      <w:tr w:rsidR="00473A2E" w:rsidRPr="004E66ED" w14:paraId="6F1614E5" w14:textId="77777777" w:rsidTr="009B7684">
        <w:tc>
          <w:tcPr>
            <w:tcW w:w="1190" w:type="dxa"/>
            <w:vMerge/>
          </w:tcPr>
          <w:p w14:paraId="0A240253" w14:textId="77777777" w:rsidR="00473A2E" w:rsidRPr="004E66ED" w:rsidRDefault="00473A2E" w:rsidP="00301348">
            <w:pPr>
              <w:pStyle w:val="TAH"/>
              <w:rPr>
                <w:rFonts w:eastAsia="Calibri"/>
                <w:sz w:val="16"/>
              </w:rPr>
            </w:pPr>
          </w:p>
        </w:tc>
        <w:tc>
          <w:tcPr>
            <w:tcW w:w="1357" w:type="dxa"/>
          </w:tcPr>
          <w:p w14:paraId="2279EA25" w14:textId="77777777" w:rsidR="00473A2E" w:rsidRPr="004E66ED" w:rsidRDefault="00473A2E" w:rsidP="00301348">
            <w:pPr>
              <w:pStyle w:val="TAH"/>
              <w:rPr>
                <w:sz w:val="16"/>
              </w:rPr>
            </w:pPr>
            <w:r w:rsidRPr="004E66ED">
              <w:rPr>
                <w:sz w:val="16"/>
              </w:rPr>
              <w:t>Max allowed end-to-end latency</w:t>
            </w:r>
          </w:p>
        </w:tc>
        <w:tc>
          <w:tcPr>
            <w:tcW w:w="1843" w:type="dxa"/>
          </w:tcPr>
          <w:p w14:paraId="3A184590" w14:textId="77777777" w:rsidR="00473A2E" w:rsidRPr="004E66ED" w:rsidRDefault="00473A2E" w:rsidP="00301348">
            <w:pPr>
              <w:pStyle w:val="TAH"/>
              <w:rPr>
                <w:sz w:val="16"/>
              </w:rPr>
            </w:pPr>
            <w:r w:rsidRPr="004E66ED">
              <w:rPr>
                <w:sz w:val="16"/>
              </w:rPr>
              <w:t>Service bit rate: user-experienced data rate</w:t>
            </w:r>
          </w:p>
        </w:tc>
        <w:tc>
          <w:tcPr>
            <w:tcW w:w="1275" w:type="dxa"/>
          </w:tcPr>
          <w:p w14:paraId="50318106" w14:textId="77777777" w:rsidR="00473A2E" w:rsidRPr="004E66ED" w:rsidRDefault="00473A2E" w:rsidP="00301348">
            <w:pPr>
              <w:pStyle w:val="TAH"/>
              <w:rPr>
                <w:sz w:val="16"/>
              </w:rPr>
            </w:pPr>
            <w:r w:rsidRPr="004E66ED">
              <w:rPr>
                <w:sz w:val="16"/>
              </w:rPr>
              <w:t>Reliability</w:t>
            </w:r>
          </w:p>
        </w:tc>
        <w:tc>
          <w:tcPr>
            <w:tcW w:w="1418" w:type="dxa"/>
          </w:tcPr>
          <w:p w14:paraId="162FA99C" w14:textId="77777777" w:rsidR="00473A2E" w:rsidRPr="004E66ED" w:rsidRDefault="00473A2E" w:rsidP="00301348">
            <w:pPr>
              <w:pStyle w:val="TAH"/>
              <w:rPr>
                <w:sz w:val="16"/>
              </w:rPr>
            </w:pPr>
            <w:r w:rsidRPr="004E66ED">
              <w:rPr>
                <w:sz w:val="16"/>
              </w:rPr>
              <w:t>Area Traffic capacity</w:t>
            </w:r>
          </w:p>
        </w:tc>
        <w:tc>
          <w:tcPr>
            <w:tcW w:w="1276" w:type="dxa"/>
          </w:tcPr>
          <w:p w14:paraId="3D8A84C3" w14:textId="77777777" w:rsidR="00473A2E" w:rsidRPr="004E66ED" w:rsidRDefault="00473A2E" w:rsidP="009B7684">
            <w:pPr>
              <w:pStyle w:val="TAH"/>
              <w:rPr>
                <w:sz w:val="16"/>
              </w:rPr>
            </w:pPr>
            <w:r w:rsidRPr="004E66ED">
              <w:rPr>
                <w:sz w:val="16"/>
              </w:rPr>
              <w:t>Message size (byte)</w:t>
            </w:r>
          </w:p>
        </w:tc>
        <w:tc>
          <w:tcPr>
            <w:tcW w:w="1134" w:type="dxa"/>
          </w:tcPr>
          <w:p w14:paraId="0614046F" w14:textId="77777777" w:rsidR="00473A2E" w:rsidRPr="004E66ED" w:rsidRDefault="00473A2E" w:rsidP="009B7684">
            <w:pPr>
              <w:pStyle w:val="TAH"/>
              <w:rPr>
                <w:sz w:val="16"/>
                <w:lang w:eastAsia="zh-CN"/>
              </w:rPr>
            </w:pPr>
            <w:r w:rsidRPr="004E66ED">
              <w:rPr>
                <w:sz w:val="16"/>
              </w:rPr>
              <w:t>Transfer Interval</w:t>
            </w:r>
          </w:p>
        </w:tc>
        <w:tc>
          <w:tcPr>
            <w:tcW w:w="1134" w:type="dxa"/>
          </w:tcPr>
          <w:p w14:paraId="48FAD6C3" w14:textId="77777777" w:rsidR="00473A2E" w:rsidRPr="004E66ED" w:rsidRDefault="00473A2E" w:rsidP="009B7684">
            <w:pPr>
              <w:pStyle w:val="TAH"/>
              <w:rPr>
                <w:sz w:val="16"/>
              </w:rPr>
            </w:pPr>
            <w:r w:rsidRPr="004E66ED">
              <w:rPr>
                <w:sz w:val="16"/>
              </w:rPr>
              <w:t>Positioning accuracy</w:t>
            </w:r>
          </w:p>
        </w:tc>
        <w:tc>
          <w:tcPr>
            <w:tcW w:w="1275" w:type="dxa"/>
          </w:tcPr>
          <w:p w14:paraId="5A0DD8C5" w14:textId="77777777" w:rsidR="00473A2E" w:rsidRPr="004E66ED" w:rsidRDefault="00473A2E" w:rsidP="009B7684">
            <w:pPr>
              <w:pStyle w:val="TAH"/>
              <w:rPr>
                <w:sz w:val="16"/>
              </w:rPr>
            </w:pPr>
            <w:r w:rsidRPr="004E66ED">
              <w:rPr>
                <w:sz w:val="16"/>
              </w:rPr>
              <w:t>UE Speed</w:t>
            </w:r>
          </w:p>
        </w:tc>
        <w:tc>
          <w:tcPr>
            <w:tcW w:w="1134" w:type="dxa"/>
          </w:tcPr>
          <w:p w14:paraId="6041E6EA" w14:textId="77777777" w:rsidR="00473A2E" w:rsidRPr="004E66ED" w:rsidRDefault="00473A2E" w:rsidP="009B7684">
            <w:pPr>
              <w:pStyle w:val="TAH"/>
              <w:rPr>
                <w:sz w:val="16"/>
              </w:rPr>
            </w:pPr>
            <w:r w:rsidRPr="004E66ED">
              <w:rPr>
                <w:sz w:val="16"/>
              </w:rPr>
              <w:t>Service Area</w:t>
            </w:r>
          </w:p>
        </w:tc>
        <w:tc>
          <w:tcPr>
            <w:tcW w:w="1418" w:type="dxa"/>
            <w:vMerge/>
          </w:tcPr>
          <w:p w14:paraId="5B4487AE" w14:textId="77777777" w:rsidR="00473A2E" w:rsidRPr="004E66ED" w:rsidRDefault="00473A2E" w:rsidP="009B7684">
            <w:pPr>
              <w:pStyle w:val="TAH"/>
              <w:rPr>
                <w:sz w:val="16"/>
              </w:rPr>
            </w:pPr>
          </w:p>
        </w:tc>
      </w:tr>
      <w:tr w:rsidR="00473A2E" w:rsidRPr="004E66ED" w14:paraId="1148C455" w14:textId="77777777" w:rsidTr="009B7684">
        <w:trPr>
          <w:trHeight w:val="2212"/>
        </w:trPr>
        <w:tc>
          <w:tcPr>
            <w:tcW w:w="1190" w:type="dxa"/>
          </w:tcPr>
          <w:p w14:paraId="3D2C8A9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p w14:paraId="70CE280F" w14:textId="77777777" w:rsidR="00473A2E" w:rsidRPr="004E66ED" w:rsidRDefault="00473A2E" w:rsidP="009B7684">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1357" w:type="dxa"/>
          </w:tcPr>
          <w:p w14:paraId="2FE3B9C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[5-20] </w:t>
            </w:r>
            <w:r w:rsidRPr="004E66ED">
              <w:rPr>
                <w:rFonts w:ascii="Arial" w:hAnsi="Arial" w:hint="eastAsia"/>
                <w:sz w:val="16"/>
              </w:rPr>
              <w:t>ms</w:t>
            </w:r>
            <w:r w:rsidRPr="004E66ED">
              <w:rPr>
                <w:rFonts w:ascii="Arial" w:hAnsi="Arial"/>
                <w:sz w:val="16"/>
              </w:rPr>
              <w:t xml:space="preserve"> (NOTE 1)</w:t>
            </w:r>
          </w:p>
          <w:p w14:paraId="4E5B5B6A" w14:textId="77777777" w:rsidR="00473A2E" w:rsidRPr="004E66ED" w:rsidRDefault="00473A2E" w:rsidP="009B7684">
            <w:pPr>
              <w:keepNext/>
              <w:keepLines/>
              <w:spacing w:after="0"/>
              <w:rPr>
                <w:rFonts w:ascii="Arial" w:hAnsi="Arial"/>
                <w:sz w:val="16"/>
              </w:rPr>
            </w:pPr>
          </w:p>
        </w:tc>
        <w:tc>
          <w:tcPr>
            <w:tcW w:w="1843" w:type="dxa"/>
          </w:tcPr>
          <w:p w14:paraId="21CED3F7"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[10~100 Mbit/s] </w:t>
            </w:r>
          </w:p>
          <w:p w14:paraId="16A67822" w14:textId="77777777" w:rsidR="00473A2E" w:rsidRPr="004E66ED" w:rsidRDefault="00473A2E" w:rsidP="009B7684">
            <w:pPr>
              <w:keepNext/>
              <w:keepLines/>
              <w:spacing w:after="0"/>
              <w:rPr>
                <w:rFonts w:ascii="Arial" w:hAnsi="Arial"/>
                <w:sz w:val="16"/>
              </w:rPr>
            </w:pPr>
            <w:r w:rsidRPr="004E66ED">
              <w:rPr>
                <w:rFonts w:ascii="Arial" w:hAnsi="Arial"/>
                <w:sz w:val="16"/>
              </w:rPr>
              <w:t>[25]</w:t>
            </w:r>
          </w:p>
          <w:p w14:paraId="0B5B7C2F" w14:textId="77777777" w:rsidR="00473A2E" w:rsidRPr="004E66ED" w:rsidRDefault="00473A2E" w:rsidP="009B7684">
            <w:pPr>
              <w:keepNext/>
              <w:keepLines/>
              <w:spacing w:after="0"/>
              <w:rPr>
                <w:rFonts w:ascii="Arial" w:hAnsi="Arial"/>
                <w:sz w:val="16"/>
                <w:lang w:val="en-US" w:eastAsia="zh-CN"/>
              </w:rPr>
            </w:pPr>
            <w:r w:rsidRPr="004E66ED">
              <w:rPr>
                <w:rFonts w:ascii="Arial" w:hAnsi="Arial"/>
                <w:sz w:val="16"/>
                <w:lang w:val="en-US" w:eastAsia="zh-CN"/>
              </w:rPr>
              <w:t>(NOTE 6)</w:t>
            </w:r>
          </w:p>
          <w:p w14:paraId="4FB7C3A8" w14:textId="77777777" w:rsidR="00473A2E" w:rsidRPr="004E66ED" w:rsidRDefault="00473A2E" w:rsidP="009B7684">
            <w:pPr>
              <w:keepNext/>
              <w:keepLines/>
              <w:spacing w:after="0"/>
              <w:rPr>
                <w:rFonts w:ascii="Arial" w:hAnsi="Arial"/>
                <w:sz w:val="16"/>
                <w:lang w:val="en-US" w:eastAsia="zh-CN"/>
              </w:rPr>
            </w:pPr>
          </w:p>
        </w:tc>
        <w:tc>
          <w:tcPr>
            <w:tcW w:w="1275" w:type="dxa"/>
          </w:tcPr>
          <w:p w14:paraId="57D9E0CB" w14:textId="77777777" w:rsidR="00473A2E" w:rsidRPr="004E66ED" w:rsidRDefault="00473A2E" w:rsidP="009B7684">
            <w:pPr>
              <w:keepNext/>
              <w:keepLines/>
              <w:spacing w:after="0"/>
              <w:ind w:firstLineChars="100" w:firstLine="160"/>
              <w:rPr>
                <w:rFonts w:ascii="Arial" w:hAnsi="Arial"/>
                <w:sz w:val="16"/>
              </w:rPr>
            </w:pPr>
            <w:r w:rsidRPr="004E66ED">
              <w:rPr>
                <w:rFonts w:ascii="Arial" w:hAnsi="Arial"/>
                <w:sz w:val="16"/>
              </w:rPr>
              <w:t>&gt; 99.9%</w:t>
            </w:r>
          </w:p>
        </w:tc>
        <w:tc>
          <w:tcPr>
            <w:tcW w:w="1418" w:type="dxa"/>
          </w:tcPr>
          <w:p w14:paraId="5C91A0A3" w14:textId="36DD5E56" w:rsidR="00473A2E" w:rsidRPr="004E66ED" w:rsidRDefault="00473A2E" w:rsidP="009B7684">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59CC85B3" w14:textId="77777777" w:rsidR="00473A2E" w:rsidRPr="004E66ED" w:rsidRDefault="00473A2E" w:rsidP="009B7684">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276" w:type="dxa"/>
          </w:tcPr>
          <w:p w14:paraId="163200DE"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134" w:type="dxa"/>
          </w:tcPr>
          <w:p w14:paraId="1757FA26" w14:textId="77777777" w:rsidR="00473A2E" w:rsidRPr="004E66ED" w:rsidRDefault="00473A2E" w:rsidP="009B7684">
            <w:pPr>
              <w:keepNext/>
              <w:keepLines/>
              <w:spacing w:after="0"/>
              <w:rPr>
                <w:rFonts w:ascii="Arial" w:hAnsi="Arial"/>
                <w:sz w:val="16"/>
                <w:lang w:eastAsia="zh-CN"/>
              </w:rPr>
            </w:pPr>
          </w:p>
          <w:p w14:paraId="252451C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20~100 ms</w:t>
            </w:r>
          </w:p>
          <w:p w14:paraId="7D63290B"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134" w:type="dxa"/>
          </w:tcPr>
          <w:p w14:paraId="602A89B3" w14:textId="77777777" w:rsidR="00473A2E" w:rsidRPr="004E66ED" w:rsidRDefault="00473A2E" w:rsidP="009B7684">
            <w:pPr>
              <w:keepNext/>
              <w:keepLines/>
              <w:spacing w:after="0"/>
              <w:rPr>
                <w:rFonts w:ascii="Arial" w:hAnsi="Arial"/>
                <w:sz w:val="16"/>
                <w:lang w:eastAsia="zh-CN"/>
              </w:rPr>
            </w:pPr>
            <w:r w:rsidRPr="004E66ED">
              <w:rPr>
                <w:rFonts w:ascii="Arial" w:hAnsi="Arial" w:cs="Arial"/>
                <w:sz w:val="16"/>
                <w:szCs w:val="16"/>
              </w:rPr>
              <w:t>-</w:t>
            </w:r>
          </w:p>
        </w:tc>
        <w:tc>
          <w:tcPr>
            <w:tcW w:w="1275" w:type="dxa"/>
          </w:tcPr>
          <w:p w14:paraId="5AF177D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&lt; 250 km/h</w:t>
            </w:r>
          </w:p>
        </w:tc>
        <w:tc>
          <w:tcPr>
            <w:tcW w:w="1134" w:type="dxa"/>
          </w:tcPr>
          <w:p w14:paraId="7C9018F9"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wide</w:t>
            </w:r>
          </w:p>
          <w:p w14:paraId="3F1AF16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(NOTE 4)</w:t>
            </w:r>
          </w:p>
        </w:tc>
        <w:tc>
          <w:tcPr>
            <w:tcW w:w="1418" w:type="dxa"/>
          </w:tcPr>
          <w:p w14:paraId="07ACF53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UL</w:t>
            </w:r>
          </w:p>
        </w:tc>
      </w:tr>
      <w:tr w:rsidR="00473A2E" w:rsidRPr="004E66ED" w14:paraId="563DB3E7" w14:textId="77777777" w:rsidTr="009B7684">
        <w:trPr>
          <w:trHeight w:val="871"/>
        </w:trPr>
        <w:tc>
          <w:tcPr>
            <w:tcW w:w="1190" w:type="dxa"/>
            <w:vMerge w:val="restart"/>
          </w:tcPr>
          <w:p w14:paraId="2FA0B9EF" w14:textId="77777777" w:rsidR="00473A2E" w:rsidRPr="004E66ED" w:rsidRDefault="00473A2E" w:rsidP="009B7684">
            <w:pPr>
              <w:keepNext/>
              <w:keepLines/>
              <w:spacing w:after="0"/>
              <w:rPr>
                <w:rFonts w:ascii="Arial" w:hAnsi="Arial"/>
                <w:sz w:val="16"/>
              </w:rPr>
            </w:pPr>
            <w:r w:rsidRPr="004E66ED">
              <w:rPr>
                <w:rFonts w:ascii="Arial" w:hAnsi="Arial"/>
                <w:sz w:val="16"/>
              </w:rPr>
              <w:t>Collaborative and concurrent engineering</w:t>
            </w:r>
          </w:p>
        </w:tc>
        <w:tc>
          <w:tcPr>
            <w:tcW w:w="1357" w:type="dxa"/>
          </w:tcPr>
          <w:p w14:paraId="4409E37C"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4A68E7D5"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592C3C6"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5A6D6443" w14:textId="77777777" w:rsidR="00473A2E" w:rsidRPr="004E66ED" w:rsidRDefault="00473A2E" w:rsidP="009B7684">
            <w:pPr>
              <w:keepNext/>
              <w:keepLines/>
              <w:spacing w:after="0"/>
              <w:rPr>
                <w:rFonts w:ascii="Arial" w:hAnsi="Arial"/>
                <w:sz w:val="16"/>
              </w:rPr>
            </w:pPr>
          </w:p>
        </w:tc>
        <w:tc>
          <w:tcPr>
            <w:tcW w:w="1843" w:type="dxa"/>
          </w:tcPr>
          <w:p w14:paraId="31AC364F" w14:textId="77777777" w:rsidR="00473A2E" w:rsidRPr="004E66ED" w:rsidRDefault="00473A2E" w:rsidP="009B7684">
            <w:pPr>
              <w:keepNext/>
              <w:keepLines/>
              <w:spacing w:after="0"/>
              <w:rPr>
                <w:rFonts w:ascii="Arial" w:hAnsi="Arial"/>
                <w:sz w:val="16"/>
              </w:rPr>
            </w:pPr>
            <w:r w:rsidRPr="004E66ED">
              <w:rPr>
                <w:rFonts w:ascii="Arial" w:hAnsi="Arial"/>
                <w:sz w:val="16"/>
              </w:rPr>
              <w:t>[1-100] Mbit/s</w:t>
            </w:r>
          </w:p>
          <w:p w14:paraId="36AC319E"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06F847BA"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[&gt; 99.9%] </w:t>
            </w:r>
          </w:p>
          <w:p w14:paraId="7DE46F6D"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F93A607" w14:textId="77777777" w:rsidR="00473A2E" w:rsidRPr="004E66ED" w:rsidRDefault="00473A2E" w:rsidP="009B7684">
            <w:pPr>
              <w:keepNext/>
              <w:keepLines/>
              <w:spacing w:after="0"/>
              <w:rPr>
                <w:rFonts w:ascii="Arial" w:hAnsi="Arial"/>
                <w:sz w:val="16"/>
              </w:rPr>
            </w:pPr>
          </w:p>
          <w:p w14:paraId="1E553715" w14:textId="77777777" w:rsidR="00473A2E" w:rsidRPr="004E66ED" w:rsidRDefault="00473A2E" w:rsidP="009B7684">
            <w:pPr>
              <w:keepNext/>
              <w:keepLines/>
              <w:spacing w:after="0"/>
              <w:ind w:firstLineChars="100" w:firstLine="160"/>
              <w:rPr>
                <w:rFonts w:ascii="Arial" w:hAnsi="Arial"/>
                <w:sz w:val="16"/>
              </w:rPr>
            </w:pPr>
          </w:p>
        </w:tc>
        <w:tc>
          <w:tcPr>
            <w:tcW w:w="1418" w:type="dxa"/>
          </w:tcPr>
          <w:p w14:paraId="462EE09E" w14:textId="08D08CA3" w:rsidR="00473A2E" w:rsidRPr="004E66ED" w:rsidRDefault="00473A2E" w:rsidP="009B7684">
            <w:pPr>
              <w:keepNext/>
              <w:keepLines/>
              <w:spacing w:after="0"/>
              <w:rPr>
                <w:rFonts w:ascii="Arial" w:hAnsi="Arial"/>
                <w:sz w:val="16"/>
              </w:rPr>
            </w:pPr>
            <w:r w:rsidRPr="004E66ED">
              <w:rPr>
                <w:rFonts w:ascii="Arial" w:hAnsi="Arial"/>
                <w:sz w:val="16"/>
              </w:rPr>
              <w:t>[1.55]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0F6BEBE3"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3A4518D1" w14:textId="77777777" w:rsidR="00473A2E" w:rsidRPr="004E66ED" w:rsidRDefault="00473A2E" w:rsidP="009B7684">
            <w:pPr>
              <w:keepNext/>
              <w:keepLines/>
              <w:spacing w:after="0"/>
              <w:rPr>
                <w:rFonts w:ascii="Arial" w:hAnsi="Arial"/>
                <w:sz w:val="16"/>
              </w:rPr>
            </w:pPr>
            <w:r w:rsidRPr="004E66ED">
              <w:rPr>
                <w:rFonts w:ascii="Arial" w:hAnsi="Arial"/>
                <w:sz w:val="16"/>
              </w:rPr>
              <w:t>Video: 1500</w:t>
            </w:r>
          </w:p>
          <w:p w14:paraId="07D5C9FE" w14:textId="77777777" w:rsidR="00473A2E" w:rsidRPr="004E66ED" w:rsidRDefault="00473A2E" w:rsidP="009B7684">
            <w:pPr>
              <w:keepNext/>
              <w:keepLines/>
              <w:spacing w:after="0"/>
              <w:rPr>
                <w:rFonts w:ascii="Arial" w:hAnsi="Arial"/>
                <w:sz w:val="16"/>
              </w:rPr>
            </w:pPr>
            <w:r w:rsidRPr="004E66ED">
              <w:rPr>
                <w:rFonts w:ascii="Arial" w:hAnsi="Arial"/>
                <w:sz w:val="16"/>
              </w:rPr>
              <w:t>Audio: 100</w:t>
            </w:r>
          </w:p>
          <w:p w14:paraId="2FB2D45D" w14:textId="77777777" w:rsidR="00473A2E" w:rsidRPr="004E66ED" w:rsidRDefault="00473A2E" w:rsidP="009B7684">
            <w:pPr>
              <w:keepNext/>
              <w:keepLines/>
              <w:spacing w:after="0"/>
              <w:rPr>
                <w:rFonts w:ascii="Arial" w:hAnsi="Arial"/>
                <w:sz w:val="16"/>
              </w:rPr>
            </w:pPr>
          </w:p>
          <w:p w14:paraId="7A89CB60"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134C08AE" w14:textId="289AC729" w:rsidR="00473A2E" w:rsidRPr="004E66ED" w:rsidRDefault="00473A2E" w:rsidP="009B7684">
            <w:pPr>
              <w:keepNext/>
              <w:keepLines/>
              <w:spacing w:after="0"/>
              <w:rPr>
                <w:rFonts w:ascii="Arial" w:hAnsi="Arial"/>
                <w:sz w:val="16"/>
              </w:rPr>
            </w:pPr>
          </w:p>
          <w:p w14:paraId="66F5B6C7" w14:textId="77777777" w:rsidR="00473A2E" w:rsidRPr="004E66ED" w:rsidRDefault="00473A2E" w:rsidP="009B7684">
            <w:pPr>
              <w:keepNext/>
              <w:keepLines/>
              <w:spacing w:after="0"/>
              <w:jc w:val="center"/>
              <w:rPr>
                <w:rFonts w:ascii="Arial" w:hAnsi="Arial"/>
                <w:sz w:val="16"/>
              </w:rPr>
            </w:pPr>
            <w:r w:rsidRPr="004E66ED">
              <w:rPr>
                <w:rFonts w:ascii="Arial" w:hAnsi="Arial" w:cs="Arial"/>
                <w:sz w:val="16"/>
                <w:szCs w:val="16"/>
              </w:rPr>
              <w:t>-</w:t>
            </w:r>
          </w:p>
        </w:tc>
        <w:tc>
          <w:tcPr>
            <w:tcW w:w="1134" w:type="dxa"/>
          </w:tcPr>
          <w:p w14:paraId="7B71D9A4"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275" w:type="dxa"/>
          </w:tcPr>
          <w:p w14:paraId="59B75140" w14:textId="77777777" w:rsidR="00473A2E" w:rsidRPr="004E66ED" w:rsidRDefault="00473A2E" w:rsidP="009B7684">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134" w:type="dxa"/>
          </w:tcPr>
          <w:p w14:paraId="68B4FB0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 xml:space="preserve">typically </w:t>
            </w:r>
          </w:p>
          <w:p w14:paraId="020E781D" w14:textId="77777777" w:rsidR="00473A2E" w:rsidRPr="004E66ED" w:rsidRDefault="00473A2E" w:rsidP="009B7684">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002291B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rPr>
              <w:t>(NOTE 9)</w:t>
            </w:r>
          </w:p>
        </w:tc>
        <w:tc>
          <w:tcPr>
            <w:tcW w:w="1418" w:type="dxa"/>
          </w:tcPr>
          <w:p w14:paraId="493D785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audio/video</w:t>
            </w:r>
          </w:p>
        </w:tc>
      </w:tr>
      <w:tr w:rsidR="00473A2E" w:rsidRPr="004E66ED" w14:paraId="0F121F4B" w14:textId="77777777" w:rsidTr="009B7684">
        <w:trPr>
          <w:trHeight w:val="1549"/>
        </w:trPr>
        <w:tc>
          <w:tcPr>
            <w:tcW w:w="1190" w:type="dxa"/>
            <w:vMerge/>
          </w:tcPr>
          <w:p w14:paraId="182B97DC" w14:textId="77777777" w:rsidR="00473A2E" w:rsidRPr="004E66ED" w:rsidRDefault="00473A2E" w:rsidP="009B7684">
            <w:pPr>
              <w:keepNext/>
              <w:keepLines/>
              <w:spacing w:after="0"/>
              <w:rPr>
                <w:rFonts w:ascii="Arial" w:hAnsi="Arial"/>
                <w:sz w:val="16"/>
              </w:rPr>
            </w:pPr>
          </w:p>
        </w:tc>
        <w:tc>
          <w:tcPr>
            <w:tcW w:w="1357" w:type="dxa"/>
          </w:tcPr>
          <w:p w14:paraId="5B6D9ED3"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5</w:t>
            </w:r>
            <w:r w:rsidRPr="004E66ED">
              <w:rPr>
                <w:rFonts w:ascii="Arial" w:hAnsi="Arial"/>
                <w:sz w:val="16"/>
              </w:rPr>
              <w:t xml:space="preserve">] ms UL </w:t>
            </w:r>
          </w:p>
          <w:p w14:paraId="1772DE92" w14:textId="77777777" w:rsidR="00473A2E" w:rsidRPr="004E66ED" w:rsidRDefault="00473A2E" w:rsidP="009B7684">
            <w:pPr>
              <w:keepNext/>
              <w:keepLines/>
              <w:spacing w:after="0"/>
              <w:rPr>
                <w:rFonts w:ascii="Arial" w:hAnsi="Arial"/>
                <w:sz w:val="16"/>
              </w:rPr>
            </w:pPr>
          </w:p>
          <w:p w14:paraId="2CD13951"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1-</w:t>
            </w:r>
            <w:r w:rsidRPr="004E66ED">
              <w:rPr>
                <w:rFonts w:ascii="Arial" w:hAnsi="Arial"/>
                <w:sz w:val="16"/>
              </w:rPr>
              <w:t>50] ms DL</w:t>
            </w:r>
          </w:p>
          <w:p w14:paraId="7190ADB1" w14:textId="77777777" w:rsidR="00473A2E" w:rsidRPr="004E66ED" w:rsidRDefault="00473A2E" w:rsidP="009B7684">
            <w:pPr>
              <w:keepNext/>
              <w:keepLines/>
              <w:spacing w:after="0"/>
              <w:rPr>
                <w:rFonts w:ascii="Arial" w:hAnsi="Arial"/>
                <w:sz w:val="16"/>
              </w:rPr>
            </w:pPr>
          </w:p>
          <w:p w14:paraId="56645443"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62017D02"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6E259A6D" w14:textId="77777777" w:rsidR="00473A2E" w:rsidRPr="004E66ED" w:rsidRDefault="00473A2E" w:rsidP="009B7684">
            <w:pPr>
              <w:keepNext/>
              <w:keepLines/>
              <w:spacing w:after="0"/>
              <w:rPr>
                <w:rFonts w:ascii="Arial" w:hAnsi="Arial"/>
                <w:sz w:val="16"/>
              </w:rPr>
            </w:pPr>
          </w:p>
        </w:tc>
        <w:tc>
          <w:tcPr>
            <w:tcW w:w="1843" w:type="dxa"/>
          </w:tcPr>
          <w:p w14:paraId="33A24C99"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[&lt;1] Mbit/s </w:t>
            </w:r>
          </w:p>
          <w:p w14:paraId="74614CF1"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53D19EB4"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 (without compression)</w:t>
            </w:r>
          </w:p>
          <w:p w14:paraId="2BC241A0" w14:textId="77777777" w:rsidR="00473A2E" w:rsidRPr="004E66ED" w:rsidRDefault="00473A2E" w:rsidP="009B7684">
            <w:pPr>
              <w:keepNext/>
              <w:keepLines/>
              <w:spacing w:after="0"/>
              <w:rPr>
                <w:rFonts w:ascii="Arial" w:hAnsi="Arial"/>
                <w:sz w:val="16"/>
                <w:lang w:eastAsia="zh-CN"/>
              </w:rPr>
            </w:pPr>
          </w:p>
          <w:p w14:paraId="565C4F9F"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99.999%] (with compression (</w:t>
            </w:r>
            <w:r w:rsidRPr="004E66ED">
              <w:rPr>
                <w:rFonts w:ascii="Arial" w:hAnsi="Arial"/>
                <w:sz w:val="16"/>
              </w:rPr>
              <w:t xml:space="preserve">NOTE </w:t>
            </w:r>
            <w:r w:rsidRPr="004E66ED">
              <w:rPr>
                <w:rFonts w:ascii="Arial" w:hAnsi="Arial"/>
                <w:sz w:val="16"/>
                <w:lang w:eastAsia="zh-CN"/>
              </w:rPr>
              <w:t>10))</w:t>
            </w:r>
          </w:p>
          <w:p w14:paraId="2E675EF4" w14:textId="77777777" w:rsidR="00473A2E" w:rsidRPr="004E66ED" w:rsidRDefault="00473A2E" w:rsidP="009B7684">
            <w:pPr>
              <w:keepNext/>
              <w:keepLines/>
              <w:spacing w:after="0"/>
              <w:rPr>
                <w:rFonts w:ascii="Arial" w:hAnsi="Arial"/>
                <w:sz w:val="16"/>
              </w:rPr>
            </w:pPr>
            <w:r w:rsidRPr="004E66ED">
              <w:rPr>
                <w:rFonts w:ascii="Arial" w:hAnsi="Arial"/>
                <w:sz w:val="16"/>
                <w:lang w:eastAsia="zh-CN"/>
              </w:rPr>
              <w:t>[26]</w:t>
            </w:r>
          </w:p>
        </w:tc>
        <w:tc>
          <w:tcPr>
            <w:tcW w:w="1418" w:type="dxa"/>
          </w:tcPr>
          <w:p w14:paraId="4EB28876" w14:textId="5AC63CCF" w:rsidR="00473A2E" w:rsidRPr="004E66ED" w:rsidRDefault="00473A2E" w:rsidP="009B7684">
            <w:pPr>
              <w:keepNext/>
              <w:keepLines/>
              <w:spacing w:after="0"/>
              <w:rPr>
                <w:rFonts w:ascii="Arial" w:hAnsi="Arial"/>
                <w:sz w:val="16"/>
              </w:rPr>
            </w:pPr>
            <w:r w:rsidRPr="004E66ED">
              <w:rPr>
                <w:rFonts w:ascii="Arial" w:hAnsi="Arial"/>
                <w:sz w:val="16"/>
              </w:rPr>
              <w:t>[2.25]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3229FE32"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10098A26"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 DoF: 2-8 </w:t>
            </w:r>
          </w:p>
          <w:p w14:paraId="5905A04E"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3 DoFs: 6-24 </w:t>
            </w:r>
          </w:p>
          <w:p w14:paraId="47E3BBA2"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6 DoFs: 12-48 </w:t>
            </w:r>
          </w:p>
          <w:p w14:paraId="06A213E4" w14:textId="77777777" w:rsidR="00473A2E" w:rsidRPr="004E66ED" w:rsidRDefault="00473A2E" w:rsidP="009B7684">
            <w:pPr>
              <w:keepNext/>
              <w:keepLines/>
              <w:spacing w:after="0"/>
              <w:rPr>
                <w:rFonts w:ascii="Arial" w:hAnsi="Arial"/>
                <w:sz w:val="16"/>
              </w:rPr>
            </w:pPr>
          </w:p>
          <w:p w14:paraId="12E1C3BC"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7A1EB5B8"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 xml:space="preserve">0.25-10 ms </w:t>
            </w:r>
          </w:p>
          <w:p w14:paraId="072E5D6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[14]</w:t>
            </w:r>
          </w:p>
        </w:tc>
        <w:tc>
          <w:tcPr>
            <w:tcW w:w="1134" w:type="dxa"/>
          </w:tcPr>
          <w:p w14:paraId="18C271DE" w14:textId="77777777" w:rsidR="00473A2E" w:rsidRPr="004E66ED" w:rsidRDefault="00473A2E" w:rsidP="009B7684">
            <w:pPr>
              <w:keepNext/>
              <w:keepLines/>
              <w:spacing w:after="0"/>
              <w:rPr>
                <w:rFonts w:ascii="Arial" w:hAnsi="Arial" w:cs="Arial"/>
                <w:sz w:val="16"/>
                <w:szCs w:val="16"/>
              </w:rPr>
            </w:pPr>
          </w:p>
        </w:tc>
        <w:tc>
          <w:tcPr>
            <w:tcW w:w="1275" w:type="dxa"/>
          </w:tcPr>
          <w:p w14:paraId="76971AA0" w14:textId="77777777" w:rsidR="00473A2E" w:rsidRPr="004E66ED" w:rsidRDefault="00473A2E" w:rsidP="009B7684">
            <w:pPr>
              <w:keepNext/>
              <w:keepLines/>
              <w:spacing w:after="0"/>
              <w:jc w:val="center"/>
              <w:rPr>
                <w:rFonts w:ascii="Arial" w:hAnsi="Arial"/>
                <w:sz w:val="16"/>
              </w:rPr>
            </w:pPr>
          </w:p>
        </w:tc>
        <w:tc>
          <w:tcPr>
            <w:tcW w:w="1134" w:type="dxa"/>
          </w:tcPr>
          <w:p w14:paraId="1DE5692F" w14:textId="77777777" w:rsidR="00473A2E" w:rsidRPr="004E66ED" w:rsidRDefault="00473A2E" w:rsidP="009B7684">
            <w:pPr>
              <w:keepNext/>
              <w:keepLines/>
              <w:spacing w:after="0"/>
              <w:jc w:val="center"/>
              <w:rPr>
                <w:rFonts w:ascii="Arial" w:hAnsi="Arial"/>
                <w:sz w:val="16"/>
              </w:rPr>
            </w:pPr>
          </w:p>
        </w:tc>
        <w:tc>
          <w:tcPr>
            <w:tcW w:w="1418" w:type="dxa"/>
          </w:tcPr>
          <w:p w14:paraId="0500E9B3"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haptic feedback</w:t>
            </w:r>
          </w:p>
        </w:tc>
      </w:tr>
      <w:tr w:rsidR="00473A2E" w:rsidRPr="004E66ED" w14:paraId="720CDC0C" w14:textId="77777777" w:rsidTr="009B7684">
        <w:trPr>
          <w:trHeight w:val="1554"/>
        </w:trPr>
        <w:tc>
          <w:tcPr>
            <w:tcW w:w="1190" w:type="dxa"/>
            <w:vMerge w:val="restart"/>
          </w:tcPr>
          <w:p w14:paraId="45473A9E" w14:textId="77777777" w:rsidR="00473A2E" w:rsidRPr="004E66ED" w:rsidRDefault="00473A2E" w:rsidP="009B7684">
            <w:pPr>
              <w:rPr>
                <w:rFonts w:ascii="Arial" w:hAnsi="Arial" w:cs="Arial"/>
                <w:sz w:val="16"/>
                <w:szCs w:val="16"/>
              </w:rPr>
            </w:pPr>
            <w:r w:rsidRPr="004E66ED">
              <w:rPr>
                <w:rFonts w:ascii="Arial" w:hAnsi="Arial" w:cs="Arial"/>
                <w:sz w:val="16"/>
                <w:szCs w:val="16"/>
              </w:rPr>
              <w:t>Metaverse-based Tele-Operated Driving</w:t>
            </w:r>
          </w:p>
          <w:p w14:paraId="58A085FB" w14:textId="77777777" w:rsidR="00473A2E" w:rsidRPr="004E66ED" w:rsidRDefault="00473A2E" w:rsidP="009B7684">
            <w:pPr>
              <w:rPr>
                <w:rFonts w:ascii="Arial" w:hAnsi="Arial" w:cs="Arial"/>
                <w:sz w:val="16"/>
                <w:szCs w:val="16"/>
              </w:rPr>
            </w:pPr>
            <w:r w:rsidRPr="004E66ED">
              <w:rPr>
                <w:rFonts w:ascii="Arial" w:hAnsi="Arial" w:hint="eastAsia"/>
                <w:sz w:val="16"/>
                <w:lang w:eastAsia="zh-CN"/>
              </w:rPr>
              <w:t>(</w:t>
            </w:r>
            <w:r w:rsidRPr="004E66ED">
              <w:rPr>
                <w:rFonts w:ascii="Arial" w:hAnsi="Arial"/>
                <w:sz w:val="16"/>
                <w:lang w:eastAsia="zh-CN"/>
              </w:rPr>
              <w:t>NOTE 16)</w:t>
            </w:r>
          </w:p>
        </w:tc>
        <w:tc>
          <w:tcPr>
            <w:tcW w:w="1357" w:type="dxa"/>
          </w:tcPr>
          <w:p w14:paraId="2140CC12"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[100] ms [25] (NOTE 11)</w:t>
            </w:r>
          </w:p>
          <w:p w14:paraId="4DE198DE" w14:textId="77777777" w:rsidR="00473A2E" w:rsidRPr="004E66ED" w:rsidRDefault="00473A2E" w:rsidP="009B7684">
            <w:pPr>
              <w:keepNext/>
              <w:keepLines/>
              <w:spacing w:after="0"/>
              <w:rPr>
                <w:rFonts w:ascii="Arial" w:hAnsi="Arial" w:cs="Arial"/>
                <w:sz w:val="16"/>
                <w:szCs w:val="16"/>
              </w:rPr>
            </w:pPr>
          </w:p>
          <w:p w14:paraId="62B25DAE" w14:textId="77777777" w:rsidR="00473A2E" w:rsidRPr="004E66ED" w:rsidRDefault="00473A2E" w:rsidP="009B7684">
            <w:pPr>
              <w:keepNext/>
              <w:keepLines/>
              <w:spacing w:after="0"/>
              <w:rPr>
                <w:rFonts w:ascii="Arial" w:hAnsi="Arial" w:cs="Arial"/>
                <w:sz w:val="16"/>
                <w:szCs w:val="16"/>
              </w:rPr>
            </w:pPr>
          </w:p>
          <w:p w14:paraId="6FC0BEAA" w14:textId="77777777" w:rsidR="00473A2E" w:rsidRPr="004E66ED" w:rsidRDefault="00473A2E" w:rsidP="009B7684">
            <w:pPr>
              <w:keepNext/>
              <w:keepLines/>
              <w:spacing w:after="0"/>
              <w:rPr>
                <w:rFonts w:ascii="Arial" w:hAnsi="Arial" w:cs="Arial"/>
                <w:sz w:val="16"/>
                <w:szCs w:val="16"/>
              </w:rPr>
            </w:pPr>
          </w:p>
        </w:tc>
        <w:tc>
          <w:tcPr>
            <w:tcW w:w="1843" w:type="dxa"/>
          </w:tcPr>
          <w:p w14:paraId="505F738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[10~50 Mbit/s] [25] </w:t>
            </w:r>
          </w:p>
          <w:p w14:paraId="78DFA794" w14:textId="77777777" w:rsidR="00473A2E" w:rsidRPr="004E66ED" w:rsidRDefault="00473A2E" w:rsidP="009B7684">
            <w:pPr>
              <w:keepNext/>
              <w:keepLines/>
              <w:spacing w:after="0"/>
              <w:rPr>
                <w:rFonts w:ascii="Arial" w:hAnsi="Arial" w:cs="Arial"/>
                <w:sz w:val="16"/>
                <w:szCs w:val="16"/>
              </w:rPr>
            </w:pPr>
          </w:p>
          <w:p w14:paraId="372CD90B" w14:textId="77777777" w:rsidR="00473A2E" w:rsidRPr="004E66ED" w:rsidRDefault="00473A2E" w:rsidP="009B7684">
            <w:pPr>
              <w:keepNext/>
              <w:keepLines/>
              <w:spacing w:after="0"/>
              <w:rPr>
                <w:rFonts w:ascii="Arial" w:hAnsi="Arial" w:cs="Arial"/>
                <w:sz w:val="16"/>
                <w:szCs w:val="16"/>
              </w:rPr>
            </w:pPr>
          </w:p>
        </w:tc>
        <w:tc>
          <w:tcPr>
            <w:tcW w:w="1275" w:type="dxa"/>
          </w:tcPr>
          <w:p w14:paraId="4E8F53A3"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 [25]</w:t>
            </w:r>
          </w:p>
        </w:tc>
        <w:tc>
          <w:tcPr>
            <w:tcW w:w="1418" w:type="dxa"/>
          </w:tcPr>
          <w:p w14:paraId="6B88697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[~360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6B4388A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DE109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t>
            </w:r>
          </w:p>
        </w:tc>
        <w:tc>
          <w:tcPr>
            <w:tcW w:w="1134" w:type="dxa"/>
          </w:tcPr>
          <w:p w14:paraId="1A30157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20~100 ms [25]</w:t>
            </w:r>
          </w:p>
          <w:p w14:paraId="41B3C261"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2834E8C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10D285C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77626C84" w14:textId="77777777" w:rsidR="00473A2E" w:rsidRPr="004E66ED" w:rsidRDefault="00473A2E" w:rsidP="009B7684">
            <w:pPr>
              <w:keepNext/>
              <w:keepLines/>
              <w:spacing w:after="0"/>
              <w:jc w:val="center"/>
              <w:rPr>
                <w:rFonts w:ascii="Arial" w:hAnsi="Arial" w:cs="Arial"/>
                <w:sz w:val="16"/>
                <w:szCs w:val="16"/>
              </w:rPr>
            </w:pPr>
          </w:p>
          <w:p w14:paraId="15EA0CA0"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4EF3159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5E9015E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58A5F74B"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UL real-time vehicle data (video streaming and/or sensor data) [25]</w:t>
            </w:r>
          </w:p>
        </w:tc>
      </w:tr>
      <w:tr w:rsidR="00473A2E" w:rsidRPr="004E66ED" w14:paraId="34603192" w14:textId="77777777" w:rsidTr="009B7684">
        <w:trPr>
          <w:trHeight w:val="1554"/>
        </w:trPr>
        <w:tc>
          <w:tcPr>
            <w:tcW w:w="1190" w:type="dxa"/>
            <w:vMerge/>
          </w:tcPr>
          <w:p w14:paraId="7262B676" w14:textId="77777777" w:rsidR="00473A2E" w:rsidRPr="004E66ED" w:rsidRDefault="00473A2E" w:rsidP="009B7684">
            <w:pPr>
              <w:rPr>
                <w:rFonts w:ascii="Arial" w:hAnsi="Arial" w:cs="Arial"/>
                <w:sz w:val="16"/>
                <w:szCs w:val="16"/>
              </w:rPr>
            </w:pPr>
          </w:p>
        </w:tc>
        <w:tc>
          <w:tcPr>
            <w:tcW w:w="1357" w:type="dxa"/>
          </w:tcPr>
          <w:p w14:paraId="4FFEC1A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ms [25]</w:t>
            </w:r>
          </w:p>
          <w:p w14:paraId="7B5910F1" w14:textId="77777777" w:rsidR="00473A2E" w:rsidRPr="004E66ED" w:rsidRDefault="00473A2E" w:rsidP="009B7684">
            <w:pPr>
              <w:keepNext/>
              <w:keepLines/>
              <w:spacing w:after="0"/>
              <w:rPr>
                <w:rFonts w:ascii="Arial" w:hAnsi="Arial" w:cs="Arial"/>
                <w:sz w:val="16"/>
                <w:szCs w:val="16"/>
              </w:rPr>
            </w:pPr>
          </w:p>
        </w:tc>
        <w:tc>
          <w:tcPr>
            <w:tcW w:w="1843" w:type="dxa"/>
          </w:tcPr>
          <w:p w14:paraId="22EBDA80"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[0.1~0.4 Mbit/s] [25]</w:t>
            </w:r>
          </w:p>
          <w:p w14:paraId="4D2A182C" w14:textId="77777777" w:rsidR="00473A2E" w:rsidRPr="004E66ED" w:rsidRDefault="00473A2E" w:rsidP="009B7684">
            <w:pPr>
              <w:keepNext/>
              <w:keepLines/>
              <w:spacing w:after="0"/>
              <w:rPr>
                <w:rFonts w:ascii="Arial" w:hAnsi="Arial" w:cs="Arial"/>
                <w:sz w:val="16"/>
                <w:szCs w:val="16"/>
              </w:rPr>
            </w:pPr>
          </w:p>
        </w:tc>
        <w:tc>
          <w:tcPr>
            <w:tcW w:w="1275" w:type="dxa"/>
          </w:tcPr>
          <w:p w14:paraId="62EE2840" w14:textId="77777777" w:rsidR="00473A2E" w:rsidRPr="004E66ED" w:rsidRDefault="00473A2E" w:rsidP="009B7684">
            <w:pPr>
              <w:keepNext/>
              <w:keepLines/>
              <w:spacing w:after="0"/>
              <w:ind w:firstLineChars="100" w:firstLine="160"/>
              <w:rPr>
                <w:rFonts w:ascii="Arial" w:hAnsi="Arial" w:cs="Arial"/>
                <w:sz w:val="16"/>
                <w:szCs w:val="16"/>
              </w:rPr>
            </w:pPr>
            <w:r w:rsidRPr="004E66ED">
              <w:rPr>
                <w:rFonts w:ascii="Arial" w:hAnsi="Arial" w:cs="Arial"/>
                <w:sz w:val="16"/>
                <w:szCs w:val="16"/>
              </w:rPr>
              <w:t>99,999% [25]</w:t>
            </w:r>
          </w:p>
          <w:p w14:paraId="658AF80A" w14:textId="77777777" w:rsidR="00473A2E" w:rsidRPr="004E66ED" w:rsidRDefault="00473A2E" w:rsidP="009B7684">
            <w:pPr>
              <w:keepNext/>
              <w:keepLines/>
              <w:spacing w:after="0"/>
              <w:rPr>
                <w:rFonts w:ascii="Arial" w:hAnsi="Arial" w:cs="Arial"/>
                <w:sz w:val="16"/>
                <w:szCs w:val="16"/>
              </w:rPr>
            </w:pPr>
          </w:p>
        </w:tc>
        <w:tc>
          <w:tcPr>
            <w:tcW w:w="1418" w:type="dxa"/>
          </w:tcPr>
          <w:p w14:paraId="1F5A7AD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[~4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6D275076"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46AE3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Up to 8Kb</w:t>
            </w:r>
          </w:p>
          <w:p w14:paraId="6A962475" w14:textId="54D74084"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 [25]</w:t>
            </w:r>
          </w:p>
        </w:tc>
        <w:tc>
          <w:tcPr>
            <w:tcW w:w="1134" w:type="dxa"/>
          </w:tcPr>
          <w:p w14:paraId="1D018A5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 ms [25]</w:t>
            </w:r>
          </w:p>
          <w:p w14:paraId="5F255D1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3771E0C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26C8F17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05E3F411" w14:textId="77777777" w:rsidR="00473A2E" w:rsidRPr="004E66ED" w:rsidRDefault="00473A2E" w:rsidP="009B7684">
            <w:pPr>
              <w:keepNext/>
              <w:keepLines/>
              <w:spacing w:after="0"/>
              <w:jc w:val="center"/>
              <w:rPr>
                <w:rFonts w:ascii="Arial" w:hAnsi="Arial" w:cs="Arial"/>
                <w:sz w:val="16"/>
                <w:szCs w:val="16"/>
              </w:rPr>
            </w:pPr>
          </w:p>
          <w:p w14:paraId="1516EC7F"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2B7B801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BED6518" w14:textId="77777777" w:rsidR="00473A2E" w:rsidRPr="004E66ED" w:rsidRDefault="00473A2E" w:rsidP="009B7684">
            <w:pPr>
              <w:keepNext/>
              <w:keepLines/>
              <w:spacing w:after="0"/>
              <w:jc w:val="center"/>
              <w:rPr>
                <w:rFonts w:ascii="Arial" w:hAnsi="Arial" w:cs="Arial"/>
                <w:sz w:val="16"/>
                <w:szCs w:val="16"/>
              </w:rPr>
            </w:pPr>
          </w:p>
          <w:p w14:paraId="1D4C1DC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0C1FA09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DL control traffic (commands from the remote driver) [25].</w:t>
            </w:r>
          </w:p>
        </w:tc>
      </w:tr>
      <w:tr w:rsidR="00473A2E" w:rsidRPr="004E66ED" w14:paraId="21192800" w14:textId="77777777" w:rsidTr="009B7684">
        <w:trPr>
          <w:trHeight w:val="1554"/>
        </w:trPr>
        <w:tc>
          <w:tcPr>
            <w:tcW w:w="1190" w:type="dxa"/>
            <w:vMerge/>
          </w:tcPr>
          <w:p w14:paraId="695A85C7" w14:textId="77777777" w:rsidR="00473A2E" w:rsidRPr="004E66ED" w:rsidRDefault="00473A2E" w:rsidP="009B7684">
            <w:pPr>
              <w:rPr>
                <w:rFonts w:ascii="Arial" w:hAnsi="Arial" w:cs="Arial"/>
                <w:sz w:val="16"/>
                <w:szCs w:val="16"/>
              </w:rPr>
            </w:pPr>
          </w:p>
        </w:tc>
        <w:tc>
          <w:tcPr>
            <w:tcW w:w="1357" w:type="dxa"/>
          </w:tcPr>
          <w:p w14:paraId="50CB180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1-20ms</w:t>
            </w:r>
          </w:p>
          <w:p w14:paraId="1A65C499"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843" w:type="dxa"/>
          </w:tcPr>
          <w:p w14:paraId="4D33E55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16 kbit/s -2 Mbit/s</w:t>
            </w:r>
          </w:p>
          <w:p w14:paraId="5AF1360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(without haptic compression encoding);</w:t>
            </w:r>
          </w:p>
          <w:p w14:paraId="72B3AAEC" w14:textId="77777777" w:rsidR="00473A2E" w:rsidRPr="004E66ED" w:rsidRDefault="00473A2E" w:rsidP="009B7684">
            <w:pPr>
              <w:keepNext/>
              <w:keepLines/>
              <w:spacing w:after="0"/>
              <w:rPr>
                <w:rFonts w:ascii="Arial" w:hAnsi="Arial" w:cs="Arial"/>
                <w:sz w:val="16"/>
                <w:szCs w:val="16"/>
              </w:rPr>
            </w:pPr>
          </w:p>
          <w:p w14:paraId="71B118E4"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0.8 - 200 kbit/s </w:t>
            </w:r>
          </w:p>
          <w:p w14:paraId="3214D81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 haptic compression encoding)</w:t>
            </w:r>
          </w:p>
          <w:p w14:paraId="64B2CE8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275" w:type="dxa"/>
          </w:tcPr>
          <w:p w14:paraId="3AAA31F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99.999%</w:t>
            </w:r>
          </w:p>
          <w:p w14:paraId="2E4C970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418" w:type="dxa"/>
          </w:tcPr>
          <w:p w14:paraId="4B4B5C8F"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Mbit/s/km</w:t>
            </w:r>
            <w:r w:rsidRPr="004E66ED">
              <w:rPr>
                <w:rFonts w:ascii="Arial" w:hAnsi="Arial" w:cs="Arial"/>
                <w:sz w:val="16"/>
                <w:szCs w:val="16"/>
                <w:vertAlign w:val="superscript"/>
              </w:rPr>
              <w:t>2</w:t>
            </w:r>
            <w:r w:rsidRPr="004E66ED">
              <w:rPr>
                <w:rFonts w:ascii="Arial" w:hAnsi="Arial" w:cs="Arial"/>
                <w:sz w:val="16"/>
                <w:szCs w:val="16"/>
              </w:rPr>
              <w:t xml:space="preserve"> ] </w:t>
            </w:r>
          </w:p>
          <w:p w14:paraId="252AB27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720C606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2-8 (1 DoF) (NOTE 15)</w:t>
            </w:r>
          </w:p>
        </w:tc>
        <w:tc>
          <w:tcPr>
            <w:tcW w:w="1134" w:type="dxa"/>
          </w:tcPr>
          <w:p w14:paraId="5FDA6671" w14:textId="60D2F2E0" w:rsidR="00473A2E" w:rsidRPr="004E66ED" w:rsidRDefault="00473A2E" w:rsidP="009B7684">
            <w:pPr>
              <w:keepNext/>
              <w:keepLines/>
              <w:spacing w:after="0"/>
              <w:jc w:val="center"/>
              <w:rPr>
                <w:rFonts w:ascii="Arial" w:hAnsi="Arial" w:cs="Arial"/>
                <w:sz w:val="16"/>
                <w:szCs w:val="16"/>
              </w:rPr>
            </w:pPr>
          </w:p>
        </w:tc>
        <w:tc>
          <w:tcPr>
            <w:tcW w:w="1134" w:type="dxa"/>
          </w:tcPr>
          <w:p w14:paraId="5898EAF8" w14:textId="77777777" w:rsidR="00473A2E" w:rsidRPr="004E66ED" w:rsidRDefault="00473A2E" w:rsidP="009B7684">
            <w:pPr>
              <w:keepNext/>
              <w:keepLines/>
              <w:spacing w:after="0"/>
              <w:jc w:val="center"/>
              <w:rPr>
                <w:rFonts w:ascii="Arial" w:hAnsi="Arial" w:cs="Arial"/>
                <w:sz w:val="16"/>
                <w:szCs w:val="16"/>
              </w:rPr>
            </w:pPr>
          </w:p>
        </w:tc>
        <w:tc>
          <w:tcPr>
            <w:tcW w:w="1275" w:type="dxa"/>
          </w:tcPr>
          <w:p w14:paraId="7D7B17D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764E749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ADB8478" w14:textId="77777777" w:rsidR="00473A2E" w:rsidRPr="004E66ED" w:rsidRDefault="00473A2E" w:rsidP="009B7684">
            <w:pPr>
              <w:keepNext/>
              <w:keepLines/>
              <w:spacing w:after="0"/>
              <w:jc w:val="center"/>
              <w:rPr>
                <w:rFonts w:ascii="Arial" w:hAnsi="Arial" w:cs="Arial"/>
                <w:sz w:val="16"/>
                <w:szCs w:val="16"/>
              </w:rPr>
            </w:pPr>
          </w:p>
          <w:p w14:paraId="1275D1AE"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4CF9AAC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Haptic feedback</w:t>
            </w:r>
          </w:p>
        </w:tc>
      </w:tr>
      <w:tr w:rsidR="00473A2E" w:rsidRPr="004E66ED" w14:paraId="3F177620" w14:textId="77777777" w:rsidTr="009B7684">
        <w:tc>
          <w:tcPr>
            <w:tcW w:w="14454" w:type="dxa"/>
            <w:gridSpan w:val="11"/>
          </w:tcPr>
          <w:p w14:paraId="5D205912" w14:textId="57C4E1F6" w:rsidR="00473A2E" w:rsidRPr="004E66ED" w:rsidRDefault="00473A2E" w:rsidP="009B7684">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p>
          <w:p w14:paraId="3D05F5E9" w14:textId="046F53D9" w:rsidR="00473A2E" w:rsidRPr="004E66ED" w:rsidRDefault="00473A2E" w:rsidP="009B7684">
            <w:pPr>
              <w:pStyle w:val="TAN"/>
              <w:rPr>
                <w:sz w:val="16"/>
              </w:rPr>
            </w:pPr>
            <w:r w:rsidRPr="004E66ED">
              <w:rPr>
                <w:sz w:val="16"/>
              </w:rPr>
              <w:t>NOTE 2:</w:t>
            </w:r>
            <w:r w:rsidR="00AA2D93">
              <w:rPr>
                <w:sz w:val="16"/>
              </w:rPr>
              <w:t xml:space="preserve"> </w:t>
            </w:r>
            <w:r w:rsidRPr="004E66ED">
              <w:rPr>
                <w:sz w:val="16"/>
              </w:rPr>
              <w:t>Examples of typical data volume including 1) camera: 10 Mbit/s per sensor (unstructured), 2) LiDAR: 90 Mbit/s per sensor (unstructured), 3) radar: 10 Mbit/s per sensor (unstructured), and 4) real-time Status information including Telemetry data: [&lt; 50 kbit/s] per sensor/vehicle/VRU (structured). This is 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p>
          <w:p w14:paraId="28B7B47A" w14:textId="46F8A8BA" w:rsidR="00473A2E" w:rsidRPr="004E66ED" w:rsidRDefault="00473A2E" w:rsidP="009B7684">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 (10~50Hz).</w:t>
            </w:r>
          </w:p>
          <w:p w14:paraId="2A937514" w14:textId="2C5B60B7" w:rsidR="00473A2E" w:rsidRPr="004E66ED" w:rsidRDefault="00473A2E" w:rsidP="009B7684">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AA2D93">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75FF420D" w14:textId="2BC6B21E" w:rsidR="00473A2E" w:rsidRPr="004E66ED" w:rsidRDefault="00473A2E" w:rsidP="009B7684">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p>
          <w:p w14:paraId="5C95D8FE" w14:textId="5EE6E161" w:rsidR="00473A2E" w:rsidRPr="004E66ED" w:rsidRDefault="00473A2E" w:rsidP="009B7684">
            <w:pPr>
              <w:pStyle w:val="TAN"/>
              <w:rPr>
                <w:sz w:val="16"/>
              </w:rPr>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w:t>
            </w:r>
          </w:p>
          <w:p w14:paraId="7BB2743E" w14:textId="5BAB15CE" w:rsidR="00473A2E" w:rsidRPr="004E66ED" w:rsidRDefault="00473A2E" w:rsidP="009B7684">
            <w:pPr>
              <w:pStyle w:val="TAN"/>
              <w:rPr>
                <w:sz w:val="16"/>
              </w:rPr>
            </w:pPr>
            <w:r w:rsidRPr="004E66ED">
              <w:rPr>
                <w:sz w:val="16"/>
              </w:rPr>
              <w:t>NOTE 7:</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 As rendering and hardware introduce some delay, the communication delay for haptic feedback is typically less than 5ms.</w:t>
            </w:r>
          </w:p>
          <w:p w14:paraId="082264EA" w14:textId="6BE7BF9A" w:rsidR="00473A2E" w:rsidRPr="004E66ED" w:rsidRDefault="00473A2E" w:rsidP="009B7684">
            <w:pPr>
              <w:pStyle w:val="TAN"/>
              <w:rPr>
                <w:sz w:val="16"/>
              </w:rPr>
            </w:pPr>
            <w:r w:rsidRPr="004E66ED">
              <w:rPr>
                <w:sz w:val="16"/>
              </w:rPr>
              <w:t>NOTE 8:</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2A86182F" w14:textId="056D48A4" w:rsidR="00473A2E" w:rsidRPr="004E66ED" w:rsidRDefault="00473A2E" w:rsidP="009B7684">
            <w:pPr>
              <w:pStyle w:val="TAN"/>
              <w:rPr>
                <w:sz w:val="16"/>
              </w:rPr>
            </w:pPr>
            <w:r w:rsidRPr="004E66ED">
              <w:rPr>
                <w:sz w:val="16"/>
              </w:rPr>
              <w:t>NOTE 9:</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755A9F3C" w14:textId="2641FE7B" w:rsidR="00473A2E" w:rsidRPr="004E66ED" w:rsidRDefault="00473A2E" w:rsidP="009B7684">
            <w:pPr>
              <w:pStyle w:val="TAN"/>
              <w:rPr>
                <w:sz w:val="16"/>
              </w:rPr>
            </w:pPr>
            <w:r w:rsidRPr="004E66ED">
              <w:rPr>
                <w:sz w:val="16"/>
              </w:rPr>
              <w:t>NOTE 10:</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p w14:paraId="309BAAAC" w14:textId="59B91393" w:rsidR="00473A2E" w:rsidRPr="004E66ED" w:rsidRDefault="00473A2E" w:rsidP="009B7684">
            <w:pPr>
              <w:pStyle w:val="TAN"/>
              <w:rPr>
                <w:sz w:val="16"/>
              </w:rPr>
            </w:pPr>
            <w:r w:rsidRPr="004E66ED">
              <w:rPr>
                <w:sz w:val="16"/>
              </w:rPr>
              <w:t>NOTE 11:</w:t>
            </w:r>
            <w:r w:rsidR="00AA2D93">
              <w:rPr>
                <w:sz w:val="16"/>
              </w:rPr>
              <w:t xml:space="preserve"> </w:t>
            </w:r>
            <w:r w:rsidRPr="004E66ED">
              <w:rPr>
                <w:sz w:val="16"/>
              </w:rPr>
              <w:t>The end-to-end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w:t>
            </w:r>
          </w:p>
          <w:p w14:paraId="5EEF5549" w14:textId="65ACEDA2" w:rsidR="00473A2E" w:rsidRPr="004E66ED" w:rsidRDefault="00473A2E" w:rsidP="009B7684">
            <w:pPr>
              <w:pStyle w:val="TAN"/>
              <w:rPr>
                <w:sz w:val="16"/>
              </w:rPr>
            </w:pPr>
            <w:r w:rsidRPr="004E66ED">
              <w:rPr>
                <w:sz w:val="16"/>
              </w:rPr>
              <w:t>NOTE 12:</w:t>
            </w:r>
            <w:r w:rsidR="00AA2D93">
              <w:rPr>
                <w:sz w:val="16"/>
              </w:rPr>
              <w:t xml:space="preserve"> </w:t>
            </w:r>
            <w:r w:rsidRPr="004E66ED">
              <w:rPr>
                <w:sz w:val="16"/>
              </w:rPr>
              <w:t>UL data transfer interval around 20ms (video) to 100ms (sensor), DL data transfer interval (commands) around 20ms.</w:t>
            </w:r>
          </w:p>
          <w:p w14:paraId="1EA7B254" w14:textId="51E8B602" w:rsidR="00473A2E" w:rsidRPr="004E66ED" w:rsidRDefault="00473A2E" w:rsidP="009B7684">
            <w:pPr>
              <w:pStyle w:val="TAN"/>
              <w:rPr>
                <w:sz w:val="16"/>
              </w:rPr>
            </w:pPr>
            <w:r w:rsidRPr="004E66ED">
              <w:rPr>
                <w:sz w:val="16"/>
              </w:rPr>
              <w:t>NOTE 13:</w:t>
            </w:r>
            <w:r w:rsidR="00AA2D93">
              <w:rPr>
                <w:sz w:val="16"/>
              </w:rPr>
              <w:t xml:space="preserve"> </w:t>
            </w:r>
            <w:r w:rsidRPr="004E66ED">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22710E12" w14:textId="4C8DCA3C" w:rsidR="00473A2E" w:rsidRPr="004E66ED" w:rsidRDefault="00473A2E" w:rsidP="009B7684">
            <w:pPr>
              <w:pStyle w:val="TAN"/>
              <w:rPr>
                <w:sz w:val="16"/>
              </w:rPr>
            </w:pPr>
            <w:r w:rsidRPr="004E66ED">
              <w:rPr>
                <w:sz w:val="16"/>
              </w:rPr>
              <w:t>NOTE 14:</w:t>
            </w:r>
            <w:r w:rsidR="00AA2D93">
              <w:rPr>
                <w:sz w:val="16"/>
              </w:rPr>
              <w:t xml:space="preserve"> </w:t>
            </w:r>
            <w:r w:rsidRPr="004E66ED">
              <w:rPr>
                <w:sz w:val="16"/>
              </w:rPr>
              <w:t>The area traffic capacity is calculated for one 5G network, considering 4 cameras + sensors on each vehicle. Density is estimated to 10 vehicles/km</w:t>
            </w:r>
            <w:r w:rsidRPr="004E66ED">
              <w:rPr>
                <w:sz w:val="16"/>
                <w:vertAlign w:val="superscript"/>
              </w:rPr>
              <w:t>2</w:t>
            </w:r>
            <w:r w:rsidRPr="004E66ED">
              <w:rPr>
                <w:sz w:val="16"/>
              </w:rPr>
              <w:t>, each of the vehicles with one user controlling them. [25]</w:t>
            </w:r>
          </w:p>
          <w:p w14:paraId="66357BF0" w14:textId="2D436D1B" w:rsidR="00473A2E" w:rsidRPr="004E66ED" w:rsidRDefault="00473A2E" w:rsidP="009B7684">
            <w:pPr>
              <w:pStyle w:val="TAN"/>
              <w:rPr>
                <w:sz w:val="16"/>
              </w:rPr>
            </w:pPr>
            <w:r w:rsidRPr="004E66ED">
              <w:rPr>
                <w:sz w:val="16"/>
              </w:rPr>
              <w:t>NOTE 15:</w:t>
            </w:r>
            <w:r w:rsidR="00AA2D93">
              <w:rPr>
                <w:sz w:val="16"/>
              </w:rPr>
              <w:t xml:space="preserve"> </w:t>
            </w:r>
            <w:r w:rsidRPr="004E66ED">
              <w:rPr>
                <w:sz w:val="16"/>
              </w:rPr>
              <w:t>KPI comes from [5] clause 7.11 “remote control robot” use case.</w:t>
            </w:r>
          </w:p>
          <w:p w14:paraId="2CE09741" w14:textId="16547C1E" w:rsidR="00473A2E" w:rsidRPr="004E66ED" w:rsidRDefault="00473A2E" w:rsidP="009B7684">
            <w:pPr>
              <w:pStyle w:val="TAN"/>
              <w:rPr>
                <w:sz w:val="16"/>
              </w:rPr>
            </w:pPr>
            <w:r w:rsidRPr="004E66ED">
              <w:rPr>
                <w:sz w:val="16"/>
              </w:rPr>
              <w:t>NOTE 16:</w:t>
            </w:r>
            <w:r w:rsidR="00AA2D93">
              <w:rPr>
                <w:sz w:val="16"/>
              </w:rPr>
              <w:t xml:space="preserve"> </w:t>
            </w:r>
            <w:r w:rsidRPr="004E66ED">
              <w:rPr>
                <w:sz w:val="16"/>
              </w:rPr>
              <w:t>Examples of typical data volume including 1) ~8Mbps video stream. Four cameras per vehicle (one for each side): 4*8=32Mbps. 2) sensor data (interpreted objects), assuming 1 kB/object/100 ms and 50 objects: 4 Mbps [25].</w:t>
            </w:r>
          </w:p>
        </w:tc>
      </w:tr>
    </w:tbl>
    <w:p w14:paraId="4D06F2B0" w14:textId="77777777" w:rsidR="00473A2E" w:rsidRPr="004E66ED" w:rsidRDefault="00473A2E" w:rsidP="00473A2E"/>
    <w:p w14:paraId="0E2CACAB" w14:textId="77777777" w:rsidR="00473A2E" w:rsidRPr="004E66ED" w:rsidRDefault="00473A2E" w:rsidP="00785A5D">
      <w:pPr>
        <w:pStyle w:val="Heading1"/>
        <w:sectPr w:rsidR="00473A2E" w:rsidRPr="004E66ED" w:rsidSect="00301348">
          <w:footnotePr>
            <w:numRestart w:val="eachSect"/>
          </w:footnotePr>
          <w:pgSz w:w="16840" w:h="11907" w:orient="landscape" w:code="9"/>
          <w:pgMar w:top="1133" w:right="1416" w:bottom="1133" w:left="1133" w:header="850" w:footer="340" w:gutter="0"/>
          <w:cols w:space="720"/>
          <w:formProt w:val="0"/>
          <w:docGrid w:linePitch="272"/>
        </w:sectPr>
      </w:pPr>
      <w:bookmarkStart w:id="1073" w:name="_Toc120013102"/>
      <w:bookmarkStart w:id="1074" w:name="_Toc120025220"/>
      <w:bookmarkStart w:id="1075" w:name="_Toc120025375"/>
      <w:bookmarkStart w:id="1076" w:name="_Toc120091453"/>
    </w:p>
    <w:p w14:paraId="6765B678" w14:textId="0D298DAC" w:rsidR="00785A5D" w:rsidRPr="004E66ED" w:rsidRDefault="003D1B17" w:rsidP="00785A5D">
      <w:pPr>
        <w:pStyle w:val="Heading1"/>
      </w:pPr>
      <w:bookmarkStart w:id="1077" w:name="_Toc136356767"/>
      <w:bookmarkStart w:id="1078" w:name="_Toc136857660"/>
      <w:r w:rsidRPr="004E66ED">
        <w:lastRenderedPageBreak/>
        <w:t>8</w:t>
      </w:r>
      <w:r w:rsidR="00785A5D" w:rsidRPr="004E66ED">
        <w:tab/>
        <w:t>Conclusion and recommendations</w:t>
      </w:r>
      <w:bookmarkEnd w:id="1073"/>
      <w:bookmarkEnd w:id="1074"/>
      <w:bookmarkEnd w:id="1075"/>
      <w:bookmarkEnd w:id="1076"/>
      <w:bookmarkEnd w:id="1077"/>
      <w:bookmarkEnd w:id="1078"/>
    </w:p>
    <w:p w14:paraId="1D446C99" w14:textId="77777777" w:rsidR="00552DC2" w:rsidRPr="004E66ED" w:rsidRDefault="00552DC2" w:rsidP="00552DC2">
      <w:r w:rsidRPr="004E66ED">
        <w:t xml:space="preserve">The present document has analyzed a number of use cases for Mobile Metaverse Services enabled by the 5G system. </w:t>
      </w:r>
    </w:p>
    <w:p w14:paraId="57F18608" w14:textId="565655B5" w:rsidR="000E13D1" w:rsidRPr="004E66ED" w:rsidRDefault="00552DC2" w:rsidP="000E13D1">
      <w:r w:rsidRPr="004E66ED">
        <w:t>Clause 7 contains consolidated requirements and KPIs. It is recommended that these be specified in normative specifications.</w:t>
      </w:r>
    </w:p>
    <w:p w14:paraId="30F8278B" w14:textId="0C5DB26C" w:rsidR="00080512" w:rsidRPr="004E66ED" w:rsidRDefault="00080512">
      <w:pPr>
        <w:pStyle w:val="Footer"/>
      </w:pPr>
    </w:p>
    <w:p w14:paraId="328A3262" w14:textId="294E1F06" w:rsidR="00080512" w:rsidRPr="004E66ED" w:rsidRDefault="007429F6" w:rsidP="00AA2D93">
      <w:pPr>
        <w:pStyle w:val="Heading9"/>
      </w:pPr>
      <w:bookmarkStart w:id="1079" w:name="startOfAnnexes"/>
      <w:bookmarkEnd w:id="1079"/>
      <w:r w:rsidRPr="004E66ED">
        <w:br w:type="page"/>
      </w:r>
      <w:bookmarkStart w:id="1080" w:name="_Toc120013103"/>
      <w:bookmarkStart w:id="1081" w:name="_Toc120025221"/>
      <w:bookmarkStart w:id="1082" w:name="_Toc120025376"/>
      <w:bookmarkStart w:id="1083" w:name="_Toc120091454"/>
      <w:bookmarkStart w:id="1084" w:name="_Toc136356768"/>
      <w:bookmarkStart w:id="1085" w:name="_Toc136857661"/>
      <w:r w:rsidR="00080512" w:rsidRPr="004E66ED">
        <w:lastRenderedPageBreak/>
        <w:t xml:space="preserve">Annex </w:t>
      </w:r>
      <w:r w:rsidR="00785A5D" w:rsidRPr="004E66ED">
        <w:t>A</w:t>
      </w:r>
      <w:r w:rsidR="00080512" w:rsidRPr="004E66ED">
        <w:t xml:space="preserve"> (informative):</w:t>
      </w:r>
      <w:r w:rsidR="00080512" w:rsidRPr="004E66ED">
        <w:br/>
      </w:r>
      <w:r w:rsidR="001F5FDF" w:rsidRPr="004E66ED">
        <w:t>Avatar Service Considerations</w:t>
      </w:r>
      <w:bookmarkEnd w:id="1080"/>
      <w:bookmarkEnd w:id="1081"/>
      <w:bookmarkEnd w:id="1082"/>
      <w:bookmarkEnd w:id="1083"/>
      <w:bookmarkEnd w:id="1084"/>
      <w:bookmarkEnd w:id="1085"/>
    </w:p>
    <w:p w14:paraId="2BB39859" w14:textId="6B908CD9" w:rsidR="001F5FDF" w:rsidRPr="004E66ED" w:rsidRDefault="001F5FDF" w:rsidP="001F5FDF">
      <w:pPr>
        <w:rPr>
          <w:lang w:val="en-US"/>
        </w:rPr>
      </w:pPr>
      <w:r w:rsidRPr="004E66ED">
        <w:rPr>
          <w:lang w:val="en-US"/>
        </w:rPr>
        <w:t>The term Avatar originated in writings associated with Hindu religion, referring to an incarnation of a divine being on Earth, significantly Vishnu.</w:t>
      </w:r>
      <w:r w:rsidR="00AA2D93">
        <w:rPr>
          <w:lang w:val="en-US"/>
        </w:rPr>
        <w:t xml:space="preserve"> </w:t>
      </w:r>
    </w:p>
    <w:p w14:paraId="23E86567" w14:textId="5B4F321A" w:rsidR="001F5FDF" w:rsidRPr="004E66ED" w:rsidRDefault="001F5FDF" w:rsidP="001F5FDF">
      <w:pPr>
        <w:rPr>
          <w:lang w:val="en-US"/>
        </w:rPr>
      </w:pPr>
      <w:r w:rsidRPr="004E66ED">
        <w:rPr>
          <w:lang w:val="en-US"/>
        </w:rPr>
        <w:t>In computing an avatar is a graphical representation of a user or user’s character or persona. [Wikipedia-Avatar]</w:t>
      </w:r>
      <w:r w:rsidR="00AA2D93">
        <w:rPr>
          <w:lang w:val="en-US"/>
        </w:rPr>
        <w:t xml:space="preserve"> </w:t>
      </w:r>
      <w:r w:rsidRPr="004E66ED">
        <w:rPr>
          <w:lang w:val="en-US"/>
        </w:rPr>
        <w:t xml:space="preserve">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Pr="004E66ED" w:rsidRDefault="001F5FDF" w:rsidP="001F5FDF">
      <w:pPr>
        <w:rPr>
          <w:lang w:val="en-US"/>
        </w:rPr>
      </w:pPr>
    </w:p>
    <w:p w14:paraId="40DD8577" w14:textId="77777777" w:rsidR="001F5FDF" w:rsidRPr="004E66ED" w:rsidRDefault="001F5FDF" w:rsidP="001F5FDF">
      <w:pPr>
        <w:rPr>
          <w:lang w:val="en-US"/>
        </w:rPr>
      </w:pPr>
      <w:r w:rsidRPr="004E66ED">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E66ED" w:rsidRDefault="001F5FDF" w:rsidP="001F5FDF">
      <w:r w:rsidRPr="004E66ED">
        <w:t>Avatars may serve as a digital representation of a user in Internet forums. These are often a kind of cartoon version of a person’s face or an image representing them, often. For example, this is an avatar on Boardgamearena.com, for a community member known as “tree mile.”</w:t>
      </w:r>
    </w:p>
    <w:p w14:paraId="393BEDF8" w14:textId="77777777" w:rsidR="001F5FDF" w:rsidRPr="004E66ED" w:rsidRDefault="001F5FDF" w:rsidP="00AA2D93">
      <w:pPr>
        <w:pStyle w:val="TH"/>
      </w:pPr>
      <w:r w:rsidRPr="004E66ED">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4">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Pr="004E66ED" w:rsidRDefault="001F5FDF" w:rsidP="001F5FDF">
      <w:pPr>
        <w:pStyle w:val="TF"/>
      </w:pPr>
      <w:r w:rsidRPr="004E66ED">
        <w:t>Figure A-1: Avatar as Iconic User Representation</w:t>
      </w:r>
    </w:p>
    <w:p w14:paraId="67052ED3" w14:textId="77777777" w:rsidR="001F5FDF" w:rsidRPr="004E66ED" w:rsidRDefault="001F5FDF" w:rsidP="001F5FDF">
      <w:r w:rsidRPr="004E66ED">
        <w:t>This digital representation is static (that is, it is generally not animated,) and serves to provide a user with a memorable and unique personality in the on-line forum, but without divulging my actual appearance. This is a common use on social media platforms.</w:t>
      </w:r>
    </w:p>
    <w:p w14:paraId="4CE24EDC" w14:textId="77777777" w:rsidR="001F5FDF" w:rsidRPr="004E66ED" w:rsidRDefault="001F5FDF" w:rsidP="001F5FDF">
      <w:r w:rsidRPr="004E66ED">
        <w:t>A social forum, in which avatars are remote controlled, animated. An early example of this was SecondLife. [Linden Lab] This is an example group of avatars in discussion.</w:t>
      </w:r>
      <w:r w:rsidRPr="004E66ED">
        <w:br/>
      </w:r>
    </w:p>
    <w:p w14:paraId="20F83194" w14:textId="77777777" w:rsidR="001F5FDF" w:rsidRPr="004E66ED" w:rsidRDefault="001F5FDF" w:rsidP="00AA2D93">
      <w:pPr>
        <w:pStyle w:val="TH"/>
        <w:rPr>
          <w:lang w:val="en-US"/>
        </w:rPr>
      </w:pPr>
      <w:r w:rsidRPr="004E66ED">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93264" cy="1640627"/>
                    </a:xfrm>
                    <a:prstGeom prst="rect">
                      <a:avLst/>
                    </a:prstGeom>
                  </pic:spPr>
                </pic:pic>
              </a:graphicData>
            </a:graphic>
          </wp:inline>
        </w:drawing>
      </w:r>
    </w:p>
    <w:p w14:paraId="6C92C491" w14:textId="77777777" w:rsidR="001F5FDF" w:rsidRPr="004E66ED" w:rsidRDefault="001F5FDF" w:rsidP="001F5FDF">
      <w:pPr>
        <w:pStyle w:val="TF"/>
        <w:rPr>
          <w:lang w:val="en-US"/>
        </w:rPr>
      </w:pPr>
      <w:r w:rsidRPr="004E66ED">
        <w:rPr>
          <w:lang w:val="en-US"/>
        </w:rPr>
        <w:t>Figure A-2: Avatar as Animated User Representation</w:t>
      </w:r>
    </w:p>
    <w:p w14:paraId="558BEBA8" w14:textId="77777777" w:rsidR="001F5FDF" w:rsidRPr="004E66ED" w:rsidRDefault="001F5FDF" w:rsidP="001F5FDF">
      <w:r w:rsidRPr="004E66ED">
        <w:t>This platform does not feature a ‘game.’ Rather players interact, build things, share information, purchase virtual accoutrements. Some institutions built an on-line virtual presence, such as universities, private corporations even political parties to enable interaction between users represented as avatars.</w:t>
      </w:r>
    </w:p>
    <w:p w14:paraId="73DC64F8" w14:textId="77777777" w:rsidR="001F5FDF" w:rsidRPr="004E66ED" w:rsidRDefault="001F5FDF" w:rsidP="001F5FDF">
      <w:r w:rsidRPr="004E66ED">
        <w:lastRenderedPageBreak/>
        <w:t>Avatars have been used as a way to improve interaction between people using software or accessing on-line services and software. An example is “Clippy” a paperclip ‘help feature’ in Microsoft Office 97.</w:t>
      </w:r>
    </w:p>
    <w:p w14:paraId="691A6F3C" w14:textId="77777777" w:rsidR="001F5FDF" w:rsidRPr="004E66ED" w:rsidRDefault="001F5FDF" w:rsidP="00AA2D93">
      <w:pPr>
        <w:pStyle w:val="TH"/>
      </w:pPr>
      <w:r w:rsidRPr="004E66ED">
        <w:rPr>
          <w:noProof/>
          <w:lang w:val="en-US" w:eastAsia="ko-KR"/>
        </w:rPr>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40427" cy="1682046"/>
                    </a:xfrm>
                    <a:prstGeom prst="rect">
                      <a:avLst/>
                    </a:prstGeom>
                  </pic:spPr>
                </pic:pic>
              </a:graphicData>
            </a:graphic>
          </wp:inline>
        </w:drawing>
      </w:r>
    </w:p>
    <w:p w14:paraId="362A356D" w14:textId="77777777" w:rsidR="001F5FDF" w:rsidRPr="004E66ED" w:rsidRDefault="001F5FDF" w:rsidP="001F5FDF">
      <w:pPr>
        <w:pStyle w:val="TF"/>
      </w:pPr>
      <w:r w:rsidRPr="004E66ED">
        <w:t>Figure A-3: Avatar as Animated Interactive Automaton</w:t>
      </w:r>
    </w:p>
    <w:p w14:paraId="0C506E44" w14:textId="77777777" w:rsidR="001F5FDF" w:rsidRPr="004E66ED" w:rsidRDefault="001F5FDF" w:rsidP="001F5FDF">
      <w:r w:rsidRPr="004E66ED">
        <w:t>There are many other such digital representations that are used, e.g. for on-line chat services for service desks, etc.</w:t>
      </w:r>
    </w:p>
    <w:p w14:paraId="04A2EE1D" w14:textId="77777777" w:rsidR="001F5FDF" w:rsidRPr="004E66ED" w:rsidRDefault="001F5FDF" w:rsidP="001F5FDF">
      <w:r w:rsidRPr="004E66ED">
        <w:t>Motion capture / animated avatars are used to stand in for a person. They model and reproduce or mimic 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Pr="004E66ED" w:rsidRDefault="001F5FDF" w:rsidP="00AA2D93">
      <w:pPr>
        <w:pStyle w:val="TH"/>
      </w:pPr>
      <w:r w:rsidRPr="004E66ED">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7">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Pr="004E66ED" w:rsidRDefault="001F5FDF" w:rsidP="001F5FDF">
      <w:pPr>
        <w:pStyle w:val="TF"/>
      </w:pPr>
      <w:r w:rsidRPr="004E66ED">
        <w:t>Figure A-4: Avatar Live Animation Generated from Camera and Microphone Input</w:t>
      </w:r>
    </w:p>
    <w:p w14:paraId="1104C483" w14:textId="77777777" w:rsidR="001F5FDF" w:rsidRPr="004E66ED" w:rsidRDefault="001F5FDF" w:rsidP="001F5FDF">
      <w:r w:rsidRPr="004E66ED">
        <w:t>A ‘live’ social media application can be designed around the techniques of animation and visual capture (as in the previous bullet) can provide an opportunity for users to communicate as cartoon digital representations of themselves with encoding and presentation in real-time. The communicating partner may be a human user or a ‘bot.’ Generally ‘chatbot’ services do not include such an animated figure – an icon or static image is used to represent the AI.</w:t>
      </w:r>
      <w:r w:rsidRPr="004E66ED">
        <w:br/>
      </w:r>
      <w:r w:rsidRPr="004E66ED">
        <w:br/>
        <w:t>A sophisticated ‘video capture,’ then transformation into a cartoon form with audio, and rendering this into media, is a very computationally intense task. There are many tools to create avatars and vtube video clips, however these are generally not ‘live.’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Pr="004E66ED" w:rsidRDefault="001F5FDF" w:rsidP="00AA2D93">
      <w:pPr>
        <w:pStyle w:val="TH"/>
      </w:pPr>
      <w:r w:rsidRPr="004E66ED">
        <w:rPr>
          <w:noProof/>
          <w:lang w:val="en-US" w:eastAsia="ko-KR"/>
        </w:rPr>
        <w:lastRenderedPageBreak/>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Pr="004E66ED" w:rsidRDefault="001F5FDF" w:rsidP="001F5FDF">
      <w:pPr>
        <w:pStyle w:val="TF"/>
      </w:pPr>
      <w:r w:rsidRPr="004E66ED">
        <w:t>Figure A-5: Kizuna AI – an avatar celebrity</w:t>
      </w:r>
    </w:p>
    <w:p w14:paraId="48081A11" w14:textId="77777777" w:rsidR="001F5FDF" w:rsidRPr="004E66ED" w:rsidRDefault="001F5FDF" w:rsidP="001F5FDF">
      <w:pPr>
        <w:rPr>
          <w:lang w:val="es-ES"/>
        </w:rPr>
      </w:pPr>
      <w:r w:rsidRPr="004E66ED">
        <w:rPr>
          <w:lang w:val="es-ES"/>
        </w:rPr>
        <w:t>References</w:t>
      </w:r>
    </w:p>
    <w:p w14:paraId="79DCDA09" w14:textId="343ECD86" w:rsidR="001F5FDF" w:rsidRPr="004E66ED" w:rsidRDefault="001F5FDF" w:rsidP="001F5FDF">
      <w:pPr>
        <w:rPr>
          <w:lang w:val="es-ES"/>
        </w:rPr>
      </w:pPr>
      <w:r w:rsidRPr="004E66ED">
        <w:rPr>
          <w:lang w:val="es-ES"/>
        </w:rPr>
        <w:t xml:space="preserve">[Wikipedia-Avatar] </w:t>
      </w:r>
      <w:hyperlink r:id="rId69" w:history="1">
        <w:r w:rsidRPr="004E66ED">
          <w:rPr>
            <w:rStyle w:val="Hyperlink"/>
            <w:lang w:val="es-ES"/>
          </w:rPr>
          <w:t>https://en.wikipedia.org/wiki/Avatar_(computing)</w:t>
        </w:r>
      </w:hyperlink>
    </w:p>
    <w:p w14:paraId="28A57FA3" w14:textId="77777777" w:rsidR="001F5FDF" w:rsidRPr="004E66ED" w:rsidRDefault="001F5FDF" w:rsidP="001F5FDF">
      <w:pPr>
        <w:rPr>
          <w:lang w:val="en-US"/>
        </w:rPr>
      </w:pPr>
      <w:r w:rsidRPr="004E66ED">
        <w:rPr>
          <w:lang w:val="en-US"/>
        </w:rPr>
        <w:t>[Stephenson] Stephenson, Neal “Snow Crash,” Bantam Books, New York, 1992.</w:t>
      </w:r>
    </w:p>
    <w:p w14:paraId="4C3D4723" w14:textId="30A45528" w:rsidR="001F5FDF" w:rsidRPr="004E66ED" w:rsidRDefault="001F5FDF" w:rsidP="001F5FDF">
      <w:pPr>
        <w:rPr>
          <w:lang w:val="de-DE"/>
        </w:rPr>
      </w:pPr>
      <w:r w:rsidRPr="004E66ED">
        <w:rPr>
          <w:lang w:val="de-DE"/>
        </w:rPr>
        <w:t>[Linden Lab] https://secondlife.com/</w:t>
      </w:r>
    </w:p>
    <w:p w14:paraId="7F9D41A2" w14:textId="77777777" w:rsidR="00DB1BCD" w:rsidRPr="004E66ED" w:rsidRDefault="00DB1BCD" w:rsidP="00AA2D93">
      <w:pPr>
        <w:pStyle w:val="Heading9"/>
      </w:pPr>
      <w:bookmarkStart w:id="1086" w:name="_Toc120013104"/>
      <w:bookmarkStart w:id="1087" w:name="_Toc120025222"/>
      <w:bookmarkStart w:id="1088" w:name="_Toc120025377"/>
      <w:bookmarkStart w:id="1089" w:name="_Toc120091455"/>
      <w:bookmarkStart w:id="1090" w:name="_Toc136356769"/>
      <w:bookmarkStart w:id="1091" w:name="_Toc136857662"/>
      <w:r w:rsidRPr="004E66ED">
        <w:t>Annex B (informative):</w:t>
      </w:r>
      <w:r w:rsidRPr="004E66ED">
        <w:br/>
        <w:t>The EU Digital Identity Wallet Initiative</w:t>
      </w:r>
      <w:bookmarkEnd w:id="1086"/>
      <w:bookmarkEnd w:id="1087"/>
      <w:bookmarkEnd w:id="1088"/>
      <w:bookmarkEnd w:id="1089"/>
      <w:bookmarkEnd w:id="1090"/>
      <w:bookmarkEnd w:id="1091"/>
      <w:r w:rsidRPr="004E66ED">
        <w:t xml:space="preserve"> </w:t>
      </w:r>
    </w:p>
    <w:p w14:paraId="4EEBE208" w14:textId="78B783B5" w:rsidR="00DB1BCD" w:rsidRPr="004E66ED" w:rsidRDefault="00DB1BCD" w:rsidP="00DB1BCD">
      <w:pPr>
        <w:rPr>
          <w:noProof/>
        </w:rPr>
      </w:pPr>
      <w:r w:rsidRPr="004E66ED">
        <w:rPr>
          <w:b/>
          <w:bCs/>
          <w:lang w:val="en-US"/>
        </w:rPr>
        <w:t xml:space="preserve">The European Commission </w:t>
      </w:r>
      <w:r w:rsidRPr="004E66ED">
        <w:rPr>
          <w:lang w:val="en-US"/>
        </w:rPr>
        <w:t>intends to establish a sovereign digital/digital identity as part of its digital transformation strategy[</w:t>
      </w:r>
      <w:r w:rsidR="007E1FCF" w:rsidRPr="004E66ED">
        <w:rPr>
          <w:lang w:val="en-US"/>
        </w:rPr>
        <w:t>B.2</w:t>
      </w:r>
      <w:r w:rsidRPr="004E66ED">
        <w:rPr>
          <w:lang w:val="en-US"/>
        </w:rPr>
        <w:t>].</w:t>
      </w:r>
      <w:r w:rsidRPr="004E66ED">
        <w:rPr>
          <w:noProof/>
        </w:rPr>
        <w:t xml:space="preserve"> </w:t>
      </w:r>
    </w:p>
    <w:p w14:paraId="4A4B2240" w14:textId="2C448B52" w:rsidR="00DB1BCD" w:rsidRPr="004E66ED" w:rsidRDefault="00DB1BCD" w:rsidP="00DB1BCD">
      <w:pPr>
        <w:rPr>
          <w:lang w:val="en-US"/>
        </w:rPr>
      </w:pPr>
      <w:r w:rsidRPr="004E66ED">
        <w:rPr>
          <w:lang w:val="en-US"/>
        </w:rPr>
        <w:t>This digital identity [</w:t>
      </w:r>
      <w:hyperlink r:id="rId70" w:history="1">
        <w:r w:rsidR="007E1FCF" w:rsidRPr="004E66ED">
          <w:rPr>
            <w:rStyle w:val="Hyperlink"/>
            <w:lang w:val="en-US"/>
          </w:rPr>
          <w:t>B.1</w:t>
        </w:r>
      </w:hyperlink>
      <w:r w:rsidRPr="004E66ED">
        <w:rPr>
          <w:lang w:val="en-US"/>
        </w:rPr>
        <w:t xml:space="preserve">] will allow by 2030 the citizens of the union to authenticate themselves to the main public services (or to some services of non-public companies), using a "wallet". This wallet will be an application that will store (in a secure way) a certain number of data and certified documents (identity card, driving license, certificates of personal qualities - like the majority -) in order to share them with the relevant services (e.g. school registration) securely. These solutions shall be compatible in all European countries. </w:t>
      </w:r>
    </w:p>
    <w:p w14:paraId="3F6DC6D2" w14:textId="2DDE1166" w:rsidR="00DB1BCD" w:rsidRPr="004E66ED" w:rsidRDefault="00DB1BCD" w:rsidP="00DB1BCD">
      <w:pPr>
        <w:rPr>
          <w:noProof/>
        </w:rPr>
      </w:pPr>
      <w:r w:rsidRPr="004E66ED">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rsidRPr="004E66ED">
        <w:t>B.1</w:t>
      </w:r>
      <w:r w:rsidRPr="004E66ED">
        <w:t>]</w:t>
      </w:r>
    </w:p>
    <w:p w14:paraId="71712A65" w14:textId="21BAA684" w:rsidR="00DB1BCD" w:rsidRPr="004E66ED" w:rsidDel="009B2146" w:rsidRDefault="00DB1BCD" w:rsidP="00DB1BCD">
      <w:pPr>
        <w:rPr>
          <w:noProof/>
        </w:rPr>
      </w:pPr>
      <w:r w:rsidRPr="004E66ED" w:rsidDel="009B2146">
        <w:rPr>
          <w:noProof/>
        </w:rPr>
        <w:t>The EU Digital ID Wallet [</w:t>
      </w:r>
      <w:r w:rsidR="007E1FCF" w:rsidRPr="004E66ED">
        <w:rPr>
          <w:noProof/>
        </w:rPr>
        <w:t>B.1</w:t>
      </w:r>
      <w:r w:rsidRPr="004E66ED" w:rsidDel="009B2146">
        <w:rPr>
          <w:noProof/>
        </w:rPr>
        <w:t>] is 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Pr="004E66ED" w:rsidRDefault="00DB1BCD" w:rsidP="00DB1BCD">
      <w:pPr>
        <w:rPr>
          <w:noProof/>
        </w:rPr>
      </w:pPr>
      <w:r w:rsidRPr="004E66ED">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Pr="004E66ED" w:rsidRDefault="00DB1BCD" w:rsidP="00DB1BCD">
      <w:pPr>
        <w:rPr>
          <w:noProof/>
        </w:rPr>
      </w:pPr>
      <w:r w:rsidRPr="004E66ED">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Pr="004E66ED" w:rsidRDefault="00DB1BCD" w:rsidP="00DB1BCD">
      <w:pPr>
        <w:rPr>
          <w:noProof/>
        </w:rPr>
      </w:pPr>
      <w:r w:rsidRPr="004E66ED">
        <w:rPr>
          <w:noProof/>
        </w:rPr>
        <w:t>The goal of the program is to bring the following benefits:</w:t>
      </w:r>
    </w:p>
    <w:p w14:paraId="7902F7A1" w14:textId="77777777" w:rsidR="00DB1BCD" w:rsidRPr="004E66ED" w:rsidRDefault="00DB1BCD" w:rsidP="00DB1BCD">
      <w:pPr>
        <w:pStyle w:val="B1"/>
        <w:rPr>
          <w:noProof/>
        </w:rPr>
      </w:pPr>
      <w:r w:rsidRPr="004E66ED">
        <w:rPr>
          <w:noProof/>
        </w:rPr>
        <w:t>- To support the ability of every person eligible for a national ID card to have a digital identity that is recognized anywhere in the EU;</w:t>
      </w:r>
    </w:p>
    <w:p w14:paraId="01E2C4B1" w14:textId="77777777" w:rsidR="00DB1BCD" w:rsidRPr="004E66ED" w:rsidRDefault="00DB1BCD" w:rsidP="00DB1BCD">
      <w:pPr>
        <w:pStyle w:val="B1"/>
        <w:rPr>
          <w:noProof/>
        </w:rPr>
      </w:pPr>
      <w:r w:rsidRPr="004E66ED">
        <w:rPr>
          <w:noProof/>
        </w:rPr>
        <w:t>- To provide a simple and safe way to control how much information you want to hsare with services that require the sharing of information;</w:t>
      </w:r>
    </w:p>
    <w:p w14:paraId="73A06EAC" w14:textId="77777777" w:rsidR="00DB1BCD" w:rsidRPr="004E66ED" w:rsidRDefault="00DB1BCD" w:rsidP="00DB1BCD">
      <w:pPr>
        <w:pStyle w:val="B1"/>
        <w:rPr>
          <w:noProof/>
        </w:rPr>
      </w:pPr>
      <w:r w:rsidRPr="004E66ED">
        <w:rPr>
          <w:noProof/>
        </w:rPr>
        <w:t xml:space="preserve">- To allow mobile phone apps and other devices to support a means to </w:t>
      </w:r>
    </w:p>
    <w:p w14:paraId="6CC2BB6A" w14:textId="77777777" w:rsidR="00DB1BCD" w:rsidRPr="004E66ED" w:rsidRDefault="00DB1BCD" w:rsidP="00DB1BCD">
      <w:pPr>
        <w:pStyle w:val="B2"/>
        <w:rPr>
          <w:noProof/>
        </w:rPr>
      </w:pPr>
      <w:r w:rsidRPr="004E66ED">
        <w:rPr>
          <w:noProof/>
        </w:rPr>
        <w:t>-</w:t>
      </w:r>
      <w:r w:rsidRPr="004E66ED">
        <w:rPr>
          <w:noProof/>
        </w:rPr>
        <w:tab/>
        <w:t>provide identity services on- and off-line;</w:t>
      </w:r>
    </w:p>
    <w:p w14:paraId="059CB6E4" w14:textId="77777777" w:rsidR="00DB1BCD" w:rsidRPr="004E66ED" w:rsidRDefault="00DB1BCD" w:rsidP="00DB1BCD">
      <w:pPr>
        <w:pStyle w:val="B2"/>
        <w:rPr>
          <w:noProof/>
        </w:rPr>
      </w:pPr>
      <w:r w:rsidRPr="004E66ED">
        <w:rPr>
          <w:noProof/>
        </w:rPr>
        <w:lastRenderedPageBreak/>
        <w:t>-</w:t>
      </w:r>
      <w:r w:rsidRPr="004E66ED">
        <w:rPr>
          <w:noProof/>
        </w:rPr>
        <w:tab/>
        <w:t>store and exchange information provided by governments, e.g. name, surname, date of birth, nationality;</w:t>
      </w:r>
    </w:p>
    <w:p w14:paraId="6820F329" w14:textId="77777777" w:rsidR="00DB1BCD" w:rsidRPr="004E66ED" w:rsidRDefault="00DB1BCD" w:rsidP="00DB1BCD">
      <w:pPr>
        <w:pStyle w:val="B2"/>
        <w:rPr>
          <w:noProof/>
        </w:rPr>
      </w:pPr>
      <w:r w:rsidRPr="004E66ED">
        <w:rPr>
          <w:noProof/>
        </w:rPr>
        <w:t>-</w:t>
      </w:r>
      <w:r w:rsidRPr="004E66ED">
        <w:rPr>
          <w:noProof/>
        </w:rPr>
        <w:tab/>
        <w:t>to use information as confirmation ofthe right to reside, work, or study in a particular member state.</w:t>
      </w:r>
    </w:p>
    <w:p w14:paraId="28A3C575" w14:textId="249CDF4D" w:rsidR="00DB1BCD" w:rsidRPr="004E66ED" w:rsidRDefault="00DB1BCD" w:rsidP="00DB1BCD">
      <w:pPr>
        <w:rPr>
          <w:noProof/>
        </w:rPr>
      </w:pPr>
      <w:r w:rsidRPr="004E66ED">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Pr="004E66ED" w:rsidRDefault="00DB1BCD" w:rsidP="00DB1BCD">
      <w:pPr>
        <w:rPr>
          <w:noProof/>
        </w:rPr>
      </w:pPr>
      <w:r w:rsidRPr="004E66ED">
        <w:rPr>
          <w:noProof/>
        </w:rPr>
        <w:t>Various aspects of the intiative are of general interest for services offered over the internet, including:</w:t>
      </w:r>
    </w:p>
    <w:p w14:paraId="40DF095C" w14:textId="77777777" w:rsidR="00DB1BCD" w:rsidRPr="004E66ED" w:rsidRDefault="00DB1BCD" w:rsidP="00DB1BCD">
      <w:pPr>
        <w:rPr>
          <w:noProof/>
        </w:rPr>
      </w:pPr>
      <w:r w:rsidRPr="004E66ED">
        <w:rPr>
          <w:noProof/>
        </w:rPr>
        <w:t>-</w:t>
      </w:r>
      <w:r w:rsidRPr="004E66ED">
        <w:rPr>
          <w:noProof/>
        </w:rPr>
        <w:tab/>
        <w:t>Qualification of web sites and services, to ensure they are trustworthy and reliable. This could (partially) address threats such as phishing and illegitimate services;</w:t>
      </w:r>
    </w:p>
    <w:p w14:paraId="4776EEA1" w14:textId="77777777" w:rsidR="00DB1BCD" w:rsidRPr="004E66ED" w:rsidRDefault="00DB1BCD" w:rsidP="00DB1BCD">
      <w:pPr>
        <w:pStyle w:val="B1"/>
        <w:rPr>
          <w:noProof/>
        </w:rPr>
      </w:pPr>
      <w:r w:rsidRPr="004E66ED">
        <w:rPr>
          <w:noProof/>
        </w:rPr>
        <w:t>-</w:t>
      </w:r>
      <w:r w:rsidRPr="004E66ED">
        <w:rPr>
          <w:noProof/>
        </w:rPr>
        <w:tab/>
        <w:t>An electronic signature framework, to express agreement to the content of a document;</w:t>
      </w:r>
    </w:p>
    <w:p w14:paraId="38AD7905" w14:textId="77777777" w:rsidR="00DB1BCD" w:rsidRPr="004E66ED" w:rsidRDefault="00DB1BCD" w:rsidP="00DB1BCD">
      <w:pPr>
        <w:pStyle w:val="B1"/>
        <w:rPr>
          <w:noProof/>
        </w:rPr>
      </w:pPr>
      <w:r w:rsidRPr="004E66ED">
        <w:rPr>
          <w:noProof/>
        </w:rPr>
        <w:t>-</w:t>
      </w:r>
      <w:r w:rsidRPr="004E66ED">
        <w:rPr>
          <w:noProof/>
        </w:rPr>
        <w:tab/>
        <w:t>A means to demonstrate that a set of data existed at a specific time, e.g. that a bill or fine was paid on time;</w:t>
      </w:r>
    </w:p>
    <w:p w14:paraId="7208892F" w14:textId="77777777" w:rsidR="00DB1BCD" w:rsidRPr="004E66ED" w:rsidRDefault="00DB1BCD" w:rsidP="00DB1BCD">
      <w:pPr>
        <w:pStyle w:val="B1"/>
        <w:rPr>
          <w:noProof/>
        </w:rPr>
      </w:pPr>
      <w:r w:rsidRPr="004E66ED">
        <w:rPr>
          <w:noProof/>
        </w:rPr>
        <w:t>-</w:t>
      </w:r>
      <w:r w:rsidRPr="004E66ED">
        <w:rPr>
          <w:noProof/>
        </w:rPr>
        <w:tab/>
        <w:t>A 'seal of authenticity' that can be attached to digital content, such as football tickets, to avoid counterfeit in the digital domain.</w:t>
      </w:r>
    </w:p>
    <w:p w14:paraId="4C83BE25" w14:textId="77777777" w:rsidR="00DB1BCD" w:rsidRPr="004E66ED" w:rsidRDefault="00DB1BCD" w:rsidP="00DB1BCD">
      <w:r w:rsidRPr="004E66ED">
        <w:t>While the digital wallet initiative is specific to Europe, the ideas behind it may be generally applicable. That is, to encourage and ease e-commerce, e-government and provide users with control over how their data is accessed, a digital wallet approach may have applicability and value in a broader international context.</w:t>
      </w:r>
    </w:p>
    <w:p w14:paraId="752264D5" w14:textId="0BE0610C" w:rsidR="00DB1BCD" w:rsidRPr="004E66ED" w:rsidRDefault="00DB1BCD" w:rsidP="00DB1BCD">
      <w:pPr>
        <w:rPr>
          <w:lang w:val="en-US"/>
        </w:rPr>
      </w:pPr>
      <w:r w:rsidRPr="004E66ED">
        <w:t>Use Case Example</w:t>
      </w:r>
      <w:r w:rsidR="007E1FCF" w:rsidRPr="004E66ED">
        <w:t xml:space="preserve">: </w:t>
      </w:r>
      <w:r w:rsidRPr="004E66ED">
        <w:rPr>
          <w:lang w:val="en-US"/>
        </w:rPr>
        <w:t>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meeting.</w:t>
      </w:r>
    </w:p>
    <w:p w14:paraId="4F09FB94" w14:textId="300C273B" w:rsidR="007E1FCF" w:rsidRPr="004E66ED" w:rsidRDefault="007E1FCF" w:rsidP="007E1FCF">
      <w:pPr>
        <w:jc w:val="center"/>
      </w:pPr>
      <w:r w:rsidRPr="004E66ED">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Pr="004E66ED" w:rsidRDefault="007E1FCF" w:rsidP="007E1FCF">
      <w:pPr>
        <w:pStyle w:val="TF"/>
      </w:pPr>
      <w:r w:rsidRPr="004E66ED">
        <w:t>Figure Annex B-1: Example of use, applying for a bank loan [B.3]</w:t>
      </w:r>
    </w:p>
    <w:p w14:paraId="56DEE80A" w14:textId="6538CC7E" w:rsidR="00DB1BCD" w:rsidRPr="004E66ED" w:rsidRDefault="00DB1BCD" w:rsidP="00DB1BCD">
      <w:r w:rsidRPr="004E66ED">
        <w:t>Benefits for the citizen:</w:t>
      </w:r>
    </w:p>
    <w:p w14:paraId="4078B3C1" w14:textId="46E70458" w:rsidR="00DB1BCD" w:rsidRPr="004E66ED" w:rsidRDefault="00DB1BCD" w:rsidP="00DB1BCD">
      <w:pPr>
        <w:pStyle w:val="B1"/>
      </w:pPr>
      <w:r w:rsidRPr="004E66ED">
        <w:t>-</w:t>
      </w:r>
      <w:r w:rsidRPr="004E66ED">
        <w:tab/>
        <w:t>Easy to identify itself</w:t>
      </w:r>
    </w:p>
    <w:p w14:paraId="7194D112" w14:textId="24304B25" w:rsidR="00DB1BCD" w:rsidRPr="004E66ED" w:rsidRDefault="00DB1BCD" w:rsidP="00DB1BCD">
      <w:pPr>
        <w:pStyle w:val="B1"/>
      </w:pPr>
      <w:r w:rsidRPr="004E66ED">
        <w:t>-</w:t>
      </w:r>
      <w:r w:rsidRPr="004E66ED">
        <w:tab/>
        <w:t>Management of identity information storage and usage permissions</w:t>
      </w:r>
    </w:p>
    <w:p w14:paraId="3E265C84" w14:textId="77777777" w:rsidR="00DB1BCD" w:rsidRPr="004E66ED" w:rsidRDefault="00DB1BCD" w:rsidP="00DB1BCD">
      <w:r w:rsidRPr="004E66ED">
        <w:t>Benefits for businesses:</w:t>
      </w:r>
    </w:p>
    <w:p w14:paraId="60B7F776" w14:textId="0B436381" w:rsidR="00DB1BCD" w:rsidRPr="004E66ED" w:rsidRDefault="00DB1BCD" w:rsidP="00DB1BCD">
      <w:pPr>
        <w:pStyle w:val="B1"/>
      </w:pPr>
      <w:r w:rsidRPr="004E66ED">
        <w:t>-</w:t>
      </w:r>
      <w:r w:rsidRPr="004E66ED">
        <w:tab/>
        <w:t>User-friendliness and compliance with user identification legislation.</w:t>
      </w:r>
    </w:p>
    <w:p w14:paraId="0C9D5CF6" w14:textId="21605A87" w:rsidR="00DB1BCD" w:rsidRPr="004E66ED" w:rsidRDefault="00DB1BCD" w:rsidP="00DB1BCD">
      <w:pPr>
        <w:pStyle w:val="B1"/>
      </w:pPr>
      <w:r w:rsidRPr="004E66ED">
        <w:t>-</w:t>
      </w:r>
      <w:r w:rsidRPr="004E66ED">
        <w:tab/>
        <w:t xml:space="preserve">Reduction in 'business integration requirements' for services, that currently </w:t>
      </w:r>
      <w:r w:rsidR="00DE3DE4" w:rsidRPr="004E66ED">
        <w:t xml:space="preserve">has to </w:t>
      </w:r>
      <w:r w:rsidRPr="004E66ED">
        <w:t>contend with diverse documents and processes.</w:t>
      </w:r>
    </w:p>
    <w:p w14:paraId="345F838D" w14:textId="77777777" w:rsidR="00DB1BCD" w:rsidRPr="004E66ED" w:rsidRDefault="00DB1BCD" w:rsidP="00DB1BCD">
      <w:pPr>
        <w:pStyle w:val="Heading2"/>
      </w:pPr>
      <w:bookmarkStart w:id="1092" w:name="_Toc120013105"/>
      <w:bookmarkStart w:id="1093" w:name="_Toc120025223"/>
      <w:bookmarkStart w:id="1094" w:name="_Toc120025378"/>
      <w:bookmarkStart w:id="1095" w:name="_Toc120091456"/>
      <w:bookmarkStart w:id="1096" w:name="_Toc136356770"/>
      <w:bookmarkStart w:id="1097" w:name="_Toc136857663"/>
      <w:r w:rsidRPr="004E66ED">
        <w:lastRenderedPageBreak/>
        <w:t>References</w:t>
      </w:r>
      <w:bookmarkEnd w:id="1092"/>
      <w:bookmarkEnd w:id="1093"/>
      <w:bookmarkEnd w:id="1094"/>
      <w:bookmarkEnd w:id="1095"/>
      <w:bookmarkEnd w:id="1096"/>
      <w:bookmarkEnd w:id="1097"/>
    </w:p>
    <w:p w14:paraId="4F4684E0" w14:textId="77777777" w:rsidR="00DB1BCD" w:rsidRPr="004E66ED" w:rsidRDefault="00DB1BCD" w:rsidP="00DB1BCD">
      <w:r w:rsidRPr="004E66ED">
        <w:rPr>
          <w:lang w:val="en-US"/>
        </w:rPr>
        <w:t xml:space="preserve">In mid-February 2022, a call for projects for the implementation of solutions and experimentation was launched &lt;https://ec.europa.eu/info/funding-tenders/opportunities/docs/2021-2027/digital/wp-call /2022/call-fiche_digital-2022-deploy-02_en.pdf&gt;, </w:t>
      </w:r>
      <w:r w:rsidRPr="004E66ED">
        <w:t>accessed 24.10.22.</w:t>
      </w:r>
    </w:p>
    <w:p w14:paraId="5F64583E" w14:textId="77777777" w:rsidR="00DB1BCD" w:rsidRPr="004E66ED" w:rsidRDefault="00DB1BCD" w:rsidP="00DB1BCD">
      <w:pPr>
        <w:rPr>
          <w:lang w:val="en-US"/>
        </w:rPr>
      </w:pPr>
      <w:r w:rsidRPr="004E66ED">
        <w:rPr>
          <w:lang w:val="en-US"/>
        </w:rPr>
        <w:t>The "toolbox" defining the APIs and data schemas should be finalized by the end of 2022. The architecture of the technical solutions, such as the centralized or decentralized orientation, are not defined to date.</w:t>
      </w:r>
    </w:p>
    <w:p w14:paraId="279A3EAE" w14:textId="3F02D682" w:rsidR="00DB1BCD" w:rsidRPr="004E66ED" w:rsidRDefault="00DB1BCD" w:rsidP="00DB1BCD">
      <w:pPr>
        <w:pStyle w:val="EX"/>
        <w:rPr>
          <w:noProof/>
        </w:rPr>
      </w:pPr>
      <w:r w:rsidRPr="004E66ED">
        <w:rPr>
          <w:noProof/>
        </w:rPr>
        <w:t>[B</w:t>
      </w:r>
      <w:r w:rsidR="007E1FCF" w:rsidRPr="004E66ED">
        <w:rPr>
          <w:noProof/>
        </w:rPr>
        <w:t>.</w:t>
      </w:r>
      <w:r w:rsidRPr="004E66ED">
        <w:rPr>
          <w:noProof/>
        </w:rPr>
        <w:t>1]</w:t>
      </w:r>
      <w:r w:rsidRPr="004E66ED">
        <w:rPr>
          <w:noProof/>
        </w:rPr>
        <w:tab/>
        <w:t>Quote from Ursula von der Leyen, President of the European Commission, in her State of the Union address, 16 September 2020, &lt;</w:t>
      </w:r>
      <w:hyperlink r:id="rId72" w:history="1">
        <w:r w:rsidRPr="004E66ED">
          <w:rPr>
            <w:rStyle w:val="Hyperlink"/>
            <w:noProof/>
          </w:rPr>
          <w:t>https://ec.europa.eu/info/strategy/priorities-2019-2024/europe-fit-digital-age/european-digital-identity_en</w:t>
        </w:r>
      </w:hyperlink>
      <w:r w:rsidRPr="004E66ED">
        <w:rPr>
          <w:noProof/>
        </w:rPr>
        <w:t xml:space="preserve">&gt;, </w:t>
      </w:r>
      <w:r w:rsidRPr="004E66ED">
        <w:t>accessed 24.10.22.</w:t>
      </w:r>
    </w:p>
    <w:p w14:paraId="63637239" w14:textId="7B3D2085" w:rsidR="00DB1BCD" w:rsidRPr="004E66ED" w:rsidRDefault="00DB1BCD" w:rsidP="00DB1BCD">
      <w:pPr>
        <w:pStyle w:val="EX"/>
        <w:rPr>
          <w:noProof/>
        </w:rPr>
      </w:pPr>
      <w:r w:rsidRPr="004E66ED">
        <w:rPr>
          <w:noProof/>
        </w:rPr>
        <w:t>[B</w:t>
      </w:r>
      <w:r w:rsidR="007E1FCF" w:rsidRPr="004E66ED">
        <w:rPr>
          <w:noProof/>
        </w:rPr>
        <w:t>.</w:t>
      </w:r>
      <w:r w:rsidRPr="004E66ED">
        <w:rPr>
          <w:noProof/>
        </w:rPr>
        <w:t>2]</w:t>
      </w:r>
      <w:r w:rsidRPr="004E66ED">
        <w:rPr>
          <w:noProof/>
        </w:rPr>
        <w:tab/>
      </w:r>
      <w:hyperlink r:id="rId73" w:history="1">
        <w:r w:rsidRPr="004E66ED">
          <w:rPr>
            <w:rStyle w:val="Hyperlink"/>
            <w:lang w:val="en-US"/>
          </w:rPr>
          <w:t>https://ec.europa.eu/info/strategy/priorities-2019-2024/europe-fit-digital-age/shaping-europe-digital-future_en</w:t>
        </w:r>
      </w:hyperlink>
    </w:p>
    <w:p w14:paraId="7921ECD0" w14:textId="2FAE9085" w:rsidR="00DB1BCD" w:rsidRPr="004E66ED" w:rsidRDefault="00DB1BCD" w:rsidP="00DB1BCD">
      <w:pPr>
        <w:pStyle w:val="EX"/>
        <w:rPr>
          <w:lang w:val="en-US"/>
        </w:rPr>
      </w:pPr>
      <w:r w:rsidRPr="004E66ED">
        <w:t>[B</w:t>
      </w:r>
      <w:r w:rsidR="007E1FCF" w:rsidRPr="004E66ED">
        <w:t>.</w:t>
      </w:r>
      <w:r w:rsidRPr="004E66ED">
        <w:t xml:space="preserve">3] </w:t>
      </w:r>
      <w:r w:rsidRPr="004E66ED">
        <w:tab/>
        <w:t>The figure is from &lt;https://ec.europa.eu/info/strategy/priorities-2019-2024/europe-fit-digital-age/european-digital-identity_fr&gt;, accessed 24.10.22.</w:t>
      </w:r>
    </w:p>
    <w:p w14:paraId="2BDA3A27" w14:textId="77777777" w:rsidR="00DB1BCD" w:rsidRPr="004E66ED" w:rsidRDefault="00DB1BCD" w:rsidP="00DB1BCD">
      <w:pPr>
        <w:rPr>
          <w:lang w:val="en-US"/>
        </w:rPr>
      </w:pPr>
    </w:p>
    <w:p w14:paraId="48DAF87F" w14:textId="0D164308" w:rsidR="003D37EE" w:rsidRPr="004E66ED" w:rsidRDefault="003D37EE" w:rsidP="00AA2D93">
      <w:pPr>
        <w:pStyle w:val="Heading9"/>
      </w:pPr>
      <w:bookmarkStart w:id="1098" w:name="_Toc136356771"/>
      <w:bookmarkStart w:id="1099" w:name="_Toc136857664"/>
      <w:bookmarkStart w:id="1100" w:name="_Toc120013106"/>
      <w:bookmarkStart w:id="1101" w:name="_Toc120025224"/>
      <w:bookmarkStart w:id="1102" w:name="_Toc120025379"/>
      <w:bookmarkStart w:id="1103" w:name="_Toc120091457"/>
      <w:r w:rsidRPr="004E66ED">
        <w:t>Annex C</w:t>
      </w:r>
      <w:r w:rsidR="00A47643" w:rsidRPr="004E66ED">
        <w:t xml:space="preserve"> (Informative)</w:t>
      </w:r>
      <w:r w:rsidRPr="004E66ED">
        <w:t>:</w:t>
      </w:r>
      <w:r w:rsidR="00A47643" w:rsidRPr="004E66ED">
        <w:br/>
      </w:r>
      <w:r w:rsidR="00716E4F" w:rsidRPr="004E66ED">
        <w:t>Traffic Characteristics of</w:t>
      </w:r>
      <w:r w:rsidRPr="004E66ED">
        <w:t xml:space="preserve"> Metaverse Media Communication</w:t>
      </w:r>
      <w:bookmarkEnd w:id="1098"/>
      <w:bookmarkEnd w:id="1099"/>
      <w:r w:rsidRPr="004E66ED">
        <w:t xml:space="preserve"> </w:t>
      </w:r>
      <w:bookmarkEnd w:id="1100"/>
      <w:bookmarkEnd w:id="1101"/>
      <w:bookmarkEnd w:id="1102"/>
      <w:bookmarkEnd w:id="1103"/>
    </w:p>
    <w:p w14:paraId="137BF063" w14:textId="704F255A" w:rsidR="003D37EE" w:rsidRPr="004E66ED" w:rsidRDefault="003D37EE" w:rsidP="003D37EE"/>
    <w:tbl>
      <w:tblPr>
        <w:tblStyle w:val="TableGrid"/>
        <w:tblW w:w="0" w:type="auto"/>
        <w:tblLook w:val="04A0" w:firstRow="1" w:lastRow="0" w:firstColumn="1" w:lastColumn="0" w:noHBand="0" w:noVBand="1"/>
      </w:tblPr>
      <w:tblGrid>
        <w:gridCol w:w="1977"/>
        <w:gridCol w:w="2144"/>
        <w:gridCol w:w="1909"/>
        <w:gridCol w:w="3179"/>
      </w:tblGrid>
      <w:tr w:rsidR="003D37EE" w:rsidRPr="004E66ED" w14:paraId="2180856D" w14:textId="77777777" w:rsidTr="00837C41">
        <w:tc>
          <w:tcPr>
            <w:tcW w:w="1977" w:type="dxa"/>
          </w:tcPr>
          <w:p w14:paraId="14C1CE0C"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se Cases</w:t>
            </w:r>
          </w:p>
        </w:tc>
        <w:tc>
          <w:tcPr>
            <w:tcW w:w="2144" w:type="dxa"/>
          </w:tcPr>
          <w:p w14:paraId="6A0A722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evice</w:t>
            </w:r>
            <w:r w:rsidRPr="004E66ED">
              <w:rPr>
                <w:rFonts w:hint="eastAsia"/>
                <w:noProof/>
                <w:lang w:eastAsia="zh-CN"/>
              </w:rPr>
              <w:t>/</w:t>
            </w:r>
            <w:r w:rsidRPr="004E66ED">
              <w:rPr>
                <w:noProof/>
                <w:lang w:eastAsia="zh-CN"/>
              </w:rPr>
              <w:t>Terminal Type Example</w:t>
            </w:r>
          </w:p>
        </w:tc>
        <w:tc>
          <w:tcPr>
            <w:tcW w:w="1909" w:type="dxa"/>
          </w:tcPr>
          <w:p w14:paraId="2DCA538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ata Rate</w:t>
            </w:r>
          </w:p>
        </w:tc>
        <w:tc>
          <w:tcPr>
            <w:tcW w:w="3179" w:type="dxa"/>
          </w:tcPr>
          <w:p w14:paraId="45F34A91" w14:textId="6DAA8A3A" w:rsidR="003D37EE" w:rsidRPr="004E66ED" w:rsidRDefault="00716E4F" w:rsidP="00837C41">
            <w:pPr>
              <w:rPr>
                <w:noProof/>
                <w:lang w:eastAsia="zh-CN"/>
              </w:rPr>
            </w:pPr>
            <w:r w:rsidRPr="004E66ED">
              <w:rPr>
                <w:noProof/>
                <w:lang w:eastAsia="zh-CN"/>
              </w:rPr>
              <w:t>Traffic Characteristics</w:t>
            </w:r>
          </w:p>
        </w:tc>
      </w:tr>
      <w:tr w:rsidR="003D37EE" w:rsidRPr="004E66ED" w14:paraId="11889F98" w14:textId="77777777" w:rsidTr="00837C41">
        <w:tc>
          <w:tcPr>
            <w:tcW w:w="1977" w:type="dxa"/>
          </w:tcPr>
          <w:p w14:paraId="5A8B7DE3" w14:textId="77777777" w:rsidR="003D37EE" w:rsidRPr="004E66ED" w:rsidRDefault="003D37EE" w:rsidP="00837C41">
            <w:pPr>
              <w:rPr>
                <w:noProof/>
                <w:lang w:eastAsia="zh-CN"/>
              </w:rPr>
            </w:pPr>
            <w:r w:rsidRPr="004E66ED">
              <w:rPr>
                <w:noProof/>
                <w:lang w:eastAsia="zh-CN"/>
              </w:rPr>
              <w:t>Localized Mobile Metaverse Service Use Case</w:t>
            </w:r>
          </w:p>
        </w:tc>
        <w:tc>
          <w:tcPr>
            <w:tcW w:w="2144" w:type="dxa"/>
          </w:tcPr>
          <w:p w14:paraId="34695EC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capable glasses tethered to a UE</w:t>
            </w:r>
          </w:p>
        </w:tc>
        <w:tc>
          <w:tcPr>
            <w:tcW w:w="1909" w:type="dxa"/>
          </w:tcPr>
          <w:p w14:paraId="49650487" w14:textId="4285BE5E" w:rsidR="003D37EE" w:rsidRPr="004E66ED" w:rsidRDefault="00716E4F" w:rsidP="00837C41">
            <w:pPr>
              <w:rPr>
                <w:noProof/>
                <w:lang w:eastAsia="zh-CN"/>
              </w:rPr>
            </w:pPr>
            <w:r w:rsidRPr="004E66ED">
              <w:rPr>
                <w:noProof/>
                <w:lang w:eastAsia="zh-CN"/>
              </w:rPr>
              <w:t>-</w:t>
            </w:r>
          </w:p>
        </w:tc>
        <w:tc>
          <w:tcPr>
            <w:tcW w:w="3179" w:type="dxa"/>
          </w:tcPr>
          <w:p w14:paraId="436B96E5"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65004A58" w14:textId="77777777" w:rsidTr="00837C41">
        <w:tc>
          <w:tcPr>
            <w:tcW w:w="1977" w:type="dxa"/>
          </w:tcPr>
          <w:p w14:paraId="415F39E0" w14:textId="77777777" w:rsidR="003D37EE" w:rsidRPr="004E66ED" w:rsidRDefault="003D37EE" w:rsidP="00837C41">
            <w:pPr>
              <w:rPr>
                <w:noProof/>
                <w:lang w:eastAsia="zh-CN"/>
              </w:rPr>
            </w:pP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p>
        </w:tc>
        <w:tc>
          <w:tcPr>
            <w:tcW w:w="2144" w:type="dxa"/>
          </w:tcPr>
          <w:p w14:paraId="7D3C0DEE"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 (different types, e.g., pedestrians, sensors)</w:t>
            </w:r>
          </w:p>
        </w:tc>
        <w:tc>
          <w:tcPr>
            <w:tcW w:w="1909" w:type="dxa"/>
          </w:tcPr>
          <w:p w14:paraId="03EF4F36" w14:textId="77777777" w:rsidR="003D37EE" w:rsidRPr="004E66ED" w:rsidRDefault="003D37EE" w:rsidP="00837C41">
            <w:pPr>
              <w:rPr>
                <w:noProof/>
                <w:lang w:eastAsia="zh-CN"/>
              </w:rPr>
            </w:pPr>
            <w:r w:rsidRPr="004E66ED">
              <w:rPr>
                <w:noProof/>
                <w:lang w:eastAsia="zh-CN"/>
              </w:rPr>
              <w:t>[10-100Mbit/s]</w:t>
            </w:r>
          </w:p>
        </w:tc>
        <w:tc>
          <w:tcPr>
            <w:tcW w:w="3179" w:type="dxa"/>
          </w:tcPr>
          <w:p w14:paraId="0EBE85E4"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E2322F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 especially for pedestrians by using mobile phone</w:t>
            </w:r>
          </w:p>
        </w:tc>
      </w:tr>
      <w:tr w:rsidR="003D37EE" w:rsidRPr="004E66ED" w14:paraId="1251AC7F" w14:textId="77777777" w:rsidTr="00837C41">
        <w:tc>
          <w:tcPr>
            <w:tcW w:w="1977" w:type="dxa"/>
          </w:tcPr>
          <w:p w14:paraId="57310728" w14:textId="66C722D9" w:rsidR="003D37EE" w:rsidRPr="004E66ED" w:rsidRDefault="003D37EE" w:rsidP="00837C41">
            <w:pPr>
              <w:rPr>
                <w:noProof/>
                <w:lang w:eastAsia="zh-CN"/>
              </w:rPr>
            </w:pPr>
            <w:r w:rsidRPr="004E66ED">
              <w:rPr>
                <w:noProof/>
                <w:lang w:eastAsia="zh-CN"/>
              </w:rPr>
              <w:t>Collaborative and Concurrent Engineering in Product Design using Metaverse Services</w:t>
            </w:r>
            <w:r w:rsidR="00AA2D93">
              <w:rPr>
                <w:noProof/>
                <w:lang w:eastAsia="zh-CN"/>
              </w:rPr>
              <w:t xml:space="preserve"> </w:t>
            </w:r>
          </w:p>
        </w:tc>
        <w:tc>
          <w:tcPr>
            <w:tcW w:w="2144" w:type="dxa"/>
          </w:tcPr>
          <w:p w14:paraId="0EEC66AC" w14:textId="77777777" w:rsidR="003D37EE" w:rsidRPr="004E66ED" w:rsidRDefault="003D37EE" w:rsidP="00837C41">
            <w:pPr>
              <w:rPr>
                <w:noProof/>
                <w:lang w:val="fr-FR" w:eastAsia="zh-CN"/>
              </w:rPr>
            </w:pPr>
            <w:r w:rsidRPr="004E66ED">
              <w:rPr>
                <w:rFonts w:hint="eastAsia"/>
                <w:noProof/>
                <w:lang w:val="fr-FR" w:eastAsia="zh-CN"/>
              </w:rPr>
              <w:t>X</w:t>
            </w:r>
            <w:r w:rsidRPr="004E66ED">
              <w:rPr>
                <w:noProof/>
                <w:lang w:val="fr-FR" w:eastAsia="zh-CN"/>
              </w:rPr>
              <w:t>R devices, mobile phones, computers</w:t>
            </w:r>
          </w:p>
        </w:tc>
        <w:tc>
          <w:tcPr>
            <w:tcW w:w="1909" w:type="dxa"/>
          </w:tcPr>
          <w:p w14:paraId="1E2B7F7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-100Mbit/s]</w:t>
            </w:r>
          </w:p>
        </w:tc>
        <w:tc>
          <w:tcPr>
            <w:tcW w:w="3179" w:type="dxa"/>
          </w:tcPr>
          <w:p w14:paraId="05C6E8A8"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AD82D6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tc>
      </w:tr>
      <w:tr w:rsidR="003D37EE" w:rsidRPr="004E66ED" w14:paraId="6FA766FA" w14:textId="77777777" w:rsidTr="00837C41">
        <w:tc>
          <w:tcPr>
            <w:tcW w:w="1977" w:type="dxa"/>
          </w:tcPr>
          <w:p w14:paraId="625337D6" w14:textId="77777777" w:rsidR="003D37EE" w:rsidRPr="004E66ED" w:rsidRDefault="003D37EE" w:rsidP="00837C41">
            <w:pPr>
              <w:rPr>
                <w:noProof/>
                <w:lang w:eastAsia="zh-CN"/>
              </w:rPr>
            </w:pPr>
            <w:r w:rsidRPr="004E66ED">
              <w:t>Spatial Anchor Enabler Use Case</w:t>
            </w:r>
          </w:p>
        </w:tc>
        <w:tc>
          <w:tcPr>
            <w:tcW w:w="2144" w:type="dxa"/>
          </w:tcPr>
          <w:p w14:paraId="2D91F35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53305DD1" w14:textId="1FE4FA30" w:rsidR="003D37EE" w:rsidRPr="004E66ED" w:rsidRDefault="00716E4F" w:rsidP="00837C41">
            <w:pPr>
              <w:rPr>
                <w:noProof/>
                <w:lang w:eastAsia="zh-CN"/>
              </w:rPr>
            </w:pPr>
            <w:r w:rsidRPr="004E66ED">
              <w:rPr>
                <w:noProof/>
                <w:lang w:eastAsia="zh-CN"/>
              </w:rPr>
              <w:t>-</w:t>
            </w:r>
          </w:p>
        </w:tc>
        <w:tc>
          <w:tcPr>
            <w:tcW w:w="3179" w:type="dxa"/>
          </w:tcPr>
          <w:p w14:paraId="018BEA47"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130CA945" w14:textId="77777777" w:rsidTr="00837C41">
        <w:tc>
          <w:tcPr>
            <w:tcW w:w="1977" w:type="dxa"/>
          </w:tcPr>
          <w:p w14:paraId="04268614" w14:textId="77777777" w:rsidR="003D37EE" w:rsidRPr="004E66ED" w:rsidRDefault="003D37EE" w:rsidP="00837C41">
            <w:pPr>
              <w:rPr>
                <w:noProof/>
                <w:lang w:eastAsia="zh-CN"/>
              </w:rPr>
            </w:pPr>
            <w:r w:rsidRPr="004E66ED">
              <w:rPr>
                <w:noProof/>
                <w:lang w:eastAsia="zh-CN"/>
              </w:rPr>
              <w:t>Spatial Mapping and Localization Service Enabler Use Case</w:t>
            </w:r>
          </w:p>
        </w:tc>
        <w:tc>
          <w:tcPr>
            <w:tcW w:w="2144" w:type="dxa"/>
          </w:tcPr>
          <w:p w14:paraId="54F252A7"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w:t>
            </w:r>
          </w:p>
        </w:tc>
        <w:tc>
          <w:tcPr>
            <w:tcW w:w="1909" w:type="dxa"/>
          </w:tcPr>
          <w:p w14:paraId="6F59C302" w14:textId="025FA366" w:rsidR="003D37EE" w:rsidRPr="004E66ED" w:rsidRDefault="00716E4F" w:rsidP="00837C41">
            <w:pPr>
              <w:rPr>
                <w:noProof/>
                <w:lang w:eastAsia="zh-CN"/>
              </w:rPr>
            </w:pPr>
            <w:r w:rsidRPr="004E66ED">
              <w:rPr>
                <w:noProof/>
                <w:lang w:eastAsia="zh-CN"/>
              </w:rPr>
              <w:t>-</w:t>
            </w:r>
          </w:p>
        </w:tc>
        <w:tc>
          <w:tcPr>
            <w:tcW w:w="3179" w:type="dxa"/>
          </w:tcPr>
          <w:p w14:paraId="619B049B"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3C3CF83A" w14:textId="77777777" w:rsidTr="00837C41">
        <w:tc>
          <w:tcPr>
            <w:tcW w:w="1977" w:type="dxa"/>
          </w:tcPr>
          <w:p w14:paraId="67C67250" w14:textId="77777777" w:rsidR="003D37EE" w:rsidRPr="004E66ED" w:rsidRDefault="003D37EE" w:rsidP="00837C41">
            <w:pPr>
              <w:rPr>
                <w:noProof/>
                <w:lang w:eastAsia="zh-CN"/>
              </w:rPr>
            </w:pPr>
            <w:r w:rsidRPr="004E66ED">
              <w:t>Mobile Metaverse for Immersive Gaming and Live Shows</w:t>
            </w:r>
          </w:p>
        </w:tc>
        <w:tc>
          <w:tcPr>
            <w:tcW w:w="2144" w:type="dxa"/>
          </w:tcPr>
          <w:p w14:paraId="431C5462" w14:textId="77777777" w:rsidR="003D37EE" w:rsidRPr="004E66ED" w:rsidRDefault="003D37EE" w:rsidP="00837C41">
            <w:pPr>
              <w:rPr>
                <w:noProof/>
                <w:lang w:eastAsia="zh-CN"/>
              </w:rPr>
            </w:pPr>
            <w:r w:rsidRPr="004E66ED">
              <w:rPr>
                <w:noProof/>
                <w:lang w:eastAsia="zh-CN"/>
              </w:rPr>
              <w:t>VR/AR/MR/Cloud Gaming mobile devices, such as mobile headsets or other haptic mobile devices,</w:t>
            </w:r>
          </w:p>
        </w:tc>
        <w:tc>
          <w:tcPr>
            <w:tcW w:w="1909" w:type="dxa"/>
          </w:tcPr>
          <w:p w14:paraId="30DE0DF7"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-1000Mbit/s]</w:t>
            </w:r>
          </w:p>
        </w:tc>
        <w:tc>
          <w:tcPr>
            <w:tcW w:w="3179" w:type="dxa"/>
          </w:tcPr>
          <w:p w14:paraId="51CA98D1"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4556CD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lastRenderedPageBreak/>
              <w:t>This use case motivates energy efficient content delivery to and from the UE</w:t>
            </w:r>
          </w:p>
        </w:tc>
      </w:tr>
      <w:tr w:rsidR="003D37EE" w:rsidRPr="004E66ED" w14:paraId="02F8803B" w14:textId="77777777" w:rsidTr="00837C41">
        <w:tc>
          <w:tcPr>
            <w:tcW w:w="1977" w:type="dxa"/>
          </w:tcPr>
          <w:p w14:paraId="0A0BA28A" w14:textId="77777777" w:rsidR="003D37EE" w:rsidRPr="004E66ED" w:rsidRDefault="003D37EE" w:rsidP="00837C41">
            <w:pPr>
              <w:rPr>
                <w:noProof/>
                <w:lang w:eastAsia="zh-CN"/>
              </w:rPr>
            </w:pPr>
            <w:r w:rsidRPr="004E66ED">
              <w:lastRenderedPageBreak/>
              <w:t>AR Enabled Immersive Experience</w:t>
            </w:r>
          </w:p>
        </w:tc>
        <w:tc>
          <w:tcPr>
            <w:tcW w:w="2144" w:type="dxa"/>
          </w:tcPr>
          <w:p w14:paraId="7B6736F6"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41B4695D"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2</w:t>
            </w:r>
            <w:r w:rsidRPr="004E66ED">
              <w:rPr>
                <w:noProof/>
                <w:lang w:eastAsia="zh-CN"/>
              </w:rPr>
              <w:t>00-2000Mbit/s]</w:t>
            </w:r>
          </w:p>
        </w:tc>
        <w:tc>
          <w:tcPr>
            <w:tcW w:w="3179" w:type="dxa"/>
          </w:tcPr>
          <w:p w14:paraId="413AE12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0ADBD91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2F23942E"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etailed discussion on energy utilization may be needed</w:t>
            </w:r>
          </w:p>
        </w:tc>
      </w:tr>
      <w:tr w:rsidR="003D37EE" w:rsidRPr="004E66ED" w14:paraId="1C6C417B" w14:textId="77777777" w:rsidTr="00837C41">
        <w:tc>
          <w:tcPr>
            <w:tcW w:w="1977" w:type="dxa"/>
          </w:tcPr>
          <w:p w14:paraId="125C10E8" w14:textId="77777777" w:rsidR="003D37EE" w:rsidRPr="004E66ED" w:rsidRDefault="003D37EE" w:rsidP="00837C41">
            <w:pPr>
              <w:rPr>
                <w:noProof/>
                <w:lang w:eastAsia="zh-CN"/>
              </w:rPr>
            </w:pPr>
            <w:r w:rsidRPr="004E66ED">
              <w:rPr>
                <w:noProof/>
                <w:lang w:eastAsia="zh-CN"/>
              </w:rPr>
              <w:t>Supporting Multi-service Coordination in One Metaverse</w:t>
            </w:r>
          </w:p>
        </w:tc>
        <w:tc>
          <w:tcPr>
            <w:tcW w:w="2144" w:type="dxa"/>
          </w:tcPr>
          <w:p w14:paraId="710153F8" w14:textId="77777777" w:rsidR="003D37EE" w:rsidRPr="004E66ED" w:rsidRDefault="003D37EE" w:rsidP="00837C41">
            <w:pPr>
              <w:rPr>
                <w:noProof/>
                <w:lang w:eastAsia="zh-CN"/>
              </w:rPr>
            </w:pPr>
            <w:r w:rsidRPr="004E66ED">
              <w:rPr>
                <w:noProof/>
                <w:lang w:eastAsia="zh-CN"/>
              </w:rPr>
              <w:t>VR glasses, Tactile gloves</w:t>
            </w:r>
          </w:p>
        </w:tc>
        <w:tc>
          <w:tcPr>
            <w:tcW w:w="1909" w:type="dxa"/>
          </w:tcPr>
          <w:p w14:paraId="5AFF5112" w14:textId="2A0C3CE6" w:rsidR="003D37EE" w:rsidRPr="004E66ED" w:rsidRDefault="00716E4F" w:rsidP="00837C41">
            <w:pPr>
              <w:rPr>
                <w:noProof/>
                <w:lang w:eastAsia="zh-CN"/>
              </w:rPr>
            </w:pPr>
            <w:r w:rsidRPr="004E66ED">
              <w:rPr>
                <w:noProof/>
                <w:lang w:eastAsia="zh-CN"/>
              </w:rPr>
              <w:t>-</w:t>
            </w:r>
          </w:p>
        </w:tc>
        <w:tc>
          <w:tcPr>
            <w:tcW w:w="3179" w:type="dxa"/>
          </w:tcPr>
          <w:p w14:paraId="0FD602AC" w14:textId="55918020" w:rsidR="003D37EE" w:rsidRPr="004E66ED" w:rsidRDefault="003D37EE" w:rsidP="003D37EE">
            <w:pPr>
              <w:pStyle w:val="ListParagraph"/>
              <w:numPr>
                <w:ilvl w:val="0"/>
                <w:numId w:val="12"/>
              </w:numPr>
              <w:contextualSpacing w:val="0"/>
              <w:rPr>
                <w:noProof/>
                <w:lang w:eastAsia="zh-CN"/>
              </w:rPr>
            </w:pPr>
            <w:r w:rsidRPr="004E66ED">
              <w:rPr>
                <w:noProof/>
                <w:lang w:eastAsia="zh-CN"/>
              </w:rPr>
              <w:t>Sustained diverse data transmission in long duration</w:t>
            </w:r>
          </w:p>
          <w:p w14:paraId="20313FE0" w14:textId="328909EA" w:rsidR="003D37EE" w:rsidRPr="004E66ED" w:rsidRDefault="003D37EE" w:rsidP="00716E4F">
            <w:pPr>
              <w:pStyle w:val="ListParagraph"/>
              <w:numPr>
                <w:ilvl w:val="0"/>
                <w:numId w:val="12"/>
              </w:numPr>
              <w:contextualSpacing w:val="0"/>
              <w:rPr>
                <w:noProof/>
                <w:lang w:eastAsia="zh-CN"/>
              </w:rPr>
            </w:pPr>
            <w:r w:rsidRPr="004E66ED">
              <w:rPr>
                <w:noProof/>
                <w:lang w:eastAsia="zh-CN"/>
              </w:rPr>
              <w:t>This use case may motivate energy efficient content delivery support depending on the data transmission (uplink and downlink).</w:t>
            </w:r>
          </w:p>
        </w:tc>
      </w:tr>
      <w:tr w:rsidR="003D37EE" w:rsidRPr="004E66ED" w14:paraId="12CE0976" w14:textId="77777777" w:rsidTr="00837C41">
        <w:tc>
          <w:tcPr>
            <w:tcW w:w="1977" w:type="dxa"/>
          </w:tcPr>
          <w:p w14:paraId="0018BBA4" w14:textId="77777777" w:rsidR="003D37EE" w:rsidRPr="004E66ED" w:rsidRDefault="003D37EE" w:rsidP="00837C41">
            <w:pPr>
              <w:rPr>
                <w:noProof/>
                <w:lang w:eastAsia="zh-CN"/>
              </w:rPr>
            </w:pPr>
            <w:r w:rsidRPr="004E66ED">
              <w:rPr>
                <w:noProof/>
                <w:lang w:eastAsia="zh-CN"/>
              </w:rPr>
              <w:t>Synchronized predictive avatars</w:t>
            </w:r>
          </w:p>
        </w:tc>
        <w:tc>
          <w:tcPr>
            <w:tcW w:w="2144" w:type="dxa"/>
          </w:tcPr>
          <w:p w14:paraId="4FE33FA5" w14:textId="77777777" w:rsidR="003D37EE" w:rsidRPr="004E66ED" w:rsidRDefault="003D37EE" w:rsidP="00837C41">
            <w:pPr>
              <w:rPr>
                <w:noProof/>
                <w:lang w:eastAsia="zh-CN"/>
              </w:rPr>
            </w:pPr>
            <w:r w:rsidRPr="004E66ED">
              <w:rPr>
                <w:rFonts w:hint="eastAsia"/>
                <w:noProof/>
                <w:lang w:eastAsia="zh-CN"/>
              </w:rPr>
              <w:t>M</w:t>
            </w:r>
            <w:r w:rsidRPr="004E66ED">
              <w:rPr>
                <w:noProof/>
                <w:lang w:eastAsia="zh-CN"/>
              </w:rPr>
              <w:t>etaverse devices</w:t>
            </w:r>
          </w:p>
        </w:tc>
        <w:tc>
          <w:tcPr>
            <w:tcW w:w="1909" w:type="dxa"/>
          </w:tcPr>
          <w:p w14:paraId="5C0D7834" w14:textId="4E4E35FE" w:rsidR="003D37EE" w:rsidRPr="004E66ED" w:rsidRDefault="00716E4F" w:rsidP="00837C41">
            <w:pPr>
              <w:rPr>
                <w:noProof/>
                <w:lang w:eastAsia="zh-CN"/>
              </w:rPr>
            </w:pPr>
            <w:r w:rsidRPr="004E66ED">
              <w:rPr>
                <w:noProof/>
                <w:lang w:eastAsia="zh-CN"/>
              </w:rPr>
              <w:t>-</w:t>
            </w:r>
          </w:p>
        </w:tc>
        <w:tc>
          <w:tcPr>
            <w:tcW w:w="3179" w:type="dxa"/>
          </w:tcPr>
          <w:p w14:paraId="0BC9538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5957C4A"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3D37EE" w:rsidRPr="004E66ED" w14:paraId="5E4D365E" w14:textId="77777777" w:rsidTr="00837C41">
        <w:tc>
          <w:tcPr>
            <w:tcW w:w="1977" w:type="dxa"/>
          </w:tcPr>
          <w:p w14:paraId="054DC0E6" w14:textId="29C95DAC" w:rsidR="003D37EE" w:rsidRPr="004E66ED" w:rsidRDefault="00622FA7" w:rsidP="00837C41">
            <w:pPr>
              <w:rPr>
                <w:noProof/>
                <w:lang w:eastAsia="zh-CN"/>
              </w:rPr>
            </w:pPr>
            <w:r>
              <w:rPr>
                <w:noProof/>
                <w:lang w:eastAsia="zh-CN"/>
              </w:rPr>
              <w:t xml:space="preserve">Use Case on </w:t>
            </w:r>
            <w:r w:rsidR="003D37EE" w:rsidRPr="004E66ED">
              <w:rPr>
                <w:noProof/>
                <w:lang w:eastAsia="zh-CN"/>
              </w:rPr>
              <w:t>Metaverse for Critical HealthCare Services</w:t>
            </w:r>
          </w:p>
        </w:tc>
        <w:tc>
          <w:tcPr>
            <w:tcW w:w="2144" w:type="dxa"/>
          </w:tcPr>
          <w:p w14:paraId="12EDE08B" w14:textId="77777777" w:rsidR="003D37EE" w:rsidRPr="004E66ED" w:rsidRDefault="003D37EE" w:rsidP="00837C41">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ACBF5A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w:t>
            </w:r>
            <w:r w:rsidRPr="004E66ED">
              <w:rPr>
                <w:rFonts w:hint="eastAsia"/>
                <w:noProof/>
                <w:lang w:eastAsia="zh-CN"/>
              </w:rPr>
              <w:t>/</w:t>
            </w:r>
            <w:r w:rsidRPr="004E66ED">
              <w:rPr>
                <w:noProof/>
                <w:lang w:eastAsia="zh-CN"/>
              </w:rPr>
              <w:t>s]</w:t>
            </w:r>
          </w:p>
        </w:tc>
        <w:tc>
          <w:tcPr>
            <w:tcW w:w="3179" w:type="dxa"/>
          </w:tcPr>
          <w:p w14:paraId="0D9D1577"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No requirement because it is life critical, it is assumed that a sufficient power supply exists to support an adequately long service life.</w:t>
            </w:r>
          </w:p>
        </w:tc>
      </w:tr>
      <w:tr w:rsidR="00716E4F" w:rsidRPr="004E66ED" w14:paraId="4FE962FD" w14:textId="77777777" w:rsidTr="00837C41">
        <w:tc>
          <w:tcPr>
            <w:tcW w:w="1977" w:type="dxa"/>
          </w:tcPr>
          <w:p w14:paraId="73321E5C" w14:textId="3A35C3F7" w:rsidR="00716E4F" w:rsidRPr="004E66ED" w:rsidRDefault="00716E4F" w:rsidP="00716E4F">
            <w:pPr>
              <w:rPr>
                <w:noProof/>
                <w:lang w:eastAsia="zh-CN"/>
              </w:rPr>
            </w:pPr>
            <w:r w:rsidRPr="004E66ED">
              <w:t>IMS-based 3D Avatar Communication</w:t>
            </w:r>
          </w:p>
        </w:tc>
        <w:tc>
          <w:tcPr>
            <w:tcW w:w="2144" w:type="dxa"/>
          </w:tcPr>
          <w:p w14:paraId="64C3A97A" w14:textId="3BABB458" w:rsidR="00716E4F" w:rsidRPr="004E66ED" w:rsidRDefault="00716E4F" w:rsidP="00716E4F">
            <w:pPr>
              <w:rPr>
                <w:noProof/>
                <w:lang w:eastAsia="zh-CN"/>
              </w:rPr>
            </w:pPr>
            <w:r w:rsidRPr="004E66ED">
              <w:rPr>
                <w:noProof/>
                <w:lang w:eastAsia="zh-CN"/>
              </w:rPr>
              <w:t>UE</w:t>
            </w:r>
          </w:p>
        </w:tc>
        <w:tc>
          <w:tcPr>
            <w:tcW w:w="1909" w:type="dxa"/>
          </w:tcPr>
          <w:p w14:paraId="4149A97A" w14:textId="19407B30" w:rsidR="00716E4F" w:rsidRPr="004E66ED" w:rsidRDefault="00716E4F" w:rsidP="00716E4F">
            <w:pPr>
              <w:rPr>
                <w:noProof/>
                <w:lang w:eastAsia="zh-CN"/>
              </w:rPr>
            </w:pPr>
            <w:r w:rsidRPr="004E66ED">
              <w:rPr>
                <w:noProof/>
                <w:lang w:eastAsia="zh-CN"/>
              </w:rPr>
              <w:t>-</w:t>
            </w:r>
          </w:p>
        </w:tc>
        <w:tc>
          <w:tcPr>
            <w:tcW w:w="3179" w:type="dxa"/>
          </w:tcPr>
          <w:p w14:paraId="41F78656" w14:textId="29FCC72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58F03974" w14:textId="77777777" w:rsidTr="00837C41">
        <w:tc>
          <w:tcPr>
            <w:tcW w:w="1977" w:type="dxa"/>
          </w:tcPr>
          <w:p w14:paraId="72632BB2" w14:textId="480AE1D8" w:rsidR="00716E4F" w:rsidRPr="004E66ED" w:rsidRDefault="00716E4F" w:rsidP="00716E4F">
            <w:pPr>
              <w:rPr>
                <w:noProof/>
                <w:lang w:eastAsia="zh-CN"/>
              </w:rPr>
            </w:pPr>
            <w:r w:rsidRPr="004E66ED">
              <w:t>Virtual humans in metaverse</w:t>
            </w:r>
          </w:p>
        </w:tc>
        <w:tc>
          <w:tcPr>
            <w:tcW w:w="2144" w:type="dxa"/>
          </w:tcPr>
          <w:p w14:paraId="6190432C" w14:textId="6486F1C9"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766DE465" w14:textId="0123996B" w:rsidR="00716E4F" w:rsidRPr="004E66ED" w:rsidRDefault="00716E4F" w:rsidP="00716E4F">
            <w:pPr>
              <w:rPr>
                <w:noProof/>
                <w:lang w:eastAsia="zh-CN"/>
              </w:rPr>
            </w:pPr>
            <w:r w:rsidRPr="004E66ED">
              <w:rPr>
                <w:rFonts w:hint="eastAsia"/>
                <w:noProof/>
                <w:lang w:eastAsia="zh-CN"/>
              </w:rPr>
              <w:t>-</w:t>
            </w:r>
          </w:p>
        </w:tc>
        <w:tc>
          <w:tcPr>
            <w:tcW w:w="3179" w:type="dxa"/>
          </w:tcPr>
          <w:p w14:paraId="70DFE8BB" w14:textId="38EA0A0A"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28D491D6" w14:textId="77777777" w:rsidTr="00837C41">
        <w:tc>
          <w:tcPr>
            <w:tcW w:w="1977" w:type="dxa"/>
          </w:tcPr>
          <w:p w14:paraId="590F98E6" w14:textId="02818C5E" w:rsidR="00716E4F" w:rsidRPr="004E66ED" w:rsidRDefault="00716E4F" w:rsidP="00716E4F">
            <w:r w:rsidRPr="004E66ED">
              <w:t>Work delegation to autonomous virtual alter ego</w:t>
            </w:r>
          </w:p>
        </w:tc>
        <w:tc>
          <w:tcPr>
            <w:tcW w:w="2144" w:type="dxa"/>
          </w:tcPr>
          <w:p w14:paraId="4669A0C5" w14:textId="3EF29524" w:rsidR="00716E4F" w:rsidRPr="004E66ED" w:rsidRDefault="00716E4F" w:rsidP="00716E4F">
            <w:pPr>
              <w:rPr>
                <w:noProof/>
                <w:lang w:eastAsia="zh-CN"/>
              </w:rPr>
            </w:pPr>
            <w:r w:rsidRPr="004E66ED">
              <w:rPr>
                <w:rFonts w:hint="eastAsia"/>
                <w:noProof/>
                <w:lang w:eastAsia="zh-CN"/>
              </w:rPr>
              <w:t>U</w:t>
            </w:r>
            <w:r w:rsidRPr="004E66ED">
              <w:rPr>
                <w:noProof/>
                <w:lang w:eastAsia="zh-CN"/>
              </w:rPr>
              <w:t>E</w:t>
            </w:r>
          </w:p>
        </w:tc>
        <w:tc>
          <w:tcPr>
            <w:tcW w:w="1909" w:type="dxa"/>
          </w:tcPr>
          <w:p w14:paraId="5D499103" w14:textId="320278AA" w:rsidR="00716E4F" w:rsidRPr="004E66ED" w:rsidRDefault="00716E4F" w:rsidP="00716E4F">
            <w:pPr>
              <w:rPr>
                <w:noProof/>
                <w:lang w:eastAsia="zh-CN"/>
              </w:rPr>
            </w:pPr>
            <w:r w:rsidRPr="004E66ED">
              <w:rPr>
                <w:noProof/>
                <w:lang w:eastAsia="zh-CN"/>
              </w:rPr>
              <w:t>-</w:t>
            </w:r>
          </w:p>
        </w:tc>
        <w:tc>
          <w:tcPr>
            <w:tcW w:w="3179" w:type="dxa"/>
          </w:tcPr>
          <w:p w14:paraId="6A4D0C0F" w14:textId="090725C5"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408CD017" w14:textId="77777777" w:rsidTr="00837C41">
        <w:tc>
          <w:tcPr>
            <w:tcW w:w="1977" w:type="dxa"/>
          </w:tcPr>
          <w:p w14:paraId="612317F2" w14:textId="694A6F39" w:rsidR="00716E4F" w:rsidRPr="004E66ED" w:rsidRDefault="00716E4F" w:rsidP="00716E4F">
            <w:r w:rsidRPr="004E66ED">
              <w:t>Immersive Tele-Operated Driving in Hazardous Environment</w:t>
            </w:r>
          </w:p>
        </w:tc>
        <w:tc>
          <w:tcPr>
            <w:tcW w:w="2144" w:type="dxa"/>
          </w:tcPr>
          <w:p w14:paraId="1A5A9C7F" w14:textId="789E3E03"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w:t>
            </w:r>
          </w:p>
        </w:tc>
        <w:tc>
          <w:tcPr>
            <w:tcW w:w="1909" w:type="dxa"/>
          </w:tcPr>
          <w:p w14:paraId="21327819" w14:textId="69BDF10C" w:rsidR="00716E4F" w:rsidRPr="004E66ED" w:rsidRDefault="00716E4F" w:rsidP="00716E4F">
            <w:pPr>
              <w:rPr>
                <w:noProof/>
                <w:lang w:eastAsia="zh-CN"/>
              </w:rPr>
            </w:pPr>
            <w:r w:rsidRPr="004E66ED">
              <w:rPr>
                <w:rFonts w:ascii="Arial" w:hAnsi="Arial"/>
                <w:sz w:val="16"/>
              </w:rPr>
              <w:t>[10~50 Mbit/s]</w:t>
            </w:r>
          </w:p>
        </w:tc>
        <w:tc>
          <w:tcPr>
            <w:tcW w:w="3179" w:type="dxa"/>
          </w:tcPr>
          <w:p w14:paraId="36D55238"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28362742" w14:textId="30C007A9"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716E4F" w:rsidRPr="004E66ED" w14:paraId="1BA3F04A" w14:textId="77777777" w:rsidTr="00837C41">
        <w:tc>
          <w:tcPr>
            <w:tcW w:w="1977" w:type="dxa"/>
          </w:tcPr>
          <w:p w14:paraId="7954A745" w14:textId="6799D4D7" w:rsidR="00716E4F" w:rsidRPr="004E66ED" w:rsidRDefault="00716E4F" w:rsidP="00716E4F">
            <w:r w:rsidRPr="004E66ED">
              <w:rPr>
                <w:color w:val="000000" w:themeColor="text1"/>
              </w:rPr>
              <w:t>Virtual Emergency Drill over 5G Metaverse</w:t>
            </w:r>
          </w:p>
        </w:tc>
        <w:tc>
          <w:tcPr>
            <w:tcW w:w="2144" w:type="dxa"/>
          </w:tcPr>
          <w:p w14:paraId="3FA1F349" w14:textId="350CC2F6" w:rsidR="00716E4F" w:rsidRPr="004E66ED" w:rsidRDefault="00716E4F" w:rsidP="00716E4F">
            <w:pPr>
              <w:rPr>
                <w:noProof/>
                <w:lang w:eastAsia="zh-CN"/>
              </w:rPr>
            </w:pPr>
            <w:r w:rsidRPr="004E66ED">
              <w:rPr>
                <w:noProof/>
                <w:lang w:eastAsia="zh-CN"/>
              </w:rPr>
              <w:t>-</w:t>
            </w:r>
          </w:p>
        </w:tc>
        <w:tc>
          <w:tcPr>
            <w:tcW w:w="1909" w:type="dxa"/>
          </w:tcPr>
          <w:p w14:paraId="42FEFCAE" w14:textId="048B2242" w:rsidR="00716E4F" w:rsidRPr="004E66ED" w:rsidRDefault="00716E4F" w:rsidP="00716E4F">
            <w:pPr>
              <w:rPr>
                <w:noProof/>
                <w:lang w:eastAsia="zh-CN"/>
              </w:rPr>
            </w:pPr>
            <w:r w:rsidRPr="004E66ED">
              <w:rPr>
                <w:noProof/>
                <w:lang w:eastAsia="zh-CN"/>
              </w:rPr>
              <w:t>-</w:t>
            </w:r>
          </w:p>
        </w:tc>
        <w:tc>
          <w:tcPr>
            <w:tcW w:w="3179" w:type="dxa"/>
          </w:tcPr>
          <w:p w14:paraId="4B306BCA" w14:textId="0B4EA1F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00216706" w14:textId="77777777" w:rsidTr="00837C41">
        <w:tc>
          <w:tcPr>
            <w:tcW w:w="1977" w:type="dxa"/>
          </w:tcPr>
          <w:p w14:paraId="4098B3F1" w14:textId="138734F8" w:rsidR="00716E4F" w:rsidRPr="004E66ED" w:rsidRDefault="00716E4F" w:rsidP="00716E4F">
            <w:r w:rsidRPr="004E66ED">
              <w:rPr>
                <w:color w:val="000000" w:themeColor="text1"/>
              </w:rPr>
              <w:t>Mobile Metaverse Live Concert</w:t>
            </w:r>
          </w:p>
        </w:tc>
        <w:tc>
          <w:tcPr>
            <w:tcW w:w="2144" w:type="dxa"/>
          </w:tcPr>
          <w:p w14:paraId="3D3C0595" w14:textId="0AD4F47B"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2AF0796" w14:textId="4738C09E" w:rsidR="00716E4F" w:rsidRPr="004E66ED" w:rsidRDefault="00716E4F" w:rsidP="00716E4F">
            <w:pPr>
              <w:rPr>
                <w:noProof/>
                <w:lang w:eastAsia="zh-CN"/>
              </w:rPr>
            </w:pPr>
            <w:r w:rsidRPr="004E66ED">
              <w:rPr>
                <w:noProof/>
                <w:lang w:eastAsia="zh-CN"/>
              </w:rPr>
              <w:t>-</w:t>
            </w:r>
          </w:p>
        </w:tc>
        <w:tc>
          <w:tcPr>
            <w:tcW w:w="3179" w:type="dxa"/>
          </w:tcPr>
          <w:p w14:paraId="62A7215E"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0B8014B" w14:textId="77777777"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4FC2D2E4" w14:textId="6E167488"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lastRenderedPageBreak/>
              <w:t>D</w:t>
            </w:r>
            <w:r w:rsidRPr="004E66ED">
              <w:rPr>
                <w:noProof/>
                <w:lang w:eastAsia="zh-CN"/>
              </w:rPr>
              <w:t>etailed discussion on energy utilization may be needed</w:t>
            </w:r>
          </w:p>
        </w:tc>
      </w:tr>
      <w:tr w:rsidR="00716E4F" w:rsidRPr="004E66ED" w14:paraId="1619A925" w14:textId="77777777" w:rsidTr="00837C41">
        <w:tc>
          <w:tcPr>
            <w:tcW w:w="1977" w:type="dxa"/>
          </w:tcPr>
          <w:p w14:paraId="50C5864F" w14:textId="2AF86629" w:rsidR="00716E4F" w:rsidRPr="004E66ED" w:rsidRDefault="00716E4F" w:rsidP="00716E4F">
            <w:r w:rsidRPr="004E66ED">
              <w:rPr>
                <w:noProof/>
                <w:lang w:val="en-US"/>
              </w:rPr>
              <w:lastRenderedPageBreak/>
              <w:t>IMS-based 3D Avatar Call Support for Accessibility Use Case</w:t>
            </w:r>
          </w:p>
        </w:tc>
        <w:tc>
          <w:tcPr>
            <w:tcW w:w="2144" w:type="dxa"/>
          </w:tcPr>
          <w:p w14:paraId="44BE5A6B" w14:textId="70D24889" w:rsidR="00716E4F" w:rsidRPr="004E66ED" w:rsidRDefault="00716E4F" w:rsidP="00716E4F">
            <w:pPr>
              <w:rPr>
                <w:noProof/>
                <w:lang w:eastAsia="zh-CN"/>
              </w:rPr>
            </w:pPr>
            <w:r w:rsidRPr="004E66ED">
              <w:rPr>
                <w:noProof/>
                <w:lang w:eastAsia="zh-CN"/>
              </w:rPr>
              <w:t>UE</w:t>
            </w:r>
          </w:p>
        </w:tc>
        <w:tc>
          <w:tcPr>
            <w:tcW w:w="1909" w:type="dxa"/>
          </w:tcPr>
          <w:p w14:paraId="559F8CEB" w14:textId="41758EB1" w:rsidR="00716E4F" w:rsidRPr="004E66ED" w:rsidRDefault="00716E4F" w:rsidP="00716E4F">
            <w:pPr>
              <w:rPr>
                <w:noProof/>
                <w:lang w:eastAsia="zh-CN"/>
              </w:rPr>
            </w:pPr>
            <w:r w:rsidRPr="004E66ED">
              <w:rPr>
                <w:noProof/>
                <w:lang w:eastAsia="zh-CN"/>
              </w:rPr>
              <w:t>-</w:t>
            </w:r>
          </w:p>
        </w:tc>
        <w:tc>
          <w:tcPr>
            <w:tcW w:w="3179" w:type="dxa"/>
          </w:tcPr>
          <w:p w14:paraId="64EDE93D" w14:textId="1B136EC2"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621CAAC0" w14:textId="77777777" w:rsidTr="00837C41">
        <w:tc>
          <w:tcPr>
            <w:tcW w:w="1977" w:type="dxa"/>
          </w:tcPr>
          <w:p w14:paraId="4B6562A3" w14:textId="1673FB34" w:rsidR="00716E4F" w:rsidRPr="004E66ED" w:rsidRDefault="00716E4F" w:rsidP="00716E4F">
            <w:r w:rsidRPr="004E66ED">
              <w:rPr>
                <w:noProof/>
                <w:lang w:val="en-US"/>
              </w:rPr>
              <w:t>Localized Mobile Metaverse Overload</w:t>
            </w:r>
          </w:p>
        </w:tc>
        <w:tc>
          <w:tcPr>
            <w:tcW w:w="2144" w:type="dxa"/>
          </w:tcPr>
          <w:p w14:paraId="0B85D2F9" w14:textId="7F7F9152" w:rsidR="00716E4F" w:rsidRPr="004E66ED" w:rsidRDefault="00716E4F" w:rsidP="00716E4F">
            <w:pPr>
              <w:rPr>
                <w:noProof/>
                <w:lang w:eastAsia="zh-CN"/>
              </w:rPr>
            </w:pPr>
            <w:r w:rsidRPr="004E66ED">
              <w:rPr>
                <w:noProof/>
                <w:lang w:eastAsia="zh-CN"/>
              </w:rPr>
              <w:t>-</w:t>
            </w:r>
          </w:p>
        </w:tc>
        <w:tc>
          <w:tcPr>
            <w:tcW w:w="1909" w:type="dxa"/>
          </w:tcPr>
          <w:p w14:paraId="27FB4013" w14:textId="181E98E4" w:rsidR="00716E4F" w:rsidRPr="004E66ED" w:rsidRDefault="00716E4F" w:rsidP="00716E4F">
            <w:pPr>
              <w:rPr>
                <w:noProof/>
                <w:lang w:eastAsia="zh-CN"/>
              </w:rPr>
            </w:pPr>
            <w:r w:rsidRPr="004E66ED">
              <w:rPr>
                <w:noProof/>
                <w:lang w:eastAsia="zh-CN"/>
              </w:rPr>
              <w:t>-</w:t>
            </w:r>
          </w:p>
        </w:tc>
        <w:tc>
          <w:tcPr>
            <w:tcW w:w="3179" w:type="dxa"/>
          </w:tcPr>
          <w:p w14:paraId="341CC5B7"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CD5D36B" w14:textId="4ED9CDBA"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bl>
    <w:p w14:paraId="532BA092" w14:textId="0FD36ECF" w:rsidR="003D37EE" w:rsidRPr="004E66ED" w:rsidRDefault="003D37EE" w:rsidP="003D37EE">
      <w:pPr>
        <w:pStyle w:val="TF"/>
      </w:pPr>
      <w:r w:rsidRPr="004E66ED">
        <w:t>Table-</w:t>
      </w:r>
      <w:r w:rsidR="009D76E2" w:rsidRPr="004E66ED">
        <w:t>C</w:t>
      </w:r>
      <w:r w:rsidRPr="004E66ED">
        <w:t xml:space="preserve">-1: Analysis of </w:t>
      </w:r>
      <w:r w:rsidRPr="004E66ED">
        <w:rPr>
          <w:noProof/>
          <w:lang w:eastAsia="zh-CN"/>
        </w:rPr>
        <w:t>energy efficiency of content delivery</w:t>
      </w:r>
      <w:r w:rsidRPr="004E66ED">
        <w:t xml:space="preserve"> in metaverse services</w:t>
      </w:r>
    </w:p>
    <w:p w14:paraId="71B081D9" w14:textId="7B9BCBCE" w:rsidR="006B30D0" w:rsidRPr="004E66ED" w:rsidRDefault="006B30D0"/>
    <w:p w14:paraId="06FAD520" w14:textId="262B2A7C" w:rsidR="00054A22" w:rsidRPr="004E66ED" w:rsidRDefault="00080512" w:rsidP="00AA2D93">
      <w:pPr>
        <w:pStyle w:val="Heading9"/>
      </w:pPr>
      <w:bookmarkStart w:id="1104" w:name="_Toc120013108"/>
      <w:bookmarkStart w:id="1105" w:name="_Toc120025226"/>
      <w:bookmarkStart w:id="1106" w:name="_Toc120025381"/>
      <w:bookmarkStart w:id="1107" w:name="_Toc120091459"/>
      <w:bookmarkStart w:id="1108" w:name="_Toc136356772"/>
      <w:bookmarkStart w:id="1109" w:name="_Toc136857665"/>
      <w:r w:rsidRPr="004E66ED">
        <w:t xml:space="preserve">Annex </w:t>
      </w:r>
      <w:r w:rsidR="00D23240" w:rsidRPr="004E66ED">
        <w:t>D</w:t>
      </w:r>
      <w:r w:rsidRPr="004E66ED">
        <w:t xml:space="preserve"> (informative):</w:t>
      </w:r>
      <w:r w:rsidRPr="004E66ED">
        <w:br/>
        <w:t>Change history</w:t>
      </w:r>
      <w:bookmarkStart w:id="1110" w:name="historyclause"/>
      <w:bookmarkEnd w:id="1104"/>
      <w:bookmarkEnd w:id="1105"/>
      <w:bookmarkEnd w:id="1106"/>
      <w:bookmarkEnd w:id="1107"/>
      <w:bookmarkEnd w:id="1108"/>
      <w:bookmarkEnd w:id="1110"/>
      <w:bookmarkEnd w:id="1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E66ED" w14:paraId="1ECB735E" w14:textId="77777777" w:rsidTr="00301348">
        <w:trPr>
          <w:cantSplit/>
        </w:trPr>
        <w:tc>
          <w:tcPr>
            <w:tcW w:w="9639" w:type="dxa"/>
            <w:gridSpan w:val="8"/>
            <w:tcBorders>
              <w:bottom w:val="nil"/>
            </w:tcBorders>
            <w:shd w:val="solid" w:color="FFFFFF" w:fill="auto"/>
          </w:tcPr>
          <w:p w14:paraId="5FCEE246" w14:textId="77777777" w:rsidR="003C3971" w:rsidRPr="004E66ED" w:rsidRDefault="003C3971" w:rsidP="00C72833">
            <w:pPr>
              <w:pStyle w:val="TAL"/>
              <w:jc w:val="center"/>
              <w:rPr>
                <w:b/>
                <w:sz w:val="16"/>
              </w:rPr>
            </w:pPr>
            <w:r w:rsidRPr="004E66ED">
              <w:rPr>
                <w:b/>
              </w:rPr>
              <w:t>Change history</w:t>
            </w:r>
          </w:p>
        </w:tc>
      </w:tr>
      <w:tr w:rsidR="003C3971" w:rsidRPr="004E66ED" w14:paraId="188BB8D6" w14:textId="77777777" w:rsidTr="00301348">
        <w:tc>
          <w:tcPr>
            <w:tcW w:w="800" w:type="dxa"/>
            <w:shd w:val="pct10" w:color="auto" w:fill="FFFFFF"/>
          </w:tcPr>
          <w:p w14:paraId="7E15B21D" w14:textId="77777777" w:rsidR="003C3971" w:rsidRPr="004E66ED" w:rsidRDefault="003C3971" w:rsidP="00C72833">
            <w:pPr>
              <w:pStyle w:val="TAL"/>
              <w:rPr>
                <w:b/>
                <w:sz w:val="16"/>
              </w:rPr>
            </w:pPr>
            <w:r w:rsidRPr="004E66ED">
              <w:rPr>
                <w:b/>
                <w:sz w:val="16"/>
              </w:rPr>
              <w:t>Date</w:t>
            </w:r>
          </w:p>
        </w:tc>
        <w:tc>
          <w:tcPr>
            <w:tcW w:w="800" w:type="dxa"/>
            <w:shd w:val="pct10" w:color="auto" w:fill="FFFFFF"/>
          </w:tcPr>
          <w:p w14:paraId="215F01FE" w14:textId="77777777" w:rsidR="003C3971" w:rsidRPr="004E66ED" w:rsidRDefault="00DF2B1F" w:rsidP="00C72833">
            <w:pPr>
              <w:pStyle w:val="TAL"/>
              <w:rPr>
                <w:b/>
                <w:sz w:val="16"/>
              </w:rPr>
            </w:pPr>
            <w:r w:rsidRPr="004E66ED">
              <w:rPr>
                <w:b/>
                <w:sz w:val="16"/>
              </w:rPr>
              <w:t>Meeting</w:t>
            </w:r>
          </w:p>
        </w:tc>
        <w:tc>
          <w:tcPr>
            <w:tcW w:w="1094" w:type="dxa"/>
            <w:shd w:val="pct10" w:color="auto" w:fill="FFFFFF"/>
          </w:tcPr>
          <w:p w14:paraId="54DC1FB3" w14:textId="77777777" w:rsidR="003C3971" w:rsidRPr="004E66ED" w:rsidRDefault="003C3971" w:rsidP="00DF2B1F">
            <w:pPr>
              <w:pStyle w:val="TAL"/>
              <w:rPr>
                <w:b/>
                <w:sz w:val="16"/>
              </w:rPr>
            </w:pPr>
            <w:r w:rsidRPr="004E66ED">
              <w:rPr>
                <w:b/>
                <w:sz w:val="16"/>
              </w:rPr>
              <w:t>TDoc</w:t>
            </w:r>
          </w:p>
        </w:tc>
        <w:tc>
          <w:tcPr>
            <w:tcW w:w="425" w:type="dxa"/>
            <w:shd w:val="pct10" w:color="auto" w:fill="FFFFFF"/>
          </w:tcPr>
          <w:p w14:paraId="1BB8F93C" w14:textId="77777777" w:rsidR="003C3971" w:rsidRPr="004E66ED" w:rsidRDefault="003C3971" w:rsidP="00C72833">
            <w:pPr>
              <w:pStyle w:val="TAL"/>
              <w:rPr>
                <w:b/>
                <w:sz w:val="16"/>
              </w:rPr>
            </w:pPr>
            <w:r w:rsidRPr="004E66ED">
              <w:rPr>
                <w:b/>
                <w:sz w:val="16"/>
              </w:rPr>
              <w:t>CR</w:t>
            </w:r>
          </w:p>
        </w:tc>
        <w:tc>
          <w:tcPr>
            <w:tcW w:w="425" w:type="dxa"/>
            <w:shd w:val="pct10" w:color="auto" w:fill="FFFFFF"/>
          </w:tcPr>
          <w:p w14:paraId="223E3928" w14:textId="77777777" w:rsidR="003C3971" w:rsidRPr="004E66ED" w:rsidRDefault="003C3971" w:rsidP="00C72833">
            <w:pPr>
              <w:pStyle w:val="TAL"/>
              <w:rPr>
                <w:b/>
                <w:sz w:val="16"/>
              </w:rPr>
            </w:pPr>
            <w:r w:rsidRPr="004E66ED">
              <w:rPr>
                <w:b/>
                <w:sz w:val="16"/>
              </w:rPr>
              <w:t>Rev</w:t>
            </w:r>
          </w:p>
        </w:tc>
        <w:tc>
          <w:tcPr>
            <w:tcW w:w="425" w:type="dxa"/>
            <w:shd w:val="pct10" w:color="auto" w:fill="FFFFFF"/>
          </w:tcPr>
          <w:p w14:paraId="48237C83" w14:textId="77777777" w:rsidR="003C3971" w:rsidRPr="004E66ED" w:rsidRDefault="003C3971" w:rsidP="00C72833">
            <w:pPr>
              <w:pStyle w:val="TAL"/>
              <w:rPr>
                <w:b/>
                <w:sz w:val="16"/>
              </w:rPr>
            </w:pPr>
            <w:r w:rsidRPr="004E66ED">
              <w:rPr>
                <w:b/>
                <w:sz w:val="16"/>
              </w:rPr>
              <w:t>Cat</w:t>
            </w:r>
          </w:p>
        </w:tc>
        <w:tc>
          <w:tcPr>
            <w:tcW w:w="4962" w:type="dxa"/>
            <w:shd w:val="pct10" w:color="auto" w:fill="FFFFFF"/>
          </w:tcPr>
          <w:p w14:paraId="146C8449" w14:textId="77777777" w:rsidR="003C3971" w:rsidRPr="004E66ED" w:rsidRDefault="003C3971" w:rsidP="00C72833">
            <w:pPr>
              <w:pStyle w:val="TAL"/>
              <w:rPr>
                <w:b/>
                <w:sz w:val="16"/>
              </w:rPr>
            </w:pPr>
            <w:r w:rsidRPr="004E66ED">
              <w:rPr>
                <w:b/>
                <w:sz w:val="16"/>
              </w:rPr>
              <w:t>Subject/Comment</w:t>
            </w:r>
          </w:p>
        </w:tc>
        <w:tc>
          <w:tcPr>
            <w:tcW w:w="708" w:type="dxa"/>
            <w:shd w:val="pct10" w:color="auto" w:fill="FFFFFF"/>
          </w:tcPr>
          <w:p w14:paraId="221B9E11" w14:textId="77777777" w:rsidR="003C3971" w:rsidRPr="004E66ED" w:rsidRDefault="003C3971" w:rsidP="00C72833">
            <w:pPr>
              <w:pStyle w:val="TAL"/>
              <w:rPr>
                <w:b/>
                <w:sz w:val="16"/>
              </w:rPr>
            </w:pPr>
            <w:r w:rsidRPr="004E66ED">
              <w:rPr>
                <w:b/>
                <w:sz w:val="16"/>
              </w:rPr>
              <w:t>New vers</w:t>
            </w:r>
            <w:r w:rsidR="00DF2B1F" w:rsidRPr="004E66ED">
              <w:rPr>
                <w:b/>
                <w:sz w:val="16"/>
              </w:rPr>
              <w:t>ion</w:t>
            </w:r>
          </w:p>
        </w:tc>
      </w:tr>
      <w:tr w:rsidR="003C3971" w:rsidRPr="004E66ED" w14:paraId="7AE2D8EC" w14:textId="77777777" w:rsidTr="00301348">
        <w:tc>
          <w:tcPr>
            <w:tcW w:w="800" w:type="dxa"/>
            <w:shd w:val="solid" w:color="FFFFFF" w:fill="auto"/>
          </w:tcPr>
          <w:p w14:paraId="433EA83C" w14:textId="46C51402" w:rsidR="003C3971" w:rsidRPr="004E66ED" w:rsidRDefault="00785A5D" w:rsidP="00785A5D">
            <w:pPr>
              <w:pStyle w:val="TAC"/>
              <w:jc w:val="left"/>
              <w:rPr>
                <w:sz w:val="16"/>
                <w:szCs w:val="16"/>
              </w:rPr>
            </w:pPr>
            <w:r w:rsidRPr="004E66ED">
              <w:rPr>
                <w:sz w:val="16"/>
                <w:szCs w:val="16"/>
              </w:rPr>
              <w:t>5.2022</w:t>
            </w:r>
          </w:p>
        </w:tc>
        <w:tc>
          <w:tcPr>
            <w:tcW w:w="800" w:type="dxa"/>
            <w:shd w:val="solid" w:color="FFFFFF" w:fill="auto"/>
          </w:tcPr>
          <w:p w14:paraId="55C8CC01" w14:textId="14A7BEE9" w:rsidR="003C3971" w:rsidRPr="004E66ED" w:rsidRDefault="00785A5D" w:rsidP="00C72833">
            <w:pPr>
              <w:pStyle w:val="TAC"/>
              <w:rPr>
                <w:sz w:val="16"/>
                <w:szCs w:val="16"/>
              </w:rPr>
            </w:pPr>
            <w:r w:rsidRPr="004E66ED">
              <w:rPr>
                <w:sz w:val="16"/>
                <w:szCs w:val="16"/>
              </w:rPr>
              <w:t>SA1#98e</w:t>
            </w:r>
          </w:p>
        </w:tc>
        <w:tc>
          <w:tcPr>
            <w:tcW w:w="1094" w:type="dxa"/>
            <w:shd w:val="solid" w:color="FFFFFF" w:fill="auto"/>
          </w:tcPr>
          <w:p w14:paraId="134723C6" w14:textId="0A5D7FA3" w:rsidR="003C3971" w:rsidRPr="004E66ED" w:rsidRDefault="00785A5D" w:rsidP="001F5FDF">
            <w:pPr>
              <w:pStyle w:val="TAC"/>
              <w:jc w:val="left"/>
              <w:rPr>
                <w:sz w:val="16"/>
                <w:szCs w:val="16"/>
              </w:rPr>
            </w:pPr>
            <w:r w:rsidRPr="004E66ED">
              <w:rPr>
                <w:sz w:val="16"/>
                <w:szCs w:val="16"/>
              </w:rPr>
              <w:t>S1-</w:t>
            </w:r>
            <w:r w:rsidR="001F5FDF" w:rsidRPr="004E66ED">
              <w:rPr>
                <w:sz w:val="16"/>
                <w:szCs w:val="16"/>
              </w:rPr>
              <w:t>221264</w:t>
            </w:r>
          </w:p>
        </w:tc>
        <w:tc>
          <w:tcPr>
            <w:tcW w:w="425" w:type="dxa"/>
            <w:shd w:val="solid" w:color="FFFFFF" w:fill="auto"/>
          </w:tcPr>
          <w:p w14:paraId="2B341B81" w14:textId="4B50F67B" w:rsidR="003C3971" w:rsidRPr="004E66ED" w:rsidRDefault="00785A5D" w:rsidP="00785A5D">
            <w:pPr>
              <w:pStyle w:val="TAL"/>
              <w:jc w:val="center"/>
              <w:rPr>
                <w:sz w:val="16"/>
                <w:szCs w:val="16"/>
              </w:rPr>
            </w:pPr>
            <w:r w:rsidRPr="004E66ED">
              <w:rPr>
                <w:sz w:val="16"/>
                <w:szCs w:val="16"/>
              </w:rPr>
              <w:t>-</w:t>
            </w:r>
          </w:p>
        </w:tc>
        <w:tc>
          <w:tcPr>
            <w:tcW w:w="425" w:type="dxa"/>
            <w:shd w:val="solid" w:color="FFFFFF" w:fill="auto"/>
          </w:tcPr>
          <w:p w14:paraId="090FDCAA" w14:textId="32C165EA" w:rsidR="003C3971" w:rsidRPr="004E66ED" w:rsidRDefault="00785A5D" w:rsidP="00785A5D">
            <w:pPr>
              <w:pStyle w:val="TAR"/>
              <w:jc w:val="center"/>
              <w:rPr>
                <w:sz w:val="16"/>
                <w:szCs w:val="16"/>
              </w:rPr>
            </w:pPr>
            <w:r w:rsidRPr="004E66ED">
              <w:rPr>
                <w:sz w:val="16"/>
                <w:szCs w:val="16"/>
              </w:rPr>
              <w:t>-</w:t>
            </w:r>
          </w:p>
        </w:tc>
        <w:tc>
          <w:tcPr>
            <w:tcW w:w="425" w:type="dxa"/>
            <w:shd w:val="solid" w:color="FFFFFF" w:fill="auto"/>
          </w:tcPr>
          <w:p w14:paraId="40910D18" w14:textId="04A406CA" w:rsidR="003C3971" w:rsidRPr="004E66ED" w:rsidRDefault="00785A5D" w:rsidP="00785A5D">
            <w:pPr>
              <w:pStyle w:val="TAC"/>
              <w:rPr>
                <w:sz w:val="16"/>
                <w:szCs w:val="16"/>
              </w:rPr>
            </w:pPr>
            <w:r w:rsidRPr="004E66ED">
              <w:rPr>
                <w:sz w:val="16"/>
                <w:szCs w:val="16"/>
              </w:rPr>
              <w:t>-</w:t>
            </w:r>
          </w:p>
        </w:tc>
        <w:tc>
          <w:tcPr>
            <w:tcW w:w="4962" w:type="dxa"/>
            <w:shd w:val="solid" w:color="FFFFFF" w:fill="auto"/>
          </w:tcPr>
          <w:p w14:paraId="17B0396C" w14:textId="64141057" w:rsidR="003C3971" w:rsidRPr="004E66ED" w:rsidRDefault="00785A5D" w:rsidP="00C72833">
            <w:pPr>
              <w:pStyle w:val="TAL"/>
              <w:rPr>
                <w:sz w:val="16"/>
                <w:szCs w:val="16"/>
              </w:rPr>
            </w:pPr>
            <w:r w:rsidRPr="004E66ED">
              <w:rPr>
                <w:sz w:val="16"/>
                <w:szCs w:val="16"/>
              </w:rPr>
              <w:t>Initial Skeleton</w:t>
            </w:r>
          </w:p>
        </w:tc>
        <w:tc>
          <w:tcPr>
            <w:tcW w:w="708" w:type="dxa"/>
            <w:shd w:val="solid" w:color="FFFFFF" w:fill="auto"/>
          </w:tcPr>
          <w:p w14:paraId="5E97A6B2" w14:textId="665E6758" w:rsidR="003C3971" w:rsidRPr="004E66ED" w:rsidRDefault="00785A5D" w:rsidP="00C72833">
            <w:pPr>
              <w:pStyle w:val="TAC"/>
              <w:rPr>
                <w:sz w:val="16"/>
                <w:szCs w:val="16"/>
              </w:rPr>
            </w:pPr>
            <w:r w:rsidRPr="004E66ED">
              <w:rPr>
                <w:sz w:val="16"/>
                <w:szCs w:val="16"/>
              </w:rPr>
              <w:t>0.0.0</w:t>
            </w:r>
          </w:p>
        </w:tc>
      </w:tr>
      <w:tr w:rsidR="001F5FDF" w:rsidRPr="004E66ED" w14:paraId="7531CB7C" w14:textId="77777777" w:rsidTr="00301348">
        <w:tc>
          <w:tcPr>
            <w:tcW w:w="800" w:type="dxa"/>
            <w:shd w:val="solid" w:color="FFFFFF" w:fill="auto"/>
          </w:tcPr>
          <w:p w14:paraId="53DD5F11" w14:textId="1DA6AEDE" w:rsidR="001F5FDF" w:rsidRPr="004E66ED" w:rsidRDefault="001F5FDF" w:rsidP="00785A5D">
            <w:pPr>
              <w:pStyle w:val="TAC"/>
              <w:jc w:val="left"/>
              <w:rPr>
                <w:sz w:val="16"/>
                <w:szCs w:val="16"/>
              </w:rPr>
            </w:pPr>
            <w:r w:rsidRPr="004E66ED">
              <w:rPr>
                <w:sz w:val="16"/>
                <w:szCs w:val="16"/>
              </w:rPr>
              <w:t>5.2022</w:t>
            </w:r>
          </w:p>
        </w:tc>
        <w:tc>
          <w:tcPr>
            <w:tcW w:w="800" w:type="dxa"/>
            <w:shd w:val="solid" w:color="FFFFFF" w:fill="auto"/>
          </w:tcPr>
          <w:p w14:paraId="6E94E63D" w14:textId="7803CC11" w:rsidR="001F5FDF" w:rsidRPr="004E66ED" w:rsidRDefault="001F5FDF" w:rsidP="00C72833">
            <w:pPr>
              <w:pStyle w:val="TAC"/>
              <w:rPr>
                <w:sz w:val="16"/>
                <w:szCs w:val="16"/>
              </w:rPr>
            </w:pPr>
            <w:r w:rsidRPr="004E66ED">
              <w:rPr>
                <w:sz w:val="16"/>
                <w:szCs w:val="16"/>
              </w:rPr>
              <w:t>SA1#98e</w:t>
            </w:r>
          </w:p>
        </w:tc>
        <w:tc>
          <w:tcPr>
            <w:tcW w:w="1094" w:type="dxa"/>
            <w:shd w:val="solid" w:color="FFFFFF" w:fill="auto"/>
          </w:tcPr>
          <w:p w14:paraId="6151B4E9" w14:textId="7A32505F" w:rsidR="001F5FDF" w:rsidRPr="004E66ED" w:rsidRDefault="001F5FDF" w:rsidP="00785A5D">
            <w:pPr>
              <w:pStyle w:val="TAC"/>
              <w:jc w:val="left"/>
              <w:rPr>
                <w:sz w:val="16"/>
                <w:szCs w:val="16"/>
              </w:rPr>
            </w:pPr>
          </w:p>
        </w:tc>
        <w:tc>
          <w:tcPr>
            <w:tcW w:w="425" w:type="dxa"/>
            <w:shd w:val="solid" w:color="FFFFFF" w:fill="auto"/>
          </w:tcPr>
          <w:p w14:paraId="16962723" w14:textId="775A4F81" w:rsidR="001F5FDF" w:rsidRPr="004E66ED" w:rsidRDefault="001F5FDF" w:rsidP="00785A5D">
            <w:pPr>
              <w:pStyle w:val="TAL"/>
              <w:jc w:val="center"/>
              <w:rPr>
                <w:sz w:val="16"/>
                <w:szCs w:val="16"/>
              </w:rPr>
            </w:pPr>
            <w:r w:rsidRPr="004E66ED">
              <w:rPr>
                <w:sz w:val="16"/>
                <w:szCs w:val="16"/>
              </w:rPr>
              <w:t>-</w:t>
            </w:r>
          </w:p>
        </w:tc>
        <w:tc>
          <w:tcPr>
            <w:tcW w:w="425" w:type="dxa"/>
            <w:shd w:val="solid" w:color="FFFFFF" w:fill="auto"/>
          </w:tcPr>
          <w:p w14:paraId="1968310D" w14:textId="0C9245F9" w:rsidR="001F5FDF" w:rsidRPr="004E66ED" w:rsidRDefault="001F5FDF" w:rsidP="00785A5D">
            <w:pPr>
              <w:pStyle w:val="TAR"/>
              <w:jc w:val="center"/>
              <w:rPr>
                <w:sz w:val="16"/>
                <w:szCs w:val="16"/>
              </w:rPr>
            </w:pPr>
            <w:r w:rsidRPr="004E66ED">
              <w:rPr>
                <w:sz w:val="16"/>
                <w:szCs w:val="16"/>
              </w:rPr>
              <w:t>-</w:t>
            </w:r>
          </w:p>
        </w:tc>
        <w:tc>
          <w:tcPr>
            <w:tcW w:w="425" w:type="dxa"/>
            <w:shd w:val="solid" w:color="FFFFFF" w:fill="auto"/>
          </w:tcPr>
          <w:p w14:paraId="4D2E7033" w14:textId="3D3A6C11" w:rsidR="001F5FDF" w:rsidRPr="004E66ED" w:rsidRDefault="001F5FDF" w:rsidP="00785A5D">
            <w:pPr>
              <w:pStyle w:val="TAC"/>
              <w:rPr>
                <w:sz w:val="16"/>
                <w:szCs w:val="16"/>
              </w:rPr>
            </w:pPr>
            <w:r w:rsidRPr="004E66ED">
              <w:rPr>
                <w:sz w:val="16"/>
                <w:szCs w:val="16"/>
              </w:rPr>
              <w:t>-</w:t>
            </w:r>
          </w:p>
        </w:tc>
        <w:tc>
          <w:tcPr>
            <w:tcW w:w="4962" w:type="dxa"/>
            <w:shd w:val="solid" w:color="FFFFFF" w:fill="auto"/>
          </w:tcPr>
          <w:p w14:paraId="09934260" w14:textId="63A7C367" w:rsidR="001F5FDF" w:rsidRPr="004E66ED" w:rsidRDefault="00681F20" w:rsidP="00C72833">
            <w:pPr>
              <w:pStyle w:val="TAL"/>
              <w:rPr>
                <w:sz w:val="16"/>
                <w:szCs w:val="16"/>
              </w:rPr>
            </w:pPr>
            <w:r w:rsidRPr="004E66ED">
              <w:rPr>
                <w:sz w:val="16"/>
                <w:szCs w:val="16"/>
              </w:rPr>
              <w:t>Incorporation of approved pCRs: S1-221265; S1-221266; S1-221267; S1-221268; S1-221269</w:t>
            </w:r>
            <w:r w:rsidR="001F5FDF" w:rsidRPr="004E66ED">
              <w:rPr>
                <w:sz w:val="16"/>
                <w:szCs w:val="16"/>
              </w:rPr>
              <w:t>.</w:t>
            </w:r>
          </w:p>
        </w:tc>
        <w:tc>
          <w:tcPr>
            <w:tcW w:w="708" w:type="dxa"/>
            <w:shd w:val="solid" w:color="FFFFFF" w:fill="auto"/>
          </w:tcPr>
          <w:p w14:paraId="71661B4A" w14:textId="5628E974" w:rsidR="001F5FDF" w:rsidRPr="004E66ED" w:rsidRDefault="001F5FDF" w:rsidP="00C72833">
            <w:pPr>
              <w:pStyle w:val="TAC"/>
              <w:rPr>
                <w:sz w:val="16"/>
                <w:szCs w:val="16"/>
              </w:rPr>
            </w:pPr>
            <w:r w:rsidRPr="004E66ED">
              <w:rPr>
                <w:sz w:val="16"/>
                <w:szCs w:val="16"/>
              </w:rPr>
              <w:t>0.1.0</w:t>
            </w:r>
          </w:p>
        </w:tc>
      </w:tr>
      <w:tr w:rsidR="00691524" w:rsidRPr="004E66ED" w14:paraId="083A87A3" w14:textId="77777777" w:rsidTr="00301348">
        <w:tc>
          <w:tcPr>
            <w:tcW w:w="800" w:type="dxa"/>
            <w:shd w:val="solid" w:color="FFFFFF" w:fill="auto"/>
          </w:tcPr>
          <w:p w14:paraId="32FFC065" w14:textId="52BC8B5C" w:rsidR="00691524" w:rsidRPr="004E66ED" w:rsidRDefault="00691524" w:rsidP="00785A5D">
            <w:pPr>
              <w:pStyle w:val="TAC"/>
              <w:jc w:val="left"/>
              <w:rPr>
                <w:sz w:val="16"/>
                <w:szCs w:val="16"/>
              </w:rPr>
            </w:pPr>
            <w:r w:rsidRPr="004E66ED">
              <w:rPr>
                <w:sz w:val="16"/>
                <w:szCs w:val="16"/>
              </w:rPr>
              <w:t>9.2022</w:t>
            </w:r>
          </w:p>
        </w:tc>
        <w:tc>
          <w:tcPr>
            <w:tcW w:w="800" w:type="dxa"/>
            <w:shd w:val="solid" w:color="FFFFFF" w:fill="auto"/>
          </w:tcPr>
          <w:p w14:paraId="1884A801" w14:textId="74C42D37" w:rsidR="00691524" w:rsidRPr="004E66ED" w:rsidRDefault="00691524" w:rsidP="00C72833">
            <w:pPr>
              <w:pStyle w:val="TAC"/>
              <w:rPr>
                <w:sz w:val="16"/>
                <w:szCs w:val="16"/>
              </w:rPr>
            </w:pPr>
            <w:r w:rsidRPr="004E66ED">
              <w:rPr>
                <w:sz w:val="16"/>
                <w:szCs w:val="16"/>
              </w:rPr>
              <w:t>SA1#99e</w:t>
            </w:r>
          </w:p>
        </w:tc>
        <w:tc>
          <w:tcPr>
            <w:tcW w:w="1094" w:type="dxa"/>
            <w:shd w:val="solid" w:color="FFFFFF" w:fill="auto"/>
          </w:tcPr>
          <w:p w14:paraId="342DE284" w14:textId="70554488" w:rsidR="00055791" w:rsidRPr="004E66ED" w:rsidRDefault="00055791" w:rsidP="00785A5D">
            <w:pPr>
              <w:pStyle w:val="TAC"/>
              <w:jc w:val="left"/>
              <w:rPr>
                <w:sz w:val="16"/>
                <w:szCs w:val="16"/>
              </w:rPr>
            </w:pPr>
          </w:p>
        </w:tc>
        <w:tc>
          <w:tcPr>
            <w:tcW w:w="425" w:type="dxa"/>
            <w:shd w:val="solid" w:color="FFFFFF" w:fill="auto"/>
          </w:tcPr>
          <w:p w14:paraId="5F57A59D" w14:textId="08DBE249" w:rsidR="00691524" w:rsidRPr="004E66ED" w:rsidRDefault="00691524" w:rsidP="00785A5D">
            <w:pPr>
              <w:pStyle w:val="TAL"/>
              <w:jc w:val="center"/>
              <w:rPr>
                <w:sz w:val="16"/>
                <w:szCs w:val="16"/>
              </w:rPr>
            </w:pPr>
            <w:r w:rsidRPr="004E66ED">
              <w:rPr>
                <w:sz w:val="16"/>
                <w:szCs w:val="16"/>
              </w:rPr>
              <w:t>-</w:t>
            </w:r>
          </w:p>
        </w:tc>
        <w:tc>
          <w:tcPr>
            <w:tcW w:w="425" w:type="dxa"/>
            <w:shd w:val="solid" w:color="FFFFFF" w:fill="auto"/>
          </w:tcPr>
          <w:p w14:paraId="407952B3" w14:textId="78ACAD5B" w:rsidR="00691524" w:rsidRPr="004E66ED" w:rsidRDefault="00691524" w:rsidP="00785A5D">
            <w:pPr>
              <w:pStyle w:val="TAR"/>
              <w:jc w:val="center"/>
              <w:rPr>
                <w:sz w:val="16"/>
                <w:szCs w:val="16"/>
              </w:rPr>
            </w:pPr>
            <w:r w:rsidRPr="004E66ED">
              <w:rPr>
                <w:sz w:val="16"/>
                <w:szCs w:val="16"/>
              </w:rPr>
              <w:t>-</w:t>
            </w:r>
          </w:p>
        </w:tc>
        <w:tc>
          <w:tcPr>
            <w:tcW w:w="425" w:type="dxa"/>
            <w:shd w:val="solid" w:color="FFFFFF" w:fill="auto"/>
          </w:tcPr>
          <w:p w14:paraId="09666EA1" w14:textId="5CEBEEF3" w:rsidR="00691524" w:rsidRPr="004E66ED" w:rsidRDefault="00691524" w:rsidP="00785A5D">
            <w:pPr>
              <w:pStyle w:val="TAC"/>
              <w:rPr>
                <w:sz w:val="16"/>
                <w:szCs w:val="16"/>
              </w:rPr>
            </w:pPr>
            <w:r w:rsidRPr="004E66ED">
              <w:rPr>
                <w:sz w:val="16"/>
                <w:szCs w:val="16"/>
              </w:rPr>
              <w:t>-</w:t>
            </w:r>
          </w:p>
        </w:tc>
        <w:tc>
          <w:tcPr>
            <w:tcW w:w="4962" w:type="dxa"/>
            <w:shd w:val="solid" w:color="FFFFFF" w:fill="auto"/>
          </w:tcPr>
          <w:p w14:paraId="39AEC28C" w14:textId="11CDA03F" w:rsidR="00691524" w:rsidRPr="004E66ED" w:rsidRDefault="00681F20" w:rsidP="00C72833">
            <w:pPr>
              <w:pStyle w:val="TAL"/>
              <w:rPr>
                <w:sz w:val="16"/>
                <w:szCs w:val="16"/>
              </w:rPr>
            </w:pPr>
            <w:r w:rsidRPr="004E66ED">
              <w:rPr>
                <w:sz w:val="16"/>
                <w:szCs w:val="16"/>
              </w:rPr>
              <w:t>Incorporation of approved pCRs: S1-222032; S1-222381; S1-222382; S1-222383; S1-222384; S1-222385; S1-222386; S1-222387; S1-222388; S1-222389; S1-222390; S1-222391</w:t>
            </w:r>
          </w:p>
        </w:tc>
        <w:tc>
          <w:tcPr>
            <w:tcW w:w="708" w:type="dxa"/>
            <w:shd w:val="solid" w:color="FFFFFF" w:fill="auto"/>
          </w:tcPr>
          <w:p w14:paraId="006A4736" w14:textId="1F819477" w:rsidR="00691524" w:rsidRPr="004E66ED" w:rsidRDefault="00691524" w:rsidP="00C72833">
            <w:pPr>
              <w:pStyle w:val="TAC"/>
              <w:rPr>
                <w:sz w:val="16"/>
                <w:szCs w:val="16"/>
              </w:rPr>
            </w:pPr>
            <w:r w:rsidRPr="004E66ED">
              <w:rPr>
                <w:sz w:val="16"/>
                <w:szCs w:val="16"/>
              </w:rPr>
              <w:t>0.2.0</w:t>
            </w:r>
          </w:p>
        </w:tc>
      </w:tr>
      <w:tr w:rsidR="00DB1BCD" w:rsidRPr="004E66ED" w14:paraId="3EA11068" w14:textId="77777777" w:rsidTr="00301348">
        <w:tc>
          <w:tcPr>
            <w:tcW w:w="800" w:type="dxa"/>
            <w:shd w:val="solid" w:color="FFFFFF" w:fill="auto"/>
          </w:tcPr>
          <w:p w14:paraId="3DF250F9" w14:textId="1CD94B7B" w:rsidR="00DB1BCD" w:rsidRPr="004E66ED" w:rsidRDefault="00DB1BCD" w:rsidP="00785A5D">
            <w:pPr>
              <w:pStyle w:val="TAC"/>
              <w:jc w:val="left"/>
              <w:rPr>
                <w:sz w:val="16"/>
                <w:szCs w:val="16"/>
              </w:rPr>
            </w:pPr>
            <w:r w:rsidRPr="004E66ED">
              <w:rPr>
                <w:sz w:val="16"/>
                <w:szCs w:val="16"/>
              </w:rPr>
              <w:t>11.2022</w:t>
            </w:r>
          </w:p>
        </w:tc>
        <w:tc>
          <w:tcPr>
            <w:tcW w:w="800" w:type="dxa"/>
            <w:shd w:val="solid" w:color="FFFFFF" w:fill="auto"/>
          </w:tcPr>
          <w:p w14:paraId="14192ED6" w14:textId="3DD72416" w:rsidR="00DB1BCD" w:rsidRPr="004E66ED" w:rsidRDefault="00DB1BCD" w:rsidP="00C72833">
            <w:pPr>
              <w:pStyle w:val="TAC"/>
              <w:rPr>
                <w:sz w:val="16"/>
                <w:szCs w:val="16"/>
              </w:rPr>
            </w:pPr>
            <w:r w:rsidRPr="004E66ED">
              <w:rPr>
                <w:sz w:val="16"/>
                <w:szCs w:val="16"/>
              </w:rPr>
              <w:t>SA1#100</w:t>
            </w:r>
          </w:p>
        </w:tc>
        <w:tc>
          <w:tcPr>
            <w:tcW w:w="1094" w:type="dxa"/>
            <w:shd w:val="solid" w:color="FFFFFF" w:fill="auto"/>
          </w:tcPr>
          <w:p w14:paraId="25267B12" w14:textId="299F6D96" w:rsidR="007D166E" w:rsidRPr="004E66ED" w:rsidRDefault="007D166E" w:rsidP="006D175E">
            <w:pPr>
              <w:pStyle w:val="TAC"/>
              <w:jc w:val="left"/>
              <w:rPr>
                <w:sz w:val="16"/>
                <w:szCs w:val="16"/>
                <w:lang w:val="en-US"/>
              </w:rPr>
            </w:pPr>
          </w:p>
        </w:tc>
        <w:tc>
          <w:tcPr>
            <w:tcW w:w="425" w:type="dxa"/>
            <w:shd w:val="solid" w:color="FFFFFF" w:fill="auto"/>
          </w:tcPr>
          <w:p w14:paraId="504C2546" w14:textId="5FF33491" w:rsidR="00DB1BCD" w:rsidRPr="004E66ED" w:rsidRDefault="00DB1BCD" w:rsidP="00785A5D">
            <w:pPr>
              <w:pStyle w:val="TAL"/>
              <w:jc w:val="center"/>
              <w:rPr>
                <w:sz w:val="16"/>
                <w:szCs w:val="16"/>
              </w:rPr>
            </w:pPr>
            <w:r w:rsidRPr="004E66ED">
              <w:rPr>
                <w:sz w:val="16"/>
                <w:szCs w:val="16"/>
              </w:rPr>
              <w:t>-</w:t>
            </w:r>
          </w:p>
        </w:tc>
        <w:tc>
          <w:tcPr>
            <w:tcW w:w="425" w:type="dxa"/>
            <w:shd w:val="solid" w:color="FFFFFF" w:fill="auto"/>
          </w:tcPr>
          <w:p w14:paraId="143ED010" w14:textId="04034BF1" w:rsidR="00DB1BCD" w:rsidRPr="004E66ED" w:rsidRDefault="00DB1BCD" w:rsidP="00785A5D">
            <w:pPr>
              <w:pStyle w:val="TAR"/>
              <w:jc w:val="center"/>
              <w:rPr>
                <w:sz w:val="16"/>
                <w:szCs w:val="16"/>
              </w:rPr>
            </w:pPr>
            <w:r w:rsidRPr="004E66ED">
              <w:rPr>
                <w:sz w:val="16"/>
                <w:szCs w:val="16"/>
              </w:rPr>
              <w:t>-</w:t>
            </w:r>
          </w:p>
        </w:tc>
        <w:tc>
          <w:tcPr>
            <w:tcW w:w="425" w:type="dxa"/>
            <w:shd w:val="solid" w:color="FFFFFF" w:fill="auto"/>
          </w:tcPr>
          <w:p w14:paraId="48C0C34A" w14:textId="794CC900" w:rsidR="00DB1BCD" w:rsidRPr="004E66ED" w:rsidRDefault="00DB1BCD" w:rsidP="00785A5D">
            <w:pPr>
              <w:pStyle w:val="TAC"/>
              <w:rPr>
                <w:sz w:val="16"/>
                <w:szCs w:val="16"/>
              </w:rPr>
            </w:pPr>
            <w:r w:rsidRPr="004E66ED">
              <w:rPr>
                <w:sz w:val="16"/>
                <w:szCs w:val="16"/>
              </w:rPr>
              <w:t>-</w:t>
            </w:r>
          </w:p>
        </w:tc>
        <w:tc>
          <w:tcPr>
            <w:tcW w:w="4962" w:type="dxa"/>
            <w:shd w:val="solid" w:color="FFFFFF" w:fill="auto"/>
          </w:tcPr>
          <w:p w14:paraId="672C497B" w14:textId="73C80988" w:rsidR="00681F20" w:rsidRPr="004E66ED" w:rsidRDefault="00681F20" w:rsidP="00681F20">
            <w:pPr>
              <w:pStyle w:val="TAL"/>
              <w:rPr>
                <w:sz w:val="16"/>
                <w:szCs w:val="16"/>
                <w:lang w:val="en-US"/>
              </w:rPr>
            </w:pPr>
            <w:r w:rsidRPr="004E66ED">
              <w:rPr>
                <w:sz w:val="16"/>
                <w:szCs w:val="16"/>
                <w:lang w:val="en-US"/>
              </w:rPr>
              <w:t>Incorporation of approved pCRs: S1-223054; S1-223249; S1-223440; S1-223442; S1-223464; S1-223465; S1-223609; S1-223611; S1-223612; S1-223613; ; S1-223614; S1-223615; S1-223617; S1-223622; ; S1-223677; S1-223709; S1-223710; S1-223711; ; S1-223712</w:t>
            </w:r>
          </w:p>
          <w:p w14:paraId="2610C0AE" w14:textId="6A0C432A" w:rsidR="00DB1BCD" w:rsidRPr="004E66ED" w:rsidRDefault="00DB1BCD" w:rsidP="00DB1BCD">
            <w:pPr>
              <w:pStyle w:val="TAL"/>
              <w:rPr>
                <w:sz w:val="16"/>
                <w:szCs w:val="16"/>
                <w:lang w:val="en-US"/>
              </w:rPr>
            </w:pPr>
          </w:p>
        </w:tc>
        <w:tc>
          <w:tcPr>
            <w:tcW w:w="708" w:type="dxa"/>
            <w:shd w:val="solid" w:color="FFFFFF" w:fill="auto"/>
          </w:tcPr>
          <w:p w14:paraId="6BBCA208" w14:textId="720AF413" w:rsidR="00DB1BCD" w:rsidRPr="004E66ED" w:rsidRDefault="00DB1BCD" w:rsidP="00C72833">
            <w:pPr>
              <w:pStyle w:val="TAC"/>
              <w:rPr>
                <w:sz w:val="16"/>
                <w:szCs w:val="16"/>
              </w:rPr>
            </w:pPr>
            <w:r w:rsidRPr="004E66ED">
              <w:rPr>
                <w:sz w:val="16"/>
                <w:szCs w:val="16"/>
              </w:rPr>
              <w:t>0.3.0</w:t>
            </w:r>
          </w:p>
        </w:tc>
      </w:tr>
      <w:tr w:rsidR="00746511" w:rsidRPr="004E66ED" w14:paraId="47035953" w14:textId="77777777" w:rsidTr="00301348">
        <w:tc>
          <w:tcPr>
            <w:tcW w:w="800" w:type="dxa"/>
            <w:shd w:val="solid" w:color="FFFFFF" w:fill="auto"/>
          </w:tcPr>
          <w:p w14:paraId="6CD83DF2" w14:textId="54F4EB7D" w:rsidR="00746511" w:rsidRPr="004E66ED" w:rsidRDefault="00746511" w:rsidP="00785A5D">
            <w:pPr>
              <w:pStyle w:val="TAC"/>
              <w:jc w:val="left"/>
              <w:rPr>
                <w:sz w:val="16"/>
                <w:szCs w:val="16"/>
              </w:rPr>
            </w:pPr>
            <w:r w:rsidRPr="004E66ED">
              <w:rPr>
                <w:sz w:val="16"/>
                <w:szCs w:val="16"/>
              </w:rPr>
              <w:t>02-2023</w:t>
            </w:r>
          </w:p>
        </w:tc>
        <w:tc>
          <w:tcPr>
            <w:tcW w:w="800" w:type="dxa"/>
            <w:shd w:val="solid" w:color="FFFFFF" w:fill="auto"/>
          </w:tcPr>
          <w:p w14:paraId="3ECD6EEA" w14:textId="7DD97B52" w:rsidR="00746511" w:rsidRPr="004E66ED" w:rsidRDefault="00746511" w:rsidP="00C72833">
            <w:pPr>
              <w:pStyle w:val="TAC"/>
              <w:rPr>
                <w:sz w:val="16"/>
                <w:szCs w:val="16"/>
              </w:rPr>
            </w:pPr>
            <w:r w:rsidRPr="004E66ED">
              <w:rPr>
                <w:sz w:val="16"/>
                <w:szCs w:val="16"/>
              </w:rPr>
              <w:t>SA1#101</w:t>
            </w:r>
          </w:p>
        </w:tc>
        <w:tc>
          <w:tcPr>
            <w:tcW w:w="1094" w:type="dxa"/>
            <w:shd w:val="solid" w:color="FFFFFF" w:fill="auto"/>
          </w:tcPr>
          <w:p w14:paraId="6A24E68A" w14:textId="57023AEA" w:rsidR="00DC6AA1" w:rsidRPr="004E66ED" w:rsidRDefault="00DC6AA1" w:rsidP="00DC6AA1">
            <w:pPr>
              <w:pStyle w:val="TAC"/>
              <w:jc w:val="left"/>
              <w:rPr>
                <w:sz w:val="16"/>
                <w:szCs w:val="16"/>
                <w:lang w:val="en-US"/>
              </w:rPr>
            </w:pPr>
          </w:p>
        </w:tc>
        <w:tc>
          <w:tcPr>
            <w:tcW w:w="425" w:type="dxa"/>
            <w:shd w:val="solid" w:color="FFFFFF" w:fill="auto"/>
          </w:tcPr>
          <w:p w14:paraId="24AD2CAD" w14:textId="77777777" w:rsidR="00746511" w:rsidRPr="004E66ED" w:rsidRDefault="00746511" w:rsidP="00785A5D">
            <w:pPr>
              <w:pStyle w:val="TAL"/>
              <w:jc w:val="center"/>
              <w:rPr>
                <w:sz w:val="16"/>
                <w:szCs w:val="16"/>
              </w:rPr>
            </w:pPr>
          </w:p>
        </w:tc>
        <w:tc>
          <w:tcPr>
            <w:tcW w:w="425" w:type="dxa"/>
            <w:shd w:val="solid" w:color="FFFFFF" w:fill="auto"/>
          </w:tcPr>
          <w:p w14:paraId="2297BBF2" w14:textId="77777777" w:rsidR="00746511" w:rsidRPr="004E66ED" w:rsidRDefault="00746511" w:rsidP="00785A5D">
            <w:pPr>
              <w:pStyle w:val="TAR"/>
              <w:jc w:val="center"/>
              <w:rPr>
                <w:sz w:val="16"/>
                <w:szCs w:val="16"/>
              </w:rPr>
            </w:pPr>
          </w:p>
        </w:tc>
        <w:tc>
          <w:tcPr>
            <w:tcW w:w="425" w:type="dxa"/>
            <w:shd w:val="solid" w:color="FFFFFF" w:fill="auto"/>
          </w:tcPr>
          <w:p w14:paraId="3211F740" w14:textId="77777777" w:rsidR="00746511" w:rsidRPr="004E66ED" w:rsidRDefault="00746511" w:rsidP="00785A5D">
            <w:pPr>
              <w:pStyle w:val="TAC"/>
              <w:rPr>
                <w:sz w:val="16"/>
                <w:szCs w:val="16"/>
              </w:rPr>
            </w:pPr>
          </w:p>
        </w:tc>
        <w:tc>
          <w:tcPr>
            <w:tcW w:w="4962" w:type="dxa"/>
            <w:shd w:val="solid" w:color="FFFFFF" w:fill="auto"/>
          </w:tcPr>
          <w:p w14:paraId="76471EE6" w14:textId="15CF5090" w:rsidR="00DC6AA1" w:rsidRPr="004E66ED" w:rsidRDefault="00681F20" w:rsidP="00DB1BCD">
            <w:pPr>
              <w:pStyle w:val="TAL"/>
              <w:rPr>
                <w:sz w:val="16"/>
                <w:szCs w:val="16"/>
                <w:lang w:val="en-US"/>
              </w:rPr>
            </w:pPr>
            <w:r w:rsidRPr="004E66ED">
              <w:rPr>
                <w:sz w:val="16"/>
                <w:szCs w:val="16"/>
                <w:lang w:val="en-US"/>
              </w:rPr>
              <w:t>Incorporation of approved pCRs: 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Pr="004E66ED" w:rsidRDefault="00746511" w:rsidP="00C72833">
            <w:pPr>
              <w:pStyle w:val="TAC"/>
              <w:rPr>
                <w:sz w:val="16"/>
                <w:szCs w:val="16"/>
              </w:rPr>
            </w:pPr>
            <w:r w:rsidRPr="004E66ED">
              <w:rPr>
                <w:sz w:val="16"/>
                <w:szCs w:val="16"/>
              </w:rPr>
              <w:t>0.4.0</w:t>
            </w:r>
          </w:p>
        </w:tc>
      </w:tr>
      <w:tr w:rsidR="00746511" w:rsidRPr="004E66ED" w14:paraId="1997B3FD" w14:textId="77777777" w:rsidTr="00301348">
        <w:tc>
          <w:tcPr>
            <w:tcW w:w="800" w:type="dxa"/>
            <w:shd w:val="solid" w:color="FFFFFF" w:fill="auto"/>
          </w:tcPr>
          <w:p w14:paraId="3CB5917A" w14:textId="212DFEA6" w:rsidR="00746511" w:rsidRPr="004E66ED" w:rsidRDefault="00746511" w:rsidP="00785A5D">
            <w:pPr>
              <w:pStyle w:val="TAC"/>
              <w:jc w:val="left"/>
              <w:rPr>
                <w:sz w:val="16"/>
                <w:szCs w:val="16"/>
              </w:rPr>
            </w:pPr>
            <w:r w:rsidRPr="004E66ED">
              <w:rPr>
                <w:sz w:val="16"/>
                <w:szCs w:val="16"/>
              </w:rPr>
              <w:t>03-2023</w:t>
            </w:r>
          </w:p>
        </w:tc>
        <w:tc>
          <w:tcPr>
            <w:tcW w:w="800" w:type="dxa"/>
            <w:shd w:val="solid" w:color="FFFFFF" w:fill="auto"/>
          </w:tcPr>
          <w:p w14:paraId="1C9AD528" w14:textId="1A3C2A82" w:rsidR="00746511" w:rsidRPr="004E66ED" w:rsidRDefault="00746511" w:rsidP="00C72833">
            <w:pPr>
              <w:pStyle w:val="TAC"/>
              <w:rPr>
                <w:sz w:val="16"/>
                <w:szCs w:val="16"/>
              </w:rPr>
            </w:pPr>
            <w:r w:rsidRPr="004E66ED">
              <w:rPr>
                <w:sz w:val="16"/>
                <w:szCs w:val="16"/>
              </w:rPr>
              <w:t>SA#</w:t>
            </w:r>
            <w:r w:rsidR="00681F20" w:rsidRPr="004E66ED">
              <w:rPr>
                <w:sz w:val="16"/>
                <w:szCs w:val="16"/>
              </w:rPr>
              <w:t>99</w:t>
            </w:r>
          </w:p>
        </w:tc>
        <w:tc>
          <w:tcPr>
            <w:tcW w:w="1094" w:type="dxa"/>
            <w:shd w:val="solid" w:color="FFFFFF" w:fill="auto"/>
          </w:tcPr>
          <w:p w14:paraId="7AF01F38" w14:textId="4AF4D067" w:rsidR="00746511" w:rsidRPr="004E66ED" w:rsidRDefault="00681F20" w:rsidP="00785A5D">
            <w:pPr>
              <w:pStyle w:val="TAC"/>
              <w:jc w:val="left"/>
              <w:rPr>
                <w:sz w:val="16"/>
                <w:szCs w:val="16"/>
                <w:lang w:val="en-US"/>
              </w:rPr>
            </w:pPr>
            <w:r w:rsidRPr="004E66ED">
              <w:rPr>
                <w:sz w:val="16"/>
                <w:szCs w:val="16"/>
                <w:lang w:val="en-US"/>
              </w:rPr>
              <w:t>SP-230223</w:t>
            </w:r>
          </w:p>
        </w:tc>
        <w:tc>
          <w:tcPr>
            <w:tcW w:w="425" w:type="dxa"/>
            <w:shd w:val="solid" w:color="FFFFFF" w:fill="auto"/>
          </w:tcPr>
          <w:p w14:paraId="68EA9051" w14:textId="77777777" w:rsidR="00746511" w:rsidRPr="004E66ED" w:rsidRDefault="00746511" w:rsidP="00785A5D">
            <w:pPr>
              <w:pStyle w:val="TAL"/>
              <w:jc w:val="center"/>
              <w:rPr>
                <w:sz w:val="16"/>
                <w:szCs w:val="16"/>
              </w:rPr>
            </w:pPr>
          </w:p>
        </w:tc>
        <w:tc>
          <w:tcPr>
            <w:tcW w:w="425" w:type="dxa"/>
            <w:shd w:val="solid" w:color="FFFFFF" w:fill="auto"/>
          </w:tcPr>
          <w:p w14:paraId="09AF5FB3" w14:textId="77777777" w:rsidR="00746511" w:rsidRPr="004E66ED" w:rsidRDefault="00746511" w:rsidP="00785A5D">
            <w:pPr>
              <w:pStyle w:val="TAR"/>
              <w:jc w:val="center"/>
              <w:rPr>
                <w:sz w:val="16"/>
                <w:szCs w:val="16"/>
              </w:rPr>
            </w:pPr>
          </w:p>
        </w:tc>
        <w:tc>
          <w:tcPr>
            <w:tcW w:w="425" w:type="dxa"/>
            <w:shd w:val="solid" w:color="FFFFFF" w:fill="auto"/>
          </w:tcPr>
          <w:p w14:paraId="27F71B90" w14:textId="77777777" w:rsidR="00746511" w:rsidRPr="004E66ED" w:rsidRDefault="00746511" w:rsidP="00785A5D">
            <w:pPr>
              <w:pStyle w:val="TAC"/>
              <w:rPr>
                <w:sz w:val="16"/>
                <w:szCs w:val="16"/>
              </w:rPr>
            </w:pPr>
          </w:p>
        </w:tc>
        <w:tc>
          <w:tcPr>
            <w:tcW w:w="4962" w:type="dxa"/>
            <w:shd w:val="solid" w:color="FFFFFF" w:fill="auto"/>
          </w:tcPr>
          <w:p w14:paraId="4DE92C5E" w14:textId="33EEE887" w:rsidR="00746511" w:rsidRPr="004E66ED" w:rsidRDefault="00681F20" w:rsidP="00DB1BCD">
            <w:pPr>
              <w:pStyle w:val="TAL"/>
              <w:rPr>
                <w:sz w:val="16"/>
                <w:szCs w:val="16"/>
                <w:lang w:val="en-US"/>
              </w:rPr>
            </w:pPr>
            <w:r w:rsidRPr="004E66ED">
              <w:rPr>
                <w:sz w:val="16"/>
                <w:szCs w:val="16"/>
                <w:lang w:val="en-US"/>
              </w:rPr>
              <w:t>MCC clean-up for presentation to SA</w:t>
            </w:r>
          </w:p>
        </w:tc>
        <w:tc>
          <w:tcPr>
            <w:tcW w:w="708" w:type="dxa"/>
            <w:shd w:val="solid" w:color="FFFFFF" w:fill="auto"/>
          </w:tcPr>
          <w:p w14:paraId="0557EFD0" w14:textId="5EEF223A" w:rsidR="00746511" w:rsidRPr="004E66ED" w:rsidRDefault="00746511" w:rsidP="00C72833">
            <w:pPr>
              <w:pStyle w:val="TAC"/>
              <w:rPr>
                <w:sz w:val="16"/>
                <w:szCs w:val="16"/>
              </w:rPr>
            </w:pPr>
            <w:r w:rsidRPr="004E66ED">
              <w:rPr>
                <w:sz w:val="16"/>
                <w:szCs w:val="16"/>
              </w:rPr>
              <w:t>1.0.0</w:t>
            </w:r>
          </w:p>
        </w:tc>
      </w:tr>
      <w:tr w:rsidR="006F213A" w:rsidRPr="004E66ED" w14:paraId="50ABF8BB" w14:textId="77777777" w:rsidTr="00301348">
        <w:tc>
          <w:tcPr>
            <w:tcW w:w="800" w:type="dxa"/>
            <w:shd w:val="solid" w:color="FFFFFF" w:fill="auto"/>
          </w:tcPr>
          <w:p w14:paraId="4A5AF639" w14:textId="6E292CBB" w:rsidR="006F213A" w:rsidRPr="004E66ED" w:rsidRDefault="006F213A" w:rsidP="00785A5D">
            <w:pPr>
              <w:pStyle w:val="TAC"/>
              <w:jc w:val="left"/>
              <w:rPr>
                <w:sz w:val="16"/>
                <w:szCs w:val="16"/>
              </w:rPr>
            </w:pPr>
            <w:r w:rsidRPr="004E66ED">
              <w:rPr>
                <w:sz w:val="16"/>
                <w:szCs w:val="16"/>
              </w:rPr>
              <w:t>05-2023</w:t>
            </w:r>
          </w:p>
        </w:tc>
        <w:tc>
          <w:tcPr>
            <w:tcW w:w="800" w:type="dxa"/>
            <w:shd w:val="solid" w:color="FFFFFF" w:fill="auto"/>
          </w:tcPr>
          <w:p w14:paraId="1EA4B416" w14:textId="571409C7" w:rsidR="006F213A" w:rsidRPr="004E66ED" w:rsidRDefault="006F213A" w:rsidP="00C72833">
            <w:pPr>
              <w:pStyle w:val="TAC"/>
              <w:rPr>
                <w:sz w:val="16"/>
                <w:szCs w:val="16"/>
              </w:rPr>
            </w:pPr>
            <w:r w:rsidRPr="004E66ED">
              <w:rPr>
                <w:sz w:val="16"/>
                <w:szCs w:val="16"/>
              </w:rPr>
              <w:t>SA1#102</w:t>
            </w:r>
          </w:p>
        </w:tc>
        <w:tc>
          <w:tcPr>
            <w:tcW w:w="1094" w:type="dxa"/>
            <w:shd w:val="solid" w:color="FFFFFF" w:fill="auto"/>
          </w:tcPr>
          <w:p w14:paraId="2F9D7F7E" w14:textId="6B3E3765" w:rsidR="006F213A" w:rsidRPr="004E66ED" w:rsidRDefault="006F213A" w:rsidP="00785A5D">
            <w:pPr>
              <w:pStyle w:val="TAC"/>
              <w:jc w:val="left"/>
              <w:rPr>
                <w:sz w:val="16"/>
                <w:szCs w:val="16"/>
                <w:lang w:val="en-US"/>
              </w:rPr>
            </w:pPr>
          </w:p>
        </w:tc>
        <w:tc>
          <w:tcPr>
            <w:tcW w:w="425" w:type="dxa"/>
            <w:shd w:val="solid" w:color="FFFFFF" w:fill="auto"/>
          </w:tcPr>
          <w:p w14:paraId="4830D3E6" w14:textId="77777777" w:rsidR="006F213A" w:rsidRPr="004E66ED" w:rsidRDefault="006F213A" w:rsidP="00785A5D">
            <w:pPr>
              <w:pStyle w:val="TAL"/>
              <w:jc w:val="center"/>
              <w:rPr>
                <w:sz w:val="16"/>
                <w:szCs w:val="16"/>
              </w:rPr>
            </w:pPr>
          </w:p>
        </w:tc>
        <w:tc>
          <w:tcPr>
            <w:tcW w:w="425" w:type="dxa"/>
            <w:shd w:val="solid" w:color="FFFFFF" w:fill="auto"/>
          </w:tcPr>
          <w:p w14:paraId="143DF134" w14:textId="77777777" w:rsidR="006F213A" w:rsidRPr="004E66ED" w:rsidRDefault="006F213A" w:rsidP="00785A5D">
            <w:pPr>
              <w:pStyle w:val="TAR"/>
              <w:jc w:val="center"/>
              <w:rPr>
                <w:sz w:val="16"/>
                <w:szCs w:val="16"/>
              </w:rPr>
            </w:pPr>
          </w:p>
        </w:tc>
        <w:tc>
          <w:tcPr>
            <w:tcW w:w="425" w:type="dxa"/>
            <w:shd w:val="solid" w:color="FFFFFF" w:fill="auto"/>
          </w:tcPr>
          <w:p w14:paraId="275B18C8" w14:textId="77777777" w:rsidR="006F213A" w:rsidRPr="004E66ED" w:rsidRDefault="006F213A" w:rsidP="00785A5D">
            <w:pPr>
              <w:pStyle w:val="TAC"/>
              <w:rPr>
                <w:sz w:val="16"/>
                <w:szCs w:val="16"/>
              </w:rPr>
            </w:pPr>
          </w:p>
        </w:tc>
        <w:tc>
          <w:tcPr>
            <w:tcW w:w="4962" w:type="dxa"/>
            <w:shd w:val="solid" w:color="FFFFFF" w:fill="auto"/>
          </w:tcPr>
          <w:p w14:paraId="6CD26FAB" w14:textId="66DDE134" w:rsidR="006F213A" w:rsidRPr="004E66ED" w:rsidRDefault="006F213A" w:rsidP="0058624C">
            <w:pPr>
              <w:pStyle w:val="TAL"/>
              <w:rPr>
                <w:sz w:val="16"/>
                <w:szCs w:val="16"/>
                <w:lang w:val="en-US"/>
              </w:rPr>
            </w:pPr>
            <w:r w:rsidRPr="004E66ED">
              <w:rPr>
                <w:sz w:val="16"/>
                <w:szCs w:val="16"/>
                <w:lang w:val="en-US"/>
              </w:rPr>
              <w:t xml:space="preserve">Incorporation of approved pCRs: S1-231232; S1-231767 S1-231173; S1-231690; S1-231727; S1-231585; S1-231013; S1-231598; </w:t>
            </w:r>
            <w:r w:rsidR="00C527D4" w:rsidRPr="004E66ED">
              <w:rPr>
                <w:sz w:val="16"/>
                <w:szCs w:val="16"/>
                <w:lang w:val="en-US"/>
              </w:rPr>
              <w:t xml:space="preserve">S1-231581; </w:t>
            </w:r>
            <w:r w:rsidRPr="004E66ED">
              <w:rPr>
                <w:sz w:val="16"/>
                <w:szCs w:val="16"/>
                <w:lang w:val="en-US"/>
              </w:rPr>
              <w:t>S1-231592; S1-231597; S1-231599; S1-231692; S1-231784; S1-231696; S1-231594</w:t>
            </w:r>
          </w:p>
        </w:tc>
        <w:tc>
          <w:tcPr>
            <w:tcW w:w="708" w:type="dxa"/>
            <w:shd w:val="solid" w:color="FFFFFF" w:fill="auto"/>
          </w:tcPr>
          <w:p w14:paraId="6012EA1B" w14:textId="7215D5D3" w:rsidR="006F213A" w:rsidRPr="004E66ED" w:rsidRDefault="006F213A" w:rsidP="00C72833">
            <w:pPr>
              <w:pStyle w:val="TAC"/>
              <w:rPr>
                <w:sz w:val="16"/>
                <w:szCs w:val="16"/>
                <w:lang w:val="en-US"/>
              </w:rPr>
            </w:pPr>
            <w:r w:rsidRPr="004E66ED">
              <w:rPr>
                <w:sz w:val="16"/>
                <w:szCs w:val="16"/>
                <w:lang w:val="en-US"/>
              </w:rPr>
              <w:t>1.1.0</w:t>
            </w:r>
          </w:p>
        </w:tc>
      </w:tr>
      <w:tr w:rsidR="00301348" w:rsidRPr="006B0D02" w14:paraId="0F85D82F" w14:textId="77777777" w:rsidTr="00301348">
        <w:tc>
          <w:tcPr>
            <w:tcW w:w="800" w:type="dxa"/>
            <w:shd w:val="solid" w:color="FFFFFF" w:fill="auto"/>
          </w:tcPr>
          <w:p w14:paraId="29BA58C8" w14:textId="1A40A4D4" w:rsidR="00301348" w:rsidRPr="004E66ED" w:rsidRDefault="00301348" w:rsidP="00301348">
            <w:pPr>
              <w:pStyle w:val="TAC"/>
              <w:jc w:val="left"/>
              <w:rPr>
                <w:sz w:val="16"/>
                <w:szCs w:val="16"/>
              </w:rPr>
            </w:pPr>
            <w:r w:rsidRPr="004E66ED">
              <w:rPr>
                <w:sz w:val="16"/>
                <w:szCs w:val="16"/>
              </w:rPr>
              <w:t>06-2023</w:t>
            </w:r>
          </w:p>
        </w:tc>
        <w:tc>
          <w:tcPr>
            <w:tcW w:w="800" w:type="dxa"/>
            <w:shd w:val="solid" w:color="FFFFFF" w:fill="auto"/>
          </w:tcPr>
          <w:p w14:paraId="6CECA7F3" w14:textId="2047F28C" w:rsidR="00301348" w:rsidRPr="004E66ED" w:rsidRDefault="00301348" w:rsidP="00301348">
            <w:pPr>
              <w:pStyle w:val="TAC"/>
              <w:rPr>
                <w:sz w:val="16"/>
                <w:szCs w:val="16"/>
              </w:rPr>
            </w:pPr>
            <w:r w:rsidRPr="004E66ED">
              <w:rPr>
                <w:sz w:val="16"/>
                <w:szCs w:val="16"/>
              </w:rPr>
              <w:t>SA#100</w:t>
            </w:r>
          </w:p>
        </w:tc>
        <w:tc>
          <w:tcPr>
            <w:tcW w:w="1094" w:type="dxa"/>
            <w:shd w:val="solid" w:color="FFFFFF" w:fill="auto"/>
          </w:tcPr>
          <w:p w14:paraId="4DF4176D" w14:textId="76771691" w:rsidR="00301348" w:rsidRPr="004E66ED" w:rsidRDefault="00301348" w:rsidP="00301348">
            <w:pPr>
              <w:pStyle w:val="TAC"/>
              <w:jc w:val="left"/>
              <w:rPr>
                <w:sz w:val="16"/>
                <w:szCs w:val="16"/>
                <w:lang w:val="en-US"/>
              </w:rPr>
            </w:pPr>
            <w:r w:rsidRPr="004E66ED">
              <w:rPr>
                <w:sz w:val="16"/>
                <w:szCs w:val="16"/>
                <w:lang w:val="en-US"/>
              </w:rPr>
              <w:t>SP-230508</w:t>
            </w:r>
          </w:p>
        </w:tc>
        <w:tc>
          <w:tcPr>
            <w:tcW w:w="425" w:type="dxa"/>
            <w:shd w:val="solid" w:color="FFFFFF" w:fill="auto"/>
          </w:tcPr>
          <w:p w14:paraId="28339E12" w14:textId="77777777" w:rsidR="00301348" w:rsidRPr="004E66ED" w:rsidRDefault="00301348" w:rsidP="00301348">
            <w:pPr>
              <w:pStyle w:val="TAL"/>
              <w:jc w:val="center"/>
              <w:rPr>
                <w:sz w:val="16"/>
                <w:szCs w:val="16"/>
              </w:rPr>
            </w:pPr>
          </w:p>
        </w:tc>
        <w:tc>
          <w:tcPr>
            <w:tcW w:w="425" w:type="dxa"/>
            <w:shd w:val="solid" w:color="FFFFFF" w:fill="auto"/>
          </w:tcPr>
          <w:p w14:paraId="5F43DA79" w14:textId="77777777" w:rsidR="00301348" w:rsidRPr="004E66ED" w:rsidRDefault="00301348" w:rsidP="00301348">
            <w:pPr>
              <w:pStyle w:val="TAR"/>
              <w:jc w:val="center"/>
              <w:rPr>
                <w:sz w:val="16"/>
                <w:szCs w:val="16"/>
              </w:rPr>
            </w:pPr>
          </w:p>
        </w:tc>
        <w:tc>
          <w:tcPr>
            <w:tcW w:w="425" w:type="dxa"/>
            <w:shd w:val="solid" w:color="FFFFFF" w:fill="auto"/>
          </w:tcPr>
          <w:p w14:paraId="49214E2A" w14:textId="77777777" w:rsidR="00301348" w:rsidRPr="004E66ED" w:rsidRDefault="00301348" w:rsidP="00301348">
            <w:pPr>
              <w:pStyle w:val="TAC"/>
              <w:rPr>
                <w:sz w:val="16"/>
                <w:szCs w:val="16"/>
              </w:rPr>
            </w:pPr>
          </w:p>
        </w:tc>
        <w:tc>
          <w:tcPr>
            <w:tcW w:w="4962" w:type="dxa"/>
            <w:shd w:val="solid" w:color="FFFFFF" w:fill="auto"/>
          </w:tcPr>
          <w:p w14:paraId="1DC084EA" w14:textId="1C5EAA87" w:rsidR="00301348" w:rsidRPr="004E66ED" w:rsidRDefault="00301348" w:rsidP="00301348">
            <w:pPr>
              <w:pStyle w:val="TAL"/>
              <w:rPr>
                <w:sz w:val="16"/>
                <w:szCs w:val="16"/>
                <w:lang w:val="en-US"/>
              </w:rPr>
            </w:pPr>
            <w:r w:rsidRPr="004E66ED">
              <w:rPr>
                <w:sz w:val="16"/>
                <w:szCs w:val="16"/>
                <w:lang w:val="en-US"/>
              </w:rPr>
              <w:t>MCC clean-up for approval by SA</w:t>
            </w:r>
          </w:p>
        </w:tc>
        <w:tc>
          <w:tcPr>
            <w:tcW w:w="708" w:type="dxa"/>
            <w:shd w:val="solid" w:color="FFFFFF" w:fill="auto"/>
          </w:tcPr>
          <w:p w14:paraId="7DB7CECF" w14:textId="50258DE3" w:rsidR="00301348" w:rsidRDefault="00301348" w:rsidP="00301348">
            <w:pPr>
              <w:pStyle w:val="TAC"/>
              <w:rPr>
                <w:sz w:val="16"/>
                <w:szCs w:val="16"/>
                <w:lang w:val="en-US"/>
              </w:rPr>
            </w:pPr>
            <w:r w:rsidRPr="004E66ED">
              <w:rPr>
                <w:sz w:val="16"/>
                <w:szCs w:val="16"/>
                <w:lang w:val="en-US"/>
              </w:rPr>
              <w:t>2</w:t>
            </w:r>
            <w:r w:rsidRPr="004E66ED">
              <w:rPr>
                <w:sz w:val="16"/>
                <w:szCs w:val="16"/>
              </w:rPr>
              <w:t>.0.0</w:t>
            </w:r>
          </w:p>
        </w:tc>
      </w:tr>
      <w:tr w:rsidR="008A3913" w:rsidRPr="006B0D02" w14:paraId="79C4C44A" w14:textId="77777777" w:rsidTr="00301348">
        <w:tc>
          <w:tcPr>
            <w:tcW w:w="800" w:type="dxa"/>
            <w:shd w:val="solid" w:color="FFFFFF" w:fill="auto"/>
          </w:tcPr>
          <w:p w14:paraId="466E9051" w14:textId="700604B2" w:rsidR="008A3913" w:rsidRPr="004E66ED" w:rsidRDefault="008A3913" w:rsidP="008A3913">
            <w:pPr>
              <w:pStyle w:val="TAC"/>
              <w:jc w:val="left"/>
              <w:rPr>
                <w:sz w:val="16"/>
                <w:szCs w:val="16"/>
              </w:rPr>
            </w:pPr>
            <w:r w:rsidRPr="004E66ED">
              <w:rPr>
                <w:sz w:val="16"/>
                <w:szCs w:val="16"/>
              </w:rPr>
              <w:t>06-2023</w:t>
            </w:r>
          </w:p>
        </w:tc>
        <w:tc>
          <w:tcPr>
            <w:tcW w:w="800" w:type="dxa"/>
            <w:shd w:val="solid" w:color="FFFFFF" w:fill="auto"/>
          </w:tcPr>
          <w:p w14:paraId="1AA34433" w14:textId="31EF13FB" w:rsidR="008A3913" w:rsidRPr="004E66ED" w:rsidRDefault="008A3913" w:rsidP="008A3913">
            <w:pPr>
              <w:pStyle w:val="TAC"/>
              <w:rPr>
                <w:sz w:val="16"/>
                <w:szCs w:val="16"/>
              </w:rPr>
            </w:pPr>
            <w:r w:rsidRPr="004E66ED">
              <w:rPr>
                <w:sz w:val="16"/>
                <w:szCs w:val="16"/>
              </w:rPr>
              <w:t>SA#100</w:t>
            </w:r>
          </w:p>
        </w:tc>
        <w:tc>
          <w:tcPr>
            <w:tcW w:w="1094" w:type="dxa"/>
            <w:shd w:val="solid" w:color="FFFFFF" w:fill="auto"/>
          </w:tcPr>
          <w:p w14:paraId="047C2B07" w14:textId="3BDE4CA4" w:rsidR="008A3913" w:rsidRPr="004E66ED" w:rsidRDefault="008A3913" w:rsidP="008A3913">
            <w:pPr>
              <w:pStyle w:val="TAC"/>
              <w:jc w:val="left"/>
              <w:rPr>
                <w:sz w:val="16"/>
                <w:szCs w:val="16"/>
                <w:lang w:val="en-US"/>
              </w:rPr>
            </w:pPr>
            <w:r w:rsidRPr="004E66ED">
              <w:rPr>
                <w:sz w:val="16"/>
                <w:szCs w:val="16"/>
                <w:lang w:val="en-US"/>
              </w:rPr>
              <w:t>SP-230508</w:t>
            </w:r>
          </w:p>
        </w:tc>
        <w:tc>
          <w:tcPr>
            <w:tcW w:w="425" w:type="dxa"/>
            <w:shd w:val="solid" w:color="FFFFFF" w:fill="auto"/>
          </w:tcPr>
          <w:p w14:paraId="2A8B5E7F" w14:textId="77777777" w:rsidR="008A3913" w:rsidRPr="004E66ED" w:rsidRDefault="008A3913" w:rsidP="008A3913">
            <w:pPr>
              <w:pStyle w:val="TAL"/>
              <w:jc w:val="center"/>
              <w:rPr>
                <w:sz w:val="16"/>
                <w:szCs w:val="16"/>
              </w:rPr>
            </w:pPr>
          </w:p>
        </w:tc>
        <w:tc>
          <w:tcPr>
            <w:tcW w:w="425" w:type="dxa"/>
            <w:shd w:val="solid" w:color="FFFFFF" w:fill="auto"/>
          </w:tcPr>
          <w:p w14:paraId="3FB4F565" w14:textId="77777777" w:rsidR="008A3913" w:rsidRPr="004E66ED" w:rsidRDefault="008A3913" w:rsidP="008A3913">
            <w:pPr>
              <w:pStyle w:val="TAR"/>
              <w:jc w:val="center"/>
              <w:rPr>
                <w:sz w:val="16"/>
                <w:szCs w:val="16"/>
              </w:rPr>
            </w:pPr>
          </w:p>
        </w:tc>
        <w:tc>
          <w:tcPr>
            <w:tcW w:w="425" w:type="dxa"/>
            <w:shd w:val="solid" w:color="FFFFFF" w:fill="auto"/>
          </w:tcPr>
          <w:p w14:paraId="1C36F391" w14:textId="77777777" w:rsidR="008A3913" w:rsidRPr="004E66ED" w:rsidRDefault="008A3913" w:rsidP="008A3913">
            <w:pPr>
              <w:pStyle w:val="TAC"/>
              <w:rPr>
                <w:sz w:val="16"/>
                <w:szCs w:val="16"/>
              </w:rPr>
            </w:pPr>
          </w:p>
        </w:tc>
        <w:tc>
          <w:tcPr>
            <w:tcW w:w="4962" w:type="dxa"/>
            <w:shd w:val="solid" w:color="FFFFFF" w:fill="auto"/>
          </w:tcPr>
          <w:p w14:paraId="032ACD48" w14:textId="798175ED" w:rsidR="008A3913" w:rsidRPr="004E66ED" w:rsidRDefault="008A3913" w:rsidP="008A3913">
            <w:pPr>
              <w:pStyle w:val="TAL"/>
              <w:rPr>
                <w:sz w:val="16"/>
                <w:szCs w:val="16"/>
                <w:lang w:val="en-US"/>
              </w:rPr>
            </w:pPr>
            <w:r>
              <w:rPr>
                <w:sz w:val="16"/>
                <w:szCs w:val="16"/>
                <w:lang w:val="en-US"/>
              </w:rPr>
              <w:t xml:space="preserve">Raised to v.19.0.0 by </w:t>
            </w:r>
            <w:r w:rsidRPr="004E66ED">
              <w:rPr>
                <w:sz w:val="16"/>
                <w:szCs w:val="16"/>
                <w:lang w:val="en-US"/>
              </w:rPr>
              <w:t xml:space="preserve">MCC </w:t>
            </w:r>
            <w:r>
              <w:rPr>
                <w:sz w:val="16"/>
                <w:szCs w:val="16"/>
                <w:lang w:val="en-US"/>
              </w:rPr>
              <w:t xml:space="preserve">following </w:t>
            </w:r>
            <w:r w:rsidRPr="004E66ED">
              <w:rPr>
                <w:sz w:val="16"/>
                <w:szCs w:val="16"/>
                <w:lang w:val="en-US"/>
              </w:rPr>
              <w:t>approval by SA</w:t>
            </w:r>
          </w:p>
        </w:tc>
        <w:tc>
          <w:tcPr>
            <w:tcW w:w="708" w:type="dxa"/>
            <w:shd w:val="solid" w:color="FFFFFF" w:fill="auto"/>
          </w:tcPr>
          <w:p w14:paraId="1C120133" w14:textId="6F44D5A8" w:rsidR="008A3913" w:rsidRPr="004E66ED" w:rsidRDefault="008A3913" w:rsidP="008A3913">
            <w:pPr>
              <w:pStyle w:val="TAC"/>
              <w:rPr>
                <w:sz w:val="16"/>
                <w:szCs w:val="16"/>
                <w:lang w:val="en-US"/>
              </w:rPr>
            </w:pPr>
            <w:r>
              <w:rPr>
                <w:sz w:val="16"/>
                <w:szCs w:val="16"/>
                <w:lang w:val="en-US"/>
              </w:rPr>
              <w:t>19</w:t>
            </w:r>
            <w:r w:rsidRPr="004E66ED">
              <w:rPr>
                <w:sz w:val="16"/>
                <w:szCs w:val="16"/>
              </w:rPr>
              <w:t>.0.0</w:t>
            </w:r>
          </w:p>
        </w:tc>
      </w:tr>
    </w:tbl>
    <w:p w14:paraId="6AE5F0B0" w14:textId="7675C8C4" w:rsidR="00080512" w:rsidRDefault="00080512" w:rsidP="002577A9">
      <w:pPr>
        <w:pStyle w:val="Guidance"/>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00226" w14:textId="77777777" w:rsidR="00695D72" w:rsidRDefault="00695D72">
      <w:r>
        <w:separator/>
      </w:r>
    </w:p>
  </w:endnote>
  <w:endnote w:type="continuationSeparator" w:id="0">
    <w:p w14:paraId="6C14D3BF" w14:textId="77777777" w:rsidR="00695D72" w:rsidRDefault="0069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B7684" w:rsidRDefault="009B76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9164A" w14:textId="77777777" w:rsidR="00695D72" w:rsidRDefault="00695D72">
      <w:r>
        <w:separator/>
      </w:r>
    </w:p>
  </w:footnote>
  <w:footnote w:type="continuationSeparator" w:id="0">
    <w:p w14:paraId="2A1D452A" w14:textId="77777777" w:rsidR="00695D72" w:rsidRDefault="00695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7537C7" w:rsidR="009B7684" w:rsidRDefault="009B76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3913">
      <w:rPr>
        <w:rFonts w:ascii="Arial" w:hAnsi="Arial" w:cs="Arial"/>
        <w:b/>
        <w:noProof/>
        <w:sz w:val="18"/>
        <w:szCs w:val="18"/>
      </w:rPr>
      <w:t>3GPP TR 22.856 V19.0.0 (2023-06)</w:t>
    </w:r>
    <w:r>
      <w:rPr>
        <w:rFonts w:ascii="Arial" w:hAnsi="Arial" w:cs="Arial"/>
        <w:b/>
        <w:sz w:val="18"/>
        <w:szCs w:val="18"/>
      </w:rPr>
      <w:fldChar w:fldCharType="end"/>
    </w:r>
  </w:p>
  <w:p w14:paraId="7A6BC72E" w14:textId="7986C662" w:rsidR="009B7684" w:rsidRDefault="009B76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5427">
      <w:rPr>
        <w:rFonts w:ascii="Arial" w:hAnsi="Arial" w:cs="Arial"/>
        <w:b/>
        <w:noProof/>
        <w:sz w:val="18"/>
        <w:szCs w:val="18"/>
      </w:rPr>
      <w:t>6</w:t>
    </w:r>
    <w:r>
      <w:rPr>
        <w:rFonts w:ascii="Arial" w:hAnsi="Arial" w:cs="Arial"/>
        <w:b/>
        <w:sz w:val="18"/>
        <w:szCs w:val="18"/>
      </w:rPr>
      <w:fldChar w:fldCharType="end"/>
    </w:r>
  </w:p>
  <w:p w14:paraId="13C538E8" w14:textId="23119F51" w:rsidR="009B7684" w:rsidRDefault="009B76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3913">
      <w:rPr>
        <w:rFonts w:ascii="Arial" w:hAnsi="Arial" w:cs="Arial"/>
        <w:b/>
        <w:noProof/>
        <w:sz w:val="18"/>
        <w:szCs w:val="18"/>
      </w:rPr>
      <w:t>Release 19</w:t>
    </w:r>
    <w:r>
      <w:rPr>
        <w:rFonts w:ascii="Arial" w:hAnsi="Arial" w:cs="Arial"/>
        <w:b/>
        <w:sz w:val="18"/>
        <w:szCs w:val="18"/>
      </w:rPr>
      <w:fldChar w:fldCharType="end"/>
    </w:r>
  </w:p>
  <w:p w14:paraId="1024E63D" w14:textId="77777777" w:rsidR="009B7684" w:rsidRDefault="009B76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14249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75628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835746">
    <w:abstractNumId w:val="1"/>
  </w:num>
  <w:num w:numId="4" w16cid:durableId="34162399">
    <w:abstractNumId w:val="14"/>
  </w:num>
  <w:num w:numId="5" w16cid:durableId="1597864878">
    <w:abstractNumId w:val="10"/>
  </w:num>
  <w:num w:numId="6" w16cid:durableId="1098790476">
    <w:abstractNumId w:val="3"/>
  </w:num>
  <w:num w:numId="7" w16cid:durableId="795568627">
    <w:abstractNumId w:val="9"/>
  </w:num>
  <w:num w:numId="8" w16cid:durableId="1903250293">
    <w:abstractNumId w:val="16"/>
  </w:num>
  <w:num w:numId="9" w16cid:durableId="1680036230">
    <w:abstractNumId w:val="13"/>
  </w:num>
  <w:num w:numId="10" w16cid:durableId="1051923730">
    <w:abstractNumId w:val="5"/>
  </w:num>
  <w:num w:numId="11" w16cid:durableId="1542590050">
    <w:abstractNumId w:val="11"/>
  </w:num>
  <w:num w:numId="12" w16cid:durableId="240911523">
    <w:abstractNumId w:val="2"/>
  </w:num>
  <w:num w:numId="13" w16cid:durableId="1918129893">
    <w:abstractNumId w:val="12"/>
  </w:num>
  <w:num w:numId="14" w16cid:durableId="1076827586">
    <w:abstractNumId w:val="6"/>
  </w:num>
  <w:num w:numId="15" w16cid:durableId="1996033000">
    <w:abstractNumId w:val="8"/>
  </w:num>
  <w:num w:numId="16" w16cid:durableId="2138180258">
    <w:abstractNumId w:val="15"/>
  </w:num>
  <w:num w:numId="17" w16cid:durableId="1951742855">
    <w:abstractNumId w:val="7"/>
  </w:num>
  <w:num w:numId="18" w16cid:durableId="12296544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92B9D"/>
    <w:rsid w:val="000B3CE4"/>
    <w:rsid w:val="000C30A9"/>
    <w:rsid w:val="000C47C3"/>
    <w:rsid w:val="000C4CAD"/>
    <w:rsid w:val="000D58AB"/>
    <w:rsid w:val="000E13D1"/>
    <w:rsid w:val="000F1B3D"/>
    <w:rsid w:val="00101040"/>
    <w:rsid w:val="001074E9"/>
    <w:rsid w:val="00133525"/>
    <w:rsid w:val="00141053"/>
    <w:rsid w:val="001418B7"/>
    <w:rsid w:val="00164F7E"/>
    <w:rsid w:val="00177FC1"/>
    <w:rsid w:val="001818C0"/>
    <w:rsid w:val="001833C1"/>
    <w:rsid w:val="001902F2"/>
    <w:rsid w:val="001A1454"/>
    <w:rsid w:val="001A44D6"/>
    <w:rsid w:val="001A4C42"/>
    <w:rsid w:val="001A7420"/>
    <w:rsid w:val="001B6637"/>
    <w:rsid w:val="001C1274"/>
    <w:rsid w:val="001C21C3"/>
    <w:rsid w:val="001C29C8"/>
    <w:rsid w:val="001D02C2"/>
    <w:rsid w:val="001D4EC8"/>
    <w:rsid w:val="001D5B8B"/>
    <w:rsid w:val="001F0C1D"/>
    <w:rsid w:val="001F1132"/>
    <w:rsid w:val="001F168B"/>
    <w:rsid w:val="001F5FDF"/>
    <w:rsid w:val="001F7F39"/>
    <w:rsid w:val="00200CA5"/>
    <w:rsid w:val="002115EE"/>
    <w:rsid w:val="002117AD"/>
    <w:rsid w:val="00212321"/>
    <w:rsid w:val="0021352E"/>
    <w:rsid w:val="002158E8"/>
    <w:rsid w:val="00216A9A"/>
    <w:rsid w:val="00226183"/>
    <w:rsid w:val="00234201"/>
    <w:rsid w:val="002347A2"/>
    <w:rsid w:val="00250BB8"/>
    <w:rsid w:val="002577A9"/>
    <w:rsid w:val="00263401"/>
    <w:rsid w:val="002675F0"/>
    <w:rsid w:val="002760EE"/>
    <w:rsid w:val="00286299"/>
    <w:rsid w:val="002A64A2"/>
    <w:rsid w:val="002B240D"/>
    <w:rsid w:val="002B6339"/>
    <w:rsid w:val="002B68F7"/>
    <w:rsid w:val="002D5784"/>
    <w:rsid w:val="002E00EE"/>
    <w:rsid w:val="002F1ACA"/>
    <w:rsid w:val="00301348"/>
    <w:rsid w:val="00307F63"/>
    <w:rsid w:val="00310E4F"/>
    <w:rsid w:val="003172DC"/>
    <w:rsid w:val="00341BAE"/>
    <w:rsid w:val="00343B7C"/>
    <w:rsid w:val="0035462D"/>
    <w:rsid w:val="00356555"/>
    <w:rsid w:val="0036139C"/>
    <w:rsid w:val="00361590"/>
    <w:rsid w:val="003765B8"/>
    <w:rsid w:val="003A2514"/>
    <w:rsid w:val="003A2B0C"/>
    <w:rsid w:val="003B79D9"/>
    <w:rsid w:val="003C1AC0"/>
    <w:rsid w:val="003C3971"/>
    <w:rsid w:val="003C42E0"/>
    <w:rsid w:val="003C4888"/>
    <w:rsid w:val="003D1A09"/>
    <w:rsid w:val="003D1B17"/>
    <w:rsid w:val="003D35AA"/>
    <w:rsid w:val="003D37EE"/>
    <w:rsid w:val="003E17A8"/>
    <w:rsid w:val="003E4625"/>
    <w:rsid w:val="00403D24"/>
    <w:rsid w:val="00406FF2"/>
    <w:rsid w:val="00414EEB"/>
    <w:rsid w:val="004214BD"/>
    <w:rsid w:val="00423334"/>
    <w:rsid w:val="004345EC"/>
    <w:rsid w:val="004363F8"/>
    <w:rsid w:val="00445DAE"/>
    <w:rsid w:val="00462F54"/>
    <w:rsid w:val="00464CDE"/>
    <w:rsid w:val="00465515"/>
    <w:rsid w:val="00473A2E"/>
    <w:rsid w:val="00490F81"/>
    <w:rsid w:val="0049751D"/>
    <w:rsid w:val="004B56F5"/>
    <w:rsid w:val="004C0C15"/>
    <w:rsid w:val="004C30AC"/>
    <w:rsid w:val="004C3DB7"/>
    <w:rsid w:val="004D24AB"/>
    <w:rsid w:val="004D3578"/>
    <w:rsid w:val="004E213A"/>
    <w:rsid w:val="004E561D"/>
    <w:rsid w:val="004E66ED"/>
    <w:rsid w:val="004E6AA5"/>
    <w:rsid w:val="004F0988"/>
    <w:rsid w:val="004F3340"/>
    <w:rsid w:val="00513B78"/>
    <w:rsid w:val="00517709"/>
    <w:rsid w:val="00522080"/>
    <w:rsid w:val="00525B73"/>
    <w:rsid w:val="00530FAA"/>
    <w:rsid w:val="0053388B"/>
    <w:rsid w:val="00535773"/>
    <w:rsid w:val="00537B47"/>
    <w:rsid w:val="00543E6C"/>
    <w:rsid w:val="00544F6E"/>
    <w:rsid w:val="00547F18"/>
    <w:rsid w:val="00552DC2"/>
    <w:rsid w:val="00555AA9"/>
    <w:rsid w:val="00565087"/>
    <w:rsid w:val="005776AD"/>
    <w:rsid w:val="00581A51"/>
    <w:rsid w:val="0058624C"/>
    <w:rsid w:val="00597B11"/>
    <w:rsid w:val="005C686D"/>
    <w:rsid w:val="005D255C"/>
    <w:rsid w:val="005D2E01"/>
    <w:rsid w:val="005D7526"/>
    <w:rsid w:val="005E4BB2"/>
    <w:rsid w:val="005F788A"/>
    <w:rsid w:val="00602AEA"/>
    <w:rsid w:val="00612090"/>
    <w:rsid w:val="00614110"/>
    <w:rsid w:val="00614BFC"/>
    <w:rsid w:val="00614FDF"/>
    <w:rsid w:val="00616E66"/>
    <w:rsid w:val="00622FA7"/>
    <w:rsid w:val="00624D88"/>
    <w:rsid w:val="006305C8"/>
    <w:rsid w:val="0063413B"/>
    <w:rsid w:val="0063543D"/>
    <w:rsid w:val="00641EF1"/>
    <w:rsid w:val="00647114"/>
    <w:rsid w:val="0067342C"/>
    <w:rsid w:val="00681F20"/>
    <w:rsid w:val="006832B5"/>
    <w:rsid w:val="006912E9"/>
    <w:rsid w:val="00691524"/>
    <w:rsid w:val="00695D72"/>
    <w:rsid w:val="006A323F"/>
    <w:rsid w:val="006B30D0"/>
    <w:rsid w:val="006C3D95"/>
    <w:rsid w:val="006D175E"/>
    <w:rsid w:val="006D1A35"/>
    <w:rsid w:val="006D2DD2"/>
    <w:rsid w:val="006D38D3"/>
    <w:rsid w:val="006E4A12"/>
    <w:rsid w:val="006E5C86"/>
    <w:rsid w:val="006F213A"/>
    <w:rsid w:val="006F3CEF"/>
    <w:rsid w:val="006F55C0"/>
    <w:rsid w:val="00700C6F"/>
    <w:rsid w:val="00701116"/>
    <w:rsid w:val="00703CAD"/>
    <w:rsid w:val="00706433"/>
    <w:rsid w:val="0071174C"/>
    <w:rsid w:val="00713C44"/>
    <w:rsid w:val="00716038"/>
    <w:rsid w:val="00716E4F"/>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2EBA"/>
    <w:rsid w:val="00837C41"/>
    <w:rsid w:val="00847881"/>
    <w:rsid w:val="00857509"/>
    <w:rsid w:val="00870249"/>
    <w:rsid w:val="00871552"/>
    <w:rsid w:val="008768CA"/>
    <w:rsid w:val="0088032B"/>
    <w:rsid w:val="0089562E"/>
    <w:rsid w:val="00896C78"/>
    <w:rsid w:val="008A3913"/>
    <w:rsid w:val="008A49F6"/>
    <w:rsid w:val="008A5621"/>
    <w:rsid w:val="008B7933"/>
    <w:rsid w:val="008C384C"/>
    <w:rsid w:val="008D35E5"/>
    <w:rsid w:val="008E2D68"/>
    <w:rsid w:val="008E4729"/>
    <w:rsid w:val="008E6756"/>
    <w:rsid w:val="0090271F"/>
    <w:rsid w:val="00902E23"/>
    <w:rsid w:val="009114D7"/>
    <w:rsid w:val="0091348E"/>
    <w:rsid w:val="00917CCB"/>
    <w:rsid w:val="00933FB0"/>
    <w:rsid w:val="00934C0E"/>
    <w:rsid w:val="00936E7A"/>
    <w:rsid w:val="00942EC2"/>
    <w:rsid w:val="00943B70"/>
    <w:rsid w:val="0094413F"/>
    <w:rsid w:val="0094555A"/>
    <w:rsid w:val="00953988"/>
    <w:rsid w:val="00955194"/>
    <w:rsid w:val="0096090E"/>
    <w:rsid w:val="0096609C"/>
    <w:rsid w:val="0097230A"/>
    <w:rsid w:val="00973BEF"/>
    <w:rsid w:val="00975433"/>
    <w:rsid w:val="00982B4D"/>
    <w:rsid w:val="00997E3E"/>
    <w:rsid w:val="009A56B1"/>
    <w:rsid w:val="009B7684"/>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75427"/>
    <w:rsid w:val="00A818FD"/>
    <w:rsid w:val="00A82346"/>
    <w:rsid w:val="00A85D1D"/>
    <w:rsid w:val="00A92BA1"/>
    <w:rsid w:val="00A94FE7"/>
    <w:rsid w:val="00A95A32"/>
    <w:rsid w:val="00AA2D93"/>
    <w:rsid w:val="00AB4708"/>
    <w:rsid w:val="00AB4A5D"/>
    <w:rsid w:val="00AC6BC6"/>
    <w:rsid w:val="00AE3C79"/>
    <w:rsid w:val="00AE65E2"/>
    <w:rsid w:val="00AF1460"/>
    <w:rsid w:val="00B127D1"/>
    <w:rsid w:val="00B13545"/>
    <w:rsid w:val="00B15449"/>
    <w:rsid w:val="00B22C0C"/>
    <w:rsid w:val="00B3596F"/>
    <w:rsid w:val="00B46D77"/>
    <w:rsid w:val="00B5131C"/>
    <w:rsid w:val="00B73147"/>
    <w:rsid w:val="00B748FF"/>
    <w:rsid w:val="00B74E68"/>
    <w:rsid w:val="00B7503C"/>
    <w:rsid w:val="00B87198"/>
    <w:rsid w:val="00B87FE0"/>
    <w:rsid w:val="00B93086"/>
    <w:rsid w:val="00B940CD"/>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E365E"/>
    <w:rsid w:val="00BF128E"/>
    <w:rsid w:val="00BF6C24"/>
    <w:rsid w:val="00C074DD"/>
    <w:rsid w:val="00C1496A"/>
    <w:rsid w:val="00C33079"/>
    <w:rsid w:val="00C3752B"/>
    <w:rsid w:val="00C40AE8"/>
    <w:rsid w:val="00C40DB7"/>
    <w:rsid w:val="00C45231"/>
    <w:rsid w:val="00C527D4"/>
    <w:rsid w:val="00C551FF"/>
    <w:rsid w:val="00C72833"/>
    <w:rsid w:val="00C80F1D"/>
    <w:rsid w:val="00C87C00"/>
    <w:rsid w:val="00C91962"/>
    <w:rsid w:val="00C92A58"/>
    <w:rsid w:val="00C93F40"/>
    <w:rsid w:val="00CA3D0C"/>
    <w:rsid w:val="00CA6946"/>
    <w:rsid w:val="00CC3892"/>
    <w:rsid w:val="00CC45AA"/>
    <w:rsid w:val="00CE48B7"/>
    <w:rsid w:val="00CE534A"/>
    <w:rsid w:val="00D10B9F"/>
    <w:rsid w:val="00D23240"/>
    <w:rsid w:val="00D23EE0"/>
    <w:rsid w:val="00D27CDA"/>
    <w:rsid w:val="00D307FC"/>
    <w:rsid w:val="00D34A17"/>
    <w:rsid w:val="00D4165C"/>
    <w:rsid w:val="00D54641"/>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B4999"/>
    <w:rsid w:val="00DC309B"/>
    <w:rsid w:val="00DC4DA2"/>
    <w:rsid w:val="00DC6AA1"/>
    <w:rsid w:val="00DD1BEC"/>
    <w:rsid w:val="00DD4C17"/>
    <w:rsid w:val="00DD74A5"/>
    <w:rsid w:val="00DD7CD4"/>
    <w:rsid w:val="00DE0293"/>
    <w:rsid w:val="00DE05C7"/>
    <w:rsid w:val="00DE05D1"/>
    <w:rsid w:val="00DE3DE4"/>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81B44"/>
    <w:rsid w:val="00E9088F"/>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 w:type="character" w:customStyle="1" w:styleId="THChar">
    <w:name w:val="TH Char"/>
    <w:link w:val="TH"/>
    <w:rsid w:val="00D5464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26" Type="http://schemas.openxmlformats.org/officeDocument/2006/relationships/image" Target="https://i0.wp.com/vrtech.wiki/wp-content/uploads/2021/01/Collaborative-Augmented-Reality.png?fit=1500,850&amp;ssl=1" TargetMode="External"/><Relationship Id="rId39" Type="http://schemas.openxmlformats.org/officeDocument/2006/relationships/image" Target="media/image19.png"/><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63" Type="http://schemas.openxmlformats.org/officeDocument/2006/relationships/footer" Target="footer1.xml"/><Relationship Id="rId68"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hyperlink" Target="https://en.wikipedia.org/wiki/Amusement_park" TargetMode="External"/><Relationship Id="rId10" Type="http://schemas.openxmlformats.org/officeDocument/2006/relationships/image" Target="media/image2.png"/><Relationship Id="rId19" Type="http://schemas.openxmlformats.org/officeDocument/2006/relationships/hyperlink" Target="https://oag.ca.gov/privacy/ccpa" TargetMode="External"/><Relationship Id="rId31" Type="http://schemas.openxmlformats.org/officeDocument/2006/relationships/image" Target="media/image11.png"/><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1.png"/><Relationship Id="rId73" Type="http://schemas.openxmlformats.org/officeDocument/2006/relationships/hyperlink" Target="https://ec.europa.eu/info/strategy/priorities-2019-2024/europe-fit-digital-age/shaping-europe-digital-future_e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0.png"/><Relationship Id="rId69" Type="http://schemas.openxmlformats.org/officeDocument/2006/relationships/hyperlink" Target="https://en.wikipedia.org/wiki/Avatar_(computing)" TargetMode="External"/><Relationship Id="rId8" Type="http://schemas.openxmlformats.org/officeDocument/2006/relationships/endnotes" Target="endnotes.xml"/><Relationship Id="rId51" Type="http://schemas.openxmlformats.org/officeDocument/2006/relationships/hyperlink" Target="https://vr.baidu.com/product/xirang" TargetMode="External"/><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image" Target="media/image26.jpeg"/><Relationship Id="rId59" Type="http://schemas.openxmlformats.org/officeDocument/2006/relationships/image" Target="media/image38.png"/><Relationship Id="rId67" Type="http://schemas.openxmlformats.org/officeDocument/2006/relationships/image" Target="media/image43.png"/><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header" Target="header1.xml"/><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F745D-59C3-4424-92F5-774CEE24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44455</Words>
  <Characters>258396</Characters>
  <Application>Microsoft Office Word</Application>
  <DocSecurity>0</DocSecurity>
  <Lines>2153</Lines>
  <Paragraphs>604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CR0027r3</cp:lastModifiedBy>
  <cp:revision>3</cp:revision>
  <cp:lastPrinted>2019-02-25T14:05:00Z</cp:lastPrinted>
  <dcterms:created xsi:type="dcterms:W3CDTF">2023-06-23T14:58:00Z</dcterms:created>
  <dcterms:modified xsi:type="dcterms:W3CDTF">2023-06-23T14:59:00Z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